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D0525AB" w14:textId="77777777" w:rsidTr="005E4BB2">
        <w:tc>
          <w:tcPr>
            <w:tcW w:w="10423" w:type="dxa"/>
            <w:gridSpan w:val="2"/>
            <w:shd w:val="clear" w:color="auto" w:fill="auto"/>
          </w:tcPr>
          <w:p w14:paraId="73D6A858" w14:textId="773282B8" w:rsidR="004F0988" w:rsidRDefault="00EE5860" w:rsidP="00133525">
            <w:pPr>
              <w:pStyle w:val="ZA"/>
              <w:framePr w:w="0" w:hRule="auto" w:wrap="auto" w:vAnchor="margin" w:hAnchor="text" w:yAlign="inline"/>
            </w:pPr>
            <w:bookmarkStart w:id="0" w:name="page1"/>
            <w:r w:rsidRPr="00441CD0">
              <w:rPr>
                <w:sz w:val="64"/>
              </w:rPr>
              <w:t xml:space="preserve">3GPP TS 29.244 </w:t>
            </w:r>
            <w:r w:rsidRPr="00441CD0">
              <w:t>V</w:t>
            </w:r>
            <w:r w:rsidR="008865D5">
              <w:t>16.13.0</w:t>
            </w:r>
            <w:r w:rsidRPr="00441CD0">
              <w:t xml:space="preserve"> </w:t>
            </w:r>
            <w:r w:rsidRPr="00441CD0">
              <w:rPr>
                <w:sz w:val="32"/>
              </w:rPr>
              <w:t>(</w:t>
            </w:r>
            <w:r w:rsidR="008865D5">
              <w:rPr>
                <w:sz w:val="32"/>
              </w:rPr>
              <w:t>2024-03</w:t>
            </w:r>
            <w:r w:rsidRPr="00441CD0">
              <w:rPr>
                <w:sz w:val="32"/>
              </w:rPr>
              <w:t>)</w:t>
            </w:r>
          </w:p>
        </w:tc>
      </w:tr>
      <w:tr w:rsidR="004F0988" w14:paraId="58CC5260" w14:textId="77777777" w:rsidTr="005E4BB2">
        <w:trPr>
          <w:trHeight w:hRule="exact" w:val="1134"/>
        </w:trPr>
        <w:tc>
          <w:tcPr>
            <w:tcW w:w="10423" w:type="dxa"/>
            <w:gridSpan w:val="2"/>
            <w:shd w:val="clear" w:color="auto" w:fill="auto"/>
          </w:tcPr>
          <w:p w14:paraId="1982C19A" w14:textId="64E77BAA" w:rsidR="004F0988" w:rsidRDefault="004F0988" w:rsidP="00133525">
            <w:pPr>
              <w:pStyle w:val="ZB"/>
              <w:framePr w:w="0" w:hRule="auto" w:wrap="auto" w:vAnchor="margin" w:hAnchor="text" w:yAlign="inline"/>
            </w:pPr>
            <w:r w:rsidRPr="004D3578">
              <w:t>Technica</w:t>
            </w:r>
            <w:r w:rsidRPr="00EE5860">
              <w:t xml:space="preserve">l </w:t>
            </w:r>
            <w:bookmarkStart w:id="1" w:name="spectype2"/>
            <w:r w:rsidRPr="00EE5860">
              <w:t>Specification</w:t>
            </w:r>
            <w:bookmarkEnd w:id="1"/>
          </w:p>
          <w:p w14:paraId="4849F86D" w14:textId="6395BF53" w:rsidR="00BA4B8D" w:rsidRDefault="00BA4B8D" w:rsidP="00EE5860"/>
        </w:tc>
      </w:tr>
      <w:tr w:rsidR="004F0988" w14:paraId="0604AAAD" w14:textId="77777777" w:rsidTr="005E4BB2">
        <w:trPr>
          <w:trHeight w:hRule="exact" w:val="3686"/>
        </w:trPr>
        <w:tc>
          <w:tcPr>
            <w:tcW w:w="10423" w:type="dxa"/>
            <w:gridSpan w:val="2"/>
            <w:shd w:val="clear" w:color="auto" w:fill="auto"/>
          </w:tcPr>
          <w:p w14:paraId="3181127B" w14:textId="77777777" w:rsidR="004F0988" w:rsidRPr="004D3578" w:rsidRDefault="004F0988" w:rsidP="00133525">
            <w:pPr>
              <w:pStyle w:val="ZT"/>
              <w:framePr w:wrap="auto" w:hAnchor="text" w:yAlign="inline"/>
            </w:pPr>
            <w:r w:rsidRPr="004D3578">
              <w:t>3rd Generation Partnership Project;</w:t>
            </w:r>
          </w:p>
          <w:p w14:paraId="6AD0FFD7" w14:textId="77777777" w:rsidR="00EE5860" w:rsidRPr="00441CD0" w:rsidRDefault="00EE5860" w:rsidP="00EE5860">
            <w:pPr>
              <w:pStyle w:val="ZT"/>
              <w:framePr w:wrap="auto" w:hAnchor="text" w:yAlign="inline"/>
            </w:pPr>
            <w:r w:rsidRPr="00441CD0">
              <w:t>Technical Specification Group Core Network and Terminals;</w:t>
            </w:r>
          </w:p>
          <w:p w14:paraId="6EF3BD8F" w14:textId="77777777" w:rsidR="00EE5860" w:rsidRPr="00441CD0" w:rsidRDefault="00EE5860" w:rsidP="00EE5860">
            <w:pPr>
              <w:pStyle w:val="ZT"/>
              <w:framePr w:wrap="auto" w:hAnchor="text" w:yAlign="inline"/>
            </w:pPr>
            <w:r w:rsidRPr="00441CD0">
              <w:t>Interface between the Control Plane and the User Plane Nodes;</w:t>
            </w:r>
          </w:p>
          <w:p w14:paraId="17BC0ADE" w14:textId="77777777" w:rsidR="00EE5860" w:rsidRPr="00441CD0" w:rsidRDefault="00EE5860" w:rsidP="00EE5860">
            <w:pPr>
              <w:pStyle w:val="ZT"/>
              <w:framePr w:wrap="auto" w:hAnchor="text" w:yAlign="inline"/>
            </w:pPr>
            <w:r w:rsidRPr="00441CD0">
              <w:t>Stage 3</w:t>
            </w:r>
          </w:p>
          <w:p w14:paraId="5D7253C6" w14:textId="23F99A20" w:rsidR="004F0988" w:rsidRPr="00133525" w:rsidRDefault="00EE5860" w:rsidP="00EE5860">
            <w:pPr>
              <w:pStyle w:val="ZT"/>
              <w:framePr w:wrap="auto" w:hAnchor="text" w:yAlign="inline"/>
              <w:rPr>
                <w:i/>
                <w:sz w:val="28"/>
              </w:rPr>
            </w:pPr>
            <w:r w:rsidRPr="00441CD0">
              <w:t>(</w:t>
            </w:r>
            <w:r w:rsidRPr="00441CD0">
              <w:rPr>
                <w:rStyle w:val="ZGSM"/>
              </w:rPr>
              <w:t>Release 16</w:t>
            </w:r>
            <w:r w:rsidRPr="00441CD0">
              <w:t>)</w:t>
            </w:r>
          </w:p>
        </w:tc>
      </w:tr>
      <w:tr w:rsidR="00BF128E" w14:paraId="33550F9D" w14:textId="77777777" w:rsidTr="005E4BB2">
        <w:tc>
          <w:tcPr>
            <w:tcW w:w="10423" w:type="dxa"/>
            <w:gridSpan w:val="2"/>
            <w:shd w:val="clear" w:color="auto" w:fill="auto"/>
          </w:tcPr>
          <w:p w14:paraId="7C1456D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6E394E" w14:paraId="548DABE5" w14:textId="77777777" w:rsidTr="005E4BB2">
        <w:trPr>
          <w:trHeight w:hRule="exact" w:val="1531"/>
        </w:trPr>
        <w:tc>
          <w:tcPr>
            <w:tcW w:w="4883" w:type="dxa"/>
            <w:shd w:val="clear" w:color="auto" w:fill="auto"/>
          </w:tcPr>
          <w:p w14:paraId="6144BDD8" w14:textId="7F51D2F8" w:rsidR="006E394E" w:rsidRDefault="00000000" w:rsidP="006E394E">
            <w:r>
              <w:rPr>
                <w:i/>
              </w:rPr>
              <w:pict w14:anchorId="0362C5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9" o:title="5G-logo_175px"/>
                </v:shape>
              </w:pict>
            </w:r>
          </w:p>
        </w:tc>
        <w:tc>
          <w:tcPr>
            <w:tcW w:w="5540" w:type="dxa"/>
            <w:shd w:val="clear" w:color="auto" w:fill="auto"/>
          </w:tcPr>
          <w:p w14:paraId="2533F012" w14:textId="7CE66D24" w:rsidR="006E394E" w:rsidRDefault="00000000" w:rsidP="006E394E">
            <w:pPr>
              <w:jc w:val="right"/>
            </w:pPr>
            <w:bookmarkStart w:id="2" w:name="logos"/>
            <w:r>
              <w:pict w14:anchorId="01177B6B">
                <v:shape id="_x0000_i1026" type="#_x0000_t75" style="width:128.5pt;height:74pt">
                  <v:imagedata r:id="rId10" o:title="3GPP-logo_web"/>
                </v:shape>
              </w:pict>
            </w:r>
            <w:bookmarkEnd w:id="2"/>
          </w:p>
        </w:tc>
      </w:tr>
      <w:tr w:rsidR="00C074DD" w14:paraId="2D2537DE" w14:textId="77777777" w:rsidTr="005E4BB2">
        <w:trPr>
          <w:trHeight w:hRule="exact" w:val="5783"/>
        </w:trPr>
        <w:tc>
          <w:tcPr>
            <w:tcW w:w="10423" w:type="dxa"/>
            <w:gridSpan w:val="2"/>
            <w:shd w:val="clear" w:color="auto" w:fill="auto"/>
          </w:tcPr>
          <w:p w14:paraId="4232AD0A" w14:textId="41F4346D" w:rsidR="00C074DD" w:rsidRPr="00C074DD" w:rsidRDefault="00C074DD" w:rsidP="00EE5860"/>
        </w:tc>
      </w:tr>
      <w:tr w:rsidR="00C074DD" w14:paraId="33DDC50D" w14:textId="77777777" w:rsidTr="005E4BB2">
        <w:trPr>
          <w:cantSplit/>
          <w:trHeight w:hRule="exact" w:val="964"/>
        </w:trPr>
        <w:tc>
          <w:tcPr>
            <w:tcW w:w="10423" w:type="dxa"/>
            <w:gridSpan w:val="2"/>
            <w:shd w:val="clear" w:color="auto" w:fill="auto"/>
          </w:tcPr>
          <w:p w14:paraId="07DD1452" w14:textId="05FA9944"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47614B01" w14:textId="77777777" w:rsidR="00C074DD" w:rsidRPr="004D3578" w:rsidRDefault="00C074DD" w:rsidP="00C074DD">
            <w:pPr>
              <w:pStyle w:val="ZV"/>
              <w:framePr w:w="0" w:wrap="auto" w:vAnchor="margin" w:hAnchor="text" w:yAlign="inline"/>
            </w:pPr>
          </w:p>
          <w:p w14:paraId="7A874E8F" w14:textId="77777777" w:rsidR="00C074DD" w:rsidRPr="00133525" w:rsidRDefault="00C074DD" w:rsidP="00C074DD">
            <w:pPr>
              <w:rPr>
                <w:sz w:val="16"/>
              </w:rPr>
            </w:pPr>
          </w:p>
        </w:tc>
      </w:tr>
      <w:bookmarkEnd w:id="0"/>
    </w:tbl>
    <w:p w14:paraId="5DDD5C5D" w14:textId="77777777" w:rsidR="00080512" w:rsidRPr="004D3578" w:rsidRDefault="00080512">
      <w:pPr>
        <w:sectPr w:rsidR="00080512" w:rsidRPr="004D3578" w:rsidSect="0089491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0BFB4B0" w14:textId="77777777" w:rsidTr="00133525">
        <w:trPr>
          <w:trHeight w:hRule="exact" w:val="5670"/>
        </w:trPr>
        <w:tc>
          <w:tcPr>
            <w:tcW w:w="10423" w:type="dxa"/>
            <w:shd w:val="clear" w:color="auto" w:fill="auto"/>
          </w:tcPr>
          <w:p w14:paraId="102D310F" w14:textId="77777777" w:rsidR="00E16509" w:rsidRDefault="00E16509" w:rsidP="00E16509">
            <w:pPr>
              <w:pStyle w:val="Guidance"/>
            </w:pPr>
            <w:bookmarkStart w:id="4" w:name="page2"/>
          </w:p>
        </w:tc>
      </w:tr>
      <w:tr w:rsidR="00E16509" w14:paraId="3C7CF22B" w14:textId="77777777" w:rsidTr="00C074DD">
        <w:trPr>
          <w:trHeight w:hRule="exact" w:val="5387"/>
        </w:trPr>
        <w:tc>
          <w:tcPr>
            <w:tcW w:w="10423" w:type="dxa"/>
            <w:shd w:val="clear" w:color="auto" w:fill="auto"/>
          </w:tcPr>
          <w:p w14:paraId="45838C2B"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2A52B5B" w14:textId="77777777" w:rsidR="00E16509" w:rsidRPr="004D3578" w:rsidRDefault="00E16509" w:rsidP="00133525">
            <w:pPr>
              <w:pStyle w:val="FP"/>
              <w:pBdr>
                <w:bottom w:val="single" w:sz="6" w:space="1" w:color="auto"/>
              </w:pBdr>
              <w:ind w:left="2835" w:right="2835"/>
              <w:jc w:val="center"/>
            </w:pPr>
            <w:r w:rsidRPr="004D3578">
              <w:t>Postal address</w:t>
            </w:r>
          </w:p>
          <w:p w14:paraId="757D24D0" w14:textId="77777777" w:rsidR="00E16509" w:rsidRPr="00133525" w:rsidRDefault="00E16509" w:rsidP="00133525">
            <w:pPr>
              <w:pStyle w:val="FP"/>
              <w:ind w:left="2835" w:right="2835"/>
              <w:jc w:val="center"/>
              <w:rPr>
                <w:rFonts w:ascii="Arial" w:hAnsi="Arial"/>
                <w:sz w:val="18"/>
              </w:rPr>
            </w:pPr>
          </w:p>
          <w:p w14:paraId="5CFA28D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3FD7B8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E789F1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47C264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D51B02"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F79CB7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E7F1608" w14:textId="77777777" w:rsidR="00E16509" w:rsidRDefault="00E16509" w:rsidP="00133525"/>
        </w:tc>
      </w:tr>
      <w:tr w:rsidR="00E16509" w14:paraId="5C65F3B4" w14:textId="77777777" w:rsidTr="00C074DD">
        <w:tc>
          <w:tcPr>
            <w:tcW w:w="10423" w:type="dxa"/>
            <w:shd w:val="clear" w:color="auto" w:fill="auto"/>
            <w:vAlign w:val="bottom"/>
          </w:tcPr>
          <w:p w14:paraId="20633D7B"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A3A53B4"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AA9E6D3" w14:textId="77777777" w:rsidR="00E16509" w:rsidRPr="004D3578" w:rsidRDefault="00E16509" w:rsidP="00133525">
            <w:pPr>
              <w:pStyle w:val="FP"/>
              <w:jc w:val="center"/>
              <w:rPr>
                <w:noProof/>
              </w:rPr>
            </w:pPr>
          </w:p>
          <w:p w14:paraId="7308FC99" w14:textId="5CD2DC05" w:rsidR="00E16509" w:rsidRPr="00133525" w:rsidRDefault="00E16509" w:rsidP="00133525">
            <w:pPr>
              <w:pStyle w:val="FP"/>
              <w:jc w:val="center"/>
              <w:rPr>
                <w:noProof/>
                <w:sz w:val="18"/>
              </w:rPr>
            </w:pPr>
            <w:r w:rsidRPr="00133525">
              <w:rPr>
                <w:noProof/>
                <w:sz w:val="18"/>
              </w:rPr>
              <w:t xml:space="preserve">© </w:t>
            </w:r>
            <w:r w:rsidR="008865D5">
              <w:rPr>
                <w:noProof/>
                <w:sz w:val="18"/>
              </w:rPr>
              <w:t>202</w:t>
            </w:r>
            <w:r w:rsidR="008865D5">
              <w:rPr>
                <w:noProof/>
                <w:sz w:val="18"/>
              </w:rPr>
              <w:t>4</w:t>
            </w:r>
            <w:r w:rsidRPr="00133525">
              <w:rPr>
                <w:noProof/>
                <w:sz w:val="18"/>
              </w:rPr>
              <w:t>, 3GPP Organizational Partners (ARIB, ATIS, CCSA, ETSI, TSDSI, TTA, TTC).</w:t>
            </w:r>
            <w:bookmarkStart w:id="7" w:name="copyrightaddon"/>
            <w:bookmarkEnd w:id="7"/>
          </w:p>
          <w:p w14:paraId="3ACF7284" w14:textId="77777777" w:rsidR="00E16509" w:rsidRPr="00133525" w:rsidRDefault="00E16509" w:rsidP="00133525">
            <w:pPr>
              <w:pStyle w:val="FP"/>
              <w:jc w:val="center"/>
              <w:rPr>
                <w:noProof/>
                <w:sz w:val="18"/>
              </w:rPr>
            </w:pPr>
            <w:r w:rsidRPr="00133525">
              <w:rPr>
                <w:noProof/>
                <w:sz w:val="18"/>
              </w:rPr>
              <w:t>All rights reserved.</w:t>
            </w:r>
          </w:p>
          <w:p w14:paraId="43691263" w14:textId="77777777" w:rsidR="00E16509" w:rsidRPr="00133525" w:rsidRDefault="00E16509" w:rsidP="00E16509">
            <w:pPr>
              <w:pStyle w:val="FP"/>
              <w:rPr>
                <w:noProof/>
                <w:sz w:val="18"/>
              </w:rPr>
            </w:pPr>
          </w:p>
          <w:p w14:paraId="30F33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CAD14A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6FDA06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1AFFA4E7" w14:textId="77777777" w:rsidR="00E16509" w:rsidRDefault="00E16509" w:rsidP="00133525"/>
        </w:tc>
      </w:tr>
      <w:bookmarkEnd w:id="4"/>
    </w:tbl>
    <w:p w14:paraId="4E432CA9" w14:textId="77777777" w:rsidR="00080512" w:rsidRPr="004D3578" w:rsidRDefault="00080512">
      <w:pPr>
        <w:pStyle w:val="TT"/>
      </w:pPr>
      <w:r w:rsidRPr="004D3578">
        <w:br w:type="page"/>
      </w:r>
      <w:bookmarkStart w:id="8" w:name="tableOfContents"/>
      <w:bookmarkEnd w:id="8"/>
      <w:r w:rsidRPr="004D3578">
        <w:lastRenderedPageBreak/>
        <w:t>Contents</w:t>
      </w:r>
    </w:p>
    <w:p w14:paraId="4811EBC0" w14:textId="4D585BD5" w:rsidR="00A062F8" w:rsidRDefault="004D3578">
      <w:pPr>
        <w:pStyle w:val="TOC1"/>
        <w:rPr>
          <w:rFonts w:asciiTheme="minorHAnsi" w:eastAsiaTheme="minorEastAsia" w:hAnsiTheme="minorHAnsi" w:cstheme="minorBidi"/>
          <w:noProof/>
          <w:kern w:val="2"/>
          <w:szCs w:val="22"/>
          <w:lang w:eastAsia="en-GB"/>
          <w14:ligatures w14:val="standardContextual"/>
        </w:rPr>
      </w:pPr>
      <w:r w:rsidRPr="004D3578">
        <w:fldChar w:fldCharType="begin" w:fldLock="1"/>
      </w:r>
      <w:r w:rsidRPr="004D3578">
        <w:instrText xml:space="preserve"> TOC \o "1-9" </w:instrText>
      </w:r>
      <w:r w:rsidRPr="004D3578">
        <w:fldChar w:fldCharType="separate"/>
      </w:r>
      <w:r w:rsidR="00A062F8">
        <w:rPr>
          <w:noProof/>
        </w:rPr>
        <w:t>Foreword</w:t>
      </w:r>
      <w:r w:rsidR="00A062F8">
        <w:rPr>
          <w:noProof/>
        </w:rPr>
        <w:tab/>
      </w:r>
      <w:r w:rsidR="00A062F8">
        <w:rPr>
          <w:noProof/>
        </w:rPr>
        <w:fldChar w:fldCharType="begin" w:fldLock="1"/>
      </w:r>
      <w:r w:rsidR="00A062F8">
        <w:rPr>
          <w:noProof/>
        </w:rPr>
        <w:instrText xml:space="preserve"> PAGEREF _Toc160974085 \h </w:instrText>
      </w:r>
      <w:r w:rsidR="00A062F8">
        <w:rPr>
          <w:noProof/>
        </w:rPr>
      </w:r>
      <w:r w:rsidR="00A062F8">
        <w:rPr>
          <w:noProof/>
        </w:rPr>
        <w:fldChar w:fldCharType="separate"/>
      </w:r>
      <w:r w:rsidR="00A062F8">
        <w:rPr>
          <w:noProof/>
        </w:rPr>
        <w:t>14</w:t>
      </w:r>
      <w:r w:rsidR="00A062F8">
        <w:rPr>
          <w:noProof/>
        </w:rPr>
        <w:fldChar w:fldCharType="end"/>
      </w:r>
    </w:p>
    <w:p w14:paraId="728E1118" w14:textId="3A492C68"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_Toc160974086 \h </w:instrText>
      </w:r>
      <w:r>
        <w:rPr>
          <w:noProof/>
        </w:rPr>
      </w:r>
      <w:r>
        <w:rPr>
          <w:noProof/>
        </w:rPr>
        <w:fldChar w:fldCharType="separate"/>
      </w:r>
      <w:r>
        <w:rPr>
          <w:noProof/>
        </w:rPr>
        <w:t>15</w:t>
      </w:r>
      <w:r>
        <w:rPr>
          <w:noProof/>
        </w:rPr>
        <w:fldChar w:fldCharType="end"/>
      </w:r>
    </w:p>
    <w:p w14:paraId="4F32B895" w14:textId="5924025D"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_Toc160974087 \h </w:instrText>
      </w:r>
      <w:r>
        <w:rPr>
          <w:noProof/>
        </w:rPr>
      </w:r>
      <w:r>
        <w:rPr>
          <w:noProof/>
        </w:rPr>
        <w:fldChar w:fldCharType="separate"/>
      </w:r>
      <w:r>
        <w:rPr>
          <w:noProof/>
        </w:rPr>
        <w:t>15</w:t>
      </w:r>
      <w:r>
        <w:rPr>
          <w:noProof/>
        </w:rPr>
        <w:fldChar w:fldCharType="end"/>
      </w:r>
    </w:p>
    <w:p w14:paraId="67E01780" w14:textId="311855BE"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_Toc160974088 \h </w:instrText>
      </w:r>
      <w:r>
        <w:rPr>
          <w:noProof/>
        </w:rPr>
      </w:r>
      <w:r>
        <w:rPr>
          <w:noProof/>
        </w:rPr>
        <w:fldChar w:fldCharType="separate"/>
      </w:r>
      <w:r>
        <w:rPr>
          <w:noProof/>
        </w:rPr>
        <w:t>18</w:t>
      </w:r>
      <w:r>
        <w:rPr>
          <w:noProof/>
        </w:rPr>
        <w:fldChar w:fldCharType="end"/>
      </w:r>
    </w:p>
    <w:p w14:paraId="1AF26E82" w14:textId="15558EAA"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_Toc160974089 \h </w:instrText>
      </w:r>
      <w:r>
        <w:rPr>
          <w:noProof/>
        </w:rPr>
      </w:r>
      <w:r>
        <w:rPr>
          <w:noProof/>
        </w:rPr>
        <w:fldChar w:fldCharType="separate"/>
      </w:r>
      <w:r>
        <w:rPr>
          <w:noProof/>
        </w:rPr>
        <w:t>18</w:t>
      </w:r>
      <w:r>
        <w:rPr>
          <w:noProof/>
        </w:rPr>
        <w:fldChar w:fldCharType="end"/>
      </w:r>
    </w:p>
    <w:p w14:paraId="61861F02" w14:textId="740F50F5"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_Toc160974090 \h </w:instrText>
      </w:r>
      <w:r>
        <w:rPr>
          <w:noProof/>
        </w:rPr>
      </w:r>
      <w:r>
        <w:rPr>
          <w:noProof/>
        </w:rPr>
        <w:fldChar w:fldCharType="separate"/>
      </w:r>
      <w:r>
        <w:rPr>
          <w:noProof/>
        </w:rPr>
        <w:t>18</w:t>
      </w:r>
      <w:r>
        <w:rPr>
          <w:noProof/>
        </w:rPr>
        <w:fldChar w:fldCharType="end"/>
      </w:r>
    </w:p>
    <w:p w14:paraId="716068E3" w14:textId="3B67F420"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Protocol Stack</w:t>
      </w:r>
      <w:r>
        <w:rPr>
          <w:noProof/>
        </w:rPr>
        <w:tab/>
      </w:r>
      <w:r>
        <w:rPr>
          <w:noProof/>
        </w:rPr>
        <w:fldChar w:fldCharType="begin" w:fldLock="1"/>
      </w:r>
      <w:r>
        <w:rPr>
          <w:noProof/>
        </w:rPr>
        <w:instrText xml:space="preserve"> PAGEREF _Toc160974091 \h </w:instrText>
      </w:r>
      <w:r>
        <w:rPr>
          <w:noProof/>
        </w:rPr>
      </w:r>
      <w:r>
        <w:rPr>
          <w:noProof/>
        </w:rPr>
        <w:fldChar w:fldCharType="separate"/>
      </w:r>
      <w:r>
        <w:rPr>
          <w:noProof/>
        </w:rPr>
        <w:t>20</w:t>
      </w:r>
      <w:r>
        <w:rPr>
          <w:noProof/>
        </w:rPr>
        <w:fldChar w:fldCharType="end"/>
      </w:r>
    </w:p>
    <w:p w14:paraId="1AA4D284" w14:textId="5C7B4E2E"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_Toc160974092 \h </w:instrText>
      </w:r>
      <w:r>
        <w:rPr>
          <w:noProof/>
        </w:rPr>
      </w:r>
      <w:r>
        <w:rPr>
          <w:noProof/>
        </w:rPr>
        <w:fldChar w:fldCharType="separate"/>
      </w:r>
      <w:r>
        <w:rPr>
          <w:noProof/>
        </w:rPr>
        <w:t>20</w:t>
      </w:r>
      <w:r>
        <w:rPr>
          <w:noProof/>
        </w:rPr>
        <w:fldChar w:fldCharType="end"/>
      </w:r>
    </w:p>
    <w:p w14:paraId="402CC3C8" w14:textId="2901F4CD"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UDP Header and Port Numbers</w:t>
      </w:r>
      <w:r>
        <w:rPr>
          <w:noProof/>
        </w:rPr>
        <w:tab/>
      </w:r>
      <w:r>
        <w:rPr>
          <w:noProof/>
        </w:rPr>
        <w:fldChar w:fldCharType="begin" w:fldLock="1"/>
      </w:r>
      <w:r>
        <w:rPr>
          <w:noProof/>
        </w:rPr>
        <w:instrText xml:space="preserve"> PAGEREF _Toc160974093 \h </w:instrText>
      </w:r>
      <w:r>
        <w:rPr>
          <w:noProof/>
        </w:rPr>
      </w:r>
      <w:r>
        <w:rPr>
          <w:noProof/>
        </w:rPr>
        <w:fldChar w:fldCharType="separate"/>
      </w:r>
      <w:r>
        <w:rPr>
          <w:noProof/>
        </w:rPr>
        <w:t>21</w:t>
      </w:r>
      <w:r>
        <w:rPr>
          <w:noProof/>
        </w:rPr>
        <w:fldChar w:fldCharType="end"/>
      </w:r>
    </w:p>
    <w:p w14:paraId="105FA17B" w14:textId="541C4AF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_Toc160974094 \h </w:instrText>
      </w:r>
      <w:r>
        <w:rPr>
          <w:noProof/>
        </w:rPr>
      </w:r>
      <w:r>
        <w:rPr>
          <w:noProof/>
        </w:rPr>
        <w:fldChar w:fldCharType="separate"/>
      </w:r>
      <w:r>
        <w:rPr>
          <w:noProof/>
        </w:rPr>
        <w:t>21</w:t>
      </w:r>
      <w:r>
        <w:rPr>
          <w:noProof/>
        </w:rPr>
        <w:fldChar w:fldCharType="end"/>
      </w:r>
    </w:p>
    <w:p w14:paraId="3FC2ACA6" w14:textId="3D2ADA31"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Request Message</w:t>
      </w:r>
      <w:r>
        <w:rPr>
          <w:noProof/>
        </w:rPr>
        <w:tab/>
      </w:r>
      <w:r>
        <w:rPr>
          <w:noProof/>
        </w:rPr>
        <w:fldChar w:fldCharType="begin" w:fldLock="1"/>
      </w:r>
      <w:r>
        <w:rPr>
          <w:noProof/>
        </w:rPr>
        <w:instrText xml:space="preserve"> PAGEREF _Toc160974095 \h </w:instrText>
      </w:r>
      <w:r>
        <w:rPr>
          <w:noProof/>
        </w:rPr>
      </w:r>
      <w:r>
        <w:rPr>
          <w:noProof/>
        </w:rPr>
        <w:fldChar w:fldCharType="separate"/>
      </w:r>
      <w:r>
        <w:rPr>
          <w:noProof/>
        </w:rPr>
        <w:t>21</w:t>
      </w:r>
      <w:r>
        <w:rPr>
          <w:noProof/>
        </w:rPr>
        <w:fldChar w:fldCharType="end"/>
      </w:r>
    </w:p>
    <w:p w14:paraId="2A66224A" w14:textId="5C2EA72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4.2.3</w:t>
      </w:r>
      <w:r>
        <w:rPr>
          <w:rFonts w:asciiTheme="minorHAnsi" w:eastAsiaTheme="minorEastAsia" w:hAnsiTheme="minorHAnsi" w:cstheme="minorBidi"/>
          <w:noProof/>
          <w:kern w:val="2"/>
          <w:sz w:val="22"/>
          <w:szCs w:val="22"/>
          <w:lang w:eastAsia="en-GB"/>
          <w14:ligatures w14:val="standardContextual"/>
        </w:rPr>
        <w:tab/>
      </w:r>
      <w:r>
        <w:rPr>
          <w:noProof/>
        </w:rPr>
        <w:t>Response Message</w:t>
      </w:r>
      <w:r>
        <w:rPr>
          <w:noProof/>
        </w:rPr>
        <w:tab/>
      </w:r>
      <w:r>
        <w:rPr>
          <w:noProof/>
        </w:rPr>
        <w:fldChar w:fldCharType="begin" w:fldLock="1"/>
      </w:r>
      <w:r>
        <w:rPr>
          <w:noProof/>
        </w:rPr>
        <w:instrText xml:space="preserve"> PAGEREF _Toc160974096 \h </w:instrText>
      </w:r>
      <w:r>
        <w:rPr>
          <w:noProof/>
        </w:rPr>
      </w:r>
      <w:r>
        <w:rPr>
          <w:noProof/>
        </w:rPr>
        <w:fldChar w:fldCharType="separate"/>
      </w:r>
      <w:r>
        <w:rPr>
          <w:noProof/>
        </w:rPr>
        <w:t>21</w:t>
      </w:r>
      <w:r>
        <w:rPr>
          <w:noProof/>
        </w:rPr>
        <w:fldChar w:fldCharType="end"/>
      </w:r>
    </w:p>
    <w:p w14:paraId="2B3E3D63" w14:textId="6EFFCD1A"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IP Header and IP Addresses</w:t>
      </w:r>
      <w:r>
        <w:rPr>
          <w:noProof/>
        </w:rPr>
        <w:tab/>
      </w:r>
      <w:r>
        <w:rPr>
          <w:noProof/>
        </w:rPr>
        <w:fldChar w:fldCharType="begin" w:fldLock="1"/>
      </w:r>
      <w:r>
        <w:rPr>
          <w:noProof/>
        </w:rPr>
        <w:instrText xml:space="preserve"> PAGEREF _Toc160974097 \h </w:instrText>
      </w:r>
      <w:r>
        <w:rPr>
          <w:noProof/>
        </w:rPr>
      </w:r>
      <w:r>
        <w:rPr>
          <w:noProof/>
        </w:rPr>
        <w:fldChar w:fldCharType="separate"/>
      </w:r>
      <w:r>
        <w:rPr>
          <w:noProof/>
        </w:rPr>
        <w:t>21</w:t>
      </w:r>
      <w:r>
        <w:rPr>
          <w:noProof/>
        </w:rPr>
        <w:fldChar w:fldCharType="end"/>
      </w:r>
    </w:p>
    <w:p w14:paraId="0DC5C3E7" w14:textId="3042C41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_Toc160974098 \h </w:instrText>
      </w:r>
      <w:r>
        <w:rPr>
          <w:noProof/>
        </w:rPr>
      </w:r>
      <w:r>
        <w:rPr>
          <w:noProof/>
        </w:rPr>
        <w:fldChar w:fldCharType="separate"/>
      </w:r>
      <w:r>
        <w:rPr>
          <w:noProof/>
        </w:rPr>
        <w:t>21</w:t>
      </w:r>
      <w:r>
        <w:rPr>
          <w:noProof/>
        </w:rPr>
        <w:fldChar w:fldCharType="end"/>
      </w:r>
    </w:p>
    <w:p w14:paraId="76F92C96" w14:textId="60370E1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Request Message</w:t>
      </w:r>
      <w:r>
        <w:rPr>
          <w:noProof/>
        </w:rPr>
        <w:tab/>
      </w:r>
      <w:r>
        <w:rPr>
          <w:noProof/>
        </w:rPr>
        <w:fldChar w:fldCharType="begin" w:fldLock="1"/>
      </w:r>
      <w:r>
        <w:rPr>
          <w:noProof/>
        </w:rPr>
        <w:instrText xml:space="preserve"> PAGEREF _Toc160974099 \h </w:instrText>
      </w:r>
      <w:r>
        <w:rPr>
          <w:noProof/>
        </w:rPr>
      </w:r>
      <w:r>
        <w:rPr>
          <w:noProof/>
        </w:rPr>
        <w:fldChar w:fldCharType="separate"/>
      </w:r>
      <w:r>
        <w:rPr>
          <w:noProof/>
        </w:rPr>
        <w:t>21</w:t>
      </w:r>
      <w:r>
        <w:rPr>
          <w:noProof/>
        </w:rPr>
        <w:fldChar w:fldCharType="end"/>
      </w:r>
    </w:p>
    <w:p w14:paraId="5030751F" w14:textId="2C0D7AC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Response Message</w:t>
      </w:r>
      <w:r>
        <w:rPr>
          <w:noProof/>
        </w:rPr>
        <w:tab/>
      </w:r>
      <w:r>
        <w:rPr>
          <w:noProof/>
        </w:rPr>
        <w:fldChar w:fldCharType="begin" w:fldLock="1"/>
      </w:r>
      <w:r>
        <w:rPr>
          <w:noProof/>
        </w:rPr>
        <w:instrText xml:space="preserve"> PAGEREF _Toc160974100 \h </w:instrText>
      </w:r>
      <w:r>
        <w:rPr>
          <w:noProof/>
        </w:rPr>
      </w:r>
      <w:r>
        <w:rPr>
          <w:noProof/>
        </w:rPr>
        <w:fldChar w:fldCharType="separate"/>
      </w:r>
      <w:r>
        <w:rPr>
          <w:noProof/>
        </w:rPr>
        <w:t>21</w:t>
      </w:r>
      <w:r>
        <w:rPr>
          <w:noProof/>
        </w:rPr>
        <w:fldChar w:fldCharType="end"/>
      </w:r>
    </w:p>
    <w:p w14:paraId="6E09FF33" w14:textId="644420A7"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Layer 2</w:t>
      </w:r>
      <w:r>
        <w:rPr>
          <w:noProof/>
        </w:rPr>
        <w:tab/>
      </w:r>
      <w:r>
        <w:rPr>
          <w:noProof/>
        </w:rPr>
        <w:fldChar w:fldCharType="begin" w:fldLock="1"/>
      </w:r>
      <w:r>
        <w:rPr>
          <w:noProof/>
        </w:rPr>
        <w:instrText xml:space="preserve"> PAGEREF _Toc160974101 \h </w:instrText>
      </w:r>
      <w:r>
        <w:rPr>
          <w:noProof/>
        </w:rPr>
      </w:r>
      <w:r>
        <w:rPr>
          <w:noProof/>
        </w:rPr>
        <w:fldChar w:fldCharType="separate"/>
      </w:r>
      <w:r>
        <w:rPr>
          <w:noProof/>
        </w:rPr>
        <w:t>21</w:t>
      </w:r>
      <w:r>
        <w:rPr>
          <w:noProof/>
        </w:rPr>
        <w:fldChar w:fldCharType="end"/>
      </w:r>
    </w:p>
    <w:p w14:paraId="109038AC" w14:textId="06EE1C99"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Layer 1</w:t>
      </w:r>
      <w:r>
        <w:rPr>
          <w:noProof/>
        </w:rPr>
        <w:tab/>
      </w:r>
      <w:r>
        <w:rPr>
          <w:noProof/>
        </w:rPr>
        <w:fldChar w:fldCharType="begin" w:fldLock="1"/>
      </w:r>
      <w:r>
        <w:rPr>
          <w:noProof/>
        </w:rPr>
        <w:instrText xml:space="preserve"> PAGEREF _Toc160974102 \h </w:instrText>
      </w:r>
      <w:r>
        <w:rPr>
          <w:noProof/>
        </w:rPr>
      </w:r>
      <w:r>
        <w:rPr>
          <w:noProof/>
        </w:rPr>
        <w:fldChar w:fldCharType="separate"/>
      </w:r>
      <w:r>
        <w:rPr>
          <w:noProof/>
        </w:rPr>
        <w:t>21</w:t>
      </w:r>
      <w:r>
        <w:rPr>
          <w:noProof/>
        </w:rPr>
        <w:fldChar w:fldCharType="end"/>
      </w:r>
    </w:p>
    <w:p w14:paraId="07DADCC1" w14:textId="342135BE"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General description</w:t>
      </w:r>
      <w:r>
        <w:rPr>
          <w:noProof/>
        </w:rPr>
        <w:tab/>
      </w:r>
      <w:r>
        <w:rPr>
          <w:noProof/>
        </w:rPr>
        <w:fldChar w:fldCharType="begin" w:fldLock="1"/>
      </w:r>
      <w:r>
        <w:rPr>
          <w:noProof/>
        </w:rPr>
        <w:instrText xml:space="preserve"> PAGEREF _Toc160974103 \h </w:instrText>
      </w:r>
      <w:r>
        <w:rPr>
          <w:noProof/>
        </w:rPr>
      </w:r>
      <w:r>
        <w:rPr>
          <w:noProof/>
        </w:rPr>
        <w:fldChar w:fldCharType="separate"/>
      </w:r>
      <w:r>
        <w:rPr>
          <w:noProof/>
        </w:rPr>
        <w:t>22</w:t>
      </w:r>
      <w:r>
        <w:rPr>
          <w:noProof/>
        </w:rPr>
        <w:fldChar w:fldCharType="end"/>
      </w:r>
    </w:p>
    <w:p w14:paraId="7253896A" w14:textId="1099C1C1"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_Toc160974104 \h </w:instrText>
      </w:r>
      <w:r>
        <w:rPr>
          <w:noProof/>
        </w:rPr>
      </w:r>
      <w:r>
        <w:rPr>
          <w:noProof/>
        </w:rPr>
        <w:fldChar w:fldCharType="separate"/>
      </w:r>
      <w:r>
        <w:rPr>
          <w:noProof/>
        </w:rPr>
        <w:t>22</w:t>
      </w:r>
      <w:r>
        <w:rPr>
          <w:noProof/>
        </w:rPr>
        <w:fldChar w:fldCharType="end"/>
      </w:r>
    </w:p>
    <w:p w14:paraId="09CB9548" w14:textId="791155C8"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Packet Forwarding Model</w:t>
      </w:r>
      <w:r>
        <w:rPr>
          <w:noProof/>
        </w:rPr>
        <w:tab/>
      </w:r>
      <w:r>
        <w:rPr>
          <w:noProof/>
        </w:rPr>
        <w:fldChar w:fldCharType="begin" w:fldLock="1"/>
      </w:r>
      <w:r>
        <w:rPr>
          <w:noProof/>
        </w:rPr>
        <w:instrText xml:space="preserve"> PAGEREF _Toc160974105 \h </w:instrText>
      </w:r>
      <w:r>
        <w:rPr>
          <w:noProof/>
        </w:rPr>
      </w:r>
      <w:r>
        <w:rPr>
          <w:noProof/>
        </w:rPr>
        <w:fldChar w:fldCharType="separate"/>
      </w:r>
      <w:r>
        <w:rPr>
          <w:noProof/>
        </w:rPr>
        <w:t>22</w:t>
      </w:r>
      <w:r>
        <w:rPr>
          <w:noProof/>
        </w:rPr>
        <w:fldChar w:fldCharType="end"/>
      </w:r>
    </w:p>
    <w:p w14:paraId="622AA2AD" w14:textId="301EF17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5.2.1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_Toc160974106 \h </w:instrText>
      </w:r>
      <w:r>
        <w:rPr>
          <w:noProof/>
        </w:rPr>
      </w:r>
      <w:r>
        <w:rPr>
          <w:noProof/>
        </w:rPr>
        <w:fldChar w:fldCharType="separate"/>
      </w:r>
      <w:r>
        <w:rPr>
          <w:noProof/>
        </w:rPr>
        <w:t>22</w:t>
      </w:r>
      <w:r>
        <w:rPr>
          <w:noProof/>
        </w:rPr>
        <w:fldChar w:fldCharType="end"/>
      </w:r>
    </w:p>
    <w:p w14:paraId="18AFB78B" w14:textId="1D58737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5.2.1A</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Packet Detection Rule Handling</w:t>
      </w:r>
      <w:r>
        <w:rPr>
          <w:noProof/>
        </w:rPr>
        <w:tab/>
      </w:r>
      <w:r>
        <w:rPr>
          <w:noProof/>
        </w:rPr>
        <w:fldChar w:fldCharType="begin" w:fldLock="1"/>
      </w:r>
      <w:r>
        <w:rPr>
          <w:noProof/>
        </w:rPr>
        <w:instrText xml:space="preserve"> PAGEREF _Toc160974107 \h </w:instrText>
      </w:r>
      <w:r>
        <w:rPr>
          <w:noProof/>
        </w:rPr>
      </w:r>
      <w:r>
        <w:rPr>
          <w:noProof/>
        </w:rPr>
        <w:fldChar w:fldCharType="separate"/>
      </w:r>
      <w:r>
        <w:rPr>
          <w:noProof/>
        </w:rPr>
        <w:t>24</w:t>
      </w:r>
      <w:r>
        <w:rPr>
          <w:noProof/>
        </w:rPr>
        <w:fldChar w:fldCharType="end"/>
      </w:r>
    </w:p>
    <w:p w14:paraId="28210A2B" w14:textId="758B82A5"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5.2.1A.1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_Toc160974108 \h </w:instrText>
      </w:r>
      <w:r>
        <w:rPr>
          <w:noProof/>
        </w:rPr>
      </w:r>
      <w:r>
        <w:rPr>
          <w:noProof/>
        </w:rPr>
        <w:fldChar w:fldCharType="separate"/>
      </w:r>
      <w:r>
        <w:rPr>
          <w:noProof/>
        </w:rPr>
        <w:t>24</w:t>
      </w:r>
      <w:r>
        <w:rPr>
          <w:noProof/>
        </w:rPr>
        <w:fldChar w:fldCharType="end"/>
      </w:r>
    </w:p>
    <w:p w14:paraId="168FCFB7" w14:textId="1C62E7CD"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5.2.1A.2</w:t>
      </w:r>
      <w:r>
        <w:rPr>
          <w:rFonts w:asciiTheme="minorHAnsi" w:eastAsiaTheme="minorEastAsia" w:hAnsiTheme="minorHAnsi" w:cstheme="minorBidi"/>
          <w:noProof/>
          <w:kern w:val="2"/>
          <w:sz w:val="22"/>
          <w:szCs w:val="22"/>
          <w:lang w:eastAsia="en-GB"/>
          <w14:ligatures w14:val="standardContextual"/>
        </w:rPr>
        <w:tab/>
      </w:r>
      <w:r>
        <w:rPr>
          <w:noProof/>
        </w:rPr>
        <w:t>PDI Optimization</w:t>
      </w:r>
      <w:r>
        <w:rPr>
          <w:noProof/>
        </w:rPr>
        <w:tab/>
      </w:r>
      <w:r>
        <w:rPr>
          <w:noProof/>
        </w:rPr>
        <w:fldChar w:fldCharType="begin" w:fldLock="1"/>
      </w:r>
      <w:r>
        <w:rPr>
          <w:noProof/>
        </w:rPr>
        <w:instrText xml:space="preserve"> PAGEREF _Toc160974109 \h </w:instrText>
      </w:r>
      <w:r>
        <w:rPr>
          <w:noProof/>
        </w:rPr>
      </w:r>
      <w:r>
        <w:rPr>
          <w:noProof/>
        </w:rPr>
        <w:fldChar w:fldCharType="separate"/>
      </w:r>
      <w:r>
        <w:rPr>
          <w:noProof/>
        </w:rPr>
        <w:t>25</w:t>
      </w:r>
      <w:r>
        <w:rPr>
          <w:noProof/>
        </w:rPr>
        <w:fldChar w:fldCharType="end"/>
      </w:r>
    </w:p>
    <w:p w14:paraId="26206CE2" w14:textId="1C93B8A4"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5.2.1A</w:t>
      </w:r>
      <w:r w:rsidRPr="00941C1C">
        <w:rPr>
          <w:noProof/>
          <w:lang w:val="en-US"/>
        </w:rPr>
        <w:t>.2A</w:t>
      </w:r>
      <w:r>
        <w:rPr>
          <w:rFonts w:asciiTheme="minorHAnsi" w:eastAsiaTheme="minorEastAsia" w:hAnsiTheme="minorHAnsi" w:cstheme="minorBidi"/>
          <w:noProof/>
          <w:kern w:val="2"/>
          <w:sz w:val="22"/>
          <w:szCs w:val="22"/>
          <w:lang w:eastAsia="en-GB"/>
          <w14:ligatures w14:val="standardContextual"/>
        </w:rPr>
        <w:tab/>
      </w:r>
      <w:r>
        <w:rPr>
          <w:noProof/>
        </w:rPr>
        <w:t>Provisioning of SDF filters</w:t>
      </w:r>
      <w:r>
        <w:rPr>
          <w:noProof/>
        </w:rPr>
        <w:tab/>
      </w:r>
      <w:r>
        <w:rPr>
          <w:noProof/>
        </w:rPr>
        <w:fldChar w:fldCharType="begin" w:fldLock="1"/>
      </w:r>
      <w:r>
        <w:rPr>
          <w:noProof/>
        </w:rPr>
        <w:instrText xml:space="preserve"> PAGEREF _Toc160974110 \h </w:instrText>
      </w:r>
      <w:r>
        <w:rPr>
          <w:noProof/>
        </w:rPr>
      </w:r>
      <w:r>
        <w:rPr>
          <w:noProof/>
        </w:rPr>
        <w:fldChar w:fldCharType="separate"/>
      </w:r>
      <w:r>
        <w:rPr>
          <w:noProof/>
        </w:rPr>
        <w:t>25</w:t>
      </w:r>
      <w:r>
        <w:rPr>
          <w:noProof/>
        </w:rPr>
        <w:fldChar w:fldCharType="end"/>
      </w:r>
    </w:p>
    <w:p w14:paraId="44FDE5EE" w14:textId="3A48A7AE"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5.2.1A</w:t>
      </w:r>
      <w:r w:rsidRPr="00941C1C">
        <w:rPr>
          <w:noProof/>
          <w:lang w:val="en-US"/>
        </w:rPr>
        <w:t>.3</w:t>
      </w:r>
      <w:r>
        <w:rPr>
          <w:rFonts w:asciiTheme="minorHAnsi" w:eastAsiaTheme="minorEastAsia" w:hAnsiTheme="minorHAnsi" w:cstheme="minorBidi"/>
          <w:noProof/>
          <w:kern w:val="2"/>
          <w:sz w:val="22"/>
          <w:szCs w:val="22"/>
          <w:lang w:eastAsia="en-GB"/>
          <w14:ligatures w14:val="standardContextual"/>
        </w:rPr>
        <w:tab/>
      </w:r>
      <w:r>
        <w:rPr>
          <w:noProof/>
        </w:rPr>
        <w:t>Bidirectional SDF Filters</w:t>
      </w:r>
      <w:r>
        <w:rPr>
          <w:noProof/>
        </w:rPr>
        <w:tab/>
      </w:r>
      <w:r>
        <w:rPr>
          <w:noProof/>
        </w:rPr>
        <w:fldChar w:fldCharType="begin" w:fldLock="1"/>
      </w:r>
      <w:r>
        <w:rPr>
          <w:noProof/>
        </w:rPr>
        <w:instrText xml:space="preserve"> PAGEREF _Toc160974111 \h </w:instrText>
      </w:r>
      <w:r>
        <w:rPr>
          <w:noProof/>
        </w:rPr>
      </w:r>
      <w:r>
        <w:rPr>
          <w:noProof/>
        </w:rPr>
        <w:fldChar w:fldCharType="separate"/>
      </w:r>
      <w:r>
        <w:rPr>
          <w:noProof/>
        </w:rPr>
        <w:t>26</w:t>
      </w:r>
      <w:r>
        <w:rPr>
          <w:noProof/>
        </w:rPr>
        <w:fldChar w:fldCharType="end"/>
      </w:r>
    </w:p>
    <w:p w14:paraId="5B6AAE68" w14:textId="56473902"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5.2.1A</w:t>
      </w:r>
      <w:r w:rsidRPr="00941C1C">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Application detection with PFD</w:t>
      </w:r>
      <w:r>
        <w:rPr>
          <w:noProof/>
        </w:rPr>
        <w:tab/>
      </w:r>
      <w:r>
        <w:rPr>
          <w:noProof/>
        </w:rPr>
        <w:fldChar w:fldCharType="begin" w:fldLock="1"/>
      </w:r>
      <w:r>
        <w:rPr>
          <w:noProof/>
        </w:rPr>
        <w:instrText xml:space="preserve"> PAGEREF _Toc160974112 \h </w:instrText>
      </w:r>
      <w:r>
        <w:rPr>
          <w:noProof/>
        </w:rPr>
      </w:r>
      <w:r>
        <w:rPr>
          <w:noProof/>
        </w:rPr>
        <w:fldChar w:fldCharType="separate"/>
      </w:r>
      <w:r>
        <w:rPr>
          <w:noProof/>
        </w:rPr>
        <w:t>26</w:t>
      </w:r>
      <w:r>
        <w:rPr>
          <w:noProof/>
        </w:rPr>
        <w:fldChar w:fldCharType="end"/>
      </w:r>
    </w:p>
    <w:p w14:paraId="26B1A88B" w14:textId="0305AE6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5.2.2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Usage Reporting Rule Handling</w:t>
      </w:r>
      <w:r>
        <w:rPr>
          <w:noProof/>
        </w:rPr>
        <w:tab/>
      </w:r>
      <w:r>
        <w:rPr>
          <w:noProof/>
        </w:rPr>
        <w:fldChar w:fldCharType="begin" w:fldLock="1"/>
      </w:r>
      <w:r>
        <w:rPr>
          <w:noProof/>
        </w:rPr>
        <w:instrText xml:space="preserve"> PAGEREF _Toc160974113 \h </w:instrText>
      </w:r>
      <w:r>
        <w:rPr>
          <w:noProof/>
        </w:rPr>
      </w:r>
      <w:r>
        <w:rPr>
          <w:noProof/>
        </w:rPr>
        <w:fldChar w:fldCharType="separate"/>
      </w:r>
      <w:r>
        <w:rPr>
          <w:noProof/>
        </w:rPr>
        <w:t>27</w:t>
      </w:r>
      <w:r>
        <w:rPr>
          <w:noProof/>
        </w:rPr>
        <w:fldChar w:fldCharType="end"/>
      </w:r>
    </w:p>
    <w:p w14:paraId="089BB165" w14:textId="28F2C9B1"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5.2.2.1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_Toc160974114 \h </w:instrText>
      </w:r>
      <w:r>
        <w:rPr>
          <w:noProof/>
        </w:rPr>
      </w:r>
      <w:r>
        <w:rPr>
          <w:noProof/>
        </w:rPr>
        <w:fldChar w:fldCharType="separate"/>
      </w:r>
      <w:r>
        <w:rPr>
          <w:noProof/>
        </w:rPr>
        <w:t>27</w:t>
      </w:r>
      <w:r>
        <w:rPr>
          <w:noProof/>
        </w:rPr>
        <w:fldChar w:fldCharType="end"/>
      </w:r>
    </w:p>
    <w:p w14:paraId="57F11B73" w14:textId="0916C46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5.2.2.2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Provisioning of Usage Reporting Rule in the UP function</w:t>
      </w:r>
      <w:r>
        <w:rPr>
          <w:noProof/>
        </w:rPr>
        <w:tab/>
      </w:r>
      <w:r>
        <w:rPr>
          <w:noProof/>
        </w:rPr>
        <w:fldChar w:fldCharType="begin" w:fldLock="1"/>
      </w:r>
      <w:r>
        <w:rPr>
          <w:noProof/>
        </w:rPr>
        <w:instrText xml:space="preserve"> PAGEREF _Toc160974115 \h </w:instrText>
      </w:r>
      <w:r>
        <w:rPr>
          <w:noProof/>
        </w:rPr>
      </w:r>
      <w:r>
        <w:rPr>
          <w:noProof/>
        </w:rPr>
        <w:fldChar w:fldCharType="separate"/>
      </w:r>
      <w:r>
        <w:rPr>
          <w:noProof/>
        </w:rPr>
        <w:t>27</w:t>
      </w:r>
      <w:r>
        <w:rPr>
          <w:noProof/>
        </w:rPr>
        <w:fldChar w:fldCharType="end"/>
      </w:r>
    </w:p>
    <w:p w14:paraId="57B6E79D" w14:textId="1C188E15"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_Toc160974116 \h </w:instrText>
      </w:r>
      <w:r>
        <w:rPr>
          <w:noProof/>
        </w:rPr>
      </w:r>
      <w:r>
        <w:rPr>
          <w:noProof/>
        </w:rPr>
        <w:fldChar w:fldCharType="separate"/>
      </w:r>
      <w:r>
        <w:rPr>
          <w:noProof/>
        </w:rPr>
        <w:t>27</w:t>
      </w:r>
      <w:r>
        <w:rPr>
          <w:noProof/>
        </w:rPr>
        <w:fldChar w:fldCharType="end"/>
      </w:r>
    </w:p>
    <w:p w14:paraId="1EE04DE6" w14:textId="3D5292FA"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5.2.2.2.2</w:t>
      </w:r>
      <w:r>
        <w:rPr>
          <w:rFonts w:asciiTheme="minorHAnsi" w:eastAsiaTheme="minorEastAsia" w:hAnsiTheme="minorHAnsi" w:cstheme="minorBidi"/>
          <w:noProof/>
          <w:kern w:val="2"/>
          <w:sz w:val="22"/>
          <w:szCs w:val="22"/>
          <w:lang w:eastAsia="en-GB"/>
          <w14:ligatures w14:val="standardContextual"/>
        </w:rPr>
        <w:tab/>
      </w:r>
      <w:r>
        <w:rPr>
          <w:noProof/>
          <w:lang w:eastAsia="zh-CN"/>
        </w:rPr>
        <w:t>Credit pooling</w:t>
      </w:r>
      <w:r w:rsidRPr="00941C1C">
        <w:rPr>
          <w:noProof/>
          <w:lang w:val="en-US" w:eastAsia="zh-CN"/>
        </w:rPr>
        <w:t xml:space="preserve"> (for EPC)</w:t>
      </w:r>
      <w:r>
        <w:rPr>
          <w:noProof/>
        </w:rPr>
        <w:tab/>
      </w:r>
      <w:r>
        <w:rPr>
          <w:noProof/>
        </w:rPr>
        <w:fldChar w:fldCharType="begin" w:fldLock="1"/>
      </w:r>
      <w:r>
        <w:rPr>
          <w:noProof/>
        </w:rPr>
        <w:instrText xml:space="preserve"> PAGEREF _Toc160974117 \h </w:instrText>
      </w:r>
      <w:r>
        <w:rPr>
          <w:noProof/>
        </w:rPr>
      </w:r>
      <w:r>
        <w:rPr>
          <w:noProof/>
        </w:rPr>
        <w:fldChar w:fldCharType="separate"/>
      </w:r>
      <w:r>
        <w:rPr>
          <w:noProof/>
        </w:rPr>
        <w:t>31</w:t>
      </w:r>
      <w:r>
        <w:rPr>
          <w:noProof/>
        </w:rPr>
        <w:fldChar w:fldCharType="end"/>
      </w:r>
    </w:p>
    <w:p w14:paraId="1E193E8F" w14:textId="79A33ACE"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5.2.2.3</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Reporting of Usage Report to the CP function</w:t>
      </w:r>
      <w:r>
        <w:rPr>
          <w:noProof/>
        </w:rPr>
        <w:tab/>
      </w:r>
      <w:r>
        <w:rPr>
          <w:noProof/>
        </w:rPr>
        <w:fldChar w:fldCharType="begin" w:fldLock="1"/>
      </w:r>
      <w:r>
        <w:rPr>
          <w:noProof/>
        </w:rPr>
        <w:instrText xml:space="preserve"> PAGEREF _Toc160974118 \h </w:instrText>
      </w:r>
      <w:r>
        <w:rPr>
          <w:noProof/>
        </w:rPr>
      </w:r>
      <w:r>
        <w:rPr>
          <w:noProof/>
        </w:rPr>
        <w:fldChar w:fldCharType="separate"/>
      </w:r>
      <w:r>
        <w:rPr>
          <w:noProof/>
        </w:rPr>
        <w:t>31</w:t>
      </w:r>
      <w:r>
        <w:rPr>
          <w:noProof/>
        </w:rPr>
        <w:fldChar w:fldCharType="end"/>
      </w:r>
    </w:p>
    <w:p w14:paraId="4981AACC" w14:textId="36258FAE"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_Toc160974119 \h </w:instrText>
      </w:r>
      <w:r>
        <w:rPr>
          <w:noProof/>
        </w:rPr>
      </w:r>
      <w:r>
        <w:rPr>
          <w:noProof/>
        </w:rPr>
        <w:fldChar w:fldCharType="separate"/>
      </w:r>
      <w:r>
        <w:rPr>
          <w:noProof/>
        </w:rPr>
        <w:t>31</w:t>
      </w:r>
      <w:r>
        <w:rPr>
          <w:noProof/>
        </w:rPr>
        <w:fldChar w:fldCharType="end"/>
      </w:r>
    </w:p>
    <w:p w14:paraId="0E822C74" w14:textId="34700B82"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5.2.2.3.2</w:t>
      </w:r>
      <w:r>
        <w:rPr>
          <w:rFonts w:asciiTheme="minorHAnsi" w:eastAsiaTheme="minorEastAsia" w:hAnsiTheme="minorHAnsi" w:cstheme="minorBidi"/>
          <w:noProof/>
          <w:kern w:val="2"/>
          <w:sz w:val="22"/>
          <w:szCs w:val="22"/>
          <w:lang w:eastAsia="en-GB"/>
          <w14:ligatures w14:val="standardContextual"/>
        </w:rPr>
        <w:tab/>
      </w:r>
      <w:r>
        <w:rPr>
          <w:noProof/>
          <w:lang w:eastAsia="zh-CN"/>
        </w:rPr>
        <w:t>Credit pooling</w:t>
      </w:r>
      <w:r>
        <w:rPr>
          <w:noProof/>
        </w:rPr>
        <w:tab/>
      </w:r>
      <w:r>
        <w:rPr>
          <w:noProof/>
        </w:rPr>
        <w:fldChar w:fldCharType="begin" w:fldLock="1"/>
      </w:r>
      <w:r>
        <w:rPr>
          <w:noProof/>
        </w:rPr>
        <w:instrText xml:space="preserve"> PAGEREF _Toc160974120 \h </w:instrText>
      </w:r>
      <w:r>
        <w:rPr>
          <w:noProof/>
        </w:rPr>
      </w:r>
      <w:r>
        <w:rPr>
          <w:noProof/>
        </w:rPr>
        <w:fldChar w:fldCharType="separate"/>
      </w:r>
      <w:r>
        <w:rPr>
          <w:noProof/>
        </w:rPr>
        <w:t>35</w:t>
      </w:r>
      <w:r>
        <w:rPr>
          <w:noProof/>
        </w:rPr>
        <w:fldChar w:fldCharType="end"/>
      </w:r>
    </w:p>
    <w:p w14:paraId="32F01789" w14:textId="79BF3F5A"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5.2.2.3.3</w:t>
      </w:r>
      <w:r>
        <w:rPr>
          <w:rFonts w:asciiTheme="minorHAnsi" w:eastAsiaTheme="minorEastAsia" w:hAnsiTheme="minorHAnsi" w:cstheme="minorBidi"/>
          <w:noProof/>
          <w:kern w:val="2"/>
          <w:sz w:val="22"/>
          <w:szCs w:val="22"/>
          <w:lang w:eastAsia="en-GB"/>
          <w14:ligatures w14:val="standardContextual"/>
        </w:rPr>
        <w:tab/>
      </w:r>
      <w:r>
        <w:rPr>
          <w:noProof/>
          <w:lang w:eastAsia="zh-CN"/>
        </w:rPr>
        <w:t>Traffic Usage Reporting with Redundant Transmission on N3/N9 interfaces</w:t>
      </w:r>
      <w:r>
        <w:rPr>
          <w:noProof/>
        </w:rPr>
        <w:tab/>
      </w:r>
      <w:r>
        <w:rPr>
          <w:noProof/>
        </w:rPr>
        <w:fldChar w:fldCharType="begin" w:fldLock="1"/>
      </w:r>
      <w:r>
        <w:rPr>
          <w:noProof/>
        </w:rPr>
        <w:instrText xml:space="preserve"> PAGEREF _Toc160974121 \h </w:instrText>
      </w:r>
      <w:r>
        <w:rPr>
          <w:noProof/>
        </w:rPr>
      </w:r>
      <w:r>
        <w:rPr>
          <w:noProof/>
        </w:rPr>
        <w:fldChar w:fldCharType="separate"/>
      </w:r>
      <w:r>
        <w:rPr>
          <w:noProof/>
        </w:rPr>
        <w:t>35</w:t>
      </w:r>
      <w:r>
        <w:rPr>
          <w:noProof/>
        </w:rPr>
        <w:fldChar w:fldCharType="end"/>
      </w:r>
    </w:p>
    <w:p w14:paraId="3FC3C1DB" w14:textId="22BCADFA"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5.2.2.4</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Reporting of Linked Usage Reports to the CP function</w:t>
      </w:r>
      <w:r>
        <w:rPr>
          <w:noProof/>
        </w:rPr>
        <w:tab/>
      </w:r>
      <w:r>
        <w:rPr>
          <w:noProof/>
        </w:rPr>
        <w:fldChar w:fldCharType="begin" w:fldLock="1"/>
      </w:r>
      <w:r>
        <w:rPr>
          <w:noProof/>
        </w:rPr>
        <w:instrText xml:space="preserve"> PAGEREF _Toc160974122 \h </w:instrText>
      </w:r>
      <w:r>
        <w:rPr>
          <w:noProof/>
        </w:rPr>
      </w:r>
      <w:r>
        <w:rPr>
          <w:noProof/>
        </w:rPr>
        <w:fldChar w:fldCharType="separate"/>
      </w:r>
      <w:r>
        <w:rPr>
          <w:noProof/>
        </w:rPr>
        <w:t>35</w:t>
      </w:r>
      <w:r>
        <w:rPr>
          <w:noProof/>
        </w:rPr>
        <w:fldChar w:fldCharType="end"/>
      </w:r>
    </w:p>
    <w:p w14:paraId="53F0B54A" w14:textId="093348CF"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5.2.2.5</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End Marker Reception Reporting</w:t>
      </w:r>
      <w:r>
        <w:rPr>
          <w:noProof/>
        </w:rPr>
        <w:tab/>
      </w:r>
      <w:r>
        <w:rPr>
          <w:noProof/>
        </w:rPr>
        <w:fldChar w:fldCharType="begin" w:fldLock="1"/>
      </w:r>
      <w:r>
        <w:rPr>
          <w:noProof/>
        </w:rPr>
        <w:instrText xml:space="preserve"> PAGEREF _Toc160974123 \h </w:instrText>
      </w:r>
      <w:r>
        <w:rPr>
          <w:noProof/>
        </w:rPr>
      </w:r>
      <w:r>
        <w:rPr>
          <w:noProof/>
        </w:rPr>
        <w:fldChar w:fldCharType="separate"/>
      </w:r>
      <w:r>
        <w:rPr>
          <w:noProof/>
        </w:rPr>
        <w:t>36</w:t>
      </w:r>
      <w:r>
        <w:rPr>
          <w:noProof/>
        </w:rPr>
        <w:fldChar w:fldCharType="end"/>
      </w:r>
    </w:p>
    <w:p w14:paraId="5467C3B4" w14:textId="52982EE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5.2.3</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Forwarding Action Rule Handling</w:t>
      </w:r>
      <w:r>
        <w:rPr>
          <w:noProof/>
        </w:rPr>
        <w:tab/>
      </w:r>
      <w:r>
        <w:rPr>
          <w:noProof/>
        </w:rPr>
        <w:fldChar w:fldCharType="begin" w:fldLock="1"/>
      </w:r>
      <w:r>
        <w:rPr>
          <w:noProof/>
        </w:rPr>
        <w:instrText xml:space="preserve"> PAGEREF _Toc160974124 \h </w:instrText>
      </w:r>
      <w:r>
        <w:rPr>
          <w:noProof/>
        </w:rPr>
      </w:r>
      <w:r>
        <w:rPr>
          <w:noProof/>
        </w:rPr>
        <w:fldChar w:fldCharType="separate"/>
      </w:r>
      <w:r>
        <w:rPr>
          <w:noProof/>
        </w:rPr>
        <w:t>36</w:t>
      </w:r>
      <w:r>
        <w:rPr>
          <w:noProof/>
        </w:rPr>
        <w:fldChar w:fldCharType="end"/>
      </w:r>
    </w:p>
    <w:p w14:paraId="2BCBB8D8" w14:textId="3C06AD2C"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5.2.3.1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_Toc160974125 \h </w:instrText>
      </w:r>
      <w:r>
        <w:rPr>
          <w:noProof/>
        </w:rPr>
      </w:r>
      <w:r>
        <w:rPr>
          <w:noProof/>
        </w:rPr>
        <w:fldChar w:fldCharType="separate"/>
      </w:r>
      <w:r>
        <w:rPr>
          <w:noProof/>
        </w:rPr>
        <w:t>36</w:t>
      </w:r>
      <w:r>
        <w:rPr>
          <w:noProof/>
        </w:rPr>
        <w:fldChar w:fldCharType="end"/>
      </w:r>
    </w:p>
    <w:p w14:paraId="417EF1E3" w14:textId="5DDA435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5.2.4</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Buffering Action Rule Handling</w:t>
      </w:r>
      <w:r>
        <w:rPr>
          <w:noProof/>
        </w:rPr>
        <w:tab/>
      </w:r>
      <w:r>
        <w:rPr>
          <w:noProof/>
        </w:rPr>
        <w:fldChar w:fldCharType="begin" w:fldLock="1"/>
      </w:r>
      <w:r>
        <w:rPr>
          <w:noProof/>
        </w:rPr>
        <w:instrText xml:space="preserve"> PAGEREF _Toc160974126 \h </w:instrText>
      </w:r>
      <w:r>
        <w:rPr>
          <w:noProof/>
        </w:rPr>
      </w:r>
      <w:r>
        <w:rPr>
          <w:noProof/>
        </w:rPr>
        <w:fldChar w:fldCharType="separate"/>
      </w:r>
      <w:r>
        <w:rPr>
          <w:noProof/>
        </w:rPr>
        <w:t>38</w:t>
      </w:r>
      <w:r>
        <w:rPr>
          <w:noProof/>
        </w:rPr>
        <w:fldChar w:fldCharType="end"/>
      </w:r>
    </w:p>
    <w:p w14:paraId="3E126CE1" w14:textId="6D256C40"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5.2.4.1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_Toc160974127 \h </w:instrText>
      </w:r>
      <w:r>
        <w:rPr>
          <w:noProof/>
        </w:rPr>
      </w:r>
      <w:r>
        <w:rPr>
          <w:noProof/>
        </w:rPr>
        <w:fldChar w:fldCharType="separate"/>
      </w:r>
      <w:r>
        <w:rPr>
          <w:noProof/>
        </w:rPr>
        <w:t>38</w:t>
      </w:r>
      <w:r>
        <w:rPr>
          <w:noProof/>
        </w:rPr>
        <w:fldChar w:fldCharType="end"/>
      </w:r>
    </w:p>
    <w:p w14:paraId="63E7BE4A" w14:textId="09837B9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5.2.4.2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Provisioning of Buffering Action Rule in the UP function</w:t>
      </w:r>
      <w:r>
        <w:rPr>
          <w:noProof/>
        </w:rPr>
        <w:tab/>
      </w:r>
      <w:r>
        <w:rPr>
          <w:noProof/>
        </w:rPr>
        <w:fldChar w:fldCharType="begin" w:fldLock="1"/>
      </w:r>
      <w:r>
        <w:rPr>
          <w:noProof/>
        </w:rPr>
        <w:instrText xml:space="preserve"> PAGEREF _Toc160974128 \h </w:instrText>
      </w:r>
      <w:r>
        <w:rPr>
          <w:noProof/>
        </w:rPr>
      </w:r>
      <w:r>
        <w:rPr>
          <w:noProof/>
        </w:rPr>
        <w:fldChar w:fldCharType="separate"/>
      </w:r>
      <w:r>
        <w:rPr>
          <w:noProof/>
        </w:rPr>
        <w:t>38</w:t>
      </w:r>
      <w:r>
        <w:rPr>
          <w:noProof/>
        </w:rPr>
        <w:fldChar w:fldCharType="end"/>
      </w:r>
    </w:p>
    <w:p w14:paraId="4C7C12D2" w14:textId="7551B5C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5.2.5</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QoS Enforcement Rule Handling</w:t>
      </w:r>
      <w:r>
        <w:rPr>
          <w:noProof/>
        </w:rPr>
        <w:tab/>
      </w:r>
      <w:r>
        <w:rPr>
          <w:noProof/>
        </w:rPr>
        <w:fldChar w:fldCharType="begin" w:fldLock="1"/>
      </w:r>
      <w:r>
        <w:rPr>
          <w:noProof/>
        </w:rPr>
        <w:instrText xml:space="preserve"> PAGEREF _Toc160974129 \h </w:instrText>
      </w:r>
      <w:r>
        <w:rPr>
          <w:noProof/>
        </w:rPr>
      </w:r>
      <w:r>
        <w:rPr>
          <w:noProof/>
        </w:rPr>
        <w:fldChar w:fldCharType="separate"/>
      </w:r>
      <w:r>
        <w:rPr>
          <w:noProof/>
        </w:rPr>
        <w:t>39</w:t>
      </w:r>
      <w:r>
        <w:rPr>
          <w:noProof/>
        </w:rPr>
        <w:fldChar w:fldCharType="end"/>
      </w:r>
    </w:p>
    <w:p w14:paraId="4EEAD862" w14:textId="0B915C37"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5.2.5.1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_Toc160974130 \h </w:instrText>
      </w:r>
      <w:r>
        <w:rPr>
          <w:noProof/>
        </w:rPr>
      </w:r>
      <w:r>
        <w:rPr>
          <w:noProof/>
        </w:rPr>
        <w:fldChar w:fldCharType="separate"/>
      </w:r>
      <w:r>
        <w:rPr>
          <w:noProof/>
        </w:rPr>
        <w:t>39</w:t>
      </w:r>
      <w:r>
        <w:rPr>
          <w:noProof/>
        </w:rPr>
        <w:fldChar w:fldCharType="end"/>
      </w:r>
    </w:p>
    <w:p w14:paraId="227BF621" w14:textId="1841122F"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5.2.5.2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Provisioning of QoS Enforcement Rule in the UP function</w:t>
      </w:r>
      <w:r>
        <w:rPr>
          <w:noProof/>
        </w:rPr>
        <w:tab/>
      </w:r>
      <w:r>
        <w:rPr>
          <w:noProof/>
        </w:rPr>
        <w:fldChar w:fldCharType="begin" w:fldLock="1"/>
      </w:r>
      <w:r>
        <w:rPr>
          <w:noProof/>
        </w:rPr>
        <w:instrText xml:space="preserve"> PAGEREF _Toc160974131 \h </w:instrText>
      </w:r>
      <w:r>
        <w:rPr>
          <w:noProof/>
        </w:rPr>
      </w:r>
      <w:r>
        <w:rPr>
          <w:noProof/>
        </w:rPr>
        <w:fldChar w:fldCharType="separate"/>
      </w:r>
      <w:r>
        <w:rPr>
          <w:noProof/>
        </w:rPr>
        <w:t>39</w:t>
      </w:r>
      <w:r>
        <w:rPr>
          <w:noProof/>
        </w:rPr>
        <w:fldChar w:fldCharType="end"/>
      </w:r>
    </w:p>
    <w:p w14:paraId="089E1141" w14:textId="56A288BB"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5.2.5.3</w:t>
      </w:r>
      <w:r>
        <w:rPr>
          <w:rFonts w:asciiTheme="minorHAnsi" w:eastAsiaTheme="minorEastAsia" w:hAnsiTheme="minorHAnsi" w:cstheme="minorBidi"/>
          <w:noProof/>
          <w:kern w:val="2"/>
          <w:sz w:val="22"/>
          <w:szCs w:val="22"/>
          <w:lang w:eastAsia="en-GB"/>
          <w14:ligatures w14:val="standardContextual"/>
        </w:rPr>
        <w:tab/>
      </w:r>
      <w:r>
        <w:rPr>
          <w:noProof/>
        </w:rPr>
        <w:t>Reflective QoS (for 5GC)</w:t>
      </w:r>
      <w:r>
        <w:rPr>
          <w:noProof/>
        </w:rPr>
        <w:tab/>
      </w:r>
      <w:r>
        <w:rPr>
          <w:noProof/>
        </w:rPr>
        <w:fldChar w:fldCharType="begin" w:fldLock="1"/>
      </w:r>
      <w:r>
        <w:rPr>
          <w:noProof/>
        </w:rPr>
        <w:instrText xml:space="preserve"> PAGEREF _Toc160974132 \h </w:instrText>
      </w:r>
      <w:r>
        <w:rPr>
          <w:noProof/>
        </w:rPr>
      </w:r>
      <w:r>
        <w:rPr>
          <w:noProof/>
        </w:rPr>
        <w:fldChar w:fldCharType="separate"/>
      </w:r>
      <w:r>
        <w:rPr>
          <w:noProof/>
        </w:rPr>
        <w:t>39</w:t>
      </w:r>
      <w:r>
        <w:rPr>
          <w:noProof/>
        </w:rPr>
        <w:fldChar w:fldCharType="end"/>
      </w:r>
    </w:p>
    <w:p w14:paraId="3308A61C" w14:textId="0B71050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5.2.6</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Combined SGW/PGW Architecture</w:t>
      </w:r>
      <w:r>
        <w:rPr>
          <w:noProof/>
        </w:rPr>
        <w:tab/>
      </w:r>
      <w:r>
        <w:rPr>
          <w:noProof/>
        </w:rPr>
        <w:fldChar w:fldCharType="begin" w:fldLock="1"/>
      </w:r>
      <w:r>
        <w:rPr>
          <w:noProof/>
        </w:rPr>
        <w:instrText xml:space="preserve"> PAGEREF _Toc160974133 \h </w:instrText>
      </w:r>
      <w:r>
        <w:rPr>
          <w:noProof/>
        </w:rPr>
      </w:r>
      <w:r>
        <w:rPr>
          <w:noProof/>
        </w:rPr>
        <w:fldChar w:fldCharType="separate"/>
      </w:r>
      <w:r>
        <w:rPr>
          <w:noProof/>
        </w:rPr>
        <w:t>40</w:t>
      </w:r>
      <w:r>
        <w:rPr>
          <w:noProof/>
        </w:rPr>
        <w:fldChar w:fldCharType="end"/>
      </w:r>
    </w:p>
    <w:p w14:paraId="6DD93C30" w14:textId="2BC86BE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Multi-Access Rule Handling (for 5GC)</w:t>
      </w:r>
      <w:r>
        <w:rPr>
          <w:noProof/>
        </w:rPr>
        <w:tab/>
      </w:r>
      <w:r>
        <w:rPr>
          <w:noProof/>
        </w:rPr>
        <w:fldChar w:fldCharType="begin" w:fldLock="1"/>
      </w:r>
      <w:r>
        <w:rPr>
          <w:noProof/>
        </w:rPr>
        <w:instrText xml:space="preserve"> PAGEREF _Toc160974134 \h </w:instrText>
      </w:r>
      <w:r>
        <w:rPr>
          <w:noProof/>
        </w:rPr>
      </w:r>
      <w:r>
        <w:rPr>
          <w:noProof/>
        </w:rPr>
        <w:fldChar w:fldCharType="separate"/>
      </w:r>
      <w:r>
        <w:rPr>
          <w:noProof/>
        </w:rPr>
        <w:t>40</w:t>
      </w:r>
      <w:r>
        <w:rPr>
          <w:noProof/>
        </w:rPr>
        <w:fldChar w:fldCharType="end"/>
      </w:r>
    </w:p>
    <w:p w14:paraId="41E6EA3C" w14:textId="1EFFEE5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5.2.7.1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_Toc160974135 \h </w:instrText>
      </w:r>
      <w:r>
        <w:rPr>
          <w:noProof/>
        </w:rPr>
      </w:r>
      <w:r>
        <w:rPr>
          <w:noProof/>
        </w:rPr>
        <w:fldChar w:fldCharType="separate"/>
      </w:r>
      <w:r>
        <w:rPr>
          <w:noProof/>
        </w:rPr>
        <w:t>40</w:t>
      </w:r>
      <w:r>
        <w:rPr>
          <w:noProof/>
        </w:rPr>
        <w:fldChar w:fldCharType="end"/>
      </w:r>
    </w:p>
    <w:p w14:paraId="52B4CFBF" w14:textId="037819F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5.2.8</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Session Reporting Rule Handling</w:t>
      </w:r>
      <w:r>
        <w:rPr>
          <w:noProof/>
        </w:rPr>
        <w:tab/>
      </w:r>
      <w:r>
        <w:rPr>
          <w:noProof/>
        </w:rPr>
        <w:fldChar w:fldCharType="begin" w:fldLock="1"/>
      </w:r>
      <w:r>
        <w:rPr>
          <w:noProof/>
        </w:rPr>
        <w:instrText xml:space="preserve"> PAGEREF _Toc160974136 \h </w:instrText>
      </w:r>
      <w:r>
        <w:rPr>
          <w:noProof/>
        </w:rPr>
      </w:r>
      <w:r>
        <w:rPr>
          <w:noProof/>
        </w:rPr>
        <w:fldChar w:fldCharType="separate"/>
      </w:r>
      <w:r>
        <w:rPr>
          <w:noProof/>
        </w:rPr>
        <w:t>41</w:t>
      </w:r>
      <w:r>
        <w:rPr>
          <w:noProof/>
        </w:rPr>
        <w:fldChar w:fldCharType="end"/>
      </w:r>
    </w:p>
    <w:p w14:paraId="7D92A4F4" w14:textId="18ECB16E"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5.2.8.1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_Toc160974137 \h </w:instrText>
      </w:r>
      <w:r>
        <w:rPr>
          <w:noProof/>
        </w:rPr>
      </w:r>
      <w:r>
        <w:rPr>
          <w:noProof/>
        </w:rPr>
        <w:fldChar w:fldCharType="separate"/>
      </w:r>
      <w:r>
        <w:rPr>
          <w:noProof/>
        </w:rPr>
        <w:t>41</w:t>
      </w:r>
      <w:r>
        <w:rPr>
          <w:noProof/>
        </w:rPr>
        <w:fldChar w:fldCharType="end"/>
      </w:r>
    </w:p>
    <w:p w14:paraId="7DCF2B49" w14:textId="7AA778FA"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5.2.8.2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Provisioning of Session Reporting Rule in the UP function</w:t>
      </w:r>
      <w:r>
        <w:rPr>
          <w:noProof/>
        </w:rPr>
        <w:tab/>
      </w:r>
      <w:r>
        <w:rPr>
          <w:noProof/>
        </w:rPr>
        <w:fldChar w:fldCharType="begin" w:fldLock="1"/>
      </w:r>
      <w:r>
        <w:rPr>
          <w:noProof/>
        </w:rPr>
        <w:instrText xml:space="preserve"> PAGEREF _Toc160974138 \h </w:instrText>
      </w:r>
      <w:r>
        <w:rPr>
          <w:noProof/>
        </w:rPr>
      </w:r>
      <w:r>
        <w:rPr>
          <w:noProof/>
        </w:rPr>
        <w:fldChar w:fldCharType="separate"/>
      </w:r>
      <w:r>
        <w:rPr>
          <w:noProof/>
        </w:rPr>
        <w:t>41</w:t>
      </w:r>
      <w:r>
        <w:rPr>
          <w:noProof/>
        </w:rPr>
        <w:fldChar w:fldCharType="end"/>
      </w:r>
    </w:p>
    <w:p w14:paraId="0FBC7919" w14:textId="7B20FA43"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5.2.8.2.1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_Toc160974139 \h </w:instrText>
      </w:r>
      <w:r>
        <w:rPr>
          <w:noProof/>
        </w:rPr>
      </w:r>
      <w:r>
        <w:rPr>
          <w:noProof/>
        </w:rPr>
        <w:fldChar w:fldCharType="separate"/>
      </w:r>
      <w:r>
        <w:rPr>
          <w:noProof/>
        </w:rPr>
        <w:t>41</w:t>
      </w:r>
      <w:r>
        <w:rPr>
          <w:noProof/>
        </w:rPr>
        <w:fldChar w:fldCharType="end"/>
      </w:r>
    </w:p>
    <w:p w14:paraId="4C7E6503" w14:textId="427796AF"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lastRenderedPageBreak/>
        <w:t>5.2.8.3</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Reporting of Session Report to the CP function</w:t>
      </w:r>
      <w:r>
        <w:rPr>
          <w:noProof/>
        </w:rPr>
        <w:tab/>
      </w:r>
      <w:r>
        <w:rPr>
          <w:noProof/>
        </w:rPr>
        <w:fldChar w:fldCharType="begin" w:fldLock="1"/>
      </w:r>
      <w:r>
        <w:rPr>
          <w:noProof/>
        </w:rPr>
        <w:instrText xml:space="preserve"> PAGEREF _Toc160974140 \h </w:instrText>
      </w:r>
      <w:r>
        <w:rPr>
          <w:noProof/>
        </w:rPr>
      </w:r>
      <w:r>
        <w:rPr>
          <w:noProof/>
        </w:rPr>
        <w:fldChar w:fldCharType="separate"/>
      </w:r>
      <w:r>
        <w:rPr>
          <w:noProof/>
        </w:rPr>
        <w:t>41</w:t>
      </w:r>
      <w:r>
        <w:rPr>
          <w:noProof/>
        </w:rPr>
        <w:fldChar w:fldCharType="end"/>
      </w:r>
    </w:p>
    <w:p w14:paraId="27F5EF05" w14:textId="4E9C5F23"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5.2.8.3.1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_Toc160974141 \h </w:instrText>
      </w:r>
      <w:r>
        <w:rPr>
          <w:noProof/>
        </w:rPr>
      </w:r>
      <w:r>
        <w:rPr>
          <w:noProof/>
        </w:rPr>
        <w:fldChar w:fldCharType="separate"/>
      </w:r>
      <w:r>
        <w:rPr>
          <w:noProof/>
        </w:rPr>
        <w:t>41</w:t>
      </w:r>
      <w:r>
        <w:rPr>
          <w:noProof/>
        </w:rPr>
        <w:fldChar w:fldCharType="end"/>
      </w:r>
    </w:p>
    <w:p w14:paraId="20DF5EDF" w14:textId="4DEDA2C2"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Data Forwarding between the CP and UP Functions</w:t>
      </w:r>
      <w:r>
        <w:rPr>
          <w:noProof/>
        </w:rPr>
        <w:tab/>
      </w:r>
      <w:r>
        <w:rPr>
          <w:noProof/>
        </w:rPr>
        <w:fldChar w:fldCharType="begin" w:fldLock="1"/>
      </w:r>
      <w:r>
        <w:rPr>
          <w:noProof/>
        </w:rPr>
        <w:instrText xml:space="preserve"> PAGEREF _Toc160974142 \h </w:instrText>
      </w:r>
      <w:r>
        <w:rPr>
          <w:noProof/>
        </w:rPr>
      </w:r>
      <w:r>
        <w:rPr>
          <w:noProof/>
        </w:rPr>
        <w:fldChar w:fldCharType="separate"/>
      </w:r>
      <w:r>
        <w:rPr>
          <w:noProof/>
        </w:rPr>
        <w:t>41</w:t>
      </w:r>
      <w:r>
        <w:rPr>
          <w:noProof/>
        </w:rPr>
        <w:fldChar w:fldCharType="end"/>
      </w:r>
    </w:p>
    <w:p w14:paraId="34475280" w14:textId="4249690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5.3.1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_Toc160974143 \h </w:instrText>
      </w:r>
      <w:r>
        <w:rPr>
          <w:noProof/>
        </w:rPr>
      </w:r>
      <w:r>
        <w:rPr>
          <w:noProof/>
        </w:rPr>
        <w:fldChar w:fldCharType="separate"/>
      </w:r>
      <w:r>
        <w:rPr>
          <w:noProof/>
        </w:rPr>
        <w:t>41</w:t>
      </w:r>
      <w:r>
        <w:rPr>
          <w:noProof/>
        </w:rPr>
        <w:fldChar w:fldCharType="end"/>
      </w:r>
    </w:p>
    <w:p w14:paraId="2F34C8E6" w14:textId="394CE98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5.3.2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Sending of End Marker Packets</w:t>
      </w:r>
      <w:r>
        <w:rPr>
          <w:noProof/>
        </w:rPr>
        <w:tab/>
      </w:r>
      <w:r>
        <w:rPr>
          <w:noProof/>
        </w:rPr>
        <w:fldChar w:fldCharType="begin" w:fldLock="1"/>
      </w:r>
      <w:r>
        <w:rPr>
          <w:noProof/>
        </w:rPr>
        <w:instrText xml:space="preserve"> PAGEREF _Toc160974144 \h </w:instrText>
      </w:r>
      <w:r>
        <w:rPr>
          <w:noProof/>
        </w:rPr>
      </w:r>
      <w:r>
        <w:rPr>
          <w:noProof/>
        </w:rPr>
        <w:fldChar w:fldCharType="separate"/>
      </w:r>
      <w:r>
        <w:rPr>
          <w:noProof/>
        </w:rPr>
        <w:t>43</w:t>
      </w:r>
      <w:r>
        <w:rPr>
          <w:noProof/>
        </w:rPr>
        <w:fldChar w:fldCharType="end"/>
      </w:r>
    </w:p>
    <w:p w14:paraId="170BF593" w14:textId="4109B18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5.3.3</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Forwarding of Packets Subject to Buffering in the CP Function</w:t>
      </w:r>
      <w:r>
        <w:rPr>
          <w:noProof/>
        </w:rPr>
        <w:tab/>
      </w:r>
      <w:r>
        <w:rPr>
          <w:noProof/>
        </w:rPr>
        <w:fldChar w:fldCharType="begin" w:fldLock="1"/>
      </w:r>
      <w:r>
        <w:rPr>
          <w:noProof/>
        </w:rPr>
        <w:instrText xml:space="preserve"> PAGEREF _Toc160974145 \h </w:instrText>
      </w:r>
      <w:r>
        <w:rPr>
          <w:noProof/>
        </w:rPr>
      </w:r>
      <w:r>
        <w:rPr>
          <w:noProof/>
        </w:rPr>
        <w:fldChar w:fldCharType="separate"/>
      </w:r>
      <w:r>
        <w:rPr>
          <w:noProof/>
        </w:rPr>
        <w:t>43</w:t>
      </w:r>
      <w:r>
        <w:rPr>
          <w:noProof/>
        </w:rPr>
        <w:fldChar w:fldCharType="end"/>
      </w:r>
    </w:p>
    <w:p w14:paraId="40D8CFF6" w14:textId="20E29664"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5.3.3.1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_Toc160974146 \h </w:instrText>
      </w:r>
      <w:r>
        <w:rPr>
          <w:noProof/>
        </w:rPr>
      </w:r>
      <w:r>
        <w:rPr>
          <w:noProof/>
        </w:rPr>
        <w:fldChar w:fldCharType="separate"/>
      </w:r>
      <w:r>
        <w:rPr>
          <w:noProof/>
        </w:rPr>
        <w:t>43</w:t>
      </w:r>
      <w:r>
        <w:rPr>
          <w:noProof/>
        </w:rPr>
        <w:fldChar w:fldCharType="end"/>
      </w:r>
    </w:p>
    <w:p w14:paraId="58AED5C0" w14:textId="73FF1D1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5.3.3.2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Forwarding of Packets from the UP Function to the CP Function</w:t>
      </w:r>
      <w:r>
        <w:rPr>
          <w:noProof/>
        </w:rPr>
        <w:tab/>
      </w:r>
      <w:r>
        <w:rPr>
          <w:noProof/>
        </w:rPr>
        <w:fldChar w:fldCharType="begin" w:fldLock="1"/>
      </w:r>
      <w:r>
        <w:rPr>
          <w:noProof/>
        </w:rPr>
        <w:instrText xml:space="preserve"> PAGEREF _Toc160974147 \h </w:instrText>
      </w:r>
      <w:r>
        <w:rPr>
          <w:noProof/>
        </w:rPr>
      </w:r>
      <w:r>
        <w:rPr>
          <w:noProof/>
        </w:rPr>
        <w:fldChar w:fldCharType="separate"/>
      </w:r>
      <w:r>
        <w:rPr>
          <w:noProof/>
        </w:rPr>
        <w:t>43</w:t>
      </w:r>
      <w:r>
        <w:rPr>
          <w:noProof/>
        </w:rPr>
        <w:fldChar w:fldCharType="end"/>
      </w:r>
    </w:p>
    <w:p w14:paraId="464B083B" w14:textId="5650876F"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5.3.3.3</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Forwarding of Packets from the CP Function to the UP Function</w:t>
      </w:r>
      <w:r>
        <w:rPr>
          <w:noProof/>
        </w:rPr>
        <w:tab/>
      </w:r>
      <w:r>
        <w:rPr>
          <w:noProof/>
        </w:rPr>
        <w:fldChar w:fldCharType="begin" w:fldLock="1"/>
      </w:r>
      <w:r>
        <w:rPr>
          <w:noProof/>
        </w:rPr>
        <w:instrText xml:space="preserve"> PAGEREF _Toc160974148 \h </w:instrText>
      </w:r>
      <w:r>
        <w:rPr>
          <w:noProof/>
        </w:rPr>
      </w:r>
      <w:r>
        <w:rPr>
          <w:noProof/>
        </w:rPr>
        <w:fldChar w:fldCharType="separate"/>
      </w:r>
      <w:r>
        <w:rPr>
          <w:noProof/>
        </w:rPr>
        <w:t>44</w:t>
      </w:r>
      <w:r>
        <w:rPr>
          <w:noProof/>
        </w:rPr>
        <w:fldChar w:fldCharType="end"/>
      </w:r>
    </w:p>
    <w:p w14:paraId="4787A556" w14:textId="04A1B37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5.3.4</w:t>
      </w:r>
      <w:r>
        <w:rPr>
          <w:rFonts w:asciiTheme="minorHAnsi" w:eastAsiaTheme="minorEastAsia" w:hAnsiTheme="minorHAnsi" w:cstheme="minorBidi"/>
          <w:noProof/>
          <w:kern w:val="2"/>
          <w:sz w:val="22"/>
          <w:szCs w:val="22"/>
          <w:lang w:eastAsia="en-GB"/>
          <w14:ligatures w14:val="standardContextual"/>
        </w:rPr>
        <w:tab/>
      </w:r>
      <w:r>
        <w:rPr>
          <w:noProof/>
          <w:lang w:eastAsia="zh-CN"/>
        </w:rPr>
        <w:t>Data Forwarding between the CP and UP Functions with one PFCP-u Tunnel per UP Function or PDN</w:t>
      </w:r>
      <w:r>
        <w:rPr>
          <w:noProof/>
        </w:rPr>
        <w:tab/>
      </w:r>
      <w:r>
        <w:rPr>
          <w:noProof/>
        </w:rPr>
        <w:fldChar w:fldCharType="begin" w:fldLock="1"/>
      </w:r>
      <w:r>
        <w:rPr>
          <w:noProof/>
        </w:rPr>
        <w:instrText xml:space="preserve"> PAGEREF _Toc160974149 \h </w:instrText>
      </w:r>
      <w:r>
        <w:rPr>
          <w:noProof/>
        </w:rPr>
      </w:r>
      <w:r>
        <w:rPr>
          <w:noProof/>
        </w:rPr>
        <w:fldChar w:fldCharType="separate"/>
      </w:r>
      <w:r>
        <w:rPr>
          <w:noProof/>
        </w:rPr>
        <w:t>44</w:t>
      </w:r>
      <w:r>
        <w:rPr>
          <w:noProof/>
        </w:rPr>
        <w:fldChar w:fldCharType="end"/>
      </w:r>
    </w:p>
    <w:p w14:paraId="39DEAF48" w14:textId="157B1D2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5.3.4.1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_Toc160974150 \h </w:instrText>
      </w:r>
      <w:r>
        <w:rPr>
          <w:noProof/>
        </w:rPr>
      </w:r>
      <w:r>
        <w:rPr>
          <w:noProof/>
        </w:rPr>
        <w:fldChar w:fldCharType="separate"/>
      </w:r>
      <w:r>
        <w:rPr>
          <w:noProof/>
        </w:rPr>
        <w:t>44</w:t>
      </w:r>
      <w:r>
        <w:rPr>
          <w:noProof/>
        </w:rPr>
        <w:fldChar w:fldCharType="end"/>
      </w:r>
    </w:p>
    <w:p w14:paraId="2EF72B3C" w14:textId="052A90D1"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5.3.4.2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Forwarding of Packets from the UP Function to the CP Function</w:t>
      </w:r>
      <w:r>
        <w:rPr>
          <w:noProof/>
        </w:rPr>
        <w:tab/>
      </w:r>
      <w:r>
        <w:rPr>
          <w:noProof/>
        </w:rPr>
        <w:fldChar w:fldCharType="begin" w:fldLock="1"/>
      </w:r>
      <w:r>
        <w:rPr>
          <w:noProof/>
        </w:rPr>
        <w:instrText xml:space="preserve"> PAGEREF _Toc160974151 \h </w:instrText>
      </w:r>
      <w:r>
        <w:rPr>
          <w:noProof/>
        </w:rPr>
      </w:r>
      <w:r>
        <w:rPr>
          <w:noProof/>
        </w:rPr>
        <w:fldChar w:fldCharType="separate"/>
      </w:r>
      <w:r>
        <w:rPr>
          <w:noProof/>
        </w:rPr>
        <w:t>45</w:t>
      </w:r>
      <w:r>
        <w:rPr>
          <w:noProof/>
        </w:rPr>
        <w:fldChar w:fldCharType="end"/>
      </w:r>
    </w:p>
    <w:p w14:paraId="5B425A9D" w14:textId="0B62E36C"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5.3.4.3</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Forwarding of Packets from the CP Function to the UP Function</w:t>
      </w:r>
      <w:r>
        <w:rPr>
          <w:noProof/>
        </w:rPr>
        <w:tab/>
      </w:r>
      <w:r>
        <w:rPr>
          <w:noProof/>
        </w:rPr>
        <w:fldChar w:fldCharType="begin" w:fldLock="1"/>
      </w:r>
      <w:r>
        <w:rPr>
          <w:noProof/>
        </w:rPr>
        <w:instrText xml:space="preserve"> PAGEREF _Toc160974152 \h </w:instrText>
      </w:r>
      <w:r>
        <w:rPr>
          <w:noProof/>
        </w:rPr>
      </w:r>
      <w:r>
        <w:rPr>
          <w:noProof/>
        </w:rPr>
        <w:fldChar w:fldCharType="separate"/>
      </w:r>
      <w:r>
        <w:rPr>
          <w:noProof/>
        </w:rPr>
        <w:t>45</w:t>
      </w:r>
      <w:r>
        <w:rPr>
          <w:noProof/>
        </w:rPr>
        <w:fldChar w:fldCharType="end"/>
      </w:r>
    </w:p>
    <w:p w14:paraId="1B9B0D42" w14:textId="6B71723A"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5.3.5</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 xml:space="preserve">Forwarding of </w:t>
      </w:r>
      <w:r w:rsidRPr="00941C1C">
        <w:rPr>
          <w:rFonts w:cs="Arial"/>
          <w:noProof/>
          <w:color w:val="000000"/>
        </w:rPr>
        <w:t>user data using Control Plane CIoT 5GS Optimisation (for 5GC)</w:t>
      </w:r>
      <w:r>
        <w:rPr>
          <w:noProof/>
        </w:rPr>
        <w:tab/>
      </w:r>
      <w:r>
        <w:rPr>
          <w:noProof/>
        </w:rPr>
        <w:fldChar w:fldCharType="begin" w:fldLock="1"/>
      </w:r>
      <w:r>
        <w:rPr>
          <w:noProof/>
        </w:rPr>
        <w:instrText xml:space="preserve"> PAGEREF _Toc160974153 \h </w:instrText>
      </w:r>
      <w:r>
        <w:rPr>
          <w:noProof/>
        </w:rPr>
      </w:r>
      <w:r>
        <w:rPr>
          <w:noProof/>
        </w:rPr>
        <w:fldChar w:fldCharType="separate"/>
      </w:r>
      <w:r>
        <w:rPr>
          <w:noProof/>
        </w:rPr>
        <w:t>45</w:t>
      </w:r>
      <w:r>
        <w:rPr>
          <w:noProof/>
        </w:rPr>
        <w:fldChar w:fldCharType="end"/>
      </w:r>
    </w:p>
    <w:p w14:paraId="265856C0" w14:textId="4E1573D1"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5.3.5.1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_Toc160974154 \h </w:instrText>
      </w:r>
      <w:r>
        <w:rPr>
          <w:noProof/>
        </w:rPr>
      </w:r>
      <w:r>
        <w:rPr>
          <w:noProof/>
        </w:rPr>
        <w:fldChar w:fldCharType="separate"/>
      </w:r>
      <w:r>
        <w:rPr>
          <w:noProof/>
        </w:rPr>
        <w:t>45</w:t>
      </w:r>
      <w:r>
        <w:rPr>
          <w:noProof/>
        </w:rPr>
        <w:fldChar w:fldCharType="end"/>
      </w:r>
    </w:p>
    <w:p w14:paraId="2604B8F3" w14:textId="30BF9371"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5.3.5.2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Forwarding of Packets from the UP Function to the CP Function</w:t>
      </w:r>
      <w:r>
        <w:rPr>
          <w:noProof/>
        </w:rPr>
        <w:tab/>
      </w:r>
      <w:r>
        <w:rPr>
          <w:noProof/>
        </w:rPr>
        <w:fldChar w:fldCharType="begin" w:fldLock="1"/>
      </w:r>
      <w:r>
        <w:rPr>
          <w:noProof/>
        </w:rPr>
        <w:instrText xml:space="preserve"> PAGEREF _Toc160974155 \h </w:instrText>
      </w:r>
      <w:r>
        <w:rPr>
          <w:noProof/>
        </w:rPr>
      </w:r>
      <w:r>
        <w:rPr>
          <w:noProof/>
        </w:rPr>
        <w:fldChar w:fldCharType="separate"/>
      </w:r>
      <w:r>
        <w:rPr>
          <w:noProof/>
        </w:rPr>
        <w:t>45</w:t>
      </w:r>
      <w:r>
        <w:rPr>
          <w:noProof/>
        </w:rPr>
        <w:fldChar w:fldCharType="end"/>
      </w:r>
    </w:p>
    <w:p w14:paraId="1E381AC5" w14:textId="37E82731"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5.3.5.3</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Forwarding of Packets from the CP Function to the UP Function</w:t>
      </w:r>
      <w:r>
        <w:rPr>
          <w:noProof/>
        </w:rPr>
        <w:tab/>
      </w:r>
      <w:r>
        <w:rPr>
          <w:noProof/>
        </w:rPr>
        <w:fldChar w:fldCharType="begin" w:fldLock="1"/>
      </w:r>
      <w:r>
        <w:rPr>
          <w:noProof/>
        </w:rPr>
        <w:instrText xml:space="preserve"> PAGEREF _Toc160974156 \h </w:instrText>
      </w:r>
      <w:r>
        <w:rPr>
          <w:noProof/>
        </w:rPr>
      </w:r>
      <w:r>
        <w:rPr>
          <w:noProof/>
        </w:rPr>
        <w:fldChar w:fldCharType="separate"/>
      </w:r>
      <w:r>
        <w:rPr>
          <w:noProof/>
        </w:rPr>
        <w:t>46</w:t>
      </w:r>
      <w:r>
        <w:rPr>
          <w:noProof/>
        </w:rPr>
        <w:fldChar w:fldCharType="end"/>
      </w:r>
    </w:p>
    <w:p w14:paraId="6967BEE5" w14:textId="2AF4F625"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Policy and Charging Control</w:t>
      </w:r>
      <w:r>
        <w:rPr>
          <w:noProof/>
        </w:rPr>
        <w:tab/>
      </w:r>
      <w:r>
        <w:rPr>
          <w:noProof/>
        </w:rPr>
        <w:fldChar w:fldCharType="begin" w:fldLock="1"/>
      </w:r>
      <w:r>
        <w:rPr>
          <w:noProof/>
        </w:rPr>
        <w:instrText xml:space="preserve"> PAGEREF _Toc160974157 \h </w:instrText>
      </w:r>
      <w:r>
        <w:rPr>
          <w:noProof/>
        </w:rPr>
      </w:r>
      <w:r>
        <w:rPr>
          <w:noProof/>
        </w:rPr>
        <w:fldChar w:fldCharType="separate"/>
      </w:r>
      <w:r>
        <w:rPr>
          <w:noProof/>
        </w:rPr>
        <w:t>46</w:t>
      </w:r>
      <w:r>
        <w:rPr>
          <w:noProof/>
        </w:rPr>
        <w:fldChar w:fldCharType="end"/>
      </w:r>
    </w:p>
    <w:p w14:paraId="4C135465" w14:textId="15E33DF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_Toc160974158 \h </w:instrText>
      </w:r>
      <w:r>
        <w:rPr>
          <w:noProof/>
        </w:rPr>
      </w:r>
      <w:r>
        <w:rPr>
          <w:noProof/>
        </w:rPr>
        <w:fldChar w:fldCharType="separate"/>
      </w:r>
      <w:r>
        <w:rPr>
          <w:noProof/>
        </w:rPr>
        <w:t>46</w:t>
      </w:r>
      <w:r>
        <w:rPr>
          <w:noProof/>
        </w:rPr>
        <w:fldChar w:fldCharType="end"/>
      </w:r>
    </w:p>
    <w:p w14:paraId="1C99948A" w14:textId="20E8F5F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Service Detection and Bearer/QoS Flow Binding</w:t>
      </w:r>
      <w:r>
        <w:rPr>
          <w:noProof/>
        </w:rPr>
        <w:tab/>
      </w:r>
      <w:r>
        <w:rPr>
          <w:noProof/>
        </w:rPr>
        <w:fldChar w:fldCharType="begin" w:fldLock="1"/>
      </w:r>
      <w:r>
        <w:rPr>
          <w:noProof/>
        </w:rPr>
        <w:instrText xml:space="preserve"> PAGEREF _Toc160974159 \h </w:instrText>
      </w:r>
      <w:r>
        <w:rPr>
          <w:noProof/>
        </w:rPr>
      </w:r>
      <w:r>
        <w:rPr>
          <w:noProof/>
        </w:rPr>
        <w:fldChar w:fldCharType="separate"/>
      </w:r>
      <w:r>
        <w:rPr>
          <w:noProof/>
        </w:rPr>
        <w:t>46</w:t>
      </w:r>
      <w:r>
        <w:rPr>
          <w:noProof/>
        </w:rPr>
        <w:fldChar w:fldCharType="end"/>
      </w:r>
    </w:p>
    <w:p w14:paraId="4AE4308C" w14:textId="10B0C38A"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3</w:t>
      </w:r>
      <w:r>
        <w:rPr>
          <w:rFonts w:asciiTheme="minorHAnsi" w:eastAsiaTheme="minorEastAsia" w:hAnsiTheme="minorHAnsi" w:cstheme="minorBidi"/>
          <w:noProof/>
          <w:kern w:val="2"/>
          <w:sz w:val="22"/>
          <w:szCs w:val="22"/>
          <w:lang w:eastAsia="en-GB"/>
          <w14:ligatures w14:val="standardContextual"/>
        </w:rPr>
        <w:tab/>
      </w:r>
      <w:r>
        <w:rPr>
          <w:noProof/>
        </w:rPr>
        <w:t>Gating Control</w:t>
      </w:r>
      <w:r>
        <w:rPr>
          <w:noProof/>
        </w:rPr>
        <w:tab/>
      </w:r>
      <w:r>
        <w:rPr>
          <w:noProof/>
        </w:rPr>
        <w:fldChar w:fldCharType="begin" w:fldLock="1"/>
      </w:r>
      <w:r>
        <w:rPr>
          <w:noProof/>
        </w:rPr>
        <w:instrText xml:space="preserve"> PAGEREF _Toc160974160 \h </w:instrText>
      </w:r>
      <w:r>
        <w:rPr>
          <w:noProof/>
        </w:rPr>
      </w:r>
      <w:r>
        <w:rPr>
          <w:noProof/>
        </w:rPr>
        <w:fldChar w:fldCharType="separate"/>
      </w:r>
      <w:r>
        <w:rPr>
          <w:noProof/>
        </w:rPr>
        <w:t>47</w:t>
      </w:r>
      <w:r>
        <w:rPr>
          <w:noProof/>
        </w:rPr>
        <w:fldChar w:fldCharType="end"/>
      </w:r>
    </w:p>
    <w:p w14:paraId="2F275077" w14:textId="4E11F251"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QoS Control</w:t>
      </w:r>
      <w:r>
        <w:rPr>
          <w:noProof/>
        </w:rPr>
        <w:tab/>
      </w:r>
      <w:r>
        <w:rPr>
          <w:noProof/>
        </w:rPr>
        <w:fldChar w:fldCharType="begin" w:fldLock="1"/>
      </w:r>
      <w:r>
        <w:rPr>
          <w:noProof/>
        </w:rPr>
        <w:instrText xml:space="preserve"> PAGEREF _Toc160974161 \h </w:instrText>
      </w:r>
      <w:r>
        <w:rPr>
          <w:noProof/>
        </w:rPr>
      </w:r>
      <w:r>
        <w:rPr>
          <w:noProof/>
        </w:rPr>
        <w:fldChar w:fldCharType="separate"/>
      </w:r>
      <w:r>
        <w:rPr>
          <w:noProof/>
        </w:rPr>
        <w:t>47</w:t>
      </w:r>
      <w:r>
        <w:rPr>
          <w:noProof/>
        </w:rPr>
        <w:fldChar w:fldCharType="end"/>
      </w:r>
    </w:p>
    <w:p w14:paraId="1246A466" w14:textId="120552F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DL Flow Level Marking for Application Detection</w:t>
      </w:r>
      <w:r>
        <w:rPr>
          <w:noProof/>
        </w:rPr>
        <w:tab/>
      </w:r>
      <w:r>
        <w:rPr>
          <w:noProof/>
        </w:rPr>
        <w:fldChar w:fldCharType="begin" w:fldLock="1"/>
      </w:r>
      <w:r>
        <w:rPr>
          <w:noProof/>
        </w:rPr>
        <w:instrText xml:space="preserve"> PAGEREF _Toc160974162 \h </w:instrText>
      </w:r>
      <w:r>
        <w:rPr>
          <w:noProof/>
        </w:rPr>
      </w:r>
      <w:r>
        <w:rPr>
          <w:noProof/>
        </w:rPr>
        <w:fldChar w:fldCharType="separate"/>
      </w:r>
      <w:r>
        <w:rPr>
          <w:noProof/>
        </w:rPr>
        <w:t>48</w:t>
      </w:r>
      <w:r>
        <w:rPr>
          <w:noProof/>
        </w:rPr>
        <w:fldChar w:fldCharType="end"/>
      </w:r>
    </w:p>
    <w:p w14:paraId="3B1D9540" w14:textId="535EA83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Usage Monitoring</w:t>
      </w:r>
      <w:r>
        <w:rPr>
          <w:noProof/>
        </w:rPr>
        <w:tab/>
      </w:r>
      <w:r>
        <w:rPr>
          <w:noProof/>
        </w:rPr>
        <w:fldChar w:fldCharType="begin" w:fldLock="1"/>
      </w:r>
      <w:r>
        <w:rPr>
          <w:noProof/>
        </w:rPr>
        <w:instrText xml:space="preserve"> PAGEREF _Toc160974163 \h </w:instrText>
      </w:r>
      <w:r>
        <w:rPr>
          <w:noProof/>
        </w:rPr>
      </w:r>
      <w:r>
        <w:rPr>
          <w:noProof/>
        </w:rPr>
        <w:fldChar w:fldCharType="separate"/>
      </w:r>
      <w:r>
        <w:rPr>
          <w:noProof/>
        </w:rPr>
        <w:t>48</w:t>
      </w:r>
      <w:r>
        <w:rPr>
          <w:noProof/>
        </w:rPr>
        <w:fldChar w:fldCharType="end"/>
      </w:r>
    </w:p>
    <w:p w14:paraId="78F39AED" w14:textId="1C0D7B3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Traffic </w:t>
      </w:r>
      <w:r w:rsidRPr="00941C1C">
        <w:rPr>
          <w:rFonts w:cs="Arial"/>
          <w:noProof/>
        </w:rPr>
        <w:t>Redirection</w:t>
      </w:r>
      <w:r>
        <w:rPr>
          <w:noProof/>
        </w:rPr>
        <w:tab/>
      </w:r>
      <w:r>
        <w:rPr>
          <w:noProof/>
        </w:rPr>
        <w:fldChar w:fldCharType="begin" w:fldLock="1"/>
      </w:r>
      <w:r>
        <w:rPr>
          <w:noProof/>
        </w:rPr>
        <w:instrText xml:space="preserve"> PAGEREF _Toc160974164 \h </w:instrText>
      </w:r>
      <w:r>
        <w:rPr>
          <w:noProof/>
        </w:rPr>
      </w:r>
      <w:r>
        <w:rPr>
          <w:noProof/>
        </w:rPr>
        <w:fldChar w:fldCharType="separate"/>
      </w:r>
      <w:r>
        <w:rPr>
          <w:noProof/>
        </w:rPr>
        <w:t>49</w:t>
      </w:r>
      <w:r>
        <w:rPr>
          <w:noProof/>
        </w:rPr>
        <w:fldChar w:fldCharType="end"/>
      </w:r>
    </w:p>
    <w:p w14:paraId="348B7EC5" w14:textId="1592272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8</w:t>
      </w:r>
      <w:r>
        <w:rPr>
          <w:rFonts w:asciiTheme="minorHAnsi" w:eastAsiaTheme="minorEastAsia" w:hAnsiTheme="minorHAnsi" w:cstheme="minorBidi"/>
          <w:noProof/>
          <w:kern w:val="2"/>
          <w:sz w:val="22"/>
          <w:szCs w:val="22"/>
          <w:lang w:eastAsia="en-GB"/>
          <w14:ligatures w14:val="standardContextual"/>
        </w:rPr>
        <w:tab/>
      </w:r>
      <w:r>
        <w:rPr>
          <w:noProof/>
        </w:rPr>
        <w:t>Traffic Steering</w:t>
      </w:r>
      <w:r>
        <w:rPr>
          <w:noProof/>
        </w:rPr>
        <w:tab/>
      </w:r>
      <w:r>
        <w:rPr>
          <w:noProof/>
        </w:rPr>
        <w:fldChar w:fldCharType="begin" w:fldLock="1"/>
      </w:r>
      <w:r>
        <w:rPr>
          <w:noProof/>
        </w:rPr>
        <w:instrText xml:space="preserve"> PAGEREF _Toc160974165 \h </w:instrText>
      </w:r>
      <w:r>
        <w:rPr>
          <w:noProof/>
        </w:rPr>
      </w:r>
      <w:r>
        <w:rPr>
          <w:noProof/>
        </w:rPr>
        <w:fldChar w:fldCharType="separate"/>
      </w:r>
      <w:r>
        <w:rPr>
          <w:noProof/>
        </w:rPr>
        <w:t>50</w:t>
      </w:r>
      <w:r>
        <w:rPr>
          <w:noProof/>
        </w:rPr>
        <w:fldChar w:fldCharType="end"/>
      </w:r>
    </w:p>
    <w:p w14:paraId="668B0B07" w14:textId="2C72B32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Provisioning of Predefined PCC/ADC Rules</w:t>
      </w:r>
      <w:r>
        <w:rPr>
          <w:noProof/>
        </w:rPr>
        <w:tab/>
      </w:r>
      <w:r>
        <w:rPr>
          <w:noProof/>
        </w:rPr>
        <w:fldChar w:fldCharType="begin" w:fldLock="1"/>
      </w:r>
      <w:r>
        <w:rPr>
          <w:noProof/>
        </w:rPr>
        <w:instrText xml:space="preserve"> PAGEREF _Toc160974166 \h </w:instrText>
      </w:r>
      <w:r>
        <w:rPr>
          <w:noProof/>
        </w:rPr>
      </w:r>
      <w:r>
        <w:rPr>
          <w:noProof/>
        </w:rPr>
        <w:fldChar w:fldCharType="separate"/>
      </w:r>
      <w:r>
        <w:rPr>
          <w:noProof/>
        </w:rPr>
        <w:t>50</w:t>
      </w:r>
      <w:r>
        <w:rPr>
          <w:noProof/>
        </w:rPr>
        <w:fldChar w:fldCharType="end"/>
      </w:r>
    </w:p>
    <w:p w14:paraId="7F3305F9" w14:textId="737D8102"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10</w:t>
      </w:r>
      <w:r>
        <w:rPr>
          <w:rFonts w:asciiTheme="minorHAnsi" w:eastAsiaTheme="minorEastAsia" w:hAnsiTheme="minorHAnsi" w:cstheme="minorBidi"/>
          <w:noProof/>
          <w:kern w:val="2"/>
          <w:sz w:val="22"/>
          <w:szCs w:val="22"/>
          <w:lang w:eastAsia="en-GB"/>
          <w14:ligatures w14:val="standardContextual"/>
        </w:rPr>
        <w:tab/>
      </w:r>
      <w:r>
        <w:rPr>
          <w:noProof/>
        </w:rPr>
        <w:t>Charging</w:t>
      </w:r>
      <w:r>
        <w:rPr>
          <w:noProof/>
        </w:rPr>
        <w:tab/>
      </w:r>
      <w:r>
        <w:rPr>
          <w:noProof/>
        </w:rPr>
        <w:fldChar w:fldCharType="begin" w:fldLock="1"/>
      </w:r>
      <w:r>
        <w:rPr>
          <w:noProof/>
        </w:rPr>
        <w:instrText xml:space="preserve"> PAGEREF _Toc160974167 \h </w:instrText>
      </w:r>
      <w:r>
        <w:rPr>
          <w:noProof/>
        </w:rPr>
      </w:r>
      <w:r>
        <w:rPr>
          <w:noProof/>
        </w:rPr>
        <w:fldChar w:fldCharType="separate"/>
      </w:r>
      <w:r>
        <w:rPr>
          <w:noProof/>
        </w:rPr>
        <w:t>51</w:t>
      </w:r>
      <w:r>
        <w:rPr>
          <w:noProof/>
        </w:rPr>
        <w:fldChar w:fldCharType="end"/>
      </w:r>
    </w:p>
    <w:p w14:paraId="63791A04" w14:textId="08216015"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11</w:t>
      </w:r>
      <w:r>
        <w:rPr>
          <w:rFonts w:asciiTheme="minorHAnsi" w:eastAsiaTheme="minorEastAsia" w:hAnsiTheme="minorHAnsi" w:cstheme="minorBidi"/>
          <w:noProof/>
          <w:kern w:val="2"/>
          <w:sz w:val="22"/>
          <w:szCs w:val="22"/>
          <w:lang w:eastAsia="en-GB"/>
          <w14:ligatures w14:val="standardContextual"/>
        </w:rPr>
        <w:tab/>
      </w:r>
      <w:r>
        <w:rPr>
          <w:noProof/>
        </w:rPr>
        <w:t>(Un)solicited Application Reporting</w:t>
      </w:r>
      <w:r>
        <w:rPr>
          <w:noProof/>
        </w:rPr>
        <w:tab/>
      </w:r>
      <w:r>
        <w:rPr>
          <w:noProof/>
        </w:rPr>
        <w:fldChar w:fldCharType="begin" w:fldLock="1"/>
      </w:r>
      <w:r>
        <w:rPr>
          <w:noProof/>
        </w:rPr>
        <w:instrText xml:space="preserve"> PAGEREF _Toc160974168 \h </w:instrText>
      </w:r>
      <w:r>
        <w:rPr>
          <w:noProof/>
        </w:rPr>
      </w:r>
      <w:r>
        <w:rPr>
          <w:noProof/>
        </w:rPr>
        <w:fldChar w:fldCharType="separate"/>
      </w:r>
      <w:r>
        <w:rPr>
          <w:noProof/>
        </w:rPr>
        <w:t>52</w:t>
      </w:r>
      <w:r>
        <w:rPr>
          <w:noProof/>
        </w:rPr>
        <w:fldChar w:fldCharType="end"/>
      </w:r>
    </w:p>
    <w:p w14:paraId="37E7EF55" w14:textId="0CA8546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5.4.12</w:t>
      </w:r>
      <w:r>
        <w:rPr>
          <w:rFonts w:asciiTheme="minorHAnsi" w:eastAsiaTheme="minorEastAsia" w:hAnsiTheme="minorHAnsi" w:cstheme="minorBidi"/>
          <w:noProof/>
          <w:kern w:val="2"/>
          <w:sz w:val="22"/>
          <w:szCs w:val="22"/>
          <w:lang w:eastAsia="en-GB"/>
          <w14:ligatures w14:val="standardContextual"/>
        </w:rPr>
        <w:tab/>
      </w:r>
      <w:r>
        <w:rPr>
          <w:noProof/>
        </w:rPr>
        <w:t>Service Identification for Improved Radio Utilisation for GERAN</w:t>
      </w:r>
      <w:r>
        <w:rPr>
          <w:noProof/>
        </w:rPr>
        <w:tab/>
      </w:r>
      <w:r>
        <w:rPr>
          <w:noProof/>
        </w:rPr>
        <w:fldChar w:fldCharType="begin" w:fldLock="1"/>
      </w:r>
      <w:r>
        <w:rPr>
          <w:noProof/>
        </w:rPr>
        <w:instrText xml:space="preserve"> PAGEREF _Toc160974169 \h </w:instrText>
      </w:r>
      <w:r>
        <w:rPr>
          <w:noProof/>
        </w:rPr>
      </w:r>
      <w:r>
        <w:rPr>
          <w:noProof/>
        </w:rPr>
        <w:fldChar w:fldCharType="separate"/>
      </w:r>
      <w:r>
        <w:rPr>
          <w:noProof/>
        </w:rPr>
        <w:t>53</w:t>
      </w:r>
      <w:r>
        <w:rPr>
          <w:noProof/>
        </w:rPr>
        <w:fldChar w:fldCharType="end"/>
      </w:r>
    </w:p>
    <w:p w14:paraId="57D56E96" w14:textId="6620280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Transport Level Marking</w:t>
      </w:r>
      <w:r>
        <w:rPr>
          <w:noProof/>
        </w:rPr>
        <w:tab/>
      </w:r>
      <w:r>
        <w:rPr>
          <w:noProof/>
        </w:rPr>
        <w:fldChar w:fldCharType="begin" w:fldLock="1"/>
      </w:r>
      <w:r>
        <w:rPr>
          <w:noProof/>
        </w:rPr>
        <w:instrText xml:space="preserve"> PAGEREF _Toc160974170 \h </w:instrText>
      </w:r>
      <w:r>
        <w:rPr>
          <w:noProof/>
        </w:rPr>
      </w:r>
      <w:r>
        <w:rPr>
          <w:noProof/>
        </w:rPr>
        <w:fldChar w:fldCharType="separate"/>
      </w:r>
      <w:r>
        <w:rPr>
          <w:noProof/>
        </w:rPr>
        <w:t>53</w:t>
      </w:r>
      <w:r>
        <w:rPr>
          <w:noProof/>
        </w:rPr>
        <w:fldChar w:fldCharType="end"/>
      </w:r>
    </w:p>
    <w:p w14:paraId="3200611C" w14:textId="246B50D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5.4.14</w:t>
      </w:r>
      <w:r>
        <w:rPr>
          <w:rFonts w:asciiTheme="minorHAnsi" w:eastAsiaTheme="minorEastAsia" w:hAnsiTheme="minorHAnsi" w:cstheme="minorBidi"/>
          <w:noProof/>
          <w:kern w:val="2"/>
          <w:sz w:val="22"/>
          <w:szCs w:val="22"/>
          <w:lang w:eastAsia="en-GB"/>
          <w14:ligatures w14:val="standardContextual"/>
        </w:rPr>
        <w:tab/>
      </w:r>
      <w:r>
        <w:rPr>
          <w:noProof/>
        </w:rPr>
        <w:t>Deferred PDR activation and deactivation</w:t>
      </w:r>
      <w:r>
        <w:rPr>
          <w:noProof/>
        </w:rPr>
        <w:tab/>
      </w:r>
      <w:r>
        <w:rPr>
          <w:noProof/>
        </w:rPr>
        <w:fldChar w:fldCharType="begin" w:fldLock="1"/>
      </w:r>
      <w:r>
        <w:rPr>
          <w:noProof/>
        </w:rPr>
        <w:instrText xml:space="preserve"> PAGEREF _Toc160974171 \h </w:instrText>
      </w:r>
      <w:r>
        <w:rPr>
          <w:noProof/>
        </w:rPr>
      </w:r>
      <w:r>
        <w:rPr>
          <w:noProof/>
        </w:rPr>
        <w:fldChar w:fldCharType="separate"/>
      </w:r>
      <w:r>
        <w:rPr>
          <w:noProof/>
        </w:rPr>
        <w:t>54</w:t>
      </w:r>
      <w:r>
        <w:rPr>
          <w:noProof/>
        </w:rPr>
        <w:fldChar w:fldCharType="end"/>
      </w:r>
    </w:p>
    <w:p w14:paraId="539A493C" w14:textId="08EF32D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15</w:t>
      </w:r>
      <w:r>
        <w:rPr>
          <w:rFonts w:asciiTheme="minorHAnsi" w:eastAsiaTheme="minorEastAsia" w:hAnsiTheme="minorHAnsi" w:cstheme="minorBidi"/>
          <w:noProof/>
          <w:kern w:val="2"/>
          <w:sz w:val="22"/>
          <w:szCs w:val="22"/>
          <w:lang w:eastAsia="en-GB"/>
          <w14:ligatures w14:val="standardContextual"/>
        </w:rPr>
        <w:tab/>
      </w:r>
      <w:r>
        <w:rPr>
          <w:noProof/>
        </w:rPr>
        <w:t>Packet Rate enforcement</w:t>
      </w:r>
      <w:r>
        <w:rPr>
          <w:noProof/>
        </w:rPr>
        <w:tab/>
      </w:r>
      <w:r>
        <w:rPr>
          <w:noProof/>
        </w:rPr>
        <w:fldChar w:fldCharType="begin" w:fldLock="1"/>
      </w:r>
      <w:r>
        <w:rPr>
          <w:noProof/>
        </w:rPr>
        <w:instrText xml:space="preserve"> PAGEREF _Toc160974172 \h </w:instrText>
      </w:r>
      <w:r>
        <w:rPr>
          <w:noProof/>
        </w:rPr>
      </w:r>
      <w:r>
        <w:rPr>
          <w:noProof/>
        </w:rPr>
        <w:fldChar w:fldCharType="separate"/>
      </w:r>
      <w:r>
        <w:rPr>
          <w:noProof/>
        </w:rPr>
        <w:t>55</w:t>
      </w:r>
      <w:r>
        <w:rPr>
          <w:noProof/>
        </w:rPr>
        <w:fldChar w:fldCharType="end"/>
      </w:r>
    </w:p>
    <w:p w14:paraId="60F8695F" w14:textId="54804BDC"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_Toc160974173 \h </w:instrText>
      </w:r>
      <w:r>
        <w:rPr>
          <w:noProof/>
        </w:rPr>
      </w:r>
      <w:r>
        <w:rPr>
          <w:noProof/>
        </w:rPr>
        <w:fldChar w:fldCharType="separate"/>
      </w:r>
      <w:r>
        <w:rPr>
          <w:noProof/>
        </w:rPr>
        <w:t>55</w:t>
      </w:r>
      <w:r>
        <w:rPr>
          <w:noProof/>
        </w:rPr>
        <w:fldChar w:fldCharType="end"/>
      </w:r>
    </w:p>
    <w:p w14:paraId="34EF54E7" w14:textId="7DD85350"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15.2</w:t>
      </w:r>
      <w:r>
        <w:rPr>
          <w:rFonts w:asciiTheme="minorHAnsi" w:eastAsiaTheme="minorEastAsia" w:hAnsiTheme="minorHAnsi" w:cstheme="minorBidi"/>
          <w:noProof/>
          <w:kern w:val="2"/>
          <w:sz w:val="22"/>
          <w:szCs w:val="22"/>
          <w:lang w:eastAsia="en-GB"/>
          <w14:ligatures w14:val="standardContextual"/>
        </w:rPr>
        <w:tab/>
      </w:r>
      <w:r>
        <w:rPr>
          <w:noProof/>
        </w:rPr>
        <w:t>Packet rate enforcement over Sxb and N4 interfaces</w:t>
      </w:r>
      <w:r>
        <w:rPr>
          <w:noProof/>
        </w:rPr>
        <w:tab/>
      </w:r>
      <w:r>
        <w:rPr>
          <w:noProof/>
        </w:rPr>
        <w:fldChar w:fldCharType="begin" w:fldLock="1"/>
      </w:r>
      <w:r>
        <w:rPr>
          <w:noProof/>
        </w:rPr>
        <w:instrText xml:space="preserve"> PAGEREF _Toc160974174 \h </w:instrText>
      </w:r>
      <w:r>
        <w:rPr>
          <w:noProof/>
        </w:rPr>
      </w:r>
      <w:r>
        <w:rPr>
          <w:noProof/>
        </w:rPr>
        <w:fldChar w:fldCharType="separate"/>
      </w:r>
      <w:r>
        <w:rPr>
          <w:noProof/>
        </w:rPr>
        <w:t>55</w:t>
      </w:r>
      <w:r>
        <w:rPr>
          <w:noProof/>
        </w:rPr>
        <w:fldChar w:fldCharType="end"/>
      </w:r>
    </w:p>
    <w:p w14:paraId="5C98F144" w14:textId="43E6ACCF"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15.3</w:t>
      </w:r>
      <w:r>
        <w:rPr>
          <w:rFonts w:asciiTheme="minorHAnsi" w:eastAsiaTheme="minorEastAsia" w:hAnsiTheme="minorHAnsi" w:cstheme="minorBidi"/>
          <w:noProof/>
          <w:kern w:val="2"/>
          <w:sz w:val="22"/>
          <w:szCs w:val="22"/>
          <w:lang w:eastAsia="en-GB"/>
          <w14:ligatures w14:val="standardContextual"/>
        </w:rPr>
        <w:tab/>
      </w:r>
      <w:r>
        <w:rPr>
          <w:noProof/>
        </w:rPr>
        <w:t>PGW and SMF behaviour</w:t>
      </w:r>
      <w:r>
        <w:rPr>
          <w:noProof/>
        </w:rPr>
        <w:tab/>
      </w:r>
      <w:r>
        <w:rPr>
          <w:noProof/>
        </w:rPr>
        <w:fldChar w:fldCharType="begin" w:fldLock="1"/>
      </w:r>
      <w:r>
        <w:rPr>
          <w:noProof/>
        </w:rPr>
        <w:instrText xml:space="preserve"> PAGEREF _Toc160974175 \h </w:instrText>
      </w:r>
      <w:r>
        <w:rPr>
          <w:noProof/>
        </w:rPr>
      </w:r>
      <w:r>
        <w:rPr>
          <w:noProof/>
        </w:rPr>
        <w:fldChar w:fldCharType="separate"/>
      </w:r>
      <w:r>
        <w:rPr>
          <w:noProof/>
        </w:rPr>
        <w:t>56</w:t>
      </w:r>
      <w:r>
        <w:rPr>
          <w:noProof/>
        </w:rPr>
        <w:fldChar w:fldCharType="end"/>
      </w:r>
    </w:p>
    <w:p w14:paraId="726CA540" w14:textId="3E8C197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16</w:t>
      </w:r>
      <w:r>
        <w:rPr>
          <w:rFonts w:asciiTheme="minorHAnsi" w:eastAsiaTheme="minorEastAsia" w:hAnsiTheme="minorHAnsi" w:cstheme="minorBidi"/>
          <w:noProof/>
          <w:kern w:val="2"/>
          <w:sz w:val="22"/>
          <w:szCs w:val="22"/>
          <w:lang w:eastAsia="en-GB"/>
          <w14:ligatures w14:val="standardContextual"/>
        </w:rPr>
        <w:tab/>
      </w:r>
      <w:r>
        <w:rPr>
          <w:noProof/>
        </w:rPr>
        <w:t>QoS differentiation for Stand-alone Non-Public Network (SNPN)</w:t>
      </w:r>
      <w:r>
        <w:rPr>
          <w:noProof/>
        </w:rPr>
        <w:tab/>
      </w:r>
      <w:r>
        <w:rPr>
          <w:noProof/>
        </w:rPr>
        <w:fldChar w:fldCharType="begin" w:fldLock="1"/>
      </w:r>
      <w:r>
        <w:rPr>
          <w:noProof/>
        </w:rPr>
        <w:instrText xml:space="preserve"> PAGEREF _Toc160974176 \h </w:instrText>
      </w:r>
      <w:r>
        <w:rPr>
          <w:noProof/>
        </w:rPr>
      </w:r>
      <w:r>
        <w:rPr>
          <w:noProof/>
        </w:rPr>
        <w:fldChar w:fldCharType="separate"/>
      </w:r>
      <w:r>
        <w:rPr>
          <w:noProof/>
        </w:rPr>
        <w:t>57</w:t>
      </w:r>
      <w:r>
        <w:rPr>
          <w:noProof/>
        </w:rPr>
        <w:fldChar w:fldCharType="end"/>
      </w:r>
    </w:p>
    <w:p w14:paraId="4D0C8980" w14:textId="5DE666A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w:t>
      </w:r>
      <w:r w:rsidRPr="00941C1C">
        <w:rPr>
          <w:noProof/>
          <w:lang w:val="en-US"/>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_Toc160974177 \h </w:instrText>
      </w:r>
      <w:r>
        <w:rPr>
          <w:noProof/>
        </w:rPr>
      </w:r>
      <w:r>
        <w:rPr>
          <w:noProof/>
        </w:rPr>
        <w:fldChar w:fldCharType="separate"/>
      </w:r>
      <w:r>
        <w:rPr>
          <w:noProof/>
        </w:rPr>
        <w:t>57</w:t>
      </w:r>
      <w:r>
        <w:rPr>
          <w:noProof/>
        </w:rPr>
        <w:fldChar w:fldCharType="end"/>
      </w:r>
    </w:p>
    <w:p w14:paraId="7503DA13" w14:textId="6BA459D5"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.16</w:t>
      </w:r>
      <w:r w:rsidRPr="00941C1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Access to PLMN services via SNPN</w:t>
      </w:r>
      <w:r>
        <w:rPr>
          <w:noProof/>
        </w:rPr>
        <w:tab/>
      </w:r>
      <w:r>
        <w:rPr>
          <w:noProof/>
        </w:rPr>
        <w:fldChar w:fldCharType="begin" w:fldLock="1"/>
      </w:r>
      <w:r>
        <w:rPr>
          <w:noProof/>
        </w:rPr>
        <w:instrText xml:space="preserve"> PAGEREF _Toc160974178 \h </w:instrText>
      </w:r>
      <w:r>
        <w:rPr>
          <w:noProof/>
        </w:rPr>
      </w:r>
      <w:r>
        <w:rPr>
          <w:noProof/>
        </w:rPr>
        <w:fldChar w:fldCharType="separate"/>
      </w:r>
      <w:r>
        <w:rPr>
          <w:noProof/>
        </w:rPr>
        <w:t>57</w:t>
      </w:r>
      <w:r>
        <w:rPr>
          <w:noProof/>
        </w:rPr>
        <w:fldChar w:fldCharType="end"/>
      </w:r>
    </w:p>
    <w:p w14:paraId="2FD1FE4B" w14:textId="4EDCFF33"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4</w:t>
      </w:r>
      <w:r>
        <w:rPr>
          <w:noProof/>
        </w:rPr>
        <w:t>.16</w:t>
      </w:r>
      <w:r w:rsidRPr="00941C1C">
        <w:rPr>
          <w:noProof/>
          <w:lang w:val="en-US"/>
        </w:rPr>
        <w:t>.3</w:t>
      </w:r>
      <w:r>
        <w:rPr>
          <w:rFonts w:asciiTheme="minorHAnsi" w:eastAsiaTheme="minorEastAsia" w:hAnsiTheme="minorHAnsi" w:cstheme="minorBidi"/>
          <w:noProof/>
          <w:kern w:val="2"/>
          <w:sz w:val="22"/>
          <w:szCs w:val="22"/>
          <w:lang w:eastAsia="en-GB"/>
          <w14:ligatures w14:val="standardContextual"/>
        </w:rPr>
        <w:tab/>
      </w:r>
      <w:r>
        <w:rPr>
          <w:noProof/>
        </w:rPr>
        <w:t>Access to SNPN services via PLMN</w:t>
      </w:r>
      <w:r>
        <w:rPr>
          <w:noProof/>
        </w:rPr>
        <w:tab/>
      </w:r>
      <w:r>
        <w:rPr>
          <w:noProof/>
        </w:rPr>
        <w:fldChar w:fldCharType="begin" w:fldLock="1"/>
      </w:r>
      <w:r>
        <w:rPr>
          <w:noProof/>
        </w:rPr>
        <w:instrText xml:space="preserve"> PAGEREF _Toc160974179 \h </w:instrText>
      </w:r>
      <w:r>
        <w:rPr>
          <w:noProof/>
        </w:rPr>
      </w:r>
      <w:r>
        <w:rPr>
          <w:noProof/>
        </w:rPr>
        <w:fldChar w:fldCharType="separate"/>
      </w:r>
      <w:r>
        <w:rPr>
          <w:noProof/>
        </w:rPr>
        <w:t>57</w:t>
      </w:r>
      <w:r>
        <w:rPr>
          <w:noProof/>
        </w:rPr>
        <w:fldChar w:fldCharType="end"/>
      </w:r>
    </w:p>
    <w:p w14:paraId="26155299" w14:textId="77D597B5"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F-TEID Allocation and Release</w:t>
      </w:r>
      <w:r>
        <w:rPr>
          <w:noProof/>
        </w:rPr>
        <w:tab/>
      </w:r>
      <w:r>
        <w:rPr>
          <w:noProof/>
        </w:rPr>
        <w:fldChar w:fldCharType="begin" w:fldLock="1"/>
      </w:r>
      <w:r>
        <w:rPr>
          <w:noProof/>
        </w:rPr>
        <w:instrText xml:space="preserve"> PAGEREF _Toc160974180 \h </w:instrText>
      </w:r>
      <w:r>
        <w:rPr>
          <w:noProof/>
        </w:rPr>
      </w:r>
      <w:r>
        <w:rPr>
          <w:noProof/>
        </w:rPr>
        <w:fldChar w:fldCharType="separate"/>
      </w:r>
      <w:r>
        <w:rPr>
          <w:noProof/>
        </w:rPr>
        <w:t>57</w:t>
      </w:r>
      <w:r>
        <w:rPr>
          <w:noProof/>
        </w:rPr>
        <w:fldChar w:fldCharType="end"/>
      </w:r>
    </w:p>
    <w:p w14:paraId="1B0E78C6" w14:textId="1301551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5.5.1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_Toc160974181 \h </w:instrText>
      </w:r>
      <w:r>
        <w:rPr>
          <w:noProof/>
        </w:rPr>
      </w:r>
      <w:r>
        <w:rPr>
          <w:noProof/>
        </w:rPr>
        <w:fldChar w:fldCharType="separate"/>
      </w:r>
      <w:r>
        <w:rPr>
          <w:noProof/>
        </w:rPr>
        <w:t>57</w:t>
      </w:r>
      <w:r>
        <w:rPr>
          <w:noProof/>
        </w:rPr>
        <w:fldChar w:fldCharType="end"/>
      </w:r>
    </w:p>
    <w:p w14:paraId="153BF875" w14:textId="4355E7A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5.5.2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Void</w:t>
      </w:r>
      <w:r>
        <w:rPr>
          <w:noProof/>
        </w:rPr>
        <w:tab/>
      </w:r>
      <w:r>
        <w:rPr>
          <w:noProof/>
        </w:rPr>
        <w:fldChar w:fldCharType="begin" w:fldLock="1"/>
      </w:r>
      <w:r>
        <w:rPr>
          <w:noProof/>
        </w:rPr>
        <w:instrText xml:space="preserve"> PAGEREF _Toc160974182 \h </w:instrText>
      </w:r>
      <w:r>
        <w:rPr>
          <w:noProof/>
        </w:rPr>
      </w:r>
      <w:r>
        <w:rPr>
          <w:noProof/>
        </w:rPr>
        <w:fldChar w:fldCharType="separate"/>
      </w:r>
      <w:r>
        <w:rPr>
          <w:noProof/>
        </w:rPr>
        <w:t>58</w:t>
      </w:r>
      <w:r>
        <w:rPr>
          <w:noProof/>
        </w:rPr>
        <w:fldChar w:fldCharType="end"/>
      </w:r>
    </w:p>
    <w:p w14:paraId="38B760A5" w14:textId="1CE6517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5.5.3</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F-TEID allocation in the UP function</w:t>
      </w:r>
      <w:r>
        <w:rPr>
          <w:noProof/>
        </w:rPr>
        <w:tab/>
      </w:r>
      <w:r>
        <w:rPr>
          <w:noProof/>
        </w:rPr>
        <w:fldChar w:fldCharType="begin" w:fldLock="1"/>
      </w:r>
      <w:r>
        <w:rPr>
          <w:noProof/>
        </w:rPr>
        <w:instrText xml:space="preserve"> PAGEREF _Toc160974183 \h </w:instrText>
      </w:r>
      <w:r>
        <w:rPr>
          <w:noProof/>
        </w:rPr>
      </w:r>
      <w:r>
        <w:rPr>
          <w:noProof/>
        </w:rPr>
        <w:fldChar w:fldCharType="separate"/>
      </w:r>
      <w:r>
        <w:rPr>
          <w:noProof/>
        </w:rPr>
        <w:t>58</w:t>
      </w:r>
      <w:r>
        <w:rPr>
          <w:noProof/>
        </w:rPr>
        <w:fldChar w:fldCharType="end"/>
      </w:r>
    </w:p>
    <w:p w14:paraId="6E035FFF" w14:textId="11FBC427"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PFCP Session Handling</w:t>
      </w:r>
      <w:r>
        <w:rPr>
          <w:noProof/>
        </w:rPr>
        <w:tab/>
      </w:r>
      <w:r>
        <w:rPr>
          <w:noProof/>
        </w:rPr>
        <w:fldChar w:fldCharType="begin" w:fldLock="1"/>
      </w:r>
      <w:r>
        <w:rPr>
          <w:noProof/>
        </w:rPr>
        <w:instrText xml:space="preserve"> PAGEREF _Toc160974184 \h </w:instrText>
      </w:r>
      <w:r>
        <w:rPr>
          <w:noProof/>
        </w:rPr>
      </w:r>
      <w:r>
        <w:rPr>
          <w:noProof/>
        </w:rPr>
        <w:fldChar w:fldCharType="separate"/>
      </w:r>
      <w:r>
        <w:rPr>
          <w:noProof/>
        </w:rPr>
        <w:t>58</w:t>
      </w:r>
      <w:r>
        <w:rPr>
          <w:noProof/>
        </w:rPr>
        <w:fldChar w:fldCharType="end"/>
      </w:r>
    </w:p>
    <w:p w14:paraId="1286B379" w14:textId="7F3A086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5.6.1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_Toc160974185 \h </w:instrText>
      </w:r>
      <w:r>
        <w:rPr>
          <w:noProof/>
        </w:rPr>
      </w:r>
      <w:r>
        <w:rPr>
          <w:noProof/>
        </w:rPr>
        <w:fldChar w:fldCharType="separate"/>
      </w:r>
      <w:r>
        <w:rPr>
          <w:noProof/>
        </w:rPr>
        <w:t>58</w:t>
      </w:r>
      <w:r>
        <w:rPr>
          <w:noProof/>
        </w:rPr>
        <w:fldChar w:fldCharType="end"/>
      </w:r>
    </w:p>
    <w:p w14:paraId="549FE9EB" w14:textId="09D5669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Session Endpoint Identifier Handling</w:t>
      </w:r>
      <w:r>
        <w:rPr>
          <w:noProof/>
        </w:rPr>
        <w:tab/>
      </w:r>
      <w:r>
        <w:rPr>
          <w:noProof/>
        </w:rPr>
        <w:fldChar w:fldCharType="begin" w:fldLock="1"/>
      </w:r>
      <w:r>
        <w:rPr>
          <w:noProof/>
        </w:rPr>
        <w:instrText xml:space="preserve"> PAGEREF _Toc160974186 \h </w:instrText>
      </w:r>
      <w:r>
        <w:rPr>
          <w:noProof/>
        </w:rPr>
      </w:r>
      <w:r>
        <w:rPr>
          <w:noProof/>
        </w:rPr>
        <w:fldChar w:fldCharType="separate"/>
      </w:r>
      <w:r>
        <w:rPr>
          <w:noProof/>
        </w:rPr>
        <w:t>58</w:t>
      </w:r>
      <w:r>
        <w:rPr>
          <w:noProof/>
        </w:rPr>
        <w:fldChar w:fldCharType="end"/>
      </w:r>
    </w:p>
    <w:p w14:paraId="15DDC8B8" w14:textId="597C2CB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rFonts w:asciiTheme="minorHAnsi" w:eastAsiaTheme="minorEastAsia" w:hAnsiTheme="minorHAnsi" w:cstheme="minorBidi"/>
          <w:noProof/>
          <w:kern w:val="2"/>
          <w:sz w:val="22"/>
          <w:szCs w:val="22"/>
          <w:lang w:eastAsia="en-GB"/>
          <w14:ligatures w14:val="standardContextual"/>
        </w:rPr>
        <w:tab/>
      </w:r>
      <w:r>
        <w:rPr>
          <w:noProof/>
        </w:rPr>
        <w:t>Modifying the Rules of an Existing PFCP Session</w:t>
      </w:r>
      <w:r>
        <w:rPr>
          <w:noProof/>
        </w:rPr>
        <w:tab/>
      </w:r>
      <w:r>
        <w:rPr>
          <w:noProof/>
        </w:rPr>
        <w:fldChar w:fldCharType="begin" w:fldLock="1"/>
      </w:r>
      <w:r>
        <w:rPr>
          <w:noProof/>
        </w:rPr>
        <w:instrText xml:space="preserve"> PAGEREF _Toc160974187 \h </w:instrText>
      </w:r>
      <w:r>
        <w:rPr>
          <w:noProof/>
        </w:rPr>
      </w:r>
      <w:r>
        <w:rPr>
          <w:noProof/>
        </w:rPr>
        <w:fldChar w:fldCharType="separate"/>
      </w:r>
      <w:r>
        <w:rPr>
          <w:noProof/>
        </w:rPr>
        <w:t>59</w:t>
      </w:r>
      <w:r>
        <w:rPr>
          <w:noProof/>
        </w:rPr>
        <w:fldChar w:fldCharType="end"/>
      </w:r>
    </w:p>
    <w:p w14:paraId="786A0758" w14:textId="212FADF8"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Support of Lawful Interception</w:t>
      </w:r>
      <w:r>
        <w:rPr>
          <w:noProof/>
        </w:rPr>
        <w:tab/>
      </w:r>
      <w:r>
        <w:rPr>
          <w:noProof/>
        </w:rPr>
        <w:fldChar w:fldCharType="begin" w:fldLock="1"/>
      </w:r>
      <w:r>
        <w:rPr>
          <w:noProof/>
        </w:rPr>
        <w:instrText xml:space="preserve"> PAGEREF _Toc160974188 \h </w:instrText>
      </w:r>
      <w:r>
        <w:rPr>
          <w:noProof/>
        </w:rPr>
      </w:r>
      <w:r>
        <w:rPr>
          <w:noProof/>
        </w:rPr>
        <w:fldChar w:fldCharType="separate"/>
      </w:r>
      <w:r>
        <w:rPr>
          <w:noProof/>
        </w:rPr>
        <w:t>59</w:t>
      </w:r>
      <w:r>
        <w:rPr>
          <w:noProof/>
        </w:rPr>
        <w:fldChar w:fldCharType="end"/>
      </w:r>
    </w:p>
    <w:p w14:paraId="16A8A645" w14:textId="459E821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_Toc160974189 \h </w:instrText>
      </w:r>
      <w:r>
        <w:rPr>
          <w:noProof/>
        </w:rPr>
      </w:r>
      <w:r>
        <w:rPr>
          <w:noProof/>
        </w:rPr>
        <w:fldChar w:fldCharType="separate"/>
      </w:r>
      <w:r>
        <w:rPr>
          <w:noProof/>
        </w:rPr>
        <w:t>59</w:t>
      </w:r>
      <w:r>
        <w:rPr>
          <w:noProof/>
        </w:rPr>
        <w:fldChar w:fldCharType="end"/>
      </w:r>
    </w:p>
    <w:p w14:paraId="5EFF5CBD" w14:textId="2BF4CBD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Lawful Interception in EPC</w:t>
      </w:r>
      <w:r>
        <w:rPr>
          <w:noProof/>
        </w:rPr>
        <w:tab/>
      </w:r>
      <w:r>
        <w:rPr>
          <w:noProof/>
        </w:rPr>
        <w:fldChar w:fldCharType="begin" w:fldLock="1"/>
      </w:r>
      <w:r>
        <w:rPr>
          <w:noProof/>
        </w:rPr>
        <w:instrText xml:space="preserve"> PAGEREF _Toc160974190 \h </w:instrText>
      </w:r>
      <w:r>
        <w:rPr>
          <w:noProof/>
        </w:rPr>
      </w:r>
      <w:r>
        <w:rPr>
          <w:noProof/>
        </w:rPr>
        <w:fldChar w:fldCharType="separate"/>
      </w:r>
      <w:r>
        <w:rPr>
          <w:noProof/>
        </w:rPr>
        <w:t>59</w:t>
      </w:r>
      <w:r>
        <w:rPr>
          <w:noProof/>
        </w:rPr>
        <w:fldChar w:fldCharType="end"/>
      </w:r>
    </w:p>
    <w:p w14:paraId="059596EE" w14:textId="6CC9B5E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5.7.3</w:t>
      </w:r>
      <w:r>
        <w:rPr>
          <w:rFonts w:asciiTheme="minorHAnsi" w:eastAsiaTheme="minorEastAsia" w:hAnsiTheme="minorHAnsi" w:cstheme="minorBidi"/>
          <w:noProof/>
          <w:kern w:val="2"/>
          <w:sz w:val="22"/>
          <w:szCs w:val="22"/>
          <w:lang w:eastAsia="en-GB"/>
          <w14:ligatures w14:val="standardContextual"/>
        </w:rPr>
        <w:tab/>
      </w:r>
      <w:r>
        <w:rPr>
          <w:noProof/>
        </w:rPr>
        <w:t>Lawful Interception in 5GC</w:t>
      </w:r>
      <w:r>
        <w:rPr>
          <w:noProof/>
        </w:rPr>
        <w:tab/>
      </w:r>
      <w:r>
        <w:rPr>
          <w:noProof/>
        </w:rPr>
        <w:fldChar w:fldCharType="begin" w:fldLock="1"/>
      </w:r>
      <w:r>
        <w:rPr>
          <w:noProof/>
        </w:rPr>
        <w:instrText xml:space="preserve"> PAGEREF _Toc160974191 \h </w:instrText>
      </w:r>
      <w:r>
        <w:rPr>
          <w:noProof/>
        </w:rPr>
      </w:r>
      <w:r>
        <w:rPr>
          <w:noProof/>
        </w:rPr>
        <w:fldChar w:fldCharType="separate"/>
      </w:r>
      <w:r>
        <w:rPr>
          <w:noProof/>
        </w:rPr>
        <w:t>59</w:t>
      </w:r>
      <w:r>
        <w:rPr>
          <w:noProof/>
        </w:rPr>
        <w:fldChar w:fldCharType="end"/>
      </w:r>
    </w:p>
    <w:p w14:paraId="56CBDAE3" w14:textId="0DBBC745"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8</w:t>
      </w:r>
      <w:r>
        <w:rPr>
          <w:rFonts w:asciiTheme="minorHAnsi" w:eastAsiaTheme="minorEastAsia" w:hAnsiTheme="minorHAnsi" w:cstheme="minorBidi"/>
          <w:noProof/>
          <w:kern w:val="2"/>
          <w:sz w:val="22"/>
          <w:szCs w:val="22"/>
          <w:lang w:eastAsia="en-GB"/>
          <w14:ligatures w14:val="standardContextual"/>
        </w:rPr>
        <w:tab/>
      </w:r>
      <w:r>
        <w:rPr>
          <w:noProof/>
        </w:rPr>
        <w:t>PFCP Association</w:t>
      </w:r>
      <w:r>
        <w:rPr>
          <w:noProof/>
        </w:rPr>
        <w:tab/>
      </w:r>
      <w:r>
        <w:rPr>
          <w:noProof/>
        </w:rPr>
        <w:fldChar w:fldCharType="begin" w:fldLock="1"/>
      </w:r>
      <w:r>
        <w:rPr>
          <w:noProof/>
        </w:rPr>
        <w:instrText xml:space="preserve"> PAGEREF _Toc160974192 \h </w:instrText>
      </w:r>
      <w:r>
        <w:rPr>
          <w:noProof/>
        </w:rPr>
      </w:r>
      <w:r>
        <w:rPr>
          <w:noProof/>
        </w:rPr>
        <w:fldChar w:fldCharType="separate"/>
      </w:r>
      <w:r>
        <w:rPr>
          <w:noProof/>
        </w:rPr>
        <w:t>60</w:t>
      </w:r>
      <w:r>
        <w:rPr>
          <w:noProof/>
        </w:rPr>
        <w:fldChar w:fldCharType="end"/>
      </w:r>
    </w:p>
    <w:p w14:paraId="659919AB" w14:textId="6C73C5D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5.8.1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_Toc160974193 \h </w:instrText>
      </w:r>
      <w:r>
        <w:rPr>
          <w:noProof/>
        </w:rPr>
      </w:r>
      <w:r>
        <w:rPr>
          <w:noProof/>
        </w:rPr>
        <w:fldChar w:fldCharType="separate"/>
      </w:r>
      <w:r>
        <w:rPr>
          <w:noProof/>
        </w:rPr>
        <w:t>60</w:t>
      </w:r>
      <w:r>
        <w:rPr>
          <w:noProof/>
        </w:rPr>
        <w:fldChar w:fldCharType="end"/>
      </w:r>
    </w:p>
    <w:p w14:paraId="3D7AA1D8" w14:textId="23E977BA"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rFonts w:asciiTheme="minorHAnsi" w:eastAsiaTheme="minorEastAsia" w:hAnsiTheme="minorHAnsi" w:cstheme="minorBidi"/>
          <w:noProof/>
          <w:kern w:val="2"/>
          <w:sz w:val="22"/>
          <w:szCs w:val="22"/>
          <w:lang w:eastAsia="en-GB"/>
          <w14:ligatures w14:val="standardContextual"/>
        </w:rPr>
        <w:tab/>
      </w:r>
      <w:r>
        <w:rPr>
          <w:noProof/>
        </w:rPr>
        <w:t>Behaviour with an Established PFCP Association</w:t>
      </w:r>
      <w:r>
        <w:rPr>
          <w:noProof/>
        </w:rPr>
        <w:tab/>
      </w:r>
      <w:r>
        <w:rPr>
          <w:noProof/>
        </w:rPr>
        <w:fldChar w:fldCharType="begin" w:fldLock="1"/>
      </w:r>
      <w:r>
        <w:rPr>
          <w:noProof/>
        </w:rPr>
        <w:instrText xml:space="preserve"> PAGEREF _Toc160974194 \h </w:instrText>
      </w:r>
      <w:r>
        <w:rPr>
          <w:noProof/>
        </w:rPr>
      </w:r>
      <w:r>
        <w:rPr>
          <w:noProof/>
        </w:rPr>
        <w:fldChar w:fldCharType="separate"/>
      </w:r>
      <w:r>
        <w:rPr>
          <w:noProof/>
        </w:rPr>
        <w:t>60</w:t>
      </w:r>
      <w:r>
        <w:rPr>
          <w:noProof/>
        </w:rPr>
        <w:fldChar w:fldCharType="end"/>
      </w:r>
    </w:p>
    <w:p w14:paraId="249FA473" w14:textId="2698408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5.8.3</w:t>
      </w:r>
      <w:r>
        <w:rPr>
          <w:rFonts w:asciiTheme="minorHAnsi" w:eastAsiaTheme="minorEastAsia" w:hAnsiTheme="minorHAnsi" w:cstheme="minorBidi"/>
          <w:noProof/>
          <w:kern w:val="2"/>
          <w:sz w:val="22"/>
          <w:szCs w:val="22"/>
          <w:lang w:eastAsia="en-GB"/>
          <w14:ligatures w14:val="standardContextual"/>
        </w:rPr>
        <w:tab/>
      </w:r>
      <w:r>
        <w:rPr>
          <w:noProof/>
        </w:rPr>
        <w:t>Behaviour</w:t>
      </w:r>
      <w:r w:rsidRPr="00941C1C">
        <w:rPr>
          <w:noProof/>
          <w:lang w:val="en-US"/>
        </w:rPr>
        <w:t xml:space="preserve"> without an Established PFCP Association</w:t>
      </w:r>
      <w:r>
        <w:rPr>
          <w:noProof/>
        </w:rPr>
        <w:tab/>
      </w:r>
      <w:r>
        <w:rPr>
          <w:noProof/>
        </w:rPr>
        <w:fldChar w:fldCharType="begin" w:fldLock="1"/>
      </w:r>
      <w:r>
        <w:rPr>
          <w:noProof/>
        </w:rPr>
        <w:instrText xml:space="preserve"> PAGEREF _Toc160974195 \h </w:instrText>
      </w:r>
      <w:r>
        <w:rPr>
          <w:noProof/>
        </w:rPr>
      </w:r>
      <w:r>
        <w:rPr>
          <w:noProof/>
        </w:rPr>
        <w:fldChar w:fldCharType="separate"/>
      </w:r>
      <w:r>
        <w:rPr>
          <w:noProof/>
        </w:rPr>
        <w:t>61</w:t>
      </w:r>
      <w:r>
        <w:rPr>
          <w:noProof/>
        </w:rPr>
        <w:fldChar w:fldCharType="end"/>
      </w:r>
    </w:p>
    <w:p w14:paraId="1B74A679" w14:textId="2703E85A"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Usage of Vendor-specific IE</w:t>
      </w:r>
      <w:r>
        <w:rPr>
          <w:noProof/>
        </w:rPr>
        <w:tab/>
      </w:r>
      <w:r>
        <w:rPr>
          <w:noProof/>
        </w:rPr>
        <w:fldChar w:fldCharType="begin" w:fldLock="1"/>
      </w:r>
      <w:r>
        <w:rPr>
          <w:noProof/>
        </w:rPr>
        <w:instrText xml:space="preserve"> PAGEREF _Toc160974196 \h </w:instrText>
      </w:r>
      <w:r>
        <w:rPr>
          <w:noProof/>
        </w:rPr>
      </w:r>
      <w:r>
        <w:rPr>
          <w:noProof/>
        </w:rPr>
        <w:fldChar w:fldCharType="separate"/>
      </w:r>
      <w:r>
        <w:rPr>
          <w:noProof/>
        </w:rPr>
        <w:t>61</w:t>
      </w:r>
      <w:r>
        <w:rPr>
          <w:noProof/>
        </w:rPr>
        <w:fldChar w:fldCharType="end"/>
      </w:r>
    </w:p>
    <w:p w14:paraId="65232980" w14:textId="02A07AA0"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10</w:t>
      </w:r>
      <w:r>
        <w:rPr>
          <w:rFonts w:asciiTheme="minorHAnsi" w:eastAsiaTheme="minorEastAsia" w:hAnsiTheme="minorHAnsi" w:cstheme="minorBidi"/>
          <w:noProof/>
          <w:kern w:val="2"/>
          <w:sz w:val="22"/>
          <w:szCs w:val="22"/>
          <w:lang w:eastAsia="en-GB"/>
          <w14:ligatures w14:val="standardContextual"/>
        </w:rPr>
        <w:tab/>
      </w:r>
      <w:r>
        <w:rPr>
          <w:noProof/>
        </w:rPr>
        <w:t>Error Indication Handling</w:t>
      </w:r>
      <w:r>
        <w:rPr>
          <w:noProof/>
        </w:rPr>
        <w:tab/>
      </w:r>
      <w:r>
        <w:rPr>
          <w:noProof/>
        </w:rPr>
        <w:fldChar w:fldCharType="begin" w:fldLock="1"/>
      </w:r>
      <w:r>
        <w:rPr>
          <w:noProof/>
        </w:rPr>
        <w:instrText xml:space="preserve"> PAGEREF _Toc160974197 \h </w:instrText>
      </w:r>
      <w:r>
        <w:rPr>
          <w:noProof/>
        </w:rPr>
      </w:r>
      <w:r>
        <w:rPr>
          <w:noProof/>
        </w:rPr>
        <w:fldChar w:fldCharType="separate"/>
      </w:r>
      <w:r>
        <w:rPr>
          <w:noProof/>
        </w:rPr>
        <w:t>61</w:t>
      </w:r>
      <w:r>
        <w:rPr>
          <w:noProof/>
        </w:rPr>
        <w:fldChar w:fldCharType="end"/>
      </w:r>
    </w:p>
    <w:p w14:paraId="10FC0086" w14:textId="63E16E90"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11</w:t>
      </w:r>
      <w:r>
        <w:rPr>
          <w:rFonts w:asciiTheme="minorHAnsi" w:eastAsiaTheme="minorEastAsia" w:hAnsiTheme="minorHAnsi" w:cstheme="minorBidi"/>
          <w:noProof/>
          <w:kern w:val="2"/>
          <w:sz w:val="22"/>
          <w:szCs w:val="22"/>
          <w:lang w:eastAsia="en-GB"/>
          <w14:ligatures w14:val="standardContextual"/>
        </w:rPr>
        <w:tab/>
      </w:r>
      <w:r>
        <w:rPr>
          <w:noProof/>
        </w:rPr>
        <w:t>User plane inactivity detection and reporting</w:t>
      </w:r>
      <w:r>
        <w:rPr>
          <w:noProof/>
        </w:rPr>
        <w:tab/>
      </w:r>
      <w:r>
        <w:rPr>
          <w:noProof/>
        </w:rPr>
        <w:fldChar w:fldCharType="begin" w:fldLock="1"/>
      </w:r>
      <w:r>
        <w:rPr>
          <w:noProof/>
        </w:rPr>
        <w:instrText xml:space="preserve"> PAGEREF _Toc160974198 \h </w:instrText>
      </w:r>
      <w:r>
        <w:rPr>
          <w:noProof/>
        </w:rPr>
      </w:r>
      <w:r>
        <w:rPr>
          <w:noProof/>
        </w:rPr>
        <w:fldChar w:fldCharType="separate"/>
      </w:r>
      <w:r>
        <w:rPr>
          <w:noProof/>
        </w:rPr>
        <w:t>62</w:t>
      </w:r>
      <w:r>
        <w:rPr>
          <w:noProof/>
        </w:rPr>
        <w:fldChar w:fldCharType="end"/>
      </w:r>
    </w:p>
    <w:p w14:paraId="2EACD32C" w14:textId="22710862"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12</w:t>
      </w:r>
      <w:r>
        <w:rPr>
          <w:rFonts w:asciiTheme="minorHAnsi" w:eastAsiaTheme="minorEastAsia" w:hAnsiTheme="minorHAnsi" w:cstheme="minorBidi"/>
          <w:noProof/>
          <w:kern w:val="2"/>
          <w:sz w:val="22"/>
          <w:szCs w:val="22"/>
          <w:lang w:eastAsia="en-GB"/>
          <w14:ligatures w14:val="standardContextual"/>
        </w:rPr>
        <w:tab/>
      </w:r>
      <w:r>
        <w:rPr>
          <w:noProof/>
        </w:rPr>
        <w:t>Suspend and Resume Notification procedures</w:t>
      </w:r>
      <w:r>
        <w:rPr>
          <w:noProof/>
        </w:rPr>
        <w:tab/>
      </w:r>
      <w:r>
        <w:rPr>
          <w:noProof/>
        </w:rPr>
        <w:fldChar w:fldCharType="begin" w:fldLock="1"/>
      </w:r>
      <w:r>
        <w:rPr>
          <w:noProof/>
        </w:rPr>
        <w:instrText xml:space="preserve"> PAGEREF _Toc160974199 \h </w:instrText>
      </w:r>
      <w:r>
        <w:rPr>
          <w:noProof/>
        </w:rPr>
      </w:r>
      <w:r>
        <w:rPr>
          <w:noProof/>
        </w:rPr>
        <w:fldChar w:fldCharType="separate"/>
      </w:r>
      <w:r>
        <w:rPr>
          <w:noProof/>
        </w:rPr>
        <w:t>62</w:t>
      </w:r>
      <w:r>
        <w:rPr>
          <w:noProof/>
        </w:rPr>
        <w:fldChar w:fldCharType="end"/>
      </w:r>
    </w:p>
    <w:p w14:paraId="372E0531" w14:textId="5B1A5437"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5.13</w:t>
      </w:r>
      <w:r>
        <w:rPr>
          <w:rFonts w:asciiTheme="minorHAnsi" w:eastAsiaTheme="minorEastAsia" w:hAnsiTheme="minorHAnsi" w:cstheme="minorBidi"/>
          <w:noProof/>
          <w:kern w:val="2"/>
          <w:sz w:val="22"/>
          <w:szCs w:val="22"/>
          <w:lang w:eastAsia="en-GB"/>
          <w14:ligatures w14:val="standardContextual"/>
        </w:rPr>
        <w:tab/>
      </w:r>
      <w:r>
        <w:rPr>
          <w:noProof/>
        </w:rPr>
        <w:t>Ethernet traffic (for 5GC)</w:t>
      </w:r>
      <w:r>
        <w:rPr>
          <w:noProof/>
        </w:rPr>
        <w:tab/>
      </w:r>
      <w:r>
        <w:rPr>
          <w:noProof/>
        </w:rPr>
        <w:fldChar w:fldCharType="begin" w:fldLock="1"/>
      </w:r>
      <w:r>
        <w:rPr>
          <w:noProof/>
        </w:rPr>
        <w:instrText xml:space="preserve"> PAGEREF _Toc160974200 \h </w:instrText>
      </w:r>
      <w:r>
        <w:rPr>
          <w:noProof/>
        </w:rPr>
      </w:r>
      <w:r>
        <w:rPr>
          <w:noProof/>
        </w:rPr>
        <w:fldChar w:fldCharType="separate"/>
      </w:r>
      <w:r>
        <w:rPr>
          <w:noProof/>
        </w:rPr>
        <w:t>62</w:t>
      </w:r>
      <w:r>
        <w:rPr>
          <w:noProof/>
        </w:rPr>
        <w:fldChar w:fldCharType="end"/>
      </w:r>
    </w:p>
    <w:p w14:paraId="7B8A0A34" w14:textId="7AF56A0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_Toc160974201 \h </w:instrText>
      </w:r>
      <w:r>
        <w:rPr>
          <w:noProof/>
        </w:rPr>
      </w:r>
      <w:r>
        <w:rPr>
          <w:noProof/>
        </w:rPr>
        <w:fldChar w:fldCharType="separate"/>
      </w:r>
      <w:r>
        <w:rPr>
          <w:noProof/>
        </w:rPr>
        <w:t>62</w:t>
      </w:r>
      <w:r>
        <w:rPr>
          <w:noProof/>
        </w:rPr>
        <w:fldChar w:fldCharType="end"/>
      </w:r>
    </w:p>
    <w:p w14:paraId="79B6722F" w14:textId="483C3F0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5.13.2</w:t>
      </w:r>
      <w:r>
        <w:rPr>
          <w:rFonts w:asciiTheme="minorHAnsi" w:eastAsiaTheme="minorEastAsia" w:hAnsiTheme="minorHAnsi" w:cstheme="minorBidi"/>
          <w:noProof/>
          <w:kern w:val="2"/>
          <w:sz w:val="22"/>
          <w:szCs w:val="22"/>
          <w:lang w:eastAsia="en-GB"/>
          <w14:ligatures w14:val="standardContextual"/>
        </w:rPr>
        <w:tab/>
      </w:r>
      <w:r>
        <w:rPr>
          <w:noProof/>
        </w:rPr>
        <w:t>Address Resolution Protocol or IPv6 Neighbour Solicitation Response by SMF</w:t>
      </w:r>
      <w:r>
        <w:rPr>
          <w:noProof/>
        </w:rPr>
        <w:tab/>
      </w:r>
      <w:r>
        <w:rPr>
          <w:noProof/>
        </w:rPr>
        <w:fldChar w:fldCharType="begin" w:fldLock="1"/>
      </w:r>
      <w:r>
        <w:rPr>
          <w:noProof/>
        </w:rPr>
        <w:instrText xml:space="preserve"> PAGEREF _Toc160974202 \h </w:instrText>
      </w:r>
      <w:r>
        <w:rPr>
          <w:noProof/>
        </w:rPr>
      </w:r>
      <w:r>
        <w:rPr>
          <w:noProof/>
        </w:rPr>
        <w:fldChar w:fldCharType="separate"/>
      </w:r>
      <w:r>
        <w:rPr>
          <w:noProof/>
        </w:rPr>
        <w:t>64</w:t>
      </w:r>
      <w:r>
        <w:rPr>
          <w:noProof/>
        </w:rPr>
        <w:fldChar w:fldCharType="end"/>
      </w:r>
    </w:p>
    <w:p w14:paraId="67477AAB" w14:textId="1DF6545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5.13.3</w:t>
      </w:r>
      <w:r>
        <w:rPr>
          <w:rFonts w:asciiTheme="minorHAnsi" w:eastAsiaTheme="minorEastAsia" w:hAnsiTheme="minorHAnsi" w:cstheme="minorBidi"/>
          <w:noProof/>
          <w:kern w:val="2"/>
          <w:sz w:val="22"/>
          <w:szCs w:val="22"/>
          <w:lang w:eastAsia="en-GB"/>
          <w14:ligatures w14:val="standardContextual"/>
        </w:rPr>
        <w:tab/>
      </w:r>
      <w:r>
        <w:rPr>
          <w:noProof/>
        </w:rPr>
        <w:t>Address Resolution Protocol or IPv6 Neighbour Solicitation Response by UPF</w:t>
      </w:r>
      <w:r>
        <w:rPr>
          <w:noProof/>
        </w:rPr>
        <w:tab/>
      </w:r>
      <w:r>
        <w:rPr>
          <w:noProof/>
        </w:rPr>
        <w:fldChar w:fldCharType="begin" w:fldLock="1"/>
      </w:r>
      <w:r>
        <w:rPr>
          <w:noProof/>
        </w:rPr>
        <w:instrText xml:space="preserve"> PAGEREF _Toc160974203 \h </w:instrText>
      </w:r>
      <w:r>
        <w:rPr>
          <w:noProof/>
        </w:rPr>
      </w:r>
      <w:r>
        <w:rPr>
          <w:noProof/>
        </w:rPr>
        <w:fldChar w:fldCharType="separate"/>
      </w:r>
      <w:r>
        <w:rPr>
          <w:noProof/>
        </w:rPr>
        <w:t>64</w:t>
      </w:r>
      <w:r>
        <w:rPr>
          <w:noProof/>
        </w:rPr>
        <w:fldChar w:fldCharType="end"/>
      </w:r>
    </w:p>
    <w:p w14:paraId="3C39ED3B" w14:textId="0F1FF811"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5.13.3A</w:t>
      </w:r>
      <w:r>
        <w:rPr>
          <w:rFonts w:asciiTheme="minorHAnsi" w:eastAsiaTheme="minorEastAsia" w:hAnsiTheme="minorHAnsi" w:cstheme="minorBidi"/>
          <w:noProof/>
          <w:kern w:val="2"/>
          <w:sz w:val="22"/>
          <w:szCs w:val="22"/>
          <w:lang w:eastAsia="en-GB"/>
          <w14:ligatures w14:val="standardContextual"/>
        </w:rPr>
        <w:tab/>
      </w:r>
      <w:r>
        <w:rPr>
          <w:noProof/>
        </w:rPr>
        <w:t>Provisioning of MAC addresses and SDF filters in Ethernet Packet Filters</w:t>
      </w:r>
      <w:r>
        <w:rPr>
          <w:noProof/>
        </w:rPr>
        <w:tab/>
      </w:r>
      <w:r>
        <w:rPr>
          <w:noProof/>
        </w:rPr>
        <w:fldChar w:fldCharType="begin" w:fldLock="1"/>
      </w:r>
      <w:r>
        <w:rPr>
          <w:noProof/>
        </w:rPr>
        <w:instrText xml:space="preserve"> PAGEREF _Toc160974204 \h </w:instrText>
      </w:r>
      <w:r>
        <w:rPr>
          <w:noProof/>
        </w:rPr>
      </w:r>
      <w:r>
        <w:rPr>
          <w:noProof/>
        </w:rPr>
        <w:fldChar w:fldCharType="separate"/>
      </w:r>
      <w:r>
        <w:rPr>
          <w:noProof/>
        </w:rPr>
        <w:t>64</w:t>
      </w:r>
      <w:r>
        <w:rPr>
          <w:noProof/>
        </w:rPr>
        <w:fldChar w:fldCharType="end"/>
      </w:r>
    </w:p>
    <w:p w14:paraId="154EB49F" w14:textId="5620E8C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5.13.4</w:t>
      </w:r>
      <w:r>
        <w:rPr>
          <w:rFonts w:asciiTheme="minorHAnsi" w:eastAsiaTheme="minorEastAsia" w:hAnsiTheme="minorHAnsi" w:cstheme="minorBidi"/>
          <w:noProof/>
          <w:kern w:val="2"/>
          <w:sz w:val="22"/>
          <w:szCs w:val="22"/>
          <w:lang w:eastAsia="en-GB"/>
          <w14:ligatures w14:val="standardContextual"/>
        </w:rPr>
        <w:tab/>
      </w:r>
      <w:r>
        <w:rPr>
          <w:noProof/>
        </w:rPr>
        <w:t>Bidirectional Ethernet Filters</w:t>
      </w:r>
      <w:r>
        <w:rPr>
          <w:noProof/>
        </w:rPr>
        <w:tab/>
      </w:r>
      <w:r>
        <w:rPr>
          <w:noProof/>
        </w:rPr>
        <w:fldChar w:fldCharType="begin" w:fldLock="1"/>
      </w:r>
      <w:r>
        <w:rPr>
          <w:noProof/>
        </w:rPr>
        <w:instrText xml:space="preserve"> PAGEREF _Toc160974205 \h </w:instrText>
      </w:r>
      <w:r>
        <w:rPr>
          <w:noProof/>
        </w:rPr>
      </w:r>
      <w:r>
        <w:rPr>
          <w:noProof/>
        </w:rPr>
        <w:fldChar w:fldCharType="separate"/>
      </w:r>
      <w:r>
        <w:rPr>
          <w:noProof/>
        </w:rPr>
        <w:t>64</w:t>
      </w:r>
      <w:r>
        <w:rPr>
          <w:noProof/>
        </w:rPr>
        <w:fldChar w:fldCharType="end"/>
      </w:r>
    </w:p>
    <w:p w14:paraId="0773F67B" w14:textId="70D87275"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5.13.5</w:t>
      </w:r>
      <w:r>
        <w:rPr>
          <w:rFonts w:asciiTheme="minorHAnsi" w:eastAsiaTheme="minorEastAsia" w:hAnsiTheme="minorHAnsi" w:cstheme="minorBidi"/>
          <w:noProof/>
          <w:kern w:val="2"/>
          <w:sz w:val="22"/>
          <w:szCs w:val="22"/>
          <w:lang w:eastAsia="en-GB"/>
          <w14:ligatures w14:val="standardContextual"/>
        </w:rPr>
        <w:tab/>
      </w:r>
      <w:r>
        <w:rPr>
          <w:noProof/>
        </w:rPr>
        <w:t>Reporting of UE MAC addresses to the SMF</w:t>
      </w:r>
      <w:r>
        <w:rPr>
          <w:noProof/>
        </w:rPr>
        <w:tab/>
      </w:r>
      <w:r>
        <w:rPr>
          <w:noProof/>
        </w:rPr>
        <w:fldChar w:fldCharType="begin" w:fldLock="1"/>
      </w:r>
      <w:r>
        <w:rPr>
          <w:noProof/>
        </w:rPr>
        <w:instrText xml:space="preserve"> PAGEREF _Toc160974206 \h </w:instrText>
      </w:r>
      <w:r>
        <w:rPr>
          <w:noProof/>
        </w:rPr>
      </w:r>
      <w:r>
        <w:rPr>
          <w:noProof/>
        </w:rPr>
        <w:fldChar w:fldCharType="separate"/>
      </w:r>
      <w:r>
        <w:rPr>
          <w:noProof/>
        </w:rPr>
        <w:t>65</w:t>
      </w:r>
      <w:r>
        <w:rPr>
          <w:noProof/>
        </w:rPr>
        <w:fldChar w:fldCharType="end"/>
      </w:r>
    </w:p>
    <w:p w14:paraId="06C38170" w14:textId="26AAD11A"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5.13.6</w:t>
      </w:r>
      <w:r>
        <w:rPr>
          <w:rFonts w:asciiTheme="minorHAnsi" w:eastAsiaTheme="minorEastAsia" w:hAnsiTheme="minorHAnsi" w:cstheme="minorBidi"/>
          <w:noProof/>
          <w:kern w:val="2"/>
          <w:sz w:val="22"/>
          <w:szCs w:val="22"/>
          <w:lang w:eastAsia="en-GB"/>
          <w14:ligatures w14:val="standardContextual"/>
        </w:rPr>
        <w:tab/>
      </w:r>
      <w:r>
        <w:rPr>
          <w:noProof/>
        </w:rPr>
        <w:t>Ethernet PDU session anchor relocation</w:t>
      </w:r>
      <w:r>
        <w:rPr>
          <w:noProof/>
        </w:rPr>
        <w:tab/>
      </w:r>
      <w:r>
        <w:rPr>
          <w:noProof/>
        </w:rPr>
        <w:fldChar w:fldCharType="begin" w:fldLock="1"/>
      </w:r>
      <w:r>
        <w:rPr>
          <w:noProof/>
        </w:rPr>
        <w:instrText xml:space="preserve"> PAGEREF _Toc160974207 \h </w:instrText>
      </w:r>
      <w:r>
        <w:rPr>
          <w:noProof/>
        </w:rPr>
      </w:r>
      <w:r>
        <w:rPr>
          <w:noProof/>
        </w:rPr>
        <w:fldChar w:fldCharType="separate"/>
      </w:r>
      <w:r>
        <w:rPr>
          <w:noProof/>
        </w:rPr>
        <w:t>65</w:t>
      </w:r>
      <w:r>
        <w:rPr>
          <w:noProof/>
        </w:rPr>
        <w:fldChar w:fldCharType="end"/>
      </w:r>
    </w:p>
    <w:p w14:paraId="1549545F" w14:textId="7DAE3E30"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5.14</w:t>
      </w:r>
      <w:r>
        <w:rPr>
          <w:rFonts w:asciiTheme="minorHAnsi" w:eastAsiaTheme="minorEastAsia" w:hAnsiTheme="minorHAnsi" w:cstheme="minorBidi"/>
          <w:noProof/>
          <w:kern w:val="2"/>
          <w:sz w:val="22"/>
          <w:szCs w:val="22"/>
          <w:lang w:eastAsia="en-GB"/>
          <w14:ligatures w14:val="standardContextual"/>
        </w:rPr>
        <w:tab/>
      </w:r>
      <w:r>
        <w:rPr>
          <w:noProof/>
        </w:rPr>
        <w:t>Support IPv6 Prefix Delegation</w:t>
      </w:r>
      <w:r>
        <w:rPr>
          <w:noProof/>
        </w:rPr>
        <w:tab/>
      </w:r>
      <w:r>
        <w:rPr>
          <w:noProof/>
        </w:rPr>
        <w:fldChar w:fldCharType="begin" w:fldLock="1"/>
      </w:r>
      <w:r>
        <w:rPr>
          <w:noProof/>
        </w:rPr>
        <w:instrText xml:space="preserve"> PAGEREF _Toc160974208 \h </w:instrText>
      </w:r>
      <w:r>
        <w:rPr>
          <w:noProof/>
        </w:rPr>
      </w:r>
      <w:r>
        <w:rPr>
          <w:noProof/>
        </w:rPr>
        <w:fldChar w:fldCharType="separate"/>
      </w:r>
      <w:r>
        <w:rPr>
          <w:noProof/>
        </w:rPr>
        <w:t>66</w:t>
      </w:r>
      <w:r>
        <w:rPr>
          <w:noProof/>
        </w:rPr>
        <w:fldChar w:fldCharType="end"/>
      </w:r>
    </w:p>
    <w:p w14:paraId="39367A35" w14:textId="0F5632E2"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15</w:t>
      </w:r>
      <w:r>
        <w:rPr>
          <w:rFonts w:asciiTheme="minorHAnsi" w:eastAsiaTheme="minorEastAsia" w:hAnsiTheme="minorHAnsi" w:cstheme="minorBidi"/>
          <w:noProof/>
          <w:kern w:val="2"/>
          <w:sz w:val="22"/>
          <w:szCs w:val="22"/>
          <w:lang w:eastAsia="en-GB"/>
          <w14:ligatures w14:val="standardContextual"/>
        </w:rPr>
        <w:tab/>
      </w:r>
      <w:r>
        <w:rPr>
          <w:noProof/>
        </w:rPr>
        <w:t>Signalling based Trace (De)Activation</w:t>
      </w:r>
      <w:r>
        <w:rPr>
          <w:noProof/>
        </w:rPr>
        <w:tab/>
      </w:r>
      <w:r>
        <w:rPr>
          <w:noProof/>
        </w:rPr>
        <w:fldChar w:fldCharType="begin" w:fldLock="1"/>
      </w:r>
      <w:r>
        <w:rPr>
          <w:noProof/>
        </w:rPr>
        <w:instrText xml:space="preserve"> PAGEREF _Toc160974209 \h </w:instrText>
      </w:r>
      <w:r>
        <w:rPr>
          <w:noProof/>
        </w:rPr>
      </w:r>
      <w:r>
        <w:rPr>
          <w:noProof/>
        </w:rPr>
        <w:fldChar w:fldCharType="separate"/>
      </w:r>
      <w:r>
        <w:rPr>
          <w:noProof/>
        </w:rPr>
        <w:t>66</w:t>
      </w:r>
      <w:r>
        <w:rPr>
          <w:noProof/>
        </w:rPr>
        <w:fldChar w:fldCharType="end"/>
      </w:r>
    </w:p>
    <w:p w14:paraId="79FB17D8" w14:textId="3A55CF4B"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16</w:t>
      </w:r>
      <w:r>
        <w:rPr>
          <w:rFonts w:asciiTheme="minorHAnsi" w:eastAsiaTheme="minorEastAsia" w:hAnsiTheme="minorHAnsi" w:cstheme="minorBidi"/>
          <w:noProof/>
          <w:kern w:val="2"/>
          <w:sz w:val="22"/>
          <w:szCs w:val="22"/>
          <w:lang w:eastAsia="en-GB"/>
          <w14:ligatures w14:val="standardContextual"/>
        </w:rPr>
        <w:tab/>
      </w:r>
      <w:r>
        <w:rPr>
          <w:noProof/>
        </w:rPr>
        <w:t>Framed Routing</w:t>
      </w:r>
      <w:r>
        <w:rPr>
          <w:noProof/>
        </w:rPr>
        <w:tab/>
      </w:r>
      <w:r>
        <w:rPr>
          <w:noProof/>
        </w:rPr>
        <w:fldChar w:fldCharType="begin" w:fldLock="1"/>
      </w:r>
      <w:r>
        <w:rPr>
          <w:noProof/>
        </w:rPr>
        <w:instrText xml:space="preserve"> PAGEREF _Toc160974210 \h </w:instrText>
      </w:r>
      <w:r>
        <w:rPr>
          <w:noProof/>
        </w:rPr>
      </w:r>
      <w:r>
        <w:rPr>
          <w:noProof/>
        </w:rPr>
        <w:fldChar w:fldCharType="separate"/>
      </w:r>
      <w:r>
        <w:rPr>
          <w:noProof/>
        </w:rPr>
        <w:t>66</w:t>
      </w:r>
      <w:r>
        <w:rPr>
          <w:noProof/>
        </w:rPr>
        <w:fldChar w:fldCharType="end"/>
      </w:r>
    </w:p>
    <w:p w14:paraId="30CEBC72" w14:textId="5ED017F0"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17</w:t>
      </w:r>
      <w:r>
        <w:rPr>
          <w:rFonts w:asciiTheme="minorHAnsi" w:eastAsiaTheme="minorEastAsia" w:hAnsiTheme="minorHAnsi" w:cstheme="minorBidi"/>
          <w:noProof/>
          <w:kern w:val="2"/>
          <w:sz w:val="22"/>
          <w:szCs w:val="22"/>
          <w:lang w:eastAsia="en-GB"/>
          <w14:ligatures w14:val="standardContextual"/>
        </w:rPr>
        <w:tab/>
      </w:r>
      <w:r>
        <w:rPr>
          <w:noProof/>
        </w:rPr>
        <w:t>5G UPF (for 5GC)</w:t>
      </w:r>
      <w:r>
        <w:rPr>
          <w:noProof/>
        </w:rPr>
        <w:tab/>
      </w:r>
      <w:r>
        <w:rPr>
          <w:noProof/>
        </w:rPr>
        <w:fldChar w:fldCharType="begin" w:fldLock="1"/>
      </w:r>
      <w:r>
        <w:rPr>
          <w:noProof/>
        </w:rPr>
        <w:instrText xml:space="preserve"> PAGEREF _Toc160974211 \h </w:instrText>
      </w:r>
      <w:r>
        <w:rPr>
          <w:noProof/>
        </w:rPr>
      </w:r>
      <w:r>
        <w:rPr>
          <w:noProof/>
        </w:rPr>
        <w:fldChar w:fldCharType="separate"/>
      </w:r>
      <w:r>
        <w:rPr>
          <w:noProof/>
        </w:rPr>
        <w:t>67</w:t>
      </w:r>
      <w:r>
        <w:rPr>
          <w:noProof/>
        </w:rPr>
        <w:fldChar w:fldCharType="end"/>
      </w:r>
    </w:p>
    <w:p w14:paraId="06202860" w14:textId="2FD56575"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5.17.1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_Toc160974212 \h </w:instrText>
      </w:r>
      <w:r>
        <w:rPr>
          <w:noProof/>
        </w:rPr>
      </w:r>
      <w:r>
        <w:rPr>
          <w:noProof/>
        </w:rPr>
        <w:fldChar w:fldCharType="separate"/>
      </w:r>
      <w:r>
        <w:rPr>
          <w:noProof/>
        </w:rPr>
        <w:t>67</w:t>
      </w:r>
      <w:r>
        <w:rPr>
          <w:noProof/>
        </w:rPr>
        <w:fldChar w:fldCharType="end"/>
      </w:r>
    </w:p>
    <w:p w14:paraId="1AB99EE1" w14:textId="4B507D2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17.2</w:t>
      </w:r>
      <w:r>
        <w:rPr>
          <w:rFonts w:asciiTheme="minorHAnsi" w:eastAsiaTheme="minorEastAsia" w:hAnsiTheme="minorHAnsi" w:cstheme="minorBidi"/>
          <w:noProof/>
          <w:kern w:val="2"/>
          <w:sz w:val="22"/>
          <w:szCs w:val="22"/>
          <w:lang w:eastAsia="en-GB"/>
          <w14:ligatures w14:val="standardContextual"/>
        </w:rPr>
        <w:tab/>
      </w:r>
      <w:r>
        <w:rPr>
          <w:noProof/>
        </w:rPr>
        <w:t>Uplink Classifier and Branching Point</w:t>
      </w:r>
      <w:r>
        <w:rPr>
          <w:noProof/>
        </w:rPr>
        <w:tab/>
      </w:r>
      <w:r>
        <w:rPr>
          <w:noProof/>
        </w:rPr>
        <w:fldChar w:fldCharType="begin" w:fldLock="1"/>
      </w:r>
      <w:r>
        <w:rPr>
          <w:noProof/>
        </w:rPr>
        <w:instrText xml:space="preserve"> PAGEREF _Toc160974213 \h </w:instrText>
      </w:r>
      <w:r>
        <w:rPr>
          <w:noProof/>
        </w:rPr>
      </w:r>
      <w:r>
        <w:rPr>
          <w:noProof/>
        </w:rPr>
        <w:fldChar w:fldCharType="separate"/>
      </w:r>
      <w:r>
        <w:rPr>
          <w:noProof/>
        </w:rPr>
        <w:t>67</w:t>
      </w:r>
      <w:r>
        <w:rPr>
          <w:noProof/>
        </w:rPr>
        <w:fldChar w:fldCharType="end"/>
      </w:r>
    </w:p>
    <w:p w14:paraId="5E10D376" w14:textId="1294393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17.3</w:t>
      </w:r>
      <w:r>
        <w:rPr>
          <w:rFonts w:asciiTheme="minorHAnsi" w:eastAsiaTheme="minorEastAsia" w:hAnsiTheme="minorHAnsi" w:cstheme="minorBidi"/>
          <w:noProof/>
          <w:kern w:val="2"/>
          <w:sz w:val="22"/>
          <w:szCs w:val="22"/>
          <w:lang w:eastAsia="en-GB"/>
          <w14:ligatures w14:val="standardContextual"/>
        </w:rPr>
        <w:tab/>
      </w:r>
      <w:r>
        <w:rPr>
          <w:noProof/>
        </w:rPr>
        <w:t xml:space="preserve">Data </w:t>
      </w:r>
      <w:r w:rsidRPr="00941C1C">
        <w:rPr>
          <w:noProof/>
          <w:lang w:val="en-US"/>
        </w:rPr>
        <w:t>f</w:t>
      </w:r>
      <w:r>
        <w:rPr>
          <w:noProof/>
        </w:rPr>
        <w:t>orwarding during handovers between 5GS and EPS</w:t>
      </w:r>
      <w:r>
        <w:rPr>
          <w:noProof/>
        </w:rPr>
        <w:tab/>
      </w:r>
      <w:r>
        <w:rPr>
          <w:noProof/>
        </w:rPr>
        <w:fldChar w:fldCharType="begin" w:fldLock="1"/>
      </w:r>
      <w:r>
        <w:rPr>
          <w:noProof/>
        </w:rPr>
        <w:instrText xml:space="preserve"> PAGEREF _Toc160974214 \h </w:instrText>
      </w:r>
      <w:r>
        <w:rPr>
          <w:noProof/>
        </w:rPr>
      </w:r>
      <w:r>
        <w:rPr>
          <w:noProof/>
        </w:rPr>
        <w:fldChar w:fldCharType="separate"/>
      </w:r>
      <w:r>
        <w:rPr>
          <w:noProof/>
        </w:rPr>
        <w:t>67</w:t>
      </w:r>
      <w:r>
        <w:rPr>
          <w:noProof/>
        </w:rPr>
        <w:fldChar w:fldCharType="end"/>
      </w:r>
    </w:p>
    <w:p w14:paraId="468D38C6" w14:textId="50949798"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5.18</w:t>
      </w:r>
      <w:r>
        <w:rPr>
          <w:rFonts w:asciiTheme="minorHAnsi" w:eastAsiaTheme="minorEastAsia" w:hAnsiTheme="minorHAnsi" w:cstheme="minorBidi"/>
          <w:noProof/>
          <w:kern w:val="2"/>
          <w:sz w:val="22"/>
          <w:szCs w:val="22"/>
          <w:lang w:eastAsia="en-GB"/>
          <w14:ligatures w14:val="standardContextual"/>
        </w:rPr>
        <w:tab/>
      </w:r>
      <w:r>
        <w:rPr>
          <w:noProof/>
        </w:rPr>
        <w:t>Enhanced PFCP Association Release</w:t>
      </w:r>
      <w:r>
        <w:rPr>
          <w:noProof/>
        </w:rPr>
        <w:tab/>
      </w:r>
      <w:r>
        <w:rPr>
          <w:noProof/>
        </w:rPr>
        <w:fldChar w:fldCharType="begin" w:fldLock="1"/>
      </w:r>
      <w:r>
        <w:rPr>
          <w:noProof/>
        </w:rPr>
        <w:instrText xml:space="preserve"> PAGEREF _Toc160974215 \h </w:instrText>
      </w:r>
      <w:r>
        <w:rPr>
          <w:noProof/>
        </w:rPr>
      </w:r>
      <w:r>
        <w:rPr>
          <w:noProof/>
        </w:rPr>
        <w:fldChar w:fldCharType="separate"/>
      </w:r>
      <w:r>
        <w:rPr>
          <w:noProof/>
        </w:rPr>
        <w:t>68</w:t>
      </w:r>
      <w:r>
        <w:rPr>
          <w:noProof/>
        </w:rPr>
        <w:fldChar w:fldCharType="end"/>
      </w:r>
    </w:p>
    <w:p w14:paraId="32C7D4C7" w14:textId="30968A1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_Toc160974216 \h </w:instrText>
      </w:r>
      <w:r>
        <w:rPr>
          <w:noProof/>
        </w:rPr>
      </w:r>
      <w:r>
        <w:rPr>
          <w:noProof/>
        </w:rPr>
        <w:fldChar w:fldCharType="separate"/>
      </w:r>
      <w:r>
        <w:rPr>
          <w:noProof/>
        </w:rPr>
        <w:t>68</w:t>
      </w:r>
      <w:r>
        <w:rPr>
          <w:noProof/>
        </w:rPr>
        <w:fldChar w:fldCharType="end"/>
      </w:r>
    </w:p>
    <w:p w14:paraId="373AAFC2" w14:textId="6E4389D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5.18.2</w:t>
      </w:r>
      <w:r>
        <w:rPr>
          <w:rFonts w:asciiTheme="minorHAnsi" w:eastAsiaTheme="minorEastAsia" w:hAnsiTheme="minorHAnsi" w:cstheme="minorBidi"/>
          <w:noProof/>
          <w:kern w:val="2"/>
          <w:sz w:val="22"/>
          <w:szCs w:val="22"/>
          <w:lang w:eastAsia="en-GB"/>
          <w14:ligatures w14:val="standardContextual"/>
        </w:rPr>
        <w:tab/>
      </w:r>
      <w:r>
        <w:rPr>
          <w:noProof/>
        </w:rPr>
        <w:t>UP Function Initiated PFCP Session Release</w:t>
      </w:r>
      <w:r>
        <w:rPr>
          <w:noProof/>
        </w:rPr>
        <w:tab/>
      </w:r>
      <w:r>
        <w:rPr>
          <w:noProof/>
        </w:rPr>
        <w:fldChar w:fldCharType="begin" w:fldLock="1"/>
      </w:r>
      <w:r>
        <w:rPr>
          <w:noProof/>
        </w:rPr>
        <w:instrText xml:space="preserve"> PAGEREF _Toc160974217 \h </w:instrText>
      </w:r>
      <w:r>
        <w:rPr>
          <w:noProof/>
        </w:rPr>
      </w:r>
      <w:r>
        <w:rPr>
          <w:noProof/>
        </w:rPr>
        <w:fldChar w:fldCharType="separate"/>
      </w:r>
      <w:r>
        <w:rPr>
          <w:noProof/>
        </w:rPr>
        <w:t>69</w:t>
      </w:r>
      <w:r>
        <w:rPr>
          <w:noProof/>
        </w:rPr>
        <w:fldChar w:fldCharType="end"/>
      </w:r>
    </w:p>
    <w:p w14:paraId="61757AAB" w14:textId="06A4FB0D"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19</w:t>
      </w:r>
      <w:r>
        <w:rPr>
          <w:rFonts w:asciiTheme="minorHAnsi" w:eastAsiaTheme="minorEastAsia" w:hAnsiTheme="minorHAnsi" w:cstheme="minorBidi"/>
          <w:noProof/>
          <w:kern w:val="2"/>
          <w:sz w:val="22"/>
          <w:szCs w:val="22"/>
          <w:lang w:eastAsia="en-GB"/>
          <w14:ligatures w14:val="standardContextual"/>
        </w:rPr>
        <w:tab/>
      </w:r>
      <w:r>
        <w:rPr>
          <w:noProof/>
        </w:rPr>
        <w:t>Activation and Deactivation of Pre-defined PDRs</w:t>
      </w:r>
      <w:r>
        <w:rPr>
          <w:noProof/>
        </w:rPr>
        <w:tab/>
      </w:r>
      <w:r>
        <w:rPr>
          <w:noProof/>
        </w:rPr>
        <w:fldChar w:fldCharType="begin" w:fldLock="1"/>
      </w:r>
      <w:r>
        <w:rPr>
          <w:noProof/>
        </w:rPr>
        <w:instrText xml:space="preserve"> PAGEREF _Toc160974218 \h </w:instrText>
      </w:r>
      <w:r>
        <w:rPr>
          <w:noProof/>
        </w:rPr>
      </w:r>
      <w:r>
        <w:rPr>
          <w:noProof/>
        </w:rPr>
        <w:fldChar w:fldCharType="separate"/>
      </w:r>
      <w:r>
        <w:rPr>
          <w:noProof/>
        </w:rPr>
        <w:t>69</w:t>
      </w:r>
      <w:r>
        <w:rPr>
          <w:noProof/>
        </w:rPr>
        <w:fldChar w:fldCharType="end"/>
      </w:r>
    </w:p>
    <w:p w14:paraId="72EFE01D" w14:textId="6DD9C523"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5.20</w:t>
      </w:r>
      <w:r>
        <w:rPr>
          <w:rFonts w:asciiTheme="minorHAnsi" w:eastAsiaTheme="minorEastAsia" w:hAnsiTheme="minorHAnsi" w:cstheme="minorBidi"/>
          <w:noProof/>
          <w:kern w:val="2"/>
          <w:sz w:val="22"/>
          <w:szCs w:val="22"/>
          <w:lang w:eastAsia="en-GB"/>
          <w14:ligatures w14:val="standardContextual"/>
        </w:rPr>
        <w:tab/>
      </w:r>
      <w:r>
        <w:rPr>
          <w:noProof/>
        </w:rPr>
        <w:t>Support of Access Traffic Steering, Switching and Splitting for 5GC</w:t>
      </w:r>
      <w:r>
        <w:rPr>
          <w:noProof/>
        </w:rPr>
        <w:tab/>
      </w:r>
      <w:r>
        <w:rPr>
          <w:noProof/>
        </w:rPr>
        <w:fldChar w:fldCharType="begin" w:fldLock="1"/>
      </w:r>
      <w:r>
        <w:rPr>
          <w:noProof/>
        </w:rPr>
        <w:instrText xml:space="preserve"> PAGEREF _Toc160974219 \h </w:instrText>
      </w:r>
      <w:r>
        <w:rPr>
          <w:noProof/>
        </w:rPr>
      </w:r>
      <w:r>
        <w:rPr>
          <w:noProof/>
        </w:rPr>
        <w:fldChar w:fldCharType="separate"/>
      </w:r>
      <w:r>
        <w:rPr>
          <w:noProof/>
        </w:rPr>
        <w:t>70</w:t>
      </w:r>
      <w:r>
        <w:rPr>
          <w:noProof/>
        </w:rPr>
        <w:fldChar w:fldCharType="end"/>
      </w:r>
    </w:p>
    <w:p w14:paraId="7775AB3F" w14:textId="5C571FB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_Toc160974220 \h </w:instrText>
      </w:r>
      <w:r>
        <w:rPr>
          <w:noProof/>
        </w:rPr>
      </w:r>
      <w:r>
        <w:rPr>
          <w:noProof/>
        </w:rPr>
        <w:fldChar w:fldCharType="separate"/>
      </w:r>
      <w:r>
        <w:rPr>
          <w:noProof/>
        </w:rPr>
        <w:t>70</w:t>
      </w:r>
      <w:r>
        <w:rPr>
          <w:noProof/>
        </w:rPr>
        <w:fldChar w:fldCharType="end"/>
      </w:r>
    </w:p>
    <w:p w14:paraId="783793AF" w14:textId="2857298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5.20.2</w:t>
      </w:r>
      <w:r>
        <w:rPr>
          <w:rFonts w:asciiTheme="minorHAnsi" w:eastAsiaTheme="minorEastAsia" w:hAnsiTheme="minorHAnsi" w:cstheme="minorBidi"/>
          <w:noProof/>
          <w:kern w:val="2"/>
          <w:sz w:val="22"/>
          <w:szCs w:val="22"/>
          <w:lang w:eastAsia="en-GB"/>
          <w14:ligatures w14:val="standardContextual"/>
        </w:rPr>
        <w:tab/>
      </w:r>
      <w:r>
        <w:rPr>
          <w:noProof/>
        </w:rPr>
        <w:t>MPTCP functionality</w:t>
      </w:r>
      <w:r>
        <w:rPr>
          <w:noProof/>
        </w:rPr>
        <w:tab/>
      </w:r>
      <w:r>
        <w:rPr>
          <w:noProof/>
        </w:rPr>
        <w:fldChar w:fldCharType="begin" w:fldLock="1"/>
      </w:r>
      <w:r>
        <w:rPr>
          <w:noProof/>
        </w:rPr>
        <w:instrText xml:space="preserve"> PAGEREF _Toc160974221 \h </w:instrText>
      </w:r>
      <w:r>
        <w:rPr>
          <w:noProof/>
        </w:rPr>
      </w:r>
      <w:r>
        <w:rPr>
          <w:noProof/>
        </w:rPr>
        <w:fldChar w:fldCharType="separate"/>
      </w:r>
      <w:r>
        <w:rPr>
          <w:noProof/>
        </w:rPr>
        <w:t>70</w:t>
      </w:r>
      <w:r>
        <w:rPr>
          <w:noProof/>
        </w:rPr>
        <w:fldChar w:fldCharType="end"/>
      </w:r>
    </w:p>
    <w:p w14:paraId="07298DE6" w14:textId="6A665AF1"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_Toc160974222 \h </w:instrText>
      </w:r>
      <w:r>
        <w:rPr>
          <w:noProof/>
        </w:rPr>
      </w:r>
      <w:r>
        <w:rPr>
          <w:noProof/>
        </w:rPr>
        <w:fldChar w:fldCharType="separate"/>
      </w:r>
      <w:r>
        <w:rPr>
          <w:noProof/>
        </w:rPr>
        <w:t>70</w:t>
      </w:r>
      <w:r>
        <w:rPr>
          <w:noProof/>
        </w:rPr>
        <w:fldChar w:fldCharType="end"/>
      </w:r>
    </w:p>
    <w:p w14:paraId="603564A1" w14:textId="6601F2EE"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5.20.2.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Activate MPTCP functionality and Exchange MPTCP Parameters</w:t>
      </w:r>
      <w:r>
        <w:rPr>
          <w:noProof/>
        </w:rPr>
        <w:tab/>
      </w:r>
      <w:r>
        <w:rPr>
          <w:noProof/>
        </w:rPr>
        <w:fldChar w:fldCharType="begin" w:fldLock="1"/>
      </w:r>
      <w:r>
        <w:rPr>
          <w:noProof/>
        </w:rPr>
        <w:instrText xml:space="preserve"> PAGEREF _Toc160974223 \h </w:instrText>
      </w:r>
      <w:r>
        <w:rPr>
          <w:noProof/>
        </w:rPr>
      </w:r>
      <w:r>
        <w:rPr>
          <w:noProof/>
        </w:rPr>
        <w:fldChar w:fldCharType="separate"/>
      </w:r>
      <w:r>
        <w:rPr>
          <w:noProof/>
        </w:rPr>
        <w:t>71</w:t>
      </w:r>
      <w:r>
        <w:rPr>
          <w:noProof/>
        </w:rPr>
        <w:fldChar w:fldCharType="end"/>
      </w:r>
    </w:p>
    <w:p w14:paraId="7B62578A" w14:textId="62B13007"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5.20.2.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Control of </w:t>
      </w:r>
      <w:r>
        <w:rPr>
          <w:noProof/>
          <w:lang w:eastAsia="zh-CN"/>
        </w:rPr>
        <w:t>Multipath TCP Connection Establishment by MPTCP Proxy</w:t>
      </w:r>
      <w:r>
        <w:rPr>
          <w:noProof/>
        </w:rPr>
        <w:tab/>
      </w:r>
      <w:r>
        <w:rPr>
          <w:noProof/>
        </w:rPr>
        <w:fldChar w:fldCharType="begin" w:fldLock="1"/>
      </w:r>
      <w:r>
        <w:rPr>
          <w:noProof/>
        </w:rPr>
        <w:instrText xml:space="preserve"> PAGEREF _Toc160974224 \h </w:instrText>
      </w:r>
      <w:r>
        <w:rPr>
          <w:noProof/>
        </w:rPr>
      </w:r>
      <w:r>
        <w:rPr>
          <w:noProof/>
        </w:rPr>
        <w:fldChar w:fldCharType="separate"/>
      </w:r>
      <w:r>
        <w:rPr>
          <w:noProof/>
        </w:rPr>
        <w:t>71</w:t>
      </w:r>
      <w:r>
        <w:rPr>
          <w:noProof/>
        </w:rPr>
        <w:fldChar w:fldCharType="end"/>
      </w:r>
    </w:p>
    <w:p w14:paraId="06C54E49" w14:textId="3017AAA8"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5.20.2.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Traffic Steering and IP Translation by MPTCP Proxy</w:t>
      </w:r>
      <w:r>
        <w:rPr>
          <w:noProof/>
        </w:rPr>
        <w:tab/>
      </w:r>
      <w:r>
        <w:rPr>
          <w:noProof/>
        </w:rPr>
        <w:fldChar w:fldCharType="begin" w:fldLock="1"/>
      </w:r>
      <w:r>
        <w:rPr>
          <w:noProof/>
        </w:rPr>
        <w:instrText xml:space="preserve"> PAGEREF _Toc160974225 \h </w:instrText>
      </w:r>
      <w:r>
        <w:rPr>
          <w:noProof/>
        </w:rPr>
      </w:r>
      <w:r>
        <w:rPr>
          <w:noProof/>
        </w:rPr>
        <w:fldChar w:fldCharType="separate"/>
      </w:r>
      <w:r>
        <w:rPr>
          <w:noProof/>
        </w:rPr>
        <w:t>71</w:t>
      </w:r>
      <w:r>
        <w:rPr>
          <w:noProof/>
        </w:rPr>
        <w:fldChar w:fldCharType="end"/>
      </w:r>
    </w:p>
    <w:p w14:paraId="5A58F174" w14:textId="080AEE0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5.20.3</w:t>
      </w:r>
      <w:r>
        <w:rPr>
          <w:rFonts w:asciiTheme="minorHAnsi" w:eastAsiaTheme="minorEastAsia" w:hAnsiTheme="minorHAnsi" w:cstheme="minorBidi"/>
          <w:noProof/>
          <w:kern w:val="2"/>
          <w:sz w:val="22"/>
          <w:szCs w:val="22"/>
          <w:lang w:eastAsia="en-GB"/>
          <w14:ligatures w14:val="standardContextual"/>
        </w:rPr>
        <w:tab/>
      </w:r>
      <w:r>
        <w:rPr>
          <w:noProof/>
        </w:rPr>
        <w:t>ATSSS-LL functionality</w:t>
      </w:r>
      <w:r>
        <w:rPr>
          <w:noProof/>
        </w:rPr>
        <w:tab/>
      </w:r>
      <w:r>
        <w:rPr>
          <w:noProof/>
        </w:rPr>
        <w:fldChar w:fldCharType="begin" w:fldLock="1"/>
      </w:r>
      <w:r>
        <w:rPr>
          <w:noProof/>
        </w:rPr>
        <w:instrText xml:space="preserve"> PAGEREF _Toc160974226 \h </w:instrText>
      </w:r>
      <w:r>
        <w:rPr>
          <w:noProof/>
        </w:rPr>
      </w:r>
      <w:r>
        <w:rPr>
          <w:noProof/>
        </w:rPr>
        <w:fldChar w:fldCharType="separate"/>
      </w:r>
      <w:r>
        <w:rPr>
          <w:noProof/>
        </w:rPr>
        <w:t>72</w:t>
      </w:r>
      <w:r>
        <w:rPr>
          <w:noProof/>
        </w:rPr>
        <w:fldChar w:fldCharType="end"/>
      </w:r>
    </w:p>
    <w:p w14:paraId="2133CC0E" w14:textId="083AB652"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5.20.3.1</w:t>
      </w:r>
      <w:r>
        <w:rPr>
          <w:rFonts w:asciiTheme="minorHAnsi" w:eastAsiaTheme="minorEastAsia" w:hAnsiTheme="minorHAnsi" w:cstheme="minorBidi"/>
          <w:noProof/>
          <w:kern w:val="2"/>
          <w:sz w:val="22"/>
          <w:szCs w:val="22"/>
          <w:lang w:eastAsia="en-GB"/>
          <w14:ligatures w14:val="standardContextual"/>
        </w:rPr>
        <w:tab/>
      </w:r>
      <w:r>
        <w:rPr>
          <w:noProof/>
        </w:rPr>
        <w:t>Activate ATSSS-LL functionality and Exchange ATSSS-LL Parameters</w:t>
      </w:r>
      <w:r>
        <w:rPr>
          <w:noProof/>
        </w:rPr>
        <w:tab/>
      </w:r>
      <w:r>
        <w:rPr>
          <w:noProof/>
        </w:rPr>
        <w:fldChar w:fldCharType="begin" w:fldLock="1"/>
      </w:r>
      <w:r>
        <w:rPr>
          <w:noProof/>
        </w:rPr>
        <w:instrText xml:space="preserve"> PAGEREF _Toc160974227 \h </w:instrText>
      </w:r>
      <w:r>
        <w:rPr>
          <w:noProof/>
        </w:rPr>
      </w:r>
      <w:r>
        <w:rPr>
          <w:noProof/>
        </w:rPr>
        <w:fldChar w:fldCharType="separate"/>
      </w:r>
      <w:r>
        <w:rPr>
          <w:noProof/>
        </w:rPr>
        <w:t>72</w:t>
      </w:r>
      <w:r>
        <w:rPr>
          <w:noProof/>
        </w:rPr>
        <w:fldChar w:fldCharType="end"/>
      </w:r>
    </w:p>
    <w:p w14:paraId="5B27F18D" w14:textId="52CC945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5.20.4</w:t>
      </w:r>
      <w:r>
        <w:rPr>
          <w:rFonts w:asciiTheme="minorHAnsi" w:eastAsiaTheme="minorEastAsia" w:hAnsiTheme="minorHAnsi" w:cstheme="minorBidi"/>
          <w:noProof/>
          <w:kern w:val="2"/>
          <w:sz w:val="22"/>
          <w:szCs w:val="22"/>
          <w:lang w:eastAsia="en-GB"/>
          <w14:ligatures w14:val="standardContextual"/>
        </w:rPr>
        <w:tab/>
      </w:r>
      <w:r>
        <w:rPr>
          <w:noProof/>
        </w:rPr>
        <w:t>Handling of GBR traffic of a MA PDU session</w:t>
      </w:r>
      <w:r>
        <w:rPr>
          <w:noProof/>
        </w:rPr>
        <w:tab/>
      </w:r>
      <w:r>
        <w:rPr>
          <w:noProof/>
        </w:rPr>
        <w:fldChar w:fldCharType="begin" w:fldLock="1"/>
      </w:r>
      <w:r>
        <w:rPr>
          <w:noProof/>
        </w:rPr>
        <w:instrText xml:space="preserve"> PAGEREF _Toc160974228 \h </w:instrText>
      </w:r>
      <w:r>
        <w:rPr>
          <w:noProof/>
        </w:rPr>
      </w:r>
      <w:r>
        <w:rPr>
          <w:noProof/>
        </w:rPr>
        <w:fldChar w:fldCharType="separate"/>
      </w:r>
      <w:r>
        <w:rPr>
          <w:noProof/>
        </w:rPr>
        <w:t>72</w:t>
      </w:r>
      <w:r>
        <w:rPr>
          <w:noProof/>
        </w:rPr>
        <w:fldChar w:fldCharType="end"/>
      </w:r>
    </w:p>
    <w:p w14:paraId="266A9E78" w14:textId="5A20D193"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5.20.4.1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_Toc160974229 \h </w:instrText>
      </w:r>
      <w:r>
        <w:rPr>
          <w:noProof/>
        </w:rPr>
      </w:r>
      <w:r>
        <w:rPr>
          <w:noProof/>
        </w:rPr>
        <w:fldChar w:fldCharType="separate"/>
      </w:r>
      <w:r>
        <w:rPr>
          <w:noProof/>
        </w:rPr>
        <w:t>72</w:t>
      </w:r>
      <w:r>
        <w:rPr>
          <w:noProof/>
        </w:rPr>
        <w:fldChar w:fldCharType="end"/>
      </w:r>
    </w:p>
    <w:p w14:paraId="634E18D0" w14:textId="5FA927D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5.20.4.2</w:t>
      </w:r>
      <w:r>
        <w:rPr>
          <w:rFonts w:asciiTheme="minorHAnsi" w:eastAsiaTheme="minorEastAsia" w:hAnsiTheme="minorHAnsi" w:cstheme="minorBidi"/>
          <w:noProof/>
          <w:kern w:val="2"/>
          <w:sz w:val="22"/>
          <w:szCs w:val="22"/>
          <w:lang w:eastAsia="en-GB"/>
          <w14:ligatures w14:val="standardContextual"/>
        </w:rPr>
        <w:tab/>
      </w:r>
      <w:r>
        <w:rPr>
          <w:noProof/>
        </w:rPr>
        <w:t>Access Availability Reporting</w:t>
      </w:r>
      <w:r>
        <w:rPr>
          <w:noProof/>
        </w:rPr>
        <w:tab/>
      </w:r>
      <w:r>
        <w:rPr>
          <w:noProof/>
        </w:rPr>
        <w:fldChar w:fldCharType="begin" w:fldLock="1"/>
      </w:r>
      <w:r>
        <w:rPr>
          <w:noProof/>
        </w:rPr>
        <w:instrText xml:space="preserve"> PAGEREF _Toc160974230 \h </w:instrText>
      </w:r>
      <w:r>
        <w:rPr>
          <w:noProof/>
        </w:rPr>
      </w:r>
      <w:r>
        <w:rPr>
          <w:noProof/>
        </w:rPr>
        <w:fldChar w:fldCharType="separate"/>
      </w:r>
      <w:r>
        <w:rPr>
          <w:noProof/>
        </w:rPr>
        <w:t>72</w:t>
      </w:r>
      <w:r>
        <w:rPr>
          <w:noProof/>
        </w:rPr>
        <w:fldChar w:fldCharType="end"/>
      </w:r>
    </w:p>
    <w:p w14:paraId="461ADEBF" w14:textId="3331AB5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5.20.5</w:t>
      </w:r>
      <w:r>
        <w:rPr>
          <w:rFonts w:asciiTheme="minorHAnsi" w:eastAsiaTheme="minorEastAsia" w:hAnsiTheme="minorHAnsi" w:cstheme="minorBidi"/>
          <w:noProof/>
          <w:kern w:val="2"/>
          <w:sz w:val="22"/>
          <w:szCs w:val="22"/>
          <w:lang w:eastAsia="en-GB"/>
          <w14:ligatures w14:val="standardContextual"/>
        </w:rPr>
        <w:tab/>
      </w:r>
      <w:r>
        <w:rPr>
          <w:noProof/>
        </w:rPr>
        <w:t>Access type of a MA PDU session becoming (un)available</w:t>
      </w:r>
      <w:r>
        <w:rPr>
          <w:noProof/>
        </w:rPr>
        <w:tab/>
      </w:r>
      <w:r>
        <w:rPr>
          <w:noProof/>
        </w:rPr>
        <w:fldChar w:fldCharType="begin" w:fldLock="1"/>
      </w:r>
      <w:r>
        <w:rPr>
          <w:noProof/>
        </w:rPr>
        <w:instrText xml:space="preserve"> PAGEREF _Toc160974231 \h </w:instrText>
      </w:r>
      <w:r>
        <w:rPr>
          <w:noProof/>
        </w:rPr>
      </w:r>
      <w:r>
        <w:rPr>
          <w:noProof/>
        </w:rPr>
        <w:fldChar w:fldCharType="separate"/>
      </w:r>
      <w:r>
        <w:rPr>
          <w:noProof/>
        </w:rPr>
        <w:t>72</w:t>
      </w:r>
      <w:r>
        <w:rPr>
          <w:noProof/>
        </w:rPr>
        <w:fldChar w:fldCharType="end"/>
      </w:r>
    </w:p>
    <w:p w14:paraId="0FE0108B" w14:textId="41AE511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5.20.6</w:t>
      </w:r>
      <w:r>
        <w:rPr>
          <w:rFonts w:asciiTheme="minorHAnsi" w:eastAsiaTheme="minorEastAsia" w:hAnsiTheme="minorHAnsi" w:cstheme="minorBidi"/>
          <w:noProof/>
          <w:kern w:val="2"/>
          <w:sz w:val="22"/>
          <w:szCs w:val="22"/>
          <w:lang w:eastAsia="en-GB"/>
          <w14:ligatures w14:val="standardContextual"/>
        </w:rPr>
        <w:tab/>
      </w:r>
      <w:r>
        <w:rPr>
          <w:noProof/>
        </w:rPr>
        <w:t>PMFP message handling in UPF</w:t>
      </w:r>
      <w:r>
        <w:rPr>
          <w:noProof/>
        </w:rPr>
        <w:tab/>
      </w:r>
      <w:r>
        <w:rPr>
          <w:noProof/>
        </w:rPr>
        <w:fldChar w:fldCharType="begin" w:fldLock="1"/>
      </w:r>
      <w:r>
        <w:rPr>
          <w:noProof/>
        </w:rPr>
        <w:instrText xml:space="preserve"> PAGEREF _Toc160974232 \h </w:instrText>
      </w:r>
      <w:r>
        <w:rPr>
          <w:noProof/>
        </w:rPr>
      </w:r>
      <w:r>
        <w:rPr>
          <w:noProof/>
        </w:rPr>
        <w:fldChar w:fldCharType="separate"/>
      </w:r>
      <w:r>
        <w:rPr>
          <w:noProof/>
        </w:rPr>
        <w:t>73</w:t>
      </w:r>
      <w:r>
        <w:rPr>
          <w:noProof/>
        </w:rPr>
        <w:fldChar w:fldCharType="end"/>
      </w:r>
    </w:p>
    <w:p w14:paraId="21E75F18" w14:textId="10DF6316"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UE IP address/prefix Allocation and Release</w:t>
      </w:r>
      <w:r>
        <w:rPr>
          <w:noProof/>
        </w:rPr>
        <w:tab/>
      </w:r>
      <w:r>
        <w:rPr>
          <w:noProof/>
        </w:rPr>
        <w:fldChar w:fldCharType="begin" w:fldLock="1"/>
      </w:r>
      <w:r>
        <w:rPr>
          <w:noProof/>
        </w:rPr>
        <w:instrText xml:space="preserve"> PAGEREF _Toc160974233 \h </w:instrText>
      </w:r>
      <w:r>
        <w:rPr>
          <w:noProof/>
        </w:rPr>
      </w:r>
      <w:r>
        <w:rPr>
          <w:noProof/>
        </w:rPr>
        <w:fldChar w:fldCharType="separate"/>
      </w:r>
      <w:r>
        <w:rPr>
          <w:noProof/>
        </w:rPr>
        <w:t>73</w:t>
      </w:r>
      <w:r>
        <w:rPr>
          <w:noProof/>
        </w:rPr>
        <w:fldChar w:fldCharType="end"/>
      </w:r>
    </w:p>
    <w:p w14:paraId="4437D0D8" w14:textId="2447074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5.21.1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_Toc160974234 \h </w:instrText>
      </w:r>
      <w:r>
        <w:rPr>
          <w:noProof/>
        </w:rPr>
      </w:r>
      <w:r>
        <w:rPr>
          <w:noProof/>
        </w:rPr>
        <w:fldChar w:fldCharType="separate"/>
      </w:r>
      <w:r>
        <w:rPr>
          <w:noProof/>
        </w:rPr>
        <w:t>73</w:t>
      </w:r>
      <w:r>
        <w:rPr>
          <w:noProof/>
        </w:rPr>
        <w:fldChar w:fldCharType="end"/>
      </w:r>
    </w:p>
    <w:p w14:paraId="2C53BFFE" w14:textId="27D64FE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5.21.2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UE IP address/prefix allocation in the CP function</w:t>
      </w:r>
      <w:r>
        <w:rPr>
          <w:noProof/>
        </w:rPr>
        <w:tab/>
      </w:r>
      <w:r>
        <w:rPr>
          <w:noProof/>
        </w:rPr>
        <w:fldChar w:fldCharType="begin" w:fldLock="1"/>
      </w:r>
      <w:r>
        <w:rPr>
          <w:noProof/>
        </w:rPr>
        <w:instrText xml:space="preserve"> PAGEREF _Toc160974235 \h </w:instrText>
      </w:r>
      <w:r>
        <w:rPr>
          <w:noProof/>
        </w:rPr>
      </w:r>
      <w:r>
        <w:rPr>
          <w:noProof/>
        </w:rPr>
        <w:fldChar w:fldCharType="separate"/>
      </w:r>
      <w:r>
        <w:rPr>
          <w:noProof/>
        </w:rPr>
        <w:t>74</w:t>
      </w:r>
      <w:r>
        <w:rPr>
          <w:noProof/>
        </w:rPr>
        <w:fldChar w:fldCharType="end"/>
      </w:r>
    </w:p>
    <w:p w14:paraId="23F93EBA" w14:textId="5DD43D0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5.21.3</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UE IP address/prefix allocation in the UP function</w:t>
      </w:r>
      <w:r>
        <w:rPr>
          <w:noProof/>
        </w:rPr>
        <w:tab/>
      </w:r>
      <w:r>
        <w:rPr>
          <w:noProof/>
        </w:rPr>
        <w:fldChar w:fldCharType="begin" w:fldLock="1"/>
      </w:r>
      <w:r>
        <w:rPr>
          <w:noProof/>
        </w:rPr>
        <w:instrText xml:space="preserve"> PAGEREF _Toc160974236 \h </w:instrText>
      </w:r>
      <w:r>
        <w:rPr>
          <w:noProof/>
        </w:rPr>
      </w:r>
      <w:r>
        <w:rPr>
          <w:noProof/>
        </w:rPr>
        <w:fldChar w:fldCharType="separate"/>
      </w:r>
      <w:r>
        <w:rPr>
          <w:noProof/>
        </w:rPr>
        <w:t>74</w:t>
      </w:r>
      <w:r>
        <w:rPr>
          <w:noProof/>
        </w:rPr>
        <w:fldChar w:fldCharType="end"/>
      </w:r>
    </w:p>
    <w:p w14:paraId="2BE83C0A" w14:textId="0F560A06"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5.21.3.1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_Toc160974237 \h </w:instrText>
      </w:r>
      <w:r>
        <w:rPr>
          <w:noProof/>
        </w:rPr>
      </w:r>
      <w:r>
        <w:rPr>
          <w:noProof/>
        </w:rPr>
        <w:fldChar w:fldCharType="separate"/>
      </w:r>
      <w:r>
        <w:rPr>
          <w:noProof/>
        </w:rPr>
        <w:t>74</w:t>
      </w:r>
      <w:r>
        <w:rPr>
          <w:noProof/>
        </w:rPr>
        <w:fldChar w:fldCharType="end"/>
      </w:r>
    </w:p>
    <w:p w14:paraId="075416A4" w14:textId="5E8301F6"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5.21.3.2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Reporting UE IP Address Usage to the CP function</w:t>
      </w:r>
      <w:r>
        <w:rPr>
          <w:noProof/>
        </w:rPr>
        <w:tab/>
      </w:r>
      <w:r>
        <w:rPr>
          <w:noProof/>
        </w:rPr>
        <w:fldChar w:fldCharType="begin" w:fldLock="1"/>
      </w:r>
      <w:r>
        <w:rPr>
          <w:noProof/>
        </w:rPr>
        <w:instrText xml:space="preserve"> PAGEREF _Toc160974238 \h </w:instrText>
      </w:r>
      <w:r>
        <w:rPr>
          <w:noProof/>
        </w:rPr>
      </w:r>
      <w:r>
        <w:rPr>
          <w:noProof/>
        </w:rPr>
        <w:fldChar w:fldCharType="separate"/>
      </w:r>
      <w:r>
        <w:rPr>
          <w:noProof/>
        </w:rPr>
        <w:t>75</w:t>
      </w:r>
      <w:r>
        <w:rPr>
          <w:noProof/>
        </w:rPr>
        <w:fldChar w:fldCharType="end"/>
      </w:r>
    </w:p>
    <w:p w14:paraId="3FF53E3C" w14:textId="40AE06B9"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941C1C">
        <w:rPr>
          <w:noProof/>
          <w:lang w:val="en-US"/>
        </w:rPr>
        <w:t>22</w:t>
      </w:r>
      <w:r>
        <w:rPr>
          <w:rFonts w:asciiTheme="minorHAnsi" w:eastAsiaTheme="minorEastAsia" w:hAnsiTheme="minorHAnsi" w:cstheme="minorBidi"/>
          <w:noProof/>
          <w:kern w:val="2"/>
          <w:sz w:val="22"/>
          <w:szCs w:val="22"/>
          <w:lang w:eastAsia="en-GB"/>
          <w14:ligatures w14:val="standardContextual"/>
        </w:rPr>
        <w:tab/>
      </w:r>
      <w:r>
        <w:rPr>
          <w:noProof/>
        </w:rPr>
        <w:t>PFCP sessions successively controlled by different SMFs of an SMF set (for 5GC)</w:t>
      </w:r>
      <w:r>
        <w:rPr>
          <w:noProof/>
        </w:rPr>
        <w:tab/>
      </w:r>
      <w:r>
        <w:rPr>
          <w:noProof/>
        </w:rPr>
        <w:fldChar w:fldCharType="begin" w:fldLock="1"/>
      </w:r>
      <w:r>
        <w:rPr>
          <w:noProof/>
        </w:rPr>
        <w:instrText xml:space="preserve"> PAGEREF _Toc160974239 \h </w:instrText>
      </w:r>
      <w:r>
        <w:rPr>
          <w:noProof/>
        </w:rPr>
      </w:r>
      <w:r>
        <w:rPr>
          <w:noProof/>
        </w:rPr>
        <w:fldChar w:fldCharType="separate"/>
      </w:r>
      <w:r>
        <w:rPr>
          <w:noProof/>
        </w:rPr>
        <w:t>75</w:t>
      </w:r>
      <w:r>
        <w:rPr>
          <w:noProof/>
        </w:rPr>
        <w:fldChar w:fldCharType="end"/>
      </w:r>
    </w:p>
    <w:p w14:paraId="3E616787" w14:textId="5AB7266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_Toc160974240 \h </w:instrText>
      </w:r>
      <w:r>
        <w:rPr>
          <w:noProof/>
        </w:rPr>
      </w:r>
      <w:r>
        <w:rPr>
          <w:noProof/>
        </w:rPr>
        <w:fldChar w:fldCharType="separate"/>
      </w:r>
      <w:r>
        <w:rPr>
          <w:noProof/>
        </w:rPr>
        <w:t>75</w:t>
      </w:r>
      <w:r>
        <w:rPr>
          <w:noProof/>
        </w:rPr>
        <w:fldChar w:fldCharType="end"/>
      </w:r>
    </w:p>
    <w:p w14:paraId="39CD76D1" w14:textId="4604DBCA"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With one PFCP association per SMF Set and UPF</w:t>
      </w:r>
      <w:r>
        <w:rPr>
          <w:noProof/>
        </w:rPr>
        <w:tab/>
      </w:r>
      <w:r>
        <w:rPr>
          <w:noProof/>
        </w:rPr>
        <w:fldChar w:fldCharType="begin" w:fldLock="1"/>
      </w:r>
      <w:r>
        <w:rPr>
          <w:noProof/>
        </w:rPr>
        <w:instrText xml:space="preserve"> PAGEREF _Toc160974241 \h </w:instrText>
      </w:r>
      <w:r>
        <w:rPr>
          <w:noProof/>
        </w:rPr>
      </w:r>
      <w:r>
        <w:rPr>
          <w:noProof/>
        </w:rPr>
        <w:fldChar w:fldCharType="separate"/>
      </w:r>
      <w:r>
        <w:rPr>
          <w:noProof/>
        </w:rPr>
        <w:t>75</w:t>
      </w:r>
      <w:r>
        <w:rPr>
          <w:noProof/>
        </w:rPr>
        <w:fldChar w:fldCharType="end"/>
      </w:r>
    </w:p>
    <w:p w14:paraId="1A54026D" w14:textId="093749A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With one PFCP association per SMF and UPF</w:t>
      </w:r>
      <w:r>
        <w:rPr>
          <w:noProof/>
        </w:rPr>
        <w:tab/>
      </w:r>
      <w:r>
        <w:rPr>
          <w:noProof/>
        </w:rPr>
        <w:fldChar w:fldCharType="begin" w:fldLock="1"/>
      </w:r>
      <w:r>
        <w:rPr>
          <w:noProof/>
        </w:rPr>
        <w:instrText xml:space="preserve"> PAGEREF _Toc160974242 \h </w:instrText>
      </w:r>
      <w:r>
        <w:rPr>
          <w:noProof/>
        </w:rPr>
      </w:r>
      <w:r>
        <w:rPr>
          <w:noProof/>
        </w:rPr>
        <w:fldChar w:fldCharType="separate"/>
      </w:r>
      <w:r>
        <w:rPr>
          <w:noProof/>
        </w:rPr>
        <w:t>77</w:t>
      </w:r>
      <w:r>
        <w:rPr>
          <w:noProof/>
        </w:rPr>
        <w:fldChar w:fldCharType="end"/>
      </w:r>
    </w:p>
    <w:p w14:paraId="23EDC28D" w14:textId="543FFE20"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5G VN Group Communication (for 5GC)</w:t>
      </w:r>
      <w:r>
        <w:rPr>
          <w:noProof/>
        </w:rPr>
        <w:tab/>
      </w:r>
      <w:r>
        <w:rPr>
          <w:noProof/>
        </w:rPr>
        <w:fldChar w:fldCharType="begin" w:fldLock="1"/>
      </w:r>
      <w:r>
        <w:rPr>
          <w:noProof/>
        </w:rPr>
        <w:instrText xml:space="preserve"> PAGEREF _Toc160974243 \h </w:instrText>
      </w:r>
      <w:r>
        <w:rPr>
          <w:noProof/>
        </w:rPr>
      </w:r>
      <w:r>
        <w:rPr>
          <w:noProof/>
        </w:rPr>
        <w:fldChar w:fldCharType="separate"/>
      </w:r>
      <w:r>
        <w:rPr>
          <w:noProof/>
        </w:rPr>
        <w:t>78</w:t>
      </w:r>
      <w:r>
        <w:rPr>
          <w:noProof/>
        </w:rPr>
        <w:fldChar w:fldCharType="end"/>
      </w:r>
    </w:p>
    <w:p w14:paraId="734D627A" w14:textId="5FEDEFD0"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5.24</w:t>
      </w:r>
      <w:r>
        <w:rPr>
          <w:rFonts w:asciiTheme="minorHAnsi" w:eastAsiaTheme="minorEastAsia" w:hAnsiTheme="minorHAnsi" w:cstheme="minorBidi"/>
          <w:noProof/>
          <w:kern w:val="2"/>
          <w:sz w:val="22"/>
          <w:szCs w:val="22"/>
          <w:lang w:eastAsia="en-GB"/>
          <w14:ligatures w14:val="standardContextual"/>
        </w:rPr>
        <w:tab/>
      </w:r>
      <w:r>
        <w:rPr>
          <w:noProof/>
        </w:rPr>
        <w:t>Support of Ultra Reliable Low Latency Communication for 5GC</w:t>
      </w:r>
      <w:r>
        <w:rPr>
          <w:noProof/>
        </w:rPr>
        <w:tab/>
      </w:r>
      <w:r>
        <w:rPr>
          <w:noProof/>
        </w:rPr>
        <w:fldChar w:fldCharType="begin" w:fldLock="1"/>
      </w:r>
      <w:r>
        <w:rPr>
          <w:noProof/>
        </w:rPr>
        <w:instrText xml:space="preserve"> PAGEREF _Toc160974244 \h </w:instrText>
      </w:r>
      <w:r>
        <w:rPr>
          <w:noProof/>
        </w:rPr>
      </w:r>
      <w:r>
        <w:rPr>
          <w:noProof/>
        </w:rPr>
        <w:fldChar w:fldCharType="separate"/>
      </w:r>
      <w:r>
        <w:rPr>
          <w:noProof/>
        </w:rPr>
        <w:t>79</w:t>
      </w:r>
      <w:r>
        <w:rPr>
          <w:noProof/>
        </w:rPr>
        <w:fldChar w:fldCharType="end"/>
      </w:r>
    </w:p>
    <w:p w14:paraId="7AC7D88E" w14:textId="06784B1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_Toc160974245 \h </w:instrText>
      </w:r>
      <w:r>
        <w:rPr>
          <w:noProof/>
        </w:rPr>
      </w:r>
      <w:r>
        <w:rPr>
          <w:noProof/>
        </w:rPr>
        <w:fldChar w:fldCharType="separate"/>
      </w:r>
      <w:r>
        <w:rPr>
          <w:noProof/>
        </w:rPr>
        <w:t>79</w:t>
      </w:r>
      <w:r>
        <w:rPr>
          <w:noProof/>
        </w:rPr>
        <w:fldChar w:fldCharType="end"/>
      </w:r>
    </w:p>
    <w:p w14:paraId="5FCBB1B3" w14:textId="6CDD97E2"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5.24</w:t>
      </w:r>
      <w:r w:rsidRPr="00941C1C">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Redundant Transmission on N3/N9 interfaces</w:t>
      </w:r>
      <w:r>
        <w:rPr>
          <w:noProof/>
        </w:rPr>
        <w:tab/>
      </w:r>
      <w:r>
        <w:rPr>
          <w:noProof/>
        </w:rPr>
        <w:fldChar w:fldCharType="begin" w:fldLock="1"/>
      </w:r>
      <w:r>
        <w:rPr>
          <w:noProof/>
        </w:rPr>
        <w:instrText xml:space="preserve"> PAGEREF _Toc160974246 \h </w:instrText>
      </w:r>
      <w:r>
        <w:rPr>
          <w:noProof/>
        </w:rPr>
      </w:r>
      <w:r>
        <w:rPr>
          <w:noProof/>
        </w:rPr>
        <w:fldChar w:fldCharType="separate"/>
      </w:r>
      <w:r>
        <w:rPr>
          <w:noProof/>
        </w:rPr>
        <w:t>79</w:t>
      </w:r>
      <w:r>
        <w:rPr>
          <w:noProof/>
        </w:rPr>
        <w:fldChar w:fldCharType="end"/>
      </w:r>
    </w:p>
    <w:p w14:paraId="246D1272" w14:textId="59F02D4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5.24</w:t>
      </w:r>
      <w:r w:rsidRPr="00941C1C">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_Toc160974247 \h </w:instrText>
      </w:r>
      <w:r>
        <w:rPr>
          <w:noProof/>
        </w:rPr>
      </w:r>
      <w:r>
        <w:rPr>
          <w:noProof/>
        </w:rPr>
        <w:fldChar w:fldCharType="separate"/>
      </w:r>
      <w:r>
        <w:rPr>
          <w:noProof/>
        </w:rPr>
        <w:t>79</w:t>
      </w:r>
      <w:r>
        <w:rPr>
          <w:noProof/>
        </w:rPr>
        <w:fldChar w:fldCharType="end"/>
      </w:r>
    </w:p>
    <w:p w14:paraId="076960E8" w14:textId="1B5ADCA6"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5.24.2.2</w:t>
      </w:r>
      <w:r>
        <w:rPr>
          <w:rFonts w:asciiTheme="minorHAnsi" w:eastAsiaTheme="minorEastAsia" w:hAnsiTheme="minorHAnsi" w:cstheme="minorBidi"/>
          <w:noProof/>
          <w:kern w:val="2"/>
          <w:sz w:val="22"/>
          <w:szCs w:val="22"/>
          <w:lang w:eastAsia="en-GB"/>
          <w14:ligatures w14:val="standardContextual"/>
        </w:rPr>
        <w:tab/>
      </w:r>
      <w:r>
        <w:rPr>
          <w:noProof/>
        </w:rPr>
        <w:t>GTP-U tunnel setup for redundant transmission</w:t>
      </w:r>
      <w:r>
        <w:rPr>
          <w:noProof/>
        </w:rPr>
        <w:tab/>
      </w:r>
      <w:r>
        <w:rPr>
          <w:noProof/>
        </w:rPr>
        <w:fldChar w:fldCharType="begin" w:fldLock="1"/>
      </w:r>
      <w:r>
        <w:rPr>
          <w:noProof/>
        </w:rPr>
        <w:instrText xml:space="preserve"> PAGEREF _Toc160974248 \h </w:instrText>
      </w:r>
      <w:r>
        <w:rPr>
          <w:noProof/>
        </w:rPr>
      </w:r>
      <w:r>
        <w:rPr>
          <w:noProof/>
        </w:rPr>
        <w:fldChar w:fldCharType="separate"/>
      </w:r>
      <w:r>
        <w:rPr>
          <w:noProof/>
        </w:rPr>
        <w:t>79</w:t>
      </w:r>
      <w:r>
        <w:rPr>
          <w:noProof/>
        </w:rPr>
        <w:fldChar w:fldCharType="end"/>
      </w:r>
    </w:p>
    <w:p w14:paraId="70B74E50" w14:textId="64EB306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5.24.2.3</w:t>
      </w:r>
      <w:r>
        <w:rPr>
          <w:rFonts w:asciiTheme="minorHAnsi" w:eastAsiaTheme="minorEastAsia" w:hAnsiTheme="minorHAnsi" w:cstheme="minorBidi"/>
          <w:noProof/>
          <w:kern w:val="2"/>
          <w:sz w:val="22"/>
          <w:szCs w:val="22"/>
          <w:lang w:eastAsia="en-GB"/>
          <w14:ligatures w14:val="standardContextual"/>
        </w:rPr>
        <w:tab/>
      </w:r>
      <w:r>
        <w:rPr>
          <w:noProof/>
        </w:rPr>
        <w:t>Duplicating downlink packets for redundant transmission</w:t>
      </w:r>
      <w:r>
        <w:rPr>
          <w:noProof/>
        </w:rPr>
        <w:tab/>
      </w:r>
      <w:r>
        <w:rPr>
          <w:noProof/>
        </w:rPr>
        <w:fldChar w:fldCharType="begin" w:fldLock="1"/>
      </w:r>
      <w:r>
        <w:rPr>
          <w:noProof/>
        </w:rPr>
        <w:instrText xml:space="preserve"> PAGEREF _Toc160974249 \h </w:instrText>
      </w:r>
      <w:r>
        <w:rPr>
          <w:noProof/>
        </w:rPr>
      </w:r>
      <w:r>
        <w:rPr>
          <w:noProof/>
        </w:rPr>
        <w:fldChar w:fldCharType="separate"/>
      </w:r>
      <w:r>
        <w:rPr>
          <w:noProof/>
        </w:rPr>
        <w:t>80</w:t>
      </w:r>
      <w:r>
        <w:rPr>
          <w:noProof/>
        </w:rPr>
        <w:fldChar w:fldCharType="end"/>
      </w:r>
    </w:p>
    <w:p w14:paraId="43444F72" w14:textId="75B6AC33"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5.24.2.4</w:t>
      </w:r>
      <w:r>
        <w:rPr>
          <w:rFonts w:asciiTheme="minorHAnsi" w:eastAsiaTheme="minorEastAsia" w:hAnsiTheme="minorHAnsi" w:cstheme="minorBidi"/>
          <w:noProof/>
          <w:kern w:val="2"/>
          <w:sz w:val="22"/>
          <w:szCs w:val="22"/>
          <w:lang w:eastAsia="en-GB"/>
          <w14:ligatures w14:val="standardContextual"/>
        </w:rPr>
        <w:tab/>
      </w:r>
      <w:r>
        <w:rPr>
          <w:noProof/>
        </w:rPr>
        <w:t>Eliminating duplicated uplink packets</w:t>
      </w:r>
      <w:r>
        <w:rPr>
          <w:noProof/>
        </w:rPr>
        <w:tab/>
      </w:r>
      <w:r>
        <w:rPr>
          <w:noProof/>
        </w:rPr>
        <w:fldChar w:fldCharType="begin" w:fldLock="1"/>
      </w:r>
      <w:r>
        <w:rPr>
          <w:noProof/>
        </w:rPr>
        <w:instrText xml:space="preserve"> PAGEREF _Toc160974250 \h </w:instrText>
      </w:r>
      <w:r>
        <w:rPr>
          <w:noProof/>
        </w:rPr>
      </w:r>
      <w:r>
        <w:rPr>
          <w:noProof/>
        </w:rPr>
        <w:fldChar w:fldCharType="separate"/>
      </w:r>
      <w:r>
        <w:rPr>
          <w:noProof/>
        </w:rPr>
        <w:t>80</w:t>
      </w:r>
      <w:r>
        <w:rPr>
          <w:noProof/>
        </w:rPr>
        <w:fldChar w:fldCharType="end"/>
      </w:r>
    </w:p>
    <w:p w14:paraId="2EA88FF9" w14:textId="612ED3D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5.24.3</w:t>
      </w:r>
      <w:r>
        <w:rPr>
          <w:rFonts w:asciiTheme="minorHAnsi" w:eastAsiaTheme="minorEastAsia" w:hAnsiTheme="minorHAnsi" w:cstheme="minorBidi"/>
          <w:noProof/>
          <w:kern w:val="2"/>
          <w:sz w:val="22"/>
          <w:szCs w:val="22"/>
          <w:lang w:eastAsia="en-GB"/>
          <w14:ligatures w14:val="standardContextual"/>
        </w:rPr>
        <w:tab/>
      </w:r>
      <w:r>
        <w:rPr>
          <w:noProof/>
        </w:rPr>
        <w:t>Redundant Transmission at transport layer</w:t>
      </w:r>
      <w:r>
        <w:rPr>
          <w:noProof/>
        </w:rPr>
        <w:tab/>
      </w:r>
      <w:r>
        <w:rPr>
          <w:noProof/>
        </w:rPr>
        <w:fldChar w:fldCharType="begin" w:fldLock="1"/>
      </w:r>
      <w:r>
        <w:rPr>
          <w:noProof/>
        </w:rPr>
        <w:instrText xml:space="preserve"> PAGEREF _Toc160974251 \h </w:instrText>
      </w:r>
      <w:r>
        <w:rPr>
          <w:noProof/>
        </w:rPr>
      </w:r>
      <w:r>
        <w:rPr>
          <w:noProof/>
        </w:rPr>
        <w:fldChar w:fldCharType="separate"/>
      </w:r>
      <w:r>
        <w:rPr>
          <w:noProof/>
        </w:rPr>
        <w:t>80</w:t>
      </w:r>
      <w:r>
        <w:rPr>
          <w:noProof/>
        </w:rPr>
        <w:fldChar w:fldCharType="end"/>
      </w:r>
    </w:p>
    <w:p w14:paraId="13A808D8" w14:textId="63D3F1E5"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5.24.4</w:t>
      </w:r>
      <w:r>
        <w:rPr>
          <w:rFonts w:asciiTheme="minorHAnsi" w:eastAsiaTheme="minorEastAsia" w:hAnsiTheme="minorHAnsi" w:cstheme="minorBidi"/>
          <w:noProof/>
          <w:kern w:val="2"/>
          <w:sz w:val="22"/>
          <w:szCs w:val="22"/>
          <w:lang w:eastAsia="en-GB"/>
          <w14:ligatures w14:val="standardContextual"/>
        </w:rPr>
        <w:tab/>
      </w:r>
      <w:r>
        <w:rPr>
          <w:noProof/>
        </w:rPr>
        <w:t>Per QoS Flow Per UE QoS Monitoring</w:t>
      </w:r>
      <w:r>
        <w:rPr>
          <w:noProof/>
        </w:rPr>
        <w:tab/>
      </w:r>
      <w:r>
        <w:rPr>
          <w:noProof/>
        </w:rPr>
        <w:fldChar w:fldCharType="begin" w:fldLock="1"/>
      </w:r>
      <w:r>
        <w:rPr>
          <w:noProof/>
        </w:rPr>
        <w:instrText xml:space="preserve"> PAGEREF _Toc160974252 \h </w:instrText>
      </w:r>
      <w:r>
        <w:rPr>
          <w:noProof/>
        </w:rPr>
      </w:r>
      <w:r>
        <w:rPr>
          <w:noProof/>
        </w:rPr>
        <w:fldChar w:fldCharType="separate"/>
      </w:r>
      <w:r>
        <w:rPr>
          <w:noProof/>
        </w:rPr>
        <w:t>81</w:t>
      </w:r>
      <w:r>
        <w:rPr>
          <w:noProof/>
        </w:rPr>
        <w:fldChar w:fldCharType="end"/>
      </w:r>
    </w:p>
    <w:p w14:paraId="30680197" w14:textId="4BFD3693"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_Toc160974253 \h </w:instrText>
      </w:r>
      <w:r>
        <w:rPr>
          <w:noProof/>
        </w:rPr>
      </w:r>
      <w:r>
        <w:rPr>
          <w:noProof/>
        </w:rPr>
        <w:fldChar w:fldCharType="separate"/>
      </w:r>
      <w:r>
        <w:rPr>
          <w:noProof/>
        </w:rPr>
        <w:t>81</w:t>
      </w:r>
      <w:r>
        <w:rPr>
          <w:noProof/>
        </w:rPr>
        <w:fldChar w:fldCharType="end"/>
      </w:r>
    </w:p>
    <w:p w14:paraId="2111BD66" w14:textId="629D1687"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5.24.4.2</w:t>
      </w:r>
      <w:r>
        <w:rPr>
          <w:rFonts w:asciiTheme="minorHAnsi" w:eastAsiaTheme="minorEastAsia" w:hAnsiTheme="minorHAnsi" w:cstheme="minorBidi"/>
          <w:noProof/>
          <w:kern w:val="2"/>
          <w:sz w:val="22"/>
          <w:szCs w:val="22"/>
          <w:lang w:eastAsia="en-GB"/>
          <w14:ligatures w14:val="standardContextual"/>
        </w:rPr>
        <w:tab/>
      </w:r>
      <w:r>
        <w:rPr>
          <w:noProof/>
        </w:rPr>
        <w:t>QoS Monitoring Control</w:t>
      </w:r>
      <w:r>
        <w:rPr>
          <w:noProof/>
        </w:rPr>
        <w:tab/>
      </w:r>
      <w:r>
        <w:rPr>
          <w:noProof/>
        </w:rPr>
        <w:fldChar w:fldCharType="begin" w:fldLock="1"/>
      </w:r>
      <w:r>
        <w:rPr>
          <w:noProof/>
        </w:rPr>
        <w:instrText xml:space="preserve"> PAGEREF _Toc160974254 \h </w:instrText>
      </w:r>
      <w:r>
        <w:rPr>
          <w:noProof/>
        </w:rPr>
      </w:r>
      <w:r>
        <w:rPr>
          <w:noProof/>
        </w:rPr>
        <w:fldChar w:fldCharType="separate"/>
      </w:r>
      <w:r>
        <w:rPr>
          <w:noProof/>
        </w:rPr>
        <w:t>81</w:t>
      </w:r>
      <w:r>
        <w:rPr>
          <w:noProof/>
        </w:rPr>
        <w:fldChar w:fldCharType="end"/>
      </w:r>
    </w:p>
    <w:p w14:paraId="409BA6BB" w14:textId="4D83C135"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5.24.4.3</w:t>
      </w:r>
      <w:r>
        <w:rPr>
          <w:rFonts w:asciiTheme="minorHAnsi" w:eastAsiaTheme="minorEastAsia" w:hAnsiTheme="minorHAnsi" w:cstheme="minorBidi"/>
          <w:noProof/>
          <w:kern w:val="2"/>
          <w:sz w:val="22"/>
          <w:szCs w:val="22"/>
          <w:lang w:eastAsia="en-GB"/>
          <w14:ligatures w14:val="standardContextual"/>
        </w:rPr>
        <w:tab/>
      </w:r>
      <w:r>
        <w:rPr>
          <w:noProof/>
        </w:rPr>
        <w:t>QoS Monitoring Reporting</w:t>
      </w:r>
      <w:r>
        <w:rPr>
          <w:noProof/>
        </w:rPr>
        <w:tab/>
      </w:r>
      <w:r>
        <w:rPr>
          <w:noProof/>
        </w:rPr>
        <w:fldChar w:fldCharType="begin" w:fldLock="1"/>
      </w:r>
      <w:r>
        <w:rPr>
          <w:noProof/>
        </w:rPr>
        <w:instrText xml:space="preserve"> PAGEREF _Toc160974255 \h </w:instrText>
      </w:r>
      <w:r>
        <w:rPr>
          <w:noProof/>
        </w:rPr>
      </w:r>
      <w:r>
        <w:rPr>
          <w:noProof/>
        </w:rPr>
        <w:fldChar w:fldCharType="separate"/>
      </w:r>
      <w:r>
        <w:rPr>
          <w:noProof/>
        </w:rPr>
        <w:t>81</w:t>
      </w:r>
      <w:r>
        <w:rPr>
          <w:noProof/>
        </w:rPr>
        <w:fldChar w:fldCharType="end"/>
      </w:r>
    </w:p>
    <w:p w14:paraId="2E582203" w14:textId="6157AD0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5.24.5</w:t>
      </w:r>
      <w:r>
        <w:rPr>
          <w:rFonts w:asciiTheme="minorHAnsi" w:eastAsiaTheme="minorEastAsia" w:hAnsiTheme="minorHAnsi" w:cstheme="minorBidi"/>
          <w:noProof/>
          <w:kern w:val="2"/>
          <w:sz w:val="22"/>
          <w:szCs w:val="22"/>
          <w:lang w:eastAsia="en-GB"/>
          <w14:ligatures w14:val="standardContextual"/>
        </w:rPr>
        <w:tab/>
      </w:r>
      <w:r>
        <w:rPr>
          <w:noProof/>
        </w:rPr>
        <w:t>Per GTP-U Path QoS Monitoring</w:t>
      </w:r>
      <w:r>
        <w:rPr>
          <w:noProof/>
        </w:rPr>
        <w:tab/>
      </w:r>
      <w:r>
        <w:rPr>
          <w:noProof/>
        </w:rPr>
        <w:fldChar w:fldCharType="begin" w:fldLock="1"/>
      </w:r>
      <w:r>
        <w:rPr>
          <w:noProof/>
        </w:rPr>
        <w:instrText xml:space="preserve"> PAGEREF _Toc160974256 \h </w:instrText>
      </w:r>
      <w:r>
        <w:rPr>
          <w:noProof/>
        </w:rPr>
      </w:r>
      <w:r>
        <w:rPr>
          <w:noProof/>
        </w:rPr>
        <w:fldChar w:fldCharType="separate"/>
      </w:r>
      <w:r>
        <w:rPr>
          <w:noProof/>
        </w:rPr>
        <w:t>82</w:t>
      </w:r>
      <w:r>
        <w:rPr>
          <w:noProof/>
        </w:rPr>
        <w:fldChar w:fldCharType="end"/>
      </w:r>
    </w:p>
    <w:p w14:paraId="061D8AE9" w14:textId="2E3ED88B"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_Toc160974257 \h </w:instrText>
      </w:r>
      <w:r>
        <w:rPr>
          <w:noProof/>
        </w:rPr>
      </w:r>
      <w:r>
        <w:rPr>
          <w:noProof/>
        </w:rPr>
        <w:fldChar w:fldCharType="separate"/>
      </w:r>
      <w:r>
        <w:rPr>
          <w:noProof/>
        </w:rPr>
        <w:t>82</w:t>
      </w:r>
      <w:r>
        <w:rPr>
          <w:noProof/>
        </w:rPr>
        <w:fldChar w:fldCharType="end"/>
      </w:r>
    </w:p>
    <w:p w14:paraId="3666BA80" w14:textId="2055A34F"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5.24.5.2</w:t>
      </w:r>
      <w:r>
        <w:rPr>
          <w:rFonts w:asciiTheme="minorHAnsi" w:eastAsiaTheme="minorEastAsia" w:hAnsiTheme="minorHAnsi" w:cstheme="minorBidi"/>
          <w:noProof/>
          <w:kern w:val="2"/>
          <w:sz w:val="22"/>
          <w:szCs w:val="22"/>
          <w:lang w:eastAsia="en-GB"/>
          <w14:ligatures w14:val="standardContextual"/>
        </w:rPr>
        <w:tab/>
      </w:r>
      <w:r>
        <w:rPr>
          <w:noProof/>
        </w:rPr>
        <w:t>GTP-U path monitoring</w:t>
      </w:r>
      <w:r>
        <w:rPr>
          <w:noProof/>
        </w:rPr>
        <w:tab/>
      </w:r>
      <w:r>
        <w:rPr>
          <w:noProof/>
        </w:rPr>
        <w:fldChar w:fldCharType="begin" w:fldLock="1"/>
      </w:r>
      <w:r>
        <w:rPr>
          <w:noProof/>
        </w:rPr>
        <w:instrText xml:space="preserve"> PAGEREF _Toc160974258 \h </w:instrText>
      </w:r>
      <w:r>
        <w:rPr>
          <w:noProof/>
        </w:rPr>
      </w:r>
      <w:r>
        <w:rPr>
          <w:noProof/>
        </w:rPr>
        <w:fldChar w:fldCharType="separate"/>
      </w:r>
      <w:r>
        <w:rPr>
          <w:noProof/>
        </w:rPr>
        <w:t>82</w:t>
      </w:r>
      <w:r>
        <w:rPr>
          <w:noProof/>
        </w:rPr>
        <w:fldChar w:fldCharType="end"/>
      </w:r>
    </w:p>
    <w:p w14:paraId="1E0DA0A3" w14:textId="376BEFC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5.24.5.3</w:t>
      </w:r>
      <w:r>
        <w:rPr>
          <w:rFonts w:asciiTheme="minorHAnsi" w:eastAsiaTheme="minorEastAsia" w:hAnsiTheme="minorHAnsi" w:cstheme="minorBidi"/>
          <w:noProof/>
          <w:kern w:val="2"/>
          <w:sz w:val="22"/>
          <w:szCs w:val="22"/>
          <w:lang w:eastAsia="en-GB"/>
          <w14:ligatures w14:val="standardContextual"/>
        </w:rPr>
        <w:tab/>
      </w:r>
      <w:r>
        <w:rPr>
          <w:noProof/>
        </w:rPr>
        <w:t>QoS monitoring of a PDU session based on GTP-U path monitoring</w:t>
      </w:r>
      <w:r>
        <w:rPr>
          <w:noProof/>
        </w:rPr>
        <w:tab/>
      </w:r>
      <w:r>
        <w:rPr>
          <w:noProof/>
        </w:rPr>
        <w:fldChar w:fldCharType="begin" w:fldLock="1"/>
      </w:r>
      <w:r>
        <w:rPr>
          <w:noProof/>
        </w:rPr>
        <w:instrText xml:space="preserve"> PAGEREF _Toc160974259 \h </w:instrText>
      </w:r>
      <w:r>
        <w:rPr>
          <w:noProof/>
        </w:rPr>
      </w:r>
      <w:r>
        <w:rPr>
          <w:noProof/>
        </w:rPr>
        <w:fldChar w:fldCharType="separate"/>
      </w:r>
      <w:r>
        <w:rPr>
          <w:noProof/>
        </w:rPr>
        <w:t>83</w:t>
      </w:r>
      <w:r>
        <w:rPr>
          <w:noProof/>
        </w:rPr>
        <w:fldChar w:fldCharType="end"/>
      </w:r>
    </w:p>
    <w:p w14:paraId="0BD8426B" w14:textId="76ED3F5C"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5.24.5.4</w:t>
      </w:r>
      <w:r>
        <w:rPr>
          <w:rFonts w:asciiTheme="minorHAnsi" w:eastAsiaTheme="minorEastAsia" w:hAnsiTheme="minorHAnsi" w:cstheme="minorBidi"/>
          <w:noProof/>
          <w:kern w:val="2"/>
          <w:sz w:val="22"/>
          <w:szCs w:val="22"/>
          <w:lang w:eastAsia="en-GB"/>
          <w14:ligatures w14:val="standardContextual"/>
        </w:rPr>
        <w:tab/>
      </w:r>
      <w:r>
        <w:rPr>
          <w:noProof/>
        </w:rPr>
        <w:t>QoS Monitoring Reporting</w:t>
      </w:r>
      <w:r>
        <w:rPr>
          <w:noProof/>
        </w:rPr>
        <w:tab/>
      </w:r>
      <w:r>
        <w:rPr>
          <w:noProof/>
        </w:rPr>
        <w:fldChar w:fldCharType="begin" w:fldLock="1"/>
      </w:r>
      <w:r>
        <w:rPr>
          <w:noProof/>
        </w:rPr>
        <w:instrText xml:space="preserve"> PAGEREF _Toc160974260 \h </w:instrText>
      </w:r>
      <w:r>
        <w:rPr>
          <w:noProof/>
        </w:rPr>
      </w:r>
      <w:r>
        <w:rPr>
          <w:noProof/>
        </w:rPr>
        <w:fldChar w:fldCharType="separate"/>
      </w:r>
      <w:r>
        <w:rPr>
          <w:noProof/>
        </w:rPr>
        <w:t>83</w:t>
      </w:r>
      <w:r>
        <w:rPr>
          <w:noProof/>
        </w:rPr>
        <w:fldChar w:fldCharType="end"/>
      </w:r>
    </w:p>
    <w:p w14:paraId="0278B501" w14:textId="7A1C6326"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Support of IPTV (for 5GC)</w:t>
      </w:r>
      <w:r>
        <w:rPr>
          <w:noProof/>
        </w:rPr>
        <w:tab/>
      </w:r>
      <w:r>
        <w:rPr>
          <w:noProof/>
        </w:rPr>
        <w:fldChar w:fldCharType="begin" w:fldLock="1"/>
      </w:r>
      <w:r>
        <w:rPr>
          <w:noProof/>
        </w:rPr>
        <w:instrText xml:space="preserve"> PAGEREF _Toc160974261 \h </w:instrText>
      </w:r>
      <w:r>
        <w:rPr>
          <w:noProof/>
        </w:rPr>
      </w:r>
      <w:r>
        <w:rPr>
          <w:noProof/>
        </w:rPr>
        <w:fldChar w:fldCharType="separate"/>
      </w:r>
      <w:r>
        <w:rPr>
          <w:noProof/>
        </w:rPr>
        <w:t>84</w:t>
      </w:r>
      <w:r>
        <w:rPr>
          <w:noProof/>
        </w:rPr>
        <w:fldChar w:fldCharType="end"/>
      </w:r>
    </w:p>
    <w:p w14:paraId="6BC48854" w14:textId="18563C32"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Support of Time Sensitive Communications (for 5GC)</w:t>
      </w:r>
      <w:r>
        <w:rPr>
          <w:noProof/>
        </w:rPr>
        <w:tab/>
      </w:r>
      <w:r>
        <w:rPr>
          <w:noProof/>
        </w:rPr>
        <w:fldChar w:fldCharType="begin" w:fldLock="1"/>
      </w:r>
      <w:r>
        <w:rPr>
          <w:noProof/>
        </w:rPr>
        <w:instrText xml:space="preserve"> PAGEREF _Toc160974262 \h </w:instrText>
      </w:r>
      <w:r>
        <w:rPr>
          <w:noProof/>
        </w:rPr>
      </w:r>
      <w:r>
        <w:rPr>
          <w:noProof/>
        </w:rPr>
        <w:fldChar w:fldCharType="separate"/>
      </w:r>
      <w:r>
        <w:rPr>
          <w:noProof/>
        </w:rPr>
        <w:t>85</w:t>
      </w:r>
      <w:r>
        <w:rPr>
          <w:noProof/>
        </w:rPr>
        <w:fldChar w:fldCharType="end"/>
      </w:r>
    </w:p>
    <w:p w14:paraId="6DAEFBB8" w14:textId="6712EBC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_Toc160974263 \h </w:instrText>
      </w:r>
      <w:r>
        <w:rPr>
          <w:noProof/>
        </w:rPr>
      </w:r>
      <w:r>
        <w:rPr>
          <w:noProof/>
        </w:rPr>
        <w:fldChar w:fldCharType="separate"/>
      </w:r>
      <w:r>
        <w:rPr>
          <w:noProof/>
        </w:rPr>
        <w:t>85</w:t>
      </w:r>
      <w:r>
        <w:rPr>
          <w:noProof/>
        </w:rPr>
        <w:fldChar w:fldCharType="end"/>
      </w:r>
    </w:p>
    <w:p w14:paraId="6CFBC6B0" w14:textId="0D03130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5.26.2</w:t>
      </w:r>
      <w:r>
        <w:rPr>
          <w:rFonts w:asciiTheme="minorHAnsi" w:eastAsiaTheme="minorEastAsia" w:hAnsiTheme="minorHAnsi" w:cstheme="minorBidi"/>
          <w:noProof/>
          <w:kern w:val="2"/>
          <w:sz w:val="22"/>
          <w:szCs w:val="22"/>
          <w:lang w:eastAsia="en-GB"/>
          <w14:ligatures w14:val="standardContextual"/>
        </w:rPr>
        <w:tab/>
      </w:r>
      <w:r>
        <w:rPr>
          <w:noProof/>
        </w:rPr>
        <w:t>5GS Bridge management</w:t>
      </w:r>
      <w:r>
        <w:rPr>
          <w:noProof/>
        </w:rPr>
        <w:tab/>
      </w:r>
      <w:r>
        <w:rPr>
          <w:noProof/>
        </w:rPr>
        <w:fldChar w:fldCharType="begin" w:fldLock="1"/>
      </w:r>
      <w:r>
        <w:rPr>
          <w:noProof/>
        </w:rPr>
        <w:instrText xml:space="preserve"> PAGEREF _Toc160974264 \h </w:instrText>
      </w:r>
      <w:r>
        <w:rPr>
          <w:noProof/>
        </w:rPr>
      </w:r>
      <w:r>
        <w:rPr>
          <w:noProof/>
        </w:rPr>
        <w:fldChar w:fldCharType="separate"/>
      </w:r>
      <w:r>
        <w:rPr>
          <w:noProof/>
        </w:rPr>
        <w:t>85</w:t>
      </w:r>
      <w:r>
        <w:rPr>
          <w:noProof/>
        </w:rPr>
        <w:fldChar w:fldCharType="end"/>
      </w:r>
    </w:p>
    <w:p w14:paraId="12025017" w14:textId="5E05CC3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5.26.3</w:t>
      </w:r>
      <w:r>
        <w:rPr>
          <w:rFonts w:asciiTheme="minorHAnsi" w:eastAsiaTheme="minorEastAsia" w:hAnsiTheme="minorHAnsi" w:cstheme="minorBidi"/>
          <w:noProof/>
          <w:kern w:val="2"/>
          <w:sz w:val="22"/>
          <w:szCs w:val="22"/>
          <w:lang w:eastAsia="en-GB"/>
          <w14:ligatures w14:val="standardContextual"/>
        </w:rPr>
        <w:tab/>
      </w:r>
      <w:r>
        <w:rPr>
          <w:noProof/>
        </w:rPr>
        <w:t>Transfer of 5GS bridge and port management information</w:t>
      </w:r>
      <w:r>
        <w:rPr>
          <w:noProof/>
        </w:rPr>
        <w:tab/>
      </w:r>
      <w:r>
        <w:rPr>
          <w:noProof/>
        </w:rPr>
        <w:fldChar w:fldCharType="begin" w:fldLock="1"/>
      </w:r>
      <w:r>
        <w:rPr>
          <w:noProof/>
        </w:rPr>
        <w:instrText xml:space="preserve"> PAGEREF _Toc160974265 \h </w:instrText>
      </w:r>
      <w:r>
        <w:rPr>
          <w:noProof/>
        </w:rPr>
      </w:r>
      <w:r>
        <w:rPr>
          <w:noProof/>
        </w:rPr>
        <w:fldChar w:fldCharType="separate"/>
      </w:r>
      <w:r>
        <w:rPr>
          <w:noProof/>
        </w:rPr>
        <w:t>85</w:t>
      </w:r>
      <w:r>
        <w:rPr>
          <w:noProof/>
        </w:rPr>
        <w:fldChar w:fldCharType="end"/>
      </w:r>
    </w:p>
    <w:p w14:paraId="7DC74975" w14:textId="15AED23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5.26.4</w:t>
      </w:r>
      <w:r>
        <w:rPr>
          <w:rFonts w:asciiTheme="minorHAnsi" w:eastAsiaTheme="minorEastAsia" w:hAnsiTheme="minorHAnsi" w:cstheme="minorBidi"/>
          <w:noProof/>
          <w:kern w:val="2"/>
          <w:sz w:val="22"/>
          <w:szCs w:val="22"/>
          <w:lang w:eastAsia="en-GB"/>
          <w14:ligatures w14:val="standardContextual"/>
        </w:rPr>
        <w:tab/>
      </w:r>
      <w:r>
        <w:rPr>
          <w:noProof/>
        </w:rPr>
        <w:t>Reporting clock drift between TSN and 5GS times from UPF to SMF</w:t>
      </w:r>
      <w:r>
        <w:rPr>
          <w:noProof/>
        </w:rPr>
        <w:tab/>
      </w:r>
      <w:r>
        <w:rPr>
          <w:noProof/>
        </w:rPr>
        <w:fldChar w:fldCharType="begin" w:fldLock="1"/>
      </w:r>
      <w:r>
        <w:rPr>
          <w:noProof/>
        </w:rPr>
        <w:instrText xml:space="preserve"> PAGEREF _Toc160974266 \h </w:instrText>
      </w:r>
      <w:r>
        <w:rPr>
          <w:noProof/>
        </w:rPr>
      </w:r>
      <w:r>
        <w:rPr>
          <w:noProof/>
        </w:rPr>
        <w:fldChar w:fldCharType="separate"/>
      </w:r>
      <w:r>
        <w:rPr>
          <w:noProof/>
        </w:rPr>
        <w:t>85</w:t>
      </w:r>
      <w:r>
        <w:rPr>
          <w:noProof/>
        </w:rPr>
        <w:fldChar w:fldCharType="end"/>
      </w:r>
    </w:p>
    <w:p w14:paraId="615A1C2A" w14:textId="480D1901"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5.27</w:t>
      </w:r>
      <w:r>
        <w:rPr>
          <w:rFonts w:asciiTheme="minorHAnsi" w:eastAsiaTheme="minorEastAsia" w:hAnsiTheme="minorHAnsi" w:cstheme="minorBidi"/>
          <w:noProof/>
          <w:kern w:val="2"/>
          <w:sz w:val="22"/>
          <w:szCs w:val="22"/>
          <w:lang w:eastAsia="en-GB"/>
          <w14:ligatures w14:val="standardContextual"/>
        </w:rPr>
        <w:tab/>
      </w:r>
      <w:r>
        <w:rPr>
          <w:noProof/>
        </w:rPr>
        <w:t>Inter-PLMN User Plane Security</w:t>
      </w:r>
      <w:r>
        <w:rPr>
          <w:noProof/>
        </w:rPr>
        <w:tab/>
      </w:r>
      <w:r>
        <w:rPr>
          <w:noProof/>
        </w:rPr>
        <w:fldChar w:fldCharType="begin" w:fldLock="1"/>
      </w:r>
      <w:r>
        <w:rPr>
          <w:noProof/>
        </w:rPr>
        <w:instrText xml:space="preserve"> PAGEREF _Toc160974267 \h </w:instrText>
      </w:r>
      <w:r>
        <w:rPr>
          <w:noProof/>
        </w:rPr>
      </w:r>
      <w:r>
        <w:rPr>
          <w:noProof/>
        </w:rPr>
        <w:fldChar w:fldCharType="separate"/>
      </w:r>
      <w:r>
        <w:rPr>
          <w:noProof/>
        </w:rPr>
        <w:t>86</w:t>
      </w:r>
      <w:r>
        <w:rPr>
          <w:noProof/>
        </w:rPr>
        <w:fldChar w:fldCharType="end"/>
      </w:r>
    </w:p>
    <w:p w14:paraId="58F77177" w14:textId="37AF362E"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5.28</w:t>
      </w:r>
      <w:r>
        <w:rPr>
          <w:rFonts w:asciiTheme="minorHAnsi" w:eastAsiaTheme="minorEastAsia" w:hAnsiTheme="minorHAnsi" w:cstheme="minorBidi"/>
          <w:noProof/>
          <w:kern w:val="2"/>
          <w:sz w:val="22"/>
          <w:szCs w:val="22"/>
          <w:lang w:eastAsia="en-GB"/>
          <w14:ligatures w14:val="standardContextual"/>
        </w:rPr>
        <w:tab/>
      </w:r>
      <w:r>
        <w:rPr>
          <w:noProof/>
        </w:rPr>
        <w:t>Downlink data delivery status with UPF buffering (for 5GC)</w:t>
      </w:r>
      <w:r>
        <w:rPr>
          <w:noProof/>
        </w:rPr>
        <w:tab/>
      </w:r>
      <w:r>
        <w:rPr>
          <w:noProof/>
        </w:rPr>
        <w:fldChar w:fldCharType="begin" w:fldLock="1"/>
      </w:r>
      <w:r>
        <w:rPr>
          <w:noProof/>
        </w:rPr>
        <w:instrText xml:space="preserve"> PAGEREF _Toc160974268 \h </w:instrText>
      </w:r>
      <w:r>
        <w:rPr>
          <w:noProof/>
        </w:rPr>
      </w:r>
      <w:r>
        <w:rPr>
          <w:noProof/>
        </w:rPr>
        <w:fldChar w:fldCharType="separate"/>
      </w:r>
      <w:r>
        <w:rPr>
          <w:noProof/>
        </w:rPr>
        <w:t>86</w:t>
      </w:r>
      <w:r>
        <w:rPr>
          <w:noProof/>
        </w:rPr>
        <w:fldChar w:fldCharType="end"/>
      </w:r>
    </w:p>
    <w:p w14:paraId="27C8C5E3" w14:textId="1167E0F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5.28.1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_Toc160974269 \h </w:instrText>
      </w:r>
      <w:r>
        <w:rPr>
          <w:noProof/>
        </w:rPr>
      </w:r>
      <w:r>
        <w:rPr>
          <w:noProof/>
        </w:rPr>
        <w:fldChar w:fldCharType="separate"/>
      </w:r>
      <w:r>
        <w:rPr>
          <w:noProof/>
        </w:rPr>
        <w:t>86</w:t>
      </w:r>
      <w:r>
        <w:rPr>
          <w:noProof/>
        </w:rPr>
        <w:fldChar w:fldCharType="end"/>
      </w:r>
    </w:p>
    <w:p w14:paraId="5C5C5F45" w14:textId="6327D33B"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5.</w:t>
      </w:r>
      <w:r>
        <w:rPr>
          <w:noProof/>
          <w:lang w:eastAsia="zh-CN"/>
        </w:rPr>
        <w:t>29</w:t>
      </w:r>
      <w:r>
        <w:rPr>
          <w:rFonts w:asciiTheme="minorHAnsi" w:eastAsiaTheme="minorEastAsia" w:hAnsiTheme="minorHAnsi" w:cstheme="minorBidi"/>
          <w:noProof/>
          <w:kern w:val="2"/>
          <w:sz w:val="22"/>
          <w:szCs w:val="22"/>
          <w:lang w:eastAsia="en-GB"/>
          <w14:ligatures w14:val="standardContextual"/>
        </w:rPr>
        <w:tab/>
      </w:r>
      <w:r>
        <w:rPr>
          <w:noProof/>
        </w:rPr>
        <w:t xml:space="preserve">Support </w:t>
      </w:r>
      <w:r>
        <w:rPr>
          <w:noProof/>
          <w:lang w:eastAsia="zh-CN"/>
        </w:rPr>
        <w:t>Reliable Data Service</w:t>
      </w:r>
      <w:r>
        <w:rPr>
          <w:noProof/>
        </w:rPr>
        <w:tab/>
      </w:r>
      <w:r>
        <w:rPr>
          <w:noProof/>
        </w:rPr>
        <w:fldChar w:fldCharType="begin" w:fldLock="1"/>
      </w:r>
      <w:r>
        <w:rPr>
          <w:noProof/>
        </w:rPr>
        <w:instrText xml:space="preserve"> PAGEREF _Toc160974270 \h </w:instrText>
      </w:r>
      <w:r>
        <w:rPr>
          <w:noProof/>
        </w:rPr>
      </w:r>
      <w:r>
        <w:rPr>
          <w:noProof/>
        </w:rPr>
        <w:fldChar w:fldCharType="separate"/>
      </w:r>
      <w:r>
        <w:rPr>
          <w:noProof/>
        </w:rPr>
        <w:t>87</w:t>
      </w:r>
      <w:r>
        <w:rPr>
          <w:noProof/>
        </w:rPr>
        <w:fldChar w:fldCharType="end"/>
      </w:r>
    </w:p>
    <w:p w14:paraId="5EBFB0AF" w14:textId="4F753CF1"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_Toc160974271 \h </w:instrText>
      </w:r>
      <w:r>
        <w:rPr>
          <w:noProof/>
        </w:rPr>
      </w:r>
      <w:r>
        <w:rPr>
          <w:noProof/>
        </w:rPr>
        <w:fldChar w:fldCharType="separate"/>
      </w:r>
      <w:r>
        <w:rPr>
          <w:noProof/>
        </w:rPr>
        <w:t>87</w:t>
      </w:r>
      <w:r>
        <w:rPr>
          <w:noProof/>
        </w:rPr>
        <w:fldChar w:fldCharType="end"/>
      </w:r>
    </w:p>
    <w:p w14:paraId="7AEA0283" w14:textId="10EDD4D2"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_Toc160974272 \h </w:instrText>
      </w:r>
      <w:r>
        <w:rPr>
          <w:noProof/>
        </w:rPr>
      </w:r>
      <w:r>
        <w:rPr>
          <w:noProof/>
        </w:rPr>
        <w:fldChar w:fldCharType="separate"/>
      </w:r>
      <w:r>
        <w:rPr>
          <w:noProof/>
        </w:rPr>
        <w:t>87</w:t>
      </w:r>
      <w:r>
        <w:rPr>
          <w:noProof/>
        </w:rPr>
        <w:fldChar w:fldCharType="end"/>
      </w:r>
    </w:p>
    <w:p w14:paraId="7E6F4CBA" w14:textId="580A10D6"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PFCP Node Related Procedures</w:t>
      </w:r>
      <w:r>
        <w:rPr>
          <w:noProof/>
        </w:rPr>
        <w:tab/>
      </w:r>
      <w:r>
        <w:rPr>
          <w:noProof/>
        </w:rPr>
        <w:fldChar w:fldCharType="begin" w:fldLock="1"/>
      </w:r>
      <w:r>
        <w:rPr>
          <w:noProof/>
        </w:rPr>
        <w:instrText xml:space="preserve"> PAGEREF _Toc160974273 \h </w:instrText>
      </w:r>
      <w:r>
        <w:rPr>
          <w:noProof/>
        </w:rPr>
      </w:r>
      <w:r>
        <w:rPr>
          <w:noProof/>
        </w:rPr>
        <w:fldChar w:fldCharType="separate"/>
      </w:r>
      <w:r>
        <w:rPr>
          <w:noProof/>
        </w:rPr>
        <w:t>88</w:t>
      </w:r>
      <w:r>
        <w:rPr>
          <w:noProof/>
        </w:rPr>
        <w:fldChar w:fldCharType="end"/>
      </w:r>
    </w:p>
    <w:p w14:paraId="0EDF8691" w14:textId="7B29B41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_Toc160974274 \h </w:instrText>
      </w:r>
      <w:r>
        <w:rPr>
          <w:noProof/>
        </w:rPr>
      </w:r>
      <w:r>
        <w:rPr>
          <w:noProof/>
        </w:rPr>
        <w:fldChar w:fldCharType="separate"/>
      </w:r>
      <w:r>
        <w:rPr>
          <w:noProof/>
        </w:rPr>
        <w:t>88</w:t>
      </w:r>
      <w:r>
        <w:rPr>
          <w:noProof/>
        </w:rPr>
        <w:fldChar w:fldCharType="end"/>
      </w:r>
    </w:p>
    <w:p w14:paraId="303A1A0E" w14:textId="05A3B87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rFonts w:eastAsia="SimSun"/>
          <w:noProof/>
        </w:rPr>
        <w:t>6.</w:t>
      </w:r>
      <w:r w:rsidRPr="00941C1C">
        <w:rPr>
          <w:rFonts w:eastAsia="SimSun"/>
          <w:noProof/>
          <w:lang w:val="en-US"/>
        </w:rPr>
        <w:t>2.</w:t>
      </w:r>
      <w:r w:rsidRPr="00941C1C">
        <w:rPr>
          <w:rFonts w:eastAsia="SimSun"/>
          <w:noProof/>
          <w:lang w:val="en-US" w:eastAsia="zh-CN"/>
        </w:rPr>
        <w:t>2</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en-US" w:eastAsia="zh-CN"/>
        </w:rPr>
        <w:t>Heartbeat P</w:t>
      </w:r>
      <w:r w:rsidRPr="00941C1C">
        <w:rPr>
          <w:rFonts w:eastAsia="SimSun"/>
          <w:noProof/>
          <w:lang w:eastAsia="zh-CN"/>
        </w:rPr>
        <w:t>rocedure</w:t>
      </w:r>
      <w:r>
        <w:rPr>
          <w:noProof/>
        </w:rPr>
        <w:tab/>
      </w:r>
      <w:r>
        <w:rPr>
          <w:noProof/>
        </w:rPr>
        <w:fldChar w:fldCharType="begin" w:fldLock="1"/>
      </w:r>
      <w:r>
        <w:rPr>
          <w:noProof/>
        </w:rPr>
        <w:instrText xml:space="preserve"> PAGEREF _Toc160974275 \h </w:instrText>
      </w:r>
      <w:r>
        <w:rPr>
          <w:noProof/>
        </w:rPr>
      </w:r>
      <w:r>
        <w:rPr>
          <w:noProof/>
        </w:rPr>
        <w:fldChar w:fldCharType="separate"/>
      </w:r>
      <w:r>
        <w:rPr>
          <w:noProof/>
        </w:rPr>
        <w:t>88</w:t>
      </w:r>
      <w:r>
        <w:rPr>
          <w:noProof/>
        </w:rPr>
        <w:fldChar w:fldCharType="end"/>
      </w:r>
    </w:p>
    <w:p w14:paraId="40065976" w14:textId="54C14A8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rFonts w:eastAsia="SimSun"/>
          <w:noProof/>
          <w:lang w:eastAsia="zh-CN"/>
        </w:rPr>
        <w:t>6.</w:t>
      </w:r>
      <w:r w:rsidRPr="00941C1C">
        <w:rPr>
          <w:rFonts w:eastAsia="SimSun"/>
          <w:noProof/>
          <w:lang w:val="en-US" w:eastAsia="zh-CN"/>
        </w:rPr>
        <w:t>2.2</w:t>
      </w:r>
      <w:r w:rsidRPr="00941C1C">
        <w:rPr>
          <w:rFonts w:eastAsia="SimSun"/>
          <w:noProof/>
          <w:lang w:eastAsia="zh-CN"/>
        </w:rPr>
        <w:t>.1</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eastAsia="zh-CN"/>
        </w:rPr>
        <w:t>General</w:t>
      </w:r>
      <w:r>
        <w:rPr>
          <w:noProof/>
        </w:rPr>
        <w:tab/>
      </w:r>
      <w:r>
        <w:rPr>
          <w:noProof/>
        </w:rPr>
        <w:fldChar w:fldCharType="begin" w:fldLock="1"/>
      </w:r>
      <w:r>
        <w:rPr>
          <w:noProof/>
        </w:rPr>
        <w:instrText xml:space="preserve"> PAGEREF _Toc160974276 \h </w:instrText>
      </w:r>
      <w:r>
        <w:rPr>
          <w:noProof/>
        </w:rPr>
      </w:r>
      <w:r>
        <w:rPr>
          <w:noProof/>
        </w:rPr>
        <w:fldChar w:fldCharType="separate"/>
      </w:r>
      <w:r>
        <w:rPr>
          <w:noProof/>
        </w:rPr>
        <w:t>88</w:t>
      </w:r>
      <w:r>
        <w:rPr>
          <w:noProof/>
        </w:rPr>
        <w:fldChar w:fldCharType="end"/>
      </w:r>
    </w:p>
    <w:p w14:paraId="4EA2DD8E" w14:textId="25CDD8D8"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rFonts w:eastAsia="SimSun"/>
          <w:noProof/>
        </w:rPr>
        <w:t>6.2.</w:t>
      </w:r>
      <w:r w:rsidRPr="00941C1C">
        <w:rPr>
          <w:rFonts w:eastAsia="SimSun"/>
          <w:noProof/>
          <w:lang w:val="en-US"/>
        </w:rPr>
        <w:t>2</w:t>
      </w:r>
      <w:r w:rsidRPr="00941C1C">
        <w:rPr>
          <w:rFonts w:eastAsia="SimSun"/>
          <w:noProof/>
        </w:rPr>
        <w:t>.2</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en-US" w:eastAsia="zh-CN"/>
        </w:rPr>
        <w:t>Heartbeat</w:t>
      </w:r>
      <w:r w:rsidRPr="00941C1C">
        <w:rPr>
          <w:rFonts w:eastAsia="SimSun"/>
          <w:noProof/>
        </w:rPr>
        <w:t xml:space="preserve"> Request</w:t>
      </w:r>
      <w:r>
        <w:rPr>
          <w:noProof/>
        </w:rPr>
        <w:tab/>
      </w:r>
      <w:r>
        <w:rPr>
          <w:noProof/>
        </w:rPr>
        <w:fldChar w:fldCharType="begin" w:fldLock="1"/>
      </w:r>
      <w:r>
        <w:rPr>
          <w:noProof/>
        </w:rPr>
        <w:instrText xml:space="preserve"> PAGEREF _Toc160974277 \h </w:instrText>
      </w:r>
      <w:r>
        <w:rPr>
          <w:noProof/>
        </w:rPr>
      </w:r>
      <w:r>
        <w:rPr>
          <w:noProof/>
        </w:rPr>
        <w:fldChar w:fldCharType="separate"/>
      </w:r>
      <w:r>
        <w:rPr>
          <w:noProof/>
        </w:rPr>
        <w:t>88</w:t>
      </w:r>
      <w:r>
        <w:rPr>
          <w:noProof/>
        </w:rPr>
        <w:fldChar w:fldCharType="end"/>
      </w:r>
    </w:p>
    <w:p w14:paraId="591A7AAF" w14:textId="1F996544"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rFonts w:eastAsia="SimSun"/>
          <w:noProof/>
        </w:rPr>
        <w:t>6.2.</w:t>
      </w:r>
      <w:r w:rsidRPr="00941C1C">
        <w:rPr>
          <w:rFonts w:eastAsia="SimSun"/>
          <w:noProof/>
          <w:lang w:val="en-US"/>
        </w:rPr>
        <w:t>2</w:t>
      </w:r>
      <w:r w:rsidRPr="00941C1C">
        <w:rPr>
          <w:rFonts w:eastAsia="SimSun"/>
          <w:noProof/>
        </w:rPr>
        <w:t>.3</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en-US" w:eastAsia="zh-CN"/>
        </w:rPr>
        <w:t>Heartbeat</w:t>
      </w:r>
      <w:r w:rsidRPr="00941C1C">
        <w:rPr>
          <w:rFonts w:eastAsia="SimSun"/>
          <w:noProof/>
        </w:rPr>
        <w:t xml:space="preserve"> Response</w:t>
      </w:r>
      <w:r>
        <w:rPr>
          <w:noProof/>
        </w:rPr>
        <w:tab/>
      </w:r>
      <w:r>
        <w:rPr>
          <w:noProof/>
        </w:rPr>
        <w:fldChar w:fldCharType="begin" w:fldLock="1"/>
      </w:r>
      <w:r>
        <w:rPr>
          <w:noProof/>
        </w:rPr>
        <w:instrText xml:space="preserve"> PAGEREF _Toc160974278 \h </w:instrText>
      </w:r>
      <w:r>
        <w:rPr>
          <w:noProof/>
        </w:rPr>
      </w:r>
      <w:r>
        <w:rPr>
          <w:noProof/>
        </w:rPr>
        <w:fldChar w:fldCharType="separate"/>
      </w:r>
      <w:r>
        <w:rPr>
          <w:noProof/>
        </w:rPr>
        <w:t>88</w:t>
      </w:r>
      <w:r>
        <w:rPr>
          <w:noProof/>
        </w:rPr>
        <w:fldChar w:fldCharType="end"/>
      </w:r>
    </w:p>
    <w:p w14:paraId="67E16D34" w14:textId="575785B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rFonts w:eastAsia="SimSun"/>
          <w:noProof/>
        </w:rPr>
        <w:t>6.</w:t>
      </w:r>
      <w:r w:rsidRPr="00941C1C">
        <w:rPr>
          <w:rFonts w:eastAsia="SimSun"/>
          <w:noProof/>
          <w:lang w:val="en-US"/>
        </w:rPr>
        <w:t>2.</w:t>
      </w:r>
      <w:r w:rsidRPr="00941C1C">
        <w:rPr>
          <w:rFonts w:eastAsia="SimSun"/>
          <w:noProof/>
          <w:lang w:val="en-US" w:eastAsia="zh-CN"/>
        </w:rPr>
        <w:t>3</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en-US" w:eastAsia="zh-CN"/>
        </w:rPr>
        <w:t>Load Control Procedure</w:t>
      </w:r>
      <w:r>
        <w:rPr>
          <w:noProof/>
        </w:rPr>
        <w:tab/>
      </w:r>
      <w:r>
        <w:rPr>
          <w:noProof/>
        </w:rPr>
        <w:fldChar w:fldCharType="begin" w:fldLock="1"/>
      </w:r>
      <w:r>
        <w:rPr>
          <w:noProof/>
        </w:rPr>
        <w:instrText xml:space="preserve"> PAGEREF _Toc160974279 \h </w:instrText>
      </w:r>
      <w:r>
        <w:rPr>
          <w:noProof/>
        </w:rPr>
      </w:r>
      <w:r>
        <w:rPr>
          <w:noProof/>
        </w:rPr>
        <w:fldChar w:fldCharType="separate"/>
      </w:r>
      <w:r>
        <w:rPr>
          <w:noProof/>
        </w:rPr>
        <w:t>88</w:t>
      </w:r>
      <w:r>
        <w:rPr>
          <w:noProof/>
        </w:rPr>
        <w:fldChar w:fldCharType="end"/>
      </w:r>
    </w:p>
    <w:p w14:paraId="4E2757BB" w14:textId="4CFA69CC"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_Toc160974280 \h </w:instrText>
      </w:r>
      <w:r>
        <w:rPr>
          <w:noProof/>
        </w:rPr>
      </w:r>
      <w:r>
        <w:rPr>
          <w:noProof/>
        </w:rPr>
        <w:fldChar w:fldCharType="separate"/>
      </w:r>
      <w:r>
        <w:rPr>
          <w:noProof/>
        </w:rPr>
        <w:t>88</w:t>
      </w:r>
      <w:r>
        <w:rPr>
          <w:noProof/>
        </w:rPr>
        <w:fldChar w:fldCharType="end"/>
      </w:r>
    </w:p>
    <w:p w14:paraId="565D73BA" w14:textId="38EFC75A"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Principles</w:t>
      </w:r>
      <w:r>
        <w:rPr>
          <w:noProof/>
        </w:rPr>
        <w:tab/>
      </w:r>
      <w:r>
        <w:rPr>
          <w:noProof/>
        </w:rPr>
        <w:fldChar w:fldCharType="begin" w:fldLock="1"/>
      </w:r>
      <w:r>
        <w:rPr>
          <w:noProof/>
        </w:rPr>
        <w:instrText xml:space="preserve"> PAGEREF _Toc160974281 \h </w:instrText>
      </w:r>
      <w:r>
        <w:rPr>
          <w:noProof/>
        </w:rPr>
      </w:r>
      <w:r>
        <w:rPr>
          <w:noProof/>
        </w:rPr>
        <w:fldChar w:fldCharType="separate"/>
      </w:r>
      <w:r>
        <w:rPr>
          <w:noProof/>
        </w:rPr>
        <w:t>89</w:t>
      </w:r>
      <w:r>
        <w:rPr>
          <w:noProof/>
        </w:rPr>
        <w:fldChar w:fldCharType="end"/>
      </w:r>
    </w:p>
    <w:p w14:paraId="5A2D9BC2" w14:textId="326D48D3"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Load Control Information</w:t>
      </w:r>
      <w:r>
        <w:rPr>
          <w:noProof/>
        </w:rPr>
        <w:tab/>
      </w:r>
      <w:r>
        <w:rPr>
          <w:noProof/>
        </w:rPr>
        <w:fldChar w:fldCharType="begin" w:fldLock="1"/>
      </w:r>
      <w:r>
        <w:rPr>
          <w:noProof/>
        </w:rPr>
        <w:instrText xml:space="preserve"> PAGEREF _Toc160974282 \h </w:instrText>
      </w:r>
      <w:r>
        <w:rPr>
          <w:noProof/>
        </w:rPr>
      </w:r>
      <w:r>
        <w:rPr>
          <w:noProof/>
        </w:rPr>
        <w:fldChar w:fldCharType="separate"/>
      </w:r>
      <w:r>
        <w:rPr>
          <w:noProof/>
        </w:rPr>
        <w:t>89</w:t>
      </w:r>
      <w:r>
        <w:rPr>
          <w:noProof/>
        </w:rPr>
        <w:fldChar w:fldCharType="end"/>
      </w:r>
    </w:p>
    <w:p w14:paraId="22BD3E9D" w14:textId="196ED4B4"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General Description</w:t>
      </w:r>
      <w:r>
        <w:rPr>
          <w:noProof/>
        </w:rPr>
        <w:tab/>
      </w:r>
      <w:r>
        <w:rPr>
          <w:noProof/>
        </w:rPr>
        <w:fldChar w:fldCharType="begin" w:fldLock="1"/>
      </w:r>
      <w:r>
        <w:rPr>
          <w:noProof/>
        </w:rPr>
        <w:instrText xml:space="preserve"> PAGEREF _Toc160974283 \h </w:instrText>
      </w:r>
      <w:r>
        <w:rPr>
          <w:noProof/>
        </w:rPr>
      </w:r>
      <w:r>
        <w:rPr>
          <w:noProof/>
        </w:rPr>
        <w:fldChar w:fldCharType="separate"/>
      </w:r>
      <w:r>
        <w:rPr>
          <w:noProof/>
        </w:rPr>
        <w:t>89</w:t>
      </w:r>
      <w:r>
        <w:rPr>
          <w:noProof/>
        </w:rPr>
        <w:fldChar w:fldCharType="end"/>
      </w:r>
    </w:p>
    <w:p w14:paraId="5117DE68" w14:textId="1E8FC6AC"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Parameters</w:t>
      </w:r>
      <w:r>
        <w:rPr>
          <w:noProof/>
        </w:rPr>
        <w:tab/>
      </w:r>
      <w:r>
        <w:rPr>
          <w:noProof/>
        </w:rPr>
        <w:fldChar w:fldCharType="begin" w:fldLock="1"/>
      </w:r>
      <w:r>
        <w:rPr>
          <w:noProof/>
        </w:rPr>
        <w:instrText xml:space="preserve"> PAGEREF _Toc160974284 \h </w:instrText>
      </w:r>
      <w:r>
        <w:rPr>
          <w:noProof/>
        </w:rPr>
      </w:r>
      <w:r>
        <w:rPr>
          <w:noProof/>
        </w:rPr>
        <w:fldChar w:fldCharType="separate"/>
      </w:r>
      <w:r>
        <w:rPr>
          <w:noProof/>
        </w:rPr>
        <w:t>89</w:t>
      </w:r>
      <w:r>
        <w:rPr>
          <w:noProof/>
        </w:rPr>
        <w:fldChar w:fldCharType="end"/>
      </w:r>
    </w:p>
    <w:p w14:paraId="1BBC1FAA" w14:textId="61523166" w:rsidR="00A062F8" w:rsidRDefault="00A062F8">
      <w:pPr>
        <w:pStyle w:val="TOC6"/>
        <w:rPr>
          <w:rFonts w:asciiTheme="minorHAnsi" w:eastAsiaTheme="minorEastAsia" w:hAnsiTheme="minorHAnsi" w:cstheme="minorBidi"/>
          <w:noProof/>
          <w:kern w:val="2"/>
          <w:sz w:val="22"/>
          <w:szCs w:val="22"/>
          <w:lang w:eastAsia="en-GB"/>
          <w14:ligatures w14:val="standardContextual"/>
        </w:rPr>
      </w:pPr>
      <w:r>
        <w:rPr>
          <w:noProof/>
        </w:rPr>
        <w:t>6.2.3.3.2.1</w:t>
      </w:r>
      <w:r>
        <w:rPr>
          <w:rFonts w:asciiTheme="minorHAnsi" w:eastAsiaTheme="minorEastAsia" w:hAnsiTheme="minorHAnsi" w:cstheme="minorBidi"/>
          <w:noProof/>
          <w:kern w:val="2"/>
          <w:sz w:val="22"/>
          <w:szCs w:val="22"/>
          <w:lang w:eastAsia="en-GB"/>
          <w14:ligatures w14:val="standardContextual"/>
        </w:rPr>
        <w:tab/>
      </w:r>
      <w:r>
        <w:rPr>
          <w:noProof/>
        </w:rPr>
        <w:t>Load Control Sequence Number</w:t>
      </w:r>
      <w:r>
        <w:rPr>
          <w:noProof/>
        </w:rPr>
        <w:tab/>
      </w:r>
      <w:r>
        <w:rPr>
          <w:noProof/>
        </w:rPr>
        <w:fldChar w:fldCharType="begin" w:fldLock="1"/>
      </w:r>
      <w:r>
        <w:rPr>
          <w:noProof/>
        </w:rPr>
        <w:instrText xml:space="preserve"> PAGEREF _Toc160974285 \h </w:instrText>
      </w:r>
      <w:r>
        <w:rPr>
          <w:noProof/>
        </w:rPr>
      </w:r>
      <w:r>
        <w:rPr>
          <w:noProof/>
        </w:rPr>
        <w:fldChar w:fldCharType="separate"/>
      </w:r>
      <w:r>
        <w:rPr>
          <w:noProof/>
        </w:rPr>
        <w:t>89</w:t>
      </w:r>
      <w:r>
        <w:rPr>
          <w:noProof/>
        </w:rPr>
        <w:fldChar w:fldCharType="end"/>
      </w:r>
    </w:p>
    <w:p w14:paraId="1B17751B" w14:textId="2AD0DB84" w:rsidR="00A062F8" w:rsidRDefault="00A062F8">
      <w:pPr>
        <w:pStyle w:val="TOC6"/>
        <w:rPr>
          <w:rFonts w:asciiTheme="minorHAnsi" w:eastAsiaTheme="minorEastAsia" w:hAnsiTheme="minorHAnsi" w:cstheme="minorBidi"/>
          <w:noProof/>
          <w:kern w:val="2"/>
          <w:sz w:val="22"/>
          <w:szCs w:val="22"/>
          <w:lang w:eastAsia="en-GB"/>
          <w14:ligatures w14:val="standardContextual"/>
        </w:rPr>
      </w:pPr>
      <w:r>
        <w:rPr>
          <w:noProof/>
        </w:rPr>
        <w:t>6.2.3.3.2.2</w:t>
      </w:r>
      <w:r>
        <w:rPr>
          <w:rFonts w:asciiTheme="minorHAnsi" w:eastAsiaTheme="minorEastAsia" w:hAnsiTheme="minorHAnsi" w:cstheme="minorBidi"/>
          <w:noProof/>
          <w:kern w:val="2"/>
          <w:sz w:val="22"/>
          <w:szCs w:val="22"/>
          <w:lang w:eastAsia="en-GB"/>
          <w14:ligatures w14:val="standardContextual"/>
        </w:rPr>
        <w:tab/>
      </w:r>
      <w:r>
        <w:rPr>
          <w:noProof/>
        </w:rPr>
        <w:t>Load Metric</w:t>
      </w:r>
      <w:r>
        <w:rPr>
          <w:noProof/>
        </w:rPr>
        <w:tab/>
      </w:r>
      <w:r>
        <w:rPr>
          <w:noProof/>
        </w:rPr>
        <w:fldChar w:fldCharType="begin" w:fldLock="1"/>
      </w:r>
      <w:r>
        <w:rPr>
          <w:noProof/>
        </w:rPr>
        <w:instrText xml:space="preserve"> PAGEREF _Toc160974286 \h </w:instrText>
      </w:r>
      <w:r>
        <w:rPr>
          <w:noProof/>
        </w:rPr>
      </w:r>
      <w:r>
        <w:rPr>
          <w:noProof/>
        </w:rPr>
        <w:fldChar w:fldCharType="separate"/>
      </w:r>
      <w:r>
        <w:rPr>
          <w:noProof/>
        </w:rPr>
        <w:t>90</w:t>
      </w:r>
      <w:r>
        <w:rPr>
          <w:noProof/>
        </w:rPr>
        <w:fldChar w:fldCharType="end"/>
      </w:r>
    </w:p>
    <w:p w14:paraId="6DF4570F" w14:textId="545DB458"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Frequency of Inclusion</w:t>
      </w:r>
      <w:r>
        <w:rPr>
          <w:noProof/>
        </w:rPr>
        <w:tab/>
      </w:r>
      <w:r>
        <w:rPr>
          <w:noProof/>
        </w:rPr>
        <w:fldChar w:fldCharType="begin" w:fldLock="1"/>
      </w:r>
      <w:r>
        <w:rPr>
          <w:noProof/>
        </w:rPr>
        <w:instrText xml:space="preserve"> PAGEREF _Toc160974287 \h </w:instrText>
      </w:r>
      <w:r>
        <w:rPr>
          <w:noProof/>
        </w:rPr>
      </w:r>
      <w:r>
        <w:rPr>
          <w:noProof/>
        </w:rPr>
        <w:fldChar w:fldCharType="separate"/>
      </w:r>
      <w:r>
        <w:rPr>
          <w:noProof/>
        </w:rPr>
        <w:t>90</w:t>
      </w:r>
      <w:r>
        <w:rPr>
          <w:noProof/>
        </w:rPr>
        <w:fldChar w:fldCharType="end"/>
      </w:r>
    </w:p>
    <w:p w14:paraId="51BCDAE0" w14:textId="4FB719B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rFonts w:eastAsia="SimSun"/>
          <w:noProof/>
        </w:rPr>
        <w:t>6.</w:t>
      </w:r>
      <w:r w:rsidRPr="00941C1C">
        <w:rPr>
          <w:rFonts w:eastAsia="SimSun"/>
          <w:noProof/>
          <w:lang w:val="en-US"/>
        </w:rPr>
        <w:t>2.</w:t>
      </w:r>
      <w:r w:rsidRPr="00941C1C">
        <w:rPr>
          <w:rFonts w:eastAsia="SimSun"/>
          <w:noProof/>
          <w:lang w:val="en-US" w:eastAsia="zh-CN"/>
        </w:rPr>
        <w:t>4</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rPr>
        <w:t>Overl</w:t>
      </w:r>
      <w:r w:rsidRPr="00941C1C">
        <w:rPr>
          <w:rFonts w:eastAsia="SimSun"/>
          <w:noProof/>
          <w:lang w:val="en-US" w:eastAsia="zh-CN"/>
        </w:rPr>
        <w:t>oad Control Procedure</w:t>
      </w:r>
      <w:r>
        <w:rPr>
          <w:noProof/>
        </w:rPr>
        <w:tab/>
      </w:r>
      <w:r>
        <w:rPr>
          <w:noProof/>
        </w:rPr>
        <w:fldChar w:fldCharType="begin" w:fldLock="1"/>
      </w:r>
      <w:r>
        <w:rPr>
          <w:noProof/>
        </w:rPr>
        <w:instrText xml:space="preserve"> PAGEREF _Toc160974288 \h </w:instrText>
      </w:r>
      <w:r>
        <w:rPr>
          <w:noProof/>
        </w:rPr>
      </w:r>
      <w:r>
        <w:rPr>
          <w:noProof/>
        </w:rPr>
        <w:fldChar w:fldCharType="separate"/>
      </w:r>
      <w:r>
        <w:rPr>
          <w:noProof/>
        </w:rPr>
        <w:t>91</w:t>
      </w:r>
      <w:r>
        <w:rPr>
          <w:noProof/>
        </w:rPr>
        <w:fldChar w:fldCharType="end"/>
      </w:r>
    </w:p>
    <w:p w14:paraId="5525AA1A" w14:textId="658938C6"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_Toc160974289 \h </w:instrText>
      </w:r>
      <w:r>
        <w:rPr>
          <w:noProof/>
        </w:rPr>
      </w:r>
      <w:r>
        <w:rPr>
          <w:noProof/>
        </w:rPr>
        <w:fldChar w:fldCharType="separate"/>
      </w:r>
      <w:r>
        <w:rPr>
          <w:noProof/>
        </w:rPr>
        <w:t>91</w:t>
      </w:r>
      <w:r>
        <w:rPr>
          <w:noProof/>
        </w:rPr>
        <w:fldChar w:fldCharType="end"/>
      </w:r>
    </w:p>
    <w:p w14:paraId="20FB8269" w14:textId="6F282918"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Principles</w:t>
      </w:r>
      <w:r>
        <w:rPr>
          <w:noProof/>
        </w:rPr>
        <w:tab/>
      </w:r>
      <w:r>
        <w:rPr>
          <w:noProof/>
        </w:rPr>
        <w:fldChar w:fldCharType="begin" w:fldLock="1"/>
      </w:r>
      <w:r>
        <w:rPr>
          <w:noProof/>
        </w:rPr>
        <w:instrText xml:space="preserve"> PAGEREF _Toc160974290 \h </w:instrText>
      </w:r>
      <w:r>
        <w:rPr>
          <w:noProof/>
        </w:rPr>
      </w:r>
      <w:r>
        <w:rPr>
          <w:noProof/>
        </w:rPr>
        <w:fldChar w:fldCharType="separate"/>
      </w:r>
      <w:r>
        <w:rPr>
          <w:noProof/>
        </w:rPr>
        <w:t>91</w:t>
      </w:r>
      <w:r>
        <w:rPr>
          <w:noProof/>
        </w:rPr>
        <w:fldChar w:fldCharType="end"/>
      </w:r>
    </w:p>
    <w:p w14:paraId="6BC6BD40" w14:textId="52956395"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6.2.4.3</w:t>
      </w:r>
      <w:r>
        <w:rPr>
          <w:rFonts w:asciiTheme="minorHAnsi" w:eastAsiaTheme="minorEastAsia" w:hAnsiTheme="minorHAnsi" w:cstheme="minorBidi"/>
          <w:noProof/>
          <w:kern w:val="2"/>
          <w:sz w:val="22"/>
          <w:szCs w:val="22"/>
          <w:lang w:eastAsia="en-GB"/>
          <w14:ligatures w14:val="standardContextual"/>
        </w:rPr>
        <w:tab/>
      </w:r>
      <w:r>
        <w:rPr>
          <w:noProof/>
        </w:rPr>
        <w:t>Overload Control Information</w:t>
      </w:r>
      <w:r>
        <w:rPr>
          <w:noProof/>
        </w:rPr>
        <w:tab/>
      </w:r>
      <w:r>
        <w:rPr>
          <w:noProof/>
        </w:rPr>
        <w:fldChar w:fldCharType="begin" w:fldLock="1"/>
      </w:r>
      <w:r>
        <w:rPr>
          <w:noProof/>
        </w:rPr>
        <w:instrText xml:space="preserve"> PAGEREF _Toc160974291 \h </w:instrText>
      </w:r>
      <w:r>
        <w:rPr>
          <w:noProof/>
        </w:rPr>
      </w:r>
      <w:r>
        <w:rPr>
          <w:noProof/>
        </w:rPr>
        <w:fldChar w:fldCharType="separate"/>
      </w:r>
      <w:r>
        <w:rPr>
          <w:noProof/>
        </w:rPr>
        <w:t>91</w:t>
      </w:r>
      <w:r>
        <w:rPr>
          <w:noProof/>
        </w:rPr>
        <w:fldChar w:fldCharType="end"/>
      </w:r>
    </w:p>
    <w:p w14:paraId="4257288D" w14:textId="7D369574"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6.2.4.3.1</w:t>
      </w:r>
      <w:r>
        <w:rPr>
          <w:rFonts w:asciiTheme="minorHAnsi" w:eastAsiaTheme="minorEastAsia" w:hAnsiTheme="minorHAnsi" w:cstheme="minorBidi"/>
          <w:noProof/>
          <w:kern w:val="2"/>
          <w:sz w:val="22"/>
          <w:szCs w:val="22"/>
          <w:lang w:eastAsia="en-GB"/>
          <w14:ligatures w14:val="standardContextual"/>
        </w:rPr>
        <w:tab/>
      </w:r>
      <w:r>
        <w:rPr>
          <w:noProof/>
        </w:rPr>
        <w:t>General Description</w:t>
      </w:r>
      <w:r>
        <w:rPr>
          <w:noProof/>
        </w:rPr>
        <w:tab/>
      </w:r>
      <w:r>
        <w:rPr>
          <w:noProof/>
        </w:rPr>
        <w:fldChar w:fldCharType="begin" w:fldLock="1"/>
      </w:r>
      <w:r>
        <w:rPr>
          <w:noProof/>
        </w:rPr>
        <w:instrText xml:space="preserve"> PAGEREF _Toc160974292 \h </w:instrText>
      </w:r>
      <w:r>
        <w:rPr>
          <w:noProof/>
        </w:rPr>
      </w:r>
      <w:r>
        <w:rPr>
          <w:noProof/>
        </w:rPr>
        <w:fldChar w:fldCharType="separate"/>
      </w:r>
      <w:r>
        <w:rPr>
          <w:noProof/>
        </w:rPr>
        <w:t>91</w:t>
      </w:r>
      <w:r>
        <w:rPr>
          <w:noProof/>
        </w:rPr>
        <w:fldChar w:fldCharType="end"/>
      </w:r>
    </w:p>
    <w:p w14:paraId="24BB7D12" w14:textId="4DA03115"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6.2.4.3.2</w:t>
      </w:r>
      <w:r>
        <w:rPr>
          <w:rFonts w:asciiTheme="minorHAnsi" w:eastAsiaTheme="minorEastAsia" w:hAnsiTheme="minorHAnsi" w:cstheme="minorBidi"/>
          <w:noProof/>
          <w:kern w:val="2"/>
          <w:sz w:val="22"/>
          <w:szCs w:val="22"/>
          <w:lang w:eastAsia="en-GB"/>
          <w14:ligatures w14:val="standardContextual"/>
        </w:rPr>
        <w:tab/>
      </w:r>
      <w:r>
        <w:rPr>
          <w:noProof/>
        </w:rPr>
        <w:t>Parameters</w:t>
      </w:r>
      <w:r>
        <w:rPr>
          <w:noProof/>
        </w:rPr>
        <w:tab/>
      </w:r>
      <w:r>
        <w:rPr>
          <w:noProof/>
        </w:rPr>
        <w:fldChar w:fldCharType="begin" w:fldLock="1"/>
      </w:r>
      <w:r>
        <w:rPr>
          <w:noProof/>
        </w:rPr>
        <w:instrText xml:space="preserve"> PAGEREF _Toc160974293 \h </w:instrText>
      </w:r>
      <w:r>
        <w:rPr>
          <w:noProof/>
        </w:rPr>
      </w:r>
      <w:r>
        <w:rPr>
          <w:noProof/>
        </w:rPr>
        <w:fldChar w:fldCharType="separate"/>
      </w:r>
      <w:r>
        <w:rPr>
          <w:noProof/>
        </w:rPr>
        <w:t>92</w:t>
      </w:r>
      <w:r>
        <w:rPr>
          <w:noProof/>
        </w:rPr>
        <w:fldChar w:fldCharType="end"/>
      </w:r>
    </w:p>
    <w:p w14:paraId="47B9D8D5" w14:textId="4ECDBF52" w:rsidR="00A062F8" w:rsidRDefault="00A062F8">
      <w:pPr>
        <w:pStyle w:val="TOC6"/>
        <w:rPr>
          <w:rFonts w:asciiTheme="minorHAnsi" w:eastAsiaTheme="minorEastAsia" w:hAnsiTheme="minorHAnsi" w:cstheme="minorBidi"/>
          <w:noProof/>
          <w:kern w:val="2"/>
          <w:sz w:val="22"/>
          <w:szCs w:val="22"/>
          <w:lang w:eastAsia="en-GB"/>
          <w14:ligatures w14:val="standardContextual"/>
        </w:rPr>
      </w:pPr>
      <w:r>
        <w:rPr>
          <w:noProof/>
        </w:rPr>
        <w:t>6.2.4.3.2.1</w:t>
      </w:r>
      <w:r>
        <w:rPr>
          <w:rFonts w:asciiTheme="minorHAnsi" w:eastAsiaTheme="minorEastAsia" w:hAnsiTheme="minorHAnsi" w:cstheme="minorBidi"/>
          <w:noProof/>
          <w:kern w:val="2"/>
          <w:sz w:val="22"/>
          <w:szCs w:val="22"/>
          <w:lang w:eastAsia="en-GB"/>
          <w14:ligatures w14:val="standardContextual"/>
        </w:rPr>
        <w:tab/>
      </w:r>
      <w:r>
        <w:rPr>
          <w:noProof/>
        </w:rPr>
        <w:t>Overload Control Sequence Number</w:t>
      </w:r>
      <w:r>
        <w:rPr>
          <w:noProof/>
        </w:rPr>
        <w:tab/>
      </w:r>
      <w:r>
        <w:rPr>
          <w:noProof/>
        </w:rPr>
        <w:fldChar w:fldCharType="begin" w:fldLock="1"/>
      </w:r>
      <w:r>
        <w:rPr>
          <w:noProof/>
        </w:rPr>
        <w:instrText xml:space="preserve"> PAGEREF _Toc160974294 \h </w:instrText>
      </w:r>
      <w:r>
        <w:rPr>
          <w:noProof/>
        </w:rPr>
      </w:r>
      <w:r>
        <w:rPr>
          <w:noProof/>
        </w:rPr>
        <w:fldChar w:fldCharType="separate"/>
      </w:r>
      <w:r>
        <w:rPr>
          <w:noProof/>
        </w:rPr>
        <w:t>92</w:t>
      </w:r>
      <w:r>
        <w:rPr>
          <w:noProof/>
        </w:rPr>
        <w:fldChar w:fldCharType="end"/>
      </w:r>
    </w:p>
    <w:p w14:paraId="3FC02D2F" w14:textId="4D42C255" w:rsidR="00A062F8" w:rsidRDefault="00A062F8">
      <w:pPr>
        <w:pStyle w:val="TOC6"/>
        <w:rPr>
          <w:rFonts w:asciiTheme="minorHAnsi" w:eastAsiaTheme="minorEastAsia" w:hAnsiTheme="minorHAnsi" w:cstheme="minorBidi"/>
          <w:noProof/>
          <w:kern w:val="2"/>
          <w:sz w:val="22"/>
          <w:szCs w:val="22"/>
          <w:lang w:eastAsia="en-GB"/>
          <w14:ligatures w14:val="standardContextual"/>
        </w:rPr>
      </w:pPr>
      <w:r>
        <w:rPr>
          <w:noProof/>
        </w:rPr>
        <w:t>6.2.4.3.2.2</w:t>
      </w:r>
      <w:r>
        <w:rPr>
          <w:rFonts w:asciiTheme="minorHAnsi" w:eastAsiaTheme="minorEastAsia" w:hAnsiTheme="minorHAnsi" w:cstheme="minorBidi"/>
          <w:noProof/>
          <w:kern w:val="2"/>
          <w:sz w:val="22"/>
          <w:szCs w:val="22"/>
          <w:lang w:eastAsia="en-GB"/>
          <w14:ligatures w14:val="standardContextual"/>
        </w:rPr>
        <w:tab/>
      </w:r>
      <w:r>
        <w:rPr>
          <w:noProof/>
        </w:rPr>
        <w:t>Period of Validity</w:t>
      </w:r>
      <w:r>
        <w:rPr>
          <w:noProof/>
        </w:rPr>
        <w:tab/>
      </w:r>
      <w:r>
        <w:rPr>
          <w:noProof/>
        </w:rPr>
        <w:fldChar w:fldCharType="begin" w:fldLock="1"/>
      </w:r>
      <w:r>
        <w:rPr>
          <w:noProof/>
        </w:rPr>
        <w:instrText xml:space="preserve"> PAGEREF _Toc160974295 \h </w:instrText>
      </w:r>
      <w:r>
        <w:rPr>
          <w:noProof/>
        </w:rPr>
      </w:r>
      <w:r>
        <w:rPr>
          <w:noProof/>
        </w:rPr>
        <w:fldChar w:fldCharType="separate"/>
      </w:r>
      <w:r>
        <w:rPr>
          <w:noProof/>
        </w:rPr>
        <w:t>93</w:t>
      </w:r>
      <w:r>
        <w:rPr>
          <w:noProof/>
        </w:rPr>
        <w:fldChar w:fldCharType="end"/>
      </w:r>
    </w:p>
    <w:p w14:paraId="4A923AB1" w14:textId="56DB9C8A" w:rsidR="00A062F8" w:rsidRDefault="00A062F8">
      <w:pPr>
        <w:pStyle w:val="TOC6"/>
        <w:rPr>
          <w:rFonts w:asciiTheme="minorHAnsi" w:eastAsiaTheme="minorEastAsia" w:hAnsiTheme="minorHAnsi" w:cstheme="minorBidi"/>
          <w:noProof/>
          <w:kern w:val="2"/>
          <w:sz w:val="22"/>
          <w:szCs w:val="22"/>
          <w:lang w:eastAsia="en-GB"/>
          <w14:ligatures w14:val="standardContextual"/>
        </w:rPr>
      </w:pPr>
      <w:r>
        <w:rPr>
          <w:noProof/>
        </w:rPr>
        <w:t>6.2.4.3.2.3</w:t>
      </w:r>
      <w:r>
        <w:rPr>
          <w:rFonts w:asciiTheme="minorHAnsi" w:eastAsiaTheme="minorEastAsia" w:hAnsiTheme="minorHAnsi" w:cstheme="minorBidi"/>
          <w:noProof/>
          <w:kern w:val="2"/>
          <w:sz w:val="22"/>
          <w:szCs w:val="22"/>
          <w:lang w:eastAsia="en-GB"/>
          <w14:ligatures w14:val="standardContextual"/>
        </w:rPr>
        <w:tab/>
      </w:r>
      <w:r>
        <w:rPr>
          <w:noProof/>
        </w:rPr>
        <w:t>Overload Reduction Metric</w:t>
      </w:r>
      <w:r>
        <w:rPr>
          <w:noProof/>
        </w:rPr>
        <w:tab/>
      </w:r>
      <w:r>
        <w:rPr>
          <w:noProof/>
        </w:rPr>
        <w:fldChar w:fldCharType="begin" w:fldLock="1"/>
      </w:r>
      <w:r>
        <w:rPr>
          <w:noProof/>
        </w:rPr>
        <w:instrText xml:space="preserve"> PAGEREF _Toc160974296 \h </w:instrText>
      </w:r>
      <w:r>
        <w:rPr>
          <w:noProof/>
        </w:rPr>
      </w:r>
      <w:r>
        <w:rPr>
          <w:noProof/>
        </w:rPr>
        <w:fldChar w:fldCharType="separate"/>
      </w:r>
      <w:r>
        <w:rPr>
          <w:noProof/>
        </w:rPr>
        <w:t>93</w:t>
      </w:r>
      <w:r>
        <w:rPr>
          <w:noProof/>
        </w:rPr>
        <w:fldChar w:fldCharType="end"/>
      </w:r>
    </w:p>
    <w:p w14:paraId="66E2713D" w14:textId="410D612C"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6.2.4.3.3</w:t>
      </w:r>
      <w:r>
        <w:rPr>
          <w:rFonts w:asciiTheme="minorHAnsi" w:eastAsiaTheme="minorEastAsia" w:hAnsiTheme="minorHAnsi" w:cstheme="minorBidi"/>
          <w:noProof/>
          <w:kern w:val="2"/>
          <w:sz w:val="22"/>
          <w:szCs w:val="22"/>
          <w:lang w:eastAsia="en-GB"/>
          <w14:ligatures w14:val="standardContextual"/>
        </w:rPr>
        <w:tab/>
      </w:r>
      <w:r>
        <w:rPr>
          <w:noProof/>
        </w:rPr>
        <w:t>Frequency of Inclusion</w:t>
      </w:r>
      <w:r>
        <w:rPr>
          <w:noProof/>
        </w:rPr>
        <w:tab/>
      </w:r>
      <w:r>
        <w:rPr>
          <w:noProof/>
        </w:rPr>
        <w:fldChar w:fldCharType="begin" w:fldLock="1"/>
      </w:r>
      <w:r>
        <w:rPr>
          <w:noProof/>
        </w:rPr>
        <w:instrText xml:space="preserve"> PAGEREF _Toc160974297 \h </w:instrText>
      </w:r>
      <w:r>
        <w:rPr>
          <w:noProof/>
        </w:rPr>
      </w:r>
      <w:r>
        <w:rPr>
          <w:noProof/>
        </w:rPr>
        <w:fldChar w:fldCharType="separate"/>
      </w:r>
      <w:r>
        <w:rPr>
          <w:noProof/>
        </w:rPr>
        <w:t>94</w:t>
      </w:r>
      <w:r>
        <w:rPr>
          <w:noProof/>
        </w:rPr>
        <w:fldChar w:fldCharType="end"/>
      </w:r>
    </w:p>
    <w:p w14:paraId="181F224E" w14:textId="46521666"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6.2.4.4</w:t>
      </w:r>
      <w:r>
        <w:rPr>
          <w:rFonts w:asciiTheme="minorHAnsi" w:eastAsiaTheme="minorEastAsia" w:hAnsiTheme="minorHAnsi" w:cstheme="minorBidi"/>
          <w:noProof/>
          <w:kern w:val="2"/>
          <w:sz w:val="22"/>
          <w:szCs w:val="22"/>
          <w:lang w:eastAsia="en-GB"/>
          <w14:ligatures w14:val="standardContextual"/>
        </w:rPr>
        <w:tab/>
      </w:r>
      <w:r>
        <w:rPr>
          <w:noProof/>
        </w:rPr>
        <w:t>Message Throttling</w:t>
      </w:r>
      <w:r>
        <w:rPr>
          <w:noProof/>
        </w:rPr>
        <w:tab/>
      </w:r>
      <w:r>
        <w:rPr>
          <w:noProof/>
        </w:rPr>
        <w:fldChar w:fldCharType="begin" w:fldLock="1"/>
      </w:r>
      <w:r>
        <w:rPr>
          <w:noProof/>
        </w:rPr>
        <w:instrText xml:space="preserve"> PAGEREF _Toc160974298 \h </w:instrText>
      </w:r>
      <w:r>
        <w:rPr>
          <w:noProof/>
        </w:rPr>
      </w:r>
      <w:r>
        <w:rPr>
          <w:noProof/>
        </w:rPr>
        <w:fldChar w:fldCharType="separate"/>
      </w:r>
      <w:r>
        <w:rPr>
          <w:noProof/>
        </w:rPr>
        <w:t>94</w:t>
      </w:r>
      <w:r>
        <w:rPr>
          <w:noProof/>
        </w:rPr>
        <w:fldChar w:fldCharType="end"/>
      </w:r>
    </w:p>
    <w:p w14:paraId="7D73C873" w14:textId="5C2096EC"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_Toc160974299 \h </w:instrText>
      </w:r>
      <w:r>
        <w:rPr>
          <w:noProof/>
        </w:rPr>
      </w:r>
      <w:r>
        <w:rPr>
          <w:noProof/>
        </w:rPr>
        <w:fldChar w:fldCharType="separate"/>
      </w:r>
      <w:r>
        <w:rPr>
          <w:noProof/>
        </w:rPr>
        <w:t>94</w:t>
      </w:r>
      <w:r>
        <w:rPr>
          <w:noProof/>
        </w:rPr>
        <w:fldChar w:fldCharType="end"/>
      </w:r>
    </w:p>
    <w:p w14:paraId="5DDDD3DE" w14:textId="6766097F"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6.2.4.4.2</w:t>
      </w:r>
      <w:r>
        <w:rPr>
          <w:rFonts w:asciiTheme="minorHAnsi" w:eastAsiaTheme="minorEastAsia" w:hAnsiTheme="minorHAnsi" w:cstheme="minorBidi"/>
          <w:noProof/>
          <w:kern w:val="2"/>
          <w:sz w:val="22"/>
          <w:szCs w:val="22"/>
          <w:lang w:eastAsia="en-GB"/>
          <w14:ligatures w14:val="standardContextual"/>
        </w:rPr>
        <w:tab/>
      </w:r>
      <w:r>
        <w:rPr>
          <w:noProof/>
        </w:rPr>
        <w:t>Throttling algorithm – "Loss"</w:t>
      </w:r>
      <w:r>
        <w:rPr>
          <w:noProof/>
        </w:rPr>
        <w:tab/>
      </w:r>
      <w:r>
        <w:rPr>
          <w:noProof/>
        </w:rPr>
        <w:fldChar w:fldCharType="begin" w:fldLock="1"/>
      </w:r>
      <w:r>
        <w:rPr>
          <w:noProof/>
        </w:rPr>
        <w:instrText xml:space="preserve"> PAGEREF _Toc160974300 \h </w:instrText>
      </w:r>
      <w:r>
        <w:rPr>
          <w:noProof/>
        </w:rPr>
      </w:r>
      <w:r>
        <w:rPr>
          <w:noProof/>
        </w:rPr>
        <w:fldChar w:fldCharType="separate"/>
      </w:r>
      <w:r>
        <w:rPr>
          <w:noProof/>
        </w:rPr>
        <w:t>94</w:t>
      </w:r>
      <w:r>
        <w:rPr>
          <w:noProof/>
        </w:rPr>
        <w:fldChar w:fldCharType="end"/>
      </w:r>
    </w:p>
    <w:p w14:paraId="2215E1AA" w14:textId="651169ED" w:rsidR="00A062F8" w:rsidRDefault="00A062F8">
      <w:pPr>
        <w:pStyle w:val="TOC6"/>
        <w:rPr>
          <w:rFonts w:asciiTheme="minorHAnsi" w:eastAsiaTheme="minorEastAsia" w:hAnsiTheme="minorHAnsi" w:cstheme="minorBidi"/>
          <w:noProof/>
          <w:kern w:val="2"/>
          <w:sz w:val="22"/>
          <w:szCs w:val="22"/>
          <w:lang w:eastAsia="en-GB"/>
          <w14:ligatures w14:val="standardContextual"/>
        </w:rPr>
      </w:pPr>
      <w:r>
        <w:rPr>
          <w:noProof/>
        </w:rPr>
        <w:t>6.2.4.4.2.1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_Toc160974301 \h </w:instrText>
      </w:r>
      <w:r>
        <w:rPr>
          <w:noProof/>
        </w:rPr>
      </w:r>
      <w:r>
        <w:rPr>
          <w:noProof/>
        </w:rPr>
        <w:fldChar w:fldCharType="separate"/>
      </w:r>
      <w:r>
        <w:rPr>
          <w:noProof/>
        </w:rPr>
        <w:t>94</w:t>
      </w:r>
      <w:r>
        <w:rPr>
          <w:noProof/>
        </w:rPr>
        <w:fldChar w:fldCharType="end"/>
      </w:r>
    </w:p>
    <w:p w14:paraId="3C7EED75" w14:textId="3DDDF3EC"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6.2.4.5</w:t>
      </w:r>
      <w:r>
        <w:rPr>
          <w:rFonts w:asciiTheme="minorHAnsi" w:eastAsiaTheme="minorEastAsia" w:hAnsiTheme="minorHAnsi" w:cstheme="minorBidi"/>
          <w:noProof/>
          <w:kern w:val="2"/>
          <w:sz w:val="22"/>
          <w:szCs w:val="22"/>
          <w:lang w:eastAsia="en-GB"/>
          <w14:ligatures w14:val="standardContextual"/>
        </w:rPr>
        <w:tab/>
      </w:r>
      <w:r>
        <w:rPr>
          <w:noProof/>
        </w:rPr>
        <w:t>Message Prioritization</w:t>
      </w:r>
      <w:r>
        <w:rPr>
          <w:noProof/>
        </w:rPr>
        <w:tab/>
      </w:r>
      <w:r>
        <w:rPr>
          <w:noProof/>
        </w:rPr>
        <w:fldChar w:fldCharType="begin" w:fldLock="1"/>
      </w:r>
      <w:r>
        <w:rPr>
          <w:noProof/>
        </w:rPr>
        <w:instrText xml:space="preserve"> PAGEREF _Toc160974302 \h </w:instrText>
      </w:r>
      <w:r>
        <w:rPr>
          <w:noProof/>
        </w:rPr>
      </w:r>
      <w:r>
        <w:rPr>
          <w:noProof/>
        </w:rPr>
        <w:fldChar w:fldCharType="separate"/>
      </w:r>
      <w:r>
        <w:rPr>
          <w:noProof/>
        </w:rPr>
        <w:t>95</w:t>
      </w:r>
      <w:r>
        <w:rPr>
          <w:noProof/>
        </w:rPr>
        <w:fldChar w:fldCharType="end"/>
      </w:r>
    </w:p>
    <w:p w14:paraId="6C686BE8" w14:textId="54014338"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_Toc160974303 \h </w:instrText>
      </w:r>
      <w:r>
        <w:rPr>
          <w:noProof/>
        </w:rPr>
      </w:r>
      <w:r>
        <w:rPr>
          <w:noProof/>
        </w:rPr>
        <w:fldChar w:fldCharType="separate"/>
      </w:r>
      <w:r>
        <w:rPr>
          <w:noProof/>
        </w:rPr>
        <w:t>95</w:t>
      </w:r>
      <w:r>
        <w:rPr>
          <w:noProof/>
        </w:rPr>
        <w:fldChar w:fldCharType="end"/>
      </w:r>
    </w:p>
    <w:p w14:paraId="7D008B47" w14:textId="3C8E8258"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6.2.4.5.2</w:t>
      </w:r>
      <w:r>
        <w:rPr>
          <w:rFonts w:asciiTheme="minorHAnsi" w:eastAsiaTheme="minorEastAsia" w:hAnsiTheme="minorHAnsi" w:cstheme="minorBidi"/>
          <w:noProof/>
          <w:kern w:val="2"/>
          <w:sz w:val="22"/>
          <w:szCs w:val="22"/>
          <w:lang w:eastAsia="en-GB"/>
          <w14:ligatures w14:val="standardContextual"/>
        </w:rPr>
        <w:tab/>
      </w:r>
      <w:r>
        <w:rPr>
          <w:noProof/>
        </w:rPr>
        <w:t>Based on the Message Priority Signalled in the PFCP Message</w:t>
      </w:r>
      <w:r>
        <w:rPr>
          <w:noProof/>
        </w:rPr>
        <w:tab/>
      </w:r>
      <w:r>
        <w:rPr>
          <w:noProof/>
        </w:rPr>
        <w:fldChar w:fldCharType="begin" w:fldLock="1"/>
      </w:r>
      <w:r>
        <w:rPr>
          <w:noProof/>
        </w:rPr>
        <w:instrText xml:space="preserve"> PAGEREF _Toc160974304 \h </w:instrText>
      </w:r>
      <w:r>
        <w:rPr>
          <w:noProof/>
        </w:rPr>
      </w:r>
      <w:r>
        <w:rPr>
          <w:noProof/>
        </w:rPr>
        <w:fldChar w:fldCharType="separate"/>
      </w:r>
      <w:r>
        <w:rPr>
          <w:noProof/>
        </w:rPr>
        <w:t>95</w:t>
      </w:r>
      <w:r>
        <w:rPr>
          <w:noProof/>
        </w:rPr>
        <w:fldChar w:fldCharType="end"/>
      </w:r>
    </w:p>
    <w:p w14:paraId="18EC277E" w14:textId="6FA2C50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6.2.5</w:t>
      </w:r>
      <w:r>
        <w:rPr>
          <w:rFonts w:asciiTheme="minorHAnsi" w:eastAsiaTheme="minorEastAsia" w:hAnsiTheme="minorHAnsi" w:cstheme="minorBidi"/>
          <w:noProof/>
          <w:kern w:val="2"/>
          <w:sz w:val="22"/>
          <w:szCs w:val="22"/>
          <w:lang w:eastAsia="en-GB"/>
          <w14:ligatures w14:val="standardContextual"/>
        </w:rPr>
        <w:tab/>
      </w:r>
      <w:r>
        <w:rPr>
          <w:noProof/>
          <w:lang w:eastAsia="zh-CN"/>
        </w:rPr>
        <w:t>PFCP PFD Management Procedure</w:t>
      </w:r>
      <w:r>
        <w:rPr>
          <w:noProof/>
        </w:rPr>
        <w:tab/>
      </w:r>
      <w:r>
        <w:rPr>
          <w:noProof/>
        </w:rPr>
        <w:fldChar w:fldCharType="begin" w:fldLock="1"/>
      </w:r>
      <w:r>
        <w:rPr>
          <w:noProof/>
        </w:rPr>
        <w:instrText xml:space="preserve"> PAGEREF _Toc160974305 \h </w:instrText>
      </w:r>
      <w:r>
        <w:rPr>
          <w:noProof/>
        </w:rPr>
      </w:r>
      <w:r>
        <w:rPr>
          <w:noProof/>
        </w:rPr>
        <w:fldChar w:fldCharType="separate"/>
      </w:r>
      <w:r>
        <w:rPr>
          <w:noProof/>
        </w:rPr>
        <w:t>96</w:t>
      </w:r>
      <w:r>
        <w:rPr>
          <w:noProof/>
        </w:rPr>
        <w:fldChar w:fldCharType="end"/>
      </w:r>
    </w:p>
    <w:p w14:paraId="36B3DAA0" w14:textId="58B44BE2"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_Toc160974306 \h </w:instrText>
      </w:r>
      <w:r>
        <w:rPr>
          <w:noProof/>
        </w:rPr>
      </w:r>
      <w:r>
        <w:rPr>
          <w:noProof/>
        </w:rPr>
        <w:fldChar w:fldCharType="separate"/>
      </w:r>
      <w:r>
        <w:rPr>
          <w:noProof/>
        </w:rPr>
        <w:t>96</w:t>
      </w:r>
      <w:r>
        <w:rPr>
          <w:noProof/>
        </w:rPr>
        <w:fldChar w:fldCharType="end"/>
      </w:r>
    </w:p>
    <w:p w14:paraId="2CD6FB67" w14:textId="37631E41"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 xml:space="preserve">CP </w:t>
      </w:r>
      <w:r w:rsidRPr="00941C1C">
        <w:rPr>
          <w:noProof/>
          <w:lang w:val="en-US"/>
        </w:rPr>
        <w:t>F</w:t>
      </w:r>
      <w:r>
        <w:rPr>
          <w:noProof/>
        </w:rPr>
        <w:t>unction Behaviour</w:t>
      </w:r>
      <w:r>
        <w:rPr>
          <w:noProof/>
        </w:rPr>
        <w:tab/>
      </w:r>
      <w:r>
        <w:rPr>
          <w:noProof/>
        </w:rPr>
        <w:fldChar w:fldCharType="begin" w:fldLock="1"/>
      </w:r>
      <w:r>
        <w:rPr>
          <w:noProof/>
        </w:rPr>
        <w:instrText xml:space="preserve"> PAGEREF _Toc160974307 \h </w:instrText>
      </w:r>
      <w:r>
        <w:rPr>
          <w:noProof/>
        </w:rPr>
      </w:r>
      <w:r>
        <w:rPr>
          <w:noProof/>
        </w:rPr>
        <w:fldChar w:fldCharType="separate"/>
      </w:r>
      <w:r>
        <w:rPr>
          <w:noProof/>
        </w:rPr>
        <w:t>96</w:t>
      </w:r>
      <w:r>
        <w:rPr>
          <w:noProof/>
        </w:rPr>
        <w:fldChar w:fldCharType="end"/>
      </w:r>
    </w:p>
    <w:p w14:paraId="4E7758A3" w14:textId="056D59C4"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6.2.5.3</w:t>
      </w:r>
      <w:r>
        <w:rPr>
          <w:rFonts w:asciiTheme="minorHAnsi" w:eastAsiaTheme="minorEastAsia" w:hAnsiTheme="minorHAnsi" w:cstheme="minorBidi"/>
          <w:noProof/>
          <w:kern w:val="2"/>
          <w:sz w:val="22"/>
          <w:szCs w:val="22"/>
          <w:lang w:eastAsia="en-GB"/>
          <w14:ligatures w14:val="standardContextual"/>
        </w:rPr>
        <w:tab/>
      </w:r>
      <w:r>
        <w:rPr>
          <w:noProof/>
        </w:rPr>
        <w:t xml:space="preserve">UP </w:t>
      </w:r>
      <w:r w:rsidRPr="00941C1C">
        <w:rPr>
          <w:noProof/>
          <w:lang w:val="en-US"/>
        </w:rPr>
        <w:t>F</w:t>
      </w:r>
      <w:r>
        <w:rPr>
          <w:noProof/>
        </w:rPr>
        <w:t>unction Behaviour</w:t>
      </w:r>
      <w:r>
        <w:rPr>
          <w:noProof/>
        </w:rPr>
        <w:tab/>
      </w:r>
      <w:r>
        <w:rPr>
          <w:noProof/>
        </w:rPr>
        <w:fldChar w:fldCharType="begin" w:fldLock="1"/>
      </w:r>
      <w:r>
        <w:rPr>
          <w:noProof/>
        </w:rPr>
        <w:instrText xml:space="preserve"> PAGEREF _Toc160974308 \h </w:instrText>
      </w:r>
      <w:r>
        <w:rPr>
          <w:noProof/>
        </w:rPr>
      </w:r>
      <w:r>
        <w:rPr>
          <w:noProof/>
        </w:rPr>
        <w:fldChar w:fldCharType="separate"/>
      </w:r>
      <w:r>
        <w:rPr>
          <w:noProof/>
        </w:rPr>
        <w:t>96</w:t>
      </w:r>
      <w:r>
        <w:rPr>
          <w:noProof/>
        </w:rPr>
        <w:fldChar w:fldCharType="end"/>
      </w:r>
    </w:p>
    <w:p w14:paraId="53904439" w14:textId="65B510E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6.2.6</w:t>
      </w:r>
      <w:r>
        <w:rPr>
          <w:rFonts w:asciiTheme="minorHAnsi" w:eastAsiaTheme="minorEastAsia" w:hAnsiTheme="minorHAnsi" w:cstheme="minorBidi"/>
          <w:noProof/>
          <w:kern w:val="2"/>
          <w:sz w:val="22"/>
          <w:szCs w:val="22"/>
          <w:lang w:eastAsia="en-GB"/>
          <w14:ligatures w14:val="standardContextual"/>
        </w:rPr>
        <w:tab/>
      </w:r>
      <w:r>
        <w:rPr>
          <w:noProof/>
        </w:rPr>
        <w:t>PFCP Association Setup Procedure</w:t>
      </w:r>
      <w:r>
        <w:rPr>
          <w:noProof/>
        </w:rPr>
        <w:tab/>
      </w:r>
      <w:r>
        <w:rPr>
          <w:noProof/>
        </w:rPr>
        <w:fldChar w:fldCharType="begin" w:fldLock="1"/>
      </w:r>
      <w:r>
        <w:rPr>
          <w:noProof/>
        </w:rPr>
        <w:instrText xml:space="preserve"> PAGEREF _Toc160974309 \h </w:instrText>
      </w:r>
      <w:r>
        <w:rPr>
          <w:noProof/>
        </w:rPr>
      </w:r>
      <w:r>
        <w:rPr>
          <w:noProof/>
        </w:rPr>
        <w:fldChar w:fldCharType="separate"/>
      </w:r>
      <w:r>
        <w:rPr>
          <w:noProof/>
        </w:rPr>
        <w:t>97</w:t>
      </w:r>
      <w:r>
        <w:rPr>
          <w:noProof/>
        </w:rPr>
        <w:fldChar w:fldCharType="end"/>
      </w:r>
    </w:p>
    <w:p w14:paraId="609624D5" w14:textId="0395D997"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_Toc160974310 \h </w:instrText>
      </w:r>
      <w:r>
        <w:rPr>
          <w:noProof/>
        </w:rPr>
      </w:r>
      <w:r>
        <w:rPr>
          <w:noProof/>
        </w:rPr>
        <w:fldChar w:fldCharType="separate"/>
      </w:r>
      <w:r>
        <w:rPr>
          <w:noProof/>
        </w:rPr>
        <w:t>97</w:t>
      </w:r>
      <w:r>
        <w:rPr>
          <w:noProof/>
        </w:rPr>
        <w:fldChar w:fldCharType="end"/>
      </w:r>
    </w:p>
    <w:p w14:paraId="7B0FEF52" w14:textId="6E21ECA8"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6.2.6.2</w:t>
      </w:r>
      <w:r>
        <w:rPr>
          <w:rFonts w:asciiTheme="minorHAnsi" w:eastAsiaTheme="minorEastAsia" w:hAnsiTheme="minorHAnsi" w:cstheme="minorBidi"/>
          <w:noProof/>
          <w:kern w:val="2"/>
          <w:sz w:val="22"/>
          <w:szCs w:val="22"/>
          <w:lang w:eastAsia="en-GB"/>
          <w14:ligatures w14:val="standardContextual"/>
        </w:rPr>
        <w:tab/>
      </w:r>
      <w:r>
        <w:rPr>
          <w:noProof/>
        </w:rPr>
        <w:t>PFCP Association Setup Initiated by the CP Function</w:t>
      </w:r>
      <w:r>
        <w:rPr>
          <w:noProof/>
        </w:rPr>
        <w:tab/>
      </w:r>
      <w:r>
        <w:rPr>
          <w:noProof/>
        </w:rPr>
        <w:fldChar w:fldCharType="begin" w:fldLock="1"/>
      </w:r>
      <w:r>
        <w:rPr>
          <w:noProof/>
        </w:rPr>
        <w:instrText xml:space="preserve"> PAGEREF _Toc160974311 \h </w:instrText>
      </w:r>
      <w:r>
        <w:rPr>
          <w:noProof/>
        </w:rPr>
      </w:r>
      <w:r>
        <w:rPr>
          <w:noProof/>
        </w:rPr>
        <w:fldChar w:fldCharType="separate"/>
      </w:r>
      <w:r>
        <w:rPr>
          <w:noProof/>
        </w:rPr>
        <w:t>97</w:t>
      </w:r>
      <w:r>
        <w:rPr>
          <w:noProof/>
        </w:rPr>
        <w:fldChar w:fldCharType="end"/>
      </w:r>
    </w:p>
    <w:p w14:paraId="2D5D04DE" w14:textId="4F83930A"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CP Function Behaviour</w:t>
      </w:r>
      <w:r>
        <w:rPr>
          <w:noProof/>
        </w:rPr>
        <w:tab/>
      </w:r>
      <w:r>
        <w:rPr>
          <w:noProof/>
        </w:rPr>
        <w:fldChar w:fldCharType="begin" w:fldLock="1"/>
      </w:r>
      <w:r>
        <w:rPr>
          <w:noProof/>
        </w:rPr>
        <w:instrText xml:space="preserve"> PAGEREF _Toc160974312 \h </w:instrText>
      </w:r>
      <w:r>
        <w:rPr>
          <w:noProof/>
        </w:rPr>
      </w:r>
      <w:r>
        <w:rPr>
          <w:noProof/>
        </w:rPr>
        <w:fldChar w:fldCharType="separate"/>
      </w:r>
      <w:r>
        <w:rPr>
          <w:noProof/>
        </w:rPr>
        <w:t>97</w:t>
      </w:r>
      <w:r>
        <w:rPr>
          <w:noProof/>
        </w:rPr>
        <w:fldChar w:fldCharType="end"/>
      </w:r>
    </w:p>
    <w:p w14:paraId="649077A9" w14:textId="4F678ECB"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UP Function behaviour</w:t>
      </w:r>
      <w:r>
        <w:rPr>
          <w:noProof/>
        </w:rPr>
        <w:tab/>
      </w:r>
      <w:r>
        <w:rPr>
          <w:noProof/>
        </w:rPr>
        <w:fldChar w:fldCharType="begin" w:fldLock="1"/>
      </w:r>
      <w:r>
        <w:rPr>
          <w:noProof/>
        </w:rPr>
        <w:instrText xml:space="preserve"> PAGEREF _Toc160974313 \h </w:instrText>
      </w:r>
      <w:r>
        <w:rPr>
          <w:noProof/>
        </w:rPr>
      </w:r>
      <w:r>
        <w:rPr>
          <w:noProof/>
        </w:rPr>
        <w:fldChar w:fldCharType="separate"/>
      </w:r>
      <w:r>
        <w:rPr>
          <w:noProof/>
        </w:rPr>
        <w:t>97</w:t>
      </w:r>
      <w:r>
        <w:rPr>
          <w:noProof/>
        </w:rPr>
        <w:fldChar w:fldCharType="end"/>
      </w:r>
    </w:p>
    <w:p w14:paraId="154B8562" w14:textId="2791CC21"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6.2.6.3</w:t>
      </w:r>
      <w:r>
        <w:rPr>
          <w:rFonts w:asciiTheme="minorHAnsi" w:eastAsiaTheme="minorEastAsia" w:hAnsiTheme="minorHAnsi" w:cstheme="minorBidi"/>
          <w:noProof/>
          <w:kern w:val="2"/>
          <w:sz w:val="22"/>
          <w:szCs w:val="22"/>
          <w:lang w:eastAsia="en-GB"/>
          <w14:ligatures w14:val="standardContextual"/>
        </w:rPr>
        <w:tab/>
      </w:r>
      <w:r>
        <w:rPr>
          <w:noProof/>
        </w:rPr>
        <w:t>PFCP Association Setup Initiated by the UP Function</w:t>
      </w:r>
      <w:r>
        <w:rPr>
          <w:noProof/>
        </w:rPr>
        <w:tab/>
      </w:r>
      <w:r>
        <w:rPr>
          <w:noProof/>
        </w:rPr>
        <w:fldChar w:fldCharType="begin" w:fldLock="1"/>
      </w:r>
      <w:r>
        <w:rPr>
          <w:noProof/>
        </w:rPr>
        <w:instrText xml:space="preserve"> PAGEREF _Toc160974314 \h </w:instrText>
      </w:r>
      <w:r>
        <w:rPr>
          <w:noProof/>
        </w:rPr>
      </w:r>
      <w:r>
        <w:rPr>
          <w:noProof/>
        </w:rPr>
        <w:fldChar w:fldCharType="separate"/>
      </w:r>
      <w:r>
        <w:rPr>
          <w:noProof/>
        </w:rPr>
        <w:t>98</w:t>
      </w:r>
      <w:r>
        <w:rPr>
          <w:noProof/>
        </w:rPr>
        <w:fldChar w:fldCharType="end"/>
      </w:r>
    </w:p>
    <w:p w14:paraId="0D48C52A" w14:textId="0C743BB0"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UP Function Behaviour</w:t>
      </w:r>
      <w:r>
        <w:rPr>
          <w:noProof/>
        </w:rPr>
        <w:tab/>
      </w:r>
      <w:r>
        <w:rPr>
          <w:noProof/>
        </w:rPr>
        <w:fldChar w:fldCharType="begin" w:fldLock="1"/>
      </w:r>
      <w:r>
        <w:rPr>
          <w:noProof/>
        </w:rPr>
        <w:instrText xml:space="preserve"> PAGEREF _Toc160974315 \h </w:instrText>
      </w:r>
      <w:r>
        <w:rPr>
          <w:noProof/>
        </w:rPr>
      </w:r>
      <w:r>
        <w:rPr>
          <w:noProof/>
        </w:rPr>
        <w:fldChar w:fldCharType="separate"/>
      </w:r>
      <w:r>
        <w:rPr>
          <w:noProof/>
        </w:rPr>
        <w:t>98</w:t>
      </w:r>
      <w:r>
        <w:rPr>
          <w:noProof/>
        </w:rPr>
        <w:fldChar w:fldCharType="end"/>
      </w:r>
    </w:p>
    <w:p w14:paraId="3BC09774" w14:textId="16F123D2"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CP Function Behaviour</w:t>
      </w:r>
      <w:r>
        <w:rPr>
          <w:noProof/>
        </w:rPr>
        <w:tab/>
      </w:r>
      <w:r>
        <w:rPr>
          <w:noProof/>
        </w:rPr>
        <w:fldChar w:fldCharType="begin" w:fldLock="1"/>
      </w:r>
      <w:r>
        <w:rPr>
          <w:noProof/>
        </w:rPr>
        <w:instrText xml:space="preserve"> PAGEREF _Toc160974316 \h </w:instrText>
      </w:r>
      <w:r>
        <w:rPr>
          <w:noProof/>
        </w:rPr>
      </w:r>
      <w:r>
        <w:rPr>
          <w:noProof/>
        </w:rPr>
        <w:fldChar w:fldCharType="separate"/>
      </w:r>
      <w:r>
        <w:rPr>
          <w:noProof/>
        </w:rPr>
        <w:t>98</w:t>
      </w:r>
      <w:r>
        <w:rPr>
          <w:noProof/>
        </w:rPr>
        <w:fldChar w:fldCharType="end"/>
      </w:r>
    </w:p>
    <w:p w14:paraId="667F03A5" w14:textId="7F8BA651"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PFCP Association Update Procedure</w:t>
      </w:r>
      <w:r>
        <w:rPr>
          <w:noProof/>
        </w:rPr>
        <w:tab/>
      </w:r>
      <w:r>
        <w:rPr>
          <w:noProof/>
        </w:rPr>
        <w:fldChar w:fldCharType="begin" w:fldLock="1"/>
      </w:r>
      <w:r>
        <w:rPr>
          <w:noProof/>
        </w:rPr>
        <w:instrText xml:space="preserve"> PAGEREF _Toc160974317 \h </w:instrText>
      </w:r>
      <w:r>
        <w:rPr>
          <w:noProof/>
        </w:rPr>
      </w:r>
      <w:r>
        <w:rPr>
          <w:noProof/>
        </w:rPr>
        <w:fldChar w:fldCharType="separate"/>
      </w:r>
      <w:r>
        <w:rPr>
          <w:noProof/>
        </w:rPr>
        <w:t>99</w:t>
      </w:r>
      <w:r>
        <w:rPr>
          <w:noProof/>
        </w:rPr>
        <w:fldChar w:fldCharType="end"/>
      </w:r>
    </w:p>
    <w:p w14:paraId="31BBCE39" w14:textId="344E93D5"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_Toc160974318 \h </w:instrText>
      </w:r>
      <w:r>
        <w:rPr>
          <w:noProof/>
        </w:rPr>
      </w:r>
      <w:r>
        <w:rPr>
          <w:noProof/>
        </w:rPr>
        <w:fldChar w:fldCharType="separate"/>
      </w:r>
      <w:r>
        <w:rPr>
          <w:noProof/>
        </w:rPr>
        <w:t>99</w:t>
      </w:r>
      <w:r>
        <w:rPr>
          <w:noProof/>
        </w:rPr>
        <w:fldChar w:fldCharType="end"/>
      </w:r>
    </w:p>
    <w:p w14:paraId="0CE32F29" w14:textId="30E67541"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PFCP Association Update Procedure Initiated by the CP Function</w:t>
      </w:r>
      <w:r>
        <w:rPr>
          <w:noProof/>
        </w:rPr>
        <w:tab/>
      </w:r>
      <w:r>
        <w:rPr>
          <w:noProof/>
        </w:rPr>
        <w:fldChar w:fldCharType="begin" w:fldLock="1"/>
      </w:r>
      <w:r>
        <w:rPr>
          <w:noProof/>
        </w:rPr>
        <w:instrText xml:space="preserve"> PAGEREF _Toc160974319 \h </w:instrText>
      </w:r>
      <w:r>
        <w:rPr>
          <w:noProof/>
        </w:rPr>
      </w:r>
      <w:r>
        <w:rPr>
          <w:noProof/>
        </w:rPr>
        <w:fldChar w:fldCharType="separate"/>
      </w:r>
      <w:r>
        <w:rPr>
          <w:noProof/>
        </w:rPr>
        <w:t>99</w:t>
      </w:r>
      <w:r>
        <w:rPr>
          <w:noProof/>
        </w:rPr>
        <w:fldChar w:fldCharType="end"/>
      </w:r>
    </w:p>
    <w:p w14:paraId="0294F231" w14:textId="7727B8EE"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6.2.7.2.1</w:t>
      </w:r>
      <w:r>
        <w:rPr>
          <w:rFonts w:asciiTheme="minorHAnsi" w:eastAsiaTheme="minorEastAsia" w:hAnsiTheme="minorHAnsi" w:cstheme="minorBidi"/>
          <w:noProof/>
          <w:kern w:val="2"/>
          <w:sz w:val="22"/>
          <w:szCs w:val="22"/>
          <w:lang w:eastAsia="en-GB"/>
          <w14:ligatures w14:val="standardContextual"/>
        </w:rPr>
        <w:tab/>
      </w:r>
      <w:r>
        <w:rPr>
          <w:noProof/>
        </w:rPr>
        <w:t>CP Function Behaviour</w:t>
      </w:r>
      <w:r>
        <w:rPr>
          <w:noProof/>
        </w:rPr>
        <w:tab/>
      </w:r>
      <w:r>
        <w:rPr>
          <w:noProof/>
        </w:rPr>
        <w:fldChar w:fldCharType="begin" w:fldLock="1"/>
      </w:r>
      <w:r>
        <w:rPr>
          <w:noProof/>
        </w:rPr>
        <w:instrText xml:space="preserve"> PAGEREF _Toc160974320 \h </w:instrText>
      </w:r>
      <w:r>
        <w:rPr>
          <w:noProof/>
        </w:rPr>
      </w:r>
      <w:r>
        <w:rPr>
          <w:noProof/>
        </w:rPr>
        <w:fldChar w:fldCharType="separate"/>
      </w:r>
      <w:r>
        <w:rPr>
          <w:noProof/>
        </w:rPr>
        <w:t>99</w:t>
      </w:r>
      <w:r>
        <w:rPr>
          <w:noProof/>
        </w:rPr>
        <w:fldChar w:fldCharType="end"/>
      </w:r>
    </w:p>
    <w:p w14:paraId="271C016B" w14:textId="7D31DA15"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6.2.7.2.2</w:t>
      </w:r>
      <w:r>
        <w:rPr>
          <w:rFonts w:asciiTheme="minorHAnsi" w:eastAsiaTheme="minorEastAsia" w:hAnsiTheme="minorHAnsi" w:cstheme="minorBidi"/>
          <w:noProof/>
          <w:kern w:val="2"/>
          <w:sz w:val="22"/>
          <w:szCs w:val="22"/>
          <w:lang w:eastAsia="en-GB"/>
          <w14:ligatures w14:val="standardContextual"/>
        </w:rPr>
        <w:tab/>
      </w:r>
      <w:r>
        <w:rPr>
          <w:noProof/>
        </w:rPr>
        <w:t>UP Function Behaviour</w:t>
      </w:r>
      <w:r>
        <w:rPr>
          <w:noProof/>
        </w:rPr>
        <w:tab/>
      </w:r>
      <w:r>
        <w:rPr>
          <w:noProof/>
        </w:rPr>
        <w:fldChar w:fldCharType="begin" w:fldLock="1"/>
      </w:r>
      <w:r>
        <w:rPr>
          <w:noProof/>
        </w:rPr>
        <w:instrText xml:space="preserve"> PAGEREF _Toc160974321 \h </w:instrText>
      </w:r>
      <w:r>
        <w:rPr>
          <w:noProof/>
        </w:rPr>
      </w:r>
      <w:r>
        <w:rPr>
          <w:noProof/>
        </w:rPr>
        <w:fldChar w:fldCharType="separate"/>
      </w:r>
      <w:r>
        <w:rPr>
          <w:noProof/>
        </w:rPr>
        <w:t>99</w:t>
      </w:r>
      <w:r>
        <w:rPr>
          <w:noProof/>
        </w:rPr>
        <w:fldChar w:fldCharType="end"/>
      </w:r>
    </w:p>
    <w:p w14:paraId="786F2183" w14:textId="3449C264"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PFCP Association Update Procedure Initiated by UP Function</w:t>
      </w:r>
      <w:r>
        <w:rPr>
          <w:noProof/>
        </w:rPr>
        <w:tab/>
      </w:r>
      <w:r>
        <w:rPr>
          <w:noProof/>
        </w:rPr>
        <w:fldChar w:fldCharType="begin" w:fldLock="1"/>
      </w:r>
      <w:r>
        <w:rPr>
          <w:noProof/>
        </w:rPr>
        <w:instrText xml:space="preserve"> PAGEREF _Toc160974322 \h </w:instrText>
      </w:r>
      <w:r>
        <w:rPr>
          <w:noProof/>
        </w:rPr>
      </w:r>
      <w:r>
        <w:rPr>
          <w:noProof/>
        </w:rPr>
        <w:fldChar w:fldCharType="separate"/>
      </w:r>
      <w:r>
        <w:rPr>
          <w:noProof/>
        </w:rPr>
        <w:t>100</w:t>
      </w:r>
      <w:r>
        <w:rPr>
          <w:noProof/>
        </w:rPr>
        <w:fldChar w:fldCharType="end"/>
      </w:r>
    </w:p>
    <w:p w14:paraId="5A65A5E9" w14:textId="4C5AC825"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6.2.7.3.1</w:t>
      </w:r>
      <w:r>
        <w:rPr>
          <w:rFonts w:asciiTheme="minorHAnsi" w:eastAsiaTheme="minorEastAsia" w:hAnsiTheme="minorHAnsi" w:cstheme="minorBidi"/>
          <w:noProof/>
          <w:kern w:val="2"/>
          <w:sz w:val="22"/>
          <w:szCs w:val="22"/>
          <w:lang w:eastAsia="en-GB"/>
          <w14:ligatures w14:val="standardContextual"/>
        </w:rPr>
        <w:tab/>
      </w:r>
      <w:r>
        <w:rPr>
          <w:noProof/>
        </w:rPr>
        <w:t>UP Function Behaviour</w:t>
      </w:r>
      <w:r>
        <w:rPr>
          <w:noProof/>
        </w:rPr>
        <w:tab/>
      </w:r>
      <w:r>
        <w:rPr>
          <w:noProof/>
        </w:rPr>
        <w:fldChar w:fldCharType="begin" w:fldLock="1"/>
      </w:r>
      <w:r>
        <w:rPr>
          <w:noProof/>
        </w:rPr>
        <w:instrText xml:space="preserve"> PAGEREF _Toc160974323 \h </w:instrText>
      </w:r>
      <w:r>
        <w:rPr>
          <w:noProof/>
        </w:rPr>
      </w:r>
      <w:r>
        <w:rPr>
          <w:noProof/>
        </w:rPr>
        <w:fldChar w:fldCharType="separate"/>
      </w:r>
      <w:r>
        <w:rPr>
          <w:noProof/>
        </w:rPr>
        <w:t>100</w:t>
      </w:r>
      <w:r>
        <w:rPr>
          <w:noProof/>
        </w:rPr>
        <w:fldChar w:fldCharType="end"/>
      </w:r>
    </w:p>
    <w:p w14:paraId="089AB749" w14:textId="022549F2"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6.2.7.3.2</w:t>
      </w:r>
      <w:r>
        <w:rPr>
          <w:rFonts w:asciiTheme="minorHAnsi" w:eastAsiaTheme="minorEastAsia" w:hAnsiTheme="minorHAnsi" w:cstheme="minorBidi"/>
          <w:noProof/>
          <w:kern w:val="2"/>
          <w:sz w:val="22"/>
          <w:szCs w:val="22"/>
          <w:lang w:eastAsia="en-GB"/>
          <w14:ligatures w14:val="standardContextual"/>
        </w:rPr>
        <w:tab/>
      </w:r>
      <w:r>
        <w:rPr>
          <w:noProof/>
        </w:rPr>
        <w:t>CP Function Behaviour</w:t>
      </w:r>
      <w:r>
        <w:rPr>
          <w:noProof/>
        </w:rPr>
        <w:tab/>
      </w:r>
      <w:r>
        <w:rPr>
          <w:noProof/>
        </w:rPr>
        <w:fldChar w:fldCharType="begin" w:fldLock="1"/>
      </w:r>
      <w:r>
        <w:rPr>
          <w:noProof/>
        </w:rPr>
        <w:instrText xml:space="preserve"> PAGEREF _Toc160974324 \h </w:instrText>
      </w:r>
      <w:r>
        <w:rPr>
          <w:noProof/>
        </w:rPr>
      </w:r>
      <w:r>
        <w:rPr>
          <w:noProof/>
        </w:rPr>
        <w:fldChar w:fldCharType="separate"/>
      </w:r>
      <w:r>
        <w:rPr>
          <w:noProof/>
        </w:rPr>
        <w:t>100</w:t>
      </w:r>
      <w:r>
        <w:rPr>
          <w:noProof/>
        </w:rPr>
        <w:fldChar w:fldCharType="end"/>
      </w:r>
    </w:p>
    <w:p w14:paraId="3276249E" w14:textId="6B9C02F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6.2.8</w:t>
      </w:r>
      <w:r>
        <w:rPr>
          <w:rFonts w:asciiTheme="minorHAnsi" w:eastAsiaTheme="minorEastAsia" w:hAnsiTheme="minorHAnsi" w:cstheme="minorBidi"/>
          <w:noProof/>
          <w:kern w:val="2"/>
          <w:sz w:val="22"/>
          <w:szCs w:val="22"/>
          <w:lang w:eastAsia="en-GB"/>
          <w14:ligatures w14:val="standardContextual"/>
        </w:rPr>
        <w:tab/>
      </w:r>
      <w:r>
        <w:rPr>
          <w:noProof/>
        </w:rPr>
        <w:t>PFCP Association Release Procedure</w:t>
      </w:r>
      <w:r>
        <w:rPr>
          <w:noProof/>
        </w:rPr>
        <w:tab/>
      </w:r>
      <w:r>
        <w:rPr>
          <w:noProof/>
        </w:rPr>
        <w:fldChar w:fldCharType="begin" w:fldLock="1"/>
      </w:r>
      <w:r>
        <w:rPr>
          <w:noProof/>
        </w:rPr>
        <w:instrText xml:space="preserve"> PAGEREF _Toc160974325 \h </w:instrText>
      </w:r>
      <w:r>
        <w:rPr>
          <w:noProof/>
        </w:rPr>
      </w:r>
      <w:r>
        <w:rPr>
          <w:noProof/>
        </w:rPr>
        <w:fldChar w:fldCharType="separate"/>
      </w:r>
      <w:r>
        <w:rPr>
          <w:noProof/>
        </w:rPr>
        <w:t>100</w:t>
      </w:r>
      <w:r>
        <w:rPr>
          <w:noProof/>
        </w:rPr>
        <w:fldChar w:fldCharType="end"/>
      </w:r>
    </w:p>
    <w:p w14:paraId="7967849B" w14:textId="6B58ABAB"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_Toc160974326 \h </w:instrText>
      </w:r>
      <w:r>
        <w:rPr>
          <w:noProof/>
        </w:rPr>
      </w:r>
      <w:r>
        <w:rPr>
          <w:noProof/>
        </w:rPr>
        <w:fldChar w:fldCharType="separate"/>
      </w:r>
      <w:r>
        <w:rPr>
          <w:noProof/>
        </w:rPr>
        <w:t>100</w:t>
      </w:r>
      <w:r>
        <w:rPr>
          <w:noProof/>
        </w:rPr>
        <w:fldChar w:fldCharType="end"/>
      </w:r>
    </w:p>
    <w:p w14:paraId="13572BE4" w14:textId="369CB67E"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6.2.8.2</w:t>
      </w:r>
      <w:r>
        <w:rPr>
          <w:rFonts w:asciiTheme="minorHAnsi" w:eastAsiaTheme="minorEastAsia" w:hAnsiTheme="minorHAnsi" w:cstheme="minorBidi"/>
          <w:noProof/>
          <w:kern w:val="2"/>
          <w:sz w:val="22"/>
          <w:szCs w:val="22"/>
          <w:lang w:eastAsia="en-GB"/>
          <w14:ligatures w14:val="standardContextual"/>
        </w:rPr>
        <w:tab/>
      </w:r>
      <w:r>
        <w:rPr>
          <w:noProof/>
        </w:rPr>
        <w:t>CP Function Behaviour</w:t>
      </w:r>
      <w:r>
        <w:rPr>
          <w:noProof/>
        </w:rPr>
        <w:tab/>
      </w:r>
      <w:r>
        <w:rPr>
          <w:noProof/>
        </w:rPr>
        <w:fldChar w:fldCharType="begin" w:fldLock="1"/>
      </w:r>
      <w:r>
        <w:rPr>
          <w:noProof/>
        </w:rPr>
        <w:instrText xml:space="preserve"> PAGEREF _Toc160974327 \h </w:instrText>
      </w:r>
      <w:r>
        <w:rPr>
          <w:noProof/>
        </w:rPr>
      </w:r>
      <w:r>
        <w:rPr>
          <w:noProof/>
        </w:rPr>
        <w:fldChar w:fldCharType="separate"/>
      </w:r>
      <w:r>
        <w:rPr>
          <w:noProof/>
        </w:rPr>
        <w:t>101</w:t>
      </w:r>
      <w:r>
        <w:rPr>
          <w:noProof/>
        </w:rPr>
        <w:fldChar w:fldCharType="end"/>
      </w:r>
    </w:p>
    <w:p w14:paraId="123B8DCB" w14:textId="56C6025E"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UP Function behaviour</w:t>
      </w:r>
      <w:r>
        <w:rPr>
          <w:noProof/>
        </w:rPr>
        <w:tab/>
      </w:r>
      <w:r>
        <w:rPr>
          <w:noProof/>
        </w:rPr>
        <w:fldChar w:fldCharType="begin" w:fldLock="1"/>
      </w:r>
      <w:r>
        <w:rPr>
          <w:noProof/>
        </w:rPr>
        <w:instrText xml:space="preserve"> PAGEREF _Toc160974328 \h </w:instrText>
      </w:r>
      <w:r>
        <w:rPr>
          <w:noProof/>
        </w:rPr>
      </w:r>
      <w:r>
        <w:rPr>
          <w:noProof/>
        </w:rPr>
        <w:fldChar w:fldCharType="separate"/>
      </w:r>
      <w:r>
        <w:rPr>
          <w:noProof/>
        </w:rPr>
        <w:t>101</w:t>
      </w:r>
      <w:r>
        <w:rPr>
          <w:noProof/>
        </w:rPr>
        <w:fldChar w:fldCharType="end"/>
      </w:r>
    </w:p>
    <w:p w14:paraId="11BB4E8F" w14:textId="3EA5ACF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6.2.9</w:t>
      </w:r>
      <w:r>
        <w:rPr>
          <w:rFonts w:asciiTheme="minorHAnsi" w:eastAsiaTheme="minorEastAsia" w:hAnsiTheme="minorHAnsi" w:cstheme="minorBidi"/>
          <w:noProof/>
          <w:kern w:val="2"/>
          <w:sz w:val="22"/>
          <w:szCs w:val="22"/>
          <w:lang w:eastAsia="en-GB"/>
          <w14:ligatures w14:val="standardContextual"/>
        </w:rPr>
        <w:tab/>
      </w:r>
      <w:r>
        <w:rPr>
          <w:noProof/>
          <w:lang w:eastAsia="zh-CN"/>
        </w:rPr>
        <w:t>PFCP Node Report Procedure</w:t>
      </w:r>
      <w:r>
        <w:rPr>
          <w:noProof/>
        </w:rPr>
        <w:tab/>
      </w:r>
      <w:r>
        <w:rPr>
          <w:noProof/>
        </w:rPr>
        <w:fldChar w:fldCharType="begin" w:fldLock="1"/>
      </w:r>
      <w:r>
        <w:rPr>
          <w:noProof/>
        </w:rPr>
        <w:instrText xml:space="preserve"> PAGEREF _Toc160974329 \h </w:instrText>
      </w:r>
      <w:r>
        <w:rPr>
          <w:noProof/>
        </w:rPr>
      </w:r>
      <w:r>
        <w:rPr>
          <w:noProof/>
        </w:rPr>
        <w:fldChar w:fldCharType="separate"/>
      </w:r>
      <w:r>
        <w:rPr>
          <w:noProof/>
        </w:rPr>
        <w:t>101</w:t>
      </w:r>
      <w:r>
        <w:rPr>
          <w:noProof/>
        </w:rPr>
        <w:fldChar w:fldCharType="end"/>
      </w:r>
    </w:p>
    <w:p w14:paraId="59C18510" w14:textId="424C5AAA"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_Toc160974330 \h </w:instrText>
      </w:r>
      <w:r>
        <w:rPr>
          <w:noProof/>
        </w:rPr>
      </w:r>
      <w:r>
        <w:rPr>
          <w:noProof/>
        </w:rPr>
        <w:fldChar w:fldCharType="separate"/>
      </w:r>
      <w:r>
        <w:rPr>
          <w:noProof/>
        </w:rPr>
        <w:t>101</w:t>
      </w:r>
      <w:r>
        <w:rPr>
          <w:noProof/>
        </w:rPr>
        <w:fldChar w:fldCharType="end"/>
      </w:r>
    </w:p>
    <w:p w14:paraId="701A8ABB" w14:textId="56EC6A7D"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6.2.9.2</w:t>
      </w:r>
      <w:r>
        <w:rPr>
          <w:rFonts w:asciiTheme="minorHAnsi" w:eastAsiaTheme="minorEastAsia" w:hAnsiTheme="minorHAnsi" w:cstheme="minorBidi"/>
          <w:noProof/>
          <w:kern w:val="2"/>
          <w:sz w:val="22"/>
          <w:szCs w:val="22"/>
          <w:lang w:eastAsia="en-GB"/>
          <w14:ligatures w14:val="standardContextual"/>
        </w:rPr>
        <w:tab/>
      </w:r>
      <w:r>
        <w:rPr>
          <w:noProof/>
        </w:rPr>
        <w:t xml:space="preserve">UP </w:t>
      </w:r>
      <w:r w:rsidRPr="00941C1C">
        <w:rPr>
          <w:noProof/>
          <w:lang w:val="en-US"/>
        </w:rPr>
        <w:t>F</w:t>
      </w:r>
      <w:r>
        <w:rPr>
          <w:noProof/>
        </w:rPr>
        <w:t>unction Behaviour</w:t>
      </w:r>
      <w:r>
        <w:rPr>
          <w:noProof/>
        </w:rPr>
        <w:tab/>
      </w:r>
      <w:r>
        <w:rPr>
          <w:noProof/>
        </w:rPr>
        <w:fldChar w:fldCharType="begin" w:fldLock="1"/>
      </w:r>
      <w:r>
        <w:rPr>
          <w:noProof/>
        </w:rPr>
        <w:instrText xml:space="preserve"> PAGEREF _Toc160974331 \h </w:instrText>
      </w:r>
      <w:r>
        <w:rPr>
          <w:noProof/>
        </w:rPr>
      </w:r>
      <w:r>
        <w:rPr>
          <w:noProof/>
        </w:rPr>
        <w:fldChar w:fldCharType="separate"/>
      </w:r>
      <w:r>
        <w:rPr>
          <w:noProof/>
        </w:rPr>
        <w:t>101</w:t>
      </w:r>
      <w:r>
        <w:rPr>
          <w:noProof/>
        </w:rPr>
        <w:fldChar w:fldCharType="end"/>
      </w:r>
    </w:p>
    <w:p w14:paraId="4549128E" w14:textId="15FE8280"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6.2.9.3</w:t>
      </w:r>
      <w:r>
        <w:rPr>
          <w:rFonts w:asciiTheme="minorHAnsi" w:eastAsiaTheme="minorEastAsia" w:hAnsiTheme="minorHAnsi" w:cstheme="minorBidi"/>
          <w:noProof/>
          <w:kern w:val="2"/>
          <w:sz w:val="22"/>
          <w:szCs w:val="22"/>
          <w:lang w:eastAsia="en-GB"/>
          <w14:ligatures w14:val="standardContextual"/>
        </w:rPr>
        <w:tab/>
      </w:r>
      <w:r>
        <w:rPr>
          <w:noProof/>
        </w:rPr>
        <w:t xml:space="preserve">CP </w:t>
      </w:r>
      <w:r w:rsidRPr="00941C1C">
        <w:rPr>
          <w:noProof/>
          <w:lang w:val="en-US"/>
        </w:rPr>
        <w:t>F</w:t>
      </w:r>
      <w:r>
        <w:rPr>
          <w:noProof/>
        </w:rPr>
        <w:t>unction behaviour</w:t>
      </w:r>
      <w:r>
        <w:rPr>
          <w:noProof/>
        </w:rPr>
        <w:tab/>
      </w:r>
      <w:r>
        <w:rPr>
          <w:noProof/>
        </w:rPr>
        <w:fldChar w:fldCharType="begin" w:fldLock="1"/>
      </w:r>
      <w:r>
        <w:rPr>
          <w:noProof/>
        </w:rPr>
        <w:instrText xml:space="preserve"> PAGEREF _Toc160974332 \h </w:instrText>
      </w:r>
      <w:r>
        <w:rPr>
          <w:noProof/>
        </w:rPr>
      </w:r>
      <w:r>
        <w:rPr>
          <w:noProof/>
        </w:rPr>
        <w:fldChar w:fldCharType="separate"/>
      </w:r>
      <w:r>
        <w:rPr>
          <w:noProof/>
        </w:rPr>
        <w:t>101</w:t>
      </w:r>
      <w:r>
        <w:rPr>
          <w:noProof/>
        </w:rPr>
        <w:fldChar w:fldCharType="end"/>
      </w:r>
    </w:p>
    <w:p w14:paraId="1F59BDB6" w14:textId="31F00700"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PFCP Session Related Procedures</w:t>
      </w:r>
      <w:r>
        <w:rPr>
          <w:noProof/>
        </w:rPr>
        <w:tab/>
      </w:r>
      <w:r>
        <w:rPr>
          <w:noProof/>
        </w:rPr>
        <w:fldChar w:fldCharType="begin" w:fldLock="1"/>
      </w:r>
      <w:r>
        <w:rPr>
          <w:noProof/>
        </w:rPr>
        <w:instrText xml:space="preserve"> PAGEREF _Toc160974333 \h </w:instrText>
      </w:r>
      <w:r>
        <w:rPr>
          <w:noProof/>
        </w:rPr>
      </w:r>
      <w:r>
        <w:rPr>
          <w:noProof/>
        </w:rPr>
        <w:fldChar w:fldCharType="separate"/>
      </w:r>
      <w:r>
        <w:rPr>
          <w:noProof/>
        </w:rPr>
        <w:t>102</w:t>
      </w:r>
      <w:r>
        <w:rPr>
          <w:noProof/>
        </w:rPr>
        <w:fldChar w:fldCharType="end"/>
      </w:r>
    </w:p>
    <w:p w14:paraId="50CFA6B7" w14:textId="55F17BC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_Toc160974334 \h </w:instrText>
      </w:r>
      <w:r>
        <w:rPr>
          <w:noProof/>
        </w:rPr>
      </w:r>
      <w:r>
        <w:rPr>
          <w:noProof/>
        </w:rPr>
        <w:fldChar w:fldCharType="separate"/>
      </w:r>
      <w:r>
        <w:rPr>
          <w:noProof/>
        </w:rPr>
        <w:t>102</w:t>
      </w:r>
      <w:r>
        <w:rPr>
          <w:noProof/>
        </w:rPr>
        <w:fldChar w:fldCharType="end"/>
      </w:r>
    </w:p>
    <w:p w14:paraId="493B8BC7" w14:textId="0961A4CE"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PFCP Session Establishment Procedure</w:t>
      </w:r>
      <w:r>
        <w:rPr>
          <w:noProof/>
        </w:rPr>
        <w:tab/>
      </w:r>
      <w:r>
        <w:rPr>
          <w:noProof/>
        </w:rPr>
        <w:fldChar w:fldCharType="begin" w:fldLock="1"/>
      </w:r>
      <w:r>
        <w:rPr>
          <w:noProof/>
        </w:rPr>
        <w:instrText xml:space="preserve"> PAGEREF _Toc160974335 \h </w:instrText>
      </w:r>
      <w:r>
        <w:rPr>
          <w:noProof/>
        </w:rPr>
      </w:r>
      <w:r>
        <w:rPr>
          <w:noProof/>
        </w:rPr>
        <w:fldChar w:fldCharType="separate"/>
      </w:r>
      <w:r>
        <w:rPr>
          <w:noProof/>
        </w:rPr>
        <w:t>102</w:t>
      </w:r>
      <w:r>
        <w:rPr>
          <w:noProof/>
        </w:rPr>
        <w:fldChar w:fldCharType="end"/>
      </w:r>
    </w:p>
    <w:p w14:paraId="0C6E2E35" w14:textId="4A742E34"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_Toc160974336 \h </w:instrText>
      </w:r>
      <w:r>
        <w:rPr>
          <w:noProof/>
        </w:rPr>
      </w:r>
      <w:r>
        <w:rPr>
          <w:noProof/>
        </w:rPr>
        <w:fldChar w:fldCharType="separate"/>
      </w:r>
      <w:r>
        <w:rPr>
          <w:noProof/>
        </w:rPr>
        <w:t>102</w:t>
      </w:r>
      <w:r>
        <w:rPr>
          <w:noProof/>
        </w:rPr>
        <w:fldChar w:fldCharType="end"/>
      </w:r>
    </w:p>
    <w:p w14:paraId="79EF63B8" w14:textId="778F26A6"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 xml:space="preserve">CP </w:t>
      </w:r>
      <w:r w:rsidRPr="00941C1C">
        <w:rPr>
          <w:noProof/>
          <w:lang w:val="en-US"/>
        </w:rPr>
        <w:t>F</w:t>
      </w:r>
      <w:r>
        <w:rPr>
          <w:noProof/>
        </w:rPr>
        <w:t>unction Behaviour</w:t>
      </w:r>
      <w:r>
        <w:rPr>
          <w:noProof/>
        </w:rPr>
        <w:tab/>
      </w:r>
      <w:r>
        <w:rPr>
          <w:noProof/>
        </w:rPr>
        <w:fldChar w:fldCharType="begin" w:fldLock="1"/>
      </w:r>
      <w:r>
        <w:rPr>
          <w:noProof/>
        </w:rPr>
        <w:instrText xml:space="preserve"> PAGEREF _Toc160974337 \h </w:instrText>
      </w:r>
      <w:r>
        <w:rPr>
          <w:noProof/>
        </w:rPr>
      </w:r>
      <w:r>
        <w:rPr>
          <w:noProof/>
        </w:rPr>
        <w:fldChar w:fldCharType="separate"/>
      </w:r>
      <w:r>
        <w:rPr>
          <w:noProof/>
        </w:rPr>
        <w:t>102</w:t>
      </w:r>
      <w:r>
        <w:rPr>
          <w:noProof/>
        </w:rPr>
        <w:fldChar w:fldCharType="end"/>
      </w:r>
    </w:p>
    <w:p w14:paraId="6FD17A15" w14:textId="120ED38A"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 xml:space="preserve">UP </w:t>
      </w:r>
      <w:r w:rsidRPr="00941C1C">
        <w:rPr>
          <w:noProof/>
          <w:lang w:val="en-US"/>
        </w:rPr>
        <w:t>F</w:t>
      </w:r>
      <w:r>
        <w:rPr>
          <w:noProof/>
        </w:rPr>
        <w:t>unction Behaviour</w:t>
      </w:r>
      <w:r>
        <w:rPr>
          <w:noProof/>
        </w:rPr>
        <w:tab/>
      </w:r>
      <w:r>
        <w:rPr>
          <w:noProof/>
        </w:rPr>
        <w:fldChar w:fldCharType="begin" w:fldLock="1"/>
      </w:r>
      <w:r>
        <w:rPr>
          <w:noProof/>
        </w:rPr>
        <w:instrText xml:space="preserve"> PAGEREF _Toc160974338 \h </w:instrText>
      </w:r>
      <w:r>
        <w:rPr>
          <w:noProof/>
        </w:rPr>
      </w:r>
      <w:r>
        <w:rPr>
          <w:noProof/>
        </w:rPr>
        <w:fldChar w:fldCharType="separate"/>
      </w:r>
      <w:r>
        <w:rPr>
          <w:noProof/>
        </w:rPr>
        <w:t>102</w:t>
      </w:r>
      <w:r>
        <w:rPr>
          <w:noProof/>
        </w:rPr>
        <w:fldChar w:fldCharType="end"/>
      </w:r>
    </w:p>
    <w:p w14:paraId="52457BBA" w14:textId="271FA9E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PFCP Session Modification Procedure</w:t>
      </w:r>
      <w:r>
        <w:rPr>
          <w:noProof/>
        </w:rPr>
        <w:tab/>
      </w:r>
      <w:r>
        <w:rPr>
          <w:noProof/>
        </w:rPr>
        <w:fldChar w:fldCharType="begin" w:fldLock="1"/>
      </w:r>
      <w:r>
        <w:rPr>
          <w:noProof/>
        </w:rPr>
        <w:instrText xml:space="preserve"> PAGEREF _Toc160974339 \h </w:instrText>
      </w:r>
      <w:r>
        <w:rPr>
          <w:noProof/>
        </w:rPr>
      </w:r>
      <w:r>
        <w:rPr>
          <w:noProof/>
        </w:rPr>
        <w:fldChar w:fldCharType="separate"/>
      </w:r>
      <w:r>
        <w:rPr>
          <w:noProof/>
        </w:rPr>
        <w:t>102</w:t>
      </w:r>
      <w:r>
        <w:rPr>
          <w:noProof/>
        </w:rPr>
        <w:fldChar w:fldCharType="end"/>
      </w:r>
    </w:p>
    <w:p w14:paraId="4EA87166" w14:textId="572B38EE"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941C1C">
        <w:rPr>
          <w:noProof/>
          <w:lang w:val="en-US"/>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_Toc160974340 \h </w:instrText>
      </w:r>
      <w:r>
        <w:rPr>
          <w:noProof/>
        </w:rPr>
      </w:r>
      <w:r>
        <w:rPr>
          <w:noProof/>
        </w:rPr>
        <w:fldChar w:fldCharType="separate"/>
      </w:r>
      <w:r>
        <w:rPr>
          <w:noProof/>
        </w:rPr>
        <w:t>102</w:t>
      </w:r>
      <w:r>
        <w:rPr>
          <w:noProof/>
        </w:rPr>
        <w:fldChar w:fldCharType="end"/>
      </w:r>
    </w:p>
    <w:p w14:paraId="2F13464C" w14:textId="7DC63591"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941C1C">
        <w:rPr>
          <w:noProof/>
          <w:lang w:val="en-US"/>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 xml:space="preserve">CP </w:t>
      </w:r>
      <w:r w:rsidRPr="00941C1C">
        <w:rPr>
          <w:noProof/>
          <w:lang w:val="en-US"/>
        </w:rPr>
        <w:t>F</w:t>
      </w:r>
      <w:r>
        <w:rPr>
          <w:noProof/>
        </w:rPr>
        <w:t>unction behaviour</w:t>
      </w:r>
      <w:r>
        <w:rPr>
          <w:noProof/>
        </w:rPr>
        <w:tab/>
      </w:r>
      <w:r>
        <w:rPr>
          <w:noProof/>
        </w:rPr>
        <w:fldChar w:fldCharType="begin" w:fldLock="1"/>
      </w:r>
      <w:r>
        <w:rPr>
          <w:noProof/>
        </w:rPr>
        <w:instrText xml:space="preserve"> PAGEREF _Toc160974341 \h </w:instrText>
      </w:r>
      <w:r>
        <w:rPr>
          <w:noProof/>
        </w:rPr>
      </w:r>
      <w:r>
        <w:rPr>
          <w:noProof/>
        </w:rPr>
        <w:fldChar w:fldCharType="separate"/>
      </w:r>
      <w:r>
        <w:rPr>
          <w:noProof/>
        </w:rPr>
        <w:t>102</w:t>
      </w:r>
      <w:r>
        <w:rPr>
          <w:noProof/>
        </w:rPr>
        <w:fldChar w:fldCharType="end"/>
      </w:r>
    </w:p>
    <w:p w14:paraId="117CAF33" w14:textId="0A6D9C8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941C1C">
        <w:rPr>
          <w:noProof/>
          <w:lang w:val="en-US"/>
        </w:rPr>
        <w:t>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 xml:space="preserve">UP </w:t>
      </w:r>
      <w:r w:rsidRPr="00941C1C">
        <w:rPr>
          <w:noProof/>
          <w:lang w:val="en-US"/>
        </w:rPr>
        <w:t>F</w:t>
      </w:r>
      <w:r>
        <w:rPr>
          <w:noProof/>
        </w:rPr>
        <w:t>unction Behaviour</w:t>
      </w:r>
      <w:r>
        <w:rPr>
          <w:noProof/>
        </w:rPr>
        <w:tab/>
      </w:r>
      <w:r>
        <w:rPr>
          <w:noProof/>
        </w:rPr>
        <w:fldChar w:fldCharType="begin" w:fldLock="1"/>
      </w:r>
      <w:r>
        <w:rPr>
          <w:noProof/>
        </w:rPr>
        <w:instrText xml:space="preserve"> PAGEREF _Toc160974342 \h </w:instrText>
      </w:r>
      <w:r>
        <w:rPr>
          <w:noProof/>
        </w:rPr>
      </w:r>
      <w:r>
        <w:rPr>
          <w:noProof/>
        </w:rPr>
        <w:fldChar w:fldCharType="separate"/>
      </w:r>
      <w:r>
        <w:rPr>
          <w:noProof/>
        </w:rPr>
        <w:t>103</w:t>
      </w:r>
      <w:r>
        <w:rPr>
          <w:noProof/>
        </w:rPr>
        <w:fldChar w:fldCharType="end"/>
      </w:r>
    </w:p>
    <w:p w14:paraId="7759E5FB" w14:textId="49EC4EE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PFCP Session Deletion Procedure</w:t>
      </w:r>
      <w:r>
        <w:rPr>
          <w:noProof/>
        </w:rPr>
        <w:tab/>
      </w:r>
      <w:r>
        <w:rPr>
          <w:noProof/>
        </w:rPr>
        <w:fldChar w:fldCharType="begin" w:fldLock="1"/>
      </w:r>
      <w:r>
        <w:rPr>
          <w:noProof/>
        </w:rPr>
        <w:instrText xml:space="preserve"> PAGEREF _Toc160974343 \h </w:instrText>
      </w:r>
      <w:r>
        <w:rPr>
          <w:noProof/>
        </w:rPr>
      </w:r>
      <w:r>
        <w:rPr>
          <w:noProof/>
        </w:rPr>
        <w:fldChar w:fldCharType="separate"/>
      </w:r>
      <w:r>
        <w:rPr>
          <w:noProof/>
        </w:rPr>
        <w:t>103</w:t>
      </w:r>
      <w:r>
        <w:rPr>
          <w:noProof/>
        </w:rPr>
        <w:fldChar w:fldCharType="end"/>
      </w:r>
    </w:p>
    <w:p w14:paraId="4ED8BFB3" w14:textId="31FFE03C"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941C1C">
        <w:rPr>
          <w:noProof/>
          <w:lang w:val="en-US"/>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_Toc160974344 \h </w:instrText>
      </w:r>
      <w:r>
        <w:rPr>
          <w:noProof/>
        </w:rPr>
      </w:r>
      <w:r>
        <w:rPr>
          <w:noProof/>
        </w:rPr>
        <w:fldChar w:fldCharType="separate"/>
      </w:r>
      <w:r>
        <w:rPr>
          <w:noProof/>
        </w:rPr>
        <w:t>103</w:t>
      </w:r>
      <w:r>
        <w:rPr>
          <w:noProof/>
        </w:rPr>
        <w:fldChar w:fldCharType="end"/>
      </w:r>
    </w:p>
    <w:p w14:paraId="6C3F170F" w14:textId="7449C16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941C1C">
        <w:rPr>
          <w:noProof/>
          <w:lang w:val="en-US"/>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 xml:space="preserve">CP </w:t>
      </w:r>
      <w:r w:rsidRPr="00941C1C">
        <w:rPr>
          <w:noProof/>
          <w:lang w:val="en-US"/>
        </w:rPr>
        <w:t>F</w:t>
      </w:r>
      <w:r>
        <w:rPr>
          <w:noProof/>
        </w:rPr>
        <w:t>unction Behaviour</w:t>
      </w:r>
      <w:r>
        <w:rPr>
          <w:noProof/>
        </w:rPr>
        <w:tab/>
      </w:r>
      <w:r>
        <w:rPr>
          <w:noProof/>
        </w:rPr>
        <w:fldChar w:fldCharType="begin" w:fldLock="1"/>
      </w:r>
      <w:r>
        <w:rPr>
          <w:noProof/>
        </w:rPr>
        <w:instrText xml:space="preserve"> PAGEREF _Toc160974345 \h </w:instrText>
      </w:r>
      <w:r>
        <w:rPr>
          <w:noProof/>
        </w:rPr>
      </w:r>
      <w:r>
        <w:rPr>
          <w:noProof/>
        </w:rPr>
        <w:fldChar w:fldCharType="separate"/>
      </w:r>
      <w:r>
        <w:rPr>
          <w:noProof/>
        </w:rPr>
        <w:t>103</w:t>
      </w:r>
      <w:r>
        <w:rPr>
          <w:noProof/>
        </w:rPr>
        <w:fldChar w:fldCharType="end"/>
      </w:r>
    </w:p>
    <w:p w14:paraId="4B647CE8" w14:textId="0D08C64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rFonts w:asciiTheme="minorHAnsi" w:eastAsiaTheme="minorEastAsia" w:hAnsiTheme="minorHAnsi" w:cstheme="minorBidi"/>
          <w:noProof/>
          <w:kern w:val="2"/>
          <w:sz w:val="22"/>
          <w:szCs w:val="22"/>
          <w:lang w:eastAsia="en-GB"/>
          <w14:ligatures w14:val="standardContextual"/>
        </w:rPr>
        <w:tab/>
      </w:r>
      <w:r>
        <w:rPr>
          <w:noProof/>
        </w:rPr>
        <w:t>UP Function Behaviour</w:t>
      </w:r>
      <w:r>
        <w:rPr>
          <w:noProof/>
        </w:rPr>
        <w:tab/>
      </w:r>
      <w:r>
        <w:rPr>
          <w:noProof/>
        </w:rPr>
        <w:fldChar w:fldCharType="begin" w:fldLock="1"/>
      </w:r>
      <w:r>
        <w:rPr>
          <w:noProof/>
        </w:rPr>
        <w:instrText xml:space="preserve"> PAGEREF _Toc160974346 \h </w:instrText>
      </w:r>
      <w:r>
        <w:rPr>
          <w:noProof/>
        </w:rPr>
      </w:r>
      <w:r>
        <w:rPr>
          <w:noProof/>
        </w:rPr>
        <w:fldChar w:fldCharType="separate"/>
      </w:r>
      <w:r>
        <w:rPr>
          <w:noProof/>
        </w:rPr>
        <w:t>103</w:t>
      </w:r>
      <w:r>
        <w:rPr>
          <w:noProof/>
        </w:rPr>
        <w:fldChar w:fldCharType="end"/>
      </w:r>
    </w:p>
    <w:p w14:paraId="69189DD4" w14:textId="2995885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PFCP Session Report Procedure</w:t>
      </w:r>
      <w:r>
        <w:rPr>
          <w:noProof/>
        </w:rPr>
        <w:tab/>
      </w:r>
      <w:r>
        <w:rPr>
          <w:noProof/>
        </w:rPr>
        <w:fldChar w:fldCharType="begin" w:fldLock="1"/>
      </w:r>
      <w:r>
        <w:rPr>
          <w:noProof/>
        </w:rPr>
        <w:instrText xml:space="preserve"> PAGEREF _Toc160974347 \h </w:instrText>
      </w:r>
      <w:r>
        <w:rPr>
          <w:noProof/>
        </w:rPr>
      </w:r>
      <w:r>
        <w:rPr>
          <w:noProof/>
        </w:rPr>
        <w:fldChar w:fldCharType="separate"/>
      </w:r>
      <w:r>
        <w:rPr>
          <w:noProof/>
        </w:rPr>
        <w:t>104</w:t>
      </w:r>
      <w:r>
        <w:rPr>
          <w:noProof/>
        </w:rPr>
        <w:fldChar w:fldCharType="end"/>
      </w:r>
    </w:p>
    <w:p w14:paraId="706BCE24" w14:textId="69B04A98"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_Toc160974348 \h </w:instrText>
      </w:r>
      <w:r>
        <w:rPr>
          <w:noProof/>
        </w:rPr>
      </w:r>
      <w:r>
        <w:rPr>
          <w:noProof/>
        </w:rPr>
        <w:fldChar w:fldCharType="separate"/>
      </w:r>
      <w:r>
        <w:rPr>
          <w:noProof/>
        </w:rPr>
        <w:t>104</w:t>
      </w:r>
      <w:r>
        <w:rPr>
          <w:noProof/>
        </w:rPr>
        <w:fldChar w:fldCharType="end"/>
      </w:r>
    </w:p>
    <w:p w14:paraId="72D02C24" w14:textId="00CF8DA0"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 xml:space="preserve">UP </w:t>
      </w:r>
      <w:r w:rsidRPr="00941C1C">
        <w:rPr>
          <w:noProof/>
          <w:lang w:val="en-US"/>
        </w:rPr>
        <w:t>F</w:t>
      </w:r>
      <w:r>
        <w:rPr>
          <w:noProof/>
        </w:rPr>
        <w:t>unction Behaviour</w:t>
      </w:r>
      <w:r>
        <w:rPr>
          <w:noProof/>
        </w:rPr>
        <w:tab/>
      </w:r>
      <w:r>
        <w:rPr>
          <w:noProof/>
        </w:rPr>
        <w:fldChar w:fldCharType="begin" w:fldLock="1"/>
      </w:r>
      <w:r>
        <w:rPr>
          <w:noProof/>
        </w:rPr>
        <w:instrText xml:space="preserve"> PAGEREF _Toc160974349 \h </w:instrText>
      </w:r>
      <w:r>
        <w:rPr>
          <w:noProof/>
        </w:rPr>
      </w:r>
      <w:r>
        <w:rPr>
          <w:noProof/>
        </w:rPr>
        <w:fldChar w:fldCharType="separate"/>
      </w:r>
      <w:r>
        <w:rPr>
          <w:noProof/>
        </w:rPr>
        <w:t>104</w:t>
      </w:r>
      <w:r>
        <w:rPr>
          <w:noProof/>
        </w:rPr>
        <w:fldChar w:fldCharType="end"/>
      </w:r>
    </w:p>
    <w:p w14:paraId="373A6507" w14:textId="71885F0D"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 xml:space="preserve">CP </w:t>
      </w:r>
      <w:r w:rsidRPr="00941C1C">
        <w:rPr>
          <w:noProof/>
          <w:lang w:val="en-US"/>
        </w:rPr>
        <w:t>F</w:t>
      </w:r>
      <w:r>
        <w:rPr>
          <w:noProof/>
        </w:rPr>
        <w:t>unction Behaviour</w:t>
      </w:r>
      <w:r>
        <w:rPr>
          <w:noProof/>
        </w:rPr>
        <w:tab/>
      </w:r>
      <w:r>
        <w:rPr>
          <w:noProof/>
        </w:rPr>
        <w:fldChar w:fldCharType="begin" w:fldLock="1"/>
      </w:r>
      <w:r>
        <w:rPr>
          <w:noProof/>
        </w:rPr>
        <w:instrText xml:space="preserve"> PAGEREF _Toc160974350 \h </w:instrText>
      </w:r>
      <w:r>
        <w:rPr>
          <w:noProof/>
        </w:rPr>
      </w:r>
      <w:r>
        <w:rPr>
          <w:noProof/>
        </w:rPr>
        <w:fldChar w:fldCharType="separate"/>
      </w:r>
      <w:r>
        <w:rPr>
          <w:noProof/>
        </w:rPr>
        <w:t>104</w:t>
      </w:r>
      <w:r>
        <w:rPr>
          <w:noProof/>
        </w:rPr>
        <w:fldChar w:fldCharType="end"/>
      </w:r>
    </w:p>
    <w:p w14:paraId="56429270" w14:textId="1B295C58"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Reliable Delivery of PFCP Messages</w:t>
      </w:r>
      <w:r>
        <w:rPr>
          <w:noProof/>
        </w:rPr>
        <w:tab/>
      </w:r>
      <w:r>
        <w:rPr>
          <w:noProof/>
        </w:rPr>
        <w:fldChar w:fldCharType="begin" w:fldLock="1"/>
      </w:r>
      <w:r>
        <w:rPr>
          <w:noProof/>
        </w:rPr>
        <w:instrText xml:space="preserve"> PAGEREF _Toc160974351 \h </w:instrText>
      </w:r>
      <w:r>
        <w:rPr>
          <w:noProof/>
        </w:rPr>
      </w:r>
      <w:r>
        <w:rPr>
          <w:noProof/>
        </w:rPr>
        <w:fldChar w:fldCharType="separate"/>
      </w:r>
      <w:r>
        <w:rPr>
          <w:noProof/>
        </w:rPr>
        <w:t>104</w:t>
      </w:r>
      <w:r>
        <w:rPr>
          <w:noProof/>
        </w:rPr>
        <w:fldChar w:fldCharType="end"/>
      </w:r>
    </w:p>
    <w:p w14:paraId="52F8A4CF" w14:textId="64D50005"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6.</w:t>
      </w:r>
      <w:r w:rsidRPr="00941C1C">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PFCP messages bundling</w:t>
      </w:r>
      <w:r>
        <w:rPr>
          <w:noProof/>
        </w:rPr>
        <w:tab/>
      </w:r>
      <w:r>
        <w:rPr>
          <w:noProof/>
        </w:rPr>
        <w:fldChar w:fldCharType="begin" w:fldLock="1"/>
      </w:r>
      <w:r>
        <w:rPr>
          <w:noProof/>
        </w:rPr>
        <w:instrText xml:space="preserve"> PAGEREF _Toc160974352 \h </w:instrText>
      </w:r>
      <w:r>
        <w:rPr>
          <w:noProof/>
        </w:rPr>
      </w:r>
      <w:r>
        <w:rPr>
          <w:noProof/>
        </w:rPr>
        <w:fldChar w:fldCharType="separate"/>
      </w:r>
      <w:r>
        <w:rPr>
          <w:noProof/>
        </w:rPr>
        <w:t>105</w:t>
      </w:r>
      <w:r>
        <w:rPr>
          <w:noProof/>
        </w:rPr>
        <w:fldChar w:fldCharType="end"/>
      </w:r>
    </w:p>
    <w:p w14:paraId="27D7760A" w14:textId="5E6F4FDC"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Messages and Message Formats</w:t>
      </w:r>
      <w:r>
        <w:rPr>
          <w:noProof/>
        </w:rPr>
        <w:tab/>
      </w:r>
      <w:r>
        <w:rPr>
          <w:noProof/>
        </w:rPr>
        <w:fldChar w:fldCharType="begin" w:fldLock="1"/>
      </w:r>
      <w:r>
        <w:rPr>
          <w:noProof/>
        </w:rPr>
        <w:instrText xml:space="preserve"> PAGEREF _Toc160974353 \h </w:instrText>
      </w:r>
      <w:r>
        <w:rPr>
          <w:noProof/>
        </w:rPr>
      </w:r>
      <w:r>
        <w:rPr>
          <w:noProof/>
        </w:rPr>
        <w:fldChar w:fldCharType="separate"/>
      </w:r>
      <w:r>
        <w:rPr>
          <w:noProof/>
        </w:rPr>
        <w:t>105</w:t>
      </w:r>
      <w:r>
        <w:rPr>
          <w:noProof/>
        </w:rPr>
        <w:fldChar w:fldCharType="end"/>
      </w:r>
    </w:p>
    <w:p w14:paraId="0FD81323" w14:textId="3A521257"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Transmission Order and Bit Definitions</w:t>
      </w:r>
      <w:r>
        <w:rPr>
          <w:noProof/>
        </w:rPr>
        <w:tab/>
      </w:r>
      <w:r>
        <w:rPr>
          <w:noProof/>
        </w:rPr>
        <w:fldChar w:fldCharType="begin" w:fldLock="1"/>
      </w:r>
      <w:r>
        <w:rPr>
          <w:noProof/>
        </w:rPr>
        <w:instrText xml:space="preserve"> PAGEREF _Toc160974354 \h </w:instrText>
      </w:r>
      <w:r>
        <w:rPr>
          <w:noProof/>
        </w:rPr>
      </w:r>
      <w:r>
        <w:rPr>
          <w:noProof/>
        </w:rPr>
        <w:fldChar w:fldCharType="separate"/>
      </w:r>
      <w:r>
        <w:rPr>
          <w:noProof/>
        </w:rPr>
        <w:t>105</w:t>
      </w:r>
      <w:r>
        <w:rPr>
          <w:noProof/>
        </w:rPr>
        <w:fldChar w:fldCharType="end"/>
      </w:r>
    </w:p>
    <w:p w14:paraId="6F62CD59" w14:textId="4234FF1E"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M</w:t>
      </w:r>
      <w:r>
        <w:rPr>
          <w:noProof/>
        </w:rPr>
        <w:t>essage</w:t>
      </w:r>
      <w:r w:rsidRPr="00941C1C">
        <w:rPr>
          <w:noProof/>
          <w:lang w:val="en-US"/>
        </w:rPr>
        <w:t xml:space="preserve"> Format</w:t>
      </w:r>
      <w:r>
        <w:rPr>
          <w:noProof/>
        </w:rPr>
        <w:tab/>
      </w:r>
      <w:r>
        <w:rPr>
          <w:noProof/>
        </w:rPr>
        <w:fldChar w:fldCharType="begin" w:fldLock="1"/>
      </w:r>
      <w:r>
        <w:rPr>
          <w:noProof/>
        </w:rPr>
        <w:instrText xml:space="preserve"> PAGEREF _Toc160974355 \h </w:instrText>
      </w:r>
      <w:r>
        <w:rPr>
          <w:noProof/>
        </w:rPr>
      </w:r>
      <w:r>
        <w:rPr>
          <w:noProof/>
        </w:rPr>
        <w:fldChar w:fldCharType="separate"/>
      </w:r>
      <w:r>
        <w:rPr>
          <w:noProof/>
        </w:rPr>
        <w:t>105</w:t>
      </w:r>
      <w:r>
        <w:rPr>
          <w:noProof/>
        </w:rPr>
        <w:fldChar w:fldCharType="end"/>
      </w:r>
    </w:p>
    <w:p w14:paraId="3C6CD2E8" w14:textId="31B7306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7.2</w:t>
      </w:r>
      <w:r>
        <w:rPr>
          <w:noProof/>
        </w:rPr>
        <w:t>.</w:t>
      </w:r>
      <w:r w:rsidRPr="00941C1C">
        <w:rPr>
          <w:noProof/>
          <w:lang w:val="en-US"/>
        </w:rPr>
        <w:t>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_Toc160974356 \h </w:instrText>
      </w:r>
      <w:r>
        <w:rPr>
          <w:noProof/>
        </w:rPr>
      </w:r>
      <w:r>
        <w:rPr>
          <w:noProof/>
        </w:rPr>
        <w:fldChar w:fldCharType="separate"/>
      </w:r>
      <w:r>
        <w:rPr>
          <w:noProof/>
        </w:rPr>
        <w:t>105</w:t>
      </w:r>
      <w:r>
        <w:rPr>
          <w:noProof/>
        </w:rPr>
        <w:fldChar w:fldCharType="end"/>
      </w:r>
    </w:p>
    <w:p w14:paraId="35E3E69F" w14:textId="13E56E6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7.2</w:t>
      </w:r>
      <w:r>
        <w:rPr>
          <w:noProof/>
        </w:rPr>
        <w:t>.</w:t>
      </w:r>
      <w:r w:rsidRPr="00941C1C">
        <w:rPr>
          <w:noProof/>
          <w:lang w:val="en-US"/>
        </w:rPr>
        <w:t>1A</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PFCP messages bundled in one UDP/IP packet</w:t>
      </w:r>
      <w:r>
        <w:rPr>
          <w:noProof/>
        </w:rPr>
        <w:tab/>
      </w:r>
      <w:r>
        <w:rPr>
          <w:noProof/>
        </w:rPr>
        <w:fldChar w:fldCharType="begin" w:fldLock="1"/>
      </w:r>
      <w:r>
        <w:rPr>
          <w:noProof/>
        </w:rPr>
        <w:instrText xml:space="preserve"> PAGEREF _Toc160974357 \h </w:instrText>
      </w:r>
      <w:r>
        <w:rPr>
          <w:noProof/>
        </w:rPr>
      </w:r>
      <w:r>
        <w:rPr>
          <w:noProof/>
        </w:rPr>
        <w:fldChar w:fldCharType="separate"/>
      </w:r>
      <w:r>
        <w:rPr>
          <w:noProof/>
        </w:rPr>
        <w:t>106</w:t>
      </w:r>
      <w:r>
        <w:rPr>
          <w:noProof/>
        </w:rPr>
        <w:fldChar w:fldCharType="end"/>
      </w:r>
    </w:p>
    <w:p w14:paraId="03134186" w14:textId="37A82A0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7.2</w:t>
      </w:r>
      <w:r>
        <w:rPr>
          <w:noProof/>
        </w:rPr>
        <w:t>.</w:t>
      </w:r>
      <w:r w:rsidRPr="00941C1C">
        <w:rPr>
          <w:noProof/>
          <w:lang w:val="en-US"/>
        </w:rPr>
        <w:t>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Message Header</w:t>
      </w:r>
      <w:r>
        <w:rPr>
          <w:noProof/>
        </w:rPr>
        <w:tab/>
      </w:r>
      <w:r>
        <w:rPr>
          <w:noProof/>
        </w:rPr>
        <w:fldChar w:fldCharType="begin" w:fldLock="1"/>
      </w:r>
      <w:r>
        <w:rPr>
          <w:noProof/>
        </w:rPr>
        <w:instrText xml:space="preserve"> PAGEREF _Toc160974358 \h </w:instrText>
      </w:r>
      <w:r>
        <w:rPr>
          <w:noProof/>
        </w:rPr>
      </w:r>
      <w:r>
        <w:rPr>
          <w:noProof/>
        </w:rPr>
        <w:fldChar w:fldCharType="separate"/>
      </w:r>
      <w:r>
        <w:rPr>
          <w:noProof/>
        </w:rPr>
        <w:t>106</w:t>
      </w:r>
      <w:r>
        <w:rPr>
          <w:noProof/>
        </w:rPr>
        <w:fldChar w:fldCharType="end"/>
      </w:r>
    </w:p>
    <w:p w14:paraId="14C56A67" w14:textId="10170FFB"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fr-FR"/>
        </w:rPr>
        <w:t>7.2.2.1</w:t>
      </w:r>
      <w:r>
        <w:rPr>
          <w:rFonts w:asciiTheme="minorHAnsi" w:eastAsiaTheme="minorEastAsia" w:hAnsiTheme="minorHAnsi" w:cstheme="minorBidi"/>
          <w:noProof/>
          <w:kern w:val="2"/>
          <w:sz w:val="22"/>
          <w:szCs w:val="22"/>
          <w:lang w:eastAsia="en-GB"/>
          <w14:ligatures w14:val="standardContextual"/>
        </w:rPr>
        <w:tab/>
      </w:r>
      <w:r w:rsidRPr="00941C1C">
        <w:rPr>
          <w:noProof/>
          <w:lang w:val="fr-FR"/>
        </w:rPr>
        <w:t>General Format</w:t>
      </w:r>
      <w:r>
        <w:rPr>
          <w:noProof/>
        </w:rPr>
        <w:tab/>
      </w:r>
      <w:r>
        <w:rPr>
          <w:noProof/>
        </w:rPr>
        <w:fldChar w:fldCharType="begin" w:fldLock="1"/>
      </w:r>
      <w:r>
        <w:rPr>
          <w:noProof/>
        </w:rPr>
        <w:instrText xml:space="preserve"> PAGEREF _Toc160974359 \h </w:instrText>
      </w:r>
      <w:r>
        <w:rPr>
          <w:noProof/>
        </w:rPr>
      </w:r>
      <w:r>
        <w:rPr>
          <w:noProof/>
        </w:rPr>
        <w:fldChar w:fldCharType="separate"/>
      </w:r>
      <w:r>
        <w:rPr>
          <w:noProof/>
        </w:rPr>
        <w:t>106</w:t>
      </w:r>
      <w:r>
        <w:rPr>
          <w:noProof/>
        </w:rPr>
        <w:fldChar w:fldCharType="end"/>
      </w:r>
    </w:p>
    <w:p w14:paraId="748FB826" w14:textId="0A1DD925"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7.2.</w:t>
      </w:r>
      <w:r w:rsidRPr="00941C1C">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941C1C">
        <w:rPr>
          <w:noProof/>
          <w:lang w:val="fr-FR"/>
        </w:rPr>
        <w:t xml:space="preserve">PFCP </w:t>
      </w:r>
      <w:r w:rsidRPr="00941C1C">
        <w:rPr>
          <w:noProof/>
          <w:lang w:val="en-US"/>
        </w:rPr>
        <w:t>H</w:t>
      </w:r>
      <w:r>
        <w:rPr>
          <w:noProof/>
        </w:rPr>
        <w:t>eader</w:t>
      </w:r>
      <w:r w:rsidRPr="00941C1C">
        <w:rPr>
          <w:noProof/>
          <w:lang w:val="en-US"/>
        </w:rPr>
        <w:t xml:space="preserve"> for Node Related M</w:t>
      </w:r>
      <w:r>
        <w:rPr>
          <w:noProof/>
        </w:rPr>
        <w:t>essages</w:t>
      </w:r>
      <w:r>
        <w:rPr>
          <w:noProof/>
        </w:rPr>
        <w:tab/>
      </w:r>
      <w:r>
        <w:rPr>
          <w:noProof/>
        </w:rPr>
        <w:fldChar w:fldCharType="begin" w:fldLock="1"/>
      </w:r>
      <w:r>
        <w:rPr>
          <w:noProof/>
        </w:rPr>
        <w:instrText xml:space="preserve"> PAGEREF _Toc160974360 \h </w:instrText>
      </w:r>
      <w:r>
        <w:rPr>
          <w:noProof/>
        </w:rPr>
      </w:r>
      <w:r>
        <w:rPr>
          <w:noProof/>
        </w:rPr>
        <w:fldChar w:fldCharType="separate"/>
      </w:r>
      <w:r>
        <w:rPr>
          <w:noProof/>
        </w:rPr>
        <w:t>107</w:t>
      </w:r>
      <w:r>
        <w:rPr>
          <w:noProof/>
        </w:rPr>
        <w:fldChar w:fldCharType="end"/>
      </w:r>
    </w:p>
    <w:p w14:paraId="48988CA1" w14:textId="671BE03B"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7.2</w:t>
      </w:r>
      <w:r>
        <w:rPr>
          <w:noProof/>
        </w:rPr>
        <w:t>.</w:t>
      </w:r>
      <w:r w:rsidRPr="00941C1C">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PFCP H</w:t>
      </w:r>
      <w:r>
        <w:rPr>
          <w:noProof/>
        </w:rPr>
        <w:t>eader</w:t>
      </w:r>
      <w:r w:rsidRPr="00941C1C">
        <w:rPr>
          <w:noProof/>
          <w:lang w:val="en-US"/>
        </w:rPr>
        <w:t xml:space="preserve"> for Session Related Messages</w:t>
      </w:r>
      <w:r>
        <w:rPr>
          <w:noProof/>
        </w:rPr>
        <w:tab/>
      </w:r>
      <w:r>
        <w:rPr>
          <w:noProof/>
        </w:rPr>
        <w:fldChar w:fldCharType="begin" w:fldLock="1"/>
      </w:r>
      <w:r>
        <w:rPr>
          <w:noProof/>
        </w:rPr>
        <w:instrText xml:space="preserve"> PAGEREF _Toc160974361 \h </w:instrText>
      </w:r>
      <w:r>
        <w:rPr>
          <w:noProof/>
        </w:rPr>
      </w:r>
      <w:r>
        <w:rPr>
          <w:noProof/>
        </w:rPr>
        <w:fldChar w:fldCharType="separate"/>
      </w:r>
      <w:r>
        <w:rPr>
          <w:noProof/>
        </w:rPr>
        <w:t>107</w:t>
      </w:r>
      <w:r>
        <w:rPr>
          <w:noProof/>
        </w:rPr>
        <w:fldChar w:fldCharType="end"/>
      </w:r>
    </w:p>
    <w:p w14:paraId="1F57DC06" w14:textId="1527A206"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noProof/>
          <w:lang w:val="en-US"/>
        </w:rPr>
        <w:t>7.2.2.4</w:t>
      </w:r>
      <w:r>
        <w:rPr>
          <w:rFonts w:asciiTheme="minorHAnsi" w:eastAsiaTheme="minorEastAsia" w:hAnsiTheme="minorHAnsi" w:cstheme="minorBidi"/>
          <w:noProof/>
          <w:kern w:val="2"/>
          <w:sz w:val="22"/>
          <w:szCs w:val="22"/>
          <w:lang w:eastAsia="en-GB"/>
          <w14:ligatures w14:val="standardContextual"/>
        </w:rPr>
        <w:tab/>
      </w:r>
      <w:r>
        <w:rPr>
          <w:noProof/>
        </w:rPr>
        <w:t xml:space="preserve">Usage of the </w:t>
      </w:r>
      <w:r w:rsidRPr="00941C1C">
        <w:rPr>
          <w:noProof/>
          <w:lang w:val="en-US"/>
        </w:rPr>
        <w:t>PFCP</w:t>
      </w:r>
      <w:r>
        <w:rPr>
          <w:noProof/>
        </w:rPr>
        <w:t xml:space="preserve"> Header</w:t>
      </w:r>
      <w:r>
        <w:rPr>
          <w:noProof/>
        </w:rPr>
        <w:tab/>
      </w:r>
      <w:r>
        <w:rPr>
          <w:noProof/>
        </w:rPr>
        <w:fldChar w:fldCharType="begin" w:fldLock="1"/>
      </w:r>
      <w:r>
        <w:rPr>
          <w:noProof/>
        </w:rPr>
        <w:instrText xml:space="preserve"> PAGEREF _Toc160974362 \h </w:instrText>
      </w:r>
      <w:r>
        <w:rPr>
          <w:noProof/>
        </w:rPr>
      </w:r>
      <w:r>
        <w:rPr>
          <w:noProof/>
        </w:rPr>
        <w:fldChar w:fldCharType="separate"/>
      </w:r>
      <w:r>
        <w:rPr>
          <w:noProof/>
        </w:rPr>
        <w:t>108</w:t>
      </w:r>
      <w:r>
        <w:rPr>
          <w:noProof/>
        </w:rPr>
        <w:fldChar w:fldCharType="end"/>
      </w:r>
    </w:p>
    <w:p w14:paraId="08A09C5D" w14:textId="1FBC2299"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sidRPr="00941C1C">
        <w:rPr>
          <w:noProof/>
          <w:lang w:val="en-US"/>
        </w:rPr>
        <w:t>7.2.2.4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_Toc160974363 \h </w:instrText>
      </w:r>
      <w:r>
        <w:rPr>
          <w:noProof/>
        </w:rPr>
      </w:r>
      <w:r>
        <w:rPr>
          <w:noProof/>
        </w:rPr>
        <w:fldChar w:fldCharType="separate"/>
      </w:r>
      <w:r>
        <w:rPr>
          <w:noProof/>
        </w:rPr>
        <w:t>108</w:t>
      </w:r>
      <w:r>
        <w:rPr>
          <w:noProof/>
        </w:rPr>
        <w:fldChar w:fldCharType="end"/>
      </w:r>
    </w:p>
    <w:p w14:paraId="149B4885" w14:textId="2E075BAE"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7.2.2.4.2</w:t>
      </w:r>
      <w:r>
        <w:rPr>
          <w:rFonts w:asciiTheme="minorHAnsi" w:eastAsiaTheme="minorEastAsia" w:hAnsiTheme="minorHAnsi" w:cstheme="minorBidi"/>
          <w:noProof/>
          <w:kern w:val="2"/>
          <w:sz w:val="22"/>
          <w:szCs w:val="22"/>
          <w:lang w:eastAsia="en-GB"/>
          <w14:ligatures w14:val="standardContextual"/>
        </w:rPr>
        <w:tab/>
      </w:r>
      <w:r>
        <w:rPr>
          <w:noProof/>
        </w:rPr>
        <w:t>Conditions for Sending SEID=0 in PFCP Header</w:t>
      </w:r>
      <w:r>
        <w:rPr>
          <w:noProof/>
        </w:rPr>
        <w:tab/>
      </w:r>
      <w:r>
        <w:rPr>
          <w:noProof/>
        </w:rPr>
        <w:fldChar w:fldCharType="begin" w:fldLock="1"/>
      </w:r>
      <w:r>
        <w:rPr>
          <w:noProof/>
        </w:rPr>
        <w:instrText xml:space="preserve"> PAGEREF _Toc160974364 \h </w:instrText>
      </w:r>
      <w:r>
        <w:rPr>
          <w:noProof/>
        </w:rPr>
      </w:r>
      <w:r>
        <w:rPr>
          <w:noProof/>
        </w:rPr>
        <w:fldChar w:fldCharType="separate"/>
      </w:r>
      <w:r>
        <w:rPr>
          <w:noProof/>
        </w:rPr>
        <w:t>109</w:t>
      </w:r>
      <w:r>
        <w:rPr>
          <w:noProof/>
        </w:rPr>
        <w:fldChar w:fldCharType="end"/>
      </w:r>
    </w:p>
    <w:p w14:paraId="2439DAA7" w14:textId="5C387C0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Information Elements</w:t>
      </w:r>
      <w:r>
        <w:rPr>
          <w:noProof/>
        </w:rPr>
        <w:tab/>
      </w:r>
      <w:r>
        <w:rPr>
          <w:noProof/>
        </w:rPr>
        <w:fldChar w:fldCharType="begin" w:fldLock="1"/>
      </w:r>
      <w:r>
        <w:rPr>
          <w:noProof/>
        </w:rPr>
        <w:instrText xml:space="preserve"> PAGEREF _Toc160974365 \h </w:instrText>
      </w:r>
      <w:r>
        <w:rPr>
          <w:noProof/>
        </w:rPr>
      </w:r>
      <w:r>
        <w:rPr>
          <w:noProof/>
        </w:rPr>
        <w:fldChar w:fldCharType="separate"/>
      </w:r>
      <w:r>
        <w:rPr>
          <w:noProof/>
        </w:rPr>
        <w:t>109</w:t>
      </w:r>
      <w:r>
        <w:rPr>
          <w:noProof/>
        </w:rPr>
        <w:fldChar w:fldCharType="end"/>
      </w:r>
    </w:p>
    <w:p w14:paraId="5A860551" w14:textId="572A5793"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_Toc160974366 \h </w:instrText>
      </w:r>
      <w:r>
        <w:rPr>
          <w:noProof/>
        </w:rPr>
      </w:r>
      <w:r>
        <w:rPr>
          <w:noProof/>
        </w:rPr>
        <w:fldChar w:fldCharType="separate"/>
      </w:r>
      <w:r>
        <w:rPr>
          <w:noProof/>
        </w:rPr>
        <w:t>109</w:t>
      </w:r>
      <w:r>
        <w:rPr>
          <w:noProof/>
        </w:rPr>
        <w:fldChar w:fldCharType="end"/>
      </w:r>
    </w:p>
    <w:p w14:paraId="6286EDA8" w14:textId="2C0C52B4"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_Toc160974367 \h </w:instrText>
      </w:r>
      <w:r>
        <w:rPr>
          <w:noProof/>
        </w:rPr>
      </w:r>
      <w:r>
        <w:rPr>
          <w:noProof/>
        </w:rPr>
        <w:fldChar w:fldCharType="separate"/>
      </w:r>
      <w:r>
        <w:rPr>
          <w:noProof/>
        </w:rPr>
        <w:t>109</w:t>
      </w:r>
      <w:r>
        <w:rPr>
          <w:noProof/>
        </w:rPr>
        <w:fldChar w:fldCharType="end"/>
      </w:r>
    </w:p>
    <w:p w14:paraId="6D58422F" w14:textId="288321DA"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Grouped Information Elements</w:t>
      </w:r>
      <w:r>
        <w:rPr>
          <w:noProof/>
        </w:rPr>
        <w:tab/>
      </w:r>
      <w:r>
        <w:rPr>
          <w:noProof/>
        </w:rPr>
        <w:fldChar w:fldCharType="begin" w:fldLock="1"/>
      </w:r>
      <w:r>
        <w:rPr>
          <w:noProof/>
        </w:rPr>
        <w:instrText xml:space="preserve"> PAGEREF _Toc160974368 \h </w:instrText>
      </w:r>
      <w:r>
        <w:rPr>
          <w:noProof/>
        </w:rPr>
      </w:r>
      <w:r>
        <w:rPr>
          <w:noProof/>
        </w:rPr>
        <w:fldChar w:fldCharType="separate"/>
      </w:r>
      <w:r>
        <w:rPr>
          <w:noProof/>
        </w:rPr>
        <w:t>110</w:t>
      </w:r>
      <w:r>
        <w:rPr>
          <w:noProof/>
        </w:rPr>
        <w:fldChar w:fldCharType="end"/>
      </w:r>
    </w:p>
    <w:p w14:paraId="6DF00473" w14:textId="51C0D32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Information Element Type</w:t>
      </w:r>
      <w:r>
        <w:rPr>
          <w:noProof/>
        </w:rPr>
        <w:tab/>
      </w:r>
      <w:r>
        <w:rPr>
          <w:noProof/>
        </w:rPr>
        <w:fldChar w:fldCharType="begin" w:fldLock="1"/>
      </w:r>
      <w:r>
        <w:rPr>
          <w:noProof/>
        </w:rPr>
        <w:instrText xml:space="preserve"> PAGEREF _Toc160974369 \h </w:instrText>
      </w:r>
      <w:r>
        <w:rPr>
          <w:noProof/>
        </w:rPr>
      </w:r>
      <w:r>
        <w:rPr>
          <w:noProof/>
        </w:rPr>
        <w:fldChar w:fldCharType="separate"/>
      </w:r>
      <w:r>
        <w:rPr>
          <w:noProof/>
        </w:rPr>
        <w:t>111</w:t>
      </w:r>
      <w:r>
        <w:rPr>
          <w:noProof/>
        </w:rPr>
        <w:fldChar w:fldCharType="end"/>
      </w:r>
    </w:p>
    <w:p w14:paraId="2BE7A7E4" w14:textId="48E725C5"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Message Types</w:t>
      </w:r>
      <w:r>
        <w:rPr>
          <w:noProof/>
        </w:rPr>
        <w:tab/>
      </w:r>
      <w:r>
        <w:rPr>
          <w:noProof/>
        </w:rPr>
        <w:fldChar w:fldCharType="begin" w:fldLock="1"/>
      </w:r>
      <w:r>
        <w:rPr>
          <w:noProof/>
        </w:rPr>
        <w:instrText xml:space="preserve"> PAGEREF _Toc160974370 \h </w:instrText>
      </w:r>
      <w:r>
        <w:rPr>
          <w:noProof/>
        </w:rPr>
      </w:r>
      <w:r>
        <w:rPr>
          <w:noProof/>
        </w:rPr>
        <w:fldChar w:fldCharType="separate"/>
      </w:r>
      <w:r>
        <w:rPr>
          <w:noProof/>
        </w:rPr>
        <w:t>111</w:t>
      </w:r>
      <w:r>
        <w:rPr>
          <w:noProof/>
        </w:rPr>
        <w:fldChar w:fldCharType="end"/>
      </w:r>
    </w:p>
    <w:p w14:paraId="71208FE5" w14:textId="50AECDC5"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PFCP Node Related Messages</w:t>
      </w:r>
      <w:r>
        <w:rPr>
          <w:noProof/>
        </w:rPr>
        <w:tab/>
      </w:r>
      <w:r>
        <w:rPr>
          <w:noProof/>
        </w:rPr>
        <w:fldChar w:fldCharType="begin" w:fldLock="1"/>
      </w:r>
      <w:r>
        <w:rPr>
          <w:noProof/>
        </w:rPr>
        <w:instrText xml:space="preserve"> PAGEREF _Toc160974371 \h </w:instrText>
      </w:r>
      <w:r>
        <w:rPr>
          <w:noProof/>
        </w:rPr>
      </w:r>
      <w:r>
        <w:rPr>
          <w:noProof/>
        </w:rPr>
        <w:fldChar w:fldCharType="separate"/>
      </w:r>
      <w:r>
        <w:rPr>
          <w:noProof/>
        </w:rPr>
        <w:t>111</w:t>
      </w:r>
      <w:r>
        <w:rPr>
          <w:noProof/>
        </w:rPr>
        <w:fldChar w:fldCharType="end"/>
      </w:r>
    </w:p>
    <w:p w14:paraId="093D3BA1" w14:textId="35E68DA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w:t>
      </w:r>
      <w:r>
        <w:rPr>
          <w:noProof/>
        </w:rPr>
        <w:t>.</w:t>
      </w:r>
      <w:r w:rsidRPr="00941C1C">
        <w:rPr>
          <w:noProof/>
          <w:lang w:val="en-US"/>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_Toc160974372 \h </w:instrText>
      </w:r>
      <w:r>
        <w:rPr>
          <w:noProof/>
        </w:rPr>
      </w:r>
      <w:r>
        <w:rPr>
          <w:noProof/>
        </w:rPr>
        <w:fldChar w:fldCharType="separate"/>
      </w:r>
      <w:r>
        <w:rPr>
          <w:noProof/>
        </w:rPr>
        <w:t>111</w:t>
      </w:r>
      <w:r>
        <w:rPr>
          <w:noProof/>
        </w:rPr>
        <w:fldChar w:fldCharType="end"/>
      </w:r>
    </w:p>
    <w:p w14:paraId="0D2557A6" w14:textId="0E2AC48A"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rFonts w:eastAsia="SimSun"/>
          <w:noProof/>
          <w:lang w:val="en-US"/>
        </w:rPr>
        <w:t>7.4.2</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eastAsia="zh-CN"/>
        </w:rPr>
        <w:t>Heartbeat</w:t>
      </w:r>
      <w:r w:rsidRPr="00941C1C">
        <w:rPr>
          <w:rFonts w:eastAsia="SimSun"/>
          <w:noProof/>
        </w:rPr>
        <w:t xml:space="preserve"> Messages</w:t>
      </w:r>
      <w:r>
        <w:rPr>
          <w:noProof/>
        </w:rPr>
        <w:tab/>
      </w:r>
      <w:r>
        <w:rPr>
          <w:noProof/>
        </w:rPr>
        <w:fldChar w:fldCharType="begin" w:fldLock="1"/>
      </w:r>
      <w:r>
        <w:rPr>
          <w:noProof/>
        </w:rPr>
        <w:instrText xml:space="preserve"> PAGEREF _Toc160974373 \h </w:instrText>
      </w:r>
      <w:r>
        <w:rPr>
          <w:noProof/>
        </w:rPr>
      </w:r>
      <w:r>
        <w:rPr>
          <w:noProof/>
        </w:rPr>
        <w:fldChar w:fldCharType="separate"/>
      </w:r>
      <w:r>
        <w:rPr>
          <w:noProof/>
        </w:rPr>
        <w:t>112</w:t>
      </w:r>
      <w:r>
        <w:rPr>
          <w:noProof/>
        </w:rPr>
        <w:fldChar w:fldCharType="end"/>
      </w:r>
    </w:p>
    <w:p w14:paraId="6CA02BB5" w14:textId="0851CC38"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rFonts w:eastAsia="SimSun"/>
          <w:noProof/>
        </w:rPr>
        <w:t>7.4.2.</w:t>
      </w:r>
      <w:r w:rsidRPr="00941C1C">
        <w:rPr>
          <w:rFonts w:eastAsia="SimSun"/>
          <w:noProof/>
          <w:lang w:eastAsia="zh-CN"/>
        </w:rPr>
        <w:t>2</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eastAsia="zh-CN"/>
        </w:rPr>
        <w:t>Heartbeat Response</w:t>
      </w:r>
      <w:r>
        <w:rPr>
          <w:noProof/>
        </w:rPr>
        <w:tab/>
      </w:r>
      <w:r>
        <w:rPr>
          <w:noProof/>
        </w:rPr>
        <w:fldChar w:fldCharType="begin" w:fldLock="1"/>
      </w:r>
      <w:r>
        <w:rPr>
          <w:noProof/>
        </w:rPr>
        <w:instrText xml:space="preserve"> PAGEREF _Toc160974374 \h </w:instrText>
      </w:r>
      <w:r>
        <w:rPr>
          <w:noProof/>
        </w:rPr>
      </w:r>
      <w:r>
        <w:rPr>
          <w:noProof/>
        </w:rPr>
        <w:fldChar w:fldCharType="separate"/>
      </w:r>
      <w:r>
        <w:rPr>
          <w:noProof/>
        </w:rPr>
        <w:t>112</w:t>
      </w:r>
      <w:r>
        <w:rPr>
          <w:noProof/>
        </w:rPr>
        <w:fldChar w:fldCharType="end"/>
      </w:r>
    </w:p>
    <w:p w14:paraId="57B9A5A1" w14:textId="0DD7DCE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rFonts w:eastAsia="SimSun"/>
          <w:noProof/>
          <w:lang w:val="en-US"/>
        </w:rPr>
        <w:t>7.4.3</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en-US"/>
        </w:rPr>
        <w:t xml:space="preserve">PFCP </w:t>
      </w:r>
      <w:r w:rsidRPr="00941C1C">
        <w:rPr>
          <w:rFonts w:eastAsia="SimSun"/>
          <w:noProof/>
          <w:lang w:eastAsia="zh-CN"/>
        </w:rPr>
        <w:t>PFD Management</w:t>
      </w:r>
      <w:r>
        <w:rPr>
          <w:noProof/>
        </w:rPr>
        <w:tab/>
      </w:r>
      <w:r>
        <w:rPr>
          <w:noProof/>
        </w:rPr>
        <w:fldChar w:fldCharType="begin" w:fldLock="1"/>
      </w:r>
      <w:r>
        <w:rPr>
          <w:noProof/>
        </w:rPr>
        <w:instrText xml:space="preserve"> PAGEREF _Toc160974375 \h </w:instrText>
      </w:r>
      <w:r>
        <w:rPr>
          <w:noProof/>
        </w:rPr>
      </w:r>
      <w:r>
        <w:rPr>
          <w:noProof/>
        </w:rPr>
        <w:fldChar w:fldCharType="separate"/>
      </w:r>
      <w:r>
        <w:rPr>
          <w:noProof/>
        </w:rPr>
        <w:t>112</w:t>
      </w:r>
      <w:r>
        <w:rPr>
          <w:noProof/>
        </w:rPr>
        <w:fldChar w:fldCharType="end"/>
      </w:r>
    </w:p>
    <w:p w14:paraId="0813FA77" w14:textId="3192641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rFonts w:eastAsia="SimSun"/>
          <w:noProof/>
          <w:lang w:val="fr-FR"/>
        </w:rPr>
        <w:t>7.4.3.1</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fr-FR"/>
        </w:rPr>
        <w:t xml:space="preserve">PFCP </w:t>
      </w:r>
      <w:r w:rsidRPr="00941C1C">
        <w:rPr>
          <w:rFonts w:eastAsia="SimSun"/>
          <w:noProof/>
          <w:lang w:val="fr-FR" w:eastAsia="zh-CN"/>
        </w:rPr>
        <w:t>PFD Management Request</w:t>
      </w:r>
      <w:r>
        <w:rPr>
          <w:noProof/>
        </w:rPr>
        <w:tab/>
      </w:r>
      <w:r>
        <w:rPr>
          <w:noProof/>
        </w:rPr>
        <w:fldChar w:fldCharType="begin" w:fldLock="1"/>
      </w:r>
      <w:r>
        <w:rPr>
          <w:noProof/>
        </w:rPr>
        <w:instrText xml:space="preserve"> PAGEREF _Toc160974376 \h </w:instrText>
      </w:r>
      <w:r>
        <w:rPr>
          <w:noProof/>
        </w:rPr>
      </w:r>
      <w:r>
        <w:rPr>
          <w:noProof/>
        </w:rPr>
        <w:fldChar w:fldCharType="separate"/>
      </w:r>
      <w:r>
        <w:rPr>
          <w:noProof/>
        </w:rPr>
        <w:t>112</w:t>
      </w:r>
      <w:r>
        <w:rPr>
          <w:noProof/>
        </w:rPr>
        <w:fldChar w:fldCharType="end"/>
      </w:r>
    </w:p>
    <w:p w14:paraId="017C6D11" w14:textId="5701665C"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rFonts w:eastAsia="SimSun"/>
          <w:noProof/>
          <w:lang w:val="fr-FR"/>
        </w:rPr>
        <w:t>7.</w:t>
      </w:r>
      <w:r w:rsidRPr="00941C1C">
        <w:rPr>
          <w:rFonts w:eastAsia="SimSun"/>
          <w:noProof/>
        </w:rPr>
        <w:t>4.3</w:t>
      </w:r>
      <w:r w:rsidRPr="00941C1C">
        <w:rPr>
          <w:rFonts w:eastAsia="SimSun"/>
          <w:noProof/>
          <w:lang w:val="fr-FR"/>
        </w:rPr>
        <w:t>.</w:t>
      </w:r>
      <w:r w:rsidRPr="00941C1C">
        <w:rPr>
          <w:rFonts w:eastAsia="SimSun"/>
          <w:noProof/>
          <w:lang w:val="fr-FR" w:eastAsia="zh-CN"/>
        </w:rPr>
        <w:t>2</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fr-FR"/>
        </w:rPr>
        <w:t xml:space="preserve">PFCP </w:t>
      </w:r>
      <w:r w:rsidRPr="00941C1C">
        <w:rPr>
          <w:rFonts w:eastAsia="SimSun"/>
          <w:noProof/>
          <w:lang w:val="fr-FR" w:eastAsia="zh-CN"/>
        </w:rPr>
        <w:t>PFD Management Response</w:t>
      </w:r>
      <w:r>
        <w:rPr>
          <w:noProof/>
        </w:rPr>
        <w:tab/>
      </w:r>
      <w:r>
        <w:rPr>
          <w:noProof/>
        </w:rPr>
        <w:fldChar w:fldCharType="begin" w:fldLock="1"/>
      </w:r>
      <w:r>
        <w:rPr>
          <w:noProof/>
        </w:rPr>
        <w:instrText xml:space="preserve"> PAGEREF _Toc160974377 \h </w:instrText>
      </w:r>
      <w:r>
        <w:rPr>
          <w:noProof/>
        </w:rPr>
      </w:r>
      <w:r>
        <w:rPr>
          <w:noProof/>
        </w:rPr>
        <w:fldChar w:fldCharType="separate"/>
      </w:r>
      <w:r>
        <w:rPr>
          <w:noProof/>
        </w:rPr>
        <w:t>113</w:t>
      </w:r>
      <w:r>
        <w:rPr>
          <w:noProof/>
        </w:rPr>
        <w:fldChar w:fldCharType="end"/>
      </w:r>
    </w:p>
    <w:p w14:paraId="1D70E3BE" w14:textId="586372C2"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PFCP Association messages</w:t>
      </w:r>
      <w:r>
        <w:rPr>
          <w:noProof/>
        </w:rPr>
        <w:tab/>
      </w:r>
      <w:r>
        <w:rPr>
          <w:noProof/>
        </w:rPr>
        <w:fldChar w:fldCharType="begin" w:fldLock="1"/>
      </w:r>
      <w:r>
        <w:rPr>
          <w:noProof/>
        </w:rPr>
        <w:instrText xml:space="preserve"> PAGEREF _Toc160974378 \h </w:instrText>
      </w:r>
      <w:r>
        <w:rPr>
          <w:noProof/>
        </w:rPr>
      </w:r>
      <w:r>
        <w:rPr>
          <w:noProof/>
        </w:rPr>
        <w:fldChar w:fldCharType="separate"/>
      </w:r>
      <w:r>
        <w:rPr>
          <w:noProof/>
        </w:rPr>
        <w:t>114</w:t>
      </w:r>
      <w:r>
        <w:rPr>
          <w:noProof/>
        </w:rPr>
        <w:fldChar w:fldCharType="end"/>
      </w:r>
    </w:p>
    <w:p w14:paraId="0EDDBD34" w14:textId="1C636FCA"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7.4.4.1</w:t>
      </w:r>
      <w:r>
        <w:rPr>
          <w:rFonts w:asciiTheme="minorHAnsi" w:eastAsiaTheme="minorEastAsia" w:hAnsiTheme="minorHAnsi" w:cstheme="minorBidi"/>
          <w:noProof/>
          <w:kern w:val="2"/>
          <w:sz w:val="22"/>
          <w:szCs w:val="22"/>
          <w:lang w:eastAsia="en-GB"/>
          <w14:ligatures w14:val="standardContextual"/>
        </w:rPr>
        <w:tab/>
      </w:r>
      <w:r>
        <w:rPr>
          <w:noProof/>
        </w:rPr>
        <w:t>PFCP Association Setup Request</w:t>
      </w:r>
      <w:r>
        <w:rPr>
          <w:noProof/>
        </w:rPr>
        <w:tab/>
      </w:r>
      <w:r>
        <w:rPr>
          <w:noProof/>
        </w:rPr>
        <w:fldChar w:fldCharType="begin" w:fldLock="1"/>
      </w:r>
      <w:r>
        <w:rPr>
          <w:noProof/>
        </w:rPr>
        <w:instrText xml:space="preserve"> PAGEREF _Toc160974379 \h </w:instrText>
      </w:r>
      <w:r>
        <w:rPr>
          <w:noProof/>
        </w:rPr>
      </w:r>
      <w:r>
        <w:rPr>
          <w:noProof/>
        </w:rPr>
        <w:fldChar w:fldCharType="separate"/>
      </w:r>
      <w:r>
        <w:rPr>
          <w:noProof/>
        </w:rPr>
        <w:t>114</w:t>
      </w:r>
      <w:r>
        <w:rPr>
          <w:noProof/>
        </w:rPr>
        <w:fldChar w:fldCharType="end"/>
      </w:r>
    </w:p>
    <w:p w14:paraId="6BB03650" w14:textId="6FE5AC93"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7.4.4.1.1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_Toc160974380 \h </w:instrText>
      </w:r>
      <w:r>
        <w:rPr>
          <w:noProof/>
        </w:rPr>
      </w:r>
      <w:r>
        <w:rPr>
          <w:noProof/>
        </w:rPr>
        <w:fldChar w:fldCharType="separate"/>
      </w:r>
      <w:r>
        <w:rPr>
          <w:noProof/>
        </w:rPr>
        <w:t>114</w:t>
      </w:r>
      <w:r>
        <w:rPr>
          <w:noProof/>
        </w:rPr>
        <w:fldChar w:fldCharType="end"/>
      </w:r>
    </w:p>
    <w:p w14:paraId="62208905" w14:textId="5F82A728"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7.4.4.1.2</w:t>
      </w:r>
      <w:r>
        <w:rPr>
          <w:rFonts w:asciiTheme="minorHAnsi" w:eastAsiaTheme="minorEastAsia" w:hAnsiTheme="minorHAnsi" w:cstheme="minorBidi"/>
          <w:noProof/>
          <w:kern w:val="2"/>
          <w:sz w:val="22"/>
          <w:szCs w:val="22"/>
          <w:lang w:eastAsia="en-GB"/>
          <w14:ligatures w14:val="standardContextual"/>
        </w:rPr>
        <w:tab/>
      </w:r>
      <w:r>
        <w:rPr>
          <w:noProof/>
        </w:rPr>
        <w:t>Clock Drift Control Information IE within PFCP Association Setup Request</w:t>
      </w:r>
      <w:r>
        <w:rPr>
          <w:noProof/>
        </w:rPr>
        <w:tab/>
      </w:r>
      <w:r>
        <w:rPr>
          <w:noProof/>
        </w:rPr>
        <w:fldChar w:fldCharType="begin" w:fldLock="1"/>
      </w:r>
      <w:r>
        <w:rPr>
          <w:noProof/>
        </w:rPr>
        <w:instrText xml:space="preserve"> PAGEREF _Toc160974381 \h </w:instrText>
      </w:r>
      <w:r>
        <w:rPr>
          <w:noProof/>
        </w:rPr>
      </w:r>
      <w:r>
        <w:rPr>
          <w:noProof/>
        </w:rPr>
        <w:fldChar w:fldCharType="separate"/>
      </w:r>
      <w:r>
        <w:rPr>
          <w:noProof/>
        </w:rPr>
        <w:t>117</w:t>
      </w:r>
      <w:r>
        <w:rPr>
          <w:noProof/>
        </w:rPr>
        <w:fldChar w:fldCharType="end"/>
      </w:r>
    </w:p>
    <w:p w14:paraId="153560E8" w14:textId="7162DA09"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t>7.4.4.1.3</w:t>
      </w:r>
      <w:r>
        <w:rPr>
          <w:rFonts w:asciiTheme="minorHAnsi" w:eastAsiaTheme="minorEastAsia" w:hAnsiTheme="minorHAnsi" w:cstheme="minorBidi"/>
          <w:noProof/>
          <w:kern w:val="2"/>
          <w:sz w:val="22"/>
          <w:szCs w:val="22"/>
          <w:lang w:eastAsia="en-GB"/>
          <w14:ligatures w14:val="standardContextual"/>
        </w:rPr>
        <w:tab/>
      </w:r>
      <w:r>
        <w:rPr>
          <w:noProof/>
        </w:rPr>
        <w:t>GTP-U Path QoS Control Information IE within PFCP Association Setup Request</w:t>
      </w:r>
      <w:r>
        <w:rPr>
          <w:noProof/>
        </w:rPr>
        <w:tab/>
      </w:r>
      <w:r>
        <w:rPr>
          <w:noProof/>
        </w:rPr>
        <w:fldChar w:fldCharType="begin" w:fldLock="1"/>
      </w:r>
      <w:r>
        <w:rPr>
          <w:noProof/>
        </w:rPr>
        <w:instrText xml:space="preserve"> PAGEREF _Toc160974382 \h </w:instrText>
      </w:r>
      <w:r>
        <w:rPr>
          <w:noProof/>
        </w:rPr>
      </w:r>
      <w:r>
        <w:rPr>
          <w:noProof/>
        </w:rPr>
        <w:fldChar w:fldCharType="separate"/>
      </w:r>
      <w:r>
        <w:rPr>
          <w:noProof/>
        </w:rPr>
        <w:t>118</w:t>
      </w:r>
      <w:r>
        <w:rPr>
          <w:noProof/>
        </w:rPr>
        <w:fldChar w:fldCharType="end"/>
      </w:r>
    </w:p>
    <w:p w14:paraId="3BD360D3" w14:textId="542505B7"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7.4.4.2</w:t>
      </w:r>
      <w:r>
        <w:rPr>
          <w:rFonts w:asciiTheme="minorHAnsi" w:eastAsiaTheme="minorEastAsia" w:hAnsiTheme="minorHAnsi" w:cstheme="minorBidi"/>
          <w:noProof/>
          <w:kern w:val="2"/>
          <w:sz w:val="22"/>
          <w:szCs w:val="22"/>
          <w:lang w:eastAsia="en-GB"/>
          <w14:ligatures w14:val="standardContextual"/>
        </w:rPr>
        <w:tab/>
      </w:r>
      <w:r>
        <w:rPr>
          <w:noProof/>
        </w:rPr>
        <w:t>PFCP Association Setup Response</w:t>
      </w:r>
      <w:r>
        <w:rPr>
          <w:noProof/>
        </w:rPr>
        <w:tab/>
      </w:r>
      <w:r>
        <w:rPr>
          <w:noProof/>
        </w:rPr>
        <w:fldChar w:fldCharType="begin" w:fldLock="1"/>
      </w:r>
      <w:r>
        <w:rPr>
          <w:noProof/>
        </w:rPr>
        <w:instrText xml:space="preserve"> PAGEREF _Toc160974383 \h </w:instrText>
      </w:r>
      <w:r>
        <w:rPr>
          <w:noProof/>
        </w:rPr>
      </w:r>
      <w:r>
        <w:rPr>
          <w:noProof/>
        </w:rPr>
        <w:fldChar w:fldCharType="separate"/>
      </w:r>
      <w:r>
        <w:rPr>
          <w:noProof/>
        </w:rPr>
        <w:t>119</w:t>
      </w:r>
      <w:r>
        <w:rPr>
          <w:noProof/>
        </w:rPr>
        <w:fldChar w:fldCharType="end"/>
      </w:r>
    </w:p>
    <w:p w14:paraId="37364F80" w14:textId="114EB1DF"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7.4.4.3</w:t>
      </w:r>
      <w:r>
        <w:rPr>
          <w:rFonts w:asciiTheme="minorHAnsi" w:eastAsiaTheme="minorEastAsia" w:hAnsiTheme="minorHAnsi" w:cstheme="minorBidi"/>
          <w:noProof/>
          <w:kern w:val="2"/>
          <w:sz w:val="22"/>
          <w:szCs w:val="22"/>
          <w:lang w:eastAsia="en-GB"/>
          <w14:ligatures w14:val="standardContextual"/>
        </w:rPr>
        <w:tab/>
      </w:r>
      <w:r>
        <w:rPr>
          <w:noProof/>
        </w:rPr>
        <w:t>PFCP Association Update Request</w:t>
      </w:r>
      <w:r>
        <w:rPr>
          <w:noProof/>
        </w:rPr>
        <w:tab/>
      </w:r>
      <w:r>
        <w:rPr>
          <w:noProof/>
        </w:rPr>
        <w:fldChar w:fldCharType="begin" w:fldLock="1"/>
      </w:r>
      <w:r>
        <w:rPr>
          <w:noProof/>
        </w:rPr>
        <w:instrText xml:space="preserve"> PAGEREF _Toc160974384 \h </w:instrText>
      </w:r>
      <w:r>
        <w:rPr>
          <w:noProof/>
        </w:rPr>
      </w:r>
      <w:r>
        <w:rPr>
          <w:noProof/>
        </w:rPr>
        <w:fldChar w:fldCharType="separate"/>
      </w:r>
      <w:r>
        <w:rPr>
          <w:noProof/>
        </w:rPr>
        <w:t>122</w:t>
      </w:r>
      <w:r>
        <w:rPr>
          <w:noProof/>
        </w:rPr>
        <w:fldChar w:fldCharType="end"/>
      </w:r>
    </w:p>
    <w:p w14:paraId="3994BAF7" w14:textId="75A59807"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7.4.4.3.1</w:t>
      </w:r>
      <w:r>
        <w:rPr>
          <w:rFonts w:asciiTheme="minorHAnsi" w:eastAsiaTheme="minorEastAsia" w:hAnsiTheme="minorHAnsi" w:cstheme="minorBidi"/>
          <w:noProof/>
          <w:kern w:val="2"/>
          <w:sz w:val="22"/>
          <w:szCs w:val="22"/>
          <w:lang w:eastAsia="en-GB"/>
          <w14:ligatures w14:val="standardContextual"/>
        </w:rPr>
        <w:tab/>
      </w:r>
      <w:r w:rsidRPr="00941C1C">
        <w:rPr>
          <w:rFonts w:cs="Arial"/>
          <w:noProof/>
          <w:lang w:val="en-US" w:eastAsia="x-none"/>
        </w:rPr>
        <w:t>UE IP Address Usage Information IE</w:t>
      </w:r>
      <w:r>
        <w:rPr>
          <w:noProof/>
        </w:rPr>
        <w:t xml:space="preserve"> within PFCP Association Update Request</w:t>
      </w:r>
      <w:r>
        <w:rPr>
          <w:noProof/>
        </w:rPr>
        <w:tab/>
      </w:r>
      <w:r>
        <w:rPr>
          <w:noProof/>
        </w:rPr>
        <w:fldChar w:fldCharType="begin" w:fldLock="1"/>
      </w:r>
      <w:r>
        <w:rPr>
          <w:noProof/>
        </w:rPr>
        <w:instrText xml:space="preserve"> PAGEREF _Toc160974385 \h </w:instrText>
      </w:r>
      <w:r>
        <w:rPr>
          <w:noProof/>
        </w:rPr>
      </w:r>
      <w:r>
        <w:rPr>
          <w:noProof/>
        </w:rPr>
        <w:fldChar w:fldCharType="separate"/>
      </w:r>
      <w:r>
        <w:rPr>
          <w:noProof/>
        </w:rPr>
        <w:t>124</w:t>
      </w:r>
      <w:r>
        <w:rPr>
          <w:noProof/>
        </w:rPr>
        <w:fldChar w:fldCharType="end"/>
      </w:r>
    </w:p>
    <w:p w14:paraId="19D56AED" w14:textId="70BAE5DC"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7.4.4.4</w:t>
      </w:r>
      <w:r>
        <w:rPr>
          <w:rFonts w:asciiTheme="minorHAnsi" w:eastAsiaTheme="minorEastAsia" w:hAnsiTheme="minorHAnsi" w:cstheme="minorBidi"/>
          <w:noProof/>
          <w:kern w:val="2"/>
          <w:sz w:val="22"/>
          <w:szCs w:val="22"/>
          <w:lang w:eastAsia="en-GB"/>
          <w14:ligatures w14:val="standardContextual"/>
        </w:rPr>
        <w:tab/>
      </w:r>
      <w:r>
        <w:rPr>
          <w:noProof/>
        </w:rPr>
        <w:t>PFCP Association Update Response</w:t>
      </w:r>
      <w:r>
        <w:rPr>
          <w:noProof/>
        </w:rPr>
        <w:tab/>
      </w:r>
      <w:r>
        <w:rPr>
          <w:noProof/>
        </w:rPr>
        <w:fldChar w:fldCharType="begin" w:fldLock="1"/>
      </w:r>
      <w:r>
        <w:rPr>
          <w:noProof/>
        </w:rPr>
        <w:instrText xml:space="preserve"> PAGEREF _Toc160974386 \h </w:instrText>
      </w:r>
      <w:r>
        <w:rPr>
          <w:noProof/>
        </w:rPr>
      </w:r>
      <w:r>
        <w:rPr>
          <w:noProof/>
        </w:rPr>
        <w:fldChar w:fldCharType="separate"/>
      </w:r>
      <w:r>
        <w:rPr>
          <w:noProof/>
        </w:rPr>
        <w:t>126</w:t>
      </w:r>
      <w:r>
        <w:rPr>
          <w:noProof/>
        </w:rPr>
        <w:fldChar w:fldCharType="end"/>
      </w:r>
    </w:p>
    <w:p w14:paraId="2B73CDBB" w14:textId="2B30254A"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7.4.4.5</w:t>
      </w:r>
      <w:r>
        <w:rPr>
          <w:rFonts w:asciiTheme="minorHAnsi" w:eastAsiaTheme="minorEastAsia" w:hAnsiTheme="minorHAnsi" w:cstheme="minorBidi"/>
          <w:noProof/>
          <w:kern w:val="2"/>
          <w:sz w:val="22"/>
          <w:szCs w:val="22"/>
          <w:lang w:eastAsia="en-GB"/>
          <w14:ligatures w14:val="standardContextual"/>
        </w:rPr>
        <w:tab/>
      </w:r>
      <w:r>
        <w:rPr>
          <w:noProof/>
        </w:rPr>
        <w:t>PFCP Association Release Request</w:t>
      </w:r>
      <w:r>
        <w:rPr>
          <w:noProof/>
        </w:rPr>
        <w:tab/>
      </w:r>
      <w:r>
        <w:rPr>
          <w:noProof/>
        </w:rPr>
        <w:fldChar w:fldCharType="begin" w:fldLock="1"/>
      </w:r>
      <w:r>
        <w:rPr>
          <w:noProof/>
        </w:rPr>
        <w:instrText xml:space="preserve"> PAGEREF _Toc160974387 \h </w:instrText>
      </w:r>
      <w:r>
        <w:rPr>
          <w:noProof/>
        </w:rPr>
      </w:r>
      <w:r>
        <w:rPr>
          <w:noProof/>
        </w:rPr>
        <w:fldChar w:fldCharType="separate"/>
      </w:r>
      <w:r>
        <w:rPr>
          <w:noProof/>
        </w:rPr>
        <w:t>126</w:t>
      </w:r>
      <w:r>
        <w:rPr>
          <w:noProof/>
        </w:rPr>
        <w:fldChar w:fldCharType="end"/>
      </w:r>
    </w:p>
    <w:p w14:paraId="14A84B4A" w14:textId="0774E7D7"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7.4.4.6</w:t>
      </w:r>
      <w:r>
        <w:rPr>
          <w:rFonts w:asciiTheme="minorHAnsi" w:eastAsiaTheme="minorEastAsia" w:hAnsiTheme="minorHAnsi" w:cstheme="minorBidi"/>
          <w:noProof/>
          <w:kern w:val="2"/>
          <w:sz w:val="22"/>
          <w:szCs w:val="22"/>
          <w:lang w:eastAsia="en-GB"/>
          <w14:ligatures w14:val="standardContextual"/>
        </w:rPr>
        <w:tab/>
      </w:r>
      <w:r>
        <w:rPr>
          <w:noProof/>
        </w:rPr>
        <w:t>PFCP Association Release Response</w:t>
      </w:r>
      <w:r>
        <w:rPr>
          <w:noProof/>
        </w:rPr>
        <w:tab/>
      </w:r>
      <w:r>
        <w:rPr>
          <w:noProof/>
        </w:rPr>
        <w:fldChar w:fldCharType="begin" w:fldLock="1"/>
      </w:r>
      <w:r>
        <w:rPr>
          <w:noProof/>
        </w:rPr>
        <w:instrText xml:space="preserve"> PAGEREF _Toc160974388 \h </w:instrText>
      </w:r>
      <w:r>
        <w:rPr>
          <w:noProof/>
        </w:rPr>
      </w:r>
      <w:r>
        <w:rPr>
          <w:noProof/>
        </w:rPr>
        <w:fldChar w:fldCharType="separate"/>
      </w:r>
      <w:r>
        <w:rPr>
          <w:noProof/>
        </w:rPr>
        <w:t>126</w:t>
      </w:r>
      <w:r>
        <w:rPr>
          <w:noProof/>
        </w:rPr>
        <w:fldChar w:fldCharType="end"/>
      </w:r>
    </w:p>
    <w:p w14:paraId="175D0CE2" w14:textId="28F77E68"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7.4.4.7</w:t>
      </w:r>
      <w:r>
        <w:rPr>
          <w:rFonts w:asciiTheme="minorHAnsi" w:eastAsiaTheme="minorEastAsia" w:hAnsiTheme="minorHAnsi" w:cstheme="minorBidi"/>
          <w:noProof/>
          <w:kern w:val="2"/>
          <w:sz w:val="22"/>
          <w:szCs w:val="22"/>
          <w:lang w:eastAsia="en-GB"/>
          <w14:ligatures w14:val="standardContextual"/>
        </w:rPr>
        <w:tab/>
      </w:r>
      <w:r>
        <w:rPr>
          <w:noProof/>
        </w:rPr>
        <w:t>PFCP Version Not Supported Response</w:t>
      </w:r>
      <w:r>
        <w:rPr>
          <w:noProof/>
        </w:rPr>
        <w:tab/>
      </w:r>
      <w:r>
        <w:rPr>
          <w:noProof/>
        </w:rPr>
        <w:fldChar w:fldCharType="begin" w:fldLock="1"/>
      </w:r>
      <w:r>
        <w:rPr>
          <w:noProof/>
        </w:rPr>
        <w:instrText xml:space="preserve"> PAGEREF _Toc160974389 \h </w:instrText>
      </w:r>
      <w:r>
        <w:rPr>
          <w:noProof/>
        </w:rPr>
      </w:r>
      <w:r>
        <w:rPr>
          <w:noProof/>
        </w:rPr>
        <w:fldChar w:fldCharType="separate"/>
      </w:r>
      <w:r>
        <w:rPr>
          <w:noProof/>
        </w:rPr>
        <w:t>126</w:t>
      </w:r>
      <w:r>
        <w:rPr>
          <w:noProof/>
        </w:rPr>
        <w:fldChar w:fldCharType="end"/>
      </w:r>
    </w:p>
    <w:p w14:paraId="67C3FA03" w14:textId="2CC4006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rFonts w:eastAsia="SimSun"/>
          <w:noProof/>
          <w:lang w:val="en-US"/>
        </w:rPr>
        <w:t>7.4.5</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en-US"/>
        </w:rPr>
        <w:t xml:space="preserve">PFCP </w:t>
      </w:r>
      <w:r w:rsidRPr="00941C1C">
        <w:rPr>
          <w:rFonts w:eastAsia="SimSun"/>
          <w:noProof/>
          <w:lang w:eastAsia="zh-CN"/>
        </w:rPr>
        <w:t>Node Report Procedure</w:t>
      </w:r>
      <w:r>
        <w:rPr>
          <w:noProof/>
        </w:rPr>
        <w:tab/>
      </w:r>
      <w:r>
        <w:rPr>
          <w:noProof/>
        </w:rPr>
        <w:fldChar w:fldCharType="begin" w:fldLock="1"/>
      </w:r>
      <w:r>
        <w:rPr>
          <w:noProof/>
        </w:rPr>
        <w:instrText xml:space="preserve"> PAGEREF _Toc160974390 \h </w:instrText>
      </w:r>
      <w:r>
        <w:rPr>
          <w:noProof/>
        </w:rPr>
      </w:r>
      <w:r>
        <w:rPr>
          <w:noProof/>
        </w:rPr>
        <w:fldChar w:fldCharType="separate"/>
      </w:r>
      <w:r>
        <w:rPr>
          <w:noProof/>
        </w:rPr>
        <w:t>127</w:t>
      </w:r>
      <w:r>
        <w:rPr>
          <w:noProof/>
        </w:rPr>
        <w:fldChar w:fldCharType="end"/>
      </w:r>
    </w:p>
    <w:p w14:paraId="645B42F8" w14:textId="0710802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rFonts w:eastAsia="SimSun"/>
          <w:noProof/>
          <w:lang w:val="fr-FR"/>
        </w:rPr>
        <w:t>7.4.5.1</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fr-FR"/>
        </w:rPr>
        <w:t xml:space="preserve">PFCP </w:t>
      </w:r>
      <w:r w:rsidRPr="00941C1C">
        <w:rPr>
          <w:rFonts w:eastAsia="SimSun"/>
          <w:noProof/>
          <w:lang w:val="fr-FR" w:eastAsia="zh-CN"/>
        </w:rPr>
        <w:t>Node Report Request</w:t>
      </w:r>
      <w:r>
        <w:rPr>
          <w:noProof/>
        </w:rPr>
        <w:tab/>
      </w:r>
      <w:r>
        <w:rPr>
          <w:noProof/>
        </w:rPr>
        <w:fldChar w:fldCharType="begin" w:fldLock="1"/>
      </w:r>
      <w:r>
        <w:rPr>
          <w:noProof/>
        </w:rPr>
        <w:instrText xml:space="preserve"> PAGEREF _Toc160974391 \h </w:instrText>
      </w:r>
      <w:r>
        <w:rPr>
          <w:noProof/>
        </w:rPr>
      </w:r>
      <w:r>
        <w:rPr>
          <w:noProof/>
        </w:rPr>
        <w:fldChar w:fldCharType="separate"/>
      </w:r>
      <w:r>
        <w:rPr>
          <w:noProof/>
        </w:rPr>
        <w:t>127</w:t>
      </w:r>
      <w:r>
        <w:rPr>
          <w:noProof/>
        </w:rPr>
        <w:fldChar w:fldCharType="end"/>
      </w:r>
    </w:p>
    <w:p w14:paraId="1C2503EE" w14:textId="0FBD9B9D"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sidRPr="00941C1C">
        <w:rPr>
          <w:rFonts w:eastAsia="SimSun"/>
          <w:noProof/>
          <w:lang w:val="fr-FR"/>
        </w:rPr>
        <w:t>7.4.</w:t>
      </w:r>
      <w:r w:rsidRPr="00941C1C">
        <w:rPr>
          <w:rFonts w:eastAsia="SimSun"/>
          <w:noProof/>
          <w:lang w:val="en-US"/>
        </w:rPr>
        <w:t>5</w:t>
      </w:r>
      <w:r w:rsidRPr="00941C1C">
        <w:rPr>
          <w:rFonts w:eastAsia="SimSun"/>
          <w:noProof/>
          <w:lang w:val="fr-FR"/>
        </w:rPr>
        <w:t>.1.1</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fr-FR"/>
        </w:rPr>
        <w:t>General</w:t>
      </w:r>
      <w:r>
        <w:rPr>
          <w:noProof/>
        </w:rPr>
        <w:tab/>
      </w:r>
      <w:r>
        <w:rPr>
          <w:noProof/>
        </w:rPr>
        <w:fldChar w:fldCharType="begin" w:fldLock="1"/>
      </w:r>
      <w:r>
        <w:rPr>
          <w:noProof/>
        </w:rPr>
        <w:instrText xml:space="preserve"> PAGEREF _Toc160974392 \h </w:instrText>
      </w:r>
      <w:r>
        <w:rPr>
          <w:noProof/>
        </w:rPr>
      </w:r>
      <w:r>
        <w:rPr>
          <w:noProof/>
        </w:rPr>
        <w:fldChar w:fldCharType="separate"/>
      </w:r>
      <w:r>
        <w:rPr>
          <w:noProof/>
        </w:rPr>
        <w:t>127</w:t>
      </w:r>
      <w:r>
        <w:rPr>
          <w:noProof/>
        </w:rPr>
        <w:fldChar w:fldCharType="end"/>
      </w:r>
    </w:p>
    <w:p w14:paraId="53148126" w14:textId="405AA922"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sidRPr="00941C1C">
        <w:rPr>
          <w:rFonts w:eastAsia="SimSun"/>
          <w:noProof/>
          <w:lang w:val="en-US"/>
        </w:rPr>
        <w:t>7.4.5.1.2</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en-US"/>
        </w:rPr>
        <w:t>User Plane Path Failure Report IE within PFCP Node Report Request</w:t>
      </w:r>
      <w:r>
        <w:rPr>
          <w:noProof/>
        </w:rPr>
        <w:tab/>
      </w:r>
      <w:r>
        <w:rPr>
          <w:noProof/>
        </w:rPr>
        <w:fldChar w:fldCharType="begin" w:fldLock="1"/>
      </w:r>
      <w:r>
        <w:rPr>
          <w:noProof/>
        </w:rPr>
        <w:instrText xml:space="preserve"> PAGEREF _Toc160974393 \h </w:instrText>
      </w:r>
      <w:r>
        <w:rPr>
          <w:noProof/>
        </w:rPr>
      </w:r>
      <w:r>
        <w:rPr>
          <w:noProof/>
        </w:rPr>
        <w:fldChar w:fldCharType="separate"/>
      </w:r>
      <w:r>
        <w:rPr>
          <w:noProof/>
        </w:rPr>
        <w:t>127</w:t>
      </w:r>
      <w:r>
        <w:rPr>
          <w:noProof/>
        </w:rPr>
        <w:fldChar w:fldCharType="end"/>
      </w:r>
    </w:p>
    <w:p w14:paraId="54AB77C7" w14:textId="6D01FD67"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sidRPr="00941C1C">
        <w:rPr>
          <w:rFonts w:eastAsia="SimSun"/>
          <w:noProof/>
          <w:lang w:val="en-US"/>
        </w:rPr>
        <w:t>7.4.5.1.3</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en-US"/>
        </w:rPr>
        <w:t>User Plane Path Recovery Report IE within PFCP Node Report Request</w:t>
      </w:r>
      <w:r>
        <w:rPr>
          <w:noProof/>
        </w:rPr>
        <w:tab/>
      </w:r>
      <w:r>
        <w:rPr>
          <w:noProof/>
        </w:rPr>
        <w:fldChar w:fldCharType="begin" w:fldLock="1"/>
      </w:r>
      <w:r>
        <w:rPr>
          <w:noProof/>
        </w:rPr>
        <w:instrText xml:space="preserve"> PAGEREF _Toc160974394 \h </w:instrText>
      </w:r>
      <w:r>
        <w:rPr>
          <w:noProof/>
        </w:rPr>
      </w:r>
      <w:r>
        <w:rPr>
          <w:noProof/>
        </w:rPr>
        <w:fldChar w:fldCharType="separate"/>
      </w:r>
      <w:r>
        <w:rPr>
          <w:noProof/>
        </w:rPr>
        <w:t>127</w:t>
      </w:r>
      <w:r>
        <w:rPr>
          <w:noProof/>
        </w:rPr>
        <w:fldChar w:fldCharType="end"/>
      </w:r>
    </w:p>
    <w:p w14:paraId="511EF97D" w14:textId="4670E567"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sidRPr="00941C1C">
        <w:rPr>
          <w:rFonts w:eastAsia="SimSun"/>
          <w:noProof/>
          <w:lang w:val="en-US"/>
        </w:rPr>
        <w:t>7.4.5.1.4</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en-US"/>
        </w:rPr>
        <w:t>Clock Drift Report IE within PFCP Node Report Request</w:t>
      </w:r>
      <w:r>
        <w:rPr>
          <w:noProof/>
        </w:rPr>
        <w:tab/>
      </w:r>
      <w:r>
        <w:rPr>
          <w:noProof/>
        </w:rPr>
        <w:fldChar w:fldCharType="begin" w:fldLock="1"/>
      </w:r>
      <w:r>
        <w:rPr>
          <w:noProof/>
        </w:rPr>
        <w:instrText xml:space="preserve"> PAGEREF _Toc160974395 \h </w:instrText>
      </w:r>
      <w:r>
        <w:rPr>
          <w:noProof/>
        </w:rPr>
      </w:r>
      <w:r>
        <w:rPr>
          <w:noProof/>
        </w:rPr>
        <w:fldChar w:fldCharType="separate"/>
      </w:r>
      <w:r>
        <w:rPr>
          <w:noProof/>
        </w:rPr>
        <w:t>128</w:t>
      </w:r>
      <w:r>
        <w:rPr>
          <w:noProof/>
        </w:rPr>
        <w:fldChar w:fldCharType="end"/>
      </w:r>
    </w:p>
    <w:p w14:paraId="2C561557" w14:textId="3BB99629"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sidRPr="00941C1C">
        <w:rPr>
          <w:rFonts w:eastAsia="SimSun"/>
          <w:noProof/>
          <w:lang w:val="en-US"/>
        </w:rPr>
        <w:t>7.4.5.1.5</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en-US"/>
        </w:rPr>
        <w:t>GTP-U Path QoS Report IE within PFCP Node Report Request</w:t>
      </w:r>
      <w:r>
        <w:rPr>
          <w:noProof/>
        </w:rPr>
        <w:tab/>
      </w:r>
      <w:r>
        <w:rPr>
          <w:noProof/>
        </w:rPr>
        <w:fldChar w:fldCharType="begin" w:fldLock="1"/>
      </w:r>
      <w:r>
        <w:rPr>
          <w:noProof/>
        </w:rPr>
        <w:instrText xml:space="preserve"> PAGEREF _Toc160974396 \h </w:instrText>
      </w:r>
      <w:r>
        <w:rPr>
          <w:noProof/>
        </w:rPr>
      </w:r>
      <w:r>
        <w:rPr>
          <w:noProof/>
        </w:rPr>
        <w:fldChar w:fldCharType="separate"/>
      </w:r>
      <w:r>
        <w:rPr>
          <w:noProof/>
        </w:rPr>
        <w:t>128</w:t>
      </w:r>
      <w:r>
        <w:rPr>
          <w:noProof/>
        </w:rPr>
        <w:fldChar w:fldCharType="end"/>
      </w:r>
    </w:p>
    <w:p w14:paraId="7D7D77C7" w14:textId="39518AC9"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sidRPr="00941C1C">
        <w:rPr>
          <w:rFonts w:eastAsia="SimSun"/>
          <w:noProof/>
          <w:lang w:val="en-US"/>
        </w:rPr>
        <w:t>7.4.5.1.6</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en-US"/>
        </w:rPr>
        <w:t>QoS Information in GTP-U Path QoS Report IE</w:t>
      </w:r>
      <w:r>
        <w:rPr>
          <w:noProof/>
        </w:rPr>
        <w:tab/>
      </w:r>
      <w:r>
        <w:rPr>
          <w:noProof/>
        </w:rPr>
        <w:fldChar w:fldCharType="begin" w:fldLock="1"/>
      </w:r>
      <w:r>
        <w:rPr>
          <w:noProof/>
        </w:rPr>
        <w:instrText xml:space="preserve"> PAGEREF _Toc160974397 \h </w:instrText>
      </w:r>
      <w:r>
        <w:rPr>
          <w:noProof/>
        </w:rPr>
      </w:r>
      <w:r>
        <w:rPr>
          <w:noProof/>
        </w:rPr>
        <w:fldChar w:fldCharType="separate"/>
      </w:r>
      <w:r>
        <w:rPr>
          <w:noProof/>
        </w:rPr>
        <w:t>129</w:t>
      </w:r>
      <w:r>
        <w:rPr>
          <w:noProof/>
        </w:rPr>
        <w:fldChar w:fldCharType="end"/>
      </w:r>
    </w:p>
    <w:p w14:paraId="516910F1" w14:textId="1089760B"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sidRPr="00941C1C">
        <w:rPr>
          <w:rFonts w:eastAsia="SimSun"/>
          <w:noProof/>
          <w:lang w:val="fr-FR"/>
        </w:rPr>
        <w:t>7.</w:t>
      </w:r>
      <w:r w:rsidRPr="00941C1C">
        <w:rPr>
          <w:rFonts w:eastAsia="SimSun"/>
          <w:noProof/>
        </w:rPr>
        <w:t>4.</w:t>
      </w:r>
      <w:r w:rsidRPr="00941C1C">
        <w:rPr>
          <w:rFonts w:eastAsia="SimSun"/>
          <w:noProof/>
          <w:lang w:val="fr-FR"/>
        </w:rPr>
        <w:t>5.</w:t>
      </w:r>
      <w:r w:rsidRPr="00941C1C">
        <w:rPr>
          <w:rFonts w:eastAsia="SimSun"/>
          <w:noProof/>
          <w:lang w:val="fr-FR" w:eastAsia="zh-CN"/>
        </w:rPr>
        <w:t>2</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fr-FR"/>
        </w:rPr>
        <w:t xml:space="preserve">PFCP </w:t>
      </w:r>
      <w:r w:rsidRPr="00941C1C">
        <w:rPr>
          <w:rFonts w:eastAsia="SimSun"/>
          <w:noProof/>
          <w:lang w:val="fr-FR" w:eastAsia="zh-CN"/>
        </w:rPr>
        <w:t>Node Report Response</w:t>
      </w:r>
      <w:r>
        <w:rPr>
          <w:noProof/>
        </w:rPr>
        <w:tab/>
      </w:r>
      <w:r>
        <w:rPr>
          <w:noProof/>
        </w:rPr>
        <w:fldChar w:fldCharType="begin" w:fldLock="1"/>
      </w:r>
      <w:r>
        <w:rPr>
          <w:noProof/>
        </w:rPr>
        <w:instrText xml:space="preserve"> PAGEREF _Toc160974398 \h </w:instrText>
      </w:r>
      <w:r>
        <w:rPr>
          <w:noProof/>
        </w:rPr>
      </w:r>
      <w:r>
        <w:rPr>
          <w:noProof/>
        </w:rPr>
        <w:fldChar w:fldCharType="separate"/>
      </w:r>
      <w:r>
        <w:rPr>
          <w:noProof/>
        </w:rPr>
        <w:t>129</w:t>
      </w:r>
      <w:r>
        <w:rPr>
          <w:noProof/>
        </w:rPr>
        <w:fldChar w:fldCharType="end"/>
      </w:r>
    </w:p>
    <w:p w14:paraId="46BBCCEF" w14:textId="4E3C5B53" w:rsidR="00A062F8" w:rsidRDefault="00A062F8">
      <w:pPr>
        <w:pStyle w:val="TOC5"/>
        <w:rPr>
          <w:rFonts w:asciiTheme="minorHAnsi" w:eastAsiaTheme="minorEastAsia" w:hAnsiTheme="minorHAnsi" w:cstheme="minorBidi"/>
          <w:noProof/>
          <w:kern w:val="2"/>
          <w:sz w:val="22"/>
          <w:szCs w:val="22"/>
          <w:lang w:eastAsia="en-GB"/>
          <w14:ligatures w14:val="standardContextual"/>
        </w:rPr>
      </w:pPr>
      <w:r w:rsidRPr="00941C1C">
        <w:rPr>
          <w:rFonts w:eastAsia="SimSun"/>
          <w:noProof/>
          <w:lang w:val="en-US"/>
        </w:rPr>
        <w:t>7.4.5.2.1</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lang w:val="en-US"/>
        </w:rPr>
        <w:t>General</w:t>
      </w:r>
      <w:r>
        <w:rPr>
          <w:noProof/>
        </w:rPr>
        <w:tab/>
      </w:r>
      <w:r>
        <w:rPr>
          <w:noProof/>
        </w:rPr>
        <w:fldChar w:fldCharType="begin" w:fldLock="1"/>
      </w:r>
      <w:r>
        <w:rPr>
          <w:noProof/>
        </w:rPr>
        <w:instrText xml:space="preserve"> PAGEREF _Toc160974399 \h </w:instrText>
      </w:r>
      <w:r>
        <w:rPr>
          <w:noProof/>
        </w:rPr>
      </w:r>
      <w:r>
        <w:rPr>
          <w:noProof/>
        </w:rPr>
        <w:fldChar w:fldCharType="separate"/>
      </w:r>
      <w:r>
        <w:rPr>
          <w:noProof/>
        </w:rPr>
        <w:t>129</w:t>
      </w:r>
      <w:r>
        <w:rPr>
          <w:noProof/>
        </w:rPr>
        <w:fldChar w:fldCharType="end"/>
      </w:r>
    </w:p>
    <w:p w14:paraId="2DB1CF6E" w14:textId="264311D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7.4.6</w:t>
      </w:r>
      <w:r>
        <w:rPr>
          <w:rFonts w:asciiTheme="minorHAnsi" w:eastAsiaTheme="minorEastAsia" w:hAnsiTheme="minorHAnsi" w:cstheme="minorBidi"/>
          <w:noProof/>
          <w:kern w:val="2"/>
          <w:sz w:val="22"/>
          <w:szCs w:val="22"/>
          <w:lang w:eastAsia="en-GB"/>
          <w14:ligatures w14:val="standardContextual"/>
        </w:rPr>
        <w:tab/>
      </w:r>
      <w:r>
        <w:rPr>
          <w:noProof/>
        </w:rPr>
        <w:t>PFCP Session Set Deletion</w:t>
      </w:r>
      <w:r>
        <w:rPr>
          <w:noProof/>
        </w:rPr>
        <w:tab/>
      </w:r>
      <w:r>
        <w:rPr>
          <w:noProof/>
        </w:rPr>
        <w:fldChar w:fldCharType="begin" w:fldLock="1"/>
      </w:r>
      <w:r>
        <w:rPr>
          <w:noProof/>
        </w:rPr>
        <w:instrText xml:space="preserve"> PAGEREF _Toc160974400 \h </w:instrText>
      </w:r>
      <w:r>
        <w:rPr>
          <w:noProof/>
        </w:rPr>
      </w:r>
      <w:r>
        <w:rPr>
          <w:noProof/>
        </w:rPr>
        <w:fldChar w:fldCharType="separate"/>
      </w:r>
      <w:r>
        <w:rPr>
          <w:noProof/>
        </w:rPr>
        <w:t>130</w:t>
      </w:r>
      <w:r>
        <w:rPr>
          <w:noProof/>
        </w:rPr>
        <w:fldChar w:fldCharType="end"/>
      </w:r>
    </w:p>
    <w:p w14:paraId="196F8A4D" w14:textId="7DBF0AEF"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7.4.6.1</w:t>
      </w:r>
      <w:r>
        <w:rPr>
          <w:rFonts w:asciiTheme="minorHAnsi" w:eastAsiaTheme="minorEastAsia" w:hAnsiTheme="minorHAnsi" w:cstheme="minorBidi"/>
          <w:noProof/>
          <w:kern w:val="2"/>
          <w:sz w:val="22"/>
          <w:szCs w:val="22"/>
          <w:lang w:eastAsia="en-GB"/>
          <w14:ligatures w14:val="standardContextual"/>
        </w:rPr>
        <w:tab/>
      </w:r>
      <w:r>
        <w:rPr>
          <w:noProof/>
        </w:rPr>
        <w:t>PFCP Session Set Deletion Request</w:t>
      </w:r>
      <w:r>
        <w:rPr>
          <w:noProof/>
        </w:rPr>
        <w:tab/>
      </w:r>
      <w:r>
        <w:rPr>
          <w:noProof/>
        </w:rPr>
        <w:fldChar w:fldCharType="begin" w:fldLock="1"/>
      </w:r>
      <w:r>
        <w:rPr>
          <w:noProof/>
        </w:rPr>
        <w:instrText xml:space="preserve"> PAGEREF _Toc160974401 \h </w:instrText>
      </w:r>
      <w:r>
        <w:rPr>
          <w:noProof/>
        </w:rPr>
      </w:r>
      <w:r>
        <w:rPr>
          <w:noProof/>
        </w:rPr>
        <w:fldChar w:fldCharType="separate"/>
      </w:r>
      <w:r>
        <w:rPr>
          <w:noProof/>
        </w:rPr>
        <w:t>130</w:t>
      </w:r>
      <w:r>
        <w:rPr>
          <w:noProof/>
        </w:rPr>
        <w:fldChar w:fldCharType="end"/>
      </w:r>
    </w:p>
    <w:p w14:paraId="67196F8E" w14:textId="46EDB364"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7.4.6.2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 xml:space="preserve">PFCP Session Set </w:t>
      </w:r>
      <w:r>
        <w:rPr>
          <w:noProof/>
        </w:rPr>
        <w:t>Deletion Response</w:t>
      </w:r>
      <w:r>
        <w:rPr>
          <w:noProof/>
        </w:rPr>
        <w:tab/>
      </w:r>
      <w:r>
        <w:rPr>
          <w:noProof/>
        </w:rPr>
        <w:fldChar w:fldCharType="begin" w:fldLock="1"/>
      </w:r>
      <w:r>
        <w:rPr>
          <w:noProof/>
        </w:rPr>
        <w:instrText xml:space="preserve"> PAGEREF _Toc160974402 \h </w:instrText>
      </w:r>
      <w:r>
        <w:rPr>
          <w:noProof/>
        </w:rPr>
      </w:r>
      <w:r>
        <w:rPr>
          <w:noProof/>
        </w:rPr>
        <w:fldChar w:fldCharType="separate"/>
      </w:r>
      <w:r>
        <w:rPr>
          <w:noProof/>
        </w:rPr>
        <w:t>130</w:t>
      </w:r>
      <w:r>
        <w:rPr>
          <w:noProof/>
        </w:rPr>
        <w:fldChar w:fldCharType="end"/>
      </w:r>
    </w:p>
    <w:p w14:paraId="55D994A5" w14:textId="09DF3874"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PFCP Session Related Messages</w:t>
      </w:r>
      <w:r>
        <w:rPr>
          <w:noProof/>
        </w:rPr>
        <w:tab/>
      </w:r>
      <w:r>
        <w:rPr>
          <w:noProof/>
        </w:rPr>
        <w:fldChar w:fldCharType="begin" w:fldLock="1"/>
      </w:r>
      <w:r>
        <w:rPr>
          <w:noProof/>
        </w:rPr>
        <w:instrText xml:space="preserve"> PAGEREF _Toc160974403 \h </w:instrText>
      </w:r>
      <w:r>
        <w:rPr>
          <w:noProof/>
        </w:rPr>
      </w:r>
      <w:r>
        <w:rPr>
          <w:noProof/>
        </w:rPr>
        <w:fldChar w:fldCharType="separate"/>
      </w:r>
      <w:r>
        <w:rPr>
          <w:noProof/>
        </w:rPr>
        <w:t>130</w:t>
      </w:r>
      <w:r>
        <w:rPr>
          <w:noProof/>
        </w:rPr>
        <w:fldChar w:fldCharType="end"/>
      </w:r>
    </w:p>
    <w:p w14:paraId="172853AA" w14:textId="194683F2"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General</w:t>
      </w:r>
      <w:r>
        <w:rPr>
          <w:noProof/>
        </w:rPr>
        <w:tab/>
      </w:r>
      <w:r>
        <w:rPr>
          <w:noProof/>
        </w:rPr>
        <w:fldChar w:fldCharType="begin" w:fldLock="1"/>
      </w:r>
      <w:r>
        <w:rPr>
          <w:noProof/>
        </w:rPr>
        <w:instrText xml:space="preserve"> PAGEREF _Toc160974404 \h </w:instrText>
      </w:r>
      <w:r>
        <w:rPr>
          <w:noProof/>
        </w:rPr>
      </w:r>
      <w:r>
        <w:rPr>
          <w:noProof/>
        </w:rPr>
        <w:fldChar w:fldCharType="separate"/>
      </w:r>
      <w:r>
        <w:rPr>
          <w:noProof/>
        </w:rPr>
        <w:t>130</w:t>
      </w:r>
      <w:r>
        <w:rPr>
          <w:noProof/>
        </w:rPr>
        <w:fldChar w:fldCharType="end"/>
      </w:r>
    </w:p>
    <w:p w14:paraId="011E4C72" w14:textId="3DCE186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 xml:space="preserve">PFCP </w:t>
      </w:r>
      <w:r>
        <w:rPr>
          <w:noProof/>
        </w:rPr>
        <w:t>Session Establishment Request</w:t>
      </w:r>
      <w:r>
        <w:rPr>
          <w:noProof/>
        </w:rPr>
        <w:tab/>
      </w:r>
      <w:r>
        <w:rPr>
          <w:noProof/>
        </w:rPr>
        <w:fldChar w:fldCharType="begin" w:fldLock="1"/>
      </w:r>
      <w:r>
        <w:rPr>
          <w:noProof/>
        </w:rPr>
        <w:instrText xml:space="preserve"> PAGEREF _Toc160974405 \h </w:instrText>
      </w:r>
      <w:r>
        <w:rPr>
          <w:noProof/>
        </w:rPr>
      </w:r>
      <w:r>
        <w:rPr>
          <w:noProof/>
        </w:rPr>
        <w:fldChar w:fldCharType="separate"/>
      </w:r>
      <w:r>
        <w:rPr>
          <w:noProof/>
        </w:rPr>
        <w:t>131</w:t>
      </w:r>
      <w:r>
        <w:rPr>
          <w:noProof/>
        </w:rPr>
        <w:fldChar w:fldCharType="end"/>
      </w:r>
    </w:p>
    <w:p w14:paraId="026760EC" w14:textId="0B6AA5EA"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_Toc160974406 \h </w:instrText>
      </w:r>
      <w:r>
        <w:rPr>
          <w:noProof/>
        </w:rPr>
      </w:r>
      <w:r>
        <w:rPr>
          <w:noProof/>
        </w:rPr>
        <w:fldChar w:fldCharType="separate"/>
      </w:r>
      <w:r>
        <w:rPr>
          <w:noProof/>
        </w:rPr>
        <w:t>131</w:t>
      </w:r>
      <w:r>
        <w:rPr>
          <w:noProof/>
        </w:rPr>
        <w:fldChar w:fldCharType="end"/>
      </w:r>
    </w:p>
    <w:p w14:paraId="52FDF75B" w14:textId="5A4E4CBC"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7.5.2.2</w:t>
      </w:r>
      <w:r>
        <w:rPr>
          <w:rFonts w:asciiTheme="minorHAnsi" w:eastAsiaTheme="minorEastAsia" w:hAnsiTheme="minorHAnsi" w:cstheme="minorBidi"/>
          <w:noProof/>
          <w:kern w:val="2"/>
          <w:sz w:val="22"/>
          <w:szCs w:val="22"/>
          <w:lang w:eastAsia="en-GB"/>
          <w14:ligatures w14:val="standardContextual"/>
        </w:rPr>
        <w:tab/>
      </w:r>
      <w:r>
        <w:rPr>
          <w:noProof/>
        </w:rPr>
        <w:t>Create PDR IE within PFCP Session Establishment Request</w:t>
      </w:r>
      <w:r>
        <w:rPr>
          <w:noProof/>
        </w:rPr>
        <w:tab/>
      </w:r>
      <w:r>
        <w:rPr>
          <w:noProof/>
        </w:rPr>
        <w:fldChar w:fldCharType="begin" w:fldLock="1"/>
      </w:r>
      <w:r>
        <w:rPr>
          <w:noProof/>
        </w:rPr>
        <w:instrText xml:space="preserve"> PAGEREF _Toc160974407 \h </w:instrText>
      </w:r>
      <w:r>
        <w:rPr>
          <w:noProof/>
        </w:rPr>
      </w:r>
      <w:r>
        <w:rPr>
          <w:noProof/>
        </w:rPr>
        <w:fldChar w:fldCharType="separate"/>
      </w:r>
      <w:r>
        <w:rPr>
          <w:noProof/>
        </w:rPr>
        <w:t>133</w:t>
      </w:r>
      <w:r>
        <w:rPr>
          <w:noProof/>
        </w:rPr>
        <w:fldChar w:fldCharType="end"/>
      </w:r>
    </w:p>
    <w:p w14:paraId="7407372E" w14:textId="47FB1FD2"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7.5.2.3</w:t>
      </w:r>
      <w:r>
        <w:rPr>
          <w:rFonts w:asciiTheme="minorHAnsi" w:eastAsiaTheme="minorEastAsia" w:hAnsiTheme="minorHAnsi" w:cstheme="minorBidi"/>
          <w:noProof/>
          <w:kern w:val="2"/>
          <w:sz w:val="22"/>
          <w:szCs w:val="22"/>
          <w:lang w:eastAsia="en-GB"/>
          <w14:ligatures w14:val="standardContextual"/>
        </w:rPr>
        <w:tab/>
      </w:r>
      <w:r>
        <w:rPr>
          <w:noProof/>
        </w:rPr>
        <w:t>Create FAR</w:t>
      </w:r>
      <w:r w:rsidRPr="00941C1C">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_Toc160974408 \h </w:instrText>
      </w:r>
      <w:r>
        <w:rPr>
          <w:noProof/>
        </w:rPr>
      </w:r>
      <w:r>
        <w:rPr>
          <w:noProof/>
        </w:rPr>
        <w:fldChar w:fldCharType="separate"/>
      </w:r>
      <w:r>
        <w:rPr>
          <w:noProof/>
        </w:rPr>
        <w:t>139</w:t>
      </w:r>
      <w:r>
        <w:rPr>
          <w:noProof/>
        </w:rPr>
        <w:fldChar w:fldCharType="end"/>
      </w:r>
    </w:p>
    <w:p w14:paraId="53DCDE7D" w14:textId="636787C8"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7.5.2.4</w:t>
      </w:r>
      <w:r>
        <w:rPr>
          <w:rFonts w:asciiTheme="minorHAnsi" w:eastAsiaTheme="minorEastAsia" w:hAnsiTheme="minorHAnsi" w:cstheme="minorBidi"/>
          <w:noProof/>
          <w:kern w:val="2"/>
          <w:sz w:val="22"/>
          <w:szCs w:val="22"/>
          <w:lang w:eastAsia="en-GB"/>
          <w14:ligatures w14:val="standardContextual"/>
        </w:rPr>
        <w:tab/>
      </w:r>
      <w:r>
        <w:rPr>
          <w:noProof/>
        </w:rPr>
        <w:t>Create URR IE within PFCP Session Establishment Request</w:t>
      </w:r>
      <w:r>
        <w:rPr>
          <w:noProof/>
        </w:rPr>
        <w:tab/>
      </w:r>
      <w:r>
        <w:rPr>
          <w:noProof/>
        </w:rPr>
        <w:fldChar w:fldCharType="begin" w:fldLock="1"/>
      </w:r>
      <w:r>
        <w:rPr>
          <w:noProof/>
        </w:rPr>
        <w:instrText xml:space="preserve"> PAGEREF _Toc160974409 \h </w:instrText>
      </w:r>
      <w:r>
        <w:rPr>
          <w:noProof/>
        </w:rPr>
      </w:r>
      <w:r>
        <w:rPr>
          <w:noProof/>
        </w:rPr>
        <w:fldChar w:fldCharType="separate"/>
      </w:r>
      <w:r>
        <w:rPr>
          <w:noProof/>
        </w:rPr>
        <w:t>142</w:t>
      </w:r>
      <w:r>
        <w:rPr>
          <w:noProof/>
        </w:rPr>
        <w:fldChar w:fldCharType="end"/>
      </w:r>
    </w:p>
    <w:p w14:paraId="5B504823" w14:textId="5747868B"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7.5.2.5</w:t>
      </w:r>
      <w:r>
        <w:rPr>
          <w:rFonts w:asciiTheme="minorHAnsi" w:eastAsiaTheme="minorEastAsia" w:hAnsiTheme="minorHAnsi" w:cstheme="minorBidi"/>
          <w:noProof/>
          <w:kern w:val="2"/>
          <w:sz w:val="22"/>
          <w:szCs w:val="22"/>
          <w:lang w:eastAsia="en-GB"/>
          <w14:ligatures w14:val="standardContextual"/>
        </w:rPr>
        <w:tab/>
      </w:r>
      <w:r>
        <w:rPr>
          <w:noProof/>
        </w:rPr>
        <w:t>Create QER IE within PFCP Session Establishment Request</w:t>
      </w:r>
      <w:r>
        <w:rPr>
          <w:noProof/>
        </w:rPr>
        <w:tab/>
      </w:r>
      <w:r>
        <w:rPr>
          <w:noProof/>
        </w:rPr>
        <w:fldChar w:fldCharType="begin" w:fldLock="1"/>
      </w:r>
      <w:r>
        <w:rPr>
          <w:noProof/>
        </w:rPr>
        <w:instrText xml:space="preserve"> PAGEREF _Toc160974410 \h </w:instrText>
      </w:r>
      <w:r>
        <w:rPr>
          <w:noProof/>
        </w:rPr>
      </w:r>
      <w:r>
        <w:rPr>
          <w:noProof/>
        </w:rPr>
        <w:fldChar w:fldCharType="separate"/>
      </w:r>
      <w:r>
        <w:rPr>
          <w:noProof/>
        </w:rPr>
        <w:t>148</w:t>
      </w:r>
      <w:r>
        <w:rPr>
          <w:noProof/>
        </w:rPr>
        <w:fldChar w:fldCharType="end"/>
      </w:r>
    </w:p>
    <w:p w14:paraId="31EC41AE" w14:textId="347BF31E"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7.5.2.6</w:t>
      </w:r>
      <w:r>
        <w:rPr>
          <w:rFonts w:asciiTheme="minorHAnsi" w:eastAsiaTheme="minorEastAsia" w:hAnsiTheme="minorHAnsi" w:cstheme="minorBidi"/>
          <w:noProof/>
          <w:kern w:val="2"/>
          <w:sz w:val="22"/>
          <w:szCs w:val="22"/>
          <w:lang w:eastAsia="en-GB"/>
          <w14:ligatures w14:val="standardContextual"/>
        </w:rPr>
        <w:tab/>
      </w:r>
      <w:r>
        <w:rPr>
          <w:noProof/>
        </w:rPr>
        <w:t>Create BAR</w:t>
      </w:r>
      <w:r w:rsidRPr="00941C1C">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_Toc160974411 \h </w:instrText>
      </w:r>
      <w:r>
        <w:rPr>
          <w:noProof/>
        </w:rPr>
      </w:r>
      <w:r>
        <w:rPr>
          <w:noProof/>
        </w:rPr>
        <w:fldChar w:fldCharType="separate"/>
      </w:r>
      <w:r>
        <w:rPr>
          <w:noProof/>
        </w:rPr>
        <w:t>150</w:t>
      </w:r>
      <w:r>
        <w:rPr>
          <w:noProof/>
        </w:rPr>
        <w:fldChar w:fldCharType="end"/>
      </w:r>
    </w:p>
    <w:p w14:paraId="4FA07751" w14:textId="48DD6FD1"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7.5.2.7</w:t>
      </w:r>
      <w:r>
        <w:rPr>
          <w:rFonts w:asciiTheme="minorHAnsi" w:eastAsiaTheme="minorEastAsia" w:hAnsiTheme="minorHAnsi" w:cstheme="minorBidi"/>
          <w:noProof/>
          <w:kern w:val="2"/>
          <w:sz w:val="22"/>
          <w:szCs w:val="22"/>
          <w:lang w:eastAsia="en-GB"/>
          <w14:ligatures w14:val="standardContextual"/>
        </w:rPr>
        <w:tab/>
      </w:r>
      <w:r>
        <w:rPr>
          <w:noProof/>
        </w:rPr>
        <w:t xml:space="preserve">Create </w:t>
      </w:r>
      <w:r w:rsidRPr="00941C1C">
        <w:rPr>
          <w:noProof/>
          <w:lang w:val="en-US"/>
        </w:rPr>
        <w:t>Traffic Endpoint</w:t>
      </w:r>
      <w:r>
        <w:rPr>
          <w:noProof/>
        </w:rPr>
        <w:t xml:space="preserve"> IE within </w:t>
      </w:r>
      <w:r>
        <w:rPr>
          <w:noProof/>
          <w:lang w:eastAsia="zh-CN"/>
        </w:rPr>
        <w:t>PFCP</w:t>
      </w:r>
      <w:r>
        <w:rPr>
          <w:noProof/>
        </w:rPr>
        <w:t xml:space="preserve"> Session Establishment Request</w:t>
      </w:r>
      <w:r>
        <w:rPr>
          <w:noProof/>
        </w:rPr>
        <w:tab/>
      </w:r>
      <w:r>
        <w:rPr>
          <w:noProof/>
        </w:rPr>
        <w:fldChar w:fldCharType="begin" w:fldLock="1"/>
      </w:r>
      <w:r>
        <w:rPr>
          <w:noProof/>
        </w:rPr>
        <w:instrText xml:space="preserve"> PAGEREF _Toc160974412 \h </w:instrText>
      </w:r>
      <w:r>
        <w:rPr>
          <w:noProof/>
        </w:rPr>
      </w:r>
      <w:r>
        <w:rPr>
          <w:noProof/>
        </w:rPr>
        <w:fldChar w:fldCharType="separate"/>
      </w:r>
      <w:r>
        <w:rPr>
          <w:noProof/>
        </w:rPr>
        <w:t>151</w:t>
      </w:r>
      <w:r>
        <w:rPr>
          <w:noProof/>
        </w:rPr>
        <w:fldChar w:fldCharType="end"/>
      </w:r>
    </w:p>
    <w:p w14:paraId="5A0E46BA" w14:textId="2197549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7.5.2.8</w:t>
      </w:r>
      <w:r>
        <w:rPr>
          <w:rFonts w:asciiTheme="minorHAnsi" w:eastAsiaTheme="minorEastAsia" w:hAnsiTheme="minorHAnsi" w:cstheme="minorBidi"/>
          <w:noProof/>
          <w:kern w:val="2"/>
          <w:sz w:val="22"/>
          <w:szCs w:val="22"/>
          <w:lang w:eastAsia="en-GB"/>
          <w14:ligatures w14:val="standardContextual"/>
        </w:rPr>
        <w:tab/>
      </w:r>
      <w:r>
        <w:rPr>
          <w:noProof/>
        </w:rPr>
        <w:t>Create MAR</w:t>
      </w:r>
      <w:r w:rsidRPr="00941C1C">
        <w:rPr>
          <w:noProof/>
          <w:lang w:val="en-US"/>
        </w:rPr>
        <w:t xml:space="preserve"> IE</w:t>
      </w:r>
      <w:r>
        <w:rPr>
          <w:noProof/>
        </w:rPr>
        <w:t xml:space="preserve"> within PFCP Session Establishment Request</w:t>
      </w:r>
      <w:r>
        <w:rPr>
          <w:noProof/>
        </w:rPr>
        <w:tab/>
      </w:r>
      <w:r>
        <w:rPr>
          <w:noProof/>
        </w:rPr>
        <w:fldChar w:fldCharType="begin" w:fldLock="1"/>
      </w:r>
      <w:r>
        <w:rPr>
          <w:noProof/>
        </w:rPr>
        <w:instrText xml:space="preserve"> PAGEREF _Toc160974413 \h </w:instrText>
      </w:r>
      <w:r>
        <w:rPr>
          <w:noProof/>
        </w:rPr>
      </w:r>
      <w:r>
        <w:rPr>
          <w:noProof/>
        </w:rPr>
        <w:fldChar w:fldCharType="separate"/>
      </w:r>
      <w:r>
        <w:rPr>
          <w:noProof/>
        </w:rPr>
        <w:t>153</w:t>
      </w:r>
      <w:r>
        <w:rPr>
          <w:noProof/>
        </w:rPr>
        <w:fldChar w:fldCharType="end"/>
      </w:r>
    </w:p>
    <w:p w14:paraId="70BC216A" w14:textId="4A1DD5B4"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7.5.2.9</w:t>
      </w:r>
      <w:r>
        <w:rPr>
          <w:rFonts w:asciiTheme="minorHAnsi" w:eastAsiaTheme="minorEastAsia" w:hAnsiTheme="minorHAnsi" w:cstheme="minorBidi"/>
          <w:noProof/>
          <w:kern w:val="2"/>
          <w:sz w:val="22"/>
          <w:szCs w:val="22"/>
          <w:lang w:eastAsia="en-GB"/>
          <w14:ligatures w14:val="standardContextual"/>
        </w:rPr>
        <w:tab/>
      </w:r>
      <w:r>
        <w:rPr>
          <w:noProof/>
        </w:rPr>
        <w:t>Create SRR IE within PFCP Session Establishment Request</w:t>
      </w:r>
      <w:r>
        <w:rPr>
          <w:noProof/>
        </w:rPr>
        <w:tab/>
      </w:r>
      <w:r>
        <w:rPr>
          <w:noProof/>
        </w:rPr>
        <w:fldChar w:fldCharType="begin" w:fldLock="1"/>
      </w:r>
      <w:r>
        <w:rPr>
          <w:noProof/>
        </w:rPr>
        <w:instrText xml:space="preserve"> PAGEREF _Toc160974414 \h </w:instrText>
      </w:r>
      <w:r>
        <w:rPr>
          <w:noProof/>
        </w:rPr>
      </w:r>
      <w:r>
        <w:rPr>
          <w:noProof/>
        </w:rPr>
        <w:fldChar w:fldCharType="separate"/>
      </w:r>
      <w:r>
        <w:rPr>
          <w:noProof/>
        </w:rPr>
        <w:t>154</w:t>
      </w:r>
      <w:r>
        <w:rPr>
          <w:noProof/>
        </w:rPr>
        <w:fldChar w:fldCharType="end"/>
      </w:r>
    </w:p>
    <w:p w14:paraId="7C5AC329" w14:textId="24C2CA8B"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w:t>
      </w:r>
      <w:r>
        <w:rPr>
          <w:noProof/>
          <w:lang w:eastAsia="zh-CN"/>
        </w:rPr>
        <w:t>2</w:t>
      </w:r>
      <w:r>
        <w:rPr>
          <w:noProof/>
        </w:rPr>
        <w:t>.</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Provide ATSSS Control Information</w:t>
      </w:r>
      <w:r>
        <w:rPr>
          <w:noProof/>
        </w:rPr>
        <w:t xml:space="preserve"> IE within </w:t>
      </w:r>
      <w:r>
        <w:rPr>
          <w:noProof/>
          <w:lang w:eastAsia="zh-CN"/>
        </w:rPr>
        <w:t>PFCP</w:t>
      </w:r>
      <w:r>
        <w:rPr>
          <w:noProof/>
        </w:rPr>
        <w:t xml:space="preserve"> Session Establishment Re</w:t>
      </w:r>
      <w:r>
        <w:rPr>
          <w:noProof/>
          <w:lang w:eastAsia="zh-CN"/>
        </w:rPr>
        <w:t>quest</w:t>
      </w:r>
      <w:r>
        <w:rPr>
          <w:noProof/>
        </w:rPr>
        <w:tab/>
      </w:r>
      <w:r>
        <w:rPr>
          <w:noProof/>
        </w:rPr>
        <w:fldChar w:fldCharType="begin" w:fldLock="1"/>
      </w:r>
      <w:r>
        <w:rPr>
          <w:noProof/>
        </w:rPr>
        <w:instrText xml:space="preserve"> PAGEREF _Toc160974415 \h </w:instrText>
      </w:r>
      <w:r>
        <w:rPr>
          <w:noProof/>
        </w:rPr>
      </w:r>
      <w:r>
        <w:rPr>
          <w:noProof/>
        </w:rPr>
        <w:fldChar w:fldCharType="separate"/>
      </w:r>
      <w:r>
        <w:rPr>
          <w:noProof/>
        </w:rPr>
        <w:t>155</w:t>
      </w:r>
      <w:r>
        <w:rPr>
          <w:noProof/>
        </w:rPr>
        <w:fldChar w:fldCharType="end"/>
      </w:r>
    </w:p>
    <w:p w14:paraId="40FDEC36" w14:textId="022A7DEE"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w:t>
      </w:r>
      <w:r>
        <w:rPr>
          <w:noProof/>
          <w:lang w:eastAsia="zh-CN"/>
        </w:rPr>
        <w:t>2</w:t>
      </w:r>
      <w:r>
        <w:rPr>
          <w:noProof/>
        </w:rPr>
        <w:t>.</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Provide RDS Configuration Information</w:t>
      </w:r>
      <w:r>
        <w:rPr>
          <w:noProof/>
        </w:rPr>
        <w:t xml:space="preserve"> IE within </w:t>
      </w:r>
      <w:r>
        <w:rPr>
          <w:noProof/>
          <w:lang w:eastAsia="zh-CN"/>
        </w:rPr>
        <w:t>PFCP</w:t>
      </w:r>
      <w:r>
        <w:rPr>
          <w:noProof/>
        </w:rPr>
        <w:t xml:space="preserve"> Session Establishment Re</w:t>
      </w:r>
      <w:r>
        <w:rPr>
          <w:noProof/>
          <w:lang w:eastAsia="zh-CN"/>
        </w:rPr>
        <w:t>quest</w:t>
      </w:r>
      <w:r>
        <w:rPr>
          <w:noProof/>
        </w:rPr>
        <w:tab/>
      </w:r>
      <w:r>
        <w:rPr>
          <w:noProof/>
        </w:rPr>
        <w:fldChar w:fldCharType="begin" w:fldLock="1"/>
      </w:r>
      <w:r>
        <w:rPr>
          <w:noProof/>
        </w:rPr>
        <w:instrText xml:space="preserve"> PAGEREF _Toc160974416 \h </w:instrText>
      </w:r>
      <w:r>
        <w:rPr>
          <w:noProof/>
        </w:rPr>
      </w:r>
      <w:r>
        <w:rPr>
          <w:noProof/>
        </w:rPr>
        <w:fldChar w:fldCharType="separate"/>
      </w:r>
      <w:r>
        <w:rPr>
          <w:noProof/>
        </w:rPr>
        <w:t>156</w:t>
      </w:r>
      <w:r>
        <w:rPr>
          <w:noProof/>
        </w:rPr>
        <w:fldChar w:fldCharType="end"/>
      </w:r>
    </w:p>
    <w:p w14:paraId="685BB83E" w14:textId="3C36EF02"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 xml:space="preserve">PFCP </w:t>
      </w:r>
      <w:r>
        <w:rPr>
          <w:noProof/>
        </w:rPr>
        <w:t>Session Establishment Response</w:t>
      </w:r>
      <w:r>
        <w:rPr>
          <w:noProof/>
        </w:rPr>
        <w:tab/>
      </w:r>
      <w:r>
        <w:rPr>
          <w:noProof/>
        </w:rPr>
        <w:fldChar w:fldCharType="begin" w:fldLock="1"/>
      </w:r>
      <w:r>
        <w:rPr>
          <w:noProof/>
        </w:rPr>
        <w:instrText xml:space="preserve"> PAGEREF _Toc160974417 \h </w:instrText>
      </w:r>
      <w:r>
        <w:rPr>
          <w:noProof/>
        </w:rPr>
      </w:r>
      <w:r>
        <w:rPr>
          <w:noProof/>
        </w:rPr>
        <w:fldChar w:fldCharType="separate"/>
      </w:r>
      <w:r>
        <w:rPr>
          <w:noProof/>
        </w:rPr>
        <w:t>156</w:t>
      </w:r>
      <w:r>
        <w:rPr>
          <w:noProof/>
        </w:rPr>
        <w:fldChar w:fldCharType="end"/>
      </w:r>
    </w:p>
    <w:p w14:paraId="21B8208E" w14:textId="1066265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_Toc160974418 \h </w:instrText>
      </w:r>
      <w:r>
        <w:rPr>
          <w:noProof/>
        </w:rPr>
      </w:r>
      <w:r>
        <w:rPr>
          <w:noProof/>
        </w:rPr>
        <w:fldChar w:fldCharType="separate"/>
      </w:r>
      <w:r>
        <w:rPr>
          <w:noProof/>
        </w:rPr>
        <w:t>156</w:t>
      </w:r>
      <w:r>
        <w:rPr>
          <w:noProof/>
        </w:rPr>
        <w:fldChar w:fldCharType="end"/>
      </w:r>
    </w:p>
    <w:p w14:paraId="2FC5AEFE" w14:textId="63CF7C7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7.5.3.2</w:t>
      </w:r>
      <w:r>
        <w:rPr>
          <w:rFonts w:asciiTheme="minorHAnsi" w:eastAsiaTheme="minorEastAsia" w:hAnsiTheme="minorHAnsi" w:cstheme="minorBidi"/>
          <w:noProof/>
          <w:kern w:val="2"/>
          <w:sz w:val="22"/>
          <w:szCs w:val="22"/>
          <w:lang w:eastAsia="en-GB"/>
          <w14:ligatures w14:val="standardContextual"/>
        </w:rPr>
        <w:tab/>
      </w:r>
      <w:r>
        <w:rPr>
          <w:noProof/>
        </w:rPr>
        <w:t>Created PDR IE within PFCP Session Establishment Response</w:t>
      </w:r>
      <w:r>
        <w:rPr>
          <w:noProof/>
        </w:rPr>
        <w:tab/>
      </w:r>
      <w:r>
        <w:rPr>
          <w:noProof/>
        </w:rPr>
        <w:fldChar w:fldCharType="begin" w:fldLock="1"/>
      </w:r>
      <w:r>
        <w:rPr>
          <w:noProof/>
        </w:rPr>
        <w:instrText xml:space="preserve"> PAGEREF _Toc160974419 \h </w:instrText>
      </w:r>
      <w:r>
        <w:rPr>
          <w:noProof/>
        </w:rPr>
      </w:r>
      <w:r>
        <w:rPr>
          <w:noProof/>
        </w:rPr>
        <w:fldChar w:fldCharType="separate"/>
      </w:r>
      <w:r>
        <w:rPr>
          <w:noProof/>
        </w:rPr>
        <w:t>157</w:t>
      </w:r>
      <w:r>
        <w:rPr>
          <w:noProof/>
        </w:rPr>
        <w:fldChar w:fldCharType="end"/>
      </w:r>
    </w:p>
    <w:p w14:paraId="4DD72415" w14:textId="079BE631"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7.5.3.3</w:t>
      </w:r>
      <w:r>
        <w:rPr>
          <w:rFonts w:asciiTheme="minorHAnsi" w:eastAsiaTheme="minorEastAsia" w:hAnsiTheme="minorHAnsi" w:cstheme="minorBidi"/>
          <w:noProof/>
          <w:kern w:val="2"/>
          <w:sz w:val="22"/>
          <w:szCs w:val="22"/>
          <w:lang w:eastAsia="en-GB"/>
          <w14:ligatures w14:val="standardContextual"/>
        </w:rPr>
        <w:tab/>
      </w:r>
      <w:r>
        <w:rPr>
          <w:noProof/>
        </w:rPr>
        <w:t>Load Control Information IE within PFCP Session Establishment Response</w:t>
      </w:r>
      <w:r>
        <w:rPr>
          <w:noProof/>
        </w:rPr>
        <w:tab/>
      </w:r>
      <w:r>
        <w:rPr>
          <w:noProof/>
        </w:rPr>
        <w:fldChar w:fldCharType="begin" w:fldLock="1"/>
      </w:r>
      <w:r>
        <w:rPr>
          <w:noProof/>
        </w:rPr>
        <w:instrText xml:space="preserve"> PAGEREF _Toc160974420 \h </w:instrText>
      </w:r>
      <w:r>
        <w:rPr>
          <w:noProof/>
        </w:rPr>
      </w:r>
      <w:r>
        <w:rPr>
          <w:noProof/>
        </w:rPr>
        <w:fldChar w:fldCharType="separate"/>
      </w:r>
      <w:r>
        <w:rPr>
          <w:noProof/>
        </w:rPr>
        <w:t>158</w:t>
      </w:r>
      <w:r>
        <w:rPr>
          <w:noProof/>
        </w:rPr>
        <w:fldChar w:fldCharType="end"/>
      </w:r>
    </w:p>
    <w:p w14:paraId="5190235A" w14:textId="60C72A34"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7.5.3.4</w:t>
      </w:r>
      <w:r>
        <w:rPr>
          <w:rFonts w:asciiTheme="minorHAnsi" w:eastAsiaTheme="minorEastAsia" w:hAnsiTheme="minorHAnsi" w:cstheme="minorBidi"/>
          <w:noProof/>
          <w:kern w:val="2"/>
          <w:sz w:val="22"/>
          <w:szCs w:val="22"/>
          <w:lang w:eastAsia="en-GB"/>
          <w14:ligatures w14:val="standardContextual"/>
        </w:rPr>
        <w:tab/>
      </w:r>
      <w:r>
        <w:rPr>
          <w:noProof/>
        </w:rPr>
        <w:t>Overload Control Information IE within PFCP Session Establishment Response</w:t>
      </w:r>
      <w:r>
        <w:rPr>
          <w:noProof/>
        </w:rPr>
        <w:tab/>
      </w:r>
      <w:r>
        <w:rPr>
          <w:noProof/>
        </w:rPr>
        <w:fldChar w:fldCharType="begin" w:fldLock="1"/>
      </w:r>
      <w:r>
        <w:rPr>
          <w:noProof/>
        </w:rPr>
        <w:instrText xml:space="preserve"> PAGEREF _Toc160974421 \h </w:instrText>
      </w:r>
      <w:r>
        <w:rPr>
          <w:noProof/>
        </w:rPr>
      </w:r>
      <w:r>
        <w:rPr>
          <w:noProof/>
        </w:rPr>
        <w:fldChar w:fldCharType="separate"/>
      </w:r>
      <w:r>
        <w:rPr>
          <w:noProof/>
        </w:rPr>
        <w:t>158</w:t>
      </w:r>
      <w:r>
        <w:rPr>
          <w:noProof/>
        </w:rPr>
        <w:fldChar w:fldCharType="end"/>
      </w:r>
    </w:p>
    <w:p w14:paraId="21A918DA" w14:textId="44C11BF7"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7.5.3.5</w:t>
      </w:r>
      <w:r>
        <w:rPr>
          <w:rFonts w:asciiTheme="minorHAnsi" w:eastAsiaTheme="minorEastAsia" w:hAnsiTheme="minorHAnsi" w:cstheme="minorBidi"/>
          <w:noProof/>
          <w:kern w:val="2"/>
          <w:sz w:val="22"/>
          <w:szCs w:val="22"/>
          <w:lang w:eastAsia="en-GB"/>
          <w14:ligatures w14:val="standardContextual"/>
        </w:rPr>
        <w:tab/>
      </w:r>
      <w:r>
        <w:rPr>
          <w:noProof/>
        </w:rPr>
        <w:t xml:space="preserve">Created </w:t>
      </w:r>
      <w:r w:rsidRPr="00941C1C">
        <w:rPr>
          <w:noProof/>
          <w:lang w:val="en-US"/>
        </w:rPr>
        <w:t>Traffic Endpoint</w:t>
      </w:r>
      <w:r>
        <w:rPr>
          <w:noProof/>
        </w:rPr>
        <w:t xml:space="preserve"> IE within </w:t>
      </w:r>
      <w:r>
        <w:rPr>
          <w:noProof/>
          <w:lang w:eastAsia="zh-CN"/>
        </w:rPr>
        <w:t>PFCP</w:t>
      </w:r>
      <w:r>
        <w:rPr>
          <w:noProof/>
        </w:rPr>
        <w:t xml:space="preserve"> Session Establishment Response</w:t>
      </w:r>
      <w:r>
        <w:rPr>
          <w:noProof/>
        </w:rPr>
        <w:tab/>
      </w:r>
      <w:r>
        <w:rPr>
          <w:noProof/>
        </w:rPr>
        <w:fldChar w:fldCharType="begin" w:fldLock="1"/>
      </w:r>
      <w:r>
        <w:rPr>
          <w:noProof/>
        </w:rPr>
        <w:instrText xml:space="preserve"> PAGEREF _Toc160974422 \h </w:instrText>
      </w:r>
      <w:r>
        <w:rPr>
          <w:noProof/>
        </w:rPr>
      </w:r>
      <w:r>
        <w:rPr>
          <w:noProof/>
        </w:rPr>
        <w:fldChar w:fldCharType="separate"/>
      </w:r>
      <w:r>
        <w:rPr>
          <w:noProof/>
        </w:rPr>
        <w:t>158</w:t>
      </w:r>
      <w:r>
        <w:rPr>
          <w:noProof/>
        </w:rPr>
        <w:fldChar w:fldCharType="end"/>
      </w:r>
    </w:p>
    <w:p w14:paraId="6F2B1EE9" w14:textId="341B6CCA"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7.5.3.6</w:t>
      </w:r>
      <w:r>
        <w:rPr>
          <w:rFonts w:asciiTheme="minorHAnsi" w:eastAsiaTheme="minorEastAsia" w:hAnsiTheme="minorHAnsi" w:cstheme="minorBidi"/>
          <w:noProof/>
          <w:kern w:val="2"/>
          <w:sz w:val="22"/>
          <w:szCs w:val="22"/>
          <w:lang w:eastAsia="en-GB"/>
          <w14:ligatures w14:val="standardContextual"/>
        </w:rPr>
        <w:tab/>
      </w:r>
      <w:r>
        <w:rPr>
          <w:noProof/>
        </w:rPr>
        <w:t>Created Bridge Info for TSC</w:t>
      </w:r>
      <w:r w:rsidRPr="00941C1C">
        <w:rPr>
          <w:noProof/>
          <w:lang w:val="en-US"/>
        </w:rPr>
        <w:t xml:space="preserve"> IE</w:t>
      </w:r>
      <w:r>
        <w:rPr>
          <w:noProof/>
        </w:rPr>
        <w:t xml:space="preserve"> within PFCP Session Establishment Response</w:t>
      </w:r>
      <w:r>
        <w:rPr>
          <w:noProof/>
        </w:rPr>
        <w:tab/>
      </w:r>
      <w:r>
        <w:rPr>
          <w:noProof/>
        </w:rPr>
        <w:fldChar w:fldCharType="begin" w:fldLock="1"/>
      </w:r>
      <w:r>
        <w:rPr>
          <w:noProof/>
        </w:rPr>
        <w:instrText xml:space="preserve"> PAGEREF _Toc160974423 \h </w:instrText>
      </w:r>
      <w:r>
        <w:rPr>
          <w:noProof/>
        </w:rPr>
      </w:r>
      <w:r>
        <w:rPr>
          <w:noProof/>
        </w:rPr>
        <w:fldChar w:fldCharType="separate"/>
      </w:r>
      <w:r>
        <w:rPr>
          <w:noProof/>
        </w:rPr>
        <w:t>159</w:t>
      </w:r>
      <w:r>
        <w:rPr>
          <w:noProof/>
        </w:rPr>
        <w:fldChar w:fldCharType="end"/>
      </w:r>
    </w:p>
    <w:p w14:paraId="644DC7EE" w14:textId="7C4918F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7.5.3.</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ATSSS Control Parameters</w:t>
      </w:r>
      <w:r>
        <w:rPr>
          <w:noProof/>
        </w:rPr>
        <w:t xml:space="preserve"> IE within </w:t>
      </w:r>
      <w:r>
        <w:rPr>
          <w:noProof/>
          <w:lang w:eastAsia="zh-CN"/>
        </w:rPr>
        <w:t>PFCP</w:t>
      </w:r>
      <w:r>
        <w:rPr>
          <w:noProof/>
        </w:rPr>
        <w:t xml:space="preserve"> Session Establishment Response</w:t>
      </w:r>
      <w:r>
        <w:rPr>
          <w:noProof/>
        </w:rPr>
        <w:tab/>
      </w:r>
      <w:r>
        <w:rPr>
          <w:noProof/>
        </w:rPr>
        <w:fldChar w:fldCharType="begin" w:fldLock="1"/>
      </w:r>
      <w:r>
        <w:rPr>
          <w:noProof/>
        </w:rPr>
        <w:instrText xml:space="preserve"> PAGEREF _Toc160974424 \h </w:instrText>
      </w:r>
      <w:r>
        <w:rPr>
          <w:noProof/>
        </w:rPr>
      </w:r>
      <w:r>
        <w:rPr>
          <w:noProof/>
        </w:rPr>
        <w:fldChar w:fldCharType="separate"/>
      </w:r>
      <w:r>
        <w:rPr>
          <w:noProof/>
        </w:rPr>
        <w:t>159</w:t>
      </w:r>
      <w:r>
        <w:rPr>
          <w:noProof/>
        </w:rPr>
        <w:fldChar w:fldCharType="end"/>
      </w:r>
    </w:p>
    <w:p w14:paraId="16FBD5E5" w14:textId="198E6E2F"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7.5.3.</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_Toc160974425 \h </w:instrText>
      </w:r>
      <w:r>
        <w:rPr>
          <w:noProof/>
        </w:rPr>
      </w:r>
      <w:r>
        <w:rPr>
          <w:noProof/>
        </w:rPr>
        <w:fldChar w:fldCharType="separate"/>
      </w:r>
      <w:r>
        <w:rPr>
          <w:noProof/>
        </w:rPr>
        <w:t>160</w:t>
      </w:r>
      <w:r>
        <w:rPr>
          <w:noProof/>
        </w:rPr>
        <w:fldChar w:fldCharType="end"/>
      </w:r>
    </w:p>
    <w:p w14:paraId="56498343" w14:textId="05C94A4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rFonts w:asciiTheme="minorHAnsi" w:eastAsiaTheme="minorEastAsia" w:hAnsiTheme="minorHAnsi" w:cstheme="minorBidi"/>
          <w:noProof/>
          <w:kern w:val="2"/>
          <w:sz w:val="22"/>
          <w:szCs w:val="22"/>
          <w:lang w:eastAsia="en-GB"/>
          <w14:ligatures w14:val="standardContextual"/>
        </w:rPr>
        <w:tab/>
      </w:r>
      <w:r w:rsidRPr="00941C1C">
        <w:rPr>
          <w:noProof/>
          <w:lang w:val="fr-FR"/>
        </w:rPr>
        <w:t xml:space="preserve">PFCP </w:t>
      </w:r>
      <w:r>
        <w:rPr>
          <w:noProof/>
        </w:rPr>
        <w:t>Session Modification Request</w:t>
      </w:r>
      <w:r>
        <w:rPr>
          <w:noProof/>
        </w:rPr>
        <w:tab/>
      </w:r>
      <w:r>
        <w:rPr>
          <w:noProof/>
        </w:rPr>
        <w:fldChar w:fldCharType="begin" w:fldLock="1"/>
      </w:r>
      <w:r>
        <w:rPr>
          <w:noProof/>
        </w:rPr>
        <w:instrText xml:space="preserve"> PAGEREF _Toc160974426 \h </w:instrText>
      </w:r>
      <w:r>
        <w:rPr>
          <w:noProof/>
        </w:rPr>
      </w:r>
      <w:r>
        <w:rPr>
          <w:noProof/>
        </w:rPr>
        <w:fldChar w:fldCharType="separate"/>
      </w:r>
      <w:r>
        <w:rPr>
          <w:noProof/>
        </w:rPr>
        <w:t>160</w:t>
      </w:r>
      <w:r>
        <w:rPr>
          <w:noProof/>
        </w:rPr>
        <w:fldChar w:fldCharType="end"/>
      </w:r>
    </w:p>
    <w:p w14:paraId="5D3D8FB5" w14:textId="333E38BF"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_Toc160974427 \h </w:instrText>
      </w:r>
      <w:r>
        <w:rPr>
          <w:noProof/>
        </w:rPr>
      </w:r>
      <w:r>
        <w:rPr>
          <w:noProof/>
        </w:rPr>
        <w:fldChar w:fldCharType="separate"/>
      </w:r>
      <w:r>
        <w:rPr>
          <w:noProof/>
        </w:rPr>
        <w:t>160</w:t>
      </w:r>
      <w:r>
        <w:rPr>
          <w:noProof/>
        </w:rPr>
        <w:fldChar w:fldCharType="end"/>
      </w:r>
    </w:p>
    <w:p w14:paraId="1DBF01F3" w14:textId="2839AA3F"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7.5.4.2</w:t>
      </w:r>
      <w:r>
        <w:rPr>
          <w:rFonts w:asciiTheme="minorHAnsi" w:eastAsiaTheme="minorEastAsia" w:hAnsiTheme="minorHAnsi" w:cstheme="minorBidi"/>
          <w:noProof/>
          <w:kern w:val="2"/>
          <w:sz w:val="22"/>
          <w:szCs w:val="22"/>
          <w:lang w:eastAsia="en-GB"/>
          <w14:ligatures w14:val="standardContextual"/>
        </w:rPr>
        <w:tab/>
      </w:r>
      <w:r>
        <w:rPr>
          <w:noProof/>
        </w:rPr>
        <w:t>Update PDR IE within PFCP Session Modification Request</w:t>
      </w:r>
      <w:r>
        <w:rPr>
          <w:noProof/>
        </w:rPr>
        <w:tab/>
      </w:r>
      <w:r>
        <w:rPr>
          <w:noProof/>
        </w:rPr>
        <w:fldChar w:fldCharType="begin" w:fldLock="1"/>
      </w:r>
      <w:r>
        <w:rPr>
          <w:noProof/>
        </w:rPr>
        <w:instrText xml:space="preserve"> PAGEREF _Toc160974428 \h </w:instrText>
      </w:r>
      <w:r>
        <w:rPr>
          <w:noProof/>
        </w:rPr>
      </w:r>
      <w:r>
        <w:rPr>
          <w:noProof/>
        </w:rPr>
        <w:fldChar w:fldCharType="separate"/>
      </w:r>
      <w:r>
        <w:rPr>
          <w:noProof/>
        </w:rPr>
        <w:t>165</w:t>
      </w:r>
      <w:r>
        <w:rPr>
          <w:noProof/>
        </w:rPr>
        <w:fldChar w:fldCharType="end"/>
      </w:r>
    </w:p>
    <w:p w14:paraId="43BA9008" w14:textId="76098EF5"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7.5.4.3</w:t>
      </w:r>
      <w:r>
        <w:rPr>
          <w:rFonts w:asciiTheme="minorHAnsi" w:eastAsiaTheme="minorEastAsia" w:hAnsiTheme="minorHAnsi" w:cstheme="minorBidi"/>
          <w:noProof/>
          <w:kern w:val="2"/>
          <w:sz w:val="22"/>
          <w:szCs w:val="22"/>
          <w:lang w:eastAsia="en-GB"/>
          <w14:ligatures w14:val="standardContextual"/>
        </w:rPr>
        <w:tab/>
      </w:r>
      <w:r>
        <w:rPr>
          <w:noProof/>
        </w:rPr>
        <w:t>Update</w:t>
      </w:r>
      <w:r w:rsidRPr="00941C1C">
        <w:rPr>
          <w:noProof/>
          <w:lang w:val="en-US"/>
        </w:rPr>
        <w:t xml:space="preserve"> </w:t>
      </w:r>
      <w:r>
        <w:rPr>
          <w:noProof/>
        </w:rPr>
        <w:t>FAR IE within PFCP Session Modification Request</w:t>
      </w:r>
      <w:r>
        <w:rPr>
          <w:noProof/>
        </w:rPr>
        <w:tab/>
      </w:r>
      <w:r>
        <w:rPr>
          <w:noProof/>
        </w:rPr>
        <w:fldChar w:fldCharType="begin" w:fldLock="1"/>
      </w:r>
      <w:r>
        <w:rPr>
          <w:noProof/>
        </w:rPr>
        <w:instrText xml:space="preserve"> PAGEREF _Toc160974429 \h </w:instrText>
      </w:r>
      <w:r>
        <w:rPr>
          <w:noProof/>
        </w:rPr>
      </w:r>
      <w:r>
        <w:rPr>
          <w:noProof/>
        </w:rPr>
        <w:fldChar w:fldCharType="separate"/>
      </w:r>
      <w:r>
        <w:rPr>
          <w:noProof/>
        </w:rPr>
        <w:t>166</w:t>
      </w:r>
      <w:r>
        <w:rPr>
          <w:noProof/>
        </w:rPr>
        <w:fldChar w:fldCharType="end"/>
      </w:r>
    </w:p>
    <w:p w14:paraId="67346B0E" w14:textId="77488987"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7.5.4.4</w:t>
      </w:r>
      <w:r>
        <w:rPr>
          <w:rFonts w:asciiTheme="minorHAnsi" w:eastAsiaTheme="minorEastAsia" w:hAnsiTheme="minorHAnsi" w:cstheme="minorBidi"/>
          <w:noProof/>
          <w:kern w:val="2"/>
          <w:sz w:val="22"/>
          <w:szCs w:val="22"/>
          <w:lang w:eastAsia="en-GB"/>
          <w14:ligatures w14:val="standardContextual"/>
        </w:rPr>
        <w:tab/>
      </w:r>
      <w:r>
        <w:rPr>
          <w:noProof/>
        </w:rPr>
        <w:t>Update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_Toc160974430 \h </w:instrText>
      </w:r>
      <w:r>
        <w:rPr>
          <w:noProof/>
        </w:rPr>
      </w:r>
      <w:r>
        <w:rPr>
          <w:noProof/>
        </w:rPr>
        <w:fldChar w:fldCharType="separate"/>
      </w:r>
      <w:r>
        <w:rPr>
          <w:noProof/>
        </w:rPr>
        <w:t>168</w:t>
      </w:r>
      <w:r>
        <w:rPr>
          <w:noProof/>
        </w:rPr>
        <w:fldChar w:fldCharType="end"/>
      </w:r>
    </w:p>
    <w:p w14:paraId="60FBE45B" w14:textId="7715361E"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7.5.4.5</w:t>
      </w:r>
      <w:r>
        <w:rPr>
          <w:rFonts w:asciiTheme="minorHAnsi" w:eastAsiaTheme="minorEastAsia" w:hAnsiTheme="minorHAnsi" w:cstheme="minorBidi"/>
          <w:noProof/>
          <w:kern w:val="2"/>
          <w:sz w:val="22"/>
          <w:szCs w:val="22"/>
          <w:lang w:eastAsia="en-GB"/>
          <w14:ligatures w14:val="standardContextual"/>
        </w:rPr>
        <w:tab/>
      </w:r>
      <w:r>
        <w:rPr>
          <w:noProof/>
        </w:rPr>
        <w:t>Update QER IE within PFCP Session Modification Request</w:t>
      </w:r>
      <w:r>
        <w:rPr>
          <w:noProof/>
        </w:rPr>
        <w:tab/>
      </w:r>
      <w:r>
        <w:rPr>
          <w:noProof/>
        </w:rPr>
        <w:fldChar w:fldCharType="begin" w:fldLock="1"/>
      </w:r>
      <w:r>
        <w:rPr>
          <w:noProof/>
        </w:rPr>
        <w:instrText xml:space="preserve"> PAGEREF _Toc160974431 \h </w:instrText>
      </w:r>
      <w:r>
        <w:rPr>
          <w:noProof/>
        </w:rPr>
      </w:r>
      <w:r>
        <w:rPr>
          <w:noProof/>
        </w:rPr>
        <w:fldChar w:fldCharType="separate"/>
      </w:r>
      <w:r>
        <w:rPr>
          <w:noProof/>
        </w:rPr>
        <w:t>172</w:t>
      </w:r>
      <w:r>
        <w:rPr>
          <w:noProof/>
        </w:rPr>
        <w:fldChar w:fldCharType="end"/>
      </w:r>
    </w:p>
    <w:p w14:paraId="3A7462F5" w14:textId="769D3BA8"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7.5.4.6</w:t>
      </w:r>
      <w:r>
        <w:rPr>
          <w:rFonts w:asciiTheme="minorHAnsi" w:eastAsiaTheme="minorEastAsia" w:hAnsiTheme="minorHAnsi" w:cstheme="minorBidi"/>
          <w:noProof/>
          <w:kern w:val="2"/>
          <w:sz w:val="22"/>
          <w:szCs w:val="22"/>
          <w:lang w:eastAsia="en-GB"/>
          <w14:ligatures w14:val="standardContextual"/>
        </w:rPr>
        <w:tab/>
      </w:r>
      <w:r>
        <w:rPr>
          <w:noProof/>
        </w:rPr>
        <w:t>Remove PDR IE within PFCP Session Modification Request</w:t>
      </w:r>
      <w:r>
        <w:rPr>
          <w:noProof/>
        </w:rPr>
        <w:tab/>
      </w:r>
      <w:r>
        <w:rPr>
          <w:noProof/>
        </w:rPr>
        <w:fldChar w:fldCharType="begin" w:fldLock="1"/>
      </w:r>
      <w:r>
        <w:rPr>
          <w:noProof/>
        </w:rPr>
        <w:instrText xml:space="preserve"> PAGEREF _Toc160974432 \h </w:instrText>
      </w:r>
      <w:r>
        <w:rPr>
          <w:noProof/>
        </w:rPr>
      </w:r>
      <w:r>
        <w:rPr>
          <w:noProof/>
        </w:rPr>
        <w:fldChar w:fldCharType="separate"/>
      </w:r>
      <w:r>
        <w:rPr>
          <w:noProof/>
        </w:rPr>
        <w:t>174</w:t>
      </w:r>
      <w:r>
        <w:rPr>
          <w:noProof/>
        </w:rPr>
        <w:fldChar w:fldCharType="end"/>
      </w:r>
    </w:p>
    <w:p w14:paraId="1E051A10" w14:textId="04EC2C18"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7.5.4.7</w:t>
      </w:r>
      <w:r>
        <w:rPr>
          <w:rFonts w:asciiTheme="minorHAnsi" w:eastAsiaTheme="minorEastAsia" w:hAnsiTheme="minorHAnsi" w:cstheme="minorBidi"/>
          <w:noProof/>
          <w:kern w:val="2"/>
          <w:sz w:val="22"/>
          <w:szCs w:val="22"/>
          <w:lang w:eastAsia="en-GB"/>
          <w14:ligatures w14:val="standardContextual"/>
        </w:rPr>
        <w:tab/>
      </w:r>
      <w:r>
        <w:rPr>
          <w:noProof/>
        </w:rPr>
        <w:t>Remove FAR IE within PFCP Session Modification Request</w:t>
      </w:r>
      <w:r>
        <w:rPr>
          <w:noProof/>
        </w:rPr>
        <w:tab/>
      </w:r>
      <w:r>
        <w:rPr>
          <w:noProof/>
        </w:rPr>
        <w:fldChar w:fldCharType="begin" w:fldLock="1"/>
      </w:r>
      <w:r>
        <w:rPr>
          <w:noProof/>
        </w:rPr>
        <w:instrText xml:space="preserve"> PAGEREF _Toc160974433 \h </w:instrText>
      </w:r>
      <w:r>
        <w:rPr>
          <w:noProof/>
        </w:rPr>
      </w:r>
      <w:r>
        <w:rPr>
          <w:noProof/>
        </w:rPr>
        <w:fldChar w:fldCharType="separate"/>
      </w:r>
      <w:r>
        <w:rPr>
          <w:noProof/>
        </w:rPr>
        <w:t>174</w:t>
      </w:r>
      <w:r>
        <w:rPr>
          <w:noProof/>
        </w:rPr>
        <w:fldChar w:fldCharType="end"/>
      </w:r>
    </w:p>
    <w:p w14:paraId="44C58F1C" w14:textId="739F525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7.5.4.8</w:t>
      </w:r>
      <w:r>
        <w:rPr>
          <w:rFonts w:asciiTheme="minorHAnsi" w:eastAsiaTheme="minorEastAsia" w:hAnsiTheme="minorHAnsi" w:cstheme="minorBidi"/>
          <w:noProof/>
          <w:kern w:val="2"/>
          <w:sz w:val="22"/>
          <w:szCs w:val="22"/>
          <w:lang w:eastAsia="en-GB"/>
          <w14:ligatures w14:val="standardContextual"/>
        </w:rPr>
        <w:tab/>
      </w:r>
      <w:r>
        <w:rPr>
          <w:noProof/>
        </w:rPr>
        <w:t>Remove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_Toc160974434 \h </w:instrText>
      </w:r>
      <w:r>
        <w:rPr>
          <w:noProof/>
        </w:rPr>
      </w:r>
      <w:r>
        <w:rPr>
          <w:noProof/>
        </w:rPr>
        <w:fldChar w:fldCharType="separate"/>
      </w:r>
      <w:r>
        <w:rPr>
          <w:noProof/>
        </w:rPr>
        <w:t>174</w:t>
      </w:r>
      <w:r>
        <w:rPr>
          <w:noProof/>
        </w:rPr>
        <w:fldChar w:fldCharType="end"/>
      </w:r>
    </w:p>
    <w:p w14:paraId="6A1000F5" w14:textId="096CBD3A"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7.5.4.9</w:t>
      </w:r>
      <w:r>
        <w:rPr>
          <w:rFonts w:asciiTheme="minorHAnsi" w:eastAsiaTheme="minorEastAsia" w:hAnsiTheme="minorHAnsi" w:cstheme="minorBidi"/>
          <w:noProof/>
          <w:kern w:val="2"/>
          <w:sz w:val="22"/>
          <w:szCs w:val="22"/>
          <w:lang w:eastAsia="en-GB"/>
          <w14:ligatures w14:val="standardContextual"/>
        </w:rPr>
        <w:tab/>
      </w:r>
      <w:r>
        <w:rPr>
          <w:noProof/>
        </w:rPr>
        <w:t>Remove QER IE PFCP Session Modification Request</w:t>
      </w:r>
      <w:r>
        <w:rPr>
          <w:noProof/>
        </w:rPr>
        <w:tab/>
      </w:r>
      <w:r>
        <w:rPr>
          <w:noProof/>
        </w:rPr>
        <w:fldChar w:fldCharType="begin" w:fldLock="1"/>
      </w:r>
      <w:r>
        <w:rPr>
          <w:noProof/>
        </w:rPr>
        <w:instrText xml:space="preserve"> PAGEREF _Toc160974435 \h </w:instrText>
      </w:r>
      <w:r>
        <w:rPr>
          <w:noProof/>
        </w:rPr>
      </w:r>
      <w:r>
        <w:rPr>
          <w:noProof/>
        </w:rPr>
        <w:fldChar w:fldCharType="separate"/>
      </w:r>
      <w:r>
        <w:rPr>
          <w:noProof/>
        </w:rPr>
        <w:t>174</w:t>
      </w:r>
      <w:r>
        <w:rPr>
          <w:noProof/>
        </w:rPr>
        <w:fldChar w:fldCharType="end"/>
      </w:r>
    </w:p>
    <w:p w14:paraId="0301A467" w14:textId="7D7D12CA"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7.5.4.10</w:t>
      </w:r>
      <w:r>
        <w:rPr>
          <w:rFonts w:asciiTheme="minorHAnsi" w:eastAsiaTheme="minorEastAsia" w:hAnsiTheme="minorHAnsi" w:cstheme="minorBidi"/>
          <w:noProof/>
          <w:kern w:val="2"/>
          <w:sz w:val="22"/>
          <w:szCs w:val="22"/>
          <w:lang w:eastAsia="en-GB"/>
          <w14:ligatures w14:val="standardContextual"/>
        </w:rPr>
        <w:tab/>
      </w:r>
      <w:r>
        <w:rPr>
          <w:noProof/>
        </w:rPr>
        <w:t>Query URR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_Toc160974436 \h </w:instrText>
      </w:r>
      <w:r>
        <w:rPr>
          <w:noProof/>
        </w:rPr>
      </w:r>
      <w:r>
        <w:rPr>
          <w:noProof/>
        </w:rPr>
        <w:fldChar w:fldCharType="separate"/>
      </w:r>
      <w:r>
        <w:rPr>
          <w:noProof/>
        </w:rPr>
        <w:t>175</w:t>
      </w:r>
      <w:r>
        <w:rPr>
          <w:noProof/>
        </w:rPr>
        <w:fldChar w:fldCharType="end"/>
      </w:r>
    </w:p>
    <w:p w14:paraId="710CBE62" w14:textId="65C6959A"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7.5.4.11</w:t>
      </w:r>
      <w:r>
        <w:rPr>
          <w:rFonts w:asciiTheme="minorHAnsi" w:eastAsiaTheme="minorEastAsia" w:hAnsiTheme="minorHAnsi" w:cstheme="minorBidi"/>
          <w:noProof/>
          <w:kern w:val="2"/>
          <w:sz w:val="22"/>
          <w:szCs w:val="22"/>
          <w:lang w:eastAsia="en-GB"/>
          <w14:ligatures w14:val="standardContextual"/>
        </w:rPr>
        <w:tab/>
      </w:r>
      <w:r>
        <w:rPr>
          <w:noProof/>
        </w:rPr>
        <w:t>Update</w:t>
      </w:r>
      <w:r w:rsidRPr="00941C1C">
        <w:rPr>
          <w:noProof/>
          <w:lang w:val="en-US"/>
        </w:rPr>
        <w:t xml:space="preserve"> </w:t>
      </w:r>
      <w:r>
        <w:rPr>
          <w:noProof/>
        </w:rPr>
        <w:t>BAR IE within PFCP Session Modification Request</w:t>
      </w:r>
      <w:r>
        <w:rPr>
          <w:noProof/>
        </w:rPr>
        <w:tab/>
      </w:r>
      <w:r>
        <w:rPr>
          <w:noProof/>
        </w:rPr>
        <w:fldChar w:fldCharType="begin" w:fldLock="1"/>
      </w:r>
      <w:r>
        <w:rPr>
          <w:noProof/>
        </w:rPr>
        <w:instrText xml:space="preserve"> PAGEREF _Toc160974437 \h </w:instrText>
      </w:r>
      <w:r>
        <w:rPr>
          <w:noProof/>
        </w:rPr>
      </w:r>
      <w:r>
        <w:rPr>
          <w:noProof/>
        </w:rPr>
        <w:fldChar w:fldCharType="separate"/>
      </w:r>
      <w:r>
        <w:rPr>
          <w:noProof/>
        </w:rPr>
        <w:t>175</w:t>
      </w:r>
      <w:r>
        <w:rPr>
          <w:noProof/>
        </w:rPr>
        <w:fldChar w:fldCharType="end"/>
      </w:r>
    </w:p>
    <w:p w14:paraId="10F0B3F0" w14:textId="5E17F66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7.5.4.12</w:t>
      </w:r>
      <w:r>
        <w:rPr>
          <w:rFonts w:asciiTheme="minorHAnsi" w:eastAsiaTheme="minorEastAsia" w:hAnsiTheme="minorHAnsi" w:cstheme="minorBidi"/>
          <w:noProof/>
          <w:kern w:val="2"/>
          <w:sz w:val="22"/>
          <w:szCs w:val="22"/>
          <w:lang w:eastAsia="en-GB"/>
          <w14:ligatures w14:val="standardContextual"/>
        </w:rPr>
        <w:tab/>
      </w:r>
      <w:r>
        <w:rPr>
          <w:noProof/>
        </w:rPr>
        <w:t>Remove BAR IE within PFCP Session Modification Request</w:t>
      </w:r>
      <w:r>
        <w:rPr>
          <w:noProof/>
        </w:rPr>
        <w:tab/>
      </w:r>
      <w:r>
        <w:rPr>
          <w:noProof/>
        </w:rPr>
        <w:fldChar w:fldCharType="begin" w:fldLock="1"/>
      </w:r>
      <w:r>
        <w:rPr>
          <w:noProof/>
        </w:rPr>
        <w:instrText xml:space="preserve"> PAGEREF _Toc160974438 \h </w:instrText>
      </w:r>
      <w:r>
        <w:rPr>
          <w:noProof/>
        </w:rPr>
      </w:r>
      <w:r>
        <w:rPr>
          <w:noProof/>
        </w:rPr>
        <w:fldChar w:fldCharType="separate"/>
      </w:r>
      <w:r>
        <w:rPr>
          <w:noProof/>
        </w:rPr>
        <w:t>176</w:t>
      </w:r>
      <w:r>
        <w:rPr>
          <w:noProof/>
        </w:rPr>
        <w:fldChar w:fldCharType="end"/>
      </w:r>
    </w:p>
    <w:p w14:paraId="7D33ABD1" w14:textId="2493822C"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7.5.4.13</w:t>
      </w:r>
      <w:r>
        <w:rPr>
          <w:rFonts w:asciiTheme="minorHAnsi" w:eastAsiaTheme="minorEastAsia" w:hAnsiTheme="minorHAnsi" w:cstheme="minorBidi"/>
          <w:noProof/>
          <w:kern w:val="2"/>
          <w:sz w:val="22"/>
          <w:szCs w:val="22"/>
          <w:lang w:eastAsia="en-GB"/>
          <w14:ligatures w14:val="standardContextual"/>
        </w:rPr>
        <w:tab/>
      </w:r>
      <w:r>
        <w:rPr>
          <w:noProof/>
        </w:rPr>
        <w:t xml:space="preserve">Update </w:t>
      </w:r>
      <w:r w:rsidRPr="00941C1C">
        <w:rPr>
          <w:noProof/>
          <w:lang w:val="en-US"/>
        </w:rPr>
        <w:t>Traffic Endpoint</w:t>
      </w:r>
      <w:r>
        <w:rPr>
          <w:noProof/>
        </w:rPr>
        <w:t xml:space="preserve"> IE within </w:t>
      </w:r>
      <w:r>
        <w:rPr>
          <w:noProof/>
          <w:lang w:eastAsia="zh-CN"/>
        </w:rPr>
        <w:t>PFCP</w:t>
      </w:r>
      <w:r>
        <w:rPr>
          <w:noProof/>
        </w:rPr>
        <w:t xml:space="preserve"> Session Modification Request</w:t>
      </w:r>
      <w:r>
        <w:rPr>
          <w:noProof/>
        </w:rPr>
        <w:tab/>
      </w:r>
      <w:r>
        <w:rPr>
          <w:noProof/>
        </w:rPr>
        <w:fldChar w:fldCharType="begin" w:fldLock="1"/>
      </w:r>
      <w:r>
        <w:rPr>
          <w:noProof/>
        </w:rPr>
        <w:instrText xml:space="preserve"> PAGEREF _Toc160974439 \h </w:instrText>
      </w:r>
      <w:r>
        <w:rPr>
          <w:noProof/>
        </w:rPr>
      </w:r>
      <w:r>
        <w:rPr>
          <w:noProof/>
        </w:rPr>
        <w:fldChar w:fldCharType="separate"/>
      </w:r>
      <w:r>
        <w:rPr>
          <w:noProof/>
        </w:rPr>
        <w:t>176</w:t>
      </w:r>
      <w:r>
        <w:rPr>
          <w:noProof/>
        </w:rPr>
        <w:fldChar w:fldCharType="end"/>
      </w:r>
    </w:p>
    <w:p w14:paraId="42536284" w14:textId="36DDD9AD"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7.5.4.14</w:t>
      </w:r>
      <w:r>
        <w:rPr>
          <w:rFonts w:asciiTheme="minorHAnsi" w:eastAsiaTheme="minorEastAsia" w:hAnsiTheme="minorHAnsi" w:cstheme="minorBidi"/>
          <w:noProof/>
          <w:kern w:val="2"/>
          <w:sz w:val="22"/>
          <w:szCs w:val="22"/>
          <w:lang w:eastAsia="en-GB"/>
          <w14:ligatures w14:val="standardContextual"/>
        </w:rPr>
        <w:tab/>
      </w:r>
      <w:r>
        <w:rPr>
          <w:noProof/>
        </w:rPr>
        <w:t xml:space="preserve">Remove </w:t>
      </w:r>
      <w:r w:rsidRPr="00941C1C">
        <w:rPr>
          <w:noProof/>
          <w:lang w:val="en-US"/>
        </w:rPr>
        <w:t>Traffic Endpoint</w:t>
      </w:r>
      <w:r>
        <w:rPr>
          <w:noProof/>
        </w:rPr>
        <w:t xml:space="preserve"> IE within </w:t>
      </w:r>
      <w:r>
        <w:rPr>
          <w:noProof/>
          <w:lang w:eastAsia="zh-CN"/>
        </w:rPr>
        <w:t>PFCP</w:t>
      </w:r>
      <w:r>
        <w:rPr>
          <w:noProof/>
        </w:rPr>
        <w:t xml:space="preserve"> Session Modification Request</w:t>
      </w:r>
      <w:r>
        <w:rPr>
          <w:noProof/>
        </w:rPr>
        <w:tab/>
      </w:r>
      <w:r>
        <w:rPr>
          <w:noProof/>
        </w:rPr>
        <w:fldChar w:fldCharType="begin" w:fldLock="1"/>
      </w:r>
      <w:r>
        <w:rPr>
          <w:noProof/>
        </w:rPr>
        <w:instrText xml:space="preserve"> PAGEREF _Toc160974440 \h </w:instrText>
      </w:r>
      <w:r>
        <w:rPr>
          <w:noProof/>
        </w:rPr>
      </w:r>
      <w:r>
        <w:rPr>
          <w:noProof/>
        </w:rPr>
        <w:fldChar w:fldCharType="separate"/>
      </w:r>
      <w:r>
        <w:rPr>
          <w:noProof/>
        </w:rPr>
        <w:t>178</w:t>
      </w:r>
      <w:r>
        <w:rPr>
          <w:noProof/>
        </w:rPr>
        <w:fldChar w:fldCharType="end"/>
      </w:r>
    </w:p>
    <w:p w14:paraId="13F749E2" w14:textId="7B0A12A5"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7.5.4.15</w:t>
      </w:r>
      <w:r>
        <w:rPr>
          <w:rFonts w:asciiTheme="minorHAnsi" w:eastAsiaTheme="minorEastAsia" w:hAnsiTheme="minorHAnsi" w:cstheme="minorBidi"/>
          <w:noProof/>
          <w:kern w:val="2"/>
          <w:sz w:val="22"/>
          <w:szCs w:val="22"/>
          <w:lang w:eastAsia="en-GB"/>
          <w14:ligatures w14:val="standardContextual"/>
        </w:rPr>
        <w:tab/>
      </w:r>
      <w:r>
        <w:rPr>
          <w:noProof/>
        </w:rPr>
        <w:t>Remove MAR IE within PFCP Session Modification Request</w:t>
      </w:r>
      <w:r>
        <w:rPr>
          <w:noProof/>
        </w:rPr>
        <w:tab/>
      </w:r>
      <w:r>
        <w:rPr>
          <w:noProof/>
        </w:rPr>
        <w:fldChar w:fldCharType="begin" w:fldLock="1"/>
      </w:r>
      <w:r>
        <w:rPr>
          <w:noProof/>
        </w:rPr>
        <w:instrText xml:space="preserve"> PAGEREF _Toc160974441 \h </w:instrText>
      </w:r>
      <w:r>
        <w:rPr>
          <w:noProof/>
        </w:rPr>
      </w:r>
      <w:r>
        <w:rPr>
          <w:noProof/>
        </w:rPr>
        <w:fldChar w:fldCharType="separate"/>
      </w:r>
      <w:r>
        <w:rPr>
          <w:noProof/>
        </w:rPr>
        <w:t>179</w:t>
      </w:r>
      <w:r>
        <w:rPr>
          <w:noProof/>
        </w:rPr>
        <w:fldChar w:fldCharType="end"/>
      </w:r>
    </w:p>
    <w:p w14:paraId="10DA141C" w14:textId="620E357B"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7.5.4.16</w:t>
      </w:r>
      <w:r>
        <w:rPr>
          <w:rFonts w:asciiTheme="minorHAnsi" w:eastAsiaTheme="minorEastAsia" w:hAnsiTheme="minorHAnsi" w:cstheme="minorBidi"/>
          <w:noProof/>
          <w:kern w:val="2"/>
          <w:sz w:val="22"/>
          <w:szCs w:val="22"/>
          <w:lang w:eastAsia="en-GB"/>
          <w14:ligatures w14:val="standardContextual"/>
        </w:rPr>
        <w:tab/>
      </w:r>
      <w:r>
        <w:rPr>
          <w:noProof/>
        </w:rPr>
        <w:t>Update</w:t>
      </w:r>
      <w:r w:rsidRPr="00941C1C">
        <w:rPr>
          <w:noProof/>
          <w:lang w:val="en-US"/>
        </w:rPr>
        <w:t xml:space="preserve"> </w:t>
      </w:r>
      <w:r>
        <w:rPr>
          <w:noProof/>
        </w:rPr>
        <w:t>MAR IE within PFCP Session Modification Request</w:t>
      </w:r>
      <w:r>
        <w:rPr>
          <w:noProof/>
        </w:rPr>
        <w:tab/>
      </w:r>
      <w:r>
        <w:rPr>
          <w:noProof/>
        </w:rPr>
        <w:fldChar w:fldCharType="begin" w:fldLock="1"/>
      </w:r>
      <w:r>
        <w:rPr>
          <w:noProof/>
        </w:rPr>
        <w:instrText xml:space="preserve"> PAGEREF _Toc160974442 \h </w:instrText>
      </w:r>
      <w:r>
        <w:rPr>
          <w:noProof/>
        </w:rPr>
      </w:r>
      <w:r>
        <w:rPr>
          <w:noProof/>
        </w:rPr>
        <w:fldChar w:fldCharType="separate"/>
      </w:r>
      <w:r>
        <w:rPr>
          <w:noProof/>
        </w:rPr>
        <w:t>179</w:t>
      </w:r>
      <w:r>
        <w:rPr>
          <w:noProof/>
        </w:rPr>
        <w:fldChar w:fldCharType="end"/>
      </w:r>
    </w:p>
    <w:p w14:paraId="194221B5" w14:textId="162A3182"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7.5.4.17</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Create PDR/FAR/URR/QER/BAR/MAR</w:t>
      </w:r>
      <w:r>
        <w:rPr>
          <w:noProof/>
        </w:rPr>
        <w:t xml:space="preserve"> IEs within PFCP Session Modification Request</w:t>
      </w:r>
      <w:r>
        <w:rPr>
          <w:noProof/>
        </w:rPr>
        <w:tab/>
      </w:r>
      <w:r>
        <w:rPr>
          <w:noProof/>
        </w:rPr>
        <w:fldChar w:fldCharType="begin" w:fldLock="1"/>
      </w:r>
      <w:r>
        <w:rPr>
          <w:noProof/>
        </w:rPr>
        <w:instrText xml:space="preserve"> PAGEREF _Toc160974443 \h </w:instrText>
      </w:r>
      <w:r>
        <w:rPr>
          <w:noProof/>
        </w:rPr>
      </w:r>
      <w:r>
        <w:rPr>
          <w:noProof/>
        </w:rPr>
        <w:fldChar w:fldCharType="separate"/>
      </w:r>
      <w:r>
        <w:rPr>
          <w:noProof/>
        </w:rPr>
        <w:t>181</w:t>
      </w:r>
      <w:r>
        <w:rPr>
          <w:noProof/>
        </w:rPr>
        <w:fldChar w:fldCharType="end"/>
      </w:r>
    </w:p>
    <w:p w14:paraId="1913E4B0" w14:textId="4BB64A44"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7.5.4.18</w:t>
      </w:r>
      <w:r>
        <w:rPr>
          <w:rFonts w:asciiTheme="minorHAnsi" w:eastAsiaTheme="minorEastAsia" w:hAnsiTheme="minorHAnsi" w:cstheme="minorBidi"/>
          <w:noProof/>
          <w:kern w:val="2"/>
          <w:sz w:val="22"/>
          <w:szCs w:val="22"/>
          <w:lang w:eastAsia="en-GB"/>
          <w14:ligatures w14:val="standardContextual"/>
        </w:rPr>
        <w:tab/>
      </w:r>
      <w:r>
        <w:rPr>
          <w:noProof/>
        </w:rPr>
        <w:t xml:space="preserve">TSC Management Information </w:t>
      </w:r>
      <w:r w:rsidRPr="00941C1C">
        <w:rPr>
          <w:noProof/>
          <w:lang w:val="en-US"/>
        </w:rPr>
        <w:t>IE</w:t>
      </w:r>
      <w:r>
        <w:rPr>
          <w:noProof/>
        </w:rPr>
        <w:t xml:space="preserve"> within PFCP Session Modification Request</w:t>
      </w:r>
      <w:r>
        <w:rPr>
          <w:noProof/>
        </w:rPr>
        <w:tab/>
      </w:r>
      <w:r>
        <w:rPr>
          <w:noProof/>
        </w:rPr>
        <w:fldChar w:fldCharType="begin" w:fldLock="1"/>
      </w:r>
      <w:r>
        <w:rPr>
          <w:noProof/>
        </w:rPr>
        <w:instrText xml:space="preserve"> PAGEREF _Toc160974444 \h </w:instrText>
      </w:r>
      <w:r>
        <w:rPr>
          <w:noProof/>
        </w:rPr>
      </w:r>
      <w:r>
        <w:rPr>
          <w:noProof/>
        </w:rPr>
        <w:fldChar w:fldCharType="separate"/>
      </w:r>
      <w:r>
        <w:rPr>
          <w:noProof/>
        </w:rPr>
        <w:t>181</w:t>
      </w:r>
      <w:r>
        <w:rPr>
          <w:noProof/>
        </w:rPr>
        <w:fldChar w:fldCharType="end"/>
      </w:r>
    </w:p>
    <w:p w14:paraId="2B38F5CD" w14:textId="208F94B7"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7.5.4.19</w:t>
      </w:r>
      <w:r>
        <w:rPr>
          <w:rFonts w:asciiTheme="minorHAnsi" w:eastAsiaTheme="minorEastAsia" w:hAnsiTheme="minorHAnsi" w:cstheme="minorBidi"/>
          <w:noProof/>
          <w:kern w:val="2"/>
          <w:sz w:val="22"/>
          <w:szCs w:val="22"/>
          <w:lang w:eastAsia="en-GB"/>
          <w14:ligatures w14:val="standardContextual"/>
        </w:rPr>
        <w:tab/>
      </w:r>
      <w:r>
        <w:rPr>
          <w:noProof/>
        </w:rPr>
        <w:t>Remove SRR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_Toc160974445 \h </w:instrText>
      </w:r>
      <w:r>
        <w:rPr>
          <w:noProof/>
        </w:rPr>
      </w:r>
      <w:r>
        <w:rPr>
          <w:noProof/>
        </w:rPr>
        <w:fldChar w:fldCharType="separate"/>
      </w:r>
      <w:r>
        <w:rPr>
          <w:noProof/>
        </w:rPr>
        <w:t>181</w:t>
      </w:r>
      <w:r>
        <w:rPr>
          <w:noProof/>
        </w:rPr>
        <w:fldChar w:fldCharType="end"/>
      </w:r>
    </w:p>
    <w:p w14:paraId="433A8659" w14:textId="363982B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7.5.4.20</w:t>
      </w:r>
      <w:r>
        <w:rPr>
          <w:rFonts w:asciiTheme="minorHAnsi" w:eastAsiaTheme="minorEastAsia" w:hAnsiTheme="minorHAnsi" w:cstheme="minorBidi"/>
          <w:noProof/>
          <w:kern w:val="2"/>
          <w:sz w:val="22"/>
          <w:szCs w:val="22"/>
          <w:lang w:eastAsia="en-GB"/>
          <w14:ligatures w14:val="standardContextual"/>
        </w:rPr>
        <w:tab/>
      </w:r>
      <w:r>
        <w:rPr>
          <w:noProof/>
        </w:rPr>
        <w:t>Update SRR</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_Toc160974446 \h </w:instrText>
      </w:r>
      <w:r>
        <w:rPr>
          <w:noProof/>
        </w:rPr>
      </w:r>
      <w:r>
        <w:rPr>
          <w:noProof/>
        </w:rPr>
        <w:fldChar w:fldCharType="separate"/>
      </w:r>
      <w:r>
        <w:rPr>
          <w:noProof/>
        </w:rPr>
        <w:t>181</w:t>
      </w:r>
      <w:r>
        <w:rPr>
          <w:noProof/>
        </w:rPr>
        <w:fldChar w:fldCharType="end"/>
      </w:r>
    </w:p>
    <w:p w14:paraId="3740EC1C" w14:textId="3798137D"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7.5.4.21</w:t>
      </w:r>
      <w:r>
        <w:rPr>
          <w:rFonts w:asciiTheme="minorHAnsi" w:eastAsiaTheme="minorEastAsia" w:hAnsiTheme="minorHAnsi" w:cstheme="minorBidi"/>
          <w:noProof/>
          <w:kern w:val="2"/>
          <w:sz w:val="22"/>
          <w:szCs w:val="22"/>
          <w:lang w:eastAsia="en-GB"/>
          <w14:ligatures w14:val="standardContextual"/>
        </w:rPr>
        <w:tab/>
      </w:r>
      <w:r>
        <w:rPr>
          <w:noProof/>
        </w:rPr>
        <w:t>Ethernet Context Information within PFCP Session Modification Request</w:t>
      </w:r>
      <w:r>
        <w:rPr>
          <w:noProof/>
        </w:rPr>
        <w:tab/>
      </w:r>
      <w:r>
        <w:rPr>
          <w:noProof/>
        </w:rPr>
        <w:fldChar w:fldCharType="begin" w:fldLock="1"/>
      </w:r>
      <w:r>
        <w:rPr>
          <w:noProof/>
        </w:rPr>
        <w:instrText xml:space="preserve"> PAGEREF _Toc160974447 \h </w:instrText>
      </w:r>
      <w:r>
        <w:rPr>
          <w:noProof/>
        </w:rPr>
      </w:r>
      <w:r>
        <w:rPr>
          <w:noProof/>
        </w:rPr>
        <w:fldChar w:fldCharType="separate"/>
      </w:r>
      <w:r>
        <w:rPr>
          <w:noProof/>
        </w:rPr>
        <w:t>182</w:t>
      </w:r>
      <w:r>
        <w:rPr>
          <w:noProof/>
        </w:rPr>
        <w:fldChar w:fldCharType="end"/>
      </w:r>
    </w:p>
    <w:p w14:paraId="50AEB79A" w14:textId="6672D302"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7.5.4.22</w:t>
      </w:r>
      <w:r>
        <w:rPr>
          <w:rFonts w:asciiTheme="minorHAnsi" w:eastAsiaTheme="minorEastAsia" w:hAnsiTheme="minorHAnsi" w:cstheme="minorBidi"/>
          <w:noProof/>
          <w:kern w:val="2"/>
          <w:sz w:val="22"/>
          <w:szCs w:val="22"/>
          <w:lang w:eastAsia="en-GB"/>
          <w14:ligatures w14:val="standardContextual"/>
        </w:rPr>
        <w:tab/>
      </w:r>
      <w:r>
        <w:rPr>
          <w:noProof/>
        </w:rPr>
        <w:t>Query Packet Rate Status</w:t>
      </w:r>
      <w:r>
        <w:rPr>
          <w:noProof/>
          <w:lang w:eastAsia="zh-CN"/>
        </w:rPr>
        <w:t xml:space="preserve"> IE </w:t>
      </w:r>
      <w:r>
        <w:rPr>
          <w:noProof/>
        </w:rPr>
        <w:t>within PFCP Session Modification Request</w:t>
      </w:r>
      <w:r>
        <w:rPr>
          <w:noProof/>
        </w:rPr>
        <w:tab/>
      </w:r>
      <w:r>
        <w:rPr>
          <w:noProof/>
        </w:rPr>
        <w:fldChar w:fldCharType="begin" w:fldLock="1"/>
      </w:r>
      <w:r>
        <w:rPr>
          <w:noProof/>
        </w:rPr>
        <w:instrText xml:space="preserve"> PAGEREF _Toc160974448 \h </w:instrText>
      </w:r>
      <w:r>
        <w:rPr>
          <w:noProof/>
        </w:rPr>
      </w:r>
      <w:r>
        <w:rPr>
          <w:noProof/>
        </w:rPr>
        <w:fldChar w:fldCharType="separate"/>
      </w:r>
      <w:r>
        <w:rPr>
          <w:noProof/>
        </w:rPr>
        <w:t>182</w:t>
      </w:r>
      <w:r>
        <w:rPr>
          <w:noProof/>
        </w:rPr>
        <w:fldChar w:fldCharType="end"/>
      </w:r>
    </w:p>
    <w:p w14:paraId="59C66915" w14:textId="4E42CB2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7.5.5</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 xml:space="preserve">PFCP </w:t>
      </w:r>
      <w:r>
        <w:rPr>
          <w:noProof/>
        </w:rPr>
        <w:t>Session Modification Response</w:t>
      </w:r>
      <w:r>
        <w:rPr>
          <w:noProof/>
        </w:rPr>
        <w:tab/>
      </w:r>
      <w:r>
        <w:rPr>
          <w:noProof/>
        </w:rPr>
        <w:fldChar w:fldCharType="begin" w:fldLock="1"/>
      </w:r>
      <w:r>
        <w:rPr>
          <w:noProof/>
        </w:rPr>
        <w:instrText xml:space="preserve"> PAGEREF _Toc160974449 \h </w:instrText>
      </w:r>
      <w:r>
        <w:rPr>
          <w:noProof/>
        </w:rPr>
      </w:r>
      <w:r>
        <w:rPr>
          <w:noProof/>
        </w:rPr>
        <w:fldChar w:fldCharType="separate"/>
      </w:r>
      <w:r>
        <w:rPr>
          <w:noProof/>
        </w:rPr>
        <w:t>182</w:t>
      </w:r>
      <w:r>
        <w:rPr>
          <w:noProof/>
        </w:rPr>
        <w:fldChar w:fldCharType="end"/>
      </w:r>
    </w:p>
    <w:p w14:paraId="2BBA382D" w14:textId="3188E86D"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_Toc160974450 \h </w:instrText>
      </w:r>
      <w:r>
        <w:rPr>
          <w:noProof/>
        </w:rPr>
      </w:r>
      <w:r>
        <w:rPr>
          <w:noProof/>
        </w:rPr>
        <w:fldChar w:fldCharType="separate"/>
      </w:r>
      <w:r>
        <w:rPr>
          <w:noProof/>
        </w:rPr>
        <w:t>182</w:t>
      </w:r>
      <w:r>
        <w:rPr>
          <w:noProof/>
        </w:rPr>
        <w:fldChar w:fldCharType="end"/>
      </w:r>
    </w:p>
    <w:p w14:paraId="2209DF41" w14:textId="4DD2C196"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7.5.5.2</w:t>
      </w:r>
      <w:r>
        <w:rPr>
          <w:rFonts w:asciiTheme="minorHAnsi" w:eastAsiaTheme="minorEastAsia" w:hAnsiTheme="minorHAnsi" w:cstheme="minorBidi"/>
          <w:noProof/>
          <w:kern w:val="2"/>
          <w:sz w:val="22"/>
          <w:szCs w:val="22"/>
          <w:lang w:eastAsia="en-GB"/>
          <w14:ligatures w14:val="standardContextual"/>
        </w:rPr>
        <w:tab/>
      </w:r>
      <w:r>
        <w:rPr>
          <w:noProof/>
        </w:rPr>
        <w:t>Usage Report</w:t>
      </w:r>
      <w:r>
        <w:rPr>
          <w:noProof/>
          <w:lang w:eastAsia="zh-CN"/>
        </w:rPr>
        <w:t xml:space="preserve"> IE </w:t>
      </w:r>
      <w:r>
        <w:rPr>
          <w:noProof/>
        </w:rPr>
        <w:t>within PFCP Session Modification Response</w:t>
      </w:r>
      <w:r>
        <w:rPr>
          <w:noProof/>
        </w:rPr>
        <w:tab/>
      </w:r>
      <w:r>
        <w:rPr>
          <w:noProof/>
        </w:rPr>
        <w:fldChar w:fldCharType="begin" w:fldLock="1"/>
      </w:r>
      <w:r>
        <w:rPr>
          <w:noProof/>
        </w:rPr>
        <w:instrText xml:space="preserve"> PAGEREF _Toc160974451 \h </w:instrText>
      </w:r>
      <w:r>
        <w:rPr>
          <w:noProof/>
        </w:rPr>
      </w:r>
      <w:r>
        <w:rPr>
          <w:noProof/>
        </w:rPr>
        <w:fldChar w:fldCharType="separate"/>
      </w:r>
      <w:r>
        <w:rPr>
          <w:noProof/>
        </w:rPr>
        <w:t>185</w:t>
      </w:r>
      <w:r>
        <w:rPr>
          <w:noProof/>
        </w:rPr>
        <w:fldChar w:fldCharType="end"/>
      </w:r>
    </w:p>
    <w:p w14:paraId="6FC69056" w14:textId="6FC420E7"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7.5.5.3</w:t>
      </w:r>
      <w:r>
        <w:rPr>
          <w:rFonts w:asciiTheme="minorHAnsi" w:eastAsiaTheme="minorEastAsia" w:hAnsiTheme="minorHAnsi" w:cstheme="minorBidi"/>
          <w:noProof/>
          <w:kern w:val="2"/>
          <w:sz w:val="22"/>
          <w:szCs w:val="22"/>
          <w:lang w:eastAsia="en-GB"/>
          <w14:ligatures w14:val="standardContextual"/>
        </w:rPr>
        <w:tab/>
      </w:r>
      <w:r>
        <w:rPr>
          <w:noProof/>
        </w:rPr>
        <w:t xml:space="preserve">TSC Management </w:t>
      </w:r>
      <w:r w:rsidRPr="00941C1C">
        <w:rPr>
          <w:noProof/>
          <w:lang w:val="en-US"/>
        </w:rPr>
        <w:t xml:space="preserve">Information </w:t>
      </w:r>
      <w:r>
        <w:rPr>
          <w:noProof/>
          <w:lang w:eastAsia="zh-CN"/>
        </w:rPr>
        <w:t xml:space="preserve">IE </w:t>
      </w:r>
      <w:r>
        <w:rPr>
          <w:noProof/>
        </w:rPr>
        <w:t>within PFCP Session Modification Response</w:t>
      </w:r>
      <w:r>
        <w:rPr>
          <w:noProof/>
        </w:rPr>
        <w:tab/>
      </w:r>
      <w:r>
        <w:rPr>
          <w:noProof/>
        </w:rPr>
        <w:fldChar w:fldCharType="begin" w:fldLock="1"/>
      </w:r>
      <w:r>
        <w:rPr>
          <w:noProof/>
        </w:rPr>
        <w:instrText xml:space="preserve"> PAGEREF _Toc160974452 \h </w:instrText>
      </w:r>
      <w:r>
        <w:rPr>
          <w:noProof/>
        </w:rPr>
      </w:r>
      <w:r>
        <w:rPr>
          <w:noProof/>
        </w:rPr>
        <w:fldChar w:fldCharType="separate"/>
      </w:r>
      <w:r>
        <w:rPr>
          <w:noProof/>
        </w:rPr>
        <w:t>186</w:t>
      </w:r>
      <w:r>
        <w:rPr>
          <w:noProof/>
        </w:rPr>
        <w:fldChar w:fldCharType="end"/>
      </w:r>
    </w:p>
    <w:p w14:paraId="2F9C1746" w14:textId="6738F584"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7.5.5.4</w:t>
      </w:r>
      <w:r>
        <w:rPr>
          <w:rFonts w:asciiTheme="minorHAnsi" w:eastAsiaTheme="minorEastAsia" w:hAnsiTheme="minorHAnsi" w:cstheme="minorBidi"/>
          <w:noProof/>
          <w:kern w:val="2"/>
          <w:sz w:val="22"/>
          <w:szCs w:val="22"/>
          <w:lang w:eastAsia="en-GB"/>
          <w14:ligatures w14:val="standardContextual"/>
        </w:rPr>
        <w:tab/>
      </w:r>
      <w:r>
        <w:rPr>
          <w:noProof/>
        </w:rPr>
        <w:t>Packet Rate Status Report</w:t>
      </w:r>
      <w:r>
        <w:rPr>
          <w:noProof/>
          <w:lang w:eastAsia="zh-CN"/>
        </w:rPr>
        <w:t xml:space="preserve"> IE </w:t>
      </w:r>
      <w:r>
        <w:rPr>
          <w:noProof/>
        </w:rPr>
        <w:t>within PFCP Session Modification Response</w:t>
      </w:r>
      <w:r>
        <w:rPr>
          <w:noProof/>
        </w:rPr>
        <w:tab/>
      </w:r>
      <w:r>
        <w:rPr>
          <w:noProof/>
        </w:rPr>
        <w:fldChar w:fldCharType="begin" w:fldLock="1"/>
      </w:r>
      <w:r>
        <w:rPr>
          <w:noProof/>
        </w:rPr>
        <w:instrText xml:space="preserve"> PAGEREF _Toc160974453 \h </w:instrText>
      </w:r>
      <w:r>
        <w:rPr>
          <w:noProof/>
        </w:rPr>
      </w:r>
      <w:r>
        <w:rPr>
          <w:noProof/>
        </w:rPr>
        <w:fldChar w:fldCharType="separate"/>
      </w:r>
      <w:r>
        <w:rPr>
          <w:noProof/>
        </w:rPr>
        <w:t>187</w:t>
      </w:r>
      <w:r>
        <w:rPr>
          <w:noProof/>
        </w:rPr>
        <w:fldChar w:fldCharType="end"/>
      </w:r>
    </w:p>
    <w:p w14:paraId="12359ECA" w14:textId="64CD2137"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7.5.5.5</w:t>
      </w:r>
      <w:r>
        <w:rPr>
          <w:rFonts w:asciiTheme="minorHAnsi" w:eastAsiaTheme="minorEastAsia" w:hAnsiTheme="minorHAnsi" w:cstheme="minorBidi"/>
          <w:noProof/>
          <w:kern w:val="2"/>
          <w:sz w:val="22"/>
          <w:szCs w:val="22"/>
          <w:lang w:eastAsia="en-GB"/>
          <w14:ligatures w14:val="standardContextual"/>
        </w:rPr>
        <w:tab/>
      </w:r>
      <w:r>
        <w:rPr>
          <w:noProof/>
        </w:rPr>
        <w:t>Updated PDR IE within PFCP Session Modification Response</w:t>
      </w:r>
      <w:r>
        <w:rPr>
          <w:noProof/>
        </w:rPr>
        <w:tab/>
      </w:r>
      <w:r>
        <w:rPr>
          <w:noProof/>
        </w:rPr>
        <w:fldChar w:fldCharType="begin" w:fldLock="1"/>
      </w:r>
      <w:r>
        <w:rPr>
          <w:noProof/>
        </w:rPr>
        <w:instrText xml:space="preserve"> PAGEREF _Toc160974454 \h </w:instrText>
      </w:r>
      <w:r>
        <w:rPr>
          <w:noProof/>
        </w:rPr>
      </w:r>
      <w:r>
        <w:rPr>
          <w:noProof/>
        </w:rPr>
        <w:fldChar w:fldCharType="separate"/>
      </w:r>
      <w:r>
        <w:rPr>
          <w:noProof/>
        </w:rPr>
        <w:t>187</w:t>
      </w:r>
      <w:r>
        <w:rPr>
          <w:noProof/>
        </w:rPr>
        <w:fldChar w:fldCharType="end"/>
      </w:r>
    </w:p>
    <w:p w14:paraId="2E19745D" w14:textId="3721266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7.5.6</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 xml:space="preserve">PFCP </w:t>
      </w:r>
      <w:r>
        <w:rPr>
          <w:noProof/>
        </w:rPr>
        <w:t>Session Deletion Request</w:t>
      </w:r>
      <w:r>
        <w:rPr>
          <w:noProof/>
        </w:rPr>
        <w:tab/>
      </w:r>
      <w:r>
        <w:rPr>
          <w:noProof/>
        </w:rPr>
        <w:fldChar w:fldCharType="begin" w:fldLock="1"/>
      </w:r>
      <w:r>
        <w:rPr>
          <w:noProof/>
        </w:rPr>
        <w:instrText xml:space="preserve"> PAGEREF _Toc160974455 \h </w:instrText>
      </w:r>
      <w:r>
        <w:rPr>
          <w:noProof/>
        </w:rPr>
      </w:r>
      <w:r>
        <w:rPr>
          <w:noProof/>
        </w:rPr>
        <w:fldChar w:fldCharType="separate"/>
      </w:r>
      <w:r>
        <w:rPr>
          <w:noProof/>
        </w:rPr>
        <w:t>187</w:t>
      </w:r>
      <w:r>
        <w:rPr>
          <w:noProof/>
        </w:rPr>
        <w:fldChar w:fldCharType="end"/>
      </w:r>
    </w:p>
    <w:p w14:paraId="2191EA7B" w14:textId="26A9B5D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7.5.7</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 xml:space="preserve">PFCP </w:t>
      </w:r>
      <w:r>
        <w:rPr>
          <w:noProof/>
        </w:rPr>
        <w:t>Session Deletion Response</w:t>
      </w:r>
      <w:r>
        <w:rPr>
          <w:noProof/>
        </w:rPr>
        <w:tab/>
      </w:r>
      <w:r>
        <w:rPr>
          <w:noProof/>
        </w:rPr>
        <w:fldChar w:fldCharType="begin" w:fldLock="1"/>
      </w:r>
      <w:r>
        <w:rPr>
          <w:noProof/>
        </w:rPr>
        <w:instrText xml:space="preserve"> PAGEREF _Toc160974456 \h </w:instrText>
      </w:r>
      <w:r>
        <w:rPr>
          <w:noProof/>
        </w:rPr>
      </w:r>
      <w:r>
        <w:rPr>
          <w:noProof/>
        </w:rPr>
        <w:fldChar w:fldCharType="separate"/>
      </w:r>
      <w:r>
        <w:rPr>
          <w:noProof/>
        </w:rPr>
        <w:t>188</w:t>
      </w:r>
      <w:r>
        <w:rPr>
          <w:noProof/>
        </w:rPr>
        <w:fldChar w:fldCharType="end"/>
      </w:r>
    </w:p>
    <w:p w14:paraId="75DD2A3A" w14:textId="7F65EEB5"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_Toc160974457 \h </w:instrText>
      </w:r>
      <w:r>
        <w:rPr>
          <w:noProof/>
        </w:rPr>
      </w:r>
      <w:r>
        <w:rPr>
          <w:noProof/>
        </w:rPr>
        <w:fldChar w:fldCharType="separate"/>
      </w:r>
      <w:r>
        <w:rPr>
          <w:noProof/>
        </w:rPr>
        <w:t>188</w:t>
      </w:r>
      <w:r>
        <w:rPr>
          <w:noProof/>
        </w:rPr>
        <w:fldChar w:fldCharType="end"/>
      </w:r>
    </w:p>
    <w:p w14:paraId="40A9E017" w14:textId="4974A4BB"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7.5.7.2</w:t>
      </w:r>
      <w:r>
        <w:rPr>
          <w:rFonts w:asciiTheme="minorHAnsi" w:eastAsiaTheme="minorEastAsia" w:hAnsiTheme="minorHAnsi" w:cstheme="minorBidi"/>
          <w:noProof/>
          <w:kern w:val="2"/>
          <w:sz w:val="22"/>
          <w:szCs w:val="22"/>
          <w:lang w:eastAsia="en-GB"/>
          <w14:ligatures w14:val="standardContextual"/>
        </w:rPr>
        <w:tab/>
      </w:r>
      <w:r>
        <w:rPr>
          <w:noProof/>
        </w:rPr>
        <w:t>Usage Report</w:t>
      </w:r>
      <w:r>
        <w:rPr>
          <w:noProof/>
          <w:lang w:eastAsia="zh-CN"/>
        </w:rPr>
        <w:t xml:space="preserve"> IE </w:t>
      </w:r>
      <w:r>
        <w:rPr>
          <w:noProof/>
        </w:rPr>
        <w:t>within PFCP Session Deletion Response</w:t>
      </w:r>
      <w:r>
        <w:rPr>
          <w:noProof/>
        </w:rPr>
        <w:tab/>
      </w:r>
      <w:r>
        <w:rPr>
          <w:noProof/>
        </w:rPr>
        <w:fldChar w:fldCharType="begin" w:fldLock="1"/>
      </w:r>
      <w:r>
        <w:rPr>
          <w:noProof/>
        </w:rPr>
        <w:instrText xml:space="preserve"> PAGEREF _Toc160974458 \h </w:instrText>
      </w:r>
      <w:r>
        <w:rPr>
          <w:noProof/>
        </w:rPr>
      </w:r>
      <w:r>
        <w:rPr>
          <w:noProof/>
        </w:rPr>
        <w:fldChar w:fldCharType="separate"/>
      </w:r>
      <w:r>
        <w:rPr>
          <w:noProof/>
        </w:rPr>
        <w:t>188</w:t>
      </w:r>
      <w:r>
        <w:rPr>
          <w:noProof/>
        </w:rPr>
        <w:fldChar w:fldCharType="end"/>
      </w:r>
    </w:p>
    <w:p w14:paraId="5006B749" w14:textId="724D8C6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7.5.8</w:t>
      </w:r>
      <w:r>
        <w:rPr>
          <w:rFonts w:asciiTheme="minorHAnsi" w:eastAsiaTheme="minorEastAsia" w:hAnsiTheme="minorHAnsi" w:cstheme="minorBidi"/>
          <w:noProof/>
          <w:kern w:val="2"/>
          <w:sz w:val="22"/>
          <w:szCs w:val="22"/>
          <w:lang w:eastAsia="en-GB"/>
          <w14:ligatures w14:val="standardContextual"/>
        </w:rPr>
        <w:tab/>
      </w:r>
      <w:r w:rsidRPr="00941C1C">
        <w:rPr>
          <w:noProof/>
          <w:lang w:val="fr-FR"/>
        </w:rPr>
        <w:t xml:space="preserve">PFCP </w:t>
      </w:r>
      <w:r>
        <w:rPr>
          <w:noProof/>
        </w:rPr>
        <w:t>Session Report</w:t>
      </w:r>
      <w:r w:rsidRPr="00941C1C">
        <w:rPr>
          <w:noProof/>
          <w:lang w:val="fr-FR"/>
        </w:rPr>
        <w:t xml:space="preserve"> Request</w:t>
      </w:r>
      <w:r>
        <w:rPr>
          <w:noProof/>
        </w:rPr>
        <w:tab/>
      </w:r>
      <w:r>
        <w:rPr>
          <w:noProof/>
        </w:rPr>
        <w:fldChar w:fldCharType="begin" w:fldLock="1"/>
      </w:r>
      <w:r>
        <w:rPr>
          <w:noProof/>
        </w:rPr>
        <w:instrText xml:space="preserve"> PAGEREF _Toc160974459 \h </w:instrText>
      </w:r>
      <w:r>
        <w:rPr>
          <w:noProof/>
        </w:rPr>
      </w:r>
      <w:r>
        <w:rPr>
          <w:noProof/>
        </w:rPr>
        <w:fldChar w:fldCharType="separate"/>
      </w:r>
      <w:r>
        <w:rPr>
          <w:noProof/>
        </w:rPr>
        <w:t>189</w:t>
      </w:r>
      <w:r>
        <w:rPr>
          <w:noProof/>
        </w:rPr>
        <w:fldChar w:fldCharType="end"/>
      </w:r>
    </w:p>
    <w:p w14:paraId="2CB238B2" w14:textId="03A639F7"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_Toc160974460 \h </w:instrText>
      </w:r>
      <w:r>
        <w:rPr>
          <w:noProof/>
        </w:rPr>
      </w:r>
      <w:r>
        <w:rPr>
          <w:noProof/>
        </w:rPr>
        <w:fldChar w:fldCharType="separate"/>
      </w:r>
      <w:r>
        <w:rPr>
          <w:noProof/>
        </w:rPr>
        <w:t>189</w:t>
      </w:r>
      <w:r>
        <w:rPr>
          <w:noProof/>
        </w:rPr>
        <w:fldChar w:fldCharType="end"/>
      </w:r>
    </w:p>
    <w:p w14:paraId="4C35E1F3" w14:textId="5BE67296"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7.5.8.2</w:t>
      </w:r>
      <w:r>
        <w:rPr>
          <w:rFonts w:asciiTheme="minorHAnsi" w:eastAsiaTheme="minorEastAsia" w:hAnsiTheme="minorHAnsi" w:cstheme="minorBidi"/>
          <w:noProof/>
          <w:kern w:val="2"/>
          <w:sz w:val="22"/>
          <w:szCs w:val="22"/>
          <w:lang w:eastAsia="en-GB"/>
          <w14:ligatures w14:val="standardContextual"/>
        </w:rPr>
        <w:tab/>
      </w:r>
      <w:r>
        <w:rPr>
          <w:noProof/>
        </w:rPr>
        <w:t xml:space="preserve">Downlink Data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_Toc160974461 \h </w:instrText>
      </w:r>
      <w:r>
        <w:rPr>
          <w:noProof/>
        </w:rPr>
      </w:r>
      <w:r>
        <w:rPr>
          <w:noProof/>
        </w:rPr>
        <w:fldChar w:fldCharType="separate"/>
      </w:r>
      <w:r>
        <w:rPr>
          <w:noProof/>
        </w:rPr>
        <w:t>191</w:t>
      </w:r>
      <w:r>
        <w:rPr>
          <w:noProof/>
        </w:rPr>
        <w:fldChar w:fldCharType="end"/>
      </w:r>
    </w:p>
    <w:p w14:paraId="4A2A0696" w14:textId="5BE84EEC"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7.5.8.3</w:t>
      </w:r>
      <w:r>
        <w:rPr>
          <w:rFonts w:asciiTheme="minorHAnsi" w:eastAsiaTheme="minorEastAsia" w:hAnsiTheme="minorHAnsi" w:cstheme="minorBidi"/>
          <w:noProof/>
          <w:kern w:val="2"/>
          <w:sz w:val="22"/>
          <w:szCs w:val="22"/>
          <w:lang w:eastAsia="en-GB"/>
          <w14:ligatures w14:val="standardContextual"/>
        </w:rPr>
        <w:tab/>
      </w:r>
      <w:r>
        <w:rPr>
          <w:noProof/>
        </w:rPr>
        <w:t>Usage Report</w:t>
      </w:r>
      <w:r>
        <w:rPr>
          <w:noProof/>
          <w:lang w:eastAsia="zh-CN"/>
        </w:rPr>
        <w:t xml:space="preserve"> IE </w:t>
      </w:r>
      <w:r>
        <w:rPr>
          <w:noProof/>
        </w:rPr>
        <w:t>within PFCP Session Report Request</w:t>
      </w:r>
      <w:r>
        <w:rPr>
          <w:noProof/>
        </w:rPr>
        <w:tab/>
      </w:r>
      <w:r>
        <w:rPr>
          <w:noProof/>
        </w:rPr>
        <w:fldChar w:fldCharType="begin" w:fldLock="1"/>
      </w:r>
      <w:r>
        <w:rPr>
          <w:noProof/>
        </w:rPr>
        <w:instrText xml:space="preserve"> PAGEREF _Toc160974462 \h </w:instrText>
      </w:r>
      <w:r>
        <w:rPr>
          <w:noProof/>
        </w:rPr>
      </w:r>
      <w:r>
        <w:rPr>
          <w:noProof/>
        </w:rPr>
        <w:fldChar w:fldCharType="separate"/>
      </w:r>
      <w:r>
        <w:rPr>
          <w:noProof/>
        </w:rPr>
        <w:t>191</w:t>
      </w:r>
      <w:r>
        <w:rPr>
          <w:noProof/>
        </w:rPr>
        <w:fldChar w:fldCharType="end"/>
      </w:r>
    </w:p>
    <w:p w14:paraId="494B8421" w14:textId="478AB8E2"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7.5.8.4</w:t>
      </w:r>
      <w:r>
        <w:rPr>
          <w:rFonts w:asciiTheme="minorHAnsi" w:eastAsiaTheme="minorEastAsia" w:hAnsiTheme="minorHAnsi" w:cstheme="minorBidi"/>
          <w:noProof/>
          <w:kern w:val="2"/>
          <w:sz w:val="22"/>
          <w:szCs w:val="22"/>
          <w:lang w:eastAsia="en-GB"/>
          <w14:ligatures w14:val="standardContextual"/>
        </w:rPr>
        <w:tab/>
      </w:r>
      <w:r>
        <w:rPr>
          <w:noProof/>
        </w:rPr>
        <w:t xml:space="preserve">Error Indication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_Toc160974463 \h </w:instrText>
      </w:r>
      <w:r>
        <w:rPr>
          <w:noProof/>
        </w:rPr>
      </w:r>
      <w:r>
        <w:rPr>
          <w:noProof/>
        </w:rPr>
        <w:fldChar w:fldCharType="separate"/>
      </w:r>
      <w:r>
        <w:rPr>
          <w:noProof/>
        </w:rPr>
        <w:t>194</w:t>
      </w:r>
      <w:r>
        <w:rPr>
          <w:noProof/>
        </w:rPr>
        <w:fldChar w:fldCharType="end"/>
      </w:r>
    </w:p>
    <w:p w14:paraId="7118C572" w14:textId="4D9D13A9"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7.5.8.5</w:t>
      </w:r>
      <w:r>
        <w:rPr>
          <w:rFonts w:asciiTheme="minorHAnsi" w:eastAsiaTheme="minorEastAsia" w:hAnsiTheme="minorHAnsi" w:cstheme="minorBidi"/>
          <w:noProof/>
          <w:kern w:val="2"/>
          <w:sz w:val="22"/>
          <w:szCs w:val="22"/>
          <w:lang w:eastAsia="en-GB"/>
          <w14:ligatures w14:val="standardContextual"/>
        </w:rPr>
        <w:tab/>
      </w:r>
      <w:r>
        <w:rPr>
          <w:noProof/>
        </w:rPr>
        <w:t xml:space="preserve">TSC Management Information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_Toc160974464 \h </w:instrText>
      </w:r>
      <w:r>
        <w:rPr>
          <w:noProof/>
        </w:rPr>
      </w:r>
      <w:r>
        <w:rPr>
          <w:noProof/>
        </w:rPr>
        <w:fldChar w:fldCharType="separate"/>
      </w:r>
      <w:r>
        <w:rPr>
          <w:noProof/>
        </w:rPr>
        <w:t>194</w:t>
      </w:r>
      <w:r>
        <w:rPr>
          <w:noProof/>
        </w:rPr>
        <w:fldChar w:fldCharType="end"/>
      </w:r>
    </w:p>
    <w:p w14:paraId="5E5B8FFD" w14:textId="3EF7A822"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7.5.8.6</w:t>
      </w:r>
      <w:r>
        <w:rPr>
          <w:rFonts w:asciiTheme="minorHAnsi" w:eastAsiaTheme="minorEastAsia" w:hAnsiTheme="minorHAnsi" w:cstheme="minorBidi"/>
          <w:noProof/>
          <w:kern w:val="2"/>
          <w:sz w:val="22"/>
          <w:szCs w:val="22"/>
          <w:lang w:eastAsia="en-GB"/>
          <w14:ligatures w14:val="standardContextual"/>
        </w:rPr>
        <w:tab/>
      </w:r>
      <w:r>
        <w:rPr>
          <w:noProof/>
        </w:rPr>
        <w:t xml:space="preserve">Session Report </w:t>
      </w:r>
      <w:r>
        <w:rPr>
          <w:noProof/>
          <w:lang w:eastAsia="zh-CN"/>
        </w:rPr>
        <w:t xml:space="preserve">IE </w:t>
      </w:r>
      <w:r>
        <w:rPr>
          <w:noProof/>
        </w:rPr>
        <w:t>within PFCP Session Report Request</w:t>
      </w:r>
      <w:r>
        <w:rPr>
          <w:noProof/>
        </w:rPr>
        <w:tab/>
      </w:r>
      <w:r>
        <w:rPr>
          <w:noProof/>
        </w:rPr>
        <w:fldChar w:fldCharType="begin" w:fldLock="1"/>
      </w:r>
      <w:r>
        <w:rPr>
          <w:noProof/>
        </w:rPr>
        <w:instrText xml:space="preserve"> PAGEREF _Toc160974465 \h </w:instrText>
      </w:r>
      <w:r>
        <w:rPr>
          <w:noProof/>
        </w:rPr>
      </w:r>
      <w:r>
        <w:rPr>
          <w:noProof/>
        </w:rPr>
        <w:fldChar w:fldCharType="separate"/>
      </w:r>
      <w:r>
        <w:rPr>
          <w:noProof/>
        </w:rPr>
        <w:t>195</w:t>
      </w:r>
      <w:r>
        <w:rPr>
          <w:noProof/>
        </w:rPr>
        <w:fldChar w:fldCharType="end"/>
      </w:r>
    </w:p>
    <w:p w14:paraId="79AFB433" w14:textId="4B881A02"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7.5.</w:t>
      </w:r>
      <w:r w:rsidRPr="00941C1C">
        <w:rPr>
          <w:noProof/>
          <w:lang w:val="en-US"/>
        </w:rPr>
        <w:t>9</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 xml:space="preserve">PFCP </w:t>
      </w:r>
      <w:r>
        <w:rPr>
          <w:noProof/>
        </w:rPr>
        <w:t xml:space="preserve">Session Report </w:t>
      </w:r>
      <w:r w:rsidRPr="00941C1C">
        <w:rPr>
          <w:noProof/>
          <w:lang w:val="en-US"/>
        </w:rPr>
        <w:t>Response</w:t>
      </w:r>
      <w:r>
        <w:rPr>
          <w:noProof/>
        </w:rPr>
        <w:tab/>
      </w:r>
      <w:r>
        <w:rPr>
          <w:noProof/>
        </w:rPr>
        <w:fldChar w:fldCharType="begin" w:fldLock="1"/>
      </w:r>
      <w:r>
        <w:rPr>
          <w:noProof/>
        </w:rPr>
        <w:instrText xml:space="preserve"> PAGEREF _Toc160974466 \h </w:instrText>
      </w:r>
      <w:r>
        <w:rPr>
          <w:noProof/>
        </w:rPr>
      </w:r>
      <w:r>
        <w:rPr>
          <w:noProof/>
        </w:rPr>
        <w:fldChar w:fldCharType="separate"/>
      </w:r>
      <w:r>
        <w:rPr>
          <w:noProof/>
        </w:rPr>
        <w:t>196</w:t>
      </w:r>
      <w:r>
        <w:rPr>
          <w:noProof/>
        </w:rPr>
        <w:fldChar w:fldCharType="end"/>
      </w:r>
    </w:p>
    <w:p w14:paraId="64A0F9D1" w14:textId="6A1F2CF7"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_Toc160974467 \h </w:instrText>
      </w:r>
      <w:r>
        <w:rPr>
          <w:noProof/>
        </w:rPr>
      </w:r>
      <w:r>
        <w:rPr>
          <w:noProof/>
        </w:rPr>
        <w:fldChar w:fldCharType="separate"/>
      </w:r>
      <w:r>
        <w:rPr>
          <w:noProof/>
        </w:rPr>
        <w:t>196</w:t>
      </w:r>
      <w:r>
        <w:rPr>
          <w:noProof/>
        </w:rPr>
        <w:fldChar w:fldCharType="end"/>
      </w:r>
    </w:p>
    <w:p w14:paraId="0E9CB958" w14:textId="70E26BA2"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7.5.9.2</w:t>
      </w:r>
      <w:r>
        <w:rPr>
          <w:rFonts w:asciiTheme="minorHAnsi" w:eastAsiaTheme="minorEastAsia" w:hAnsiTheme="minorHAnsi" w:cstheme="minorBidi"/>
          <w:noProof/>
          <w:kern w:val="2"/>
          <w:sz w:val="22"/>
          <w:szCs w:val="22"/>
          <w:lang w:eastAsia="en-GB"/>
          <w14:ligatures w14:val="standardContextual"/>
        </w:rPr>
        <w:tab/>
      </w:r>
      <w:r>
        <w:rPr>
          <w:noProof/>
        </w:rPr>
        <w:t>Update BAR IE within PFCP Session Report Response</w:t>
      </w:r>
      <w:r>
        <w:rPr>
          <w:noProof/>
        </w:rPr>
        <w:tab/>
      </w:r>
      <w:r>
        <w:rPr>
          <w:noProof/>
        </w:rPr>
        <w:fldChar w:fldCharType="begin" w:fldLock="1"/>
      </w:r>
      <w:r>
        <w:rPr>
          <w:noProof/>
        </w:rPr>
        <w:instrText xml:space="preserve"> PAGEREF _Toc160974468 \h </w:instrText>
      </w:r>
      <w:r>
        <w:rPr>
          <w:noProof/>
        </w:rPr>
      </w:r>
      <w:r>
        <w:rPr>
          <w:noProof/>
        </w:rPr>
        <w:fldChar w:fldCharType="separate"/>
      </w:r>
      <w:r>
        <w:rPr>
          <w:noProof/>
        </w:rPr>
        <w:t>197</w:t>
      </w:r>
      <w:r>
        <w:rPr>
          <w:noProof/>
        </w:rPr>
        <w:fldChar w:fldCharType="end"/>
      </w:r>
    </w:p>
    <w:p w14:paraId="2D7F2675" w14:textId="57982472"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7.</w:t>
      </w:r>
      <w:r w:rsidRPr="00941C1C">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_Toc160974469 \h </w:instrText>
      </w:r>
      <w:r>
        <w:rPr>
          <w:noProof/>
        </w:rPr>
      </w:r>
      <w:r>
        <w:rPr>
          <w:noProof/>
        </w:rPr>
        <w:fldChar w:fldCharType="separate"/>
      </w:r>
      <w:r>
        <w:rPr>
          <w:noProof/>
        </w:rPr>
        <w:t>198</w:t>
      </w:r>
      <w:r>
        <w:rPr>
          <w:noProof/>
        </w:rPr>
        <w:fldChar w:fldCharType="end"/>
      </w:r>
    </w:p>
    <w:p w14:paraId="01F326E8" w14:textId="79CEDDC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w:t>
      </w:r>
      <w:r w:rsidRPr="00941C1C">
        <w:rPr>
          <w:noProof/>
          <w:lang w:val="en-US"/>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_Toc160974470 \h </w:instrText>
      </w:r>
      <w:r>
        <w:rPr>
          <w:noProof/>
        </w:rPr>
      </w:r>
      <w:r>
        <w:rPr>
          <w:noProof/>
        </w:rPr>
        <w:fldChar w:fldCharType="separate"/>
      </w:r>
      <w:r>
        <w:rPr>
          <w:noProof/>
        </w:rPr>
        <w:t>198</w:t>
      </w:r>
      <w:r>
        <w:rPr>
          <w:noProof/>
        </w:rPr>
        <w:fldChar w:fldCharType="end"/>
      </w:r>
    </w:p>
    <w:p w14:paraId="682841EF" w14:textId="3C900AE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w:t>
      </w:r>
      <w:r w:rsidRPr="00941C1C">
        <w:rPr>
          <w:noProof/>
          <w:lang w:val="en-US"/>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 xml:space="preserve">Different </w:t>
      </w:r>
      <w:r w:rsidRPr="00941C1C">
        <w:rPr>
          <w:noProof/>
          <w:lang w:val="en-US"/>
        </w:rPr>
        <w:t>PFCP</w:t>
      </w:r>
      <w:r>
        <w:rPr>
          <w:noProof/>
        </w:rPr>
        <w:t xml:space="preserve"> Versions</w:t>
      </w:r>
      <w:r>
        <w:rPr>
          <w:noProof/>
        </w:rPr>
        <w:tab/>
      </w:r>
      <w:r>
        <w:rPr>
          <w:noProof/>
        </w:rPr>
        <w:fldChar w:fldCharType="begin" w:fldLock="1"/>
      </w:r>
      <w:r>
        <w:rPr>
          <w:noProof/>
        </w:rPr>
        <w:instrText xml:space="preserve"> PAGEREF _Toc160974471 \h </w:instrText>
      </w:r>
      <w:r>
        <w:rPr>
          <w:noProof/>
        </w:rPr>
      </w:r>
      <w:r>
        <w:rPr>
          <w:noProof/>
        </w:rPr>
        <w:fldChar w:fldCharType="separate"/>
      </w:r>
      <w:r>
        <w:rPr>
          <w:noProof/>
        </w:rPr>
        <w:t>199</w:t>
      </w:r>
      <w:r>
        <w:rPr>
          <w:noProof/>
        </w:rPr>
        <w:fldChar w:fldCharType="end"/>
      </w:r>
    </w:p>
    <w:p w14:paraId="6B765BBE" w14:textId="3999F24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w:t>
      </w:r>
      <w:r w:rsidRPr="00941C1C">
        <w:rPr>
          <w:noProof/>
          <w:lang w:val="en-US"/>
        </w:rPr>
        <w:t>6</w:t>
      </w:r>
      <w:r>
        <w:rPr>
          <w:noProof/>
        </w:rPr>
        <w:t>.3</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PFCP</w:t>
      </w:r>
      <w:r>
        <w:rPr>
          <w:noProof/>
        </w:rPr>
        <w:t xml:space="preserve"> Message of Invalid Length</w:t>
      </w:r>
      <w:r>
        <w:rPr>
          <w:noProof/>
        </w:rPr>
        <w:tab/>
      </w:r>
      <w:r>
        <w:rPr>
          <w:noProof/>
        </w:rPr>
        <w:fldChar w:fldCharType="begin" w:fldLock="1"/>
      </w:r>
      <w:r>
        <w:rPr>
          <w:noProof/>
        </w:rPr>
        <w:instrText xml:space="preserve"> PAGEREF _Toc160974472 \h </w:instrText>
      </w:r>
      <w:r>
        <w:rPr>
          <w:noProof/>
        </w:rPr>
      </w:r>
      <w:r>
        <w:rPr>
          <w:noProof/>
        </w:rPr>
        <w:fldChar w:fldCharType="separate"/>
      </w:r>
      <w:r>
        <w:rPr>
          <w:noProof/>
        </w:rPr>
        <w:t>199</w:t>
      </w:r>
      <w:r>
        <w:rPr>
          <w:noProof/>
        </w:rPr>
        <w:fldChar w:fldCharType="end"/>
      </w:r>
    </w:p>
    <w:p w14:paraId="36AA8AC6" w14:textId="21E8D975"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w:t>
      </w:r>
      <w:r w:rsidRPr="00941C1C">
        <w:rPr>
          <w:noProof/>
          <w:lang w:val="en-US"/>
        </w:rPr>
        <w:t>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Unknown PFCP Message</w:t>
      </w:r>
      <w:r>
        <w:rPr>
          <w:noProof/>
        </w:rPr>
        <w:tab/>
      </w:r>
      <w:r>
        <w:rPr>
          <w:noProof/>
        </w:rPr>
        <w:fldChar w:fldCharType="begin" w:fldLock="1"/>
      </w:r>
      <w:r>
        <w:rPr>
          <w:noProof/>
        </w:rPr>
        <w:instrText xml:space="preserve"> PAGEREF _Toc160974473 \h </w:instrText>
      </w:r>
      <w:r>
        <w:rPr>
          <w:noProof/>
        </w:rPr>
      </w:r>
      <w:r>
        <w:rPr>
          <w:noProof/>
        </w:rPr>
        <w:fldChar w:fldCharType="separate"/>
      </w:r>
      <w:r>
        <w:rPr>
          <w:noProof/>
        </w:rPr>
        <w:t>199</w:t>
      </w:r>
      <w:r>
        <w:rPr>
          <w:noProof/>
        </w:rPr>
        <w:fldChar w:fldCharType="end"/>
      </w:r>
    </w:p>
    <w:p w14:paraId="479AA66B" w14:textId="4F19898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w:t>
      </w:r>
      <w:r w:rsidRPr="00941C1C">
        <w:rPr>
          <w:noProof/>
          <w:lang w:val="en-US"/>
        </w:rPr>
        <w:t>6</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Unexpected PFCP Message</w:t>
      </w:r>
      <w:r>
        <w:rPr>
          <w:noProof/>
        </w:rPr>
        <w:tab/>
      </w:r>
      <w:r>
        <w:rPr>
          <w:noProof/>
        </w:rPr>
        <w:fldChar w:fldCharType="begin" w:fldLock="1"/>
      </w:r>
      <w:r>
        <w:rPr>
          <w:noProof/>
        </w:rPr>
        <w:instrText xml:space="preserve"> PAGEREF _Toc160974474 \h </w:instrText>
      </w:r>
      <w:r>
        <w:rPr>
          <w:noProof/>
        </w:rPr>
      </w:r>
      <w:r>
        <w:rPr>
          <w:noProof/>
        </w:rPr>
        <w:fldChar w:fldCharType="separate"/>
      </w:r>
      <w:r>
        <w:rPr>
          <w:noProof/>
        </w:rPr>
        <w:t>199</w:t>
      </w:r>
      <w:r>
        <w:rPr>
          <w:noProof/>
        </w:rPr>
        <w:fldChar w:fldCharType="end"/>
      </w:r>
    </w:p>
    <w:p w14:paraId="12EF4492" w14:textId="4E0C962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w:t>
      </w:r>
      <w:r w:rsidRPr="00941C1C">
        <w:rPr>
          <w:noProof/>
          <w:lang w:val="en-US"/>
        </w:rPr>
        <w:t>6</w:t>
      </w:r>
      <w:r>
        <w:rPr>
          <w:noProof/>
        </w:rPr>
        <w:t>.6</w:t>
      </w:r>
      <w:r>
        <w:rPr>
          <w:rFonts w:asciiTheme="minorHAnsi" w:eastAsiaTheme="minorEastAsia" w:hAnsiTheme="minorHAnsi" w:cstheme="minorBidi"/>
          <w:noProof/>
          <w:kern w:val="2"/>
          <w:sz w:val="22"/>
          <w:szCs w:val="22"/>
          <w:lang w:eastAsia="en-GB"/>
          <w14:ligatures w14:val="standardContextual"/>
        </w:rPr>
        <w:tab/>
      </w:r>
      <w:r>
        <w:rPr>
          <w:noProof/>
        </w:rPr>
        <w:t>Missing Information Elements</w:t>
      </w:r>
      <w:r>
        <w:rPr>
          <w:noProof/>
        </w:rPr>
        <w:tab/>
      </w:r>
      <w:r>
        <w:rPr>
          <w:noProof/>
        </w:rPr>
        <w:fldChar w:fldCharType="begin" w:fldLock="1"/>
      </w:r>
      <w:r>
        <w:rPr>
          <w:noProof/>
        </w:rPr>
        <w:instrText xml:space="preserve"> PAGEREF _Toc160974475 \h </w:instrText>
      </w:r>
      <w:r>
        <w:rPr>
          <w:noProof/>
        </w:rPr>
      </w:r>
      <w:r>
        <w:rPr>
          <w:noProof/>
        </w:rPr>
        <w:fldChar w:fldCharType="separate"/>
      </w:r>
      <w:r>
        <w:rPr>
          <w:noProof/>
        </w:rPr>
        <w:t>199</w:t>
      </w:r>
      <w:r>
        <w:rPr>
          <w:noProof/>
        </w:rPr>
        <w:fldChar w:fldCharType="end"/>
      </w:r>
    </w:p>
    <w:p w14:paraId="00264586" w14:textId="352D236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w:t>
      </w:r>
      <w:r w:rsidRPr="00941C1C">
        <w:rPr>
          <w:noProof/>
          <w:lang w:val="en-US"/>
        </w:rPr>
        <w:t>6</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Invalid Length Information Element</w:t>
      </w:r>
      <w:r>
        <w:rPr>
          <w:noProof/>
        </w:rPr>
        <w:tab/>
      </w:r>
      <w:r>
        <w:rPr>
          <w:noProof/>
        </w:rPr>
        <w:fldChar w:fldCharType="begin" w:fldLock="1"/>
      </w:r>
      <w:r>
        <w:rPr>
          <w:noProof/>
        </w:rPr>
        <w:instrText xml:space="preserve"> PAGEREF _Toc160974476 \h </w:instrText>
      </w:r>
      <w:r>
        <w:rPr>
          <w:noProof/>
        </w:rPr>
      </w:r>
      <w:r>
        <w:rPr>
          <w:noProof/>
        </w:rPr>
        <w:fldChar w:fldCharType="separate"/>
      </w:r>
      <w:r>
        <w:rPr>
          <w:noProof/>
        </w:rPr>
        <w:t>200</w:t>
      </w:r>
      <w:r>
        <w:rPr>
          <w:noProof/>
        </w:rPr>
        <w:fldChar w:fldCharType="end"/>
      </w:r>
    </w:p>
    <w:p w14:paraId="5745C6CC" w14:textId="736E8C4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w:t>
      </w:r>
      <w:r w:rsidRPr="00941C1C">
        <w:rPr>
          <w:noProof/>
          <w:lang w:val="en-US"/>
        </w:rPr>
        <w:t>6</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Semantically incorrect Information Element</w:t>
      </w:r>
      <w:r>
        <w:rPr>
          <w:noProof/>
        </w:rPr>
        <w:tab/>
      </w:r>
      <w:r>
        <w:rPr>
          <w:noProof/>
        </w:rPr>
        <w:fldChar w:fldCharType="begin" w:fldLock="1"/>
      </w:r>
      <w:r>
        <w:rPr>
          <w:noProof/>
        </w:rPr>
        <w:instrText xml:space="preserve"> PAGEREF _Toc160974477 \h </w:instrText>
      </w:r>
      <w:r>
        <w:rPr>
          <w:noProof/>
        </w:rPr>
      </w:r>
      <w:r>
        <w:rPr>
          <w:noProof/>
        </w:rPr>
        <w:fldChar w:fldCharType="separate"/>
      </w:r>
      <w:r>
        <w:rPr>
          <w:noProof/>
        </w:rPr>
        <w:t>200</w:t>
      </w:r>
      <w:r>
        <w:rPr>
          <w:noProof/>
        </w:rPr>
        <w:fldChar w:fldCharType="end"/>
      </w:r>
    </w:p>
    <w:p w14:paraId="2AE864E4" w14:textId="186A5A5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w:t>
      </w:r>
      <w:r w:rsidRPr="00941C1C">
        <w:rPr>
          <w:noProof/>
          <w:lang w:val="en-US"/>
        </w:rPr>
        <w:t>6</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Unknown or unexpected Information Element</w:t>
      </w:r>
      <w:r>
        <w:rPr>
          <w:noProof/>
        </w:rPr>
        <w:tab/>
      </w:r>
      <w:r>
        <w:rPr>
          <w:noProof/>
        </w:rPr>
        <w:fldChar w:fldCharType="begin" w:fldLock="1"/>
      </w:r>
      <w:r>
        <w:rPr>
          <w:noProof/>
        </w:rPr>
        <w:instrText xml:space="preserve"> PAGEREF _Toc160974478 \h </w:instrText>
      </w:r>
      <w:r>
        <w:rPr>
          <w:noProof/>
        </w:rPr>
      </w:r>
      <w:r>
        <w:rPr>
          <w:noProof/>
        </w:rPr>
        <w:fldChar w:fldCharType="separate"/>
      </w:r>
      <w:r>
        <w:rPr>
          <w:noProof/>
        </w:rPr>
        <w:t>200</w:t>
      </w:r>
      <w:r>
        <w:rPr>
          <w:noProof/>
        </w:rPr>
        <w:fldChar w:fldCharType="end"/>
      </w:r>
    </w:p>
    <w:p w14:paraId="30734C75" w14:textId="07A5CFEE"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7.</w:t>
      </w:r>
      <w:r w:rsidRPr="00941C1C">
        <w:rPr>
          <w:noProof/>
          <w:lang w:val="en-US"/>
        </w:rPr>
        <w:t>6</w:t>
      </w:r>
      <w:r>
        <w:rPr>
          <w:noProof/>
        </w:rPr>
        <w:t>.10</w:t>
      </w:r>
      <w:r>
        <w:rPr>
          <w:rFonts w:asciiTheme="minorHAnsi" w:eastAsiaTheme="minorEastAsia" w:hAnsiTheme="minorHAnsi" w:cstheme="minorBidi"/>
          <w:noProof/>
          <w:kern w:val="2"/>
          <w:sz w:val="22"/>
          <w:szCs w:val="22"/>
          <w:lang w:eastAsia="en-GB"/>
          <w14:ligatures w14:val="standardContextual"/>
        </w:rPr>
        <w:tab/>
      </w:r>
      <w:r>
        <w:rPr>
          <w:noProof/>
        </w:rPr>
        <w:t>Repeated Information Elements</w:t>
      </w:r>
      <w:r>
        <w:rPr>
          <w:noProof/>
        </w:rPr>
        <w:tab/>
      </w:r>
      <w:r>
        <w:rPr>
          <w:noProof/>
        </w:rPr>
        <w:fldChar w:fldCharType="begin" w:fldLock="1"/>
      </w:r>
      <w:r>
        <w:rPr>
          <w:noProof/>
        </w:rPr>
        <w:instrText xml:space="preserve"> PAGEREF _Toc160974479 \h </w:instrText>
      </w:r>
      <w:r>
        <w:rPr>
          <w:noProof/>
        </w:rPr>
      </w:r>
      <w:r>
        <w:rPr>
          <w:noProof/>
        </w:rPr>
        <w:fldChar w:fldCharType="separate"/>
      </w:r>
      <w:r>
        <w:rPr>
          <w:noProof/>
        </w:rPr>
        <w:t>200</w:t>
      </w:r>
      <w:r>
        <w:rPr>
          <w:noProof/>
        </w:rPr>
        <w:fldChar w:fldCharType="end"/>
      </w:r>
    </w:p>
    <w:p w14:paraId="5248DEDF" w14:textId="55A14128"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Information Elements</w:t>
      </w:r>
      <w:r>
        <w:rPr>
          <w:noProof/>
        </w:rPr>
        <w:tab/>
      </w:r>
      <w:r>
        <w:rPr>
          <w:noProof/>
        </w:rPr>
        <w:fldChar w:fldCharType="begin" w:fldLock="1"/>
      </w:r>
      <w:r>
        <w:rPr>
          <w:noProof/>
        </w:rPr>
        <w:instrText xml:space="preserve"> PAGEREF _Toc160974480 \h </w:instrText>
      </w:r>
      <w:r>
        <w:rPr>
          <w:noProof/>
        </w:rPr>
      </w:r>
      <w:r>
        <w:rPr>
          <w:noProof/>
        </w:rPr>
        <w:fldChar w:fldCharType="separate"/>
      </w:r>
      <w:r>
        <w:rPr>
          <w:noProof/>
        </w:rPr>
        <w:t>201</w:t>
      </w:r>
      <w:r>
        <w:rPr>
          <w:noProof/>
        </w:rPr>
        <w:fldChar w:fldCharType="end"/>
      </w:r>
    </w:p>
    <w:p w14:paraId="509AFDF5" w14:textId="18CE51A4"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Information Elements Format</w:t>
      </w:r>
      <w:r>
        <w:rPr>
          <w:noProof/>
        </w:rPr>
        <w:tab/>
      </w:r>
      <w:r>
        <w:rPr>
          <w:noProof/>
        </w:rPr>
        <w:fldChar w:fldCharType="begin" w:fldLock="1"/>
      </w:r>
      <w:r>
        <w:rPr>
          <w:noProof/>
        </w:rPr>
        <w:instrText xml:space="preserve"> PAGEREF _Toc160974481 \h </w:instrText>
      </w:r>
      <w:r>
        <w:rPr>
          <w:noProof/>
        </w:rPr>
      </w:r>
      <w:r>
        <w:rPr>
          <w:noProof/>
        </w:rPr>
        <w:fldChar w:fldCharType="separate"/>
      </w:r>
      <w:r>
        <w:rPr>
          <w:noProof/>
        </w:rPr>
        <w:t>201</w:t>
      </w:r>
      <w:r>
        <w:rPr>
          <w:noProof/>
        </w:rPr>
        <w:fldChar w:fldCharType="end"/>
      </w:r>
    </w:p>
    <w:p w14:paraId="650D7DE3" w14:textId="00D087A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8.1.1</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Information Element Format</w:t>
      </w:r>
      <w:r>
        <w:rPr>
          <w:noProof/>
        </w:rPr>
        <w:tab/>
      </w:r>
      <w:r>
        <w:rPr>
          <w:noProof/>
        </w:rPr>
        <w:fldChar w:fldCharType="begin" w:fldLock="1"/>
      </w:r>
      <w:r>
        <w:rPr>
          <w:noProof/>
        </w:rPr>
        <w:instrText xml:space="preserve"> PAGEREF _Toc160974482 \h </w:instrText>
      </w:r>
      <w:r>
        <w:rPr>
          <w:noProof/>
        </w:rPr>
      </w:r>
      <w:r>
        <w:rPr>
          <w:noProof/>
        </w:rPr>
        <w:fldChar w:fldCharType="separate"/>
      </w:r>
      <w:r>
        <w:rPr>
          <w:noProof/>
        </w:rPr>
        <w:t>201</w:t>
      </w:r>
      <w:r>
        <w:rPr>
          <w:noProof/>
        </w:rPr>
        <w:fldChar w:fldCharType="end"/>
      </w:r>
    </w:p>
    <w:p w14:paraId="51A35E28" w14:textId="0384339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8.1.2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Information Element Types</w:t>
      </w:r>
      <w:r>
        <w:rPr>
          <w:noProof/>
        </w:rPr>
        <w:tab/>
      </w:r>
      <w:r>
        <w:rPr>
          <w:noProof/>
        </w:rPr>
        <w:fldChar w:fldCharType="begin" w:fldLock="1"/>
      </w:r>
      <w:r>
        <w:rPr>
          <w:noProof/>
        </w:rPr>
        <w:instrText xml:space="preserve"> PAGEREF _Toc160974483 \h </w:instrText>
      </w:r>
      <w:r>
        <w:rPr>
          <w:noProof/>
        </w:rPr>
      </w:r>
      <w:r>
        <w:rPr>
          <w:noProof/>
        </w:rPr>
        <w:fldChar w:fldCharType="separate"/>
      </w:r>
      <w:r>
        <w:rPr>
          <w:noProof/>
        </w:rPr>
        <w:t>202</w:t>
      </w:r>
      <w:r>
        <w:rPr>
          <w:noProof/>
        </w:rPr>
        <w:fldChar w:fldCharType="end"/>
      </w:r>
    </w:p>
    <w:p w14:paraId="03600591" w14:textId="1201B437"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Information Elements</w:t>
      </w:r>
      <w:r>
        <w:rPr>
          <w:noProof/>
        </w:rPr>
        <w:tab/>
      </w:r>
      <w:r>
        <w:rPr>
          <w:noProof/>
        </w:rPr>
        <w:fldChar w:fldCharType="begin" w:fldLock="1"/>
      </w:r>
      <w:r>
        <w:rPr>
          <w:noProof/>
        </w:rPr>
        <w:instrText xml:space="preserve"> PAGEREF _Toc160974484 \h </w:instrText>
      </w:r>
      <w:r>
        <w:rPr>
          <w:noProof/>
        </w:rPr>
      </w:r>
      <w:r>
        <w:rPr>
          <w:noProof/>
        </w:rPr>
        <w:fldChar w:fldCharType="separate"/>
      </w:r>
      <w:r>
        <w:rPr>
          <w:noProof/>
        </w:rPr>
        <w:t>208</w:t>
      </w:r>
      <w:r>
        <w:rPr>
          <w:noProof/>
        </w:rPr>
        <w:fldChar w:fldCharType="end"/>
      </w:r>
    </w:p>
    <w:p w14:paraId="15C247C5" w14:textId="19309BAE"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Cause</w:t>
      </w:r>
      <w:r>
        <w:rPr>
          <w:noProof/>
        </w:rPr>
        <w:tab/>
      </w:r>
      <w:r>
        <w:rPr>
          <w:noProof/>
        </w:rPr>
        <w:fldChar w:fldCharType="begin" w:fldLock="1"/>
      </w:r>
      <w:r>
        <w:rPr>
          <w:noProof/>
        </w:rPr>
        <w:instrText xml:space="preserve"> PAGEREF _Toc160974485 \h </w:instrText>
      </w:r>
      <w:r>
        <w:rPr>
          <w:noProof/>
        </w:rPr>
      </w:r>
      <w:r>
        <w:rPr>
          <w:noProof/>
        </w:rPr>
        <w:fldChar w:fldCharType="separate"/>
      </w:r>
      <w:r>
        <w:rPr>
          <w:noProof/>
        </w:rPr>
        <w:t>208</w:t>
      </w:r>
      <w:r>
        <w:rPr>
          <w:noProof/>
        </w:rPr>
        <w:fldChar w:fldCharType="end"/>
      </w:r>
    </w:p>
    <w:p w14:paraId="59481DF7" w14:textId="37314FC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2.2</w:t>
      </w:r>
      <w:r>
        <w:rPr>
          <w:rFonts w:asciiTheme="minorHAnsi" w:eastAsiaTheme="minorEastAsia" w:hAnsiTheme="minorHAnsi" w:cstheme="minorBidi"/>
          <w:noProof/>
          <w:kern w:val="2"/>
          <w:sz w:val="22"/>
          <w:szCs w:val="22"/>
          <w:lang w:eastAsia="en-GB"/>
          <w14:ligatures w14:val="standardContextual"/>
        </w:rPr>
        <w:tab/>
      </w:r>
      <w:r>
        <w:rPr>
          <w:noProof/>
        </w:rPr>
        <w:t>Source Interface</w:t>
      </w:r>
      <w:r>
        <w:rPr>
          <w:noProof/>
        </w:rPr>
        <w:tab/>
      </w:r>
      <w:r>
        <w:rPr>
          <w:noProof/>
        </w:rPr>
        <w:fldChar w:fldCharType="begin" w:fldLock="1"/>
      </w:r>
      <w:r>
        <w:rPr>
          <w:noProof/>
        </w:rPr>
        <w:instrText xml:space="preserve"> PAGEREF _Toc160974486 \h </w:instrText>
      </w:r>
      <w:r>
        <w:rPr>
          <w:noProof/>
        </w:rPr>
      </w:r>
      <w:r>
        <w:rPr>
          <w:noProof/>
        </w:rPr>
        <w:fldChar w:fldCharType="separate"/>
      </w:r>
      <w:r>
        <w:rPr>
          <w:noProof/>
        </w:rPr>
        <w:t>210</w:t>
      </w:r>
      <w:r>
        <w:rPr>
          <w:noProof/>
        </w:rPr>
        <w:fldChar w:fldCharType="end"/>
      </w:r>
    </w:p>
    <w:p w14:paraId="3EB27EEC" w14:textId="75C8AD9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F-TEID</w:t>
      </w:r>
      <w:r>
        <w:rPr>
          <w:noProof/>
        </w:rPr>
        <w:tab/>
      </w:r>
      <w:r>
        <w:rPr>
          <w:noProof/>
        </w:rPr>
        <w:fldChar w:fldCharType="begin" w:fldLock="1"/>
      </w:r>
      <w:r>
        <w:rPr>
          <w:noProof/>
        </w:rPr>
        <w:instrText xml:space="preserve"> PAGEREF _Toc160974487 \h </w:instrText>
      </w:r>
      <w:r>
        <w:rPr>
          <w:noProof/>
        </w:rPr>
      </w:r>
      <w:r>
        <w:rPr>
          <w:noProof/>
        </w:rPr>
        <w:fldChar w:fldCharType="separate"/>
      </w:r>
      <w:r>
        <w:rPr>
          <w:noProof/>
        </w:rPr>
        <w:t>211</w:t>
      </w:r>
      <w:r>
        <w:rPr>
          <w:noProof/>
        </w:rPr>
        <w:fldChar w:fldCharType="end"/>
      </w:r>
    </w:p>
    <w:p w14:paraId="60BBF6AE" w14:textId="2D3ECB4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2.4</w:t>
      </w:r>
      <w:r>
        <w:rPr>
          <w:rFonts w:asciiTheme="minorHAnsi" w:eastAsiaTheme="minorEastAsia" w:hAnsiTheme="minorHAnsi" w:cstheme="minorBidi"/>
          <w:noProof/>
          <w:kern w:val="2"/>
          <w:sz w:val="22"/>
          <w:szCs w:val="22"/>
          <w:lang w:eastAsia="en-GB"/>
          <w14:ligatures w14:val="standardContextual"/>
        </w:rPr>
        <w:tab/>
      </w:r>
      <w:r>
        <w:rPr>
          <w:noProof/>
        </w:rPr>
        <w:t>Network Instance</w:t>
      </w:r>
      <w:r>
        <w:rPr>
          <w:noProof/>
        </w:rPr>
        <w:tab/>
      </w:r>
      <w:r>
        <w:rPr>
          <w:noProof/>
        </w:rPr>
        <w:fldChar w:fldCharType="begin" w:fldLock="1"/>
      </w:r>
      <w:r>
        <w:rPr>
          <w:noProof/>
        </w:rPr>
        <w:instrText xml:space="preserve"> PAGEREF _Toc160974488 \h </w:instrText>
      </w:r>
      <w:r>
        <w:rPr>
          <w:noProof/>
        </w:rPr>
      </w:r>
      <w:r>
        <w:rPr>
          <w:noProof/>
        </w:rPr>
        <w:fldChar w:fldCharType="separate"/>
      </w:r>
      <w:r>
        <w:rPr>
          <w:noProof/>
        </w:rPr>
        <w:t>212</w:t>
      </w:r>
      <w:r>
        <w:rPr>
          <w:noProof/>
        </w:rPr>
        <w:fldChar w:fldCharType="end"/>
      </w:r>
    </w:p>
    <w:p w14:paraId="25F34DF9" w14:textId="1A5028F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2.5</w:t>
      </w:r>
      <w:r>
        <w:rPr>
          <w:rFonts w:asciiTheme="minorHAnsi" w:eastAsiaTheme="minorEastAsia" w:hAnsiTheme="minorHAnsi" w:cstheme="minorBidi"/>
          <w:noProof/>
          <w:kern w:val="2"/>
          <w:sz w:val="22"/>
          <w:szCs w:val="22"/>
          <w:lang w:eastAsia="en-GB"/>
          <w14:ligatures w14:val="standardContextual"/>
        </w:rPr>
        <w:tab/>
      </w:r>
      <w:r>
        <w:rPr>
          <w:noProof/>
        </w:rPr>
        <w:t>SDF Filter</w:t>
      </w:r>
      <w:r>
        <w:rPr>
          <w:noProof/>
        </w:rPr>
        <w:tab/>
      </w:r>
      <w:r>
        <w:rPr>
          <w:noProof/>
        </w:rPr>
        <w:fldChar w:fldCharType="begin" w:fldLock="1"/>
      </w:r>
      <w:r>
        <w:rPr>
          <w:noProof/>
        </w:rPr>
        <w:instrText xml:space="preserve"> PAGEREF _Toc160974489 \h </w:instrText>
      </w:r>
      <w:r>
        <w:rPr>
          <w:noProof/>
        </w:rPr>
      </w:r>
      <w:r>
        <w:rPr>
          <w:noProof/>
        </w:rPr>
        <w:fldChar w:fldCharType="separate"/>
      </w:r>
      <w:r>
        <w:rPr>
          <w:noProof/>
        </w:rPr>
        <w:t>212</w:t>
      </w:r>
      <w:r>
        <w:rPr>
          <w:noProof/>
        </w:rPr>
        <w:fldChar w:fldCharType="end"/>
      </w:r>
    </w:p>
    <w:p w14:paraId="02031E5B" w14:textId="0BC5940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2.6</w:t>
      </w:r>
      <w:r>
        <w:rPr>
          <w:rFonts w:asciiTheme="minorHAnsi" w:eastAsiaTheme="minorEastAsia" w:hAnsiTheme="minorHAnsi" w:cstheme="minorBidi"/>
          <w:noProof/>
          <w:kern w:val="2"/>
          <w:sz w:val="22"/>
          <w:szCs w:val="22"/>
          <w:lang w:eastAsia="en-GB"/>
          <w14:ligatures w14:val="standardContextual"/>
        </w:rPr>
        <w:tab/>
      </w:r>
      <w:r>
        <w:rPr>
          <w:noProof/>
        </w:rPr>
        <w:t>Application ID</w:t>
      </w:r>
      <w:r>
        <w:rPr>
          <w:noProof/>
        </w:rPr>
        <w:tab/>
      </w:r>
      <w:r>
        <w:rPr>
          <w:noProof/>
        </w:rPr>
        <w:fldChar w:fldCharType="begin" w:fldLock="1"/>
      </w:r>
      <w:r>
        <w:rPr>
          <w:noProof/>
        </w:rPr>
        <w:instrText xml:space="preserve"> PAGEREF _Toc160974490 \h </w:instrText>
      </w:r>
      <w:r>
        <w:rPr>
          <w:noProof/>
        </w:rPr>
      </w:r>
      <w:r>
        <w:rPr>
          <w:noProof/>
        </w:rPr>
        <w:fldChar w:fldCharType="separate"/>
      </w:r>
      <w:r>
        <w:rPr>
          <w:noProof/>
        </w:rPr>
        <w:t>213</w:t>
      </w:r>
      <w:r>
        <w:rPr>
          <w:noProof/>
        </w:rPr>
        <w:fldChar w:fldCharType="end"/>
      </w:r>
    </w:p>
    <w:p w14:paraId="4CB034D1" w14:textId="5FC23CD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2.7</w:t>
      </w:r>
      <w:r>
        <w:rPr>
          <w:rFonts w:asciiTheme="minorHAnsi" w:eastAsiaTheme="minorEastAsia" w:hAnsiTheme="minorHAnsi" w:cstheme="minorBidi"/>
          <w:noProof/>
          <w:kern w:val="2"/>
          <w:sz w:val="22"/>
          <w:szCs w:val="22"/>
          <w:lang w:eastAsia="en-GB"/>
          <w14:ligatures w14:val="standardContextual"/>
        </w:rPr>
        <w:tab/>
      </w:r>
      <w:r>
        <w:rPr>
          <w:noProof/>
        </w:rPr>
        <w:t>Gate Status</w:t>
      </w:r>
      <w:r>
        <w:rPr>
          <w:noProof/>
        </w:rPr>
        <w:tab/>
      </w:r>
      <w:r>
        <w:rPr>
          <w:noProof/>
        </w:rPr>
        <w:fldChar w:fldCharType="begin" w:fldLock="1"/>
      </w:r>
      <w:r>
        <w:rPr>
          <w:noProof/>
        </w:rPr>
        <w:instrText xml:space="preserve"> PAGEREF _Toc160974491 \h </w:instrText>
      </w:r>
      <w:r>
        <w:rPr>
          <w:noProof/>
        </w:rPr>
      </w:r>
      <w:r>
        <w:rPr>
          <w:noProof/>
        </w:rPr>
        <w:fldChar w:fldCharType="separate"/>
      </w:r>
      <w:r>
        <w:rPr>
          <w:noProof/>
        </w:rPr>
        <w:t>214</w:t>
      </w:r>
      <w:r>
        <w:rPr>
          <w:noProof/>
        </w:rPr>
        <w:fldChar w:fldCharType="end"/>
      </w:r>
    </w:p>
    <w:p w14:paraId="1EE712C4" w14:textId="6CA4807E"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2.8</w:t>
      </w:r>
      <w:r>
        <w:rPr>
          <w:rFonts w:asciiTheme="minorHAnsi" w:eastAsiaTheme="minorEastAsia" w:hAnsiTheme="minorHAnsi" w:cstheme="minorBidi"/>
          <w:noProof/>
          <w:kern w:val="2"/>
          <w:sz w:val="22"/>
          <w:szCs w:val="22"/>
          <w:lang w:eastAsia="en-GB"/>
          <w14:ligatures w14:val="standardContextual"/>
        </w:rPr>
        <w:tab/>
      </w:r>
      <w:r>
        <w:rPr>
          <w:noProof/>
        </w:rPr>
        <w:t>MBR</w:t>
      </w:r>
      <w:r>
        <w:rPr>
          <w:noProof/>
        </w:rPr>
        <w:tab/>
      </w:r>
      <w:r>
        <w:rPr>
          <w:noProof/>
        </w:rPr>
        <w:fldChar w:fldCharType="begin" w:fldLock="1"/>
      </w:r>
      <w:r>
        <w:rPr>
          <w:noProof/>
        </w:rPr>
        <w:instrText xml:space="preserve"> PAGEREF _Toc160974492 \h </w:instrText>
      </w:r>
      <w:r>
        <w:rPr>
          <w:noProof/>
        </w:rPr>
      </w:r>
      <w:r>
        <w:rPr>
          <w:noProof/>
        </w:rPr>
        <w:fldChar w:fldCharType="separate"/>
      </w:r>
      <w:r>
        <w:rPr>
          <w:noProof/>
        </w:rPr>
        <w:t>214</w:t>
      </w:r>
      <w:r>
        <w:rPr>
          <w:noProof/>
        </w:rPr>
        <w:fldChar w:fldCharType="end"/>
      </w:r>
    </w:p>
    <w:p w14:paraId="21C7B5B5" w14:textId="0A3928B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2.9</w:t>
      </w:r>
      <w:r>
        <w:rPr>
          <w:rFonts w:asciiTheme="minorHAnsi" w:eastAsiaTheme="minorEastAsia" w:hAnsiTheme="minorHAnsi" w:cstheme="minorBidi"/>
          <w:noProof/>
          <w:kern w:val="2"/>
          <w:sz w:val="22"/>
          <w:szCs w:val="22"/>
          <w:lang w:eastAsia="en-GB"/>
          <w14:ligatures w14:val="standardContextual"/>
        </w:rPr>
        <w:tab/>
      </w:r>
      <w:r>
        <w:rPr>
          <w:noProof/>
        </w:rPr>
        <w:t>GBR</w:t>
      </w:r>
      <w:r>
        <w:rPr>
          <w:noProof/>
        </w:rPr>
        <w:tab/>
      </w:r>
      <w:r>
        <w:rPr>
          <w:noProof/>
        </w:rPr>
        <w:fldChar w:fldCharType="begin" w:fldLock="1"/>
      </w:r>
      <w:r>
        <w:rPr>
          <w:noProof/>
        </w:rPr>
        <w:instrText xml:space="preserve"> PAGEREF _Toc160974493 \h </w:instrText>
      </w:r>
      <w:r>
        <w:rPr>
          <w:noProof/>
        </w:rPr>
      </w:r>
      <w:r>
        <w:rPr>
          <w:noProof/>
        </w:rPr>
        <w:fldChar w:fldCharType="separate"/>
      </w:r>
      <w:r>
        <w:rPr>
          <w:noProof/>
        </w:rPr>
        <w:t>215</w:t>
      </w:r>
      <w:r>
        <w:rPr>
          <w:noProof/>
        </w:rPr>
        <w:fldChar w:fldCharType="end"/>
      </w:r>
    </w:p>
    <w:p w14:paraId="0592A5B1" w14:textId="4F093115"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2.10</w:t>
      </w:r>
      <w:r>
        <w:rPr>
          <w:rFonts w:asciiTheme="minorHAnsi" w:eastAsiaTheme="minorEastAsia" w:hAnsiTheme="minorHAnsi" w:cstheme="minorBidi"/>
          <w:noProof/>
          <w:kern w:val="2"/>
          <w:sz w:val="22"/>
          <w:szCs w:val="22"/>
          <w:lang w:eastAsia="en-GB"/>
          <w14:ligatures w14:val="standardContextual"/>
        </w:rPr>
        <w:tab/>
      </w:r>
      <w:r>
        <w:rPr>
          <w:noProof/>
        </w:rPr>
        <w:t>QER Correlation ID</w:t>
      </w:r>
      <w:r>
        <w:rPr>
          <w:noProof/>
        </w:rPr>
        <w:tab/>
      </w:r>
      <w:r>
        <w:rPr>
          <w:noProof/>
        </w:rPr>
        <w:fldChar w:fldCharType="begin" w:fldLock="1"/>
      </w:r>
      <w:r>
        <w:rPr>
          <w:noProof/>
        </w:rPr>
        <w:instrText xml:space="preserve"> PAGEREF _Toc160974494 \h </w:instrText>
      </w:r>
      <w:r>
        <w:rPr>
          <w:noProof/>
        </w:rPr>
      </w:r>
      <w:r>
        <w:rPr>
          <w:noProof/>
        </w:rPr>
        <w:fldChar w:fldCharType="separate"/>
      </w:r>
      <w:r>
        <w:rPr>
          <w:noProof/>
        </w:rPr>
        <w:t>215</w:t>
      </w:r>
      <w:r>
        <w:rPr>
          <w:noProof/>
        </w:rPr>
        <w:fldChar w:fldCharType="end"/>
      </w:r>
    </w:p>
    <w:p w14:paraId="65EB2EF8" w14:textId="2C7BC51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2.11</w:t>
      </w:r>
      <w:r>
        <w:rPr>
          <w:rFonts w:asciiTheme="minorHAnsi" w:eastAsiaTheme="minorEastAsia" w:hAnsiTheme="minorHAnsi" w:cstheme="minorBidi"/>
          <w:noProof/>
          <w:kern w:val="2"/>
          <w:sz w:val="22"/>
          <w:szCs w:val="22"/>
          <w:lang w:eastAsia="en-GB"/>
          <w14:ligatures w14:val="standardContextual"/>
        </w:rPr>
        <w:tab/>
      </w:r>
      <w:r>
        <w:rPr>
          <w:noProof/>
        </w:rPr>
        <w:t>Precedence</w:t>
      </w:r>
      <w:r>
        <w:rPr>
          <w:noProof/>
        </w:rPr>
        <w:tab/>
      </w:r>
      <w:r>
        <w:rPr>
          <w:noProof/>
        </w:rPr>
        <w:fldChar w:fldCharType="begin" w:fldLock="1"/>
      </w:r>
      <w:r>
        <w:rPr>
          <w:noProof/>
        </w:rPr>
        <w:instrText xml:space="preserve"> PAGEREF _Toc160974495 \h </w:instrText>
      </w:r>
      <w:r>
        <w:rPr>
          <w:noProof/>
        </w:rPr>
      </w:r>
      <w:r>
        <w:rPr>
          <w:noProof/>
        </w:rPr>
        <w:fldChar w:fldCharType="separate"/>
      </w:r>
      <w:r>
        <w:rPr>
          <w:noProof/>
        </w:rPr>
        <w:t>215</w:t>
      </w:r>
      <w:r>
        <w:rPr>
          <w:noProof/>
        </w:rPr>
        <w:fldChar w:fldCharType="end"/>
      </w:r>
    </w:p>
    <w:p w14:paraId="0A75DEBA" w14:textId="76795C5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2.12</w:t>
      </w:r>
      <w:r>
        <w:rPr>
          <w:rFonts w:asciiTheme="minorHAnsi" w:eastAsiaTheme="minorEastAsia" w:hAnsiTheme="minorHAnsi" w:cstheme="minorBidi"/>
          <w:noProof/>
          <w:kern w:val="2"/>
          <w:sz w:val="22"/>
          <w:szCs w:val="22"/>
          <w:lang w:eastAsia="en-GB"/>
          <w14:ligatures w14:val="standardContextual"/>
        </w:rPr>
        <w:tab/>
      </w:r>
      <w:r>
        <w:rPr>
          <w:noProof/>
        </w:rPr>
        <w:t>Transport Level Marking</w:t>
      </w:r>
      <w:r>
        <w:rPr>
          <w:noProof/>
        </w:rPr>
        <w:tab/>
      </w:r>
      <w:r>
        <w:rPr>
          <w:noProof/>
        </w:rPr>
        <w:fldChar w:fldCharType="begin" w:fldLock="1"/>
      </w:r>
      <w:r>
        <w:rPr>
          <w:noProof/>
        </w:rPr>
        <w:instrText xml:space="preserve"> PAGEREF _Toc160974496 \h </w:instrText>
      </w:r>
      <w:r>
        <w:rPr>
          <w:noProof/>
        </w:rPr>
      </w:r>
      <w:r>
        <w:rPr>
          <w:noProof/>
        </w:rPr>
        <w:fldChar w:fldCharType="separate"/>
      </w:r>
      <w:r>
        <w:rPr>
          <w:noProof/>
        </w:rPr>
        <w:t>216</w:t>
      </w:r>
      <w:r>
        <w:rPr>
          <w:noProof/>
        </w:rPr>
        <w:fldChar w:fldCharType="end"/>
      </w:r>
    </w:p>
    <w:p w14:paraId="66EE37FF" w14:textId="025DAF2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2.13</w:t>
      </w:r>
      <w:r>
        <w:rPr>
          <w:rFonts w:asciiTheme="minorHAnsi" w:eastAsiaTheme="minorEastAsia" w:hAnsiTheme="minorHAnsi" w:cstheme="minorBidi"/>
          <w:noProof/>
          <w:kern w:val="2"/>
          <w:sz w:val="22"/>
          <w:szCs w:val="22"/>
          <w:lang w:eastAsia="en-GB"/>
          <w14:ligatures w14:val="standardContextual"/>
        </w:rPr>
        <w:tab/>
      </w:r>
      <w:r>
        <w:rPr>
          <w:noProof/>
        </w:rPr>
        <w:t>Volume Threshold</w:t>
      </w:r>
      <w:r>
        <w:rPr>
          <w:noProof/>
        </w:rPr>
        <w:tab/>
      </w:r>
      <w:r>
        <w:rPr>
          <w:noProof/>
        </w:rPr>
        <w:fldChar w:fldCharType="begin" w:fldLock="1"/>
      </w:r>
      <w:r>
        <w:rPr>
          <w:noProof/>
        </w:rPr>
        <w:instrText xml:space="preserve"> PAGEREF _Toc160974497 \h </w:instrText>
      </w:r>
      <w:r>
        <w:rPr>
          <w:noProof/>
        </w:rPr>
      </w:r>
      <w:r>
        <w:rPr>
          <w:noProof/>
        </w:rPr>
        <w:fldChar w:fldCharType="separate"/>
      </w:r>
      <w:r>
        <w:rPr>
          <w:noProof/>
        </w:rPr>
        <w:t>216</w:t>
      </w:r>
      <w:r>
        <w:rPr>
          <w:noProof/>
        </w:rPr>
        <w:fldChar w:fldCharType="end"/>
      </w:r>
    </w:p>
    <w:p w14:paraId="5BE714D7" w14:textId="02D8239A"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2.14</w:t>
      </w:r>
      <w:r>
        <w:rPr>
          <w:rFonts w:asciiTheme="minorHAnsi" w:eastAsiaTheme="minorEastAsia" w:hAnsiTheme="minorHAnsi" w:cstheme="minorBidi"/>
          <w:noProof/>
          <w:kern w:val="2"/>
          <w:sz w:val="22"/>
          <w:szCs w:val="22"/>
          <w:lang w:eastAsia="en-GB"/>
          <w14:ligatures w14:val="standardContextual"/>
        </w:rPr>
        <w:tab/>
      </w:r>
      <w:r>
        <w:rPr>
          <w:noProof/>
        </w:rPr>
        <w:t>Time Threshold</w:t>
      </w:r>
      <w:r>
        <w:rPr>
          <w:noProof/>
        </w:rPr>
        <w:tab/>
      </w:r>
      <w:r>
        <w:rPr>
          <w:noProof/>
        </w:rPr>
        <w:fldChar w:fldCharType="begin" w:fldLock="1"/>
      </w:r>
      <w:r>
        <w:rPr>
          <w:noProof/>
        </w:rPr>
        <w:instrText xml:space="preserve"> PAGEREF _Toc160974498 \h </w:instrText>
      </w:r>
      <w:r>
        <w:rPr>
          <w:noProof/>
        </w:rPr>
      </w:r>
      <w:r>
        <w:rPr>
          <w:noProof/>
        </w:rPr>
        <w:fldChar w:fldCharType="separate"/>
      </w:r>
      <w:r>
        <w:rPr>
          <w:noProof/>
        </w:rPr>
        <w:t>217</w:t>
      </w:r>
      <w:r>
        <w:rPr>
          <w:noProof/>
        </w:rPr>
        <w:fldChar w:fldCharType="end"/>
      </w:r>
    </w:p>
    <w:p w14:paraId="4B1768D3" w14:textId="647F7D6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2.15</w:t>
      </w:r>
      <w:r>
        <w:rPr>
          <w:rFonts w:asciiTheme="minorHAnsi" w:eastAsiaTheme="minorEastAsia" w:hAnsiTheme="minorHAnsi" w:cstheme="minorBidi"/>
          <w:noProof/>
          <w:kern w:val="2"/>
          <w:sz w:val="22"/>
          <w:szCs w:val="22"/>
          <w:lang w:eastAsia="en-GB"/>
          <w14:ligatures w14:val="standardContextual"/>
        </w:rPr>
        <w:tab/>
      </w:r>
      <w:r>
        <w:rPr>
          <w:noProof/>
        </w:rPr>
        <w:t>Monitoring Time</w:t>
      </w:r>
      <w:r>
        <w:rPr>
          <w:noProof/>
        </w:rPr>
        <w:tab/>
      </w:r>
      <w:r>
        <w:rPr>
          <w:noProof/>
        </w:rPr>
        <w:fldChar w:fldCharType="begin" w:fldLock="1"/>
      </w:r>
      <w:r>
        <w:rPr>
          <w:noProof/>
        </w:rPr>
        <w:instrText xml:space="preserve"> PAGEREF _Toc160974499 \h </w:instrText>
      </w:r>
      <w:r>
        <w:rPr>
          <w:noProof/>
        </w:rPr>
      </w:r>
      <w:r>
        <w:rPr>
          <w:noProof/>
        </w:rPr>
        <w:fldChar w:fldCharType="separate"/>
      </w:r>
      <w:r>
        <w:rPr>
          <w:noProof/>
        </w:rPr>
        <w:t>217</w:t>
      </w:r>
      <w:r>
        <w:rPr>
          <w:noProof/>
        </w:rPr>
        <w:fldChar w:fldCharType="end"/>
      </w:r>
    </w:p>
    <w:p w14:paraId="5C1D55FF" w14:textId="559308B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2.16</w:t>
      </w:r>
      <w:r>
        <w:rPr>
          <w:rFonts w:asciiTheme="minorHAnsi" w:eastAsiaTheme="minorEastAsia" w:hAnsiTheme="minorHAnsi" w:cstheme="minorBidi"/>
          <w:noProof/>
          <w:kern w:val="2"/>
          <w:sz w:val="22"/>
          <w:szCs w:val="22"/>
          <w:lang w:eastAsia="en-GB"/>
          <w14:ligatures w14:val="standardContextual"/>
        </w:rPr>
        <w:tab/>
      </w:r>
      <w:r>
        <w:rPr>
          <w:noProof/>
        </w:rPr>
        <w:t>Subsequent Volume Threshold</w:t>
      </w:r>
      <w:r>
        <w:rPr>
          <w:noProof/>
        </w:rPr>
        <w:tab/>
      </w:r>
      <w:r>
        <w:rPr>
          <w:noProof/>
        </w:rPr>
        <w:fldChar w:fldCharType="begin" w:fldLock="1"/>
      </w:r>
      <w:r>
        <w:rPr>
          <w:noProof/>
        </w:rPr>
        <w:instrText xml:space="preserve"> PAGEREF _Toc160974500 \h </w:instrText>
      </w:r>
      <w:r>
        <w:rPr>
          <w:noProof/>
        </w:rPr>
      </w:r>
      <w:r>
        <w:rPr>
          <w:noProof/>
        </w:rPr>
        <w:fldChar w:fldCharType="separate"/>
      </w:r>
      <w:r>
        <w:rPr>
          <w:noProof/>
        </w:rPr>
        <w:t>217</w:t>
      </w:r>
      <w:r>
        <w:rPr>
          <w:noProof/>
        </w:rPr>
        <w:fldChar w:fldCharType="end"/>
      </w:r>
    </w:p>
    <w:p w14:paraId="6C78EE54" w14:textId="3CF8EC1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2.17</w:t>
      </w:r>
      <w:r>
        <w:rPr>
          <w:rFonts w:asciiTheme="minorHAnsi" w:eastAsiaTheme="minorEastAsia" w:hAnsiTheme="minorHAnsi" w:cstheme="minorBidi"/>
          <w:noProof/>
          <w:kern w:val="2"/>
          <w:sz w:val="22"/>
          <w:szCs w:val="22"/>
          <w:lang w:eastAsia="en-GB"/>
          <w14:ligatures w14:val="standardContextual"/>
        </w:rPr>
        <w:tab/>
      </w:r>
      <w:r>
        <w:rPr>
          <w:noProof/>
        </w:rPr>
        <w:t>Subsequent Time Threshold</w:t>
      </w:r>
      <w:r>
        <w:rPr>
          <w:noProof/>
        </w:rPr>
        <w:tab/>
      </w:r>
      <w:r>
        <w:rPr>
          <w:noProof/>
        </w:rPr>
        <w:fldChar w:fldCharType="begin" w:fldLock="1"/>
      </w:r>
      <w:r>
        <w:rPr>
          <w:noProof/>
        </w:rPr>
        <w:instrText xml:space="preserve"> PAGEREF _Toc160974501 \h </w:instrText>
      </w:r>
      <w:r>
        <w:rPr>
          <w:noProof/>
        </w:rPr>
      </w:r>
      <w:r>
        <w:rPr>
          <w:noProof/>
        </w:rPr>
        <w:fldChar w:fldCharType="separate"/>
      </w:r>
      <w:r>
        <w:rPr>
          <w:noProof/>
        </w:rPr>
        <w:t>218</w:t>
      </w:r>
      <w:r>
        <w:rPr>
          <w:noProof/>
        </w:rPr>
        <w:fldChar w:fldCharType="end"/>
      </w:r>
    </w:p>
    <w:p w14:paraId="765BEC6C" w14:textId="1FC3D22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2.18</w:t>
      </w:r>
      <w:r>
        <w:rPr>
          <w:rFonts w:asciiTheme="minorHAnsi" w:eastAsiaTheme="minorEastAsia" w:hAnsiTheme="minorHAnsi" w:cstheme="minorBidi"/>
          <w:noProof/>
          <w:kern w:val="2"/>
          <w:sz w:val="22"/>
          <w:szCs w:val="22"/>
          <w:lang w:eastAsia="en-GB"/>
          <w14:ligatures w14:val="standardContextual"/>
        </w:rPr>
        <w:tab/>
      </w:r>
      <w:r>
        <w:rPr>
          <w:noProof/>
        </w:rPr>
        <w:t>Inactivity Detection Time</w:t>
      </w:r>
      <w:r>
        <w:rPr>
          <w:noProof/>
        </w:rPr>
        <w:tab/>
      </w:r>
      <w:r>
        <w:rPr>
          <w:noProof/>
        </w:rPr>
        <w:fldChar w:fldCharType="begin" w:fldLock="1"/>
      </w:r>
      <w:r>
        <w:rPr>
          <w:noProof/>
        </w:rPr>
        <w:instrText xml:space="preserve"> PAGEREF _Toc160974502 \h </w:instrText>
      </w:r>
      <w:r>
        <w:rPr>
          <w:noProof/>
        </w:rPr>
      </w:r>
      <w:r>
        <w:rPr>
          <w:noProof/>
        </w:rPr>
        <w:fldChar w:fldCharType="separate"/>
      </w:r>
      <w:r>
        <w:rPr>
          <w:noProof/>
        </w:rPr>
        <w:t>218</w:t>
      </w:r>
      <w:r>
        <w:rPr>
          <w:noProof/>
        </w:rPr>
        <w:fldChar w:fldCharType="end"/>
      </w:r>
    </w:p>
    <w:p w14:paraId="3F89D841" w14:textId="7258BC1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2.19</w:t>
      </w:r>
      <w:r>
        <w:rPr>
          <w:rFonts w:asciiTheme="minorHAnsi" w:eastAsiaTheme="minorEastAsia" w:hAnsiTheme="minorHAnsi" w:cstheme="minorBidi"/>
          <w:noProof/>
          <w:kern w:val="2"/>
          <w:sz w:val="22"/>
          <w:szCs w:val="22"/>
          <w:lang w:eastAsia="en-GB"/>
          <w14:ligatures w14:val="standardContextual"/>
        </w:rPr>
        <w:tab/>
      </w:r>
      <w:r>
        <w:rPr>
          <w:noProof/>
        </w:rPr>
        <w:t>Reporting Triggers</w:t>
      </w:r>
      <w:r>
        <w:rPr>
          <w:noProof/>
        </w:rPr>
        <w:tab/>
      </w:r>
      <w:r>
        <w:rPr>
          <w:noProof/>
        </w:rPr>
        <w:fldChar w:fldCharType="begin" w:fldLock="1"/>
      </w:r>
      <w:r>
        <w:rPr>
          <w:noProof/>
        </w:rPr>
        <w:instrText xml:space="preserve"> PAGEREF _Toc160974503 \h </w:instrText>
      </w:r>
      <w:r>
        <w:rPr>
          <w:noProof/>
        </w:rPr>
      </w:r>
      <w:r>
        <w:rPr>
          <w:noProof/>
        </w:rPr>
        <w:fldChar w:fldCharType="separate"/>
      </w:r>
      <w:r>
        <w:rPr>
          <w:noProof/>
        </w:rPr>
        <w:t>218</w:t>
      </w:r>
      <w:r>
        <w:rPr>
          <w:noProof/>
        </w:rPr>
        <w:fldChar w:fldCharType="end"/>
      </w:r>
    </w:p>
    <w:p w14:paraId="263A1A8B" w14:textId="6563E7C2"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2.20</w:t>
      </w:r>
      <w:r>
        <w:rPr>
          <w:rFonts w:asciiTheme="minorHAnsi" w:eastAsiaTheme="minorEastAsia" w:hAnsiTheme="minorHAnsi" w:cstheme="minorBidi"/>
          <w:noProof/>
          <w:kern w:val="2"/>
          <w:sz w:val="22"/>
          <w:szCs w:val="22"/>
          <w:lang w:eastAsia="en-GB"/>
          <w14:ligatures w14:val="standardContextual"/>
        </w:rPr>
        <w:tab/>
      </w:r>
      <w:r>
        <w:rPr>
          <w:noProof/>
        </w:rPr>
        <w:t>Redirect Information</w:t>
      </w:r>
      <w:r>
        <w:rPr>
          <w:noProof/>
        </w:rPr>
        <w:tab/>
      </w:r>
      <w:r>
        <w:rPr>
          <w:noProof/>
        </w:rPr>
        <w:fldChar w:fldCharType="begin" w:fldLock="1"/>
      </w:r>
      <w:r>
        <w:rPr>
          <w:noProof/>
        </w:rPr>
        <w:instrText xml:space="preserve"> PAGEREF _Toc160974504 \h </w:instrText>
      </w:r>
      <w:r>
        <w:rPr>
          <w:noProof/>
        </w:rPr>
      </w:r>
      <w:r>
        <w:rPr>
          <w:noProof/>
        </w:rPr>
        <w:fldChar w:fldCharType="separate"/>
      </w:r>
      <w:r>
        <w:rPr>
          <w:noProof/>
        </w:rPr>
        <w:t>220</w:t>
      </w:r>
      <w:r>
        <w:rPr>
          <w:noProof/>
        </w:rPr>
        <w:fldChar w:fldCharType="end"/>
      </w:r>
    </w:p>
    <w:p w14:paraId="1E1913AD" w14:textId="09F01B95"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2.21</w:t>
      </w:r>
      <w:r>
        <w:rPr>
          <w:rFonts w:asciiTheme="minorHAnsi" w:eastAsiaTheme="minorEastAsia" w:hAnsiTheme="minorHAnsi" w:cstheme="minorBidi"/>
          <w:noProof/>
          <w:kern w:val="2"/>
          <w:sz w:val="22"/>
          <w:szCs w:val="22"/>
          <w:lang w:eastAsia="en-GB"/>
          <w14:ligatures w14:val="standardContextual"/>
        </w:rPr>
        <w:tab/>
      </w:r>
      <w:r>
        <w:rPr>
          <w:noProof/>
        </w:rPr>
        <w:t>Report Type</w:t>
      </w:r>
      <w:r>
        <w:rPr>
          <w:noProof/>
        </w:rPr>
        <w:tab/>
      </w:r>
      <w:r>
        <w:rPr>
          <w:noProof/>
        </w:rPr>
        <w:fldChar w:fldCharType="begin" w:fldLock="1"/>
      </w:r>
      <w:r>
        <w:rPr>
          <w:noProof/>
        </w:rPr>
        <w:instrText xml:space="preserve"> PAGEREF _Toc160974505 \h </w:instrText>
      </w:r>
      <w:r>
        <w:rPr>
          <w:noProof/>
        </w:rPr>
      </w:r>
      <w:r>
        <w:rPr>
          <w:noProof/>
        </w:rPr>
        <w:fldChar w:fldCharType="separate"/>
      </w:r>
      <w:r>
        <w:rPr>
          <w:noProof/>
        </w:rPr>
        <w:t>220</w:t>
      </w:r>
      <w:r>
        <w:rPr>
          <w:noProof/>
        </w:rPr>
        <w:fldChar w:fldCharType="end"/>
      </w:r>
    </w:p>
    <w:p w14:paraId="43148AC5" w14:textId="45E2EFE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2.22</w:t>
      </w:r>
      <w:r>
        <w:rPr>
          <w:rFonts w:asciiTheme="minorHAnsi" w:eastAsiaTheme="minorEastAsia" w:hAnsiTheme="minorHAnsi" w:cstheme="minorBidi"/>
          <w:noProof/>
          <w:kern w:val="2"/>
          <w:sz w:val="22"/>
          <w:szCs w:val="22"/>
          <w:lang w:eastAsia="en-GB"/>
          <w14:ligatures w14:val="standardContextual"/>
        </w:rPr>
        <w:tab/>
      </w:r>
      <w:r>
        <w:rPr>
          <w:noProof/>
        </w:rPr>
        <w:t>Offending IE</w:t>
      </w:r>
      <w:r>
        <w:rPr>
          <w:noProof/>
        </w:rPr>
        <w:tab/>
      </w:r>
      <w:r>
        <w:rPr>
          <w:noProof/>
        </w:rPr>
        <w:fldChar w:fldCharType="begin" w:fldLock="1"/>
      </w:r>
      <w:r>
        <w:rPr>
          <w:noProof/>
        </w:rPr>
        <w:instrText xml:space="preserve"> PAGEREF _Toc160974506 \h </w:instrText>
      </w:r>
      <w:r>
        <w:rPr>
          <w:noProof/>
        </w:rPr>
      </w:r>
      <w:r>
        <w:rPr>
          <w:noProof/>
        </w:rPr>
        <w:fldChar w:fldCharType="separate"/>
      </w:r>
      <w:r>
        <w:rPr>
          <w:noProof/>
        </w:rPr>
        <w:t>221</w:t>
      </w:r>
      <w:r>
        <w:rPr>
          <w:noProof/>
        </w:rPr>
        <w:fldChar w:fldCharType="end"/>
      </w:r>
    </w:p>
    <w:p w14:paraId="061C86E1" w14:textId="3A0381A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2.23</w:t>
      </w:r>
      <w:r>
        <w:rPr>
          <w:rFonts w:asciiTheme="minorHAnsi" w:eastAsiaTheme="minorEastAsia" w:hAnsiTheme="minorHAnsi" w:cstheme="minorBidi"/>
          <w:noProof/>
          <w:kern w:val="2"/>
          <w:sz w:val="22"/>
          <w:szCs w:val="22"/>
          <w:lang w:eastAsia="en-GB"/>
          <w14:ligatures w14:val="standardContextual"/>
        </w:rPr>
        <w:tab/>
      </w:r>
      <w:r>
        <w:rPr>
          <w:noProof/>
        </w:rPr>
        <w:t>Forwarding Policy</w:t>
      </w:r>
      <w:r>
        <w:rPr>
          <w:noProof/>
        </w:rPr>
        <w:tab/>
      </w:r>
      <w:r>
        <w:rPr>
          <w:noProof/>
        </w:rPr>
        <w:fldChar w:fldCharType="begin" w:fldLock="1"/>
      </w:r>
      <w:r>
        <w:rPr>
          <w:noProof/>
        </w:rPr>
        <w:instrText xml:space="preserve"> PAGEREF _Toc160974507 \h </w:instrText>
      </w:r>
      <w:r>
        <w:rPr>
          <w:noProof/>
        </w:rPr>
      </w:r>
      <w:r>
        <w:rPr>
          <w:noProof/>
        </w:rPr>
        <w:fldChar w:fldCharType="separate"/>
      </w:r>
      <w:r>
        <w:rPr>
          <w:noProof/>
        </w:rPr>
        <w:t>221</w:t>
      </w:r>
      <w:r>
        <w:rPr>
          <w:noProof/>
        </w:rPr>
        <w:fldChar w:fldCharType="end"/>
      </w:r>
    </w:p>
    <w:p w14:paraId="0F6F1B04" w14:textId="6BF7178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w:t>
      </w:r>
      <w:r w:rsidRPr="00941C1C">
        <w:rPr>
          <w:noProof/>
          <w:lang w:val="en-US"/>
        </w:rPr>
        <w:t>2.24</w:t>
      </w:r>
      <w:r>
        <w:rPr>
          <w:rFonts w:asciiTheme="minorHAnsi" w:eastAsiaTheme="minorEastAsia" w:hAnsiTheme="minorHAnsi" w:cstheme="minorBidi"/>
          <w:noProof/>
          <w:kern w:val="2"/>
          <w:sz w:val="22"/>
          <w:szCs w:val="22"/>
          <w:lang w:eastAsia="en-GB"/>
          <w14:ligatures w14:val="standardContextual"/>
        </w:rPr>
        <w:tab/>
      </w:r>
      <w:r>
        <w:rPr>
          <w:noProof/>
        </w:rPr>
        <w:t>Destination Interface</w:t>
      </w:r>
      <w:r>
        <w:rPr>
          <w:noProof/>
        </w:rPr>
        <w:tab/>
      </w:r>
      <w:r>
        <w:rPr>
          <w:noProof/>
        </w:rPr>
        <w:fldChar w:fldCharType="begin" w:fldLock="1"/>
      </w:r>
      <w:r>
        <w:rPr>
          <w:noProof/>
        </w:rPr>
        <w:instrText xml:space="preserve"> PAGEREF _Toc160974508 \h </w:instrText>
      </w:r>
      <w:r>
        <w:rPr>
          <w:noProof/>
        </w:rPr>
      </w:r>
      <w:r>
        <w:rPr>
          <w:noProof/>
        </w:rPr>
        <w:fldChar w:fldCharType="separate"/>
      </w:r>
      <w:r>
        <w:rPr>
          <w:noProof/>
        </w:rPr>
        <w:t>221</w:t>
      </w:r>
      <w:r>
        <w:rPr>
          <w:noProof/>
        </w:rPr>
        <w:fldChar w:fldCharType="end"/>
      </w:r>
    </w:p>
    <w:p w14:paraId="346C218D" w14:textId="1649959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2.25</w:t>
      </w:r>
      <w:r>
        <w:rPr>
          <w:rFonts w:asciiTheme="minorHAnsi" w:eastAsiaTheme="minorEastAsia" w:hAnsiTheme="minorHAnsi" w:cstheme="minorBidi"/>
          <w:noProof/>
          <w:kern w:val="2"/>
          <w:sz w:val="22"/>
          <w:szCs w:val="22"/>
          <w:lang w:eastAsia="en-GB"/>
          <w14:ligatures w14:val="standardContextual"/>
        </w:rPr>
        <w:tab/>
      </w:r>
      <w:r>
        <w:rPr>
          <w:noProof/>
        </w:rPr>
        <w:t>UP Function Features</w:t>
      </w:r>
      <w:r>
        <w:rPr>
          <w:noProof/>
        </w:rPr>
        <w:tab/>
      </w:r>
      <w:r>
        <w:rPr>
          <w:noProof/>
        </w:rPr>
        <w:fldChar w:fldCharType="begin" w:fldLock="1"/>
      </w:r>
      <w:r>
        <w:rPr>
          <w:noProof/>
        </w:rPr>
        <w:instrText xml:space="preserve"> PAGEREF _Toc160974509 \h </w:instrText>
      </w:r>
      <w:r>
        <w:rPr>
          <w:noProof/>
        </w:rPr>
      </w:r>
      <w:r>
        <w:rPr>
          <w:noProof/>
        </w:rPr>
        <w:fldChar w:fldCharType="separate"/>
      </w:r>
      <w:r>
        <w:rPr>
          <w:noProof/>
        </w:rPr>
        <w:t>222</w:t>
      </w:r>
      <w:r>
        <w:rPr>
          <w:noProof/>
        </w:rPr>
        <w:fldChar w:fldCharType="end"/>
      </w:r>
    </w:p>
    <w:p w14:paraId="334FE16F" w14:textId="3FC76FF2"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2.26</w:t>
      </w:r>
      <w:r>
        <w:rPr>
          <w:rFonts w:asciiTheme="minorHAnsi" w:eastAsiaTheme="minorEastAsia" w:hAnsiTheme="minorHAnsi" w:cstheme="minorBidi"/>
          <w:noProof/>
          <w:kern w:val="2"/>
          <w:sz w:val="22"/>
          <w:szCs w:val="22"/>
          <w:lang w:eastAsia="en-GB"/>
          <w14:ligatures w14:val="standardContextual"/>
        </w:rPr>
        <w:tab/>
      </w:r>
      <w:r>
        <w:rPr>
          <w:noProof/>
        </w:rPr>
        <w:t>Apply Action</w:t>
      </w:r>
      <w:r>
        <w:rPr>
          <w:noProof/>
        </w:rPr>
        <w:tab/>
      </w:r>
      <w:r>
        <w:rPr>
          <w:noProof/>
        </w:rPr>
        <w:fldChar w:fldCharType="begin" w:fldLock="1"/>
      </w:r>
      <w:r>
        <w:rPr>
          <w:noProof/>
        </w:rPr>
        <w:instrText xml:space="preserve"> PAGEREF _Toc160974510 \h </w:instrText>
      </w:r>
      <w:r>
        <w:rPr>
          <w:noProof/>
        </w:rPr>
      </w:r>
      <w:r>
        <w:rPr>
          <w:noProof/>
        </w:rPr>
        <w:fldChar w:fldCharType="separate"/>
      </w:r>
      <w:r>
        <w:rPr>
          <w:noProof/>
        </w:rPr>
        <w:t>226</w:t>
      </w:r>
      <w:r>
        <w:rPr>
          <w:noProof/>
        </w:rPr>
        <w:fldChar w:fldCharType="end"/>
      </w:r>
    </w:p>
    <w:p w14:paraId="1A88368B" w14:textId="51E2BC8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2.27</w:t>
      </w:r>
      <w:r>
        <w:rPr>
          <w:rFonts w:asciiTheme="minorHAnsi" w:eastAsiaTheme="minorEastAsia" w:hAnsiTheme="minorHAnsi" w:cstheme="minorBidi"/>
          <w:noProof/>
          <w:kern w:val="2"/>
          <w:sz w:val="22"/>
          <w:szCs w:val="22"/>
          <w:lang w:eastAsia="en-GB"/>
          <w14:ligatures w14:val="standardContextual"/>
        </w:rPr>
        <w:tab/>
      </w:r>
      <w:r>
        <w:rPr>
          <w:noProof/>
        </w:rPr>
        <w:t>Downlink Data Service Information</w:t>
      </w:r>
      <w:r>
        <w:rPr>
          <w:noProof/>
        </w:rPr>
        <w:tab/>
      </w:r>
      <w:r>
        <w:rPr>
          <w:noProof/>
        </w:rPr>
        <w:fldChar w:fldCharType="begin" w:fldLock="1"/>
      </w:r>
      <w:r>
        <w:rPr>
          <w:noProof/>
        </w:rPr>
        <w:instrText xml:space="preserve"> PAGEREF _Toc160974511 \h </w:instrText>
      </w:r>
      <w:r>
        <w:rPr>
          <w:noProof/>
        </w:rPr>
      </w:r>
      <w:r>
        <w:rPr>
          <w:noProof/>
        </w:rPr>
        <w:fldChar w:fldCharType="separate"/>
      </w:r>
      <w:r>
        <w:rPr>
          <w:noProof/>
        </w:rPr>
        <w:t>227</w:t>
      </w:r>
      <w:r>
        <w:rPr>
          <w:noProof/>
        </w:rPr>
        <w:fldChar w:fldCharType="end"/>
      </w:r>
    </w:p>
    <w:p w14:paraId="76A13674" w14:textId="306DA2BE"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2.28</w:t>
      </w:r>
      <w:r>
        <w:rPr>
          <w:rFonts w:asciiTheme="minorHAnsi" w:eastAsiaTheme="minorEastAsia" w:hAnsiTheme="minorHAnsi" w:cstheme="minorBidi"/>
          <w:noProof/>
          <w:kern w:val="2"/>
          <w:sz w:val="22"/>
          <w:szCs w:val="22"/>
          <w:lang w:eastAsia="en-GB"/>
          <w14:ligatures w14:val="standardContextual"/>
        </w:rPr>
        <w:tab/>
      </w:r>
      <w:r>
        <w:rPr>
          <w:noProof/>
        </w:rPr>
        <w:t>Downlink Data Notification Delay</w:t>
      </w:r>
      <w:r>
        <w:rPr>
          <w:noProof/>
        </w:rPr>
        <w:tab/>
      </w:r>
      <w:r>
        <w:rPr>
          <w:noProof/>
        </w:rPr>
        <w:fldChar w:fldCharType="begin" w:fldLock="1"/>
      </w:r>
      <w:r>
        <w:rPr>
          <w:noProof/>
        </w:rPr>
        <w:instrText xml:space="preserve"> PAGEREF _Toc160974512 \h </w:instrText>
      </w:r>
      <w:r>
        <w:rPr>
          <w:noProof/>
        </w:rPr>
      </w:r>
      <w:r>
        <w:rPr>
          <w:noProof/>
        </w:rPr>
        <w:fldChar w:fldCharType="separate"/>
      </w:r>
      <w:r>
        <w:rPr>
          <w:noProof/>
        </w:rPr>
        <w:t>227</w:t>
      </w:r>
      <w:r>
        <w:rPr>
          <w:noProof/>
        </w:rPr>
        <w:fldChar w:fldCharType="end"/>
      </w:r>
    </w:p>
    <w:p w14:paraId="21B2F6AE" w14:textId="23D3436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2.29</w:t>
      </w:r>
      <w:r>
        <w:rPr>
          <w:rFonts w:asciiTheme="minorHAnsi" w:eastAsiaTheme="minorEastAsia" w:hAnsiTheme="minorHAnsi" w:cstheme="minorBidi"/>
          <w:noProof/>
          <w:kern w:val="2"/>
          <w:sz w:val="22"/>
          <w:szCs w:val="22"/>
          <w:lang w:eastAsia="en-GB"/>
          <w14:ligatures w14:val="standardContextual"/>
        </w:rPr>
        <w:tab/>
      </w:r>
      <w:r>
        <w:rPr>
          <w:noProof/>
        </w:rPr>
        <w:t>DL Buffering Duration</w:t>
      </w:r>
      <w:r>
        <w:rPr>
          <w:noProof/>
        </w:rPr>
        <w:tab/>
      </w:r>
      <w:r>
        <w:rPr>
          <w:noProof/>
        </w:rPr>
        <w:fldChar w:fldCharType="begin" w:fldLock="1"/>
      </w:r>
      <w:r>
        <w:rPr>
          <w:noProof/>
        </w:rPr>
        <w:instrText xml:space="preserve"> PAGEREF _Toc160974513 \h </w:instrText>
      </w:r>
      <w:r>
        <w:rPr>
          <w:noProof/>
        </w:rPr>
      </w:r>
      <w:r>
        <w:rPr>
          <w:noProof/>
        </w:rPr>
        <w:fldChar w:fldCharType="separate"/>
      </w:r>
      <w:r>
        <w:rPr>
          <w:noProof/>
        </w:rPr>
        <w:t>227</w:t>
      </w:r>
      <w:r>
        <w:rPr>
          <w:noProof/>
        </w:rPr>
        <w:fldChar w:fldCharType="end"/>
      </w:r>
    </w:p>
    <w:p w14:paraId="69AE3279" w14:textId="74DC1AB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2.30</w:t>
      </w:r>
      <w:r>
        <w:rPr>
          <w:rFonts w:asciiTheme="minorHAnsi" w:eastAsiaTheme="minorEastAsia" w:hAnsiTheme="minorHAnsi" w:cstheme="minorBidi"/>
          <w:noProof/>
          <w:kern w:val="2"/>
          <w:sz w:val="22"/>
          <w:szCs w:val="22"/>
          <w:lang w:eastAsia="en-GB"/>
          <w14:ligatures w14:val="standardContextual"/>
        </w:rPr>
        <w:tab/>
      </w:r>
      <w:r>
        <w:rPr>
          <w:noProof/>
        </w:rPr>
        <w:t>DL Buffering Suggested Packet Count</w:t>
      </w:r>
      <w:r>
        <w:rPr>
          <w:noProof/>
        </w:rPr>
        <w:tab/>
      </w:r>
      <w:r>
        <w:rPr>
          <w:noProof/>
        </w:rPr>
        <w:fldChar w:fldCharType="begin" w:fldLock="1"/>
      </w:r>
      <w:r>
        <w:rPr>
          <w:noProof/>
        </w:rPr>
        <w:instrText xml:space="preserve"> PAGEREF _Toc160974514 \h </w:instrText>
      </w:r>
      <w:r>
        <w:rPr>
          <w:noProof/>
        </w:rPr>
      </w:r>
      <w:r>
        <w:rPr>
          <w:noProof/>
        </w:rPr>
        <w:fldChar w:fldCharType="separate"/>
      </w:r>
      <w:r>
        <w:rPr>
          <w:noProof/>
        </w:rPr>
        <w:t>228</w:t>
      </w:r>
      <w:r>
        <w:rPr>
          <w:noProof/>
        </w:rPr>
        <w:fldChar w:fldCharType="end"/>
      </w:r>
    </w:p>
    <w:p w14:paraId="5AD32DD0" w14:textId="34A7291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2.31</w:t>
      </w:r>
      <w:r>
        <w:rPr>
          <w:rFonts w:asciiTheme="minorHAnsi" w:eastAsiaTheme="minorEastAsia" w:hAnsiTheme="minorHAnsi" w:cstheme="minorBidi"/>
          <w:noProof/>
          <w:kern w:val="2"/>
          <w:sz w:val="22"/>
          <w:szCs w:val="22"/>
          <w:lang w:eastAsia="en-GB"/>
          <w14:ligatures w14:val="standardContextual"/>
        </w:rPr>
        <w:tab/>
      </w:r>
      <w:r>
        <w:rPr>
          <w:noProof/>
        </w:rPr>
        <w:t>PFCPSMReq-Flags</w:t>
      </w:r>
      <w:r>
        <w:rPr>
          <w:noProof/>
        </w:rPr>
        <w:tab/>
      </w:r>
      <w:r>
        <w:rPr>
          <w:noProof/>
        </w:rPr>
        <w:fldChar w:fldCharType="begin" w:fldLock="1"/>
      </w:r>
      <w:r>
        <w:rPr>
          <w:noProof/>
        </w:rPr>
        <w:instrText xml:space="preserve"> PAGEREF _Toc160974515 \h </w:instrText>
      </w:r>
      <w:r>
        <w:rPr>
          <w:noProof/>
        </w:rPr>
      </w:r>
      <w:r>
        <w:rPr>
          <w:noProof/>
        </w:rPr>
        <w:fldChar w:fldCharType="separate"/>
      </w:r>
      <w:r>
        <w:rPr>
          <w:noProof/>
        </w:rPr>
        <w:t>228</w:t>
      </w:r>
      <w:r>
        <w:rPr>
          <w:noProof/>
        </w:rPr>
        <w:fldChar w:fldCharType="end"/>
      </w:r>
    </w:p>
    <w:p w14:paraId="729166F1" w14:textId="409C640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2.32</w:t>
      </w:r>
      <w:r>
        <w:rPr>
          <w:rFonts w:asciiTheme="minorHAnsi" w:eastAsiaTheme="minorEastAsia" w:hAnsiTheme="minorHAnsi" w:cstheme="minorBidi"/>
          <w:noProof/>
          <w:kern w:val="2"/>
          <w:sz w:val="22"/>
          <w:szCs w:val="22"/>
          <w:lang w:eastAsia="en-GB"/>
          <w14:ligatures w14:val="standardContextual"/>
        </w:rPr>
        <w:tab/>
      </w:r>
      <w:r>
        <w:rPr>
          <w:noProof/>
        </w:rPr>
        <w:t>PFCPSRRsp-Flags</w:t>
      </w:r>
      <w:r>
        <w:rPr>
          <w:noProof/>
        </w:rPr>
        <w:tab/>
      </w:r>
      <w:r>
        <w:rPr>
          <w:noProof/>
        </w:rPr>
        <w:fldChar w:fldCharType="begin" w:fldLock="1"/>
      </w:r>
      <w:r>
        <w:rPr>
          <w:noProof/>
        </w:rPr>
        <w:instrText xml:space="preserve"> PAGEREF _Toc160974516 \h </w:instrText>
      </w:r>
      <w:r>
        <w:rPr>
          <w:noProof/>
        </w:rPr>
      </w:r>
      <w:r>
        <w:rPr>
          <w:noProof/>
        </w:rPr>
        <w:fldChar w:fldCharType="separate"/>
      </w:r>
      <w:r>
        <w:rPr>
          <w:noProof/>
        </w:rPr>
        <w:t>229</w:t>
      </w:r>
      <w:r>
        <w:rPr>
          <w:noProof/>
        </w:rPr>
        <w:fldChar w:fldCharType="end"/>
      </w:r>
    </w:p>
    <w:p w14:paraId="4F271859" w14:textId="5CA0794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2.33</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_Toc160974517 \h </w:instrText>
      </w:r>
      <w:r>
        <w:rPr>
          <w:noProof/>
        </w:rPr>
      </w:r>
      <w:r>
        <w:rPr>
          <w:noProof/>
        </w:rPr>
        <w:fldChar w:fldCharType="separate"/>
      </w:r>
      <w:r>
        <w:rPr>
          <w:noProof/>
        </w:rPr>
        <w:t>229</w:t>
      </w:r>
      <w:r>
        <w:rPr>
          <w:noProof/>
        </w:rPr>
        <w:fldChar w:fldCharType="end"/>
      </w:r>
    </w:p>
    <w:p w14:paraId="29DDDE48" w14:textId="20362C7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2.34</w:t>
      </w:r>
      <w:r>
        <w:rPr>
          <w:rFonts w:asciiTheme="minorHAnsi" w:eastAsiaTheme="minorEastAsia" w:hAnsiTheme="minorHAnsi" w:cstheme="minorBidi"/>
          <w:noProof/>
          <w:kern w:val="2"/>
          <w:sz w:val="22"/>
          <w:szCs w:val="22"/>
          <w:lang w:eastAsia="en-GB"/>
          <w14:ligatures w14:val="standardContextual"/>
        </w:rPr>
        <w:tab/>
      </w:r>
      <w:r>
        <w:rPr>
          <w:noProof/>
        </w:rPr>
        <w:t>Metric</w:t>
      </w:r>
      <w:r>
        <w:rPr>
          <w:noProof/>
        </w:rPr>
        <w:tab/>
      </w:r>
      <w:r>
        <w:rPr>
          <w:noProof/>
        </w:rPr>
        <w:fldChar w:fldCharType="begin" w:fldLock="1"/>
      </w:r>
      <w:r>
        <w:rPr>
          <w:noProof/>
        </w:rPr>
        <w:instrText xml:space="preserve"> PAGEREF _Toc160974518 \h </w:instrText>
      </w:r>
      <w:r>
        <w:rPr>
          <w:noProof/>
        </w:rPr>
      </w:r>
      <w:r>
        <w:rPr>
          <w:noProof/>
        </w:rPr>
        <w:fldChar w:fldCharType="separate"/>
      </w:r>
      <w:r>
        <w:rPr>
          <w:noProof/>
        </w:rPr>
        <w:t>229</w:t>
      </w:r>
      <w:r>
        <w:rPr>
          <w:noProof/>
        </w:rPr>
        <w:fldChar w:fldCharType="end"/>
      </w:r>
    </w:p>
    <w:p w14:paraId="3FA542BA" w14:textId="3ACDA2C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2.35</w:t>
      </w:r>
      <w:r>
        <w:rPr>
          <w:rFonts w:asciiTheme="minorHAnsi" w:eastAsiaTheme="minorEastAsia" w:hAnsiTheme="minorHAnsi" w:cstheme="minorBidi"/>
          <w:noProof/>
          <w:kern w:val="2"/>
          <w:sz w:val="22"/>
          <w:szCs w:val="22"/>
          <w:lang w:eastAsia="en-GB"/>
          <w14:ligatures w14:val="standardContextual"/>
        </w:rPr>
        <w:tab/>
      </w:r>
      <w:r>
        <w:rPr>
          <w:noProof/>
        </w:rPr>
        <w:t>Timer</w:t>
      </w:r>
      <w:r>
        <w:rPr>
          <w:noProof/>
        </w:rPr>
        <w:tab/>
      </w:r>
      <w:r>
        <w:rPr>
          <w:noProof/>
        </w:rPr>
        <w:fldChar w:fldCharType="begin" w:fldLock="1"/>
      </w:r>
      <w:r>
        <w:rPr>
          <w:noProof/>
        </w:rPr>
        <w:instrText xml:space="preserve"> PAGEREF _Toc160974519 \h </w:instrText>
      </w:r>
      <w:r>
        <w:rPr>
          <w:noProof/>
        </w:rPr>
      </w:r>
      <w:r>
        <w:rPr>
          <w:noProof/>
        </w:rPr>
        <w:fldChar w:fldCharType="separate"/>
      </w:r>
      <w:r>
        <w:rPr>
          <w:noProof/>
        </w:rPr>
        <w:t>230</w:t>
      </w:r>
      <w:r>
        <w:rPr>
          <w:noProof/>
        </w:rPr>
        <w:fldChar w:fldCharType="end"/>
      </w:r>
    </w:p>
    <w:p w14:paraId="41FDB9DA" w14:textId="77D0185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2.36</w:t>
      </w:r>
      <w:r>
        <w:rPr>
          <w:rFonts w:asciiTheme="minorHAnsi" w:eastAsiaTheme="minorEastAsia" w:hAnsiTheme="minorHAnsi" w:cstheme="minorBidi"/>
          <w:noProof/>
          <w:kern w:val="2"/>
          <w:sz w:val="22"/>
          <w:szCs w:val="22"/>
          <w:lang w:eastAsia="en-GB"/>
          <w14:ligatures w14:val="standardContextual"/>
        </w:rPr>
        <w:tab/>
      </w:r>
      <w:r>
        <w:rPr>
          <w:noProof/>
        </w:rPr>
        <w:t>Packet Detection Rule ID (PDR ID)</w:t>
      </w:r>
      <w:r>
        <w:rPr>
          <w:noProof/>
        </w:rPr>
        <w:tab/>
      </w:r>
      <w:r>
        <w:rPr>
          <w:noProof/>
        </w:rPr>
        <w:fldChar w:fldCharType="begin" w:fldLock="1"/>
      </w:r>
      <w:r>
        <w:rPr>
          <w:noProof/>
        </w:rPr>
        <w:instrText xml:space="preserve"> PAGEREF _Toc160974520 \h </w:instrText>
      </w:r>
      <w:r>
        <w:rPr>
          <w:noProof/>
        </w:rPr>
      </w:r>
      <w:r>
        <w:rPr>
          <w:noProof/>
        </w:rPr>
        <w:fldChar w:fldCharType="separate"/>
      </w:r>
      <w:r>
        <w:rPr>
          <w:noProof/>
        </w:rPr>
        <w:t>230</w:t>
      </w:r>
      <w:r>
        <w:rPr>
          <w:noProof/>
        </w:rPr>
        <w:fldChar w:fldCharType="end"/>
      </w:r>
    </w:p>
    <w:p w14:paraId="3DCFC9B2" w14:textId="27B410F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2.37</w:t>
      </w:r>
      <w:r>
        <w:rPr>
          <w:rFonts w:asciiTheme="minorHAnsi" w:eastAsiaTheme="minorEastAsia" w:hAnsiTheme="minorHAnsi" w:cstheme="minorBidi"/>
          <w:noProof/>
          <w:kern w:val="2"/>
          <w:sz w:val="22"/>
          <w:szCs w:val="22"/>
          <w:lang w:eastAsia="en-GB"/>
          <w14:ligatures w14:val="standardContextual"/>
        </w:rPr>
        <w:tab/>
      </w:r>
      <w:r>
        <w:rPr>
          <w:noProof/>
        </w:rPr>
        <w:t>F-SEID</w:t>
      </w:r>
      <w:r>
        <w:rPr>
          <w:noProof/>
        </w:rPr>
        <w:tab/>
      </w:r>
      <w:r>
        <w:rPr>
          <w:noProof/>
        </w:rPr>
        <w:fldChar w:fldCharType="begin" w:fldLock="1"/>
      </w:r>
      <w:r>
        <w:rPr>
          <w:noProof/>
        </w:rPr>
        <w:instrText xml:space="preserve"> PAGEREF _Toc160974521 \h </w:instrText>
      </w:r>
      <w:r>
        <w:rPr>
          <w:noProof/>
        </w:rPr>
      </w:r>
      <w:r>
        <w:rPr>
          <w:noProof/>
        </w:rPr>
        <w:fldChar w:fldCharType="separate"/>
      </w:r>
      <w:r>
        <w:rPr>
          <w:noProof/>
        </w:rPr>
        <w:t>230</w:t>
      </w:r>
      <w:r>
        <w:rPr>
          <w:noProof/>
        </w:rPr>
        <w:fldChar w:fldCharType="end"/>
      </w:r>
    </w:p>
    <w:p w14:paraId="677981E9" w14:textId="1A2890C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8.2.38</w:t>
      </w:r>
      <w:r>
        <w:rPr>
          <w:rFonts w:asciiTheme="minorHAnsi" w:eastAsiaTheme="minorEastAsia" w:hAnsiTheme="minorHAnsi" w:cstheme="minorBidi"/>
          <w:noProof/>
          <w:kern w:val="2"/>
          <w:sz w:val="22"/>
          <w:szCs w:val="22"/>
          <w:lang w:eastAsia="en-GB"/>
          <w14:ligatures w14:val="standardContextual"/>
        </w:rPr>
        <w:tab/>
      </w:r>
      <w:r>
        <w:rPr>
          <w:noProof/>
        </w:rPr>
        <w:t>Node ID</w:t>
      </w:r>
      <w:r>
        <w:rPr>
          <w:noProof/>
        </w:rPr>
        <w:tab/>
      </w:r>
      <w:r>
        <w:rPr>
          <w:noProof/>
        </w:rPr>
        <w:fldChar w:fldCharType="begin" w:fldLock="1"/>
      </w:r>
      <w:r>
        <w:rPr>
          <w:noProof/>
        </w:rPr>
        <w:instrText xml:space="preserve"> PAGEREF _Toc160974522 \h </w:instrText>
      </w:r>
      <w:r>
        <w:rPr>
          <w:noProof/>
        </w:rPr>
      </w:r>
      <w:r>
        <w:rPr>
          <w:noProof/>
        </w:rPr>
        <w:fldChar w:fldCharType="separate"/>
      </w:r>
      <w:r>
        <w:rPr>
          <w:noProof/>
        </w:rPr>
        <w:t>231</w:t>
      </w:r>
      <w:r>
        <w:rPr>
          <w:noProof/>
        </w:rPr>
        <w:fldChar w:fldCharType="end"/>
      </w:r>
    </w:p>
    <w:p w14:paraId="3B79B617" w14:textId="6DC8D41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2.39</w:t>
      </w:r>
      <w:r>
        <w:rPr>
          <w:rFonts w:asciiTheme="minorHAnsi" w:eastAsiaTheme="minorEastAsia" w:hAnsiTheme="minorHAnsi" w:cstheme="minorBidi"/>
          <w:noProof/>
          <w:kern w:val="2"/>
          <w:sz w:val="22"/>
          <w:szCs w:val="22"/>
          <w:lang w:eastAsia="en-GB"/>
          <w14:ligatures w14:val="standardContextual"/>
        </w:rPr>
        <w:tab/>
      </w:r>
      <w:r>
        <w:rPr>
          <w:noProof/>
        </w:rPr>
        <w:t>PFD Contents</w:t>
      </w:r>
      <w:r>
        <w:rPr>
          <w:noProof/>
        </w:rPr>
        <w:tab/>
      </w:r>
      <w:r>
        <w:rPr>
          <w:noProof/>
        </w:rPr>
        <w:fldChar w:fldCharType="begin" w:fldLock="1"/>
      </w:r>
      <w:r>
        <w:rPr>
          <w:noProof/>
        </w:rPr>
        <w:instrText xml:space="preserve"> PAGEREF _Toc160974523 \h </w:instrText>
      </w:r>
      <w:r>
        <w:rPr>
          <w:noProof/>
        </w:rPr>
      </w:r>
      <w:r>
        <w:rPr>
          <w:noProof/>
        </w:rPr>
        <w:fldChar w:fldCharType="separate"/>
      </w:r>
      <w:r>
        <w:rPr>
          <w:noProof/>
        </w:rPr>
        <w:t>232</w:t>
      </w:r>
      <w:r>
        <w:rPr>
          <w:noProof/>
        </w:rPr>
        <w:fldChar w:fldCharType="end"/>
      </w:r>
    </w:p>
    <w:p w14:paraId="474B6027" w14:textId="4CD279A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2.40</w:t>
      </w:r>
      <w:r>
        <w:rPr>
          <w:rFonts w:asciiTheme="minorHAnsi" w:eastAsiaTheme="minorEastAsia" w:hAnsiTheme="minorHAnsi" w:cstheme="minorBidi"/>
          <w:noProof/>
          <w:kern w:val="2"/>
          <w:sz w:val="22"/>
          <w:szCs w:val="22"/>
          <w:lang w:eastAsia="en-GB"/>
          <w14:ligatures w14:val="standardContextual"/>
        </w:rPr>
        <w:tab/>
      </w:r>
      <w:r>
        <w:rPr>
          <w:noProof/>
        </w:rPr>
        <w:t>Measurement Method</w:t>
      </w:r>
      <w:r>
        <w:rPr>
          <w:noProof/>
        </w:rPr>
        <w:tab/>
      </w:r>
      <w:r>
        <w:rPr>
          <w:noProof/>
        </w:rPr>
        <w:fldChar w:fldCharType="begin" w:fldLock="1"/>
      </w:r>
      <w:r>
        <w:rPr>
          <w:noProof/>
        </w:rPr>
        <w:instrText xml:space="preserve"> PAGEREF _Toc160974524 \h </w:instrText>
      </w:r>
      <w:r>
        <w:rPr>
          <w:noProof/>
        </w:rPr>
      </w:r>
      <w:r>
        <w:rPr>
          <w:noProof/>
        </w:rPr>
        <w:fldChar w:fldCharType="separate"/>
      </w:r>
      <w:r>
        <w:rPr>
          <w:noProof/>
        </w:rPr>
        <w:t>234</w:t>
      </w:r>
      <w:r>
        <w:rPr>
          <w:noProof/>
        </w:rPr>
        <w:fldChar w:fldCharType="end"/>
      </w:r>
    </w:p>
    <w:p w14:paraId="31B4A32B" w14:textId="44C4B67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2.41</w:t>
      </w:r>
      <w:r>
        <w:rPr>
          <w:rFonts w:asciiTheme="minorHAnsi" w:eastAsiaTheme="minorEastAsia" w:hAnsiTheme="minorHAnsi" w:cstheme="minorBidi"/>
          <w:noProof/>
          <w:kern w:val="2"/>
          <w:sz w:val="22"/>
          <w:szCs w:val="22"/>
          <w:lang w:eastAsia="en-GB"/>
          <w14:ligatures w14:val="standardContextual"/>
        </w:rPr>
        <w:tab/>
      </w:r>
      <w:r>
        <w:rPr>
          <w:noProof/>
        </w:rPr>
        <w:t>Usage Report Trigger</w:t>
      </w:r>
      <w:r>
        <w:rPr>
          <w:noProof/>
        </w:rPr>
        <w:tab/>
      </w:r>
      <w:r>
        <w:rPr>
          <w:noProof/>
        </w:rPr>
        <w:fldChar w:fldCharType="begin" w:fldLock="1"/>
      </w:r>
      <w:r>
        <w:rPr>
          <w:noProof/>
        </w:rPr>
        <w:instrText xml:space="preserve"> PAGEREF _Toc160974525 \h </w:instrText>
      </w:r>
      <w:r>
        <w:rPr>
          <w:noProof/>
        </w:rPr>
      </w:r>
      <w:r>
        <w:rPr>
          <w:noProof/>
        </w:rPr>
        <w:fldChar w:fldCharType="separate"/>
      </w:r>
      <w:r>
        <w:rPr>
          <w:noProof/>
        </w:rPr>
        <w:t>234</w:t>
      </w:r>
      <w:r>
        <w:rPr>
          <w:noProof/>
        </w:rPr>
        <w:fldChar w:fldCharType="end"/>
      </w:r>
    </w:p>
    <w:p w14:paraId="79E46AC8" w14:textId="0AAEFDD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2.42</w:t>
      </w:r>
      <w:r>
        <w:rPr>
          <w:rFonts w:asciiTheme="minorHAnsi" w:eastAsiaTheme="minorEastAsia" w:hAnsiTheme="minorHAnsi" w:cstheme="minorBidi"/>
          <w:noProof/>
          <w:kern w:val="2"/>
          <w:sz w:val="22"/>
          <w:szCs w:val="22"/>
          <w:lang w:eastAsia="en-GB"/>
          <w14:ligatures w14:val="standardContextual"/>
        </w:rPr>
        <w:tab/>
      </w:r>
      <w:r>
        <w:rPr>
          <w:noProof/>
        </w:rPr>
        <w:t>Measurement Period</w:t>
      </w:r>
      <w:r>
        <w:rPr>
          <w:noProof/>
        </w:rPr>
        <w:tab/>
      </w:r>
      <w:r>
        <w:rPr>
          <w:noProof/>
        </w:rPr>
        <w:fldChar w:fldCharType="begin" w:fldLock="1"/>
      </w:r>
      <w:r>
        <w:rPr>
          <w:noProof/>
        </w:rPr>
        <w:instrText xml:space="preserve"> PAGEREF _Toc160974526 \h </w:instrText>
      </w:r>
      <w:r>
        <w:rPr>
          <w:noProof/>
        </w:rPr>
      </w:r>
      <w:r>
        <w:rPr>
          <w:noProof/>
        </w:rPr>
        <w:fldChar w:fldCharType="separate"/>
      </w:r>
      <w:r>
        <w:rPr>
          <w:noProof/>
        </w:rPr>
        <w:t>235</w:t>
      </w:r>
      <w:r>
        <w:rPr>
          <w:noProof/>
        </w:rPr>
        <w:fldChar w:fldCharType="end"/>
      </w:r>
    </w:p>
    <w:p w14:paraId="4AE16368" w14:textId="48AC2DB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2.43</w:t>
      </w:r>
      <w:r>
        <w:rPr>
          <w:rFonts w:asciiTheme="minorHAnsi" w:eastAsiaTheme="minorEastAsia" w:hAnsiTheme="minorHAnsi" w:cstheme="minorBidi"/>
          <w:noProof/>
          <w:kern w:val="2"/>
          <w:sz w:val="22"/>
          <w:szCs w:val="22"/>
          <w:lang w:eastAsia="en-GB"/>
          <w14:ligatures w14:val="standardContextual"/>
        </w:rPr>
        <w:tab/>
      </w:r>
      <w:r>
        <w:rPr>
          <w:noProof/>
        </w:rPr>
        <w:t>Fully qualified PDN Connection Set Identifier (FQ-CSID)</w:t>
      </w:r>
      <w:r>
        <w:rPr>
          <w:noProof/>
        </w:rPr>
        <w:tab/>
      </w:r>
      <w:r>
        <w:rPr>
          <w:noProof/>
        </w:rPr>
        <w:fldChar w:fldCharType="begin" w:fldLock="1"/>
      </w:r>
      <w:r>
        <w:rPr>
          <w:noProof/>
        </w:rPr>
        <w:instrText xml:space="preserve"> PAGEREF _Toc160974527 \h </w:instrText>
      </w:r>
      <w:r>
        <w:rPr>
          <w:noProof/>
        </w:rPr>
      </w:r>
      <w:r>
        <w:rPr>
          <w:noProof/>
        </w:rPr>
        <w:fldChar w:fldCharType="separate"/>
      </w:r>
      <w:r>
        <w:rPr>
          <w:noProof/>
        </w:rPr>
        <w:t>236</w:t>
      </w:r>
      <w:r>
        <w:rPr>
          <w:noProof/>
        </w:rPr>
        <w:fldChar w:fldCharType="end"/>
      </w:r>
    </w:p>
    <w:p w14:paraId="43AF6439" w14:textId="15736CF1"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2.44</w:t>
      </w:r>
      <w:r>
        <w:rPr>
          <w:rFonts w:asciiTheme="minorHAnsi" w:eastAsiaTheme="minorEastAsia" w:hAnsiTheme="minorHAnsi" w:cstheme="minorBidi"/>
          <w:noProof/>
          <w:kern w:val="2"/>
          <w:sz w:val="22"/>
          <w:szCs w:val="22"/>
          <w:lang w:eastAsia="en-GB"/>
          <w14:ligatures w14:val="standardContextual"/>
        </w:rPr>
        <w:tab/>
      </w:r>
      <w:r>
        <w:rPr>
          <w:noProof/>
        </w:rPr>
        <w:t>Volume Measurement</w:t>
      </w:r>
      <w:r>
        <w:rPr>
          <w:noProof/>
        </w:rPr>
        <w:tab/>
      </w:r>
      <w:r>
        <w:rPr>
          <w:noProof/>
        </w:rPr>
        <w:fldChar w:fldCharType="begin" w:fldLock="1"/>
      </w:r>
      <w:r>
        <w:rPr>
          <w:noProof/>
        </w:rPr>
        <w:instrText xml:space="preserve"> PAGEREF _Toc160974528 \h </w:instrText>
      </w:r>
      <w:r>
        <w:rPr>
          <w:noProof/>
        </w:rPr>
      </w:r>
      <w:r>
        <w:rPr>
          <w:noProof/>
        </w:rPr>
        <w:fldChar w:fldCharType="separate"/>
      </w:r>
      <w:r>
        <w:rPr>
          <w:noProof/>
        </w:rPr>
        <w:t>237</w:t>
      </w:r>
      <w:r>
        <w:rPr>
          <w:noProof/>
        </w:rPr>
        <w:fldChar w:fldCharType="end"/>
      </w:r>
    </w:p>
    <w:p w14:paraId="3AA4B793" w14:textId="5EA75E9A"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2.45</w:t>
      </w:r>
      <w:r>
        <w:rPr>
          <w:rFonts w:asciiTheme="minorHAnsi" w:eastAsiaTheme="minorEastAsia" w:hAnsiTheme="minorHAnsi" w:cstheme="minorBidi"/>
          <w:noProof/>
          <w:kern w:val="2"/>
          <w:sz w:val="22"/>
          <w:szCs w:val="22"/>
          <w:lang w:eastAsia="en-GB"/>
          <w14:ligatures w14:val="standardContextual"/>
        </w:rPr>
        <w:tab/>
      </w:r>
      <w:r>
        <w:rPr>
          <w:noProof/>
        </w:rPr>
        <w:t>Duration Measurement</w:t>
      </w:r>
      <w:r>
        <w:rPr>
          <w:noProof/>
        </w:rPr>
        <w:tab/>
      </w:r>
      <w:r>
        <w:rPr>
          <w:noProof/>
        </w:rPr>
        <w:fldChar w:fldCharType="begin" w:fldLock="1"/>
      </w:r>
      <w:r>
        <w:rPr>
          <w:noProof/>
        </w:rPr>
        <w:instrText xml:space="preserve"> PAGEREF _Toc160974529 \h </w:instrText>
      </w:r>
      <w:r>
        <w:rPr>
          <w:noProof/>
        </w:rPr>
      </w:r>
      <w:r>
        <w:rPr>
          <w:noProof/>
        </w:rPr>
        <w:fldChar w:fldCharType="separate"/>
      </w:r>
      <w:r>
        <w:rPr>
          <w:noProof/>
        </w:rPr>
        <w:t>237</w:t>
      </w:r>
      <w:r>
        <w:rPr>
          <w:noProof/>
        </w:rPr>
        <w:fldChar w:fldCharType="end"/>
      </w:r>
    </w:p>
    <w:p w14:paraId="5C234636" w14:textId="1A1142D2"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2.46</w:t>
      </w:r>
      <w:r>
        <w:rPr>
          <w:rFonts w:asciiTheme="minorHAnsi" w:eastAsiaTheme="minorEastAsia" w:hAnsiTheme="minorHAnsi" w:cstheme="minorBidi"/>
          <w:noProof/>
          <w:kern w:val="2"/>
          <w:sz w:val="22"/>
          <w:szCs w:val="22"/>
          <w:lang w:eastAsia="en-GB"/>
          <w14:ligatures w14:val="standardContextual"/>
        </w:rPr>
        <w:tab/>
      </w:r>
      <w:r>
        <w:rPr>
          <w:noProof/>
        </w:rPr>
        <w:t>Time of First Packet</w:t>
      </w:r>
      <w:r>
        <w:rPr>
          <w:noProof/>
        </w:rPr>
        <w:tab/>
      </w:r>
      <w:r>
        <w:rPr>
          <w:noProof/>
        </w:rPr>
        <w:fldChar w:fldCharType="begin" w:fldLock="1"/>
      </w:r>
      <w:r>
        <w:rPr>
          <w:noProof/>
        </w:rPr>
        <w:instrText xml:space="preserve"> PAGEREF _Toc160974530 \h </w:instrText>
      </w:r>
      <w:r>
        <w:rPr>
          <w:noProof/>
        </w:rPr>
      </w:r>
      <w:r>
        <w:rPr>
          <w:noProof/>
        </w:rPr>
        <w:fldChar w:fldCharType="separate"/>
      </w:r>
      <w:r>
        <w:rPr>
          <w:noProof/>
        </w:rPr>
        <w:t>238</w:t>
      </w:r>
      <w:r>
        <w:rPr>
          <w:noProof/>
        </w:rPr>
        <w:fldChar w:fldCharType="end"/>
      </w:r>
    </w:p>
    <w:p w14:paraId="50496E37" w14:textId="7557B35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2.47</w:t>
      </w:r>
      <w:r>
        <w:rPr>
          <w:rFonts w:asciiTheme="minorHAnsi" w:eastAsiaTheme="minorEastAsia" w:hAnsiTheme="minorHAnsi" w:cstheme="minorBidi"/>
          <w:noProof/>
          <w:kern w:val="2"/>
          <w:sz w:val="22"/>
          <w:szCs w:val="22"/>
          <w:lang w:eastAsia="en-GB"/>
          <w14:ligatures w14:val="standardContextual"/>
        </w:rPr>
        <w:tab/>
      </w:r>
      <w:r>
        <w:rPr>
          <w:noProof/>
        </w:rPr>
        <w:t>Time of Last Packet</w:t>
      </w:r>
      <w:r>
        <w:rPr>
          <w:noProof/>
        </w:rPr>
        <w:tab/>
      </w:r>
      <w:r>
        <w:rPr>
          <w:noProof/>
        </w:rPr>
        <w:fldChar w:fldCharType="begin" w:fldLock="1"/>
      </w:r>
      <w:r>
        <w:rPr>
          <w:noProof/>
        </w:rPr>
        <w:instrText xml:space="preserve"> PAGEREF _Toc160974531 \h </w:instrText>
      </w:r>
      <w:r>
        <w:rPr>
          <w:noProof/>
        </w:rPr>
      </w:r>
      <w:r>
        <w:rPr>
          <w:noProof/>
        </w:rPr>
        <w:fldChar w:fldCharType="separate"/>
      </w:r>
      <w:r>
        <w:rPr>
          <w:noProof/>
        </w:rPr>
        <w:t>238</w:t>
      </w:r>
      <w:r>
        <w:rPr>
          <w:noProof/>
        </w:rPr>
        <w:fldChar w:fldCharType="end"/>
      </w:r>
    </w:p>
    <w:p w14:paraId="2C1623B3" w14:textId="2A5F22E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2.48</w:t>
      </w:r>
      <w:r>
        <w:rPr>
          <w:rFonts w:asciiTheme="minorHAnsi" w:eastAsiaTheme="minorEastAsia" w:hAnsiTheme="minorHAnsi" w:cstheme="minorBidi"/>
          <w:noProof/>
          <w:kern w:val="2"/>
          <w:sz w:val="22"/>
          <w:szCs w:val="22"/>
          <w:lang w:eastAsia="en-GB"/>
          <w14:ligatures w14:val="standardContextual"/>
        </w:rPr>
        <w:tab/>
      </w:r>
      <w:r>
        <w:rPr>
          <w:noProof/>
        </w:rPr>
        <w:t>Quota Holding Time</w:t>
      </w:r>
      <w:r>
        <w:rPr>
          <w:noProof/>
        </w:rPr>
        <w:tab/>
      </w:r>
      <w:r>
        <w:rPr>
          <w:noProof/>
        </w:rPr>
        <w:fldChar w:fldCharType="begin" w:fldLock="1"/>
      </w:r>
      <w:r>
        <w:rPr>
          <w:noProof/>
        </w:rPr>
        <w:instrText xml:space="preserve"> PAGEREF _Toc160974532 \h </w:instrText>
      </w:r>
      <w:r>
        <w:rPr>
          <w:noProof/>
        </w:rPr>
      </w:r>
      <w:r>
        <w:rPr>
          <w:noProof/>
        </w:rPr>
        <w:fldChar w:fldCharType="separate"/>
      </w:r>
      <w:r>
        <w:rPr>
          <w:noProof/>
        </w:rPr>
        <w:t>238</w:t>
      </w:r>
      <w:r>
        <w:rPr>
          <w:noProof/>
        </w:rPr>
        <w:fldChar w:fldCharType="end"/>
      </w:r>
    </w:p>
    <w:p w14:paraId="68645D32" w14:textId="2652466E"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2.49</w:t>
      </w:r>
      <w:r>
        <w:rPr>
          <w:rFonts w:asciiTheme="minorHAnsi" w:eastAsiaTheme="minorEastAsia" w:hAnsiTheme="minorHAnsi" w:cstheme="minorBidi"/>
          <w:noProof/>
          <w:kern w:val="2"/>
          <w:sz w:val="22"/>
          <w:szCs w:val="22"/>
          <w:lang w:eastAsia="en-GB"/>
          <w14:ligatures w14:val="standardContextual"/>
        </w:rPr>
        <w:tab/>
      </w:r>
      <w:r>
        <w:rPr>
          <w:noProof/>
        </w:rPr>
        <w:t>Dropped DL Traffic Threshold</w:t>
      </w:r>
      <w:r>
        <w:rPr>
          <w:noProof/>
        </w:rPr>
        <w:tab/>
      </w:r>
      <w:r>
        <w:rPr>
          <w:noProof/>
        </w:rPr>
        <w:fldChar w:fldCharType="begin" w:fldLock="1"/>
      </w:r>
      <w:r>
        <w:rPr>
          <w:noProof/>
        </w:rPr>
        <w:instrText xml:space="preserve"> PAGEREF _Toc160974533 \h </w:instrText>
      </w:r>
      <w:r>
        <w:rPr>
          <w:noProof/>
        </w:rPr>
      </w:r>
      <w:r>
        <w:rPr>
          <w:noProof/>
        </w:rPr>
        <w:fldChar w:fldCharType="separate"/>
      </w:r>
      <w:r>
        <w:rPr>
          <w:noProof/>
        </w:rPr>
        <w:t>239</w:t>
      </w:r>
      <w:r>
        <w:rPr>
          <w:noProof/>
        </w:rPr>
        <w:fldChar w:fldCharType="end"/>
      </w:r>
    </w:p>
    <w:p w14:paraId="6D5838D4" w14:textId="02416B3E"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2.50</w:t>
      </w:r>
      <w:r>
        <w:rPr>
          <w:rFonts w:asciiTheme="minorHAnsi" w:eastAsiaTheme="minorEastAsia" w:hAnsiTheme="minorHAnsi" w:cstheme="minorBidi"/>
          <w:noProof/>
          <w:kern w:val="2"/>
          <w:sz w:val="22"/>
          <w:szCs w:val="22"/>
          <w:lang w:eastAsia="en-GB"/>
          <w14:ligatures w14:val="standardContextual"/>
        </w:rPr>
        <w:tab/>
      </w:r>
      <w:r>
        <w:rPr>
          <w:noProof/>
        </w:rPr>
        <w:t>Volume Quota</w:t>
      </w:r>
      <w:r>
        <w:rPr>
          <w:noProof/>
        </w:rPr>
        <w:tab/>
      </w:r>
      <w:r>
        <w:rPr>
          <w:noProof/>
        </w:rPr>
        <w:fldChar w:fldCharType="begin" w:fldLock="1"/>
      </w:r>
      <w:r>
        <w:rPr>
          <w:noProof/>
        </w:rPr>
        <w:instrText xml:space="preserve"> PAGEREF _Toc160974534 \h </w:instrText>
      </w:r>
      <w:r>
        <w:rPr>
          <w:noProof/>
        </w:rPr>
      </w:r>
      <w:r>
        <w:rPr>
          <w:noProof/>
        </w:rPr>
        <w:fldChar w:fldCharType="separate"/>
      </w:r>
      <w:r>
        <w:rPr>
          <w:noProof/>
        </w:rPr>
        <w:t>239</w:t>
      </w:r>
      <w:r>
        <w:rPr>
          <w:noProof/>
        </w:rPr>
        <w:fldChar w:fldCharType="end"/>
      </w:r>
    </w:p>
    <w:p w14:paraId="6C890BE8" w14:textId="0F301AF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2.51</w:t>
      </w:r>
      <w:r>
        <w:rPr>
          <w:rFonts w:asciiTheme="minorHAnsi" w:eastAsiaTheme="minorEastAsia" w:hAnsiTheme="minorHAnsi" w:cstheme="minorBidi"/>
          <w:noProof/>
          <w:kern w:val="2"/>
          <w:sz w:val="22"/>
          <w:szCs w:val="22"/>
          <w:lang w:eastAsia="en-GB"/>
          <w14:ligatures w14:val="standardContextual"/>
        </w:rPr>
        <w:tab/>
      </w:r>
      <w:r>
        <w:rPr>
          <w:noProof/>
        </w:rPr>
        <w:t>Time Quota</w:t>
      </w:r>
      <w:r>
        <w:rPr>
          <w:noProof/>
        </w:rPr>
        <w:tab/>
      </w:r>
      <w:r>
        <w:rPr>
          <w:noProof/>
        </w:rPr>
        <w:fldChar w:fldCharType="begin" w:fldLock="1"/>
      </w:r>
      <w:r>
        <w:rPr>
          <w:noProof/>
        </w:rPr>
        <w:instrText xml:space="preserve"> PAGEREF _Toc160974535 \h </w:instrText>
      </w:r>
      <w:r>
        <w:rPr>
          <w:noProof/>
        </w:rPr>
      </w:r>
      <w:r>
        <w:rPr>
          <w:noProof/>
        </w:rPr>
        <w:fldChar w:fldCharType="separate"/>
      </w:r>
      <w:r>
        <w:rPr>
          <w:noProof/>
        </w:rPr>
        <w:t>240</w:t>
      </w:r>
      <w:r>
        <w:rPr>
          <w:noProof/>
        </w:rPr>
        <w:fldChar w:fldCharType="end"/>
      </w:r>
    </w:p>
    <w:p w14:paraId="609ABCE3" w14:textId="2157B0D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2.52</w:t>
      </w:r>
      <w:r>
        <w:rPr>
          <w:rFonts w:asciiTheme="minorHAnsi" w:eastAsiaTheme="minorEastAsia" w:hAnsiTheme="minorHAnsi" w:cstheme="minorBidi"/>
          <w:noProof/>
          <w:kern w:val="2"/>
          <w:sz w:val="22"/>
          <w:szCs w:val="22"/>
          <w:lang w:eastAsia="en-GB"/>
          <w14:ligatures w14:val="standardContextual"/>
        </w:rPr>
        <w:tab/>
      </w:r>
      <w:r>
        <w:rPr>
          <w:noProof/>
        </w:rPr>
        <w:t>Start Time</w:t>
      </w:r>
      <w:r>
        <w:rPr>
          <w:noProof/>
        </w:rPr>
        <w:tab/>
      </w:r>
      <w:r>
        <w:rPr>
          <w:noProof/>
        </w:rPr>
        <w:fldChar w:fldCharType="begin" w:fldLock="1"/>
      </w:r>
      <w:r>
        <w:rPr>
          <w:noProof/>
        </w:rPr>
        <w:instrText xml:space="preserve"> PAGEREF _Toc160974536 \h </w:instrText>
      </w:r>
      <w:r>
        <w:rPr>
          <w:noProof/>
        </w:rPr>
      </w:r>
      <w:r>
        <w:rPr>
          <w:noProof/>
        </w:rPr>
        <w:fldChar w:fldCharType="separate"/>
      </w:r>
      <w:r>
        <w:rPr>
          <w:noProof/>
        </w:rPr>
        <w:t>240</w:t>
      </w:r>
      <w:r>
        <w:rPr>
          <w:noProof/>
        </w:rPr>
        <w:fldChar w:fldCharType="end"/>
      </w:r>
    </w:p>
    <w:p w14:paraId="2B4D492D" w14:textId="76289B7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2.53</w:t>
      </w:r>
      <w:r>
        <w:rPr>
          <w:rFonts w:asciiTheme="minorHAnsi" w:eastAsiaTheme="minorEastAsia" w:hAnsiTheme="minorHAnsi" w:cstheme="minorBidi"/>
          <w:noProof/>
          <w:kern w:val="2"/>
          <w:sz w:val="22"/>
          <w:szCs w:val="22"/>
          <w:lang w:eastAsia="en-GB"/>
          <w14:ligatures w14:val="standardContextual"/>
        </w:rPr>
        <w:tab/>
      </w:r>
      <w:r>
        <w:rPr>
          <w:noProof/>
        </w:rPr>
        <w:t>End Time</w:t>
      </w:r>
      <w:r>
        <w:rPr>
          <w:noProof/>
        </w:rPr>
        <w:tab/>
      </w:r>
      <w:r>
        <w:rPr>
          <w:noProof/>
        </w:rPr>
        <w:fldChar w:fldCharType="begin" w:fldLock="1"/>
      </w:r>
      <w:r>
        <w:rPr>
          <w:noProof/>
        </w:rPr>
        <w:instrText xml:space="preserve"> PAGEREF _Toc160974537 \h </w:instrText>
      </w:r>
      <w:r>
        <w:rPr>
          <w:noProof/>
        </w:rPr>
      </w:r>
      <w:r>
        <w:rPr>
          <w:noProof/>
        </w:rPr>
        <w:fldChar w:fldCharType="separate"/>
      </w:r>
      <w:r>
        <w:rPr>
          <w:noProof/>
        </w:rPr>
        <w:t>240</w:t>
      </w:r>
      <w:r>
        <w:rPr>
          <w:noProof/>
        </w:rPr>
        <w:fldChar w:fldCharType="end"/>
      </w:r>
    </w:p>
    <w:p w14:paraId="4EFD0EBA" w14:textId="0331A0F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8.2.54</w:t>
      </w:r>
      <w:r>
        <w:rPr>
          <w:rFonts w:asciiTheme="minorHAnsi" w:eastAsiaTheme="minorEastAsia" w:hAnsiTheme="minorHAnsi" w:cstheme="minorBidi"/>
          <w:noProof/>
          <w:kern w:val="2"/>
          <w:sz w:val="22"/>
          <w:szCs w:val="22"/>
          <w:lang w:eastAsia="en-GB"/>
          <w14:ligatures w14:val="standardContextual"/>
        </w:rPr>
        <w:tab/>
      </w:r>
      <w:r>
        <w:rPr>
          <w:noProof/>
        </w:rPr>
        <w:t>URR ID</w:t>
      </w:r>
      <w:r>
        <w:rPr>
          <w:noProof/>
        </w:rPr>
        <w:tab/>
      </w:r>
      <w:r>
        <w:rPr>
          <w:noProof/>
        </w:rPr>
        <w:fldChar w:fldCharType="begin" w:fldLock="1"/>
      </w:r>
      <w:r>
        <w:rPr>
          <w:noProof/>
        </w:rPr>
        <w:instrText xml:space="preserve"> PAGEREF _Toc160974538 \h </w:instrText>
      </w:r>
      <w:r>
        <w:rPr>
          <w:noProof/>
        </w:rPr>
      </w:r>
      <w:r>
        <w:rPr>
          <w:noProof/>
        </w:rPr>
        <w:fldChar w:fldCharType="separate"/>
      </w:r>
      <w:r>
        <w:rPr>
          <w:noProof/>
        </w:rPr>
        <w:t>241</w:t>
      </w:r>
      <w:r>
        <w:rPr>
          <w:noProof/>
        </w:rPr>
        <w:fldChar w:fldCharType="end"/>
      </w:r>
    </w:p>
    <w:p w14:paraId="5D2AC511" w14:textId="7E4B5FAA"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8.2.55</w:t>
      </w:r>
      <w:r>
        <w:rPr>
          <w:rFonts w:asciiTheme="minorHAnsi" w:eastAsiaTheme="minorEastAsia" w:hAnsiTheme="minorHAnsi" w:cstheme="minorBidi"/>
          <w:noProof/>
          <w:kern w:val="2"/>
          <w:sz w:val="22"/>
          <w:szCs w:val="22"/>
          <w:lang w:eastAsia="en-GB"/>
          <w14:ligatures w14:val="standardContextual"/>
        </w:rPr>
        <w:tab/>
      </w:r>
      <w:r>
        <w:rPr>
          <w:noProof/>
        </w:rPr>
        <w:t>Linked URR ID IE</w:t>
      </w:r>
      <w:r>
        <w:rPr>
          <w:noProof/>
        </w:rPr>
        <w:tab/>
      </w:r>
      <w:r>
        <w:rPr>
          <w:noProof/>
        </w:rPr>
        <w:fldChar w:fldCharType="begin" w:fldLock="1"/>
      </w:r>
      <w:r>
        <w:rPr>
          <w:noProof/>
        </w:rPr>
        <w:instrText xml:space="preserve"> PAGEREF _Toc160974539 \h </w:instrText>
      </w:r>
      <w:r>
        <w:rPr>
          <w:noProof/>
        </w:rPr>
      </w:r>
      <w:r>
        <w:rPr>
          <w:noProof/>
        </w:rPr>
        <w:fldChar w:fldCharType="separate"/>
      </w:r>
      <w:r>
        <w:rPr>
          <w:noProof/>
        </w:rPr>
        <w:t>241</w:t>
      </w:r>
      <w:r>
        <w:rPr>
          <w:noProof/>
        </w:rPr>
        <w:fldChar w:fldCharType="end"/>
      </w:r>
    </w:p>
    <w:p w14:paraId="4CD712AA" w14:textId="04B6006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2.56</w:t>
      </w:r>
      <w:r>
        <w:rPr>
          <w:rFonts w:asciiTheme="minorHAnsi" w:eastAsiaTheme="minorEastAsia" w:hAnsiTheme="minorHAnsi" w:cstheme="minorBidi"/>
          <w:noProof/>
          <w:kern w:val="2"/>
          <w:sz w:val="22"/>
          <w:szCs w:val="22"/>
          <w:lang w:eastAsia="en-GB"/>
          <w14:ligatures w14:val="standardContextual"/>
        </w:rPr>
        <w:tab/>
      </w:r>
      <w:r>
        <w:rPr>
          <w:noProof/>
        </w:rPr>
        <w:t>Outer Header Creation</w:t>
      </w:r>
      <w:r>
        <w:rPr>
          <w:noProof/>
        </w:rPr>
        <w:tab/>
      </w:r>
      <w:r>
        <w:rPr>
          <w:noProof/>
        </w:rPr>
        <w:fldChar w:fldCharType="begin" w:fldLock="1"/>
      </w:r>
      <w:r>
        <w:rPr>
          <w:noProof/>
        </w:rPr>
        <w:instrText xml:space="preserve"> PAGEREF _Toc160974540 \h </w:instrText>
      </w:r>
      <w:r>
        <w:rPr>
          <w:noProof/>
        </w:rPr>
      </w:r>
      <w:r>
        <w:rPr>
          <w:noProof/>
        </w:rPr>
        <w:fldChar w:fldCharType="separate"/>
      </w:r>
      <w:r>
        <w:rPr>
          <w:noProof/>
        </w:rPr>
        <w:t>241</w:t>
      </w:r>
      <w:r>
        <w:rPr>
          <w:noProof/>
        </w:rPr>
        <w:fldChar w:fldCharType="end"/>
      </w:r>
    </w:p>
    <w:p w14:paraId="71F3D667" w14:textId="3772191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8.2.57</w:t>
      </w:r>
      <w:r>
        <w:rPr>
          <w:rFonts w:asciiTheme="minorHAnsi" w:eastAsiaTheme="minorEastAsia" w:hAnsiTheme="minorHAnsi" w:cstheme="minorBidi"/>
          <w:noProof/>
          <w:kern w:val="2"/>
          <w:sz w:val="22"/>
          <w:szCs w:val="22"/>
          <w:lang w:eastAsia="en-GB"/>
          <w14:ligatures w14:val="standardContextual"/>
        </w:rPr>
        <w:tab/>
      </w:r>
      <w:r>
        <w:rPr>
          <w:noProof/>
        </w:rPr>
        <w:t>BAR ID</w:t>
      </w:r>
      <w:r>
        <w:rPr>
          <w:noProof/>
        </w:rPr>
        <w:tab/>
      </w:r>
      <w:r>
        <w:rPr>
          <w:noProof/>
        </w:rPr>
        <w:fldChar w:fldCharType="begin" w:fldLock="1"/>
      </w:r>
      <w:r>
        <w:rPr>
          <w:noProof/>
        </w:rPr>
        <w:instrText xml:space="preserve"> PAGEREF _Toc160974541 \h </w:instrText>
      </w:r>
      <w:r>
        <w:rPr>
          <w:noProof/>
        </w:rPr>
      </w:r>
      <w:r>
        <w:rPr>
          <w:noProof/>
        </w:rPr>
        <w:fldChar w:fldCharType="separate"/>
      </w:r>
      <w:r>
        <w:rPr>
          <w:noProof/>
        </w:rPr>
        <w:t>243</w:t>
      </w:r>
      <w:r>
        <w:rPr>
          <w:noProof/>
        </w:rPr>
        <w:fldChar w:fldCharType="end"/>
      </w:r>
    </w:p>
    <w:p w14:paraId="327514AC" w14:textId="62A7055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2.58</w:t>
      </w:r>
      <w:r>
        <w:rPr>
          <w:rFonts w:asciiTheme="minorHAnsi" w:eastAsiaTheme="minorEastAsia" w:hAnsiTheme="minorHAnsi" w:cstheme="minorBidi"/>
          <w:noProof/>
          <w:kern w:val="2"/>
          <w:sz w:val="22"/>
          <w:szCs w:val="22"/>
          <w:lang w:eastAsia="en-GB"/>
          <w14:ligatures w14:val="standardContextual"/>
        </w:rPr>
        <w:tab/>
      </w:r>
      <w:r>
        <w:rPr>
          <w:noProof/>
        </w:rPr>
        <w:t>CP Function Features</w:t>
      </w:r>
      <w:r>
        <w:rPr>
          <w:noProof/>
        </w:rPr>
        <w:tab/>
      </w:r>
      <w:r>
        <w:rPr>
          <w:noProof/>
        </w:rPr>
        <w:fldChar w:fldCharType="begin" w:fldLock="1"/>
      </w:r>
      <w:r>
        <w:rPr>
          <w:noProof/>
        </w:rPr>
        <w:instrText xml:space="preserve"> PAGEREF _Toc160974542 \h </w:instrText>
      </w:r>
      <w:r>
        <w:rPr>
          <w:noProof/>
        </w:rPr>
      </w:r>
      <w:r>
        <w:rPr>
          <w:noProof/>
        </w:rPr>
        <w:fldChar w:fldCharType="separate"/>
      </w:r>
      <w:r>
        <w:rPr>
          <w:noProof/>
        </w:rPr>
        <w:t>243</w:t>
      </w:r>
      <w:r>
        <w:rPr>
          <w:noProof/>
        </w:rPr>
        <w:fldChar w:fldCharType="end"/>
      </w:r>
    </w:p>
    <w:p w14:paraId="50A6C9A6" w14:textId="253B76D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2.59</w:t>
      </w:r>
      <w:r>
        <w:rPr>
          <w:rFonts w:asciiTheme="minorHAnsi" w:eastAsiaTheme="minorEastAsia" w:hAnsiTheme="minorHAnsi" w:cstheme="minorBidi"/>
          <w:noProof/>
          <w:kern w:val="2"/>
          <w:sz w:val="22"/>
          <w:szCs w:val="22"/>
          <w:lang w:eastAsia="en-GB"/>
          <w14:ligatures w14:val="standardContextual"/>
        </w:rPr>
        <w:tab/>
      </w:r>
      <w:r>
        <w:rPr>
          <w:noProof/>
        </w:rPr>
        <w:t>Usage Information</w:t>
      </w:r>
      <w:r>
        <w:rPr>
          <w:noProof/>
        </w:rPr>
        <w:tab/>
      </w:r>
      <w:r>
        <w:rPr>
          <w:noProof/>
        </w:rPr>
        <w:fldChar w:fldCharType="begin" w:fldLock="1"/>
      </w:r>
      <w:r>
        <w:rPr>
          <w:noProof/>
        </w:rPr>
        <w:instrText xml:space="preserve"> PAGEREF _Toc160974543 \h </w:instrText>
      </w:r>
      <w:r>
        <w:rPr>
          <w:noProof/>
        </w:rPr>
      </w:r>
      <w:r>
        <w:rPr>
          <w:noProof/>
        </w:rPr>
        <w:fldChar w:fldCharType="separate"/>
      </w:r>
      <w:r>
        <w:rPr>
          <w:noProof/>
        </w:rPr>
        <w:t>244</w:t>
      </w:r>
      <w:r>
        <w:rPr>
          <w:noProof/>
        </w:rPr>
        <w:fldChar w:fldCharType="end"/>
      </w:r>
    </w:p>
    <w:p w14:paraId="2992C3DE" w14:textId="4E44F31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2.60</w:t>
      </w:r>
      <w:r>
        <w:rPr>
          <w:rFonts w:asciiTheme="minorHAnsi" w:eastAsiaTheme="minorEastAsia" w:hAnsiTheme="minorHAnsi" w:cstheme="minorBidi"/>
          <w:noProof/>
          <w:kern w:val="2"/>
          <w:sz w:val="22"/>
          <w:szCs w:val="22"/>
          <w:lang w:eastAsia="en-GB"/>
          <w14:ligatures w14:val="standardContextual"/>
        </w:rPr>
        <w:tab/>
      </w:r>
      <w:r>
        <w:rPr>
          <w:noProof/>
        </w:rPr>
        <w:t>Application Instance ID</w:t>
      </w:r>
      <w:r>
        <w:rPr>
          <w:noProof/>
        </w:rPr>
        <w:tab/>
      </w:r>
      <w:r>
        <w:rPr>
          <w:noProof/>
        </w:rPr>
        <w:fldChar w:fldCharType="begin" w:fldLock="1"/>
      </w:r>
      <w:r>
        <w:rPr>
          <w:noProof/>
        </w:rPr>
        <w:instrText xml:space="preserve"> PAGEREF _Toc160974544 \h </w:instrText>
      </w:r>
      <w:r>
        <w:rPr>
          <w:noProof/>
        </w:rPr>
      </w:r>
      <w:r>
        <w:rPr>
          <w:noProof/>
        </w:rPr>
        <w:fldChar w:fldCharType="separate"/>
      </w:r>
      <w:r>
        <w:rPr>
          <w:noProof/>
        </w:rPr>
        <w:t>244</w:t>
      </w:r>
      <w:r>
        <w:rPr>
          <w:noProof/>
        </w:rPr>
        <w:fldChar w:fldCharType="end"/>
      </w:r>
    </w:p>
    <w:p w14:paraId="7E70D7F6" w14:textId="0979A7B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2.61</w:t>
      </w:r>
      <w:r>
        <w:rPr>
          <w:rFonts w:asciiTheme="minorHAnsi" w:eastAsiaTheme="minorEastAsia" w:hAnsiTheme="minorHAnsi" w:cstheme="minorBidi"/>
          <w:noProof/>
          <w:kern w:val="2"/>
          <w:sz w:val="22"/>
          <w:szCs w:val="22"/>
          <w:lang w:eastAsia="en-GB"/>
          <w14:ligatures w14:val="standardContextual"/>
        </w:rPr>
        <w:tab/>
      </w:r>
      <w:r>
        <w:rPr>
          <w:noProof/>
        </w:rPr>
        <w:t>Flow Information</w:t>
      </w:r>
      <w:r>
        <w:rPr>
          <w:noProof/>
        </w:rPr>
        <w:tab/>
      </w:r>
      <w:r>
        <w:rPr>
          <w:noProof/>
        </w:rPr>
        <w:fldChar w:fldCharType="begin" w:fldLock="1"/>
      </w:r>
      <w:r>
        <w:rPr>
          <w:noProof/>
        </w:rPr>
        <w:instrText xml:space="preserve"> PAGEREF _Toc160974545 \h </w:instrText>
      </w:r>
      <w:r>
        <w:rPr>
          <w:noProof/>
        </w:rPr>
      </w:r>
      <w:r>
        <w:rPr>
          <w:noProof/>
        </w:rPr>
        <w:fldChar w:fldCharType="separate"/>
      </w:r>
      <w:r>
        <w:rPr>
          <w:noProof/>
        </w:rPr>
        <w:t>245</w:t>
      </w:r>
      <w:r>
        <w:rPr>
          <w:noProof/>
        </w:rPr>
        <w:fldChar w:fldCharType="end"/>
      </w:r>
    </w:p>
    <w:p w14:paraId="4A1A0109" w14:textId="619403C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2.62</w:t>
      </w:r>
      <w:r>
        <w:rPr>
          <w:rFonts w:asciiTheme="minorHAnsi" w:eastAsiaTheme="minorEastAsia" w:hAnsiTheme="minorHAnsi" w:cstheme="minorBidi"/>
          <w:noProof/>
          <w:kern w:val="2"/>
          <w:sz w:val="22"/>
          <w:szCs w:val="22"/>
          <w:lang w:eastAsia="en-GB"/>
          <w14:ligatures w14:val="standardContextual"/>
        </w:rPr>
        <w:tab/>
      </w:r>
      <w:r>
        <w:rPr>
          <w:noProof/>
        </w:rPr>
        <w:t>UE IP Address</w:t>
      </w:r>
      <w:r>
        <w:rPr>
          <w:noProof/>
        </w:rPr>
        <w:tab/>
      </w:r>
      <w:r>
        <w:rPr>
          <w:noProof/>
        </w:rPr>
        <w:fldChar w:fldCharType="begin" w:fldLock="1"/>
      </w:r>
      <w:r>
        <w:rPr>
          <w:noProof/>
        </w:rPr>
        <w:instrText xml:space="preserve"> PAGEREF _Toc160974546 \h </w:instrText>
      </w:r>
      <w:r>
        <w:rPr>
          <w:noProof/>
        </w:rPr>
      </w:r>
      <w:r>
        <w:rPr>
          <w:noProof/>
        </w:rPr>
        <w:fldChar w:fldCharType="separate"/>
      </w:r>
      <w:r>
        <w:rPr>
          <w:noProof/>
        </w:rPr>
        <w:t>245</w:t>
      </w:r>
      <w:r>
        <w:rPr>
          <w:noProof/>
        </w:rPr>
        <w:fldChar w:fldCharType="end"/>
      </w:r>
    </w:p>
    <w:p w14:paraId="62A69C18" w14:textId="56FA823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2.63</w:t>
      </w:r>
      <w:r>
        <w:rPr>
          <w:rFonts w:asciiTheme="minorHAnsi" w:eastAsiaTheme="minorEastAsia" w:hAnsiTheme="minorHAnsi" w:cstheme="minorBidi"/>
          <w:noProof/>
          <w:kern w:val="2"/>
          <w:sz w:val="22"/>
          <w:szCs w:val="22"/>
          <w:lang w:eastAsia="en-GB"/>
          <w14:ligatures w14:val="standardContextual"/>
        </w:rPr>
        <w:tab/>
      </w:r>
      <w:r>
        <w:rPr>
          <w:noProof/>
        </w:rPr>
        <w:t>Packet Rate</w:t>
      </w:r>
      <w:r>
        <w:rPr>
          <w:noProof/>
        </w:rPr>
        <w:tab/>
      </w:r>
      <w:r>
        <w:rPr>
          <w:noProof/>
        </w:rPr>
        <w:fldChar w:fldCharType="begin" w:fldLock="1"/>
      </w:r>
      <w:r>
        <w:rPr>
          <w:noProof/>
        </w:rPr>
        <w:instrText xml:space="preserve"> PAGEREF _Toc160974547 \h </w:instrText>
      </w:r>
      <w:r>
        <w:rPr>
          <w:noProof/>
        </w:rPr>
      </w:r>
      <w:r>
        <w:rPr>
          <w:noProof/>
        </w:rPr>
        <w:fldChar w:fldCharType="separate"/>
      </w:r>
      <w:r>
        <w:rPr>
          <w:noProof/>
        </w:rPr>
        <w:t>246</w:t>
      </w:r>
      <w:r>
        <w:rPr>
          <w:noProof/>
        </w:rPr>
        <w:fldChar w:fldCharType="end"/>
      </w:r>
    </w:p>
    <w:p w14:paraId="2CBF3F27" w14:textId="1DFECC5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2.64</w:t>
      </w:r>
      <w:r>
        <w:rPr>
          <w:rFonts w:asciiTheme="minorHAnsi" w:eastAsiaTheme="minorEastAsia" w:hAnsiTheme="minorHAnsi" w:cstheme="minorBidi"/>
          <w:noProof/>
          <w:kern w:val="2"/>
          <w:sz w:val="22"/>
          <w:szCs w:val="22"/>
          <w:lang w:eastAsia="en-GB"/>
          <w14:ligatures w14:val="standardContextual"/>
        </w:rPr>
        <w:tab/>
      </w:r>
      <w:r>
        <w:rPr>
          <w:noProof/>
        </w:rPr>
        <w:t>Outer Header Removal</w:t>
      </w:r>
      <w:r>
        <w:rPr>
          <w:noProof/>
        </w:rPr>
        <w:tab/>
      </w:r>
      <w:r>
        <w:rPr>
          <w:noProof/>
        </w:rPr>
        <w:fldChar w:fldCharType="begin" w:fldLock="1"/>
      </w:r>
      <w:r>
        <w:rPr>
          <w:noProof/>
        </w:rPr>
        <w:instrText xml:space="preserve"> PAGEREF _Toc160974548 \h </w:instrText>
      </w:r>
      <w:r>
        <w:rPr>
          <w:noProof/>
        </w:rPr>
      </w:r>
      <w:r>
        <w:rPr>
          <w:noProof/>
        </w:rPr>
        <w:fldChar w:fldCharType="separate"/>
      </w:r>
      <w:r>
        <w:rPr>
          <w:noProof/>
        </w:rPr>
        <w:t>248</w:t>
      </w:r>
      <w:r>
        <w:rPr>
          <w:noProof/>
        </w:rPr>
        <w:fldChar w:fldCharType="end"/>
      </w:r>
    </w:p>
    <w:p w14:paraId="3FE68D5D" w14:textId="4AD0F81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en-US"/>
        </w:rPr>
        <w:t>8.2.65</w:t>
      </w:r>
      <w:r>
        <w:rPr>
          <w:rFonts w:asciiTheme="minorHAnsi" w:eastAsiaTheme="minorEastAsia" w:hAnsiTheme="minorHAnsi" w:cstheme="minorBidi"/>
          <w:noProof/>
          <w:kern w:val="2"/>
          <w:sz w:val="22"/>
          <w:szCs w:val="22"/>
          <w:lang w:eastAsia="en-GB"/>
          <w14:ligatures w14:val="standardContextual"/>
        </w:rPr>
        <w:tab/>
      </w:r>
      <w:r w:rsidRPr="00941C1C">
        <w:rPr>
          <w:noProof/>
          <w:lang w:val="en-US" w:eastAsia="zh-CN"/>
        </w:rPr>
        <w:t>Recovery Time Stamp</w:t>
      </w:r>
      <w:r>
        <w:rPr>
          <w:noProof/>
        </w:rPr>
        <w:tab/>
      </w:r>
      <w:r>
        <w:rPr>
          <w:noProof/>
        </w:rPr>
        <w:fldChar w:fldCharType="begin" w:fldLock="1"/>
      </w:r>
      <w:r>
        <w:rPr>
          <w:noProof/>
        </w:rPr>
        <w:instrText xml:space="preserve"> PAGEREF _Toc160974549 \h </w:instrText>
      </w:r>
      <w:r>
        <w:rPr>
          <w:noProof/>
        </w:rPr>
      </w:r>
      <w:r>
        <w:rPr>
          <w:noProof/>
        </w:rPr>
        <w:fldChar w:fldCharType="separate"/>
      </w:r>
      <w:r>
        <w:rPr>
          <w:noProof/>
        </w:rPr>
        <w:t>249</w:t>
      </w:r>
      <w:r>
        <w:rPr>
          <w:noProof/>
        </w:rPr>
        <w:fldChar w:fldCharType="end"/>
      </w:r>
    </w:p>
    <w:p w14:paraId="0ACA0C98" w14:textId="54EB908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2.66</w:t>
      </w:r>
      <w:r>
        <w:rPr>
          <w:rFonts w:asciiTheme="minorHAnsi" w:eastAsiaTheme="minorEastAsia" w:hAnsiTheme="minorHAnsi" w:cstheme="minorBidi"/>
          <w:noProof/>
          <w:kern w:val="2"/>
          <w:sz w:val="22"/>
          <w:szCs w:val="22"/>
          <w:lang w:eastAsia="en-GB"/>
          <w14:ligatures w14:val="standardContextual"/>
        </w:rPr>
        <w:tab/>
      </w:r>
      <w:r>
        <w:rPr>
          <w:noProof/>
        </w:rPr>
        <w:t>DL Flow Level Marking</w:t>
      </w:r>
      <w:r>
        <w:rPr>
          <w:noProof/>
        </w:rPr>
        <w:tab/>
      </w:r>
      <w:r>
        <w:rPr>
          <w:noProof/>
        </w:rPr>
        <w:fldChar w:fldCharType="begin" w:fldLock="1"/>
      </w:r>
      <w:r>
        <w:rPr>
          <w:noProof/>
        </w:rPr>
        <w:instrText xml:space="preserve"> PAGEREF _Toc160974550 \h </w:instrText>
      </w:r>
      <w:r>
        <w:rPr>
          <w:noProof/>
        </w:rPr>
      </w:r>
      <w:r>
        <w:rPr>
          <w:noProof/>
        </w:rPr>
        <w:fldChar w:fldCharType="separate"/>
      </w:r>
      <w:r>
        <w:rPr>
          <w:noProof/>
        </w:rPr>
        <w:t>249</w:t>
      </w:r>
      <w:r>
        <w:rPr>
          <w:noProof/>
        </w:rPr>
        <w:fldChar w:fldCharType="end"/>
      </w:r>
    </w:p>
    <w:p w14:paraId="0451D49A" w14:textId="4D8CB33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2.67</w:t>
      </w:r>
      <w:r>
        <w:rPr>
          <w:rFonts w:asciiTheme="minorHAnsi" w:eastAsiaTheme="minorEastAsia" w:hAnsiTheme="minorHAnsi" w:cstheme="minorBidi"/>
          <w:noProof/>
          <w:kern w:val="2"/>
          <w:sz w:val="22"/>
          <w:szCs w:val="22"/>
          <w:lang w:eastAsia="en-GB"/>
          <w14:ligatures w14:val="standardContextual"/>
        </w:rPr>
        <w:tab/>
      </w:r>
      <w:r>
        <w:rPr>
          <w:noProof/>
        </w:rPr>
        <w:t>Header Enrichment</w:t>
      </w:r>
      <w:r>
        <w:rPr>
          <w:noProof/>
        </w:rPr>
        <w:tab/>
      </w:r>
      <w:r>
        <w:rPr>
          <w:noProof/>
        </w:rPr>
        <w:fldChar w:fldCharType="begin" w:fldLock="1"/>
      </w:r>
      <w:r>
        <w:rPr>
          <w:noProof/>
        </w:rPr>
        <w:instrText xml:space="preserve"> PAGEREF _Toc160974551 \h </w:instrText>
      </w:r>
      <w:r>
        <w:rPr>
          <w:noProof/>
        </w:rPr>
      </w:r>
      <w:r>
        <w:rPr>
          <w:noProof/>
        </w:rPr>
        <w:fldChar w:fldCharType="separate"/>
      </w:r>
      <w:r>
        <w:rPr>
          <w:noProof/>
        </w:rPr>
        <w:t>249</w:t>
      </w:r>
      <w:r>
        <w:rPr>
          <w:noProof/>
        </w:rPr>
        <w:fldChar w:fldCharType="end"/>
      </w:r>
    </w:p>
    <w:p w14:paraId="5255BFF5" w14:textId="65B0BFC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2.68</w:t>
      </w:r>
      <w:r>
        <w:rPr>
          <w:rFonts w:asciiTheme="minorHAnsi" w:eastAsiaTheme="minorEastAsia" w:hAnsiTheme="minorHAnsi" w:cstheme="minorBidi"/>
          <w:noProof/>
          <w:kern w:val="2"/>
          <w:sz w:val="22"/>
          <w:szCs w:val="22"/>
          <w:lang w:eastAsia="en-GB"/>
          <w14:ligatures w14:val="standardContextual"/>
        </w:rPr>
        <w:tab/>
      </w:r>
      <w:r>
        <w:rPr>
          <w:noProof/>
        </w:rPr>
        <w:t>Measurement Information</w:t>
      </w:r>
      <w:r>
        <w:rPr>
          <w:noProof/>
        </w:rPr>
        <w:tab/>
      </w:r>
      <w:r>
        <w:rPr>
          <w:noProof/>
        </w:rPr>
        <w:fldChar w:fldCharType="begin" w:fldLock="1"/>
      </w:r>
      <w:r>
        <w:rPr>
          <w:noProof/>
        </w:rPr>
        <w:instrText xml:space="preserve"> PAGEREF _Toc160974552 \h </w:instrText>
      </w:r>
      <w:r>
        <w:rPr>
          <w:noProof/>
        </w:rPr>
      </w:r>
      <w:r>
        <w:rPr>
          <w:noProof/>
        </w:rPr>
        <w:fldChar w:fldCharType="separate"/>
      </w:r>
      <w:r>
        <w:rPr>
          <w:noProof/>
        </w:rPr>
        <w:t>250</w:t>
      </w:r>
      <w:r>
        <w:rPr>
          <w:noProof/>
        </w:rPr>
        <w:fldChar w:fldCharType="end"/>
      </w:r>
    </w:p>
    <w:p w14:paraId="3EB1F3B2" w14:textId="585F9D8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2.69</w:t>
      </w:r>
      <w:r>
        <w:rPr>
          <w:rFonts w:asciiTheme="minorHAnsi" w:eastAsiaTheme="minorEastAsia" w:hAnsiTheme="minorHAnsi" w:cstheme="minorBidi"/>
          <w:noProof/>
          <w:kern w:val="2"/>
          <w:sz w:val="22"/>
          <w:szCs w:val="22"/>
          <w:lang w:eastAsia="en-GB"/>
          <w14:ligatures w14:val="standardContextual"/>
        </w:rPr>
        <w:tab/>
      </w:r>
      <w:r>
        <w:rPr>
          <w:noProof/>
        </w:rPr>
        <w:t>Node Report Type</w:t>
      </w:r>
      <w:r>
        <w:rPr>
          <w:noProof/>
        </w:rPr>
        <w:tab/>
      </w:r>
      <w:r>
        <w:rPr>
          <w:noProof/>
        </w:rPr>
        <w:fldChar w:fldCharType="begin" w:fldLock="1"/>
      </w:r>
      <w:r>
        <w:rPr>
          <w:noProof/>
        </w:rPr>
        <w:instrText xml:space="preserve"> PAGEREF _Toc160974553 \h </w:instrText>
      </w:r>
      <w:r>
        <w:rPr>
          <w:noProof/>
        </w:rPr>
      </w:r>
      <w:r>
        <w:rPr>
          <w:noProof/>
        </w:rPr>
        <w:fldChar w:fldCharType="separate"/>
      </w:r>
      <w:r>
        <w:rPr>
          <w:noProof/>
        </w:rPr>
        <w:t>251</w:t>
      </w:r>
      <w:r>
        <w:rPr>
          <w:noProof/>
        </w:rPr>
        <w:fldChar w:fldCharType="end"/>
      </w:r>
    </w:p>
    <w:p w14:paraId="4BDEB766" w14:textId="29E29DC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2.70</w:t>
      </w:r>
      <w:r>
        <w:rPr>
          <w:rFonts w:asciiTheme="minorHAnsi" w:eastAsiaTheme="minorEastAsia" w:hAnsiTheme="minorHAnsi" w:cstheme="minorBidi"/>
          <w:noProof/>
          <w:kern w:val="2"/>
          <w:sz w:val="22"/>
          <w:szCs w:val="22"/>
          <w:lang w:eastAsia="en-GB"/>
          <w14:ligatures w14:val="standardContextual"/>
        </w:rPr>
        <w:tab/>
      </w:r>
      <w:r>
        <w:rPr>
          <w:noProof/>
        </w:rPr>
        <w:t>Remote GTP-U Peer</w:t>
      </w:r>
      <w:r>
        <w:rPr>
          <w:noProof/>
        </w:rPr>
        <w:tab/>
      </w:r>
      <w:r>
        <w:rPr>
          <w:noProof/>
        </w:rPr>
        <w:fldChar w:fldCharType="begin" w:fldLock="1"/>
      </w:r>
      <w:r>
        <w:rPr>
          <w:noProof/>
        </w:rPr>
        <w:instrText xml:space="preserve"> PAGEREF _Toc160974554 \h </w:instrText>
      </w:r>
      <w:r>
        <w:rPr>
          <w:noProof/>
        </w:rPr>
      </w:r>
      <w:r>
        <w:rPr>
          <w:noProof/>
        </w:rPr>
        <w:fldChar w:fldCharType="separate"/>
      </w:r>
      <w:r>
        <w:rPr>
          <w:noProof/>
        </w:rPr>
        <w:t>251</w:t>
      </w:r>
      <w:r>
        <w:rPr>
          <w:noProof/>
        </w:rPr>
        <w:fldChar w:fldCharType="end"/>
      </w:r>
    </w:p>
    <w:p w14:paraId="3A2EA5B0" w14:textId="52DF7C7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2.71</w:t>
      </w:r>
      <w:r>
        <w:rPr>
          <w:rFonts w:asciiTheme="minorHAnsi" w:eastAsiaTheme="minorEastAsia" w:hAnsiTheme="minorHAnsi" w:cstheme="minorBidi"/>
          <w:noProof/>
          <w:kern w:val="2"/>
          <w:sz w:val="22"/>
          <w:szCs w:val="22"/>
          <w:lang w:eastAsia="en-GB"/>
          <w14:ligatures w14:val="standardContextual"/>
        </w:rPr>
        <w:tab/>
      </w:r>
      <w:r>
        <w:rPr>
          <w:noProof/>
        </w:rPr>
        <w:t>UR-SEQN</w:t>
      </w:r>
      <w:r>
        <w:rPr>
          <w:noProof/>
        </w:rPr>
        <w:tab/>
      </w:r>
      <w:r>
        <w:rPr>
          <w:noProof/>
        </w:rPr>
        <w:fldChar w:fldCharType="begin" w:fldLock="1"/>
      </w:r>
      <w:r>
        <w:rPr>
          <w:noProof/>
        </w:rPr>
        <w:instrText xml:space="preserve"> PAGEREF _Toc160974555 \h </w:instrText>
      </w:r>
      <w:r>
        <w:rPr>
          <w:noProof/>
        </w:rPr>
      </w:r>
      <w:r>
        <w:rPr>
          <w:noProof/>
        </w:rPr>
        <w:fldChar w:fldCharType="separate"/>
      </w:r>
      <w:r>
        <w:rPr>
          <w:noProof/>
        </w:rPr>
        <w:t>252</w:t>
      </w:r>
      <w:r>
        <w:rPr>
          <w:noProof/>
        </w:rPr>
        <w:fldChar w:fldCharType="end"/>
      </w:r>
    </w:p>
    <w:p w14:paraId="2A971E6A" w14:textId="46FDE72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2.72</w:t>
      </w:r>
      <w:r>
        <w:rPr>
          <w:rFonts w:asciiTheme="minorHAnsi" w:eastAsiaTheme="minorEastAsia" w:hAnsiTheme="minorHAnsi" w:cstheme="minorBidi"/>
          <w:noProof/>
          <w:kern w:val="2"/>
          <w:sz w:val="22"/>
          <w:szCs w:val="22"/>
          <w:lang w:eastAsia="en-GB"/>
          <w14:ligatures w14:val="standardContextual"/>
        </w:rPr>
        <w:tab/>
      </w:r>
      <w:r>
        <w:rPr>
          <w:noProof/>
        </w:rPr>
        <w:t>Activate Predefined Rules</w:t>
      </w:r>
      <w:r>
        <w:rPr>
          <w:noProof/>
        </w:rPr>
        <w:tab/>
      </w:r>
      <w:r>
        <w:rPr>
          <w:noProof/>
        </w:rPr>
        <w:fldChar w:fldCharType="begin" w:fldLock="1"/>
      </w:r>
      <w:r>
        <w:rPr>
          <w:noProof/>
        </w:rPr>
        <w:instrText xml:space="preserve"> PAGEREF _Toc160974556 \h </w:instrText>
      </w:r>
      <w:r>
        <w:rPr>
          <w:noProof/>
        </w:rPr>
      </w:r>
      <w:r>
        <w:rPr>
          <w:noProof/>
        </w:rPr>
        <w:fldChar w:fldCharType="separate"/>
      </w:r>
      <w:r>
        <w:rPr>
          <w:noProof/>
        </w:rPr>
        <w:t>252</w:t>
      </w:r>
      <w:r>
        <w:rPr>
          <w:noProof/>
        </w:rPr>
        <w:fldChar w:fldCharType="end"/>
      </w:r>
    </w:p>
    <w:p w14:paraId="02769B4F" w14:textId="65479395"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2.73</w:t>
      </w:r>
      <w:r>
        <w:rPr>
          <w:rFonts w:asciiTheme="minorHAnsi" w:eastAsiaTheme="minorEastAsia" w:hAnsiTheme="minorHAnsi" w:cstheme="minorBidi"/>
          <w:noProof/>
          <w:kern w:val="2"/>
          <w:sz w:val="22"/>
          <w:szCs w:val="22"/>
          <w:lang w:eastAsia="en-GB"/>
          <w14:ligatures w14:val="standardContextual"/>
        </w:rPr>
        <w:tab/>
      </w:r>
      <w:r>
        <w:rPr>
          <w:noProof/>
        </w:rPr>
        <w:t>Deactivate Predefined Rules</w:t>
      </w:r>
      <w:r>
        <w:rPr>
          <w:noProof/>
        </w:rPr>
        <w:tab/>
      </w:r>
      <w:r>
        <w:rPr>
          <w:noProof/>
        </w:rPr>
        <w:fldChar w:fldCharType="begin" w:fldLock="1"/>
      </w:r>
      <w:r>
        <w:rPr>
          <w:noProof/>
        </w:rPr>
        <w:instrText xml:space="preserve"> PAGEREF _Toc160974557 \h </w:instrText>
      </w:r>
      <w:r>
        <w:rPr>
          <w:noProof/>
        </w:rPr>
      </w:r>
      <w:r>
        <w:rPr>
          <w:noProof/>
        </w:rPr>
        <w:fldChar w:fldCharType="separate"/>
      </w:r>
      <w:r>
        <w:rPr>
          <w:noProof/>
        </w:rPr>
        <w:t>252</w:t>
      </w:r>
      <w:r>
        <w:rPr>
          <w:noProof/>
        </w:rPr>
        <w:fldChar w:fldCharType="end"/>
      </w:r>
    </w:p>
    <w:p w14:paraId="1B30CE2A" w14:textId="3DF0057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8.2.74</w:t>
      </w:r>
      <w:r>
        <w:rPr>
          <w:rFonts w:asciiTheme="minorHAnsi" w:eastAsiaTheme="minorEastAsia" w:hAnsiTheme="minorHAnsi" w:cstheme="minorBidi"/>
          <w:noProof/>
          <w:kern w:val="2"/>
          <w:sz w:val="22"/>
          <w:szCs w:val="22"/>
          <w:lang w:eastAsia="en-GB"/>
          <w14:ligatures w14:val="standardContextual"/>
        </w:rPr>
        <w:tab/>
      </w:r>
      <w:r>
        <w:rPr>
          <w:noProof/>
        </w:rPr>
        <w:t>FAR ID</w:t>
      </w:r>
      <w:r>
        <w:rPr>
          <w:noProof/>
        </w:rPr>
        <w:tab/>
      </w:r>
      <w:r>
        <w:rPr>
          <w:noProof/>
        </w:rPr>
        <w:fldChar w:fldCharType="begin" w:fldLock="1"/>
      </w:r>
      <w:r>
        <w:rPr>
          <w:noProof/>
        </w:rPr>
        <w:instrText xml:space="preserve"> PAGEREF _Toc160974558 \h </w:instrText>
      </w:r>
      <w:r>
        <w:rPr>
          <w:noProof/>
        </w:rPr>
      </w:r>
      <w:r>
        <w:rPr>
          <w:noProof/>
        </w:rPr>
        <w:fldChar w:fldCharType="separate"/>
      </w:r>
      <w:r>
        <w:rPr>
          <w:noProof/>
        </w:rPr>
        <w:t>253</w:t>
      </w:r>
      <w:r>
        <w:rPr>
          <w:noProof/>
        </w:rPr>
        <w:fldChar w:fldCharType="end"/>
      </w:r>
    </w:p>
    <w:p w14:paraId="3A61D809" w14:textId="3C134181"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8.2.75</w:t>
      </w:r>
      <w:r>
        <w:rPr>
          <w:rFonts w:asciiTheme="minorHAnsi" w:eastAsiaTheme="minorEastAsia" w:hAnsiTheme="minorHAnsi" w:cstheme="minorBidi"/>
          <w:noProof/>
          <w:kern w:val="2"/>
          <w:sz w:val="22"/>
          <w:szCs w:val="22"/>
          <w:lang w:eastAsia="en-GB"/>
          <w14:ligatures w14:val="standardContextual"/>
        </w:rPr>
        <w:tab/>
      </w:r>
      <w:r>
        <w:rPr>
          <w:noProof/>
        </w:rPr>
        <w:t>QER ID</w:t>
      </w:r>
      <w:r>
        <w:rPr>
          <w:noProof/>
        </w:rPr>
        <w:tab/>
      </w:r>
      <w:r>
        <w:rPr>
          <w:noProof/>
        </w:rPr>
        <w:fldChar w:fldCharType="begin" w:fldLock="1"/>
      </w:r>
      <w:r>
        <w:rPr>
          <w:noProof/>
        </w:rPr>
        <w:instrText xml:space="preserve"> PAGEREF _Toc160974559 \h </w:instrText>
      </w:r>
      <w:r>
        <w:rPr>
          <w:noProof/>
        </w:rPr>
      </w:r>
      <w:r>
        <w:rPr>
          <w:noProof/>
        </w:rPr>
        <w:fldChar w:fldCharType="separate"/>
      </w:r>
      <w:r>
        <w:rPr>
          <w:noProof/>
        </w:rPr>
        <w:t>253</w:t>
      </w:r>
      <w:r>
        <w:rPr>
          <w:noProof/>
        </w:rPr>
        <w:fldChar w:fldCharType="end"/>
      </w:r>
    </w:p>
    <w:p w14:paraId="56A99348" w14:textId="4DC39A31"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2.76</w:t>
      </w:r>
      <w:r>
        <w:rPr>
          <w:rFonts w:asciiTheme="minorHAnsi" w:eastAsiaTheme="minorEastAsia" w:hAnsiTheme="minorHAnsi" w:cstheme="minorBidi"/>
          <w:noProof/>
          <w:kern w:val="2"/>
          <w:sz w:val="22"/>
          <w:szCs w:val="22"/>
          <w:lang w:eastAsia="en-GB"/>
          <w14:ligatures w14:val="standardContextual"/>
        </w:rPr>
        <w:tab/>
      </w:r>
      <w:r>
        <w:rPr>
          <w:noProof/>
        </w:rPr>
        <w:t>OCI Flags</w:t>
      </w:r>
      <w:r>
        <w:rPr>
          <w:noProof/>
        </w:rPr>
        <w:tab/>
      </w:r>
      <w:r>
        <w:rPr>
          <w:noProof/>
        </w:rPr>
        <w:fldChar w:fldCharType="begin" w:fldLock="1"/>
      </w:r>
      <w:r>
        <w:rPr>
          <w:noProof/>
        </w:rPr>
        <w:instrText xml:space="preserve"> PAGEREF _Toc160974560 \h </w:instrText>
      </w:r>
      <w:r>
        <w:rPr>
          <w:noProof/>
        </w:rPr>
      </w:r>
      <w:r>
        <w:rPr>
          <w:noProof/>
        </w:rPr>
        <w:fldChar w:fldCharType="separate"/>
      </w:r>
      <w:r>
        <w:rPr>
          <w:noProof/>
        </w:rPr>
        <w:t>253</w:t>
      </w:r>
      <w:r>
        <w:rPr>
          <w:noProof/>
        </w:rPr>
        <w:fldChar w:fldCharType="end"/>
      </w:r>
    </w:p>
    <w:p w14:paraId="42840BF8" w14:textId="7E05D482"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2.77</w:t>
      </w:r>
      <w:r>
        <w:rPr>
          <w:rFonts w:asciiTheme="minorHAnsi" w:eastAsiaTheme="minorEastAsia" w:hAnsiTheme="minorHAnsi" w:cstheme="minorBidi"/>
          <w:noProof/>
          <w:kern w:val="2"/>
          <w:sz w:val="22"/>
          <w:szCs w:val="22"/>
          <w:lang w:eastAsia="en-GB"/>
          <w14:ligatures w14:val="standardContextual"/>
        </w:rPr>
        <w:tab/>
      </w:r>
      <w:r>
        <w:rPr>
          <w:noProof/>
        </w:rPr>
        <w:t>PFCP Association Release Request</w:t>
      </w:r>
      <w:r>
        <w:rPr>
          <w:noProof/>
        </w:rPr>
        <w:tab/>
      </w:r>
      <w:r>
        <w:rPr>
          <w:noProof/>
        </w:rPr>
        <w:fldChar w:fldCharType="begin" w:fldLock="1"/>
      </w:r>
      <w:r>
        <w:rPr>
          <w:noProof/>
        </w:rPr>
        <w:instrText xml:space="preserve"> PAGEREF _Toc160974561 \h </w:instrText>
      </w:r>
      <w:r>
        <w:rPr>
          <w:noProof/>
        </w:rPr>
      </w:r>
      <w:r>
        <w:rPr>
          <w:noProof/>
        </w:rPr>
        <w:fldChar w:fldCharType="separate"/>
      </w:r>
      <w:r>
        <w:rPr>
          <w:noProof/>
        </w:rPr>
        <w:t>254</w:t>
      </w:r>
      <w:r>
        <w:rPr>
          <w:noProof/>
        </w:rPr>
        <w:fldChar w:fldCharType="end"/>
      </w:r>
    </w:p>
    <w:p w14:paraId="5ECC08A0" w14:textId="4F719292"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2.78</w:t>
      </w:r>
      <w:r>
        <w:rPr>
          <w:rFonts w:asciiTheme="minorHAnsi" w:eastAsiaTheme="minorEastAsia" w:hAnsiTheme="minorHAnsi" w:cstheme="minorBidi"/>
          <w:noProof/>
          <w:kern w:val="2"/>
          <w:sz w:val="22"/>
          <w:szCs w:val="22"/>
          <w:lang w:eastAsia="en-GB"/>
          <w14:ligatures w14:val="standardContextual"/>
        </w:rPr>
        <w:tab/>
      </w:r>
      <w:r>
        <w:rPr>
          <w:noProof/>
        </w:rPr>
        <w:t>Graceful Release Period</w:t>
      </w:r>
      <w:r>
        <w:rPr>
          <w:noProof/>
        </w:rPr>
        <w:tab/>
      </w:r>
      <w:r>
        <w:rPr>
          <w:noProof/>
        </w:rPr>
        <w:fldChar w:fldCharType="begin" w:fldLock="1"/>
      </w:r>
      <w:r>
        <w:rPr>
          <w:noProof/>
        </w:rPr>
        <w:instrText xml:space="preserve"> PAGEREF _Toc160974562 \h </w:instrText>
      </w:r>
      <w:r>
        <w:rPr>
          <w:noProof/>
        </w:rPr>
      </w:r>
      <w:r>
        <w:rPr>
          <w:noProof/>
        </w:rPr>
        <w:fldChar w:fldCharType="separate"/>
      </w:r>
      <w:r>
        <w:rPr>
          <w:noProof/>
        </w:rPr>
        <w:t>254</w:t>
      </w:r>
      <w:r>
        <w:rPr>
          <w:noProof/>
        </w:rPr>
        <w:fldChar w:fldCharType="end"/>
      </w:r>
    </w:p>
    <w:p w14:paraId="5473D2AB" w14:textId="7D75ED1E"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2.79</w:t>
      </w:r>
      <w:r>
        <w:rPr>
          <w:rFonts w:asciiTheme="minorHAnsi" w:eastAsiaTheme="minorEastAsia" w:hAnsiTheme="minorHAnsi" w:cstheme="minorBidi"/>
          <w:noProof/>
          <w:kern w:val="2"/>
          <w:sz w:val="22"/>
          <w:szCs w:val="22"/>
          <w:lang w:eastAsia="en-GB"/>
          <w14:ligatures w14:val="standardContextual"/>
        </w:rPr>
        <w:tab/>
      </w:r>
      <w:r>
        <w:rPr>
          <w:noProof/>
        </w:rPr>
        <w:t>PDN Type</w:t>
      </w:r>
      <w:r>
        <w:rPr>
          <w:noProof/>
        </w:rPr>
        <w:tab/>
      </w:r>
      <w:r>
        <w:rPr>
          <w:noProof/>
        </w:rPr>
        <w:fldChar w:fldCharType="begin" w:fldLock="1"/>
      </w:r>
      <w:r>
        <w:rPr>
          <w:noProof/>
        </w:rPr>
        <w:instrText xml:space="preserve"> PAGEREF _Toc160974563 \h </w:instrText>
      </w:r>
      <w:r>
        <w:rPr>
          <w:noProof/>
        </w:rPr>
      </w:r>
      <w:r>
        <w:rPr>
          <w:noProof/>
        </w:rPr>
        <w:fldChar w:fldCharType="separate"/>
      </w:r>
      <w:r>
        <w:rPr>
          <w:noProof/>
        </w:rPr>
        <w:t>255</w:t>
      </w:r>
      <w:r>
        <w:rPr>
          <w:noProof/>
        </w:rPr>
        <w:fldChar w:fldCharType="end"/>
      </w:r>
    </w:p>
    <w:p w14:paraId="7A65BD37" w14:textId="7282C6F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8.2.80</w:t>
      </w:r>
      <w:r>
        <w:rPr>
          <w:rFonts w:asciiTheme="minorHAnsi" w:eastAsiaTheme="minorEastAsia" w:hAnsiTheme="minorHAnsi" w:cstheme="minorBidi"/>
          <w:noProof/>
          <w:kern w:val="2"/>
          <w:sz w:val="22"/>
          <w:szCs w:val="22"/>
          <w:lang w:eastAsia="en-GB"/>
          <w14:ligatures w14:val="standardContextual"/>
        </w:rPr>
        <w:tab/>
      </w:r>
      <w:r>
        <w:rPr>
          <w:noProof/>
        </w:rPr>
        <w:t>Failed Rule ID</w:t>
      </w:r>
      <w:r>
        <w:rPr>
          <w:noProof/>
        </w:rPr>
        <w:tab/>
      </w:r>
      <w:r>
        <w:rPr>
          <w:noProof/>
        </w:rPr>
        <w:fldChar w:fldCharType="begin" w:fldLock="1"/>
      </w:r>
      <w:r>
        <w:rPr>
          <w:noProof/>
        </w:rPr>
        <w:instrText xml:space="preserve"> PAGEREF _Toc160974564 \h </w:instrText>
      </w:r>
      <w:r>
        <w:rPr>
          <w:noProof/>
        </w:rPr>
      </w:r>
      <w:r>
        <w:rPr>
          <w:noProof/>
        </w:rPr>
        <w:fldChar w:fldCharType="separate"/>
      </w:r>
      <w:r>
        <w:rPr>
          <w:noProof/>
        </w:rPr>
        <w:t>255</w:t>
      </w:r>
      <w:r>
        <w:rPr>
          <w:noProof/>
        </w:rPr>
        <w:fldChar w:fldCharType="end"/>
      </w:r>
    </w:p>
    <w:p w14:paraId="2C18D1AE" w14:textId="3F0E36B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2.81</w:t>
      </w:r>
      <w:r>
        <w:rPr>
          <w:rFonts w:asciiTheme="minorHAnsi" w:eastAsiaTheme="minorEastAsia" w:hAnsiTheme="minorHAnsi" w:cstheme="minorBidi"/>
          <w:noProof/>
          <w:kern w:val="2"/>
          <w:sz w:val="22"/>
          <w:szCs w:val="22"/>
          <w:lang w:eastAsia="en-GB"/>
          <w14:ligatures w14:val="standardContextual"/>
        </w:rPr>
        <w:tab/>
      </w:r>
      <w:r>
        <w:rPr>
          <w:noProof/>
        </w:rPr>
        <w:t>Time Quota Mechanism</w:t>
      </w:r>
      <w:r>
        <w:rPr>
          <w:noProof/>
        </w:rPr>
        <w:tab/>
      </w:r>
      <w:r>
        <w:rPr>
          <w:noProof/>
        </w:rPr>
        <w:fldChar w:fldCharType="begin" w:fldLock="1"/>
      </w:r>
      <w:r>
        <w:rPr>
          <w:noProof/>
        </w:rPr>
        <w:instrText xml:space="preserve"> PAGEREF _Toc160974565 \h </w:instrText>
      </w:r>
      <w:r>
        <w:rPr>
          <w:noProof/>
        </w:rPr>
      </w:r>
      <w:r>
        <w:rPr>
          <w:noProof/>
        </w:rPr>
        <w:fldChar w:fldCharType="separate"/>
      </w:r>
      <w:r>
        <w:rPr>
          <w:noProof/>
        </w:rPr>
        <w:t>256</w:t>
      </w:r>
      <w:r>
        <w:rPr>
          <w:noProof/>
        </w:rPr>
        <w:fldChar w:fldCharType="end"/>
      </w:r>
    </w:p>
    <w:p w14:paraId="4F30CCDD" w14:textId="1C9EF5B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8.2.82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_Toc160974566 \h </w:instrText>
      </w:r>
      <w:r>
        <w:rPr>
          <w:noProof/>
        </w:rPr>
      </w:r>
      <w:r>
        <w:rPr>
          <w:noProof/>
        </w:rPr>
        <w:fldChar w:fldCharType="separate"/>
      </w:r>
      <w:r>
        <w:rPr>
          <w:noProof/>
        </w:rPr>
        <w:t>257</w:t>
      </w:r>
      <w:r>
        <w:rPr>
          <w:noProof/>
        </w:rPr>
        <w:fldChar w:fldCharType="end"/>
      </w:r>
    </w:p>
    <w:p w14:paraId="1E300D29" w14:textId="1409967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2.83</w:t>
      </w:r>
      <w:r>
        <w:rPr>
          <w:rFonts w:asciiTheme="minorHAnsi" w:eastAsiaTheme="minorEastAsia" w:hAnsiTheme="minorHAnsi" w:cstheme="minorBidi"/>
          <w:noProof/>
          <w:kern w:val="2"/>
          <w:sz w:val="22"/>
          <w:szCs w:val="22"/>
          <w:lang w:eastAsia="en-GB"/>
          <w14:ligatures w14:val="standardContextual"/>
        </w:rPr>
        <w:tab/>
      </w:r>
      <w:r>
        <w:rPr>
          <w:noProof/>
        </w:rPr>
        <w:t>User Plane Inactivity Timer</w:t>
      </w:r>
      <w:r>
        <w:rPr>
          <w:noProof/>
        </w:rPr>
        <w:tab/>
      </w:r>
      <w:r>
        <w:rPr>
          <w:noProof/>
        </w:rPr>
        <w:fldChar w:fldCharType="begin" w:fldLock="1"/>
      </w:r>
      <w:r>
        <w:rPr>
          <w:noProof/>
        </w:rPr>
        <w:instrText xml:space="preserve"> PAGEREF _Toc160974567 \h </w:instrText>
      </w:r>
      <w:r>
        <w:rPr>
          <w:noProof/>
        </w:rPr>
      </w:r>
      <w:r>
        <w:rPr>
          <w:noProof/>
        </w:rPr>
        <w:fldChar w:fldCharType="separate"/>
      </w:r>
      <w:r>
        <w:rPr>
          <w:noProof/>
        </w:rPr>
        <w:t>257</w:t>
      </w:r>
      <w:r>
        <w:rPr>
          <w:noProof/>
        </w:rPr>
        <w:fldChar w:fldCharType="end"/>
      </w:r>
    </w:p>
    <w:p w14:paraId="34758D53" w14:textId="0CEFD56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rFonts w:cs="Arial"/>
          <w:noProof/>
        </w:rPr>
        <w:t>8.</w:t>
      </w:r>
      <w:r w:rsidRPr="00941C1C">
        <w:rPr>
          <w:rFonts w:cs="Arial"/>
          <w:noProof/>
          <w:lang w:val="en-US"/>
        </w:rPr>
        <w:t>2.84</w:t>
      </w:r>
      <w:r>
        <w:rPr>
          <w:rFonts w:asciiTheme="minorHAnsi" w:eastAsiaTheme="minorEastAsia" w:hAnsiTheme="minorHAnsi" w:cstheme="minorBidi"/>
          <w:noProof/>
          <w:kern w:val="2"/>
          <w:sz w:val="22"/>
          <w:szCs w:val="22"/>
          <w:lang w:eastAsia="en-GB"/>
          <w14:ligatures w14:val="standardContextual"/>
        </w:rPr>
        <w:tab/>
      </w:r>
      <w:r w:rsidRPr="00941C1C">
        <w:rPr>
          <w:rFonts w:cs="Arial"/>
          <w:noProof/>
        </w:rPr>
        <w:t>Multiplier</w:t>
      </w:r>
      <w:r>
        <w:rPr>
          <w:noProof/>
        </w:rPr>
        <w:tab/>
      </w:r>
      <w:r>
        <w:rPr>
          <w:noProof/>
        </w:rPr>
        <w:fldChar w:fldCharType="begin" w:fldLock="1"/>
      </w:r>
      <w:r>
        <w:rPr>
          <w:noProof/>
        </w:rPr>
        <w:instrText xml:space="preserve"> PAGEREF _Toc160974568 \h </w:instrText>
      </w:r>
      <w:r>
        <w:rPr>
          <w:noProof/>
        </w:rPr>
      </w:r>
      <w:r>
        <w:rPr>
          <w:noProof/>
        </w:rPr>
        <w:fldChar w:fldCharType="separate"/>
      </w:r>
      <w:r>
        <w:rPr>
          <w:noProof/>
        </w:rPr>
        <w:t>257</w:t>
      </w:r>
      <w:r>
        <w:rPr>
          <w:noProof/>
        </w:rPr>
        <w:fldChar w:fldCharType="end"/>
      </w:r>
    </w:p>
    <w:p w14:paraId="1CBB822B" w14:textId="22DDB88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8.2.85</w:t>
      </w:r>
      <w:r>
        <w:rPr>
          <w:rFonts w:asciiTheme="minorHAnsi" w:eastAsiaTheme="minorEastAsia" w:hAnsiTheme="minorHAnsi" w:cstheme="minorBidi"/>
          <w:noProof/>
          <w:kern w:val="2"/>
          <w:sz w:val="22"/>
          <w:szCs w:val="22"/>
          <w:lang w:eastAsia="en-GB"/>
          <w14:ligatures w14:val="standardContextual"/>
        </w:rPr>
        <w:tab/>
      </w:r>
      <w:r>
        <w:rPr>
          <w:noProof/>
        </w:rPr>
        <w:t>Aggregated URR ID IE</w:t>
      </w:r>
      <w:r>
        <w:rPr>
          <w:noProof/>
        </w:rPr>
        <w:tab/>
      </w:r>
      <w:r>
        <w:rPr>
          <w:noProof/>
        </w:rPr>
        <w:fldChar w:fldCharType="begin" w:fldLock="1"/>
      </w:r>
      <w:r>
        <w:rPr>
          <w:noProof/>
        </w:rPr>
        <w:instrText xml:space="preserve"> PAGEREF _Toc160974569 \h </w:instrText>
      </w:r>
      <w:r>
        <w:rPr>
          <w:noProof/>
        </w:rPr>
      </w:r>
      <w:r>
        <w:rPr>
          <w:noProof/>
        </w:rPr>
        <w:fldChar w:fldCharType="separate"/>
      </w:r>
      <w:r>
        <w:rPr>
          <w:noProof/>
        </w:rPr>
        <w:t>257</w:t>
      </w:r>
      <w:r>
        <w:rPr>
          <w:noProof/>
        </w:rPr>
        <w:fldChar w:fldCharType="end"/>
      </w:r>
    </w:p>
    <w:p w14:paraId="607D7D5E" w14:textId="506A117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w:t>
      </w:r>
      <w:r w:rsidRPr="00941C1C">
        <w:rPr>
          <w:noProof/>
          <w:lang w:val="en-US"/>
        </w:rPr>
        <w:t>2.86</w:t>
      </w:r>
      <w:r>
        <w:rPr>
          <w:rFonts w:asciiTheme="minorHAnsi" w:eastAsiaTheme="minorEastAsia" w:hAnsiTheme="minorHAnsi" w:cstheme="minorBidi"/>
          <w:noProof/>
          <w:kern w:val="2"/>
          <w:sz w:val="22"/>
          <w:szCs w:val="22"/>
          <w:lang w:eastAsia="en-GB"/>
          <w14:ligatures w14:val="standardContextual"/>
        </w:rPr>
        <w:tab/>
      </w:r>
      <w:r>
        <w:rPr>
          <w:noProof/>
        </w:rPr>
        <w:t>Subsequent Volume Quota</w:t>
      </w:r>
      <w:r>
        <w:rPr>
          <w:noProof/>
        </w:rPr>
        <w:tab/>
      </w:r>
      <w:r>
        <w:rPr>
          <w:noProof/>
        </w:rPr>
        <w:fldChar w:fldCharType="begin" w:fldLock="1"/>
      </w:r>
      <w:r>
        <w:rPr>
          <w:noProof/>
        </w:rPr>
        <w:instrText xml:space="preserve"> PAGEREF _Toc160974570 \h </w:instrText>
      </w:r>
      <w:r>
        <w:rPr>
          <w:noProof/>
        </w:rPr>
      </w:r>
      <w:r>
        <w:rPr>
          <w:noProof/>
        </w:rPr>
        <w:fldChar w:fldCharType="separate"/>
      </w:r>
      <w:r>
        <w:rPr>
          <w:noProof/>
        </w:rPr>
        <w:t>257</w:t>
      </w:r>
      <w:r>
        <w:rPr>
          <w:noProof/>
        </w:rPr>
        <w:fldChar w:fldCharType="end"/>
      </w:r>
    </w:p>
    <w:p w14:paraId="493F5F82" w14:textId="1C5E7EA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2.87</w:t>
      </w:r>
      <w:r>
        <w:rPr>
          <w:rFonts w:asciiTheme="minorHAnsi" w:eastAsiaTheme="minorEastAsia" w:hAnsiTheme="minorHAnsi" w:cstheme="minorBidi"/>
          <w:noProof/>
          <w:kern w:val="2"/>
          <w:sz w:val="22"/>
          <w:szCs w:val="22"/>
          <w:lang w:eastAsia="en-GB"/>
          <w14:ligatures w14:val="standardContextual"/>
        </w:rPr>
        <w:tab/>
      </w:r>
      <w:r>
        <w:rPr>
          <w:noProof/>
        </w:rPr>
        <w:t>Subsequent Time Quota</w:t>
      </w:r>
      <w:r>
        <w:rPr>
          <w:noProof/>
        </w:rPr>
        <w:tab/>
      </w:r>
      <w:r>
        <w:rPr>
          <w:noProof/>
        </w:rPr>
        <w:fldChar w:fldCharType="begin" w:fldLock="1"/>
      </w:r>
      <w:r>
        <w:rPr>
          <w:noProof/>
        </w:rPr>
        <w:instrText xml:space="preserve"> PAGEREF _Toc160974571 \h </w:instrText>
      </w:r>
      <w:r>
        <w:rPr>
          <w:noProof/>
        </w:rPr>
      </w:r>
      <w:r>
        <w:rPr>
          <w:noProof/>
        </w:rPr>
        <w:fldChar w:fldCharType="separate"/>
      </w:r>
      <w:r>
        <w:rPr>
          <w:noProof/>
        </w:rPr>
        <w:t>258</w:t>
      </w:r>
      <w:r>
        <w:rPr>
          <w:noProof/>
        </w:rPr>
        <w:fldChar w:fldCharType="end"/>
      </w:r>
    </w:p>
    <w:p w14:paraId="1F3FC855" w14:textId="05BAB15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2.88</w:t>
      </w:r>
      <w:r>
        <w:rPr>
          <w:rFonts w:asciiTheme="minorHAnsi" w:eastAsiaTheme="minorEastAsia" w:hAnsiTheme="minorHAnsi" w:cstheme="minorBidi"/>
          <w:noProof/>
          <w:kern w:val="2"/>
          <w:sz w:val="22"/>
          <w:szCs w:val="22"/>
          <w:lang w:eastAsia="en-GB"/>
          <w14:ligatures w14:val="standardContextual"/>
        </w:rPr>
        <w:tab/>
      </w:r>
      <w:r>
        <w:rPr>
          <w:noProof/>
        </w:rPr>
        <w:t>RQI</w:t>
      </w:r>
      <w:r>
        <w:rPr>
          <w:noProof/>
        </w:rPr>
        <w:tab/>
      </w:r>
      <w:r>
        <w:rPr>
          <w:noProof/>
        </w:rPr>
        <w:fldChar w:fldCharType="begin" w:fldLock="1"/>
      </w:r>
      <w:r>
        <w:rPr>
          <w:noProof/>
        </w:rPr>
        <w:instrText xml:space="preserve"> PAGEREF _Toc160974572 \h </w:instrText>
      </w:r>
      <w:r>
        <w:rPr>
          <w:noProof/>
        </w:rPr>
      </w:r>
      <w:r>
        <w:rPr>
          <w:noProof/>
        </w:rPr>
        <w:fldChar w:fldCharType="separate"/>
      </w:r>
      <w:r>
        <w:rPr>
          <w:noProof/>
        </w:rPr>
        <w:t>258</w:t>
      </w:r>
      <w:r>
        <w:rPr>
          <w:noProof/>
        </w:rPr>
        <w:fldChar w:fldCharType="end"/>
      </w:r>
    </w:p>
    <w:p w14:paraId="6CF53101" w14:textId="1A538DCA"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2.89</w:t>
      </w:r>
      <w:r>
        <w:rPr>
          <w:rFonts w:asciiTheme="minorHAnsi" w:eastAsiaTheme="minorEastAsia" w:hAnsiTheme="minorHAnsi" w:cstheme="minorBidi"/>
          <w:noProof/>
          <w:kern w:val="2"/>
          <w:sz w:val="22"/>
          <w:szCs w:val="22"/>
          <w:lang w:eastAsia="en-GB"/>
          <w14:ligatures w14:val="standardContextual"/>
        </w:rPr>
        <w:tab/>
      </w:r>
      <w:r>
        <w:rPr>
          <w:noProof/>
        </w:rPr>
        <w:t>QFI</w:t>
      </w:r>
      <w:r>
        <w:rPr>
          <w:noProof/>
        </w:rPr>
        <w:tab/>
      </w:r>
      <w:r>
        <w:rPr>
          <w:noProof/>
        </w:rPr>
        <w:fldChar w:fldCharType="begin" w:fldLock="1"/>
      </w:r>
      <w:r>
        <w:rPr>
          <w:noProof/>
        </w:rPr>
        <w:instrText xml:space="preserve"> PAGEREF _Toc160974573 \h </w:instrText>
      </w:r>
      <w:r>
        <w:rPr>
          <w:noProof/>
        </w:rPr>
      </w:r>
      <w:r>
        <w:rPr>
          <w:noProof/>
        </w:rPr>
        <w:fldChar w:fldCharType="separate"/>
      </w:r>
      <w:r>
        <w:rPr>
          <w:noProof/>
        </w:rPr>
        <w:t>259</w:t>
      </w:r>
      <w:r>
        <w:rPr>
          <w:noProof/>
        </w:rPr>
        <w:fldChar w:fldCharType="end"/>
      </w:r>
    </w:p>
    <w:p w14:paraId="1565E22F" w14:textId="5C9E8D1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8.2.90</w:t>
      </w:r>
      <w:r>
        <w:rPr>
          <w:rFonts w:asciiTheme="minorHAnsi" w:eastAsiaTheme="minorEastAsia" w:hAnsiTheme="minorHAnsi" w:cstheme="minorBidi"/>
          <w:noProof/>
          <w:kern w:val="2"/>
          <w:sz w:val="22"/>
          <w:szCs w:val="22"/>
          <w:lang w:eastAsia="en-GB"/>
          <w14:ligatures w14:val="standardContextual"/>
        </w:rPr>
        <w:tab/>
      </w:r>
      <w:r>
        <w:rPr>
          <w:noProof/>
        </w:rPr>
        <w:t>Query URR Reference</w:t>
      </w:r>
      <w:r>
        <w:rPr>
          <w:noProof/>
        </w:rPr>
        <w:tab/>
      </w:r>
      <w:r>
        <w:rPr>
          <w:noProof/>
        </w:rPr>
        <w:fldChar w:fldCharType="begin" w:fldLock="1"/>
      </w:r>
      <w:r>
        <w:rPr>
          <w:noProof/>
        </w:rPr>
        <w:instrText xml:space="preserve"> PAGEREF _Toc160974574 \h </w:instrText>
      </w:r>
      <w:r>
        <w:rPr>
          <w:noProof/>
        </w:rPr>
      </w:r>
      <w:r>
        <w:rPr>
          <w:noProof/>
        </w:rPr>
        <w:fldChar w:fldCharType="separate"/>
      </w:r>
      <w:r>
        <w:rPr>
          <w:noProof/>
        </w:rPr>
        <w:t>259</w:t>
      </w:r>
      <w:r>
        <w:rPr>
          <w:noProof/>
        </w:rPr>
        <w:fldChar w:fldCharType="end"/>
      </w:r>
    </w:p>
    <w:p w14:paraId="00A2F16E" w14:textId="1086720E"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8.2.91</w:t>
      </w:r>
      <w:r>
        <w:rPr>
          <w:rFonts w:asciiTheme="minorHAnsi" w:eastAsiaTheme="minorEastAsia" w:hAnsiTheme="minorHAnsi" w:cstheme="minorBidi"/>
          <w:noProof/>
          <w:kern w:val="2"/>
          <w:sz w:val="22"/>
          <w:szCs w:val="22"/>
          <w:lang w:eastAsia="en-GB"/>
          <w14:ligatures w14:val="standardContextual"/>
        </w:rPr>
        <w:tab/>
      </w:r>
      <w:r>
        <w:rPr>
          <w:noProof/>
        </w:rPr>
        <w:t>Additional Usage Reports Information</w:t>
      </w:r>
      <w:r>
        <w:rPr>
          <w:noProof/>
        </w:rPr>
        <w:tab/>
      </w:r>
      <w:r>
        <w:rPr>
          <w:noProof/>
        </w:rPr>
        <w:fldChar w:fldCharType="begin" w:fldLock="1"/>
      </w:r>
      <w:r>
        <w:rPr>
          <w:noProof/>
        </w:rPr>
        <w:instrText xml:space="preserve"> PAGEREF _Toc160974575 \h </w:instrText>
      </w:r>
      <w:r>
        <w:rPr>
          <w:noProof/>
        </w:rPr>
      </w:r>
      <w:r>
        <w:rPr>
          <w:noProof/>
        </w:rPr>
        <w:fldChar w:fldCharType="separate"/>
      </w:r>
      <w:r>
        <w:rPr>
          <w:noProof/>
        </w:rPr>
        <w:t>259</w:t>
      </w:r>
      <w:r>
        <w:rPr>
          <w:noProof/>
        </w:rPr>
        <w:fldChar w:fldCharType="end"/>
      </w:r>
    </w:p>
    <w:p w14:paraId="0614BFF6" w14:textId="32C701E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8.2.92</w:t>
      </w:r>
      <w:r>
        <w:rPr>
          <w:rFonts w:asciiTheme="minorHAnsi" w:eastAsiaTheme="minorEastAsia" w:hAnsiTheme="minorHAnsi" w:cstheme="minorBidi"/>
          <w:noProof/>
          <w:kern w:val="2"/>
          <w:sz w:val="22"/>
          <w:szCs w:val="22"/>
          <w:lang w:eastAsia="en-GB"/>
          <w14:ligatures w14:val="standardContextual"/>
        </w:rPr>
        <w:tab/>
      </w:r>
      <w:r w:rsidRPr="00941C1C">
        <w:rPr>
          <w:noProof/>
          <w:lang w:val="en-US"/>
        </w:rPr>
        <w:t>Traffic Endpoint</w:t>
      </w:r>
      <w:r>
        <w:rPr>
          <w:noProof/>
        </w:rPr>
        <w:t xml:space="preserve"> ID</w:t>
      </w:r>
      <w:r>
        <w:rPr>
          <w:noProof/>
        </w:rPr>
        <w:tab/>
      </w:r>
      <w:r>
        <w:rPr>
          <w:noProof/>
        </w:rPr>
        <w:fldChar w:fldCharType="begin" w:fldLock="1"/>
      </w:r>
      <w:r>
        <w:rPr>
          <w:noProof/>
        </w:rPr>
        <w:instrText xml:space="preserve"> PAGEREF _Toc160974576 \h </w:instrText>
      </w:r>
      <w:r>
        <w:rPr>
          <w:noProof/>
        </w:rPr>
      </w:r>
      <w:r>
        <w:rPr>
          <w:noProof/>
        </w:rPr>
        <w:fldChar w:fldCharType="separate"/>
      </w:r>
      <w:r>
        <w:rPr>
          <w:noProof/>
        </w:rPr>
        <w:t>260</w:t>
      </w:r>
      <w:r>
        <w:rPr>
          <w:noProof/>
        </w:rPr>
        <w:fldChar w:fldCharType="end"/>
      </w:r>
    </w:p>
    <w:p w14:paraId="65150048" w14:textId="493EB7A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2.93</w:t>
      </w:r>
      <w:r>
        <w:rPr>
          <w:rFonts w:asciiTheme="minorHAnsi" w:eastAsiaTheme="minorEastAsia" w:hAnsiTheme="minorHAnsi" w:cstheme="minorBidi"/>
          <w:noProof/>
          <w:kern w:val="2"/>
          <w:sz w:val="22"/>
          <w:szCs w:val="22"/>
          <w:lang w:eastAsia="en-GB"/>
          <w14:ligatures w14:val="standardContextual"/>
        </w:rPr>
        <w:tab/>
      </w:r>
      <w:r>
        <w:rPr>
          <w:noProof/>
        </w:rPr>
        <w:t>MAC address</w:t>
      </w:r>
      <w:r>
        <w:rPr>
          <w:noProof/>
        </w:rPr>
        <w:tab/>
      </w:r>
      <w:r>
        <w:rPr>
          <w:noProof/>
        </w:rPr>
        <w:fldChar w:fldCharType="begin" w:fldLock="1"/>
      </w:r>
      <w:r>
        <w:rPr>
          <w:noProof/>
        </w:rPr>
        <w:instrText xml:space="preserve"> PAGEREF _Toc160974577 \h </w:instrText>
      </w:r>
      <w:r>
        <w:rPr>
          <w:noProof/>
        </w:rPr>
      </w:r>
      <w:r>
        <w:rPr>
          <w:noProof/>
        </w:rPr>
        <w:fldChar w:fldCharType="separate"/>
      </w:r>
      <w:r>
        <w:rPr>
          <w:noProof/>
        </w:rPr>
        <w:t>260</w:t>
      </w:r>
      <w:r>
        <w:rPr>
          <w:noProof/>
        </w:rPr>
        <w:fldChar w:fldCharType="end"/>
      </w:r>
    </w:p>
    <w:p w14:paraId="71B8AD2B" w14:textId="4CD8BB3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2.94</w:t>
      </w:r>
      <w:r>
        <w:rPr>
          <w:rFonts w:asciiTheme="minorHAnsi" w:eastAsiaTheme="minorEastAsia" w:hAnsiTheme="minorHAnsi" w:cstheme="minorBidi"/>
          <w:noProof/>
          <w:kern w:val="2"/>
          <w:sz w:val="22"/>
          <w:szCs w:val="22"/>
          <w:lang w:eastAsia="en-GB"/>
          <w14:ligatures w14:val="standardContextual"/>
        </w:rPr>
        <w:tab/>
      </w:r>
      <w:r>
        <w:rPr>
          <w:noProof/>
        </w:rPr>
        <w:t>C-TAG (Customer-VLAN tag)</w:t>
      </w:r>
      <w:r>
        <w:rPr>
          <w:noProof/>
        </w:rPr>
        <w:tab/>
      </w:r>
      <w:r>
        <w:rPr>
          <w:noProof/>
        </w:rPr>
        <w:fldChar w:fldCharType="begin" w:fldLock="1"/>
      </w:r>
      <w:r>
        <w:rPr>
          <w:noProof/>
        </w:rPr>
        <w:instrText xml:space="preserve"> PAGEREF _Toc160974578 \h </w:instrText>
      </w:r>
      <w:r>
        <w:rPr>
          <w:noProof/>
        </w:rPr>
      </w:r>
      <w:r>
        <w:rPr>
          <w:noProof/>
        </w:rPr>
        <w:fldChar w:fldCharType="separate"/>
      </w:r>
      <w:r>
        <w:rPr>
          <w:noProof/>
        </w:rPr>
        <w:t>260</w:t>
      </w:r>
      <w:r>
        <w:rPr>
          <w:noProof/>
        </w:rPr>
        <w:fldChar w:fldCharType="end"/>
      </w:r>
    </w:p>
    <w:p w14:paraId="54D8317F" w14:textId="19C6756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2.95</w:t>
      </w:r>
      <w:r>
        <w:rPr>
          <w:rFonts w:asciiTheme="minorHAnsi" w:eastAsiaTheme="minorEastAsia" w:hAnsiTheme="minorHAnsi" w:cstheme="minorBidi"/>
          <w:noProof/>
          <w:kern w:val="2"/>
          <w:sz w:val="22"/>
          <w:szCs w:val="22"/>
          <w:lang w:eastAsia="en-GB"/>
          <w14:ligatures w14:val="standardContextual"/>
        </w:rPr>
        <w:tab/>
      </w:r>
      <w:r>
        <w:rPr>
          <w:noProof/>
        </w:rPr>
        <w:t>S-TAG (Service-VLAN tag)</w:t>
      </w:r>
      <w:r>
        <w:rPr>
          <w:noProof/>
        </w:rPr>
        <w:tab/>
      </w:r>
      <w:r>
        <w:rPr>
          <w:noProof/>
        </w:rPr>
        <w:fldChar w:fldCharType="begin" w:fldLock="1"/>
      </w:r>
      <w:r>
        <w:rPr>
          <w:noProof/>
        </w:rPr>
        <w:instrText xml:space="preserve"> PAGEREF _Toc160974579 \h </w:instrText>
      </w:r>
      <w:r>
        <w:rPr>
          <w:noProof/>
        </w:rPr>
      </w:r>
      <w:r>
        <w:rPr>
          <w:noProof/>
        </w:rPr>
        <w:fldChar w:fldCharType="separate"/>
      </w:r>
      <w:r>
        <w:rPr>
          <w:noProof/>
        </w:rPr>
        <w:t>261</w:t>
      </w:r>
      <w:r>
        <w:rPr>
          <w:noProof/>
        </w:rPr>
        <w:fldChar w:fldCharType="end"/>
      </w:r>
    </w:p>
    <w:p w14:paraId="04EFBE1D" w14:textId="09C3022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2.96</w:t>
      </w:r>
      <w:r>
        <w:rPr>
          <w:rFonts w:asciiTheme="minorHAnsi" w:eastAsiaTheme="minorEastAsia" w:hAnsiTheme="minorHAnsi" w:cstheme="minorBidi"/>
          <w:noProof/>
          <w:kern w:val="2"/>
          <w:sz w:val="22"/>
          <w:szCs w:val="22"/>
          <w:lang w:eastAsia="en-GB"/>
          <w14:ligatures w14:val="standardContextual"/>
        </w:rPr>
        <w:tab/>
      </w:r>
      <w:r>
        <w:rPr>
          <w:noProof/>
        </w:rPr>
        <w:t>Ethertype</w:t>
      </w:r>
      <w:r>
        <w:rPr>
          <w:noProof/>
        </w:rPr>
        <w:tab/>
      </w:r>
      <w:r>
        <w:rPr>
          <w:noProof/>
        </w:rPr>
        <w:fldChar w:fldCharType="begin" w:fldLock="1"/>
      </w:r>
      <w:r>
        <w:rPr>
          <w:noProof/>
        </w:rPr>
        <w:instrText xml:space="preserve"> PAGEREF _Toc160974580 \h </w:instrText>
      </w:r>
      <w:r>
        <w:rPr>
          <w:noProof/>
        </w:rPr>
      </w:r>
      <w:r>
        <w:rPr>
          <w:noProof/>
        </w:rPr>
        <w:fldChar w:fldCharType="separate"/>
      </w:r>
      <w:r>
        <w:rPr>
          <w:noProof/>
        </w:rPr>
        <w:t>262</w:t>
      </w:r>
      <w:r>
        <w:rPr>
          <w:noProof/>
        </w:rPr>
        <w:fldChar w:fldCharType="end"/>
      </w:r>
    </w:p>
    <w:p w14:paraId="7C5D245D" w14:textId="5DB611A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2.97</w:t>
      </w:r>
      <w:r>
        <w:rPr>
          <w:rFonts w:asciiTheme="minorHAnsi" w:eastAsiaTheme="minorEastAsia" w:hAnsiTheme="minorHAnsi" w:cstheme="minorBidi"/>
          <w:noProof/>
          <w:kern w:val="2"/>
          <w:sz w:val="22"/>
          <w:szCs w:val="22"/>
          <w:lang w:eastAsia="en-GB"/>
          <w14:ligatures w14:val="standardContextual"/>
        </w:rPr>
        <w:tab/>
      </w:r>
      <w:r>
        <w:rPr>
          <w:noProof/>
          <w:lang w:eastAsia="zh-CN"/>
        </w:rPr>
        <w:t>Proxying</w:t>
      </w:r>
      <w:r>
        <w:rPr>
          <w:noProof/>
        </w:rPr>
        <w:tab/>
      </w:r>
      <w:r>
        <w:rPr>
          <w:noProof/>
        </w:rPr>
        <w:fldChar w:fldCharType="begin" w:fldLock="1"/>
      </w:r>
      <w:r>
        <w:rPr>
          <w:noProof/>
        </w:rPr>
        <w:instrText xml:space="preserve"> PAGEREF _Toc160974581 \h </w:instrText>
      </w:r>
      <w:r>
        <w:rPr>
          <w:noProof/>
        </w:rPr>
      </w:r>
      <w:r>
        <w:rPr>
          <w:noProof/>
        </w:rPr>
        <w:fldChar w:fldCharType="separate"/>
      </w:r>
      <w:r>
        <w:rPr>
          <w:noProof/>
        </w:rPr>
        <w:t>262</w:t>
      </w:r>
      <w:r>
        <w:rPr>
          <w:noProof/>
        </w:rPr>
        <w:fldChar w:fldCharType="end"/>
      </w:r>
    </w:p>
    <w:p w14:paraId="1C490F14" w14:textId="2FAA2EEA"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2.98</w:t>
      </w:r>
      <w:r>
        <w:rPr>
          <w:rFonts w:asciiTheme="minorHAnsi" w:eastAsiaTheme="minorEastAsia" w:hAnsiTheme="minorHAnsi" w:cstheme="minorBidi"/>
          <w:noProof/>
          <w:kern w:val="2"/>
          <w:sz w:val="22"/>
          <w:szCs w:val="22"/>
          <w:lang w:eastAsia="en-GB"/>
          <w14:ligatures w14:val="standardContextual"/>
        </w:rPr>
        <w:tab/>
      </w:r>
      <w:r>
        <w:rPr>
          <w:noProof/>
        </w:rPr>
        <w:t>Ethernet Filter ID</w:t>
      </w:r>
      <w:r>
        <w:rPr>
          <w:noProof/>
        </w:rPr>
        <w:tab/>
      </w:r>
      <w:r>
        <w:rPr>
          <w:noProof/>
        </w:rPr>
        <w:fldChar w:fldCharType="begin" w:fldLock="1"/>
      </w:r>
      <w:r>
        <w:rPr>
          <w:noProof/>
        </w:rPr>
        <w:instrText xml:space="preserve"> PAGEREF _Toc160974582 \h </w:instrText>
      </w:r>
      <w:r>
        <w:rPr>
          <w:noProof/>
        </w:rPr>
      </w:r>
      <w:r>
        <w:rPr>
          <w:noProof/>
        </w:rPr>
        <w:fldChar w:fldCharType="separate"/>
      </w:r>
      <w:r>
        <w:rPr>
          <w:noProof/>
        </w:rPr>
        <w:t>262</w:t>
      </w:r>
      <w:r>
        <w:rPr>
          <w:noProof/>
        </w:rPr>
        <w:fldChar w:fldCharType="end"/>
      </w:r>
    </w:p>
    <w:p w14:paraId="39D43F84" w14:textId="35215925"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2.99</w:t>
      </w:r>
      <w:r>
        <w:rPr>
          <w:rFonts w:asciiTheme="minorHAnsi" w:eastAsiaTheme="minorEastAsia" w:hAnsiTheme="minorHAnsi" w:cstheme="minorBidi"/>
          <w:noProof/>
          <w:kern w:val="2"/>
          <w:sz w:val="22"/>
          <w:szCs w:val="22"/>
          <w:lang w:eastAsia="en-GB"/>
          <w14:ligatures w14:val="standardContextual"/>
        </w:rPr>
        <w:tab/>
      </w:r>
      <w:r>
        <w:rPr>
          <w:noProof/>
        </w:rPr>
        <w:t>Ethernet Filter Properties</w:t>
      </w:r>
      <w:r>
        <w:rPr>
          <w:noProof/>
        </w:rPr>
        <w:tab/>
      </w:r>
      <w:r>
        <w:rPr>
          <w:noProof/>
        </w:rPr>
        <w:fldChar w:fldCharType="begin" w:fldLock="1"/>
      </w:r>
      <w:r>
        <w:rPr>
          <w:noProof/>
        </w:rPr>
        <w:instrText xml:space="preserve"> PAGEREF _Toc160974583 \h </w:instrText>
      </w:r>
      <w:r>
        <w:rPr>
          <w:noProof/>
        </w:rPr>
      </w:r>
      <w:r>
        <w:rPr>
          <w:noProof/>
        </w:rPr>
        <w:fldChar w:fldCharType="separate"/>
      </w:r>
      <w:r>
        <w:rPr>
          <w:noProof/>
        </w:rPr>
        <w:t>263</w:t>
      </w:r>
      <w:r>
        <w:rPr>
          <w:noProof/>
        </w:rPr>
        <w:fldChar w:fldCharType="end"/>
      </w:r>
    </w:p>
    <w:p w14:paraId="1E958F36" w14:textId="6D8CE4C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2.100</w:t>
      </w:r>
      <w:r>
        <w:rPr>
          <w:rFonts w:asciiTheme="minorHAnsi" w:eastAsiaTheme="minorEastAsia" w:hAnsiTheme="minorHAnsi" w:cstheme="minorBidi"/>
          <w:noProof/>
          <w:kern w:val="2"/>
          <w:sz w:val="22"/>
          <w:szCs w:val="22"/>
          <w:lang w:eastAsia="en-GB"/>
          <w14:ligatures w14:val="standardContextual"/>
        </w:rPr>
        <w:tab/>
      </w:r>
      <w:r>
        <w:rPr>
          <w:noProof/>
        </w:rPr>
        <w:t>Suggested Buffering Packets Count</w:t>
      </w:r>
      <w:r>
        <w:rPr>
          <w:noProof/>
        </w:rPr>
        <w:tab/>
      </w:r>
      <w:r>
        <w:rPr>
          <w:noProof/>
        </w:rPr>
        <w:fldChar w:fldCharType="begin" w:fldLock="1"/>
      </w:r>
      <w:r>
        <w:rPr>
          <w:noProof/>
        </w:rPr>
        <w:instrText xml:space="preserve"> PAGEREF _Toc160974584 \h </w:instrText>
      </w:r>
      <w:r>
        <w:rPr>
          <w:noProof/>
        </w:rPr>
      </w:r>
      <w:r>
        <w:rPr>
          <w:noProof/>
        </w:rPr>
        <w:fldChar w:fldCharType="separate"/>
      </w:r>
      <w:r>
        <w:rPr>
          <w:noProof/>
        </w:rPr>
        <w:t>263</w:t>
      </w:r>
      <w:r>
        <w:rPr>
          <w:noProof/>
        </w:rPr>
        <w:fldChar w:fldCharType="end"/>
      </w:r>
    </w:p>
    <w:p w14:paraId="6AA3BF70" w14:textId="5DDC8F6A"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8.2.101</w:t>
      </w:r>
      <w:r>
        <w:rPr>
          <w:rFonts w:asciiTheme="minorHAnsi" w:eastAsiaTheme="minorEastAsia" w:hAnsiTheme="minorHAnsi" w:cstheme="minorBidi"/>
          <w:noProof/>
          <w:kern w:val="2"/>
          <w:sz w:val="22"/>
          <w:szCs w:val="22"/>
          <w:lang w:eastAsia="en-GB"/>
          <w14:ligatures w14:val="standardContextual"/>
        </w:rPr>
        <w:tab/>
      </w:r>
      <w:r>
        <w:rPr>
          <w:noProof/>
        </w:rPr>
        <w:t>User ID</w:t>
      </w:r>
      <w:r>
        <w:rPr>
          <w:noProof/>
        </w:rPr>
        <w:tab/>
      </w:r>
      <w:r>
        <w:rPr>
          <w:noProof/>
        </w:rPr>
        <w:fldChar w:fldCharType="begin" w:fldLock="1"/>
      </w:r>
      <w:r>
        <w:rPr>
          <w:noProof/>
        </w:rPr>
        <w:instrText xml:space="preserve"> PAGEREF _Toc160974585 \h </w:instrText>
      </w:r>
      <w:r>
        <w:rPr>
          <w:noProof/>
        </w:rPr>
      </w:r>
      <w:r>
        <w:rPr>
          <w:noProof/>
        </w:rPr>
        <w:fldChar w:fldCharType="separate"/>
      </w:r>
      <w:r>
        <w:rPr>
          <w:noProof/>
        </w:rPr>
        <w:t>263</w:t>
      </w:r>
      <w:r>
        <w:rPr>
          <w:noProof/>
        </w:rPr>
        <w:fldChar w:fldCharType="end"/>
      </w:r>
    </w:p>
    <w:p w14:paraId="26F42E11" w14:textId="5E7C0AC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fr-FR"/>
        </w:rPr>
        <w:t>8.2.102</w:t>
      </w:r>
      <w:r>
        <w:rPr>
          <w:rFonts w:asciiTheme="minorHAnsi" w:eastAsiaTheme="minorEastAsia" w:hAnsiTheme="minorHAnsi" w:cstheme="minorBidi"/>
          <w:noProof/>
          <w:kern w:val="2"/>
          <w:sz w:val="22"/>
          <w:szCs w:val="22"/>
          <w:lang w:eastAsia="en-GB"/>
          <w14:ligatures w14:val="standardContextual"/>
        </w:rPr>
        <w:tab/>
      </w:r>
      <w:r w:rsidRPr="00941C1C">
        <w:rPr>
          <w:noProof/>
          <w:lang w:val="fr-FR"/>
        </w:rPr>
        <w:t>Ethernet PDU Session Information</w:t>
      </w:r>
      <w:r>
        <w:rPr>
          <w:noProof/>
        </w:rPr>
        <w:tab/>
      </w:r>
      <w:r>
        <w:rPr>
          <w:noProof/>
        </w:rPr>
        <w:fldChar w:fldCharType="begin" w:fldLock="1"/>
      </w:r>
      <w:r>
        <w:rPr>
          <w:noProof/>
        </w:rPr>
        <w:instrText xml:space="preserve"> PAGEREF _Toc160974586 \h </w:instrText>
      </w:r>
      <w:r>
        <w:rPr>
          <w:noProof/>
        </w:rPr>
      </w:r>
      <w:r>
        <w:rPr>
          <w:noProof/>
        </w:rPr>
        <w:fldChar w:fldCharType="separate"/>
      </w:r>
      <w:r>
        <w:rPr>
          <w:noProof/>
        </w:rPr>
        <w:t>264</w:t>
      </w:r>
      <w:r>
        <w:rPr>
          <w:noProof/>
        </w:rPr>
        <w:fldChar w:fldCharType="end"/>
      </w:r>
    </w:p>
    <w:p w14:paraId="0097F7C1" w14:textId="56DEC77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2.103</w:t>
      </w:r>
      <w:r>
        <w:rPr>
          <w:rFonts w:asciiTheme="minorHAnsi" w:eastAsiaTheme="minorEastAsia" w:hAnsiTheme="minorHAnsi" w:cstheme="minorBidi"/>
          <w:noProof/>
          <w:kern w:val="2"/>
          <w:sz w:val="22"/>
          <w:szCs w:val="22"/>
          <w:lang w:eastAsia="en-GB"/>
          <w14:ligatures w14:val="standardContextual"/>
        </w:rPr>
        <w:tab/>
      </w:r>
      <w:r>
        <w:rPr>
          <w:noProof/>
        </w:rPr>
        <w:t>MAC Addresses Detected</w:t>
      </w:r>
      <w:r>
        <w:rPr>
          <w:noProof/>
        </w:rPr>
        <w:tab/>
      </w:r>
      <w:r>
        <w:rPr>
          <w:noProof/>
        </w:rPr>
        <w:fldChar w:fldCharType="begin" w:fldLock="1"/>
      </w:r>
      <w:r>
        <w:rPr>
          <w:noProof/>
        </w:rPr>
        <w:instrText xml:space="preserve"> PAGEREF _Toc160974587 \h </w:instrText>
      </w:r>
      <w:r>
        <w:rPr>
          <w:noProof/>
        </w:rPr>
      </w:r>
      <w:r>
        <w:rPr>
          <w:noProof/>
        </w:rPr>
        <w:fldChar w:fldCharType="separate"/>
      </w:r>
      <w:r>
        <w:rPr>
          <w:noProof/>
        </w:rPr>
        <w:t>265</w:t>
      </w:r>
      <w:r>
        <w:rPr>
          <w:noProof/>
        </w:rPr>
        <w:fldChar w:fldCharType="end"/>
      </w:r>
    </w:p>
    <w:p w14:paraId="610855B8" w14:textId="6BE8116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2.104</w:t>
      </w:r>
      <w:r>
        <w:rPr>
          <w:rFonts w:asciiTheme="minorHAnsi" w:eastAsiaTheme="minorEastAsia" w:hAnsiTheme="minorHAnsi" w:cstheme="minorBidi"/>
          <w:noProof/>
          <w:kern w:val="2"/>
          <w:sz w:val="22"/>
          <w:szCs w:val="22"/>
          <w:lang w:eastAsia="en-GB"/>
          <w14:ligatures w14:val="standardContextual"/>
        </w:rPr>
        <w:tab/>
      </w:r>
      <w:r>
        <w:rPr>
          <w:noProof/>
        </w:rPr>
        <w:t>MAC Addresses Removed</w:t>
      </w:r>
      <w:r>
        <w:rPr>
          <w:noProof/>
        </w:rPr>
        <w:tab/>
      </w:r>
      <w:r>
        <w:rPr>
          <w:noProof/>
        </w:rPr>
        <w:fldChar w:fldCharType="begin" w:fldLock="1"/>
      </w:r>
      <w:r>
        <w:rPr>
          <w:noProof/>
        </w:rPr>
        <w:instrText xml:space="preserve"> PAGEREF _Toc160974588 \h </w:instrText>
      </w:r>
      <w:r>
        <w:rPr>
          <w:noProof/>
        </w:rPr>
      </w:r>
      <w:r>
        <w:rPr>
          <w:noProof/>
        </w:rPr>
        <w:fldChar w:fldCharType="separate"/>
      </w:r>
      <w:r>
        <w:rPr>
          <w:noProof/>
        </w:rPr>
        <w:t>265</w:t>
      </w:r>
      <w:r>
        <w:rPr>
          <w:noProof/>
        </w:rPr>
        <w:fldChar w:fldCharType="end"/>
      </w:r>
    </w:p>
    <w:p w14:paraId="17CD4CF0" w14:textId="4AEA073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2.105</w:t>
      </w:r>
      <w:r>
        <w:rPr>
          <w:rFonts w:asciiTheme="minorHAnsi" w:eastAsiaTheme="minorEastAsia" w:hAnsiTheme="minorHAnsi" w:cstheme="minorBidi"/>
          <w:noProof/>
          <w:kern w:val="2"/>
          <w:sz w:val="22"/>
          <w:szCs w:val="22"/>
          <w:lang w:eastAsia="en-GB"/>
          <w14:ligatures w14:val="standardContextual"/>
        </w:rPr>
        <w:tab/>
      </w:r>
      <w:r>
        <w:rPr>
          <w:noProof/>
        </w:rPr>
        <w:t>Ethernet Inactivity Timer</w:t>
      </w:r>
      <w:r>
        <w:rPr>
          <w:noProof/>
        </w:rPr>
        <w:tab/>
      </w:r>
      <w:r>
        <w:rPr>
          <w:noProof/>
        </w:rPr>
        <w:fldChar w:fldCharType="begin" w:fldLock="1"/>
      </w:r>
      <w:r>
        <w:rPr>
          <w:noProof/>
        </w:rPr>
        <w:instrText xml:space="preserve"> PAGEREF _Toc160974589 \h </w:instrText>
      </w:r>
      <w:r>
        <w:rPr>
          <w:noProof/>
        </w:rPr>
      </w:r>
      <w:r>
        <w:rPr>
          <w:noProof/>
        </w:rPr>
        <w:fldChar w:fldCharType="separate"/>
      </w:r>
      <w:r>
        <w:rPr>
          <w:noProof/>
        </w:rPr>
        <w:t>266</w:t>
      </w:r>
      <w:r>
        <w:rPr>
          <w:noProof/>
        </w:rPr>
        <w:fldChar w:fldCharType="end"/>
      </w:r>
    </w:p>
    <w:p w14:paraId="3A0D5101" w14:textId="0DF7C1A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2.106</w:t>
      </w:r>
      <w:r>
        <w:rPr>
          <w:rFonts w:asciiTheme="minorHAnsi" w:eastAsiaTheme="minorEastAsia" w:hAnsiTheme="minorHAnsi" w:cstheme="minorBidi"/>
          <w:noProof/>
          <w:kern w:val="2"/>
          <w:sz w:val="22"/>
          <w:szCs w:val="22"/>
          <w:lang w:eastAsia="en-GB"/>
          <w14:ligatures w14:val="standardContextual"/>
        </w:rPr>
        <w:tab/>
      </w:r>
      <w:r>
        <w:rPr>
          <w:noProof/>
        </w:rPr>
        <w:t>Subsequent Event Quota</w:t>
      </w:r>
      <w:r>
        <w:rPr>
          <w:noProof/>
        </w:rPr>
        <w:tab/>
      </w:r>
      <w:r>
        <w:rPr>
          <w:noProof/>
        </w:rPr>
        <w:fldChar w:fldCharType="begin" w:fldLock="1"/>
      </w:r>
      <w:r>
        <w:rPr>
          <w:noProof/>
        </w:rPr>
        <w:instrText xml:space="preserve"> PAGEREF _Toc160974590 \h </w:instrText>
      </w:r>
      <w:r>
        <w:rPr>
          <w:noProof/>
        </w:rPr>
      </w:r>
      <w:r>
        <w:rPr>
          <w:noProof/>
        </w:rPr>
        <w:fldChar w:fldCharType="separate"/>
      </w:r>
      <w:r>
        <w:rPr>
          <w:noProof/>
        </w:rPr>
        <w:t>266</w:t>
      </w:r>
      <w:r>
        <w:rPr>
          <w:noProof/>
        </w:rPr>
        <w:fldChar w:fldCharType="end"/>
      </w:r>
    </w:p>
    <w:p w14:paraId="2BE96796" w14:textId="0EC0B0C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2.107</w:t>
      </w:r>
      <w:r>
        <w:rPr>
          <w:rFonts w:asciiTheme="minorHAnsi" w:eastAsiaTheme="minorEastAsia" w:hAnsiTheme="minorHAnsi" w:cstheme="minorBidi"/>
          <w:noProof/>
          <w:kern w:val="2"/>
          <w:sz w:val="22"/>
          <w:szCs w:val="22"/>
          <w:lang w:eastAsia="en-GB"/>
          <w14:ligatures w14:val="standardContextual"/>
        </w:rPr>
        <w:tab/>
      </w:r>
      <w:r>
        <w:rPr>
          <w:noProof/>
        </w:rPr>
        <w:t>Subsequent Event Threshold</w:t>
      </w:r>
      <w:r>
        <w:rPr>
          <w:noProof/>
        </w:rPr>
        <w:tab/>
      </w:r>
      <w:r>
        <w:rPr>
          <w:noProof/>
        </w:rPr>
        <w:fldChar w:fldCharType="begin" w:fldLock="1"/>
      </w:r>
      <w:r>
        <w:rPr>
          <w:noProof/>
        </w:rPr>
        <w:instrText xml:space="preserve"> PAGEREF _Toc160974591 \h </w:instrText>
      </w:r>
      <w:r>
        <w:rPr>
          <w:noProof/>
        </w:rPr>
      </w:r>
      <w:r>
        <w:rPr>
          <w:noProof/>
        </w:rPr>
        <w:fldChar w:fldCharType="separate"/>
      </w:r>
      <w:r>
        <w:rPr>
          <w:noProof/>
        </w:rPr>
        <w:t>266</w:t>
      </w:r>
      <w:r>
        <w:rPr>
          <w:noProof/>
        </w:rPr>
        <w:fldChar w:fldCharType="end"/>
      </w:r>
    </w:p>
    <w:p w14:paraId="34379F43" w14:textId="6A47C17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2.108</w:t>
      </w:r>
      <w:r>
        <w:rPr>
          <w:rFonts w:asciiTheme="minorHAnsi" w:eastAsiaTheme="minorEastAsia" w:hAnsiTheme="minorHAnsi" w:cstheme="minorBidi"/>
          <w:noProof/>
          <w:kern w:val="2"/>
          <w:sz w:val="22"/>
          <w:szCs w:val="22"/>
          <w:lang w:eastAsia="en-GB"/>
          <w14:ligatures w14:val="standardContextual"/>
        </w:rPr>
        <w:tab/>
      </w:r>
      <w:r>
        <w:rPr>
          <w:noProof/>
        </w:rPr>
        <w:t>Trace Information</w:t>
      </w:r>
      <w:r>
        <w:rPr>
          <w:noProof/>
        </w:rPr>
        <w:tab/>
      </w:r>
      <w:r>
        <w:rPr>
          <w:noProof/>
        </w:rPr>
        <w:fldChar w:fldCharType="begin" w:fldLock="1"/>
      </w:r>
      <w:r>
        <w:rPr>
          <w:noProof/>
        </w:rPr>
        <w:instrText xml:space="preserve"> PAGEREF _Toc160974592 \h </w:instrText>
      </w:r>
      <w:r>
        <w:rPr>
          <w:noProof/>
        </w:rPr>
      </w:r>
      <w:r>
        <w:rPr>
          <w:noProof/>
        </w:rPr>
        <w:fldChar w:fldCharType="separate"/>
      </w:r>
      <w:r>
        <w:rPr>
          <w:noProof/>
        </w:rPr>
        <w:t>267</w:t>
      </w:r>
      <w:r>
        <w:rPr>
          <w:noProof/>
        </w:rPr>
        <w:fldChar w:fldCharType="end"/>
      </w:r>
    </w:p>
    <w:p w14:paraId="54E5A8E7" w14:textId="2D577FF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2.109</w:t>
      </w:r>
      <w:r>
        <w:rPr>
          <w:rFonts w:asciiTheme="minorHAnsi" w:eastAsiaTheme="minorEastAsia" w:hAnsiTheme="minorHAnsi" w:cstheme="minorBidi"/>
          <w:noProof/>
          <w:kern w:val="2"/>
          <w:sz w:val="22"/>
          <w:szCs w:val="22"/>
          <w:lang w:eastAsia="en-GB"/>
          <w14:ligatures w14:val="standardContextual"/>
        </w:rPr>
        <w:tab/>
      </w:r>
      <w:r>
        <w:rPr>
          <w:noProof/>
        </w:rPr>
        <w:t>Framed-Route</w:t>
      </w:r>
      <w:r>
        <w:rPr>
          <w:noProof/>
        </w:rPr>
        <w:tab/>
      </w:r>
      <w:r>
        <w:rPr>
          <w:noProof/>
        </w:rPr>
        <w:fldChar w:fldCharType="begin" w:fldLock="1"/>
      </w:r>
      <w:r>
        <w:rPr>
          <w:noProof/>
        </w:rPr>
        <w:instrText xml:space="preserve"> PAGEREF _Toc160974593 \h </w:instrText>
      </w:r>
      <w:r>
        <w:rPr>
          <w:noProof/>
        </w:rPr>
      </w:r>
      <w:r>
        <w:rPr>
          <w:noProof/>
        </w:rPr>
        <w:fldChar w:fldCharType="separate"/>
      </w:r>
      <w:r>
        <w:rPr>
          <w:noProof/>
        </w:rPr>
        <w:t>267</w:t>
      </w:r>
      <w:r>
        <w:rPr>
          <w:noProof/>
        </w:rPr>
        <w:fldChar w:fldCharType="end"/>
      </w:r>
    </w:p>
    <w:p w14:paraId="098D7E69" w14:textId="59326EFA"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2.110</w:t>
      </w:r>
      <w:r>
        <w:rPr>
          <w:rFonts w:asciiTheme="minorHAnsi" w:eastAsiaTheme="minorEastAsia" w:hAnsiTheme="minorHAnsi" w:cstheme="minorBidi"/>
          <w:noProof/>
          <w:kern w:val="2"/>
          <w:sz w:val="22"/>
          <w:szCs w:val="22"/>
          <w:lang w:eastAsia="en-GB"/>
          <w14:ligatures w14:val="standardContextual"/>
        </w:rPr>
        <w:tab/>
      </w:r>
      <w:r>
        <w:rPr>
          <w:noProof/>
        </w:rPr>
        <w:t>Framed-Routing</w:t>
      </w:r>
      <w:r>
        <w:rPr>
          <w:noProof/>
        </w:rPr>
        <w:tab/>
      </w:r>
      <w:r>
        <w:rPr>
          <w:noProof/>
        </w:rPr>
        <w:fldChar w:fldCharType="begin" w:fldLock="1"/>
      </w:r>
      <w:r>
        <w:rPr>
          <w:noProof/>
        </w:rPr>
        <w:instrText xml:space="preserve"> PAGEREF _Toc160974594 \h </w:instrText>
      </w:r>
      <w:r>
        <w:rPr>
          <w:noProof/>
        </w:rPr>
      </w:r>
      <w:r>
        <w:rPr>
          <w:noProof/>
        </w:rPr>
        <w:fldChar w:fldCharType="separate"/>
      </w:r>
      <w:r>
        <w:rPr>
          <w:noProof/>
        </w:rPr>
        <w:t>267</w:t>
      </w:r>
      <w:r>
        <w:rPr>
          <w:noProof/>
        </w:rPr>
        <w:fldChar w:fldCharType="end"/>
      </w:r>
    </w:p>
    <w:p w14:paraId="1437497B" w14:textId="61149675"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2.111</w:t>
      </w:r>
      <w:r>
        <w:rPr>
          <w:rFonts w:asciiTheme="minorHAnsi" w:eastAsiaTheme="minorEastAsia" w:hAnsiTheme="minorHAnsi" w:cstheme="minorBidi"/>
          <w:noProof/>
          <w:kern w:val="2"/>
          <w:sz w:val="22"/>
          <w:szCs w:val="22"/>
          <w:lang w:eastAsia="en-GB"/>
          <w14:ligatures w14:val="standardContextual"/>
        </w:rPr>
        <w:tab/>
      </w:r>
      <w:r>
        <w:rPr>
          <w:noProof/>
        </w:rPr>
        <w:t>Framed-IPv6-Route</w:t>
      </w:r>
      <w:r>
        <w:rPr>
          <w:noProof/>
        </w:rPr>
        <w:tab/>
      </w:r>
      <w:r>
        <w:rPr>
          <w:noProof/>
        </w:rPr>
        <w:fldChar w:fldCharType="begin" w:fldLock="1"/>
      </w:r>
      <w:r>
        <w:rPr>
          <w:noProof/>
        </w:rPr>
        <w:instrText xml:space="preserve"> PAGEREF _Toc160974595 \h </w:instrText>
      </w:r>
      <w:r>
        <w:rPr>
          <w:noProof/>
        </w:rPr>
      </w:r>
      <w:r>
        <w:rPr>
          <w:noProof/>
        </w:rPr>
        <w:fldChar w:fldCharType="separate"/>
      </w:r>
      <w:r>
        <w:rPr>
          <w:noProof/>
        </w:rPr>
        <w:t>268</w:t>
      </w:r>
      <w:r>
        <w:rPr>
          <w:noProof/>
        </w:rPr>
        <w:fldChar w:fldCharType="end"/>
      </w:r>
    </w:p>
    <w:p w14:paraId="280AA42A" w14:textId="27D12B3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2.112</w:t>
      </w:r>
      <w:r>
        <w:rPr>
          <w:rFonts w:asciiTheme="minorHAnsi" w:eastAsiaTheme="minorEastAsia" w:hAnsiTheme="minorHAnsi" w:cstheme="minorBidi"/>
          <w:noProof/>
          <w:kern w:val="2"/>
          <w:sz w:val="22"/>
          <w:szCs w:val="22"/>
          <w:lang w:eastAsia="en-GB"/>
          <w14:ligatures w14:val="standardContextual"/>
        </w:rPr>
        <w:tab/>
      </w:r>
      <w:r>
        <w:rPr>
          <w:noProof/>
        </w:rPr>
        <w:t>Event Quota</w:t>
      </w:r>
      <w:r>
        <w:rPr>
          <w:noProof/>
        </w:rPr>
        <w:tab/>
      </w:r>
      <w:r>
        <w:rPr>
          <w:noProof/>
        </w:rPr>
        <w:fldChar w:fldCharType="begin" w:fldLock="1"/>
      </w:r>
      <w:r>
        <w:rPr>
          <w:noProof/>
        </w:rPr>
        <w:instrText xml:space="preserve"> PAGEREF _Toc160974596 \h </w:instrText>
      </w:r>
      <w:r>
        <w:rPr>
          <w:noProof/>
        </w:rPr>
      </w:r>
      <w:r>
        <w:rPr>
          <w:noProof/>
        </w:rPr>
        <w:fldChar w:fldCharType="separate"/>
      </w:r>
      <w:r>
        <w:rPr>
          <w:noProof/>
        </w:rPr>
        <w:t>268</w:t>
      </w:r>
      <w:r>
        <w:rPr>
          <w:noProof/>
        </w:rPr>
        <w:fldChar w:fldCharType="end"/>
      </w:r>
    </w:p>
    <w:p w14:paraId="3B48A6BD" w14:textId="070FC21A"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2.113</w:t>
      </w:r>
      <w:r>
        <w:rPr>
          <w:rFonts w:asciiTheme="minorHAnsi" w:eastAsiaTheme="minorEastAsia" w:hAnsiTheme="minorHAnsi" w:cstheme="minorBidi"/>
          <w:noProof/>
          <w:kern w:val="2"/>
          <w:sz w:val="22"/>
          <w:szCs w:val="22"/>
          <w:lang w:eastAsia="en-GB"/>
          <w14:ligatures w14:val="standardContextual"/>
        </w:rPr>
        <w:tab/>
      </w:r>
      <w:r>
        <w:rPr>
          <w:noProof/>
        </w:rPr>
        <w:t>Event Threshold</w:t>
      </w:r>
      <w:r>
        <w:rPr>
          <w:noProof/>
        </w:rPr>
        <w:tab/>
      </w:r>
      <w:r>
        <w:rPr>
          <w:noProof/>
        </w:rPr>
        <w:fldChar w:fldCharType="begin" w:fldLock="1"/>
      </w:r>
      <w:r>
        <w:rPr>
          <w:noProof/>
        </w:rPr>
        <w:instrText xml:space="preserve"> PAGEREF _Toc160974597 \h </w:instrText>
      </w:r>
      <w:r>
        <w:rPr>
          <w:noProof/>
        </w:rPr>
      </w:r>
      <w:r>
        <w:rPr>
          <w:noProof/>
        </w:rPr>
        <w:fldChar w:fldCharType="separate"/>
      </w:r>
      <w:r>
        <w:rPr>
          <w:noProof/>
        </w:rPr>
        <w:t>268</w:t>
      </w:r>
      <w:r>
        <w:rPr>
          <w:noProof/>
        </w:rPr>
        <w:fldChar w:fldCharType="end"/>
      </w:r>
    </w:p>
    <w:p w14:paraId="6D318570" w14:textId="3A4F918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2.114</w:t>
      </w:r>
      <w:r>
        <w:rPr>
          <w:rFonts w:asciiTheme="minorHAnsi" w:eastAsiaTheme="minorEastAsia" w:hAnsiTheme="minorHAnsi" w:cstheme="minorBidi"/>
          <w:noProof/>
          <w:kern w:val="2"/>
          <w:sz w:val="22"/>
          <w:szCs w:val="22"/>
          <w:lang w:eastAsia="en-GB"/>
          <w14:ligatures w14:val="standardContextual"/>
        </w:rPr>
        <w:tab/>
      </w:r>
      <w:r>
        <w:rPr>
          <w:noProof/>
        </w:rPr>
        <w:t>Time Stamp</w:t>
      </w:r>
      <w:r>
        <w:rPr>
          <w:noProof/>
        </w:rPr>
        <w:tab/>
      </w:r>
      <w:r>
        <w:rPr>
          <w:noProof/>
        </w:rPr>
        <w:fldChar w:fldCharType="begin" w:fldLock="1"/>
      </w:r>
      <w:r>
        <w:rPr>
          <w:noProof/>
        </w:rPr>
        <w:instrText xml:space="preserve"> PAGEREF _Toc160974598 \h </w:instrText>
      </w:r>
      <w:r>
        <w:rPr>
          <w:noProof/>
        </w:rPr>
      </w:r>
      <w:r>
        <w:rPr>
          <w:noProof/>
        </w:rPr>
        <w:fldChar w:fldCharType="separate"/>
      </w:r>
      <w:r>
        <w:rPr>
          <w:noProof/>
        </w:rPr>
        <w:t>269</w:t>
      </w:r>
      <w:r>
        <w:rPr>
          <w:noProof/>
        </w:rPr>
        <w:fldChar w:fldCharType="end"/>
      </w:r>
    </w:p>
    <w:p w14:paraId="1FD8FF4B" w14:textId="48A00BA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2.115</w:t>
      </w:r>
      <w:r>
        <w:rPr>
          <w:rFonts w:asciiTheme="minorHAnsi" w:eastAsiaTheme="minorEastAsia" w:hAnsiTheme="minorHAnsi" w:cstheme="minorBidi"/>
          <w:noProof/>
          <w:kern w:val="2"/>
          <w:sz w:val="22"/>
          <w:szCs w:val="22"/>
          <w:lang w:eastAsia="en-GB"/>
          <w14:ligatures w14:val="standardContextual"/>
        </w:rPr>
        <w:tab/>
      </w:r>
      <w:r>
        <w:rPr>
          <w:noProof/>
        </w:rPr>
        <w:t>Averaging Window</w:t>
      </w:r>
      <w:r>
        <w:rPr>
          <w:noProof/>
        </w:rPr>
        <w:tab/>
      </w:r>
      <w:r>
        <w:rPr>
          <w:noProof/>
        </w:rPr>
        <w:fldChar w:fldCharType="begin" w:fldLock="1"/>
      </w:r>
      <w:r>
        <w:rPr>
          <w:noProof/>
        </w:rPr>
        <w:instrText xml:space="preserve"> PAGEREF _Toc160974599 \h </w:instrText>
      </w:r>
      <w:r>
        <w:rPr>
          <w:noProof/>
        </w:rPr>
      </w:r>
      <w:r>
        <w:rPr>
          <w:noProof/>
        </w:rPr>
        <w:fldChar w:fldCharType="separate"/>
      </w:r>
      <w:r>
        <w:rPr>
          <w:noProof/>
        </w:rPr>
        <w:t>269</w:t>
      </w:r>
      <w:r>
        <w:rPr>
          <w:noProof/>
        </w:rPr>
        <w:fldChar w:fldCharType="end"/>
      </w:r>
    </w:p>
    <w:p w14:paraId="62C69F69" w14:textId="71C79245"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2.116</w:t>
      </w:r>
      <w:r>
        <w:rPr>
          <w:rFonts w:asciiTheme="minorHAnsi" w:eastAsiaTheme="minorEastAsia" w:hAnsiTheme="minorHAnsi" w:cstheme="minorBidi"/>
          <w:noProof/>
          <w:kern w:val="2"/>
          <w:sz w:val="22"/>
          <w:szCs w:val="22"/>
          <w:lang w:eastAsia="en-GB"/>
          <w14:ligatures w14:val="standardContextual"/>
        </w:rPr>
        <w:tab/>
      </w:r>
      <w:r>
        <w:rPr>
          <w:noProof/>
        </w:rPr>
        <w:t>Paging Policy Indicator (PPI)</w:t>
      </w:r>
      <w:r>
        <w:rPr>
          <w:noProof/>
        </w:rPr>
        <w:tab/>
      </w:r>
      <w:r>
        <w:rPr>
          <w:noProof/>
        </w:rPr>
        <w:fldChar w:fldCharType="begin" w:fldLock="1"/>
      </w:r>
      <w:r>
        <w:rPr>
          <w:noProof/>
        </w:rPr>
        <w:instrText xml:space="preserve"> PAGEREF _Toc160974600 \h </w:instrText>
      </w:r>
      <w:r>
        <w:rPr>
          <w:noProof/>
        </w:rPr>
      </w:r>
      <w:r>
        <w:rPr>
          <w:noProof/>
        </w:rPr>
        <w:fldChar w:fldCharType="separate"/>
      </w:r>
      <w:r>
        <w:rPr>
          <w:noProof/>
        </w:rPr>
        <w:t>269</w:t>
      </w:r>
      <w:r>
        <w:rPr>
          <w:noProof/>
        </w:rPr>
        <w:fldChar w:fldCharType="end"/>
      </w:r>
    </w:p>
    <w:p w14:paraId="78DE5DB3" w14:textId="3DAC66E1"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2.117</w:t>
      </w:r>
      <w:r>
        <w:rPr>
          <w:rFonts w:asciiTheme="minorHAnsi" w:eastAsiaTheme="minorEastAsia" w:hAnsiTheme="minorHAnsi" w:cstheme="minorBidi"/>
          <w:noProof/>
          <w:kern w:val="2"/>
          <w:sz w:val="22"/>
          <w:szCs w:val="22"/>
          <w:lang w:eastAsia="en-GB"/>
          <w14:ligatures w14:val="standardContextual"/>
        </w:rPr>
        <w:tab/>
      </w:r>
      <w:r>
        <w:rPr>
          <w:noProof/>
          <w:lang w:eastAsia="zh-CN"/>
        </w:rPr>
        <w:t>APN/DNN</w:t>
      </w:r>
      <w:r>
        <w:rPr>
          <w:noProof/>
        </w:rPr>
        <w:tab/>
      </w:r>
      <w:r>
        <w:rPr>
          <w:noProof/>
        </w:rPr>
        <w:fldChar w:fldCharType="begin" w:fldLock="1"/>
      </w:r>
      <w:r>
        <w:rPr>
          <w:noProof/>
        </w:rPr>
        <w:instrText xml:space="preserve"> PAGEREF _Toc160974601 \h </w:instrText>
      </w:r>
      <w:r>
        <w:rPr>
          <w:noProof/>
        </w:rPr>
      </w:r>
      <w:r>
        <w:rPr>
          <w:noProof/>
        </w:rPr>
        <w:fldChar w:fldCharType="separate"/>
      </w:r>
      <w:r>
        <w:rPr>
          <w:noProof/>
        </w:rPr>
        <w:t>269</w:t>
      </w:r>
      <w:r>
        <w:rPr>
          <w:noProof/>
        </w:rPr>
        <w:fldChar w:fldCharType="end"/>
      </w:r>
    </w:p>
    <w:p w14:paraId="05BDA513" w14:textId="13F6B51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2.118</w:t>
      </w:r>
      <w:r>
        <w:rPr>
          <w:rFonts w:asciiTheme="minorHAnsi" w:eastAsiaTheme="minorEastAsia" w:hAnsiTheme="minorHAnsi" w:cstheme="minorBidi"/>
          <w:noProof/>
          <w:kern w:val="2"/>
          <w:sz w:val="22"/>
          <w:szCs w:val="22"/>
          <w:lang w:eastAsia="en-GB"/>
          <w14:ligatures w14:val="standardContextual"/>
        </w:rPr>
        <w:tab/>
      </w:r>
      <w:r>
        <w:rPr>
          <w:noProof/>
          <w:lang w:eastAsia="zh-CN"/>
        </w:rPr>
        <w:t>3GPP</w:t>
      </w:r>
      <w:r>
        <w:rPr>
          <w:noProof/>
        </w:rPr>
        <w:t xml:space="preserve"> </w:t>
      </w:r>
      <w:r>
        <w:rPr>
          <w:noProof/>
          <w:lang w:eastAsia="zh-CN"/>
        </w:rPr>
        <w:t>Interface Type</w:t>
      </w:r>
      <w:r>
        <w:rPr>
          <w:noProof/>
        </w:rPr>
        <w:tab/>
      </w:r>
      <w:r>
        <w:rPr>
          <w:noProof/>
        </w:rPr>
        <w:fldChar w:fldCharType="begin" w:fldLock="1"/>
      </w:r>
      <w:r>
        <w:rPr>
          <w:noProof/>
        </w:rPr>
        <w:instrText xml:space="preserve"> PAGEREF _Toc160974602 \h </w:instrText>
      </w:r>
      <w:r>
        <w:rPr>
          <w:noProof/>
        </w:rPr>
      </w:r>
      <w:r>
        <w:rPr>
          <w:noProof/>
        </w:rPr>
        <w:fldChar w:fldCharType="separate"/>
      </w:r>
      <w:r>
        <w:rPr>
          <w:noProof/>
        </w:rPr>
        <w:t>270</w:t>
      </w:r>
      <w:r>
        <w:rPr>
          <w:noProof/>
        </w:rPr>
        <w:fldChar w:fldCharType="end"/>
      </w:r>
    </w:p>
    <w:p w14:paraId="577285EB" w14:textId="5C3C989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2.119</w:t>
      </w:r>
      <w:r>
        <w:rPr>
          <w:rFonts w:asciiTheme="minorHAnsi" w:eastAsiaTheme="minorEastAsia" w:hAnsiTheme="minorHAnsi" w:cstheme="minorBidi"/>
          <w:noProof/>
          <w:kern w:val="2"/>
          <w:sz w:val="22"/>
          <w:szCs w:val="22"/>
          <w:lang w:eastAsia="en-GB"/>
          <w14:ligatures w14:val="standardContextual"/>
        </w:rPr>
        <w:tab/>
      </w:r>
      <w:r>
        <w:rPr>
          <w:noProof/>
        </w:rPr>
        <w:t>PFCPSRReq-Flags</w:t>
      </w:r>
      <w:r>
        <w:rPr>
          <w:noProof/>
        </w:rPr>
        <w:tab/>
      </w:r>
      <w:r>
        <w:rPr>
          <w:noProof/>
        </w:rPr>
        <w:fldChar w:fldCharType="begin" w:fldLock="1"/>
      </w:r>
      <w:r>
        <w:rPr>
          <w:noProof/>
        </w:rPr>
        <w:instrText xml:space="preserve"> PAGEREF _Toc160974603 \h </w:instrText>
      </w:r>
      <w:r>
        <w:rPr>
          <w:noProof/>
        </w:rPr>
      </w:r>
      <w:r>
        <w:rPr>
          <w:noProof/>
        </w:rPr>
        <w:fldChar w:fldCharType="separate"/>
      </w:r>
      <w:r>
        <w:rPr>
          <w:noProof/>
        </w:rPr>
        <w:t>271</w:t>
      </w:r>
      <w:r>
        <w:rPr>
          <w:noProof/>
        </w:rPr>
        <w:fldChar w:fldCharType="end"/>
      </w:r>
    </w:p>
    <w:p w14:paraId="5F88752A" w14:textId="61C1DAA2"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2.120</w:t>
      </w:r>
      <w:r>
        <w:rPr>
          <w:rFonts w:asciiTheme="minorHAnsi" w:eastAsiaTheme="minorEastAsia" w:hAnsiTheme="minorHAnsi" w:cstheme="minorBidi"/>
          <w:noProof/>
          <w:kern w:val="2"/>
          <w:sz w:val="22"/>
          <w:szCs w:val="22"/>
          <w:lang w:eastAsia="en-GB"/>
          <w14:ligatures w14:val="standardContextual"/>
        </w:rPr>
        <w:tab/>
      </w:r>
      <w:r>
        <w:rPr>
          <w:noProof/>
        </w:rPr>
        <w:t>PFCPAUReq-Flags</w:t>
      </w:r>
      <w:r>
        <w:rPr>
          <w:noProof/>
        </w:rPr>
        <w:tab/>
      </w:r>
      <w:r>
        <w:rPr>
          <w:noProof/>
        </w:rPr>
        <w:fldChar w:fldCharType="begin" w:fldLock="1"/>
      </w:r>
      <w:r>
        <w:rPr>
          <w:noProof/>
        </w:rPr>
        <w:instrText xml:space="preserve"> PAGEREF _Toc160974604 \h </w:instrText>
      </w:r>
      <w:r>
        <w:rPr>
          <w:noProof/>
        </w:rPr>
      </w:r>
      <w:r>
        <w:rPr>
          <w:noProof/>
        </w:rPr>
        <w:fldChar w:fldCharType="separate"/>
      </w:r>
      <w:r>
        <w:rPr>
          <w:noProof/>
        </w:rPr>
        <w:t>272</w:t>
      </w:r>
      <w:r>
        <w:rPr>
          <w:noProof/>
        </w:rPr>
        <w:fldChar w:fldCharType="end"/>
      </w:r>
    </w:p>
    <w:p w14:paraId="1103C293" w14:textId="7F12D7B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2.121</w:t>
      </w:r>
      <w:r>
        <w:rPr>
          <w:rFonts w:asciiTheme="minorHAnsi" w:eastAsiaTheme="minorEastAsia" w:hAnsiTheme="minorHAnsi" w:cstheme="minorBidi"/>
          <w:noProof/>
          <w:kern w:val="2"/>
          <w:sz w:val="22"/>
          <w:szCs w:val="22"/>
          <w:lang w:eastAsia="en-GB"/>
          <w14:ligatures w14:val="standardContextual"/>
        </w:rPr>
        <w:tab/>
      </w:r>
      <w:r>
        <w:rPr>
          <w:noProof/>
        </w:rPr>
        <w:t>Activation Time</w:t>
      </w:r>
      <w:r>
        <w:rPr>
          <w:noProof/>
        </w:rPr>
        <w:tab/>
      </w:r>
      <w:r>
        <w:rPr>
          <w:noProof/>
        </w:rPr>
        <w:fldChar w:fldCharType="begin" w:fldLock="1"/>
      </w:r>
      <w:r>
        <w:rPr>
          <w:noProof/>
        </w:rPr>
        <w:instrText xml:space="preserve"> PAGEREF _Toc160974605 \h </w:instrText>
      </w:r>
      <w:r>
        <w:rPr>
          <w:noProof/>
        </w:rPr>
      </w:r>
      <w:r>
        <w:rPr>
          <w:noProof/>
        </w:rPr>
        <w:fldChar w:fldCharType="separate"/>
      </w:r>
      <w:r>
        <w:rPr>
          <w:noProof/>
        </w:rPr>
        <w:t>272</w:t>
      </w:r>
      <w:r>
        <w:rPr>
          <w:noProof/>
        </w:rPr>
        <w:fldChar w:fldCharType="end"/>
      </w:r>
    </w:p>
    <w:p w14:paraId="584C2D9C" w14:textId="6630B16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2.122</w:t>
      </w:r>
      <w:r>
        <w:rPr>
          <w:rFonts w:asciiTheme="minorHAnsi" w:eastAsiaTheme="minorEastAsia" w:hAnsiTheme="minorHAnsi" w:cstheme="minorBidi"/>
          <w:noProof/>
          <w:kern w:val="2"/>
          <w:sz w:val="22"/>
          <w:szCs w:val="22"/>
          <w:lang w:eastAsia="en-GB"/>
          <w14:ligatures w14:val="standardContextual"/>
        </w:rPr>
        <w:tab/>
      </w:r>
      <w:r>
        <w:rPr>
          <w:noProof/>
        </w:rPr>
        <w:t>Deactivation Time</w:t>
      </w:r>
      <w:r>
        <w:rPr>
          <w:noProof/>
        </w:rPr>
        <w:tab/>
      </w:r>
      <w:r>
        <w:rPr>
          <w:noProof/>
        </w:rPr>
        <w:fldChar w:fldCharType="begin" w:fldLock="1"/>
      </w:r>
      <w:r>
        <w:rPr>
          <w:noProof/>
        </w:rPr>
        <w:instrText xml:space="preserve"> PAGEREF _Toc160974606 \h </w:instrText>
      </w:r>
      <w:r>
        <w:rPr>
          <w:noProof/>
        </w:rPr>
      </w:r>
      <w:r>
        <w:rPr>
          <w:noProof/>
        </w:rPr>
        <w:fldChar w:fldCharType="separate"/>
      </w:r>
      <w:r>
        <w:rPr>
          <w:noProof/>
        </w:rPr>
        <w:t>272</w:t>
      </w:r>
      <w:r>
        <w:rPr>
          <w:noProof/>
        </w:rPr>
        <w:fldChar w:fldCharType="end"/>
      </w:r>
    </w:p>
    <w:p w14:paraId="7D7E99F4" w14:textId="5FBA09C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8.2.123</w:t>
      </w:r>
      <w:r>
        <w:rPr>
          <w:rFonts w:asciiTheme="minorHAnsi" w:eastAsiaTheme="minorEastAsia" w:hAnsiTheme="minorHAnsi" w:cstheme="minorBidi"/>
          <w:noProof/>
          <w:kern w:val="2"/>
          <w:sz w:val="22"/>
          <w:szCs w:val="22"/>
          <w:lang w:eastAsia="en-GB"/>
          <w14:ligatures w14:val="standardContextual"/>
        </w:rPr>
        <w:tab/>
      </w:r>
      <w:r>
        <w:rPr>
          <w:noProof/>
        </w:rPr>
        <w:t>MAR ID</w:t>
      </w:r>
      <w:r>
        <w:rPr>
          <w:noProof/>
        </w:rPr>
        <w:tab/>
      </w:r>
      <w:r>
        <w:rPr>
          <w:noProof/>
        </w:rPr>
        <w:fldChar w:fldCharType="begin" w:fldLock="1"/>
      </w:r>
      <w:r>
        <w:rPr>
          <w:noProof/>
        </w:rPr>
        <w:instrText xml:space="preserve"> PAGEREF _Toc160974607 \h </w:instrText>
      </w:r>
      <w:r>
        <w:rPr>
          <w:noProof/>
        </w:rPr>
      </w:r>
      <w:r>
        <w:rPr>
          <w:noProof/>
        </w:rPr>
        <w:fldChar w:fldCharType="separate"/>
      </w:r>
      <w:r>
        <w:rPr>
          <w:noProof/>
        </w:rPr>
        <w:t>273</w:t>
      </w:r>
      <w:r>
        <w:rPr>
          <w:noProof/>
        </w:rPr>
        <w:fldChar w:fldCharType="end"/>
      </w:r>
    </w:p>
    <w:p w14:paraId="7CE50F23" w14:textId="65EA829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2.124</w:t>
      </w:r>
      <w:r>
        <w:rPr>
          <w:rFonts w:asciiTheme="minorHAnsi" w:eastAsiaTheme="minorEastAsia" w:hAnsiTheme="minorHAnsi" w:cstheme="minorBidi"/>
          <w:noProof/>
          <w:kern w:val="2"/>
          <w:sz w:val="22"/>
          <w:szCs w:val="22"/>
          <w:lang w:eastAsia="en-GB"/>
          <w14:ligatures w14:val="standardContextual"/>
        </w:rPr>
        <w:tab/>
      </w:r>
      <w:r>
        <w:rPr>
          <w:noProof/>
        </w:rPr>
        <w:t>Steering Functionality</w:t>
      </w:r>
      <w:r>
        <w:rPr>
          <w:noProof/>
        </w:rPr>
        <w:tab/>
      </w:r>
      <w:r>
        <w:rPr>
          <w:noProof/>
        </w:rPr>
        <w:fldChar w:fldCharType="begin" w:fldLock="1"/>
      </w:r>
      <w:r>
        <w:rPr>
          <w:noProof/>
        </w:rPr>
        <w:instrText xml:space="preserve"> PAGEREF _Toc160974608 \h </w:instrText>
      </w:r>
      <w:r>
        <w:rPr>
          <w:noProof/>
        </w:rPr>
      </w:r>
      <w:r>
        <w:rPr>
          <w:noProof/>
        </w:rPr>
        <w:fldChar w:fldCharType="separate"/>
      </w:r>
      <w:r>
        <w:rPr>
          <w:noProof/>
        </w:rPr>
        <w:t>273</w:t>
      </w:r>
      <w:r>
        <w:rPr>
          <w:noProof/>
        </w:rPr>
        <w:fldChar w:fldCharType="end"/>
      </w:r>
    </w:p>
    <w:p w14:paraId="7A82A853" w14:textId="3E892921"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2.125</w:t>
      </w:r>
      <w:r>
        <w:rPr>
          <w:rFonts w:asciiTheme="minorHAnsi" w:eastAsiaTheme="minorEastAsia" w:hAnsiTheme="minorHAnsi" w:cstheme="minorBidi"/>
          <w:noProof/>
          <w:kern w:val="2"/>
          <w:sz w:val="22"/>
          <w:szCs w:val="22"/>
          <w:lang w:eastAsia="en-GB"/>
          <w14:ligatures w14:val="standardContextual"/>
        </w:rPr>
        <w:tab/>
      </w:r>
      <w:r>
        <w:rPr>
          <w:noProof/>
        </w:rPr>
        <w:t>Steering Mode</w:t>
      </w:r>
      <w:r>
        <w:rPr>
          <w:noProof/>
        </w:rPr>
        <w:tab/>
      </w:r>
      <w:r>
        <w:rPr>
          <w:noProof/>
        </w:rPr>
        <w:fldChar w:fldCharType="begin" w:fldLock="1"/>
      </w:r>
      <w:r>
        <w:rPr>
          <w:noProof/>
        </w:rPr>
        <w:instrText xml:space="preserve"> PAGEREF _Toc160974609 \h </w:instrText>
      </w:r>
      <w:r>
        <w:rPr>
          <w:noProof/>
        </w:rPr>
      </w:r>
      <w:r>
        <w:rPr>
          <w:noProof/>
        </w:rPr>
        <w:fldChar w:fldCharType="separate"/>
      </w:r>
      <w:r>
        <w:rPr>
          <w:noProof/>
        </w:rPr>
        <w:t>273</w:t>
      </w:r>
      <w:r>
        <w:rPr>
          <w:noProof/>
        </w:rPr>
        <w:fldChar w:fldCharType="end"/>
      </w:r>
    </w:p>
    <w:p w14:paraId="018066AD" w14:textId="35159E0E"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2.126</w:t>
      </w:r>
      <w:r>
        <w:rPr>
          <w:rFonts w:asciiTheme="minorHAnsi" w:eastAsiaTheme="minorEastAsia" w:hAnsiTheme="minorHAnsi" w:cstheme="minorBidi"/>
          <w:noProof/>
          <w:kern w:val="2"/>
          <w:sz w:val="22"/>
          <w:szCs w:val="22"/>
          <w:lang w:eastAsia="en-GB"/>
          <w14:ligatures w14:val="standardContextual"/>
        </w:rPr>
        <w:tab/>
      </w:r>
      <w:r>
        <w:rPr>
          <w:noProof/>
        </w:rPr>
        <w:t>Weight</w:t>
      </w:r>
      <w:r>
        <w:rPr>
          <w:noProof/>
        </w:rPr>
        <w:tab/>
      </w:r>
      <w:r>
        <w:rPr>
          <w:noProof/>
        </w:rPr>
        <w:fldChar w:fldCharType="begin" w:fldLock="1"/>
      </w:r>
      <w:r>
        <w:rPr>
          <w:noProof/>
        </w:rPr>
        <w:instrText xml:space="preserve"> PAGEREF _Toc160974610 \h </w:instrText>
      </w:r>
      <w:r>
        <w:rPr>
          <w:noProof/>
        </w:rPr>
      </w:r>
      <w:r>
        <w:rPr>
          <w:noProof/>
        </w:rPr>
        <w:fldChar w:fldCharType="separate"/>
      </w:r>
      <w:r>
        <w:rPr>
          <w:noProof/>
        </w:rPr>
        <w:t>274</w:t>
      </w:r>
      <w:r>
        <w:rPr>
          <w:noProof/>
        </w:rPr>
        <w:fldChar w:fldCharType="end"/>
      </w:r>
    </w:p>
    <w:p w14:paraId="35EFAB54" w14:textId="71345C95"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2.127</w:t>
      </w:r>
      <w:r>
        <w:rPr>
          <w:rFonts w:asciiTheme="minorHAnsi" w:eastAsiaTheme="minorEastAsia" w:hAnsiTheme="minorHAnsi" w:cstheme="minorBidi"/>
          <w:noProof/>
          <w:kern w:val="2"/>
          <w:sz w:val="22"/>
          <w:szCs w:val="22"/>
          <w:lang w:eastAsia="en-GB"/>
          <w14:ligatures w14:val="standardContextual"/>
        </w:rPr>
        <w:tab/>
      </w:r>
      <w:r>
        <w:rPr>
          <w:noProof/>
        </w:rPr>
        <w:t>Priority</w:t>
      </w:r>
      <w:r>
        <w:rPr>
          <w:noProof/>
        </w:rPr>
        <w:tab/>
      </w:r>
      <w:r>
        <w:rPr>
          <w:noProof/>
        </w:rPr>
        <w:fldChar w:fldCharType="begin" w:fldLock="1"/>
      </w:r>
      <w:r>
        <w:rPr>
          <w:noProof/>
        </w:rPr>
        <w:instrText xml:space="preserve"> PAGEREF _Toc160974611 \h </w:instrText>
      </w:r>
      <w:r>
        <w:rPr>
          <w:noProof/>
        </w:rPr>
      </w:r>
      <w:r>
        <w:rPr>
          <w:noProof/>
        </w:rPr>
        <w:fldChar w:fldCharType="separate"/>
      </w:r>
      <w:r>
        <w:rPr>
          <w:noProof/>
        </w:rPr>
        <w:t>274</w:t>
      </w:r>
      <w:r>
        <w:rPr>
          <w:noProof/>
        </w:rPr>
        <w:fldChar w:fldCharType="end"/>
      </w:r>
    </w:p>
    <w:p w14:paraId="468C7D00" w14:textId="6DB682A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8.2.128</w:t>
      </w:r>
      <w:r>
        <w:rPr>
          <w:rFonts w:asciiTheme="minorHAnsi" w:eastAsiaTheme="minorEastAsia" w:hAnsiTheme="minorHAnsi" w:cstheme="minorBidi"/>
          <w:noProof/>
          <w:kern w:val="2"/>
          <w:sz w:val="22"/>
          <w:szCs w:val="22"/>
          <w:lang w:eastAsia="en-GB"/>
          <w14:ligatures w14:val="standardContextual"/>
        </w:rPr>
        <w:tab/>
      </w:r>
      <w:r>
        <w:rPr>
          <w:noProof/>
        </w:rPr>
        <w:t>UE IP address Pool Identity</w:t>
      </w:r>
      <w:r>
        <w:rPr>
          <w:noProof/>
        </w:rPr>
        <w:tab/>
      </w:r>
      <w:r>
        <w:rPr>
          <w:noProof/>
        </w:rPr>
        <w:fldChar w:fldCharType="begin" w:fldLock="1"/>
      </w:r>
      <w:r>
        <w:rPr>
          <w:noProof/>
        </w:rPr>
        <w:instrText xml:space="preserve"> PAGEREF _Toc160974612 \h </w:instrText>
      </w:r>
      <w:r>
        <w:rPr>
          <w:noProof/>
        </w:rPr>
      </w:r>
      <w:r>
        <w:rPr>
          <w:noProof/>
        </w:rPr>
        <w:fldChar w:fldCharType="separate"/>
      </w:r>
      <w:r>
        <w:rPr>
          <w:noProof/>
        </w:rPr>
        <w:t>275</w:t>
      </w:r>
      <w:r>
        <w:rPr>
          <w:noProof/>
        </w:rPr>
        <w:fldChar w:fldCharType="end"/>
      </w:r>
    </w:p>
    <w:p w14:paraId="16A432E2" w14:textId="10050D7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8.2.129</w:t>
      </w:r>
      <w:r>
        <w:rPr>
          <w:rFonts w:asciiTheme="minorHAnsi" w:eastAsiaTheme="minorEastAsia" w:hAnsiTheme="minorHAnsi" w:cstheme="minorBidi"/>
          <w:noProof/>
          <w:kern w:val="2"/>
          <w:sz w:val="22"/>
          <w:szCs w:val="22"/>
          <w:lang w:eastAsia="en-GB"/>
          <w14:ligatures w14:val="standardContextual"/>
        </w:rPr>
        <w:tab/>
      </w:r>
      <w:r>
        <w:rPr>
          <w:noProof/>
        </w:rPr>
        <w:t>Alternative SMF IP Address</w:t>
      </w:r>
      <w:r>
        <w:rPr>
          <w:noProof/>
        </w:rPr>
        <w:tab/>
      </w:r>
      <w:r>
        <w:rPr>
          <w:noProof/>
        </w:rPr>
        <w:fldChar w:fldCharType="begin" w:fldLock="1"/>
      </w:r>
      <w:r>
        <w:rPr>
          <w:noProof/>
        </w:rPr>
        <w:instrText xml:space="preserve"> PAGEREF _Toc160974613 \h </w:instrText>
      </w:r>
      <w:r>
        <w:rPr>
          <w:noProof/>
        </w:rPr>
      </w:r>
      <w:r>
        <w:rPr>
          <w:noProof/>
        </w:rPr>
        <w:fldChar w:fldCharType="separate"/>
      </w:r>
      <w:r>
        <w:rPr>
          <w:noProof/>
        </w:rPr>
        <w:t>275</w:t>
      </w:r>
      <w:r>
        <w:rPr>
          <w:noProof/>
        </w:rPr>
        <w:fldChar w:fldCharType="end"/>
      </w:r>
    </w:p>
    <w:p w14:paraId="3440BF53" w14:textId="1130290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2.130</w:t>
      </w:r>
      <w:r>
        <w:rPr>
          <w:rFonts w:asciiTheme="minorHAnsi" w:eastAsiaTheme="minorEastAsia" w:hAnsiTheme="minorHAnsi" w:cstheme="minorBidi"/>
          <w:noProof/>
          <w:kern w:val="2"/>
          <w:sz w:val="22"/>
          <w:szCs w:val="22"/>
          <w:lang w:eastAsia="en-GB"/>
          <w14:ligatures w14:val="standardContextual"/>
        </w:rPr>
        <w:tab/>
      </w:r>
      <w:r>
        <w:rPr>
          <w:noProof/>
        </w:rPr>
        <w:t>Packet Replication and Detection Carry-On Information</w:t>
      </w:r>
      <w:r>
        <w:rPr>
          <w:noProof/>
        </w:rPr>
        <w:tab/>
      </w:r>
      <w:r>
        <w:rPr>
          <w:noProof/>
        </w:rPr>
        <w:fldChar w:fldCharType="begin" w:fldLock="1"/>
      </w:r>
      <w:r>
        <w:rPr>
          <w:noProof/>
        </w:rPr>
        <w:instrText xml:space="preserve"> PAGEREF _Toc160974614 \h </w:instrText>
      </w:r>
      <w:r>
        <w:rPr>
          <w:noProof/>
        </w:rPr>
      </w:r>
      <w:r>
        <w:rPr>
          <w:noProof/>
        </w:rPr>
        <w:fldChar w:fldCharType="separate"/>
      </w:r>
      <w:r>
        <w:rPr>
          <w:noProof/>
        </w:rPr>
        <w:t>276</w:t>
      </w:r>
      <w:r>
        <w:rPr>
          <w:noProof/>
        </w:rPr>
        <w:fldChar w:fldCharType="end"/>
      </w:r>
    </w:p>
    <w:p w14:paraId="32F8A7F9" w14:textId="7D251A2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8.2.131</w:t>
      </w:r>
      <w:r>
        <w:rPr>
          <w:rFonts w:asciiTheme="minorHAnsi" w:eastAsiaTheme="minorEastAsia" w:hAnsiTheme="minorHAnsi" w:cstheme="minorBidi"/>
          <w:noProof/>
          <w:kern w:val="2"/>
          <w:sz w:val="22"/>
          <w:szCs w:val="22"/>
          <w:lang w:eastAsia="en-GB"/>
          <w14:ligatures w14:val="standardContextual"/>
        </w:rPr>
        <w:tab/>
      </w:r>
      <w:r>
        <w:rPr>
          <w:noProof/>
        </w:rPr>
        <w:t>SMF Set ID</w:t>
      </w:r>
      <w:r>
        <w:rPr>
          <w:noProof/>
        </w:rPr>
        <w:tab/>
      </w:r>
      <w:r>
        <w:rPr>
          <w:noProof/>
        </w:rPr>
        <w:fldChar w:fldCharType="begin" w:fldLock="1"/>
      </w:r>
      <w:r>
        <w:rPr>
          <w:noProof/>
        </w:rPr>
        <w:instrText xml:space="preserve"> PAGEREF _Toc160974615 \h </w:instrText>
      </w:r>
      <w:r>
        <w:rPr>
          <w:noProof/>
        </w:rPr>
      </w:r>
      <w:r>
        <w:rPr>
          <w:noProof/>
        </w:rPr>
        <w:fldChar w:fldCharType="separate"/>
      </w:r>
      <w:r>
        <w:rPr>
          <w:noProof/>
        </w:rPr>
        <w:t>276</w:t>
      </w:r>
      <w:r>
        <w:rPr>
          <w:noProof/>
        </w:rPr>
        <w:fldChar w:fldCharType="end"/>
      </w:r>
    </w:p>
    <w:p w14:paraId="0850C69D" w14:textId="7612792E"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8.2.132</w:t>
      </w:r>
      <w:r>
        <w:rPr>
          <w:rFonts w:asciiTheme="minorHAnsi" w:eastAsiaTheme="minorEastAsia" w:hAnsiTheme="minorHAnsi" w:cstheme="minorBidi"/>
          <w:noProof/>
          <w:kern w:val="2"/>
          <w:sz w:val="22"/>
          <w:szCs w:val="22"/>
          <w:lang w:eastAsia="en-GB"/>
          <w14:ligatures w14:val="standardContextual"/>
        </w:rPr>
        <w:tab/>
      </w:r>
      <w:r>
        <w:rPr>
          <w:noProof/>
        </w:rPr>
        <w:t>Quota Validity Time</w:t>
      </w:r>
      <w:r>
        <w:rPr>
          <w:noProof/>
        </w:rPr>
        <w:tab/>
      </w:r>
      <w:r>
        <w:rPr>
          <w:noProof/>
        </w:rPr>
        <w:fldChar w:fldCharType="begin" w:fldLock="1"/>
      </w:r>
      <w:r>
        <w:rPr>
          <w:noProof/>
        </w:rPr>
        <w:instrText xml:space="preserve"> PAGEREF _Toc160974616 \h </w:instrText>
      </w:r>
      <w:r>
        <w:rPr>
          <w:noProof/>
        </w:rPr>
      </w:r>
      <w:r>
        <w:rPr>
          <w:noProof/>
        </w:rPr>
        <w:fldChar w:fldCharType="separate"/>
      </w:r>
      <w:r>
        <w:rPr>
          <w:noProof/>
        </w:rPr>
        <w:t>277</w:t>
      </w:r>
      <w:r>
        <w:rPr>
          <w:noProof/>
        </w:rPr>
        <w:fldChar w:fldCharType="end"/>
      </w:r>
    </w:p>
    <w:p w14:paraId="1DE02FA2" w14:textId="61B281A1"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rFonts w:eastAsia="SimSun"/>
          <w:noProof/>
        </w:rPr>
        <w:t>8.</w:t>
      </w:r>
      <w:r w:rsidRPr="00941C1C">
        <w:rPr>
          <w:rFonts w:eastAsia="SimSun"/>
          <w:noProof/>
          <w:lang w:val="en-US"/>
        </w:rPr>
        <w:t>2.133</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rPr>
        <w:t>Number of Reports</w:t>
      </w:r>
      <w:r>
        <w:rPr>
          <w:noProof/>
        </w:rPr>
        <w:tab/>
      </w:r>
      <w:r>
        <w:rPr>
          <w:noProof/>
        </w:rPr>
        <w:fldChar w:fldCharType="begin" w:fldLock="1"/>
      </w:r>
      <w:r>
        <w:rPr>
          <w:noProof/>
        </w:rPr>
        <w:instrText xml:space="preserve"> PAGEREF _Toc160974617 \h </w:instrText>
      </w:r>
      <w:r>
        <w:rPr>
          <w:noProof/>
        </w:rPr>
      </w:r>
      <w:r>
        <w:rPr>
          <w:noProof/>
        </w:rPr>
        <w:fldChar w:fldCharType="separate"/>
      </w:r>
      <w:r>
        <w:rPr>
          <w:noProof/>
        </w:rPr>
        <w:t>277</w:t>
      </w:r>
      <w:r>
        <w:rPr>
          <w:noProof/>
        </w:rPr>
        <w:fldChar w:fldCharType="end"/>
      </w:r>
    </w:p>
    <w:p w14:paraId="3C900EFA" w14:textId="6DA0E795"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2.134</w:t>
      </w:r>
      <w:r>
        <w:rPr>
          <w:rFonts w:asciiTheme="minorHAnsi" w:eastAsiaTheme="minorEastAsia" w:hAnsiTheme="minorHAnsi" w:cstheme="minorBidi"/>
          <w:noProof/>
          <w:kern w:val="2"/>
          <w:sz w:val="22"/>
          <w:szCs w:val="22"/>
          <w:lang w:eastAsia="en-GB"/>
          <w14:ligatures w14:val="standardContextual"/>
        </w:rPr>
        <w:tab/>
      </w:r>
      <w:r>
        <w:rPr>
          <w:noProof/>
        </w:rPr>
        <w:t>PFCPASRsp-Flags</w:t>
      </w:r>
      <w:r>
        <w:rPr>
          <w:noProof/>
        </w:rPr>
        <w:tab/>
      </w:r>
      <w:r>
        <w:rPr>
          <w:noProof/>
        </w:rPr>
        <w:fldChar w:fldCharType="begin" w:fldLock="1"/>
      </w:r>
      <w:r>
        <w:rPr>
          <w:noProof/>
        </w:rPr>
        <w:instrText xml:space="preserve"> PAGEREF _Toc160974618 \h </w:instrText>
      </w:r>
      <w:r>
        <w:rPr>
          <w:noProof/>
        </w:rPr>
      </w:r>
      <w:r>
        <w:rPr>
          <w:noProof/>
        </w:rPr>
        <w:fldChar w:fldCharType="separate"/>
      </w:r>
      <w:r>
        <w:rPr>
          <w:noProof/>
        </w:rPr>
        <w:t>277</w:t>
      </w:r>
      <w:r>
        <w:rPr>
          <w:noProof/>
        </w:rPr>
        <w:fldChar w:fldCharType="end"/>
      </w:r>
    </w:p>
    <w:p w14:paraId="7D9B5E57" w14:textId="17A2B752"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8.2.135</w:t>
      </w:r>
      <w:r>
        <w:rPr>
          <w:rFonts w:asciiTheme="minorHAnsi" w:eastAsiaTheme="minorEastAsia" w:hAnsiTheme="minorHAnsi" w:cstheme="minorBidi"/>
          <w:noProof/>
          <w:kern w:val="2"/>
          <w:sz w:val="22"/>
          <w:szCs w:val="22"/>
          <w:lang w:eastAsia="en-GB"/>
          <w14:ligatures w14:val="standardContextual"/>
        </w:rPr>
        <w:tab/>
      </w:r>
      <w:r>
        <w:rPr>
          <w:noProof/>
        </w:rPr>
        <w:t>CP PFCP Entity IP Address</w:t>
      </w:r>
      <w:r>
        <w:rPr>
          <w:noProof/>
        </w:rPr>
        <w:tab/>
      </w:r>
      <w:r>
        <w:rPr>
          <w:noProof/>
        </w:rPr>
        <w:fldChar w:fldCharType="begin" w:fldLock="1"/>
      </w:r>
      <w:r>
        <w:rPr>
          <w:noProof/>
        </w:rPr>
        <w:instrText xml:space="preserve"> PAGEREF _Toc160974619 \h </w:instrText>
      </w:r>
      <w:r>
        <w:rPr>
          <w:noProof/>
        </w:rPr>
      </w:r>
      <w:r>
        <w:rPr>
          <w:noProof/>
        </w:rPr>
        <w:fldChar w:fldCharType="separate"/>
      </w:r>
      <w:r>
        <w:rPr>
          <w:noProof/>
        </w:rPr>
        <w:t>278</w:t>
      </w:r>
      <w:r>
        <w:rPr>
          <w:noProof/>
        </w:rPr>
        <w:fldChar w:fldCharType="end"/>
      </w:r>
    </w:p>
    <w:p w14:paraId="4C7F216C" w14:textId="161C538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rFonts w:eastAsia="SimSun"/>
          <w:noProof/>
        </w:rPr>
        <w:t>8.</w:t>
      </w:r>
      <w:r w:rsidRPr="00941C1C">
        <w:rPr>
          <w:rFonts w:eastAsia="SimSun"/>
          <w:noProof/>
          <w:lang w:val="en-US"/>
        </w:rPr>
        <w:t>2.136</w:t>
      </w:r>
      <w:r>
        <w:rPr>
          <w:rFonts w:asciiTheme="minorHAnsi" w:eastAsiaTheme="minorEastAsia" w:hAnsiTheme="minorHAnsi" w:cstheme="minorBidi"/>
          <w:noProof/>
          <w:kern w:val="2"/>
          <w:sz w:val="22"/>
          <w:szCs w:val="22"/>
          <w:lang w:eastAsia="en-GB"/>
          <w14:ligatures w14:val="standardContextual"/>
        </w:rPr>
        <w:tab/>
      </w:r>
      <w:r w:rsidRPr="00941C1C">
        <w:rPr>
          <w:rFonts w:eastAsia="SimSun"/>
          <w:noProof/>
        </w:rPr>
        <w:t>PFCPSEReq-Flags</w:t>
      </w:r>
      <w:r>
        <w:rPr>
          <w:noProof/>
        </w:rPr>
        <w:tab/>
      </w:r>
      <w:r>
        <w:rPr>
          <w:noProof/>
        </w:rPr>
        <w:fldChar w:fldCharType="begin" w:fldLock="1"/>
      </w:r>
      <w:r>
        <w:rPr>
          <w:noProof/>
        </w:rPr>
        <w:instrText xml:space="preserve"> PAGEREF _Toc160974620 \h </w:instrText>
      </w:r>
      <w:r>
        <w:rPr>
          <w:noProof/>
        </w:rPr>
      </w:r>
      <w:r>
        <w:rPr>
          <w:noProof/>
        </w:rPr>
        <w:fldChar w:fldCharType="separate"/>
      </w:r>
      <w:r>
        <w:rPr>
          <w:noProof/>
        </w:rPr>
        <w:t>278</w:t>
      </w:r>
      <w:r>
        <w:rPr>
          <w:noProof/>
        </w:rPr>
        <w:fldChar w:fldCharType="end"/>
      </w:r>
    </w:p>
    <w:p w14:paraId="443202C7" w14:textId="391BB07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2.137</w:t>
      </w:r>
      <w:r>
        <w:rPr>
          <w:rFonts w:asciiTheme="minorHAnsi" w:eastAsiaTheme="minorEastAsia" w:hAnsiTheme="minorHAnsi" w:cstheme="minorBidi"/>
          <w:noProof/>
          <w:kern w:val="2"/>
          <w:sz w:val="22"/>
          <w:szCs w:val="22"/>
          <w:lang w:eastAsia="en-GB"/>
          <w14:ligatures w14:val="standardContextual"/>
        </w:rPr>
        <w:tab/>
      </w:r>
      <w:r>
        <w:rPr>
          <w:noProof/>
        </w:rPr>
        <w:t>IP Multicast Address</w:t>
      </w:r>
      <w:r>
        <w:rPr>
          <w:noProof/>
        </w:rPr>
        <w:tab/>
      </w:r>
      <w:r>
        <w:rPr>
          <w:noProof/>
        </w:rPr>
        <w:fldChar w:fldCharType="begin" w:fldLock="1"/>
      </w:r>
      <w:r>
        <w:rPr>
          <w:noProof/>
        </w:rPr>
        <w:instrText xml:space="preserve"> PAGEREF _Toc160974621 \h </w:instrText>
      </w:r>
      <w:r>
        <w:rPr>
          <w:noProof/>
        </w:rPr>
      </w:r>
      <w:r>
        <w:rPr>
          <w:noProof/>
        </w:rPr>
        <w:fldChar w:fldCharType="separate"/>
      </w:r>
      <w:r>
        <w:rPr>
          <w:noProof/>
        </w:rPr>
        <w:t>278</w:t>
      </w:r>
      <w:r>
        <w:rPr>
          <w:noProof/>
        </w:rPr>
        <w:fldChar w:fldCharType="end"/>
      </w:r>
    </w:p>
    <w:p w14:paraId="4DA15E44" w14:textId="665484D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2.138</w:t>
      </w:r>
      <w:r>
        <w:rPr>
          <w:rFonts w:asciiTheme="minorHAnsi" w:eastAsiaTheme="minorEastAsia" w:hAnsiTheme="minorHAnsi" w:cstheme="minorBidi"/>
          <w:noProof/>
          <w:kern w:val="2"/>
          <w:sz w:val="22"/>
          <w:szCs w:val="22"/>
          <w:lang w:eastAsia="en-GB"/>
          <w14:ligatures w14:val="standardContextual"/>
        </w:rPr>
        <w:tab/>
      </w:r>
      <w:r>
        <w:rPr>
          <w:noProof/>
        </w:rPr>
        <w:t>Source IP Address</w:t>
      </w:r>
      <w:r>
        <w:rPr>
          <w:noProof/>
        </w:rPr>
        <w:tab/>
      </w:r>
      <w:r>
        <w:rPr>
          <w:noProof/>
        </w:rPr>
        <w:fldChar w:fldCharType="begin" w:fldLock="1"/>
      </w:r>
      <w:r>
        <w:rPr>
          <w:noProof/>
        </w:rPr>
        <w:instrText xml:space="preserve"> PAGEREF _Toc160974622 \h </w:instrText>
      </w:r>
      <w:r>
        <w:rPr>
          <w:noProof/>
        </w:rPr>
      </w:r>
      <w:r>
        <w:rPr>
          <w:noProof/>
        </w:rPr>
        <w:fldChar w:fldCharType="separate"/>
      </w:r>
      <w:r>
        <w:rPr>
          <w:noProof/>
        </w:rPr>
        <w:t>279</w:t>
      </w:r>
      <w:r>
        <w:rPr>
          <w:noProof/>
        </w:rPr>
        <w:fldChar w:fldCharType="end"/>
      </w:r>
    </w:p>
    <w:p w14:paraId="42AA259A" w14:textId="4C44607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2.139</w:t>
      </w:r>
      <w:r>
        <w:rPr>
          <w:rFonts w:asciiTheme="minorHAnsi" w:eastAsiaTheme="minorEastAsia" w:hAnsiTheme="minorHAnsi" w:cstheme="minorBidi"/>
          <w:noProof/>
          <w:kern w:val="2"/>
          <w:sz w:val="22"/>
          <w:szCs w:val="22"/>
          <w:lang w:eastAsia="en-GB"/>
          <w14:ligatures w14:val="standardContextual"/>
        </w:rPr>
        <w:tab/>
      </w:r>
      <w:r>
        <w:rPr>
          <w:noProof/>
        </w:rPr>
        <w:t>Packet Rate Status</w:t>
      </w:r>
      <w:r>
        <w:rPr>
          <w:noProof/>
        </w:rPr>
        <w:tab/>
      </w:r>
      <w:r>
        <w:rPr>
          <w:noProof/>
        </w:rPr>
        <w:fldChar w:fldCharType="begin" w:fldLock="1"/>
      </w:r>
      <w:r>
        <w:rPr>
          <w:noProof/>
        </w:rPr>
        <w:instrText xml:space="preserve"> PAGEREF _Toc160974623 \h </w:instrText>
      </w:r>
      <w:r>
        <w:rPr>
          <w:noProof/>
        </w:rPr>
      </w:r>
      <w:r>
        <w:rPr>
          <w:noProof/>
        </w:rPr>
        <w:fldChar w:fldCharType="separate"/>
      </w:r>
      <w:r>
        <w:rPr>
          <w:noProof/>
        </w:rPr>
        <w:t>280</w:t>
      </w:r>
      <w:r>
        <w:rPr>
          <w:noProof/>
        </w:rPr>
        <w:fldChar w:fldCharType="end"/>
      </w:r>
    </w:p>
    <w:p w14:paraId="1471690D" w14:textId="332A93A2"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2.140</w:t>
      </w:r>
      <w:r>
        <w:rPr>
          <w:rFonts w:asciiTheme="minorHAnsi" w:eastAsiaTheme="minorEastAsia" w:hAnsiTheme="minorHAnsi" w:cstheme="minorBidi"/>
          <w:noProof/>
          <w:kern w:val="2"/>
          <w:sz w:val="22"/>
          <w:szCs w:val="22"/>
          <w:lang w:eastAsia="en-GB"/>
          <w14:ligatures w14:val="standardContextual"/>
        </w:rPr>
        <w:tab/>
      </w:r>
      <w:r>
        <w:rPr>
          <w:noProof/>
        </w:rPr>
        <w:t>Create Bridge Info for TSC</w:t>
      </w:r>
      <w:r w:rsidRPr="00941C1C">
        <w:rPr>
          <w:noProof/>
          <w:lang w:val="en-US"/>
        </w:rPr>
        <w:t xml:space="preserve"> IE</w:t>
      </w:r>
      <w:r>
        <w:rPr>
          <w:noProof/>
        </w:rPr>
        <w:tab/>
      </w:r>
      <w:r>
        <w:rPr>
          <w:noProof/>
        </w:rPr>
        <w:fldChar w:fldCharType="begin" w:fldLock="1"/>
      </w:r>
      <w:r>
        <w:rPr>
          <w:noProof/>
        </w:rPr>
        <w:instrText xml:space="preserve"> PAGEREF _Toc160974624 \h </w:instrText>
      </w:r>
      <w:r>
        <w:rPr>
          <w:noProof/>
        </w:rPr>
      </w:r>
      <w:r>
        <w:rPr>
          <w:noProof/>
        </w:rPr>
        <w:fldChar w:fldCharType="separate"/>
      </w:r>
      <w:r>
        <w:rPr>
          <w:noProof/>
        </w:rPr>
        <w:t>281</w:t>
      </w:r>
      <w:r>
        <w:rPr>
          <w:noProof/>
        </w:rPr>
        <w:fldChar w:fldCharType="end"/>
      </w:r>
    </w:p>
    <w:p w14:paraId="5DD7E4F9" w14:textId="2744438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2.141</w:t>
      </w:r>
      <w:r>
        <w:rPr>
          <w:rFonts w:asciiTheme="minorHAnsi" w:eastAsiaTheme="minorEastAsia" w:hAnsiTheme="minorHAnsi" w:cstheme="minorBidi"/>
          <w:noProof/>
          <w:kern w:val="2"/>
          <w:sz w:val="22"/>
          <w:szCs w:val="22"/>
          <w:lang w:eastAsia="en-GB"/>
          <w14:ligatures w14:val="standardContextual"/>
        </w:rPr>
        <w:tab/>
      </w:r>
      <w:r>
        <w:rPr>
          <w:noProof/>
        </w:rPr>
        <w:t>DS-TT Port Number</w:t>
      </w:r>
      <w:r>
        <w:rPr>
          <w:noProof/>
        </w:rPr>
        <w:tab/>
      </w:r>
      <w:r>
        <w:rPr>
          <w:noProof/>
        </w:rPr>
        <w:fldChar w:fldCharType="begin" w:fldLock="1"/>
      </w:r>
      <w:r>
        <w:rPr>
          <w:noProof/>
        </w:rPr>
        <w:instrText xml:space="preserve"> PAGEREF _Toc160974625 \h </w:instrText>
      </w:r>
      <w:r>
        <w:rPr>
          <w:noProof/>
        </w:rPr>
      </w:r>
      <w:r>
        <w:rPr>
          <w:noProof/>
        </w:rPr>
        <w:fldChar w:fldCharType="separate"/>
      </w:r>
      <w:r>
        <w:rPr>
          <w:noProof/>
        </w:rPr>
        <w:t>281</w:t>
      </w:r>
      <w:r>
        <w:rPr>
          <w:noProof/>
        </w:rPr>
        <w:fldChar w:fldCharType="end"/>
      </w:r>
    </w:p>
    <w:p w14:paraId="3E7808B6" w14:textId="72D22BD1"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2.142</w:t>
      </w:r>
      <w:r>
        <w:rPr>
          <w:rFonts w:asciiTheme="minorHAnsi" w:eastAsiaTheme="minorEastAsia" w:hAnsiTheme="minorHAnsi" w:cstheme="minorBidi"/>
          <w:noProof/>
          <w:kern w:val="2"/>
          <w:sz w:val="22"/>
          <w:szCs w:val="22"/>
          <w:lang w:eastAsia="en-GB"/>
          <w14:ligatures w14:val="standardContextual"/>
        </w:rPr>
        <w:tab/>
      </w:r>
      <w:r>
        <w:rPr>
          <w:noProof/>
        </w:rPr>
        <w:t>NW-TT Port Number</w:t>
      </w:r>
      <w:r>
        <w:rPr>
          <w:noProof/>
        </w:rPr>
        <w:tab/>
      </w:r>
      <w:r>
        <w:rPr>
          <w:noProof/>
        </w:rPr>
        <w:fldChar w:fldCharType="begin" w:fldLock="1"/>
      </w:r>
      <w:r>
        <w:rPr>
          <w:noProof/>
        </w:rPr>
        <w:instrText xml:space="preserve"> PAGEREF _Toc160974626 \h </w:instrText>
      </w:r>
      <w:r>
        <w:rPr>
          <w:noProof/>
        </w:rPr>
      </w:r>
      <w:r>
        <w:rPr>
          <w:noProof/>
        </w:rPr>
        <w:fldChar w:fldCharType="separate"/>
      </w:r>
      <w:r>
        <w:rPr>
          <w:noProof/>
        </w:rPr>
        <w:t>281</w:t>
      </w:r>
      <w:r>
        <w:rPr>
          <w:noProof/>
        </w:rPr>
        <w:fldChar w:fldCharType="end"/>
      </w:r>
    </w:p>
    <w:p w14:paraId="1DF3094F" w14:textId="5251A08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2.143</w:t>
      </w:r>
      <w:r>
        <w:rPr>
          <w:rFonts w:asciiTheme="minorHAnsi" w:eastAsiaTheme="minorEastAsia" w:hAnsiTheme="minorHAnsi" w:cstheme="minorBidi"/>
          <w:noProof/>
          <w:kern w:val="2"/>
          <w:sz w:val="22"/>
          <w:szCs w:val="22"/>
          <w:lang w:eastAsia="en-GB"/>
          <w14:ligatures w14:val="standardContextual"/>
        </w:rPr>
        <w:tab/>
      </w:r>
      <w:r>
        <w:rPr>
          <w:noProof/>
        </w:rPr>
        <w:t>TSN Bridge ID</w:t>
      </w:r>
      <w:r>
        <w:rPr>
          <w:noProof/>
        </w:rPr>
        <w:tab/>
      </w:r>
      <w:r>
        <w:rPr>
          <w:noProof/>
        </w:rPr>
        <w:fldChar w:fldCharType="begin" w:fldLock="1"/>
      </w:r>
      <w:r>
        <w:rPr>
          <w:noProof/>
        </w:rPr>
        <w:instrText xml:space="preserve"> PAGEREF _Toc160974627 \h </w:instrText>
      </w:r>
      <w:r>
        <w:rPr>
          <w:noProof/>
        </w:rPr>
      </w:r>
      <w:r>
        <w:rPr>
          <w:noProof/>
        </w:rPr>
        <w:fldChar w:fldCharType="separate"/>
      </w:r>
      <w:r>
        <w:rPr>
          <w:noProof/>
        </w:rPr>
        <w:t>281</w:t>
      </w:r>
      <w:r>
        <w:rPr>
          <w:noProof/>
        </w:rPr>
        <w:fldChar w:fldCharType="end"/>
      </w:r>
    </w:p>
    <w:p w14:paraId="0FB8D15A" w14:textId="46C86E6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8.2.144</w:t>
      </w:r>
      <w:r>
        <w:rPr>
          <w:rFonts w:asciiTheme="minorHAnsi" w:eastAsiaTheme="minorEastAsia" w:hAnsiTheme="minorHAnsi" w:cstheme="minorBidi"/>
          <w:noProof/>
          <w:kern w:val="2"/>
          <w:sz w:val="22"/>
          <w:szCs w:val="22"/>
          <w:lang w:eastAsia="en-GB"/>
          <w14:ligatures w14:val="standardContextual"/>
        </w:rPr>
        <w:tab/>
      </w:r>
      <w:r>
        <w:rPr>
          <w:noProof/>
        </w:rPr>
        <w:t>Port Management Information Container</w:t>
      </w:r>
      <w:r>
        <w:rPr>
          <w:noProof/>
        </w:rPr>
        <w:tab/>
      </w:r>
      <w:r>
        <w:rPr>
          <w:noProof/>
        </w:rPr>
        <w:fldChar w:fldCharType="begin" w:fldLock="1"/>
      </w:r>
      <w:r>
        <w:rPr>
          <w:noProof/>
        </w:rPr>
        <w:instrText xml:space="preserve"> PAGEREF _Toc160974628 \h </w:instrText>
      </w:r>
      <w:r>
        <w:rPr>
          <w:noProof/>
        </w:rPr>
      </w:r>
      <w:r>
        <w:rPr>
          <w:noProof/>
        </w:rPr>
        <w:fldChar w:fldCharType="separate"/>
      </w:r>
      <w:r>
        <w:rPr>
          <w:noProof/>
        </w:rPr>
        <w:t>282</w:t>
      </w:r>
      <w:r>
        <w:rPr>
          <w:noProof/>
        </w:rPr>
        <w:fldChar w:fldCharType="end"/>
      </w:r>
    </w:p>
    <w:p w14:paraId="40441F45" w14:textId="6A327708"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2.145</w:t>
      </w:r>
      <w:r>
        <w:rPr>
          <w:rFonts w:asciiTheme="minorHAnsi" w:eastAsiaTheme="minorEastAsia" w:hAnsiTheme="minorHAnsi" w:cstheme="minorBidi"/>
          <w:noProof/>
          <w:kern w:val="2"/>
          <w:sz w:val="22"/>
          <w:szCs w:val="22"/>
          <w:lang w:eastAsia="en-GB"/>
          <w14:ligatures w14:val="standardContextual"/>
        </w:rPr>
        <w:tab/>
      </w:r>
      <w:r>
        <w:rPr>
          <w:noProof/>
        </w:rPr>
        <w:t>Requested Clock Drift Information</w:t>
      </w:r>
      <w:r>
        <w:rPr>
          <w:noProof/>
        </w:rPr>
        <w:tab/>
      </w:r>
      <w:r>
        <w:rPr>
          <w:noProof/>
        </w:rPr>
        <w:fldChar w:fldCharType="begin" w:fldLock="1"/>
      </w:r>
      <w:r>
        <w:rPr>
          <w:noProof/>
        </w:rPr>
        <w:instrText xml:space="preserve"> PAGEREF _Toc160974629 \h </w:instrText>
      </w:r>
      <w:r>
        <w:rPr>
          <w:noProof/>
        </w:rPr>
      </w:r>
      <w:r>
        <w:rPr>
          <w:noProof/>
        </w:rPr>
        <w:fldChar w:fldCharType="separate"/>
      </w:r>
      <w:r>
        <w:rPr>
          <w:noProof/>
        </w:rPr>
        <w:t>282</w:t>
      </w:r>
      <w:r>
        <w:rPr>
          <w:noProof/>
        </w:rPr>
        <w:fldChar w:fldCharType="end"/>
      </w:r>
    </w:p>
    <w:p w14:paraId="10706F0A" w14:textId="43195222"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8.2.146</w:t>
      </w:r>
      <w:r>
        <w:rPr>
          <w:rFonts w:asciiTheme="minorHAnsi" w:eastAsiaTheme="minorEastAsia" w:hAnsiTheme="minorHAnsi" w:cstheme="minorBidi"/>
          <w:noProof/>
          <w:kern w:val="2"/>
          <w:sz w:val="22"/>
          <w:szCs w:val="22"/>
          <w:lang w:eastAsia="en-GB"/>
          <w14:ligatures w14:val="standardContextual"/>
        </w:rPr>
        <w:tab/>
      </w:r>
      <w:r>
        <w:rPr>
          <w:noProof/>
        </w:rPr>
        <w:t>TSN Time Domain Number</w:t>
      </w:r>
      <w:r>
        <w:rPr>
          <w:noProof/>
        </w:rPr>
        <w:tab/>
      </w:r>
      <w:r>
        <w:rPr>
          <w:noProof/>
        </w:rPr>
        <w:fldChar w:fldCharType="begin" w:fldLock="1"/>
      </w:r>
      <w:r>
        <w:rPr>
          <w:noProof/>
        </w:rPr>
        <w:instrText xml:space="preserve"> PAGEREF _Toc160974630 \h </w:instrText>
      </w:r>
      <w:r>
        <w:rPr>
          <w:noProof/>
        </w:rPr>
      </w:r>
      <w:r>
        <w:rPr>
          <w:noProof/>
        </w:rPr>
        <w:fldChar w:fldCharType="separate"/>
      </w:r>
      <w:r>
        <w:rPr>
          <w:noProof/>
        </w:rPr>
        <w:t>283</w:t>
      </w:r>
      <w:r>
        <w:rPr>
          <w:noProof/>
        </w:rPr>
        <w:fldChar w:fldCharType="end"/>
      </w:r>
    </w:p>
    <w:p w14:paraId="4460855C" w14:textId="21D8939A"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2.147</w:t>
      </w:r>
      <w:r>
        <w:rPr>
          <w:rFonts w:asciiTheme="minorHAnsi" w:eastAsiaTheme="minorEastAsia" w:hAnsiTheme="minorHAnsi" w:cstheme="minorBidi"/>
          <w:noProof/>
          <w:kern w:val="2"/>
          <w:sz w:val="22"/>
          <w:szCs w:val="22"/>
          <w:lang w:eastAsia="en-GB"/>
          <w14:ligatures w14:val="standardContextual"/>
        </w:rPr>
        <w:tab/>
      </w:r>
      <w:r>
        <w:rPr>
          <w:noProof/>
        </w:rPr>
        <w:t>Time Offset Threshold</w:t>
      </w:r>
      <w:r>
        <w:rPr>
          <w:noProof/>
        </w:rPr>
        <w:tab/>
      </w:r>
      <w:r>
        <w:rPr>
          <w:noProof/>
        </w:rPr>
        <w:fldChar w:fldCharType="begin" w:fldLock="1"/>
      </w:r>
      <w:r>
        <w:rPr>
          <w:noProof/>
        </w:rPr>
        <w:instrText xml:space="preserve"> PAGEREF _Toc160974631 \h </w:instrText>
      </w:r>
      <w:r>
        <w:rPr>
          <w:noProof/>
        </w:rPr>
      </w:r>
      <w:r>
        <w:rPr>
          <w:noProof/>
        </w:rPr>
        <w:fldChar w:fldCharType="separate"/>
      </w:r>
      <w:r>
        <w:rPr>
          <w:noProof/>
        </w:rPr>
        <w:t>283</w:t>
      </w:r>
      <w:r>
        <w:rPr>
          <w:noProof/>
        </w:rPr>
        <w:fldChar w:fldCharType="end"/>
      </w:r>
    </w:p>
    <w:p w14:paraId="45E8F323" w14:textId="033112E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8.</w:t>
      </w:r>
      <w:r w:rsidRPr="00941C1C">
        <w:rPr>
          <w:noProof/>
          <w:lang w:val="en-US"/>
        </w:rPr>
        <w:t>2.148</w:t>
      </w:r>
      <w:r>
        <w:rPr>
          <w:rFonts w:asciiTheme="minorHAnsi" w:eastAsiaTheme="minorEastAsia" w:hAnsiTheme="minorHAnsi" w:cstheme="minorBidi"/>
          <w:noProof/>
          <w:kern w:val="2"/>
          <w:sz w:val="22"/>
          <w:szCs w:val="22"/>
          <w:lang w:eastAsia="en-GB"/>
          <w14:ligatures w14:val="standardContextual"/>
        </w:rPr>
        <w:tab/>
      </w:r>
      <w:r>
        <w:rPr>
          <w:noProof/>
        </w:rPr>
        <w:t>Cumulative rateRatio Threshold</w:t>
      </w:r>
      <w:r>
        <w:rPr>
          <w:noProof/>
        </w:rPr>
        <w:tab/>
      </w:r>
      <w:r>
        <w:rPr>
          <w:noProof/>
        </w:rPr>
        <w:fldChar w:fldCharType="begin" w:fldLock="1"/>
      </w:r>
      <w:r>
        <w:rPr>
          <w:noProof/>
        </w:rPr>
        <w:instrText xml:space="preserve"> PAGEREF _Toc160974632 \h </w:instrText>
      </w:r>
      <w:r>
        <w:rPr>
          <w:noProof/>
        </w:rPr>
      </w:r>
      <w:r>
        <w:rPr>
          <w:noProof/>
        </w:rPr>
        <w:fldChar w:fldCharType="separate"/>
      </w:r>
      <w:r>
        <w:rPr>
          <w:noProof/>
        </w:rPr>
        <w:t>283</w:t>
      </w:r>
      <w:r>
        <w:rPr>
          <w:noProof/>
        </w:rPr>
        <w:fldChar w:fldCharType="end"/>
      </w:r>
    </w:p>
    <w:p w14:paraId="14C461F4" w14:textId="065831D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2.149</w:t>
      </w:r>
      <w:r>
        <w:rPr>
          <w:rFonts w:asciiTheme="minorHAnsi" w:eastAsiaTheme="minorEastAsia" w:hAnsiTheme="minorHAnsi" w:cstheme="minorBidi"/>
          <w:noProof/>
          <w:kern w:val="2"/>
          <w:sz w:val="22"/>
          <w:szCs w:val="22"/>
          <w:lang w:eastAsia="en-GB"/>
          <w14:ligatures w14:val="standardContextual"/>
        </w:rPr>
        <w:tab/>
      </w:r>
      <w:r>
        <w:rPr>
          <w:noProof/>
        </w:rPr>
        <w:t>Time Offset Measurement</w:t>
      </w:r>
      <w:r>
        <w:rPr>
          <w:noProof/>
        </w:rPr>
        <w:tab/>
      </w:r>
      <w:r>
        <w:rPr>
          <w:noProof/>
        </w:rPr>
        <w:fldChar w:fldCharType="begin" w:fldLock="1"/>
      </w:r>
      <w:r>
        <w:rPr>
          <w:noProof/>
        </w:rPr>
        <w:instrText xml:space="preserve"> PAGEREF _Toc160974633 \h </w:instrText>
      </w:r>
      <w:r>
        <w:rPr>
          <w:noProof/>
        </w:rPr>
      </w:r>
      <w:r>
        <w:rPr>
          <w:noProof/>
        </w:rPr>
        <w:fldChar w:fldCharType="separate"/>
      </w:r>
      <w:r>
        <w:rPr>
          <w:noProof/>
        </w:rPr>
        <w:t>283</w:t>
      </w:r>
      <w:r>
        <w:rPr>
          <w:noProof/>
        </w:rPr>
        <w:fldChar w:fldCharType="end"/>
      </w:r>
    </w:p>
    <w:p w14:paraId="4CEE981E" w14:textId="5AF9FA1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2.150</w:t>
      </w:r>
      <w:r>
        <w:rPr>
          <w:rFonts w:asciiTheme="minorHAnsi" w:eastAsiaTheme="minorEastAsia" w:hAnsiTheme="minorHAnsi" w:cstheme="minorBidi"/>
          <w:noProof/>
          <w:kern w:val="2"/>
          <w:sz w:val="22"/>
          <w:szCs w:val="22"/>
          <w:lang w:eastAsia="en-GB"/>
          <w14:ligatures w14:val="standardContextual"/>
        </w:rPr>
        <w:tab/>
      </w:r>
      <w:r>
        <w:rPr>
          <w:noProof/>
        </w:rPr>
        <w:t>Cumulative rateRatio Measurement</w:t>
      </w:r>
      <w:r>
        <w:rPr>
          <w:noProof/>
        </w:rPr>
        <w:tab/>
      </w:r>
      <w:r>
        <w:rPr>
          <w:noProof/>
        </w:rPr>
        <w:fldChar w:fldCharType="begin" w:fldLock="1"/>
      </w:r>
      <w:r>
        <w:rPr>
          <w:noProof/>
        </w:rPr>
        <w:instrText xml:space="preserve"> PAGEREF _Toc160974634 \h </w:instrText>
      </w:r>
      <w:r>
        <w:rPr>
          <w:noProof/>
        </w:rPr>
      </w:r>
      <w:r>
        <w:rPr>
          <w:noProof/>
        </w:rPr>
        <w:fldChar w:fldCharType="separate"/>
      </w:r>
      <w:r>
        <w:rPr>
          <w:noProof/>
        </w:rPr>
        <w:t>284</w:t>
      </w:r>
      <w:r>
        <w:rPr>
          <w:noProof/>
        </w:rPr>
        <w:fldChar w:fldCharType="end"/>
      </w:r>
    </w:p>
    <w:p w14:paraId="784EA5DD" w14:textId="2F3EC94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8.2.151</w:t>
      </w:r>
      <w:r>
        <w:rPr>
          <w:rFonts w:asciiTheme="minorHAnsi" w:eastAsiaTheme="minorEastAsia" w:hAnsiTheme="minorHAnsi" w:cstheme="minorBidi"/>
          <w:noProof/>
          <w:kern w:val="2"/>
          <w:sz w:val="22"/>
          <w:szCs w:val="22"/>
          <w:lang w:eastAsia="en-GB"/>
          <w14:ligatures w14:val="standardContextual"/>
        </w:rPr>
        <w:tab/>
      </w:r>
      <w:r>
        <w:rPr>
          <w:noProof/>
        </w:rPr>
        <w:t>SRR ID</w:t>
      </w:r>
      <w:r>
        <w:rPr>
          <w:noProof/>
        </w:rPr>
        <w:tab/>
      </w:r>
      <w:r>
        <w:rPr>
          <w:noProof/>
        </w:rPr>
        <w:fldChar w:fldCharType="begin" w:fldLock="1"/>
      </w:r>
      <w:r>
        <w:rPr>
          <w:noProof/>
        </w:rPr>
        <w:instrText xml:space="preserve"> PAGEREF _Toc160974635 \h </w:instrText>
      </w:r>
      <w:r>
        <w:rPr>
          <w:noProof/>
        </w:rPr>
      </w:r>
      <w:r>
        <w:rPr>
          <w:noProof/>
        </w:rPr>
        <w:fldChar w:fldCharType="separate"/>
      </w:r>
      <w:r>
        <w:rPr>
          <w:noProof/>
        </w:rPr>
        <w:t>284</w:t>
      </w:r>
      <w:r>
        <w:rPr>
          <w:noProof/>
        </w:rPr>
        <w:fldChar w:fldCharType="end"/>
      </w:r>
    </w:p>
    <w:p w14:paraId="7C3E0FDC" w14:textId="4104E4A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2.152</w:t>
      </w:r>
      <w:r>
        <w:rPr>
          <w:rFonts w:asciiTheme="minorHAnsi" w:eastAsiaTheme="minorEastAsia" w:hAnsiTheme="minorHAnsi" w:cstheme="minorBidi"/>
          <w:noProof/>
          <w:kern w:val="2"/>
          <w:sz w:val="22"/>
          <w:szCs w:val="22"/>
          <w:lang w:eastAsia="en-GB"/>
          <w14:ligatures w14:val="standardContextual"/>
        </w:rPr>
        <w:tab/>
      </w:r>
      <w:r>
        <w:rPr>
          <w:noProof/>
        </w:rPr>
        <w:t>Requested Access Availability Information</w:t>
      </w:r>
      <w:r>
        <w:rPr>
          <w:noProof/>
        </w:rPr>
        <w:tab/>
      </w:r>
      <w:r>
        <w:rPr>
          <w:noProof/>
        </w:rPr>
        <w:fldChar w:fldCharType="begin" w:fldLock="1"/>
      </w:r>
      <w:r>
        <w:rPr>
          <w:noProof/>
        </w:rPr>
        <w:instrText xml:space="preserve"> PAGEREF _Toc160974636 \h </w:instrText>
      </w:r>
      <w:r>
        <w:rPr>
          <w:noProof/>
        </w:rPr>
      </w:r>
      <w:r>
        <w:rPr>
          <w:noProof/>
        </w:rPr>
        <w:fldChar w:fldCharType="separate"/>
      </w:r>
      <w:r>
        <w:rPr>
          <w:noProof/>
        </w:rPr>
        <w:t>284</w:t>
      </w:r>
      <w:r>
        <w:rPr>
          <w:noProof/>
        </w:rPr>
        <w:fldChar w:fldCharType="end"/>
      </w:r>
    </w:p>
    <w:p w14:paraId="73F35F6F" w14:textId="2DF4DB5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8.2.153</w:t>
      </w:r>
      <w:r>
        <w:rPr>
          <w:rFonts w:asciiTheme="minorHAnsi" w:eastAsiaTheme="minorEastAsia" w:hAnsiTheme="minorHAnsi" w:cstheme="minorBidi"/>
          <w:noProof/>
          <w:kern w:val="2"/>
          <w:sz w:val="22"/>
          <w:szCs w:val="22"/>
          <w:lang w:eastAsia="en-GB"/>
          <w14:ligatures w14:val="standardContextual"/>
        </w:rPr>
        <w:tab/>
      </w:r>
      <w:r>
        <w:rPr>
          <w:noProof/>
        </w:rPr>
        <w:t>Access Availability Information</w:t>
      </w:r>
      <w:r>
        <w:rPr>
          <w:noProof/>
        </w:rPr>
        <w:tab/>
      </w:r>
      <w:r>
        <w:rPr>
          <w:noProof/>
        </w:rPr>
        <w:fldChar w:fldCharType="begin" w:fldLock="1"/>
      </w:r>
      <w:r>
        <w:rPr>
          <w:noProof/>
        </w:rPr>
        <w:instrText xml:space="preserve"> PAGEREF _Toc160974637 \h </w:instrText>
      </w:r>
      <w:r>
        <w:rPr>
          <w:noProof/>
        </w:rPr>
      </w:r>
      <w:r>
        <w:rPr>
          <w:noProof/>
        </w:rPr>
        <w:fldChar w:fldCharType="separate"/>
      </w:r>
      <w:r>
        <w:rPr>
          <w:noProof/>
        </w:rPr>
        <w:t>285</w:t>
      </w:r>
      <w:r>
        <w:rPr>
          <w:noProof/>
        </w:rPr>
        <w:fldChar w:fldCharType="end"/>
      </w:r>
    </w:p>
    <w:p w14:paraId="5AA1108C" w14:textId="03262A2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w:t>
      </w:r>
      <w:r>
        <w:rPr>
          <w:noProof/>
          <w:lang w:eastAsia="zh-CN"/>
        </w:rPr>
        <w:t>154</w:t>
      </w:r>
      <w:r>
        <w:rPr>
          <w:rFonts w:asciiTheme="minorHAnsi" w:eastAsiaTheme="minorEastAsia" w:hAnsiTheme="minorHAnsi" w:cstheme="minorBidi"/>
          <w:noProof/>
          <w:kern w:val="2"/>
          <w:sz w:val="22"/>
          <w:szCs w:val="22"/>
          <w:lang w:eastAsia="en-GB"/>
          <w14:ligatures w14:val="standardContextual"/>
        </w:rPr>
        <w:tab/>
      </w:r>
      <w:r>
        <w:rPr>
          <w:noProof/>
          <w:lang w:eastAsia="zh-CN"/>
        </w:rPr>
        <w:t>MPTCP Control Information</w:t>
      </w:r>
      <w:r>
        <w:rPr>
          <w:noProof/>
        </w:rPr>
        <w:tab/>
      </w:r>
      <w:r>
        <w:rPr>
          <w:noProof/>
        </w:rPr>
        <w:fldChar w:fldCharType="begin" w:fldLock="1"/>
      </w:r>
      <w:r>
        <w:rPr>
          <w:noProof/>
        </w:rPr>
        <w:instrText xml:space="preserve"> PAGEREF _Toc160974638 \h </w:instrText>
      </w:r>
      <w:r>
        <w:rPr>
          <w:noProof/>
        </w:rPr>
      </w:r>
      <w:r>
        <w:rPr>
          <w:noProof/>
        </w:rPr>
        <w:fldChar w:fldCharType="separate"/>
      </w:r>
      <w:r>
        <w:rPr>
          <w:noProof/>
        </w:rPr>
        <w:t>285</w:t>
      </w:r>
      <w:r>
        <w:rPr>
          <w:noProof/>
        </w:rPr>
        <w:fldChar w:fldCharType="end"/>
      </w:r>
    </w:p>
    <w:p w14:paraId="7004A200" w14:textId="320DCF7E"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w:t>
      </w:r>
      <w:r>
        <w:rPr>
          <w:noProof/>
          <w:lang w:eastAsia="zh-CN"/>
        </w:rPr>
        <w:t>155</w:t>
      </w:r>
      <w:r>
        <w:rPr>
          <w:rFonts w:asciiTheme="minorHAnsi" w:eastAsiaTheme="minorEastAsia" w:hAnsiTheme="minorHAnsi" w:cstheme="minorBidi"/>
          <w:noProof/>
          <w:kern w:val="2"/>
          <w:sz w:val="22"/>
          <w:szCs w:val="22"/>
          <w:lang w:eastAsia="en-GB"/>
          <w14:ligatures w14:val="standardContextual"/>
        </w:rPr>
        <w:tab/>
      </w:r>
      <w:r>
        <w:rPr>
          <w:noProof/>
          <w:lang w:eastAsia="zh-CN"/>
        </w:rPr>
        <w:t>ATSSS-LL Control Information</w:t>
      </w:r>
      <w:r>
        <w:rPr>
          <w:noProof/>
        </w:rPr>
        <w:tab/>
      </w:r>
      <w:r>
        <w:rPr>
          <w:noProof/>
        </w:rPr>
        <w:fldChar w:fldCharType="begin" w:fldLock="1"/>
      </w:r>
      <w:r>
        <w:rPr>
          <w:noProof/>
        </w:rPr>
        <w:instrText xml:space="preserve"> PAGEREF _Toc160974639 \h </w:instrText>
      </w:r>
      <w:r>
        <w:rPr>
          <w:noProof/>
        </w:rPr>
      </w:r>
      <w:r>
        <w:rPr>
          <w:noProof/>
        </w:rPr>
        <w:fldChar w:fldCharType="separate"/>
      </w:r>
      <w:r>
        <w:rPr>
          <w:noProof/>
        </w:rPr>
        <w:t>286</w:t>
      </w:r>
      <w:r>
        <w:rPr>
          <w:noProof/>
        </w:rPr>
        <w:fldChar w:fldCharType="end"/>
      </w:r>
    </w:p>
    <w:p w14:paraId="7CC7BD5A" w14:textId="20FA19A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w:t>
      </w:r>
      <w:r>
        <w:rPr>
          <w:noProof/>
          <w:lang w:eastAsia="zh-CN"/>
        </w:rPr>
        <w:t>156</w:t>
      </w:r>
      <w:r>
        <w:rPr>
          <w:rFonts w:asciiTheme="minorHAnsi" w:eastAsiaTheme="minorEastAsia" w:hAnsiTheme="minorHAnsi" w:cstheme="minorBidi"/>
          <w:noProof/>
          <w:kern w:val="2"/>
          <w:sz w:val="22"/>
          <w:szCs w:val="22"/>
          <w:lang w:eastAsia="en-GB"/>
          <w14:ligatures w14:val="standardContextual"/>
        </w:rPr>
        <w:tab/>
      </w:r>
      <w:r>
        <w:rPr>
          <w:noProof/>
          <w:lang w:eastAsia="zh-CN"/>
        </w:rPr>
        <w:t>PMF Control Information</w:t>
      </w:r>
      <w:r>
        <w:rPr>
          <w:noProof/>
        </w:rPr>
        <w:tab/>
      </w:r>
      <w:r>
        <w:rPr>
          <w:noProof/>
        </w:rPr>
        <w:fldChar w:fldCharType="begin" w:fldLock="1"/>
      </w:r>
      <w:r>
        <w:rPr>
          <w:noProof/>
        </w:rPr>
        <w:instrText xml:space="preserve"> PAGEREF _Toc160974640 \h </w:instrText>
      </w:r>
      <w:r>
        <w:rPr>
          <w:noProof/>
        </w:rPr>
      </w:r>
      <w:r>
        <w:rPr>
          <w:noProof/>
        </w:rPr>
        <w:fldChar w:fldCharType="separate"/>
      </w:r>
      <w:r>
        <w:rPr>
          <w:noProof/>
        </w:rPr>
        <w:t>286</w:t>
      </w:r>
      <w:r>
        <w:rPr>
          <w:noProof/>
        </w:rPr>
        <w:fldChar w:fldCharType="end"/>
      </w:r>
    </w:p>
    <w:p w14:paraId="15B82081" w14:textId="296A115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w:t>
      </w:r>
      <w:r>
        <w:rPr>
          <w:noProof/>
          <w:lang w:eastAsia="zh-CN"/>
        </w:rPr>
        <w:t>157</w:t>
      </w:r>
      <w:r>
        <w:rPr>
          <w:rFonts w:asciiTheme="minorHAnsi" w:eastAsiaTheme="minorEastAsia" w:hAnsiTheme="minorHAnsi" w:cstheme="minorBidi"/>
          <w:noProof/>
          <w:kern w:val="2"/>
          <w:sz w:val="22"/>
          <w:szCs w:val="22"/>
          <w:lang w:eastAsia="en-GB"/>
          <w14:ligatures w14:val="standardContextual"/>
        </w:rPr>
        <w:tab/>
      </w:r>
      <w:r>
        <w:rPr>
          <w:noProof/>
          <w:lang w:eastAsia="zh-CN"/>
        </w:rPr>
        <w:t>MPTCP Address Information</w:t>
      </w:r>
      <w:r>
        <w:rPr>
          <w:noProof/>
        </w:rPr>
        <w:tab/>
      </w:r>
      <w:r>
        <w:rPr>
          <w:noProof/>
        </w:rPr>
        <w:fldChar w:fldCharType="begin" w:fldLock="1"/>
      </w:r>
      <w:r>
        <w:rPr>
          <w:noProof/>
        </w:rPr>
        <w:instrText xml:space="preserve"> PAGEREF _Toc160974641 \h </w:instrText>
      </w:r>
      <w:r>
        <w:rPr>
          <w:noProof/>
        </w:rPr>
      </w:r>
      <w:r>
        <w:rPr>
          <w:noProof/>
        </w:rPr>
        <w:fldChar w:fldCharType="separate"/>
      </w:r>
      <w:r>
        <w:rPr>
          <w:noProof/>
        </w:rPr>
        <w:t>286</w:t>
      </w:r>
      <w:r>
        <w:rPr>
          <w:noProof/>
        </w:rPr>
        <w:fldChar w:fldCharType="end"/>
      </w:r>
    </w:p>
    <w:p w14:paraId="53C3C39D" w14:textId="25B1209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w:t>
      </w:r>
      <w:r>
        <w:rPr>
          <w:noProof/>
          <w:lang w:eastAsia="zh-CN"/>
        </w:rPr>
        <w:t>158</w:t>
      </w:r>
      <w:r>
        <w:rPr>
          <w:rFonts w:asciiTheme="minorHAnsi" w:eastAsiaTheme="minorEastAsia" w:hAnsiTheme="minorHAnsi" w:cstheme="minorBidi"/>
          <w:noProof/>
          <w:kern w:val="2"/>
          <w:sz w:val="22"/>
          <w:szCs w:val="22"/>
          <w:lang w:eastAsia="en-GB"/>
          <w14:ligatures w14:val="standardContextual"/>
        </w:rPr>
        <w:tab/>
      </w:r>
      <w:r>
        <w:rPr>
          <w:noProof/>
        </w:rPr>
        <w:t xml:space="preserve">UE </w:t>
      </w:r>
      <w:r>
        <w:rPr>
          <w:noProof/>
          <w:lang w:eastAsia="zh-CN"/>
        </w:rPr>
        <w:t>Link-Specific IP Address</w:t>
      </w:r>
      <w:r>
        <w:rPr>
          <w:noProof/>
        </w:rPr>
        <w:tab/>
      </w:r>
      <w:r>
        <w:rPr>
          <w:noProof/>
        </w:rPr>
        <w:fldChar w:fldCharType="begin" w:fldLock="1"/>
      </w:r>
      <w:r>
        <w:rPr>
          <w:noProof/>
        </w:rPr>
        <w:instrText xml:space="preserve"> PAGEREF _Toc160974642 \h </w:instrText>
      </w:r>
      <w:r>
        <w:rPr>
          <w:noProof/>
        </w:rPr>
      </w:r>
      <w:r>
        <w:rPr>
          <w:noProof/>
        </w:rPr>
        <w:fldChar w:fldCharType="separate"/>
      </w:r>
      <w:r>
        <w:rPr>
          <w:noProof/>
        </w:rPr>
        <w:t>287</w:t>
      </w:r>
      <w:r>
        <w:rPr>
          <w:noProof/>
        </w:rPr>
        <w:fldChar w:fldCharType="end"/>
      </w:r>
    </w:p>
    <w:p w14:paraId="18343435" w14:textId="4B6DA895"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w:t>
      </w:r>
      <w:r>
        <w:rPr>
          <w:noProof/>
          <w:lang w:eastAsia="zh-CN"/>
        </w:rPr>
        <w:t>159</w:t>
      </w:r>
      <w:r>
        <w:rPr>
          <w:rFonts w:asciiTheme="minorHAnsi" w:eastAsiaTheme="minorEastAsia" w:hAnsiTheme="minorHAnsi" w:cstheme="minorBidi"/>
          <w:noProof/>
          <w:kern w:val="2"/>
          <w:sz w:val="22"/>
          <w:szCs w:val="22"/>
          <w:lang w:eastAsia="en-GB"/>
          <w14:ligatures w14:val="standardContextual"/>
        </w:rPr>
        <w:tab/>
      </w:r>
      <w:r>
        <w:rPr>
          <w:noProof/>
          <w:lang w:eastAsia="zh-CN"/>
        </w:rPr>
        <w:t>PMF Address Information</w:t>
      </w:r>
      <w:r>
        <w:rPr>
          <w:noProof/>
        </w:rPr>
        <w:tab/>
      </w:r>
      <w:r>
        <w:rPr>
          <w:noProof/>
        </w:rPr>
        <w:fldChar w:fldCharType="begin" w:fldLock="1"/>
      </w:r>
      <w:r>
        <w:rPr>
          <w:noProof/>
        </w:rPr>
        <w:instrText xml:space="preserve"> PAGEREF _Toc160974643 \h </w:instrText>
      </w:r>
      <w:r>
        <w:rPr>
          <w:noProof/>
        </w:rPr>
      </w:r>
      <w:r>
        <w:rPr>
          <w:noProof/>
        </w:rPr>
        <w:fldChar w:fldCharType="separate"/>
      </w:r>
      <w:r>
        <w:rPr>
          <w:noProof/>
        </w:rPr>
        <w:t>288</w:t>
      </w:r>
      <w:r>
        <w:rPr>
          <w:noProof/>
        </w:rPr>
        <w:fldChar w:fldCharType="end"/>
      </w:r>
    </w:p>
    <w:p w14:paraId="25C38463" w14:textId="18541BC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w:t>
      </w:r>
      <w:r>
        <w:rPr>
          <w:noProof/>
          <w:lang w:eastAsia="zh-CN"/>
        </w:rPr>
        <w:t>160</w:t>
      </w:r>
      <w:r>
        <w:rPr>
          <w:rFonts w:asciiTheme="minorHAnsi" w:eastAsiaTheme="minorEastAsia" w:hAnsiTheme="minorHAnsi" w:cstheme="minorBidi"/>
          <w:noProof/>
          <w:kern w:val="2"/>
          <w:sz w:val="22"/>
          <w:szCs w:val="22"/>
          <w:lang w:eastAsia="en-GB"/>
          <w14:ligatures w14:val="standardContextual"/>
        </w:rPr>
        <w:tab/>
      </w:r>
      <w:r>
        <w:rPr>
          <w:noProof/>
          <w:lang w:eastAsia="zh-CN"/>
        </w:rPr>
        <w:t>ATSSS-LL Information</w:t>
      </w:r>
      <w:r>
        <w:rPr>
          <w:noProof/>
        </w:rPr>
        <w:tab/>
      </w:r>
      <w:r>
        <w:rPr>
          <w:noProof/>
        </w:rPr>
        <w:fldChar w:fldCharType="begin" w:fldLock="1"/>
      </w:r>
      <w:r>
        <w:rPr>
          <w:noProof/>
        </w:rPr>
        <w:instrText xml:space="preserve"> PAGEREF _Toc160974644 \h </w:instrText>
      </w:r>
      <w:r>
        <w:rPr>
          <w:noProof/>
        </w:rPr>
      </w:r>
      <w:r>
        <w:rPr>
          <w:noProof/>
        </w:rPr>
        <w:fldChar w:fldCharType="separate"/>
      </w:r>
      <w:r>
        <w:rPr>
          <w:noProof/>
        </w:rPr>
        <w:t>288</w:t>
      </w:r>
      <w:r>
        <w:rPr>
          <w:noProof/>
        </w:rPr>
        <w:fldChar w:fldCharType="end"/>
      </w:r>
    </w:p>
    <w:p w14:paraId="58BA871B" w14:textId="1F4B739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2.161</w:t>
      </w:r>
      <w:r>
        <w:rPr>
          <w:rFonts w:asciiTheme="minorHAnsi" w:eastAsiaTheme="minorEastAsia" w:hAnsiTheme="minorHAnsi" w:cstheme="minorBidi"/>
          <w:noProof/>
          <w:kern w:val="2"/>
          <w:sz w:val="22"/>
          <w:szCs w:val="22"/>
          <w:lang w:eastAsia="en-GB"/>
          <w14:ligatures w14:val="standardContextual"/>
        </w:rPr>
        <w:tab/>
      </w:r>
      <w:r>
        <w:rPr>
          <w:noProof/>
        </w:rPr>
        <w:t>Data Network Access Identifier</w:t>
      </w:r>
      <w:r>
        <w:rPr>
          <w:noProof/>
        </w:rPr>
        <w:tab/>
      </w:r>
      <w:r>
        <w:rPr>
          <w:noProof/>
        </w:rPr>
        <w:fldChar w:fldCharType="begin" w:fldLock="1"/>
      </w:r>
      <w:r>
        <w:rPr>
          <w:noProof/>
        </w:rPr>
        <w:instrText xml:space="preserve"> PAGEREF _Toc160974645 \h </w:instrText>
      </w:r>
      <w:r>
        <w:rPr>
          <w:noProof/>
        </w:rPr>
      </w:r>
      <w:r>
        <w:rPr>
          <w:noProof/>
        </w:rPr>
        <w:fldChar w:fldCharType="separate"/>
      </w:r>
      <w:r>
        <w:rPr>
          <w:noProof/>
        </w:rPr>
        <w:t>289</w:t>
      </w:r>
      <w:r>
        <w:rPr>
          <w:noProof/>
        </w:rPr>
        <w:fldChar w:fldCharType="end"/>
      </w:r>
    </w:p>
    <w:p w14:paraId="06DDF90B" w14:textId="69A090F1"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2.162</w:t>
      </w:r>
      <w:r>
        <w:rPr>
          <w:rFonts w:asciiTheme="minorHAnsi" w:eastAsiaTheme="minorEastAsia" w:hAnsiTheme="minorHAnsi" w:cstheme="minorBidi"/>
          <w:noProof/>
          <w:kern w:val="2"/>
          <w:sz w:val="22"/>
          <w:szCs w:val="22"/>
          <w:lang w:eastAsia="en-GB"/>
          <w14:ligatures w14:val="standardContextual"/>
        </w:rPr>
        <w:tab/>
      </w:r>
      <w:r>
        <w:rPr>
          <w:noProof/>
        </w:rPr>
        <w:t>Average Packet Delay</w:t>
      </w:r>
      <w:r>
        <w:rPr>
          <w:noProof/>
        </w:rPr>
        <w:tab/>
      </w:r>
      <w:r>
        <w:rPr>
          <w:noProof/>
        </w:rPr>
        <w:fldChar w:fldCharType="begin" w:fldLock="1"/>
      </w:r>
      <w:r>
        <w:rPr>
          <w:noProof/>
        </w:rPr>
        <w:instrText xml:space="preserve"> PAGEREF _Toc160974646 \h </w:instrText>
      </w:r>
      <w:r>
        <w:rPr>
          <w:noProof/>
        </w:rPr>
      </w:r>
      <w:r>
        <w:rPr>
          <w:noProof/>
        </w:rPr>
        <w:fldChar w:fldCharType="separate"/>
      </w:r>
      <w:r>
        <w:rPr>
          <w:noProof/>
        </w:rPr>
        <w:t>289</w:t>
      </w:r>
      <w:r>
        <w:rPr>
          <w:noProof/>
        </w:rPr>
        <w:fldChar w:fldCharType="end"/>
      </w:r>
    </w:p>
    <w:p w14:paraId="0CA7D37F" w14:textId="69FC938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2.163</w:t>
      </w:r>
      <w:r>
        <w:rPr>
          <w:rFonts w:asciiTheme="minorHAnsi" w:eastAsiaTheme="minorEastAsia" w:hAnsiTheme="minorHAnsi" w:cstheme="minorBidi"/>
          <w:noProof/>
          <w:kern w:val="2"/>
          <w:sz w:val="22"/>
          <w:szCs w:val="22"/>
          <w:lang w:eastAsia="en-GB"/>
          <w14:ligatures w14:val="standardContextual"/>
        </w:rPr>
        <w:tab/>
      </w:r>
      <w:r>
        <w:rPr>
          <w:noProof/>
        </w:rPr>
        <w:t>Minimum Packet Delay</w:t>
      </w:r>
      <w:r>
        <w:rPr>
          <w:noProof/>
        </w:rPr>
        <w:tab/>
      </w:r>
      <w:r>
        <w:rPr>
          <w:noProof/>
        </w:rPr>
        <w:fldChar w:fldCharType="begin" w:fldLock="1"/>
      </w:r>
      <w:r>
        <w:rPr>
          <w:noProof/>
        </w:rPr>
        <w:instrText xml:space="preserve"> PAGEREF _Toc160974647 \h </w:instrText>
      </w:r>
      <w:r>
        <w:rPr>
          <w:noProof/>
        </w:rPr>
      </w:r>
      <w:r>
        <w:rPr>
          <w:noProof/>
        </w:rPr>
        <w:fldChar w:fldCharType="separate"/>
      </w:r>
      <w:r>
        <w:rPr>
          <w:noProof/>
        </w:rPr>
        <w:t>289</w:t>
      </w:r>
      <w:r>
        <w:rPr>
          <w:noProof/>
        </w:rPr>
        <w:fldChar w:fldCharType="end"/>
      </w:r>
    </w:p>
    <w:p w14:paraId="1D6960F7" w14:textId="7B9AEFE7"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2.164</w:t>
      </w:r>
      <w:r>
        <w:rPr>
          <w:rFonts w:asciiTheme="minorHAnsi" w:eastAsiaTheme="minorEastAsia" w:hAnsiTheme="minorHAnsi" w:cstheme="minorBidi"/>
          <w:noProof/>
          <w:kern w:val="2"/>
          <w:sz w:val="22"/>
          <w:szCs w:val="22"/>
          <w:lang w:eastAsia="en-GB"/>
          <w14:ligatures w14:val="standardContextual"/>
        </w:rPr>
        <w:tab/>
      </w:r>
      <w:r>
        <w:rPr>
          <w:noProof/>
        </w:rPr>
        <w:t>Maximum Packet Delay</w:t>
      </w:r>
      <w:r>
        <w:rPr>
          <w:noProof/>
        </w:rPr>
        <w:tab/>
      </w:r>
      <w:r>
        <w:rPr>
          <w:noProof/>
        </w:rPr>
        <w:fldChar w:fldCharType="begin" w:fldLock="1"/>
      </w:r>
      <w:r>
        <w:rPr>
          <w:noProof/>
        </w:rPr>
        <w:instrText xml:space="preserve"> PAGEREF _Toc160974648 \h </w:instrText>
      </w:r>
      <w:r>
        <w:rPr>
          <w:noProof/>
        </w:rPr>
      </w:r>
      <w:r>
        <w:rPr>
          <w:noProof/>
        </w:rPr>
        <w:fldChar w:fldCharType="separate"/>
      </w:r>
      <w:r>
        <w:rPr>
          <w:noProof/>
        </w:rPr>
        <w:t>290</w:t>
      </w:r>
      <w:r>
        <w:rPr>
          <w:noProof/>
        </w:rPr>
        <w:fldChar w:fldCharType="end"/>
      </w:r>
    </w:p>
    <w:p w14:paraId="6EB9B58D" w14:textId="5D7FCAE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2.165</w:t>
      </w:r>
      <w:r>
        <w:rPr>
          <w:rFonts w:asciiTheme="minorHAnsi" w:eastAsiaTheme="minorEastAsia" w:hAnsiTheme="minorHAnsi" w:cstheme="minorBidi"/>
          <w:noProof/>
          <w:kern w:val="2"/>
          <w:sz w:val="22"/>
          <w:szCs w:val="22"/>
          <w:lang w:eastAsia="en-GB"/>
          <w14:ligatures w14:val="standardContextual"/>
        </w:rPr>
        <w:tab/>
      </w:r>
      <w:r>
        <w:rPr>
          <w:noProof/>
        </w:rPr>
        <w:t>QoS Report Trigger</w:t>
      </w:r>
      <w:r>
        <w:rPr>
          <w:noProof/>
        </w:rPr>
        <w:tab/>
      </w:r>
      <w:r>
        <w:rPr>
          <w:noProof/>
        </w:rPr>
        <w:fldChar w:fldCharType="begin" w:fldLock="1"/>
      </w:r>
      <w:r>
        <w:rPr>
          <w:noProof/>
        </w:rPr>
        <w:instrText xml:space="preserve"> PAGEREF _Toc160974649 \h </w:instrText>
      </w:r>
      <w:r>
        <w:rPr>
          <w:noProof/>
        </w:rPr>
      </w:r>
      <w:r>
        <w:rPr>
          <w:noProof/>
        </w:rPr>
        <w:fldChar w:fldCharType="separate"/>
      </w:r>
      <w:r>
        <w:rPr>
          <w:noProof/>
        </w:rPr>
        <w:t>290</w:t>
      </w:r>
      <w:r>
        <w:rPr>
          <w:noProof/>
        </w:rPr>
        <w:fldChar w:fldCharType="end"/>
      </w:r>
    </w:p>
    <w:p w14:paraId="6576C98C" w14:textId="2F54A8FA"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2.166</w:t>
      </w:r>
      <w:r>
        <w:rPr>
          <w:rFonts w:asciiTheme="minorHAnsi" w:eastAsiaTheme="minorEastAsia" w:hAnsiTheme="minorHAnsi" w:cstheme="minorBidi"/>
          <w:noProof/>
          <w:kern w:val="2"/>
          <w:sz w:val="22"/>
          <w:szCs w:val="22"/>
          <w:lang w:eastAsia="en-GB"/>
          <w14:ligatures w14:val="standardContextual"/>
        </w:rPr>
        <w:tab/>
      </w:r>
      <w:r>
        <w:rPr>
          <w:noProof/>
        </w:rPr>
        <w:t>GTP-U Path Interface Type</w:t>
      </w:r>
      <w:r>
        <w:rPr>
          <w:noProof/>
        </w:rPr>
        <w:tab/>
      </w:r>
      <w:r>
        <w:rPr>
          <w:noProof/>
        </w:rPr>
        <w:fldChar w:fldCharType="begin" w:fldLock="1"/>
      </w:r>
      <w:r>
        <w:rPr>
          <w:noProof/>
        </w:rPr>
        <w:instrText xml:space="preserve"> PAGEREF _Toc160974650 \h </w:instrText>
      </w:r>
      <w:r>
        <w:rPr>
          <w:noProof/>
        </w:rPr>
      </w:r>
      <w:r>
        <w:rPr>
          <w:noProof/>
        </w:rPr>
        <w:fldChar w:fldCharType="separate"/>
      </w:r>
      <w:r>
        <w:rPr>
          <w:noProof/>
        </w:rPr>
        <w:t>290</w:t>
      </w:r>
      <w:r>
        <w:rPr>
          <w:noProof/>
        </w:rPr>
        <w:fldChar w:fldCharType="end"/>
      </w:r>
    </w:p>
    <w:p w14:paraId="191EEC49" w14:textId="35ABFC9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2.167</w:t>
      </w:r>
      <w:r>
        <w:rPr>
          <w:rFonts w:asciiTheme="minorHAnsi" w:eastAsiaTheme="minorEastAsia" w:hAnsiTheme="minorHAnsi" w:cstheme="minorBidi"/>
          <w:noProof/>
          <w:kern w:val="2"/>
          <w:sz w:val="22"/>
          <w:szCs w:val="22"/>
          <w:lang w:eastAsia="en-GB"/>
          <w14:ligatures w14:val="standardContextual"/>
        </w:rPr>
        <w:tab/>
      </w:r>
      <w:r>
        <w:rPr>
          <w:noProof/>
        </w:rPr>
        <w:t xml:space="preserve">Requested </w:t>
      </w:r>
      <w:r>
        <w:rPr>
          <w:noProof/>
          <w:lang w:eastAsia="zh-CN"/>
        </w:rPr>
        <w:t>Qos Monitoring</w:t>
      </w:r>
      <w:r>
        <w:rPr>
          <w:noProof/>
        </w:rPr>
        <w:tab/>
      </w:r>
      <w:r>
        <w:rPr>
          <w:noProof/>
        </w:rPr>
        <w:fldChar w:fldCharType="begin" w:fldLock="1"/>
      </w:r>
      <w:r>
        <w:rPr>
          <w:noProof/>
        </w:rPr>
        <w:instrText xml:space="preserve"> PAGEREF _Toc160974651 \h </w:instrText>
      </w:r>
      <w:r>
        <w:rPr>
          <w:noProof/>
        </w:rPr>
      </w:r>
      <w:r>
        <w:rPr>
          <w:noProof/>
        </w:rPr>
        <w:fldChar w:fldCharType="separate"/>
      </w:r>
      <w:r>
        <w:rPr>
          <w:noProof/>
        </w:rPr>
        <w:t>291</w:t>
      </w:r>
      <w:r>
        <w:rPr>
          <w:noProof/>
        </w:rPr>
        <w:fldChar w:fldCharType="end"/>
      </w:r>
    </w:p>
    <w:p w14:paraId="525B59A0" w14:textId="24F41B5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2.168</w:t>
      </w:r>
      <w:r>
        <w:rPr>
          <w:rFonts w:asciiTheme="minorHAnsi" w:eastAsiaTheme="minorEastAsia" w:hAnsiTheme="minorHAnsi" w:cstheme="minorBidi"/>
          <w:noProof/>
          <w:kern w:val="2"/>
          <w:sz w:val="22"/>
          <w:szCs w:val="22"/>
          <w:lang w:eastAsia="en-GB"/>
          <w14:ligatures w14:val="standardContextual"/>
        </w:rPr>
        <w:tab/>
      </w:r>
      <w:r>
        <w:rPr>
          <w:noProof/>
        </w:rPr>
        <w:t>Reporting Frequency</w:t>
      </w:r>
      <w:r>
        <w:rPr>
          <w:noProof/>
        </w:rPr>
        <w:tab/>
      </w:r>
      <w:r>
        <w:rPr>
          <w:noProof/>
        </w:rPr>
        <w:fldChar w:fldCharType="begin" w:fldLock="1"/>
      </w:r>
      <w:r>
        <w:rPr>
          <w:noProof/>
        </w:rPr>
        <w:instrText xml:space="preserve"> PAGEREF _Toc160974652 \h </w:instrText>
      </w:r>
      <w:r>
        <w:rPr>
          <w:noProof/>
        </w:rPr>
      </w:r>
      <w:r>
        <w:rPr>
          <w:noProof/>
        </w:rPr>
        <w:fldChar w:fldCharType="separate"/>
      </w:r>
      <w:r>
        <w:rPr>
          <w:noProof/>
        </w:rPr>
        <w:t>291</w:t>
      </w:r>
      <w:r>
        <w:rPr>
          <w:noProof/>
        </w:rPr>
        <w:fldChar w:fldCharType="end"/>
      </w:r>
    </w:p>
    <w:p w14:paraId="158A364E" w14:textId="30887B7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2.169</w:t>
      </w:r>
      <w:r>
        <w:rPr>
          <w:rFonts w:asciiTheme="minorHAnsi" w:eastAsiaTheme="minorEastAsia" w:hAnsiTheme="minorHAnsi" w:cstheme="minorBidi"/>
          <w:noProof/>
          <w:kern w:val="2"/>
          <w:sz w:val="22"/>
          <w:szCs w:val="22"/>
          <w:lang w:eastAsia="en-GB"/>
          <w14:ligatures w14:val="standardContextual"/>
        </w:rPr>
        <w:tab/>
      </w:r>
      <w:r>
        <w:rPr>
          <w:noProof/>
        </w:rPr>
        <w:t>Packet Delay Thresholds</w:t>
      </w:r>
      <w:r>
        <w:rPr>
          <w:noProof/>
        </w:rPr>
        <w:tab/>
      </w:r>
      <w:r>
        <w:rPr>
          <w:noProof/>
        </w:rPr>
        <w:fldChar w:fldCharType="begin" w:fldLock="1"/>
      </w:r>
      <w:r>
        <w:rPr>
          <w:noProof/>
        </w:rPr>
        <w:instrText xml:space="preserve"> PAGEREF _Toc160974653 \h </w:instrText>
      </w:r>
      <w:r>
        <w:rPr>
          <w:noProof/>
        </w:rPr>
      </w:r>
      <w:r>
        <w:rPr>
          <w:noProof/>
        </w:rPr>
        <w:fldChar w:fldCharType="separate"/>
      </w:r>
      <w:r>
        <w:rPr>
          <w:noProof/>
        </w:rPr>
        <w:t>292</w:t>
      </w:r>
      <w:r>
        <w:rPr>
          <w:noProof/>
        </w:rPr>
        <w:fldChar w:fldCharType="end"/>
      </w:r>
    </w:p>
    <w:p w14:paraId="72520661" w14:textId="6076DC1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2.170</w:t>
      </w:r>
      <w:r>
        <w:rPr>
          <w:rFonts w:asciiTheme="minorHAnsi" w:eastAsiaTheme="minorEastAsia" w:hAnsiTheme="minorHAnsi" w:cstheme="minorBidi"/>
          <w:noProof/>
          <w:kern w:val="2"/>
          <w:sz w:val="22"/>
          <w:szCs w:val="22"/>
          <w:lang w:eastAsia="en-GB"/>
          <w14:ligatures w14:val="standardContextual"/>
        </w:rPr>
        <w:tab/>
      </w:r>
      <w:r w:rsidRPr="00941C1C">
        <w:rPr>
          <w:noProof/>
          <w:lang w:val="sv-SE" w:eastAsia="zh-CN"/>
        </w:rPr>
        <w:t>Minimum Wait Time</w:t>
      </w:r>
      <w:r>
        <w:rPr>
          <w:noProof/>
        </w:rPr>
        <w:tab/>
      </w:r>
      <w:r>
        <w:rPr>
          <w:noProof/>
        </w:rPr>
        <w:fldChar w:fldCharType="begin" w:fldLock="1"/>
      </w:r>
      <w:r>
        <w:rPr>
          <w:noProof/>
        </w:rPr>
        <w:instrText xml:space="preserve"> PAGEREF _Toc160974654 \h </w:instrText>
      </w:r>
      <w:r>
        <w:rPr>
          <w:noProof/>
        </w:rPr>
      </w:r>
      <w:r>
        <w:rPr>
          <w:noProof/>
        </w:rPr>
        <w:fldChar w:fldCharType="separate"/>
      </w:r>
      <w:r>
        <w:rPr>
          <w:noProof/>
        </w:rPr>
        <w:t>293</w:t>
      </w:r>
      <w:r>
        <w:rPr>
          <w:noProof/>
        </w:rPr>
        <w:fldChar w:fldCharType="end"/>
      </w:r>
    </w:p>
    <w:p w14:paraId="4FCBB258" w14:textId="2CC5FCE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2.171</w:t>
      </w:r>
      <w:r>
        <w:rPr>
          <w:rFonts w:asciiTheme="minorHAnsi" w:eastAsiaTheme="minorEastAsia" w:hAnsiTheme="minorHAnsi" w:cstheme="minorBidi"/>
          <w:noProof/>
          <w:kern w:val="2"/>
          <w:sz w:val="22"/>
          <w:szCs w:val="22"/>
          <w:lang w:eastAsia="en-GB"/>
          <w14:ligatures w14:val="standardContextual"/>
        </w:rPr>
        <w:tab/>
      </w:r>
      <w:r w:rsidRPr="00941C1C">
        <w:rPr>
          <w:noProof/>
          <w:lang w:val="en-US" w:eastAsia="zh-CN"/>
        </w:rPr>
        <w:t xml:space="preserve">QoS Monitoring </w:t>
      </w:r>
      <w:r w:rsidRPr="00941C1C">
        <w:rPr>
          <w:noProof/>
          <w:lang w:val="en-US"/>
        </w:rPr>
        <w:t>Measurement</w:t>
      </w:r>
      <w:r>
        <w:rPr>
          <w:noProof/>
        </w:rPr>
        <w:tab/>
      </w:r>
      <w:r>
        <w:rPr>
          <w:noProof/>
        </w:rPr>
        <w:fldChar w:fldCharType="begin" w:fldLock="1"/>
      </w:r>
      <w:r>
        <w:rPr>
          <w:noProof/>
        </w:rPr>
        <w:instrText xml:space="preserve"> PAGEREF _Toc160974655 \h </w:instrText>
      </w:r>
      <w:r>
        <w:rPr>
          <w:noProof/>
        </w:rPr>
      </w:r>
      <w:r>
        <w:rPr>
          <w:noProof/>
        </w:rPr>
        <w:fldChar w:fldCharType="separate"/>
      </w:r>
      <w:r>
        <w:rPr>
          <w:noProof/>
        </w:rPr>
        <w:t>293</w:t>
      </w:r>
      <w:r>
        <w:rPr>
          <w:noProof/>
        </w:rPr>
        <w:fldChar w:fldCharType="end"/>
      </w:r>
    </w:p>
    <w:p w14:paraId="5485C497" w14:textId="67A5169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sidRPr="00941C1C">
        <w:rPr>
          <w:noProof/>
          <w:lang w:val="fr-FR"/>
        </w:rPr>
        <w:t>8.2.172</w:t>
      </w:r>
      <w:r>
        <w:rPr>
          <w:rFonts w:asciiTheme="minorHAnsi" w:eastAsiaTheme="minorEastAsia" w:hAnsiTheme="minorHAnsi" w:cstheme="minorBidi"/>
          <w:noProof/>
          <w:kern w:val="2"/>
          <w:sz w:val="22"/>
          <w:szCs w:val="22"/>
          <w:lang w:eastAsia="en-GB"/>
          <w14:ligatures w14:val="standardContextual"/>
        </w:rPr>
        <w:tab/>
      </w:r>
      <w:r w:rsidRPr="00941C1C">
        <w:rPr>
          <w:noProof/>
          <w:lang w:val="fr-FR"/>
        </w:rPr>
        <w:t>MT-EDT Control Information</w:t>
      </w:r>
      <w:r>
        <w:rPr>
          <w:noProof/>
        </w:rPr>
        <w:tab/>
      </w:r>
      <w:r>
        <w:rPr>
          <w:noProof/>
        </w:rPr>
        <w:fldChar w:fldCharType="begin" w:fldLock="1"/>
      </w:r>
      <w:r>
        <w:rPr>
          <w:noProof/>
        </w:rPr>
        <w:instrText xml:space="preserve"> PAGEREF _Toc160974656 \h </w:instrText>
      </w:r>
      <w:r>
        <w:rPr>
          <w:noProof/>
        </w:rPr>
      </w:r>
      <w:r>
        <w:rPr>
          <w:noProof/>
        </w:rPr>
        <w:fldChar w:fldCharType="separate"/>
      </w:r>
      <w:r>
        <w:rPr>
          <w:noProof/>
        </w:rPr>
        <w:t>293</w:t>
      </w:r>
      <w:r>
        <w:rPr>
          <w:noProof/>
        </w:rPr>
        <w:fldChar w:fldCharType="end"/>
      </w:r>
    </w:p>
    <w:p w14:paraId="2AD3C0E7" w14:textId="08FC6D2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2.173</w:t>
      </w:r>
      <w:r>
        <w:rPr>
          <w:rFonts w:asciiTheme="minorHAnsi" w:eastAsiaTheme="minorEastAsia" w:hAnsiTheme="minorHAnsi" w:cstheme="minorBidi"/>
          <w:noProof/>
          <w:kern w:val="2"/>
          <w:sz w:val="22"/>
          <w:szCs w:val="22"/>
          <w:lang w:eastAsia="en-GB"/>
          <w14:ligatures w14:val="standardContextual"/>
        </w:rPr>
        <w:tab/>
      </w:r>
      <w:r>
        <w:rPr>
          <w:noProof/>
        </w:rPr>
        <w:t>DL Data Packets Size</w:t>
      </w:r>
      <w:r>
        <w:rPr>
          <w:noProof/>
        </w:rPr>
        <w:tab/>
      </w:r>
      <w:r>
        <w:rPr>
          <w:noProof/>
        </w:rPr>
        <w:fldChar w:fldCharType="begin" w:fldLock="1"/>
      </w:r>
      <w:r>
        <w:rPr>
          <w:noProof/>
        </w:rPr>
        <w:instrText xml:space="preserve"> PAGEREF _Toc160974657 \h </w:instrText>
      </w:r>
      <w:r>
        <w:rPr>
          <w:noProof/>
        </w:rPr>
      </w:r>
      <w:r>
        <w:rPr>
          <w:noProof/>
        </w:rPr>
        <w:fldChar w:fldCharType="separate"/>
      </w:r>
      <w:r>
        <w:rPr>
          <w:noProof/>
        </w:rPr>
        <w:t>294</w:t>
      </w:r>
      <w:r>
        <w:rPr>
          <w:noProof/>
        </w:rPr>
        <w:fldChar w:fldCharType="end"/>
      </w:r>
    </w:p>
    <w:p w14:paraId="189C34EA" w14:textId="7D60A26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2.174</w:t>
      </w:r>
      <w:r>
        <w:rPr>
          <w:rFonts w:asciiTheme="minorHAnsi" w:eastAsiaTheme="minorEastAsia" w:hAnsiTheme="minorHAnsi" w:cstheme="minorBidi"/>
          <w:noProof/>
          <w:kern w:val="2"/>
          <w:sz w:val="22"/>
          <w:szCs w:val="22"/>
          <w:lang w:eastAsia="en-GB"/>
          <w14:ligatures w14:val="standardContextual"/>
        </w:rPr>
        <w:tab/>
      </w:r>
      <w:r>
        <w:rPr>
          <w:noProof/>
        </w:rPr>
        <w:t>QER Control Indications</w:t>
      </w:r>
      <w:r>
        <w:rPr>
          <w:noProof/>
        </w:rPr>
        <w:tab/>
      </w:r>
      <w:r>
        <w:rPr>
          <w:noProof/>
        </w:rPr>
        <w:fldChar w:fldCharType="begin" w:fldLock="1"/>
      </w:r>
      <w:r>
        <w:rPr>
          <w:noProof/>
        </w:rPr>
        <w:instrText xml:space="preserve"> PAGEREF _Toc160974658 \h </w:instrText>
      </w:r>
      <w:r>
        <w:rPr>
          <w:noProof/>
        </w:rPr>
      </w:r>
      <w:r>
        <w:rPr>
          <w:noProof/>
        </w:rPr>
        <w:fldChar w:fldCharType="separate"/>
      </w:r>
      <w:r>
        <w:rPr>
          <w:noProof/>
        </w:rPr>
        <w:t>294</w:t>
      </w:r>
      <w:r>
        <w:rPr>
          <w:noProof/>
        </w:rPr>
        <w:fldChar w:fldCharType="end"/>
      </w:r>
    </w:p>
    <w:p w14:paraId="3BA6A410" w14:textId="1D55C37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2.175</w:t>
      </w:r>
      <w:r>
        <w:rPr>
          <w:rFonts w:asciiTheme="minorHAnsi" w:eastAsiaTheme="minorEastAsia" w:hAnsiTheme="minorHAnsi" w:cstheme="minorBidi"/>
          <w:noProof/>
          <w:kern w:val="2"/>
          <w:sz w:val="22"/>
          <w:szCs w:val="22"/>
          <w:lang w:eastAsia="en-GB"/>
          <w14:ligatures w14:val="standardContextual"/>
        </w:rPr>
        <w:tab/>
      </w:r>
      <w:r w:rsidRPr="00941C1C">
        <w:rPr>
          <w:noProof/>
          <w:lang w:val="en-US" w:eastAsia="zh-CN"/>
        </w:rPr>
        <w:t>NF Instance ID</w:t>
      </w:r>
      <w:r>
        <w:rPr>
          <w:noProof/>
        </w:rPr>
        <w:tab/>
      </w:r>
      <w:r>
        <w:rPr>
          <w:noProof/>
        </w:rPr>
        <w:fldChar w:fldCharType="begin" w:fldLock="1"/>
      </w:r>
      <w:r>
        <w:rPr>
          <w:noProof/>
        </w:rPr>
        <w:instrText xml:space="preserve"> PAGEREF _Toc160974659 \h </w:instrText>
      </w:r>
      <w:r>
        <w:rPr>
          <w:noProof/>
        </w:rPr>
      </w:r>
      <w:r>
        <w:rPr>
          <w:noProof/>
        </w:rPr>
        <w:fldChar w:fldCharType="separate"/>
      </w:r>
      <w:r>
        <w:rPr>
          <w:noProof/>
        </w:rPr>
        <w:t>294</w:t>
      </w:r>
      <w:r>
        <w:rPr>
          <w:noProof/>
        </w:rPr>
        <w:fldChar w:fldCharType="end"/>
      </w:r>
    </w:p>
    <w:p w14:paraId="02F0D65A" w14:textId="49BB832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2.176</w:t>
      </w:r>
      <w:r>
        <w:rPr>
          <w:rFonts w:asciiTheme="minorHAnsi" w:eastAsiaTheme="minorEastAsia" w:hAnsiTheme="minorHAnsi" w:cstheme="minorBidi"/>
          <w:noProof/>
          <w:kern w:val="2"/>
          <w:sz w:val="22"/>
          <w:szCs w:val="22"/>
          <w:lang w:eastAsia="en-GB"/>
          <w14:ligatures w14:val="standardContextual"/>
        </w:rPr>
        <w:tab/>
      </w:r>
      <w:r>
        <w:rPr>
          <w:noProof/>
          <w:lang w:eastAsia="zh-CN"/>
        </w:rPr>
        <w:t>S-NSSAI</w:t>
      </w:r>
      <w:r>
        <w:rPr>
          <w:noProof/>
        </w:rPr>
        <w:tab/>
      </w:r>
      <w:r>
        <w:rPr>
          <w:noProof/>
        </w:rPr>
        <w:fldChar w:fldCharType="begin" w:fldLock="1"/>
      </w:r>
      <w:r>
        <w:rPr>
          <w:noProof/>
        </w:rPr>
        <w:instrText xml:space="preserve"> PAGEREF _Toc160974660 \h </w:instrText>
      </w:r>
      <w:r>
        <w:rPr>
          <w:noProof/>
        </w:rPr>
      </w:r>
      <w:r>
        <w:rPr>
          <w:noProof/>
        </w:rPr>
        <w:fldChar w:fldCharType="separate"/>
      </w:r>
      <w:r>
        <w:rPr>
          <w:noProof/>
        </w:rPr>
        <w:t>295</w:t>
      </w:r>
      <w:r>
        <w:rPr>
          <w:noProof/>
        </w:rPr>
        <w:fldChar w:fldCharType="end"/>
      </w:r>
    </w:p>
    <w:p w14:paraId="6C5BFAAF" w14:textId="70700D2E"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2.177</w:t>
      </w:r>
      <w:r>
        <w:rPr>
          <w:rFonts w:asciiTheme="minorHAnsi" w:eastAsiaTheme="minorEastAsia" w:hAnsiTheme="minorHAnsi" w:cstheme="minorBidi"/>
          <w:noProof/>
          <w:kern w:val="2"/>
          <w:sz w:val="22"/>
          <w:szCs w:val="22"/>
          <w:lang w:eastAsia="en-GB"/>
          <w14:ligatures w14:val="standardContextual"/>
        </w:rPr>
        <w:tab/>
      </w:r>
      <w:r>
        <w:rPr>
          <w:noProof/>
        </w:rPr>
        <w:t>IP version</w:t>
      </w:r>
      <w:r>
        <w:rPr>
          <w:noProof/>
        </w:rPr>
        <w:tab/>
      </w:r>
      <w:r>
        <w:rPr>
          <w:noProof/>
        </w:rPr>
        <w:fldChar w:fldCharType="begin" w:fldLock="1"/>
      </w:r>
      <w:r>
        <w:rPr>
          <w:noProof/>
        </w:rPr>
        <w:instrText xml:space="preserve"> PAGEREF _Toc160974661 \h </w:instrText>
      </w:r>
      <w:r>
        <w:rPr>
          <w:noProof/>
        </w:rPr>
      </w:r>
      <w:r>
        <w:rPr>
          <w:noProof/>
        </w:rPr>
        <w:fldChar w:fldCharType="separate"/>
      </w:r>
      <w:r>
        <w:rPr>
          <w:noProof/>
        </w:rPr>
        <w:t>295</w:t>
      </w:r>
      <w:r>
        <w:rPr>
          <w:noProof/>
        </w:rPr>
        <w:fldChar w:fldCharType="end"/>
      </w:r>
    </w:p>
    <w:p w14:paraId="1FACEA10" w14:textId="0522089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2.178</w:t>
      </w:r>
      <w:r>
        <w:rPr>
          <w:rFonts w:asciiTheme="minorHAnsi" w:eastAsiaTheme="minorEastAsia" w:hAnsiTheme="minorHAnsi" w:cstheme="minorBidi"/>
          <w:noProof/>
          <w:kern w:val="2"/>
          <w:sz w:val="22"/>
          <w:szCs w:val="22"/>
          <w:lang w:eastAsia="en-GB"/>
          <w14:ligatures w14:val="standardContextual"/>
        </w:rPr>
        <w:tab/>
      </w:r>
      <w:r>
        <w:rPr>
          <w:noProof/>
        </w:rPr>
        <w:t>PFCPASReq-Flags</w:t>
      </w:r>
      <w:r>
        <w:rPr>
          <w:noProof/>
        </w:rPr>
        <w:tab/>
      </w:r>
      <w:r>
        <w:rPr>
          <w:noProof/>
        </w:rPr>
        <w:fldChar w:fldCharType="begin" w:fldLock="1"/>
      </w:r>
      <w:r>
        <w:rPr>
          <w:noProof/>
        </w:rPr>
        <w:instrText xml:space="preserve"> PAGEREF _Toc160974662 \h </w:instrText>
      </w:r>
      <w:r>
        <w:rPr>
          <w:noProof/>
        </w:rPr>
      </w:r>
      <w:r>
        <w:rPr>
          <w:noProof/>
        </w:rPr>
        <w:fldChar w:fldCharType="separate"/>
      </w:r>
      <w:r>
        <w:rPr>
          <w:noProof/>
        </w:rPr>
        <w:t>295</w:t>
      </w:r>
      <w:r>
        <w:rPr>
          <w:noProof/>
        </w:rPr>
        <w:fldChar w:fldCharType="end"/>
      </w:r>
    </w:p>
    <w:p w14:paraId="479C342A" w14:textId="4D30B986"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2.179</w:t>
      </w:r>
      <w:r>
        <w:rPr>
          <w:rFonts w:asciiTheme="minorHAnsi" w:eastAsiaTheme="minorEastAsia" w:hAnsiTheme="minorHAnsi" w:cstheme="minorBidi"/>
          <w:noProof/>
          <w:kern w:val="2"/>
          <w:sz w:val="22"/>
          <w:szCs w:val="22"/>
          <w:lang w:eastAsia="en-GB"/>
          <w14:ligatures w14:val="standardContextual"/>
        </w:rPr>
        <w:tab/>
      </w:r>
      <w:r>
        <w:rPr>
          <w:noProof/>
        </w:rPr>
        <w:t>Data Status</w:t>
      </w:r>
      <w:r>
        <w:rPr>
          <w:noProof/>
        </w:rPr>
        <w:tab/>
      </w:r>
      <w:r>
        <w:rPr>
          <w:noProof/>
        </w:rPr>
        <w:fldChar w:fldCharType="begin" w:fldLock="1"/>
      </w:r>
      <w:r>
        <w:rPr>
          <w:noProof/>
        </w:rPr>
        <w:instrText xml:space="preserve"> PAGEREF _Toc160974663 \h </w:instrText>
      </w:r>
      <w:r>
        <w:rPr>
          <w:noProof/>
        </w:rPr>
      </w:r>
      <w:r>
        <w:rPr>
          <w:noProof/>
        </w:rPr>
        <w:fldChar w:fldCharType="separate"/>
      </w:r>
      <w:r>
        <w:rPr>
          <w:noProof/>
        </w:rPr>
        <w:t>296</w:t>
      </w:r>
      <w:r>
        <w:rPr>
          <w:noProof/>
        </w:rPr>
        <w:fldChar w:fldCharType="end"/>
      </w:r>
    </w:p>
    <w:p w14:paraId="4E8A0C9E" w14:textId="4F14BC03"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w:t>
      </w:r>
      <w:r>
        <w:rPr>
          <w:noProof/>
          <w:lang w:eastAsia="zh-CN"/>
        </w:rPr>
        <w:t>180</w:t>
      </w:r>
      <w:r>
        <w:rPr>
          <w:rFonts w:asciiTheme="minorHAnsi" w:eastAsiaTheme="minorEastAsia" w:hAnsiTheme="minorHAnsi" w:cstheme="minorBidi"/>
          <w:noProof/>
          <w:kern w:val="2"/>
          <w:sz w:val="22"/>
          <w:szCs w:val="22"/>
          <w:lang w:eastAsia="en-GB"/>
          <w14:ligatures w14:val="standardContextual"/>
        </w:rPr>
        <w:tab/>
      </w:r>
      <w:r w:rsidRPr="00941C1C">
        <w:rPr>
          <w:noProof/>
          <w:lang w:val="fr-FR" w:eastAsia="zh-CN"/>
        </w:rPr>
        <w:t>RDS Configuration Information</w:t>
      </w:r>
      <w:r>
        <w:rPr>
          <w:noProof/>
        </w:rPr>
        <w:tab/>
      </w:r>
      <w:r>
        <w:rPr>
          <w:noProof/>
        </w:rPr>
        <w:fldChar w:fldCharType="begin" w:fldLock="1"/>
      </w:r>
      <w:r>
        <w:rPr>
          <w:noProof/>
        </w:rPr>
        <w:instrText xml:space="preserve"> PAGEREF _Toc160974664 \h </w:instrText>
      </w:r>
      <w:r>
        <w:rPr>
          <w:noProof/>
        </w:rPr>
      </w:r>
      <w:r>
        <w:rPr>
          <w:noProof/>
        </w:rPr>
        <w:fldChar w:fldCharType="separate"/>
      </w:r>
      <w:r>
        <w:rPr>
          <w:noProof/>
        </w:rPr>
        <w:t>296</w:t>
      </w:r>
      <w:r>
        <w:rPr>
          <w:noProof/>
        </w:rPr>
        <w:fldChar w:fldCharType="end"/>
      </w:r>
    </w:p>
    <w:p w14:paraId="2112EFAE" w14:textId="641D01F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8.2.181</w:t>
      </w:r>
      <w:r>
        <w:rPr>
          <w:rFonts w:asciiTheme="minorHAnsi" w:eastAsiaTheme="minorEastAsia" w:hAnsiTheme="minorHAnsi" w:cstheme="minorBidi"/>
          <w:noProof/>
          <w:kern w:val="2"/>
          <w:sz w:val="22"/>
          <w:szCs w:val="22"/>
          <w:lang w:eastAsia="en-GB"/>
          <w14:ligatures w14:val="standardContextual"/>
        </w:rPr>
        <w:tab/>
      </w:r>
      <w:r>
        <w:rPr>
          <w:noProof/>
        </w:rPr>
        <w:t>MPTCP Applicable Indication</w:t>
      </w:r>
      <w:r>
        <w:rPr>
          <w:noProof/>
        </w:rPr>
        <w:tab/>
      </w:r>
      <w:r>
        <w:rPr>
          <w:noProof/>
        </w:rPr>
        <w:fldChar w:fldCharType="begin" w:fldLock="1"/>
      </w:r>
      <w:r>
        <w:rPr>
          <w:noProof/>
        </w:rPr>
        <w:instrText xml:space="preserve"> PAGEREF _Toc160974665 \h </w:instrText>
      </w:r>
      <w:r>
        <w:rPr>
          <w:noProof/>
        </w:rPr>
      </w:r>
      <w:r>
        <w:rPr>
          <w:noProof/>
        </w:rPr>
        <w:fldChar w:fldCharType="separate"/>
      </w:r>
      <w:r>
        <w:rPr>
          <w:noProof/>
        </w:rPr>
        <w:t>297</w:t>
      </w:r>
      <w:r>
        <w:rPr>
          <w:noProof/>
        </w:rPr>
        <w:fldChar w:fldCharType="end"/>
      </w:r>
    </w:p>
    <w:p w14:paraId="6E81975D" w14:textId="75F80BD1"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8.2.182</w:t>
      </w:r>
      <w:r>
        <w:rPr>
          <w:rFonts w:asciiTheme="minorHAnsi" w:eastAsiaTheme="minorEastAsia" w:hAnsiTheme="minorHAnsi" w:cstheme="minorBidi"/>
          <w:noProof/>
          <w:kern w:val="2"/>
          <w:sz w:val="22"/>
          <w:szCs w:val="22"/>
          <w:lang w:eastAsia="en-GB"/>
          <w14:ligatures w14:val="standardContextual"/>
        </w:rPr>
        <w:tab/>
      </w:r>
      <w:r>
        <w:rPr>
          <w:noProof/>
        </w:rPr>
        <w:t>Bridge Management Information Container</w:t>
      </w:r>
      <w:r>
        <w:rPr>
          <w:noProof/>
        </w:rPr>
        <w:tab/>
      </w:r>
      <w:r>
        <w:rPr>
          <w:noProof/>
        </w:rPr>
        <w:fldChar w:fldCharType="begin" w:fldLock="1"/>
      </w:r>
      <w:r>
        <w:rPr>
          <w:noProof/>
        </w:rPr>
        <w:instrText xml:space="preserve"> PAGEREF _Toc160974666 \h </w:instrText>
      </w:r>
      <w:r>
        <w:rPr>
          <w:noProof/>
        </w:rPr>
      </w:r>
      <w:r>
        <w:rPr>
          <w:noProof/>
        </w:rPr>
        <w:fldChar w:fldCharType="separate"/>
      </w:r>
      <w:r>
        <w:rPr>
          <w:noProof/>
        </w:rPr>
        <w:t>297</w:t>
      </w:r>
      <w:r>
        <w:rPr>
          <w:noProof/>
        </w:rPr>
        <w:fldChar w:fldCharType="end"/>
      </w:r>
    </w:p>
    <w:p w14:paraId="7C98AA9D" w14:textId="132D189F"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2.183</w:t>
      </w:r>
      <w:r>
        <w:rPr>
          <w:rFonts w:asciiTheme="minorHAnsi" w:eastAsiaTheme="minorEastAsia" w:hAnsiTheme="minorHAnsi" w:cstheme="minorBidi"/>
          <w:noProof/>
          <w:kern w:val="2"/>
          <w:sz w:val="22"/>
          <w:szCs w:val="22"/>
          <w:lang w:eastAsia="en-GB"/>
          <w14:ligatures w14:val="standardContextual"/>
        </w:rPr>
        <w:tab/>
      </w:r>
      <w:r>
        <w:rPr>
          <w:noProof/>
        </w:rPr>
        <w:t>Number of UE IP Addresses</w:t>
      </w:r>
      <w:r>
        <w:rPr>
          <w:noProof/>
        </w:rPr>
        <w:tab/>
      </w:r>
      <w:r>
        <w:rPr>
          <w:noProof/>
        </w:rPr>
        <w:fldChar w:fldCharType="begin" w:fldLock="1"/>
      </w:r>
      <w:r>
        <w:rPr>
          <w:noProof/>
        </w:rPr>
        <w:instrText xml:space="preserve"> PAGEREF _Toc160974667 \h </w:instrText>
      </w:r>
      <w:r>
        <w:rPr>
          <w:noProof/>
        </w:rPr>
      </w:r>
      <w:r>
        <w:rPr>
          <w:noProof/>
        </w:rPr>
        <w:fldChar w:fldCharType="separate"/>
      </w:r>
      <w:r>
        <w:rPr>
          <w:noProof/>
        </w:rPr>
        <w:t>297</w:t>
      </w:r>
      <w:r>
        <w:rPr>
          <w:noProof/>
        </w:rPr>
        <w:fldChar w:fldCharType="end"/>
      </w:r>
    </w:p>
    <w:p w14:paraId="07D65588" w14:textId="485337B2"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w:t>
      </w:r>
      <w:r w:rsidRPr="00941C1C">
        <w:rPr>
          <w:noProof/>
          <w:lang w:val="en-US"/>
        </w:rPr>
        <w:t>2.184</w:t>
      </w:r>
      <w:r>
        <w:rPr>
          <w:rFonts w:asciiTheme="minorHAnsi" w:eastAsiaTheme="minorEastAsia" w:hAnsiTheme="minorHAnsi" w:cstheme="minorBidi"/>
          <w:noProof/>
          <w:kern w:val="2"/>
          <w:sz w:val="22"/>
          <w:szCs w:val="22"/>
          <w:lang w:eastAsia="en-GB"/>
          <w14:ligatures w14:val="standardContextual"/>
        </w:rPr>
        <w:tab/>
      </w:r>
      <w:r>
        <w:rPr>
          <w:noProof/>
        </w:rPr>
        <w:t>Validity Timer</w:t>
      </w:r>
      <w:r>
        <w:rPr>
          <w:noProof/>
        </w:rPr>
        <w:tab/>
      </w:r>
      <w:r>
        <w:rPr>
          <w:noProof/>
        </w:rPr>
        <w:fldChar w:fldCharType="begin" w:fldLock="1"/>
      </w:r>
      <w:r>
        <w:rPr>
          <w:noProof/>
        </w:rPr>
        <w:instrText xml:space="preserve"> PAGEREF _Toc160974668 \h </w:instrText>
      </w:r>
      <w:r>
        <w:rPr>
          <w:noProof/>
        </w:rPr>
      </w:r>
      <w:r>
        <w:rPr>
          <w:noProof/>
        </w:rPr>
        <w:fldChar w:fldCharType="separate"/>
      </w:r>
      <w:r>
        <w:rPr>
          <w:noProof/>
        </w:rPr>
        <w:t>298</w:t>
      </w:r>
      <w:r>
        <w:rPr>
          <w:noProof/>
        </w:rPr>
        <w:fldChar w:fldCharType="end"/>
      </w:r>
    </w:p>
    <w:p w14:paraId="449BE5B3" w14:textId="2E343BA9" w:rsidR="00A062F8" w:rsidRDefault="00A062F8">
      <w:pPr>
        <w:pStyle w:val="TOC3"/>
        <w:tabs>
          <w:tab w:val="left" w:pos="1701"/>
        </w:tabs>
        <w:rPr>
          <w:rFonts w:asciiTheme="minorHAnsi" w:eastAsiaTheme="minorEastAsia" w:hAnsiTheme="minorHAnsi" w:cstheme="minorBidi"/>
          <w:noProof/>
          <w:kern w:val="2"/>
          <w:sz w:val="22"/>
          <w:szCs w:val="22"/>
          <w:lang w:eastAsia="en-GB"/>
          <w14:ligatures w14:val="standardContextual"/>
        </w:rPr>
      </w:pPr>
      <w:r>
        <w:rPr>
          <w:noProof/>
        </w:rPr>
        <w:t>8.2.185 - 8.2.217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_Toc160974669 \h </w:instrText>
      </w:r>
      <w:r>
        <w:rPr>
          <w:noProof/>
        </w:rPr>
      </w:r>
      <w:r>
        <w:rPr>
          <w:noProof/>
        </w:rPr>
        <w:fldChar w:fldCharType="separate"/>
      </w:r>
      <w:r>
        <w:rPr>
          <w:noProof/>
        </w:rPr>
        <w:t>298</w:t>
      </w:r>
      <w:r>
        <w:rPr>
          <w:noProof/>
        </w:rPr>
        <w:fldChar w:fldCharType="end"/>
      </w:r>
    </w:p>
    <w:p w14:paraId="2BC7CCB6" w14:textId="6770386C"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8.2.218</w:t>
      </w:r>
      <w:r>
        <w:rPr>
          <w:rFonts w:asciiTheme="minorHAnsi" w:eastAsiaTheme="minorEastAsia" w:hAnsiTheme="minorHAnsi" w:cstheme="minorBidi"/>
          <w:noProof/>
          <w:kern w:val="2"/>
          <w:sz w:val="22"/>
          <w:szCs w:val="22"/>
          <w:lang w:eastAsia="en-GB"/>
          <w14:ligatures w14:val="standardContextual"/>
        </w:rPr>
        <w:tab/>
      </w:r>
      <w:r>
        <w:rPr>
          <w:noProof/>
        </w:rPr>
        <w:t>Configured Time Domain</w:t>
      </w:r>
      <w:r>
        <w:rPr>
          <w:noProof/>
        </w:rPr>
        <w:tab/>
      </w:r>
      <w:r>
        <w:rPr>
          <w:noProof/>
        </w:rPr>
        <w:fldChar w:fldCharType="begin" w:fldLock="1"/>
      </w:r>
      <w:r>
        <w:rPr>
          <w:noProof/>
        </w:rPr>
        <w:instrText xml:space="preserve"> PAGEREF _Toc160974670 \h </w:instrText>
      </w:r>
      <w:r>
        <w:rPr>
          <w:noProof/>
        </w:rPr>
      </w:r>
      <w:r>
        <w:rPr>
          <w:noProof/>
        </w:rPr>
        <w:fldChar w:fldCharType="separate"/>
      </w:r>
      <w:r>
        <w:rPr>
          <w:noProof/>
        </w:rPr>
        <w:t>298</w:t>
      </w:r>
      <w:r>
        <w:rPr>
          <w:noProof/>
        </w:rPr>
        <w:fldChar w:fldCharType="end"/>
      </w:r>
    </w:p>
    <w:p w14:paraId="2B051CF0" w14:textId="21F8A6BB" w:rsidR="00A062F8" w:rsidRDefault="00A062F8">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PFCP Load and Overload Control Mechanism</w:t>
      </w:r>
      <w:r>
        <w:rPr>
          <w:noProof/>
        </w:rPr>
        <w:tab/>
      </w:r>
      <w:r>
        <w:rPr>
          <w:noProof/>
        </w:rPr>
        <w:fldChar w:fldCharType="begin" w:fldLock="1"/>
      </w:r>
      <w:r>
        <w:rPr>
          <w:noProof/>
        </w:rPr>
        <w:instrText xml:space="preserve"> PAGEREF _Toc160974671 \h </w:instrText>
      </w:r>
      <w:r>
        <w:rPr>
          <w:noProof/>
        </w:rPr>
      </w:r>
      <w:r>
        <w:rPr>
          <w:noProof/>
        </w:rPr>
        <w:fldChar w:fldCharType="separate"/>
      </w:r>
      <w:r>
        <w:rPr>
          <w:noProof/>
        </w:rPr>
        <w:t>299</w:t>
      </w:r>
      <w:r>
        <w:rPr>
          <w:noProof/>
        </w:rPr>
        <w:fldChar w:fldCharType="end"/>
      </w:r>
    </w:p>
    <w:p w14:paraId="7E33ED37" w14:textId="271A69A8"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Throttling Aalgorithms</w:t>
      </w:r>
      <w:r>
        <w:rPr>
          <w:noProof/>
        </w:rPr>
        <w:tab/>
      </w:r>
      <w:r>
        <w:rPr>
          <w:noProof/>
        </w:rPr>
        <w:fldChar w:fldCharType="begin" w:fldLock="1"/>
      </w:r>
      <w:r>
        <w:rPr>
          <w:noProof/>
        </w:rPr>
        <w:instrText xml:space="preserve"> PAGEREF _Toc160974672 \h </w:instrText>
      </w:r>
      <w:r>
        <w:rPr>
          <w:noProof/>
        </w:rPr>
      </w:r>
      <w:r>
        <w:rPr>
          <w:noProof/>
        </w:rPr>
        <w:fldChar w:fldCharType="separate"/>
      </w:r>
      <w:r>
        <w:rPr>
          <w:noProof/>
        </w:rPr>
        <w:t>299</w:t>
      </w:r>
      <w:r>
        <w:rPr>
          <w:noProof/>
        </w:rPr>
        <w:fldChar w:fldCharType="end"/>
      </w:r>
    </w:p>
    <w:p w14:paraId="29204281" w14:textId="6EBB18AD"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rPr>
        <w:t>"Loss" Throttling Algorithm</w:t>
      </w:r>
      <w:r>
        <w:rPr>
          <w:noProof/>
        </w:rPr>
        <w:tab/>
      </w:r>
      <w:r>
        <w:rPr>
          <w:noProof/>
        </w:rPr>
        <w:fldChar w:fldCharType="begin" w:fldLock="1"/>
      </w:r>
      <w:r>
        <w:rPr>
          <w:noProof/>
        </w:rPr>
        <w:instrText xml:space="preserve"> PAGEREF _Toc160974673 \h </w:instrText>
      </w:r>
      <w:r>
        <w:rPr>
          <w:noProof/>
        </w:rPr>
      </w:r>
      <w:r>
        <w:rPr>
          <w:noProof/>
        </w:rPr>
        <w:fldChar w:fldCharType="separate"/>
      </w:r>
      <w:r>
        <w:rPr>
          <w:noProof/>
        </w:rPr>
        <w:t>299</w:t>
      </w:r>
      <w:r>
        <w:rPr>
          <w:noProof/>
        </w:rPr>
        <w:fldChar w:fldCharType="end"/>
      </w:r>
    </w:p>
    <w:p w14:paraId="55A41B84" w14:textId="53F2795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A.1.1.1</w:t>
      </w:r>
      <w:r>
        <w:rPr>
          <w:rFonts w:asciiTheme="minorHAnsi" w:eastAsiaTheme="minorEastAsia" w:hAnsiTheme="minorHAnsi" w:cstheme="minorBidi"/>
          <w:noProof/>
          <w:kern w:val="2"/>
          <w:sz w:val="22"/>
          <w:szCs w:val="22"/>
          <w:lang w:eastAsia="en-GB"/>
          <w14:ligatures w14:val="standardContextual"/>
        </w:rPr>
        <w:tab/>
      </w:r>
      <w:r>
        <w:rPr>
          <w:noProof/>
        </w:rPr>
        <w:t>Example of Possible Implementation</w:t>
      </w:r>
      <w:r>
        <w:rPr>
          <w:noProof/>
        </w:rPr>
        <w:tab/>
      </w:r>
      <w:r>
        <w:rPr>
          <w:noProof/>
        </w:rPr>
        <w:fldChar w:fldCharType="begin" w:fldLock="1"/>
      </w:r>
      <w:r>
        <w:rPr>
          <w:noProof/>
        </w:rPr>
        <w:instrText xml:space="preserve"> PAGEREF _Toc160974674 \h </w:instrText>
      </w:r>
      <w:r>
        <w:rPr>
          <w:noProof/>
        </w:rPr>
      </w:r>
      <w:r>
        <w:rPr>
          <w:noProof/>
        </w:rPr>
        <w:fldChar w:fldCharType="separate"/>
      </w:r>
      <w:r>
        <w:rPr>
          <w:noProof/>
        </w:rPr>
        <w:t>299</w:t>
      </w:r>
      <w:r>
        <w:rPr>
          <w:noProof/>
        </w:rPr>
        <w:fldChar w:fldCharType="end"/>
      </w:r>
    </w:p>
    <w:p w14:paraId="13C069D4" w14:textId="1D2BD88F" w:rsidR="00A062F8" w:rsidRDefault="00A062F8">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CP and UP Selection Functions with Control and User Plane Separation</w:t>
      </w:r>
      <w:r>
        <w:rPr>
          <w:noProof/>
        </w:rPr>
        <w:tab/>
      </w:r>
      <w:r>
        <w:rPr>
          <w:noProof/>
        </w:rPr>
        <w:fldChar w:fldCharType="begin" w:fldLock="1"/>
      </w:r>
      <w:r>
        <w:rPr>
          <w:noProof/>
        </w:rPr>
        <w:instrText xml:space="preserve"> PAGEREF _Toc160974675 \h </w:instrText>
      </w:r>
      <w:r>
        <w:rPr>
          <w:noProof/>
        </w:rPr>
      </w:r>
      <w:r>
        <w:rPr>
          <w:noProof/>
        </w:rPr>
        <w:fldChar w:fldCharType="separate"/>
      </w:r>
      <w:r>
        <w:rPr>
          <w:noProof/>
        </w:rPr>
        <w:t>299</w:t>
      </w:r>
      <w:r>
        <w:rPr>
          <w:noProof/>
        </w:rPr>
        <w:fldChar w:fldCharType="end"/>
      </w:r>
    </w:p>
    <w:p w14:paraId="57A89972" w14:textId="73848055"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CP Selection Function</w:t>
      </w:r>
      <w:r>
        <w:rPr>
          <w:noProof/>
        </w:rPr>
        <w:tab/>
      </w:r>
      <w:r>
        <w:rPr>
          <w:noProof/>
        </w:rPr>
        <w:fldChar w:fldCharType="begin" w:fldLock="1"/>
      </w:r>
      <w:r>
        <w:rPr>
          <w:noProof/>
        </w:rPr>
        <w:instrText xml:space="preserve"> PAGEREF _Toc160974676 \h </w:instrText>
      </w:r>
      <w:r>
        <w:rPr>
          <w:noProof/>
        </w:rPr>
      </w:r>
      <w:r>
        <w:rPr>
          <w:noProof/>
        </w:rPr>
        <w:fldChar w:fldCharType="separate"/>
      </w:r>
      <w:r>
        <w:rPr>
          <w:noProof/>
        </w:rPr>
        <w:t>299</w:t>
      </w:r>
      <w:r>
        <w:rPr>
          <w:noProof/>
        </w:rPr>
        <w:fldChar w:fldCharType="end"/>
      </w:r>
    </w:p>
    <w:p w14:paraId="7A13836D" w14:textId="6A6E8057"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_Toc160974677 \h </w:instrText>
      </w:r>
      <w:r>
        <w:rPr>
          <w:noProof/>
        </w:rPr>
      </w:r>
      <w:r>
        <w:rPr>
          <w:noProof/>
        </w:rPr>
        <w:fldChar w:fldCharType="separate"/>
      </w:r>
      <w:r>
        <w:rPr>
          <w:noProof/>
        </w:rPr>
        <w:t>299</w:t>
      </w:r>
      <w:r>
        <w:rPr>
          <w:noProof/>
        </w:rPr>
        <w:fldChar w:fldCharType="end"/>
      </w:r>
    </w:p>
    <w:p w14:paraId="59A5E4B5" w14:textId="48CDE295"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UP Selection Function</w:t>
      </w:r>
      <w:r>
        <w:rPr>
          <w:noProof/>
        </w:rPr>
        <w:tab/>
      </w:r>
      <w:r>
        <w:rPr>
          <w:noProof/>
        </w:rPr>
        <w:fldChar w:fldCharType="begin" w:fldLock="1"/>
      </w:r>
      <w:r>
        <w:rPr>
          <w:noProof/>
        </w:rPr>
        <w:instrText xml:space="preserve"> PAGEREF _Toc160974678 \h </w:instrText>
      </w:r>
      <w:r>
        <w:rPr>
          <w:noProof/>
        </w:rPr>
      </w:r>
      <w:r>
        <w:rPr>
          <w:noProof/>
        </w:rPr>
        <w:fldChar w:fldCharType="separate"/>
      </w:r>
      <w:r>
        <w:rPr>
          <w:noProof/>
        </w:rPr>
        <w:t>300</w:t>
      </w:r>
      <w:r>
        <w:rPr>
          <w:noProof/>
        </w:rPr>
        <w:fldChar w:fldCharType="end"/>
      </w:r>
    </w:p>
    <w:p w14:paraId="4C43D430" w14:textId="73BE8F5D"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_Toc160974679 \h </w:instrText>
      </w:r>
      <w:r>
        <w:rPr>
          <w:noProof/>
        </w:rPr>
      </w:r>
      <w:r>
        <w:rPr>
          <w:noProof/>
        </w:rPr>
        <w:fldChar w:fldCharType="separate"/>
      </w:r>
      <w:r>
        <w:rPr>
          <w:noProof/>
        </w:rPr>
        <w:t>300</w:t>
      </w:r>
      <w:r>
        <w:rPr>
          <w:noProof/>
        </w:rPr>
        <w:fldChar w:fldCharType="end"/>
      </w:r>
    </w:p>
    <w:p w14:paraId="61300682" w14:textId="095E5737"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B.2.2</w:t>
      </w:r>
      <w:r>
        <w:rPr>
          <w:rFonts w:asciiTheme="minorHAnsi" w:eastAsiaTheme="minorEastAsia" w:hAnsiTheme="minorHAnsi" w:cstheme="minorBidi"/>
          <w:noProof/>
          <w:kern w:val="2"/>
          <w:sz w:val="22"/>
          <w:szCs w:val="22"/>
          <w:lang w:eastAsia="en-GB"/>
          <w14:ligatures w14:val="standardContextual"/>
        </w:rPr>
        <w:tab/>
      </w:r>
      <w:r>
        <w:rPr>
          <w:noProof/>
        </w:rPr>
        <w:t>SGW-U Selection Function</w:t>
      </w:r>
      <w:r>
        <w:rPr>
          <w:noProof/>
        </w:rPr>
        <w:tab/>
      </w:r>
      <w:r>
        <w:rPr>
          <w:noProof/>
        </w:rPr>
        <w:fldChar w:fldCharType="begin" w:fldLock="1"/>
      </w:r>
      <w:r>
        <w:rPr>
          <w:noProof/>
        </w:rPr>
        <w:instrText xml:space="preserve"> PAGEREF _Toc160974680 \h </w:instrText>
      </w:r>
      <w:r>
        <w:rPr>
          <w:noProof/>
        </w:rPr>
      </w:r>
      <w:r>
        <w:rPr>
          <w:noProof/>
        </w:rPr>
        <w:fldChar w:fldCharType="separate"/>
      </w:r>
      <w:r>
        <w:rPr>
          <w:noProof/>
        </w:rPr>
        <w:t>300</w:t>
      </w:r>
      <w:r>
        <w:rPr>
          <w:noProof/>
        </w:rPr>
        <w:fldChar w:fldCharType="end"/>
      </w:r>
    </w:p>
    <w:p w14:paraId="0A769799" w14:textId="6F442449"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B.2.3</w:t>
      </w:r>
      <w:r>
        <w:rPr>
          <w:rFonts w:asciiTheme="minorHAnsi" w:eastAsiaTheme="minorEastAsia" w:hAnsiTheme="minorHAnsi" w:cstheme="minorBidi"/>
          <w:noProof/>
          <w:kern w:val="2"/>
          <w:sz w:val="22"/>
          <w:szCs w:val="22"/>
          <w:lang w:eastAsia="en-GB"/>
          <w14:ligatures w14:val="standardContextual"/>
        </w:rPr>
        <w:tab/>
      </w:r>
      <w:r>
        <w:rPr>
          <w:noProof/>
        </w:rPr>
        <w:t>PGW-U Selection Function</w:t>
      </w:r>
      <w:r>
        <w:rPr>
          <w:noProof/>
        </w:rPr>
        <w:tab/>
      </w:r>
      <w:r>
        <w:rPr>
          <w:noProof/>
        </w:rPr>
        <w:fldChar w:fldCharType="begin" w:fldLock="1"/>
      </w:r>
      <w:r>
        <w:rPr>
          <w:noProof/>
        </w:rPr>
        <w:instrText xml:space="preserve"> PAGEREF _Toc160974681 \h </w:instrText>
      </w:r>
      <w:r>
        <w:rPr>
          <w:noProof/>
        </w:rPr>
      </w:r>
      <w:r>
        <w:rPr>
          <w:noProof/>
        </w:rPr>
        <w:fldChar w:fldCharType="separate"/>
      </w:r>
      <w:r>
        <w:rPr>
          <w:noProof/>
        </w:rPr>
        <w:t>300</w:t>
      </w:r>
      <w:r>
        <w:rPr>
          <w:noProof/>
        </w:rPr>
        <w:fldChar w:fldCharType="end"/>
      </w:r>
    </w:p>
    <w:p w14:paraId="02A2916B" w14:textId="2A38E0FC"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B.2.4</w:t>
      </w:r>
      <w:r>
        <w:rPr>
          <w:rFonts w:asciiTheme="minorHAnsi" w:eastAsiaTheme="minorEastAsia" w:hAnsiTheme="minorHAnsi" w:cstheme="minorBidi"/>
          <w:noProof/>
          <w:kern w:val="2"/>
          <w:sz w:val="22"/>
          <w:szCs w:val="22"/>
          <w:lang w:eastAsia="en-GB"/>
          <w14:ligatures w14:val="standardContextual"/>
        </w:rPr>
        <w:tab/>
      </w:r>
      <w:r>
        <w:rPr>
          <w:noProof/>
        </w:rPr>
        <w:t>Combined SGW-U/PGW-U Selection Function</w:t>
      </w:r>
      <w:r>
        <w:rPr>
          <w:noProof/>
        </w:rPr>
        <w:tab/>
      </w:r>
      <w:r>
        <w:rPr>
          <w:noProof/>
        </w:rPr>
        <w:fldChar w:fldCharType="begin" w:fldLock="1"/>
      </w:r>
      <w:r>
        <w:rPr>
          <w:noProof/>
        </w:rPr>
        <w:instrText xml:space="preserve"> PAGEREF _Toc160974682 \h </w:instrText>
      </w:r>
      <w:r>
        <w:rPr>
          <w:noProof/>
        </w:rPr>
      </w:r>
      <w:r>
        <w:rPr>
          <w:noProof/>
        </w:rPr>
        <w:fldChar w:fldCharType="separate"/>
      </w:r>
      <w:r>
        <w:rPr>
          <w:noProof/>
        </w:rPr>
        <w:t>301</w:t>
      </w:r>
      <w:r>
        <w:rPr>
          <w:noProof/>
        </w:rPr>
        <w:fldChar w:fldCharType="end"/>
      </w:r>
    </w:p>
    <w:p w14:paraId="31B15844" w14:textId="7DA223DD"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B.2.5</w:t>
      </w:r>
      <w:r>
        <w:rPr>
          <w:rFonts w:asciiTheme="minorHAnsi" w:eastAsiaTheme="minorEastAsia" w:hAnsiTheme="minorHAnsi" w:cstheme="minorBidi"/>
          <w:noProof/>
          <w:kern w:val="2"/>
          <w:sz w:val="22"/>
          <w:szCs w:val="22"/>
          <w:lang w:eastAsia="en-GB"/>
          <w14:ligatures w14:val="standardContextual"/>
        </w:rPr>
        <w:tab/>
      </w:r>
      <w:r>
        <w:rPr>
          <w:noProof/>
        </w:rPr>
        <w:t>TDF-U selection function</w:t>
      </w:r>
      <w:r>
        <w:rPr>
          <w:noProof/>
        </w:rPr>
        <w:tab/>
      </w:r>
      <w:r>
        <w:rPr>
          <w:noProof/>
        </w:rPr>
        <w:fldChar w:fldCharType="begin" w:fldLock="1"/>
      </w:r>
      <w:r>
        <w:rPr>
          <w:noProof/>
        </w:rPr>
        <w:instrText xml:space="preserve"> PAGEREF _Toc160974683 \h </w:instrText>
      </w:r>
      <w:r>
        <w:rPr>
          <w:noProof/>
        </w:rPr>
      </w:r>
      <w:r>
        <w:rPr>
          <w:noProof/>
        </w:rPr>
        <w:fldChar w:fldCharType="separate"/>
      </w:r>
      <w:r>
        <w:rPr>
          <w:noProof/>
        </w:rPr>
        <w:t>301</w:t>
      </w:r>
      <w:r>
        <w:rPr>
          <w:noProof/>
        </w:rPr>
        <w:fldChar w:fldCharType="end"/>
      </w:r>
    </w:p>
    <w:p w14:paraId="7B93EA7D" w14:textId="4AC7F57B"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B.2.6</w:t>
      </w:r>
      <w:r>
        <w:rPr>
          <w:rFonts w:asciiTheme="minorHAnsi" w:eastAsiaTheme="minorEastAsia" w:hAnsiTheme="minorHAnsi" w:cstheme="minorBidi"/>
          <w:noProof/>
          <w:kern w:val="2"/>
          <w:sz w:val="22"/>
          <w:szCs w:val="22"/>
          <w:lang w:eastAsia="en-GB"/>
          <w14:ligatures w14:val="standardContextual"/>
        </w:rPr>
        <w:tab/>
      </w:r>
      <w:r>
        <w:rPr>
          <w:noProof/>
        </w:rPr>
        <w:t>UP Selection Function Based on DNS</w:t>
      </w:r>
      <w:r>
        <w:rPr>
          <w:noProof/>
        </w:rPr>
        <w:tab/>
      </w:r>
      <w:r>
        <w:rPr>
          <w:noProof/>
        </w:rPr>
        <w:fldChar w:fldCharType="begin" w:fldLock="1"/>
      </w:r>
      <w:r>
        <w:rPr>
          <w:noProof/>
        </w:rPr>
        <w:instrText xml:space="preserve"> PAGEREF _Toc160974684 \h </w:instrText>
      </w:r>
      <w:r>
        <w:rPr>
          <w:noProof/>
        </w:rPr>
      </w:r>
      <w:r>
        <w:rPr>
          <w:noProof/>
        </w:rPr>
        <w:fldChar w:fldCharType="separate"/>
      </w:r>
      <w:r>
        <w:rPr>
          <w:noProof/>
        </w:rPr>
        <w:t>302</w:t>
      </w:r>
      <w:r>
        <w:rPr>
          <w:noProof/>
        </w:rPr>
        <w:fldChar w:fldCharType="end"/>
      </w:r>
    </w:p>
    <w:p w14:paraId="7497C0AE" w14:textId="3187432D"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B.2.6.1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_Toc160974685 \h </w:instrText>
      </w:r>
      <w:r>
        <w:rPr>
          <w:noProof/>
        </w:rPr>
      </w:r>
      <w:r>
        <w:rPr>
          <w:noProof/>
        </w:rPr>
        <w:fldChar w:fldCharType="separate"/>
      </w:r>
      <w:r>
        <w:rPr>
          <w:noProof/>
        </w:rPr>
        <w:t>302</w:t>
      </w:r>
      <w:r>
        <w:rPr>
          <w:noProof/>
        </w:rPr>
        <w:fldChar w:fldCharType="end"/>
      </w:r>
    </w:p>
    <w:p w14:paraId="7CC7DC67" w14:textId="5C9819D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B.2.6.2</w:t>
      </w:r>
      <w:r>
        <w:rPr>
          <w:rFonts w:asciiTheme="minorHAnsi" w:eastAsiaTheme="minorEastAsia" w:hAnsiTheme="minorHAnsi" w:cstheme="minorBidi"/>
          <w:noProof/>
          <w:kern w:val="2"/>
          <w:sz w:val="22"/>
          <w:szCs w:val="22"/>
          <w:lang w:eastAsia="en-GB"/>
          <w14:ligatures w14:val="standardContextual"/>
        </w:rPr>
        <w:tab/>
      </w:r>
      <w:r>
        <w:rPr>
          <w:noProof/>
        </w:rPr>
        <w:t>SGW-U Selection Function Based on DNS</w:t>
      </w:r>
      <w:r>
        <w:rPr>
          <w:noProof/>
        </w:rPr>
        <w:tab/>
      </w:r>
      <w:r>
        <w:rPr>
          <w:noProof/>
        </w:rPr>
        <w:fldChar w:fldCharType="begin" w:fldLock="1"/>
      </w:r>
      <w:r>
        <w:rPr>
          <w:noProof/>
        </w:rPr>
        <w:instrText xml:space="preserve"> PAGEREF _Toc160974686 \h </w:instrText>
      </w:r>
      <w:r>
        <w:rPr>
          <w:noProof/>
        </w:rPr>
      </w:r>
      <w:r>
        <w:rPr>
          <w:noProof/>
        </w:rPr>
        <w:fldChar w:fldCharType="separate"/>
      </w:r>
      <w:r>
        <w:rPr>
          <w:noProof/>
        </w:rPr>
        <w:t>302</w:t>
      </w:r>
      <w:r>
        <w:rPr>
          <w:noProof/>
        </w:rPr>
        <w:fldChar w:fldCharType="end"/>
      </w:r>
    </w:p>
    <w:p w14:paraId="1A5F4BBD" w14:textId="0E252769"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B.2.6.3</w:t>
      </w:r>
      <w:r>
        <w:rPr>
          <w:rFonts w:asciiTheme="minorHAnsi" w:eastAsiaTheme="minorEastAsia" w:hAnsiTheme="minorHAnsi" w:cstheme="minorBidi"/>
          <w:noProof/>
          <w:kern w:val="2"/>
          <w:sz w:val="22"/>
          <w:szCs w:val="22"/>
          <w:lang w:eastAsia="en-GB"/>
          <w14:ligatures w14:val="standardContextual"/>
        </w:rPr>
        <w:tab/>
      </w:r>
      <w:r>
        <w:rPr>
          <w:noProof/>
        </w:rPr>
        <w:t>PGW-U Selection Function Based on DNS</w:t>
      </w:r>
      <w:r>
        <w:rPr>
          <w:noProof/>
        </w:rPr>
        <w:tab/>
      </w:r>
      <w:r>
        <w:rPr>
          <w:noProof/>
        </w:rPr>
        <w:fldChar w:fldCharType="begin" w:fldLock="1"/>
      </w:r>
      <w:r>
        <w:rPr>
          <w:noProof/>
        </w:rPr>
        <w:instrText xml:space="preserve"> PAGEREF _Toc160974687 \h </w:instrText>
      </w:r>
      <w:r>
        <w:rPr>
          <w:noProof/>
        </w:rPr>
      </w:r>
      <w:r>
        <w:rPr>
          <w:noProof/>
        </w:rPr>
        <w:fldChar w:fldCharType="separate"/>
      </w:r>
      <w:r>
        <w:rPr>
          <w:noProof/>
        </w:rPr>
        <w:t>302</w:t>
      </w:r>
      <w:r>
        <w:rPr>
          <w:noProof/>
        </w:rPr>
        <w:fldChar w:fldCharType="end"/>
      </w:r>
    </w:p>
    <w:p w14:paraId="54E94FED" w14:textId="56AAD7DB"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B.2.6.4</w:t>
      </w:r>
      <w:r>
        <w:rPr>
          <w:rFonts w:asciiTheme="minorHAnsi" w:eastAsiaTheme="minorEastAsia" w:hAnsiTheme="minorHAnsi" w:cstheme="minorBidi"/>
          <w:noProof/>
          <w:kern w:val="2"/>
          <w:sz w:val="22"/>
          <w:szCs w:val="22"/>
          <w:lang w:eastAsia="en-GB"/>
          <w14:ligatures w14:val="standardContextual"/>
        </w:rPr>
        <w:tab/>
      </w:r>
      <w:r>
        <w:rPr>
          <w:noProof/>
        </w:rPr>
        <w:t>Combined SGW-U/PGW-U Selection Function Based on DNS</w:t>
      </w:r>
      <w:r>
        <w:rPr>
          <w:noProof/>
        </w:rPr>
        <w:tab/>
      </w:r>
      <w:r>
        <w:rPr>
          <w:noProof/>
        </w:rPr>
        <w:fldChar w:fldCharType="begin" w:fldLock="1"/>
      </w:r>
      <w:r>
        <w:rPr>
          <w:noProof/>
        </w:rPr>
        <w:instrText xml:space="preserve"> PAGEREF _Toc160974688 \h </w:instrText>
      </w:r>
      <w:r>
        <w:rPr>
          <w:noProof/>
        </w:rPr>
      </w:r>
      <w:r>
        <w:rPr>
          <w:noProof/>
        </w:rPr>
        <w:fldChar w:fldCharType="separate"/>
      </w:r>
      <w:r>
        <w:rPr>
          <w:noProof/>
        </w:rPr>
        <w:t>302</w:t>
      </w:r>
      <w:r>
        <w:rPr>
          <w:noProof/>
        </w:rPr>
        <w:fldChar w:fldCharType="end"/>
      </w:r>
    </w:p>
    <w:p w14:paraId="15AC0EC4" w14:textId="79C0090E" w:rsidR="00A062F8" w:rsidRDefault="00A062F8">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C (Informative):</w:t>
      </w:r>
      <w:r>
        <w:rPr>
          <w:noProof/>
        </w:rPr>
        <w:tab/>
        <w:t>Examples scenarios</w:t>
      </w:r>
      <w:r>
        <w:rPr>
          <w:noProof/>
        </w:rPr>
        <w:tab/>
      </w:r>
      <w:r>
        <w:rPr>
          <w:noProof/>
        </w:rPr>
        <w:fldChar w:fldCharType="begin" w:fldLock="1"/>
      </w:r>
      <w:r>
        <w:rPr>
          <w:noProof/>
        </w:rPr>
        <w:instrText xml:space="preserve"> PAGEREF _Toc160974689 \h </w:instrText>
      </w:r>
      <w:r>
        <w:rPr>
          <w:noProof/>
        </w:rPr>
      </w:r>
      <w:r>
        <w:rPr>
          <w:noProof/>
        </w:rPr>
        <w:fldChar w:fldCharType="separate"/>
      </w:r>
      <w:r>
        <w:rPr>
          <w:noProof/>
        </w:rPr>
        <w:t>302</w:t>
      </w:r>
      <w:r>
        <w:rPr>
          <w:noProof/>
        </w:rPr>
        <w:fldChar w:fldCharType="end"/>
      </w:r>
    </w:p>
    <w:p w14:paraId="04BF3C9D" w14:textId="2212E00C"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_Toc160974690 \h </w:instrText>
      </w:r>
      <w:r>
        <w:rPr>
          <w:noProof/>
        </w:rPr>
      </w:r>
      <w:r>
        <w:rPr>
          <w:noProof/>
        </w:rPr>
        <w:fldChar w:fldCharType="separate"/>
      </w:r>
      <w:r>
        <w:rPr>
          <w:noProof/>
        </w:rPr>
        <w:t>302</w:t>
      </w:r>
      <w:r>
        <w:rPr>
          <w:noProof/>
        </w:rPr>
        <w:fldChar w:fldCharType="end"/>
      </w:r>
    </w:p>
    <w:p w14:paraId="37850A7C" w14:textId="07A30409"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Charging Support</w:t>
      </w:r>
      <w:r>
        <w:rPr>
          <w:noProof/>
        </w:rPr>
        <w:tab/>
      </w:r>
      <w:r>
        <w:rPr>
          <w:noProof/>
        </w:rPr>
        <w:fldChar w:fldCharType="begin" w:fldLock="1"/>
      </w:r>
      <w:r>
        <w:rPr>
          <w:noProof/>
        </w:rPr>
        <w:instrText xml:space="preserve"> PAGEREF _Toc160974691 \h </w:instrText>
      </w:r>
      <w:r>
        <w:rPr>
          <w:noProof/>
        </w:rPr>
      </w:r>
      <w:r>
        <w:rPr>
          <w:noProof/>
        </w:rPr>
        <w:fldChar w:fldCharType="separate"/>
      </w:r>
      <w:r>
        <w:rPr>
          <w:noProof/>
        </w:rPr>
        <w:t>303</w:t>
      </w:r>
      <w:r>
        <w:rPr>
          <w:noProof/>
        </w:rPr>
        <w:fldChar w:fldCharType="end"/>
      </w:r>
    </w:p>
    <w:p w14:paraId="05EFFA69" w14:textId="62D99B68"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C.2.1</w:t>
      </w:r>
      <w:r>
        <w:rPr>
          <w:rFonts w:asciiTheme="minorHAnsi" w:eastAsiaTheme="minorEastAsia" w:hAnsiTheme="minorHAnsi" w:cstheme="minorBidi"/>
          <w:noProof/>
          <w:kern w:val="2"/>
          <w:sz w:val="22"/>
          <w:szCs w:val="22"/>
          <w:lang w:eastAsia="en-GB"/>
          <w14:ligatures w14:val="standardContextual"/>
        </w:rPr>
        <w:tab/>
      </w:r>
      <w:r>
        <w:rPr>
          <w:noProof/>
        </w:rPr>
        <w:t>Online Charging</w:t>
      </w:r>
      <w:r>
        <w:rPr>
          <w:noProof/>
        </w:rPr>
        <w:tab/>
      </w:r>
      <w:r>
        <w:rPr>
          <w:noProof/>
        </w:rPr>
        <w:fldChar w:fldCharType="begin" w:fldLock="1"/>
      </w:r>
      <w:r>
        <w:rPr>
          <w:noProof/>
        </w:rPr>
        <w:instrText xml:space="preserve"> PAGEREF _Toc160974692 \h </w:instrText>
      </w:r>
      <w:r>
        <w:rPr>
          <w:noProof/>
        </w:rPr>
      </w:r>
      <w:r>
        <w:rPr>
          <w:noProof/>
        </w:rPr>
        <w:fldChar w:fldCharType="separate"/>
      </w:r>
      <w:r>
        <w:rPr>
          <w:noProof/>
        </w:rPr>
        <w:t>303</w:t>
      </w:r>
      <w:r>
        <w:rPr>
          <w:noProof/>
        </w:rPr>
        <w:fldChar w:fldCharType="end"/>
      </w:r>
    </w:p>
    <w:p w14:paraId="62664CEF" w14:textId="0A36A194"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C.2.1.1</w:t>
      </w:r>
      <w:r>
        <w:rPr>
          <w:rFonts w:asciiTheme="minorHAnsi" w:eastAsiaTheme="minorEastAsia" w:hAnsiTheme="minorHAnsi" w:cstheme="minorBidi"/>
          <w:noProof/>
          <w:kern w:val="2"/>
          <w:sz w:val="22"/>
          <w:szCs w:val="22"/>
          <w:lang w:eastAsia="en-GB"/>
          <w14:ligatures w14:val="standardContextual"/>
        </w:rPr>
        <w:tab/>
      </w:r>
      <w:r>
        <w:rPr>
          <w:noProof/>
        </w:rPr>
        <w:t>Online Charging Call Flow – Normal Scenario</w:t>
      </w:r>
      <w:r>
        <w:rPr>
          <w:noProof/>
        </w:rPr>
        <w:tab/>
      </w:r>
      <w:r>
        <w:rPr>
          <w:noProof/>
        </w:rPr>
        <w:fldChar w:fldCharType="begin" w:fldLock="1"/>
      </w:r>
      <w:r>
        <w:rPr>
          <w:noProof/>
        </w:rPr>
        <w:instrText xml:space="preserve"> PAGEREF _Toc160974693 \h </w:instrText>
      </w:r>
      <w:r>
        <w:rPr>
          <w:noProof/>
        </w:rPr>
      </w:r>
      <w:r>
        <w:rPr>
          <w:noProof/>
        </w:rPr>
        <w:fldChar w:fldCharType="separate"/>
      </w:r>
      <w:r>
        <w:rPr>
          <w:noProof/>
        </w:rPr>
        <w:t>303</w:t>
      </w:r>
      <w:r>
        <w:rPr>
          <w:noProof/>
        </w:rPr>
        <w:fldChar w:fldCharType="end"/>
      </w:r>
    </w:p>
    <w:p w14:paraId="09A24EE9" w14:textId="040D36D0" w:rsidR="00A062F8" w:rsidRDefault="00A062F8">
      <w:pPr>
        <w:pStyle w:val="TOC3"/>
        <w:rPr>
          <w:rFonts w:asciiTheme="minorHAnsi" w:eastAsiaTheme="minorEastAsia" w:hAnsiTheme="minorHAnsi" w:cstheme="minorBidi"/>
          <w:noProof/>
          <w:kern w:val="2"/>
          <w:sz w:val="22"/>
          <w:szCs w:val="22"/>
          <w:lang w:eastAsia="en-GB"/>
          <w14:ligatures w14:val="standardContextual"/>
        </w:rPr>
      </w:pPr>
      <w:r>
        <w:rPr>
          <w:noProof/>
        </w:rPr>
        <w:t>C.2.1.2</w:t>
      </w:r>
      <w:r>
        <w:rPr>
          <w:rFonts w:asciiTheme="minorHAnsi" w:eastAsiaTheme="minorEastAsia" w:hAnsiTheme="minorHAnsi" w:cstheme="minorBidi"/>
          <w:noProof/>
          <w:kern w:val="2"/>
          <w:sz w:val="22"/>
          <w:szCs w:val="22"/>
          <w:lang w:eastAsia="en-GB"/>
          <w14:ligatures w14:val="standardContextual"/>
        </w:rPr>
        <w:tab/>
      </w:r>
      <w:r>
        <w:rPr>
          <w:noProof/>
        </w:rPr>
        <w:t>Online Charging Call Flow with Credit Pooling</w:t>
      </w:r>
      <w:r>
        <w:rPr>
          <w:noProof/>
        </w:rPr>
        <w:tab/>
      </w:r>
      <w:r>
        <w:rPr>
          <w:noProof/>
        </w:rPr>
        <w:fldChar w:fldCharType="begin" w:fldLock="1"/>
      </w:r>
      <w:r>
        <w:rPr>
          <w:noProof/>
        </w:rPr>
        <w:instrText xml:space="preserve"> PAGEREF _Toc160974694 \h </w:instrText>
      </w:r>
      <w:r>
        <w:rPr>
          <w:noProof/>
        </w:rPr>
      </w:r>
      <w:r>
        <w:rPr>
          <w:noProof/>
        </w:rPr>
        <w:fldChar w:fldCharType="separate"/>
      </w:r>
      <w:r>
        <w:rPr>
          <w:noProof/>
        </w:rPr>
        <w:t>305</w:t>
      </w:r>
      <w:r>
        <w:rPr>
          <w:noProof/>
        </w:rPr>
        <w:fldChar w:fldCharType="end"/>
      </w:r>
    </w:p>
    <w:p w14:paraId="32B9EB34" w14:textId="2D53605F"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C.2.1.2.1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_Toc160974695 \h </w:instrText>
      </w:r>
      <w:r>
        <w:rPr>
          <w:noProof/>
        </w:rPr>
      </w:r>
      <w:r>
        <w:rPr>
          <w:noProof/>
        </w:rPr>
        <w:fldChar w:fldCharType="separate"/>
      </w:r>
      <w:r>
        <w:rPr>
          <w:noProof/>
        </w:rPr>
        <w:t>305</w:t>
      </w:r>
      <w:r>
        <w:rPr>
          <w:noProof/>
        </w:rPr>
        <w:fldChar w:fldCharType="end"/>
      </w:r>
    </w:p>
    <w:p w14:paraId="21810A53" w14:textId="6A4DDDAD"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C.2.1.2.2</w:t>
      </w:r>
      <w:r>
        <w:rPr>
          <w:rFonts w:asciiTheme="minorHAnsi" w:eastAsiaTheme="minorEastAsia" w:hAnsiTheme="minorHAnsi" w:cstheme="minorBidi"/>
          <w:noProof/>
          <w:kern w:val="2"/>
          <w:sz w:val="22"/>
          <w:szCs w:val="22"/>
          <w:lang w:eastAsia="en-GB"/>
          <w14:ligatures w14:val="standardContextual"/>
        </w:rPr>
        <w:tab/>
      </w:r>
      <w:r>
        <w:rPr>
          <w:noProof/>
        </w:rPr>
        <w:t>Example Call Flow 1</w:t>
      </w:r>
      <w:r>
        <w:rPr>
          <w:noProof/>
        </w:rPr>
        <w:tab/>
      </w:r>
      <w:r>
        <w:rPr>
          <w:noProof/>
        </w:rPr>
        <w:fldChar w:fldCharType="begin" w:fldLock="1"/>
      </w:r>
      <w:r>
        <w:rPr>
          <w:noProof/>
        </w:rPr>
        <w:instrText xml:space="preserve"> PAGEREF _Toc160974696 \h </w:instrText>
      </w:r>
      <w:r>
        <w:rPr>
          <w:noProof/>
        </w:rPr>
      </w:r>
      <w:r>
        <w:rPr>
          <w:noProof/>
        </w:rPr>
        <w:fldChar w:fldCharType="separate"/>
      </w:r>
      <w:r>
        <w:rPr>
          <w:noProof/>
        </w:rPr>
        <w:t>305</w:t>
      </w:r>
      <w:r>
        <w:rPr>
          <w:noProof/>
        </w:rPr>
        <w:fldChar w:fldCharType="end"/>
      </w:r>
    </w:p>
    <w:p w14:paraId="6E75E339" w14:textId="1797D3CF" w:rsidR="00A062F8" w:rsidRDefault="00A062F8">
      <w:pPr>
        <w:pStyle w:val="TOC4"/>
        <w:rPr>
          <w:rFonts w:asciiTheme="minorHAnsi" w:eastAsiaTheme="minorEastAsia" w:hAnsiTheme="minorHAnsi" w:cstheme="minorBidi"/>
          <w:noProof/>
          <w:kern w:val="2"/>
          <w:sz w:val="22"/>
          <w:szCs w:val="22"/>
          <w:lang w:eastAsia="en-GB"/>
          <w14:ligatures w14:val="standardContextual"/>
        </w:rPr>
      </w:pPr>
      <w:r>
        <w:rPr>
          <w:noProof/>
        </w:rPr>
        <w:t>C.2.1.2.3</w:t>
      </w:r>
      <w:r>
        <w:rPr>
          <w:rFonts w:asciiTheme="minorHAnsi" w:eastAsiaTheme="minorEastAsia" w:hAnsiTheme="minorHAnsi" w:cstheme="minorBidi"/>
          <w:noProof/>
          <w:kern w:val="2"/>
          <w:sz w:val="22"/>
          <w:szCs w:val="22"/>
          <w:lang w:eastAsia="en-GB"/>
          <w14:ligatures w14:val="standardContextual"/>
        </w:rPr>
        <w:tab/>
      </w:r>
      <w:r>
        <w:rPr>
          <w:noProof/>
        </w:rPr>
        <w:t>Example Call Flow 2</w:t>
      </w:r>
      <w:r>
        <w:rPr>
          <w:noProof/>
        </w:rPr>
        <w:tab/>
      </w:r>
      <w:r>
        <w:rPr>
          <w:noProof/>
        </w:rPr>
        <w:fldChar w:fldCharType="begin" w:fldLock="1"/>
      </w:r>
      <w:r>
        <w:rPr>
          <w:noProof/>
        </w:rPr>
        <w:instrText xml:space="preserve"> PAGEREF _Toc160974697 \h </w:instrText>
      </w:r>
      <w:r>
        <w:rPr>
          <w:noProof/>
        </w:rPr>
      </w:r>
      <w:r>
        <w:rPr>
          <w:noProof/>
        </w:rPr>
        <w:fldChar w:fldCharType="separate"/>
      </w:r>
      <w:r>
        <w:rPr>
          <w:noProof/>
        </w:rPr>
        <w:t>307</w:t>
      </w:r>
      <w:r>
        <w:rPr>
          <w:noProof/>
        </w:rPr>
        <w:fldChar w:fldCharType="end"/>
      </w:r>
    </w:p>
    <w:p w14:paraId="3B9AF014" w14:textId="3F8B731A" w:rsidR="00A062F8" w:rsidRDefault="00A062F8">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Use of PFCP over N16a for the support of traffic offload by UPF controlled by I-SMF</w:t>
      </w:r>
      <w:r>
        <w:rPr>
          <w:noProof/>
        </w:rPr>
        <w:tab/>
      </w:r>
      <w:r>
        <w:rPr>
          <w:noProof/>
        </w:rPr>
        <w:fldChar w:fldCharType="begin" w:fldLock="1"/>
      </w:r>
      <w:r>
        <w:rPr>
          <w:noProof/>
        </w:rPr>
        <w:instrText xml:space="preserve"> PAGEREF _Toc160974698 \h </w:instrText>
      </w:r>
      <w:r>
        <w:rPr>
          <w:noProof/>
        </w:rPr>
      </w:r>
      <w:r>
        <w:rPr>
          <w:noProof/>
        </w:rPr>
        <w:fldChar w:fldCharType="separate"/>
      </w:r>
      <w:r>
        <w:rPr>
          <w:noProof/>
        </w:rPr>
        <w:t>309</w:t>
      </w:r>
      <w:r>
        <w:rPr>
          <w:noProof/>
        </w:rPr>
        <w:fldChar w:fldCharType="end"/>
      </w:r>
    </w:p>
    <w:p w14:paraId="41F8F82C" w14:textId="118BF079"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_Toc160974699 \h </w:instrText>
      </w:r>
      <w:r>
        <w:rPr>
          <w:noProof/>
        </w:rPr>
      </w:r>
      <w:r>
        <w:rPr>
          <w:noProof/>
        </w:rPr>
        <w:fldChar w:fldCharType="separate"/>
      </w:r>
      <w:r>
        <w:rPr>
          <w:noProof/>
        </w:rPr>
        <w:t>309</w:t>
      </w:r>
      <w:r>
        <w:rPr>
          <w:noProof/>
        </w:rPr>
        <w:fldChar w:fldCharType="end"/>
      </w:r>
    </w:p>
    <w:p w14:paraId="07557FB6" w14:textId="12E1702B"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_Toc160974700 \h </w:instrText>
      </w:r>
      <w:r>
        <w:rPr>
          <w:noProof/>
        </w:rPr>
      </w:r>
      <w:r>
        <w:rPr>
          <w:noProof/>
        </w:rPr>
        <w:fldChar w:fldCharType="separate"/>
      </w:r>
      <w:r>
        <w:rPr>
          <w:noProof/>
        </w:rPr>
        <w:t>310</w:t>
      </w:r>
      <w:r>
        <w:rPr>
          <w:noProof/>
        </w:rPr>
        <w:fldChar w:fldCharType="end"/>
      </w:r>
    </w:p>
    <w:p w14:paraId="761126C8" w14:textId="3AC73A28"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D.2.1</w:t>
      </w:r>
      <w:r>
        <w:rPr>
          <w:rFonts w:asciiTheme="minorHAnsi" w:eastAsiaTheme="minorEastAsia" w:hAnsiTheme="minorHAnsi" w:cstheme="minorBidi"/>
          <w:noProof/>
          <w:kern w:val="2"/>
          <w:sz w:val="22"/>
          <w:szCs w:val="22"/>
          <w:lang w:eastAsia="en-GB"/>
          <w14:ligatures w14:val="standardContextual"/>
        </w:rPr>
        <w:tab/>
      </w:r>
      <w:r>
        <w:rPr>
          <w:noProof/>
        </w:rPr>
        <w:t>Addition of PSA and UL CL/BP controlled by I-SMF</w:t>
      </w:r>
      <w:r>
        <w:rPr>
          <w:noProof/>
        </w:rPr>
        <w:tab/>
      </w:r>
      <w:r>
        <w:rPr>
          <w:noProof/>
        </w:rPr>
        <w:fldChar w:fldCharType="begin" w:fldLock="1"/>
      </w:r>
      <w:r>
        <w:rPr>
          <w:noProof/>
        </w:rPr>
        <w:instrText xml:space="preserve"> PAGEREF _Toc160974701 \h </w:instrText>
      </w:r>
      <w:r>
        <w:rPr>
          <w:noProof/>
        </w:rPr>
      </w:r>
      <w:r>
        <w:rPr>
          <w:noProof/>
        </w:rPr>
        <w:fldChar w:fldCharType="separate"/>
      </w:r>
      <w:r>
        <w:rPr>
          <w:noProof/>
        </w:rPr>
        <w:t>310</w:t>
      </w:r>
      <w:r>
        <w:rPr>
          <w:noProof/>
        </w:rPr>
        <w:fldChar w:fldCharType="end"/>
      </w:r>
    </w:p>
    <w:p w14:paraId="0B09B34E" w14:textId="5742951F"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D.2.2</w:t>
      </w:r>
      <w:r>
        <w:rPr>
          <w:rFonts w:asciiTheme="minorHAnsi" w:eastAsiaTheme="minorEastAsia" w:hAnsiTheme="minorHAnsi" w:cstheme="minorBidi"/>
          <w:noProof/>
          <w:kern w:val="2"/>
          <w:sz w:val="22"/>
          <w:szCs w:val="22"/>
          <w:lang w:eastAsia="en-GB"/>
          <w14:ligatures w14:val="standardContextual"/>
        </w:rPr>
        <w:tab/>
      </w:r>
      <w:r>
        <w:rPr>
          <w:noProof/>
        </w:rPr>
        <w:t>Removal of PSA and UL CL/BP</w:t>
      </w:r>
      <w:r>
        <w:rPr>
          <w:noProof/>
        </w:rPr>
        <w:tab/>
      </w:r>
      <w:r>
        <w:rPr>
          <w:noProof/>
        </w:rPr>
        <w:fldChar w:fldCharType="begin" w:fldLock="1"/>
      </w:r>
      <w:r>
        <w:rPr>
          <w:noProof/>
        </w:rPr>
        <w:instrText xml:space="preserve"> PAGEREF _Toc160974702 \h </w:instrText>
      </w:r>
      <w:r>
        <w:rPr>
          <w:noProof/>
        </w:rPr>
      </w:r>
      <w:r>
        <w:rPr>
          <w:noProof/>
        </w:rPr>
        <w:fldChar w:fldCharType="separate"/>
      </w:r>
      <w:r>
        <w:rPr>
          <w:noProof/>
        </w:rPr>
        <w:t>314</w:t>
      </w:r>
      <w:r>
        <w:rPr>
          <w:noProof/>
        </w:rPr>
        <w:fldChar w:fldCharType="end"/>
      </w:r>
    </w:p>
    <w:p w14:paraId="0E307980" w14:textId="0C39D99E"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D.2.3</w:t>
      </w:r>
      <w:r>
        <w:rPr>
          <w:rFonts w:asciiTheme="minorHAnsi" w:eastAsiaTheme="minorEastAsia" w:hAnsiTheme="minorHAnsi" w:cstheme="minorBidi"/>
          <w:noProof/>
          <w:kern w:val="2"/>
          <w:sz w:val="22"/>
          <w:szCs w:val="22"/>
          <w:lang w:eastAsia="en-GB"/>
          <w14:ligatures w14:val="standardContextual"/>
        </w:rPr>
        <w:tab/>
      </w:r>
      <w:r>
        <w:rPr>
          <w:noProof/>
        </w:rPr>
        <w:t>Change of PSA</w:t>
      </w:r>
      <w:r>
        <w:rPr>
          <w:noProof/>
        </w:rPr>
        <w:tab/>
      </w:r>
      <w:r>
        <w:rPr>
          <w:noProof/>
        </w:rPr>
        <w:fldChar w:fldCharType="begin" w:fldLock="1"/>
      </w:r>
      <w:r>
        <w:rPr>
          <w:noProof/>
        </w:rPr>
        <w:instrText xml:space="preserve"> PAGEREF _Toc160974703 \h </w:instrText>
      </w:r>
      <w:r>
        <w:rPr>
          <w:noProof/>
        </w:rPr>
      </w:r>
      <w:r>
        <w:rPr>
          <w:noProof/>
        </w:rPr>
        <w:fldChar w:fldCharType="separate"/>
      </w:r>
      <w:r>
        <w:rPr>
          <w:noProof/>
        </w:rPr>
        <w:t>314</w:t>
      </w:r>
      <w:r>
        <w:rPr>
          <w:noProof/>
        </w:rPr>
        <w:fldChar w:fldCharType="end"/>
      </w:r>
    </w:p>
    <w:p w14:paraId="74B1E5E2" w14:textId="662AC442"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D.2.4</w:t>
      </w:r>
      <w:r>
        <w:rPr>
          <w:rFonts w:asciiTheme="minorHAnsi" w:eastAsiaTheme="minorEastAsia" w:hAnsiTheme="minorHAnsi" w:cstheme="minorBidi"/>
          <w:noProof/>
          <w:kern w:val="2"/>
          <w:sz w:val="22"/>
          <w:szCs w:val="22"/>
          <w:lang w:eastAsia="en-GB"/>
          <w14:ligatures w14:val="standardContextual"/>
        </w:rPr>
        <w:tab/>
      </w:r>
      <w:r>
        <w:rPr>
          <w:noProof/>
        </w:rPr>
        <w:t>Traffic Usage Reporting</w:t>
      </w:r>
      <w:r>
        <w:rPr>
          <w:noProof/>
        </w:rPr>
        <w:tab/>
      </w:r>
      <w:r>
        <w:rPr>
          <w:noProof/>
        </w:rPr>
        <w:fldChar w:fldCharType="begin" w:fldLock="1"/>
      </w:r>
      <w:r>
        <w:rPr>
          <w:noProof/>
        </w:rPr>
        <w:instrText xml:space="preserve"> PAGEREF _Toc160974704 \h </w:instrText>
      </w:r>
      <w:r>
        <w:rPr>
          <w:noProof/>
        </w:rPr>
      </w:r>
      <w:r>
        <w:rPr>
          <w:noProof/>
        </w:rPr>
        <w:fldChar w:fldCharType="separate"/>
      </w:r>
      <w:r>
        <w:rPr>
          <w:noProof/>
        </w:rPr>
        <w:t>314</w:t>
      </w:r>
      <w:r>
        <w:rPr>
          <w:noProof/>
        </w:rPr>
        <w:fldChar w:fldCharType="end"/>
      </w:r>
    </w:p>
    <w:p w14:paraId="67CD0CC1" w14:textId="2812DE82"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D.2.5</w:t>
      </w:r>
      <w:r>
        <w:rPr>
          <w:rFonts w:asciiTheme="minorHAnsi" w:eastAsiaTheme="minorEastAsia" w:hAnsiTheme="minorHAnsi" w:cstheme="minorBidi"/>
          <w:noProof/>
          <w:kern w:val="2"/>
          <w:sz w:val="22"/>
          <w:szCs w:val="22"/>
          <w:lang w:eastAsia="en-GB"/>
          <w14:ligatures w14:val="standardContextual"/>
        </w:rPr>
        <w:tab/>
      </w:r>
      <w:r>
        <w:rPr>
          <w:noProof/>
        </w:rPr>
        <w:t>Updating N4 information towards I-SMF</w:t>
      </w:r>
      <w:r>
        <w:rPr>
          <w:noProof/>
        </w:rPr>
        <w:tab/>
      </w:r>
      <w:r>
        <w:rPr>
          <w:noProof/>
        </w:rPr>
        <w:fldChar w:fldCharType="begin" w:fldLock="1"/>
      </w:r>
      <w:r>
        <w:rPr>
          <w:noProof/>
        </w:rPr>
        <w:instrText xml:space="preserve"> PAGEREF _Toc160974705 \h </w:instrText>
      </w:r>
      <w:r>
        <w:rPr>
          <w:noProof/>
        </w:rPr>
      </w:r>
      <w:r>
        <w:rPr>
          <w:noProof/>
        </w:rPr>
        <w:fldChar w:fldCharType="separate"/>
      </w:r>
      <w:r>
        <w:rPr>
          <w:noProof/>
        </w:rPr>
        <w:t>314</w:t>
      </w:r>
      <w:r>
        <w:rPr>
          <w:noProof/>
        </w:rPr>
        <w:fldChar w:fldCharType="end"/>
      </w:r>
    </w:p>
    <w:p w14:paraId="406F397B" w14:textId="04D41AE8"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D.2.6</w:t>
      </w:r>
      <w:r>
        <w:rPr>
          <w:rFonts w:asciiTheme="minorHAnsi" w:eastAsiaTheme="minorEastAsia" w:hAnsiTheme="minorHAnsi" w:cstheme="minorBidi"/>
          <w:noProof/>
          <w:kern w:val="2"/>
          <w:sz w:val="22"/>
          <w:szCs w:val="22"/>
          <w:lang w:eastAsia="en-GB"/>
          <w14:ligatures w14:val="standardContextual"/>
        </w:rPr>
        <w:tab/>
      </w:r>
      <w:r>
        <w:rPr>
          <w:noProof/>
        </w:rPr>
        <w:t>PDU session release</w:t>
      </w:r>
      <w:r>
        <w:rPr>
          <w:noProof/>
        </w:rPr>
        <w:tab/>
      </w:r>
      <w:r>
        <w:rPr>
          <w:noProof/>
        </w:rPr>
        <w:fldChar w:fldCharType="begin" w:fldLock="1"/>
      </w:r>
      <w:r>
        <w:rPr>
          <w:noProof/>
        </w:rPr>
        <w:instrText xml:space="preserve"> PAGEREF _Toc160974706 \h </w:instrText>
      </w:r>
      <w:r>
        <w:rPr>
          <w:noProof/>
        </w:rPr>
      </w:r>
      <w:r>
        <w:rPr>
          <w:noProof/>
        </w:rPr>
        <w:fldChar w:fldCharType="separate"/>
      </w:r>
      <w:r>
        <w:rPr>
          <w:noProof/>
        </w:rPr>
        <w:t>314</w:t>
      </w:r>
      <w:r>
        <w:rPr>
          <w:noProof/>
        </w:rPr>
        <w:fldChar w:fldCharType="end"/>
      </w:r>
    </w:p>
    <w:p w14:paraId="05FCF6B5" w14:textId="0ED4F3C2" w:rsidR="00A062F8" w:rsidRDefault="00A062F8">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w:t>
      </w:r>
      <w:r>
        <w:rPr>
          <w:noProof/>
        </w:rPr>
        <w:tab/>
        <w:t>Procedures Related to MPTCP Functionality</w:t>
      </w:r>
      <w:r>
        <w:rPr>
          <w:noProof/>
        </w:rPr>
        <w:tab/>
      </w:r>
      <w:r>
        <w:rPr>
          <w:noProof/>
        </w:rPr>
        <w:fldChar w:fldCharType="begin" w:fldLock="1"/>
      </w:r>
      <w:r>
        <w:rPr>
          <w:noProof/>
        </w:rPr>
        <w:instrText xml:space="preserve"> PAGEREF _Toc160974707 \h </w:instrText>
      </w:r>
      <w:r>
        <w:rPr>
          <w:noProof/>
        </w:rPr>
      </w:r>
      <w:r>
        <w:rPr>
          <w:noProof/>
        </w:rPr>
        <w:fldChar w:fldCharType="separate"/>
      </w:r>
      <w:r>
        <w:rPr>
          <w:noProof/>
        </w:rPr>
        <w:t>315</w:t>
      </w:r>
      <w:r>
        <w:rPr>
          <w:noProof/>
        </w:rPr>
        <w:fldChar w:fldCharType="end"/>
      </w:r>
    </w:p>
    <w:p w14:paraId="54913B1F" w14:textId="75F7AFE1"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_Toc160974708 \h </w:instrText>
      </w:r>
      <w:r>
        <w:rPr>
          <w:noProof/>
        </w:rPr>
      </w:r>
      <w:r>
        <w:rPr>
          <w:noProof/>
        </w:rPr>
        <w:fldChar w:fldCharType="separate"/>
      </w:r>
      <w:r>
        <w:rPr>
          <w:noProof/>
        </w:rPr>
        <w:t>315</w:t>
      </w:r>
      <w:r>
        <w:rPr>
          <w:noProof/>
        </w:rPr>
        <w:fldChar w:fldCharType="end"/>
      </w:r>
    </w:p>
    <w:p w14:paraId="6295E508" w14:textId="36F95645"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Multipath TCP Connection Setup</w:t>
      </w:r>
      <w:r>
        <w:rPr>
          <w:noProof/>
        </w:rPr>
        <w:tab/>
      </w:r>
      <w:r>
        <w:rPr>
          <w:noProof/>
        </w:rPr>
        <w:fldChar w:fldCharType="begin" w:fldLock="1"/>
      </w:r>
      <w:r>
        <w:rPr>
          <w:noProof/>
        </w:rPr>
        <w:instrText xml:space="preserve"> PAGEREF _Toc160974709 \h </w:instrText>
      </w:r>
      <w:r>
        <w:rPr>
          <w:noProof/>
        </w:rPr>
      </w:r>
      <w:r>
        <w:rPr>
          <w:noProof/>
        </w:rPr>
        <w:fldChar w:fldCharType="separate"/>
      </w:r>
      <w:r>
        <w:rPr>
          <w:noProof/>
        </w:rPr>
        <w:t>315</w:t>
      </w:r>
      <w:r>
        <w:rPr>
          <w:noProof/>
        </w:rPr>
        <w:fldChar w:fldCharType="end"/>
      </w:r>
    </w:p>
    <w:p w14:paraId="2B805CC4" w14:textId="53FEF257"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E.2.1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_Toc160974710 \h </w:instrText>
      </w:r>
      <w:r>
        <w:rPr>
          <w:noProof/>
        </w:rPr>
      </w:r>
      <w:r>
        <w:rPr>
          <w:noProof/>
        </w:rPr>
        <w:fldChar w:fldCharType="separate"/>
      </w:r>
      <w:r>
        <w:rPr>
          <w:noProof/>
        </w:rPr>
        <w:t>315</w:t>
      </w:r>
      <w:r>
        <w:rPr>
          <w:noProof/>
        </w:rPr>
        <w:fldChar w:fldCharType="end"/>
      </w:r>
    </w:p>
    <w:p w14:paraId="7673A484" w14:textId="5CDCDEFB"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E.2.2</w:t>
      </w:r>
      <w:r>
        <w:rPr>
          <w:rFonts w:asciiTheme="minorHAnsi" w:eastAsiaTheme="minorEastAsia" w:hAnsiTheme="minorHAnsi" w:cstheme="minorBidi"/>
          <w:noProof/>
          <w:kern w:val="2"/>
          <w:sz w:val="22"/>
          <w:szCs w:val="22"/>
          <w:lang w:eastAsia="en-GB"/>
          <w14:ligatures w14:val="standardContextual"/>
        </w:rPr>
        <w:tab/>
      </w:r>
      <w:r>
        <w:rPr>
          <w:noProof/>
        </w:rPr>
        <w:t>Outgoing Multipath TCP Connection Setup</w:t>
      </w:r>
      <w:r>
        <w:rPr>
          <w:noProof/>
        </w:rPr>
        <w:tab/>
      </w:r>
      <w:r>
        <w:rPr>
          <w:noProof/>
        </w:rPr>
        <w:fldChar w:fldCharType="begin" w:fldLock="1"/>
      </w:r>
      <w:r>
        <w:rPr>
          <w:noProof/>
        </w:rPr>
        <w:instrText xml:space="preserve"> PAGEREF _Toc160974711 \h </w:instrText>
      </w:r>
      <w:r>
        <w:rPr>
          <w:noProof/>
        </w:rPr>
      </w:r>
      <w:r>
        <w:rPr>
          <w:noProof/>
        </w:rPr>
        <w:fldChar w:fldCharType="separate"/>
      </w:r>
      <w:r>
        <w:rPr>
          <w:noProof/>
        </w:rPr>
        <w:t>315</w:t>
      </w:r>
      <w:r>
        <w:rPr>
          <w:noProof/>
        </w:rPr>
        <w:fldChar w:fldCharType="end"/>
      </w:r>
    </w:p>
    <w:p w14:paraId="4D7B4993" w14:textId="154CCEF6"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Incoming Multipath TCP Connection Setup</w:t>
      </w:r>
      <w:r>
        <w:rPr>
          <w:noProof/>
        </w:rPr>
        <w:tab/>
      </w:r>
      <w:r>
        <w:rPr>
          <w:noProof/>
        </w:rPr>
        <w:fldChar w:fldCharType="begin" w:fldLock="1"/>
      </w:r>
      <w:r>
        <w:rPr>
          <w:noProof/>
        </w:rPr>
        <w:instrText xml:space="preserve"> PAGEREF _Toc160974712 \h </w:instrText>
      </w:r>
      <w:r>
        <w:rPr>
          <w:noProof/>
        </w:rPr>
      </w:r>
      <w:r>
        <w:rPr>
          <w:noProof/>
        </w:rPr>
        <w:fldChar w:fldCharType="separate"/>
      </w:r>
      <w:r>
        <w:rPr>
          <w:noProof/>
        </w:rPr>
        <w:t>316</w:t>
      </w:r>
      <w:r>
        <w:rPr>
          <w:noProof/>
        </w:rPr>
        <w:fldChar w:fldCharType="end"/>
      </w:r>
    </w:p>
    <w:p w14:paraId="0DC25C5B" w14:textId="39E4833B"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MPTCP Session Entry Stored in MPTCP Proxy</w:t>
      </w:r>
      <w:r>
        <w:rPr>
          <w:noProof/>
        </w:rPr>
        <w:tab/>
      </w:r>
      <w:r>
        <w:rPr>
          <w:noProof/>
        </w:rPr>
        <w:fldChar w:fldCharType="begin" w:fldLock="1"/>
      </w:r>
      <w:r>
        <w:rPr>
          <w:noProof/>
        </w:rPr>
        <w:instrText xml:space="preserve"> PAGEREF _Toc160974713 \h </w:instrText>
      </w:r>
      <w:r>
        <w:rPr>
          <w:noProof/>
        </w:rPr>
      </w:r>
      <w:r>
        <w:rPr>
          <w:noProof/>
        </w:rPr>
        <w:fldChar w:fldCharType="separate"/>
      </w:r>
      <w:r>
        <w:rPr>
          <w:noProof/>
        </w:rPr>
        <w:t>316</w:t>
      </w:r>
      <w:r>
        <w:rPr>
          <w:noProof/>
        </w:rPr>
        <w:fldChar w:fldCharType="end"/>
      </w:r>
    </w:p>
    <w:p w14:paraId="745DBB43" w14:textId="2503A86D" w:rsidR="00A062F8" w:rsidRDefault="00A062F8">
      <w:pPr>
        <w:pStyle w:val="TOC1"/>
        <w:rPr>
          <w:rFonts w:asciiTheme="minorHAnsi" w:eastAsiaTheme="minorEastAsia" w:hAnsiTheme="minorHAnsi" w:cstheme="minorBidi"/>
          <w:noProof/>
          <w:kern w:val="2"/>
          <w:szCs w:val="22"/>
          <w:lang w:eastAsia="en-GB"/>
          <w14:ligatures w14:val="standardContextual"/>
        </w:rPr>
      </w:pPr>
      <w:r>
        <w:rPr>
          <w:noProof/>
        </w:rPr>
        <w:t>E.3</w:t>
      </w:r>
      <w:r>
        <w:rPr>
          <w:rFonts w:asciiTheme="minorHAnsi" w:eastAsiaTheme="minorEastAsia" w:hAnsiTheme="minorHAnsi" w:cstheme="minorBidi"/>
          <w:noProof/>
          <w:kern w:val="2"/>
          <w:szCs w:val="22"/>
          <w:lang w:eastAsia="en-GB"/>
          <w14:ligatures w14:val="standardContextual"/>
        </w:rPr>
        <w:tab/>
      </w:r>
      <w:r>
        <w:rPr>
          <w:noProof/>
        </w:rPr>
        <w:t>IP Translation Procedure</w:t>
      </w:r>
      <w:r>
        <w:rPr>
          <w:noProof/>
        </w:rPr>
        <w:tab/>
      </w:r>
      <w:r>
        <w:rPr>
          <w:noProof/>
        </w:rPr>
        <w:fldChar w:fldCharType="begin" w:fldLock="1"/>
      </w:r>
      <w:r>
        <w:rPr>
          <w:noProof/>
        </w:rPr>
        <w:instrText xml:space="preserve"> PAGEREF _Toc160974714 \h </w:instrText>
      </w:r>
      <w:r>
        <w:rPr>
          <w:noProof/>
        </w:rPr>
      </w:r>
      <w:r>
        <w:rPr>
          <w:noProof/>
        </w:rPr>
        <w:fldChar w:fldCharType="separate"/>
      </w:r>
      <w:r>
        <w:rPr>
          <w:noProof/>
        </w:rPr>
        <w:t>316</w:t>
      </w:r>
      <w:r>
        <w:rPr>
          <w:noProof/>
        </w:rPr>
        <w:fldChar w:fldCharType="end"/>
      </w:r>
    </w:p>
    <w:p w14:paraId="4AE5FFFC" w14:textId="6F0CD7B6"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E.3.1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_Toc160974715 \h </w:instrText>
      </w:r>
      <w:r>
        <w:rPr>
          <w:noProof/>
        </w:rPr>
      </w:r>
      <w:r>
        <w:rPr>
          <w:noProof/>
        </w:rPr>
        <w:fldChar w:fldCharType="separate"/>
      </w:r>
      <w:r>
        <w:rPr>
          <w:noProof/>
        </w:rPr>
        <w:t>316</w:t>
      </w:r>
      <w:r>
        <w:rPr>
          <w:noProof/>
        </w:rPr>
        <w:fldChar w:fldCharType="end"/>
      </w:r>
    </w:p>
    <w:p w14:paraId="749A501E" w14:textId="05468EB1"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E.3.2</w:t>
      </w:r>
      <w:r>
        <w:rPr>
          <w:rFonts w:asciiTheme="minorHAnsi" w:eastAsiaTheme="minorEastAsia" w:hAnsiTheme="minorHAnsi" w:cstheme="minorBidi"/>
          <w:noProof/>
          <w:kern w:val="2"/>
          <w:sz w:val="22"/>
          <w:szCs w:val="22"/>
          <w:lang w:eastAsia="en-GB"/>
          <w14:ligatures w14:val="standardContextual"/>
        </w:rPr>
        <w:tab/>
      </w:r>
      <w:r>
        <w:rPr>
          <w:noProof/>
        </w:rPr>
        <w:t>IP Translation on Uplink IP Packets</w:t>
      </w:r>
      <w:r>
        <w:rPr>
          <w:noProof/>
        </w:rPr>
        <w:tab/>
      </w:r>
      <w:r>
        <w:rPr>
          <w:noProof/>
        </w:rPr>
        <w:fldChar w:fldCharType="begin" w:fldLock="1"/>
      </w:r>
      <w:r>
        <w:rPr>
          <w:noProof/>
        </w:rPr>
        <w:instrText xml:space="preserve"> PAGEREF _Toc160974716 \h </w:instrText>
      </w:r>
      <w:r>
        <w:rPr>
          <w:noProof/>
        </w:rPr>
      </w:r>
      <w:r>
        <w:rPr>
          <w:noProof/>
        </w:rPr>
        <w:fldChar w:fldCharType="separate"/>
      </w:r>
      <w:r>
        <w:rPr>
          <w:noProof/>
        </w:rPr>
        <w:t>317</w:t>
      </w:r>
      <w:r>
        <w:rPr>
          <w:noProof/>
        </w:rPr>
        <w:fldChar w:fldCharType="end"/>
      </w:r>
    </w:p>
    <w:p w14:paraId="5F008C7A" w14:textId="3B9F6EE7" w:rsidR="00A062F8" w:rsidRDefault="00A062F8">
      <w:pPr>
        <w:pStyle w:val="TOC2"/>
        <w:rPr>
          <w:rFonts w:asciiTheme="minorHAnsi" w:eastAsiaTheme="minorEastAsia" w:hAnsiTheme="minorHAnsi" w:cstheme="minorBidi"/>
          <w:noProof/>
          <w:kern w:val="2"/>
          <w:sz w:val="22"/>
          <w:szCs w:val="22"/>
          <w:lang w:eastAsia="en-GB"/>
          <w14:ligatures w14:val="standardContextual"/>
        </w:rPr>
      </w:pPr>
      <w:r>
        <w:rPr>
          <w:noProof/>
        </w:rPr>
        <w:t>E.3.3</w:t>
      </w:r>
      <w:r>
        <w:rPr>
          <w:rFonts w:asciiTheme="minorHAnsi" w:eastAsiaTheme="minorEastAsia" w:hAnsiTheme="minorHAnsi" w:cstheme="minorBidi"/>
          <w:noProof/>
          <w:kern w:val="2"/>
          <w:sz w:val="22"/>
          <w:szCs w:val="22"/>
          <w:lang w:eastAsia="en-GB"/>
          <w14:ligatures w14:val="standardContextual"/>
        </w:rPr>
        <w:tab/>
      </w:r>
      <w:r>
        <w:rPr>
          <w:noProof/>
        </w:rPr>
        <w:t>IP Translation on Downlink IP Packets</w:t>
      </w:r>
      <w:r>
        <w:rPr>
          <w:noProof/>
        </w:rPr>
        <w:tab/>
      </w:r>
      <w:r>
        <w:rPr>
          <w:noProof/>
        </w:rPr>
        <w:fldChar w:fldCharType="begin" w:fldLock="1"/>
      </w:r>
      <w:r>
        <w:rPr>
          <w:noProof/>
        </w:rPr>
        <w:instrText xml:space="preserve"> PAGEREF _Toc160974717 \h </w:instrText>
      </w:r>
      <w:r>
        <w:rPr>
          <w:noProof/>
        </w:rPr>
      </w:r>
      <w:r>
        <w:rPr>
          <w:noProof/>
        </w:rPr>
        <w:fldChar w:fldCharType="separate"/>
      </w:r>
      <w:r>
        <w:rPr>
          <w:noProof/>
        </w:rPr>
        <w:t>317</w:t>
      </w:r>
      <w:r>
        <w:rPr>
          <w:noProof/>
        </w:rPr>
        <w:fldChar w:fldCharType="end"/>
      </w:r>
    </w:p>
    <w:p w14:paraId="331A0EA5" w14:textId="5940BB44" w:rsidR="00A062F8" w:rsidRDefault="00A062F8">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_Toc160974718 \h </w:instrText>
      </w:r>
      <w:r>
        <w:rPr>
          <w:noProof/>
        </w:rPr>
      </w:r>
      <w:r>
        <w:rPr>
          <w:noProof/>
        </w:rPr>
        <w:fldChar w:fldCharType="separate"/>
      </w:r>
      <w:r>
        <w:rPr>
          <w:noProof/>
        </w:rPr>
        <w:t>318</w:t>
      </w:r>
      <w:r>
        <w:rPr>
          <w:noProof/>
        </w:rPr>
        <w:fldChar w:fldCharType="end"/>
      </w:r>
    </w:p>
    <w:p w14:paraId="2AB0DA56" w14:textId="09B0A01E" w:rsidR="00080512" w:rsidRPr="004D3578" w:rsidRDefault="004D3578">
      <w:r w:rsidRPr="004D3578">
        <w:rPr>
          <w:noProof/>
          <w:sz w:val="22"/>
        </w:rPr>
        <w:fldChar w:fldCharType="end"/>
      </w:r>
    </w:p>
    <w:p w14:paraId="27E8D5B3" w14:textId="0876E4C5" w:rsidR="00080512" w:rsidRDefault="00080512" w:rsidP="00EE5860">
      <w:pPr>
        <w:pStyle w:val="Heading1"/>
      </w:pPr>
      <w:r w:rsidRPr="004D3578">
        <w:br w:type="page"/>
      </w:r>
      <w:bookmarkStart w:id="9" w:name="foreword"/>
      <w:bookmarkStart w:id="10" w:name="_Toc160974085"/>
      <w:bookmarkEnd w:id="9"/>
      <w:r w:rsidRPr="004D3578">
        <w:lastRenderedPageBreak/>
        <w:t>Foreword</w:t>
      </w:r>
      <w:bookmarkEnd w:id="10"/>
    </w:p>
    <w:p w14:paraId="01835715" w14:textId="5AB6FFB7" w:rsidR="00080512" w:rsidRPr="004D3578" w:rsidRDefault="00080512">
      <w:r w:rsidRPr="004D3578">
        <w:t xml:space="preserve">This Technical </w:t>
      </w:r>
      <w:bookmarkStart w:id="11" w:name="spectype3"/>
      <w:r w:rsidRPr="00EE5860">
        <w:t>Specification</w:t>
      </w:r>
      <w:bookmarkEnd w:id="11"/>
      <w:r w:rsidRPr="004D3578">
        <w:t xml:space="preserve"> has been produced by the 3</w:t>
      </w:r>
      <w:r w:rsidR="00F04712">
        <w:t>rd</w:t>
      </w:r>
      <w:r w:rsidRPr="004D3578">
        <w:t xml:space="preserve"> Generation Partnership Project (3GPP).</w:t>
      </w:r>
    </w:p>
    <w:p w14:paraId="26B084B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CE124C5" w14:textId="77777777" w:rsidR="00080512" w:rsidRPr="004D3578" w:rsidRDefault="00080512">
      <w:pPr>
        <w:pStyle w:val="B1"/>
      </w:pPr>
      <w:r w:rsidRPr="004D3578">
        <w:t>Version x.y.z</w:t>
      </w:r>
    </w:p>
    <w:p w14:paraId="444C844D" w14:textId="77777777" w:rsidR="00080512" w:rsidRPr="004D3578" w:rsidRDefault="00080512">
      <w:pPr>
        <w:pStyle w:val="B1"/>
      </w:pPr>
      <w:r w:rsidRPr="004D3578">
        <w:t>where:</w:t>
      </w:r>
    </w:p>
    <w:p w14:paraId="467C6154" w14:textId="77777777" w:rsidR="00080512" w:rsidRPr="004D3578" w:rsidRDefault="00080512">
      <w:pPr>
        <w:pStyle w:val="B2"/>
      </w:pPr>
      <w:r w:rsidRPr="004D3578">
        <w:t>x</w:t>
      </w:r>
      <w:r w:rsidRPr="004D3578">
        <w:tab/>
        <w:t>the first digit:</w:t>
      </w:r>
    </w:p>
    <w:p w14:paraId="2CAEA7D0" w14:textId="77777777" w:rsidR="00080512" w:rsidRPr="004D3578" w:rsidRDefault="00080512">
      <w:pPr>
        <w:pStyle w:val="B3"/>
      </w:pPr>
      <w:r w:rsidRPr="004D3578">
        <w:t>1</w:t>
      </w:r>
      <w:r w:rsidRPr="004D3578">
        <w:tab/>
        <w:t>presented to TSG for information;</w:t>
      </w:r>
    </w:p>
    <w:p w14:paraId="4368974D" w14:textId="77777777" w:rsidR="00080512" w:rsidRPr="004D3578" w:rsidRDefault="00080512">
      <w:pPr>
        <w:pStyle w:val="B3"/>
      </w:pPr>
      <w:r w:rsidRPr="004D3578">
        <w:t>2</w:t>
      </w:r>
      <w:r w:rsidRPr="004D3578">
        <w:tab/>
        <w:t>presented to TSG for approval;</w:t>
      </w:r>
    </w:p>
    <w:p w14:paraId="1E813C6B" w14:textId="77777777" w:rsidR="00080512" w:rsidRPr="004D3578" w:rsidRDefault="00080512">
      <w:pPr>
        <w:pStyle w:val="B3"/>
      </w:pPr>
      <w:r w:rsidRPr="004D3578">
        <w:t>3</w:t>
      </w:r>
      <w:r w:rsidRPr="004D3578">
        <w:tab/>
        <w:t>or greater indicates TSG approved document under change control.</w:t>
      </w:r>
    </w:p>
    <w:p w14:paraId="5EF787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91131AF" w14:textId="77777777" w:rsidR="00080512" w:rsidRDefault="00080512">
      <w:pPr>
        <w:pStyle w:val="B2"/>
      </w:pPr>
      <w:r w:rsidRPr="004D3578">
        <w:t>z</w:t>
      </w:r>
      <w:r w:rsidRPr="004D3578">
        <w:tab/>
        <w:t>the third digit is incremented when editorial only changes have been incorporated in the document.</w:t>
      </w:r>
    </w:p>
    <w:p w14:paraId="76035AB3" w14:textId="77777777" w:rsidR="008C384C" w:rsidRDefault="008C384C" w:rsidP="008C384C">
      <w:r>
        <w:t xml:space="preserve">In </w:t>
      </w:r>
      <w:r w:rsidR="0074026F">
        <w:t>the present</w:t>
      </w:r>
      <w:r>
        <w:t xml:space="preserve"> document, modal verbs have the following meanings:</w:t>
      </w:r>
    </w:p>
    <w:p w14:paraId="79BB7E8F" w14:textId="55898941" w:rsidR="008C384C" w:rsidRDefault="008C384C" w:rsidP="00774DA4">
      <w:pPr>
        <w:pStyle w:val="EX"/>
      </w:pPr>
      <w:r w:rsidRPr="008C384C">
        <w:rPr>
          <w:b/>
        </w:rPr>
        <w:t>shall</w:t>
      </w:r>
      <w:r w:rsidR="00415C19">
        <w:tab/>
      </w:r>
      <w:r>
        <w:t>indicates a mandatory requirement to do something</w:t>
      </w:r>
    </w:p>
    <w:p w14:paraId="28F325C4" w14:textId="77777777" w:rsidR="008C384C" w:rsidRDefault="008C384C" w:rsidP="00774DA4">
      <w:pPr>
        <w:pStyle w:val="EX"/>
      </w:pPr>
      <w:r w:rsidRPr="008C384C">
        <w:rPr>
          <w:b/>
        </w:rPr>
        <w:t>shall not</w:t>
      </w:r>
      <w:r>
        <w:tab/>
        <w:t>indicates an interdiction (</w:t>
      </w:r>
      <w:r w:rsidR="001F1132">
        <w:t>prohibition</w:t>
      </w:r>
      <w:r>
        <w:t>) to do something</w:t>
      </w:r>
    </w:p>
    <w:p w14:paraId="12FCA6C0" w14:textId="77777777" w:rsidR="00BA19ED" w:rsidRPr="004D3578" w:rsidRDefault="00BA19ED" w:rsidP="00A27486">
      <w:r>
        <w:t>The constructions "shall" and "shall not" are confined to the context of normative provisions, and do not appear in Technical Reports.</w:t>
      </w:r>
    </w:p>
    <w:p w14:paraId="0195BF5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8DAFB52" w14:textId="06B7F8AD" w:rsidR="008C384C" w:rsidRDefault="008C384C" w:rsidP="00774DA4">
      <w:pPr>
        <w:pStyle w:val="EX"/>
      </w:pPr>
      <w:r w:rsidRPr="008C384C">
        <w:rPr>
          <w:b/>
        </w:rPr>
        <w:t>should</w:t>
      </w:r>
      <w:r w:rsidR="00415C19">
        <w:tab/>
      </w:r>
      <w:r>
        <w:t>indicates a recommendation to do something</w:t>
      </w:r>
    </w:p>
    <w:p w14:paraId="33E85CE5" w14:textId="77777777" w:rsidR="008C384C" w:rsidRDefault="008C384C" w:rsidP="00774DA4">
      <w:pPr>
        <w:pStyle w:val="EX"/>
      </w:pPr>
      <w:r w:rsidRPr="008C384C">
        <w:rPr>
          <w:b/>
        </w:rPr>
        <w:t>should not</w:t>
      </w:r>
      <w:r>
        <w:tab/>
        <w:t>indicates a recommendation not to do something</w:t>
      </w:r>
    </w:p>
    <w:p w14:paraId="744095E7" w14:textId="556AEE50" w:rsidR="008C384C" w:rsidRDefault="008C384C" w:rsidP="00774DA4">
      <w:pPr>
        <w:pStyle w:val="EX"/>
      </w:pPr>
      <w:r w:rsidRPr="00774DA4">
        <w:rPr>
          <w:b/>
        </w:rPr>
        <w:t>may</w:t>
      </w:r>
      <w:r w:rsidR="00415C19">
        <w:tab/>
      </w:r>
      <w:r>
        <w:t>indicates permission to do something</w:t>
      </w:r>
    </w:p>
    <w:p w14:paraId="6CC3C184" w14:textId="77777777" w:rsidR="008C384C" w:rsidRDefault="008C384C" w:rsidP="00774DA4">
      <w:pPr>
        <w:pStyle w:val="EX"/>
      </w:pPr>
      <w:r w:rsidRPr="00774DA4">
        <w:rPr>
          <w:b/>
        </w:rPr>
        <w:t>need not</w:t>
      </w:r>
      <w:r>
        <w:tab/>
        <w:t>indicates permission not to do something</w:t>
      </w:r>
    </w:p>
    <w:p w14:paraId="2CE3D5D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B909BA9" w14:textId="3A198F45" w:rsidR="008C384C" w:rsidRDefault="008C384C" w:rsidP="00774DA4">
      <w:pPr>
        <w:pStyle w:val="EX"/>
      </w:pPr>
      <w:r w:rsidRPr="00774DA4">
        <w:rPr>
          <w:b/>
        </w:rPr>
        <w:t>can</w:t>
      </w:r>
      <w:r w:rsidR="00415C19">
        <w:tab/>
      </w:r>
      <w:r>
        <w:t>indicates</w:t>
      </w:r>
      <w:r w:rsidR="00774DA4">
        <w:t xml:space="preserve"> that something is possible</w:t>
      </w:r>
    </w:p>
    <w:p w14:paraId="35B07F75" w14:textId="0E49E786" w:rsidR="00774DA4" w:rsidRDefault="00774DA4" w:rsidP="00774DA4">
      <w:pPr>
        <w:pStyle w:val="EX"/>
      </w:pPr>
      <w:r w:rsidRPr="00774DA4">
        <w:rPr>
          <w:b/>
        </w:rPr>
        <w:t>cannot</w:t>
      </w:r>
      <w:r w:rsidR="00415C19">
        <w:tab/>
      </w:r>
      <w:r>
        <w:t>indicates that something is impossible</w:t>
      </w:r>
    </w:p>
    <w:p w14:paraId="4F1675E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BB62D49" w14:textId="75EC0F4D" w:rsidR="00774DA4" w:rsidRDefault="00774DA4" w:rsidP="00774DA4">
      <w:pPr>
        <w:pStyle w:val="EX"/>
      </w:pPr>
      <w:r w:rsidRPr="00774DA4">
        <w:rPr>
          <w:b/>
        </w:rPr>
        <w:t>will</w:t>
      </w:r>
      <w:r w:rsidR="00415C1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F4017F" w14:textId="275D083B" w:rsidR="00774DA4" w:rsidRDefault="00774DA4" w:rsidP="00774DA4">
      <w:pPr>
        <w:pStyle w:val="EX"/>
      </w:pPr>
      <w:r w:rsidRPr="00774DA4">
        <w:rPr>
          <w:b/>
        </w:rPr>
        <w:t>will</w:t>
      </w:r>
      <w:r>
        <w:rPr>
          <w:b/>
        </w:rPr>
        <w:t xml:space="preserve"> not</w:t>
      </w:r>
      <w:r w:rsidR="00415C1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9EA0C8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2F0458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6A830BF" w14:textId="77777777" w:rsidR="001F1132" w:rsidRDefault="001F1132" w:rsidP="001F1132">
      <w:r>
        <w:t>In addition:</w:t>
      </w:r>
    </w:p>
    <w:p w14:paraId="0D62EE0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752367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8006EB7" w14:textId="77777777" w:rsidR="00774DA4" w:rsidRPr="004D3578" w:rsidRDefault="00647114" w:rsidP="00A27486">
      <w:r>
        <w:t>The constructions "is" and "is not" do not indicate requirements.</w:t>
      </w:r>
    </w:p>
    <w:p w14:paraId="4F2B0C0C" w14:textId="77777777" w:rsidR="00EE5860" w:rsidRPr="00441CD0" w:rsidRDefault="00EE5860" w:rsidP="00EE5860">
      <w:pPr>
        <w:pStyle w:val="Heading1"/>
      </w:pPr>
      <w:bookmarkStart w:id="12" w:name="introduction"/>
      <w:bookmarkStart w:id="13" w:name="_Toc19717024"/>
      <w:bookmarkStart w:id="14" w:name="_Toc27490481"/>
      <w:bookmarkStart w:id="15" w:name="_Toc27556774"/>
      <w:bookmarkStart w:id="16" w:name="_Toc27723691"/>
      <w:bookmarkStart w:id="17" w:name="_Toc36030755"/>
      <w:bookmarkStart w:id="18" w:name="_Toc36042675"/>
      <w:bookmarkStart w:id="19" w:name="_Toc36813999"/>
      <w:bookmarkStart w:id="20" w:name="_Toc44688843"/>
      <w:bookmarkStart w:id="21" w:name="_Toc44923597"/>
      <w:bookmarkStart w:id="22" w:name="_Toc51860565"/>
      <w:bookmarkStart w:id="23" w:name="_Toc57930332"/>
      <w:bookmarkStart w:id="24" w:name="_Toc57930962"/>
      <w:bookmarkStart w:id="25" w:name="_Toc160974086"/>
      <w:bookmarkEnd w:id="12"/>
      <w:r w:rsidRPr="00441CD0">
        <w:t>1</w:t>
      </w:r>
      <w:r w:rsidRPr="00441CD0">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179F89C" w14:textId="77777777" w:rsidR="00EE5860" w:rsidRPr="00441CD0" w:rsidRDefault="00EE5860" w:rsidP="00EE5860">
      <w:pPr>
        <w:rPr>
          <w:lang w:eastAsia="zh-CN"/>
        </w:rPr>
      </w:pPr>
      <w:r w:rsidRPr="00441CD0">
        <w:t>The present document specifies the Packet Forwarding Control Protocol (PFCP) used on the interface between the control plane and the user plane function</w:t>
      </w:r>
      <w:r w:rsidRPr="00441CD0">
        <w:rPr>
          <w:lang w:eastAsia="zh-CN"/>
        </w:rPr>
        <w:t>.</w:t>
      </w:r>
    </w:p>
    <w:p w14:paraId="7F4340C0" w14:textId="77777777" w:rsidR="00EE5860" w:rsidRPr="00441CD0" w:rsidRDefault="00EE5860" w:rsidP="00EE5860">
      <w:pPr>
        <w:rPr>
          <w:lang w:eastAsia="zh-CN"/>
        </w:rPr>
      </w:pPr>
      <w:r w:rsidRPr="00441CD0">
        <w:rPr>
          <w:lang w:eastAsia="zh-CN"/>
        </w:rPr>
        <w:t>PFCP shall be used over:</w:t>
      </w:r>
    </w:p>
    <w:p w14:paraId="5217FBE9" w14:textId="77777777" w:rsidR="00EE5860" w:rsidRPr="00441CD0" w:rsidRDefault="00EE5860" w:rsidP="00EE5860">
      <w:pPr>
        <w:pStyle w:val="B1"/>
        <w:rPr>
          <w:lang w:eastAsia="zh-CN"/>
        </w:rPr>
      </w:pPr>
      <w:r w:rsidRPr="00441CD0">
        <w:rPr>
          <w:lang w:eastAsia="zh-CN"/>
        </w:rPr>
        <w:t>-the Sxa, Sxb, Sxc and the combined Sxa/Sxb reference points specified in 3GPP TS 23.214 [2].</w:t>
      </w:r>
    </w:p>
    <w:p w14:paraId="7D2804B7" w14:textId="2B2F5107" w:rsidR="00EE5860" w:rsidRPr="00441CD0" w:rsidRDefault="00EE5860" w:rsidP="00EE5860">
      <w:pPr>
        <w:pStyle w:val="B1"/>
        <w:rPr>
          <w:lang w:eastAsia="zh-CN"/>
        </w:rPr>
      </w:pPr>
      <w:r w:rsidRPr="00441CD0">
        <w:rPr>
          <w:lang w:eastAsia="zh-CN"/>
        </w:rPr>
        <w:t xml:space="preserve">- the Sxa' and Sxb' reference points specified in 3GPP TS 33.107 [20]. In the rest of this specification, no difference is made between Sxa and Sxa', or between Sxb and Sxb'. The Sxa' and Sxb' reference points reuse the protocol specified for the Sxa and Sxb reference points, but comply in addition with the security requirements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 xml:space="preserve"> of 3GPP 33.107 [20].</w:t>
      </w:r>
    </w:p>
    <w:p w14:paraId="0349CFFA" w14:textId="77777777" w:rsidR="00EE5860" w:rsidRPr="00441CD0" w:rsidRDefault="00EE5860" w:rsidP="00EE5860">
      <w:pPr>
        <w:pStyle w:val="B1"/>
        <w:rPr>
          <w:lang w:val="x-none" w:eastAsia="zh-CN"/>
        </w:rPr>
      </w:pPr>
      <w:r w:rsidRPr="00441CD0">
        <w:rPr>
          <w:lang w:eastAsia="zh-CN"/>
        </w:rPr>
        <w:tab/>
        <w:t>the N4 interface specified in 3GPP TS 23.501 [28] and 3GPP TS 23.502 [29].</w:t>
      </w:r>
    </w:p>
    <w:p w14:paraId="41BC6816" w14:textId="77777777" w:rsidR="00EE5860" w:rsidRPr="00441CD0" w:rsidRDefault="00EE5860" w:rsidP="00EE5860">
      <w:pPr>
        <w:rPr>
          <w:lang w:eastAsia="zh-CN"/>
        </w:rPr>
      </w:pPr>
      <w:r w:rsidRPr="00441CD0">
        <w:rPr>
          <w:lang w:eastAsia="zh-CN"/>
        </w:rPr>
        <w:t>In this specification the term CP function applies to control plane nodes such as SGW-C, PGW-C, TDF-C and SMF.</w:t>
      </w:r>
    </w:p>
    <w:p w14:paraId="73F1EBA8" w14:textId="77777777" w:rsidR="00EE5860" w:rsidRPr="00441CD0" w:rsidRDefault="00EE5860" w:rsidP="00EE5860">
      <w:pPr>
        <w:rPr>
          <w:lang w:eastAsia="zh-CN"/>
        </w:rPr>
      </w:pPr>
      <w:r w:rsidRPr="00441CD0">
        <w:rPr>
          <w:lang w:eastAsia="zh-CN"/>
        </w:rPr>
        <w:t>In this specification the term UP function applies to user plane nodes such as SGW-U, PGW-U, TDF-U and UPF.</w:t>
      </w:r>
    </w:p>
    <w:p w14:paraId="22EA90CE" w14:textId="77777777" w:rsidR="00EE5860" w:rsidRPr="00441CD0" w:rsidRDefault="00EE5860" w:rsidP="00EE5860">
      <w:pPr>
        <w:rPr>
          <w:lang w:eastAsia="zh-CN"/>
        </w:rPr>
      </w:pPr>
      <w:r w:rsidRPr="00441CD0">
        <w:rPr>
          <w:lang w:eastAsia="zh-CN"/>
        </w:rPr>
        <w:t>The prefix PFCP in message and procedure names is used to indicate that messages and procedures are common and used on Sx and N4 reference point. A PFCP session refers to both Sx and/or N4 sessions. PFCP association are describing procedures to establish associations between EPC nodes (SGW-C/PGW-C/TDF-C and SGW-U/PGW-U/TDF-U) and also between 5G nodes (SMF and UPF).</w:t>
      </w:r>
    </w:p>
    <w:p w14:paraId="1BC20395" w14:textId="77777777" w:rsidR="00EE5860" w:rsidRPr="00441CD0" w:rsidRDefault="00EE5860" w:rsidP="00EE5860">
      <w:pPr>
        <w:rPr>
          <w:lang w:eastAsia="zh-CN"/>
        </w:rPr>
      </w:pPr>
      <w:r w:rsidRPr="00441CD0">
        <w:rPr>
          <w:lang w:eastAsia="zh-CN"/>
        </w:rPr>
        <w:t>In the related stage 2 specifications the prefix Sx and N4 is used for these common procedures realised by PFCP</w:t>
      </w:r>
    </w:p>
    <w:p w14:paraId="7D102F4F" w14:textId="77777777" w:rsidR="00EE5860" w:rsidRPr="00441CD0" w:rsidRDefault="00EE5860" w:rsidP="00EE5860">
      <w:pPr>
        <w:rPr>
          <w:lang w:eastAsia="zh-CN"/>
        </w:rPr>
      </w:pPr>
      <w:r w:rsidRPr="00441CD0">
        <w:rPr>
          <w:lang w:eastAsia="zh-CN"/>
        </w:rPr>
        <w:t>Clauses or paragraphs that only apply to EPC or 5GC are indicated by the label "for EPC" or "for 5GC".</w:t>
      </w:r>
    </w:p>
    <w:p w14:paraId="70F3F523" w14:textId="77777777" w:rsidR="00EE5860" w:rsidRPr="00441CD0" w:rsidRDefault="00EE5860" w:rsidP="00EE5860">
      <w:pPr>
        <w:pStyle w:val="Heading1"/>
      </w:pPr>
      <w:bookmarkStart w:id="26" w:name="_Toc19717025"/>
      <w:bookmarkStart w:id="27" w:name="_Toc27490482"/>
      <w:bookmarkStart w:id="28" w:name="_Toc27556775"/>
      <w:bookmarkStart w:id="29" w:name="_Toc27723692"/>
      <w:bookmarkStart w:id="30" w:name="_Toc36030756"/>
      <w:bookmarkStart w:id="31" w:name="_Toc36042676"/>
      <w:bookmarkStart w:id="32" w:name="_Toc36814000"/>
      <w:bookmarkStart w:id="33" w:name="_Toc44688844"/>
      <w:bookmarkStart w:id="34" w:name="_Toc44923598"/>
      <w:bookmarkStart w:id="35" w:name="_Toc51860566"/>
      <w:bookmarkStart w:id="36" w:name="_Toc57930333"/>
      <w:bookmarkStart w:id="37" w:name="_Toc57930963"/>
      <w:bookmarkStart w:id="38" w:name="_Toc160974087"/>
      <w:r w:rsidRPr="00441CD0">
        <w:t>2</w:t>
      </w:r>
      <w:r w:rsidRPr="00441CD0">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A104144" w14:textId="77777777" w:rsidR="00EE5860" w:rsidRPr="00441CD0" w:rsidRDefault="00EE5860" w:rsidP="00EE5860">
      <w:r w:rsidRPr="00441CD0">
        <w:t>The following documents contain provisions which, through reference in this text, constitute provisions of the present document.</w:t>
      </w:r>
    </w:p>
    <w:p w14:paraId="3CA4A9CA" w14:textId="77777777" w:rsidR="00EE5860" w:rsidRPr="00441CD0" w:rsidRDefault="00EE5860" w:rsidP="00EE5860">
      <w:pPr>
        <w:pStyle w:val="B1"/>
      </w:pPr>
      <w:r w:rsidRPr="00441CD0">
        <w:t>-</w:t>
      </w:r>
      <w:r w:rsidRPr="00441CD0">
        <w:tab/>
        <w:t>References are either specific (identified by date of publication, edition number, version number, etc.) or non</w:t>
      </w:r>
      <w:r w:rsidRPr="00441CD0">
        <w:noBreakHyphen/>
        <w:t>specific.</w:t>
      </w:r>
    </w:p>
    <w:p w14:paraId="14128D4B" w14:textId="77777777" w:rsidR="00EE5860" w:rsidRPr="00441CD0" w:rsidRDefault="00EE5860" w:rsidP="00EE5860">
      <w:pPr>
        <w:pStyle w:val="B1"/>
      </w:pPr>
      <w:r w:rsidRPr="00441CD0">
        <w:t>-</w:t>
      </w:r>
      <w:r w:rsidRPr="00441CD0">
        <w:tab/>
        <w:t>For a specific reference, subsequent revisions do not apply.</w:t>
      </w:r>
    </w:p>
    <w:p w14:paraId="26C320BB" w14:textId="77777777" w:rsidR="00EE5860" w:rsidRPr="00441CD0" w:rsidRDefault="00EE5860" w:rsidP="00EE5860">
      <w:pPr>
        <w:pStyle w:val="B1"/>
      </w:pPr>
      <w:r w:rsidRPr="00441CD0">
        <w:t>-</w:t>
      </w:r>
      <w:r w:rsidRPr="00441CD0">
        <w:tab/>
        <w:t>For a non-specific reference, the latest version applies. In the case of a reference to a 3GPP document (including a GSM document), a non-specific reference implicitly refers to the latest version of that document</w:t>
      </w:r>
      <w:r w:rsidRPr="00441CD0">
        <w:rPr>
          <w:i/>
        </w:rPr>
        <w:t xml:space="preserve"> in the same Release as the present document</w:t>
      </w:r>
      <w:r w:rsidRPr="00441CD0">
        <w:t>.</w:t>
      </w:r>
    </w:p>
    <w:p w14:paraId="26CB7F66" w14:textId="77777777" w:rsidR="00EE5860" w:rsidRPr="00441CD0" w:rsidRDefault="00EE5860" w:rsidP="00EE5860">
      <w:pPr>
        <w:pStyle w:val="EX"/>
      </w:pPr>
      <w:r w:rsidRPr="00441CD0">
        <w:t>[1]</w:t>
      </w:r>
      <w:r w:rsidRPr="00441CD0">
        <w:tab/>
        <w:t>3GPP TR 21.905: "Vocabulary for 3GPP Specifications".</w:t>
      </w:r>
    </w:p>
    <w:p w14:paraId="67E3413F" w14:textId="77777777" w:rsidR="00EE5860" w:rsidRPr="00441CD0" w:rsidRDefault="00EE5860" w:rsidP="00EE5860">
      <w:pPr>
        <w:pStyle w:val="EX"/>
      </w:pPr>
      <w:r w:rsidRPr="00441CD0">
        <w:t>[</w:t>
      </w:r>
      <w:r w:rsidRPr="00441CD0">
        <w:rPr>
          <w:lang w:val="en-US"/>
        </w:rPr>
        <w:t>2</w:t>
      </w:r>
      <w:r w:rsidRPr="00441CD0">
        <w:t>]</w:t>
      </w:r>
      <w:r w:rsidRPr="00441CD0">
        <w:tab/>
        <w:t>3GPP TS 23.214: "Architecture enhancements for control and user plane separation of EPC nodes; Stage 2".</w:t>
      </w:r>
    </w:p>
    <w:p w14:paraId="144AFBE2" w14:textId="77777777" w:rsidR="00EE5860" w:rsidRPr="00441CD0" w:rsidRDefault="00EE5860" w:rsidP="00EE5860">
      <w:pPr>
        <w:pStyle w:val="EX"/>
        <w:rPr>
          <w:snapToGrid w:val="0"/>
        </w:rPr>
      </w:pPr>
      <w:r w:rsidRPr="00441CD0">
        <w:t>[</w:t>
      </w:r>
      <w:r w:rsidRPr="00441CD0">
        <w:rPr>
          <w:lang w:val="sv-SE"/>
        </w:rPr>
        <w:t>3</w:t>
      </w:r>
      <w:r w:rsidRPr="00441CD0">
        <w:t>]</w:t>
      </w:r>
      <w:r w:rsidRPr="00441CD0">
        <w:tab/>
        <w:t>3GPP TS </w:t>
      </w:r>
      <w:r w:rsidRPr="00441CD0">
        <w:rPr>
          <w:lang w:eastAsia="zh-CN"/>
        </w:rPr>
        <w:t>29</w:t>
      </w:r>
      <w:r w:rsidRPr="00441CD0">
        <w:rPr>
          <w:snapToGrid w:val="0"/>
        </w:rPr>
        <w:t>.281: "General Packet Radio System (GPRS</w:t>
      </w:r>
      <w:r w:rsidRPr="00441CD0">
        <w:rPr>
          <w:snapToGrid w:val="0"/>
          <w:lang w:eastAsia="zh-CN"/>
        </w:rPr>
        <w:t>)</w:t>
      </w:r>
      <w:r w:rsidRPr="00441CD0">
        <w:rPr>
          <w:snapToGrid w:val="0"/>
        </w:rPr>
        <w:t xml:space="preserve"> Tunnelling Protocol User Plane (GTPv1-U)".</w:t>
      </w:r>
    </w:p>
    <w:p w14:paraId="1BADD975" w14:textId="77777777" w:rsidR="00EE5860" w:rsidRPr="00441CD0" w:rsidRDefault="00EE5860" w:rsidP="00EE5860">
      <w:pPr>
        <w:pStyle w:val="EX"/>
        <w:rPr>
          <w:lang w:val="en-US"/>
        </w:rPr>
      </w:pPr>
      <w:r w:rsidRPr="00441CD0">
        <w:rPr>
          <w:lang w:val="en-US"/>
        </w:rPr>
        <w:lastRenderedPageBreak/>
        <w:t>[4]</w:t>
      </w:r>
      <w:r w:rsidRPr="00441CD0">
        <w:rPr>
          <w:lang w:val="en-US"/>
        </w:rPr>
        <w:tab/>
        <w:t>IETF RFC 768: "User Datagram Protocol".</w:t>
      </w:r>
    </w:p>
    <w:p w14:paraId="777C1480" w14:textId="77777777" w:rsidR="00EE5860" w:rsidRPr="00441CD0" w:rsidRDefault="00EE5860" w:rsidP="00EE5860">
      <w:pPr>
        <w:pStyle w:val="EX"/>
      </w:pPr>
      <w:r w:rsidRPr="00441CD0">
        <w:t>[5]</w:t>
      </w:r>
      <w:r w:rsidRPr="00441CD0">
        <w:tab/>
        <w:t>IETF RFC 791: "Internet Protocol".</w:t>
      </w:r>
    </w:p>
    <w:p w14:paraId="6E2B58C6" w14:textId="77777777" w:rsidR="00EE5860" w:rsidRPr="00441CD0" w:rsidRDefault="00EE5860" w:rsidP="00EE5860">
      <w:pPr>
        <w:pStyle w:val="EX"/>
      </w:pPr>
      <w:r w:rsidRPr="00441CD0">
        <w:t>[6]</w:t>
      </w:r>
      <w:r w:rsidRPr="00441CD0">
        <w:tab/>
        <w:t>IETF RFC 2460: "Internet Protocol, Version 6 (IPv6) Specification".</w:t>
      </w:r>
    </w:p>
    <w:p w14:paraId="0FF9A1E3" w14:textId="77777777" w:rsidR="00EE5860" w:rsidRPr="00441CD0" w:rsidRDefault="00EE5860" w:rsidP="00EE5860">
      <w:pPr>
        <w:pStyle w:val="EX"/>
        <w:rPr>
          <w:lang w:val="x-none"/>
        </w:rPr>
      </w:pPr>
      <w:r w:rsidRPr="00441CD0">
        <w:rPr>
          <w:lang w:val="en-US"/>
        </w:rPr>
        <w:t>[</w:t>
      </w:r>
      <w:r w:rsidRPr="00441CD0">
        <w:rPr>
          <w:lang w:val="en-US" w:eastAsia="zh-CN"/>
        </w:rPr>
        <w:t>7</w:t>
      </w:r>
      <w:r w:rsidRPr="00441CD0">
        <w:rPr>
          <w:lang w:val="en-US"/>
        </w:rPr>
        <w:t>]</w:t>
      </w:r>
      <w:r w:rsidRPr="00441CD0">
        <w:rPr>
          <w:lang w:val="en-US"/>
        </w:rPr>
        <w:tab/>
      </w:r>
      <w:r w:rsidRPr="00441CD0">
        <w:t>3GPP</w:t>
      </w:r>
      <w:r w:rsidRPr="00441CD0">
        <w:rPr>
          <w:lang w:val="en-US"/>
        </w:rPr>
        <w:t> </w:t>
      </w:r>
      <w:r w:rsidRPr="00441CD0">
        <w:t>TS</w:t>
      </w:r>
      <w:r w:rsidRPr="00441CD0">
        <w:rPr>
          <w:lang w:val="en-US"/>
        </w:rPr>
        <w:t> </w:t>
      </w:r>
      <w:r w:rsidRPr="00441CD0">
        <w:t>23.203: "Policy and charging control architecture; Stage 2".</w:t>
      </w:r>
    </w:p>
    <w:p w14:paraId="76C441FA" w14:textId="77777777" w:rsidR="00EE5860" w:rsidRPr="00441CD0" w:rsidRDefault="00EE5860" w:rsidP="00EE5860">
      <w:pPr>
        <w:pStyle w:val="EX"/>
        <w:rPr>
          <w:rFonts w:eastAsia="Batang"/>
        </w:rPr>
      </w:pPr>
      <w:r w:rsidRPr="00441CD0">
        <w:rPr>
          <w:rFonts w:eastAsia="Batang"/>
        </w:rPr>
        <w:t>[8]</w:t>
      </w:r>
      <w:r w:rsidRPr="00441CD0">
        <w:rPr>
          <w:rFonts w:eastAsia="Batang"/>
        </w:rPr>
        <w:tab/>
        <w:t>3GPP TS 29.212: "Policy and Charging Control (PCC)</w:t>
      </w:r>
      <w:r w:rsidRPr="00441CD0">
        <w:rPr>
          <w:rFonts w:eastAsia="Batang"/>
          <w:lang w:eastAsia="ko-KR"/>
        </w:rPr>
        <w:t>;</w:t>
      </w:r>
      <w:r w:rsidRPr="00441CD0">
        <w:rPr>
          <w:rFonts w:eastAsia="Batang"/>
        </w:rPr>
        <w:t xml:space="preserve"> Reference points".</w:t>
      </w:r>
    </w:p>
    <w:p w14:paraId="6223FCB8" w14:textId="77777777" w:rsidR="00EE5860" w:rsidRPr="00441CD0" w:rsidRDefault="00EE5860" w:rsidP="00EE5860">
      <w:pPr>
        <w:pStyle w:val="EX"/>
        <w:rPr>
          <w:rFonts w:eastAsia="Batang"/>
          <w:lang w:eastAsia="ko-KR"/>
        </w:rPr>
      </w:pPr>
      <w:r w:rsidRPr="00441CD0">
        <w:t>[</w:t>
      </w:r>
      <w:r w:rsidRPr="00441CD0">
        <w:rPr>
          <w:lang w:val="en-US"/>
        </w:rPr>
        <w:t>9</w:t>
      </w:r>
      <w:r w:rsidRPr="00441CD0">
        <w:t>]</w:t>
      </w:r>
      <w:r w:rsidRPr="00441CD0">
        <w:tab/>
        <w:t>3GPP TS 29.274: "3GPP Evolved Packet System. Evolved GPRS Tunnelling Protocol for EPS (GTPv2)".</w:t>
      </w:r>
    </w:p>
    <w:p w14:paraId="19A30413" w14:textId="77777777" w:rsidR="00EE5860" w:rsidRPr="00441CD0" w:rsidRDefault="00EE5860" w:rsidP="00EE5860">
      <w:pPr>
        <w:pStyle w:val="EX"/>
        <w:rPr>
          <w:lang w:val="en-US"/>
        </w:rPr>
      </w:pPr>
      <w:r w:rsidRPr="00441CD0">
        <w:t>[</w:t>
      </w:r>
      <w:r w:rsidRPr="00441CD0">
        <w:rPr>
          <w:lang w:val="en-US"/>
        </w:rPr>
        <w:t>10</w:t>
      </w:r>
      <w:r w:rsidRPr="00441CD0">
        <w:t>]</w:t>
      </w:r>
      <w:r w:rsidRPr="00441CD0">
        <w:tab/>
        <w:t>3GPP</w:t>
      </w:r>
      <w:r w:rsidRPr="00441CD0">
        <w:rPr>
          <w:lang w:val="en-US"/>
        </w:rPr>
        <w:t> </w:t>
      </w:r>
      <w:r w:rsidRPr="00441CD0">
        <w:t>TS</w:t>
      </w:r>
      <w:r w:rsidRPr="00441CD0">
        <w:rPr>
          <w:lang w:val="en-US"/>
        </w:rPr>
        <w:t> </w:t>
      </w:r>
      <w:r w:rsidRPr="00441CD0">
        <w:t>36.413: "Evolved Universal Terrestrial Radio Access Network (E-UTRAN); S1 Application Protocol (S1AP)".</w:t>
      </w:r>
    </w:p>
    <w:p w14:paraId="1DE00F97" w14:textId="77777777" w:rsidR="00EE5860" w:rsidRPr="00441CD0" w:rsidRDefault="00EE5860" w:rsidP="00EE5860">
      <w:pPr>
        <w:pStyle w:val="EX"/>
        <w:rPr>
          <w:lang w:val="en-US"/>
        </w:rPr>
      </w:pPr>
      <w:r w:rsidRPr="00441CD0">
        <w:t>[</w:t>
      </w:r>
      <w:r w:rsidRPr="00441CD0">
        <w:rPr>
          <w:lang w:val="en-US"/>
        </w:rPr>
        <w:t>11</w:t>
      </w:r>
      <w:r w:rsidRPr="00441CD0">
        <w:t>]</w:t>
      </w:r>
      <w:r w:rsidRPr="00441CD0">
        <w:tab/>
        <w:t>3GPP TS </w:t>
      </w:r>
      <w:r w:rsidRPr="00441CD0">
        <w:rPr>
          <w:lang w:eastAsia="zh-CN"/>
        </w:rPr>
        <w:t>29</w:t>
      </w:r>
      <w:r w:rsidRPr="00441CD0">
        <w:rPr>
          <w:snapToGrid w:val="0"/>
        </w:rPr>
        <w:t>.2</w:t>
      </w:r>
      <w:r w:rsidRPr="00441CD0">
        <w:rPr>
          <w:snapToGrid w:val="0"/>
          <w:lang w:val="en-US"/>
        </w:rPr>
        <w:t>13</w:t>
      </w:r>
      <w:r w:rsidRPr="00441CD0">
        <w:rPr>
          <w:snapToGrid w:val="0"/>
        </w:rPr>
        <w:t xml:space="preserve">: </w:t>
      </w:r>
      <w:r w:rsidRPr="00441CD0">
        <w:t>"Policy and Charging Control signalling flows and Quality of Service (QoS) parameter mapping</w:t>
      </w:r>
      <w:r w:rsidRPr="00441CD0">
        <w:rPr>
          <w:lang w:val="en-US"/>
        </w:rPr>
        <w:t>".</w:t>
      </w:r>
    </w:p>
    <w:p w14:paraId="37C2E0A8" w14:textId="77777777" w:rsidR="00EE5860" w:rsidRPr="00441CD0" w:rsidRDefault="00EE5860" w:rsidP="00EE5860">
      <w:pPr>
        <w:pStyle w:val="EX"/>
        <w:rPr>
          <w:lang w:val="en-US"/>
        </w:rPr>
      </w:pPr>
      <w:r w:rsidRPr="00441CD0">
        <w:rPr>
          <w:lang w:eastAsia="zh-CN"/>
        </w:rPr>
        <w:t>[12]</w:t>
      </w:r>
      <w:r w:rsidRPr="00441CD0">
        <w:rPr>
          <w:lang w:eastAsia="zh-CN"/>
        </w:rPr>
        <w:tab/>
      </w:r>
      <w:r w:rsidRPr="00441CD0">
        <w:rPr>
          <w:lang w:val="en-US"/>
        </w:rPr>
        <w:t>IETF RFC </w:t>
      </w:r>
      <w:r w:rsidRPr="00441CD0">
        <w:rPr>
          <w:lang w:val="en-US" w:eastAsia="zh-CN"/>
        </w:rPr>
        <w:t>5905</w:t>
      </w:r>
      <w:r w:rsidRPr="00441CD0">
        <w:rPr>
          <w:lang w:val="en-US"/>
        </w:rPr>
        <w:t>: "Network Time Protocol Version 4: Protocol and Algorithms Specification".</w:t>
      </w:r>
    </w:p>
    <w:p w14:paraId="4A316DD7" w14:textId="77777777" w:rsidR="00EE5860" w:rsidRPr="00441CD0" w:rsidRDefault="00EE5860" w:rsidP="00EE5860">
      <w:pPr>
        <w:pStyle w:val="EX"/>
        <w:rPr>
          <w:lang w:val="x-none"/>
        </w:rPr>
      </w:pPr>
      <w:r w:rsidRPr="00441CD0">
        <w:rPr>
          <w:lang w:eastAsia="zh-CN"/>
        </w:rPr>
        <w:t>[13]</w:t>
      </w:r>
      <w:r w:rsidRPr="00441CD0">
        <w:rPr>
          <w:lang w:eastAsia="zh-CN"/>
        </w:rPr>
        <w:tab/>
        <w:t>IETF RFC 2474:</w:t>
      </w:r>
      <w:r w:rsidRPr="00441CD0">
        <w:t xml:space="preserve"> "Definition of the Differentiated Services Field (DS Field) in the IPv4 and IPv6 Headers".</w:t>
      </w:r>
    </w:p>
    <w:p w14:paraId="654F9EA8" w14:textId="77777777" w:rsidR="00EE5860" w:rsidRPr="00441CD0" w:rsidRDefault="00EE5860" w:rsidP="00EE5860">
      <w:pPr>
        <w:pStyle w:val="EX"/>
      </w:pPr>
      <w:r w:rsidRPr="00441CD0">
        <w:t>[14]</w:t>
      </w:r>
      <w:r w:rsidRPr="00441CD0">
        <w:tab/>
        <w:t>3GPP TS 23.401: "General Packet Radio Service (GPRS) enhancements for Evolved Universal Terrestrial Radio Access Network (E-UTRAN) access".</w:t>
      </w:r>
    </w:p>
    <w:p w14:paraId="3A866CCC" w14:textId="77777777" w:rsidR="00EE5860" w:rsidRPr="00441CD0" w:rsidRDefault="00EE5860" w:rsidP="00EE5860">
      <w:pPr>
        <w:pStyle w:val="EX"/>
        <w:rPr>
          <w:lang w:val="en-CA"/>
        </w:rPr>
      </w:pPr>
      <w:r w:rsidRPr="00441CD0">
        <w:rPr>
          <w:lang w:val="en-CA"/>
        </w:rPr>
        <w:t>[15]</w:t>
      </w:r>
      <w:r w:rsidRPr="00441CD0">
        <w:rPr>
          <w:lang w:val="en-CA"/>
        </w:rPr>
        <w:tab/>
        <w:t>3GPP TS 22.153: "Multimedia Priority Service".</w:t>
      </w:r>
    </w:p>
    <w:p w14:paraId="520898D0" w14:textId="77777777" w:rsidR="00EE5860" w:rsidRPr="00441CD0" w:rsidRDefault="00EE5860" w:rsidP="00EE5860">
      <w:pPr>
        <w:pStyle w:val="EX"/>
        <w:rPr>
          <w:lang w:val="x-none"/>
        </w:rPr>
      </w:pPr>
      <w:r w:rsidRPr="00441CD0">
        <w:t>[16]</w:t>
      </w:r>
      <w:r w:rsidRPr="00441CD0">
        <w:tab/>
        <w:t>IETF RFC 4006: "Diameter Credit Control Application".</w:t>
      </w:r>
    </w:p>
    <w:p w14:paraId="2EDB4113" w14:textId="77777777" w:rsidR="00EE5860" w:rsidRPr="00441CD0" w:rsidRDefault="00EE5860" w:rsidP="00EE5860">
      <w:pPr>
        <w:pStyle w:val="EX"/>
        <w:rPr>
          <w:lang w:val="en-US"/>
        </w:rPr>
      </w:pPr>
      <w:r w:rsidRPr="00441CD0">
        <w:t>[</w:t>
      </w:r>
      <w:r w:rsidRPr="00441CD0">
        <w:rPr>
          <w:lang w:val="en-US"/>
        </w:rPr>
        <w:t>17</w:t>
      </w:r>
      <w:r w:rsidRPr="00441CD0">
        <w:t>]</w:t>
      </w:r>
      <w:r w:rsidRPr="00441CD0">
        <w:tab/>
        <w:t>3GPP TS 32.251: "Telecommunication management; Charging management; Packet Switched (PS) domain charging".</w:t>
      </w:r>
    </w:p>
    <w:p w14:paraId="2C5C43C1" w14:textId="77777777" w:rsidR="00EE5860" w:rsidRPr="00441CD0" w:rsidRDefault="00EE5860" w:rsidP="00EE5860">
      <w:pPr>
        <w:pStyle w:val="EX"/>
        <w:rPr>
          <w:lang w:val="x-none"/>
        </w:rPr>
      </w:pPr>
      <w:r w:rsidRPr="00441CD0">
        <w:t>[18]</w:t>
      </w:r>
      <w:r w:rsidRPr="00441CD0">
        <w:tab/>
        <w:t>3GPP TS 32.299: "Telecommunication management; Charging management; Diameter charging application".</w:t>
      </w:r>
    </w:p>
    <w:p w14:paraId="6AA01263" w14:textId="77777777" w:rsidR="00EE5860" w:rsidRPr="00441CD0" w:rsidRDefault="00EE5860" w:rsidP="00EE5860">
      <w:pPr>
        <w:pStyle w:val="EX"/>
      </w:pPr>
      <w:r w:rsidRPr="00441CD0">
        <w:t>[19]</w:t>
      </w:r>
      <w:r w:rsidRPr="00441CD0">
        <w:tab/>
        <w:t>3GPP TS 23.060: "General Packet Radio Service (GPRS); Service description; Stage 2".</w:t>
      </w:r>
    </w:p>
    <w:p w14:paraId="19EE408D" w14:textId="77777777" w:rsidR="00EE5860" w:rsidRPr="00441CD0" w:rsidRDefault="00EE5860" w:rsidP="00EE5860">
      <w:pPr>
        <w:pStyle w:val="EX"/>
      </w:pPr>
      <w:r w:rsidRPr="00441CD0">
        <w:t>[20]</w:t>
      </w:r>
      <w:r w:rsidRPr="00441CD0">
        <w:tab/>
        <w:t>3GPP TS 33.107: "3G security; Lawful interception architecture and functions".</w:t>
      </w:r>
    </w:p>
    <w:p w14:paraId="642F19DE" w14:textId="77777777" w:rsidR="00EE5860" w:rsidRPr="00441CD0" w:rsidRDefault="00EE5860" w:rsidP="00EE5860">
      <w:pPr>
        <w:pStyle w:val="EX"/>
      </w:pPr>
      <w:r w:rsidRPr="00441CD0">
        <w:t>[21]</w:t>
      </w:r>
      <w:r w:rsidRPr="00441CD0">
        <w:tab/>
      </w:r>
      <w:r w:rsidRPr="00441CD0">
        <w:rPr>
          <w:rFonts w:eastAsia="Batang"/>
        </w:rPr>
        <w:t>3GPP TS 29.251: "Gw and Gwn reference points for sponsored data connectivity".</w:t>
      </w:r>
    </w:p>
    <w:p w14:paraId="7E003FC6" w14:textId="77777777" w:rsidR="00EE5860" w:rsidRPr="00441CD0" w:rsidRDefault="00EE5860" w:rsidP="00EE5860">
      <w:pPr>
        <w:pStyle w:val="EX"/>
      </w:pPr>
      <w:r w:rsidRPr="00441CD0">
        <w:t>[22]</w:t>
      </w:r>
      <w:r w:rsidRPr="00441CD0">
        <w:tab/>
        <w:t>IETF RFC 2474, "Definition of the Differentiated Services Field (DS Field) in the IPv4 and IPv6 Headers".</w:t>
      </w:r>
    </w:p>
    <w:p w14:paraId="6A9B7EDF" w14:textId="77777777" w:rsidR="00EE5860" w:rsidRPr="00441CD0" w:rsidRDefault="00EE5860" w:rsidP="00EE5860">
      <w:pPr>
        <w:pStyle w:val="EX"/>
      </w:pPr>
      <w:r w:rsidRPr="00441CD0">
        <w:t>[23]</w:t>
      </w:r>
      <w:r w:rsidRPr="00441CD0">
        <w:tab/>
        <w:t>IETF RFC 7230: "Hypertext Transfer Protocol (HTTP/1.1): Message Syntax and Routing".</w:t>
      </w:r>
    </w:p>
    <w:p w14:paraId="6A5F193C" w14:textId="77777777" w:rsidR="00EE5860" w:rsidRPr="00441CD0" w:rsidRDefault="00EE5860" w:rsidP="00EE5860">
      <w:pPr>
        <w:pStyle w:val="EX"/>
      </w:pPr>
      <w:r w:rsidRPr="00441CD0">
        <w:t>[24]</w:t>
      </w:r>
      <w:r w:rsidRPr="00441CD0">
        <w:tab/>
        <w:t>3GPP TS 23.007: "Restoration procedures".</w:t>
      </w:r>
    </w:p>
    <w:p w14:paraId="5D580609" w14:textId="77777777" w:rsidR="00EE5860" w:rsidRPr="00441CD0" w:rsidRDefault="00EE5860" w:rsidP="00EE5860">
      <w:pPr>
        <w:pStyle w:val="EX"/>
        <w:rPr>
          <w:lang w:val="en-US"/>
        </w:rPr>
      </w:pPr>
      <w:r w:rsidRPr="00441CD0">
        <w:rPr>
          <w:lang w:val="en-US"/>
        </w:rPr>
        <w:t>[25]</w:t>
      </w:r>
      <w:r w:rsidRPr="00441CD0">
        <w:rPr>
          <w:lang w:val="en-US"/>
        </w:rPr>
        <w:tab/>
        <w:t>3GPP TS 29.303: "Domain Name System Procedures; Stage 3"</w:t>
      </w:r>
    </w:p>
    <w:p w14:paraId="14EC6F0C" w14:textId="77777777" w:rsidR="00EE5860" w:rsidRPr="00441CD0" w:rsidRDefault="00EE5860" w:rsidP="00EE5860">
      <w:pPr>
        <w:pStyle w:val="EX"/>
        <w:rPr>
          <w:lang w:val="en-US"/>
        </w:rPr>
      </w:pPr>
      <w:r w:rsidRPr="00441CD0">
        <w:t>[26]</w:t>
      </w:r>
      <w:r w:rsidRPr="00441CD0">
        <w:tab/>
        <w:t>IETF RFC 5905: "Network Time Protocol Version 4: Protocol and Algorithms Specification".</w:t>
      </w:r>
    </w:p>
    <w:p w14:paraId="4D6CE8CA" w14:textId="77777777" w:rsidR="00EE5860" w:rsidRPr="00441CD0" w:rsidRDefault="00EE5860" w:rsidP="00EE5860">
      <w:pPr>
        <w:pStyle w:val="EX"/>
        <w:rPr>
          <w:lang w:val="x-none"/>
        </w:rPr>
      </w:pPr>
      <w:r w:rsidRPr="00441CD0">
        <w:t>[27]</w:t>
      </w:r>
      <w:r w:rsidRPr="00441CD0">
        <w:tab/>
        <w:t>IETF RFC 1035:</w:t>
      </w:r>
      <w:r w:rsidRPr="00441CD0">
        <w:rPr>
          <w:lang w:eastAsia="zh-CN"/>
        </w:rPr>
        <w:t xml:space="preserve"> </w:t>
      </w:r>
      <w:r w:rsidRPr="00441CD0">
        <w:t>"Domain Names - Implementation and Specification".</w:t>
      </w:r>
    </w:p>
    <w:p w14:paraId="662B6785" w14:textId="77777777" w:rsidR="00EE5860" w:rsidRPr="00441CD0" w:rsidRDefault="00EE5860" w:rsidP="00EE5860">
      <w:pPr>
        <w:pStyle w:val="EX"/>
      </w:pPr>
      <w:r w:rsidRPr="00441CD0">
        <w:t>[28]</w:t>
      </w:r>
      <w:r w:rsidRPr="00441CD0">
        <w:tab/>
        <w:t>3GPP TS 23.501:"System Architecture for the 5G System"</w:t>
      </w:r>
    </w:p>
    <w:p w14:paraId="2A2F46DD" w14:textId="77777777" w:rsidR="00EE5860" w:rsidRPr="00441CD0" w:rsidRDefault="00EE5860" w:rsidP="00EE5860">
      <w:pPr>
        <w:pStyle w:val="EX"/>
      </w:pPr>
      <w:r w:rsidRPr="00441CD0">
        <w:t>[29]</w:t>
      </w:r>
      <w:r w:rsidRPr="00441CD0">
        <w:tab/>
        <w:t>3GPP TS 23.502:"Procedures for the 5G System"</w:t>
      </w:r>
    </w:p>
    <w:p w14:paraId="72BE5530" w14:textId="77777777" w:rsidR="00EE5860" w:rsidRPr="00441CD0" w:rsidRDefault="00EE5860" w:rsidP="00EE5860">
      <w:pPr>
        <w:pStyle w:val="EX"/>
      </w:pPr>
      <w:r w:rsidRPr="00441CD0">
        <w:rPr>
          <w:lang w:val="en-US"/>
        </w:rPr>
        <w:t>[30]</w:t>
      </w:r>
      <w:r w:rsidRPr="00441CD0">
        <w:rPr>
          <w:lang w:val="en-US"/>
        </w:rPr>
        <w:tab/>
      </w:r>
      <w:r w:rsidRPr="00441CD0">
        <w:t>IEEE 802.1Q: "Virtual Bridged Local Area Networks"</w:t>
      </w:r>
    </w:p>
    <w:p w14:paraId="0AD70887" w14:textId="77777777" w:rsidR="00EE5860" w:rsidRPr="00441CD0" w:rsidRDefault="00EE5860" w:rsidP="00EE5860">
      <w:pPr>
        <w:pStyle w:val="EX"/>
      </w:pPr>
      <w:r w:rsidRPr="00441CD0">
        <w:t>[31]</w:t>
      </w:r>
      <w:r w:rsidRPr="00441CD0">
        <w:tab/>
        <w:t>IEEE 802.3: "IEEE Standard for Ethernet"</w:t>
      </w:r>
    </w:p>
    <w:p w14:paraId="766EE0B5" w14:textId="77777777" w:rsidR="00EE5860" w:rsidRPr="00441CD0" w:rsidRDefault="00EE5860" w:rsidP="00EE5860">
      <w:pPr>
        <w:pStyle w:val="EX"/>
        <w:rPr>
          <w:lang w:val="x-none"/>
        </w:rPr>
      </w:pPr>
      <w:r w:rsidRPr="00441CD0">
        <w:t>[32]</w:t>
      </w:r>
      <w:r w:rsidRPr="00441CD0">
        <w:tab/>
        <w:t>IETF RFC 826: "An Ethernet Address Resolution Protocol or Converting Network Protocol Addresses".</w:t>
      </w:r>
    </w:p>
    <w:p w14:paraId="16AF6C67" w14:textId="77777777" w:rsidR="00EE5860" w:rsidRPr="00441CD0" w:rsidRDefault="00EE5860" w:rsidP="00EE5860">
      <w:pPr>
        <w:pStyle w:val="EX"/>
      </w:pPr>
      <w:r w:rsidRPr="00441CD0">
        <w:t>[33]</w:t>
      </w:r>
      <w:r w:rsidRPr="00441CD0">
        <w:tab/>
        <w:t>IETF RFC 4861: "Neighbor Discovery for IP version 6 (IPv6)". .</w:t>
      </w:r>
    </w:p>
    <w:p w14:paraId="62DE6D94" w14:textId="77777777" w:rsidR="00EE5860" w:rsidRPr="00441CD0" w:rsidRDefault="00EE5860" w:rsidP="00EE5860">
      <w:pPr>
        <w:pStyle w:val="EX"/>
        <w:rPr>
          <w:lang w:val="en-US"/>
        </w:rPr>
      </w:pPr>
      <w:r w:rsidRPr="00441CD0">
        <w:lastRenderedPageBreak/>
        <w:t>[34]</w:t>
      </w:r>
      <w:r w:rsidRPr="00441CD0">
        <w:tab/>
      </w:r>
      <w:r w:rsidRPr="00441CD0">
        <w:rPr>
          <w:lang w:val="en-US"/>
        </w:rPr>
        <w:t>3GPP TS 38.415: "</w:t>
      </w:r>
      <w:r w:rsidRPr="00441CD0">
        <w:t>NG-RAN; PDU Session User Plane Protocol</w:t>
      </w:r>
      <w:r w:rsidRPr="00441CD0">
        <w:rPr>
          <w:lang w:val="en-US"/>
        </w:rPr>
        <w:t>".</w:t>
      </w:r>
    </w:p>
    <w:p w14:paraId="0A1EAF85" w14:textId="487F5662" w:rsidR="00EE5860" w:rsidRPr="00441CD0" w:rsidRDefault="00EE5860" w:rsidP="00EE5860">
      <w:pPr>
        <w:pStyle w:val="EX"/>
        <w:rPr>
          <w:lang w:val="x-none"/>
        </w:rPr>
      </w:pPr>
      <w:r w:rsidRPr="00441CD0">
        <w:t>[35]</w:t>
      </w:r>
      <w:r w:rsidRPr="00441CD0">
        <w:tab/>
        <w:t xml:space="preserve">3GPP </w:t>
      </w:r>
      <w:r w:rsidR="00415C19" w:rsidRPr="00441CD0">
        <w:t>TS</w:t>
      </w:r>
      <w:r w:rsidR="00415C19">
        <w:t> </w:t>
      </w:r>
      <w:r w:rsidR="00415C19" w:rsidRPr="00441CD0">
        <w:t>3</w:t>
      </w:r>
      <w:r w:rsidRPr="00441CD0">
        <w:t>2.422: "Telecommunication management; Subscriber and equipment trace; Trace control and configuration management".</w:t>
      </w:r>
    </w:p>
    <w:p w14:paraId="5640323E" w14:textId="77777777" w:rsidR="00EE5860" w:rsidRPr="00441CD0" w:rsidRDefault="00EE5860" w:rsidP="00EE5860">
      <w:pPr>
        <w:pStyle w:val="EX"/>
      </w:pPr>
      <w:r w:rsidRPr="00441CD0">
        <w:t>[36]</w:t>
      </w:r>
      <w:r w:rsidRPr="00441CD0">
        <w:tab/>
        <w:t>IETF RFC 4282: "The Network Access Identifier".</w:t>
      </w:r>
    </w:p>
    <w:p w14:paraId="77D465D0" w14:textId="77777777" w:rsidR="00EE5860" w:rsidRPr="00441CD0" w:rsidRDefault="00EE5860" w:rsidP="00EE5860">
      <w:pPr>
        <w:pStyle w:val="EX"/>
      </w:pPr>
      <w:r w:rsidRPr="00441CD0">
        <w:t>[37]</w:t>
      </w:r>
      <w:r w:rsidRPr="00441CD0">
        <w:tab/>
        <w:t>IETF RFC 2865: "Remote Authentication Dial In User Service (RADIUS)".</w:t>
      </w:r>
    </w:p>
    <w:p w14:paraId="2A52CEFB" w14:textId="77777777" w:rsidR="00EE5860" w:rsidRPr="00441CD0" w:rsidRDefault="00EE5860" w:rsidP="00EE5860">
      <w:pPr>
        <w:pStyle w:val="EX"/>
        <w:rPr>
          <w:lang w:val="x-none"/>
        </w:rPr>
      </w:pPr>
      <w:r w:rsidRPr="00441CD0">
        <w:t>[38]</w:t>
      </w:r>
      <w:r w:rsidRPr="00441CD0">
        <w:tab/>
        <w:t>IETF RFC 3162: "RADIUS and IPv6".</w:t>
      </w:r>
    </w:p>
    <w:p w14:paraId="45DB34BF" w14:textId="77777777" w:rsidR="00EE5860" w:rsidRPr="00441CD0" w:rsidRDefault="00EE5860" w:rsidP="00EE5860">
      <w:pPr>
        <w:pStyle w:val="EX"/>
      </w:pPr>
      <w:r w:rsidRPr="00441CD0">
        <w:t>[39]</w:t>
      </w:r>
      <w:r w:rsidRPr="00441CD0">
        <w:tab/>
        <w:t>3GPP TS 29.061: "Interworking between the Public Land Mobile Network (PLMN) supporting packet based services and Packet Data Networks (PDN)".</w:t>
      </w:r>
    </w:p>
    <w:p w14:paraId="05835AC2" w14:textId="77777777" w:rsidR="00EE5860" w:rsidRPr="00441CD0" w:rsidRDefault="00EE5860" w:rsidP="00EE5860">
      <w:pPr>
        <w:pStyle w:val="EX"/>
      </w:pPr>
      <w:r w:rsidRPr="00441CD0">
        <w:t>[40]</w:t>
      </w:r>
      <w:r w:rsidRPr="00441CD0">
        <w:tab/>
        <w:t>3GPP TS 23.527: "5G System; Restoration procedures".</w:t>
      </w:r>
    </w:p>
    <w:p w14:paraId="1B3D7003" w14:textId="77777777" w:rsidR="00EE5860" w:rsidRPr="00441CD0" w:rsidRDefault="00EE5860" w:rsidP="00EE5860">
      <w:pPr>
        <w:pStyle w:val="EX"/>
      </w:pPr>
      <w:r w:rsidRPr="00441CD0">
        <w:rPr>
          <w:lang w:val="en-US"/>
        </w:rPr>
        <w:t>[41]</w:t>
      </w:r>
      <w:r w:rsidRPr="00441CD0">
        <w:rPr>
          <w:lang w:val="en-US"/>
        </w:rPr>
        <w:tab/>
        <w:t>3GPP TS 29.512: "</w:t>
      </w:r>
      <w:r w:rsidRPr="00441CD0">
        <w:t>5G System; Session Management Policy Control Service; Stage 3".</w:t>
      </w:r>
    </w:p>
    <w:p w14:paraId="1EFEEB06" w14:textId="77777777" w:rsidR="00EE5860" w:rsidRPr="00441CD0" w:rsidRDefault="00EE5860" w:rsidP="00EE5860">
      <w:pPr>
        <w:pStyle w:val="EX"/>
      </w:pPr>
      <w:bookmarkStart w:id="39" w:name="_Hlk533193721"/>
      <w:r w:rsidRPr="00441CD0">
        <w:rPr>
          <w:lang w:val="en-US"/>
        </w:rPr>
        <w:t>[42]</w:t>
      </w:r>
      <w:r w:rsidRPr="00441CD0">
        <w:rPr>
          <w:lang w:val="en-US"/>
        </w:rPr>
        <w:tab/>
        <w:t>3GPP TS 38.300: "</w:t>
      </w:r>
      <w:r w:rsidRPr="00441CD0">
        <w:t>NR; NR and NG-RAN Overall Description; Stage 2".</w:t>
      </w:r>
      <w:bookmarkEnd w:id="39"/>
    </w:p>
    <w:p w14:paraId="348B070B" w14:textId="77777777" w:rsidR="00EE5860" w:rsidRPr="00441CD0" w:rsidRDefault="00EE5860" w:rsidP="00EE5860">
      <w:pPr>
        <w:pStyle w:val="EX"/>
      </w:pPr>
      <w:r w:rsidRPr="00441CD0">
        <w:t>[43]</w:t>
      </w:r>
      <w:r w:rsidRPr="00441CD0">
        <w:tab/>
        <w:t>3GPP TS 29.510: "5G System; Network Function Repository Services; Stage 3".</w:t>
      </w:r>
    </w:p>
    <w:p w14:paraId="5499FDDF" w14:textId="77777777" w:rsidR="00EE5860" w:rsidRPr="00441CD0" w:rsidRDefault="00EE5860" w:rsidP="00EE5860">
      <w:pPr>
        <w:pStyle w:val="EX"/>
      </w:pPr>
      <w:r w:rsidRPr="00441CD0">
        <w:t>[44]</w:t>
      </w:r>
      <w:r w:rsidRPr="00441CD0">
        <w:tab/>
        <w:t>3GPP TS 23.503:"Policy and Charging Control Framework for the 5G System".</w:t>
      </w:r>
    </w:p>
    <w:p w14:paraId="32AD3BCA" w14:textId="77777777" w:rsidR="00EE5860" w:rsidRPr="00441CD0" w:rsidRDefault="00EE5860" w:rsidP="00EE5860">
      <w:pPr>
        <w:pStyle w:val="EX"/>
        <w:rPr>
          <w:lang w:val="x-none"/>
        </w:rPr>
      </w:pPr>
      <w:r w:rsidRPr="00441CD0">
        <w:t>[45]</w:t>
      </w:r>
      <w:r w:rsidRPr="00441CD0">
        <w:tab/>
        <w:t>3GPP TS 32.255: "Telecommunication management; Charging management; 5G data connectivity domain charging; Stage 2".</w:t>
      </w:r>
    </w:p>
    <w:p w14:paraId="3ADB7DD0" w14:textId="77777777" w:rsidR="00EE5860" w:rsidRPr="00441CD0" w:rsidRDefault="00EE5860" w:rsidP="00EE5860">
      <w:pPr>
        <w:pStyle w:val="EX"/>
      </w:pPr>
      <w:r w:rsidRPr="00441CD0">
        <w:t>[46]</w:t>
      </w:r>
      <w:r w:rsidRPr="00441CD0">
        <w:tab/>
        <w:t>3GPP TS 29.512: "Session Management Policy Control Service, Stage 3".</w:t>
      </w:r>
    </w:p>
    <w:p w14:paraId="11766EB4" w14:textId="77777777" w:rsidR="00EE5860" w:rsidRPr="00441CD0" w:rsidRDefault="00EE5860" w:rsidP="00EE5860">
      <w:pPr>
        <w:pStyle w:val="EX"/>
        <w:rPr>
          <w:lang w:val="x-none"/>
        </w:rPr>
      </w:pPr>
      <w:r w:rsidRPr="00441CD0">
        <w:t>[47]</w:t>
      </w:r>
      <w:r w:rsidRPr="00441CD0">
        <w:tab/>
        <w:t>3GPP TS 33.127: "Security; Lawful Interception (LI) architecture and functions".</w:t>
      </w:r>
    </w:p>
    <w:p w14:paraId="0781B694" w14:textId="77777777" w:rsidR="00EE5860" w:rsidRPr="00441CD0" w:rsidRDefault="00EE5860" w:rsidP="00EE5860">
      <w:pPr>
        <w:pStyle w:val="EX"/>
      </w:pPr>
      <w:r w:rsidRPr="00441CD0">
        <w:t>[48]</w:t>
      </w:r>
      <w:r w:rsidRPr="00441CD0">
        <w:tab/>
        <w:t>3GPP TS 23.003: "Numbering, addressing and identification".</w:t>
      </w:r>
    </w:p>
    <w:p w14:paraId="1645EE4F" w14:textId="77777777" w:rsidR="00EE5860" w:rsidRPr="00441CD0" w:rsidRDefault="00EE5860" w:rsidP="00EE5860">
      <w:pPr>
        <w:pStyle w:val="EX"/>
      </w:pPr>
      <w:r w:rsidRPr="00441CD0">
        <w:t>[49]</w:t>
      </w:r>
      <w:r w:rsidRPr="00441CD0">
        <w:tab/>
        <w:t>3GPP TS 29.561: "5G System; Interworking between 5G Network and external Data Networks; Stage 3".</w:t>
      </w:r>
    </w:p>
    <w:p w14:paraId="13D41C6D" w14:textId="77777777" w:rsidR="00EE5860" w:rsidRPr="00441CD0" w:rsidRDefault="00EE5860" w:rsidP="00EE5860">
      <w:pPr>
        <w:pStyle w:val="EX"/>
      </w:pPr>
      <w:r w:rsidRPr="00441CD0">
        <w:t>[50]</w:t>
      </w:r>
      <w:r w:rsidRPr="00441CD0">
        <w:tab/>
        <w:t>3GPP TS 29.502: "5G System, Session Management Services; Stage 3".</w:t>
      </w:r>
    </w:p>
    <w:p w14:paraId="4B533F43" w14:textId="77777777" w:rsidR="00EE5860" w:rsidRPr="00441CD0" w:rsidRDefault="00EE5860" w:rsidP="00EE5860">
      <w:pPr>
        <w:pStyle w:val="EX"/>
      </w:pPr>
      <w:r w:rsidRPr="00441CD0">
        <w:t>[51]</w:t>
      </w:r>
      <w:r w:rsidRPr="00441CD0">
        <w:tab/>
        <w:t>3GPP TS 23.316: "Wireless and wireline convergence access support for the 5G System (5GS)".</w:t>
      </w:r>
    </w:p>
    <w:p w14:paraId="53AED9FC" w14:textId="77777777" w:rsidR="00EE5860" w:rsidRPr="00441CD0" w:rsidRDefault="00EE5860" w:rsidP="00EE5860">
      <w:pPr>
        <w:pStyle w:val="EX"/>
      </w:pPr>
      <w:r w:rsidRPr="00441CD0">
        <w:t>[52]</w:t>
      </w:r>
      <w:r w:rsidRPr="00441CD0">
        <w:tab/>
        <w:t>IETF RFC 2236: "Internet Group Management Protocol, Version 2".</w:t>
      </w:r>
    </w:p>
    <w:p w14:paraId="75ED80EB" w14:textId="77777777" w:rsidR="00EE5860" w:rsidRPr="00441CD0" w:rsidRDefault="00EE5860" w:rsidP="00EE5860">
      <w:pPr>
        <w:pStyle w:val="EX"/>
      </w:pPr>
      <w:r w:rsidRPr="00441CD0">
        <w:t>[53]</w:t>
      </w:r>
      <w:r w:rsidRPr="00441CD0">
        <w:tab/>
        <w:t>IETF RFC 3376: "Internet Group Management Protocol, Version 3".</w:t>
      </w:r>
    </w:p>
    <w:p w14:paraId="3377B88C" w14:textId="77777777" w:rsidR="00EE5860" w:rsidRPr="00441CD0" w:rsidRDefault="00EE5860" w:rsidP="00EE5860">
      <w:pPr>
        <w:pStyle w:val="EX"/>
      </w:pPr>
      <w:r w:rsidRPr="00441CD0">
        <w:t>[54]</w:t>
      </w:r>
      <w:r w:rsidRPr="00441CD0">
        <w:tab/>
        <w:t>IETF RFC 4604: "Using Internet Group Management Protocol Version 3 (IGMPv3) and Multicast Listener Discovery Protocol Version 2 (MLDv2) for Source-Specific Multicast".</w:t>
      </w:r>
    </w:p>
    <w:p w14:paraId="12EFB265" w14:textId="77777777" w:rsidR="00EE5860" w:rsidRPr="00441CD0" w:rsidRDefault="00EE5860" w:rsidP="00EE5860">
      <w:pPr>
        <w:pStyle w:val="EX"/>
      </w:pPr>
      <w:r w:rsidRPr="00441CD0">
        <w:t>[55]</w:t>
      </w:r>
      <w:r w:rsidRPr="00441CD0">
        <w:tab/>
        <w:t>IETF RFC 2710: "Multicast Listener Discovery (MLD) for IPv6".</w:t>
      </w:r>
    </w:p>
    <w:p w14:paraId="109B96E0" w14:textId="77777777" w:rsidR="00EE5860" w:rsidRPr="00441CD0" w:rsidRDefault="00EE5860" w:rsidP="00EE5860">
      <w:pPr>
        <w:pStyle w:val="EX"/>
      </w:pPr>
      <w:r w:rsidRPr="00441CD0">
        <w:t>[56]</w:t>
      </w:r>
      <w:r w:rsidRPr="00441CD0">
        <w:tab/>
        <w:t>Void</w:t>
      </w:r>
    </w:p>
    <w:p w14:paraId="3BF7BC1C" w14:textId="77777777" w:rsidR="00EE5860" w:rsidRPr="00441CD0" w:rsidRDefault="00EE5860" w:rsidP="00EE5860">
      <w:pPr>
        <w:pStyle w:val="EX"/>
      </w:pPr>
      <w:r w:rsidRPr="00441CD0">
        <w:t>[57]</w:t>
      </w:r>
      <w:r w:rsidRPr="00441CD0">
        <w:tab/>
        <w:t>3GPP TS 23.316: "Wireless and wireline convergence access support for the 5G System (5GS)".</w:t>
      </w:r>
    </w:p>
    <w:p w14:paraId="29F84282" w14:textId="6746DA53" w:rsidR="00EE5860" w:rsidRPr="00441CD0" w:rsidRDefault="00EE5860" w:rsidP="00EE5860">
      <w:pPr>
        <w:pStyle w:val="EX"/>
      </w:pPr>
      <w:r w:rsidRPr="00441CD0">
        <w:t>[58]</w:t>
      </w:r>
      <w:r w:rsidRPr="00441CD0">
        <w:tab/>
        <w:t>IEEE Std 802.1AS-</w:t>
      </w:r>
      <w:r w:rsidR="00265D7B" w:rsidRPr="00265D7B">
        <w:t>2020</w:t>
      </w:r>
      <w:r w:rsidRPr="00441CD0">
        <w:t>: "IEEE Standard for Local and metropolitan area networks--Timing and Synchronization for Time-Sensitive Applications".</w:t>
      </w:r>
    </w:p>
    <w:p w14:paraId="341C41E1" w14:textId="77777777" w:rsidR="00EE5860" w:rsidRPr="00441CD0" w:rsidRDefault="00EE5860" w:rsidP="00EE5860">
      <w:pPr>
        <w:pStyle w:val="EX"/>
      </w:pPr>
      <w:r w:rsidRPr="00441CD0">
        <w:t>[59]</w:t>
      </w:r>
      <w:r w:rsidRPr="00441CD0">
        <w:tab/>
        <w:t>3GPP TS 24.193: "Access Traffic Steering, Switching and Splitting; Stage 3".</w:t>
      </w:r>
    </w:p>
    <w:p w14:paraId="3B18279C" w14:textId="77777777" w:rsidR="00EE5860" w:rsidRPr="00441CD0" w:rsidRDefault="00EE5860" w:rsidP="00EE5860">
      <w:pPr>
        <w:pStyle w:val="EX"/>
      </w:pPr>
      <w:r w:rsidRPr="00441CD0">
        <w:t>[60]</w:t>
      </w:r>
      <w:r w:rsidRPr="00441CD0">
        <w:tab/>
        <w:t>IETF RFC </w:t>
      </w:r>
      <w:r>
        <w:t>8803</w:t>
      </w:r>
      <w:r w:rsidRPr="00441CD0">
        <w:t>: "0-RTT TCP Convert Protocol".</w:t>
      </w:r>
    </w:p>
    <w:p w14:paraId="28B46177" w14:textId="77777777" w:rsidR="00EE5860" w:rsidRPr="00441CD0" w:rsidRDefault="00EE5860" w:rsidP="00EE5860">
      <w:pPr>
        <w:pStyle w:val="EX"/>
      </w:pPr>
      <w:r w:rsidRPr="00441CD0">
        <w:t>[61]</w:t>
      </w:r>
      <w:r w:rsidRPr="00441CD0">
        <w:tab/>
        <w:t>3GPP TS 29.571: "5G System; Common Data Types for Service Based Interfaces; Stage 3".</w:t>
      </w:r>
    </w:p>
    <w:p w14:paraId="2B0BEB3F" w14:textId="77777777" w:rsidR="00EE5860" w:rsidRPr="00441CD0" w:rsidRDefault="00EE5860" w:rsidP="00EE5860">
      <w:pPr>
        <w:pStyle w:val="EX"/>
      </w:pPr>
      <w:r w:rsidRPr="00441CD0">
        <w:t>[62]</w:t>
      </w:r>
      <w:r w:rsidRPr="00441CD0">
        <w:tab/>
        <w:t>IETF RFC </w:t>
      </w:r>
      <w:r>
        <w:t>8684</w:t>
      </w:r>
      <w:r w:rsidRPr="00441CD0">
        <w:t>: "TCP Extensions for Multipath Operation with Multiple Addresses".</w:t>
      </w:r>
    </w:p>
    <w:p w14:paraId="034CA1A3" w14:textId="596426FF" w:rsidR="00EE5860" w:rsidRDefault="00EE5860" w:rsidP="00EE5860">
      <w:pPr>
        <w:pStyle w:val="EX"/>
      </w:pPr>
      <w:r w:rsidRPr="00441CD0">
        <w:t>[63]</w:t>
      </w:r>
      <w:r w:rsidRPr="00441CD0">
        <w:tab/>
        <w:t xml:space="preserve">3GPP </w:t>
      </w:r>
      <w:r w:rsidR="00415C19" w:rsidRPr="00441CD0">
        <w:t>TS</w:t>
      </w:r>
      <w:r w:rsidR="00415C19">
        <w:t> </w:t>
      </w:r>
      <w:r w:rsidR="00415C19" w:rsidRPr="00441CD0">
        <w:t>2</w:t>
      </w:r>
      <w:r w:rsidRPr="00441CD0">
        <w:t>4.519: "Time-Sensitive Networking (TSN) Application Function (AF) to Device-Side TSN Translator (DS-TT) and Network-Side TSN Translator (NW-TT) protocol aspects; Stage 3".</w:t>
      </w:r>
    </w:p>
    <w:p w14:paraId="2DE1A436" w14:textId="77777777" w:rsidR="00EE5860" w:rsidRDefault="00EE5860" w:rsidP="00EE5860">
      <w:pPr>
        <w:pStyle w:val="EX"/>
      </w:pPr>
      <w:r>
        <w:t>[64]</w:t>
      </w:r>
      <w:r>
        <w:tab/>
        <w:t>3GPP TS 33.501: "</w:t>
      </w:r>
      <w:r w:rsidRPr="005D197E">
        <w:t>Security architecture and procedures for 5G system</w:t>
      </w:r>
      <w:r>
        <w:t>".</w:t>
      </w:r>
    </w:p>
    <w:p w14:paraId="446575B9" w14:textId="41BFC084" w:rsidR="00EE5860" w:rsidRDefault="00EE5860" w:rsidP="00EE5860">
      <w:pPr>
        <w:pStyle w:val="EX"/>
        <w:rPr>
          <w:lang w:eastAsia="zh-CN"/>
        </w:rPr>
      </w:pPr>
      <w:r>
        <w:lastRenderedPageBreak/>
        <w:t>[65]</w:t>
      </w:r>
      <w:r w:rsidRPr="00441CD0">
        <w:tab/>
        <w:t xml:space="preserve">3GPP </w:t>
      </w:r>
      <w:r w:rsidR="00415C19" w:rsidRPr="00441CD0">
        <w:t>TS</w:t>
      </w:r>
      <w:r w:rsidR="00415C19">
        <w:t> </w:t>
      </w:r>
      <w:r w:rsidR="00415C19" w:rsidRPr="00441CD0">
        <w:t>2</w:t>
      </w:r>
      <w:r w:rsidRPr="00441CD0">
        <w:t>4.</w:t>
      </w:r>
      <w:r>
        <w:rPr>
          <w:rFonts w:hint="eastAsia"/>
          <w:lang w:eastAsia="zh-CN"/>
        </w:rPr>
        <w:t>250</w:t>
      </w:r>
      <w:r w:rsidRPr="00441CD0">
        <w:t>: "</w:t>
      </w:r>
      <w:r w:rsidRPr="004A442C">
        <w:t>Protocol for Reliable Data Service; Stage 3</w:t>
      </w:r>
      <w:r w:rsidRPr="00441CD0">
        <w:t>".</w:t>
      </w:r>
    </w:p>
    <w:p w14:paraId="03621D57" w14:textId="7F834BDB" w:rsidR="00EE5860" w:rsidRDefault="00EE5860" w:rsidP="00EE5860">
      <w:pPr>
        <w:pStyle w:val="EX"/>
      </w:pPr>
      <w:r>
        <w:t>[66]</w:t>
      </w:r>
      <w:r w:rsidRPr="00441CD0">
        <w:tab/>
        <w:t xml:space="preserve">3GPP </w:t>
      </w:r>
      <w:r w:rsidR="00415C19" w:rsidRPr="00441CD0">
        <w:t>TS</w:t>
      </w:r>
      <w:r w:rsidR="00415C19">
        <w:t> </w:t>
      </w:r>
      <w:r w:rsidR="00415C19" w:rsidRPr="00441CD0">
        <w:t>2</w:t>
      </w:r>
      <w:r>
        <w:rPr>
          <w:rFonts w:hint="eastAsia"/>
          <w:lang w:eastAsia="zh-CN"/>
        </w:rPr>
        <w:t>3.682</w:t>
      </w:r>
      <w:r w:rsidRPr="00441CD0">
        <w:t>: "</w:t>
      </w:r>
      <w:r w:rsidRPr="00FA628E">
        <w:t>Architecture enhancements to facilitate communications with packet data networks and applications</w:t>
      </w:r>
      <w:r w:rsidRPr="00441CD0">
        <w:t>".</w:t>
      </w:r>
    </w:p>
    <w:p w14:paraId="7E4DFFF8" w14:textId="3D48578E" w:rsidR="007F37C5" w:rsidRPr="007F37C5" w:rsidRDefault="007F37C5" w:rsidP="00EE5860">
      <w:pPr>
        <w:pStyle w:val="EX"/>
        <w:rPr>
          <w:lang w:val="fi-FI"/>
        </w:rPr>
      </w:pPr>
      <w:r w:rsidRPr="007F37C5">
        <w:rPr>
          <w:lang w:val="fi-FI"/>
        </w:rPr>
        <w:t>[67]</w:t>
      </w:r>
      <w:r w:rsidRPr="007F37C5">
        <w:rPr>
          <w:lang w:val="fi-FI"/>
        </w:rPr>
        <w:tab/>
        <w:t>Void</w:t>
      </w:r>
    </w:p>
    <w:p w14:paraId="09A2DBE7" w14:textId="03A3CE82" w:rsidR="007F37C5" w:rsidRPr="007F37C5" w:rsidRDefault="007F37C5" w:rsidP="00EE5860">
      <w:pPr>
        <w:pStyle w:val="EX"/>
        <w:rPr>
          <w:lang w:val="fi-FI"/>
        </w:rPr>
      </w:pPr>
      <w:r w:rsidRPr="007F37C5">
        <w:rPr>
          <w:lang w:val="fi-FI"/>
        </w:rPr>
        <w:t>[68]</w:t>
      </w:r>
      <w:r w:rsidRPr="007F37C5">
        <w:rPr>
          <w:lang w:val="fi-FI"/>
        </w:rPr>
        <w:tab/>
        <w:t>Void</w:t>
      </w:r>
    </w:p>
    <w:p w14:paraId="0A1554E3" w14:textId="6970CA68" w:rsidR="007F37C5" w:rsidRPr="007F37C5" w:rsidRDefault="007F37C5" w:rsidP="00EE5860">
      <w:pPr>
        <w:pStyle w:val="EX"/>
        <w:rPr>
          <w:lang w:val="fi-FI"/>
        </w:rPr>
      </w:pPr>
      <w:r w:rsidRPr="007F37C5">
        <w:rPr>
          <w:lang w:val="fi-FI"/>
        </w:rPr>
        <w:t>[69]</w:t>
      </w:r>
      <w:r w:rsidRPr="007F37C5">
        <w:rPr>
          <w:lang w:val="fi-FI"/>
        </w:rPr>
        <w:tab/>
        <w:t>Void</w:t>
      </w:r>
    </w:p>
    <w:p w14:paraId="168FAB9A" w14:textId="23F7618A" w:rsidR="007F37C5" w:rsidRPr="007F37C5" w:rsidRDefault="007F37C5" w:rsidP="00EE5860">
      <w:pPr>
        <w:pStyle w:val="EX"/>
        <w:rPr>
          <w:lang w:val="fi-FI"/>
        </w:rPr>
      </w:pPr>
      <w:r w:rsidRPr="007F37C5">
        <w:rPr>
          <w:lang w:val="fi-FI"/>
        </w:rPr>
        <w:t>[70]</w:t>
      </w:r>
      <w:r w:rsidRPr="007F37C5">
        <w:rPr>
          <w:lang w:val="fi-FI"/>
        </w:rPr>
        <w:tab/>
        <w:t>Void</w:t>
      </w:r>
    </w:p>
    <w:p w14:paraId="6EE84E32" w14:textId="5B73A296" w:rsidR="007F37C5" w:rsidRPr="007F37C5" w:rsidRDefault="007F37C5" w:rsidP="00EE5860">
      <w:pPr>
        <w:pStyle w:val="EX"/>
        <w:rPr>
          <w:lang w:val="fi-FI"/>
        </w:rPr>
      </w:pPr>
      <w:r w:rsidRPr="007F37C5">
        <w:rPr>
          <w:lang w:val="fi-FI"/>
        </w:rPr>
        <w:t>[71]</w:t>
      </w:r>
      <w:r w:rsidRPr="007F37C5">
        <w:rPr>
          <w:lang w:val="fi-FI"/>
        </w:rPr>
        <w:tab/>
        <w:t>Void</w:t>
      </w:r>
    </w:p>
    <w:p w14:paraId="31EDEC04" w14:textId="16BD9D3A" w:rsidR="007F37C5" w:rsidRPr="007F37C5" w:rsidRDefault="007F37C5" w:rsidP="00EE5860">
      <w:pPr>
        <w:pStyle w:val="EX"/>
        <w:rPr>
          <w:lang w:val="fi-FI"/>
        </w:rPr>
      </w:pPr>
      <w:r w:rsidRPr="007F37C5">
        <w:rPr>
          <w:lang w:val="fi-FI"/>
        </w:rPr>
        <w:t>[72]</w:t>
      </w:r>
      <w:r w:rsidRPr="007F37C5">
        <w:rPr>
          <w:lang w:val="fi-FI"/>
        </w:rPr>
        <w:tab/>
        <w:t>Void</w:t>
      </w:r>
    </w:p>
    <w:p w14:paraId="1DDC0599" w14:textId="6F8D1A68" w:rsidR="007F37C5" w:rsidRDefault="007F37C5" w:rsidP="00EE5860">
      <w:pPr>
        <w:pStyle w:val="EX"/>
      </w:pPr>
      <w:r>
        <w:t>[73]</w:t>
      </w:r>
      <w:r w:rsidRPr="00441CD0">
        <w:tab/>
      </w:r>
      <w:r>
        <w:t>Void</w:t>
      </w:r>
    </w:p>
    <w:p w14:paraId="048DD8A5" w14:textId="0ABDD8DC" w:rsidR="007F37C5" w:rsidRDefault="007F37C5" w:rsidP="00EE5860">
      <w:pPr>
        <w:pStyle w:val="EX"/>
      </w:pPr>
      <w:r>
        <w:t>[74]</w:t>
      </w:r>
      <w:r w:rsidRPr="00441CD0">
        <w:tab/>
      </w:r>
      <w:r>
        <w:t>Void</w:t>
      </w:r>
    </w:p>
    <w:p w14:paraId="5B5C1BE5" w14:textId="642FBA4E" w:rsidR="00BB5386" w:rsidRPr="00441CD0" w:rsidRDefault="00BB5386" w:rsidP="00EE5860">
      <w:pPr>
        <w:pStyle w:val="EX"/>
        <w:rPr>
          <w:lang w:eastAsia="zh-CN"/>
        </w:rPr>
      </w:pPr>
      <w:r w:rsidRPr="001D2CEF">
        <w:rPr>
          <w:lang w:eastAsia="zh-CN"/>
        </w:rPr>
        <w:t>[</w:t>
      </w:r>
      <w:r w:rsidR="007F37C5">
        <w:rPr>
          <w:lang w:eastAsia="zh-CN"/>
        </w:rPr>
        <w:t>75</w:t>
      </w:r>
      <w:r w:rsidRPr="001D2CEF">
        <w:rPr>
          <w:lang w:eastAsia="zh-CN"/>
        </w:rPr>
        <w:t>]</w:t>
      </w:r>
      <w:r w:rsidRPr="001D2CEF">
        <w:rPr>
          <w:lang w:eastAsia="zh-CN"/>
        </w:rPr>
        <w:tab/>
        <w:t>IETF RFC 4122: "A Universally Unique IDentifier (UUID) URN Namespace".</w:t>
      </w:r>
    </w:p>
    <w:p w14:paraId="660C51FE" w14:textId="77777777" w:rsidR="00EE5860" w:rsidRPr="00441CD0" w:rsidRDefault="00EE5860" w:rsidP="00EE5860">
      <w:pPr>
        <w:pStyle w:val="Heading1"/>
      </w:pPr>
      <w:bookmarkStart w:id="40" w:name="_Toc19717026"/>
      <w:bookmarkStart w:id="41" w:name="_Toc27490483"/>
      <w:bookmarkStart w:id="42" w:name="_Toc27556776"/>
      <w:bookmarkStart w:id="43" w:name="_Toc27723693"/>
      <w:bookmarkStart w:id="44" w:name="_Toc36030757"/>
      <w:bookmarkStart w:id="45" w:name="_Toc36042677"/>
      <w:bookmarkStart w:id="46" w:name="_Toc36814001"/>
      <w:bookmarkStart w:id="47" w:name="_Toc44688845"/>
      <w:bookmarkStart w:id="48" w:name="_Toc44923599"/>
      <w:bookmarkStart w:id="49" w:name="_Toc51860567"/>
      <w:bookmarkStart w:id="50" w:name="_Toc57930334"/>
      <w:bookmarkStart w:id="51" w:name="_Toc57930964"/>
      <w:bookmarkStart w:id="52" w:name="_Toc160974088"/>
      <w:r w:rsidRPr="00441CD0">
        <w:t>3</w:t>
      </w:r>
      <w:r w:rsidRPr="00441CD0">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1B270BE" w14:textId="77777777" w:rsidR="00EE5860" w:rsidRPr="00441CD0" w:rsidRDefault="00EE5860" w:rsidP="00EE5860">
      <w:pPr>
        <w:pStyle w:val="Heading2"/>
      </w:pPr>
      <w:bookmarkStart w:id="53" w:name="_Toc19717027"/>
      <w:bookmarkStart w:id="54" w:name="_Toc27490484"/>
      <w:bookmarkStart w:id="55" w:name="_Toc27556777"/>
      <w:bookmarkStart w:id="56" w:name="_Toc27723694"/>
      <w:bookmarkStart w:id="57" w:name="_Toc36030758"/>
      <w:bookmarkStart w:id="58" w:name="_Toc36042678"/>
      <w:bookmarkStart w:id="59" w:name="_Toc36814002"/>
      <w:bookmarkStart w:id="60" w:name="_Toc44688846"/>
      <w:bookmarkStart w:id="61" w:name="_Toc44923600"/>
      <w:bookmarkStart w:id="62" w:name="_Toc51860568"/>
      <w:bookmarkStart w:id="63" w:name="_Toc57930335"/>
      <w:bookmarkStart w:id="64" w:name="_Toc57930965"/>
      <w:bookmarkStart w:id="65" w:name="_Toc160974089"/>
      <w:r w:rsidRPr="00441CD0">
        <w:t>3.1</w:t>
      </w:r>
      <w:r w:rsidRPr="00441CD0">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359BD8FA" w14:textId="77777777" w:rsidR="00EE5860" w:rsidRPr="00441CD0" w:rsidRDefault="00EE5860" w:rsidP="00EE5860">
      <w:r w:rsidRPr="00441CD0">
        <w:t>For the purposes of the present document, the terms and definitions given in 3GPP TR 21.905 [1] and the following apply. A term defined in the present document takes precedence over the definition of the same term, if any, in 3GPP TR 21.905 [1].</w:t>
      </w:r>
    </w:p>
    <w:p w14:paraId="36DFD241" w14:textId="77777777" w:rsidR="00EE5860" w:rsidRPr="00441CD0" w:rsidRDefault="00EE5860" w:rsidP="00EE5860">
      <w:r w:rsidRPr="00441CD0">
        <w:rPr>
          <w:b/>
        </w:rPr>
        <w:t>CP function</w:t>
      </w:r>
      <w:r w:rsidRPr="00441CD0">
        <w:t>: A node with a Control Plane function (see 3GPP</w:t>
      </w:r>
      <w:r>
        <w:t> </w:t>
      </w:r>
      <w:r w:rsidRPr="00441CD0">
        <w:t>TS</w:t>
      </w:r>
      <w:r>
        <w:t> </w:t>
      </w:r>
      <w:r w:rsidRPr="00441CD0">
        <w:t>23.214</w:t>
      </w:r>
      <w:r>
        <w:t> </w:t>
      </w:r>
      <w:r w:rsidRPr="00441CD0">
        <w:t>[2]) supporting one or more PFCP entities. A Control Plane function, i.e. a Control Plane Node, is identified by the Node ID that is set to either an FQDN or an IP address.</w:t>
      </w:r>
    </w:p>
    <w:p w14:paraId="4391D384" w14:textId="77777777" w:rsidR="00EE5860" w:rsidRPr="00441CD0" w:rsidRDefault="00EE5860" w:rsidP="00EE5860">
      <w:r w:rsidRPr="00441CD0">
        <w:rPr>
          <w:b/>
        </w:rPr>
        <w:t>Match Field:</w:t>
      </w:r>
      <w:r w:rsidRPr="00441CD0">
        <w:t xml:space="preserve"> a field of the Packet Detection Information of a Packet Detection Rule against which a packet is attempted to be matched.</w:t>
      </w:r>
    </w:p>
    <w:p w14:paraId="4C6C48DE" w14:textId="77777777" w:rsidR="00EE5860" w:rsidRPr="00441CD0" w:rsidRDefault="00EE5860" w:rsidP="00EE5860">
      <w:r w:rsidRPr="00441CD0">
        <w:rPr>
          <w:b/>
        </w:rPr>
        <w:t>Matching:</w:t>
      </w:r>
      <w:r w:rsidRPr="00441CD0">
        <w:t xml:space="preserve"> comparing the set of header fields of a packet to the match fields of the Packet Detection Information of a Packet Detection Rule.</w:t>
      </w:r>
    </w:p>
    <w:p w14:paraId="71344549" w14:textId="77777777" w:rsidR="00EE5860" w:rsidRPr="00A17F38" w:rsidRDefault="00EE5860" w:rsidP="00EE5860">
      <w:pPr>
        <w:rPr>
          <w:b/>
        </w:rPr>
      </w:pPr>
      <w:r w:rsidRPr="00A17F38">
        <w:rPr>
          <w:b/>
        </w:rPr>
        <w:t>Node:</w:t>
      </w:r>
      <w:r w:rsidRPr="00A17F38">
        <w:t xml:space="preserve"> Either a CP function or </w:t>
      </w:r>
      <w:r>
        <w:t xml:space="preserve">an </w:t>
      </w:r>
      <w:r w:rsidRPr="00A17F38">
        <w:t>UP function supporting one or more PFCP entities. A Node is identified by the Node ID, which is set to either an FQDN or an IP address.</w:t>
      </w:r>
    </w:p>
    <w:p w14:paraId="7D52FD26" w14:textId="77777777" w:rsidR="00EE5860" w:rsidRPr="00441CD0" w:rsidRDefault="00EE5860" w:rsidP="00EE5860">
      <w:r w:rsidRPr="00441CD0">
        <w:rPr>
          <w:b/>
        </w:rPr>
        <w:t>PFCP Entity</w:t>
      </w:r>
      <w:r w:rsidRPr="00441CD0">
        <w:t>: An endpoint in a CP (or UP) function supporting PFCP, that is identified by the IP address. The IP address of a PFCP entity may or may not be the IP address included in the Node ID.</w:t>
      </w:r>
    </w:p>
    <w:p w14:paraId="73C68FEA" w14:textId="77777777" w:rsidR="00EE5860" w:rsidRPr="00441CD0" w:rsidRDefault="00EE5860" w:rsidP="00EE5860">
      <w:r w:rsidRPr="00441CD0">
        <w:rPr>
          <w:b/>
        </w:rPr>
        <w:t>UP function</w:t>
      </w:r>
      <w:r w:rsidRPr="00441CD0">
        <w:t>: A node with a User Plane function (see 3GPP</w:t>
      </w:r>
      <w:r>
        <w:t> </w:t>
      </w:r>
      <w:r w:rsidRPr="00441CD0">
        <w:t>TS</w:t>
      </w:r>
      <w:r>
        <w:t> </w:t>
      </w:r>
      <w:r w:rsidRPr="00441CD0">
        <w:t>23.214</w:t>
      </w:r>
      <w:r>
        <w:t> </w:t>
      </w:r>
      <w:r w:rsidRPr="00441CD0">
        <w:t>[2]) supporting one or more PFCP entities. A User Plane function, i.e. a User Plane Node, is identified by the Node ID that is set to either a FQDN or an IP address.</w:t>
      </w:r>
    </w:p>
    <w:p w14:paraId="238C009E" w14:textId="77777777" w:rsidR="00EE5860" w:rsidRPr="00441CD0" w:rsidRDefault="00EE5860" w:rsidP="00EE5860">
      <w:pPr>
        <w:pStyle w:val="Heading2"/>
      </w:pPr>
      <w:bookmarkStart w:id="66" w:name="_Toc19717028"/>
      <w:bookmarkStart w:id="67" w:name="_Toc27490485"/>
      <w:bookmarkStart w:id="68" w:name="_Toc27556778"/>
      <w:bookmarkStart w:id="69" w:name="_Toc27723695"/>
      <w:bookmarkStart w:id="70" w:name="_Toc36030759"/>
      <w:bookmarkStart w:id="71" w:name="_Toc36042679"/>
      <w:bookmarkStart w:id="72" w:name="_Toc36814003"/>
      <w:bookmarkStart w:id="73" w:name="_Toc44688847"/>
      <w:bookmarkStart w:id="74" w:name="_Toc44923601"/>
      <w:bookmarkStart w:id="75" w:name="_Toc51860569"/>
      <w:bookmarkStart w:id="76" w:name="_Toc57930336"/>
      <w:bookmarkStart w:id="77" w:name="_Toc57930966"/>
      <w:bookmarkStart w:id="78" w:name="_Toc160974090"/>
      <w:r w:rsidRPr="00441CD0">
        <w:t>3.2</w:t>
      </w:r>
      <w:r w:rsidRPr="00441CD0">
        <w:tab/>
        <w:t>Abbreviations</w:t>
      </w:r>
      <w:bookmarkEnd w:id="66"/>
      <w:bookmarkEnd w:id="67"/>
      <w:bookmarkEnd w:id="68"/>
      <w:bookmarkEnd w:id="69"/>
      <w:bookmarkEnd w:id="70"/>
      <w:bookmarkEnd w:id="71"/>
      <w:bookmarkEnd w:id="72"/>
      <w:bookmarkEnd w:id="73"/>
      <w:bookmarkEnd w:id="74"/>
      <w:bookmarkEnd w:id="75"/>
      <w:bookmarkEnd w:id="76"/>
      <w:bookmarkEnd w:id="77"/>
      <w:bookmarkEnd w:id="78"/>
    </w:p>
    <w:p w14:paraId="4D006392" w14:textId="77777777" w:rsidR="00EE5860" w:rsidRPr="00441CD0" w:rsidRDefault="00EE5860" w:rsidP="00EE5860">
      <w:r w:rsidRPr="00441CD0">
        <w:t>For the purposes of the present document, the abbreviations given in 3GPP</w:t>
      </w:r>
      <w:r>
        <w:t> </w:t>
      </w:r>
      <w:r w:rsidRPr="00441CD0">
        <w:t>TR 21.905</w:t>
      </w:r>
      <w:r>
        <w:t> </w:t>
      </w:r>
      <w:r w:rsidRPr="00441CD0">
        <w:t>[1] and the following apply. An abbreviation defined in the present document takes precedence over the definition of the same abbreviation, if any, in 3GPP TR 21.905 [1].</w:t>
      </w:r>
    </w:p>
    <w:p w14:paraId="22F8BE65" w14:textId="77777777" w:rsidR="00EE5860" w:rsidRPr="00441CD0" w:rsidRDefault="00EE5860" w:rsidP="00EE5860">
      <w:pPr>
        <w:pStyle w:val="EW"/>
      </w:pPr>
      <w:r w:rsidRPr="00441CD0">
        <w:t>ADC</w:t>
      </w:r>
      <w:r w:rsidRPr="00441CD0">
        <w:tab/>
        <w:t>Application Detection and Control</w:t>
      </w:r>
    </w:p>
    <w:p w14:paraId="3BACE0D0" w14:textId="77777777" w:rsidR="00EE5860" w:rsidRPr="00441CD0" w:rsidRDefault="00EE5860" w:rsidP="00EE5860">
      <w:pPr>
        <w:pStyle w:val="EW"/>
      </w:pPr>
      <w:r w:rsidRPr="00441CD0">
        <w:t>ATSSS</w:t>
      </w:r>
      <w:r w:rsidRPr="00441CD0">
        <w:tab/>
        <w:t>Access Traffic Steering, Switching, Splitting</w:t>
      </w:r>
    </w:p>
    <w:p w14:paraId="72396746" w14:textId="77777777" w:rsidR="00EE5860" w:rsidRPr="00441CD0" w:rsidRDefault="00EE5860" w:rsidP="00EE5860">
      <w:pPr>
        <w:pStyle w:val="EW"/>
      </w:pPr>
      <w:r w:rsidRPr="00441CD0">
        <w:t>ATSSS-LL</w:t>
      </w:r>
      <w:r w:rsidRPr="00441CD0">
        <w:tab/>
        <w:t>ATSSS Low Layer</w:t>
      </w:r>
    </w:p>
    <w:p w14:paraId="1F3BCEDC" w14:textId="77777777" w:rsidR="00EE5860" w:rsidRPr="00441CD0" w:rsidRDefault="00EE5860" w:rsidP="00EE5860">
      <w:pPr>
        <w:pStyle w:val="EW"/>
        <w:rPr>
          <w:lang w:val="x-none"/>
        </w:rPr>
      </w:pPr>
      <w:r w:rsidRPr="00441CD0">
        <w:t>BAR</w:t>
      </w:r>
      <w:r w:rsidRPr="00441CD0">
        <w:tab/>
        <w:t>Buffering Action Rule</w:t>
      </w:r>
    </w:p>
    <w:p w14:paraId="547B8D16" w14:textId="77777777" w:rsidR="00EE5860" w:rsidRPr="00441CD0" w:rsidRDefault="00EE5860" w:rsidP="00EE5860">
      <w:pPr>
        <w:pStyle w:val="EW"/>
      </w:pPr>
      <w:r w:rsidRPr="00441CD0">
        <w:t>BP</w:t>
      </w:r>
      <w:r w:rsidRPr="00441CD0">
        <w:tab/>
        <w:t>Branching Point</w:t>
      </w:r>
    </w:p>
    <w:p w14:paraId="22E0638E" w14:textId="77777777" w:rsidR="00EE5860" w:rsidRDefault="00EE5860" w:rsidP="00EE5860">
      <w:pPr>
        <w:pStyle w:val="EW"/>
      </w:pPr>
      <w:r w:rsidRPr="00F16E72">
        <w:rPr>
          <w:lang w:eastAsia="x-none"/>
        </w:rPr>
        <w:lastRenderedPageBreak/>
        <w:t>BMIC</w:t>
      </w:r>
      <w:r>
        <w:rPr>
          <w:lang w:eastAsia="x-none"/>
        </w:rPr>
        <w:tab/>
      </w:r>
      <w:r w:rsidRPr="00F16E72">
        <w:rPr>
          <w:lang w:eastAsia="x-none"/>
        </w:rPr>
        <w:t>Bridge Management Information Container</w:t>
      </w:r>
    </w:p>
    <w:p w14:paraId="1557FAE8" w14:textId="77777777" w:rsidR="00EE5860" w:rsidRPr="00441CD0" w:rsidRDefault="00EE5860" w:rsidP="00EE5860">
      <w:pPr>
        <w:pStyle w:val="EW"/>
      </w:pPr>
      <w:r w:rsidRPr="00441CD0">
        <w:t>CP</w:t>
      </w:r>
      <w:r w:rsidRPr="00441CD0">
        <w:tab/>
        <w:t>Control Plane</w:t>
      </w:r>
    </w:p>
    <w:p w14:paraId="6B415239" w14:textId="77777777" w:rsidR="00EE5860" w:rsidRPr="00441CD0" w:rsidRDefault="00EE5860" w:rsidP="00EE5860">
      <w:pPr>
        <w:pStyle w:val="EW"/>
      </w:pPr>
      <w:r w:rsidRPr="00441CD0">
        <w:t>DDoS</w:t>
      </w:r>
      <w:r w:rsidRPr="00441CD0">
        <w:tab/>
        <w:t>Distributed Denial of Service</w:t>
      </w:r>
    </w:p>
    <w:p w14:paraId="43FC3A89" w14:textId="77777777" w:rsidR="00EE5860" w:rsidRPr="00441CD0" w:rsidRDefault="00EE5860" w:rsidP="00EE5860">
      <w:pPr>
        <w:pStyle w:val="EW"/>
        <w:rPr>
          <w:lang w:val="es-ES_tradnl"/>
        </w:rPr>
      </w:pPr>
      <w:r w:rsidRPr="00441CD0">
        <w:rPr>
          <w:lang w:val="es-ES_tradnl"/>
        </w:rPr>
        <w:t>DEI</w:t>
      </w:r>
      <w:r w:rsidRPr="00441CD0">
        <w:rPr>
          <w:lang w:val="es-ES_tradnl"/>
        </w:rPr>
        <w:tab/>
        <w:t>Drop Eligible Indicator</w:t>
      </w:r>
    </w:p>
    <w:p w14:paraId="3E5E6DEA" w14:textId="77777777" w:rsidR="00EE5860" w:rsidRPr="00441CD0" w:rsidRDefault="00EE5860" w:rsidP="00EE5860">
      <w:pPr>
        <w:pStyle w:val="EW"/>
        <w:rPr>
          <w:lang w:val="es-ES_tradnl"/>
        </w:rPr>
      </w:pPr>
      <w:r w:rsidRPr="00441CD0">
        <w:rPr>
          <w:lang w:val="es-ES_tradnl"/>
        </w:rPr>
        <w:t>DNAI</w:t>
      </w:r>
      <w:r w:rsidRPr="00441CD0">
        <w:rPr>
          <w:lang w:val="es-ES_tradnl"/>
        </w:rPr>
        <w:tab/>
        <w:t>Data Network Access Identifier</w:t>
      </w:r>
    </w:p>
    <w:p w14:paraId="47AB832C" w14:textId="77777777" w:rsidR="00EE5860" w:rsidRPr="00441CD0" w:rsidRDefault="00EE5860" w:rsidP="00EE5860">
      <w:pPr>
        <w:pStyle w:val="EW"/>
        <w:rPr>
          <w:lang w:eastAsia="zh-CN"/>
        </w:rPr>
      </w:pPr>
      <w:r w:rsidRPr="00441CD0">
        <w:t>DSCP</w:t>
      </w:r>
      <w:r w:rsidRPr="00441CD0">
        <w:tab/>
      </w:r>
      <w:r w:rsidRPr="00441CD0">
        <w:rPr>
          <w:lang w:eastAsia="zh-CN"/>
        </w:rPr>
        <w:t>Differentiated Services Code Point</w:t>
      </w:r>
    </w:p>
    <w:p w14:paraId="19D40EAC" w14:textId="77777777" w:rsidR="00EE5860" w:rsidRPr="00441CD0" w:rsidRDefault="00EE5860" w:rsidP="00EE5860">
      <w:pPr>
        <w:pStyle w:val="EW"/>
        <w:rPr>
          <w:lang w:eastAsia="zh-CN"/>
        </w:rPr>
      </w:pPr>
      <w:r w:rsidRPr="00441CD0">
        <w:rPr>
          <w:lang w:eastAsia="zh-CN"/>
        </w:rPr>
        <w:t>DS-TT</w:t>
      </w:r>
      <w:r w:rsidRPr="00441CD0">
        <w:rPr>
          <w:lang w:eastAsia="zh-CN"/>
        </w:rPr>
        <w:tab/>
        <w:t>Device-Side TSN Translator</w:t>
      </w:r>
    </w:p>
    <w:p w14:paraId="77438E3C" w14:textId="77777777" w:rsidR="00EE5860" w:rsidRPr="00441CD0" w:rsidRDefault="00EE5860" w:rsidP="00EE5860">
      <w:pPr>
        <w:pStyle w:val="EW"/>
      </w:pPr>
      <w:r w:rsidRPr="00441CD0">
        <w:rPr>
          <w:lang w:eastAsia="zh-CN"/>
        </w:rPr>
        <w:t>eMPS</w:t>
      </w:r>
      <w:r w:rsidRPr="00441CD0">
        <w:rPr>
          <w:lang w:eastAsia="zh-CN"/>
        </w:rPr>
        <w:tab/>
        <w:t>enhanced Multimedia Priority Service</w:t>
      </w:r>
    </w:p>
    <w:p w14:paraId="75B48503" w14:textId="77777777" w:rsidR="00EE5860" w:rsidRPr="00441CD0" w:rsidRDefault="00EE5860" w:rsidP="00EE5860">
      <w:pPr>
        <w:pStyle w:val="EW"/>
      </w:pPr>
      <w:r w:rsidRPr="00441CD0">
        <w:t>FAR</w:t>
      </w:r>
      <w:r w:rsidRPr="00441CD0">
        <w:tab/>
        <w:t>Fo</w:t>
      </w:r>
      <w:r w:rsidRPr="00441CD0">
        <w:rPr>
          <w:lang w:val="en-US"/>
        </w:rPr>
        <w:t>r</w:t>
      </w:r>
      <w:r w:rsidRPr="00441CD0">
        <w:t>warding Action Rule</w:t>
      </w:r>
    </w:p>
    <w:p w14:paraId="295FAF9D" w14:textId="77777777" w:rsidR="00EE5860" w:rsidRPr="00441CD0" w:rsidRDefault="00EE5860" w:rsidP="00EE5860">
      <w:pPr>
        <w:pStyle w:val="EW"/>
      </w:pPr>
      <w:r w:rsidRPr="00441CD0">
        <w:t>F-SEID</w:t>
      </w:r>
      <w:r w:rsidRPr="00441CD0">
        <w:tab/>
        <w:t>Fully Qualified SEID</w:t>
      </w:r>
    </w:p>
    <w:p w14:paraId="56E0E6B0" w14:textId="77777777" w:rsidR="00EE5860" w:rsidRPr="00441CD0" w:rsidRDefault="00EE5860" w:rsidP="00EE5860">
      <w:pPr>
        <w:pStyle w:val="EW"/>
      </w:pPr>
      <w:r w:rsidRPr="00441CD0">
        <w:t>F-TEID</w:t>
      </w:r>
      <w:r w:rsidRPr="00441CD0">
        <w:tab/>
        <w:t>Fully Qualified TEID</w:t>
      </w:r>
    </w:p>
    <w:p w14:paraId="0CFEC0D0" w14:textId="77777777" w:rsidR="00EE5860" w:rsidRPr="00441CD0" w:rsidRDefault="00EE5860" w:rsidP="00EE5860">
      <w:pPr>
        <w:pStyle w:val="EW"/>
        <w:rPr>
          <w:lang w:val="es-ES_tradnl"/>
        </w:rPr>
      </w:pPr>
      <w:r w:rsidRPr="00441CD0">
        <w:rPr>
          <w:lang w:val="es-ES_tradnl"/>
        </w:rPr>
        <w:t>IP</w:t>
      </w:r>
      <w:r w:rsidRPr="00441CD0">
        <w:rPr>
          <w:lang w:val="es-ES_tradnl"/>
        </w:rPr>
        <w:tab/>
        <w:t>Internet</w:t>
      </w:r>
      <w:r w:rsidRPr="00441CD0">
        <w:t xml:space="preserve"> Protocol</w:t>
      </w:r>
    </w:p>
    <w:p w14:paraId="24379AFE" w14:textId="77777777" w:rsidR="00EE5860" w:rsidRPr="009B377C" w:rsidRDefault="00EE5860" w:rsidP="00EE5860">
      <w:pPr>
        <w:pStyle w:val="EW"/>
        <w:rPr>
          <w:lang w:val="en-US"/>
        </w:rPr>
      </w:pPr>
      <w:r w:rsidRPr="009B377C">
        <w:rPr>
          <w:lang w:val="en-US"/>
        </w:rPr>
        <w:t>IPUPS</w:t>
      </w:r>
      <w:r w:rsidRPr="009B377C">
        <w:rPr>
          <w:lang w:val="en-US"/>
        </w:rPr>
        <w:tab/>
        <w:t>Inter-PLMN User Plan</w:t>
      </w:r>
      <w:r w:rsidRPr="00C40E9C">
        <w:rPr>
          <w:lang w:val="en-US"/>
        </w:rPr>
        <w:t>e Se</w:t>
      </w:r>
      <w:r w:rsidRPr="009B377C">
        <w:rPr>
          <w:lang w:val="en-US"/>
        </w:rPr>
        <w:t>cu</w:t>
      </w:r>
      <w:r>
        <w:rPr>
          <w:lang w:val="en-US"/>
        </w:rPr>
        <w:t>rity</w:t>
      </w:r>
    </w:p>
    <w:p w14:paraId="0441DB4B" w14:textId="77777777" w:rsidR="00EE5860" w:rsidRPr="00441CD0" w:rsidRDefault="00EE5860" w:rsidP="00EE5860">
      <w:pPr>
        <w:pStyle w:val="EW"/>
        <w:rPr>
          <w:lang w:val="es-ES_tradnl"/>
        </w:rPr>
      </w:pPr>
      <w:r w:rsidRPr="00441CD0">
        <w:rPr>
          <w:lang w:val="es-ES_tradnl"/>
        </w:rPr>
        <w:t>IPv4</w:t>
      </w:r>
      <w:r w:rsidRPr="00441CD0">
        <w:rPr>
          <w:lang w:val="es-ES_tradnl"/>
        </w:rPr>
        <w:tab/>
        <w:t>Internet</w:t>
      </w:r>
      <w:r w:rsidRPr="00441CD0">
        <w:rPr>
          <w:lang w:val="sv-SE"/>
        </w:rPr>
        <w:t xml:space="preserve"> Protocol version</w:t>
      </w:r>
      <w:r w:rsidRPr="00441CD0">
        <w:rPr>
          <w:lang w:val="es-ES_tradnl"/>
        </w:rPr>
        <w:t xml:space="preserve"> 4</w:t>
      </w:r>
    </w:p>
    <w:p w14:paraId="6D8677A1" w14:textId="77777777" w:rsidR="00EE5860" w:rsidRPr="00441CD0" w:rsidRDefault="00EE5860" w:rsidP="00EE5860">
      <w:pPr>
        <w:pStyle w:val="EW"/>
        <w:rPr>
          <w:lang w:val="es-ES_tradnl"/>
        </w:rPr>
      </w:pPr>
      <w:r w:rsidRPr="00441CD0">
        <w:rPr>
          <w:lang w:val="es-ES_tradnl"/>
        </w:rPr>
        <w:t>IPv6</w:t>
      </w:r>
      <w:r w:rsidRPr="00441CD0">
        <w:rPr>
          <w:lang w:val="es-ES_tradnl"/>
        </w:rPr>
        <w:tab/>
        <w:t>Internet Protocol version 6</w:t>
      </w:r>
    </w:p>
    <w:p w14:paraId="5AA83BD8" w14:textId="77777777" w:rsidR="00EE5860" w:rsidRPr="00441CD0" w:rsidRDefault="00EE5860" w:rsidP="00EE5860">
      <w:pPr>
        <w:pStyle w:val="EW"/>
        <w:rPr>
          <w:lang w:val="es-ES_tradnl"/>
        </w:rPr>
      </w:pPr>
      <w:r w:rsidRPr="00441CD0">
        <w:rPr>
          <w:lang w:val="es-ES_tradnl"/>
        </w:rPr>
        <w:t>I-SMF</w:t>
      </w:r>
      <w:r w:rsidRPr="00441CD0">
        <w:rPr>
          <w:lang w:val="es-ES_tradnl"/>
        </w:rPr>
        <w:tab/>
        <w:t>Intermediate SMF</w:t>
      </w:r>
    </w:p>
    <w:p w14:paraId="030CBE17" w14:textId="77777777" w:rsidR="00EE5860" w:rsidRPr="00441CD0" w:rsidRDefault="00EE5860" w:rsidP="00EE5860">
      <w:pPr>
        <w:pStyle w:val="EW"/>
        <w:rPr>
          <w:lang w:val="x-none" w:eastAsia="zh-CN"/>
        </w:rPr>
      </w:pPr>
      <w:r w:rsidRPr="00441CD0">
        <w:rPr>
          <w:lang w:val="es-ES_tradnl"/>
        </w:rPr>
        <w:t>LMISF</w:t>
      </w:r>
      <w:r w:rsidRPr="00441CD0">
        <w:rPr>
          <w:lang w:val="es-ES_tradnl"/>
        </w:rPr>
        <w:tab/>
      </w:r>
      <w:r w:rsidRPr="00441CD0">
        <w:rPr>
          <w:lang w:eastAsia="zh-CN"/>
        </w:rPr>
        <w:t>LI Mirror IMS State Function</w:t>
      </w:r>
    </w:p>
    <w:p w14:paraId="1AE52C0F" w14:textId="77777777" w:rsidR="00EE5860" w:rsidRPr="00441CD0" w:rsidRDefault="00EE5860" w:rsidP="00EE5860">
      <w:pPr>
        <w:pStyle w:val="EW"/>
        <w:rPr>
          <w:lang w:eastAsia="zh-CN"/>
        </w:rPr>
      </w:pPr>
      <w:r w:rsidRPr="00441CD0">
        <w:rPr>
          <w:lang w:eastAsia="zh-CN"/>
        </w:rPr>
        <w:t>MA</w:t>
      </w:r>
      <w:r w:rsidRPr="00441CD0">
        <w:rPr>
          <w:lang w:eastAsia="zh-CN"/>
        </w:rPr>
        <w:tab/>
        <w:t>Multi-Access</w:t>
      </w:r>
    </w:p>
    <w:p w14:paraId="64D7FBAA" w14:textId="77777777" w:rsidR="00EE5860" w:rsidRPr="00441CD0" w:rsidRDefault="00EE5860" w:rsidP="00EE5860">
      <w:pPr>
        <w:pStyle w:val="EW"/>
        <w:rPr>
          <w:lang w:eastAsia="zh-CN"/>
        </w:rPr>
      </w:pPr>
      <w:r w:rsidRPr="00441CD0">
        <w:rPr>
          <w:lang w:eastAsia="zh-CN"/>
        </w:rPr>
        <w:t>MAR</w:t>
      </w:r>
      <w:r w:rsidRPr="00441CD0">
        <w:rPr>
          <w:lang w:eastAsia="zh-CN"/>
        </w:rPr>
        <w:tab/>
        <w:t>Multi-Access Rule</w:t>
      </w:r>
    </w:p>
    <w:p w14:paraId="4CDE8CC9" w14:textId="77777777" w:rsidR="00EE5860" w:rsidRPr="00441CD0" w:rsidRDefault="00EE5860" w:rsidP="00EE5860">
      <w:pPr>
        <w:pStyle w:val="EW"/>
        <w:rPr>
          <w:lang w:eastAsia="zh-CN"/>
        </w:rPr>
      </w:pPr>
      <w:r w:rsidRPr="00441CD0">
        <w:rPr>
          <w:lang w:eastAsia="zh-CN"/>
        </w:rPr>
        <w:t>MPTCP</w:t>
      </w:r>
      <w:r w:rsidRPr="00441CD0">
        <w:rPr>
          <w:lang w:eastAsia="zh-CN"/>
        </w:rPr>
        <w:tab/>
        <w:t>Multi-Path TCP Protocol</w:t>
      </w:r>
    </w:p>
    <w:p w14:paraId="10CBE7AB" w14:textId="77777777" w:rsidR="00EE5860" w:rsidRPr="00441CD0" w:rsidRDefault="00EE5860" w:rsidP="00EE5860">
      <w:pPr>
        <w:pStyle w:val="EW"/>
        <w:rPr>
          <w:lang w:val="es-ES_tradnl"/>
        </w:rPr>
      </w:pPr>
      <w:r w:rsidRPr="00441CD0">
        <w:t>MT-EDT</w:t>
      </w:r>
      <w:r w:rsidRPr="00441CD0">
        <w:tab/>
        <w:t>Mobile Terminated Early Data Transmission</w:t>
      </w:r>
      <w:r w:rsidRPr="00441CD0">
        <w:rPr>
          <w:lang w:eastAsia="zh-CN"/>
        </w:rPr>
        <w:t>NR</w:t>
      </w:r>
      <w:r w:rsidRPr="00441CD0">
        <w:rPr>
          <w:lang w:eastAsia="zh-CN"/>
        </w:rPr>
        <w:tab/>
        <w:t>New Radio</w:t>
      </w:r>
    </w:p>
    <w:p w14:paraId="79834D21" w14:textId="77777777" w:rsidR="00EE5860" w:rsidRPr="00E43533" w:rsidRDefault="00EE5860" w:rsidP="00EE5860">
      <w:pPr>
        <w:pStyle w:val="EW"/>
      </w:pPr>
      <w:r>
        <w:rPr>
          <w:lang w:eastAsia="zh-CN"/>
        </w:rPr>
        <w:t>NPN</w:t>
      </w:r>
      <w:r>
        <w:rPr>
          <w:lang w:eastAsia="zh-CN"/>
        </w:rPr>
        <w:tab/>
      </w:r>
      <w:r>
        <w:t>Non-Public Network</w:t>
      </w:r>
    </w:p>
    <w:p w14:paraId="3D32EC2A" w14:textId="77777777" w:rsidR="00EE5860" w:rsidRPr="00441CD0" w:rsidRDefault="00EE5860" w:rsidP="00EE5860">
      <w:pPr>
        <w:pStyle w:val="EW"/>
        <w:rPr>
          <w:lang w:val="es-ES_tradnl"/>
        </w:rPr>
      </w:pPr>
      <w:r w:rsidRPr="00441CD0">
        <w:rPr>
          <w:lang w:val="es-ES_tradnl"/>
        </w:rPr>
        <w:t>NW-TT</w:t>
      </w:r>
      <w:r w:rsidRPr="00441CD0">
        <w:rPr>
          <w:lang w:val="es-ES_tradnl"/>
        </w:rPr>
        <w:tab/>
        <w:t xml:space="preserve">Network-side </w:t>
      </w:r>
      <w:r w:rsidRPr="00441CD0">
        <w:rPr>
          <w:lang w:eastAsia="zh-CN"/>
        </w:rPr>
        <w:t>TSN Translator</w:t>
      </w:r>
    </w:p>
    <w:p w14:paraId="659AE6CA" w14:textId="77777777" w:rsidR="00EE5860" w:rsidRPr="00441CD0" w:rsidRDefault="00EE5860" w:rsidP="00EE5860">
      <w:pPr>
        <w:pStyle w:val="EW"/>
        <w:rPr>
          <w:lang w:val="es-ES_tradnl"/>
        </w:rPr>
      </w:pPr>
      <w:r w:rsidRPr="00441CD0">
        <w:rPr>
          <w:lang w:val="es-ES_tradnl"/>
        </w:rPr>
        <w:t>PCC</w:t>
      </w:r>
      <w:r w:rsidRPr="00441CD0">
        <w:rPr>
          <w:lang w:val="es-ES_tradnl"/>
        </w:rPr>
        <w:tab/>
        <w:t>Policy and Charging Control</w:t>
      </w:r>
    </w:p>
    <w:p w14:paraId="0294C3EE" w14:textId="77777777" w:rsidR="00EE5860" w:rsidRPr="00441CD0" w:rsidRDefault="00EE5860" w:rsidP="00EE5860">
      <w:pPr>
        <w:pStyle w:val="EW"/>
        <w:rPr>
          <w:lang w:val="es-ES_tradnl"/>
        </w:rPr>
      </w:pPr>
      <w:r w:rsidRPr="00441CD0">
        <w:rPr>
          <w:lang w:val="es-ES_tradnl"/>
        </w:rPr>
        <w:t>PCP</w:t>
      </w:r>
      <w:r w:rsidRPr="00441CD0">
        <w:rPr>
          <w:lang w:val="es-ES_tradnl"/>
        </w:rPr>
        <w:tab/>
        <w:t>Priority Code Point</w:t>
      </w:r>
    </w:p>
    <w:p w14:paraId="202D2E32" w14:textId="77777777" w:rsidR="00EE5860" w:rsidRPr="00441CD0" w:rsidRDefault="00EE5860" w:rsidP="00EE5860">
      <w:pPr>
        <w:pStyle w:val="EW"/>
        <w:rPr>
          <w:lang w:val="es-ES_tradnl"/>
        </w:rPr>
      </w:pPr>
      <w:r w:rsidRPr="00441CD0">
        <w:rPr>
          <w:lang w:val="es-ES_tradnl"/>
        </w:rPr>
        <w:t>PCEF</w:t>
      </w:r>
      <w:r w:rsidRPr="00441CD0">
        <w:rPr>
          <w:lang w:val="es-ES_tradnl"/>
        </w:rPr>
        <w:tab/>
        <w:t>Policy and Charging Enforcement Function</w:t>
      </w:r>
    </w:p>
    <w:p w14:paraId="0051F881" w14:textId="77777777" w:rsidR="00EE5860" w:rsidRPr="00441CD0" w:rsidRDefault="00EE5860" w:rsidP="00EE5860">
      <w:pPr>
        <w:pStyle w:val="EW"/>
        <w:rPr>
          <w:lang w:val="es-ES_tradnl"/>
        </w:rPr>
      </w:pPr>
      <w:r w:rsidRPr="00441CD0">
        <w:rPr>
          <w:lang w:val="es-ES_tradnl"/>
        </w:rPr>
        <w:t>PCRF</w:t>
      </w:r>
      <w:r w:rsidRPr="00441CD0">
        <w:rPr>
          <w:lang w:val="es-ES_tradnl"/>
        </w:rPr>
        <w:tab/>
        <w:t>Policy and Charging Rule Function</w:t>
      </w:r>
    </w:p>
    <w:p w14:paraId="63B72A27" w14:textId="77777777" w:rsidR="00EE5860" w:rsidRPr="00441CD0" w:rsidRDefault="00EE5860" w:rsidP="00EE5860">
      <w:pPr>
        <w:pStyle w:val="EW"/>
        <w:rPr>
          <w:lang w:val="x-none"/>
        </w:rPr>
      </w:pPr>
      <w:r w:rsidRPr="00441CD0">
        <w:t>PDI</w:t>
      </w:r>
      <w:r w:rsidRPr="00441CD0">
        <w:tab/>
        <w:t>Packet Detection Information</w:t>
      </w:r>
    </w:p>
    <w:p w14:paraId="04D90A57" w14:textId="77777777" w:rsidR="00EE5860" w:rsidRPr="00441CD0" w:rsidRDefault="00EE5860" w:rsidP="00EE5860">
      <w:pPr>
        <w:pStyle w:val="EW"/>
      </w:pPr>
      <w:r w:rsidRPr="00441CD0">
        <w:t>PDR</w:t>
      </w:r>
      <w:r w:rsidRPr="00441CD0">
        <w:tab/>
        <w:t>Packet Detection Rule</w:t>
      </w:r>
    </w:p>
    <w:p w14:paraId="156E6A40" w14:textId="77777777" w:rsidR="00EE5860" w:rsidRPr="00441CD0" w:rsidRDefault="00EE5860" w:rsidP="00EE5860">
      <w:pPr>
        <w:pStyle w:val="EW"/>
      </w:pPr>
      <w:r w:rsidRPr="00441CD0">
        <w:t>PFCP</w:t>
      </w:r>
      <w:r w:rsidRPr="00441CD0">
        <w:tab/>
        <w:t>Packet Forwarding Control Protocol</w:t>
      </w:r>
    </w:p>
    <w:p w14:paraId="47EEC708" w14:textId="77777777" w:rsidR="00EE5860" w:rsidRPr="00441CD0" w:rsidRDefault="00EE5860" w:rsidP="00EE5860">
      <w:pPr>
        <w:pStyle w:val="EW"/>
      </w:pPr>
      <w:r w:rsidRPr="00441CD0">
        <w:t>PFD</w:t>
      </w:r>
      <w:r w:rsidRPr="00441CD0">
        <w:tab/>
        <w:t>Packet Flow Description</w:t>
      </w:r>
    </w:p>
    <w:p w14:paraId="2E565713" w14:textId="77777777" w:rsidR="00EE5860" w:rsidRPr="00441CD0" w:rsidRDefault="00EE5860" w:rsidP="00EE5860">
      <w:pPr>
        <w:pStyle w:val="EW"/>
        <w:rPr>
          <w:lang w:eastAsia="zh-CN"/>
        </w:rPr>
      </w:pPr>
      <w:r w:rsidRPr="00441CD0">
        <w:rPr>
          <w:lang w:eastAsia="zh-CN"/>
        </w:rPr>
        <w:t>PGW</w:t>
      </w:r>
      <w:r w:rsidRPr="00441CD0">
        <w:rPr>
          <w:lang w:eastAsia="zh-CN"/>
        </w:rPr>
        <w:tab/>
        <w:t>PDN Gateway</w:t>
      </w:r>
    </w:p>
    <w:p w14:paraId="41572D39" w14:textId="77777777" w:rsidR="00EE5860" w:rsidRPr="00441CD0" w:rsidRDefault="00EE5860" w:rsidP="00EE5860">
      <w:pPr>
        <w:pStyle w:val="EW"/>
        <w:rPr>
          <w:lang w:eastAsia="zh-CN"/>
        </w:rPr>
      </w:pPr>
      <w:r w:rsidRPr="00441CD0">
        <w:rPr>
          <w:lang w:eastAsia="zh-CN"/>
        </w:rPr>
        <w:t>PGW-C</w:t>
      </w:r>
      <w:r w:rsidRPr="00441CD0">
        <w:rPr>
          <w:lang w:eastAsia="zh-CN"/>
        </w:rPr>
        <w:tab/>
        <w:t xml:space="preserve">PDN Gateway </w:t>
      </w:r>
      <w:r w:rsidRPr="00441CD0">
        <w:t>Control plane function</w:t>
      </w:r>
    </w:p>
    <w:p w14:paraId="486EBBD3" w14:textId="77777777" w:rsidR="00EE5860" w:rsidRPr="00441CD0" w:rsidRDefault="00EE5860" w:rsidP="00EE5860">
      <w:pPr>
        <w:pStyle w:val="EW"/>
        <w:rPr>
          <w:lang w:eastAsia="zh-CN"/>
        </w:rPr>
      </w:pPr>
      <w:r w:rsidRPr="00441CD0">
        <w:rPr>
          <w:lang w:eastAsia="zh-CN"/>
        </w:rPr>
        <w:t>PGW-U</w:t>
      </w:r>
      <w:r w:rsidRPr="00441CD0">
        <w:rPr>
          <w:lang w:eastAsia="zh-CN"/>
        </w:rPr>
        <w:tab/>
        <w:t xml:space="preserve">PDN Gateway </w:t>
      </w:r>
      <w:r w:rsidRPr="00441CD0">
        <w:t>User plane function</w:t>
      </w:r>
    </w:p>
    <w:p w14:paraId="5B285881" w14:textId="77777777" w:rsidR="00EE5860" w:rsidRPr="00441CD0" w:rsidRDefault="00EE5860" w:rsidP="00EE5860">
      <w:pPr>
        <w:pStyle w:val="EW"/>
      </w:pPr>
      <w:r w:rsidRPr="00441CD0">
        <w:t>PMF</w:t>
      </w:r>
      <w:r w:rsidRPr="00441CD0">
        <w:tab/>
        <w:t>Performance Measurement Function</w:t>
      </w:r>
    </w:p>
    <w:p w14:paraId="35D83850" w14:textId="77777777" w:rsidR="00EE5860" w:rsidRPr="00A10FF5" w:rsidRDefault="00EE5860" w:rsidP="00EE5860">
      <w:pPr>
        <w:pStyle w:val="EW"/>
      </w:pPr>
      <w:r w:rsidRPr="00F16E72">
        <w:rPr>
          <w:lang w:eastAsia="x-none"/>
        </w:rPr>
        <w:t>PMIC</w:t>
      </w:r>
      <w:r>
        <w:rPr>
          <w:lang w:eastAsia="x-none"/>
        </w:rPr>
        <w:tab/>
      </w:r>
      <w:r w:rsidRPr="00F16E72">
        <w:rPr>
          <w:lang w:eastAsia="x-none"/>
        </w:rPr>
        <w:t>Port Management Information Container</w:t>
      </w:r>
    </w:p>
    <w:p w14:paraId="42F51AAC" w14:textId="77777777" w:rsidR="00EE5860" w:rsidRPr="00441CD0" w:rsidRDefault="00EE5860" w:rsidP="00EE5860">
      <w:pPr>
        <w:pStyle w:val="EW"/>
        <w:rPr>
          <w:lang w:val="fr-FR" w:eastAsia="zh-CN"/>
        </w:rPr>
      </w:pPr>
      <w:r w:rsidRPr="00441CD0">
        <w:rPr>
          <w:lang w:val="fr-FR"/>
        </w:rPr>
        <w:t>PSA</w:t>
      </w:r>
      <w:r w:rsidRPr="00441CD0">
        <w:rPr>
          <w:lang w:val="fr-FR"/>
        </w:rPr>
        <w:tab/>
        <w:t>PDU Session Anchor</w:t>
      </w:r>
    </w:p>
    <w:p w14:paraId="500D0882" w14:textId="77777777" w:rsidR="00EE5860" w:rsidRPr="00441CD0" w:rsidRDefault="00EE5860" w:rsidP="00EE5860">
      <w:pPr>
        <w:pStyle w:val="EW"/>
        <w:rPr>
          <w:lang w:eastAsia="zh-CN"/>
        </w:rPr>
      </w:pPr>
      <w:r w:rsidRPr="00441CD0">
        <w:t>PTP</w:t>
      </w:r>
      <w:r w:rsidRPr="00441CD0">
        <w:tab/>
        <w:t>Precision Time Protocol</w:t>
      </w:r>
    </w:p>
    <w:p w14:paraId="1F0C3CC5" w14:textId="77777777" w:rsidR="00EE5860" w:rsidRPr="00441CD0" w:rsidRDefault="00EE5860" w:rsidP="00EE5860">
      <w:pPr>
        <w:pStyle w:val="EW"/>
        <w:rPr>
          <w:lang w:val="x-none" w:eastAsia="zh-CN"/>
        </w:rPr>
      </w:pPr>
      <w:r w:rsidRPr="00441CD0">
        <w:t>QER</w:t>
      </w:r>
      <w:r w:rsidRPr="00441CD0">
        <w:tab/>
        <w:t>QoS Enforcement Rule</w:t>
      </w:r>
    </w:p>
    <w:p w14:paraId="3384075E" w14:textId="77777777" w:rsidR="00EE5860" w:rsidRPr="00441CD0" w:rsidRDefault="00EE5860" w:rsidP="00EE5860">
      <w:pPr>
        <w:pStyle w:val="EW"/>
        <w:rPr>
          <w:lang w:val="x-none" w:eastAsia="zh-CN"/>
        </w:rPr>
      </w:pPr>
      <w:r>
        <w:rPr>
          <w:rFonts w:hint="eastAsia"/>
          <w:lang w:eastAsia="zh-CN"/>
        </w:rPr>
        <w:t>RDS</w:t>
      </w:r>
      <w:r>
        <w:rPr>
          <w:rFonts w:hint="eastAsia"/>
          <w:lang w:eastAsia="zh-CN"/>
        </w:rPr>
        <w:tab/>
        <w:t>Reliable Data Service</w:t>
      </w:r>
    </w:p>
    <w:p w14:paraId="6B1B64A8" w14:textId="77777777" w:rsidR="00EE5860" w:rsidRPr="00441CD0" w:rsidRDefault="00EE5860" w:rsidP="00EE5860">
      <w:pPr>
        <w:pStyle w:val="EW"/>
        <w:rPr>
          <w:lang w:eastAsia="zh-CN"/>
        </w:rPr>
      </w:pPr>
      <w:r w:rsidRPr="00441CD0">
        <w:t>S8HR</w:t>
      </w:r>
      <w:r w:rsidRPr="00441CD0">
        <w:tab/>
        <w:t>S8 Home Routed</w:t>
      </w:r>
    </w:p>
    <w:p w14:paraId="14F17420" w14:textId="77777777" w:rsidR="00EE5860" w:rsidRPr="00441CD0" w:rsidRDefault="00EE5860" w:rsidP="00EE5860">
      <w:pPr>
        <w:pStyle w:val="EW"/>
        <w:rPr>
          <w:lang w:eastAsia="zh-CN"/>
        </w:rPr>
      </w:pPr>
      <w:r w:rsidRPr="00441CD0">
        <w:rPr>
          <w:lang w:eastAsia="zh-CN"/>
        </w:rPr>
        <w:t>SDF</w:t>
      </w:r>
      <w:r w:rsidRPr="00441CD0">
        <w:rPr>
          <w:lang w:eastAsia="zh-CN"/>
        </w:rPr>
        <w:tab/>
        <w:t>Service Data Flow</w:t>
      </w:r>
    </w:p>
    <w:p w14:paraId="0E00A31B" w14:textId="77777777" w:rsidR="00EE5860" w:rsidRPr="00441CD0" w:rsidRDefault="00EE5860" w:rsidP="00EE5860">
      <w:pPr>
        <w:pStyle w:val="EW"/>
        <w:rPr>
          <w:lang w:eastAsia="zh-CN"/>
        </w:rPr>
      </w:pPr>
      <w:r w:rsidRPr="00441CD0">
        <w:rPr>
          <w:lang w:eastAsia="zh-CN"/>
        </w:rPr>
        <w:t>SEID</w:t>
      </w:r>
      <w:r w:rsidRPr="00441CD0">
        <w:rPr>
          <w:lang w:eastAsia="zh-CN"/>
        </w:rPr>
        <w:tab/>
        <w:t>Session Endpoint Identifier</w:t>
      </w:r>
    </w:p>
    <w:p w14:paraId="497DEE1E" w14:textId="77777777" w:rsidR="00EE5860" w:rsidRPr="00441CD0" w:rsidRDefault="00EE5860" w:rsidP="00EE5860">
      <w:pPr>
        <w:pStyle w:val="EW"/>
        <w:rPr>
          <w:lang w:val="x-none" w:eastAsia="zh-CN"/>
        </w:rPr>
      </w:pPr>
      <w:r w:rsidRPr="00441CD0">
        <w:rPr>
          <w:lang w:eastAsia="zh-CN"/>
        </w:rPr>
        <w:t>SGW</w:t>
      </w:r>
      <w:r w:rsidRPr="00441CD0">
        <w:rPr>
          <w:lang w:eastAsia="zh-CN"/>
        </w:rPr>
        <w:tab/>
        <w:t>Serving Gateway</w:t>
      </w:r>
    </w:p>
    <w:p w14:paraId="7F24CE49" w14:textId="77777777" w:rsidR="00EE5860" w:rsidRPr="00441CD0" w:rsidRDefault="00EE5860" w:rsidP="00EE5860">
      <w:pPr>
        <w:pStyle w:val="EW"/>
        <w:rPr>
          <w:lang w:eastAsia="zh-CN"/>
        </w:rPr>
      </w:pPr>
      <w:r w:rsidRPr="00441CD0">
        <w:rPr>
          <w:lang w:eastAsia="zh-CN"/>
        </w:rPr>
        <w:t>SGW-C</w:t>
      </w:r>
      <w:r w:rsidRPr="00441CD0">
        <w:rPr>
          <w:lang w:eastAsia="zh-CN"/>
        </w:rPr>
        <w:tab/>
        <w:t xml:space="preserve">Serving Gateway </w:t>
      </w:r>
      <w:r w:rsidRPr="00441CD0">
        <w:t>Control plane function</w:t>
      </w:r>
    </w:p>
    <w:p w14:paraId="420ABB1C" w14:textId="77777777" w:rsidR="00EE5860" w:rsidRPr="00441CD0" w:rsidRDefault="00EE5860" w:rsidP="00EE5860">
      <w:pPr>
        <w:pStyle w:val="EW"/>
        <w:rPr>
          <w:lang w:eastAsia="zh-CN"/>
        </w:rPr>
      </w:pPr>
      <w:r w:rsidRPr="00441CD0">
        <w:rPr>
          <w:lang w:eastAsia="zh-CN"/>
        </w:rPr>
        <w:t>SGW-U</w:t>
      </w:r>
      <w:r w:rsidRPr="00441CD0">
        <w:rPr>
          <w:lang w:eastAsia="zh-CN"/>
        </w:rPr>
        <w:tab/>
        <w:t xml:space="preserve">Serving Gateway </w:t>
      </w:r>
      <w:r w:rsidRPr="00441CD0">
        <w:t>User plane function</w:t>
      </w:r>
    </w:p>
    <w:p w14:paraId="30B8ECED" w14:textId="77777777" w:rsidR="00EE5860" w:rsidRPr="00441CD0" w:rsidRDefault="00EE5860" w:rsidP="00EE5860">
      <w:pPr>
        <w:pStyle w:val="EW"/>
        <w:rPr>
          <w:lang w:eastAsia="zh-CN"/>
        </w:rPr>
      </w:pPr>
      <w:r w:rsidRPr="00441CD0">
        <w:t>SMF</w:t>
      </w:r>
      <w:r w:rsidRPr="00441CD0">
        <w:tab/>
        <w:t>Session Management Function</w:t>
      </w:r>
    </w:p>
    <w:p w14:paraId="41660C13" w14:textId="77777777" w:rsidR="00EE5860" w:rsidRPr="0020755D" w:rsidRDefault="00EE5860" w:rsidP="00EE5860">
      <w:pPr>
        <w:pStyle w:val="EW"/>
        <w:rPr>
          <w:lang w:eastAsia="zh-CN"/>
        </w:rPr>
      </w:pPr>
      <w:r>
        <w:t>SNPN</w:t>
      </w:r>
      <w:r>
        <w:tab/>
        <w:t>Stand-alone Non-Public Network</w:t>
      </w:r>
    </w:p>
    <w:p w14:paraId="02EA15CA" w14:textId="77777777" w:rsidR="00EE5860" w:rsidRPr="00441CD0" w:rsidRDefault="00EE5860" w:rsidP="00EE5860">
      <w:pPr>
        <w:pStyle w:val="EW"/>
        <w:rPr>
          <w:lang w:eastAsia="zh-CN"/>
        </w:rPr>
      </w:pPr>
      <w:r w:rsidRPr="00441CD0">
        <w:t>SRR</w:t>
      </w:r>
      <w:r w:rsidRPr="00441CD0">
        <w:tab/>
        <w:t>Session Reporting Rule</w:t>
      </w:r>
    </w:p>
    <w:p w14:paraId="69529489" w14:textId="77777777" w:rsidR="00EE5860" w:rsidRPr="00441CD0" w:rsidRDefault="00EE5860" w:rsidP="00EE5860">
      <w:pPr>
        <w:pStyle w:val="EW"/>
        <w:rPr>
          <w:lang w:eastAsia="zh-CN"/>
        </w:rPr>
      </w:pPr>
      <w:r w:rsidRPr="00441CD0">
        <w:t>SX3LIF</w:t>
      </w:r>
      <w:r w:rsidRPr="00441CD0">
        <w:tab/>
        <w:t>Split X3 LI Interworking Function</w:t>
      </w:r>
    </w:p>
    <w:p w14:paraId="201947C8" w14:textId="77777777" w:rsidR="00EE5860" w:rsidRPr="00441CD0" w:rsidRDefault="00EE5860" w:rsidP="00EE5860">
      <w:pPr>
        <w:pStyle w:val="EW"/>
        <w:rPr>
          <w:lang w:eastAsia="zh-CN"/>
        </w:rPr>
      </w:pPr>
      <w:r w:rsidRPr="00441CD0">
        <w:t>TDF</w:t>
      </w:r>
      <w:r w:rsidRPr="00441CD0">
        <w:tab/>
      </w:r>
      <w:r w:rsidRPr="00441CD0">
        <w:rPr>
          <w:lang w:eastAsia="zh-CN"/>
        </w:rPr>
        <w:t>Traffic Detection Function</w:t>
      </w:r>
    </w:p>
    <w:p w14:paraId="04E37F61" w14:textId="77777777" w:rsidR="00EE5860" w:rsidRPr="00441CD0" w:rsidRDefault="00EE5860" w:rsidP="00EE5860">
      <w:pPr>
        <w:pStyle w:val="EW"/>
        <w:rPr>
          <w:lang w:val="x-none" w:eastAsia="zh-CN"/>
        </w:rPr>
      </w:pPr>
      <w:r w:rsidRPr="00441CD0">
        <w:rPr>
          <w:lang w:eastAsia="zh-CN"/>
        </w:rPr>
        <w:t>TDF-C</w:t>
      </w:r>
      <w:r w:rsidRPr="00441CD0">
        <w:rPr>
          <w:lang w:eastAsia="zh-CN"/>
        </w:rPr>
        <w:tab/>
        <w:t xml:space="preserve">Traffic Detection Function </w:t>
      </w:r>
      <w:r w:rsidRPr="00441CD0">
        <w:t>Control plane function</w:t>
      </w:r>
    </w:p>
    <w:p w14:paraId="269A56CD" w14:textId="77777777" w:rsidR="00EE5860" w:rsidRPr="00441CD0" w:rsidRDefault="00EE5860" w:rsidP="00EE5860">
      <w:pPr>
        <w:pStyle w:val="EW"/>
        <w:rPr>
          <w:lang w:eastAsia="zh-CN"/>
        </w:rPr>
      </w:pPr>
      <w:r w:rsidRPr="00441CD0">
        <w:rPr>
          <w:lang w:eastAsia="zh-CN"/>
        </w:rPr>
        <w:t>TDF-U</w:t>
      </w:r>
      <w:r w:rsidRPr="00441CD0">
        <w:rPr>
          <w:lang w:eastAsia="zh-CN"/>
        </w:rPr>
        <w:tab/>
        <w:t xml:space="preserve">Traffic Detection Function </w:t>
      </w:r>
      <w:r w:rsidRPr="00441CD0">
        <w:t>User plane function</w:t>
      </w:r>
    </w:p>
    <w:p w14:paraId="0A00B08C" w14:textId="77777777" w:rsidR="00EE5860" w:rsidRPr="00441CD0" w:rsidRDefault="00EE5860" w:rsidP="00EE5860">
      <w:pPr>
        <w:pStyle w:val="EW"/>
      </w:pPr>
      <w:r w:rsidRPr="00441CD0">
        <w:t>ToS</w:t>
      </w:r>
      <w:r w:rsidRPr="00441CD0">
        <w:tab/>
        <w:t>Type of Service</w:t>
      </w:r>
    </w:p>
    <w:p w14:paraId="57819591" w14:textId="77777777" w:rsidR="00EE5860" w:rsidRPr="00441CD0" w:rsidRDefault="00EE5860" w:rsidP="00EE5860">
      <w:pPr>
        <w:pStyle w:val="EW"/>
      </w:pPr>
      <w:r w:rsidRPr="00441CD0">
        <w:t>TSC</w:t>
      </w:r>
      <w:r w:rsidRPr="00441CD0">
        <w:tab/>
        <w:t>Time Sensitive Communication</w:t>
      </w:r>
    </w:p>
    <w:p w14:paraId="2153CA0C" w14:textId="77777777" w:rsidR="00EE5860" w:rsidRPr="00441CD0" w:rsidRDefault="00EE5860" w:rsidP="00EE5860">
      <w:pPr>
        <w:pStyle w:val="EW"/>
        <w:rPr>
          <w:lang w:eastAsia="zh-CN"/>
        </w:rPr>
      </w:pPr>
      <w:r w:rsidRPr="00441CD0">
        <w:rPr>
          <w:lang w:val="en-US"/>
        </w:rPr>
        <w:t>TSSF</w:t>
      </w:r>
      <w:r w:rsidRPr="00441CD0">
        <w:rPr>
          <w:lang w:val="en-US"/>
        </w:rPr>
        <w:tab/>
        <w:t>Traffic Steering Support Function</w:t>
      </w:r>
    </w:p>
    <w:p w14:paraId="267AF731" w14:textId="77777777" w:rsidR="00EE5860" w:rsidRPr="00441CD0" w:rsidRDefault="00EE5860" w:rsidP="00EE5860">
      <w:pPr>
        <w:pStyle w:val="EW"/>
        <w:rPr>
          <w:lang w:val="x-none"/>
        </w:rPr>
      </w:pPr>
      <w:r w:rsidRPr="00441CD0">
        <w:t>UDP</w:t>
      </w:r>
      <w:r w:rsidRPr="00441CD0">
        <w:tab/>
        <w:t>User Datagram Protocol</w:t>
      </w:r>
    </w:p>
    <w:p w14:paraId="5669DB8E" w14:textId="77777777" w:rsidR="00EE5860" w:rsidRPr="00441CD0" w:rsidRDefault="00EE5860" w:rsidP="00EE5860">
      <w:pPr>
        <w:pStyle w:val="EW"/>
      </w:pPr>
      <w:r w:rsidRPr="00441CD0">
        <w:t>UL CL</w:t>
      </w:r>
      <w:r w:rsidRPr="00441CD0">
        <w:tab/>
        <w:t>Uplink Classifier</w:t>
      </w:r>
    </w:p>
    <w:p w14:paraId="3618BEBD" w14:textId="77777777" w:rsidR="00EE5860" w:rsidRPr="00441CD0" w:rsidRDefault="00EE5860" w:rsidP="00EE5860">
      <w:pPr>
        <w:pStyle w:val="EW"/>
        <w:rPr>
          <w:lang w:eastAsia="zh-CN"/>
        </w:rPr>
      </w:pPr>
      <w:r w:rsidRPr="00441CD0">
        <w:t>UP</w:t>
      </w:r>
      <w:r w:rsidRPr="00441CD0">
        <w:tab/>
        <w:t>User Plane</w:t>
      </w:r>
    </w:p>
    <w:p w14:paraId="6E5A1E91" w14:textId="77777777" w:rsidR="00EE5860" w:rsidRPr="00441CD0" w:rsidRDefault="00EE5860" w:rsidP="00EE5860">
      <w:pPr>
        <w:pStyle w:val="EW"/>
        <w:rPr>
          <w:lang w:eastAsia="zh-CN"/>
        </w:rPr>
      </w:pPr>
      <w:r w:rsidRPr="00441CD0">
        <w:t>UPF</w:t>
      </w:r>
      <w:r w:rsidRPr="00441CD0">
        <w:tab/>
        <w:t>User Plane Function</w:t>
      </w:r>
    </w:p>
    <w:p w14:paraId="12538C93" w14:textId="77777777" w:rsidR="00EE5860" w:rsidRPr="00441CD0" w:rsidRDefault="00EE5860" w:rsidP="00EE5860">
      <w:pPr>
        <w:pStyle w:val="EW"/>
        <w:rPr>
          <w:lang w:eastAsia="zh-CN"/>
        </w:rPr>
      </w:pPr>
      <w:r w:rsidRPr="00441CD0">
        <w:rPr>
          <w:lang w:eastAsia="zh-CN"/>
        </w:rPr>
        <w:t>URR</w:t>
      </w:r>
      <w:r w:rsidRPr="00441CD0">
        <w:rPr>
          <w:lang w:eastAsia="zh-CN"/>
        </w:rPr>
        <w:tab/>
        <w:t>Usage Reporting Rule</w:t>
      </w:r>
    </w:p>
    <w:p w14:paraId="2A44AC76" w14:textId="77777777" w:rsidR="00EE5860" w:rsidRPr="00441CD0" w:rsidRDefault="00EE5860" w:rsidP="00EE5860">
      <w:pPr>
        <w:pStyle w:val="EW"/>
        <w:rPr>
          <w:lang w:val="fr-FR" w:eastAsia="zh-CN"/>
        </w:rPr>
      </w:pPr>
      <w:r w:rsidRPr="00441CD0">
        <w:rPr>
          <w:lang w:val="fr-FR" w:eastAsia="zh-CN"/>
        </w:rPr>
        <w:t>VID</w:t>
      </w:r>
      <w:r w:rsidRPr="00441CD0">
        <w:rPr>
          <w:lang w:val="fr-FR" w:eastAsia="zh-CN"/>
        </w:rPr>
        <w:tab/>
        <w:t>VLAN Identifier</w:t>
      </w:r>
    </w:p>
    <w:p w14:paraId="2798E22B" w14:textId="77777777" w:rsidR="00EE5860" w:rsidRPr="00441CD0" w:rsidRDefault="00EE5860" w:rsidP="00EE5860">
      <w:pPr>
        <w:pStyle w:val="Heading1"/>
      </w:pPr>
      <w:bookmarkStart w:id="79" w:name="_Toc19717029"/>
      <w:bookmarkStart w:id="80" w:name="_Toc27490486"/>
      <w:bookmarkStart w:id="81" w:name="_Toc27556779"/>
      <w:bookmarkStart w:id="82" w:name="_Toc27723696"/>
      <w:bookmarkStart w:id="83" w:name="_Toc36030760"/>
      <w:bookmarkStart w:id="84" w:name="_Toc36042680"/>
      <w:bookmarkStart w:id="85" w:name="_Toc36814004"/>
      <w:bookmarkStart w:id="86" w:name="_Toc44688848"/>
      <w:bookmarkStart w:id="87" w:name="_Toc44923602"/>
      <w:bookmarkStart w:id="88" w:name="_Toc51860570"/>
      <w:bookmarkStart w:id="89" w:name="_Toc57930337"/>
      <w:bookmarkStart w:id="90" w:name="_Toc57930967"/>
      <w:bookmarkStart w:id="91" w:name="historyclause"/>
      <w:bookmarkStart w:id="92" w:name="_Toc160974091"/>
      <w:r w:rsidRPr="00441CD0">
        <w:lastRenderedPageBreak/>
        <w:t>4</w:t>
      </w:r>
      <w:r w:rsidRPr="00441CD0">
        <w:tab/>
        <w:t>Protocol Stack</w:t>
      </w:r>
      <w:bookmarkEnd w:id="79"/>
      <w:bookmarkEnd w:id="80"/>
      <w:bookmarkEnd w:id="81"/>
      <w:bookmarkEnd w:id="82"/>
      <w:bookmarkEnd w:id="83"/>
      <w:bookmarkEnd w:id="84"/>
      <w:bookmarkEnd w:id="85"/>
      <w:bookmarkEnd w:id="86"/>
      <w:bookmarkEnd w:id="87"/>
      <w:bookmarkEnd w:id="88"/>
      <w:bookmarkEnd w:id="89"/>
      <w:bookmarkEnd w:id="90"/>
      <w:bookmarkEnd w:id="92"/>
    </w:p>
    <w:p w14:paraId="2F29410C" w14:textId="77777777" w:rsidR="00EE5860" w:rsidRPr="00441CD0" w:rsidRDefault="00EE5860" w:rsidP="00EE5860">
      <w:pPr>
        <w:pStyle w:val="Heading2"/>
      </w:pPr>
      <w:bookmarkStart w:id="93" w:name="_Toc19717030"/>
      <w:bookmarkStart w:id="94" w:name="_Toc27490487"/>
      <w:bookmarkStart w:id="95" w:name="_Toc27556780"/>
      <w:bookmarkStart w:id="96" w:name="_Toc27723697"/>
      <w:bookmarkStart w:id="97" w:name="_Toc36030761"/>
      <w:bookmarkStart w:id="98" w:name="_Toc36042681"/>
      <w:bookmarkStart w:id="99" w:name="_Toc36814005"/>
      <w:bookmarkStart w:id="100" w:name="_Toc44688849"/>
      <w:bookmarkStart w:id="101" w:name="_Toc44923603"/>
      <w:bookmarkStart w:id="102" w:name="_Toc51860571"/>
      <w:bookmarkStart w:id="103" w:name="_Toc57930338"/>
      <w:bookmarkStart w:id="104" w:name="_Toc57930968"/>
      <w:bookmarkStart w:id="105" w:name="_Toc160974092"/>
      <w:r w:rsidRPr="00441CD0">
        <w:t>4.1</w:t>
      </w:r>
      <w:r w:rsidRPr="00441CD0">
        <w:tab/>
        <w:t>Introduction</w:t>
      </w:r>
      <w:bookmarkEnd w:id="93"/>
      <w:bookmarkEnd w:id="94"/>
      <w:bookmarkEnd w:id="95"/>
      <w:bookmarkEnd w:id="96"/>
      <w:bookmarkEnd w:id="97"/>
      <w:bookmarkEnd w:id="98"/>
      <w:bookmarkEnd w:id="99"/>
      <w:bookmarkEnd w:id="100"/>
      <w:bookmarkEnd w:id="101"/>
      <w:bookmarkEnd w:id="102"/>
      <w:bookmarkEnd w:id="103"/>
      <w:bookmarkEnd w:id="104"/>
      <w:bookmarkEnd w:id="105"/>
    </w:p>
    <w:p w14:paraId="5CB13064" w14:textId="77777777" w:rsidR="00EE5860" w:rsidRPr="00441CD0" w:rsidRDefault="00EE5860" w:rsidP="00EE5860">
      <w:r w:rsidRPr="00441CD0">
        <w:t>The protocol stack for the control plane over the Sxa, Sxb, Sxc and combined Sxa/Sxb reference points shall be as depicted in Figure 4.1-1. Clauses 4.2 and 4.3 further specify the related UDP and IP requirements.</w:t>
      </w:r>
    </w:p>
    <w:p w14:paraId="149A4DAA" w14:textId="77777777" w:rsidR="00EE5860" w:rsidRPr="00441CD0" w:rsidRDefault="00EE5860" w:rsidP="00EE5860">
      <w:pPr>
        <w:pStyle w:val="TH"/>
        <w:rPr>
          <w:lang w:val="de-DE"/>
        </w:rPr>
      </w:pPr>
      <w:r w:rsidRPr="00441CD0">
        <w:rPr>
          <w:lang w:val="x-none"/>
        </w:rPr>
        <w:object w:dxaOrig="9180" w:dyaOrig="4575" w14:anchorId="2AFD75E3">
          <v:shape id="_x0000_i1027" type="#_x0000_t75" style="width:459pt;height:229.5pt" o:ole="">
            <v:imagedata r:id="rId11" o:title=""/>
          </v:shape>
          <o:OLEObject Type="Embed" ProgID="Visio.Drawing.15" ShapeID="_x0000_i1027" DrawAspect="Content" ObjectID="_1771588906" r:id="rId12"/>
        </w:object>
      </w:r>
    </w:p>
    <w:p w14:paraId="7EA2245B" w14:textId="77777777" w:rsidR="00EE5860" w:rsidRPr="00441CD0" w:rsidRDefault="00EE5860" w:rsidP="00EE5860">
      <w:pPr>
        <w:pStyle w:val="TF"/>
        <w:outlineLvl w:val="0"/>
      </w:pPr>
      <w:r w:rsidRPr="00441CD0">
        <w:t xml:space="preserve">Figure </w:t>
      </w:r>
      <w:r w:rsidRPr="00441CD0">
        <w:rPr>
          <w:lang w:val="en-US"/>
        </w:rPr>
        <w:t>4</w:t>
      </w:r>
      <w:r w:rsidRPr="00441CD0">
        <w:t>.1-1: Control Plane stack over Sxa, Sxb, Sxc and combined Sxa/Sxb and N4</w:t>
      </w:r>
    </w:p>
    <w:p w14:paraId="2D59C0B4" w14:textId="6747D17C" w:rsidR="00EE5860" w:rsidRPr="00441CD0" w:rsidRDefault="00EE5860" w:rsidP="00EE5860">
      <w:r w:rsidRPr="00441CD0">
        <w:t xml:space="preserve">The protocol stack for the user plane over the Sxa, Sxb and N4reference points (see </w:t>
      </w:r>
      <w:r w:rsidR="00415C19" w:rsidRPr="00441CD0">
        <w:t>clause</w:t>
      </w:r>
      <w:r w:rsidR="00415C19">
        <w:t> </w:t>
      </w:r>
      <w:r w:rsidR="00415C19" w:rsidRPr="00441CD0">
        <w:t>5</w:t>
      </w:r>
      <w:r w:rsidRPr="00441CD0">
        <w:t>.3) shall be as depicted in Figure 4.1-2. 3GPP TS 29.281 [3] further specifies the related GTP-U, UDP and IP requirements. Both IPv4 and IPv6 shall be supported.</w:t>
      </w:r>
    </w:p>
    <w:p w14:paraId="674286CA" w14:textId="77777777" w:rsidR="00EE5860" w:rsidRPr="00441CD0" w:rsidRDefault="00EE5860" w:rsidP="00EE5860"/>
    <w:p w14:paraId="7E39E592" w14:textId="77777777" w:rsidR="00EE5860" w:rsidRPr="00441CD0" w:rsidRDefault="00EE5860" w:rsidP="00EE5860">
      <w:pPr>
        <w:pStyle w:val="TH"/>
        <w:tabs>
          <w:tab w:val="left" w:pos="2552"/>
        </w:tabs>
        <w:rPr>
          <w:lang w:val="de-DE"/>
        </w:rPr>
      </w:pPr>
      <w:r w:rsidRPr="00441CD0">
        <w:rPr>
          <w:lang w:val="x-none"/>
        </w:rPr>
        <w:object w:dxaOrig="9630" w:dyaOrig="4785" w14:anchorId="58A057CF">
          <v:shape id="_x0000_i1028" type="#_x0000_t75" style="width:480pt;height:228pt" o:ole="">
            <v:imagedata r:id="rId13" o:title=""/>
          </v:shape>
          <o:OLEObject Type="Embed" ProgID="VisioViewer.Viewer.1" ShapeID="_x0000_i1028" DrawAspect="Content" ObjectID="_1771588907" r:id="rId14"/>
        </w:object>
      </w:r>
    </w:p>
    <w:p w14:paraId="0E290B5A" w14:textId="77777777" w:rsidR="00EE5860" w:rsidRPr="00441CD0" w:rsidRDefault="00EE5860" w:rsidP="00EE5860">
      <w:pPr>
        <w:pStyle w:val="TF"/>
        <w:outlineLvl w:val="0"/>
      </w:pPr>
      <w:r w:rsidRPr="00441CD0">
        <w:t xml:space="preserve">Figure </w:t>
      </w:r>
      <w:r w:rsidRPr="009A5184">
        <w:t>4</w:t>
      </w:r>
      <w:r w:rsidRPr="00441CD0">
        <w:t>.1-2: User Plane stack over Sxa, Sxb, combined Sxa/Sxb and N4</w:t>
      </w:r>
    </w:p>
    <w:p w14:paraId="57A5322B" w14:textId="77777777" w:rsidR="00EE5860" w:rsidRPr="00441CD0" w:rsidRDefault="00EE5860" w:rsidP="00EE5860">
      <w:pPr>
        <w:pStyle w:val="Heading2"/>
        <w:rPr>
          <w:lang w:val="x-none"/>
        </w:rPr>
      </w:pPr>
      <w:bookmarkStart w:id="106" w:name="_Toc19717031"/>
      <w:bookmarkStart w:id="107" w:name="_Toc27490488"/>
      <w:bookmarkStart w:id="108" w:name="_Toc27556781"/>
      <w:bookmarkStart w:id="109" w:name="_Toc27723698"/>
      <w:bookmarkStart w:id="110" w:name="_Toc36030762"/>
      <w:bookmarkStart w:id="111" w:name="_Toc36042682"/>
      <w:bookmarkStart w:id="112" w:name="_Toc36814006"/>
      <w:bookmarkStart w:id="113" w:name="_Toc44688850"/>
      <w:bookmarkStart w:id="114" w:name="_Toc44923604"/>
      <w:bookmarkStart w:id="115" w:name="_Toc51860572"/>
      <w:bookmarkStart w:id="116" w:name="_Toc57930339"/>
      <w:bookmarkStart w:id="117" w:name="_Toc57930969"/>
      <w:bookmarkStart w:id="118" w:name="_Toc160974093"/>
      <w:r w:rsidRPr="00441CD0">
        <w:lastRenderedPageBreak/>
        <w:t>4.2</w:t>
      </w:r>
      <w:r w:rsidRPr="00441CD0">
        <w:tab/>
        <w:t>UDP Header and Port Numbers</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7782777B" w14:textId="77777777" w:rsidR="00EE5860" w:rsidRPr="00441CD0" w:rsidRDefault="00EE5860" w:rsidP="00EE5860">
      <w:pPr>
        <w:pStyle w:val="Heading3"/>
      </w:pPr>
      <w:bookmarkStart w:id="119" w:name="_Toc19717032"/>
      <w:bookmarkStart w:id="120" w:name="_Toc27490489"/>
      <w:bookmarkStart w:id="121" w:name="_Toc27556782"/>
      <w:bookmarkStart w:id="122" w:name="_Toc27723699"/>
      <w:bookmarkStart w:id="123" w:name="_Toc36030763"/>
      <w:bookmarkStart w:id="124" w:name="_Toc36042683"/>
      <w:bookmarkStart w:id="125" w:name="_Toc36814007"/>
      <w:bookmarkStart w:id="126" w:name="_Toc44688851"/>
      <w:bookmarkStart w:id="127" w:name="_Toc44923605"/>
      <w:bookmarkStart w:id="128" w:name="_Toc51860573"/>
      <w:bookmarkStart w:id="129" w:name="_Toc57930340"/>
      <w:bookmarkStart w:id="130" w:name="_Toc57930970"/>
      <w:bookmarkStart w:id="131" w:name="_Toc160974094"/>
      <w:r w:rsidRPr="00441CD0">
        <w:t>4.2.1</w:t>
      </w:r>
      <w:r w:rsidRPr="00441CD0">
        <w:tab/>
        <w:t>General</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632E9E0C" w14:textId="77777777" w:rsidR="00EE5860" w:rsidRPr="00441CD0" w:rsidRDefault="00EE5860" w:rsidP="00EE5860">
      <w:r w:rsidRPr="00441CD0">
        <w:t>A User Datagram Protocol (UDP) compliant with IETF RFC 768 [4] shall be used.</w:t>
      </w:r>
    </w:p>
    <w:p w14:paraId="0E720FA6" w14:textId="77777777" w:rsidR="00EE5860" w:rsidRPr="00441CD0" w:rsidRDefault="00EE5860" w:rsidP="00EE5860">
      <w:pPr>
        <w:pStyle w:val="Heading3"/>
      </w:pPr>
      <w:bookmarkStart w:id="132" w:name="_Toc19717033"/>
      <w:bookmarkStart w:id="133" w:name="_Toc27490490"/>
      <w:bookmarkStart w:id="134" w:name="_Toc27556783"/>
      <w:bookmarkStart w:id="135" w:name="_Toc27723700"/>
      <w:bookmarkStart w:id="136" w:name="_Toc36030764"/>
      <w:bookmarkStart w:id="137" w:name="_Toc36042684"/>
      <w:bookmarkStart w:id="138" w:name="_Toc36814008"/>
      <w:bookmarkStart w:id="139" w:name="_Toc44688852"/>
      <w:bookmarkStart w:id="140" w:name="_Toc44923606"/>
      <w:bookmarkStart w:id="141" w:name="_Toc51860574"/>
      <w:bookmarkStart w:id="142" w:name="_Toc57930341"/>
      <w:bookmarkStart w:id="143" w:name="_Toc57930971"/>
      <w:bookmarkStart w:id="144" w:name="_Toc160974095"/>
      <w:r w:rsidRPr="00441CD0">
        <w:t>4.2.2</w:t>
      </w:r>
      <w:r w:rsidRPr="00441CD0">
        <w:tab/>
        <w:t>Request Message</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48CF0C40" w14:textId="77777777" w:rsidR="00EE5860" w:rsidRPr="00441CD0" w:rsidRDefault="00EE5860" w:rsidP="00EE5860">
      <w:r w:rsidRPr="00441CD0">
        <w:t>The UDP Destination Port number for a Request message shall be 8805. It is the registered port number for PFCP.</w:t>
      </w:r>
    </w:p>
    <w:p w14:paraId="4A15CEE3" w14:textId="77777777" w:rsidR="00EE5860" w:rsidRPr="00441CD0" w:rsidRDefault="00EE5860" w:rsidP="00EE5860">
      <w:r w:rsidRPr="00441CD0">
        <w:t>The UDP Source Port for a Request message is a locally allocated port number at the sending entity.</w:t>
      </w:r>
    </w:p>
    <w:p w14:paraId="41AEB9EC" w14:textId="77777777" w:rsidR="00EE5860" w:rsidRPr="00441CD0" w:rsidRDefault="00EE5860" w:rsidP="00EE5860">
      <w:pPr>
        <w:pStyle w:val="NO"/>
        <w:rPr>
          <w:lang w:val="en-US"/>
        </w:rPr>
      </w:pPr>
      <w:r w:rsidRPr="00441CD0">
        <w:rPr>
          <w:lang w:val="en-US"/>
        </w:rPr>
        <w:t>NOTE:</w:t>
      </w:r>
      <w:r w:rsidRPr="00441CD0">
        <w:rPr>
          <w:lang w:val="en-US"/>
        </w:rPr>
        <w:tab/>
        <w:t>The locally allocated source port number can be reused for multiple Request messages.</w:t>
      </w:r>
    </w:p>
    <w:p w14:paraId="671F7C4E" w14:textId="77777777" w:rsidR="00EE5860" w:rsidRPr="00441CD0" w:rsidRDefault="00EE5860" w:rsidP="00EE5860">
      <w:pPr>
        <w:pStyle w:val="Heading3"/>
        <w:rPr>
          <w:lang w:val="x-none"/>
        </w:rPr>
      </w:pPr>
      <w:bookmarkStart w:id="145" w:name="_Toc19717034"/>
      <w:bookmarkStart w:id="146" w:name="_Toc27490491"/>
      <w:bookmarkStart w:id="147" w:name="_Toc27556784"/>
      <w:bookmarkStart w:id="148" w:name="_Toc27723701"/>
      <w:bookmarkStart w:id="149" w:name="_Toc36030765"/>
      <w:bookmarkStart w:id="150" w:name="_Toc36042685"/>
      <w:bookmarkStart w:id="151" w:name="_Toc36814009"/>
      <w:bookmarkStart w:id="152" w:name="_Toc44688853"/>
      <w:bookmarkStart w:id="153" w:name="_Toc44923607"/>
      <w:bookmarkStart w:id="154" w:name="_Toc51860575"/>
      <w:bookmarkStart w:id="155" w:name="_Toc57930342"/>
      <w:bookmarkStart w:id="156" w:name="_Toc57930972"/>
      <w:bookmarkStart w:id="157" w:name="_Toc160974096"/>
      <w:r w:rsidRPr="00441CD0">
        <w:t>4.2.3</w:t>
      </w:r>
      <w:r w:rsidRPr="00441CD0">
        <w:tab/>
        <w:t>Response Message</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3DF0B9EB" w14:textId="77777777" w:rsidR="00EE5860" w:rsidRPr="00441CD0" w:rsidRDefault="00EE5860" w:rsidP="00EE5860">
      <w:r w:rsidRPr="00441CD0">
        <w:t>The UDP Destination Port value of a Response message shall be the value of the UDP Source Port of the corresponding Request message.</w:t>
      </w:r>
    </w:p>
    <w:p w14:paraId="57193054" w14:textId="77777777" w:rsidR="00EE5860" w:rsidRPr="00441CD0" w:rsidRDefault="00EE5860" w:rsidP="00EE5860">
      <w:r w:rsidRPr="00441CD0">
        <w:t>The UDP Source Port of a Response message shall be the value from the UDP Destination Port of the corresponding message.</w:t>
      </w:r>
    </w:p>
    <w:p w14:paraId="7C5FFD0C" w14:textId="77777777" w:rsidR="00EE5860" w:rsidRPr="00441CD0" w:rsidRDefault="00EE5860" w:rsidP="00EE5860">
      <w:pPr>
        <w:pStyle w:val="Heading2"/>
      </w:pPr>
      <w:bookmarkStart w:id="158" w:name="_Toc19717035"/>
      <w:bookmarkStart w:id="159" w:name="_Toc27490492"/>
      <w:bookmarkStart w:id="160" w:name="_Toc27556785"/>
      <w:bookmarkStart w:id="161" w:name="_Toc27723702"/>
      <w:bookmarkStart w:id="162" w:name="_Toc36030766"/>
      <w:bookmarkStart w:id="163" w:name="_Toc36042686"/>
      <w:bookmarkStart w:id="164" w:name="_Toc36814010"/>
      <w:bookmarkStart w:id="165" w:name="_Toc44688854"/>
      <w:bookmarkStart w:id="166" w:name="_Toc44923608"/>
      <w:bookmarkStart w:id="167" w:name="_Toc51860576"/>
      <w:bookmarkStart w:id="168" w:name="_Toc57930343"/>
      <w:bookmarkStart w:id="169" w:name="_Toc57930973"/>
      <w:bookmarkStart w:id="170" w:name="_Toc160974097"/>
      <w:r w:rsidRPr="00441CD0">
        <w:t>4.3</w:t>
      </w:r>
      <w:r w:rsidRPr="00441CD0">
        <w:tab/>
        <w:t>IP Header and IP Addresses</w:t>
      </w:r>
      <w:bookmarkEnd w:id="158"/>
      <w:bookmarkEnd w:id="159"/>
      <w:bookmarkEnd w:id="160"/>
      <w:bookmarkEnd w:id="161"/>
      <w:bookmarkEnd w:id="162"/>
      <w:bookmarkEnd w:id="163"/>
      <w:bookmarkEnd w:id="164"/>
      <w:bookmarkEnd w:id="165"/>
      <w:bookmarkEnd w:id="166"/>
      <w:bookmarkEnd w:id="167"/>
      <w:bookmarkEnd w:id="168"/>
      <w:bookmarkEnd w:id="169"/>
      <w:bookmarkEnd w:id="170"/>
    </w:p>
    <w:p w14:paraId="097BC334" w14:textId="77777777" w:rsidR="00EE5860" w:rsidRPr="00441CD0" w:rsidRDefault="00EE5860" w:rsidP="00EE5860">
      <w:pPr>
        <w:pStyle w:val="Heading3"/>
      </w:pPr>
      <w:bookmarkStart w:id="171" w:name="_Toc19717036"/>
      <w:bookmarkStart w:id="172" w:name="_Toc27490493"/>
      <w:bookmarkStart w:id="173" w:name="_Toc27556786"/>
      <w:bookmarkStart w:id="174" w:name="_Toc27723703"/>
      <w:bookmarkStart w:id="175" w:name="_Toc36030767"/>
      <w:bookmarkStart w:id="176" w:name="_Toc36042687"/>
      <w:bookmarkStart w:id="177" w:name="_Toc36814011"/>
      <w:bookmarkStart w:id="178" w:name="_Toc44688855"/>
      <w:bookmarkStart w:id="179" w:name="_Toc44923609"/>
      <w:bookmarkStart w:id="180" w:name="_Toc51860577"/>
      <w:bookmarkStart w:id="181" w:name="_Toc57930344"/>
      <w:bookmarkStart w:id="182" w:name="_Toc57930974"/>
      <w:bookmarkStart w:id="183" w:name="_Toc160974098"/>
      <w:r w:rsidRPr="00441CD0">
        <w:t>4.3.1</w:t>
      </w:r>
      <w:r w:rsidRPr="00441CD0">
        <w:tab/>
        <w:t>General</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6BFC4F85" w14:textId="77777777" w:rsidR="00EE5860" w:rsidRPr="00441CD0" w:rsidRDefault="00EE5860" w:rsidP="00EE5860">
      <w:r w:rsidRPr="00441CD0">
        <w:t>In this clause, "IP" refers either to IPv4 as defined by IETF RFC 791 [5] or IPv6 as defined by IETF RFC 2460 [6]. A PFCP entity shall support both IPv4 and IPv6.</w:t>
      </w:r>
    </w:p>
    <w:p w14:paraId="498392E8" w14:textId="77777777" w:rsidR="00EE5860" w:rsidRPr="00441CD0" w:rsidRDefault="00EE5860" w:rsidP="00EE5860">
      <w:pPr>
        <w:pStyle w:val="Heading3"/>
      </w:pPr>
      <w:bookmarkStart w:id="184" w:name="_Toc19717037"/>
      <w:bookmarkStart w:id="185" w:name="_Toc27490494"/>
      <w:bookmarkStart w:id="186" w:name="_Toc27556787"/>
      <w:bookmarkStart w:id="187" w:name="_Toc27723704"/>
      <w:bookmarkStart w:id="188" w:name="_Toc36030768"/>
      <w:bookmarkStart w:id="189" w:name="_Toc36042688"/>
      <w:bookmarkStart w:id="190" w:name="_Toc36814012"/>
      <w:bookmarkStart w:id="191" w:name="_Toc44688856"/>
      <w:bookmarkStart w:id="192" w:name="_Toc44923610"/>
      <w:bookmarkStart w:id="193" w:name="_Toc51860578"/>
      <w:bookmarkStart w:id="194" w:name="_Toc57930345"/>
      <w:bookmarkStart w:id="195" w:name="_Toc57930975"/>
      <w:bookmarkStart w:id="196" w:name="_Toc160974099"/>
      <w:r w:rsidRPr="00441CD0">
        <w:t>4.3.2</w:t>
      </w:r>
      <w:r w:rsidRPr="00441CD0">
        <w:tab/>
        <w:t>Request Message</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7A7B635" w14:textId="77777777" w:rsidR="00EE5860" w:rsidRPr="00441CD0" w:rsidRDefault="00EE5860" w:rsidP="00EE5860">
      <w:r w:rsidRPr="00441CD0">
        <w:t>The IP Destination Address of a Request message shall be an IP address of the peer entity.</w:t>
      </w:r>
    </w:p>
    <w:p w14:paraId="5805E69F" w14:textId="77777777" w:rsidR="00EE5860" w:rsidRPr="00441CD0" w:rsidRDefault="00EE5860" w:rsidP="00EE5860">
      <w:r w:rsidRPr="00441CD0">
        <w:t>During the establishment of a PFCP Session, the CP and the UP functions select and communicate to each other the IP Destination Address at which they expect to receive subsequent Request messages related to that PFCP Session. The CP and the UP functions may change this IP address subsequently during a PFCP Session Modification procedure.</w:t>
      </w:r>
    </w:p>
    <w:p w14:paraId="756D33A8" w14:textId="77777777" w:rsidR="00EE5860" w:rsidRPr="00441CD0" w:rsidRDefault="00EE5860" w:rsidP="00EE5860">
      <w:r w:rsidRPr="00441CD0">
        <w:t>The IP Source Address of a Request message shall be an IP address of the sending entity.</w:t>
      </w:r>
    </w:p>
    <w:p w14:paraId="7963A253" w14:textId="77777777" w:rsidR="00EE5860" w:rsidRPr="00441CD0" w:rsidRDefault="00EE5860" w:rsidP="00EE5860">
      <w:pPr>
        <w:pStyle w:val="Heading3"/>
      </w:pPr>
      <w:bookmarkStart w:id="197" w:name="_Toc19717038"/>
      <w:bookmarkStart w:id="198" w:name="_Toc27490495"/>
      <w:bookmarkStart w:id="199" w:name="_Toc27556788"/>
      <w:bookmarkStart w:id="200" w:name="_Toc27723705"/>
      <w:bookmarkStart w:id="201" w:name="_Toc36030769"/>
      <w:bookmarkStart w:id="202" w:name="_Toc36042689"/>
      <w:bookmarkStart w:id="203" w:name="_Toc36814013"/>
      <w:bookmarkStart w:id="204" w:name="_Toc44688857"/>
      <w:bookmarkStart w:id="205" w:name="_Toc44923611"/>
      <w:bookmarkStart w:id="206" w:name="_Toc51860579"/>
      <w:bookmarkStart w:id="207" w:name="_Toc57930346"/>
      <w:bookmarkStart w:id="208" w:name="_Toc57930976"/>
      <w:bookmarkStart w:id="209" w:name="_Toc160974100"/>
      <w:r w:rsidRPr="00441CD0">
        <w:t>4.3.3</w:t>
      </w:r>
      <w:r w:rsidRPr="00441CD0">
        <w:tab/>
        <w:t>Response Message</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7E573260" w14:textId="77777777" w:rsidR="00EE5860" w:rsidRPr="00441CD0" w:rsidRDefault="00EE5860" w:rsidP="00EE5860">
      <w:r w:rsidRPr="00441CD0">
        <w:t>The IP Destination Address of a Response message shall be copied from the IP Source Address of the corresponding Request message.</w:t>
      </w:r>
    </w:p>
    <w:p w14:paraId="72348030" w14:textId="77777777" w:rsidR="00EE5860" w:rsidRPr="00441CD0" w:rsidRDefault="00EE5860" w:rsidP="00EE5860">
      <w:r w:rsidRPr="00441CD0">
        <w:t>The IP Source Address of a Response message shall be copied from the IP destination address of the corresponding Request message.</w:t>
      </w:r>
    </w:p>
    <w:p w14:paraId="6326A041" w14:textId="77777777" w:rsidR="00EE5860" w:rsidRPr="00441CD0" w:rsidRDefault="00EE5860" w:rsidP="00EE5860">
      <w:pPr>
        <w:pStyle w:val="Heading2"/>
      </w:pPr>
      <w:bookmarkStart w:id="210" w:name="_Toc19717039"/>
      <w:bookmarkStart w:id="211" w:name="_Toc27490496"/>
      <w:bookmarkStart w:id="212" w:name="_Toc27556789"/>
      <w:bookmarkStart w:id="213" w:name="_Toc27723706"/>
      <w:bookmarkStart w:id="214" w:name="_Toc36030770"/>
      <w:bookmarkStart w:id="215" w:name="_Toc36042690"/>
      <w:bookmarkStart w:id="216" w:name="_Toc36814014"/>
      <w:bookmarkStart w:id="217" w:name="_Toc44688858"/>
      <w:bookmarkStart w:id="218" w:name="_Toc44923612"/>
      <w:bookmarkStart w:id="219" w:name="_Toc51860580"/>
      <w:bookmarkStart w:id="220" w:name="_Toc57930347"/>
      <w:bookmarkStart w:id="221" w:name="_Toc57930977"/>
      <w:bookmarkStart w:id="222" w:name="_Toc160974101"/>
      <w:r w:rsidRPr="00441CD0">
        <w:t>4.4</w:t>
      </w:r>
      <w:r w:rsidRPr="00441CD0">
        <w:tab/>
        <w:t>Layer 2</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5BDED054" w14:textId="77777777" w:rsidR="00EE5860" w:rsidRPr="00441CD0" w:rsidRDefault="00EE5860" w:rsidP="00EE5860">
      <w:r w:rsidRPr="00441CD0">
        <w:t>Typically Ethernet should be used as a Layer 2 protocol, but operators may use any other technology.</w:t>
      </w:r>
    </w:p>
    <w:p w14:paraId="0DEB03E1" w14:textId="77777777" w:rsidR="00EE5860" w:rsidRPr="00441CD0" w:rsidRDefault="00EE5860" w:rsidP="00EE5860">
      <w:pPr>
        <w:pStyle w:val="Heading2"/>
      </w:pPr>
      <w:bookmarkStart w:id="223" w:name="_Toc19717040"/>
      <w:bookmarkStart w:id="224" w:name="_Toc27490497"/>
      <w:bookmarkStart w:id="225" w:name="_Toc27556790"/>
      <w:bookmarkStart w:id="226" w:name="_Toc27723707"/>
      <w:bookmarkStart w:id="227" w:name="_Toc36030771"/>
      <w:bookmarkStart w:id="228" w:name="_Toc36042691"/>
      <w:bookmarkStart w:id="229" w:name="_Toc36814015"/>
      <w:bookmarkStart w:id="230" w:name="_Toc44688859"/>
      <w:bookmarkStart w:id="231" w:name="_Toc44923613"/>
      <w:bookmarkStart w:id="232" w:name="_Toc51860581"/>
      <w:bookmarkStart w:id="233" w:name="_Toc57930348"/>
      <w:bookmarkStart w:id="234" w:name="_Toc57930978"/>
      <w:bookmarkStart w:id="235" w:name="_Toc160974102"/>
      <w:r w:rsidRPr="00441CD0">
        <w:t>4.5</w:t>
      </w:r>
      <w:r w:rsidRPr="00441CD0">
        <w:tab/>
        <w:t>Layer 1</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0C008EA8" w14:textId="77777777" w:rsidR="00EE5860" w:rsidRPr="00441CD0" w:rsidRDefault="00EE5860" w:rsidP="00EE5860">
      <w:r w:rsidRPr="00441CD0">
        <w:t>Operators may use any appropriate Layer 1 technology.</w:t>
      </w:r>
    </w:p>
    <w:p w14:paraId="0C6D7430" w14:textId="77777777" w:rsidR="00EE5860" w:rsidRPr="00441CD0" w:rsidRDefault="00EE5860" w:rsidP="00EE5860"/>
    <w:p w14:paraId="5E0F0EE8" w14:textId="77777777" w:rsidR="00EE5860" w:rsidRPr="00441CD0" w:rsidRDefault="00EE5860" w:rsidP="00EE5860">
      <w:pPr>
        <w:pStyle w:val="Heading1"/>
      </w:pPr>
      <w:bookmarkStart w:id="236" w:name="_Toc19717041"/>
      <w:bookmarkStart w:id="237" w:name="_Toc27490498"/>
      <w:bookmarkStart w:id="238" w:name="_Toc27556791"/>
      <w:bookmarkStart w:id="239" w:name="_Toc27723708"/>
      <w:bookmarkStart w:id="240" w:name="_Toc36030772"/>
      <w:bookmarkStart w:id="241" w:name="_Toc36042692"/>
      <w:bookmarkStart w:id="242" w:name="_Toc36814016"/>
      <w:bookmarkStart w:id="243" w:name="_Toc44688860"/>
      <w:bookmarkStart w:id="244" w:name="_Toc44923614"/>
      <w:bookmarkStart w:id="245" w:name="_Toc51860582"/>
      <w:bookmarkStart w:id="246" w:name="_Toc57930349"/>
      <w:bookmarkStart w:id="247" w:name="_Toc57930979"/>
      <w:bookmarkStart w:id="248" w:name="_Toc160974103"/>
      <w:r w:rsidRPr="00441CD0">
        <w:lastRenderedPageBreak/>
        <w:t>5</w:t>
      </w:r>
      <w:r w:rsidRPr="00441CD0">
        <w:tab/>
        <w:t>General description</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02BBC056" w14:textId="77777777" w:rsidR="00EE5860" w:rsidRPr="00441CD0" w:rsidRDefault="00EE5860" w:rsidP="00EE5860">
      <w:pPr>
        <w:pStyle w:val="Heading2"/>
      </w:pPr>
      <w:bookmarkStart w:id="249" w:name="_Toc19717042"/>
      <w:bookmarkStart w:id="250" w:name="_Toc27490499"/>
      <w:bookmarkStart w:id="251" w:name="_Toc27556792"/>
      <w:bookmarkStart w:id="252" w:name="_Toc27723709"/>
      <w:bookmarkStart w:id="253" w:name="_Toc36030773"/>
      <w:bookmarkStart w:id="254" w:name="_Toc36042693"/>
      <w:bookmarkStart w:id="255" w:name="_Toc36814017"/>
      <w:bookmarkStart w:id="256" w:name="_Toc44688861"/>
      <w:bookmarkStart w:id="257" w:name="_Toc44923615"/>
      <w:bookmarkStart w:id="258" w:name="_Toc51860583"/>
      <w:bookmarkStart w:id="259" w:name="_Toc57930350"/>
      <w:bookmarkStart w:id="260" w:name="_Toc57930980"/>
      <w:bookmarkStart w:id="261" w:name="_Toc160974104"/>
      <w:r w:rsidRPr="00441CD0">
        <w:t>5.1</w:t>
      </w:r>
      <w:r w:rsidRPr="00441CD0">
        <w:tab/>
        <w:t>Introduction</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77CE65DA" w14:textId="57D74CB2" w:rsidR="00EE5860" w:rsidRPr="00441CD0" w:rsidRDefault="00EE5860" w:rsidP="00EE5860">
      <w:r w:rsidRPr="00441CD0">
        <w:t xml:space="preserve">The architecture reference model with Control and User Plane Separation of EPC nodes is described in </w:t>
      </w:r>
      <w:r w:rsidR="00415C19" w:rsidRPr="00441CD0">
        <w:t>clause</w:t>
      </w:r>
      <w:r w:rsidR="00415C19">
        <w:t> </w:t>
      </w:r>
      <w:r w:rsidR="00415C19" w:rsidRPr="00441CD0">
        <w:t>4</w:t>
      </w:r>
      <w:r w:rsidRPr="00441CD0">
        <w:t>.2 of 3GPP TS 23.214 [2].</w:t>
      </w:r>
    </w:p>
    <w:p w14:paraId="44264865" w14:textId="48E7AA2A" w:rsidR="00EE5860" w:rsidRPr="00441CD0" w:rsidRDefault="00EE5860" w:rsidP="00EE5860">
      <w:r w:rsidRPr="00441CD0">
        <w:t xml:space="preserve">The architecture reference model with SMF and UPF of 5GC nodes is described in </w:t>
      </w:r>
      <w:r w:rsidR="00415C19" w:rsidRPr="00441CD0">
        <w:t>clause</w:t>
      </w:r>
      <w:r w:rsidR="00415C19">
        <w:t> </w:t>
      </w:r>
      <w:r w:rsidR="00415C19" w:rsidRPr="00441CD0">
        <w:t>4</w:t>
      </w:r>
      <w:r w:rsidRPr="00441CD0">
        <w:t>.2 of 3GPP TS 23.501 [28].</w:t>
      </w:r>
    </w:p>
    <w:p w14:paraId="0BB42057" w14:textId="77777777" w:rsidR="00EE5860" w:rsidRPr="00441CD0" w:rsidRDefault="00EE5860" w:rsidP="00EE5860">
      <w:r w:rsidRPr="00441CD0">
        <w:t>This clause specifies the high level principles of the PFCP protocol and describe how 3GPP functionalities are realised on the Sxa, Sxb, Sxc and N4 reference points, e.g. Packet Forwarding, Policy and Charging Control, Lawful Interception.</w:t>
      </w:r>
    </w:p>
    <w:p w14:paraId="18494E53" w14:textId="77777777" w:rsidR="00EE5860" w:rsidRPr="00441CD0" w:rsidRDefault="00EE5860" w:rsidP="00EE5860">
      <w:pPr>
        <w:pStyle w:val="Heading2"/>
      </w:pPr>
      <w:bookmarkStart w:id="262" w:name="_Toc19717043"/>
      <w:bookmarkStart w:id="263" w:name="_Toc27490500"/>
      <w:bookmarkStart w:id="264" w:name="_Toc27556793"/>
      <w:bookmarkStart w:id="265" w:name="_Toc27723710"/>
      <w:bookmarkStart w:id="266" w:name="_Toc36030774"/>
      <w:bookmarkStart w:id="267" w:name="_Toc36042694"/>
      <w:bookmarkStart w:id="268" w:name="_Toc36814018"/>
      <w:bookmarkStart w:id="269" w:name="_Toc44688862"/>
      <w:bookmarkStart w:id="270" w:name="_Toc44923616"/>
      <w:bookmarkStart w:id="271" w:name="_Toc51860584"/>
      <w:bookmarkStart w:id="272" w:name="_Toc57930351"/>
      <w:bookmarkStart w:id="273" w:name="_Toc57930981"/>
      <w:bookmarkStart w:id="274" w:name="_Toc160974105"/>
      <w:r w:rsidRPr="00441CD0">
        <w:t>5.</w:t>
      </w:r>
      <w:r w:rsidRPr="00441CD0">
        <w:rPr>
          <w:lang w:val="en-US"/>
        </w:rPr>
        <w:t>2</w:t>
      </w:r>
      <w:r w:rsidRPr="00441CD0">
        <w:tab/>
        <w:t>Packet Forwarding Model</w:t>
      </w:r>
      <w:bookmarkEnd w:id="262"/>
      <w:bookmarkEnd w:id="263"/>
      <w:bookmarkEnd w:id="264"/>
      <w:bookmarkEnd w:id="265"/>
      <w:bookmarkEnd w:id="266"/>
      <w:bookmarkEnd w:id="267"/>
      <w:bookmarkEnd w:id="268"/>
      <w:bookmarkEnd w:id="269"/>
      <w:bookmarkEnd w:id="270"/>
      <w:bookmarkEnd w:id="271"/>
      <w:bookmarkEnd w:id="272"/>
      <w:bookmarkEnd w:id="273"/>
      <w:bookmarkEnd w:id="274"/>
    </w:p>
    <w:p w14:paraId="4F4E79C7" w14:textId="77777777" w:rsidR="00EE5860" w:rsidRPr="00441CD0" w:rsidRDefault="00EE5860" w:rsidP="00EE5860">
      <w:pPr>
        <w:pStyle w:val="Heading3"/>
        <w:rPr>
          <w:lang w:val="en-US"/>
        </w:rPr>
      </w:pPr>
      <w:bookmarkStart w:id="275" w:name="_Toc19717044"/>
      <w:bookmarkStart w:id="276" w:name="_Toc27490501"/>
      <w:bookmarkStart w:id="277" w:name="_Toc27556794"/>
      <w:bookmarkStart w:id="278" w:name="_Toc27723711"/>
      <w:bookmarkStart w:id="279" w:name="_Toc36030775"/>
      <w:bookmarkStart w:id="280" w:name="_Toc36042695"/>
      <w:bookmarkStart w:id="281" w:name="_Toc36814019"/>
      <w:bookmarkStart w:id="282" w:name="_Toc44688863"/>
      <w:bookmarkStart w:id="283" w:name="_Toc44923617"/>
      <w:bookmarkStart w:id="284" w:name="_Toc51860585"/>
      <w:bookmarkStart w:id="285" w:name="_Toc57930352"/>
      <w:bookmarkStart w:id="286" w:name="_Toc57930982"/>
      <w:bookmarkStart w:id="287" w:name="_Toc160974106"/>
      <w:r w:rsidRPr="00441CD0">
        <w:rPr>
          <w:lang w:val="en-US"/>
        </w:rPr>
        <w:t>5.2.1</w:t>
      </w:r>
      <w:r w:rsidRPr="00441CD0">
        <w:rPr>
          <w:lang w:val="en-US"/>
        </w:rPr>
        <w:tab/>
        <w:t>General</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10A2A6E8" w14:textId="77777777" w:rsidR="00EE5860" w:rsidRPr="00441CD0" w:rsidRDefault="00EE5860" w:rsidP="00EE5860">
      <w:pPr>
        <w:rPr>
          <w:lang w:val="en-US"/>
        </w:rPr>
      </w:pPr>
      <w:r w:rsidRPr="00441CD0">
        <w:rPr>
          <w:lang w:val="en-US"/>
        </w:rPr>
        <w:t>The packet forwarding scenarios supported over the Sxa, Sxb and Sxc reference points are specified in 3GPP TS 23.214 [2].</w:t>
      </w:r>
    </w:p>
    <w:p w14:paraId="4AE9BD11" w14:textId="77777777" w:rsidR="00EE5860" w:rsidRPr="00441CD0" w:rsidRDefault="00EE5860" w:rsidP="00EE5860">
      <w:pPr>
        <w:rPr>
          <w:lang w:val="en-US"/>
        </w:rPr>
      </w:pPr>
      <w:r w:rsidRPr="00441CD0">
        <w:rPr>
          <w:lang w:val="en-US"/>
        </w:rPr>
        <w:t>The packet forwarding scenarios supported over the N4 reference point are specified in 3GPP TS 23.501 [28] and 3GPP TS 23.502 [29].</w:t>
      </w:r>
    </w:p>
    <w:p w14:paraId="04070427" w14:textId="77777777" w:rsidR="00EE5860" w:rsidRPr="00441CD0" w:rsidRDefault="00EE5860" w:rsidP="00EE5860">
      <w:pPr>
        <w:rPr>
          <w:lang w:val="en-US"/>
        </w:rPr>
      </w:pPr>
      <w:r w:rsidRPr="00441CD0">
        <w:rPr>
          <w:lang w:val="en-US"/>
        </w:rPr>
        <w:t>The CP function controls the packet processing in the UP function by establishing, modifying or deleting PFCP Session contexts and by provisioning (i.e. adding, modifying or deleting) PDRs, FARs, QERs, URRs, BAR and/or MAR or by activating/deactivating pre-defined PDRs, FARs, QERs, URRs, per PFCP session context, whereby a PFCP session context may correspond:</w:t>
      </w:r>
    </w:p>
    <w:p w14:paraId="1C3710E1" w14:textId="77777777" w:rsidR="00EE5860" w:rsidRPr="00441CD0" w:rsidRDefault="00EE5860" w:rsidP="00EE5860">
      <w:pPr>
        <w:pStyle w:val="B1"/>
        <w:rPr>
          <w:lang w:val="x-none"/>
        </w:rPr>
      </w:pPr>
      <w:r w:rsidRPr="00441CD0">
        <w:t>-</w:t>
      </w:r>
      <w:r w:rsidRPr="00441CD0">
        <w:tab/>
        <w:t>for EPC, to an individual PDN connection, a TDF session, or a standalone session not tied to any PDN connection or TDF session used e.g. for forwarding Radius, Diameter or DHCP signalling between the PGW-C and the PDN.</w:t>
      </w:r>
    </w:p>
    <w:p w14:paraId="078F50DF" w14:textId="77777777" w:rsidR="00EE5860" w:rsidRPr="00441CD0" w:rsidRDefault="00EE5860" w:rsidP="00EE5860">
      <w:pPr>
        <w:pStyle w:val="B1"/>
      </w:pPr>
      <w:r w:rsidRPr="00441CD0">
        <w:t>-</w:t>
      </w:r>
      <w:r w:rsidRPr="00441CD0">
        <w:tab/>
        <w:t>for 5GC, to an individual PDU session or a standalone PFCP session not tied to any PDU session.</w:t>
      </w:r>
    </w:p>
    <w:p w14:paraId="201E3948" w14:textId="77777777" w:rsidR="00EE5860" w:rsidRPr="00441CD0" w:rsidRDefault="00EE5860" w:rsidP="00EE5860">
      <w:pPr>
        <w:rPr>
          <w:lang w:val="en-US"/>
        </w:rPr>
      </w:pPr>
      <w:r w:rsidRPr="00441CD0">
        <w:rPr>
          <w:lang w:val="en-US"/>
        </w:rPr>
        <w:t>Each PDR shall contain a PDI, i.e. one or more match fields against which incoming packets are matched, and may be associated to the following rules providing the set of instructions to apply to packets matching the PDI:</w:t>
      </w:r>
    </w:p>
    <w:p w14:paraId="42883076" w14:textId="77777777" w:rsidR="00EE5860" w:rsidRPr="00441CD0" w:rsidRDefault="00EE5860" w:rsidP="00EE5860">
      <w:pPr>
        <w:pStyle w:val="B1"/>
        <w:rPr>
          <w:lang w:val="en-US"/>
        </w:rPr>
      </w:pPr>
      <w:r w:rsidRPr="00441CD0">
        <w:rPr>
          <w:lang w:val="en-US"/>
        </w:rPr>
        <w:t>-</w:t>
      </w:r>
      <w:r w:rsidRPr="00441CD0">
        <w:rPr>
          <w:lang w:val="en-US"/>
        </w:rPr>
        <w:tab/>
        <w:t>one or more FARs, which contains instructions related to the processing of the packets as follows:</w:t>
      </w:r>
    </w:p>
    <w:p w14:paraId="7DB7E645" w14:textId="77777777" w:rsidR="00EE5860" w:rsidRPr="00441CD0" w:rsidRDefault="00EE5860" w:rsidP="00EE5860">
      <w:pPr>
        <w:pStyle w:val="B2"/>
        <w:rPr>
          <w:lang w:val="en-US"/>
        </w:rPr>
      </w:pPr>
      <w:r w:rsidRPr="00441CD0">
        <w:rPr>
          <w:lang w:val="en-US"/>
        </w:rPr>
        <w:t>-</w:t>
      </w:r>
      <w:r w:rsidRPr="00441CD0">
        <w:rPr>
          <w:lang w:val="en-US"/>
        </w:rPr>
        <w:tab/>
        <w:t xml:space="preserve">an Apply Action parameter, which indicates whether the UP function shall forward, duplicate, drop or buffer the packet with or without notifying the CP function about the arrival of a DL packet, or whether the UP function shall </w:t>
      </w:r>
      <w:r w:rsidRPr="00441CD0">
        <w:t>accept or deny UE requests to join an IP multicast group</w:t>
      </w:r>
      <w:r w:rsidRPr="00441CD0">
        <w:rPr>
          <w:lang w:val="en-US"/>
        </w:rPr>
        <w:t>;</w:t>
      </w:r>
    </w:p>
    <w:p w14:paraId="1309E93E" w14:textId="77777777" w:rsidR="00EE5860" w:rsidRPr="00441CD0" w:rsidRDefault="00EE5860" w:rsidP="00EE5860">
      <w:pPr>
        <w:pStyle w:val="B2"/>
        <w:rPr>
          <w:lang w:val="en-US"/>
        </w:rPr>
      </w:pPr>
      <w:r w:rsidRPr="00441CD0">
        <w:rPr>
          <w:lang w:val="en-US"/>
        </w:rPr>
        <w:t>-</w:t>
      </w:r>
      <w:r w:rsidRPr="00441CD0">
        <w:rPr>
          <w:lang w:val="en-US"/>
        </w:rPr>
        <w:tab/>
        <w:t>forwarding, buffering and/or duplicating parameters, which the UP function shall use if the Apply Action parameter requests the packets to be forwarded, buffered or duplicated respectively. These parameters may remain configured in the FAR regardless of the Apply Action parameter value, to minimize the changes to the FAR during the transitions of the UE between the idle and connected modes. The buffering parameters, when present, shall be provisioned in a BAR created at the PFCP session level and referenced by the FAR.</w:t>
      </w:r>
    </w:p>
    <w:p w14:paraId="7E45B2E1" w14:textId="59004AF5" w:rsidR="00EE5860" w:rsidRPr="00441CD0" w:rsidRDefault="00EE5860" w:rsidP="00EE5860">
      <w:pPr>
        <w:pStyle w:val="NO"/>
        <w:rPr>
          <w:lang w:val="en-US"/>
        </w:rPr>
      </w:pPr>
      <w:r w:rsidRPr="00441CD0">
        <w:rPr>
          <w:lang w:val="en-US"/>
        </w:rPr>
        <w:t>NOTE 1:</w:t>
      </w:r>
      <w:r w:rsidRPr="00441CD0">
        <w:rPr>
          <w:lang w:val="en-US"/>
        </w:rPr>
        <w:tab/>
        <w:t xml:space="preserve">Buffering refers here to the buffering of the packet in the UP function. The UP function is instructed to forward DL packets to the CP function when applying buffering in the CP function. See </w:t>
      </w:r>
      <w:r w:rsidR="00415C19" w:rsidRPr="00441CD0">
        <w:rPr>
          <w:lang w:val="en-US"/>
        </w:rPr>
        <w:t>clause</w:t>
      </w:r>
      <w:r w:rsidR="00415C19">
        <w:rPr>
          <w:lang w:val="en-US"/>
        </w:rPr>
        <w:t> </w:t>
      </w:r>
      <w:r w:rsidR="00415C19" w:rsidRPr="00441CD0">
        <w:rPr>
          <w:lang w:val="en-US"/>
        </w:rPr>
        <w:t>5</w:t>
      </w:r>
      <w:r w:rsidRPr="00441CD0">
        <w:rPr>
          <w:lang w:val="en-US"/>
        </w:rPr>
        <w:t>.3.1.</w:t>
      </w:r>
    </w:p>
    <w:p w14:paraId="52EC6D41" w14:textId="77777777" w:rsidR="00EE5860" w:rsidRPr="00441CD0" w:rsidRDefault="00EE5860" w:rsidP="00EE5860">
      <w:pPr>
        <w:pStyle w:val="B1"/>
        <w:rPr>
          <w:lang w:val="en-US"/>
        </w:rPr>
      </w:pPr>
      <w:r w:rsidRPr="00441CD0">
        <w:rPr>
          <w:lang w:val="en-US"/>
        </w:rPr>
        <w:t>-</w:t>
      </w:r>
      <w:r w:rsidRPr="00441CD0">
        <w:rPr>
          <w:lang w:val="en-US"/>
        </w:rPr>
        <w:tab/>
        <w:t>zero, one or more QERs, which contains instructions related to the QoS enforcement of the traffic;</w:t>
      </w:r>
    </w:p>
    <w:p w14:paraId="532838D8" w14:textId="77777777" w:rsidR="00EE5860" w:rsidRPr="00441CD0" w:rsidRDefault="00EE5860" w:rsidP="00EE5860">
      <w:pPr>
        <w:pStyle w:val="B1"/>
        <w:rPr>
          <w:lang w:val="en-US"/>
        </w:rPr>
      </w:pPr>
      <w:r w:rsidRPr="00441CD0">
        <w:rPr>
          <w:lang w:val="en-US"/>
        </w:rPr>
        <w:t>-</w:t>
      </w:r>
      <w:r w:rsidRPr="00441CD0">
        <w:rPr>
          <w:lang w:val="en-US"/>
        </w:rPr>
        <w:tab/>
        <w:t>zero, one or more URRs, which contains instructions related to traffic measurement and reporting.</w:t>
      </w:r>
    </w:p>
    <w:p w14:paraId="49199554" w14:textId="2DCDA448" w:rsidR="00EE5860" w:rsidRPr="00441CD0" w:rsidRDefault="00EE5860" w:rsidP="00EE5860">
      <w:pPr>
        <w:pStyle w:val="B1"/>
        <w:rPr>
          <w:lang w:val="en-US"/>
        </w:rPr>
      </w:pPr>
      <w:r w:rsidRPr="00441CD0">
        <w:rPr>
          <w:lang w:val="en-US"/>
        </w:rPr>
        <w:t>-</w:t>
      </w:r>
      <w:r w:rsidRPr="00441CD0">
        <w:rPr>
          <w:lang w:val="en-US"/>
        </w:rPr>
        <w:tab/>
        <w:t xml:space="preserve">zero or one MAR, which contains instructions related to Access Traffic Steering, Switching and Splitting (ATSSS) for the downlink traffic of a Multi-Access (MA) PDU session. See </w:t>
      </w:r>
      <w:r w:rsidR="00415C19" w:rsidRPr="00441CD0">
        <w:rPr>
          <w:lang w:val="en-US"/>
        </w:rPr>
        <w:t>clause</w:t>
      </w:r>
      <w:r w:rsidR="00415C19">
        <w:rPr>
          <w:lang w:val="en-US"/>
        </w:rPr>
        <w:t> </w:t>
      </w:r>
      <w:r w:rsidR="00415C19" w:rsidRPr="00441CD0">
        <w:rPr>
          <w:lang w:val="en-US"/>
        </w:rPr>
        <w:t>5</w:t>
      </w:r>
      <w:r w:rsidRPr="00441CD0">
        <w:rPr>
          <w:lang w:val="en-US"/>
        </w:rPr>
        <w:t>.2.7.</w:t>
      </w:r>
    </w:p>
    <w:p w14:paraId="75828FB4" w14:textId="77777777" w:rsidR="00EE5860" w:rsidRPr="00441CD0" w:rsidRDefault="00EE5860" w:rsidP="00EE5860">
      <w:pPr>
        <w:pStyle w:val="B1"/>
        <w:rPr>
          <w:lang w:val="en-US"/>
        </w:rPr>
      </w:pPr>
      <w:r w:rsidRPr="00441CD0">
        <w:rPr>
          <w:lang w:val="en-US"/>
        </w:rPr>
        <w:t>NOTE 2:</w:t>
      </w:r>
      <w:r w:rsidRPr="00441CD0">
        <w:rPr>
          <w:lang w:val="en-US"/>
        </w:rPr>
        <w:tab/>
        <w:t>A downlink PDR can be associated with two FARs for a N4 session established for a MA PDU session as a MAR contains two FARs for 3GPP and non-3GPP respectively.</w:t>
      </w:r>
    </w:p>
    <w:p w14:paraId="2CCFE494" w14:textId="77777777" w:rsidR="00EE5860" w:rsidRPr="00441CD0" w:rsidRDefault="00EE5860" w:rsidP="00EE5860">
      <w:pPr>
        <w:rPr>
          <w:lang w:val="en-US"/>
        </w:rPr>
      </w:pPr>
      <w:r w:rsidRPr="00441CD0">
        <w:rPr>
          <w:lang w:val="en-US"/>
        </w:rPr>
        <w:lastRenderedPageBreak/>
        <w:t>A FAR, a QER, a URR and a MAR shall only be associated to one or multiple PDRs of the same PFCP session context.</w:t>
      </w:r>
    </w:p>
    <w:p w14:paraId="3E80C2BB" w14:textId="77777777" w:rsidR="00EE5860" w:rsidRPr="00441CD0" w:rsidRDefault="00EE5860" w:rsidP="00EE5860">
      <w:pPr>
        <w:rPr>
          <w:lang w:val="en-US"/>
        </w:rPr>
      </w:pPr>
      <w:r w:rsidRPr="00441CD0">
        <w:rPr>
          <w:lang w:val="en-US"/>
        </w:rPr>
        <w:t xml:space="preserve">The QoS Enforcement Rule Correlation ID shall be assigned by the CP function to correlate QERs from multiple PFCP session contexts. For instance, the enforcement of APN-AMBR in the PGW-U shall be achieved by setting the same QoS Enforcement Rule Correlation ID to the QERs from different PFCP sessions associated with all the PDRs corresponding to the non-GBR bearers of all the UE's PDN connections to the same APN. The QERs that are associated to the same QoS Enforcement Rule Correlation ID in multiple PFCP sessions shall be provisioned, with the same QER contents, in each of these PFCP sessions. </w:t>
      </w:r>
      <w:r w:rsidRPr="00441CD0">
        <w:t>The QoS Enforcement Rule Correlation ID shall be only used to enforce the APN-AMBR when the UE is in EPC, it may be provided by the CP function over N4 to the UP function for a PDU session may move to EPC in a later stage.</w:t>
      </w:r>
    </w:p>
    <w:p w14:paraId="49DF5916" w14:textId="77777777" w:rsidR="004A2F8A" w:rsidRDefault="004A2F8A" w:rsidP="004A2F8A">
      <w:pPr>
        <w:rPr>
          <w:lang w:val="en-US"/>
        </w:rPr>
      </w:pPr>
      <w:r>
        <w:rPr>
          <w:lang w:val="en-US"/>
        </w:rPr>
        <w:t>The following principles shall apply for the provisioning of PDRs in the UP function:</w:t>
      </w:r>
    </w:p>
    <w:p w14:paraId="18696DCC" w14:textId="77777777" w:rsidR="004A2F8A" w:rsidRDefault="004A2F8A" w:rsidP="004A2F8A">
      <w:pPr>
        <w:pStyle w:val="B1"/>
        <w:rPr>
          <w:lang w:val="en-US"/>
        </w:rPr>
      </w:pPr>
      <w:r>
        <w:t>-</w:t>
      </w:r>
      <w:r>
        <w:tab/>
      </w:r>
      <w:r>
        <w:rPr>
          <w:lang w:val="en-US"/>
        </w:rPr>
        <w:t>Every PDR provisioned for a PFCP session shall allow to identify the PFCP session, i.e. every PDR shall contain the information element(s) to identify the PFCP session, which is either a Traffic Endpoint Identifier (if the PDI Optimization feature is supported) or equivalent information, e.g. UE IP address, Local F-TEID, Frame-Route, in the PDI IE.</w:t>
      </w:r>
    </w:p>
    <w:p w14:paraId="1FA5E58E" w14:textId="77777777" w:rsidR="004A2F8A" w:rsidRDefault="004A2F8A" w:rsidP="004A2F8A">
      <w:pPr>
        <w:pStyle w:val="B1"/>
        <w:rPr>
          <w:lang w:val="x-none"/>
        </w:rPr>
      </w:pPr>
      <w:r>
        <w:rPr>
          <w:lang w:val="en-US"/>
        </w:rPr>
        <w:t>-</w:t>
      </w:r>
      <w:r>
        <w:rPr>
          <w:lang w:val="en-US"/>
        </w:rPr>
        <w:tab/>
      </w:r>
      <w:r>
        <w:t>The CP function shall not provision more than one PDR with the same match fields in the PDI (i.e. with the same set of match fields and with the same value). The CP function may provision PDRs with the same value for a subset of the match fields of the PDI but not all;</w:t>
      </w:r>
    </w:p>
    <w:p w14:paraId="3A644623" w14:textId="77777777" w:rsidR="004A2F8A" w:rsidRDefault="004A2F8A" w:rsidP="004A2F8A">
      <w:pPr>
        <w:pStyle w:val="B1"/>
      </w:pPr>
      <w:r>
        <w:t>-</w:t>
      </w:r>
      <w:r>
        <w:tab/>
        <w:t>different PDRs of a same PFCP session may overlap, e.g. the CP function may provision two PDRs which differ by having one match field set to a specific value in one PDR and the same match field not included in the other PDR (thus matching any possible value);</w:t>
      </w:r>
    </w:p>
    <w:p w14:paraId="33E3867B" w14:textId="7576C67B" w:rsidR="004A2F8A" w:rsidRDefault="004A2F8A" w:rsidP="004A2F8A">
      <w:pPr>
        <w:pStyle w:val="B1"/>
      </w:pPr>
      <w:r>
        <w:t>-</w:t>
      </w:r>
      <w:r>
        <w:tab/>
        <w:t xml:space="preserve">different PDRs of different PFCP sessions, not including the </w:t>
      </w:r>
      <w:r>
        <w:rPr>
          <w:noProof/>
        </w:rPr>
        <w:t>Packet Replication and Detection Carry-On Information IE</w:t>
      </w:r>
      <w:r>
        <w:t>, shall not overlap, i.e. PDRs in each PFCP session shall differ by at least one different (and not wildcarded) match field in their PDI, such that any incoming user plane packet may only match PDRs of a single PFCP session;</w:t>
      </w:r>
    </w:p>
    <w:p w14:paraId="497B9E7A" w14:textId="77777777" w:rsidR="004A2F8A" w:rsidRDefault="004A2F8A" w:rsidP="004A2F8A">
      <w:pPr>
        <w:pStyle w:val="B1"/>
      </w:pPr>
      <w:r>
        <w:t>-</w:t>
      </w:r>
      <w:r>
        <w:tab/>
        <w:t>As an exception to the previous principle, the CP function may provision a PDR with all match fields wildcarded (i.e. all match fields omitted in the PDI) in a separate PFCP session, to control how the UP function shall process packets unmatched by any PDRs of any other PFCP session. The CP function may provision the UP function to send these packets to the CP function or to drop them. The UP function shall grant the lowest precedence to this PDR.</w:t>
      </w:r>
    </w:p>
    <w:p w14:paraId="267B7C2C" w14:textId="77777777" w:rsidR="004A2F8A" w:rsidRDefault="004A2F8A" w:rsidP="004A2F8A">
      <w:pPr>
        <w:pStyle w:val="B1"/>
      </w:pPr>
      <w:r>
        <w:t>-</w:t>
      </w:r>
      <w:r>
        <w:tab/>
        <w:t xml:space="preserve">different PDRs of different PFCP sessions, including the </w:t>
      </w:r>
      <w:r>
        <w:rPr>
          <w:noProof/>
        </w:rPr>
        <w:t>Packet Replication and Detection Carry-On Information IE</w:t>
      </w:r>
      <w:r>
        <w:t>, may overlap. The Detection Carry-On Indication indicates that the UP function shall proceed with the look-up of other PDRs of other PFCP sessions matching the packet. This is used for broadcast traffic forwarding in 5G VN Group Communication.</w:t>
      </w:r>
    </w:p>
    <w:p w14:paraId="6A577342" w14:textId="77777777" w:rsidR="004A2F8A" w:rsidRDefault="004A2F8A" w:rsidP="004A2F8A">
      <w:pPr>
        <w:pStyle w:val="B1"/>
      </w:pPr>
      <w:r>
        <w:t>-</w:t>
      </w:r>
      <w:r>
        <w:tab/>
        <w:t>different downlink PDRs of different PFCP sessions, with a PDI including the IP multicast IP address IE, may overlap. The UP function shall proceed with the look-up of other PDRs of other PFCP sessions matching the packet. This is used for downlink IP multicast traffic for IPTV service (see clause 5.25).</w:t>
      </w:r>
    </w:p>
    <w:p w14:paraId="37ED8B8F" w14:textId="3FF0D573" w:rsidR="004A2F8A" w:rsidRDefault="004A2F8A" w:rsidP="004A2F8A">
      <w:pPr>
        <w:rPr>
          <w:lang w:val="en-US"/>
        </w:rPr>
      </w:pPr>
      <w:r>
        <w:rPr>
          <w:lang w:val="en-US"/>
        </w:rPr>
        <w:t>On receipt of a user plane packet, the UP function shall perform a lookup of the provisioned PDRs in the UP function to identify only one PDR in a PFCP session according to the following steps:</w:t>
      </w:r>
    </w:p>
    <w:p w14:paraId="2F0FCBF6" w14:textId="77777777" w:rsidR="004A2F8A" w:rsidRDefault="004A2F8A" w:rsidP="004A2F8A">
      <w:pPr>
        <w:pStyle w:val="B1"/>
        <w:rPr>
          <w:lang w:val="x-none"/>
        </w:rPr>
      </w:pPr>
      <w:r>
        <w:t>-</w:t>
      </w:r>
      <w:r>
        <w:tab/>
        <w:t>identify first the PFCP session to which the packet corresponds; and</w:t>
      </w:r>
    </w:p>
    <w:p w14:paraId="0C105C22" w14:textId="77777777" w:rsidR="004A2F8A" w:rsidRDefault="004A2F8A" w:rsidP="004A2F8A">
      <w:pPr>
        <w:pStyle w:val="B1"/>
      </w:pPr>
      <w:r>
        <w:t>-</w:t>
      </w:r>
      <w:r>
        <w:tab/>
        <w:t>find the first PDR matching the incoming packet, among all the PDRs provisioned for this PFCP session, starting with the PDRs with the highest precedence and continuing then with PDRs in decreasing order of precedence. Only the highest precedence PDR matching the packet shall be selected, i.e. the UP function shall stop the PDRs lookup once a matching PDR is found.</w:t>
      </w:r>
    </w:p>
    <w:p w14:paraId="6AAB4DEE" w14:textId="77777777" w:rsidR="004A2F8A" w:rsidRDefault="004A2F8A" w:rsidP="004A2F8A">
      <w:pPr>
        <w:rPr>
          <w:lang w:val="en-US"/>
        </w:rPr>
      </w:pPr>
      <w:r>
        <w:rPr>
          <w:lang w:val="en-US"/>
        </w:rPr>
        <w:t>A packet matches a PDR if all the match fields which are identified with different IE type in the PDI of the PDR are matching the corresponding packet header fields unless specified otherwise. If a match field is not included in the PDI, it shall be considered as matching all possible values in the header field of the packet. If the match field is present and does not include a mask, the match field shall be considered as matching the corresponding header field of the packet if it has the same value. If the match field is present and includes a mask (e.g. IP address with a prefix mask), the match field shall be considered as matching the corresponding header field of the packet if it has the same value for the bits which are set in the mask. If a match field has multiple instances, i.e. there are several IEs with the same IE type, a packet matches this match field if any instance is matching the corresponding packet header field.</w:t>
      </w:r>
    </w:p>
    <w:p w14:paraId="48D98B89" w14:textId="77777777" w:rsidR="004A2F8A" w:rsidRDefault="004A2F8A" w:rsidP="004A2F8A">
      <w:pPr>
        <w:rPr>
          <w:lang w:val="en-US"/>
        </w:rPr>
      </w:pPr>
      <w:r>
        <w:rPr>
          <w:lang w:val="en-US"/>
        </w:rPr>
        <w:lastRenderedPageBreak/>
        <w:t>The match fields of the PDI shall correspond to outer and/or inner packet header fields, e.g. uplink bearer binding verification in the PGW-U may be achieved by configuring a PDR with the PDI containing the local GTP-U F-TEID (for outer IP packet matching) and the SDF filters of the data flows mapped to the bearer (for inner IP packet matching).</w:t>
      </w:r>
    </w:p>
    <w:p w14:paraId="5CCAEC12" w14:textId="7D59425D" w:rsidR="004A2F8A" w:rsidRDefault="004A2F8A" w:rsidP="004A2F8A">
      <w:pPr>
        <w:pStyle w:val="NO"/>
        <w:rPr>
          <w:lang w:val="en-US"/>
        </w:rPr>
      </w:pPr>
      <w:r>
        <w:rPr>
          <w:lang w:val="en-US"/>
        </w:rPr>
        <w:t>NOTE 3:</w:t>
      </w:r>
      <w:r>
        <w:rPr>
          <w:lang w:val="en-US"/>
        </w:rPr>
        <w:tab/>
        <w:t xml:space="preserve">A DL PDR can be provisioned with a UE IP address together with a Framed-Route or a Framed-IPv6-Rotue either in the PDI IE or in the Create </w:t>
      </w:r>
      <w:r>
        <w:rPr>
          <w:szCs w:val="18"/>
        </w:rPr>
        <w:t>Traffic Endpoint</w:t>
      </w:r>
      <w:r>
        <w:rPr>
          <w:lang w:val="en-US"/>
        </w:rPr>
        <w:t xml:space="preserve"> IE; in such case, the PDR is matched if the packet matches either the UE IP address or the Framed-Route (Framed-IPv6-Route).</w:t>
      </w:r>
    </w:p>
    <w:p w14:paraId="6FCF5E8E" w14:textId="77777777" w:rsidR="004A2F8A" w:rsidRDefault="004A2F8A" w:rsidP="004A2F8A">
      <w:r>
        <w:t>When one or more pre-defined PDR(s) are activated for a given PDR (see clause 5.19), an incoming packet matches the PDR if it matches one of activated pre-defined PDR(s).</w:t>
      </w:r>
    </w:p>
    <w:p w14:paraId="016B5CA2" w14:textId="77777777" w:rsidR="004A2F8A" w:rsidRDefault="004A2F8A" w:rsidP="004A2F8A">
      <w:pPr>
        <w:rPr>
          <w:lang w:val="en-US"/>
        </w:rPr>
      </w:pPr>
      <w:r>
        <w:rPr>
          <w:lang w:val="en-US"/>
        </w:rPr>
        <w:t>The UP function should drop packets unmatched by any PDRs.</w:t>
      </w:r>
    </w:p>
    <w:p w14:paraId="0ECD6DD3" w14:textId="77777777" w:rsidR="004A2F8A" w:rsidRDefault="004A2F8A" w:rsidP="004A2F8A">
      <w:pPr>
        <w:rPr>
          <w:lang w:val="en-US"/>
        </w:rPr>
      </w:pPr>
      <w:r>
        <w:rPr>
          <w:lang w:val="en-US"/>
        </w:rPr>
        <w:t>The packet processing flow in the UP function is illustrated in Figure 5.2.1-1.</w:t>
      </w:r>
    </w:p>
    <w:p w14:paraId="79FAE941" w14:textId="77777777" w:rsidR="004A2F8A" w:rsidRDefault="004A2F8A" w:rsidP="004A2F8A">
      <w:pPr>
        <w:pStyle w:val="TH"/>
      </w:pPr>
      <w:r>
        <w:object w:dxaOrig="10830" w:dyaOrig="4390" w14:anchorId="5D05FD9D">
          <v:shape id="_x0000_i1029" type="#_x0000_t75" style="width:542pt;height:219.5pt" o:ole="">
            <v:imagedata r:id="rId15" o:title=""/>
          </v:shape>
          <o:OLEObject Type="Embed" ProgID="VisioViewer.Viewer.1" ShapeID="_x0000_i1029" DrawAspect="Content" ObjectID="_1771588908" r:id="rId16"/>
        </w:object>
      </w:r>
    </w:p>
    <w:p w14:paraId="29D35165" w14:textId="77777777" w:rsidR="004A2F8A" w:rsidRDefault="004A2F8A" w:rsidP="004A2F8A">
      <w:pPr>
        <w:pStyle w:val="TF"/>
        <w:rPr>
          <w:lang w:val="en-US"/>
        </w:rPr>
      </w:pPr>
      <w:r>
        <w:t xml:space="preserve">Figure </w:t>
      </w:r>
      <w:r>
        <w:rPr>
          <w:lang w:val="en-US"/>
        </w:rPr>
        <w:t>5.2</w:t>
      </w:r>
      <w:r>
        <w:t>.1-1: Packet processing flow in the UP function</w:t>
      </w:r>
    </w:p>
    <w:p w14:paraId="2AE66BC8" w14:textId="77777777" w:rsidR="004A2F8A" w:rsidRDefault="004A2F8A" w:rsidP="004A2F8A">
      <w:pPr>
        <w:rPr>
          <w:lang w:val="en-US"/>
        </w:rPr>
      </w:pPr>
      <w:r>
        <w:rPr>
          <w:lang w:val="en-US"/>
        </w:rPr>
        <w:t>At the deletion of a PFCP session, the UP function shall delete the PFCP session context and all the associated non-preconfigured rules.</w:t>
      </w:r>
    </w:p>
    <w:p w14:paraId="64C19432" w14:textId="3BC91DCD" w:rsidR="004A2F8A" w:rsidRDefault="004A2F8A" w:rsidP="004A2F8A">
      <w:pPr>
        <w:pStyle w:val="NO"/>
        <w:rPr>
          <w:lang w:val="en-US"/>
        </w:rPr>
      </w:pPr>
      <w:r>
        <w:rPr>
          <w:lang w:val="en-US"/>
        </w:rPr>
        <w:t>NOTE 4:</w:t>
      </w:r>
      <w:r>
        <w:rPr>
          <w:lang w:val="en-US"/>
        </w:rPr>
        <w:tab/>
        <w:t>Deleting a QER in one PFCP session does not result in deleting another QER in another PFCP session even when these two QERs have the same QER ID and/or are associated with the same QER Correlation ID.</w:t>
      </w:r>
    </w:p>
    <w:p w14:paraId="715F395F" w14:textId="77777777" w:rsidR="004A2F8A" w:rsidRDefault="004A2F8A" w:rsidP="004A2F8A">
      <w:pPr>
        <w:rPr>
          <w:lang w:val="en-US"/>
        </w:rPr>
      </w:pPr>
      <w:r>
        <w:rPr>
          <w:lang w:val="en-US"/>
        </w:rPr>
        <w:t>A UP Function controlled by multiple CP functions shall handle Rule IDs from the different CP functions independently from each other.</w:t>
      </w:r>
    </w:p>
    <w:p w14:paraId="6D28F156" w14:textId="77777777" w:rsidR="004A2F8A" w:rsidRDefault="004A2F8A" w:rsidP="004A2F8A">
      <w:pPr>
        <w:rPr>
          <w:noProof/>
          <w:lang w:val="en-US"/>
        </w:rPr>
      </w:pPr>
      <w:r>
        <w:rPr>
          <w:noProof/>
          <w:lang w:val="en-US"/>
        </w:rPr>
        <w:t>Rule ID used for PDR, FAR, BAR, QER, URR or MAR is uniquely identifying a rule of the corresponding rule type within a session.</w:t>
      </w:r>
    </w:p>
    <w:p w14:paraId="0D2645B2" w14:textId="3E5A114D" w:rsidR="00EE5860" w:rsidRPr="00441CD0" w:rsidRDefault="004A2F8A" w:rsidP="00EE5860">
      <w:pPr>
        <w:rPr>
          <w:noProof/>
          <w:lang w:val="en-US" w:eastAsia="zh-CN"/>
        </w:rPr>
      </w:pPr>
      <w:r>
        <w:rPr>
          <w:noProof/>
          <w:lang w:val="en-US"/>
        </w:rPr>
        <w:t xml:space="preserve">For an MA-PDU session, IP </w:t>
      </w:r>
      <w:r>
        <w:rPr>
          <w:noProof/>
          <w:lang w:val="en-US" w:eastAsia="zh-CN"/>
        </w:rPr>
        <w:t xml:space="preserve">addresses </w:t>
      </w:r>
      <w:r>
        <w:rPr>
          <w:noProof/>
          <w:lang w:val="en-US"/>
        </w:rPr>
        <w:t xml:space="preserve">translation </w:t>
      </w:r>
      <w:r>
        <w:rPr>
          <w:noProof/>
          <w:lang w:val="en-US" w:eastAsia="zh-CN"/>
        </w:rPr>
        <w:t>for</w:t>
      </w:r>
      <w:r>
        <w:rPr>
          <w:noProof/>
          <w:lang w:val="en-US"/>
        </w:rPr>
        <w:t xml:space="preserve"> MPTCP traffic </w:t>
      </w:r>
      <w:r>
        <w:rPr>
          <w:noProof/>
          <w:lang w:val="en-US" w:eastAsia="zh-CN"/>
        </w:rPr>
        <w:t xml:space="preserve">(see Annex E.3) </w:t>
      </w:r>
      <w:r>
        <w:rPr>
          <w:noProof/>
          <w:lang w:val="en-US"/>
        </w:rPr>
        <w:t xml:space="preserve">is independent </w:t>
      </w:r>
      <w:r>
        <w:rPr>
          <w:noProof/>
          <w:lang w:val="en-US" w:eastAsia="zh-CN"/>
        </w:rPr>
        <w:t>from</w:t>
      </w:r>
      <w:r>
        <w:rPr>
          <w:noProof/>
          <w:lang w:val="en-US"/>
        </w:rPr>
        <w:t xml:space="preserve"> the handling of URR/QER/BAR, but </w:t>
      </w:r>
      <w:r>
        <w:rPr>
          <w:noProof/>
          <w:lang w:val="en-US" w:eastAsia="zh-CN"/>
        </w:rPr>
        <w:t xml:space="preserve">it </w:t>
      </w:r>
      <w:r>
        <w:rPr>
          <w:noProof/>
          <w:lang w:val="en-US"/>
        </w:rPr>
        <w:t xml:space="preserve">shall be performed before </w:t>
      </w:r>
      <w:r>
        <w:rPr>
          <w:noProof/>
          <w:lang w:val="en-US" w:eastAsia="zh-CN"/>
        </w:rPr>
        <w:t>applying the</w:t>
      </w:r>
      <w:r>
        <w:rPr>
          <w:noProof/>
          <w:lang w:val="en-US"/>
        </w:rPr>
        <w:t xml:space="preserve"> FAR (e.g. </w:t>
      </w:r>
      <w:r>
        <w:rPr>
          <w:noProof/>
          <w:lang w:val="en-US" w:eastAsia="zh-CN"/>
        </w:rPr>
        <w:t>before creating the outer header and forwarding the packet)</w:t>
      </w:r>
      <w:r>
        <w:rPr>
          <w:noProof/>
          <w:lang w:val="en-US"/>
        </w:rPr>
        <w:t>.</w:t>
      </w:r>
    </w:p>
    <w:p w14:paraId="104C62AF" w14:textId="77777777" w:rsidR="00EE5860" w:rsidRPr="00441CD0" w:rsidRDefault="00EE5860" w:rsidP="00EE5860">
      <w:pPr>
        <w:pStyle w:val="Heading3"/>
        <w:rPr>
          <w:lang w:val="en-US"/>
        </w:rPr>
      </w:pPr>
      <w:bookmarkStart w:id="288" w:name="_Toc19717045"/>
      <w:bookmarkStart w:id="289" w:name="_Toc27490502"/>
      <w:bookmarkStart w:id="290" w:name="_Toc27556795"/>
      <w:bookmarkStart w:id="291" w:name="_Toc27723712"/>
      <w:bookmarkStart w:id="292" w:name="_Toc36030776"/>
      <w:bookmarkStart w:id="293" w:name="_Toc36042696"/>
      <w:bookmarkStart w:id="294" w:name="_Toc36814020"/>
      <w:bookmarkStart w:id="295" w:name="_Toc44688864"/>
      <w:bookmarkStart w:id="296" w:name="_Toc44923618"/>
      <w:bookmarkStart w:id="297" w:name="_Toc51860586"/>
      <w:bookmarkStart w:id="298" w:name="_Toc57930353"/>
      <w:bookmarkStart w:id="299" w:name="_Toc57930983"/>
      <w:bookmarkStart w:id="300" w:name="_Toc160974107"/>
      <w:r w:rsidRPr="00441CD0">
        <w:rPr>
          <w:lang w:val="en-US"/>
        </w:rPr>
        <w:t>5.2.1A</w:t>
      </w:r>
      <w:r w:rsidRPr="00441CD0">
        <w:rPr>
          <w:lang w:val="en-US"/>
        </w:rPr>
        <w:tab/>
        <w:t>Packet Detection Rule Handling</w:t>
      </w:r>
      <w:bookmarkEnd w:id="288"/>
      <w:bookmarkEnd w:id="289"/>
      <w:bookmarkEnd w:id="290"/>
      <w:bookmarkEnd w:id="291"/>
      <w:bookmarkEnd w:id="292"/>
      <w:bookmarkEnd w:id="293"/>
      <w:bookmarkEnd w:id="294"/>
      <w:bookmarkEnd w:id="295"/>
      <w:bookmarkEnd w:id="296"/>
      <w:bookmarkEnd w:id="297"/>
      <w:bookmarkEnd w:id="298"/>
      <w:bookmarkEnd w:id="299"/>
      <w:bookmarkEnd w:id="300"/>
    </w:p>
    <w:p w14:paraId="5D727CB5" w14:textId="77777777" w:rsidR="00EE5860" w:rsidRPr="00441CD0" w:rsidRDefault="00EE5860" w:rsidP="00EE5860">
      <w:pPr>
        <w:pStyle w:val="Heading4"/>
        <w:rPr>
          <w:lang w:val="en-US"/>
        </w:rPr>
      </w:pPr>
      <w:bookmarkStart w:id="301" w:name="_Toc19717046"/>
      <w:bookmarkStart w:id="302" w:name="_Toc27490503"/>
      <w:bookmarkStart w:id="303" w:name="_Toc27556796"/>
      <w:bookmarkStart w:id="304" w:name="_Toc27723713"/>
      <w:bookmarkStart w:id="305" w:name="_Toc36030777"/>
      <w:bookmarkStart w:id="306" w:name="_Toc36042697"/>
      <w:bookmarkStart w:id="307" w:name="_Toc36814021"/>
      <w:bookmarkStart w:id="308" w:name="_Toc44688865"/>
      <w:bookmarkStart w:id="309" w:name="_Toc44923619"/>
      <w:bookmarkStart w:id="310" w:name="_Toc51860587"/>
      <w:bookmarkStart w:id="311" w:name="_Toc57930354"/>
      <w:bookmarkStart w:id="312" w:name="_Toc57930984"/>
      <w:bookmarkStart w:id="313" w:name="_Toc160974108"/>
      <w:r w:rsidRPr="00441CD0">
        <w:rPr>
          <w:lang w:val="en-US"/>
        </w:rPr>
        <w:t>5.2.1A.1</w:t>
      </w:r>
      <w:r w:rsidRPr="00441CD0">
        <w:rPr>
          <w:lang w:val="en-US"/>
        </w:rPr>
        <w:tab/>
        <w:t>General</w:t>
      </w:r>
      <w:bookmarkEnd w:id="301"/>
      <w:bookmarkEnd w:id="302"/>
      <w:bookmarkEnd w:id="303"/>
      <w:bookmarkEnd w:id="304"/>
      <w:bookmarkEnd w:id="305"/>
      <w:bookmarkEnd w:id="306"/>
      <w:bookmarkEnd w:id="307"/>
      <w:bookmarkEnd w:id="308"/>
      <w:bookmarkEnd w:id="309"/>
      <w:bookmarkEnd w:id="310"/>
      <w:bookmarkEnd w:id="311"/>
      <w:bookmarkEnd w:id="312"/>
      <w:bookmarkEnd w:id="313"/>
    </w:p>
    <w:p w14:paraId="0C27213F" w14:textId="77777777" w:rsidR="00EE5860" w:rsidRPr="00441CD0" w:rsidRDefault="00EE5860" w:rsidP="00EE5860">
      <w:pPr>
        <w:rPr>
          <w:lang w:val="en-US"/>
        </w:rPr>
      </w:pPr>
      <w:r w:rsidRPr="00441CD0">
        <w:rPr>
          <w:lang w:val="en-US"/>
        </w:rPr>
        <w:t>When provisioning a PDR in the UP function, the CP function shall provide the PDI with the following information:</w:t>
      </w:r>
    </w:p>
    <w:p w14:paraId="54331A2B" w14:textId="77777777" w:rsidR="00EE5860" w:rsidRPr="00441CD0" w:rsidRDefault="00EE5860" w:rsidP="00EE5860">
      <w:pPr>
        <w:pStyle w:val="B1"/>
        <w:rPr>
          <w:lang w:val="en-US"/>
        </w:rPr>
      </w:pPr>
      <w:r w:rsidRPr="00441CD0">
        <w:rPr>
          <w:lang w:val="en-US"/>
        </w:rPr>
        <w:t>-</w:t>
      </w:r>
      <w:r w:rsidRPr="00441CD0">
        <w:rPr>
          <w:lang w:val="en-US"/>
        </w:rPr>
        <w:tab/>
        <w:t>the source interface of the incoming packets;</w:t>
      </w:r>
    </w:p>
    <w:p w14:paraId="477FCADF" w14:textId="4C8A31A2" w:rsidR="00EE5860" w:rsidRPr="00441CD0" w:rsidRDefault="00EE5860" w:rsidP="00EE5860">
      <w:pPr>
        <w:pStyle w:val="B1"/>
        <w:rPr>
          <w:lang w:val="en-US"/>
        </w:rPr>
      </w:pPr>
      <w:r w:rsidRPr="00441CD0">
        <w:rPr>
          <w:lang w:val="en-US"/>
        </w:rPr>
        <w:lastRenderedPageBreak/>
        <w:t>-</w:t>
      </w:r>
      <w:r w:rsidRPr="00441CD0">
        <w:rPr>
          <w:lang w:val="en-US"/>
        </w:rPr>
        <w:tab/>
        <w:t xml:space="preserve">a combination of the parameters, that incoming packets are requested to match, among: Local F-TEID, Network Instance, UE IP address(es), SDF Filter(s) and/or Application ID. </w:t>
      </w:r>
      <w:r w:rsidRPr="00441CD0">
        <w:t xml:space="preserve">For 5GC, the PDI may additionally contain one or more QFI(s) to detect traffic pertaining to specific QoS flow(s), </w:t>
      </w:r>
      <w:r w:rsidRPr="00441CD0">
        <w:rPr>
          <w:lang w:val="en-US"/>
        </w:rPr>
        <w:t xml:space="preserve">Ethernet </w:t>
      </w:r>
      <w:r w:rsidRPr="00441CD0">
        <w:t>Packet Filter</w:t>
      </w:r>
      <w:r w:rsidRPr="00441CD0">
        <w:rPr>
          <w:lang w:val="en-US"/>
        </w:rPr>
        <w:t xml:space="preserv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r w:rsidRPr="00441CD0">
        <w:t>.</w:t>
      </w:r>
    </w:p>
    <w:p w14:paraId="0C96B265" w14:textId="77777777" w:rsidR="00EE5860" w:rsidRPr="00441CD0" w:rsidRDefault="00EE5860" w:rsidP="00EE5860">
      <w:pPr>
        <w:rPr>
          <w:lang w:val="en-US"/>
        </w:rPr>
      </w:pPr>
      <w:r w:rsidRPr="00441CD0">
        <w:t>The requirements for provisioning an SDF filter in the PDI are specified in clauses 5.2.1A.2A and 5.2.1A.3.</w:t>
      </w:r>
    </w:p>
    <w:p w14:paraId="0C4676F4" w14:textId="77777777" w:rsidR="00EE5860" w:rsidRPr="00441CD0" w:rsidRDefault="00EE5860" w:rsidP="00EE5860">
      <w:pPr>
        <w:rPr>
          <w:lang w:val="en-US"/>
        </w:rPr>
      </w:pPr>
      <w:r w:rsidRPr="00441CD0">
        <w:rPr>
          <w:lang w:val="en-US"/>
        </w:rPr>
        <w:t>The CP function may provision the parameters, that incoming packets are requested to match, in the UP function by:</w:t>
      </w:r>
    </w:p>
    <w:p w14:paraId="064E3334" w14:textId="77777777" w:rsidR="00EE5860" w:rsidRPr="00441CD0" w:rsidRDefault="00EE5860" w:rsidP="00EE5860">
      <w:pPr>
        <w:pStyle w:val="B1"/>
        <w:rPr>
          <w:lang w:val="en-US"/>
        </w:rPr>
      </w:pPr>
      <w:r w:rsidRPr="00441CD0">
        <w:rPr>
          <w:lang w:val="en-US"/>
        </w:rPr>
        <w:t>-</w:t>
      </w:r>
      <w:r w:rsidRPr="00441CD0">
        <w:rPr>
          <w:lang w:val="en-US"/>
        </w:rPr>
        <w:tab/>
        <w:t>providing the parameters individually in each PDI of the PFCP session; or</w:t>
      </w:r>
    </w:p>
    <w:p w14:paraId="010F0D17" w14:textId="6DC3D8A8" w:rsidR="00EE5860" w:rsidRPr="00441CD0" w:rsidRDefault="00EE5860" w:rsidP="00EE5860">
      <w:pPr>
        <w:pStyle w:val="B1"/>
        <w:rPr>
          <w:lang w:val="en-US"/>
        </w:rPr>
      </w:pPr>
      <w:r w:rsidRPr="00441CD0">
        <w:rPr>
          <w:lang w:val="en-US"/>
        </w:rPr>
        <w:t>-</w:t>
      </w:r>
      <w:r w:rsidRPr="00441CD0">
        <w:rPr>
          <w:lang w:val="en-US"/>
        </w:rPr>
        <w:tab/>
        <w:t xml:space="preserve">optionally, if the PDI Optimization feature is supported by the UP function, by providing the parameters which may be common to multiple PDIs of a same PFCP session in a Traffic Endpoint IE and by referencing this Traffic Endpoint in the PDI(s) of the PFCP session. See </w:t>
      </w:r>
      <w:r w:rsidR="00415C19" w:rsidRPr="00441CD0">
        <w:rPr>
          <w:lang w:val="en-US"/>
        </w:rPr>
        <w:t>clause</w:t>
      </w:r>
      <w:r w:rsidR="00415C19">
        <w:rPr>
          <w:lang w:val="en-US"/>
        </w:rPr>
        <w:t> </w:t>
      </w:r>
      <w:r w:rsidR="00415C19" w:rsidRPr="00441CD0">
        <w:rPr>
          <w:lang w:val="en-US"/>
        </w:rPr>
        <w:t>5</w:t>
      </w:r>
      <w:r w:rsidRPr="00441CD0">
        <w:rPr>
          <w:lang w:val="en-US"/>
        </w:rPr>
        <w:t xml:space="preserve">.2.1A.2. A Traffic Endpoint may include a Local F-TEID, Network Instance, UE IP address(es) and/or Ethernet PDU Session Information (see </w:t>
      </w:r>
      <w:r w:rsidR="00415C19" w:rsidRPr="00441CD0">
        <w:rPr>
          <w:lang w:val="en-US"/>
        </w:rPr>
        <w:t>clause</w:t>
      </w:r>
      <w:r w:rsidR="00415C19">
        <w:rPr>
          <w:lang w:val="en-US"/>
        </w:rPr>
        <w:t> </w:t>
      </w:r>
      <w:r w:rsidR="00415C19" w:rsidRPr="00441CD0">
        <w:rPr>
          <w:lang w:val="en-US"/>
        </w:rPr>
        <w:t>5</w:t>
      </w:r>
      <w:r w:rsidRPr="00441CD0">
        <w:rPr>
          <w:lang w:val="en-US"/>
        </w:rPr>
        <w:t>.13.1).</w:t>
      </w:r>
    </w:p>
    <w:p w14:paraId="3975CB80" w14:textId="77777777" w:rsidR="00EE5860" w:rsidRPr="00441CD0" w:rsidRDefault="00EE5860" w:rsidP="00EE5860">
      <w:pPr>
        <w:pStyle w:val="NO"/>
        <w:rPr>
          <w:lang w:val="x-none"/>
        </w:rPr>
      </w:pPr>
      <w:r w:rsidRPr="00441CD0">
        <w:rPr>
          <w:lang w:val="en-US"/>
        </w:rPr>
        <w:t>NOTE:</w:t>
      </w:r>
      <w:r w:rsidRPr="00441CD0">
        <w:rPr>
          <w:lang w:val="en-US"/>
        </w:rPr>
        <w:tab/>
        <w:t>A Traffic Endpoint can correspond to a GTP-u endpoint, an SGi or an N6 endpoint.</w:t>
      </w:r>
    </w:p>
    <w:p w14:paraId="770CC46A" w14:textId="77777777" w:rsidR="00EE5860" w:rsidRPr="00441CD0" w:rsidRDefault="00EE5860" w:rsidP="00EE5860">
      <w:pPr>
        <w:pStyle w:val="Heading4"/>
      </w:pPr>
      <w:bookmarkStart w:id="314" w:name="_Toc19717047"/>
      <w:bookmarkStart w:id="315" w:name="_Toc27490504"/>
      <w:bookmarkStart w:id="316" w:name="_Toc27556797"/>
      <w:bookmarkStart w:id="317" w:name="_Toc27723714"/>
      <w:bookmarkStart w:id="318" w:name="_Toc36030778"/>
      <w:bookmarkStart w:id="319" w:name="_Toc36042698"/>
      <w:bookmarkStart w:id="320" w:name="_Toc36814022"/>
      <w:bookmarkStart w:id="321" w:name="_Toc44688866"/>
      <w:bookmarkStart w:id="322" w:name="_Toc44923620"/>
      <w:bookmarkStart w:id="323" w:name="_Toc51860588"/>
      <w:bookmarkStart w:id="324" w:name="_Toc57930355"/>
      <w:bookmarkStart w:id="325" w:name="_Toc57930985"/>
      <w:bookmarkStart w:id="326" w:name="_Toc160974109"/>
      <w:r w:rsidRPr="00441CD0">
        <w:t>5.2.1A.2</w:t>
      </w:r>
      <w:r w:rsidRPr="00441CD0">
        <w:tab/>
        <w:t>PDI Optimization</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3FD816C9" w14:textId="77777777" w:rsidR="00EE5860" w:rsidRPr="00441CD0" w:rsidRDefault="00EE5860" w:rsidP="00EE5860">
      <w:pPr>
        <w:rPr>
          <w:lang w:val="en-US"/>
        </w:rPr>
      </w:pPr>
      <w:r w:rsidRPr="00441CD0">
        <w:rPr>
          <w:lang w:val="en-US"/>
        </w:rPr>
        <w:t>PDI Optimization is an optional feature which may be supported by the CP and UP Functions. This feature allows the CP function to optimize the signaling towards the UP function by creating the information that are common to multiple PDRs as a Traffic Endpoint with a Traffic Endpoint ID and then referring to this common information from multiple PDRs. The Traffic Endpoint ID shall be unique within a PFCP session. If MTE feature is supported, one PDI may refer to more than one Traffic Endpoints. When a PDI refers to a Traffic Endpoint, the parameters that are in the Traffic Endpoint shall not be once again provided in the PDI. The CP function may update the Traffic Endpoint at any time.</w:t>
      </w:r>
    </w:p>
    <w:p w14:paraId="5FEEF5A8" w14:textId="77777777" w:rsidR="00EE5860" w:rsidRPr="00441CD0" w:rsidRDefault="00EE5860" w:rsidP="00EE5860">
      <w:pPr>
        <w:rPr>
          <w:lang w:val="en-US"/>
        </w:rPr>
      </w:pPr>
      <w:r w:rsidRPr="00441CD0">
        <w:rPr>
          <w:lang w:val="en-US"/>
        </w:rPr>
        <w:t>If a Traffic Endpoint is updated, all the PDRs that refer to this Traffic Endpoint in the UP function shall use the updated information.</w:t>
      </w:r>
    </w:p>
    <w:p w14:paraId="6D5329A9" w14:textId="77777777" w:rsidR="00EE5860" w:rsidRPr="00441CD0" w:rsidRDefault="00EE5860" w:rsidP="00EE5860">
      <w:pPr>
        <w:rPr>
          <w:lang w:val="en-US"/>
        </w:rPr>
      </w:pPr>
      <w:r w:rsidRPr="00441CD0">
        <w:rPr>
          <w:lang w:val="en-US"/>
        </w:rPr>
        <w:t>The UP function shall allocate and store the F-TEID associated to the Traffic Endpoint. When the UP function provides the allocated F-TEID to the CP function in the PFCP Session Establishment response or PFCP Session Modification response message, the CP function shall update the Traffic Endpoint information stored in the CP function with the received F-TEID.</w:t>
      </w:r>
    </w:p>
    <w:p w14:paraId="2A722D5C" w14:textId="77777777" w:rsidR="00EE5860" w:rsidRPr="00441CD0" w:rsidRDefault="00EE5860" w:rsidP="00EE5860">
      <w:pPr>
        <w:rPr>
          <w:lang w:val="en-US"/>
        </w:rPr>
      </w:pPr>
      <w:r w:rsidRPr="00441CD0">
        <w:rPr>
          <w:lang w:val="en-US"/>
        </w:rPr>
        <w:t>The CP function should use a Traffic Endpoint ID created in a different PFCP message only after getting the confirmation from the UP function of the Traffic Endpoint ID creation.</w:t>
      </w:r>
    </w:p>
    <w:p w14:paraId="7942EAB9" w14:textId="77777777" w:rsidR="00EE5860" w:rsidRPr="00441CD0" w:rsidRDefault="00EE5860" w:rsidP="00EE5860">
      <w:pPr>
        <w:rPr>
          <w:lang w:val="en-US"/>
        </w:rPr>
      </w:pPr>
      <w:r w:rsidRPr="00441CD0">
        <w:rPr>
          <w:lang w:val="en-US"/>
        </w:rPr>
        <w:t>If the CP function deletes a Traffic Endpoint, the UP Function shall delete all the PDRs that refer to this Traffic Endpoint.</w:t>
      </w:r>
    </w:p>
    <w:p w14:paraId="1733C647" w14:textId="301C7C24" w:rsidR="00EE5860" w:rsidRPr="00441CD0" w:rsidRDefault="00EE5860" w:rsidP="00EE5860">
      <w:pPr>
        <w:pStyle w:val="NO"/>
        <w:rPr>
          <w:lang w:val="x-none"/>
        </w:rPr>
      </w:pPr>
      <w:r w:rsidRPr="00441CD0">
        <w:t>NOTE 1:</w:t>
      </w:r>
      <w:r w:rsidRPr="00441CD0">
        <w:tab/>
        <w:t xml:space="preserve">The requirements specified in </w:t>
      </w:r>
      <w:r w:rsidR="00415C19" w:rsidRPr="00441CD0">
        <w:t>clause</w:t>
      </w:r>
      <w:r w:rsidR="00415C19">
        <w:t> </w:t>
      </w:r>
      <w:r w:rsidR="00415C19" w:rsidRPr="00441CD0">
        <w:t>5</w:t>
      </w:r>
      <w:r w:rsidRPr="00441CD0">
        <w:t>.2.2.3.1 for reporting usage reports to the CP function also apply if the deletion of the Traffic Endpoint results in deleting the last PDR associated to a URR.</w:t>
      </w:r>
    </w:p>
    <w:p w14:paraId="384A4A11" w14:textId="77777777" w:rsidR="00EE5860" w:rsidRPr="00441CD0" w:rsidRDefault="00EE5860" w:rsidP="00EE5860">
      <w:pPr>
        <w:pStyle w:val="NO"/>
      </w:pPr>
      <w:r w:rsidRPr="00441CD0">
        <w:t>NOTE2:</w:t>
      </w:r>
      <w:r w:rsidRPr="00441CD0">
        <w:tab/>
        <w:t>For EPC, the Remove Traffic Endpoint IE can be used to delete a bearer for which multiple PDRs exist (with the same Traffic Endpoint ID).</w:t>
      </w:r>
    </w:p>
    <w:p w14:paraId="15083177" w14:textId="77777777" w:rsidR="00EE5860" w:rsidRPr="00441CD0" w:rsidRDefault="00EE5860" w:rsidP="00EE5860">
      <w:pPr>
        <w:pStyle w:val="Heading4"/>
      </w:pPr>
      <w:bookmarkStart w:id="327" w:name="_Toc19717048"/>
      <w:bookmarkStart w:id="328" w:name="_Toc27490505"/>
      <w:bookmarkStart w:id="329" w:name="_Toc27556798"/>
      <w:bookmarkStart w:id="330" w:name="_Toc27723715"/>
      <w:bookmarkStart w:id="331" w:name="_Toc36030779"/>
      <w:bookmarkStart w:id="332" w:name="_Toc36042699"/>
      <w:bookmarkStart w:id="333" w:name="_Toc36814023"/>
      <w:bookmarkStart w:id="334" w:name="_Toc44688867"/>
      <w:bookmarkStart w:id="335" w:name="_Toc44923621"/>
      <w:bookmarkStart w:id="336" w:name="_Toc51860589"/>
      <w:bookmarkStart w:id="337" w:name="_Toc57930356"/>
      <w:bookmarkStart w:id="338" w:name="_Toc57930986"/>
      <w:bookmarkStart w:id="339" w:name="_Toc160974110"/>
      <w:r w:rsidRPr="00441CD0">
        <w:t>5.2.1A</w:t>
      </w:r>
      <w:r w:rsidRPr="00D014BF">
        <w:rPr>
          <w:lang w:val="en-US"/>
        </w:rPr>
        <w:t>.2A</w:t>
      </w:r>
      <w:r w:rsidRPr="00441CD0">
        <w:tab/>
        <w:t>Provisioning of SDF filters</w:t>
      </w:r>
      <w:bookmarkEnd w:id="327"/>
      <w:bookmarkEnd w:id="328"/>
      <w:bookmarkEnd w:id="329"/>
      <w:bookmarkEnd w:id="330"/>
      <w:bookmarkEnd w:id="331"/>
      <w:bookmarkEnd w:id="332"/>
      <w:bookmarkEnd w:id="333"/>
      <w:bookmarkEnd w:id="334"/>
      <w:bookmarkEnd w:id="335"/>
      <w:bookmarkEnd w:id="336"/>
      <w:bookmarkEnd w:id="337"/>
      <w:bookmarkEnd w:id="338"/>
      <w:bookmarkEnd w:id="339"/>
    </w:p>
    <w:p w14:paraId="765E5A0D" w14:textId="77777777" w:rsidR="00EE5860" w:rsidRPr="00441CD0" w:rsidRDefault="00EE5860" w:rsidP="00EE5860">
      <w:pPr>
        <w:rPr>
          <w:lang w:val="en-US"/>
        </w:rPr>
      </w:pPr>
      <w:r w:rsidRPr="00441CD0">
        <w:rPr>
          <w:lang w:val="en-US"/>
        </w:rPr>
        <w:t>When provisioning an SDF Filter in a PDI, the CP function shall:</w:t>
      </w:r>
    </w:p>
    <w:p w14:paraId="1CB18AED" w14:textId="77777777" w:rsidR="00EE5860" w:rsidRPr="00441CD0" w:rsidRDefault="00EE5860" w:rsidP="00EE5860">
      <w:pPr>
        <w:pStyle w:val="B1"/>
        <w:rPr>
          <w:lang w:val="en-US"/>
        </w:rPr>
      </w:pPr>
      <w:r w:rsidRPr="00441CD0">
        <w:rPr>
          <w:lang w:val="en-US"/>
        </w:rPr>
        <w:t>-</w:t>
      </w:r>
      <w:r w:rsidRPr="00441CD0">
        <w:rPr>
          <w:lang w:val="en-US"/>
        </w:rPr>
        <w:tab/>
        <w:t>copy the Flow Description if it is received from the PCRF (or PCF), in the corresponding PDI of a PDR regardless of whether the PDR is for matching uplink or downlink traffic;</w:t>
      </w:r>
    </w:p>
    <w:p w14:paraId="622B76A5" w14:textId="09E12D54" w:rsidR="00EE5860" w:rsidRPr="00441CD0" w:rsidRDefault="00EE5860" w:rsidP="00EE5860">
      <w:pPr>
        <w:pStyle w:val="NO"/>
        <w:rPr>
          <w:lang w:val="en-US"/>
        </w:rPr>
      </w:pPr>
      <w:r w:rsidRPr="00441CD0">
        <w:rPr>
          <w:lang w:val="en-US"/>
        </w:rPr>
        <w:t>NOTE 1</w:t>
      </w:r>
      <w:r w:rsidRPr="00441CD0">
        <w:rPr>
          <w:lang w:val="en-US"/>
        </w:rPr>
        <w:tab/>
        <w:t xml:space="preserve">The Flow Description received from the PCRF (or PCF) is set assuming downlink flows only, see </w:t>
      </w:r>
      <w:r w:rsidR="00415C19" w:rsidRPr="00441CD0">
        <w:rPr>
          <w:lang w:val="en-US"/>
        </w:rPr>
        <w:t>clause</w:t>
      </w:r>
      <w:r w:rsidR="00415C19">
        <w:rPr>
          <w:lang w:val="en-US"/>
        </w:rPr>
        <w:t> </w:t>
      </w:r>
      <w:r w:rsidR="00415C19" w:rsidRPr="00441CD0">
        <w:rPr>
          <w:lang w:val="en-US"/>
        </w:rPr>
        <w:t>5</w:t>
      </w:r>
      <w:r w:rsidRPr="00441CD0">
        <w:rPr>
          <w:lang w:val="en-US"/>
        </w:rPr>
        <w:t>.4.2 of 3GPP TS 29.212 [8]. The CP function uses the Flow-Direction AVP received from the PCRF (or PCF) to determine the actual direction and thus the source interface of the packet flows described in the Flow Description.</w:t>
      </w:r>
    </w:p>
    <w:p w14:paraId="38737BE6" w14:textId="77777777" w:rsidR="00EE5860" w:rsidRPr="00441CD0" w:rsidRDefault="00EE5860" w:rsidP="00EE5860">
      <w:pPr>
        <w:pStyle w:val="B1"/>
        <w:rPr>
          <w:lang w:val="en-US"/>
        </w:rPr>
      </w:pPr>
      <w:r w:rsidRPr="00441CD0">
        <w:rPr>
          <w:lang w:val="en-US"/>
        </w:rPr>
        <w:t>-</w:t>
      </w:r>
      <w:r w:rsidRPr="00441CD0">
        <w:rPr>
          <w:lang w:val="en-US"/>
        </w:rPr>
        <w:tab/>
        <w:t>for traffic from CP-function or SGi-LAN:</w:t>
      </w:r>
    </w:p>
    <w:p w14:paraId="4164E5DF" w14:textId="77777777" w:rsidR="00EE5860" w:rsidRPr="00441CD0" w:rsidRDefault="00EE5860" w:rsidP="00EE5860">
      <w:pPr>
        <w:pStyle w:val="B2"/>
      </w:pPr>
      <w:r w:rsidRPr="00441CD0">
        <w:t>-</w:t>
      </w:r>
      <w:r w:rsidRPr="00441CD0">
        <w:tab/>
        <w:t>If the traffic is intended to be forwarded to the UE, the CP function shall provision the Flow Description with IPFilterRule "source" parameters set to correspond to the CP function or SGi-LAN and the IPFilterRule "destination" parameters correspond to the UE;</w:t>
      </w:r>
    </w:p>
    <w:p w14:paraId="56D36225" w14:textId="77777777" w:rsidR="00EE5860" w:rsidRPr="00441CD0" w:rsidRDefault="00EE5860" w:rsidP="00EE5860">
      <w:pPr>
        <w:pStyle w:val="B2"/>
        <w:rPr>
          <w:lang w:val="x-none"/>
        </w:rPr>
      </w:pPr>
      <w:r w:rsidRPr="00441CD0">
        <w:lastRenderedPageBreak/>
        <w:t>-</w:t>
      </w:r>
      <w:r w:rsidRPr="00441CD0">
        <w:tab/>
        <w:t>If the traffic is intended to be forwarded to the PDN, the CP function shall provision the Flow Description with IPFilterRule "source" parameters set to correspond to the CP function or SGi-LAN and the IPFilterRule "destination" parameters correspond to the PDN.</w:t>
      </w:r>
    </w:p>
    <w:p w14:paraId="0668FFE2" w14:textId="32995E91" w:rsidR="00EE5860" w:rsidRPr="00441CD0" w:rsidRDefault="00EE5860" w:rsidP="00EE5860">
      <w:pPr>
        <w:rPr>
          <w:lang w:val="en-US"/>
        </w:rPr>
      </w:pPr>
      <w:r w:rsidRPr="00441CD0">
        <w:rPr>
          <w:lang w:val="en-US"/>
        </w:rPr>
        <w:t>The UP function shall apply the SDF filter based on the Source Interface of the PDR as follows (</w:t>
      </w:r>
      <w:r w:rsidRPr="00441CD0">
        <w:rPr>
          <w:noProof/>
        </w:rPr>
        <w:t xml:space="preserve">see also </w:t>
      </w:r>
      <w:r w:rsidR="00415C19" w:rsidRPr="00441CD0">
        <w:rPr>
          <w:noProof/>
        </w:rPr>
        <w:t>clause</w:t>
      </w:r>
      <w:r w:rsidR="00415C19">
        <w:rPr>
          <w:noProof/>
        </w:rPr>
        <w:t> </w:t>
      </w:r>
      <w:r w:rsidR="00415C19" w:rsidRPr="00441CD0">
        <w:rPr>
          <w:noProof/>
        </w:rPr>
        <w:t>8</w:t>
      </w:r>
      <w:r w:rsidRPr="00441CD0">
        <w:rPr>
          <w:noProof/>
        </w:rPr>
        <w:t>.2.5)</w:t>
      </w:r>
      <w:r w:rsidRPr="00441CD0">
        <w:rPr>
          <w:lang w:val="en-US"/>
        </w:rPr>
        <w:t>:</w:t>
      </w:r>
    </w:p>
    <w:p w14:paraId="052D3DCC" w14:textId="77777777" w:rsidR="00EE5860" w:rsidRPr="00441CD0" w:rsidRDefault="00EE5860" w:rsidP="00EE5860">
      <w:pPr>
        <w:pStyle w:val="B1"/>
        <w:rPr>
          <w:lang w:val="en-US"/>
        </w:rPr>
      </w:pPr>
      <w:r w:rsidRPr="00441CD0">
        <w:rPr>
          <w:lang w:val="en-US"/>
        </w:rPr>
        <w:t>-</w:t>
      </w:r>
      <w:r w:rsidRPr="00441CD0">
        <w:rPr>
          <w:lang w:val="en-US"/>
        </w:rPr>
        <w:tab/>
        <w:t>when the Source Interface is CORE, this indicates that the filter is for downlink data flow, so the UP function shall apply the Flow Description as is;</w:t>
      </w:r>
    </w:p>
    <w:p w14:paraId="33A87388" w14:textId="77777777" w:rsidR="00EE5860" w:rsidRPr="00441CD0" w:rsidRDefault="00EE5860" w:rsidP="00EE5860">
      <w:pPr>
        <w:pStyle w:val="B1"/>
        <w:rPr>
          <w:noProof/>
        </w:rPr>
      </w:pPr>
      <w:r w:rsidRPr="00441CD0">
        <w:rPr>
          <w:lang w:val="en-US"/>
        </w:rPr>
        <w:t>-</w:t>
      </w:r>
      <w:r w:rsidRPr="00441CD0">
        <w:rPr>
          <w:lang w:val="en-US"/>
        </w:rPr>
        <w:tab/>
        <w:t>when the Source Interface is ACCESS, this indicates that the filter is for uplink data flow, so the UP function shall swap the source and destination address/port in the Flow Description;</w:t>
      </w:r>
    </w:p>
    <w:p w14:paraId="6064F9A0" w14:textId="77777777" w:rsidR="00EE5860" w:rsidRPr="00441CD0" w:rsidRDefault="00EE5860" w:rsidP="00EE5860">
      <w:pPr>
        <w:pStyle w:val="B1"/>
        <w:rPr>
          <w:noProof/>
          <w:lang w:val="en-US"/>
        </w:rPr>
      </w:pPr>
      <w:r w:rsidRPr="00441CD0">
        <w:t>-</w:t>
      </w:r>
      <w:r w:rsidRPr="00441CD0">
        <w:tab/>
      </w:r>
      <w:r w:rsidRPr="00441CD0">
        <w:rPr>
          <w:lang w:val="en-US"/>
        </w:rPr>
        <w:t>when the Source Interface is CP-function or SGi-LAN, the UP function shall use the Flow Description as is.</w:t>
      </w:r>
    </w:p>
    <w:p w14:paraId="1CC96B6F" w14:textId="77777777" w:rsidR="00EE5860" w:rsidRPr="00441CD0" w:rsidRDefault="00EE5860" w:rsidP="00EE5860">
      <w:pPr>
        <w:pStyle w:val="Heading4"/>
        <w:rPr>
          <w:lang w:val="x-none"/>
        </w:rPr>
      </w:pPr>
      <w:bookmarkStart w:id="340" w:name="_Toc19717049"/>
      <w:bookmarkStart w:id="341" w:name="_Toc27490506"/>
      <w:bookmarkStart w:id="342" w:name="_Toc27556799"/>
      <w:bookmarkStart w:id="343" w:name="_Toc27723716"/>
      <w:bookmarkStart w:id="344" w:name="_Toc36030780"/>
      <w:bookmarkStart w:id="345" w:name="_Toc36042700"/>
      <w:bookmarkStart w:id="346" w:name="_Toc36814024"/>
      <w:bookmarkStart w:id="347" w:name="_Toc44688868"/>
      <w:bookmarkStart w:id="348" w:name="_Toc44923622"/>
      <w:bookmarkStart w:id="349" w:name="_Toc51860590"/>
      <w:bookmarkStart w:id="350" w:name="_Toc57930357"/>
      <w:bookmarkStart w:id="351" w:name="_Toc57930987"/>
      <w:bookmarkStart w:id="352" w:name="_Toc160974111"/>
      <w:r w:rsidRPr="00441CD0">
        <w:t>5.2.1A</w:t>
      </w:r>
      <w:r w:rsidRPr="00D014BF">
        <w:rPr>
          <w:lang w:val="en-US"/>
        </w:rPr>
        <w:t>.3</w:t>
      </w:r>
      <w:r w:rsidRPr="00441CD0">
        <w:tab/>
        <w:t>Bidirectional SDF Filters</w:t>
      </w:r>
      <w:bookmarkEnd w:id="340"/>
      <w:bookmarkEnd w:id="341"/>
      <w:bookmarkEnd w:id="342"/>
      <w:bookmarkEnd w:id="343"/>
      <w:bookmarkEnd w:id="344"/>
      <w:bookmarkEnd w:id="345"/>
      <w:bookmarkEnd w:id="346"/>
      <w:bookmarkEnd w:id="347"/>
      <w:bookmarkEnd w:id="348"/>
      <w:bookmarkEnd w:id="349"/>
      <w:bookmarkEnd w:id="350"/>
      <w:bookmarkEnd w:id="351"/>
      <w:bookmarkEnd w:id="352"/>
    </w:p>
    <w:p w14:paraId="762B41E9" w14:textId="2D5179C7" w:rsidR="00EE5860" w:rsidRPr="00441CD0" w:rsidRDefault="00EE5860" w:rsidP="00EE5860">
      <w:r w:rsidRPr="00441CD0">
        <w:t xml:space="preserve">The CP function may provision bidirectional SDF Filters in the UP function (see </w:t>
      </w:r>
      <w:r w:rsidR="00415C19" w:rsidRPr="00441CD0">
        <w:t>clause</w:t>
      </w:r>
      <w:r w:rsidR="00415C19">
        <w:t> </w:t>
      </w:r>
      <w:r w:rsidR="00415C19" w:rsidRPr="00441CD0">
        <w:t>8</w:t>
      </w:r>
      <w:r w:rsidRPr="00441CD0">
        <w:t>.2.5), i.e. SDF Filters that may be associated to both uplink and downlink PDRs of a same PFCP/N4 session, as follows:</w:t>
      </w:r>
    </w:p>
    <w:p w14:paraId="748C7782" w14:textId="77777777" w:rsidR="00EE5860" w:rsidRPr="00441CD0" w:rsidRDefault="00EE5860" w:rsidP="00EE5860">
      <w:pPr>
        <w:pStyle w:val="B1"/>
      </w:pPr>
      <w:r w:rsidRPr="00441CD0">
        <w:t>-</w:t>
      </w:r>
      <w:r w:rsidRPr="00441CD0">
        <w:tab/>
        <w:t>when provisioning a bidirectional SDF Filter the first time for a PFCP/N4 session, the CP function shall provision the SDF filter definition together with a SDF Filter ID uniquely identifying the SDF Filter among all the SDF Filters provisioned for a given PFCP/N4 Session;</w:t>
      </w:r>
    </w:p>
    <w:p w14:paraId="4BD1BDC5" w14:textId="77777777" w:rsidR="00EE5860" w:rsidRPr="00441CD0" w:rsidRDefault="00EE5860" w:rsidP="00EE5860">
      <w:pPr>
        <w:pStyle w:val="B1"/>
      </w:pPr>
      <w:r w:rsidRPr="00441CD0">
        <w:t>-</w:t>
      </w:r>
      <w:r w:rsidRPr="00441CD0">
        <w:tab/>
        <w:t>the CP function may then provision a PDR for the same PFCP/N4 session but the opposite direction, by provisioning the SDF Filter ID in the SDF filter ID field of the PDI, without provisioning again the SDF filter definition;</w:t>
      </w:r>
    </w:p>
    <w:p w14:paraId="486A1F09" w14:textId="77777777" w:rsidR="00EE5860" w:rsidRPr="00441CD0" w:rsidRDefault="00EE5860" w:rsidP="00EE5860">
      <w:pPr>
        <w:pStyle w:val="B1"/>
      </w:pPr>
      <w:r w:rsidRPr="00441CD0">
        <w:t>-</w:t>
      </w:r>
      <w:r w:rsidRPr="00441CD0">
        <w:tab/>
        <w:t>the UP function shall apply any modification of a bidirectional SDF Filter to all PDRs of the PFCP/N4 session making use of this SDF Filter;</w:t>
      </w:r>
    </w:p>
    <w:p w14:paraId="2A356866" w14:textId="77777777" w:rsidR="00EE5860" w:rsidRPr="00441CD0" w:rsidRDefault="00EE5860" w:rsidP="00EE5860">
      <w:pPr>
        <w:pStyle w:val="B1"/>
      </w:pPr>
      <w:r w:rsidRPr="00441CD0">
        <w:t>-</w:t>
      </w:r>
      <w:r w:rsidRPr="00441CD0">
        <w:tab/>
        <w:t>upon deletion of a PDR making use of a bidirectional SDF Filter, the UP function shall still apply the SDF Filter for any other PDR making use of the SDF Filter.</w:t>
      </w:r>
    </w:p>
    <w:p w14:paraId="5DF2D982" w14:textId="3CCC0757" w:rsidR="00EE5860" w:rsidRPr="00441CD0" w:rsidRDefault="00EE5860" w:rsidP="00EE5860">
      <w:r w:rsidRPr="00441CD0">
        <w:t xml:space="preserve">The requirements specified for provisioning SDF filters in </w:t>
      </w:r>
      <w:r w:rsidR="00415C19" w:rsidRPr="00441CD0">
        <w:t>clause</w:t>
      </w:r>
      <w:r w:rsidR="00415C19">
        <w:t> </w:t>
      </w:r>
      <w:r w:rsidR="00415C19" w:rsidRPr="00441CD0">
        <w:t>5</w:t>
      </w:r>
      <w:r w:rsidRPr="00441CD0">
        <w:t>.2.1A.2A shall also apply when provisioning bidirectional SDF Filters.</w:t>
      </w:r>
    </w:p>
    <w:p w14:paraId="488F42DE" w14:textId="77777777" w:rsidR="00EE5860" w:rsidRPr="00441CD0" w:rsidRDefault="00EE5860" w:rsidP="00EE5860">
      <w:pPr>
        <w:pStyle w:val="Heading4"/>
      </w:pPr>
      <w:bookmarkStart w:id="353" w:name="_Toc19717050"/>
      <w:bookmarkStart w:id="354" w:name="_Toc27490507"/>
      <w:bookmarkStart w:id="355" w:name="_Toc27556800"/>
      <w:bookmarkStart w:id="356" w:name="_Toc27723717"/>
      <w:bookmarkStart w:id="357" w:name="_Toc36030781"/>
      <w:bookmarkStart w:id="358" w:name="_Toc36042701"/>
      <w:bookmarkStart w:id="359" w:name="_Toc36814025"/>
      <w:bookmarkStart w:id="360" w:name="_Toc44688869"/>
      <w:bookmarkStart w:id="361" w:name="_Toc44923623"/>
      <w:bookmarkStart w:id="362" w:name="_Toc51860591"/>
      <w:bookmarkStart w:id="363" w:name="_Toc57930358"/>
      <w:bookmarkStart w:id="364" w:name="_Toc57930988"/>
      <w:bookmarkStart w:id="365" w:name="_Hlk2247362"/>
      <w:bookmarkStart w:id="366" w:name="_Toc160974112"/>
      <w:r w:rsidRPr="00441CD0">
        <w:t>5.2.1A</w:t>
      </w:r>
      <w:r w:rsidRPr="00D014BF">
        <w:rPr>
          <w:lang w:val="en-US"/>
        </w:rPr>
        <w:t>.4</w:t>
      </w:r>
      <w:r w:rsidRPr="00441CD0">
        <w:tab/>
        <w:t>Application detection with PFD</w:t>
      </w:r>
      <w:bookmarkEnd w:id="353"/>
      <w:bookmarkEnd w:id="354"/>
      <w:bookmarkEnd w:id="355"/>
      <w:bookmarkEnd w:id="356"/>
      <w:bookmarkEnd w:id="357"/>
      <w:bookmarkEnd w:id="358"/>
      <w:bookmarkEnd w:id="359"/>
      <w:bookmarkEnd w:id="360"/>
      <w:bookmarkEnd w:id="361"/>
      <w:bookmarkEnd w:id="362"/>
      <w:bookmarkEnd w:id="363"/>
      <w:bookmarkEnd w:id="364"/>
      <w:bookmarkEnd w:id="366"/>
    </w:p>
    <w:p w14:paraId="3B05150B" w14:textId="3E88B670" w:rsidR="00EE5860" w:rsidRPr="00441CD0" w:rsidRDefault="00EE5860" w:rsidP="00EE5860">
      <w:r w:rsidRPr="00441CD0">
        <w:t xml:space="preserve">The detection information for a given application may be provisioned by the CP function to the UP function via PFD management procedure. See </w:t>
      </w:r>
      <w:r w:rsidR="00415C19" w:rsidRPr="00441CD0">
        <w:t>clause</w:t>
      </w:r>
      <w:r w:rsidR="00415C19">
        <w:t> </w:t>
      </w:r>
      <w:r w:rsidR="00415C19" w:rsidRPr="00441CD0">
        <w:t>6</w:t>
      </w:r>
      <w:r w:rsidRPr="00441CD0">
        <w:t>.2.5.</w:t>
      </w:r>
    </w:p>
    <w:p w14:paraId="4D050B08" w14:textId="77777777" w:rsidR="00EE5860" w:rsidRPr="00441CD0" w:rsidRDefault="00EE5860" w:rsidP="00EE5860">
      <w:r w:rsidRPr="00441CD0">
        <w:t>The PFDE (PFD Enhancement) feature may be optionally supported by the CP function and UP function. When the feature is supported in both the CP function and UP function, the CP function may provision a PFD Contents IE including a property (i.e. either flow description, or URL or Domain Name/Domain Name Protocol) with multiple values.</w:t>
      </w:r>
    </w:p>
    <w:p w14:paraId="5585090C" w14:textId="77777777" w:rsidR="00EE5860" w:rsidRPr="00441CD0" w:rsidRDefault="00EE5860" w:rsidP="00EE5860">
      <w:pPr>
        <w:pStyle w:val="NO"/>
      </w:pPr>
      <w:r w:rsidRPr="00441CD0">
        <w:t>NOTE 1:</w:t>
      </w:r>
      <w:r w:rsidRPr="00441CD0">
        <w:tab/>
        <w:t>It is assumed, when the PFDE feature is not supported, a PFD Contents can only include a property with one value.</w:t>
      </w:r>
    </w:p>
    <w:p w14:paraId="6BB8F4B6" w14:textId="45BD2FEB" w:rsidR="00EE5860" w:rsidRPr="00441CD0" w:rsidRDefault="00EE5860" w:rsidP="00EE5860">
      <w:bookmarkStart w:id="367" w:name="OLE_LINK7"/>
      <w:bookmarkEnd w:id="365"/>
      <w:r w:rsidRPr="00441CD0">
        <w:t xml:space="preserve">When the UP function attempts to detect the traffic pertaining to an application by using the application's PFDs (see </w:t>
      </w:r>
      <w:r w:rsidR="00415C19" w:rsidRPr="00441CD0">
        <w:t>clause</w:t>
      </w:r>
      <w:r w:rsidR="00415C19">
        <w:t> </w:t>
      </w:r>
      <w:r w:rsidR="00415C19" w:rsidRPr="00441CD0">
        <w:t>7</w:t>
      </w:r>
      <w:r w:rsidRPr="00441CD0">
        <w:t>.4.3.1 and 8.2.39), the UP function shall consider:</w:t>
      </w:r>
    </w:p>
    <w:p w14:paraId="3190E4C7" w14:textId="77777777" w:rsidR="00EE5860" w:rsidRPr="00441CD0" w:rsidRDefault="00EE5860" w:rsidP="00EE5860">
      <w:pPr>
        <w:pStyle w:val="B1"/>
      </w:pPr>
      <w:r w:rsidRPr="00441CD0">
        <w:t>-</w:t>
      </w:r>
      <w:r w:rsidRPr="00441CD0">
        <w:tab/>
        <w:t>the application is detected if the incoming traffic matches at least one PFD Contents;</w:t>
      </w:r>
    </w:p>
    <w:p w14:paraId="1EA5671C" w14:textId="77777777" w:rsidR="00EE5860" w:rsidRPr="00441CD0" w:rsidRDefault="00EE5860" w:rsidP="00EE5860">
      <w:pPr>
        <w:pStyle w:val="B1"/>
      </w:pPr>
      <w:r w:rsidRPr="00441CD0">
        <w:t>-</w:t>
      </w:r>
      <w:r w:rsidRPr="00441CD0">
        <w:tab/>
        <w:t>one PFD Contents is matched if the incoming traffic matches every property contained in the corresponding PFD Contents IE;</w:t>
      </w:r>
    </w:p>
    <w:p w14:paraId="4A715538" w14:textId="77777777" w:rsidR="00EE5860" w:rsidRPr="00441CD0" w:rsidRDefault="00EE5860" w:rsidP="00EE5860">
      <w:pPr>
        <w:pStyle w:val="B1"/>
      </w:pPr>
      <w:r w:rsidRPr="00441CD0">
        <w:rPr>
          <w:lang w:val="sv-SE"/>
        </w:rPr>
        <w:t>-</w:t>
      </w:r>
      <w:r w:rsidRPr="00441CD0">
        <w:rPr>
          <w:lang w:val="sv-SE"/>
        </w:rPr>
        <w:tab/>
      </w:r>
      <w:r w:rsidRPr="00441CD0">
        <w:t>the incoming traffic matches one property (i.e. flow description, URL and Domain Name/Domain Name Protocol) if it matches at least one value of the property.</w:t>
      </w:r>
    </w:p>
    <w:p w14:paraId="78DF1A16" w14:textId="77777777" w:rsidR="00EE5860" w:rsidRPr="00441CD0" w:rsidRDefault="00EE5860" w:rsidP="00EE5860">
      <w:pPr>
        <w:pStyle w:val="NO"/>
      </w:pPr>
      <w:r w:rsidRPr="00441CD0">
        <w:t>NOTE 2:</w:t>
      </w:r>
      <w:r w:rsidRPr="00441CD0">
        <w:tab/>
        <w:t>Interpretation of the Custom PFD Content is implementation specific.</w:t>
      </w:r>
      <w:bookmarkEnd w:id="367"/>
    </w:p>
    <w:p w14:paraId="21F8A88B" w14:textId="77777777" w:rsidR="00EE5860" w:rsidRPr="00441CD0" w:rsidRDefault="00EE5860" w:rsidP="00EE5860">
      <w:pPr>
        <w:pStyle w:val="Heading3"/>
        <w:rPr>
          <w:lang w:val="en-US"/>
        </w:rPr>
      </w:pPr>
      <w:bookmarkStart w:id="368" w:name="_Toc19717051"/>
      <w:bookmarkStart w:id="369" w:name="_Toc27490508"/>
      <w:bookmarkStart w:id="370" w:name="_Toc27556801"/>
      <w:bookmarkStart w:id="371" w:name="_Toc27723718"/>
      <w:bookmarkStart w:id="372" w:name="_Toc36030782"/>
      <w:bookmarkStart w:id="373" w:name="_Toc36042702"/>
      <w:bookmarkStart w:id="374" w:name="_Toc36814026"/>
      <w:bookmarkStart w:id="375" w:name="_Toc44688870"/>
      <w:bookmarkStart w:id="376" w:name="_Toc44923624"/>
      <w:bookmarkStart w:id="377" w:name="_Toc51860592"/>
      <w:bookmarkStart w:id="378" w:name="_Toc57930359"/>
      <w:bookmarkStart w:id="379" w:name="_Toc57930989"/>
      <w:bookmarkStart w:id="380" w:name="_Toc160974113"/>
      <w:r w:rsidRPr="00441CD0">
        <w:rPr>
          <w:lang w:val="en-US"/>
        </w:rPr>
        <w:lastRenderedPageBreak/>
        <w:t>5.2.2</w:t>
      </w:r>
      <w:r w:rsidRPr="00441CD0">
        <w:rPr>
          <w:lang w:val="en-US"/>
        </w:rPr>
        <w:tab/>
        <w:t>Usage Reporting Rule Handling</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5B669B5C" w14:textId="77777777" w:rsidR="00EE5860" w:rsidRPr="00441CD0" w:rsidRDefault="00EE5860" w:rsidP="00EE5860">
      <w:pPr>
        <w:pStyle w:val="Heading4"/>
        <w:rPr>
          <w:lang w:val="en-US"/>
        </w:rPr>
      </w:pPr>
      <w:bookmarkStart w:id="381" w:name="_Toc19717052"/>
      <w:bookmarkStart w:id="382" w:name="_Toc27490509"/>
      <w:bookmarkStart w:id="383" w:name="_Toc27556802"/>
      <w:bookmarkStart w:id="384" w:name="_Toc27723719"/>
      <w:bookmarkStart w:id="385" w:name="_Toc36030783"/>
      <w:bookmarkStart w:id="386" w:name="_Toc36042703"/>
      <w:bookmarkStart w:id="387" w:name="_Toc36814027"/>
      <w:bookmarkStart w:id="388" w:name="_Toc44688871"/>
      <w:bookmarkStart w:id="389" w:name="_Toc44923625"/>
      <w:bookmarkStart w:id="390" w:name="_Toc51860593"/>
      <w:bookmarkStart w:id="391" w:name="_Toc57930360"/>
      <w:bookmarkStart w:id="392" w:name="_Toc57930990"/>
      <w:bookmarkStart w:id="393" w:name="_Toc160974114"/>
      <w:r w:rsidRPr="00441CD0">
        <w:rPr>
          <w:lang w:val="en-US"/>
        </w:rPr>
        <w:t>5.2.2.1</w:t>
      </w:r>
      <w:r w:rsidRPr="00441CD0">
        <w:rPr>
          <w:lang w:val="en-US"/>
        </w:rPr>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0A63017A" w14:textId="77777777" w:rsidR="00EE5860" w:rsidRPr="00441CD0" w:rsidRDefault="00EE5860" w:rsidP="00EE5860">
      <w:pPr>
        <w:rPr>
          <w:lang w:val="en-US"/>
        </w:rPr>
      </w:pPr>
      <w:r w:rsidRPr="00441CD0">
        <w:rPr>
          <w:lang w:val="en-US"/>
        </w:rPr>
        <w:t>The CP function shall provision URR(s) for a PFCP session in a PFCP Session Establishment Request or a PFCP Session Modification Request to request the UP function to:</w:t>
      </w:r>
    </w:p>
    <w:p w14:paraId="133C4BC3" w14:textId="77777777" w:rsidR="00EE5860" w:rsidRPr="00441CD0" w:rsidRDefault="00EE5860" w:rsidP="00EE5860">
      <w:pPr>
        <w:pStyle w:val="B1"/>
        <w:rPr>
          <w:lang w:val="en-US"/>
        </w:rPr>
      </w:pPr>
      <w:r w:rsidRPr="00441CD0">
        <w:rPr>
          <w:lang w:val="en-US"/>
        </w:rPr>
        <w:t>-</w:t>
      </w:r>
      <w:r w:rsidRPr="00441CD0">
        <w:rPr>
          <w:lang w:val="en-US"/>
        </w:rPr>
        <w:tab/>
        <w:t>measure the network resources usage in terms of traffic data volume, duration (i.e. time) and/or events, according to the provisioned Measurement Method; and</w:t>
      </w:r>
    </w:p>
    <w:p w14:paraId="0B33324A" w14:textId="77777777" w:rsidR="00EE5860" w:rsidRPr="00441CD0" w:rsidRDefault="00EE5860" w:rsidP="00EE5860">
      <w:pPr>
        <w:pStyle w:val="B1"/>
        <w:rPr>
          <w:lang w:val="en-US"/>
        </w:rPr>
      </w:pPr>
      <w:r w:rsidRPr="00441CD0">
        <w:rPr>
          <w:lang w:val="en-US"/>
        </w:rPr>
        <w:t>-</w:t>
      </w:r>
      <w:r w:rsidRPr="00441CD0">
        <w:rPr>
          <w:lang w:val="en-US"/>
        </w:rPr>
        <w:tab/>
        <w:t>send a usage report to the CP function, when the measurement reaches a certain threshold, periodically or when detecting a certain event, according to the provisioned Reporting Triggers or when an immediate report is requested</w:t>
      </w:r>
      <w:r w:rsidRPr="00441CD0">
        <w:rPr>
          <w:lang w:val="en-US" w:eastAsia="zh-CN"/>
        </w:rPr>
        <w:t xml:space="preserve"> </w:t>
      </w:r>
      <w:r w:rsidRPr="00441CD0">
        <w:rPr>
          <w:lang w:eastAsia="zh-CN"/>
        </w:rPr>
        <w:t>within a PFCP Session Modification Request</w:t>
      </w:r>
      <w:r w:rsidRPr="00441CD0">
        <w:rPr>
          <w:lang w:val="en-US"/>
        </w:rPr>
        <w:t>.</w:t>
      </w:r>
    </w:p>
    <w:p w14:paraId="461CE812" w14:textId="77777777" w:rsidR="00EE5860" w:rsidRPr="00441CD0" w:rsidRDefault="00EE5860" w:rsidP="00EE5860">
      <w:pPr>
        <w:pStyle w:val="NO"/>
        <w:rPr>
          <w:rFonts w:eastAsia="Batang"/>
          <w:noProof/>
          <w:lang w:eastAsia="ko-KR"/>
        </w:rPr>
      </w:pPr>
      <w:r w:rsidRPr="00441CD0">
        <w:rPr>
          <w:rFonts w:eastAsia="Batang"/>
          <w:noProof/>
          <w:lang w:eastAsia="ko-KR"/>
        </w:rPr>
        <w:t>NOTE:</w:t>
      </w:r>
      <w:r w:rsidRPr="00441CD0">
        <w:rPr>
          <w:rFonts w:eastAsia="Batang"/>
          <w:noProof/>
          <w:lang w:eastAsia="ko-KR"/>
        </w:rPr>
        <w:tab/>
        <w:t>The UP function sends a usage report without performing network resources usage measurements when being requested to detect and report the start of an SDF or application traffic.</w:t>
      </w:r>
    </w:p>
    <w:p w14:paraId="5DFFD44D" w14:textId="77777777" w:rsidR="00EE5860" w:rsidRPr="00441CD0" w:rsidRDefault="00EE5860" w:rsidP="00EE5860">
      <w:pPr>
        <w:pStyle w:val="Heading4"/>
        <w:rPr>
          <w:lang w:val="en-US"/>
        </w:rPr>
      </w:pPr>
      <w:bookmarkStart w:id="394" w:name="_Toc19717053"/>
      <w:bookmarkStart w:id="395" w:name="_Toc27490510"/>
      <w:bookmarkStart w:id="396" w:name="_Toc27556803"/>
      <w:bookmarkStart w:id="397" w:name="_Toc27723720"/>
      <w:bookmarkStart w:id="398" w:name="_Toc36030784"/>
      <w:bookmarkStart w:id="399" w:name="_Toc36042704"/>
      <w:bookmarkStart w:id="400" w:name="_Toc36814028"/>
      <w:bookmarkStart w:id="401" w:name="_Toc44688872"/>
      <w:bookmarkStart w:id="402" w:name="_Toc44923626"/>
      <w:bookmarkStart w:id="403" w:name="_Toc51860594"/>
      <w:bookmarkStart w:id="404" w:name="_Toc57930361"/>
      <w:bookmarkStart w:id="405" w:name="_Toc57930991"/>
      <w:bookmarkStart w:id="406" w:name="_Toc160974115"/>
      <w:r w:rsidRPr="00441CD0">
        <w:rPr>
          <w:lang w:val="en-US"/>
        </w:rPr>
        <w:t>5.2.2.2</w:t>
      </w:r>
      <w:r w:rsidRPr="00441CD0">
        <w:rPr>
          <w:lang w:val="en-US"/>
        </w:rPr>
        <w:tab/>
        <w:t>Provisioning of Usage Reporting Rule in the UP function</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3A807F0A" w14:textId="77777777" w:rsidR="00EE5860" w:rsidRPr="00441CD0" w:rsidRDefault="00EE5860" w:rsidP="00EE5860">
      <w:pPr>
        <w:pStyle w:val="Heading5"/>
        <w:rPr>
          <w:lang w:val="x-none" w:eastAsia="zh-CN"/>
        </w:rPr>
      </w:pPr>
      <w:bookmarkStart w:id="407" w:name="_Toc19717054"/>
      <w:bookmarkStart w:id="408" w:name="_Toc27490511"/>
      <w:bookmarkStart w:id="409" w:name="_Toc27556804"/>
      <w:bookmarkStart w:id="410" w:name="_Toc27723721"/>
      <w:bookmarkStart w:id="411" w:name="_Toc36030785"/>
      <w:bookmarkStart w:id="412" w:name="_Toc36042705"/>
      <w:bookmarkStart w:id="413" w:name="_Toc36814029"/>
      <w:bookmarkStart w:id="414" w:name="_Toc44688873"/>
      <w:bookmarkStart w:id="415" w:name="_Toc44923627"/>
      <w:bookmarkStart w:id="416" w:name="_Toc51860595"/>
      <w:bookmarkStart w:id="417" w:name="_Toc57930362"/>
      <w:bookmarkStart w:id="418" w:name="_Toc57930992"/>
      <w:bookmarkStart w:id="419" w:name="_Toc160974116"/>
      <w:r w:rsidRPr="00441CD0">
        <w:rPr>
          <w:lang w:eastAsia="zh-CN"/>
        </w:rPr>
        <w:t>5.2.2.2.1</w:t>
      </w:r>
      <w:r w:rsidRPr="00441CD0">
        <w:rPr>
          <w:lang w:eastAsia="zh-CN"/>
        </w:rPr>
        <w:tab/>
        <w:t>General</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6E968024" w14:textId="77777777" w:rsidR="00EE5860" w:rsidRPr="00441CD0" w:rsidRDefault="00EE5860" w:rsidP="00EE5860">
      <w:pPr>
        <w:rPr>
          <w:lang w:eastAsia="zh-CN"/>
        </w:rPr>
      </w:pPr>
      <w:r w:rsidRPr="00441CD0">
        <w:rPr>
          <w:lang w:eastAsia="zh-CN"/>
        </w:rPr>
        <w:t>When provisioning a URR, the CP function shall provide the reporting trigger(s) in the Reporting Triggers IE of the URR which shall cause the UP function to generate and send a Usage Report for this URR to the CP function. When adding or removing reporting trigger(s) to or from the URR, the CP function shall provide the new complete list of applicable reporting triggers in the Reporting Triggers IE in the PFCP Session Modification Request message.</w:t>
      </w:r>
    </w:p>
    <w:p w14:paraId="1EBED94B" w14:textId="77777777" w:rsidR="00EE5860" w:rsidRPr="00441CD0" w:rsidRDefault="00EE5860" w:rsidP="00EE5860">
      <w:pPr>
        <w:rPr>
          <w:lang w:val="en-US"/>
        </w:rPr>
      </w:pPr>
      <w:r w:rsidRPr="00441CD0">
        <w:rPr>
          <w:lang w:val="en-US"/>
        </w:rPr>
        <w:t>For the volume-based measurement method, the CP function may provision:</w:t>
      </w:r>
    </w:p>
    <w:p w14:paraId="1AA2E199" w14:textId="77777777" w:rsidR="00EE5860" w:rsidRPr="00441CD0" w:rsidRDefault="00EE5860" w:rsidP="00EE5860">
      <w:pPr>
        <w:pStyle w:val="B1"/>
        <w:rPr>
          <w:lang w:val="en-US"/>
        </w:rPr>
      </w:pPr>
      <w:r w:rsidRPr="00441CD0">
        <w:rPr>
          <w:lang w:val="en-US"/>
        </w:rPr>
        <w:t>-</w:t>
      </w:r>
      <w:r w:rsidRPr="00441CD0">
        <w:rPr>
          <w:lang w:val="en-US"/>
        </w:rPr>
        <w:tab/>
        <w:t>the Volume Threshold IE, to request the UP function to generate a usage report when the measured traffic reaches the threshold;</w:t>
      </w:r>
    </w:p>
    <w:p w14:paraId="75B56BC4" w14:textId="77777777" w:rsidR="00EE5860" w:rsidRPr="00441CD0" w:rsidRDefault="00EE5860" w:rsidP="00EE5860">
      <w:pPr>
        <w:pStyle w:val="B1"/>
        <w:rPr>
          <w:lang w:val="en-US"/>
        </w:rPr>
      </w:pPr>
      <w:r w:rsidRPr="00441CD0">
        <w:rPr>
          <w:lang w:val="en-US"/>
        </w:rPr>
        <w:t>-</w:t>
      </w:r>
      <w:r w:rsidRPr="00441CD0">
        <w:rPr>
          <w:lang w:val="en-US"/>
        </w:rPr>
        <w:tab/>
        <w:t xml:space="preserve">the Volume Quota IE,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Volume Threshold is provisioned, to also generate a usage report, when the measured traffic reaches the quota;</w:t>
      </w:r>
    </w:p>
    <w:p w14:paraId="4BF43F74" w14:textId="77777777" w:rsidR="00EE5860" w:rsidRPr="00441CD0" w:rsidRDefault="00EE5860" w:rsidP="00EE5860">
      <w:pPr>
        <w:pStyle w:val="B1"/>
        <w:rPr>
          <w:lang w:val="en-US"/>
        </w:rPr>
      </w:pPr>
      <w:r w:rsidRPr="00441CD0">
        <w:rPr>
          <w:lang w:val="en-US"/>
        </w:rPr>
        <w:t>-</w:t>
      </w:r>
      <w:r w:rsidRPr="00441CD0">
        <w:rPr>
          <w:lang w:val="en-US"/>
        </w:rPr>
        <w:tab/>
        <w:t>the Dropped DL Traffic Threshold IE, to request the UP function to generate a usage report when the downlink traffic that is being dropped reaches the threshold; and/or</w:t>
      </w:r>
    </w:p>
    <w:p w14:paraId="74332BB7" w14:textId="77777777" w:rsidR="00EE5860" w:rsidRPr="00441CD0" w:rsidRDefault="00EE5860" w:rsidP="00EE5860">
      <w:pPr>
        <w:pStyle w:val="NO"/>
        <w:rPr>
          <w:rFonts w:eastAsia="Batang"/>
          <w:noProof/>
          <w:lang w:val="x-none" w:eastAsia="ko-KR"/>
        </w:rPr>
      </w:pPr>
      <w:r w:rsidRPr="00441CD0">
        <w:rPr>
          <w:rFonts w:eastAsia="Batang"/>
          <w:noProof/>
          <w:lang w:eastAsia="ko-KR"/>
        </w:rPr>
        <w:t>NOTE 1:</w:t>
      </w:r>
      <w:r w:rsidRPr="00441CD0">
        <w:rPr>
          <w:rFonts w:eastAsia="Batang"/>
          <w:noProof/>
          <w:lang w:eastAsia="ko-KR"/>
        </w:rPr>
        <w:tab/>
        <w:t>For EPC, the Dropped DL Traffic Threshold can be armed in a SGW-U for triggering the PGW Pause of Charging feature (see 3GPP TS 23.401 [14]). For 5GC, the Dropped DL Traffic Threshold can be armed in a UPF for triggering the SMF Pause of Charging feature (see 3GPP TS 23.502 [29]).</w:t>
      </w:r>
    </w:p>
    <w:p w14:paraId="6A20FEDE" w14:textId="3DCA2738" w:rsidR="00EE5860" w:rsidRPr="00441CD0" w:rsidRDefault="00EE5860" w:rsidP="00EE5860">
      <w:pPr>
        <w:pStyle w:val="B1"/>
        <w:rPr>
          <w:lang w:val="en-US"/>
        </w:rPr>
      </w:pPr>
      <w:r w:rsidRPr="00441CD0">
        <w:rPr>
          <w:lang w:val="en-US"/>
        </w:rPr>
        <w:t>-</w:t>
      </w:r>
      <w:r w:rsidRPr="00441CD0">
        <w:rPr>
          <w:lang w:val="en-US"/>
        </w:rPr>
        <w:tab/>
        <w:t xml:space="preserve">a Measurement Information with the 'Measurement Before QoS Enforcement' flag set to "1", to request the UP function to measure the traffic usage before any enforcement, e.g. bitrate enforcement for QoS, Gate control enforcement (as specified in </w:t>
      </w:r>
      <w:r w:rsidR="00415C19" w:rsidRPr="00441CD0">
        <w:rPr>
          <w:lang w:val="en-US"/>
        </w:rPr>
        <w:t>clause</w:t>
      </w:r>
      <w:r w:rsidR="00415C19">
        <w:rPr>
          <w:lang w:val="en-US"/>
        </w:rPr>
        <w:t> </w:t>
      </w:r>
      <w:r w:rsidR="00415C19" w:rsidRPr="00441CD0">
        <w:rPr>
          <w:lang w:val="en-US"/>
        </w:rPr>
        <w:t>5</w:t>
      </w:r>
      <w:r w:rsidRPr="00441CD0">
        <w:rPr>
          <w:lang w:val="en-US"/>
        </w:rPr>
        <w:t>.4.3) or packets dropped as requested by the FAR.</w:t>
      </w:r>
    </w:p>
    <w:p w14:paraId="0EDE805D" w14:textId="77777777" w:rsidR="00EE5860" w:rsidRPr="00441CD0" w:rsidRDefault="00EE5860" w:rsidP="00EE5860">
      <w:pPr>
        <w:pStyle w:val="B1"/>
        <w:rPr>
          <w:lang w:val="en-US"/>
        </w:rPr>
      </w:pPr>
      <w:r w:rsidRPr="00441CD0">
        <w:rPr>
          <w:lang w:val="en-US"/>
        </w:rPr>
        <w:t>-</w:t>
      </w:r>
      <w:r w:rsidRPr="00441CD0">
        <w:rPr>
          <w:lang w:val="en-US"/>
        </w:rPr>
        <w:tab/>
        <w:t>a Measurement Information with the '</w:t>
      </w:r>
      <w:r w:rsidRPr="00441CD0">
        <w:t>Measurement of Number of Packets' flag set to "1", to request the UP function to measure the number of packets be transferred in UL/DL/Total in addition to the measurement in octets, if the UP function supports the MNOP feature.</w:t>
      </w:r>
    </w:p>
    <w:p w14:paraId="08EF30FA" w14:textId="77777777" w:rsidR="00EE5860" w:rsidRPr="00441CD0" w:rsidRDefault="00EE5860" w:rsidP="00EE5860">
      <w:pPr>
        <w:rPr>
          <w:lang w:val="en-US"/>
        </w:rPr>
      </w:pPr>
      <w:r w:rsidRPr="00441CD0">
        <w:rPr>
          <w:lang w:val="en-US"/>
        </w:rPr>
        <w:t>For the time-based measurement method, the CP function may provision:</w:t>
      </w:r>
    </w:p>
    <w:p w14:paraId="5B369B58" w14:textId="77777777" w:rsidR="00EE5860" w:rsidRPr="00441CD0" w:rsidRDefault="00EE5860" w:rsidP="00EE5860">
      <w:pPr>
        <w:pStyle w:val="B1"/>
        <w:rPr>
          <w:lang w:val="en-US"/>
        </w:rPr>
      </w:pPr>
      <w:r w:rsidRPr="00441CD0">
        <w:rPr>
          <w:lang w:val="en-US"/>
        </w:rPr>
        <w:t>-</w:t>
      </w:r>
      <w:r w:rsidRPr="00441CD0">
        <w:rPr>
          <w:lang w:val="en-US"/>
        </w:rPr>
        <w:tab/>
        <w:t>a Time Threshold IE, to request the UP function to generate a usage report when the measured traffic reaches the threshold;</w:t>
      </w:r>
    </w:p>
    <w:p w14:paraId="58F26578" w14:textId="77777777" w:rsidR="00EE5860" w:rsidRPr="00441CD0" w:rsidRDefault="00EE5860" w:rsidP="00EE5860">
      <w:pPr>
        <w:pStyle w:val="B1"/>
        <w:rPr>
          <w:lang w:val="en-US"/>
        </w:rPr>
      </w:pPr>
      <w:r w:rsidRPr="00441CD0">
        <w:rPr>
          <w:lang w:val="en-US"/>
        </w:rPr>
        <w:t>-</w:t>
      </w:r>
      <w:r w:rsidRPr="00441CD0">
        <w:rPr>
          <w:lang w:val="en-US"/>
        </w:rPr>
        <w:tab/>
        <w:t xml:space="preserve">a Time Quota, to request the UP function to stop forwarding packets (or only </w:t>
      </w:r>
      <w:r w:rsidRPr="00441CD0">
        <w:rPr>
          <w:rFonts w:eastAsia="Batang"/>
          <w:noProof/>
          <w:lang w:eastAsia="ko-KR"/>
        </w:rPr>
        <w:t xml:space="preserve">allow forwarding of some limited user plane traffic, based on operator policy in the UP function) </w:t>
      </w:r>
      <w:r w:rsidRPr="00441CD0">
        <w:rPr>
          <w:lang w:val="en-US"/>
        </w:rPr>
        <w:t>and, if no Time Threshold is provisioned, to also generate a usage report, when the measured traffic reaches the quota;</w:t>
      </w:r>
    </w:p>
    <w:p w14:paraId="662B9903" w14:textId="77777777" w:rsidR="00EE5860" w:rsidRPr="00441CD0" w:rsidRDefault="00EE5860" w:rsidP="00EE5860">
      <w:pPr>
        <w:pStyle w:val="B1"/>
        <w:rPr>
          <w:lang w:val="en-US"/>
        </w:rPr>
      </w:pPr>
      <w:r w:rsidRPr="00441CD0">
        <w:rPr>
          <w:lang w:val="en-US"/>
        </w:rPr>
        <w:t>-</w:t>
      </w:r>
      <w:r w:rsidRPr="00441CD0">
        <w:rPr>
          <w:lang w:val="en-US"/>
        </w:rPr>
        <w:tab/>
        <w:t xml:space="preserve">a Measurement Information with the "Immediate Start Time Metering" flag set to "1", to request the UP function to start time metering immediately </w:t>
      </w:r>
      <w:bookmarkStart w:id="420" w:name="_Hlk529975043"/>
      <w:r w:rsidRPr="00441CD0">
        <w:rPr>
          <w:lang w:val="en-US"/>
        </w:rPr>
        <w:t>at receiving the flag</w:t>
      </w:r>
      <w:bookmarkEnd w:id="420"/>
      <w:r w:rsidRPr="00441CD0">
        <w:rPr>
          <w:lang w:val="en-US"/>
        </w:rPr>
        <w:t>; otherwise, the UP function shall start time metering when the first packet is received; and/or</w:t>
      </w:r>
    </w:p>
    <w:p w14:paraId="319A01ED" w14:textId="77777777" w:rsidR="00EE5860" w:rsidRPr="00441CD0" w:rsidRDefault="00EE5860" w:rsidP="00EE5860">
      <w:pPr>
        <w:pStyle w:val="B1"/>
        <w:rPr>
          <w:lang w:val="x-none" w:eastAsia="zh-CN"/>
        </w:rPr>
      </w:pPr>
      <w:r w:rsidRPr="00441CD0">
        <w:rPr>
          <w:lang w:val="en-US"/>
        </w:rPr>
        <w:lastRenderedPageBreak/>
        <w:t>-</w:t>
      </w:r>
      <w:r w:rsidRPr="00441CD0">
        <w:rPr>
          <w:lang w:val="en-US"/>
        </w:rPr>
        <w:tab/>
        <w:t xml:space="preserve">an Inactivity Detection Time, to request the UP function to suspend the time measurement when no packets are received during the provisioned Inactivity Detection Time. The time measurement shall then be resumed by the UP function when subsequent traffic is received. </w:t>
      </w:r>
      <w:r w:rsidRPr="00441CD0">
        <w:rPr>
          <w:lang w:eastAsia="zh-CN"/>
        </w:rPr>
        <w:t xml:space="preserve">If an Inactivity Detection Time value of zero is provided, or if no Inactivity Detection Time has been provided by the CP function, the time measurement shall be performed continuously until a new non-zero Inactivity Detection Time is received or the time-based usage measurement is stopped. See Figure </w:t>
      </w:r>
      <w:r w:rsidRPr="00441CD0">
        <w:rPr>
          <w:lang w:val="en-US"/>
        </w:rPr>
        <w:t>5.2</w:t>
      </w:r>
      <w:r w:rsidRPr="00441CD0">
        <w:t>.2.2-</w:t>
      </w:r>
      <w:r w:rsidRPr="00441CD0">
        <w:rPr>
          <w:lang w:val="de-DE"/>
        </w:rPr>
        <w:t>1</w:t>
      </w:r>
      <w:r w:rsidRPr="00441CD0">
        <w:rPr>
          <w:lang w:eastAsia="zh-CN"/>
        </w:rPr>
        <w:t>:</w:t>
      </w:r>
    </w:p>
    <w:p w14:paraId="7C48A1E8" w14:textId="77777777" w:rsidR="00EE5860" w:rsidRPr="00441CD0" w:rsidRDefault="00EE5860" w:rsidP="00EE5860">
      <w:pPr>
        <w:pStyle w:val="TH"/>
      </w:pPr>
      <w:r w:rsidRPr="00441CD0">
        <w:rPr>
          <w:lang w:val="x-none"/>
        </w:rPr>
        <w:object w:dxaOrig="7830" w:dyaOrig="2895" w14:anchorId="5FCC9A0C">
          <v:shape id="_x0000_i1030" type="#_x0000_t75" style="width:390.5pt;height:145.5pt" o:ole="">
            <v:imagedata r:id="rId17" o:title=""/>
          </v:shape>
          <o:OLEObject Type="Embed" ProgID="VisioViewer.Viewer.1" ShapeID="_x0000_i1030" DrawAspect="Content" ObjectID="_1771588909" r:id="rId18"/>
        </w:object>
      </w:r>
    </w:p>
    <w:p w14:paraId="0978460F" w14:textId="77777777" w:rsidR="00EE5860" w:rsidRPr="00441CD0" w:rsidRDefault="00EE5860" w:rsidP="00EE5860">
      <w:pPr>
        <w:pStyle w:val="TF"/>
        <w:rPr>
          <w:lang w:val="en-US"/>
        </w:rPr>
      </w:pPr>
      <w:r w:rsidRPr="00441CD0">
        <w:t xml:space="preserve">Figure </w:t>
      </w:r>
      <w:r w:rsidRPr="00441CD0">
        <w:rPr>
          <w:lang w:val="en-US"/>
        </w:rPr>
        <w:t>5.2</w:t>
      </w:r>
      <w:r w:rsidRPr="00441CD0">
        <w:t>.2.2-1: IDT based charging</w:t>
      </w:r>
    </w:p>
    <w:p w14:paraId="66245BD4" w14:textId="77777777" w:rsidR="00EE5860" w:rsidRPr="00441CD0" w:rsidRDefault="00EE5860" w:rsidP="00EE5860">
      <w:pPr>
        <w:pStyle w:val="NO"/>
        <w:rPr>
          <w:lang w:val="x-none" w:eastAsia="zh-CN"/>
        </w:rPr>
      </w:pPr>
      <w:r w:rsidRPr="00441CD0">
        <w:rPr>
          <w:lang w:eastAsia="zh-CN"/>
        </w:rPr>
        <w:t>NOTE 2:</w:t>
      </w:r>
      <w:r w:rsidRPr="00441CD0">
        <w:rPr>
          <w:lang w:eastAsia="zh-CN"/>
        </w:rPr>
        <w:tab/>
        <w:t>The Inactivity Detection Time can be set to the Quota Consumption Timer if received. The Inactivity Detection Time is not used to control when the time metering starts.</w:t>
      </w:r>
    </w:p>
    <w:p w14:paraId="1BE3BE91" w14:textId="3863472B" w:rsidR="00EE5860" w:rsidRPr="00441CD0" w:rsidRDefault="00EE5860" w:rsidP="00EE5860">
      <w:pPr>
        <w:pStyle w:val="B1"/>
        <w:rPr>
          <w:lang w:eastAsia="de-DE"/>
        </w:rPr>
      </w:pPr>
      <w:r w:rsidRPr="00441CD0">
        <w:rPr>
          <w:lang w:eastAsia="zh-CN"/>
        </w:rPr>
        <w:t>-</w:t>
      </w:r>
      <w:r w:rsidRPr="00441CD0">
        <w:rPr>
          <w:lang w:eastAsia="zh-CN"/>
        </w:rPr>
        <w:tab/>
        <w:t xml:space="preserve">For EPC, a Time Quota Mechanism, including a </w:t>
      </w:r>
      <w:r w:rsidRPr="00441CD0">
        <w:rPr>
          <w:noProof/>
        </w:rPr>
        <w:t>Base Time Interval</w:t>
      </w:r>
      <w:r w:rsidRPr="00441CD0">
        <w:rPr>
          <w:lang w:eastAsia="zh-CN"/>
        </w:rPr>
        <w:t xml:space="preserve"> Type, which is either Continuous Time Period (CTP) or Discrete Time Period (DTP), and a Base Time Interval (BTI), to the UP function. See </w:t>
      </w:r>
      <w:r w:rsidR="00415C19" w:rsidRPr="00441CD0">
        <w:rPr>
          <w:lang w:eastAsia="zh-CN"/>
        </w:rPr>
        <w:t>clause</w:t>
      </w:r>
      <w:r w:rsidR="00415C19">
        <w:rPr>
          <w:lang w:eastAsia="zh-CN"/>
        </w:rPr>
        <w:t> </w:t>
      </w:r>
      <w:r w:rsidR="00415C19" w:rsidRPr="00441CD0">
        <w:rPr>
          <w:lang w:eastAsia="zh-CN"/>
        </w:rPr>
        <w:t>6</w:t>
      </w:r>
      <w:r w:rsidRPr="00441CD0">
        <w:rPr>
          <w:lang w:eastAsia="zh-CN"/>
        </w:rPr>
        <w:t>.5.7 in 3GPP TS 32.299</w:t>
      </w:r>
      <w:r>
        <w:rPr>
          <w:lang w:eastAsia="zh-CN"/>
        </w:rPr>
        <w:t> </w:t>
      </w:r>
      <w:r w:rsidRPr="00441CD0">
        <w:rPr>
          <w:lang w:eastAsia="zh-CN"/>
        </w:rPr>
        <w:t>[18]</w:t>
      </w:r>
      <w:r w:rsidRPr="00441CD0">
        <w:rPr>
          <w:lang w:eastAsia="de-DE"/>
        </w:rPr>
        <w:t>.</w:t>
      </w:r>
    </w:p>
    <w:p w14:paraId="0B127F65" w14:textId="77777777" w:rsidR="00EE5860" w:rsidRPr="00441CD0" w:rsidRDefault="00EE5860" w:rsidP="00EE5860">
      <w:pPr>
        <w:pStyle w:val="B1"/>
        <w:rPr>
          <w:lang w:eastAsia="zh-CN"/>
        </w:rPr>
      </w:pPr>
      <w:r w:rsidRPr="00441CD0">
        <w:rPr>
          <w:lang w:eastAsia="zh-CN"/>
        </w:rPr>
        <w:t>-</w:t>
      </w:r>
      <w:r w:rsidRPr="00441CD0">
        <w:rPr>
          <w:lang w:eastAsia="zh-CN"/>
        </w:rPr>
        <w:tab/>
        <w:t xml:space="preserve">For CTP (Continuous Time Period), the time measurement starts from the time that traffic has occurred up to the first Base Time Interval (BTI) which contains no traffic. The time measurement shall include the last Base Time Interval, i.e. the one which contained no traffic. The time measurement resumes by the UP function when subsequent traffic is received. See Figure </w:t>
      </w:r>
      <w:r w:rsidRPr="00441CD0">
        <w:rPr>
          <w:lang w:val="en-US"/>
        </w:rPr>
        <w:t>5.2.2.2-2</w:t>
      </w:r>
      <w:r w:rsidRPr="00441CD0">
        <w:rPr>
          <w:lang w:eastAsia="zh-CN"/>
        </w:rPr>
        <w:t>:</w:t>
      </w:r>
    </w:p>
    <w:p w14:paraId="5FADFA70" w14:textId="77777777" w:rsidR="00EE5860" w:rsidRPr="00441CD0" w:rsidRDefault="00EE5860" w:rsidP="00EE5860">
      <w:pPr>
        <w:pStyle w:val="TH"/>
      </w:pPr>
      <w:r w:rsidRPr="00441CD0">
        <w:rPr>
          <w:lang w:val="x-none"/>
        </w:rPr>
        <w:object w:dxaOrig="7935" w:dyaOrig="3300" w14:anchorId="473EB3D9">
          <v:shape id="_x0000_i1031" type="#_x0000_t75" style="width:398pt;height:165pt" o:ole="">
            <v:imagedata r:id="rId19" o:title=""/>
          </v:shape>
          <o:OLEObject Type="Embed" ProgID="VisioViewer.Viewer.1" ShapeID="_x0000_i1031" DrawAspect="Content" ObjectID="_1771588910" r:id="rId20"/>
        </w:object>
      </w:r>
    </w:p>
    <w:p w14:paraId="306D9618" w14:textId="77777777" w:rsidR="00EE5860" w:rsidRPr="00441CD0" w:rsidRDefault="00EE5860" w:rsidP="00EE5860">
      <w:pPr>
        <w:pStyle w:val="TF"/>
        <w:rPr>
          <w:lang w:eastAsia="zh-CN"/>
        </w:rPr>
      </w:pPr>
      <w:r w:rsidRPr="00441CD0">
        <w:t xml:space="preserve">Figure </w:t>
      </w:r>
      <w:r w:rsidRPr="00441CD0">
        <w:rPr>
          <w:lang w:val="en-US"/>
        </w:rPr>
        <w:t>5.2.2.2-2</w:t>
      </w:r>
      <w:r w:rsidRPr="00441CD0">
        <w:t>: CTP based charging</w:t>
      </w:r>
    </w:p>
    <w:p w14:paraId="7723F6C6" w14:textId="77777777" w:rsidR="00EE5860" w:rsidRPr="00441CD0" w:rsidRDefault="00EE5860" w:rsidP="00EE5860">
      <w:pPr>
        <w:pStyle w:val="B2"/>
        <w:rPr>
          <w:lang w:eastAsia="zh-CN"/>
        </w:rPr>
      </w:pPr>
      <w:r w:rsidRPr="00441CD0">
        <w:rPr>
          <w:lang w:eastAsia="zh-CN"/>
        </w:rPr>
        <w:t>-</w:t>
      </w:r>
      <w:r w:rsidRPr="00441CD0">
        <w:rPr>
          <w:lang w:eastAsia="zh-CN"/>
        </w:rPr>
        <w:tab/>
        <w:t xml:space="preserve">For DTP (Descrete Time Period), the time measurement starts from the time that traffic has occurred up to the Base Time Interval end. The time measurement shall be resumed by the UP function when subsequent traffic is received. See Figure </w:t>
      </w:r>
      <w:r w:rsidRPr="00441CD0">
        <w:rPr>
          <w:lang w:val="en-US"/>
        </w:rPr>
        <w:t>5.2.2.2-3</w:t>
      </w:r>
      <w:r w:rsidRPr="00441CD0">
        <w:rPr>
          <w:lang w:eastAsia="zh-CN"/>
        </w:rPr>
        <w:t>:</w:t>
      </w:r>
    </w:p>
    <w:p w14:paraId="39BF04E3" w14:textId="77777777" w:rsidR="00EE5860" w:rsidRPr="00441CD0" w:rsidRDefault="00EE5860" w:rsidP="00EE5860">
      <w:pPr>
        <w:pStyle w:val="TH"/>
      </w:pPr>
      <w:r w:rsidRPr="00441CD0">
        <w:rPr>
          <w:lang w:val="x-none"/>
        </w:rPr>
        <w:object w:dxaOrig="7935" w:dyaOrig="3360" w14:anchorId="4B865E7A">
          <v:shape id="_x0000_i1032" type="#_x0000_t75" style="width:398pt;height:168pt" o:ole="">
            <v:imagedata r:id="rId21" o:title=""/>
          </v:shape>
          <o:OLEObject Type="Embed" ProgID="VisioViewer.Viewer.1" ShapeID="_x0000_i1032" DrawAspect="Content" ObjectID="_1771588911" r:id="rId22"/>
        </w:object>
      </w:r>
    </w:p>
    <w:p w14:paraId="702B5526" w14:textId="77777777" w:rsidR="00EE5860" w:rsidRPr="00441CD0" w:rsidRDefault="00EE5860" w:rsidP="00EE5860">
      <w:pPr>
        <w:pStyle w:val="TF"/>
        <w:rPr>
          <w:lang w:eastAsia="zh-CN"/>
        </w:rPr>
      </w:pPr>
      <w:r w:rsidRPr="00441CD0">
        <w:t xml:space="preserve">Figure </w:t>
      </w:r>
      <w:r w:rsidRPr="00441CD0">
        <w:rPr>
          <w:lang w:val="en-US"/>
        </w:rPr>
        <w:t>5.2.2.2-3</w:t>
      </w:r>
      <w:r w:rsidRPr="00441CD0">
        <w:t>: DTP based charging</w:t>
      </w:r>
    </w:p>
    <w:p w14:paraId="496E8718" w14:textId="77777777" w:rsidR="00EE5860" w:rsidRPr="00441CD0" w:rsidRDefault="00EE5860" w:rsidP="00EE5860">
      <w:pPr>
        <w:rPr>
          <w:rFonts w:eastAsia="Batang"/>
        </w:rPr>
      </w:pPr>
      <w:r w:rsidRPr="00441CD0">
        <w:t xml:space="preserve">When </w:t>
      </w:r>
      <w:r w:rsidRPr="00441CD0">
        <w:rPr>
          <w:lang w:val="en-US"/>
        </w:rPr>
        <w:t>the time-based measurement method</w:t>
      </w:r>
      <w:r w:rsidRPr="00441CD0">
        <w:t xml:space="preserve"> applies, and when the Envelope Reporting is required for EPC, the CP function shall request the UP function to report the usage by setting the reporting trigger to Envelope Closure in addition to other Reporting Trigger(s), in the Reporting Triggers IE. The CP function may indicate the UP function to report for just time, time and volume, time and events, or time and volume and number of events by setting Measurement Method accordingly. The CP function may set the Reduced Application Detection Information flag in the Measurement Information of the URR, when requesting the detection of start and stop of an application solely for the purpose of envelope reporting for EPC.</w:t>
      </w:r>
    </w:p>
    <w:p w14:paraId="304179F6" w14:textId="77777777" w:rsidR="00EE5860" w:rsidRPr="00441CD0" w:rsidRDefault="00EE5860" w:rsidP="00EE5860">
      <w:pPr>
        <w:rPr>
          <w:rFonts w:eastAsia="Batang"/>
          <w:noProof/>
          <w:lang w:eastAsia="ko-KR"/>
        </w:rPr>
      </w:pPr>
      <w:r w:rsidRPr="00441CD0">
        <w:rPr>
          <w:rFonts w:eastAsia="Batang"/>
          <w:noProof/>
          <w:lang w:eastAsia="ko-KR"/>
        </w:rPr>
        <w:t>The CP function may provision a Volume Threshold</w:t>
      </w:r>
      <w:r>
        <w:rPr>
          <w:rFonts w:eastAsia="Batang"/>
          <w:noProof/>
          <w:lang w:eastAsia="ko-KR"/>
        </w:rPr>
        <w:t xml:space="preserve"> IE</w:t>
      </w:r>
      <w:r w:rsidRPr="00441CD0">
        <w:rPr>
          <w:rFonts w:eastAsia="Batang"/>
          <w:noProof/>
          <w:lang w:eastAsia="ko-KR"/>
        </w:rPr>
        <w:t>, a Volume Quota</w:t>
      </w:r>
      <w:r>
        <w:rPr>
          <w:rFonts w:eastAsia="Batang"/>
          <w:noProof/>
          <w:lang w:eastAsia="ko-KR"/>
        </w:rPr>
        <w:t xml:space="preserve"> IE</w:t>
      </w:r>
      <w:r w:rsidRPr="00441CD0">
        <w:rPr>
          <w:rFonts w:eastAsia="Batang"/>
          <w:noProof/>
          <w:lang w:eastAsia="ko-KR"/>
        </w:rPr>
        <w:t>, or both (and/or respectively a Time</w:t>
      </w:r>
      <w:r>
        <w:rPr>
          <w:rFonts w:eastAsia="Batang"/>
          <w:noProof/>
          <w:lang w:eastAsia="ko-KR"/>
        </w:rPr>
        <w:t>/Event</w:t>
      </w:r>
      <w:r w:rsidRPr="00441CD0">
        <w:rPr>
          <w:rFonts w:eastAsia="Batang"/>
          <w:noProof/>
          <w:lang w:eastAsia="ko-KR"/>
        </w:rPr>
        <w:t xml:space="preserve"> Threshold</w:t>
      </w:r>
      <w:r>
        <w:rPr>
          <w:rFonts w:eastAsia="Batang"/>
          <w:noProof/>
          <w:lang w:eastAsia="ko-KR"/>
        </w:rPr>
        <w:t xml:space="preserve"> IE</w:t>
      </w:r>
      <w:r w:rsidRPr="00441CD0">
        <w:rPr>
          <w:rFonts w:eastAsia="Batang"/>
          <w:noProof/>
          <w:lang w:eastAsia="ko-KR"/>
        </w:rPr>
        <w:t>, a Time</w:t>
      </w:r>
      <w:r>
        <w:rPr>
          <w:rFonts w:eastAsia="Batang"/>
          <w:noProof/>
          <w:lang w:eastAsia="ko-KR"/>
        </w:rPr>
        <w:t>/Event</w:t>
      </w:r>
      <w:r w:rsidRPr="00441CD0">
        <w:rPr>
          <w:rFonts w:eastAsia="Batang"/>
          <w:noProof/>
          <w:lang w:eastAsia="ko-KR"/>
        </w:rPr>
        <w:t xml:space="preserve"> Quota</w:t>
      </w:r>
      <w:r>
        <w:rPr>
          <w:rFonts w:eastAsia="Batang"/>
          <w:noProof/>
          <w:lang w:eastAsia="ko-KR"/>
        </w:rPr>
        <w:t xml:space="preserve"> IE</w:t>
      </w:r>
      <w:r w:rsidRPr="00441CD0">
        <w:rPr>
          <w:rFonts w:eastAsia="Batang"/>
          <w:noProof/>
          <w:lang w:eastAsia="ko-KR"/>
        </w:rPr>
        <w:t>, or both).</w:t>
      </w:r>
      <w:r>
        <w:rPr>
          <w:rFonts w:eastAsia="Batang"/>
          <w:noProof/>
          <w:lang w:eastAsia="ko-KR"/>
        </w:rPr>
        <w:t xml:space="preserve"> </w:t>
      </w:r>
      <w:bookmarkStart w:id="421" w:name="_Hlk42698906"/>
      <w:r w:rsidRPr="00222063">
        <w:rPr>
          <w:rFonts w:eastAsia="Batang"/>
          <w:noProof/>
          <w:lang w:eastAsia="ko-KR"/>
        </w:rPr>
        <w:t>In such a case, the CP function may set the reporting trigger for threshold (VOLTH/TIMTH/EVETH) and/or the reporting trigger for quota (VOLQU/TIMQU/EVEQU)) in the Reporting Triggers IE.</w:t>
      </w:r>
      <w:bookmarkEnd w:id="421"/>
    </w:p>
    <w:p w14:paraId="5AF0AED4" w14:textId="77777777" w:rsidR="00EE5860" w:rsidRDefault="00EE5860" w:rsidP="00EE5860">
      <w:pPr>
        <w:rPr>
          <w:rFonts w:eastAsia="Batang"/>
          <w:noProof/>
          <w:lang w:eastAsia="ko-KR"/>
        </w:rPr>
      </w:pPr>
      <w:r w:rsidRPr="00441CD0">
        <w:rPr>
          <w:rFonts w:eastAsia="Batang"/>
          <w:noProof/>
          <w:lang w:eastAsia="ko-KR"/>
        </w:rPr>
        <w:t>When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only </w:t>
      </w:r>
      <w:r w:rsidRPr="00222063">
        <w:rPr>
          <w:rFonts w:eastAsia="Batang"/>
          <w:noProof/>
          <w:lang w:eastAsia="ko-KR"/>
        </w:rPr>
        <w:t>the reporting trigger for threshold (VOLTH/TIMTH/EVETH) is set</w:t>
      </w:r>
      <w:r w:rsidRPr="00441CD0">
        <w:rPr>
          <w:rFonts w:eastAsia="Batang"/>
          <w:noProof/>
          <w:lang w:eastAsia="ko-KR"/>
        </w:rPr>
        <w:t>, the UP function shall send a usage report only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w:t>
      </w:r>
      <w:r w:rsidRPr="00441CD0">
        <w:rPr>
          <w:rFonts w:eastAsia="Batang"/>
          <w:noProof/>
          <w:lang w:eastAsia="ko-KR"/>
        </w:rPr>
        <w:t xml:space="preserve"> </w:t>
      </w:r>
      <w:r>
        <w:rPr>
          <w:rFonts w:eastAsia="Batang"/>
          <w:noProof/>
          <w:lang w:eastAsia="ko-KR"/>
        </w:rPr>
        <w:t>W</w:t>
      </w:r>
      <w:r w:rsidRPr="00441CD0">
        <w:rPr>
          <w:rFonts w:eastAsia="Batang"/>
          <w:noProof/>
          <w:lang w:eastAsia="ko-KR"/>
        </w:rPr>
        <w:t>hen subsequently reaching the Volume (or Time</w:t>
      </w:r>
      <w:r>
        <w:rPr>
          <w:rFonts w:eastAsia="Batang"/>
          <w:noProof/>
          <w:lang w:eastAsia="ko-KR"/>
        </w:rPr>
        <w:t xml:space="preserve"> or Event</w:t>
      </w:r>
      <w:r w:rsidRPr="00441CD0">
        <w:rPr>
          <w:rFonts w:eastAsia="Batang"/>
          <w:noProof/>
          <w:lang w:eastAsia="ko-KR"/>
        </w:rPr>
        <w:t xml:space="preserve">) Quota, the UP function shall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new usage report to the CP function.</w:t>
      </w:r>
    </w:p>
    <w:p w14:paraId="5E6FDA66" w14:textId="77777777" w:rsidR="00EE5860" w:rsidRDefault="00EE5860" w:rsidP="00EE5860">
      <w:pPr>
        <w:rPr>
          <w:rFonts w:eastAsia="Batang"/>
          <w:noProof/>
          <w:lang w:eastAsia="ko-KR"/>
        </w:rPr>
      </w:pPr>
      <w:r>
        <w:rPr>
          <w:rFonts w:eastAsia="Batang"/>
          <w:noProof/>
          <w:lang w:eastAsia="ko-KR"/>
        </w:rPr>
        <w:t>If</w:t>
      </w:r>
      <w:r w:rsidRPr="00441CD0">
        <w:rPr>
          <w:rFonts w:eastAsia="Batang"/>
          <w:noProof/>
          <w:lang w:eastAsia="ko-KR"/>
        </w:rPr>
        <w:t xml:space="preserve"> both a Volume (or Time</w:t>
      </w:r>
      <w:r>
        <w:rPr>
          <w:rFonts w:eastAsia="Batang"/>
          <w:noProof/>
          <w:lang w:eastAsia="ko-KR"/>
        </w:rPr>
        <w:t xml:space="preserve"> or Event</w:t>
      </w:r>
      <w:r w:rsidRPr="00441CD0">
        <w:rPr>
          <w:rFonts w:eastAsia="Batang"/>
          <w:noProof/>
          <w:lang w:eastAsia="ko-KR"/>
        </w:rPr>
        <w:t xml:space="preserve">) Threshold </w:t>
      </w:r>
      <w:r>
        <w:rPr>
          <w:rFonts w:eastAsia="Batang"/>
          <w:noProof/>
          <w:lang w:eastAsia="ko-KR"/>
        </w:rPr>
        <w:t xml:space="preserve">IE </w:t>
      </w:r>
      <w:r w:rsidRPr="00441CD0">
        <w:rPr>
          <w:rFonts w:eastAsia="Batang"/>
          <w:noProof/>
          <w:lang w:eastAsia="ko-KR"/>
        </w:rPr>
        <w:t>and a Volume (or Time</w:t>
      </w:r>
      <w:r>
        <w:rPr>
          <w:rFonts w:eastAsia="Batang"/>
          <w:noProof/>
          <w:lang w:eastAsia="ko-KR"/>
        </w:rPr>
        <w:t xml:space="preserve"> or Event</w:t>
      </w:r>
      <w:r w:rsidRPr="00441CD0">
        <w:rPr>
          <w:rFonts w:eastAsia="Batang"/>
          <w:noProof/>
          <w:lang w:eastAsia="ko-KR"/>
        </w:rPr>
        <w:t>) Quota</w:t>
      </w:r>
      <w:r>
        <w:rPr>
          <w:rFonts w:eastAsia="Batang"/>
          <w:noProof/>
          <w:lang w:eastAsia="ko-KR"/>
        </w:rPr>
        <w:t xml:space="preserve"> IE</w:t>
      </w:r>
      <w:r w:rsidRPr="00441CD0">
        <w:rPr>
          <w:rFonts w:eastAsia="Batang"/>
          <w:noProof/>
          <w:lang w:eastAsia="ko-KR"/>
        </w:rPr>
        <w:t xml:space="preserve"> are provisioned</w:t>
      </w:r>
      <w:r>
        <w:rPr>
          <w:rFonts w:eastAsia="Batang"/>
          <w:noProof/>
          <w:lang w:eastAsia="ko-KR"/>
        </w:rPr>
        <w:t xml:space="preserve"> and both of the respective Threshold and Quota reporting triggers are set</w:t>
      </w:r>
      <w:r w:rsidRPr="00441CD0">
        <w:rPr>
          <w:rFonts w:eastAsia="Batang"/>
          <w:noProof/>
          <w:lang w:eastAsia="ko-KR"/>
        </w:rPr>
        <w:t>, the UP function shall send a usage report when reaching the Volume (or Time</w:t>
      </w:r>
      <w:r>
        <w:rPr>
          <w:rFonts w:eastAsia="Batang"/>
          <w:noProof/>
          <w:lang w:eastAsia="ko-KR"/>
        </w:rPr>
        <w:t xml:space="preserve"> or Event</w:t>
      </w:r>
      <w:r w:rsidRPr="00441CD0">
        <w:rPr>
          <w:rFonts w:eastAsia="Batang"/>
          <w:noProof/>
          <w:lang w:eastAsia="ko-KR"/>
        </w:rPr>
        <w:t>) Threshold</w:t>
      </w:r>
      <w:r>
        <w:rPr>
          <w:rFonts w:eastAsia="Batang"/>
          <w:noProof/>
          <w:lang w:eastAsia="ko-KR"/>
        </w:rPr>
        <w:t xml:space="preserve"> and also later on w</w:t>
      </w:r>
      <w:r w:rsidRPr="00441CD0">
        <w:rPr>
          <w:rFonts w:eastAsia="Batang"/>
          <w:noProof/>
          <w:lang w:eastAsia="ko-KR"/>
        </w:rPr>
        <w:t>hen subsequently reaching the Volume (or Time</w:t>
      </w:r>
      <w:r>
        <w:rPr>
          <w:rFonts w:eastAsia="Batang"/>
          <w:noProof/>
          <w:lang w:eastAsia="ko-KR"/>
        </w:rPr>
        <w:t xml:space="preserve"> or Event) Quota.</w:t>
      </w:r>
    </w:p>
    <w:p w14:paraId="041A5DAA" w14:textId="77777777" w:rsidR="00EE5860" w:rsidRDefault="00EE5860" w:rsidP="00EE5860">
      <w:pPr>
        <w:pStyle w:val="NO"/>
        <w:rPr>
          <w:noProof/>
          <w:lang w:eastAsia="ko-KR"/>
        </w:rPr>
      </w:pPr>
      <w:r>
        <w:rPr>
          <w:noProof/>
          <w:lang w:eastAsia="ko-KR"/>
        </w:rPr>
        <w:t>NOTE 3</w:t>
      </w:r>
      <w:r w:rsidRPr="00441CD0">
        <w:rPr>
          <w:noProof/>
          <w:lang w:eastAsia="ko-KR"/>
        </w:rPr>
        <w:t>:</w:t>
      </w:r>
      <w:r w:rsidRPr="00441CD0">
        <w:rPr>
          <w:noProof/>
          <w:lang w:eastAsia="ko-KR"/>
        </w:rPr>
        <w:tab/>
      </w:r>
      <w:r w:rsidRPr="00222063">
        <w:rPr>
          <w:noProof/>
          <w:lang w:eastAsia="ko-KR"/>
        </w:rPr>
        <w:t>A UP</w:t>
      </w:r>
      <w:r>
        <w:rPr>
          <w:noProof/>
          <w:lang w:eastAsia="ko-KR"/>
        </w:rPr>
        <w:t xml:space="preserve"> </w:t>
      </w:r>
      <w:r w:rsidRPr="00222063">
        <w:rPr>
          <w:noProof/>
          <w:lang w:eastAsia="ko-KR"/>
        </w:rPr>
        <w:t>F</w:t>
      </w:r>
      <w:r>
        <w:rPr>
          <w:noProof/>
          <w:lang w:eastAsia="ko-KR"/>
        </w:rPr>
        <w:t>unction</w:t>
      </w:r>
      <w:r w:rsidRPr="00222063">
        <w:rPr>
          <w:noProof/>
          <w:lang w:eastAsia="ko-KR"/>
        </w:rPr>
        <w:t xml:space="preserve"> complying with </w:t>
      </w:r>
      <w:r w:rsidRPr="009B377C">
        <w:rPr>
          <w:noProof/>
          <w:lang w:eastAsia="ko-KR"/>
        </w:rPr>
        <w:t>Release 14 or Release 15</w:t>
      </w:r>
      <w:r w:rsidRPr="00222063">
        <w:rPr>
          <w:noProof/>
          <w:lang w:eastAsia="ko-KR"/>
        </w:rPr>
        <w:t xml:space="preserve"> of the specification only send</w:t>
      </w:r>
      <w:r>
        <w:rPr>
          <w:noProof/>
          <w:lang w:eastAsia="ko-KR"/>
        </w:rPr>
        <w:t>s</w:t>
      </w:r>
      <w:r w:rsidRPr="00222063">
        <w:rPr>
          <w:noProof/>
          <w:lang w:eastAsia="ko-KR"/>
        </w:rPr>
        <w:t xml:space="preserve"> one usage report when the threshold is reached, even if both reporting triggers (for the threshold and the quota) are set.</w:t>
      </w:r>
    </w:p>
    <w:p w14:paraId="0287F7BC" w14:textId="77777777" w:rsidR="00EE5860" w:rsidRPr="00441CD0" w:rsidRDefault="00EE5860" w:rsidP="00EE5860">
      <w:pPr>
        <w:pStyle w:val="NO"/>
        <w:rPr>
          <w:lang w:val="en-US"/>
        </w:rPr>
      </w:pPr>
      <w:r>
        <w:rPr>
          <w:noProof/>
          <w:lang w:eastAsia="ko-KR"/>
        </w:rPr>
        <w:t>NOTE 4:</w:t>
      </w:r>
      <w:r>
        <w:rPr>
          <w:noProof/>
          <w:lang w:eastAsia="ko-KR"/>
        </w:rPr>
        <w:tab/>
      </w:r>
      <w:r w:rsidRPr="00D83EBF">
        <w:rPr>
          <w:noProof/>
          <w:lang w:eastAsia="ko-KR"/>
        </w:rPr>
        <w:t>After sending a usage report on reaching a threshold, the UP function typically gets a new quota before the earlier provisioned quota exhausts. This implies that the UP function typically sends a quota report when reaching the final quota.</w:t>
      </w:r>
    </w:p>
    <w:p w14:paraId="3537AAE2"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5</w:t>
      </w:r>
      <w:r w:rsidRPr="00441CD0">
        <w:rPr>
          <w:rFonts w:eastAsia="Batang"/>
          <w:noProof/>
          <w:lang w:eastAsia="ko-KR"/>
        </w:rPr>
        <w:t>:</w:t>
      </w:r>
      <w:r w:rsidRPr="00441CD0">
        <w:rPr>
          <w:rFonts w:eastAsia="Batang"/>
          <w:noProof/>
          <w:lang w:eastAsia="ko-KR"/>
        </w:rPr>
        <w:tab/>
        <w:t xml:space="preserve">For online charging, the Volume Threshold (or Time Threshold) can be set in a PGW-U or TDF-U to the value of the granted volume (or time) quota minus the volume (or time) quota threshold, such as to get a usage report from the UP function when the </w:t>
      </w:r>
      <w:r w:rsidRPr="00441CD0">
        <w:t>volume (or time) based credit falls below the remaining quota thresholds provided by the OCS.</w:t>
      </w:r>
    </w:p>
    <w:p w14:paraId="33A373CD" w14:textId="0C31276C" w:rsidR="00EE5860" w:rsidRPr="00441CD0" w:rsidRDefault="00EE5860" w:rsidP="00EE5860">
      <w:pPr>
        <w:pStyle w:val="NO"/>
        <w:rPr>
          <w:rFonts w:eastAsia="Batang"/>
          <w:noProof/>
          <w:lang w:eastAsia="ko-KR"/>
        </w:rPr>
      </w:pPr>
      <w:r w:rsidRPr="00441CD0">
        <w:rPr>
          <w:rFonts w:eastAsia="Batang"/>
          <w:noProof/>
          <w:lang w:eastAsia="ko-KR"/>
        </w:rPr>
        <w:t xml:space="preserve">NOTE </w:t>
      </w:r>
      <w:r>
        <w:rPr>
          <w:rFonts w:eastAsia="Batang"/>
          <w:noProof/>
          <w:lang w:eastAsia="ko-KR"/>
        </w:rPr>
        <w:t>6</w:t>
      </w:r>
      <w:r w:rsidRPr="00441CD0">
        <w:rPr>
          <w:rFonts w:eastAsia="Batang"/>
          <w:noProof/>
          <w:lang w:eastAsia="ko-KR"/>
        </w:rPr>
        <w:t>:</w:t>
      </w:r>
      <w:r w:rsidRPr="00441CD0">
        <w:rPr>
          <w:rFonts w:eastAsia="Batang"/>
          <w:noProof/>
          <w:lang w:eastAsia="ko-KR"/>
        </w:rPr>
        <w:tab/>
        <w:t>The Volume Quota or Time Quota can be armed in a PGW-U or TDF-U for online charging to enable the traffic to be forwarded up to an intermediate or final quotas granted by the OCS. The CP function can provision both a Volume (or Time) Threshold and a Volume (or Time) Threshold to request the UP function to:</w:t>
      </w:r>
      <w:r w:rsidRPr="00441CD0">
        <w:rPr>
          <w:rFonts w:eastAsia="Batang"/>
          <w:noProof/>
          <w:lang w:eastAsia="ko-KR"/>
        </w:rPr>
        <w:br/>
        <w:t>-</w:t>
      </w:r>
      <w:r w:rsidRPr="00441CD0">
        <w:rPr>
          <w:rFonts w:eastAsia="Batang"/>
          <w:noProof/>
          <w:lang w:eastAsia="ko-KR"/>
        </w:rPr>
        <w:tab/>
        <w:t>send a usage report when the consumed resources reach the volume (or time) usage threshold provided by the OCS, and</w:t>
      </w:r>
      <w:r w:rsidRPr="00441CD0">
        <w:rPr>
          <w:rFonts w:eastAsia="Batang"/>
          <w:noProof/>
          <w:lang w:eastAsia="ko-KR"/>
        </w:rPr>
        <w:br/>
        <w:t>-</w:t>
      </w:r>
      <w:r w:rsidRPr="00441CD0">
        <w:rPr>
          <w:rFonts w:eastAsia="Batang"/>
          <w:noProof/>
          <w:lang w:eastAsia="ko-KR"/>
        </w:rPr>
        <w:tab/>
        <w:t xml:space="preserve">to stop forwarding packets </w:t>
      </w:r>
      <w:r w:rsidRPr="00441CD0">
        <w:rPr>
          <w:lang w:val="en-US"/>
        </w:rPr>
        <w:t xml:space="preserve">(or only </w:t>
      </w:r>
      <w:r w:rsidRPr="00441CD0">
        <w:rPr>
          <w:rFonts w:eastAsia="Batang"/>
          <w:noProof/>
          <w:lang w:eastAsia="ko-KR"/>
        </w:rPr>
        <w:t>allow forwarding of some limited user plane traffic, based on operator policy in the UP function), without sending a second usage report, when the granted volume (or time) quota is exhausted.</w:t>
      </w:r>
    </w:p>
    <w:p w14:paraId="209E45D5" w14:textId="77777777" w:rsidR="00EE5860" w:rsidRPr="00441CD0" w:rsidRDefault="00EE5860" w:rsidP="00EE5860">
      <w:pPr>
        <w:rPr>
          <w:lang w:val="en-US"/>
        </w:rPr>
      </w:pPr>
      <w:r w:rsidRPr="00441CD0">
        <w:rPr>
          <w:lang w:val="en-US"/>
        </w:rPr>
        <w:lastRenderedPageBreak/>
        <w:t>For event based measurement method, the CP function may provision:</w:t>
      </w:r>
    </w:p>
    <w:p w14:paraId="72E9C55B" w14:textId="77777777" w:rsidR="00EE5860" w:rsidRPr="00441CD0" w:rsidRDefault="00EE5860" w:rsidP="00EE5860">
      <w:pPr>
        <w:pStyle w:val="B1"/>
      </w:pPr>
      <w:r w:rsidRPr="00441CD0">
        <w:t>-</w:t>
      </w:r>
      <w:r w:rsidRPr="00441CD0">
        <w:tab/>
        <w:t>the Event Threshold IE, to request the UP function to generate a usage report when the number of events reaches the event threshold;</w:t>
      </w:r>
    </w:p>
    <w:p w14:paraId="0D45311E" w14:textId="77777777" w:rsidR="00EE5860" w:rsidRPr="00441CD0" w:rsidRDefault="00EE5860" w:rsidP="00EE5860">
      <w:pPr>
        <w:pStyle w:val="B1"/>
        <w:rPr>
          <w:lang w:val="en-US"/>
        </w:rPr>
      </w:pPr>
      <w:r w:rsidRPr="00441CD0">
        <w:rPr>
          <w:lang w:val="en-US"/>
        </w:rPr>
        <w:t>-</w:t>
      </w:r>
      <w:r w:rsidRPr="00441CD0">
        <w:rPr>
          <w:lang w:val="en-US"/>
        </w:rPr>
        <w:tab/>
        <w:t xml:space="preserve">the Event Quota IE, to request the UP function to stop forwarding packets applicable to the event (or only </w:t>
      </w:r>
      <w:r w:rsidRPr="00441CD0">
        <w:rPr>
          <w:rFonts w:eastAsia="Batang"/>
          <w:noProof/>
          <w:lang w:eastAsia="ko-KR"/>
        </w:rPr>
        <w:t xml:space="preserve">allow forwarding of some limited user plane traffic, based on operator policy in the UP function) </w:t>
      </w:r>
      <w:r w:rsidRPr="00441CD0">
        <w:rPr>
          <w:lang w:val="en-US"/>
        </w:rPr>
        <w:t>and, if no Event threshold is provisioned, to also generate a usage report, when the n</w:t>
      </w:r>
      <w:r w:rsidRPr="00441CD0">
        <w:t>umber of events</w:t>
      </w:r>
      <w:r w:rsidRPr="00441CD0">
        <w:rPr>
          <w:lang w:val="en-US"/>
        </w:rPr>
        <w:t xml:space="preserve"> reaches the event quota;</w:t>
      </w:r>
    </w:p>
    <w:p w14:paraId="327A0585" w14:textId="77777777" w:rsidR="00EE5860" w:rsidRPr="00441CD0" w:rsidRDefault="00EE5860" w:rsidP="00EE5860">
      <w:pPr>
        <w:pStyle w:val="NO"/>
        <w:rPr>
          <w:lang w:val="x-none"/>
        </w:rPr>
      </w:pPr>
      <w:r w:rsidRPr="00441CD0">
        <w:t xml:space="preserve">NOTE </w:t>
      </w:r>
      <w:r>
        <w:t>7</w:t>
      </w:r>
      <w:r w:rsidRPr="00441CD0">
        <w:t>:</w:t>
      </w:r>
      <w:r w:rsidRPr="00441CD0">
        <w:tab/>
        <w:t>An event is preconfigured with one or more event detection logic in the UPF. Each event detection logic is associated with an Application ID. The CP function activates the detection and reporting of an event by provisioning PDR(s) with the PDI set to an Application ID and by provisioning a URR with an event threshold or event quota reporting trigger. The CP function identifies an event reported in a Usage Report by the URR ID.</w:t>
      </w:r>
    </w:p>
    <w:p w14:paraId="0E328CF2" w14:textId="77777777" w:rsidR="00EE5860" w:rsidRPr="00441CD0" w:rsidRDefault="00EE5860" w:rsidP="00EE5860">
      <w:pPr>
        <w:rPr>
          <w:lang w:val="en-US"/>
        </w:rPr>
      </w:pPr>
      <w:r w:rsidRPr="00441CD0">
        <w:rPr>
          <w:lang w:val="en-US"/>
        </w:rPr>
        <w:t>For all the measurement methods (i.e. volume, time or event), the CP function may also provision:</w:t>
      </w:r>
    </w:p>
    <w:p w14:paraId="4455DA49" w14:textId="77777777" w:rsidR="00EE5860" w:rsidRPr="00441CD0" w:rsidRDefault="00EE5860" w:rsidP="00EE5860">
      <w:pPr>
        <w:pStyle w:val="B1"/>
        <w:rPr>
          <w:lang w:val="en-US"/>
        </w:rPr>
      </w:pPr>
      <w:r w:rsidRPr="00441CD0">
        <w:rPr>
          <w:lang w:val="en-US"/>
        </w:rPr>
        <w:t>-</w:t>
      </w:r>
      <w:r w:rsidRPr="00441CD0">
        <w:rPr>
          <w:lang w:val="en-US"/>
        </w:rPr>
        <w:tab/>
        <w:t xml:space="preserve">a Quota Holding Time, to request the UP function to send a usage report and to also stop forwarding packets (or only </w:t>
      </w:r>
      <w:r w:rsidRPr="00441CD0">
        <w:rPr>
          <w:rFonts w:eastAsia="Batang"/>
          <w:noProof/>
          <w:lang w:eastAsia="ko-KR"/>
        </w:rPr>
        <w:t>allow forwarding of some limited user plane traffic, based on operator policy in the UP function)</w:t>
      </w:r>
      <w:r w:rsidRPr="00441CD0">
        <w:rPr>
          <w:lang w:val="en-US"/>
        </w:rPr>
        <w:t xml:space="preserve"> when no packets have been received for the duration indicated in this parameter;</w:t>
      </w:r>
    </w:p>
    <w:p w14:paraId="2CA3E91A" w14:textId="77777777" w:rsidR="00EE5860" w:rsidRPr="00441CD0" w:rsidRDefault="00EE5860" w:rsidP="00EE5860">
      <w:pPr>
        <w:pStyle w:val="NO"/>
        <w:rPr>
          <w:rFonts w:eastAsia="Batang"/>
          <w:noProof/>
          <w:lang w:val="x-none" w:eastAsia="ko-KR"/>
        </w:rPr>
      </w:pPr>
      <w:r w:rsidRPr="00441CD0">
        <w:rPr>
          <w:rFonts w:eastAsia="Batang"/>
          <w:noProof/>
          <w:lang w:eastAsia="ko-KR"/>
        </w:rPr>
        <w:t xml:space="preserve">NOTE </w:t>
      </w:r>
      <w:r>
        <w:rPr>
          <w:rFonts w:eastAsia="Batang"/>
          <w:noProof/>
          <w:lang w:eastAsia="ko-KR"/>
        </w:rPr>
        <w:t>8</w:t>
      </w:r>
      <w:r w:rsidRPr="00441CD0">
        <w:rPr>
          <w:rFonts w:eastAsia="Batang"/>
          <w:noProof/>
          <w:lang w:eastAsia="ko-KR"/>
        </w:rPr>
        <w:t>:</w:t>
      </w:r>
      <w:r w:rsidRPr="00441CD0">
        <w:rPr>
          <w:rFonts w:eastAsia="Batang"/>
          <w:noProof/>
          <w:lang w:eastAsia="ko-KR"/>
        </w:rPr>
        <w:tab/>
        <w:t xml:space="preserve">A Quota Holding Time can be armed in a PGW-U or TDF-U for online charging to request the UP function to send a Usage Report when the </w:t>
      </w:r>
      <w:r w:rsidRPr="00441CD0">
        <w:t>Quota Holding Time provided by the OCS (see 3GPP TS 32.299 [18]) expires</w:t>
      </w:r>
      <w:r w:rsidRPr="00441CD0">
        <w:rPr>
          <w:rFonts w:eastAsia="Batang"/>
          <w:noProof/>
          <w:lang w:eastAsia="ko-KR"/>
        </w:rPr>
        <w:t>. The UP function can be instructed in the same Usage Reporting Rule with the Report Triggers – START to generate a new Usage Report upon receiving any subsequent packets associated with this URR.</w:t>
      </w:r>
    </w:p>
    <w:p w14:paraId="27326855" w14:textId="77777777" w:rsidR="00EE5860" w:rsidRPr="00441CD0" w:rsidRDefault="00EE5860" w:rsidP="00EE5860">
      <w:pPr>
        <w:pStyle w:val="B1"/>
        <w:ind w:left="564" w:hanging="280"/>
        <w:rPr>
          <w:lang w:val="en-US"/>
        </w:rPr>
      </w:pPr>
      <w:r w:rsidRPr="00441CD0">
        <w:rPr>
          <w:lang w:val="en-US"/>
        </w:rPr>
        <w:t>-</w:t>
      </w:r>
      <w:r w:rsidRPr="00441CD0">
        <w:rPr>
          <w:lang w:val="en-US"/>
        </w:rPr>
        <w:tab/>
        <w:t>a Quota Validity Time, if the VTIME feature is supported by UP function, to request the UP function to send a usage report after the validity duration is over. After Quota validity timer expiry, if packets are received on UPF, the UPF shall stop forwarding packets or only allow forwarding of limited user plane traffic, based on operator's policy in the UP function;</w:t>
      </w:r>
    </w:p>
    <w:p w14:paraId="53D94F35" w14:textId="77777777" w:rsidR="00EE5860" w:rsidRPr="00441CD0" w:rsidRDefault="00EE5860" w:rsidP="00EE5860">
      <w:pPr>
        <w:pStyle w:val="NO"/>
        <w:rPr>
          <w:lang w:val="en-US"/>
        </w:rPr>
      </w:pPr>
      <w:r w:rsidRPr="00441CD0">
        <w:rPr>
          <w:noProof/>
          <w:lang w:eastAsia="ko-KR"/>
        </w:rPr>
        <w:t xml:space="preserve">NOTE </w:t>
      </w:r>
      <w:r>
        <w:rPr>
          <w:noProof/>
          <w:lang w:eastAsia="ko-KR"/>
        </w:rPr>
        <w:t>9</w:t>
      </w:r>
      <w:r w:rsidRPr="00441CD0">
        <w:rPr>
          <w:noProof/>
          <w:lang w:eastAsia="ko-KR"/>
        </w:rPr>
        <w:t>:</w:t>
      </w:r>
      <w:r w:rsidRPr="00441CD0">
        <w:rPr>
          <w:noProof/>
          <w:lang w:eastAsia="ko-KR"/>
        </w:rPr>
        <w:tab/>
      </w:r>
      <w:r>
        <w:rPr>
          <w:noProof/>
          <w:lang w:eastAsia="ko-KR"/>
        </w:rPr>
        <w:t>After sending the usage report triggered by the QUHTI or QUVTI (i.e. the Quota Holding Time or Quota Validity Time expires), any remaining quota for the URR is discarded in the UP function</w:t>
      </w:r>
      <w:r w:rsidRPr="00441CD0">
        <w:rPr>
          <w:noProof/>
          <w:lang w:eastAsia="ko-KR"/>
        </w:rPr>
        <w:t>.</w:t>
      </w:r>
    </w:p>
    <w:p w14:paraId="52C08549" w14:textId="77777777" w:rsidR="00EE5860" w:rsidRPr="00441CD0" w:rsidRDefault="00EE5860" w:rsidP="00EE5860">
      <w:pPr>
        <w:pStyle w:val="B1"/>
        <w:rPr>
          <w:lang w:val="en-US"/>
        </w:rPr>
      </w:pPr>
      <w:r w:rsidRPr="00441CD0">
        <w:rPr>
          <w:lang w:val="en-US"/>
        </w:rPr>
        <w:t>-</w:t>
      </w:r>
      <w:r w:rsidRPr="00441CD0">
        <w:rPr>
          <w:lang w:val="en-US"/>
        </w:rPr>
        <w:tab/>
        <w:t xml:space="preserve">a Monitoring Time IE </w:t>
      </w:r>
      <w:r w:rsidRPr="00441CD0">
        <w:t>and zero or more Additional Monitoring IEs</w:t>
      </w:r>
      <w:r w:rsidRPr="00441CD0">
        <w:rPr>
          <w:lang w:val="en-US"/>
        </w:rPr>
        <w:t>, to request the UP function to measure the network resources usage before and after the monitoring time in separate counts and to re-apply the volume and/or time, and/or event thresholds at the monitoring time. The CP function may additionally provision a Subsequent Volume (or Time or Event) Threshold IE and/or a Subsequent Volume (or Time or Event) Quota IE, for a volume (or time or event) based measurement. When being provisioned with a Monitoring Time, the UP function shall:</w:t>
      </w:r>
    </w:p>
    <w:p w14:paraId="3EC623FA" w14:textId="77777777" w:rsidR="00EE5860" w:rsidRPr="00441CD0" w:rsidRDefault="00EE5860" w:rsidP="00EE5860">
      <w:pPr>
        <w:pStyle w:val="B2"/>
        <w:rPr>
          <w:lang w:val="en-US"/>
        </w:rPr>
      </w:pPr>
      <w:r w:rsidRPr="00441CD0">
        <w:rPr>
          <w:lang w:val="en-US"/>
        </w:rPr>
        <w:t>-</w:t>
      </w:r>
      <w:r w:rsidRPr="00441CD0">
        <w:rPr>
          <w:lang w:val="en-US"/>
        </w:rPr>
        <w:tab/>
        <w:t>reset its usage thresholds at the monitoring time to the value provided in the Subsequent Volume (or Time or Event) Threshold IE, if provisioned in the URR, or to the remaining value of the Volume (or Time or Event) threshold used before the monitoring time (i.e. excluding the already accumulated volume or time usage);</w:t>
      </w:r>
    </w:p>
    <w:p w14:paraId="525EFB38" w14:textId="77777777" w:rsidR="00EE5860" w:rsidRPr="00441CD0" w:rsidRDefault="00EE5860" w:rsidP="00EE5860">
      <w:pPr>
        <w:pStyle w:val="B2"/>
        <w:rPr>
          <w:lang w:val="en-US"/>
        </w:rPr>
      </w:pPr>
      <w:r w:rsidRPr="00441CD0">
        <w:rPr>
          <w:lang w:val="en-US"/>
        </w:rPr>
        <w:t>-</w:t>
      </w:r>
      <w:r w:rsidRPr="00441CD0">
        <w:rPr>
          <w:lang w:val="en-US"/>
        </w:rPr>
        <w:tab/>
        <w:t>shall indicate the usage up to the Monitoring time and usage after the Monitoring time in the first usage report after the Monitoring Time is reached;</w:t>
      </w:r>
    </w:p>
    <w:p w14:paraId="20D88589" w14:textId="77777777" w:rsidR="00EE5860" w:rsidRPr="00441CD0" w:rsidRDefault="00EE5860" w:rsidP="00EE5860">
      <w:pPr>
        <w:pStyle w:val="B1"/>
        <w:rPr>
          <w:lang w:val="en-US"/>
        </w:rPr>
      </w:pPr>
      <w:r w:rsidRPr="00441CD0">
        <w:rPr>
          <w:lang w:val="en-US"/>
        </w:rPr>
        <w:t>-</w:t>
      </w:r>
      <w:r w:rsidRPr="00441CD0">
        <w:rPr>
          <w:lang w:val="en-US"/>
        </w:rPr>
        <w:tab/>
        <w:t>a</w:t>
      </w:r>
      <w:r>
        <w:rPr>
          <w:lang w:val="en-US"/>
        </w:rPr>
        <w:t>n</w:t>
      </w:r>
      <w:r w:rsidRPr="00441CD0">
        <w:rPr>
          <w:lang w:val="en-US"/>
        </w:rPr>
        <w:t xml:space="preserve"> Measurement Period, indicating the period to generate periodic usage reports to the CP function.</w:t>
      </w:r>
    </w:p>
    <w:p w14:paraId="2D87ABB7" w14:textId="79113F72" w:rsidR="00EE5860" w:rsidRPr="00441CD0" w:rsidRDefault="00EE5860" w:rsidP="00EE5860">
      <w:r>
        <w:t>If the UP function indicated support of the Quota Action feature in the UP Function Features IE, w</w:t>
      </w:r>
      <w:r>
        <w:rPr>
          <w:lang w:val="en-US"/>
        </w:rPr>
        <w:t xml:space="preserve">hen the CP function provisions a Volume Quota or Time Quota in a URR, the CP function may also provision the "FAR ID for Quota </w:t>
      </w:r>
      <w:r w:rsidRPr="00441CD0">
        <w:rPr>
          <w:lang w:val="en-US"/>
        </w:rPr>
        <w:t xml:space="preserve">Action" IE identifying the substitute FAR </w:t>
      </w:r>
      <w:r w:rsidRPr="00441CD0">
        <w:t xml:space="preserve">the UP function shall apply, for the traffic identified by the PDR to which the URR is associated, when exhausting any of these quotas. This FAR may require the UP function to drop the packets </w:t>
      </w:r>
      <w:r>
        <w:t xml:space="preserve">or buffer the packets </w:t>
      </w:r>
      <w:r w:rsidRPr="00441CD0">
        <w:t xml:space="preserve">or redirect the traffic towards a redirect destination as specified in </w:t>
      </w:r>
      <w:r w:rsidR="00415C19" w:rsidRPr="00441CD0">
        <w:t>clause</w:t>
      </w:r>
      <w:r w:rsidR="00415C19">
        <w:t> </w:t>
      </w:r>
      <w:r w:rsidR="00415C19" w:rsidRPr="00441CD0">
        <w:t>5</w:t>
      </w:r>
      <w:r w:rsidRPr="00441CD0">
        <w:t>.4.7.</w:t>
      </w:r>
    </w:p>
    <w:p w14:paraId="48D3683E" w14:textId="77777777" w:rsidR="00EE5860" w:rsidRPr="00441CD0" w:rsidRDefault="00EE5860" w:rsidP="00EE5860">
      <w:pPr>
        <w:pStyle w:val="NO"/>
        <w:rPr>
          <w:lang w:val="en-US"/>
        </w:rPr>
      </w:pPr>
      <w:r w:rsidRPr="00441CD0">
        <w:t>NOTE</w:t>
      </w:r>
      <w:r w:rsidRPr="00441CD0">
        <w:rPr>
          <w:lang w:val="en-US"/>
        </w:rPr>
        <w:t xml:space="preserve"> </w:t>
      </w:r>
      <w:r>
        <w:rPr>
          <w:lang w:val="en-US"/>
        </w:rPr>
        <w:t>10</w:t>
      </w:r>
      <w:r w:rsidRPr="00441CD0">
        <w:rPr>
          <w:lang w:val="en-US"/>
        </w:rPr>
        <w:t>:</w:t>
      </w:r>
      <w:r w:rsidRPr="00441CD0">
        <w:rPr>
          <w:lang w:val="en-US"/>
        </w:rPr>
        <w:tab/>
        <w:t>A PDR can be associated with multiple URRs. If one of these URRs requires the UP function to drop the user data packets, e.g. when the Quota has been exhausted, the other URRs associated to the PDR need also to stop their measurements, except for URRs including the Measurement Information with the 'Measurement Before QoS Enforcement' flag set to "1".</w:t>
      </w:r>
    </w:p>
    <w:p w14:paraId="7152E76A" w14:textId="77777777" w:rsidR="00EE5860" w:rsidRPr="00441CD0" w:rsidRDefault="00EE5860" w:rsidP="00EE5860">
      <w:pPr>
        <w:rPr>
          <w:lang w:val="en-US"/>
        </w:rPr>
      </w:pPr>
      <w:r w:rsidRPr="00441CD0">
        <w:rPr>
          <w:lang w:val="en-US"/>
        </w:rPr>
        <w:t>The CP function may request at any time the UP function to activate or deactivate a network resources usage measurement, using the Inactive Measurement flag of the Measurement Information IE of the URR.</w:t>
      </w:r>
    </w:p>
    <w:p w14:paraId="1484C5FF" w14:textId="77777777" w:rsidR="00EE5860" w:rsidRPr="00441CD0" w:rsidRDefault="00EE5860" w:rsidP="00EE5860">
      <w:pPr>
        <w:pStyle w:val="NO"/>
        <w:rPr>
          <w:rFonts w:eastAsia="Batang"/>
          <w:noProof/>
          <w:lang w:eastAsia="ko-KR"/>
        </w:rPr>
      </w:pPr>
      <w:r w:rsidRPr="00441CD0">
        <w:rPr>
          <w:rFonts w:eastAsia="Batang"/>
          <w:noProof/>
          <w:lang w:eastAsia="ko-KR"/>
        </w:rPr>
        <w:lastRenderedPageBreak/>
        <w:t xml:space="preserve">NOTE </w:t>
      </w:r>
      <w:r>
        <w:rPr>
          <w:rFonts w:eastAsia="Batang"/>
          <w:noProof/>
          <w:lang w:eastAsia="ko-KR"/>
        </w:rPr>
        <w:t>11</w:t>
      </w:r>
      <w:r w:rsidRPr="00441CD0">
        <w:rPr>
          <w:rFonts w:eastAsia="Batang"/>
          <w:noProof/>
          <w:lang w:eastAsia="ko-KR"/>
        </w:rPr>
        <w:t>:</w:t>
      </w:r>
      <w:r w:rsidRPr="00441CD0">
        <w:rPr>
          <w:rFonts w:eastAsia="Batang"/>
          <w:noProof/>
          <w:lang w:eastAsia="ko-KR"/>
        </w:rPr>
        <w:tab/>
        <w:t>This can be used in a PGW-U for the PGW Pause of Charging procedure (see 3GPP TS 23.401 [14]).</w:t>
      </w:r>
    </w:p>
    <w:p w14:paraId="44AC7E1C" w14:textId="6A1A0DD5" w:rsidR="00EE5860" w:rsidRPr="00441CD0" w:rsidRDefault="00EE5860" w:rsidP="00EE5860">
      <w:pPr>
        <w:rPr>
          <w:rFonts w:eastAsia="SimSun"/>
          <w:noProof/>
          <w:lang w:eastAsia="ko-KR"/>
        </w:rPr>
      </w:pPr>
      <w:r w:rsidRPr="00441CD0">
        <w:rPr>
          <w:noProof/>
          <w:lang w:eastAsia="ko-KR"/>
        </w:rPr>
        <w:t xml:space="preserve">The CP function may request the UP function to measure network resources usage and generate the corresponding Usage Reports only for a number of times, by provisioning the "Number of Reports" IE in a URR, if the UP function supports the NORP feature (see </w:t>
      </w:r>
      <w:r w:rsidR="00415C19" w:rsidRPr="00441CD0">
        <w:rPr>
          <w:noProof/>
          <w:lang w:eastAsia="ko-KR"/>
        </w:rPr>
        <w:t>clause</w:t>
      </w:r>
      <w:r w:rsidR="00415C19">
        <w:rPr>
          <w:noProof/>
          <w:lang w:eastAsia="ko-KR"/>
        </w:rPr>
        <w:t> </w:t>
      </w:r>
      <w:r w:rsidR="00415C19" w:rsidRPr="00441CD0">
        <w:rPr>
          <w:noProof/>
          <w:lang w:eastAsia="ko-KR"/>
        </w:rPr>
        <w:t>8</w:t>
      </w:r>
      <w:r w:rsidRPr="00441CD0">
        <w:rPr>
          <w:noProof/>
          <w:lang w:eastAsia="ko-KR"/>
        </w:rPr>
        <w:t>.2.25-1). If so, the URR shall become inactive in the UP function after the requested "Number of Reports" have been reported.</w:t>
      </w:r>
    </w:p>
    <w:p w14:paraId="286ED409" w14:textId="77777777" w:rsidR="00EE5860" w:rsidRPr="00441CD0" w:rsidRDefault="00EE5860" w:rsidP="00EE5860">
      <w:pPr>
        <w:rPr>
          <w:noProof/>
          <w:lang w:eastAsia="ko-KR"/>
        </w:rPr>
      </w:pPr>
      <w:r w:rsidRPr="00441CD0">
        <w:rPr>
          <w:noProof/>
          <w:lang w:eastAsia="ko-KR"/>
        </w:rPr>
        <w:t>The CP function may resume the measurement for an inactive URR by setting the Inactive Measurement flag of the Measurement Information IE of the URR to "0" in the Update URR IE in a PFCP Session Modification Request message, with or without the Number of Report IE. If the CP function wishes the UP function to perform continuous measurement for a URR which was provisioned with a Number of Reports (i.e. to no longer limit the number of reports to be generated), the CP function shall provide the Number of Reports IE in the Update URR with a null length to delete the limit on the number of reports to be generated.</w:t>
      </w:r>
    </w:p>
    <w:p w14:paraId="3EC92B45" w14:textId="77777777" w:rsidR="00EE5860" w:rsidRPr="00441CD0" w:rsidRDefault="00EE5860" w:rsidP="00EE5860">
      <w:pPr>
        <w:pStyle w:val="NO"/>
        <w:rPr>
          <w:noProof/>
          <w:lang w:eastAsia="ko-KR"/>
        </w:rPr>
      </w:pPr>
      <w:r w:rsidRPr="00441CD0">
        <w:rPr>
          <w:noProof/>
          <w:lang w:eastAsia="ko-KR"/>
        </w:rPr>
        <w:t xml:space="preserve">NOTE </w:t>
      </w:r>
      <w:r>
        <w:rPr>
          <w:noProof/>
          <w:lang w:eastAsia="ko-KR"/>
        </w:rPr>
        <w:t>12</w:t>
      </w:r>
      <w:r w:rsidRPr="00441CD0">
        <w:rPr>
          <w:noProof/>
          <w:lang w:eastAsia="ko-KR"/>
        </w:rPr>
        <w:t>:</w:t>
      </w:r>
      <w:r w:rsidRPr="00441CD0">
        <w:rPr>
          <w:noProof/>
          <w:lang w:eastAsia="ko-KR"/>
        </w:rPr>
        <w:tab/>
        <w:t>The Number of Reports can be provisioned in a URR regardless which Measurement Method is used.</w:t>
      </w:r>
    </w:p>
    <w:p w14:paraId="468DD347" w14:textId="77777777" w:rsidR="00EE5860" w:rsidRPr="00441CD0" w:rsidRDefault="00EE5860" w:rsidP="00EE5860">
      <w:pPr>
        <w:pStyle w:val="Heading5"/>
        <w:rPr>
          <w:lang w:eastAsia="zh-CN"/>
        </w:rPr>
      </w:pPr>
      <w:bookmarkStart w:id="422" w:name="_Toc19717055"/>
      <w:bookmarkStart w:id="423" w:name="_Toc27490512"/>
      <w:bookmarkStart w:id="424" w:name="_Toc27556805"/>
      <w:bookmarkStart w:id="425" w:name="_Toc27723722"/>
      <w:bookmarkStart w:id="426" w:name="_Toc36030786"/>
      <w:bookmarkStart w:id="427" w:name="_Toc36042706"/>
      <w:bookmarkStart w:id="428" w:name="_Toc36814030"/>
      <w:bookmarkStart w:id="429" w:name="_Toc44688874"/>
      <w:bookmarkStart w:id="430" w:name="_Toc44923628"/>
      <w:bookmarkStart w:id="431" w:name="_Toc51860596"/>
      <w:bookmarkStart w:id="432" w:name="_Toc57930363"/>
      <w:bookmarkStart w:id="433" w:name="_Toc57930993"/>
      <w:bookmarkStart w:id="434" w:name="_Toc160974117"/>
      <w:r w:rsidRPr="00441CD0">
        <w:rPr>
          <w:lang w:eastAsia="zh-CN"/>
        </w:rPr>
        <w:t>5.2.2.2.2</w:t>
      </w:r>
      <w:r w:rsidRPr="00441CD0">
        <w:rPr>
          <w:lang w:eastAsia="zh-CN"/>
        </w:rPr>
        <w:tab/>
        <w:t>Credit pooling</w:t>
      </w:r>
      <w:r w:rsidRPr="00D014BF">
        <w:rPr>
          <w:lang w:val="en-US" w:eastAsia="zh-CN"/>
        </w:rPr>
        <w:t xml:space="preserve"> (for EPC)</w:t>
      </w:r>
      <w:bookmarkEnd w:id="422"/>
      <w:bookmarkEnd w:id="423"/>
      <w:bookmarkEnd w:id="424"/>
      <w:bookmarkEnd w:id="425"/>
      <w:bookmarkEnd w:id="426"/>
      <w:bookmarkEnd w:id="427"/>
      <w:bookmarkEnd w:id="428"/>
      <w:bookmarkEnd w:id="429"/>
      <w:bookmarkEnd w:id="430"/>
      <w:bookmarkEnd w:id="431"/>
      <w:bookmarkEnd w:id="432"/>
      <w:bookmarkEnd w:id="433"/>
      <w:bookmarkEnd w:id="434"/>
    </w:p>
    <w:p w14:paraId="49EF2322" w14:textId="77777777" w:rsidR="00EE5860" w:rsidRPr="00441CD0" w:rsidRDefault="00EE5860" w:rsidP="00EE5860">
      <w:pPr>
        <w:rPr>
          <w:noProof/>
        </w:rPr>
      </w:pPr>
      <w:r w:rsidRPr="00441CD0">
        <w:t>For EPC, when the Credit Pool feature is supported and the CP function (e.g. PGW-C) is instructed to handle a Credit Pool for a given Gy Session, the CP function shall c</w:t>
      </w:r>
      <w:r w:rsidRPr="00441CD0">
        <w:rPr>
          <w:noProof/>
        </w:rPr>
        <w:t>reate a URR for the Credit Pool, and in this URR, the CP function:</w:t>
      </w:r>
    </w:p>
    <w:p w14:paraId="7623AF1B" w14:textId="77777777" w:rsidR="00EE5860" w:rsidRPr="00441CD0" w:rsidRDefault="00EE5860" w:rsidP="00EE5860">
      <w:pPr>
        <w:pStyle w:val="B1"/>
      </w:pPr>
      <w:r w:rsidRPr="00441CD0">
        <w:t>-</w:t>
      </w:r>
      <w:r w:rsidRPr="00441CD0">
        <w:tab/>
        <w:t>shall include one Aggregated URR ID IE per URR sharing the credit pool, including the URR ID of the URR sharing the credit pool and the associated Multiplier to measure the abstract service units the corresponding traffic consumes from the credit pool;</w:t>
      </w:r>
    </w:p>
    <w:p w14:paraId="5201A441" w14:textId="77777777" w:rsidR="00EE5860" w:rsidRPr="00441CD0" w:rsidRDefault="00EE5860" w:rsidP="00EE5860">
      <w:pPr>
        <w:pStyle w:val="B1"/>
        <w:rPr>
          <w:rFonts w:eastAsia="Batang"/>
          <w:noProof/>
          <w:lang w:eastAsia="ko-KR"/>
        </w:rPr>
      </w:pPr>
      <w:r w:rsidRPr="00441CD0">
        <w:rPr>
          <w:rFonts w:eastAsia="Batang"/>
          <w:noProof/>
          <w:lang w:eastAsia="ko-KR"/>
        </w:rPr>
        <w:t>-</w:t>
      </w:r>
      <w:r w:rsidRPr="00441CD0">
        <w:rPr>
          <w:rFonts w:eastAsia="Batang"/>
          <w:noProof/>
          <w:lang w:eastAsia="ko-KR"/>
        </w:rPr>
        <w:tab/>
      </w:r>
      <w:r w:rsidRPr="00441CD0">
        <w:t>shall set the Time or Volume Threshold or Quota IE to the value calculated as specified in IETF RFC 4006 [16] according to the Measurement Method.</w:t>
      </w:r>
    </w:p>
    <w:p w14:paraId="24073EC9" w14:textId="77777777" w:rsidR="00EE5860" w:rsidRPr="00441CD0" w:rsidRDefault="00EE5860" w:rsidP="00EE5860">
      <w:pPr>
        <w:pStyle w:val="NO"/>
        <w:ind w:left="1419"/>
        <w:rPr>
          <w:noProof/>
          <w:lang w:val="x-none"/>
        </w:rPr>
      </w:pPr>
      <w:r w:rsidRPr="00441CD0">
        <w:t>NOTE 1:</w:t>
      </w:r>
      <w:r w:rsidRPr="00441CD0">
        <w:tab/>
        <w:t>The value can be calculated using the following formula:</w:t>
      </w:r>
    </w:p>
    <w:p w14:paraId="45007172" w14:textId="31A946E8" w:rsidR="00EE5860" w:rsidRPr="00441CD0" w:rsidRDefault="00EE5860" w:rsidP="00EE5860">
      <w:pPr>
        <w:pStyle w:val="NO"/>
        <w:ind w:left="1419"/>
      </w:pPr>
      <w:r w:rsidRPr="00441CD0">
        <w:tab/>
        <w:t>S = Q1*M1 + Q2*M2 + ... + Qn*Mn,</w:t>
      </w:r>
      <w:r w:rsidRPr="00441CD0">
        <w:br/>
        <w:t>where the S is the quota for the credit pool, Qn is the quota and Mn is the multiplier for each Rating Group (RG) which are provided via the Multiple Services Credit Control from the OCS.</w:t>
      </w:r>
      <w:r w:rsidRPr="00441CD0">
        <w:br/>
      </w:r>
      <w:r w:rsidRPr="00BC0B70">
        <w:rPr>
          <w:lang w:val="en-US"/>
        </w:rPr>
        <w:t>A</w:t>
      </w:r>
      <w:r>
        <w:rPr>
          <w:lang w:val="en-US"/>
        </w:rPr>
        <w:t>n</w:t>
      </w:r>
      <w:r w:rsidRPr="00441CD0">
        <w:t xml:space="preserve"> URRn is defined for each of RG.</w:t>
      </w:r>
    </w:p>
    <w:p w14:paraId="3D0D06BE" w14:textId="77777777" w:rsidR="00EE5860" w:rsidRPr="00441CD0" w:rsidRDefault="00EE5860" w:rsidP="00EE5860">
      <w:pPr>
        <w:pStyle w:val="NO"/>
        <w:ind w:left="1419"/>
      </w:pPr>
      <w:r w:rsidRPr="00441CD0">
        <w:t>NOTE 2:</w:t>
      </w:r>
      <w:r w:rsidRPr="00441CD0">
        <w:tab/>
        <w:t>When the Measurement Method is set to the combined volume/duration, the Time and Volume</w:t>
      </w:r>
      <w:r w:rsidRPr="00441CD0">
        <w:tab/>
        <w:t xml:space="preserve">Threshold or Quota are calculated </w:t>
      </w:r>
      <w:r w:rsidRPr="00BC0B70">
        <w:rPr>
          <w:lang w:val="en-US"/>
        </w:rPr>
        <w:t>indepen</w:t>
      </w:r>
      <w:r>
        <w:rPr>
          <w:lang w:val="en-US"/>
        </w:rPr>
        <w:t>d</w:t>
      </w:r>
      <w:r w:rsidRPr="00BC0B70">
        <w:rPr>
          <w:lang w:val="en-US"/>
        </w:rPr>
        <w:t>ently</w:t>
      </w:r>
      <w:r w:rsidRPr="00441CD0">
        <w:t>.</w:t>
      </w:r>
    </w:p>
    <w:p w14:paraId="37C8892E" w14:textId="77777777" w:rsidR="00EE5860" w:rsidRPr="00441CD0" w:rsidRDefault="00EE5860" w:rsidP="00EE5860">
      <w:pPr>
        <w:pStyle w:val="B1"/>
      </w:pPr>
      <w:r w:rsidRPr="00441CD0">
        <w:rPr>
          <w:szCs w:val="18"/>
        </w:rPr>
        <w:t>-</w:t>
      </w:r>
      <w:r w:rsidRPr="00441CD0">
        <w:rPr>
          <w:szCs w:val="18"/>
        </w:rPr>
        <w:tab/>
        <w:t xml:space="preserve">may </w:t>
      </w:r>
      <w:r w:rsidRPr="00441CD0">
        <w:t>set the Reporting Trigger to reporting upon reaching a volume or time threshold or quota;</w:t>
      </w:r>
    </w:p>
    <w:p w14:paraId="2343819B" w14:textId="77777777" w:rsidR="00EE5860" w:rsidRPr="00441CD0" w:rsidRDefault="00EE5860" w:rsidP="00EE5860">
      <w:pPr>
        <w:pStyle w:val="B1"/>
      </w:pPr>
      <w:r w:rsidRPr="00441CD0">
        <w:rPr>
          <w:noProof/>
        </w:rPr>
        <w:t>-</w:t>
      </w:r>
      <w:r w:rsidRPr="00441CD0">
        <w:rPr>
          <w:noProof/>
        </w:rPr>
        <w:tab/>
        <w:t xml:space="preserve">may set the </w:t>
      </w:r>
      <w:r w:rsidRPr="00441CD0">
        <w:t>Measurement Method to the data volume, duration (i.e. time), combined volume/duration according to the Measurement Method set in the URRs in the Credit Pool.</w:t>
      </w:r>
    </w:p>
    <w:p w14:paraId="6FCFCD41" w14:textId="472532D4" w:rsidR="00EE5860" w:rsidRPr="00441CD0" w:rsidRDefault="00EE5860" w:rsidP="00EE5860">
      <w:pPr>
        <w:pStyle w:val="NO"/>
        <w:ind w:left="1419"/>
        <w:rPr>
          <w:noProof/>
        </w:rPr>
      </w:pPr>
      <w:r w:rsidRPr="00441CD0">
        <w:t>NOTE 3:</w:t>
      </w:r>
      <w:r w:rsidRPr="00441CD0">
        <w:tab/>
        <w:t xml:space="preserve">The UP function is instructed to handle a Credit Pool when a </w:t>
      </w:r>
      <w:r w:rsidRPr="00441CD0">
        <w:rPr>
          <w:noProof/>
        </w:rPr>
        <w:t xml:space="preserve">G-S-U-Pool-Reference AVP is included within a Multiple Services Credit Control from the OCS. A Credit Pool is identified by the G-S-U-Pool-Identifier AVP. See </w:t>
      </w:r>
      <w:r w:rsidR="00415C19" w:rsidRPr="00441CD0">
        <w:rPr>
          <w:noProof/>
        </w:rPr>
        <w:t>clause</w:t>
      </w:r>
      <w:r w:rsidR="00415C19">
        <w:rPr>
          <w:noProof/>
        </w:rPr>
        <w:t> </w:t>
      </w:r>
      <w:r w:rsidR="00415C19" w:rsidRPr="00441CD0">
        <w:rPr>
          <w:noProof/>
        </w:rPr>
        <w:t>6</w:t>
      </w:r>
      <w:r w:rsidRPr="00441CD0">
        <w:rPr>
          <w:noProof/>
        </w:rPr>
        <w:t>.3.11, 6.4.3 and 6.4.4 of 3GPP TS 32.299 [18].</w:t>
      </w:r>
    </w:p>
    <w:p w14:paraId="12022E6D" w14:textId="77777777" w:rsidR="00EE5860" w:rsidRPr="00441CD0" w:rsidRDefault="00EE5860" w:rsidP="00EE5860">
      <w:r w:rsidRPr="00441CD0">
        <w:t xml:space="preserve">In addition, the CP function shall also include the Linked URR IE, set to the Credit Pool URR ID, in all the URRs which are sharing the credit pool (i.e. which are </w:t>
      </w:r>
      <w:r w:rsidRPr="00BC0B70">
        <w:rPr>
          <w:lang w:val="en-US"/>
        </w:rPr>
        <w:t>associated</w:t>
      </w:r>
      <w:r w:rsidRPr="00441CD0">
        <w:t xml:space="preserve"> with RGs sharing the Credit Pool).</w:t>
      </w:r>
    </w:p>
    <w:p w14:paraId="78BBD027" w14:textId="77777777" w:rsidR="00EE5860" w:rsidRPr="00441CD0" w:rsidRDefault="00EE5860" w:rsidP="00EE5860">
      <w:pPr>
        <w:pStyle w:val="Heading4"/>
        <w:rPr>
          <w:lang w:val="en-US"/>
        </w:rPr>
      </w:pPr>
      <w:bookmarkStart w:id="435" w:name="_Toc19717056"/>
      <w:bookmarkStart w:id="436" w:name="_Toc27490513"/>
      <w:bookmarkStart w:id="437" w:name="_Toc27556806"/>
      <w:bookmarkStart w:id="438" w:name="_Toc27723723"/>
      <w:bookmarkStart w:id="439" w:name="_Toc36030787"/>
      <w:bookmarkStart w:id="440" w:name="_Toc36042707"/>
      <w:bookmarkStart w:id="441" w:name="_Toc36814031"/>
      <w:bookmarkStart w:id="442" w:name="_Toc44688875"/>
      <w:bookmarkStart w:id="443" w:name="_Toc44923629"/>
      <w:bookmarkStart w:id="444" w:name="_Toc51860597"/>
      <w:bookmarkStart w:id="445" w:name="_Toc57930364"/>
      <w:bookmarkStart w:id="446" w:name="_Toc57930994"/>
      <w:bookmarkStart w:id="447" w:name="_Toc160974118"/>
      <w:r w:rsidRPr="00441CD0">
        <w:rPr>
          <w:lang w:val="en-US"/>
        </w:rPr>
        <w:t>5.2.2.3</w:t>
      </w:r>
      <w:r w:rsidRPr="00441CD0">
        <w:rPr>
          <w:lang w:val="en-US"/>
        </w:rPr>
        <w:tab/>
        <w:t>Reporting of Usage Report to the CP function</w:t>
      </w:r>
      <w:bookmarkEnd w:id="435"/>
      <w:bookmarkEnd w:id="436"/>
      <w:bookmarkEnd w:id="437"/>
      <w:bookmarkEnd w:id="438"/>
      <w:bookmarkEnd w:id="439"/>
      <w:bookmarkEnd w:id="440"/>
      <w:bookmarkEnd w:id="441"/>
      <w:bookmarkEnd w:id="442"/>
      <w:bookmarkEnd w:id="443"/>
      <w:bookmarkEnd w:id="444"/>
      <w:bookmarkEnd w:id="445"/>
      <w:bookmarkEnd w:id="446"/>
      <w:bookmarkEnd w:id="447"/>
    </w:p>
    <w:p w14:paraId="582D7016" w14:textId="77777777" w:rsidR="00EE5860" w:rsidRPr="00441CD0" w:rsidRDefault="00EE5860" w:rsidP="00CA38EF">
      <w:pPr>
        <w:pStyle w:val="Heading5"/>
        <w:rPr>
          <w:lang w:val="x-none" w:eastAsia="zh-CN"/>
        </w:rPr>
      </w:pPr>
      <w:bookmarkStart w:id="448" w:name="_Toc19717057"/>
      <w:bookmarkStart w:id="449" w:name="_Toc27490514"/>
      <w:bookmarkStart w:id="450" w:name="_Toc27556807"/>
      <w:bookmarkStart w:id="451" w:name="_Toc27723724"/>
      <w:bookmarkStart w:id="452" w:name="_Toc36030788"/>
      <w:bookmarkStart w:id="453" w:name="_Toc36042708"/>
      <w:bookmarkStart w:id="454" w:name="_Toc36814032"/>
      <w:bookmarkStart w:id="455" w:name="_Toc44688876"/>
      <w:bookmarkStart w:id="456" w:name="_Toc44923630"/>
      <w:bookmarkStart w:id="457" w:name="_Toc51860598"/>
      <w:bookmarkStart w:id="458" w:name="_Toc57930365"/>
      <w:bookmarkStart w:id="459" w:name="_Toc57930995"/>
      <w:bookmarkStart w:id="460" w:name="_Toc160974119"/>
      <w:r w:rsidRPr="00441CD0">
        <w:rPr>
          <w:lang w:eastAsia="zh-CN"/>
        </w:rPr>
        <w:t>5.2.2.3.1</w:t>
      </w:r>
      <w:r w:rsidRPr="00441CD0">
        <w:rPr>
          <w:lang w:eastAsia="zh-CN"/>
        </w:rPr>
        <w:tab/>
        <w:t>General</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6231E903" w14:textId="77777777" w:rsidR="00EE5860" w:rsidRPr="00441CD0" w:rsidRDefault="00EE5860" w:rsidP="00EE5860">
      <w:pPr>
        <w:rPr>
          <w:lang w:eastAsia="zh-CN"/>
        </w:rPr>
      </w:pPr>
      <w:r w:rsidRPr="00441CD0">
        <w:rPr>
          <w:lang w:val="en-US"/>
        </w:rPr>
        <w:t>When detecting that a provisioned reporting trigger occurs, the UP function shall generate a Usage Report for the related URR and send it to the CP function by initiating the PFCP Session Report procedure.</w:t>
      </w:r>
    </w:p>
    <w:p w14:paraId="2FC4FCF2" w14:textId="77777777" w:rsidR="00EE5860" w:rsidRPr="00441CD0" w:rsidRDefault="00EE5860" w:rsidP="00EE5860">
      <w:pPr>
        <w:rPr>
          <w:lang w:val="en-US" w:eastAsia="zh-CN"/>
        </w:rPr>
      </w:pPr>
      <w:r w:rsidRPr="00441CD0">
        <w:rPr>
          <w:lang w:val="en-US" w:eastAsia="zh-CN"/>
        </w:rPr>
        <w:t xml:space="preserve">When providing usage report information for a URR in a message, the UP function shall include the UR-SEQN (Usage Report Sequence Number) identifying the order in which a Usage Report is generated for the given URR. The UR-SEQN (Usage Report Sequence Number) shall be set to "0" for the first Usage Report and incremented for every subsequent Usage Report generated by the UP function for the URR. </w:t>
      </w:r>
      <w:r w:rsidRPr="00441CD0">
        <w:rPr>
          <w:lang w:val="en-US"/>
        </w:rPr>
        <w:t>The UP function shall also indicate the trigger that causes the usage report to be generated in the Usage Report Trigger IE.</w:t>
      </w:r>
    </w:p>
    <w:p w14:paraId="3328961F" w14:textId="77777777" w:rsidR="00EE5860" w:rsidRPr="00441CD0" w:rsidRDefault="00EE5860" w:rsidP="00EE5860">
      <w:pPr>
        <w:rPr>
          <w:lang w:val="en-US"/>
        </w:rPr>
      </w:pPr>
      <w:r w:rsidRPr="00441CD0">
        <w:rPr>
          <w:lang w:val="en-US"/>
        </w:rPr>
        <w:t>Upon generating a usage report for a URR towards the CP function, the UP function shall:</w:t>
      </w:r>
    </w:p>
    <w:p w14:paraId="371404AB" w14:textId="77777777" w:rsidR="00EE5860" w:rsidRPr="00441CD0" w:rsidRDefault="00EE5860" w:rsidP="00EE5860">
      <w:pPr>
        <w:pStyle w:val="B1"/>
        <w:rPr>
          <w:lang w:val="x-none"/>
        </w:rPr>
      </w:pPr>
      <w:r w:rsidRPr="00441CD0">
        <w:lastRenderedPageBreak/>
        <w:t>-</w:t>
      </w:r>
      <w:r w:rsidRPr="00441CD0">
        <w:tab/>
        <w:t>reset its ongoing measurement counts for the related URR (i.e. the UP function shall report in a usage report the network resources usage measurement since the last usage report for that URR);</w:t>
      </w:r>
    </w:p>
    <w:p w14:paraId="1603F30F" w14:textId="77777777" w:rsidR="00EE5860" w:rsidRDefault="00EE5860" w:rsidP="00EE5860">
      <w:pPr>
        <w:pStyle w:val="B1"/>
      </w:pPr>
      <w:r w:rsidRPr="00441CD0">
        <w:t>-</w:t>
      </w:r>
      <w:r w:rsidRPr="00441CD0">
        <w:tab/>
      </w:r>
      <w:bookmarkStart w:id="461" w:name="_Hlk533186333"/>
      <w:r w:rsidRPr="00441CD0">
        <w:t>re-apply all the thresholds (Volume/Time/Event Threshold) provisioned for the related URR, if the usage report was triggered due to one of the thresholds being reached</w:t>
      </w:r>
      <w:r>
        <w:t>, i.e. upon the reporting triggers VOLTH/TIMTH/EVETH; and</w:t>
      </w:r>
    </w:p>
    <w:p w14:paraId="30903F3F" w14:textId="77777777" w:rsidR="00EE5860" w:rsidRPr="00441CD0" w:rsidRDefault="00EE5860" w:rsidP="00EE5860">
      <w:pPr>
        <w:pStyle w:val="B1"/>
      </w:pPr>
      <w:r>
        <w:t>-</w:t>
      </w:r>
      <w:r>
        <w:tab/>
      </w:r>
      <w:r w:rsidRPr="00441CD0">
        <w:rPr>
          <w:lang w:val="en-US"/>
        </w:rPr>
        <w:t>adjust th</w:t>
      </w:r>
      <w:r w:rsidRPr="009B377C">
        <w:rPr>
          <w:lang w:val="en-US"/>
        </w:rPr>
        <w:t xml:space="preserve">e threshold and/or quota for volume/time/event (if provisioned in the URR) respectively by </w:t>
      </w:r>
      <w:r w:rsidRPr="009B377C">
        <w:t>subtracting the (</w:t>
      </w:r>
      <w:r w:rsidRPr="009B377C">
        <w:rPr>
          <w:lang w:val="en-US"/>
        </w:rPr>
        <w:t>volume/time/event)</w:t>
      </w:r>
      <w:r w:rsidRPr="009B377C">
        <w:t xml:space="preserve"> reported usage in the usage report </w:t>
      </w:r>
      <w:r w:rsidRPr="009B377C">
        <w:rPr>
          <w:lang w:eastAsia="fr-FR"/>
        </w:rPr>
        <w:t>to determine when to generate the next report,</w:t>
      </w:r>
      <w:r w:rsidRPr="009B377C">
        <w:t xml:space="preserve"> if the u</w:t>
      </w:r>
      <w:r>
        <w:t>sage report trigger is set with PERIO/LIUSA/ENVCL/STOPT</w:t>
      </w:r>
      <w:r w:rsidRPr="00441CD0">
        <w:t>;</w:t>
      </w:r>
      <w:r>
        <w:t xml:space="preserve"> </w:t>
      </w:r>
      <w:r w:rsidRPr="00441CD0">
        <w:t>and</w:t>
      </w:r>
      <w:bookmarkEnd w:id="461"/>
    </w:p>
    <w:p w14:paraId="28D72197" w14:textId="77777777" w:rsidR="00EE5860" w:rsidRPr="00441CD0" w:rsidRDefault="00EE5860" w:rsidP="00EE5860">
      <w:pPr>
        <w:pStyle w:val="B1"/>
      </w:pPr>
      <w:r w:rsidRPr="00441CD0">
        <w:t>-</w:t>
      </w:r>
      <w:r w:rsidRPr="00441CD0">
        <w:tab/>
        <w:t xml:space="preserve">continue to apply the </w:t>
      </w:r>
      <w:r>
        <w:t xml:space="preserve">remaining </w:t>
      </w:r>
      <w:r w:rsidRPr="00441CD0">
        <w:t xml:space="preserve">provisioned </w:t>
      </w:r>
      <w:r>
        <w:t xml:space="preserve">parameters in the </w:t>
      </w:r>
      <w:r w:rsidRPr="00441CD0">
        <w:t>URR and perform the related network resources usage measurement(s), until getting any further instruction from the CP function.</w:t>
      </w:r>
    </w:p>
    <w:p w14:paraId="60305F31" w14:textId="77777777" w:rsidR="00EE5860" w:rsidRPr="00441CD0" w:rsidRDefault="00EE5860" w:rsidP="00F512A9">
      <w:pPr>
        <w:rPr>
          <w:lang w:val="en-US"/>
        </w:rPr>
      </w:pPr>
      <w:r w:rsidRPr="00441CD0">
        <w:rPr>
          <w:lang w:val="en-US"/>
        </w:rPr>
        <w:t>When receiving a new threshold or quota from the CP function for a measurement that is already ongoing in the UP function, the UP function shall consider its ongoing measurements counts for the related URR against the new threshold or quota to determine when to send its next usage report to the CP function.</w:t>
      </w:r>
    </w:p>
    <w:p w14:paraId="3AC0C3A0" w14:textId="77777777" w:rsidR="00EE5860" w:rsidRPr="00441CD0" w:rsidRDefault="00EE5860" w:rsidP="00EE5860">
      <w:pPr>
        <w:rPr>
          <w:lang w:val="en-US"/>
        </w:rPr>
      </w:pPr>
      <w:r w:rsidRPr="00441CD0">
        <w:rPr>
          <w:lang w:val="en-US"/>
        </w:rPr>
        <w:t>At receiving a quota with value set to zero, the UP function shall:</w:t>
      </w:r>
    </w:p>
    <w:p w14:paraId="101DAF63" w14:textId="77777777" w:rsidR="00EE5860" w:rsidRPr="00441CD0" w:rsidRDefault="00EE5860" w:rsidP="00EE5860">
      <w:pPr>
        <w:pStyle w:val="B1"/>
        <w:rPr>
          <w:rFonts w:eastAsia="Batang"/>
          <w:noProof/>
          <w:lang w:eastAsia="ko-KR"/>
        </w:rPr>
      </w:pPr>
      <w:r w:rsidRPr="00441CD0">
        <w:rPr>
          <w:lang w:val="en-US"/>
        </w:rPr>
        <w:t>-</w:t>
      </w:r>
      <w:r w:rsidRPr="00441CD0">
        <w:rPr>
          <w:lang w:val="en-US"/>
        </w:rPr>
        <w:tab/>
        <w:t xml:space="preserve">apply the FAR identified in the FAR ID for Quota Action IE if the CP function has provisioned it, otherwise the UP function </w:t>
      </w:r>
      <w:r w:rsidRPr="00441CD0">
        <w:t xml:space="preserve">shall </w:t>
      </w:r>
      <w:r w:rsidRPr="00441CD0">
        <w:rPr>
          <w:lang w:val="en-US"/>
        </w:rPr>
        <w:t xml:space="preserve">stop forwarding packets (or only </w:t>
      </w:r>
      <w:r w:rsidRPr="00441CD0">
        <w:rPr>
          <w:rFonts w:eastAsia="Batang"/>
          <w:noProof/>
          <w:lang w:eastAsia="ko-KR"/>
        </w:rPr>
        <w:t>allow forwarding of some limited user plane traffic, based on operator policy in the UP function)</w:t>
      </w:r>
      <w:r w:rsidRPr="00441CD0">
        <w:rPr>
          <w:rFonts w:eastAsia="Batang"/>
          <w:noProof/>
          <w:lang w:val="sv-SE" w:eastAsia="ko-KR"/>
        </w:rPr>
        <w:t xml:space="preserve">; </w:t>
      </w:r>
      <w:r w:rsidRPr="00441CD0">
        <w:rPr>
          <w:rFonts w:eastAsia="Batang"/>
          <w:noProof/>
          <w:lang w:eastAsia="ko-KR"/>
        </w:rPr>
        <w:t>and</w:t>
      </w:r>
    </w:p>
    <w:p w14:paraId="5DDE2FC5" w14:textId="77777777" w:rsidR="00EE5860" w:rsidRDefault="00EE5860" w:rsidP="00EE5860">
      <w:pPr>
        <w:pStyle w:val="B1"/>
      </w:pPr>
      <w:r w:rsidRPr="00441CD0">
        <w:rPr>
          <w:rFonts w:eastAsia="Batang"/>
          <w:noProof/>
          <w:lang w:eastAsia="ko-KR"/>
        </w:rPr>
        <w:t>-</w:t>
      </w:r>
      <w:r w:rsidRPr="00441CD0">
        <w:rPr>
          <w:rFonts w:eastAsia="Batang"/>
          <w:noProof/>
          <w:lang w:eastAsia="ko-KR"/>
        </w:rPr>
        <w:tab/>
      </w:r>
      <w:r w:rsidRPr="00441CD0">
        <w:t>report in a usage report the network resources usage measurement since the last usage report for that URR, if applicable.</w:t>
      </w:r>
    </w:p>
    <w:p w14:paraId="2FDB8B5C" w14:textId="77777777" w:rsidR="00EE5860" w:rsidRPr="00441CD0" w:rsidRDefault="00EE5860" w:rsidP="00EE5860">
      <w:pPr>
        <w:rPr>
          <w:lang w:val="en-US"/>
        </w:rPr>
      </w:pPr>
      <w:r>
        <w:rPr>
          <w:lang w:val="en-US"/>
        </w:rPr>
        <w:t>When the UP function receives a non-zero quota for the same URR in one subsequent PFCP Session Modification Request message, the UP function shall apply the (normal) FAR associated with the PDR (detecting the application traffic) for the buffered traffic if the FAR ID for Quota Action was set to buffer the application traffic at zero quota (either be provisioned with zero quota earlier or the quota has been exhausted).</w:t>
      </w:r>
    </w:p>
    <w:p w14:paraId="147E0664" w14:textId="77777777" w:rsidR="00EE5860" w:rsidRPr="00441CD0" w:rsidRDefault="00EE5860" w:rsidP="00EE5860">
      <w:pPr>
        <w:pStyle w:val="NO"/>
        <w:rPr>
          <w:lang w:val="x-none"/>
        </w:rPr>
      </w:pPr>
      <w:r w:rsidRPr="00441CD0">
        <w:t>NOTE 1:</w:t>
      </w:r>
      <w:r w:rsidRPr="00441CD0">
        <w:tab/>
        <w:t>The UP function determines when to send its next usage report to the CP function by deducting from the newly provisioned threshold or quota the traffic it has forwarded since its last usage report. As an example, if the UP function has forwarded 10 Mbytes of traffic since it last usage report to the CP function and the CP function provisions a new volume threshold or quota of 100 Mbytes, the UP function sends its next usage report upon forwarding an additional 90 Mbytes traffic.</w:t>
      </w:r>
      <w:bookmarkStart w:id="462" w:name="_Hlk516847487"/>
    </w:p>
    <w:p w14:paraId="41C7E61F" w14:textId="77777777" w:rsidR="00EE5860" w:rsidRPr="00441CD0" w:rsidRDefault="00EE5860" w:rsidP="00EE5860">
      <w:pPr>
        <w:pStyle w:val="NO"/>
      </w:pPr>
      <w:r w:rsidRPr="00441CD0">
        <w:t>NOTE 2:</w:t>
      </w:r>
      <w:r w:rsidRPr="00441CD0">
        <w:tab/>
        <w:t>When receiving a new threshold or quota from the CP function for a measurement that is already ongoing in the UP function and if the UP function has already generated the usage report but had not sent it, the UP function can send the usage report before performing the update of the URR.</w:t>
      </w:r>
      <w:bookmarkEnd w:id="462"/>
    </w:p>
    <w:p w14:paraId="2CD40B27" w14:textId="545F6EA9" w:rsidR="00EE5860" w:rsidRPr="00441CD0" w:rsidRDefault="00EE5860" w:rsidP="00EE5860">
      <w:pPr>
        <w:pStyle w:val="NO"/>
      </w:pPr>
      <w:r w:rsidRPr="00441CD0">
        <w:t>NOTE 3:</w:t>
      </w:r>
      <w:r w:rsidRPr="00441CD0">
        <w:tab/>
        <w:t xml:space="preserve">A URR with the quota set to 0 can be provisioned when a service data flow is not allowed to start before quota is allocated to the service. See </w:t>
      </w:r>
      <w:r w:rsidR="00415C19" w:rsidRPr="00441CD0">
        <w:t>clause</w:t>
      </w:r>
      <w:r w:rsidR="00415C19">
        <w:t> </w:t>
      </w:r>
      <w:r w:rsidR="00415C19" w:rsidRPr="00441CD0">
        <w:t>5</w:t>
      </w:r>
      <w:r w:rsidRPr="00441CD0">
        <w:t>.4.11.</w:t>
      </w:r>
    </w:p>
    <w:p w14:paraId="5DBCB37A" w14:textId="77777777" w:rsidR="00EE5860" w:rsidRPr="00441CD0" w:rsidRDefault="00EE5860" w:rsidP="00EE5860">
      <w:pPr>
        <w:rPr>
          <w:lang w:val="en-US"/>
        </w:rPr>
      </w:pPr>
      <w:r w:rsidRPr="00441CD0">
        <w:rPr>
          <w:lang w:val="en-US"/>
        </w:rPr>
        <w:t>When reporting the network resources usage before and after a Monitoring Time, the UP function shall send two Usage Reports in the PFCP message (e.g. PFCP Session Report Request) for the same URR ID. Each Usage Report shall then include the Usage Information IE indicating whether the reported network resource usage was consumed before or after the Monitoring Time. Omission of this IE in a Usage Report indicates that no monitoring time has occurred. The UP function shall send Usage Reports soon after the occurrence of the Monitoring Time.</w:t>
      </w:r>
    </w:p>
    <w:p w14:paraId="2B3E4722" w14:textId="77777777" w:rsidR="00EE5860" w:rsidRPr="00441CD0" w:rsidRDefault="00EE5860" w:rsidP="00EE5860">
      <w:pPr>
        <w:pStyle w:val="NO"/>
        <w:rPr>
          <w:rFonts w:eastAsia="Batang"/>
          <w:noProof/>
          <w:lang w:val="x-none" w:eastAsia="ko-KR"/>
        </w:rPr>
      </w:pPr>
      <w:r w:rsidRPr="00441CD0">
        <w:rPr>
          <w:rFonts w:eastAsia="Batang"/>
          <w:noProof/>
          <w:lang w:eastAsia="ko-KR"/>
        </w:rPr>
        <w:t>NOTE 4:</w:t>
      </w:r>
      <w:r w:rsidRPr="00441CD0">
        <w:rPr>
          <w:rFonts w:eastAsia="Batang"/>
          <w:noProof/>
          <w:lang w:eastAsia="ko-KR"/>
        </w:rPr>
        <w:tab/>
        <w:t>The UP function needs to take care to smooth the signalling load towards the CP function if Usage Reports need to be generated for a large number of PFCP sessions after the occurrence of the Monitoring Time.</w:t>
      </w:r>
    </w:p>
    <w:p w14:paraId="0F3BA7D7" w14:textId="77777777" w:rsidR="00EE5860" w:rsidRPr="00441CD0" w:rsidRDefault="00EE5860" w:rsidP="00EE5860">
      <w:pPr>
        <w:rPr>
          <w:lang w:val="en-US"/>
        </w:rPr>
      </w:pPr>
      <w:r w:rsidRPr="00441CD0">
        <w:rPr>
          <w:lang w:val="en-US"/>
        </w:rPr>
        <w:t>For the volume-based measurement method, the UP function shall report the traffic usage after any QoS enforcement. Additionally, if the CP function requested to measure the traffic usage before QoS enforcement, the UP function shall also report corresponding measurements, when measurements needs to be reported for the traffic usage after QoS enforcement, by sending two Usage Reports in the PFCP message (e.g. PFCP Session Report Request) for the same URR ID. Each Usage Report shall then include the Usage Information IE indicating whether the reported network resource usage corresponds to the traffic before or after QoS enforcement. Thresholds provisioned in a URR shall apply to the traffic usage after any QoS enforcement.</w:t>
      </w:r>
    </w:p>
    <w:p w14:paraId="7EA29754" w14:textId="77777777" w:rsidR="00EE5860" w:rsidRPr="00441CD0" w:rsidRDefault="00EE5860" w:rsidP="00EE5860">
      <w:pPr>
        <w:rPr>
          <w:lang w:val="en-US"/>
        </w:rPr>
      </w:pPr>
      <w:r w:rsidRPr="00441CD0">
        <w:rPr>
          <w:lang w:val="en-US"/>
        </w:rPr>
        <w:t xml:space="preserve">For the volume-based measurement method, the UP function shall include all the counters (Total, Uplink and Downlink) of the URR in the Volume Measurement IE in the Usage Report IE; the UP function shall also include the </w:t>
      </w:r>
      <w:r w:rsidRPr="00441CD0">
        <w:rPr>
          <w:lang w:val="en-US"/>
        </w:rPr>
        <w:lastRenderedPageBreak/>
        <w:t>number of packets counted for Total, Uplink, Downlink in the Volume Measurement IE if requested by the CP function and if the UP function supports the MNOP feature.</w:t>
      </w:r>
    </w:p>
    <w:p w14:paraId="3E946282" w14:textId="77777777" w:rsidR="00EE5860" w:rsidRPr="00441CD0" w:rsidRDefault="00EE5860" w:rsidP="00EE5860">
      <w:pPr>
        <w:rPr>
          <w:lang w:val="en-US"/>
        </w:rPr>
      </w:pPr>
      <w:bookmarkStart w:id="463" w:name="_Toc19717058"/>
      <w:bookmarkStart w:id="464" w:name="_Toc27490515"/>
      <w:bookmarkStart w:id="465" w:name="_Toc27556808"/>
      <w:bookmarkStart w:id="466" w:name="_Toc27723725"/>
      <w:r w:rsidRPr="00441CD0">
        <w:rPr>
          <w:lang w:val="en-US"/>
        </w:rPr>
        <w:t>A usage report triggered only due to the Dropped DL Traffic Threshold</w:t>
      </w:r>
      <w:r>
        <w:rPr>
          <w:lang w:val="en-US"/>
        </w:rPr>
        <w:t xml:space="preserve"> (DROTH) or Start of Traffic (START), or MAC Address Reporting (MACAR), or IP Multicast Join/Leave</w:t>
      </w:r>
      <w:r w:rsidRPr="00441CD0">
        <w:rPr>
          <w:lang w:val="en-US"/>
        </w:rPr>
        <w:t xml:space="preserve"> </w:t>
      </w:r>
      <w:r>
        <w:rPr>
          <w:lang w:val="en-US"/>
        </w:rPr>
        <w:t xml:space="preserve">(IPMJL) </w:t>
      </w:r>
      <w:r w:rsidRPr="00441CD0">
        <w:rPr>
          <w:lang w:val="en-US"/>
        </w:rPr>
        <w:t>shall not contain any measurement information</w:t>
      </w:r>
      <w:r>
        <w:rPr>
          <w:lang w:val="en-US"/>
        </w:rPr>
        <w:t xml:space="preserve">, i.e. either </w:t>
      </w:r>
      <w:r w:rsidRPr="00D014BF">
        <w:rPr>
          <w:lang w:val="en-US"/>
        </w:rPr>
        <w:t xml:space="preserve">the </w:t>
      </w:r>
      <w:r w:rsidRPr="00D014BF">
        <w:rPr>
          <w:szCs w:val="18"/>
          <w:lang w:val="en-US"/>
        </w:rPr>
        <w:t>Volume/Duration Measurement</w:t>
      </w:r>
      <w:r w:rsidRPr="00D014BF">
        <w:rPr>
          <w:lang w:val="en-US"/>
        </w:rPr>
        <w:t xml:space="preserve"> set to zero or </w:t>
      </w:r>
      <w:r w:rsidRPr="00D014BF">
        <w:rPr>
          <w:szCs w:val="18"/>
          <w:lang w:val="en-US"/>
        </w:rPr>
        <w:t>Volume/Duration Measurement IE is not present</w:t>
      </w:r>
      <w:r w:rsidRPr="00441CD0">
        <w:rPr>
          <w:lang w:val="en-US"/>
        </w:rPr>
        <w:t>.</w:t>
      </w:r>
    </w:p>
    <w:p w14:paraId="5D93EBC4" w14:textId="77777777" w:rsidR="00EE5860" w:rsidRPr="00441CD0" w:rsidRDefault="00EE5860" w:rsidP="00EE5860">
      <w:pPr>
        <w:rPr>
          <w:rFonts w:eastAsia="Batang"/>
          <w:noProof/>
          <w:lang w:eastAsia="ko-KR"/>
        </w:rPr>
      </w:pPr>
      <w:r w:rsidRPr="00441CD0">
        <w:rPr>
          <w:lang w:val="en-US"/>
        </w:rPr>
        <w:t>When being instructed to remove a URR or the last PDR associated to a URR, t</w:t>
      </w:r>
      <w:r w:rsidRPr="00441CD0">
        <w:rPr>
          <w:rFonts w:eastAsia="Batang"/>
          <w:noProof/>
          <w:lang w:eastAsia="ko-KR"/>
        </w:rPr>
        <w:t>he UP function shall stop its ongoing measurements for the URR and include a Usage Report in the PFCP Session Modification Response or in an additional PFCP Session Report Request if there are non-null measurements to report for the URR. When being instructed to remove the last PDR associated to a URR, the UP function shall keep the URR and reset any measurement for the URR.</w:t>
      </w:r>
    </w:p>
    <w:p w14:paraId="0EC8B68B" w14:textId="77777777" w:rsidR="00EE5860" w:rsidRPr="00441CD0" w:rsidRDefault="00EE5860" w:rsidP="00EE5860">
      <w:pPr>
        <w:pStyle w:val="NO"/>
        <w:rPr>
          <w:noProof/>
          <w:lang w:eastAsia="ko-KR"/>
        </w:rPr>
      </w:pPr>
      <w:r w:rsidRPr="00441CD0">
        <w:rPr>
          <w:noProof/>
          <w:lang w:eastAsia="ko-KR"/>
        </w:rPr>
        <w:t>NOTE 5:</w:t>
      </w:r>
      <w:r w:rsidRPr="00441CD0">
        <w:rPr>
          <w:noProof/>
          <w:lang w:eastAsia="ko-KR"/>
        </w:rPr>
        <w:tab/>
        <w:t>A URR provisioned in a PFCP session can be provisioned/kept in the UP function without being associated with any PDR and the URR can be associated with a PDR in a later stage.</w:t>
      </w:r>
      <w:r>
        <w:rPr>
          <w:noProof/>
          <w:lang w:eastAsia="ko-KR"/>
        </w:rPr>
        <w:t xml:space="preserve"> </w:t>
      </w:r>
      <w:r w:rsidRPr="00AD5D4F">
        <w:rPr>
          <w:noProof/>
          <w:lang w:eastAsia="ko-KR"/>
        </w:rPr>
        <w:t>The UP function will not remember any remaining quota and will consider the quota (if provisioned) as it was provisioned</w:t>
      </w:r>
      <w:r>
        <w:rPr>
          <w:noProof/>
          <w:lang w:eastAsia="ko-KR"/>
        </w:rPr>
        <w:t>.</w:t>
      </w:r>
    </w:p>
    <w:p w14:paraId="450F9B08" w14:textId="77777777" w:rsidR="00EE5860" w:rsidRPr="00441CD0" w:rsidRDefault="00EE5860" w:rsidP="00EE5860">
      <w:r w:rsidRPr="00441CD0">
        <w:rPr>
          <w:rFonts w:eastAsia="Batang"/>
          <w:noProof/>
          <w:lang w:eastAsia="ko-KR"/>
        </w:rPr>
        <w:t>When being instructed to</w:t>
      </w:r>
      <w:r w:rsidRPr="00441CD0">
        <w:rPr>
          <w:lang w:val="en-US"/>
        </w:rPr>
        <w:t xml:space="preserve"> deactivate a network resources usage measurement via the Inactive Measurement flag of the Measurement Information IE of the URR, the UP function shall stop measuring the network resources usage (against the volume/time/event threshold/quota) and store the current</w:t>
      </w:r>
      <w:r w:rsidRPr="00441CD0">
        <w:t xml:space="preserve"> measurement counts which will be resumed when the URR is activated again. The UP function shall not generate a usage report upon the deactivation of the URR and it shall send a usage report during the period when the URR is deactivated for the following scenarios:</w:t>
      </w:r>
    </w:p>
    <w:p w14:paraId="02BB6604" w14:textId="77777777" w:rsidR="00EE5860" w:rsidRPr="00441CD0" w:rsidRDefault="00EE5860" w:rsidP="00EE5860">
      <w:pPr>
        <w:pStyle w:val="B1"/>
      </w:pPr>
      <w:r w:rsidRPr="00441CD0">
        <w:rPr>
          <w:rFonts w:eastAsia="Batang"/>
        </w:rPr>
        <w:t>-</w:t>
      </w:r>
      <w:r w:rsidRPr="00441CD0">
        <w:rPr>
          <w:rFonts w:eastAsia="Batang"/>
        </w:rPr>
        <w:tab/>
        <w:t>if the Quota Holding Time is expired and if the reporting trigger QUHTI is set;</w:t>
      </w:r>
    </w:p>
    <w:p w14:paraId="6A454E57" w14:textId="77777777" w:rsidR="00EE5860" w:rsidRPr="00441CD0" w:rsidRDefault="00EE5860" w:rsidP="00EE5860">
      <w:pPr>
        <w:pStyle w:val="NO"/>
      </w:pPr>
      <w:r w:rsidRPr="00441CD0">
        <w:t>NOTE 6:</w:t>
      </w:r>
      <w:r w:rsidRPr="00441CD0">
        <w:tab/>
        <w:t>The Quota Holding Time can have been started before the URR is deactivated or starts from the moment when the URR is deactivated since no quota will be consumed.</w:t>
      </w:r>
    </w:p>
    <w:p w14:paraId="7FDB43DC" w14:textId="77777777" w:rsidR="00EE5860" w:rsidRPr="00441CD0" w:rsidRDefault="00EE5860" w:rsidP="00EE5860">
      <w:pPr>
        <w:pStyle w:val="B1"/>
        <w:rPr>
          <w:noProof/>
        </w:rPr>
      </w:pPr>
      <w:r w:rsidRPr="00441CD0">
        <w:rPr>
          <w:lang w:eastAsia="zh-CN"/>
        </w:rPr>
        <w:t>-</w:t>
      </w:r>
      <w:r w:rsidRPr="00441CD0">
        <w:rPr>
          <w:lang w:eastAsia="zh-CN"/>
        </w:rPr>
        <w:tab/>
        <w:t xml:space="preserve">if it is the time for a periodic reporting and if the reporting trigger </w:t>
      </w:r>
      <w:r w:rsidRPr="00441CD0">
        <w:rPr>
          <w:noProof/>
        </w:rPr>
        <w:t>PERIO is set;</w:t>
      </w:r>
    </w:p>
    <w:p w14:paraId="19C7411E" w14:textId="77777777" w:rsidR="00EE5860" w:rsidRPr="00441CD0" w:rsidRDefault="00EE5860" w:rsidP="00EE5860">
      <w:pPr>
        <w:pStyle w:val="B1"/>
        <w:rPr>
          <w:noProof/>
        </w:rPr>
      </w:pPr>
      <w:r w:rsidRPr="00441CD0">
        <w:rPr>
          <w:noProof/>
        </w:rPr>
        <w:t>-</w:t>
      </w:r>
      <w:r w:rsidRPr="00441CD0">
        <w:rPr>
          <w:noProof/>
        </w:rPr>
        <w:tab/>
        <w:t>if it is required to send a usage report for this URR when a usage report is reported for a linked URR and if the reporting trigger LIUSA is set;</w:t>
      </w:r>
    </w:p>
    <w:p w14:paraId="0C19C87C" w14:textId="77777777" w:rsidR="00EE5860" w:rsidRPr="00441CD0" w:rsidRDefault="00EE5860" w:rsidP="00EE5860">
      <w:pPr>
        <w:rPr>
          <w:rFonts w:eastAsia="Batang"/>
          <w:noProof/>
          <w:lang w:eastAsia="ko-KR"/>
        </w:rPr>
      </w:pPr>
      <w:r w:rsidRPr="00441CD0">
        <w:rPr>
          <w:noProof/>
        </w:rPr>
        <w:t>-</w:t>
      </w:r>
      <w:r w:rsidRPr="00441CD0">
        <w:rPr>
          <w:noProof/>
        </w:rPr>
        <w:tab/>
        <w:t xml:space="preserve">if it is required to send an immeditate report upon a query </w:t>
      </w:r>
      <w:r w:rsidRPr="00441CD0">
        <w:rPr>
          <w:rFonts w:eastAsia="Batang"/>
          <w:noProof/>
          <w:lang w:eastAsia="ko-KR"/>
        </w:rPr>
        <w:t>for the URR, or the URR is removed, dissociated from the last PDR.</w:t>
      </w:r>
    </w:p>
    <w:p w14:paraId="542CF372" w14:textId="77777777" w:rsidR="00EE5860" w:rsidRPr="00441CD0" w:rsidRDefault="00EE5860" w:rsidP="00EE5860">
      <w:pPr>
        <w:pStyle w:val="NO"/>
        <w:rPr>
          <w:rFonts w:eastAsia="Batang"/>
          <w:noProof/>
          <w:lang w:eastAsia="ko-KR"/>
        </w:rPr>
      </w:pPr>
      <w:r w:rsidRPr="00441CD0">
        <w:rPr>
          <w:rFonts w:eastAsia="Batang"/>
          <w:noProof/>
          <w:lang w:eastAsia="ko-KR"/>
        </w:rPr>
        <w:t>NOTE 7:</w:t>
      </w:r>
      <w:r w:rsidRPr="00441CD0">
        <w:rPr>
          <w:rFonts w:eastAsia="Batang"/>
          <w:noProof/>
          <w:lang w:eastAsia="ko-KR"/>
        </w:rPr>
        <w:tab/>
        <w:t>Multiple usage reports can be required to be reported to the CP function when deleting a PDR that is the last one to be associated to multiple URRs.</w:t>
      </w:r>
    </w:p>
    <w:p w14:paraId="5B84314E" w14:textId="77777777" w:rsidR="00EE5860" w:rsidRPr="00441CD0" w:rsidRDefault="00EE5860" w:rsidP="00EE5860">
      <w:pPr>
        <w:rPr>
          <w:rFonts w:eastAsia="Batang"/>
          <w:noProof/>
          <w:lang w:eastAsia="ko-KR"/>
        </w:rPr>
      </w:pPr>
      <w:r w:rsidRPr="00441CD0">
        <w:rPr>
          <w:rFonts w:eastAsia="Batang"/>
          <w:noProof/>
          <w:lang w:eastAsia="ko-KR"/>
        </w:rPr>
        <w:t>The CP function may request the UP function, in a PFCP Session Modification Request, to report its ongoing network resources measurement for one or multiple URRs of the PFCP session. In this case, the UP function shall:</w:t>
      </w:r>
    </w:p>
    <w:p w14:paraId="796475D1" w14:textId="7B569A8C" w:rsidR="00EE5860" w:rsidRPr="00441CD0" w:rsidRDefault="00EE5860" w:rsidP="00EE5860">
      <w:pPr>
        <w:pStyle w:val="B1"/>
        <w:rPr>
          <w:rFonts w:eastAsia="Batang"/>
          <w:noProof/>
          <w:lang w:val="sv-SE" w:eastAsia="ko-KR"/>
        </w:rPr>
      </w:pPr>
      <w:r w:rsidRPr="00441CD0">
        <w:rPr>
          <w:rFonts w:eastAsia="Batang"/>
          <w:noProof/>
          <w:lang w:eastAsia="ko-KR"/>
        </w:rPr>
        <w:t>-</w:t>
      </w:r>
      <w:r w:rsidRPr="00441CD0">
        <w:rPr>
          <w:rFonts w:eastAsia="Batang"/>
          <w:noProof/>
          <w:lang w:eastAsia="ko-KR"/>
        </w:rPr>
        <w:tab/>
        <w:t xml:space="preserve">generate usage report(s) (based on the existing definition of any URR(s) included in the PFCP Session Modification Request message before any update) for the URR(s) being queried and for any associated linked usage reports (see </w:t>
      </w:r>
      <w:r w:rsidR="00415C19" w:rsidRPr="00441CD0">
        <w:rPr>
          <w:rFonts w:eastAsia="Batang"/>
          <w:noProof/>
          <w:lang w:eastAsia="ko-KR"/>
        </w:rPr>
        <w:t>clause</w:t>
      </w:r>
      <w:r w:rsidR="00415C19">
        <w:rPr>
          <w:rFonts w:eastAsia="Batang"/>
          <w:noProof/>
          <w:lang w:eastAsia="ko-KR"/>
        </w:rPr>
        <w:t> </w:t>
      </w:r>
      <w:r w:rsidR="00415C19" w:rsidRPr="00441CD0">
        <w:rPr>
          <w:rFonts w:eastAsia="Batang"/>
          <w:noProof/>
          <w:lang w:eastAsia="ko-KR"/>
        </w:rPr>
        <w:t>5</w:t>
      </w:r>
      <w:r w:rsidRPr="00441CD0">
        <w:rPr>
          <w:rFonts w:eastAsia="Batang"/>
          <w:noProof/>
          <w:lang w:eastAsia="ko-KR"/>
        </w:rPr>
        <w:t>.2.2.4) for which there are non-null measurements to report</w:t>
      </w:r>
      <w:r w:rsidRPr="00441CD0">
        <w:rPr>
          <w:rFonts w:eastAsia="Batang"/>
          <w:noProof/>
          <w:lang w:val="sv-SE" w:eastAsia="ko-KR"/>
        </w:rPr>
        <w:t>;</w:t>
      </w:r>
    </w:p>
    <w:p w14:paraId="1E08D621" w14:textId="77777777" w:rsidR="00EE5860" w:rsidRPr="00441CD0" w:rsidRDefault="00EE5860" w:rsidP="00EE5860">
      <w:pPr>
        <w:pStyle w:val="B1"/>
        <w:rPr>
          <w:rFonts w:eastAsia="Batang"/>
          <w:noProof/>
          <w:lang w:val="x-none" w:eastAsia="ko-KR"/>
        </w:rPr>
      </w:pPr>
      <w:r w:rsidRPr="00441CD0">
        <w:rPr>
          <w:rFonts w:eastAsia="Batang"/>
          <w:noProof/>
          <w:lang w:eastAsia="ko-KR"/>
        </w:rPr>
        <w:t>-</w:t>
      </w:r>
      <w:r w:rsidRPr="00441CD0">
        <w:rPr>
          <w:rFonts w:eastAsia="Batang"/>
          <w:noProof/>
          <w:lang w:eastAsia="ko-KR"/>
        </w:rPr>
        <w:tab/>
        <w:t>include them in the PFCP Session Modification Response or in additional PFCP Session Report Request messages; and</w:t>
      </w:r>
    </w:p>
    <w:p w14:paraId="540B6590" w14:textId="77777777" w:rsidR="00EE5860" w:rsidRPr="00441CD0" w:rsidRDefault="00EE5860" w:rsidP="00EE5860">
      <w:pPr>
        <w:pStyle w:val="B1"/>
        <w:rPr>
          <w:rFonts w:eastAsia="Batang"/>
          <w:noProof/>
          <w:lang w:val="en-US" w:eastAsia="ko-KR"/>
        </w:rPr>
      </w:pPr>
      <w:r w:rsidRPr="00441CD0">
        <w:rPr>
          <w:rFonts w:eastAsia="Batang"/>
          <w:noProof/>
          <w:lang w:eastAsia="ko-KR"/>
        </w:rPr>
        <w:t>-</w:t>
      </w:r>
      <w:r w:rsidRPr="00441CD0">
        <w:rPr>
          <w:rFonts w:eastAsia="Batang"/>
          <w:noProof/>
          <w:lang w:eastAsia="ko-KR"/>
        </w:rPr>
        <w:tab/>
        <w:t>proceed as specified above u</w:t>
      </w:r>
      <w:r w:rsidRPr="00441CD0">
        <w:rPr>
          <w:lang w:val="en-US"/>
        </w:rPr>
        <w:t>pon generating a usage report for a URR towards the CP function</w:t>
      </w:r>
      <w:r w:rsidRPr="00441CD0">
        <w:rPr>
          <w:rFonts w:eastAsia="Batang"/>
          <w:noProof/>
          <w:lang w:val="en-US" w:eastAsia="ko-KR"/>
        </w:rPr>
        <w:t>, with the following additions:</w:t>
      </w:r>
    </w:p>
    <w:p w14:paraId="54441A48" w14:textId="77777777" w:rsidR="00EE5860" w:rsidRPr="00441CD0" w:rsidRDefault="00EE5860" w:rsidP="00EE5860">
      <w:pPr>
        <w:pStyle w:val="B2"/>
        <w:rPr>
          <w:rFonts w:eastAsia="Batang"/>
          <w:noProof/>
          <w:lang w:eastAsia="ko-KR"/>
        </w:rPr>
      </w:pPr>
      <w:r w:rsidRPr="00441CD0">
        <w:rPr>
          <w:rFonts w:eastAsia="Batang"/>
          <w:noProof/>
          <w:lang w:eastAsia="ko-KR"/>
        </w:rPr>
        <w:t>-</w:t>
      </w:r>
      <w:r w:rsidRPr="00441CD0">
        <w:rPr>
          <w:rFonts w:eastAsia="Batang"/>
          <w:noProof/>
          <w:lang w:eastAsia="ko-KR"/>
        </w:rPr>
        <w:tab/>
        <w:t>if the PFCP</w:t>
      </w:r>
      <w:r w:rsidRPr="00441CD0">
        <w:t xml:space="preserve"> Session Modification Request includes the Update URR IE (for the URR being queried) with a Volume or Time Threshold, the UP function shall re-apply the threshold received in the request;</w:t>
      </w:r>
    </w:p>
    <w:p w14:paraId="53B1153F" w14:textId="77777777" w:rsidR="00EE5860" w:rsidRPr="00441CD0" w:rsidRDefault="00EE5860" w:rsidP="00EE5860">
      <w:pPr>
        <w:pStyle w:val="B2"/>
        <w:rPr>
          <w:rFonts w:eastAsia="Batang"/>
          <w:noProof/>
          <w:lang w:val="x-none" w:eastAsia="ko-KR"/>
        </w:rPr>
      </w:pPr>
      <w:r w:rsidRPr="00441CD0">
        <w:rPr>
          <w:rFonts w:eastAsia="Batang"/>
          <w:noProof/>
          <w:lang w:eastAsia="ko-KR"/>
        </w:rPr>
        <w:t>-</w:t>
      </w:r>
      <w:r w:rsidRPr="00441CD0">
        <w:rPr>
          <w:rFonts w:eastAsia="Batang"/>
          <w:noProof/>
          <w:lang w:eastAsia="ko-KR"/>
        </w:rPr>
        <w:tab/>
        <w:t>otherwise, if a threshold</w:t>
      </w:r>
      <w:r>
        <w:rPr>
          <w:rFonts w:eastAsia="Batang"/>
          <w:noProof/>
          <w:lang w:eastAsia="ko-KR"/>
        </w:rPr>
        <w:t xml:space="preserve"> and/or a quota</w:t>
      </w:r>
      <w:r w:rsidRPr="00441CD0">
        <w:rPr>
          <w:rFonts w:eastAsia="Batang"/>
          <w:noProof/>
          <w:lang w:eastAsia="ko-KR"/>
        </w:rPr>
        <w:t xml:space="preserve"> had been set for the URR that is queried, since the usage report </w:t>
      </w:r>
      <w:r w:rsidRPr="00441CD0">
        <w:t xml:space="preserve">is not triggered due to the threshold being reached, the UP function shall </w:t>
      </w:r>
      <w:r w:rsidRPr="00441CD0">
        <w:rPr>
          <w:lang w:val="en-US"/>
        </w:rPr>
        <w:t>adjust the threshold</w:t>
      </w:r>
      <w:r>
        <w:rPr>
          <w:lang w:val="en-US"/>
        </w:rPr>
        <w:t xml:space="preserve"> and/or quota</w:t>
      </w:r>
      <w:r w:rsidRPr="00441CD0">
        <w:rPr>
          <w:lang w:val="en-US"/>
        </w:rPr>
        <w:t xml:space="preserve"> by </w:t>
      </w:r>
      <w:r w:rsidRPr="00441CD0">
        <w:t>subtracting the time/volume reported in the usage report to determine when to generate the next report</w:t>
      </w:r>
      <w:r w:rsidRPr="00441CD0">
        <w:rPr>
          <w:rFonts w:eastAsia="Batang"/>
          <w:noProof/>
          <w:lang w:eastAsia="ko-KR"/>
        </w:rPr>
        <w:t>.</w:t>
      </w:r>
    </w:p>
    <w:p w14:paraId="4B88EA9A" w14:textId="77777777" w:rsidR="00EE5860" w:rsidRPr="00441CD0" w:rsidRDefault="00EE5860" w:rsidP="00EE5860">
      <w:pPr>
        <w:pStyle w:val="NO"/>
        <w:rPr>
          <w:rFonts w:eastAsia="Batang"/>
          <w:noProof/>
          <w:lang w:eastAsia="ko-KR"/>
        </w:rPr>
      </w:pPr>
      <w:r w:rsidRPr="00441CD0">
        <w:rPr>
          <w:rFonts w:eastAsia="Batang"/>
          <w:noProof/>
          <w:lang w:eastAsia="ko-KR"/>
        </w:rPr>
        <w:t>NOTE 8:</w:t>
      </w:r>
      <w:r w:rsidRPr="00441CD0">
        <w:rPr>
          <w:rFonts w:eastAsia="Batang"/>
          <w:noProof/>
          <w:lang w:eastAsia="ko-KR"/>
        </w:rPr>
        <w:tab/>
        <w:t>Upon reaching a threshold that was adjusted due to a URR query as specified above, the UP function re-applies then the threshold that was provisioned in the URR (i.e. not the value of the adjusted threshold).</w:t>
      </w:r>
    </w:p>
    <w:p w14:paraId="5E9CF22E" w14:textId="35D6D7B0" w:rsidR="00EE5860" w:rsidRPr="00441CD0" w:rsidRDefault="00EE5860" w:rsidP="00EE5860">
      <w:pPr>
        <w:pStyle w:val="NO"/>
        <w:rPr>
          <w:rFonts w:eastAsia="Batang"/>
          <w:noProof/>
          <w:lang w:eastAsia="ko-KR"/>
        </w:rPr>
      </w:pPr>
      <w:r w:rsidRPr="00441CD0">
        <w:rPr>
          <w:rFonts w:eastAsia="Batang"/>
          <w:noProof/>
          <w:lang w:eastAsia="ko-KR"/>
        </w:rPr>
        <w:t>NOTE 9:</w:t>
      </w:r>
      <w:r w:rsidRPr="00441CD0">
        <w:rPr>
          <w:rFonts w:eastAsia="Batang"/>
          <w:noProof/>
          <w:lang w:eastAsia="ko-KR"/>
        </w:rPr>
        <w:tab/>
        <w:t xml:space="preserve">The CP function can </w:t>
      </w:r>
      <w:r w:rsidRPr="00441CD0">
        <w:t xml:space="preserve">query a URR without including a Volume or Time Threshold in the PFCP Session Modification Request e.g. when it needs to close a traffic volume/service container (see </w:t>
      </w:r>
      <w:r w:rsidR="00415C19" w:rsidRPr="00441CD0">
        <w:t>clause</w:t>
      </w:r>
      <w:r w:rsidR="00415C19">
        <w:t> </w:t>
      </w:r>
      <w:r w:rsidR="00415C19" w:rsidRPr="00441CD0">
        <w:t>5</w:t>
      </w:r>
      <w:r w:rsidRPr="00441CD0">
        <w:t>.2.3.10.3 of 3GPP TS 32.251 [17]).</w:t>
      </w:r>
    </w:p>
    <w:p w14:paraId="4603BF8E" w14:textId="0B9F2E49" w:rsidR="00EE5860" w:rsidRPr="00441CD0" w:rsidRDefault="00EE5860" w:rsidP="00EE5860">
      <w:pPr>
        <w:pStyle w:val="NO"/>
        <w:rPr>
          <w:rFonts w:eastAsia="Batang"/>
        </w:rPr>
      </w:pPr>
      <w:r w:rsidRPr="00441CD0">
        <w:rPr>
          <w:rFonts w:eastAsia="Batang"/>
        </w:rPr>
        <w:lastRenderedPageBreak/>
        <w:t>NOTE 10:</w:t>
      </w:r>
      <w:r w:rsidRPr="00441CD0">
        <w:rPr>
          <w:rFonts w:eastAsia="Batang"/>
        </w:rPr>
        <w:tab/>
      </w:r>
      <w:r w:rsidRPr="00441CD0">
        <w:rPr>
          <w:rFonts w:eastAsia="Batang"/>
          <w:noProof/>
          <w:lang w:eastAsia="ko-KR"/>
        </w:rPr>
        <w:t xml:space="preserve">The CP function can </w:t>
      </w:r>
      <w:r w:rsidRPr="00441CD0">
        <w:t xml:space="preserve">query a URR including a Volume or Time Threshold in the PFCP Session Modification Request e.g. when it needs to close a CDR (see </w:t>
      </w:r>
      <w:r w:rsidR="00415C19" w:rsidRPr="00441CD0">
        <w:t>clause</w:t>
      </w:r>
      <w:r w:rsidR="00415C19">
        <w:t> </w:t>
      </w:r>
      <w:r w:rsidR="00415C19" w:rsidRPr="00441CD0">
        <w:t>5</w:t>
      </w:r>
      <w:r w:rsidRPr="00441CD0">
        <w:t xml:space="preserve">.2.3.10.3 of 3GPP TS 32.251 [17]). </w:t>
      </w:r>
      <w:r w:rsidRPr="00441CD0">
        <w:rPr>
          <w:rFonts w:eastAsia="Batang"/>
        </w:rPr>
        <w:t>In such a case, the CP function can include the same threshold for the URR being queried in the Update URR IE in the PFCP Session Modification Request message to trigger the UP function to re-apply the threshold.</w:t>
      </w:r>
    </w:p>
    <w:p w14:paraId="18D87332" w14:textId="77777777" w:rsidR="00EE5860" w:rsidRPr="00441CD0" w:rsidRDefault="00EE5860" w:rsidP="00EE5860">
      <w:pPr>
        <w:pStyle w:val="NO"/>
        <w:rPr>
          <w:rFonts w:eastAsia="Batang"/>
          <w:lang w:eastAsia="ko-KR"/>
        </w:rPr>
      </w:pPr>
      <w:r w:rsidRPr="00441CD0">
        <w:rPr>
          <w:rFonts w:eastAsia="Batang"/>
          <w:lang w:eastAsia="ko-KR"/>
        </w:rPr>
        <w:t>NOTE 11:</w:t>
      </w:r>
      <w:r w:rsidRPr="00441CD0">
        <w:rPr>
          <w:rFonts w:eastAsia="Batang"/>
          <w:lang w:eastAsia="ko-KR"/>
        </w:rPr>
        <w:tab/>
        <w:t>It is up to the CP function to request the UP function to generate an immediate report (or not) as specified above when the CP function modifies a URR or any other rules of the PFCP session. As an exception, the UP function always generates an immediate report when being instructed to remove a URR.</w:t>
      </w:r>
    </w:p>
    <w:p w14:paraId="42C7F904" w14:textId="77777777" w:rsidR="00EE5860" w:rsidRDefault="00EE5860" w:rsidP="00EE5860">
      <w:pPr>
        <w:rPr>
          <w:lang w:val="en-US"/>
        </w:rPr>
      </w:pPr>
      <w:r w:rsidRPr="00441CD0">
        <w:rPr>
          <w:lang w:val="en-US"/>
        </w:rPr>
        <w:t xml:space="preserve">When additional </w:t>
      </w:r>
      <w:r>
        <w:rPr>
          <w:lang w:val="en-US"/>
        </w:rPr>
        <w:t xml:space="preserve">usage reports </w:t>
      </w:r>
      <w:r w:rsidRPr="00441CD0">
        <w:rPr>
          <w:lang w:val="en-US"/>
        </w:rPr>
        <w:t>need to be sent</w:t>
      </w:r>
      <w:r>
        <w:rPr>
          <w:lang w:val="en-US"/>
        </w:rPr>
        <w:t xml:space="preserve"> in additional PFCP Session Report Request messages</w:t>
      </w:r>
      <w:r w:rsidRPr="00441CD0">
        <w:rPr>
          <w:lang w:val="en-US"/>
        </w:rPr>
        <w:t xml:space="preserve">, </w:t>
      </w:r>
      <w:r>
        <w:rPr>
          <w:lang w:val="en-US"/>
        </w:rPr>
        <w:t xml:space="preserve">i.e. when not all usage reports can be included in the PFCP Session Modification/Deletion Response message, </w:t>
      </w:r>
      <w:r w:rsidRPr="00441CD0">
        <w:rPr>
          <w:lang w:val="en-US"/>
        </w:rPr>
        <w:t>the UP function shall indicate, in the PFCP Session Modification</w:t>
      </w:r>
      <w:r>
        <w:rPr>
          <w:lang w:val="en-US"/>
        </w:rPr>
        <w:t>/Deletion</w:t>
      </w:r>
      <w:r w:rsidRPr="00441CD0">
        <w:rPr>
          <w:lang w:val="en-US"/>
        </w:rPr>
        <w:t xml:space="preserve"> Response</w:t>
      </w:r>
      <w:r>
        <w:rPr>
          <w:lang w:val="en-US"/>
        </w:rPr>
        <w:t xml:space="preserve"> message</w:t>
      </w:r>
      <w:r w:rsidRPr="00441CD0">
        <w:rPr>
          <w:lang w:val="en-US"/>
        </w:rPr>
        <w:t xml:space="preserve">, </w:t>
      </w:r>
      <w:r>
        <w:rPr>
          <w:lang w:val="en-US"/>
        </w:rPr>
        <w:t>either:</w:t>
      </w:r>
    </w:p>
    <w:p w14:paraId="0CA8DC9B" w14:textId="45CADA6F" w:rsidR="00EE5860" w:rsidRDefault="00EE5860" w:rsidP="00EE5860">
      <w:pPr>
        <w:pStyle w:val="B1"/>
        <w:rPr>
          <w:lang w:val="en-US"/>
        </w:rPr>
      </w:pPr>
      <w:r>
        <w:rPr>
          <w:lang w:val="en-US"/>
        </w:rPr>
        <w:t>-</w:t>
      </w:r>
      <w:r>
        <w:rPr>
          <w:lang w:val="en-US"/>
        </w:rPr>
        <w:tab/>
        <w:t>that more usage reports will follow, by setting the AURI flag to 1</w:t>
      </w:r>
      <w:r w:rsidRPr="005F7824">
        <w:rPr>
          <w:lang w:val="en-US"/>
        </w:rPr>
        <w:t xml:space="preserve"> </w:t>
      </w:r>
      <w:r>
        <w:rPr>
          <w:lang w:val="en-US"/>
        </w:rPr>
        <w:t xml:space="preserve">in the </w:t>
      </w:r>
      <w:r w:rsidRPr="00441CD0">
        <w:t>Additional Usage Reports Information IE</w:t>
      </w:r>
      <w:r>
        <w:rPr>
          <w:lang w:val="en-US"/>
        </w:rPr>
        <w:t xml:space="preserve"> (see </w:t>
      </w:r>
      <w:r w:rsidR="00415C19">
        <w:rPr>
          <w:lang w:val="en-US"/>
        </w:rPr>
        <w:t>clause 8</w:t>
      </w:r>
      <w:r>
        <w:rPr>
          <w:lang w:val="en-US"/>
        </w:rPr>
        <w:t>.2.91); or</w:t>
      </w:r>
    </w:p>
    <w:p w14:paraId="4523EB18" w14:textId="3D4AE24F" w:rsidR="00EE5860" w:rsidRDefault="00EE5860" w:rsidP="00EE5860">
      <w:pPr>
        <w:pStyle w:val="B1"/>
        <w:rPr>
          <w:lang w:val="en-US"/>
        </w:rPr>
      </w:pPr>
      <w:r>
        <w:rPr>
          <w:lang w:val="en-US"/>
        </w:rPr>
        <w:t>-</w:t>
      </w:r>
      <w:r>
        <w:rPr>
          <w:lang w:val="en-US"/>
        </w:rPr>
        <w:tab/>
        <w:t xml:space="preserve">the total number of additional </w:t>
      </w:r>
      <w:r w:rsidRPr="00441CD0">
        <w:rPr>
          <w:lang w:val="en-US"/>
        </w:rPr>
        <w:t xml:space="preserve">usage reports </w:t>
      </w:r>
      <w:r>
        <w:rPr>
          <w:lang w:val="en-US"/>
        </w:rPr>
        <w:t xml:space="preserve">that </w:t>
      </w:r>
      <w:r w:rsidRPr="00441CD0">
        <w:rPr>
          <w:lang w:val="en-US"/>
        </w:rPr>
        <w:t xml:space="preserve">will be sent in </w:t>
      </w:r>
      <w:r>
        <w:rPr>
          <w:lang w:val="en-US"/>
        </w:rPr>
        <w:t xml:space="preserve">all the additional </w:t>
      </w:r>
      <w:r w:rsidRPr="00441CD0">
        <w:rPr>
          <w:lang w:val="en-US"/>
        </w:rPr>
        <w:t>PFCP Session Report Request messages</w:t>
      </w:r>
      <w:r>
        <w:rPr>
          <w:lang w:val="en-US"/>
        </w:rPr>
        <w:t xml:space="preserve"> (i.e. that will be sent after the PFCP Session Modification/Deletion Response message), by setting this value in the </w:t>
      </w:r>
      <w:r w:rsidRPr="00441CD0">
        <w:t>Additional Usage Reports Information IE</w:t>
      </w:r>
      <w:r>
        <w:rPr>
          <w:lang w:val="en-US"/>
        </w:rPr>
        <w:t xml:space="preserve"> (see </w:t>
      </w:r>
      <w:r w:rsidR="00415C19">
        <w:rPr>
          <w:lang w:val="en-US"/>
        </w:rPr>
        <w:t>clause 8</w:t>
      </w:r>
      <w:r>
        <w:rPr>
          <w:lang w:val="en-US"/>
        </w:rPr>
        <w:t>.2.91).</w:t>
      </w:r>
    </w:p>
    <w:p w14:paraId="0DFEC7D2" w14:textId="77777777" w:rsidR="00EE5860" w:rsidRDefault="00EE5860" w:rsidP="00EE5860">
      <w:pPr>
        <w:rPr>
          <w:lang w:val="en-US"/>
        </w:rPr>
      </w:pPr>
      <w:r>
        <w:rPr>
          <w:lang w:val="en-US"/>
        </w:rPr>
        <w:t>In the former case (i.e. if the UP function indicates in the PFCP Session Modification/Deletion Response message that more usage reports will follow), the UP function shall indicate, in one of the additional PFCP Session Report Request message, the total number of additional usage reports to be sent after the PFCP Session Modification/Deletion Response message, by setting this value in the Additional Usage Reports Information IE. In both cases, the UP function may set the AURI flag to 1 in every additional PFCP Session Report Request message but the last one, to indicate that more usage reports will follow.</w:t>
      </w:r>
    </w:p>
    <w:p w14:paraId="02447D70" w14:textId="77777777" w:rsidR="00EE5860" w:rsidRPr="00441CD0" w:rsidRDefault="00EE5860" w:rsidP="00EE5860">
      <w:pPr>
        <w:rPr>
          <w:lang w:val="en-US"/>
        </w:rPr>
      </w:pPr>
      <w:r w:rsidRPr="00441CD0">
        <w:rPr>
          <w:lang w:val="en-US"/>
        </w:rPr>
        <w:t>Besides, if the PFCP Session Modification Request included the Query URR Reference IE, usage reports sent in response to the query in the PFCP Session Modification Response and/or additional PFCP Session Report Request messages shall include the Query URR Reference IE set to the same value as received in the PFCP Session Modification Request.</w:t>
      </w:r>
    </w:p>
    <w:p w14:paraId="188CE35E" w14:textId="77777777" w:rsidR="00EE5860" w:rsidRPr="00441CD0" w:rsidRDefault="00EE5860" w:rsidP="00EE5860">
      <w:pPr>
        <w:rPr>
          <w:lang w:eastAsia="zh-CN"/>
        </w:rPr>
      </w:pPr>
      <w:r w:rsidRPr="00441CD0">
        <w:rPr>
          <w:lang w:val="en-US"/>
        </w:rPr>
        <w:t xml:space="preserve">When </w:t>
      </w:r>
      <w:r w:rsidRPr="00441CD0">
        <w:rPr>
          <w:lang w:eastAsia="zh-CN"/>
        </w:rPr>
        <w:t>the reporting trigger "Envelope Closure" is set in the corresponding Usage Reporting Rule, the UP function shall generate a usage report with</w:t>
      </w:r>
      <w:r w:rsidRPr="00441CD0">
        <w:t xml:space="preserve"> the measurement of the time and/or volume as instructed in the Measurement Method</w:t>
      </w:r>
      <w:r w:rsidRPr="00441CD0">
        <w:rPr>
          <w:lang w:eastAsia="zh-CN"/>
        </w:rPr>
        <w:t>:</w:t>
      </w:r>
    </w:p>
    <w:p w14:paraId="6FFB5109" w14:textId="77777777" w:rsidR="00EE5860" w:rsidRPr="00441CD0" w:rsidRDefault="00EE5860" w:rsidP="00EE5860">
      <w:pPr>
        <w:pStyle w:val="B1"/>
        <w:rPr>
          <w:lang w:eastAsia="zh-CN"/>
        </w:rPr>
      </w:pPr>
      <w:r w:rsidRPr="00441CD0">
        <w:rPr>
          <w:rFonts w:eastAsia="Batang"/>
          <w:noProof/>
          <w:lang w:eastAsia="ko-KR"/>
        </w:rPr>
        <w:t>-</w:t>
      </w:r>
      <w:r w:rsidRPr="00441CD0">
        <w:rPr>
          <w:rFonts w:eastAsia="Batang"/>
          <w:noProof/>
          <w:lang w:eastAsia="ko-KR"/>
        </w:rPr>
        <w:tab/>
        <w:t xml:space="preserve">when the </w:t>
      </w:r>
      <w:r w:rsidRPr="00441CD0">
        <w:rPr>
          <w:lang w:eastAsia="zh-CN"/>
        </w:rPr>
        <w:t>Inactivity Detection Time (if included) is expired;</w:t>
      </w:r>
    </w:p>
    <w:p w14:paraId="1760A67B" w14:textId="77777777" w:rsidR="00EE5860" w:rsidRPr="00441CD0" w:rsidRDefault="00EE5860" w:rsidP="00EE5860">
      <w:pPr>
        <w:pStyle w:val="B1"/>
      </w:pPr>
      <w:r w:rsidRPr="00441CD0">
        <w:rPr>
          <w:rFonts w:eastAsia="Batang"/>
        </w:rPr>
        <w:t>-</w:t>
      </w:r>
      <w:r w:rsidRPr="00441CD0">
        <w:rPr>
          <w:rFonts w:eastAsia="Batang"/>
        </w:rPr>
        <w:tab/>
      </w:r>
      <w:r w:rsidRPr="00441CD0">
        <w:t>when detecting no usage for the first Base Time Interval if the Base Time Interval Type in the Time Quota Mechanism is set to CTP; or</w:t>
      </w:r>
    </w:p>
    <w:p w14:paraId="71DF78D9" w14:textId="77777777" w:rsidR="00EE5860" w:rsidRPr="00441CD0" w:rsidRDefault="00EE5860" w:rsidP="00EE5860">
      <w:pPr>
        <w:pStyle w:val="B1"/>
        <w:rPr>
          <w:lang w:eastAsia="zh-CN"/>
        </w:rPr>
      </w:pPr>
      <w:r w:rsidRPr="00441CD0">
        <w:rPr>
          <w:lang w:eastAsia="zh-CN"/>
        </w:rPr>
        <w:t>-</w:t>
      </w:r>
      <w:r w:rsidRPr="00441CD0">
        <w:rPr>
          <w:lang w:eastAsia="zh-CN"/>
        </w:rPr>
        <w:tab/>
        <w:t>at the end of each of base time interval if the Base Time Interval Type in the Time Quota Mechanism is set to DTP.</w:t>
      </w:r>
    </w:p>
    <w:p w14:paraId="252C1791" w14:textId="77777777" w:rsidR="00EE5860" w:rsidRPr="00441CD0" w:rsidRDefault="00EE5860" w:rsidP="00EE5860">
      <w:pPr>
        <w:pStyle w:val="NO"/>
      </w:pPr>
      <w:r w:rsidRPr="00441CD0">
        <w:t>NOTE 12:</w:t>
      </w:r>
      <w:r w:rsidRPr="00441CD0">
        <w:tab/>
        <w:t>Events (e.g. application detection information) are reported individually and independently from the usage report sent for envelope closure.</w:t>
      </w:r>
    </w:p>
    <w:p w14:paraId="2790DD89" w14:textId="77777777" w:rsidR="00EE5860" w:rsidRPr="00441CD0" w:rsidRDefault="00EE5860" w:rsidP="00EE5860">
      <w:pPr>
        <w:rPr>
          <w:lang w:val="en-US"/>
        </w:rPr>
      </w:pPr>
      <w:r w:rsidRPr="00441CD0">
        <w:rPr>
          <w:lang w:val="en-US"/>
        </w:rPr>
        <w:t>When the UP function supports the NORP feature and if a URR is provisioned with a "Number of Reports" IE, the number of Usage Reports generated according to the Reporting Trigger(s) defined in the URR shall not be more than the value of "Number of Reports". If the UP function is requested to resume the measurement for an inactive URR, the UP function shall generate a maximum number of Usage Reports equal to the new value of the Number of Reports IE received in the Update URR if any, or equal to the value of the Number of Reports IE previously provisioned in the URR if any; if no Number of Reports IE was provisioned before, there is no limit on the number of reports to send.</w:t>
      </w:r>
    </w:p>
    <w:p w14:paraId="7B8F8BA9" w14:textId="77777777" w:rsidR="00EE5860" w:rsidRPr="00441CD0" w:rsidRDefault="00EE5860" w:rsidP="00EE5860">
      <w:pPr>
        <w:rPr>
          <w:rFonts w:eastAsia="Batang"/>
          <w:lang w:eastAsia="ko-KR"/>
        </w:rPr>
      </w:pPr>
      <w:r w:rsidRPr="00441CD0">
        <w:rPr>
          <w:lang w:val="en-US"/>
        </w:rPr>
        <w:t xml:space="preserve">At the PFCP session termination, the UP function shall indicate to the CP function, in the PFCP Session Deletion Response, the resources that have been consumed for each URR that was provisioned in the PFCP session since the last usage report (respective to each URR). A CP function may indicate support of </w:t>
      </w:r>
      <w:r w:rsidRPr="00441CD0">
        <w:t>Additional Usage Reports</w:t>
      </w:r>
      <w:r w:rsidRPr="00441CD0">
        <w:rPr>
          <w:lang w:val="en-US"/>
        </w:rPr>
        <w:t xml:space="preserve"> in PFCP Session Deletion Request by setting the ARDR flag in the </w:t>
      </w:r>
      <w:r w:rsidRPr="00441CD0">
        <w:rPr>
          <w:noProof/>
        </w:rPr>
        <w:t>CP Function Features IE</w:t>
      </w:r>
      <w:r w:rsidRPr="00441CD0">
        <w:rPr>
          <w:lang w:val="en-US"/>
        </w:rPr>
        <w:t xml:space="preserve"> (see clause 8.2.58). When </w:t>
      </w:r>
      <w:r w:rsidRPr="00441CD0">
        <w:rPr>
          <w:rFonts w:eastAsia="Batang"/>
          <w:lang w:eastAsia="ko-KR"/>
        </w:rPr>
        <w:t>additional PFCP Session Report Request messages need to be sent:</w:t>
      </w:r>
    </w:p>
    <w:p w14:paraId="4CEDC9C1" w14:textId="77777777" w:rsidR="00EE5860" w:rsidRPr="00441CD0" w:rsidRDefault="00EE5860" w:rsidP="00EE5860">
      <w:pPr>
        <w:pStyle w:val="B1"/>
        <w:rPr>
          <w:lang w:val="en-US"/>
        </w:rPr>
      </w:pPr>
      <w:r w:rsidRPr="00441CD0">
        <w:t>-</w:t>
      </w:r>
      <w:r w:rsidRPr="00441CD0">
        <w:tab/>
        <w:t>the UP function shall:</w:t>
      </w:r>
    </w:p>
    <w:p w14:paraId="5961D897" w14:textId="77777777" w:rsidR="00EE5860" w:rsidRPr="00441CD0" w:rsidRDefault="00EE5860" w:rsidP="00EE5860">
      <w:pPr>
        <w:pStyle w:val="B2"/>
      </w:pPr>
      <w:r w:rsidRPr="00441CD0">
        <w:t>-</w:t>
      </w:r>
      <w:r w:rsidRPr="00441CD0">
        <w:tab/>
        <w:t>set the cause to "More Usage Report to send" in the PFCP Session Deletion Response;</w:t>
      </w:r>
    </w:p>
    <w:p w14:paraId="19BEECC7" w14:textId="77777777" w:rsidR="00EE5860" w:rsidRDefault="00EE5860" w:rsidP="00EE5860">
      <w:pPr>
        <w:pStyle w:val="B2"/>
      </w:pPr>
      <w:r w:rsidRPr="00441CD0">
        <w:lastRenderedPageBreak/>
        <w:t>-</w:t>
      </w:r>
      <w:r w:rsidRPr="00441CD0">
        <w:tab/>
        <w:t xml:space="preserve">include the Additional Usage Reports Information IE in PFCP Session Deletion Response with either the AURI flag set to "1" or indicating </w:t>
      </w:r>
      <w:r>
        <w:t>the</w:t>
      </w:r>
      <w:r w:rsidRPr="00441CD0">
        <w:t xml:space="preserve"> </w:t>
      </w:r>
      <w:r>
        <w:t>total number of additional</w:t>
      </w:r>
      <w:r w:rsidRPr="00441CD0">
        <w:t xml:space="preserve"> usage reports </w:t>
      </w:r>
      <w:r>
        <w:t xml:space="preserve">that </w:t>
      </w:r>
      <w:r w:rsidRPr="00441CD0">
        <w:t xml:space="preserve">will be sent in </w:t>
      </w:r>
      <w:r>
        <w:t xml:space="preserve">all the additional </w:t>
      </w:r>
      <w:r w:rsidRPr="00441CD0">
        <w:t xml:space="preserve">PFCP Session Report Request messages; </w:t>
      </w:r>
      <w:r>
        <w:t>as described above:</w:t>
      </w:r>
    </w:p>
    <w:p w14:paraId="4C8E528D" w14:textId="77777777" w:rsidR="00EE5860" w:rsidRDefault="00EE5860" w:rsidP="00EE5860">
      <w:pPr>
        <w:pStyle w:val="B3"/>
      </w:pPr>
      <w:r>
        <w:t>-</w:t>
      </w:r>
      <w:r>
        <w:tab/>
      </w:r>
      <w:r w:rsidRPr="00441CD0">
        <w:t xml:space="preserve">in the former case, the UP function shall indicate in </w:t>
      </w:r>
      <w:r>
        <w:t>one</w:t>
      </w:r>
      <w:r w:rsidRPr="00441CD0">
        <w:t xml:space="preserve"> </w:t>
      </w:r>
      <w:r>
        <w:t>additional</w:t>
      </w:r>
      <w:r w:rsidRPr="00441CD0">
        <w:t xml:space="preserve"> PFCP Session Report Request message </w:t>
      </w:r>
      <w:r>
        <w:t>the total number of additional</w:t>
      </w:r>
      <w:r w:rsidRPr="00441CD0">
        <w:t xml:space="preserve"> usage reports </w:t>
      </w:r>
      <w:r>
        <w:t xml:space="preserve">that </w:t>
      </w:r>
      <w:r w:rsidRPr="00441CD0">
        <w:t>will be sent</w:t>
      </w:r>
      <w:r>
        <w:t xml:space="preserve"> after the PFCP Session Deletion Response</w:t>
      </w:r>
      <w:r w:rsidRPr="00441CD0">
        <w:t>;</w:t>
      </w:r>
    </w:p>
    <w:p w14:paraId="0B01D746" w14:textId="77777777" w:rsidR="00EE5860" w:rsidRPr="00441CD0" w:rsidRDefault="00EE5860" w:rsidP="00EE5860">
      <w:pPr>
        <w:pStyle w:val="B3"/>
      </w:pPr>
      <w:r>
        <w:t>-</w:t>
      </w:r>
      <w:r>
        <w:tab/>
        <w:t>in both cases, the UP function</w:t>
      </w:r>
      <w:r w:rsidRPr="00F07DE8">
        <w:rPr>
          <w:lang w:val="en-US"/>
        </w:rPr>
        <w:t xml:space="preserve"> </w:t>
      </w:r>
      <w:r>
        <w:rPr>
          <w:lang w:val="en-US"/>
        </w:rPr>
        <w:t>may set the AURI flag to 1 in every additional PFCP Session Report Request message but the last one, to indicate that more usage reports will follow.</w:t>
      </w:r>
    </w:p>
    <w:p w14:paraId="60AC490E" w14:textId="77777777" w:rsidR="00EE5860" w:rsidRPr="00441CD0" w:rsidRDefault="00EE5860" w:rsidP="00EE5860">
      <w:pPr>
        <w:pStyle w:val="B2"/>
      </w:pPr>
      <w:r w:rsidRPr="00441CD0">
        <w:t>-</w:t>
      </w:r>
      <w:r w:rsidRPr="00441CD0">
        <w:tab/>
        <w:t>set the PSDBU flag to 1 in the last PFCP Session Report Request message.</w:t>
      </w:r>
    </w:p>
    <w:p w14:paraId="4C7B99DE" w14:textId="77777777" w:rsidR="00EE5860" w:rsidRPr="00441CD0" w:rsidRDefault="00EE5860" w:rsidP="00EE5860">
      <w:pPr>
        <w:pStyle w:val="B1"/>
      </w:pPr>
      <w:r w:rsidRPr="00441CD0">
        <w:t>-</w:t>
      </w:r>
      <w:r w:rsidRPr="00441CD0">
        <w:tab/>
        <w:t>when the CP function receives a PFCP Session Deletion Response with the Cause set to "More Usage Report to send", the CP function shall not delete the PFCP session until it receives a PFCP Session Report Request message with the PSDBU flag set to "1" (that indicates this is the last report), or until an implementation specific timer expires otherwise.</w:t>
      </w:r>
    </w:p>
    <w:p w14:paraId="3CCAB62F" w14:textId="77777777" w:rsidR="00EE5860" w:rsidRPr="00441CD0" w:rsidRDefault="00EE5860" w:rsidP="00EE5860">
      <w:pPr>
        <w:rPr>
          <w:lang w:eastAsia="zh-CN"/>
        </w:rPr>
      </w:pPr>
      <w:r w:rsidRPr="00441CD0">
        <w:rPr>
          <w:lang w:eastAsia="zh-CN"/>
        </w:rPr>
        <w:t>Upon receiving the Usage Report from the UP function, the CP function may initiate PFCP Session Modification procedure as result of the communication with the PCRF or OCS, as described in clause 5.3 of 3GPP TS 23.214 [2], e.g. by:</w:t>
      </w:r>
    </w:p>
    <w:p w14:paraId="47BC0F6D" w14:textId="77777777" w:rsidR="00EE5860" w:rsidRPr="00441CD0" w:rsidRDefault="00EE5860" w:rsidP="00EE5860">
      <w:pPr>
        <w:pStyle w:val="B1"/>
        <w:rPr>
          <w:lang w:val="en-US"/>
        </w:rPr>
      </w:pPr>
      <w:r w:rsidRPr="00441CD0">
        <w:rPr>
          <w:lang w:val="en-US"/>
        </w:rPr>
        <w:t>-</w:t>
      </w:r>
      <w:r w:rsidRPr="00441CD0">
        <w:rPr>
          <w:lang w:val="en-US"/>
        </w:rPr>
        <w:tab/>
        <w:t>modifying the URR (e.g. changing the Volume/Time threshold, Volume/Time quota, disabling the usage monitoring);</w:t>
      </w:r>
    </w:p>
    <w:p w14:paraId="14A8A716"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creating a new FAR (e.g. for redirect) and/or modifying the existing FAR; or</w:t>
      </w:r>
    </w:p>
    <w:p w14:paraId="251EAC58" w14:textId="77777777" w:rsidR="00EE5860" w:rsidRPr="00441CD0" w:rsidRDefault="00EE5860" w:rsidP="00EE5860">
      <w:pPr>
        <w:pStyle w:val="B1"/>
        <w:rPr>
          <w:lang w:val="en-US" w:eastAsia="zh-CN"/>
        </w:rPr>
      </w:pPr>
      <w:r w:rsidRPr="00441CD0">
        <w:rPr>
          <w:lang w:val="en-US" w:eastAsia="zh-CN"/>
        </w:rPr>
        <w:t>-</w:t>
      </w:r>
      <w:r w:rsidRPr="00441CD0">
        <w:rPr>
          <w:lang w:val="en-US" w:eastAsia="zh-CN"/>
        </w:rPr>
        <w:tab/>
        <w:t>modifying the QER (s) in the PFCP session.</w:t>
      </w:r>
    </w:p>
    <w:p w14:paraId="24C66C09" w14:textId="77777777" w:rsidR="00EE5860" w:rsidRPr="00441CD0" w:rsidRDefault="00EE5860" w:rsidP="00CA38EF">
      <w:pPr>
        <w:pStyle w:val="Heading5"/>
        <w:rPr>
          <w:lang w:val="x-none" w:eastAsia="zh-CN"/>
        </w:rPr>
      </w:pPr>
      <w:bookmarkStart w:id="467" w:name="_Toc36030789"/>
      <w:bookmarkStart w:id="468" w:name="_Toc36042709"/>
      <w:bookmarkStart w:id="469" w:name="_Toc36814033"/>
      <w:bookmarkStart w:id="470" w:name="_Toc44688877"/>
      <w:bookmarkStart w:id="471" w:name="_Toc44923631"/>
      <w:bookmarkStart w:id="472" w:name="_Toc51860599"/>
      <w:bookmarkStart w:id="473" w:name="_Toc57930366"/>
      <w:bookmarkStart w:id="474" w:name="_Toc57930996"/>
      <w:bookmarkStart w:id="475" w:name="_Toc160974120"/>
      <w:r w:rsidRPr="00441CD0">
        <w:rPr>
          <w:lang w:eastAsia="zh-CN"/>
        </w:rPr>
        <w:t>5.2.2.3.2</w:t>
      </w:r>
      <w:r w:rsidRPr="00441CD0">
        <w:rPr>
          <w:lang w:eastAsia="zh-CN"/>
        </w:rPr>
        <w:tab/>
        <w:t>Credit pooling</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6B2B545B" w14:textId="77777777" w:rsidR="00EE5860" w:rsidRPr="00441CD0" w:rsidRDefault="00EE5860" w:rsidP="00EE5860">
      <w:pPr>
        <w:rPr>
          <w:lang w:val="en-US"/>
        </w:rPr>
      </w:pPr>
      <w:r w:rsidRPr="00441CD0">
        <w:rPr>
          <w:lang w:val="en-US"/>
        </w:rPr>
        <w:t>When a URR is received with at least one Aggregated URRs IE included, the UP function:</w:t>
      </w:r>
    </w:p>
    <w:p w14:paraId="78502503" w14:textId="77777777" w:rsidR="00EE5860" w:rsidRPr="00441CD0" w:rsidRDefault="00EE5860" w:rsidP="00EE5860">
      <w:pPr>
        <w:pStyle w:val="B1"/>
        <w:rPr>
          <w:lang w:val="x-none"/>
        </w:rPr>
      </w:pPr>
      <w:r w:rsidRPr="00441CD0">
        <w:t>-</w:t>
      </w:r>
      <w:r w:rsidRPr="00441CD0">
        <w:tab/>
        <w:t>shall calculate the traffic usage of the URR by applying the Multiplier(s) and aggregating the traffic usage from all URRs indicated in the Aggregated URRs IE(s), as specified in IETF</w:t>
      </w:r>
      <w:r>
        <w:t> </w:t>
      </w:r>
      <w:r w:rsidRPr="00441CD0">
        <w:t>RFC</w:t>
      </w:r>
      <w:r>
        <w:t> </w:t>
      </w:r>
      <w:r w:rsidRPr="00441CD0">
        <w:t>4006</w:t>
      </w:r>
      <w:r>
        <w:t> </w:t>
      </w:r>
      <w:r w:rsidRPr="00441CD0">
        <w:t>[16];</w:t>
      </w:r>
    </w:p>
    <w:p w14:paraId="35A8CAF8" w14:textId="77777777" w:rsidR="00EE5860" w:rsidRPr="00441CD0" w:rsidRDefault="00EE5860" w:rsidP="00EE5860">
      <w:pPr>
        <w:pStyle w:val="NO"/>
        <w:ind w:left="1416"/>
      </w:pPr>
      <w:r w:rsidRPr="00441CD0">
        <w:t>NOTE 1:</w:t>
      </w:r>
      <w:r w:rsidRPr="00441CD0">
        <w:tab/>
        <w:t>The usage of this URR is calculated using the following formula:</w:t>
      </w:r>
    </w:p>
    <w:p w14:paraId="277F4EB5" w14:textId="4611F378" w:rsidR="00EE5860" w:rsidRPr="00441CD0" w:rsidRDefault="00EE5860" w:rsidP="00EE5860">
      <w:pPr>
        <w:pStyle w:val="NO"/>
        <w:ind w:left="1416"/>
      </w:pPr>
      <w:r w:rsidRPr="00441CD0">
        <w:tab/>
        <w:t>C1*M1 + C2*M2 + ... + Cn*Mn = U,</w:t>
      </w:r>
      <w:r w:rsidRPr="00441CD0">
        <w:br/>
        <w:t>where U is the usage counted by this URR, Cn is the usage counted by each aggregated URR (i.e. URR for each RG sharing the credit pool), and Mn is the multiplier for each aggregrated URR.</w:t>
      </w:r>
    </w:p>
    <w:p w14:paraId="59FB3B96" w14:textId="77777777" w:rsidR="00EE5860" w:rsidRPr="00441CD0" w:rsidRDefault="00EE5860" w:rsidP="00EE5860">
      <w:pPr>
        <w:pStyle w:val="B1"/>
        <w:rPr>
          <w:lang w:val="en-US"/>
        </w:rPr>
      </w:pPr>
      <w:r w:rsidRPr="00441CD0">
        <w:t>-</w:t>
      </w:r>
      <w:r w:rsidRPr="00441CD0">
        <w:tab/>
        <w:t>shall generate a report when the counted usage exceeds the threshold;</w:t>
      </w:r>
    </w:p>
    <w:p w14:paraId="1629CE6C" w14:textId="77777777" w:rsidR="00EE5860" w:rsidRPr="00441CD0" w:rsidRDefault="00EE5860" w:rsidP="00EE5860">
      <w:pPr>
        <w:pStyle w:val="B1"/>
        <w:rPr>
          <w:lang w:val="x-none"/>
        </w:rPr>
      </w:pPr>
      <w:bookmarkStart w:id="476" w:name="_Hlk496596179"/>
      <w:r w:rsidRPr="00441CD0">
        <w:t>-</w:t>
      </w:r>
      <w:r w:rsidRPr="00441CD0">
        <w:tab/>
        <w:t xml:space="preserve">shall generate a report if the threshold is not provided, and stop packets forwarding </w:t>
      </w:r>
      <w:r w:rsidRPr="00441CD0">
        <w:rPr>
          <w:lang w:val="en-US"/>
        </w:rPr>
        <w:t xml:space="preserve">(or only </w:t>
      </w:r>
      <w:r w:rsidRPr="00441CD0">
        <w:rPr>
          <w:rFonts w:eastAsia="Batang"/>
          <w:noProof/>
          <w:lang w:eastAsia="ko-KR"/>
        </w:rPr>
        <w:t xml:space="preserve">allow forwarding of some limited user plane traffic, based on operator policy in the UP function) </w:t>
      </w:r>
      <w:r w:rsidRPr="00441CD0">
        <w:t>for all Aggregated URRs when the counted usage exceeds the quota.</w:t>
      </w:r>
      <w:bookmarkEnd w:id="476"/>
    </w:p>
    <w:p w14:paraId="5CE0D269" w14:textId="041F15EC" w:rsidR="00EE5860" w:rsidRDefault="00EE5860" w:rsidP="00EE5860">
      <w:pPr>
        <w:pStyle w:val="NO"/>
      </w:pPr>
      <w:r w:rsidRPr="00441CD0">
        <w:t>NOTE 2:</w:t>
      </w:r>
      <w:r w:rsidRPr="00441CD0">
        <w:tab/>
        <w:t>The handling of the aggregated URR(s), e.g. generating a Usage Report upon the Reporting Trigger(s) is not impacted by handling of this URR for the Credit Pool.</w:t>
      </w:r>
    </w:p>
    <w:p w14:paraId="548C58F1" w14:textId="3CD802E0" w:rsidR="00BB0E1F" w:rsidRPr="00441CD0" w:rsidRDefault="00BB0E1F" w:rsidP="00CA38EF">
      <w:pPr>
        <w:pStyle w:val="Heading5"/>
        <w:rPr>
          <w:lang w:val="x-none" w:eastAsia="zh-CN"/>
        </w:rPr>
      </w:pPr>
      <w:bookmarkStart w:id="477" w:name="_Toc160974121"/>
      <w:r w:rsidRPr="00441CD0">
        <w:rPr>
          <w:lang w:eastAsia="zh-CN"/>
        </w:rPr>
        <w:t>5.2.2.3.</w:t>
      </w:r>
      <w:r w:rsidR="00CA38EF">
        <w:rPr>
          <w:lang w:eastAsia="zh-CN"/>
        </w:rPr>
        <w:t>3</w:t>
      </w:r>
      <w:r w:rsidRPr="00441CD0">
        <w:rPr>
          <w:lang w:eastAsia="zh-CN"/>
        </w:rPr>
        <w:tab/>
      </w:r>
      <w:r>
        <w:rPr>
          <w:lang w:eastAsia="zh-CN"/>
        </w:rPr>
        <w:t>Traffic Usage Reporting with Redundant Transmission on N3/N9 interfaces</w:t>
      </w:r>
      <w:bookmarkEnd w:id="477"/>
    </w:p>
    <w:p w14:paraId="549DA764" w14:textId="77777777" w:rsidR="00415C19" w:rsidRDefault="00BB0E1F" w:rsidP="00BB0E1F">
      <w:r>
        <w:rPr>
          <w:lang w:val="en-US" w:eastAsia="x-none"/>
        </w:rPr>
        <w:t xml:space="preserve">The following requirements shall apply when </w:t>
      </w:r>
      <w:r w:rsidRPr="000C2482">
        <w:rPr>
          <w:lang w:val="en-US" w:eastAsia="x-none"/>
        </w:rPr>
        <w:t>using R</w:t>
      </w:r>
      <w:r w:rsidRPr="00441CD0">
        <w:t>edundant Transmission on N3/N9 interfaces</w:t>
      </w:r>
      <w:r>
        <w:t>:</w:t>
      </w:r>
    </w:p>
    <w:p w14:paraId="677F2396" w14:textId="3F2B8630" w:rsidR="00BB0E1F" w:rsidRDefault="00BB0E1F" w:rsidP="00BB0E1F">
      <w:pPr>
        <w:pStyle w:val="B1"/>
      </w:pPr>
      <w:r>
        <w:t>-</w:t>
      </w:r>
      <w:r>
        <w:tab/>
        <w:t xml:space="preserve">the UPF shall not count </w:t>
      </w:r>
      <w:r>
        <w:rPr>
          <w:lang w:eastAsia="x-none"/>
        </w:rPr>
        <w:t xml:space="preserve">redundant packets in Usage Reports (e.g. Volume Measurement), i.e. it shall count the </w:t>
      </w:r>
      <w:r>
        <w:t>traffic only once</w:t>
      </w:r>
      <w:r w:rsidRPr="00643A1D">
        <w:rPr>
          <w:lang w:eastAsia="x-none"/>
        </w:rPr>
        <w:t xml:space="preserve"> </w:t>
      </w:r>
      <w:r>
        <w:rPr>
          <w:lang w:eastAsia="x-none"/>
        </w:rPr>
        <w:t>in Usage Reports;</w:t>
      </w:r>
    </w:p>
    <w:p w14:paraId="3798B9B4" w14:textId="13851094" w:rsidR="00BB0E1F" w:rsidRPr="00441CD0" w:rsidRDefault="00BB0E1F" w:rsidP="00BB0E1F">
      <w:pPr>
        <w:pStyle w:val="B1"/>
        <w:rPr>
          <w:lang w:val="en-US"/>
        </w:rPr>
      </w:pPr>
      <w:r>
        <w:t>-</w:t>
      </w:r>
      <w:r>
        <w:tab/>
        <w:t xml:space="preserve">the SMF shall provide the </w:t>
      </w:r>
      <w:r>
        <w:rPr>
          <w:lang w:eastAsia="zh-CN"/>
        </w:rPr>
        <w:t>quota for the non-redundant transmission (i.e. not counting redundant traffic).</w:t>
      </w:r>
    </w:p>
    <w:p w14:paraId="37F4E36E" w14:textId="77777777" w:rsidR="00EE5860" w:rsidRPr="00441CD0" w:rsidRDefault="00EE5860" w:rsidP="00EE5860">
      <w:pPr>
        <w:pStyle w:val="Heading4"/>
        <w:rPr>
          <w:lang w:val="en-US"/>
        </w:rPr>
      </w:pPr>
      <w:bookmarkStart w:id="478" w:name="_Toc19717059"/>
      <w:bookmarkStart w:id="479" w:name="_Toc27490516"/>
      <w:bookmarkStart w:id="480" w:name="_Toc27556809"/>
      <w:bookmarkStart w:id="481" w:name="_Toc27723726"/>
      <w:bookmarkStart w:id="482" w:name="_Toc36030790"/>
      <w:bookmarkStart w:id="483" w:name="_Toc36042710"/>
      <w:bookmarkStart w:id="484" w:name="_Toc36814034"/>
      <w:bookmarkStart w:id="485" w:name="_Toc44688878"/>
      <w:bookmarkStart w:id="486" w:name="_Toc44923632"/>
      <w:bookmarkStart w:id="487" w:name="_Toc51860600"/>
      <w:bookmarkStart w:id="488" w:name="_Toc57930367"/>
      <w:bookmarkStart w:id="489" w:name="_Toc57930997"/>
      <w:bookmarkStart w:id="490" w:name="_Toc160974122"/>
      <w:r w:rsidRPr="00441CD0">
        <w:rPr>
          <w:lang w:val="en-US"/>
        </w:rPr>
        <w:t>5.2.2.4</w:t>
      </w:r>
      <w:r w:rsidRPr="00441CD0">
        <w:rPr>
          <w:lang w:val="en-US"/>
        </w:rPr>
        <w:tab/>
        <w:t>Reporting of Linked Usage Reports to the CP function</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48C5D245" w14:textId="77777777" w:rsidR="00EE5860" w:rsidRPr="00441CD0" w:rsidRDefault="00EE5860" w:rsidP="00EE5860">
      <w:pPr>
        <w:rPr>
          <w:lang w:val="en-US"/>
        </w:rPr>
      </w:pPr>
      <w:r w:rsidRPr="00441CD0">
        <w:rPr>
          <w:lang w:val="en-US"/>
        </w:rPr>
        <w:t>The CP function may instruct the UP function to generate a Usage Report for a URR "X" when a Usage Report is generated for another URR "Y", by:</w:t>
      </w:r>
    </w:p>
    <w:p w14:paraId="68207CB4" w14:textId="77777777" w:rsidR="00EE5860" w:rsidRPr="00441CD0" w:rsidRDefault="00EE5860" w:rsidP="00EE5860">
      <w:pPr>
        <w:pStyle w:val="B1"/>
      </w:pPr>
      <w:r w:rsidRPr="00441CD0">
        <w:t>-</w:t>
      </w:r>
      <w:r w:rsidRPr="00441CD0">
        <w:tab/>
        <w:t>provisioning the URR "X" with the Reporting Triggers IE set to Linked Usage Reporting; and</w:t>
      </w:r>
    </w:p>
    <w:p w14:paraId="415CE4D9" w14:textId="77777777" w:rsidR="00EE5860" w:rsidRPr="00441CD0" w:rsidRDefault="00EE5860" w:rsidP="00EE5860">
      <w:pPr>
        <w:pStyle w:val="B1"/>
        <w:rPr>
          <w:lang w:val="x-none"/>
        </w:rPr>
      </w:pPr>
      <w:r w:rsidRPr="00441CD0">
        <w:lastRenderedPageBreak/>
        <w:t>-</w:t>
      </w:r>
      <w:r w:rsidRPr="00441CD0">
        <w:tab/>
        <w:t>including in the URR "X" the Linked URR ID IE set to the URR ID of the URR "Y".</w:t>
      </w:r>
    </w:p>
    <w:p w14:paraId="23C44268" w14:textId="77777777" w:rsidR="00EE5860" w:rsidRPr="00441CD0" w:rsidRDefault="00EE5860" w:rsidP="00EE5860">
      <w:pPr>
        <w:pStyle w:val="NO"/>
        <w:rPr>
          <w:lang w:val="en-US" w:eastAsia="zh-CN"/>
        </w:rPr>
      </w:pPr>
      <w:r w:rsidRPr="00441CD0">
        <w:rPr>
          <w:lang w:val="en-US" w:eastAsia="zh-CN"/>
        </w:rPr>
        <w:t>NOTE 1:</w:t>
      </w:r>
      <w:r w:rsidRPr="00441CD0">
        <w:rPr>
          <w:lang w:val="en-US" w:eastAsia="zh-CN"/>
        </w:rPr>
        <w:tab/>
        <w:t>This can be used by the CP function e.g. to request the UP function to report a Usage Report for an SDF (i.e. URR "X") when the UP function reports a Usage Report for a bearer (i.e. URR "Y").</w:t>
      </w:r>
    </w:p>
    <w:p w14:paraId="3B346700" w14:textId="77777777" w:rsidR="00EE5860" w:rsidRPr="00441CD0" w:rsidRDefault="00EE5860" w:rsidP="00EE5860">
      <w:pPr>
        <w:pStyle w:val="NO"/>
        <w:rPr>
          <w:lang w:val="en-US" w:eastAsia="zh-CN"/>
        </w:rPr>
      </w:pPr>
      <w:r w:rsidRPr="00441CD0">
        <w:rPr>
          <w:lang w:val="en-US" w:eastAsia="zh-CN"/>
        </w:rPr>
        <w:t>NOTE 2:</w:t>
      </w:r>
      <w:r w:rsidRPr="00441CD0">
        <w:rPr>
          <w:lang w:val="en-US" w:eastAsia="zh-CN"/>
        </w:rPr>
        <w:tab/>
        <w:t>This can be used by the CP function e.g. to request the UP function to report a Usage Report for a RG (i.e. URR "X") when the UP function reports a Usage Report for a credit pool to which this RG pertain (i.e. URR "Y").</w:t>
      </w:r>
    </w:p>
    <w:p w14:paraId="64602EF5" w14:textId="77777777" w:rsidR="00EE5860" w:rsidRPr="00441CD0" w:rsidRDefault="00EE5860" w:rsidP="00EE5860">
      <w:pPr>
        <w:rPr>
          <w:lang w:eastAsia="zh-CN"/>
        </w:rPr>
      </w:pPr>
      <w:r w:rsidRPr="00441CD0">
        <w:rPr>
          <w:lang w:eastAsia="zh-CN"/>
        </w:rPr>
        <w:t xml:space="preserve">When a usage report is to be generated for the URR "Y", regardless of the condition which triggers the report, the UP function shall also send a Usage Report for the URR "X" with the accumulated usage information, and the Usage Report Trigger IE set to </w:t>
      </w:r>
      <w:r w:rsidRPr="00441CD0">
        <w:rPr>
          <w:lang w:val="en-US"/>
        </w:rPr>
        <w:t>Linked Usage Reporting</w:t>
      </w:r>
      <w:r w:rsidRPr="00441CD0">
        <w:rPr>
          <w:lang w:eastAsia="zh-CN"/>
        </w:rPr>
        <w:t>.</w:t>
      </w:r>
    </w:p>
    <w:p w14:paraId="58F6638A" w14:textId="77777777" w:rsidR="00EE5860" w:rsidRPr="00441CD0" w:rsidRDefault="00EE5860" w:rsidP="00EE5860">
      <w:pPr>
        <w:pStyle w:val="NO"/>
        <w:rPr>
          <w:lang w:val="en-US" w:eastAsia="zh-CN"/>
        </w:rPr>
      </w:pPr>
      <w:r w:rsidRPr="00441CD0">
        <w:rPr>
          <w:lang w:val="en-US" w:eastAsia="zh-CN"/>
        </w:rPr>
        <w:t>NOTE 3:</w:t>
      </w:r>
      <w:r w:rsidRPr="00441CD0">
        <w:rPr>
          <w:lang w:val="en-US" w:eastAsia="zh-CN"/>
        </w:rPr>
        <w:tab/>
        <w:t>This also applies e.g. when an immediate usage report is requested for the URR "Y"</w:t>
      </w:r>
      <w:r w:rsidRPr="00441CD0">
        <w:rPr>
          <w:lang w:eastAsia="zh-CN"/>
        </w:rPr>
        <w:t>within a PFCP session Modification Request.</w:t>
      </w:r>
    </w:p>
    <w:p w14:paraId="7F558C9B" w14:textId="77777777" w:rsidR="00EE5860" w:rsidRPr="00441CD0" w:rsidRDefault="00EE5860" w:rsidP="00EE5860">
      <w:pPr>
        <w:rPr>
          <w:lang w:eastAsia="zh-CN"/>
        </w:rPr>
      </w:pPr>
      <w:r w:rsidRPr="00441CD0">
        <w:rPr>
          <w:lang w:eastAsia="zh-CN"/>
        </w:rPr>
        <w:t>The URR "Y" may be linked to more URRs than just URR "X".</w:t>
      </w:r>
    </w:p>
    <w:p w14:paraId="10001098" w14:textId="77777777" w:rsidR="00EE5860" w:rsidRDefault="00EE5860" w:rsidP="00EE5860">
      <w:r w:rsidRPr="00441CD0">
        <w:t>A RG level URR may be linked to IP-CAN bearer level URR as well as IP-CAN Session level URR to enable the CP function to generate a CDR on the different level. In such case, a URR "X" may link to more URRs than just URR "Y".</w:t>
      </w:r>
    </w:p>
    <w:p w14:paraId="6D895B7A" w14:textId="77777777" w:rsidR="00EE5860" w:rsidRPr="00441CD0" w:rsidRDefault="00EE5860" w:rsidP="00EE5860">
      <w:pPr>
        <w:pStyle w:val="Heading4"/>
        <w:rPr>
          <w:lang w:val="en-US"/>
        </w:rPr>
      </w:pPr>
      <w:bookmarkStart w:id="491" w:name="_Toc44688879"/>
      <w:bookmarkStart w:id="492" w:name="_Toc44923633"/>
      <w:bookmarkStart w:id="493" w:name="_Toc51860601"/>
      <w:bookmarkStart w:id="494" w:name="_Toc57930368"/>
      <w:bookmarkStart w:id="495" w:name="_Toc57930998"/>
      <w:bookmarkStart w:id="496" w:name="_Toc160974123"/>
      <w:r>
        <w:rPr>
          <w:lang w:val="en-US"/>
        </w:rPr>
        <w:t>5.2.2.5</w:t>
      </w:r>
      <w:r w:rsidRPr="00441CD0">
        <w:rPr>
          <w:lang w:val="en-US"/>
        </w:rPr>
        <w:tab/>
      </w:r>
      <w:r>
        <w:rPr>
          <w:lang w:val="en-US"/>
        </w:rPr>
        <w:t>End Marker Reception Reporting</w:t>
      </w:r>
      <w:bookmarkEnd w:id="491"/>
      <w:bookmarkEnd w:id="492"/>
      <w:bookmarkEnd w:id="493"/>
      <w:bookmarkEnd w:id="494"/>
      <w:bookmarkEnd w:id="495"/>
      <w:bookmarkEnd w:id="496"/>
    </w:p>
    <w:p w14:paraId="4987435E" w14:textId="77777777" w:rsidR="00EE5860" w:rsidRPr="00CC1250" w:rsidRDefault="00EE5860" w:rsidP="00EE5860">
      <w:pPr>
        <w:rPr>
          <w:lang w:val="en-US"/>
        </w:rPr>
      </w:pPr>
      <w:bookmarkStart w:id="497" w:name="_Toc19717060"/>
      <w:bookmarkStart w:id="498" w:name="_Toc27490517"/>
      <w:bookmarkStart w:id="499" w:name="_Toc27556810"/>
      <w:bookmarkStart w:id="500" w:name="_Toc27723727"/>
      <w:bookmarkStart w:id="501" w:name="_Toc36030791"/>
      <w:bookmarkStart w:id="502" w:name="_Toc36042711"/>
      <w:bookmarkStart w:id="503" w:name="_Toc36814035"/>
      <w:bookmarkStart w:id="504" w:name="_Toc44688880"/>
      <w:bookmarkStart w:id="505" w:name="_Toc44923634"/>
      <w:bookmarkStart w:id="506" w:name="_Toc51860602"/>
      <w:r w:rsidRPr="00CC1250">
        <w:rPr>
          <w:lang w:val="en-US"/>
        </w:rPr>
        <w:t xml:space="preserve">The CP function may request the UP function to report the End Marker reception </w:t>
      </w:r>
      <w:r>
        <w:rPr>
          <w:lang w:val="en-US"/>
        </w:rPr>
        <w:t xml:space="preserve">during </w:t>
      </w:r>
      <w:r w:rsidRPr="00B32BF4">
        <w:rPr>
          <w:lang w:val="en-US"/>
        </w:rPr>
        <w:t>UE Triggered Service Request with</w:t>
      </w:r>
      <w:r>
        <w:rPr>
          <w:lang w:val="en-US"/>
        </w:rPr>
        <w:t xml:space="preserve">, or without </w:t>
      </w:r>
      <w:r w:rsidRPr="00B32BF4">
        <w:rPr>
          <w:lang w:val="en-US"/>
        </w:rPr>
        <w:t>I-SMF insertion/change/removal</w:t>
      </w:r>
      <w:r w:rsidRPr="00CC1250">
        <w:t xml:space="preserve"> </w:t>
      </w:r>
      <w:r>
        <w:t xml:space="preserve">procedures </w:t>
      </w:r>
      <w:r w:rsidRPr="00CC1250">
        <w:t>(see clauses 4.2.3.2 and 4.23.4.3 in 3GPP TS 23.502 [29])</w:t>
      </w:r>
      <w:r w:rsidRPr="00CC1250">
        <w:rPr>
          <w:lang w:val="en-US"/>
        </w:rPr>
        <w:t>:</w:t>
      </w:r>
    </w:p>
    <w:p w14:paraId="6530444A" w14:textId="77777777" w:rsidR="00EE5860" w:rsidRPr="00CC1250" w:rsidRDefault="00EE5860" w:rsidP="00EE5860">
      <w:pPr>
        <w:pStyle w:val="B1"/>
        <w:rPr>
          <w:noProof/>
        </w:rPr>
      </w:pPr>
      <w:r w:rsidRPr="00CC1250">
        <w:rPr>
          <w:lang w:val="en-US"/>
        </w:rPr>
        <w:t>-</w:t>
      </w:r>
      <w:r w:rsidRPr="00CC1250">
        <w:rPr>
          <w:lang w:val="en-US"/>
        </w:rPr>
        <w:tab/>
      </w:r>
      <w:r w:rsidRPr="00CC1250">
        <w:rPr>
          <w:noProof/>
        </w:rPr>
        <w:t xml:space="preserve">If a new I-UPF is selected by the SMF to replace the old I-UPF, the SMF may provide two PDRs to the new I-UPF, </w:t>
      </w:r>
      <w:r>
        <w:rPr>
          <w:noProof/>
        </w:rPr>
        <w:t xml:space="preserve">e.g. </w:t>
      </w:r>
      <w:r w:rsidRPr="00CC1250">
        <w:rPr>
          <w:noProof/>
        </w:rPr>
        <w:t>PDR</w:t>
      </w:r>
      <w:r>
        <w:rPr>
          <w:noProof/>
        </w:rPr>
        <w:t>-</w:t>
      </w:r>
      <w:r w:rsidRPr="00CC1250">
        <w:rPr>
          <w:noProof/>
        </w:rPr>
        <w:t>1 for DL data from the PSA UPF</w:t>
      </w:r>
      <w:r>
        <w:rPr>
          <w:noProof/>
        </w:rPr>
        <w:t xml:space="preserve">, where the Apply Action IE in FAR-1 associated with PDR-1 is set to BUFF; </w:t>
      </w:r>
      <w:r w:rsidRPr="00CC1250">
        <w:rPr>
          <w:noProof/>
        </w:rPr>
        <w:t xml:space="preserve">and </w:t>
      </w:r>
      <w:r>
        <w:rPr>
          <w:noProof/>
        </w:rPr>
        <w:t xml:space="preserve">e.g. </w:t>
      </w:r>
      <w:r w:rsidRPr="00CC1250">
        <w:rPr>
          <w:noProof/>
        </w:rPr>
        <w:t>PDR</w:t>
      </w:r>
      <w:r>
        <w:rPr>
          <w:noProof/>
        </w:rPr>
        <w:t>-</w:t>
      </w:r>
      <w:r w:rsidRPr="00CC1250">
        <w:rPr>
          <w:noProof/>
        </w:rPr>
        <w:t xml:space="preserve">2 for receiving </w:t>
      </w:r>
      <w:r>
        <w:rPr>
          <w:noProof/>
        </w:rPr>
        <w:t xml:space="preserve">the </w:t>
      </w:r>
      <w:r w:rsidRPr="00CC1250">
        <w:rPr>
          <w:noProof/>
        </w:rPr>
        <w:t>buffered DL data from the old I-UPF</w:t>
      </w:r>
      <w:r>
        <w:rPr>
          <w:noProof/>
        </w:rPr>
        <w:t>, where the Apply Action IE in FAR-2 associated with PDR-2 is set to FORW</w:t>
      </w:r>
      <w:r w:rsidRPr="00CC1250">
        <w:rPr>
          <w:noProof/>
        </w:rPr>
        <w:t xml:space="preserve">. In this case, the SMF shall indicate to the new I-UPF to report the reception of the End Marker packet from the old I-UPF, by providing </w:t>
      </w:r>
      <w:r>
        <w:rPr>
          <w:noProof/>
        </w:rPr>
        <w:t xml:space="preserve">a </w:t>
      </w:r>
      <w:r w:rsidRPr="00CC1250">
        <w:rPr>
          <w:noProof/>
        </w:rPr>
        <w:t>URR related to PDR</w:t>
      </w:r>
      <w:r>
        <w:rPr>
          <w:noProof/>
        </w:rPr>
        <w:t>-</w:t>
      </w:r>
      <w:r w:rsidRPr="00CC1250">
        <w:rPr>
          <w:noProof/>
        </w:rPr>
        <w:t>2 with R</w:t>
      </w:r>
      <w:r>
        <w:rPr>
          <w:noProof/>
        </w:rPr>
        <w:t>E</w:t>
      </w:r>
      <w:r w:rsidRPr="00CC1250">
        <w:rPr>
          <w:noProof/>
        </w:rPr>
        <w:t xml:space="preserve">EMR flag set to 1 in </w:t>
      </w:r>
      <w:r>
        <w:rPr>
          <w:noProof/>
        </w:rPr>
        <w:t xml:space="preserve">the </w:t>
      </w:r>
      <w:r w:rsidRPr="00CC1250">
        <w:t>Reporting Triggers IE</w:t>
      </w:r>
      <w:r>
        <w:t xml:space="preserve">, which is included in a </w:t>
      </w:r>
      <w:r w:rsidRPr="00441CD0">
        <w:t>Create URR IE within PFCP Session Establishment Request</w:t>
      </w:r>
      <w:r w:rsidRPr="00CC1250">
        <w:rPr>
          <w:noProof/>
        </w:rPr>
        <w:t>.</w:t>
      </w:r>
    </w:p>
    <w:p w14:paraId="07B8AE3E" w14:textId="77777777" w:rsidR="00EE5860" w:rsidRPr="00CC1250" w:rsidRDefault="00EE5860" w:rsidP="00EE5860">
      <w:pPr>
        <w:pStyle w:val="B1"/>
        <w:rPr>
          <w:noProof/>
        </w:rPr>
      </w:pPr>
      <w:r w:rsidRPr="00CC1250">
        <w:rPr>
          <w:noProof/>
        </w:rPr>
        <w:t>-</w:t>
      </w:r>
      <w:r w:rsidRPr="00CC1250">
        <w:rPr>
          <w:noProof/>
        </w:rPr>
        <w:tab/>
        <w:t xml:space="preserve">If the SMF removes the old I-UPF but does not replace it with a new I-UPF, then the SMF may provide two PDRs to the PSA UPF, </w:t>
      </w:r>
      <w:r>
        <w:rPr>
          <w:noProof/>
        </w:rPr>
        <w:t xml:space="preserve">e.g. </w:t>
      </w:r>
      <w:r w:rsidRPr="00CC1250">
        <w:rPr>
          <w:noProof/>
        </w:rPr>
        <w:t>PDR</w:t>
      </w:r>
      <w:r>
        <w:rPr>
          <w:noProof/>
        </w:rPr>
        <w:t>-3</w:t>
      </w:r>
      <w:r w:rsidRPr="00CC1250">
        <w:rPr>
          <w:noProof/>
        </w:rPr>
        <w:t xml:space="preserve"> for receiving DL data across N6</w:t>
      </w:r>
      <w:r>
        <w:rPr>
          <w:noProof/>
        </w:rPr>
        <w:t>, where the Apply Action IE in FAR-3 associated with PDR-3 is set to BUFF;</w:t>
      </w:r>
      <w:r w:rsidRPr="00CC1250">
        <w:rPr>
          <w:noProof/>
        </w:rPr>
        <w:t xml:space="preserve"> and </w:t>
      </w:r>
      <w:r>
        <w:rPr>
          <w:noProof/>
        </w:rPr>
        <w:t xml:space="preserve">e.g. </w:t>
      </w:r>
      <w:r w:rsidRPr="00CC1250">
        <w:rPr>
          <w:noProof/>
        </w:rPr>
        <w:t>PDR</w:t>
      </w:r>
      <w:r>
        <w:rPr>
          <w:noProof/>
        </w:rPr>
        <w:t>-4</w:t>
      </w:r>
      <w:r w:rsidRPr="00CC1250">
        <w:rPr>
          <w:noProof/>
        </w:rPr>
        <w:t xml:space="preserve"> for receiving </w:t>
      </w:r>
      <w:r>
        <w:rPr>
          <w:noProof/>
        </w:rPr>
        <w:t xml:space="preserve">the </w:t>
      </w:r>
      <w:r w:rsidRPr="00CC1250">
        <w:rPr>
          <w:noProof/>
        </w:rPr>
        <w:t>buffered DL data from the old I-UPF</w:t>
      </w:r>
      <w:r>
        <w:rPr>
          <w:noProof/>
        </w:rPr>
        <w:t>, where the Apply Action IE in FAR-4 associated with PDR-4 is set to FORW</w:t>
      </w:r>
      <w:r w:rsidRPr="00CC1250">
        <w:rPr>
          <w:noProof/>
        </w:rPr>
        <w:t xml:space="preserve">. The SMF shall indicate to the PSA UPF to report the reception of the End Marker packet from the old I-UPF, by providing </w:t>
      </w:r>
      <w:r>
        <w:rPr>
          <w:noProof/>
        </w:rPr>
        <w:t xml:space="preserve">a </w:t>
      </w:r>
      <w:r w:rsidRPr="00CC1250">
        <w:rPr>
          <w:noProof/>
        </w:rPr>
        <w:t>URR related to PDR</w:t>
      </w:r>
      <w:r>
        <w:rPr>
          <w:noProof/>
        </w:rPr>
        <w:t>-4</w:t>
      </w:r>
      <w:r w:rsidRPr="00CC1250">
        <w:rPr>
          <w:noProof/>
        </w:rPr>
        <w:t xml:space="preserve"> with RE</w:t>
      </w:r>
      <w:r>
        <w:rPr>
          <w:noProof/>
        </w:rPr>
        <w:t>E</w:t>
      </w:r>
      <w:r w:rsidRPr="00CC1250">
        <w:rPr>
          <w:noProof/>
        </w:rPr>
        <w:t xml:space="preserve">MR flag set to 1 in </w:t>
      </w:r>
      <w:r>
        <w:rPr>
          <w:noProof/>
        </w:rPr>
        <w:t xml:space="preserve">the </w:t>
      </w:r>
      <w:r w:rsidRPr="00CC1250">
        <w:t>Reporting Triggers IE</w:t>
      </w:r>
      <w:r w:rsidRPr="00D21F38">
        <w:t xml:space="preserve"> </w:t>
      </w:r>
      <w:r>
        <w:t>which is included in a Create</w:t>
      </w:r>
      <w:r w:rsidRPr="00441CD0">
        <w:t xml:space="preserve"> URR IE within PFCP Session Modification Request</w:t>
      </w:r>
      <w:r w:rsidRPr="00CC1250">
        <w:rPr>
          <w:noProof/>
        </w:rPr>
        <w:t>.</w:t>
      </w:r>
    </w:p>
    <w:p w14:paraId="53012E74" w14:textId="77777777" w:rsidR="00EE5860" w:rsidRDefault="00EE5860" w:rsidP="00EE5860">
      <w:pPr>
        <w:rPr>
          <w:noProof/>
        </w:rPr>
      </w:pPr>
      <w:r w:rsidRPr="00CC1250">
        <w:rPr>
          <w:noProof/>
        </w:rPr>
        <w:t>Once the End Marker packet is received</w:t>
      </w:r>
      <w:r>
        <w:rPr>
          <w:noProof/>
        </w:rPr>
        <w:t xml:space="preserve"> from the old I-UPF</w:t>
      </w:r>
      <w:r w:rsidRPr="00CC1250">
        <w:rPr>
          <w:noProof/>
        </w:rPr>
        <w:t xml:space="preserve">, the </w:t>
      </w:r>
      <w:r>
        <w:rPr>
          <w:noProof/>
        </w:rPr>
        <w:t xml:space="preserve">UPF (either </w:t>
      </w:r>
      <w:r w:rsidRPr="00CC1250">
        <w:rPr>
          <w:noProof/>
        </w:rPr>
        <w:t>new I-UPF or the PSA U</w:t>
      </w:r>
      <w:r>
        <w:rPr>
          <w:noProof/>
        </w:rPr>
        <w:t>PF)</w:t>
      </w:r>
      <w:r w:rsidRPr="00CC1250">
        <w:rPr>
          <w:noProof/>
        </w:rPr>
        <w:t xml:space="preserve"> shall inform the SMF about this by sending the </w:t>
      </w:r>
      <w:r w:rsidRPr="00CC1250">
        <w:rPr>
          <w:lang w:val="fr-FR"/>
        </w:rPr>
        <w:t xml:space="preserve">PFCP </w:t>
      </w:r>
      <w:r w:rsidRPr="00CC1250">
        <w:t>Session Report</w:t>
      </w:r>
      <w:r w:rsidRPr="00CC1250">
        <w:rPr>
          <w:lang w:val="fr-FR"/>
        </w:rPr>
        <w:t xml:space="preserve"> Request with </w:t>
      </w:r>
      <w:r>
        <w:rPr>
          <w:lang w:val="fr-FR"/>
        </w:rPr>
        <w:t xml:space="preserve">the </w:t>
      </w:r>
      <w:r>
        <w:t xml:space="preserve">Usage Report IE containing the usage measurement as instructed in the URR, where EMRRE flag shall be set to 1 in a Usage Report Trigger IE and shall discard the </w:t>
      </w:r>
      <w:r w:rsidRPr="00CC1250">
        <w:rPr>
          <w:noProof/>
        </w:rPr>
        <w:t>End Marker packet</w:t>
      </w:r>
      <w:r>
        <w:rPr>
          <w:noProof/>
        </w:rPr>
        <w:t>(s)</w:t>
      </w:r>
      <w:r w:rsidRPr="00CC1250">
        <w:rPr>
          <w:noProof/>
        </w:rPr>
        <w:t>. The SMF shall instruct the UPF to start sendi</w:t>
      </w:r>
      <w:r>
        <w:rPr>
          <w:noProof/>
        </w:rPr>
        <w:t>n</w:t>
      </w:r>
      <w:r w:rsidRPr="00CC1250">
        <w:rPr>
          <w:noProof/>
        </w:rPr>
        <w:t>g the buffered DL data</w:t>
      </w:r>
      <w:r>
        <w:rPr>
          <w:noProof/>
        </w:rPr>
        <w:t xml:space="preserve"> identified by PDR-1 or PDR-3</w:t>
      </w:r>
      <w:r w:rsidRPr="00CC1250">
        <w:rPr>
          <w:noProof/>
        </w:rPr>
        <w:t xml:space="preserve"> by sending </w:t>
      </w:r>
      <w:r>
        <w:rPr>
          <w:noProof/>
        </w:rPr>
        <w:t xml:space="preserve">a </w:t>
      </w:r>
      <w:r w:rsidRPr="00CC1250">
        <w:t>PFCP Session Modification Request</w:t>
      </w:r>
      <w:r>
        <w:t xml:space="preserve"> message, where t</w:t>
      </w:r>
      <w:r w:rsidRPr="00CC1250">
        <w:t>he Apply Action</w:t>
      </w:r>
      <w:r>
        <w:t xml:space="preserve"> IE</w:t>
      </w:r>
      <w:r w:rsidRPr="00CC1250">
        <w:t xml:space="preserve"> in</w:t>
      </w:r>
      <w:r>
        <w:t xml:space="preserve"> the</w:t>
      </w:r>
      <w:r w:rsidRPr="00CC1250">
        <w:t xml:space="preserve"> FAR</w:t>
      </w:r>
      <w:r>
        <w:t>-1/FAR-3</w:t>
      </w:r>
      <w:r w:rsidRPr="00CC1250">
        <w:t xml:space="preserve"> related to PDR</w:t>
      </w:r>
      <w:r>
        <w:t>-</w:t>
      </w:r>
      <w:r w:rsidRPr="00CC1250">
        <w:t>1</w:t>
      </w:r>
      <w:r>
        <w:t>/PDR-3 shall be changed</w:t>
      </w:r>
      <w:r w:rsidRPr="00CC1250">
        <w:t xml:space="preserve"> from </w:t>
      </w:r>
      <w:r w:rsidRPr="00CC1250">
        <w:rPr>
          <w:noProof/>
        </w:rPr>
        <w:t xml:space="preserve">BUFF to </w:t>
      </w:r>
      <w:r>
        <w:rPr>
          <w:lang w:eastAsia="zh-CN"/>
        </w:rPr>
        <w:t>FORW</w:t>
      </w:r>
      <w:r w:rsidRPr="00CC1250">
        <w:t>.</w:t>
      </w:r>
    </w:p>
    <w:p w14:paraId="6F5FFF3D" w14:textId="77777777" w:rsidR="00EE5860" w:rsidRPr="00441CD0" w:rsidRDefault="00EE5860" w:rsidP="00EE5860">
      <w:pPr>
        <w:pStyle w:val="Heading3"/>
        <w:rPr>
          <w:lang w:val="en-US"/>
        </w:rPr>
      </w:pPr>
      <w:bookmarkStart w:id="507" w:name="_Toc57930369"/>
      <w:bookmarkStart w:id="508" w:name="_Toc57930999"/>
      <w:bookmarkStart w:id="509" w:name="_Toc160974124"/>
      <w:r w:rsidRPr="00441CD0">
        <w:rPr>
          <w:lang w:val="en-US"/>
        </w:rPr>
        <w:t>5.2.3</w:t>
      </w:r>
      <w:r w:rsidRPr="00441CD0">
        <w:rPr>
          <w:lang w:val="en-US"/>
        </w:rPr>
        <w:tab/>
        <w:t>Forwarding Action Rule Handling</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50CFC4F7" w14:textId="77777777" w:rsidR="00EE5860" w:rsidRPr="00441CD0" w:rsidRDefault="00EE5860" w:rsidP="00EE5860">
      <w:pPr>
        <w:pStyle w:val="Heading4"/>
        <w:rPr>
          <w:lang w:val="en-US"/>
        </w:rPr>
      </w:pPr>
      <w:bookmarkStart w:id="510" w:name="_Toc19717061"/>
      <w:bookmarkStart w:id="511" w:name="_Toc27490518"/>
      <w:bookmarkStart w:id="512" w:name="_Toc27556811"/>
      <w:bookmarkStart w:id="513" w:name="_Toc27723728"/>
      <w:bookmarkStart w:id="514" w:name="_Toc36030792"/>
      <w:bookmarkStart w:id="515" w:name="_Toc36042712"/>
      <w:bookmarkStart w:id="516" w:name="_Toc36814036"/>
      <w:bookmarkStart w:id="517" w:name="_Toc44688881"/>
      <w:bookmarkStart w:id="518" w:name="_Toc44923635"/>
      <w:bookmarkStart w:id="519" w:name="_Toc51860603"/>
      <w:bookmarkStart w:id="520" w:name="_Toc57930370"/>
      <w:bookmarkStart w:id="521" w:name="_Toc57931000"/>
      <w:bookmarkStart w:id="522" w:name="_Toc160974125"/>
      <w:r w:rsidRPr="00441CD0">
        <w:rPr>
          <w:lang w:val="en-US"/>
        </w:rPr>
        <w:t>5.2.3.1</w:t>
      </w:r>
      <w:r w:rsidRPr="00441CD0">
        <w:rPr>
          <w:lang w:val="en-US"/>
        </w:rPr>
        <w:tab/>
        <w:t>General</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4DC410AB" w14:textId="77777777" w:rsidR="00EE5860" w:rsidRPr="00441CD0" w:rsidRDefault="00EE5860" w:rsidP="00EE5860">
      <w:pPr>
        <w:rPr>
          <w:lang w:val="en-US"/>
        </w:rPr>
      </w:pPr>
      <w:r w:rsidRPr="00441CD0">
        <w:rPr>
          <w:lang w:val="en-US"/>
        </w:rPr>
        <w:t>The CP function shall provision one and only one FAR for each PDR provisioned in a PFCP session. The FAR provides instructions to the UP function on how to process the packets matching the PDR.</w:t>
      </w:r>
    </w:p>
    <w:p w14:paraId="75C06143" w14:textId="6C81535F" w:rsidR="00EE5860" w:rsidRPr="00441CD0" w:rsidRDefault="00EE5860" w:rsidP="00EE5860">
      <w:pPr>
        <w:rPr>
          <w:lang w:val="en-US"/>
        </w:rPr>
      </w:pPr>
      <w:r w:rsidRPr="00441CD0">
        <w:rPr>
          <w:lang w:val="en-US"/>
        </w:rPr>
        <w:t xml:space="preserve">By setting the appropriate flag(s) in the Apply Action IE in the FAR (see </w:t>
      </w:r>
      <w:r w:rsidR="00415C19" w:rsidRPr="00441CD0">
        <w:rPr>
          <w:lang w:val="en-US"/>
        </w:rPr>
        <w:t>clause</w:t>
      </w:r>
      <w:r w:rsidR="00415C19">
        <w:rPr>
          <w:lang w:val="en-US"/>
        </w:rPr>
        <w:t> </w:t>
      </w:r>
      <w:r w:rsidR="00415C19" w:rsidRPr="00441CD0">
        <w:rPr>
          <w:lang w:val="en-US"/>
        </w:rPr>
        <w:t>8</w:t>
      </w:r>
      <w:r w:rsidRPr="00441CD0">
        <w:rPr>
          <w:lang w:val="en-US"/>
        </w:rPr>
        <w:t>.2.26), the CP function may request the UP function to:</w:t>
      </w:r>
    </w:p>
    <w:p w14:paraId="70602BD1" w14:textId="77777777" w:rsidR="00EE5860" w:rsidRPr="00441CD0" w:rsidRDefault="00EE5860" w:rsidP="00EE5860">
      <w:pPr>
        <w:pStyle w:val="B1"/>
        <w:rPr>
          <w:lang w:val="en-US"/>
        </w:rPr>
      </w:pPr>
      <w:r w:rsidRPr="00441CD0">
        <w:rPr>
          <w:lang w:val="en-US"/>
        </w:rPr>
        <w:t>-</w:t>
      </w:r>
      <w:r w:rsidRPr="00441CD0">
        <w:rPr>
          <w:lang w:val="en-US"/>
        </w:rPr>
        <w:tab/>
        <w:t>drop the packets, by setting the DROP flag;</w:t>
      </w:r>
    </w:p>
    <w:p w14:paraId="347DE118" w14:textId="77777777" w:rsidR="00EE5860" w:rsidRPr="00441CD0" w:rsidRDefault="00EE5860" w:rsidP="00EE5860">
      <w:pPr>
        <w:pStyle w:val="B1"/>
        <w:rPr>
          <w:lang w:val="en-US"/>
        </w:rPr>
      </w:pPr>
      <w:r w:rsidRPr="00441CD0">
        <w:rPr>
          <w:lang w:val="en-US"/>
        </w:rPr>
        <w:t>-</w:t>
      </w:r>
      <w:r w:rsidRPr="00441CD0">
        <w:rPr>
          <w:lang w:val="en-US"/>
        </w:rPr>
        <w:tab/>
        <w:t>forward the packets, by setting the FORW flag and by provisioning the Forwarding Parameters providing instructions on how to forward the packets;</w:t>
      </w:r>
    </w:p>
    <w:p w14:paraId="5C312C69" w14:textId="77777777" w:rsidR="00EE5860" w:rsidRPr="00441CD0" w:rsidRDefault="00EE5860" w:rsidP="00EE5860">
      <w:pPr>
        <w:pStyle w:val="B1"/>
        <w:rPr>
          <w:lang w:val="en-US"/>
        </w:rPr>
      </w:pPr>
      <w:r w:rsidRPr="00441CD0">
        <w:rPr>
          <w:lang w:val="en-US"/>
        </w:rPr>
        <w:lastRenderedPageBreak/>
        <w:t>-</w:t>
      </w:r>
      <w:r w:rsidRPr="00441CD0">
        <w:rPr>
          <w:lang w:val="en-US"/>
        </w:rPr>
        <w:tab/>
        <w:t>buffer downlink packets by setting the BUFF flag and by optionally provisioning buffering parameters providing instructions on how to buffer the packets;</w:t>
      </w:r>
    </w:p>
    <w:p w14:paraId="6581980D" w14:textId="77777777" w:rsidR="00EE5860" w:rsidRDefault="00EE5860" w:rsidP="00EE5860">
      <w:pPr>
        <w:pStyle w:val="B1"/>
        <w:rPr>
          <w:lang w:val="en-US"/>
        </w:rPr>
      </w:pPr>
      <w:r w:rsidRPr="00441CD0">
        <w:rPr>
          <w:lang w:val="en-US"/>
        </w:rPr>
        <w:t>-</w:t>
      </w:r>
      <w:r w:rsidRPr="00441CD0">
        <w:rPr>
          <w:lang w:val="en-US"/>
        </w:rPr>
        <w:tab/>
        <w:t>notify the CP function about the arrival of a first DL packet being buffered, by setting the NOCP flag;</w:t>
      </w:r>
    </w:p>
    <w:p w14:paraId="37B317BF" w14:textId="77777777" w:rsidR="00EE5860" w:rsidRDefault="00EE5860" w:rsidP="00EE5860">
      <w:pPr>
        <w:pStyle w:val="B1"/>
        <w:rPr>
          <w:szCs w:val="22"/>
        </w:rPr>
      </w:pPr>
      <w:r>
        <w:rPr>
          <w:lang w:val="en-US"/>
        </w:rPr>
        <w:t>-</w:t>
      </w:r>
      <w:r>
        <w:rPr>
          <w:lang w:val="en-US"/>
        </w:rPr>
        <w:tab/>
        <w:t xml:space="preserve">notify the CP function about the first discarded DL packet </w:t>
      </w:r>
      <w:r w:rsidRPr="0094066C">
        <w:rPr>
          <w:lang w:val="en-US"/>
        </w:rPr>
        <w:t>for each service data flow identified by a PDR</w:t>
      </w:r>
      <w:r w:rsidRPr="00A07A1D">
        <w:t>, when the CP function requests the UP function to buffer DL packets but</w:t>
      </w:r>
      <w:r>
        <w:rPr>
          <w:szCs w:val="22"/>
        </w:rPr>
        <w:t xml:space="preserve"> the </w:t>
      </w:r>
      <w:r w:rsidRPr="00441CD0">
        <w:t>DL Buffering Duration</w:t>
      </w:r>
      <w:r>
        <w:rPr>
          <w:szCs w:val="22"/>
        </w:rPr>
        <w:t xml:space="preserve"> or the </w:t>
      </w:r>
      <w:r w:rsidRPr="00441CD0">
        <w:t>DL Buffering Suggested Packet Count</w:t>
      </w:r>
      <w:r>
        <w:rPr>
          <w:szCs w:val="22"/>
        </w:rPr>
        <w:t xml:space="preserve"> is exceeded, or</w:t>
      </w:r>
      <w:r w:rsidRPr="00A07A1D">
        <w:rPr>
          <w:szCs w:val="22"/>
        </w:rPr>
        <w:t xml:space="preserve"> </w:t>
      </w:r>
      <w:r w:rsidRPr="00A07A1D">
        <w:t>when the CP function requests the UP function to drop DL packets and a packet</w:t>
      </w:r>
      <w:r w:rsidRPr="00A07A1D">
        <w:rPr>
          <w:szCs w:val="22"/>
        </w:rPr>
        <w:t xml:space="preserve"> </w:t>
      </w:r>
      <w:r>
        <w:rPr>
          <w:szCs w:val="22"/>
        </w:rPr>
        <w:t xml:space="preserve">is discarded directly, by setting the DDPN flag, </w:t>
      </w:r>
      <w:r w:rsidRPr="00441CD0">
        <w:t xml:space="preserve">if the UP function supports the </w:t>
      </w:r>
      <w:r>
        <w:t>DDDS</w:t>
      </w:r>
      <w:r w:rsidRPr="00441CD0">
        <w:t xml:space="preserve"> feature</w:t>
      </w:r>
      <w:r>
        <w:rPr>
          <w:szCs w:val="22"/>
        </w:rPr>
        <w:t>;</w:t>
      </w:r>
    </w:p>
    <w:p w14:paraId="6CA2B8E0" w14:textId="77777777" w:rsidR="00EE5860" w:rsidRPr="00441CD0" w:rsidRDefault="00EE5860" w:rsidP="00EE5860">
      <w:pPr>
        <w:pStyle w:val="B1"/>
        <w:rPr>
          <w:lang w:val="en-US"/>
        </w:rPr>
      </w:pPr>
      <w:r>
        <w:rPr>
          <w:szCs w:val="22"/>
        </w:rPr>
        <w:t>-</w:t>
      </w:r>
      <w:r>
        <w:rPr>
          <w:szCs w:val="22"/>
        </w:rPr>
        <w:tab/>
      </w:r>
      <w:r>
        <w:rPr>
          <w:lang w:val="en-US"/>
        </w:rPr>
        <w:t>notify the CP function about first buffered DL packet</w:t>
      </w:r>
      <w:r w:rsidRPr="00E04206">
        <w:rPr>
          <w:lang w:val="en-US"/>
        </w:rPr>
        <w:t xml:space="preserve"> </w:t>
      </w:r>
      <w:r>
        <w:rPr>
          <w:lang w:val="en-US"/>
        </w:rPr>
        <w:t>for each service data flow identified by a PDR</w:t>
      </w:r>
      <w:r>
        <w:rPr>
          <w:szCs w:val="22"/>
        </w:rPr>
        <w:t xml:space="preserve">, by setting the BDPN flag, </w:t>
      </w:r>
      <w:r w:rsidRPr="00441CD0">
        <w:t xml:space="preserve">if the UP function supports the </w:t>
      </w:r>
      <w:r>
        <w:t>DDDS</w:t>
      </w:r>
      <w:r w:rsidRPr="00441CD0">
        <w:t xml:space="preserve"> feature</w:t>
      </w:r>
      <w:r>
        <w:rPr>
          <w:szCs w:val="22"/>
        </w:rPr>
        <w:t>;</w:t>
      </w:r>
    </w:p>
    <w:p w14:paraId="399B55F2" w14:textId="77777777" w:rsidR="00EE5860" w:rsidRPr="00441CD0" w:rsidRDefault="00EE5860" w:rsidP="00EE5860">
      <w:pPr>
        <w:pStyle w:val="B1"/>
        <w:rPr>
          <w:lang w:val="en-US"/>
        </w:rPr>
      </w:pPr>
      <w:r w:rsidRPr="00441CD0">
        <w:rPr>
          <w:lang w:val="en-US"/>
        </w:rPr>
        <w:t>-</w:t>
      </w:r>
      <w:r w:rsidRPr="00441CD0">
        <w:rPr>
          <w:lang w:val="en-US"/>
        </w:rPr>
        <w:tab/>
        <w:t>duplicate the packets, by setting the DUPL flag and by provisioning the Duplicating Parameters providing instructions on how to forward the duplicated packets;</w:t>
      </w:r>
    </w:p>
    <w:p w14:paraId="173D0666" w14:textId="1A65E783" w:rsidR="00EE5860" w:rsidRPr="00441CD0" w:rsidRDefault="00EE5860" w:rsidP="00EE5860">
      <w:pPr>
        <w:pStyle w:val="B1"/>
        <w:rPr>
          <w:lang w:val="en-US"/>
        </w:rPr>
      </w:pPr>
      <w:r w:rsidRPr="00441CD0">
        <w:rPr>
          <w:lang w:val="en-US"/>
        </w:rPr>
        <w:t>-</w:t>
      </w:r>
      <w:r w:rsidRPr="00441CD0">
        <w:rPr>
          <w:lang w:val="en-US"/>
        </w:rPr>
        <w:tab/>
      </w:r>
      <w:r w:rsidRPr="00441CD0">
        <w:t xml:space="preserve">accept or deny UE requests to join an IP multicast group (see </w:t>
      </w:r>
      <w:r w:rsidR="00415C19" w:rsidRPr="00441CD0">
        <w:t>clause</w:t>
      </w:r>
      <w:r w:rsidR="00415C19">
        <w:t> </w:t>
      </w:r>
      <w:r w:rsidR="00415C19" w:rsidRPr="00441CD0">
        <w:t>5</w:t>
      </w:r>
      <w:r w:rsidRPr="00441CD0">
        <w:t>.25), by setting the IPMA or IPMD flag</w:t>
      </w:r>
      <w:r w:rsidRPr="00441CD0">
        <w:rPr>
          <w:lang w:val="en-US"/>
        </w:rPr>
        <w:t>;</w:t>
      </w:r>
    </w:p>
    <w:p w14:paraId="1B2B3699" w14:textId="7C841018" w:rsidR="00EE5860" w:rsidRPr="00441CD0" w:rsidRDefault="00EE5860" w:rsidP="00EE5860">
      <w:pPr>
        <w:pStyle w:val="B1"/>
        <w:rPr>
          <w:noProof/>
        </w:rPr>
      </w:pPr>
      <w:r w:rsidRPr="00441CD0">
        <w:rPr>
          <w:lang w:val="en-US"/>
        </w:rPr>
        <w:t>-</w:t>
      </w:r>
      <w:r w:rsidRPr="00441CD0">
        <w:rPr>
          <w:lang w:val="en-US"/>
        </w:rPr>
        <w:tab/>
      </w:r>
      <w:r w:rsidRPr="00441CD0">
        <w:rPr>
          <w:noProof/>
        </w:rPr>
        <w:t xml:space="preserve">duplicate the packets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DFRT flag and by provisioning the </w:t>
      </w:r>
      <w:r w:rsidRPr="00441CD0">
        <w:rPr>
          <w:lang w:val="en-US"/>
        </w:rPr>
        <w:t xml:space="preserve">Redundant Transmission </w:t>
      </w:r>
      <w:r>
        <w:rPr>
          <w:lang w:val="en-US"/>
        </w:rPr>
        <w:t xml:space="preserve">Forwarding </w:t>
      </w:r>
      <w:r w:rsidRPr="00441CD0">
        <w:rPr>
          <w:lang w:val="en-US"/>
        </w:rPr>
        <w:t xml:space="preserve">Parameters IE providing instructions on how to forward the duplicated packets for </w:t>
      </w:r>
      <w:r w:rsidRPr="00441CD0">
        <w:rPr>
          <w:noProof/>
        </w:rPr>
        <w:t>redundant transmission;</w:t>
      </w:r>
    </w:p>
    <w:p w14:paraId="63DA4041" w14:textId="5E2E87B1" w:rsidR="00EE5860" w:rsidRPr="00441CD0" w:rsidRDefault="00EE5860" w:rsidP="00EE5860">
      <w:pPr>
        <w:pStyle w:val="B1"/>
        <w:rPr>
          <w:lang w:val="en-US" w:eastAsia="zh-CN"/>
        </w:rPr>
      </w:pPr>
      <w:r w:rsidRPr="00441CD0">
        <w:rPr>
          <w:rFonts w:hint="eastAsia"/>
          <w:lang w:val="en-US" w:eastAsia="zh-CN"/>
        </w:rPr>
        <w:t>-</w:t>
      </w:r>
      <w:r w:rsidRPr="00441CD0">
        <w:rPr>
          <w:lang w:val="en-US" w:eastAsia="zh-CN"/>
        </w:rPr>
        <w:tab/>
      </w:r>
      <w:r w:rsidRPr="00441CD0">
        <w:rPr>
          <w:noProof/>
        </w:rPr>
        <w:t xml:space="preserve">eliminate duplicate packets used for redundant transmission (see </w:t>
      </w:r>
      <w:r w:rsidR="00415C19" w:rsidRPr="00441CD0">
        <w:rPr>
          <w:noProof/>
        </w:rPr>
        <w:t>clause</w:t>
      </w:r>
      <w:r w:rsidR="00415C19">
        <w:rPr>
          <w:noProof/>
        </w:rPr>
        <w:t> </w:t>
      </w:r>
      <w:r w:rsidR="00415C19" w:rsidRPr="00441CD0">
        <w:rPr>
          <w:noProof/>
        </w:rPr>
        <w:t>5</w:t>
      </w:r>
      <w:r w:rsidRPr="00441CD0">
        <w:rPr>
          <w:noProof/>
        </w:rPr>
        <w:t>.24</w:t>
      </w:r>
      <w:r w:rsidRPr="00441CD0">
        <w:rPr>
          <w:noProof/>
          <w:lang w:val="en-US"/>
        </w:rPr>
        <w:t>.2)</w:t>
      </w:r>
      <w:r w:rsidRPr="00441CD0">
        <w:rPr>
          <w:noProof/>
        </w:rPr>
        <w:t xml:space="preserve">, by setting the EDRT flag and by provisioning the </w:t>
      </w:r>
      <w:r w:rsidRPr="00441CD0">
        <w:rPr>
          <w:lang w:val="en-US"/>
        </w:rPr>
        <w:t xml:space="preserve">Redundant Transmission </w:t>
      </w:r>
      <w:r>
        <w:rPr>
          <w:lang w:val="en-US"/>
        </w:rPr>
        <w:t xml:space="preserve">Detection </w:t>
      </w:r>
      <w:r w:rsidRPr="00441CD0">
        <w:rPr>
          <w:lang w:val="en-US"/>
        </w:rPr>
        <w:t xml:space="preserve">Parameters IE providing instructions on how to detect the duplicated packets for </w:t>
      </w:r>
      <w:r w:rsidRPr="00441CD0">
        <w:rPr>
          <w:noProof/>
        </w:rPr>
        <w:t>redundant transmission.</w:t>
      </w:r>
    </w:p>
    <w:p w14:paraId="46DFF20D" w14:textId="77777777" w:rsidR="00EE5860" w:rsidRPr="00441CD0" w:rsidRDefault="00EE5860" w:rsidP="00EE5860">
      <w:pPr>
        <w:rPr>
          <w:lang w:val="en-US"/>
        </w:rPr>
      </w:pPr>
      <w:r w:rsidRPr="00441CD0">
        <w:rPr>
          <w:lang w:val="en-US"/>
        </w:rPr>
        <w:t>The CP function may request the UP function to duplicate packets that are to be dropped, forwarded or buffered.</w:t>
      </w:r>
    </w:p>
    <w:p w14:paraId="1855C0E8" w14:textId="77777777" w:rsidR="00EE5860" w:rsidRPr="00441CD0" w:rsidRDefault="00EE5860" w:rsidP="00EE5860">
      <w:pPr>
        <w:rPr>
          <w:noProof/>
        </w:rPr>
      </w:pPr>
      <w:r w:rsidRPr="00441CD0">
        <w:rPr>
          <w:lang w:val="en-US"/>
        </w:rPr>
        <w:t>The CP function may request the UP function to forward the packets</w:t>
      </w:r>
      <w:r w:rsidRPr="00441CD0">
        <w:rPr>
          <w:noProof/>
        </w:rPr>
        <w:t xml:space="preserve"> and duplicate the packets for redundant transmission.</w:t>
      </w:r>
    </w:p>
    <w:p w14:paraId="2CD63224" w14:textId="77777777" w:rsidR="00EE5860" w:rsidRPr="00441CD0" w:rsidRDefault="00EE5860" w:rsidP="00EE5860">
      <w:pPr>
        <w:rPr>
          <w:lang w:val="en-US"/>
        </w:rPr>
      </w:pPr>
      <w:r w:rsidRPr="00441CD0">
        <w:rPr>
          <w:lang w:val="en-US"/>
        </w:rPr>
        <w:t>The CP function may request the UP function to forward the packets</w:t>
      </w:r>
      <w:r w:rsidRPr="00441CD0">
        <w:rPr>
          <w:noProof/>
        </w:rPr>
        <w:t xml:space="preserve"> and eliminate duplicate packets used for redundant transmission.</w:t>
      </w:r>
    </w:p>
    <w:p w14:paraId="304E48D9" w14:textId="77777777" w:rsidR="00EE5860" w:rsidRPr="00441CD0" w:rsidRDefault="00EE5860" w:rsidP="00EE5860">
      <w:pPr>
        <w:rPr>
          <w:lang w:val="en-US"/>
        </w:rPr>
      </w:pPr>
      <w:r w:rsidRPr="00441CD0">
        <w:rPr>
          <w:lang w:val="en-US"/>
        </w:rPr>
        <w:t>The CP function may provision one or more FAR(s) per PFCP session. Different FARs of a same PFCP session may be provisioned with a different Apply Action flags, e.g. to enable the forwarding of downlink data packets for some PDRs while requesting to buffer downlink data packets for other PDRs.</w:t>
      </w:r>
    </w:p>
    <w:p w14:paraId="464D8865" w14:textId="77777777" w:rsidR="00EE5860" w:rsidRPr="00441CD0" w:rsidRDefault="00EE5860" w:rsidP="00EE5860">
      <w:pPr>
        <w:pStyle w:val="NO"/>
        <w:rPr>
          <w:lang w:val="x-none"/>
        </w:rPr>
      </w:pPr>
      <w:r w:rsidRPr="00441CD0">
        <w:t>NOTE 1:</w:t>
      </w:r>
      <w:r w:rsidRPr="00441CD0">
        <w:tab/>
        <w:t>This is necessary to establish or release a partial set of radio access bearers in UTRAN.</w:t>
      </w:r>
    </w:p>
    <w:p w14:paraId="2776632F" w14:textId="77777777" w:rsidR="00EE5860" w:rsidRPr="00441CD0" w:rsidRDefault="00EE5860" w:rsidP="00EE5860">
      <w:r w:rsidRPr="00441CD0">
        <w:rPr>
          <w:lang w:val="en-US"/>
        </w:rPr>
        <w:t xml:space="preserve">When instructed to buffer and notify the CP function about the arrival of a DL packet, the UP function shall notify the CP function, when it receives a first downlink packet </w:t>
      </w:r>
      <w:r>
        <w:rPr>
          <w:lang w:val="en-US"/>
        </w:rPr>
        <w:t>for a given FAR (in EPC), or when it receives a first downlink packet for each QoS flow for a given FAR (in 5GC)</w:t>
      </w:r>
      <w:r w:rsidRPr="00441CD0">
        <w:rPr>
          <w:lang w:val="en-US"/>
        </w:rPr>
        <w:t>, by sending a PFCP Session Report Request including a Downlink Data Report IE identifying the PDR(s) for which downlink packets have been received.</w:t>
      </w:r>
    </w:p>
    <w:p w14:paraId="03C7C969" w14:textId="77777777" w:rsidR="00EE5860" w:rsidRDefault="00EE5860" w:rsidP="00EE5860">
      <w:pPr>
        <w:pStyle w:val="NO"/>
      </w:pPr>
      <w:r w:rsidRPr="00441CD0">
        <w:t>NOTE 2:</w:t>
      </w:r>
      <w:r w:rsidRPr="00441CD0">
        <w:tab/>
        <w:t>Receipt of downlink packets on PDRs associated to different FARs can result in sending multiple PFCP Session Report Request messages for the same PFCP session.</w:t>
      </w:r>
    </w:p>
    <w:p w14:paraId="228671A0" w14:textId="77777777" w:rsidR="00EE5860" w:rsidRPr="002C659C" w:rsidRDefault="00EE5860" w:rsidP="00EE5860">
      <w:pPr>
        <w:pStyle w:val="NO"/>
      </w:pPr>
      <w:r>
        <w:t>NOTE 3:</w:t>
      </w:r>
      <w:r>
        <w:tab/>
        <w:t xml:space="preserve">Receipt of downlink packets pertaining to different QoS flows associated to the same FAR can result in sending multiple PFCP Session Report Request messages for the same PFCP session. The CP </w:t>
      </w:r>
      <w:r w:rsidRPr="002C659C">
        <w:t xml:space="preserve">function </w:t>
      </w:r>
      <w:r w:rsidRPr="009A5184">
        <w:t>identifies the QFI based on the PDR ID (when different PDRs are used for different QoS flows) or based on the Downlink Data Service Information IE.</w:t>
      </w:r>
    </w:p>
    <w:p w14:paraId="1AC1CE9C" w14:textId="77777777" w:rsidR="00EE5860" w:rsidRPr="002C659C" w:rsidRDefault="00EE5860" w:rsidP="00EE5860">
      <w:pPr>
        <w:pStyle w:val="NO"/>
      </w:pPr>
      <w:r>
        <w:t>NOTE 4:</w:t>
      </w:r>
      <w:r>
        <w:tab/>
        <w:t xml:space="preserve">The end marker packet is not considered as DL data packet so that it does not trigger the UP function to notify the CP function about the arrival of a DL packet. The UP function can discard the received </w:t>
      </w:r>
      <w:r>
        <w:rPr>
          <w:lang w:eastAsia="zh-CN"/>
        </w:rPr>
        <w:t>end marker packet(s) silently, when it is not possible to be forwarded.</w:t>
      </w:r>
    </w:p>
    <w:p w14:paraId="181FF517" w14:textId="56FBA541" w:rsidR="00EE5860" w:rsidRPr="00441CD0" w:rsidRDefault="00EE5860" w:rsidP="00EE5860">
      <w:r w:rsidRPr="00441CD0">
        <w:t xml:space="preserve">If the UP function indicated support of Header Enrichment of UL traffic (see </w:t>
      </w:r>
      <w:r w:rsidR="00415C19" w:rsidRPr="00441CD0">
        <w:t>clause</w:t>
      </w:r>
      <w:r w:rsidR="00415C19">
        <w:t> </w:t>
      </w:r>
      <w:r w:rsidR="00415C19" w:rsidRPr="00441CD0">
        <w:t>8</w:t>
      </w:r>
      <w:r w:rsidRPr="00441CD0">
        <w:t>.2.25), the CP function may provide the UP function with header enrichment information for uplink traffic, by including one or more Header Enrichment IE(s) in the FAR. In this case, the UP function should use this information to enrich the header of the uplink traffic (e.g. HTTP header enrichment).</w:t>
      </w:r>
    </w:p>
    <w:p w14:paraId="1D0A3299" w14:textId="2093A8E9" w:rsidR="00EE5860" w:rsidRPr="00441CD0" w:rsidRDefault="00EE5860" w:rsidP="00EE5860">
      <w:pPr>
        <w:pStyle w:val="NO"/>
      </w:pPr>
      <w:r w:rsidRPr="00441CD0">
        <w:t xml:space="preserve">NOTE </w:t>
      </w:r>
      <w:r>
        <w:t>5</w:t>
      </w:r>
      <w:r w:rsidRPr="00441CD0">
        <w:t>:</w:t>
      </w:r>
      <w:r w:rsidRPr="00441CD0">
        <w:tab/>
        <w:t>It is not defined how to support SGi PtP tunnelling mechanisms other than based on UDP/IP encapsulation (such as PMIPv6/GRE, L2TP, GTP-C/U,</w:t>
      </w:r>
      <w:r w:rsidRPr="00441CD0">
        <w:rPr>
          <w:lang w:eastAsia="ja-JP"/>
        </w:rPr>
        <w:t xml:space="preserve"> </w:t>
      </w:r>
      <w:r w:rsidRPr="00441CD0">
        <w:t xml:space="preserve">see </w:t>
      </w:r>
      <w:r w:rsidR="00415C19" w:rsidRPr="00441CD0">
        <w:t>clause</w:t>
      </w:r>
      <w:r w:rsidR="00415C19">
        <w:t> </w:t>
      </w:r>
      <w:r w:rsidR="00415C19" w:rsidRPr="00441CD0">
        <w:t>4</w:t>
      </w:r>
      <w:r w:rsidRPr="00441CD0">
        <w:t>.3.17.8.3.3.3 of 3GPP TS 23.401 [14]) for Non-IP PDN connections.</w:t>
      </w:r>
    </w:p>
    <w:p w14:paraId="2B43D6C0" w14:textId="14BE71C1" w:rsidR="00EE5860" w:rsidRPr="00441CD0" w:rsidRDefault="00EE5860" w:rsidP="00EE5860">
      <w:pPr>
        <w:rPr>
          <w:lang w:eastAsia="zh-CN"/>
        </w:rPr>
      </w:pPr>
      <w:r w:rsidRPr="00441CD0">
        <w:rPr>
          <w:lang w:val="en-US"/>
        </w:rPr>
        <w:lastRenderedPageBreak/>
        <w:t>If the UP function indicated support of PDI optimisation (</w:t>
      </w:r>
      <w:r w:rsidRPr="00441CD0">
        <w:t xml:space="preserve">see </w:t>
      </w:r>
      <w:r w:rsidR="00415C19" w:rsidRPr="00441CD0">
        <w:t>clause</w:t>
      </w:r>
      <w:r w:rsidR="00415C19">
        <w:t> </w:t>
      </w:r>
      <w:r w:rsidR="00415C19" w:rsidRPr="00441CD0">
        <w:t>8</w:t>
      </w:r>
      <w:r w:rsidRPr="00441CD0">
        <w:t xml:space="preserve">.2.25), </w:t>
      </w:r>
      <w:r w:rsidRPr="00441CD0">
        <w:rPr>
          <w:lang w:eastAsia="zh-CN"/>
        </w:rPr>
        <w:t>the CP function may include in the forwarding parameters of the FAR the Linked Traffic Endpoint ID, if it is available, identifying the traffic Endpoint allocated for this PFCP session to receive the traffic in the reverse direction.</w:t>
      </w:r>
    </w:p>
    <w:p w14:paraId="64923BF2" w14:textId="77777777" w:rsidR="00EE5860" w:rsidRPr="00441CD0" w:rsidRDefault="00EE5860" w:rsidP="00EE5860">
      <w:pPr>
        <w:pStyle w:val="NO"/>
      </w:pPr>
      <w:r w:rsidRPr="00441CD0">
        <w:t xml:space="preserve">NOTE </w:t>
      </w:r>
      <w:r>
        <w:t>6</w:t>
      </w:r>
      <w:r w:rsidRPr="00441CD0">
        <w:t>:</w:t>
      </w:r>
      <w:r w:rsidRPr="00441CD0">
        <w:tab/>
        <w:t>This information can enable an SGW-U or PGW-U to correlate the UL and DL traffic (i.e. PDRs) sent over a same bearer.</w:t>
      </w:r>
    </w:p>
    <w:p w14:paraId="59129598" w14:textId="77777777" w:rsidR="00EE5860" w:rsidRPr="00441CD0" w:rsidRDefault="00EE5860" w:rsidP="00EE5860">
      <w:pPr>
        <w:rPr>
          <w:lang w:eastAsia="zh-CN"/>
        </w:rPr>
      </w:pPr>
      <w:r w:rsidRPr="00441CD0">
        <w:rPr>
          <w:lang w:eastAsia="zh-CN"/>
        </w:rPr>
        <w:t>Assuming for instance a PFCP session provisioned in a PGW-U with:</w:t>
      </w:r>
    </w:p>
    <w:p w14:paraId="3901CA87" w14:textId="77777777" w:rsidR="00EE5860" w:rsidRPr="00441CD0" w:rsidRDefault="00EE5860" w:rsidP="00EE5860">
      <w:pPr>
        <w:pStyle w:val="B1"/>
        <w:rPr>
          <w:lang w:val="sv-SE" w:eastAsia="zh-CN"/>
        </w:rPr>
      </w:pPr>
      <w:r w:rsidRPr="00441CD0">
        <w:rPr>
          <w:lang w:eastAsia="zh-CN"/>
        </w:rPr>
        <w:t>-</w:t>
      </w:r>
      <w:r w:rsidRPr="00441CD0">
        <w:rPr>
          <w:lang w:eastAsia="zh-CN"/>
        </w:rPr>
        <w:tab/>
        <w:t xml:space="preserve">an UL PDR 1 (for an S5/S8 bearer 1) with Source Interface "Access" </w:t>
      </w:r>
      <w:r w:rsidRPr="00441CD0">
        <w:rPr>
          <w:lang w:val="en-US" w:eastAsia="zh-CN"/>
        </w:rPr>
        <w:t>associated</w:t>
      </w:r>
      <w:r w:rsidRPr="00441CD0">
        <w:rPr>
          <w:lang w:val="fr-FR" w:eastAsia="zh-CN"/>
        </w:rPr>
        <w:t xml:space="preserve"> to</w:t>
      </w:r>
      <w:r w:rsidRPr="00441CD0">
        <w:rPr>
          <w:lang w:eastAsia="zh-CN"/>
        </w:rPr>
        <w:t xml:space="preserve"> an UL </w:t>
      </w:r>
      <w:r w:rsidRPr="00441CD0">
        <w:rPr>
          <w:lang w:val="fr-FR" w:eastAsia="zh-CN"/>
        </w:rPr>
        <w:t>Traffic Endpoint ID</w:t>
      </w:r>
      <w:r w:rsidRPr="00441CD0">
        <w:rPr>
          <w:lang w:eastAsia="zh-CN"/>
        </w:rPr>
        <w:t xml:space="preserve"> "1" (comprising the IP address, a local TEID and optionally a network instance),</w:t>
      </w:r>
    </w:p>
    <w:p w14:paraId="14C35C83" w14:textId="77777777" w:rsidR="00EE5860" w:rsidRPr="00441CD0" w:rsidRDefault="00EE5860" w:rsidP="00EE5860">
      <w:pPr>
        <w:pStyle w:val="B1"/>
        <w:rPr>
          <w:lang w:val="sv-SE" w:eastAsia="zh-CN"/>
        </w:rPr>
      </w:pPr>
      <w:r w:rsidRPr="00441CD0">
        <w:rPr>
          <w:lang w:eastAsia="zh-CN"/>
        </w:rPr>
        <w:t>-</w:t>
      </w:r>
      <w:r w:rsidRPr="00441CD0">
        <w:rPr>
          <w:lang w:eastAsia="zh-CN"/>
        </w:rPr>
        <w:tab/>
        <w:t>a DL PDR 1 with Source Interface "Core", UE IP address and SDF 1,</w:t>
      </w:r>
    </w:p>
    <w:p w14:paraId="25C0BB4C" w14:textId="77777777" w:rsidR="00EE5860" w:rsidRPr="00441CD0" w:rsidRDefault="00EE5860" w:rsidP="00EE5860">
      <w:pPr>
        <w:rPr>
          <w:lang w:eastAsia="zh-CN"/>
        </w:rPr>
      </w:pPr>
      <w:r w:rsidRPr="00441CD0">
        <w:rPr>
          <w:lang w:eastAsia="zh-CN"/>
        </w:rPr>
        <w:t>the CP function sets the Linked Traffic Endpoint in the DL FAR 1 (associated to DL PDR 1) to the UL Traffic Endpoint "1", which allows the PGW-U to correlate the uplink and downlink PDRs for the same bearer (i.e. that UL PDR 1 associated to UL Traffic Endpoint "1", and DL PDR1 associated to DL FAR 1 with Linked Traffic Endpoint set to UL Traffic Endpoint "1", use the same S5/S8 bearer).</w:t>
      </w:r>
    </w:p>
    <w:p w14:paraId="6DDE24CE" w14:textId="77777777" w:rsidR="00EE5860" w:rsidRPr="00441CD0" w:rsidRDefault="00EE5860" w:rsidP="00EE5860">
      <w:pPr>
        <w:pStyle w:val="NO"/>
        <w:rPr>
          <w:lang w:eastAsia="zh-CN"/>
        </w:rPr>
      </w:pPr>
      <w:r w:rsidRPr="00441CD0">
        <w:rPr>
          <w:lang w:eastAsia="zh-CN"/>
        </w:rPr>
        <w:t xml:space="preserve">NOTE </w:t>
      </w:r>
      <w:r>
        <w:rPr>
          <w:lang w:eastAsia="zh-CN"/>
        </w:rPr>
        <w:t>7</w:t>
      </w:r>
      <w:r w:rsidRPr="00441CD0">
        <w:rPr>
          <w:lang w:eastAsia="zh-CN"/>
        </w:rPr>
        <w:t>:</w:t>
      </w:r>
      <w:r w:rsidRPr="00441CD0">
        <w:rPr>
          <w:lang w:eastAsia="zh-CN"/>
        </w:rPr>
        <w:tab/>
        <w:t xml:space="preserve">The Linked Traffic Endpoint can </w:t>
      </w:r>
      <w:r w:rsidRPr="00441CD0">
        <w:rPr>
          <w:lang w:val="fr-FR" w:eastAsia="zh-CN"/>
        </w:rPr>
        <w:t xml:space="preserve">possibly </w:t>
      </w:r>
      <w:r w:rsidRPr="00441CD0">
        <w:rPr>
          <w:lang w:eastAsia="zh-CN"/>
        </w:rPr>
        <w:t xml:space="preserve">refer to a </w:t>
      </w:r>
      <w:r w:rsidRPr="00441CD0">
        <w:rPr>
          <w:lang w:val="fr-FR" w:eastAsia="zh-CN"/>
        </w:rPr>
        <w:t>Traffic Endpoint</w:t>
      </w:r>
      <w:r w:rsidRPr="00441CD0">
        <w:rPr>
          <w:lang w:eastAsia="zh-CN"/>
        </w:rPr>
        <w:t xml:space="preserve"> in the reverse direction </w:t>
      </w:r>
      <w:r w:rsidRPr="00441CD0">
        <w:rPr>
          <w:lang w:val="fr-FR" w:eastAsia="zh-CN"/>
        </w:rPr>
        <w:t>requested</w:t>
      </w:r>
      <w:r w:rsidRPr="00441CD0">
        <w:rPr>
          <w:lang w:eastAsia="zh-CN"/>
        </w:rPr>
        <w:t xml:space="preserve"> to </w:t>
      </w:r>
      <w:r w:rsidRPr="00441CD0">
        <w:rPr>
          <w:lang w:val="fr-FR" w:eastAsia="zh-CN"/>
        </w:rPr>
        <w:t>be create</w:t>
      </w:r>
      <w:r w:rsidRPr="00441CD0">
        <w:rPr>
          <w:lang w:val="en-US" w:eastAsia="zh-CN"/>
        </w:rPr>
        <w:t>d</w:t>
      </w:r>
      <w:r w:rsidRPr="00441CD0">
        <w:rPr>
          <w:lang w:val="fr-FR" w:eastAsia="zh-CN"/>
        </w:rPr>
        <w:t xml:space="preserve"> </w:t>
      </w:r>
      <w:r w:rsidRPr="00441CD0">
        <w:rPr>
          <w:lang w:eastAsia="zh-CN"/>
        </w:rPr>
        <w:t>in the same PFCP request.</w:t>
      </w:r>
    </w:p>
    <w:p w14:paraId="7E36D6A3" w14:textId="77777777" w:rsidR="00EE5860" w:rsidRPr="00441CD0" w:rsidRDefault="00EE5860" w:rsidP="00EE5860">
      <w:pPr>
        <w:pStyle w:val="Heading3"/>
        <w:rPr>
          <w:lang w:val="en-US"/>
        </w:rPr>
      </w:pPr>
      <w:bookmarkStart w:id="523" w:name="_Toc19717062"/>
      <w:bookmarkStart w:id="524" w:name="_Toc27490519"/>
      <w:bookmarkStart w:id="525" w:name="_Toc27556812"/>
      <w:bookmarkStart w:id="526" w:name="_Toc27723729"/>
      <w:bookmarkStart w:id="527" w:name="_Toc36030793"/>
      <w:bookmarkStart w:id="528" w:name="_Toc36042713"/>
      <w:bookmarkStart w:id="529" w:name="_Toc36814037"/>
      <w:bookmarkStart w:id="530" w:name="_Toc44688882"/>
      <w:bookmarkStart w:id="531" w:name="_Toc44923636"/>
      <w:bookmarkStart w:id="532" w:name="_Toc51860604"/>
      <w:bookmarkStart w:id="533" w:name="_Toc57930371"/>
      <w:bookmarkStart w:id="534" w:name="_Toc57931001"/>
      <w:bookmarkStart w:id="535" w:name="_Toc160974126"/>
      <w:r w:rsidRPr="00441CD0">
        <w:rPr>
          <w:lang w:val="en-US"/>
        </w:rPr>
        <w:t>5.2.4</w:t>
      </w:r>
      <w:r w:rsidRPr="00441CD0">
        <w:rPr>
          <w:lang w:val="en-US"/>
        </w:rPr>
        <w:tab/>
        <w:t>Buffering Action Rule Handling</w:t>
      </w:r>
      <w:bookmarkEnd w:id="523"/>
      <w:bookmarkEnd w:id="524"/>
      <w:bookmarkEnd w:id="525"/>
      <w:bookmarkEnd w:id="526"/>
      <w:bookmarkEnd w:id="527"/>
      <w:bookmarkEnd w:id="528"/>
      <w:bookmarkEnd w:id="529"/>
      <w:bookmarkEnd w:id="530"/>
      <w:bookmarkEnd w:id="531"/>
      <w:bookmarkEnd w:id="532"/>
      <w:bookmarkEnd w:id="533"/>
      <w:bookmarkEnd w:id="534"/>
      <w:bookmarkEnd w:id="535"/>
    </w:p>
    <w:p w14:paraId="18D52952" w14:textId="77777777" w:rsidR="00EE5860" w:rsidRPr="00441CD0" w:rsidRDefault="00EE5860" w:rsidP="00EE5860">
      <w:pPr>
        <w:pStyle w:val="Heading4"/>
        <w:rPr>
          <w:lang w:val="en-US"/>
        </w:rPr>
      </w:pPr>
      <w:bookmarkStart w:id="536" w:name="_Toc19717063"/>
      <w:bookmarkStart w:id="537" w:name="_Toc27490520"/>
      <w:bookmarkStart w:id="538" w:name="_Toc27556813"/>
      <w:bookmarkStart w:id="539" w:name="_Toc27723730"/>
      <w:bookmarkStart w:id="540" w:name="_Toc36030794"/>
      <w:bookmarkStart w:id="541" w:name="_Toc36042714"/>
      <w:bookmarkStart w:id="542" w:name="_Toc36814038"/>
      <w:bookmarkStart w:id="543" w:name="_Toc44688883"/>
      <w:bookmarkStart w:id="544" w:name="_Toc44923637"/>
      <w:bookmarkStart w:id="545" w:name="_Toc51860605"/>
      <w:bookmarkStart w:id="546" w:name="_Toc57930372"/>
      <w:bookmarkStart w:id="547" w:name="_Toc57931002"/>
      <w:bookmarkStart w:id="548" w:name="_Toc160974127"/>
      <w:r w:rsidRPr="00441CD0">
        <w:rPr>
          <w:lang w:val="en-US"/>
        </w:rPr>
        <w:t>5.2.4.1</w:t>
      </w:r>
      <w:r w:rsidRPr="00441CD0">
        <w:rPr>
          <w:lang w:val="en-US"/>
        </w:rPr>
        <w:tab/>
        <w:t>General</w:t>
      </w:r>
      <w:bookmarkEnd w:id="536"/>
      <w:bookmarkEnd w:id="537"/>
      <w:bookmarkEnd w:id="538"/>
      <w:bookmarkEnd w:id="539"/>
      <w:bookmarkEnd w:id="540"/>
      <w:bookmarkEnd w:id="541"/>
      <w:bookmarkEnd w:id="542"/>
      <w:bookmarkEnd w:id="543"/>
      <w:bookmarkEnd w:id="544"/>
      <w:bookmarkEnd w:id="545"/>
      <w:bookmarkEnd w:id="546"/>
      <w:bookmarkEnd w:id="547"/>
      <w:bookmarkEnd w:id="548"/>
    </w:p>
    <w:p w14:paraId="449EFD3D" w14:textId="77777777" w:rsidR="00EE5860" w:rsidRPr="00441CD0" w:rsidRDefault="00EE5860" w:rsidP="00EE5860">
      <w:r w:rsidRPr="00441CD0">
        <w:t>A BAR provides instructions to control the buffering behaviour of the UP function for all the FARs of the PFCP session set with an Apply Action parameter requesting the packets to be buffered and associated to this BAR.</w:t>
      </w:r>
    </w:p>
    <w:p w14:paraId="2265EDD2" w14:textId="77777777" w:rsidR="00EE5860" w:rsidRPr="00441CD0" w:rsidRDefault="00EE5860" w:rsidP="00EE5860">
      <w:pPr>
        <w:tabs>
          <w:tab w:val="left" w:pos="9072"/>
        </w:tabs>
      </w:pPr>
      <w:r w:rsidRPr="00441CD0">
        <w:t>The CP function may create a BAR for a PFCP session and associate it to the FAR(s) of the PFCP session in a PFCP Session Establishment Request or a PFCP Session Modification Request to request the UP function to apply a specific buffering behaviour for packets requested to be buffered and associated to this BAR.</w:t>
      </w:r>
    </w:p>
    <w:p w14:paraId="3B6150E7" w14:textId="77777777" w:rsidR="00EE5860" w:rsidRPr="00441CD0" w:rsidRDefault="00EE5860" w:rsidP="00EE5860">
      <w:r w:rsidRPr="00441CD0">
        <w:t>The CP function may modify the following buffering instructions provided in a BAR as follows:</w:t>
      </w:r>
    </w:p>
    <w:p w14:paraId="1F698FED" w14:textId="77777777" w:rsidR="00EE5860" w:rsidRPr="00441CD0" w:rsidRDefault="00EE5860" w:rsidP="00EE5860">
      <w:pPr>
        <w:pStyle w:val="B1"/>
        <w:rPr>
          <w:lang w:val="en-US"/>
        </w:rPr>
      </w:pPr>
      <w:r w:rsidRPr="00441CD0">
        <w:rPr>
          <w:lang w:val="en-US"/>
        </w:rPr>
        <w:t>-</w:t>
      </w:r>
      <w:r w:rsidRPr="00441CD0">
        <w:rPr>
          <w:lang w:val="en-US"/>
        </w:rPr>
        <w:tab/>
        <w:t>the Downlink Data Notification Delay in a PFCP Session Modification Request (for EPC); or</w:t>
      </w:r>
    </w:p>
    <w:p w14:paraId="2FC3410E" w14:textId="20E5898C" w:rsidR="00EE5860" w:rsidRPr="00441CD0" w:rsidRDefault="00EE5860" w:rsidP="00EE5860">
      <w:pPr>
        <w:pStyle w:val="B1"/>
        <w:rPr>
          <w:lang w:val="en-US"/>
        </w:rPr>
      </w:pPr>
      <w:r w:rsidRPr="00441CD0">
        <w:rPr>
          <w:lang w:val="en-US"/>
        </w:rPr>
        <w:t>-</w:t>
      </w:r>
      <w:r w:rsidRPr="00441CD0">
        <w:rPr>
          <w:lang w:val="en-US"/>
        </w:rPr>
        <w:tab/>
        <w:t xml:space="preserve">the Downlink Data Notification Delay (for EPC), </w:t>
      </w:r>
      <w:r w:rsidRPr="00441CD0">
        <w:t>DL Buffering Duration and/or DL Buffering Suggested Packet Count in</w:t>
      </w:r>
      <w:r w:rsidRPr="00441CD0">
        <w:rPr>
          <w:lang w:val="en-US"/>
        </w:rPr>
        <w:t xml:space="preserve"> a PFCP Session Report Response message</w:t>
      </w:r>
      <w:r w:rsidR="007F37C5">
        <w:rPr>
          <w:lang w:val="en-US"/>
        </w:rPr>
        <w:t xml:space="preserve"> or </w:t>
      </w:r>
      <w:r w:rsidR="007F37C5" w:rsidRPr="00441CD0">
        <w:t>PFCP Session Modification Request</w:t>
      </w:r>
      <w:r w:rsidRPr="00441CD0">
        <w:rPr>
          <w:lang w:val="en-US"/>
        </w:rPr>
        <w:t>.</w:t>
      </w:r>
    </w:p>
    <w:p w14:paraId="70A37446" w14:textId="77777777" w:rsidR="00EE5860" w:rsidRPr="00441CD0" w:rsidRDefault="00EE5860" w:rsidP="00EE5860">
      <w:pPr>
        <w:pStyle w:val="NO"/>
      </w:pPr>
      <w:r w:rsidRPr="00441CD0">
        <w:t>NOTE:</w:t>
      </w:r>
      <w:r w:rsidRPr="00441CD0">
        <w:tab/>
        <w:t>The CP function needs to provision a (possibly empty) BAR and associate it to the FARs of the PFCP session when establishing or modifying the PFCP session to be able to modify the BAR in a PFCP Session Report Response.</w:t>
      </w:r>
    </w:p>
    <w:p w14:paraId="49B0987E" w14:textId="77777777" w:rsidR="00EE5860" w:rsidRPr="00441CD0" w:rsidRDefault="00EE5860" w:rsidP="00EE5860">
      <w:pPr>
        <w:rPr>
          <w:lang w:val="en-US"/>
        </w:rPr>
      </w:pPr>
      <w:r w:rsidRPr="00441CD0">
        <w:rPr>
          <w:lang w:val="en-US"/>
        </w:rPr>
        <w:t xml:space="preserve">If the UP Function has indicated support of the feature </w:t>
      </w:r>
      <w:r w:rsidRPr="00441CD0">
        <w:t>UL/DL Buffering Control</w:t>
      </w:r>
      <w:r w:rsidRPr="00441CD0">
        <w:rPr>
          <w:lang w:val="en-US"/>
        </w:rPr>
        <w:t xml:space="preserve"> (UDBC), the CP function may provide the </w:t>
      </w:r>
      <w:r w:rsidRPr="00441CD0">
        <w:t>Suggested Buffering Packet Count IE</w:t>
      </w:r>
      <w:r w:rsidRPr="00441CD0">
        <w:rPr>
          <w:lang w:val="en-US"/>
        </w:rPr>
        <w:t xml:space="preserve"> in a BAR which is created during a PFCP Session Establishment procedure or a PFCP Session Modification procedure, and the CP function may modify it in a subsequent PFCP Session Modification Request, and/or a PFCP Session Report Response message. The same BAR may be associated with all the FARs in a PFCP session to indicate that all Service Data Flows in the PFCP Session share the same buffer in the UP function for the PFCP Session.</w:t>
      </w:r>
    </w:p>
    <w:p w14:paraId="16D6E561" w14:textId="77777777" w:rsidR="00EE5860" w:rsidRPr="00441CD0" w:rsidRDefault="00EE5860" w:rsidP="00EE5860">
      <w:pPr>
        <w:rPr>
          <w:lang w:val="en-US"/>
        </w:rPr>
      </w:pPr>
      <w:r w:rsidRPr="00441CD0">
        <w:rPr>
          <w:lang w:val="en-US"/>
        </w:rPr>
        <w:t xml:space="preserve">If the SGW-U has indicated support of the feature </w:t>
      </w:r>
      <w:r w:rsidRPr="00441CD0">
        <w:t>MT-EDT</w:t>
      </w:r>
      <w:r w:rsidRPr="00441CD0">
        <w:rPr>
          <w:lang w:val="en-US"/>
        </w:rPr>
        <w:t>, the CP function may provide the MT-EDT (</w:t>
      </w:r>
      <w:r w:rsidRPr="00441CD0">
        <w:t>Mobile Terminated Early Data Transmission</w:t>
      </w:r>
      <w:r w:rsidRPr="00441CD0">
        <w:rPr>
          <w:lang w:val="en-US"/>
        </w:rPr>
        <w:t>) Control Information IE in a BAR when it is created and modif</w:t>
      </w:r>
      <w:r>
        <w:rPr>
          <w:lang w:val="en-US"/>
        </w:rPr>
        <w:t>i</w:t>
      </w:r>
      <w:r w:rsidRPr="00441CD0">
        <w:rPr>
          <w:lang w:val="en-US"/>
        </w:rPr>
        <w:t>ed, to request the SGW-U to report the sum of DL Data Packets Size in byte when sending Downlink Data Report.</w:t>
      </w:r>
    </w:p>
    <w:p w14:paraId="4D2A7847" w14:textId="77777777" w:rsidR="00EE5860" w:rsidRPr="00441CD0" w:rsidRDefault="00EE5860" w:rsidP="00EE5860">
      <w:pPr>
        <w:rPr>
          <w:lang w:val="en-US"/>
        </w:rPr>
      </w:pPr>
      <w:r w:rsidRPr="00441CD0">
        <w:rPr>
          <w:lang w:val="en-US"/>
        </w:rPr>
        <w:t>In this release of the specification, at most one BAR may be created per PFCP session.</w:t>
      </w:r>
    </w:p>
    <w:p w14:paraId="715524EA" w14:textId="77777777" w:rsidR="00EE5860" w:rsidRPr="00441CD0" w:rsidRDefault="00EE5860" w:rsidP="00EE5860">
      <w:pPr>
        <w:pStyle w:val="Heading4"/>
        <w:rPr>
          <w:lang w:val="en-US"/>
        </w:rPr>
      </w:pPr>
      <w:bookmarkStart w:id="549" w:name="_Toc19717064"/>
      <w:bookmarkStart w:id="550" w:name="_Toc27490521"/>
      <w:bookmarkStart w:id="551" w:name="_Toc27556814"/>
      <w:bookmarkStart w:id="552" w:name="_Toc27723731"/>
      <w:bookmarkStart w:id="553" w:name="_Toc36030795"/>
      <w:bookmarkStart w:id="554" w:name="_Toc36042715"/>
      <w:bookmarkStart w:id="555" w:name="_Toc36814039"/>
      <w:bookmarkStart w:id="556" w:name="_Toc44688884"/>
      <w:bookmarkStart w:id="557" w:name="_Toc44923638"/>
      <w:bookmarkStart w:id="558" w:name="_Toc51860606"/>
      <w:bookmarkStart w:id="559" w:name="_Toc57930373"/>
      <w:bookmarkStart w:id="560" w:name="_Toc57931003"/>
      <w:bookmarkStart w:id="561" w:name="_Toc160974128"/>
      <w:r w:rsidRPr="00441CD0">
        <w:rPr>
          <w:lang w:val="en-US"/>
        </w:rPr>
        <w:t>5.2.4.2</w:t>
      </w:r>
      <w:r w:rsidRPr="00441CD0">
        <w:rPr>
          <w:lang w:val="en-US"/>
        </w:rPr>
        <w:tab/>
        <w:t>Provisioning of Buffering Action Rule in the UP function</w:t>
      </w:r>
      <w:bookmarkEnd w:id="549"/>
      <w:bookmarkEnd w:id="550"/>
      <w:bookmarkEnd w:id="551"/>
      <w:bookmarkEnd w:id="552"/>
      <w:bookmarkEnd w:id="553"/>
      <w:bookmarkEnd w:id="554"/>
      <w:bookmarkEnd w:id="555"/>
      <w:bookmarkEnd w:id="556"/>
      <w:bookmarkEnd w:id="557"/>
      <w:bookmarkEnd w:id="558"/>
      <w:bookmarkEnd w:id="559"/>
      <w:bookmarkEnd w:id="560"/>
      <w:bookmarkEnd w:id="561"/>
    </w:p>
    <w:p w14:paraId="6A761F24" w14:textId="77777777" w:rsidR="00EE5860" w:rsidRPr="00441CD0" w:rsidRDefault="00EE5860" w:rsidP="00EE5860">
      <w:pPr>
        <w:rPr>
          <w:lang w:val="en-US"/>
        </w:rPr>
      </w:pPr>
      <w:r w:rsidRPr="00441CD0">
        <w:rPr>
          <w:lang w:val="en-US"/>
        </w:rPr>
        <w:t>The CP function may provision the following buffering parameters in a BAR:</w:t>
      </w:r>
    </w:p>
    <w:p w14:paraId="509584EA" w14:textId="635F61D1" w:rsidR="00EE5860" w:rsidRPr="00441CD0" w:rsidRDefault="00EE5860" w:rsidP="00EE5860">
      <w:pPr>
        <w:pStyle w:val="B1"/>
        <w:rPr>
          <w:lang w:val="x-none"/>
        </w:rPr>
      </w:pPr>
      <w:r w:rsidRPr="00441CD0">
        <w:rPr>
          <w:lang w:val="en-US"/>
        </w:rPr>
        <w:t>-</w:t>
      </w:r>
      <w:r w:rsidRPr="00441CD0">
        <w:rPr>
          <w:lang w:val="en-US"/>
        </w:rPr>
        <w:tab/>
        <w:t xml:space="preserve">For EPC, the Downlink Data Notification Delay IE, to request the UP function to delay </w:t>
      </w:r>
      <w:r w:rsidRPr="00441CD0">
        <w:t xml:space="preserve">the sending of a PFCP Session Report Request, between receiving a downlink data packet and notifying the CP function about it, if the UP function indicated support of the Downlink Data Notification Delay parameter (see </w:t>
      </w:r>
      <w:r w:rsidR="00415C19" w:rsidRPr="00441CD0">
        <w:t>clause</w:t>
      </w:r>
      <w:r w:rsidR="00415C19">
        <w:t> </w:t>
      </w:r>
      <w:r w:rsidR="00415C19" w:rsidRPr="00441CD0">
        <w:t>8</w:t>
      </w:r>
      <w:r w:rsidRPr="00441CD0">
        <w:t>.2.28);</w:t>
      </w:r>
    </w:p>
    <w:p w14:paraId="1D5F28E8" w14:textId="77777777" w:rsidR="007F37C5" w:rsidRPr="00441CD0" w:rsidRDefault="007F37C5" w:rsidP="007F37C5">
      <w:pPr>
        <w:pStyle w:val="B1"/>
      </w:pPr>
      <w:r w:rsidRPr="00441CD0">
        <w:lastRenderedPageBreak/>
        <w:t>-</w:t>
      </w:r>
      <w:r w:rsidRPr="00441CD0">
        <w:tab/>
        <w:t xml:space="preserve">the DL Buffering Duration IE, to request the UP function to buffer the downlink data packet for an extended duration without sending any further notification to the CP function about the arrival of DL data packets, if the UP function indicated support of the DL Buffering Duration parameter </w:t>
      </w:r>
      <w:r>
        <w:t xml:space="preserve">in </w:t>
      </w:r>
      <w:r w:rsidRPr="00441CD0">
        <w:t>PFCP Session Report Response</w:t>
      </w:r>
      <w:r>
        <w:t xml:space="preserve"> </w:t>
      </w:r>
      <w:r>
        <w:rPr>
          <w:rFonts w:hint="eastAsia"/>
          <w:lang w:eastAsia="zh-CN"/>
        </w:rPr>
        <w:t>feature</w:t>
      </w:r>
      <w:r>
        <w:t xml:space="preserve"> and</w:t>
      </w:r>
      <w:r>
        <w:rPr>
          <w:rFonts w:hint="eastAsia"/>
          <w:lang w:eastAsia="zh-CN"/>
        </w:rPr>
        <w:t>/</w:t>
      </w:r>
      <w:r>
        <w:t xml:space="preserve">or support of the </w:t>
      </w:r>
      <w:r w:rsidRPr="00441CD0">
        <w:t xml:space="preserve">DL Buffering Duration parameter </w:t>
      </w:r>
      <w:r>
        <w:t xml:space="preserve">in </w:t>
      </w:r>
      <w:r w:rsidRPr="00441CD0">
        <w:t>PFCP Session Modification Request</w:t>
      </w:r>
      <w:r>
        <w:t xml:space="preserve"> feature </w:t>
      </w:r>
      <w:r w:rsidRPr="00441CD0">
        <w:t xml:space="preserve">(see </w:t>
      </w:r>
      <w:r>
        <w:t xml:space="preserve">DLBD and DBDM features in </w:t>
      </w:r>
      <w:r w:rsidRPr="00441CD0">
        <w:t>clause</w:t>
      </w:r>
      <w:r>
        <w:t> </w:t>
      </w:r>
      <w:r w:rsidRPr="00441CD0">
        <w:t>8.2.25);</w:t>
      </w:r>
    </w:p>
    <w:p w14:paraId="66B11A94" w14:textId="77777777" w:rsidR="007F37C5" w:rsidRPr="00441CD0" w:rsidRDefault="007F37C5" w:rsidP="007F37C5">
      <w:pPr>
        <w:pStyle w:val="B1"/>
        <w:rPr>
          <w:lang w:val="sv-SE"/>
        </w:rPr>
      </w:pPr>
      <w:r w:rsidRPr="00441CD0">
        <w:t>-</w:t>
      </w:r>
      <w:r w:rsidRPr="00441CD0">
        <w:tab/>
        <w:t>the DL Buffering Suggested Packet Count</w:t>
      </w:r>
      <w:r>
        <w:t xml:space="preserve"> in </w:t>
      </w:r>
      <w:r w:rsidRPr="00441CD0">
        <w:t>PFCP Session Report Response, to request the UP function to buffer the suggested number of downlink data packets, when extended buffering of downlink data packet is required in the UP function</w:t>
      </w:r>
      <w:r>
        <w:t xml:space="preserve">. The </w:t>
      </w:r>
      <w:r w:rsidRPr="00441CD0">
        <w:t>DL Buffering Suggested Packet Count</w:t>
      </w:r>
      <w:r>
        <w:t xml:space="preserve"> may also be included in </w:t>
      </w:r>
      <w:r w:rsidRPr="00441CD0">
        <w:t>PFCP Session Modification Request</w:t>
      </w:r>
      <w:r>
        <w:t xml:space="preserve"> if the </w:t>
      </w:r>
      <w:r w:rsidRPr="00441CD0">
        <w:t>UP function indicated support of the DL Buffering Suggested Packet Count</w:t>
      </w:r>
      <w:r>
        <w:t xml:space="preserve"> </w:t>
      </w:r>
      <w:r w:rsidRPr="00441CD0">
        <w:t xml:space="preserve">parameter </w:t>
      </w:r>
      <w:r>
        <w:t xml:space="preserve">in </w:t>
      </w:r>
      <w:r w:rsidRPr="00441CD0">
        <w:t>PFCP Session Modification Request</w:t>
      </w:r>
      <w:r>
        <w:t xml:space="preserve"> feature </w:t>
      </w:r>
      <w:r w:rsidRPr="00441CD0">
        <w:t xml:space="preserve">(see </w:t>
      </w:r>
      <w:r>
        <w:t xml:space="preserve">DBDM feature in </w:t>
      </w:r>
      <w:r w:rsidRPr="00441CD0">
        <w:t>clause</w:t>
      </w:r>
      <w:r>
        <w:t> </w:t>
      </w:r>
      <w:r w:rsidRPr="00441CD0">
        <w:t>8.2.25)</w:t>
      </w:r>
      <w:r w:rsidRPr="00441CD0">
        <w:rPr>
          <w:lang w:val="sv-SE"/>
        </w:rPr>
        <w:t>;</w:t>
      </w:r>
    </w:p>
    <w:p w14:paraId="335598DA" w14:textId="77777777" w:rsidR="007F37C5" w:rsidRPr="00441CD0" w:rsidRDefault="007F37C5" w:rsidP="007F37C5">
      <w:pPr>
        <w:pStyle w:val="B1"/>
        <w:rPr>
          <w:lang w:val="x-none"/>
        </w:rPr>
      </w:pPr>
      <w:r w:rsidRPr="00441CD0">
        <w:t>-</w:t>
      </w:r>
      <w:r w:rsidRPr="00441CD0">
        <w:tab/>
        <w:t>the Suggested Buffering Packet Count IE i</w:t>
      </w:r>
      <w:r w:rsidRPr="00441CD0">
        <w:rPr>
          <w:lang w:val="en-US"/>
        </w:rPr>
        <w:t xml:space="preserve">f the UP Function has indicated support of the feature UDBC, </w:t>
      </w:r>
      <w:r w:rsidRPr="00441CD0">
        <w:t>to indicate the number of packets (including both uplink or downlink) that the CP function suggests to be buffered in the UP function, until it receives new instructions from the CP function, e.g. when the new Quota is granted.</w:t>
      </w:r>
    </w:p>
    <w:p w14:paraId="55AA9350" w14:textId="77777777" w:rsidR="00EE5860" w:rsidRPr="00441CD0" w:rsidRDefault="00EE5860" w:rsidP="00EE5860">
      <w:r w:rsidRPr="00441CD0">
        <w:rPr>
          <w:lang w:val="en-US"/>
        </w:rPr>
        <w:t xml:space="preserve">The UP function shall stop applying the DL </w:t>
      </w:r>
      <w:r w:rsidRPr="00441CD0">
        <w:t>Buffering Duration and DL Buffering Suggested Packet Count parameters and shall delete these parameters from the BAR (without explicit request from the CP function) when extended buffering of downlink data packets ends in the UP function.</w:t>
      </w:r>
    </w:p>
    <w:p w14:paraId="0BE243D3" w14:textId="77777777" w:rsidR="00EE5860" w:rsidRPr="00441CD0" w:rsidRDefault="00EE5860" w:rsidP="00EE5860">
      <w:pPr>
        <w:pStyle w:val="NO"/>
      </w:pPr>
      <w:r w:rsidRPr="00441CD0">
        <w:t>NOTE:</w:t>
      </w:r>
      <w:r w:rsidRPr="00441CD0">
        <w:tab/>
        <w:t>The CP function will provide the DL Buffering Duration and DL Buffering Suggested Packet Count parameters again when re-invoking extended buffering of downlink data packets.</w:t>
      </w:r>
    </w:p>
    <w:p w14:paraId="0250AE61" w14:textId="4A37EEEC" w:rsidR="00EE5860" w:rsidRPr="00441CD0" w:rsidRDefault="00EE5860" w:rsidP="00EE5860">
      <w:r w:rsidRPr="00441CD0">
        <w:t xml:space="preserve">The UP function shall stop applying buffering when new instruction is received from the CP function. The buffered packets shall be either dropped or forwarded following the packet forwarding model specified in </w:t>
      </w:r>
      <w:r w:rsidR="00415C19" w:rsidRPr="00441CD0">
        <w:t>clause</w:t>
      </w:r>
      <w:r w:rsidR="00415C19">
        <w:t> </w:t>
      </w:r>
      <w:r w:rsidR="00415C19" w:rsidRPr="00441CD0">
        <w:t>5</w:t>
      </w:r>
      <w:r w:rsidRPr="00441CD0">
        <w:t>.2.1 and taking into consideration that the buffered Packets have been already processed earlier.</w:t>
      </w:r>
    </w:p>
    <w:p w14:paraId="6C3E5F9B" w14:textId="77777777" w:rsidR="00EE5860" w:rsidRPr="00441CD0" w:rsidRDefault="00EE5860" w:rsidP="00EE5860">
      <w:pPr>
        <w:pStyle w:val="Heading3"/>
        <w:rPr>
          <w:lang w:val="en-US"/>
        </w:rPr>
      </w:pPr>
      <w:bookmarkStart w:id="562" w:name="_Toc19717065"/>
      <w:bookmarkStart w:id="563" w:name="_Toc27490522"/>
      <w:bookmarkStart w:id="564" w:name="_Toc27556815"/>
      <w:bookmarkStart w:id="565" w:name="_Toc27723732"/>
      <w:bookmarkStart w:id="566" w:name="_Toc36030796"/>
      <w:bookmarkStart w:id="567" w:name="_Toc36042716"/>
      <w:bookmarkStart w:id="568" w:name="_Toc36814040"/>
      <w:bookmarkStart w:id="569" w:name="_Toc44688885"/>
      <w:bookmarkStart w:id="570" w:name="_Toc44923639"/>
      <w:bookmarkStart w:id="571" w:name="_Toc51860607"/>
      <w:bookmarkStart w:id="572" w:name="_Toc57930374"/>
      <w:bookmarkStart w:id="573" w:name="_Toc57931004"/>
      <w:bookmarkStart w:id="574" w:name="_Toc160974129"/>
      <w:r w:rsidRPr="00441CD0">
        <w:rPr>
          <w:lang w:val="en-US"/>
        </w:rPr>
        <w:t>5.2.5</w:t>
      </w:r>
      <w:r w:rsidRPr="00441CD0">
        <w:rPr>
          <w:lang w:val="en-US"/>
        </w:rPr>
        <w:tab/>
        <w:t>QoS Enforcement Rule Handling</w:t>
      </w:r>
      <w:bookmarkEnd w:id="562"/>
      <w:bookmarkEnd w:id="563"/>
      <w:bookmarkEnd w:id="564"/>
      <w:bookmarkEnd w:id="565"/>
      <w:bookmarkEnd w:id="566"/>
      <w:bookmarkEnd w:id="567"/>
      <w:bookmarkEnd w:id="568"/>
      <w:bookmarkEnd w:id="569"/>
      <w:bookmarkEnd w:id="570"/>
      <w:bookmarkEnd w:id="571"/>
      <w:bookmarkEnd w:id="572"/>
      <w:bookmarkEnd w:id="573"/>
      <w:bookmarkEnd w:id="574"/>
    </w:p>
    <w:p w14:paraId="2FE6A922" w14:textId="77777777" w:rsidR="00EE5860" w:rsidRPr="00441CD0" w:rsidRDefault="00EE5860" w:rsidP="00EE5860">
      <w:pPr>
        <w:pStyle w:val="Heading4"/>
        <w:rPr>
          <w:lang w:val="en-US"/>
        </w:rPr>
      </w:pPr>
      <w:bookmarkStart w:id="575" w:name="_Toc19717066"/>
      <w:bookmarkStart w:id="576" w:name="_Toc27490523"/>
      <w:bookmarkStart w:id="577" w:name="_Toc27556816"/>
      <w:bookmarkStart w:id="578" w:name="_Toc27723733"/>
      <w:bookmarkStart w:id="579" w:name="_Toc36030797"/>
      <w:bookmarkStart w:id="580" w:name="_Toc36042717"/>
      <w:bookmarkStart w:id="581" w:name="_Toc36814041"/>
      <w:bookmarkStart w:id="582" w:name="_Toc44688886"/>
      <w:bookmarkStart w:id="583" w:name="_Toc44923640"/>
      <w:bookmarkStart w:id="584" w:name="_Toc51860608"/>
      <w:bookmarkStart w:id="585" w:name="_Toc57930375"/>
      <w:bookmarkStart w:id="586" w:name="_Toc57931005"/>
      <w:bookmarkStart w:id="587" w:name="_Toc160974130"/>
      <w:r w:rsidRPr="00441CD0">
        <w:rPr>
          <w:lang w:val="en-US"/>
        </w:rPr>
        <w:t>5.2.5.1</w:t>
      </w:r>
      <w:r w:rsidRPr="00441CD0">
        <w:rPr>
          <w:lang w:val="en-US"/>
        </w:rPr>
        <w:tab/>
        <w:t>General</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3EF35671" w14:textId="77777777" w:rsidR="00EE5860" w:rsidRPr="00441CD0" w:rsidRDefault="00EE5860" w:rsidP="00EE5860">
      <w:pPr>
        <w:rPr>
          <w:lang w:val="en-US"/>
        </w:rPr>
      </w:pPr>
      <w:r w:rsidRPr="00441CD0">
        <w:rPr>
          <w:lang w:val="en-US"/>
        </w:rPr>
        <w:t>The CP function shall provision QER(s) for a PFCP session in a PFCP Session Establishment Request or a PFCP Session Modification Request to request the UP function to perform QoS enforcement of the user plane traffic.</w:t>
      </w:r>
    </w:p>
    <w:p w14:paraId="184805C5" w14:textId="77777777" w:rsidR="00EE5860" w:rsidRPr="00441CD0" w:rsidRDefault="00EE5860" w:rsidP="00EE5860">
      <w:pPr>
        <w:pStyle w:val="Heading4"/>
        <w:rPr>
          <w:lang w:val="en-US"/>
        </w:rPr>
      </w:pPr>
      <w:bookmarkStart w:id="588" w:name="_Toc19717067"/>
      <w:bookmarkStart w:id="589" w:name="_Toc27490524"/>
      <w:bookmarkStart w:id="590" w:name="_Toc27556817"/>
      <w:bookmarkStart w:id="591" w:name="_Toc27723734"/>
      <w:bookmarkStart w:id="592" w:name="_Toc36030798"/>
      <w:bookmarkStart w:id="593" w:name="_Toc36042718"/>
      <w:bookmarkStart w:id="594" w:name="_Toc36814042"/>
      <w:bookmarkStart w:id="595" w:name="_Toc44688887"/>
      <w:bookmarkStart w:id="596" w:name="_Toc44923641"/>
      <w:bookmarkStart w:id="597" w:name="_Toc51860609"/>
      <w:bookmarkStart w:id="598" w:name="_Toc57930376"/>
      <w:bookmarkStart w:id="599" w:name="_Toc57931006"/>
      <w:bookmarkStart w:id="600" w:name="_Toc160974131"/>
      <w:r w:rsidRPr="00441CD0">
        <w:rPr>
          <w:lang w:val="en-US"/>
        </w:rPr>
        <w:t>5.2.5.2</w:t>
      </w:r>
      <w:r w:rsidRPr="00441CD0">
        <w:rPr>
          <w:lang w:val="en-US"/>
        </w:rPr>
        <w:tab/>
        <w:t>Provisioning of QoS Enforcement Rule in the UP function</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1E120C71" w14:textId="77777777" w:rsidR="00EE5860" w:rsidRPr="00441CD0" w:rsidRDefault="00EE5860" w:rsidP="00EE5860">
      <w:pPr>
        <w:rPr>
          <w:lang w:val="en-US"/>
        </w:rPr>
      </w:pPr>
      <w:r w:rsidRPr="00441CD0">
        <w:rPr>
          <w:lang w:val="en-US"/>
        </w:rPr>
        <w:t>The CP function may request the UP function to perform the following QoS enforcement actions in a QER:</w:t>
      </w:r>
    </w:p>
    <w:p w14:paraId="35741588" w14:textId="5985FEF7" w:rsidR="00EE5860" w:rsidRPr="00441CD0" w:rsidRDefault="00EE5860" w:rsidP="00EE5860">
      <w:pPr>
        <w:pStyle w:val="B1"/>
        <w:rPr>
          <w:lang w:val="x-none"/>
        </w:rPr>
      </w:pPr>
      <w:r w:rsidRPr="00441CD0">
        <w:rPr>
          <w:lang w:val="en-US"/>
        </w:rPr>
        <w:t>-</w:t>
      </w:r>
      <w:r w:rsidRPr="00441CD0">
        <w:rPr>
          <w:lang w:val="en-US"/>
        </w:rPr>
        <w:tab/>
        <w:t xml:space="preserve">Gating Control, as specified in </w:t>
      </w:r>
      <w:r w:rsidR="00415C19" w:rsidRPr="00441CD0">
        <w:t>clause</w:t>
      </w:r>
      <w:r w:rsidR="00415C19">
        <w:t> </w:t>
      </w:r>
      <w:r w:rsidR="00415C19" w:rsidRPr="00441CD0">
        <w:t>5</w:t>
      </w:r>
      <w:r w:rsidRPr="00441CD0">
        <w:t>.4.3;</w:t>
      </w:r>
    </w:p>
    <w:p w14:paraId="416ACB03" w14:textId="19A0C914" w:rsidR="00EE5860" w:rsidRPr="00441CD0" w:rsidRDefault="00EE5860" w:rsidP="00EE5860">
      <w:pPr>
        <w:pStyle w:val="B1"/>
      </w:pPr>
      <w:r w:rsidRPr="00441CD0">
        <w:t>-</w:t>
      </w:r>
      <w:r w:rsidRPr="00441CD0">
        <w:tab/>
        <w:t xml:space="preserve">QoS Control, i.e. MBR, GBR or Packet Rate enforcement, as specified in </w:t>
      </w:r>
      <w:r w:rsidR="00415C19" w:rsidRPr="00441CD0">
        <w:t>clause</w:t>
      </w:r>
      <w:r w:rsidR="00415C19">
        <w:t> </w:t>
      </w:r>
      <w:r w:rsidR="00415C19" w:rsidRPr="00441CD0">
        <w:t>5</w:t>
      </w:r>
      <w:r w:rsidRPr="00441CD0">
        <w:t>.4.4;</w:t>
      </w:r>
    </w:p>
    <w:p w14:paraId="38FB0C4E" w14:textId="2C81D6CA" w:rsidR="00EE5860" w:rsidRPr="00441CD0" w:rsidRDefault="00EE5860" w:rsidP="00EE5860">
      <w:pPr>
        <w:pStyle w:val="B1"/>
      </w:pPr>
      <w:r w:rsidRPr="00441CD0">
        <w:t>-</w:t>
      </w:r>
      <w:r w:rsidRPr="00441CD0">
        <w:tab/>
        <w:t xml:space="preserve">DL flow level marking for application detection, as specified in </w:t>
      </w:r>
      <w:r w:rsidR="00415C19" w:rsidRPr="00441CD0">
        <w:t>clause</w:t>
      </w:r>
      <w:r w:rsidR="00415C19">
        <w:t> </w:t>
      </w:r>
      <w:r w:rsidR="00415C19" w:rsidRPr="00441CD0">
        <w:t>5</w:t>
      </w:r>
      <w:r w:rsidRPr="00441CD0">
        <w:t>.4.5;</w:t>
      </w:r>
    </w:p>
    <w:p w14:paraId="1213DA7D" w14:textId="3BC03769" w:rsidR="00EE5860" w:rsidRPr="00441CD0" w:rsidRDefault="00EE5860" w:rsidP="00EE5860">
      <w:pPr>
        <w:pStyle w:val="B1"/>
      </w:pPr>
      <w:r w:rsidRPr="00441CD0">
        <w:t>-</w:t>
      </w:r>
      <w:r w:rsidRPr="00441CD0">
        <w:tab/>
        <w:t xml:space="preserve">SCI (Service Class Indicator) marking for service identification for improved radio utilisation for GERAN, as specified in </w:t>
      </w:r>
      <w:r w:rsidR="00415C19" w:rsidRPr="00441CD0">
        <w:t>clause</w:t>
      </w:r>
      <w:r w:rsidR="00415C19">
        <w:t> </w:t>
      </w:r>
      <w:r w:rsidR="00415C19" w:rsidRPr="00441CD0">
        <w:t>5</w:t>
      </w:r>
      <w:r w:rsidRPr="00441CD0">
        <w:t>.4.12;</w:t>
      </w:r>
    </w:p>
    <w:p w14:paraId="1EB1B232" w14:textId="77777777" w:rsidR="00EE5860" w:rsidRPr="00441CD0" w:rsidRDefault="00EE5860" w:rsidP="00EE5860">
      <w:pPr>
        <w:pStyle w:val="B1"/>
      </w:pPr>
      <w:r w:rsidRPr="00441CD0">
        <w:t>-</w:t>
      </w:r>
      <w:r w:rsidRPr="00441CD0">
        <w:tab/>
        <w:t>for 5GC reflective QoS for uplink traffic.</w:t>
      </w:r>
    </w:p>
    <w:p w14:paraId="220DF844" w14:textId="77777777" w:rsidR="00EE5860" w:rsidRPr="00441CD0" w:rsidRDefault="00EE5860" w:rsidP="00EE5860">
      <w:pPr>
        <w:pStyle w:val="Heading4"/>
      </w:pPr>
      <w:bookmarkStart w:id="601" w:name="_Toc36030799"/>
      <w:bookmarkStart w:id="602" w:name="_Toc36042719"/>
      <w:bookmarkStart w:id="603" w:name="_Toc36814043"/>
      <w:bookmarkStart w:id="604" w:name="_Toc44688888"/>
      <w:bookmarkStart w:id="605" w:name="_Toc44923642"/>
      <w:bookmarkStart w:id="606" w:name="_Toc51860610"/>
      <w:bookmarkStart w:id="607" w:name="_Toc57930377"/>
      <w:bookmarkStart w:id="608" w:name="_Toc57931007"/>
      <w:bookmarkStart w:id="609" w:name="_Toc160974132"/>
      <w:r w:rsidRPr="00441CD0">
        <w:t>5.2.5.3</w:t>
      </w:r>
      <w:r w:rsidRPr="00441CD0">
        <w:tab/>
        <w:t>Reflective QoS (for 5GC)</w:t>
      </w:r>
      <w:bookmarkEnd w:id="601"/>
      <w:bookmarkEnd w:id="602"/>
      <w:bookmarkEnd w:id="603"/>
      <w:bookmarkEnd w:id="604"/>
      <w:bookmarkEnd w:id="605"/>
      <w:bookmarkEnd w:id="606"/>
      <w:bookmarkEnd w:id="607"/>
      <w:bookmarkEnd w:id="608"/>
      <w:bookmarkEnd w:id="609"/>
    </w:p>
    <w:p w14:paraId="0CFA02DA" w14:textId="77777777" w:rsidR="00EE5860" w:rsidRPr="00441CD0" w:rsidRDefault="00EE5860" w:rsidP="00EE5860">
      <w:pPr>
        <w:rPr>
          <w:lang w:eastAsia="zh-CN"/>
        </w:rPr>
      </w:pPr>
      <w:r w:rsidRPr="00441CD0">
        <w:t xml:space="preserve">The 5GS may support Reflective QoS functionality </w:t>
      </w:r>
      <w:r w:rsidRPr="00441CD0">
        <w:rPr>
          <w:lang w:eastAsia="zh-CN"/>
        </w:rPr>
        <w:t>(see clauses 5.7.5 in 3GPP TS 23.501 [28]).</w:t>
      </w:r>
    </w:p>
    <w:p w14:paraId="6E4C16DF" w14:textId="77777777" w:rsidR="00EE5860" w:rsidRPr="00441CD0" w:rsidRDefault="00EE5860" w:rsidP="00EE5860">
      <w:pPr>
        <w:rPr>
          <w:lang w:eastAsia="ja-JP"/>
        </w:rPr>
      </w:pPr>
      <w:r w:rsidRPr="00441CD0">
        <w:rPr>
          <w:lang w:eastAsia="ja-JP"/>
        </w:rPr>
        <w:t xml:space="preserve">When the 5GC determines to use Reflective QoS for a specific SDF, the SMF shall set </w:t>
      </w:r>
      <w:r w:rsidRPr="00441CD0">
        <w:t xml:space="preserve">the </w:t>
      </w:r>
      <w:r w:rsidRPr="00441CD0">
        <w:rPr>
          <w:lang w:eastAsia="ja-JP"/>
        </w:rPr>
        <w:t xml:space="preserve">Reflective QoS Indication (RQI) bit to 1 </w:t>
      </w:r>
      <w:r w:rsidRPr="00441CD0">
        <w:t xml:space="preserve">in the QER associated to the DL PDR for this SDF in a </w:t>
      </w:r>
      <w:r w:rsidRPr="00441CD0">
        <w:rPr>
          <w:lang w:eastAsia="ja-JP"/>
        </w:rPr>
        <w:t>PFCP Session Establishment Request or PFCP Session Modification Request message.</w:t>
      </w:r>
    </w:p>
    <w:p w14:paraId="78165342" w14:textId="77777777" w:rsidR="00EE5860" w:rsidRPr="00441CD0" w:rsidRDefault="00EE5860" w:rsidP="00EE5860">
      <w:pPr>
        <w:rPr>
          <w:lang w:eastAsia="ja-JP"/>
        </w:rPr>
      </w:pPr>
      <w:r w:rsidRPr="00441CD0">
        <w:rPr>
          <w:lang w:eastAsia="ja-JP"/>
        </w:rPr>
        <w:t xml:space="preserve">The SMF may also provision the UPF to perform </w:t>
      </w:r>
      <w:r w:rsidRPr="00441CD0">
        <w:rPr>
          <w:lang w:val="en-US"/>
        </w:rPr>
        <w:t>uplink QoS flow binding verification for the specific SDF as specified in clause</w:t>
      </w:r>
      <w:r>
        <w:rPr>
          <w:lang w:val="en-US"/>
        </w:rPr>
        <w:t> </w:t>
      </w:r>
      <w:r w:rsidRPr="00441CD0">
        <w:rPr>
          <w:lang w:val="en-US"/>
        </w:rPr>
        <w:t>5.4.2.</w:t>
      </w:r>
    </w:p>
    <w:p w14:paraId="0B84FAB3" w14:textId="77777777" w:rsidR="00EE5860" w:rsidRPr="00441CD0" w:rsidRDefault="00EE5860" w:rsidP="00EE5860">
      <w:pPr>
        <w:rPr>
          <w:lang w:eastAsia="ja-JP"/>
        </w:rPr>
      </w:pPr>
      <w:r w:rsidRPr="00441CD0">
        <w:t xml:space="preserve">When the 5GC determines to no longer use Reflective QoS for a specific SDF, the SMF shall request the UPF to stop applying </w:t>
      </w:r>
      <w:r w:rsidRPr="00441CD0">
        <w:rPr>
          <w:lang w:eastAsia="ja-JP"/>
        </w:rPr>
        <w:t xml:space="preserve">Reflective QoS for the corresponding downlink traffic, e.g. by setting the Reflective QoS Indication (RQI) bit </w:t>
      </w:r>
      <w:r w:rsidRPr="00441CD0">
        <w:rPr>
          <w:lang w:eastAsia="ja-JP"/>
        </w:rPr>
        <w:lastRenderedPageBreak/>
        <w:t xml:space="preserve">to 0 in the </w:t>
      </w:r>
      <w:r w:rsidRPr="00441CD0">
        <w:rPr>
          <w:lang w:eastAsia="zh-CN"/>
        </w:rPr>
        <w:t>QER that is ass</w:t>
      </w:r>
      <w:r>
        <w:rPr>
          <w:lang w:eastAsia="zh-CN"/>
        </w:rPr>
        <w:t>o</w:t>
      </w:r>
      <w:r w:rsidRPr="00441CD0">
        <w:rPr>
          <w:lang w:eastAsia="zh-CN"/>
        </w:rPr>
        <w:t>ciated to the DL PDR</w:t>
      </w:r>
      <w:r w:rsidRPr="00441CD0" w:rsidDel="005330C2">
        <w:t xml:space="preserve"> </w:t>
      </w:r>
      <w:r w:rsidRPr="00441CD0">
        <w:t>or by dissociating the QER from the DL PDR (as appropriate)</w:t>
      </w:r>
      <w:r w:rsidRPr="00441CD0" w:rsidDel="00345213">
        <w:t xml:space="preserve"> </w:t>
      </w:r>
      <w:r w:rsidRPr="00441CD0">
        <w:t xml:space="preserve">in a </w:t>
      </w:r>
      <w:r w:rsidRPr="00441CD0">
        <w:rPr>
          <w:lang w:eastAsia="ja-JP"/>
        </w:rPr>
        <w:t>PFCP Session Modification Request message.</w:t>
      </w:r>
    </w:p>
    <w:p w14:paraId="079251EA" w14:textId="77777777" w:rsidR="00EE5860" w:rsidRPr="00441CD0" w:rsidRDefault="00EE5860" w:rsidP="00EE5860">
      <w:pPr>
        <w:rPr>
          <w:rFonts w:eastAsia="MS Mincho"/>
        </w:rPr>
      </w:pPr>
      <w:r w:rsidRPr="00441CD0">
        <w:rPr>
          <w:lang w:eastAsia="ja-JP"/>
        </w:rPr>
        <w:t xml:space="preserve">If the SMF had provisioned the UPF to perform </w:t>
      </w:r>
      <w:r w:rsidRPr="00441CD0">
        <w:rPr>
          <w:lang w:val="en-US"/>
        </w:rPr>
        <w:t xml:space="preserve">uplink QoS flow binding verification for the specific SDF, </w:t>
      </w:r>
      <w:r w:rsidRPr="00441CD0">
        <w:t>after an operator configurable time,</w:t>
      </w:r>
      <w:r w:rsidRPr="00441CD0">
        <w:rPr>
          <w:lang w:eastAsia="zh-CN"/>
        </w:rPr>
        <w:t xml:space="preserve"> the SMF shall update the UL PDR(s) to no longer perform </w:t>
      </w:r>
      <w:r w:rsidRPr="00441CD0">
        <w:rPr>
          <w:lang w:val="en-US"/>
        </w:rPr>
        <w:t xml:space="preserve">uplink QoS flow binding verification </w:t>
      </w:r>
      <w:r w:rsidRPr="00441CD0">
        <w:rPr>
          <w:lang w:eastAsia="zh-CN"/>
        </w:rPr>
        <w:t>for the corresponding uplink traffic and QFI.</w:t>
      </w:r>
    </w:p>
    <w:p w14:paraId="135D29EB" w14:textId="77777777" w:rsidR="00EE5860" w:rsidRPr="00441CD0" w:rsidRDefault="00EE5860" w:rsidP="00EE5860">
      <w:pPr>
        <w:pStyle w:val="Heading3"/>
        <w:rPr>
          <w:lang w:val="en-US"/>
        </w:rPr>
      </w:pPr>
      <w:bookmarkStart w:id="610" w:name="_Toc19717068"/>
      <w:bookmarkStart w:id="611" w:name="_Toc27490525"/>
      <w:bookmarkStart w:id="612" w:name="_Toc27556818"/>
      <w:bookmarkStart w:id="613" w:name="_Toc27723735"/>
      <w:bookmarkStart w:id="614" w:name="_Toc36030800"/>
      <w:bookmarkStart w:id="615" w:name="_Toc36042720"/>
      <w:bookmarkStart w:id="616" w:name="_Toc36814044"/>
      <w:bookmarkStart w:id="617" w:name="_Toc44688889"/>
      <w:bookmarkStart w:id="618" w:name="_Toc44923643"/>
      <w:bookmarkStart w:id="619" w:name="_Toc51860611"/>
      <w:bookmarkStart w:id="620" w:name="_Toc57930378"/>
      <w:bookmarkStart w:id="621" w:name="_Toc57931008"/>
      <w:bookmarkStart w:id="622" w:name="_Toc160974133"/>
      <w:r w:rsidRPr="00441CD0">
        <w:rPr>
          <w:lang w:val="en-US"/>
        </w:rPr>
        <w:t>5.2.6</w:t>
      </w:r>
      <w:r w:rsidRPr="00441CD0">
        <w:rPr>
          <w:lang w:val="en-US"/>
        </w:rPr>
        <w:tab/>
        <w:t>Combined SGW/PGW Architecture</w:t>
      </w:r>
      <w:bookmarkEnd w:id="610"/>
      <w:bookmarkEnd w:id="611"/>
      <w:bookmarkEnd w:id="612"/>
      <w:bookmarkEnd w:id="613"/>
      <w:bookmarkEnd w:id="614"/>
      <w:bookmarkEnd w:id="615"/>
      <w:bookmarkEnd w:id="616"/>
      <w:bookmarkEnd w:id="617"/>
      <w:bookmarkEnd w:id="618"/>
      <w:bookmarkEnd w:id="619"/>
      <w:bookmarkEnd w:id="620"/>
      <w:bookmarkEnd w:id="621"/>
      <w:bookmarkEnd w:id="622"/>
    </w:p>
    <w:p w14:paraId="781DE0C7" w14:textId="77777777" w:rsidR="00EE5860" w:rsidRPr="00441CD0" w:rsidRDefault="00EE5860" w:rsidP="00EE5860">
      <w:r w:rsidRPr="00441CD0">
        <w:t>The usage of a combined SGW/PGW remains possible in a deployment with separated control and user planes, see clause 4.2.2 of 3GPP TS 23.214 [2]. This is enabled by supporting a combined Sxa/Sxb interface with a common packet forwarding model, message and parameter structure for non-combined and combined cases.</w:t>
      </w:r>
    </w:p>
    <w:p w14:paraId="2D452C47" w14:textId="77777777" w:rsidR="00EE5860" w:rsidRPr="00441CD0" w:rsidRDefault="00EE5860" w:rsidP="00EE5860">
      <w:r w:rsidRPr="00441CD0">
        <w:t>The following additional requirements shall apply to a combined Sxa/Sxb interface between a combined SGW/PGW-C and a combined SGW/PGW-U:</w:t>
      </w:r>
    </w:p>
    <w:p w14:paraId="51C06E8B" w14:textId="77777777" w:rsidR="00EE5860" w:rsidRPr="00441CD0" w:rsidRDefault="00EE5860" w:rsidP="00EE5860">
      <w:pPr>
        <w:pStyle w:val="B1"/>
      </w:pPr>
      <w:r w:rsidRPr="00441CD0">
        <w:t>-</w:t>
      </w:r>
      <w:r w:rsidRPr="00441CD0">
        <w:tab/>
        <w:t>all the functionalities specified for Sxa and Sxb shall be supported, possibly concurrently, over a combined Sxa/Sxb association;</w:t>
      </w:r>
    </w:p>
    <w:p w14:paraId="5E5DA0A9" w14:textId="77777777" w:rsidR="00EE5860" w:rsidRPr="00441CD0" w:rsidRDefault="00EE5860" w:rsidP="00EE5860">
      <w:pPr>
        <w:pStyle w:val="B1"/>
      </w:pPr>
      <w:r w:rsidRPr="00441CD0">
        <w:t>-</w:t>
      </w:r>
      <w:r w:rsidRPr="00441CD0">
        <w:tab/>
        <w:t>a single PFCP session may be setup to support both the functionalities of an SGW-U and PGW-U;</w:t>
      </w:r>
    </w:p>
    <w:p w14:paraId="48E96F40" w14:textId="77777777" w:rsidR="00EE5860" w:rsidRPr="00441CD0" w:rsidRDefault="00EE5860" w:rsidP="00EE5860">
      <w:pPr>
        <w:pStyle w:val="B1"/>
      </w:pPr>
      <w:r w:rsidRPr="00441CD0">
        <w:t>-</w:t>
      </w:r>
      <w:r w:rsidRPr="00441CD0">
        <w:tab/>
        <w:t>the CP function may provision PDRs, QERs, URRs, FARs (possibly with a buffering instruction) and BAR, possibly concurrently, for the same PFCP session;</w:t>
      </w:r>
    </w:p>
    <w:p w14:paraId="3E5DCDC1" w14:textId="77777777" w:rsidR="00EE5860" w:rsidRPr="00441CD0" w:rsidRDefault="00EE5860" w:rsidP="00EE5860">
      <w:pPr>
        <w:pStyle w:val="B1"/>
      </w:pPr>
      <w:r w:rsidRPr="00441CD0">
        <w:t>-</w:t>
      </w:r>
      <w:r w:rsidRPr="00441CD0">
        <w:tab/>
        <w:t>the CP function may provision concurrently parameters in a message or for the PFCP session that are applicable to Sxa and Sxb.</w:t>
      </w:r>
    </w:p>
    <w:p w14:paraId="2FAB4758" w14:textId="77777777" w:rsidR="00EE5860" w:rsidRPr="00441CD0" w:rsidRDefault="00EE5860" w:rsidP="00EE5860">
      <w:pPr>
        <w:pStyle w:val="Heading3"/>
        <w:rPr>
          <w:lang w:val="x-none"/>
        </w:rPr>
      </w:pPr>
      <w:bookmarkStart w:id="623" w:name="_Toc19717069"/>
      <w:bookmarkStart w:id="624" w:name="_Toc27490526"/>
      <w:bookmarkStart w:id="625" w:name="_Toc27556819"/>
      <w:bookmarkStart w:id="626" w:name="_Toc27723736"/>
      <w:bookmarkStart w:id="627" w:name="_Toc36030801"/>
      <w:bookmarkStart w:id="628" w:name="_Toc36042721"/>
      <w:bookmarkStart w:id="629" w:name="_Toc36814045"/>
      <w:bookmarkStart w:id="630" w:name="_Toc44688890"/>
      <w:bookmarkStart w:id="631" w:name="_Toc44923644"/>
      <w:bookmarkStart w:id="632" w:name="_Toc51860612"/>
      <w:bookmarkStart w:id="633" w:name="_Toc57930379"/>
      <w:bookmarkStart w:id="634" w:name="_Toc57931009"/>
      <w:bookmarkStart w:id="635" w:name="_Toc160974134"/>
      <w:r w:rsidRPr="00441CD0">
        <w:t>5.2.7</w:t>
      </w:r>
      <w:r w:rsidRPr="00441CD0">
        <w:tab/>
        <w:t>Multi-Access Rule Handling (for 5GC)</w:t>
      </w:r>
      <w:bookmarkEnd w:id="623"/>
      <w:bookmarkEnd w:id="624"/>
      <w:bookmarkEnd w:id="625"/>
      <w:bookmarkEnd w:id="626"/>
      <w:bookmarkEnd w:id="627"/>
      <w:bookmarkEnd w:id="628"/>
      <w:bookmarkEnd w:id="629"/>
      <w:bookmarkEnd w:id="630"/>
      <w:bookmarkEnd w:id="631"/>
      <w:bookmarkEnd w:id="632"/>
      <w:bookmarkEnd w:id="633"/>
      <w:bookmarkEnd w:id="634"/>
      <w:bookmarkEnd w:id="635"/>
    </w:p>
    <w:p w14:paraId="58DCD9D4" w14:textId="77777777" w:rsidR="00EE5860" w:rsidRPr="00441CD0" w:rsidRDefault="00EE5860" w:rsidP="00EE5860">
      <w:pPr>
        <w:pStyle w:val="Heading4"/>
        <w:rPr>
          <w:lang w:val="en-US"/>
        </w:rPr>
      </w:pPr>
      <w:bookmarkStart w:id="636" w:name="_Toc19717070"/>
      <w:bookmarkStart w:id="637" w:name="_Toc27490527"/>
      <w:bookmarkStart w:id="638" w:name="_Toc27556820"/>
      <w:bookmarkStart w:id="639" w:name="_Toc27723737"/>
      <w:bookmarkStart w:id="640" w:name="_Toc36030802"/>
      <w:bookmarkStart w:id="641" w:name="_Toc36042722"/>
      <w:bookmarkStart w:id="642" w:name="_Toc36814046"/>
      <w:bookmarkStart w:id="643" w:name="_Toc44688891"/>
      <w:bookmarkStart w:id="644" w:name="_Toc44923645"/>
      <w:bookmarkStart w:id="645" w:name="_Toc51860613"/>
      <w:bookmarkStart w:id="646" w:name="_Toc57930380"/>
      <w:bookmarkStart w:id="647" w:name="_Toc57931010"/>
      <w:bookmarkStart w:id="648" w:name="_Toc160974135"/>
      <w:r w:rsidRPr="00441CD0">
        <w:rPr>
          <w:lang w:val="en-US"/>
        </w:rPr>
        <w:t>5.2.7.1</w:t>
      </w:r>
      <w:r w:rsidRPr="00441CD0">
        <w:rPr>
          <w:lang w:val="en-US"/>
        </w:rPr>
        <w:tab/>
        <w:t>General</w:t>
      </w:r>
      <w:bookmarkEnd w:id="636"/>
      <w:bookmarkEnd w:id="637"/>
      <w:bookmarkEnd w:id="638"/>
      <w:bookmarkEnd w:id="639"/>
      <w:bookmarkEnd w:id="640"/>
      <w:bookmarkEnd w:id="641"/>
      <w:bookmarkEnd w:id="642"/>
      <w:bookmarkEnd w:id="643"/>
      <w:bookmarkEnd w:id="644"/>
      <w:bookmarkEnd w:id="645"/>
      <w:bookmarkEnd w:id="646"/>
      <w:bookmarkEnd w:id="647"/>
      <w:bookmarkEnd w:id="648"/>
    </w:p>
    <w:p w14:paraId="2B9D7235" w14:textId="77777777" w:rsidR="00EE5860" w:rsidRPr="00441CD0" w:rsidRDefault="00EE5860" w:rsidP="00EE5860">
      <w:pPr>
        <w:rPr>
          <w:lang w:val="en-US"/>
        </w:rPr>
      </w:pPr>
      <w:r w:rsidRPr="00441CD0">
        <w:rPr>
          <w:lang w:val="en-US"/>
        </w:rPr>
        <w:t xml:space="preserve">The UP function (i.e. the UPF) shall support the Multi-Access Rule (MAR) if it supports the ATSSS feature (see </w:t>
      </w:r>
      <w:r w:rsidRPr="00441CD0">
        <w:t>MPTCP and ATSSS-LL flags in UP Function Features, Table 8.2.25-1)</w:t>
      </w:r>
      <w:r w:rsidRPr="00441CD0">
        <w:rPr>
          <w:lang w:val="en-US"/>
        </w:rPr>
        <w:t>.</w:t>
      </w:r>
    </w:p>
    <w:p w14:paraId="52332D13" w14:textId="77777777" w:rsidR="00EE5860" w:rsidRPr="00441CD0" w:rsidRDefault="00EE5860" w:rsidP="00EE5860">
      <w:pPr>
        <w:rPr>
          <w:lang w:val="en-US"/>
        </w:rPr>
      </w:pPr>
      <w:r w:rsidRPr="00441CD0">
        <w:rPr>
          <w:lang w:val="en-US"/>
        </w:rPr>
        <w:t xml:space="preserve">The CP function (i.e. the SMF) shall provision in the UP function acting as the PDU Session Anchor (PSA) and supporting the ATSSS feature, one and only one MAR for every downlink PDR </w:t>
      </w:r>
      <w:r>
        <w:rPr>
          <w:lang w:val="en-US"/>
        </w:rPr>
        <w:t xml:space="preserve">corresponding to non-GBR traffic </w:t>
      </w:r>
      <w:r w:rsidRPr="00441CD0">
        <w:rPr>
          <w:lang w:val="en-US"/>
        </w:rPr>
        <w:t>of a PFCP session that is established for a Multi-Access (MA) PDU session.</w:t>
      </w:r>
    </w:p>
    <w:p w14:paraId="1055193B" w14:textId="77777777" w:rsidR="00EE5860" w:rsidRPr="00441CD0" w:rsidRDefault="00EE5860" w:rsidP="00EE5860">
      <w:pPr>
        <w:rPr>
          <w:lang w:val="en-US"/>
        </w:rPr>
      </w:pPr>
      <w:r w:rsidRPr="00441CD0">
        <w:rPr>
          <w:lang w:val="en-US"/>
        </w:rPr>
        <w:t>The MAR provides instructions to the UP function on how to forward the packets matching the PDR over 3GPP and non-3GPP accesses. See clauses 5.8.2.11.8 and 5.32.8 in 3GPP TS 23.501 [28].</w:t>
      </w:r>
    </w:p>
    <w:p w14:paraId="2BB5B26B" w14:textId="77777777" w:rsidR="00EE5860" w:rsidRPr="00441CD0" w:rsidRDefault="00EE5860" w:rsidP="00EE5860">
      <w:pPr>
        <w:rPr>
          <w:lang w:val="en-US"/>
        </w:rPr>
      </w:pPr>
      <w:r w:rsidRPr="00441CD0">
        <w:rPr>
          <w:lang w:val="en-US"/>
        </w:rPr>
        <w:t>In a MAR, the CP function (i.e. the SMF) shall:</w:t>
      </w:r>
    </w:p>
    <w:p w14:paraId="748A7F5F" w14:textId="266C8A77" w:rsidR="00EE5860" w:rsidRPr="00441CD0" w:rsidRDefault="00EE5860" w:rsidP="00EE5860">
      <w:pPr>
        <w:pStyle w:val="B1"/>
        <w:rPr>
          <w:lang w:val="en-US"/>
        </w:rPr>
      </w:pPr>
      <w:r w:rsidRPr="00441CD0">
        <w:rPr>
          <w:lang w:val="en-US"/>
        </w:rPr>
        <w:t>-</w:t>
      </w:r>
      <w:r w:rsidRPr="00441CD0">
        <w:rPr>
          <w:lang w:val="en-US"/>
        </w:rPr>
        <w:tab/>
        <w:t xml:space="preserve">instruct the UPF which traffic steering functionality to use, i.e. MPTCP or ATSSS-LL, using the Steering Functionality IE (see </w:t>
      </w:r>
      <w:r w:rsidR="00415C19" w:rsidRPr="00441CD0">
        <w:rPr>
          <w:lang w:val="en-US"/>
        </w:rPr>
        <w:t>clause</w:t>
      </w:r>
      <w:r w:rsidR="00415C19">
        <w:rPr>
          <w:lang w:val="en-US"/>
        </w:rPr>
        <w:t> </w:t>
      </w:r>
      <w:r w:rsidR="00415C19" w:rsidRPr="00441CD0">
        <w:t>8</w:t>
      </w:r>
      <w:r w:rsidRPr="00441CD0">
        <w:t>.</w:t>
      </w:r>
      <w:r w:rsidRPr="00441CD0">
        <w:rPr>
          <w:lang w:val="en-US"/>
        </w:rPr>
        <w:t>2.124);</w:t>
      </w:r>
    </w:p>
    <w:p w14:paraId="00454AD0" w14:textId="65516566" w:rsidR="00EE5860" w:rsidRPr="00441CD0" w:rsidRDefault="00EE5860" w:rsidP="00EE5860">
      <w:pPr>
        <w:pStyle w:val="B1"/>
        <w:rPr>
          <w:lang w:val="en-US"/>
        </w:rPr>
      </w:pPr>
      <w:r w:rsidRPr="00441CD0">
        <w:rPr>
          <w:lang w:val="en-US"/>
        </w:rPr>
        <w:t>-</w:t>
      </w:r>
      <w:r w:rsidRPr="00441CD0">
        <w:rPr>
          <w:lang w:val="en-US"/>
        </w:rPr>
        <w:tab/>
        <w:t xml:space="preserve">set the Steering Mode to instruct how the packets shall be distributed across 3GPP and non-3GPP accesses, e.g. Active-Standby, Smallest Delay, Load Balancing and Priority Based (see </w:t>
      </w:r>
      <w:r w:rsidR="00415C19" w:rsidRPr="00441CD0">
        <w:rPr>
          <w:lang w:val="en-US"/>
        </w:rPr>
        <w:t>clause</w:t>
      </w:r>
      <w:r w:rsidR="00415C19">
        <w:rPr>
          <w:lang w:val="en-US"/>
        </w:rPr>
        <w:t> </w:t>
      </w:r>
      <w:r w:rsidR="00415C19" w:rsidRPr="00441CD0">
        <w:t>8</w:t>
      </w:r>
      <w:r w:rsidRPr="00441CD0">
        <w:t>.</w:t>
      </w:r>
      <w:r w:rsidRPr="00441CD0">
        <w:rPr>
          <w:lang w:val="en-US"/>
        </w:rPr>
        <w:t>2.125);</w:t>
      </w:r>
    </w:p>
    <w:p w14:paraId="7D53C53B" w14:textId="77777777" w:rsidR="00EE5860" w:rsidRPr="00441CD0" w:rsidRDefault="00EE5860" w:rsidP="00EE5860">
      <w:pPr>
        <w:pStyle w:val="B1"/>
        <w:rPr>
          <w:lang w:val="en-US"/>
        </w:rPr>
      </w:pPr>
      <w:r w:rsidRPr="00441CD0">
        <w:rPr>
          <w:lang w:val="en-US"/>
        </w:rPr>
        <w:t>-</w:t>
      </w:r>
      <w:r w:rsidRPr="00441CD0">
        <w:rPr>
          <w:lang w:val="en-US"/>
        </w:rPr>
        <w:tab/>
        <w:t>provision access specific forwarding action information including:</w:t>
      </w:r>
    </w:p>
    <w:p w14:paraId="11C26711" w14:textId="77777777" w:rsidR="00EE5860" w:rsidRPr="00441CD0" w:rsidRDefault="00EE5860" w:rsidP="00EE5860">
      <w:pPr>
        <w:pStyle w:val="B2"/>
        <w:rPr>
          <w:lang w:val="en-US"/>
        </w:rPr>
      </w:pPr>
      <w:r w:rsidRPr="00441CD0">
        <w:rPr>
          <w:lang w:val="en-US"/>
        </w:rPr>
        <w:t>-</w:t>
      </w:r>
      <w:r w:rsidRPr="00441CD0">
        <w:rPr>
          <w:lang w:val="en-US"/>
        </w:rPr>
        <w:tab/>
        <w:t>a FAR ID which control the packets forwarding either to 3GPP access or non-3GPP access;</w:t>
      </w:r>
    </w:p>
    <w:p w14:paraId="69F8B7FD" w14:textId="77777777" w:rsidR="00EE5860" w:rsidRPr="00441CD0" w:rsidRDefault="00EE5860" w:rsidP="00EE5860">
      <w:pPr>
        <w:pStyle w:val="B2"/>
        <w:rPr>
          <w:lang w:val="en-US"/>
        </w:rPr>
      </w:pPr>
      <w:r w:rsidRPr="00441CD0">
        <w:rPr>
          <w:lang w:val="en-US"/>
        </w:rPr>
        <w:t>-</w:t>
      </w:r>
      <w:r w:rsidRPr="00441CD0">
        <w:rPr>
          <w:lang w:val="en-US"/>
        </w:rPr>
        <w:tab/>
        <w:t>a Weight to indicate the proportion of traffic to be forwarded by the given FAR when the Steering Mode is set to "Load Sharing";</w:t>
      </w:r>
    </w:p>
    <w:p w14:paraId="05B74353" w14:textId="77777777" w:rsidR="00EE5860" w:rsidRPr="00441CD0" w:rsidRDefault="00EE5860" w:rsidP="00EE5860">
      <w:pPr>
        <w:pStyle w:val="B2"/>
        <w:rPr>
          <w:lang w:val="en-US"/>
        </w:rPr>
      </w:pPr>
      <w:r w:rsidRPr="00441CD0">
        <w:rPr>
          <w:lang w:val="en-US"/>
        </w:rPr>
        <w:t>-</w:t>
      </w:r>
      <w:r w:rsidRPr="00441CD0">
        <w:rPr>
          <w:lang w:val="en-US"/>
        </w:rPr>
        <w:tab/>
        <w:t>a Priority to indicate at which condition the traffic is to be forwarded by the given FAR when the Steering Mode is set to "Active-Standby" or "Priority-Based";</w:t>
      </w:r>
    </w:p>
    <w:p w14:paraId="629E7588" w14:textId="77777777" w:rsidR="00EE5860" w:rsidRPr="00441CD0" w:rsidRDefault="00EE5860" w:rsidP="00EE5860">
      <w:pPr>
        <w:pStyle w:val="B2"/>
        <w:rPr>
          <w:lang w:val="en-US"/>
        </w:rPr>
      </w:pPr>
      <w:r w:rsidRPr="00441CD0">
        <w:rPr>
          <w:lang w:val="en-US"/>
        </w:rPr>
        <w:t>-</w:t>
      </w:r>
      <w:r w:rsidRPr="00441CD0">
        <w:rPr>
          <w:lang w:val="en-US"/>
        </w:rPr>
        <w:tab/>
        <w:t>a list of URR IDs to enable the SMF to request separate usage report for different accesses.</w:t>
      </w:r>
    </w:p>
    <w:p w14:paraId="740FCCF4" w14:textId="77777777" w:rsidR="00EE5860" w:rsidRPr="00441CD0" w:rsidRDefault="00EE5860" w:rsidP="00EE5860">
      <w:pPr>
        <w:rPr>
          <w:lang w:val="en-US"/>
        </w:rPr>
      </w:pPr>
      <w:bookmarkStart w:id="649" w:name="_Toc19717071"/>
      <w:r w:rsidRPr="00441CD0">
        <w:rPr>
          <w:lang w:val="en-US"/>
        </w:rPr>
        <w:t>The CP function may provision one or more MAR(s) (for different PDRs) per PFCP session. Different MARs of a same PFCP session may be provisioned with a different steering functionality and/or a different steering mode. Different MARs of a same PFCP session may be associated with the same FAR(s).</w:t>
      </w:r>
    </w:p>
    <w:p w14:paraId="1D3691B9" w14:textId="77777777" w:rsidR="00EE5860" w:rsidRPr="00441CD0" w:rsidRDefault="00EE5860" w:rsidP="00EE5860">
      <w:pPr>
        <w:rPr>
          <w:lang w:val="en-US"/>
        </w:rPr>
      </w:pPr>
      <w:r w:rsidRPr="00441CD0">
        <w:rPr>
          <w:lang w:val="en-US"/>
        </w:rPr>
        <w:lastRenderedPageBreak/>
        <w:t xml:space="preserve">If a UE indicates it </w:t>
      </w:r>
      <w:r w:rsidRPr="00441CD0">
        <w:rPr>
          <w:rFonts w:hint="eastAsia"/>
          <w:lang w:val="en-US" w:eastAsia="zh-CN"/>
        </w:rPr>
        <w:t>supports</w:t>
      </w:r>
      <w:r w:rsidRPr="00441CD0">
        <w:rPr>
          <w:lang w:val="en-US"/>
        </w:rPr>
        <w:t xml:space="preserve"> MPTCP and ATSSS-LL, and if</w:t>
      </w:r>
      <w:r w:rsidRPr="00441CD0">
        <w:rPr>
          <w:rFonts w:hint="eastAsia"/>
          <w:lang w:val="en-US" w:eastAsia="zh-CN"/>
        </w:rPr>
        <w:t xml:space="preserve"> </w:t>
      </w:r>
      <w:r w:rsidRPr="00441CD0">
        <w:rPr>
          <w:lang w:val="en-US" w:eastAsia="zh-CN"/>
        </w:rPr>
        <w:t xml:space="preserve">the </w:t>
      </w:r>
      <w:r w:rsidRPr="00441CD0">
        <w:rPr>
          <w:rFonts w:hint="eastAsia"/>
          <w:lang w:val="en-US" w:eastAsia="zh-CN"/>
        </w:rPr>
        <w:t>network determines to apply both MPTCP functionality and ATSSS-LL functionality for the UE</w:t>
      </w:r>
      <w:r w:rsidRPr="00441CD0">
        <w:rPr>
          <w:rFonts w:ascii="Arial" w:hAnsi="Arial" w:cs="Arial"/>
          <w:color w:val="C00000"/>
          <w:sz w:val="21"/>
          <w:szCs w:val="21"/>
        </w:rPr>
        <w:t>'</w:t>
      </w:r>
      <w:r w:rsidRPr="00441CD0">
        <w:rPr>
          <w:rFonts w:hint="eastAsia"/>
          <w:lang w:val="en-US" w:eastAsia="zh-CN"/>
        </w:rPr>
        <w:t>s PDU session</w:t>
      </w:r>
      <w:r w:rsidRPr="00441CD0">
        <w:rPr>
          <w:lang w:val="en-US"/>
        </w:rPr>
        <w:t xml:space="preserve">, the CP function shall provision separate downlink PDRs for MPTCP traffic and for Non-MPTCP traffic. </w:t>
      </w:r>
      <w:r w:rsidRPr="00441CD0">
        <w:rPr>
          <w:rFonts w:hint="eastAsia"/>
          <w:lang w:val="en-US" w:eastAsia="zh-CN"/>
        </w:rPr>
        <w:t>Correspondingly</w:t>
      </w:r>
      <w:r w:rsidRPr="00441CD0">
        <w:rPr>
          <w:lang w:val="en-US"/>
        </w:rPr>
        <w:t>, different MARs shall be provisioned and associated with the separate downlink PDRs. The steering functionality shall be set to ATSSS-LL for the MAR associated with the downlink PDR for non MPTCP traffic.</w:t>
      </w:r>
    </w:p>
    <w:p w14:paraId="51811B08" w14:textId="77777777" w:rsidR="00EE5860" w:rsidRPr="00441CD0" w:rsidRDefault="00EE5860" w:rsidP="00EE5860">
      <w:pPr>
        <w:rPr>
          <w:lang w:val="en-US"/>
        </w:rPr>
      </w:pPr>
      <w:r w:rsidRPr="00441CD0">
        <w:rPr>
          <w:lang w:val="en-US"/>
        </w:rPr>
        <w:t>The UP function shall distribute the downlink traffic across the two access networks (and the two N3/N9 tunnels) according to the instructions received in the MAR and feedback information received from the UE via the user plane (e.g. access network Unavailability or Availability reports for ATSSS-LL received by PMF,</w:t>
      </w:r>
      <w:r w:rsidRPr="00441CD0">
        <w:rPr>
          <w:noProof/>
          <w:lang w:val="en-US"/>
        </w:rPr>
        <w:t xml:space="preserve"> </w:t>
      </w:r>
      <w:r w:rsidRPr="00441CD0">
        <w:rPr>
          <w:noProof/>
        </w:rPr>
        <w:t>see 3GPP TS 24.193 [59]</w:t>
      </w:r>
      <w:r w:rsidRPr="00441CD0">
        <w:rPr>
          <w:lang w:val="en-US"/>
        </w:rPr>
        <w:t>).</w:t>
      </w:r>
    </w:p>
    <w:p w14:paraId="60F6DDEB" w14:textId="77777777" w:rsidR="00EE5860" w:rsidRPr="00441CD0" w:rsidRDefault="00EE5860" w:rsidP="00EE5860">
      <w:pPr>
        <w:pStyle w:val="Heading3"/>
        <w:rPr>
          <w:lang w:val="en-US"/>
        </w:rPr>
      </w:pPr>
      <w:bookmarkStart w:id="650" w:name="_Toc27490528"/>
      <w:bookmarkStart w:id="651" w:name="_Toc27556821"/>
      <w:bookmarkStart w:id="652" w:name="_Toc27723738"/>
      <w:bookmarkStart w:id="653" w:name="_Toc36030803"/>
      <w:bookmarkStart w:id="654" w:name="_Toc36042723"/>
      <w:bookmarkStart w:id="655" w:name="_Toc36814047"/>
      <w:bookmarkStart w:id="656" w:name="_Toc44688892"/>
      <w:bookmarkStart w:id="657" w:name="_Toc44923646"/>
      <w:bookmarkStart w:id="658" w:name="_Toc51860614"/>
      <w:bookmarkStart w:id="659" w:name="_Toc57930381"/>
      <w:bookmarkStart w:id="660" w:name="_Toc57931011"/>
      <w:bookmarkStart w:id="661" w:name="_Toc160974136"/>
      <w:r w:rsidRPr="00441CD0">
        <w:rPr>
          <w:lang w:val="en-US"/>
        </w:rPr>
        <w:t>5.2.8</w:t>
      </w:r>
      <w:r w:rsidRPr="00441CD0">
        <w:rPr>
          <w:lang w:val="en-US"/>
        </w:rPr>
        <w:tab/>
        <w:t>Session Reporting Rule Handling</w:t>
      </w:r>
      <w:bookmarkEnd w:id="650"/>
      <w:bookmarkEnd w:id="651"/>
      <w:bookmarkEnd w:id="652"/>
      <w:bookmarkEnd w:id="653"/>
      <w:bookmarkEnd w:id="654"/>
      <w:bookmarkEnd w:id="655"/>
      <w:bookmarkEnd w:id="656"/>
      <w:bookmarkEnd w:id="657"/>
      <w:bookmarkEnd w:id="658"/>
      <w:bookmarkEnd w:id="659"/>
      <w:bookmarkEnd w:id="660"/>
      <w:bookmarkEnd w:id="661"/>
    </w:p>
    <w:p w14:paraId="79AC5C4E" w14:textId="77777777" w:rsidR="00EE5860" w:rsidRPr="00441CD0" w:rsidRDefault="00EE5860" w:rsidP="00EE5860">
      <w:pPr>
        <w:pStyle w:val="Heading4"/>
        <w:rPr>
          <w:lang w:val="en-US"/>
        </w:rPr>
      </w:pPr>
      <w:bookmarkStart w:id="662" w:name="_Toc27490529"/>
      <w:bookmarkStart w:id="663" w:name="_Toc27556822"/>
      <w:bookmarkStart w:id="664" w:name="_Toc27723739"/>
      <w:bookmarkStart w:id="665" w:name="_Toc36030804"/>
      <w:bookmarkStart w:id="666" w:name="_Toc36042724"/>
      <w:bookmarkStart w:id="667" w:name="_Toc36814048"/>
      <w:bookmarkStart w:id="668" w:name="_Toc44688893"/>
      <w:bookmarkStart w:id="669" w:name="_Toc44923647"/>
      <w:bookmarkStart w:id="670" w:name="_Toc51860615"/>
      <w:bookmarkStart w:id="671" w:name="_Toc57930382"/>
      <w:bookmarkStart w:id="672" w:name="_Toc57931012"/>
      <w:bookmarkStart w:id="673" w:name="_Toc160974137"/>
      <w:r w:rsidRPr="00441CD0">
        <w:rPr>
          <w:lang w:val="en-US"/>
        </w:rPr>
        <w:t>5.2.8.1</w:t>
      </w:r>
      <w:r w:rsidRPr="00441CD0">
        <w:rPr>
          <w:lang w:val="en-US"/>
        </w:rPr>
        <w:tab/>
        <w:t>General</w:t>
      </w:r>
      <w:bookmarkEnd w:id="662"/>
      <w:bookmarkEnd w:id="663"/>
      <w:bookmarkEnd w:id="664"/>
      <w:bookmarkEnd w:id="665"/>
      <w:bookmarkEnd w:id="666"/>
      <w:bookmarkEnd w:id="667"/>
      <w:bookmarkEnd w:id="668"/>
      <w:bookmarkEnd w:id="669"/>
      <w:bookmarkEnd w:id="670"/>
      <w:bookmarkEnd w:id="671"/>
      <w:bookmarkEnd w:id="672"/>
      <w:bookmarkEnd w:id="673"/>
    </w:p>
    <w:p w14:paraId="645E17AB" w14:textId="77777777" w:rsidR="00EE5860" w:rsidRPr="00441CD0" w:rsidRDefault="00EE5860" w:rsidP="00EE5860">
      <w:pPr>
        <w:rPr>
          <w:lang w:val="en-US"/>
        </w:rPr>
      </w:pPr>
      <w:r w:rsidRPr="00441CD0">
        <w:rPr>
          <w:lang w:val="en-US"/>
        </w:rPr>
        <w:t>The CP function may provision SRR(s) for a PFCP session in a PFCP Session Establishment Request or a PFCP Session Modification Request to request the UP function to detect and report events for a PFCP session that are not related to specific PDRs of the PFCP session or that are not related to traffic usage measurement.</w:t>
      </w:r>
    </w:p>
    <w:p w14:paraId="08BED45D" w14:textId="4A7ED437" w:rsidR="00EE5860" w:rsidRPr="00441CD0" w:rsidRDefault="00EE5860" w:rsidP="00EE5860">
      <w:pPr>
        <w:pStyle w:val="B1"/>
        <w:rPr>
          <w:lang w:val="en-US"/>
        </w:rPr>
      </w:pPr>
      <w:r w:rsidRPr="00441CD0">
        <w:rPr>
          <w:lang w:val="en-US"/>
        </w:rPr>
        <w:t>-</w:t>
      </w:r>
      <w:r w:rsidRPr="00441CD0">
        <w:rPr>
          <w:lang w:val="en-US"/>
        </w:rPr>
        <w:tab/>
        <w:t xml:space="preserve">Change of 3GPP or non-3GPP access availability, for a MA PDU session (see </w:t>
      </w:r>
      <w:r w:rsidR="00415C19" w:rsidRPr="00441CD0">
        <w:rPr>
          <w:lang w:val="en-US"/>
        </w:rPr>
        <w:t>clause</w:t>
      </w:r>
      <w:r w:rsidR="00415C19">
        <w:rPr>
          <w:lang w:val="en-US"/>
        </w:rPr>
        <w:t> </w:t>
      </w:r>
      <w:r w:rsidR="00415C19" w:rsidRPr="00441CD0">
        <w:rPr>
          <w:lang w:val="en-US"/>
        </w:rPr>
        <w:t>5</w:t>
      </w:r>
      <w:r w:rsidRPr="00441CD0">
        <w:rPr>
          <w:lang w:val="en-US"/>
        </w:rPr>
        <w:t>.20.4.2).</w:t>
      </w:r>
    </w:p>
    <w:p w14:paraId="1BE5B413" w14:textId="77777777" w:rsidR="00EE5860" w:rsidRPr="00441CD0" w:rsidRDefault="00EE5860" w:rsidP="00EE5860">
      <w:pPr>
        <w:pStyle w:val="B1"/>
        <w:rPr>
          <w:lang w:val="en-US"/>
        </w:rPr>
      </w:pPr>
      <w:r w:rsidRPr="00441CD0">
        <w:rPr>
          <w:noProof/>
        </w:rPr>
        <w:t>-</w:t>
      </w:r>
      <w:r w:rsidRPr="00441CD0">
        <w:rPr>
          <w:noProof/>
        </w:rPr>
        <w:tab/>
        <w:t xml:space="preserve">Reporting the per QoS flow per UE QoS </w:t>
      </w:r>
      <w:r w:rsidRPr="00441CD0">
        <w:rPr>
          <w:lang w:val="en-US"/>
        </w:rPr>
        <w:t xml:space="preserve">Monitoring Report, </w:t>
      </w:r>
      <w:r w:rsidRPr="00441CD0">
        <w:t>as specified in clause 5.33.3.2 of 3GPP TS 23.501 [28]</w:t>
      </w:r>
      <w:r w:rsidRPr="00441CD0">
        <w:rPr>
          <w:lang w:val="en-US"/>
        </w:rPr>
        <w:t>.</w:t>
      </w:r>
    </w:p>
    <w:p w14:paraId="563A10E5" w14:textId="77777777" w:rsidR="00EE5860" w:rsidRPr="00441CD0" w:rsidRDefault="00EE5860" w:rsidP="00EE5860">
      <w:pPr>
        <w:pStyle w:val="Heading4"/>
        <w:rPr>
          <w:lang w:val="en-US"/>
        </w:rPr>
      </w:pPr>
      <w:bookmarkStart w:id="674" w:name="_Toc27490530"/>
      <w:bookmarkStart w:id="675" w:name="_Toc27556823"/>
      <w:bookmarkStart w:id="676" w:name="_Toc27723740"/>
      <w:bookmarkStart w:id="677" w:name="_Toc36030805"/>
      <w:bookmarkStart w:id="678" w:name="_Toc36042725"/>
      <w:bookmarkStart w:id="679" w:name="_Toc36814049"/>
      <w:bookmarkStart w:id="680" w:name="_Toc44688894"/>
      <w:bookmarkStart w:id="681" w:name="_Toc44923648"/>
      <w:bookmarkStart w:id="682" w:name="_Toc51860616"/>
      <w:bookmarkStart w:id="683" w:name="_Toc57930383"/>
      <w:bookmarkStart w:id="684" w:name="_Toc57931013"/>
      <w:bookmarkStart w:id="685" w:name="_Toc160974138"/>
      <w:r w:rsidRPr="00441CD0">
        <w:rPr>
          <w:lang w:val="en-US"/>
        </w:rPr>
        <w:t>5.2.8.2</w:t>
      </w:r>
      <w:r w:rsidRPr="00441CD0">
        <w:rPr>
          <w:lang w:val="en-US"/>
        </w:rPr>
        <w:tab/>
        <w:t>Provisioning of Session Reporting Rule in the UP function</w:t>
      </w:r>
      <w:bookmarkEnd w:id="674"/>
      <w:bookmarkEnd w:id="675"/>
      <w:bookmarkEnd w:id="676"/>
      <w:bookmarkEnd w:id="677"/>
      <w:bookmarkEnd w:id="678"/>
      <w:bookmarkEnd w:id="679"/>
      <w:bookmarkEnd w:id="680"/>
      <w:bookmarkEnd w:id="681"/>
      <w:bookmarkEnd w:id="682"/>
      <w:bookmarkEnd w:id="683"/>
      <w:bookmarkEnd w:id="684"/>
      <w:bookmarkEnd w:id="685"/>
    </w:p>
    <w:p w14:paraId="0CA712C9" w14:textId="77777777" w:rsidR="00EE5860" w:rsidRPr="00441CD0" w:rsidRDefault="00EE5860" w:rsidP="00EE5860">
      <w:pPr>
        <w:pStyle w:val="Heading5"/>
        <w:rPr>
          <w:lang w:eastAsia="zh-CN"/>
        </w:rPr>
      </w:pPr>
      <w:bookmarkStart w:id="686" w:name="_Toc27490531"/>
      <w:bookmarkStart w:id="687" w:name="_Toc27556824"/>
      <w:bookmarkStart w:id="688" w:name="_Toc27723741"/>
      <w:bookmarkStart w:id="689" w:name="_Toc36030806"/>
      <w:bookmarkStart w:id="690" w:name="_Toc36042726"/>
      <w:bookmarkStart w:id="691" w:name="_Toc36814050"/>
      <w:bookmarkStart w:id="692" w:name="_Toc44688895"/>
      <w:bookmarkStart w:id="693" w:name="_Toc44923649"/>
      <w:bookmarkStart w:id="694" w:name="_Toc51860617"/>
      <w:bookmarkStart w:id="695" w:name="_Toc57930384"/>
      <w:bookmarkStart w:id="696" w:name="_Toc57931014"/>
      <w:bookmarkStart w:id="697" w:name="_Toc160974139"/>
      <w:r w:rsidRPr="00441CD0">
        <w:rPr>
          <w:lang w:eastAsia="zh-CN"/>
        </w:rPr>
        <w:t>5.2.8.2.1</w:t>
      </w:r>
      <w:r w:rsidRPr="00441CD0">
        <w:rPr>
          <w:lang w:eastAsia="zh-CN"/>
        </w:rPr>
        <w:tab/>
        <w:t>General</w:t>
      </w:r>
      <w:bookmarkEnd w:id="686"/>
      <w:bookmarkEnd w:id="687"/>
      <w:bookmarkEnd w:id="688"/>
      <w:bookmarkEnd w:id="689"/>
      <w:bookmarkEnd w:id="690"/>
      <w:bookmarkEnd w:id="691"/>
      <w:bookmarkEnd w:id="692"/>
      <w:bookmarkEnd w:id="693"/>
      <w:bookmarkEnd w:id="694"/>
      <w:bookmarkEnd w:id="695"/>
      <w:bookmarkEnd w:id="696"/>
      <w:bookmarkEnd w:id="697"/>
    </w:p>
    <w:p w14:paraId="00886A96" w14:textId="77777777" w:rsidR="00EE5860" w:rsidRPr="00441CD0" w:rsidRDefault="00EE5860" w:rsidP="00EE5860">
      <w:pPr>
        <w:rPr>
          <w:lang w:eastAsia="zh-CN"/>
        </w:rPr>
      </w:pPr>
      <w:r w:rsidRPr="00441CD0">
        <w:rPr>
          <w:lang w:eastAsia="zh-CN"/>
        </w:rPr>
        <w:t>When provisioning an SRR, the CP function shall provide control information identifying the events that the UPF is requested to detect and report. The CP function may modify an SRR in the PFCP Session Modification Request message.</w:t>
      </w:r>
    </w:p>
    <w:p w14:paraId="0C6DAD80" w14:textId="77777777" w:rsidR="00EE5860" w:rsidRPr="00441CD0" w:rsidRDefault="00EE5860" w:rsidP="00EE5860">
      <w:pPr>
        <w:pStyle w:val="Heading4"/>
        <w:rPr>
          <w:lang w:val="en-US"/>
        </w:rPr>
      </w:pPr>
      <w:bookmarkStart w:id="698" w:name="_Toc27490532"/>
      <w:bookmarkStart w:id="699" w:name="_Toc27556825"/>
      <w:bookmarkStart w:id="700" w:name="_Toc27723742"/>
      <w:bookmarkStart w:id="701" w:name="_Toc36030807"/>
      <w:bookmarkStart w:id="702" w:name="_Toc36042727"/>
      <w:bookmarkStart w:id="703" w:name="_Toc36814051"/>
      <w:bookmarkStart w:id="704" w:name="_Toc44688896"/>
      <w:bookmarkStart w:id="705" w:name="_Toc44923650"/>
      <w:bookmarkStart w:id="706" w:name="_Toc51860618"/>
      <w:bookmarkStart w:id="707" w:name="_Toc57930385"/>
      <w:bookmarkStart w:id="708" w:name="_Toc57931015"/>
      <w:bookmarkStart w:id="709" w:name="_Toc160974140"/>
      <w:r w:rsidRPr="00441CD0">
        <w:rPr>
          <w:lang w:val="en-US"/>
        </w:rPr>
        <w:t>5.2.8.3</w:t>
      </w:r>
      <w:r w:rsidRPr="00441CD0">
        <w:rPr>
          <w:lang w:val="en-US"/>
        </w:rPr>
        <w:tab/>
        <w:t>Reporting of Session Report to the CP function</w:t>
      </w:r>
      <w:bookmarkEnd w:id="698"/>
      <w:bookmarkEnd w:id="699"/>
      <w:bookmarkEnd w:id="700"/>
      <w:bookmarkEnd w:id="701"/>
      <w:bookmarkEnd w:id="702"/>
      <w:bookmarkEnd w:id="703"/>
      <w:bookmarkEnd w:id="704"/>
      <w:bookmarkEnd w:id="705"/>
      <w:bookmarkEnd w:id="706"/>
      <w:bookmarkEnd w:id="707"/>
      <w:bookmarkEnd w:id="708"/>
      <w:bookmarkEnd w:id="709"/>
    </w:p>
    <w:p w14:paraId="66A5B308" w14:textId="77777777" w:rsidR="00EE5860" w:rsidRPr="00441CD0" w:rsidRDefault="00EE5860" w:rsidP="00EE5860">
      <w:pPr>
        <w:pStyle w:val="Heading5"/>
        <w:rPr>
          <w:lang w:eastAsia="zh-CN"/>
        </w:rPr>
      </w:pPr>
      <w:bookmarkStart w:id="710" w:name="_Toc27490533"/>
      <w:bookmarkStart w:id="711" w:name="_Toc27556826"/>
      <w:bookmarkStart w:id="712" w:name="_Toc27723743"/>
      <w:bookmarkStart w:id="713" w:name="_Toc36030808"/>
      <w:bookmarkStart w:id="714" w:name="_Toc36042728"/>
      <w:bookmarkStart w:id="715" w:name="_Toc36814052"/>
      <w:bookmarkStart w:id="716" w:name="_Toc44688897"/>
      <w:bookmarkStart w:id="717" w:name="_Toc44923651"/>
      <w:bookmarkStart w:id="718" w:name="_Toc51860619"/>
      <w:bookmarkStart w:id="719" w:name="_Toc57930386"/>
      <w:bookmarkStart w:id="720" w:name="_Toc57931016"/>
      <w:bookmarkStart w:id="721" w:name="_Toc160974141"/>
      <w:r w:rsidRPr="00441CD0">
        <w:rPr>
          <w:lang w:eastAsia="zh-CN"/>
        </w:rPr>
        <w:t>5.2.8.3.1</w:t>
      </w:r>
      <w:r w:rsidRPr="00441CD0">
        <w:rPr>
          <w:lang w:eastAsia="zh-CN"/>
        </w:rPr>
        <w:tab/>
        <w:t>General</w:t>
      </w:r>
      <w:bookmarkEnd w:id="710"/>
      <w:bookmarkEnd w:id="711"/>
      <w:bookmarkEnd w:id="712"/>
      <w:bookmarkEnd w:id="713"/>
      <w:bookmarkEnd w:id="714"/>
      <w:bookmarkEnd w:id="715"/>
      <w:bookmarkEnd w:id="716"/>
      <w:bookmarkEnd w:id="717"/>
      <w:bookmarkEnd w:id="718"/>
      <w:bookmarkEnd w:id="719"/>
      <w:bookmarkEnd w:id="720"/>
      <w:bookmarkEnd w:id="721"/>
    </w:p>
    <w:p w14:paraId="7DD233B3" w14:textId="77777777" w:rsidR="00EE5860" w:rsidRPr="00441CD0" w:rsidRDefault="00EE5860" w:rsidP="00EE5860">
      <w:pPr>
        <w:rPr>
          <w:lang w:eastAsia="zh-CN"/>
        </w:rPr>
      </w:pPr>
      <w:r w:rsidRPr="00441CD0">
        <w:rPr>
          <w:lang w:val="en-US"/>
        </w:rPr>
        <w:t>When detecting that a provisioned event to report occurs, the UP function shall generate a Session Report for the related SRR and send it to the CP function by initiating the PFCP Session Report procedure.</w:t>
      </w:r>
    </w:p>
    <w:p w14:paraId="041650DE" w14:textId="77777777" w:rsidR="00EE5860" w:rsidRPr="00441CD0" w:rsidRDefault="00EE5860" w:rsidP="00EE5860">
      <w:r w:rsidRPr="00441CD0">
        <w:rPr>
          <w:lang w:val="en-US"/>
        </w:rPr>
        <w:t xml:space="preserve">Upon generating a session report for an SRR towards the CP function, the UP function shall </w:t>
      </w:r>
      <w:r w:rsidRPr="00441CD0">
        <w:t>continue to apply all the provisioned SRR(s), until getting any further instruction from the CP function.</w:t>
      </w:r>
    </w:p>
    <w:p w14:paraId="67290B6B" w14:textId="77777777" w:rsidR="00EE5860" w:rsidRPr="00441CD0" w:rsidRDefault="00EE5860" w:rsidP="00EE5860">
      <w:pPr>
        <w:rPr>
          <w:rFonts w:eastAsia="Batang"/>
          <w:noProof/>
          <w:lang w:eastAsia="ko-KR"/>
        </w:rPr>
      </w:pPr>
      <w:r w:rsidRPr="00441CD0">
        <w:rPr>
          <w:lang w:val="en-US"/>
        </w:rPr>
        <w:t>The CP function may request the UP function to stop the detection and reporting of specific events by removing the SRR or, if the SRR is used to control different types of events, by updating the SRR with a control information IE for the events to stop with a null length. When so instructed, t</w:t>
      </w:r>
      <w:r w:rsidRPr="00441CD0">
        <w:rPr>
          <w:rFonts w:eastAsia="Batang"/>
          <w:noProof/>
          <w:lang w:eastAsia="ko-KR"/>
        </w:rPr>
        <w:t>he UP function shall stop detecting and reporting the corresponding events.</w:t>
      </w:r>
    </w:p>
    <w:p w14:paraId="2CA7FF9C" w14:textId="77777777" w:rsidR="00EE5860" w:rsidRPr="00441CD0" w:rsidRDefault="00EE5860" w:rsidP="00EE5860">
      <w:pPr>
        <w:pStyle w:val="Heading2"/>
        <w:rPr>
          <w:lang w:val="x-none"/>
        </w:rPr>
      </w:pPr>
      <w:bookmarkStart w:id="722" w:name="_Toc27490534"/>
      <w:bookmarkStart w:id="723" w:name="_Toc27556827"/>
      <w:bookmarkStart w:id="724" w:name="_Toc27723744"/>
      <w:bookmarkStart w:id="725" w:name="_Toc36030809"/>
      <w:bookmarkStart w:id="726" w:name="_Toc36042729"/>
      <w:bookmarkStart w:id="727" w:name="_Toc36814053"/>
      <w:bookmarkStart w:id="728" w:name="_Toc44688898"/>
      <w:bookmarkStart w:id="729" w:name="_Toc44923652"/>
      <w:bookmarkStart w:id="730" w:name="_Toc51860620"/>
      <w:bookmarkStart w:id="731" w:name="_Toc57930387"/>
      <w:bookmarkStart w:id="732" w:name="_Toc57931017"/>
      <w:bookmarkStart w:id="733" w:name="_Toc160974142"/>
      <w:r w:rsidRPr="00441CD0">
        <w:t>5.3</w:t>
      </w:r>
      <w:r w:rsidRPr="00441CD0">
        <w:tab/>
        <w:t>Data Forwarding between the CP and UP Functions</w:t>
      </w:r>
      <w:bookmarkEnd w:id="649"/>
      <w:bookmarkEnd w:id="722"/>
      <w:bookmarkEnd w:id="723"/>
      <w:bookmarkEnd w:id="724"/>
      <w:bookmarkEnd w:id="725"/>
      <w:bookmarkEnd w:id="726"/>
      <w:bookmarkEnd w:id="727"/>
      <w:bookmarkEnd w:id="728"/>
      <w:bookmarkEnd w:id="729"/>
      <w:bookmarkEnd w:id="730"/>
      <w:bookmarkEnd w:id="731"/>
      <w:bookmarkEnd w:id="732"/>
      <w:bookmarkEnd w:id="733"/>
    </w:p>
    <w:p w14:paraId="4405C130" w14:textId="77777777" w:rsidR="00EE5860" w:rsidRPr="00441CD0" w:rsidRDefault="00EE5860" w:rsidP="00EE5860">
      <w:pPr>
        <w:pStyle w:val="Heading3"/>
        <w:rPr>
          <w:rFonts w:eastAsia="SimSun"/>
          <w:lang w:val="en-US"/>
        </w:rPr>
      </w:pPr>
      <w:bookmarkStart w:id="734" w:name="_Toc19717072"/>
      <w:bookmarkStart w:id="735" w:name="_Toc27490535"/>
      <w:bookmarkStart w:id="736" w:name="_Toc27556828"/>
      <w:bookmarkStart w:id="737" w:name="_Toc27723745"/>
      <w:bookmarkStart w:id="738" w:name="_Toc36030810"/>
      <w:bookmarkStart w:id="739" w:name="_Toc36042730"/>
      <w:bookmarkStart w:id="740" w:name="_Toc36814054"/>
      <w:bookmarkStart w:id="741" w:name="_Toc44688899"/>
      <w:bookmarkStart w:id="742" w:name="_Toc44923653"/>
      <w:bookmarkStart w:id="743" w:name="_Toc51860621"/>
      <w:bookmarkStart w:id="744" w:name="_Toc57930388"/>
      <w:bookmarkStart w:id="745" w:name="_Toc57931018"/>
      <w:bookmarkStart w:id="746" w:name="_Toc160974143"/>
      <w:r w:rsidRPr="00441CD0">
        <w:rPr>
          <w:lang w:val="en-US"/>
        </w:rPr>
        <w:t>5.3.1</w:t>
      </w:r>
      <w:r w:rsidRPr="00441CD0">
        <w:rPr>
          <w:lang w:val="en-US"/>
        </w:rPr>
        <w:tab/>
        <w:t>General</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2BD12D26" w14:textId="77777777" w:rsidR="00EE5860" w:rsidRPr="00441CD0" w:rsidRDefault="00EE5860" w:rsidP="00EE5860">
      <w:pPr>
        <w:rPr>
          <w:lang w:val="en-US"/>
        </w:rPr>
      </w:pPr>
      <w:r w:rsidRPr="00441CD0">
        <w:rPr>
          <w:lang w:val="en-US"/>
        </w:rPr>
        <w:t>Forwarding of user plane data between the CP and UP functions may take place as part of the following scenarios (see 3GPP TS 23.214 [2] for EPC and 3GPP TS 23.501 [28] for 5GC).</w:t>
      </w:r>
    </w:p>
    <w:p w14:paraId="12BDD510" w14:textId="77777777" w:rsidR="00EE5860" w:rsidRPr="00441CD0" w:rsidRDefault="00EE5860" w:rsidP="00EE5860">
      <w:pPr>
        <w:pStyle w:val="TH"/>
        <w:outlineLvl w:val="0"/>
      </w:pPr>
      <w:r w:rsidRPr="00441CD0">
        <w:lastRenderedPageBreak/>
        <w:t xml:space="preserve">Table </w:t>
      </w:r>
      <w:r w:rsidRPr="00441CD0">
        <w:rPr>
          <w:lang w:val="en-US"/>
        </w:rPr>
        <w:t>5.3</w:t>
      </w:r>
      <w:r w:rsidRPr="00441CD0">
        <w:t>.1-1: Data forwarding scenarios between the CP and UP functions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
        <w:gridCol w:w="3972"/>
        <w:gridCol w:w="2826"/>
        <w:gridCol w:w="1274"/>
        <w:gridCol w:w="1269"/>
      </w:tblGrid>
      <w:tr w:rsidR="00EE5860" w:rsidRPr="00441CD0" w14:paraId="0F014C3C" w14:textId="77777777" w:rsidTr="00BB0E1F">
        <w:tc>
          <w:tcPr>
            <w:tcW w:w="514" w:type="dxa"/>
            <w:tcBorders>
              <w:top w:val="single" w:sz="4" w:space="0" w:color="auto"/>
              <w:left w:val="single" w:sz="4" w:space="0" w:color="auto"/>
              <w:bottom w:val="single" w:sz="4" w:space="0" w:color="auto"/>
              <w:right w:val="single" w:sz="4" w:space="0" w:color="auto"/>
            </w:tcBorders>
          </w:tcPr>
          <w:p w14:paraId="17A37A84" w14:textId="77777777" w:rsidR="00EE5860" w:rsidRPr="00441CD0" w:rsidRDefault="00EE5860" w:rsidP="00BB0E1F">
            <w:pPr>
              <w:pStyle w:val="TAH"/>
              <w:rPr>
                <w:lang w:val="x-none"/>
              </w:rPr>
            </w:pPr>
          </w:p>
        </w:tc>
        <w:tc>
          <w:tcPr>
            <w:tcW w:w="3972" w:type="dxa"/>
            <w:tcBorders>
              <w:top w:val="single" w:sz="4" w:space="0" w:color="auto"/>
              <w:left w:val="single" w:sz="4" w:space="0" w:color="auto"/>
              <w:bottom w:val="single" w:sz="4" w:space="0" w:color="auto"/>
              <w:right w:val="single" w:sz="4" w:space="0" w:color="auto"/>
            </w:tcBorders>
            <w:hideMark/>
          </w:tcPr>
          <w:p w14:paraId="759FDA2A" w14:textId="77777777" w:rsidR="00EE5860" w:rsidRPr="00441CD0" w:rsidRDefault="00EE5860" w:rsidP="00BB0E1F">
            <w:pPr>
              <w:pStyle w:val="TAH"/>
            </w:pPr>
            <w:r w:rsidRPr="00441CD0">
              <w:t>Scenario description</w:t>
            </w:r>
          </w:p>
        </w:tc>
        <w:tc>
          <w:tcPr>
            <w:tcW w:w="2826" w:type="dxa"/>
            <w:tcBorders>
              <w:top w:val="single" w:sz="4" w:space="0" w:color="auto"/>
              <w:left w:val="single" w:sz="4" w:space="0" w:color="auto"/>
              <w:bottom w:val="single" w:sz="4" w:space="0" w:color="auto"/>
              <w:right w:val="single" w:sz="4" w:space="0" w:color="auto"/>
            </w:tcBorders>
            <w:hideMark/>
          </w:tcPr>
          <w:p w14:paraId="108170A7" w14:textId="77777777" w:rsidR="00EE5860" w:rsidRPr="00441CD0" w:rsidRDefault="00EE5860" w:rsidP="00BB0E1F">
            <w:pPr>
              <w:pStyle w:val="TAH"/>
            </w:pPr>
            <w:r w:rsidRPr="00441CD0">
              <w:t>Data forwarding direction</w:t>
            </w:r>
          </w:p>
        </w:tc>
        <w:tc>
          <w:tcPr>
            <w:tcW w:w="1274" w:type="dxa"/>
            <w:tcBorders>
              <w:top w:val="single" w:sz="4" w:space="0" w:color="auto"/>
              <w:left w:val="single" w:sz="4" w:space="0" w:color="auto"/>
              <w:bottom w:val="single" w:sz="4" w:space="0" w:color="auto"/>
              <w:right w:val="single" w:sz="4" w:space="0" w:color="auto"/>
            </w:tcBorders>
            <w:hideMark/>
          </w:tcPr>
          <w:p w14:paraId="50CB5FA7" w14:textId="77777777" w:rsidR="00EE5860" w:rsidRPr="00441CD0" w:rsidRDefault="00EE5860" w:rsidP="00BB0E1F">
            <w:pPr>
              <w:pStyle w:val="TAH"/>
            </w:pPr>
            <w:r w:rsidRPr="00441CD0">
              <w:t>For EPC applicable to</w:t>
            </w:r>
          </w:p>
        </w:tc>
        <w:tc>
          <w:tcPr>
            <w:tcW w:w="1269" w:type="dxa"/>
            <w:tcBorders>
              <w:top w:val="single" w:sz="4" w:space="0" w:color="auto"/>
              <w:left w:val="single" w:sz="4" w:space="0" w:color="auto"/>
              <w:bottom w:val="single" w:sz="4" w:space="0" w:color="auto"/>
              <w:right w:val="single" w:sz="4" w:space="0" w:color="auto"/>
            </w:tcBorders>
            <w:hideMark/>
          </w:tcPr>
          <w:p w14:paraId="25217139" w14:textId="77777777" w:rsidR="00EE5860" w:rsidRPr="00441CD0" w:rsidRDefault="00EE5860" w:rsidP="00BB0E1F">
            <w:pPr>
              <w:pStyle w:val="TAH"/>
            </w:pPr>
            <w:r w:rsidRPr="00441CD0">
              <w:t>For 5GC applicable to</w:t>
            </w:r>
          </w:p>
        </w:tc>
      </w:tr>
      <w:tr w:rsidR="00EE5860" w:rsidRPr="00441CD0" w14:paraId="2202966F"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3FD659F0" w14:textId="77777777" w:rsidR="00EE5860" w:rsidRPr="00441CD0" w:rsidRDefault="00EE5860" w:rsidP="00BB0E1F">
            <w:pPr>
              <w:pStyle w:val="TAL"/>
            </w:pPr>
            <w:r w:rsidRPr="00441CD0">
              <w:t>1</w:t>
            </w:r>
          </w:p>
        </w:tc>
        <w:tc>
          <w:tcPr>
            <w:tcW w:w="3972" w:type="dxa"/>
            <w:tcBorders>
              <w:top w:val="single" w:sz="4" w:space="0" w:color="auto"/>
              <w:left w:val="single" w:sz="4" w:space="0" w:color="auto"/>
              <w:bottom w:val="single" w:sz="4" w:space="0" w:color="auto"/>
              <w:right w:val="single" w:sz="4" w:space="0" w:color="auto"/>
            </w:tcBorders>
            <w:hideMark/>
          </w:tcPr>
          <w:p w14:paraId="1D45123F" w14:textId="77777777" w:rsidR="00EE5860" w:rsidRPr="00441CD0" w:rsidRDefault="00EE5860" w:rsidP="00BB0E1F">
            <w:pPr>
              <w:pStyle w:val="TAL"/>
            </w:pPr>
            <w:r w:rsidRPr="00441CD0">
              <w:t xml:space="preserve">Forwarding of user-plane packets between the UE and the CP function. </w:t>
            </w:r>
          </w:p>
        </w:tc>
        <w:tc>
          <w:tcPr>
            <w:tcW w:w="2826" w:type="dxa"/>
            <w:tcBorders>
              <w:top w:val="single" w:sz="4" w:space="0" w:color="auto"/>
              <w:left w:val="single" w:sz="4" w:space="0" w:color="auto"/>
              <w:bottom w:val="single" w:sz="4" w:space="0" w:color="auto"/>
              <w:right w:val="single" w:sz="4" w:space="0" w:color="auto"/>
            </w:tcBorders>
            <w:hideMark/>
          </w:tcPr>
          <w:p w14:paraId="7DD9CE5A" w14:textId="77777777" w:rsidR="00EE5860" w:rsidRPr="00441CD0" w:rsidRDefault="00EE5860" w:rsidP="00BB0E1F">
            <w:pPr>
              <w:pStyle w:val="TAC"/>
            </w:pPr>
            <w:r w:rsidRPr="00441CD0">
              <w:t>UP to CP function</w:t>
            </w:r>
          </w:p>
          <w:p w14:paraId="27CE603D"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34EBC48"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6E99F1DE" w14:textId="77777777" w:rsidR="00EE5860" w:rsidRPr="00441CD0" w:rsidRDefault="00EE5860" w:rsidP="00BB0E1F">
            <w:pPr>
              <w:pStyle w:val="TAC"/>
              <w:rPr>
                <w:lang w:eastAsia="ko-KR"/>
              </w:rPr>
            </w:pPr>
            <w:r w:rsidRPr="00441CD0">
              <w:rPr>
                <w:lang w:eastAsia="ko-KR"/>
              </w:rPr>
              <w:t>UPF to SMF</w:t>
            </w:r>
          </w:p>
          <w:p w14:paraId="22E0B814" w14:textId="77777777" w:rsidR="00EE5860" w:rsidRPr="00441CD0" w:rsidRDefault="00EE5860" w:rsidP="00BB0E1F">
            <w:pPr>
              <w:pStyle w:val="TAC"/>
            </w:pPr>
            <w:r w:rsidRPr="00441CD0">
              <w:rPr>
                <w:lang w:eastAsia="ko-KR"/>
              </w:rPr>
              <w:t>SMF to UPF</w:t>
            </w:r>
          </w:p>
        </w:tc>
      </w:tr>
      <w:tr w:rsidR="00EE5860" w:rsidRPr="00441CD0" w14:paraId="69EB3228"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851D885" w14:textId="77777777" w:rsidR="00EE5860" w:rsidRPr="00441CD0" w:rsidRDefault="00EE5860" w:rsidP="00BB0E1F">
            <w:pPr>
              <w:pStyle w:val="TAL"/>
            </w:pPr>
            <w:r w:rsidRPr="00441CD0">
              <w:t>2</w:t>
            </w:r>
          </w:p>
        </w:tc>
        <w:tc>
          <w:tcPr>
            <w:tcW w:w="3972" w:type="dxa"/>
            <w:tcBorders>
              <w:top w:val="single" w:sz="4" w:space="0" w:color="auto"/>
              <w:left w:val="single" w:sz="4" w:space="0" w:color="auto"/>
              <w:bottom w:val="single" w:sz="4" w:space="0" w:color="auto"/>
              <w:right w:val="single" w:sz="4" w:space="0" w:color="auto"/>
            </w:tcBorders>
            <w:hideMark/>
          </w:tcPr>
          <w:p w14:paraId="56EC48FF" w14:textId="77777777" w:rsidR="00EE5860" w:rsidRPr="00441CD0" w:rsidRDefault="00EE5860" w:rsidP="00BB0E1F">
            <w:pPr>
              <w:pStyle w:val="TAL"/>
            </w:pPr>
            <w:r w:rsidRPr="00441CD0">
              <w:t xml:space="preserve">Forwarding of packets between the CP function and the external PDN (over SGi) / DN (over N6). </w:t>
            </w:r>
          </w:p>
        </w:tc>
        <w:tc>
          <w:tcPr>
            <w:tcW w:w="2826" w:type="dxa"/>
            <w:tcBorders>
              <w:top w:val="single" w:sz="4" w:space="0" w:color="auto"/>
              <w:left w:val="single" w:sz="4" w:space="0" w:color="auto"/>
              <w:bottom w:val="single" w:sz="4" w:space="0" w:color="auto"/>
              <w:right w:val="single" w:sz="4" w:space="0" w:color="auto"/>
            </w:tcBorders>
            <w:hideMark/>
          </w:tcPr>
          <w:p w14:paraId="41B940F1" w14:textId="77777777" w:rsidR="00EE5860" w:rsidRPr="00441CD0" w:rsidRDefault="00EE5860" w:rsidP="00BB0E1F">
            <w:pPr>
              <w:pStyle w:val="TAC"/>
            </w:pPr>
            <w:r w:rsidRPr="00441CD0">
              <w:t>UP to CP function</w:t>
            </w:r>
          </w:p>
          <w:p w14:paraId="7AFD4360"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610EB44E" w14:textId="77777777" w:rsidR="00EE5860" w:rsidRPr="00441CD0" w:rsidRDefault="00EE5860" w:rsidP="00BB0E1F">
            <w:pPr>
              <w:pStyle w:val="TAC"/>
            </w:pPr>
            <w:r w:rsidRPr="00441CD0">
              <w:t>PGW</w:t>
            </w:r>
          </w:p>
        </w:tc>
        <w:tc>
          <w:tcPr>
            <w:tcW w:w="1269" w:type="dxa"/>
            <w:tcBorders>
              <w:top w:val="single" w:sz="4" w:space="0" w:color="auto"/>
              <w:left w:val="single" w:sz="4" w:space="0" w:color="auto"/>
              <w:bottom w:val="single" w:sz="4" w:space="0" w:color="auto"/>
              <w:right w:val="single" w:sz="4" w:space="0" w:color="auto"/>
            </w:tcBorders>
            <w:hideMark/>
          </w:tcPr>
          <w:p w14:paraId="0C280D0D" w14:textId="77777777" w:rsidR="00EE5860" w:rsidRPr="00441CD0" w:rsidRDefault="00EE5860" w:rsidP="00BB0E1F">
            <w:pPr>
              <w:pStyle w:val="TAC"/>
              <w:rPr>
                <w:lang w:eastAsia="ko-KR"/>
              </w:rPr>
            </w:pPr>
            <w:r w:rsidRPr="00441CD0">
              <w:rPr>
                <w:lang w:eastAsia="ko-KR"/>
              </w:rPr>
              <w:t>UPF to SMF</w:t>
            </w:r>
          </w:p>
          <w:p w14:paraId="778950BC" w14:textId="77777777" w:rsidR="00EE5860" w:rsidRPr="00441CD0" w:rsidRDefault="00EE5860" w:rsidP="00BB0E1F">
            <w:pPr>
              <w:pStyle w:val="TAC"/>
            </w:pPr>
            <w:r w:rsidRPr="00441CD0">
              <w:rPr>
                <w:lang w:eastAsia="ko-KR"/>
              </w:rPr>
              <w:t>SMF to UPF</w:t>
            </w:r>
          </w:p>
        </w:tc>
      </w:tr>
      <w:tr w:rsidR="00EE5860" w:rsidRPr="00441CD0" w14:paraId="25CA07A4"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7EF01E17" w14:textId="77777777" w:rsidR="00EE5860" w:rsidRPr="00441CD0" w:rsidRDefault="00EE5860" w:rsidP="00BB0E1F">
            <w:pPr>
              <w:pStyle w:val="TAL"/>
            </w:pPr>
            <w:r w:rsidRPr="00441CD0">
              <w:t>3</w:t>
            </w:r>
          </w:p>
        </w:tc>
        <w:tc>
          <w:tcPr>
            <w:tcW w:w="3972" w:type="dxa"/>
            <w:tcBorders>
              <w:top w:val="single" w:sz="4" w:space="0" w:color="auto"/>
              <w:left w:val="single" w:sz="4" w:space="0" w:color="auto"/>
              <w:bottom w:val="single" w:sz="4" w:space="0" w:color="auto"/>
              <w:right w:val="single" w:sz="4" w:space="0" w:color="auto"/>
            </w:tcBorders>
            <w:hideMark/>
          </w:tcPr>
          <w:p w14:paraId="5CBF5855" w14:textId="77777777" w:rsidR="00EE5860" w:rsidRPr="00441CD0" w:rsidRDefault="00EE5860" w:rsidP="00BB0E1F">
            <w:pPr>
              <w:pStyle w:val="TAL"/>
            </w:pPr>
            <w:r w:rsidRPr="00441CD0">
              <w:t>Forwarding of packets subject to buffering in the CP function.</w:t>
            </w:r>
          </w:p>
        </w:tc>
        <w:tc>
          <w:tcPr>
            <w:tcW w:w="2826" w:type="dxa"/>
            <w:tcBorders>
              <w:top w:val="single" w:sz="4" w:space="0" w:color="auto"/>
              <w:left w:val="single" w:sz="4" w:space="0" w:color="auto"/>
              <w:bottom w:val="single" w:sz="4" w:space="0" w:color="auto"/>
              <w:right w:val="single" w:sz="4" w:space="0" w:color="auto"/>
            </w:tcBorders>
            <w:hideMark/>
          </w:tcPr>
          <w:p w14:paraId="33AC9803" w14:textId="77777777" w:rsidR="00EE5860" w:rsidRPr="00441CD0" w:rsidRDefault="00EE5860" w:rsidP="00BB0E1F">
            <w:pPr>
              <w:pStyle w:val="TAC"/>
            </w:pPr>
            <w:r w:rsidRPr="00441CD0">
              <w:t>UP to CP function</w:t>
            </w:r>
          </w:p>
          <w:p w14:paraId="7F506A7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4B11BDC9" w14:textId="77777777" w:rsidR="00EE5860" w:rsidRPr="00441CD0" w:rsidRDefault="00EE5860" w:rsidP="00BB0E1F">
            <w:pPr>
              <w:pStyle w:val="TAC"/>
            </w:pPr>
            <w:r w:rsidRPr="00441CD0">
              <w:t>SGW</w:t>
            </w:r>
          </w:p>
        </w:tc>
        <w:tc>
          <w:tcPr>
            <w:tcW w:w="1269" w:type="dxa"/>
            <w:tcBorders>
              <w:top w:val="single" w:sz="4" w:space="0" w:color="auto"/>
              <w:left w:val="single" w:sz="4" w:space="0" w:color="auto"/>
              <w:bottom w:val="single" w:sz="4" w:space="0" w:color="auto"/>
              <w:right w:val="single" w:sz="4" w:space="0" w:color="auto"/>
            </w:tcBorders>
            <w:hideMark/>
          </w:tcPr>
          <w:p w14:paraId="02AA9E6A" w14:textId="77777777" w:rsidR="00EE5860" w:rsidRPr="00441CD0" w:rsidRDefault="00EE5860" w:rsidP="00BB0E1F">
            <w:pPr>
              <w:pStyle w:val="TAC"/>
              <w:rPr>
                <w:lang w:eastAsia="ko-KR"/>
              </w:rPr>
            </w:pPr>
            <w:r w:rsidRPr="00441CD0">
              <w:rPr>
                <w:lang w:eastAsia="ko-KR"/>
              </w:rPr>
              <w:t>UPF to SMF</w:t>
            </w:r>
          </w:p>
          <w:p w14:paraId="668C0C8A" w14:textId="77777777" w:rsidR="00EE5860" w:rsidRPr="00441CD0" w:rsidRDefault="00EE5860" w:rsidP="00BB0E1F">
            <w:pPr>
              <w:pStyle w:val="TAC"/>
            </w:pPr>
            <w:r w:rsidRPr="00441CD0">
              <w:rPr>
                <w:lang w:eastAsia="ko-KR"/>
              </w:rPr>
              <w:t>SMF to UPF</w:t>
            </w:r>
          </w:p>
        </w:tc>
      </w:tr>
      <w:tr w:rsidR="00EE5860" w:rsidRPr="00441CD0" w14:paraId="6F59215C"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5293F292" w14:textId="77777777" w:rsidR="00EE5860" w:rsidRPr="00441CD0" w:rsidRDefault="00EE5860" w:rsidP="00BB0E1F">
            <w:pPr>
              <w:pStyle w:val="TAL"/>
            </w:pPr>
            <w:r w:rsidRPr="00441CD0">
              <w:t>4</w:t>
            </w:r>
          </w:p>
        </w:tc>
        <w:tc>
          <w:tcPr>
            <w:tcW w:w="3972" w:type="dxa"/>
            <w:tcBorders>
              <w:top w:val="single" w:sz="4" w:space="0" w:color="auto"/>
              <w:left w:val="single" w:sz="4" w:space="0" w:color="auto"/>
              <w:bottom w:val="single" w:sz="4" w:space="0" w:color="auto"/>
              <w:right w:val="single" w:sz="4" w:space="0" w:color="auto"/>
            </w:tcBorders>
            <w:hideMark/>
          </w:tcPr>
          <w:p w14:paraId="10CDBCA2" w14:textId="77777777" w:rsidR="00EE5860" w:rsidRPr="00441CD0" w:rsidRDefault="00EE5860" w:rsidP="00BB0E1F">
            <w:pPr>
              <w:pStyle w:val="TAL"/>
            </w:pPr>
            <w:r w:rsidRPr="00441CD0">
              <w:t>Forwarding of End Marker Packets constructed by the CP function to a downstream node.</w:t>
            </w:r>
          </w:p>
        </w:tc>
        <w:tc>
          <w:tcPr>
            <w:tcW w:w="2826" w:type="dxa"/>
            <w:tcBorders>
              <w:top w:val="single" w:sz="4" w:space="0" w:color="auto"/>
              <w:left w:val="single" w:sz="4" w:space="0" w:color="auto"/>
              <w:bottom w:val="single" w:sz="4" w:space="0" w:color="auto"/>
              <w:right w:val="single" w:sz="4" w:space="0" w:color="auto"/>
            </w:tcBorders>
            <w:hideMark/>
          </w:tcPr>
          <w:p w14:paraId="3FCA546A"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50153DE0" w14:textId="77777777" w:rsidR="00EE5860" w:rsidRPr="00441CD0" w:rsidRDefault="00EE5860" w:rsidP="00BB0E1F">
            <w:pPr>
              <w:pStyle w:val="TAC"/>
            </w:pPr>
            <w:r w:rsidRPr="00441CD0">
              <w:t>SGW, PGW</w:t>
            </w:r>
          </w:p>
        </w:tc>
        <w:tc>
          <w:tcPr>
            <w:tcW w:w="1269" w:type="dxa"/>
            <w:tcBorders>
              <w:top w:val="single" w:sz="4" w:space="0" w:color="auto"/>
              <w:left w:val="single" w:sz="4" w:space="0" w:color="auto"/>
              <w:bottom w:val="single" w:sz="4" w:space="0" w:color="auto"/>
              <w:right w:val="single" w:sz="4" w:space="0" w:color="auto"/>
            </w:tcBorders>
            <w:hideMark/>
          </w:tcPr>
          <w:p w14:paraId="59F38C45" w14:textId="77777777" w:rsidR="00EE5860" w:rsidRPr="00441CD0" w:rsidRDefault="00EE5860" w:rsidP="00BB0E1F">
            <w:pPr>
              <w:pStyle w:val="TAC"/>
            </w:pPr>
            <w:r w:rsidRPr="00441CD0">
              <w:rPr>
                <w:lang w:eastAsia="ko-KR"/>
              </w:rPr>
              <w:t>SMF to UPF</w:t>
            </w:r>
          </w:p>
        </w:tc>
      </w:tr>
      <w:tr w:rsidR="00EE5860" w:rsidRPr="00441CD0" w14:paraId="22BD714B" w14:textId="77777777" w:rsidTr="00BB0E1F">
        <w:tc>
          <w:tcPr>
            <w:tcW w:w="514" w:type="dxa"/>
            <w:tcBorders>
              <w:top w:val="single" w:sz="4" w:space="0" w:color="auto"/>
              <w:left w:val="single" w:sz="4" w:space="0" w:color="auto"/>
              <w:bottom w:val="single" w:sz="4" w:space="0" w:color="auto"/>
              <w:right w:val="single" w:sz="4" w:space="0" w:color="auto"/>
            </w:tcBorders>
            <w:hideMark/>
          </w:tcPr>
          <w:p w14:paraId="4961AEA6" w14:textId="77777777" w:rsidR="00EE5860" w:rsidRPr="00441CD0" w:rsidRDefault="00EE5860" w:rsidP="00BB0E1F">
            <w:pPr>
              <w:pStyle w:val="TAL"/>
            </w:pPr>
            <w:r w:rsidRPr="00441CD0">
              <w:t>5</w:t>
            </w:r>
          </w:p>
        </w:tc>
        <w:tc>
          <w:tcPr>
            <w:tcW w:w="3972" w:type="dxa"/>
            <w:tcBorders>
              <w:top w:val="single" w:sz="4" w:space="0" w:color="auto"/>
              <w:left w:val="single" w:sz="4" w:space="0" w:color="auto"/>
              <w:bottom w:val="single" w:sz="4" w:space="0" w:color="auto"/>
              <w:right w:val="single" w:sz="4" w:space="0" w:color="auto"/>
            </w:tcBorders>
            <w:hideMark/>
          </w:tcPr>
          <w:p w14:paraId="4375E342" w14:textId="77777777" w:rsidR="00EE5860" w:rsidRPr="00441CD0" w:rsidRDefault="00EE5860" w:rsidP="00BB0E1F">
            <w:pPr>
              <w:pStyle w:val="TAL"/>
            </w:pPr>
            <w:r w:rsidRPr="00441CD0">
              <w:rPr>
                <w:rFonts w:cs="Arial"/>
                <w:color w:val="000000"/>
              </w:rPr>
              <w:t>Forwarding of user data using Control Plane CIoT 5GS Optimisation</w:t>
            </w:r>
          </w:p>
        </w:tc>
        <w:tc>
          <w:tcPr>
            <w:tcW w:w="2826" w:type="dxa"/>
            <w:tcBorders>
              <w:top w:val="single" w:sz="4" w:space="0" w:color="auto"/>
              <w:left w:val="single" w:sz="4" w:space="0" w:color="auto"/>
              <w:bottom w:val="single" w:sz="4" w:space="0" w:color="auto"/>
              <w:right w:val="single" w:sz="4" w:space="0" w:color="auto"/>
            </w:tcBorders>
            <w:hideMark/>
          </w:tcPr>
          <w:p w14:paraId="1C9C235C" w14:textId="77777777" w:rsidR="00EE5860" w:rsidRPr="00441CD0" w:rsidRDefault="00EE5860" w:rsidP="00BB0E1F">
            <w:pPr>
              <w:pStyle w:val="TAC"/>
            </w:pPr>
            <w:r w:rsidRPr="00441CD0">
              <w:t>UP to CP function</w:t>
            </w:r>
          </w:p>
          <w:p w14:paraId="2D0545BB" w14:textId="77777777" w:rsidR="00EE5860" w:rsidRPr="00441CD0" w:rsidRDefault="00EE5860" w:rsidP="00BB0E1F">
            <w:pPr>
              <w:pStyle w:val="TAC"/>
            </w:pPr>
            <w:r w:rsidRPr="00441CD0">
              <w:t>CP to UP function</w:t>
            </w:r>
          </w:p>
        </w:tc>
        <w:tc>
          <w:tcPr>
            <w:tcW w:w="1274" w:type="dxa"/>
            <w:tcBorders>
              <w:top w:val="single" w:sz="4" w:space="0" w:color="auto"/>
              <w:left w:val="single" w:sz="4" w:space="0" w:color="auto"/>
              <w:bottom w:val="single" w:sz="4" w:space="0" w:color="auto"/>
              <w:right w:val="single" w:sz="4" w:space="0" w:color="auto"/>
            </w:tcBorders>
            <w:hideMark/>
          </w:tcPr>
          <w:p w14:paraId="3E50F173" w14:textId="77777777" w:rsidR="00EE5860" w:rsidRPr="00441CD0" w:rsidRDefault="00EE5860" w:rsidP="00BB0E1F">
            <w:pPr>
              <w:pStyle w:val="TAC"/>
            </w:pPr>
            <w:r w:rsidRPr="00441CD0">
              <w:t>-</w:t>
            </w:r>
          </w:p>
        </w:tc>
        <w:tc>
          <w:tcPr>
            <w:tcW w:w="1269" w:type="dxa"/>
            <w:tcBorders>
              <w:top w:val="single" w:sz="4" w:space="0" w:color="auto"/>
              <w:left w:val="single" w:sz="4" w:space="0" w:color="auto"/>
              <w:bottom w:val="single" w:sz="4" w:space="0" w:color="auto"/>
              <w:right w:val="single" w:sz="4" w:space="0" w:color="auto"/>
            </w:tcBorders>
            <w:hideMark/>
          </w:tcPr>
          <w:p w14:paraId="424B8C70" w14:textId="77777777" w:rsidR="00EE5860" w:rsidRPr="00441CD0" w:rsidRDefault="00EE5860" w:rsidP="00BB0E1F">
            <w:pPr>
              <w:pStyle w:val="TAC"/>
              <w:rPr>
                <w:lang w:eastAsia="ko-KR"/>
              </w:rPr>
            </w:pPr>
            <w:r w:rsidRPr="00441CD0">
              <w:rPr>
                <w:lang w:eastAsia="ko-KR"/>
              </w:rPr>
              <w:t>UPF to SMF</w:t>
            </w:r>
          </w:p>
          <w:p w14:paraId="67577F59" w14:textId="77777777" w:rsidR="00EE5860" w:rsidRPr="00441CD0" w:rsidRDefault="00EE5860" w:rsidP="00BB0E1F">
            <w:pPr>
              <w:pStyle w:val="TAC"/>
              <w:rPr>
                <w:lang w:eastAsia="ko-KR"/>
              </w:rPr>
            </w:pPr>
            <w:r w:rsidRPr="00441CD0">
              <w:rPr>
                <w:lang w:eastAsia="ko-KR"/>
              </w:rPr>
              <w:t>SMF to UPF</w:t>
            </w:r>
          </w:p>
        </w:tc>
      </w:tr>
    </w:tbl>
    <w:p w14:paraId="58B01CAB" w14:textId="77777777" w:rsidR="00EE5860" w:rsidRPr="00441CD0" w:rsidRDefault="00EE5860" w:rsidP="00EE5860">
      <w:pPr>
        <w:rPr>
          <w:lang w:val="en-US"/>
        </w:rPr>
      </w:pPr>
    </w:p>
    <w:p w14:paraId="77489E77" w14:textId="77777777" w:rsidR="00EE5860" w:rsidRPr="00441CD0" w:rsidRDefault="00EE5860" w:rsidP="00EE5860">
      <w:pPr>
        <w:rPr>
          <w:lang w:val="en-US"/>
        </w:rPr>
      </w:pPr>
      <w:r w:rsidRPr="00441CD0">
        <w:rPr>
          <w:lang w:val="en-US"/>
        </w:rPr>
        <w:t>User plane packets shall be forwarded between the CP and UP functions by encapsulating the user plane packets using GTP-U encapsulation (see 3GPP TS 29.281 [3]).</w:t>
      </w:r>
    </w:p>
    <w:p w14:paraId="37F42CF9" w14:textId="77777777" w:rsidR="00EE5860" w:rsidRPr="00441CD0" w:rsidRDefault="00EE5860" w:rsidP="00EE5860">
      <w:pPr>
        <w:rPr>
          <w:lang w:val="en-US"/>
        </w:rPr>
      </w:pPr>
      <w:r w:rsidRPr="00441CD0">
        <w:rPr>
          <w:lang w:val="en-US"/>
        </w:rPr>
        <w:t>For forwarding data from the UP function to the CP function, the CP function shall provision PDR(s) per PFCP session context, with the PDI identifying the user plane traffic to forward to the CP function and with a FAR set with the Destination Interface "CP function side" and set to perform GTP-U encapsulation and to forward the packets to a GTP-u F-TEID uniquely assigned in the CP function per PFCP session and PDR. The CP function shall then identify the PDN connection and the bearer to which the forwarded data belongs by the F-TEID in the header of the encapsulating GTP-U packet.</w:t>
      </w:r>
    </w:p>
    <w:p w14:paraId="2D6E1C1B" w14:textId="77777777" w:rsidR="00EE5860" w:rsidRPr="00441CD0" w:rsidRDefault="00EE5860" w:rsidP="00EE5860">
      <w:pPr>
        <w:rPr>
          <w:lang w:val="en-US"/>
        </w:rPr>
      </w:pPr>
      <w:r w:rsidRPr="00441CD0">
        <w:rPr>
          <w:lang w:val="en-US"/>
        </w:rPr>
        <w:t>For forwarding data from the CP function to the UP function, the CP function shall provision one or more PDR(s) per PFCP session context, with the PDI set with the Source Interface "CP function side" and identifying the GTP-u F-TEID uniquely assigned in the UP function per PDR, and with a FAR set to perform GTP-U decapsulation and to forward the packets to the intended destination. URRs and QERs may also be configured.</w:t>
      </w:r>
    </w:p>
    <w:p w14:paraId="743914DE" w14:textId="77777777" w:rsidR="00EE5860" w:rsidRPr="00441CD0" w:rsidRDefault="00EE5860" w:rsidP="00EE5860">
      <w:pPr>
        <w:rPr>
          <w:lang w:val="en-US"/>
        </w:rPr>
      </w:pPr>
      <w:r w:rsidRPr="00441CD0">
        <w:rPr>
          <w:lang w:val="en-US"/>
        </w:rPr>
        <w:t>For EPC PFCP session contexts may correspond to individual PDN connections, TDF sessions, or standalone sessions not tied to any PDN connection or TDF session used e.g. for forwarding RADIUS, Diameter or DHCP</w:t>
      </w:r>
      <w:r w:rsidRPr="00441CD0">
        <w:t xml:space="preserve"> signalling</w:t>
      </w:r>
      <w:r w:rsidRPr="00441CD0">
        <w:rPr>
          <w:lang w:val="en-US"/>
        </w:rPr>
        <w:t xml:space="preserve"> between the PGW-C and the PDN or for forwarding End Marker packets from the PGW-C or SGW-C to a downstream SGW-U or eNodeB.</w:t>
      </w:r>
    </w:p>
    <w:p w14:paraId="4CE2796A" w14:textId="77777777" w:rsidR="00EE5860" w:rsidRPr="00441CD0" w:rsidRDefault="00EE5860" w:rsidP="00EE5860">
      <w:pPr>
        <w:rPr>
          <w:lang w:val="en-US"/>
        </w:rPr>
      </w:pPr>
      <w:r w:rsidRPr="00441CD0">
        <w:rPr>
          <w:lang w:val="en-US"/>
        </w:rPr>
        <w:t>For 5GC PFCP session contexts may correspond to individual PDU sessions or standalone sessions not tied to any PDU sessions used e.g. for forwarding RADIUS, Diameter or DHCP</w:t>
      </w:r>
      <w:r w:rsidRPr="00441CD0">
        <w:t xml:space="preserve"> signalling</w:t>
      </w:r>
      <w:r w:rsidRPr="00441CD0">
        <w:rPr>
          <w:lang w:val="en-US"/>
        </w:rPr>
        <w:t xml:space="preserve"> between the SMF and the DN or for forwarding End Marker packets from the SMF to a downstream UPF or NG-RAN.</w:t>
      </w:r>
    </w:p>
    <w:p w14:paraId="2758BF96" w14:textId="77777777" w:rsidR="00EE5860" w:rsidRPr="00441CD0" w:rsidRDefault="00EE5860" w:rsidP="00EE5860">
      <w:pPr>
        <w:rPr>
          <w:lang w:val="en-US"/>
        </w:rPr>
      </w:pPr>
      <w:r w:rsidRPr="00441CD0">
        <w:rPr>
          <w:lang w:val="en-US"/>
        </w:rPr>
        <w:t>For EPC the CP function may establish one Sx-u tunnel per:</w:t>
      </w:r>
    </w:p>
    <w:p w14:paraId="12BA9C6F" w14:textId="77777777" w:rsidR="00EE5860" w:rsidRPr="00441CD0" w:rsidRDefault="00EE5860" w:rsidP="00EE5860">
      <w:pPr>
        <w:pStyle w:val="B1"/>
        <w:rPr>
          <w:lang w:val="en-US"/>
        </w:rPr>
      </w:pPr>
      <w:r w:rsidRPr="00441CD0">
        <w:rPr>
          <w:lang w:val="en-US"/>
        </w:rPr>
        <w:t>-</w:t>
      </w:r>
      <w:r w:rsidRPr="00441CD0">
        <w:rPr>
          <w:lang w:val="en-US"/>
        </w:rPr>
        <w:tab/>
        <w:t>bearer of PDN connection e.g. for the data forwarding scenarios 1 and 3;</w:t>
      </w:r>
    </w:p>
    <w:p w14:paraId="1C1017FB" w14:textId="77777777" w:rsidR="00EE5860" w:rsidRPr="00441CD0" w:rsidRDefault="00EE5860" w:rsidP="00EE5860">
      <w:pPr>
        <w:pStyle w:val="B1"/>
        <w:rPr>
          <w:lang w:val="en-US"/>
        </w:rPr>
      </w:pPr>
      <w:r w:rsidRPr="00441CD0">
        <w:rPr>
          <w:lang w:val="en-US"/>
        </w:rPr>
        <w:t>-</w:t>
      </w:r>
      <w:r w:rsidRPr="00441CD0">
        <w:rPr>
          <w:lang w:val="en-US"/>
        </w:rPr>
        <w:tab/>
        <w:t>UP function or PDN e.g. for the data forwarding scenario 1, 2 and 4.</w:t>
      </w:r>
    </w:p>
    <w:p w14:paraId="3074C0DE" w14:textId="77777777" w:rsidR="00EE5860" w:rsidRPr="00441CD0" w:rsidRDefault="00EE5860" w:rsidP="00EE5860">
      <w:pPr>
        <w:rPr>
          <w:lang w:val="en-US"/>
        </w:rPr>
      </w:pPr>
      <w:r w:rsidRPr="00441CD0">
        <w:rPr>
          <w:lang w:val="en-US"/>
        </w:rPr>
        <w:t>For 5GC the CP function may establish one N4-u tunnel per:</w:t>
      </w:r>
    </w:p>
    <w:p w14:paraId="0A17BF79" w14:textId="77777777" w:rsidR="00EE5860" w:rsidRPr="00441CD0" w:rsidRDefault="00EE5860" w:rsidP="00EE5860">
      <w:pPr>
        <w:pStyle w:val="B1"/>
        <w:rPr>
          <w:lang w:val="en-US"/>
        </w:rPr>
      </w:pPr>
      <w:r w:rsidRPr="00441CD0">
        <w:rPr>
          <w:lang w:val="en-US"/>
        </w:rPr>
        <w:t>-</w:t>
      </w:r>
      <w:r w:rsidRPr="00441CD0">
        <w:rPr>
          <w:lang w:val="en-US"/>
        </w:rPr>
        <w:tab/>
        <w:t>PDU session e.g. for the data forwarding scenarios 1, 3 and 5;</w:t>
      </w:r>
    </w:p>
    <w:p w14:paraId="4C19289F" w14:textId="77777777" w:rsidR="00EE5860" w:rsidRPr="00441CD0" w:rsidRDefault="00EE5860" w:rsidP="00EE5860">
      <w:pPr>
        <w:pStyle w:val="B1"/>
        <w:rPr>
          <w:lang w:val="en-US"/>
        </w:rPr>
      </w:pPr>
      <w:r w:rsidRPr="00441CD0">
        <w:rPr>
          <w:lang w:val="en-US"/>
        </w:rPr>
        <w:t>-</w:t>
      </w:r>
      <w:r w:rsidRPr="00441CD0">
        <w:rPr>
          <w:lang w:val="en-US"/>
        </w:rPr>
        <w:tab/>
        <w:t>UP function or DN e.g. for the data forwarding scenario 1, 2 and 4.</w:t>
      </w:r>
    </w:p>
    <w:p w14:paraId="7C384748" w14:textId="49CB1A1A" w:rsidR="00EE5860" w:rsidRPr="00441CD0" w:rsidRDefault="00EE5860" w:rsidP="00EE5860">
      <w:pPr>
        <w:rPr>
          <w:lang w:val="en-US"/>
        </w:rPr>
      </w:pPr>
      <w:r w:rsidRPr="00441CD0">
        <w:rPr>
          <w:lang w:val="en-US"/>
        </w:rPr>
        <w:t xml:space="preserve">Requirements for forwarding packets subject to buffering in the CP function between the UP and CP functions (scenario 3) are further specified in </w:t>
      </w:r>
      <w:r w:rsidR="00415C19" w:rsidRPr="00441CD0">
        <w:rPr>
          <w:lang w:val="en-US"/>
        </w:rPr>
        <w:t>clause</w:t>
      </w:r>
      <w:r w:rsidR="00415C19">
        <w:rPr>
          <w:lang w:val="en-US"/>
        </w:rPr>
        <w:t> </w:t>
      </w:r>
      <w:r w:rsidR="00415C19" w:rsidRPr="00441CD0">
        <w:rPr>
          <w:lang w:val="en-US"/>
        </w:rPr>
        <w:t>5</w:t>
      </w:r>
      <w:r w:rsidRPr="00441CD0">
        <w:rPr>
          <w:lang w:val="en-US"/>
        </w:rPr>
        <w:t>.3.3.</w:t>
      </w:r>
    </w:p>
    <w:p w14:paraId="16138819" w14:textId="505FA5CF" w:rsidR="00EE5860" w:rsidRPr="00441CD0" w:rsidRDefault="00EE5860" w:rsidP="00EE5860">
      <w:pPr>
        <w:rPr>
          <w:lang w:val="en-US"/>
        </w:rPr>
      </w:pPr>
      <w:r w:rsidRPr="00441CD0">
        <w:rPr>
          <w:lang w:val="en-US"/>
        </w:rPr>
        <w:t xml:space="preserve">Requirements for sending End Marker packets (scenario 4) are further specified in </w:t>
      </w:r>
      <w:r w:rsidR="00415C19" w:rsidRPr="00441CD0">
        <w:rPr>
          <w:lang w:val="en-US"/>
        </w:rPr>
        <w:t>clause</w:t>
      </w:r>
      <w:r w:rsidR="00415C19">
        <w:rPr>
          <w:lang w:val="en-US"/>
        </w:rPr>
        <w:t> </w:t>
      </w:r>
      <w:r w:rsidR="00415C19" w:rsidRPr="00441CD0">
        <w:rPr>
          <w:lang w:val="en-US"/>
        </w:rPr>
        <w:t>5</w:t>
      </w:r>
      <w:r w:rsidRPr="00441CD0">
        <w:rPr>
          <w:lang w:val="en-US"/>
        </w:rPr>
        <w:t>.3.2.</w:t>
      </w:r>
    </w:p>
    <w:p w14:paraId="0658F323" w14:textId="7D0D299A" w:rsidR="00EE5860" w:rsidRPr="00441CD0" w:rsidRDefault="00EE5860" w:rsidP="00EE5860">
      <w:pPr>
        <w:rPr>
          <w:lang w:val="en-US"/>
        </w:rPr>
      </w:pPr>
      <w:r w:rsidRPr="00441CD0">
        <w:rPr>
          <w:lang w:val="en-US"/>
        </w:rPr>
        <w:t xml:space="preserve">Requirements for forwarding </w:t>
      </w:r>
      <w:r w:rsidRPr="00441CD0">
        <w:rPr>
          <w:rFonts w:cs="Arial"/>
          <w:color w:val="000000"/>
        </w:rPr>
        <w:t>user data using Control Plane CIoT 5GS Optimisation</w:t>
      </w:r>
      <w:r w:rsidRPr="00441CD0">
        <w:rPr>
          <w:lang w:val="en-US"/>
        </w:rPr>
        <w:t xml:space="preserve"> between the UP and CP functions (scenario 5) are further specified in </w:t>
      </w:r>
      <w:r w:rsidR="00415C19" w:rsidRPr="00441CD0">
        <w:rPr>
          <w:lang w:val="en-US"/>
        </w:rPr>
        <w:t>clause</w:t>
      </w:r>
      <w:r w:rsidR="00415C19">
        <w:rPr>
          <w:lang w:val="en-US"/>
        </w:rPr>
        <w:t> </w:t>
      </w:r>
      <w:r w:rsidR="00415C19" w:rsidRPr="00441CD0">
        <w:rPr>
          <w:lang w:val="en-US"/>
        </w:rPr>
        <w:t>5</w:t>
      </w:r>
      <w:r w:rsidRPr="00441CD0">
        <w:rPr>
          <w:lang w:val="en-US"/>
        </w:rPr>
        <w:t>.3.5.</w:t>
      </w:r>
    </w:p>
    <w:p w14:paraId="1D744734" w14:textId="77777777" w:rsidR="00EE5860" w:rsidRPr="00441CD0" w:rsidRDefault="00EE5860" w:rsidP="00EE5860">
      <w:pPr>
        <w:pStyle w:val="Heading3"/>
        <w:rPr>
          <w:lang w:val="en-US"/>
        </w:rPr>
      </w:pPr>
      <w:bookmarkStart w:id="747" w:name="_Toc19717073"/>
      <w:bookmarkStart w:id="748" w:name="_Toc27490536"/>
      <w:bookmarkStart w:id="749" w:name="_Toc27556829"/>
      <w:bookmarkStart w:id="750" w:name="_Toc27723746"/>
      <w:bookmarkStart w:id="751" w:name="_Toc36030811"/>
      <w:bookmarkStart w:id="752" w:name="_Toc36042731"/>
      <w:bookmarkStart w:id="753" w:name="_Toc36814055"/>
      <w:bookmarkStart w:id="754" w:name="_Toc44688900"/>
      <w:bookmarkStart w:id="755" w:name="_Toc44923654"/>
      <w:bookmarkStart w:id="756" w:name="_Toc51860622"/>
      <w:bookmarkStart w:id="757" w:name="_Toc57930389"/>
      <w:bookmarkStart w:id="758" w:name="_Toc57931019"/>
      <w:bookmarkStart w:id="759" w:name="_Toc160974144"/>
      <w:r w:rsidRPr="00441CD0">
        <w:rPr>
          <w:lang w:val="en-US"/>
        </w:rPr>
        <w:lastRenderedPageBreak/>
        <w:t>5.3.2</w:t>
      </w:r>
      <w:r w:rsidRPr="00441CD0">
        <w:rPr>
          <w:lang w:val="en-US"/>
        </w:rPr>
        <w:tab/>
        <w:t>Sending of End Marker Packets</w:t>
      </w:r>
      <w:bookmarkEnd w:id="747"/>
      <w:bookmarkEnd w:id="748"/>
      <w:bookmarkEnd w:id="749"/>
      <w:bookmarkEnd w:id="750"/>
      <w:bookmarkEnd w:id="751"/>
      <w:bookmarkEnd w:id="752"/>
      <w:bookmarkEnd w:id="753"/>
      <w:bookmarkEnd w:id="754"/>
      <w:bookmarkEnd w:id="755"/>
      <w:bookmarkEnd w:id="756"/>
      <w:bookmarkEnd w:id="757"/>
      <w:bookmarkEnd w:id="758"/>
      <w:bookmarkEnd w:id="759"/>
    </w:p>
    <w:p w14:paraId="10DC664B" w14:textId="77777777" w:rsidR="00EE5860" w:rsidRPr="00441CD0" w:rsidRDefault="00EE5860" w:rsidP="00EE5860">
      <w:r w:rsidRPr="00441CD0">
        <w:t>The construction of End Marker packets may either be done in the CP function or UP function, based on network configuration, as specified in clause 5.8 of 3GPP TS 23.214 [2] for EPC and in clause </w:t>
      </w:r>
      <w:r w:rsidRPr="00441CD0">
        <w:rPr>
          <w:lang w:eastAsia="ko-KR"/>
        </w:rPr>
        <w:t xml:space="preserve">5.8.2.9 </w:t>
      </w:r>
      <w:r w:rsidRPr="00441CD0">
        <w:t xml:space="preserve">of 3GPP TS 23.501 [28] </w:t>
      </w:r>
      <w:r w:rsidRPr="00441CD0">
        <w:rPr>
          <w:lang w:eastAsia="ko-KR"/>
        </w:rPr>
        <w:t>for 5GC</w:t>
      </w:r>
      <w:r w:rsidRPr="00441CD0">
        <w:t>. The support of End Marker packets by the UP function is optional.</w:t>
      </w:r>
    </w:p>
    <w:p w14:paraId="724CFAE6" w14:textId="77777777" w:rsidR="00EE5860" w:rsidRPr="00441CD0" w:rsidRDefault="00EE5860" w:rsidP="00EE5860">
      <w:r w:rsidRPr="00441CD0">
        <w:t>If the UP function indicated support of End Marker packets constructed in the UP function, the CP function shall request the UP function to construct and send End Marker packets by sending a Session Modification Request including FAR(s) with the new downstream F-TEID and with the SNDEM (Send End Marker Packets) flag set.</w:t>
      </w:r>
    </w:p>
    <w:p w14:paraId="0E42377A" w14:textId="77777777" w:rsidR="00EE5860" w:rsidRPr="00441CD0" w:rsidRDefault="00EE5860" w:rsidP="00EE5860">
      <w:r w:rsidRPr="00441CD0">
        <w:t>For End Marker packets constructed in the CP function, the CP function shall:</w:t>
      </w:r>
    </w:p>
    <w:p w14:paraId="1D5708C8" w14:textId="77777777" w:rsidR="00EE5860" w:rsidRPr="00441CD0" w:rsidRDefault="00EE5860" w:rsidP="00EE5860">
      <w:pPr>
        <w:pStyle w:val="B1"/>
      </w:pPr>
      <w:r w:rsidRPr="00441CD0">
        <w:t>-</w:t>
      </w:r>
      <w:r w:rsidRPr="00441CD0">
        <w:tab/>
        <w:t>establish (once) one standalone PFCP session not tied to any PDN connection, per the UP function, for forwarding End Marker packets, and provision the UP function to perform one GTP-U decapsulation and to forward the resulting packets without any further change towards the destination IP address of these packets;</w:t>
      </w:r>
    </w:p>
    <w:p w14:paraId="2EF8A2BF" w14:textId="77777777" w:rsidR="00EE5860" w:rsidRPr="00441CD0" w:rsidRDefault="00EE5860" w:rsidP="00EE5860">
      <w:pPr>
        <w:pStyle w:val="B1"/>
      </w:pPr>
      <w:r w:rsidRPr="00441CD0">
        <w:t>-</w:t>
      </w:r>
      <w:r w:rsidRPr="00441CD0">
        <w:tab/>
        <w:t>construct the GTP-U End Marker packets, with the destination IP address and TEID set according to the old F-TEID value, and with a source IP address set according to the UP function's F-TEID value (e.g. S1 or Iu SGW F-TEID or NG-u UPF F-TEID);</w:t>
      </w:r>
    </w:p>
    <w:p w14:paraId="138834CF" w14:textId="7DCF970A" w:rsidR="00EE5860" w:rsidRPr="00441CD0" w:rsidRDefault="00EE5860" w:rsidP="00EE5860">
      <w:pPr>
        <w:pStyle w:val="B1"/>
      </w:pPr>
      <w:r w:rsidRPr="00441CD0">
        <w:t>-</w:t>
      </w:r>
      <w:r w:rsidRPr="00441CD0">
        <w:tab/>
        <w:t xml:space="preserve">encapsulate the constructed GTP-U End Marker packets in GTP-U packets according to the principles specified in </w:t>
      </w:r>
      <w:r w:rsidR="00415C19" w:rsidRPr="00441CD0">
        <w:t>clause</w:t>
      </w:r>
      <w:r w:rsidR="00415C19">
        <w:t> </w:t>
      </w:r>
      <w:r w:rsidR="00415C19" w:rsidRPr="00441CD0">
        <w:t>5</w:t>
      </w:r>
      <w:r w:rsidRPr="00441CD0">
        <w:t>.3.1 for data forwarding between the CP function and the UP function, and send them towards the F-TEID assigned in the UP function for the above PFCP session, after receipt of the PFCP Session Modification Response indicating that the UP function has switched to a new F-TEID.</w:t>
      </w:r>
    </w:p>
    <w:p w14:paraId="6B5E9E3F" w14:textId="77777777" w:rsidR="00EE5860" w:rsidRPr="00441CD0" w:rsidRDefault="00EE5860" w:rsidP="00EE5860">
      <w:pPr>
        <w:rPr>
          <w:lang w:val="en-US"/>
        </w:rPr>
      </w:pPr>
      <w:r w:rsidRPr="00441CD0">
        <w:rPr>
          <w:lang w:val="en-US"/>
        </w:rPr>
        <w:t>Upon receipt of a PFCP Session Modification Request modifying the F-TEID in the Outer Header Creation of a FAR, the UP function shall send the Response message only after having switched to the new F-TEID.</w:t>
      </w:r>
    </w:p>
    <w:p w14:paraId="27E9C7CE" w14:textId="77777777" w:rsidR="00EE5860" w:rsidRPr="00441CD0" w:rsidRDefault="00EE5860" w:rsidP="00EE5860">
      <w:pPr>
        <w:pStyle w:val="Heading3"/>
        <w:rPr>
          <w:lang w:val="en-US"/>
        </w:rPr>
      </w:pPr>
      <w:bookmarkStart w:id="760" w:name="_Toc19717074"/>
      <w:bookmarkStart w:id="761" w:name="_Toc27490537"/>
      <w:bookmarkStart w:id="762" w:name="_Toc27556830"/>
      <w:bookmarkStart w:id="763" w:name="_Toc27723747"/>
      <w:bookmarkStart w:id="764" w:name="_Toc36030812"/>
      <w:bookmarkStart w:id="765" w:name="_Toc36042732"/>
      <w:bookmarkStart w:id="766" w:name="_Toc36814056"/>
      <w:bookmarkStart w:id="767" w:name="_Toc44688901"/>
      <w:bookmarkStart w:id="768" w:name="_Toc44923655"/>
      <w:bookmarkStart w:id="769" w:name="_Toc51860623"/>
      <w:bookmarkStart w:id="770" w:name="_Toc57930390"/>
      <w:bookmarkStart w:id="771" w:name="_Toc57931020"/>
      <w:bookmarkStart w:id="772" w:name="_Toc160974145"/>
      <w:r w:rsidRPr="00441CD0">
        <w:rPr>
          <w:lang w:val="en-US"/>
        </w:rPr>
        <w:t>5.3.3</w:t>
      </w:r>
      <w:r w:rsidRPr="00441CD0">
        <w:rPr>
          <w:lang w:val="en-US"/>
        </w:rPr>
        <w:tab/>
        <w:t>Forwarding of Packets Subject to Buffering in the CP Function</w:t>
      </w:r>
      <w:bookmarkEnd w:id="760"/>
      <w:bookmarkEnd w:id="761"/>
      <w:bookmarkEnd w:id="762"/>
      <w:bookmarkEnd w:id="763"/>
      <w:bookmarkEnd w:id="764"/>
      <w:bookmarkEnd w:id="765"/>
      <w:bookmarkEnd w:id="766"/>
      <w:bookmarkEnd w:id="767"/>
      <w:bookmarkEnd w:id="768"/>
      <w:bookmarkEnd w:id="769"/>
      <w:bookmarkEnd w:id="770"/>
      <w:bookmarkEnd w:id="771"/>
      <w:bookmarkEnd w:id="772"/>
    </w:p>
    <w:p w14:paraId="4EA2F97C" w14:textId="77777777" w:rsidR="00EE5860" w:rsidRPr="00441CD0" w:rsidRDefault="00EE5860" w:rsidP="00EE5860">
      <w:pPr>
        <w:pStyle w:val="Heading4"/>
        <w:rPr>
          <w:lang w:val="en-US"/>
        </w:rPr>
      </w:pPr>
      <w:bookmarkStart w:id="773" w:name="_Toc19717075"/>
      <w:bookmarkStart w:id="774" w:name="_Toc27490538"/>
      <w:bookmarkStart w:id="775" w:name="_Toc27556831"/>
      <w:bookmarkStart w:id="776" w:name="_Toc27723748"/>
      <w:bookmarkStart w:id="777" w:name="_Toc36030813"/>
      <w:bookmarkStart w:id="778" w:name="_Toc36042733"/>
      <w:bookmarkStart w:id="779" w:name="_Toc36814057"/>
      <w:bookmarkStart w:id="780" w:name="_Toc44688902"/>
      <w:bookmarkStart w:id="781" w:name="_Toc44923656"/>
      <w:bookmarkStart w:id="782" w:name="_Toc51860624"/>
      <w:bookmarkStart w:id="783" w:name="_Toc57930391"/>
      <w:bookmarkStart w:id="784" w:name="_Toc57931021"/>
      <w:bookmarkStart w:id="785" w:name="_Toc160974146"/>
      <w:r w:rsidRPr="00441CD0">
        <w:rPr>
          <w:lang w:val="en-US"/>
        </w:rPr>
        <w:t>5.3.3.1</w:t>
      </w:r>
      <w:r w:rsidRPr="00441CD0">
        <w:rPr>
          <w:lang w:val="en-US"/>
        </w:rPr>
        <w:tab/>
        <w:t>General</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5D49E71B" w14:textId="7F42842A" w:rsidR="00EE5860" w:rsidRPr="00441CD0" w:rsidRDefault="00EE5860" w:rsidP="00EE5860">
      <w:pPr>
        <w:rPr>
          <w:lang w:val="en-US"/>
        </w:rPr>
      </w:pPr>
      <w:r w:rsidRPr="00441CD0">
        <w:rPr>
          <w:lang w:val="en-US"/>
        </w:rPr>
        <w:t xml:space="preserve">The following requirements shall apply to the data forwarding scenario 3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7733E793" w14:textId="77777777" w:rsidR="00EE5860" w:rsidRPr="00441CD0" w:rsidRDefault="00EE5860" w:rsidP="00EE5860">
      <w:pPr>
        <w:rPr>
          <w:lang w:val="en-US"/>
        </w:rPr>
      </w:pPr>
      <w:r w:rsidRPr="00441CD0">
        <w:rPr>
          <w:lang w:val="en-US"/>
        </w:rPr>
        <w:t>The CP function shall establish one Sx-u tunnel per bearer of a PDN connection / one N4-u tunnel per PDU session when applying the data forwarding scenario 3.</w:t>
      </w:r>
    </w:p>
    <w:p w14:paraId="1D47DA68" w14:textId="77777777" w:rsidR="00EE5860" w:rsidRPr="00441CD0" w:rsidRDefault="00EE5860" w:rsidP="00EE5860">
      <w:pPr>
        <w:pStyle w:val="Heading4"/>
        <w:rPr>
          <w:lang w:val="en-US"/>
        </w:rPr>
      </w:pPr>
      <w:bookmarkStart w:id="786" w:name="_Toc19717076"/>
      <w:bookmarkStart w:id="787" w:name="_Toc27490539"/>
      <w:bookmarkStart w:id="788" w:name="_Toc27556832"/>
      <w:bookmarkStart w:id="789" w:name="_Toc27723749"/>
      <w:bookmarkStart w:id="790" w:name="_Toc36030814"/>
      <w:bookmarkStart w:id="791" w:name="_Toc36042734"/>
      <w:bookmarkStart w:id="792" w:name="_Toc36814058"/>
      <w:bookmarkStart w:id="793" w:name="_Toc44688903"/>
      <w:bookmarkStart w:id="794" w:name="_Toc44923657"/>
      <w:bookmarkStart w:id="795" w:name="_Toc51860625"/>
      <w:bookmarkStart w:id="796" w:name="_Toc57930392"/>
      <w:bookmarkStart w:id="797" w:name="_Toc57931022"/>
      <w:bookmarkStart w:id="798" w:name="_Toc160974147"/>
      <w:r w:rsidRPr="00441CD0">
        <w:rPr>
          <w:lang w:val="en-US"/>
        </w:rPr>
        <w:t>5.3.3.2</w:t>
      </w:r>
      <w:r w:rsidRPr="00441CD0">
        <w:rPr>
          <w:lang w:val="en-US"/>
        </w:rPr>
        <w:tab/>
        <w:t>Forwarding of Packets from the UP Function to the CP Function</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68927FC0" w14:textId="77777777" w:rsidR="00EE5860" w:rsidRPr="00441CD0" w:rsidRDefault="00EE5860" w:rsidP="00EE5860">
      <w:pPr>
        <w:rPr>
          <w:lang w:val="en-US"/>
        </w:rPr>
      </w:pPr>
      <w:r w:rsidRPr="00441CD0">
        <w:rPr>
          <w:lang w:val="en-US"/>
        </w:rPr>
        <w:t>For EPC, regardless of whether the downlink traffic received by the UP function consists of T-PDUs (i.e. user data packet, see 3GPP TS 29.281 [3]) for a combined SGW/PGW-U, or G-PDUs (i.e. T-PDU plus a GTP-U header) for a SGW-U, the downlink traffic shall be forwarded from the UP function to the CP function as G-PDUs with the GTP-U header set to the IP address and TEID uniquely assigned in the CP function for the Sx-u tunnel corresponding to the bearer of the PDN connection.</w:t>
      </w:r>
    </w:p>
    <w:p w14:paraId="573BDCE3" w14:textId="77777777" w:rsidR="00EE5860" w:rsidRPr="00441CD0" w:rsidRDefault="00EE5860" w:rsidP="00EE5860">
      <w:pPr>
        <w:pStyle w:val="NO"/>
        <w:rPr>
          <w:lang w:val="en-US"/>
        </w:rPr>
      </w:pPr>
      <w:r w:rsidRPr="00441CD0">
        <w:rPr>
          <w:lang w:val="en-US"/>
        </w:rPr>
        <w:t>NOTE 1:</w:t>
      </w:r>
      <w:r w:rsidRPr="00441CD0">
        <w:rPr>
          <w:lang w:val="en-US"/>
        </w:rPr>
        <w:tab/>
        <w:t>An SGW-U receiving G-PDUs from an S5/S8 bearer forwards the same G-PDUs towards the SGW-C but with the IP address and TEID in the GTP-U header changed to the SGW-C IP address and TEID of the corresponding Sx-u tunnel.</w:t>
      </w:r>
    </w:p>
    <w:p w14:paraId="2E95DF23" w14:textId="77777777" w:rsidR="00EE5860" w:rsidRPr="00441CD0" w:rsidRDefault="00EE5860" w:rsidP="00EE5860">
      <w:pPr>
        <w:rPr>
          <w:lang w:val="en-US"/>
        </w:rPr>
      </w:pPr>
      <w:r w:rsidRPr="00441CD0">
        <w:rPr>
          <w:lang w:val="en-US"/>
        </w:rPr>
        <w:t>For 5GC, regardless of whether the downlink traffic received by the UP function consists of T-PDUs (i.e. user data packet, see 3GPP TS 29.281 [3]) for an PSA-UPF, or G-PDUs (i.e. T-PDU plus a GTP-U header) for an I-UPF, the downlink traffic shall be forwarded from the UP function to the CP function as G-PDUs with the GTP-U header set to the IP address and TEID uniquely assigned in the CP function for the N4-u tunnel corresponding to the PDU session of the PDN connection.</w:t>
      </w:r>
    </w:p>
    <w:p w14:paraId="469E000E" w14:textId="77777777" w:rsidR="00EE5860" w:rsidRPr="00441CD0" w:rsidRDefault="00EE5860" w:rsidP="00EE5860">
      <w:pPr>
        <w:pStyle w:val="NO"/>
        <w:rPr>
          <w:lang w:val="en-US"/>
        </w:rPr>
      </w:pPr>
      <w:r w:rsidRPr="00441CD0">
        <w:rPr>
          <w:lang w:val="en-US"/>
        </w:rPr>
        <w:t>NOTE 2:</w:t>
      </w:r>
      <w:r w:rsidRPr="00441CD0">
        <w:rPr>
          <w:lang w:val="en-US"/>
        </w:rPr>
        <w:tab/>
        <w:t>An I-UPF receiving G-PDUs from an N9 GTPU tunnel forwards the same G-PDUs towards the SMF but with the IP address and TEID in the GTP-U header changed to the SMF IP address and TEID of the corresponding N4-u tunnel.</w:t>
      </w:r>
    </w:p>
    <w:p w14:paraId="3674F7B9" w14:textId="77777777" w:rsidR="00EE5860" w:rsidRPr="00441CD0" w:rsidRDefault="00EE5860" w:rsidP="00EE5860">
      <w:pPr>
        <w:rPr>
          <w:lang w:val="en-US"/>
        </w:rPr>
      </w:pPr>
      <w:r w:rsidRPr="00441CD0">
        <w:rPr>
          <w:lang w:val="en-US"/>
        </w:rPr>
        <w:t>To forward the user plane data to be buffered in the CP function from the UP function, the CP function shall provision:</w:t>
      </w:r>
    </w:p>
    <w:p w14:paraId="4050377E" w14:textId="77777777" w:rsidR="00EE5860" w:rsidRPr="00441CD0" w:rsidRDefault="00EE5860" w:rsidP="00EE5860">
      <w:pPr>
        <w:pStyle w:val="B1"/>
        <w:rPr>
          <w:lang w:val="en-US"/>
        </w:rPr>
      </w:pPr>
      <w:r w:rsidRPr="00441CD0">
        <w:rPr>
          <w:lang w:val="en-US"/>
        </w:rPr>
        <w:lastRenderedPageBreak/>
        <w:t>-</w:t>
      </w:r>
      <w:r w:rsidRPr="00441CD0">
        <w:rPr>
          <w:lang w:val="en-US"/>
        </w:rPr>
        <w:tab/>
        <w:t>for EPC, a PDR per bearer of the PDN connection, matching the received downlink user plane packets and for a (non-combined) SGW-U, with the field Outer Header Removal Description in the Outer Header Removal IE set to "0" or "1" for IPv4 or IPv6 respectively;</w:t>
      </w:r>
    </w:p>
    <w:p w14:paraId="606DBAF5" w14:textId="77777777" w:rsidR="00EE5860" w:rsidRPr="00441CD0" w:rsidRDefault="00EE5860" w:rsidP="00EE5860">
      <w:pPr>
        <w:pStyle w:val="B1"/>
        <w:rPr>
          <w:lang w:val="en-US"/>
        </w:rPr>
      </w:pPr>
      <w:r w:rsidRPr="00441CD0">
        <w:rPr>
          <w:lang w:val="en-US"/>
        </w:rPr>
        <w:t>-</w:t>
      </w:r>
      <w:r w:rsidRPr="00441CD0">
        <w:rPr>
          <w:lang w:val="en-US"/>
        </w:rPr>
        <w:tab/>
        <w:t>for 5GC, a PDR per PDU session, matching the received downlink user plane packets and for an I-UPF, with the field Outer Header Removal Description in the Outer Header Removal IE set to "0" or "1" for IPv4 or IPv6 respectively;</w:t>
      </w:r>
    </w:p>
    <w:p w14:paraId="6CAA2F34"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"0" or "1".</w:t>
      </w:r>
    </w:p>
    <w:p w14:paraId="57E1D4CD" w14:textId="77777777" w:rsidR="00EE5860" w:rsidRPr="00441CD0" w:rsidRDefault="00EE5860" w:rsidP="00EE5860">
      <w:pPr>
        <w:pStyle w:val="NO"/>
        <w:rPr>
          <w:lang w:val="en-US"/>
        </w:rPr>
      </w:pPr>
      <w:r w:rsidRPr="00441CD0">
        <w:rPr>
          <w:lang w:val="en-US"/>
        </w:rPr>
        <w:t>NOTE 3:</w:t>
      </w:r>
      <w:r w:rsidRPr="00441CD0">
        <w:rPr>
          <w:lang w:val="en-US"/>
        </w:rPr>
        <w:tab/>
        <w:t>The PDR can be provisioned in the UP function before applying data forwarding to the CP function.</w:t>
      </w:r>
    </w:p>
    <w:p w14:paraId="0DADA081" w14:textId="77777777" w:rsidR="00EE5860" w:rsidRPr="00441CD0" w:rsidRDefault="00EE5860" w:rsidP="00EE5860">
      <w:pPr>
        <w:rPr>
          <w:lang w:val="en-US"/>
        </w:rPr>
      </w:pPr>
      <w:r w:rsidRPr="00441CD0">
        <w:rPr>
          <w:lang w:val="en-US"/>
        </w:rPr>
        <w:t>For EPC, G-PDUs sent from the UP function to the CP function over the Sx-u tunnel shall include any GTP-U extension header(s):</w:t>
      </w:r>
    </w:p>
    <w:p w14:paraId="58F33B25"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S5/S8 bearers and stored during the Outer Header Removal;</w:t>
      </w:r>
    </w:p>
    <w:p w14:paraId="0630E2D2"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1C7A46BE" w14:textId="77777777" w:rsidR="00EE5860" w:rsidRPr="00441CD0" w:rsidRDefault="00EE5860" w:rsidP="00EE5860">
      <w:pPr>
        <w:rPr>
          <w:lang w:val="en-US"/>
        </w:rPr>
      </w:pPr>
      <w:r w:rsidRPr="00441CD0">
        <w:rPr>
          <w:lang w:val="en-US"/>
        </w:rPr>
        <w:t>For 5GC, G-PDUs sent from the UP function to the CP function over the N4-u tunnel shall include any GTP-U extension header(s):</w:t>
      </w:r>
    </w:p>
    <w:p w14:paraId="19F8A032"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PDU sessions and stored during the Outer Header Removal;</w:t>
      </w:r>
    </w:p>
    <w:p w14:paraId="72266857"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467DCB10" w14:textId="77777777" w:rsidR="00EE5860" w:rsidRPr="00441CD0" w:rsidRDefault="00EE5860" w:rsidP="00EE5860">
      <w:pPr>
        <w:pStyle w:val="Heading4"/>
        <w:rPr>
          <w:lang w:val="en-US"/>
        </w:rPr>
      </w:pPr>
      <w:bookmarkStart w:id="799" w:name="_Toc19717077"/>
      <w:bookmarkStart w:id="800" w:name="_Toc27490540"/>
      <w:bookmarkStart w:id="801" w:name="_Toc27556833"/>
      <w:bookmarkStart w:id="802" w:name="_Toc27723750"/>
      <w:bookmarkStart w:id="803" w:name="_Toc36030815"/>
      <w:bookmarkStart w:id="804" w:name="_Toc36042735"/>
      <w:bookmarkStart w:id="805" w:name="_Toc36814059"/>
      <w:bookmarkStart w:id="806" w:name="_Toc44688904"/>
      <w:bookmarkStart w:id="807" w:name="_Toc44923658"/>
      <w:bookmarkStart w:id="808" w:name="_Toc51860626"/>
      <w:bookmarkStart w:id="809" w:name="_Toc57930393"/>
      <w:bookmarkStart w:id="810" w:name="_Toc57931023"/>
      <w:bookmarkStart w:id="811" w:name="_Toc160974148"/>
      <w:r w:rsidRPr="00441CD0">
        <w:rPr>
          <w:lang w:val="en-US"/>
        </w:rPr>
        <w:t>5.3.3.3</w:t>
      </w:r>
      <w:r w:rsidRPr="00441CD0">
        <w:rPr>
          <w:lang w:val="en-US"/>
        </w:rPr>
        <w:tab/>
        <w:t>Forwarding of Packets from the CP Function to the UP Function</w:t>
      </w:r>
      <w:bookmarkEnd w:id="799"/>
      <w:bookmarkEnd w:id="800"/>
      <w:bookmarkEnd w:id="801"/>
      <w:bookmarkEnd w:id="802"/>
      <w:bookmarkEnd w:id="803"/>
      <w:bookmarkEnd w:id="804"/>
      <w:bookmarkEnd w:id="805"/>
      <w:bookmarkEnd w:id="806"/>
      <w:bookmarkEnd w:id="807"/>
      <w:bookmarkEnd w:id="808"/>
      <w:bookmarkEnd w:id="809"/>
      <w:bookmarkEnd w:id="810"/>
      <w:bookmarkEnd w:id="811"/>
    </w:p>
    <w:p w14:paraId="62E40F95" w14:textId="77777777" w:rsidR="00EE5860" w:rsidRPr="00441CD0" w:rsidRDefault="00EE5860" w:rsidP="00EE5860">
      <w:pPr>
        <w:rPr>
          <w:lang w:val="en-US"/>
        </w:rPr>
      </w:pPr>
      <w:r w:rsidRPr="00441CD0">
        <w:rPr>
          <w:lang w:val="en-US"/>
        </w:rPr>
        <w:t>Likewise, when subsequently sending the downlink traffic buffered in the CP function back to the UP function, the downlink traffic shall be forwarded:</w:t>
      </w:r>
    </w:p>
    <w:p w14:paraId="6236C11C" w14:textId="77777777" w:rsidR="00EE5860" w:rsidRPr="00441CD0" w:rsidRDefault="00EE5860" w:rsidP="00EE5860">
      <w:pPr>
        <w:pStyle w:val="B1"/>
        <w:rPr>
          <w:lang w:val="en-US"/>
        </w:rPr>
      </w:pPr>
      <w:r w:rsidRPr="00441CD0">
        <w:rPr>
          <w:lang w:val="en-US"/>
        </w:rPr>
        <w:t>-</w:t>
      </w:r>
      <w:r w:rsidRPr="00441CD0">
        <w:rPr>
          <w:lang w:val="en-US"/>
        </w:rPr>
        <w:tab/>
        <w:t>for EPC, over Sx-u as G-PDUs with the GTP-U header set to the IP address and TEID uniquely assigned in the UP function for the Sx-u tunnel set up for the corresponding bearer of the PDN connection;</w:t>
      </w:r>
    </w:p>
    <w:p w14:paraId="699B4448" w14:textId="77777777" w:rsidR="00EE5860" w:rsidRPr="00441CD0" w:rsidRDefault="00EE5860" w:rsidP="00EE5860">
      <w:pPr>
        <w:pStyle w:val="B1"/>
        <w:rPr>
          <w:lang w:val="x-none"/>
        </w:rPr>
      </w:pPr>
      <w:r w:rsidRPr="00441CD0">
        <w:t>-</w:t>
      </w:r>
      <w:r w:rsidRPr="00441CD0">
        <w:tab/>
        <w:t>for 5GC, over N4-u as G-PDUs with the GTP-U header set to the IP address and TEID uniquely assigned in the UP function for the N4-u tunnel set up for the corresponding PDU session.</w:t>
      </w:r>
    </w:p>
    <w:p w14:paraId="04977AB1" w14:textId="77777777" w:rsidR="00EE5860" w:rsidRPr="00441CD0" w:rsidRDefault="00EE5860" w:rsidP="00EE5860">
      <w:pPr>
        <w:rPr>
          <w:lang w:val="en-US"/>
        </w:rPr>
      </w:pPr>
      <w:r w:rsidRPr="00441CD0">
        <w:rPr>
          <w:lang w:val="en-US"/>
        </w:rPr>
        <w:t>G-PDUs sent over Sx-u / N4-u shall include GTP-U extension header(s) possibly received earlier from the UP function.</w:t>
      </w:r>
    </w:p>
    <w:p w14:paraId="424A876E"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403A6A77" w14:textId="77777777" w:rsidR="00EE5860" w:rsidRPr="00441CD0" w:rsidRDefault="00EE5860" w:rsidP="00EE5860">
      <w:pPr>
        <w:pStyle w:val="B1"/>
        <w:rPr>
          <w:lang w:val="en-US"/>
        </w:rPr>
      </w:pPr>
      <w:r w:rsidRPr="00441CD0">
        <w:rPr>
          <w:lang w:val="en-US"/>
        </w:rPr>
        <w:tab/>
        <w:t>a PDR per bearer of the PDN connection (for EPC) or per PDU session (for 5GC), with an IP address and TEID uniquely assigned in the UP function for the Sx-u / N4-u tunnel, and with the field Outer Header Removal Description in the Outer Header Removal IE set to "0" or "1";</w:t>
      </w:r>
    </w:p>
    <w:p w14:paraId="1C133977" w14:textId="77777777" w:rsidR="00EE5860" w:rsidRPr="00441CD0" w:rsidRDefault="00EE5860" w:rsidP="00EE5860">
      <w:pPr>
        <w:pStyle w:val="B1"/>
        <w:rPr>
          <w:lang w:val="en-US"/>
        </w:rPr>
      </w:pPr>
      <w:r w:rsidRPr="00441CD0">
        <w:rPr>
          <w:lang w:val="en-US"/>
        </w:rPr>
        <w:t>-</w:t>
      </w:r>
      <w:r w:rsidRPr="00441CD0">
        <w:rPr>
          <w:lang w:val="en-US"/>
        </w:rPr>
        <w:tab/>
        <w:t xml:space="preserve">a FAR enabling the UP function to forward the received downlink data from the CP function towards the RAN, with the field </w:t>
      </w:r>
      <w:r w:rsidRPr="00441CD0">
        <w:rPr>
          <w:lang w:eastAsia="zh-CN"/>
        </w:rPr>
        <w:t>Outer Header Creation Description</w:t>
      </w:r>
      <w:r w:rsidRPr="00441CD0">
        <w:rPr>
          <w:lang w:val="en-US"/>
        </w:rPr>
        <w:t xml:space="preserve"> in the Outer Header Creation set to "0" or "1".</w:t>
      </w:r>
    </w:p>
    <w:p w14:paraId="289042BA" w14:textId="77777777" w:rsidR="00EE5860" w:rsidRPr="00441CD0" w:rsidRDefault="00EE5860" w:rsidP="00EE5860">
      <w:pPr>
        <w:rPr>
          <w:lang w:val="en-US"/>
        </w:rPr>
      </w:pPr>
      <w:r w:rsidRPr="00441CD0">
        <w:rPr>
          <w:lang w:val="en-US"/>
        </w:rPr>
        <w:t>G-PDUs sent from the UP function towards the RAN shall include GTP-U extension header(s) possibly received from the CP function.</w:t>
      </w:r>
    </w:p>
    <w:p w14:paraId="415CB1C3" w14:textId="77777777" w:rsidR="00EE5860" w:rsidRPr="00441CD0" w:rsidRDefault="00EE5860" w:rsidP="00EE5860">
      <w:pPr>
        <w:pStyle w:val="Heading3"/>
        <w:rPr>
          <w:lang w:val="x-none" w:eastAsia="zh-CN"/>
        </w:rPr>
      </w:pPr>
      <w:bookmarkStart w:id="812" w:name="_Toc19717078"/>
      <w:bookmarkStart w:id="813" w:name="_Toc27490541"/>
      <w:bookmarkStart w:id="814" w:name="_Toc27556834"/>
      <w:bookmarkStart w:id="815" w:name="_Toc27723751"/>
      <w:bookmarkStart w:id="816" w:name="_Toc36030816"/>
      <w:bookmarkStart w:id="817" w:name="_Toc36042736"/>
      <w:bookmarkStart w:id="818" w:name="_Toc36814060"/>
      <w:bookmarkStart w:id="819" w:name="_Toc44688905"/>
      <w:bookmarkStart w:id="820" w:name="_Toc44923659"/>
      <w:bookmarkStart w:id="821" w:name="_Toc51860627"/>
      <w:bookmarkStart w:id="822" w:name="_Toc57930394"/>
      <w:bookmarkStart w:id="823" w:name="_Toc57931024"/>
      <w:bookmarkStart w:id="824" w:name="_Toc160974149"/>
      <w:r w:rsidRPr="00441CD0">
        <w:rPr>
          <w:lang w:eastAsia="zh-CN"/>
        </w:rPr>
        <w:t>5.3.4</w:t>
      </w:r>
      <w:r w:rsidRPr="00441CD0">
        <w:rPr>
          <w:lang w:eastAsia="zh-CN"/>
        </w:rPr>
        <w:tab/>
        <w:t>Data Forwarding between the CP and UP Functions with one PFCP-u Tunnel per UP Function or PDN</w:t>
      </w:r>
      <w:bookmarkEnd w:id="812"/>
      <w:bookmarkEnd w:id="813"/>
      <w:bookmarkEnd w:id="814"/>
      <w:bookmarkEnd w:id="815"/>
      <w:bookmarkEnd w:id="816"/>
      <w:bookmarkEnd w:id="817"/>
      <w:bookmarkEnd w:id="818"/>
      <w:bookmarkEnd w:id="819"/>
      <w:bookmarkEnd w:id="820"/>
      <w:bookmarkEnd w:id="821"/>
      <w:bookmarkEnd w:id="822"/>
      <w:bookmarkEnd w:id="823"/>
      <w:bookmarkEnd w:id="824"/>
    </w:p>
    <w:p w14:paraId="1C1C57AA" w14:textId="77777777" w:rsidR="00EE5860" w:rsidRPr="00441CD0" w:rsidRDefault="00EE5860" w:rsidP="00EE5860">
      <w:pPr>
        <w:pStyle w:val="Heading4"/>
        <w:rPr>
          <w:lang w:val="en-US"/>
        </w:rPr>
      </w:pPr>
      <w:bookmarkStart w:id="825" w:name="_Toc19717079"/>
      <w:bookmarkStart w:id="826" w:name="_Toc27490542"/>
      <w:bookmarkStart w:id="827" w:name="_Toc27556835"/>
      <w:bookmarkStart w:id="828" w:name="_Toc27723752"/>
      <w:bookmarkStart w:id="829" w:name="_Toc36030817"/>
      <w:bookmarkStart w:id="830" w:name="_Toc36042737"/>
      <w:bookmarkStart w:id="831" w:name="_Toc36814061"/>
      <w:bookmarkStart w:id="832" w:name="_Toc44688906"/>
      <w:bookmarkStart w:id="833" w:name="_Toc44923660"/>
      <w:bookmarkStart w:id="834" w:name="_Toc51860628"/>
      <w:bookmarkStart w:id="835" w:name="_Toc57930395"/>
      <w:bookmarkStart w:id="836" w:name="_Toc57931025"/>
      <w:bookmarkStart w:id="837" w:name="_Toc160974150"/>
      <w:r w:rsidRPr="00441CD0">
        <w:rPr>
          <w:lang w:val="en-US"/>
        </w:rPr>
        <w:t>5.3.4.1</w:t>
      </w:r>
      <w:r w:rsidRPr="00441CD0">
        <w:rPr>
          <w:lang w:val="en-US"/>
        </w:rPr>
        <w:tab/>
        <w:t>General</w:t>
      </w:r>
      <w:bookmarkEnd w:id="825"/>
      <w:bookmarkEnd w:id="826"/>
      <w:bookmarkEnd w:id="827"/>
      <w:bookmarkEnd w:id="828"/>
      <w:bookmarkEnd w:id="829"/>
      <w:bookmarkEnd w:id="830"/>
      <w:bookmarkEnd w:id="831"/>
      <w:bookmarkEnd w:id="832"/>
      <w:bookmarkEnd w:id="833"/>
      <w:bookmarkEnd w:id="834"/>
      <w:bookmarkEnd w:id="835"/>
      <w:bookmarkEnd w:id="836"/>
      <w:bookmarkEnd w:id="837"/>
    </w:p>
    <w:p w14:paraId="065BD5B9" w14:textId="1C4D3332" w:rsidR="00EE5860" w:rsidRPr="00441CD0" w:rsidRDefault="00EE5860" w:rsidP="00EE5860">
      <w:pPr>
        <w:rPr>
          <w:lang w:val="en-US"/>
        </w:rPr>
      </w:pPr>
      <w:r w:rsidRPr="00441CD0">
        <w:rPr>
          <w:lang w:val="en-US"/>
        </w:rPr>
        <w:t xml:space="preserve">The following requirements shall apply to the data forwarding scenario 1 and 2 of Table 5.3.1-1, when establishing one PFCP-u tunnel per UP function or PDN,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C22E032" w14:textId="77777777" w:rsidR="00EE5860" w:rsidRPr="00441CD0" w:rsidRDefault="00EE5860" w:rsidP="00EE5860">
      <w:pPr>
        <w:pStyle w:val="Heading4"/>
        <w:rPr>
          <w:lang w:val="en-US"/>
        </w:rPr>
      </w:pPr>
      <w:bookmarkStart w:id="838" w:name="_Toc19717080"/>
      <w:bookmarkStart w:id="839" w:name="_Toc27490543"/>
      <w:bookmarkStart w:id="840" w:name="_Toc27556836"/>
      <w:bookmarkStart w:id="841" w:name="_Toc27723753"/>
      <w:bookmarkStart w:id="842" w:name="_Toc36030818"/>
      <w:bookmarkStart w:id="843" w:name="_Toc36042738"/>
      <w:bookmarkStart w:id="844" w:name="_Toc36814062"/>
      <w:bookmarkStart w:id="845" w:name="_Toc44688907"/>
      <w:bookmarkStart w:id="846" w:name="_Toc44923661"/>
      <w:bookmarkStart w:id="847" w:name="_Toc51860629"/>
      <w:bookmarkStart w:id="848" w:name="_Toc57930396"/>
      <w:bookmarkStart w:id="849" w:name="_Toc57931026"/>
      <w:bookmarkStart w:id="850" w:name="_Toc160974151"/>
      <w:r w:rsidRPr="00441CD0">
        <w:rPr>
          <w:lang w:val="en-US"/>
        </w:rPr>
        <w:lastRenderedPageBreak/>
        <w:t>5.3.4.2</w:t>
      </w:r>
      <w:r w:rsidRPr="00441CD0">
        <w:rPr>
          <w:lang w:val="en-US"/>
        </w:rPr>
        <w:tab/>
        <w:t>Forwarding of Packets from the UP Function to the CP Function</w:t>
      </w:r>
      <w:bookmarkEnd w:id="838"/>
      <w:bookmarkEnd w:id="839"/>
      <w:bookmarkEnd w:id="840"/>
      <w:bookmarkEnd w:id="841"/>
      <w:bookmarkEnd w:id="842"/>
      <w:bookmarkEnd w:id="843"/>
      <w:bookmarkEnd w:id="844"/>
      <w:bookmarkEnd w:id="845"/>
      <w:bookmarkEnd w:id="846"/>
      <w:bookmarkEnd w:id="847"/>
      <w:bookmarkEnd w:id="848"/>
      <w:bookmarkEnd w:id="849"/>
      <w:bookmarkEnd w:id="850"/>
    </w:p>
    <w:p w14:paraId="30FF844E" w14:textId="77777777" w:rsidR="00EE5860" w:rsidRPr="00441CD0" w:rsidRDefault="00EE5860" w:rsidP="00EE5860">
      <w:pPr>
        <w:rPr>
          <w:lang w:val="en-US"/>
        </w:rPr>
      </w:pPr>
      <w:r w:rsidRPr="00441CD0">
        <w:rPr>
          <w:lang w:val="en-US"/>
        </w:rPr>
        <w:t>Regardless of whether the traffic received by the UP function consists of T-PDUs (i.e. user data packet, see 3GPP TS 29.281</w:t>
      </w:r>
      <w:r>
        <w:rPr>
          <w:lang w:val="en-US"/>
        </w:rPr>
        <w:t> </w:t>
      </w:r>
      <w:r w:rsidRPr="00441CD0">
        <w:rPr>
          <w:lang w:val="en-US"/>
        </w:rPr>
        <w:t>[3]) from SGi / N6 or G-PDUs (i.e. T-PDU plus a GTP-U header) from the UE, the traffic shall be forwarded from the UP function to the CP function as G-PDUs with the GTP-U header set to the IP address and TEID uniquely assigned in the CP function for the PFCP-u tunnel corresponding to the UP function</w:t>
      </w:r>
      <w:r w:rsidRPr="00441CD0">
        <w:rPr>
          <w:lang w:val="en-US" w:eastAsia="zh-CN"/>
        </w:rPr>
        <w:t xml:space="preserve"> </w:t>
      </w:r>
      <w:r w:rsidRPr="00441CD0">
        <w:rPr>
          <w:lang w:eastAsia="zh-CN"/>
        </w:rPr>
        <w:t>or PDN</w:t>
      </w:r>
      <w:r w:rsidRPr="00441CD0">
        <w:rPr>
          <w:lang w:val="en-US"/>
        </w:rPr>
        <w:t>.</w:t>
      </w:r>
    </w:p>
    <w:p w14:paraId="55836945" w14:textId="77777777" w:rsidR="00EE5860" w:rsidRPr="00441CD0" w:rsidRDefault="00EE5860" w:rsidP="00EE5860">
      <w:pPr>
        <w:rPr>
          <w:lang w:val="en-US"/>
        </w:rPr>
      </w:pPr>
      <w:r w:rsidRPr="00441CD0">
        <w:rPr>
          <w:lang w:val="en-US"/>
        </w:rPr>
        <w:t>To forward the user plane data to from the UP function, the CP function shall provision:</w:t>
      </w:r>
    </w:p>
    <w:p w14:paraId="2D6A5A1A" w14:textId="4B6CE413"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"1" as specified in </w:t>
      </w:r>
      <w:r w:rsidR="00415C19" w:rsidRPr="00441CD0">
        <w:rPr>
          <w:lang w:val="en-US"/>
        </w:rPr>
        <w:t>clause</w:t>
      </w:r>
      <w:r w:rsidR="00415C19">
        <w:rPr>
          <w:lang w:val="en-US"/>
        </w:rPr>
        <w:t> </w:t>
      </w:r>
      <w:r w:rsidR="00415C19" w:rsidRPr="00441CD0">
        <w:rPr>
          <w:lang w:val="en-US"/>
        </w:rPr>
        <w:t>5</w:t>
      </w:r>
      <w:r w:rsidRPr="00441CD0">
        <w:rPr>
          <w:lang w:val="en-US"/>
        </w:rPr>
        <w:t>.3.1, an additional PDR for a PFCP session established for a PDN connection or a PDU session which requires such data forwarding, matching the received user plane packets from uplink direction. The Outer Header Removal IE shall not be present if the complete G-PDU is required to be forwarded, otherwise the Outer Header Removal IE shall be present and set to "0" or "1" for IPv4 or IPv6 respectively;</w:t>
      </w:r>
    </w:p>
    <w:p w14:paraId="640F6FB5" w14:textId="6328A88F" w:rsidR="00EE5860" w:rsidRPr="00441CD0" w:rsidRDefault="00EE5860" w:rsidP="00EE5860">
      <w:pPr>
        <w:pStyle w:val="B1"/>
        <w:rPr>
          <w:lang w:val="en-US"/>
        </w:rPr>
      </w:pPr>
      <w:r w:rsidRPr="00441CD0">
        <w:rPr>
          <w:lang w:val="en-US"/>
        </w:rPr>
        <w:t>-</w:t>
      </w:r>
      <w:r w:rsidRPr="00441CD0">
        <w:rPr>
          <w:lang w:val="en-US"/>
        </w:rPr>
        <w:tab/>
        <w:t xml:space="preserve">for supporting data forwarding scenario "2" as specified in </w:t>
      </w:r>
      <w:r w:rsidR="00415C19" w:rsidRPr="00441CD0">
        <w:rPr>
          <w:lang w:val="en-US"/>
        </w:rPr>
        <w:t>clause</w:t>
      </w:r>
      <w:r w:rsidR="00415C19">
        <w:rPr>
          <w:lang w:val="en-US"/>
        </w:rPr>
        <w:t> </w:t>
      </w:r>
      <w:r w:rsidR="00415C19" w:rsidRPr="00441CD0">
        <w:rPr>
          <w:lang w:val="en-US"/>
        </w:rPr>
        <w:t>5</w:t>
      </w:r>
      <w:r w:rsidRPr="00441CD0">
        <w:rPr>
          <w:lang w:val="en-US"/>
        </w:rPr>
        <w:t>.3.1, a PDR matching the received user plane packets from downlink direction;</w:t>
      </w:r>
    </w:p>
    <w:p w14:paraId="3F3D71E8"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data to the CP function, with the field </w:t>
      </w:r>
      <w:r w:rsidRPr="00441CD0">
        <w:rPr>
          <w:lang w:eastAsia="zh-CN"/>
        </w:rPr>
        <w:t>Outer Header Creation Description</w:t>
      </w:r>
      <w:r w:rsidRPr="00441CD0">
        <w:rPr>
          <w:lang w:val="en-US"/>
        </w:rPr>
        <w:t xml:space="preserve"> in the Outer Header Creation set to "0" or "1" for IPv4 or IPv6 respectively, and </w:t>
      </w:r>
      <w:r w:rsidRPr="00441CD0">
        <w:t>the Outer GTP-U header set to the IP address and TEID uniquely assigned in the CP function for the Sx-u tunnel</w:t>
      </w:r>
      <w:r w:rsidRPr="00441CD0">
        <w:rPr>
          <w:lang w:val="en-US"/>
        </w:rPr>
        <w:t>.</w:t>
      </w:r>
    </w:p>
    <w:p w14:paraId="3347B47D" w14:textId="77777777" w:rsidR="00EE5860" w:rsidRPr="00441CD0" w:rsidRDefault="00EE5860" w:rsidP="00EE5860">
      <w:pPr>
        <w:pStyle w:val="Heading4"/>
        <w:rPr>
          <w:lang w:val="en-US"/>
        </w:rPr>
      </w:pPr>
      <w:bookmarkStart w:id="851" w:name="_Toc19717081"/>
      <w:bookmarkStart w:id="852" w:name="_Toc27490544"/>
      <w:bookmarkStart w:id="853" w:name="_Toc27556837"/>
      <w:bookmarkStart w:id="854" w:name="_Toc27723754"/>
      <w:bookmarkStart w:id="855" w:name="_Toc36030819"/>
      <w:bookmarkStart w:id="856" w:name="_Toc36042739"/>
      <w:bookmarkStart w:id="857" w:name="_Toc36814063"/>
      <w:bookmarkStart w:id="858" w:name="_Toc44688908"/>
      <w:bookmarkStart w:id="859" w:name="_Toc44923662"/>
      <w:bookmarkStart w:id="860" w:name="_Toc51860630"/>
      <w:bookmarkStart w:id="861" w:name="_Toc57930397"/>
      <w:bookmarkStart w:id="862" w:name="_Toc57931027"/>
      <w:bookmarkStart w:id="863" w:name="_Toc160974152"/>
      <w:r w:rsidRPr="00441CD0">
        <w:rPr>
          <w:lang w:val="en-US"/>
        </w:rPr>
        <w:t>5.3.4.3</w:t>
      </w:r>
      <w:r w:rsidRPr="00441CD0">
        <w:rPr>
          <w:lang w:val="en-US"/>
        </w:rPr>
        <w:tab/>
        <w:t>Forwarding of Packets from the CP Function to the UP Function</w:t>
      </w:r>
      <w:bookmarkEnd w:id="851"/>
      <w:bookmarkEnd w:id="852"/>
      <w:bookmarkEnd w:id="853"/>
      <w:bookmarkEnd w:id="854"/>
      <w:bookmarkEnd w:id="855"/>
      <w:bookmarkEnd w:id="856"/>
      <w:bookmarkEnd w:id="857"/>
      <w:bookmarkEnd w:id="858"/>
      <w:bookmarkEnd w:id="859"/>
      <w:bookmarkEnd w:id="860"/>
      <w:bookmarkEnd w:id="861"/>
      <w:bookmarkEnd w:id="862"/>
      <w:bookmarkEnd w:id="863"/>
    </w:p>
    <w:p w14:paraId="60E3E5C4" w14:textId="77777777" w:rsidR="00EE5860" w:rsidRPr="00441CD0" w:rsidRDefault="00EE5860" w:rsidP="00EE5860">
      <w:pPr>
        <w:rPr>
          <w:lang w:val="en-US"/>
        </w:rPr>
      </w:pPr>
      <w:r w:rsidRPr="00441CD0">
        <w:rPr>
          <w:lang w:val="en-US"/>
        </w:rPr>
        <w:t>When sending user plane data from the CP function, the traffic shall be forwarded over PFCP-u as:</w:t>
      </w:r>
    </w:p>
    <w:p w14:paraId="21F27F8C" w14:textId="77777777" w:rsidR="00EE5860" w:rsidRPr="00441CD0" w:rsidRDefault="00EE5860" w:rsidP="00EE5860">
      <w:pPr>
        <w:pStyle w:val="B1"/>
      </w:pPr>
      <w:r w:rsidRPr="00441CD0">
        <w:t>-</w:t>
      </w:r>
      <w:r w:rsidRPr="00441CD0">
        <w:tab/>
        <w:t>T-PDUs encapsulated in GTP-U with the GTP-U header set to the IP address and TEID uniquely assigned in the UP function for the PFCP-u tunnel set up for the UP function or PDN or DN for traffic to be sent towards SGi or N6</w:t>
      </w:r>
      <w:r w:rsidRPr="00441CD0">
        <w:rPr>
          <w:lang w:val="sv-SE"/>
        </w:rPr>
        <w:t>;</w:t>
      </w:r>
      <w:r w:rsidRPr="00441CD0">
        <w:t xml:space="preserve"> or</w:t>
      </w:r>
    </w:p>
    <w:p w14:paraId="6F13F48D" w14:textId="77777777" w:rsidR="00EE5860" w:rsidRPr="00441CD0" w:rsidRDefault="00EE5860" w:rsidP="00EE5860">
      <w:pPr>
        <w:pStyle w:val="B1"/>
        <w:rPr>
          <w:lang w:val="x-none"/>
        </w:rPr>
      </w:pPr>
      <w:r w:rsidRPr="00441CD0">
        <w:t>-</w:t>
      </w:r>
      <w:r w:rsidRPr="00441CD0">
        <w:tab/>
        <w:t>G-PDUs encapsulated in GTP-U with the outer GTP-U header set to the IP address and TEID uniquely assigned in the UP function for the PFCP-u tunnel set up for the UP function and with the inner GTP-U header set to the F-TEID assigned by the downstreams GTP-U peer (e.g. SGW, I-UPF) to the bearer over which the data shall be sent.</w:t>
      </w:r>
    </w:p>
    <w:p w14:paraId="6B99A521"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0060D003" w14:textId="77777777" w:rsidR="00EE5860" w:rsidRPr="00441CD0" w:rsidRDefault="00EE5860" w:rsidP="00EE5860">
      <w:pPr>
        <w:pStyle w:val="B1"/>
        <w:rPr>
          <w:lang w:val="en-US"/>
        </w:rPr>
      </w:pPr>
      <w:r w:rsidRPr="00441CD0">
        <w:rPr>
          <w:lang w:val="en-US"/>
        </w:rPr>
        <w:tab/>
        <w:t>a PDR per UP function, with an IP address and TEID uniquely assigned in the UP function for the PFCP-u tunnel, and with the field Outer Header Removal Description in the Outer Header Removal IE set to "0" or "1";</w:t>
      </w:r>
    </w:p>
    <w:p w14:paraId="1D18C1A8"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data from the CP function.</w:t>
      </w:r>
    </w:p>
    <w:p w14:paraId="59CA1735" w14:textId="77777777" w:rsidR="00EE5860" w:rsidRPr="00441CD0" w:rsidRDefault="00EE5860" w:rsidP="00EE5860">
      <w:pPr>
        <w:pStyle w:val="Heading3"/>
        <w:rPr>
          <w:lang w:val="en-US"/>
        </w:rPr>
      </w:pPr>
      <w:bookmarkStart w:id="864" w:name="_Toc19717082"/>
      <w:bookmarkStart w:id="865" w:name="_Toc27490545"/>
      <w:bookmarkStart w:id="866" w:name="_Toc27556838"/>
      <w:bookmarkStart w:id="867" w:name="_Toc27723755"/>
      <w:bookmarkStart w:id="868" w:name="_Toc36030820"/>
      <w:bookmarkStart w:id="869" w:name="_Toc36042740"/>
      <w:bookmarkStart w:id="870" w:name="_Toc36814064"/>
      <w:bookmarkStart w:id="871" w:name="_Toc44688909"/>
      <w:bookmarkStart w:id="872" w:name="_Toc44923663"/>
      <w:bookmarkStart w:id="873" w:name="_Toc51860631"/>
      <w:bookmarkStart w:id="874" w:name="_Toc57930398"/>
      <w:bookmarkStart w:id="875" w:name="_Toc57931028"/>
      <w:bookmarkStart w:id="876" w:name="_Toc160974153"/>
      <w:r w:rsidRPr="00441CD0">
        <w:rPr>
          <w:lang w:val="en-US"/>
        </w:rPr>
        <w:t>5.3.5</w:t>
      </w:r>
      <w:r w:rsidRPr="00441CD0">
        <w:rPr>
          <w:lang w:val="en-US"/>
        </w:rPr>
        <w:tab/>
        <w:t xml:space="preserve">Forwarding of </w:t>
      </w:r>
      <w:r w:rsidRPr="00441CD0">
        <w:rPr>
          <w:rFonts w:cs="Arial"/>
          <w:color w:val="000000"/>
        </w:rPr>
        <w:t>user data using Control Plane CIoT 5GS Optimisation (for 5GC)</w:t>
      </w:r>
      <w:bookmarkEnd w:id="864"/>
      <w:bookmarkEnd w:id="865"/>
      <w:bookmarkEnd w:id="866"/>
      <w:bookmarkEnd w:id="867"/>
      <w:bookmarkEnd w:id="868"/>
      <w:bookmarkEnd w:id="869"/>
      <w:bookmarkEnd w:id="870"/>
      <w:bookmarkEnd w:id="871"/>
      <w:bookmarkEnd w:id="872"/>
      <w:bookmarkEnd w:id="873"/>
      <w:bookmarkEnd w:id="874"/>
      <w:bookmarkEnd w:id="875"/>
      <w:bookmarkEnd w:id="876"/>
    </w:p>
    <w:p w14:paraId="38E937ED" w14:textId="77777777" w:rsidR="00EE5860" w:rsidRPr="00441CD0" w:rsidRDefault="00EE5860" w:rsidP="00EE5860">
      <w:pPr>
        <w:pStyle w:val="Heading4"/>
        <w:rPr>
          <w:lang w:val="en-US"/>
        </w:rPr>
      </w:pPr>
      <w:bookmarkStart w:id="877" w:name="_Toc19717083"/>
      <w:bookmarkStart w:id="878" w:name="_Toc27490546"/>
      <w:bookmarkStart w:id="879" w:name="_Toc27556839"/>
      <w:bookmarkStart w:id="880" w:name="_Toc27723756"/>
      <w:bookmarkStart w:id="881" w:name="_Toc36030821"/>
      <w:bookmarkStart w:id="882" w:name="_Toc36042741"/>
      <w:bookmarkStart w:id="883" w:name="_Toc36814065"/>
      <w:bookmarkStart w:id="884" w:name="_Toc44688910"/>
      <w:bookmarkStart w:id="885" w:name="_Toc44923664"/>
      <w:bookmarkStart w:id="886" w:name="_Toc51860632"/>
      <w:bookmarkStart w:id="887" w:name="_Toc57930399"/>
      <w:bookmarkStart w:id="888" w:name="_Toc57931029"/>
      <w:bookmarkStart w:id="889" w:name="_Toc160974154"/>
      <w:r w:rsidRPr="00441CD0">
        <w:rPr>
          <w:lang w:val="en-US"/>
        </w:rPr>
        <w:t>5.3.5.1</w:t>
      </w:r>
      <w:r w:rsidRPr="00441CD0">
        <w:rPr>
          <w:lang w:val="en-US"/>
        </w:rPr>
        <w:tab/>
        <w:t>General</w:t>
      </w:r>
      <w:bookmarkEnd w:id="877"/>
      <w:bookmarkEnd w:id="878"/>
      <w:bookmarkEnd w:id="879"/>
      <w:bookmarkEnd w:id="880"/>
      <w:bookmarkEnd w:id="881"/>
      <w:bookmarkEnd w:id="882"/>
      <w:bookmarkEnd w:id="883"/>
      <w:bookmarkEnd w:id="884"/>
      <w:bookmarkEnd w:id="885"/>
      <w:bookmarkEnd w:id="886"/>
      <w:bookmarkEnd w:id="887"/>
      <w:bookmarkEnd w:id="888"/>
      <w:bookmarkEnd w:id="889"/>
    </w:p>
    <w:p w14:paraId="6613599C" w14:textId="5610FC85" w:rsidR="00EE5860" w:rsidRPr="00441CD0" w:rsidRDefault="00EE5860" w:rsidP="00EE5860">
      <w:pPr>
        <w:rPr>
          <w:lang w:val="en-US"/>
        </w:rPr>
      </w:pPr>
      <w:r w:rsidRPr="00441CD0">
        <w:rPr>
          <w:lang w:val="en-US"/>
        </w:rPr>
        <w:t xml:space="preserve">The following requirements shall apply to the data forwarding scenario 5 of Table 5.3.1-1 in addition to the requirements specified in </w:t>
      </w:r>
      <w:r w:rsidR="00415C19" w:rsidRPr="00441CD0">
        <w:rPr>
          <w:lang w:val="en-US"/>
        </w:rPr>
        <w:t>clause</w:t>
      </w:r>
      <w:r w:rsidR="00415C19">
        <w:rPr>
          <w:lang w:val="en-US"/>
        </w:rPr>
        <w:t> </w:t>
      </w:r>
      <w:r w:rsidR="00415C19" w:rsidRPr="00441CD0">
        <w:rPr>
          <w:lang w:val="en-US"/>
        </w:rPr>
        <w:t>5</w:t>
      </w:r>
      <w:r w:rsidRPr="00441CD0">
        <w:rPr>
          <w:lang w:val="en-US"/>
        </w:rPr>
        <w:t>.3.1.</w:t>
      </w:r>
    </w:p>
    <w:p w14:paraId="0F619FB3" w14:textId="77777777" w:rsidR="00EE5860" w:rsidRPr="00441CD0" w:rsidRDefault="00EE5860" w:rsidP="00EE5860">
      <w:pPr>
        <w:rPr>
          <w:lang w:val="en-US"/>
        </w:rPr>
      </w:pPr>
      <w:r w:rsidRPr="00441CD0">
        <w:rPr>
          <w:lang w:val="en-US"/>
        </w:rPr>
        <w:t>The CP function shall establish one one N4-u tunnel per PDU session when applying the data forwarding scenario 5.</w:t>
      </w:r>
    </w:p>
    <w:p w14:paraId="2F384A54" w14:textId="77777777" w:rsidR="00EE5860" w:rsidRPr="00441CD0" w:rsidRDefault="00EE5860" w:rsidP="00EE5860">
      <w:pPr>
        <w:pStyle w:val="Heading4"/>
        <w:rPr>
          <w:lang w:val="en-US"/>
        </w:rPr>
      </w:pPr>
      <w:bookmarkStart w:id="890" w:name="_Toc19717084"/>
      <w:bookmarkStart w:id="891" w:name="_Toc27490547"/>
      <w:bookmarkStart w:id="892" w:name="_Toc27556840"/>
      <w:bookmarkStart w:id="893" w:name="_Toc27723757"/>
      <w:bookmarkStart w:id="894" w:name="_Toc36030822"/>
      <w:bookmarkStart w:id="895" w:name="_Toc36042742"/>
      <w:bookmarkStart w:id="896" w:name="_Toc36814066"/>
      <w:bookmarkStart w:id="897" w:name="_Toc44688911"/>
      <w:bookmarkStart w:id="898" w:name="_Toc44923665"/>
      <w:bookmarkStart w:id="899" w:name="_Toc51860633"/>
      <w:bookmarkStart w:id="900" w:name="_Toc57930400"/>
      <w:bookmarkStart w:id="901" w:name="_Toc57931030"/>
      <w:bookmarkStart w:id="902" w:name="_Toc160974155"/>
      <w:r w:rsidRPr="00441CD0">
        <w:rPr>
          <w:lang w:val="en-US"/>
        </w:rPr>
        <w:t>5.3.5.2</w:t>
      </w:r>
      <w:r w:rsidRPr="00441CD0">
        <w:rPr>
          <w:lang w:val="en-US"/>
        </w:rPr>
        <w:tab/>
        <w:t>Forwarding of Packets from the UP Function to the CP Function</w:t>
      </w:r>
      <w:bookmarkEnd w:id="890"/>
      <w:bookmarkEnd w:id="891"/>
      <w:bookmarkEnd w:id="892"/>
      <w:bookmarkEnd w:id="893"/>
      <w:bookmarkEnd w:id="894"/>
      <w:bookmarkEnd w:id="895"/>
      <w:bookmarkEnd w:id="896"/>
      <w:bookmarkEnd w:id="897"/>
      <w:bookmarkEnd w:id="898"/>
      <w:bookmarkEnd w:id="899"/>
      <w:bookmarkEnd w:id="900"/>
      <w:bookmarkEnd w:id="901"/>
      <w:bookmarkEnd w:id="902"/>
    </w:p>
    <w:p w14:paraId="1D884A1D" w14:textId="77777777" w:rsidR="00EE5860" w:rsidRPr="00441CD0" w:rsidRDefault="00EE5860" w:rsidP="00EE5860">
      <w:pPr>
        <w:rPr>
          <w:lang w:val="en-US"/>
        </w:rPr>
      </w:pPr>
      <w:r w:rsidRPr="00441CD0">
        <w:rPr>
          <w:lang w:val="en-US"/>
        </w:rPr>
        <w:t>Regardless of whether the downlink traffic received by the UP function consists of T-PDUs (i.e. user data packet, see 3GPP TS 29.281 [3]) from N6 or G-PDUs (i.e. T-PDU plus a GTP-U header) received from N9, the downlink traffic shall be forwarded from the UP function to the CP function as G-PDUs with the GTP-U header set to the IP address and TEID uniquely assigned in the CP function for the N4-u tunnel corresponding to the PDU session.</w:t>
      </w:r>
    </w:p>
    <w:p w14:paraId="10900CF6" w14:textId="77777777" w:rsidR="00EE5860" w:rsidRPr="00441CD0" w:rsidRDefault="00EE5860" w:rsidP="00EE5860">
      <w:pPr>
        <w:pStyle w:val="NO"/>
        <w:rPr>
          <w:lang w:val="en-US"/>
        </w:rPr>
      </w:pPr>
      <w:r w:rsidRPr="00441CD0">
        <w:rPr>
          <w:lang w:val="en-US"/>
        </w:rPr>
        <w:t>NOTE:</w:t>
      </w:r>
      <w:r w:rsidRPr="00441CD0">
        <w:rPr>
          <w:lang w:val="en-US"/>
        </w:rPr>
        <w:tab/>
        <w:t>A UPF receiving G-PDUs from N9 forwards the G-PDUs towards the SMF but with the IP address and TEID in the GTP-U header changed to the SMF IP address and TEID of the corresponding N4-u tunnel.</w:t>
      </w:r>
    </w:p>
    <w:p w14:paraId="014DE55B" w14:textId="77777777" w:rsidR="00EE5860" w:rsidRPr="00441CD0" w:rsidRDefault="00EE5860" w:rsidP="00EE5860">
      <w:pPr>
        <w:rPr>
          <w:lang w:val="en-US"/>
        </w:rPr>
      </w:pPr>
      <w:r w:rsidRPr="00441CD0">
        <w:rPr>
          <w:lang w:val="en-US"/>
        </w:rPr>
        <w:lastRenderedPageBreak/>
        <w:t>To forward the user plane data from the UP function to the CP function, the CP function shall provision:</w:t>
      </w:r>
    </w:p>
    <w:p w14:paraId="24647913" w14:textId="77777777" w:rsidR="00EE5860" w:rsidRPr="00441CD0" w:rsidRDefault="00EE5860" w:rsidP="00EE5860">
      <w:pPr>
        <w:pStyle w:val="B1"/>
        <w:rPr>
          <w:lang w:val="en-US"/>
        </w:rPr>
      </w:pPr>
      <w:r w:rsidRPr="00441CD0">
        <w:rPr>
          <w:lang w:val="en-US"/>
        </w:rPr>
        <w:t>-</w:t>
      </w:r>
      <w:r w:rsidRPr="00441CD0">
        <w:rPr>
          <w:lang w:val="en-US"/>
        </w:rPr>
        <w:tab/>
        <w:t>a PDR per PDU session, matching the received downlink user plane packets, and for traffic received from N9, with the field Outer Header Removal Description in the Outer Header Removal IE set to "0" or "1" for IPv4 or IPv6 respectively;</w:t>
      </w:r>
    </w:p>
    <w:p w14:paraId="3D859D67" w14:textId="77777777" w:rsidR="00EE5860" w:rsidRPr="00441CD0" w:rsidRDefault="00EE5860" w:rsidP="00EE5860">
      <w:pPr>
        <w:pStyle w:val="B1"/>
        <w:rPr>
          <w:lang w:val="en-US"/>
        </w:rPr>
      </w:pPr>
      <w:r w:rsidRPr="00441CD0">
        <w:rPr>
          <w:lang w:val="en-US"/>
        </w:rPr>
        <w:t>-</w:t>
      </w:r>
      <w:r w:rsidRPr="00441CD0">
        <w:rPr>
          <w:lang w:val="en-US"/>
        </w:rPr>
        <w:tab/>
        <w:t xml:space="preserve">a FAR instructing the UP function to forward the received downlink data to the CP function, with the field </w:t>
      </w:r>
      <w:r w:rsidRPr="00441CD0">
        <w:rPr>
          <w:lang w:eastAsia="zh-CN"/>
        </w:rPr>
        <w:t>Outer Header Creation Description</w:t>
      </w:r>
      <w:r w:rsidRPr="00441CD0">
        <w:rPr>
          <w:lang w:val="en-US"/>
        </w:rPr>
        <w:t xml:space="preserve"> in the Outer Header Creation set to perform GTP-U/UDP/IPv4 or GTP-U/UDP/IPv6 encapsulation.</w:t>
      </w:r>
    </w:p>
    <w:p w14:paraId="49F4530B" w14:textId="77777777" w:rsidR="00EE5860" w:rsidRPr="00441CD0" w:rsidRDefault="00EE5860" w:rsidP="00EE5860">
      <w:pPr>
        <w:pStyle w:val="NO"/>
        <w:rPr>
          <w:lang w:val="en-US"/>
        </w:rPr>
      </w:pPr>
      <w:r w:rsidRPr="00441CD0">
        <w:rPr>
          <w:lang w:val="en-US"/>
        </w:rPr>
        <w:t>NOTE:</w:t>
      </w:r>
      <w:r w:rsidRPr="00441CD0">
        <w:rPr>
          <w:lang w:val="en-US"/>
        </w:rPr>
        <w:tab/>
        <w:t>The PDR can be provisioned in the UP function before applying data forwarding to the CP function.</w:t>
      </w:r>
    </w:p>
    <w:p w14:paraId="3D22AE41" w14:textId="77777777" w:rsidR="00EE5860" w:rsidRPr="00441CD0" w:rsidRDefault="00EE5860" w:rsidP="00EE5860">
      <w:pPr>
        <w:rPr>
          <w:lang w:val="en-US"/>
        </w:rPr>
      </w:pPr>
      <w:r w:rsidRPr="00441CD0">
        <w:rPr>
          <w:lang w:val="en-US"/>
        </w:rPr>
        <w:t>G-PDUs sent from the UP function to the CP function over the N4-u tunnel shall include any GTP-U extension header(s):</w:t>
      </w:r>
    </w:p>
    <w:p w14:paraId="7683C49C" w14:textId="77777777" w:rsidR="00EE5860" w:rsidRPr="00441CD0" w:rsidRDefault="00EE5860" w:rsidP="00EE5860">
      <w:pPr>
        <w:pStyle w:val="B1"/>
        <w:rPr>
          <w:lang w:val="en-US"/>
        </w:rPr>
      </w:pPr>
      <w:r w:rsidRPr="00441CD0">
        <w:rPr>
          <w:lang w:val="en-US"/>
        </w:rPr>
        <w:t>-</w:t>
      </w:r>
      <w:r w:rsidRPr="00441CD0">
        <w:rPr>
          <w:lang w:val="en-US"/>
        </w:rPr>
        <w:tab/>
        <w:t>possibly received by the UP function over the N9 interface and stored during the Outer Header Removal;</w:t>
      </w:r>
    </w:p>
    <w:p w14:paraId="381A7C13" w14:textId="77777777" w:rsidR="00EE5860" w:rsidRPr="00441CD0" w:rsidRDefault="00EE5860" w:rsidP="00EE5860">
      <w:pPr>
        <w:pStyle w:val="B1"/>
        <w:rPr>
          <w:lang w:val="en-US"/>
        </w:rPr>
      </w:pPr>
      <w:r w:rsidRPr="00441CD0">
        <w:rPr>
          <w:lang w:val="en-US"/>
        </w:rPr>
        <w:t>-</w:t>
      </w:r>
      <w:r w:rsidRPr="00441CD0">
        <w:rPr>
          <w:lang w:val="en-US"/>
        </w:rPr>
        <w:tab/>
        <w:t>possibly created by the UP function as part of a QER rule.</w:t>
      </w:r>
    </w:p>
    <w:p w14:paraId="6B16B1DA" w14:textId="77777777" w:rsidR="00EE5860" w:rsidRPr="00441CD0" w:rsidRDefault="00EE5860" w:rsidP="00EE5860">
      <w:pPr>
        <w:pStyle w:val="Heading4"/>
        <w:rPr>
          <w:lang w:val="en-US"/>
        </w:rPr>
      </w:pPr>
      <w:bookmarkStart w:id="903" w:name="_Toc19717085"/>
      <w:bookmarkStart w:id="904" w:name="_Toc27490548"/>
      <w:bookmarkStart w:id="905" w:name="_Toc27556841"/>
      <w:bookmarkStart w:id="906" w:name="_Toc27723758"/>
      <w:bookmarkStart w:id="907" w:name="_Toc36030823"/>
      <w:bookmarkStart w:id="908" w:name="_Toc36042743"/>
      <w:bookmarkStart w:id="909" w:name="_Toc36814067"/>
      <w:bookmarkStart w:id="910" w:name="_Toc44688912"/>
      <w:bookmarkStart w:id="911" w:name="_Toc44923666"/>
      <w:bookmarkStart w:id="912" w:name="_Toc51860634"/>
      <w:bookmarkStart w:id="913" w:name="_Toc57930401"/>
      <w:bookmarkStart w:id="914" w:name="_Toc57931031"/>
      <w:bookmarkStart w:id="915" w:name="_Toc160974156"/>
      <w:r w:rsidRPr="00441CD0">
        <w:rPr>
          <w:lang w:val="en-US"/>
        </w:rPr>
        <w:t>5.3.5.3</w:t>
      </w:r>
      <w:r w:rsidRPr="00441CD0">
        <w:rPr>
          <w:lang w:val="en-US"/>
        </w:rPr>
        <w:tab/>
        <w:t>Forwarding of Packets from the CP Function to the UP Function</w:t>
      </w:r>
      <w:bookmarkEnd w:id="903"/>
      <w:bookmarkEnd w:id="904"/>
      <w:bookmarkEnd w:id="905"/>
      <w:bookmarkEnd w:id="906"/>
      <w:bookmarkEnd w:id="907"/>
      <w:bookmarkEnd w:id="908"/>
      <w:bookmarkEnd w:id="909"/>
      <w:bookmarkEnd w:id="910"/>
      <w:bookmarkEnd w:id="911"/>
      <w:bookmarkEnd w:id="912"/>
      <w:bookmarkEnd w:id="913"/>
      <w:bookmarkEnd w:id="914"/>
      <w:bookmarkEnd w:id="915"/>
    </w:p>
    <w:p w14:paraId="60B1E6F0" w14:textId="77777777" w:rsidR="00EE5860" w:rsidRPr="00441CD0" w:rsidRDefault="00EE5860" w:rsidP="00EE5860">
      <w:r w:rsidRPr="00441CD0">
        <w:rPr>
          <w:lang w:val="en-US"/>
        </w:rPr>
        <w:t xml:space="preserve">Likewise, when sending the uplink traffic received in the CP function to the UP function, the uplink traffic shall be forwarded </w:t>
      </w:r>
      <w:r w:rsidRPr="00441CD0">
        <w:t>over N4-u as G-PDUs with the GTP-U header set to the IP address and TEID uniquely assigned in the UP function for the N4-u tunnel set up for the corresponding PDU session.</w:t>
      </w:r>
    </w:p>
    <w:p w14:paraId="23F57103" w14:textId="77777777" w:rsidR="00EE5860" w:rsidRPr="00441CD0" w:rsidRDefault="00EE5860" w:rsidP="00EE5860">
      <w:pPr>
        <w:rPr>
          <w:lang w:val="en-US"/>
        </w:rPr>
      </w:pPr>
      <w:r w:rsidRPr="00441CD0">
        <w:rPr>
          <w:lang w:val="en-US"/>
        </w:rPr>
        <w:t>To forward the user plane data from the CP function to the UP function, the CP function shall provision:</w:t>
      </w:r>
    </w:p>
    <w:p w14:paraId="19FD422E" w14:textId="77777777" w:rsidR="00EE5860" w:rsidRPr="00441CD0" w:rsidRDefault="00EE5860" w:rsidP="00EE5860">
      <w:pPr>
        <w:pStyle w:val="B1"/>
        <w:rPr>
          <w:lang w:val="en-US"/>
        </w:rPr>
      </w:pPr>
      <w:r w:rsidRPr="00441CD0">
        <w:rPr>
          <w:lang w:val="en-US"/>
        </w:rPr>
        <w:tab/>
        <w:t>a PDR per PDU session, with an IP address and TEID uniquely assigned in the UP function for the N4-u tunnel, and with the field Outer Header Removal Description in the Outer Header Removal IE set to "0" or "1";</w:t>
      </w:r>
    </w:p>
    <w:p w14:paraId="23E09A22" w14:textId="77777777" w:rsidR="00EE5860" w:rsidRPr="00441CD0" w:rsidRDefault="00EE5860" w:rsidP="00EE5860">
      <w:pPr>
        <w:pStyle w:val="B1"/>
        <w:rPr>
          <w:lang w:val="en-US"/>
        </w:rPr>
      </w:pPr>
      <w:r w:rsidRPr="00441CD0">
        <w:rPr>
          <w:lang w:val="en-US"/>
        </w:rPr>
        <w:t>-</w:t>
      </w:r>
      <w:r w:rsidRPr="00441CD0">
        <w:rPr>
          <w:lang w:val="en-US"/>
        </w:rPr>
        <w:tab/>
        <w:t>a FAR enabling the UP function to forward the received uplink data from the CP function.</w:t>
      </w:r>
    </w:p>
    <w:p w14:paraId="7A85BF66" w14:textId="77777777" w:rsidR="00EE5860" w:rsidRPr="00441CD0" w:rsidRDefault="00EE5860" w:rsidP="00EE5860">
      <w:pPr>
        <w:pStyle w:val="Heading2"/>
        <w:rPr>
          <w:lang w:val="x-none"/>
        </w:rPr>
      </w:pPr>
      <w:bookmarkStart w:id="916" w:name="_Toc19717086"/>
      <w:bookmarkStart w:id="917" w:name="_Toc27490549"/>
      <w:bookmarkStart w:id="918" w:name="_Toc27556842"/>
      <w:bookmarkStart w:id="919" w:name="_Toc27723759"/>
      <w:bookmarkStart w:id="920" w:name="_Toc36030824"/>
      <w:bookmarkStart w:id="921" w:name="_Toc36042744"/>
      <w:bookmarkStart w:id="922" w:name="_Toc36814068"/>
      <w:bookmarkStart w:id="923" w:name="_Toc44688913"/>
      <w:bookmarkStart w:id="924" w:name="_Toc44923667"/>
      <w:bookmarkStart w:id="925" w:name="_Toc51860635"/>
      <w:bookmarkStart w:id="926" w:name="_Toc57930402"/>
      <w:bookmarkStart w:id="927" w:name="_Toc57931032"/>
      <w:bookmarkStart w:id="928" w:name="_Toc160974157"/>
      <w:r w:rsidRPr="00441CD0">
        <w:t>5.</w:t>
      </w:r>
      <w:r w:rsidRPr="00441CD0">
        <w:rPr>
          <w:lang w:val="en-US"/>
        </w:rPr>
        <w:t>4</w:t>
      </w:r>
      <w:r w:rsidRPr="00441CD0">
        <w:tab/>
        <w:t>Policy and Charging Control</w:t>
      </w:r>
      <w:bookmarkEnd w:id="916"/>
      <w:bookmarkEnd w:id="917"/>
      <w:bookmarkEnd w:id="918"/>
      <w:bookmarkEnd w:id="919"/>
      <w:bookmarkEnd w:id="920"/>
      <w:bookmarkEnd w:id="921"/>
      <w:bookmarkEnd w:id="922"/>
      <w:bookmarkEnd w:id="923"/>
      <w:bookmarkEnd w:id="924"/>
      <w:bookmarkEnd w:id="925"/>
      <w:bookmarkEnd w:id="926"/>
      <w:bookmarkEnd w:id="927"/>
      <w:bookmarkEnd w:id="928"/>
    </w:p>
    <w:p w14:paraId="780C9CF8" w14:textId="77777777" w:rsidR="00EE5860" w:rsidRPr="00441CD0" w:rsidRDefault="00EE5860" w:rsidP="00EE5860">
      <w:pPr>
        <w:pStyle w:val="Heading3"/>
      </w:pPr>
      <w:bookmarkStart w:id="929" w:name="_Toc19717087"/>
      <w:bookmarkStart w:id="930" w:name="_Toc27490550"/>
      <w:bookmarkStart w:id="931" w:name="_Toc27556843"/>
      <w:bookmarkStart w:id="932" w:name="_Toc27723760"/>
      <w:bookmarkStart w:id="933" w:name="_Toc36030825"/>
      <w:bookmarkStart w:id="934" w:name="_Toc36042745"/>
      <w:bookmarkStart w:id="935" w:name="_Toc36814069"/>
      <w:bookmarkStart w:id="936" w:name="_Toc44688914"/>
      <w:bookmarkStart w:id="937" w:name="_Toc44923668"/>
      <w:bookmarkStart w:id="938" w:name="_Toc51860636"/>
      <w:bookmarkStart w:id="939" w:name="_Toc57930403"/>
      <w:bookmarkStart w:id="940" w:name="_Toc57931033"/>
      <w:bookmarkStart w:id="941" w:name="_Toc160974158"/>
      <w:r w:rsidRPr="00441CD0">
        <w:t>5.4.1</w:t>
      </w:r>
      <w:r w:rsidRPr="00441CD0">
        <w:tab/>
        <w:t>General</w:t>
      </w:r>
      <w:bookmarkEnd w:id="929"/>
      <w:bookmarkEnd w:id="930"/>
      <w:bookmarkEnd w:id="931"/>
      <w:bookmarkEnd w:id="932"/>
      <w:bookmarkEnd w:id="933"/>
      <w:bookmarkEnd w:id="934"/>
      <w:bookmarkEnd w:id="935"/>
      <w:bookmarkEnd w:id="936"/>
      <w:bookmarkEnd w:id="937"/>
      <w:bookmarkEnd w:id="938"/>
      <w:bookmarkEnd w:id="939"/>
      <w:bookmarkEnd w:id="940"/>
      <w:bookmarkEnd w:id="941"/>
    </w:p>
    <w:p w14:paraId="16EECC1C" w14:textId="77777777" w:rsidR="00EE5860" w:rsidRPr="00441CD0" w:rsidRDefault="00EE5860" w:rsidP="00EE5860">
      <w:r w:rsidRPr="00441CD0">
        <w:t>This clause describe how Policy and Charging Control requirements are supported over the Sxa, Sxb, Sxc and N4 reference points.</w:t>
      </w:r>
    </w:p>
    <w:p w14:paraId="621904F1" w14:textId="77777777" w:rsidR="00EE5860" w:rsidRPr="00441CD0" w:rsidRDefault="00EE5860" w:rsidP="00EE5860">
      <w:pPr>
        <w:pStyle w:val="Heading3"/>
      </w:pPr>
      <w:bookmarkStart w:id="942" w:name="_Toc19717088"/>
      <w:bookmarkStart w:id="943" w:name="_Toc27490551"/>
      <w:bookmarkStart w:id="944" w:name="_Toc27556844"/>
      <w:bookmarkStart w:id="945" w:name="_Toc27723761"/>
      <w:bookmarkStart w:id="946" w:name="_Toc36030826"/>
      <w:bookmarkStart w:id="947" w:name="_Toc36042746"/>
      <w:bookmarkStart w:id="948" w:name="_Toc36814070"/>
      <w:bookmarkStart w:id="949" w:name="_Toc44688915"/>
      <w:bookmarkStart w:id="950" w:name="_Toc44923669"/>
      <w:bookmarkStart w:id="951" w:name="_Toc51860637"/>
      <w:bookmarkStart w:id="952" w:name="_Toc57930404"/>
      <w:bookmarkStart w:id="953" w:name="_Toc57931034"/>
      <w:bookmarkStart w:id="954" w:name="_Toc160974159"/>
      <w:r w:rsidRPr="00441CD0">
        <w:t>5.</w:t>
      </w:r>
      <w:r w:rsidRPr="00441CD0">
        <w:rPr>
          <w:lang w:val="en-US"/>
        </w:rPr>
        <w:t>4</w:t>
      </w:r>
      <w:r w:rsidRPr="00441CD0">
        <w:t>.</w:t>
      </w:r>
      <w:r w:rsidRPr="00441CD0">
        <w:rPr>
          <w:lang w:val="en-US"/>
        </w:rPr>
        <w:t>2</w:t>
      </w:r>
      <w:r w:rsidRPr="00441CD0">
        <w:tab/>
        <w:t>Service Detection and Bearer/QoS Flow Binding</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74DF8949" w14:textId="77777777" w:rsidR="00EE5860" w:rsidRPr="00441CD0" w:rsidRDefault="00EE5860" w:rsidP="00EE5860">
      <w:pPr>
        <w:rPr>
          <w:lang w:val="en-US"/>
        </w:rPr>
      </w:pPr>
      <w:r w:rsidRPr="00441CD0">
        <w:rPr>
          <w:lang w:val="en-US"/>
        </w:rPr>
        <w:t>Service detection refers to the process that identifies the packets belonging to a service data flow or application. For EPC, see clauses 6.2.2.2 and 6.8.1 of 3GPP TS 23.203 [7]. For 5GC, see clause 6.2.2.2 of 3GPP TS 23.503 [44].</w:t>
      </w:r>
    </w:p>
    <w:p w14:paraId="3EA29966" w14:textId="77777777" w:rsidR="00EE5860" w:rsidRPr="00441CD0" w:rsidRDefault="00EE5860" w:rsidP="00EE5860">
      <w:pPr>
        <w:rPr>
          <w:lang w:val="en-US"/>
        </w:rPr>
      </w:pPr>
      <w:r w:rsidRPr="00441CD0">
        <w:rPr>
          <w:lang w:val="en-US"/>
        </w:rPr>
        <w:t>For EPC, bearer binding is the procedure that associates service data flow(s) to an IP-CAN bearer deemed to transport the service data flow. UL bearer binding verification refers to the process of discarding uplink packets due to no matching service data flow template for the uplink direction. See clauses 6.1.1.4 and 6.2.2.2 of 3GPP TS 23.203 [7].</w:t>
      </w:r>
    </w:p>
    <w:p w14:paraId="7EE3BCD6" w14:textId="77777777" w:rsidR="00EE5860" w:rsidRPr="00441CD0" w:rsidRDefault="00EE5860" w:rsidP="00EE5860">
      <w:pPr>
        <w:rPr>
          <w:lang w:val="en-US"/>
        </w:rPr>
      </w:pPr>
      <w:r w:rsidRPr="00441CD0">
        <w:rPr>
          <w:lang w:val="en-US"/>
        </w:rPr>
        <w:t>For 5GC, QoS flow binding is the procedure that associates service data flow(s) to a QoS flow deemed to transport the service data flow. UL QoS flow binding verification refers to the process of discarding uplink packets due to no matching QoS flow for the uplink direction. See clause 6.1.3.2.4 of 3GPP TS 23.503 [44] and clause 5.7.1.7 of 3GPP TS 23.501 [28].</w:t>
      </w:r>
    </w:p>
    <w:p w14:paraId="01D05555" w14:textId="77777777" w:rsidR="00EE5860" w:rsidRPr="00441CD0" w:rsidRDefault="00EE5860" w:rsidP="00EE5860">
      <w:pPr>
        <w:rPr>
          <w:lang w:val="en-US"/>
        </w:rPr>
      </w:pPr>
      <w:r w:rsidRPr="00441CD0">
        <w:rPr>
          <w:lang w:val="en-US"/>
        </w:rPr>
        <w:t>Service detection is controlled over the Sxa, Sxb, Sxc and N4 reference points by configuring Packet Detection Information in PDRs to match the intended service data flows or application.</w:t>
      </w:r>
    </w:p>
    <w:p w14:paraId="30664D76" w14:textId="77777777" w:rsidR="00EE5860" w:rsidRPr="00441CD0" w:rsidRDefault="00EE5860" w:rsidP="00EE5860">
      <w:pPr>
        <w:rPr>
          <w:lang w:val="en-US"/>
        </w:rPr>
      </w:pPr>
      <w:r w:rsidRPr="00441CD0">
        <w:rPr>
          <w:lang w:val="en-US"/>
        </w:rPr>
        <w:t>For EPC, the mapping of DL traffic to bearers is achieved by configuring and associating FARs to the downlink PDRs, with FARs set to forward the packets to the appropriate downstream bearers (S5/S8 or S1/S12/S4/Iu).</w:t>
      </w:r>
    </w:p>
    <w:p w14:paraId="5FB66875" w14:textId="77777777" w:rsidR="00EE5860" w:rsidRPr="00441CD0" w:rsidRDefault="00EE5860" w:rsidP="00EE5860">
      <w:pPr>
        <w:rPr>
          <w:lang w:val="en-US"/>
        </w:rPr>
      </w:pPr>
      <w:r w:rsidRPr="00441CD0">
        <w:rPr>
          <w:lang w:val="en-US"/>
        </w:rPr>
        <w:t>For 5GC, the mapping of DL traffic to QoS flows is achieved by configuring QERs with QFI(s) for the QoS flow marking and associating FARs to the downlink PDRs, with FARs set to forward the packets to the appropriate downstream GTP-U tunnel (N9 or N3).</w:t>
      </w:r>
    </w:p>
    <w:p w14:paraId="73D23102" w14:textId="77777777" w:rsidR="00EE5860" w:rsidRPr="00441CD0" w:rsidRDefault="00EE5860" w:rsidP="00EE5860">
      <w:pPr>
        <w:rPr>
          <w:lang w:val="en-US"/>
        </w:rPr>
      </w:pPr>
      <w:r w:rsidRPr="00441CD0">
        <w:rPr>
          <w:lang w:val="en-US"/>
        </w:rPr>
        <w:lastRenderedPageBreak/>
        <w:t>For EPC, uplink bearer binding verification is achieved by configuring Packet Detection Information in uplink PDRs containing the local F-TEID of the uplink bearer, the UE IP address (</w:t>
      </w:r>
      <w:r w:rsidRPr="00441CD0">
        <w:rPr>
          <w:rFonts w:cs="Arial"/>
          <w:szCs w:val="18"/>
          <w:lang w:eastAsia="zh-CN"/>
        </w:rPr>
        <w:t>source IP address to match for the incoming packet</w:t>
      </w:r>
      <w:r w:rsidRPr="00441CD0">
        <w:rPr>
          <w:lang w:val="en-US"/>
        </w:rPr>
        <w:t>), and the SDF filter(s) or the Application ID. As a result, uplink packets received on the uplink bearer but that do not match the SDF filter(s) or Application detection filter associated to the uplink PDRs are discarded.</w:t>
      </w:r>
    </w:p>
    <w:p w14:paraId="61AF1821" w14:textId="77777777" w:rsidR="00EE5860" w:rsidRPr="00441CD0" w:rsidRDefault="00EE5860" w:rsidP="00EE5860">
      <w:pPr>
        <w:rPr>
          <w:lang w:val="en-US"/>
        </w:rPr>
      </w:pPr>
      <w:r w:rsidRPr="00441CD0">
        <w:rPr>
          <w:lang w:val="en-US"/>
        </w:rPr>
        <w:t>For 5GC, uplink QoS flow binding verification (see clause 5.7.1.7 of 3GPP TS 23.501 [28]) is achieved by configuring Packet Detection Information in uplink PDRs containing the local F-TEID of the uplink PDU session, the UE IP address (</w:t>
      </w:r>
      <w:r w:rsidRPr="00441CD0">
        <w:rPr>
          <w:rFonts w:cs="Arial"/>
          <w:szCs w:val="18"/>
          <w:lang w:eastAsia="zh-CN"/>
        </w:rPr>
        <w:t>source IP address to match for the incoming packet</w:t>
      </w:r>
      <w:r w:rsidRPr="00441CD0">
        <w:rPr>
          <w:lang w:val="en-US"/>
        </w:rPr>
        <w:t>), the QFI of the QoS flow and the SDF filter(s) or the Application ID. As a result, uplink packets received on the uplink PDU session but that do not match the SDF filter(s) or Application detection filter and QFI associated to the uplink PDRs are discarded.</w:t>
      </w:r>
    </w:p>
    <w:p w14:paraId="153D9451" w14:textId="77777777" w:rsidR="00EE5860" w:rsidRPr="00441CD0" w:rsidRDefault="00EE5860" w:rsidP="00EE5860">
      <w:pPr>
        <w:pStyle w:val="NO"/>
        <w:ind w:left="1419"/>
        <w:rPr>
          <w:lang w:val="x-none"/>
        </w:rPr>
      </w:pPr>
      <w:r w:rsidRPr="00441CD0">
        <w:t>NOTE 1:</w:t>
      </w:r>
      <w:r w:rsidRPr="00441CD0">
        <w:tab/>
        <w:t>For PCC Rules that contain an application identifier (i.e. that refer to an application detection filter), uplink traffic can be received on other IP-CAN bearers than the one determined by the binding mechanism. The detection of the uplink part of the service data flow can be activated in parallel on other bearers with non-GBR QCI (e.g. the default bearer) in addition to the bearer where the PCC rule is bound to. See clauses 6.1.1.1 and 6.2.2.2 of 3GPP</w:t>
      </w:r>
      <w:r w:rsidRPr="00441CD0">
        <w:rPr>
          <w:lang w:val="en-US"/>
        </w:rPr>
        <w:t> </w:t>
      </w:r>
      <w:r w:rsidRPr="00441CD0">
        <w:t>TS</w:t>
      </w:r>
      <w:r w:rsidRPr="00441CD0">
        <w:rPr>
          <w:lang w:val="en-US"/>
        </w:rPr>
        <w:t> </w:t>
      </w:r>
      <w:r w:rsidRPr="00441CD0">
        <w:t>23.203 [</w:t>
      </w:r>
      <w:r w:rsidRPr="00441CD0">
        <w:rPr>
          <w:lang w:val="en-US"/>
        </w:rPr>
        <w:t>7</w:t>
      </w:r>
      <w:r w:rsidRPr="00441CD0">
        <w:t>]. Therefore the uplink PDRs for these bearers can be provisioned with the PDI containing this service data flow and the local F-TEID of the uplink bearer.</w:t>
      </w:r>
    </w:p>
    <w:p w14:paraId="766F913C" w14:textId="77777777" w:rsidR="00EE5860" w:rsidRPr="00441CD0" w:rsidRDefault="00EE5860" w:rsidP="00EE5860">
      <w:pPr>
        <w:pStyle w:val="NO"/>
        <w:ind w:left="1419"/>
      </w:pPr>
      <w:r w:rsidRPr="00441CD0">
        <w:t>NOTE 2:</w:t>
      </w:r>
      <w:r w:rsidRPr="00441CD0">
        <w:tab/>
        <w:t>To avoid the PGW-U discarding packets due to no matching service data flow template, the operator can apply open PCC rules (with wildcarded SDF filters) to allow for the passage of packets that do not match any other candidate SDF template. Therefore an uplink PDR can be provisioned with the PDI containing only the local F-TEID of the uplink bearer.</w:t>
      </w:r>
    </w:p>
    <w:p w14:paraId="31239246" w14:textId="77777777" w:rsidR="00EE5860" w:rsidRPr="00441CD0" w:rsidRDefault="00EE5860" w:rsidP="00EE5860">
      <w:pPr>
        <w:pStyle w:val="NO"/>
        <w:ind w:left="1419"/>
      </w:pPr>
      <w:r w:rsidRPr="00441CD0">
        <w:t>NOTE 3:</w:t>
      </w:r>
      <w:r w:rsidRPr="00441CD0">
        <w:tab/>
        <w:t>Uplink bearer binding does not apply to Non-IP PDN connections.</w:t>
      </w:r>
    </w:p>
    <w:p w14:paraId="3CAF5B6D" w14:textId="77777777" w:rsidR="00EE5860" w:rsidRPr="00441CD0" w:rsidRDefault="00EE5860" w:rsidP="00EE5860">
      <w:pPr>
        <w:pStyle w:val="NO"/>
        <w:ind w:left="1419"/>
      </w:pPr>
      <w:r w:rsidRPr="00441CD0">
        <w:t>NOTE 4:</w:t>
      </w:r>
      <w:r w:rsidRPr="00441CD0">
        <w:tab/>
      </w:r>
      <w:r w:rsidRPr="00441CD0">
        <w:rPr>
          <w:sz w:val="21"/>
          <w:szCs w:val="21"/>
          <w:lang w:eastAsia="zh-CN"/>
        </w:rPr>
        <w:t xml:space="preserve">The UPF can be provisioned with a PDR (with low precedence) which contains the </w:t>
      </w:r>
      <w:r w:rsidRPr="00441CD0">
        <w:t>CN tunnel info, QFI and filter information that can detect any unwanted/unauthorized traffic with this QFI so that such traffic can be dropped with or without being counted before.</w:t>
      </w:r>
    </w:p>
    <w:p w14:paraId="2E532FD4" w14:textId="77777777" w:rsidR="00EE5860" w:rsidRPr="00441CD0" w:rsidRDefault="00EE5860" w:rsidP="00EE5860">
      <w:pPr>
        <w:pStyle w:val="Heading3"/>
      </w:pPr>
      <w:bookmarkStart w:id="955" w:name="_Toc19717089"/>
      <w:bookmarkStart w:id="956" w:name="_Toc27490552"/>
      <w:bookmarkStart w:id="957" w:name="_Toc27556845"/>
      <w:bookmarkStart w:id="958" w:name="_Toc27723762"/>
      <w:bookmarkStart w:id="959" w:name="_Toc36030827"/>
      <w:bookmarkStart w:id="960" w:name="_Toc36042747"/>
      <w:bookmarkStart w:id="961" w:name="_Toc36814071"/>
      <w:bookmarkStart w:id="962" w:name="_Toc44688916"/>
      <w:bookmarkStart w:id="963" w:name="_Toc44923670"/>
      <w:bookmarkStart w:id="964" w:name="_Toc51860638"/>
      <w:bookmarkStart w:id="965" w:name="_Toc57930405"/>
      <w:bookmarkStart w:id="966" w:name="_Toc57931035"/>
      <w:bookmarkStart w:id="967" w:name="_Toc160974160"/>
      <w:r w:rsidRPr="00441CD0">
        <w:t>5.</w:t>
      </w:r>
      <w:r w:rsidRPr="00441CD0">
        <w:rPr>
          <w:lang w:val="en-US"/>
        </w:rPr>
        <w:t>4</w:t>
      </w:r>
      <w:r w:rsidRPr="00441CD0">
        <w:t>.</w:t>
      </w:r>
      <w:r w:rsidRPr="00441CD0">
        <w:rPr>
          <w:lang w:val="en-US"/>
        </w:rPr>
        <w:t>3</w:t>
      </w:r>
      <w:r w:rsidRPr="00441CD0">
        <w:tab/>
        <w:t>Gating Control</w:t>
      </w:r>
      <w:bookmarkEnd w:id="955"/>
      <w:bookmarkEnd w:id="956"/>
      <w:bookmarkEnd w:id="957"/>
      <w:bookmarkEnd w:id="958"/>
      <w:bookmarkEnd w:id="959"/>
      <w:bookmarkEnd w:id="960"/>
      <w:bookmarkEnd w:id="961"/>
      <w:bookmarkEnd w:id="962"/>
      <w:bookmarkEnd w:id="963"/>
      <w:bookmarkEnd w:id="964"/>
      <w:bookmarkEnd w:id="965"/>
      <w:bookmarkEnd w:id="966"/>
      <w:bookmarkEnd w:id="967"/>
    </w:p>
    <w:p w14:paraId="485E9994" w14:textId="77777777" w:rsidR="00EE5860" w:rsidRPr="00441CD0" w:rsidRDefault="00EE5860" w:rsidP="00EE5860">
      <w:r w:rsidRPr="00441CD0">
        <w:rPr>
          <w:lang w:val="en-US"/>
        </w:rPr>
        <w:t xml:space="preserve">Gating control refers to the process within the user plane function (i.e. PGW-U and TDF-U for EPC, UPF for 5GC) of </w:t>
      </w:r>
      <w:r w:rsidRPr="00441CD0">
        <w:rPr>
          <w:lang w:eastAsia="ja-JP"/>
        </w:rPr>
        <w:t xml:space="preserve">enabling or disabling the forwarding of </w:t>
      </w:r>
      <w:r w:rsidRPr="00441CD0">
        <w:rPr>
          <w:rFonts w:eastAsia="Batang"/>
          <w:lang w:eastAsia="ko-KR"/>
        </w:rPr>
        <w:t>IP</w:t>
      </w:r>
      <w:r w:rsidRPr="00441CD0">
        <w:rPr>
          <w:lang w:eastAsia="ja-JP"/>
        </w:rPr>
        <w:t xml:space="preserve"> packets,</w:t>
      </w:r>
      <w:r w:rsidRPr="00441CD0">
        <w:rPr>
          <w:lang w:val="en-US"/>
        </w:rPr>
        <w:t xml:space="preserve"> belonging to a service data flow or detected application's traffic, to pass through to the desired endpoint (for EPC see clause 4.3.2 of 3GPP TS 23.203 [7] and for 5GC see clause 4.3.3.1 of 3GPP TS 23.503 [44]).</w:t>
      </w:r>
    </w:p>
    <w:p w14:paraId="70369A21" w14:textId="77777777" w:rsidR="00EE5860" w:rsidRPr="00441CD0" w:rsidRDefault="00EE5860" w:rsidP="00EE5860">
      <w:r w:rsidRPr="00441CD0">
        <w:t>The PGW-C and TDF-C (for EPC) and the SMF (for 5GC) controls the gating in the PGW-U and TDF-U (for EPC) and in the UPF (for 5GC) by creating PDR(s) for the service data flow(s) or application's traffic to be detected, and by associating a QER, including the Gate Status IE, to the PDRs.</w:t>
      </w:r>
    </w:p>
    <w:p w14:paraId="79C3DC3F" w14:textId="77777777" w:rsidR="00EE5860" w:rsidRPr="00441CD0" w:rsidRDefault="00EE5860" w:rsidP="00EE5860">
      <w:r w:rsidRPr="00441CD0">
        <w:t>The Gate Status IE indicates whether the service data flow</w:t>
      </w:r>
      <w:r w:rsidRPr="00441CD0">
        <w:rPr>
          <w:rFonts w:eastAsia="Batang"/>
          <w:lang w:eastAsia="ko-KR"/>
        </w:rPr>
        <w:t xml:space="preserve"> or detected application traffic is allowed to be forwarded </w:t>
      </w:r>
      <w:r w:rsidRPr="00441CD0">
        <w:t>(the gate is open) or shall be discarded (the gate is closed) in the uplink and/or in downlink directions.</w:t>
      </w:r>
    </w:p>
    <w:p w14:paraId="69E54B41" w14:textId="77777777" w:rsidR="00EE5860" w:rsidRPr="00441CD0" w:rsidRDefault="00EE5860" w:rsidP="00EE5860">
      <w:pPr>
        <w:rPr>
          <w:lang w:val="en-US"/>
        </w:rPr>
      </w:pPr>
      <w:r w:rsidRPr="00441CD0">
        <w:rPr>
          <w:lang w:val="en-US"/>
        </w:rPr>
        <w:t>The PGW-U and TDF-U</w:t>
      </w:r>
      <w:r w:rsidRPr="00441CD0">
        <w:t xml:space="preserve"> (for EPC) and the UPF (for 5GC)</w:t>
      </w:r>
      <w:r w:rsidRPr="00441CD0">
        <w:rPr>
          <w:lang w:val="en-US"/>
        </w:rPr>
        <w:t xml:space="preserve"> shall identify UL and DL flows by the Source Interface IE in the PDI of the PDRs or the Destination Interface IE in the FARs. The PGW-U and TDF-U</w:t>
      </w:r>
      <w:r w:rsidRPr="00441CD0">
        <w:t xml:space="preserve"> (for EPC) and the UPF (for 5GC)</w:t>
      </w:r>
      <w:r w:rsidRPr="00441CD0">
        <w:rPr>
          <w:lang w:val="en-US"/>
        </w:rPr>
        <w:t xml:space="preserve"> shall apply UL and DL gating accordingly.</w:t>
      </w:r>
    </w:p>
    <w:p w14:paraId="1C84EBE2" w14:textId="77777777" w:rsidR="00EE5860" w:rsidRPr="00441CD0" w:rsidRDefault="00EE5860" w:rsidP="00EE5860">
      <w:pPr>
        <w:pStyle w:val="Heading3"/>
        <w:rPr>
          <w:lang w:val="x-none"/>
        </w:rPr>
      </w:pPr>
      <w:bookmarkStart w:id="968" w:name="_Toc19717090"/>
      <w:bookmarkStart w:id="969" w:name="_Toc27490553"/>
      <w:bookmarkStart w:id="970" w:name="_Toc27556846"/>
      <w:bookmarkStart w:id="971" w:name="_Toc27723763"/>
      <w:bookmarkStart w:id="972" w:name="_Toc36030828"/>
      <w:bookmarkStart w:id="973" w:name="_Toc36042748"/>
      <w:bookmarkStart w:id="974" w:name="_Toc36814072"/>
      <w:bookmarkStart w:id="975" w:name="_Toc44688917"/>
      <w:bookmarkStart w:id="976" w:name="_Toc44923671"/>
      <w:bookmarkStart w:id="977" w:name="_Toc51860639"/>
      <w:bookmarkStart w:id="978" w:name="_Toc57930406"/>
      <w:bookmarkStart w:id="979" w:name="_Toc57931036"/>
      <w:bookmarkStart w:id="980" w:name="_Toc160974161"/>
      <w:r w:rsidRPr="00441CD0">
        <w:t>5.</w:t>
      </w:r>
      <w:r w:rsidRPr="00441CD0">
        <w:rPr>
          <w:lang w:val="en-US"/>
        </w:rPr>
        <w:t>4</w:t>
      </w:r>
      <w:r w:rsidRPr="00441CD0">
        <w:t>.</w:t>
      </w:r>
      <w:r w:rsidRPr="00441CD0">
        <w:rPr>
          <w:lang w:val="en-US"/>
        </w:rPr>
        <w:t>4</w:t>
      </w:r>
      <w:r w:rsidRPr="00441CD0">
        <w:tab/>
        <w:t>QoS Control</w:t>
      </w:r>
      <w:bookmarkEnd w:id="968"/>
      <w:bookmarkEnd w:id="969"/>
      <w:bookmarkEnd w:id="970"/>
      <w:bookmarkEnd w:id="971"/>
      <w:bookmarkEnd w:id="972"/>
      <w:bookmarkEnd w:id="973"/>
      <w:bookmarkEnd w:id="974"/>
      <w:bookmarkEnd w:id="975"/>
      <w:bookmarkEnd w:id="976"/>
      <w:bookmarkEnd w:id="977"/>
      <w:bookmarkEnd w:id="978"/>
      <w:bookmarkEnd w:id="979"/>
      <w:bookmarkEnd w:id="980"/>
    </w:p>
    <w:p w14:paraId="325A0CD4" w14:textId="77777777" w:rsidR="00EE5860" w:rsidRPr="00441CD0" w:rsidRDefault="00EE5860" w:rsidP="00EE5860">
      <w:pPr>
        <w:rPr>
          <w:lang w:val="en-US"/>
        </w:rPr>
      </w:pPr>
      <w:r w:rsidRPr="00441CD0">
        <w:rPr>
          <w:lang w:val="en-US"/>
        </w:rPr>
        <w:t>QoS control refers to the authorization and enforcement of the maximum QoS that is authorized:</w:t>
      </w:r>
    </w:p>
    <w:p w14:paraId="43AADEAF" w14:textId="77777777" w:rsidR="00EE5860" w:rsidRPr="00441CD0" w:rsidRDefault="00EE5860" w:rsidP="00EE5860">
      <w:pPr>
        <w:pStyle w:val="B1"/>
        <w:rPr>
          <w:lang w:val="en-US"/>
        </w:rPr>
      </w:pPr>
      <w:r w:rsidRPr="00441CD0">
        <w:rPr>
          <w:lang w:val="en-US"/>
        </w:rPr>
        <w:t>-</w:t>
      </w:r>
      <w:r w:rsidRPr="00441CD0">
        <w:rPr>
          <w:lang w:val="en-US"/>
        </w:rPr>
        <w:tab/>
        <w:t>for EPC,</w:t>
      </w:r>
    </w:p>
    <w:p w14:paraId="0D2DA5DC" w14:textId="77777777" w:rsidR="00EE5860" w:rsidRPr="00441CD0" w:rsidRDefault="00EE5860" w:rsidP="00EE5860">
      <w:pPr>
        <w:pStyle w:val="B2"/>
        <w:rPr>
          <w:lang w:val="x-none"/>
        </w:rPr>
      </w:pPr>
      <w:r w:rsidRPr="00441CD0">
        <w:rPr>
          <w:lang w:val="en-US"/>
        </w:rPr>
        <w:t>-</w:t>
      </w:r>
      <w:r w:rsidRPr="00441CD0">
        <w:rPr>
          <w:lang w:val="en-US"/>
        </w:rPr>
        <w:tab/>
      </w:r>
      <w:r w:rsidRPr="00441CD0">
        <w:t>at the session level (APN-AMBR, TDF session UL and DL bitrates, or UL and DL Packet Rate of a PDN connection);</w:t>
      </w:r>
    </w:p>
    <w:p w14:paraId="2B40AAEF" w14:textId="77777777" w:rsidR="00EE5860" w:rsidRPr="00441CD0" w:rsidRDefault="00EE5860" w:rsidP="00EE5860">
      <w:pPr>
        <w:pStyle w:val="B2"/>
      </w:pPr>
      <w:r w:rsidRPr="00441CD0">
        <w:rPr>
          <w:lang w:val="en-US"/>
        </w:rPr>
        <w:t>-</w:t>
      </w:r>
      <w:r w:rsidRPr="00441CD0">
        <w:tab/>
        <w:t>at the bearer level (GBR, MBR for GBR bearers);</w:t>
      </w:r>
    </w:p>
    <w:p w14:paraId="6AEA6DA3" w14:textId="77777777" w:rsidR="00EE5860" w:rsidRPr="00441CD0" w:rsidRDefault="00EE5860" w:rsidP="00EE5860">
      <w:pPr>
        <w:pStyle w:val="B2"/>
      </w:pPr>
      <w:r w:rsidRPr="00441CD0">
        <w:t>-</w:t>
      </w:r>
      <w:r w:rsidRPr="00441CD0">
        <w:tab/>
        <w:t>at the service data flow (SDF) or application level.</w:t>
      </w:r>
    </w:p>
    <w:p w14:paraId="3E7CE5C0" w14:textId="77777777" w:rsidR="00EE5860" w:rsidRPr="00441CD0" w:rsidRDefault="00EE5860" w:rsidP="00EE5860">
      <w:pPr>
        <w:pStyle w:val="B1"/>
      </w:pPr>
      <w:r w:rsidRPr="00441CD0">
        <w:t>-</w:t>
      </w:r>
      <w:r w:rsidRPr="00441CD0">
        <w:tab/>
        <w:t>for 5GC,</w:t>
      </w:r>
    </w:p>
    <w:p w14:paraId="5886C101" w14:textId="77777777" w:rsidR="00EE5860" w:rsidRPr="00441CD0" w:rsidRDefault="00EE5860" w:rsidP="00EE5860">
      <w:pPr>
        <w:pStyle w:val="B2"/>
        <w:rPr>
          <w:lang w:val="sv-SE"/>
        </w:rPr>
      </w:pPr>
      <w:r w:rsidRPr="00441CD0">
        <w:t>-</w:t>
      </w:r>
      <w:r w:rsidRPr="00441CD0">
        <w:tab/>
        <w:t>at the session level (Session-AMBR or UL and DL Packet Rate of a PDU session)</w:t>
      </w:r>
      <w:r w:rsidRPr="00441CD0">
        <w:rPr>
          <w:lang w:val="sv-SE"/>
        </w:rPr>
        <w:t>;</w:t>
      </w:r>
    </w:p>
    <w:p w14:paraId="44A71D6D" w14:textId="77777777" w:rsidR="00EE5860" w:rsidRPr="00441CD0" w:rsidRDefault="00EE5860" w:rsidP="00EE5860">
      <w:pPr>
        <w:pStyle w:val="B2"/>
        <w:rPr>
          <w:lang w:val="x-none"/>
        </w:rPr>
      </w:pPr>
      <w:r w:rsidRPr="00441CD0">
        <w:lastRenderedPageBreak/>
        <w:t>-</w:t>
      </w:r>
      <w:r w:rsidRPr="00441CD0">
        <w:tab/>
        <w:t>at the QoS Flow level;</w:t>
      </w:r>
    </w:p>
    <w:p w14:paraId="5A20C52C" w14:textId="77777777" w:rsidR="00EE5860" w:rsidRPr="00441CD0" w:rsidRDefault="00EE5860" w:rsidP="00EE5860">
      <w:pPr>
        <w:pStyle w:val="B2"/>
      </w:pPr>
      <w:r w:rsidRPr="00441CD0">
        <w:rPr>
          <w:lang w:val="en-US"/>
        </w:rPr>
        <w:t>-</w:t>
      </w:r>
      <w:r w:rsidRPr="00441CD0">
        <w:rPr>
          <w:lang w:val="en-US"/>
        </w:rPr>
        <w:tab/>
      </w:r>
      <w:r w:rsidRPr="00441CD0">
        <w:t>at the service data flow (SDF) or application level.</w:t>
      </w:r>
    </w:p>
    <w:p w14:paraId="36391C60" w14:textId="132D5236" w:rsidR="00EE5860" w:rsidRPr="00441CD0" w:rsidRDefault="00EE5860" w:rsidP="00EE5860">
      <w:pPr>
        <w:rPr>
          <w:lang w:val="en-US"/>
        </w:rPr>
      </w:pPr>
      <w:r w:rsidRPr="00441CD0">
        <w:rPr>
          <w:lang w:val="en-US"/>
        </w:rPr>
        <w:t xml:space="preserve">See </w:t>
      </w:r>
      <w:r w:rsidR="00415C19" w:rsidRPr="00441CD0">
        <w:rPr>
          <w:lang w:val="en-US"/>
        </w:rPr>
        <w:t>clause</w:t>
      </w:r>
      <w:r w:rsidR="00415C19">
        <w:rPr>
          <w:lang w:val="en-US"/>
        </w:rPr>
        <w:t> </w:t>
      </w:r>
      <w:r w:rsidR="00415C19" w:rsidRPr="00441CD0">
        <w:rPr>
          <w:lang w:val="en-US"/>
        </w:rPr>
        <w:t>4</w:t>
      </w:r>
      <w:r w:rsidRPr="00441CD0">
        <w:rPr>
          <w:lang w:val="en-US"/>
        </w:rPr>
        <w:t>.3.3 of 3GPP TS 23.203 [7] clause 4.5.5 of 3GPP TS 29.212 [8] and clause 4.7.7 of 3GPP TS 23.401 [14].</w:t>
      </w:r>
    </w:p>
    <w:p w14:paraId="48025E39" w14:textId="77777777" w:rsidR="00EE5860" w:rsidRPr="00441CD0" w:rsidRDefault="00EE5860" w:rsidP="00EE5860">
      <w:r w:rsidRPr="00441CD0">
        <w:t>The CP function shall control the QoS enforcement in the UP function by:</w:t>
      </w:r>
    </w:p>
    <w:p w14:paraId="1DE59843" w14:textId="77777777" w:rsidR="00EE5860" w:rsidRPr="00441CD0" w:rsidRDefault="00EE5860" w:rsidP="00EE5860">
      <w:pPr>
        <w:pStyle w:val="B1"/>
      </w:pPr>
      <w:r w:rsidRPr="00441CD0">
        <w:rPr>
          <w:lang w:val="en-US"/>
        </w:rPr>
        <w:t>-</w:t>
      </w:r>
      <w:r w:rsidRPr="00441CD0">
        <w:rPr>
          <w:lang w:val="en-US"/>
        </w:rPr>
        <w:tab/>
      </w:r>
      <w:r w:rsidRPr="00441CD0">
        <w:t>creating the necessary PDR(s) to represent the service data flow, application, QoS Flow (for 5GC), bearer or session, if not already existing;</w:t>
      </w:r>
    </w:p>
    <w:p w14:paraId="0C0EF6DE" w14:textId="77777777" w:rsidR="00EE5860" w:rsidRPr="00441CD0" w:rsidRDefault="00EE5860" w:rsidP="00EE5860">
      <w:pPr>
        <w:pStyle w:val="B1"/>
      </w:pPr>
      <w:r w:rsidRPr="00441CD0">
        <w:rPr>
          <w:lang w:val="en-US"/>
        </w:rPr>
        <w:t>-</w:t>
      </w:r>
      <w:r w:rsidRPr="00441CD0">
        <w:rPr>
          <w:lang w:val="en-US"/>
        </w:rPr>
        <w:tab/>
      </w:r>
      <w:r w:rsidRPr="00441CD0">
        <w:t>creating QERs for the QoS enforcement at session level, SDF/application level;</w:t>
      </w:r>
    </w:p>
    <w:p w14:paraId="352162CA" w14:textId="77777777" w:rsidR="00EE5860" w:rsidRPr="00441CD0" w:rsidRDefault="00EE5860" w:rsidP="00EE5860">
      <w:pPr>
        <w:pStyle w:val="B1"/>
      </w:pPr>
      <w:r w:rsidRPr="00441CD0">
        <w:t>-</w:t>
      </w:r>
      <w:r w:rsidRPr="00441CD0">
        <w:tab/>
        <w:t>creating QERs for the QoS enforcement of the aggregate of SDFs with the same GBR QCI;</w:t>
      </w:r>
    </w:p>
    <w:p w14:paraId="5CD7A570" w14:textId="77777777" w:rsidR="00EE5860" w:rsidRPr="00441CD0" w:rsidRDefault="00EE5860" w:rsidP="00EE5860">
      <w:pPr>
        <w:pStyle w:val="B1"/>
      </w:pPr>
      <w:r w:rsidRPr="00441CD0">
        <w:t>-</w:t>
      </w:r>
      <w:r w:rsidRPr="00441CD0">
        <w:tab/>
        <w:t>creating QERs for the QoS enforcement of the aggregate of SDFs with the same GBR QFI (for 5GC);</w:t>
      </w:r>
    </w:p>
    <w:p w14:paraId="57F2B385" w14:textId="77777777" w:rsidR="00EE5860" w:rsidRPr="00441CD0" w:rsidRDefault="00EE5860" w:rsidP="00EE5860">
      <w:pPr>
        <w:pStyle w:val="B1"/>
      </w:pPr>
      <w:r w:rsidRPr="00441CD0">
        <w:rPr>
          <w:lang w:val="en-US"/>
        </w:rPr>
        <w:t>-</w:t>
      </w:r>
      <w:r w:rsidRPr="00441CD0">
        <w:rPr>
          <w:lang w:val="en-US"/>
        </w:rPr>
        <w:tab/>
      </w:r>
      <w:r w:rsidRPr="00441CD0">
        <w:t>associating the session level QER to all the PDRs defined for the session;</w:t>
      </w:r>
    </w:p>
    <w:p w14:paraId="14DDDC7F" w14:textId="77777777" w:rsidR="00EE5860" w:rsidRPr="00441CD0" w:rsidRDefault="00EE5860" w:rsidP="00EE5860">
      <w:pPr>
        <w:pStyle w:val="B1"/>
      </w:pPr>
      <w:r w:rsidRPr="00441CD0">
        <w:t>-</w:t>
      </w:r>
      <w:r w:rsidRPr="00441CD0">
        <w:tab/>
        <w:t>associating the SDF or application QER to the PDRs associated to the SDF or application;</w:t>
      </w:r>
    </w:p>
    <w:p w14:paraId="1E60AC2F" w14:textId="77777777" w:rsidR="00EE5860" w:rsidRPr="00441CD0" w:rsidRDefault="00EE5860" w:rsidP="00EE5860">
      <w:pPr>
        <w:pStyle w:val="B1"/>
      </w:pPr>
      <w:r w:rsidRPr="00441CD0">
        <w:t>-</w:t>
      </w:r>
      <w:r w:rsidRPr="00441CD0">
        <w:tab/>
        <w:t>associating the QER of the aggregate of SDFs to the PDRs associated to SDFs or applications that share the QER.</w:t>
      </w:r>
    </w:p>
    <w:p w14:paraId="7DBA5BD1" w14:textId="77777777" w:rsidR="00EE5860" w:rsidRPr="00441CD0" w:rsidRDefault="00EE5860" w:rsidP="00EE5860">
      <w:pPr>
        <w:rPr>
          <w:lang w:val="en-US"/>
        </w:rPr>
      </w:pPr>
      <w:r w:rsidRPr="00441CD0">
        <w:rPr>
          <w:lang w:val="en-US"/>
        </w:rPr>
        <w:t>The same QER may be associated to UL and DL PDRs. The UP function shall identify the UL and DL flows by the Source Interface IE in the PDRs or the Destination Interface IE in the FARs. The UP function shall enforce the QoS for the UL or DL flows accordingly.</w:t>
      </w:r>
    </w:p>
    <w:p w14:paraId="71614B79" w14:textId="77777777" w:rsidR="00EE5860" w:rsidRPr="00441CD0" w:rsidRDefault="00EE5860" w:rsidP="00EE5860">
      <w:pPr>
        <w:rPr>
          <w:lang w:val="en-US"/>
        </w:rPr>
      </w:pPr>
      <w:r w:rsidRPr="00441CD0">
        <w:rPr>
          <w:lang w:val="en-US"/>
        </w:rPr>
        <w:t>The CP function shall map the precedence of a PCC rule to the precedence of the PDRs associated to the corresponding service data flows.</w:t>
      </w:r>
    </w:p>
    <w:p w14:paraId="3C994630" w14:textId="77777777" w:rsidR="00EE5860" w:rsidRPr="00441CD0" w:rsidRDefault="00EE5860" w:rsidP="00EE5860">
      <w:pPr>
        <w:pStyle w:val="Heading3"/>
        <w:rPr>
          <w:lang w:val="x-none"/>
        </w:rPr>
      </w:pPr>
      <w:bookmarkStart w:id="981" w:name="_Toc19717091"/>
      <w:bookmarkStart w:id="982" w:name="_Toc27490554"/>
      <w:bookmarkStart w:id="983" w:name="_Toc27556847"/>
      <w:bookmarkStart w:id="984" w:name="_Toc27723764"/>
      <w:bookmarkStart w:id="985" w:name="_Toc36030829"/>
      <w:bookmarkStart w:id="986" w:name="_Toc36042749"/>
      <w:bookmarkStart w:id="987" w:name="_Toc36814073"/>
      <w:bookmarkStart w:id="988" w:name="_Toc44688918"/>
      <w:bookmarkStart w:id="989" w:name="_Toc44923672"/>
      <w:bookmarkStart w:id="990" w:name="_Toc51860640"/>
      <w:bookmarkStart w:id="991" w:name="_Toc57930407"/>
      <w:bookmarkStart w:id="992" w:name="_Toc57931037"/>
      <w:bookmarkStart w:id="993" w:name="_Toc160974162"/>
      <w:r w:rsidRPr="00441CD0">
        <w:t>5.</w:t>
      </w:r>
      <w:r w:rsidRPr="00441CD0">
        <w:rPr>
          <w:lang w:val="en-US"/>
        </w:rPr>
        <w:t>4</w:t>
      </w:r>
      <w:r w:rsidRPr="00441CD0">
        <w:t>.</w:t>
      </w:r>
      <w:r w:rsidRPr="00441CD0">
        <w:rPr>
          <w:lang w:val="en-US"/>
        </w:rPr>
        <w:t>5</w:t>
      </w:r>
      <w:r w:rsidRPr="00441CD0">
        <w:tab/>
        <w:t>DL Flow Level Marking for Application Detection</w:t>
      </w:r>
      <w:bookmarkEnd w:id="981"/>
      <w:bookmarkEnd w:id="982"/>
      <w:bookmarkEnd w:id="983"/>
      <w:bookmarkEnd w:id="984"/>
      <w:bookmarkEnd w:id="985"/>
      <w:bookmarkEnd w:id="986"/>
      <w:bookmarkEnd w:id="987"/>
      <w:bookmarkEnd w:id="988"/>
      <w:bookmarkEnd w:id="989"/>
      <w:bookmarkEnd w:id="990"/>
      <w:bookmarkEnd w:id="991"/>
      <w:bookmarkEnd w:id="992"/>
      <w:bookmarkEnd w:id="993"/>
    </w:p>
    <w:p w14:paraId="5F266232" w14:textId="77777777" w:rsidR="00EE5860" w:rsidRPr="00441CD0" w:rsidRDefault="00EE5860" w:rsidP="00EE5860">
      <w:pPr>
        <w:rPr>
          <w:lang w:val="en-US"/>
        </w:rPr>
      </w:pPr>
      <w:r w:rsidRPr="00441CD0">
        <w:rPr>
          <w:lang w:val="en-US"/>
        </w:rPr>
        <w:t>DL flow level marking is performed using DL DSCP marking. DL DSCP marking for application indication refers to the process in the TDF of marking detected downlink application traffic with a DSCP value received within an installed ADC rule matching this traffic. See Annex U of 3GPP TS 23.203 [7] and clauses 4.5.2.7 and 4b.5.14 of 3GPP TS 29.212 [8].</w:t>
      </w:r>
    </w:p>
    <w:p w14:paraId="5E92124C" w14:textId="77777777" w:rsidR="00EE5860" w:rsidRPr="00441CD0" w:rsidRDefault="00EE5860" w:rsidP="00EE5860">
      <w:r w:rsidRPr="00441CD0">
        <w:t>DL DSCP marking for application indication is controlled by the TDF-C by associating a QER, including the ToS or Traffic Class within the DL Flow Level Marking IE, to the PDR matching the DL traffic to be marked. The TDF-U performs the DL DSCP marking for the detected DL traffic and sends the marked packet to the PGW-U.</w:t>
      </w:r>
    </w:p>
    <w:p w14:paraId="24D4CA4C" w14:textId="77777777" w:rsidR="00EE5860" w:rsidRPr="00441CD0" w:rsidRDefault="00EE5860" w:rsidP="00EE5860">
      <w:r w:rsidRPr="00441CD0">
        <w:t>If a tunnelling protocol is used between the TDF-U and the PGW-U, the DSCP value for service data flow detection shall be carried in the inner IP header.</w:t>
      </w:r>
    </w:p>
    <w:p w14:paraId="1261938A" w14:textId="77777777" w:rsidR="00EE5860" w:rsidRPr="00441CD0" w:rsidRDefault="00EE5860" w:rsidP="00EE5860">
      <w:r w:rsidRPr="00441CD0">
        <w:t>The TDF-C may stop the DL DSCP marking for the application during the PFCP session by removing the related QER or removing the DL Flow Level Marking IE from the related QER, the TDF-U shall then stop such function consequently.</w:t>
      </w:r>
    </w:p>
    <w:p w14:paraId="4465C503" w14:textId="77777777" w:rsidR="00EE5860" w:rsidRPr="00441CD0" w:rsidRDefault="00EE5860" w:rsidP="00EE5860">
      <w:r w:rsidRPr="00441CD0">
        <w:t>Policy and charging control in the downlink direction by the PCEF for an application detected by the TDF is performed by the PGW-C configuring a PDR with a PDI containing an SDF Filter with the corresponding DSCP value.</w:t>
      </w:r>
    </w:p>
    <w:p w14:paraId="0F43E08E" w14:textId="77777777" w:rsidR="00EE5860" w:rsidRPr="00441CD0" w:rsidRDefault="00EE5860" w:rsidP="00EE5860">
      <w:pPr>
        <w:pStyle w:val="Heading3"/>
      </w:pPr>
      <w:bookmarkStart w:id="994" w:name="_Toc19717092"/>
      <w:bookmarkStart w:id="995" w:name="_Toc27490555"/>
      <w:bookmarkStart w:id="996" w:name="_Toc27556848"/>
      <w:bookmarkStart w:id="997" w:name="_Toc27723765"/>
      <w:bookmarkStart w:id="998" w:name="_Toc36030830"/>
      <w:bookmarkStart w:id="999" w:name="_Toc36042750"/>
      <w:bookmarkStart w:id="1000" w:name="_Toc36814074"/>
      <w:bookmarkStart w:id="1001" w:name="_Toc44688919"/>
      <w:bookmarkStart w:id="1002" w:name="_Toc44923673"/>
      <w:bookmarkStart w:id="1003" w:name="_Toc51860641"/>
      <w:bookmarkStart w:id="1004" w:name="_Toc57930408"/>
      <w:bookmarkStart w:id="1005" w:name="_Toc57931038"/>
      <w:bookmarkStart w:id="1006" w:name="_Toc160974163"/>
      <w:r w:rsidRPr="00441CD0">
        <w:t>5.</w:t>
      </w:r>
      <w:r w:rsidRPr="00441CD0">
        <w:rPr>
          <w:lang w:val="en-US"/>
        </w:rPr>
        <w:t>4</w:t>
      </w:r>
      <w:r w:rsidRPr="00441CD0">
        <w:t>.</w:t>
      </w:r>
      <w:r w:rsidRPr="00441CD0">
        <w:rPr>
          <w:lang w:val="en-US"/>
        </w:rPr>
        <w:t>6</w:t>
      </w:r>
      <w:r w:rsidRPr="00441CD0">
        <w:tab/>
        <w:t>Usage Monitoring</w:t>
      </w:r>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3A0A609B" w14:textId="77777777" w:rsidR="00EE5860" w:rsidRPr="00441CD0" w:rsidRDefault="00EE5860" w:rsidP="00EE5860">
      <w:pPr>
        <w:rPr>
          <w:lang w:val="en-US"/>
        </w:rPr>
      </w:pPr>
      <w:r w:rsidRPr="00441CD0">
        <w:rPr>
          <w:lang w:val="en-US"/>
        </w:rPr>
        <w:t>Usage Monitoring Control refers to the process of monitoring the user plane traffic in the PGW-U, TDF-U or UPF for the accumulated usage of network resources per:</w:t>
      </w:r>
    </w:p>
    <w:p w14:paraId="3B28FCEA" w14:textId="77777777" w:rsidR="00EE5860" w:rsidRPr="00441CD0" w:rsidRDefault="00EE5860" w:rsidP="00EE5860">
      <w:pPr>
        <w:pStyle w:val="B1"/>
        <w:rPr>
          <w:lang w:val="en-US"/>
        </w:rPr>
      </w:pPr>
      <w:r w:rsidRPr="00441CD0">
        <w:rPr>
          <w:lang w:val="en-US"/>
        </w:rPr>
        <w:t>-</w:t>
      </w:r>
      <w:r w:rsidRPr="00441CD0">
        <w:rPr>
          <w:lang w:val="en-US"/>
        </w:rPr>
        <w:tab/>
        <w:t>individual or group of service data flows;</w:t>
      </w:r>
    </w:p>
    <w:p w14:paraId="2E7B7859" w14:textId="77777777" w:rsidR="00EE5860" w:rsidRPr="00441CD0" w:rsidRDefault="00EE5860" w:rsidP="00EE5860">
      <w:pPr>
        <w:pStyle w:val="B1"/>
        <w:rPr>
          <w:lang w:val="en-US"/>
        </w:rPr>
      </w:pPr>
      <w:r w:rsidRPr="00441CD0">
        <w:rPr>
          <w:lang w:val="en-US"/>
        </w:rPr>
        <w:t>-</w:t>
      </w:r>
      <w:r w:rsidRPr="00441CD0">
        <w:rPr>
          <w:lang w:val="en-US"/>
        </w:rPr>
        <w:tab/>
        <w:t>individual or group of applications;</w:t>
      </w:r>
    </w:p>
    <w:p w14:paraId="51C4B1EB" w14:textId="77777777" w:rsidR="00EE5860" w:rsidRPr="00441CD0" w:rsidRDefault="00EE5860" w:rsidP="00EE5860">
      <w:pPr>
        <w:pStyle w:val="B1"/>
        <w:rPr>
          <w:lang w:val="en-US"/>
        </w:rPr>
      </w:pPr>
      <w:r w:rsidRPr="00441CD0">
        <w:rPr>
          <w:lang w:val="en-US"/>
        </w:rPr>
        <w:t>-</w:t>
      </w:r>
      <w:r w:rsidRPr="00441CD0">
        <w:rPr>
          <w:lang w:val="en-US"/>
        </w:rPr>
        <w:tab/>
        <w:t>PDU session, possibly excluding an individual SDF or a group of service data flow(s) (for 5GC);</w:t>
      </w:r>
    </w:p>
    <w:p w14:paraId="01EA5812" w14:textId="77777777" w:rsidR="00EE5860" w:rsidRPr="00441CD0" w:rsidRDefault="00EE5860" w:rsidP="00EE5860">
      <w:pPr>
        <w:pStyle w:val="B1"/>
        <w:rPr>
          <w:lang w:val="en-US"/>
        </w:rPr>
      </w:pPr>
      <w:r w:rsidRPr="00441CD0">
        <w:rPr>
          <w:lang w:val="en-US"/>
        </w:rPr>
        <w:t>-</w:t>
      </w:r>
      <w:r w:rsidRPr="00441CD0">
        <w:rPr>
          <w:lang w:val="en-US"/>
        </w:rPr>
        <w:tab/>
        <w:t>IP-CAN session, possibly excluding an individual SDF or a group of service data flow(s) (for EPC); and/or</w:t>
      </w:r>
    </w:p>
    <w:p w14:paraId="164159E6" w14:textId="77777777" w:rsidR="00EE5860" w:rsidRPr="00441CD0" w:rsidRDefault="00EE5860" w:rsidP="00EE5860">
      <w:pPr>
        <w:pStyle w:val="B1"/>
        <w:rPr>
          <w:lang w:val="en-US"/>
        </w:rPr>
      </w:pPr>
      <w:r w:rsidRPr="00441CD0">
        <w:rPr>
          <w:lang w:val="en-US"/>
        </w:rPr>
        <w:lastRenderedPageBreak/>
        <w:t>-</w:t>
      </w:r>
      <w:r w:rsidRPr="00441CD0">
        <w:rPr>
          <w:lang w:val="en-US"/>
        </w:rPr>
        <w:tab/>
        <w:t>TDF session, possibly excluding an individual application or a group of application(s) (for EPC).</w:t>
      </w:r>
    </w:p>
    <w:p w14:paraId="6422783D" w14:textId="77777777" w:rsidR="00EE5860" w:rsidRPr="00441CD0" w:rsidRDefault="00EE5860" w:rsidP="00EE5860">
      <w:r w:rsidRPr="00441CD0">
        <w:t>For EPC, see clauses 4.4, 6.2.2.3 and 6.6 of 3GPP TS 23.203 [7] and clauses 4.5.16, 4.5.17, 4b.5.6, 4b.5.7 of 3GPP TS 29.212 [8].</w:t>
      </w:r>
    </w:p>
    <w:p w14:paraId="196BA909" w14:textId="77777777" w:rsidR="00EE5860" w:rsidRPr="00441CD0" w:rsidRDefault="00EE5860" w:rsidP="00EE5860">
      <w:r w:rsidRPr="00441CD0">
        <w:t>For 5GC, see clauses 4.3.4 and 6.2.2.3 of 3GPP TS 23.503 [44] and clauses 4.2.2.10, 4.2.3.11, 4.2.4.10, 4.2.6.2.5, 4.2.6.5.3 of 3GPP TS 29.512 [41].</w:t>
      </w:r>
    </w:p>
    <w:p w14:paraId="52406ED3" w14:textId="77777777" w:rsidR="00EE5860" w:rsidRPr="00441CD0" w:rsidRDefault="00EE5860" w:rsidP="00EE5860">
      <w:r w:rsidRPr="00441CD0">
        <w:t>Usage Monitoring Control is supported over the Sxb, Sxc and N4 reference points by activating in the UP function the reporting of usage information towards the CP function, as specified in clauses 5.3 and 7.8.4 of 3GPP TS 23.214 [2] and in clause 5.8.2.6.2 of 3GPP TS 23.501 [28].</w:t>
      </w:r>
    </w:p>
    <w:p w14:paraId="0CE8631B" w14:textId="77777777" w:rsidR="00EE5860" w:rsidRPr="00441CD0" w:rsidRDefault="00EE5860" w:rsidP="00EE5860">
      <w:r w:rsidRPr="00441CD0">
        <w:t>The CP function shall control the Usage Reporting in the UP function by:</w:t>
      </w:r>
    </w:p>
    <w:p w14:paraId="4A2EBD1A"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 application or session;</w:t>
      </w:r>
    </w:p>
    <w:p w14:paraId="7E19746B" w14:textId="77777777" w:rsidR="00EE5860" w:rsidRPr="00441CD0" w:rsidRDefault="00EE5860" w:rsidP="00EE5860">
      <w:pPr>
        <w:pStyle w:val="B1"/>
        <w:rPr>
          <w:lang w:val="en-US"/>
        </w:rPr>
      </w:pPr>
      <w:r w:rsidRPr="00441CD0">
        <w:rPr>
          <w:lang w:val="en-US"/>
        </w:rPr>
        <w:t>-</w:t>
      </w:r>
      <w:r w:rsidRPr="00441CD0">
        <w:rPr>
          <w:lang w:val="en-US"/>
        </w:rPr>
        <w:tab/>
        <w:t>creating a URR for each Monitoring key; and</w:t>
      </w:r>
    </w:p>
    <w:p w14:paraId="3194353E" w14:textId="77777777" w:rsidR="00EE5860" w:rsidRPr="00441CD0" w:rsidRDefault="00EE5860" w:rsidP="00EE5860">
      <w:pPr>
        <w:pStyle w:val="B1"/>
        <w:rPr>
          <w:lang w:val="en-US"/>
        </w:rPr>
      </w:pPr>
      <w:r w:rsidRPr="00441CD0">
        <w:rPr>
          <w:lang w:val="en-US"/>
        </w:rPr>
        <w:t>-</w:t>
      </w:r>
      <w:r w:rsidRPr="00441CD0">
        <w:rPr>
          <w:lang w:val="en-US"/>
        </w:rPr>
        <w:tab/>
        <w:t>associating the URR to:</w:t>
      </w:r>
    </w:p>
    <w:p w14:paraId="1DCB557B" w14:textId="77777777" w:rsidR="00EE5860" w:rsidRPr="00441CD0" w:rsidRDefault="00EE5860" w:rsidP="00EE5860">
      <w:pPr>
        <w:pStyle w:val="B2"/>
        <w:rPr>
          <w:lang w:val="en-US"/>
        </w:rPr>
      </w:pPr>
      <w:r w:rsidRPr="00441CD0">
        <w:rPr>
          <w:lang w:val="en-US"/>
        </w:rPr>
        <w:t>-</w:t>
      </w:r>
      <w:r w:rsidRPr="00441CD0">
        <w:rPr>
          <w:lang w:val="en-US"/>
        </w:rPr>
        <w:tab/>
        <w:t>all the PDRs of the PFCP session, for usage monitoring at IP-CAN or TDF session level, possibly excluding the PDRs matching the SDFs or Applications excluded from the usage monitoring at session level; or</w:t>
      </w:r>
    </w:p>
    <w:p w14:paraId="1C9B0DE0" w14:textId="77777777" w:rsidR="00EE5860" w:rsidRPr="00441CD0" w:rsidRDefault="00EE5860" w:rsidP="00EE5860">
      <w:pPr>
        <w:pStyle w:val="B2"/>
        <w:rPr>
          <w:lang w:val="en-US"/>
        </w:rPr>
      </w:pPr>
      <w:r w:rsidRPr="00441CD0">
        <w:rPr>
          <w:lang w:val="en-US"/>
        </w:rPr>
        <w:t>-</w:t>
      </w:r>
      <w:r w:rsidRPr="00441CD0">
        <w:rPr>
          <w:lang w:val="en-US"/>
        </w:rPr>
        <w:tab/>
        <w:t>the PDR(s) of the PFCP session associated to the individual or group of SDF(s) or Application(s), for usage monitoring at SDF or application level.</w:t>
      </w:r>
    </w:p>
    <w:p w14:paraId="03701B14" w14:textId="77777777" w:rsidR="00EE5860" w:rsidRPr="00441CD0" w:rsidRDefault="00EE5860" w:rsidP="00EE5860">
      <w:pPr>
        <w:pStyle w:val="Heading3"/>
        <w:rPr>
          <w:lang w:val="x-none"/>
        </w:rPr>
      </w:pPr>
      <w:bookmarkStart w:id="1007" w:name="_Toc19717093"/>
      <w:bookmarkStart w:id="1008" w:name="_Toc27490556"/>
      <w:bookmarkStart w:id="1009" w:name="_Toc27556849"/>
      <w:bookmarkStart w:id="1010" w:name="_Toc27723766"/>
      <w:bookmarkStart w:id="1011" w:name="_Toc36030831"/>
      <w:bookmarkStart w:id="1012" w:name="_Toc36042751"/>
      <w:bookmarkStart w:id="1013" w:name="_Toc36814075"/>
      <w:bookmarkStart w:id="1014" w:name="_Toc44688920"/>
      <w:bookmarkStart w:id="1015" w:name="_Toc44923674"/>
      <w:bookmarkStart w:id="1016" w:name="_Toc51860642"/>
      <w:bookmarkStart w:id="1017" w:name="_Toc57930409"/>
      <w:bookmarkStart w:id="1018" w:name="_Toc57931039"/>
      <w:bookmarkStart w:id="1019" w:name="_Toc160974164"/>
      <w:r w:rsidRPr="00441CD0">
        <w:t>5.</w:t>
      </w:r>
      <w:r w:rsidRPr="00441CD0">
        <w:rPr>
          <w:lang w:val="en-US"/>
        </w:rPr>
        <w:t>4</w:t>
      </w:r>
      <w:r w:rsidRPr="00441CD0">
        <w:t>.</w:t>
      </w:r>
      <w:r w:rsidRPr="00441CD0">
        <w:rPr>
          <w:lang w:val="en-US"/>
        </w:rPr>
        <w:t>7</w:t>
      </w:r>
      <w:r w:rsidRPr="00441CD0">
        <w:tab/>
        <w:t xml:space="preserve">Traffic </w:t>
      </w:r>
      <w:r w:rsidRPr="00441CD0">
        <w:rPr>
          <w:rFonts w:cs="Arial"/>
        </w:rPr>
        <w:t>Redirection</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7ECB736D" w14:textId="77777777" w:rsidR="00EE5860" w:rsidRPr="00441CD0" w:rsidRDefault="00EE5860" w:rsidP="00EE5860">
      <w:pPr>
        <w:rPr>
          <w:rFonts w:eastAsia="MS Mincho"/>
          <w:lang w:val="en-US"/>
        </w:rPr>
      </w:pPr>
      <w:r w:rsidRPr="00441CD0">
        <w:rPr>
          <w:lang w:val="en-US"/>
        </w:rPr>
        <w:t>Traffic Redirection refers to the process of redirecting uplink application traffic, in a PGW, TDF or UPF, towards a redirect destination, e.g. redirect some HTTP flows to a service provisioning page. For EPC, see clause</w:t>
      </w:r>
      <w:r>
        <w:rPr>
          <w:lang w:val="en-US"/>
        </w:rPr>
        <w:t> </w:t>
      </w:r>
      <w:r w:rsidRPr="00441CD0">
        <w:rPr>
          <w:lang w:val="en-US"/>
        </w:rPr>
        <w:t>6.1.13 of 3GPP TS 23.203 [7] and clauses 4.5.2.6 and 4b.5.1.4 of 3GPP TS 29.212 [8]. For 5GC, see clause 6.1.3.12 of 3GPP TS 23.503 [44] and clause </w:t>
      </w:r>
      <w:r w:rsidRPr="00441CD0">
        <w:t>4.2.6.2.4</w:t>
      </w:r>
      <w:r w:rsidRPr="00441CD0">
        <w:rPr>
          <w:lang w:val="en-US"/>
        </w:rPr>
        <w:t xml:space="preserve"> of 3GPP TS 29.512 [46].</w:t>
      </w:r>
    </w:p>
    <w:p w14:paraId="5E182065" w14:textId="77777777" w:rsidR="00EE5860" w:rsidRPr="00441CD0" w:rsidRDefault="00EE5860" w:rsidP="00EE5860">
      <w:pPr>
        <w:rPr>
          <w:lang w:val="en-US"/>
        </w:rPr>
      </w:pPr>
      <w:r w:rsidRPr="00441CD0">
        <w:rPr>
          <w:lang w:val="en-US" w:eastAsia="zh-CN"/>
        </w:rPr>
        <w:t>The redirect destination may be provided by the PCRF/PCF or be preconfigured in the CP function or in the UP function</w:t>
      </w:r>
      <w:r w:rsidRPr="00441CD0">
        <w:rPr>
          <w:lang w:val="en-US"/>
        </w:rPr>
        <w:t>.</w:t>
      </w:r>
    </w:p>
    <w:p w14:paraId="5E9FB003" w14:textId="77777777" w:rsidR="00EE5860" w:rsidRPr="00441CD0" w:rsidRDefault="00EE5860" w:rsidP="00EE5860">
      <w:pPr>
        <w:rPr>
          <w:lang w:val="en-US"/>
        </w:rPr>
      </w:pPr>
      <w:r w:rsidRPr="00441CD0">
        <w:rPr>
          <w:lang w:val="en-US"/>
        </w:rPr>
        <w:t>For EPC, the traffic redirection may be enforced in the CP function or in the UP function. For 5GC, the traffic redirection may be enforced in the UP function only. If the traffic that the UP function can support may be subject to traffic redirection, traffic redirection enforcement in the UP function shall be supported by the UP function. The UP function reports to the CP function whether it supports traffic redirection enforcement in the UP function via the UP Function Features IE (see clause</w:t>
      </w:r>
      <w:r>
        <w:rPr>
          <w:lang w:val="en-US"/>
        </w:rPr>
        <w:t> </w:t>
      </w:r>
      <w:r w:rsidRPr="00441CD0">
        <w:rPr>
          <w:lang w:val="en-US"/>
        </w:rPr>
        <w:t>8.2.25).</w:t>
      </w:r>
    </w:p>
    <w:p w14:paraId="2F303D74" w14:textId="77777777" w:rsidR="00EE5860" w:rsidRPr="00441CD0" w:rsidRDefault="00EE5860" w:rsidP="00EE5860">
      <w:pPr>
        <w:pStyle w:val="NO"/>
        <w:rPr>
          <w:lang w:val="x-none"/>
        </w:rPr>
      </w:pPr>
      <w:r w:rsidRPr="00441CD0">
        <w:t>NOTE:</w:t>
      </w:r>
      <w:r w:rsidRPr="00441CD0">
        <w:tab/>
        <w:t>A UP function that supports traffic not requiring traffic redirection does not need to support traffic redirection enforcement in the UP function. The CP function can select a UP function supporting traffic redirection enforcement in the UP function for users or services which may require traffic redirection.</w:t>
      </w:r>
    </w:p>
    <w:p w14:paraId="68B2673A" w14:textId="77777777" w:rsidR="00EE5860" w:rsidRPr="00441CD0" w:rsidRDefault="00EE5860" w:rsidP="00EE5860">
      <w:pPr>
        <w:rPr>
          <w:lang w:val="en-US"/>
        </w:rPr>
      </w:pPr>
      <w:r w:rsidRPr="00441CD0">
        <w:rPr>
          <w:lang w:val="en-US"/>
        </w:rPr>
        <w:t>To enforce the traffic redirection in the CP function, the CP function shall instruct the UP function to forward the applicable user traffic to the CP function, as specified in clause</w:t>
      </w:r>
      <w:r>
        <w:rPr>
          <w:lang w:val="en-US"/>
        </w:rPr>
        <w:t> </w:t>
      </w:r>
      <w:r w:rsidRPr="00441CD0">
        <w:rPr>
          <w:lang w:val="en-US"/>
        </w:rPr>
        <w:t>5.3.1.</w:t>
      </w:r>
    </w:p>
    <w:p w14:paraId="1F2EFEFA" w14:textId="77777777" w:rsidR="00EE5860" w:rsidRPr="00441CD0" w:rsidRDefault="00EE5860" w:rsidP="00EE5860">
      <w:pPr>
        <w:rPr>
          <w:lang w:val="en-US"/>
        </w:rPr>
      </w:pPr>
      <w:r w:rsidRPr="00441CD0">
        <w:rPr>
          <w:lang w:val="en-US"/>
        </w:rPr>
        <w:t>To enforce the traffic redirection in the UP function, the CP function shall:</w:t>
      </w:r>
    </w:p>
    <w:p w14:paraId="68F88DAA" w14:textId="77777777" w:rsidR="00EE5860" w:rsidRPr="00441CD0" w:rsidRDefault="00EE5860" w:rsidP="00EE5860">
      <w:pPr>
        <w:pStyle w:val="B1"/>
        <w:rPr>
          <w:lang w:val="x-none"/>
        </w:rPr>
      </w:pPr>
      <w:r w:rsidRPr="00441CD0">
        <w:rPr>
          <w:lang w:val="en-US"/>
        </w:rPr>
        <w:t>-</w:t>
      </w:r>
      <w:r w:rsidRPr="00441CD0">
        <w:rPr>
          <w:lang w:val="en-US"/>
        </w:rPr>
        <w:tab/>
      </w:r>
      <w:r w:rsidRPr="00441CD0">
        <w:t>create the necessary PDR(s) to represent the traffic to be redirected, if not already existing;</w:t>
      </w:r>
    </w:p>
    <w:p w14:paraId="225FB296" w14:textId="77777777" w:rsidR="00EE5860" w:rsidRPr="00441CD0" w:rsidRDefault="00EE5860" w:rsidP="00EE5860">
      <w:pPr>
        <w:pStyle w:val="B1"/>
      </w:pPr>
      <w:r w:rsidRPr="00441CD0">
        <w:t>-</w:t>
      </w:r>
      <w:r w:rsidRPr="00441CD0">
        <w:tab/>
        <w:t>create a FAR with:</w:t>
      </w:r>
    </w:p>
    <w:p w14:paraId="4C52F9AF" w14:textId="77777777" w:rsidR="00EE5860" w:rsidRPr="00441CD0" w:rsidRDefault="00EE5860" w:rsidP="00EE5860">
      <w:pPr>
        <w:pStyle w:val="B2"/>
      </w:pPr>
      <w:r w:rsidRPr="00441CD0">
        <w:t>-</w:t>
      </w:r>
      <w:r w:rsidRPr="00441CD0">
        <w:tab/>
        <w:t xml:space="preserve">the Redirect Information IE including the redirect destination, if the traffic needs to be redirected towards a redirect destination provided by the CP function; a redirect destination provided </w:t>
      </w:r>
      <w:r w:rsidRPr="00441CD0">
        <w:rPr>
          <w:lang w:val="en-US"/>
        </w:rPr>
        <w:t xml:space="preserve">by the CP function </w:t>
      </w:r>
      <w:r w:rsidRPr="00441CD0">
        <w:t xml:space="preserve">shall </w:t>
      </w:r>
      <w:r w:rsidRPr="00441CD0">
        <w:rPr>
          <w:lang w:val="en-US"/>
        </w:rPr>
        <w:t>prevail over a</w:t>
      </w:r>
      <w:r w:rsidRPr="00441CD0">
        <w:t xml:space="preserve"> redirect destination preconfigured in the UP function;</w:t>
      </w:r>
    </w:p>
    <w:p w14:paraId="26419C92" w14:textId="77777777" w:rsidR="00EE5860" w:rsidRPr="00441CD0" w:rsidRDefault="00EE5860" w:rsidP="00EE5860">
      <w:pPr>
        <w:pStyle w:val="B3"/>
      </w:pPr>
      <w:r w:rsidRPr="00441CD0">
        <w:t>-</w:t>
      </w:r>
      <w:r w:rsidRPr="00441CD0">
        <w:tab/>
        <w:t>For HTTP traffic redirection, the Redirection Address Type shall be set to "URL" and the CP function shall set the Destination Interface IE in the FAR to "Access" (to forward the HTTP response message with a status code indicating redirect). For other types of traffic redirection, the Destination Interface IE in the FAR may be set to "Core";</w:t>
      </w:r>
    </w:p>
    <w:p w14:paraId="3E205964" w14:textId="77777777" w:rsidR="00EE5860" w:rsidRPr="00441CD0" w:rsidRDefault="00EE5860" w:rsidP="00EE5860">
      <w:pPr>
        <w:pStyle w:val="B2"/>
      </w:pPr>
      <w:r w:rsidRPr="00441CD0">
        <w:t>or</w:t>
      </w:r>
    </w:p>
    <w:p w14:paraId="7A122EB0" w14:textId="77777777" w:rsidR="00EE5860" w:rsidRPr="00441CD0" w:rsidRDefault="00EE5860" w:rsidP="00EE5860">
      <w:pPr>
        <w:pStyle w:val="B2"/>
      </w:pPr>
      <w:r w:rsidRPr="00441CD0">
        <w:lastRenderedPageBreak/>
        <w:t>-</w:t>
      </w:r>
      <w:r w:rsidRPr="00441CD0">
        <w:tab/>
        <w:t>the Forwarding Policy IE including the identifier of the forwarding policy to apply, if the traffic needs to be redirected towards a redirect destination preconfigured in the UP function;</w:t>
      </w:r>
    </w:p>
    <w:p w14:paraId="2695FC37" w14:textId="77777777" w:rsidR="00EE5860" w:rsidRPr="00441CD0" w:rsidRDefault="00EE5860" w:rsidP="00EE5860">
      <w:pPr>
        <w:pStyle w:val="B1"/>
      </w:pPr>
      <w:r w:rsidRPr="00441CD0">
        <w:t>-</w:t>
      </w:r>
      <w:r w:rsidRPr="00441CD0">
        <w:tab/>
        <w:t>associate the FAR to the above PDRs of the PFCP session.</w:t>
      </w:r>
    </w:p>
    <w:p w14:paraId="62F9A192" w14:textId="77777777" w:rsidR="00EE5860" w:rsidRPr="00441CD0" w:rsidRDefault="00EE5860" w:rsidP="00EE5860">
      <w:pPr>
        <w:pStyle w:val="Heading3"/>
      </w:pPr>
      <w:bookmarkStart w:id="1020" w:name="_Toc19717094"/>
      <w:bookmarkStart w:id="1021" w:name="_Toc27490557"/>
      <w:bookmarkStart w:id="1022" w:name="_Toc27556850"/>
      <w:bookmarkStart w:id="1023" w:name="_Toc27723767"/>
      <w:bookmarkStart w:id="1024" w:name="_Toc36030832"/>
      <w:bookmarkStart w:id="1025" w:name="_Toc36042752"/>
      <w:bookmarkStart w:id="1026" w:name="_Toc36814076"/>
      <w:bookmarkStart w:id="1027" w:name="_Toc44688921"/>
      <w:bookmarkStart w:id="1028" w:name="_Toc44923675"/>
      <w:bookmarkStart w:id="1029" w:name="_Toc51860643"/>
      <w:bookmarkStart w:id="1030" w:name="_Toc57930410"/>
      <w:bookmarkStart w:id="1031" w:name="_Toc57931040"/>
      <w:bookmarkStart w:id="1032" w:name="_Toc160974165"/>
      <w:r w:rsidRPr="00441CD0">
        <w:t>5.</w:t>
      </w:r>
      <w:r w:rsidRPr="00441CD0">
        <w:rPr>
          <w:lang w:val="en-US"/>
        </w:rPr>
        <w:t>4</w:t>
      </w:r>
      <w:r w:rsidRPr="00441CD0">
        <w:t>.</w:t>
      </w:r>
      <w:r w:rsidRPr="00441CD0">
        <w:rPr>
          <w:lang w:val="en-US"/>
        </w:rPr>
        <w:t>8</w:t>
      </w:r>
      <w:r w:rsidRPr="00441CD0">
        <w:tab/>
        <w:t>Traffic Steering</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1DB844D8" w14:textId="77777777" w:rsidR="00EE5860" w:rsidRPr="00441CD0" w:rsidRDefault="00EE5860" w:rsidP="00EE5860">
      <w:pPr>
        <w:rPr>
          <w:lang w:val="en-US"/>
        </w:rPr>
      </w:pPr>
      <w:r w:rsidRPr="00441CD0">
        <w:rPr>
          <w:lang w:val="en-US"/>
        </w:rPr>
        <w:t xml:space="preserve">Traffic Steering refers to the process of applying a specific (S)Gi-LAN traffic steering policy in the PCEF or TDF (or TSSF), or a specific N6-LAN traffic steering policy in the UPF (PDU Session Anchor), for the purpose of steering the subscriber's traffic to appropriate operator or 3rd party service functions (e.g. NAT, antimalware, parental control, DDoS protection) in the (S)Gi-LAN or N6-LAN, </w:t>
      </w:r>
      <w:r w:rsidRPr="00441CD0">
        <w:t xml:space="preserve">per </w:t>
      </w:r>
      <w:r w:rsidRPr="00441CD0">
        <w:rPr>
          <w:lang w:val="en-US"/>
        </w:rPr>
        <w:t>service data flows level or applications level.</w:t>
      </w:r>
    </w:p>
    <w:p w14:paraId="4135CE09" w14:textId="77777777" w:rsidR="00EE5860" w:rsidRPr="00441CD0" w:rsidRDefault="00EE5860" w:rsidP="00EE5860">
      <w:pPr>
        <w:rPr>
          <w:lang w:val="en-US"/>
        </w:rPr>
      </w:pPr>
      <w:r w:rsidRPr="00441CD0">
        <w:rPr>
          <w:lang w:val="en-US"/>
        </w:rPr>
        <w:t>Application Function influencing traffic routing (see clause</w:t>
      </w:r>
      <w:r>
        <w:rPr>
          <w:lang w:val="en-US"/>
        </w:rPr>
        <w:t> </w:t>
      </w:r>
      <w:r w:rsidRPr="00441CD0">
        <w:rPr>
          <w:lang w:val="en-US"/>
        </w:rPr>
        <w:t xml:space="preserve">5.6.7 of </w:t>
      </w:r>
      <w:r w:rsidRPr="00441CD0">
        <w:t>3GPP TS 23.501 [28]) also uses traffic steering for the purpose of steering the subscriber's traffic over N6, e.g. to a local access to a Data Network.</w:t>
      </w:r>
    </w:p>
    <w:p w14:paraId="482E189E" w14:textId="77777777" w:rsidR="00EE5860" w:rsidRPr="00441CD0" w:rsidRDefault="00EE5860" w:rsidP="00EE5860">
      <w:pPr>
        <w:rPr>
          <w:lang w:val="en-US"/>
        </w:rPr>
      </w:pPr>
      <w:r w:rsidRPr="00441CD0">
        <w:t xml:space="preserve">The UP function shall set the TRST feature flag in the </w:t>
      </w:r>
      <w:r w:rsidRPr="00441CD0">
        <w:rPr>
          <w:lang w:val="en-US"/>
        </w:rPr>
        <w:t>UP Function Features IE if it supports Traffic Steering (see clause</w:t>
      </w:r>
      <w:r>
        <w:rPr>
          <w:lang w:val="en-US"/>
        </w:rPr>
        <w:t> </w:t>
      </w:r>
      <w:r w:rsidRPr="00441CD0">
        <w:rPr>
          <w:lang w:val="en-US"/>
        </w:rPr>
        <w:t>8.2.25).</w:t>
      </w:r>
    </w:p>
    <w:p w14:paraId="2B734E13" w14:textId="77777777" w:rsidR="00EE5860" w:rsidRPr="00441CD0" w:rsidRDefault="00EE5860" w:rsidP="00EE5860">
      <w:pPr>
        <w:rPr>
          <w:lang w:val="en-US"/>
        </w:rPr>
      </w:pPr>
      <w:r w:rsidRPr="00441CD0">
        <w:rPr>
          <w:lang w:val="en-US"/>
        </w:rPr>
        <w:t>Traffic Steering is supported over the Sxb, Sxc and N4 reference points by instructing the UP function to apply a specific Forwarding Policy, that is locally configured in the UP function and that can be used for the uplink, the downlink or for both directions. A Forwarding Policy is identified by a Forwarding Policy Identifier. Traffic steering is alternatively supported over the N4 reference point by instructing the UP function to route packets according to N6 routing information in the FAR (e.g. providing an IP address in the Outer Header Creation).</w:t>
      </w:r>
    </w:p>
    <w:p w14:paraId="0186FF3B" w14:textId="77777777" w:rsidR="00EE5860" w:rsidRPr="00441CD0" w:rsidRDefault="00EE5860" w:rsidP="00EE5860">
      <w:pPr>
        <w:rPr>
          <w:lang w:val="en-US"/>
        </w:rPr>
      </w:pPr>
      <w:r w:rsidRPr="00441CD0">
        <w:rPr>
          <w:lang w:val="en-US"/>
        </w:rPr>
        <w:t>When so instructed, the UP function shall perform the necessary actions to enforce the forwarding policy referenced by the CP function, e.g. performing packet marking and routing the traffic towards the service functions within the (S)Gi-LAN or N6-LAN.</w:t>
      </w:r>
    </w:p>
    <w:p w14:paraId="32FA231F" w14:textId="77777777" w:rsidR="00EE5860" w:rsidRPr="00441CD0" w:rsidRDefault="00EE5860" w:rsidP="00EE5860">
      <w:r w:rsidRPr="00441CD0">
        <w:t>See 3GPP TS 23.203 [7], 3GPP TS 29.212 [8] and 3GPP TS 23.501 [28].</w:t>
      </w:r>
    </w:p>
    <w:p w14:paraId="412227F1" w14:textId="77777777" w:rsidR="00EE5860" w:rsidRPr="00441CD0" w:rsidRDefault="00EE5860" w:rsidP="00EE5860">
      <w:r w:rsidRPr="00441CD0">
        <w:t>The CP function shall control Traffic Steering towards SGi-LAN, N6-LAN or N6 in the UP function by:</w:t>
      </w:r>
    </w:p>
    <w:p w14:paraId="5663190F"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service data flows or applications to be steered;</w:t>
      </w:r>
    </w:p>
    <w:p w14:paraId="32C54824" w14:textId="77777777" w:rsidR="00EE5860" w:rsidRPr="00441CD0" w:rsidRDefault="00EE5860" w:rsidP="00EE5860">
      <w:pPr>
        <w:pStyle w:val="B1"/>
        <w:rPr>
          <w:lang w:val="en-US"/>
        </w:rPr>
      </w:pPr>
      <w:r w:rsidRPr="00441CD0">
        <w:rPr>
          <w:lang w:val="en-US"/>
        </w:rPr>
        <w:t>-</w:t>
      </w:r>
      <w:r w:rsidRPr="00441CD0">
        <w:rPr>
          <w:lang w:val="en-US"/>
        </w:rPr>
        <w:tab/>
        <w:t>creating a FAR with the Forwarding Policy IE including the Forwarding Policy Identifier set to the Traffic Steering Policy Identifier, or creating a FAR with a Outer Header Creation with the destination IP address; and</w:t>
      </w:r>
    </w:p>
    <w:p w14:paraId="556D51F0" w14:textId="77777777" w:rsidR="00EE5860" w:rsidRPr="00441CD0" w:rsidRDefault="00EE5860" w:rsidP="00EE5860">
      <w:pPr>
        <w:pStyle w:val="B1"/>
        <w:rPr>
          <w:lang w:val="en-US"/>
        </w:rPr>
      </w:pPr>
      <w:r w:rsidRPr="00441CD0">
        <w:rPr>
          <w:lang w:val="en-US"/>
        </w:rPr>
        <w:t>-</w:t>
      </w:r>
      <w:r w:rsidRPr="00441CD0">
        <w:rPr>
          <w:lang w:val="en-US"/>
        </w:rPr>
        <w:tab/>
        <w:t>associating the FAR to the above PDRs of the PFCP session.</w:t>
      </w:r>
    </w:p>
    <w:p w14:paraId="5DED3B41" w14:textId="77777777" w:rsidR="00EE5860" w:rsidRPr="00441CD0" w:rsidRDefault="00EE5860" w:rsidP="00EE5860">
      <w:r w:rsidRPr="00441CD0">
        <w:t>The CP function shall control the processing of the traffic received from the (S)Gi-LAN or N6-LAN in the UP function as specified in the rest of this specification for traffic received from any other interface, but with PDR(s) including a PDI with the Source Interface indicating "SGi-LAN/N6-LAN". The UP function shall distinguish packets coming from (S)Gi-LAN/N6-LAN based on local configuration.</w:t>
      </w:r>
    </w:p>
    <w:p w14:paraId="710708FF" w14:textId="77777777" w:rsidR="00EE5860" w:rsidRPr="00441CD0" w:rsidRDefault="00EE5860" w:rsidP="00EE5860">
      <w:pPr>
        <w:pStyle w:val="Heading3"/>
      </w:pPr>
      <w:bookmarkStart w:id="1033" w:name="_Toc19717095"/>
      <w:bookmarkStart w:id="1034" w:name="_Toc27490558"/>
      <w:bookmarkStart w:id="1035" w:name="_Toc27556851"/>
      <w:bookmarkStart w:id="1036" w:name="_Toc27723768"/>
      <w:bookmarkStart w:id="1037" w:name="_Toc36030833"/>
      <w:bookmarkStart w:id="1038" w:name="_Toc36042753"/>
      <w:bookmarkStart w:id="1039" w:name="_Toc36814077"/>
      <w:bookmarkStart w:id="1040" w:name="_Toc44688922"/>
      <w:bookmarkStart w:id="1041" w:name="_Toc44923676"/>
      <w:bookmarkStart w:id="1042" w:name="_Toc51860644"/>
      <w:bookmarkStart w:id="1043" w:name="_Toc57930411"/>
      <w:bookmarkStart w:id="1044" w:name="_Toc57931041"/>
      <w:bookmarkStart w:id="1045" w:name="_Toc160974166"/>
      <w:r w:rsidRPr="00441CD0">
        <w:t>5.</w:t>
      </w:r>
      <w:r w:rsidRPr="00441CD0">
        <w:rPr>
          <w:lang w:val="en-US"/>
        </w:rPr>
        <w:t>4</w:t>
      </w:r>
      <w:r w:rsidRPr="00441CD0">
        <w:t>.</w:t>
      </w:r>
      <w:r w:rsidRPr="00441CD0">
        <w:rPr>
          <w:lang w:val="en-US"/>
        </w:rPr>
        <w:t>9</w:t>
      </w:r>
      <w:r w:rsidRPr="00441CD0">
        <w:tab/>
        <w:t>Provisioning of Predefined PCC/ADC Rules</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35F11D6B" w14:textId="77777777" w:rsidR="00EE5860" w:rsidRPr="00441CD0" w:rsidRDefault="00EE5860" w:rsidP="00EE5860">
      <w:r w:rsidRPr="00441CD0">
        <w:t>A Predefined PCC rule is preconfigured in the PCEF, e.g. a PGW (for EPC) or SMF (for 5GC). Predefined PCC rules can be activated or deactivated by the PCRF/PCF at any time. The Predefined PCC rules may be grouped allowing the PCRF/PCF to dynamically activate a set of PCC rules.</w:t>
      </w:r>
    </w:p>
    <w:p w14:paraId="7E02523B" w14:textId="77777777" w:rsidR="00EE5860" w:rsidRPr="00441CD0" w:rsidRDefault="00EE5860" w:rsidP="00EE5860">
      <w:r w:rsidRPr="00441CD0">
        <w:t>For EPC a predefined ADC rule is preconfigured in the TDF. In the case of solicited reporting, the Predefined ADC rules can be activated or deactivated by the PCRF at any time. Predefined ADC rules within the TDF may be grouped allowing the PCRF to dynamically activate a set of ADC rules.</w:t>
      </w:r>
    </w:p>
    <w:p w14:paraId="3A19A2C3" w14:textId="77777777" w:rsidR="00EE5860" w:rsidRPr="00867BF5" w:rsidRDefault="00EE5860" w:rsidP="00EE5860">
      <w:r w:rsidRPr="00867BF5">
        <w:rPr>
          <w:lang w:val="en-US"/>
        </w:rPr>
        <w:t>For the definition of PCC and ADC rules see clauses</w:t>
      </w:r>
      <w:r>
        <w:rPr>
          <w:lang w:val="en-US"/>
        </w:rPr>
        <w:t> </w:t>
      </w:r>
      <w:r w:rsidRPr="00867BF5">
        <w:t>4.3.1 and 4b.3.2 of 3GPP TS 29.212 [8] and clause</w:t>
      </w:r>
      <w:r>
        <w:t> </w:t>
      </w:r>
      <w:r w:rsidRPr="00867BF5">
        <w:t>5.6.2.6 of 3GPP TS 29.512 [41].</w:t>
      </w:r>
    </w:p>
    <w:p w14:paraId="0485DA1A" w14:textId="77777777" w:rsidR="00EE5860" w:rsidRPr="00441CD0" w:rsidRDefault="00EE5860" w:rsidP="00EE5860">
      <w:r w:rsidRPr="00441CD0">
        <w:t>The CP function may enforce an activated predefined PCC or ADC rule by the PCRF/PCF in the UP function by:</w:t>
      </w:r>
    </w:p>
    <w:p w14:paraId="1E0CC0F5" w14:textId="77777777" w:rsidR="00EE5860" w:rsidRPr="00441CD0" w:rsidRDefault="00EE5860" w:rsidP="00EE5860">
      <w:pPr>
        <w:pStyle w:val="B1"/>
      </w:pPr>
      <w:r w:rsidRPr="00441CD0">
        <w:t>-</w:t>
      </w:r>
      <w:r w:rsidRPr="00441CD0">
        <w:tab/>
        <w:t>determining the service data filters or application IDs referred by the activated predefined PCC or ADC rule(s) and the corresponding QoS and charging control information respectively;</w:t>
      </w:r>
    </w:p>
    <w:p w14:paraId="6A53429B" w14:textId="77777777" w:rsidR="00EE5860" w:rsidRPr="00441CD0" w:rsidRDefault="00EE5860" w:rsidP="00EE5860">
      <w:pPr>
        <w:pStyle w:val="B1"/>
        <w:rPr>
          <w:lang w:val="en-US"/>
        </w:rPr>
      </w:pPr>
      <w:bookmarkStart w:id="1046" w:name="OLE_LINK44"/>
      <w:bookmarkStart w:id="1047" w:name="OLE_LINK45"/>
      <w:r w:rsidRPr="00441CD0">
        <w:rPr>
          <w:lang w:val="en-US"/>
        </w:rPr>
        <w:t>-</w:t>
      </w:r>
      <w:r w:rsidRPr="00441CD0">
        <w:rPr>
          <w:lang w:val="en-US"/>
        </w:rPr>
        <w:tab/>
        <w:t xml:space="preserve">creating the necessary PDR(s) to identify the service data flow(s), application(s) that the </w:t>
      </w:r>
      <w:r w:rsidRPr="00441CD0">
        <w:t>predefined PCC or ADC rule</w:t>
      </w:r>
      <w:r w:rsidRPr="00441CD0">
        <w:rPr>
          <w:lang w:val="en-US"/>
        </w:rPr>
        <w:t xml:space="preserve"> refer to</w:t>
      </w:r>
      <w:r w:rsidRPr="00441CD0">
        <w:t>, if not already existing</w:t>
      </w:r>
      <w:r w:rsidRPr="00441CD0">
        <w:rPr>
          <w:lang w:val="en-US"/>
        </w:rPr>
        <w:t>;</w:t>
      </w:r>
      <w:bookmarkEnd w:id="1046"/>
      <w:bookmarkEnd w:id="1047"/>
    </w:p>
    <w:p w14:paraId="172F18B7" w14:textId="77777777" w:rsidR="00EE5860" w:rsidRPr="00441CD0" w:rsidRDefault="00EE5860" w:rsidP="00EE5860">
      <w:pPr>
        <w:pStyle w:val="B1"/>
      </w:pPr>
      <w:r w:rsidRPr="00441CD0">
        <w:rPr>
          <w:lang w:val="en-US"/>
        </w:rPr>
        <w:lastRenderedPageBreak/>
        <w:t>-</w:t>
      </w:r>
      <w:r w:rsidRPr="00441CD0">
        <w:rPr>
          <w:lang w:val="en-US"/>
        </w:rPr>
        <w:tab/>
        <w:t xml:space="preserve">creating the necessary QER </w:t>
      </w:r>
      <w:r w:rsidRPr="00441CD0">
        <w:t>for the QoS enforcement at service data flow or application level accordingly;</w:t>
      </w:r>
    </w:p>
    <w:p w14:paraId="04D3E73F" w14:textId="77777777" w:rsidR="00EE5860" w:rsidRPr="00441CD0" w:rsidRDefault="00EE5860" w:rsidP="00EE5860">
      <w:pPr>
        <w:pStyle w:val="B1"/>
        <w:rPr>
          <w:lang w:val="en-US"/>
        </w:rPr>
      </w:pPr>
      <w:r w:rsidRPr="00441CD0">
        <w:t>-</w:t>
      </w:r>
      <w:r w:rsidRPr="00441CD0">
        <w:tab/>
        <w:t>creating the necessary FAR if a new FAR needs to be created as result of Bearer binding (for EPC) or QoS flow binding (for 5GC) and QoS control for forwarding the detected service data flow or application traffic, or to redirect or to apply traffic steering control if included in the predefined PCC/ADC rule;</w:t>
      </w:r>
    </w:p>
    <w:p w14:paraId="505B094B" w14:textId="77777777" w:rsidR="00EE5860" w:rsidRPr="00441CD0" w:rsidRDefault="00EE5860" w:rsidP="00EE5860">
      <w:pPr>
        <w:pStyle w:val="B1"/>
        <w:rPr>
          <w:lang w:val="en-US"/>
        </w:rPr>
      </w:pPr>
      <w:bookmarkStart w:id="1048" w:name="OLE_LINK13"/>
      <w:bookmarkStart w:id="1049" w:name="OLE_LINK14"/>
      <w:r w:rsidRPr="00441CD0">
        <w:rPr>
          <w:lang w:val="en-US"/>
        </w:rPr>
        <w:t>-</w:t>
      </w:r>
      <w:r w:rsidRPr="00441CD0">
        <w:rPr>
          <w:lang w:val="en-US"/>
        </w:rPr>
        <w:tab/>
        <w:t xml:space="preserve">creating the necessary URR(s) for each monitoring key, charging key, combination of Charging Key and Service ID, or combination of Charging Key, Sponsor ID and Application Service Provider Id if included in the </w:t>
      </w:r>
      <w:r w:rsidRPr="00441CD0">
        <w:t>predefined PCC or ADC rule;</w:t>
      </w:r>
      <w:bookmarkEnd w:id="1048"/>
      <w:bookmarkEnd w:id="1049"/>
    </w:p>
    <w:p w14:paraId="4F805EEF" w14:textId="77777777" w:rsidR="00EE5860" w:rsidRPr="00441CD0" w:rsidRDefault="00EE5860" w:rsidP="00EE5860">
      <w:pPr>
        <w:rPr>
          <w:lang w:val="en-US"/>
        </w:rPr>
      </w:pPr>
      <w:r w:rsidRPr="00441CD0">
        <w:rPr>
          <w:lang w:val="en-US"/>
        </w:rPr>
        <w:t>and then:</w:t>
      </w:r>
    </w:p>
    <w:p w14:paraId="0AC6C4C1" w14:textId="77777777" w:rsidR="00EE5860" w:rsidRPr="00441CD0" w:rsidRDefault="00EE5860" w:rsidP="00EE5860">
      <w:pPr>
        <w:pStyle w:val="B1"/>
        <w:rPr>
          <w:lang w:val="en-US"/>
        </w:rPr>
      </w:pPr>
      <w:r w:rsidRPr="00441CD0">
        <w:rPr>
          <w:lang w:val="en-US"/>
        </w:rPr>
        <w:t>-</w:t>
      </w:r>
      <w:r w:rsidRPr="00441CD0">
        <w:rPr>
          <w:lang w:val="en-US"/>
        </w:rPr>
        <w:tab/>
        <w:t>associating the created URR(s) to the newly created PDR(s);</w:t>
      </w:r>
    </w:p>
    <w:p w14:paraId="0676CFFF" w14:textId="77777777" w:rsidR="00EE5860" w:rsidRPr="00441CD0" w:rsidRDefault="00EE5860" w:rsidP="00EE5860">
      <w:pPr>
        <w:pStyle w:val="B1"/>
        <w:rPr>
          <w:lang w:val="en-US"/>
        </w:rPr>
      </w:pPr>
      <w:r w:rsidRPr="00441CD0">
        <w:rPr>
          <w:lang w:val="en-US"/>
        </w:rPr>
        <w:t>-</w:t>
      </w:r>
      <w:r w:rsidRPr="00441CD0">
        <w:rPr>
          <w:lang w:val="en-US"/>
        </w:rPr>
        <w:tab/>
        <w:t>associating the existing FAR or the new FAR to the newly created PDR(s);</w:t>
      </w:r>
    </w:p>
    <w:p w14:paraId="17161FBD" w14:textId="77777777" w:rsidR="00EE5860" w:rsidRPr="00867BF5" w:rsidRDefault="00EE5860" w:rsidP="00EE5860">
      <w:pPr>
        <w:pStyle w:val="B1"/>
        <w:ind w:left="0" w:firstLine="0"/>
        <w:rPr>
          <w:lang w:val="en-US" w:eastAsia="zh-CN"/>
        </w:rPr>
      </w:pPr>
      <w:r w:rsidRPr="00867BF5">
        <w:rPr>
          <w:lang w:val="en-US" w:eastAsia="zh-CN"/>
        </w:rPr>
        <w:t xml:space="preserve">Optionally, the traffic handling policies </w:t>
      </w:r>
      <w:r w:rsidRPr="00867BF5">
        <w:rPr>
          <w:lang w:eastAsia="zh-CN"/>
        </w:rPr>
        <w:t xml:space="preserve">common to many PFCP sessions </w:t>
      </w:r>
      <w:r w:rsidRPr="00867BF5">
        <w:rPr>
          <w:lang w:val="en-US" w:eastAsia="zh-CN"/>
        </w:rPr>
        <w:t xml:space="preserve">(i.e. predefined PDR(s) / QER(s) / FAR(s) / URR(s)) may be configured in the UP function. The CP function may activate these traffic handling policies by including the </w:t>
      </w:r>
      <w:bookmarkStart w:id="1050" w:name="_Hlk32306204"/>
      <w:r w:rsidRPr="00867BF5">
        <w:rPr>
          <w:lang w:val="en-US" w:eastAsia="zh-CN"/>
        </w:rPr>
        <w:t xml:space="preserve">Activate Predefined Rules IE </w:t>
      </w:r>
      <w:bookmarkEnd w:id="1050"/>
      <w:r>
        <w:rPr>
          <w:lang w:val="en-US" w:eastAsia="zh-CN"/>
        </w:rPr>
        <w:t xml:space="preserve">or </w:t>
      </w:r>
      <w:r w:rsidRPr="00867BF5">
        <w:rPr>
          <w:lang w:val="en-US" w:eastAsia="zh-CN"/>
        </w:rPr>
        <w:t>by</w:t>
      </w:r>
      <w:r w:rsidRPr="00867BF5">
        <w:rPr>
          <w:lang w:eastAsia="zh-CN"/>
        </w:rPr>
        <w:t xml:space="preserve"> </w:t>
      </w:r>
      <w:r>
        <w:rPr>
          <w:lang w:eastAsia="zh-CN"/>
        </w:rPr>
        <w:t xml:space="preserve">including predefined FAR/URR/QER ID(s) (of which the most significant bit is set to "1") </w:t>
      </w:r>
      <w:r w:rsidRPr="00867BF5">
        <w:rPr>
          <w:lang w:val="en-US" w:eastAsia="zh-CN"/>
        </w:rPr>
        <w:t>within:</w:t>
      </w:r>
    </w:p>
    <w:p w14:paraId="46CC4EAE" w14:textId="77777777" w:rsidR="00EE5860" w:rsidRPr="00867BF5" w:rsidRDefault="00EE5860" w:rsidP="00EE5860">
      <w:pPr>
        <w:pStyle w:val="B1"/>
        <w:rPr>
          <w:lang w:val="x-none"/>
        </w:rPr>
      </w:pPr>
      <w:r w:rsidRPr="00867BF5">
        <w:t>-</w:t>
      </w:r>
      <w:r w:rsidRPr="00867BF5">
        <w:tab/>
        <w:t>the Create PDR IE in an PFCP Session Establishment Request; or</w:t>
      </w:r>
    </w:p>
    <w:p w14:paraId="26F34BD2" w14:textId="77777777" w:rsidR="00EE5860" w:rsidRPr="00867BF5" w:rsidRDefault="00EE5860" w:rsidP="00EE5860">
      <w:pPr>
        <w:pStyle w:val="B1"/>
      </w:pPr>
      <w:r w:rsidRPr="00867BF5">
        <w:t>-</w:t>
      </w:r>
      <w:r w:rsidRPr="00867BF5">
        <w:tab/>
        <w:t>the Update PDR IE in an PFCP Session Modification Request.</w:t>
      </w:r>
    </w:p>
    <w:p w14:paraId="5EB06C43" w14:textId="77777777" w:rsidR="00EE5860" w:rsidRPr="00EE5860" w:rsidRDefault="00EE5860" w:rsidP="00EE5860">
      <w:pPr>
        <w:ind w:left="46"/>
        <w:rPr>
          <w:color w:val="000000"/>
          <w:lang w:eastAsia="zh-CN"/>
        </w:rPr>
      </w:pPr>
      <w:r w:rsidRPr="00EE5860">
        <w:rPr>
          <w:color w:val="000000"/>
          <w:lang w:val="en-US" w:eastAsia="zh-CN"/>
        </w:rPr>
        <w:t>If the CP function activates the traffic handling policies by</w:t>
      </w:r>
      <w:r w:rsidRPr="00EE5860">
        <w:rPr>
          <w:color w:val="000000"/>
          <w:lang w:eastAsia="zh-CN"/>
        </w:rPr>
        <w:t xml:space="preserve"> including predefined FAR/URR/QER ID(s), i.e. where bit 8 is set to "1", then Create/Update FAR/URR/QER IE(s) that shares the same ID shall not be present.</w:t>
      </w:r>
    </w:p>
    <w:p w14:paraId="3136304A" w14:textId="77777777" w:rsidR="00EE5860" w:rsidRPr="00EE5860" w:rsidRDefault="00EE5860" w:rsidP="00EE5860">
      <w:pPr>
        <w:ind w:left="46"/>
        <w:rPr>
          <w:color w:val="000000"/>
          <w:lang w:eastAsia="zh-CN"/>
        </w:rPr>
      </w:pPr>
      <w:r w:rsidRPr="00EE5860">
        <w:rPr>
          <w:bCs/>
          <w:color w:val="000000"/>
        </w:rPr>
        <w:t xml:space="preserve">If the received Create/Update PDR IE contains both the </w:t>
      </w:r>
      <w:r w:rsidRPr="00EE5860">
        <w:rPr>
          <w:color w:val="000000"/>
          <w:lang w:val="en-US" w:eastAsia="zh-CN"/>
        </w:rPr>
        <w:t xml:space="preserve">Activate Predefined Rules IE and a predefined </w:t>
      </w:r>
      <w:r w:rsidRPr="00EE5860">
        <w:rPr>
          <w:color w:val="000000"/>
          <w:lang w:eastAsia="zh-CN"/>
        </w:rPr>
        <w:t xml:space="preserve">FAR/URR/QER ID (bit 8 set to "1"), it is an implementation matter how the UPF handles the message. The UPF shall either overwrite the FAR/URR/QER referenced by the </w:t>
      </w:r>
      <w:r w:rsidRPr="00EE5860">
        <w:rPr>
          <w:color w:val="000000"/>
          <w:lang w:val="en-US" w:eastAsia="zh-CN"/>
        </w:rPr>
        <w:t xml:space="preserve">Activate Predefined Rules IE with those referenced by the received </w:t>
      </w:r>
      <w:r w:rsidRPr="00EE5860">
        <w:rPr>
          <w:color w:val="000000"/>
          <w:lang w:eastAsia="zh-CN"/>
        </w:rPr>
        <w:t xml:space="preserve">FAR/URR/QER ID, or </w:t>
      </w:r>
      <w:r w:rsidRPr="00EE5860">
        <w:rPr>
          <w:color w:val="000000"/>
          <w:lang w:val="en-US" w:eastAsia="zh-CN"/>
        </w:rPr>
        <w:t>reject the message with the Cause value "</w:t>
      </w:r>
      <w:r w:rsidRPr="00EE5860">
        <w:rPr>
          <w:color w:val="000000"/>
        </w:rPr>
        <w:t xml:space="preserve">Rule creation/modification Failure" and the Failed Rule ID IE </w:t>
      </w:r>
      <w:r w:rsidRPr="00EE5860">
        <w:rPr>
          <w:color w:val="000000"/>
          <w:lang w:val="en-US" w:eastAsia="zh-CN"/>
        </w:rPr>
        <w:t>(see clause 8.2.1)</w:t>
      </w:r>
      <w:r w:rsidRPr="00EE5860">
        <w:rPr>
          <w:color w:val="000000"/>
          <w:lang w:eastAsia="zh-CN"/>
        </w:rPr>
        <w:t>.</w:t>
      </w:r>
    </w:p>
    <w:p w14:paraId="06E75A95" w14:textId="77777777" w:rsidR="00EE5860" w:rsidRPr="00EE5860" w:rsidRDefault="00EE5860" w:rsidP="00EE5860">
      <w:pPr>
        <w:pStyle w:val="NO"/>
        <w:rPr>
          <w:color w:val="000000"/>
          <w:lang w:eastAsia="zh-CN"/>
        </w:rPr>
      </w:pPr>
      <w:r>
        <w:rPr>
          <w:lang w:eastAsia="zh-CN"/>
        </w:rPr>
        <w:t>NOTE 1:</w:t>
      </w:r>
      <w:r>
        <w:rPr>
          <w:lang w:eastAsia="zh-CN"/>
        </w:rPr>
        <w:tab/>
      </w:r>
      <w:r w:rsidRPr="00EE5860">
        <w:rPr>
          <w:color w:val="000000"/>
          <w:lang w:eastAsia="zh-CN"/>
        </w:rPr>
        <w:t xml:space="preserve">The </w:t>
      </w:r>
      <w:r w:rsidRPr="00EE5860">
        <w:rPr>
          <w:bCs/>
          <w:color w:val="000000"/>
        </w:rPr>
        <w:t>Create/Update PDR IE can contain</w:t>
      </w:r>
      <w:r w:rsidRPr="00EE5860">
        <w:rPr>
          <w:color w:val="000000"/>
          <w:lang w:val="en-US" w:eastAsia="zh-CN"/>
        </w:rPr>
        <w:t xml:space="preserve"> only dynamic </w:t>
      </w:r>
      <w:r w:rsidRPr="00EE5860">
        <w:rPr>
          <w:color w:val="000000"/>
          <w:lang w:eastAsia="zh-CN"/>
        </w:rPr>
        <w:t>FAR/URR/QER ID. Such dynamic rules provision the UPF with information that was not preconfigured, e.g. with a remote GTP-U F-TEID.</w:t>
      </w:r>
    </w:p>
    <w:p w14:paraId="748AB57B" w14:textId="77777777" w:rsidR="00EE5860" w:rsidRPr="00441CD0" w:rsidRDefault="00EE5860" w:rsidP="00EE5860">
      <w:pPr>
        <w:rPr>
          <w:lang w:val="en-US" w:eastAsia="zh-CN"/>
        </w:rPr>
      </w:pPr>
      <w:r w:rsidRPr="00441CD0">
        <w:rPr>
          <w:lang w:eastAsia="zh-CN"/>
        </w:rPr>
        <w:t xml:space="preserve">For traffic matching PDR(s) associated with the activated predefined rules, the UP function shall enforce the rules, e.g. for URR, the UP function shall generate Usage Report(s) and send it to the CP function and the CP function shall be able to handle the usage reports as described in </w:t>
      </w:r>
      <w:r w:rsidRPr="00441CD0">
        <w:t>clause</w:t>
      </w:r>
      <w:r w:rsidRPr="00441CD0">
        <w:rPr>
          <w:lang w:eastAsia="zh-CN"/>
        </w:rPr>
        <w:t> 5.2.2.</w:t>
      </w:r>
    </w:p>
    <w:p w14:paraId="08612819" w14:textId="77777777" w:rsidR="00EE5860" w:rsidRDefault="00EE5860" w:rsidP="00EE5860">
      <w:pPr>
        <w:pStyle w:val="NO"/>
        <w:rPr>
          <w:lang w:val="en-US"/>
        </w:rPr>
      </w:pPr>
      <w:r w:rsidRPr="00441CD0">
        <w:t>NOTE</w:t>
      </w:r>
      <w:r>
        <w:t xml:space="preserve"> 2</w:t>
      </w:r>
      <w:r w:rsidRPr="00441CD0">
        <w:t>:</w:t>
      </w:r>
      <w:r w:rsidRPr="00441CD0">
        <w:rPr>
          <w:lang w:val="en-US"/>
        </w:rPr>
        <w:tab/>
        <w:t>The URR IDs used in reports triggered by a predefined rule in UP function are also pre-configured at the CP function.</w:t>
      </w:r>
      <w:bookmarkStart w:id="1051" w:name="_Toc19717096"/>
      <w:bookmarkStart w:id="1052" w:name="_Toc27490559"/>
      <w:bookmarkStart w:id="1053" w:name="_Toc27556852"/>
      <w:bookmarkStart w:id="1054" w:name="_Toc27723769"/>
      <w:bookmarkStart w:id="1055" w:name="_Toc36030834"/>
      <w:bookmarkStart w:id="1056" w:name="_Toc36042754"/>
      <w:bookmarkStart w:id="1057" w:name="_Toc36814078"/>
    </w:p>
    <w:p w14:paraId="124BF6AA" w14:textId="77777777" w:rsidR="00EE5860" w:rsidRPr="00867BF5" w:rsidRDefault="00EE5860" w:rsidP="00EE5860">
      <w:r>
        <w:rPr>
          <w:lang w:val="en-US"/>
        </w:rPr>
        <w:t>The URR ID used in the usage report may be a predefined URR ID or a URR ID dynamically provisioned by the CP function.</w:t>
      </w:r>
    </w:p>
    <w:p w14:paraId="0742985A" w14:textId="77777777" w:rsidR="00EE5860" w:rsidRDefault="00EE5860" w:rsidP="00EE5860">
      <w:pPr>
        <w:rPr>
          <w:lang w:val="en-US"/>
        </w:rPr>
      </w:pPr>
      <w:r w:rsidRPr="00867BF5">
        <w:rPr>
          <w:lang w:val="en-US"/>
        </w:rPr>
        <w:t>For</w:t>
      </w:r>
      <w:r w:rsidRPr="00867BF5">
        <w:rPr>
          <w:lang w:val="en-US" w:eastAsia="zh-CN"/>
        </w:rPr>
        <w:t xml:space="preserve"> deactivating predefined rules which </w:t>
      </w:r>
      <w:r>
        <w:rPr>
          <w:lang w:val="en-US" w:eastAsia="zh-CN"/>
        </w:rPr>
        <w:t>have been</w:t>
      </w:r>
      <w:r w:rsidRPr="00867BF5">
        <w:rPr>
          <w:lang w:val="en-US" w:eastAsia="zh-CN"/>
        </w:rPr>
        <w:t xml:space="preserve"> activated in the UP function</w:t>
      </w:r>
      <w:r>
        <w:rPr>
          <w:lang w:val="en-US" w:eastAsia="zh-CN"/>
        </w:rPr>
        <w:t xml:space="preserve"> using a Predefined Rule Name</w:t>
      </w:r>
      <w:r w:rsidRPr="00867BF5">
        <w:rPr>
          <w:lang w:val="en-US" w:eastAsia="zh-CN"/>
        </w:rPr>
        <w:t>, the CP function shall include</w:t>
      </w:r>
      <w:r w:rsidRPr="00867BF5">
        <w:rPr>
          <w:lang w:val="en-US"/>
        </w:rPr>
        <w:t xml:space="preserve"> the Deactivate Predefined Rules IE in the Update PDR IE in a PFCP Session Modification Request to inform the UP function to deactivate the corresponding predefined rules for the related PDR.</w:t>
      </w:r>
    </w:p>
    <w:p w14:paraId="20DB57D7" w14:textId="77777777" w:rsidR="00EE5860" w:rsidRDefault="00EE5860" w:rsidP="00EE5860">
      <w:pPr>
        <w:rPr>
          <w:lang w:val="en-US"/>
        </w:rPr>
      </w:pPr>
      <w:r>
        <w:rPr>
          <w:lang w:val="en-US"/>
        </w:rPr>
        <w:t xml:space="preserve">For deactivating predefined </w:t>
      </w:r>
      <w:r>
        <w:rPr>
          <w:lang w:eastAsia="zh-CN"/>
        </w:rPr>
        <w:t xml:space="preserve">FAR(s) /URR(s) / QER(s) which have been activated in the UP function by including predefined FAR/URR/QER ID(s) in the Create PDR IE or Update PDR IE, the CP function may include Remove FAR IE(s), Remove URR IE(s) and/or Remove QER IE(s) to delete the corresponding predefined FAR/URR/QER ID in an </w:t>
      </w:r>
      <w:r w:rsidRPr="00867BF5">
        <w:rPr>
          <w:lang w:val="en-US"/>
        </w:rPr>
        <w:t>PFCP Session Modification Request</w:t>
      </w:r>
      <w:r>
        <w:rPr>
          <w:lang w:val="en-US"/>
        </w:rPr>
        <w:t xml:space="preserve"> message.</w:t>
      </w:r>
    </w:p>
    <w:p w14:paraId="19C58DDA" w14:textId="77777777" w:rsidR="00EE5860" w:rsidRDefault="00EE5860" w:rsidP="00EE5860">
      <w:pPr>
        <w:pStyle w:val="NO"/>
        <w:rPr>
          <w:lang w:val="en-US" w:eastAsia="zh-CN"/>
        </w:rPr>
      </w:pPr>
      <w:r>
        <w:rPr>
          <w:lang w:val="en-US"/>
        </w:rPr>
        <w:t>NOTE 3:</w:t>
      </w:r>
      <w:r>
        <w:rPr>
          <w:lang w:val="en-US"/>
        </w:rPr>
        <w:tab/>
        <w:t xml:space="preserve">Using </w:t>
      </w:r>
      <w:r>
        <w:rPr>
          <w:lang w:eastAsia="zh-CN"/>
        </w:rPr>
        <w:t xml:space="preserve">Remove FAR IE(s), Remove URR IE(s) and Remove QER IE(s) does not result in any change to predefined rules that was activated using </w:t>
      </w:r>
      <w:r>
        <w:rPr>
          <w:lang w:val="en-US"/>
        </w:rPr>
        <w:t xml:space="preserve">the </w:t>
      </w:r>
      <w:r w:rsidRPr="00867BF5">
        <w:rPr>
          <w:lang w:val="en-US" w:eastAsia="zh-CN"/>
        </w:rPr>
        <w:t>Activate Predefined Rules IE</w:t>
      </w:r>
      <w:r>
        <w:rPr>
          <w:lang w:val="en-US" w:eastAsia="zh-CN"/>
        </w:rPr>
        <w:t>. Such predefined rules continue to apply if still activated for the PDR.</w:t>
      </w:r>
    </w:p>
    <w:p w14:paraId="4ADFA741" w14:textId="77777777" w:rsidR="00EE5860" w:rsidRPr="00441CD0" w:rsidRDefault="00EE5860" w:rsidP="00EE5860">
      <w:pPr>
        <w:pStyle w:val="Heading3"/>
        <w:rPr>
          <w:lang w:val="x-none"/>
        </w:rPr>
      </w:pPr>
      <w:bookmarkStart w:id="1058" w:name="_Toc44688923"/>
      <w:bookmarkStart w:id="1059" w:name="_Toc44923677"/>
      <w:bookmarkStart w:id="1060" w:name="_Toc51860645"/>
      <w:bookmarkStart w:id="1061" w:name="_Toc57930412"/>
      <w:bookmarkStart w:id="1062" w:name="_Toc57931042"/>
      <w:bookmarkStart w:id="1063" w:name="_Toc160974167"/>
      <w:r w:rsidRPr="00441CD0">
        <w:t>5.</w:t>
      </w:r>
      <w:r w:rsidRPr="00441CD0">
        <w:rPr>
          <w:lang w:val="en-US"/>
        </w:rPr>
        <w:t>4</w:t>
      </w:r>
      <w:r w:rsidRPr="00441CD0">
        <w:t>.</w:t>
      </w:r>
      <w:r w:rsidRPr="00441CD0">
        <w:rPr>
          <w:lang w:val="en-US"/>
        </w:rPr>
        <w:t>10</w:t>
      </w:r>
      <w:r w:rsidRPr="00441CD0">
        <w:tab/>
        <w:t>Charging</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01205843" w14:textId="77777777" w:rsidR="00EE5860" w:rsidRPr="00441CD0" w:rsidRDefault="00EE5860" w:rsidP="00EE5860">
      <w:pPr>
        <w:rPr>
          <w:lang w:val="en-US"/>
        </w:rPr>
      </w:pPr>
      <w:r w:rsidRPr="00441CD0">
        <w:rPr>
          <w:lang w:val="en-US"/>
        </w:rPr>
        <w:t>For EPC, the charging requirements for online and offline charging in the PS domain specified in 3GPP TS 32.251 [17] shall be preserved with a split SGW, PGW and TDF architecture.</w:t>
      </w:r>
    </w:p>
    <w:p w14:paraId="50E6A82E" w14:textId="77777777" w:rsidR="00EE5860" w:rsidRPr="00441CD0" w:rsidRDefault="00EE5860" w:rsidP="00EE5860">
      <w:pPr>
        <w:rPr>
          <w:lang w:val="en-US"/>
        </w:rPr>
      </w:pPr>
      <w:r w:rsidRPr="00441CD0">
        <w:rPr>
          <w:lang w:val="en-US"/>
        </w:rPr>
        <w:lastRenderedPageBreak/>
        <w:t xml:space="preserve">For 5GC, the charging requirements for online and offline charging in the </w:t>
      </w:r>
      <w:r w:rsidRPr="00441CD0">
        <w:t>5G data connectivity</w:t>
      </w:r>
      <w:r w:rsidRPr="00441CD0">
        <w:rPr>
          <w:lang w:val="en-US"/>
        </w:rPr>
        <w:t xml:space="preserve"> domain are specified in 3GPP TS 32.255 [45].</w:t>
      </w:r>
    </w:p>
    <w:p w14:paraId="3BCEBC23" w14:textId="77777777" w:rsidR="00EE5860" w:rsidRPr="00441CD0" w:rsidRDefault="00EE5860" w:rsidP="00EE5860">
      <w:pPr>
        <w:rPr>
          <w:lang w:val="en-US"/>
        </w:rPr>
      </w:pPr>
      <w:r w:rsidRPr="00441CD0">
        <w:t xml:space="preserve">Charging is supported by the CP function by activating in the UP function the measurement </w:t>
      </w:r>
      <w:r w:rsidRPr="00441CD0">
        <w:rPr>
          <w:lang w:val="en-US"/>
        </w:rPr>
        <w:t>and reporting of the accumulated usage of network resources per:</w:t>
      </w:r>
    </w:p>
    <w:p w14:paraId="05145E57" w14:textId="77777777" w:rsidR="00EE5860" w:rsidRPr="00441CD0" w:rsidRDefault="00EE5860" w:rsidP="00EE5860">
      <w:pPr>
        <w:pStyle w:val="B1"/>
        <w:rPr>
          <w:lang w:val="en-US"/>
        </w:rPr>
      </w:pPr>
      <w:r w:rsidRPr="00441CD0">
        <w:rPr>
          <w:lang w:val="en-US"/>
        </w:rPr>
        <w:t>-</w:t>
      </w:r>
      <w:r w:rsidRPr="00441CD0">
        <w:rPr>
          <w:lang w:val="en-US"/>
        </w:rPr>
        <w:tab/>
        <w:t>for EPC:</w:t>
      </w:r>
    </w:p>
    <w:p w14:paraId="7973D7FD" w14:textId="77777777" w:rsidR="00EE5860" w:rsidRPr="00441CD0" w:rsidRDefault="00EE5860" w:rsidP="00EE5860">
      <w:pPr>
        <w:pStyle w:val="B2"/>
        <w:rPr>
          <w:lang w:val="en-US"/>
        </w:rPr>
      </w:pPr>
      <w:r w:rsidRPr="00441CD0">
        <w:rPr>
          <w:lang w:val="en-US"/>
        </w:rPr>
        <w:t>-</w:t>
      </w:r>
      <w:r w:rsidRPr="00441CD0">
        <w:rPr>
          <w:lang w:val="en-US"/>
        </w:rPr>
        <w:tab/>
        <w:t>IP-CAN bearer, for an SGW;</w:t>
      </w:r>
    </w:p>
    <w:p w14:paraId="6C320170" w14:textId="77777777" w:rsidR="00EE5860" w:rsidRPr="00441CD0" w:rsidRDefault="00EE5860" w:rsidP="00EE5860">
      <w:pPr>
        <w:pStyle w:val="B2"/>
        <w:rPr>
          <w:lang w:val="en-US"/>
        </w:rPr>
      </w:pPr>
      <w:r w:rsidRPr="00441CD0">
        <w:rPr>
          <w:lang w:val="en-US"/>
        </w:rPr>
        <w:t>-</w:t>
      </w:r>
      <w:r w:rsidRPr="00441CD0">
        <w:rPr>
          <w:lang w:val="en-US"/>
        </w:rPr>
        <w:tab/>
        <w:t>IP-CAN bearer, IP-CAN session and/or individual or group of service data flows, for a PGW;</w:t>
      </w:r>
    </w:p>
    <w:p w14:paraId="556E21B1" w14:textId="77777777" w:rsidR="00EE5860" w:rsidRPr="00441CD0" w:rsidRDefault="00EE5860" w:rsidP="00EE5860">
      <w:pPr>
        <w:pStyle w:val="B2"/>
        <w:rPr>
          <w:lang w:val="en-US"/>
        </w:rPr>
      </w:pPr>
      <w:r w:rsidRPr="00441CD0">
        <w:rPr>
          <w:lang w:val="en-US"/>
        </w:rPr>
        <w:t>-</w:t>
      </w:r>
      <w:r w:rsidRPr="00441CD0">
        <w:rPr>
          <w:lang w:val="en-US"/>
        </w:rPr>
        <w:tab/>
        <w:t>TDF session and/or individual or group of applications, for a TDF;</w:t>
      </w:r>
    </w:p>
    <w:p w14:paraId="7D0F74D0" w14:textId="77777777" w:rsidR="00EE5860" w:rsidRPr="00441CD0" w:rsidRDefault="00EE5860" w:rsidP="00EE5860">
      <w:pPr>
        <w:pStyle w:val="B1"/>
        <w:rPr>
          <w:lang w:val="en-US"/>
        </w:rPr>
      </w:pPr>
      <w:r w:rsidRPr="00441CD0">
        <w:rPr>
          <w:lang w:val="en-US"/>
        </w:rPr>
        <w:t>-</w:t>
      </w:r>
      <w:r w:rsidRPr="00441CD0">
        <w:rPr>
          <w:lang w:val="en-US"/>
        </w:rPr>
        <w:tab/>
        <w:t>for 5GC:</w:t>
      </w:r>
    </w:p>
    <w:p w14:paraId="550156E2" w14:textId="77777777" w:rsidR="00EE5860" w:rsidRPr="00441CD0" w:rsidRDefault="00EE5860" w:rsidP="00EE5860">
      <w:pPr>
        <w:pStyle w:val="B2"/>
        <w:rPr>
          <w:lang w:val="en-US"/>
        </w:rPr>
      </w:pPr>
      <w:r w:rsidRPr="00441CD0">
        <w:rPr>
          <w:lang w:val="en-US"/>
        </w:rPr>
        <w:t>-</w:t>
      </w:r>
      <w:r w:rsidRPr="00441CD0">
        <w:rPr>
          <w:lang w:val="en-US"/>
        </w:rPr>
        <w:tab/>
        <w:t>PDU session and/or individual or group of service data flows, for an SMF;</w:t>
      </w:r>
    </w:p>
    <w:p w14:paraId="2F6EF7BD" w14:textId="77777777" w:rsidR="00EE5860" w:rsidRPr="00441CD0" w:rsidRDefault="00EE5860" w:rsidP="00EE5860">
      <w:pPr>
        <w:pStyle w:val="B2"/>
        <w:rPr>
          <w:lang w:val="en-US"/>
        </w:rPr>
      </w:pPr>
      <w:r w:rsidRPr="00441CD0">
        <w:rPr>
          <w:lang w:val="en-US"/>
        </w:rPr>
        <w:t>-</w:t>
      </w:r>
      <w:r w:rsidRPr="00441CD0">
        <w:rPr>
          <w:lang w:val="en-US"/>
        </w:rPr>
        <w:tab/>
        <w:t>QoS Flow, for an SMF.</w:t>
      </w:r>
    </w:p>
    <w:p w14:paraId="4F22ED1E" w14:textId="77777777" w:rsidR="00EE5860" w:rsidRPr="00441CD0" w:rsidRDefault="00EE5860" w:rsidP="00EE5860">
      <w:pPr>
        <w:rPr>
          <w:lang w:val="en-US"/>
        </w:rPr>
      </w:pPr>
      <w:r w:rsidRPr="00441CD0">
        <w:t>See clauses 5.3 and 7.8.4 of 3GPP TS 23.214 [2].</w:t>
      </w:r>
    </w:p>
    <w:p w14:paraId="09EF817A" w14:textId="77777777" w:rsidR="00EE5860" w:rsidRPr="00441CD0" w:rsidRDefault="00EE5860" w:rsidP="00EE5860">
      <w:r w:rsidRPr="00441CD0">
        <w:t>The CP function shall control the usage measurement and reporting in the UP function by:</w:t>
      </w:r>
    </w:p>
    <w:p w14:paraId="4446D62C" w14:textId="77777777" w:rsidR="00EE5860" w:rsidRPr="00441CD0" w:rsidRDefault="00EE5860" w:rsidP="00EE5860">
      <w:pPr>
        <w:pStyle w:val="B1"/>
      </w:pPr>
      <w:r w:rsidRPr="00441CD0">
        <w:t>-</w:t>
      </w:r>
      <w:r w:rsidRPr="00441CD0">
        <w:tab/>
        <w:t>creating the necessary PDR(s) to represent the service data flow, application, bearer or session, if not already existing;</w:t>
      </w:r>
    </w:p>
    <w:p w14:paraId="6C93404E" w14:textId="77777777" w:rsidR="00EE5860" w:rsidRPr="00441CD0" w:rsidRDefault="00EE5860" w:rsidP="00EE5860">
      <w:pPr>
        <w:pStyle w:val="B1"/>
      </w:pPr>
      <w:r w:rsidRPr="00441CD0">
        <w:t>-</w:t>
      </w:r>
      <w:r w:rsidRPr="00441CD0">
        <w:tab/>
        <w:t>creating URR(s) for each Charging Key, combination of Charging Key and Service ID, or combination of Charging Key, Sponsor ID and Application Service Provider Id;</w:t>
      </w:r>
    </w:p>
    <w:p w14:paraId="6816E6DF" w14:textId="77777777" w:rsidR="00EE5860" w:rsidRPr="00441CD0" w:rsidRDefault="00EE5860" w:rsidP="00EE5860">
      <w:pPr>
        <w:pStyle w:val="B1"/>
      </w:pPr>
      <w:r w:rsidRPr="00441CD0">
        <w:t>-</w:t>
      </w:r>
      <w:r w:rsidRPr="00441CD0">
        <w:tab/>
        <w:t>associating the URR(s) to the relevant PDRs defined for the PFCP session, for usage reporting at IP-CAN bearer, IP-CAN session, TDF session, SDF or application level.</w:t>
      </w:r>
    </w:p>
    <w:p w14:paraId="51A3E0A3" w14:textId="43282ACB" w:rsidR="00EE5860" w:rsidRPr="00441CD0" w:rsidRDefault="00EE5860" w:rsidP="00EE5860">
      <w:r w:rsidRPr="00441CD0">
        <w:t xml:space="preserve">For online charging, the CP function shall provision the URR with the Volume (or Time) Quota, and with the Volume (or Time) Quota if a quota threshold was received from the OCS, as specified in </w:t>
      </w:r>
      <w:r w:rsidR="00415C19" w:rsidRPr="00441CD0">
        <w:t>clause</w:t>
      </w:r>
      <w:r w:rsidR="00415C19">
        <w:t> </w:t>
      </w:r>
      <w:r w:rsidR="00415C19" w:rsidRPr="00441CD0">
        <w:t>5</w:t>
      </w:r>
      <w:r w:rsidRPr="00441CD0">
        <w:t xml:space="preserve">.2.2.2. Besides, when the </w:t>
      </w:r>
      <w:r w:rsidRPr="00441CD0">
        <w:rPr>
          <w:rFonts w:eastAsia="Batang"/>
          <w:noProof/>
          <w:lang w:eastAsia="ko-KR"/>
        </w:rPr>
        <w:t xml:space="preserve">OCS provides a final quota and requests to redirect the traffic towards a redirect destination when exhausing this quota, the CP function shall </w:t>
      </w:r>
      <w:r w:rsidRPr="00441CD0">
        <w:t xml:space="preserve">redirect the traffic towards a redirect destination as specified in </w:t>
      </w:r>
      <w:r w:rsidR="00415C19" w:rsidRPr="00441CD0">
        <w:t>clause</w:t>
      </w:r>
      <w:r w:rsidR="00415C19">
        <w:t> </w:t>
      </w:r>
      <w:r w:rsidR="00415C19" w:rsidRPr="00441CD0">
        <w:t>5</w:t>
      </w:r>
      <w:r w:rsidRPr="00441CD0">
        <w:t>.4.7 upon being notified that the final quota has been reached; to permit HTTP traffic redirection, the UP function should have at least one HTTP packet, e.g. the UP function may store one packet when reaching the Volume (or Time) Quota. An example call flow is depicted in Annex C.2.1.1.</w:t>
      </w:r>
    </w:p>
    <w:p w14:paraId="16EDAF13" w14:textId="181932AA" w:rsidR="00EE5860" w:rsidRPr="00441CD0" w:rsidRDefault="00EE5860" w:rsidP="00EE5860">
      <w:r w:rsidRPr="00441CD0">
        <w:t xml:space="preserve">To avoid the risk of signalling storms between the CP and UP functions at times of tariff change, the CP function may include the Monitoring Time IE and zero or more Additional Monitoring IEs in the URR and set it to the time of tariff change to request the UP function to report separately the resource usage before and after the time of tariff change (see e.g. </w:t>
      </w:r>
      <w:r w:rsidR="00415C19" w:rsidRPr="00441CD0">
        <w:t>clause</w:t>
      </w:r>
      <w:r w:rsidR="00415C19">
        <w:t> </w:t>
      </w:r>
      <w:r w:rsidR="00415C19" w:rsidRPr="00441CD0">
        <w:t>6</w:t>
      </w:r>
      <w:r w:rsidRPr="00441CD0">
        <w:t>.3.7.1 of 3GPP TS 32.299 [18]).</w:t>
      </w:r>
    </w:p>
    <w:p w14:paraId="376227EC" w14:textId="77777777" w:rsidR="00EE5860" w:rsidRPr="00441CD0" w:rsidRDefault="00EE5860" w:rsidP="00EE5860">
      <w:pPr>
        <w:pStyle w:val="Heading3"/>
      </w:pPr>
      <w:bookmarkStart w:id="1064" w:name="_Toc19717097"/>
      <w:bookmarkStart w:id="1065" w:name="_Toc27490560"/>
      <w:bookmarkStart w:id="1066" w:name="_Toc27556853"/>
      <w:bookmarkStart w:id="1067" w:name="_Toc27723770"/>
      <w:bookmarkStart w:id="1068" w:name="_Toc36030835"/>
      <w:bookmarkStart w:id="1069" w:name="_Toc36042755"/>
      <w:bookmarkStart w:id="1070" w:name="_Toc36814079"/>
      <w:bookmarkStart w:id="1071" w:name="_Toc44688924"/>
      <w:bookmarkStart w:id="1072" w:name="_Toc44923678"/>
      <w:bookmarkStart w:id="1073" w:name="_Toc51860646"/>
      <w:bookmarkStart w:id="1074" w:name="_Toc57930413"/>
      <w:bookmarkStart w:id="1075" w:name="_Toc57931043"/>
      <w:bookmarkStart w:id="1076" w:name="_Toc160974168"/>
      <w:r w:rsidRPr="00441CD0">
        <w:t>5.</w:t>
      </w:r>
      <w:r w:rsidRPr="00441CD0">
        <w:rPr>
          <w:lang w:val="en-US"/>
        </w:rPr>
        <w:t>4</w:t>
      </w:r>
      <w:r w:rsidRPr="00441CD0">
        <w:t>.</w:t>
      </w:r>
      <w:r w:rsidRPr="00441CD0">
        <w:rPr>
          <w:lang w:val="en-US"/>
        </w:rPr>
        <w:t>11</w:t>
      </w:r>
      <w:r w:rsidRPr="00441CD0">
        <w:tab/>
        <w:t>(Un)solicited Application Reporting</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4BA24F2B" w14:textId="77777777" w:rsidR="00EE5860" w:rsidRPr="00441CD0" w:rsidRDefault="00EE5860" w:rsidP="00EE5860">
      <w:bookmarkStart w:id="1077" w:name="OLE_LINK42"/>
      <w:bookmarkStart w:id="1078" w:name="OLE_LINK41"/>
      <w:bookmarkStart w:id="1079" w:name="OLE_LINK43"/>
      <w:r w:rsidRPr="00441CD0">
        <w:t>For EPC, (un)solicited Application Reporting refers to the process of reporting the start or stop of applications by the TDF or PCEF. See 3GPP TS 23.203 [3] and 3GPP TS 29.212 [8].</w:t>
      </w:r>
    </w:p>
    <w:p w14:paraId="2CC3F492" w14:textId="77777777" w:rsidR="00EE5860" w:rsidRPr="00441CD0" w:rsidRDefault="00EE5860" w:rsidP="00EE5860">
      <w:r w:rsidRPr="00441CD0">
        <w:t>For 5GC, solicited Application Reporting refers to the process of reporting the start or stop of applications by the SMF to the PCF. See 3GPP TS 23.503 [44] and 3GPP TS 29.512 [41]. Unsolicited application reporting is not applicable for 5GC.</w:t>
      </w:r>
    </w:p>
    <w:bookmarkEnd w:id="1077"/>
    <w:bookmarkEnd w:id="1078"/>
    <w:p w14:paraId="748A579B" w14:textId="77777777" w:rsidR="00EE5860" w:rsidRPr="00441CD0" w:rsidRDefault="00EE5860" w:rsidP="00EE5860">
      <w:r w:rsidRPr="00441CD0">
        <w:t>The CP function shall instruct the UP function to detect and report applications by:</w:t>
      </w:r>
    </w:p>
    <w:p w14:paraId="7A4FDBF4" w14:textId="77777777" w:rsidR="00EE5860" w:rsidRPr="00441CD0" w:rsidRDefault="00EE5860" w:rsidP="00EE5860">
      <w:pPr>
        <w:pStyle w:val="B1"/>
        <w:rPr>
          <w:lang w:val="en-US"/>
        </w:rPr>
      </w:pPr>
      <w:r w:rsidRPr="00441CD0">
        <w:rPr>
          <w:lang w:val="en-US"/>
        </w:rPr>
        <w:t>-</w:t>
      </w:r>
      <w:r w:rsidRPr="00441CD0">
        <w:rPr>
          <w:lang w:val="en-US"/>
        </w:rPr>
        <w:tab/>
        <w:t>creating the necessary PDR(s) to represent the applications to detect;</w:t>
      </w:r>
    </w:p>
    <w:p w14:paraId="64B60936" w14:textId="77777777" w:rsidR="00EE5860" w:rsidRPr="00441CD0" w:rsidRDefault="00EE5860" w:rsidP="00EE5860">
      <w:pPr>
        <w:pStyle w:val="B1"/>
        <w:rPr>
          <w:lang w:val="en-US"/>
        </w:rPr>
      </w:pPr>
      <w:r w:rsidRPr="00441CD0">
        <w:rPr>
          <w:lang w:val="en-US"/>
        </w:rPr>
        <w:t>-</w:t>
      </w:r>
      <w:r w:rsidRPr="00441CD0">
        <w:rPr>
          <w:lang w:val="en-US"/>
        </w:rPr>
        <w:tab/>
        <w:t>creating a URR with the Reporting Trigger IE set to detect the start and/or stop of Traffic;</w:t>
      </w:r>
    </w:p>
    <w:p w14:paraId="368C5A46" w14:textId="77777777" w:rsidR="00EE5860" w:rsidRPr="00441CD0" w:rsidRDefault="00EE5860" w:rsidP="00EE5860">
      <w:pPr>
        <w:pStyle w:val="B2"/>
        <w:rPr>
          <w:lang w:val="en-US"/>
        </w:rPr>
      </w:pPr>
      <w:r w:rsidRPr="00441CD0">
        <w:rPr>
          <w:lang w:val="en-US"/>
        </w:rPr>
        <w:t>-</w:t>
      </w:r>
      <w:r w:rsidRPr="00441CD0">
        <w:rPr>
          <w:lang w:val="en-US"/>
        </w:rPr>
        <w:tab/>
        <w:t xml:space="preserve">the CP function may include a zero quota together with a FAR ID for Quota Action IE in the URR to instruct the UP function to drop or buffer the packets pertaining to the detected application traffic before the quota is granted in the subsequent PFCP Session Modification Request message. The FAR identified by the FAR ID </w:t>
      </w:r>
      <w:r w:rsidRPr="00441CD0">
        <w:rPr>
          <w:lang w:val="en-US"/>
        </w:rPr>
        <w:lastRenderedPageBreak/>
        <w:t>for Quota Action shall be provisioned according to the "sdfHandl" instruction received from the PCF or the local policies as specified in 3GPP TS 29.512 [41].</w:t>
      </w:r>
    </w:p>
    <w:p w14:paraId="416FFA5C" w14:textId="77777777" w:rsidR="00EE5860" w:rsidRPr="00441CD0" w:rsidRDefault="00EE5860" w:rsidP="00EE5860">
      <w:pPr>
        <w:pStyle w:val="NO"/>
        <w:rPr>
          <w:lang w:val="en-US"/>
        </w:rPr>
      </w:pPr>
      <w:r w:rsidRPr="00C65B80">
        <w:t>NOTE</w:t>
      </w:r>
      <w:r>
        <w:t xml:space="preserve"> 1</w:t>
      </w:r>
      <w:r>
        <w:rPr>
          <w:lang w:val="en-US"/>
        </w:rPr>
        <w:t>:</w:t>
      </w:r>
      <w:r>
        <w:rPr>
          <w:lang w:val="en-US"/>
        </w:rPr>
        <w:tab/>
        <w:t>The (normal) FAR associated with the PDR detecting the application traffic is used when the URR is later on provisioned with a non-zero quota.</w:t>
      </w:r>
    </w:p>
    <w:p w14:paraId="7FE46778" w14:textId="77777777" w:rsidR="00EE5860" w:rsidRPr="00441CD0" w:rsidRDefault="00EE5860" w:rsidP="00EE5860">
      <w:pPr>
        <w:pStyle w:val="B1"/>
        <w:rPr>
          <w:lang w:val="en-US"/>
        </w:rPr>
      </w:pPr>
      <w:r w:rsidRPr="00441CD0">
        <w:rPr>
          <w:lang w:val="en-US"/>
        </w:rPr>
        <w:t>-</w:t>
      </w:r>
      <w:r w:rsidRPr="00441CD0">
        <w:rPr>
          <w:lang w:val="en-US"/>
        </w:rPr>
        <w:tab/>
        <w:t>associating the URR to the PDR.</w:t>
      </w:r>
    </w:p>
    <w:p w14:paraId="786274CE" w14:textId="77777777" w:rsidR="00EE5860" w:rsidRPr="00441CD0" w:rsidRDefault="00EE5860" w:rsidP="00EE5860">
      <w:r w:rsidRPr="00441CD0">
        <w:t>For unsolicited application reporting, a PFCP session which is not linked to any specific TDF session may be established and the PDI in the PDR(s) does not contain any UE IP address.</w:t>
      </w:r>
      <w:bookmarkEnd w:id="1079"/>
    </w:p>
    <w:p w14:paraId="7427F9BF" w14:textId="77777777" w:rsidR="00EE5860" w:rsidRPr="00441CD0" w:rsidRDefault="00EE5860" w:rsidP="00EE5860">
      <w:r w:rsidRPr="00441CD0">
        <w:t>When detecting the start or stop of an application, the UP function shall then initiate the PFCP Session Report procedure and send a Usage Report with the Usage Report Trigger set to 'Start of Traffic' or 'Stop of Traffic'. The UP function shall also include the following information in the Usage Report:</w:t>
      </w:r>
    </w:p>
    <w:p w14:paraId="3CA4F86B" w14:textId="77777777" w:rsidR="00EE5860" w:rsidRPr="00441CD0" w:rsidRDefault="00EE5860" w:rsidP="00EE5860">
      <w:pPr>
        <w:pStyle w:val="B1"/>
      </w:pPr>
      <w:r w:rsidRPr="00441CD0">
        <w:t>-</w:t>
      </w:r>
      <w:r w:rsidRPr="00441CD0">
        <w:tab/>
        <w:t>when reporting the start of an application:</w:t>
      </w:r>
    </w:p>
    <w:p w14:paraId="1FDAE73B" w14:textId="77777777" w:rsidR="00EE5860" w:rsidRPr="00441CD0" w:rsidRDefault="00EE5860" w:rsidP="00EE5860">
      <w:pPr>
        <w:pStyle w:val="B2"/>
      </w:pPr>
      <w:r w:rsidRPr="00441CD0">
        <w:t>-</w:t>
      </w:r>
      <w:r w:rsidRPr="00441CD0">
        <w:tab/>
        <w:t>the Application ID;</w:t>
      </w:r>
    </w:p>
    <w:p w14:paraId="2BE58B6A" w14:textId="77777777" w:rsidR="00EE5860" w:rsidRPr="00441CD0" w:rsidRDefault="00EE5860" w:rsidP="00EE5860">
      <w:pPr>
        <w:pStyle w:val="B2"/>
      </w:pPr>
      <w:r w:rsidRPr="00441CD0">
        <w:t>-</w:t>
      </w:r>
      <w:r w:rsidRPr="00441CD0">
        <w:tab/>
        <w:t>the Flow Information including the Flow Description and the Flow Direction, if the traffic flow information is deducible;</w:t>
      </w:r>
    </w:p>
    <w:p w14:paraId="20223834" w14:textId="77777777" w:rsidR="00EE5860" w:rsidRPr="00441CD0" w:rsidRDefault="00EE5860" w:rsidP="00EE5860">
      <w:pPr>
        <w:pStyle w:val="B2"/>
      </w:pPr>
      <w:r w:rsidRPr="00441CD0">
        <w:t>-</w:t>
      </w:r>
      <w:r w:rsidRPr="00441CD0">
        <w:tab/>
        <w:t>the Application-Instance-Identifier, if the traffic flow information is deducible; and</w:t>
      </w:r>
    </w:p>
    <w:p w14:paraId="5BD2DC6F"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435F7B58" w14:textId="77777777" w:rsidR="00EE5860" w:rsidRPr="00441CD0" w:rsidRDefault="00EE5860" w:rsidP="00EE5860">
      <w:pPr>
        <w:pStyle w:val="NO"/>
      </w:pPr>
      <w:r w:rsidRPr="00441CD0">
        <w:t>NOTE</w:t>
      </w:r>
      <w:r>
        <w:t xml:space="preserve"> 2</w:t>
      </w:r>
      <w:r w:rsidRPr="00441CD0">
        <w:t>:</w:t>
      </w:r>
      <w:r w:rsidRPr="00441CD0">
        <w:tab/>
        <w:t>When the CP function instructs the UP function to perform unsolicited application reporting, the PDI in the corresponding PDR has no UE IP address.</w:t>
      </w:r>
    </w:p>
    <w:p w14:paraId="410BC3D3" w14:textId="77777777" w:rsidR="00EE5860" w:rsidRPr="00441CD0" w:rsidRDefault="00EE5860" w:rsidP="00EE5860">
      <w:pPr>
        <w:pStyle w:val="B1"/>
      </w:pPr>
      <w:r w:rsidRPr="00441CD0">
        <w:t>-</w:t>
      </w:r>
      <w:r w:rsidRPr="00441CD0">
        <w:tab/>
        <w:t>when reporting the stop of an application:</w:t>
      </w:r>
    </w:p>
    <w:p w14:paraId="7B643BDB" w14:textId="77777777" w:rsidR="00EE5860" w:rsidRPr="00441CD0" w:rsidRDefault="00EE5860" w:rsidP="00EE5860">
      <w:pPr>
        <w:pStyle w:val="B2"/>
      </w:pPr>
      <w:r w:rsidRPr="00441CD0">
        <w:t>-</w:t>
      </w:r>
      <w:r w:rsidRPr="00441CD0">
        <w:tab/>
        <w:t>the Application ID;</w:t>
      </w:r>
    </w:p>
    <w:p w14:paraId="4F594854" w14:textId="77777777" w:rsidR="00EE5860" w:rsidRPr="00441CD0" w:rsidRDefault="00EE5860" w:rsidP="00EE5860">
      <w:pPr>
        <w:pStyle w:val="B2"/>
      </w:pPr>
      <w:r w:rsidRPr="00441CD0">
        <w:t>-</w:t>
      </w:r>
      <w:r w:rsidRPr="00441CD0">
        <w:tab/>
        <w:t>the Application-Instance-Identifier, if an Application Identifier was provided when reporting the start of the application;</w:t>
      </w:r>
    </w:p>
    <w:p w14:paraId="2F389D73" w14:textId="77777777" w:rsidR="00EE5860" w:rsidRPr="00441CD0" w:rsidRDefault="00EE5860" w:rsidP="00EE5860">
      <w:pPr>
        <w:pStyle w:val="B2"/>
      </w:pPr>
      <w:r w:rsidRPr="00441CD0">
        <w:t>-</w:t>
      </w:r>
      <w:r w:rsidRPr="00441CD0">
        <w:tab/>
        <w:t>if no UE IP address was provisioned in the PDI, the UE's IP address, and the Network instance when multiple PDNs with overlapping IP addresses are used in the UP function.</w:t>
      </w:r>
    </w:p>
    <w:p w14:paraId="29FD23F0" w14:textId="77777777" w:rsidR="00EE5860" w:rsidRPr="00441CD0" w:rsidRDefault="00EE5860" w:rsidP="00EE5860">
      <w:r w:rsidRPr="00441CD0">
        <w:t>The UP function shall only report the Application ID when detecting the start or stop of an application and the Reduced Application Detection Information flag is set in the Measurement Information of the URR, e.g. for envelope reporting.</w:t>
      </w:r>
    </w:p>
    <w:p w14:paraId="6F587BE3" w14:textId="77777777" w:rsidR="00EE5860" w:rsidRPr="00441CD0" w:rsidRDefault="00EE5860" w:rsidP="00EE5860">
      <w:pPr>
        <w:pStyle w:val="Heading3"/>
      </w:pPr>
      <w:bookmarkStart w:id="1080" w:name="_Toc19717098"/>
      <w:bookmarkStart w:id="1081" w:name="_Toc27490561"/>
      <w:bookmarkStart w:id="1082" w:name="_Toc27556854"/>
      <w:bookmarkStart w:id="1083" w:name="_Toc27723771"/>
      <w:bookmarkStart w:id="1084" w:name="_Toc36030836"/>
      <w:bookmarkStart w:id="1085" w:name="_Toc36042756"/>
      <w:bookmarkStart w:id="1086" w:name="_Toc36814080"/>
      <w:bookmarkStart w:id="1087" w:name="_Toc44688925"/>
      <w:bookmarkStart w:id="1088" w:name="_Toc44923679"/>
      <w:bookmarkStart w:id="1089" w:name="_Toc51860647"/>
      <w:bookmarkStart w:id="1090" w:name="_Toc57930414"/>
      <w:bookmarkStart w:id="1091" w:name="_Toc57931044"/>
      <w:bookmarkStart w:id="1092" w:name="_Toc160974169"/>
      <w:r w:rsidRPr="00441CD0">
        <w:t>5.4.12</w:t>
      </w:r>
      <w:r w:rsidRPr="00441CD0">
        <w:tab/>
        <w:t>Service Identification for Improved Radio Utilisation for GERAN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30959B2B" w14:textId="28AE19D9" w:rsidR="00EE5860" w:rsidRPr="00441CD0" w:rsidRDefault="00EE5860" w:rsidP="00EE5860">
      <w:pPr>
        <w:rPr>
          <w:lang w:val="en-US"/>
        </w:rPr>
      </w:pPr>
      <w:r w:rsidRPr="00441CD0">
        <w:rPr>
          <w:lang w:val="en-US"/>
        </w:rPr>
        <w:t xml:space="preserve">Service Identification for improved radio utilization for GERAN refers to the process in the PGW of marking DL user plane traffic with a Service Class Indicator (SCI) value. See </w:t>
      </w:r>
      <w:r w:rsidR="00415C19" w:rsidRPr="00441CD0">
        <w:rPr>
          <w:lang w:val="en-US"/>
        </w:rPr>
        <w:t>clause</w:t>
      </w:r>
      <w:r w:rsidR="00415C19">
        <w:rPr>
          <w:lang w:val="en-US"/>
        </w:rPr>
        <w:t> </w:t>
      </w:r>
      <w:r w:rsidR="00415C19" w:rsidRPr="00441CD0">
        <w:rPr>
          <w:lang w:val="en-US"/>
        </w:rPr>
        <w:t>5</w:t>
      </w:r>
      <w:r w:rsidRPr="00441CD0">
        <w:rPr>
          <w:lang w:val="en-US"/>
        </w:rPr>
        <w:t>.3.5.3 of 3GPP TS 23.060 [19].</w:t>
      </w:r>
    </w:p>
    <w:p w14:paraId="766E8314" w14:textId="77777777" w:rsidR="00EE5860" w:rsidRPr="00441CD0" w:rsidRDefault="00EE5860" w:rsidP="00EE5860">
      <w:r w:rsidRPr="00441CD0">
        <w:t>This is controlled by the PGW-C by associating a QER, including the Service Class Indicator within the DL Flow Level Marking IE, to the PDR matching the DL traffic to be marked. The PGW-U performs the SCI marking for the detected DL traffic and sends the packet with the GTP-U Service Class Indicator Extension Header downstreams.</w:t>
      </w:r>
    </w:p>
    <w:p w14:paraId="08A79AE4" w14:textId="77777777" w:rsidR="00EE5860" w:rsidRPr="00441CD0" w:rsidRDefault="00EE5860" w:rsidP="00EE5860">
      <w:r w:rsidRPr="00441CD0">
        <w:t>The PGW-C may stop the SCI marking during the PFCP session by removing the related QER or removing the DL Flow Level Marking IE from the related QER, the PGW-U shall then stop such function consequently.</w:t>
      </w:r>
    </w:p>
    <w:p w14:paraId="20EDE3CA" w14:textId="77777777" w:rsidR="00EE5860" w:rsidRPr="00441CD0" w:rsidRDefault="00EE5860" w:rsidP="00EE5860">
      <w:pPr>
        <w:pStyle w:val="Heading3"/>
      </w:pPr>
      <w:bookmarkStart w:id="1093" w:name="_Toc19717099"/>
      <w:bookmarkStart w:id="1094" w:name="_Toc27490562"/>
      <w:bookmarkStart w:id="1095" w:name="_Toc27556855"/>
      <w:bookmarkStart w:id="1096" w:name="_Toc27723772"/>
      <w:bookmarkStart w:id="1097" w:name="_Toc36030837"/>
      <w:bookmarkStart w:id="1098" w:name="_Toc36042757"/>
      <w:bookmarkStart w:id="1099" w:name="_Toc36814081"/>
      <w:bookmarkStart w:id="1100" w:name="_Toc44688926"/>
      <w:bookmarkStart w:id="1101" w:name="_Toc44923680"/>
      <w:bookmarkStart w:id="1102" w:name="_Toc51860648"/>
      <w:bookmarkStart w:id="1103" w:name="_Toc57930415"/>
      <w:bookmarkStart w:id="1104" w:name="_Toc57931045"/>
      <w:bookmarkStart w:id="1105" w:name="_Toc160974170"/>
      <w:r w:rsidRPr="00441CD0">
        <w:t>5.</w:t>
      </w:r>
      <w:r w:rsidRPr="00441CD0">
        <w:rPr>
          <w:lang w:val="en-US"/>
        </w:rPr>
        <w:t>4</w:t>
      </w:r>
      <w:r w:rsidRPr="00441CD0">
        <w:t>.</w:t>
      </w:r>
      <w:r w:rsidRPr="00441CD0">
        <w:rPr>
          <w:lang w:val="en-US"/>
        </w:rPr>
        <w:t>13</w:t>
      </w:r>
      <w:r w:rsidRPr="00441CD0">
        <w:tab/>
        <w:t>Transport Level Marking</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61487062" w14:textId="77777777" w:rsidR="00EE5860" w:rsidRPr="00441CD0" w:rsidRDefault="00EE5860" w:rsidP="00EE5860">
      <w:pPr>
        <w:rPr>
          <w:lang w:val="en-US"/>
        </w:rPr>
      </w:pPr>
      <w:r w:rsidRPr="00441CD0">
        <w:t xml:space="preserve">For EPC, </w:t>
      </w:r>
      <w:r w:rsidRPr="00441CD0">
        <w:rPr>
          <w:lang w:val="en-US"/>
        </w:rPr>
        <w:t>transport level marking is performed on a per EPS bearer basis in the SGW and PGW. Transport level marking refers to the process of marking traffic with a DSCP value based on the locally configured mapping from the QCI and optionally the ARP priority level.</w:t>
      </w:r>
    </w:p>
    <w:p w14:paraId="330C3BB1" w14:textId="77777777" w:rsidR="00EE5860" w:rsidRPr="00441CD0" w:rsidRDefault="00EE5860" w:rsidP="00EE5860">
      <w:pPr>
        <w:rPr>
          <w:lang w:val="en-US"/>
        </w:rPr>
      </w:pPr>
      <w:r w:rsidRPr="00441CD0">
        <w:rPr>
          <w:lang w:val="en-US"/>
        </w:rPr>
        <w:t>For 5GC, transport level marking is performed on a per QoS flow basis. Transport level marking refers to the process of marking traffic at the UPF with a DSCP value based on the mapping from the 5QI, the Priority Level (if explicitly signalled) and optionally the ARP priority level configured at the SMF.</w:t>
      </w:r>
    </w:p>
    <w:p w14:paraId="775AB1D7" w14:textId="77777777" w:rsidR="00EE5860" w:rsidRPr="00441CD0" w:rsidRDefault="00EE5860" w:rsidP="00EE5860">
      <w:r w:rsidRPr="00441CD0">
        <w:lastRenderedPageBreak/>
        <w:t>Transport level marking shall be controlled by the CP function by providing the DSCP in the ToS or Traffic Class within the Transport Level Marking IE in the FAR that is associated to the PDR matching the traffic to be marked. The UP function shall perform the transport level marking for the detected traffic and sends the marked packet to the peer entity.</w:t>
      </w:r>
    </w:p>
    <w:p w14:paraId="6D657C50" w14:textId="77777777" w:rsidR="00EE5860" w:rsidRPr="00441CD0" w:rsidRDefault="00EE5860" w:rsidP="00EE5860">
      <w:r w:rsidRPr="00441CD0">
        <w:t>The CP function may change transport level marking by changing the Transport Level Marking IE in the related FAR.</w:t>
      </w:r>
    </w:p>
    <w:p w14:paraId="695F08F7" w14:textId="77777777" w:rsidR="00EE5860" w:rsidRPr="00441CD0" w:rsidRDefault="00EE5860" w:rsidP="00EE5860">
      <w:pPr>
        <w:pStyle w:val="Heading3"/>
      </w:pPr>
      <w:bookmarkStart w:id="1106" w:name="_Toc19717100"/>
      <w:bookmarkStart w:id="1107" w:name="_Toc27490563"/>
      <w:bookmarkStart w:id="1108" w:name="_Toc27556856"/>
      <w:bookmarkStart w:id="1109" w:name="_Toc27723773"/>
      <w:bookmarkStart w:id="1110" w:name="_Toc36030838"/>
      <w:bookmarkStart w:id="1111" w:name="_Toc36042758"/>
      <w:bookmarkStart w:id="1112" w:name="_Toc36814082"/>
      <w:bookmarkStart w:id="1113" w:name="_Toc44688927"/>
      <w:bookmarkStart w:id="1114" w:name="_Toc44923681"/>
      <w:bookmarkStart w:id="1115" w:name="_Toc51860649"/>
      <w:bookmarkStart w:id="1116" w:name="_Toc57930416"/>
      <w:bookmarkStart w:id="1117" w:name="_Toc57931046"/>
      <w:bookmarkStart w:id="1118" w:name="_Toc160974171"/>
      <w:r w:rsidRPr="00441CD0">
        <w:t>5.4.14</w:t>
      </w:r>
      <w:r w:rsidRPr="00441CD0">
        <w:tab/>
        <w:t>Deferred PDR activation and deactivation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7DE7C7F7" w14:textId="1B4FBF34" w:rsidR="00EE5860" w:rsidRPr="00441CD0" w:rsidRDefault="00EE5860" w:rsidP="00EE5860">
      <w:r w:rsidRPr="00441CD0">
        <w:rPr>
          <w:noProof/>
        </w:rPr>
        <w:t xml:space="preserve">As specified in </w:t>
      </w:r>
      <w:r w:rsidR="00415C19" w:rsidRPr="00441CD0">
        <w:rPr>
          <w:noProof/>
        </w:rPr>
        <w:t>clause</w:t>
      </w:r>
      <w:r w:rsidR="00415C19">
        <w:rPr>
          <w:noProof/>
        </w:rPr>
        <w:t> </w:t>
      </w:r>
      <w:r w:rsidR="00415C19" w:rsidRPr="00441CD0">
        <w:rPr>
          <w:lang w:val="en-US"/>
        </w:rPr>
        <w:t>6</w:t>
      </w:r>
      <w:r w:rsidRPr="00441CD0">
        <w:rPr>
          <w:lang w:val="en-US"/>
        </w:rPr>
        <w:t xml:space="preserve">.3.2 of 3GPP TS 23.203 [7] and clauses 4.5.13 and 4a.5.13 of 3GPP TS 29.212 [8], </w:t>
      </w:r>
      <w:r w:rsidRPr="00441CD0">
        <w:t xml:space="preserve">Policy and charging control rule operations can be also performed in a deferred mode. To support such deferred PCC rule activation or deactivation, </w:t>
      </w:r>
      <w:r w:rsidRPr="00441CD0">
        <w:rPr>
          <w:noProof/>
        </w:rPr>
        <w:t xml:space="preserve">the CP function and UP function may optionally support the </w:t>
      </w:r>
      <w:r w:rsidRPr="00441CD0">
        <w:t>Deferred PDR activation and deactivation</w:t>
      </w:r>
      <w:r w:rsidRPr="00441CD0">
        <w:rPr>
          <w:noProof/>
        </w:rPr>
        <w:t xml:space="preserve"> (DPDRA) as described below.</w:t>
      </w:r>
    </w:p>
    <w:p w14:paraId="3FEF3F93" w14:textId="77777777" w:rsidR="00EE5860" w:rsidRPr="00441CD0" w:rsidRDefault="00EE5860" w:rsidP="00EE5860">
      <w:r w:rsidRPr="00441CD0">
        <w:t>If the feature DPDRA is supported in both CP function</w:t>
      </w:r>
      <w:r w:rsidRPr="00441CD0">
        <w:rPr>
          <w:rStyle w:val="CommentReference"/>
        </w:rPr>
        <w:t xml:space="preserve"> </w:t>
      </w:r>
      <w:r w:rsidRPr="00441CD0">
        <w:t>and UP function, and when a PCC rule is provisioned in a deferred mode, i.e. with a Rule-Activation-Time and/or Rule-Deactivation-Time, the CP function shall provision the corresponding PDR using Create PDR IE or Update PDR together with an Activation Time and/or Deactivation Time to enable the PDR being activated or deactivated at requested time.</w:t>
      </w:r>
    </w:p>
    <w:p w14:paraId="5866B328" w14:textId="77777777" w:rsidR="00EE5860" w:rsidRPr="00441CD0" w:rsidRDefault="00EE5860" w:rsidP="00EE5860">
      <w:r w:rsidRPr="00441CD0">
        <w:t>Without being provisioned together with an Activation Time or a Deactivation Time, a PDR shall be active immediately when it is received. When the status of a PDR is changed from active to inactive, the UP function shall keep storing the inactive PDR together with its associated FAR, URR(s) and QER(s), and then UP function shall apply the same behavior as if the PDR is deleted.</w:t>
      </w:r>
    </w:p>
    <w:p w14:paraId="76F3EDAE" w14:textId="08E52D44" w:rsidR="00EE5860" w:rsidRPr="00441CD0" w:rsidRDefault="00EE5860" w:rsidP="00EE5860">
      <w:r w:rsidRPr="00441CD0">
        <w:t xml:space="preserve">The CP function shall control at what time the status of a PDR rule changes using Activation Time and/or Deactivation Time as exactly as being instructed by the PCRF using a Rule-Activation-Time and/or Rule-Deactivation-Time, as specified in </w:t>
      </w:r>
      <w:r w:rsidR="00415C19" w:rsidRPr="00441CD0">
        <w:t>clause</w:t>
      </w:r>
      <w:r w:rsidR="00415C19">
        <w:t> </w:t>
      </w:r>
      <w:r w:rsidR="00415C19" w:rsidRPr="00441CD0">
        <w:t>4</w:t>
      </w:r>
      <w:r w:rsidRPr="00441CD0">
        <w:t xml:space="preserve">.5.13 of </w:t>
      </w:r>
      <w:r w:rsidRPr="00441CD0">
        <w:rPr>
          <w:lang w:val="en-US"/>
        </w:rPr>
        <w:t>3GPP TS 29.212 [8]</w:t>
      </w:r>
      <w:r w:rsidRPr="00441CD0">
        <w:t>.</w:t>
      </w:r>
    </w:p>
    <w:p w14:paraId="06F2187C" w14:textId="77777777" w:rsidR="00EE5860" w:rsidRPr="00441CD0" w:rsidRDefault="00EE5860" w:rsidP="00EE5860">
      <w:pPr>
        <w:pStyle w:val="B1"/>
      </w:pPr>
      <w:r w:rsidRPr="00441CD0">
        <w:t>1)</w:t>
      </w:r>
      <w:r w:rsidRPr="00441CD0">
        <w:tab/>
        <w:t>If only Activation Time is specified and has not yet occurred, then the UP function shall set the PDR rule inactive and make it active at that time. If Activation Time has passed, then the UP function shall immediately set the PDR rule active.</w:t>
      </w:r>
    </w:p>
    <w:p w14:paraId="10A212A9" w14:textId="77777777" w:rsidR="00EE5860" w:rsidRPr="00441CD0" w:rsidRDefault="00EE5860" w:rsidP="00EE5860">
      <w:pPr>
        <w:pStyle w:val="B1"/>
      </w:pPr>
      <w:r w:rsidRPr="00441CD0">
        <w:t>2)</w:t>
      </w:r>
      <w:r w:rsidRPr="00441CD0">
        <w:tab/>
        <w:t>If only Deactivation Time is specified and has not yet occurred, then the UP function shall set the PDR rule active and make it inactive at that time. If Deactivation Time has passed, then the UP function shall immediately set the PDR rule inactive.</w:t>
      </w:r>
    </w:p>
    <w:p w14:paraId="34B2870E" w14:textId="77777777" w:rsidR="00EE5860" w:rsidRPr="00441CD0" w:rsidRDefault="00EE5860" w:rsidP="00EE5860">
      <w:pPr>
        <w:pStyle w:val="B1"/>
        <w:rPr>
          <w:rFonts w:eastAsia="Batang"/>
        </w:rPr>
      </w:pPr>
      <w:r w:rsidRPr="00441CD0">
        <w:t>3)</w:t>
      </w:r>
      <w:r w:rsidRPr="00441CD0">
        <w:tab/>
        <w:t>If both Activation Time and Deactivation Time are specified, and the Activation Time occurs before the Deactivation Time, and also when the PDR rule is provided before or at the time specified in the Deactivation Time, the UP function shall handle the rule as defined in 1) and then as defined in 2).</w:t>
      </w:r>
    </w:p>
    <w:p w14:paraId="3FF3FDA0" w14:textId="77777777" w:rsidR="00EE5860" w:rsidRPr="00441CD0" w:rsidRDefault="00EE5860" w:rsidP="00EE5860">
      <w:pPr>
        <w:pStyle w:val="B1"/>
      </w:pPr>
      <w:r w:rsidRPr="00441CD0">
        <w:t>4)</w:t>
      </w:r>
      <w:r w:rsidRPr="00441CD0">
        <w:tab/>
        <w:t>If both Activation Time and Deactivation Time are specified, and the Deactivation Time occurs before the Activation Time, and also when the PDR rule is provided before or at the time specified in the Activation Time, the UP function shall handle the rule as defined in 2) and then as defined in 1).</w:t>
      </w:r>
    </w:p>
    <w:p w14:paraId="0E55BF4A" w14:textId="77777777" w:rsidR="00EE5860" w:rsidRPr="00441CD0" w:rsidRDefault="00EE5860" w:rsidP="00EE5860">
      <w:pPr>
        <w:pStyle w:val="B1"/>
      </w:pPr>
      <w:r w:rsidRPr="00441CD0">
        <w:rPr>
          <w:rFonts w:eastAsia="Batang"/>
          <w:lang w:eastAsia="ko-KR"/>
        </w:rPr>
        <w:t>5</w:t>
      </w:r>
      <w:r w:rsidRPr="00441CD0">
        <w:t>)</w:t>
      </w:r>
      <w:r w:rsidRPr="00441CD0">
        <w:tab/>
        <w:t>If both Activation Time and Deactivation Time are specified but time has already occurred for both, and the Activation Time occurs before the Deactivation Time, then the UP function shall immediately set the PDR rule inactive.</w:t>
      </w:r>
    </w:p>
    <w:p w14:paraId="0A983D66" w14:textId="77777777" w:rsidR="00EE5860" w:rsidRPr="00441CD0" w:rsidRDefault="00EE5860" w:rsidP="00EE5860">
      <w:pPr>
        <w:pStyle w:val="NO"/>
        <w:rPr>
          <w:rFonts w:eastAsia="Batang"/>
        </w:rPr>
      </w:pPr>
      <w:r w:rsidRPr="00441CD0">
        <w:rPr>
          <w:rFonts w:eastAsia="Batang"/>
          <w:lang w:eastAsia="ko-KR"/>
        </w:rPr>
        <w:t>NOTE 1:</w:t>
      </w:r>
      <w:r w:rsidRPr="00441CD0">
        <w:rPr>
          <w:rFonts w:eastAsia="Batang"/>
          <w:lang w:eastAsia="ko-KR"/>
        </w:rPr>
        <w:tab/>
        <w:t xml:space="preserve">If the CP function receives </w:t>
      </w:r>
      <w:r w:rsidRPr="00441CD0">
        <w:t>both Rule-Activation-Time and Rule-Deactivation-Time from the PCRF, but time has already occurred for both, and the Rule-Activation-Time occurs before the Rule-Deactivation-Time, as alternative to above, the CP function can deactivate the corresponding PDR rule by provisioning a Deactivation Time which has occurred or removing the corresponding PDR rule.</w:t>
      </w:r>
    </w:p>
    <w:p w14:paraId="0D78186C" w14:textId="77777777" w:rsidR="00EE5860" w:rsidRPr="00441CD0" w:rsidRDefault="00EE5860" w:rsidP="00EE5860">
      <w:pPr>
        <w:pStyle w:val="B1"/>
      </w:pPr>
      <w:r w:rsidRPr="00441CD0">
        <w:t>6)</w:t>
      </w:r>
      <w:r w:rsidRPr="00441CD0">
        <w:tab/>
        <w:t>If both Activation Time and Deactivation Time are specified but time has passed for both, and the Deactivation Time occurs before the Activation Time, then the UP fu</w:t>
      </w:r>
      <w:r>
        <w:t>n</w:t>
      </w:r>
      <w:r w:rsidRPr="00441CD0">
        <w:t>ction shall immediately set the PDR rule active.</w:t>
      </w:r>
    </w:p>
    <w:p w14:paraId="534D9AB6" w14:textId="77777777" w:rsidR="00EE5860" w:rsidRDefault="00EE5860" w:rsidP="00EE5860">
      <w:pPr>
        <w:pStyle w:val="NO"/>
      </w:pPr>
      <w:r w:rsidRPr="00441CD0">
        <w:t>NOTE 2:</w:t>
      </w:r>
      <w:r w:rsidRPr="00441CD0">
        <w:tab/>
      </w:r>
      <w:bookmarkStart w:id="1119" w:name="_Toc27490564"/>
      <w:bookmarkStart w:id="1120" w:name="_Toc27556857"/>
      <w:bookmarkStart w:id="1121" w:name="_Toc27723774"/>
      <w:bookmarkStart w:id="1122" w:name="_Toc36030839"/>
      <w:bookmarkStart w:id="1123" w:name="_Toc36042759"/>
      <w:bookmarkStart w:id="1124" w:name="_Toc36814083"/>
      <w:bookmarkStart w:id="1125" w:name="_Toc11315242"/>
      <w:r w:rsidRPr="00441CD0">
        <w:rPr>
          <w:rFonts w:eastAsia="Batang"/>
          <w:lang w:eastAsia="ko-KR"/>
        </w:rPr>
        <w:t xml:space="preserve">If the CP function receives </w:t>
      </w:r>
      <w:r w:rsidRPr="00441CD0">
        <w:t>both Rule-Activation-Time and Rule-Deactivation-Time from the PCRF, but time has passed for both, and the Rule-Deactivation-Time occurs before the Rule-Activation-Time, as alternative to above, the CP function can activate the corresponding PDR rule by provisioning a activation Time which has occurred</w:t>
      </w:r>
      <w:r>
        <w:t xml:space="preserve"> in the Update PDR IE</w:t>
      </w:r>
      <w:r w:rsidRPr="00441CD0">
        <w:t>, or create the corresponding PDR rule if the PDR is not provisioned yet.</w:t>
      </w:r>
    </w:p>
    <w:p w14:paraId="633509CA" w14:textId="77777777" w:rsidR="00EE5860" w:rsidRPr="00441CD0" w:rsidRDefault="00EE5860" w:rsidP="00EE5860">
      <w:pPr>
        <w:pStyle w:val="Heading3"/>
        <w:rPr>
          <w:lang w:val="en-US"/>
        </w:rPr>
      </w:pPr>
      <w:bookmarkStart w:id="1126" w:name="_Toc44688928"/>
      <w:bookmarkStart w:id="1127" w:name="_Toc44923682"/>
      <w:bookmarkStart w:id="1128" w:name="_Toc51860650"/>
      <w:bookmarkStart w:id="1129" w:name="_Toc57930417"/>
      <w:bookmarkStart w:id="1130" w:name="_Toc57931047"/>
      <w:bookmarkStart w:id="1131" w:name="_Toc160974172"/>
      <w:r w:rsidRPr="00441CD0">
        <w:lastRenderedPageBreak/>
        <w:t>5.</w:t>
      </w:r>
      <w:r w:rsidRPr="00441CD0">
        <w:rPr>
          <w:lang w:val="en-US"/>
        </w:rPr>
        <w:t>4</w:t>
      </w:r>
      <w:r w:rsidRPr="00441CD0">
        <w:t>.</w:t>
      </w:r>
      <w:r w:rsidRPr="00441CD0">
        <w:rPr>
          <w:lang w:val="en-US"/>
        </w:rPr>
        <w:t>15</w:t>
      </w:r>
      <w:r w:rsidRPr="00441CD0">
        <w:tab/>
        <w:t>Packet Rate enforcement</w:t>
      </w:r>
      <w:bookmarkEnd w:id="1119"/>
      <w:bookmarkEnd w:id="1120"/>
      <w:bookmarkEnd w:id="1121"/>
      <w:bookmarkEnd w:id="1122"/>
      <w:bookmarkEnd w:id="1123"/>
      <w:bookmarkEnd w:id="1124"/>
      <w:bookmarkEnd w:id="1126"/>
      <w:bookmarkEnd w:id="1127"/>
      <w:bookmarkEnd w:id="1128"/>
      <w:bookmarkEnd w:id="1129"/>
      <w:bookmarkEnd w:id="1130"/>
      <w:bookmarkEnd w:id="1131"/>
    </w:p>
    <w:p w14:paraId="04C563C7" w14:textId="77777777" w:rsidR="00EE5860" w:rsidRPr="00441CD0" w:rsidRDefault="00EE5860" w:rsidP="00EE5860">
      <w:pPr>
        <w:pStyle w:val="Heading4"/>
      </w:pPr>
      <w:bookmarkStart w:id="1132" w:name="_Toc27490565"/>
      <w:bookmarkStart w:id="1133" w:name="_Toc27556858"/>
      <w:bookmarkStart w:id="1134" w:name="_Toc27723775"/>
      <w:bookmarkStart w:id="1135" w:name="_Toc36030840"/>
      <w:bookmarkStart w:id="1136" w:name="_Toc36042760"/>
      <w:bookmarkStart w:id="1137" w:name="_Toc36814084"/>
      <w:bookmarkStart w:id="1138" w:name="_Toc44688929"/>
      <w:bookmarkStart w:id="1139" w:name="_Toc44923683"/>
      <w:bookmarkStart w:id="1140" w:name="_Toc51860651"/>
      <w:bookmarkStart w:id="1141" w:name="_Toc57930418"/>
      <w:bookmarkStart w:id="1142" w:name="_Toc57931048"/>
      <w:bookmarkStart w:id="1143" w:name="_Toc160974173"/>
      <w:r w:rsidRPr="00441CD0">
        <w:t>5.</w:t>
      </w:r>
      <w:r w:rsidRPr="00441CD0">
        <w:rPr>
          <w:lang w:val="en-US"/>
        </w:rPr>
        <w:t>4</w:t>
      </w:r>
      <w:r w:rsidRPr="00441CD0">
        <w:t>.</w:t>
      </w:r>
      <w:r w:rsidRPr="00441CD0">
        <w:rPr>
          <w:lang w:val="en-US"/>
        </w:rPr>
        <w:t>15.1</w:t>
      </w:r>
      <w:r w:rsidRPr="00441CD0">
        <w:tab/>
        <w:t>General</w:t>
      </w:r>
      <w:bookmarkEnd w:id="1132"/>
      <w:bookmarkEnd w:id="1133"/>
      <w:bookmarkEnd w:id="1134"/>
      <w:bookmarkEnd w:id="1135"/>
      <w:bookmarkEnd w:id="1136"/>
      <w:bookmarkEnd w:id="1137"/>
      <w:bookmarkEnd w:id="1138"/>
      <w:bookmarkEnd w:id="1139"/>
      <w:bookmarkEnd w:id="1140"/>
      <w:bookmarkEnd w:id="1141"/>
      <w:bookmarkEnd w:id="1142"/>
      <w:bookmarkEnd w:id="1143"/>
    </w:p>
    <w:p w14:paraId="23917128" w14:textId="77777777" w:rsidR="00EE5860" w:rsidRPr="00441CD0" w:rsidRDefault="00EE5860" w:rsidP="00EE5860">
      <w:r w:rsidRPr="00441CD0">
        <w:t>Packet rate enforcement refers to the process of limiting the rate of uplink and/or downlink packets allowed to be sent for a PDN connection or a PDU session.</w:t>
      </w:r>
    </w:p>
    <w:p w14:paraId="1DAED749" w14:textId="77777777" w:rsidR="00EE5860" w:rsidRPr="00441CD0" w:rsidRDefault="00EE5860" w:rsidP="00EE5860">
      <w:r w:rsidRPr="00441CD0">
        <w:t>Packet rate enforcement shall be used to support:</w:t>
      </w:r>
    </w:p>
    <w:p w14:paraId="5785D77F" w14:textId="641166D6" w:rsidR="00EE5860" w:rsidRPr="00441CD0" w:rsidRDefault="00EE5860" w:rsidP="00EE5860">
      <w:pPr>
        <w:pStyle w:val="B1"/>
      </w:pPr>
      <w:r w:rsidRPr="00441CD0">
        <w:t>-</w:t>
      </w:r>
      <w:r w:rsidRPr="00441CD0">
        <w:tab/>
      </w:r>
      <w:bookmarkStart w:id="1144" w:name="_Toc27490566"/>
      <w:bookmarkStart w:id="1145" w:name="_Toc27556859"/>
      <w:bookmarkStart w:id="1146" w:name="_Toc27723776"/>
      <w:bookmarkStart w:id="1147" w:name="_Toc36030841"/>
      <w:bookmarkStart w:id="1148" w:name="_Toc36042761"/>
      <w:bookmarkStart w:id="1149" w:name="_Toc36814085"/>
      <w:bookmarkStart w:id="1150" w:name="_Toc27490567"/>
      <w:bookmarkStart w:id="1151" w:name="_Toc27556860"/>
      <w:bookmarkStart w:id="1152" w:name="_Toc27723777"/>
      <w:r w:rsidRPr="00441CD0">
        <w:t xml:space="preserve">APN rate control for UE's all PDN connections for a given APN in EPC, see 3GPP TS 23.401 [14] and 3GPP TS 23.502 [29]. APN rate control is enforced across N4 interface only for 5GC interworking with EPC scenario (see </w:t>
      </w:r>
      <w:r w:rsidR="00415C19" w:rsidRPr="00441CD0">
        <w:t>clause</w:t>
      </w:r>
      <w:r w:rsidR="00415C19">
        <w:t> </w:t>
      </w:r>
      <w:r w:rsidR="00415C19" w:rsidRPr="00441CD0">
        <w:t>4</w:t>
      </w:r>
      <w:r w:rsidRPr="00441CD0">
        <w:t>.3 in 3GPP</w:t>
      </w:r>
      <w:r>
        <w:t> </w:t>
      </w:r>
      <w:r w:rsidRPr="00441CD0">
        <w:t>TS</w:t>
      </w:r>
      <w:r>
        <w:t> </w:t>
      </w:r>
      <w:r w:rsidRPr="00441CD0">
        <w:t>23.501</w:t>
      </w:r>
      <w:r>
        <w:t> </w:t>
      </w:r>
      <w:r w:rsidRPr="00441CD0">
        <w:t>[28]</w:t>
      </w:r>
      <w:r>
        <w:t>)</w:t>
      </w:r>
      <w:r w:rsidRPr="00441CD0">
        <w:t>;</w:t>
      </w:r>
    </w:p>
    <w:p w14:paraId="44A90405" w14:textId="77777777" w:rsidR="00EE5860" w:rsidRPr="00441CD0" w:rsidRDefault="00EE5860" w:rsidP="00EE5860">
      <w:pPr>
        <w:pStyle w:val="B1"/>
      </w:pPr>
      <w:r w:rsidRPr="00441CD0">
        <w:t>-</w:t>
      </w:r>
      <w:r w:rsidRPr="00441CD0">
        <w:tab/>
        <w:t>Small data rate control for a PDU session in 5GC, see 3GPP TS 23.501 [28]</w:t>
      </w:r>
      <w:r>
        <w:t xml:space="preserve"> and</w:t>
      </w:r>
      <w:r w:rsidRPr="00441CD0">
        <w:t xml:space="preserve"> 3GPP TS 23.502 [29];</w:t>
      </w:r>
    </w:p>
    <w:p w14:paraId="230C0856" w14:textId="77777777" w:rsidR="00EE5860" w:rsidRDefault="00EE5860" w:rsidP="00EE5860">
      <w:pPr>
        <w:pStyle w:val="B1"/>
      </w:pPr>
      <w:r w:rsidRPr="00441CD0">
        <w:t>-</w:t>
      </w:r>
      <w:r w:rsidRPr="00441CD0">
        <w:tab/>
        <w:t>Serving PLMN rate control, for downlink traffic, see 3GPP TS 23.401 [14] and 3GPP TS 23.501 [28].</w:t>
      </w:r>
    </w:p>
    <w:p w14:paraId="1FA8A0E3" w14:textId="77777777" w:rsidR="00EE5860" w:rsidRPr="00441CD0" w:rsidRDefault="00EE5860" w:rsidP="00EE5860">
      <w:pPr>
        <w:pStyle w:val="Heading4"/>
      </w:pPr>
      <w:bookmarkStart w:id="1153" w:name="_Toc44688930"/>
      <w:bookmarkStart w:id="1154" w:name="_Toc44923684"/>
      <w:bookmarkStart w:id="1155" w:name="_Toc51860652"/>
      <w:bookmarkStart w:id="1156" w:name="_Toc57930419"/>
      <w:bookmarkStart w:id="1157" w:name="_Toc57931049"/>
      <w:bookmarkStart w:id="1158" w:name="_Toc160974174"/>
      <w:r w:rsidRPr="00441CD0">
        <w:t>5.</w:t>
      </w:r>
      <w:r w:rsidRPr="00441CD0">
        <w:rPr>
          <w:lang w:val="en-US"/>
        </w:rPr>
        <w:t>4</w:t>
      </w:r>
      <w:r w:rsidRPr="00441CD0">
        <w:t>.</w:t>
      </w:r>
      <w:r w:rsidRPr="00441CD0">
        <w:rPr>
          <w:lang w:val="en-US"/>
        </w:rPr>
        <w:t>15.2</w:t>
      </w:r>
      <w:r w:rsidRPr="00441CD0">
        <w:tab/>
        <w:t>Packet rate enforcement over Sxb and N4 interfaces</w:t>
      </w:r>
      <w:bookmarkEnd w:id="1144"/>
      <w:bookmarkEnd w:id="1145"/>
      <w:bookmarkEnd w:id="1146"/>
      <w:bookmarkEnd w:id="1147"/>
      <w:bookmarkEnd w:id="1148"/>
      <w:bookmarkEnd w:id="1149"/>
      <w:bookmarkEnd w:id="1153"/>
      <w:bookmarkEnd w:id="1154"/>
      <w:bookmarkEnd w:id="1155"/>
      <w:bookmarkEnd w:id="1156"/>
      <w:bookmarkEnd w:id="1157"/>
      <w:bookmarkEnd w:id="1158"/>
    </w:p>
    <w:p w14:paraId="2330EF8C" w14:textId="77777777" w:rsidR="00EE5860" w:rsidRPr="00441CD0" w:rsidRDefault="00EE5860" w:rsidP="00EE5860">
      <w:r w:rsidRPr="00441CD0">
        <w:t>The CP function may instruct the UP function to perform packet rate enforcement, during the establishment or the modification of a PFCP session, over the Sxb and N4 reference points.</w:t>
      </w:r>
    </w:p>
    <w:p w14:paraId="2762817D" w14:textId="77777777" w:rsidR="00EE5860" w:rsidRPr="00441CD0" w:rsidRDefault="00EE5860" w:rsidP="00EE5860">
      <w:r w:rsidRPr="00441CD0">
        <w:t>The CP function shall control packet rate enforcement in the UP function by:</w:t>
      </w:r>
    </w:p>
    <w:p w14:paraId="090E51A9" w14:textId="77777777" w:rsidR="00EE5860" w:rsidRPr="00441CD0" w:rsidRDefault="00EE5860" w:rsidP="00EE5860">
      <w:pPr>
        <w:pStyle w:val="B1"/>
      </w:pPr>
      <w:r w:rsidRPr="00441CD0">
        <w:rPr>
          <w:lang w:val="en-US"/>
        </w:rPr>
        <w:t>1)</w:t>
      </w:r>
      <w:r w:rsidRPr="00441CD0">
        <w:rPr>
          <w:lang w:val="en-US"/>
        </w:rPr>
        <w:tab/>
      </w:r>
      <w:r w:rsidRPr="00441CD0">
        <w:t>creating the necessary PDR(s) to represent the uplink or downlink traffic to be enforced, if not already existing;</w:t>
      </w:r>
    </w:p>
    <w:p w14:paraId="055F6B2F" w14:textId="77777777" w:rsidR="00EE5860" w:rsidRPr="00441CD0" w:rsidRDefault="00EE5860" w:rsidP="00EE5860">
      <w:pPr>
        <w:pStyle w:val="B1"/>
      </w:pPr>
      <w:r w:rsidRPr="00441CD0">
        <w:rPr>
          <w:lang w:val="en-US"/>
        </w:rPr>
        <w:t>2)</w:t>
      </w:r>
      <w:r w:rsidRPr="00441CD0">
        <w:rPr>
          <w:lang w:val="en-US"/>
        </w:rPr>
        <w:tab/>
      </w:r>
      <w:r w:rsidRPr="00441CD0">
        <w:t>creating QER(s) containing the Packet Rate IE with one or more of the following enforcement rules and information:</w:t>
      </w:r>
    </w:p>
    <w:p w14:paraId="389F92B0" w14:textId="77777777" w:rsidR="00EE5860" w:rsidRPr="00441CD0" w:rsidRDefault="00EE5860" w:rsidP="00EE5860">
      <w:pPr>
        <w:pStyle w:val="B2"/>
        <w:rPr>
          <w:lang w:eastAsia="zh-CN"/>
        </w:rPr>
      </w:pPr>
      <w:r w:rsidRPr="00441CD0">
        <w:rPr>
          <w:lang w:val="en-US"/>
        </w:rPr>
        <w:t>-</w:t>
      </w:r>
      <w:r w:rsidRPr="00441CD0">
        <w:rPr>
          <w:lang w:val="en-US"/>
        </w:rPr>
        <w:tab/>
      </w:r>
      <w:r w:rsidRPr="00441CD0">
        <w:rPr>
          <w:lang w:eastAsia="zh-CN"/>
        </w:rPr>
        <w:t xml:space="preserve">Maximum Uplink/Downlink Packet Rates (i.e. Number of Uplink/Downlink Packets Allowed and </w:t>
      </w:r>
      <w:r w:rsidRPr="00441CD0">
        <w:t>Time units that determine the time periods for limiting the packet rates)</w:t>
      </w:r>
      <w:r w:rsidRPr="00441CD0">
        <w:rPr>
          <w:lang w:eastAsia="zh-CN"/>
        </w:rPr>
        <w:t>;</w:t>
      </w:r>
    </w:p>
    <w:p w14:paraId="5CCB2EA5" w14:textId="77777777" w:rsidR="00EE5860" w:rsidRPr="00441CD0" w:rsidRDefault="00EE5860" w:rsidP="00EE5860">
      <w:pPr>
        <w:pStyle w:val="B2"/>
        <w:rPr>
          <w:lang w:eastAsia="zh-CN"/>
        </w:rPr>
      </w:pPr>
      <w:r w:rsidRPr="00441CD0">
        <w:rPr>
          <w:lang w:eastAsia="zh-CN"/>
        </w:rPr>
        <w:t>-</w:t>
      </w:r>
      <w:r w:rsidRPr="00441CD0">
        <w:rPr>
          <w:lang w:eastAsia="zh-CN"/>
        </w:rPr>
        <w:tab/>
        <w:t xml:space="preserve">Additional Maximum Uplink/Downlink Packet Rates (i.e. Number of Additional Uplink/Downlink Packets Allowed and </w:t>
      </w:r>
      <w:r w:rsidRPr="00441CD0">
        <w:t>Time units that determine the time periods for limiting the packet rates), if additional packets are allowed to be sent beyond the maximum Uplink/Downlink Packet Rates</w:t>
      </w:r>
      <w:r w:rsidRPr="00441CD0">
        <w:rPr>
          <w:lang w:eastAsia="zh-CN"/>
        </w:rPr>
        <w:t>;</w:t>
      </w:r>
    </w:p>
    <w:p w14:paraId="79C95F6E" w14:textId="77777777" w:rsidR="00EE5860" w:rsidRPr="00441CD0" w:rsidRDefault="00EE5860" w:rsidP="00EE5860">
      <w:pPr>
        <w:pStyle w:val="B1"/>
        <w:ind w:hanging="1"/>
      </w:pPr>
      <w:r w:rsidRPr="00441CD0">
        <w:t>The QER may also contain the Packet Rate Status IE to indicate remaining numbers of allowed packets until a given time.</w:t>
      </w:r>
    </w:p>
    <w:p w14:paraId="3D5F09F4" w14:textId="77777777" w:rsidR="00EE5860" w:rsidRPr="00441CD0" w:rsidRDefault="00EE5860" w:rsidP="00EE5860">
      <w:pPr>
        <w:pStyle w:val="B1"/>
        <w:ind w:hanging="1"/>
      </w:pPr>
      <w:r w:rsidRPr="00441CD0">
        <w:t xml:space="preserve">The QER may also contain the QER Control Indications IE with </w:t>
      </w:r>
      <w:r>
        <w:t xml:space="preserve">the </w:t>
      </w:r>
      <w:r w:rsidRPr="00441CD0">
        <w:t>Rate Control Status Reporting (RCSR) flag, indicating the UP function shall report to the CP function the status of the packet rate usage when the PFCP session is released.</w:t>
      </w:r>
    </w:p>
    <w:p w14:paraId="020DAD63" w14:textId="77777777" w:rsidR="00EE5860" w:rsidRPr="00441CD0" w:rsidRDefault="00EE5860" w:rsidP="00EE5860">
      <w:pPr>
        <w:pStyle w:val="B1"/>
      </w:pPr>
      <w:r w:rsidRPr="00441CD0">
        <w:rPr>
          <w:lang w:val="en-US"/>
        </w:rPr>
        <w:t>3)</w:t>
      </w:r>
      <w:r w:rsidRPr="00441CD0">
        <w:rPr>
          <w:lang w:val="en-US"/>
        </w:rPr>
        <w:tab/>
      </w:r>
      <w:r w:rsidRPr="00441CD0">
        <w:t>associating the QER</w:t>
      </w:r>
      <w:r>
        <w:t>(s)</w:t>
      </w:r>
      <w:r w:rsidRPr="00441CD0">
        <w:t xml:space="preserve"> to the UL and/or DL PDRs of the traffic for which packet rate enforcement is required.</w:t>
      </w:r>
    </w:p>
    <w:p w14:paraId="61C156FA" w14:textId="77777777" w:rsidR="00EE5860" w:rsidRPr="00441CD0" w:rsidRDefault="00EE5860" w:rsidP="00EE5860">
      <w:r w:rsidRPr="00441CD0">
        <w:t>When so instructed, the UP function shall proceed as follows:</w:t>
      </w:r>
    </w:p>
    <w:p w14:paraId="51328E83" w14:textId="77777777" w:rsidR="00EE5860" w:rsidRPr="00441CD0" w:rsidRDefault="00EE5860" w:rsidP="00EE5860">
      <w:pPr>
        <w:pStyle w:val="B1"/>
        <w:rPr>
          <w:lang w:eastAsia="zh-CN"/>
        </w:rPr>
      </w:pPr>
      <w:r w:rsidRPr="00441CD0">
        <w:t>1)</w:t>
      </w:r>
      <w:r w:rsidRPr="00441CD0">
        <w:tab/>
        <w:t xml:space="preserve">the UP function shall count </w:t>
      </w:r>
      <w:r w:rsidRPr="00441CD0">
        <w:rPr>
          <w:lang w:eastAsia="zh-CN"/>
        </w:rPr>
        <w:t xml:space="preserve">UL/DL packets within the time period (e.g. per minute, per day, etc.) and if the </w:t>
      </w:r>
      <w:r w:rsidRPr="00441CD0">
        <w:rPr>
          <w:lang w:val="en-US"/>
        </w:rPr>
        <w:t xml:space="preserve">'maximum allowed rate' </w:t>
      </w:r>
      <w:r w:rsidRPr="00441CD0">
        <w:rPr>
          <w:lang w:eastAsia="zh-CN"/>
        </w:rPr>
        <w:t>is reached, the UP function shall discard or delay further packets.</w:t>
      </w:r>
    </w:p>
    <w:p w14:paraId="1B921255" w14:textId="77777777" w:rsidR="00EE5860" w:rsidRPr="00441CD0" w:rsidRDefault="00EE5860" w:rsidP="00EE5860">
      <w:pPr>
        <w:pStyle w:val="B1"/>
        <w:rPr>
          <w:lang w:val="en-US"/>
        </w:rPr>
      </w:pPr>
      <w:r w:rsidRPr="00441CD0">
        <w:rPr>
          <w:lang w:val="en-US"/>
        </w:rPr>
        <w:t>2)</w:t>
      </w:r>
      <w:r w:rsidRPr="00441CD0">
        <w:rPr>
          <w:lang w:val="en-US"/>
        </w:rPr>
        <w:tab/>
      </w:r>
      <w:r>
        <w:t>I</w:t>
      </w:r>
      <w:r w:rsidRPr="00441CD0">
        <w:t xml:space="preserve">f </w:t>
      </w:r>
      <w:r w:rsidRPr="00441CD0">
        <w:rPr>
          <w:lang w:val="en-US"/>
        </w:rPr>
        <w:t>'</w:t>
      </w:r>
      <w:r w:rsidRPr="00441CD0">
        <w:rPr>
          <w:lang w:eastAsia="zh-CN"/>
        </w:rPr>
        <w:t>Additional Maximum Uplink/Downlink Packet Rates</w:t>
      </w:r>
      <w:r w:rsidRPr="00441CD0">
        <w:rPr>
          <w:lang w:val="en-US"/>
        </w:rPr>
        <w:t xml:space="preserve">' </w:t>
      </w:r>
      <w:r>
        <w:rPr>
          <w:lang w:val="en-US"/>
        </w:rPr>
        <w:t>are</w:t>
      </w:r>
      <w:r w:rsidRPr="00441CD0">
        <w:rPr>
          <w:lang w:val="en-US"/>
        </w:rPr>
        <w:t xml:space="preserve"> provided, the UPF shall consider 'maximum allowed rate' is equal to the 'number of packets per time unit' plus the 'number of additional allowed exception report packets per time unit'</w:t>
      </w:r>
      <w:r>
        <w:rPr>
          <w:lang w:val="en-US"/>
        </w:rPr>
        <w:t>.</w:t>
      </w:r>
      <w:r w:rsidRPr="00441CD0">
        <w:rPr>
          <w:lang w:val="en-US"/>
        </w:rPr>
        <w:t xml:space="preserve"> </w:t>
      </w:r>
      <w:r>
        <w:rPr>
          <w:lang w:val="en-US"/>
        </w:rPr>
        <w:t>Otherwise</w:t>
      </w:r>
      <w:r w:rsidRPr="00441CD0">
        <w:rPr>
          <w:lang w:val="en-US"/>
        </w:rPr>
        <w:t>, the UPF shall consider 'maximum allowed rate' is equal to the 'number of packets per time unit'.</w:t>
      </w:r>
    </w:p>
    <w:p w14:paraId="4DD5F915" w14:textId="77777777" w:rsidR="00EE5860" w:rsidRPr="00441CD0" w:rsidRDefault="00EE5860" w:rsidP="00EE5860">
      <w:pPr>
        <w:pStyle w:val="B1"/>
      </w:pPr>
      <w:r w:rsidRPr="00441CD0">
        <w:t>3)</w:t>
      </w:r>
      <w:r w:rsidRPr="00441CD0">
        <w:tab/>
      </w:r>
      <w:r w:rsidRPr="00441CD0">
        <w:rPr>
          <w:lang w:eastAsia="zh-CN"/>
        </w:rPr>
        <w:t>If the CP function has requested to report the rate control status</w:t>
      </w:r>
      <w:r w:rsidRPr="00441CD0">
        <w:t>, the UP function shall send to the CP function the Packet Rate Status IE, when the PFCP session is released. Otherwise, the UP function shall not send the Packet Rate Status IE to the CP function during the release of the PFCP session.</w:t>
      </w:r>
    </w:p>
    <w:p w14:paraId="24C168EE" w14:textId="77777777" w:rsidR="00EE5860" w:rsidRPr="00441CD0" w:rsidRDefault="00EE5860" w:rsidP="00EE5860">
      <w:pPr>
        <w:pStyle w:val="B1"/>
      </w:pPr>
      <w:r w:rsidRPr="00441CD0">
        <w:t>4)</w:t>
      </w:r>
      <w:r w:rsidRPr="00441CD0">
        <w:tab/>
        <w:t>If the CP function provided Packet Rate Status information, then the UP function shall first enforce the rules in the Packet Rate Status IE until either the packet rate limits are reached, or the validity time expires. Only after this shall the UP function enforce the rules in the Packet Rate IE.</w:t>
      </w:r>
    </w:p>
    <w:p w14:paraId="2AE3452F" w14:textId="77777777" w:rsidR="00EE5860" w:rsidRPr="00441CD0" w:rsidRDefault="00EE5860" w:rsidP="00EE5860">
      <w:pPr>
        <w:pStyle w:val="Heading4"/>
        <w:rPr>
          <w:lang w:val="en-US"/>
        </w:rPr>
      </w:pPr>
      <w:bookmarkStart w:id="1159" w:name="_Toc36030842"/>
      <w:bookmarkStart w:id="1160" w:name="_Toc36042762"/>
      <w:bookmarkStart w:id="1161" w:name="_Toc36814086"/>
      <w:bookmarkStart w:id="1162" w:name="_Toc44688931"/>
      <w:bookmarkStart w:id="1163" w:name="_Toc44923685"/>
      <w:bookmarkStart w:id="1164" w:name="_Toc51860653"/>
      <w:bookmarkStart w:id="1165" w:name="_Toc57930420"/>
      <w:bookmarkStart w:id="1166" w:name="_Toc57931050"/>
      <w:bookmarkStart w:id="1167" w:name="_Toc19717101"/>
      <w:bookmarkStart w:id="1168" w:name="_Toc27490568"/>
      <w:bookmarkStart w:id="1169" w:name="_Toc27556861"/>
      <w:bookmarkStart w:id="1170" w:name="_Toc27723778"/>
      <w:bookmarkStart w:id="1171" w:name="_Toc160974175"/>
      <w:bookmarkEnd w:id="1125"/>
      <w:bookmarkEnd w:id="1150"/>
      <w:bookmarkEnd w:id="1151"/>
      <w:bookmarkEnd w:id="1152"/>
      <w:r w:rsidRPr="00441CD0">
        <w:lastRenderedPageBreak/>
        <w:t>5.</w:t>
      </w:r>
      <w:r w:rsidRPr="00441CD0">
        <w:rPr>
          <w:lang w:val="en-US"/>
        </w:rPr>
        <w:t>4</w:t>
      </w:r>
      <w:r w:rsidRPr="00441CD0">
        <w:t>.</w:t>
      </w:r>
      <w:r w:rsidRPr="00441CD0">
        <w:rPr>
          <w:lang w:val="en-US"/>
        </w:rPr>
        <w:t>15.3</w:t>
      </w:r>
      <w:r w:rsidRPr="00441CD0">
        <w:tab/>
        <w:t>PGW and SMF behaviour</w:t>
      </w:r>
      <w:bookmarkEnd w:id="1159"/>
      <w:bookmarkEnd w:id="1160"/>
      <w:bookmarkEnd w:id="1161"/>
      <w:bookmarkEnd w:id="1162"/>
      <w:bookmarkEnd w:id="1163"/>
      <w:bookmarkEnd w:id="1164"/>
      <w:bookmarkEnd w:id="1165"/>
      <w:bookmarkEnd w:id="1166"/>
      <w:bookmarkEnd w:id="1171"/>
    </w:p>
    <w:p w14:paraId="6BE1E3EE" w14:textId="32069CFE" w:rsidR="00EE5860" w:rsidRPr="00441CD0" w:rsidRDefault="00EE5860" w:rsidP="00EE5860">
      <w:pPr>
        <w:rPr>
          <w:lang w:val="en-US"/>
        </w:rPr>
      </w:pPr>
      <w:r w:rsidRPr="00441CD0">
        <w:rPr>
          <w:lang w:val="en-US"/>
        </w:rPr>
        <w:t xml:space="preserve">A PGW, SMF or SMF/PGW shall apply APN rate control, Small Data Rate Control and Serving PLMN rate control by instructing the UP function to perform packet rate enforcement as described in </w:t>
      </w:r>
      <w:r w:rsidR="00415C19" w:rsidRPr="00441CD0">
        <w:rPr>
          <w:lang w:val="en-US"/>
        </w:rPr>
        <w:t>clause</w:t>
      </w:r>
      <w:r w:rsidR="00415C19">
        <w:rPr>
          <w:lang w:val="en-US"/>
        </w:rPr>
        <w:t> </w:t>
      </w:r>
      <w:r w:rsidR="00415C19" w:rsidRPr="00441CD0">
        <w:rPr>
          <w:lang w:val="en-US"/>
        </w:rPr>
        <w:t>5</w:t>
      </w:r>
      <w:r w:rsidRPr="00441CD0">
        <w:rPr>
          <w:lang w:val="en-US"/>
        </w:rPr>
        <w:t>.4.15.2 with the following additions:</w:t>
      </w:r>
    </w:p>
    <w:p w14:paraId="53F202B8" w14:textId="77777777" w:rsidR="00EE5860" w:rsidRPr="00441CD0" w:rsidRDefault="00EE5860" w:rsidP="00EE5860">
      <w:pPr>
        <w:pStyle w:val="B1"/>
        <w:rPr>
          <w:lang w:val="en-US"/>
        </w:rPr>
      </w:pPr>
      <w:r w:rsidRPr="00441CD0">
        <w:rPr>
          <w:lang w:val="en-US"/>
        </w:rPr>
        <w:t>-</w:t>
      </w:r>
      <w:r w:rsidRPr="00441CD0">
        <w:rPr>
          <w:lang w:val="en-US"/>
        </w:rPr>
        <w:tab/>
        <w:t>Serving PLMN rate control:</w:t>
      </w:r>
    </w:p>
    <w:p w14:paraId="065F1DFF" w14:textId="77777777" w:rsidR="00EE5860" w:rsidRPr="00441CD0" w:rsidRDefault="00EE5860" w:rsidP="00EE5860">
      <w:pPr>
        <w:pStyle w:val="B2"/>
        <w:rPr>
          <w:lang w:eastAsia="zh-CN"/>
        </w:rPr>
      </w:pPr>
      <w:r w:rsidRPr="00441CD0">
        <w:rPr>
          <w:lang w:val="en-US"/>
        </w:rPr>
        <w:t>-</w:t>
      </w:r>
      <w:r w:rsidRPr="00441CD0">
        <w:rPr>
          <w:lang w:val="en-US"/>
        </w:rPr>
        <w:tab/>
        <w:t xml:space="preserve">the </w:t>
      </w:r>
      <w:r w:rsidRPr="00441CD0">
        <w:rPr>
          <w:lang w:eastAsia="zh-CN"/>
        </w:rPr>
        <w:t>Maximum Downlink Packet Rate shall be set to the DL rate permitted by the Serving PLMN rate control parameters;</w:t>
      </w:r>
    </w:p>
    <w:p w14:paraId="0A0E6840" w14:textId="77777777" w:rsidR="00EE5860" w:rsidRPr="00441CD0" w:rsidRDefault="00EE5860" w:rsidP="00EE5860">
      <w:pPr>
        <w:pStyle w:val="B2"/>
      </w:pPr>
      <w:r w:rsidRPr="00441CD0">
        <w:rPr>
          <w:lang w:eastAsia="zh-CN"/>
        </w:rPr>
        <w:t>-</w:t>
      </w:r>
      <w:r w:rsidRPr="00441CD0">
        <w:rPr>
          <w:lang w:eastAsia="zh-CN"/>
        </w:rPr>
        <w:tab/>
      </w:r>
      <w:r w:rsidRPr="00441CD0">
        <w:t>the CP function shall indicate to the UP function to not report the status of the packet rate usage.</w:t>
      </w:r>
    </w:p>
    <w:p w14:paraId="65C223F5" w14:textId="77777777" w:rsidR="00EE5860" w:rsidRPr="00441CD0" w:rsidRDefault="00EE5860" w:rsidP="00EE5860">
      <w:pPr>
        <w:pStyle w:val="NO"/>
      </w:pPr>
      <w:r w:rsidRPr="00441CD0">
        <w:t>NOTE</w:t>
      </w:r>
      <w:r>
        <w:t xml:space="preserve"> 1</w:t>
      </w:r>
      <w:r w:rsidRPr="00441CD0">
        <w:t>:</w:t>
      </w:r>
      <w:r w:rsidRPr="00441CD0">
        <w:tab/>
      </w:r>
      <w:r w:rsidRPr="00441CD0">
        <w:rPr>
          <w:lang w:val="en-US"/>
        </w:rPr>
        <w:t>Serving PLMN rate control</w:t>
      </w:r>
      <w:r w:rsidRPr="00441CD0">
        <w:t xml:space="preserve"> applies only to control plane PDU sessions and PDN connections. Uplink rate for </w:t>
      </w:r>
      <w:r w:rsidRPr="00441CD0">
        <w:rPr>
          <w:lang w:val="en-US"/>
        </w:rPr>
        <w:t xml:space="preserve">Serving PLMN rate </w:t>
      </w:r>
      <w:r w:rsidRPr="00441CD0">
        <w:t>control is enforced by the MME or SMF, so it does not require support from the UP function.</w:t>
      </w:r>
    </w:p>
    <w:p w14:paraId="63EA5D7F" w14:textId="77777777" w:rsidR="00EE5860" w:rsidRPr="00441CD0" w:rsidRDefault="00EE5860" w:rsidP="00EE5860">
      <w:pPr>
        <w:pStyle w:val="B1"/>
        <w:rPr>
          <w:lang w:val="en-US"/>
        </w:rPr>
      </w:pPr>
      <w:r w:rsidRPr="00441CD0">
        <w:rPr>
          <w:lang w:val="en-US"/>
        </w:rPr>
        <w:t>-</w:t>
      </w:r>
      <w:r w:rsidRPr="00441CD0">
        <w:rPr>
          <w:lang w:val="en-US"/>
        </w:rPr>
        <w:tab/>
        <w:t>Small Data Rate Control:</w:t>
      </w:r>
    </w:p>
    <w:p w14:paraId="3111B5C4"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0F76F7DF" w14:textId="77777777" w:rsidR="00EE5860" w:rsidRPr="00441CD0" w:rsidRDefault="00EE5860" w:rsidP="00EE5860">
      <w:pPr>
        <w:pStyle w:val="B2"/>
      </w:pPr>
      <w:r w:rsidRPr="00441CD0">
        <w:t>-</w:t>
      </w:r>
      <w:r w:rsidRPr="00441CD0">
        <w:tab/>
        <w:t>the QER shall be associated to all the DL/UL PDRs of the PDU session;</w:t>
      </w:r>
    </w:p>
    <w:p w14:paraId="620FED6B" w14:textId="77777777" w:rsidR="00EE5860" w:rsidRPr="00441CD0" w:rsidRDefault="00EE5860" w:rsidP="00EE5860">
      <w:pPr>
        <w:pStyle w:val="B1"/>
        <w:rPr>
          <w:lang w:val="en-US"/>
        </w:rPr>
      </w:pPr>
      <w:r w:rsidRPr="00441CD0">
        <w:rPr>
          <w:lang w:val="en-US"/>
        </w:rPr>
        <w:t>-</w:t>
      </w:r>
      <w:r w:rsidRPr="00441CD0">
        <w:rPr>
          <w:lang w:val="en-US"/>
        </w:rPr>
        <w:tab/>
        <w:t>APN rate control:</w:t>
      </w:r>
    </w:p>
    <w:p w14:paraId="1813FFAF" w14:textId="77777777" w:rsidR="00EE5860" w:rsidRPr="00441CD0" w:rsidRDefault="00EE5860" w:rsidP="00EE5860">
      <w:pPr>
        <w:pStyle w:val="B2"/>
      </w:pPr>
      <w:r w:rsidRPr="00441CD0">
        <w:rPr>
          <w:lang w:val="en-US"/>
        </w:rPr>
        <w:t>-</w:t>
      </w:r>
      <w:r w:rsidRPr="00441CD0">
        <w:rPr>
          <w:lang w:val="en-US"/>
        </w:rPr>
        <w:tab/>
        <w:t>the CP function shall i</w:t>
      </w:r>
      <w:r w:rsidRPr="00441CD0">
        <w:t>ndicate to the UP function to report the status of the packet rate usage;</w:t>
      </w:r>
    </w:p>
    <w:p w14:paraId="52449FEF" w14:textId="77777777" w:rsidR="00EE5860" w:rsidRPr="00441CD0" w:rsidRDefault="00EE5860" w:rsidP="00EE5860">
      <w:pPr>
        <w:pStyle w:val="B2"/>
      </w:pPr>
      <w:r w:rsidRPr="00441CD0">
        <w:t>-</w:t>
      </w:r>
      <w:r w:rsidRPr="00441CD0">
        <w:tab/>
        <w:t xml:space="preserve">the QER shall be associated to all the PDRs of all </w:t>
      </w:r>
      <w:r>
        <w:t xml:space="preserve">the </w:t>
      </w:r>
      <w:r w:rsidRPr="00441CD0">
        <w:t>PDN connections of the UE to the same APN, using the QER Correlation ID (see clause</w:t>
      </w:r>
      <w:r>
        <w:t> </w:t>
      </w:r>
      <w:r w:rsidRPr="00441CD0">
        <w:t>5.2.1).</w:t>
      </w:r>
    </w:p>
    <w:p w14:paraId="2DB878FB" w14:textId="77777777" w:rsidR="00EE5860" w:rsidRDefault="00EE5860" w:rsidP="00EE5860">
      <w:r>
        <w:rPr>
          <w:rFonts w:hint="eastAsia"/>
          <w:lang w:eastAsia="zh-CN"/>
        </w:rPr>
        <w:t>I</w:t>
      </w:r>
      <w:r>
        <w:rPr>
          <w:lang w:eastAsia="zh-CN"/>
        </w:rPr>
        <w:t xml:space="preserve">f both </w:t>
      </w:r>
      <w:r w:rsidRPr="00D632EC">
        <w:rPr>
          <w:lang w:val="en-US"/>
        </w:rPr>
        <w:t>Serving PLMN rate control</w:t>
      </w:r>
      <w:r>
        <w:rPr>
          <w:lang w:val="en-US"/>
        </w:rPr>
        <w:t xml:space="preserve"> and </w:t>
      </w:r>
      <w:r w:rsidRPr="00441CD0">
        <w:rPr>
          <w:lang w:val="en-US"/>
        </w:rPr>
        <w:t>Small Data Rate Control</w:t>
      </w:r>
      <w:r>
        <w:rPr>
          <w:lang w:val="en-US"/>
        </w:rPr>
        <w:t xml:space="preserve"> are applied in 5GS, or both </w:t>
      </w:r>
      <w:r w:rsidRPr="00D632EC">
        <w:rPr>
          <w:lang w:val="en-US"/>
        </w:rPr>
        <w:t>Serving PLMN rate control</w:t>
      </w:r>
      <w:r>
        <w:rPr>
          <w:lang w:val="en-US"/>
        </w:rPr>
        <w:t xml:space="preserve"> and </w:t>
      </w:r>
      <w:r w:rsidRPr="00441CD0">
        <w:rPr>
          <w:lang w:val="en-US"/>
        </w:rPr>
        <w:t>APN rate control</w:t>
      </w:r>
      <w:r>
        <w:rPr>
          <w:lang w:val="en-US"/>
        </w:rPr>
        <w:t xml:space="preserve"> are applied in EPS, the SMF/PGW-C may </w:t>
      </w:r>
      <w:r w:rsidRPr="00441CD0">
        <w:t>control packet rate enforcement in the UP function by</w:t>
      </w:r>
      <w:r w:rsidRPr="00943E11">
        <w:t xml:space="preserve"> </w:t>
      </w:r>
      <w:r w:rsidRPr="00D632EC">
        <w:t>provisioning</w:t>
      </w:r>
      <w:r>
        <w:t>:</w:t>
      </w:r>
    </w:p>
    <w:p w14:paraId="1905F0E7" w14:textId="77777777" w:rsidR="00EE5860" w:rsidRPr="007D75AB" w:rsidRDefault="00EE5860" w:rsidP="00EE5860">
      <w:pPr>
        <w:pStyle w:val="B1"/>
        <w:rPr>
          <w:lang w:val="en-US"/>
        </w:rPr>
      </w:pPr>
      <w:r>
        <w:t>-</w:t>
      </w:r>
      <w:r>
        <w:tab/>
        <w:t xml:space="preserve">a </w:t>
      </w:r>
      <w:r w:rsidRPr="007D75AB">
        <w:rPr>
          <w:lang w:val="en-US"/>
        </w:rPr>
        <w:t>QER for Small Data Rate Control</w:t>
      </w:r>
      <w:r w:rsidRPr="007D75AB">
        <w:rPr>
          <w:rFonts w:hint="eastAsia"/>
          <w:lang w:val="en-US"/>
        </w:rPr>
        <w:t>/</w:t>
      </w:r>
      <w:r w:rsidRPr="007D75AB">
        <w:rPr>
          <w:lang w:val="en-US"/>
        </w:rPr>
        <w:t>APN rate control</w:t>
      </w:r>
      <w:r>
        <w:rPr>
          <w:lang w:val="en-US"/>
        </w:rPr>
        <w:t xml:space="preserve">, and </w:t>
      </w:r>
      <w:r w:rsidRPr="007D75AB">
        <w:rPr>
          <w:lang w:val="en-US"/>
        </w:rPr>
        <w:t>by associating DL</w:t>
      </w:r>
      <w:r w:rsidRPr="00441CD0">
        <w:t>/UL</w:t>
      </w:r>
      <w:r w:rsidRPr="007D75AB">
        <w:rPr>
          <w:lang w:val="en-US"/>
        </w:rPr>
        <w:t xml:space="preserve"> PDRs to </w:t>
      </w:r>
      <w:r>
        <w:rPr>
          <w:lang w:val="en-US"/>
        </w:rPr>
        <w:t>the QER; or</w:t>
      </w:r>
    </w:p>
    <w:p w14:paraId="13F79ED8" w14:textId="77777777" w:rsidR="00EE5860" w:rsidRPr="007D75AB" w:rsidRDefault="00EE5860" w:rsidP="00EE5860">
      <w:pPr>
        <w:pStyle w:val="B1"/>
        <w:rPr>
          <w:lang w:val="en-US"/>
        </w:rPr>
      </w:pPr>
      <w:r>
        <w:t>-</w:t>
      </w:r>
      <w:r>
        <w:tab/>
      </w:r>
      <w:r>
        <w:rPr>
          <w:lang w:val="en-US"/>
        </w:rPr>
        <w:t>a</w:t>
      </w:r>
      <w:r w:rsidRPr="00441CD0">
        <w:rPr>
          <w:lang w:val="en-US"/>
        </w:rPr>
        <w:t>lternatively</w:t>
      </w:r>
      <w:r>
        <w:rPr>
          <w:lang w:val="en-US"/>
        </w:rPr>
        <w:t>,</w:t>
      </w:r>
      <w:r w:rsidRPr="007D75AB">
        <w:rPr>
          <w:lang w:val="en-US"/>
        </w:rPr>
        <w:t xml:space="preserve"> different QERs for Serving PLMN rate control and for Small Data Rate Control</w:t>
      </w:r>
      <w:r w:rsidRPr="007D75AB">
        <w:rPr>
          <w:rFonts w:hint="eastAsia"/>
          <w:lang w:val="en-US"/>
        </w:rPr>
        <w:t>/</w:t>
      </w:r>
      <w:r w:rsidRPr="007D75AB">
        <w:rPr>
          <w:lang w:val="en-US"/>
        </w:rPr>
        <w:t>APN rate control</w:t>
      </w:r>
      <w:r w:rsidRPr="007D75AB">
        <w:rPr>
          <w:rFonts w:hint="eastAsia"/>
          <w:lang w:val="en-US"/>
        </w:rPr>
        <w:t>,</w:t>
      </w:r>
      <w:r w:rsidRPr="007D75AB">
        <w:rPr>
          <w:lang w:val="en-US"/>
        </w:rPr>
        <w:t xml:space="preserve"> and by associating DL PDRs to both of the QER(s).</w:t>
      </w:r>
    </w:p>
    <w:p w14:paraId="1D957E8A" w14:textId="77777777" w:rsidR="00EE5860" w:rsidRDefault="00EE5860" w:rsidP="00EE5860">
      <w:pPr>
        <w:rPr>
          <w:lang w:val="en-US"/>
        </w:rPr>
      </w:pPr>
      <w:r>
        <w:rPr>
          <w:lang w:val="en-US"/>
        </w:rPr>
        <w:t xml:space="preserve">APN rate control and Small Data Rate Control are distinct functionalities that apply in EPS and 5GS respectively. For PDU sessions supporting interworking with EPC, the SMF/PGW-C shall </w:t>
      </w:r>
      <w:r>
        <w:t xml:space="preserve">start </w:t>
      </w:r>
      <w:r w:rsidRPr="00C2731E">
        <w:t xml:space="preserve">APN rate control (if required for the </w:t>
      </w:r>
      <w:r>
        <w:t xml:space="preserve">UE's </w:t>
      </w:r>
      <w:r w:rsidRPr="00C2731E">
        <w:t xml:space="preserve">PDN connections to the APN) </w:t>
      </w:r>
      <w:r>
        <w:t>and stop Small Data Rate Control (if this was performed for the PDU session) upon 5GS to EPS mobility, and vice-versa upon EPS to 5GS mobility, e.g. by:</w:t>
      </w:r>
    </w:p>
    <w:p w14:paraId="0B244535" w14:textId="77777777" w:rsidR="00EE5860" w:rsidRDefault="00EE5860" w:rsidP="00EE5860">
      <w:pPr>
        <w:pStyle w:val="B2"/>
      </w:pPr>
      <w:r>
        <w:t>-</w:t>
      </w:r>
      <w:r>
        <w:tab/>
        <w:t>updating the information of the QER associated to the UL/DL PDRs with the packet rates and packet rate status (if available) applicable for APN rate control or Small Data Rate Control respectively, if the same QER is associated to UL/DL PDRs when the UE is in EPC and in 5GC; in this case, the SMF/PGW-C shall also request the UPF/PGW-U to report immediately the packet rate status at the time of the mobility between 5GS and EPS by including the Query Packet Rate Status IE in the PFCP Session Modification Request; or</w:t>
      </w:r>
    </w:p>
    <w:p w14:paraId="097FCA43" w14:textId="77777777" w:rsidR="00EE5860" w:rsidRDefault="00EE5860" w:rsidP="00EE5860">
      <w:pPr>
        <w:pStyle w:val="NO"/>
      </w:pPr>
      <w:r>
        <w:t>NOTE 2:</w:t>
      </w:r>
      <w:r>
        <w:tab/>
        <w:t>Requesting the UPF/PGW-U to report immediately the packet rate status enables to retrieve the current rate status applicable to the source system before the UPF/PGW-U overwrites the QER parameters with the packet rates and packet rate status (if available) applicable to the target system.</w:t>
      </w:r>
    </w:p>
    <w:p w14:paraId="067F352D" w14:textId="77777777" w:rsidR="00EE5860" w:rsidRDefault="00EE5860" w:rsidP="00EE5860">
      <w:pPr>
        <w:pStyle w:val="B2"/>
      </w:pPr>
      <w:r>
        <w:t>-</w:t>
      </w:r>
      <w:r>
        <w:tab/>
        <w:t>provisioning different QERs for APN rate control and for Small Data Rate Control, and by associating UL/DL PDRs to the appropriate QER, when the UE is in EPC or in 5GC. In this case, when releasing the PFCP session, the UP function shall include the packet rate status for every QER for which this information has been requested in the corresponding QER Control Indications IE.</w:t>
      </w:r>
    </w:p>
    <w:p w14:paraId="5927A1BD" w14:textId="77777777" w:rsidR="00EE5860" w:rsidRDefault="00EE5860" w:rsidP="00EE5860">
      <w:pPr>
        <w:rPr>
          <w:lang w:val="en-US"/>
        </w:rPr>
      </w:pPr>
      <w:r>
        <w:rPr>
          <w:lang w:val="en-US"/>
        </w:rPr>
        <w:t>Besides, if the SMF/PGW-C set up additional PDRs in the UP function for S5/S8 tunnels for a PDU session supporting interworking with EPS, these PDRs shall not be associated to the QER used to perform Small Data Rate Control.</w:t>
      </w:r>
    </w:p>
    <w:p w14:paraId="6074B7CF" w14:textId="77777777" w:rsidR="00EE5860" w:rsidRDefault="00EE5860" w:rsidP="00EE5860">
      <w:pPr>
        <w:pStyle w:val="Heading3"/>
      </w:pPr>
      <w:bookmarkStart w:id="1172" w:name="_Toc44688932"/>
      <w:bookmarkStart w:id="1173" w:name="_Toc44923686"/>
      <w:bookmarkStart w:id="1174" w:name="_Toc51860654"/>
      <w:bookmarkStart w:id="1175" w:name="_Toc57930421"/>
      <w:bookmarkStart w:id="1176" w:name="_Toc57931051"/>
      <w:bookmarkStart w:id="1177" w:name="_Toc160974176"/>
      <w:r w:rsidRPr="00867BF5">
        <w:lastRenderedPageBreak/>
        <w:t>5.</w:t>
      </w:r>
      <w:r w:rsidRPr="00867BF5">
        <w:rPr>
          <w:lang w:val="en-US"/>
        </w:rPr>
        <w:t>4</w:t>
      </w:r>
      <w:r w:rsidRPr="00867BF5">
        <w:t>.</w:t>
      </w:r>
      <w:r>
        <w:rPr>
          <w:lang w:val="en-US"/>
        </w:rPr>
        <w:t>16</w:t>
      </w:r>
      <w:r w:rsidRPr="00867BF5">
        <w:tab/>
      </w:r>
      <w:r w:rsidRPr="00C2064F">
        <w:t xml:space="preserve">QoS </w:t>
      </w:r>
      <w:r>
        <w:t>differentiation</w:t>
      </w:r>
      <w:r w:rsidRPr="00C2064F">
        <w:t xml:space="preserve"> for</w:t>
      </w:r>
      <w:r w:rsidRPr="008F56C0">
        <w:t xml:space="preserve"> </w:t>
      </w:r>
      <w:r w:rsidRPr="003D6E1A">
        <w:t>Stand-alone Non-Public Network (SNPN)</w:t>
      </w:r>
      <w:bookmarkEnd w:id="1172"/>
      <w:bookmarkEnd w:id="1173"/>
      <w:bookmarkEnd w:id="1174"/>
      <w:bookmarkEnd w:id="1175"/>
      <w:bookmarkEnd w:id="1176"/>
      <w:bookmarkEnd w:id="1177"/>
    </w:p>
    <w:p w14:paraId="78BC6C78" w14:textId="77777777" w:rsidR="00EE5860" w:rsidRPr="00441CD0" w:rsidRDefault="00EE5860" w:rsidP="00EE5860">
      <w:pPr>
        <w:pStyle w:val="Heading4"/>
      </w:pPr>
      <w:bookmarkStart w:id="1178" w:name="_Toc44688933"/>
      <w:bookmarkStart w:id="1179" w:name="_Toc44923687"/>
      <w:bookmarkStart w:id="1180" w:name="_Toc51860655"/>
      <w:bookmarkStart w:id="1181" w:name="_Toc57930422"/>
      <w:bookmarkStart w:id="1182" w:name="_Toc57931052"/>
      <w:bookmarkStart w:id="1183" w:name="_Toc160974177"/>
      <w:r w:rsidRPr="00441CD0">
        <w:t>5.</w:t>
      </w:r>
      <w:r w:rsidRPr="00441CD0">
        <w:rPr>
          <w:lang w:val="en-US"/>
        </w:rPr>
        <w:t>4</w:t>
      </w:r>
      <w:r w:rsidRPr="00441CD0">
        <w:t>.</w:t>
      </w:r>
      <w:r>
        <w:rPr>
          <w:lang w:val="en-US"/>
        </w:rPr>
        <w:t>16</w:t>
      </w:r>
      <w:r w:rsidRPr="00441CD0">
        <w:rPr>
          <w:lang w:val="en-US"/>
        </w:rPr>
        <w:t>.1</w:t>
      </w:r>
      <w:r w:rsidRPr="00441CD0">
        <w:tab/>
        <w:t>General</w:t>
      </w:r>
      <w:bookmarkEnd w:id="1178"/>
      <w:bookmarkEnd w:id="1179"/>
      <w:bookmarkEnd w:id="1180"/>
      <w:bookmarkEnd w:id="1181"/>
      <w:bookmarkEnd w:id="1182"/>
      <w:bookmarkEnd w:id="1183"/>
    </w:p>
    <w:p w14:paraId="6F9A237D" w14:textId="77777777" w:rsidR="00EE5860" w:rsidRDefault="00EE5860" w:rsidP="00EE5860">
      <w:pPr>
        <w:rPr>
          <w:rFonts w:eastAsia="DengXian"/>
          <w:lang w:val="en-US"/>
        </w:rPr>
      </w:pPr>
      <w:r>
        <w:t>S</w:t>
      </w:r>
      <w:r w:rsidRPr="00441CD0">
        <w:t>upport of</w:t>
      </w:r>
      <w:r w:rsidRPr="00AE1181">
        <w:t xml:space="preserve"> </w:t>
      </w:r>
      <w:r w:rsidRPr="00C2064F">
        <w:t xml:space="preserve">QoS </w:t>
      </w:r>
      <w:r>
        <w:t>differentiation</w:t>
      </w:r>
      <w:r w:rsidRPr="00C2064F">
        <w:t xml:space="preserve"> for</w:t>
      </w:r>
      <w:r w:rsidRPr="008F56C0">
        <w:t xml:space="preserve"> </w:t>
      </w:r>
      <w:r>
        <w:t xml:space="preserve">SNPN is </w:t>
      </w:r>
      <w:r w:rsidRPr="00B86CB0">
        <w:t>described</w:t>
      </w:r>
      <w:r w:rsidRPr="00441CD0">
        <w:t xml:space="preserve"> in clause 5.3</w:t>
      </w:r>
      <w:r>
        <w:t>0</w:t>
      </w:r>
      <w:r w:rsidRPr="00441CD0">
        <w:t>.2.</w:t>
      </w:r>
      <w:r>
        <w:t xml:space="preserve">7 and </w:t>
      </w:r>
      <w:r w:rsidRPr="00441CD0">
        <w:t>clause 5.3</w:t>
      </w:r>
      <w:r>
        <w:t>0</w:t>
      </w:r>
      <w:r w:rsidRPr="00441CD0">
        <w:t>.2.</w:t>
      </w:r>
      <w:r>
        <w:t>8</w:t>
      </w:r>
      <w:r w:rsidRPr="00441CD0">
        <w:t xml:space="preserve"> of </w:t>
      </w:r>
      <w:r w:rsidRPr="00441CD0">
        <w:rPr>
          <w:rFonts w:eastAsia="DengXian"/>
          <w:lang w:val="en-US"/>
        </w:rPr>
        <w:t>3GPP TS 23.501 [28]</w:t>
      </w:r>
      <w:r>
        <w:rPr>
          <w:rFonts w:eastAsia="DengXian"/>
          <w:lang w:val="en-US"/>
        </w:rPr>
        <w:t>.</w:t>
      </w:r>
    </w:p>
    <w:p w14:paraId="075061D5" w14:textId="77777777" w:rsidR="00EE5860" w:rsidRDefault="00EE5860" w:rsidP="00EE5860">
      <w:r w:rsidRPr="00C2064F">
        <w:t xml:space="preserve">QoS </w:t>
      </w:r>
      <w:r>
        <w:t>differentiation procedures as described in the following clauses are optional and may be used when:</w:t>
      </w:r>
    </w:p>
    <w:p w14:paraId="31C5DFC1" w14:textId="77777777" w:rsidR="00EE5860" w:rsidRDefault="00EE5860" w:rsidP="00EE5860">
      <w:pPr>
        <w:pStyle w:val="B1"/>
      </w:pPr>
      <w:r w:rsidRPr="00441CD0">
        <w:t>-</w:t>
      </w:r>
      <w:r w:rsidRPr="00441CD0">
        <w:tab/>
      </w:r>
      <w:r>
        <w:t>UE access to PLMN services via SNPN</w:t>
      </w:r>
      <w:r w:rsidRPr="00441CD0">
        <w:t>;</w:t>
      </w:r>
    </w:p>
    <w:p w14:paraId="0F25AB82" w14:textId="77777777" w:rsidR="00EE5860" w:rsidRPr="00441CD0" w:rsidRDefault="00EE5860" w:rsidP="00EE5860">
      <w:pPr>
        <w:pStyle w:val="B1"/>
      </w:pPr>
      <w:r>
        <w:t>-</w:t>
      </w:r>
      <w:r>
        <w:tab/>
        <w:t>UE access to SNPN services via PLMN.</w:t>
      </w:r>
    </w:p>
    <w:p w14:paraId="33315D23" w14:textId="77777777" w:rsidR="00EE5860" w:rsidRPr="00441CD0" w:rsidRDefault="00EE5860" w:rsidP="00EE5860">
      <w:pPr>
        <w:pStyle w:val="Heading4"/>
      </w:pPr>
      <w:bookmarkStart w:id="1184" w:name="_Toc44688934"/>
      <w:bookmarkStart w:id="1185" w:name="_Toc44923688"/>
      <w:bookmarkStart w:id="1186" w:name="_Toc51860656"/>
      <w:bookmarkStart w:id="1187" w:name="_Toc57930423"/>
      <w:bookmarkStart w:id="1188" w:name="_Toc57931053"/>
      <w:bookmarkStart w:id="1189" w:name="_Toc160974178"/>
      <w:r w:rsidRPr="00441CD0">
        <w:t>5.</w:t>
      </w:r>
      <w:r w:rsidRPr="00441CD0">
        <w:rPr>
          <w:lang w:val="en-US"/>
        </w:rPr>
        <w:t>4</w:t>
      </w:r>
      <w:r w:rsidRPr="00441CD0">
        <w:t>.</w:t>
      </w:r>
      <w:r>
        <w:t>16</w:t>
      </w:r>
      <w:r>
        <w:rPr>
          <w:lang w:val="en-US"/>
        </w:rPr>
        <w:t>.2</w:t>
      </w:r>
      <w:r w:rsidRPr="00441CD0">
        <w:tab/>
      </w:r>
      <w:r>
        <w:t>Access to PLMN services via SNPN</w:t>
      </w:r>
      <w:bookmarkEnd w:id="1184"/>
      <w:bookmarkEnd w:id="1185"/>
      <w:bookmarkEnd w:id="1186"/>
      <w:bookmarkEnd w:id="1187"/>
      <w:bookmarkEnd w:id="1188"/>
      <w:bookmarkEnd w:id="1189"/>
    </w:p>
    <w:p w14:paraId="07CEE96D"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PLMN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PLMN.</w:t>
      </w:r>
    </w:p>
    <w:p w14:paraId="27DDA8AE" w14:textId="77777777" w:rsidR="00EE5860" w:rsidRDefault="00EE5860" w:rsidP="00EE5860">
      <w:r>
        <w:rPr>
          <w:rFonts w:cs="Arial"/>
          <w:szCs w:val="18"/>
          <w:lang w:eastAsia="zh-CN"/>
        </w:rPr>
        <w:t xml:space="preserve">UPF in PLMN shall </w:t>
      </w:r>
      <w:r w:rsidRPr="00441CD0">
        <w:t xml:space="preserve">perform the </w:t>
      </w:r>
      <w:r>
        <w:t>DSCP</w:t>
      </w:r>
      <w:r w:rsidRPr="00441CD0">
        <w:t xml:space="preserve"> marking for the detected traffic and sends the marked packet to the </w:t>
      </w:r>
      <w:r>
        <w:t>N3IWF.</w:t>
      </w:r>
    </w:p>
    <w:p w14:paraId="7D9CE9E2"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SNPN </w:t>
      </w:r>
      <w:r w:rsidRPr="00D12E24">
        <w:rPr>
          <w:lang w:val="en-US"/>
        </w:rPr>
        <w:t xml:space="preserve">shall </w:t>
      </w:r>
      <w:r>
        <w:rPr>
          <w:lang w:val="en-US"/>
        </w:rPr>
        <w:t xml:space="preserve">provide PDR to the UPF in SNPN, </w:t>
      </w:r>
      <w:r w:rsidRPr="00B237A7">
        <w:rPr>
          <w:lang w:val="en-US"/>
        </w:rPr>
        <w:t>based on the mapping rules including the mapping between the DSCP markings for the IPsec child SAs on NWu and the corresponding QoS requirement of the PLMN.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07C578AB" w14:textId="77777777" w:rsidR="00EE5860" w:rsidRDefault="00EE5860" w:rsidP="00EE5860">
      <w:pPr>
        <w:rPr>
          <w:lang w:eastAsia="zh-CN"/>
        </w:rPr>
      </w:pPr>
      <w:r>
        <w:rPr>
          <w:lang w:eastAsia="zh-CN"/>
        </w:rPr>
        <w:t>The SMF in SNPN may provide the QER associated to the PDR to ensure the Qo</w:t>
      </w:r>
      <w:r>
        <w:rPr>
          <w:rFonts w:hint="eastAsia"/>
          <w:lang w:eastAsia="zh-CN"/>
        </w:rPr>
        <w:t>S</w:t>
      </w:r>
      <w:r>
        <w:rPr>
          <w:lang w:eastAsia="zh-CN"/>
        </w:rPr>
        <w:t xml:space="preserve"> for the DL traffic if the related QoS Flow has been established in the SNPN. Otherwise, the SMF in SNPN may provide the URR associated to the PDR to request the reporting of the detected DL traffic, which may be used by the SMF in SNPN to trigger the PDU session modification procedure to establish the DL traffic related QoS Flow in SNPN.</w:t>
      </w:r>
      <w:r w:rsidRPr="00D8045B">
        <w:rPr>
          <w:lang w:val="en-US"/>
        </w:rPr>
        <w:t xml:space="preserve"> </w:t>
      </w:r>
      <w:r>
        <w:rPr>
          <w:lang w:val="en-US"/>
        </w:rPr>
        <w:t>The URR may include the Reporting trigger</w:t>
      </w:r>
      <w:r w:rsidRPr="00B86CB0">
        <w:rPr>
          <w:lang w:eastAsia="zh-CN"/>
        </w:rPr>
        <w:t xml:space="preserve"> "Start of application</w:t>
      </w:r>
      <w:r>
        <w:rPr>
          <w:lang w:eastAsia="zh-CN"/>
        </w:rPr>
        <w:t>"</w:t>
      </w:r>
      <w:r>
        <w:rPr>
          <w:lang w:val="en-US"/>
        </w:rPr>
        <w:t xml:space="preserve"> to enable the UPF sending Usage repo</w:t>
      </w:r>
      <w:r w:rsidRPr="00B86CB0">
        <w:rPr>
          <w:lang w:eastAsia="zh-CN"/>
        </w:rPr>
        <w:t>rt with the usage report trigger "START</w:t>
      </w:r>
      <w:r>
        <w:rPr>
          <w:lang w:eastAsia="zh-CN"/>
        </w:rPr>
        <w:t xml:space="preserve">" </w:t>
      </w:r>
      <w:r w:rsidRPr="00B86CB0">
        <w:rPr>
          <w:lang w:eastAsia="zh-CN"/>
        </w:rPr>
        <w:t>to the SMF upon detection of the DL traffic with such DSCP and N3IWF IP address.</w:t>
      </w:r>
    </w:p>
    <w:p w14:paraId="3DB2EB73" w14:textId="77777777" w:rsidR="00EE5860" w:rsidRDefault="00EE5860" w:rsidP="00EE5860">
      <w:r>
        <w:rPr>
          <w:lang w:eastAsia="zh-CN"/>
        </w:rPr>
        <w:t>The SMF in SNPN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SNPN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13FF5E84" w14:textId="77777777" w:rsidR="00EE5860" w:rsidRPr="00441CD0" w:rsidRDefault="00EE5860" w:rsidP="00EE5860">
      <w:pPr>
        <w:pStyle w:val="Heading4"/>
      </w:pPr>
      <w:bookmarkStart w:id="1190" w:name="_Toc44688935"/>
      <w:bookmarkStart w:id="1191" w:name="_Toc44923689"/>
      <w:bookmarkStart w:id="1192" w:name="_Toc51860657"/>
      <w:bookmarkStart w:id="1193" w:name="_Toc57930424"/>
      <w:bookmarkStart w:id="1194" w:name="_Toc57931054"/>
      <w:bookmarkStart w:id="1195" w:name="_Toc160974179"/>
      <w:r w:rsidRPr="00441CD0">
        <w:t>5.</w:t>
      </w:r>
      <w:r w:rsidRPr="00441CD0">
        <w:rPr>
          <w:lang w:val="en-US"/>
        </w:rPr>
        <w:t>4</w:t>
      </w:r>
      <w:r w:rsidRPr="00441CD0">
        <w:t>.</w:t>
      </w:r>
      <w:r>
        <w:t>16</w:t>
      </w:r>
      <w:r>
        <w:rPr>
          <w:lang w:val="en-US"/>
        </w:rPr>
        <w:t>.3</w:t>
      </w:r>
      <w:r w:rsidRPr="00441CD0">
        <w:tab/>
      </w:r>
      <w:r>
        <w:t>Access to SNPN services via PLMN</w:t>
      </w:r>
      <w:bookmarkEnd w:id="1190"/>
      <w:bookmarkEnd w:id="1191"/>
      <w:bookmarkEnd w:id="1192"/>
      <w:bookmarkEnd w:id="1193"/>
      <w:bookmarkEnd w:id="1194"/>
      <w:bookmarkEnd w:id="1195"/>
    </w:p>
    <w:p w14:paraId="46D9A939" w14:textId="77777777" w:rsidR="00EE5860" w:rsidRDefault="00EE5860" w:rsidP="00EE5860">
      <w:pPr>
        <w:rPr>
          <w:rFonts w:cs="Arial"/>
          <w:szCs w:val="18"/>
          <w:lang w:eastAsia="zh-CN"/>
        </w:rPr>
      </w:pPr>
      <w:r>
        <w:rPr>
          <w:rFonts w:hint="eastAsia"/>
          <w:lang w:val="en-US" w:eastAsia="zh-CN"/>
        </w:rPr>
        <w:t>T</w:t>
      </w:r>
      <w:r>
        <w:rPr>
          <w:lang w:val="en-US" w:eastAsia="zh-CN"/>
        </w:rPr>
        <w:t xml:space="preserve">he SMF in SNPN shall provide DSCP(s) </w:t>
      </w:r>
      <w:r w:rsidRPr="00441CD0">
        <w:t>within the Transport Level Marking IE</w:t>
      </w:r>
      <w:r>
        <w:t>(s)</w:t>
      </w:r>
      <w:r w:rsidRPr="00441CD0">
        <w:t xml:space="preserve"> in the FAR</w:t>
      </w:r>
      <w:r>
        <w:t>(s)</w:t>
      </w:r>
      <w:r w:rsidRPr="00441CD0">
        <w:t xml:space="preserve"> that is associated to the PDR</w:t>
      </w:r>
      <w:r>
        <w:t>(s)</w:t>
      </w:r>
      <w:r w:rsidRPr="00441CD0">
        <w:t xml:space="preserve"> ma</w:t>
      </w:r>
      <w:r>
        <w:t>tching the traffics to be marked</w:t>
      </w:r>
      <w:r>
        <w:rPr>
          <w:rFonts w:cs="Arial"/>
          <w:szCs w:val="18"/>
          <w:lang w:eastAsia="zh-CN"/>
        </w:rPr>
        <w:t xml:space="preserve"> to the UPF in SNPN.</w:t>
      </w:r>
    </w:p>
    <w:p w14:paraId="273DBD2F" w14:textId="77777777" w:rsidR="00EE5860" w:rsidRDefault="00EE5860" w:rsidP="00EE5860">
      <w:r>
        <w:rPr>
          <w:rFonts w:cs="Arial"/>
          <w:szCs w:val="18"/>
          <w:lang w:eastAsia="zh-CN"/>
        </w:rPr>
        <w:t xml:space="preserve">UPF in SNPN shall </w:t>
      </w:r>
      <w:r w:rsidRPr="00441CD0">
        <w:t xml:space="preserve">perform the </w:t>
      </w:r>
      <w:r>
        <w:t>DSCP</w:t>
      </w:r>
      <w:r w:rsidRPr="00441CD0">
        <w:t xml:space="preserve"> marking for the detected traffic and sends the marked packet to the </w:t>
      </w:r>
      <w:r>
        <w:t>N3IWF.</w:t>
      </w:r>
    </w:p>
    <w:p w14:paraId="068F86E0" w14:textId="77777777" w:rsidR="00EE5860" w:rsidRDefault="00EE5860" w:rsidP="00EE5860">
      <w:pPr>
        <w:rPr>
          <w:lang w:val="en-US"/>
        </w:rPr>
      </w:pPr>
      <w:r>
        <w:rPr>
          <w:lang w:eastAsia="zh-CN"/>
        </w:rPr>
        <w:t>T</w:t>
      </w:r>
      <w:r>
        <w:rPr>
          <w:lang w:val="en-US"/>
        </w:rPr>
        <w:t xml:space="preserve">he </w:t>
      </w:r>
      <w:r w:rsidRPr="00D12E24">
        <w:rPr>
          <w:lang w:val="en-US"/>
        </w:rPr>
        <w:t xml:space="preserve">SMF </w:t>
      </w:r>
      <w:r>
        <w:rPr>
          <w:lang w:val="en-US"/>
        </w:rPr>
        <w:t xml:space="preserve">in PLMN </w:t>
      </w:r>
      <w:r w:rsidRPr="00D12E24">
        <w:rPr>
          <w:lang w:val="en-US"/>
        </w:rPr>
        <w:t xml:space="preserve">shall </w:t>
      </w:r>
      <w:r>
        <w:rPr>
          <w:lang w:val="en-US"/>
        </w:rPr>
        <w:t>provide PDR to the UPF in PLM</w:t>
      </w:r>
      <w:r w:rsidRPr="00B237A7">
        <w:rPr>
          <w:lang w:val="en-US"/>
        </w:rPr>
        <w:t>N, based on the mapping rules including the mapping between the DSCP markings for the IPsec child SAs on NWu and the corresponding QoS requirement of the SNPN.</w:t>
      </w:r>
      <w:r w:rsidRPr="00D8045B">
        <w:rPr>
          <w:lang w:val="en-US"/>
        </w:rPr>
        <w:t xml:space="preserve"> </w:t>
      </w:r>
      <w:r w:rsidRPr="00D12E24">
        <w:rPr>
          <w:lang w:val="en-US"/>
        </w:rPr>
        <w:t xml:space="preserve">The PDR </w:t>
      </w:r>
      <w:r>
        <w:rPr>
          <w:lang w:val="en-US"/>
        </w:rPr>
        <w:t xml:space="preserve">may </w:t>
      </w:r>
      <w:r w:rsidRPr="00D12E24">
        <w:rPr>
          <w:lang w:val="en-US"/>
        </w:rPr>
        <w:t>include specific DSCP and N3IWF IP address to enable UPF to detect the DL traffic.</w:t>
      </w:r>
    </w:p>
    <w:p w14:paraId="4B35E7D6" w14:textId="77777777" w:rsidR="00EE5860" w:rsidRDefault="00EE5860" w:rsidP="00EE5860">
      <w:pPr>
        <w:rPr>
          <w:lang w:eastAsia="zh-CN"/>
        </w:rPr>
      </w:pPr>
      <w:r>
        <w:rPr>
          <w:lang w:eastAsia="zh-CN"/>
        </w:rPr>
        <w:t>The SMF in PLMN may provide the QER associated to the PDR to ensure the Qo</w:t>
      </w:r>
      <w:r>
        <w:rPr>
          <w:rFonts w:hint="eastAsia"/>
          <w:lang w:eastAsia="zh-CN"/>
        </w:rPr>
        <w:t>S</w:t>
      </w:r>
      <w:r>
        <w:rPr>
          <w:lang w:eastAsia="zh-CN"/>
        </w:rPr>
        <w:t xml:space="preserve"> for the DL traffic if the related QoS Flow has been established in the PLMN. Otherwise, the SMF in PLMN may provide the URR associated to the PDR to request the reporting of the detected DL traffic, which may be used by the SMF in PLMN to trigger the PDU session modification procedure to establish the DL traffic related QoS Flow in PLMN.</w:t>
      </w:r>
      <w:r w:rsidRPr="00D8045B">
        <w:rPr>
          <w:lang w:val="en-US"/>
        </w:rPr>
        <w:t xml:space="preserve"> </w:t>
      </w:r>
      <w:r>
        <w:rPr>
          <w:lang w:val="en-US"/>
        </w:rPr>
        <w:t xml:space="preserve">The URR may include the Reporting trigger </w:t>
      </w:r>
      <w:r w:rsidRPr="00B86CB0">
        <w:rPr>
          <w:lang w:eastAsia="zh-CN"/>
        </w:rPr>
        <w:t>"Start of application</w:t>
      </w:r>
      <w:r>
        <w:rPr>
          <w:lang w:eastAsia="zh-CN"/>
        </w:rPr>
        <w:t>"</w:t>
      </w:r>
      <w:r>
        <w:rPr>
          <w:lang w:val="en-US"/>
        </w:rPr>
        <w:t xml:space="preserve"> to enable the UPF sending Usage report </w:t>
      </w:r>
      <w:r w:rsidRPr="00B86CB0">
        <w:rPr>
          <w:lang w:eastAsia="zh-CN"/>
        </w:rPr>
        <w:t>with the usage report trigger "START</w:t>
      </w:r>
      <w:r>
        <w:rPr>
          <w:lang w:eastAsia="zh-CN"/>
        </w:rPr>
        <w:t xml:space="preserve">" </w:t>
      </w:r>
      <w:r>
        <w:rPr>
          <w:lang w:val="en-US"/>
        </w:rPr>
        <w:t xml:space="preserve">to the SMF upon detection of the </w:t>
      </w:r>
      <w:r w:rsidRPr="001B13AB">
        <w:rPr>
          <w:lang w:val="en-US"/>
        </w:rPr>
        <w:t>DL traffic</w:t>
      </w:r>
      <w:r>
        <w:rPr>
          <w:lang w:val="en-US"/>
        </w:rPr>
        <w:t xml:space="preserve"> with such DSCP and N3IWF IP address.</w:t>
      </w:r>
    </w:p>
    <w:p w14:paraId="6E0BD9E0" w14:textId="77777777" w:rsidR="00EE5860" w:rsidRPr="0031230E" w:rsidRDefault="00EE5860" w:rsidP="00EE5860">
      <w:pPr>
        <w:rPr>
          <w:lang w:eastAsia="zh-CN"/>
        </w:rPr>
      </w:pPr>
      <w:r>
        <w:rPr>
          <w:lang w:eastAsia="zh-CN"/>
        </w:rPr>
        <w:t>The SMF in PLMN may also provide</w:t>
      </w:r>
      <w:r w:rsidRPr="00D8045B">
        <w:rPr>
          <w:lang w:val="en-US" w:eastAsia="zh-CN"/>
        </w:rPr>
        <w:t xml:space="preserve"> </w:t>
      </w:r>
      <w:r>
        <w:rPr>
          <w:lang w:val="en-US" w:eastAsia="zh-CN"/>
        </w:rPr>
        <w:t xml:space="preserve">DSCP </w:t>
      </w:r>
      <w:r w:rsidRPr="00441CD0">
        <w:t>within the Transport Level Marking IE in the FAR that is associated to the PDR</w:t>
      </w:r>
      <w:r>
        <w:t xml:space="preserve">. </w:t>
      </w:r>
      <w:r>
        <w:rPr>
          <w:rFonts w:cs="Arial"/>
          <w:szCs w:val="18"/>
          <w:lang w:eastAsia="zh-CN"/>
        </w:rPr>
        <w:t xml:space="preserve">UPF in PLMN shall </w:t>
      </w:r>
      <w:r w:rsidRPr="00441CD0">
        <w:t xml:space="preserve">perform the </w:t>
      </w:r>
      <w:r>
        <w:t>DSCP</w:t>
      </w:r>
      <w:r w:rsidRPr="00441CD0">
        <w:t xml:space="preserve"> </w:t>
      </w:r>
      <w:r>
        <w:t>re-</w:t>
      </w:r>
      <w:r w:rsidRPr="00441CD0">
        <w:t xml:space="preserve">marking for the detected traffic and sends the marked packet to the </w:t>
      </w:r>
      <w:r>
        <w:t>NG-RAN.</w:t>
      </w:r>
    </w:p>
    <w:p w14:paraId="57B25E1C" w14:textId="77777777" w:rsidR="00EE5860" w:rsidRPr="00441CD0" w:rsidRDefault="00EE5860" w:rsidP="00EE5860">
      <w:pPr>
        <w:pStyle w:val="Heading2"/>
      </w:pPr>
      <w:bookmarkStart w:id="1196" w:name="_Toc36030843"/>
      <w:bookmarkStart w:id="1197" w:name="_Toc36042763"/>
      <w:bookmarkStart w:id="1198" w:name="_Toc36814087"/>
      <w:bookmarkStart w:id="1199" w:name="_Toc44688936"/>
      <w:bookmarkStart w:id="1200" w:name="_Toc44923690"/>
      <w:bookmarkStart w:id="1201" w:name="_Toc51860658"/>
      <w:bookmarkStart w:id="1202" w:name="_Toc57930425"/>
      <w:bookmarkStart w:id="1203" w:name="_Toc57931055"/>
      <w:bookmarkStart w:id="1204" w:name="_Toc160974180"/>
      <w:r w:rsidRPr="00441CD0">
        <w:t>5.</w:t>
      </w:r>
      <w:r w:rsidRPr="00441CD0">
        <w:rPr>
          <w:lang w:val="en-US"/>
        </w:rPr>
        <w:t>5</w:t>
      </w:r>
      <w:r w:rsidRPr="00441CD0">
        <w:tab/>
        <w:t>F-TEID Allocation and Release</w:t>
      </w:r>
      <w:bookmarkEnd w:id="1167"/>
      <w:bookmarkEnd w:id="1168"/>
      <w:bookmarkEnd w:id="1169"/>
      <w:bookmarkEnd w:id="1170"/>
      <w:bookmarkEnd w:id="1196"/>
      <w:bookmarkEnd w:id="1197"/>
      <w:bookmarkEnd w:id="1198"/>
      <w:bookmarkEnd w:id="1199"/>
      <w:bookmarkEnd w:id="1200"/>
      <w:bookmarkEnd w:id="1201"/>
      <w:bookmarkEnd w:id="1202"/>
      <w:bookmarkEnd w:id="1203"/>
      <w:bookmarkEnd w:id="1204"/>
    </w:p>
    <w:p w14:paraId="70D13C33" w14:textId="77777777" w:rsidR="00EE5860" w:rsidRPr="00441CD0" w:rsidRDefault="00EE5860" w:rsidP="00EE5860">
      <w:pPr>
        <w:pStyle w:val="Heading3"/>
        <w:rPr>
          <w:lang w:val="en-US"/>
        </w:rPr>
      </w:pPr>
      <w:bookmarkStart w:id="1205" w:name="_Toc19717102"/>
      <w:bookmarkStart w:id="1206" w:name="_Toc27490569"/>
      <w:bookmarkStart w:id="1207" w:name="_Toc27556862"/>
      <w:bookmarkStart w:id="1208" w:name="_Toc27723779"/>
      <w:bookmarkStart w:id="1209" w:name="_Toc36030844"/>
      <w:bookmarkStart w:id="1210" w:name="_Toc36042764"/>
      <w:bookmarkStart w:id="1211" w:name="_Toc36814088"/>
      <w:bookmarkStart w:id="1212" w:name="_Toc44688937"/>
      <w:bookmarkStart w:id="1213" w:name="_Toc44923691"/>
      <w:bookmarkStart w:id="1214" w:name="_Toc51860659"/>
      <w:bookmarkStart w:id="1215" w:name="_Toc57930426"/>
      <w:bookmarkStart w:id="1216" w:name="_Toc57931056"/>
      <w:bookmarkStart w:id="1217" w:name="_Toc19717105"/>
      <w:bookmarkStart w:id="1218" w:name="_Toc27490572"/>
      <w:bookmarkStart w:id="1219" w:name="_Toc27556865"/>
      <w:bookmarkStart w:id="1220" w:name="_Toc27723782"/>
      <w:bookmarkStart w:id="1221" w:name="_Toc160974181"/>
      <w:r w:rsidRPr="00441CD0">
        <w:rPr>
          <w:lang w:val="en-US"/>
        </w:rPr>
        <w:t>5.5.1</w:t>
      </w:r>
      <w:r w:rsidRPr="00441CD0">
        <w:rPr>
          <w:lang w:val="en-US"/>
        </w:rPr>
        <w:tab/>
        <w:t>General</w:t>
      </w:r>
      <w:bookmarkEnd w:id="1205"/>
      <w:bookmarkEnd w:id="1206"/>
      <w:bookmarkEnd w:id="1207"/>
      <w:bookmarkEnd w:id="1208"/>
      <w:bookmarkEnd w:id="1209"/>
      <w:bookmarkEnd w:id="1210"/>
      <w:bookmarkEnd w:id="1211"/>
      <w:bookmarkEnd w:id="1212"/>
      <w:bookmarkEnd w:id="1213"/>
      <w:bookmarkEnd w:id="1214"/>
      <w:bookmarkEnd w:id="1215"/>
      <w:bookmarkEnd w:id="1216"/>
      <w:bookmarkEnd w:id="1221"/>
    </w:p>
    <w:p w14:paraId="25FF5D2D" w14:textId="77777777" w:rsidR="00EE5860" w:rsidRPr="00441CD0" w:rsidRDefault="00EE5860" w:rsidP="00EE5860">
      <w:r w:rsidRPr="00441CD0">
        <w:t>For EPC and 5GC, F-TEID shall be only allocated by the UP function, see clause 5.8.2.3 of 3GPP TS 23.501[28].</w:t>
      </w:r>
    </w:p>
    <w:p w14:paraId="50A64982" w14:textId="77777777" w:rsidR="00EE5860" w:rsidRDefault="00EE5860" w:rsidP="00EE5860">
      <w:pPr>
        <w:rPr>
          <w:lang w:val="en-US"/>
        </w:rPr>
      </w:pPr>
      <w:bookmarkStart w:id="1222" w:name="_Toc19717103"/>
      <w:bookmarkStart w:id="1223" w:name="_Toc27490570"/>
      <w:bookmarkStart w:id="1224" w:name="_Toc27556863"/>
      <w:bookmarkStart w:id="1225" w:name="_Toc27723780"/>
      <w:bookmarkStart w:id="1226" w:name="_Toc36030845"/>
      <w:bookmarkStart w:id="1227" w:name="_Toc36042765"/>
      <w:bookmarkStart w:id="1228" w:name="_Toc36814089"/>
      <w:r w:rsidRPr="00441CD0">
        <w:lastRenderedPageBreak/>
        <w:t xml:space="preserve">The UP function shall set the FTUP feature flag in the </w:t>
      </w:r>
      <w:r w:rsidRPr="00441CD0">
        <w:rPr>
          <w:lang w:val="en-US"/>
        </w:rPr>
        <w:t>UP Function Features IE (see clause 8.2.25) and the CP function shall request the UP function to allocate the F-TEID. The UP function shall reject a request to establish a new PDR with an F-TEID allocation in the CP function option, with the cause "Invalid F-TEID allocation option".</w:t>
      </w:r>
      <w:r>
        <w:rPr>
          <w:lang w:val="en-US"/>
        </w:rPr>
        <w:t xml:space="preserve"> As an exception, the UP Function shall accept the PFCP Session Establishment Request message with a PDR including an existing F-TEID to re-establish a PFCP session during a restoration procedure as specified in clause 4.3.2 of 3GPP TS 23.527 [40] and clauses 16.1A.4 and 17.1A.4 of 3GPP TS 23.007 [24].</w:t>
      </w:r>
    </w:p>
    <w:p w14:paraId="165EE8FB" w14:textId="77777777" w:rsidR="00EE5860" w:rsidRPr="00441CD0" w:rsidRDefault="00EE5860" w:rsidP="00EE5860">
      <w:pPr>
        <w:pStyle w:val="Heading3"/>
        <w:rPr>
          <w:lang w:val="en-US"/>
        </w:rPr>
      </w:pPr>
      <w:bookmarkStart w:id="1229" w:name="_Toc44688938"/>
      <w:bookmarkStart w:id="1230" w:name="_Toc44923692"/>
      <w:bookmarkStart w:id="1231" w:name="_Toc51860660"/>
      <w:bookmarkStart w:id="1232" w:name="_Toc57930427"/>
      <w:bookmarkStart w:id="1233" w:name="_Toc57931057"/>
      <w:bookmarkStart w:id="1234" w:name="_Toc160974182"/>
      <w:r w:rsidRPr="00441CD0">
        <w:rPr>
          <w:lang w:val="en-US"/>
        </w:rPr>
        <w:t>5.5.2</w:t>
      </w:r>
      <w:r w:rsidRPr="00441CD0">
        <w:rPr>
          <w:lang w:val="en-US"/>
        </w:rPr>
        <w:tab/>
      </w:r>
      <w:bookmarkEnd w:id="1222"/>
      <w:bookmarkEnd w:id="1223"/>
      <w:bookmarkEnd w:id="1224"/>
      <w:bookmarkEnd w:id="1225"/>
      <w:r w:rsidRPr="00441CD0">
        <w:rPr>
          <w:lang w:val="en-US"/>
        </w:rPr>
        <w:t>Void</w:t>
      </w:r>
      <w:bookmarkEnd w:id="1226"/>
      <w:bookmarkEnd w:id="1227"/>
      <w:bookmarkEnd w:id="1228"/>
      <w:bookmarkEnd w:id="1229"/>
      <w:bookmarkEnd w:id="1230"/>
      <w:bookmarkEnd w:id="1231"/>
      <w:bookmarkEnd w:id="1232"/>
      <w:bookmarkEnd w:id="1233"/>
      <w:bookmarkEnd w:id="1234"/>
    </w:p>
    <w:p w14:paraId="521C961C" w14:textId="77777777" w:rsidR="00EE5860" w:rsidRPr="00441CD0" w:rsidRDefault="00EE5860" w:rsidP="00EE5860">
      <w:pPr>
        <w:pStyle w:val="Heading3"/>
        <w:rPr>
          <w:lang w:val="en-US"/>
        </w:rPr>
      </w:pPr>
      <w:bookmarkStart w:id="1235" w:name="_Toc19717104"/>
      <w:bookmarkStart w:id="1236" w:name="_Toc27490571"/>
      <w:bookmarkStart w:id="1237" w:name="_Toc27556864"/>
      <w:bookmarkStart w:id="1238" w:name="_Toc27723781"/>
      <w:bookmarkStart w:id="1239" w:name="_Toc36030846"/>
      <w:bookmarkStart w:id="1240" w:name="_Toc36042766"/>
      <w:bookmarkStart w:id="1241" w:name="_Toc36814090"/>
      <w:bookmarkStart w:id="1242" w:name="_Toc44688939"/>
      <w:bookmarkStart w:id="1243" w:name="_Toc44923693"/>
      <w:bookmarkStart w:id="1244" w:name="_Toc51860661"/>
      <w:bookmarkStart w:id="1245" w:name="_Toc57930428"/>
      <w:bookmarkStart w:id="1246" w:name="_Toc57931058"/>
      <w:bookmarkStart w:id="1247" w:name="_Toc160974183"/>
      <w:r w:rsidRPr="00441CD0">
        <w:rPr>
          <w:lang w:val="en-US"/>
        </w:rPr>
        <w:t>5.5.3</w:t>
      </w:r>
      <w:r w:rsidRPr="00441CD0">
        <w:rPr>
          <w:lang w:val="en-US"/>
        </w:rPr>
        <w:tab/>
        <w:t>F-TEID allocation in the UP function</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2DB7A177" w14:textId="77777777" w:rsidR="00EE5860" w:rsidRPr="00441CD0" w:rsidRDefault="00EE5860" w:rsidP="00EE5860">
      <w:pPr>
        <w:rPr>
          <w:lang w:val="en-US"/>
        </w:rPr>
      </w:pPr>
      <w:r w:rsidRPr="00441CD0">
        <w:rPr>
          <w:lang w:val="en-US"/>
        </w:rPr>
        <w:t>The CP function shall request the UP function to allocate the F-TEID by setting the CHOOSE flag in the Local F-TEID IE of the PDR IE (see Table 7.5.2.2-1). The Source Interface IE indicates for which interface the F-TEID is to be assigned.</w:t>
      </w:r>
    </w:p>
    <w:p w14:paraId="78BA1E48" w14:textId="77777777" w:rsidR="00EE5860" w:rsidRPr="00441CD0" w:rsidRDefault="00EE5860" w:rsidP="00EE5860">
      <w:pPr>
        <w:rPr>
          <w:lang w:val="en-US"/>
        </w:rPr>
      </w:pPr>
      <w:r w:rsidRPr="00441CD0">
        <w:rPr>
          <w:lang w:val="en-US"/>
        </w:rPr>
        <w:t>The CP function may request the UP function to allocate the same F-TEID to several PDRs to be created within one single PFCP Session Establishment Request or PFCP Session Modification Request by:</w:t>
      </w:r>
    </w:p>
    <w:p w14:paraId="17289802" w14:textId="77777777" w:rsidR="00EE5860" w:rsidRPr="00441CD0" w:rsidRDefault="00EE5860" w:rsidP="00EE5860">
      <w:pPr>
        <w:pStyle w:val="B1"/>
        <w:rPr>
          <w:lang w:val="en-US"/>
        </w:rPr>
      </w:pPr>
      <w:r w:rsidRPr="00441CD0">
        <w:rPr>
          <w:lang w:val="en-US"/>
        </w:rPr>
        <w:t>-</w:t>
      </w:r>
      <w:r w:rsidRPr="00441CD0">
        <w:rPr>
          <w:lang w:val="en-US"/>
        </w:rPr>
        <w:tab/>
        <w:t>setting the CHOOSE flag in the Local F-TEID IE of each PDR to be created with a new F-TEID; and</w:t>
      </w:r>
    </w:p>
    <w:p w14:paraId="0B5C5547" w14:textId="77777777" w:rsidR="00EE5860" w:rsidRPr="00441CD0" w:rsidRDefault="00EE5860" w:rsidP="00EE5860">
      <w:pPr>
        <w:pStyle w:val="B1"/>
        <w:rPr>
          <w:lang w:val="en-US"/>
        </w:rPr>
      </w:pPr>
      <w:r w:rsidRPr="00441CD0">
        <w:rPr>
          <w:lang w:val="en-US"/>
        </w:rPr>
        <w:t>-</w:t>
      </w:r>
      <w:r w:rsidRPr="00441CD0">
        <w:rPr>
          <w:lang w:val="en-US"/>
        </w:rPr>
        <w:tab/>
        <w:t>setting the CHOOSE ID field of the Local F-TEID IE, for each PDR to be created with the same F-TEID, with the same CHOOSE ID value;</w:t>
      </w:r>
    </w:p>
    <w:p w14:paraId="70404262" w14:textId="19452660" w:rsidR="00EE5860" w:rsidRPr="00441CD0" w:rsidRDefault="00EE5860" w:rsidP="00EE5860">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w:t>
      </w:r>
      <w:r w:rsidR="00415C19" w:rsidRPr="00441CD0">
        <w:rPr>
          <w:lang w:val="en-US"/>
        </w:rPr>
        <w:t>clause</w:t>
      </w:r>
      <w:r w:rsidR="00415C19">
        <w:rPr>
          <w:lang w:val="en-US"/>
        </w:rPr>
        <w:t> </w:t>
      </w:r>
      <w:r w:rsidR="00415C19" w:rsidRPr="00441CD0">
        <w:rPr>
          <w:lang w:val="en-US"/>
        </w:rPr>
        <w:t>8</w:t>
      </w:r>
      <w:r w:rsidRPr="00441CD0">
        <w:rPr>
          <w:lang w:val="en-US"/>
        </w:rPr>
        <w:t>.2.25), by:</w:t>
      </w:r>
    </w:p>
    <w:p w14:paraId="6C3F8F47" w14:textId="77777777" w:rsidR="00EE5860" w:rsidRPr="00441CD0" w:rsidRDefault="00EE5860" w:rsidP="00EE5860">
      <w:pPr>
        <w:pStyle w:val="B1"/>
        <w:rPr>
          <w:lang w:val="en-US"/>
        </w:rPr>
      </w:pPr>
      <w:r w:rsidRPr="00441CD0">
        <w:rPr>
          <w:lang w:val="en-US"/>
        </w:rPr>
        <w:t>-</w:t>
      </w:r>
      <w:r w:rsidRPr="00441CD0">
        <w:rPr>
          <w:lang w:val="en-US"/>
        </w:rPr>
        <w:tab/>
        <w:t>including the Local F-TEID IE only in the Create Traffic Endpoint IE and by setting the CHOOSE flag in the Local F-TEID IE of this IE; and</w:t>
      </w:r>
    </w:p>
    <w:p w14:paraId="5D68835D" w14:textId="77777777" w:rsidR="00EE5860" w:rsidRPr="00441CD0" w:rsidRDefault="00EE5860" w:rsidP="00EE5860">
      <w:pPr>
        <w:pStyle w:val="B1"/>
        <w:rPr>
          <w:lang w:val="en-US"/>
        </w:rPr>
      </w:pPr>
      <w:r w:rsidRPr="00441CD0">
        <w:rPr>
          <w:lang w:val="en-US"/>
        </w:rPr>
        <w:t>-</w:t>
      </w:r>
      <w:r w:rsidRPr="00441CD0">
        <w:rPr>
          <w:lang w:val="en-US"/>
        </w:rPr>
        <w:tab/>
        <w:t>including the Traffic Endpoint ID in all the PDRs to be created with the same F-TEID.</w:t>
      </w:r>
    </w:p>
    <w:p w14:paraId="0D846845" w14:textId="77777777" w:rsidR="00EE5860" w:rsidRPr="00441CD0" w:rsidRDefault="00EE5860" w:rsidP="00EE5860">
      <w:pPr>
        <w:rPr>
          <w:lang w:val="en-US"/>
        </w:rPr>
      </w:pPr>
      <w:r w:rsidRPr="00441CD0">
        <w:rPr>
          <w:lang w:val="en-US"/>
        </w:rPr>
        <w:t>If the PDR(s) is created successfully, the UP function shall return the F-TEID(s) it has assigned to the PDR(s) or to the Traffic Endpoint(s) in the PFCP Session Establishment Response or PFCP Session Modification Response.</w:t>
      </w:r>
    </w:p>
    <w:p w14:paraId="2BA0DE9B" w14:textId="77777777" w:rsidR="00EE5860" w:rsidRPr="00441CD0" w:rsidRDefault="00EE5860" w:rsidP="00EE5860">
      <w:pPr>
        <w:rPr>
          <w:lang w:val="en-US"/>
        </w:rPr>
      </w:pPr>
      <w:r w:rsidRPr="00441CD0">
        <w:rPr>
          <w:lang w:val="en-US"/>
        </w:rPr>
        <w:t>Upon receiving a request to remove a PDR or a Traffic Endpoint, or to delete a PFCP session, the UP function shall free the F-TEID(s) that was assigned to the PDR if there is no more PDR with the same F-TEID, to the Traffic Endpoint or to the PFCP Session.</w:t>
      </w:r>
    </w:p>
    <w:p w14:paraId="5588BB58" w14:textId="77777777" w:rsidR="00EE5860" w:rsidRPr="00441CD0" w:rsidRDefault="00EE5860" w:rsidP="00EE5860">
      <w:r w:rsidRPr="00441CD0">
        <w:t>When using redundant GTP-U transmission on N3/N9 interfaces (see clause</w:t>
      </w:r>
      <w:r>
        <w:t> </w:t>
      </w:r>
      <w:r w:rsidRPr="00441CD0">
        <w:t>5.24.2), the CP function shall request the UP function to allocate the F-TEID for the redundant GTP-U tunnel following the same requirements as specified in this clause, using the "Local F-TEID for Redundant Transmission" IE instead of the "Local F-TEID" IE.</w:t>
      </w:r>
    </w:p>
    <w:p w14:paraId="79881367" w14:textId="77777777" w:rsidR="00EE5860" w:rsidRPr="00441CD0" w:rsidRDefault="00EE5860" w:rsidP="00EE5860">
      <w:pPr>
        <w:pStyle w:val="Heading2"/>
        <w:rPr>
          <w:lang w:val="x-none"/>
        </w:rPr>
      </w:pPr>
      <w:bookmarkStart w:id="1248" w:name="_Toc36030847"/>
      <w:bookmarkStart w:id="1249" w:name="_Toc36042767"/>
      <w:bookmarkStart w:id="1250" w:name="_Toc36814091"/>
      <w:bookmarkStart w:id="1251" w:name="_Toc44688940"/>
      <w:bookmarkStart w:id="1252" w:name="_Toc44923694"/>
      <w:bookmarkStart w:id="1253" w:name="_Toc51860662"/>
      <w:bookmarkStart w:id="1254" w:name="_Toc57930429"/>
      <w:bookmarkStart w:id="1255" w:name="_Toc57931059"/>
      <w:bookmarkStart w:id="1256" w:name="_Toc160974184"/>
      <w:r w:rsidRPr="00441CD0">
        <w:t>5.</w:t>
      </w:r>
      <w:r w:rsidRPr="00441CD0">
        <w:rPr>
          <w:lang w:val="en-US"/>
        </w:rPr>
        <w:t>6</w:t>
      </w:r>
      <w:r w:rsidRPr="00441CD0">
        <w:tab/>
        <w:t>PFCP Session Handling</w:t>
      </w:r>
      <w:bookmarkEnd w:id="1217"/>
      <w:bookmarkEnd w:id="1218"/>
      <w:bookmarkEnd w:id="1219"/>
      <w:bookmarkEnd w:id="1220"/>
      <w:bookmarkEnd w:id="1248"/>
      <w:bookmarkEnd w:id="1249"/>
      <w:bookmarkEnd w:id="1250"/>
      <w:bookmarkEnd w:id="1251"/>
      <w:bookmarkEnd w:id="1252"/>
      <w:bookmarkEnd w:id="1253"/>
      <w:bookmarkEnd w:id="1254"/>
      <w:bookmarkEnd w:id="1255"/>
      <w:bookmarkEnd w:id="1256"/>
    </w:p>
    <w:p w14:paraId="745D60F5" w14:textId="77777777" w:rsidR="00EE5860" w:rsidRPr="00441CD0" w:rsidRDefault="00EE5860" w:rsidP="00EE5860">
      <w:pPr>
        <w:pStyle w:val="Heading3"/>
        <w:rPr>
          <w:lang w:val="en-US"/>
        </w:rPr>
      </w:pPr>
      <w:bookmarkStart w:id="1257" w:name="_Toc19717106"/>
      <w:bookmarkStart w:id="1258" w:name="_Toc27490573"/>
      <w:bookmarkStart w:id="1259" w:name="_Toc27556866"/>
      <w:bookmarkStart w:id="1260" w:name="_Toc27723783"/>
      <w:bookmarkStart w:id="1261" w:name="_Toc36030848"/>
      <w:bookmarkStart w:id="1262" w:name="_Toc36042768"/>
      <w:bookmarkStart w:id="1263" w:name="_Toc36814092"/>
      <w:bookmarkStart w:id="1264" w:name="_Toc44688941"/>
      <w:bookmarkStart w:id="1265" w:name="_Toc44923695"/>
      <w:bookmarkStart w:id="1266" w:name="_Toc51860663"/>
      <w:bookmarkStart w:id="1267" w:name="_Toc57930430"/>
      <w:bookmarkStart w:id="1268" w:name="_Toc57931060"/>
      <w:bookmarkStart w:id="1269" w:name="_Toc160974185"/>
      <w:r w:rsidRPr="00441CD0">
        <w:rPr>
          <w:lang w:val="en-US"/>
        </w:rPr>
        <w:t>5.6.1</w:t>
      </w:r>
      <w:r w:rsidRPr="00441CD0">
        <w:rPr>
          <w:lang w:val="en-US"/>
        </w:rPr>
        <w:tab/>
        <w:t>General</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3D5D91A9" w14:textId="77777777" w:rsidR="00EE5860" w:rsidRPr="00441CD0" w:rsidRDefault="00EE5860" w:rsidP="00EE5860">
      <w:r w:rsidRPr="00441CD0">
        <w:t>The following clauses provide details on PFCP Sessions handling.</w:t>
      </w:r>
    </w:p>
    <w:p w14:paraId="49A9E792" w14:textId="77777777" w:rsidR="00EE5860" w:rsidRPr="00441CD0" w:rsidRDefault="00EE5860" w:rsidP="00EE5860">
      <w:pPr>
        <w:pStyle w:val="Heading3"/>
      </w:pPr>
      <w:bookmarkStart w:id="1270" w:name="_Toc19717107"/>
      <w:bookmarkStart w:id="1271" w:name="_Toc27490574"/>
      <w:bookmarkStart w:id="1272" w:name="_Toc27556867"/>
      <w:bookmarkStart w:id="1273" w:name="_Toc27723784"/>
      <w:bookmarkStart w:id="1274" w:name="_Toc36030849"/>
      <w:bookmarkStart w:id="1275" w:name="_Toc36042769"/>
      <w:bookmarkStart w:id="1276" w:name="_Toc36814093"/>
      <w:bookmarkStart w:id="1277" w:name="_Toc44688942"/>
      <w:bookmarkStart w:id="1278" w:name="_Toc44923696"/>
      <w:bookmarkStart w:id="1279" w:name="_Toc51860664"/>
      <w:bookmarkStart w:id="1280" w:name="_Toc57930431"/>
      <w:bookmarkStart w:id="1281" w:name="_Toc57931061"/>
      <w:bookmarkStart w:id="1282" w:name="_Toc160974186"/>
      <w:r w:rsidRPr="00441CD0">
        <w:t>5.6.2</w:t>
      </w:r>
      <w:r w:rsidRPr="00441CD0">
        <w:tab/>
        <w:t>Session Endpoint Identifier Handling</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1625AA74" w14:textId="77777777" w:rsidR="00EE5860" w:rsidRPr="00441CD0" w:rsidRDefault="00EE5860" w:rsidP="00EE5860">
      <w:r w:rsidRPr="00441CD0">
        <w:t>The SEID uniquely identifies a PFCP session at an IP address of a PFCP entity. The F-SEID is the Fully Qualified SEID and it contains the SEID and IP address. The PFCP endpoint locally assigns the SEID value the peer PFCP side has to use when transmitting message. The SEID values are exchanged between PFCP endpoints using PFCP messages. The PFCP entity communicates to the peer PFCP entity the SEID value at which it expects to receive all subsequent control plane messages related to that PFCP session via the "F-SEID" IE.</w:t>
      </w:r>
    </w:p>
    <w:p w14:paraId="3E08D286" w14:textId="77777777" w:rsidR="00EE5860" w:rsidRPr="00441CD0" w:rsidRDefault="00EE5860" w:rsidP="00EE5860">
      <w:r w:rsidRPr="00441CD0">
        <w:t xml:space="preserve">The PFCP session related messages shall share the same F-SEID for the PFCP session. </w:t>
      </w:r>
      <w:r w:rsidRPr="00441CD0">
        <w:rPr>
          <w:lang w:eastAsia="zh-CN"/>
        </w:rPr>
        <w:t>A</w:t>
      </w:r>
      <w:r>
        <w:rPr>
          <w:lang w:eastAsia="zh-CN"/>
        </w:rPr>
        <w:t>n</w:t>
      </w:r>
      <w:r w:rsidRPr="00441CD0">
        <w:rPr>
          <w:lang w:eastAsia="zh-CN"/>
        </w:rPr>
        <w:t xml:space="preserve"> F-SEID shall be released after the PFCP session is released.</w:t>
      </w:r>
    </w:p>
    <w:p w14:paraId="738122DD" w14:textId="77777777" w:rsidR="00EE5860" w:rsidRPr="00441CD0" w:rsidRDefault="00EE5860" w:rsidP="00EE5860">
      <w:pPr>
        <w:pStyle w:val="Heading3"/>
      </w:pPr>
      <w:bookmarkStart w:id="1283" w:name="_Toc19717108"/>
      <w:bookmarkStart w:id="1284" w:name="_Toc27490575"/>
      <w:bookmarkStart w:id="1285" w:name="_Toc27556868"/>
      <w:bookmarkStart w:id="1286" w:name="_Toc27723785"/>
      <w:bookmarkStart w:id="1287" w:name="_Toc36030850"/>
      <w:bookmarkStart w:id="1288" w:name="_Toc36042770"/>
      <w:bookmarkStart w:id="1289" w:name="_Toc36814094"/>
      <w:bookmarkStart w:id="1290" w:name="_Toc44688943"/>
      <w:bookmarkStart w:id="1291" w:name="_Toc44923697"/>
      <w:bookmarkStart w:id="1292" w:name="_Toc51860665"/>
      <w:bookmarkStart w:id="1293" w:name="_Toc57930432"/>
      <w:bookmarkStart w:id="1294" w:name="_Toc57931062"/>
      <w:bookmarkStart w:id="1295" w:name="_Toc160974187"/>
      <w:r w:rsidRPr="00441CD0">
        <w:lastRenderedPageBreak/>
        <w:t>5.6.3</w:t>
      </w:r>
      <w:r w:rsidRPr="00441CD0">
        <w:tab/>
        <w:t>Modifying the Rules of an Existing PFCP Session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3C235D5D" w14:textId="77777777" w:rsidR="00EE5860" w:rsidRPr="00441CD0" w:rsidRDefault="00EE5860" w:rsidP="00EE5860">
      <w:pPr>
        <w:rPr>
          <w:lang w:val="en-US"/>
        </w:rPr>
      </w:pPr>
      <w:r w:rsidRPr="00441CD0">
        <w:rPr>
          <w:lang w:val="en-US"/>
        </w:rPr>
        <w:t>The following principles shall apply, unless specified otherwise in the specification.</w:t>
      </w:r>
    </w:p>
    <w:p w14:paraId="33C193F9" w14:textId="77777777" w:rsidR="00EE5860" w:rsidRPr="00441CD0" w:rsidRDefault="00EE5860" w:rsidP="00EE5860">
      <w:pPr>
        <w:rPr>
          <w:lang w:val="en-US"/>
        </w:rPr>
      </w:pPr>
      <w:r w:rsidRPr="00441CD0">
        <w:rPr>
          <w:lang w:val="en-US"/>
        </w:rPr>
        <w:t>When modifying an existing PFCP session, the CP function shall only provide in the PFCP Request message the requested changes compared to what was previously provisioned in the UP function for this PFCP session, i.e. the CP function shall:</w:t>
      </w:r>
    </w:p>
    <w:p w14:paraId="24569379" w14:textId="77777777" w:rsidR="00EE5860" w:rsidRPr="00441CD0" w:rsidRDefault="00EE5860" w:rsidP="00EE5860">
      <w:pPr>
        <w:pStyle w:val="B1"/>
        <w:rPr>
          <w:lang w:val="x-none"/>
        </w:rPr>
      </w:pPr>
      <w:r w:rsidRPr="00441CD0">
        <w:t>-</w:t>
      </w:r>
      <w:r w:rsidRPr="00441CD0">
        <w:tab/>
        <w:t>include IEs which needs to be newly provisioned in the UP function;</w:t>
      </w:r>
    </w:p>
    <w:p w14:paraId="28643E88" w14:textId="77777777" w:rsidR="00EE5860" w:rsidRPr="00441CD0" w:rsidRDefault="00EE5860" w:rsidP="00EE5860">
      <w:pPr>
        <w:pStyle w:val="B1"/>
      </w:pPr>
      <w:r w:rsidRPr="00441CD0">
        <w:t>-</w:t>
      </w:r>
      <w:r w:rsidRPr="00441CD0">
        <w:tab/>
        <w:t>include IEs which need to be provisioned with a modified value;</w:t>
      </w:r>
    </w:p>
    <w:p w14:paraId="28BFBC60" w14:textId="77777777" w:rsidR="00EE5860" w:rsidRPr="00441CD0" w:rsidRDefault="00EE5860" w:rsidP="00EE5860">
      <w:pPr>
        <w:pStyle w:val="B1"/>
      </w:pPr>
      <w:r w:rsidRPr="00441CD0">
        <w:t>-</w:t>
      </w:r>
      <w:r w:rsidRPr="00441CD0">
        <w:tab/>
        <w:t>remove IEs which need to be removed from the set of parameters previously provisioned in the UP function, as further specified below.</w:t>
      </w:r>
    </w:p>
    <w:p w14:paraId="5EAA87F7" w14:textId="77777777" w:rsidR="00EE5860" w:rsidRPr="00441CD0" w:rsidRDefault="00EE5860" w:rsidP="00EE5860">
      <w:pPr>
        <w:rPr>
          <w:lang w:val="en-US"/>
        </w:rPr>
      </w:pPr>
      <w:r w:rsidRPr="00441CD0">
        <w:rPr>
          <w:lang w:val="en-US"/>
        </w:rPr>
        <w:t>The CP function shall remove IEs which needs to be removed by either:</w:t>
      </w:r>
    </w:p>
    <w:p w14:paraId="4F2EE772" w14:textId="77777777" w:rsidR="00EE5860" w:rsidRPr="00441CD0" w:rsidRDefault="00EE5860" w:rsidP="00EE5860">
      <w:pPr>
        <w:pStyle w:val="B1"/>
        <w:rPr>
          <w:lang w:val="x-none"/>
        </w:rPr>
      </w:pPr>
      <w:r w:rsidRPr="00441CD0">
        <w:t>-</w:t>
      </w:r>
      <w:r w:rsidRPr="00441CD0">
        <w:tab/>
        <w:t>removing the entire Rule if no other parameter of that rule needs to remain provisioned in the UP function, e.g. by including the Remove URR IE in the PFCP Session Modification Request; or</w:t>
      </w:r>
    </w:p>
    <w:p w14:paraId="5571DCA6" w14:textId="33C58348" w:rsidR="00EE5860" w:rsidRPr="00441CD0" w:rsidRDefault="00EE5860" w:rsidP="00EE5860">
      <w:pPr>
        <w:pStyle w:val="B1"/>
      </w:pPr>
      <w:r w:rsidRPr="00441CD0">
        <w:t>-</w:t>
      </w:r>
      <w:r w:rsidRPr="00441CD0">
        <w:tab/>
      </w:r>
      <w:r w:rsidR="00152042" w:rsidRPr="00441CD0">
        <w:t>updating the Rule including the IEs to be removed with a null length, e.g. by including the Update URR IE in the PFCP Session Modification Request with the IE(s) to be removed with a null length.</w:t>
      </w:r>
      <w:r w:rsidR="00152042">
        <w:t xml:space="preserve"> For an IE with multiple occurrences, e.g</w:t>
      </w:r>
      <w:r w:rsidR="00152042" w:rsidRPr="00152042">
        <w:rPr>
          <w:color w:val="000000"/>
        </w:rPr>
        <w:t>.</w:t>
      </w:r>
      <w:r w:rsidR="00152042" w:rsidRPr="00455CE0">
        <w:rPr>
          <w:color w:val="000000"/>
        </w:rPr>
        <w:t xml:space="preserve"> when the description of the IE contains the text </w:t>
      </w:r>
      <w:r w:rsidR="00152042">
        <w:t>"s</w:t>
      </w:r>
      <w:r w:rsidR="00152042" w:rsidRPr="00594071">
        <w:t>everal IEs with the same IE type may be present</w:t>
      </w:r>
      <w:r w:rsidR="00152042">
        <w:t>", one occurrence of such an IE with a null length shall result in removing all the IEs with the same IE type.</w:t>
      </w:r>
    </w:p>
    <w:p w14:paraId="0C2ABD26" w14:textId="77777777" w:rsidR="00EE5860" w:rsidRPr="00441CD0" w:rsidRDefault="00EE5860" w:rsidP="00EE5860">
      <w:r w:rsidRPr="00441CD0">
        <w:rPr>
          <w:lang w:val="en-US"/>
        </w:rPr>
        <w:t>The CP function shall set</w:t>
      </w:r>
      <w:r w:rsidRPr="00441CD0">
        <w:t xml:space="preserve"> a URR ID and/or QER ID with a length "0" </w:t>
      </w:r>
      <w:r w:rsidRPr="00441CD0">
        <w:rPr>
          <w:lang w:val="en-US"/>
        </w:rPr>
        <w:t>i</w:t>
      </w:r>
      <w:r w:rsidRPr="00441CD0">
        <w:t>n the Update PDR</w:t>
      </w:r>
      <w:r w:rsidRPr="00441CD0">
        <w:rPr>
          <w:lang w:eastAsia="zh-CN"/>
        </w:rPr>
        <w:t xml:space="preserve"> IE </w:t>
      </w:r>
      <w:r w:rsidRPr="00441CD0">
        <w:t>within PFCP Session Modification Request, to request the UP function to stop applying the URRs and/or QERs for this PDR.</w:t>
      </w:r>
    </w:p>
    <w:p w14:paraId="5EA72369" w14:textId="77777777" w:rsidR="00EE5860" w:rsidRPr="00441CD0" w:rsidRDefault="00EE5860" w:rsidP="00EE5860">
      <w:pPr>
        <w:rPr>
          <w:lang w:val="en-US"/>
        </w:rPr>
      </w:pPr>
      <w:r w:rsidRPr="00441CD0">
        <w:rPr>
          <w:lang w:val="en-US"/>
        </w:rPr>
        <w:t>Upon receipt of a PFCP Request which modifies an existing PFCP session, the UP function shall add, update or remove the parameters as instructed by the CP function, as defined above, and shall keep unchanged the set of parameters previously provisioned in the UP function which are neither modified nor removed.</w:t>
      </w:r>
    </w:p>
    <w:p w14:paraId="4D064D5C" w14:textId="77777777" w:rsidR="00EE5860" w:rsidRPr="00441CD0" w:rsidRDefault="00EE5860" w:rsidP="00EE5860">
      <w:pPr>
        <w:pStyle w:val="Heading2"/>
        <w:rPr>
          <w:lang w:val="x-none"/>
        </w:rPr>
      </w:pPr>
      <w:bookmarkStart w:id="1296" w:name="_Toc19717109"/>
      <w:bookmarkStart w:id="1297" w:name="_Toc27490576"/>
      <w:bookmarkStart w:id="1298" w:name="_Toc27556869"/>
      <w:bookmarkStart w:id="1299" w:name="_Toc27723786"/>
      <w:bookmarkStart w:id="1300" w:name="_Toc36030851"/>
      <w:bookmarkStart w:id="1301" w:name="_Toc36042771"/>
      <w:bookmarkStart w:id="1302" w:name="_Toc36814095"/>
      <w:bookmarkStart w:id="1303" w:name="_Toc44688944"/>
      <w:bookmarkStart w:id="1304" w:name="_Toc44923698"/>
      <w:bookmarkStart w:id="1305" w:name="_Toc51860666"/>
      <w:bookmarkStart w:id="1306" w:name="_Toc57930433"/>
      <w:bookmarkStart w:id="1307" w:name="_Toc57931063"/>
      <w:bookmarkStart w:id="1308" w:name="_Toc160974188"/>
      <w:r w:rsidRPr="00441CD0">
        <w:t>5.</w:t>
      </w:r>
      <w:r w:rsidRPr="00441CD0">
        <w:rPr>
          <w:lang w:val="en-US"/>
        </w:rPr>
        <w:t>7</w:t>
      </w:r>
      <w:r w:rsidRPr="00441CD0">
        <w:tab/>
        <w:t>Support of Lawful Interception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05D29093" w14:textId="77777777" w:rsidR="00EE5860" w:rsidRPr="00441CD0" w:rsidRDefault="00EE5860" w:rsidP="00EE5860">
      <w:pPr>
        <w:pStyle w:val="Heading3"/>
      </w:pPr>
      <w:bookmarkStart w:id="1309" w:name="_Toc19717110"/>
      <w:bookmarkStart w:id="1310" w:name="_Toc27490577"/>
      <w:bookmarkStart w:id="1311" w:name="_Toc27556870"/>
      <w:bookmarkStart w:id="1312" w:name="_Toc27723787"/>
      <w:bookmarkStart w:id="1313" w:name="_Toc36030852"/>
      <w:bookmarkStart w:id="1314" w:name="_Toc36042772"/>
      <w:bookmarkStart w:id="1315" w:name="_Toc36814096"/>
      <w:bookmarkStart w:id="1316" w:name="_Toc44688945"/>
      <w:bookmarkStart w:id="1317" w:name="_Toc44923699"/>
      <w:bookmarkStart w:id="1318" w:name="_Toc51860667"/>
      <w:bookmarkStart w:id="1319" w:name="_Toc57930434"/>
      <w:bookmarkStart w:id="1320" w:name="_Toc57931064"/>
      <w:bookmarkStart w:id="1321" w:name="_Toc160974189"/>
      <w:r w:rsidRPr="00441CD0">
        <w:t>5.7.1</w:t>
      </w:r>
      <w:r w:rsidRPr="00441CD0">
        <w:rPr>
          <w:lang w:val="en-US"/>
        </w:rPr>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7A011C2F" w14:textId="77777777" w:rsidR="00EE5860" w:rsidRPr="00441CD0" w:rsidRDefault="00EE5860" w:rsidP="00EE5860">
      <w:pPr>
        <w:rPr>
          <w:lang w:eastAsia="zh-CN"/>
        </w:rPr>
      </w:pPr>
      <w:r w:rsidRPr="00441CD0">
        <w:rPr>
          <w:lang w:val="en-US"/>
        </w:rPr>
        <w:t>This clause specifies lawful interception with PFCP in EPC</w:t>
      </w:r>
      <w:r w:rsidRPr="00441CD0">
        <w:t>.</w:t>
      </w:r>
    </w:p>
    <w:p w14:paraId="17A32D8A" w14:textId="77777777" w:rsidR="00EE5860" w:rsidRPr="00441CD0" w:rsidRDefault="00EE5860" w:rsidP="00EE5860">
      <w:pPr>
        <w:pStyle w:val="Heading3"/>
      </w:pPr>
      <w:bookmarkStart w:id="1322" w:name="_Toc19717111"/>
      <w:bookmarkStart w:id="1323" w:name="_Toc27490578"/>
      <w:bookmarkStart w:id="1324" w:name="_Toc27556871"/>
      <w:bookmarkStart w:id="1325" w:name="_Toc27723788"/>
      <w:bookmarkStart w:id="1326" w:name="_Toc36030853"/>
      <w:bookmarkStart w:id="1327" w:name="_Toc36042773"/>
      <w:bookmarkStart w:id="1328" w:name="_Toc36814097"/>
      <w:bookmarkStart w:id="1329" w:name="_Toc44688946"/>
      <w:bookmarkStart w:id="1330" w:name="_Toc44923700"/>
      <w:bookmarkStart w:id="1331" w:name="_Toc51860668"/>
      <w:bookmarkStart w:id="1332" w:name="_Toc57930435"/>
      <w:bookmarkStart w:id="1333" w:name="_Toc57931065"/>
      <w:bookmarkStart w:id="1334" w:name="_Toc160974190"/>
      <w:r w:rsidRPr="00441CD0">
        <w:t>5.7.2</w:t>
      </w:r>
      <w:r w:rsidRPr="00441CD0">
        <w:rPr>
          <w:lang w:val="en-US"/>
        </w:rPr>
        <w:tab/>
      </w:r>
      <w:r w:rsidRPr="00441CD0">
        <w:t>Lawful Interception in EPC</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6A16C15A" w14:textId="77777777" w:rsidR="00EE5860" w:rsidRPr="00441CD0" w:rsidRDefault="00EE5860" w:rsidP="00EE5860">
      <w:pPr>
        <w:rPr>
          <w:lang w:eastAsia="zh-CN"/>
        </w:rPr>
      </w:pPr>
      <w:r w:rsidRPr="00441CD0">
        <w:t>Requirements for support of Lawful Interception with a split</w:t>
      </w:r>
      <w:r w:rsidRPr="00441CD0">
        <w:rPr>
          <w:lang w:eastAsia="zh-CN"/>
        </w:rPr>
        <w:t xml:space="preserve"> SGW or PGW are specified in clauses 12.9 and 20.4 of 3GPP TS 33.107 [20].</w:t>
      </w:r>
    </w:p>
    <w:p w14:paraId="060478B5" w14:textId="77777777" w:rsidR="00EE5860" w:rsidRPr="00441CD0" w:rsidRDefault="00EE5860" w:rsidP="00EE5860">
      <w:pPr>
        <w:rPr>
          <w:lang w:val="en-US"/>
        </w:rPr>
      </w:pPr>
      <w:r w:rsidRPr="00441CD0">
        <w:rPr>
          <w:lang w:val="en-US"/>
        </w:rPr>
        <w:t>User plane packets shall be forwarded from the UP function to the SX3LIF (or LMISF for S8HR) by encapsulating the user plane packets using GTP-U encapsulation (see 3GPP TS 29.281 [3]).</w:t>
      </w:r>
    </w:p>
    <w:p w14:paraId="74977784" w14:textId="604F92B7" w:rsidR="00EE5860" w:rsidRPr="00441CD0" w:rsidRDefault="00EE5860" w:rsidP="00EE5860">
      <w:pPr>
        <w:rPr>
          <w:lang w:eastAsia="zh-CN"/>
        </w:rPr>
      </w:pPr>
      <w:r w:rsidRPr="00441CD0">
        <w:rPr>
          <w:lang w:eastAsia="zh-CN"/>
        </w:rPr>
        <w:t xml:space="preserve">The CP function shall instruct the UP function to duplicate the packets to be intercepted and to forward them to the SX3LIF (or to the LMISF for S8HR)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.2.3.</w:t>
      </w:r>
    </w:p>
    <w:p w14:paraId="71D0F2E5" w14:textId="77777777" w:rsidR="00EE5860" w:rsidRPr="00441CD0" w:rsidRDefault="00EE5860" w:rsidP="00EE5860">
      <w:pPr>
        <w:rPr>
          <w:lang w:val="en-US"/>
        </w:rPr>
      </w:pPr>
      <w:r w:rsidRPr="00441CD0">
        <w:rPr>
          <w:lang w:val="en-US"/>
        </w:rPr>
        <w:t>For forwarding data from the UP function to the SX3LIF (or LMISF for S8HR), the CP function shall set the DUPL flag in the Apply Action and set the Duplicating Parameters in the FAR, associated to the PDRs of the traffic to be intercepted, with the Destination Interface "LI Function" and set to perform GTP-U encapsulation and to forward the packets to a GTP-u F-TEID uniquely assigned in the SX3LIF (or LMISF for S8HR) for the traffic to be intercepted. The SX3LIF (or LMISF for S8HR) shall then identify the intercepted traffic by the F-TEID in the header of the encapsulating GTP-U packet.</w:t>
      </w:r>
    </w:p>
    <w:p w14:paraId="7803236A" w14:textId="77777777" w:rsidR="00EE5860" w:rsidRPr="00441CD0" w:rsidRDefault="00EE5860" w:rsidP="00EE5860">
      <w:pPr>
        <w:pStyle w:val="Heading3"/>
        <w:rPr>
          <w:lang w:val="x-none"/>
        </w:rPr>
      </w:pPr>
      <w:bookmarkStart w:id="1335" w:name="_Toc19717112"/>
      <w:bookmarkStart w:id="1336" w:name="_Toc27490579"/>
      <w:bookmarkStart w:id="1337" w:name="_Toc27556872"/>
      <w:bookmarkStart w:id="1338" w:name="_Toc27723789"/>
      <w:bookmarkStart w:id="1339" w:name="_Toc36030854"/>
      <w:bookmarkStart w:id="1340" w:name="_Toc36042774"/>
      <w:bookmarkStart w:id="1341" w:name="_Toc36814098"/>
      <w:bookmarkStart w:id="1342" w:name="_Toc44688947"/>
      <w:bookmarkStart w:id="1343" w:name="_Toc44923701"/>
      <w:bookmarkStart w:id="1344" w:name="_Toc51860669"/>
      <w:bookmarkStart w:id="1345" w:name="_Toc57930436"/>
      <w:bookmarkStart w:id="1346" w:name="_Toc57931066"/>
      <w:bookmarkStart w:id="1347" w:name="_Toc160974191"/>
      <w:r w:rsidRPr="00441CD0">
        <w:t>5.7.3</w:t>
      </w:r>
      <w:r w:rsidRPr="00441CD0">
        <w:rPr>
          <w:lang w:val="en-US"/>
        </w:rPr>
        <w:tab/>
      </w:r>
      <w:r w:rsidRPr="00441CD0">
        <w:t>Lawful Interception in 5GC</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B728CD3" w14:textId="77777777" w:rsidR="00EE5860" w:rsidRPr="00441CD0" w:rsidRDefault="00EE5860" w:rsidP="00EE5860">
      <w:r w:rsidRPr="00441CD0">
        <w:t>Requirements for support of Lawful Interception with SMF and UPF</w:t>
      </w:r>
      <w:r w:rsidRPr="00441CD0">
        <w:rPr>
          <w:lang w:eastAsia="zh-CN"/>
        </w:rPr>
        <w:t xml:space="preserve"> are specified in clauses 6.2.3 of 3GPP TS 33.127 [47]. The PFCP protocol is not used for Lawful Interception in 5GC.</w:t>
      </w:r>
    </w:p>
    <w:p w14:paraId="6491431B" w14:textId="77777777" w:rsidR="00EE5860" w:rsidRPr="00441CD0" w:rsidRDefault="00EE5860" w:rsidP="00EE5860">
      <w:pPr>
        <w:pStyle w:val="Heading2"/>
      </w:pPr>
      <w:bookmarkStart w:id="1348" w:name="_Toc19717113"/>
      <w:bookmarkStart w:id="1349" w:name="_Toc27490580"/>
      <w:bookmarkStart w:id="1350" w:name="_Toc27556873"/>
      <w:bookmarkStart w:id="1351" w:name="_Toc27723790"/>
      <w:bookmarkStart w:id="1352" w:name="_Toc36030855"/>
      <w:bookmarkStart w:id="1353" w:name="_Toc36042775"/>
      <w:bookmarkStart w:id="1354" w:name="_Toc36814099"/>
      <w:bookmarkStart w:id="1355" w:name="_Toc44688948"/>
      <w:bookmarkStart w:id="1356" w:name="_Toc44923702"/>
      <w:bookmarkStart w:id="1357" w:name="_Toc51860670"/>
      <w:bookmarkStart w:id="1358" w:name="_Toc57930437"/>
      <w:bookmarkStart w:id="1359" w:name="_Toc57931067"/>
      <w:bookmarkStart w:id="1360" w:name="_Toc160974192"/>
      <w:r w:rsidRPr="00441CD0">
        <w:lastRenderedPageBreak/>
        <w:t>5.</w:t>
      </w:r>
      <w:r w:rsidRPr="00441CD0">
        <w:rPr>
          <w:lang w:val="en-US"/>
        </w:rPr>
        <w:t>8</w:t>
      </w:r>
      <w:r w:rsidRPr="00441CD0">
        <w:tab/>
        <w:t>PFCP Association</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33C85573" w14:textId="77777777" w:rsidR="00EE5860" w:rsidRPr="00441CD0" w:rsidRDefault="00EE5860" w:rsidP="00EE5860">
      <w:pPr>
        <w:pStyle w:val="Heading3"/>
        <w:rPr>
          <w:lang w:val="en-US"/>
        </w:rPr>
      </w:pPr>
      <w:bookmarkStart w:id="1361" w:name="_Toc19717114"/>
      <w:bookmarkStart w:id="1362" w:name="_Toc27490581"/>
      <w:bookmarkStart w:id="1363" w:name="_Toc27556874"/>
      <w:bookmarkStart w:id="1364" w:name="_Toc27723791"/>
      <w:bookmarkStart w:id="1365" w:name="_Toc36030856"/>
      <w:bookmarkStart w:id="1366" w:name="_Toc36042776"/>
      <w:bookmarkStart w:id="1367" w:name="_Toc36814100"/>
      <w:bookmarkStart w:id="1368" w:name="_Toc44688949"/>
      <w:bookmarkStart w:id="1369" w:name="_Toc44923703"/>
      <w:bookmarkStart w:id="1370" w:name="_Toc51860671"/>
      <w:bookmarkStart w:id="1371" w:name="_Toc57930438"/>
      <w:bookmarkStart w:id="1372" w:name="_Toc57931068"/>
      <w:bookmarkStart w:id="1373" w:name="_Toc160974193"/>
      <w:r w:rsidRPr="00441CD0">
        <w:rPr>
          <w:lang w:val="en-US"/>
        </w:rPr>
        <w:t>5.8.1</w:t>
      </w:r>
      <w:r w:rsidRPr="00441CD0">
        <w:rPr>
          <w:lang w:val="en-US"/>
        </w:rPr>
        <w:tab/>
        <w:t>General</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2782F32C" w14:textId="77777777" w:rsidR="00EE5860" w:rsidRPr="00441CD0" w:rsidRDefault="00EE5860" w:rsidP="00EE5860">
      <w:r w:rsidRPr="00441CD0">
        <w:t>A PFCP Association shall be set up between the CP function and the UP function prior to establishing PFCP sessions on that UP function. Only one PFCP association shall be setup between a given pair of CP and UP functions, even if the CP and/or UP function exposes multiple IP addresses. A single PFCP association may also be setup between a SMF set and a UPF (see clause</w:t>
      </w:r>
      <w:r>
        <w:t> </w:t>
      </w:r>
      <w:r w:rsidRPr="00441CD0">
        <w:t>5.22.2).</w:t>
      </w:r>
    </w:p>
    <w:p w14:paraId="65B7A304" w14:textId="77777777" w:rsidR="00EE5860" w:rsidRPr="00441CD0" w:rsidRDefault="00EE5860" w:rsidP="00EE5860">
      <w:r w:rsidRPr="00441CD0">
        <w:t>The CP function and the UP function shall support the PFCP Association Setup procedure initiated by the CP function (see clause</w:t>
      </w:r>
      <w:r>
        <w:t> </w:t>
      </w:r>
      <w:r w:rsidRPr="00441CD0">
        <w:t>6.2.6.2). The CP function and the UP function may additionally support the PFCP Association Setup procedure initiated by the UP function (see clause</w:t>
      </w:r>
      <w:r>
        <w:t> </w:t>
      </w:r>
      <w:r w:rsidRPr="00441CD0">
        <w:t>6.2.6.3).</w:t>
      </w:r>
    </w:p>
    <w:p w14:paraId="50F5CDF5" w14:textId="77777777" w:rsidR="00EE5860" w:rsidRPr="00441CD0" w:rsidRDefault="00EE5860" w:rsidP="00EE5860">
      <w:r w:rsidRPr="00441CD0">
        <w:t>A CP function may have PFCP Associations set up with multiple UP functions. A UP function may have PFCP Associations set up with multiple CP functions.</w:t>
      </w:r>
    </w:p>
    <w:p w14:paraId="00EB135D" w14:textId="77777777" w:rsidR="00EE5860" w:rsidRDefault="00EE5860" w:rsidP="00EE5860">
      <w:pPr>
        <w:rPr>
          <w:noProof/>
          <w:lang w:eastAsia="zh-CN"/>
        </w:rPr>
      </w:pPr>
      <w:r w:rsidRPr="00441CD0">
        <w:rPr>
          <w:lang w:val="sv-SE"/>
        </w:rPr>
        <w:t>A CP function or a UP function shall be identified by a unique Node ID. A Node ID may be set to an FQDN or an IP address (see clause</w:t>
      </w:r>
      <w:r>
        <w:rPr>
          <w:lang w:val="sv-SE"/>
        </w:rPr>
        <w:t> </w:t>
      </w:r>
      <w:r w:rsidRPr="00441CD0">
        <w:rPr>
          <w:lang w:val="sv-SE"/>
        </w:rPr>
        <w:t>8.2.38).</w:t>
      </w:r>
      <w:r w:rsidRPr="008344D1">
        <w:rPr>
          <w:rFonts w:hint="eastAsia"/>
          <w:lang w:eastAsia="zh-CN"/>
        </w:rPr>
        <w:t xml:space="preserve"> </w:t>
      </w:r>
      <w:r>
        <w:rPr>
          <w:rFonts w:hint="eastAsia"/>
          <w:lang w:eastAsia="zh-CN"/>
        </w:rPr>
        <w:t>When set to an IP address</w:t>
      </w:r>
      <w:r w:rsidRPr="003513EF">
        <w:rPr>
          <w:rFonts w:hint="eastAsia"/>
          <w:lang w:eastAsia="zh-CN"/>
        </w:rPr>
        <w:t>,</w:t>
      </w:r>
      <w:r w:rsidRPr="003513EF">
        <w:rPr>
          <w:rFonts w:hint="eastAsia"/>
          <w:noProof/>
          <w:lang w:eastAsia="zh-CN"/>
        </w:rPr>
        <w:t xml:space="preserve"> it indicate</w:t>
      </w:r>
      <w:r>
        <w:rPr>
          <w:rFonts w:hint="eastAsia"/>
          <w:noProof/>
          <w:lang w:eastAsia="zh-CN"/>
        </w:rPr>
        <w:t>s</w:t>
      </w:r>
      <w:r w:rsidRPr="003513EF">
        <w:rPr>
          <w:rFonts w:hint="eastAsia"/>
          <w:noProof/>
          <w:lang w:eastAsia="zh-CN"/>
        </w:rPr>
        <w:t xml:space="preserve"> that the CP/UP function only expose</w:t>
      </w:r>
      <w:r>
        <w:rPr>
          <w:rFonts w:hint="eastAsia"/>
          <w:noProof/>
          <w:lang w:eastAsia="zh-CN"/>
        </w:rPr>
        <w:t>s</w:t>
      </w:r>
      <w:r w:rsidRPr="003513EF">
        <w:rPr>
          <w:rFonts w:hint="eastAsia"/>
          <w:noProof/>
          <w:lang w:eastAsia="zh-CN"/>
        </w:rPr>
        <w:t xml:space="preserve"> one IP address for the </w:t>
      </w:r>
      <w:r>
        <w:rPr>
          <w:rFonts w:hint="eastAsia"/>
          <w:noProof/>
          <w:lang w:eastAsia="zh-CN"/>
        </w:rPr>
        <w:t>PFCP A</w:t>
      </w:r>
      <w:r w:rsidRPr="003513EF">
        <w:rPr>
          <w:rFonts w:hint="eastAsia"/>
          <w:noProof/>
          <w:lang w:eastAsia="zh-CN"/>
        </w:rPr>
        <w:t>ssociation</w:t>
      </w:r>
      <w:r>
        <w:rPr>
          <w:rFonts w:hint="eastAsia"/>
          <w:noProof/>
          <w:lang w:eastAsia="zh-CN"/>
        </w:rPr>
        <w:t xml:space="preserve"> </w:t>
      </w:r>
      <w:r w:rsidRPr="008E03B0">
        <w:rPr>
          <w:noProof/>
          <w:lang w:eastAsia="zh-CN"/>
        </w:rPr>
        <w:t>signalling</w:t>
      </w:r>
      <w:r w:rsidRPr="003513EF">
        <w:rPr>
          <w:rFonts w:hint="eastAsia"/>
          <w:noProof/>
          <w:lang w:eastAsia="zh-CN"/>
        </w:rPr>
        <w:t>.</w:t>
      </w:r>
    </w:p>
    <w:p w14:paraId="555284B7" w14:textId="77777777" w:rsidR="00EE5860" w:rsidRPr="00610A92" w:rsidRDefault="00EE5860" w:rsidP="00EE5860">
      <w:pPr>
        <w:rPr>
          <w:lang w:eastAsia="zh-CN"/>
        </w:rPr>
      </w:pPr>
      <w:r w:rsidRPr="00610A92">
        <w:t>The PFCP entities shall accept any new IP address allocated as part of F-SEID other than the one(s)</w:t>
      </w:r>
      <w:r>
        <w:t xml:space="preserve"> communicated in the Node Id.</w:t>
      </w:r>
    </w:p>
    <w:p w14:paraId="59BA4795" w14:textId="77777777" w:rsidR="00EE5860" w:rsidRPr="00610A92" w:rsidRDefault="00EE5860" w:rsidP="00EE5860">
      <w:pPr>
        <w:pStyle w:val="NO"/>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T</w:t>
      </w:r>
      <w:r>
        <w:t>he source IP address to send PFCP Association Setup request can not be used as the destination IP address when the peer sends a PFCP Association Update Request message, e.g. for a scenario when a NAT is deployed in the network.</w:t>
      </w:r>
    </w:p>
    <w:p w14:paraId="5A590208" w14:textId="77777777" w:rsidR="00EE5860" w:rsidRPr="00441CD0" w:rsidRDefault="00EE5860" w:rsidP="00EE5860">
      <w:pPr>
        <w:rPr>
          <w:lang w:val="sv-SE"/>
        </w:rPr>
      </w:pPr>
      <w:r w:rsidRPr="00441CD0">
        <w:rPr>
          <w:lang w:val="sv-SE"/>
        </w:rPr>
        <w:t>Prior to establishing a PFCP Association, the function responsible for establishing the PFCP Association (e.g. CP function) shall look up a peer function (e.g. UP function), e.g using DNS procedures (see 3GPP TS 29.303 [25]), NRF procedures (see 3GPP TS</w:t>
      </w:r>
      <w:r>
        <w:rPr>
          <w:lang w:val="sv-SE"/>
        </w:rPr>
        <w:t> </w:t>
      </w:r>
      <w:r w:rsidRPr="00441CD0">
        <w:rPr>
          <w:lang w:val="sv-SE"/>
        </w:rPr>
        <w:t>29.510 [43]) or local configuration. If the peer function is found to support multiple IP addresses (in the look up information), one of these addresses (any one) shall be used as destination IP address to send the PFCP Association Setup Request. Once the PFCP Association is established, any of the IP addresses of the peer function (found during the look-up) may then be used to send subsequent PFCP node related messages and PFCP session establishment requests for that PFCP Association.</w:t>
      </w:r>
    </w:p>
    <w:p w14:paraId="23AFE41F" w14:textId="77777777" w:rsidR="00EE5860" w:rsidRPr="00441CD0" w:rsidRDefault="00EE5860" w:rsidP="00EE5860">
      <w:pPr>
        <w:pStyle w:val="NO"/>
        <w:rPr>
          <w:lang w:val="sv-SE"/>
        </w:rPr>
      </w:pPr>
      <w:r w:rsidRPr="00441CD0">
        <w:rPr>
          <w:lang w:val="sv-SE"/>
        </w:rPr>
        <w:t xml:space="preserve">NOTE </w:t>
      </w:r>
      <w:r>
        <w:rPr>
          <w:lang w:val="sv-SE"/>
        </w:rPr>
        <w:t>2</w:t>
      </w:r>
      <w:r w:rsidRPr="00441CD0">
        <w:rPr>
          <w:lang w:val="sv-SE"/>
        </w:rPr>
        <w:t>:</w:t>
      </w:r>
      <w:r w:rsidRPr="00441CD0">
        <w:rPr>
          <w:lang w:val="sv-SE"/>
        </w:rPr>
        <w:tab/>
        <w:t>The look up information (e.g. in DNS, NRF or local configuration of the function responsible for establishing the PFCP association) needs to be configured consistently with the addressing information of the peer function. If a FQDN is configured to identify a function in DNS or NRF, then the Node ID of that function included in PFCP messages need to be set to the same FQDN. For instance, if the CP function is responsible for establishing the PFCP association, a UP function that exposes multiple IP addresses (for PFCP node related messages and PFCP session establishment requests) needs to be configured in the look up information as one (single) UP function that is associated to multiple IP addresses. The Node ID needs to be set to an SMF set FQDN when a single association is setup between an SMF set and UPF (see clause</w:t>
      </w:r>
      <w:r>
        <w:rPr>
          <w:lang w:val="sv-SE"/>
        </w:rPr>
        <w:t> </w:t>
      </w:r>
      <w:r w:rsidRPr="00441CD0">
        <w:rPr>
          <w:lang w:val="sv-SE"/>
        </w:rPr>
        <w:t>5.22.2).</w:t>
      </w:r>
    </w:p>
    <w:p w14:paraId="2DCF2C5D" w14:textId="77777777" w:rsidR="00EE5860" w:rsidRPr="00441CD0" w:rsidRDefault="00EE5860" w:rsidP="00EE5860">
      <w:pPr>
        <w:pStyle w:val="NO"/>
        <w:rPr>
          <w:lang w:val="en-US"/>
        </w:rPr>
      </w:pPr>
      <w:r w:rsidRPr="00441CD0">
        <w:rPr>
          <w:lang w:val="sv-SE"/>
        </w:rPr>
        <w:t xml:space="preserve">NOTE </w:t>
      </w:r>
      <w:r>
        <w:rPr>
          <w:lang w:val="sv-SE"/>
        </w:rPr>
        <w:t>3</w:t>
      </w:r>
      <w:r w:rsidRPr="00441CD0">
        <w:rPr>
          <w:lang w:val="sv-SE"/>
        </w:rPr>
        <w:t>:</w:t>
      </w:r>
      <w:r w:rsidRPr="00441CD0">
        <w:rPr>
          <w:lang w:val="sv-SE"/>
        </w:rPr>
        <w:tab/>
        <w:t>PFCP session related messages for sessions that are already established are sent to the IP address received in the F-SEID allocated by the peer function or to the IP address of an alternative SMF in the SMF set (see clause</w:t>
      </w:r>
      <w:r>
        <w:rPr>
          <w:lang w:val="sv-SE"/>
        </w:rPr>
        <w:t> </w:t>
      </w:r>
      <w:r w:rsidRPr="00441CD0">
        <w:rPr>
          <w:lang w:val="sv-SE"/>
        </w:rPr>
        <w:t>5.22). The former IP address needs not be configured in the look up information. See</w:t>
      </w:r>
      <w:r>
        <w:rPr>
          <w:lang w:val="sv-SE"/>
        </w:rPr>
        <w:t> </w:t>
      </w:r>
      <w:r w:rsidRPr="00441CD0">
        <w:rPr>
          <w:lang w:val="sv-SE"/>
        </w:rPr>
        <w:t>4.3.2 and 4.3.3.</w:t>
      </w:r>
    </w:p>
    <w:p w14:paraId="7FE5C0FA" w14:textId="77777777" w:rsidR="00EE5860" w:rsidRPr="00441CD0" w:rsidRDefault="00EE5860" w:rsidP="00EE5860">
      <w:pPr>
        <w:pStyle w:val="Heading3"/>
        <w:rPr>
          <w:lang w:val="x-none"/>
        </w:rPr>
      </w:pPr>
      <w:bookmarkStart w:id="1374" w:name="_Toc19717115"/>
      <w:bookmarkStart w:id="1375" w:name="_Toc27490582"/>
      <w:bookmarkStart w:id="1376" w:name="_Toc27556875"/>
      <w:bookmarkStart w:id="1377" w:name="_Toc27723792"/>
      <w:bookmarkStart w:id="1378" w:name="_Toc36030857"/>
      <w:bookmarkStart w:id="1379" w:name="_Toc36042777"/>
      <w:bookmarkStart w:id="1380" w:name="_Toc36814101"/>
      <w:bookmarkStart w:id="1381" w:name="_Toc44688950"/>
      <w:bookmarkStart w:id="1382" w:name="_Toc44923704"/>
      <w:bookmarkStart w:id="1383" w:name="_Toc51860672"/>
      <w:bookmarkStart w:id="1384" w:name="_Toc57930439"/>
      <w:bookmarkStart w:id="1385" w:name="_Toc57931069"/>
      <w:bookmarkStart w:id="1386" w:name="_Toc160974194"/>
      <w:r w:rsidRPr="00441CD0">
        <w:t>5.8.2</w:t>
      </w:r>
      <w:r w:rsidRPr="00441CD0">
        <w:tab/>
        <w:t>Behaviour with an Established PFCP Association</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14:paraId="2C2924D1" w14:textId="77777777" w:rsidR="00EE5860" w:rsidRPr="00441CD0" w:rsidRDefault="00EE5860" w:rsidP="00EE5860">
      <w:r w:rsidRPr="00441CD0">
        <w:t>When a PFCP Association is established with a UP function, the CP function:</w:t>
      </w:r>
    </w:p>
    <w:p w14:paraId="41763247" w14:textId="77777777" w:rsidR="00EE5860" w:rsidRPr="00441CD0" w:rsidRDefault="00EE5860" w:rsidP="00EE5860">
      <w:pPr>
        <w:pStyle w:val="B1"/>
        <w:rPr>
          <w:lang w:val="en-US"/>
        </w:rPr>
      </w:pPr>
      <w:r w:rsidRPr="00441CD0">
        <w:rPr>
          <w:lang w:val="en-US"/>
        </w:rPr>
        <w:t>-</w:t>
      </w:r>
      <w:r w:rsidRPr="00441CD0">
        <w:rPr>
          <w:lang w:val="en-US"/>
        </w:rPr>
        <w:tab/>
        <w:t>shall provision node related parameters (i.e. parameters that apply to all PFCP sessions) in the UP function, if any, e.g. PFDs;</w:t>
      </w:r>
    </w:p>
    <w:p w14:paraId="6E73AB27" w14:textId="77777777" w:rsidR="00EE5860" w:rsidRPr="00441CD0" w:rsidRDefault="00EE5860" w:rsidP="00EE5860">
      <w:pPr>
        <w:pStyle w:val="B1"/>
        <w:rPr>
          <w:lang w:val="en-US"/>
        </w:rPr>
      </w:pPr>
      <w:r w:rsidRPr="00441CD0">
        <w:rPr>
          <w:lang w:val="en-US"/>
        </w:rPr>
        <w:t>-</w:t>
      </w:r>
      <w:r w:rsidRPr="00441CD0">
        <w:rPr>
          <w:lang w:val="en-US"/>
        </w:rPr>
        <w:tab/>
        <w:t>shall provision the UP function with the list of features (affecting the UP function</w:t>
      </w:r>
      <w:r w:rsidRPr="00441CD0">
        <w:t xml:space="preserve"> behaviour</w:t>
      </w:r>
      <w:r w:rsidRPr="00441CD0">
        <w:rPr>
          <w:lang w:val="en-US"/>
        </w:rPr>
        <w:t>) the CP function supports, if any, e.g. support of load and/or overload control;</w:t>
      </w:r>
    </w:p>
    <w:p w14:paraId="6679DD71" w14:textId="07BD8EBF" w:rsidR="00EE5860" w:rsidRPr="00441CD0" w:rsidRDefault="00EE5860" w:rsidP="00EE5860">
      <w:pPr>
        <w:pStyle w:val="B1"/>
        <w:rPr>
          <w:lang w:val="en-US"/>
        </w:rPr>
      </w:pPr>
      <w:r w:rsidRPr="00441CD0">
        <w:rPr>
          <w:lang w:val="en-US"/>
        </w:rPr>
        <w:t>-</w:t>
      </w:r>
      <w:r w:rsidRPr="00441CD0">
        <w:rPr>
          <w:lang w:val="en-US"/>
        </w:rPr>
        <w:tab/>
        <w:t xml:space="preserve">shall check the responsiveness of the UP function using the Heartbeat procedure as specified in </w:t>
      </w:r>
      <w:r w:rsidR="00415C19" w:rsidRPr="00441CD0">
        <w:rPr>
          <w:lang w:val="en-US"/>
        </w:rPr>
        <w:t>clause</w:t>
      </w:r>
      <w:r w:rsidR="00415C19">
        <w:rPr>
          <w:lang w:val="en-US"/>
        </w:rPr>
        <w:t> </w:t>
      </w:r>
      <w:r w:rsidR="00415C19" w:rsidRPr="00441CD0">
        <w:rPr>
          <w:lang w:val="en-US"/>
        </w:rPr>
        <w:t>6</w:t>
      </w:r>
      <w:r w:rsidRPr="00441CD0">
        <w:rPr>
          <w:lang w:val="en-US"/>
        </w:rPr>
        <w:t>.2.2;</w:t>
      </w:r>
    </w:p>
    <w:p w14:paraId="6C313601" w14:textId="77777777" w:rsidR="00EE5860" w:rsidRPr="00441CD0" w:rsidRDefault="00EE5860" w:rsidP="00EE5860">
      <w:pPr>
        <w:pStyle w:val="B1"/>
        <w:rPr>
          <w:lang w:val="en-US"/>
        </w:rPr>
      </w:pPr>
      <w:r w:rsidRPr="00441CD0">
        <w:rPr>
          <w:lang w:val="en-US"/>
        </w:rPr>
        <w:t>-</w:t>
      </w:r>
      <w:r w:rsidRPr="00441CD0">
        <w:rPr>
          <w:lang w:val="en-US"/>
        </w:rPr>
        <w:tab/>
        <w:t>may establish PFCP sessions on that UP function;</w:t>
      </w:r>
    </w:p>
    <w:p w14:paraId="36F1AB2A" w14:textId="77777777" w:rsidR="00EE5860" w:rsidRPr="00441CD0" w:rsidRDefault="00EE5860" w:rsidP="00EE5860">
      <w:pPr>
        <w:pStyle w:val="B1"/>
        <w:rPr>
          <w:lang w:val="x-none"/>
        </w:rPr>
      </w:pPr>
      <w:r w:rsidRPr="00441CD0">
        <w:rPr>
          <w:lang w:val="en-US"/>
        </w:rPr>
        <w:lastRenderedPageBreak/>
        <w:t>-</w:t>
      </w:r>
      <w:r w:rsidRPr="00441CD0">
        <w:rPr>
          <w:lang w:val="en-US"/>
        </w:rPr>
        <w:tab/>
        <w:t>shall refrain from attempting to establish new PFCP sessions on the UP function, if the UP function has indicated it will shut down gracefully.</w:t>
      </w:r>
    </w:p>
    <w:p w14:paraId="70404C30" w14:textId="77777777" w:rsidR="00EE5860" w:rsidRPr="00441CD0" w:rsidRDefault="00EE5860" w:rsidP="00EE5860">
      <w:bookmarkStart w:id="1387" w:name="_Toc19717116"/>
      <w:bookmarkStart w:id="1388" w:name="_Toc27490583"/>
      <w:bookmarkStart w:id="1389" w:name="_Toc27556876"/>
      <w:bookmarkStart w:id="1390" w:name="_Toc27723793"/>
      <w:r w:rsidRPr="00441CD0">
        <w:t>When a PFCP Association is established with a CP function, the UP function:</w:t>
      </w:r>
    </w:p>
    <w:p w14:paraId="6DB7B6C9" w14:textId="77777777" w:rsidR="00EE5860" w:rsidRPr="00441CD0" w:rsidRDefault="00EE5860" w:rsidP="00EE5860">
      <w:pPr>
        <w:pStyle w:val="B1"/>
        <w:rPr>
          <w:lang w:val="en-US"/>
        </w:rPr>
      </w:pPr>
      <w:r w:rsidRPr="00441CD0">
        <w:rPr>
          <w:lang w:val="en-US"/>
        </w:rPr>
        <w:t>-</w:t>
      </w:r>
      <w:r w:rsidRPr="00441CD0">
        <w:rPr>
          <w:lang w:val="en-US"/>
        </w:rPr>
        <w:tab/>
        <w:t>shall update the CP function with the list of features it supports;</w:t>
      </w:r>
    </w:p>
    <w:p w14:paraId="3BEC25D8" w14:textId="77777777" w:rsidR="00EE5860" w:rsidRPr="00441CD0" w:rsidRDefault="00EE5860" w:rsidP="00EE5860">
      <w:pPr>
        <w:pStyle w:val="B1"/>
        <w:rPr>
          <w:lang w:val="en-US"/>
        </w:rPr>
      </w:pPr>
      <w:r w:rsidRPr="00441CD0">
        <w:rPr>
          <w:lang w:val="en-US"/>
        </w:rPr>
        <w:t>-</w:t>
      </w:r>
      <w:r w:rsidRPr="00441CD0">
        <w:rPr>
          <w:lang w:val="en-US"/>
        </w:rPr>
        <w:tab/>
        <w:t>shall update the CP function with its load and/or overload control information, if load and/or overload control is supported by the CP and UP functions;</w:t>
      </w:r>
    </w:p>
    <w:p w14:paraId="6D74ADCD" w14:textId="77777777" w:rsidR="00EE5860" w:rsidRPr="00441CD0" w:rsidRDefault="00EE5860" w:rsidP="00EE5860">
      <w:pPr>
        <w:pStyle w:val="B1"/>
        <w:rPr>
          <w:lang w:val="en-US"/>
        </w:rPr>
      </w:pPr>
      <w:r w:rsidRPr="00441CD0">
        <w:rPr>
          <w:lang w:val="en-US"/>
        </w:rPr>
        <w:t>-</w:t>
      </w:r>
      <w:r w:rsidRPr="00441CD0">
        <w:rPr>
          <w:lang w:val="en-US"/>
        </w:rPr>
        <w:tab/>
        <w:t>shall accept PFCP Session related messages from that CP function (unless prevented by other reasons, e.g. overload);</w:t>
      </w:r>
    </w:p>
    <w:p w14:paraId="303C859D" w14:textId="77777777" w:rsidR="00EE5860" w:rsidRPr="00441CD0" w:rsidRDefault="00EE5860" w:rsidP="00EE5860">
      <w:pPr>
        <w:pStyle w:val="B1"/>
        <w:rPr>
          <w:lang w:val="en-US"/>
        </w:rPr>
      </w:pPr>
      <w:r w:rsidRPr="00441CD0">
        <w:rPr>
          <w:lang w:val="en-US"/>
        </w:rPr>
        <w:t>-</w:t>
      </w:r>
      <w:r w:rsidRPr="00441CD0">
        <w:rPr>
          <w:lang w:val="en-US"/>
        </w:rPr>
        <w:tab/>
        <w:t>shall check the responsiveness of the CP function using the Heartbeat procedure as specified in</w:t>
      </w:r>
      <w:r>
        <w:rPr>
          <w:lang w:val="en-US"/>
        </w:rPr>
        <w:t xml:space="preserve"> clause </w:t>
      </w:r>
      <w:r w:rsidRPr="00441CD0">
        <w:rPr>
          <w:lang w:val="en-US"/>
        </w:rPr>
        <w:t>6.2.2;</w:t>
      </w:r>
    </w:p>
    <w:p w14:paraId="1CDEA07E" w14:textId="77777777" w:rsidR="00EE5860" w:rsidRDefault="00EE5860" w:rsidP="00EE5860">
      <w:pPr>
        <w:pStyle w:val="B1"/>
        <w:rPr>
          <w:lang w:val="en-US"/>
        </w:rPr>
      </w:pPr>
      <w:r w:rsidRPr="00441CD0">
        <w:rPr>
          <w:lang w:val="en-US"/>
        </w:rPr>
        <w:t>-</w:t>
      </w:r>
      <w:r w:rsidRPr="00441CD0">
        <w:rPr>
          <w:lang w:val="en-US"/>
        </w:rPr>
        <w:tab/>
        <w:t>shall indicate to the CP function if it will shut down within a graceful period and, when possible, if it fails and becomes out of service</w:t>
      </w:r>
      <w:r>
        <w:rPr>
          <w:lang w:val="en-US"/>
        </w:rPr>
        <w:t>;</w:t>
      </w:r>
    </w:p>
    <w:p w14:paraId="23BFCE0D" w14:textId="730BE9D3" w:rsidR="00EE5860" w:rsidRPr="00441CD0" w:rsidRDefault="00EE5860" w:rsidP="00EE5860">
      <w:pPr>
        <w:pStyle w:val="B1"/>
        <w:rPr>
          <w:lang w:val="en-US"/>
        </w:rPr>
      </w:pPr>
      <w:r w:rsidRPr="00441CD0">
        <w:rPr>
          <w:lang w:val="en-US"/>
        </w:rPr>
        <w:t>-</w:t>
      </w:r>
      <w:r w:rsidRPr="00441CD0">
        <w:rPr>
          <w:lang w:val="en-US"/>
        </w:rPr>
        <w:tab/>
      </w:r>
      <w:r>
        <w:rPr>
          <w:lang w:val="en-US"/>
        </w:rPr>
        <w:t>may</w:t>
      </w:r>
      <w:r w:rsidRPr="00441CD0">
        <w:rPr>
          <w:lang w:val="en-US"/>
        </w:rPr>
        <w:t xml:space="preserve"> </w:t>
      </w:r>
      <w:r>
        <w:rPr>
          <w:lang w:val="en-US"/>
        </w:rPr>
        <w:t xml:space="preserve">report UE IP address usage information to the CP function, </w:t>
      </w:r>
      <w:r w:rsidRPr="00441CD0">
        <w:rPr>
          <w:lang w:val="en-US"/>
        </w:rPr>
        <w:t xml:space="preserve">if </w:t>
      </w:r>
      <w:r>
        <w:rPr>
          <w:lang w:val="en-US"/>
        </w:rPr>
        <w:t xml:space="preserve">UE IP addresses are allocated by the UP function and the </w:t>
      </w:r>
      <w:r w:rsidRPr="00204E65">
        <w:rPr>
          <w:lang w:val="en-US"/>
        </w:rPr>
        <w:t>UE IP Address Usage Reporting</w:t>
      </w:r>
      <w:r>
        <w:rPr>
          <w:lang w:val="en-US"/>
        </w:rPr>
        <w:t xml:space="preserve"> feature</w:t>
      </w:r>
      <w:r w:rsidRPr="00441CD0">
        <w:rPr>
          <w:lang w:val="en-US"/>
        </w:rPr>
        <w:t xml:space="preserve"> is supported by the </w:t>
      </w:r>
      <w:r>
        <w:rPr>
          <w:lang w:val="en-US"/>
        </w:rPr>
        <w:t>C</w:t>
      </w:r>
      <w:r w:rsidRPr="00441CD0">
        <w:rPr>
          <w:lang w:val="en-US"/>
        </w:rPr>
        <w:t>P function</w:t>
      </w:r>
      <w:r>
        <w:rPr>
          <w:lang w:val="en-US"/>
        </w:rPr>
        <w:t xml:space="preserve"> (see </w:t>
      </w:r>
      <w:r w:rsidR="00415C19">
        <w:rPr>
          <w:lang w:val="en-US"/>
        </w:rPr>
        <w:t>clause 5</w:t>
      </w:r>
      <w:r>
        <w:rPr>
          <w:lang w:val="en-US"/>
        </w:rPr>
        <w:t>.21.3.2).</w:t>
      </w:r>
    </w:p>
    <w:p w14:paraId="10509F1E" w14:textId="77777777" w:rsidR="00EE5860" w:rsidRPr="00441CD0" w:rsidRDefault="00EE5860" w:rsidP="00EE5860">
      <w:pPr>
        <w:pStyle w:val="Heading3"/>
        <w:rPr>
          <w:lang w:val="en-US"/>
        </w:rPr>
      </w:pPr>
      <w:bookmarkStart w:id="1391" w:name="_Toc36030858"/>
      <w:bookmarkStart w:id="1392" w:name="_Toc36042778"/>
      <w:bookmarkStart w:id="1393" w:name="_Toc36814102"/>
      <w:bookmarkStart w:id="1394" w:name="_Toc44688951"/>
      <w:bookmarkStart w:id="1395" w:name="_Toc44923705"/>
      <w:bookmarkStart w:id="1396" w:name="_Toc51860673"/>
      <w:bookmarkStart w:id="1397" w:name="_Toc57930440"/>
      <w:bookmarkStart w:id="1398" w:name="_Toc57931070"/>
      <w:bookmarkStart w:id="1399" w:name="_Toc160974195"/>
      <w:r w:rsidRPr="00441CD0">
        <w:rPr>
          <w:lang w:val="en-US"/>
        </w:rPr>
        <w:t>5.8.3</w:t>
      </w:r>
      <w:r w:rsidRPr="00441CD0">
        <w:tab/>
        <w:t>Behaviour</w:t>
      </w:r>
      <w:r w:rsidRPr="00441CD0">
        <w:rPr>
          <w:lang w:val="en-US"/>
        </w:rPr>
        <w:t xml:space="preserve"> without an Established PFCP Association</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7FF505EE" w14:textId="77777777" w:rsidR="00EE5860" w:rsidRPr="00441CD0" w:rsidRDefault="00EE5860" w:rsidP="00EE5860">
      <w:r w:rsidRPr="00441CD0">
        <w:t>When a PFCP Association is not established with a UP function, the CP function:</w:t>
      </w:r>
    </w:p>
    <w:p w14:paraId="75F178F6" w14:textId="77777777" w:rsidR="00EE5860" w:rsidRPr="00441CD0" w:rsidRDefault="00EE5860" w:rsidP="00EE5860">
      <w:pPr>
        <w:pStyle w:val="B1"/>
        <w:rPr>
          <w:lang w:val="en-US"/>
        </w:rPr>
      </w:pPr>
      <w:r w:rsidRPr="00441CD0">
        <w:rPr>
          <w:lang w:val="en-US"/>
        </w:rPr>
        <w:t>-</w:t>
      </w:r>
      <w:r w:rsidRPr="00441CD0">
        <w:rPr>
          <w:lang w:val="en-US"/>
        </w:rPr>
        <w:tab/>
        <w:t xml:space="preserve">shall reject any incoming PFCP Session related messages from that UP function, with a </w:t>
      </w:r>
      <w:r w:rsidRPr="00441CD0">
        <w:t>cause indicating that no PFCP association exists with the peer entity.</w:t>
      </w:r>
    </w:p>
    <w:p w14:paraId="4BBA7F29" w14:textId="77777777" w:rsidR="00EE5860" w:rsidRPr="00441CD0" w:rsidRDefault="00EE5860" w:rsidP="00EE5860">
      <w:r w:rsidRPr="00441CD0">
        <w:t>When a PFCP Association is not yet established with a CP function, the UP function:</w:t>
      </w:r>
    </w:p>
    <w:p w14:paraId="4CAD233B" w14:textId="77777777" w:rsidR="00EE5860" w:rsidRPr="00441CD0" w:rsidRDefault="00EE5860" w:rsidP="00EE5860">
      <w:pPr>
        <w:pStyle w:val="B1"/>
      </w:pPr>
      <w:r w:rsidRPr="00441CD0">
        <w:rPr>
          <w:lang w:val="en-US"/>
        </w:rPr>
        <w:t>-</w:t>
      </w:r>
      <w:r w:rsidRPr="00441CD0">
        <w:rPr>
          <w:lang w:val="en-US"/>
        </w:rPr>
        <w:tab/>
        <w:t xml:space="preserve">shall reject any incoming PFCP Session related messages from that CP function, with a </w:t>
      </w:r>
      <w:r w:rsidRPr="00441CD0">
        <w:t>cause indicating that no PFCP association exists with the peer entity.</w:t>
      </w:r>
    </w:p>
    <w:p w14:paraId="292D7862" w14:textId="77777777" w:rsidR="00EE5860" w:rsidRPr="00441CD0" w:rsidRDefault="00EE5860" w:rsidP="00EE5860">
      <w:pPr>
        <w:pStyle w:val="Heading2"/>
      </w:pPr>
      <w:bookmarkStart w:id="1400" w:name="_Toc19717117"/>
      <w:bookmarkStart w:id="1401" w:name="_Toc27490584"/>
      <w:bookmarkStart w:id="1402" w:name="_Toc27556877"/>
      <w:bookmarkStart w:id="1403" w:name="_Toc27723794"/>
      <w:bookmarkStart w:id="1404" w:name="_Toc36030859"/>
      <w:bookmarkStart w:id="1405" w:name="_Toc36042779"/>
      <w:bookmarkStart w:id="1406" w:name="_Toc36814103"/>
      <w:bookmarkStart w:id="1407" w:name="_Toc44688952"/>
      <w:bookmarkStart w:id="1408" w:name="_Toc44923706"/>
      <w:bookmarkStart w:id="1409" w:name="_Toc51860674"/>
      <w:bookmarkStart w:id="1410" w:name="_Toc57930441"/>
      <w:bookmarkStart w:id="1411" w:name="_Toc57931071"/>
      <w:bookmarkStart w:id="1412" w:name="_Toc160974196"/>
      <w:r w:rsidRPr="00441CD0">
        <w:t>5.</w:t>
      </w:r>
      <w:r w:rsidRPr="00441CD0">
        <w:rPr>
          <w:lang w:val="en-US"/>
        </w:rPr>
        <w:t>9</w:t>
      </w:r>
      <w:r w:rsidRPr="00441CD0">
        <w:tab/>
        <w:t>Usage of Vendor-specific IE</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p>
    <w:p w14:paraId="50701B4C" w14:textId="77777777" w:rsidR="00EE5860" w:rsidRPr="00441CD0" w:rsidRDefault="00EE5860" w:rsidP="00EE5860">
      <w:r w:rsidRPr="00441CD0">
        <w:t>Vendor-specific IEs are defined to cover requirements and features not specified by 3GPP.</w:t>
      </w:r>
    </w:p>
    <w:p w14:paraId="77D40853" w14:textId="77777777" w:rsidR="00EE5860" w:rsidRPr="00441CD0" w:rsidRDefault="00EE5860" w:rsidP="00EE5860">
      <w:pPr>
        <w:pStyle w:val="NO"/>
      </w:pPr>
      <w:r w:rsidRPr="00441CD0">
        <w:t>NOTE 1:</w:t>
      </w:r>
      <w:r w:rsidRPr="00441CD0">
        <w:tab/>
        <w:t>When a</w:t>
      </w:r>
      <w:r>
        <w:t>n</w:t>
      </w:r>
      <w:r w:rsidRPr="00441CD0">
        <w:t xml:space="preserve"> IE is intended to be used by more than one vendor, the definition of the IE is encouraged to be specified by 3GPP </w:t>
      </w:r>
      <w:r w:rsidRPr="00441CD0">
        <w:rPr>
          <w:lang w:val="en-US"/>
        </w:rPr>
        <w:t>to ease implementation and interoperability</w:t>
      </w:r>
      <w:r w:rsidRPr="00441CD0">
        <w:t>.</w:t>
      </w:r>
    </w:p>
    <w:p w14:paraId="1C505091" w14:textId="77777777" w:rsidR="00EE5860" w:rsidRPr="00441CD0" w:rsidRDefault="00EE5860" w:rsidP="00EE5860">
      <w:pPr>
        <w:pStyle w:val="NO"/>
      </w:pPr>
      <w:r w:rsidRPr="00441CD0">
        <w:t>NOTE 2:</w:t>
      </w:r>
      <w:r w:rsidRPr="00441CD0">
        <w:tab/>
        <w:t>The PFCP entities can use Vendor-specific IE(s) in the PFCP message relevant to the PFCP Association Setup procedure to learn which vendor specific enhancements are supported by the peer.</w:t>
      </w:r>
    </w:p>
    <w:p w14:paraId="502F7A41" w14:textId="77777777" w:rsidR="00EE5860" w:rsidRPr="00441CD0" w:rsidRDefault="00EE5860" w:rsidP="00EE5860">
      <w:r w:rsidRPr="00441CD0">
        <w:t>Vendor-specific IE may be sent with any PFCP message. Vendor-specific IE may be added directly to a PFCP message, or by embedding it into a grouped IE.</w:t>
      </w:r>
    </w:p>
    <w:p w14:paraId="4871F691" w14:textId="77777777" w:rsidR="00EE5860" w:rsidRPr="00441CD0" w:rsidRDefault="00EE5860" w:rsidP="00EE5860">
      <w:r w:rsidRPr="00441CD0">
        <w:t>In a network with Vendor specific enhancements, unrecognized vendor specific IEs shall be handled as unknown optional IEs.</w:t>
      </w:r>
    </w:p>
    <w:p w14:paraId="570CE22E" w14:textId="77777777" w:rsidR="00EE5860" w:rsidRPr="00441CD0" w:rsidRDefault="00EE5860" w:rsidP="00EE5860">
      <w:pPr>
        <w:pStyle w:val="Heading2"/>
      </w:pPr>
      <w:bookmarkStart w:id="1413" w:name="_Toc19717118"/>
      <w:bookmarkStart w:id="1414" w:name="_Toc27490585"/>
      <w:bookmarkStart w:id="1415" w:name="_Toc27556878"/>
      <w:bookmarkStart w:id="1416" w:name="_Toc27723795"/>
      <w:bookmarkStart w:id="1417" w:name="_Toc36030860"/>
      <w:bookmarkStart w:id="1418" w:name="_Toc36042780"/>
      <w:bookmarkStart w:id="1419" w:name="_Toc36814104"/>
      <w:bookmarkStart w:id="1420" w:name="_Toc44688953"/>
      <w:bookmarkStart w:id="1421" w:name="_Toc44923707"/>
      <w:bookmarkStart w:id="1422" w:name="_Toc51860675"/>
      <w:bookmarkStart w:id="1423" w:name="_Toc57930442"/>
      <w:bookmarkStart w:id="1424" w:name="_Toc57931072"/>
      <w:bookmarkStart w:id="1425" w:name="_Toc160974197"/>
      <w:r w:rsidRPr="00441CD0">
        <w:t>5.</w:t>
      </w:r>
      <w:r w:rsidRPr="00441CD0">
        <w:rPr>
          <w:lang w:val="en-US"/>
        </w:rPr>
        <w:t>10</w:t>
      </w:r>
      <w:r w:rsidRPr="00441CD0">
        <w:tab/>
        <w:t>Error Indication Handling</w:t>
      </w:r>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244DDFD2" w14:textId="77777777" w:rsidR="00EE5860" w:rsidRPr="00441CD0" w:rsidRDefault="00EE5860" w:rsidP="00EE5860">
      <w:r w:rsidRPr="00441CD0">
        <w:t>Upon receipt of a GTP-U Error Indication message, the UP function:</w:t>
      </w:r>
    </w:p>
    <w:p w14:paraId="5A903E59" w14:textId="77777777" w:rsidR="00EE5860" w:rsidRPr="00441CD0" w:rsidRDefault="00EE5860" w:rsidP="00EE5860">
      <w:pPr>
        <w:pStyle w:val="B1"/>
      </w:pPr>
      <w:r w:rsidRPr="00441CD0">
        <w:t>-</w:t>
      </w:r>
      <w:r w:rsidRPr="00441CD0">
        <w:tab/>
        <w:t>shall identify the related PFCP session for which the message is received; and</w:t>
      </w:r>
    </w:p>
    <w:p w14:paraId="6AB4CBF9" w14:textId="77777777" w:rsidR="00EE5860" w:rsidRPr="00441CD0" w:rsidRDefault="00EE5860" w:rsidP="00EE5860">
      <w:pPr>
        <w:pStyle w:val="B1"/>
      </w:pPr>
      <w:r w:rsidRPr="00441CD0">
        <w:t>-</w:t>
      </w:r>
      <w:r w:rsidRPr="00441CD0">
        <w:tab/>
        <w:t>shall initiate a PFCP Session Report procedure, towards the CP function controlling this PFCP session, to send an Error Indication Report including the remote F-TEID signalled in the GTP-U Peer Address IE and the Tunnel Endpoint Identifier Data I IE of the GTP-U Error Indication (see clause</w:t>
      </w:r>
      <w:r>
        <w:t> </w:t>
      </w:r>
      <w:r w:rsidRPr="00441CD0">
        <w:t>7.3.1 of 3GPP TS 29.281 [3]).</w:t>
      </w:r>
    </w:p>
    <w:p w14:paraId="35020206" w14:textId="77777777" w:rsidR="00EE5860" w:rsidRPr="00441CD0" w:rsidRDefault="00EE5860" w:rsidP="00EE5860">
      <w:r w:rsidRPr="00441CD0">
        <w:t>For EPC, upon receipt of an Error Indication Report, the CP function shall then identify the bearer for which the Error Indication Report is received using the remote F-TEID included in the report and proceed as specified in clauses</w:t>
      </w:r>
      <w:r>
        <w:t> </w:t>
      </w:r>
      <w:r w:rsidRPr="00441CD0">
        <w:t>21.7 and 21.8 of 3GPP TS 23.007 [24], i.e.:</w:t>
      </w:r>
    </w:p>
    <w:p w14:paraId="29146F9B" w14:textId="77777777" w:rsidR="00EE5860" w:rsidRPr="00441CD0" w:rsidRDefault="00EE5860" w:rsidP="00EE5860">
      <w:pPr>
        <w:pStyle w:val="B1"/>
      </w:pPr>
      <w:r w:rsidRPr="00441CD0">
        <w:lastRenderedPageBreak/>
        <w:t>-</w:t>
      </w:r>
      <w:r w:rsidRPr="00441CD0">
        <w:tab/>
        <w:t>modify the PFCP session to instruct the UP function to buffer DL packets;</w:t>
      </w:r>
    </w:p>
    <w:p w14:paraId="100A5578" w14:textId="77777777" w:rsidR="00EE5860" w:rsidRPr="00441CD0" w:rsidRDefault="00EE5860" w:rsidP="00EE5860">
      <w:pPr>
        <w:pStyle w:val="B1"/>
      </w:pPr>
      <w:r w:rsidRPr="00441CD0">
        <w:t>-</w:t>
      </w:r>
      <w:r w:rsidRPr="00441CD0">
        <w:tab/>
        <w:t>modify the PFCP session to delete the PDR and FAR, when having to delete a bearer; or</w:t>
      </w:r>
    </w:p>
    <w:p w14:paraId="777D8CFF" w14:textId="77777777" w:rsidR="00EE5860" w:rsidRPr="00441CD0" w:rsidRDefault="00EE5860" w:rsidP="00EE5860">
      <w:pPr>
        <w:pStyle w:val="B1"/>
      </w:pPr>
      <w:r w:rsidRPr="00441CD0">
        <w:t>-</w:t>
      </w:r>
      <w:r w:rsidRPr="00441CD0">
        <w:tab/>
        <w:t>delete the PFCP session, when having to delete the PDN connection.</w:t>
      </w:r>
    </w:p>
    <w:p w14:paraId="2696F984" w14:textId="77777777" w:rsidR="00EE5860" w:rsidRPr="00441CD0" w:rsidRDefault="00EE5860" w:rsidP="00EE5860">
      <w:r w:rsidRPr="00441CD0">
        <w:t>For 5GC, upon receipt of an Error Indication Report, the SMF shall proceed as specified in clause</w:t>
      </w:r>
      <w:r>
        <w:t> </w:t>
      </w:r>
      <w:r w:rsidRPr="00441CD0">
        <w:t>5.3 of 3GPP TS 23.527 [40].</w:t>
      </w:r>
    </w:p>
    <w:p w14:paraId="08EEFF91" w14:textId="77777777" w:rsidR="00EE5860" w:rsidRPr="00441CD0" w:rsidRDefault="00EE5860" w:rsidP="00EE5860">
      <w:pPr>
        <w:pStyle w:val="Heading2"/>
      </w:pPr>
      <w:bookmarkStart w:id="1426" w:name="_Toc19717119"/>
      <w:bookmarkStart w:id="1427" w:name="_Toc27490586"/>
      <w:bookmarkStart w:id="1428" w:name="_Toc27556879"/>
      <w:bookmarkStart w:id="1429" w:name="_Toc27723796"/>
      <w:bookmarkStart w:id="1430" w:name="_Toc36030861"/>
      <w:bookmarkStart w:id="1431" w:name="_Toc36042781"/>
      <w:bookmarkStart w:id="1432" w:name="_Toc36814105"/>
      <w:bookmarkStart w:id="1433" w:name="_Toc44688954"/>
      <w:bookmarkStart w:id="1434" w:name="_Toc44923708"/>
      <w:bookmarkStart w:id="1435" w:name="_Toc51860676"/>
      <w:bookmarkStart w:id="1436" w:name="_Toc57930443"/>
      <w:bookmarkStart w:id="1437" w:name="_Toc57931073"/>
      <w:bookmarkStart w:id="1438" w:name="_Toc160974198"/>
      <w:r w:rsidRPr="00441CD0">
        <w:t>5.</w:t>
      </w:r>
      <w:r w:rsidRPr="00441CD0">
        <w:rPr>
          <w:lang w:val="en-US"/>
        </w:rPr>
        <w:t>11</w:t>
      </w:r>
      <w:r w:rsidRPr="00441CD0">
        <w:tab/>
        <w:t>User plane inactivity detection and reporting</w:t>
      </w:r>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53CF2382" w14:textId="77777777" w:rsidR="00EE5860" w:rsidRPr="00441CD0" w:rsidRDefault="00EE5860" w:rsidP="00EE5860">
      <w:r w:rsidRPr="00441CD0">
        <w:rPr>
          <w:rFonts w:cs="Arial"/>
          <w:bCs/>
        </w:rPr>
        <w:t>Clause</w:t>
      </w:r>
      <w:r>
        <w:rPr>
          <w:rFonts w:cs="Arial"/>
          <w:bCs/>
        </w:rPr>
        <w:t> </w:t>
      </w:r>
      <w:r w:rsidRPr="00441CD0">
        <w:rPr>
          <w:rFonts w:cs="Arial"/>
          <w:bCs/>
        </w:rPr>
        <w:t xml:space="preserve">5.4.4.1 of 3GPP TS 23.401 [14] requires the PGW to </w:t>
      </w:r>
      <w:r w:rsidRPr="00441CD0">
        <w:t xml:space="preserve">initiate the </w:t>
      </w:r>
      <w:r w:rsidRPr="00441CD0">
        <w:rPr>
          <w:rFonts w:cs="Arial"/>
          <w:bCs/>
        </w:rPr>
        <w:t>release of an inactive emergency PDN connection</w:t>
      </w:r>
      <w:r w:rsidRPr="00441CD0">
        <w:t>.</w:t>
      </w:r>
    </w:p>
    <w:p w14:paraId="73FC7E2A" w14:textId="77777777" w:rsidR="0054391E" w:rsidRDefault="00EE5860" w:rsidP="0054391E">
      <w:r w:rsidRPr="00441CD0">
        <w:rPr>
          <w:rFonts w:cs="Arial"/>
          <w:bCs/>
        </w:rPr>
        <w:t>Clause</w:t>
      </w:r>
      <w:r>
        <w:rPr>
          <w:rFonts w:cs="Arial"/>
          <w:bCs/>
        </w:rPr>
        <w:t> </w:t>
      </w:r>
      <w:r w:rsidRPr="00441CD0">
        <w:rPr>
          <w:rFonts w:cs="Arial"/>
          <w:bCs/>
        </w:rPr>
        <w:t xml:space="preserve">4.3.7 and </w:t>
      </w:r>
      <w:r w:rsidRPr="00441CD0">
        <w:rPr>
          <w:lang w:eastAsia="ja-JP"/>
        </w:rPr>
        <w:t xml:space="preserve">4.3.2.2.2 </w:t>
      </w:r>
      <w:r w:rsidRPr="00441CD0">
        <w:rPr>
          <w:rFonts w:cs="Arial"/>
          <w:bCs/>
        </w:rPr>
        <w:t xml:space="preserve">of 3GPP TS 23.502 [29] requires the SMF to be able to </w:t>
      </w:r>
      <w:r w:rsidRPr="00441CD0">
        <w:t xml:space="preserve">initiate the </w:t>
      </w:r>
      <w:r w:rsidRPr="00441CD0">
        <w:rPr>
          <w:rFonts w:cs="Arial"/>
          <w:bCs/>
        </w:rPr>
        <w:t>deactivation of the UP connection of an existing PDU session without user plane activity for a given inactivity period, except for the H-SMF for</w:t>
      </w:r>
      <w:r w:rsidRPr="00441CD0">
        <w:t xml:space="preserve"> the home routed roaming scenario</w:t>
      </w:r>
      <w:r w:rsidRPr="00441CD0">
        <w:rPr>
          <w:lang w:eastAsia="zh-CN"/>
        </w:rPr>
        <w:t xml:space="preserve"> or except for an always-on PDU session as described in clause</w:t>
      </w:r>
      <w:r>
        <w:rPr>
          <w:lang w:eastAsia="zh-CN"/>
        </w:rPr>
        <w:t> </w:t>
      </w:r>
      <w:r w:rsidRPr="00441CD0">
        <w:rPr>
          <w:lang w:eastAsia="zh-CN"/>
        </w:rPr>
        <w:t>5.6.8</w:t>
      </w:r>
      <w:r w:rsidRPr="00441CD0">
        <w:t xml:space="preserve"> of 3GPP TS 23.501 [28].</w:t>
      </w:r>
    </w:p>
    <w:p w14:paraId="4C921728" w14:textId="3880F9C9" w:rsidR="00EE5860" w:rsidRPr="00441CD0" w:rsidRDefault="0054391E" w:rsidP="0054391E">
      <w:r>
        <w:rPr>
          <w:rFonts w:hint="eastAsia"/>
          <w:noProof/>
          <w:lang w:eastAsia="zh-CN"/>
        </w:rPr>
        <w:t>C</w:t>
      </w:r>
      <w:r>
        <w:rPr>
          <w:noProof/>
          <w:lang w:eastAsia="zh-CN"/>
        </w:rPr>
        <w:t>lause</w:t>
      </w:r>
      <w:r>
        <w:rPr>
          <w:noProof/>
          <w:lang w:val="en-US" w:eastAsia="zh-CN"/>
        </w:rPr>
        <w:t> </w:t>
      </w:r>
      <w:r w:rsidRPr="00140E21">
        <w:t>4.3.5.7</w:t>
      </w:r>
      <w:r>
        <w:t xml:space="preserve"> of </w:t>
      </w:r>
      <w:r w:rsidRPr="00441CD0">
        <w:rPr>
          <w:rFonts w:cs="Arial"/>
          <w:bCs/>
        </w:rPr>
        <w:t>3GPP TS 23.502 [29]</w:t>
      </w:r>
      <w:r>
        <w:rPr>
          <w:rFonts w:cs="Arial"/>
          <w:bCs/>
        </w:rPr>
        <w:t xml:space="preserve"> requires the SMF to be able to </w:t>
      </w:r>
      <w:r w:rsidRPr="00441CD0">
        <w:t xml:space="preserve">initiate the </w:t>
      </w:r>
      <w:r w:rsidRPr="00441CD0">
        <w:rPr>
          <w:rFonts w:cs="Arial"/>
          <w:bCs/>
        </w:rPr>
        <w:t>deactivation of the UP connection of an existing PDU session</w:t>
      </w:r>
      <w:r>
        <w:rPr>
          <w:rFonts w:cs="Arial"/>
          <w:bCs/>
        </w:rPr>
        <w:t xml:space="preserve"> in source UL CL or source UPF (e.g. PSA2) if </w:t>
      </w:r>
      <w:r w:rsidRPr="00140E21">
        <w:t>no active traffic over the N9 forwarding tunnel</w:t>
      </w:r>
      <w:r>
        <w:t xml:space="preserve"> is detected and reported by the </w:t>
      </w:r>
      <w:r w:rsidRPr="00140E21">
        <w:t>Source UL CL</w:t>
      </w:r>
      <w:r>
        <w:t>.</w:t>
      </w:r>
    </w:p>
    <w:p w14:paraId="1B8F26B6" w14:textId="77777777" w:rsidR="00EE5860" w:rsidRPr="00441CD0" w:rsidRDefault="00EE5860" w:rsidP="00EE5860">
      <w:pPr>
        <w:rPr>
          <w:lang w:val="en-US"/>
        </w:rPr>
      </w:pPr>
      <w:r w:rsidRPr="00441CD0">
        <w:t xml:space="preserve">The CP function may request the UP function to detect and report </w:t>
      </w:r>
      <w:r w:rsidRPr="00441CD0">
        <w:rPr>
          <w:lang w:val="en-US"/>
        </w:rPr>
        <w:t>when no user plane packets are received for a PFCP session, by provisioning the User Plane Inactivity Timer IE in the PFCP Session Establishment Request or PFCP Session Modification Request.</w:t>
      </w:r>
    </w:p>
    <w:p w14:paraId="5DCCCB0A" w14:textId="77777777" w:rsidR="00EE5860" w:rsidRPr="00441CD0" w:rsidRDefault="00EE5860" w:rsidP="00EE5860">
      <w:pPr>
        <w:rPr>
          <w:noProof/>
        </w:rPr>
      </w:pPr>
      <w:r w:rsidRPr="00441CD0">
        <w:rPr>
          <w:lang w:val="en-US"/>
        </w:rPr>
        <w:t xml:space="preserve">Upon being provisioned with this IE, the UP function shall monitor the user plane activity of the PFCP session, and report any user plane inactivity exceeding the duration indicated by this IE by sending </w:t>
      </w:r>
      <w:r w:rsidRPr="00441CD0">
        <w:t xml:space="preserve">a PFCP Session Report Request with the Report Type set to </w:t>
      </w:r>
      <w:r w:rsidRPr="00441CD0">
        <w:rPr>
          <w:noProof/>
        </w:rPr>
        <w:t>UPIR (User Plane Inactivity Report). The UP function shall then continue to process any further user plane packets as instructed by the rules provisioned for the PFCP session, until receiving any new instruction from the CP function.</w:t>
      </w:r>
    </w:p>
    <w:p w14:paraId="14961DF2" w14:textId="77777777" w:rsidR="00EE5860" w:rsidRPr="00441CD0" w:rsidRDefault="00EE5860" w:rsidP="00EE5860">
      <w:pPr>
        <w:pStyle w:val="Heading2"/>
      </w:pPr>
      <w:bookmarkStart w:id="1439" w:name="_Toc19717120"/>
      <w:bookmarkStart w:id="1440" w:name="_Toc27490587"/>
      <w:bookmarkStart w:id="1441" w:name="_Toc27556880"/>
      <w:bookmarkStart w:id="1442" w:name="_Toc27723797"/>
      <w:bookmarkStart w:id="1443" w:name="_Toc36030862"/>
      <w:bookmarkStart w:id="1444" w:name="_Toc36042782"/>
      <w:bookmarkStart w:id="1445" w:name="_Toc36814106"/>
      <w:bookmarkStart w:id="1446" w:name="_Toc44688955"/>
      <w:bookmarkStart w:id="1447" w:name="_Toc44923709"/>
      <w:bookmarkStart w:id="1448" w:name="_Toc51860677"/>
      <w:bookmarkStart w:id="1449" w:name="_Toc57930444"/>
      <w:bookmarkStart w:id="1450" w:name="_Toc57931074"/>
      <w:bookmarkStart w:id="1451" w:name="_Toc160974199"/>
      <w:r w:rsidRPr="00441CD0">
        <w:t>5.</w:t>
      </w:r>
      <w:r w:rsidRPr="00441CD0">
        <w:rPr>
          <w:lang w:val="en-US"/>
        </w:rPr>
        <w:t>12</w:t>
      </w:r>
      <w:r w:rsidRPr="00441CD0">
        <w:tab/>
        <w:t>Suspend and Resume Notification procedures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p>
    <w:p w14:paraId="5E078230" w14:textId="77777777" w:rsidR="00EE5860" w:rsidRPr="00441CD0" w:rsidRDefault="00EE5860" w:rsidP="00EE5860">
      <w:r w:rsidRPr="00441CD0">
        <w:t>Upon receipt of a Suspend Notification message, the PGW-C should request the PGW-U to discard packets received for the suspended PDN connection by:</w:t>
      </w:r>
    </w:p>
    <w:p w14:paraId="611A4AE5" w14:textId="77777777" w:rsidR="00EE5860" w:rsidRPr="00441CD0" w:rsidRDefault="00EE5860" w:rsidP="00EE5860">
      <w:pPr>
        <w:pStyle w:val="B1"/>
      </w:pPr>
      <w:r w:rsidRPr="00441CD0">
        <w:t>-</w:t>
      </w:r>
      <w:r w:rsidRPr="00441CD0">
        <w:tab/>
        <w:t>setting the DROP flag in the Apply Action IE of the FARs of the corresponding PFCP session</w:t>
      </w:r>
      <w:r w:rsidRPr="00441CD0">
        <w:rPr>
          <w:lang w:val="sv-SE"/>
        </w:rPr>
        <w:t>;</w:t>
      </w:r>
      <w:r w:rsidRPr="00441CD0">
        <w:t xml:space="preserve"> or</w:t>
      </w:r>
    </w:p>
    <w:p w14:paraId="48B81CC4" w14:textId="77777777" w:rsidR="00EE5860" w:rsidRPr="00441CD0" w:rsidRDefault="00EE5860" w:rsidP="00EE5860">
      <w:pPr>
        <w:pStyle w:val="B1"/>
      </w:pPr>
      <w:r w:rsidRPr="00441CD0">
        <w:t>-</w:t>
      </w:r>
      <w:r w:rsidRPr="00441CD0">
        <w:tab/>
        <w:t>setting the gate fields in the Gate Status IE of QERs to the value CLOSED.</w:t>
      </w:r>
    </w:p>
    <w:p w14:paraId="5A34626B" w14:textId="77777777" w:rsidR="00EE5860" w:rsidRPr="00441CD0" w:rsidRDefault="00EE5860" w:rsidP="00EE5860">
      <w:r w:rsidRPr="00441CD0">
        <w:t>Upon being requested to resume the PDN connection, the PGW-C should re-allow the PGW-U to forward the packets for the PDN connection (unless not permitted for other reasons) by:</w:t>
      </w:r>
    </w:p>
    <w:p w14:paraId="26B08D32" w14:textId="77777777" w:rsidR="00EE5860" w:rsidRPr="00441CD0" w:rsidRDefault="00EE5860" w:rsidP="00EE5860">
      <w:pPr>
        <w:pStyle w:val="B1"/>
      </w:pPr>
      <w:r w:rsidRPr="00441CD0">
        <w:t>-</w:t>
      </w:r>
      <w:r w:rsidRPr="00441CD0">
        <w:tab/>
        <w:t>setting the FORW flag in the Apply Action IE of the FARs of the corresponding PFCP session</w:t>
      </w:r>
      <w:r w:rsidRPr="00441CD0">
        <w:rPr>
          <w:lang w:val="sv-SE"/>
        </w:rPr>
        <w:t>;</w:t>
      </w:r>
      <w:r w:rsidRPr="00441CD0">
        <w:t xml:space="preserve"> or</w:t>
      </w:r>
    </w:p>
    <w:p w14:paraId="5E258756" w14:textId="77777777" w:rsidR="00EE5860" w:rsidRPr="00441CD0" w:rsidRDefault="00EE5860" w:rsidP="00EE5860">
      <w:pPr>
        <w:pStyle w:val="B1"/>
      </w:pPr>
      <w:r w:rsidRPr="00441CD0">
        <w:t>-</w:t>
      </w:r>
      <w:r w:rsidRPr="00441CD0">
        <w:tab/>
        <w:t>setting the gate fields in the Gate Status IE of QERs to the value OPEN.</w:t>
      </w:r>
    </w:p>
    <w:p w14:paraId="60C5D5B7" w14:textId="77777777" w:rsidR="00EE5860" w:rsidRPr="00441CD0" w:rsidRDefault="00EE5860" w:rsidP="00EE5860">
      <w:pPr>
        <w:pStyle w:val="Heading2"/>
      </w:pPr>
      <w:bookmarkStart w:id="1452" w:name="_Toc19717121"/>
      <w:bookmarkStart w:id="1453" w:name="_Toc27490588"/>
      <w:bookmarkStart w:id="1454" w:name="_Toc27556881"/>
      <w:bookmarkStart w:id="1455" w:name="_Toc27723798"/>
      <w:bookmarkStart w:id="1456" w:name="_Toc36030863"/>
      <w:bookmarkStart w:id="1457" w:name="_Toc36042783"/>
      <w:bookmarkStart w:id="1458" w:name="_Toc36814107"/>
      <w:bookmarkStart w:id="1459" w:name="_Toc44688956"/>
      <w:bookmarkStart w:id="1460" w:name="_Toc44923710"/>
      <w:bookmarkStart w:id="1461" w:name="_Toc51860678"/>
      <w:bookmarkStart w:id="1462" w:name="_Toc57930445"/>
      <w:bookmarkStart w:id="1463" w:name="_Toc57931075"/>
      <w:bookmarkStart w:id="1464" w:name="_Toc160974200"/>
      <w:r w:rsidRPr="00441CD0">
        <w:t>5.13</w:t>
      </w:r>
      <w:r w:rsidRPr="00441CD0">
        <w:tab/>
        <w:t>Ethernet traffic (for 5GC)</w:t>
      </w:r>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0A4C7C4" w14:textId="77777777" w:rsidR="00EE5860" w:rsidRPr="00441CD0" w:rsidRDefault="00EE5860" w:rsidP="00EE5860">
      <w:pPr>
        <w:pStyle w:val="Heading3"/>
      </w:pPr>
      <w:bookmarkStart w:id="1465" w:name="_Toc19717122"/>
      <w:bookmarkStart w:id="1466" w:name="_Toc27490589"/>
      <w:bookmarkStart w:id="1467" w:name="_Toc27556882"/>
      <w:bookmarkStart w:id="1468" w:name="_Toc27723799"/>
      <w:bookmarkStart w:id="1469" w:name="_Toc36030864"/>
      <w:bookmarkStart w:id="1470" w:name="_Toc36042784"/>
      <w:bookmarkStart w:id="1471" w:name="_Toc36814108"/>
      <w:bookmarkStart w:id="1472" w:name="_Toc44688957"/>
      <w:bookmarkStart w:id="1473" w:name="_Toc44923711"/>
      <w:bookmarkStart w:id="1474" w:name="_Toc51860679"/>
      <w:bookmarkStart w:id="1475" w:name="_Toc57930446"/>
      <w:bookmarkStart w:id="1476" w:name="_Toc57931076"/>
      <w:bookmarkStart w:id="1477" w:name="_Toc160974201"/>
      <w:r w:rsidRPr="00441CD0">
        <w:t>5.13.1</w:t>
      </w:r>
      <w:r w:rsidRPr="00441CD0">
        <w:tab/>
        <w:t>General</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6C906E76" w14:textId="77777777" w:rsidR="00EE5860" w:rsidRPr="00441CD0" w:rsidRDefault="00EE5860" w:rsidP="00EE5860">
      <w:r w:rsidRPr="00441CD0">
        <w:t>An SMF and UPF may support Ethernet PDU sessions, as specified in clause</w:t>
      </w:r>
      <w:r>
        <w:t> </w:t>
      </w:r>
      <w:r w:rsidRPr="00441CD0">
        <w:t>5.6.10.2 of 3GPP TS 23.501[28].</w:t>
      </w:r>
    </w:p>
    <w:p w14:paraId="7BEA90E9" w14:textId="7E73520F" w:rsidR="00EE5860" w:rsidRPr="00441CD0" w:rsidRDefault="00EE5860" w:rsidP="00EE5860">
      <w:r w:rsidRPr="00441CD0">
        <w:t xml:space="preserve">A combined PGW-C/SMF </w:t>
      </w:r>
      <w:r w:rsidRPr="00441CD0">
        <w:rPr>
          <w:lang w:eastAsia="x-none"/>
        </w:rPr>
        <w:t xml:space="preserve">and </w:t>
      </w:r>
      <w:r w:rsidRPr="00441CD0">
        <w:t xml:space="preserve">PGW-U/UPF </w:t>
      </w:r>
      <w:r w:rsidRPr="00441CD0">
        <w:rPr>
          <w:lang w:eastAsia="x-none"/>
        </w:rPr>
        <w:t xml:space="preserve">may support Ethernet PDU sessions as specified in </w:t>
      </w:r>
      <w:r w:rsidR="00415C19" w:rsidRPr="00441CD0">
        <w:rPr>
          <w:lang w:eastAsia="x-none"/>
        </w:rPr>
        <w:t>clause</w:t>
      </w:r>
      <w:r w:rsidR="00415C19">
        <w:rPr>
          <w:lang w:eastAsia="x-none"/>
        </w:rPr>
        <w:t> </w:t>
      </w:r>
      <w:r w:rsidR="00415C19" w:rsidRPr="00441CD0">
        <w:rPr>
          <w:lang w:eastAsia="x-none"/>
        </w:rPr>
        <w:t>4</w:t>
      </w:r>
      <w:r w:rsidRPr="00441CD0">
        <w:rPr>
          <w:lang w:eastAsia="x-none"/>
        </w:rPr>
        <w:t>.3.17.8a of 3GPP</w:t>
      </w:r>
      <w:r w:rsidRPr="00441CD0">
        <w:t> </w:t>
      </w:r>
      <w:r w:rsidRPr="00441CD0">
        <w:rPr>
          <w:lang w:eastAsia="x-none"/>
        </w:rPr>
        <w:t>TS</w:t>
      </w:r>
      <w:r w:rsidRPr="00441CD0">
        <w:t> </w:t>
      </w:r>
      <w:r w:rsidRPr="00441CD0">
        <w:rPr>
          <w:lang w:eastAsia="x-none"/>
        </w:rPr>
        <w:t xml:space="preserve">23.401 [14] and </w:t>
      </w:r>
      <w:r w:rsidR="00415C19" w:rsidRPr="00441CD0">
        <w:t>clause</w:t>
      </w:r>
      <w:r w:rsidR="00415C19">
        <w:t> </w:t>
      </w:r>
      <w:r w:rsidR="00415C19" w:rsidRPr="00441CD0">
        <w:t>5</w:t>
      </w:r>
      <w:r w:rsidRPr="00441CD0">
        <w:t xml:space="preserve">.6.10.2 of 3GPP TS 23.501 [28]. In this case, the PGW-C/SMF </w:t>
      </w:r>
      <w:r w:rsidRPr="00441CD0">
        <w:rPr>
          <w:lang w:eastAsia="x-none"/>
        </w:rPr>
        <w:t xml:space="preserve">and </w:t>
      </w:r>
      <w:r w:rsidRPr="00441CD0">
        <w:t>PGW-U/UPF shall follow, respectively, the requirements specified for the SMF and UPF by this clause.</w:t>
      </w:r>
    </w:p>
    <w:p w14:paraId="70C63826" w14:textId="77777777" w:rsidR="00EE5860" w:rsidRPr="00441CD0" w:rsidRDefault="00EE5860" w:rsidP="00EE5860">
      <w:r w:rsidRPr="00441CD0">
        <w:t>For a PFCP session set up for an Ethernet PDU session, the SMF shall:</w:t>
      </w:r>
    </w:p>
    <w:p w14:paraId="7F64ED3B" w14:textId="77777777" w:rsidR="00EE5860" w:rsidRPr="00441CD0" w:rsidRDefault="00EE5860" w:rsidP="00EE5860">
      <w:pPr>
        <w:pStyle w:val="B1"/>
        <w:rPr>
          <w:lang w:val="en-US"/>
        </w:rPr>
      </w:pPr>
      <w:r w:rsidRPr="00441CD0">
        <w:rPr>
          <w:lang w:val="en-US"/>
        </w:rPr>
        <w:lastRenderedPageBreak/>
        <w:t>-</w:t>
      </w:r>
      <w:r w:rsidRPr="00441CD0">
        <w:rPr>
          <w:lang w:val="en-US"/>
        </w:rPr>
        <w:tab/>
      </w:r>
      <w:r w:rsidRPr="00441CD0">
        <w:t>include the PDN Type IE set to "Ethernet"</w:t>
      </w:r>
      <w:r w:rsidRPr="00441CD0">
        <w:rPr>
          <w:lang w:val="en-US"/>
        </w:rPr>
        <w:t xml:space="preserve"> in the PFCP Session Establishment Request;</w:t>
      </w:r>
    </w:p>
    <w:p w14:paraId="5DEDF222" w14:textId="77777777" w:rsidR="00EE5860" w:rsidRPr="00441CD0" w:rsidRDefault="00EE5860" w:rsidP="00EE5860">
      <w:pPr>
        <w:pStyle w:val="B1"/>
        <w:rPr>
          <w:lang w:val="en-US"/>
        </w:rPr>
      </w:pPr>
      <w:r w:rsidRPr="00441CD0">
        <w:rPr>
          <w:lang w:val="en-US"/>
        </w:rPr>
        <w:t>-</w:t>
      </w:r>
      <w:r w:rsidRPr="00441CD0">
        <w:rPr>
          <w:lang w:val="en-US"/>
        </w:rPr>
        <w:tab/>
        <w:t>provision PDR(s), for uplink and/or downlink traffic, with Ethernet Packet Filter(s), based on at least any combination of:</w:t>
      </w:r>
    </w:p>
    <w:p w14:paraId="0C6EEC61" w14:textId="77777777" w:rsidR="00EE5860" w:rsidRPr="00441CD0" w:rsidRDefault="00EE5860" w:rsidP="00EE5860">
      <w:pPr>
        <w:pStyle w:val="B2"/>
        <w:rPr>
          <w:lang w:val="x-none"/>
        </w:rPr>
      </w:pPr>
      <w:r w:rsidRPr="00441CD0">
        <w:t>-</w:t>
      </w:r>
      <w:r w:rsidRPr="00441CD0">
        <w:tab/>
        <w:t>Source/destination MAC address</w:t>
      </w:r>
      <w:r w:rsidRPr="00441CD0">
        <w:rPr>
          <w:lang w:val="fr-FR"/>
        </w:rPr>
        <w:t>;</w:t>
      </w:r>
    </w:p>
    <w:p w14:paraId="166EF98B" w14:textId="77777777" w:rsidR="00EE5860" w:rsidRPr="00441CD0" w:rsidRDefault="00EE5860" w:rsidP="00EE5860">
      <w:pPr>
        <w:pStyle w:val="B2"/>
      </w:pPr>
      <w:r w:rsidRPr="00441CD0">
        <w:t>-</w:t>
      </w:r>
      <w:r w:rsidRPr="00441CD0">
        <w:tab/>
        <w:t>Ethertype as defined in IEEE</w:t>
      </w:r>
      <w:r w:rsidRPr="00001B1C">
        <w:rPr>
          <w:lang w:val="en-US"/>
        </w:rPr>
        <w:t> </w:t>
      </w:r>
      <w:r w:rsidRPr="00441CD0">
        <w:t>802.3</w:t>
      </w:r>
      <w:r w:rsidRPr="00441CD0">
        <w:rPr>
          <w:lang w:val="fr-FR"/>
        </w:rPr>
        <w:t> [31];</w:t>
      </w:r>
    </w:p>
    <w:p w14:paraId="3A67F4BB" w14:textId="77777777" w:rsidR="00EE5860" w:rsidRPr="00441CD0" w:rsidRDefault="00EE5860" w:rsidP="00EE5860">
      <w:pPr>
        <w:pStyle w:val="B2"/>
      </w:pPr>
      <w:r w:rsidRPr="00441CD0">
        <w:t>-</w:t>
      </w:r>
      <w:r w:rsidRPr="00441CD0">
        <w:tab/>
        <w:t>Customer-VLAN tag (C-TAG) and/or Service-VLAN tag (S-TAG) VID fields as defined in IEEE</w:t>
      </w:r>
      <w:r w:rsidRPr="00001B1C">
        <w:rPr>
          <w:lang w:val="en-US"/>
        </w:rPr>
        <w:t> </w:t>
      </w:r>
      <w:r w:rsidRPr="00441CD0">
        <w:t>802.1Q</w:t>
      </w:r>
      <w:r w:rsidRPr="00441CD0">
        <w:rPr>
          <w:lang w:val="en-US"/>
        </w:rPr>
        <w:t> </w:t>
      </w:r>
      <w:r w:rsidRPr="00441CD0">
        <w:rPr>
          <w:lang w:val="fr-FR"/>
        </w:rPr>
        <w:t>[30];</w:t>
      </w:r>
    </w:p>
    <w:p w14:paraId="41247C5B" w14:textId="77777777" w:rsidR="00EE5860" w:rsidRPr="00441CD0" w:rsidRDefault="00EE5860" w:rsidP="00EE5860">
      <w:pPr>
        <w:pStyle w:val="B2"/>
      </w:pPr>
      <w:r w:rsidRPr="00441CD0">
        <w:t>-</w:t>
      </w:r>
      <w:r w:rsidRPr="00441CD0">
        <w:tab/>
        <w:t>Customer-VLAN tag (C-TAG) and/or Service-VLAN tag (S-TAG) PCP/DEI fields as defined in IEEE</w:t>
      </w:r>
      <w:r w:rsidRPr="00001B1C">
        <w:rPr>
          <w:lang w:val="en-US"/>
        </w:rPr>
        <w:t> </w:t>
      </w:r>
      <w:r w:rsidRPr="00441CD0">
        <w:t>802.1Q</w:t>
      </w:r>
      <w:r w:rsidRPr="00441CD0">
        <w:rPr>
          <w:lang w:val="fr-FR"/>
        </w:rPr>
        <w:t> [30];</w:t>
      </w:r>
    </w:p>
    <w:p w14:paraId="2FC38168" w14:textId="77777777" w:rsidR="00EE5860" w:rsidRPr="00441CD0" w:rsidRDefault="00EE5860" w:rsidP="00EE5860">
      <w:pPr>
        <w:pStyle w:val="B2"/>
      </w:pPr>
      <w:r w:rsidRPr="00441CD0">
        <w:t>-</w:t>
      </w:r>
      <w:r w:rsidRPr="00441CD0">
        <w:tab/>
        <w:t>IP Packet Filter Set, in case Ethertype indicates IPv4/IPv6 payload;</w:t>
      </w:r>
    </w:p>
    <w:p w14:paraId="7A483E28" w14:textId="77777777" w:rsidR="00EE5860" w:rsidRPr="00441CD0" w:rsidRDefault="00EE5860" w:rsidP="00EE5860">
      <w:pPr>
        <w:pStyle w:val="B2"/>
      </w:pPr>
      <w:r w:rsidRPr="00441CD0">
        <w:t>-</w:t>
      </w:r>
      <w:r w:rsidRPr="00441CD0">
        <w:tab/>
        <w:t>Ethernet PDU Session Information, only possible for a DL PDR, that identifies all (DL) Ethernet packets matching the PDU session as follows, based on the N6 Ethernet configuration in the UPF for the associated Network Instance (see clause</w:t>
      </w:r>
      <w:r>
        <w:t> </w:t>
      </w:r>
      <w:r w:rsidRPr="00441CD0">
        <w:t>5.6.10.2 of 3GPP TS 23.501 [28]):</w:t>
      </w:r>
    </w:p>
    <w:p w14:paraId="40857A65" w14:textId="77777777" w:rsidR="00EE5860" w:rsidRPr="00441CD0" w:rsidRDefault="00EE5860" w:rsidP="00EE5860">
      <w:pPr>
        <w:pStyle w:val="B3"/>
      </w:pPr>
      <w:r w:rsidRPr="00441CD0">
        <w:t>-</w:t>
      </w:r>
      <w:r w:rsidRPr="00441CD0">
        <w:tab/>
        <w:t>DL traffic based on the MAC address(es) and/or C-TAG and/or S-TAG used by the UE for the UL traffic, for configurations where more than one PDU Session to the same DNN (e.g. for more than one UE) corresponds to the same N6 interface;</w:t>
      </w:r>
    </w:p>
    <w:p w14:paraId="5BB543E4" w14:textId="77777777" w:rsidR="00EE5860" w:rsidRPr="00441CD0" w:rsidRDefault="00EE5860" w:rsidP="00EE5860">
      <w:pPr>
        <w:pStyle w:val="B3"/>
      </w:pPr>
      <w:r w:rsidRPr="00441CD0">
        <w:t>-</w:t>
      </w:r>
      <w:r w:rsidRPr="00441CD0">
        <w:tab/>
        <w:t>DL traffic from the N6 interface associated to the PDU session, for configurations where there is a one-to-one relationship between a PDU Session and a N6 interface (in which case the UPF does not need to be aware of MAC addresses and/or C-TAG and/or S-TAG used by the UE in order to route down-link traffic)</w:t>
      </w:r>
      <w:r w:rsidRPr="00441CD0">
        <w:rPr>
          <w:lang w:val="en-US"/>
        </w:rPr>
        <w:t>.</w:t>
      </w:r>
    </w:p>
    <w:p w14:paraId="53FA5B71" w14:textId="77777777" w:rsidR="00EE5860" w:rsidRPr="00441CD0" w:rsidRDefault="00EE5860" w:rsidP="00EE5860">
      <w:pPr>
        <w:pStyle w:val="NO"/>
        <w:rPr>
          <w:lang w:val="en-US"/>
        </w:rPr>
      </w:pPr>
      <w:r w:rsidRPr="00441CD0">
        <w:rPr>
          <w:lang w:val="en-US"/>
        </w:rPr>
        <w:t>NOTE 1:</w:t>
      </w:r>
      <w:r w:rsidRPr="00441CD0">
        <w:rPr>
          <w:lang w:val="en-US"/>
        </w:rPr>
        <w:tab/>
        <w:t>For instance, the SMF can provision a DL PDR with just an "Ethernet PDU Session Information", in a Traffic Endpoint ID or in a PDI, or Ethernet Packet Filters in a PDI, or both an "Ethernet PDU Session Information" in a Traffic Endpoint ID and Ethernet Packet Filters in a PDI.</w:t>
      </w:r>
    </w:p>
    <w:p w14:paraId="4692E12E" w14:textId="77777777" w:rsidR="00EE5860" w:rsidRPr="00441CD0" w:rsidRDefault="00EE5860" w:rsidP="00EE5860">
      <w:r w:rsidRPr="00441CD0">
        <w:t>The SMF may also request a UPF, acting as a PDU session anchor, to:</w:t>
      </w:r>
    </w:p>
    <w:p w14:paraId="0BD58778" w14:textId="71C136A0" w:rsidR="00EE5860" w:rsidRPr="00441CD0" w:rsidRDefault="00EE5860" w:rsidP="00EE5860">
      <w:pPr>
        <w:pStyle w:val="B1"/>
      </w:pPr>
      <w:r w:rsidRPr="00441CD0">
        <w:t>-</w:t>
      </w:r>
      <w:r w:rsidRPr="00441CD0">
        <w:tab/>
        <w:t>redirect Address Resolution Protocol (ARP) (see IETF RFC 826 [32]) or IPv6 Neighbour Solicitation traffic (see IETF RFC 4861 [33]) to the SMF as specified in clause</w:t>
      </w:r>
      <w:r>
        <w:t> </w:t>
      </w:r>
      <w:r w:rsidRPr="00441CD0">
        <w:t xml:space="preserve">5.13.2, or to respond to ARP or IPv6 Neighbour Solicitation based on the local cache information as specified in </w:t>
      </w:r>
      <w:r w:rsidR="00415C19" w:rsidRPr="00441CD0">
        <w:t>clause</w:t>
      </w:r>
      <w:r w:rsidR="00415C19">
        <w:t> </w:t>
      </w:r>
      <w:r w:rsidR="00415C19" w:rsidRPr="00441CD0">
        <w:t>5</w:t>
      </w:r>
      <w:r w:rsidRPr="00441CD0">
        <w:t>.13.3;</w:t>
      </w:r>
    </w:p>
    <w:p w14:paraId="19BAAD56" w14:textId="77777777" w:rsidR="00EE5860" w:rsidRPr="00441CD0" w:rsidRDefault="00EE5860" w:rsidP="00EE5860">
      <w:pPr>
        <w:pStyle w:val="B1"/>
      </w:pPr>
      <w:r w:rsidRPr="00441CD0">
        <w:t>-</w:t>
      </w:r>
      <w:r w:rsidRPr="00441CD0">
        <w:tab/>
        <w:t>report the MAC (Ethernet) addresses and possibly associated VLAN tag(s) used as source address of frames sent UL by the UE, as specified in clause</w:t>
      </w:r>
      <w:r>
        <w:t> </w:t>
      </w:r>
      <w:r w:rsidRPr="00441CD0">
        <w:t>5.13.5;</w:t>
      </w:r>
    </w:p>
    <w:p w14:paraId="29986C33" w14:textId="77777777" w:rsidR="00EE5860" w:rsidRPr="00441CD0" w:rsidRDefault="00EE5860" w:rsidP="00EE5860">
      <w:pPr>
        <w:pStyle w:val="B1"/>
      </w:pPr>
      <w:r w:rsidRPr="00441CD0">
        <w:t>-</w:t>
      </w:r>
      <w:r w:rsidRPr="00441CD0">
        <w:tab/>
        <w:t>update its list of MAC addresses and possibly associated VLAN tag(s) associated to the PDU session, during an Ethernet PDU session anchor relocation, as specified in clause</w:t>
      </w:r>
      <w:r>
        <w:t> </w:t>
      </w:r>
      <w:r w:rsidRPr="00441CD0">
        <w:t>5.13.6.</w:t>
      </w:r>
    </w:p>
    <w:p w14:paraId="577B9D98" w14:textId="77777777" w:rsidR="00EE5860" w:rsidRPr="00441CD0" w:rsidRDefault="00EE5860" w:rsidP="00EE5860">
      <w:r w:rsidRPr="00441CD0">
        <w:t>For a PFCP session set up for an Ethernet PDU session, the UPF shall:</w:t>
      </w:r>
    </w:p>
    <w:p w14:paraId="3C59AB7B" w14:textId="77777777" w:rsidR="00EE5860" w:rsidRPr="00441CD0" w:rsidRDefault="00EE5860" w:rsidP="00EE5860">
      <w:pPr>
        <w:pStyle w:val="B1"/>
        <w:rPr>
          <w:lang w:val="en-US"/>
        </w:rPr>
      </w:pPr>
      <w:r w:rsidRPr="00441CD0">
        <w:rPr>
          <w:lang w:val="en-US"/>
        </w:rPr>
        <w:t>-</w:t>
      </w:r>
      <w:r w:rsidRPr="00441CD0">
        <w:rPr>
          <w:lang w:val="en-US"/>
        </w:rPr>
        <w:tab/>
        <w:t>detect Ethernet traffic, based on Ethernet Packet Filter(s) provisioned in PDR(s) by the SMF, and process the Ethernet traffic as instructed in the FAR, QER(s) and URR(s) associated to the PDR(s);</w:t>
      </w:r>
    </w:p>
    <w:p w14:paraId="571470AA" w14:textId="77777777" w:rsidR="00EE5860" w:rsidRPr="00441CD0" w:rsidRDefault="00EE5860" w:rsidP="00EE5860">
      <w:pPr>
        <w:pStyle w:val="B1"/>
        <w:rPr>
          <w:lang w:val="en-US"/>
        </w:rPr>
      </w:pPr>
      <w:r w:rsidRPr="00441CD0">
        <w:rPr>
          <w:lang w:val="en-US"/>
        </w:rPr>
        <w:t>-</w:t>
      </w:r>
      <w:r w:rsidRPr="00441CD0">
        <w:rPr>
          <w:lang w:val="en-US"/>
        </w:rPr>
        <w:tab/>
        <w:t xml:space="preserve">forward Address Resolution Protocol </w:t>
      </w:r>
      <w:r w:rsidRPr="00441CD0">
        <w:t xml:space="preserve">(see IETF RFC 826 [32]) </w:t>
      </w:r>
      <w:r w:rsidRPr="00441CD0">
        <w:rPr>
          <w:lang w:val="en-US"/>
        </w:rPr>
        <w:t xml:space="preserve">or IPv6 Neighbour Solicitation messages </w:t>
      </w:r>
      <w:r w:rsidRPr="00441CD0">
        <w:t xml:space="preserve">(see IETF RFC 4861 [33]) </w:t>
      </w:r>
      <w:r w:rsidRPr="00441CD0">
        <w:rPr>
          <w:lang w:val="en-US"/>
        </w:rPr>
        <w:t>to the SMF, as specified in clause</w:t>
      </w:r>
      <w:r>
        <w:rPr>
          <w:lang w:val="en-US"/>
        </w:rPr>
        <w:t> </w:t>
      </w:r>
      <w:r w:rsidRPr="00441CD0">
        <w:rPr>
          <w:lang w:val="en-US"/>
        </w:rPr>
        <w:t>5.13.2,</w:t>
      </w:r>
      <w:r w:rsidRPr="00441CD0">
        <w:rPr>
          <w:color w:val="1F497D"/>
          <w:lang w:val="en-US"/>
        </w:rPr>
        <w:t xml:space="preserve"> </w:t>
      </w:r>
      <w:r w:rsidRPr="00441CD0">
        <w:rPr>
          <w:lang w:val="en-US"/>
        </w:rPr>
        <w:t>if so required by the SMF;</w:t>
      </w:r>
    </w:p>
    <w:p w14:paraId="46330193" w14:textId="77777777" w:rsidR="00EE5860" w:rsidRPr="00441CD0" w:rsidRDefault="00EE5860" w:rsidP="00EE5860">
      <w:pPr>
        <w:pStyle w:val="B1"/>
        <w:rPr>
          <w:lang w:val="en-US"/>
        </w:rPr>
      </w:pPr>
      <w:r w:rsidRPr="00441CD0">
        <w:rPr>
          <w:lang w:val="en-US"/>
        </w:rPr>
        <w:t>-</w:t>
      </w:r>
      <w:r w:rsidRPr="00441CD0">
        <w:rPr>
          <w:lang w:val="en-US"/>
        </w:rPr>
        <w:tab/>
        <w:t xml:space="preserve">respond to </w:t>
      </w:r>
      <w:r w:rsidRPr="00441CD0">
        <w:t>Address Resolution Protocol (see IETF RFC 826 [32]) or IPv6 Neighbour Solicitation (see IETF RFC 4861 [33]) based on the local cache information, as specified in</w:t>
      </w:r>
      <w:r w:rsidRPr="00441CD0">
        <w:rPr>
          <w:lang w:val="en-US"/>
        </w:rPr>
        <w:t xml:space="preserve"> clause</w:t>
      </w:r>
      <w:r>
        <w:rPr>
          <w:lang w:val="en-US"/>
        </w:rPr>
        <w:t> </w:t>
      </w:r>
      <w:r w:rsidRPr="00441CD0">
        <w:rPr>
          <w:lang w:val="en-US"/>
        </w:rPr>
        <w:t>5.13.3, if so required by the SMF.</w:t>
      </w:r>
    </w:p>
    <w:p w14:paraId="2DD039BF" w14:textId="77777777" w:rsidR="00EE5860" w:rsidRPr="00441CD0" w:rsidRDefault="00EE5860" w:rsidP="00EE5860">
      <w:pPr>
        <w:pStyle w:val="NO"/>
        <w:rPr>
          <w:lang w:val="en-US"/>
        </w:rPr>
      </w:pPr>
      <w:r w:rsidRPr="00441CD0">
        <w:rPr>
          <w:lang w:val="en-US"/>
        </w:rPr>
        <w:t>NOTE 2:</w:t>
      </w:r>
      <w:r w:rsidRPr="00441CD0">
        <w:rPr>
          <w:lang w:val="en-US"/>
        </w:rPr>
        <w:tab/>
      </w:r>
      <w:r w:rsidRPr="00441CD0">
        <w:t>Ethernet Preamble and Start of Frame delimiter are not sent over 5GS</w:t>
      </w:r>
      <w:r w:rsidRPr="00441CD0">
        <w:rPr>
          <w:lang w:val="en-US"/>
        </w:rPr>
        <w:t>.</w:t>
      </w:r>
    </w:p>
    <w:p w14:paraId="284429F5" w14:textId="77777777" w:rsidR="00EE5860" w:rsidRPr="00441CD0" w:rsidRDefault="00EE5860" w:rsidP="00EE5860">
      <w:pPr>
        <w:pStyle w:val="NO"/>
        <w:rPr>
          <w:lang w:val="x-none"/>
        </w:rPr>
      </w:pPr>
      <w:r w:rsidRPr="00441CD0">
        <w:rPr>
          <w:lang w:val="en-US"/>
        </w:rPr>
        <w:t>NOTE 3</w:t>
      </w:r>
      <w:r w:rsidRPr="00441CD0">
        <w:t>:</w:t>
      </w:r>
      <w:r w:rsidRPr="00441CD0">
        <w:tab/>
        <w:t>How the UPF/SMF build</w:t>
      </w:r>
      <w:r w:rsidRPr="00441CD0">
        <w:rPr>
          <w:lang w:val="en-US"/>
        </w:rPr>
        <w:t>s the</w:t>
      </w:r>
      <w:r w:rsidRPr="00441CD0">
        <w:t xml:space="preserve"> ARP </w:t>
      </w:r>
      <w:r w:rsidRPr="00441CD0">
        <w:rPr>
          <w:lang w:val="en-US"/>
        </w:rPr>
        <w:t xml:space="preserve">or the IPv6 Neighbour </w:t>
      </w:r>
      <w:r w:rsidRPr="00441CD0">
        <w:t>cache is not specified in this release</w:t>
      </w:r>
      <w:r w:rsidRPr="00441CD0">
        <w:rPr>
          <w:lang w:val="en-US"/>
        </w:rPr>
        <w:t xml:space="preserve"> and </w:t>
      </w:r>
      <w:r w:rsidRPr="00441CD0">
        <w:t>is implementation specific.</w:t>
      </w:r>
    </w:p>
    <w:p w14:paraId="5A0A601D" w14:textId="77777777" w:rsidR="00EE5860" w:rsidRPr="00441CD0" w:rsidRDefault="00EE5860" w:rsidP="00EE5860">
      <w:pPr>
        <w:pStyle w:val="Heading3"/>
      </w:pPr>
      <w:bookmarkStart w:id="1478" w:name="_Toc19717123"/>
      <w:bookmarkStart w:id="1479" w:name="_Toc27490590"/>
      <w:bookmarkStart w:id="1480" w:name="_Toc27556883"/>
      <w:bookmarkStart w:id="1481" w:name="_Toc27723800"/>
      <w:bookmarkStart w:id="1482" w:name="_Toc36030865"/>
      <w:bookmarkStart w:id="1483" w:name="_Toc36042785"/>
      <w:bookmarkStart w:id="1484" w:name="_Toc36814109"/>
      <w:bookmarkStart w:id="1485" w:name="_Toc44688958"/>
      <w:bookmarkStart w:id="1486" w:name="_Toc44923712"/>
      <w:bookmarkStart w:id="1487" w:name="_Toc51860680"/>
      <w:bookmarkStart w:id="1488" w:name="_Toc57930447"/>
      <w:bookmarkStart w:id="1489" w:name="_Toc57931077"/>
      <w:bookmarkStart w:id="1490" w:name="_Toc160974202"/>
      <w:r w:rsidRPr="00441CD0">
        <w:lastRenderedPageBreak/>
        <w:t>5.13.2</w:t>
      </w:r>
      <w:r w:rsidRPr="00441CD0">
        <w:tab/>
        <w:t>Address Resolution Protocol or IPv6 Neighbour Solicitation Response by SMF</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B1616A5" w14:textId="77777777" w:rsidR="00EE5860" w:rsidRPr="00441CD0" w:rsidRDefault="00EE5860" w:rsidP="00EE5860">
      <w:r w:rsidRPr="00441CD0">
        <w:t>If the SMF requests the UPF to forward all Address Resolution Protocol (ARP) (see IETF RFC 826 [32]) or IPv6 Neighbour Solicitation (see IETF RFC 4861 [33]) traffic to the SMF to respond to the ARP or IPv6 Neighbour Solicitation based on the local cache information for Ethernet PDU sessions, the SMF shall provision a PDR in the UPF with:</w:t>
      </w:r>
    </w:p>
    <w:p w14:paraId="796F972C"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for forwarding ARP traffic to the SMF; and/or</w:t>
      </w:r>
    </w:p>
    <w:p w14:paraId="49076E04" w14:textId="77777777" w:rsidR="00EE5860" w:rsidRPr="00441CD0" w:rsidRDefault="00EE5860" w:rsidP="00EE5860">
      <w:pPr>
        <w:pStyle w:val="B1"/>
        <w:rPr>
          <w:lang w:val="en-US"/>
        </w:rPr>
      </w:pPr>
      <w:r w:rsidRPr="00441CD0">
        <w:rPr>
          <w:lang w:val="en-US"/>
        </w:rPr>
        <w:t>-</w:t>
      </w:r>
      <w:r w:rsidRPr="00441CD0">
        <w:rPr>
          <w:lang w:val="en-US"/>
        </w:rPr>
        <w:tab/>
        <w:t>a PDI containing an application ID such that the identified application ID matches against EtherType 34525 (hexadecimal 0x86DD), IPv6 Next Header type as 58 and ICMP Field Type as 135 and associate the PDR with a FAR, for forwarding IPv6 Neighbour Solicitation traffic to the SMF.</w:t>
      </w:r>
    </w:p>
    <w:p w14:paraId="3D14732F" w14:textId="77777777" w:rsidR="00EE5860" w:rsidRPr="00441CD0" w:rsidRDefault="00EE5860" w:rsidP="00EE5860">
      <w:pPr>
        <w:rPr>
          <w:lang w:val="en-US"/>
        </w:rPr>
      </w:pPr>
      <w:r w:rsidRPr="00441CD0">
        <w:t xml:space="preserve">In this case, the </w:t>
      </w:r>
      <w:r w:rsidRPr="00441CD0">
        <w:rPr>
          <w:lang w:val="en-US"/>
        </w:rPr>
        <w:t>user plane packets shall be forwarded between the CP and UP functions by encapsulating the user plane packets using GTP-U encapsulation (see clause</w:t>
      </w:r>
      <w:r>
        <w:rPr>
          <w:lang w:val="en-US"/>
        </w:rPr>
        <w:t> </w:t>
      </w:r>
      <w:r w:rsidRPr="00441CD0">
        <w:rPr>
          <w:lang w:val="en-US"/>
        </w:rPr>
        <w:t>5.3.1).</w:t>
      </w:r>
    </w:p>
    <w:p w14:paraId="5493A2D9" w14:textId="77777777" w:rsidR="00EE5860" w:rsidRPr="00441CD0" w:rsidRDefault="00EE5860" w:rsidP="00EE5860">
      <w:pPr>
        <w:rPr>
          <w:lang w:val="en-US"/>
        </w:rPr>
      </w:pPr>
      <w:r w:rsidRPr="00441CD0">
        <w:t>The SMF shall respond to ARP and/or IPv6 Neighbour Solicitation as specified in 3GPP TS 23.501 [28], clause 5.6.10.2 in this case.</w:t>
      </w:r>
    </w:p>
    <w:p w14:paraId="3EDB3154" w14:textId="77777777" w:rsidR="00EE5860" w:rsidRPr="00441CD0" w:rsidRDefault="00EE5860" w:rsidP="00EE5860">
      <w:pPr>
        <w:pStyle w:val="Heading3"/>
        <w:rPr>
          <w:lang w:val="x-none"/>
        </w:rPr>
      </w:pPr>
      <w:bookmarkStart w:id="1491" w:name="_Toc19717124"/>
      <w:bookmarkStart w:id="1492" w:name="_Toc27490591"/>
      <w:bookmarkStart w:id="1493" w:name="_Toc27556884"/>
      <w:bookmarkStart w:id="1494" w:name="_Toc27723801"/>
      <w:bookmarkStart w:id="1495" w:name="_Toc36030866"/>
      <w:bookmarkStart w:id="1496" w:name="_Toc36042786"/>
      <w:bookmarkStart w:id="1497" w:name="_Toc36814110"/>
      <w:bookmarkStart w:id="1498" w:name="_Toc44688959"/>
      <w:bookmarkStart w:id="1499" w:name="_Toc44923713"/>
      <w:bookmarkStart w:id="1500" w:name="_Toc51860681"/>
      <w:bookmarkStart w:id="1501" w:name="_Toc57930448"/>
      <w:bookmarkStart w:id="1502" w:name="_Toc57931078"/>
      <w:bookmarkStart w:id="1503" w:name="_Toc160974203"/>
      <w:r w:rsidRPr="00441CD0">
        <w:t>5.13.3</w:t>
      </w:r>
      <w:r w:rsidRPr="00441CD0">
        <w:tab/>
        <w:t>Address Resolution Protocol or IPv6 Neighbour Solicitation Response by UPF</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7A003CD4" w14:textId="77777777" w:rsidR="00EE5860" w:rsidRPr="00441CD0" w:rsidRDefault="00EE5860" w:rsidP="00EE5860">
      <w:r w:rsidRPr="00441CD0">
        <w:t>If the SMF requests the UPF to respond to Address Resolution Protocol (ARP) (see IETF RFC 826 [32]) or IPv6 Neighbour Solicitation (see IETF RFC 4861 [33]) based on the local cache information for an Ethernet PDU session, the SMF shall provision a PDR in the UPF with:</w:t>
      </w:r>
    </w:p>
    <w:p w14:paraId="762A7EA2" w14:textId="77777777" w:rsidR="00EE5860" w:rsidRPr="00441CD0" w:rsidRDefault="00EE5860" w:rsidP="00EE5860">
      <w:pPr>
        <w:pStyle w:val="B1"/>
        <w:rPr>
          <w:lang w:val="en-US"/>
        </w:rPr>
      </w:pPr>
      <w:r w:rsidRPr="00441CD0">
        <w:rPr>
          <w:lang w:val="en-US"/>
        </w:rPr>
        <w:t>-</w:t>
      </w:r>
      <w:r w:rsidRPr="00441CD0">
        <w:rPr>
          <w:lang w:val="en-US"/>
        </w:rPr>
        <w:tab/>
        <w:t>an Ethernet Packet Filter containing EtherType 2054 (hexadecimal 0x0806) and associate the PDR with a FAR that has the ARP bit in Proxying IE of the Forwarding Parameters IE set to "1"; or</w:t>
      </w:r>
    </w:p>
    <w:p w14:paraId="5749032A" w14:textId="77777777" w:rsidR="00EE5860" w:rsidRPr="00441CD0" w:rsidRDefault="00EE5860" w:rsidP="00EE5860">
      <w:pPr>
        <w:pStyle w:val="B1"/>
        <w:rPr>
          <w:lang w:val="x-none"/>
        </w:rPr>
      </w:pPr>
      <w:r w:rsidRPr="00441CD0">
        <w:t>-</w:t>
      </w:r>
      <w:r w:rsidRPr="00441CD0">
        <w:tab/>
      </w:r>
      <w:r w:rsidRPr="00441CD0">
        <w:rPr>
          <w:lang w:val="en-US"/>
        </w:rPr>
        <w:t xml:space="preserve">a PDI containing </w:t>
      </w:r>
      <w:r w:rsidRPr="00441CD0">
        <w:t>a</w:t>
      </w:r>
      <w:r w:rsidRPr="00441CD0">
        <w:rPr>
          <w:lang w:val="en-US"/>
        </w:rPr>
        <w:t xml:space="preserve">n application ID such that the identified application ID matches against EtherType 34525 (hexadecimal 0x86DD), </w:t>
      </w:r>
      <w:r w:rsidRPr="00441CD0">
        <w:t xml:space="preserve">IPv6 Next Header type as 58 and ICMP Field Type as 135 and associate the PDR with a FAR that has the </w:t>
      </w:r>
      <w:r w:rsidRPr="00441CD0">
        <w:rPr>
          <w:lang w:val="en-US"/>
        </w:rPr>
        <w:t>INS</w:t>
      </w:r>
      <w:r w:rsidRPr="00441CD0">
        <w:t xml:space="preserve"> bit in Proxying IE of the Forwarding Parameters IE set to "1".</w:t>
      </w:r>
    </w:p>
    <w:p w14:paraId="270B34E8" w14:textId="77777777" w:rsidR="00EE5860" w:rsidRPr="00441CD0" w:rsidRDefault="00EE5860" w:rsidP="00EE5860">
      <w:r w:rsidRPr="00441CD0">
        <w:t>The UPF shall respond to ARP and/or IPv6 Neighbour Solicitation as specified in 3GPP TS 23.501 [28], clause 5.6.10.2 in this case.</w:t>
      </w:r>
    </w:p>
    <w:p w14:paraId="73F9692B" w14:textId="77777777" w:rsidR="00EE5860" w:rsidRPr="00441CD0" w:rsidRDefault="00EE5860" w:rsidP="00EE5860">
      <w:pPr>
        <w:pStyle w:val="Heading3"/>
      </w:pPr>
      <w:bookmarkStart w:id="1504" w:name="_Toc19717125"/>
      <w:bookmarkStart w:id="1505" w:name="_Toc27490592"/>
      <w:bookmarkStart w:id="1506" w:name="_Toc27556885"/>
      <w:bookmarkStart w:id="1507" w:name="_Toc27723802"/>
      <w:bookmarkStart w:id="1508" w:name="_Toc36030867"/>
      <w:bookmarkStart w:id="1509" w:name="_Toc36042787"/>
      <w:bookmarkStart w:id="1510" w:name="_Toc36814111"/>
      <w:bookmarkStart w:id="1511" w:name="_Toc44688960"/>
      <w:bookmarkStart w:id="1512" w:name="_Toc44923714"/>
      <w:bookmarkStart w:id="1513" w:name="_Toc51860682"/>
      <w:bookmarkStart w:id="1514" w:name="_Toc57930449"/>
      <w:bookmarkStart w:id="1515" w:name="_Toc57931079"/>
      <w:bookmarkStart w:id="1516" w:name="_Toc160974204"/>
      <w:r w:rsidRPr="00441CD0">
        <w:t>5.13.3A</w:t>
      </w:r>
      <w:r w:rsidRPr="00441CD0">
        <w:tab/>
        <w:t>Provisioning of MAC addresses and SDF filters in Ethernet Packet Filters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42447C00" w14:textId="77777777" w:rsidR="00EE5860" w:rsidRPr="00441CD0" w:rsidRDefault="00EE5860" w:rsidP="00EE5860">
      <w:pPr>
        <w:rPr>
          <w:lang w:val="en-US"/>
        </w:rPr>
      </w:pPr>
      <w:r w:rsidRPr="00441CD0">
        <w:rPr>
          <w:lang w:val="en-US"/>
        </w:rPr>
        <w:t>The provisioning of an SDF Filter in an Ethernet Packet Filter shall follow the requirements specified for provisioning an SDF Filter in clause</w:t>
      </w:r>
      <w:r>
        <w:rPr>
          <w:lang w:val="en-US"/>
        </w:rPr>
        <w:t> </w:t>
      </w:r>
      <w:r w:rsidRPr="00441CD0">
        <w:rPr>
          <w:lang w:val="en-US"/>
        </w:rPr>
        <w:t>5.2.1A.2A.</w:t>
      </w:r>
    </w:p>
    <w:p w14:paraId="5855DCB2" w14:textId="11BD9D23" w:rsidR="00EE5860" w:rsidRPr="00441CD0" w:rsidRDefault="00EE5860" w:rsidP="00EE5860">
      <w:pPr>
        <w:rPr>
          <w:lang w:val="en-US"/>
        </w:rPr>
      </w:pPr>
      <w:r w:rsidRPr="00441CD0">
        <w:rPr>
          <w:lang w:val="en-US"/>
        </w:rPr>
        <w:t>Likewise, t</w:t>
      </w:r>
      <w:r w:rsidRPr="00441CD0">
        <w:t>he source</w:t>
      </w:r>
      <w:r w:rsidRPr="00441CD0">
        <w:rPr>
          <w:lang w:val="en-US"/>
        </w:rPr>
        <w:t xml:space="preserve"> and </w:t>
      </w:r>
      <w:r w:rsidRPr="00441CD0">
        <w:t xml:space="preserve">destination MAC addresses information, when provisioned, shall be set as for downlink </w:t>
      </w:r>
      <w:r w:rsidRPr="00441CD0">
        <w:rPr>
          <w:lang w:val="en-US"/>
        </w:rPr>
        <w:t>Ethernet</w:t>
      </w:r>
      <w:r w:rsidRPr="00441CD0">
        <w:t xml:space="preserve"> flows. The UP function shall apply source</w:t>
      </w:r>
      <w:r w:rsidRPr="00441CD0">
        <w:rPr>
          <w:lang w:val="en-US"/>
        </w:rPr>
        <w:t xml:space="preserve"> and </w:t>
      </w:r>
      <w:r w:rsidRPr="00441CD0">
        <w:t xml:space="preserve">destination MAC addresses information based on the Source Interface of the PDR, according to the same principles as specified </w:t>
      </w:r>
      <w:r w:rsidRPr="00441CD0">
        <w:rPr>
          <w:lang w:val="en-US"/>
        </w:rPr>
        <w:t xml:space="preserve">in </w:t>
      </w:r>
      <w:r w:rsidR="00415C19" w:rsidRPr="00441CD0">
        <w:rPr>
          <w:lang w:val="en-US"/>
        </w:rPr>
        <w:t>clause</w:t>
      </w:r>
      <w:r w:rsidR="00415C19">
        <w:rPr>
          <w:lang w:val="en-US"/>
        </w:rPr>
        <w:t> </w:t>
      </w:r>
      <w:r w:rsidR="00415C19" w:rsidRPr="00441CD0">
        <w:rPr>
          <w:lang w:val="en-US"/>
        </w:rPr>
        <w:t>5</w:t>
      </w:r>
      <w:r w:rsidRPr="00441CD0">
        <w:rPr>
          <w:lang w:val="en-US"/>
        </w:rPr>
        <w:t xml:space="preserve">.2.1A.2A, e.g. swapping the </w:t>
      </w:r>
      <w:r w:rsidRPr="00441CD0">
        <w:t>source</w:t>
      </w:r>
      <w:r w:rsidRPr="00441CD0">
        <w:rPr>
          <w:lang w:val="en-US"/>
        </w:rPr>
        <w:t xml:space="preserve"> and </w:t>
      </w:r>
      <w:r w:rsidRPr="00441CD0">
        <w:t xml:space="preserve">destination MAC addresses information if </w:t>
      </w:r>
      <w:r w:rsidRPr="00441CD0">
        <w:rPr>
          <w:lang w:val="en-US"/>
        </w:rPr>
        <w:t>the Source Interface is ACCESS, and applying them as provisioned if the Source Interface is CORE.</w:t>
      </w:r>
    </w:p>
    <w:p w14:paraId="71008A8D" w14:textId="77777777" w:rsidR="00EE5860" w:rsidRPr="00441CD0" w:rsidRDefault="00EE5860" w:rsidP="00EE5860">
      <w:pPr>
        <w:pStyle w:val="Heading3"/>
        <w:rPr>
          <w:lang w:val="x-none"/>
        </w:rPr>
      </w:pPr>
      <w:bookmarkStart w:id="1517" w:name="_Toc19717126"/>
      <w:bookmarkStart w:id="1518" w:name="_Toc27490593"/>
      <w:bookmarkStart w:id="1519" w:name="_Toc27556886"/>
      <w:bookmarkStart w:id="1520" w:name="_Toc27723803"/>
      <w:bookmarkStart w:id="1521" w:name="_Toc36030868"/>
      <w:bookmarkStart w:id="1522" w:name="_Toc36042788"/>
      <w:bookmarkStart w:id="1523" w:name="_Toc36814112"/>
      <w:bookmarkStart w:id="1524" w:name="_Toc44688961"/>
      <w:bookmarkStart w:id="1525" w:name="_Toc44923715"/>
      <w:bookmarkStart w:id="1526" w:name="_Toc51860683"/>
      <w:bookmarkStart w:id="1527" w:name="_Toc57930450"/>
      <w:bookmarkStart w:id="1528" w:name="_Toc57931080"/>
      <w:bookmarkStart w:id="1529" w:name="_Toc160974205"/>
      <w:r w:rsidRPr="00441CD0">
        <w:t>5.13.4</w:t>
      </w:r>
      <w:r w:rsidRPr="00441CD0">
        <w:tab/>
        <w:t>Bidirectional Ethernet Filters</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3CD04706" w14:textId="215F8A69" w:rsidR="00EE5860" w:rsidRPr="00441CD0" w:rsidRDefault="00EE5860" w:rsidP="00EE5860">
      <w:r w:rsidRPr="00441CD0">
        <w:t xml:space="preserve">The CP function may provision bidirectional Ethernet Filters in the UP function (see </w:t>
      </w:r>
      <w:r w:rsidR="00415C19" w:rsidRPr="00441CD0">
        <w:t>clause</w:t>
      </w:r>
      <w:r w:rsidR="00415C19">
        <w:t> </w:t>
      </w:r>
      <w:r w:rsidR="00415C19" w:rsidRPr="00441CD0">
        <w:t>7</w:t>
      </w:r>
      <w:r w:rsidRPr="00441CD0">
        <w:t>.5.2.2-x), i.e. Ethernet filters that may be associated to both uplink and downlink PDRs of a same PFCP session, as follows:</w:t>
      </w:r>
    </w:p>
    <w:p w14:paraId="1D417824" w14:textId="77777777" w:rsidR="00EE5860" w:rsidRPr="00441CD0" w:rsidRDefault="00EE5860" w:rsidP="00EE5860">
      <w:pPr>
        <w:pStyle w:val="B1"/>
      </w:pPr>
      <w:r w:rsidRPr="00441CD0">
        <w:t>-</w:t>
      </w:r>
      <w:r w:rsidRPr="00441CD0">
        <w:tab/>
        <w:t>when provisioning a bidirectional Ethernet Filter the first time for a PFCP session, the CP function shall set the BIDE (Bidirectional Ethernet Filter) flag in the Ethernet Filter Properties IE and</w:t>
      </w:r>
      <w:r w:rsidRPr="00441CD0">
        <w:rPr>
          <w:lang w:val="en-US"/>
        </w:rPr>
        <w:t xml:space="preserve"> </w:t>
      </w:r>
      <w:r w:rsidRPr="00441CD0">
        <w:t xml:space="preserve">provision the Ethernet filter definition together with a Ethernet Filter ID uniquely identifying the Ethernet Filter among all the Ethernet Filters provisioned for a given PFCP session; </w:t>
      </w:r>
      <w:r w:rsidRPr="00441CD0">
        <w:rPr>
          <w:lang w:val="en-US"/>
        </w:rPr>
        <w:t>t</w:t>
      </w:r>
      <w:r w:rsidRPr="00441CD0">
        <w:t>he source</w:t>
      </w:r>
      <w:r w:rsidRPr="00441CD0">
        <w:rPr>
          <w:lang w:val="en-US"/>
        </w:rPr>
        <w:t xml:space="preserve"> and </w:t>
      </w:r>
      <w:r w:rsidRPr="00441CD0">
        <w:t xml:space="preserve">destination MAC addresses information, in a bidirectional Ethernet filter, shall be set as for downlink </w:t>
      </w:r>
      <w:r w:rsidRPr="00441CD0">
        <w:rPr>
          <w:lang w:val="en-US"/>
        </w:rPr>
        <w:t>Ethernet</w:t>
      </w:r>
      <w:r w:rsidRPr="00441CD0">
        <w:t xml:space="preserve"> flows;</w:t>
      </w:r>
    </w:p>
    <w:p w14:paraId="73AAB113" w14:textId="77777777" w:rsidR="00EE5860" w:rsidRPr="00441CD0" w:rsidRDefault="00EE5860" w:rsidP="00EE5860">
      <w:pPr>
        <w:pStyle w:val="B1"/>
      </w:pPr>
      <w:r w:rsidRPr="00441CD0">
        <w:lastRenderedPageBreak/>
        <w:t>-</w:t>
      </w:r>
      <w:r w:rsidRPr="00441CD0">
        <w:tab/>
        <w:t xml:space="preserve">the CP function may then provision a PDR for the same </w:t>
      </w:r>
      <w:r w:rsidRPr="00441CD0">
        <w:rPr>
          <w:lang w:val="en-US"/>
        </w:rPr>
        <w:t>PFCP</w:t>
      </w:r>
      <w:r w:rsidRPr="00441CD0">
        <w:t xml:space="preserve"> session but the opposite direction, by provisioning the Ethernet Filter ID in the Ethernet filter ID field of the PDI, without provisioning again the Ethernet Filter Properties and Ethernet filter definition</w:t>
      </w:r>
      <w:r w:rsidRPr="00441CD0">
        <w:rPr>
          <w:lang w:val="en-US"/>
        </w:rPr>
        <w:t>.</w:t>
      </w:r>
      <w:r w:rsidRPr="00441CD0">
        <w:t>;</w:t>
      </w:r>
    </w:p>
    <w:p w14:paraId="76582859" w14:textId="02C44119" w:rsidR="00EE5860" w:rsidRPr="00441CD0" w:rsidRDefault="00EE5860" w:rsidP="00EE5860">
      <w:pPr>
        <w:pStyle w:val="B1"/>
      </w:pPr>
      <w:r w:rsidRPr="00441CD0">
        <w:rPr>
          <w:lang w:val="en-US"/>
        </w:rPr>
        <w:t>-</w:t>
      </w:r>
      <w:r w:rsidRPr="00441CD0">
        <w:rPr>
          <w:lang w:val="en-US"/>
        </w:rPr>
        <w:tab/>
        <w:t>w</w:t>
      </w:r>
      <w:r w:rsidRPr="00441CD0">
        <w:t xml:space="preserve">hen being provisioned with a bidirectional Ethernet Filter in a PDR, the UP function shall apply the </w:t>
      </w:r>
      <w:r w:rsidRPr="00441CD0">
        <w:rPr>
          <w:lang w:val="en-US"/>
        </w:rPr>
        <w:t>Ethernet filter</w:t>
      </w:r>
      <w:r w:rsidRPr="00441CD0">
        <w:t xml:space="preserve"> according to the direction of the PDR as specified in </w:t>
      </w:r>
      <w:r w:rsidR="00415C19" w:rsidRPr="00441CD0">
        <w:t>clause</w:t>
      </w:r>
      <w:r w:rsidR="00415C19">
        <w:t> </w:t>
      </w:r>
      <w:r w:rsidR="00415C19" w:rsidRPr="00441CD0">
        <w:t>5</w:t>
      </w:r>
      <w:r w:rsidRPr="00441CD0">
        <w:t>.13.3A</w:t>
      </w:r>
      <w:r w:rsidRPr="00441CD0">
        <w:rPr>
          <w:lang w:val="en-US"/>
        </w:rPr>
        <w:t xml:space="preserve">, i.e. </w:t>
      </w:r>
      <w:r w:rsidRPr="00441CD0">
        <w:t xml:space="preserve">the UP function shall </w:t>
      </w:r>
      <w:r w:rsidRPr="00441CD0">
        <w:rPr>
          <w:lang w:val="en-US"/>
        </w:rPr>
        <w:t>apply t</w:t>
      </w:r>
      <w:r w:rsidRPr="00441CD0">
        <w:t xml:space="preserve">he Ethernet filter parameters </w:t>
      </w:r>
      <w:r w:rsidRPr="00441CD0">
        <w:rPr>
          <w:lang w:val="en-US"/>
        </w:rPr>
        <w:t xml:space="preserve">provisioned </w:t>
      </w:r>
      <w:r w:rsidRPr="00441CD0">
        <w:t>for the Ethernet filter ID, but with swapping the source and destination MAC addresses</w:t>
      </w:r>
      <w:r w:rsidRPr="00441CD0">
        <w:rPr>
          <w:lang w:val="en-US"/>
        </w:rPr>
        <w:t>, and the source and destination IP addresses if any, if the PDR is set for uplink Ethernet flows</w:t>
      </w:r>
      <w:r w:rsidRPr="00441CD0">
        <w:t>;</w:t>
      </w:r>
    </w:p>
    <w:p w14:paraId="2F10E7AD" w14:textId="77777777" w:rsidR="00EE5860" w:rsidRPr="00441CD0" w:rsidRDefault="00EE5860" w:rsidP="00EE5860">
      <w:pPr>
        <w:pStyle w:val="B1"/>
      </w:pPr>
      <w:r w:rsidRPr="00441CD0">
        <w:t>-</w:t>
      </w:r>
      <w:r w:rsidRPr="00441CD0">
        <w:tab/>
        <w:t>the UP function shall apply any modification of a bidirectional Ethernet Filter to all PDRs of the PFCP session making use of this Ethernet Filter;</w:t>
      </w:r>
    </w:p>
    <w:p w14:paraId="3694AFBD" w14:textId="77777777" w:rsidR="00EE5860" w:rsidRPr="00441CD0" w:rsidRDefault="00EE5860" w:rsidP="00EE5860">
      <w:pPr>
        <w:pStyle w:val="B1"/>
      </w:pPr>
      <w:r w:rsidRPr="00441CD0">
        <w:t>-</w:t>
      </w:r>
      <w:r w:rsidRPr="00441CD0">
        <w:tab/>
        <w:t>upon deletion of a PDR making use of a bidirectional Ethernet Filter, the UP function shall still apply the Ethernet Filter for any other PDR making use of the Ethernet Filter.</w:t>
      </w:r>
    </w:p>
    <w:p w14:paraId="0126C1FA" w14:textId="60E9B82F" w:rsidR="00EE5860" w:rsidRPr="00441CD0" w:rsidRDefault="00EE5860" w:rsidP="00EE5860">
      <w:bookmarkStart w:id="1530" w:name="_Hlk522563105"/>
      <w:r w:rsidRPr="00441CD0">
        <w:t xml:space="preserve">The requirements specified for provisioning of MAC addresses and SDF Filters in </w:t>
      </w:r>
      <w:r w:rsidR="00415C19" w:rsidRPr="00441CD0">
        <w:t>clause</w:t>
      </w:r>
      <w:r w:rsidR="00415C19">
        <w:t> </w:t>
      </w:r>
      <w:r w:rsidR="00415C19" w:rsidRPr="00441CD0">
        <w:t>5</w:t>
      </w:r>
      <w:r w:rsidRPr="00441CD0">
        <w:t>.13.A shall also apply when provisioning bidirectional Ethernet Filters.</w:t>
      </w:r>
      <w:bookmarkEnd w:id="1530"/>
    </w:p>
    <w:p w14:paraId="46EC3EE7" w14:textId="77777777" w:rsidR="00EE5860" w:rsidRPr="00441CD0" w:rsidRDefault="00EE5860" w:rsidP="00EE5860">
      <w:pPr>
        <w:pStyle w:val="Heading3"/>
      </w:pPr>
      <w:bookmarkStart w:id="1531" w:name="_Toc19717127"/>
      <w:bookmarkStart w:id="1532" w:name="_Toc27490594"/>
      <w:bookmarkStart w:id="1533" w:name="_Toc27556887"/>
      <w:bookmarkStart w:id="1534" w:name="_Toc27723804"/>
      <w:bookmarkStart w:id="1535" w:name="_Toc36030869"/>
      <w:bookmarkStart w:id="1536" w:name="_Toc36042789"/>
      <w:bookmarkStart w:id="1537" w:name="_Toc36814113"/>
      <w:bookmarkStart w:id="1538" w:name="_Toc44688962"/>
      <w:bookmarkStart w:id="1539" w:name="_Toc44923716"/>
      <w:bookmarkStart w:id="1540" w:name="_Toc51860684"/>
      <w:bookmarkStart w:id="1541" w:name="_Toc57930451"/>
      <w:bookmarkStart w:id="1542" w:name="_Toc57931081"/>
      <w:bookmarkStart w:id="1543" w:name="_Toc160974206"/>
      <w:r w:rsidRPr="00441CD0">
        <w:t>5.13.5</w:t>
      </w:r>
      <w:r w:rsidRPr="00441CD0">
        <w:tab/>
        <w:t>Reporting of UE MAC addresses to the SMF</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70360EC4" w14:textId="77777777" w:rsidR="00EE5860" w:rsidRPr="00441CD0" w:rsidRDefault="00EE5860" w:rsidP="00EE5860">
      <w:r w:rsidRPr="00441CD0">
        <w:t>In a PFCP Session Establishment Request or a PFCP Session Modification Request, the SMF may request the UPF to start or stop (in a PFCP Sesssion Modification Request only) reporting the UE MAC addresses, i.e. the different MAC (Ethernet) addresses used as source address of frames sent UL by the UE in a PDU Session, by:</w:t>
      </w:r>
    </w:p>
    <w:p w14:paraId="64E15B41" w14:textId="77777777" w:rsidR="00EE5860" w:rsidRPr="00441CD0" w:rsidRDefault="00EE5860" w:rsidP="00EE5860">
      <w:pPr>
        <w:pStyle w:val="B1"/>
        <w:rPr>
          <w:lang w:val="en-US"/>
        </w:rPr>
      </w:pPr>
      <w:r w:rsidRPr="00441CD0">
        <w:rPr>
          <w:lang w:val="en-US"/>
        </w:rPr>
        <w:t>-</w:t>
      </w:r>
      <w:r w:rsidRPr="00441CD0">
        <w:rPr>
          <w:lang w:val="en-US"/>
        </w:rPr>
        <w:tab/>
        <w:t>creating a URR requesting the UPF to report Ethernet traffic information (i.e. with the Reporting Trigger set to '</w:t>
      </w:r>
      <w:r w:rsidRPr="00441CD0">
        <w:rPr>
          <w:noProof/>
        </w:rPr>
        <w:t>MAC Addresses Reporting')</w:t>
      </w:r>
      <w:r w:rsidRPr="00441CD0">
        <w:rPr>
          <w:lang w:val="en-US"/>
        </w:rPr>
        <w:t>; and</w:t>
      </w:r>
    </w:p>
    <w:p w14:paraId="3476B5BD" w14:textId="77777777" w:rsidR="00EE5860" w:rsidRPr="00441CD0" w:rsidRDefault="00EE5860" w:rsidP="00EE5860">
      <w:pPr>
        <w:pStyle w:val="B1"/>
        <w:rPr>
          <w:lang w:val="en-US"/>
        </w:rPr>
      </w:pPr>
      <w:r w:rsidRPr="00441CD0">
        <w:rPr>
          <w:lang w:val="en-US"/>
        </w:rPr>
        <w:t>-</w:t>
      </w:r>
      <w:r w:rsidRPr="00441CD0">
        <w:rPr>
          <w:lang w:val="en-US"/>
        </w:rPr>
        <w:tab/>
        <w:t>associating the URR to the PDR provisioned for the UL traffic of the PDU session.</w:t>
      </w:r>
    </w:p>
    <w:p w14:paraId="4926E76E" w14:textId="77777777" w:rsidR="00EE5860" w:rsidRPr="00441CD0" w:rsidRDefault="00EE5860" w:rsidP="00EE5860">
      <w:r w:rsidRPr="00441CD0">
        <w:t xml:space="preserve">The SMF may additionally request the UPF to detect and report </w:t>
      </w:r>
      <w:r w:rsidRPr="00441CD0">
        <w:rPr>
          <w:lang w:val="en-US"/>
        </w:rPr>
        <w:t>when no user plane packets are received for an UE MAC address, by provisioning the Ethernet Inactivity Timer IE in the URR.</w:t>
      </w:r>
    </w:p>
    <w:p w14:paraId="748943A5" w14:textId="77777777" w:rsidR="00EE5860" w:rsidRPr="00441CD0" w:rsidRDefault="00EE5860" w:rsidP="00EE5860">
      <w:bookmarkStart w:id="1544" w:name="_Toc19717128"/>
      <w:bookmarkStart w:id="1545" w:name="_Toc27490595"/>
      <w:bookmarkStart w:id="1546" w:name="_Toc27556888"/>
      <w:bookmarkStart w:id="1547" w:name="_Toc27723805"/>
      <w:r w:rsidRPr="00441CD0">
        <w:t>When being requested to start reporting the UE MAC addresses, the UPF shall:</w:t>
      </w:r>
    </w:p>
    <w:p w14:paraId="50F5053B" w14:textId="77777777" w:rsidR="00EE5860" w:rsidRPr="00441CD0" w:rsidRDefault="00EE5860" w:rsidP="00EE5860">
      <w:pPr>
        <w:pStyle w:val="B1"/>
      </w:pPr>
      <w:r w:rsidRPr="00441CD0">
        <w:t>-</w:t>
      </w:r>
      <w:r w:rsidRPr="00441CD0">
        <w:tab/>
        <w:t>report immediately any UE MAC addresses (and possibly their associated VLAN tags) known to be associated to the PDU session (e.g. if the request to start monitoring of traffic is received after the PFCP session establishment and if the UPF monitors the UE MAC addresses for the routing of DL traffic);</w:t>
      </w:r>
    </w:p>
    <w:p w14:paraId="62D67EAD" w14:textId="77777777" w:rsidR="00EE5860" w:rsidRPr="00441CD0" w:rsidRDefault="00EE5860" w:rsidP="00EE5860">
      <w:pPr>
        <w:pStyle w:val="B1"/>
      </w:pPr>
      <w:r w:rsidRPr="00441CD0">
        <w:t>-</w:t>
      </w:r>
      <w:r w:rsidRPr="00441CD0">
        <w:tab/>
        <w:t>report new UE MAC addresses (and possibly their associated VLAN tags) that are detected subsequently;</w:t>
      </w:r>
    </w:p>
    <w:p w14:paraId="59C68F4F" w14:textId="77777777" w:rsidR="00EE5860" w:rsidRPr="00441CD0" w:rsidRDefault="00EE5860" w:rsidP="00EE5860">
      <w:pPr>
        <w:pStyle w:val="B1"/>
      </w:pPr>
      <w:r w:rsidRPr="00441CD0">
        <w:t>-</w:t>
      </w:r>
      <w:r w:rsidRPr="00441CD0">
        <w:tab/>
        <w:t>report UE MAC addresses (and possibly their associated VLAN tags) that are removed subsequently from the PDU session, based on the detection of absence of traffic during the Ethernet Inactivity Timer, if this timer is provisioned in the URR.</w:t>
      </w:r>
    </w:p>
    <w:p w14:paraId="3174A916" w14:textId="77777777" w:rsidR="00EE5860" w:rsidRPr="00441CD0" w:rsidRDefault="00EE5860" w:rsidP="00EE5860">
      <w:pPr>
        <w:pStyle w:val="NO"/>
        <w:rPr>
          <w:rFonts w:eastAsia="Batang"/>
          <w:noProof/>
          <w:lang w:eastAsia="ko-KR"/>
        </w:rPr>
      </w:pPr>
      <w:r w:rsidRPr="00441CD0">
        <w:t>NOTE:</w:t>
      </w:r>
      <w:r w:rsidRPr="00441CD0">
        <w:tab/>
        <w:t xml:space="preserve">Numerous UE MAC addresses can be used by a same PDU session. </w:t>
      </w:r>
      <w:r w:rsidRPr="00441CD0">
        <w:rPr>
          <w:rFonts w:eastAsia="Batang"/>
          <w:noProof/>
          <w:lang w:eastAsia="ko-KR"/>
        </w:rPr>
        <w:t>The UP function can defer a bit the reporting of newly detected or removed UE MAC addresses to allow the reporting of multiple UE MAC addresses in a same usage report. Details are implementation specific.</w:t>
      </w:r>
    </w:p>
    <w:p w14:paraId="63876D3C" w14:textId="77777777" w:rsidR="00EE5860" w:rsidRPr="00441CD0" w:rsidRDefault="00EE5860" w:rsidP="00EE5860">
      <w:pPr>
        <w:pStyle w:val="Heading3"/>
      </w:pPr>
      <w:bookmarkStart w:id="1548" w:name="_Toc36030870"/>
      <w:bookmarkStart w:id="1549" w:name="_Toc36042790"/>
      <w:bookmarkStart w:id="1550" w:name="_Toc36814114"/>
      <w:bookmarkStart w:id="1551" w:name="_Toc44688963"/>
      <w:bookmarkStart w:id="1552" w:name="_Toc44923717"/>
      <w:bookmarkStart w:id="1553" w:name="_Toc51860685"/>
      <w:bookmarkStart w:id="1554" w:name="_Toc57930452"/>
      <w:bookmarkStart w:id="1555" w:name="_Toc57931082"/>
      <w:bookmarkStart w:id="1556" w:name="_Toc160974207"/>
      <w:r w:rsidRPr="00441CD0">
        <w:t>5.13.6</w:t>
      </w:r>
      <w:r w:rsidRPr="00441CD0">
        <w:tab/>
        <w:t>Ethernet PDU session anchor relocation</w:t>
      </w:r>
      <w:bookmarkEnd w:id="1548"/>
      <w:bookmarkEnd w:id="1549"/>
      <w:bookmarkEnd w:id="1550"/>
      <w:bookmarkEnd w:id="1551"/>
      <w:bookmarkEnd w:id="1552"/>
      <w:bookmarkEnd w:id="1553"/>
      <w:bookmarkEnd w:id="1554"/>
      <w:bookmarkEnd w:id="1555"/>
      <w:bookmarkEnd w:id="1556"/>
    </w:p>
    <w:p w14:paraId="5D767222" w14:textId="77777777" w:rsidR="00EE5860" w:rsidRPr="00441CD0" w:rsidRDefault="00EE5860" w:rsidP="00EE5860">
      <w:r w:rsidRPr="00441CD0">
        <w:t>The UPF (PSA) of an Ethernet PDU session may be relocated as specified in clause</w:t>
      </w:r>
      <w:r>
        <w:t> </w:t>
      </w:r>
      <w:r w:rsidRPr="00441CD0">
        <w:t xml:space="preserve">4.3.5.8 of </w:t>
      </w:r>
      <w:r w:rsidRPr="00441CD0">
        <w:rPr>
          <w:lang w:val="en-US"/>
        </w:rPr>
        <w:t>3GPP TS 23.502 [29]</w:t>
      </w:r>
      <w:r w:rsidRPr="00441CD0">
        <w:t>.</w:t>
      </w:r>
    </w:p>
    <w:p w14:paraId="24056C4D" w14:textId="77777777" w:rsidR="00EE5860" w:rsidRPr="00441CD0" w:rsidRDefault="00EE5860" w:rsidP="00EE5860">
      <w:r w:rsidRPr="00441CD0">
        <w:t>A UPF that supports the Ethernet PDU session relocation procedure shall set the ETHAR bit in the UP Function Features (see clause</w:t>
      </w:r>
      <w:r>
        <w:t> </w:t>
      </w:r>
      <w:r w:rsidRPr="00441CD0">
        <w:t>8.2.25).</w:t>
      </w:r>
    </w:p>
    <w:p w14:paraId="7F1899AA" w14:textId="77777777" w:rsidR="00EE5860" w:rsidRPr="00441CD0" w:rsidRDefault="00EE5860" w:rsidP="00EE5860">
      <w:pPr>
        <w:rPr>
          <w:lang w:val="en-US"/>
        </w:rPr>
      </w:pPr>
      <w:r w:rsidRPr="00441CD0">
        <w:t>If the UPF indicated support of Ethernet PDU session anchor relocation, the SMF may request the UPF to update its list of MAC addresses and possibly associated VLAN tag(s) associated to the PDU session, during an Ethernet PDU session relocation procedure</w:t>
      </w:r>
      <w:r w:rsidRPr="00441CD0">
        <w:rPr>
          <w:lang w:val="en-US"/>
        </w:rPr>
        <w:t xml:space="preserve">, by sending </w:t>
      </w:r>
      <w:r w:rsidRPr="00441CD0">
        <w:t>a PFCP Session Modification Request with Ethernet context information including the MAC addresses (and possibly associated VLAN tag(s)) received from the old Ethernet PDU session anchor.</w:t>
      </w:r>
    </w:p>
    <w:p w14:paraId="6DCC0AD6" w14:textId="77777777" w:rsidR="00EE5860" w:rsidRPr="00441CD0" w:rsidRDefault="00EE5860" w:rsidP="00EE5860">
      <w:pPr>
        <w:rPr>
          <w:lang w:val="en-US"/>
        </w:rPr>
      </w:pPr>
      <w:r w:rsidRPr="00441CD0">
        <w:rPr>
          <w:lang w:val="en-US"/>
        </w:rPr>
        <w:t xml:space="preserve">Upon receipt of such information, the UPF shall consider these MAC addresses (and possibly associated VLAN tag(s)) as </w:t>
      </w:r>
      <w:r w:rsidRPr="00441CD0">
        <w:t>associated to the PDU session</w:t>
      </w:r>
      <w:r w:rsidRPr="00441CD0">
        <w:rPr>
          <w:lang w:val="en-US"/>
        </w:rPr>
        <w:t xml:space="preserve"> and the UPF may assist in the update of Ethernet forwarding tables of Ethernet swi</w:t>
      </w:r>
      <w:r>
        <w:rPr>
          <w:lang w:val="en-US"/>
        </w:rPr>
        <w:t>t</w:t>
      </w:r>
      <w:r w:rsidRPr="00441CD0">
        <w:rPr>
          <w:lang w:val="en-US"/>
        </w:rPr>
        <w:t xml:space="preserve">ches in the DN as specified in </w:t>
      </w:r>
      <w:r w:rsidRPr="00441CD0">
        <w:t>clause</w:t>
      </w:r>
      <w:r>
        <w:t> </w:t>
      </w:r>
      <w:r w:rsidRPr="00441CD0">
        <w:t xml:space="preserve">4.3.5.8 of </w:t>
      </w:r>
      <w:r w:rsidRPr="00441CD0">
        <w:rPr>
          <w:lang w:val="en-US"/>
        </w:rPr>
        <w:t>3GPP TS 23.502 [29].</w:t>
      </w:r>
    </w:p>
    <w:p w14:paraId="47C8AC27" w14:textId="77777777" w:rsidR="00EE5860" w:rsidRPr="00441CD0" w:rsidRDefault="00EE5860" w:rsidP="00EE5860">
      <w:pPr>
        <w:pStyle w:val="Heading2"/>
      </w:pPr>
      <w:bookmarkStart w:id="1557" w:name="_Toc36030871"/>
      <w:bookmarkStart w:id="1558" w:name="_Toc36042791"/>
      <w:bookmarkStart w:id="1559" w:name="_Toc36814115"/>
      <w:bookmarkStart w:id="1560" w:name="_Toc44688964"/>
      <w:bookmarkStart w:id="1561" w:name="_Toc44923718"/>
      <w:bookmarkStart w:id="1562" w:name="_Toc51860686"/>
      <w:bookmarkStart w:id="1563" w:name="_Toc57930453"/>
      <w:bookmarkStart w:id="1564" w:name="_Toc57931083"/>
      <w:bookmarkStart w:id="1565" w:name="_Toc160974208"/>
      <w:r w:rsidRPr="00441CD0">
        <w:lastRenderedPageBreak/>
        <w:t>5.14</w:t>
      </w:r>
      <w:r w:rsidRPr="00441CD0">
        <w:tab/>
        <w:t>Support IPv6 Prefix Delegation</w:t>
      </w:r>
      <w:bookmarkEnd w:id="1544"/>
      <w:bookmarkEnd w:id="1545"/>
      <w:bookmarkEnd w:id="1546"/>
      <w:bookmarkEnd w:id="1547"/>
      <w:bookmarkEnd w:id="1557"/>
      <w:bookmarkEnd w:id="1558"/>
      <w:bookmarkEnd w:id="1559"/>
      <w:bookmarkEnd w:id="1560"/>
      <w:bookmarkEnd w:id="1561"/>
      <w:bookmarkEnd w:id="1562"/>
      <w:bookmarkEnd w:id="1563"/>
      <w:bookmarkEnd w:id="1564"/>
      <w:bookmarkEnd w:id="1565"/>
    </w:p>
    <w:p w14:paraId="78812A1C" w14:textId="77777777" w:rsidR="00EE5860" w:rsidRDefault="00EE5860" w:rsidP="00EE5860">
      <w:pPr>
        <w:rPr>
          <w:rFonts w:cs="Arial"/>
          <w:bCs/>
        </w:rPr>
      </w:pPr>
      <w:bookmarkStart w:id="1566" w:name="_Hlk519172857"/>
      <w:bookmarkStart w:id="1567" w:name="OLE_LINK29"/>
      <w:bookmarkStart w:id="1568" w:name="_Toc19717129"/>
      <w:r w:rsidRPr="00441CD0">
        <w:rPr>
          <w:rFonts w:cs="Arial"/>
          <w:bCs/>
        </w:rPr>
        <w:t>Clause</w:t>
      </w:r>
      <w:r>
        <w:rPr>
          <w:rFonts w:cs="Arial"/>
          <w:bCs/>
        </w:rPr>
        <w:t> </w:t>
      </w:r>
      <w:r w:rsidRPr="00441CD0">
        <w:rPr>
          <w:rFonts w:cs="Arial"/>
          <w:bCs/>
        </w:rPr>
        <w:t>5.3.1.2.6 of 3GPP TS 23.401 [14] and clause</w:t>
      </w:r>
      <w:r>
        <w:rPr>
          <w:rFonts w:cs="Arial"/>
          <w:bCs/>
        </w:rPr>
        <w:t> </w:t>
      </w:r>
      <w:r w:rsidRPr="00441CD0">
        <w:rPr>
          <w:rFonts w:cs="Arial"/>
          <w:bCs/>
        </w:rPr>
        <w:t>4.6.2.3 of 3GPP TS 23.316 [57] specify requirements for IPv6 Prefix Delegation via DHCPv6, that allow assigning a single network prefix shorter than the default /64 prefix to a PDN connection or a PDU session.</w:t>
      </w:r>
      <w:bookmarkEnd w:id="1566"/>
      <w:bookmarkEnd w:id="1567"/>
    </w:p>
    <w:p w14:paraId="0E395B20" w14:textId="79B839CE" w:rsidR="00EE5860" w:rsidRDefault="00EE5860" w:rsidP="00EE5860">
      <w:pPr>
        <w:rPr>
          <w:rFonts w:cs="Arial"/>
          <w:bCs/>
        </w:rPr>
      </w:pPr>
      <w:r>
        <w:rPr>
          <w:rFonts w:cs="Arial"/>
          <w:bCs/>
        </w:rPr>
        <w:t xml:space="preserve">The CP function shall assign, or request the UP function to assign (if the UP function indicates support of the </w:t>
      </w:r>
      <w:r w:rsidRPr="00441CD0">
        <w:t>UEIP</w:t>
      </w:r>
      <w:r>
        <w:t xml:space="preserve"> feature, </w:t>
      </w:r>
      <w:r w:rsidRPr="00441CD0">
        <w:t xml:space="preserve">see </w:t>
      </w:r>
      <w:r w:rsidR="00415C19" w:rsidRPr="00441CD0">
        <w:t>clause</w:t>
      </w:r>
      <w:r w:rsidR="00415C19">
        <w:t> </w:t>
      </w:r>
      <w:r w:rsidR="00415C19" w:rsidRPr="00441CD0">
        <w:t>8</w:t>
      </w:r>
      <w:r w:rsidRPr="00441CD0">
        <w:t>.2.25</w:t>
      </w:r>
      <w:r>
        <w:rPr>
          <w:rFonts w:cs="Arial"/>
          <w:bCs/>
        </w:rPr>
        <w:t xml:space="preserve">), the </w:t>
      </w:r>
      <w:r w:rsidRPr="00441CD0">
        <w:rPr>
          <w:rFonts w:cs="Arial"/>
          <w:bCs/>
        </w:rPr>
        <w:t>network prefix shorter than the default /64 prefix</w:t>
      </w:r>
      <w:r>
        <w:rPr>
          <w:rFonts w:cs="Arial"/>
          <w:bCs/>
        </w:rPr>
        <w:t xml:space="preserve"> by</w:t>
      </w:r>
      <w:r w:rsidRPr="006139AD">
        <w:rPr>
          <w:rFonts w:cs="Arial"/>
          <w:bCs/>
        </w:rPr>
        <w:t xml:space="preserve"> </w:t>
      </w:r>
      <w:r w:rsidRPr="00441CD0">
        <w:rPr>
          <w:rFonts w:cs="Arial"/>
          <w:bCs/>
        </w:rPr>
        <w:t>provision</w:t>
      </w:r>
      <w:r>
        <w:rPr>
          <w:rFonts w:cs="Arial"/>
          <w:bCs/>
        </w:rPr>
        <w:t>ing</w:t>
      </w:r>
      <w:r w:rsidRPr="00441CD0">
        <w:rPr>
          <w:rFonts w:cs="Arial"/>
          <w:bCs/>
        </w:rPr>
        <w:t xml:space="preserve"> the UE IP Address IE in the UP function</w:t>
      </w:r>
      <w:r>
        <w:rPr>
          <w:rFonts w:cs="Arial"/>
          <w:bCs/>
        </w:rPr>
        <w:t xml:space="preserve"> with:</w:t>
      </w:r>
    </w:p>
    <w:p w14:paraId="4969A447" w14:textId="77777777" w:rsidR="00EE5860" w:rsidRDefault="00EE5860" w:rsidP="00EE5860">
      <w:pPr>
        <w:pStyle w:val="B1"/>
        <w:rPr>
          <w:lang w:val="sv-SE"/>
        </w:rPr>
      </w:pPr>
      <w:r>
        <w:t>-</w:t>
      </w:r>
      <w:r>
        <w:tab/>
        <w:t xml:space="preserve">the </w:t>
      </w:r>
      <w:r w:rsidRPr="00441CD0">
        <w:rPr>
          <w:lang w:val="sv-SE"/>
        </w:rPr>
        <w:t>IPv6D</w:t>
      </w:r>
      <w:r>
        <w:rPr>
          <w:lang w:val="sv-SE"/>
        </w:rPr>
        <w:t xml:space="preserve"> flag set to "1" and the </w:t>
      </w:r>
      <w:r w:rsidRPr="00441CD0">
        <w:rPr>
          <w:lang w:val="sv-SE"/>
        </w:rPr>
        <w:t>IPv6 Prefix Delegation Bits</w:t>
      </w:r>
      <w:r>
        <w:rPr>
          <w:lang w:val="sv-SE"/>
        </w:rPr>
        <w:t xml:space="preserve"> field </w:t>
      </w:r>
      <w:r w:rsidRPr="00441CD0">
        <w:rPr>
          <w:rFonts w:cs="Arial"/>
          <w:bCs/>
        </w:rPr>
        <w:t>indicating 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or</w:t>
      </w:r>
    </w:p>
    <w:p w14:paraId="74D026D5" w14:textId="77777777" w:rsidR="00EE5860" w:rsidRDefault="00EE5860" w:rsidP="00EE5860">
      <w:pPr>
        <w:pStyle w:val="B1"/>
        <w:rPr>
          <w:lang w:val="sv-SE"/>
        </w:rPr>
      </w:pPr>
      <w:r>
        <w:t>-</w:t>
      </w:r>
      <w:r>
        <w:tab/>
        <w:t xml:space="preserve">the </w:t>
      </w:r>
      <w:r>
        <w:rPr>
          <w:lang w:val="sv-SE"/>
        </w:rPr>
        <w:t xml:space="preserve">IP6PL flag set to "1" and the </w:t>
      </w:r>
      <w:r w:rsidRPr="00441CD0">
        <w:rPr>
          <w:lang w:val="sv-SE"/>
        </w:rPr>
        <w:t>IPv6 Prefix Length</w:t>
      </w:r>
      <w:r>
        <w:rPr>
          <w:lang w:val="sv-SE"/>
        </w:rPr>
        <w:t xml:space="preserve"> field indicating t</w:t>
      </w:r>
      <w:r w:rsidRPr="00441CD0">
        <w:rPr>
          <w:rFonts w:cs="Arial"/>
          <w:bCs/>
        </w:rPr>
        <w:t>he length of IPv6 Prefix for delegation</w:t>
      </w:r>
      <w:r>
        <w:rPr>
          <w:rFonts w:cs="Arial"/>
          <w:bCs/>
        </w:rPr>
        <w:t xml:space="preserve"> </w:t>
      </w:r>
      <w:r w:rsidRPr="00441CD0">
        <w:rPr>
          <w:rFonts w:cs="Arial"/>
          <w:bCs/>
        </w:rPr>
        <w:t>(see clause</w:t>
      </w:r>
      <w:r>
        <w:rPr>
          <w:rFonts w:cs="Arial"/>
          <w:bCs/>
        </w:rPr>
        <w:t> </w:t>
      </w:r>
      <w:r w:rsidRPr="00441CD0">
        <w:rPr>
          <w:rFonts w:cs="Arial"/>
          <w:bCs/>
        </w:rPr>
        <w:t>8.2.62)</w:t>
      </w:r>
      <w:r>
        <w:rPr>
          <w:lang w:val="sv-SE"/>
        </w:rPr>
        <w:t xml:space="preserve">, if the UP function supports the </w:t>
      </w:r>
      <w:r w:rsidRPr="00441CD0">
        <w:t>IP6PL feature</w:t>
      </w:r>
      <w:r>
        <w:t xml:space="preserve"> </w:t>
      </w:r>
      <w:r w:rsidRPr="00441CD0">
        <w:t>(see clause</w:t>
      </w:r>
      <w:r>
        <w:t>s 5.21.1 and</w:t>
      </w:r>
      <w:r w:rsidRPr="00441CD0">
        <w:t xml:space="preserve"> 8.2.25)</w:t>
      </w:r>
      <w:r>
        <w:rPr>
          <w:lang w:val="sv-SE"/>
        </w:rPr>
        <w:t>.</w:t>
      </w:r>
    </w:p>
    <w:p w14:paraId="706EC0EC" w14:textId="77777777" w:rsidR="00EE5860" w:rsidRPr="00C65B80" w:rsidRDefault="00EE5860" w:rsidP="00EE5860">
      <w:pPr>
        <w:rPr>
          <w:color w:val="000000"/>
        </w:rPr>
      </w:pPr>
      <w:r w:rsidRPr="00E50920">
        <w:rPr>
          <w:color w:val="000000"/>
        </w:rPr>
        <w:t>When UP function is requested to perform UE IP address allocation and IPv6 prefix delegation is used, the IPv6 prefix length may be determined by the CP function or the UP function:</w:t>
      </w:r>
    </w:p>
    <w:p w14:paraId="63EC0E33" w14:textId="77777777" w:rsidR="00EE5860" w:rsidRPr="00E50920" w:rsidRDefault="00EE5860" w:rsidP="00EE5860">
      <w:pPr>
        <w:pStyle w:val="B1"/>
      </w:pPr>
      <w:r>
        <w:t>-</w:t>
      </w:r>
      <w:r>
        <w:tab/>
        <w:t>i</w:t>
      </w:r>
      <w:r w:rsidRPr="00E50920">
        <w:t>f it is determined by the CP function, the IPv6 Prefix Delegation Bits or IPv6 Prefix Length fields shall be set according to the desired IPv6 prefix length by the CP function;</w:t>
      </w:r>
    </w:p>
    <w:p w14:paraId="71E9AD17" w14:textId="77777777" w:rsidR="00EE5860" w:rsidRPr="00C65B80" w:rsidRDefault="00EE5860" w:rsidP="00EE5860">
      <w:pPr>
        <w:pStyle w:val="B1"/>
      </w:pPr>
      <w:r>
        <w:t>-</w:t>
      </w:r>
      <w:r>
        <w:tab/>
      </w:r>
      <w:r w:rsidRPr="00E50920">
        <w:t>or if the IPv6 prefix length is determined by the UP function, the CP function shall set the IPv6 Prefix Delegation Bits or IPv6 Prefix Length fields to "0".</w:t>
      </w:r>
    </w:p>
    <w:p w14:paraId="2CA24125" w14:textId="77777777" w:rsidR="00EE5860" w:rsidRDefault="00EE5860" w:rsidP="00EE5860">
      <w:pPr>
        <w:pStyle w:val="NO"/>
        <w:rPr>
          <w:rFonts w:cs="Arial"/>
          <w:bCs/>
        </w:rPr>
      </w:pPr>
      <w:r>
        <w:rPr>
          <w:lang w:val="en-US"/>
        </w:rPr>
        <w:t>NOTE:</w:t>
      </w:r>
      <w:r>
        <w:rPr>
          <w:lang w:val="en-US"/>
        </w:rPr>
        <w:tab/>
        <w:t>The</w:t>
      </w:r>
      <w:r w:rsidRPr="006C6C4D">
        <w:rPr>
          <w:lang w:val="en-US"/>
        </w:rPr>
        <w:t xml:space="preserve"> IPv6 prefix shorter than the default /64 prefix for IPv6 Prefix Delegation </w:t>
      </w:r>
      <w:r>
        <w:rPr>
          <w:lang w:val="en-US"/>
        </w:rPr>
        <w:t>can include the</w:t>
      </w:r>
      <w:r w:rsidRPr="006C6C4D">
        <w:rPr>
          <w:lang w:val="en-US"/>
        </w:rPr>
        <w:t xml:space="preserve"> /64 default prefix used for IPv6 stateless autoconfiguration</w:t>
      </w:r>
      <w:r>
        <w:rPr>
          <w:lang w:val="en-US"/>
        </w:rPr>
        <w:t xml:space="preserve"> (in EPS and 5GS) or not (5GS). In the latter case, </w:t>
      </w:r>
      <w:r w:rsidRPr="006C6C4D">
        <w:rPr>
          <w:lang w:val="en-US"/>
        </w:rPr>
        <w:t>the total IPv6 address space available for the PDU Session can</w:t>
      </w:r>
      <w:r>
        <w:rPr>
          <w:lang w:val="en-US"/>
        </w:rPr>
        <w:t>not</w:t>
      </w:r>
      <w:r w:rsidRPr="006C6C4D">
        <w:rPr>
          <w:lang w:val="en-US"/>
        </w:rPr>
        <w:t xml:space="preserve"> be aggregated into one single IPv6 prefix</w:t>
      </w:r>
      <w:r>
        <w:rPr>
          <w:lang w:val="en-US"/>
        </w:rPr>
        <w:t xml:space="preserve">; support of this latter case requires support of the </w:t>
      </w:r>
      <w:r w:rsidRPr="00441CD0">
        <w:t>IP6PL feature (see clause</w:t>
      </w:r>
      <w:r>
        <w:t>s 5.21.1 and</w:t>
      </w:r>
      <w:r w:rsidRPr="00441CD0">
        <w:t xml:space="preserve"> 8.2.25)</w:t>
      </w:r>
      <w:r>
        <w:t>.</w:t>
      </w:r>
    </w:p>
    <w:p w14:paraId="29619944" w14:textId="77777777" w:rsidR="00CA38EF" w:rsidRDefault="00CA38EF" w:rsidP="00CA38EF">
      <w:pPr>
        <w:rPr>
          <w:rFonts w:cs="Arial"/>
          <w:bCs/>
        </w:rPr>
      </w:pPr>
      <w:bookmarkStart w:id="1569" w:name="_Toc27490596"/>
      <w:bookmarkStart w:id="1570" w:name="_Toc27556889"/>
      <w:bookmarkStart w:id="1571" w:name="_Toc27723806"/>
      <w:bookmarkStart w:id="1572" w:name="_Toc36030872"/>
      <w:bookmarkStart w:id="1573" w:name="_Toc36042792"/>
      <w:bookmarkStart w:id="1574" w:name="_Toc36814116"/>
      <w:bookmarkStart w:id="1575" w:name="_Toc44688965"/>
      <w:bookmarkStart w:id="1576" w:name="_Toc44923719"/>
      <w:r w:rsidRPr="00441CD0">
        <w:rPr>
          <w:rFonts w:cs="Arial"/>
          <w:bCs/>
        </w:rPr>
        <w:t xml:space="preserve">When assigning additional IPv6 prefixes (i.e. prefixes in addition to the default prefix) to a UE, the CP function shall provision/update the UE IP Address IE in the </w:t>
      </w:r>
      <w:r>
        <w:rPr>
          <w:rFonts w:cs="Arial"/>
          <w:bCs/>
        </w:rPr>
        <w:t xml:space="preserve">PDI which may be as part of a Create PDR IE or a Update PDR IE, or in the Create </w:t>
      </w:r>
      <w:r>
        <w:rPr>
          <w:lang w:val="en-US" w:eastAsia="fr-FR"/>
        </w:rPr>
        <w:t xml:space="preserve">Traffic EndPoint IE or Update Traffic EndPoint IE </w:t>
      </w:r>
      <w:r>
        <w:rPr>
          <w:rFonts w:cs="Arial"/>
          <w:bCs/>
        </w:rPr>
        <w:t xml:space="preserve">to the </w:t>
      </w:r>
      <w:r w:rsidRPr="00441CD0">
        <w:rPr>
          <w:rFonts w:cs="Arial"/>
          <w:bCs/>
        </w:rPr>
        <w:t xml:space="preserve">UP function </w:t>
      </w:r>
      <w:r>
        <w:rPr>
          <w:rFonts w:cs="Arial"/>
          <w:bCs/>
        </w:rPr>
        <w:t>as described above</w:t>
      </w:r>
      <w:r w:rsidRPr="00441CD0">
        <w:rPr>
          <w:rFonts w:cs="Arial"/>
          <w:bCs/>
        </w:rPr>
        <w:t>.</w:t>
      </w:r>
    </w:p>
    <w:p w14:paraId="7D7FF458" w14:textId="62D979A0" w:rsidR="00EE5860" w:rsidRPr="00441CD0" w:rsidRDefault="00EE5860" w:rsidP="00CA38EF">
      <w:pPr>
        <w:pStyle w:val="Heading2"/>
      </w:pPr>
      <w:bookmarkStart w:id="1577" w:name="_Toc160974209"/>
      <w:r w:rsidRPr="00441CD0">
        <w:t>5.</w:t>
      </w:r>
      <w:r w:rsidRPr="00441CD0">
        <w:rPr>
          <w:lang w:val="en-US"/>
        </w:rPr>
        <w:t>15</w:t>
      </w:r>
      <w:r w:rsidRPr="00441CD0">
        <w:tab/>
        <w:t>Signalling based Trace (De)Activation</w:t>
      </w:r>
      <w:bookmarkEnd w:id="1568"/>
      <w:bookmarkEnd w:id="1569"/>
      <w:bookmarkEnd w:id="1570"/>
      <w:bookmarkEnd w:id="1571"/>
      <w:bookmarkEnd w:id="1572"/>
      <w:bookmarkEnd w:id="1573"/>
      <w:bookmarkEnd w:id="1574"/>
      <w:bookmarkEnd w:id="1575"/>
      <w:bookmarkEnd w:id="1576"/>
      <w:bookmarkEnd w:id="1577"/>
    </w:p>
    <w:p w14:paraId="30CDE136" w14:textId="07ECA2DB" w:rsidR="00EE5860" w:rsidRPr="00441CD0" w:rsidRDefault="00EE5860" w:rsidP="00EE5860">
      <w:r w:rsidRPr="00441CD0">
        <w:t xml:space="preserve">The UP function shall set the TRACE feature flag in the </w:t>
      </w:r>
      <w:r w:rsidRPr="00441CD0">
        <w:rPr>
          <w:lang w:val="en-US"/>
        </w:rPr>
        <w:t>UP Function Features IE if it supports Trace (see 3GPP TS 32.422 [35]).</w:t>
      </w:r>
    </w:p>
    <w:p w14:paraId="6545973A" w14:textId="77777777" w:rsidR="00EE5860" w:rsidRPr="00441CD0" w:rsidRDefault="00EE5860" w:rsidP="00EE5860">
      <w:r w:rsidRPr="00441CD0">
        <w:t>If the UP function indicated support of Trace, the CP function may activate a trace session during a PFCP session establishment or a PFCP session modification procedure, by including the Trace Information IE in the PFCP Session Establishment Request or PFCP Session Modification Request.</w:t>
      </w:r>
    </w:p>
    <w:p w14:paraId="39C77844" w14:textId="77777777" w:rsidR="00EE5860" w:rsidRPr="00441CD0" w:rsidRDefault="00EE5860" w:rsidP="00EE5860">
      <w:r w:rsidRPr="00441CD0">
        <w:t>The CP function may deactivate an on-going trace session by including the Trace Information IE with a null length in a PFCP Session Modification Request.</w:t>
      </w:r>
    </w:p>
    <w:p w14:paraId="345DADA2" w14:textId="77777777" w:rsidR="00EE5860" w:rsidRPr="00441CD0" w:rsidRDefault="00EE5860" w:rsidP="00EE5860">
      <w:r w:rsidRPr="00441CD0">
        <w:t>There shall be at most one trace session activated per PFCP session at a time.</w:t>
      </w:r>
    </w:p>
    <w:p w14:paraId="08DAED08" w14:textId="77777777" w:rsidR="00EE5860" w:rsidRPr="00441CD0" w:rsidRDefault="00EE5860" w:rsidP="00EE5860">
      <w:pPr>
        <w:pStyle w:val="Heading2"/>
      </w:pPr>
      <w:bookmarkStart w:id="1578" w:name="_Toc19717130"/>
      <w:bookmarkStart w:id="1579" w:name="_Toc27490597"/>
      <w:bookmarkStart w:id="1580" w:name="_Toc27556890"/>
      <w:bookmarkStart w:id="1581" w:name="_Toc27723807"/>
      <w:bookmarkStart w:id="1582" w:name="_Toc36030873"/>
      <w:bookmarkStart w:id="1583" w:name="_Toc36042793"/>
      <w:bookmarkStart w:id="1584" w:name="_Toc36814117"/>
      <w:bookmarkStart w:id="1585" w:name="_Toc44688966"/>
      <w:bookmarkStart w:id="1586" w:name="_Toc44923720"/>
      <w:bookmarkStart w:id="1587" w:name="_Toc51860687"/>
      <w:bookmarkStart w:id="1588" w:name="_Toc57930454"/>
      <w:bookmarkStart w:id="1589" w:name="_Toc57931084"/>
      <w:bookmarkStart w:id="1590" w:name="_Toc160974210"/>
      <w:r w:rsidRPr="00441CD0">
        <w:t>5.</w:t>
      </w:r>
      <w:r w:rsidRPr="00441CD0">
        <w:rPr>
          <w:lang w:val="en-US"/>
        </w:rPr>
        <w:t>16</w:t>
      </w:r>
      <w:r w:rsidRPr="00441CD0">
        <w:tab/>
        <w:t>Framed Routing</w:t>
      </w:r>
      <w:bookmarkEnd w:id="1578"/>
      <w:bookmarkEnd w:id="1579"/>
      <w:bookmarkEnd w:id="1580"/>
      <w:bookmarkEnd w:id="1581"/>
      <w:bookmarkEnd w:id="1582"/>
      <w:bookmarkEnd w:id="1583"/>
      <w:bookmarkEnd w:id="1584"/>
      <w:bookmarkEnd w:id="1585"/>
      <w:bookmarkEnd w:id="1586"/>
      <w:bookmarkEnd w:id="1587"/>
      <w:bookmarkEnd w:id="1588"/>
      <w:bookmarkEnd w:id="1589"/>
      <w:bookmarkEnd w:id="1590"/>
    </w:p>
    <w:p w14:paraId="51C402D4" w14:textId="77777777" w:rsidR="00EE5860" w:rsidRPr="00441CD0" w:rsidRDefault="00EE5860" w:rsidP="00EE5860">
      <w:pPr>
        <w:rPr>
          <w:noProof/>
        </w:rPr>
      </w:pPr>
      <w:r w:rsidRPr="00441CD0">
        <w:rPr>
          <w:noProof/>
        </w:rPr>
        <w:t xml:space="preserve">Framed routing allows to support an IP network behind a UE, such that a range of IP addresses or IPv6 prefixes is reachable over a single PDU session, e.g. for enterprise connectivity. Framed routes are IP routes behind the UE. The UPF advertizes relevant IP routes to receive packets destined to these destination IP addresses or IPv6 prefixes and to forward these packets over the PDU session. </w:t>
      </w:r>
      <w:r w:rsidRPr="00441CD0">
        <w:t>See clause</w:t>
      </w:r>
      <w:r>
        <w:t> </w:t>
      </w:r>
      <w:r w:rsidRPr="00441CD0">
        <w:t xml:space="preserve">5.6.14 of </w:t>
      </w:r>
      <w:r w:rsidRPr="00441CD0">
        <w:rPr>
          <w:lang w:val="en-US"/>
        </w:rPr>
        <w:t xml:space="preserve">3GPP TS 23.501 [28], </w:t>
      </w:r>
      <w:r w:rsidRPr="00441CD0">
        <w:t xml:space="preserve">IETF RFC 2865 [37], IETF RFC 3162 [38]) and </w:t>
      </w:r>
      <w:r w:rsidRPr="00441CD0">
        <w:rPr>
          <w:noProof/>
        </w:rPr>
        <w:t>the Framed-Route, Framed-Routing and Framed-IPv6-Route AVPs specified in 3GPP TS 29.061 [39] and 3GPP TS 29.561 [49].</w:t>
      </w:r>
    </w:p>
    <w:p w14:paraId="67AD5E53" w14:textId="77777777" w:rsidR="00EE5860" w:rsidRPr="00441CD0" w:rsidRDefault="00EE5860" w:rsidP="00EE5860">
      <w:pPr>
        <w:rPr>
          <w:noProof/>
        </w:rPr>
      </w:pPr>
      <w:r w:rsidRPr="00441CD0">
        <w:rPr>
          <w:noProof/>
        </w:rPr>
        <w:t>Framed routing is defined only for PDN connections and PDU sessions of the IP type (IPv4, IPv6, IPv4v6).</w:t>
      </w:r>
    </w:p>
    <w:p w14:paraId="010871CB" w14:textId="77777777" w:rsidR="00EE5860" w:rsidRDefault="00EE5860" w:rsidP="00EE5860">
      <w:pPr>
        <w:rPr>
          <w:noProof/>
        </w:rPr>
      </w:pPr>
      <w:bookmarkStart w:id="1591" w:name="_Toc19717131"/>
      <w:bookmarkStart w:id="1592" w:name="_Toc27490598"/>
      <w:bookmarkStart w:id="1593" w:name="_Toc27556891"/>
      <w:bookmarkStart w:id="1594" w:name="_Toc27723808"/>
      <w:bookmarkStart w:id="1595" w:name="_Toc36030874"/>
      <w:bookmarkStart w:id="1596" w:name="_Toc36042794"/>
      <w:bookmarkStart w:id="1597" w:name="_Toc36814118"/>
      <w:bookmarkStart w:id="1598" w:name="_Toc44688967"/>
      <w:bookmarkStart w:id="1599" w:name="_Toc44923721"/>
      <w:bookmarkStart w:id="1600" w:name="_Toc51860688"/>
      <w:r w:rsidRPr="00441CD0">
        <w:rPr>
          <w:noProof/>
        </w:rPr>
        <w:t>A UPF may indicate support of framed routing by setting the FRRT flag in the UP Function Features IE. If so, the CP function may include Framed-Route IEs, the Frame-Routing IE and Framed-IPv6-Route IEs in PDRs to describe framed routes associated to the PDU session.</w:t>
      </w:r>
    </w:p>
    <w:p w14:paraId="3C0231D8" w14:textId="77777777" w:rsidR="00EE5860" w:rsidRDefault="00EE5860" w:rsidP="00EE5860">
      <w:pPr>
        <w:rPr>
          <w:noProof/>
        </w:rPr>
      </w:pPr>
      <w:r>
        <w:rPr>
          <w:noProof/>
        </w:rPr>
        <w:lastRenderedPageBreak/>
        <w:t>The UP function shall:</w:t>
      </w:r>
    </w:p>
    <w:p w14:paraId="3B3EEEAE" w14:textId="77777777" w:rsidR="00EE5860" w:rsidRDefault="00EE5860" w:rsidP="00EE5860">
      <w:pPr>
        <w:pStyle w:val="B1"/>
        <w:rPr>
          <w:noProof/>
        </w:rPr>
      </w:pPr>
      <w:r>
        <w:rPr>
          <w:noProof/>
        </w:rPr>
        <w:t>-</w:t>
      </w:r>
      <w:r>
        <w:rPr>
          <w:noProof/>
        </w:rPr>
        <w:tab/>
        <w:t>match the source IP address of packets with IP Address(es) or IPv6 prefixes as indicated in the the Framed-Route IE or Framed-IPv6-Route IE if it is provisioned in a UL PDRs;</w:t>
      </w:r>
    </w:p>
    <w:p w14:paraId="78576BE3" w14:textId="77777777" w:rsidR="00EE5860" w:rsidRDefault="00EE5860" w:rsidP="00EE5860">
      <w:pPr>
        <w:pStyle w:val="B1"/>
        <w:rPr>
          <w:noProof/>
        </w:rPr>
      </w:pPr>
      <w:r>
        <w:rPr>
          <w:noProof/>
        </w:rPr>
        <w:t>-</w:t>
      </w:r>
      <w:r>
        <w:rPr>
          <w:noProof/>
        </w:rPr>
        <w:tab/>
        <w:t>match the destination IP address of packets with IP Address(es) or IPv6 prefixes as indicated in the the Framed-Route IE or Framed-IPv6-Route IE if it is provisioned in a DL PDRs.</w:t>
      </w:r>
    </w:p>
    <w:p w14:paraId="4CD2EC22" w14:textId="77777777" w:rsidR="00EE5860" w:rsidRPr="00441CD0" w:rsidRDefault="00EE5860" w:rsidP="00EE5860">
      <w:pPr>
        <w:pStyle w:val="Heading2"/>
      </w:pPr>
      <w:bookmarkStart w:id="1601" w:name="_Toc57930455"/>
      <w:bookmarkStart w:id="1602" w:name="_Toc57931085"/>
      <w:bookmarkStart w:id="1603" w:name="_Toc160974211"/>
      <w:r w:rsidRPr="00441CD0">
        <w:t>5.</w:t>
      </w:r>
      <w:r w:rsidRPr="00441CD0">
        <w:rPr>
          <w:lang w:val="en-US"/>
        </w:rPr>
        <w:t>17</w:t>
      </w:r>
      <w:r w:rsidRPr="00441CD0">
        <w:tab/>
        <w:t>5G UPF (for 5GC)</w:t>
      </w:r>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52B9BA2E" w14:textId="77777777" w:rsidR="00EE5860" w:rsidRPr="00441CD0" w:rsidRDefault="00EE5860" w:rsidP="00EE5860">
      <w:pPr>
        <w:pStyle w:val="Heading3"/>
        <w:rPr>
          <w:noProof/>
        </w:rPr>
      </w:pPr>
      <w:bookmarkStart w:id="1604" w:name="_Toc19717132"/>
      <w:bookmarkStart w:id="1605" w:name="_Toc27490599"/>
      <w:bookmarkStart w:id="1606" w:name="_Toc27556892"/>
      <w:bookmarkStart w:id="1607" w:name="_Toc27723809"/>
      <w:bookmarkStart w:id="1608" w:name="_Toc36030875"/>
      <w:bookmarkStart w:id="1609" w:name="_Toc36042795"/>
      <w:bookmarkStart w:id="1610" w:name="_Toc36814119"/>
      <w:bookmarkStart w:id="1611" w:name="_Toc44688968"/>
      <w:bookmarkStart w:id="1612" w:name="_Toc44923722"/>
      <w:bookmarkStart w:id="1613" w:name="_Toc51860689"/>
      <w:bookmarkStart w:id="1614" w:name="_Toc57930456"/>
      <w:bookmarkStart w:id="1615" w:name="_Toc57931086"/>
      <w:bookmarkStart w:id="1616" w:name="_Toc160974212"/>
      <w:r w:rsidRPr="00441CD0">
        <w:t>5.17.1</w:t>
      </w:r>
      <w:r w:rsidRPr="00441CD0">
        <w:tab/>
      </w:r>
      <w:r w:rsidRPr="00441CD0">
        <w:rPr>
          <w:noProof/>
        </w:rPr>
        <w:t>Introduction</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3A284AC8" w14:textId="77777777" w:rsidR="00EE5860" w:rsidRPr="00441CD0" w:rsidRDefault="00EE5860" w:rsidP="00EE5860">
      <w:pPr>
        <w:rPr>
          <w:lang w:val="x-none"/>
        </w:rPr>
      </w:pPr>
      <w:r w:rsidRPr="00441CD0">
        <w:t>The following clauses describe the 5GS specific functionalit</w:t>
      </w:r>
      <w:r>
        <w:t>i</w:t>
      </w:r>
      <w:r w:rsidRPr="00441CD0">
        <w:t>es of a UP function.</w:t>
      </w:r>
    </w:p>
    <w:p w14:paraId="36C9ACDA" w14:textId="77777777" w:rsidR="00EE5860" w:rsidRPr="00441CD0" w:rsidRDefault="00EE5860" w:rsidP="00EE5860">
      <w:pPr>
        <w:pStyle w:val="Heading3"/>
        <w:rPr>
          <w:lang w:val="x-none"/>
        </w:rPr>
      </w:pPr>
      <w:bookmarkStart w:id="1617" w:name="_Toc19717133"/>
      <w:bookmarkStart w:id="1618" w:name="_Toc27490600"/>
      <w:bookmarkStart w:id="1619" w:name="_Toc27556893"/>
      <w:bookmarkStart w:id="1620" w:name="_Toc27723810"/>
      <w:bookmarkStart w:id="1621" w:name="_Toc36030876"/>
      <w:bookmarkStart w:id="1622" w:name="_Toc36042796"/>
      <w:bookmarkStart w:id="1623" w:name="_Toc36814120"/>
      <w:bookmarkStart w:id="1624" w:name="_Toc44688969"/>
      <w:bookmarkStart w:id="1625" w:name="_Toc44923723"/>
      <w:bookmarkStart w:id="1626" w:name="_Toc51860690"/>
      <w:bookmarkStart w:id="1627" w:name="_Toc57930457"/>
      <w:bookmarkStart w:id="1628" w:name="_Toc57931087"/>
      <w:bookmarkStart w:id="1629" w:name="_Toc160974213"/>
      <w:r w:rsidRPr="00441CD0">
        <w:rPr>
          <w:noProof/>
        </w:rPr>
        <w:t>5.</w:t>
      </w:r>
      <w:r w:rsidRPr="00441CD0">
        <w:rPr>
          <w:noProof/>
          <w:lang w:val="en-US"/>
        </w:rPr>
        <w:t>17.2</w:t>
      </w:r>
      <w:r w:rsidRPr="00441CD0">
        <w:tab/>
      </w:r>
      <w:r w:rsidRPr="00441CD0">
        <w:rPr>
          <w:noProof/>
        </w:rPr>
        <w:t>Uplink Classifier and Branching Point</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71F90AFF" w14:textId="77777777" w:rsidR="00EE5860" w:rsidRPr="00441CD0" w:rsidRDefault="00EE5860" w:rsidP="00EE5860">
      <w:pPr>
        <w:rPr>
          <w:lang w:val="en-US"/>
        </w:rPr>
      </w:pPr>
      <w:r w:rsidRPr="00441CD0">
        <w:rPr>
          <w:lang w:val="en-US"/>
        </w:rPr>
        <w:t>The Uplink Classifier and Branching Point functionalities refer to the capability of the UPF to route uplink traffic flows of the same PFCP session (PDU session) to two or more PDU Sessions Anchors, and to route the downlink traffic flows from these PDU Session Anchors on the tunnel towards the UE. They are defined in 3GPP TS 23.501 [28] and 3GPP TS 23.502 [29].</w:t>
      </w:r>
    </w:p>
    <w:p w14:paraId="7A27D6BD" w14:textId="77777777" w:rsidR="00EE5860" w:rsidRPr="00441CD0" w:rsidRDefault="00EE5860" w:rsidP="00EE5860">
      <w:pPr>
        <w:rPr>
          <w:lang w:val="en-US"/>
        </w:rPr>
      </w:pPr>
      <w:r w:rsidRPr="00441CD0">
        <w:t xml:space="preserve">Uplink Classifier is supported for PDU sessions of type IPv4, IPv6, IPv4v6 or Ethernet. The routing of the uplink traffic flows to different PDU Session Anchors is based e.g. </w:t>
      </w:r>
      <w:r w:rsidRPr="00441CD0">
        <w:rPr>
          <w:lang w:val="en-US"/>
        </w:rPr>
        <w:t>on the destination IP address/Prefix of the uplink packets for an IP PDU session.</w:t>
      </w:r>
    </w:p>
    <w:p w14:paraId="65660579" w14:textId="77777777" w:rsidR="00EE5860" w:rsidRPr="00441CD0" w:rsidRDefault="00EE5860" w:rsidP="00EE5860">
      <w:pPr>
        <w:rPr>
          <w:lang w:val="en-US"/>
        </w:rPr>
      </w:pPr>
      <w:r w:rsidRPr="00441CD0">
        <w:rPr>
          <w:lang w:val="en-US"/>
        </w:rPr>
        <w:t xml:space="preserve">Branching Point is supported for multi-homed PDU sessions of type IPv6, i.e. PDU sessions with multiple IPv6 prefixes. </w:t>
      </w:r>
      <w:r w:rsidRPr="00441CD0">
        <w:t xml:space="preserve">The routing of the uplink traffic flows to different PDU Session Anchors is based </w:t>
      </w:r>
      <w:r w:rsidRPr="00441CD0">
        <w:rPr>
          <w:lang w:val="en-US"/>
        </w:rPr>
        <w:t>on the source IP prefix of the uplink packets.</w:t>
      </w:r>
    </w:p>
    <w:p w14:paraId="15ECD3B1" w14:textId="77777777" w:rsidR="00EE5860" w:rsidRPr="00441CD0" w:rsidRDefault="00EE5860" w:rsidP="00EE5860">
      <w:pPr>
        <w:rPr>
          <w:lang w:val="en-US"/>
        </w:rPr>
      </w:pPr>
      <w:r w:rsidRPr="00441CD0">
        <w:rPr>
          <w:lang w:val="en-US"/>
        </w:rPr>
        <w:t>The SMF may insert an Uplink Classifier or Branching Point, during a PDU session establishment or modification, by provisioning:</w:t>
      </w:r>
    </w:p>
    <w:p w14:paraId="3981F3E2" w14:textId="77777777" w:rsidR="00EE5860" w:rsidRPr="00441CD0" w:rsidRDefault="00EE5860" w:rsidP="00EE5860">
      <w:pPr>
        <w:pStyle w:val="B1"/>
        <w:rPr>
          <w:lang w:val="en-US"/>
        </w:rPr>
      </w:pPr>
      <w:r w:rsidRPr="00441CD0">
        <w:rPr>
          <w:lang w:val="en-US"/>
        </w:rPr>
        <w:t>-</w:t>
      </w:r>
      <w:r w:rsidRPr="00441CD0">
        <w:rPr>
          <w:lang w:val="en-US"/>
        </w:rPr>
        <w:tab/>
        <w:t>two or more UL PDRs, with the appropriate Packet Detection Information, and with corresponding FARs to route the uplink traffic flows towards the appropriate PDU Session Anchors;</w:t>
      </w:r>
    </w:p>
    <w:p w14:paraId="497602FD" w14:textId="77777777" w:rsidR="00EE5860" w:rsidRPr="00441CD0" w:rsidRDefault="00EE5860" w:rsidP="00EE5860">
      <w:pPr>
        <w:pStyle w:val="B1"/>
        <w:rPr>
          <w:lang w:val="en-US"/>
        </w:rPr>
      </w:pPr>
      <w:r w:rsidRPr="00441CD0">
        <w:rPr>
          <w:lang w:val="en-US"/>
        </w:rPr>
        <w:t>-</w:t>
      </w:r>
      <w:r w:rsidRPr="00441CD0">
        <w:rPr>
          <w:lang w:val="en-US"/>
        </w:rPr>
        <w:tab/>
        <w:t>two or more DL PDRs, with the appropriate Packet Detection Information, and with one (or more FARs) to route the downlink traffic flows on the tunnel towards the UE.</w:t>
      </w:r>
    </w:p>
    <w:p w14:paraId="4F5D6E3D" w14:textId="77777777" w:rsidR="00EE5860" w:rsidRPr="00441CD0" w:rsidRDefault="00EE5860" w:rsidP="00EE5860">
      <w:pPr>
        <w:pStyle w:val="NO"/>
        <w:rPr>
          <w:lang w:val="en-US"/>
        </w:rPr>
      </w:pPr>
      <w:r w:rsidRPr="00441CD0">
        <w:rPr>
          <w:lang w:val="en-US"/>
        </w:rPr>
        <w:t>NOTE 1:</w:t>
      </w:r>
      <w:r w:rsidRPr="00441CD0">
        <w:rPr>
          <w:lang w:val="en-US"/>
        </w:rPr>
        <w:tab/>
        <w:t>This uses the generic functionalities of the PFCP protocol described in this specification, with two or more DL PDRs (for the traffic coming from the different PDU session anchors).</w:t>
      </w:r>
    </w:p>
    <w:p w14:paraId="4E5AFB31" w14:textId="77777777" w:rsidR="00EE5860" w:rsidRPr="00441CD0" w:rsidRDefault="00EE5860" w:rsidP="00EE5860">
      <w:pPr>
        <w:pStyle w:val="NO"/>
        <w:rPr>
          <w:lang w:val="en-US"/>
        </w:rPr>
      </w:pPr>
      <w:r w:rsidRPr="00441CD0">
        <w:rPr>
          <w:lang w:val="en-US"/>
        </w:rPr>
        <w:t>NOTE 2:</w:t>
      </w:r>
      <w:r w:rsidRPr="00441CD0">
        <w:rPr>
          <w:lang w:val="en-US"/>
        </w:rPr>
        <w:tab/>
        <w:t>A UPF acting as an Uplink Classifier or Branching Point can also behave as a PDU Session Anchor for the PDU session.</w:t>
      </w:r>
    </w:p>
    <w:p w14:paraId="13636942" w14:textId="77777777" w:rsidR="00EE5860" w:rsidRPr="00441CD0" w:rsidRDefault="00EE5860" w:rsidP="00EE5860">
      <w:pPr>
        <w:rPr>
          <w:lang w:val="en-US"/>
        </w:rPr>
      </w:pPr>
      <w:r w:rsidRPr="00441CD0">
        <w:rPr>
          <w:lang w:val="en-US"/>
        </w:rPr>
        <w:t>The SMF may remove an Uplink Classifier or Branching Point, during a PDU session modification, by removing the UL (or modifying the FAR associated to the UL PDR) and DL PDRs that were setup for the traffic to/from the PDU Session Anchor(s) to be removed.</w:t>
      </w:r>
    </w:p>
    <w:p w14:paraId="67C9D660" w14:textId="77777777" w:rsidR="00EE5860" w:rsidRPr="00441CD0" w:rsidRDefault="00EE5860" w:rsidP="00EE5860">
      <w:pPr>
        <w:pStyle w:val="Heading3"/>
        <w:rPr>
          <w:lang w:val="x-none"/>
        </w:rPr>
      </w:pPr>
      <w:bookmarkStart w:id="1630" w:name="_Toc19717134"/>
      <w:bookmarkStart w:id="1631" w:name="_Toc27490601"/>
      <w:bookmarkStart w:id="1632" w:name="_Toc27556894"/>
      <w:bookmarkStart w:id="1633" w:name="_Toc27723811"/>
      <w:bookmarkStart w:id="1634" w:name="_Toc36030877"/>
      <w:bookmarkStart w:id="1635" w:name="_Toc36042797"/>
      <w:bookmarkStart w:id="1636" w:name="_Toc36814121"/>
      <w:bookmarkStart w:id="1637" w:name="_Toc44688970"/>
      <w:bookmarkStart w:id="1638" w:name="_Toc44923724"/>
      <w:bookmarkStart w:id="1639" w:name="_Toc51860691"/>
      <w:bookmarkStart w:id="1640" w:name="_Toc57930458"/>
      <w:bookmarkStart w:id="1641" w:name="_Toc57931088"/>
      <w:bookmarkStart w:id="1642" w:name="_Toc160974214"/>
      <w:r w:rsidRPr="00441CD0">
        <w:rPr>
          <w:noProof/>
        </w:rPr>
        <w:t>5.</w:t>
      </w:r>
      <w:r w:rsidRPr="00441CD0">
        <w:rPr>
          <w:noProof/>
          <w:lang w:val="en-US"/>
        </w:rPr>
        <w:t>17.3</w:t>
      </w:r>
      <w:r w:rsidRPr="00441CD0">
        <w:tab/>
        <w:t xml:space="preserve">Data </w:t>
      </w:r>
      <w:r>
        <w:rPr>
          <w:lang w:val="en-US"/>
        </w:rPr>
        <w:t>f</w:t>
      </w:r>
      <w:r w:rsidRPr="00441CD0">
        <w:t>orwarding during handovers between 5GS and EPS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45321311" w14:textId="77777777" w:rsidR="00EE5860" w:rsidRDefault="00EE5860" w:rsidP="00EE5860">
      <w:r>
        <w:t>Downlink data may be forwarded during an inter-system handover between 5GS and EPS using direct or indirect data forwarding.</w:t>
      </w:r>
    </w:p>
    <w:p w14:paraId="2D12461F" w14:textId="77777777" w:rsidR="00EE5860" w:rsidRDefault="00EE5860" w:rsidP="00EE5860">
      <w:pPr>
        <w:pStyle w:val="NO"/>
      </w:pPr>
      <w:r>
        <w:t>NOTE:</w:t>
      </w:r>
      <w:r>
        <w:tab/>
      </w:r>
      <w:r w:rsidRPr="00D0610B">
        <w:t xml:space="preserve">Uplink data is not forwarded </w:t>
      </w:r>
      <w:r>
        <w:t>during an inter-system handover between 5GS and EPS in this release of the specification.</w:t>
      </w:r>
    </w:p>
    <w:p w14:paraId="3118F006" w14:textId="77777777" w:rsidR="00EE5860" w:rsidRDefault="00EE5860" w:rsidP="00EE5860">
      <w:r>
        <w:t>Direct data forwarding is performed directly between the source and target RAN, without the involvement of any UPF to forward the data.</w:t>
      </w:r>
    </w:p>
    <w:p w14:paraId="24BCEB13" w14:textId="77777777" w:rsidR="00EE5860" w:rsidRPr="00441CD0" w:rsidRDefault="00EE5860" w:rsidP="00EE5860">
      <w:r>
        <w:t>Indirect d</w:t>
      </w:r>
      <w:r w:rsidRPr="00441CD0">
        <w:t>ata forwarding during handovers between 5GS and EPS is supported as follows (see 3GPP TS 38.300 [42]):</w:t>
      </w:r>
    </w:p>
    <w:p w14:paraId="7E930A05" w14:textId="77777777" w:rsidR="00EE5860" w:rsidRPr="00441CD0" w:rsidRDefault="00EE5860" w:rsidP="00EE5860">
      <w:pPr>
        <w:pStyle w:val="B1"/>
      </w:pPr>
      <w:r w:rsidRPr="00441CD0">
        <w:lastRenderedPageBreak/>
        <w:t>-</w:t>
      </w:r>
      <w:r w:rsidRPr="00441CD0">
        <w:tab/>
        <w:t>For 5G to 4G handover, the source NG-RAN node sends one or several end markers including one QFI of those QoS flows mapped to the same E-RAB and sends the end marker packets to the UPF over the PDU session tunnel. UPF removes the QFI and maps to an appropriate E-RAB tunnel towards SGW.</w:t>
      </w:r>
    </w:p>
    <w:p w14:paraId="69F46503" w14:textId="77777777" w:rsidR="00EE5860" w:rsidRPr="00441CD0" w:rsidRDefault="00EE5860" w:rsidP="00EE5860">
      <w:pPr>
        <w:pStyle w:val="B1"/>
      </w:pPr>
      <w:r w:rsidRPr="00441CD0">
        <w:t>-</w:t>
      </w:r>
      <w:r w:rsidRPr="00441CD0">
        <w:tab/>
        <w:t>For 4G to 5G handover, the source eNB forwards the received end markers in the EPS bearer tunnel to the SGW which forwards them to the UPF. The UPF adds one QFI among the QoS flows mapped to that E-RAB to the end markers and sends those end markers to the target NG-RAN node in the per PDU session tunnel.</w:t>
      </w:r>
    </w:p>
    <w:p w14:paraId="5FD42663" w14:textId="77777777" w:rsidR="00EE5860" w:rsidRPr="00441CD0" w:rsidRDefault="00EE5860" w:rsidP="00EE5860">
      <w:r w:rsidRPr="00441CD0">
        <w:t>To forward data (G-PDUs and End Marker packets) during a 5GS to EPS handover, the SMF shall:</w:t>
      </w:r>
    </w:p>
    <w:p w14:paraId="68D19F4B" w14:textId="77777777" w:rsidR="00EE5860" w:rsidRPr="00441CD0" w:rsidRDefault="00EE5860" w:rsidP="00EE5860">
      <w:pPr>
        <w:pStyle w:val="B1"/>
      </w:pPr>
      <w:r w:rsidRPr="00441CD0">
        <w:t>-</w:t>
      </w:r>
      <w:r w:rsidRPr="00441CD0">
        <w:tab/>
        <w:t>provision one PDR per E-RAB (that supports data forwarding for at least one QoS flow), with the list of QFIs that are mapped to the E-RAB;</w:t>
      </w:r>
    </w:p>
    <w:p w14:paraId="4CD8FFB3" w14:textId="77777777" w:rsidR="00EE5860" w:rsidRPr="00441CD0" w:rsidRDefault="00EE5860" w:rsidP="00EE5860">
      <w:pPr>
        <w:pStyle w:val="B1"/>
      </w:pPr>
      <w:r w:rsidRPr="00441CD0">
        <w:t>-</w:t>
      </w:r>
      <w:r w:rsidRPr="00441CD0">
        <w:tab/>
        <w:t xml:space="preserve">request the UPF to remove the GTP-U PDU Session Container extension header (including the QFI) from the data by including the </w:t>
      </w:r>
      <w:r w:rsidRPr="00441CD0">
        <w:rPr>
          <w:lang w:eastAsia="zh-CN"/>
        </w:rPr>
        <w:t>GTP-U Extension Header Deletion field set to 'PDU Session Container' in the Outer Header Removal IE of the PDR(s);</w:t>
      </w:r>
    </w:p>
    <w:p w14:paraId="3BD64EBE" w14:textId="77777777" w:rsidR="00EE5860" w:rsidRPr="00441CD0" w:rsidRDefault="00EE5860" w:rsidP="00EE5860">
      <w:pPr>
        <w:pStyle w:val="B1"/>
      </w:pPr>
      <w:r w:rsidRPr="00441CD0">
        <w:t>-</w:t>
      </w:r>
      <w:r w:rsidRPr="00441CD0">
        <w:tab/>
        <w:t>associate to each PDR a FAR to forward the data to the GTP-U tunnel of the corresponding E-RAB, i.e. with an Outer Header Creation IE containing the F-TEID of the (forwarding) SGW for the corresponding forwarding GTP-U tunnel</w:t>
      </w:r>
      <w:r w:rsidRPr="00001B1C">
        <w:rPr>
          <w:lang w:val="en-US"/>
        </w:rPr>
        <w:t>.</w:t>
      </w:r>
    </w:p>
    <w:p w14:paraId="2797AB43" w14:textId="77777777" w:rsidR="00EE5860" w:rsidRPr="00441CD0" w:rsidRDefault="00EE5860" w:rsidP="00EE5860">
      <w:r w:rsidRPr="00441CD0">
        <w:t>To forward data (G-PDUs and End Marker packets) during an EPS to 5GS handover, the SMF shall:</w:t>
      </w:r>
    </w:p>
    <w:p w14:paraId="0091F3D3" w14:textId="77777777" w:rsidR="00EE5860" w:rsidRPr="00441CD0" w:rsidRDefault="00EE5860" w:rsidP="00EE5860">
      <w:pPr>
        <w:pStyle w:val="B1"/>
      </w:pPr>
      <w:r w:rsidRPr="00441CD0">
        <w:t>-</w:t>
      </w:r>
      <w:r w:rsidRPr="00441CD0">
        <w:tab/>
        <w:t>provision one PDR per E-RAB (that supports data forwarding for at least one QoS flow);</w:t>
      </w:r>
    </w:p>
    <w:p w14:paraId="7A4387E4" w14:textId="77777777" w:rsidR="00EE5860" w:rsidRPr="00441CD0" w:rsidRDefault="00EE5860" w:rsidP="00EE5860">
      <w:pPr>
        <w:pStyle w:val="B1"/>
      </w:pPr>
      <w:r w:rsidRPr="00441CD0">
        <w:t>-</w:t>
      </w:r>
      <w:r w:rsidRPr="00441CD0">
        <w:tab/>
        <w:t xml:space="preserve">create and associate one QER with each PDR, including the </w:t>
      </w:r>
      <w:r w:rsidRPr="00441CD0">
        <w:rPr>
          <w:lang w:eastAsia="zh-CN"/>
        </w:rPr>
        <w:t>QFI IE set to the QFI value of one of the QoS flows mapped to the E-RAB, to request the UPF to insert a GTP-U PDU Session Container extension header including the QFI;</w:t>
      </w:r>
    </w:p>
    <w:p w14:paraId="0BC13669" w14:textId="77777777" w:rsidR="00EE5860" w:rsidRPr="00441CD0" w:rsidRDefault="00EE5860" w:rsidP="00EE5860">
      <w:pPr>
        <w:pStyle w:val="B1"/>
      </w:pPr>
      <w:r w:rsidRPr="00441CD0">
        <w:t>-</w:t>
      </w:r>
      <w:r w:rsidRPr="00441CD0">
        <w:tab/>
        <w:t>create one FAR for each data forwarding tunnel in 5GS (i.e. per PDU session), with an Outer Header Creation IE containing the F-TEID of the target NG-RAN for the corresponding forwarding GTP-U tunnel;</w:t>
      </w:r>
    </w:p>
    <w:p w14:paraId="0E510D79" w14:textId="77777777" w:rsidR="00EE5860" w:rsidRPr="00441CD0" w:rsidRDefault="00EE5860" w:rsidP="00EE5860">
      <w:pPr>
        <w:pStyle w:val="B1"/>
      </w:pPr>
      <w:r w:rsidRPr="00441CD0">
        <w:t>-</w:t>
      </w:r>
      <w:r w:rsidRPr="00441CD0">
        <w:tab/>
        <w:t>associate each PDR to the corresponding FAR (i.e. to forward the data of each E-RAB to the data forwarding tunnel of the corresponding PDU session).</w:t>
      </w:r>
    </w:p>
    <w:p w14:paraId="567E9EB1" w14:textId="77777777" w:rsidR="00EE5860" w:rsidRPr="00441CD0" w:rsidRDefault="00EE5860" w:rsidP="00EE5860">
      <w:pPr>
        <w:pStyle w:val="Heading2"/>
      </w:pPr>
      <w:bookmarkStart w:id="1643" w:name="_Toc19717135"/>
      <w:bookmarkStart w:id="1644" w:name="_Toc27490602"/>
      <w:bookmarkStart w:id="1645" w:name="_Toc27556895"/>
      <w:bookmarkStart w:id="1646" w:name="_Toc27723812"/>
      <w:bookmarkStart w:id="1647" w:name="_Toc36030878"/>
      <w:bookmarkStart w:id="1648" w:name="_Toc36042798"/>
      <w:bookmarkStart w:id="1649" w:name="_Toc36814122"/>
      <w:bookmarkStart w:id="1650" w:name="_Toc44688971"/>
      <w:bookmarkStart w:id="1651" w:name="_Toc44923725"/>
      <w:bookmarkStart w:id="1652" w:name="_Toc51860692"/>
      <w:bookmarkStart w:id="1653" w:name="_Toc57930459"/>
      <w:bookmarkStart w:id="1654" w:name="_Toc57931089"/>
      <w:bookmarkStart w:id="1655" w:name="_Toc160974215"/>
      <w:r w:rsidRPr="00441CD0">
        <w:t>5.18</w:t>
      </w:r>
      <w:r w:rsidRPr="00441CD0">
        <w:tab/>
        <w:t>Enhanced PFCP Association Release</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529ACDEE" w14:textId="77777777" w:rsidR="00EE5860" w:rsidRPr="00441CD0" w:rsidRDefault="00EE5860" w:rsidP="00EE5860">
      <w:pPr>
        <w:pStyle w:val="Heading3"/>
        <w:rPr>
          <w:noProof/>
        </w:rPr>
      </w:pPr>
      <w:bookmarkStart w:id="1656" w:name="_Toc19717136"/>
      <w:bookmarkStart w:id="1657" w:name="OLE_LINK86"/>
      <w:bookmarkStart w:id="1658" w:name="_Toc27490603"/>
      <w:bookmarkStart w:id="1659" w:name="_Toc27556896"/>
      <w:bookmarkStart w:id="1660" w:name="_Toc27723813"/>
      <w:bookmarkStart w:id="1661" w:name="_Toc36030879"/>
      <w:bookmarkStart w:id="1662" w:name="_Toc36042799"/>
      <w:bookmarkStart w:id="1663" w:name="_Toc36814123"/>
      <w:bookmarkStart w:id="1664" w:name="_Toc44688972"/>
      <w:bookmarkStart w:id="1665" w:name="_Toc44923726"/>
      <w:bookmarkStart w:id="1666" w:name="_Toc51860693"/>
      <w:bookmarkStart w:id="1667" w:name="_Toc57930460"/>
      <w:bookmarkStart w:id="1668" w:name="_Toc57931090"/>
      <w:bookmarkStart w:id="1669" w:name="_Toc160974216"/>
      <w:r w:rsidRPr="00441CD0">
        <w:rPr>
          <w:noProof/>
        </w:rPr>
        <w:t>5.18.1</w:t>
      </w:r>
      <w:r w:rsidRPr="00441CD0">
        <w:rPr>
          <w:noProof/>
        </w:rPr>
        <w:tab/>
        <w:t>General</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14:paraId="17DB174E" w14:textId="77777777" w:rsidR="00EE5860" w:rsidRPr="00441CD0" w:rsidRDefault="00EE5860" w:rsidP="00EE5860">
      <w:pPr>
        <w:rPr>
          <w:noProof/>
        </w:rPr>
      </w:pPr>
      <w:r w:rsidRPr="00441CD0">
        <w:rPr>
          <w:noProof/>
        </w:rPr>
        <w:t>To ensure no loss of usage reports and signalling efficiency, during a PFCP Association Release procedure, which is either initiated by CP function, or upon request from the UP function, the CP function and UP function may support the Enhanced PFCP Association Release feature (EPFAR) as described below.</w:t>
      </w:r>
    </w:p>
    <w:p w14:paraId="4B19B7C5" w14:textId="77777777" w:rsidR="00EE5860" w:rsidRPr="00441CD0" w:rsidRDefault="00EE5860" w:rsidP="00EE5860">
      <w:pPr>
        <w:rPr>
          <w:noProof/>
        </w:rPr>
      </w:pPr>
      <w:r w:rsidRPr="00441CD0">
        <w:rPr>
          <w:noProof/>
        </w:rPr>
        <w:t>When both the CP function and the UP function support the EPFAR feature, and when the CP (or UP) function determines that the PFCP association is to be released, the CP (or UP) function shall send a PFCP Association Update Request message with a "</w:t>
      </w:r>
      <w:bookmarkStart w:id="1670" w:name="OLE_LINK87"/>
      <w:r w:rsidRPr="00441CD0">
        <w:rPr>
          <w:noProof/>
        </w:rPr>
        <w:t>PFCP Association Release Preparation Start</w:t>
      </w:r>
      <w:bookmarkEnd w:id="1670"/>
      <w:r w:rsidRPr="00441CD0">
        <w:rPr>
          <w:noProof/>
        </w:rPr>
        <w:t>" flag to inform the peer UP (or CP) function that the PFCP Association is going to be released and the final non-zero usage reports are to be collected for these PFCP sessions which will be affected by PFCP association release.</w:t>
      </w:r>
    </w:p>
    <w:p w14:paraId="34ABCF64" w14:textId="77777777" w:rsidR="00EE5860" w:rsidRDefault="00EE5860" w:rsidP="00EE5860">
      <w:pPr>
        <w:rPr>
          <w:noProof/>
          <w:lang w:eastAsia="zh-CN"/>
        </w:rPr>
      </w:pPr>
      <w:r w:rsidRPr="00441CD0">
        <w:t xml:space="preserve">The CP function should stop establishing new PFCP sessions in the UP function after receiving or sending a </w:t>
      </w:r>
      <w:r w:rsidRPr="00441CD0">
        <w:rPr>
          <w:noProof/>
        </w:rPr>
        <w:t>PFCP Association Release Preparation Start indication.</w:t>
      </w:r>
      <w:r>
        <w:rPr>
          <w:rFonts w:hint="eastAsia"/>
          <w:noProof/>
          <w:lang w:eastAsia="zh-CN"/>
        </w:rPr>
        <w:t xml:space="preserve"> The CP(or UP) function shall send a PFCP Association Update Response with a successful cause value to the peer.</w:t>
      </w:r>
    </w:p>
    <w:p w14:paraId="3E400C77" w14:textId="23AD3DED" w:rsidR="00EE5860" w:rsidRPr="00441CD0" w:rsidRDefault="00EE5860" w:rsidP="00EE5860">
      <w:pPr>
        <w:rPr>
          <w:lang w:val="en-US"/>
        </w:rPr>
      </w:pPr>
      <w:r w:rsidRPr="00441CD0">
        <w:rPr>
          <w:noProof/>
        </w:rPr>
        <w:t xml:space="preserve">Then the UP function shall initiate the PFCP Session Release procedure as specified in </w:t>
      </w:r>
      <w:r w:rsidR="00415C19" w:rsidRPr="00441CD0">
        <w:rPr>
          <w:noProof/>
        </w:rPr>
        <w:t>clause</w:t>
      </w:r>
      <w:r w:rsidR="00415C19">
        <w:rPr>
          <w:noProof/>
        </w:rPr>
        <w:t> </w:t>
      </w:r>
      <w:r w:rsidR="00415C19" w:rsidRPr="00441CD0">
        <w:rPr>
          <w:noProof/>
        </w:rPr>
        <w:t>5</w:t>
      </w:r>
      <w:r w:rsidRPr="00441CD0">
        <w:rPr>
          <w:noProof/>
        </w:rPr>
        <w:t xml:space="preserve">.18.2 by sending one or more PFCP Session Report Request messages for </w:t>
      </w:r>
      <w:r w:rsidRPr="00441CD0">
        <w:rPr>
          <w:lang w:val="en-US"/>
        </w:rPr>
        <w:t>the PFCP sessions affected by the release of the PFCP association and that have non-zero usage reports to be reported. In the PFCP Session Report Request message, the UP function shall:</w:t>
      </w:r>
    </w:p>
    <w:p w14:paraId="3A2B029A"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w:t>
      </w:r>
      <w:r w:rsidRPr="00441CD0">
        <w:t>(Termination By UP function Report) for the usage reports being reported; and</w:t>
      </w:r>
    </w:p>
    <w:p w14:paraId="1F0FB1D4" w14:textId="77777777" w:rsidR="00EE5860" w:rsidRPr="00441CD0" w:rsidRDefault="00EE5860" w:rsidP="00EE5860">
      <w:pPr>
        <w:pStyle w:val="B1"/>
        <w:rPr>
          <w:lang w:val="en-US"/>
        </w:rPr>
      </w:pPr>
      <w:r w:rsidRPr="00441CD0">
        <w:rPr>
          <w:lang w:val="en-US"/>
        </w:rPr>
        <w:t>-</w:t>
      </w:r>
      <w:r w:rsidRPr="00441CD0">
        <w:rPr>
          <w:lang w:val="en-US"/>
        </w:rPr>
        <w:tab/>
        <w:t>set the PSDBU (</w:t>
      </w:r>
      <w:r w:rsidRPr="00441CD0">
        <w:t>PFCP Session Deleted By the UP function</w:t>
      </w:r>
      <w:r w:rsidRPr="00441CD0">
        <w:rPr>
          <w:lang w:val="en-US"/>
        </w:rPr>
        <w:t>) flag to "1" to indicate to the CP function that the PFCP Session is being deleted in the UP func</w:t>
      </w:r>
      <w:r>
        <w:rPr>
          <w:lang w:val="en-US"/>
        </w:rPr>
        <w:t>t</w:t>
      </w:r>
      <w:r w:rsidRPr="00441CD0">
        <w:rPr>
          <w:lang w:val="en-US"/>
        </w:rPr>
        <w:t xml:space="preserve">ion and the usage reports included in the message are the final </w:t>
      </w:r>
      <w:r w:rsidRPr="00441CD0">
        <w:rPr>
          <w:lang w:val="en-US"/>
        </w:rPr>
        <w:lastRenderedPageBreak/>
        <w:t>usage reports for the given PFCP Session, if this is the last PFCP Session Report Request message sent for the PFCP session.</w:t>
      </w:r>
    </w:p>
    <w:p w14:paraId="3825CA5D" w14:textId="77777777" w:rsidR="00EE5860" w:rsidRPr="00441CD0" w:rsidRDefault="00EE5860" w:rsidP="00EE5860">
      <w:pPr>
        <w:rPr>
          <w:lang w:val="en-US"/>
        </w:rPr>
      </w:pPr>
      <w:r w:rsidRPr="00441CD0">
        <w:rPr>
          <w:lang w:val="en-US"/>
        </w:rPr>
        <w:t>When the UP function has sent all the non-zero usage reports for the PFCP sessions affected by the release of the PFCP Association, the UP function shall send a PFCP Association Update Request with the flag URSS (</w:t>
      </w:r>
      <w:r w:rsidRPr="00441CD0">
        <w:t>non-zero Usage Reports for the affected PFCP Sessions Sent)</w:t>
      </w:r>
      <w:r w:rsidRPr="00441CD0">
        <w:rPr>
          <w:lang w:val="en-US"/>
        </w:rPr>
        <w:t xml:space="preserve"> set to "1" to indicate to the CP function that all non-zero usage reports for the affected PFCP sessions have been sent to the CP function and the corresponding PFCP sessions in the UP function have been locally deleted.</w:t>
      </w:r>
      <w:r w:rsidRPr="007276D6">
        <w:rPr>
          <w:rFonts w:hint="eastAsia"/>
          <w:lang w:val="en-US" w:eastAsia="zh-CN"/>
        </w:rPr>
        <w:t xml:space="preserve"> </w:t>
      </w:r>
      <w:r>
        <w:rPr>
          <w:rFonts w:hint="eastAsia"/>
          <w:lang w:val="en-US" w:eastAsia="zh-CN"/>
        </w:rPr>
        <w:t xml:space="preserve">The CP function shall then send a PFCP Association Update Response with a </w:t>
      </w:r>
      <w:r>
        <w:rPr>
          <w:rFonts w:hint="eastAsia"/>
          <w:noProof/>
          <w:lang w:eastAsia="zh-CN"/>
        </w:rPr>
        <w:t xml:space="preserve">successful cause to the peer to indicate the </w:t>
      </w:r>
      <w:r w:rsidRPr="00441CD0">
        <w:t>PFCP Association Update Request is handled successfully</w:t>
      </w:r>
      <w:r>
        <w:rPr>
          <w:rFonts w:hint="eastAsia"/>
          <w:lang w:eastAsia="zh-CN"/>
        </w:rPr>
        <w:t>.</w:t>
      </w:r>
    </w:p>
    <w:p w14:paraId="1CD11C0B" w14:textId="77777777" w:rsidR="00EE5860" w:rsidRPr="00441CD0" w:rsidRDefault="00EE5860" w:rsidP="00EE5860">
      <w:pPr>
        <w:rPr>
          <w:lang w:val="en-US"/>
        </w:rPr>
      </w:pPr>
      <w:r w:rsidRPr="00441CD0">
        <w:rPr>
          <w:lang w:val="en-US"/>
        </w:rPr>
        <w:t>The CP function shall then send a PFCP Association Release Request to release the PFCP Association as specified in clause</w:t>
      </w:r>
      <w:r>
        <w:rPr>
          <w:lang w:val="en-US"/>
        </w:rPr>
        <w:t> </w:t>
      </w:r>
      <w:r w:rsidRPr="00441CD0">
        <w:rPr>
          <w:lang w:val="en-US"/>
        </w:rPr>
        <w:t>6.2.8.</w:t>
      </w:r>
    </w:p>
    <w:p w14:paraId="1D2D85B3" w14:textId="77777777" w:rsidR="00EE5860" w:rsidRPr="00441CD0" w:rsidRDefault="00EE5860" w:rsidP="00EE5860">
      <w:pPr>
        <w:pStyle w:val="Heading3"/>
        <w:rPr>
          <w:noProof/>
          <w:lang w:val="x-none"/>
        </w:rPr>
      </w:pPr>
      <w:bookmarkStart w:id="1671" w:name="_Toc19717137"/>
      <w:bookmarkStart w:id="1672" w:name="_Toc27490604"/>
      <w:bookmarkStart w:id="1673" w:name="_Toc27556897"/>
      <w:bookmarkStart w:id="1674" w:name="_Toc27723814"/>
      <w:bookmarkStart w:id="1675" w:name="_Toc36030880"/>
      <w:bookmarkStart w:id="1676" w:name="_Toc36042800"/>
      <w:bookmarkStart w:id="1677" w:name="_Toc36814124"/>
      <w:bookmarkStart w:id="1678" w:name="_Toc44688973"/>
      <w:bookmarkStart w:id="1679" w:name="_Toc44923727"/>
      <w:bookmarkStart w:id="1680" w:name="_Toc51860694"/>
      <w:bookmarkStart w:id="1681" w:name="_Toc57930461"/>
      <w:bookmarkStart w:id="1682" w:name="_Toc57931091"/>
      <w:bookmarkStart w:id="1683" w:name="_Toc160974217"/>
      <w:r w:rsidRPr="00441CD0">
        <w:rPr>
          <w:noProof/>
        </w:rPr>
        <w:t>5.18.2</w:t>
      </w:r>
      <w:r w:rsidRPr="00441CD0">
        <w:rPr>
          <w:noProof/>
        </w:rPr>
        <w:tab/>
        <w:t>UP Function Initiated PFCP Session Release</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766EE43D" w14:textId="77777777" w:rsidR="00EE5860" w:rsidRDefault="00EE5860" w:rsidP="00EE5860">
      <w:pPr>
        <w:rPr>
          <w:noProof/>
        </w:rPr>
      </w:pPr>
      <w:r>
        <w:rPr>
          <w:noProof/>
        </w:rPr>
        <w:t xml:space="preserve">When the UP function needs delete a PFCP sesssion, e.g. during the Enhanced PFCP Association Release as described in clause 5.18.1 or when it detects an error or </w:t>
      </w:r>
      <w:r w:rsidRPr="005B211B">
        <w:rPr>
          <w:noProof/>
        </w:rPr>
        <w:t>partial failure</w:t>
      </w:r>
      <w:r>
        <w:rPr>
          <w:noProof/>
        </w:rPr>
        <w:t>, the UP function shall:</w:t>
      </w:r>
    </w:p>
    <w:p w14:paraId="1736EB8D" w14:textId="77777777" w:rsidR="00EE5860" w:rsidRPr="00441CD0" w:rsidRDefault="00EE5860" w:rsidP="00EE5860">
      <w:pPr>
        <w:pStyle w:val="B1"/>
        <w:rPr>
          <w:noProof/>
        </w:rPr>
      </w:pPr>
      <w:r w:rsidRPr="00441CD0">
        <w:rPr>
          <w:noProof/>
        </w:rPr>
        <w:t>-</w:t>
      </w:r>
      <w:r w:rsidRPr="00441CD0">
        <w:rPr>
          <w:noProof/>
        </w:rPr>
        <w:tab/>
        <w:t>send one or more PFCP Session Report Request messages for this PFCP session;</w:t>
      </w:r>
    </w:p>
    <w:p w14:paraId="30F74F93" w14:textId="77777777" w:rsidR="00EE5860" w:rsidRPr="00441CD0" w:rsidRDefault="00EE5860" w:rsidP="00EE5860">
      <w:pPr>
        <w:pStyle w:val="B1"/>
        <w:rPr>
          <w:lang w:val="en-US"/>
        </w:rPr>
      </w:pPr>
      <w:r w:rsidRPr="00441CD0">
        <w:rPr>
          <w:noProof/>
        </w:rPr>
        <w:t>-</w:t>
      </w:r>
      <w:r w:rsidRPr="00441CD0">
        <w:rPr>
          <w:noProof/>
        </w:rPr>
        <w:tab/>
      </w:r>
      <w:r w:rsidRPr="00441CD0">
        <w:rPr>
          <w:lang w:val="en-US"/>
        </w:rPr>
        <w:t>set the Report Type to "USAR" (Usage Report) if there is non-zero usage report for the PFCP session, or set the Report Type to "UISR" if there is no usage report to send (e.g. for a session without a</w:t>
      </w:r>
      <w:r>
        <w:rPr>
          <w:lang w:val="en-US"/>
        </w:rPr>
        <w:t>n</w:t>
      </w:r>
      <w:r w:rsidRPr="00441CD0">
        <w:rPr>
          <w:lang w:val="en-US"/>
        </w:rPr>
        <w:t xml:space="preserve"> URR provisioned or with a</w:t>
      </w:r>
      <w:r>
        <w:rPr>
          <w:lang w:val="en-US"/>
        </w:rPr>
        <w:t>n</w:t>
      </w:r>
      <w:r w:rsidRPr="00441CD0">
        <w:rPr>
          <w:lang w:val="en-US"/>
        </w:rPr>
        <w:t xml:space="preserve"> URR provisioned but with only null usage measurements);</w:t>
      </w:r>
    </w:p>
    <w:p w14:paraId="1AB47B98" w14:textId="77777777" w:rsidR="00EE5860" w:rsidRPr="00441CD0" w:rsidRDefault="00EE5860" w:rsidP="00EE5860">
      <w:pPr>
        <w:pStyle w:val="B1"/>
        <w:rPr>
          <w:lang w:val="en-US"/>
        </w:rPr>
      </w:pPr>
      <w:r w:rsidRPr="00441CD0">
        <w:rPr>
          <w:lang w:val="en-US"/>
        </w:rPr>
        <w:t>-</w:t>
      </w:r>
      <w:r w:rsidRPr="00441CD0">
        <w:rPr>
          <w:lang w:val="en-US"/>
        </w:rPr>
        <w:tab/>
        <w:t xml:space="preserve">set the Usage Report Trigger to "TEBUR" for non-zero usage report(s), if usage reports are included in the </w:t>
      </w:r>
      <w:r w:rsidRPr="00441CD0">
        <w:rPr>
          <w:noProof/>
        </w:rPr>
        <w:t>PFCP Session Report Request message(s); and</w:t>
      </w:r>
    </w:p>
    <w:p w14:paraId="18F62ABF" w14:textId="77777777" w:rsidR="00EE5860" w:rsidRDefault="00EE5860" w:rsidP="00EE5860">
      <w:pPr>
        <w:pStyle w:val="B1"/>
        <w:rPr>
          <w:lang w:val="en-US"/>
        </w:rPr>
      </w:pPr>
      <w:r w:rsidRPr="00441CD0">
        <w:rPr>
          <w:lang w:val="en-US"/>
        </w:rPr>
        <w:t>-</w:t>
      </w:r>
      <w:r w:rsidRPr="00441CD0">
        <w:rPr>
          <w:lang w:val="en-US"/>
        </w:rPr>
        <w:tab/>
        <w:t>set the PSDBU flag to "1" to indicate to the CP function that the PFCP session is being deleted, in the last PFCP Session Report Request message sent for that PFCP session.</w:t>
      </w:r>
    </w:p>
    <w:p w14:paraId="36D2A187" w14:textId="77777777" w:rsidR="00EE5860" w:rsidRPr="00771463" w:rsidRDefault="00EE5860" w:rsidP="00EE5860">
      <w:pPr>
        <w:pStyle w:val="NO"/>
        <w:rPr>
          <w:rFonts w:eastAsia="Batang"/>
          <w:noProof/>
          <w:lang w:eastAsia="ko-KR"/>
        </w:rPr>
      </w:pPr>
      <w:r>
        <w:rPr>
          <w:rFonts w:eastAsia="Batang"/>
          <w:noProof/>
          <w:lang w:eastAsia="ko-KR"/>
        </w:rPr>
        <w:t>NOTE</w:t>
      </w:r>
      <w:r w:rsidRPr="00441CD0">
        <w:rPr>
          <w:rFonts w:eastAsia="Batang"/>
          <w:noProof/>
          <w:lang w:eastAsia="ko-KR"/>
        </w:rPr>
        <w:t>:</w:t>
      </w:r>
      <w:r w:rsidRPr="00441CD0">
        <w:rPr>
          <w:rFonts w:eastAsia="Batang"/>
          <w:noProof/>
          <w:lang w:eastAsia="ko-KR"/>
        </w:rPr>
        <w:tab/>
      </w:r>
      <w:r>
        <w:rPr>
          <w:rFonts w:eastAsia="Batang"/>
          <w:noProof/>
          <w:lang w:eastAsia="ko-KR"/>
        </w:rPr>
        <w:t xml:space="preserve">The </w:t>
      </w:r>
      <w:r w:rsidRPr="009B377C">
        <w:rPr>
          <w:rFonts w:eastAsia="Batang"/>
          <w:noProof/>
          <w:lang w:eastAsia="ko-KR"/>
        </w:rPr>
        <w:t>UP Function can release one or more PFCP Sessions (without tearing down the entire PFCP Association) when there is a partial failure in the UP Function.</w:t>
      </w:r>
    </w:p>
    <w:p w14:paraId="498B7E1A" w14:textId="77777777" w:rsidR="00EE5860" w:rsidRPr="00441CD0" w:rsidRDefault="00EE5860" w:rsidP="00EE5860">
      <w:pPr>
        <w:pStyle w:val="Heading2"/>
        <w:rPr>
          <w:lang w:val="x-none"/>
        </w:rPr>
      </w:pPr>
      <w:bookmarkStart w:id="1684" w:name="_Toc19717138"/>
      <w:bookmarkStart w:id="1685" w:name="_Toc27490605"/>
      <w:bookmarkStart w:id="1686" w:name="_Toc27556898"/>
      <w:bookmarkStart w:id="1687" w:name="_Toc27723815"/>
      <w:bookmarkStart w:id="1688" w:name="_Toc36030881"/>
      <w:bookmarkStart w:id="1689" w:name="_Toc36042801"/>
      <w:bookmarkStart w:id="1690" w:name="_Toc36814125"/>
      <w:bookmarkStart w:id="1691" w:name="_Toc44688974"/>
      <w:bookmarkStart w:id="1692" w:name="_Toc44923728"/>
      <w:bookmarkStart w:id="1693" w:name="_Toc51860695"/>
      <w:bookmarkStart w:id="1694" w:name="_Toc57930462"/>
      <w:bookmarkStart w:id="1695" w:name="_Toc57931092"/>
      <w:bookmarkStart w:id="1696" w:name="_Toc160974218"/>
      <w:r w:rsidRPr="00441CD0">
        <w:t>5.</w:t>
      </w:r>
      <w:r w:rsidRPr="00441CD0">
        <w:rPr>
          <w:lang w:val="en-US"/>
        </w:rPr>
        <w:t>19</w:t>
      </w:r>
      <w:r w:rsidRPr="00441CD0">
        <w:tab/>
        <w:t>Activation and Deactivation of Pre-defined PDRs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7717EEB" w14:textId="77777777" w:rsidR="00EE5860" w:rsidRPr="00441CD0" w:rsidRDefault="00EE5860" w:rsidP="00EE5860">
      <w:pPr>
        <w:rPr>
          <w:lang w:val="en-US"/>
        </w:rPr>
      </w:pPr>
      <w:r w:rsidRPr="00441CD0">
        <w:t xml:space="preserve">To reduce the signalling overhead for establishing a PFCP session (for a PDU session or a PDN connection) and improve the signalling efficiency, </w:t>
      </w:r>
      <w:r w:rsidRPr="00441CD0">
        <w:rPr>
          <w:lang w:val="en-US"/>
        </w:rPr>
        <w:t xml:space="preserve">the CP and UP functions may support </w:t>
      </w:r>
      <w:r w:rsidRPr="00441CD0">
        <w:t>the Activation and Deactivation of a Pre-defined PDR (ADPDP) feature as described below</w:t>
      </w:r>
      <w:r w:rsidRPr="00441CD0">
        <w:rPr>
          <w:lang w:val="en-US"/>
        </w:rPr>
        <w:t>.</w:t>
      </w:r>
    </w:p>
    <w:p w14:paraId="281EBE30" w14:textId="77777777" w:rsidR="00EE5860" w:rsidRPr="00441CD0" w:rsidRDefault="00EE5860" w:rsidP="00EE5860">
      <w:pPr>
        <w:rPr>
          <w:lang w:val="en-US"/>
        </w:rPr>
      </w:pPr>
      <w:r w:rsidRPr="00441CD0">
        <w:rPr>
          <w:noProof/>
        </w:rPr>
        <w:t>When both the CP function and the UP function support the ADPDP feature</w:t>
      </w:r>
      <w:r w:rsidRPr="00441CD0">
        <w:rPr>
          <w:lang w:val="en-US"/>
        </w:rPr>
        <w:t>, the CP function may activate one or more pre-defined PDRs for a PFCP session during a PFCP Session Establishment or a PFCP Session Modification procedure. A pre-defined PDR shall be configured in the UP function before it can be activated in a PFCP session.</w:t>
      </w:r>
    </w:p>
    <w:p w14:paraId="3E72EF7C" w14:textId="77777777" w:rsidR="00EE5860" w:rsidRPr="00441CD0" w:rsidRDefault="00EE5860" w:rsidP="00EE5860">
      <w:pPr>
        <w:rPr>
          <w:lang w:val="en-US"/>
        </w:rPr>
      </w:pPr>
      <w:r w:rsidRPr="00441CD0">
        <w:rPr>
          <w:lang w:val="en-US"/>
        </w:rPr>
        <w:t>A pre-defined PDR may contain all the necessary packets detection information to identify a service data flow or application traffic which may be common to many PFCP sessions, and it may be configured in the UPF associated with a pre-defined FAR, one or more pre-defined QER(s), and/or one or more pre-defined URR(s).</w:t>
      </w:r>
    </w:p>
    <w:p w14:paraId="5A5A3CCA" w14:textId="77777777" w:rsidR="00EE5860" w:rsidRPr="00441CD0" w:rsidRDefault="00EE5860" w:rsidP="00EE5860">
      <w:pPr>
        <w:rPr>
          <w:lang w:val="en-US"/>
        </w:rPr>
      </w:pPr>
      <w:r w:rsidRPr="00441CD0">
        <w:rPr>
          <w:lang w:val="en-US"/>
        </w:rPr>
        <w:t>Any PFCP session specific information, e.g. traffic endpoint information, may not be part of a pre-defined PDR and is provisioned before or during the activation of the pre-defined PDR.</w:t>
      </w:r>
    </w:p>
    <w:p w14:paraId="52DAFBEE" w14:textId="77777777" w:rsidR="00EE5860" w:rsidRPr="00441CD0" w:rsidRDefault="00EE5860" w:rsidP="00EE5860">
      <w:pPr>
        <w:rPr>
          <w:lang w:val="en-US"/>
        </w:rPr>
      </w:pPr>
      <w:r w:rsidRPr="00441CD0">
        <w:rPr>
          <w:lang w:val="en-US"/>
        </w:rPr>
        <w:t>To activate one or more pre-defined PDR(s), the CP function shall provide one or more Activate Predefined Rules IE(s) in a Create PDR IE in a PFCP Session Establishment Request, or in a Create PDR IE or an Update PDR IE in a PFCP Session Modification Request message, that references a pre-defined PDR configured in the UP function, with the following information in the Create PDR or Update PDR IE:</w:t>
      </w:r>
    </w:p>
    <w:p w14:paraId="35FFBE8A" w14:textId="77777777" w:rsidR="00EE5860" w:rsidRPr="00441CD0" w:rsidRDefault="00EE5860" w:rsidP="00EE5860">
      <w:pPr>
        <w:pStyle w:val="B1"/>
        <w:rPr>
          <w:lang w:val="x-none"/>
        </w:rPr>
      </w:pPr>
      <w:r w:rsidRPr="00441CD0">
        <w:t>-</w:t>
      </w:r>
      <w:r w:rsidRPr="00441CD0">
        <w:tab/>
        <w:t>the traffic endpoint that the traffic shall match (e.g. Local F-TEID, UE IP Address or Traffic Endpoint ID);</w:t>
      </w:r>
    </w:p>
    <w:p w14:paraId="2F3D8F3F" w14:textId="4E7E5888" w:rsidR="00EE5860" w:rsidRPr="00441CD0" w:rsidRDefault="00EE5860" w:rsidP="00EE5860">
      <w:pPr>
        <w:pStyle w:val="B1"/>
      </w:pPr>
      <w:r w:rsidRPr="00441CD0">
        <w:t>-</w:t>
      </w:r>
      <w:r w:rsidRPr="00441CD0">
        <w:tab/>
        <w:t xml:space="preserve">optionally the QFI that the traffic shall match, e.g. for a UL PDR where UL QoS flow binding verification is required (see </w:t>
      </w:r>
      <w:r w:rsidR="00415C19" w:rsidRPr="00441CD0">
        <w:t>clause</w:t>
      </w:r>
      <w:r w:rsidR="00415C19">
        <w:t> </w:t>
      </w:r>
      <w:r w:rsidR="00415C19" w:rsidRPr="00441CD0">
        <w:t>5</w:t>
      </w:r>
      <w:r w:rsidRPr="00441CD0">
        <w:t>.4.2);</w:t>
      </w:r>
    </w:p>
    <w:p w14:paraId="67AD38EE" w14:textId="77777777" w:rsidR="00EE5860" w:rsidRPr="00441CD0" w:rsidRDefault="00EE5860" w:rsidP="00EE5860">
      <w:pPr>
        <w:pStyle w:val="B1"/>
      </w:pPr>
      <w:r w:rsidRPr="00441CD0">
        <w:t>-</w:t>
      </w:r>
      <w:r w:rsidRPr="00441CD0">
        <w:tab/>
        <w:t>the precedence to be applied by the UP function among all PDRs of the PFCP session;</w:t>
      </w:r>
    </w:p>
    <w:p w14:paraId="7B6DE284" w14:textId="77777777" w:rsidR="00EE5860" w:rsidRPr="00441CD0" w:rsidRDefault="00EE5860" w:rsidP="00EE5860">
      <w:pPr>
        <w:pStyle w:val="B1"/>
      </w:pPr>
      <w:r w:rsidRPr="00441CD0">
        <w:lastRenderedPageBreak/>
        <w:t>-</w:t>
      </w:r>
      <w:r w:rsidRPr="00441CD0">
        <w:tab/>
        <w:t>optionally, a</w:t>
      </w:r>
      <w:r>
        <w:t>n</w:t>
      </w:r>
      <w:r w:rsidRPr="00441CD0">
        <w:t xml:space="preserve"> FAR </w:t>
      </w:r>
      <w:r w:rsidRPr="00441CD0">
        <w:rPr>
          <w:lang w:val="en-US"/>
        </w:rPr>
        <w:t xml:space="preserve">containing instructions related to the processing of the packets </w:t>
      </w:r>
      <w:r w:rsidRPr="00441CD0">
        <w:t>matching the pre-defined PDR(s); when present, the UP function shall enforce it instead of the one defined in the pre-defined PDR(s) if any;</w:t>
      </w:r>
    </w:p>
    <w:p w14:paraId="4197DCE9" w14:textId="77777777" w:rsidR="00EE5860" w:rsidRPr="00441CD0" w:rsidRDefault="00EE5860" w:rsidP="00EE5860">
      <w:pPr>
        <w:pStyle w:val="B1"/>
      </w:pPr>
      <w:r w:rsidRPr="00441CD0">
        <w:t>-</w:t>
      </w:r>
      <w:r w:rsidRPr="00441CD0">
        <w:tab/>
        <w:t>optionally, one or more URRs to be used in addition to any URR(s) specified in the pre-defined PDR(s) (e.g. for session level Usage Monitoring);</w:t>
      </w:r>
    </w:p>
    <w:p w14:paraId="7A02B354" w14:textId="77777777" w:rsidR="00EE5860" w:rsidRPr="00441CD0" w:rsidRDefault="00EE5860" w:rsidP="00EE5860">
      <w:pPr>
        <w:pStyle w:val="B1"/>
      </w:pPr>
      <w:r w:rsidRPr="00441CD0">
        <w:t>-</w:t>
      </w:r>
      <w:r w:rsidRPr="00441CD0">
        <w:tab/>
        <w:t>optionally, one or more QERs to be applied in addition to any QER(s) specified in the pre-defined PDR (e.g. for APN-AMBR enforcement).</w:t>
      </w:r>
    </w:p>
    <w:p w14:paraId="54A691CE" w14:textId="77777777" w:rsidR="00EE5860" w:rsidRPr="00441CD0" w:rsidRDefault="00EE5860" w:rsidP="00EE5860">
      <w:r w:rsidRPr="00441CD0">
        <w:t>When a pre-defined PDR is activated for a given PDR, an incoming packet matches the PDR if it matches the traffic endpoint, and the QFI if provisioned and one of the activated pre-defined PDR(s).</w:t>
      </w:r>
    </w:p>
    <w:p w14:paraId="15346215" w14:textId="77777777" w:rsidR="00EE5860" w:rsidRPr="00441CD0" w:rsidRDefault="00EE5860" w:rsidP="00EE5860">
      <w:pPr>
        <w:rPr>
          <w:lang w:val="en-US"/>
        </w:rPr>
      </w:pPr>
      <w:r w:rsidRPr="00441CD0">
        <w:rPr>
          <w:lang w:val="en-US"/>
        </w:rPr>
        <w:t>The CP function may update the use of pre-defined PDRs that are already activated in a PFCP session by including one or more Activate Predefined Rules IE(s) or Deactivate Predefined Rules IE(s) in a PFCP Session Modification Request and/or by updating the parameters provisioned in the PDR.</w:t>
      </w:r>
    </w:p>
    <w:p w14:paraId="15A375BB" w14:textId="77777777" w:rsidR="00EE5860" w:rsidRPr="00441CD0" w:rsidRDefault="00EE5860" w:rsidP="00EE5860">
      <w:pPr>
        <w:pStyle w:val="NO"/>
        <w:rPr>
          <w:lang w:val="x-none"/>
        </w:rPr>
      </w:pPr>
      <w:r w:rsidRPr="00441CD0">
        <w:t>NOTE:</w:t>
      </w:r>
      <w:r w:rsidRPr="00441CD0">
        <w:tab/>
        <w:t>The CP function cannot change a pre-defined PDR via PFCP session related procedure.</w:t>
      </w:r>
    </w:p>
    <w:p w14:paraId="3AE83FF4" w14:textId="77777777" w:rsidR="00EE5860" w:rsidRPr="00441CD0" w:rsidRDefault="00EE5860" w:rsidP="00EE5860">
      <w:pPr>
        <w:rPr>
          <w:lang w:val="en-US"/>
        </w:rPr>
      </w:pPr>
      <w:r w:rsidRPr="00441CD0">
        <w:rPr>
          <w:lang w:val="en-US"/>
        </w:rPr>
        <w:t>The CP function may deactivate a pre-defined PDR that is already activated in a PFCP session by including the Deactivate Predefined Rules IE in a PFCP Session Modification Request requesting to deactivate the predefined PDR(s).</w:t>
      </w:r>
    </w:p>
    <w:p w14:paraId="7AEA563E" w14:textId="77777777" w:rsidR="00EE5860" w:rsidRPr="00441CD0" w:rsidRDefault="00EE5860" w:rsidP="00EE5860">
      <w:pPr>
        <w:rPr>
          <w:lang w:val="en-US"/>
        </w:rPr>
      </w:pPr>
      <w:r w:rsidRPr="00441CD0">
        <w:rPr>
          <w:lang w:val="en-US"/>
        </w:rPr>
        <w:t>In addition, this feature allows to define a group of pre-defined PDRs which can be activated, updated, and deactivated together. This allows the CP function to further optimize the signaling towards the UP function.</w:t>
      </w:r>
    </w:p>
    <w:p w14:paraId="0AFB8A3A" w14:textId="77777777" w:rsidR="00EE5860" w:rsidRPr="00441CD0" w:rsidRDefault="00EE5860" w:rsidP="00EE5860">
      <w:pPr>
        <w:rPr>
          <w:lang w:val="en-US"/>
        </w:rPr>
      </w:pPr>
      <w:r w:rsidRPr="00441CD0">
        <w:rPr>
          <w:lang w:val="en-US"/>
        </w:rPr>
        <w:t>To activate, update, or deactivate a group of pre-defined PDRs, the CP shall follow the same procedure as for activating, updating, and deactivating a pre-defined PDR, but it shall use an Activate Predefined Rules IE that refers to a group of pre-defined PDRs.</w:t>
      </w:r>
    </w:p>
    <w:p w14:paraId="6EF296BA" w14:textId="77777777" w:rsidR="00EE5860" w:rsidRPr="00441CD0" w:rsidRDefault="00EE5860" w:rsidP="00EE5860">
      <w:pPr>
        <w:pStyle w:val="Heading2"/>
        <w:rPr>
          <w:lang w:val="x-none"/>
        </w:rPr>
      </w:pPr>
      <w:bookmarkStart w:id="1697" w:name="_Toc19717139"/>
      <w:bookmarkStart w:id="1698" w:name="_Toc27490606"/>
      <w:bookmarkStart w:id="1699" w:name="_Toc27556899"/>
      <w:bookmarkStart w:id="1700" w:name="_Toc27723816"/>
      <w:bookmarkStart w:id="1701" w:name="_Toc36030882"/>
      <w:bookmarkStart w:id="1702" w:name="_Toc36042802"/>
      <w:bookmarkStart w:id="1703" w:name="_Toc36814126"/>
      <w:bookmarkStart w:id="1704" w:name="_Toc44688975"/>
      <w:bookmarkStart w:id="1705" w:name="_Toc44923729"/>
      <w:bookmarkStart w:id="1706" w:name="_Toc51860696"/>
      <w:bookmarkStart w:id="1707" w:name="_Toc57930463"/>
      <w:bookmarkStart w:id="1708" w:name="_Toc57931093"/>
      <w:bookmarkStart w:id="1709" w:name="_Toc160974219"/>
      <w:r w:rsidRPr="00441CD0">
        <w:t>5.20</w:t>
      </w:r>
      <w:r w:rsidRPr="00441CD0">
        <w:tab/>
        <w:t>Support of Access Traffic Steering, Switching and Splitting for 5GC</w:t>
      </w:r>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B8D5E98" w14:textId="77777777" w:rsidR="00EE5860" w:rsidRPr="00441CD0" w:rsidRDefault="00EE5860" w:rsidP="00EE5860">
      <w:pPr>
        <w:pStyle w:val="Heading3"/>
      </w:pPr>
      <w:bookmarkStart w:id="1710" w:name="_Toc19717140"/>
      <w:bookmarkStart w:id="1711" w:name="_Toc27490607"/>
      <w:bookmarkStart w:id="1712" w:name="_Toc27556900"/>
      <w:bookmarkStart w:id="1713" w:name="_Toc27723817"/>
      <w:bookmarkStart w:id="1714" w:name="_Toc36030883"/>
      <w:bookmarkStart w:id="1715" w:name="_Toc36042803"/>
      <w:bookmarkStart w:id="1716" w:name="_Toc36814127"/>
      <w:bookmarkStart w:id="1717" w:name="_Toc44688976"/>
      <w:bookmarkStart w:id="1718" w:name="_Toc44923730"/>
      <w:bookmarkStart w:id="1719" w:name="_Toc51860697"/>
      <w:bookmarkStart w:id="1720" w:name="_Toc57930464"/>
      <w:bookmarkStart w:id="1721" w:name="_Toc57931094"/>
      <w:bookmarkStart w:id="1722" w:name="_Toc160974220"/>
      <w:r w:rsidRPr="00441CD0">
        <w:t>5.20.1</w:t>
      </w:r>
      <w:r w:rsidRPr="00441CD0">
        <w:tab/>
        <w:t>General</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2972E555" w14:textId="77777777" w:rsidR="00EE5860" w:rsidRPr="00441CD0" w:rsidRDefault="00EE5860" w:rsidP="00EE5860">
      <w:pPr>
        <w:rPr>
          <w:noProof/>
        </w:rPr>
      </w:pPr>
      <w:bookmarkStart w:id="1723" w:name="_Toc19717141"/>
      <w:r w:rsidRPr="00441CD0">
        <w:t xml:space="preserve">The Access Traffic Steering, Switching and Splitting (ATSSS) feature enables the support of Multi-Access (MA) PDU sessions, using one 3GPP access network or one non-3GPP access network at a time, or simultaneously using one 3GPP access network and one non-3GPP access network as defined </w:t>
      </w:r>
      <w:r w:rsidRPr="00441CD0">
        <w:rPr>
          <w:noProof/>
        </w:rPr>
        <w:t>in clauses 4.2.10 and 5.32 of 3GPP </w:t>
      </w:r>
      <w:r w:rsidRPr="00441CD0">
        <w:t>TS 23.501 [28].</w:t>
      </w:r>
    </w:p>
    <w:p w14:paraId="37D4A7F3" w14:textId="77777777" w:rsidR="00EE5860" w:rsidRPr="00441CD0" w:rsidRDefault="00EE5860" w:rsidP="00EE5860">
      <w:r w:rsidRPr="00441CD0">
        <w:t>The non-3GPP access network may be an untrusted non-3GPP access network, a trusted non-3GPP access network or a wireline 5G access network. The support of the ATSSS feature is optional for the SMF and the UPF.</w:t>
      </w:r>
    </w:p>
    <w:p w14:paraId="743BE659" w14:textId="77777777" w:rsidR="00EE5860" w:rsidRPr="00441CD0" w:rsidRDefault="00EE5860" w:rsidP="00EE5860">
      <w:pPr>
        <w:rPr>
          <w:noProof/>
        </w:rPr>
      </w:pPr>
      <w:r w:rsidRPr="00441CD0">
        <w:rPr>
          <w:noProof/>
        </w:rPr>
        <w:t xml:space="preserve">When establishing a PFCP session for a MA PDU session, the SMF (H-SMF for a HR PDU session) shall select a PSA (UPF) supporting ATSSS </w:t>
      </w:r>
      <w:r w:rsidRPr="00441CD0">
        <w:rPr>
          <w:lang w:val="en-US"/>
        </w:rPr>
        <w:t xml:space="preserve">(see </w:t>
      </w:r>
      <w:r w:rsidRPr="00441CD0">
        <w:t>MPTCP and ATSSS-LL flags in UP Function Features, Table 8.2.25-1)</w:t>
      </w:r>
      <w:r w:rsidRPr="00441CD0">
        <w:rPr>
          <w:noProof/>
        </w:rPr>
        <w:t xml:space="preserve">, i.e. ATSSS-LL, MPTCP or both, and it shall provision in the PSA one Multi-Access Rule (MAR) for every downlink PDR matching </w:t>
      </w:r>
      <w:r>
        <w:rPr>
          <w:noProof/>
        </w:rPr>
        <w:t xml:space="preserve">non-GBR </w:t>
      </w:r>
      <w:r w:rsidRPr="00441CD0">
        <w:rPr>
          <w:noProof/>
        </w:rPr>
        <w:t>traffic sent towards the UE. See clause</w:t>
      </w:r>
      <w:r>
        <w:rPr>
          <w:noProof/>
        </w:rPr>
        <w:t> </w:t>
      </w:r>
      <w:r w:rsidRPr="00441CD0">
        <w:rPr>
          <w:noProof/>
        </w:rPr>
        <w:t>5.2.7 for the handling of a MAR.</w:t>
      </w:r>
    </w:p>
    <w:p w14:paraId="3900D2B4" w14:textId="77777777" w:rsidR="00EE5860" w:rsidRPr="00441CD0" w:rsidRDefault="00EE5860" w:rsidP="00EE5860">
      <w:pPr>
        <w:rPr>
          <w:noProof/>
        </w:rPr>
      </w:pPr>
      <w:r w:rsidRPr="00441CD0">
        <w:t>Distinct N3/N9 tunnels are established for each access network.</w:t>
      </w:r>
    </w:p>
    <w:p w14:paraId="6FA00C4B" w14:textId="77777777" w:rsidR="00EE5860" w:rsidRPr="00441CD0" w:rsidRDefault="00EE5860" w:rsidP="00EE5860">
      <w:pPr>
        <w:pStyle w:val="Heading3"/>
      </w:pPr>
      <w:bookmarkStart w:id="1724" w:name="_Toc27490608"/>
      <w:bookmarkStart w:id="1725" w:name="_Toc27556901"/>
      <w:bookmarkStart w:id="1726" w:name="_Toc27723818"/>
      <w:bookmarkStart w:id="1727" w:name="_Toc36030884"/>
      <w:bookmarkStart w:id="1728" w:name="_Toc36042804"/>
      <w:bookmarkStart w:id="1729" w:name="_Toc36814128"/>
      <w:bookmarkStart w:id="1730" w:name="_Toc44688977"/>
      <w:bookmarkStart w:id="1731" w:name="_Toc44923731"/>
      <w:bookmarkStart w:id="1732" w:name="_Toc51860698"/>
      <w:bookmarkStart w:id="1733" w:name="_Toc57930465"/>
      <w:bookmarkStart w:id="1734" w:name="_Toc57931095"/>
      <w:bookmarkStart w:id="1735" w:name="_Toc160974221"/>
      <w:r w:rsidRPr="00441CD0">
        <w:t>5</w:t>
      </w:r>
      <w:bookmarkStart w:id="1736" w:name="_Toc19717142"/>
      <w:bookmarkStart w:id="1737" w:name="_Toc27490610"/>
      <w:bookmarkStart w:id="1738" w:name="_Toc27556903"/>
      <w:bookmarkStart w:id="1739" w:name="_Toc27723820"/>
      <w:bookmarkEnd w:id="1723"/>
      <w:bookmarkEnd w:id="1724"/>
      <w:bookmarkEnd w:id="1725"/>
      <w:bookmarkEnd w:id="1726"/>
      <w:r w:rsidRPr="00441CD0">
        <w:t>.20.2</w:t>
      </w:r>
      <w:r w:rsidRPr="00441CD0">
        <w:tab/>
        <w:t>MPTCP functionality</w:t>
      </w:r>
      <w:bookmarkEnd w:id="1727"/>
      <w:bookmarkEnd w:id="1728"/>
      <w:bookmarkEnd w:id="1729"/>
      <w:bookmarkEnd w:id="1730"/>
      <w:bookmarkEnd w:id="1731"/>
      <w:bookmarkEnd w:id="1732"/>
      <w:bookmarkEnd w:id="1733"/>
      <w:bookmarkEnd w:id="1734"/>
      <w:bookmarkEnd w:id="1735"/>
    </w:p>
    <w:p w14:paraId="6A048F55" w14:textId="77777777" w:rsidR="00EE5860" w:rsidRPr="00441CD0" w:rsidRDefault="00EE5860" w:rsidP="00EE5860">
      <w:pPr>
        <w:pStyle w:val="Heading4"/>
        <w:rPr>
          <w:rFonts w:cs="Arial"/>
          <w:bCs/>
        </w:rPr>
      </w:pPr>
      <w:bookmarkStart w:id="1740" w:name="_Toc36030885"/>
      <w:bookmarkStart w:id="1741" w:name="_Toc36042805"/>
      <w:bookmarkStart w:id="1742" w:name="_Toc36814129"/>
      <w:bookmarkStart w:id="1743" w:name="_Toc44688978"/>
      <w:bookmarkStart w:id="1744" w:name="_Toc44923732"/>
      <w:bookmarkStart w:id="1745" w:name="_Toc51860699"/>
      <w:bookmarkStart w:id="1746" w:name="_Toc57930466"/>
      <w:bookmarkStart w:id="1747" w:name="_Toc57931096"/>
      <w:bookmarkStart w:id="1748" w:name="_Toc27490609"/>
      <w:bookmarkStart w:id="1749" w:name="_Toc27556902"/>
      <w:bookmarkStart w:id="1750" w:name="_Toc27723819"/>
      <w:bookmarkStart w:id="1751" w:name="_Toc160974222"/>
      <w:r w:rsidRPr="00441CD0">
        <w:t>5.20.2.1</w:t>
      </w:r>
      <w:r w:rsidRPr="00441CD0">
        <w:tab/>
        <w:t>General</w:t>
      </w:r>
      <w:bookmarkEnd w:id="1740"/>
      <w:bookmarkEnd w:id="1741"/>
      <w:bookmarkEnd w:id="1742"/>
      <w:bookmarkEnd w:id="1743"/>
      <w:bookmarkEnd w:id="1744"/>
      <w:bookmarkEnd w:id="1745"/>
      <w:bookmarkEnd w:id="1746"/>
      <w:bookmarkEnd w:id="1747"/>
      <w:bookmarkEnd w:id="1751"/>
    </w:p>
    <w:p w14:paraId="4BFB93E8" w14:textId="77777777" w:rsidR="00EE5860" w:rsidRPr="00441CD0" w:rsidRDefault="00EE5860" w:rsidP="00EE5860">
      <w:pPr>
        <w:rPr>
          <w:noProof/>
          <w:lang w:eastAsia="zh-CN"/>
        </w:rPr>
      </w:pPr>
      <w:r w:rsidRPr="00441CD0">
        <w:rPr>
          <w:noProof/>
        </w:rPr>
        <w:t xml:space="preserve">The SMF shall </w:t>
      </w:r>
      <w:r w:rsidRPr="00441CD0">
        <w:rPr>
          <w:rFonts w:hint="eastAsia"/>
          <w:noProof/>
          <w:lang w:eastAsia="zh-CN"/>
        </w:rPr>
        <w:t>instruct the UPF(PSA) to activate MPTCP steering functionality for</w:t>
      </w:r>
      <w:r w:rsidRPr="00441CD0">
        <w:rPr>
          <w:noProof/>
        </w:rPr>
        <w:t xml:space="preserve"> a given MA-PDU session</w:t>
      </w:r>
      <w:r w:rsidRPr="00441CD0">
        <w:rPr>
          <w:rFonts w:hint="eastAsia"/>
          <w:noProof/>
          <w:lang w:eastAsia="zh-CN"/>
        </w:rPr>
        <w:t xml:space="preserve"> if MPTCP </w:t>
      </w:r>
      <w:r w:rsidRPr="00441CD0">
        <w:rPr>
          <w:noProof/>
          <w:lang w:eastAsia="zh-CN"/>
        </w:rPr>
        <w:t>needs to be used for TCP traffic flows</w:t>
      </w:r>
      <w:r w:rsidRPr="00441CD0">
        <w:rPr>
          <w:noProof/>
        </w:rPr>
        <w:t>.</w:t>
      </w:r>
    </w:p>
    <w:p w14:paraId="0D6617EE" w14:textId="77777777" w:rsidR="00EE5860" w:rsidRPr="00441CD0" w:rsidRDefault="00EE5860" w:rsidP="00EE5860">
      <w:pPr>
        <w:rPr>
          <w:noProof/>
          <w:lang w:eastAsia="zh-CN"/>
        </w:rPr>
      </w:pPr>
      <w:r w:rsidRPr="00441CD0">
        <w:rPr>
          <w:rFonts w:hint="eastAsia"/>
          <w:noProof/>
          <w:lang w:eastAsia="zh-CN"/>
        </w:rPr>
        <w:t xml:space="preserve">The UPF(PSA) shall allocate resources for MPTCP steering functionality (e.g. MPTCP Proxy address, UE link-specific </w:t>
      </w:r>
      <w:r w:rsidRPr="00441CD0">
        <w:rPr>
          <w:noProof/>
          <w:lang w:eastAsia="zh-CN"/>
        </w:rPr>
        <w:t xml:space="preserve">multipath </w:t>
      </w:r>
      <w:r w:rsidRPr="00441CD0">
        <w:rPr>
          <w:rFonts w:hint="eastAsia"/>
          <w:noProof/>
          <w:lang w:eastAsia="zh-CN"/>
        </w:rPr>
        <w:t>IP address</w:t>
      </w:r>
      <w:r w:rsidRPr="00441CD0">
        <w:rPr>
          <w:noProof/>
          <w:lang w:eastAsia="zh-CN"/>
        </w:rPr>
        <w:t>es</w:t>
      </w:r>
      <w:r w:rsidRPr="00441CD0">
        <w:rPr>
          <w:rFonts w:hint="eastAsia"/>
          <w:noProof/>
          <w:lang w:eastAsia="zh-CN"/>
        </w:rPr>
        <w:t xml:space="preserve">, etc.), and perform traffic steering, switching and splitting </w:t>
      </w:r>
      <w:r w:rsidRPr="00441CD0">
        <w:rPr>
          <w:noProof/>
          <w:lang w:eastAsia="zh-CN"/>
        </w:rPr>
        <w:t>according to</w:t>
      </w:r>
      <w:r w:rsidRPr="00441CD0">
        <w:rPr>
          <w:rFonts w:hint="eastAsia"/>
          <w:noProof/>
          <w:lang w:eastAsia="zh-CN"/>
        </w:rPr>
        <w:t xml:space="preserve"> the instruction</w:t>
      </w:r>
      <w:r w:rsidRPr="00441CD0">
        <w:rPr>
          <w:noProof/>
          <w:lang w:eastAsia="zh-CN"/>
        </w:rPr>
        <w:t>s</w:t>
      </w:r>
      <w:r w:rsidRPr="00441CD0">
        <w:rPr>
          <w:rFonts w:hint="eastAsia"/>
          <w:noProof/>
          <w:lang w:eastAsia="zh-CN"/>
        </w:rPr>
        <w:t xml:space="preserve"> from the SMF.</w:t>
      </w:r>
    </w:p>
    <w:p w14:paraId="20B0C77A" w14:textId="77777777" w:rsidR="00EE5860" w:rsidRPr="00441CD0" w:rsidRDefault="00EE5860" w:rsidP="00EE5860">
      <w:pPr>
        <w:pStyle w:val="Heading4"/>
        <w:rPr>
          <w:rFonts w:cs="Arial"/>
          <w:bCs/>
        </w:rPr>
      </w:pPr>
      <w:bookmarkStart w:id="1752" w:name="_Toc36030886"/>
      <w:bookmarkStart w:id="1753" w:name="_Toc36042806"/>
      <w:bookmarkStart w:id="1754" w:name="_Toc36814130"/>
      <w:bookmarkStart w:id="1755" w:name="_Toc44688979"/>
      <w:bookmarkStart w:id="1756" w:name="_Toc44923733"/>
      <w:bookmarkStart w:id="1757" w:name="_Toc51860700"/>
      <w:bookmarkStart w:id="1758" w:name="_Toc57930467"/>
      <w:bookmarkStart w:id="1759" w:name="_Toc57931097"/>
      <w:bookmarkStart w:id="1760" w:name="_Toc160974223"/>
      <w:r w:rsidRPr="00441CD0">
        <w:lastRenderedPageBreak/>
        <w:t>5.20.2.</w:t>
      </w:r>
      <w:r w:rsidRPr="00441CD0">
        <w:rPr>
          <w:rFonts w:hint="eastAsia"/>
          <w:lang w:eastAsia="zh-CN"/>
        </w:rPr>
        <w:t>2</w:t>
      </w:r>
      <w:r w:rsidRPr="00441CD0">
        <w:tab/>
        <w:t>Activate MPTCP functionality and Exchange MPTCP Parameters</w:t>
      </w:r>
      <w:bookmarkEnd w:id="1748"/>
      <w:bookmarkEnd w:id="1749"/>
      <w:bookmarkEnd w:id="1750"/>
      <w:bookmarkEnd w:id="1752"/>
      <w:bookmarkEnd w:id="1753"/>
      <w:bookmarkEnd w:id="1754"/>
      <w:bookmarkEnd w:id="1755"/>
      <w:bookmarkEnd w:id="1756"/>
      <w:bookmarkEnd w:id="1757"/>
      <w:bookmarkEnd w:id="1758"/>
      <w:bookmarkEnd w:id="1759"/>
      <w:bookmarkEnd w:id="1760"/>
    </w:p>
    <w:p w14:paraId="38E147C5" w14:textId="77777777" w:rsidR="00EE5860" w:rsidRPr="00441CD0" w:rsidRDefault="00EE5860" w:rsidP="00EE5860">
      <w:pPr>
        <w:rPr>
          <w:lang w:val="en-US"/>
        </w:rPr>
      </w:pPr>
      <w:r w:rsidRPr="00441CD0">
        <w:rPr>
          <w:lang w:val="en-US"/>
        </w:rPr>
        <w:t>If MPTCP steering functionality is required for a Multi-Access PDU session, the SMF shall send MPTCP Control Information to the UPF in PFCP Session Establishement Request, to instruct the UPF to activate the MPTCP functionality for this PFCP session. The SMF may also request to activate the PMF functionality for this PFCP session by sending PMF Control Information to the UPF. As a result, the UPF(PSA) shall allocate necessary resources for MPTCP and PMF and return the corresponding MPTCP and PMF Parameters (e.g. MPTCP IP address and port, UE link-specific multipath IP addresses, PMF IP address and port, etc</w:t>
      </w:r>
      <w:r>
        <w:rPr>
          <w:lang w:val="en-US"/>
        </w:rPr>
        <w:t>.</w:t>
      </w:r>
      <w:r w:rsidRPr="00441CD0">
        <w:rPr>
          <w:lang w:val="en-US"/>
        </w:rPr>
        <w:t>) to the SMF in PFCP Session Establishement Response.</w:t>
      </w:r>
    </w:p>
    <w:p w14:paraId="358B301A" w14:textId="77777777" w:rsidR="00EE5860" w:rsidRPr="00441CD0" w:rsidRDefault="00EE5860" w:rsidP="00EE5860">
      <w:pPr>
        <w:rPr>
          <w:lang w:val="en-US"/>
        </w:rPr>
      </w:pPr>
      <w:bookmarkStart w:id="1761" w:name="_Toc36030887"/>
      <w:bookmarkStart w:id="1762" w:name="_Toc36042807"/>
      <w:bookmarkStart w:id="1763" w:name="_Toc36814131"/>
      <w:r w:rsidRPr="00441CD0">
        <w:rPr>
          <w:lang w:val="en-US"/>
        </w:rPr>
        <w:t>The SMF may send MPTCP Control Information and/or PMF Control Information to the UPF in PFCP Session Modification Request, with updated value, e.g. if the SMF receives updated ATSSS rules from the PCF.</w:t>
      </w:r>
    </w:p>
    <w:p w14:paraId="37C11FA0" w14:textId="77777777" w:rsidR="00EE5860" w:rsidRDefault="00EE5860" w:rsidP="00EE5860">
      <w:pPr>
        <w:pStyle w:val="NO"/>
      </w:pPr>
      <w:r w:rsidRPr="00441CD0">
        <w:t>NOTE</w:t>
      </w:r>
      <w:r>
        <w:t xml:space="preserve"> 1</w:t>
      </w:r>
      <w:r w:rsidRPr="00441CD0">
        <w:t>:</w:t>
      </w:r>
      <w:r w:rsidRPr="00441CD0">
        <w:tab/>
        <w:t>Such MPTCP Parameters received by the SMF are sent to the UE together with the ATSSS rules, as specified in 3GPP TS 24.193 [59].</w:t>
      </w:r>
    </w:p>
    <w:p w14:paraId="06E71039" w14:textId="77777777" w:rsidR="00EE5860" w:rsidRDefault="00EE5860" w:rsidP="00EE5860">
      <w:r>
        <w:t>When provisioning an UL PDR for user plane traffic for which MPTCP is applicable, the SMF shall include an MPTCP Applicable Indication IE in the Create PDR IE.</w:t>
      </w:r>
    </w:p>
    <w:p w14:paraId="69661F0A" w14:textId="77777777" w:rsidR="00EE5860" w:rsidRDefault="00EE5860" w:rsidP="00EE5860">
      <w:pPr>
        <w:pStyle w:val="NO"/>
      </w:pPr>
      <w:r>
        <w:t>NOTE 2:</w:t>
      </w:r>
      <w:r>
        <w:tab/>
        <w:t>This indication can be used by the UPF to prepare itself for the reception of MPTCP traffic for the PDU session.</w:t>
      </w:r>
    </w:p>
    <w:p w14:paraId="0DC1B5A7" w14:textId="77777777" w:rsidR="00EE5860" w:rsidRPr="00441CD0" w:rsidRDefault="00EE5860" w:rsidP="00EE5860">
      <w:pPr>
        <w:pStyle w:val="Heading4"/>
        <w:rPr>
          <w:lang w:eastAsia="zh-CN"/>
        </w:rPr>
      </w:pPr>
      <w:bookmarkStart w:id="1764" w:name="_Toc44688980"/>
      <w:bookmarkStart w:id="1765" w:name="_Toc44923734"/>
      <w:bookmarkStart w:id="1766" w:name="_Toc51860701"/>
      <w:bookmarkStart w:id="1767" w:name="_Toc57930468"/>
      <w:bookmarkStart w:id="1768" w:name="_Toc57931098"/>
      <w:bookmarkStart w:id="1769" w:name="_Toc160974224"/>
      <w:r w:rsidRPr="00441CD0">
        <w:t>5.20.2.</w:t>
      </w:r>
      <w:r w:rsidRPr="00441CD0">
        <w:rPr>
          <w:lang w:eastAsia="zh-CN"/>
        </w:rPr>
        <w:t>3</w:t>
      </w:r>
      <w:r w:rsidRPr="00441CD0">
        <w:tab/>
        <w:t xml:space="preserve">Control of </w:t>
      </w:r>
      <w:r w:rsidRPr="00441CD0">
        <w:rPr>
          <w:rFonts w:hint="eastAsia"/>
          <w:lang w:eastAsia="zh-CN"/>
        </w:rPr>
        <w:t>Multipath TCP Connection Establishment</w:t>
      </w:r>
      <w:r w:rsidRPr="00441CD0">
        <w:rPr>
          <w:lang w:eastAsia="zh-CN"/>
        </w:rPr>
        <w:t xml:space="preserve"> by MPTCP Proxy</w:t>
      </w:r>
      <w:bookmarkEnd w:id="1761"/>
      <w:bookmarkEnd w:id="1762"/>
      <w:bookmarkEnd w:id="1763"/>
      <w:bookmarkEnd w:id="1764"/>
      <w:bookmarkEnd w:id="1765"/>
      <w:bookmarkEnd w:id="1766"/>
      <w:bookmarkEnd w:id="1767"/>
      <w:bookmarkEnd w:id="1768"/>
      <w:bookmarkEnd w:id="1769"/>
    </w:p>
    <w:p w14:paraId="5B62742D" w14:textId="77777777" w:rsidR="00EE5860" w:rsidRPr="00441CD0" w:rsidRDefault="00EE5860" w:rsidP="00EE5860">
      <w:pPr>
        <w:rPr>
          <w:lang w:val="en-US" w:eastAsia="zh-CN"/>
        </w:rPr>
      </w:pPr>
      <w:r w:rsidRPr="00441CD0">
        <w:rPr>
          <w:rFonts w:hint="eastAsia"/>
          <w:lang w:val="en-US" w:eastAsia="zh-CN"/>
        </w:rPr>
        <w:t xml:space="preserve">When MPTCP </w:t>
      </w:r>
      <w:r w:rsidRPr="00441CD0">
        <w:rPr>
          <w:lang w:val="en-US" w:eastAsia="zh-CN"/>
        </w:rPr>
        <w:t xml:space="preserve">steering </w:t>
      </w:r>
      <w:r w:rsidRPr="00441CD0">
        <w:rPr>
          <w:rFonts w:hint="eastAsia"/>
          <w:lang w:val="en-US" w:eastAsia="zh-CN"/>
        </w:rPr>
        <w:t xml:space="preserve">functionality is utilized, TCP connection establishment </w:t>
      </w:r>
      <w:r w:rsidRPr="00441CD0">
        <w:rPr>
          <w:lang w:val="en-US" w:eastAsia="zh-CN"/>
        </w:rPr>
        <w:t>and data exchange between</w:t>
      </w:r>
      <w:r w:rsidRPr="00441CD0">
        <w:rPr>
          <w:rFonts w:hint="eastAsia"/>
          <w:lang w:val="en-US" w:eastAsia="zh-CN"/>
        </w:rPr>
        <w:t xml:space="preserve"> an UE </w:t>
      </w:r>
      <w:r w:rsidRPr="00441CD0">
        <w:rPr>
          <w:lang w:val="en-US" w:eastAsia="zh-CN"/>
        </w:rPr>
        <w:t>and</w:t>
      </w:r>
      <w:r w:rsidRPr="00441CD0">
        <w:rPr>
          <w:rFonts w:hint="eastAsia"/>
          <w:lang w:val="en-US" w:eastAsia="zh-CN"/>
        </w:rPr>
        <w:t xml:space="preserve"> a remote host </w:t>
      </w:r>
      <w:r w:rsidRPr="00441CD0">
        <w:rPr>
          <w:lang w:val="en-US" w:eastAsia="zh-CN"/>
        </w:rPr>
        <w:t>shall be</w:t>
      </w:r>
      <w:r w:rsidRPr="00441CD0">
        <w:rPr>
          <w:rFonts w:hint="eastAsia"/>
          <w:lang w:val="en-US" w:eastAsia="zh-CN"/>
        </w:rPr>
        <w:t xml:space="preserve"> proxi</w:t>
      </w:r>
      <w:r>
        <w:rPr>
          <w:lang w:val="en-US" w:eastAsia="zh-CN"/>
        </w:rPr>
        <w:t>d</w:t>
      </w:r>
      <w:r w:rsidRPr="00441CD0">
        <w:rPr>
          <w:rFonts w:hint="eastAsia"/>
          <w:lang w:val="en-US" w:eastAsia="zh-CN"/>
        </w:rPr>
        <w:t>e by the MPTCP Proxy in the UPF</w:t>
      </w:r>
      <w:r w:rsidRPr="00441CD0">
        <w:rPr>
          <w:lang w:val="en-US" w:eastAsia="zh-CN"/>
        </w:rPr>
        <w:t xml:space="preserve"> (PSA), using the mechanism specified in IETF RFC </w:t>
      </w:r>
      <w:r>
        <w:rPr>
          <w:lang w:val="en-US" w:eastAsia="zh-CN"/>
        </w:rPr>
        <w:t>8684</w:t>
      </w:r>
      <w:r w:rsidRPr="00441CD0">
        <w:rPr>
          <w:lang w:val="en-US" w:eastAsia="zh-CN"/>
        </w:rPr>
        <w:t xml:space="preserve"> [62] and </w:t>
      </w:r>
      <w:r w:rsidRPr="00441CD0">
        <w:t>IETF RFC </w:t>
      </w:r>
      <w:r>
        <w:t>8803</w:t>
      </w:r>
      <w:r w:rsidRPr="00441CD0">
        <w:t> [60]</w:t>
      </w:r>
      <w:r w:rsidRPr="00441CD0">
        <w:rPr>
          <w:rFonts w:hint="eastAsia"/>
          <w:lang w:val="en-US" w:eastAsia="zh-CN"/>
        </w:rPr>
        <w:t>.</w:t>
      </w:r>
    </w:p>
    <w:p w14:paraId="6B0FB823" w14:textId="77777777" w:rsidR="00EE5860" w:rsidRPr="00441CD0" w:rsidRDefault="00EE5860" w:rsidP="00EE5860">
      <w:r w:rsidRPr="00441CD0">
        <w:t xml:space="preserve">Once Multipath TCP connection is set up, the MPTCP Proxy shall store the </w:t>
      </w:r>
      <w:r w:rsidRPr="00441CD0">
        <w:rPr>
          <w:rFonts w:hint="eastAsia"/>
          <w:lang w:eastAsia="zh-CN"/>
        </w:rPr>
        <w:t xml:space="preserve">MPTCP </w:t>
      </w:r>
      <w:r w:rsidRPr="00441CD0">
        <w:t>session entry which includes the following information:</w:t>
      </w:r>
    </w:p>
    <w:p w14:paraId="55181618"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IP address</w:t>
      </w:r>
      <w:r w:rsidRPr="00441CD0">
        <w:t>es</w:t>
      </w:r>
      <w:r w:rsidRPr="00441CD0">
        <w:rPr>
          <w:rFonts w:hint="eastAsia"/>
        </w:rPr>
        <w:t xml:space="preserve"> and </w:t>
      </w:r>
      <w:r w:rsidRPr="00441CD0">
        <w:t xml:space="preserve">its TCP </w:t>
      </w:r>
      <w:r w:rsidRPr="00441CD0">
        <w:rPr>
          <w:rFonts w:hint="eastAsia"/>
        </w:rPr>
        <w:t>port</w:t>
      </w:r>
      <w:r w:rsidRPr="00441CD0">
        <w:t>;</w:t>
      </w:r>
    </w:p>
    <w:p w14:paraId="18146878" w14:textId="77777777" w:rsidR="00EE5860" w:rsidRPr="00441CD0" w:rsidRDefault="00EE5860" w:rsidP="00EE5860">
      <w:pPr>
        <w:pStyle w:val="B1"/>
      </w:pPr>
      <w:r w:rsidRPr="00441CD0">
        <w:t>-</w:t>
      </w:r>
      <w:r w:rsidRPr="00441CD0">
        <w:tab/>
        <w:t>UE's</w:t>
      </w:r>
      <w:r w:rsidRPr="00441CD0">
        <w:rPr>
          <w:rFonts w:hint="eastAsia"/>
        </w:rPr>
        <w:t xml:space="preserve"> MA</w:t>
      </w:r>
      <w:r w:rsidRPr="00441CD0">
        <w:t>-</w:t>
      </w:r>
      <w:r w:rsidRPr="00441CD0">
        <w:rPr>
          <w:rFonts w:hint="eastAsia"/>
        </w:rPr>
        <w:t xml:space="preserve">PDU session IP address and </w:t>
      </w:r>
      <w:r w:rsidRPr="00441CD0">
        <w:t xml:space="preserve">its TCP </w:t>
      </w:r>
      <w:r w:rsidRPr="00441CD0">
        <w:rPr>
          <w:rFonts w:hint="eastAsia"/>
        </w:rPr>
        <w:t xml:space="preserve">port, </w:t>
      </w:r>
      <w:r w:rsidRPr="00441CD0">
        <w:t>if the MA-PDU session IP address is used by the MPTCP Proxy for IP translation;</w:t>
      </w:r>
    </w:p>
    <w:p w14:paraId="61F87D96" w14:textId="77777777" w:rsidR="00EE5860" w:rsidRPr="00441CD0" w:rsidRDefault="00EE5860" w:rsidP="00EE5860">
      <w:pPr>
        <w:pStyle w:val="B1"/>
      </w:pPr>
      <w:r w:rsidRPr="00441CD0">
        <w:t>-</w:t>
      </w:r>
      <w:r w:rsidRPr="00441CD0">
        <w:tab/>
      </w:r>
      <w:r w:rsidRPr="00441CD0">
        <w:rPr>
          <w:rFonts w:hint="eastAsia"/>
        </w:rPr>
        <w:t xml:space="preserve">the </w:t>
      </w:r>
      <w:r w:rsidRPr="00441CD0">
        <w:t>N6 routable</w:t>
      </w:r>
      <w:r w:rsidRPr="00441CD0">
        <w:rPr>
          <w:rFonts w:hint="eastAsia"/>
        </w:rPr>
        <w:t xml:space="preserve"> IP address and </w:t>
      </w:r>
      <w:r w:rsidRPr="00441CD0">
        <w:t xml:space="preserve">its TCP </w:t>
      </w:r>
      <w:r w:rsidRPr="00441CD0">
        <w:rPr>
          <w:rFonts w:hint="eastAsia"/>
        </w:rPr>
        <w:t xml:space="preserve">port, </w:t>
      </w:r>
      <w:r w:rsidRPr="00441CD0">
        <w:t>if N6 routable IP address is used by the MPTCP Proxy for IP translation;</w:t>
      </w:r>
    </w:p>
    <w:p w14:paraId="14F6D3F6"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5C2E507E"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MPTCP Proxy </w:t>
      </w:r>
      <w:r w:rsidRPr="00441CD0">
        <w:t xml:space="preserve">for subsequent IP translation when receiving uplink </w:t>
      </w:r>
      <w:r w:rsidRPr="00441CD0">
        <w:rPr>
          <w:rFonts w:hint="eastAsia"/>
        </w:rPr>
        <w:t>or</w:t>
      </w:r>
      <w:r w:rsidRPr="00441CD0">
        <w:t xml:space="preserve"> downlink MPTCP traffic.</w:t>
      </w:r>
    </w:p>
    <w:p w14:paraId="77D2E097" w14:textId="77777777" w:rsidR="00EE5860" w:rsidRDefault="00EE5860" w:rsidP="00EE5860">
      <w:bookmarkStart w:id="1770" w:name="_Toc36030888"/>
      <w:bookmarkStart w:id="1771" w:name="_Toc36042808"/>
      <w:bookmarkStart w:id="1772" w:name="_Toc36814132"/>
      <w:r w:rsidRPr="00441CD0">
        <w:rPr>
          <w:rFonts w:hint="eastAsia"/>
          <w:lang w:eastAsia="zh-CN"/>
        </w:rPr>
        <w:t xml:space="preserve">An UPF implementation </w:t>
      </w:r>
      <w:r w:rsidRPr="00441CD0">
        <w:t>may use N6 routable IP address instead of UE's MA-PDU session IP address for IP translation.</w:t>
      </w:r>
    </w:p>
    <w:p w14:paraId="6FFEF37E" w14:textId="77777777" w:rsidR="00EE5860" w:rsidRPr="00441CD0" w:rsidRDefault="00EE5860" w:rsidP="00EE5860">
      <w:pPr>
        <w:pStyle w:val="NO"/>
      </w:pPr>
      <w:r>
        <w:t>NOTE:</w:t>
      </w:r>
      <w:r>
        <w:tab/>
      </w:r>
      <w:r w:rsidRPr="00766D9E">
        <w:t>The DL PDR from the SMF for MPTCP traffic</w:t>
      </w:r>
      <w:r>
        <w:t xml:space="preserve"> </w:t>
      </w:r>
      <w:r w:rsidRPr="00766D9E">
        <w:t>carries</w:t>
      </w:r>
      <w:r>
        <w:t xml:space="preserve"> </w:t>
      </w:r>
      <w:r w:rsidRPr="00766D9E">
        <w:t>the UE's MA-PDU session IP address. If the UPF uses a different</w:t>
      </w:r>
      <w:r>
        <w:t xml:space="preserve"> </w:t>
      </w:r>
      <w:r w:rsidRPr="00766D9E">
        <w:t>N6 routable IP address, it is UPF</w:t>
      </w:r>
      <w:r>
        <w:t xml:space="preserve"> </w:t>
      </w:r>
      <w:r w:rsidRPr="00766D9E">
        <w:t>implementation specific how</w:t>
      </w:r>
      <w:r>
        <w:t xml:space="preserve"> </w:t>
      </w:r>
      <w:r w:rsidRPr="00766D9E">
        <w:t>to match DL PDRs</w:t>
      </w:r>
      <w:r>
        <w:t xml:space="preserve"> </w:t>
      </w:r>
      <w:r w:rsidRPr="00766D9E">
        <w:t>for MPTCP traff</w:t>
      </w:r>
      <w:r>
        <w:t>i</w:t>
      </w:r>
      <w:r w:rsidRPr="00766D9E">
        <w:t>c</w:t>
      </w:r>
      <w:r>
        <w:t xml:space="preserve"> </w:t>
      </w:r>
      <w:r w:rsidRPr="00766D9E">
        <w:t>with</w:t>
      </w:r>
      <w:r>
        <w:t xml:space="preserve"> </w:t>
      </w:r>
      <w:r w:rsidRPr="00766D9E">
        <w:t>downlink MPTCP traffic</w:t>
      </w:r>
      <w:r>
        <w:t xml:space="preserve"> </w:t>
      </w:r>
      <w:r w:rsidRPr="00766D9E">
        <w:t>received</w:t>
      </w:r>
      <w:r>
        <w:t xml:space="preserve"> </w:t>
      </w:r>
      <w:r w:rsidRPr="00766D9E">
        <w:t>with</w:t>
      </w:r>
      <w:r>
        <w:t xml:space="preserve"> </w:t>
      </w:r>
      <w:r w:rsidRPr="00766D9E">
        <w:t>the</w:t>
      </w:r>
      <w:r>
        <w:t xml:space="preserve"> </w:t>
      </w:r>
      <w:r w:rsidRPr="00766D9E">
        <w:t>destination address</w:t>
      </w:r>
      <w:r>
        <w:t xml:space="preserve"> </w:t>
      </w:r>
      <w:r w:rsidRPr="00766D9E">
        <w:t>set</w:t>
      </w:r>
      <w:r>
        <w:t xml:space="preserve"> </w:t>
      </w:r>
      <w:r w:rsidRPr="00766D9E">
        <w:t>to the N6 routable IP address.</w:t>
      </w:r>
    </w:p>
    <w:p w14:paraId="22D025AE" w14:textId="77777777" w:rsidR="00EE5860" w:rsidRPr="00441CD0" w:rsidRDefault="00EE5860" w:rsidP="00EE5860">
      <w:pPr>
        <w:pStyle w:val="Heading4"/>
        <w:rPr>
          <w:lang w:eastAsia="zh-CN"/>
        </w:rPr>
      </w:pPr>
      <w:bookmarkStart w:id="1773" w:name="_Toc44688981"/>
      <w:bookmarkStart w:id="1774" w:name="_Toc44923735"/>
      <w:bookmarkStart w:id="1775" w:name="_Toc51860702"/>
      <w:bookmarkStart w:id="1776" w:name="_Toc57930469"/>
      <w:bookmarkStart w:id="1777" w:name="_Toc57931099"/>
      <w:bookmarkStart w:id="1778" w:name="_Toc160974225"/>
      <w:r w:rsidRPr="00441CD0">
        <w:t>5.20.2.</w:t>
      </w:r>
      <w:r w:rsidRPr="00441CD0">
        <w:rPr>
          <w:lang w:eastAsia="zh-CN"/>
        </w:rPr>
        <w:t>4</w:t>
      </w:r>
      <w:r w:rsidRPr="00441CD0">
        <w:tab/>
      </w:r>
      <w:r w:rsidRPr="00441CD0">
        <w:rPr>
          <w:rFonts w:hint="eastAsia"/>
          <w:lang w:eastAsia="zh-CN"/>
        </w:rPr>
        <w:t>Traffic Steering and IP Translation by MPTCP Proxy</w:t>
      </w:r>
      <w:bookmarkEnd w:id="1770"/>
      <w:bookmarkEnd w:id="1771"/>
      <w:bookmarkEnd w:id="1772"/>
      <w:bookmarkEnd w:id="1773"/>
      <w:bookmarkEnd w:id="1774"/>
      <w:bookmarkEnd w:id="1775"/>
      <w:bookmarkEnd w:id="1776"/>
      <w:bookmarkEnd w:id="1777"/>
      <w:bookmarkEnd w:id="1778"/>
    </w:p>
    <w:p w14:paraId="26425642" w14:textId="77777777" w:rsidR="00EE5860" w:rsidRPr="00441CD0" w:rsidRDefault="00EE5860" w:rsidP="00EE5860">
      <w:pPr>
        <w:rPr>
          <w:lang w:val="en-US" w:eastAsia="zh-CN"/>
        </w:rPr>
      </w:pPr>
      <w:bookmarkStart w:id="1779" w:name="_Toc36030889"/>
      <w:bookmarkStart w:id="1780" w:name="_Toc36042809"/>
      <w:bookmarkStart w:id="1781" w:name="_Toc36814133"/>
      <w:r w:rsidRPr="00441CD0">
        <w:rPr>
          <w:lang w:val="en-US" w:eastAsia="zh-CN"/>
        </w:rPr>
        <w:t>Once traffic</w:t>
      </w:r>
      <w:r>
        <w:rPr>
          <w:lang w:val="en-US" w:eastAsia="zh-CN"/>
        </w:rPr>
        <w:t xml:space="preserve"> for which MPTCP is applicable</w:t>
      </w:r>
      <w:r w:rsidRPr="00441CD0">
        <w:rPr>
          <w:lang w:val="en-US" w:eastAsia="zh-CN"/>
        </w:rPr>
        <w:t xml:space="preserve"> is detected by the UPF, the UPF shall internally forward th</w:t>
      </w:r>
      <w:r>
        <w:rPr>
          <w:lang w:val="en-US" w:eastAsia="zh-CN"/>
        </w:rPr>
        <w:t>is</w:t>
      </w:r>
      <w:r w:rsidRPr="00441CD0">
        <w:rPr>
          <w:lang w:val="en-US" w:eastAsia="zh-CN"/>
        </w:rPr>
        <w:t xml:space="preserve"> traffic to the MPTCP Proxy for IP translation. The MPTCP </w:t>
      </w:r>
      <w:r w:rsidRPr="00441CD0">
        <w:rPr>
          <w:rFonts w:hint="eastAsia"/>
          <w:lang w:val="en-US" w:eastAsia="zh-CN"/>
        </w:rPr>
        <w:t xml:space="preserve">Proxy </w:t>
      </w:r>
      <w:r w:rsidRPr="00441CD0">
        <w:rPr>
          <w:lang w:val="en-US" w:eastAsia="zh-CN"/>
        </w:rPr>
        <w:t>shall use the stored information in MPTCP session entry to perform IP translation to the detected MPTCP IP packets, e.g. replace the source IP address+port and/or destination IP address+port accordingly.</w:t>
      </w:r>
    </w:p>
    <w:p w14:paraId="59F3F7D8" w14:textId="77777777" w:rsidR="00EE5860" w:rsidRPr="00441CD0" w:rsidRDefault="00EE5860" w:rsidP="00EE5860">
      <w:pPr>
        <w:rPr>
          <w:lang w:val="en-US" w:eastAsia="zh-CN"/>
        </w:rPr>
      </w:pPr>
      <w:r w:rsidRPr="00441CD0">
        <w:rPr>
          <w:lang w:val="en-US" w:eastAsia="zh-CN"/>
        </w:rPr>
        <w:t>The UPF may detect the uplink IP packets</w:t>
      </w:r>
      <w:r>
        <w:rPr>
          <w:lang w:val="en-US" w:eastAsia="zh-CN"/>
        </w:rPr>
        <w:t xml:space="preserve"> for which MPTCP is applicable</w:t>
      </w:r>
      <w:r w:rsidRPr="00ED390A">
        <w:t xml:space="preserve"> </w:t>
      </w:r>
      <w:r>
        <w:t>by checking whether the UL PDR matching the user plane traffic is set with an MPTCP Applicable Indication, or</w:t>
      </w:r>
      <w:r>
        <w:rPr>
          <w:lang w:val="en-US" w:eastAsia="zh-CN"/>
        </w:rPr>
        <w:t xml:space="preserve"> (UPF implementation choice) by checking whether the source or destination IP address of the user plane packets (after removing the GTP-U header) correspond to </w:t>
      </w:r>
      <w:r>
        <w:t>UE link-specific multipath IP address(es) and the MPTCP proxy IP address.</w:t>
      </w:r>
    </w:p>
    <w:p w14:paraId="7F77F973" w14:textId="77777777" w:rsidR="00EE5860" w:rsidRPr="00441CD0" w:rsidRDefault="00EE5860" w:rsidP="00EE5860">
      <w:pPr>
        <w:rPr>
          <w:lang w:val="en-US" w:eastAsia="zh-CN"/>
        </w:rPr>
      </w:pPr>
      <w:r w:rsidRPr="00441CD0">
        <w:rPr>
          <w:lang w:val="en-US" w:eastAsia="zh-CN"/>
        </w:rPr>
        <w:lastRenderedPageBreak/>
        <w:t>The UPF may detect the downlink IP packets</w:t>
      </w:r>
      <w:r>
        <w:rPr>
          <w:lang w:val="en-US" w:eastAsia="zh-CN"/>
        </w:rPr>
        <w:t xml:space="preserve"> for which MPTCP is applicable</w:t>
      </w:r>
      <w:r w:rsidRPr="00441CD0">
        <w:rPr>
          <w:lang w:val="en-US" w:eastAsia="zh-CN"/>
        </w:rPr>
        <w:t>, by checking the information in the associated MAR (e.g. check</w:t>
      </w:r>
      <w:r>
        <w:rPr>
          <w:lang w:val="en-US" w:eastAsia="zh-CN"/>
        </w:rPr>
        <w:t>ing</w:t>
      </w:r>
      <w:r w:rsidRPr="00441CD0">
        <w:rPr>
          <w:lang w:val="en-US" w:eastAsia="zh-CN"/>
        </w:rPr>
        <w:t xml:space="preserve"> if </w:t>
      </w:r>
      <w:r>
        <w:rPr>
          <w:lang w:val="en-US" w:eastAsia="zh-CN"/>
        </w:rPr>
        <w:t xml:space="preserve">the </w:t>
      </w:r>
      <w:r w:rsidRPr="00441CD0">
        <w:rPr>
          <w:lang w:val="en-US" w:eastAsia="zh-CN"/>
        </w:rPr>
        <w:t>steering functionality is set to MPTCP)</w:t>
      </w:r>
      <w:r>
        <w:rPr>
          <w:lang w:val="en-US" w:eastAsia="zh-CN"/>
        </w:rPr>
        <w:t xml:space="preserve"> or by</w:t>
      </w:r>
      <w:r w:rsidRPr="00441CD0">
        <w:rPr>
          <w:lang w:val="en-US" w:eastAsia="zh-CN"/>
        </w:rPr>
        <w:t xml:space="preserve"> </w:t>
      </w:r>
      <w:r>
        <w:rPr>
          <w:lang w:val="en-US" w:eastAsia="zh-CN"/>
        </w:rPr>
        <w:t>checking</w:t>
      </w:r>
      <w:r w:rsidRPr="00441CD0">
        <w:rPr>
          <w:lang w:val="en-US" w:eastAsia="zh-CN"/>
        </w:rPr>
        <w:t xml:space="preserve"> the destination IP address.</w:t>
      </w:r>
    </w:p>
    <w:p w14:paraId="38A9A4C4" w14:textId="77777777" w:rsidR="00EE5860" w:rsidRPr="00441CD0" w:rsidRDefault="00EE5860" w:rsidP="00EE5860">
      <w:pPr>
        <w:pStyle w:val="Heading3"/>
      </w:pPr>
      <w:bookmarkStart w:id="1782" w:name="_Toc44688982"/>
      <w:bookmarkStart w:id="1783" w:name="_Toc44923736"/>
      <w:bookmarkStart w:id="1784" w:name="_Toc51860703"/>
      <w:bookmarkStart w:id="1785" w:name="_Toc57930470"/>
      <w:bookmarkStart w:id="1786" w:name="_Toc57931100"/>
      <w:bookmarkStart w:id="1787" w:name="_Toc160974226"/>
      <w:r w:rsidRPr="00441CD0">
        <w:t>5.20.3</w:t>
      </w:r>
      <w:r w:rsidRPr="00441CD0">
        <w:tab/>
        <w:t>ATSSS-LL functionality</w:t>
      </w:r>
      <w:bookmarkEnd w:id="1736"/>
      <w:bookmarkEnd w:id="1737"/>
      <w:bookmarkEnd w:id="1738"/>
      <w:bookmarkEnd w:id="1739"/>
      <w:bookmarkEnd w:id="1779"/>
      <w:bookmarkEnd w:id="1780"/>
      <w:bookmarkEnd w:id="1781"/>
      <w:bookmarkEnd w:id="1782"/>
      <w:bookmarkEnd w:id="1783"/>
      <w:bookmarkEnd w:id="1784"/>
      <w:bookmarkEnd w:id="1785"/>
      <w:bookmarkEnd w:id="1786"/>
      <w:bookmarkEnd w:id="1787"/>
    </w:p>
    <w:p w14:paraId="5F22D3EF" w14:textId="77777777" w:rsidR="00EE5860" w:rsidRPr="00441CD0" w:rsidRDefault="00EE5860" w:rsidP="00EE5860">
      <w:pPr>
        <w:pStyle w:val="Heading4"/>
        <w:rPr>
          <w:rFonts w:cs="Arial"/>
          <w:bCs/>
        </w:rPr>
      </w:pPr>
      <w:bookmarkStart w:id="1788" w:name="_Toc27490611"/>
      <w:bookmarkStart w:id="1789" w:name="_Toc27556904"/>
      <w:bookmarkStart w:id="1790" w:name="_Toc27723821"/>
      <w:bookmarkStart w:id="1791" w:name="_Toc36030890"/>
      <w:bookmarkStart w:id="1792" w:name="_Toc36042810"/>
      <w:bookmarkStart w:id="1793" w:name="_Toc36814134"/>
      <w:bookmarkStart w:id="1794" w:name="_Toc44688983"/>
      <w:bookmarkStart w:id="1795" w:name="_Toc44923737"/>
      <w:bookmarkStart w:id="1796" w:name="_Toc51860704"/>
      <w:bookmarkStart w:id="1797" w:name="_Toc57930471"/>
      <w:bookmarkStart w:id="1798" w:name="_Toc57931101"/>
      <w:bookmarkStart w:id="1799" w:name="_Toc19717143"/>
      <w:bookmarkStart w:id="1800" w:name="_Toc160974227"/>
      <w:r w:rsidRPr="00441CD0">
        <w:t>5.20.3.1</w:t>
      </w:r>
      <w:r w:rsidRPr="00441CD0">
        <w:tab/>
        <w:t>Activate ATSSS-LL functionality and Exchange ATSSS-LL Parameters</w:t>
      </w:r>
      <w:bookmarkEnd w:id="1788"/>
      <w:bookmarkEnd w:id="1789"/>
      <w:bookmarkEnd w:id="1790"/>
      <w:bookmarkEnd w:id="1791"/>
      <w:bookmarkEnd w:id="1792"/>
      <w:bookmarkEnd w:id="1793"/>
      <w:bookmarkEnd w:id="1794"/>
      <w:bookmarkEnd w:id="1795"/>
      <w:bookmarkEnd w:id="1796"/>
      <w:bookmarkEnd w:id="1797"/>
      <w:bookmarkEnd w:id="1798"/>
      <w:bookmarkEnd w:id="1800"/>
    </w:p>
    <w:p w14:paraId="562964C5" w14:textId="77777777" w:rsidR="00EE5860" w:rsidRDefault="00EE5860" w:rsidP="00EE5860">
      <w:pPr>
        <w:rPr>
          <w:lang w:val="en-US"/>
        </w:rPr>
      </w:pPr>
      <w:r w:rsidRPr="00441CD0">
        <w:rPr>
          <w:lang w:val="en-US"/>
        </w:rPr>
        <w:t>If ATSSS-LL steering functionality is required for a Multi-Access PDU session, the SMF shall send ATSSS-LL Control Information to the UPF in PFCP Session Establishment Request, to instruct the UPF to activate the ATSSS-LL functionality for this PFCP session. The SMF may also request to activate the PMF functionality for this PFCP session by sending PMF Control Information to the UPF. As a result, the UPF(PSA) shall allocate necessary resources for ATSSS-LL and PMF and return the corresponding ATSSS-LL and PMF Parameters (e.g. PMF IP address and port, etc) to the SMF in PFCP Session Establishment Response.</w:t>
      </w:r>
      <w:bookmarkStart w:id="1801" w:name="_Toc27490612"/>
      <w:bookmarkStart w:id="1802" w:name="_Toc27556905"/>
      <w:bookmarkStart w:id="1803" w:name="_Toc27723822"/>
      <w:bookmarkStart w:id="1804" w:name="_Toc36030891"/>
      <w:bookmarkStart w:id="1805" w:name="_Toc36042811"/>
      <w:bookmarkStart w:id="1806" w:name="_Toc36814135"/>
    </w:p>
    <w:p w14:paraId="0D0BB774" w14:textId="43F43A91" w:rsidR="00EE5860" w:rsidRDefault="00EE5860" w:rsidP="00EE5860">
      <w:pPr>
        <w:rPr>
          <w:lang w:val="en-US"/>
        </w:rPr>
      </w:pPr>
      <w:r>
        <w:t xml:space="preserve">If the </w:t>
      </w:r>
      <w:r>
        <w:rPr>
          <w:noProof/>
        </w:rPr>
        <w:t xml:space="preserve">SMF provisions the UPF to apply </w:t>
      </w:r>
      <w:r>
        <w:t>ATSSS-LL in downlink with "Smallest Delay" steering mode, the UE does not support PMF RTT measurements</w:t>
      </w:r>
      <w:r>
        <w:rPr>
          <w:noProof/>
        </w:rPr>
        <w:t xml:space="preserve"> </w:t>
      </w:r>
      <w:r>
        <w:t xml:space="preserve">(see </w:t>
      </w:r>
      <w:r w:rsidR="00415C19">
        <w:t>clause 5</w:t>
      </w:r>
      <w:r>
        <w:t xml:space="preserve">.32.2 of </w:t>
      </w:r>
      <w:r w:rsidRPr="00441CD0">
        <w:rPr>
          <w:noProof/>
        </w:rPr>
        <w:t>3GPP TS 23.501 [28]</w:t>
      </w:r>
      <w:r>
        <w:rPr>
          <w:noProof/>
        </w:rPr>
        <w:t>) and the UPF supports RTT measurements without PMF</w:t>
      </w:r>
      <w:r>
        <w:t>, the SMF should instruct the UPF to not use PMF RTT measurements by setting the</w:t>
      </w:r>
      <w:r>
        <w:rPr>
          <w:noProof/>
        </w:rPr>
        <w:t xml:space="preserve"> D</w:t>
      </w:r>
      <w:r>
        <w:rPr>
          <w:lang w:eastAsia="zh-CN"/>
        </w:rPr>
        <w:t>RTT</w:t>
      </w:r>
      <w:r w:rsidRPr="00867BF5">
        <w:rPr>
          <w:lang w:eastAsia="zh-CN"/>
        </w:rPr>
        <w:t>I</w:t>
      </w:r>
      <w:r>
        <w:rPr>
          <w:lang w:eastAsia="zh-CN"/>
        </w:rPr>
        <w:t xml:space="preserve"> flag to "1" in the </w:t>
      </w:r>
      <w:r w:rsidRPr="00441CD0">
        <w:rPr>
          <w:lang w:val="en-US"/>
        </w:rPr>
        <w:t>PMF Control Information</w:t>
      </w:r>
      <w:r>
        <w:rPr>
          <w:lang w:val="en-US"/>
        </w:rPr>
        <w:t>.</w:t>
      </w:r>
    </w:p>
    <w:p w14:paraId="1589A779" w14:textId="77777777" w:rsidR="00EE5860" w:rsidRPr="00791A39" w:rsidRDefault="00EE5860" w:rsidP="00EE5860">
      <w:pPr>
        <w:pStyle w:val="NO"/>
      </w:pPr>
      <w:r w:rsidRPr="007962C8">
        <w:t>NOTE</w:t>
      </w:r>
      <w:r>
        <w:t xml:space="preserve"> 1</w:t>
      </w:r>
      <w:r w:rsidRPr="007962C8">
        <w:t>:</w:t>
      </w:r>
      <w:r>
        <w:tab/>
        <w:t>T</w:t>
      </w:r>
      <w:r w:rsidRPr="007962C8">
        <w:t>he UPF can measure RTT without using the PMF protocol by using other means not defined by 3GPP such as using the RTT measurements of MPTCP if there is an MPTCP connection established between the UE and UPF.</w:t>
      </w:r>
    </w:p>
    <w:p w14:paraId="5CEA87A0" w14:textId="77777777" w:rsidR="00EE5860" w:rsidRPr="00441CD0" w:rsidRDefault="00EE5860" w:rsidP="00EE5860">
      <w:pPr>
        <w:rPr>
          <w:lang w:val="en-US"/>
        </w:rPr>
      </w:pPr>
      <w:r w:rsidRPr="00441CD0">
        <w:rPr>
          <w:lang w:val="en-US"/>
        </w:rPr>
        <w:t>The SMF may send ATSSS-LL Control Information and/or PMF Control Information to the UPF in PFCP Session Modification Request, with updated value, e.g. if the SMF receives updated ATSSS rules from the PCF.</w:t>
      </w:r>
    </w:p>
    <w:p w14:paraId="2C61E795" w14:textId="77777777" w:rsidR="00EE5860" w:rsidRPr="00441CD0" w:rsidRDefault="00EE5860" w:rsidP="00EE5860">
      <w:pPr>
        <w:pStyle w:val="NO"/>
      </w:pPr>
      <w:r w:rsidRPr="00441CD0">
        <w:t>NOTE</w:t>
      </w:r>
      <w:r>
        <w:t xml:space="preserve"> 2</w:t>
      </w:r>
      <w:r w:rsidRPr="00441CD0">
        <w:t>:</w:t>
      </w:r>
      <w:r w:rsidRPr="00441CD0">
        <w:tab/>
        <w:t>Such ATSSS-LL Parameters received by the SMF are sent to the UE together with the ATSSS rules, as specified in 3GPP TS 24.193 [59].</w:t>
      </w:r>
    </w:p>
    <w:p w14:paraId="42FE0C88" w14:textId="77777777" w:rsidR="00EE5860" w:rsidRPr="00441CD0" w:rsidRDefault="00EE5860" w:rsidP="00EE5860">
      <w:pPr>
        <w:pStyle w:val="Heading3"/>
      </w:pPr>
      <w:bookmarkStart w:id="1807" w:name="_Toc44688984"/>
      <w:bookmarkStart w:id="1808" w:name="_Toc44923738"/>
      <w:bookmarkStart w:id="1809" w:name="_Toc51860705"/>
      <w:bookmarkStart w:id="1810" w:name="_Toc57930472"/>
      <w:bookmarkStart w:id="1811" w:name="_Toc57931102"/>
      <w:bookmarkStart w:id="1812" w:name="_Toc160974228"/>
      <w:r w:rsidRPr="00441CD0">
        <w:t>5.20.4</w:t>
      </w:r>
      <w:r w:rsidRPr="00441CD0">
        <w:tab/>
        <w:t>Handling of GBR traffic of a MA PDU session</w:t>
      </w:r>
      <w:bookmarkEnd w:id="1801"/>
      <w:bookmarkEnd w:id="1802"/>
      <w:bookmarkEnd w:id="1803"/>
      <w:bookmarkEnd w:id="1804"/>
      <w:bookmarkEnd w:id="1805"/>
      <w:bookmarkEnd w:id="1806"/>
      <w:bookmarkEnd w:id="1807"/>
      <w:bookmarkEnd w:id="1808"/>
      <w:bookmarkEnd w:id="1809"/>
      <w:bookmarkEnd w:id="1810"/>
      <w:bookmarkEnd w:id="1811"/>
      <w:bookmarkEnd w:id="1812"/>
    </w:p>
    <w:p w14:paraId="2733893C" w14:textId="77777777" w:rsidR="00EE5860" w:rsidRPr="00441CD0" w:rsidRDefault="00EE5860" w:rsidP="00EE5860">
      <w:pPr>
        <w:pStyle w:val="Heading4"/>
        <w:rPr>
          <w:noProof/>
        </w:rPr>
      </w:pPr>
      <w:bookmarkStart w:id="1813" w:name="_Toc27490613"/>
      <w:bookmarkStart w:id="1814" w:name="_Toc27556906"/>
      <w:bookmarkStart w:id="1815" w:name="_Toc27723823"/>
      <w:bookmarkStart w:id="1816" w:name="_Toc36030892"/>
      <w:bookmarkStart w:id="1817" w:name="_Toc36042812"/>
      <w:bookmarkStart w:id="1818" w:name="_Toc36814136"/>
      <w:bookmarkStart w:id="1819" w:name="_Toc44688985"/>
      <w:bookmarkStart w:id="1820" w:name="_Toc44923739"/>
      <w:bookmarkStart w:id="1821" w:name="_Toc51860706"/>
      <w:bookmarkStart w:id="1822" w:name="_Toc57930473"/>
      <w:bookmarkStart w:id="1823" w:name="_Toc57931103"/>
      <w:bookmarkStart w:id="1824" w:name="_Toc160974229"/>
      <w:r w:rsidRPr="00441CD0">
        <w:rPr>
          <w:noProof/>
        </w:rPr>
        <w:t>5.20.4.1</w:t>
      </w:r>
      <w:r w:rsidRPr="00441CD0">
        <w:rPr>
          <w:noProof/>
        </w:rPr>
        <w:tab/>
        <w:t>General</w:t>
      </w:r>
      <w:bookmarkEnd w:id="1813"/>
      <w:bookmarkEnd w:id="1814"/>
      <w:bookmarkEnd w:id="1815"/>
      <w:bookmarkEnd w:id="1816"/>
      <w:bookmarkEnd w:id="1817"/>
      <w:bookmarkEnd w:id="1818"/>
      <w:bookmarkEnd w:id="1819"/>
      <w:bookmarkEnd w:id="1820"/>
      <w:bookmarkEnd w:id="1821"/>
      <w:bookmarkEnd w:id="1822"/>
      <w:bookmarkEnd w:id="1823"/>
      <w:bookmarkEnd w:id="1824"/>
    </w:p>
    <w:p w14:paraId="7F2495BD" w14:textId="44024C24" w:rsidR="00EE5860" w:rsidRPr="00441CD0" w:rsidRDefault="00EE5860" w:rsidP="00EE5860">
      <w:pPr>
        <w:rPr>
          <w:noProof/>
        </w:rPr>
      </w:pPr>
      <w:bookmarkStart w:id="1825" w:name="_Toc27490614"/>
      <w:bookmarkStart w:id="1826" w:name="_Toc27556907"/>
      <w:bookmarkStart w:id="1827" w:name="_Toc27723824"/>
      <w:bookmarkStart w:id="1828" w:name="_Toc36030893"/>
      <w:bookmarkStart w:id="1829" w:name="_Toc36042813"/>
      <w:bookmarkStart w:id="1830" w:name="_Toc36814137"/>
      <w:r w:rsidRPr="00441CD0">
        <w:rPr>
          <w:noProof/>
        </w:rPr>
        <w:t xml:space="preserve">Traffic splitting of a GBR traffic is not supported (see </w:t>
      </w:r>
      <w:r w:rsidR="00415C19" w:rsidRPr="00441CD0">
        <w:rPr>
          <w:noProof/>
        </w:rPr>
        <w:t>clause</w:t>
      </w:r>
      <w:r w:rsidR="00415C19">
        <w:rPr>
          <w:noProof/>
        </w:rPr>
        <w:t> </w:t>
      </w:r>
      <w:r w:rsidR="00415C19" w:rsidRPr="00441CD0">
        <w:rPr>
          <w:noProof/>
        </w:rPr>
        <w:t>5</w:t>
      </w:r>
      <w:r w:rsidRPr="00441CD0">
        <w:rPr>
          <w:noProof/>
        </w:rPr>
        <w:t>.32.4 of 3GPP TS 23.501 [28]). Besides, switching GBR traffic from one access to another access requires the SMF to send N1/N2 messages to the UE and AN.</w:t>
      </w:r>
    </w:p>
    <w:p w14:paraId="399176C9" w14:textId="77777777" w:rsidR="00EE5860" w:rsidRPr="00441CD0" w:rsidRDefault="00EE5860" w:rsidP="00EE5860">
      <w:pPr>
        <w:rPr>
          <w:noProof/>
        </w:rPr>
      </w:pPr>
      <w:r w:rsidRPr="00441CD0">
        <w:rPr>
          <w:noProof/>
        </w:rPr>
        <w:t xml:space="preserve">DL PDRs corresponding to GBR traffic shall be </w:t>
      </w:r>
      <w:r>
        <w:rPr>
          <w:noProof/>
        </w:rPr>
        <w:t>associated with DL FARs (i.e. no MAR).</w:t>
      </w:r>
    </w:p>
    <w:p w14:paraId="1C86D211" w14:textId="77777777" w:rsidR="00EE5860" w:rsidRPr="00441CD0" w:rsidRDefault="00EE5860" w:rsidP="00EE5860">
      <w:pPr>
        <w:pStyle w:val="Heading4"/>
        <w:rPr>
          <w:noProof/>
        </w:rPr>
      </w:pPr>
      <w:bookmarkStart w:id="1831" w:name="_Toc44688986"/>
      <w:bookmarkStart w:id="1832" w:name="_Toc44923740"/>
      <w:bookmarkStart w:id="1833" w:name="_Toc51860707"/>
      <w:bookmarkStart w:id="1834" w:name="_Toc57930474"/>
      <w:bookmarkStart w:id="1835" w:name="_Toc57931104"/>
      <w:bookmarkStart w:id="1836" w:name="_Toc160974230"/>
      <w:r w:rsidRPr="00441CD0">
        <w:rPr>
          <w:noProof/>
        </w:rPr>
        <w:t>5.20.4.2</w:t>
      </w:r>
      <w:r w:rsidRPr="00441CD0">
        <w:rPr>
          <w:noProof/>
        </w:rPr>
        <w:tab/>
        <w:t>Access Availability Reporting</w:t>
      </w:r>
      <w:bookmarkEnd w:id="1825"/>
      <w:bookmarkEnd w:id="1826"/>
      <w:bookmarkEnd w:id="1827"/>
      <w:bookmarkEnd w:id="1828"/>
      <w:bookmarkEnd w:id="1829"/>
      <w:bookmarkEnd w:id="1830"/>
      <w:bookmarkEnd w:id="1831"/>
      <w:bookmarkEnd w:id="1832"/>
      <w:bookmarkEnd w:id="1833"/>
      <w:bookmarkEnd w:id="1834"/>
      <w:bookmarkEnd w:id="1835"/>
      <w:bookmarkEnd w:id="1836"/>
    </w:p>
    <w:p w14:paraId="7B358FDE" w14:textId="77777777" w:rsidR="00EE5860" w:rsidRPr="00441CD0" w:rsidRDefault="00EE5860" w:rsidP="00EE5860">
      <w:pPr>
        <w:rPr>
          <w:noProof/>
        </w:rPr>
      </w:pPr>
      <w:r w:rsidRPr="00441CD0">
        <w:rPr>
          <w:noProof/>
        </w:rPr>
        <w:t>For a MA PDU session using the ATSSS Low Layer (ATSSS-LL) or MPTCP steering functionality, the SMF may request the UPF to report when it cannot send downlink GBR traffic over its on-going access, e.g. based on access availability and unavailability report from the UE, by provisioning an SRR with an Access Availability Control Information IE requesting the UPF to report when an</w:t>
      </w:r>
      <w:r w:rsidRPr="00441CD0">
        <w:t xml:space="preserve"> access (3GPP or non-3GPP access) becomes available or unavailable</w:t>
      </w:r>
      <w:r w:rsidRPr="00441CD0">
        <w:rPr>
          <w:noProof/>
        </w:rPr>
        <w:t>.</w:t>
      </w:r>
    </w:p>
    <w:p w14:paraId="50DD329B" w14:textId="77777777" w:rsidR="00EE5860" w:rsidRPr="00441CD0" w:rsidRDefault="00EE5860" w:rsidP="00EE5860">
      <w:pPr>
        <w:rPr>
          <w:noProof/>
        </w:rPr>
      </w:pPr>
      <w:r w:rsidRPr="00441CD0">
        <w:rPr>
          <w:noProof/>
        </w:rPr>
        <w:t>If so instructed, when detecting a change in an access availability, the UPF shall send an Access Availability Report to the SMF, indicating the access type and whether the access has become available or unavailable.</w:t>
      </w:r>
    </w:p>
    <w:p w14:paraId="50EB40FF" w14:textId="77777777" w:rsidR="00EE5860" w:rsidRPr="00441CD0" w:rsidRDefault="00EE5860" w:rsidP="00EE5860">
      <w:pPr>
        <w:pStyle w:val="Heading3"/>
      </w:pPr>
      <w:bookmarkStart w:id="1837" w:name="_Toc27490615"/>
      <w:bookmarkStart w:id="1838" w:name="_Toc27556908"/>
      <w:bookmarkStart w:id="1839" w:name="_Toc27723825"/>
      <w:bookmarkStart w:id="1840" w:name="_Toc36030894"/>
      <w:bookmarkStart w:id="1841" w:name="_Toc36042814"/>
      <w:bookmarkStart w:id="1842" w:name="_Toc36814138"/>
      <w:bookmarkStart w:id="1843" w:name="_Toc44688987"/>
      <w:bookmarkStart w:id="1844" w:name="_Toc44923741"/>
      <w:bookmarkStart w:id="1845" w:name="_Toc51860708"/>
      <w:bookmarkStart w:id="1846" w:name="_Toc57930475"/>
      <w:bookmarkStart w:id="1847" w:name="_Toc57931105"/>
      <w:bookmarkStart w:id="1848" w:name="_Toc160974231"/>
      <w:r w:rsidRPr="00441CD0">
        <w:t>5.20.5</w:t>
      </w:r>
      <w:r w:rsidRPr="00441CD0">
        <w:tab/>
        <w:t>Access type of a MA PDU session becoming (un)available</w:t>
      </w:r>
      <w:bookmarkEnd w:id="1837"/>
      <w:bookmarkEnd w:id="1838"/>
      <w:bookmarkEnd w:id="1839"/>
      <w:bookmarkEnd w:id="1840"/>
      <w:bookmarkEnd w:id="1841"/>
      <w:bookmarkEnd w:id="1842"/>
      <w:bookmarkEnd w:id="1843"/>
      <w:bookmarkEnd w:id="1844"/>
      <w:bookmarkEnd w:id="1845"/>
      <w:bookmarkEnd w:id="1846"/>
      <w:bookmarkEnd w:id="1847"/>
      <w:bookmarkEnd w:id="1848"/>
    </w:p>
    <w:p w14:paraId="6C29448F" w14:textId="77777777" w:rsidR="00EE5860" w:rsidRPr="00441CD0" w:rsidRDefault="00EE5860" w:rsidP="00EE5860">
      <w:pPr>
        <w:rPr>
          <w:noProof/>
        </w:rPr>
      </w:pPr>
      <w:bookmarkStart w:id="1849" w:name="_Toc27490616"/>
      <w:bookmarkStart w:id="1850" w:name="_Toc27556909"/>
      <w:bookmarkStart w:id="1851" w:name="_Toc27723826"/>
      <w:r w:rsidRPr="00441CD0">
        <w:rPr>
          <w:noProof/>
        </w:rPr>
        <w:t>The access type of a MA PDU session may become unavailable permanently (e.g. when the UE de-registers from one access) or transiently (e.g. when the UE has lost coverage of the 3GPP access or non-3GPP access).</w:t>
      </w:r>
    </w:p>
    <w:p w14:paraId="06381E8F" w14:textId="77777777" w:rsidR="00EE5860" w:rsidRPr="00441CD0" w:rsidRDefault="00EE5860" w:rsidP="00EE5860">
      <w:pPr>
        <w:rPr>
          <w:noProof/>
        </w:rPr>
      </w:pPr>
      <w:r w:rsidRPr="00441CD0">
        <w:rPr>
          <w:noProof/>
        </w:rPr>
        <w:t>When an access type of a MA PDU session becomes permanently unavailable, the SMF shall send a PFCP Session Modification Request with an Update MAR IE removing the Access Forwarding Information IE corresponding to the unavailable access. As a result, the UPF shall not send any more traffic on this access type.</w:t>
      </w:r>
    </w:p>
    <w:p w14:paraId="31F90A20" w14:textId="77777777" w:rsidR="00EE5860" w:rsidRPr="00441CD0" w:rsidRDefault="00EE5860" w:rsidP="00EE5860">
      <w:pPr>
        <w:rPr>
          <w:noProof/>
        </w:rPr>
      </w:pPr>
      <w:r w:rsidRPr="00441CD0">
        <w:rPr>
          <w:noProof/>
        </w:rPr>
        <w:t xml:space="preserve">Reversely, when a new access type becomes available for a MA PDU session, e.g. when the UE registers on another access and requests to establish user plane resources for that access, the SMF shall send a PFCP Session Modification </w:t>
      </w:r>
      <w:r w:rsidRPr="00441CD0">
        <w:rPr>
          <w:noProof/>
        </w:rPr>
        <w:lastRenderedPageBreak/>
        <w:t>Request with an Update MAR IE adding the Access Forwarding Information IE corresponding to the new available access type.</w:t>
      </w:r>
    </w:p>
    <w:p w14:paraId="3A062D9D" w14:textId="77777777" w:rsidR="00EE5860" w:rsidRPr="00001B1C" w:rsidRDefault="00EE5860" w:rsidP="00EE5860">
      <w:pPr>
        <w:rPr>
          <w:szCs w:val="18"/>
          <w:lang w:val="en-US"/>
        </w:rPr>
      </w:pPr>
      <w:r w:rsidRPr="00441CD0">
        <w:rPr>
          <w:noProof/>
        </w:rPr>
        <w:t xml:space="preserve">When an access type of a MA PDU session becomes transiently unavailable, the SMF shall notify the UPF that the access type has become unavailable by sending a PFCP Session Modification Request with the </w:t>
      </w:r>
      <w:r w:rsidRPr="00001B1C">
        <w:rPr>
          <w:szCs w:val="18"/>
          <w:lang w:val="en-US"/>
        </w:rPr>
        <w:t>Access Availability Information IE indicating so. The SMF should then also notify the UPF when the access type becomes available again.</w:t>
      </w:r>
    </w:p>
    <w:p w14:paraId="1A10BE86" w14:textId="77777777" w:rsidR="00EE5860" w:rsidRPr="00001B1C" w:rsidRDefault="00EE5860" w:rsidP="00EE5860">
      <w:pPr>
        <w:rPr>
          <w:szCs w:val="18"/>
          <w:lang w:val="en-US"/>
        </w:rPr>
      </w:pPr>
      <w:r w:rsidRPr="00001B1C">
        <w:rPr>
          <w:szCs w:val="18"/>
          <w:lang w:val="en-US"/>
        </w:rPr>
        <w:t>When being notified by the SMF that an access type has become transiently unavalaible, the UPF should stop sending DL traffic on this access until it receives the indication that the access becomes available again from the UE (i.e. PMF access available report) or the SMF.</w:t>
      </w:r>
    </w:p>
    <w:p w14:paraId="0F69D008" w14:textId="77777777" w:rsidR="00EE5860" w:rsidRPr="00923677" w:rsidRDefault="00EE5860" w:rsidP="00EE5860">
      <w:pPr>
        <w:pStyle w:val="Heading3"/>
      </w:pPr>
      <w:bookmarkStart w:id="1852" w:name="_Toc44688988"/>
      <w:bookmarkStart w:id="1853" w:name="_Toc44923742"/>
      <w:bookmarkStart w:id="1854" w:name="_Toc51860709"/>
      <w:bookmarkStart w:id="1855" w:name="_Toc57930476"/>
      <w:bookmarkStart w:id="1856" w:name="_Toc57931106"/>
      <w:bookmarkStart w:id="1857" w:name="_Toc160974232"/>
      <w:r w:rsidRPr="00441CD0">
        <w:t>5.20.</w:t>
      </w:r>
      <w:r>
        <w:t>6</w:t>
      </w:r>
      <w:r w:rsidRPr="00441CD0">
        <w:tab/>
      </w:r>
      <w:r>
        <w:t>PMFP message handling in UPF</w:t>
      </w:r>
      <w:bookmarkEnd w:id="1852"/>
      <w:bookmarkEnd w:id="1853"/>
      <w:bookmarkEnd w:id="1854"/>
      <w:bookmarkEnd w:id="1855"/>
      <w:bookmarkEnd w:id="1856"/>
      <w:bookmarkEnd w:id="1857"/>
    </w:p>
    <w:p w14:paraId="695E82F8" w14:textId="77777777" w:rsidR="00EE5860" w:rsidRDefault="00EE5860" w:rsidP="00EE5860">
      <w:r>
        <w:t xml:space="preserve">PMFP messages are used by the PMF functionality in the UE and the PMF functionality in the UPF (PSA) to perform the following procedures, as specified in </w:t>
      </w:r>
      <w:r w:rsidRPr="00441CD0">
        <w:t>3GPP TS 24.193 [59]</w:t>
      </w:r>
      <w:r>
        <w:t>:</w:t>
      </w:r>
    </w:p>
    <w:p w14:paraId="69D3498B" w14:textId="77777777" w:rsidR="00EE5860" w:rsidRDefault="00EE5860" w:rsidP="00EE5860">
      <w:pPr>
        <w:pStyle w:val="B1"/>
      </w:pPr>
      <w:r>
        <w:t>-</w:t>
      </w:r>
      <w:r>
        <w:tab/>
        <w:t>RTT measurement procedure initiated by the UE, or the UPF;</w:t>
      </w:r>
    </w:p>
    <w:p w14:paraId="69B95773" w14:textId="77777777" w:rsidR="00EE5860" w:rsidRDefault="00EE5860" w:rsidP="00EE5860">
      <w:pPr>
        <w:pStyle w:val="B1"/>
      </w:pPr>
      <w:r>
        <w:t>-</w:t>
      </w:r>
      <w:r>
        <w:tab/>
        <w:t>Access available/unavailable report procedure from the UE to the UPF.</w:t>
      </w:r>
    </w:p>
    <w:p w14:paraId="065CBD95" w14:textId="77777777" w:rsidR="00EE5860" w:rsidRDefault="00EE5860" w:rsidP="00EE5860">
      <w:pPr>
        <w:rPr>
          <w:rFonts w:eastAsia="SimSun"/>
          <w:lang w:val="en-US" w:eastAsia="zh-CN"/>
        </w:rPr>
      </w:pPr>
      <w:r>
        <w:rPr>
          <w:lang w:val="en-US"/>
        </w:rPr>
        <w:t xml:space="preserve">PMFP messages shall be exchanged </w:t>
      </w:r>
      <w:r>
        <w:rPr>
          <w:rFonts w:eastAsia="SimSun" w:hint="eastAsia"/>
          <w:lang w:val="en-US" w:eastAsia="zh-CN"/>
        </w:rPr>
        <w:t xml:space="preserve">between the UE and the UPF via </w:t>
      </w:r>
      <w:r>
        <w:rPr>
          <w:rFonts w:eastAsia="SimSun"/>
          <w:lang w:val="en-US" w:eastAsia="zh-CN"/>
        </w:rPr>
        <w:t xml:space="preserve">the </w:t>
      </w:r>
      <w:r>
        <w:rPr>
          <w:rFonts w:eastAsia="SimSun" w:hint="eastAsia"/>
          <w:lang w:val="en-US" w:eastAsia="zh-CN"/>
        </w:rPr>
        <w:t>default QoS flow, as specified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23.501</w:t>
      </w:r>
      <w:r>
        <w:rPr>
          <w:rFonts w:eastAsia="SimSun"/>
          <w:lang w:val="en-US" w:eastAsia="zh-CN"/>
        </w:rPr>
        <w:t> </w:t>
      </w:r>
      <w:r>
        <w:rPr>
          <w:rFonts w:eastAsia="SimSun" w:hint="eastAsia"/>
          <w:lang w:val="en-US" w:eastAsia="zh-CN"/>
        </w:rPr>
        <w:t>[28].</w:t>
      </w:r>
      <w:r>
        <w:rPr>
          <w:rFonts w:eastAsia="SimSun"/>
          <w:lang w:val="en-US" w:eastAsia="zh-CN"/>
        </w:rPr>
        <w:t xml:space="preserve"> To support this, the UPF shall learn the QFI identifying the QoS flow on which PMFP messages from the UE are transmitted, and shall send downlink PMFP messages on that QoS flow when needed.</w:t>
      </w:r>
    </w:p>
    <w:p w14:paraId="2EE1B8B3" w14:textId="77777777" w:rsidR="00EE5860" w:rsidRDefault="00EE5860" w:rsidP="00EE5860">
      <w:pPr>
        <w:rPr>
          <w:rFonts w:eastAsia="SimSun"/>
          <w:lang w:val="en-US" w:eastAsia="zh-CN"/>
        </w:rPr>
      </w:pPr>
      <w:r>
        <w:rPr>
          <w:rFonts w:eastAsia="SimSun" w:hint="eastAsia"/>
          <w:lang w:val="en-US" w:eastAsia="zh-CN"/>
        </w:rPr>
        <w:t>Once an uplink PMFP message is detected, the UPF shall internally forward the PMFP message to the PMF functionality in the UPF, for subsequent handling.</w:t>
      </w:r>
    </w:p>
    <w:p w14:paraId="24776E04" w14:textId="77777777" w:rsidR="00EE5860" w:rsidRPr="00441CD0" w:rsidRDefault="00EE5860" w:rsidP="00EE5860">
      <w:r>
        <w:rPr>
          <w:rFonts w:eastAsia="SimSun" w:hint="eastAsia"/>
          <w:lang w:val="en-US" w:eastAsia="zh-CN"/>
        </w:rPr>
        <w:t xml:space="preserve">The PMF functionality in the UPF shall learn the </w:t>
      </w:r>
      <w:r>
        <w:rPr>
          <w:rFonts w:eastAsia="SimSun"/>
          <w:lang w:val="en-US" w:eastAsia="zh-CN"/>
        </w:rPr>
        <w:t>UE</w:t>
      </w:r>
      <w:r w:rsidRPr="00441CD0">
        <w:t>'</w:t>
      </w:r>
      <w:r>
        <w:rPr>
          <w:rFonts w:eastAsia="SimSun"/>
          <w:lang w:val="en-US" w:eastAsia="zh-CN"/>
        </w:rPr>
        <w:t xml:space="preserve">s address </w:t>
      </w:r>
      <w:r>
        <w:rPr>
          <w:rFonts w:eastAsia="SimSun" w:hint="eastAsia"/>
          <w:lang w:val="en-US" w:eastAsia="zh-CN"/>
        </w:rPr>
        <w:t xml:space="preserve">information </w:t>
      </w:r>
      <w:r>
        <w:rPr>
          <w:rFonts w:eastAsia="SimSun"/>
          <w:lang w:val="en-US" w:eastAsia="zh-CN"/>
        </w:rPr>
        <w:t>for</w:t>
      </w:r>
      <w:r>
        <w:rPr>
          <w:rFonts w:eastAsia="SimSun" w:hint="eastAsia"/>
          <w:lang w:val="en-US" w:eastAsia="zh-CN"/>
        </w:rPr>
        <w:t xml:space="preserve"> PMF</w:t>
      </w:r>
      <w:r>
        <w:rPr>
          <w:rFonts w:eastAsia="SimSun"/>
          <w:lang w:val="en-US" w:eastAsia="zh-CN"/>
        </w:rPr>
        <w:t xml:space="preserve">P </w:t>
      </w:r>
      <w:r>
        <w:rPr>
          <w:rFonts w:eastAsia="SimSun" w:hint="eastAsia"/>
          <w:lang w:val="en-US" w:eastAsia="zh-CN"/>
        </w:rPr>
        <w:t xml:space="preserve">from the received PMFP message, e.g. to detect the </w:t>
      </w:r>
      <w:r>
        <w:rPr>
          <w:rFonts w:eastAsia="SimSun"/>
          <w:lang w:val="en-US" w:eastAsia="zh-CN"/>
        </w:rPr>
        <w:t xml:space="preserve">IP address and </w:t>
      </w:r>
      <w:r>
        <w:rPr>
          <w:rFonts w:eastAsia="SimSun" w:hint="eastAsia"/>
          <w:lang w:val="en-US" w:eastAsia="zh-CN"/>
        </w:rPr>
        <w:t>UDP port of the PMF in the UE (for IP PDU sessions) or the MAC address of the PMF in the UE (for Ethernet PDU sessions)</w:t>
      </w:r>
      <w:r>
        <w:rPr>
          <w:rFonts w:eastAsia="SimSun"/>
          <w:lang w:val="en-US" w:eastAsia="zh-CN"/>
        </w:rPr>
        <w:t>, for the purpose of sending PMFP messages to the UE</w:t>
      </w:r>
      <w:r>
        <w:rPr>
          <w:rFonts w:eastAsia="SimSun" w:hint="eastAsia"/>
          <w:lang w:val="en-US" w:eastAsia="zh-CN"/>
        </w:rPr>
        <w:t>.</w:t>
      </w:r>
    </w:p>
    <w:p w14:paraId="14C451C5" w14:textId="77777777" w:rsidR="00EE5860" w:rsidRPr="00441CD0" w:rsidRDefault="00EE5860" w:rsidP="00EE5860">
      <w:pPr>
        <w:pStyle w:val="Heading2"/>
      </w:pPr>
      <w:bookmarkStart w:id="1858" w:name="_Toc44688989"/>
      <w:bookmarkStart w:id="1859" w:name="_Toc44923743"/>
      <w:bookmarkStart w:id="1860" w:name="_Toc51860710"/>
      <w:bookmarkStart w:id="1861" w:name="_Toc57930477"/>
      <w:bookmarkStart w:id="1862" w:name="_Toc57931107"/>
      <w:bookmarkStart w:id="1863" w:name="_Toc160974233"/>
      <w:bookmarkEnd w:id="1799"/>
      <w:bookmarkEnd w:id="1849"/>
      <w:bookmarkEnd w:id="1850"/>
      <w:bookmarkEnd w:id="1851"/>
      <w:r w:rsidRPr="00441CD0">
        <w:t>5.</w:t>
      </w:r>
      <w:r w:rsidRPr="00441CD0">
        <w:rPr>
          <w:lang w:val="en-US"/>
        </w:rPr>
        <w:t>21</w:t>
      </w:r>
      <w:r w:rsidRPr="00441CD0">
        <w:tab/>
        <w:t>UE IP address/prefix Allocation and Release</w:t>
      </w:r>
      <w:bookmarkEnd w:id="1858"/>
      <w:bookmarkEnd w:id="1859"/>
      <w:bookmarkEnd w:id="1860"/>
      <w:bookmarkEnd w:id="1861"/>
      <w:bookmarkEnd w:id="1862"/>
      <w:bookmarkEnd w:id="1863"/>
    </w:p>
    <w:p w14:paraId="4A819C87" w14:textId="77777777" w:rsidR="00EE5860" w:rsidRPr="00441CD0" w:rsidRDefault="00EE5860" w:rsidP="00EE5860">
      <w:pPr>
        <w:pStyle w:val="Heading3"/>
        <w:rPr>
          <w:lang w:val="en-US"/>
        </w:rPr>
      </w:pPr>
      <w:bookmarkStart w:id="1864" w:name="_Toc36030896"/>
      <w:bookmarkStart w:id="1865" w:name="_Toc36042816"/>
      <w:bookmarkStart w:id="1866" w:name="_Toc44688990"/>
      <w:bookmarkStart w:id="1867" w:name="_Toc44923744"/>
      <w:bookmarkStart w:id="1868" w:name="_Toc51860711"/>
      <w:bookmarkStart w:id="1869" w:name="_Toc57930478"/>
      <w:bookmarkStart w:id="1870" w:name="_Toc57931108"/>
      <w:bookmarkStart w:id="1871" w:name="_Toc160974234"/>
      <w:r w:rsidRPr="00441CD0">
        <w:rPr>
          <w:lang w:val="en-US"/>
        </w:rPr>
        <w:t>5.21.1</w:t>
      </w:r>
      <w:r w:rsidRPr="00441CD0">
        <w:rPr>
          <w:lang w:val="en-US"/>
        </w:rPr>
        <w:tab/>
        <w:t>General</w:t>
      </w:r>
      <w:bookmarkEnd w:id="1864"/>
      <w:bookmarkEnd w:id="1865"/>
      <w:bookmarkEnd w:id="1866"/>
      <w:bookmarkEnd w:id="1867"/>
      <w:bookmarkEnd w:id="1868"/>
      <w:bookmarkEnd w:id="1869"/>
      <w:bookmarkEnd w:id="1870"/>
      <w:bookmarkEnd w:id="1871"/>
    </w:p>
    <w:p w14:paraId="695EB617" w14:textId="71BAED70" w:rsidR="00EE5860" w:rsidRPr="00441CD0" w:rsidRDefault="00EE5860" w:rsidP="00EE5860">
      <w:pPr>
        <w:rPr>
          <w:rFonts w:cs="Arial"/>
          <w:bCs/>
        </w:rPr>
      </w:pPr>
      <w:r w:rsidRPr="00441CD0">
        <w:rPr>
          <w:lang w:val="en-US"/>
        </w:rPr>
        <w:t xml:space="preserve">Stage 2 requirements for UE IP address allocation in the </w:t>
      </w:r>
      <w:r>
        <w:rPr>
          <w:lang w:val="en-US"/>
        </w:rPr>
        <w:t xml:space="preserve">EPC and </w:t>
      </w:r>
      <w:r w:rsidRPr="00441CD0">
        <w:rPr>
          <w:lang w:val="en-US"/>
        </w:rPr>
        <w:t xml:space="preserve">5GC are specified in </w:t>
      </w:r>
      <w:r w:rsidR="00415C19">
        <w:rPr>
          <w:lang w:val="en-US"/>
        </w:rPr>
        <w:t>clause 5</w:t>
      </w:r>
      <w:r>
        <w:rPr>
          <w:lang w:val="en-US"/>
        </w:rPr>
        <w:t xml:space="preserve">.3.1 of </w:t>
      </w:r>
      <w:r w:rsidRPr="00441CD0">
        <w:rPr>
          <w:rFonts w:cs="Arial"/>
          <w:bCs/>
        </w:rPr>
        <w:t>3GPP TS 23.401 [14]</w:t>
      </w:r>
      <w:r>
        <w:rPr>
          <w:rFonts w:cs="Arial"/>
          <w:bCs/>
        </w:rPr>
        <w:t xml:space="preserve">, </w:t>
      </w:r>
      <w:r w:rsidRPr="00441CD0">
        <w:rPr>
          <w:lang w:val="en-US"/>
        </w:rPr>
        <w:t>clause</w:t>
      </w:r>
      <w:r>
        <w:rPr>
          <w:lang w:val="en-US"/>
        </w:rPr>
        <w:t> </w:t>
      </w:r>
      <w:r w:rsidRPr="00441CD0">
        <w:rPr>
          <w:rFonts w:cs="Arial"/>
          <w:bCs/>
        </w:rPr>
        <w:t>5.8.2.2 of 3GPP TS 23.501 [28] and clause</w:t>
      </w:r>
      <w:r>
        <w:rPr>
          <w:rFonts w:cs="Arial"/>
          <w:bCs/>
        </w:rPr>
        <w:t> </w:t>
      </w:r>
      <w:r w:rsidRPr="00441CD0">
        <w:rPr>
          <w:rFonts w:cs="Arial"/>
          <w:bCs/>
        </w:rPr>
        <w:t>4.6.2 of 3GPP TS 23.316 [57]. The following types of UE IP addresses may be assigned over N4</w:t>
      </w:r>
      <w:r>
        <w:rPr>
          <w:rFonts w:cs="Arial"/>
          <w:bCs/>
        </w:rPr>
        <w:t xml:space="preserve"> or Sxb</w:t>
      </w:r>
      <w:r w:rsidRPr="00441CD0">
        <w:rPr>
          <w:rFonts w:cs="Arial"/>
          <w:bCs/>
        </w:rPr>
        <w:t>:</w:t>
      </w:r>
    </w:p>
    <w:p w14:paraId="717C8265" w14:textId="77777777" w:rsidR="00EE5860" w:rsidRPr="00441CD0" w:rsidRDefault="00EE5860" w:rsidP="00EE5860">
      <w:pPr>
        <w:pStyle w:val="B1"/>
        <w:rPr>
          <w:lang w:val="en-US"/>
        </w:rPr>
      </w:pPr>
      <w:r w:rsidRPr="00441CD0">
        <w:rPr>
          <w:lang w:val="en-US"/>
        </w:rPr>
        <w:t>-</w:t>
      </w:r>
      <w:r w:rsidRPr="00441CD0">
        <w:rPr>
          <w:lang w:val="en-US"/>
        </w:rPr>
        <w:tab/>
        <w:t>IPv4 address;</w:t>
      </w:r>
    </w:p>
    <w:p w14:paraId="50A34810" w14:textId="77777777" w:rsidR="00EE5860" w:rsidRDefault="00EE5860" w:rsidP="00EE5860">
      <w:pPr>
        <w:pStyle w:val="B1"/>
        <w:rPr>
          <w:lang w:val="en-US"/>
        </w:rPr>
      </w:pPr>
      <w:r w:rsidRPr="00441CD0">
        <w:rPr>
          <w:lang w:val="en-US"/>
        </w:rPr>
        <w:t>-</w:t>
      </w:r>
      <w:r w:rsidRPr="00441CD0">
        <w:rPr>
          <w:lang w:val="en-US"/>
        </w:rPr>
        <w:tab/>
        <w:t>/64 IPv6 Prefix;</w:t>
      </w:r>
    </w:p>
    <w:p w14:paraId="231072E5" w14:textId="23F8227B" w:rsidR="00EE5860" w:rsidRPr="00441CD0" w:rsidRDefault="00EE5860" w:rsidP="00EE5860">
      <w:pPr>
        <w:pStyle w:val="B1"/>
        <w:rPr>
          <w:rFonts w:cs="Arial"/>
          <w:bCs/>
        </w:rPr>
      </w:pPr>
      <w:r w:rsidRPr="00441CD0">
        <w:rPr>
          <w:lang w:val="en-US"/>
        </w:rPr>
        <w:t>-</w:t>
      </w:r>
      <w:r w:rsidRPr="00441CD0">
        <w:rPr>
          <w:lang w:val="en-US"/>
        </w:rPr>
        <w:tab/>
        <w:t xml:space="preserve">IPv6 prefix </w:t>
      </w:r>
      <w:r w:rsidRPr="00441CD0">
        <w:t xml:space="preserve">other than default /64, including individual /128 IPv6 address, if the UPF indicates supports of the IP6PL feature (see </w:t>
      </w:r>
      <w:r w:rsidR="00415C19" w:rsidRPr="00441CD0">
        <w:t>clause</w:t>
      </w:r>
      <w:r w:rsidR="00415C19">
        <w:t> </w:t>
      </w:r>
      <w:r w:rsidR="00415C19" w:rsidRPr="00441CD0">
        <w:t>8</w:t>
      </w:r>
      <w:r w:rsidRPr="00441CD0">
        <w:t xml:space="preserve">.2.25), for IPv6 address allocation using DHCPv6 specified in clause 4.6.2.2 of </w:t>
      </w:r>
      <w:r w:rsidRPr="00441CD0">
        <w:rPr>
          <w:rFonts w:cs="Arial"/>
          <w:bCs/>
        </w:rPr>
        <w:t>3GPP TS 23.316 [57];</w:t>
      </w:r>
    </w:p>
    <w:p w14:paraId="49146FF1" w14:textId="77777777" w:rsidR="00EE5860" w:rsidRPr="00441CD0" w:rsidRDefault="00EE5860" w:rsidP="00EE5860">
      <w:pPr>
        <w:pStyle w:val="B1"/>
      </w:pPr>
      <w:r w:rsidRPr="00441CD0">
        <w:rPr>
          <w:lang w:val="en-US"/>
        </w:rPr>
        <w:t>-</w:t>
      </w:r>
      <w:r w:rsidRPr="00441CD0">
        <w:rPr>
          <w:lang w:val="en-US"/>
        </w:rPr>
        <w:tab/>
        <w:t xml:space="preserve">IPv6 prefix shorter than the default /64 prefix for support of IPv6 prefix delegation as specified in </w:t>
      </w:r>
      <w:r w:rsidRPr="00441CD0">
        <w:rPr>
          <w:rFonts w:cs="Arial"/>
          <w:bCs/>
        </w:rPr>
        <w:t>clause</w:t>
      </w:r>
      <w:r>
        <w:rPr>
          <w:rFonts w:cs="Arial"/>
          <w:bCs/>
        </w:rPr>
        <w:t> </w:t>
      </w:r>
      <w:r w:rsidRPr="00441CD0">
        <w:rPr>
          <w:rFonts w:cs="Arial"/>
          <w:bCs/>
        </w:rPr>
        <w:t>4.6.2.3 of 3GPP TS 23.316 [57] and clause</w:t>
      </w:r>
      <w:r>
        <w:rPr>
          <w:rFonts w:cs="Arial"/>
          <w:bCs/>
        </w:rPr>
        <w:t> </w:t>
      </w:r>
      <w:r w:rsidRPr="00441CD0">
        <w:rPr>
          <w:rFonts w:cs="Arial"/>
          <w:bCs/>
        </w:rPr>
        <w:t>5.14</w:t>
      </w:r>
      <w:r w:rsidRPr="00441CD0">
        <w:rPr>
          <w:lang w:val="en-US"/>
        </w:rPr>
        <w:t>.</w:t>
      </w:r>
    </w:p>
    <w:p w14:paraId="30174598" w14:textId="50E6A1C1" w:rsidR="00EE5860" w:rsidRPr="006C6C4D" w:rsidRDefault="00EE5860" w:rsidP="00EE5860">
      <w:pPr>
        <w:rPr>
          <w:lang w:val="en-US"/>
        </w:rPr>
      </w:pPr>
      <w:r w:rsidRPr="00441CD0">
        <w:rPr>
          <w:lang w:val="en-US"/>
        </w:rPr>
        <w:t xml:space="preserve">More than one UE IP address may be assigned to a PDU session, if the UPF </w:t>
      </w:r>
      <w:r w:rsidRPr="00441CD0">
        <w:t xml:space="preserve">indicates supports of the IP6PL feature (see </w:t>
      </w:r>
      <w:r w:rsidR="00415C19" w:rsidRPr="00441CD0">
        <w:t>clause</w:t>
      </w:r>
      <w:r w:rsidR="00415C19">
        <w:t> </w:t>
      </w:r>
      <w:r w:rsidR="00415C19" w:rsidRPr="00441CD0">
        <w:t>8</w:t>
      </w:r>
      <w:r w:rsidRPr="00441CD0">
        <w:t>.2.25), by provisioning multiple instances of the UE IP Address IE in a same PDI or Traffic Endpoint, or by provisioning multiple PDIs or Traffic Endpoints with a different UE IP Address</w:t>
      </w:r>
      <w:r w:rsidRPr="004F48A0">
        <w:t xml:space="preserve">, </w:t>
      </w:r>
      <w:r>
        <w:t>where the UE IP addresses may correspond e.g. to</w:t>
      </w:r>
      <w:r w:rsidRPr="006C6C4D">
        <w:rPr>
          <w:lang w:val="en-US"/>
        </w:rPr>
        <w:t>:</w:t>
      </w:r>
    </w:p>
    <w:p w14:paraId="07D5B848" w14:textId="77777777" w:rsidR="00EE5860" w:rsidRDefault="00EE5860" w:rsidP="00EE5860">
      <w:pPr>
        <w:pStyle w:val="B1"/>
        <w:rPr>
          <w:lang w:val="en-US"/>
        </w:rPr>
      </w:pPr>
      <w:r w:rsidRPr="006C6C4D">
        <w:rPr>
          <w:lang w:val="en-US"/>
        </w:rPr>
        <w:t>-</w:t>
      </w:r>
      <w:r>
        <w:rPr>
          <w:lang w:val="en-US"/>
        </w:rPr>
        <w:tab/>
      </w:r>
      <w:r w:rsidRPr="006C6C4D">
        <w:rPr>
          <w:lang w:val="en-US"/>
        </w:rPr>
        <w:t>multiple /128 IPv6 addresses; or</w:t>
      </w:r>
    </w:p>
    <w:p w14:paraId="2D0B5063" w14:textId="77777777" w:rsidR="00EE5860" w:rsidRPr="006C6C4D" w:rsidRDefault="00EE5860" w:rsidP="00EE5860">
      <w:pPr>
        <w:pStyle w:val="B1"/>
        <w:rPr>
          <w:lang w:val="en-US"/>
        </w:rPr>
      </w:pPr>
      <w:r w:rsidRPr="006C6C4D">
        <w:rPr>
          <w:lang w:val="en-US"/>
        </w:rPr>
        <w:t>-</w:t>
      </w:r>
      <w:r>
        <w:rPr>
          <w:lang w:val="en-US"/>
        </w:rPr>
        <w:tab/>
      </w:r>
      <w:r w:rsidRPr="006C6C4D">
        <w:rPr>
          <w:lang w:val="en-US"/>
        </w:rPr>
        <w:t>an /64 default prefix used for IPv6 stateless autoconfiguration and an IPv6 prefix shorter than the default /64 prefix for IPv6 Prefix Delegation not including the /64 IPv6 Prefix (i.e. when the total IPv6 address space available for the PDU Session cannot be aggregated into one single IPv6 prefix)</w:t>
      </w:r>
      <w:r>
        <w:rPr>
          <w:lang w:val="en-US"/>
        </w:rPr>
        <w:t>; the</w:t>
      </w:r>
      <w:r w:rsidRPr="006C6C4D">
        <w:rPr>
          <w:lang w:val="en-US"/>
        </w:rPr>
        <w:t xml:space="preserve"> IPv6 prefix shorter than the default /64 prefix</w:t>
      </w:r>
      <w:r>
        <w:rPr>
          <w:lang w:val="en-US"/>
        </w:rPr>
        <w:t xml:space="preserve"> may be assigned by setting either the </w:t>
      </w:r>
      <w:r w:rsidRPr="00441CD0">
        <w:rPr>
          <w:lang w:val="sv-SE"/>
        </w:rPr>
        <w:t>IPv6D</w:t>
      </w:r>
      <w:r>
        <w:rPr>
          <w:lang w:val="sv-SE"/>
        </w:rPr>
        <w:t xml:space="preserve"> flag or the IP6PL flag as specified in clause 5.14</w:t>
      </w:r>
      <w:r w:rsidRPr="006C6C4D">
        <w:rPr>
          <w:lang w:val="en-US"/>
        </w:rPr>
        <w:t>.</w:t>
      </w:r>
    </w:p>
    <w:p w14:paraId="2617C294" w14:textId="77777777" w:rsidR="00EE5860" w:rsidRPr="00441CD0" w:rsidRDefault="00EE5860" w:rsidP="00EE5860">
      <w:pPr>
        <w:rPr>
          <w:lang w:val="en-US"/>
        </w:rPr>
      </w:pPr>
      <w:r w:rsidRPr="00441CD0">
        <w:rPr>
          <w:lang w:val="en-US"/>
        </w:rPr>
        <w:lastRenderedPageBreak/>
        <w:t>A UE IPv4 address or IPv6 prefix may be allocated by the CP function or the UP function. A given IP address pool shall be controlled by a unique entity (either the SMF/PGW-C or the UPF/PGW-U or an external server).</w:t>
      </w:r>
    </w:p>
    <w:p w14:paraId="78906EB8" w14:textId="5E26AC15" w:rsidR="00EE5860" w:rsidRPr="00441CD0" w:rsidRDefault="00770F8A" w:rsidP="00EE5860">
      <w:r w:rsidRPr="00441CD0">
        <w:rPr>
          <w:lang w:val="en-US"/>
        </w:rPr>
        <w:t>T</w:t>
      </w:r>
      <w:r w:rsidRPr="00441CD0">
        <w:t>he support of UE IP address/prefix allocation by the CP function is mandatory. The support of UE IP address/prefix allocation by the UP function is optional. See clause</w:t>
      </w:r>
      <w:r>
        <w:t> </w:t>
      </w:r>
      <w:r w:rsidRPr="00441CD0">
        <w:t>5.8.2.2 of 3GPP TS 23.501 [28].</w:t>
      </w:r>
      <w:r>
        <w:t xml:space="preserve"> </w:t>
      </w:r>
      <w:r w:rsidRPr="00441CD0">
        <w:t xml:space="preserve">A UPF supporting the SSET feature </w:t>
      </w:r>
      <w:r>
        <w:t xml:space="preserve">(see clause 5.22.2) or the </w:t>
      </w:r>
      <w:r w:rsidRPr="00441CD0">
        <w:t xml:space="preserve">MPAS feature </w:t>
      </w:r>
      <w:r>
        <w:t xml:space="preserve">(see clause 5.22.3) </w:t>
      </w:r>
      <w:r w:rsidRPr="00441CD0">
        <w:t>shall support UE IP address/prefix allocation in the UP function</w:t>
      </w:r>
      <w:r>
        <w:t>.</w:t>
      </w:r>
    </w:p>
    <w:p w14:paraId="57F48992" w14:textId="77777777" w:rsidR="00EE5860" w:rsidRPr="00441CD0" w:rsidRDefault="00EE5860" w:rsidP="00EE5860">
      <w:pPr>
        <w:rPr>
          <w:lang w:val="en-US"/>
        </w:rPr>
      </w:pPr>
      <w:r w:rsidRPr="00441CD0">
        <w:t xml:space="preserve">The UP function shall set the UEIP feature flag in the </w:t>
      </w:r>
      <w:r w:rsidRPr="00441CD0">
        <w:rPr>
          <w:lang w:val="en-US"/>
        </w:rPr>
        <w:t>UP Function Features IE if it supports UE IP address/prefix allocation in the UP function (see clause 8.2.25). If so, the CP function shall determine whether UE IP address or prefix is allocated by the CP function or the UP function based on network configuration.</w:t>
      </w:r>
    </w:p>
    <w:p w14:paraId="5B4E8246" w14:textId="77777777" w:rsidR="00EE5860" w:rsidRPr="00441CD0" w:rsidRDefault="00EE5860" w:rsidP="00EE5860">
      <w:pPr>
        <w:pStyle w:val="Heading3"/>
        <w:rPr>
          <w:lang w:val="en-US"/>
        </w:rPr>
      </w:pPr>
      <w:bookmarkStart w:id="1872" w:name="_Toc19717145"/>
      <w:bookmarkStart w:id="1873" w:name="_Toc27490618"/>
      <w:bookmarkStart w:id="1874" w:name="_Toc27556911"/>
      <w:bookmarkStart w:id="1875" w:name="_Toc27723828"/>
      <w:bookmarkStart w:id="1876" w:name="_Toc36030897"/>
      <w:bookmarkStart w:id="1877" w:name="_Toc36042817"/>
      <w:bookmarkStart w:id="1878" w:name="_Toc36814141"/>
      <w:bookmarkStart w:id="1879" w:name="_Toc44688991"/>
      <w:bookmarkStart w:id="1880" w:name="_Toc44923745"/>
      <w:bookmarkStart w:id="1881" w:name="_Toc51860712"/>
      <w:bookmarkStart w:id="1882" w:name="_Toc57930479"/>
      <w:bookmarkStart w:id="1883" w:name="_Toc57931109"/>
      <w:bookmarkStart w:id="1884" w:name="_Toc160974235"/>
      <w:r w:rsidRPr="00441CD0">
        <w:rPr>
          <w:lang w:val="en-US"/>
        </w:rPr>
        <w:t>5.21.2</w:t>
      </w:r>
      <w:r w:rsidRPr="00441CD0">
        <w:rPr>
          <w:lang w:val="en-US"/>
        </w:rPr>
        <w:tab/>
        <w:t>UE IP address/prefix allocation in the CP function</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6DE8A845" w14:textId="5CC66FA3" w:rsidR="00EE5860" w:rsidRPr="00441CD0" w:rsidRDefault="00EE5860" w:rsidP="00EE5860">
      <w:pPr>
        <w:rPr>
          <w:lang w:val="en-US"/>
        </w:rPr>
      </w:pPr>
      <w:r w:rsidRPr="00441CD0">
        <w:rPr>
          <w:lang w:val="en-US"/>
        </w:rPr>
        <w:t>When performing UE IP address allocation in the CP function, the CP function shall assign the UE IP address/prefix and provide the assigned address/prefix to the UP function in the UE IP Address IE of the PDR IE (see Table 7.5.2.2-1) or of the Traffic Endpoint (see Table</w:t>
      </w:r>
      <w:r>
        <w:rPr>
          <w:lang w:val="en-US"/>
        </w:rPr>
        <w:t> </w:t>
      </w:r>
      <w:r w:rsidRPr="00441CD0">
        <w:t>7.5.2.7-1)</w:t>
      </w:r>
      <w:r w:rsidRPr="00441CD0">
        <w:rPr>
          <w:lang w:val="en-US"/>
        </w:rPr>
        <w:t>.</w:t>
      </w:r>
      <w:r w:rsidR="00CA38EF" w:rsidRPr="00CA38EF">
        <w:rPr>
          <w:lang w:val="en-US"/>
        </w:rPr>
        <w:t xml:space="preserve"> </w:t>
      </w:r>
      <w:r w:rsidR="00CA38EF" w:rsidRPr="001333D0">
        <w:rPr>
          <w:lang w:val="en-US"/>
        </w:rPr>
        <w:t>The CP function shall always provide a full list of assigned address</w:t>
      </w:r>
      <w:r w:rsidR="00CA38EF">
        <w:rPr>
          <w:lang w:val="en-US"/>
        </w:rPr>
        <w:t>(es)</w:t>
      </w:r>
      <w:r w:rsidR="00CA38EF" w:rsidRPr="001333D0">
        <w:rPr>
          <w:lang w:val="en-US"/>
        </w:rPr>
        <w:t>/prefix</w:t>
      </w:r>
      <w:r w:rsidR="00CA38EF">
        <w:rPr>
          <w:lang w:val="en-US"/>
        </w:rPr>
        <w:t>(es)</w:t>
      </w:r>
      <w:r w:rsidR="00CA38EF" w:rsidRPr="001333D0">
        <w:rPr>
          <w:lang w:val="en-US"/>
        </w:rPr>
        <w:t xml:space="preserve"> to the UP function in the PDI or Create/Update Traffic Endpoint IE.</w:t>
      </w:r>
    </w:p>
    <w:p w14:paraId="118C4E0A" w14:textId="77777777" w:rsidR="00EE5860" w:rsidRDefault="00EE5860" w:rsidP="00EE5860">
      <w:pPr>
        <w:pStyle w:val="Heading3"/>
        <w:rPr>
          <w:lang w:val="en-US"/>
        </w:rPr>
      </w:pPr>
      <w:bookmarkStart w:id="1885" w:name="_Toc19717146"/>
      <w:bookmarkStart w:id="1886" w:name="_Toc27490619"/>
      <w:bookmarkStart w:id="1887" w:name="_Toc27556912"/>
      <w:bookmarkStart w:id="1888" w:name="_Toc27723829"/>
      <w:bookmarkStart w:id="1889" w:name="_Toc36030898"/>
      <w:bookmarkStart w:id="1890" w:name="_Toc36042818"/>
      <w:bookmarkStart w:id="1891" w:name="_Toc36814142"/>
      <w:bookmarkStart w:id="1892" w:name="_Toc44688992"/>
      <w:bookmarkStart w:id="1893" w:name="_Toc44923746"/>
      <w:bookmarkStart w:id="1894" w:name="_Toc51860713"/>
      <w:bookmarkStart w:id="1895" w:name="_Toc57930480"/>
      <w:bookmarkStart w:id="1896" w:name="_Toc57931110"/>
      <w:bookmarkStart w:id="1897" w:name="_Toc160974236"/>
      <w:r w:rsidRPr="00441CD0">
        <w:rPr>
          <w:lang w:val="en-US"/>
        </w:rPr>
        <w:t>5.21.3</w:t>
      </w:r>
      <w:r w:rsidRPr="00441CD0">
        <w:rPr>
          <w:lang w:val="en-US"/>
        </w:rPr>
        <w:tab/>
        <w:t>UE IP address/prefix allocation in the UP function</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4E9A898F" w14:textId="77777777" w:rsidR="00EE5860" w:rsidRPr="004C0E0C" w:rsidRDefault="00EE5860" w:rsidP="00EE5860">
      <w:pPr>
        <w:pStyle w:val="Heading4"/>
        <w:rPr>
          <w:lang w:val="en-US"/>
        </w:rPr>
      </w:pPr>
      <w:bookmarkStart w:id="1898" w:name="_Toc51860714"/>
      <w:bookmarkStart w:id="1899" w:name="_Toc57930481"/>
      <w:bookmarkStart w:id="1900" w:name="_Toc57931111"/>
      <w:bookmarkStart w:id="1901" w:name="_Toc160974237"/>
      <w:r>
        <w:rPr>
          <w:lang w:val="en-US"/>
        </w:rPr>
        <w:t>5.21.3.1</w:t>
      </w:r>
      <w:r>
        <w:rPr>
          <w:lang w:val="en-US"/>
        </w:rPr>
        <w:tab/>
        <w:t>General</w:t>
      </w:r>
      <w:bookmarkEnd w:id="1898"/>
      <w:bookmarkEnd w:id="1899"/>
      <w:bookmarkEnd w:id="1900"/>
      <w:bookmarkEnd w:id="1901"/>
    </w:p>
    <w:p w14:paraId="199C0812" w14:textId="77777777" w:rsidR="00EE5860" w:rsidRPr="00441CD0" w:rsidRDefault="00EE5860" w:rsidP="00EE5860">
      <w:pPr>
        <w:rPr>
          <w:lang w:val="en-US"/>
        </w:rPr>
      </w:pPr>
      <w:r w:rsidRPr="00441CD0">
        <w:rPr>
          <w:lang w:val="en-US"/>
        </w:rPr>
        <w:t>When performing UE IP address/prefix allocation in the UP function, the CP function shall request the UP function to allocate the UE IP address/prefix by:</w:t>
      </w:r>
    </w:p>
    <w:p w14:paraId="11EE5B35" w14:textId="77777777" w:rsidR="00EE5860" w:rsidRPr="00441CD0" w:rsidRDefault="00EE5860" w:rsidP="00EE5860">
      <w:pPr>
        <w:pStyle w:val="B1"/>
      </w:pPr>
      <w:r w:rsidRPr="00441CD0">
        <w:rPr>
          <w:lang w:val="en-US"/>
        </w:rPr>
        <w:t>-</w:t>
      </w:r>
      <w:r w:rsidRPr="00441CD0">
        <w:rPr>
          <w:lang w:val="en-US"/>
        </w:rPr>
        <w:tab/>
        <w:t>setting the CHOOSE flags (</w:t>
      </w:r>
      <w:r w:rsidRPr="00441CD0">
        <w:t>CHOOSE IPV4 and/or CHOOSE IPV6</w:t>
      </w:r>
      <w:r w:rsidRPr="00441CD0">
        <w:rPr>
          <w:lang w:val="en-US"/>
        </w:rPr>
        <w:t xml:space="preserve">) in the UE IP Address IE of the PDR IE (see Table 7.5.2.2-1) or of the Traffic Endpoint (see Table </w:t>
      </w:r>
      <w:r w:rsidRPr="00441CD0">
        <w:t xml:space="preserve">7.5.2.7-1); </w:t>
      </w:r>
      <w:r w:rsidRPr="00441CD0">
        <w:rPr>
          <w:lang w:val="en-US"/>
        </w:rPr>
        <w:t xml:space="preserve">the IPv6 prefix length shall be indicated in the UE IP Address if an </w:t>
      </w:r>
      <w:r w:rsidRPr="00441CD0">
        <w:t>IPv6 prefix other than default /64 and other than for IPv6 prefix delegation (see clause</w:t>
      </w:r>
      <w:r>
        <w:t> </w:t>
      </w:r>
      <w:r w:rsidRPr="00441CD0">
        <w:t>5.14) is to be assigned and the UPF indicated support of the IP6PL feature (see clause</w:t>
      </w:r>
      <w:r>
        <w:t> </w:t>
      </w:r>
      <w:r w:rsidRPr="00441CD0">
        <w:t>8.2.25); and</w:t>
      </w:r>
    </w:p>
    <w:p w14:paraId="002DAA5E" w14:textId="77777777" w:rsidR="00EE5860" w:rsidRPr="00441CD0" w:rsidRDefault="00EE5860" w:rsidP="00EE5860">
      <w:pPr>
        <w:pStyle w:val="B1"/>
        <w:rPr>
          <w:lang w:val="en-US"/>
        </w:rPr>
      </w:pPr>
      <w:r w:rsidRPr="00441CD0">
        <w:rPr>
          <w:lang w:val="en-US"/>
        </w:rPr>
        <w:t>-</w:t>
      </w:r>
      <w:r w:rsidRPr="00441CD0">
        <w:rPr>
          <w:lang w:val="en-US"/>
        </w:rPr>
        <w:tab/>
        <w:t>including the Network Instance IE to indicate the IP address pool from which the UE IP address/prefix is to be assigned.</w:t>
      </w:r>
    </w:p>
    <w:p w14:paraId="72ED8EC5" w14:textId="77777777" w:rsidR="00EE5860" w:rsidRPr="00441CD0" w:rsidRDefault="00EE5860" w:rsidP="00EE5860">
      <w:pPr>
        <w:pStyle w:val="B1"/>
        <w:rPr>
          <w:lang w:val="en-US"/>
        </w:rPr>
      </w:pPr>
      <w:r w:rsidRPr="00441CD0">
        <w:rPr>
          <w:lang w:val="en-US"/>
        </w:rPr>
        <w:t>-</w:t>
      </w:r>
      <w:r w:rsidRPr="00441CD0">
        <w:rPr>
          <w:lang w:val="en-US"/>
        </w:rPr>
        <w:tab/>
        <w:t xml:space="preserve">optionally including the UE IP address Pool </w:t>
      </w:r>
      <w:r w:rsidRPr="00441CD0">
        <w:t xml:space="preserve">Identity </w:t>
      </w:r>
      <w:r w:rsidRPr="00441CD0">
        <w:rPr>
          <w:lang w:val="en-US"/>
        </w:rPr>
        <w:t>from which the UE IP address shall be allocated by the UP function.</w:t>
      </w:r>
    </w:p>
    <w:p w14:paraId="0CD3BD01" w14:textId="77777777" w:rsidR="00CA38EF" w:rsidRPr="00441CD0" w:rsidRDefault="00CA38EF" w:rsidP="00CA38EF">
      <w:pPr>
        <w:rPr>
          <w:lang w:val="en-US"/>
        </w:rPr>
      </w:pPr>
      <w:bookmarkStart w:id="1902" w:name="_Toc51860715"/>
      <w:bookmarkStart w:id="1903" w:name="_Toc57930482"/>
      <w:bookmarkStart w:id="1904" w:name="_Toc57931112"/>
      <w:bookmarkStart w:id="1905" w:name="_Hlk49379219"/>
      <w:r w:rsidRPr="00441CD0">
        <w:rPr>
          <w:lang w:val="en-US"/>
        </w:rPr>
        <w:t xml:space="preserve">The CP function may request the UP function to allocate the same UE IP address/prefix to several PDRs to be created </w:t>
      </w:r>
      <w:r>
        <w:rPr>
          <w:lang w:val="en-US"/>
        </w:rPr>
        <w:t xml:space="preserve">(i.e. using Create PDR) </w:t>
      </w:r>
      <w:r w:rsidRPr="00441CD0">
        <w:rPr>
          <w:lang w:val="en-US"/>
        </w:rPr>
        <w:t>within one single PFCP Session Establishment Request or PFCP Session Modification Request</w:t>
      </w:r>
      <w:r>
        <w:rPr>
          <w:lang w:val="en-US"/>
        </w:rPr>
        <w:t xml:space="preserve">, or to </w:t>
      </w:r>
      <w:r w:rsidRPr="00441CD0">
        <w:rPr>
          <w:lang w:val="en-US"/>
        </w:rPr>
        <w:t xml:space="preserve">several PDRs to be </w:t>
      </w:r>
      <w:r>
        <w:rPr>
          <w:lang w:val="en-US"/>
        </w:rPr>
        <w:t>modified</w:t>
      </w:r>
      <w:r w:rsidRPr="00441CD0">
        <w:rPr>
          <w:lang w:val="en-US"/>
        </w:rPr>
        <w:t xml:space="preserve"> </w:t>
      </w:r>
      <w:r>
        <w:rPr>
          <w:lang w:val="en-US"/>
        </w:rPr>
        <w:t xml:space="preserve">(i.e. using Update PDR) </w:t>
      </w:r>
      <w:r w:rsidRPr="00441CD0">
        <w:rPr>
          <w:lang w:val="en-US"/>
        </w:rPr>
        <w:t>within one single PFCP Session Modification Request</w:t>
      </w:r>
      <w:r>
        <w:rPr>
          <w:lang w:val="en-US"/>
        </w:rPr>
        <w:t xml:space="preserve"> </w:t>
      </w:r>
      <w:r w:rsidRPr="00441CD0">
        <w:rPr>
          <w:lang w:val="en-US"/>
        </w:rPr>
        <w:t>by:</w:t>
      </w:r>
    </w:p>
    <w:p w14:paraId="320688C2" w14:textId="77777777" w:rsidR="00CA38EF" w:rsidRPr="00441CD0" w:rsidRDefault="00CA38EF" w:rsidP="00CA38EF">
      <w:pPr>
        <w:pStyle w:val="B1"/>
        <w:rPr>
          <w:lang w:val="en-US"/>
        </w:rPr>
      </w:pPr>
      <w:r w:rsidRPr="00441CD0">
        <w:rPr>
          <w:lang w:val="en-US"/>
        </w:rPr>
        <w:t>-</w:t>
      </w:r>
      <w:r w:rsidRPr="00441CD0">
        <w:rPr>
          <w:lang w:val="en-US"/>
        </w:rPr>
        <w:tab/>
        <w:t>setting the CHOOSE flags (</w:t>
      </w:r>
      <w:r w:rsidRPr="00441CD0">
        <w:t>CHOOSE IPV4 and/or CHOOSE IPV6</w:t>
      </w:r>
      <w:r w:rsidRPr="00441CD0">
        <w:rPr>
          <w:lang w:val="en-US"/>
        </w:rPr>
        <w:t>) in the UE IP Address IE of each PDR to be created with a new UE IP address/prefix</w:t>
      </w:r>
      <w:r>
        <w:rPr>
          <w:lang w:val="en-US"/>
        </w:rPr>
        <w:t xml:space="preserve"> or each </w:t>
      </w:r>
      <w:r w:rsidRPr="00441CD0">
        <w:rPr>
          <w:lang w:val="en-US"/>
        </w:rPr>
        <w:t xml:space="preserve">PDR to be </w:t>
      </w:r>
      <w:r>
        <w:rPr>
          <w:lang w:val="en-US"/>
        </w:rPr>
        <w:t>modified</w:t>
      </w:r>
      <w:r w:rsidRPr="00441CD0">
        <w:rPr>
          <w:lang w:val="en-US"/>
        </w:rPr>
        <w:t>;</w:t>
      </w:r>
    </w:p>
    <w:p w14:paraId="3FB95990" w14:textId="77777777" w:rsidR="00CA38EF" w:rsidRPr="00441CD0" w:rsidRDefault="00CA38EF" w:rsidP="00CA38EF">
      <w:pPr>
        <w:rPr>
          <w:lang w:val="en-US"/>
        </w:rPr>
      </w:pPr>
      <w:r w:rsidRPr="00441CD0">
        <w:rPr>
          <w:lang w:val="en-US"/>
        </w:rPr>
        <w:t xml:space="preserve">or, if the UP function indicated support of the </w:t>
      </w:r>
      <w:r w:rsidRPr="00441CD0">
        <w:rPr>
          <w:szCs w:val="18"/>
          <w:lang w:val="en-US" w:eastAsia="zh-CN"/>
        </w:rPr>
        <w:t>PDI optimization</w:t>
      </w:r>
      <w:r w:rsidRPr="00441CD0">
        <w:rPr>
          <w:lang w:val="en-US"/>
        </w:rPr>
        <w:t xml:space="preserve"> (see clause</w:t>
      </w:r>
      <w:r>
        <w:rPr>
          <w:lang w:val="en-US"/>
        </w:rPr>
        <w:t> </w:t>
      </w:r>
      <w:r w:rsidRPr="00441CD0">
        <w:rPr>
          <w:lang w:val="en-US"/>
        </w:rPr>
        <w:t>8.2.25), by:</w:t>
      </w:r>
    </w:p>
    <w:p w14:paraId="44ADB00B" w14:textId="7C7D1C8B" w:rsidR="00CA38EF" w:rsidRPr="00441CD0" w:rsidRDefault="00CA38EF" w:rsidP="00CA38EF">
      <w:pPr>
        <w:pStyle w:val="B1"/>
        <w:rPr>
          <w:lang w:val="en-US"/>
        </w:rPr>
      </w:pPr>
      <w:r w:rsidRPr="00441CD0">
        <w:rPr>
          <w:lang w:val="en-US"/>
        </w:rPr>
        <w:t>-</w:t>
      </w:r>
      <w:r w:rsidRPr="00441CD0">
        <w:rPr>
          <w:lang w:val="en-US"/>
        </w:rPr>
        <w:tab/>
        <w:t xml:space="preserve">including the UE IP Address IE in the Create Traffic Endpoint IE </w:t>
      </w:r>
      <w:r>
        <w:rPr>
          <w:lang w:val="en-US"/>
        </w:rPr>
        <w:t xml:space="preserve">or Update Traffic Endpoint IE, </w:t>
      </w:r>
      <w:r w:rsidRPr="00441CD0">
        <w:rPr>
          <w:lang w:val="en-US"/>
        </w:rPr>
        <w:t>and by setting the CHOOSE flags (</w:t>
      </w:r>
      <w:r w:rsidRPr="00441CD0">
        <w:t>CHOOSE IPV4 and/or CHOOSE IPV6</w:t>
      </w:r>
      <w:r w:rsidRPr="00441CD0">
        <w:rPr>
          <w:lang w:val="en-US"/>
        </w:rPr>
        <w:t>) in th</w:t>
      </w:r>
      <w:r>
        <w:rPr>
          <w:lang w:val="en-US"/>
        </w:rPr>
        <w:t>at</w:t>
      </w:r>
      <w:r w:rsidRPr="00441CD0">
        <w:rPr>
          <w:lang w:val="en-US"/>
        </w:rPr>
        <w:t xml:space="preserve"> UE IP Address IE; and</w:t>
      </w:r>
    </w:p>
    <w:p w14:paraId="564781D1" w14:textId="77777777" w:rsidR="00CA38EF" w:rsidRPr="00441CD0" w:rsidRDefault="00CA38EF" w:rsidP="00CA38EF">
      <w:pPr>
        <w:pStyle w:val="B1"/>
        <w:rPr>
          <w:lang w:val="en-US"/>
        </w:rPr>
      </w:pPr>
      <w:r w:rsidRPr="00441CD0">
        <w:rPr>
          <w:lang w:val="en-US"/>
        </w:rPr>
        <w:t>-</w:t>
      </w:r>
      <w:r w:rsidRPr="00441CD0">
        <w:rPr>
          <w:lang w:val="en-US"/>
        </w:rPr>
        <w:tab/>
        <w:t>including the Traffic Endpoint ID in all the PDRs to be created with the same UE IP address</w:t>
      </w:r>
      <w:r>
        <w:rPr>
          <w:lang w:val="en-US"/>
        </w:rPr>
        <w:t xml:space="preserve"> or all PDRs to be modified with additional UE IP address(es)</w:t>
      </w:r>
      <w:r w:rsidRPr="00441CD0">
        <w:rPr>
          <w:lang w:val="en-US"/>
        </w:rPr>
        <w:t>.</w:t>
      </w:r>
    </w:p>
    <w:p w14:paraId="104C1761" w14:textId="77777777" w:rsidR="00CA38EF" w:rsidRPr="00441CD0" w:rsidRDefault="00CA38EF" w:rsidP="00CA38EF">
      <w:pPr>
        <w:rPr>
          <w:lang w:val="en-US"/>
        </w:rPr>
      </w:pPr>
      <w:r w:rsidRPr="00441CD0">
        <w:rPr>
          <w:lang w:val="en-US"/>
        </w:rPr>
        <w:t>If the PDR(s) is created</w:t>
      </w:r>
      <w:r>
        <w:rPr>
          <w:lang w:val="en-US"/>
        </w:rPr>
        <w:t xml:space="preserve"> or modified</w:t>
      </w:r>
      <w:r w:rsidRPr="00441CD0">
        <w:rPr>
          <w:lang w:val="en-US"/>
        </w:rPr>
        <w:t xml:space="preserve"> successfully</w:t>
      </w:r>
      <w:r>
        <w:rPr>
          <w:lang w:val="en-US"/>
        </w:rPr>
        <w:t xml:space="preserve"> or the Traffic Endpoint(s) is created or modified successfully</w:t>
      </w:r>
      <w:r w:rsidRPr="00441CD0">
        <w:rPr>
          <w:lang w:val="en-US"/>
        </w:rPr>
        <w:t xml:space="preserve">, the UP function shall </w:t>
      </w:r>
      <w:r>
        <w:rPr>
          <w:lang w:val="en-US"/>
        </w:rPr>
        <w:t xml:space="preserve">always </w:t>
      </w:r>
      <w:r w:rsidRPr="00441CD0">
        <w:rPr>
          <w:lang w:val="en-US"/>
        </w:rPr>
        <w:t xml:space="preserve">return the </w:t>
      </w:r>
      <w:r>
        <w:rPr>
          <w:lang w:val="en-US"/>
        </w:rPr>
        <w:t xml:space="preserve">full list of </w:t>
      </w:r>
      <w:r w:rsidRPr="00441CD0">
        <w:rPr>
          <w:lang w:val="en-US"/>
        </w:rPr>
        <w:t xml:space="preserve">UE IP address/prefix </w:t>
      </w:r>
      <w:r>
        <w:rPr>
          <w:lang w:val="en-US"/>
        </w:rPr>
        <w:t xml:space="preserve">in the UE IP Address IE(s) </w:t>
      </w:r>
      <w:r w:rsidRPr="00441CD0">
        <w:rPr>
          <w:lang w:val="en-US"/>
        </w:rPr>
        <w:t>it has assigned to the PDR(s) or to the Traffic Endpoint(s) in the PFCP Session Establishment Response or PFCP Session Modification Response.</w:t>
      </w:r>
    </w:p>
    <w:p w14:paraId="52299FA8" w14:textId="77777777" w:rsidR="00CA38EF" w:rsidRDefault="00CA38EF" w:rsidP="00CA38EF">
      <w:pPr>
        <w:rPr>
          <w:lang w:val="en-US"/>
        </w:rPr>
      </w:pPr>
      <w:r w:rsidRPr="00441CD0">
        <w:rPr>
          <w:lang w:val="en-US"/>
        </w:rPr>
        <w:t>Upon receiving a request to delete a PFCP session, to remove a Traffic Endpoint</w:t>
      </w:r>
      <w:r>
        <w:rPr>
          <w:lang w:val="en-US"/>
        </w:rPr>
        <w:t xml:space="preserve"> </w:t>
      </w:r>
      <w:r w:rsidRPr="00441CD0">
        <w:rPr>
          <w:lang w:val="en-US"/>
        </w:rPr>
        <w:t>associated with the UE IP address/prefix, or to remove the last PDR associated with the UE IP address/prefix, the UP function shall release the UE IP address/prefix that was assigned to the PFCP session, to the Traffic Endpoint, or to the PDR.</w:t>
      </w:r>
    </w:p>
    <w:p w14:paraId="21DECB72" w14:textId="77777777" w:rsidR="00CA38EF" w:rsidRDefault="00CA38EF" w:rsidP="00564819">
      <w:pPr>
        <w:pStyle w:val="NO"/>
        <w:rPr>
          <w:lang w:val="en-US"/>
        </w:rPr>
      </w:pPr>
      <w:bookmarkStart w:id="1906" w:name="_Hlk65708263"/>
      <w:r>
        <w:rPr>
          <w:lang w:val="en-US"/>
        </w:rPr>
        <w:t>NOTE 1:</w:t>
      </w:r>
      <w:r>
        <w:rPr>
          <w:lang w:val="en-US"/>
        </w:rPr>
        <w:tab/>
        <w:t>When the CP function requests additional UE IP Address in the Update PDR or Update Traffic Endpoint IE, it needs not include any existing UE IP Address(es).</w:t>
      </w:r>
    </w:p>
    <w:p w14:paraId="5CAC6536" w14:textId="77777777" w:rsidR="00EE5860" w:rsidRDefault="00EE5860" w:rsidP="00EE5860">
      <w:pPr>
        <w:pStyle w:val="Heading4"/>
        <w:rPr>
          <w:lang w:val="en-US"/>
        </w:rPr>
      </w:pPr>
      <w:bookmarkStart w:id="1907" w:name="_Toc160974238"/>
      <w:bookmarkEnd w:id="1906"/>
      <w:r w:rsidRPr="00441CD0">
        <w:rPr>
          <w:lang w:val="en-US"/>
        </w:rPr>
        <w:lastRenderedPageBreak/>
        <w:t>5.21.3</w:t>
      </w:r>
      <w:r>
        <w:rPr>
          <w:lang w:val="en-US"/>
        </w:rPr>
        <w:t>.2</w:t>
      </w:r>
      <w:r w:rsidRPr="00441CD0">
        <w:rPr>
          <w:lang w:val="en-US"/>
        </w:rPr>
        <w:tab/>
      </w:r>
      <w:r>
        <w:rPr>
          <w:lang w:val="en-US"/>
        </w:rPr>
        <w:t xml:space="preserve">Reporting </w:t>
      </w:r>
      <w:r w:rsidRPr="00BC764B">
        <w:rPr>
          <w:lang w:val="en-US"/>
        </w:rPr>
        <w:t xml:space="preserve">UE IP Address Usage </w:t>
      </w:r>
      <w:r>
        <w:rPr>
          <w:lang w:val="en-US"/>
        </w:rPr>
        <w:t>to the CP function</w:t>
      </w:r>
      <w:bookmarkEnd w:id="1902"/>
      <w:bookmarkEnd w:id="1903"/>
      <w:bookmarkEnd w:id="1904"/>
      <w:bookmarkEnd w:id="1907"/>
    </w:p>
    <w:p w14:paraId="5CB3BF01" w14:textId="77777777" w:rsidR="00EE5860" w:rsidRDefault="00EE5860" w:rsidP="00EE5860">
      <w:pPr>
        <w:rPr>
          <w:lang w:val="en-US"/>
        </w:rPr>
      </w:pPr>
      <w:r>
        <w:rPr>
          <w:lang w:val="en-US"/>
        </w:rPr>
        <w:t xml:space="preserve">The UE IP Address Usage Reporting feature </w:t>
      </w:r>
      <w:r w:rsidRPr="0063376F">
        <w:t>(see clause 8.2.58)</w:t>
      </w:r>
      <w:r>
        <w:t xml:space="preserve"> is an optional feature. </w:t>
      </w:r>
      <w:r>
        <w:rPr>
          <w:lang w:val="en-US"/>
        </w:rPr>
        <w:t>The following requirements shall apply if UE IP addresses are allocated by the UP function and both the CP function and UP function support the UE IP Address Usage Reporting feature</w:t>
      </w:r>
      <w:r>
        <w:t>.</w:t>
      </w:r>
    </w:p>
    <w:p w14:paraId="76B362E6" w14:textId="77777777" w:rsidR="00EE5860" w:rsidRDefault="00EE5860" w:rsidP="00EE5860">
      <w:r>
        <w:t>The UP Function</w:t>
      </w:r>
      <w:r w:rsidRPr="0063376F">
        <w:t xml:space="preserve"> </w:t>
      </w:r>
      <w:r>
        <w:t xml:space="preserve">should report UE IP address usage information to the CP function for network instances and/or IP address pools whose </w:t>
      </w:r>
      <w:r w:rsidRPr="0063376F">
        <w:t xml:space="preserve">ratio of occupied (i.e. already assigned) IP addresses to the configured IP addresses in the UP </w:t>
      </w:r>
      <w:r>
        <w:t>F</w:t>
      </w:r>
      <w:r w:rsidRPr="0063376F">
        <w:t>unction exceeds a configurable</w:t>
      </w:r>
      <w:r>
        <w:t xml:space="preserve"> t</w:t>
      </w:r>
      <w:r w:rsidRPr="0063376F">
        <w:t>hreshold</w:t>
      </w:r>
      <w:r>
        <w:t xml:space="preserve">. The UP function shall do so by sending one or more PFCP Association Update Request messages to the CP function, including a </w:t>
      </w:r>
      <w:r w:rsidRPr="0063376F">
        <w:t xml:space="preserve">UE IP </w:t>
      </w:r>
      <w:r>
        <w:t>A</w:t>
      </w:r>
      <w:r w:rsidRPr="0063376F">
        <w:t xml:space="preserve">ddress </w:t>
      </w:r>
      <w:r>
        <w:t>Usage</w:t>
      </w:r>
      <w:r w:rsidRPr="0063376F">
        <w:t xml:space="preserve"> Information IE</w:t>
      </w:r>
      <w:r>
        <w:t xml:space="preserve"> per network instance and/or IP address pool. Each UE IP Address Usage Information IE shall include a validity timer that informs</w:t>
      </w:r>
      <w:r w:rsidRPr="0063376F">
        <w:t xml:space="preserve"> the CP function for how long </w:t>
      </w:r>
      <w:r>
        <w:t xml:space="preserve">the </w:t>
      </w:r>
      <w:r w:rsidRPr="0063376F">
        <w:t xml:space="preserve">UE IP address </w:t>
      </w:r>
      <w:r>
        <w:t>Usage</w:t>
      </w:r>
      <w:r w:rsidRPr="0063376F">
        <w:t xml:space="preserve"> Information shall be </w:t>
      </w:r>
      <w:r>
        <w:t>considered</w:t>
      </w:r>
      <w:r w:rsidRPr="0063376F">
        <w:t xml:space="preserve"> as valid</w:t>
      </w:r>
      <w:r>
        <w:t xml:space="preserve">. Each UE IP Address Usage Information shall also contain a </w:t>
      </w:r>
      <w:r w:rsidRPr="0090178F">
        <w:rPr>
          <w:lang w:val="en-US"/>
        </w:rPr>
        <w:t xml:space="preserve">UE IP Address </w:t>
      </w:r>
      <w:r>
        <w:rPr>
          <w:lang w:val="en-US"/>
        </w:rPr>
        <w:t>Usage</w:t>
      </w:r>
      <w:r w:rsidRPr="0090178F">
        <w:rPr>
          <w:lang w:val="en-US"/>
        </w:rPr>
        <w:t xml:space="preserve"> Sequence Number</w:t>
      </w:r>
      <w:r>
        <w:rPr>
          <w:lang w:val="en-US"/>
        </w:rPr>
        <w:t>, which enables the CP function to determine the latest UE IP Address Usage Information generated by the UP function for a given network instance and/or IP address pool.</w:t>
      </w:r>
    </w:p>
    <w:p w14:paraId="5AE61414" w14:textId="77777777" w:rsidR="00EE5860" w:rsidRDefault="00EE5860" w:rsidP="00EE5860">
      <w:r>
        <w:t xml:space="preserve">The UP function may update the UE IP address usage information reported to the CP function if needed, by sending subsequent </w:t>
      </w:r>
      <w:r w:rsidRPr="0063376F">
        <w:t>PFCP Association Update Request/Response message</w:t>
      </w:r>
      <w:r>
        <w:t xml:space="preserve">s, including updated </w:t>
      </w:r>
      <w:r w:rsidRPr="0063376F">
        <w:t xml:space="preserve">UE IP address </w:t>
      </w:r>
      <w:r>
        <w:t xml:space="preserve">Usage </w:t>
      </w:r>
      <w:r w:rsidRPr="0063376F">
        <w:t>Information</w:t>
      </w:r>
      <w:r>
        <w:t xml:space="preserve"> IEs with a (new) validity timer. The UP function shall increment the UE IP Address Usage Sequence Number when updating UE IP address usage information. The UP function shall also increment the</w:t>
      </w:r>
      <w:r w:rsidRPr="00985972">
        <w:t xml:space="preserve"> </w:t>
      </w:r>
      <w:r>
        <w:t>UE IP Address Usage Sequence Number when the IP address usage has not changed but the validity timer needs to be renewed.</w:t>
      </w:r>
    </w:p>
    <w:p w14:paraId="479D2D4A" w14:textId="77777777" w:rsidR="00EE5860" w:rsidRDefault="00EE5860" w:rsidP="00EE5860">
      <w:pPr>
        <w:pStyle w:val="NO"/>
      </w:pPr>
      <w:r>
        <w:t>NOTE 1:</w:t>
      </w:r>
      <w:r>
        <w:tab/>
        <w:t>The threshold value in the UP function needs to be selected in such way that it avoids frequent UE IP address usage reporting for network instances and/or UE IP address pools with low usage.</w:t>
      </w:r>
    </w:p>
    <w:p w14:paraId="73DF4A8B" w14:textId="77777777" w:rsidR="00EE5860" w:rsidRDefault="00EE5860" w:rsidP="00EE5860">
      <w:pPr>
        <w:rPr>
          <w:lang w:val="en-US"/>
        </w:rPr>
      </w:pPr>
      <w:r>
        <w:t xml:space="preserve">The CP function shall use the latest updated </w:t>
      </w:r>
      <w:r w:rsidRPr="0063376F">
        <w:t xml:space="preserve">UE IP address </w:t>
      </w:r>
      <w:r>
        <w:t xml:space="preserve">Usage </w:t>
      </w:r>
      <w:r w:rsidRPr="0063376F">
        <w:t>Information</w:t>
      </w:r>
      <w:r>
        <w:t xml:space="preserve"> received for a given network instance and/or </w:t>
      </w:r>
      <w:r w:rsidRPr="0063376F">
        <w:t>UE IP Address Pool</w:t>
      </w:r>
      <w:r>
        <w:t xml:space="preserve">. </w:t>
      </w:r>
      <w:r>
        <w:rPr>
          <w:lang w:val="en-US"/>
        </w:rPr>
        <w:t xml:space="preserve">The CP function shall ignore a </w:t>
      </w:r>
      <w:r>
        <w:t>UE IP Address Usage Information IE received for a given network instance and/or IP address pool with a UE IP Address Usage Sequence Number smaller or equal to the UE IP Address Usage Sequence Number of an already received and stored information.</w:t>
      </w:r>
    </w:p>
    <w:p w14:paraId="583BAE75" w14:textId="77777777" w:rsidR="00EE5860" w:rsidRDefault="00EE5860" w:rsidP="00EE5860">
      <w:r>
        <w:t>If t</w:t>
      </w:r>
      <w:r w:rsidRPr="006C06EE">
        <w:t xml:space="preserve">he validity timer </w:t>
      </w:r>
      <w:r>
        <w:t xml:space="preserve">has </w:t>
      </w:r>
      <w:r w:rsidRPr="006C06EE">
        <w:t>not expired</w:t>
      </w:r>
      <w:r>
        <w:t>, the CP function shall keep the latest updated UE IP Address Usage Information received for a given Network Instance and/or UE IP Address Pool if it receives a PFCP Association Update Request/Response not including a UE IP Address Usage Information IE for this network instance and/or UE IP Address Pool.</w:t>
      </w:r>
    </w:p>
    <w:p w14:paraId="04A09101" w14:textId="77777777" w:rsidR="00EE5860" w:rsidRDefault="00EE5860" w:rsidP="00EE5860">
      <w:pPr>
        <w:pStyle w:val="NO"/>
      </w:pPr>
      <w:r>
        <w:t>NOTE 2:</w:t>
      </w:r>
      <w:r>
        <w:tab/>
        <w:t>The UE IP Address Usage Information IE may be absent e.g</w:t>
      </w:r>
      <w:r w:rsidRPr="006C06EE">
        <w:t xml:space="preserve">. </w:t>
      </w:r>
      <w:r>
        <w:t>if</w:t>
      </w:r>
      <w:r w:rsidRPr="006C06EE">
        <w:t xml:space="preserve"> the PFCP Association Update Request/Response is sent for other </w:t>
      </w:r>
      <w:r>
        <w:t xml:space="preserve">regular </w:t>
      </w:r>
      <w:r w:rsidRPr="006C06EE">
        <w:t>purpose</w:t>
      </w:r>
      <w:r>
        <w:t>s,</w:t>
      </w:r>
      <w:r w:rsidRPr="006C06EE">
        <w:t xml:space="preserve"> or </w:t>
      </w:r>
      <w:r>
        <w:t>if the ratio remains the same, or if the ratio has not changed enough to justify being reported again.</w:t>
      </w:r>
    </w:p>
    <w:bookmarkEnd w:id="1905"/>
    <w:p w14:paraId="1EE78651" w14:textId="77777777" w:rsidR="00EE5860" w:rsidRPr="004C0E0C" w:rsidRDefault="00EE5860" w:rsidP="00EE5860">
      <w:r>
        <w:t>The CP function shall delete UE IP Address Usage Information if its validity period has expired.</w:t>
      </w:r>
    </w:p>
    <w:p w14:paraId="331898AF" w14:textId="77777777" w:rsidR="00EE5860" w:rsidRPr="00441CD0" w:rsidRDefault="00EE5860" w:rsidP="00EE5860">
      <w:pPr>
        <w:pStyle w:val="Heading2"/>
        <w:rPr>
          <w:lang w:val="x-none"/>
        </w:rPr>
      </w:pPr>
      <w:bookmarkStart w:id="1908" w:name="_Toc19717147"/>
      <w:bookmarkStart w:id="1909" w:name="_Toc27490620"/>
      <w:bookmarkStart w:id="1910" w:name="_Toc27556913"/>
      <w:bookmarkStart w:id="1911" w:name="_Toc27723830"/>
      <w:bookmarkStart w:id="1912" w:name="_Toc36030899"/>
      <w:bookmarkStart w:id="1913" w:name="_Toc36042819"/>
      <w:bookmarkStart w:id="1914" w:name="_Toc36814143"/>
      <w:bookmarkStart w:id="1915" w:name="_Toc44688993"/>
      <w:bookmarkStart w:id="1916" w:name="_Toc44923747"/>
      <w:bookmarkStart w:id="1917" w:name="_Toc51860716"/>
      <w:bookmarkStart w:id="1918" w:name="_Toc57930483"/>
      <w:bookmarkStart w:id="1919" w:name="_Toc57931113"/>
      <w:bookmarkStart w:id="1920" w:name="_Toc160974239"/>
      <w:r w:rsidRPr="00441CD0">
        <w:t>5.</w:t>
      </w:r>
      <w:r w:rsidRPr="00441CD0">
        <w:rPr>
          <w:lang w:val="en-US"/>
        </w:rPr>
        <w:t>22</w:t>
      </w:r>
      <w:r w:rsidRPr="00441CD0">
        <w:tab/>
        <w:t>PFCP sessions successively controlled by different SMFs of an SMF set (for 5GC)</w:t>
      </w:r>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51A64172" w14:textId="77777777" w:rsidR="00EE5860" w:rsidRPr="00441CD0" w:rsidRDefault="00EE5860" w:rsidP="00EE5860">
      <w:pPr>
        <w:pStyle w:val="Heading3"/>
      </w:pPr>
      <w:bookmarkStart w:id="1921" w:name="_Toc19717148"/>
      <w:bookmarkStart w:id="1922" w:name="_Toc27490621"/>
      <w:bookmarkStart w:id="1923" w:name="_Toc27556914"/>
      <w:bookmarkStart w:id="1924" w:name="_Toc27723831"/>
      <w:bookmarkStart w:id="1925" w:name="_Toc36030900"/>
      <w:bookmarkStart w:id="1926" w:name="_Toc36042820"/>
      <w:bookmarkStart w:id="1927" w:name="_Toc36814144"/>
      <w:bookmarkStart w:id="1928" w:name="_Toc44688994"/>
      <w:bookmarkStart w:id="1929" w:name="_Toc44923748"/>
      <w:bookmarkStart w:id="1930" w:name="_Toc51860717"/>
      <w:bookmarkStart w:id="1931" w:name="_Toc57930484"/>
      <w:bookmarkStart w:id="1932" w:name="_Toc57931114"/>
      <w:bookmarkStart w:id="1933" w:name="_Toc160974240"/>
      <w:r w:rsidRPr="00441CD0">
        <w:t>5.22.1</w:t>
      </w:r>
      <w:r w:rsidRPr="00441CD0">
        <w:tab/>
        <w:t>General</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7229A461" w14:textId="25146E67" w:rsidR="00EE5860" w:rsidRPr="00441CD0" w:rsidRDefault="00EE5860" w:rsidP="00EE5860">
      <w:r w:rsidRPr="00441CD0">
        <w:t>A PFCP session may be controlled by different SMFs of an SMF Set using either one PFCP association per SMF Set and UPF as described in clause</w:t>
      </w:r>
      <w:r>
        <w:t> </w:t>
      </w:r>
      <w:r w:rsidRPr="00441CD0">
        <w:t xml:space="preserve">5.22.2 (called SSET feature), or with each SMF of the SMF set establishing its own PFCP association with the UPF as described in </w:t>
      </w:r>
      <w:r w:rsidR="00415C19" w:rsidRPr="00441CD0">
        <w:t>clause</w:t>
      </w:r>
      <w:r w:rsidR="00415C19">
        <w:t> </w:t>
      </w:r>
      <w:r w:rsidR="00415C19" w:rsidRPr="00441CD0">
        <w:t>5</w:t>
      </w:r>
      <w:r w:rsidRPr="00441CD0">
        <w:t>.22.3 (called MPAS feature).</w:t>
      </w:r>
    </w:p>
    <w:p w14:paraId="429401A4" w14:textId="77777777" w:rsidR="00EE5860" w:rsidRPr="00441CD0" w:rsidRDefault="00EE5860" w:rsidP="00EE5860">
      <w:r w:rsidRPr="00441CD0">
        <w:t>A UPF complying with this version of the specification and that supports being controlled by an SMF set shall support the procedures specified in clauses 5.22.3 (i.e. MPAS feature) and may support the procedures specified in clause</w:t>
      </w:r>
      <w:r>
        <w:t> </w:t>
      </w:r>
      <w:r w:rsidRPr="00441CD0">
        <w:t>5.22.2 (i.e. SSET feature).</w:t>
      </w:r>
    </w:p>
    <w:p w14:paraId="430FD9B4" w14:textId="77777777" w:rsidR="00EE5860" w:rsidRPr="00441CD0" w:rsidRDefault="00EE5860" w:rsidP="00EE5860">
      <w:pPr>
        <w:pStyle w:val="Heading3"/>
      </w:pPr>
      <w:bookmarkStart w:id="1934" w:name="_Toc19717149"/>
      <w:bookmarkStart w:id="1935" w:name="_Toc27490622"/>
      <w:bookmarkStart w:id="1936" w:name="_Toc27556915"/>
      <w:bookmarkStart w:id="1937" w:name="_Toc27723832"/>
      <w:bookmarkStart w:id="1938" w:name="_Toc36030901"/>
      <w:bookmarkStart w:id="1939" w:name="_Toc36042821"/>
      <w:bookmarkStart w:id="1940" w:name="_Toc36814145"/>
      <w:bookmarkStart w:id="1941" w:name="_Toc44688995"/>
      <w:bookmarkStart w:id="1942" w:name="_Toc44923749"/>
      <w:bookmarkStart w:id="1943" w:name="_Toc51860718"/>
      <w:bookmarkStart w:id="1944" w:name="_Toc57930485"/>
      <w:bookmarkStart w:id="1945" w:name="_Toc57931115"/>
      <w:bookmarkStart w:id="1946" w:name="_Toc160974241"/>
      <w:r w:rsidRPr="00441CD0">
        <w:t>5.22.2</w:t>
      </w:r>
      <w:r w:rsidRPr="00441CD0">
        <w:tab/>
        <w:t>With one PFCP association per SMF Set and UPF</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521FA229" w14:textId="77777777" w:rsidR="00EE5860" w:rsidRPr="00441CD0" w:rsidRDefault="00EE5860" w:rsidP="00EE5860">
      <w:pPr>
        <w:rPr>
          <w:lang w:val="sv-SE"/>
        </w:rPr>
      </w:pPr>
      <w:r w:rsidRPr="00441CD0">
        <w:rPr>
          <w:lang w:val="sv-SE"/>
        </w:rPr>
        <w:t>When a UPF supports that a PFCP session can be successively controlled by different SMF(s) in the same SMF set, the following applies:</w:t>
      </w:r>
    </w:p>
    <w:p w14:paraId="229CDB95" w14:textId="1A95DE30" w:rsidR="00EE5860" w:rsidRPr="00441CD0" w:rsidRDefault="00EE5860" w:rsidP="00EE5860">
      <w:pPr>
        <w:pStyle w:val="B1"/>
        <w:rPr>
          <w:lang w:val="x-none"/>
        </w:rPr>
      </w:pPr>
      <w:r w:rsidRPr="00441CD0">
        <w:t>1)</w:t>
      </w:r>
      <w:r w:rsidRPr="00441CD0">
        <w:tab/>
        <w:t>One SMF in the SMF set shall establish one single PFCP Association with the UPF for the SMF set; the Node ID in the PFCP Association Setup Request shall be set to an FQDN representing the SMF set.</w:t>
      </w:r>
      <w:r w:rsidRPr="00441CD0">
        <w:br/>
      </w:r>
      <w:r w:rsidRPr="00441CD0">
        <w:lastRenderedPageBreak/>
        <w:br/>
        <w:t xml:space="preserve">The SMF shall indicate that it supports the SSET feature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an SMF set according to the procedure defined in this clause.</w:t>
      </w:r>
      <w:r w:rsidRPr="00441CD0">
        <w:br/>
      </w:r>
      <w:r w:rsidRPr="00441CD0">
        <w:br/>
        <w:t>The SMF may also indicate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in the PFCP Association Setup Request.</w:t>
      </w:r>
    </w:p>
    <w:p w14:paraId="76A0B10D"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0DB53C55" w14:textId="77777777" w:rsidR="00EE5860" w:rsidRPr="00441CD0" w:rsidRDefault="00EE5860" w:rsidP="00EE5860">
      <w:pPr>
        <w:pStyle w:val="NO"/>
      </w:pPr>
      <w:r w:rsidRPr="00441CD0">
        <w:t>NOTE 1: The UPF does not (need to) know whether the SEID in the CP F-SEID is uniquely assigned in the SMF set or not.</w:t>
      </w:r>
    </w:p>
    <w:p w14:paraId="7CD83F0C" w14:textId="77777777" w:rsidR="00EE5860" w:rsidRPr="00441CD0" w:rsidRDefault="00EE5860" w:rsidP="00EE5860">
      <w:pPr>
        <w:pStyle w:val="B1"/>
      </w:pPr>
      <w:r w:rsidRPr="00441CD0">
        <w:t>3)</w:t>
      </w:r>
      <w:r w:rsidRPr="00441CD0">
        <w:tab/>
        <w:t>Any SMF in the SMF set may issue requests to modify or delete the PFCP session, or to update or release the PFCP association.</w:t>
      </w:r>
    </w:p>
    <w:p w14:paraId="0EF7BC14" w14:textId="02799D80" w:rsidR="00EE5860" w:rsidRPr="00441CD0" w:rsidRDefault="00EE5860" w:rsidP="00EE5860">
      <w:pPr>
        <w:pStyle w:val="B1"/>
      </w:pPr>
      <w:r w:rsidRPr="00441CD0">
        <w:t>4)</w:t>
      </w:r>
      <w:r w:rsidRPr="00441CD0">
        <w:tab/>
        <w:t>The UPF shall initiate PFCP session related requests (e.g. PFCP Session Report Request) towards another PFCP entity pertaining to the same SMF or another SMF of the SMF Set, if the IP address included in the CP F-SEID assigned to the PFCP session is not responsive, or if the UPF receives a GTP-U Error Indication from the SMF over the N4-u tunnel assigned to the N4 session for data forwarding if any.</w:t>
      </w:r>
      <w:r w:rsidRPr="00441CD0">
        <w:br/>
      </w:r>
      <w:r w:rsidRPr="00441CD0">
        <w:br/>
        <w:t>The UPF shall use the IP addresses of alternative SMFs within the SMF Set</w:t>
      </w:r>
      <w:r>
        <w:rPr>
          <w:rFonts w:hint="eastAsia"/>
          <w:lang w:eastAsia="zh-CN"/>
        </w:rPr>
        <w:t xml:space="preserve"> and the IP addresses </w:t>
      </w:r>
      <w:r w:rsidRPr="00F22EA1">
        <w:rPr>
          <w:lang w:eastAsia="zh-CN"/>
        </w:rPr>
        <w:t xml:space="preserve">of </w:t>
      </w:r>
      <w:r>
        <w:rPr>
          <w:rFonts w:hint="eastAsia"/>
          <w:lang w:eastAsia="zh-CN"/>
        </w:rPr>
        <w:t xml:space="preserve">alternative </w:t>
      </w:r>
      <w:r w:rsidRPr="00F22EA1">
        <w:rPr>
          <w:lang w:eastAsia="zh-CN"/>
        </w:rPr>
        <w:t>PFCP entities pertaining to the same SMF</w:t>
      </w:r>
      <w:r w:rsidRPr="00441CD0">
        <w:t xml:space="preserve"> received during the PFCP association setup or update procedures, if any, or other PFCP entities pertaining to the same SMF. Otherwise the UPF shall use the SMF set FQDN in the CP Node ID to discover alternative SMFs within the SMF Set, e.g. by querying the DNS or by performing a discovery request towards the NRF.</w:t>
      </w:r>
      <w:r w:rsidRPr="00441CD0">
        <w:br/>
      </w:r>
      <w:r w:rsidRPr="00441CD0">
        <w:br/>
      </w:r>
      <w:r w:rsidR="003935F4" w:rsidRPr="00441CD0">
        <w:t xml:space="preserve">When sending the request to another PFCP entity pertaining to the same SMF or to the new SMF, the UPF shall 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50F70389" w14:textId="0E9BE49C" w:rsidR="00EE5860" w:rsidRPr="00441CD0" w:rsidRDefault="00EE5860" w:rsidP="00EE5860">
      <w:pPr>
        <w:pStyle w:val="B1"/>
      </w:pPr>
      <w:r w:rsidRPr="00441CD0">
        <w:t>5)</w:t>
      </w:r>
      <w:r w:rsidRPr="00441CD0">
        <w:tab/>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the new entity, the UPF shall set a null SEID in the header of the PFCP request and include the CP F-SEID assigned by the previous SMF in the request.</w:t>
      </w:r>
      <w:r w:rsidRPr="00441CD0">
        <w:br/>
      </w:r>
      <w:r w:rsidRPr="00441CD0">
        <w:br/>
        <w:t>Alternatively, an SMF may forward the UPF request to another PFCP entity pertaining to the same SMF or to a new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2F4F886B" w14:textId="77777777" w:rsidR="00EE5860" w:rsidRPr="00441CD0" w:rsidRDefault="00EE5860" w:rsidP="00EE5860">
      <w:pPr>
        <w:pStyle w:val="NO"/>
      </w:pPr>
      <w:r w:rsidRPr="00441CD0">
        <w:t>NOTE 2:</w:t>
      </w:r>
      <w:r w:rsidRPr="00441CD0">
        <w:tab/>
        <w:t>This allows to address cases where a different SMF would have been reselected in the 5GC for the PFCP session, e.g. by an AMF.</w:t>
      </w:r>
    </w:p>
    <w:p w14:paraId="19314F0F" w14:textId="77777777" w:rsidR="00EE5860" w:rsidRPr="00441CD0" w:rsidRDefault="00EE5860" w:rsidP="00EE5860">
      <w:pPr>
        <w:pStyle w:val="B1"/>
      </w:pPr>
      <w:r w:rsidRPr="00441CD0">
        <w:t>6)</w:t>
      </w:r>
      <w:r w:rsidRPr="00441CD0">
        <w:tab/>
        <w:t>An SMF may also update, at any time, a PFCP session by including the CP F-SEID with the IPv4 or IPv6 address of a new SMF and/or a new SEID assigned by the new SMF in a PFCP Session Modification Request.</w:t>
      </w:r>
    </w:p>
    <w:p w14:paraId="13B2B24B" w14:textId="77777777"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for the IP address of the assigned CP F-SEID. Restoration procedures shall be triggered only if heartbeat procedures fail with all the IP addresses of all the SMFs in the SMF set.</w:t>
      </w:r>
    </w:p>
    <w:p w14:paraId="496E916E" w14:textId="77777777" w:rsidR="00EE5860" w:rsidRPr="00441CD0" w:rsidRDefault="00EE5860" w:rsidP="00EE5860">
      <w:pPr>
        <w:pStyle w:val="NO"/>
      </w:pPr>
      <w:r w:rsidRPr="00441CD0">
        <w:t>NOTE 3:</w:t>
      </w:r>
      <w:r w:rsidRPr="00441CD0">
        <w:tab/>
        <w:t>The above requirements enable all SMFs of a same SMF set to successively control a given PFCP session without causing extra signalling over the N4 interface.</w:t>
      </w:r>
    </w:p>
    <w:p w14:paraId="31CE0CEB" w14:textId="265E287F" w:rsidR="00EE5860" w:rsidRPr="00441CD0" w:rsidRDefault="00EE5860" w:rsidP="00EE5860">
      <w:pPr>
        <w:pStyle w:val="NO"/>
      </w:pPr>
      <w:r w:rsidRPr="00441CD0">
        <w:t>8)</w:t>
      </w:r>
      <w:r w:rsidRPr="00441CD0">
        <w:tab/>
      </w:r>
      <w:r w:rsidR="00770F8A" w:rsidRPr="00441CD0">
        <w:t>A UPF supporting the SSET feature shall support UE IP address/prefix allocation in the UP function (see clause 5.21).</w:t>
      </w:r>
    </w:p>
    <w:p w14:paraId="48D252AF" w14:textId="77777777" w:rsidR="00EE5860" w:rsidRPr="00441CD0" w:rsidRDefault="00EE5860" w:rsidP="00EE5860">
      <w:pPr>
        <w:pStyle w:val="Heading3"/>
      </w:pPr>
      <w:bookmarkStart w:id="1947" w:name="_Toc19717150"/>
      <w:bookmarkStart w:id="1948" w:name="_Toc27490623"/>
      <w:bookmarkStart w:id="1949" w:name="_Toc27556916"/>
      <w:bookmarkStart w:id="1950" w:name="_Toc27723833"/>
      <w:bookmarkStart w:id="1951" w:name="_Toc36030902"/>
      <w:bookmarkStart w:id="1952" w:name="_Toc36042822"/>
      <w:bookmarkStart w:id="1953" w:name="_Toc36814146"/>
      <w:bookmarkStart w:id="1954" w:name="_Toc44688996"/>
      <w:bookmarkStart w:id="1955" w:name="_Toc44923750"/>
      <w:bookmarkStart w:id="1956" w:name="_Toc51860719"/>
      <w:bookmarkStart w:id="1957" w:name="_Toc57930486"/>
      <w:bookmarkStart w:id="1958" w:name="_Toc57931116"/>
      <w:bookmarkStart w:id="1959" w:name="_Toc160974242"/>
      <w:r w:rsidRPr="00441CD0">
        <w:lastRenderedPageBreak/>
        <w:t>5.22.3</w:t>
      </w:r>
      <w:r w:rsidRPr="00441CD0">
        <w:tab/>
        <w:t>With one PFCP association per SMF and UPF</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47BAF012" w14:textId="77777777" w:rsidR="00EE5860" w:rsidRPr="00441CD0" w:rsidRDefault="00EE5860" w:rsidP="00EE5860">
      <w:r w:rsidRPr="00441CD0">
        <w:t>If multiple PFCP associations are setup between an UPF and the SMFs in an SMF set, the following applies:</w:t>
      </w:r>
    </w:p>
    <w:p w14:paraId="6998BCFA" w14:textId="53824CCE" w:rsidR="00EE5860" w:rsidRPr="00441CD0" w:rsidRDefault="00EE5860" w:rsidP="00EE5860">
      <w:pPr>
        <w:pStyle w:val="B1"/>
      </w:pPr>
      <w:r w:rsidRPr="00441CD0">
        <w:t>1)</w:t>
      </w:r>
      <w:r w:rsidRPr="00441CD0">
        <w:tab/>
        <w:t>Each SMF in the SMF set shall establish its own PFCP association with the UPF and shall provide the Node ID IE set to an FQDN or IP address of the SMF and the SMF Set ID IE set to an FQDN representing the SMF set. All SMFs of an SMF set shall indicate the same SMF Set ID.</w:t>
      </w:r>
      <w:r w:rsidRPr="008D22BC">
        <w:t xml:space="preserve"> </w:t>
      </w:r>
      <w:r>
        <w:t xml:space="preserve">Alternatively, if PFCP Association Setup is initiated by UPF as defined in </w:t>
      </w:r>
      <w:r w:rsidR="00415C19">
        <w:t>clause 6</w:t>
      </w:r>
      <w:r>
        <w:t>.2.6.3, each SMF in the SMF set shall provide this information in PFCP Association Setup Response message.</w:t>
      </w:r>
      <w:r w:rsidRPr="00441CD0">
        <w:br/>
      </w:r>
      <w:r w:rsidRPr="00441CD0">
        <w:br/>
        <w:t xml:space="preserve">The SMF shall indicate that it supports the MPAS feature (Multiple PFCP Associations to the SMFs in an SMF set) in the CP Function Features IE (see </w:t>
      </w:r>
      <w:r w:rsidR="00415C19" w:rsidRPr="00441CD0">
        <w:t>clause</w:t>
      </w:r>
      <w:r w:rsidR="00415C19">
        <w:t> </w:t>
      </w:r>
      <w:r w:rsidR="00415C19" w:rsidRPr="00441CD0">
        <w:t>8</w:t>
      </w:r>
      <w:r w:rsidRPr="00441CD0">
        <w:t>.2.58); this indicates to the UPF that the PFCP sessions established with this PFCP association can be successively controlled by different SMFs of the same SMF set according to the procedure defined in this clause.</w:t>
      </w:r>
      <w:r w:rsidRPr="00441CD0">
        <w:br/>
      </w:r>
      <w:r w:rsidRPr="00441CD0">
        <w:br/>
      </w:r>
      <w:r w:rsidRPr="00441CD0">
        <w:rPr>
          <w:noProof/>
        </w:rPr>
        <w:t>The SMF may also provide a list of alternative IP addresses of PFCP entities pertaining to the same SMF in the PFCP Association Setup Request message.</w:t>
      </w:r>
    </w:p>
    <w:p w14:paraId="2396A5E1" w14:textId="77777777" w:rsidR="00EE5860" w:rsidRPr="00441CD0" w:rsidRDefault="00EE5860" w:rsidP="00EE5860">
      <w:pPr>
        <w:pStyle w:val="B1"/>
        <w:ind w:hanging="1"/>
      </w:pPr>
      <w:r w:rsidRPr="00441CD0">
        <w:t>The UPF and SMF shall identify the PFCP association by the Node ID of the SMF and UPF respectively.</w:t>
      </w:r>
    </w:p>
    <w:p w14:paraId="65666128" w14:textId="77777777" w:rsidR="00EE5860" w:rsidRPr="00441CD0" w:rsidRDefault="00EE5860" w:rsidP="00EE5860">
      <w:pPr>
        <w:pStyle w:val="B1"/>
        <w:ind w:hanging="1"/>
      </w:pPr>
      <w:r w:rsidRPr="00441CD0">
        <w:t>Likewise, when an SMF is added or removed from the SMF set, this SMF shall establish or tear down its PFCP association with the UPF.</w:t>
      </w:r>
      <w:r>
        <w:t xml:space="preserve"> Alternatively, when an SMF updates its SMF SET ID using the PFCP Association Update procedure, the UPF shall maintain the existing PFCP sessions served by this SMF and use the new SMF Set ID of the SMF if the UPF needs to later reselect a different SMF instance for these PFCP sessions (as defined in step 6).</w:t>
      </w:r>
    </w:p>
    <w:p w14:paraId="23AA331E" w14:textId="77777777" w:rsidR="00EE5860" w:rsidRPr="00441CD0" w:rsidRDefault="00EE5860" w:rsidP="00EE5860">
      <w:pPr>
        <w:pStyle w:val="B1"/>
      </w:pPr>
      <w:r w:rsidRPr="00441CD0">
        <w:t>2)</w:t>
      </w:r>
      <w:r w:rsidRPr="00441CD0">
        <w:tab/>
        <w:t>When establishing a PFCP session, the SEID that the SMF assigns in the CP F-SEID of the PFCP Session Establishment Request may be unique or not within the SMF set. However the assigned CP F-SEID shall be unique within the SMF set.</w:t>
      </w:r>
    </w:p>
    <w:p w14:paraId="5377DBD7" w14:textId="77777777" w:rsidR="00EE5860" w:rsidRPr="00441CD0" w:rsidRDefault="00EE5860" w:rsidP="00EE5860">
      <w:pPr>
        <w:pStyle w:val="NO"/>
      </w:pPr>
      <w:r w:rsidRPr="00441CD0">
        <w:t>NOTE 1:</w:t>
      </w:r>
      <w:r w:rsidRPr="00441CD0">
        <w:tab/>
        <w:t>The UPF does not (need to) know whether the SEID in the CP F-SEID is uniquely assigned in the SMF set or not. The SMF and the UPF identifies the PFCP session by its own CP F-SEID and UP F-SEID respectively.</w:t>
      </w:r>
    </w:p>
    <w:p w14:paraId="3839AE0F" w14:textId="77777777" w:rsidR="00EE5860" w:rsidRPr="00441CD0" w:rsidRDefault="00EE5860" w:rsidP="00EE5860">
      <w:pPr>
        <w:pStyle w:val="B1"/>
      </w:pPr>
      <w:r w:rsidRPr="00441CD0">
        <w:t>3)</w:t>
      </w:r>
      <w:r w:rsidRPr="00441CD0">
        <w:tab/>
        <w:t>Any SMF in the SMF set may issue requests to modify or delete the PFCP session. When the SMF controlling a PFCP session changes, the SMF that takes over the control of the PFCP session shall provide its own Node ID and may provide a new CP F-SEID.</w:t>
      </w:r>
    </w:p>
    <w:p w14:paraId="17D73EF5" w14:textId="77777777" w:rsidR="00EE5860" w:rsidRPr="00441CD0" w:rsidRDefault="00EE5860" w:rsidP="00EE5860">
      <w:pPr>
        <w:pStyle w:val="B1"/>
        <w:ind w:firstLine="0"/>
      </w:pPr>
      <w:r w:rsidRPr="00441CD0">
        <w:t>The UPF shall allow the PFCP session modification or deletion request to come from any other PFCP association from the same SMF set.</w:t>
      </w:r>
    </w:p>
    <w:p w14:paraId="3796F7C0" w14:textId="77777777" w:rsidR="00EE5860" w:rsidRPr="00441CD0" w:rsidRDefault="00EE5860" w:rsidP="00EE5860">
      <w:pPr>
        <w:pStyle w:val="B1"/>
      </w:pPr>
      <w:r w:rsidRPr="00441CD0">
        <w:t>4)</w:t>
      </w:r>
      <w:r w:rsidRPr="00441CD0">
        <w:tab/>
        <w:t>At any time, an SMF may update a PFCP session by including the CP F-SEID with the IPv4 or IPv6 address of a new SMF and/or a new SEID assigned by the new SMF in a PFCP Session Modification Request.</w:t>
      </w:r>
    </w:p>
    <w:p w14:paraId="35AB43D0" w14:textId="77777777" w:rsidR="00EE5860" w:rsidRPr="00441CD0" w:rsidRDefault="00EE5860" w:rsidP="00EE5860">
      <w:pPr>
        <w:pStyle w:val="B1"/>
      </w:pPr>
      <w:r w:rsidRPr="00441CD0">
        <w:t>5)</w:t>
      </w:r>
      <w:r w:rsidRPr="00441CD0">
        <w:tab/>
        <w:t>An SMF may redirect a UPF initiated PFCP session related request to another PFCP entity pertaining to the same SMF or to a different SMF in the SMF set by rejecting the request with the cause "Redirection Requested" and with the IP address of the new entity to contact. When sending the redirected request to another PFCP entity pertaining to the same SMF or to the new SMF, the UPF shall set a null SEID in the header of the PFCP request and include the CP F-SEID assigned by the previous SMF in the request.</w:t>
      </w:r>
    </w:p>
    <w:p w14:paraId="06554BD9" w14:textId="77777777" w:rsidR="00EE5860" w:rsidRPr="00441CD0" w:rsidRDefault="00EE5860" w:rsidP="00EE5860">
      <w:pPr>
        <w:pStyle w:val="B1"/>
        <w:ind w:firstLine="0"/>
      </w:pPr>
      <w:r w:rsidRPr="00441CD0">
        <w:t>Alternatively, an SMF may forward the UPF request to another PFCP entity pertaining to the same SMF or another SMF in the SMF set; the new PFCP entity or the new SMF answers to the UPF, including the CP F-SEID IE with the IPv4 or IPv6 address of the new entity respectively and the same or a modified SEID, and optionally including the N4-u F-TEID that the UPF shall use for sending data towards the new entity.</w:t>
      </w:r>
    </w:p>
    <w:p w14:paraId="114B69AD" w14:textId="77777777" w:rsidR="00EE5860" w:rsidRPr="00441CD0" w:rsidRDefault="00EE5860" w:rsidP="00EE5860">
      <w:pPr>
        <w:pStyle w:val="B1"/>
      </w:pPr>
      <w:r w:rsidRPr="00441CD0">
        <w:t>NOTE 2:</w:t>
      </w:r>
      <w:r w:rsidRPr="00441CD0">
        <w:tab/>
        <w:t>This allows to address cases where a different SMF would have been reselected in the 5GC for the PFCP session, e.g. by an AMF.</w:t>
      </w:r>
    </w:p>
    <w:p w14:paraId="1521BAE9" w14:textId="77777777" w:rsidR="00EE5860" w:rsidRPr="00441CD0" w:rsidRDefault="00EE5860" w:rsidP="00EE5860">
      <w:pPr>
        <w:pStyle w:val="B1"/>
      </w:pPr>
      <w:r w:rsidRPr="00441CD0">
        <w:t>6)</w:t>
      </w:r>
      <w:r w:rsidRPr="00441CD0">
        <w:tab/>
        <w:t>The UPF shall initiate PFCP session related requests (e.g. PFCP Session Report Request) towards another PFCP entity pertaining to the same SMF or to another SMF in the SMF set with which the UPF has established associations with the same SMF Set ID, if the IP address included in the CP F-SEID assigned to the PFCP session is not responsive, heartbeat failure towards IP address of the CP F-SEID assigned to the PFCP session, or if the UPF receives a GTP-U Error Indication from the SMF over the N4-u tunnel assigned to the N4 session for data forwarding.</w:t>
      </w:r>
    </w:p>
    <w:p w14:paraId="3C346A2D" w14:textId="7D5D180F" w:rsidR="003935F4" w:rsidRDefault="00EE5860" w:rsidP="003935F4">
      <w:pPr>
        <w:pStyle w:val="B1"/>
        <w:ind w:firstLine="0"/>
      </w:pPr>
      <w:r w:rsidRPr="00441CD0">
        <w:lastRenderedPageBreak/>
        <w:t>When sending the request to the new entity, the UPF shall</w:t>
      </w:r>
      <w:r w:rsidR="003935F4" w:rsidRPr="003935F4">
        <w:t xml:space="preserve"> </w:t>
      </w:r>
      <w:r w:rsidR="003935F4" w:rsidRPr="00441CD0">
        <w:t xml:space="preserve">set </w:t>
      </w:r>
      <w:r w:rsidR="003935F4">
        <w:t>the SEID field to zero</w:t>
      </w:r>
      <w:r w:rsidR="003935F4" w:rsidRPr="00441CD0">
        <w:t xml:space="preserve"> in the </w:t>
      </w:r>
      <w:r w:rsidR="003935F4">
        <w:t xml:space="preserve">PFCP </w:t>
      </w:r>
      <w:r w:rsidR="003935F4" w:rsidRPr="00441CD0">
        <w:t>header of the PFCP request and include the CP F-SEID assigned by the previous SMF in the request.</w:t>
      </w:r>
    </w:p>
    <w:p w14:paraId="4A0C44CD" w14:textId="77315FC8" w:rsidR="00EE5860" w:rsidRPr="00441CD0" w:rsidRDefault="00EE5860" w:rsidP="00EE5860">
      <w:pPr>
        <w:pStyle w:val="B1"/>
      </w:pPr>
      <w:r w:rsidRPr="00441CD0">
        <w:t>7)</w:t>
      </w:r>
      <w:r w:rsidRPr="00441CD0">
        <w:tab/>
        <w:t>The UPF shall not trigger the restoration procedures specified in 3GPP TS 23.527 [40] for a PFCP session that can be controlled by different SMFs of an SMF set when a heartbeat failure is detected. Restoration procedures shall be triggered only if heartbeat procedures fail with all of the SMFs in the SMF set (i.e. the SMFs with which the UPF has established associations with the same SMF Set ID).</w:t>
      </w:r>
    </w:p>
    <w:p w14:paraId="53B8433D" w14:textId="77777777" w:rsidR="00EE5860" w:rsidRPr="00441CD0" w:rsidRDefault="00EE5860" w:rsidP="00EE5860">
      <w:pPr>
        <w:pStyle w:val="B1"/>
      </w:pPr>
      <w:r w:rsidRPr="00441CD0">
        <w:t>8)</w:t>
      </w:r>
      <w:r w:rsidRPr="00441CD0">
        <w:tab/>
        <w:t>If an SMF or UPF fails, the peer PFCP node that detects that error shall remove the PFCP association locally.</w:t>
      </w:r>
    </w:p>
    <w:p w14:paraId="5EF86209" w14:textId="7167FBC7" w:rsidR="00EE5860" w:rsidRPr="00441CD0" w:rsidRDefault="00EE5860" w:rsidP="00EE5860">
      <w:pPr>
        <w:pStyle w:val="B1"/>
      </w:pPr>
      <w:r w:rsidRPr="00441CD0">
        <w:t>9)</w:t>
      </w:r>
      <w:r w:rsidRPr="00441CD0">
        <w:tab/>
      </w:r>
      <w:r w:rsidR="00770F8A" w:rsidRPr="00441CD0">
        <w:t>A UPF supporting the MPAS feature shall support UE IP address/prefix allocation in the UP function (see clause 5.21).</w:t>
      </w:r>
    </w:p>
    <w:p w14:paraId="79D5DC2A" w14:textId="77777777" w:rsidR="00EE5860" w:rsidRPr="00441CD0" w:rsidRDefault="00EE5860" w:rsidP="00EE5860">
      <w:pPr>
        <w:pStyle w:val="Heading2"/>
      </w:pPr>
      <w:bookmarkStart w:id="1960" w:name="_Toc19717151"/>
      <w:bookmarkStart w:id="1961" w:name="_Toc27490624"/>
      <w:bookmarkStart w:id="1962" w:name="_Toc27556917"/>
      <w:bookmarkStart w:id="1963" w:name="_Toc27723834"/>
      <w:bookmarkStart w:id="1964" w:name="_Toc36030903"/>
      <w:bookmarkStart w:id="1965" w:name="_Toc36042823"/>
      <w:bookmarkStart w:id="1966" w:name="_Toc36814147"/>
      <w:bookmarkStart w:id="1967" w:name="_Toc44688997"/>
      <w:bookmarkStart w:id="1968" w:name="_Toc44923751"/>
      <w:bookmarkStart w:id="1969" w:name="_Toc51860720"/>
      <w:bookmarkStart w:id="1970" w:name="_Toc57930487"/>
      <w:bookmarkStart w:id="1971" w:name="_Toc57931117"/>
      <w:bookmarkStart w:id="1972" w:name="_Toc160974243"/>
      <w:r w:rsidRPr="00441CD0">
        <w:t>5.23</w:t>
      </w:r>
      <w:r w:rsidRPr="00441CD0">
        <w:tab/>
        <w:t>5G VN Group Communication (for 5GC)</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p>
    <w:p w14:paraId="1C6C42DA" w14:textId="77777777" w:rsidR="00EE5860" w:rsidRPr="00441CD0" w:rsidRDefault="00EE5860" w:rsidP="00EE5860">
      <w:pPr>
        <w:rPr>
          <w:lang w:val="en-US" w:eastAsia="zh-CN"/>
        </w:rPr>
      </w:pPr>
      <w:r w:rsidRPr="00441CD0">
        <w:rPr>
          <w:lang w:val="en-US" w:eastAsia="zh-CN"/>
        </w:rPr>
        <w:t>Stage 2 requirements for the support of 5G VN communication are specified in clauses</w:t>
      </w:r>
      <w:r>
        <w:rPr>
          <w:lang w:val="en-US" w:eastAsia="zh-CN"/>
        </w:rPr>
        <w:t> </w:t>
      </w:r>
      <w:r w:rsidRPr="00441CD0">
        <w:rPr>
          <w:lang w:val="en-US" w:eastAsia="zh-CN"/>
        </w:rPr>
        <w:t>4.4.6 and 5.8.2.13 of 3GPP TS 23.501[28].</w:t>
      </w:r>
    </w:p>
    <w:p w14:paraId="004D67F6" w14:textId="77777777" w:rsidR="00EE5860" w:rsidRPr="00441CD0" w:rsidRDefault="00EE5860" w:rsidP="00EE5860">
      <w:pPr>
        <w:rPr>
          <w:lang w:val="en-US" w:eastAsia="zh-CN"/>
        </w:rPr>
      </w:pPr>
      <w:r w:rsidRPr="00441CD0">
        <w:rPr>
          <w:lang w:eastAsia="x-none"/>
        </w:rPr>
        <w:t>The 5G VN group communication includes one to one communication and one to many communication.</w:t>
      </w:r>
    </w:p>
    <w:p w14:paraId="3499F5C6" w14:textId="77777777" w:rsidR="00EE5860" w:rsidRPr="00441CD0" w:rsidRDefault="00EE5860" w:rsidP="00EE5860">
      <w:pPr>
        <w:rPr>
          <w:lang w:eastAsia="x-none"/>
        </w:rPr>
      </w:pPr>
      <w:r w:rsidRPr="00441CD0">
        <w:rPr>
          <w:lang w:eastAsia="x-none"/>
        </w:rPr>
        <w:t>One to one communication supports forwarding of unicast traffic between two UEs within a 5G VN, or between a UE and a device on the DN.</w:t>
      </w:r>
    </w:p>
    <w:p w14:paraId="1176899F" w14:textId="77777777" w:rsidR="00EE5860" w:rsidRPr="00441CD0" w:rsidRDefault="00EE5860" w:rsidP="00EE5860">
      <w:pPr>
        <w:rPr>
          <w:lang w:eastAsia="x-none"/>
        </w:rPr>
      </w:pPr>
      <w:r w:rsidRPr="00441CD0">
        <w:rPr>
          <w:lang w:eastAsia="x-none"/>
        </w:rPr>
        <w:t>One to many communication supports forwarding of multicast traffic and broadcast traffic from one UE (or device on the DN) to many/all UEs within a 5G VN and devices on the DN.</w:t>
      </w:r>
    </w:p>
    <w:p w14:paraId="0B8A4EB7" w14:textId="77777777" w:rsidR="00EE5860" w:rsidRPr="00441CD0" w:rsidRDefault="00EE5860" w:rsidP="00EE5860">
      <w:pPr>
        <w:rPr>
          <w:lang w:eastAsia="x-none"/>
        </w:rPr>
      </w:pPr>
      <w:r w:rsidRPr="00441CD0">
        <w:t>5G VN Group Communication is optional to support. The SMF may instruct the UPF to forward unicast and/or broadcast traffic as described below if the UPF has indicated support of 5G VN Group Communication (see feature GCOM in clause</w:t>
      </w:r>
      <w:r>
        <w:t> </w:t>
      </w:r>
      <w:r w:rsidRPr="00441CD0">
        <w:t>8.2.25).</w:t>
      </w:r>
    </w:p>
    <w:p w14:paraId="53FA6D90" w14:textId="77777777" w:rsidR="00EE5860" w:rsidRPr="00441CD0" w:rsidRDefault="00EE5860" w:rsidP="00EE5860">
      <w:pPr>
        <w:rPr>
          <w:lang w:eastAsia="x-none"/>
        </w:rPr>
      </w:pPr>
      <w:r w:rsidRPr="00441CD0">
        <w:rPr>
          <w:lang w:eastAsia="x-none"/>
        </w:rPr>
        <w:t>There are 3 different traffic forwarding methods, i.e. UPF local switching, N6-based forwarding and N19-based forwarding, to forward traffic within the 5G VN group.</w:t>
      </w:r>
    </w:p>
    <w:p w14:paraId="494A1829" w14:textId="77777777" w:rsidR="00EE5860" w:rsidRPr="00441CD0" w:rsidRDefault="00EE5860" w:rsidP="00EE5860">
      <w:pPr>
        <w:rPr>
          <w:lang w:eastAsia="x-none"/>
        </w:rPr>
      </w:pPr>
      <w:r w:rsidRPr="00441CD0">
        <w:rPr>
          <w:lang w:eastAsia="x-none"/>
        </w:rPr>
        <w:t>For all methods, 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If more than one 5G VN group has to be supported, the Network Instance set to a value representing the 5G VN group is used in addition to the UPF internal interface to enable isolation of the 5G VN group communication during the packet detection and forwarding process.</w:t>
      </w:r>
    </w:p>
    <w:p w14:paraId="3A8DB77C" w14:textId="77777777" w:rsidR="00EE5860" w:rsidRPr="00441CD0" w:rsidRDefault="00EE5860" w:rsidP="00EE5860">
      <w:r w:rsidRPr="00441CD0">
        <w:rPr>
          <w:lang w:eastAsia="zh-CN"/>
        </w:rPr>
        <w:t xml:space="preserve">When N19-based forwarding is used, the SMF may </w:t>
      </w:r>
      <w:r w:rsidRPr="00441CD0">
        <w:t xml:space="preserve">correlate all the PDU sessions </w:t>
      </w:r>
      <w:r w:rsidRPr="00441CD0">
        <w:rPr>
          <w:lang w:eastAsia="zh-CN"/>
        </w:rPr>
        <w:t xml:space="preserve">for the </w:t>
      </w:r>
      <w:r w:rsidRPr="00441CD0">
        <w:t>5G VN Group members to generate the PDR and FAR corresponding to the group level N4-session for UPF as specified in clause</w:t>
      </w:r>
      <w:r>
        <w:t> </w:t>
      </w:r>
      <w:r w:rsidRPr="00441CD0">
        <w:t xml:space="preserve">5.29.3 </w:t>
      </w:r>
      <w:r w:rsidRPr="00441CD0">
        <w:rPr>
          <w:lang w:eastAsia="x-none"/>
        </w:rPr>
        <w:t xml:space="preserve">of </w:t>
      </w:r>
      <w:r w:rsidRPr="00441CD0">
        <w:rPr>
          <w:lang w:val="en-US" w:eastAsia="zh-CN"/>
        </w:rPr>
        <w:t>3GPP TS 23.501 [28]</w:t>
      </w:r>
      <w:r w:rsidRPr="00441CD0">
        <w:t>.</w:t>
      </w:r>
    </w:p>
    <w:p w14:paraId="69C4DAAC" w14:textId="77777777" w:rsidR="00EE5860" w:rsidRPr="00441CD0" w:rsidRDefault="00EE5860" w:rsidP="00EE5860">
      <w:r w:rsidRPr="00441CD0">
        <w:t xml:space="preserve">For Ethernet unicast traffic on 5G VN Group Communication, the SMF may either explicitly configure DL PDR with the MAC addresses detected by the UPF on PDU Sessions supporting a 5G VN group, or rely on MAC address learning in UPF related with a 5G VN group by setting the Ethernet PDU Session Information indication in the DL PDR of the "5G VN internal" interface as specified in clause 5.8.2.13.0 of </w:t>
      </w:r>
      <w:r w:rsidRPr="00441CD0">
        <w:rPr>
          <w:lang w:val="en-US" w:eastAsia="zh-CN"/>
        </w:rPr>
        <w:t>3GPP TS 23.501 [28]</w:t>
      </w:r>
      <w:r w:rsidRPr="00441CD0">
        <w:t>.</w:t>
      </w:r>
    </w:p>
    <w:p w14:paraId="4005F564" w14:textId="77777777" w:rsidR="00EE5860" w:rsidRPr="00441CD0" w:rsidRDefault="00EE5860" w:rsidP="00EE5860">
      <w:pPr>
        <w:rPr>
          <w:lang w:eastAsia="zh-CN"/>
        </w:rPr>
      </w:pPr>
      <w:r w:rsidRPr="00441CD0">
        <w:rPr>
          <w:rFonts w:hint="eastAsia"/>
          <w:lang w:eastAsia="zh-CN"/>
        </w:rPr>
        <w:t>T</w:t>
      </w:r>
      <w:r w:rsidRPr="00441CD0">
        <w:rPr>
          <w:lang w:eastAsia="zh-CN"/>
        </w:rPr>
        <w:t xml:space="preserve">o enable </w:t>
      </w:r>
      <w:r w:rsidRPr="00441CD0">
        <w:rPr>
          <w:lang w:eastAsia="x-none"/>
        </w:rPr>
        <w:t>IP or Ethernet type broadcas</w:t>
      </w:r>
      <w:r>
        <w:rPr>
          <w:lang w:eastAsia="x-none"/>
        </w:rPr>
        <w:t>t</w:t>
      </w:r>
      <w:r w:rsidRPr="00441CD0">
        <w:rPr>
          <w:lang w:eastAsia="x-none"/>
        </w:rPr>
        <w:t xml:space="preserve"> traffic forwarding of a 5G VN Group, the SMF may provide the PDRs related to the group level N4-session and each 5G VN group member' N4 Session to the UPF as specified in clause</w:t>
      </w:r>
      <w:r>
        <w:rPr>
          <w:lang w:eastAsia="x-none"/>
        </w:rPr>
        <w:t> </w:t>
      </w:r>
      <w:r w:rsidRPr="00441CD0">
        <w:rPr>
          <w:lang w:eastAsia="x-none"/>
        </w:rPr>
        <w:t xml:space="preserve">5.8.2.13.3 of </w:t>
      </w:r>
      <w:r w:rsidRPr="00441CD0">
        <w:rPr>
          <w:lang w:val="en-US" w:eastAsia="zh-CN"/>
        </w:rPr>
        <w:t>3GPP TS 23.501 [28]</w:t>
      </w:r>
      <w:r w:rsidRPr="00441CD0">
        <w:t>.</w:t>
      </w:r>
    </w:p>
    <w:p w14:paraId="3FA3CF4D"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unicast traffic forwarding within a 5G VN</w:t>
      </w:r>
      <w:r w:rsidRPr="00441CD0">
        <w:rPr>
          <w:lang w:eastAsia="x-none"/>
        </w:rPr>
        <w:t xml:space="preserve"> are specified in clauses</w:t>
      </w:r>
      <w:r>
        <w:rPr>
          <w:lang w:eastAsia="x-none"/>
        </w:rPr>
        <w:t> </w:t>
      </w:r>
      <w:r w:rsidRPr="00441CD0">
        <w:rPr>
          <w:lang w:eastAsia="x-none"/>
        </w:rPr>
        <w:t xml:space="preserve">5.8.2.13.1 and 5.8.2.13.2 of </w:t>
      </w:r>
      <w:r w:rsidRPr="00441CD0">
        <w:rPr>
          <w:lang w:val="en-US" w:eastAsia="zh-CN"/>
        </w:rPr>
        <w:t>3GPP TS 23.501[28].</w:t>
      </w:r>
    </w:p>
    <w:p w14:paraId="0A548BE0" w14:textId="77777777" w:rsidR="00EE5860" w:rsidRPr="00441CD0" w:rsidRDefault="00EE5860" w:rsidP="00EE5860">
      <w:pPr>
        <w:rPr>
          <w:lang w:val="en-US" w:eastAsia="zh-CN"/>
        </w:rPr>
      </w:pPr>
      <w:r w:rsidRPr="00441CD0">
        <w:rPr>
          <w:lang w:eastAsia="x-none"/>
        </w:rPr>
        <w:t xml:space="preserve">The details of the PDR and FAR setting over N4 for </w:t>
      </w:r>
      <w:r w:rsidRPr="00441CD0">
        <w:t>broadcast traffic forwarding within a 5G VN</w:t>
      </w:r>
      <w:r w:rsidRPr="00441CD0">
        <w:rPr>
          <w:lang w:eastAsia="x-none"/>
        </w:rPr>
        <w:t xml:space="preserve"> are specified in clause</w:t>
      </w:r>
      <w:r>
        <w:rPr>
          <w:lang w:eastAsia="x-none"/>
        </w:rPr>
        <w:t> </w:t>
      </w:r>
      <w:r w:rsidRPr="00441CD0">
        <w:rPr>
          <w:lang w:eastAsia="x-none"/>
        </w:rPr>
        <w:t xml:space="preserve">5.8.2.13.3 of </w:t>
      </w:r>
      <w:r w:rsidRPr="00441CD0">
        <w:rPr>
          <w:lang w:val="en-US" w:eastAsia="zh-CN"/>
        </w:rPr>
        <w:t>3GPP TS 23.501[28].</w:t>
      </w:r>
    </w:p>
    <w:p w14:paraId="6886CE1D" w14:textId="77777777" w:rsidR="00EE5860" w:rsidRPr="00441CD0" w:rsidRDefault="00EE5860" w:rsidP="00EE5860">
      <w:pPr>
        <w:pStyle w:val="Heading2"/>
        <w:rPr>
          <w:lang w:val="x-none"/>
        </w:rPr>
      </w:pPr>
      <w:bookmarkStart w:id="1973" w:name="_Toc19717152"/>
      <w:bookmarkStart w:id="1974" w:name="_Toc27490625"/>
      <w:bookmarkStart w:id="1975" w:name="_Toc27556918"/>
      <w:bookmarkStart w:id="1976" w:name="_Toc27723835"/>
      <w:bookmarkStart w:id="1977" w:name="_Toc36030904"/>
      <w:bookmarkStart w:id="1978" w:name="_Toc36042824"/>
      <w:bookmarkStart w:id="1979" w:name="_Toc36814148"/>
      <w:bookmarkStart w:id="1980" w:name="_Toc44688998"/>
      <w:bookmarkStart w:id="1981" w:name="_Toc44923752"/>
      <w:bookmarkStart w:id="1982" w:name="_Toc51860721"/>
      <w:bookmarkStart w:id="1983" w:name="_Toc57930488"/>
      <w:bookmarkStart w:id="1984" w:name="_Toc57931118"/>
      <w:bookmarkStart w:id="1985" w:name="_Toc160974244"/>
      <w:r w:rsidRPr="00441CD0">
        <w:lastRenderedPageBreak/>
        <w:t>5.24</w:t>
      </w:r>
      <w:r w:rsidRPr="00441CD0">
        <w:tab/>
        <w:t>Support of Ultra Reliable Low Latency Communication for 5GC</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169E2227" w14:textId="77777777" w:rsidR="00EE5860" w:rsidRPr="00441CD0" w:rsidRDefault="00EE5860" w:rsidP="00EE5860">
      <w:pPr>
        <w:pStyle w:val="Heading3"/>
      </w:pPr>
      <w:bookmarkStart w:id="1986" w:name="_Toc19717153"/>
      <w:bookmarkStart w:id="1987" w:name="_Toc27490626"/>
      <w:bookmarkStart w:id="1988" w:name="_Toc27556919"/>
      <w:bookmarkStart w:id="1989" w:name="_Toc27723836"/>
      <w:bookmarkStart w:id="1990" w:name="_Toc36030905"/>
      <w:bookmarkStart w:id="1991" w:name="_Toc36042825"/>
      <w:bookmarkStart w:id="1992" w:name="_Toc36814149"/>
      <w:bookmarkStart w:id="1993" w:name="_Toc44688999"/>
      <w:bookmarkStart w:id="1994" w:name="_Toc44923753"/>
      <w:bookmarkStart w:id="1995" w:name="_Toc51860722"/>
      <w:bookmarkStart w:id="1996" w:name="_Toc57930489"/>
      <w:bookmarkStart w:id="1997" w:name="_Toc57931119"/>
      <w:bookmarkStart w:id="1998" w:name="_Toc160974245"/>
      <w:r w:rsidRPr="00441CD0">
        <w:t>5.24.1</w:t>
      </w:r>
      <w:r w:rsidRPr="00441CD0">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4B90F00F" w14:textId="77777777" w:rsidR="00EE5860" w:rsidRDefault="00EE5860" w:rsidP="00EE5860">
      <w:pPr>
        <w:rPr>
          <w:lang w:val="en-US" w:eastAsia="zh-CN"/>
        </w:rPr>
      </w:pPr>
      <w:bookmarkStart w:id="1999" w:name="_Toc19717154"/>
      <w:r w:rsidRPr="00441CD0">
        <w:t>Stage 2 requirements for the support of Ultra Reliable Low Latency Communication (URLLC) are specified in clause</w:t>
      </w:r>
      <w:r>
        <w:t> </w:t>
      </w:r>
      <w:r w:rsidRPr="00441CD0">
        <w:t>5.33</w:t>
      </w:r>
      <w:r w:rsidRPr="00441CD0">
        <w:rPr>
          <w:lang w:val="en-US" w:eastAsia="zh-CN"/>
        </w:rPr>
        <w:t xml:space="preserve"> of 3GPP TS 23.501 [28].</w:t>
      </w:r>
    </w:p>
    <w:p w14:paraId="12564AA4" w14:textId="77777777" w:rsidR="00EE5860" w:rsidRDefault="00EE5860" w:rsidP="00EE5860">
      <w:pPr>
        <w:pStyle w:val="NO"/>
        <w:rPr>
          <w:lang w:val="en-US" w:eastAsia="zh-CN"/>
        </w:rPr>
      </w:pPr>
      <w:r>
        <w:rPr>
          <w:lang w:val="en-US" w:eastAsia="zh-CN"/>
        </w:rPr>
        <w:t>NOTE 1:</w:t>
      </w:r>
      <w:r>
        <w:rPr>
          <w:lang w:val="en-US" w:eastAsia="zh-CN"/>
        </w:rPr>
        <w:tab/>
      </w:r>
      <w:r>
        <w:rPr>
          <w:noProof/>
        </w:rPr>
        <w:t xml:space="preserve">In this release of specification </w:t>
      </w:r>
      <w:r w:rsidRPr="000E2761">
        <w:rPr>
          <w:noProof/>
        </w:rPr>
        <w:t xml:space="preserve">redundant transmission on N3/N9 interfaces </w:t>
      </w:r>
      <w:r>
        <w:rPr>
          <w:noProof/>
        </w:rPr>
        <w:t>for URLLC is not supported for PDU Sessions involving an I-SMF. See</w:t>
      </w:r>
      <w:r w:rsidRPr="00441CD0">
        <w:rPr>
          <w:lang w:val="en-US" w:eastAsia="zh-CN"/>
        </w:rPr>
        <w:t xml:space="preserve"> 3GPP TS 23.501 [28]</w:t>
      </w:r>
      <w:r>
        <w:rPr>
          <w:lang w:val="en-US" w:eastAsia="zh-CN"/>
        </w:rPr>
        <w:t xml:space="preserve"> clauses </w:t>
      </w:r>
      <w:r>
        <w:t xml:space="preserve">5.34, </w:t>
      </w:r>
      <w:r w:rsidRPr="000E2761">
        <w:t>5.33.2.2</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137A2B3B" w14:textId="77777777" w:rsidR="00EE5860" w:rsidRPr="00BC0B70" w:rsidRDefault="00EE5860" w:rsidP="00EE5860">
      <w:pPr>
        <w:rPr>
          <w:lang w:val="en-US"/>
        </w:rPr>
      </w:pPr>
      <w:r w:rsidRPr="00BC0B70">
        <w:rPr>
          <w:lang w:val="en-US"/>
        </w:rPr>
        <w:t>Redundant transmission is applied for supporting the highly reliable URLLC services, there are three different methods</w:t>
      </w:r>
      <w:r>
        <w:rPr>
          <w:lang w:val="en-US"/>
        </w:rPr>
        <w:t>:</w:t>
      </w:r>
      <w:r w:rsidRPr="00BC0B70">
        <w:rPr>
          <w:lang w:val="en-US"/>
        </w:rPr>
        <w:t xml:space="preserve"> dual connectivity based end to end redundant user plane paths, redundant transmission on N3/N9 interfaces or redundant transmission at transport layer.</w:t>
      </w:r>
    </w:p>
    <w:p w14:paraId="50D92C02" w14:textId="77777777" w:rsidR="00EE5860" w:rsidRPr="00441CD0" w:rsidRDefault="00EE5860" w:rsidP="00EE5860">
      <w:pPr>
        <w:pStyle w:val="NO"/>
      </w:pPr>
      <w:r w:rsidRPr="00441CD0">
        <w:rPr>
          <w:lang w:val="en-US"/>
        </w:rPr>
        <w:t>NOTE</w:t>
      </w:r>
      <w:r>
        <w:rPr>
          <w:lang w:val="en-US"/>
        </w:rPr>
        <w:t xml:space="preserve"> 2</w:t>
      </w:r>
      <w:r w:rsidRPr="00441CD0">
        <w:rPr>
          <w:lang w:val="en-US"/>
        </w:rPr>
        <w:t>:</w:t>
      </w:r>
      <w:r w:rsidRPr="00441CD0">
        <w:rPr>
          <w:lang w:val="en-US"/>
        </w:rPr>
        <w:tab/>
      </w:r>
      <w:r w:rsidRPr="00441CD0">
        <w:t>Dual connectivity based end to end redundant user plane paths has no impact to N4 interface</w:t>
      </w:r>
      <w:r w:rsidRPr="00441CD0">
        <w:rPr>
          <w:lang w:val="en-US"/>
        </w:rPr>
        <w:t>.</w:t>
      </w:r>
    </w:p>
    <w:p w14:paraId="367A1DB2" w14:textId="77777777" w:rsidR="00EE5860" w:rsidRPr="00441CD0" w:rsidRDefault="00EE5860" w:rsidP="00EE5860">
      <w:pPr>
        <w:rPr>
          <w:lang w:eastAsia="x-none"/>
        </w:rPr>
      </w:pPr>
      <w:r w:rsidRPr="00441CD0">
        <w:rPr>
          <w:lang w:eastAsia="x-none"/>
        </w:rPr>
        <w:t>QoS Monitoring is applied for packet delay measurement. The packet delay between UE and PSA UPF is a combination of the uplink or downlink packet delay on Uu interface and uplink or downlink packet delay between NG-RAN and PSA UPF. The QoS Monitoring on uplink or downlink packet delay between NG-RAN and PSA UPF can be performed on different levels of granularities, i.e. per QoS Flow per UE level, or per GTP-U path level.</w:t>
      </w:r>
    </w:p>
    <w:p w14:paraId="05D20EC2" w14:textId="77777777" w:rsidR="00EE5860" w:rsidRPr="00441CD0" w:rsidRDefault="00EE5860" w:rsidP="00EE5860">
      <w:r w:rsidRPr="00441CD0">
        <w:t>Support of the URLLC feature is an optional for the SMF and UPF, for 5GC.</w:t>
      </w:r>
    </w:p>
    <w:p w14:paraId="668CDAD4" w14:textId="77777777" w:rsidR="00EE5860" w:rsidRPr="00441CD0" w:rsidRDefault="00EE5860" w:rsidP="00EE5860">
      <w:pPr>
        <w:pStyle w:val="Heading3"/>
      </w:pPr>
      <w:bookmarkStart w:id="2000" w:name="_Toc27490627"/>
      <w:bookmarkStart w:id="2001" w:name="_Toc27556920"/>
      <w:bookmarkStart w:id="2002" w:name="_Toc27723837"/>
      <w:bookmarkStart w:id="2003" w:name="_Toc36030906"/>
      <w:bookmarkStart w:id="2004" w:name="_Toc36042826"/>
      <w:bookmarkStart w:id="2005" w:name="_Toc36814150"/>
      <w:bookmarkStart w:id="2006" w:name="_Toc44689000"/>
      <w:bookmarkStart w:id="2007" w:name="_Toc44923754"/>
      <w:bookmarkStart w:id="2008" w:name="_Toc51860723"/>
      <w:bookmarkStart w:id="2009" w:name="_Toc57930490"/>
      <w:bookmarkStart w:id="2010" w:name="_Toc57931120"/>
      <w:bookmarkStart w:id="2011" w:name="_Toc160974246"/>
      <w:r w:rsidRPr="00441CD0">
        <w:rPr>
          <w:noProof/>
        </w:rPr>
        <w:t>5.24</w:t>
      </w:r>
      <w:r w:rsidRPr="00441CD0">
        <w:rPr>
          <w:noProof/>
          <w:lang w:val="en-US"/>
        </w:rPr>
        <w:t>.2</w:t>
      </w:r>
      <w:r w:rsidRPr="00441CD0">
        <w:tab/>
        <w:t>Redundant Transmission on N3/N9 interfaces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44B3D341" w14:textId="77777777" w:rsidR="00EE5860" w:rsidRPr="00441CD0" w:rsidRDefault="00EE5860" w:rsidP="00EE5860">
      <w:pPr>
        <w:pStyle w:val="Heading4"/>
      </w:pPr>
      <w:bookmarkStart w:id="2012" w:name="_Toc36030907"/>
      <w:bookmarkStart w:id="2013" w:name="_Toc36042827"/>
      <w:bookmarkStart w:id="2014" w:name="_Toc36814151"/>
      <w:bookmarkStart w:id="2015" w:name="_Toc44689001"/>
      <w:bookmarkStart w:id="2016" w:name="_Toc44923755"/>
      <w:bookmarkStart w:id="2017" w:name="_Toc51860724"/>
      <w:bookmarkStart w:id="2018" w:name="_Toc57930491"/>
      <w:bookmarkStart w:id="2019" w:name="_Toc57931121"/>
      <w:bookmarkStart w:id="2020" w:name="_Toc27490629"/>
      <w:bookmarkStart w:id="2021" w:name="_Toc27556922"/>
      <w:bookmarkStart w:id="2022" w:name="_Toc27723839"/>
      <w:bookmarkStart w:id="2023" w:name="_Toc160974247"/>
      <w:r w:rsidRPr="00441CD0">
        <w:rPr>
          <w:noProof/>
        </w:rPr>
        <w:t>5.24</w:t>
      </w:r>
      <w:r w:rsidRPr="00441CD0">
        <w:rPr>
          <w:noProof/>
          <w:lang w:val="en-US"/>
        </w:rPr>
        <w:t>.2.1</w:t>
      </w:r>
      <w:r w:rsidRPr="00441CD0">
        <w:tab/>
        <w:t>General</w:t>
      </w:r>
      <w:bookmarkEnd w:id="2012"/>
      <w:bookmarkEnd w:id="2013"/>
      <w:bookmarkEnd w:id="2014"/>
      <w:bookmarkEnd w:id="2015"/>
      <w:bookmarkEnd w:id="2016"/>
      <w:bookmarkEnd w:id="2017"/>
      <w:bookmarkEnd w:id="2018"/>
      <w:bookmarkEnd w:id="2019"/>
      <w:bookmarkEnd w:id="2023"/>
    </w:p>
    <w:p w14:paraId="41BC2F18" w14:textId="77777777" w:rsidR="00EE5860" w:rsidRPr="00441CD0" w:rsidRDefault="00EE5860" w:rsidP="00EE5860">
      <w:r w:rsidRPr="00441CD0">
        <w:t xml:space="preserve">Stage 2 requirements for support of Redundant Transmission on N3/N9 interfaces for high reliability communication are specified in clause 5.33.2.2 of </w:t>
      </w:r>
      <w:r w:rsidRPr="00441CD0">
        <w:rPr>
          <w:rFonts w:eastAsia="DengXian"/>
          <w:lang w:val="en-US"/>
        </w:rPr>
        <w:t>3GPP TS 23.501 [28]</w:t>
      </w:r>
      <w:r w:rsidRPr="00441CD0">
        <w:t>.</w:t>
      </w:r>
    </w:p>
    <w:p w14:paraId="6B677452" w14:textId="77777777" w:rsidR="00EE5860" w:rsidRPr="00441CD0" w:rsidRDefault="00EE5860" w:rsidP="00EE5860">
      <w:r w:rsidRPr="00441CD0">
        <w:t>This requires duplicating downlink and uplink packets of QoS flows requiring redundant transmission of a PDU session via two independent N3 or N9 tunnels between the RAN and the UPF (PSA).</w:t>
      </w:r>
    </w:p>
    <w:p w14:paraId="7AE66E5D" w14:textId="7E272256" w:rsidR="00EE5860" w:rsidRPr="00441CD0" w:rsidRDefault="00EE5860" w:rsidP="00EE5860">
      <w:r w:rsidRPr="00441CD0">
        <w:t>The following requirements shall apply for QoS flows requiring redundant transmission.</w:t>
      </w:r>
      <w:r w:rsidR="00CA38EF">
        <w:t xml:space="preserve"> Requirements in clause </w:t>
      </w:r>
      <w:r w:rsidR="00CA38EF" w:rsidRPr="00441CD0">
        <w:rPr>
          <w:lang w:eastAsia="zh-CN"/>
        </w:rPr>
        <w:t>5.2.2.3.</w:t>
      </w:r>
      <w:r w:rsidR="00CA38EF">
        <w:rPr>
          <w:lang w:eastAsia="zh-CN"/>
        </w:rPr>
        <w:t>3 shall also apply for traffic usage reporting.</w:t>
      </w:r>
    </w:p>
    <w:p w14:paraId="7524DA4C" w14:textId="77777777" w:rsidR="00EE5860" w:rsidRPr="00441CD0" w:rsidRDefault="00EE5860" w:rsidP="00EE5860">
      <w:pPr>
        <w:pStyle w:val="Heading4"/>
        <w:rPr>
          <w:noProof/>
        </w:rPr>
      </w:pPr>
      <w:bookmarkStart w:id="2024" w:name="_Toc36030908"/>
      <w:bookmarkStart w:id="2025" w:name="_Toc36042828"/>
      <w:bookmarkStart w:id="2026" w:name="_Toc36814152"/>
      <w:bookmarkStart w:id="2027" w:name="_Toc44689002"/>
      <w:bookmarkStart w:id="2028" w:name="_Toc44923756"/>
      <w:bookmarkStart w:id="2029" w:name="_Toc51860725"/>
      <w:bookmarkStart w:id="2030" w:name="_Toc57930492"/>
      <w:bookmarkStart w:id="2031" w:name="_Toc57931122"/>
      <w:bookmarkStart w:id="2032" w:name="_Toc160974248"/>
      <w:r w:rsidRPr="00441CD0">
        <w:rPr>
          <w:noProof/>
        </w:rPr>
        <w:t>5.24.2.2</w:t>
      </w:r>
      <w:r w:rsidRPr="00441CD0">
        <w:rPr>
          <w:noProof/>
        </w:rPr>
        <w:tab/>
        <w:t>GTP-U tunnel setup for redundant transmission</w:t>
      </w:r>
      <w:bookmarkEnd w:id="2024"/>
      <w:bookmarkEnd w:id="2025"/>
      <w:bookmarkEnd w:id="2026"/>
      <w:bookmarkEnd w:id="2027"/>
      <w:bookmarkEnd w:id="2028"/>
      <w:bookmarkEnd w:id="2029"/>
      <w:bookmarkEnd w:id="2030"/>
      <w:bookmarkEnd w:id="2031"/>
      <w:bookmarkEnd w:id="2032"/>
    </w:p>
    <w:p w14:paraId="21D780D5" w14:textId="77777777" w:rsidR="00EE5860" w:rsidRPr="00441CD0" w:rsidRDefault="00EE5860" w:rsidP="00EE5860">
      <w:r w:rsidRPr="00441CD0">
        <w:t xml:space="preserve"> The SMF shall request the UPF (PSA) to establish two N3 or N9 tunnels for a PDU session with one or more Service Data Flows associated with QoS flow(s) requiring redundant transmission as follows:</w:t>
      </w:r>
    </w:p>
    <w:p w14:paraId="63764285" w14:textId="77777777" w:rsidR="00EE5860" w:rsidRPr="00441CD0" w:rsidRDefault="00EE5860" w:rsidP="00EE5860">
      <w:pPr>
        <w:pStyle w:val="B1"/>
        <w:rPr>
          <w:lang w:val="en-US"/>
        </w:rPr>
      </w:pPr>
      <w:r>
        <w:rPr>
          <w:lang w:val="en-US"/>
        </w:rPr>
        <w:t>-</w:t>
      </w:r>
      <w:r>
        <w:rPr>
          <w:lang w:val="en-US"/>
        </w:rPr>
        <w:tab/>
      </w:r>
      <w:r w:rsidRPr="00441CD0">
        <w:rPr>
          <w:lang w:val="en-US"/>
        </w:rPr>
        <w:t>when provisioning an UL PDR in the UPF</w:t>
      </w:r>
      <w:r w:rsidRPr="00441CD0">
        <w:t xml:space="preserve"> (PSA)</w:t>
      </w:r>
      <w:r w:rsidRPr="00441CD0">
        <w:rPr>
          <w:lang w:val="en-US"/>
        </w:rPr>
        <w:t xml:space="preserve">, the SMF shall request the UPF to assign two Local F-TEIDs for the PDR, by provisioning the PDI or the Traffic Endpoint with the Redundant Transmission </w:t>
      </w:r>
      <w:r>
        <w:rPr>
          <w:lang w:val="en-US"/>
        </w:rPr>
        <w:t xml:space="preserve">Detection </w:t>
      </w:r>
      <w:r w:rsidRPr="00441CD0">
        <w:rPr>
          <w:lang w:val="en-US"/>
        </w:rPr>
        <w:t>Parameters IE. The SMF may provide two different Network Instances for these two F-TEIDs to achieve disjoint transport layer paths;</w:t>
      </w:r>
    </w:p>
    <w:p w14:paraId="4AE2CBAC"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request the UPF to assign one Local F-TEID for the related Network Instance when creating the UL PDR, and later request the UPF to assign another Local F-TEID with the same or a different Network Instance when updating the PDR, if the redundant transmission tunnels are not established during the PDU session establishment;</w:t>
      </w:r>
    </w:p>
    <w:p w14:paraId="79AC59C7" w14:textId="2B3147EB" w:rsidR="00EE5860" w:rsidRPr="00441CD0" w:rsidRDefault="00EE5860" w:rsidP="00EE5860">
      <w:pPr>
        <w:pStyle w:val="B1"/>
        <w:rPr>
          <w:lang w:val="en-US"/>
        </w:rPr>
      </w:pPr>
      <w:r>
        <w:rPr>
          <w:lang w:val="en-US"/>
        </w:rPr>
        <w:t>-</w:t>
      </w:r>
      <w:r>
        <w:rPr>
          <w:lang w:val="en-US"/>
        </w:rPr>
        <w:tab/>
      </w:r>
      <w:r w:rsidRPr="00441CD0">
        <w:rPr>
          <w:lang w:val="en-US"/>
        </w:rPr>
        <w:t xml:space="preserve">when provisioning DL FAR in the UPF (PSA) corresponding to QoS flows requiring redundant transmission, the SMF shall request the UPF to duplicate the downlink packets for redundant transmission and the SMF shall provide two F-TEIDs of remote GTP-U tunnel endpoints in the FAR, as described in </w:t>
      </w:r>
      <w:r w:rsidR="00415C19" w:rsidRPr="00441CD0">
        <w:rPr>
          <w:lang w:val="en-US"/>
        </w:rPr>
        <w:t>clause</w:t>
      </w:r>
      <w:r w:rsidR="00415C19">
        <w:rPr>
          <w:lang w:val="en-US"/>
        </w:rPr>
        <w:t> </w:t>
      </w:r>
      <w:r w:rsidR="00415C19" w:rsidRPr="00441CD0">
        <w:rPr>
          <w:lang w:val="en-US"/>
        </w:rPr>
        <w:t>5</w:t>
      </w:r>
      <w:r w:rsidRPr="00441CD0">
        <w:rPr>
          <w:lang w:val="en-US"/>
        </w:rPr>
        <w:t>.24.2.3;</w:t>
      </w:r>
    </w:p>
    <w:p w14:paraId="63FD0E64" w14:textId="77777777" w:rsidR="00EE5860" w:rsidRPr="00441CD0" w:rsidRDefault="00EE5860" w:rsidP="00EE5860">
      <w:pPr>
        <w:pStyle w:val="B1"/>
        <w:rPr>
          <w:lang w:val="en-US"/>
        </w:rPr>
      </w:pPr>
      <w:r>
        <w:rPr>
          <w:lang w:val="en-US"/>
        </w:rPr>
        <w:t>-</w:t>
      </w:r>
      <w:r>
        <w:rPr>
          <w:lang w:val="en-US"/>
        </w:rPr>
        <w:tab/>
      </w:r>
      <w:r w:rsidRPr="00441CD0">
        <w:rPr>
          <w:lang w:val="en-US"/>
        </w:rPr>
        <w:t>alternatively, the SMF may provide one remote endpoint F-TEID when creating the FAR and later provide another remote endpoint F-TEID when updating the FAR, if the redundant transmission tunnels are not established during the PDU session establishment.</w:t>
      </w:r>
    </w:p>
    <w:p w14:paraId="7E1E1021" w14:textId="29FCE9F9" w:rsidR="00EE5860" w:rsidRPr="00441CD0" w:rsidRDefault="00EE5860" w:rsidP="00EE5860">
      <w:pPr>
        <w:pStyle w:val="NO"/>
        <w:rPr>
          <w:lang w:val="en-US"/>
        </w:rPr>
      </w:pPr>
      <w:r w:rsidRPr="00441CD0">
        <w:rPr>
          <w:lang w:val="en-US"/>
        </w:rPr>
        <w:lastRenderedPageBreak/>
        <w:t>NOTE:</w:t>
      </w:r>
      <w:r w:rsidRPr="00441CD0">
        <w:rPr>
          <w:lang w:val="en-US"/>
        </w:rPr>
        <w:tab/>
        <w:t>To forward downlink packets pertaining to service data flows not requiring redundant transmission, the SMF can create a separate FAR not requiring to duplicate the packets.</w:t>
      </w:r>
    </w:p>
    <w:p w14:paraId="625DC137" w14:textId="77777777" w:rsidR="00EE5860" w:rsidRPr="00441CD0" w:rsidRDefault="00EE5860" w:rsidP="00EE5860">
      <w:pPr>
        <w:rPr>
          <w:lang w:val="en-US"/>
        </w:rPr>
      </w:pPr>
      <w:r w:rsidRPr="00441CD0">
        <w:rPr>
          <w:rFonts w:hint="eastAsia"/>
          <w:lang w:eastAsia="zh-CN"/>
        </w:rPr>
        <w:t>T</w:t>
      </w:r>
      <w:r w:rsidRPr="00441CD0">
        <w:rPr>
          <w:lang w:eastAsia="zh-CN"/>
        </w:rPr>
        <w:t xml:space="preserve">he PSA UPF shall assign the local F-TEID(s) for </w:t>
      </w:r>
      <w:r w:rsidRPr="00441CD0">
        <w:rPr>
          <w:lang w:val="en-US"/>
        </w:rPr>
        <w:t xml:space="preserve">establishing the </w:t>
      </w:r>
      <w:r w:rsidRPr="00441CD0">
        <w:rPr>
          <w:lang w:eastAsia="x-none"/>
        </w:rPr>
        <w:t xml:space="preserve">redundant tunnel and include the </w:t>
      </w:r>
      <w:r w:rsidRPr="00441CD0">
        <w:t xml:space="preserve">Local F-TEID(s) for Redundant Transmission IE in the </w:t>
      </w:r>
      <w:r w:rsidRPr="00441CD0">
        <w:rPr>
          <w:lang w:val="en-US"/>
        </w:rPr>
        <w:t xml:space="preserve">PFCP Session Establishment Response or the PFCP Session Modification Response to the SMF if the Redundant Transmission </w:t>
      </w:r>
      <w:r>
        <w:rPr>
          <w:lang w:val="en-US"/>
        </w:rPr>
        <w:t xml:space="preserve">Detection </w:t>
      </w:r>
      <w:r w:rsidRPr="00441CD0">
        <w:rPr>
          <w:lang w:val="en-US"/>
        </w:rPr>
        <w:t>Parameters IE was received in the corresponding request message.</w:t>
      </w:r>
    </w:p>
    <w:p w14:paraId="41CA454E" w14:textId="77777777" w:rsidR="00EE5860" w:rsidRPr="00441CD0" w:rsidRDefault="00EE5860" w:rsidP="00EE5860">
      <w:pPr>
        <w:rPr>
          <w:lang w:val="en-US" w:eastAsia="zh-CN"/>
        </w:rPr>
      </w:pPr>
      <w:r w:rsidRPr="00441CD0">
        <w:rPr>
          <w:rFonts w:hint="eastAsia"/>
          <w:lang w:val="en-US" w:eastAsia="zh-CN"/>
        </w:rPr>
        <w:t>T</w:t>
      </w:r>
      <w:r w:rsidRPr="00441CD0">
        <w:rPr>
          <w:lang w:val="en-US" w:eastAsia="zh-CN"/>
        </w:rPr>
        <w:t>he SMF shall request the UPF (PSA) to remove one N3 or N9 tunnel used for redundant transmission if redundant transmission is no longer needed as follows:</w:t>
      </w:r>
    </w:p>
    <w:p w14:paraId="07D19183" w14:textId="77777777" w:rsidR="00EE5860" w:rsidRPr="00441CD0" w:rsidRDefault="00EE5860" w:rsidP="00EE5860">
      <w:pPr>
        <w:pStyle w:val="B1"/>
        <w:rPr>
          <w:lang w:val="en-US"/>
        </w:rPr>
      </w:pPr>
      <w:r>
        <w:rPr>
          <w:lang w:val="en-US"/>
        </w:rPr>
        <w:t>-</w:t>
      </w:r>
      <w:r>
        <w:rPr>
          <w:lang w:val="en-US"/>
        </w:rPr>
        <w:tab/>
      </w:r>
      <w:r w:rsidRPr="00441CD0">
        <w:rPr>
          <w:lang w:val="en-US"/>
        </w:rPr>
        <w:t xml:space="preserve">request the UPF to remove the local F-TEID for redundant transmission by updating the PDI or the Traffic Endpoint in UL PDR with a null length Redundant Transmission </w:t>
      </w:r>
      <w:r>
        <w:rPr>
          <w:lang w:val="en-US"/>
        </w:rPr>
        <w:t xml:space="preserve">Detection </w:t>
      </w:r>
      <w:r w:rsidRPr="00441CD0">
        <w:rPr>
          <w:lang w:val="en-US"/>
        </w:rPr>
        <w:t>Parameters IE;</w:t>
      </w:r>
    </w:p>
    <w:p w14:paraId="0DC80FB5" w14:textId="77777777" w:rsidR="00EE5860" w:rsidRPr="00441CD0" w:rsidRDefault="00EE5860" w:rsidP="00EE5860">
      <w:pPr>
        <w:pStyle w:val="B1"/>
        <w:rPr>
          <w:lang w:val="en-US"/>
        </w:rPr>
      </w:pPr>
      <w:r>
        <w:rPr>
          <w:lang w:val="en-US"/>
        </w:rPr>
        <w:t>-</w:t>
      </w:r>
      <w:r>
        <w:rPr>
          <w:lang w:val="en-US"/>
        </w:rPr>
        <w:tab/>
      </w:r>
      <w:r w:rsidRPr="00441CD0">
        <w:rPr>
          <w:lang w:val="en-US"/>
        </w:rPr>
        <w:t>request the UPF to remove the F-TEID of remote GTP-U tunnel endpoint for redundant transmission by updating the</w:t>
      </w:r>
      <w:r w:rsidRPr="00441CD0">
        <w:rPr>
          <w:lang w:val="en-US"/>
        </w:rPr>
        <w:tab/>
        <w:t xml:space="preserve">FAR in DL PDR with a null length Redundant Transmission </w:t>
      </w:r>
      <w:r>
        <w:rPr>
          <w:lang w:val="en-US"/>
        </w:rPr>
        <w:t xml:space="preserve">Forwarding </w:t>
      </w:r>
      <w:r w:rsidRPr="00441CD0">
        <w:rPr>
          <w:lang w:val="en-US"/>
        </w:rPr>
        <w:t>Parameters IE;</w:t>
      </w:r>
    </w:p>
    <w:p w14:paraId="4F0F404F" w14:textId="77777777" w:rsidR="00EE5860" w:rsidRPr="00441CD0" w:rsidRDefault="00EE5860" w:rsidP="00EE5860">
      <w:pPr>
        <w:pStyle w:val="B1"/>
        <w:rPr>
          <w:lang w:val="en-US"/>
        </w:rPr>
      </w:pPr>
      <w:r>
        <w:rPr>
          <w:lang w:val="en-US"/>
        </w:rPr>
        <w:t>-</w:t>
      </w:r>
      <w:r>
        <w:rPr>
          <w:lang w:val="en-US"/>
        </w:rPr>
        <w:tab/>
      </w:r>
      <w:r w:rsidRPr="00441CD0">
        <w:rPr>
          <w:lang w:val="en-US"/>
        </w:rPr>
        <w:t>set the DFRT and EDRT flags to 0 in the FAR associated to the corresponding UL and DL PDRs, to stop duplicating packets and eliminating duplicate packets.</w:t>
      </w:r>
    </w:p>
    <w:p w14:paraId="17230153" w14:textId="77777777" w:rsidR="00EE5860" w:rsidRPr="00441CD0" w:rsidRDefault="00EE5860" w:rsidP="00EE5860">
      <w:r w:rsidRPr="00441CD0">
        <w:rPr>
          <w:lang w:val="en-US" w:eastAsia="zh-CN"/>
        </w:rPr>
        <w:t xml:space="preserve">When so instructed, the </w:t>
      </w:r>
      <w:r w:rsidRPr="00441CD0">
        <w:rPr>
          <w:lang w:eastAsia="zh-CN"/>
        </w:rPr>
        <w:t xml:space="preserve">PSA UPF shall remove the </w:t>
      </w:r>
      <w:r w:rsidRPr="00441CD0">
        <w:rPr>
          <w:lang w:val="en-US"/>
        </w:rPr>
        <w:t xml:space="preserve">local F-TEID for redundant transmission and the </w:t>
      </w:r>
      <w:r w:rsidRPr="00441CD0">
        <w:t>F-TEID of remote GTP-U tunnel endpoint for redundant transmission, stop duplicating packets and stop detecting/eliminating duplicate packets accordingly.</w:t>
      </w:r>
    </w:p>
    <w:p w14:paraId="34F692D6" w14:textId="77777777" w:rsidR="00EE5860" w:rsidRPr="00441CD0" w:rsidRDefault="00EE5860" w:rsidP="00EE5860">
      <w:pPr>
        <w:pStyle w:val="Heading4"/>
        <w:rPr>
          <w:lang w:val="en-US" w:eastAsia="zh-CN"/>
        </w:rPr>
      </w:pPr>
      <w:bookmarkStart w:id="2033" w:name="_Toc36030909"/>
      <w:bookmarkStart w:id="2034" w:name="_Toc36042829"/>
      <w:bookmarkStart w:id="2035" w:name="_Toc36814153"/>
      <w:bookmarkStart w:id="2036" w:name="_Toc44689003"/>
      <w:bookmarkStart w:id="2037" w:name="_Toc44923757"/>
      <w:bookmarkStart w:id="2038" w:name="_Toc51860726"/>
      <w:bookmarkStart w:id="2039" w:name="_Toc57930493"/>
      <w:bookmarkStart w:id="2040" w:name="_Toc57931123"/>
      <w:bookmarkStart w:id="2041" w:name="_Toc160974249"/>
      <w:r w:rsidRPr="00441CD0">
        <w:rPr>
          <w:noProof/>
        </w:rPr>
        <w:t>5.24.2.3</w:t>
      </w:r>
      <w:r w:rsidRPr="00441CD0">
        <w:rPr>
          <w:noProof/>
        </w:rPr>
        <w:tab/>
        <w:t>Duplicating downlink packets for redundant transmission</w:t>
      </w:r>
      <w:bookmarkEnd w:id="2033"/>
      <w:bookmarkEnd w:id="2034"/>
      <w:bookmarkEnd w:id="2035"/>
      <w:bookmarkEnd w:id="2036"/>
      <w:bookmarkEnd w:id="2037"/>
      <w:bookmarkEnd w:id="2038"/>
      <w:bookmarkEnd w:id="2039"/>
      <w:bookmarkEnd w:id="2040"/>
      <w:bookmarkEnd w:id="2041"/>
    </w:p>
    <w:p w14:paraId="726BF2BB" w14:textId="77777777" w:rsidR="00EE5860" w:rsidRPr="00441CD0" w:rsidRDefault="00EE5860" w:rsidP="00EE5860">
      <w:pPr>
        <w:rPr>
          <w:lang w:eastAsia="x-none"/>
        </w:rPr>
      </w:pPr>
      <w:r w:rsidRPr="00441CD0">
        <w:rPr>
          <w:lang w:eastAsia="x-none"/>
        </w:rPr>
        <w:t>If redundant transmission is required for a QoS flow, the SMF shall instruct the PSA UPF to replicate each downlink packet of the QoS Flow and to assign a sequence number to them by provisioning a FAR with the following information in a PFCP Session Establishment Request or PFCP Session Modification Request:</w:t>
      </w:r>
    </w:p>
    <w:p w14:paraId="324BEBB7" w14:textId="77777777" w:rsidR="00EE5860" w:rsidRPr="00441CD0" w:rsidRDefault="00EE5860" w:rsidP="00EE5860">
      <w:pPr>
        <w:pStyle w:val="B1"/>
        <w:rPr>
          <w:lang w:val="en-US"/>
        </w:rPr>
      </w:pPr>
      <w:bookmarkStart w:id="2042" w:name="_Toc36030910"/>
      <w:bookmarkStart w:id="2043" w:name="_Toc36042830"/>
      <w:bookmarkStart w:id="2044" w:name="_Toc36814154"/>
      <w:bookmarkStart w:id="2045" w:name="_Toc44689004"/>
      <w:bookmarkStart w:id="2046" w:name="_Toc44923758"/>
      <w:r w:rsidRPr="00441CD0">
        <w:rPr>
          <w:lang w:val="en-US"/>
        </w:rPr>
        <w:t>-</w:t>
      </w:r>
      <w:r w:rsidRPr="00441CD0">
        <w:rPr>
          <w:lang w:val="en-US"/>
        </w:rPr>
        <w:tab/>
        <w:t xml:space="preserve">the Redundant Transmission </w:t>
      </w:r>
      <w:r>
        <w:rPr>
          <w:lang w:val="en-US"/>
        </w:rPr>
        <w:t xml:space="preserve">Forwarding </w:t>
      </w:r>
      <w:r w:rsidRPr="00441CD0">
        <w:rPr>
          <w:lang w:val="en-US"/>
        </w:rPr>
        <w:t xml:space="preserve">Parameters IE including an </w:t>
      </w:r>
      <w:r w:rsidRPr="00441CD0">
        <w:rPr>
          <w:szCs w:val="18"/>
        </w:rPr>
        <w:t xml:space="preserve">Outer Header Creation IE set to </w:t>
      </w:r>
      <w:r w:rsidRPr="00441CD0">
        <w:rPr>
          <w:lang w:val="en-US"/>
        </w:rPr>
        <w:t>the remote F-TEID of the redundant GTP-U tunnel, and if the GTP-U tunnel for redundant transmission uses a different network instance than the primary GTP-U tunnel, the Network Instance to be used for redundant transmission;</w:t>
      </w:r>
    </w:p>
    <w:p w14:paraId="259EA805" w14:textId="77777777" w:rsidR="00EE5860" w:rsidRPr="00441CD0" w:rsidRDefault="00EE5860" w:rsidP="00EE5860">
      <w:pPr>
        <w:pStyle w:val="B1"/>
        <w:rPr>
          <w:lang w:eastAsia="x-none"/>
        </w:rPr>
      </w:pPr>
      <w:r w:rsidRPr="00441CD0">
        <w:rPr>
          <w:rFonts w:hint="eastAsia"/>
          <w:lang w:val="en-US" w:eastAsia="zh-CN"/>
        </w:rPr>
        <w:t>-</w:t>
      </w:r>
      <w:r w:rsidRPr="00441CD0">
        <w:rPr>
          <w:lang w:val="en-US" w:eastAsia="zh-CN"/>
        </w:rPr>
        <w:tab/>
      </w:r>
      <w:r w:rsidRPr="00441CD0">
        <w:rPr>
          <w:lang w:val="en-US"/>
        </w:rPr>
        <w:t xml:space="preserve">the Apply Action IE with </w:t>
      </w:r>
      <w:r w:rsidRPr="00441CD0">
        <w:rPr>
          <w:lang w:val="en-US" w:eastAsia="zh-CN"/>
        </w:rPr>
        <w:t xml:space="preserve">both the FORW and the </w:t>
      </w:r>
      <w:r w:rsidRPr="00441CD0">
        <w:rPr>
          <w:lang w:val="en-US"/>
        </w:rPr>
        <w:t>DFRT flags set to "1"</w:t>
      </w:r>
      <w:r w:rsidRPr="00441CD0">
        <w:rPr>
          <w:lang w:eastAsia="x-none"/>
        </w:rPr>
        <w:t>.</w:t>
      </w:r>
    </w:p>
    <w:p w14:paraId="52A087CE" w14:textId="479B148B" w:rsidR="00EE5860" w:rsidRPr="00441CD0" w:rsidRDefault="00EE5860" w:rsidP="00EE5860">
      <w:r w:rsidRPr="00441CD0">
        <w:rPr>
          <w:lang w:eastAsia="zh-CN"/>
        </w:rPr>
        <w:t>When so instructed, the PSA UPF shall replicate downlink packets associated to such a FAR</w:t>
      </w:r>
      <w:r w:rsidRPr="00441CD0">
        <w:rPr>
          <w:lang w:val="en-US"/>
        </w:rPr>
        <w:t xml:space="preserve"> and construct the duplicated downlink packets using the </w:t>
      </w:r>
      <w:r w:rsidRPr="00441CD0">
        <w:rPr>
          <w:szCs w:val="18"/>
        </w:rPr>
        <w:t xml:space="preserve">information included in the </w:t>
      </w:r>
      <w:r w:rsidRPr="00441CD0">
        <w:rPr>
          <w:lang w:val="en-US"/>
        </w:rPr>
        <w:t xml:space="preserve">Redundant Transmission </w:t>
      </w:r>
      <w:r>
        <w:rPr>
          <w:lang w:val="en-US"/>
        </w:rPr>
        <w:t xml:space="preserve">Forwarding </w:t>
      </w:r>
      <w:r w:rsidRPr="00441CD0">
        <w:rPr>
          <w:lang w:val="en-US"/>
        </w:rPr>
        <w:t xml:space="preserve">Parameters IE and other information included in the </w:t>
      </w:r>
      <w:r w:rsidRPr="00441CD0">
        <w:t xml:space="preserve">Forwarding </w:t>
      </w:r>
      <w:r w:rsidRPr="00441CD0">
        <w:rPr>
          <w:lang w:val="sv-SE"/>
        </w:rPr>
        <w:t>P</w:t>
      </w:r>
      <w:r w:rsidRPr="00441CD0">
        <w:t xml:space="preserve">arameters IE for information that is not part of the </w:t>
      </w:r>
      <w:r w:rsidRPr="00441CD0">
        <w:rPr>
          <w:lang w:val="en-US"/>
        </w:rPr>
        <w:t xml:space="preserve">Redundant Transmission </w:t>
      </w:r>
      <w:r>
        <w:rPr>
          <w:lang w:val="en-US"/>
        </w:rPr>
        <w:t xml:space="preserve">Forwarding </w:t>
      </w:r>
      <w:r w:rsidRPr="00441CD0">
        <w:rPr>
          <w:lang w:val="en-US"/>
        </w:rPr>
        <w:t>Parameters IE</w:t>
      </w:r>
      <w:r w:rsidRPr="00441CD0">
        <w:t>.</w:t>
      </w:r>
      <w:r w:rsidR="00D014BF">
        <w:t xml:space="preserve"> </w:t>
      </w:r>
      <w:r w:rsidRPr="00441CD0">
        <w:t>The PSA UPF shall add the same sequence number in the PDU Session Container extension header of the downlink packet and the related duplicated downlink packets as specified in 3GPP TS 38.415 [34].</w:t>
      </w:r>
    </w:p>
    <w:p w14:paraId="7386C851" w14:textId="77777777" w:rsidR="00EE5860" w:rsidRPr="00441CD0" w:rsidRDefault="00EE5860" w:rsidP="00EE5860">
      <w:pPr>
        <w:pStyle w:val="Heading4"/>
        <w:rPr>
          <w:noProof/>
        </w:rPr>
      </w:pPr>
      <w:bookmarkStart w:id="2047" w:name="_Toc51860727"/>
      <w:bookmarkStart w:id="2048" w:name="_Toc57930494"/>
      <w:bookmarkStart w:id="2049" w:name="_Toc57931124"/>
      <w:bookmarkStart w:id="2050" w:name="_Toc160974250"/>
      <w:r w:rsidRPr="00441CD0">
        <w:rPr>
          <w:noProof/>
        </w:rPr>
        <w:t>5.24.2.4</w:t>
      </w:r>
      <w:r w:rsidRPr="00441CD0">
        <w:rPr>
          <w:noProof/>
        </w:rPr>
        <w:tab/>
        <w:t>Eliminating duplicated uplink packets</w:t>
      </w:r>
      <w:bookmarkEnd w:id="2042"/>
      <w:bookmarkEnd w:id="2043"/>
      <w:bookmarkEnd w:id="2044"/>
      <w:bookmarkEnd w:id="2045"/>
      <w:bookmarkEnd w:id="2046"/>
      <w:bookmarkEnd w:id="2047"/>
      <w:bookmarkEnd w:id="2048"/>
      <w:bookmarkEnd w:id="2049"/>
      <w:bookmarkEnd w:id="2050"/>
    </w:p>
    <w:p w14:paraId="14BFCD81" w14:textId="77777777" w:rsidR="00EE5860" w:rsidRPr="00441CD0" w:rsidRDefault="00EE5860" w:rsidP="00EE5860">
      <w:pPr>
        <w:rPr>
          <w:lang w:eastAsia="x-none"/>
        </w:rPr>
      </w:pPr>
      <w:r w:rsidRPr="00441CD0">
        <w:rPr>
          <w:lang w:eastAsia="x-none"/>
        </w:rPr>
        <w:t>For QoS flows for which redundant transmission is required, the SMF shall also instruct the PSA UPF to eliminate the duplicated uplink packets of the QoS Flow, based on their sequence numbers in the PDU Session Container extension header by</w:t>
      </w:r>
      <w:r w:rsidRPr="00441CD0">
        <w:rPr>
          <w:lang w:val="en-US" w:eastAsia="zh-CN"/>
        </w:rPr>
        <w:t xml:space="preserve"> setting the </w:t>
      </w:r>
      <w:r w:rsidRPr="00441CD0">
        <w:rPr>
          <w:lang w:val="en-US"/>
        </w:rPr>
        <w:t xml:space="preserve">EDRT flag and the FORW flag in the Apply Action IE in the FAR IE to request the UPF to </w:t>
      </w:r>
      <w:r w:rsidRPr="00441CD0">
        <w:rPr>
          <w:lang w:eastAsia="x-none"/>
        </w:rPr>
        <w:t>eliminate the duplicated uplink packets based on the sequence number, i.e.</w:t>
      </w:r>
      <w:r w:rsidRPr="00441CD0">
        <w:rPr>
          <w:lang w:val="en-US" w:eastAsia="x-none"/>
        </w:rPr>
        <w:t xml:space="preserve"> to forward</w:t>
      </w:r>
      <w:r w:rsidRPr="00441CD0">
        <w:rPr>
          <w:lang w:eastAsia="x-none"/>
        </w:rPr>
        <w:t xml:space="preserve"> the uplink packets and to drop duplicated uplink packets. When so instructed,</w:t>
      </w:r>
      <w:r w:rsidRPr="00441CD0">
        <w:rPr>
          <w:rFonts w:hint="eastAsia"/>
          <w:lang w:eastAsia="zh-CN"/>
        </w:rPr>
        <w:t xml:space="preserve"> </w:t>
      </w:r>
      <w:r w:rsidRPr="00441CD0">
        <w:rPr>
          <w:lang w:eastAsia="zh-CN"/>
        </w:rPr>
        <w:t xml:space="preserve">the PSA UPF shall forward the </w:t>
      </w:r>
      <w:r w:rsidRPr="00441CD0">
        <w:rPr>
          <w:lang w:eastAsia="x-none"/>
        </w:rPr>
        <w:t>only one copy of the uplink packets and drop duplicate uplink packets</w:t>
      </w:r>
      <w:r w:rsidRPr="00441CD0">
        <w:rPr>
          <w:lang w:val="en-US"/>
        </w:rPr>
        <w:t>.</w:t>
      </w:r>
    </w:p>
    <w:p w14:paraId="1D3B8DEE" w14:textId="77777777" w:rsidR="00EE5860" w:rsidRPr="00867BF5" w:rsidRDefault="00EE5860" w:rsidP="00EE5860">
      <w:pPr>
        <w:pStyle w:val="Heading3"/>
      </w:pPr>
      <w:bookmarkStart w:id="2051" w:name="_Toc19717155"/>
      <w:bookmarkStart w:id="2052" w:name="_Toc27490628"/>
      <w:bookmarkStart w:id="2053" w:name="_Toc27556921"/>
      <w:bookmarkStart w:id="2054" w:name="_Toc27723838"/>
      <w:bookmarkStart w:id="2055" w:name="_Toc36814155"/>
      <w:bookmarkStart w:id="2056" w:name="_Toc44689005"/>
      <w:bookmarkStart w:id="2057" w:name="_Toc44923759"/>
      <w:bookmarkStart w:id="2058" w:name="_Toc51860728"/>
      <w:bookmarkStart w:id="2059" w:name="_Toc57930495"/>
      <w:bookmarkStart w:id="2060" w:name="_Toc57931125"/>
      <w:bookmarkStart w:id="2061" w:name="_Toc36030911"/>
      <w:bookmarkStart w:id="2062" w:name="_Toc36042831"/>
      <w:bookmarkStart w:id="2063" w:name="_Toc160974251"/>
      <w:r w:rsidRPr="00867BF5">
        <w:t>5.24.3</w:t>
      </w:r>
      <w:r w:rsidRPr="00867BF5">
        <w:tab/>
        <w:t>Redundant Transmission at transport layer</w:t>
      </w:r>
      <w:bookmarkEnd w:id="2051"/>
      <w:bookmarkEnd w:id="2052"/>
      <w:bookmarkEnd w:id="2053"/>
      <w:bookmarkEnd w:id="2054"/>
      <w:bookmarkEnd w:id="2055"/>
      <w:bookmarkEnd w:id="2056"/>
      <w:bookmarkEnd w:id="2057"/>
      <w:bookmarkEnd w:id="2058"/>
      <w:bookmarkEnd w:id="2059"/>
      <w:bookmarkEnd w:id="2060"/>
      <w:bookmarkEnd w:id="2063"/>
    </w:p>
    <w:p w14:paraId="10C0A28E" w14:textId="77777777" w:rsidR="00EE5860" w:rsidRPr="00867BF5" w:rsidRDefault="00EE5860" w:rsidP="00EE5860">
      <w:bookmarkStart w:id="2064" w:name="_Toc36814156"/>
      <w:r w:rsidRPr="00867BF5">
        <w:t>Stage 2 requirements for support of Redundant Transmission at transport layer for high reliability communication are specified in clause</w:t>
      </w:r>
      <w:r w:rsidRPr="00867BF5">
        <w:rPr>
          <w:noProof/>
        </w:rPr>
        <w:t> </w:t>
      </w:r>
      <w:r w:rsidRPr="00867BF5">
        <w:t xml:space="preserve">5.33.2.3 of </w:t>
      </w:r>
      <w:r w:rsidRPr="00867BF5">
        <w:rPr>
          <w:noProof/>
        </w:rPr>
        <w:t>3GPP </w:t>
      </w:r>
      <w:r w:rsidRPr="00867BF5">
        <w:t>TS 23.501 [28].</w:t>
      </w:r>
    </w:p>
    <w:p w14:paraId="4928D2D0" w14:textId="77777777" w:rsidR="00EE5860" w:rsidRDefault="00EE5860" w:rsidP="00EE5860">
      <w:pPr>
        <w:rPr>
          <w:lang w:val="en-US"/>
        </w:rPr>
      </w:pPr>
      <w:r w:rsidRPr="00867BF5">
        <w:rPr>
          <w:lang w:val="en-US"/>
        </w:rPr>
        <w:t xml:space="preserve">If </w:t>
      </w:r>
      <w:r>
        <w:rPr>
          <w:lang w:val="en-US"/>
        </w:rPr>
        <w:t xml:space="preserve">it </w:t>
      </w:r>
      <w:r w:rsidRPr="00867BF5">
        <w:rPr>
          <w:lang w:val="en-US"/>
        </w:rPr>
        <w:t xml:space="preserve">supports the </w:t>
      </w:r>
      <w:r w:rsidRPr="00867BF5">
        <w:t xml:space="preserve">redundant transmission at transport layer, the UP function shall set the RTTL feature flag in the </w:t>
      </w:r>
      <w:r w:rsidRPr="00867BF5">
        <w:rPr>
          <w:lang w:val="en-US"/>
        </w:rPr>
        <w:t xml:space="preserve">UP Function Features IE (see clause 8.2.25). If so, </w:t>
      </w:r>
      <w:r>
        <w:rPr>
          <w:lang w:val="en-US"/>
        </w:rPr>
        <w:t xml:space="preserve">during the UE requested PDU session establishment procedure, </w:t>
      </w:r>
      <w:r w:rsidRPr="00867BF5">
        <w:t xml:space="preserve">the CP function may </w:t>
      </w:r>
      <w:r>
        <w:rPr>
          <w:lang w:val="en-US"/>
        </w:rPr>
        <w:t xml:space="preserve">select the UPF that supports </w:t>
      </w:r>
      <w:r>
        <w:t>redundant transmission at transport layer for the PDU session</w:t>
      </w:r>
      <w:r w:rsidRPr="00867BF5">
        <w:rPr>
          <w:lang w:val="en-US"/>
        </w:rPr>
        <w:t>.</w:t>
      </w:r>
    </w:p>
    <w:p w14:paraId="3E2C5C5D" w14:textId="77777777" w:rsidR="00EE5860" w:rsidRDefault="00EE5860" w:rsidP="00EE5860">
      <w:pPr>
        <w:pStyle w:val="NO"/>
      </w:pPr>
      <w:r>
        <w:t>NOTE:</w:t>
      </w:r>
      <w:r>
        <w:tab/>
        <w:t>How the UPF perform the redundant transmission at transport layer is left up to UPF implementation.</w:t>
      </w:r>
    </w:p>
    <w:p w14:paraId="46E03DB7" w14:textId="77777777" w:rsidR="00EE5860" w:rsidRPr="00441CD0" w:rsidRDefault="00EE5860" w:rsidP="00EE5860">
      <w:pPr>
        <w:pStyle w:val="Heading3"/>
      </w:pPr>
      <w:bookmarkStart w:id="2065" w:name="_Toc44689006"/>
      <w:bookmarkStart w:id="2066" w:name="_Toc44923760"/>
      <w:bookmarkStart w:id="2067" w:name="_Toc51860729"/>
      <w:bookmarkStart w:id="2068" w:name="_Toc57930496"/>
      <w:bookmarkStart w:id="2069" w:name="_Toc57931126"/>
      <w:bookmarkStart w:id="2070" w:name="_Toc160974252"/>
      <w:r w:rsidRPr="00441CD0">
        <w:lastRenderedPageBreak/>
        <w:t>5.24.4</w:t>
      </w:r>
      <w:r w:rsidRPr="00441CD0">
        <w:tab/>
        <w:t>Per QoS Flow Per UE QoS Monitoring</w:t>
      </w:r>
      <w:bookmarkEnd w:id="2020"/>
      <w:bookmarkEnd w:id="2021"/>
      <w:bookmarkEnd w:id="2022"/>
      <w:bookmarkEnd w:id="2061"/>
      <w:bookmarkEnd w:id="2062"/>
      <w:bookmarkEnd w:id="2064"/>
      <w:bookmarkEnd w:id="2065"/>
      <w:bookmarkEnd w:id="2066"/>
      <w:bookmarkEnd w:id="2067"/>
      <w:bookmarkEnd w:id="2068"/>
      <w:bookmarkEnd w:id="2069"/>
      <w:bookmarkEnd w:id="2070"/>
    </w:p>
    <w:p w14:paraId="23AC7ED5" w14:textId="77777777" w:rsidR="00EE5860" w:rsidRPr="00441CD0" w:rsidRDefault="00EE5860" w:rsidP="00EE5860">
      <w:pPr>
        <w:pStyle w:val="Heading4"/>
        <w:rPr>
          <w:rFonts w:cs="Arial"/>
          <w:bCs/>
        </w:rPr>
      </w:pPr>
      <w:bookmarkStart w:id="2071" w:name="_Toc27490630"/>
      <w:bookmarkStart w:id="2072" w:name="_Toc27556923"/>
      <w:bookmarkStart w:id="2073" w:name="_Toc27723840"/>
      <w:bookmarkStart w:id="2074" w:name="_Toc36030912"/>
      <w:bookmarkStart w:id="2075" w:name="_Toc36042832"/>
      <w:bookmarkStart w:id="2076" w:name="_Toc36814157"/>
      <w:bookmarkStart w:id="2077" w:name="_Toc44689007"/>
      <w:bookmarkStart w:id="2078" w:name="_Toc44923761"/>
      <w:bookmarkStart w:id="2079" w:name="_Toc51860730"/>
      <w:bookmarkStart w:id="2080" w:name="_Toc57930497"/>
      <w:bookmarkStart w:id="2081" w:name="_Toc57931127"/>
      <w:bookmarkStart w:id="2082" w:name="_Toc160974253"/>
      <w:r w:rsidRPr="00441CD0">
        <w:t>5.24.4.1</w:t>
      </w:r>
      <w:r w:rsidRPr="00441CD0">
        <w:tab/>
        <w:t>General</w:t>
      </w:r>
      <w:bookmarkEnd w:id="2071"/>
      <w:bookmarkEnd w:id="2072"/>
      <w:bookmarkEnd w:id="2073"/>
      <w:bookmarkEnd w:id="2074"/>
      <w:bookmarkEnd w:id="2075"/>
      <w:bookmarkEnd w:id="2076"/>
      <w:bookmarkEnd w:id="2077"/>
      <w:bookmarkEnd w:id="2078"/>
      <w:bookmarkEnd w:id="2079"/>
      <w:bookmarkEnd w:id="2080"/>
      <w:bookmarkEnd w:id="2081"/>
      <w:bookmarkEnd w:id="2082"/>
    </w:p>
    <w:p w14:paraId="2B8A73B1" w14:textId="77777777" w:rsidR="00EE5860" w:rsidRPr="00441CD0" w:rsidRDefault="00EE5860" w:rsidP="00EE5860">
      <w:pPr>
        <w:rPr>
          <w:lang w:eastAsia="zh-CN"/>
        </w:rPr>
      </w:pPr>
      <w:r w:rsidRPr="00441CD0">
        <w:t>Stage 2 requirements for support of per QoS flow per UE QoS monitoring are specified in clause</w:t>
      </w:r>
      <w:r w:rsidRPr="00441CD0">
        <w:rPr>
          <w:noProof/>
        </w:rPr>
        <w:t> </w:t>
      </w:r>
      <w:r w:rsidRPr="00441CD0">
        <w:t xml:space="preserve">5.33.3.2 of </w:t>
      </w:r>
      <w:r w:rsidRPr="00441CD0">
        <w:rPr>
          <w:noProof/>
        </w:rPr>
        <w:t>3GPP </w:t>
      </w:r>
      <w:r w:rsidRPr="00441CD0">
        <w:t>TS 23.501 [28].</w:t>
      </w:r>
    </w:p>
    <w:p w14:paraId="79851D9F" w14:textId="69449E59"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QFQM feature flag in the </w:t>
      </w:r>
      <w:r w:rsidR="00584C62">
        <w:t xml:space="preserve">UP </w:t>
      </w:r>
      <w:r w:rsidRPr="00441CD0">
        <w:rPr>
          <w:lang w:val="en-US"/>
        </w:rPr>
        <w:t xml:space="preserve">Function Features IE if it supports </w:t>
      </w:r>
      <w:r w:rsidRPr="00441CD0">
        <w:t>per QoS flow per UE QoS monitoring</w:t>
      </w:r>
      <w:r w:rsidRPr="00441CD0">
        <w:rPr>
          <w:lang w:val="en-US"/>
        </w:rPr>
        <w:t xml:space="preserve"> (see clause 8.2.25). If so, </w:t>
      </w:r>
      <w:r w:rsidRPr="00441CD0">
        <w:t xml:space="preserve">the SMF may </w:t>
      </w:r>
      <w:r w:rsidRPr="00441CD0">
        <w:rPr>
          <w:lang w:val="en-US"/>
        </w:rPr>
        <w:t xml:space="preserve">request the UPF to perform the </w:t>
      </w:r>
      <w:r w:rsidRPr="00441CD0">
        <w:t>per QoS flow per UE QoS monitoring during a PFCP session establishment or a PFCP session modification procedure</w:t>
      </w:r>
      <w:r w:rsidRPr="00441CD0">
        <w:rPr>
          <w:lang w:val="en-US"/>
        </w:rPr>
        <w:t>.</w:t>
      </w:r>
    </w:p>
    <w:p w14:paraId="02CE522E" w14:textId="33AB7660" w:rsidR="00EE5860" w:rsidRPr="00441CD0" w:rsidRDefault="00EE5860" w:rsidP="00EE5860">
      <w:r w:rsidRPr="00441CD0">
        <w:rPr>
          <w:lang w:val="en-US"/>
        </w:rPr>
        <w:t>T</w:t>
      </w:r>
      <w:r w:rsidRPr="00441CD0">
        <w:t xml:space="preserve">he SMF shall provision one or more </w:t>
      </w:r>
      <w:r w:rsidRPr="00441CD0">
        <w:rPr>
          <w:lang w:val="sv-SE"/>
        </w:rPr>
        <w:t>QoS Monitoring per QoS flow control Information IE</w:t>
      </w:r>
      <w:r w:rsidRPr="00441CD0">
        <w:t xml:space="preserve">s to instruct the UPF to monitor the </w:t>
      </w:r>
      <w:r w:rsidRPr="00441CD0">
        <w:rPr>
          <w:noProof/>
          <w:lang w:eastAsia="zh-CN"/>
        </w:rPr>
        <w:t xml:space="preserve">packet delay(s) </w:t>
      </w:r>
      <w:r w:rsidRPr="00441CD0">
        <w:t xml:space="preserve">of QoS flows as specified in </w:t>
      </w:r>
      <w:r w:rsidRPr="00441CD0">
        <w:rPr>
          <w:lang w:eastAsia="zh-CN"/>
        </w:rPr>
        <w:t>5.24.4.2</w:t>
      </w:r>
      <w:r w:rsidRPr="00441CD0">
        <w:t>.</w:t>
      </w:r>
      <w:r w:rsidR="00584C62">
        <w:t xml:space="preserve"> The SMF may request the UPF to stop the on-going QoS monitoring as specified in </w:t>
      </w:r>
      <w:r w:rsidR="00415C19">
        <w:t>clause 5</w:t>
      </w:r>
      <w:r w:rsidR="00584C62">
        <w:t>.24.4.2, when needed.</w:t>
      </w:r>
    </w:p>
    <w:p w14:paraId="4033541A" w14:textId="77777777" w:rsidR="00EE5860" w:rsidRPr="00441CD0" w:rsidRDefault="00EE5860" w:rsidP="00EE5860">
      <w:r w:rsidRPr="00441CD0">
        <w:t xml:space="preserve">The UPF shall report the QoS monitoring result of the QoS flows to the SMF by sending </w:t>
      </w:r>
      <w:r w:rsidRPr="00441CD0">
        <w:rPr>
          <w:rFonts w:hint="eastAsia"/>
          <w:lang w:val="fr-FR" w:eastAsia="zh-CN"/>
        </w:rPr>
        <w:t>Q</w:t>
      </w:r>
      <w:r w:rsidRPr="00441CD0">
        <w:rPr>
          <w:lang w:val="fr-FR" w:eastAsia="zh-CN"/>
        </w:rPr>
        <w:t>oS Monitoring Report IEs to the SMF as specifie</w:t>
      </w:r>
      <w:r w:rsidRPr="00441CD0">
        <w:t>d in 5.24.4.3.</w:t>
      </w:r>
    </w:p>
    <w:p w14:paraId="0C2E356E" w14:textId="77777777" w:rsidR="00EE5860" w:rsidRPr="00441CD0" w:rsidRDefault="00EE5860" w:rsidP="00EE5860">
      <w:pPr>
        <w:pStyle w:val="Heading4"/>
        <w:rPr>
          <w:rFonts w:cs="Arial"/>
          <w:bCs/>
        </w:rPr>
      </w:pPr>
      <w:bookmarkStart w:id="2083" w:name="_Toc27490631"/>
      <w:bookmarkStart w:id="2084" w:name="_Toc27556924"/>
      <w:bookmarkStart w:id="2085" w:name="_Toc27723841"/>
      <w:bookmarkStart w:id="2086" w:name="_Toc36030913"/>
      <w:bookmarkStart w:id="2087" w:name="_Toc36042833"/>
      <w:bookmarkStart w:id="2088" w:name="_Toc36814158"/>
      <w:bookmarkStart w:id="2089" w:name="_Toc44689008"/>
      <w:bookmarkStart w:id="2090" w:name="_Toc44923762"/>
      <w:bookmarkStart w:id="2091" w:name="_Toc51860731"/>
      <w:bookmarkStart w:id="2092" w:name="_Toc57930498"/>
      <w:bookmarkStart w:id="2093" w:name="_Toc57931128"/>
      <w:bookmarkStart w:id="2094" w:name="_Toc160974254"/>
      <w:r w:rsidRPr="00441CD0">
        <w:t>5.24.4.2</w:t>
      </w:r>
      <w:r w:rsidRPr="00441CD0">
        <w:tab/>
        <w:t>QoS Monitoring Control</w:t>
      </w:r>
      <w:bookmarkEnd w:id="2083"/>
      <w:bookmarkEnd w:id="2084"/>
      <w:bookmarkEnd w:id="2085"/>
      <w:bookmarkEnd w:id="2086"/>
      <w:bookmarkEnd w:id="2087"/>
      <w:bookmarkEnd w:id="2088"/>
      <w:bookmarkEnd w:id="2089"/>
      <w:bookmarkEnd w:id="2090"/>
      <w:bookmarkEnd w:id="2091"/>
      <w:bookmarkEnd w:id="2092"/>
      <w:bookmarkEnd w:id="2093"/>
      <w:bookmarkEnd w:id="2094"/>
    </w:p>
    <w:p w14:paraId="261E9528" w14:textId="77777777" w:rsidR="004867D9" w:rsidRPr="00441CD0" w:rsidRDefault="004867D9" w:rsidP="004867D9">
      <w:pPr>
        <w:rPr>
          <w:lang w:val="en-US"/>
        </w:rPr>
      </w:pPr>
      <w:bookmarkStart w:id="2095" w:name="_Toc27490632"/>
      <w:bookmarkStart w:id="2096" w:name="_Toc27556925"/>
      <w:bookmarkStart w:id="2097" w:name="_Toc27723842"/>
      <w:bookmarkStart w:id="2098" w:name="_Toc36030914"/>
      <w:bookmarkStart w:id="2099" w:name="_Toc36042834"/>
      <w:bookmarkStart w:id="2100" w:name="_Toc36814159"/>
      <w:bookmarkStart w:id="2101" w:name="_Toc44689009"/>
      <w:bookmarkStart w:id="2102" w:name="_Toc44923763"/>
      <w:bookmarkStart w:id="2103" w:name="_Toc51860732"/>
      <w:bookmarkStart w:id="2104" w:name="_Toc57930499"/>
      <w:bookmarkStart w:id="2105" w:name="_Toc57931129"/>
      <w:r w:rsidRPr="00441CD0">
        <w:rPr>
          <w:lang w:val="en-US"/>
        </w:rPr>
        <w:t>If the</w:t>
      </w:r>
      <w:r w:rsidRPr="00441CD0">
        <w:rPr>
          <w:lang w:eastAsia="zh-CN"/>
        </w:rPr>
        <w:t xml:space="preserve"> per QoS Flow per UE QoS monitoring is required</w:t>
      </w:r>
      <w:r w:rsidRPr="00441CD0">
        <w:t>,</w:t>
      </w:r>
      <w:r w:rsidRPr="00441CD0">
        <w:rPr>
          <w:lang w:val="en-US"/>
        </w:rPr>
        <w:t xml:space="preserve"> the </w:t>
      </w:r>
      <w:r>
        <w:rPr>
          <w:lang w:val="en-US"/>
        </w:rPr>
        <w:t>SMF</w:t>
      </w:r>
      <w:r w:rsidRPr="00441CD0">
        <w:rPr>
          <w:lang w:val="en-US"/>
        </w:rPr>
        <w:t xml:space="preserve"> may provision the following IEs included in the </w:t>
      </w:r>
      <w:r w:rsidRPr="00441CD0">
        <w:rPr>
          <w:lang w:val="sv-SE"/>
        </w:rPr>
        <w:t>QoS Monitoring per QoS flow Control Information IE</w:t>
      </w:r>
      <w:r w:rsidRPr="00441CD0">
        <w:rPr>
          <w:lang w:val="en-US"/>
        </w:rPr>
        <w:t>:</w:t>
      </w:r>
    </w:p>
    <w:p w14:paraId="7E4CE3B6" w14:textId="77777777" w:rsidR="004867D9" w:rsidRPr="00441CD0" w:rsidRDefault="004867D9" w:rsidP="004867D9">
      <w:pPr>
        <w:pStyle w:val="B1"/>
        <w:rPr>
          <w:lang w:val="en-US"/>
        </w:rPr>
      </w:pPr>
      <w:r w:rsidRPr="00441CD0">
        <w:rPr>
          <w:lang w:val="en-US"/>
        </w:rPr>
        <w:t>-</w:t>
      </w:r>
      <w:r w:rsidRPr="00441CD0">
        <w:rPr>
          <w:lang w:val="en-US"/>
        </w:rPr>
        <w:tab/>
        <w:t>one or more QFI IEs indicating the QoS flow(s) required for the QoS monitoring;</w:t>
      </w:r>
    </w:p>
    <w:p w14:paraId="66C8C88F" w14:textId="4290E0A0" w:rsidR="004867D9" w:rsidRPr="00441CD0" w:rsidRDefault="004867D9" w:rsidP="004867D9">
      <w:pPr>
        <w:pStyle w:val="B1"/>
      </w:pPr>
      <w:r w:rsidRPr="00441CD0">
        <w:rPr>
          <w:lang w:val="en-US"/>
        </w:rPr>
        <w:t>-</w:t>
      </w:r>
      <w:r w:rsidRPr="00441CD0">
        <w:rPr>
          <w:lang w:val="en-US"/>
        </w:rPr>
        <w:tab/>
        <w:t xml:space="preserve">a </w:t>
      </w:r>
      <w:r w:rsidRPr="00441CD0">
        <w:t xml:space="preserve">Requested </w:t>
      </w:r>
      <w:r w:rsidRPr="00441CD0">
        <w:rPr>
          <w:noProof/>
          <w:lang w:eastAsia="zh-CN"/>
        </w:rPr>
        <w:t xml:space="preserve">QoS Monitoring IE indicating a request to monitor the </w:t>
      </w:r>
      <w:r w:rsidRPr="00441CD0">
        <w:t>downlink packet delay, uplink packet delay, and/or the round</w:t>
      </w:r>
      <w:r>
        <w:t>-</w:t>
      </w:r>
      <w:r w:rsidRPr="00441CD0">
        <w:t>trip packet delay between the UPF (PSA) and UE;</w:t>
      </w:r>
    </w:p>
    <w:p w14:paraId="3FC2F123" w14:textId="3E591AF7" w:rsidR="004867D9" w:rsidRPr="00441CD0" w:rsidRDefault="004867D9" w:rsidP="004867D9">
      <w:pPr>
        <w:pStyle w:val="B1"/>
        <w:rPr>
          <w:lang w:val="en-US"/>
        </w:rPr>
      </w:pPr>
      <w:r w:rsidRPr="00441CD0">
        <w:rPr>
          <w:lang w:val="en-US"/>
        </w:rPr>
        <w:t>-</w:t>
      </w:r>
      <w:r w:rsidRPr="00441CD0">
        <w:rPr>
          <w:lang w:val="en-US"/>
        </w:rPr>
        <w:tab/>
        <w:t xml:space="preserve">a </w:t>
      </w: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r w:rsidRPr="00441CD0">
        <w:rPr>
          <w:noProof/>
          <w:lang w:eastAsia="zh-CN"/>
        </w:rPr>
        <w:t xml:space="preserve"> IE indicating the </w:t>
      </w:r>
      <w:r w:rsidRPr="00441CD0">
        <w:rPr>
          <w:lang w:val="en-US"/>
        </w:rPr>
        <w:t xml:space="preserve">frequency for the reporting, </w:t>
      </w:r>
      <w:r>
        <w:rPr>
          <w:lang w:val="en-US"/>
        </w:rPr>
        <w:t>i.e.</w:t>
      </w:r>
      <w:r w:rsidRPr="00441CD0">
        <w:rPr>
          <w:lang w:eastAsia="ko-KR"/>
        </w:rPr>
        <w:t xml:space="preserve"> </w:t>
      </w:r>
      <w:r>
        <w:rPr>
          <w:lang w:eastAsia="ko-KR"/>
        </w:rPr>
        <w:t>E</w:t>
      </w:r>
      <w:r w:rsidRPr="00441CD0">
        <w:rPr>
          <w:lang w:eastAsia="ko-KR"/>
        </w:rPr>
        <w:t xml:space="preserve">vent </w:t>
      </w:r>
      <w:r>
        <w:rPr>
          <w:lang w:eastAsia="ko-KR"/>
        </w:rPr>
        <w:t>T</w:t>
      </w:r>
      <w:r w:rsidRPr="00441CD0">
        <w:rPr>
          <w:lang w:eastAsia="ko-KR"/>
        </w:rPr>
        <w:t>riggered</w:t>
      </w:r>
      <w:r>
        <w:rPr>
          <w:lang w:eastAsia="ko-KR"/>
        </w:rPr>
        <w:t xml:space="preserve"> or</w:t>
      </w:r>
      <w:r w:rsidRPr="00441CD0">
        <w:rPr>
          <w:lang w:eastAsia="ko-KR"/>
        </w:rPr>
        <w:t xml:space="preserve"> </w:t>
      </w:r>
      <w:r>
        <w:rPr>
          <w:lang w:val="en-US"/>
        </w:rPr>
        <w:t>P</w:t>
      </w:r>
      <w:r w:rsidRPr="00441CD0">
        <w:rPr>
          <w:lang w:val="en-US"/>
        </w:rPr>
        <w:t>eriodic</w:t>
      </w:r>
      <w:r>
        <w:rPr>
          <w:lang w:val="en-US"/>
        </w:rPr>
        <w:t xml:space="preserve"> QoS monitoring reporting</w:t>
      </w:r>
      <w:r w:rsidRPr="00441CD0">
        <w:t>;</w:t>
      </w:r>
    </w:p>
    <w:p w14:paraId="34A9A7BA" w14:textId="12574DF9" w:rsidR="004867D9" w:rsidRPr="00441CD0" w:rsidRDefault="004867D9" w:rsidP="004867D9">
      <w:pPr>
        <w:pStyle w:val="B1"/>
        <w:rPr>
          <w:lang w:eastAsia="zh-CN"/>
        </w:rPr>
      </w:pPr>
      <w:r w:rsidRPr="00441CD0">
        <w:rPr>
          <w:lang w:val="en-US"/>
        </w:rPr>
        <w:t>-</w:t>
      </w:r>
      <w:r w:rsidRPr="00441CD0">
        <w:rPr>
          <w:lang w:val="en-US"/>
        </w:rPr>
        <w:tab/>
        <w:t xml:space="preserve">a </w:t>
      </w:r>
      <w:r w:rsidRPr="00441CD0">
        <w:t xml:space="preserve">Packet Delay Thresholds IE indicating </w:t>
      </w:r>
      <w:r w:rsidRPr="00441CD0">
        <w:rPr>
          <w:lang w:eastAsia="zh-CN"/>
        </w:rPr>
        <w:t xml:space="preserve">thresholds for the </w:t>
      </w:r>
      <w:r w:rsidRPr="00441CD0">
        <w:t>downlink packet delay, uplink packet delay, and/or the round</w:t>
      </w:r>
      <w:r>
        <w:t>-</w:t>
      </w:r>
      <w:r w:rsidRPr="00441CD0">
        <w:t xml:space="preserve">trip packet delay to </w:t>
      </w:r>
      <w:r w:rsidRPr="00441CD0">
        <w:rPr>
          <w:lang w:val="en-US"/>
        </w:rPr>
        <w:t>generate the QoS monitoring reports to the CP function,</w:t>
      </w:r>
      <w:r w:rsidRPr="00441CD0">
        <w:t xml:space="preserve"> if the</w:t>
      </w:r>
      <w:r w:rsidRPr="00441CD0">
        <w:rPr>
          <w:noProof/>
        </w:rPr>
        <w:t xml:space="preserve"> 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Pr>
          <w:lang w:eastAsia="zh-CN"/>
        </w:rPr>
        <w:t>;</w:t>
      </w:r>
    </w:p>
    <w:p w14:paraId="6B946681" w14:textId="77777777" w:rsidR="004867D9" w:rsidRPr="00441CD0" w:rsidRDefault="004867D9" w:rsidP="004867D9">
      <w:pPr>
        <w:pStyle w:val="B1"/>
        <w:rPr>
          <w:lang w:val="en-US"/>
        </w:rPr>
      </w:pPr>
      <w:r w:rsidRPr="00441CD0">
        <w:rPr>
          <w:lang w:val="en-US"/>
        </w:rPr>
        <w:t>-</w:t>
      </w:r>
      <w:r w:rsidRPr="00441CD0">
        <w:rPr>
          <w:lang w:val="en-US"/>
        </w:rPr>
        <w:tab/>
        <w:t xml:space="preserve">a </w:t>
      </w:r>
      <w:r w:rsidRPr="00441CD0">
        <w:t xml:space="preserve">Minimum Wait Time IE, </w:t>
      </w:r>
      <w:r w:rsidRPr="00441CD0">
        <w:rPr>
          <w:lang w:val="en-US"/>
        </w:rPr>
        <w:t xml:space="preserve">to indicate the minimum waiting </w:t>
      </w:r>
      <w:r w:rsidRPr="00212D75">
        <w:rPr>
          <w:lang w:val="en-US"/>
        </w:rPr>
        <w:t xml:space="preserve">time </w:t>
      </w:r>
      <w:r w:rsidRPr="00C95CC3">
        <w:t xml:space="preserve">between two consecutive reports, </w:t>
      </w:r>
      <w:r w:rsidRPr="00212D75">
        <w:t>if the</w:t>
      </w:r>
      <w:r w:rsidRPr="001827FE">
        <w:rPr>
          <w:noProof/>
        </w:rPr>
        <w:t xml:space="preserve">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lang w:val="en-US"/>
        </w:rPr>
        <w:t>;</w:t>
      </w:r>
      <w:r>
        <w:rPr>
          <w:lang w:val="en-US"/>
        </w:rPr>
        <w:t xml:space="preserve"> and/or</w:t>
      </w:r>
    </w:p>
    <w:p w14:paraId="372D5E32" w14:textId="3A57021A" w:rsidR="004867D9" w:rsidRDefault="004867D9" w:rsidP="004867D9">
      <w:pPr>
        <w:pStyle w:val="B1"/>
        <w:rPr>
          <w:lang w:eastAsia="zh-CN"/>
        </w:rPr>
      </w:pPr>
      <w:r w:rsidRPr="00441CD0">
        <w:rPr>
          <w:lang w:val="en-US"/>
        </w:rPr>
        <w:t>-</w:t>
      </w:r>
      <w:r w:rsidRPr="00441CD0">
        <w:rPr>
          <w:lang w:val="en-US"/>
        </w:rPr>
        <w:tab/>
        <w:t xml:space="preserve">a </w:t>
      </w:r>
      <w:r w:rsidRPr="00441CD0">
        <w:t>Measurement Period IE, indicating</w:t>
      </w:r>
      <w:r>
        <w:t xml:space="preserve"> </w:t>
      </w:r>
      <w:r w:rsidRPr="00441CD0">
        <w:t xml:space="preserve">the </w:t>
      </w:r>
      <w:r w:rsidRPr="00441CD0">
        <w:rPr>
          <w:lang w:val="en-US"/>
        </w:rPr>
        <w:t xml:space="preserve">period to generate periodic usage reports to the </w:t>
      </w:r>
      <w:r>
        <w:rPr>
          <w:lang w:val="en-US"/>
        </w:rPr>
        <w:t>SMF</w:t>
      </w:r>
      <w:r w:rsidRPr="00441CD0">
        <w:rPr>
          <w:lang w:val="en-US"/>
        </w:rPr>
        <w:t xml:space="preserve"> </w:t>
      </w:r>
      <w:r>
        <w:rPr>
          <w:lang w:val="en-US"/>
        </w:rPr>
        <w:t>(</w:t>
      </w:r>
      <w:r w:rsidRPr="00441CD0">
        <w:rPr>
          <w:lang w:val="en-US"/>
        </w:rPr>
        <w:t xml:space="preserve">if </w:t>
      </w:r>
      <w:r w:rsidRPr="00441CD0">
        <w:t xml:space="preserve">the periodic </w:t>
      </w:r>
      <w:r w:rsidRPr="00441CD0">
        <w:rPr>
          <w:noProof/>
        </w:rPr>
        <w:t>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Pr>
          <w:noProof/>
          <w:lang w:eastAsia="zh-CN"/>
        </w:rPr>
        <w:t xml:space="preserve">) and the period used to detect and report a QoS monitoring measurement failure (if </w:t>
      </w:r>
      <w:r>
        <w:t>P</w:t>
      </w:r>
      <w:r w:rsidRPr="00441CD0">
        <w:t>eriodic</w:t>
      </w:r>
      <w:r w:rsidRPr="00441CD0">
        <w:rPr>
          <w:noProof/>
        </w:rPr>
        <w:t xml:space="preserve"> QoS monitoring reporting</w:t>
      </w:r>
      <w:r w:rsidRPr="00441CD0">
        <w:t xml:space="preserve"> </w:t>
      </w:r>
      <w:r>
        <w:t xml:space="preserve">or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Pr>
          <w:noProof/>
          <w:lang w:eastAsia="zh-CN"/>
        </w:rPr>
        <w:t>)</w:t>
      </w:r>
      <w:r w:rsidRPr="00441CD0">
        <w:rPr>
          <w:lang w:eastAsia="zh-CN"/>
        </w:rPr>
        <w:t>.</w:t>
      </w:r>
    </w:p>
    <w:p w14:paraId="62837D67" w14:textId="77777777" w:rsidR="004867D9" w:rsidRPr="00441CD0" w:rsidRDefault="004867D9" w:rsidP="004867D9">
      <w:r>
        <w:rPr>
          <w:lang w:val="en-US"/>
        </w:rPr>
        <w:t xml:space="preserve">The SMF may require the UPF to stop </w:t>
      </w:r>
      <w:r w:rsidRPr="00441CD0">
        <w:rPr>
          <w:lang w:val="en-US"/>
        </w:rPr>
        <w:t>the</w:t>
      </w:r>
      <w:r w:rsidRPr="00441CD0">
        <w:rPr>
          <w:lang w:eastAsia="zh-CN"/>
        </w:rPr>
        <w:t xml:space="preserve"> </w:t>
      </w:r>
      <w:r>
        <w:rPr>
          <w:lang w:eastAsia="zh-CN"/>
        </w:rPr>
        <w:t xml:space="preserve">on-going QoS monitoring,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4328A290" w14:textId="77777777" w:rsidR="00EE5860" w:rsidRPr="00441CD0" w:rsidRDefault="00EE5860" w:rsidP="00EE5860">
      <w:pPr>
        <w:pStyle w:val="Heading4"/>
        <w:rPr>
          <w:rFonts w:cs="Arial"/>
          <w:bCs/>
        </w:rPr>
      </w:pPr>
      <w:bookmarkStart w:id="2106" w:name="_Toc160974255"/>
      <w:r w:rsidRPr="00441CD0">
        <w:t>5.24.4.3</w:t>
      </w:r>
      <w:r w:rsidRPr="00441CD0">
        <w:tab/>
        <w:t>QoS Monitoring Reporting</w:t>
      </w:r>
      <w:bookmarkEnd w:id="2095"/>
      <w:bookmarkEnd w:id="2096"/>
      <w:bookmarkEnd w:id="2097"/>
      <w:bookmarkEnd w:id="2098"/>
      <w:bookmarkEnd w:id="2099"/>
      <w:bookmarkEnd w:id="2100"/>
      <w:bookmarkEnd w:id="2101"/>
      <w:bookmarkEnd w:id="2102"/>
      <w:bookmarkEnd w:id="2103"/>
      <w:bookmarkEnd w:id="2104"/>
      <w:bookmarkEnd w:id="2105"/>
      <w:bookmarkEnd w:id="2106"/>
    </w:p>
    <w:p w14:paraId="397E9B26" w14:textId="7CE781E5" w:rsidR="00584C62" w:rsidRPr="00441CD0" w:rsidRDefault="00584C62" w:rsidP="00584C62">
      <w:pPr>
        <w:rPr>
          <w:lang w:eastAsia="zh-CN"/>
        </w:rPr>
      </w:pPr>
      <w:bookmarkStart w:id="2107" w:name="_Toc27490633"/>
      <w:bookmarkStart w:id="2108" w:name="_Toc27556926"/>
      <w:bookmarkStart w:id="2109" w:name="_Toc27723843"/>
      <w:bookmarkStart w:id="2110" w:name="_Toc36030915"/>
      <w:bookmarkStart w:id="2111" w:name="_Toc36042835"/>
      <w:bookmarkStart w:id="2112" w:name="_Toc36814160"/>
      <w:bookmarkStart w:id="2113" w:name="_Toc44689010"/>
      <w:bookmarkStart w:id="2114" w:name="_Toc44923764"/>
      <w:bookmarkStart w:id="2115" w:name="_Toc51860733"/>
      <w:bookmarkStart w:id="2116" w:name="_Toc57930500"/>
      <w:bookmarkStart w:id="2117" w:name="_Toc57931130"/>
      <w:r w:rsidRPr="00441CD0">
        <w:rPr>
          <w:lang w:eastAsia="zh-CN"/>
        </w:rPr>
        <w:t xml:space="preserve">If the </w:t>
      </w:r>
      <w:r>
        <w:rPr>
          <w:lang w:eastAsia="zh-CN"/>
        </w:rPr>
        <w:t>UPF</w:t>
      </w:r>
      <w:r w:rsidRPr="00441CD0">
        <w:rPr>
          <w:lang w:eastAsia="zh-CN"/>
        </w:rPr>
        <w:t xml:space="preserve">is requested to perform QoS Monitoring (i.e. it receives one or more QoS Monitoring per QoS flow Control Information IEs from the </w:t>
      </w:r>
      <w:r>
        <w:rPr>
          <w:lang w:eastAsia="zh-CN"/>
        </w:rPr>
        <w:t>SMF</w:t>
      </w:r>
      <w:r w:rsidRPr="00441CD0">
        <w:rPr>
          <w:lang w:eastAsia="zh-CN"/>
        </w:rPr>
        <w:t xml:space="preserve">), the </w:t>
      </w:r>
      <w:r>
        <w:rPr>
          <w:lang w:eastAsia="zh-CN"/>
        </w:rPr>
        <w:t>UPF</w:t>
      </w:r>
      <w:r w:rsidRPr="00441CD0">
        <w:rPr>
          <w:lang w:eastAsia="zh-CN"/>
        </w:rPr>
        <w:t xml:space="preserve"> shall select one or more downlink packets pertaining to every requested QoS flow(s), and insert the time stamp into the GTP-U PDU Session Container extension header (see 3GPP TS 38.415 [34]) of these downlink packets.</w:t>
      </w:r>
    </w:p>
    <w:p w14:paraId="4912E522" w14:textId="68267171" w:rsidR="00584C62" w:rsidRPr="00441CD0" w:rsidRDefault="00584C62" w:rsidP="00584C62">
      <w:pPr>
        <w:rPr>
          <w:lang w:eastAsia="zh-CN"/>
        </w:rPr>
      </w:pPr>
      <w:r w:rsidRPr="00441CD0">
        <w:rPr>
          <w:lang w:eastAsia="zh-CN"/>
        </w:rPr>
        <w:t xml:space="preserve">When receiving the uplink packet related to the requested QoS flow(s), the </w:t>
      </w:r>
      <w:r>
        <w:rPr>
          <w:lang w:eastAsia="zh-CN"/>
        </w:rPr>
        <w:t>UPF</w:t>
      </w:r>
      <w:r w:rsidRPr="00441CD0">
        <w:rPr>
          <w:lang w:eastAsia="zh-CN"/>
        </w:rPr>
        <w:t xml:space="preserve"> shall measure the packet delay(s) based on the time stamp(s) and packet delay(s) included in the GTP-U PDU Session Container extension header (see 3GPP TS 38.415 [34]) of the uplink packet, and generate a QoS monitoring report towards the </w:t>
      </w:r>
      <w:r>
        <w:rPr>
          <w:lang w:eastAsia="zh-CN"/>
        </w:rPr>
        <w:t>SMF</w:t>
      </w:r>
      <w:r w:rsidRPr="00441CD0">
        <w:rPr>
          <w:lang w:eastAsia="zh-CN"/>
        </w:rPr>
        <w:t>, if the packet delay(s) exceeds the defined Packet Delay Thresholds and Event Triggered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may send a next report only after the minimum waiting time indicated by the </w:t>
      </w:r>
      <w:r>
        <w:rPr>
          <w:lang w:eastAsia="zh-CN"/>
        </w:rPr>
        <w:t>SMF</w:t>
      </w:r>
      <w:r w:rsidRPr="00441CD0">
        <w:rPr>
          <w:lang w:eastAsia="zh-CN"/>
        </w:rPr>
        <w:t>.</w:t>
      </w:r>
    </w:p>
    <w:p w14:paraId="74ED2B81" w14:textId="7677B15B" w:rsidR="00584C62" w:rsidRPr="00441CD0" w:rsidRDefault="00584C62" w:rsidP="00584C62">
      <w:pPr>
        <w:rPr>
          <w:lang w:eastAsia="zh-CN"/>
        </w:rPr>
      </w:pPr>
      <w:r w:rsidRPr="00441CD0">
        <w:rPr>
          <w:lang w:eastAsia="zh-CN"/>
        </w:rPr>
        <w:t>If the Periodic QoS monitoring reporting is required in the r</w:t>
      </w:r>
      <w:r w:rsidRPr="00441CD0">
        <w:rPr>
          <w:rFonts w:hint="eastAsia"/>
          <w:lang w:eastAsia="zh-CN"/>
        </w:rPr>
        <w:t>eporting</w:t>
      </w:r>
      <w:r w:rsidRPr="00441CD0">
        <w:rPr>
          <w:lang w:eastAsia="zh-CN"/>
        </w:rPr>
        <w:t xml:space="preserve"> f</w:t>
      </w:r>
      <w:r w:rsidRPr="00441CD0">
        <w:rPr>
          <w:rFonts w:hint="eastAsia"/>
          <w:lang w:eastAsia="zh-CN"/>
        </w:rPr>
        <w:t>requency</w:t>
      </w:r>
      <w:r w:rsidRPr="00441CD0">
        <w:rPr>
          <w:lang w:eastAsia="zh-CN"/>
        </w:rPr>
        <w:t xml:space="preserve">, the </w:t>
      </w:r>
      <w:r>
        <w:rPr>
          <w:lang w:eastAsia="zh-CN"/>
        </w:rPr>
        <w:t>UPF</w:t>
      </w:r>
      <w:r w:rsidRPr="00441CD0">
        <w:rPr>
          <w:lang w:eastAsia="zh-CN"/>
        </w:rPr>
        <w:t xml:space="preserve"> shall generate QoS monitoring report based on the Measurement Period.</w:t>
      </w:r>
    </w:p>
    <w:p w14:paraId="49AAF21E" w14:textId="430E8151" w:rsidR="00584C62" w:rsidRPr="00441CD0" w:rsidRDefault="00584C62" w:rsidP="00584C62">
      <w:pPr>
        <w:rPr>
          <w:lang w:val="en-US"/>
        </w:rPr>
      </w:pPr>
      <w:r w:rsidRPr="00441CD0">
        <w:rPr>
          <w:lang w:eastAsia="zh-CN"/>
        </w:rPr>
        <w:lastRenderedPageBreak/>
        <w:t xml:space="preserve">The </w:t>
      </w:r>
      <w:r>
        <w:rPr>
          <w:lang w:eastAsia="zh-CN"/>
        </w:rPr>
        <w:t>UPF</w:t>
      </w:r>
      <w:r w:rsidRPr="00441CD0">
        <w:rPr>
          <w:lang w:eastAsia="zh-CN"/>
        </w:rPr>
        <w:t xml:space="preserve"> shall send </w:t>
      </w:r>
      <w:r w:rsidRPr="00441CD0">
        <w:rPr>
          <w:rFonts w:hint="eastAsia"/>
          <w:lang w:eastAsia="zh-CN"/>
        </w:rPr>
        <w:t>Q</w:t>
      </w:r>
      <w:r w:rsidRPr="00441CD0">
        <w:rPr>
          <w:lang w:eastAsia="zh-CN"/>
        </w:rPr>
        <w:t xml:space="preserve">oS Monitoring Report IE to the </w:t>
      </w:r>
      <w:r>
        <w:rPr>
          <w:lang w:eastAsia="zh-CN"/>
        </w:rPr>
        <w:t>SMF</w:t>
      </w:r>
      <w:r w:rsidRPr="00441CD0">
        <w:rPr>
          <w:lang w:eastAsia="zh-CN"/>
        </w:rPr>
        <w:t xml:space="preserve"> in PFCP Session Report Reques</w:t>
      </w:r>
      <w:r w:rsidRPr="00441CD0">
        <w:t xml:space="preserve">t; several </w:t>
      </w:r>
      <w:r w:rsidRPr="00441CD0">
        <w:rPr>
          <w:rFonts w:hint="eastAsia"/>
          <w:lang w:eastAsia="zh-CN"/>
        </w:rPr>
        <w:t>Q</w:t>
      </w:r>
      <w:r w:rsidRPr="00441CD0">
        <w:rPr>
          <w:lang w:eastAsia="zh-CN"/>
        </w:rPr>
        <w:t xml:space="preserve">oS Monitoring Report IEs may be present to </w:t>
      </w:r>
      <w:r w:rsidRPr="00441CD0">
        <w:rPr>
          <w:lang w:val="fr-FR" w:eastAsia="zh-CN"/>
        </w:rPr>
        <w:t xml:space="preserve">report the </w:t>
      </w:r>
      <w:r w:rsidRPr="00441CD0">
        <w:rPr>
          <w:lang w:val="sv-SE"/>
        </w:rPr>
        <w:t xml:space="preserve">packet delay(s) for </w:t>
      </w:r>
      <w:r w:rsidRPr="00441CD0">
        <w:t>multiple QoS flows.</w:t>
      </w:r>
    </w:p>
    <w:p w14:paraId="3E174549" w14:textId="5805F993" w:rsidR="00584C62" w:rsidRPr="00441CD0" w:rsidRDefault="00584C62" w:rsidP="00584C62">
      <w:pPr>
        <w:rPr>
          <w:lang w:val="en-US"/>
        </w:rPr>
      </w:pPr>
      <w:r w:rsidRPr="00441CD0">
        <w:rPr>
          <w:lang w:val="en-US"/>
        </w:rPr>
        <w:t xml:space="preserve">The </w:t>
      </w:r>
      <w:r>
        <w:rPr>
          <w:lang w:val="en-US"/>
        </w:rPr>
        <w:t>UPF</w:t>
      </w:r>
      <w:r w:rsidRPr="00441CD0">
        <w:rPr>
          <w:lang w:val="en-US"/>
        </w:rPr>
        <w:t xml:space="preserve"> shall include the delay value (Downlink, Uplink and/or Round trip) in the QoS Monitoring Measurement IE in the QoS Monitoring Report IE.</w:t>
      </w:r>
    </w:p>
    <w:p w14:paraId="1DC9D9F0" w14:textId="67C3A21C" w:rsidR="00584C62" w:rsidRPr="00441CD0" w:rsidRDefault="00584C62" w:rsidP="00584C62">
      <w:r w:rsidRPr="00441CD0">
        <w:rPr>
          <w:lang w:val="en-US"/>
        </w:rPr>
        <w:t xml:space="preserve">The </w:t>
      </w:r>
      <w:r>
        <w:rPr>
          <w:lang w:val="en-US"/>
        </w:rPr>
        <w:t>UPF</w:t>
      </w:r>
      <w:r w:rsidRPr="00441CD0">
        <w:rPr>
          <w:lang w:val="en-US"/>
        </w:rPr>
        <w:t xml:space="preserve"> shall </w:t>
      </w:r>
      <w:r w:rsidRPr="00441CD0">
        <w:t>continue to apply all the provisioned SRR(s) and perform the related QoS monitoring measurement(s), until getting any further instruction from the CP function.</w:t>
      </w:r>
    </w:p>
    <w:p w14:paraId="63BA8C8D" w14:textId="24430A24" w:rsidR="00584C62" w:rsidRPr="00441CD0" w:rsidRDefault="00584C62" w:rsidP="00584C62">
      <w:pPr>
        <w:rPr>
          <w:lang w:val="en-US"/>
        </w:rPr>
      </w:pPr>
      <w:r w:rsidRPr="00441CD0">
        <w:rPr>
          <w:lang w:val="en-US"/>
        </w:rPr>
        <w:t xml:space="preserve">When receiving a new threshold </w:t>
      </w:r>
      <w:r w:rsidRPr="00441CD0">
        <w:t>(Packet Delay Thresholds, Minimum Wait Time and/or Measurement Period)</w:t>
      </w:r>
      <w:r w:rsidRPr="00441CD0">
        <w:rPr>
          <w:lang w:val="en-US"/>
        </w:rPr>
        <w:t xml:space="preserve"> from the </w:t>
      </w:r>
      <w:r>
        <w:rPr>
          <w:lang w:val="en-US"/>
        </w:rPr>
        <w:t>SMF</w:t>
      </w:r>
      <w:r w:rsidRPr="00441CD0">
        <w:rPr>
          <w:lang w:val="en-US"/>
        </w:rPr>
        <w:t xml:space="preserve"> for a measurement that is already ongoing in the </w:t>
      </w:r>
      <w:r>
        <w:rPr>
          <w:lang w:val="en-US"/>
        </w:rPr>
        <w:t>UPF</w:t>
      </w:r>
      <w:r w:rsidRPr="00441CD0">
        <w:rPr>
          <w:lang w:val="en-US"/>
        </w:rPr>
        <w:t xml:space="preserve">, the </w:t>
      </w:r>
      <w:r>
        <w:rPr>
          <w:lang w:val="en-US"/>
        </w:rPr>
        <w:t>UPF</w:t>
      </w:r>
      <w:r w:rsidRPr="00441CD0">
        <w:rPr>
          <w:lang w:val="en-US"/>
        </w:rPr>
        <w:t xml:space="preserve"> shall consider its ongoing measurements against the new threshold to determine when to send its next QoS monitoring report to the </w:t>
      </w:r>
      <w:r>
        <w:rPr>
          <w:lang w:val="en-US"/>
        </w:rPr>
        <w:t>SMF</w:t>
      </w:r>
      <w:r w:rsidRPr="00441CD0">
        <w:rPr>
          <w:lang w:val="en-US"/>
        </w:rPr>
        <w:t>.</w:t>
      </w:r>
    </w:p>
    <w:p w14:paraId="40DE2F07" w14:textId="77777777" w:rsidR="004867D9" w:rsidRPr="00441CD0" w:rsidRDefault="004867D9" w:rsidP="004867D9">
      <w:pPr>
        <w:rPr>
          <w:lang w:val="en-US"/>
        </w:rPr>
      </w:pPr>
      <w:r>
        <w:t>When receiving instruction from the SMF to stop the on-going QoS monitoring, the UPF shall generate a QoS monitoring report to the SMF, to report the detected packet delay(s).</w:t>
      </w:r>
    </w:p>
    <w:p w14:paraId="3D9142BC" w14:textId="3E33CA52" w:rsidR="004867D9" w:rsidRDefault="004867D9" w:rsidP="004867D9">
      <w:r w:rsidRPr="00441CD0">
        <w:t>If Periodic</w:t>
      </w:r>
      <w:r w:rsidRPr="00441CD0">
        <w:rPr>
          <w:noProof/>
        </w:rPr>
        <w:t xml:space="preserve"> QoS monitoring reporting</w:t>
      </w:r>
      <w:r w:rsidRPr="00441CD0">
        <w:t xml:space="preserve"> </w:t>
      </w:r>
      <w:r>
        <w:t xml:space="preserve">or </w:t>
      </w:r>
      <w:r w:rsidRPr="00441CD0">
        <w:rPr>
          <w:noProof/>
        </w:rPr>
        <w:t>Event Triggered QoS monitoring reporting</w:t>
      </w:r>
      <w:r w:rsidRPr="00441CD0">
        <w:t xml:space="preserve"> is required in the </w:t>
      </w:r>
      <w:r w:rsidRPr="00441CD0">
        <w:rPr>
          <w:noProof/>
          <w:lang w:eastAsia="zh-CN"/>
        </w:rPr>
        <w:t>r</w:t>
      </w:r>
      <w:r w:rsidRPr="00441CD0">
        <w:rPr>
          <w:rFonts w:hint="eastAsia"/>
          <w:noProof/>
          <w:lang w:eastAsia="zh-CN"/>
        </w:rPr>
        <w:t>eporting</w:t>
      </w:r>
      <w:r w:rsidRPr="00441CD0">
        <w:rPr>
          <w:noProof/>
          <w:lang w:eastAsia="zh-CN"/>
        </w:rPr>
        <w:t xml:space="preserve"> f</w:t>
      </w:r>
      <w:r w:rsidRPr="00441CD0">
        <w:rPr>
          <w:rFonts w:hint="eastAsia"/>
          <w:noProof/>
          <w:lang w:eastAsia="zh-CN"/>
        </w:rPr>
        <w:t>requency</w:t>
      </w:r>
      <w:r w:rsidRPr="00441CD0">
        <w:rPr>
          <w:noProof/>
          <w:lang w:eastAsia="zh-CN"/>
        </w:rPr>
        <w:t xml:space="preserve"> and </w:t>
      </w:r>
      <w:r w:rsidRPr="00441CD0">
        <w:rPr>
          <w:lang w:eastAsia="zh-CN"/>
        </w:rPr>
        <w:t xml:space="preserve">no time stamp is received in </w:t>
      </w:r>
      <w:r w:rsidRPr="00441CD0">
        <w:t>uplink packet for a delay exceeding the Measurement Period</w:t>
      </w:r>
      <w:r>
        <w:t xml:space="preserve"> (i.e. </w:t>
      </w:r>
      <w:r>
        <w:rPr>
          <w:noProof/>
          <w:lang w:eastAsia="zh-CN"/>
        </w:rPr>
        <w:t>no measurement result is available in the UPF within the reporting period)</w:t>
      </w:r>
      <w:r w:rsidRPr="00441CD0">
        <w:t xml:space="preserve">, the </w:t>
      </w:r>
      <w:r>
        <w:t>UPF</w:t>
      </w:r>
      <w:r w:rsidRPr="00441CD0">
        <w:t xml:space="preserve"> shall generate a </w:t>
      </w:r>
      <w:r w:rsidRPr="00441CD0">
        <w:rPr>
          <w:lang w:val="en-US"/>
        </w:rPr>
        <w:t>QoS monitoring</w:t>
      </w:r>
      <w:r w:rsidRPr="00441CD0">
        <w:t xml:space="preserve"> report indicating a packet delay measurement failure to the </w:t>
      </w:r>
      <w:r>
        <w:t>SMF</w:t>
      </w:r>
      <w:r w:rsidRPr="00441CD0">
        <w:t>.</w:t>
      </w:r>
    </w:p>
    <w:p w14:paraId="431AB954" w14:textId="32C96D87" w:rsidR="00EE5860" w:rsidRPr="00441CD0" w:rsidRDefault="00EE5860" w:rsidP="00EE5860">
      <w:pPr>
        <w:pStyle w:val="Heading3"/>
      </w:pPr>
      <w:bookmarkStart w:id="2118" w:name="_Toc160974256"/>
      <w:r w:rsidRPr="00441CD0">
        <w:t>5.24.5</w:t>
      </w:r>
      <w:r w:rsidRPr="00441CD0">
        <w:tab/>
        <w:t>Per GTP-U Path QoS Monitoring</w:t>
      </w:r>
      <w:bookmarkEnd w:id="2107"/>
      <w:bookmarkEnd w:id="2108"/>
      <w:bookmarkEnd w:id="2109"/>
      <w:bookmarkEnd w:id="2110"/>
      <w:bookmarkEnd w:id="2111"/>
      <w:bookmarkEnd w:id="2112"/>
      <w:bookmarkEnd w:id="2113"/>
      <w:bookmarkEnd w:id="2114"/>
      <w:bookmarkEnd w:id="2115"/>
      <w:bookmarkEnd w:id="2116"/>
      <w:bookmarkEnd w:id="2117"/>
      <w:bookmarkEnd w:id="2118"/>
    </w:p>
    <w:p w14:paraId="7344A341" w14:textId="77777777" w:rsidR="00EE5860" w:rsidRDefault="00EE5860" w:rsidP="00EE5860">
      <w:pPr>
        <w:pStyle w:val="Heading4"/>
      </w:pPr>
      <w:bookmarkStart w:id="2119" w:name="_Toc57930501"/>
      <w:bookmarkStart w:id="2120" w:name="_Toc57931131"/>
      <w:bookmarkStart w:id="2121" w:name="_Toc160974257"/>
      <w:r>
        <w:t>5.24.5.1</w:t>
      </w:r>
      <w:r>
        <w:tab/>
        <w:t>General</w:t>
      </w:r>
      <w:bookmarkEnd w:id="2119"/>
      <w:bookmarkEnd w:id="2120"/>
      <w:bookmarkEnd w:id="2121"/>
    </w:p>
    <w:p w14:paraId="2B37E95A" w14:textId="77777777" w:rsidR="00EE5860" w:rsidRPr="00441CD0" w:rsidRDefault="00EE5860" w:rsidP="00EE5860">
      <w:pPr>
        <w:rPr>
          <w:lang w:eastAsia="zh-CN"/>
        </w:rPr>
      </w:pPr>
      <w:r w:rsidRPr="00441CD0">
        <w:t>Stage 2 requirements for support of per GTP-U path QoS monitoring are specified in clause</w:t>
      </w:r>
      <w:r w:rsidRPr="00441CD0">
        <w:rPr>
          <w:noProof/>
        </w:rPr>
        <w:t> </w:t>
      </w:r>
      <w:r w:rsidRPr="00441CD0">
        <w:t xml:space="preserve">5.33.3.3 of </w:t>
      </w:r>
      <w:r w:rsidRPr="00441CD0">
        <w:rPr>
          <w:noProof/>
        </w:rPr>
        <w:t>3GPP </w:t>
      </w:r>
      <w:r w:rsidRPr="00441CD0">
        <w:t>TS 23.501 [28].</w:t>
      </w:r>
    </w:p>
    <w:p w14:paraId="1AFFFB89" w14:textId="77777777" w:rsidR="00EE5860" w:rsidRPr="00441CD0" w:rsidRDefault="00EE5860" w:rsidP="00EE5860">
      <w:pPr>
        <w:rPr>
          <w:lang w:val="en-US"/>
        </w:rPr>
      </w:pPr>
      <w:r w:rsidRPr="00441CD0">
        <w:rPr>
          <w:rFonts w:hint="eastAsia"/>
          <w:lang w:eastAsia="zh-CN"/>
        </w:rPr>
        <w:t>The</w:t>
      </w:r>
      <w:r w:rsidRPr="00441CD0">
        <w:rPr>
          <w:lang w:eastAsia="zh-CN"/>
        </w:rPr>
        <w:t xml:space="preserve"> UPF shall set the </w:t>
      </w:r>
      <w:r w:rsidRPr="00441CD0">
        <w:t xml:space="preserve">GPQM feature flag in the UP </w:t>
      </w:r>
      <w:r w:rsidRPr="00441CD0">
        <w:rPr>
          <w:lang w:val="en-US"/>
        </w:rPr>
        <w:t xml:space="preserve">Function Features IE if it supports </w:t>
      </w:r>
      <w:r w:rsidRPr="00441CD0">
        <w:t>per GTP-U Path QoS monitoring</w:t>
      </w:r>
      <w:r w:rsidRPr="00441CD0">
        <w:rPr>
          <w:lang w:val="en-US"/>
        </w:rPr>
        <w:t xml:space="preserve"> (see clause 8.2.25).</w:t>
      </w:r>
    </w:p>
    <w:p w14:paraId="69618870" w14:textId="77777777" w:rsidR="00EE5860" w:rsidRDefault="00EE5860" w:rsidP="00EE5860">
      <w:pPr>
        <w:pStyle w:val="Heading4"/>
      </w:pPr>
      <w:bookmarkStart w:id="2122" w:name="_Toc57930502"/>
      <w:bookmarkStart w:id="2123" w:name="_Toc57931132"/>
      <w:bookmarkStart w:id="2124" w:name="_Toc160974258"/>
      <w:r>
        <w:t>5.24.5.2</w:t>
      </w:r>
      <w:r>
        <w:tab/>
        <w:t>GTP-U path monitoring</w:t>
      </w:r>
      <w:bookmarkEnd w:id="2122"/>
      <w:bookmarkEnd w:id="2123"/>
      <w:bookmarkEnd w:id="2124"/>
    </w:p>
    <w:p w14:paraId="5DBC3070" w14:textId="77777777" w:rsidR="00EE5860" w:rsidRPr="00441CD0" w:rsidRDefault="00EE5860" w:rsidP="00EE5860">
      <w:pPr>
        <w:rPr>
          <w:lang w:val="en-US"/>
        </w:rPr>
      </w:pPr>
      <w:r w:rsidRPr="00441CD0">
        <w:rPr>
          <w:lang w:val="en-US"/>
        </w:rPr>
        <w:t xml:space="preserve">If the UPF is known to support this feature (e.g. by the UP Function Features IE), </w:t>
      </w:r>
      <w:r w:rsidRPr="00441CD0">
        <w:t xml:space="preserve">the SMF may </w:t>
      </w:r>
      <w:r w:rsidRPr="00441CD0">
        <w:rPr>
          <w:lang w:val="en-US"/>
        </w:rPr>
        <w:t xml:space="preserve">request the UPF to measure the packet delay for transport paths towards remote GTP-U peers </w:t>
      </w:r>
      <w:r w:rsidRPr="00441CD0">
        <w:t>during a PFCP association setup or a PFCP association update procedure</w:t>
      </w:r>
      <w:r w:rsidRPr="00441CD0">
        <w:rPr>
          <w:lang w:val="en-US"/>
        </w:rPr>
        <w:t>, by provisioning GTP-U Path QoS Control Information including:</w:t>
      </w:r>
    </w:p>
    <w:p w14:paraId="179B2D47" w14:textId="77777777" w:rsidR="00EE5860" w:rsidRPr="00441CD0" w:rsidRDefault="00EE5860" w:rsidP="00EE5860">
      <w:pPr>
        <w:pStyle w:val="B1"/>
        <w:rPr>
          <w:lang w:val="en-US"/>
        </w:rPr>
      </w:pPr>
      <w:r w:rsidRPr="00441CD0">
        <w:rPr>
          <w:lang w:val="en-US"/>
        </w:rPr>
        <w:t>-</w:t>
      </w:r>
      <w:r w:rsidRPr="00441CD0">
        <w:rPr>
          <w:lang w:val="en-US"/>
        </w:rPr>
        <w:tab/>
        <w:t>the identification of the GTP-U paths to be monitored, i.e.:</w:t>
      </w:r>
    </w:p>
    <w:p w14:paraId="3724C88C" w14:textId="77777777" w:rsidR="00EE5860" w:rsidRPr="00441CD0" w:rsidRDefault="00EE5860" w:rsidP="00EE5860">
      <w:pPr>
        <w:pStyle w:val="B2"/>
        <w:rPr>
          <w:lang w:val="en-US"/>
        </w:rPr>
      </w:pPr>
      <w:r w:rsidRPr="00441CD0">
        <w:rPr>
          <w:lang w:val="en-US"/>
        </w:rPr>
        <w:t>-</w:t>
      </w:r>
      <w:r w:rsidRPr="00441CD0">
        <w:rPr>
          <w:lang w:val="en-US"/>
        </w:rPr>
        <w:tab/>
        <w:t xml:space="preserve">the IP destination address of one or more remote GTP-U peers, and if available, the network instance used to reach each remote GTP-U peer and the DSCP value(s) </w:t>
      </w:r>
      <w:r w:rsidRPr="00441CD0">
        <w:t xml:space="preserve">to measure the packet delay; </w:t>
      </w:r>
      <w:r w:rsidRPr="00441CD0">
        <w:rPr>
          <w:lang w:val="en-US"/>
        </w:rPr>
        <w:t>or</w:t>
      </w:r>
    </w:p>
    <w:p w14:paraId="192E6ED7" w14:textId="77777777" w:rsidR="00EE5860" w:rsidRPr="00441CD0" w:rsidRDefault="00EE5860" w:rsidP="00EE5860">
      <w:pPr>
        <w:pStyle w:val="B2"/>
        <w:rPr>
          <w:lang w:val="en-US"/>
        </w:rPr>
      </w:pPr>
      <w:r w:rsidRPr="00441CD0">
        <w:rPr>
          <w:lang w:val="en-US"/>
        </w:rPr>
        <w:t>-</w:t>
      </w:r>
      <w:r w:rsidRPr="00441CD0">
        <w:rPr>
          <w:lang w:val="en-US"/>
        </w:rPr>
        <w:tab/>
        <w:t>the interface type(s) (i.e. N9 and/or N3) of the GTP-U paths;</w:t>
      </w:r>
    </w:p>
    <w:p w14:paraId="255EE8A0" w14:textId="77777777" w:rsidR="00EE5860" w:rsidRPr="00441CD0" w:rsidRDefault="00EE5860" w:rsidP="00EE5860">
      <w:pPr>
        <w:pStyle w:val="B1"/>
        <w:rPr>
          <w:lang w:val="en-US"/>
        </w:rPr>
      </w:pPr>
      <w:r w:rsidRPr="00441CD0">
        <w:rPr>
          <w:lang w:val="en-US"/>
        </w:rPr>
        <w:t>-</w:t>
      </w:r>
      <w:r w:rsidRPr="00441CD0">
        <w:rPr>
          <w:lang w:val="en-US"/>
        </w:rPr>
        <w:tab/>
        <w:t xml:space="preserve">the </w:t>
      </w:r>
      <w:r w:rsidRPr="00441CD0">
        <w:t>values of the DSCP in the TOS/Traffic Class field to measure the packet delay, if available;</w:t>
      </w:r>
    </w:p>
    <w:p w14:paraId="450F16A5" w14:textId="77777777" w:rsidR="00EE5860" w:rsidRPr="00441CD0" w:rsidRDefault="00EE5860" w:rsidP="00EE5860">
      <w:pPr>
        <w:pStyle w:val="B1"/>
        <w:rPr>
          <w:lang w:val="en-US"/>
        </w:rPr>
      </w:pPr>
      <w:r w:rsidRPr="00441CD0">
        <w:rPr>
          <w:lang w:val="en-US"/>
        </w:rPr>
        <w:t>-</w:t>
      </w:r>
      <w:r w:rsidRPr="00441CD0">
        <w:rPr>
          <w:lang w:val="en-US"/>
        </w:rPr>
        <w:tab/>
        <w:t>the conditions and QoS parameters for the UPF to report measurements to the SMF, i.e one or more of:</w:t>
      </w:r>
    </w:p>
    <w:p w14:paraId="6EE48D95" w14:textId="77777777" w:rsidR="00EE5860" w:rsidRPr="00441CD0" w:rsidRDefault="00EE5860" w:rsidP="00EE5860">
      <w:pPr>
        <w:pStyle w:val="B2"/>
        <w:rPr>
          <w:lang w:val="en-US"/>
        </w:rPr>
      </w:pPr>
      <w:r w:rsidRPr="00441CD0">
        <w:rPr>
          <w:lang w:val="en-US"/>
        </w:rPr>
        <w:t>-</w:t>
      </w:r>
      <w:r w:rsidRPr="00441CD0">
        <w:rPr>
          <w:lang w:val="en-US"/>
        </w:rPr>
        <w:tab/>
        <w:t>immediate report;</w:t>
      </w:r>
    </w:p>
    <w:p w14:paraId="51187E92" w14:textId="77777777" w:rsidR="00EE5860" w:rsidRPr="00441CD0" w:rsidRDefault="00EE5860" w:rsidP="00EE5860">
      <w:pPr>
        <w:pStyle w:val="B2"/>
        <w:rPr>
          <w:lang w:val="en-US"/>
        </w:rPr>
      </w:pPr>
      <w:r w:rsidRPr="00441CD0">
        <w:rPr>
          <w:lang w:val="en-US"/>
        </w:rPr>
        <w:t>-</w:t>
      </w:r>
      <w:r w:rsidRPr="00441CD0">
        <w:rPr>
          <w:lang w:val="en-US"/>
        </w:rPr>
        <w:tab/>
        <w:t>periodic report, with the reporting time period; and/or</w:t>
      </w:r>
    </w:p>
    <w:p w14:paraId="33BC812E" w14:textId="77777777" w:rsidR="00EE5860" w:rsidRPr="00441CD0" w:rsidRDefault="00EE5860" w:rsidP="00EE5860">
      <w:pPr>
        <w:pStyle w:val="B2"/>
        <w:rPr>
          <w:lang w:val="en-US"/>
        </w:rPr>
      </w:pPr>
      <w:r w:rsidRPr="00441CD0">
        <w:rPr>
          <w:lang w:val="en-US"/>
        </w:rPr>
        <w:t>-</w:t>
      </w:r>
      <w:r w:rsidRPr="00441CD0">
        <w:rPr>
          <w:lang w:val="en-US"/>
        </w:rPr>
        <w:tab/>
        <w:t>event triggered report, when the average, minimum and/or maximum packet delay on a GTP-U path exceeds corresponding thresholds.</w:t>
      </w:r>
    </w:p>
    <w:p w14:paraId="61B488E4" w14:textId="77777777" w:rsidR="00EE5860" w:rsidRPr="00441CD0" w:rsidRDefault="00EE5860" w:rsidP="00EE5860">
      <w:r w:rsidRPr="00441CD0">
        <w:rPr>
          <w:lang w:val="en-US"/>
        </w:rPr>
        <w:t xml:space="preserve">If so instructed, </w:t>
      </w:r>
      <w:r w:rsidRPr="00441CD0">
        <w:t xml:space="preserve">the UPF shall perform an estimation of the RTT for the GTP-U paths requested to be monitored, by sending Echo Request messages (with each requested DSCP value, if any) and </w:t>
      </w:r>
      <w:r w:rsidRPr="00441CD0">
        <w:rPr>
          <w:lang w:eastAsia="x-none"/>
        </w:rPr>
        <w:t xml:space="preserve">measuring the time that elapses between the transmission of the Echo Request message and the reception of the Echo Response message. The UPF shall compute the packet delay by adding RTT/2 and the UPF internal processing time, thus the measured delay represents an estimated elapsed time for the GTP-U path (since a user plane packet entered the UPF and its reception by the next downstreams or upstreams GTP-U peer). The UPF shall send QoS reports to the SMF by including </w:t>
      </w:r>
      <w:r w:rsidRPr="00441CD0">
        <w:t>GTP-U Path QoS Report IE(s) in a PFCP Node Report Request message.</w:t>
      </w:r>
    </w:p>
    <w:p w14:paraId="65F48218" w14:textId="77777777" w:rsidR="00EE5860" w:rsidRPr="00441CD0" w:rsidRDefault="00EE5860" w:rsidP="00EE5860">
      <w:pPr>
        <w:rPr>
          <w:lang w:eastAsia="x-none"/>
        </w:rPr>
      </w:pPr>
      <w:r w:rsidRPr="00441CD0">
        <w:lastRenderedPageBreak/>
        <w:t>If the GTP-U paths to be monitored are identified by their interface types (e.g. N9 and/or N3), the UPF shall monitor all GTP-U paths of all PFCP sessions established with a FAR including a matching Destination Interface Type.</w:t>
      </w:r>
    </w:p>
    <w:p w14:paraId="702FC8CE" w14:textId="77777777" w:rsidR="00EE5860" w:rsidRDefault="00EE5860" w:rsidP="00EE5860">
      <w:pPr>
        <w:rPr>
          <w:lang w:eastAsia="x-none"/>
        </w:rPr>
      </w:pPr>
      <w:r w:rsidRPr="00441CD0">
        <w:rPr>
          <w:lang w:eastAsia="x-none"/>
        </w:rPr>
        <w:t>For event triggered reporting, the UPF shall send a first report when a reporting threshold is exceeded and a minimum waiting time shall be applied for the subsequent report for the same type of measurement (e.g. maximum packet delay) and the same remote GTP-U peer (if the threshold is exceeded after the waiting time).</w:t>
      </w:r>
    </w:p>
    <w:p w14:paraId="74376ADD" w14:textId="77777777" w:rsidR="00EE5860" w:rsidRDefault="00EE5860" w:rsidP="00EE5860">
      <w:pPr>
        <w:pStyle w:val="Heading4"/>
      </w:pPr>
      <w:bookmarkStart w:id="2125" w:name="_Toc57930503"/>
      <w:bookmarkStart w:id="2126" w:name="_Toc57931133"/>
      <w:bookmarkStart w:id="2127" w:name="_Toc160974259"/>
      <w:r>
        <w:t>5.24.5.3</w:t>
      </w:r>
      <w:r>
        <w:tab/>
      </w:r>
      <w:r w:rsidRPr="00441CD0">
        <w:t xml:space="preserve">QoS </w:t>
      </w:r>
      <w:r>
        <w:t>m</w:t>
      </w:r>
      <w:r w:rsidRPr="00441CD0">
        <w:t>onitoring</w:t>
      </w:r>
      <w:r>
        <w:t xml:space="preserve"> of a PDU session</w:t>
      </w:r>
      <w:r w:rsidRPr="00441CD0">
        <w:t xml:space="preserve"> </w:t>
      </w:r>
      <w:r>
        <w:t>based on GTP-U path monitoring</w:t>
      </w:r>
      <w:bookmarkEnd w:id="2125"/>
      <w:bookmarkEnd w:id="2126"/>
      <w:bookmarkEnd w:id="2127"/>
    </w:p>
    <w:p w14:paraId="0D0B8D02" w14:textId="249830B7" w:rsidR="00EE5860" w:rsidRDefault="00EE5860" w:rsidP="00EE5860">
      <w:r>
        <w:t xml:space="preserve">The SMF may request the UPF (PSA) to monitor the Uplink, Downlink or Round-Trip delay per QoS flow per UE, as specified in </w:t>
      </w:r>
      <w:r w:rsidR="00415C19">
        <w:t>clause </w:t>
      </w:r>
      <w:r w:rsidR="00415C19" w:rsidRPr="00441CD0">
        <w:t>5</w:t>
      </w:r>
      <w:r w:rsidRPr="00441CD0">
        <w:t>.24.4.2</w:t>
      </w:r>
      <w:r>
        <w:t xml:space="preserve"> with the following addition:</w:t>
      </w:r>
    </w:p>
    <w:p w14:paraId="0F2D4EC9" w14:textId="77777777" w:rsidR="00EE5860" w:rsidRDefault="00EE5860" w:rsidP="00EE5860">
      <w:pPr>
        <w:pStyle w:val="B1"/>
      </w:pPr>
      <w:r>
        <w:rPr>
          <w:lang w:val="en-US"/>
        </w:rPr>
        <w:t>-</w:t>
      </w:r>
      <w:r>
        <w:rPr>
          <w:lang w:val="en-US"/>
        </w:rPr>
        <w:tab/>
        <w:t>In</w:t>
      </w:r>
      <w:r w:rsidRPr="00441CD0">
        <w:rPr>
          <w:lang w:val="en-US"/>
        </w:rPr>
        <w:t xml:space="preserve"> the </w:t>
      </w:r>
      <w:r w:rsidRPr="00441CD0">
        <w:rPr>
          <w:lang w:val="sv-SE"/>
        </w:rPr>
        <w:t>QoS Monitoring per QoS flow Control Information IE</w:t>
      </w:r>
      <w:r>
        <w:rPr>
          <w:lang w:val="sv-SE"/>
        </w:rPr>
        <w:t xml:space="preserve">, the SMF shall indicate that </w:t>
      </w:r>
      <w:r>
        <w:t xml:space="preserve">QoS monitoring is performed based on GTP-U path monitoring by setting the GTPUM flag to 1 in the </w:t>
      </w:r>
      <w:r w:rsidRPr="00441CD0">
        <w:t xml:space="preserve">Requested </w:t>
      </w:r>
      <w:r w:rsidRPr="00441CD0">
        <w:rPr>
          <w:noProof/>
          <w:lang w:eastAsia="zh-CN"/>
        </w:rPr>
        <w:t>Qos Monitoring</w:t>
      </w:r>
      <w:r>
        <w:rPr>
          <w:noProof/>
          <w:lang w:eastAsia="zh-CN"/>
        </w:rPr>
        <w:t xml:space="preserve"> IE.</w:t>
      </w:r>
    </w:p>
    <w:p w14:paraId="58342C51" w14:textId="77777777" w:rsidR="00EE5860" w:rsidRDefault="00EE5860" w:rsidP="00EE5860">
      <w:pPr>
        <w:rPr>
          <w:lang w:val="en-US"/>
        </w:rPr>
      </w:pPr>
      <w:r>
        <w:t>Additionally, for the UPF (PSA) and for any intermediate UPF in the path of the PDU session, the SMF (or I-SMF) shall request the UPF</w:t>
      </w:r>
      <w:r>
        <w:rPr>
          <w:lang w:val="en-US"/>
        </w:rPr>
        <w:t>:</w:t>
      </w:r>
    </w:p>
    <w:p w14:paraId="6494FB36" w14:textId="77777777" w:rsidR="00EE5860" w:rsidRDefault="00EE5860" w:rsidP="00EE5860">
      <w:pPr>
        <w:pStyle w:val="B1"/>
        <w:rPr>
          <w:lang w:val="en-US"/>
        </w:rPr>
      </w:pPr>
      <w:r>
        <w:rPr>
          <w:lang w:val="en-US"/>
        </w:rPr>
        <w:t>-</w:t>
      </w:r>
      <w:r>
        <w:rPr>
          <w:lang w:val="en-US"/>
        </w:rPr>
        <w:tab/>
        <w:t>to measure the one-way delay of the GTP-U path with the preceding uplink GTP-U entity; this corresponds to the N3 path for a UPF connected to the RAN, and to a N9 path for a UPF connected to an intermediate UPF;</w:t>
      </w:r>
    </w:p>
    <w:p w14:paraId="42763403" w14:textId="77777777" w:rsidR="00EE5860" w:rsidRDefault="00EE5860" w:rsidP="00EE5860">
      <w:pPr>
        <w:pStyle w:val="B1"/>
        <w:rPr>
          <w:lang w:val="en-US"/>
        </w:rPr>
      </w:pPr>
      <w:r>
        <w:rPr>
          <w:lang w:val="en-US"/>
        </w:rPr>
        <w:t>-</w:t>
      </w:r>
      <w:r>
        <w:rPr>
          <w:lang w:val="en-US"/>
        </w:rPr>
        <w:tab/>
        <w:t xml:space="preserve">to add this delay to the "N3/N9 Delay Result" field </w:t>
      </w:r>
      <w:r>
        <w:t xml:space="preserve">received in </w:t>
      </w:r>
      <w:r w:rsidRPr="00441CD0">
        <w:rPr>
          <w:lang w:eastAsia="zh-CN"/>
        </w:rPr>
        <w:t>the GTP-U PDU Session Container extension header (see 3GPP TS 38.415 [34]) of the uplink packet</w:t>
      </w:r>
      <w:r>
        <w:rPr>
          <w:lang w:eastAsia="zh-CN"/>
        </w:rPr>
        <w:t>; and</w:t>
      </w:r>
    </w:p>
    <w:p w14:paraId="4BB6386C" w14:textId="77777777" w:rsidR="00EE5860" w:rsidRDefault="00EE5860" w:rsidP="00EE5860">
      <w:pPr>
        <w:pStyle w:val="B1"/>
        <w:rPr>
          <w:lang w:eastAsia="zh-CN"/>
        </w:rPr>
      </w:pPr>
      <w:r>
        <w:rPr>
          <w:lang w:val="en-US"/>
        </w:rPr>
        <w:t>-</w:t>
      </w:r>
      <w:r>
        <w:rPr>
          <w:lang w:val="en-US"/>
        </w:rPr>
        <w:tab/>
        <w:t xml:space="preserve">for an intermediate UPF, </w:t>
      </w:r>
      <w:r>
        <w:t xml:space="preserve">to send the resulting value in the </w:t>
      </w:r>
      <w:r>
        <w:rPr>
          <w:lang w:val="en-US"/>
        </w:rPr>
        <w:t xml:space="preserve">"N3/N9 Delay Result" field </w:t>
      </w:r>
      <w:r>
        <w:t xml:space="preserve">in </w:t>
      </w:r>
      <w:r w:rsidRPr="00441CD0">
        <w:rPr>
          <w:lang w:eastAsia="zh-CN"/>
        </w:rPr>
        <w:t>the GTP-U PDU Session Container extension header (see 3GPP TS 38.415 [34]) of the uplink packet</w:t>
      </w:r>
      <w:r>
        <w:rPr>
          <w:lang w:eastAsia="zh-CN"/>
        </w:rPr>
        <w:t xml:space="preserve"> it forwards (towards the PSA).</w:t>
      </w:r>
    </w:p>
    <w:p w14:paraId="289F5F34" w14:textId="77777777" w:rsidR="00EE5860" w:rsidRDefault="00EE5860" w:rsidP="00EE5860">
      <w:r>
        <w:rPr>
          <w:lang w:eastAsia="zh-CN"/>
        </w:rPr>
        <w:t>The SMF shall request the above to the UPF (PSA or I-UPF) by including the Transport Delay Reporting IE in the UL PDR(s) associated to the corresponding QoS flow to be monitored. Multiple QoS flows may be monitored for a given PDU session as specified in clause 5.24.5.4.</w:t>
      </w:r>
    </w:p>
    <w:p w14:paraId="05140AD0" w14:textId="77777777" w:rsidR="00EE5860" w:rsidRDefault="00EE5860" w:rsidP="00EE5860">
      <w:r>
        <w:t xml:space="preserve">When so requested, each UPF shall, for UL GTP-U packets with the PDU Session Container </w:t>
      </w:r>
      <w:r w:rsidRPr="00441CD0">
        <w:t xml:space="preserve">extension header </w:t>
      </w:r>
      <w:r>
        <w:t>including the RAN Uplink and/or Downlink fields, add the delay of the</w:t>
      </w:r>
      <w:r w:rsidRPr="00711993">
        <w:rPr>
          <w:lang w:val="en-US"/>
        </w:rPr>
        <w:t xml:space="preserve"> </w:t>
      </w:r>
      <w:r>
        <w:rPr>
          <w:lang w:val="en-US"/>
        </w:rPr>
        <w:t>GTP-U path with the preceding uplink GTP-U entity</w:t>
      </w:r>
      <w:r>
        <w:t>.</w:t>
      </w:r>
    </w:p>
    <w:p w14:paraId="6CEF7486" w14:textId="75E4E9E6" w:rsidR="00EE5860" w:rsidRDefault="00EE5860" w:rsidP="00EE5860">
      <w:pPr>
        <w:pStyle w:val="NO"/>
      </w:pPr>
      <w:r>
        <w:rPr>
          <w:lang w:eastAsia="zh-CN"/>
        </w:rPr>
        <w:t>NOTE:</w:t>
      </w:r>
      <w:r>
        <w:rPr>
          <w:lang w:eastAsia="zh-CN"/>
        </w:rPr>
        <w:tab/>
        <w:t>The "</w:t>
      </w:r>
      <w:r>
        <w:rPr>
          <w:lang w:val="en-US"/>
        </w:rPr>
        <w:t xml:space="preserve">N3/N9 Delay Result" field </w:t>
      </w:r>
      <w:r>
        <w:t>is computed by the intermediate UPF(s) and UPF (PSA). The RAN does not report the N3 path delay. The intermediate UPF connected to the RAN adds the N3 delay; the next intermediate UPF (if any) adds the N9 delay with the first intermediate UPF and the PSA adds the N9 delay of the last GTP-U path towards the PSA. If the PSA is directly connected to the RAN, the PSA measures the N3 delay.</w:t>
      </w:r>
    </w:p>
    <w:p w14:paraId="69EE212D" w14:textId="203BDA13" w:rsidR="00584C62" w:rsidRPr="00584C62" w:rsidRDefault="00584C62" w:rsidP="00584C62">
      <w:pPr>
        <w:rPr>
          <w:lang w:val="en-US"/>
        </w:rPr>
      </w:pPr>
      <w:r>
        <w:rPr>
          <w:lang w:val="en-US"/>
        </w:rPr>
        <w:t xml:space="preserve">The SMF may request the UPF to stop the </w:t>
      </w:r>
      <w:r>
        <w:rPr>
          <w:lang w:eastAsia="zh-CN"/>
        </w:rPr>
        <w:t xml:space="preserve">on-going QoS monitoring (based on GTP-U path monitoring) for a PDU session, by sending a PFCP Modification Request with the Remove SRR IE, or by sending a PFCP Modification Request with the Update SRR IE within which the previous QoS Monitoring per QoS flow Control IE </w:t>
      </w:r>
      <w:r>
        <w:rPr>
          <w:rFonts w:hint="eastAsia"/>
          <w:lang w:eastAsia="zh-CN"/>
        </w:rPr>
        <w:t>is removed</w:t>
      </w:r>
      <w:r>
        <w:rPr>
          <w:lang w:eastAsia="zh-CN"/>
        </w:rPr>
        <w:t>. Upon receiving such a PFCP Modification Request message, the U</w:t>
      </w:r>
      <w:r>
        <w:rPr>
          <w:rFonts w:hint="eastAsia"/>
          <w:lang w:eastAsia="zh-CN"/>
        </w:rPr>
        <w:t>PF</w:t>
      </w:r>
      <w:r>
        <w:rPr>
          <w:lang w:eastAsia="zh-CN"/>
        </w:rPr>
        <w:t xml:space="preserve"> shall stop the on-going QoS monitoring.</w:t>
      </w:r>
    </w:p>
    <w:p w14:paraId="395623E7" w14:textId="77777777" w:rsidR="00EE5860" w:rsidRPr="00441CD0" w:rsidRDefault="00EE5860" w:rsidP="00EE5860">
      <w:pPr>
        <w:pStyle w:val="Heading4"/>
        <w:rPr>
          <w:rFonts w:cs="Arial"/>
          <w:bCs/>
        </w:rPr>
      </w:pPr>
      <w:bookmarkStart w:id="2128" w:name="_Toc57930504"/>
      <w:bookmarkStart w:id="2129" w:name="_Toc57931134"/>
      <w:bookmarkStart w:id="2130" w:name="_Toc160974260"/>
      <w:r w:rsidRPr="00441CD0">
        <w:t>5.24.</w:t>
      </w:r>
      <w:r>
        <w:t>5</w:t>
      </w:r>
      <w:r w:rsidRPr="00441CD0">
        <w:t>.</w:t>
      </w:r>
      <w:r>
        <w:t>4</w:t>
      </w:r>
      <w:r w:rsidRPr="00441CD0">
        <w:tab/>
        <w:t>QoS Monitoring Reporting</w:t>
      </w:r>
      <w:bookmarkEnd w:id="2128"/>
      <w:bookmarkEnd w:id="2129"/>
      <w:bookmarkEnd w:id="2130"/>
    </w:p>
    <w:p w14:paraId="38AC2C0F" w14:textId="77777777" w:rsidR="00EE5860" w:rsidRDefault="00EE5860" w:rsidP="00EE5860">
      <w:r>
        <w:t>QoS monitoring reporting by the PSA shall be performed as specified in clause </w:t>
      </w:r>
      <w:r w:rsidRPr="00441CD0">
        <w:t>5.24.4.3</w:t>
      </w:r>
      <w:r>
        <w:t>, with the following modifications.</w:t>
      </w:r>
    </w:p>
    <w:p w14:paraId="40231ECE" w14:textId="77777777" w:rsidR="00EE5860" w:rsidRPr="00441CD0" w:rsidRDefault="00EE5860" w:rsidP="00EE5860">
      <w:pPr>
        <w:rPr>
          <w:lang w:eastAsia="zh-CN"/>
        </w:rPr>
      </w:pPr>
      <w:r>
        <w:rPr>
          <w:lang w:eastAsia="zh-CN"/>
        </w:rPr>
        <w:t>Th</w:t>
      </w:r>
      <w:r w:rsidRPr="00441CD0">
        <w:rPr>
          <w:lang w:eastAsia="zh-CN"/>
        </w:rPr>
        <w:t xml:space="preserve">e UP function shall </w:t>
      </w:r>
      <w:r>
        <w:rPr>
          <w:lang w:eastAsia="zh-CN"/>
        </w:rPr>
        <w:t xml:space="preserve">not </w:t>
      </w:r>
      <w:r w:rsidRPr="00441CD0">
        <w:rPr>
          <w:lang w:eastAsia="zh-CN"/>
        </w:rPr>
        <w:t>insert time stamp</w:t>
      </w:r>
      <w:r>
        <w:rPr>
          <w:lang w:eastAsia="zh-CN"/>
        </w:rPr>
        <w:t>s</w:t>
      </w:r>
      <w:r w:rsidRPr="00441CD0">
        <w:rPr>
          <w:lang w:eastAsia="zh-CN"/>
        </w:rPr>
        <w:t xml:space="preserve"> into the GTP-U PDU Session Container extension header (see 3GPP TS 38.415 [34]) of downlink packets.</w:t>
      </w:r>
    </w:p>
    <w:p w14:paraId="1E619922" w14:textId="20C175F9" w:rsidR="00EE5860" w:rsidRPr="00441CD0" w:rsidRDefault="00EE5860" w:rsidP="00EE5860">
      <w:pPr>
        <w:rPr>
          <w:lang w:eastAsia="zh-CN"/>
        </w:rPr>
      </w:pPr>
      <w:r w:rsidRPr="00441CD0">
        <w:rPr>
          <w:lang w:eastAsia="zh-CN"/>
        </w:rPr>
        <w:t xml:space="preserve">When receiving the uplink packet related to the requested QoS flow(s), the </w:t>
      </w:r>
      <w:r>
        <w:rPr>
          <w:lang w:eastAsia="zh-CN"/>
        </w:rPr>
        <w:t>PSA</w:t>
      </w:r>
      <w:r w:rsidRPr="00441CD0">
        <w:rPr>
          <w:lang w:eastAsia="zh-CN"/>
        </w:rPr>
        <w:t xml:space="preserve"> shall measure the </w:t>
      </w:r>
      <w:r>
        <w:rPr>
          <w:lang w:eastAsia="zh-CN"/>
        </w:rPr>
        <w:t xml:space="preserve">Uplink or Downlink delay by computing the sum of the end to end accumulated transport delay (computed as defined in </w:t>
      </w:r>
      <w:r w:rsidR="00415C19">
        <w:rPr>
          <w:lang w:eastAsia="zh-CN"/>
        </w:rPr>
        <w:t>clause </w:t>
      </w:r>
      <w:r w:rsidR="00415C19">
        <w:t>5</w:t>
      </w:r>
      <w:r>
        <w:t>.24.5.3</w:t>
      </w:r>
      <w:r>
        <w:rPr>
          <w:lang w:eastAsia="zh-CN"/>
        </w:rPr>
        <w:t>) and the RAN UL or DL delay i</w:t>
      </w:r>
      <w:r w:rsidRPr="00441CD0">
        <w:rPr>
          <w:lang w:eastAsia="zh-CN"/>
        </w:rPr>
        <w:t>ncluded in the GTP-U PDU Session Container extension header (see 3GPP TS 38.415 [34]) of the uplink packet</w:t>
      </w:r>
      <w:r>
        <w:rPr>
          <w:lang w:eastAsia="zh-CN"/>
        </w:rPr>
        <w:t>.</w:t>
      </w:r>
    </w:p>
    <w:p w14:paraId="213C6E18" w14:textId="77777777" w:rsidR="00EE5860" w:rsidRPr="00441CD0" w:rsidRDefault="00EE5860" w:rsidP="00EE5860">
      <w:pPr>
        <w:pStyle w:val="Heading2"/>
      </w:pPr>
      <w:bookmarkStart w:id="2131" w:name="_Toc27490634"/>
      <w:bookmarkStart w:id="2132" w:name="_Toc27556927"/>
      <w:bookmarkStart w:id="2133" w:name="_Toc27723844"/>
      <w:bookmarkStart w:id="2134" w:name="_Toc36030916"/>
      <w:bookmarkStart w:id="2135" w:name="_Toc36042836"/>
      <w:bookmarkStart w:id="2136" w:name="_Toc36814161"/>
      <w:bookmarkStart w:id="2137" w:name="_Toc44689011"/>
      <w:bookmarkStart w:id="2138" w:name="_Toc44923765"/>
      <w:bookmarkStart w:id="2139" w:name="_Toc51860734"/>
      <w:bookmarkStart w:id="2140" w:name="_Toc57930505"/>
      <w:bookmarkStart w:id="2141" w:name="_Toc57931135"/>
      <w:bookmarkStart w:id="2142" w:name="_Toc160974261"/>
      <w:r w:rsidRPr="00441CD0">
        <w:lastRenderedPageBreak/>
        <w:t>5.25</w:t>
      </w:r>
      <w:r w:rsidRPr="00441CD0">
        <w:tab/>
        <w:t>Support of IPTV (for 5GC)</w:t>
      </w:r>
      <w:bookmarkEnd w:id="2131"/>
      <w:bookmarkEnd w:id="2132"/>
      <w:bookmarkEnd w:id="2133"/>
      <w:bookmarkEnd w:id="2134"/>
      <w:bookmarkEnd w:id="2135"/>
      <w:bookmarkEnd w:id="2136"/>
      <w:bookmarkEnd w:id="2137"/>
      <w:bookmarkEnd w:id="2138"/>
      <w:bookmarkEnd w:id="2139"/>
      <w:bookmarkEnd w:id="2140"/>
      <w:bookmarkEnd w:id="2141"/>
      <w:bookmarkEnd w:id="2142"/>
    </w:p>
    <w:p w14:paraId="26583FCC" w14:textId="1851937C" w:rsidR="00EE5860" w:rsidRPr="00441CD0" w:rsidRDefault="00EE5860" w:rsidP="00EE5860">
      <w:pPr>
        <w:rPr>
          <w:noProof/>
        </w:rPr>
      </w:pPr>
      <w:bookmarkStart w:id="2143" w:name="_Toc27490635"/>
      <w:bookmarkStart w:id="2144" w:name="_Toc27556928"/>
      <w:bookmarkStart w:id="2145" w:name="_Toc27723845"/>
      <w:r w:rsidRPr="00441CD0">
        <w:rPr>
          <w:noProof/>
        </w:rPr>
        <w:t xml:space="preserve">IPTV service is defined in </w:t>
      </w:r>
      <w:r w:rsidR="00415C19" w:rsidRPr="00441CD0">
        <w:rPr>
          <w:noProof/>
        </w:rPr>
        <w:t>clause</w:t>
      </w:r>
      <w:r w:rsidR="00415C19">
        <w:rPr>
          <w:noProof/>
        </w:rPr>
        <w:t> </w:t>
      </w:r>
      <w:r w:rsidR="00415C19" w:rsidRPr="00441CD0">
        <w:rPr>
          <w:noProof/>
        </w:rPr>
        <w:t>4</w:t>
      </w:r>
      <w:r w:rsidRPr="00441CD0">
        <w:rPr>
          <w:noProof/>
        </w:rPr>
        <w:t>.9.1 of of 3GPP TS 23.316 [51]. Stage 2 procedures to support IPTV service are defined in clauses 4.6 and 7.7.1 of 3GPP TS 23.316 [51].</w:t>
      </w:r>
    </w:p>
    <w:p w14:paraId="22944DFA" w14:textId="35C65C6E" w:rsidR="00EE5860" w:rsidRPr="00441CD0" w:rsidRDefault="00EE5860" w:rsidP="00EE5860">
      <w:pPr>
        <w:rPr>
          <w:noProof/>
        </w:rPr>
      </w:pPr>
      <w:r w:rsidRPr="00441CD0">
        <w:rPr>
          <w:noProof/>
        </w:rPr>
        <w:t xml:space="preserve">Support of IPTV service is optional for the SMF and UPF. The following requirements shall apply for IPTV service if the UPF supports the IPTV feature (see </w:t>
      </w:r>
      <w:r w:rsidR="00415C19" w:rsidRPr="00441CD0">
        <w:rPr>
          <w:noProof/>
        </w:rPr>
        <w:t>clause</w:t>
      </w:r>
      <w:r w:rsidR="00415C19">
        <w:rPr>
          <w:noProof/>
        </w:rPr>
        <w:t> </w:t>
      </w:r>
      <w:r w:rsidR="00415C19" w:rsidRPr="00441CD0">
        <w:rPr>
          <w:noProof/>
        </w:rPr>
        <w:t>8</w:t>
      </w:r>
      <w:r w:rsidRPr="00441CD0">
        <w:rPr>
          <w:noProof/>
        </w:rPr>
        <w:t>.2.25).</w:t>
      </w:r>
    </w:p>
    <w:p w14:paraId="2E8033A2" w14:textId="77777777" w:rsidR="00EE5860" w:rsidRPr="00441CD0" w:rsidRDefault="00EE5860" w:rsidP="00EE5860">
      <w:pPr>
        <w:rPr>
          <w:noProof/>
        </w:rPr>
      </w:pPr>
      <w:r w:rsidRPr="00441CD0">
        <w:rPr>
          <w:noProof/>
        </w:rPr>
        <w:t>This requires the UPF (PSA) to support:</w:t>
      </w:r>
    </w:p>
    <w:p w14:paraId="07499018" w14:textId="77777777" w:rsidR="00EE5860" w:rsidRPr="00441CD0" w:rsidRDefault="00EE5860" w:rsidP="00EE5860">
      <w:pPr>
        <w:pStyle w:val="B1"/>
        <w:rPr>
          <w:noProof/>
        </w:rPr>
      </w:pPr>
      <w:r w:rsidRPr="00441CD0">
        <w:rPr>
          <w:noProof/>
        </w:rPr>
        <w:t>-</w:t>
      </w:r>
      <w:r w:rsidRPr="00441CD0">
        <w:rPr>
          <w:noProof/>
        </w:rPr>
        <w:tab/>
        <w:t>terminating and managing IGMP or MLD messages received from the UE;</w:t>
      </w:r>
    </w:p>
    <w:p w14:paraId="2C298BB6" w14:textId="77777777" w:rsidR="00EE5860" w:rsidRPr="00441CD0" w:rsidRDefault="00EE5860" w:rsidP="00EE5860">
      <w:pPr>
        <w:pStyle w:val="B1"/>
      </w:pPr>
      <w:r w:rsidRPr="00441CD0">
        <w:rPr>
          <w:noProof/>
        </w:rPr>
        <w:t>-</w:t>
      </w:r>
      <w:r w:rsidRPr="00441CD0">
        <w:rPr>
          <w:noProof/>
        </w:rPr>
        <w:tab/>
        <w:t xml:space="preserve">acting as a Multicast Router as defined in </w:t>
      </w:r>
      <w:r w:rsidRPr="00441CD0">
        <w:t>in IETF RFC 2236 [52] and IETF RFC 3376 [53];</w:t>
      </w:r>
    </w:p>
    <w:p w14:paraId="50E19849" w14:textId="77777777" w:rsidR="00EE5860" w:rsidRPr="00441CD0" w:rsidRDefault="00EE5860" w:rsidP="00EE5860">
      <w:pPr>
        <w:pStyle w:val="B1"/>
        <w:rPr>
          <w:noProof/>
        </w:rPr>
      </w:pPr>
      <w:r w:rsidRPr="00441CD0">
        <w:rPr>
          <w:noProof/>
        </w:rPr>
        <w:t>-</w:t>
      </w:r>
      <w:r w:rsidRPr="00441CD0">
        <w:rPr>
          <w:noProof/>
        </w:rPr>
        <w:tab/>
        <w:t>replicating IP multicast traffic received from the N6 interface over PDU sessions having joined the corresponding IP multicast group;</w:t>
      </w:r>
    </w:p>
    <w:p w14:paraId="799C1A2F" w14:textId="77777777" w:rsidR="00EE5860" w:rsidRPr="00441CD0" w:rsidRDefault="00EE5860" w:rsidP="00EE5860">
      <w:pPr>
        <w:pStyle w:val="B1"/>
        <w:rPr>
          <w:noProof/>
        </w:rPr>
      </w:pPr>
      <w:r w:rsidRPr="00441CD0">
        <w:t>-</w:t>
      </w:r>
      <w:r w:rsidRPr="00441CD0">
        <w:tab/>
        <w:t>notifying the SMF when a PDU session has joined or left a multicast group, if so requested by the SMF.</w:t>
      </w:r>
    </w:p>
    <w:p w14:paraId="74A56BF7" w14:textId="77777777" w:rsidR="00EE5860" w:rsidRPr="00441CD0" w:rsidRDefault="00EE5860" w:rsidP="00EE5860">
      <w:pPr>
        <w:pStyle w:val="NO"/>
      </w:pPr>
      <w:r w:rsidRPr="00441CD0">
        <w:t>NOTE:</w:t>
      </w:r>
      <w:r w:rsidRPr="00441CD0">
        <w:tab/>
        <w:t>In this specification, "IGMP" refers to IGMPv2 and IGMPv3 and "MLD" refers to MLDv1 and MLDv2, unless specified otherwise.</w:t>
      </w:r>
    </w:p>
    <w:p w14:paraId="092BDC58" w14:textId="77777777" w:rsidR="00EE5860" w:rsidRPr="00441CD0" w:rsidRDefault="00EE5860" w:rsidP="00EE5860">
      <w:pPr>
        <w:rPr>
          <w:noProof/>
        </w:rPr>
      </w:pPr>
      <w:r w:rsidRPr="00441CD0">
        <w:rPr>
          <w:noProof/>
        </w:rPr>
        <w:t>For a PDU session used for IPTV service, the SMF shall provision the following rules in the UPF to control the UL IGMP/MLD traffic and the DL IP multicast traffic as follows:</w:t>
      </w:r>
    </w:p>
    <w:p w14:paraId="72B0C7F3" w14:textId="77777777" w:rsidR="00EE5860" w:rsidRPr="00441CD0" w:rsidRDefault="00EE5860" w:rsidP="00EE5860">
      <w:pPr>
        <w:pStyle w:val="B1"/>
      </w:pPr>
      <w:r w:rsidRPr="00441CD0">
        <w:t>-</w:t>
      </w:r>
      <w:r w:rsidRPr="00441CD0">
        <w:tab/>
        <w:t>for the control of UL IGMP or MLD traffic:</w:t>
      </w:r>
    </w:p>
    <w:p w14:paraId="02F3A706" w14:textId="77777777" w:rsidR="00EE5860" w:rsidRPr="00441CD0" w:rsidRDefault="00EE5860" w:rsidP="00EE5860">
      <w:pPr>
        <w:pStyle w:val="B2"/>
      </w:pPr>
      <w:r w:rsidRPr="00441CD0">
        <w:t>-</w:t>
      </w:r>
      <w:r w:rsidRPr="00441CD0">
        <w:tab/>
        <w:t>a PDR that shall identify IGMPv2 (see IETF RFC 2236 [52]), IGMPv3 (see IETF RFC 4604 [54]), MLD (see IETF RFC 2710 [55]) and/or MLD2 (see IETF RFC 4604 [54]) signalling, i.e.:</w:t>
      </w:r>
    </w:p>
    <w:p w14:paraId="585B3A77" w14:textId="77777777" w:rsidR="00EE5860" w:rsidRPr="00441CD0" w:rsidRDefault="00EE5860" w:rsidP="00EE5860">
      <w:pPr>
        <w:pStyle w:val="B3"/>
      </w:pPr>
      <w:r w:rsidRPr="00441CD0">
        <w:t>-</w:t>
      </w:r>
      <w:r w:rsidRPr="00441CD0">
        <w:tab/>
        <w:t>with a PDI containing an SDF filter with a Flow Description identifying packets with IP Protocol number of 2, or with a pre-defined PDR matching the same, for IGMP traffic;</w:t>
      </w:r>
    </w:p>
    <w:p w14:paraId="3EDEC44B" w14:textId="77777777" w:rsidR="00EE5860" w:rsidRPr="00441CD0" w:rsidRDefault="00EE5860" w:rsidP="00EE5860">
      <w:pPr>
        <w:pStyle w:val="B3"/>
      </w:pPr>
      <w:r w:rsidRPr="00441CD0">
        <w:t>-</w:t>
      </w:r>
      <w:r w:rsidRPr="00441CD0">
        <w:tab/>
        <w:t>with a pre-defined PDR matching traffic with IPv6 Next Header type value 58 and ICMP Field Type value 131 or 143, for MLD traffic.</w:t>
      </w:r>
    </w:p>
    <w:p w14:paraId="031D52A8" w14:textId="77777777" w:rsidR="00EE5860" w:rsidRPr="00441CD0" w:rsidRDefault="00EE5860" w:rsidP="00EE5860">
      <w:pPr>
        <w:pStyle w:val="B2"/>
      </w:pPr>
      <w:r w:rsidRPr="00441CD0">
        <w:t>-</w:t>
      </w:r>
      <w:r w:rsidRPr="00441CD0">
        <w:tab/>
        <w:t>this PDR may also contain IP Multicast Addressing Info IE(s) identifying (ranges of) IP multicast group(s); if no IP Multicast Addressing Info IE is included, the PDR is meant to match any IP multicast group.</w:t>
      </w:r>
    </w:p>
    <w:p w14:paraId="16F8AF9B" w14:textId="77777777" w:rsidR="00EE5860" w:rsidRPr="00441CD0" w:rsidRDefault="00EE5860" w:rsidP="00EE5860">
      <w:pPr>
        <w:pStyle w:val="B2"/>
      </w:pPr>
      <w:r w:rsidRPr="00441CD0">
        <w:t>-</w:t>
      </w:r>
      <w:r w:rsidRPr="00441CD0">
        <w:tab/>
        <w:t>an associated FAR containing the Apply Action IE with the IPMA (IP Multicast Accept) or the IPMD (IP Multicast Deny) flag set in order to request the UPF to accept or deny the UE requests to join the corresponding IP multicast group(s);</w:t>
      </w:r>
    </w:p>
    <w:p w14:paraId="5D75861B" w14:textId="77777777" w:rsidR="00EE5860" w:rsidRPr="00441CD0" w:rsidRDefault="00EE5860" w:rsidP="00EE5860">
      <w:pPr>
        <w:pStyle w:val="B1"/>
      </w:pPr>
      <w:r w:rsidRPr="00441CD0">
        <w:t>-</w:t>
      </w:r>
      <w:r w:rsidRPr="00441CD0">
        <w:tab/>
        <w:t>for the control of DL IP multicast traffic</w:t>
      </w:r>
    </w:p>
    <w:p w14:paraId="00A69E84" w14:textId="77777777" w:rsidR="00EE5860" w:rsidRPr="00441CD0" w:rsidRDefault="00EE5860" w:rsidP="00EE5860">
      <w:pPr>
        <w:pStyle w:val="B2"/>
      </w:pPr>
      <w:r w:rsidRPr="00441CD0">
        <w:t>-</w:t>
      </w:r>
      <w:r w:rsidRPr="00441CD0">
        <w:tab/>
        <w:t>a PDR including IP Multicast Addressing Info IE(s), identifying (ranges of) IP multicast addresses (DL IP multicast flows) or indicating any IP multicast address by the A (Any) flag set to "1";</w:t>
      </w:r>
    </w:p>
    <w:p w14:paraId="131BE63A" w14:textId="77777777" w:rsidR="00EE5860" w:rsidRPr="00441CD0" w:rsidRDefault="00EE5860" w:rsidP="00EE5860">
      <w:pPr>
        <w:pStyle w:val="B2"/>
      </w:pPr>
      <w:r w:rsidRPr="00441CD0">
        <w:t>-</w:t>
      </w:r>
      <w:r w:rsidRPr="00441CD0">
        <w:tab/>
        <w:t>an associated FAR containing the Apply Action IE set to forward or buffer the packets, and in the former case with the Outer Header Creation IE set to add the remote N3 or N9 GTP-U tunnel IP address and TEID related with the PDU session;</w:t>
      </w:r>
    </w:p>
    <w:p w14:paraId="305C025C" w14:textId="77777777" w:rsidR="00EE5860" w:rsidRPr="00441CD0" w:rsidRDefault="00EE5860" w:rsidP="00EE5860">
      <w:pPr>
        <w:pStyle w:val="B2"/>
      </w:pPr>
      <w:r w:rsidRPr="00441CD0">
        <w:t>-</w:t>
      </w:r>
      <w:r w:rsidRPr="00441CD0">
        <w:tab/>
        <w:t>optionally an associated QER indicating the QoS to use for the PDU session for the IP Multicast traffic that has been replicated.</w:t>
      </w:r>
    </w:p>
    <w:p w14:paraId="54D346BE" w14:textId="77777777" w:rsidR="00EE5860" w:rsidRPr="00441CD0" w:rsidRDefault="00EE5860" w:rsidP="00EE5860">
      <w:r w:rsidRPr="00441CD0">
        <w:t>The UPF shall add or remove the PDU session to/from the DL replication tree associated with an IP Multicast flow, when the UE request to join the IP Multicast flow is accepted or when the UE requests to leave the IP Multicast flow. When receiving downlink IP multicast traffic, the UPF shall replicate the traffic towards each PDU session that has joined the corresponding IP multicast group and that is provisioned with a DL PDR enabling the forwarding of the corresponding IP multicast traffic.</w:t>
      </w:r>
    </w:p>
    <w:p w14:paraId="484DDBE0" w14:textId="77777777" w:rsidR="00EE5860" w:rsidRPr="00441CD0" w:rsidRDefault="00EE5860" w:rsidP="00EE5860">
      <w:r w:rsidRPr="00441CD0">
        <w:t>Additionally, the SMF may provision a URR, associated with the UL PDR controlling the IGMP or MLD traffic, with a Reporting trigger set to "IP multicast join/leave" to request the UPF to report to the SMF when it adds or remove the PDU session to/from the DL replication tree associated with an IP Multicast flow. Corresponding reports shall contain the Multicast IP address of the DL multicast flow and, if available, the Source specific IP address(es) of the DL IP multicast flow.</w:t>
      </w:r>
    </w:p>
    <w:p w14:paraId="6DF8F14C" w14:textId="77777777" w:rsidR="00EE5860" w:rsidRPr="00441CD0" w:rsidRDefault="00EE5860" w:rsidP="00EE5860">
      <w:pPr>
        <w:pStyle w:val="Heading2"/>
      </w:pPr>
      <w:bookmarkStart w:id="2146" w:name="_Toc36030917"/>
      <w:bookmarkStart w:id="2147" w:name="_Toc36042837"/>
      <w:bookmarkStart w:id="2148" w:name="_Toc36814162"/>
      <w:bookmarkStart w:id="2149" w:name="_Toc44689012"/>
      <w:bookmarkStart w:id="2150" w:name="_Toc44923766"/>
      <w:bookmarkStart w:id="2151" w:name="_Toc51860735"/>
      <w:bookmarkStart w:id="2152" w:name="_Toc57930506"/>
      <w:bookmarkStart w:id="2153" w:name="_Toc57931136"/>
      <w:bookmarkStart w:id="2154" w:name="_Toc160974262"/>
      <w:r w:rsidRPr="00441CD0">
        <w:lastRenderedPageBreak/>
        <w:t>5.26</w:t>
      </w:r>
      <w:r w:rsidRPr="00441CD0">
        <w:tab/>
        <w:t>Support of Time Sensitive Communications (for 5GC)</w:t>
      </w:r>
      <w:bookmarkEnd w:id="2143"/>
      <w:bookmarkEnd w:id="2144"/>
      <w:bookmarkEnd w:id="2145"/>
      <w:bookmarkEnd w:id="2146"/>
      <w:bookmarkEnd w:id="2147"/>
      <w:bookmarkEnd w:id="2148"/>
      <w:bookmarkEnd w:id="2149"/>
      <w:bookmarkEnd w:id="2150"/>
      <w:bookmarkEnd w:id="2151"/>
      <w:bookmarkEnd w:id="2152"/>
      <w:bookmarkEnd w:id="2153"/>
      <w:bookmarkEnd w:id="2154"/>
    </w:p>
    <w:p w14:paraId="024DD10C" w14:textId="77777777" w:rsidR="00EE5860" w:rsidRPr="00441CD0" w:rsidRDefault="00EE5860" w:rsidP="00EE5860">
      <w:pPr>
        <w:pStyle w:val="Heading3"/>
        <w:rPr>
          <w:noProof/>
        </w:rPr>
      </w:pPr>
      <w:bookmarkStart w:id="2155" w:name="_Toc27490636"/>
      <w:bookmarkStart w:id="2156" w:name="_Toc27556929"/>
      <w:bookmarkStart w:id="2157" w:name="_Toc27723846"/>
      <w:bookmarkStart w:id="2158" w:name="_Toc36030918"/>
      <w:bookmarkStart w:id="2159" w:name="_Toc36042838"/>
      <w:bookmarkStart w:id="2160" w:name="_Toc36814163"/>
      <w:bookmarkStart w:id="2161" w:name="_Toc44689013"/>
      <w:bookmarkStart w:id="2162" w:name="_Toc44923767"/>
      <w:bookmarkStart w:id="2163" w:name="_Toc51860736"/>
      <w:bookmarkStart w:id="2164" w:name="_Toc57930507"/>
      <w:bookmarkStart w:id="2165" w:name="_Toc57931137"/>
      <w:bookmarkStart w:id="2166" w:name="_Toc160974263"/>
      <w:r w:rsidRPr="00441CD0">
        <w:rPr>
          <w:noProof/>
        </w:rPr>
        <w:t>5.26.1</w:t>
      </w:r>
      <w:r w:rsidRPr="00441CD0">
        <w:rPr>
          <w:noProof/>
        </w:rPr>
        <w:tab/>
        <w:t>General</w:t>
      </w:r>
      <w:bookmarkEnd w:id="2155"/>
      <w:bookmarkEnd w:id="2156"/>
      <w:bookmarkEnd w:id="2157"/>
      <w:bookmarkEnd w:id="2158"/>
      <w:bookmarkEnd w:id="2159"/>
      <w:bookmarkEnd w:id="2160"/>
      <w:bookmarkEnd w:id="2161"/>
      <w:bookmarkEnd w:id="2162"/>
      <w:bookmarkEnd w:id="2163"/>
      <w:bookmarkEnd w:id="2164"/>
      <w:bookmarkEnd w:id="2165"/>
      <w:bookmarkEnd w:id="2166"/>
    </w:p>
    <w:p w14:paraId="7E596424" w14:textId="77777777" w:rsidR="00EE5860" w:rsidRPr="00441CD0" w:rsidRDefault="00EE5860" w:rsidP="00EE5860">
      <w:r w:rsidRPr="00441CD0">
        <w:t>The 5GS may support Time Sensitive Communication (TSC) sessions, as specified in clauses</w:t>
      </w:r>
      <w:r>
        <w:t> </w:t>
      </w:r>
      <w:r w:rsidRPr="00441CD0">
        <w:t>4.4.8, 5.27 and 5.28 of 3GPP TS 23.501 [28]. The related procedures between SMF and UPF are defined in this clause.</w:t>
      </w:r>
    </w:p>
    <w:p w14:paraId="4663AE6B" w14:textId="77777777" w:rsidR="00EE5860" w:rsidRDefault="00EE5860" w:rsidP="00EE5860">
      <w:pPr>
        <w:pStyle w:val="NO"/>
        <w:rPr>
          <w:lang w:val="en-US" w:eastAsia="zh-CN"/>
        </w:rPr>
      </w:pPr>
      <w:r>
        <w:rPr>
          <w:lang w:val="en-US" w:eastAsia="zh-CN"/>
        </w:rPr>
        <w:t>NOTE:</w:t>
      </w:r>
      <w:r>
        <w:rPr>
          <w:lang w:val="en-US" w:eastAsia="zh-CN"/>
        </w:rPr>
        <w:tab/>
        <w:t>H</w:t>
      </w:r>
      <w:r>
        <w:t xml:space="preserve">ow TSC is supported for PDU Sessions involving an I-SMF is not specified </w:t>
      </w:r>
      <w:r>
        <w:rPr>
          <w:noProof/>
        </w:rPr>
        <w:t>in this release of specification. See</w:t>
      </w:r>
      <w:r w:rsidRPr="00441CD0">
        <w:rPr>
          <w:lang w:val="en-US" w:eastAsia="zh-CN"/>
        </w:rPr>
        <w:t xml:space="preserve"> 3GPP TS 23.501 [28]</w:t>
      </w:r>
      <w:r>
        <w:rPr>
          <w:lang w:val="en-US" w:eastAsia="zh-CN"/>
        </w:rPr>
        <w:t xml:space="preserve"> clause </w:t>
      </w:r>
      <w:r>
        <w:t>5.34</w:t>
      </w:r>
      <w:r>
        <w:rPr>
          <w:lang w:val="en-US" w:eastAsia="zh-CN"/>
        </w:rPr>
        <w:t xml:space="preserve"> and 3GPP TS 23.502 [29</w:t>
      </w:r>
      <w:r w:rsidRPr="00441CD0">
        <w:rPr>
          <w:lang w:val="en-US" w:eastAsia="zh-CN"/>
        </w:rPr>
        <w:t>]</w:t>
      </w:r>
      <w:r>
        <w:rPr>
          <w:lang w:val="en-US" w:eastAsia="zh-CN"/>
        </w:rPr>
        <w:t xml:space="preserve"> clause 4.24</w:t>
      </w:r>
      <w:r w:rsidRPr="00441CD0">
        <w:rPr>
          <w:lang w:val="en-US" w:eastAsia="zh-CN"/>
        </w:rPr>
        <w:t>.</w:t>
      </w:r>
    </w:p>
    <w:p w14:paraId="79271AA8" w14:textId="77777777" w:rsidR="00EE5860" w:rsidRPr="00441CD0" w:rsidRDefault="00EE5860" w:rsidP="00EE5860">
      <w:r w:rsidRPr="00441CD0">
        <w:t>Support of TSC is optional for the SMF and UPF. The procedures specified in this clause may apply if the UPF indicated support of the TSC feature (see clause</w:t>
      </w:r>
      <w:r>
        <w:t> </w:t>
      </w:r>
      <w:r w:rsidRPr="00441CD0">
        <w:t>8.2.25).</w:t>
      </w:r>
    </w:p>
    <w:p w14:paraId="6C368C6D" w14:textId="77777777" w:rsidR="00EE5860" w:rsidRPr="00441CD0" w:rsidRDefault="00EE5860" w:rsidP="00EE5860">
      <w:pPr>
        <w:pStyle w:val="Heading3"/>
        <w:rPr>
          <w:noProof/>
        </w:rPr>
      </w:pPr>
      <w:bookmarkStart w:id="2167" w:name="_Toc27490637"/>
      <w:bookmarkStart w:id="2168" w:name="_Toc27556930"/>
      <w:bookmarkStart w:id="2169" w:name="_Toc27723847"/>
      <w:bookmarkStart w:id="2170" w:name="_Toc36030919"/>
      <w:bookmarkStart w:id="2171" w:name="_Toc36042839"/>
      <w:bookmarkStart w:id="2172" w:name="_Toc36814164"/>
      <w:bookmarkStart w:id="2173" w:name="_Toc44689014"/>
      <w:bookmarkStart w:id="2174" w:name="_Toc44923768"/>
      <w:bookmarkStart w:id="2175" w:name="_Toc51860737"/>
      <w:bookmarkStart w:id="2176" w:name="_Toc57930508"/>
      <w:bookmarkStart w:id="2177" w:name="_Toc57931138"/>
      <w:bookmarkStart w:id="2178" w:name="_Toc160974264"/>
      <w:r w:rsidRPr="00441CD0">
        <w:rPr>
          <w:noProof/>
        </w:rPr>
        <w:t>5.26.2</w:t>
      </w:r>
      <w:r w:rsidRPr="00441CD0">
        <w:rPr>
          <w:noProof/>
        </w:rPr>
        <w:tab/>
        <w:t>5GS Bridge management</w:t>
      </w:r>
      <w:bookmarkEnd w:id="2167"/>
      <w:bookmarkEnd w:id="2168"/>
      <w:bookmarkEnd w:id="2169"/>
      <w:bookmarkEnd w:id="2170"/>
      <w:bookmarkEnd w:id="2171"/>
      <w:bookmarkEnd w:id="2172"/>
      <w:bookmarkEnd w:id="2173"/>
      <w:bookmarkEnd w:id="2174"/>
      <w:bookmarkEnd w:id="2175"/>
      <w:bookmarkEnd w:id="2176"/>
      <w:bookmarkEnd w:id="2177"/>
      <w:bookmarkEnd w:id="2178"/>
    </w:p>
    <w:p w14:paraId="03B612EF" w14:textId="77777777" w:rsidR="00EE5860" w:rsidRPr="00441CD0" w:rsidRDefault="00EE5860" w:rsidP="00EE5860">
      <w:pPr>
        <w:rPr>
          <w:lang w:eastAsia="zh-CN"/>
        </w:rPr>
      </w:pPr>
      <w:bookmarkStart w:id="2179" w:name="_Toc44689015"/>
      <w:bookmarkStart w:id="2180" w:name="_Toc44923769"/>
      <w:bookmarkStart w:id="2181" w:name="_Toc51860738"/>
      <w:bookmarkStart w:id="2182" w:name="_Toc27490639"/>
      <w:bookmarkStart w:id="2183" w:name="_Toc27556932"/>
      <w:bookmarkStart w:id="2184" w:name="_Toc27723849"/>
      <w:bookmarkStart w:id="2185" w:name="_Toc36030921"/>
      <w:bookmarkStart w:id="2186" w:name="_Toc36042841"/>
      <w:bookmarkStart w:id="2187" w:name="_Toc36814166"/>
      <w:r w:rsidRPr="00441CD0">
        <w:rPr>
          <w:lang w:eastAsia="zh-CN"/>
        </w:rPr>
        <w:t xml:space="preserve">5GS Bridge information reporting is defined in Annex F.1 of 3GPP TS 23.502 [29]; this procedure enables the SMF to report 5GS Bridge information of a PDU session established for </w:t>
      </w:r>
      <w:r w:rsidRPr="00441CD0">
        <w:t xml:space="preserve">Time Sensitive Communication (TSC) </w:t>
      </w:r>
      <w:r w:rsidRPr="00441CD0">
        <w:rPr>
          <w:lang w:eastAsia="zh-CN"/>
        </w:rPr>
        <w:t>to the TSN AF via the PCF.</w:t>
      </w:r>
    </w:p>
    <w:p w14:paraId="7B010C80" w14:textId="77777777" w:rsidR="00EE5860" w:rsidRPr="00441CD0" w:rsidRDefault="00EE5860" w:rsidP="00EE5860">
      <w:pPr>
        <w:rPr>
          <w:lang w:eastAsia="zh-CN"/>
        </w:rPr>
      </w:pPr>
      <w:r w:rsidRPr="00441CD0">
        <w:rPr>
          <w:lang w:eastAsia="zh-CN"/>
        </w:rPr>
        <w:t>Identities of 5GS Bridge and UPF/NW-TT ports may be pre-configured in the UPF based on deployment.</w:t>
      </w:r>
    </w:p>
    <w:p w14:paraId="724974BF" w14:textId="0197747F" w:rsidR="00EE5860" w:rsidRPr="00441CD0" w:rsidRDefault="00EE5860" w:rsidP="00EE5860">
      <w:pPr>
        <w:rPr>
          <w:lang w:eastAsia="zh-CN"/>
        </w:rPr>
      </w:pPr>
      <w:bookmarkStart w:id="2188" w:name="_Toc27490638"/>
      <w:bookmarkStart w:id="2189" w:name="_Toc27556931"/>
      <w:bookmarkStart w:id="2190" w:name="_Toc27723848"/>
      <w:bookmarkStart w:id="2191" w:name="_Toc36030920"/>
      <w:bookmarkStart w:id="2192" w:name="_Toc36042840"/>
      <w:bookmarkStart w:id="2193" w:name="_Toc36814165"/>
      <w:r w:rsidRPr="00441CD0">
        <w:t xml:space="preserve">In order to establish an Ethernet PDU Session for TSC, the SMF shall send a PFCP Session Establishment Request to the UPF to establish the corresponding PFCP session as specified in </w:t>
      </w:r>
      <w:r w:rsidR="00415C19" w:rsidRPr="00441CD0">
        <w:t>clause</w:t>
      </w:r>
      <w:r w:rsidR="00415C19">
        <w:t> </w:t>
      </w:r>
      <w:r w:rsidR="00415C19" w:rsidRPr="00441CD0">
        <w:t>5</w:t>
      </w:r>
      <w:r w:rsidRPr="00441CD0">
        <w:t xml:space="preserve">.13. Additionally, the SMF </w:t>
      </w:r>
      <w:r w:rsidRPr="00441CD0">
        <w:rPr>
          <w:lang w:eastAsia="zh-CN"/>
        </w:rPr>
        <w:t xml:space="preserve">shall request the UPF to allocate the port number for DS-TT and provide the related TSN Bridge ID by including the </w:t>
      </w:r>
      <w:r w:rsidRPr="00441CD0">
        <w:t xml:space="preserve">Create Bridge Info for TSC IE with the </w:t>
      </w:r>
      <w:r w:rsidRPr="00441CD0">
        <w:rPr>
          <w:lang w:eastAsia="zh-CN"/>
        </w:rPr>
        <w:t>Bridge Information Indication (B</w:t>
      </w:r>
      <w:r>
        <w:rPr>
          <w:lang w:eastAsia="zh-CN"/>
        </w:rPr>
        <w:t>I</w:t>
      </w:r>
      <w:r w:rsidRPr="00441CD0">
        <w:rPr>
          <w:lang w:eastAsia="zh-CN"/>
        </w:rPr>
        <w:t>I)</w:t>
      </w:r>
      <w:r w:rsidRPr="00441CD0">
        <w:t xml:space="preserve"> bit set to "1", in the PFCP Session Establishment Request</w:t>
      </w:r>
      <w:r w:rsidRPr="00441CD0">
        <w:rPr>
          <w:lang w:eastAsia="zh-CN"/>
        </w:rPr>
        <w:t xml:space="preserve">. If so requested, the UPF shall provide corresponding information to the SMF in the </w:t>
      </w:r>
      <w:r w:rsidRPr="00441CD0">
        <w:t xml:space="preserve">Created Bridge Info for TSC IE in </w:t>
      </w:r>
      <w:r w:rsidRPr="00441CD0">
        <w:rPr>
          <w:lang w:eastAsia="zh-CN"/>
        </w:rPr>
        <w:t xml:space="preserve">the PFCP Session Establishment Response </w:t>
      </w:r>
      <w:r w:rsidRPr="00441CD0">
        <w:t>message</w:t>
      </w:r>
      <w:r w:rsidRPr="00441CD0">
        <w:rPr>
          <w:lang w:eastAsia="zh-CN"/>
        </w:rPr>
        <w:t>.</w:t>
      </w:r>
    </w:p>
    <w:p w14:paraId="0710B31C" w14:textId="77777777" w:rsidR="00EE5860" w:rsidRDefault="00EE5860" w:rsidP="00EE5860">
      <w:pPr>
        <w:pStyle w:val="NO"/>
        <w:rPr>
          <w:lang w:eastAsia="zh-CN"/>
        </w:rPr>
      </w:pPr>
      <w:r w:rsidRPr="00441CD0">
        <w:rPr>
          <w:lang w:eastAsia="zh-CN"/>
        </w:rPr>
        <w:t>NOTE:</w:t>
      </w:r>
      <w:r w:rsidRPr="00441CD0">
        <w:rPr>
          <w:lang w:eastAsia="zh-CN"/>
        </w:rPr>
        <w:tab/>
        <w:t>The port number for DS-TT and Bridge ID are not meant to be used in PDRs.</w:t>
      </w:r>
    </w:p>
    <w:p w14:paraId="26B3E60E" w14:textId="77777777" w:rsidR="00EE5860" w:rsidRDefault="00EE5860" w:rsidP="00EE5860">
      <w:pPr>
        <w:pStyle w:val="NO"/>
        <w:rPr>
          <w:lang w:eastAsia="zh-CN"/>
        </w:rPr>
      </w:pPr>
    </w:p>
    <w:p w14:paraId="5E8D795B" w14:textId="77777777" w:rsidR="00EE5860" w:rsidRPr="00441CD0" w:rsidRDefault="00EE5860" w:rsidP="00EE5860">
      <w:pPr>
        <w:pStyle w:val="Heading3"/>
        <w:rPr>
          <w:noProof/>
        </w:rPr>
      </w:pPr>
      <w:bookmarkStart w:id="2194" w:name="_Toc57930509"/>
      <w:bookmarkStart w:id="2195" w:name="_Toc57931139"/>
      <w:bookmarkStart w:id="2196" w:name="_Toc160974265"/>
      <w:bookmarkEnd w:id="2188"/>
      <w:bookmarkEnd w:id="2189"/>
      <w:bookmarkEnd w:id="2190"/>
      <w:bookmarkEnd w:id="2191"/>
      <w:bookmarkEnd w:id="2192"/>
      <w:bookmarkEnd w:id="2193"/>
      <w:r w:rsidRPr="00441CD0">
        <w:rPr>
          <w:noProof/>
        </w:rPr>
        <w:t>5.26.3</w:t>
      </w:r>
      <w:r w:rsidRPr="00441CD0">
        <w:rPr>
          <w:noProof/>
        </w:rPr>
        <w:tab/>
        <w:t>Transfer of 5GS bridge</w:t>
      </w:r>
      <w:r>
        <w:rPr>
          <w:noProof/>
        </w:rPr>
        <w:t xml:space="preserve"> and</w:t>
      </w:r>
      <w:r w:rsidRPr="00441CD0">
        <w:rPr>
          <w:noProof/>
        </w:rPr>
        <w:t xml:space="preserve"> port management information</w:t>
      </w:r>
      <w:bookmarkEnd w:id="2179"/>
      <w:bookmarkEnd w:id="2180"/>
      <w:bookmarkEnd w:id="2181"/>
      <w:bookmarkEnd w:id="2194"/>
      <w:bookmarkEnd w:id="2195"/>
      <w:bookmarkEnd w:id="2196"/>
    </w:p>
    <w:p w14:paraId="747582D4" w14:textId="77777777" w:rsidR="00EE5860" w:rsidRDefault="00EE5860" w:rsidP="00EE5860">
      <w:r w:rsidRPr="00441CD0">
        <w:rPr>
          <w:lang w:eastAsia="zh-CN"/>
        </w:rPr>
        <w:t>5GS</w:t>
      </w:r>
      <w:r>
        <w:rPr>
          <w:lang w:eastAsia="zh-CN"/>
        </w:rPr>
        <w:t xml:space="preserve"> TSN</w:t>
      </w:r>
      <w:r w:rsidRPr="00441CD0">
        <w:rPr>
          <w:lang w:eastAsia="zh-CN"/>
        </w:rPr>
        <w:t xml:space="preserve"> </w:t>
      </w:r>
      <w:r>
        <w:rPr>
          <w:lang w:eastAsia="zh-CN"/>
        </w:rPr>
        <w:t>b</w:t>
      </w:r>
      <w:r w:rsidRPr="00441CD0">
        <w:rPr>
          <w:lang w:eastAsia="zh-CN"/>
        </w:rPr>
        <w:t>ridge</w:t>
      </w:r>
      <w:r>
        <w:rPr>
          <w:lang w:eastAsia="zh-CN"/>
        </w:rPr>
        <w:t xml:space="preserve"> and port</w:t>
      </w:r>
      <w:r w:rsidRPr="00441CD0">
        <w:rPr>
          <w:lang w:eastAsia="zh-CN"/>
        </w:rPr>
        <w:t xml:space="preserve"> information configuration is defined </w:t>
      </w:r>
      <w:r w:rsidRPr="00441CD0">
        <w:rPr>
          <w:lang w:val="en-US"/>
        </w:rPr>
        <w:t xml:space="preserve">in </w:t>
      </w:r>
      <w:r w:rsidRPr="00441CD0">
        <w:rPr>
          <w:noProof/>
        </w:rPr>
        <w:t>clause</w:t>
      </w:r>
      <w:r>
        <w:rPr>
          <w:noProof/>
        </w:rPr>
        <w:t> </w:t>
      </w:r>
      <w:r w:rsidRPr="00441CD0">
        <w:rPr>
          <w:noProof/>
        </w:rPr>
        <w:t xml:space="preserve">5.28.3 </w:t>
      </w:r>
      <w:r w:rsidRPr="00441CD0">
        <w:t xml:space="preserve">of 3GPP TS 23.501 [28] and in </w:t>
      </w:r>
      <w:r w:rsidRPr="00441CD0">
        <w:rPr>
          <w:noProof/>
        </w:rPr>
        <w:t>Annex</w:t>
      </w:r>
      <w:r>
        <w:rPr>
          <w:noProof/>
        </w:rPr>
        <w:t> </w:t>
      </w:r>
      <w:r w:rsidRPr="00441CD0">
        <w:rPr>
          <w:noProof/>
        </w:rPr>
        <w:t xml:space="preserve">F </w:t>
      </w:r>
      <w:r w:rsidRPr="00441CD0">
        <w:t>of 3GPP TS 23.502 [29]</w:t>
      </w:r>
      <w:r w:rsidRPr="00441CD0">
        <w:rPr>
          <w:lang w:eastAsia="zh-CN"/>
        </w:rPr>
        <w:t>; this procedure enables the SMF to relay transparently</w:t>
      </w:r>
      <w:r>
        <w:rPr>
          <w:lang w:eastAsia="zh-CN"/>
        </w:rPr>
        <w:t xml:space="preserve"> TSN</w:t>
      </w:r>
      <w:r w:rsidRPr="00441CD0">
        <w:rPr>
          <w:lang w:eastAsia="zh-CN"/>
        </w:rPr>
        <w:t xml:space="preserve"> </w:t>
      </w:r>
      <w:r w:rsidRPr="00441CD0">
        <w:t>bridge</w:t>
      </w:r>
      <w:r>
        <w:t xml:space="preserve"> and/or</w:t>
      </w:r>
      <w:r w:rsidRPr="00441CD0">
        <w:t xml:space="preserve"> port related information between the TSN AF and the NW-TT (and DS-TT).</w:t>
      </w:r>
    </w:p>
    <w:p w14:paraId="5B28F8FF" w14:textId="77777777" w:rsidR="00EE5860" w:rsidRDefault="00EE5860" w:rsidP="00EE5860">
      <w:pPr>
        <w:rPr>
          <w:lang w:eastAsia="x-none"/>
        </w:rPr>
      </w:pPr>
      <w:bookmarkStart w:id="2197" w:name="_Hlk40788773"/>
      <w:r>
        <w:rPr>
          <w:lang w:eastAsia="x-none"/>
        </w:rPr>
        <w:t xml:space="preserve">Port management information shall be transferred between the SMF and UPF in a </w:t>
      </w:r>
      <w:r w:rsidRPr="00F16E72">
        <w:rPr>
          <w:lang w:eastAsia="x-none"/>
        </w:rPr>
        <w:t>Port Management Information Container</w:t>
      </w:r>
      <w:r>
        <w:rPr>
          <w:lang w:eastAsia="x-none"/>
        </w:rPr>
        <w:t xml:space="preserve"> (PMIC). If the </w:t>
      </w:r>
      <w:r w:rsidRPr="00F16E72">
        <w:rPr>
          <w:lang w:eastAsia="x-none"/>
        </w:rPr>
        <w:t xml:space="preserve">NW-TT </w:t>
      </w:r>
      <w:r>
        <w:rPr>
          <w:lang w:eastAsia="x-none"/>
        </w:rPr>
        <w:t xml:space="preserve">supports several </w:t>
      </w:r>
      <w:r w:rsidRPr="00F16E72">
        <w:rPr>
          <w:lang w:eastAsia="x-none"/>
        </w:rPr>
        <w:t>ports</w:t>
      </w:r>
      <w:r>
        <w:rPr>
          <w:lang w:eastAsia="x-none"/>
        </w:rPr>
        <w:t xml:space="preserve">, and port management information needs to be sent for several ports, a </w:t>
      </w:r>
      <w:r w:rsidRPr="00F16E72">
        <w:rPr>
          <w:lang w:eastAsia="x-none"/>
        </w:rPr>
        <w:t xml:space="preserve">separate </w:t>
      </w:r>
      <w:r>
        <w:rPr>
          <w:lang w:eastAsia="x-none"/>
        </w:rPr>
        <w:t>PMIC shall be used for each port</w:t>
      </w:r>
      <w:r w:rsidRPr="00F16E72">
        <w:rPr>
          <w:lang w:eastAsia="x-none"/>
        </w:rPr>
        <w:t>.</w:t>
      </w:r>
    </w:p>
    <w:p w14:paraId="4DE543C0" w14:textId="77777777" w:rsidR="00EE5860" w:rsidRDefault="00EE5860" w:rsidP="00EE5860">
      <w:r>
        <w:rPr>
          <w:lang w:eastAsia="x-none"/>
        </w:rPr>
        <w:t>B</w:t>
      </w:r>
      <w:r w:rsidRPr="00F16E72">
        <w:rPr>
          <w:lang w:eastAsia="x-none"/>
        </w:rPr>
        <w:t xml:space="preserve">ridge management information </w:t>
      </w:r>
      <w:r>
        <w:rPr>
          <w:lang w:eastAsia="x-none"/>
        </w:rPr>
        <w:t xml:space="preserve">shall be transferred between the SMF and UPF in </w:t>
      </w:r>
      <w:r w:rsidRPr="00F16E72">
        <w:rPr>
          <w:lang w:eastAsia="x-none"/>
        </w:rPr>
        <w:t>a Bridge Management Information Container</w:t>
      </w:r>
      <w:r>
        <w:rPr>
          <w:lang w:eastAsia="x-none"/>
        </w:rPr>
        <w:t xml:space="preserve"> (B</w:t>
      </w:r>
      <w:r w:rsidRPr="00756DEF">
        <w:rPr>
          <w:lang w:eastAsia="x-none"/>
        </w:rPr>
        <w:t>MIC).</w:t>
      </w:r>
    </w:p>
    <w:p w14:paraId="6F64F2EA" w14:textId="77777777" w:rsidR="00EE5860" w:rsidRPr="00791A39" w:rsidRDefault="00EE5860" w:rsidP="00EE5860">
      <w:pPr>
        <w:rPr>
          <w:lang w:val="en-US"/>
        </w:rPr>
      </w:pPr>
      <w:r>
        <w:rPr>
          <w:lang w:eastAsia="x-none"/>
        </w:rPr>
        <w:t xml:space="preserve">The SMF and UPF may send a PMIC or a BMIC using </w:t>
      </w:r>
      <w:r w:rsidRPr="00756DEF">
        <w:t>PFCP session related procedures of any PFCP session associated</w:t>
      </w:r>
      <w:r>
        <w:t xml:space="preserve"> with</w:t>
      </w:r>
      <w:r w:rsidRPr="00756DEF">
        <w:t xml:space="preserve"> the </w:t>
      </w:r>
      <w:r>
        <w:t>5GS TSN bridge</w:t>
      </w:r>
      <w:r>
        <w:rPr>
          <w:lang w:eastAsia="x-none"/>
        </w:rPr>
        <w:t>.</w:t>
      </w:r>
    </w:p>
    <w:p w14:paraId="0EC7F6DE" w14:textId="77777777" w:rsidR="00EE5860" w:rsidRPr="00756DEF" w:rsidRDefault="00EE5860" w:rsidP="00EE5860">
      <w:r w:rsidRPr="00756DEF">
        <w:t>The SMF may provide NW-TT</w:t>
      </w:r>
      <w:r w:rsidRPr="00756DEF">
        <w:rPr>
          <w:lang w:val="en-US" w:eastAsia="x-none"/>
        </w:rPr>
        <w:t xml:space="preserve"> related </w:t>
      </w:r>
      <w:r w:rsidRPr="00756DEF">
        <w:t xml:space="preserve">BMIC </w:t>
      </w:r>
      <w:r>
        <w:t>and/</w:t>
      </w:r>
      <w:r w:rsidRPr="00756DEF">
        <w:t>or PMIC</w:t>
      </w:r>
      <w:r>
        <w:t xml:space="preserve">(s) </w:t>
      </w:r>
      <w:r w:rsidRPr="00756DEF">
        <w:t xml:space="preserve">to the UPF by sending a PFCP Session Modification Request to the UPF including the TSC Management </w:t>
      </w:r>
      <w:r w:rsidRPr="00001B1C">
        <w:rPr>
          <w:szCs w:val="18"/>
          <w:lang w:val="en-US"/>
        </w:rPr>
        <w:t>Information IE</w:t>
      </w:r>
      <w:r w:rsidRPr="00756DEF">
        <w:t>.</w:t>
      </w:r>
    </w:p>
    <w:p w14:paraId="28565FDE" w14:textId="77777777" w:rsidR="00EE5860" w:rsidRPr="00441CD0" w:rsidRDefault="00EE5860" w:rsidP="00EE5860">
      <w:r w:rsidRPr="00756DEF">
        <w:t>For a PDU session established for TSC, the UPF may send NW-TT</w:t>
      </w:r>
      <w:r w:rsidRPr="00756DEF">
        <w:rPr>
          <w:lang w:val="en-US" w:eastAsia="x-none"/>
        </w:rPr>
        <w:t xml:space="preserve"> related </w:t>
      </w:r>
      <w:r>
        <w:t xml:space="preserve">BMIC and/or </w:t>
      </w:r>
      <w:r w:rsidRPr="00756DEF">
        <w:t>PMIC</w:t>
      </w:r>
      <w:r>
        <w:t xml:space="preserve">(s) </w:t>
      </w:r>
      <w:r w:rsidRPr="00756DEF">
        <w:t xml:space="preserve">to the SMF by sending a PFCP Session Modification Response or a PFCP Session Report Request including the </w:t>
      </w:r>
      <w:bookmarkStart w:id="2198" w:name="_Hlk40706722"/>
      <w:r>
        <w:t>TSC</w:t>
      </w:r>
      <w:r w:rsidRPr="00441CD0">
        <w:t xml:space="preserve"> Management </w:t>
      </w:r>
      <w:r w:rsidRPr="00001B1C">
        <w:rPr>
          <w:szCs w:val="18"/>
          <w:lang w:val="en-US"/>
        </w:rPr>
        <w:t>Information IE</w:t>
      </w:r>
      <w:bookmarkEnd w:id="2198"/>
      <w:r w:rsidRPr="00441CD0">
        <w:t>.</w:t>
      </w:r>
      <w:bookmarkEnd w:id="2197"/>
    </w:p>
    <w:p w14:paraId="14A88A7D" w14:textId="77777777" w:rsidR="00EE5860" w:rsidRDefault="00EE5860" w:rsidP="00EE5860">
      <w:r w:rsidRPr="00441CD0">
        <w:t xml:space="preserve">The details of </w:t>
      </w:r>
      <w:r w:rsidRPr="00441CD0">
        <w:rPr>
          <w:lang w:eastAsia="ko-KR"/>
        </w:rPr>
        <w:t xml:space="preserve">the 5GS </w:t>
      </w:r>
      <w:r>
        <w:rPr>
          <w:lang w:eastAsia="ko-KR"/>
        </w:rPr>
        <w:t>B</w:t>
      </w:r>
      <w:r w:rsidRPr="00441CD0">
        <w:rPr>
          <w:lang w:eastAsia="ko-KR"/>
        </w:rPr>
        <w:t xml:space="preserve">ridge </w:t>
      </w:r>
      <w:r>
        <w:rPr>
          <w:lang w:eastAsia="ko-KR"/>
        </w:rPr>
        <w:t xml:space="preserve">and </w:t>
      </w:r>
      <w:r w:rsidRPr="00441CD0">
        <w:rPr>
          <w:lang w:eastAsia="ko-KR"/>
        </w:rPr>
        <w:t>Port Management Container communication between NW-TT and TSN AF is defined in the 3GPP TS</w:t>
      </w:r>
      <w:r>
        <w:rPr>
          <w:lang w:eastAsia="ko-KR"/>
        </w:rPr>
        <w:t> </w:t>
      </w:r>
      <w:r w:rsidRPr="00441CD0">
        <w:rPr>
          <w:lang w:eastAsia="ko-KR"/>
        </w:rPr>
        <w:t>24.519 [63].</w:t>
      </w:r>
    </w:p>
    <w:p w14:paraId="20D591CA" w14:textId="77777777" w:rsidR="00EE5860" w:rsidRPr="00441CD0" w:rsidRDefault="00EE5860" w:rsidP="00EE5860">
      <w:pPr>
        <w:pStyle w:val="Heading3"/>
        <w:rPr>
          <w:noProof/>
        </w:rPr>
      </w:pPr>
      <w:bookmarkStart w:id="2199" w:name="_Toc44689016"/>
      <w:bookmarkStart w:id="2200" w:name="_Toc44923770"/>
      <w:bookmarkStart w:id="2201" w:name="_Toc51860739"/>
      <w:bookmarkStart w:id="2202" w:name="_Toc57930510"/>
      <w:bookmarkStart w:id="2203" w:name="_Toc57931140"/>
      <w:bookmarkStart w:id="2204" w:name="_Toc160974266"/>
      <w:r w:rsidRPr="00441CD0">
        <w:rPr>
          <w:noProof/>
        </w:rPr>
        <w:t>5.26.4</w:t>
      </w:r>
      <w:r w:rsidRPr="00441CD0">
        <w:rPr>
          <w:noProof/>
        </w:rPr>
        <w:tab/>
        <w:t>Reporting clock drift between TSN and 5GS times from UPF to SMF</w:t>
      </w:r>
      <w:bookmarkEnd w:id="2182"/>
      <w:bookmarkEnd w:id="2183"/>
      <w:bookmarkEnd w:id="2184"/>
      <w:bookmarkEnd w:id="2185"/>
      <w:bookmarkEnd w:id="2186"/>
      <w:bookmarkEnd w:id="2187"/>
      <w:bookmarkEnd w:id="2199"/>
      <w:bookmarkEnd w:id="2200"/>
      <w:bookmarkEnd w:id="2201"/>
      <w:bookmarkEnd w:id="2202"/>
      <w:bookmarkEnd w:id="2203"/>
      <w:bookmarkEnd w:id="2204"/>
    </w:p>
    <w:p w14:paraId="759182E0" w14:textId="1E5E42A2" w:rsidR="00EA550B" w:rsidRPr="00441CD0" w:rsidRDefault="00EA550B" w:rsidP="00EA550B">
      <w:bookmarkStart w:id="2205" w:name="_Toc19717156"/>
      <w:bookmarkStart w:id="2206" w:name="_Toc27490640"/>
      <w:bookmarkStart w:id="2207" w:name="_Toc27556933"/>
      <w:bookmarkStart w:id="2208" w:name="_Toc27723850"/>
      <w:r w:rsidRPr="00441CD0">
        <w:t xml:space="preserve">The SMF may request the UPF to measure and report the clock drift between the TSN time and 5GS time for one or more TSN  </w:t>
      </w:r>
      <w:r>
        <w:t>time</w:t>
      </w:r>
      <w:r w:rsidRPr="00441CD0">
        <w:t xml:space="preserve"> domains (see clause</w:t>
      </w:r>
      <w:r>
        <w:t> </w:t>
      </w:r>
      <w:r w:rsidRPr="00441CD0">
        <w:t xml:space="preserve">5.27.2 of 3GPP TS 23.501 [28]), by provisioning one or more Clock Drift Control </w:t>
      </w:r>
      <w:r w:rsidRPr="00441CD0">
        <w:lastRenderedPageBreak/>
        <w:t>Information IE(s) in a PFCP Association Setup Request or a PFCP Association Update Request, with the following information:</w:t>
      </w:r>
    </w:p>
    <w:p w14:paraId="6A56CAAD" w14:textId="77777777" w:rsidR="00EA550B" w:rsidRDefault="00EA550B" w:rsidP="00EA550B">
      <w:pPr>
        <w:pStyle w:val="B1"/>
      </w:pPr>
      <w:r w:rsidRPr="00441CD0">
        <w:t>-</w:t>
      </w:r>
      <w:r w:rsidRPr="00441CD0">
        <w:tab/>
        <w:t>TSN Time Domain Number</w:t>
      </w:r>
      <w:r>
        <w:t xml:space="preserve"> IE</w:t>
      </w:r>
      <w:r w:rsidRPr="00441CD0">
        <w:t>(s), identifying the TSN working time domain(s), e.g. PTP (Precision Time Protocol) "domainNumber", for which clock drift needs to be measured and reported (see clause 5.27.1.3 of 3GPP TS 23.501 [28])</w:t>
      </w:r>
      <w:r>
        <w:t>. This may be present if the Configured Time Domain IE is omitted</w:t>
      </w:r>
      <w:r>
        <w:rPr>
          <w:rFonts w:eastAsia="SimSun"/>
        </w:rPr>
        <w:t>. The SMF may omit the Time Domain Number IE in the request; if neither the Time Domain Number IE nor the Configured Time Domain IE is included, the UPF shall report the clock drift for all T</w:t>
      </w:r>
      <w:r w:rsidRPr="004512D1">
        <w:rPr>
          <w:rFonts w:eastAsia="SimSun"/>
        </w:rPr>
        <w:t xml:space="preserve">ime </w:t>
      </w:r>
      <w:r>
        <w:rPr>
          <w:rFonts w:eastAsia="SimSun"/>
        </w:rPr>
        <w:t>d</w:t>
      </w:r>
      <w:r w:rsidRPr="004512D1">
        <w:rPr>
          <w:rFonts w:eastAsia="SimSun"/>
        </w:rPr>
        <w:t>omains the UPF is connected to</w:t>
      </w:r>
      <w:r w:rsidRPr="00441CD0">
        <w:t>;</w:t>
      </w:r>
    </w:p>
    <w:p w14:paraId="1EAA4011" w14:textId="77777777" w:rsidR="00EA550B" w:rsidRPr="00441CD0" w:rsidRDefault="00EA550B" w:rsidP="00EA550B">
      <w:pPr>
        <w:pStyle w:val="B1"/>
      </w:pPr>
      <w:r>
        <w:t>-</w:t>
      </w:r>
      <w:r>
        <w:tab/>
        <w:t xml:space="preserve">Configured Time Domain IE with the CTDI (Configured Time Domain Indicator) flag set to "1", to indicate that </w:t>
      </w:r>
      <w:r w:rsidRPr="00441CD0">
        <w:t>clock drift needs to be measured and reported</w:t>
      </w:r>
      <w:r>
        <w:t xml:space="preserve"> for the Time Domain Number configured in the NW-TT(s). This may be present if the Time Domain Number IE is omitted;</w:t>
      </w:r>
    </w:p>
    <w:p w14:paraId="04689143" w14:textId="77777777" w:rsidR="00EA550B" w:rsidRPr="00441CD0" w:rsidRDefault="00EA550B" w:rsidP="00EA550B">
      <w:pPr>
        <w:pStyle w:val="B1"/>
      </w:pPr>
      <w:r w:rsidRPr="00441CD0">
        <w:t>-</w:t>
      </w:r>
      <w:r w:rsidRPr="00441CD0">
        <w:tab/>
        <w:t>the requested Clock Drift Information, indicating a request to report when the Time Offset Reporting Threshold is exceeded and/or when the cumulative RateRatio Reporting Thresholds is exceeded;</w:t>
      </w:r>
    </w:p>
    <w:p w14:paraId="3A997CF3" w14:textId="77777777" w:rsidR="00EA550B" w:rsidRPr="00441CD0" w:rsidRDefault="00EA550B" w:rsidP="00EA550B">
      <w:pPr>
        <w:pStyle w:val="B1"/>
      </w:pPr>
      <w:r w:rsidRPr="00441CD0">
        <w:t>-</w:t>
      </w:r>
      <w:bookmarkStart w:id="2209" w:name="_Hlk23322318"/>
      <w:r w:rsidRPr="00441CD0">
        <w:tab/>
        <w:t>the Time offset reporting threshold (i.e. the maximum time offset between the TSN time and 5G system time), if Time Offset Reporting is requested;</w:t>
      </w:r>
    </w:p>
    <w:p w14:paraId="2D5B464D" w14:textId="77777777" w:rsidR="00EA550B" w:rsidRPr="00441CD0" w:rsidRDefault="00EA550B" w:rsidP="00EA550B">
      <w:pPr>
        <w:pStyle w:val="B1"/>
      </w:pPr>
      <w:r w:rsidRPr="00441CD0">
        <w:t>-</w:t>
      </w:r>
      <w:r w:rsidRPr="00441CD0">
        <w:tab/>
        <w:t xml:space="preserve">the Cumulative rateRatio measurement threshold </w:t>
      </w:r>
      <w:bookmarkEnd w:id="2209"/>
      <w:r w:rsidRPr="00441CD0">
        <w:t>(i.e. related to cumulative rateRatio calculated at NW-TT)), if Cumulative RateRatio Reporting is requested.</w:t>
      </w:r>
    </w:p>
    <w:p w14:paraId="554EA044" w14:textId="212EF9A6" w:rsidR="00EE5860" w:rsidRDefault="00EA550B" w:rsidP="00EA550B">
      <w:r w:rsidRPr="00441CD0">
        <w:t>If so requested, when detecting either of the clock drift offset triggers exceeding the defined threshold, the UPF shall send a PFCP Node Report Request to the SMF, including one or more Clock Drift Reports, with the corresponding TSN Time Domain Number(s)</w:t>
      </w:r>
      <w:r>
        <w:t>,</w:t>
      </w:r>
      <w:r w:rsidRPr="00441CD0">
        <w:t xml:space="preserve"> measurement information</w:t>
      </w:r>
      <w:r>
        <w:t xml:space="preserve"> </w:t>
      </w:r>
      <w:r w:rsidRPr="00703825">
        <w:t>and Network Instance (if available)</w:t>
      </w:r>
      <w:r>
        <w:t xml:space="preserve"> and the combination of DNN and S-NSSAI (if available)</w:t>
      </w:r>
      <w:r w:rsidRPr="00441CD0">
        <w:t>.</w:t>
      </w:r>
    </w:p>
    <w:p w14:paraId="4467439B" w14:textId="77777777" w:rsidR="00EE5860" w:rsidRDefault="00EE5860" w:rsidP="00EE5860">
      <w:pPr>
        <w:pStyle w:val="Heading2"/>
      </w:pPr>
      <w:bookmarkStart w:id="2210" w:name="_Toc44689017"/>
      <w:bookmarkStart w:id="2211" w:name="_Toc44923771"/>
      <w:bookmarkStart w:id="2212" w:name="_Toc51860740"/>
      <w:bookmarkStart w:id="2213" w:name="_Toc57930511"/>
      <w:bookmarkStart w:id="2214" w:name="_Toc57931141"/>
      <w:bookmarkStart w:id="2215" w:name="_Toc160974267"/>
      <w:r w:rsidRPr="00441CD0">
        <w:t>5.</w:t>
      </w:r>
      <w:r>
        <w:t>27</w:t>
      </w:r>
      <w:r w:rsidRPr="00441CD0">
        <w:tab/>
      </w:r>
      <w:r>
        <w:t>Inter-PLMN User Plane Security</w:t>
      </w:r>
      <w:bookmarkEnd w:id="2210"/>
      <w:bookmarkEnd w:id="2211"/>
      <w:bookmarkEnd w:id="2212"/>
      <w:bookmarkEnd w:id="2213"/>
      <w:bookmarkEnd w:id="2214"/>
      <w:bookmarkEnd w:id="2215"/>
    </w:p>
    <w:p w14:paraId="48996CDF" w14:textId="77777777" w:rsidR="00EE5860" w:rsidRDefault="00EE5860" w:rsidP="00EE5860">
      <w:r>
        <w:t>Stage 2 requirements for support of the Inter-PLMN User Plane Security (IPUPS) functionality are defined in clauses 4.2.4, 5.8.2.14, 6.2.3, and 6.3.3.3 of 3GPP TS 23.501[28], and in clauses 4.2.2 and 5.9.3.4 of 3GPP TS 33.501[64].</w:t>
      </w:r>
    </w:p>
    <w:p w14:paraId="40F27F81" w14:textId="77777777" w:rsidR="00EE5860" w:rsidRPr="00791A39" w:rsidRDefault="00EE5860" w:rsidP="00EE5860">
      <w:r>
        <w:t>The IPUPS functionality shall be activated for the user plane traffic received over N9 interface across PLMNs, accord</w:t>
      </w:r>
      <w:r w:rsidRPr="00791A39">
        <w:t>ing to operator's policy. The SMF shall provision UL/DL PDR(s) to identify the user plane traffic received at the local F-TEID in the UPF and provision UL/DL FAR(s) to forward the user plane traffic to the remote F-TEID in the GTP-U peer. User plane packets not matching any PDR shall be dropped, using mechanisms defined in this specification, see e.g. clause</w:t>
      </w:r>
      <w:r>
        <w:t> </w:t>
      </w:r>
      <w:r w:rsidRPr="00791A39">
        <w:t>5.2.1.</w:t>
      </w:r>
    </w:p>
    <w:p w14:paraId="32123F32" w14:textId="77777777" w:rsidR="00EE5860" w:rsidRPr="00791A39" w:rsidRDefault="00EE5860" w:rsidP="00EE5860">
      <w:r w:rsidRPr="00791A39">
        <w:rPr>
          <w:lang w:val="en-US"/>
        </w:rPr>
        <w:t>During a PFCP Association Setup procedure, an UPF, which is configured to be used for IPUPS shall indicate this with the UPF configured for IPUPS (UUPSI) flag, as specified in clause</w:t>
      </w:r>
      <w:r>
        <w:rPr>
          <w:lang w:val="en-US"/>
        </w:rPr>
        <w:t> </w:t>
      </w:r>
      <w:r w:rsidRPr="00791A39">
        <w:rPr>
          <w:lang w:val="en-US"/>
        </w:rPr>
        <w:t>7.4.4.2</w:t>
      </w:r>
      <w:r w:rsidRPr="00791A39">
        <w:t>.</w:t>
      </w:r>
    </w:p>
    <w:p w14:paraId="010F3803" w14:textId="77777777" w:rsidR="00EE5860" w:rsidRPr="00791A39" w:rsidRDefault="00EE5860" w:rsidP="00EE5860">
      <w:pPr>
        <w:pStyle w:val="NO"/>
      </w:pPr>
      <w:r w:rsidRPr="00791A39">
        <w:t>NOTE:</w:t>
      </w:r>
      <w:r w:rsidRPr="00791A39">
        <w:tab/>
      </w:r>
      <w:r w:rsidRPr="00791A39">
        <w:rPr>
          <w:lang w:val="en-US"/>
        </w:rPr>
        <w:t>Any UPF can support the IPUPS functionality. In network deployments where specific UPFs are used to provide IPUPS, UPFs configured for providing IPUPS services (i.e. reporting the UUPSI flag) are selected to provide IPUPS function</w:t>
      </w:r>
      <w:r w:rsidRPr="00791A39">
        <w:t>.</w:t>
      </w:r>
    </w:p>
    <w:p w14:paraId="3FE46C35" w14:textId="77777777" w:rsidR="00EE5860" w:rsidRDefault="00EE5860" w:rsidP="00EE5860">
      <w:pPr>
        <w:pStyle w:val="EditorsNote"/>
      </w:pPr>
      <w:r w:rsidRPr="00791A39">
        <w:t>Editor's Note:</w:t>
      </w:r>
      <w:r>
        <w:tab/>
        <w:t>It is FFS whether an explicit indication that the UPF needs to apply IPUPS is required over N4, e.g. to enable the support of operator specific security policies.</w:t>
      </w:r>
    </w:p>
    <w:p w14:paraId="39181209" w14:textId="77777777" w:rsidR="00EE5860" w:rsidRPr="006B6D34" w:rsidRDefault="00EE5860" w:rsidP="00EE5860">
      <w:pPr>
        <w:pStyle w:val="Heading2"/>
      </w:pPr>
      <w:bookmarkStart w:id="2216" w:name="_Toc44689018"/>
      <w:bookmarkStart w:id="2217" w:name="_Toc44923772"/>
      <w:bookmarkStart w:id="2218" w:name="_Toc51860741"/>
      <w:bookmarkStart w:id="2219" w:name="_Toc57930512"/>
      <w:bookmarkStart w:id="2220" w:name="_Toc57931142"/>
      <w:bookmarkStart w:id="2221" w:name="_Toc160974268"/>
      <w:r w:rsidRPr="006B6D34">
        <w:t>5.</w:t>
      </w:r>
      <w:r>
        <w:t>28</w:t>
      </w:r>
      <w:r w:rsidRPr="006B6D34">
        <w:tab/>
      </w:r>
      <w:r>
        <w:t>Downlink data delivery status with UPF buffering</w:t>
      </w:r>
      <w:r w:rsidRPr="00441CD0">
        <w:t xml:space="preserve"> (for 5GC)</w:t>
      </w:r>
      <w:bookmarkEnd w:id="2216"/>
      <w:bookmarkEnd w:id="2217"/>
      <w:bookmarkEnd w:id="2218"/>
      <w:bookmarkEnd w:id="2219"/>
      <w:bookmarkEnd w:id="2220"/>
      <w:bookmarkEnd w:id="2221"/>
    </w:p>
    <w:p w14:paraId="6B78ADF9" w14:textId="77777777" w:rsidR="00EE5860" w:rsidRPr="006B6D34" w:rsidRDefault="00EE5860" w:rsidP="00EE5860">
      <w:pPr>
        <w:pStyle w:val="Heading3"/>
        <w:rPr>
          <w:noProof/>
        </w:rPr>
      </w:pPr>
      <w:bookmarkStart w:id="2222" w:name="_Toc44689019"/>
      <w:bookmarkStart w:id="2223" w:name="_Toc44923773"/>
      <w:bookmarkStart w:id="2224" w:name="_Toc51860742"/>
      <w:bookmarkStart w:id="2225" w:name="_Toc57930513"/>
      <w:bookmarkStart w:id="2226" w:name="_Toc57931143"/>
      <w:bookmarkStart w:id="2227" w:name="_Toc44689020"/>
      <w:bookmarkStart w:id="2228" w:name="_Toc44923774"/>
      <w:bookmarkStart w:id="2229" w:name="_Toc51860743"/>
      <w:bookmarkStart w:id="2230" w:name="_Toc160974269"/>
      <w:r w:rsidRPr="006B6D34">
        <w:rPr>
          <w:noProof/>
        </w:rPr>
        <w:t>5.</w:t>
      </w:r>
      <w:r>
        <w:rPr>
          <w:noProof/>
        </w:rPr>
        <w:t>28</w:t>
      </w:r>
      <w:r w:rsidRPr="006B6D34">
        <w:rPr>
          <w:noProof/>
        </w:rPr>
        <w:t>.1</w:t>
      </w:r>
      <w:r w:rsidRPr="006B6D34">
        <w:rPr>
          <w:noProof/>
        </w:rPr>
        <w:tab/>
        <w:t>General</w:t>
      </w:r>
      <w:bookmarkEnd w:id="2222"/>
      <w:bookmarkEnd w:id="2223"/>
      <w:bookmarkEnd w:id="2224"/>
      <w:bookmarkEnd w:id="2225"/>
      <w:bookmarkEnd w:id="2226"/>
      <w:bookmarkEnd w:id="2230"/>
    </w:p>
    <w:p w14:paraId="0FB706F9" w14:textId="77777777" w:rsidR="00EE5860" w:rsidRDefault="00EE5860" w:rsidP="00EE5860">
      <w:pPr>
        <w:rPr>
          <w:lang w:val="en-US" w:eastAsia="zh-CN"/>
        </w:rPr>
      </w:pPr>
      <w:r w:rsidRPr="00441CD0">
        <w:t xml:space="preserve">Stage 2 requirements for the support of </w:t>
      </w:r>
      <w:r>
        <w:t>Downlink data delivery status notification with UPF buffering</w:t>
      </w:r>
      <w:r w:rsidRPr="00441CD0">
        <w:t xml:space="preserve"> are specified in clause</w:t>
      </w:r>
      <w:r>
        <w:t> </w:t>
      </w:r>
      <w:r w:rsidRPr="00441CD0">
        <w:t>5.</w:t>
      </w:r>
      <w:r>
        <w:t>8.3.2</w:t>
      </w:r>
      <w:r w:rsidRPr="00441CD0">
        <w:rPr>
          <w:lang w:val="en-US" w:eastAsia="zh-CN"/>
        </w:rPr>
        <w:t xml:space="preserve"> of 3GPP TS 23.501 [28]</w:t>
      </w:r>
      <w:r>
        <w:rPr>
          <w:lang w:val="en-US" w:eastAsia="zh-CN"/>
        </w:rPr>
        <w:t xml:space="preserve"> and </w:t>
      </w:r>
      <w:r w:rsidRPr="00441CD0">
        <w:t>clause</w:t>
      </w:r>
      <w:r>
        <w:t xml:space="preserve">s 4.15.3.2.8 and </w:t>
      </w:r>
      <w:r w:rsidRPr="00DE17C2">
        <w:t xml:space="preserve">4.15.3.2.9 </w:t>
      </w:r>
      <w:r>
        <w:t xml:space="preserve">of </w:t>
      </w:r>
      <w:r w:rsidRPr="00DE17C2">
        <w:t>3GPP</w:t>
      </w:r>
      <w:r w:rsidRPr="00441CD0">
        <w:rPr>
          <w:lang w:val="en-US" w:eastAsia="zh-CN"/>
        </w:rPr>
        <w:t> TS 23.50</w:t>
      </w:r>
      <w:r>
        <w:rPr>
          <w:lang w:val="en-US" w:eastAsia="zh-CN"/>
        </w:rPr>
        <w:t>2</w:t>
      </w:r>
      <w:r w:rsidRPr="00441CD0">
        <w:rPr>
          <w:lang w:val="en-US" w:eastAsia="zh-CN"/>
        </w:rPr>
        <w:t> [</w:t>
      </w:r>
      <w:r>
        <w:rPr>
          <w:lang w:val="en-US" w:eastAsia="zh-CN"/>
        </w:rPr>
        <w:t>29</w:t>
      </w:r>
      <w:r w:rsidRPr="00441CD0">
        <w:rPr>
          <w:lang w:val="en-US" w:eastAsia="zh-CN"/>
        </w:rPr>
        <w:t>].</w:t>
      </w:r>
    </w:p>
    <w:p w14:paraId="7B9325F1" w14:textId="77777777" w:rsidR="00EE5860" w:rsidRDefault="00EE5860" w:rsidP="00EE5860">
      <w:r>
        <w:rPr>
          <w:lang w:val="en-US" w:eastAsia="zh-CN"/>
        </w:rPr>
        <w:t xml:space="preserve">If the UP function supports the </w:t>
      </w:r>
      <w:r>
        <w:t xml:space="preserve">Downlink data delivery status notification with UPF buffering, the </w:t>
      </w:r>
      <w:r w:rsidRPr="00867BF5">
        <w:t xml:space="preserve">UP function shall set the </w:t>
      </w:r>
      <w:r>
        <w:t>DDDS</w:t>
      </w:r>
      <w:r w:rsidRPr="00867BF5">
        <w:t xml:space="preserve"> feature flag in the </w:t>
      </w:r>
      <w:r w:rsidRPr="00867BF5">
        <w:rPr>
          <w:lang w:val="en-US"/>
        </w:rPr>
        <w:t>UP Function Features IE (see clause 8.2.25).</w:t>
      </w:r>
      <w:r>
        <w:rPr>
          <w:lang w:val="en-US"/>
        </w:rPr>
        <w:t xml:space="preserve"> If so, the </w:t>
      </w:r>
      <w:r w:rsidRPr="00867BF5">
        <w:t xml:space="preserve">CP function may </w:t>
      </w:r>
      <w:r w:rsidRPr="00867BF5">
        <w:rPr>
          <w:lang w:val="en-US"/>
        </w:rPr>
        <w:t>request the UP function</w:t>
      </w:r>
      <w:r>
        <w:rPr>
          <w:lang w:val="en-US"/>
        </w:rPr>
        <w:t xml:space="preserve"> to notify the first buffered DL packet and / or the first discarded DL packet for the traffic matching the downlink PDR by set the BUFF flag, </w:t>
      </w:r>
      <w:r>
        <w:rPr>
          <w:szCs w:val="22"/>
        </w:rPr>
        <w:t xml:space="preserve">BDPN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sidRPr="00867BF5">
        <w:rPr>
          <w:lang w:val="en-US"/>
        </w:rPr>
        <w:t>.</w:t>
      </w:r>
      <w:r>
        <w:rPr>
          <w:lang w:val="en-US"/>
        </w:rPr>
        <w:t xml:space="preserve"> The </w:t>
      </w:r>
      <w:r w:rsidRPr="00867BF5">
        <w:t xml:space="preserve">CP function </w:t>
      </w:r>
      <w:r w:rsidRPr="00867BF5">
        <w:lastRenderedPageBreak/>
        <w:t>may</w:t>
      </w:r>
      <w:r>
        <w:t xml:space="preserve"> also provide the </w:t>
      </w:r>
      <w:r w:rsidRPr="00441CD0">
        <w:t>DL Buffering Duration IE</w:t>
      </w:r>
      <w:r>
        <w:t xml:space="preserve"> and </w:t>
      </w:r>
      <w:r w:rsidRPr="00F61E19">
        <w:t>DL Buffering Suggested Packet Count</w:t>
      </w:r>
      <w:r>
        <w:t xml:space="preserve"> IE in the related BAR to the UP function.</w:t>
      </w:r>
    </w:p>
    <w:p w14:paraId="57238430" w14:textId="77777777" w:rsidR="00EE5860" w:rsidRDefault="00EE5860" w:rsidP="00EE5860">
      <w:r>
        <w:rPr>
          <w:rFonts w:hint="eastAsia"/>
          <w:lang w:val="en-US" w:eastAsia="zh-CN"/>
        </w:rPr>
        <w:t>T</w:t>
      </w:r>
      <w:r>
        <w:rPr>
          <w:lang w:val="en-US" w:eastAsia="zh-CN"/>
        </w:rPr>
        <w:t xml:space="preserve">he UP function shall report the </w:t>
      </w:r>
      <w:r>
        <w:rPr>
          <w:lang w:val="en-US"/>
        </w:rPr>
        <w:t>first buffered DL packet</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 xml:space="preserve">. The </w:t>
      </w:r>
      <w:r>
        <w:rPr>
          <w:lang w:val="en-US" w:eastAsia="zh-CN"/>
        </w:rPr>
        <w:t xml:space="preserve">UP function shall also report the </w:t>
      </w:r>
      <w:r>
        <w:rPr>
          <w:lang w:val="en-US"/>
        </w:rPr>
        <w:t xml:space="preserve">first discarded DL packet </w:t>
      </w:r>
      <w:r w:rsidRPr="0094066C">
        <w:rPr>
          <w:lang w:val="en-US"/>
        </w:rPr>
        <w:t xml:space="preserve">for each service data flow identified by a PDR </w:t>
      </w:r>
      <w:r>
        <w:rPr>
          <w:lang w:val="en-US"/>
        </w:rPr>
        <w:t xml:space="preserve">if the </w:t>
      </w:r>
      <w:r w:rsidRPr="00441CD0">
        <w:t>DL Buffering Duration</w:t>
      </w:r>
      <w:r>
        <w:rPr>
          <w:szCs w:val="22"/>
        </w:rPr>
        <w:t xml:space="preserve"> or </w:t>
      </w:r>
      <w:r w:rsidRPr="00441CD0">
        <w:t>DL Buffering Suggested Packet Count</w:t>
      </w:r>
      <w:r>
        <w:rPr>
          <w:szCs w:val="22"/>
        </w:rPr>
        <w:t xml:space="preserve"> is exceeded. </w:t>
      </w:r>
      <w:r w:rsidRPr="00001B1C">
        <w:rPr>
          <w:szCs w:val="18"/>
          <w:lang w:val="en-US" w:eastAsia="zh-CN"/>
        </w:rPr>
        <w:t xml:space="preserve">DL Data Status IE shall be included in the </w:t>
      </w:r>
      <w:r w:rsidRPr="00441CD0">
        <w:rPr>
          <w:lang w:val="en-US"/>
        </w:rPr>
        <w:t>Downlink Data Report IE</w:t>
      </w:r>
      <w:r>
        <w:rPr>
          <w:lang w:val="en-US"/>
        </w:rPr>
        <w:t xml:space="preserve"> to indicate the report is triggered by the </w:t>
      </w:r>
      <w:r>
        <w:t>Downlink data delivery status with UPF buffering when the first DL packet is buffered or discarded.</w:t>
      </w:r>
    </w:p>
    <w:p w14:paraId="0893062C" w14:textId="77777777" w:rsidR="00EE5860" w:rsidRDefault="00EE5860" w:rsidP="00EE5860">
      <w:pPr>
        <w:pStyle w:val="NO"/>
      </w:pPr>
      <w:r>
        <w:rPr>
          <w:lang w:eastAsia="zh-CN"/>
        </w:rPr>
        <w:t>NOTE</w:t>
      </w:r>
      <w:r>
        <w:rPr>
          <w:lang w:eastAsia="zh-CN"/>
        </w:rPr>
        <w:tab/>
        <w:t>The CP function can request the UP function to report the f</w:t>
      </w:r>
      <w:r>
        <w:rPr>
          <w:lang w:val="en-US"/>
        </w:rPr>
        <w:t>irst buffered DL packet</w:t>
      </w:r>
      <w:r>
        <w:rPr>
          <w:lang w:eastAsia="zh-CN"/>
        </w:rPr>
        <w:t xml:space="preserve"> by setting the </w:t>
      </w:r>
      <w:r>
        <w:rPr>
          <w:szCs w:val="22"/>
        </w:rPr>
        <w:t>BDPN flag</w:t>
      </w:r>
      <w:r>
        <w:t xml:space="preserve"> and / or the NOCP flag</w:t>
      </w:r>
      <w:r w:rsidRPr="004A5A31">
        <w:rPr>
          <w:szCs w:val="22"/>
        </w:rPr>
        <w:t xml:space="preserve"> </w:t>
      </w:r>
      <w:r>
        <w:rPr>
          <w:szCs w:val="22"/>
        </w:rPr>
        <w:t xml:space="preserve">in the </w:t>
      </w:r>
      <w:r w:rsidRPr="00441CD0">
        <w:rPr>
          <w:lang w:val="en-US"/>
        </w:rPr>
        <w:t>Apply Action IE</w:t>
      </w:r>
      <w:r>
        <w:rPr>
          <w:lang w:val="en-US"/>
        </w:rPr>
        <w:t xml:space="preserve"> of the FAR</w:t>
      </w:r>
      <w:r>
        <w:t xml:space="preserve">. If the </w:t>
      </w:r>
      <w:r>
        <w:rPr>
          <w:szCs w:val="22"/>
        </w:rPr>
        <w:t>BDPN flag is set</w:t>
      </w:r>
      <w:r>
        <w:t xml:space="preserve">, the UP function reports the first buffered DL packet for </w:t>
      </w:r>
      <w:r w:rsidRPr="00FE7FE0">
        <w:t>each service data flow identified by a</w:t>
      </w:r>
      <w:r w:rsidRPr="00B36B10">
        <w:rPr>
          <w:szCs w:val="22"/>
        </w:rPr>
        <w:t xml:space="preserve"> PDR associated to the FAR. </w:t>
      </w:r>
      <w:r>
        <w:rPr>
          <w:lang w:val="en-US"/>
        </w:rPr>
        <w:t xml:space="preserve">If the </w:t>
      </w:r>
      <w:r>
        <w:t>NOCP flag is set, the UP function reports the first buffered DL pack</w:t>
      </w:r>
      <w:r w:rsidRPr="00B36B10">
        <w:rPr>
          <w:szCs w:val="22"/>
        </w:rPr>
        <w:t>et of any PDR associated to</w:t>
      </w:r>
      <w:r>
        <w:t xml:space="preserve"> the FAR, i.e. if there are subsequent DL packets (pertaining to different </w:t>
      </w:r>
      <w:r w:rsidRPr="00FE7FE0">
        <w:t xml:space="preserve">service data flow identified by </w:t>
      </w:r>
      <w:r>
        <w:t>other</w:t>
      </w:r>
      <w:r w:rsidRPr="00FE7FE0">
        <w:t xml:space="preserve"> PDR</w:t>
      </w:r>
      <w:r>
        <w:t>s</w:t>
      </w:r>
      <w:r w:rsidRPr="00B36B10">
        <w:t xml:space="preserve"> associated to the FAR</w:t>
      </w:r>
      <w:r>
        <w:t>), there is no new report sent to the CP function.</w:t>
      </w:r>
    </w:p>
    <w:p w14:paraId="0B608C92" w14:textId="77777777" w:rsidR="00EE5860" w:rsidRDefault="00EE5860" w:rsidP="00EE5860">
      <w:pPr>
        <w:rPr>
          <w:lang w:val="en-US"/>
        </w:rPr>
      </w:pPr>
      <w:r>
        <w:rPr>
          <w:lang w:val="en-US" w:eastAsia="zh-CN"/>
        </w:rPr>
        <w:t xml:space="preserve">If the UP function supports the </w:t>
      </w:r>
      <w:r>
        <w:t xml:space="preserve">Downlink data delivery status notification with UPF buffering, the CP </w:t>
      </w:r>
      <w:r w:rsidRPr="00867BF5">
        <w:t>function</w:t>
      </w:r>
      <w:r>
        <w:t xml:space="preserve"> may also request the UP function to drop the </w:t>
      </w:r>
      <w:r>
        <w:rPr>
          <w:lang w:val="en-US"/>
        </w:rPr>
        <w:t>DL packets</w:t>
      </w:r>
      <w:r w:rsidRPr="00645335">
        <w:rPr>
          <w:lang w:val="en-US"/>
        </w:rPr>
        <w:t xml:space="preserve"> </w:t>
      </w:r>
      <w:r>
        <w:t xml:space="preserve">directly </w:t>
      </w:r>
      <w:r>
        <w:rPr>
          <w:lang w:val="en-US"/>
        </w:rPr>
        <w:t xml:space="preserve">and send a notification for the traffic matching the downlink PDR by set the DROP flag and DDPN flag in the </w:t>
      </w:r>
      <w:r w:rsidRPr="00441CD0">
        <w:rPr>
          <w:lang w:val="en-US"/>
        </w:rPr>
        <w:t xml:space="preserve">Apply Action IE </w:t>
      </w:r>
      <w:r>
        <w:rPr>
          <w:lang w:val="en-US"/>
        </w:rPr>
        <w:t>of</w:t>
      </w:r>
      <w:r w:rsidRPr="00441CD0">
        <w:rPr>
          <w:lang w:val="en-US"/>
        </w:rPr>
        <w:t xml:space="preserve"> </w:t>
      </w:r>
      <w:r>
        <w:rPr>
          <w:lang w:val="en-US"/>
        </w:rPr>
        <w:t>the</w:t>
      </w:r>
      <w:r w:rsidRPr="00441CD0">
        <w:rPr>
          <w:lang w:val="en-US"/>
        </w:rPr>
        <w:t xml:space="preserve"> FAR</w:t>
      </w:r>
      <w:r>
        <w:rPr>
          <w:lang w:val="en-US"/>
        </w:rPr>
        <w:t>.</w:t>
      </w:r>
    </w:p>
    <w:p w14:paraId="11FD7490" w14:textId="77777777" w:rsidR="00EE5860" w:rsidRDefault="00EE5860" w:rsidP="00EE5860">
      <w:pPr>
        <w:rPr>
          <w:lang w:val="en-US"/>
        </w:rPr>
      </w:pPr>
      <w:r>
        <w:rPr>
          <w:rFonts w:hint="eastAsia"/>
          <w:lang w:val="en-US" w:eastAsia="zh-CN"/>
        </w:rPr>
        <w:t>T</w:t>
      </w:r>
      <w:r>
        <w:rPr>
          <w:lang w:val="en-US" w:eastAsia="zh-CN"/>
        </w:rPr>
        <w:t xml:space="preserve">he UP function shall report the </w:t>
      </w:r>
      <w:r>
        <w:rPr>
          <w:lang w:val="en-US"/>
        </w:rPr>
        <w:t>dropped DL packets</w:t>
      </w:r>
      <w:r w:rsidRPr="00E04206">
        <w:rPr>
          <w:lang w:val="en-US"/>
        </w:rPr>
        <w:t xml:space="preserve"> </w:t>
      </w:r>
      <w:r>
        <w:rPr>
          <w:lang w:val="en-US"/>
        </w:rPr>
        <w:t>for each service data flow identified by a PDR</w:t>
      </w:r>
      <w:r w:rsidRPr="00441CD0">
        <w:rPr>
          <w:lang w:val="en-US"/>
        </w:rPr>
        <w:t>, by sending a PFCP Session Report Request including a Downlink Data Report IE identifying the PDR(s) for which downlink packets have been received</w:t>
      </w:r>
      <w:r>
        <w:rPr>
          <w:lang w:val="en-US"/>
        </w:rPr>
        <w:t>.</w:t>
      </w:r>
    </w:p>
    <w:p w14:paraId="436D82A4" w14:textId="77777777" w:rsidR="00EE5860" w:rsidRPr="00441CD0" w:rsidRDefault="00EE5860" w:rsidP="00EE5860">
      <w:pPr>
        <w:pStyle w:val="Heading2"/>
        <w:rPr>
          <w:lang w:eastAsia="zh-CN"/>
        </w:rPr>
      </w:pPr>
      <w:bookmarkStart w:id="2231" w:name="_Toc57930514"/>
      <w:bookmarkStart w:id="2232" w:name="_Toc57931144"/>
      <w:bookmarkStart w:id="2233" w:name="_Toc160974270"/>
      <w:r>
        <w:t>5.</w:t>
      </w:r>
      <w:r>
        <w:rPr>
          <w:lang w:eastAsia="zh-CN"/>
        </w:rPr>
        <w:t>29</w:t>
      </w:r>
      <w:r w:rsidRPr="00441CD0">
        <w:tab/>
        <w:t xml:space="preserve">Support </w:t>
      </w:r>
      <w:r>
        <w:rPr>
          <w:rFonts w:hint="eastAsia"/>
          <w:lang w:eastAsia="zh-CN"/>
        </w:rPr>
        <w:t>Reliable Data Service</w:t>
      </w:r>
      <w:bookmarkEnd w:id="2227"/>
      <w:bookmarkEnd w:id="2228"/>
      <w:bookmarkEnd w:id="2229"/>
      <w:bookmarkEnd w:id="2231"/>
      <w:bookmarkEnd w:id="2232"/>
      <w:bookmarkEnd w:id="2233"/>
    </w:p>
    <w:p w14:paraId="5B39AE9C" w14:textId="77777777" w:rsidR="00EE5860" w:rsidRDefault="00EE5860" w:rsidP="00EE5860">
      <w:r>
        <w:rPr>
          <w:rFonts w:hint="eastAsia"/>
          <w:noProof/>
          <w:lang w:eastAsia="zh-CN"/>
        </w:rPr>
        <w:t>Clause</w:t>
      </w:r>
      <w:r>
        <w:rPr>
          <w:noProof/>
          <w:lang w:eastAsia="zh-CN"/>
        </w:rPr>
        <w:t> </w:t>
      </w:r>
      <w:r>
        <w:rPr>
          <w:rFonts w:hint="eastAsia"/>
          <w:noProof/>
          <w:lang w:eastAsia="zh-CN"/>
        </w:rPr>
        <w:t>5.31.6 of 3GPP</w:t>
      </w:r>
      <w:r>
        <w:rPr>
          <w:noProof/>
          <w:lang w:eastAsia="zh-CN"/>
        </w:rPr>
        <w:t> </w:t>
      </w:r>
      <w:r>
        <w:rPr>
          <w:rFonts w:hint="eastAsia"/>
          <w:noProof/>
          <w:lang w:eastAsia="zh-CN"/>
        </w:rPr>
        <w:t>TS</w:t>
      </w:r>
      <w:r>
        <w:rPr>
          <w:noProof/>
          <w:lang w:eastAsia="zh-CN"/>
        </w:rPr>
        <w:t> </w:t>
      </w:r>
      <w:r>
        <w:rPr>
          <w:rFonts w:hint="eastAsia"/>
          <w:noProof/>
          <w:lang w:eastAsia="zh-CN"/>
        </w:rPr>
        <w:t>23.501</w:t>
      </w:r>
      <w:r>
        <w:rPr>
          <w:noProof/>
          <w:lang w:eastAsia="zh-CN"/>
        </w:rPr>
        <w:t> </w:t>
      </w:r>
      <w:r>
        <w:rPr>
          <w:rFonts w:hint="eastAsia"/>
          <w:noProof/>
          <w:lang w:eastAsia="zh-CN"/>
        </w:rPr>
        <w:t>[28], clause</w:t>
      </w:r>
      <w:r>
        <w:rPr>
          <w:noProof/>
          <w:lang w:eastAsia="zh-CN"/>
        </w:rPr>
        <w:t> </w:t>
      </w:r>
      <w:r>
        <w:rPr>
          <w:rFonts w:hint="eastAsia"/>
          <w:noProof/>
          <w:lang w:eastAsia="zh-CN"/>
        </w:rPr>
        <w:t>4.3.2 of 3GPP</w:t>
      </w:r>
      <w:r>
        <w:rPr>
          <w:noProof/>
          <w:lang w:eastAsia="zh-CN"/>
        </w:rPr>
        <w:t> </w:t>
      </w:r>
      <w:r>
        <w:rPr>
          <w:rFonts w:hint="eastAsia"/>
          <w:noProof/>
          <w:lang w:eastAsia="zh-CN"/>
        </w:rPr>
        <w:t>TS</w:t>
      </w:r>
      <w:r>
        <w:rPr>
          <w:noProof/>
          <w:lang w:eastAsia="zh-CN"/>
        </w:rPr>
        <w:t> </w:t>
      </w:r>
      <w:r>
        <w:rPr>
          <w:rFonts w:hint="eastAsia"/>
          <w:noProof/>
          <w:lang w:eastAsia="zh-CN"/>
        </w:rPr>
        <w:t>23.502</w:t>
      </w:r>
      <w:r>
        <w:rPr>
          <w:noProof/>
          <w:lang w:eastAsia="zh-CN"/>
        </w:rPr>
        <w:t> </w:t>
      </w:r>
      <w:r>
        <w:rPr>
          <w:rFonts w:hint="eastAsia"/>
          <w:noProof/>
          <w:lang w:eastAsia="zh-CN"/>
        </w:rPr>
        <w:t>[29] and clause</w:t>
      </w:r>
      <w:r>
        <w:rPr>
          <w:noProof/>
          <w:lang w:eastAsia="zh-CN"/>
        </w:rPr>
        <w:t> </w:t>
      </w:r>
      <w:r>
        <w:rPr>
          <w:rFonts w:hint="eastAsia"/>
          <w:noProof/>
          <w:lang w:eastAsia="zh-CN"/>
        </w:rPr>
        <w:t>4.5.14.3 of 3GPP</w:t>
      </w:r>
      <w:r>
        <w:rPr>
          <w:noProof/>
          <w:lang w:eastAsia="zh-CN"/>
        </w:rPr>
        <w:t> </w:t>
      </w:r>
      <w:r>
        <w:rPr>
          <w:rFonts w:hint="eastAsia"/>
          <w:noProof/>
          <w:lang w:eastAsia="zh-CN"/>
        </w:rPr>
        <w:t>TS</w:t>
      </w:r>
      <w:r>
        <w:rPr>
          <w:noProof/>
          <w:lang w:eastAsia="zh-CN"/>
        </w:rPr>
        <w:t> </w:t>
      </w:r>
      <w:r>
        <w:rPr>
          <w:rFonts w:hint="eastAsia"/>
          <w:noProof/>
          <w:lang w:eastAsia="zh-CN"/>
        </w:rPr>
        <w:t>23.682</w:t>
      </w:r>
      <w:r>
        <w:rPr>
          <w:noProof/>
          <w:lang w:eastAsia="zh-CN"/>
        </w:rPr>
        <w:t> </w:t>
      </w:r>
      <w:r>
        <w:rPr>
          <w:rFonts w:hint="eastAsia"/>
          <w:noProof/>
          <w:lang w:eastAsia="zh-CN"/>
        </w:rPr>
        <w:t>[66],</w:t>
      </w:r>
      <w:r>
        <w:rPr>
          <w:rFonts w:hint="eastAsia"/>
          <w:lang w:eastAsia="zh-CN"/>
        </w:rPr>
        <w:t xml:space="preserve"> specify that</w:t>
      </w:r>
      <w:r w:rsidRPr="00881E33">
        <w:t xml:space="preserve"> </w:t>
      </w:r>
      <w:r>
        <w:t>The Reliable Data Service (RDS) may be used between the UE and UP</w:t>
      </w:r>
      <w:r>
        <w:rPr>
          <w:rFonts w:hint="eastAsia"/>
          <w:lang w:eastAsia="zh-CN"/>
        </w:rPr>
        <w:t xml:space="preserve"> function</w:t>
      </w:r>
      <w:r>
        <w:t xml:space="preserve"> when using a PDU Session of PDU Type 'Unstructured'</w:t>
      </w:r>
      <w:r>
        <w:rPr>
          <w:rFonts w:hint="eastAsia"/>
          <w:lang w:eastAsia="zh-CN"/>
        </w:rPr>
        <w:t xml:space="preserve"> in 5GS or </w:t>
      </w:r>
      <w:r w:rsidRPr="00E42491">
        <w:t>using PDN Connection of PDN Type 'Non-IP'</w:t>
      </w:r>
      <w:r>
        <w:rPr>
          <w:rFonts w:hint="eastAsia"/>
          <w:lang w:eastAsia="zh-CN"/>
        </w:rPr>
        <w:t xml:space="preserve"> in EPS</w:t>
      </w:r>
      <w:r>
        <w:t>. The service is enabled or disabled based on DNN and NSSAI Configuration per SLA</w:t>
      </w:r>
      <w:r>
        <w:rPr>
          <w:rFonts w:hint="eastAsia"/>
          <w:lang w:eastAsia="zh-CN"/>
        </w:rPr>
        <w:t xml:space="preserve"> in 5GS or </w:t>
      </w:r>
      <w:r w:rsidRPr="00E42491">
        <w:t>APN Configuration per SLA</w:t>
      </w:r>
      <w:r>
        <w:rPr>
          <w:rFonts w:hint="eastAsia"/>
          <w:lang w:eastAsia="zh-CN"/>
        </w:rPr>
        <w:t xml:space="preserve"> in EPS</w:t>
      </w:r>
      <w:r>
        <w:t>.</w:t>
      </w:r>
    </w:p>
    <w:p w14:paraId="4EEC7921" w14:textId="77777777" w:rsidR="00EE5860" w:rsidRDefault="00EE5860" w:rsidP="00EE5860">
      <w:pPr>
        <w:rPr>
          <w:lang w:eastAsia="zh-CN"/>
        </w:rPr>
      </w:pPr>
      <w:r>
        <w:rPr>
          <w:rFonts w:hint="eastAsia"/>
          <w:lang w:eastAsia="zh-CN"/>
        </w:rPr>
        <w:t>If t</w:t>
      </w:r>
      <w:r>
        <w:t>he UE indicates its capability of supporting RDS in the Protocol Configuration Options (PCO)</w:t>
      </w:r>
      <w:r>
        <w:rPr>
          <w:rFonts w:hint="eastAsia"/>
          <w:lang w:eastAsia="zh-CN"/>
        </w:rPr>
        <w:t xml:space="preserve"> </w:t>
      </w:r>
      <w:r w:rsidRPr="006630CE">
        <w:rPr>
          <w:lang w:eastAsia="zh-CN"/>
        </w:rPr>
        <w:t>and if the UP</w:t>
      </w:r>
      <w:r>
        <w:rPr>
          <w:rFonts w:hint="eastAsia"/>
          <w:lang w:eastAsia="zh-CN"/>
        </w:rPr>
        <w:t xml:space="preserve"> function</w:t>
      </w:r>
      <w:r w:rsidRPr="006630CE">
        <w:rPr>
          <w:lang w:eastAsia="zh-CN"/>
        </w:rPr>
        <w:t xml:space="preserve"> indicated support of the RDS feature</w:t>
      </w:r>
      <w:r>
        <w:rPr>
          <w:rFonts w:hint="eastAsia"/>
          <w:lang w:eastAsia="zh-CN"/>
        </w:rPr>
        <w:t xml:space="preserve">, </w:t>
      </w:r>
      <w:r w:rsidRPr="006630CE">
        <w:rPr>
          <w:lang w:eastAsia="zh-CN"/>
        </w:rPr>
        <w:t xml:space="preserve">the </w:t>
      </w:r>
      <w:r>
        <w:rPr>
          <w:rFonts w:hint="eastAsia"/>
          <w:lang w:eastAsia="zh-CN"/>
        </w:rPr>
        <w:t>CP function</w:t>
      </w:r>
      <w:r w:rsidRPr="006630CE">
        <w:rPr>
          <w:lang w:eastAsia="zh-CN"/>
        </w:rPr>
        <w:t xml:space="preserve"> may request the UP</w:t>
      </w:r>
      <w:r>
        <w:rPr>
          <w:rFonts w:hint="eastAsia"/>
          <w:lang w:eastAsia="zh-CN"/>
        </w:rPr>
        <w:t xml:space="preserve"> fuction</w:t>
      </w:r>
      <w:r w:rsidRPr="006630CE">
        <w:rPr>
          <w:lang w:eastAsia="zh-CN"/>
        </w:rPr>
        <w:t xml:space="preserve"> to apply the RDS functionality for the PDU session </w:t>
      </w:r>
      <w:r>
        <w:rPr>
          <w:rFonts w:hint="eastAsia"/>
          <w:lang w:eastAsia="zh-CN"/>
        </w:rPr>
        <w:t xml:space="preserve">by sending </w:t>
      </w:r>
      <w:r>
        <w:rPr>
          <w:lang w:eastAsia="zh-CN"/>
        </w:rPr>
        <w:t>"</w:t>
      </w:r>
      <w:r w:rsidRPr="008742AF">
        <w:rPr>
          <w:lang w:eastAsia="zh-CN"/>
        </w:rPr>
        <w:t>Provide RDS Configuration Information</w:t>
      </w:r>
      <w:r>
        <w:rPr>
          <w:lang w:eastAsia="zh-CN"/>
        </w:rPr>
        <w:t>"</w:t>
      </w:r>
      <w:r w:rsidRPr="008742AF">
        <w:rPr>
          <w:lang w:eastAsia="zh-CN"/>
        </w:rPr>
        <w:t xml:space="preserve"> IE within PFCP Session Establishment Request</w:t>
      </w:r>
      <w:r>
        <w:rPr>
          <w:rFonts w:hint="eastAsia"/>
          <w:lang w:eastAsia="zh-CN"/>
        </w:rPr>
        <w:t xml:space="preserve"> message (see clause</w:t>
      </w:r>
      <w:r>
        <w:rPr>
          <w:lang w:eastAsia="zh-CN"/>
        </w:rPr>
        <w:t> </w:t>
      </w:r>
      <w:r>
        <w:rPr>
          <w:rFonts w:hint="eastAsia"/>
          <w:lang w:eastAsia="zh-CN"/>
        </w:rPr>
        <w:t>7.5.2.</w:t>
      </w:r>
      <w:r>
        <w:rPr>
          <w:lang w:eastAsia="zh-CN"/>
        </w:rPr>
        <w:t>11</w:t>
      </w:r>
      <w:r>
        <w:rPr>
          <w:rFonts w:hint="eastAsia"/>
          <w:lang w:eastAsia="zh-CN"/>
        </w:rPr>
        <w:t>)</w:t>
      </w:r>
      <w:r>
        <w:t>.</w:t>
      </w:r>
    </w:p>
    <w:p w14:paraId="60EFB463" w14:textId="77777777" w:rsidR="00EE5860" w:rsidRDefault="00EE5860" w:rsidP="00EE5860">
      <w:pPr>
        <w:rPr>
          <w:lang w:eastAsia="zh-CN"/>
        </w:rPr>
      </w:pPr>
      <w:r>
        <w:t xml:space="preserve">If the </w:t>
      </w:r>
      <w:r>
        <w:rPr>
          <w:rFonts w:hint="eastAsia"/>
          <w:lang w:eastAsia="zh-CN"/>
        </w:rPr>
        <w:t>U</w:t>
      </w:r>
      <w:r>
        <w:t xml:space="preserve">P </w:t>
      </w:r>
      <w:r>
        <w:rPr>
          <w:rFonts w:hint="eastAsia"/>
          <w:lang w:eastAsia="zh-CN"/>
        </w:rPr>
        <w:t>function</w:t>
      </w:r>
      <w:r>
        <w:t xml:space="preserve"> supports and accepts RDS</w:t>
      </w:r>
      <w:r>
        <w:rPr>
          <w:rFonts w:hint="eastAsia"/>
          <w:lang w:eastAsia="zh-CN"/>
        </w:rPr>
        <w:t>, it should respond to C</w:t>
      </w:r>
      <w:r>
        <w:t xml:space="preserve">P </w:t>
      </w:r>
      <w:r>
        <w:rPr>
          <w:rFonts w:hint="eastAsia"/>
          <w:lang w:eastAsia="zh-CN"/>
        </w:rPr>
        <w:t xml:space="preserve">function by </w:t>
      </w:r>
      <w:r w:rsidRPr="005B055D">
        <w:rPr>
          <w:lang w:eastAsia="zh-CN"/>
        </w:rPr>
        <w:t>set</w:t>
      </w:r>
      <w:r>
        <w:rPr>
          <w:rFonts w:hint="eastAsia"/>
          <w:lang w:eastAsia="zh-CN"/>
        </w:rPr>
        <w:t>ting</w:t>
      </w:r>
      <w:r w:rsidRPr="005B055D">
        <w:rPr>
          <w:lang w:eastAsia="zh-CN"/>
        </w:rPr>
        <w:t xml:space="preserve"> RDS flag</w:t>
      </w:r>
      <w:r w:rsidRPr="005B055D">
        <w:rPr>
          <w:rFonts w:hint="eastAsia"/>
          <w:lang w:eastAsia="zh-CN"/>
        </w:rPr>
        <w:t xml:space="preserve"> </w:t>
      </w:r>
      <w:r>
        <w:rPr>
          <w:rFonts w:hint="eastAsia"/>
          <w:lang w:eastAsia="zh-CN"/>
        </w:rPr>
        <w:t xml:space="preserve">in </w:t>
      </w:r>
      <w:r>
        <w:rPr>
          <w:lang w:eastAsia="zh-CN"/>
        </w:rPr>
        <w:t>"</w:t>
      </w:r>
      <w:r w:rsidRPr="008742AF">
        <w:rPr>
          <w:lang w:eastAsia="zh-CN"/>
        </w:rPr>
        <w:t>RDS Configuration Information</w:t>
      </w:r>
      <w:r>
        <w:rPr>
          <w:lang w:eastAsia="zh-CN"/>
        </w:rPr>
        <w:t>"</w:t>
      </w:r>
      <w:r w:rsidRPr="008742AF">
        <w:rPr>
          <w:lang w:eastAsia="zh-CN"/>
        </w:rPr>
        <w:t xml:space="preserve"> IE within PFCP Session Establishment </w:t>
      </w:r>
      <w:r>
        <w:rPr>
          <w:rFonts w:hint="eastAsia"/>
          <w:lang w:eastAsia="zh-CN"/>
        </w:rPr>
        <w:t>Response message (see clause</w:t>
      </w:r>
      <w:r>
        <w:rPr>
          <w:lang w:eastAsia="zh-CN"/>
        </w:rPr>
        <w:t> </w:t>
      </w:r>
      <w:r>
        <w:rPr>
          <w:rFonts w:hint="eastAsia"/>
          <w:lang w:eastAsia="zh-CN"/>
        </w:rPr>
        <w:t>7.5.3.</w:t>
      </w:r>
      <w:r>
        <w:rPr>
          <w:lang w:eastAsia="zh-CN"/>
        </w:rPr>
        <w:t>8</w:t>
      </w:r>
      <w:r>
        <w:rPr>
          <w:rFonts w:hint="eastAsia"/>
          <w:lang w:eastAsia="zh-CN"/>
        </w:rPr>
        <w:t xml:space="preserve">), and </w:t>
      </w:r>
      <w:r w:rsidRPr="00CF7D70">
        <w:rPr>
          <w:lang w:eastAsia="zh-CN"/>
        </w:rPr>
        <w:t>the UP</w:t>
      </w:r>
      <w:r>
        <w:rPr>
          <w:rFonts w:hint="eastAsia"/>
          <w:lang w:eastAsia="zh-CN"/>
        </w:rPr>
        <w:t xml:space="preserve"> function</w:t>
      </w:r>
      <w:r w:rsidRPr="00CF7D70">
        <w:rPr>
          <w:lang w:eastAsia="zh-CN"/>
        </w:rPr>
        <w:t xml:space="preserve"> </w:t>
      </w:r>
      <w:r>
        <w:rPr>
          <w:rFonts w:hint="eastAsia"/>
          <w:lang w:eastAsia="zh-CN"/>
        </w:rPr>
        <w:t>should</w:t>
      </w:r>
      <w:r w:rsidRPr="00CF7D70">
        <w:rPr>
          <w:lang w:eastAsia="zh-CN"/>
        </w:rPr>
        <w:t xml:space="preserve"> place unstructed DL data from N6</w:t>
      </w:r>
      <w:r>
        <w:rPr>
          <w:rFonts w:hint="eastAsia"/>
          <w:lang w:eastAsia="zh-CN"/>
        </w:rPr>
        <w:t>/SGi</w:t>
      </w:r>
      <w:r w:rsidRPr="00CF7D70">
        <w:rPr>
          <w:lang w:eastAsia="zh-CN"/>
        </w:rPr>
        <w:t xml:space="preserve"> </w:t>
      </w:r>
      <w:r>
        <w:rPr>
          <w:lang w:eastAsia="zh-CN"/>
        </w:rPr>
        <w:t xml:space="preserve">in the payload of RDS protocol </w:t>
      </w:r>
      <w:r w:rsidRPr="00CF7D70">
        <w:rPr>
          <w:lang w:eastAsia="zh-CN"/>
        </w:rPr>
        <w:t>and then insert it as GTP-</w:t>
      </w:r>
      <w:r>
        <w:rPr>
          <w:rFonts w:hint="eastAsia"/>
          <w:lang w:eastAsia="zh-CN"/>
        </w:rPr>
        <w:t>U</w:t>
      </w:r>
      <w:r w:rsidRPr="00CF7D70">
        <w:rPr>
          <w:lang w:eastAsia="zh-CN"/>
        </w:rPr>
        <w:t xml:space="preserve"> payload, and vice versa for UL</w:t>
      </w:r>
      <w:r>
        <w:rPr>
          <w:rFonts w:hint="eastAsia"/>
          <w:lang w:eastAsia="zh-CN"/>
        </w:rPr>
        <w:t xml:space="preserve"> data.</w:t>
      </w:r>
    </w:p>
    <w:p w14:paraId="66E82C27" w14:textId="77777777" w:rsidR="00EE5860" w:rsidRDefault="00EE5860" w:rsidP="00EE5860">
      <w:pPr>
        <w:rPr>
          <w:lang w:eastAsia="zh-CN"/>
        </w:rPr>
      </w:pPr>
      <w:r>
        <w:rPr>
          <w:rFonts w:hint="eastAsia"/>
          <w:lang w:eastAsia="zh-CN"/>
        </w:rPr>
        <w:t>Then</w:t>
      </w:r>
      <w:r>
        <w:t xml:space="preserve"> the CP </w:t>
      </w:r>
      <w:r>
        <w:rPr>
          <w:rFonts w:hint="eastAsia"/>
          <w:lang w:eastAsia="zh-CN"/>
        </w:rPr>
        <w:t>function</w:t>
      </w:r>
      <w:r>
        <w:t xml:space="preserve"> </w:t>
      </w:r>
      <w:r>
        <w:rPr>
          <w:rFonts w:hint="eastAsia"/>
          <w:lang w:eastAsia="zh-CN"/>
        </w:rPr>
        <w:t xml:space="preserve">should </w:t>
      </w:r>
      <w:r>
        <w:t>indicate to the UE, in the PCO, that the RDS shall be used if enabled in the DNN and NSSAI configuration</w:t>
      </w:r>
      <w:r>
        <w:rPr>
          <w:rFonts w:hint="eastAsia"/>
          <w:lang w:eastAsia="zh-CN"/>
        </w:rPr>
        <w:t xml:space="preserve"> in 5GS or </w:t>
      </w:r>
      <w:r w:rsidRPr="00E42491">
        <w:t>APN</w:t>
      </w:r>
      <w:r>
        <w:rPr>
          <w:rFonts w:hint="eastAsia"/>
          <w:lang w:eastAsia="zh-CN"/>
        </w:rPr>
        <w:t xml:space="preserve"> configuration in EPS</w:t>
      </w:r>
      <w:r>
        <w:t>.</w:t>
      </w:r>
      <w:r>
        <w:rPr>
          <w:rFonts w:hint="eastAsia"/>
          <w:lang w:eastAsia="zh-CN"/>
        </w:rPr>
        <w:t xml:space="preserve"> The Reliable Data Service is enabled afterwards.</w:t>
      </w:r>
    </w:p>
    <w:p w14:paraId="73F2CD79" w14:textId="77777777" w:rsidR="00EE5860" w:rsidRDefault="00EE5860" w:rsidP="00EE5860">
      <w:pPr>
        <w:rPr>
          <w:noProof/>
          <w:lang w:eastAsia="zh-CN"/>
        </w:rPr>
      </w:pPr>
      <w:r>
        <w:t>Reliable Data Service protocol is defined in 3GPP TS 24.250 [65].</w:t>
      </w:r>
    </w:p>
    <w:p w14:paraId="44C19E15" w14:textId="77777777" w:rsidR="00EE5860" w:rsidRPr="00441CD0" w:rsidRDefault="00EE5860" w:rsidP="00EE5860">
      <w:pPr>
        <w:rPr>
          <w:lang w:eastAsia="zh-CN"/>
        </w:rPr>
      </w:pPr>
    </w:p>
    <w:p w14:paraId="52DA60AC" w14:textId="77777777" w:rsidR="00EE5860" w:rsidRPr="00441CD0" w:rsidRDefault="00EE5860" w:rsidP="00EE5860">
      <w:pPr>
        <w:pStyle w:val="Heading1"/>
      </w:pPr>
      <w:bookmarkStart w:id="2234" w:name="_Toc36030922"/>
      <w:bookmarkStart w:id="2235" w:name="_Toc36042842"/>
      <w:bookmarkStart w:id="2236" w:name="_Toc36814167"/>
      <w:bookmarkStart w:id="2237" w:name="_Toc44689021"/>
      <w:bookmarkStart w:id="2238" w:name="_Toc44923775"/>
      <w:bookmarkStart w:id="2239" w:name="_Toc51860744"/>
      <w:bookmarkStart w:id="2240" w:name="_Toc57930515"/>
      <w:bookmarkStart w:id="2241" w:name="_Toc57931145"/>
      <w:bookmarkStart w:id="2242" w:name="_Toc160974271"/>
      <w:r w:rsidRPr="00441CD0">
        <w:t>6</w:t>
      </w:r>
      <w:r w:rsidRPr="00441CD0">
        <w:tab/>
        <w:t>Procedures</w:t>
      </w:r>
      <w:bookmarkEnd w:id="2205"/>
      <w:bookmarkEnd w:id="2206"/>
      <w:bookmarkEnd w:id="2207"/>
      <w:bookmarkEnd w:id="2208"/>
      <w:bookmarkEnd w:id="2234"/>
      <w:bookmarkEnd w:id="2235"/>
      <w:bookmarkEnd w:id="2236"/>
      <w:bookmarkEnd w:id="2237"/>
      <w:bookmarkEnd w:id="2238"/>
      <w:bookmarkEnd w:id="2239"/>
      <w:bookmarkEnd w:id="2240"/>
      <w:bookmarkEnd w:id="2241"/>
      <w:bookmarkEnd w:id="2242"/>
    </w:p>
    <w:p w14:paraId="1EBB868B" w14:textId="77777777" w:rsidR="00EE5860" w:rsidRPr="00441CD0" w:rsidRDefault="00EE5860" w:rsidP="00EE5860">
      <w:pPr>
        <w:pStyle w:val="Heading2"/>
      </w:pPr>
      <w:bookmarkStart w:id="2243" w:name="_Toc19717157"/>
      <w:bookmarkStart w:id="2244" w:name="_Toc27490641"/>
      <w:bookmarkStart w:id="2245" w:name="_Toc27556934"/>
      <w:bookmarkStart w:id="2246" w:name="_Toc27723851"/>
      <w:bookmarkStart w:id="2247" w:name="_Toc36030923"/>
      <w:bookmarkStart w:id="2248" w:name="_Toc36042843"/>
      <w:bookmarkStart w:id="2249" w:name="_Toc36814168"/>
      <w:bookmarkStart w:id="2250" w:name="_Toc44689022"/>
      <w:bookmarkStart w:id="2251" w:name="_Toc44923776"/>
      <w:bookmarkStart w:id="2252" w:name="_Toc51860745"/>
      <w:bookmarkStart w:id="2253" w:name="_Toc57930516"/>
      <w:bookmarkStart w:id="2254" w:name="_Toc57931146"/>
      <w:bookmarkStart w:id="2255" w:name="_Toc160974272"/>
      <w:r w:rsidRPr="00441CD0">
        <w:t>6.1</w:t>
      </w:r>
      <w:r w:rsidRPr="00441CD0">
        <w:tab/>
        <w:t>Introduction</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1B255718" w14:textId="77777777" w:rsidR="00EE5860" w:rsidRPr="00441CD0" w:rsidRDefault="00EE5860" w:rsidP="00EE5860">
      <w:pPr>
        <w:rPr>
          <w:lang w:val="en-US"/>
        </w:rPr>
      </w:pPr>
      <w:r w:rsidRPr="00441CD0">
        <w:rPr>
          <w:lang w:val="en-US"/>
        </w:rPr>
        <w:t>The following clauses specify the procedures supported over the Sxa, Sxb and Sxc reference points.</w:t>
      </w:r>
    </w:p>
    <w:p w14:paraId="028AE9F9" w14:textId="77777777" w:rsidR="00EE5860" w:rsidRPr="00441CD0" w:rsidRDefault="00EE5860" w:rsidP="00EE5860">
      <w:pPr>
        <w:pStyle w:val="Heading2"/>
        <w:rPr>
          <w:lang w:val="x-none"/>
        </w:rPr>
      </w:pPr>
      <w:bookmarkStart w:id="2256" w:name="_Toc19717158"/>
      <w:bookmarkStart w:id="2257" w:name="_Toc27490642"/>
      <w:bookmarkStart w:id="2258" w:name="_Toc27556935"/>
      <w:bookmarkStart w:id="2259" w:name="_Toc27723852"/>
      <w:bookmarkStart w:id="2260" w:name="_Toc36030924"/>
      <w:bookmarkStart w:id="2261" w:name="_Toc36042844"/>
      <w:bookmarkStart w:id="2262" w:name="_Toc36814169"/>
      <w:bookmarkStart w:id="2263" w:name="_Toc44689023"/>
      <w:bookmarkStart w:id="2264" w:name="_Toc44923777"/>
      <w:bookmarkStart w:id="2265" w:name="_Toc51860746"/>
      <w:bookmarkStart w:id="2266" w:name="_Toc57930517"/>
      <w:bookmarkStart w:id="2267" w:name="_Toc57931147"/>
      <w:bookmarkStart w:id="2268" w:name="_Toc160974273"/>
      <w:r w:rsidRPr="00441CD0">
        <w:lastRenderedPageBreak/>
        <w:t>6.2</w:t>
      </w:r>
      <w:r w:rsidRPr="00441CD0">
        <w:tab/>
        <w:t>PFCP Node Related Procedures</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263E960E" w14:textId="77777777" w:rsidR="00EE5860" w:rsidRPr="00441CD0" w:rsidRDefault="00EE5860" w:rsidP="00EE5860">
      <w:pPr>
        <w:pStyle w:val="Heading3"/>
      </w:pPr>
      <w:bookmarkStart w:id="2269" w:name="_Toc19717159"/>
      <w:bookmarkStart w:id="2270" w:name="_Toc27490643"/>
      <w:bookmarkStart w:id="2271" w:name="_Toc27556936"/>
      <w:bookmarkStart w:id="2272" w:name="_Toc27723853"/>
      <w:bookmarkStart w:id="2273" w:name="_Toc36030925"/>
      <w:bookmarkStart w:id="2274" w:name="_Toc36042845"/>
      <w:bookmarkStart w:id="2275" w:name="_Toc36814170"/>
      <w:bookmarkStart w:id="2276" w:name="_Toc44689024"/>
      <w:bookmarkStart w:id="2277" w:name="_Toc44923778"/>
      <w:bookmarkStart w:id="2278" w:name="_Toc51860747"/>
      <w:bookmarkStart w:id="2279" w:name="_Toc57930518"/>
      <w:bookmarkStart w:id="2280" w:name="_Toc57931148"/>
      <w:bookmarkStart w:id="2281" w:name="_Toc160974274"/>
      <w:r w:rsidRPr="00441CD0">
        <w:t>6.2.1</w:t>
      </w:r>
      <w:r w:rsidRPr="00441CD0">
        <w:tab/>
        <w:t>General</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p>
    <w:p w14:paraId="4A0F4B17" w14:textId="77777777" w:rsidR="00EE5860" w:rsidRPr="00441CD0" w:rsidRDefault="00EE5860" w:rsidP="00EE5860">
      <w:pPr>
        <w:rPr>
          <w:lang w:val="en-US"/>
        </w:rPr>
      </w:pPr>
      <w:bookmarkStart w:id="2282" w:name="_Toc19717160"/>
      <w:bookmarkStart w:id="2283" w:name="_Toc27490644"/>
      <w:bookmarkStart w:id="2284" w:name="_Toc27556937"/>
      <w:bookmarkStart w:id="2285" w:name="_Toc27723854"/>
      <w:bookmarkStart w:id="2286" w:name="_Toc36030926"/>
      <w:bookmarkStart w:id="2287" w:name="_Toc36042846"/>
      <w:bookmarkStart w:id="2288" w:name="_Toc36814171"/>
      <w:r w:rsidRPr="00441CD0">
        <w:rPr>
          <w:lang w:val="en-US"/>
        </w:rPr>
        <w:t xml:space="preserve">The following clauses specify </w:t>
      </w:r>
      <w:r>
        <w:rPr>
          <w:lang w:val="en-US"/>
        </w:rPr>
        <w:t>either</w:t>
      </w:r>
      <w:r w:rsidRPr="00441CD0">
        <w:rPr>
          <w:lang w:val="en-US"/>
        </w:rPr>
        <w:t xml:space="preserve"> node </w:t>
      </w:r>
      <w:r>
        <w:rPr>
          <w:lang w:val="en-US"/>
        </w:rPr>
        <w:t>level or PFCP entity level</w:t>
      </w:r>
      <w:r w:rsidRPr="00441CD0">
        <w:rPr>
          <w:lang w:val="en-US"/>
        </w:rPr>
        <w:t xml:space="preserve"> procedures over the Sxa, Sxb, Sxc and N4 reference points. The</w:t>
      </w:r>
      <w:r w:rsidRPr="00441CD0">
        <w:t xml:space="preserve"> behaviour</w:t>
      </w:r>
      <w:r w:rsidRPr="00441CD0">
        <w:rPr>
          <w:lang w:val="en-US"/>
        </w:rPr>
        <w:t xml:space="preserve"> of the CP function und UP function when sending and receiving a node related message is described.</w:t>
      </w:r>
    </w:p>
    <w:p w14:paraId="47C07E15" w14:textId="77777777" w:rsidR="00EE5860" w:rsidRPr="00441CD0" w:rsidRDefault="00EE5860" w:rsidP="00EE5860">
      <w:pPr>
        <w:pStyle w:val="Heading3"/>
        <w:rPr>
          <w:rFonts w:eastAsia="SimSun"/>
          <w:lang w:val="en-US"/>
        </w:rPr>
      </w:pPr>
      <w:bookmarkStart w:id="2289" w:name="_Toc44689025"/>
      <w:bookmarkStart w:id="2290" w:name="_Toc44923779"/>
      <w:bookmarkStart w:id="2291" w:name="_Toc51860748"/>
      <w:bookmarkStart w:id="2292" w:name="_Toc57930519"/>
      <w:bookmarkStart w:id="2293" w:name="_Toc57931149"/>
      <w:bookmarkStart w:id="2294" w:name="_Toc160974275"/>
      <w:r w:rsidRPr="00441CD0">
        <w:rPr>
          <w:rFonts w:eastAsia="SimSun"/>
        </w:rPr>
        <w:t>6.</w:t>
      </w:r>
      <w:r w:rsidRPr="00441CD0">
        <w:rPr>
          <w:rFonts w:eastAsia="SimSun"/>
          <w:lang w:val="en-US"/>
        </w:rPr>
        <w:t>2.</w:t>
      </w:r>
      <w:r w:rsidRPr="00441CD0">
        <w:rPr>
          <w:rFonts w:eastAsia="SimSun"/>
          <w:lang w:val="en-US" w:eastAsia="zh-CN"/>
        </w:rPr>
        <w:t>2</w:t>
      </w:r>
      <w:r w:rsidRPr="00441CD0">
        <w:rPr>
          <w:rFonts w:eastAsia="SimSun"/>
        </w:rPr>
        <w:tab/>
      </w:r>
      <w:r w:rsidRPr="00441CD0">
        <w:rPr>
          <w:rFonts w:eastAsia="SimSun"/>
          <w:lang w:val="en-US" w:eastAsia="zh-CN"/>
        </w:rPr>
        <w:t>Heartbeat P</w:t>
      </w:r>
      <w:r w:rsidRPr="00441CD0">
        <w:rPr>
          <w:rFonts w:eastAsia="SimSun"/>
          <w:lang w:eastAsia="zh-CN"/>
        </w:rPr>
        <w:t>rocedure</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p>
    <w:p w14:paraId="3EB1C578" w14:textId="77777777" w:rsidR="00EE5860" w:rsidRPr="00441CD0" w:rsidRDefault="00EE5860" w:rsidP="00EE5860">
      <w:pPr>
        <w:pStyle w:val="Heading4"/>
        <w:rPr>
          <w:rFonts w:eastAsia="SimSun"/>
          <w:lang w:val="x-none"/>
        </w:rPr>
      </w:pPr>
      <w:bookmarkStart w:id="2295" w:name="_Toc19717161"/>
      <w:bookmarkStart w:id="2296" w:name="_Toc27490645"/>
      <w:bookmarkStart w:id="2297" w:name="_Toc27556938"/>
      <w:bookmarkStart w:id="2298" w:name="_Toc27723855"/>
      <w:bookmarkStart w:id="2299" w:name="_Toc36030927"/>
      <w:bookmarkStart w:id="2300" w:name="_Toc36042847"/>
      <w:bookmarkStart w:id="2301" w:name="_Toc36814172"/>
      <w:bookmarkStart w:id="2302" w:name="_Toc44689026"/>
      <w:bookmarkStart w:id="2303" w:name="_Toc44923780"/>
      <w:bookmarkStart w:id="2304" w:name="_Toc51860749"/>
      <w:bookmarkStart w:id="2305" w:name="_Toc57930520"/>
      <w:bookmarkStart w:id="2306" w:name="_Toc57931150"/>
      <w:bookmarkStart w:id="2307" w:name="_Toc160974276"/>
      <w:r w:rsidRPr="00441CD0">
        <w:rPr>
          <w:rFonts w:eastAsia="SimSun"/>
          <w:lang w:eastAsia="zh-CN"/>
        </w:rPr>
        <w:t>6.</w:t>
      </w:r>
      <w:r w:rsidRPr="00441CD0">
        <w:rPr>
          <w:rFonts w:eastAsia="SimSun"/>
          <w:lang w:val="en-US" w:eastAsia="zh-CN"/>
        </w:rPr>
        <w:t>2.2</w:t>
      </w:r>
      <w:r w:rsidRPr="00441CD0">
        <w:rPr>
          <w:rFonts w:eastAsia="SimSun"/>
          <w:lang w:eastAsia="zh-CN"/>
        </w:rPr>
        <w:t>.1</w:t>
      </w:r>
      <w:r w:rsidRPr="00441CD0">
        <w:rPr>
          <w:rFonts w:eastAsia="SimSun"/>
          <w:lang w:val="en-US" w:eastAsia="zh-CN"/>
        </w:rPr>
        <w:tab/>
      </w:r>
      <w:r w:rsidRPr="00441CD0">
        <w:rPr>
          <w:rFonts w:eastAsia="SimSun"/>
          <w:lang w:eastAsia="zh-CN"/>
        </w:rPr>
        <w:t>General</w:t>
      </w:r>
      <w:bookmarkEnd w:id="2295"/>
      <w:bookmarkEnd w:id="2296"/>
      <w:bookmarkEnd w:id="2297"/>
      <w:bookmarkEnd w:id="2298"/>
      <w:bookmarkEnd w:id="2299"/>
      <w:bookmarkEnd w:id="2300"/>
      <w:bookmarkEnd w:id="2301"/>
      <w:bookmarkEnd w:id="2302"/>
      <w:bookmarkEnd w:id="2303"/>
      <w:bookmarkEnd w:id="2304"/>
      <w:bookmarkEnd w:id="2305"/>
      <w:bookmarkEnd w:id="2306"/>
      <w:bookmarkEnd w:id="2307"/>
    </w:p>
    <w:p w14:paraId="44F15E44" w14:textId="77777777" w:rsidR="00EE5860" w:rsidRDefault="00EE5860" w:rsidP="00EE5860">
      <w:pPr>
        <w:rPr>
          <w:rFonts w:eastAsia="SimSun"/>
        </w:rPr>
      </w:pPr>
      <w:r w:rsidRPr="00441CD0">
        <w:rPr>
          <w:rFonts w:eastAsia="SimSun"/>
          <w:lang w:eastAsia="zh-CN"/>
        </w:rPr>
        <w:t xml:space="preserve">PFCP </w:t>
      </w:r>
      <w:r>
        <w:rPr>
          <w:rFonts w:eastAsia="SimSun"/>
          <w:lang w:eastAsia="zh-CN"/>
        </w:rPr>
        <w:t>H</w:t>
      </w:r>
      <w:r w:rsidRPr="00441CD0">
        <w:rPr>
          <w:rFonts w:eastAsia="SimSun"/>
          <w:lang w:eastAsia="zh-CN"/>
        </w:rPr>
        <w:t xml:space="preserve">eartbeat </w:t>
      </w:r>
      <w:r>
        <w:rPr>
          <w:rFonts w:eastAsia="SimSun"/>
          <w:lang w:eastAsia="zh-CN"/>
        </w:rPr>
        <w:t>is</w:t>
      </w:r>
      <w:r w:rsidRPr="00441CD0">
        <w:rPr>
          <w:rFonts w:eastAsia="SimSun"/>
        </w:rPr>
        <w:t xml:space="preserve"> </w:t>
      </w:r>
      <w:r>
        <w:rPr>
          <w:rFonts w:eastAsia="SimSun"/>
        </w:rPr>
        <w:t>a PFCP entity level procedure.</w:t>
      </w:r>
    </w:p>
    <w:p w14:paraId="7ABA3017" w14:textId="54D9B9AD" w:rsidR="00EE5860" w:rsidRPr="00441CD0" w:rsidRDefault="00EE5860" w:rsidP="00EE5860">
      <w:pPr>
        <w:rPr>
          <w:rFonts w:eastAsia="SimSun"/>
        </w:rPr>
      </w:pPr>
      <w:r w:rsidRPr="00441CD0">
        <w:rPr>
          <w:rFonts w:eastAsia="SimSun"/>
        </w:rPr>
        <w:t xml:space="preserve">Two messages are specified for </w:t>
      </w:r>
      <w:r w:rsidRPr="00441CD0">
        <w:rPr>
          <w:rFonts w:eastAsia="SimSun"/>
          <w:lang w:eastAsia="zh-CN"/>
        </w:rPr>
        <w:t>PFCP heartbeat procedure</w:t>
      </w:r>
      <w:r w:rsidRPr="00441CD0">
        <w:rPr>
          <w:rFonts w:eastAsia="SimSun"/>
        </w:rPr>
        <w:t xml:space="preserve">: Heartbeat Request and Heartbeat Response. The use of these messages is further specified in </w:t>
      </w:r>
      <w:r w:rsidR="00415C19" w:rsidRPr="00441CD0">
        <w:rPr>
          <w:rFonts w:eastAsia="SimSun"/>
        </w:rPr>
        <w:t>clause</w:t>
      </w:r>
      <w:r w:rsidR="00415C19">
        <w:rPr>
          <w:rFonts w:eastAsia="SimSun"/>
        </w:rPr>
        <w:t> </w:t>
      </w:r>
      <w:r w:rsidR="00415C19" w:rsidRPr="00441CD0">
        <w:rPr>
          <w:rFonts w:eastAsia="SimSun"/>
        </w:rPr>
        <w:t>1</w:t>
      </w:r>
      <w:r w:rsidRPr="00441CD0">
        <w:rPr>
          <w:rFonts w:eastAsia="SimSun"/>
        </w:rPr>
        <w:t>9A of 3GPP TS 23.007 [24] for EPC, and in clause</w:t>
      </w:r>
      <w:r>
        <w:rPr>
          <w:rFonts w:eastAsia="SimSun"/>
        </w:rPr>
        <w:t> </w:t>
      </w:r>
      <w:r w:rsidRPr="00441CD0">
        <w:rPr>
          <w:rFonts w:eastAsia="SimSun"/>
        </w:rPr>
        <w:t>4</w:t>
      </w:r>
      <w:r w:rsidRPr="00441CD0">
        <w:t xml:space="preserve"> of 3GPP TS 23.527 [40] for 5GC</w:t>
      </w:r>
      <w:r w:rsidRPr="00441CD0">
        <w:rPr>
          <w:rFonts w:eastAsia="SimSun"/>
        </w:rPr>
        <w:t>.</w:t>
      </w:r>
    </w:p>
    <w:p w14:paraId="53D3D6F1" w14:textId="77777777" w:rsidR="00EE5860" w:rsidRPr="00441CD0" w:rsidRDefault="00EE5860" w:rsidP="00EE5860">
      <w:pPr>
        <w:pStyle w:val="Heading4"/>
        <w:rPr>
          <w:rFonts w:eastAsia="SimSun"/>
        </w:rPr>
      </w:pPr>
      <w:bookmarkStart w:id="2308" w:name="_Toc19717162"/>
      <w:bookmarkStart w:id="2309" w:name="_Toc27490646"/>
      <w:bookmarkStart w:id="2310" w:name="_Toc27556939"/>
      <w:bookmarkStart w:id="2311" w:name="_Toc27723856"/>
      <w:bookmarkStart w:id="2312" w:name="_Toc36030928"/>
      <w:bookmarkStart w:id="2313" w:name="_Toc36042848"/>
      <w:bookmarkStart w:id="2314" w:name="_Toc36814173"/>
      <w:bookmarkStart w:id="2315" w:name="_Toc44689027"/>
      <w:bookmarkStart w:id="2316" w:name="_Toc44923781"/>
      <w:bookmarkStart w:id="2317" w:name="_Toc51860750"/>
      <w:bookmarkStart w:id="2318" w:name="_Toc57930521"/>
      <w:bookmarkStart w:id="2319" w:name="_Toc57931151"/>
      <w:bookmarkStart w:id="2320" w:name="_Toc160974277"/>
      <w:r w:rsidRPr="00441CD0">
        <w:rPr>
          <w:rFonts w:eastAsia="SimSun"/>
        </w:rPr>
        <w:t>6.2.</w:t>
      </w:r>
      <w:r w:rsidRPr="00441CD0">
        <w:rPr>
          <w:rFonts w:eastAsia="SimSun"/>
          <w:lang w:val="en-US"/>
        </w:rPr>
        <w:t>2</w:t>
      </w:r>
      <w:r w:rsidRPr="00441CD0">
        <w:rPr>
          <w:rFonts w:eastAsia="SimSun"/>
        </w:rPr>
        <w:t>.2</w:t>
      </w:r>
      <w:r w:rsidRPr="00441CD0">
        <w:rPr>
          <w:rFonts w:eastAsia="SimSun"/>
        </w:rPr>
        <w:tab/>
      </w:r>
      <w:r w:rsidRPr="00441CD0">
        <w:rPr>
          <w:rFonts w:eastAsia="SimSun"/>
          <w:lang w:val="en-US" w:eastAsia="zh-CN"/>
        </w:rPr>
        <w:t>Heartbeat</w:t>
      </w:r>
      <w:r w:rsidRPr="00441CD0">
        <w:rPr>
          <w:rFonts w:eastAsia="SimSun"/>
        </w:rPr>
        <w:t xml:space="preserve"> Request</w:t>
      </w:r>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00E9CDAC" w14:textId="77777777" w:rsidR="00EE5860" w:rsidRPr="00441CD0" w:rsidRDefault="00EE5860" w:rsidP="00EE5860">
      <w:pPr>
        <w:rPr>
          <w:rFonts w:eastAsia="SimSun"/>
        </w:rPr>
      </w:pPr>
      <w:r>
        <w:rPr>
          <w:rFonts w:hint="eastAsia"/>
          <w:lang w:eastAsia="zh-CN"/>
        </w:rPr>
        <w:t xml:space="preserve">An PFCP entity of a </w:t>
      </w:r>
      <w:r w:rsidRPr="00441CD0">
        <w:rPr>
          <w:rFonts w:eastAsia="SimSun"/>
        </w:rPr>
        <w:t xml:space="preserve">CP or UP function may send a Heartbeat Request </w:t>
      </w:r>
      <w:r>
        <w:rPr>
          <w:rFonts w:hint="eastAsia"/>
          <w:lang w:eastAsia="zh-CN"/>
        </w:rPr>
        <w:t>to a PFCP entity of a peer node to find out if the peer PFCP entity is alive</w:t>
      </w:r>
      <w:r w:rsidRPr="00441CD0">
        <w:rPr>
          <w:rFonts w:eastAsia="SimSun"/>
        </w:rPr>
        <w:t xml:space="preserve">. </w:t>
      </w:r>
      <w:r>
        <w:rPr>
          <w:rFonts w:hint="eastAsia"/>
          <w:lang w:eastAsia="zh-CN"/>
        </w:rPr>
        <w:t>If multiple PFCP entities pertain to the same CP or UP function, each PFCP entity may send Heartbeat Request messages towards each PFCP entity pertaining to the peer node with which a PFCP control association is established.</w:t>
      </w:r>
    </w:p>
    <w:p w14:paraId="2483E51A" w14:textId="77777777" w:rsidR="00EE5860" w:rsidRPr="00B9150D" w:rsidRDefault="00EE5860" w:rsidP="00EE5860">
      <w:pPr>
        <w:pStyle w:val="NO"/>
        <w:rPr>
          <w:lang w:eastAsia="zh-CN"/>
        </w:rPr>
      </w:pPr>
      <w:bookmarkStart w:id="2321" w:name="OLE_LINK9"/>
      <w:bookmarkStart w:id="2322" w:name="OLE_LINK10"/>
      <w:r>
        <w:rPr>
          <w:rFonts w:hint="eastAsia"/>
          <w:lang w:eastAsia="zh-CN"/>
        </w:rPr>
        <w:t>NOTE</w:t>
      </w:r>
      <w:r>
        <w:rPr>
          <w:lang w:eastAsia="zh-CN"/>
        </w:rPr>
        <w:t xml:space="preserve"> </w:t>
      </w:r>
      <w:r>
        <w:rPr>
          <w:rFonts w:hint="eastAsia"/>
          <w:lang w:eastAsia="zh-CN"/>
        </w:rPr>
        <w:t>1:</w:t>
      </w:r>
      <w:r>
        <w:rPr>
          <w:rFonts w:hint="eastAsia"/>
          <w:lang w:eastAsia="zh-CN"/>
        </w:rPr>
        <w:tab/>
      </w:r>
      <w:bookmarkEnd w:id="2321"/>
      <w:bookmarkEnd w:id="2322"/>
      <w:r>
        <w:rPr>
          <w:rFonts w:hint="eastAsia"/>
          <w:lang w:eastAsia="zh-CN"/>
        </w:rPr>
        <w:t>If the UP function supports the MPAS feature and connected to an SMF set, each PFCP entity of the UP function can send heartbeat Requests towards each PFCP entity of every SMF with which a PFCP control association is established.</w:t>
      </w:r>
    </w:p>
    <w:p w14:paraId="72F8D0F6" w14:textId="77777777" w:rsidR="00EE5860" w:rsidRPr="00157F76" w:rsidRDefault="00EE5860" w:rsidP="00EE5860">
      <w:pPr>
        <w:pStyle w:val="NO"/>
        <w:rPr>
          <w:lang w:eastAsia="zh-CN"/>
        </w:rPr>
      </w:pPr>
      <w:r>
        <w:rPr>
          <w:rFonts w:hint="eastAsia"/>
          <w:lang w:eastAsia="zh-CN"/>
        </w:rPr>
        <w:t>NOTE</w:t>
      </w:r>
      <w:r>
        <w:rPr>
          <w:lang w:eastAsia="zh-CN"/>
        </w:rPr>
        <w:t xml:space="preserve"> </w:t>
      </w:r>
      <w:r>
        <w:rPr>
          <w:rFonts w:hint="eastAsia"/>
          <w:lang w:eastAsia="zh-CN"/>
        </w:rPr>
        <w:t>2:</w:t>
      </w:r>
      <w:r>
        <w:rPr>
          <w:rFonts w:hint="eastAsia"/>
          <w:lang w:eastAsia="zh-CN"/>
        </w:rPr>
        <w:tab/>
        <w:t>If the UP function supports the SSET feature and connected to an SMF set, each PFCP entity of the UP function can send heartbeat Requests towards each PFCP entity pertaining to the same SMF or the SMFs in the SMF set with which a PFCP control association is established.</w:t>
      </w:r>
    </w:p>
    <w:p w14:paraId="4E7573C0" w14:textId="77777777" w:rsidR="00EE5860" w:rsidRPr="00441CD0" w:rsidRDefault="00EE5860" w:rsidP="00EE5860">
      <w:pPr>
        <w:rPr>
          <w:rFonts w:eastAsia="SimSun"/>
        </w:rPr>
      </w:pPr>
      <w:r w:rsidRPr="00441CD0">
        <w:rPr>
          <w:rFonts w:eastAsia="SimSun"/>
        </w:rPr>
        <w:t xml:space="preserve">A </w:t>
      </w:r>
      <w:r w:rsidRPr="00441CD0">
        <w:rPr>
          <w:rFonts w:eastAsia="SimSun"/>
          <w:lang w:eastAsia="zh-CN"/>
        </w:rPr>
        <w:t>CP function or UP function</w:t>
      </w:r>
      <w:r w:rsidRPr="00441CD0">
        <w:rPr>
          <w:rFonts w:eastAsia="SimSun"/>
        </w:rPr>
        <w:t xml:space="preserve"> shall be prepared to receive a Heartbeat Request at any time </w:t>
      </w:r>
      <w:r w:rsidRPr="00441CD0">
        <w:rPr>
          <w:lang w:val="en-US"/>
        </w:rPr>
        <w:t>(even from unknown peers)</w:t>
      </w:r>
      <w:r w:rsidRPr="00441CD0">
        <w:rPr>
          <w:rFonts w:eastAsia="SimSun"/>
        </w:rPr>
        <w:t xml:space="preserve"> and it shall reply with a Heartbeat Response.</w:t>
      </w:r>
    </w:p>
    <w:p w14:paraId="0AE67115" w14:textId="77777777" w:rsidR="00EE5860" w:rsidRPr="00441CD0" w:rsidRDefault="00EE5860" w:rsidP="00EE5860">
      <w:pPr>
        <w:pStyle w:val="Heading4"/>
        <w:rPr>
          <w:rFonts w:eastAsia="SimSun"/>
        </w:rPr>
      </w:pPr>
      <w:bookmarkStart w:id="2323" w:name="_Toc19717163"/>
      <w:bookmarkStart w:id="2324" w:name="_Toc27490647"/>
      <w:bookmarkStart w:id="2325" w:name="_Toc27556940"/>
      <w:bookmarkStart w:id="2326" w:name="_Toc27723857"/>
      <w:bookmarkStart w:id="2327" w:name="_Toc36030929"/>
      <w:bookmarkStart w:id="2328" w:name="_Toc36042849"/>
      <w:bookmarkStart w:id="2329" w:name="_Toc36814174"/>
      <w:bookmarkStart w:id="2330" w:name="_Toc44689028"/>
      <w:bookmarkStart w:id="2331" w:name="_Toc44923782"/>
      <w:bookmarkStart w:id="2332" w:name="_Toc51860751"/>
      <w:bookmarkStart w:id="2333" w:name="_Toc57930522"/>
      <w:bookmarkStart w:id="2334" w:name="_Toc57931152"/>
      <w:bookmarkStart w:id="2335" w:name="_Toc160974278"/>
      <w:r w:rsidRPr="00441CD0">
        <w:rPr>
          <w:rFonts w:eastAsia="SimSun"/>
        </w:rPr>
        <w:t>6.2.</w:t>
      </w:r>
      <w:r w:rsidRPr="00441CD0">
        <w:rPr>
          <w:rFonts w:eastAsia="SimSun"/>
          <w:lang w:val="en-US"/>
        </w:rPr>
        <w:t>2</w:t>
      </w:r>
      <w:r w:rsidRPr="00441CD0">
        <w:rPr>
          <w:rFonts w:eastAsia="SimSun"/>
        </w:rPr>
        <w:t>.3</w:t>
      </w:r>
      <w:r w:rsidRPr="00441CD0">
        <w:rPr>
          <w:rFonts w:eastAsia="SimSun"/>
        </w:rPr>
        <w:tab/>
      </w:r>
      <w:r w:rsidRPr="00441CD0">
        <w:rPr>
          <w:rFonts w:eastAsia="SimSun"/>
          <w:lang w:val="en-US" w:eastAsia="zh-CN"/>
        </w:rPr>
        <w:t>Heartbeat</w:t>
      </w:r>
      <w:r w:rsidRPr="00441CD0">
        <w:rPr>
          <w:rFonts w:eastAsia="SimSun"/>
        </w:rPr>
        <w:t xml:space="preserve"> Response</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458CEE6C" w14:textId="77777777" w:rsidR="00EE5860" w:rsidRPr="00441CD0" w:rsidRDefault="00EE5860" w:rsidP="00EE5860">
      <w:pPr>
        <w:rPr>
          <w:rFonts w:eastAsia="SimSun"/>
        </w:rPr>
      </w:pPr>
      <w:r w:rsidRPr="00441CD0">
        <w:rPr>
          <w:rFonts w:eastAsia="SimSun"/>
        </w:rPr>
        <w:t xml:space="preserve">The message shall be sent as a response to a received </w:t>
      </w:r>
      <w:r w:rsidRPr="00441CD0">
        <w:rPr>
          <w:rFonts w:eastAsia="SimSun"/>
          <w:lang w:val="en-US" w:eastAsia="zh-CN"/>
        </w:rPr>
        <w:t>Heartbeat</w:t>
      </w:r>
      <w:r w:rsidRPr="00441CD0">
        <w:rPr>
          <w:rFonts w:eastAsia="SimSun"/>
        </w:rPr>
        <w:t xml:space="preserve"> Request.</w:t>
      </w:r>
    </w:p>
    <w:p w14:paraId="4AA37D20" w14:textId="77777777" w:rsidR="00EE5860" w:rsidRPr="00441CD0" w:rsidRDefault="00EE5860" w:rsidP="00EE5860">
      <w:pPr>
        <w:pStyle w:val="Heading3"/>
        <w:rPr>
          <w:rFonts w:eastAsia="SimSun"/>
          <w:lang w:val="en-US"/>
        </w:rPr>
      </w:pPr>
      <w:bookmarkStart w:id="2336" w:name="_Toc19717164"/>
      <w:bookmarkStart w:id="2337" w:name="_Toc27490648"/>
      <w:bookmarkStart w:id="2338" w:name="_Toc27556941"/>
      <w:bookmarkStart w:id="2339" w:name="_Toc27723858"/>
      <w:bookmarkStart w:id="2340" w:name="_Toc36030930"/>
      <w:bookmarkStart w:id="2341" w:name="_Toc36042850"/>
      <w:bookmarkStart w:id="2342" w:name="_Toc36814175"/>
      <w:bookmarkStart w:id="2343" w:name="_Toc44689029"/>
      <w:bookmarkStart w:id="2344" w:name="_Toc44923783"/>
      <w:bookmarkStart w:id="2345" w:name="_Toc51860752"/>
      <w:bookmarkStart w:id="2346" w:name="_Toc57930523"/>
      <w:bookmarkStart w:id="2347" w:name="_Toc57931153"/>
      <w:bookmarkStart w:id="2348" w:name="_Toc160974279"/>
      <w:r w:rsidRPr="00441CD0">
        <w:rPr>
          <w:rFonts w:eastAsia="SimSun"/>
        </w:rPr>
        <w:t>6.</w:t>
      </w:r>
      <w:r w:rsidRPr="00441CD0">
        <w:rPr>
          <w:rFonts w:eastAsia="SimSun"/>
          <w:lang w:val="en-US"/>
        </w:rPr>
        <w:t>2.</w:t>
      </w:r>
      <w:r w:rsidRPr="00441CD0">
        <w:rPr>
          <w:rFonts w:eastAsia="SimSun"/>
          <w:lang w:val="en-US" w:eastAsia="zh-CN"/>
        </w:rPr>
        <w:t>3</w:t>
      </w:r>
      <w:r w:rsidRPr="00441CD0">
        <w:rPr>
          <w:rFonts w:eastAsia="SimSun"/>
        </w:rPr>
        <w:tab/>
      </w:r>
      <w:r w:rsidRPr="00441CD0">
        <w:rPr>
          <w:rFonts w:eastAsia="SimSun"/>
          <w:lang w:val="en-US" w:eastAsia="zh-CN"/>
        </w:rPr>
        <w:t>Load Control Procedure</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7D0410EF" w14:textId="77777777" w:rsidR="00EE5860" w:rsidRPr="00441CD0" w:rsidRDefault="00EE5860" w:rsidP="00EE5860">
      <w:pPr>
        <w:pStyle w:val="Heading4"/>
        <w:rPr>
          <w:lang w:val="en-US"/>
        </w:rPr>
      </w:pPr>
      <w:bookmarkStart w:id="2349" w:name="_Toc19717165"/>
      <w:bookmarkStart w:id="2350" w:name="_Toc27490649"/>
      <w:bookmarkStart w:id="2351" w:name="_Toc27556942"/>
      <w:bookmarkStart w:id="2352" w:name="_Toc27723859"/>
      <w:bookmarkStart w:id="2353" w:name="_Toc36030931"/>
      <w:bookmarkStart w:id="2354" w:name="_Toc36042851"/>
      <w:bookmarkStart w:id="2355" w:name="_Toc36814176"/>
      <w:bookmarkStart w:id="2356" w:name="_Toc44689030"/>
      <w:bookmarkStart w:id="2357" w:name="_Toc44923784"/>
      <w:bookmarkStart w:id="2358" w:name="_Toc51860753"/>
      <w:bookmarkStart w:id="2359" w:name="_Toc57930524"/>
      <w:bookmarkStart w:id="2360" w:name="_Toc57931154"/>
      <w:bookmarkStart w:id="2361" w:name="_Toc160974280"/>
      <w:r w:rsidRPr="00441CD0">
        <w:t>6.2.3.1</w:t>
      </w:r>
      <w:r w:rsidRPr="00441CD0">
        <w:tab/>
        <w:t>General</w:t>
      </w:r>
      <w:bookmarkEnd w:id="2349"/>
      <w:bookmarkEnd w:id="2350"/>
      <w:bookmarkEnd w:id="2351"/>
      <w:bookmarkEnd w:id="2352"/>
      <w:bookmarkEnd w:id="2353"/>
      <w:bookmarkEnd w:id="2354"/>
      <w:bookmarkEnd w:id="2355"/>
      <w:bookmarkEnd w:id="2356"/>
      <w:bookmarkEnd w:id="2357"/>
      <w:bookmarkEnd w:id="2358"/>
      <w:bookmarkEnd w:id="2359"/>
      <w:bookmarkEnd w:id="2360"/>
      <w:bookmarkEnd w:id="2361"/>
    </w:p>
    <w:p w14:paraId="200A98A3" w14:textId="77777777" w:rsidR="00EE5860" w:rsidRPr="00441CD0" w:rsidRDefault="00EE5860" w:rsidP="00EE5860">
      <w:r w:rsidRPr="00441CD0">
        <w:t xml:space="preserve">Load Control </w:t>
      </w:r>
      <w:r>
        <w:rPr>
          <w:rFonts w:eastAsia="SimSun"/>
          <w:lang w:eastAsia="zh-CN"/>
        </w:rPr>
        <w:t xml:space="preserve">is a </w:t>
      </w:r>
      <w:r>
        <w:rPr>
          <w:rFonts w:eastAsia="SimSun"/>
        </w:rPr>
        <w:t>node level procedure.</w:t>
      </w:r>
    </w:p>
    <w:p w14:paraId="518E69C6" w14:textId="77777777" w:rsidR="00EE5860" w:rsidRPr="00441CD0" w:rsidRDefault="00EE5860" w:rsidP="00EE5860">
      <w:r w:rsidRPr="00441CD0">
        <w:t>Load Control is an optional feature defined over the Sxa, Sxb, Sxc and N4 reference points.</w:t>
      </w:r>
    </w:p>
    <w:p w14:paraId="5F7CB27C" w14:textId="77777777" w:rsidR="00EE5860" w:rsidRPr="00441CD0" w:rsidRDefault="00EE5860" w:rsidP="00EE5860">
      <w:pPr>
        <w:rPr>
          <w:rFonts w:eastAsia="SimSun"/>
          <w:lang w:val="en-US"/>
        </w:rPr>
      </w:pPr>
      <w:r w:rsidRPr="00441CD0">
        <w:rPr>
          <w:rFonts w:eastAsia="SimSun"/>
          <w:lang w:val="en-US"/>
        </w:rPr>
        <w:t>Load control enables the UP function to send its load information to the CP function to adaptively balance the PFCP session load across the UP functions according to their effective load. The load information reflects the operating status of the resources of the UP function.</w:t>
      </w:r>
    </w:p>
    <w:p w14:paraId="4DD82BEB" w14:textId="77777777" w:rsidR="00EE5860" w:rsidRPr="00441CD0" w:rsidRDefault="00EE5860" w:rsidP="00EE5860">
      <w:r w:rsidRPr="00441CD0">
        <w:t>Load control allows for better balancing of the PFCP session load, so as to attempt to prevent overload in the first place (preventive action). Load control does not trigger overload mitigation actions even if the UP function reports a high load.</w:t>
      </w:r>
    </w:p>
    <w:p w14:paraId="7919AD49" w14:textId="77777777" w:rsidR="00EE5860" w:rsidRPr="00441CD0" w:rsidRDefault="00EE5860" w:rsidP="00EE5860">
      <w:r w:rsidRPr="00441CD0">
        <w:t>Load control and overload control may be supported and activated independently in the network, based on operator's policy.</w:t>
      </w:r>
    </w:p>
    <w:p w14:paraId="6919BE55" w14:textId="77777777" w:rsidR="00EE5860" w:rsidRPr="00441CD0" w:rsidRDefault="00EE5860" w:rsidP="00EE5860">
      <w:pPr>
        <w:pStyle w:val="Heading4"/>
      </w:pPr>
      <w:bookmarkStart w:id="2362" w:name="_Toc19717166"/>
      <w:bookmarkStart w:id="2363" w:name="_Toc27490650"/>
      <w:bookmarkStart w:id="2364" w:name="_Toc27556943"/>
      <w:bookmarkStart w:id="2365" w:name="_Toc27723860"/>
      <w:bookmarkStart w:id="2366" w:name="_Toc36030932"/>
      <w:bookmarkStart w:id="2367" w:name="_Toc36042852"/>
      <w:bookmarkStart w:id="2368" w:name="_Toc36814177"/>
      <w:bookmarkStart w:id="2369" w:name="_Toc44689031"/>
      <w:bookmarkStart w:id="2370" w:name="_Toc44923785"/>
      <w:bookmarkStart w:id="2371" w:name="_Toc51860754"/>
      <w:bookmarkStart w:id="2372" w:name="_Toc57930525"/>
      <w:bookmarkStart w:id="2373" w:name="_Toc57931155"/>
      <w:bookmarkStart w:id="2374" w:name="_Toc160974281"/>
      <w:r w:rsidRPr="00441CD0">
        <w:lastRenderedPageBreak/>
        <w:t>6.2.3.2</w:t>
      </w:r>
      <w:r w:rsidRPr="00441CD0">
        <w:tab/>
        <w:t>Principles</w:t>
      </w:r>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1BA7A39D" w14:textId="77777777" w:rsidR="00EE5860" w:rsidRPr="00441CD0" w:rsidRDefault="00EE5860" w:rsidP="00EE5860">
      <w:r w:rsidRPr="00441CD0">
        <w:t>The UP function may signal its Load Control Information to reflect the operating status of its resources, at the node level, allowing the receiving CP function to use this information to augment the UP function selection procedures.</w:t>
      </w:r>
    </w:p>
    <w:p w14:paraId="093C849F" w14:textId="77777777" w:rsidR="00EE5860" w:rsidRPr="00441CD0" w:rsidRDefault="00EE5860" w:rsidP="00EE5860">
      <w:r w:rsidRPr="00441CD0">
        <w:t>The Load Control Information is piggybacked in PFCP request or response messages such that the exchange of Load Control Information does not trigger extra signalling.</w:t>
      </w:r>
    </w:p>
    <w:p w14:paraId="71B87F48" w14:textId="77777777" w:rsidR="00EE5860" w:rsidRPr="00441CD0" w:rsidRDefault="00EE5860" w:rsidP="00EE5860">
      <w:pPr>
        <w:pStyle w:val="NO"/>
      </w:pPr>
      <w:r w:rsidRPr="00441CD0">
        <w:t>NOTE:</w:t>
      </w:r>
      <w:r w:rsidRPr="00441CD0">
        <w:tab/>
        <w:t>The inclusion of Load Control Information in existing messages means that the frequency of transmission of load control information increases as the session load increases, allowing for faster feedback and thus better regulation of the load.</w:t>
      </w:r>
    </w:p>
    <w:p w14:paraId="4DF7DDD9" w14:textId="77777777" w:rsidR="00EE5860" w:rsidRPr="00441CD0" w:rsidRDefault="00EE5860" w:rsidP="00EE5860">
      <w:r w:rsidRPr="00441CD0">
        <w:t>The calculation of the Load Control Information is implementation dependent and its calculation and transfer shall not add significant additional load to the node itself and to its corresponding peer nodes.</w:t>
      </w:r>
    </w:p>
    <w:p w14:paraId="3906AEDD" w14:textId="77777777" w:rsidR="00EE5860" w:rsidRPr="00441CD0" w:rsidRDefault="00EE5860" w:rsidP="00EE5860">
      <w:pPr>
        <w:pStyle w:val="Heading4"/>
      </w:pPr>
      <w:bookmarkStart w:id="2375" w:name="_Toc19717167"/>
      <w:bookmarkStart w:id="2376" w:name="_Toc27490651"/>
      <w:bookmarkStart w:id="2377" w:name="_Toc27556944"/>
      <w:bookmarkStart w:id="2378" w:name="_Toc27723861"/>
      <w:bookmarkStart w:id="2379" w:name="_Toc36030933"/>
      <w:bookmarkStart w:id="2380" w:name="_Toc36042853"/>
      <w:bookmarkStart w:id="2381" w:name="_Toc36814178"/>
      <w:bookmarkStart w:id="2382" w:name="_Toc44689032"/>
      <w:bookmarkStart w:id="2383" w:name="_Toc44923786"/>
      <w:bookmarkStart w:id="2384" w:name="_Toc51860755"/>
      <w:bookmarkStart w:id="2385" w:name="_Toc57930526"/>
      <w:bookmarkStart w:id="2386" w:name="_Toc57931156"/>
      <w:bookmarkStart w:id="2387" w:name="_Toc160974282"/>
      <w:r w:rsidRPr="00441CD0">
        <w:t>6.2.3.3</w:t>
      </w:r>
      <w:r w:rsidRPr="00441CD0">
        <w:tab/>
        <w:t>Load Control Information</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506F36BE" w14:textId="77777777" w:rsidR="00EE5860" w:rsidRPr="00441CD0" w:rsidRDefault="00EE5860" w:rsidP="00EE5860">
      <w:pPr>
        <w:pStyle w:val="Heading5"/>
      </w:pPr>
      <w:bookmarkStart w:id="2388" w:name="_Toc19717168"/>
      <w:bookmarkStart w:id="2389" w:name="_Toc27490652"/>
      <w:bookmarkStart w:id="2390" w:name="_Toc27556945"/>
      <w:bookmarkStart w:id="2391" w:name="_Toc27723862"/>
      <w:bookmarkStart w:id="2392" w:name="_Toc36030934"/>
      <w:bookmarkStart w:id="2393" w:name="_Toc36042854"/>
      <w:bookmarkStart w:id="2394" w:name="_Toc36814179"/>
      <w:bookmarkStart w:id="2395" w:name="_Toc44689033"/>
      <w:bookmarkStart w:id="2396" w:name="_Toc44923787"/>
      <w:bookmarkStart w:id="2397" w:name="_Toc51860756"/>
      <w:bookmarkStart w:id="2398" w:name="_Toc57930527"/>
      <w:bookmarkStart w:id="2399" w:name="_Toc57931157"/>
      <w:bookmarkStart w:id="2400" w:name="_Toc160974283"/>
      <w:r w:rsidRPr="00441CD0">
        <w:t>6.2.3.3.1</w:t>
      </w:r>
      <w:r w:rsidRPr="00441CD0">
        <w:tab/>
        <w:t>General Description</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5593E46C" w14:textId="77777777" w:rsidR="00EE5860" w:rsidRPr="00441CD0" w:rsidRDefault="00EE5860" w:rsidP="00EE5860">
      <w:r w:rsidRPr="00441CD0">
        <w:t>A PFCP message may contain one instance of the Load Control Information (LCI) IE.</w:t>
      </w:r>
    </w:p>
    <w:p w14:paraId="25AEF56D" w14:textId="4F0D17C4" w:rsidR="00EE5860" w:rsidRPr="00441CD0" w:rsidRDefault="00EE5860" w:rsidP="00EE5860">
      <w:r w:rsidRPr="00441CD0">
        <w:t xml:space="preserve">When providing load control information in a message for the first time or subsequently, the UP function shall always include the full set of load control information, i.e. all the node level instance of the Load Control Information, even if only a subset of the load control information has changed. The Load Control Sequence Number shall be incremented whenever the load control information is changed (see </w:t>
      </w:r>
      <w:r w:rsidR="00415C19" w:rsidRPr="00441CD0">
        <w:t>clause</w:t>
      </w:r>
      <w:r w:rsidR="00415C19">
        <w:t> </w:t>
      </w:r>
      <w:r w:rsidR="00415C19" w:rsidRPr="00441CD0">
        <w:t>6</w:t>
      </w:r>
      <w:r w:rsidRPr="00441CD0">
        <w:t>.2.3.3.2.1).</w:t>
      </w:r>
    </w:p>
    <w:p w14:paraId="440A298B" w14:textId="77777777" w:rsidR="00EE5860" w:rsidRPr="00441CD0" w:rsidRDefault="00EE5860" w:rsidP="00EE5860">
      <w:r w:rsidRPr="00441CD0">
        <w:t>Load Control Information shall be linked to the Node ID (i.e. FQDN or the IP address used during the UP function selection) of the UP function providing the Information.</w:t>
      </w:r>
    </w:p>
    <w:p w14:paraId="54E89642" w14:textId="77777777" w:rsidR="00EE5860" w:rsidRPr="00441CD0" w:rsidRDefault="00EE5860" w:rsidP="00EE5860">
      <w:r w:rsidRPr="00441CD0">
        <w:t>The receiver shall overwrite any stored load control information of a peer with the newly received load control information from the same peer node if the new load control information is more recent than the old information as indicated by the Load Control Sequence Number, e.g. if the receiver has stored an instance of the load control information for a peer node, it overwrites this instance with the new instance received in a message from the same peer node.</w:t>
      </w:r>
    </w:p>
    <w:p w14:paraId="79D936DE" w14:textId="77777777" w:rsidR="00EE5860" w:rsidRPr="00441CD0" w:rsidRDefault="00EE5860" w:rsidP="00EE5860">
      <w:r w:rsidRPr="00441CD0">
        <w:t>The receiver shall consider all the parameters received in the same instance of the LCI IE in conjunction while using this information for UP function selection.</w:t>
      </w:r>
    </w:p>
    <w:p w14:paraId="1D1ADB23" w14:textId="77777777" w:rsidR="00EE5860" w:rsidRPr="00441CD0" w:rsidRDefault="00EE5860" w:rsidP="00EE5860">
      <w:r w:rsidRPr="00441CD0">
        <w:t>The parameters are further defined in clause 6.2.3.3.2.</w:t>
      </w:r>
    </w:p>
    <w:p w14:paraId="2A558430" w14:textId="77777777" w:rsidR="00EE5860" w:rsidRPr="00441CD0" w:rsidRDefault="00EE5860" w:rsidP="00EE5860">
      <w:r w:rsidRPr="00441CD0">
        <w:t xml:space="preserve">Load control information may be extended with new parameters in future versions of the specification. </w:t>
      </w:r>
      <w:r w:rsidRPr="00441CD0">
        <w:rPr>
          <w:rFonts w:eastAsia="SimSun"/>
        </w:rPr>
        <w:t>A</w:t>
      </w:r>
      <w:r w:rsidRPr="00441CD0">
        <w:t>ny new parameter will have to be categorized as:</w:t>
      </w:r>
    </w:p>
    <w:p w14:paraId="2DBD014D"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load control information instance, containing one or more of these parameters, by using the other parameters and ignoring the non-critical optional parameter.</w:t>
      </w:r>
    </w:p>
    <w:p w14:paraId="46E7B4F9"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load control information containing one or more of these parameters.</w:t>
      </w:r>
    </w:p>
    <w:p w14:paraId="421691AB" w14:textId="77777777" w:rsidR="00EE5860" w:rsidRPr="00441CD0" w:rsidRDefault="00EE5860" w:rsidP="00EE5860">
      <w:r w:rsidRPr="00441CD0">
        <w:t>The sender may include one or more non-critical optional parameters within any instance of the LCI IE without having the knowledge of the receiver's capability to support the same. However, the sender shall only include one or more critical optional parameter in an instance of the LCI IE towards a receiver if the corresponding receiver is known to support those parameters. The sender may be aware of this either via signalling methods or by configuration (this will have to be defined when introducing any such new parameter in future).</w:t>
      </w:r>
    </w:p>
    <w:p w14:paraId="76DF2575" w14:textId="77777777" w:rsidR="00EE5860" w:rsidRPr="00441CD0" w:rsidRDefault="00EE5860" w:rsidP="00EE5860">
      <w:pPr>
        <w:pStyle w:val="Heading5"/>
      </w:pPr>
      <w:bookmarkStart w:id="2401" w:name="_Toc19717169"/>
      <w:bookmarkStart w:id="2402" w:name="_Toc27490653"/>
      <w:bookmarkStart w:id="2403" w:name="_Toc27556946"/>
      <w:bookmarkStart w:id="2404" w:name="_Toc27723863"/>
      <w:bookmarkStart w:id="2405" w:name="_Toc36030935"/>
      <w:bookmarkStart w:id="2406" w:name="_Toc36042855"/>
      <w:bookmarkStart w:id="2407" w:name="_Toc36814180"/>
      <w:bookmarkStart w:id="2408" w:name="_Toc44689034"/>
      <w:bookmarkStart w:id="2409" w:name="_Toc44923788"/>
      <w:bookmarkStart w:id="2410" w:name="_Toc51860757"/>
      <w:bookmarkStart w:id="2411" w:name="_Toc57930528"/>
      <w:bookmarkStart w:id="2412" w:name="_Toc57931158"/>
      <w:bookmarkStart w:id="2413" w:name="_Toc160974284"/>
      <w:r w:rsidRPr="00441CD0">
        <w:t>6.2.3.3.2</w:t>
      </w:r>
      <w:r w:rsidRPr="00441CD0">
        <w:tab/>
        <w:t>Parameters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69ACFFA0" w14:textId="77777777" w:rsidR="00EE5860" w:rsidRPr="00441CD0" w:rsidRDefault="00EE5860" w:rsidP="00EE5860">
      <w:pPr>
        <w:pStyle w:val="Heading6"/>
      </w:pPr>
      <w:bookmarkStart w:id="2414" w:name="_Toc19717170"/>
      <w:bookmarkStart w:id="2415" w:name="_Toc27490654"/>
      <w:bookmarkStart w:id="2416" w:name="_Toc27556947"/>
      <w:bookmarkStart w:id="2417" w:name="_Toc27723864"/>
      <w:bookmarkStart w:id="2418" w:name="_Toc36030936"/>
      <w:bookmarkStart w:id="2419" w:name="_Toc36042856"/>
      <w:bookmarkStart w:id="2420" w:name="_Toc36814181"/>
      <w:bookmarkStart w:id="2421" w:name="_Toc44689035"/>
      <w:bookmarkStart w:id="2422" w:name="_Toc44923789"/>
      <w:bookmarkStart w:id="2423" w:name="_Toc51860758"/>
      <w:bookmarkStart w:id="2424" w:name="_Toc57930529"/>
      <w:bookmarkStart w:id="2425" w:name="_Toc57931159"/>
      <w:bookmarkStart w:id="2426" w:name="_Toc160974285"/>
      <w:r w:rsidRPr="00441CD0">
        <w:t>6.2.3.3.2.1</w:t>
      </w:r>
      <w:r w:rsidRPr="00441CD0">
        <w:tab/>
        <w:t>Load Control Sequence Number</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CD77C5C" w14:textId="77777777" w:rsidR="00EE5860" w:rsidRPr="00441CD0" w:rsidRDefault="00EE5860" w:rsidP="00EE5860">
      <w:r w:rsidRPr="00441CD0">
        <w:t xml:space="preserve">The Load Control Sequence number contains a value that indicates the sequence number associated with the LCI IE. This sequence number shall be used to differentiate any two LCI IEs generated at two different instances by the same </w:t>
      </w:r>
      <w:r w:rsidRPr="00441CD0">
        <w:lastRenderedPageBreak/>
        <w:t>UP function. The Load Control Sequence Number shall be supported (if load control is supported) and shall always be present in the LCI IE.</w:t>
      </w:r>
    </w:p>
    <w:p w14:paraId="61CAAA17" w14:textId="77777777" w:rsidR="00EE5860" w:rsidRPr="00441CD0" w:rsidRDefault="00EE5860" w:rsidP="00EE5860">
      <w:r w:rsidRPr="00441CD0">
        <w:t>The UP function generating this information shall increment the Load Control Sequence Number whenever modifying some information in the Load Control Information IE. The Load Control Sequence Number shall not be incremented otherwise. The UP function may use the time, represented in an unsigned integer format, of the generation of the Load Control Information to populate the Load Control Sequence Number.</w:t>
      </w:r>
    </w:p>
    <w:p w14:paraId="36EC17F0" w14:textId="77777777" w:rsidR="00EE5860" w:rsidRPr="00441CD0" w:rsidRDefault="00EE5860" w:rsidP="00EE5860">
      <w:r w:rsidRPr="00441CD0">
        <w:t>This parameter shall be used by the receiver of the Load Control Information IE to properly collate out-of-order load control information, e.g. due to PFCP retransmissions. This parameter shall also be used by the receiver of the LCI IE to determine whether the newly received load control information has changed compared to load control information previously received from the same node earlier.</w:t>
      </w:r>
    </w:p>
    <w:p w14:paraId="1A5F1507" w14:textId="77777777" w:rsidR="00EE5860" w:rsidRPr="00441CD0" w:rsidRDefault="00EE5860" w:rsidP="00EE5860">
      <w:pPr>
        <w:pStyle w:val="NO"/>
        <w:rPr>
          <w:lang w:val="en-US"/>
        </w:rPr>
      </w:pPr>
      <w:r w:rsidRPr="00441CD0">
        <w:rPr>
          <w:lang w:val="en-US"/>
        </w:rPr>
        <w:t>NOTE:</w:t>
      </w:r>
      <w:r w:rsidRPr="00441CD0">
        <w:rPr>
          <w:lang w:val="en-US"/>
        </w:rPr>
        <w:tab/>
        <w:t>The PFCP sequence number cannot be used for collating out-of-order load control information as e.g. load control information may be sent in both PFCP requests and responses, using independent PFCP sequence numbering.</w:t>
      </w:r>
    </w:p>
    <w:p w14:paraId="4CB661EB" w14:textId="77777777" w:rsidR="00EE5860" w:rsidRPr="00441CD0" w:rsidRDefault="00EE5860" w:rsidP="00EE5860">
      <w:r w:rsidRPr="00441CD0">
        <w:t>If the receiving entity has already received and stored load control information from the peer UP function, the receiving CP function shall update its load control information only if the Load Control Sequence Number received in the new load control information is higher than the stored value of the Load Control Sequence Number associated with the peer UP function. However due to roll-over of the Load Control Sequence Number or restart of the node, the Load Control Sequence Number may be reset to an appropriate base value by the peer UP function, hence the receiving entity shall be prepared to receive (and process) a Load Control Sequence Number parameter whose value is less than the previous value.</w:t>
      </w:r>
    </w:p>
    <w:p w14:paraId="0BD74CF1" w14:textId="77777777" w:rsidR="00EE5860" w:rsidRPr="00441CD0" w:rsidRDefault="00EE5860" w:rsidP="00EE5860">
      <w:pPr>
        <w:pStyle w:val="Heading6"/>
      </w:pPr>
      <w:bookmarkStart w:id="2427" w:name="_Toc19717171"/>
      <w:bookmarkStart w:id="2428" w:name="_Toc27490655"/>
      <w:bookmarkStart w:id="2429" w:name="_Toc27556948"/>
      <w:bookmarkStart w:id="2430" w:name="_Toc27723865"/>
      <w:bookmarkStart w:id="2431" w:name="_Toc36030937"/>
      <w:bookmarkStart w:id="2432" w:name="_Toc36042857"/>
      <w:bookmarkStart w:id="2433" w:name="_Toc36814182"/>
      <w:bookmarkStart w:id="2434" w:name="_Toc44689036"/>
      <w:bookmarkStart w:id="2435" w:name="_Toc44923790"/>
      <w:bookmarkStart w:id="2436" w:name="_Toc51860759"/>
      <w:bookmarkStart w:id="2437" w:name="_Toc57930530"/>
      <w:bookmarkStart w:id="2438" w:name="_Toc57931160"/>
      <w:bookmarkStart w:id="2439" w:name="_Toc160974286"/>
      <w:r w:rsidRPr="00441CD0">
        <w:t>6.2.3.3.2.2</w:t>
      </w:r>
      <w:r w:rsidRPr="00441CD0">
        <w:tab/>
        <w:t>Load Metric</w:t>
      </w:r>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5DAF617C" w14:textId="77777777" w:rsidR="00EE5860" w:rsidRPr="00441CD0" w:rsidRDefault="00EE5860" w:rsidP="00EE5860">
      <w:pPr>
        <w:rPr>
          <w:rFonts w:eastAsia="SimSun"/>
        </w:rPr>
      </w:pPr>
      <w:r w:rsidRPr="00441CD0">
        <w:rPr>
          <w:rFonts w:eastAsia="SimSun"/>
        </w:rPr>
        <w:t>The Load Metric parameter shall indicate the current load level of the originating node. The computation of the Load Metric is left to implementation. The node may consider various aspects, such as the used capacity of the UP function, the load in the node (e.g. memory/CPU usage in relationship to the total memory/CPU available, etc.).</w:t>
      </w:r>
    </w:p>
    <w:p w14:paraId="2C3BCB22" w14:textId="77777777" w:rsidR="00EE5860" w:rsidRPr="00441CD0" w:rsidRDefault="00EE5860" w:rsidP="00EE5860">
      <w:pPr>
        <w:rPr>
          <w:rFonts w:eastAsia="SimSun"/>
        </w:rPr>
      </w:pPr>
      <w:r w:rsidRPr="00441CD0">
        <w:rPr>
          <w:rFonts w:eastAsia="SimSun"/>
        </w:rPr>
        <w:t>The Load Metric represents the current load level of the sending node as a percentage within the range of 0 to100, where 0 means no or 0% load and 100 means maximum or 100% load reached (i.e. no further load is desirable).</w:t>
      </w:r>
    </w:p>
    <w:p w14:paraId="0CEC9F36" w14:textId="77777777" w:rsidR="00EE5860" w:rsidRPr="00441CD0" w:rsidRDefault="00EE5860" w:rsidP="00EE5860">
      <w:pPr>
        <w:rPr>
          <w:rFonts w:eastAsia="SimSun"/>
        </w:rPr>
      </w:pPr>
      <w:r w:rsidRPr="00441CD0">
        <w:rPr>
          <w:rFonts w:eastAsia="SimSun"/>
        </w:rPr>
        <w:t>The Load Metric shall be supported (if load control is supported). The Load Metric shall always be included in the Load Control Information.</w:t>
      </w:r>
    </w:p>
    <w:p w14:paraId="6CA49582" w14:textId="77777777" w:rsidR="00EE5860" w:rsidRPr="00441CD0" w:rsidRDefault="00EE5860" w:rsidP="00EE5860">
      <w:r w:rsidRPr="00441CD0">
        <w:t>Considering the processing requirement of the receiver of the Load Control Information (e.g. handling of the new information, tuning the node selection algorithm to take the new information into account), the sender should refrain from advertising every small variation (e.g. with the granularity of 1 or 2), in the Load Metric which does not result in useful improvement in node selection logic at the receiver. During the typical operating condition of the sender, a larger variation in the Load Metric, e.g. 5 or more units, should be considered as reasonable enough for advertising the new Load Control Information and thus justifying the processing requirement (to handle the new information) of the receiver.</w:t>
      </w:r>
    </w:p>
    <w:p w14:paraId="01089397" w14:textId="77777777" w:rsidR="00EE5860" w:rsidRPr="00441CD0" w:rsidRDefault="00EE5860" w:rsidP="00EE5860">
      <w:pPr>
        <w:pStyle w:val="NO"/>
      </w:pPr>
      <w:r w:rsidRPr="00441CD0">
        <w:t>NOTE:</w:t>
      </w:r>
      <w:r w:rsidRPr="00441CD0">
        <w:tab/>
        <w:t>The range of the Load Metric, i.e. 0 to 100, does not mandate the sender to collect its own load information at every increment/decrement and hence to advertise the change of Load Metric with a granularity of 1%. Based on various implementation specific criteria, such as: the architecture, session and signalling capacity, the current load and so on, the sender is free to define its own logic and periodicity with which its own load information is collected.</w:t>
      </w:r>
    </w:p>
    <w:p w14:paraId="4112C8F8" w14:textId="77777777" w:rsidR="00EE5860" w:rsidRPr="00441CD0" w:rsidRDefault="00EE5860" w:rsidP="004867D9">
      <w:pPr>
        <w:pStyle w:val="Heading5"/>
      </w:pPr>
      <w:bookmarkStart w:id="2440" w:name="_Toc19717172"/>
      <w:bookmarkStart w:id="2441" w:name="_Toc27490656"/>
      <w:bookmarkStart w:id="2442" w:name="_Toc27556949"/>
      <w:bookmarkStart w:id="2443" w:name="_Toc27723866"/>
      <w:bookmarkStart w:id="2444" w:name="_Toc36030938"/>
      <w:bookmarkStart w:id="2445" w:name="_Toc36042858"/>
      <w:bookmarkStart w:id="2446" w:name="_Toc36814183"/>
      <w:bookmarkStart w:id="2447" w:name="_Toc44689037"/>
      <w:bookmarkStart w:id="2448" w:name="_Toc44923791"/>
      <w:bookmarkStart w:id="2449" w:name="_Toc51860760"/>
      <w:bookmarkStart w:id="2450" w:name="_Toc57930531"/>
      <w:bookmarkStart w:id="2451" w:name="_Toc57931161"/>
      <w:bookmarkStart w:id="2452" w:name="_Toc160974287"/>
      <w:r w:rsidRPr="00441CD0">
        <w:t>6.2.3.3.3</w:t>
      </w:r>
      <w:r w:rsidRPr="00441CD0">
        <w:tab/>
        <w:t>Frequency of Inclusion</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08B4A605" w14:textId="77777777" w:rsidR="00EE5860" w:rsidRPr="00441CD0" w:rsidRDefault="00EE5860" w:rsidP="00EE5860">
      <w:r w:rsidRPr="00441CD0">
        <w:t>How often the sender includes the load control information is implementation specific. The sender shall ensure that new/updated load control information is propagated to the target CP functions within an acceptable delay, such that the purpose of the information (i.e. effective load balancing) is achieved. The sender may include the LCI IE e.g. as follows:</w:t>
      </w:r>
    </w:p>
    <w:p w14:paraId="1551B72E" w14:textId="77777777" w:rsidR="00EE5860" w:rsidRPr="00441CD0" w:rsidRDefault="00EE5860" w:rsidP="00EE5860">
      <w:pPr>
        <w:pStyle w:val="B1"/>
      </w:pPr>
      <w:r w:rsidRPr="00441CD0">
        <w:t>-</w:t>
      </w:r>
      <w:r w:rsidRPr="00441CD0">
        <w:tab/>
        <w:t>the sender may include Load Control Information towards a peer only when the new/changed value has not already been provided to that peer;</w:t>
      </w:r>
    </w:p>
    <w:p w14:paraId="7AED1D60" w14:textId="77777777" w:rsidR="00EE5860" w:rsidRPr="00441CD0" w:rsidRDefault="00EE5860" w:rsidP="00EE5860">
      <w:pPr>
        <w:pStyle w:val="B1"/>
        <w:rPr>
          <w:lang w:val="en-US"/>
        </w:rPr>
      </w:pPr>
      <w:r w:rsidRPr="00441CD0">
        <w:t>-</w:t>
      </w:r>
      <w:r w:rsidRPr="00441CD0">
        <w:tab/>
      </w:r>
      <w:r w:rsidRPr="00441CD0">
        <w:rPr>
          <w:lang w:val="en-US"/>
        </w:rPr>
        <w:t xml:space="preserve">the sender may include the </w:t>
      </w:r>
      <w:r w:rsidRPr="00441CD0">
        <w:t>Load Control Information</w:t>
      </w:r>
      <w:r w:rsidRPr="00441CD0">
        <w:rPr>
          <w:lang w:val="en-US"/>
        </w:rPr>
        <w:t xml:space="preserve"> in each and every message (extended with LCI IE) towards the peer;</w:t>
      </w:r>
    </w:p>
    <w:p w14:paraId="758CD885" w14:textId="77777777" w:rsidR="00EE5860" w:rsidRPr="00441CD0" w:rsidRDefault="00EE5860" w:rsidP="00EE5860">
      <w:pPr>
        <w:pStyle w:val="B1"/>
        <w:rPr>
          <w:lang w:val="x-none"/>
        </w:rPr>
      </w:pPr>
      <w:r w:rsidRPr="00441CD0">
        <w:rPr>
          <w:lang w:val="en-US"/>
        </w:rPr>
        <w:lastRenderedPageBreak/>
        <w:t>-</w:t>
      </w:r>
      <w:r w:rsidRPr="00441CD0">
        <w:rPr>
          <w:lang w:val="en-US"/>
        </w:rPr>
        <w:tab/>
        <w:t xml:space="preserve">the sender may include </w:t>
      </w:r>
      <w:r w:rsidRPr="00441CD0">
        <w:t>Load Control Information</w:t>
      </w:r>
      <w:r w:rsidRPr="00441CD0">
        <w:rPr>
          <w:lang w:val="en-US"/>
        </w:rPr>
        <w:t xml:space="preserve"> periodically, i.e. include the information during a first period then cease to do so during a second period.</w:t>
      </w:r>
    </w:p>
    <w:p w14:paraId="375B4ED8" w14:textId="77777777" w:rsidR="00EE5860" w:rsidRPr="00441CD0" w:rsidRDefault="00EE5860" w:rsidP="00EE5860">
      <w:r w:rsidRPr="00441CD0">
        <w:t>The sender may also implement a combination of one or more of the above approaches. Besides, the sender may also decide to include the Load Control Information only in a subset of the applicable PFCP messages.</w:t>
      </w:r>
    </w:p>
    <w:p w14:paraId="44EC76EE" w14:textId="77777777" w:rsidR="00EE5860" w:rsidRPr="00441CD0" w:rsidRDefault="00EE5860" w:rsidP="00EE5860">
      <w:r w:rsidRPr="00441CD0">
        <w:t>The receiver shall be prepared to receive the load control information in any of the PFCP messages extended with an LCI IE and upon such reception, shall be able act upon the received load control information.</w:t>
      </w:r>
    </w:p>
    <w:p w14:paraId="3E9B66B9" w14:textId="77777777" w:rsidR="00EE5860" w:rsidRPr="00441CD0" w:rsidRDefault="00EE5860" w:rsidP="00EE5860">
      <w:pPr>
        <w:pStyle w:val="Heading3"/>
        <w:rPr>
          <w:rFonts w:eastAsia="SimSun"/>
          <w:lang w:val="en-US"/>
        </w:rPr>
      </w:pPr>
      <w:bookmarkStart w:id="2453" w:name="_Toc19717173"/>
      <w:bookmarkStart w:id="2454" w:name="_Toc27490657"/>
      <w:bookmarkStart w:id="2455" w:name="_Toc27556950"/>
      <w:bookmarkStart w:id="2456" w:name="_Toc27723867"/>
      <w:bookmarkStart w:id="2457" w:name="_Toc36030939"/>
      <w:bookmarkStart w:id="2458" w:name="_Toc36042859"/>
      <w:bookmarkStart w:id="2459" w:name="_Toc36814184"/>
      <w:bookmarkStart w:id="2460" w:name="_Toc44689038"/>
      <w:bookmarkStart w:id="2461" w:name="_Toc44923792"/>
      <w:bookmarkStart w:id="2462" w:name="_Toc51860761"/>
      <w:bookmarkStart w:id="2463" w:name="_Toc57930532"/>
      <w:bookmarkStart w:id="2464" w:name="_Toc57931162"/>
      <w:bookmarkStart w:id="2465" w:name="_Toc160974288"/>
      <w:r w:rsidRPr="00441CD0">
        <w:rPr>
          <w:rFonts w:eastAsia="SimSun"/>
        </w:rPr>
        <w:t>6.</w:t>
      </w:r>
      <w:r w:rsidRPr="00441CD0">
        <w:rPr>
          <w:rFonts w:eastAsia="SimSun"/>
          <w:lang w:val="en-US"/>
        </w:rPr>
        <w:t>2.</w:t>
      </w:r>
      <w:r w:rsidRPr="00441CD0">
        <w:rPr>
          <w:rFonts w:eastAsia="SimSun"/>
          <w:lang w:val="en-US" w:eastAsia="zh-CN"/>
        </w:rPr>
        <w:t>4</w:t>
      </w:r>
      <w:r w:rsidRPr="00441CD0">
        <w:rPr>
          <w:rFonts w:eastAsia="SimSun"/>
        </w:rPr>
        <w:tab/>
        <w:t>Overl</w:t>
      </w:r>
      <w:r w:rsidRPr="00441CD0">
        <w:rPr>
          <w:rFonts w:eastAsia="SimSun"/>
          <w:lang w:val="en-US" w:eastAsia="zh-CN"/>
        </w:rPr>
        <w:t>oad Control Procedure</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6AC08E03" w14:textId="77777777" w:rsidR="00EE5860" w:rsidRPr="00441CD0" w:rsidRDefault="00EE5860" w:rsidP="00EE5860">
      <w:pPr>
        <w:pStyle w:val="Heading4"/>
        <w:rPr>
          <w:lang w:val="en-US"/>
        </w:rPr>
      </w:pPr>
      <w:bookmarkStart w:id="2466" w:name="_Toc19717174"/>
      <w:bookmarkStart w:id="2467" w:name="_Toc27490658"/>
      <w:bookmarkStart w:id="2468" w:name="_Toc27556951"/>
      <w:bookmarkStart w:id="2469" w:name="_Toc27723868"/>
      <w:bookmarkStart w:id="2470" w:name="_Toc36030940"/>
      <w:bookmarkStart w:id="2471" w:name="_Toc36042860"/>
      <w:bookmarkStart w:id="2472" w:name="_Toc36814185"/>
      <w:bookmarkStart w:id="2473" w:name="_Toc44689039"/>
      <w:bookmarkStart w:id="2474" w:name="_Toc44923793"/>
      <w:bookmarkStart w:id="2475" w:name="_Toc51860762"/>
      <w:bookmarkStart w:id="2476" w:name="_Toc57930533"/>
      <w:bookmarkStart w:id="2477" w:name="_Toc57931163"/>
      <w:bookmarkStart w:id="2478" w:name="_Toc160974289"/>
      <w:r w:rsidRPr="00441CD0">
        <w:t>6.2.4.1</w:t>
      </w:r>
      <w:r w:rsidRPr="00441CD0">
        <w:tab/>
        <w:t>General</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7814FBE0" w14:textId="77777777" w:rsidR="00EE5860" w:rsidRPr="00441CD0" w:rsidRDefault="00EE5860" w:rsidP="00EE5860">
      <w:r>
        <w:t>Overl</w:t>
      </w:r>
      <w:r w:rsidRPr="00441CD0">
        <w:t xml:space="preserve">oad Control </w:t>
      </w:r>
      <w:r>
        <w:rPr>
          <w:rFonts w:eastAsia="SimSun"/>
          <w:lang w:eastAsia="zh-CN"/>
        </w:rPr>
        <w:t>is a</w:t>
      </w:r>
      <w:r>
        <w:rPr>
          <w:rFonts w:eastAsia="SimSun"/>
        </w:rPr>
        <w:t xml:space="preserve"> node level procedure.</w:t>
      </w:r>
    </w:p>
    <w:p w14:paraId="580FCB11" w14:textId="77777777" w:rsidR="00EE5860" w:rsidRPr="00441CD0" w:rsidRDefault="00EE5860" w:rsidP="00EE5860">
      <w:r w:rsidRPr="00441CD0">
        <w:t>Overload Control is an optional feature defined over the Sxa, Sxb, Sxc and N4 reference points.</w:t>
      </w:r>
    </w:p>
    <w:p w14:paraId="70EE2D67" w14:textId="77777777" w:rsidR="00EE5860" w:rsidRPr="00441CD0" w:rsidRDefault="00EE5860" w:rsidP="00EE5860">
      <w:pPr>
        <w:rPr>
          <w:rFonts w:eastAsia="SimSun"/>
          <w:lang w:val="en-US"/>
        </w:rPr>
      </w:pPr>
      <w:r w:rsidRPr="00441CD0">
        <w:rPr>
          <w:rFonts w:eastAsia="SimSun"/>
          <w:lang w:val="en-US"/>
        </w:rPr>
        <w:t xml:space="preserve">Overload control </w:t>
      </w:r>
      <w:r w:rsidRPr="00441CD0">
        <w:t>enables a UP function becoming or being overloaded to gracefully reduce its incoming signalling load by instructing its peer CP functions to reduce sending traffic according to its available signalling capacity to successfully process the traffic. A UP function is in overload when it operates over its signalling capacity which results in diminished performance (including impacts to handling of incoming and outgoing traffic).</w:t>
      </w:r>
    </w:p>
    <w:p w14:paraId="7C50CDA3" w14:textId="77777777" w:rsidR="00EE5860" w:rsidRPr="00441CD0" w:rsidRDefault="00EE5860" w:rsidP="00EE5860">
      <w:r w:rsidRPr="00441CD0">
        <w:t>Overload control aims at shedding the incoming traffic as close to the traffic source as possible generally when an overload has occurred (reactive action), so to avoid spreading the problem inside the network and to avoid using resources of intermediate nodes in the network for signalling that would anyhow be discarded by the overloaded node.</w:t>
      </w:r>
    </w:p>
    <w:p w14:paraId="42EDE4EB" w14:textId="77777777" w:rsidR="00EE5860" w:rsidRPr="00441CD0" w:rsidRDefault="00EE5860" w:rsidP="00EE5860">
      <w:r w:rsidRPr="00441CD0">
        <w:t>Load control and overload control may be supported and activated independently in the network, based on operator's policy.</w:t>
      </w:r>
    </w:p>
    <w:p w14:paraId="3B73EB34" w14:textId="77777777" w:rsidR="00EE5860" w:rsidRPr="00441CD0" w:rsidRDefault="00EE5860" w:rsidP="00EE5860">
      <w:pPr>
        <w:pStyle w:val="Heading4"/>
      </w:pPr>
      <w:bookmarkStart w:id="2479" w:name="_Toc19717175"/>
      <w:bookmarkStart w:id="2480" w:name="_Toc27490659"/>
      <w:bookmarkStart w:id="2481" w:name="_Toc27556952"/>
      <w:bookmarkStart w:id="2482" w:name="_Toc27723869"/>
      <w:bookmarkStart w:id="2483" w:name="_Toc36030941"/>
      <w:bookmarkStart w:id="2484" w:name="_Toc36042861"/>
      <w:bookmarkStart w:id="2485" w:name="_Toc36814186"/>
      <w:bookmarkStart w:id="2486" w:name="_Toc44689040"/>
      <w:bookmarkStart w:id="2487" w:name="_Toc44923794"/>
      <w:bookmarkStart w:id="2488" w:name="_Toc51860763"/>
      <w:bookmarkStart w:id="2489" w:name="_Toc57930534"/>
      <w:bookmarkStart w:id="2490" w:name="_Toc57931164"/>
      <w:bookmarkStart w:id="2491" w:name="_Toc160974290"/>
      <w:r w:rsidRPr="00441CD0">
        <w:t>6.2.4.2</w:t>
      </w:r>
      <w:r w:rsidRPr="00441CD0">
        <w:tab/>
        <w:t>Principles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69130FF1" w14:textId="77777777" w:rsidR="00EE5860" w:rsidRPr="00441CD0" w:rsidRDefault="00EE5860" w:rsidP="00EE5860">
      <w:r w:rsidRPr="00441CD0">
        <w:t>When a UP function determines that the offered incoming signalling traffic is growing (or is about to grow) beyond its nominal capacity, the UP function may signal its overload, at node level granularity, to its peer CP functions by including Overload Control Information in PFCP signalling which provides guidance to the receiving CP functions to decide actions which lead to signalling traffic mitigation towards the sender of the information. This helps in preventing severe overload and hence potential breakdown of the UP function.</w:t>
      </w:r>
    </w:p>
    <w:p w14:paraId="1B577987" w14:textId="77777777" w:rsidR="00EE5860" w:rsidRPr="00441CD0" w:rsidRDefault="00EE5860" w:rsidP="00EE5860">
      <w:r w:rsidRPr="00441CD0">
        <w:t>The Overload Control Information is piggybacked in PFCP request or response messages such that the exchange of Overload Control Information does not trigger extra signalling.</w:t>
      </w:r>
    </w:p>
    <w:p w14:paraId="05DDF5E1" w14:textId="77777777" w:rsidR="00EE5860" w:rsidRPr="00441CD0" w:rsidRDefault="00EE5860" w:rsidP="00EE5860">
      <w:pPr>
        <w:pStyle w:val="NO"/>
      </w:pPr>
      <w:r w:rsidRPr="00441CD0">
        <w:t>NOTE:</w:t>
      </w:r>
      <w:r w:rsidRPr="00441CD0">
        <w:tab/>
        <w:t>The inclusion of Overload Control Information in existing messages means that the frequency of transmission of overload control information increases as the signalling load increases, thus allowing for faster feedback and better regulation.</w:t>
      </w:r>
    </w:p>
    <w:p w14:paraId="2F2E774E" w14:textId="77777777" w:rsidR="00EE5860" w:rsidRPr="00441CD0" w:rsidRDefault="00EE5860" w:rsidP="00EE5860">
      <w:pPr>
        <w:rPr>
          <w:noProof/>
        </w:rPr>
      </w:pPr>
      <w:r w:rsidRPr="00441CD0">
        <w:t xml:space="preserve">The calculation of the Overload Control Information is implementation dependent and its calculation and transfer shall not add significant additional load to the node itself and to its corresponding peer nodes. </w:t>
      </w:r>
      <w:r w:rsidRPr="00441CD0">
        <w:rPr>
          <w:noProof/>
        </w:rPr>
        <w:t>The calculation of Overload Control Information should not severely impact the resource utilization of the UP function, especially considering the overload situation.</w:t>
      </w:r>
    </w:p>
    <w:p w14:paraId="24A3B884" w14:textId="77777777" w:rsidR="00EE5860" w:rsidRPr="00441CD0" w:rsidRDefault="00EE5860" w:rsidP="00EE5860">
      <w:pPr>
        <w:rPr>
          <w:noProof/>
        </w:rPr>
      </w:pPr>
      <w:r w:rsidRPr="00441CD0">
        <w:t>The o</w:t>
      </w:r>
      <w:r w:rsidRPr="00441CD0">
        <w:rPr>
          <w:noProof/>
        </w:rPr>
        <w:t>verload control feature should continue to allow for preferential treatment of priority users (eMPS) and emergency services.</w:t>
      </w:r>
    </w:p>
    <w:p w14:paraId="37EA56E0" w14:textId="77777777" w:rsidR="00EE5860" w:rsidRPr="00441CD0" w:rsidRDefault="00EE5860" w:rsidP="00EE5860">
      <w:r w:rsidRPr="00441CD0">
        <w:rPr>
          <w:noProof/>
        </w:rPr>
        <w:t xml:space="preserve">The overload mitigation actions </w:t>
      </w:r>
      <w:r w:rsidRPr="00441CD0">
        <w:t>based on the reception of the overload related information received from the UP function will not be standardized.</w:t>
      </w:r>
    </w:p>
    <w:p w14:paraId="3413AEAF" w14:textId="77777777" w:rsidR="00EE5860" w:rsidRPr="00441CD0" w:rsidRDefault="00EE5860" w:rsidP="00EE5860">
      <w:pPr>
        <w:pStyle w:val="Heading4"/>
      </w:pPr>
      <w:bookmarkStart w:id="2492" w:name="_Toc19717176"/>
      <w:bookmarkStart w:id="2493" w:name="_Toc27490660"/>
      <w:bookmarkStart w:id="2494" w:name="_Toc27556953"/>
      <w:bookmarkStart w:id="2495" w:name="_Toc27723870"/>
      <w:bookmarkStart w:id="2496" w:name="_Toc36030942"/>
      <w:bookmarkStart w:id="2497" w:name="_Toc36042862"/>
      <w:bookmarkStart w:id="2498" w:name="_Toc36814187"/>
      <w:bookmarkStart w:id="2499" w:name="_Toc44689041"/>
      <w:bookmarkStart w:id="2500" w:name="_Toc44923795"/>
      <w:bookmarkStart w:id="2501" w:name="_Toc51860764"/>
      <w:bookmarkStart w:id="2502" w:name="_Toc57930535"/>
      <w:bookmarkStart w:id="2503" w:name="_Toc57931165"/>
      <w:bookmarkStart w:id="2504" w:name="_Toc160974291"/>
      <w:r w:rsidRPr="00441CD0">
        <w:t>6.2.4.3</w:t>
      </w:r>
      <w:r w:rsidRPr="00441CD0">
        <w:tab/>
        <w:t>Overload Control Information</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72214B35" w14:textId="77777777" w:rsidR="00EE5860" w:rsidRPr="00441CD0" w:rsidRDefault="00EE5860" w:rsidP="00EE5860">
      <w:pPr>
        <w:pStyle w:val="Heading5"/>
      </w:pPr>
      <w:bookmarkStart w:id="2505" w:name="_Toc19717177"/>
      <w:bookmarkStart w:id="2506" w:name="_Toc27490661"/>
      <w:bookmarkStart w:id="2507" w:name="_Toc27556954"/>
      <w:bookmarkStart w:id="2508" w:name="_Toc27723871"/>
      <w:bookmarkStart w:id="2509" w:name="_Toc36030943"/>
      <w:bookmarkStart w:id="2510" w:name="_Toc36042863"/>
      <w:bookmarkStart w:id="2511" w:name="_Toc36814188"/>
      <w:bookmarkStart w:id="2512" w:name="_Toc44689042"/>
      <w:bookmarkStart w:id="2513" w:name="_Toc44923796"/>
      <w:bookmarkStart w:id="2514" w:name="_Toc51860765"/>
      <w:bookmarkStart w:id="2515" w:name="_Toc57930536"/>
      <w:bookmarkStart w:id="2516" w:name="_Toc57931166"/>
      <w:bookmarkStart w:id="2517" w:name="_Toc160974292"/>
      <w:r w:rsidRPr="00441CD0">
        <w:t>6.2.4.3.1</w:t>
      </w:r>
      <w:r w:rsidRPr="00441CD0">
        <w:tab/>
        <w:t>General Description</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024F3614" w14:textId="77777777" w:rsidR="00EE5860" w:rsidRPr="00441CD0" w:rsidRDefault="00EE5860" w:rsidP="00EE5860">
      <w:r w:rsidRPr="00441CD0">
        <w:t>A PFCP message may contain one instance of the Overload Control Information (OCI) IE.</w:t>
      </w:r>
    </w:p>
    <w:p w14:paraId="33DA60A1" w14:textId="1066DB4C" w:rsidR="00EE5860" w:rsidRPr="00441CD0" w:rsidRDefault="00EE5860" w:rsidP="00EE5860">
      <w:r w:rsidRPr="00441CD0">
        <w:lastRenderedPageBreak/>
        <w:t xml:space="preserve">When providing overload control information in a message for the first time or subsequently, the UP function shall always include the full set of overload control information, i.e. all the node level instance of the Overload Control Information, even if only a subset of the overload control information has changed. The Overload Control Sequence Number shall be incremented whenever the Overload control information is changed (see </w:t>
      </w:r>
      <w:r w:rsidR="00415C19" w:rsidRPr="00441CD0">
        <w:t>clause</w:t>
      </w:r>
      <w:r w:rsidR="00415C19">
        <w:t> </w:t>
      </w:r>
      <w:r w:rsidR="00415C19" w:rsidRPr="00441CD0">
        <w:t>6</w:t>
      </w:r>
      <w:r w:rsidRPr="00441CD0">
        <w:t>.2.4.3.2.1).</w:t>
      </w:r>
    </w:p>
    <w:p w14:paraId="5BB9BF47" w14:textId="77777777" w:rsidR="00EE5860" w:rsidRPr="00441CD0" w:rsidRDefault="00EE5860" w:rsidP="00EE5860">
      <w:r w:rsidRPr="00441CD0">
        <w:t>The receiver shall overwrite any stored overload control information of a peer with the newly received overload control information from the same peer node if the new overload control information is more recent than the old information as indicated by the Overload Control Sequence Number, e.g. if the receiver has stored an instance of the Overload control information for a peer node, it overwrites this instance with the new instance received in a message from the same peer node.</w:t>
      </w:r>
    </w:p>
    <w:p w14:paraId="7FEBFFE0" w14:textId="77777777" w:rsidR="00EE5860" w:rsidRPr="00441CD0" w:rsidRDefault="00EE5860" w:rsidP="00EE5860">
      <w:r w:rsidRPr="00441CD0">
        <w:t>The receiver shall consider all the parameters received in the same instance of the OCI IE in conjunction while applying the overload mitigation action.</w:t>
      </w:r>
    </w:p>
    <w:p w14:paraId="1BC42299" w14:textId="77777777" w:rsidR="00EE5860" w:rsidRPr="00441CD0" w:rsidRDefault="00EE5860" w:rsidP="00EE5860">
      <w:r w:rsidRPr="00441CD0">
        <w:t>The parameters are further defined in clause 6.2.4.3.2.</w:t>
      </w:r>
    </w:p>
    <w:p w14:paraId="4E70028D" w14:textId="77777777" w:rsidR="00EE5860" w:rsidRPr="00441CD0" w:rsidRDefault="00EE5860" w:rsidP="00EE5860">
      <w:r w:rsidRPr="00441CD0">
        <w:t xml:space="preserve">Overload control information may be extended with new parameters in future versions of the specification. </w:t>
      </w:r>
      <w:r w:rsidRPr="00441CD0">
        <w:rPr>
          <w:rFonts w:eastAsia="SimSun"/>
        </w:rPr>
        <w:t>A</w:t>
      </w:r>
      <w:r w:rsidRPr="00441CD0">
        <w:t>ny new parameter will have to be categorized as:</w:t>
      </w:r>
    </w:p>
    <w:p w14:paraId="3A1EB330" w14:textId="77777777" w:rsidR="00EE5860" w:rsidRPr="00441CD0" w:rsidRDefault="00EE5860" w:rsidP="00EE5860">
      <w:pPr>
        <w:pStyle w:val="B1"/>
      </w:pPr>
      <w:r w:rsidRPr="00441CD0">
        <w:t>-</w:t>
      </w:r>
      <w:r w:rsidRPr="00441CD0">
        <w:tab/>
        <w:t xml:space="preserve">Non-critical optional parameters: the support of these parameters is </w:t>
      </w:r>
      <w:r w:rsidRPr="00441CD0">
        <w:rPr>
          <w:i/>
        </w:rPr>
        <w:t>not critical</w:t>
      </w:r>
      <w:r w:rsidRPr="00441CD0">
        <w:t xml:space="preserve"> for the receiver. The receiver can successfully and correctly comprehend the Overload control information instance, containing one or more of these parameters, by using the other parameters and ignoring the non-critical optional parameter.</w:t>
      </w:r>
    </w:p>
    <w:p w14:paraId="46CD1BB8" w14:textId="77777777" w:rsidR="00EE5860" w:rsidRPr="00441CD0" w:rsidRDefault="00EE5860" w:rsidP="00EE5860">
      <w:pPr>
        <w:pStyle w:val="B1"/>
      </w:pPr>
      <w:r w:rsidRPr="00441CD0">
        <w:t>-</w:t>
      </w:r>
      <w:r w:rsidRPr="00441CD0">
        <w:tab/>
        <w:t xml:space="preserve">Critical optional parameters: the support of these parameters is </w:t>
      </w:r>
      <w:r w:rsidRPr="00441CD0">
        <w:rPr>
          <w:i/>
        </w:rPr>
        <w:t>critical</w:t>
      </w:r>
      <w:r w:rsidRPr="00441CD0">
        <w:t xml:space="preserve"> for the receiver to correctly comprehend the instance of the Overload control information containing one or more of these parameters.</w:t>
      </w:r>
    </w:p>
    <w:p w14:paraId="45AD2F2B" w14:textId="77777777" w:rsidR="00EE5860" w:rsidRPr="00441CD0" w:rsidRDefault="00EE5860" w:rsidP="00EE5860">
      <w:r w:rsidRPr="00441CD0">
        <w:t>The sender may include one or more non-critical optional parameters within any instance of the OCI IE without having the knowledge of the receiver's capability to support the same. However, the sender shall only include one or more critical optional parameter in an instance of the OCI IE towards a receiver if the corresponding receiver is known to support those parameters. The sender may be aware of this either via signalling methods or by configuration (this will have to be defined when introducing any such new parameter in future).</w:t>
      </w:r>
    </w:p>
    <w:p w14:paraId="1FF76FD9" w14:textId="77777777" w:rsidR="00EE5860" w:rsidRPr="00441CD0" w:rsidRDefault="00EE5860" w:rsidP="00EE5860">
      <w:r w:rsidRPr="00441CD0">
        <w:t>The Overload Control Information shall be associated by default to the PFCP entity corresponding to the peer node's IP address of the PFCP session, over which the OCI IE is received, i.e. to the IP address received within the "UP F-SEID" IE.</w:t>
      </w:r>
    </w:p>
    <w:p w14:paraId="728A8888" w14:textId="77777777" w:rsidR="00EE5860" w:rsidRPr="00441CD0" w:rsidRDefault="00EE5860" w:rsidP="00EE5860">
      <w:r w:rsidRPr="00441CD0">
        <w:t>Alternatively, the UP function may send Overload Control Information which is associated with the Node ID of the UP function (i.e. FQDN or the IP address used during the UP function selection). In that case, the UP function shall provide an explicit indication that the OCI IE included in the message belongs to the Node ID.</w:t>
      </w:r>
    </w:p>
    <w:p w14:paraId="47A4CC28" w14:textId="77777777" w:rsidR="00EE5860" w:rsidRPr="00441CD0" w:rsidRDefault="00EE5860" w:rsidP="00EE5860">
      <w:pPr>
        <w:pStyle w:val="Heading5"/>
      </w:pPr>
      <w:bookmarkStart w:id="2518" w:name="_Toc19717178"/>
      <w:bookmarkStart w:id="2519" w:name="_Toc27490662"/>
      <w:bookmarkStart w:id="2520" w:name="_Toc27556955"/>
      <w:bookmarkStart w:id="2521" w:name="_Toc27723872"/>
      <w:bookmarkStart w:id="2522" w:name="_Toc36030944"/>
      <w:bookmarkStart w:id="2523" w:name="_Toc36042864"/>
      <w:bookmarkStart w:id="2524" w:name="_Toc36814189"/>
      <w:bookmarkStart w:id="2525" w:name="_Toc44689043"/>
      <w:bookmarkStart w:id="2526" w:name="_Toc44923797"/>
      <w:bookmarkStart w:id="2527" w:name="_Toc51860766"/>
      <w:bookmarkStart w:id="2528" w:name="_Toc57930537"/>
      <w:bookmarkStart w:id="2529" w:name="_Toc57931167"/>
      <w:bookmarkStart w:id="2530" w:name="_Toc160974293"/>
      <w:r w:rsidRPr="00441CD0">
        <w:t>6.2.4.3.2</w:t>
      </w:r>
      <w:r w:rsidRPr="00441CD0">
        <w:tab/>
        <w:t>Parameters</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p>
    <w:p w14:paraId="1838F306" w14:textId="77777777" w:rsidR="00EE5860" w:rsidRPr="00441CD0" w:rsidRDefault="00EE5860" w:rsidP="00EE5860">
      <w:pPr>
        <w:pStyle w:val="Heading6"/>
      </w:pPr>
      <w:bookmarkStart w:id="2531" w:name="_Toc19717179"/>
      <w:bookmarkStart w:id="2532" w:name="_Toc27490663"/>
      <w:bookmarkStart w:id="2533" w:name="_Toc27556956"/>
      <w:bookmarkStart w:id="2534" w:name="_Toc27723873"/>
      <w:bookmarkStart w:id="2535" w:name="_Toc36030945"/>
      <w:bookmarkStart w:id="2536" w:name="_Toc36042865"/>
      <w:bookmarkStart w:id="2537" w:name="_Toc36814190"/>
      <w:bookmarkStart w:id="2538" w:name="_Toc44689044"/>
      <w:bookmarkStart w:id="2539" w:name="_Toc44923798"/>
      <w:bookmarkStart w:id="2540" w:name="_Toc51860767"/>
      <w:bookmarkStart w:id="2541" w:name="_Toc57930538"/>
      <w:bookmarkStart w:id="2542" w:name="_Toc57931168"/>
      <w:bookmarkStart w:id="2543" w:name="_Toc160974294"/>
      <w:r w:rsidRPr="00441CD0">
        <w:t>6.2.4.3.2.1</w:t>
      </w:r>
      <w:r w:rsidRPr="00441CD0">
        <w:tab/>
        <w:t>Overload Control Sequence Number</w:t>
      </w:r>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5BCFF483" w14:textId="77777777" w:rsidR="00EE5860" w:rsidRPr="00441CD0" w:rsidRDefault="00EE5860" w:rsidP="00EE5860">
      <w:r w:rsidRPr="00441CD0">
        <w:t>The PFCP protocol requires retransmitted messages to have the same contents as the original message. Due to PFCP retransmissions, the overload control information received by a CP function at a given time may be less recent than the overload control information already received from the same UP function. The Overload Control Sequence Number aids in sequencing the overload control information received from an overloaded UP function. The Overload Control Sequence Number contains a value that indicates the sequence number associated with the Overload Control Information IE. This sequence number shall be used to differentiate between two OCI IEs generated at two different instants, by the same UP function.</w:t>
      </w:r>
    </w:p>
    <w:p w14:paraId="53E41C6E" w14:textId="77777777" w:rsidR="00EE5860" w:rsidRPr="00441CD0" w:rsidRDefault="00EE5860" w:rsidP="00EE5860">
      <w:r w:rsidRPr="00441CD0">
        <w:t>The Overload Control Sequence Number parameter shall be supported (when supporting the overload control feature) and shall always be present in the Overload Control Information IE.</w:t>
      </w:r>
    </w:p>
    <w:p w14:paraId="712395CE" w14:textId="77777777" w:rsidR="00EE5860" w:rsidRPr="00441CD0" w:rsidRDefault="00EE5860" w:rsidP="00EE5860">
      <w:r w:rsidRPr="00441CD0">
        <w:t>The UP function generating this information shall increment the Overload Control Sequence Number whenever modifying some information in the OCI IE. The Overload Control Sequence Number shall not be incremented otherwise. The UP function may use the time, represented in an unsigned integer format, of the generation of the overload control information, to populate the Overload Control Sequence Number.</w:t>
      </w:r>
    </w:p>
    <w:p w14:paraId="7D36E49C" w14:textId="77777777" w:rsidR="00EE5860" w:rsidRPr="00441CD0" w:rsidRDefault="00EE5860" w:rsidP="00EE5860">
      <w:pPr>
        <w:rPr>
          <w:rFonts w:cs="Arial"/>
          <w:color w:val="000000"/>
        </w:rPr>
      </w:pPr>
      <w:r w:rsidRPr="00441CD0">
        <w:t xml:space="preserve">This parameter shall be used by the receiver of the OCI IE to properly collate out-of-order OCI IEs, e.g. due to PFCP retransmissions. </w:t>
      </w:r>
      <w:r w:rsidRPr="00441CD0">
        <w:rPr>
          <w:rFonts w:cs="Arial"/>
          <w:color w:val="000000"/>
        </w:rPr>
        <w:t xml:space="preserve">This parameter shall also be used by the receiver of the OCI IE to determine whether the newly received overload control information has changed compared to the overload control information previously received from the same UP function. If the newly received overload control information has the same Overload Control </w:t>
      </w:r>
      <w:r w:rsidRPr="00441CD0">
        <w:rPr>
          <w:rFonts w:cs="Arial"/>
          <w:color w:val="000000"/>
        </w:rPr>
        <w:lastRenderedPageBreak/>
        <w:t>Sequence Number as the previously received overload control information from the same UP function, then the receiver may simply discard the newly received overload control information whilst continuing to apply the overload abatement procedures, as per the previous value.</w:t>
      </w:r>
    </w:p>
    <w:p w14:paraId="3DED40B7" w14:textId="4D3A904D" w:rsidR="00EE5860" w:rsidRPr="00441CD0" w:rsidRDefault="00EE5860" w:rsidP="00EE5860">
      <w:pPr>
        <w:pStyle w:val="NO"/>
      </w:pPr>
      <w:r w:rsidRPr="00441CD0">
        <w:t>NOTE 1:</w:t>
      </w:r>
      <w:r w:rsidRPr="00441CD0">
        <w:tab/>
        <w:t xml:space="preserve">The timer corresponding to the Period of Validity (see </w:t>
      </w:r>
      <w:r w:rsidR="00415C19" w:rsidRPr="00441CD0">
        <w:t>clause</w:t>
      </w:r>
      <w:r w:rsidR="00415C19">
        <w:t> </w:t>
      </w:r>
      <w:r w:rsidR="00415C19" w:rsidRPr="00441CD0">
        <w:t>6</w:t>
      </w:r>
      <w:r w:rsidRPr="00441CD0">
        <w:t>.2.4.3.2.2) is not restarted if the newly received overload control information has the same Overload Control Sequence Number as the previously received overload control information. If the overload condition persists and the overloaded UP function needs to extend the duration during which the overload information applies, the sender needs to provide a new overload control information with an incremented Overload Control Sequence Number (even if the parameters within the overload control information have not changed).</w:t>
      </w:r>
    </w:p>
    <w:p w14:paraId="51D872B0" w14:textId="77777777" w:rsidR="00EE5860" w:rsidRPr="00441CD0" w:rsidRDefault="00EE5860" w:rsidP="00EE5860">
      <w:pPr>
        <w:pStyle w:val="NO"/>
        <w:rPr>
          <w:lang w:val="en-US"/>
        </w:rPr>
      </w:pPr>
      <w:r w:rsidRPr="00441CD0">
        <w:rPr>
          <w:lang w:val="en-US"/>
        </w:rPr>
        <w:t>NOTE 2:</w:t>
      </w:r>
      <w:r w:rsidRPr="00441CD0">
        <w:rPr>
          <w:lang w:val="en-US"/>
        </w:rPr>
        <w:tab/>
        <w:t>The PFCP Sequence Number cannot be used for collating out-of-order overload information as e.g. overload control information may be sent in both PFCP requests and responses, using independent PFCP sequence numbering.</w:t>
      </w:r>
    </w:p>
    <w:p w14:paraId="77B4AB57" w14:textId="77777777" w:rsidR="00EE5860" w:rsidRPr="00441CD0" w:rsidRDefault="00EE5860" w:rsidP="00EE5860">
      <w:r w:rsidRPr="00441CD0">
        <w:t>If the receiving CP function already received and stored overload control information, which is still valid, from the overloaded UP function, the receiving entity shall update its overload control information, only if the Overload-Sequence-Number received in the new overload control information is larger than the value of the Overload Control Sequence Number associated with the stored information. However due to roll-over of the Overload Control Sequence Number or restart of the UP function, the Overload Control Sequence Number may be reset to an appropriate base value by the peer UP function, hence the receiving entity shall be prepared to receive (and process) an Overload Control Sequence Number parameter whose value is less than the previous value.</w:t>
      </w:r>
    </w:p>
    <w:p w14:paraId="691E2DE7" w14:textId="77777777" w:rsidR="00EE5860" w:rsidRPr="00441CD0" w:rsidRDefault="00EE5860" w:rsidP="00EE5860">
      <w:pPr>
        <w:pStyle w:val="Heading6"/>
      </w:pPr>
      <w:bookmarkStart w:id="2544" w:name="_Toc19717180"/>
      <w:bookmarkStart w:id="2545" w:name="_Toc27490664"/>
      <w:bookmarkStart w:id="2546" w:name="_Toc27556957"/>
      <w:bookmarkStart w:id="2547" w:name="_Toc27723874"/>
      <w:bookmarkStart w:id="2548" w:name="_Toc36030946"/>
      <w:bookmarkStart w:id="2549" w:name="_Toc36042866"/>
      <w:bookmarkStart w:id="2550" w:name="_Toc36814191"/>
      <w:bookmarkStart w:id="2551" w:name="_Toc44689045"/>
      <w:bookmarkStart w:id="2552" w:name="_Toc44923799"/>
      <w:bookmarkStart w:id="2553" w:name="_Toc51860768"/>
      <w:bookmarkStart w:id="2554" w:name="_Toc57930539"/>
      <w:bookmarkStart w:id="2555" w:name="_Toc57931169"/>
      <w:bookmarkStart w:id="2556" w:name="_Toc160974295"/>
      <w:r w:rsidRPr="00441CD0">
        <w:t>6.2.4.3.2.2</w:t>
      </w:r>
      <w:r w:rsidRPr="00441CD0">
        <w:tab/>
        <w:t>Period of Validity</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45D3D627" w14:textId="77777777" w:rsidR="00EE5860" w:rsidRPr="00441CD0" w:rsidRDefault="00EE5860" w:rsidP="00EE5860">
      <w:r w:rsidRPr="00441CD0">
        <w:t xml:space="preserve">The Period of Validity indicates the length of time during which the </w:t>
      </w:r>
      <w:r w:rsidRPr="00441CD0">
        <w:rPr>
          <w:lang w:eastAsia="zh-CN"/>
        </w:rPr>
        <w:t xml:space="preserve">overload condition specified by the OCI IE </w:t>
      </w:r>
      <w:r w:rsidRPr="00441CD0">
        <w:t>is to be considered as valid (unless overridden by subsequent new overload control information).</w:t>
      </w:r>
    </w:p>
    <w:p w14:paraId="6ACB6AD6" w14:textId="77777777" w:rsidR="00EE5860" w:rsidRPr="00441CD0" w:rsidRDefault="00EE5860" w:rsidP="00EE5860">
      <w:r w:rsidRPr="00441CD0">
        <w:t>An overload condition</w:t>
      </w:r>
      <w:r w:rsidRPr="00441CD0">
        <w:rPr>
          <w:lang w:eastAsia="zh-CN"/>
        </w:rPr>
        <w:t xml:space="preserve"> shall be considered as </w:t>
      </w:r>
      <w:r w:rsidRPr="00441CD0">
        <w:t>valid from the time the OCI IE is received until the period of validity expires or until another OCI IE with a new set of information (identified using the Overload Control Sequence Number) is received from the same UP function (at which point the newly received overload control information shall prevail). The timer corresponding to the period of validity shall be restarted each time an OCI IE with a new set of information (identified using the Overload Control Sequence Number) is received. When this timer expires, the last received overload control information shall be considered outdated and obsolete, i.e. any associated overload condition shall be considered to have ceased.</w:t>
      </w:r>
    </w:p>
    <w:p w14:paraId="18CE7753" w14:textId="77777777" w:rsidR="00EE5860" w:rsidRPr="00441CD0" w:rsidRDefault="00EE5860" w:rsidP="00EE5860">
      <w:r w:rsidRPr="00441CD0">
        <w:t>The Period of Validity parameter shall be supported (when supporting overload control).</w:t>
      </w:r>
    </w:p>
    <w:p w14:paraId="43C46E10" w14:textId="77777777" w:rsidR="00EE5860" w:rsidRPr="00441CD0" w:rsidRDefault="00EE5860" w:rsidP="00EE5860">
      <w:r w:rsidRPr="00441CD0">
        <w:t>The Period of Validity parameter achieves the following:</w:t>
      </w:r>
    </w:p>
    <w:p w14:paraId="61BF3D84" w14:textId="77777777" w:rsidR="00EE5860" w:rsidRPr="00441CD0" w:rsidRDefault="00EE5860" w:rsidP="00EE5860">
      <w:pPr>
        <w:pStyle w:val="B1"/>
      </w:pPr>
      <w:r w:rsidRPr="00441CD0">
        <w:t>-</w:t>
      </w:r>
      <w:r w:rsidRPr="00441CD0">
        <w:tab/>
        <w:t>it avoids the need for the overloaded UP function to include the Overload Control Information IE in every PFCP messages it signals to its peer CP functions when the overload state does not change; thus it minimizes the processing required at the overloaded UP function and its peer CP functions upon sending/receiving PFCP signalling;</w:t>
      </w:r>
    </w:p>
    <w:p w14:paraId="00A7EBC4" w14:textId="77777777" w:rsidR="00EE5860" w:rsidRPr="00441CD0" w:rsidRDefault="00EE5860" w:rsidP="00EE5860">
      <w:pPr>
        <w:pStyle w:val="B1"/>
      </w:pPr>
      <w:r w:rsidRPr="00441CD0">
        <w:t>-</w:t>
      </w:r>
      <w:r w:rsidRPr="00441CD0">
        <w:tab/>
        <w:t>it allows to reset the overload condition after some time in the peer CP functions having received an overload indication from the overloaded UP function, e.g. if no signalling traffic takes place between these PFCP entities for some time due to overload mitigation actions. This also removes the need for the overloaded UP function to remember the list of CP functions to which it has sent a non-null overload reduction metric and to which it would subsequently need to signal when the overload condition ceases, if the Period of Validity parameter was not defined.</w:t>
      </w:r>
    </w:p>
    <w:p w14:paraId="450C6684" w14:textId="77777777" w:rsidR="00EE5860" w:rsidRPr="00441CD0" w:rsidRDefault="00EE5860" w:rsidP="00EE5860">
      <w:pPr>
        <w:pStyle w:val="Heading6"/>
      </w:pPr>
      <w:bookmarkStart w:id="2557" w:name="_Toc19717181"/>
      <w:bookmarkStart w:id="2558" w:name="_Toc27490665"/>
      <w:bookmarkStart w:id="2559" w:name="_Toc27556958"/>
      <w:bookmarkStart w:id="2560" w:name="_Toc27723875"/>
      <w:bookmarkStart w:id="2561" w:name="_Toc36030947"/>
      <w:bookmarkStart w:id="2562" w:name="_Toc36042867"/>
      <w:bookmarkStart w:id="2563" w:name="_Toc36814192"/>
      <w:bookmarkStart w:id="2564" w:name="_Toc44689046"/>
      <w:bookmarkStart w:id="2565" w:name="_Toc44923800"/>
      <w:bookmarkStart w:id="2566" w:name="_Toc51860769"/>
      <w:bookmarkStart w:id="2567" w:name="_Toc57930540"/>
      <w:bookmarkStart w:id="2568" w:name="_Toc57931170"/>
      <w:bookmarkStart w:id="2569" w:name="_Toc160974296"/>
      <w:r w:rsidRPr="00441CD0">
        <w:t>6.2.4.3.2.3</w:t>
      </w:r>
      <w:r w:rsidRPr="00441CD0">
        <w:tab/>
        <w:t>Overload Reduction Metric</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07C5A528" w14:textId="77777777" w:rsidR="00EE5860" w:rsidRPr="00441CD0" w:rsidRDefault="00EE5860" w:rsidP="00EE5860">
      <w:r w:rsidRPr="00441CD0">
        <w:t>The Overload Reduction Metric shall have a value in the range of 0 to 100 (inclusive) which indicates the percentage of traffic reduction the sender of the overload control information requests the receiver to apply. An Overload Reduction Metric of "0" always indicates that the UP function is not in overload (that is, no overload abatement procedures need to be applied) for the indicated scope.</w:t>
      </w:r>
    </w:p>
    <w:p w14:paraId="445DAE3F" w14:textId="77777777" w:rsidR="00EE5860" w:rsidRPr="00441CD0" w:rsidRDefault="00EE5860" w:rsidP="00EE5860">
      <w:r w:rsidRPr="00441CD0">
        <w:t xml:space="preserve">Considering the processing requirement of the receiver of the Overload Control Information, e.g. to perform overload control based on the updated Overload Reduction Metric, the sender should refrain from advertising every small variation, e.g. with the granularity of 1 or 2, in the Overload Reduction Metric which does not result in useful improvement for mitigating the overload situation. During the typical operating condition of the sender, a larger </w:t>
      </w:r>
      <w:r w:rsidRPr="00441CD0">
        <w:lastRenderedPageBreak/>
        <w:t>variation in the Overload Reduction Metric, e.g. 5 or more units, should be considered as reasonable enough for advertising a new Overload Reduction Metric Information and thus justifying the processing requirement (to handle the new information) of the receiver.</w:t>
      </w:r>
    </w:p>
    <w:p w14:paraId="58F28200" w14:textId="77777777" w:rsidR="00EE5860" w:rsidRPr="00441CD0" w:rsidRDefault="00EE5860" w:rsidP="00EE5860">
      <w:pPr>
        <w:pStyle w:val="NO"/>
      </w:pPr>
      <w:r w:rsidRPr="00441CD0">
        <w:t>NOTE:</w:t>
      </w:r>
      <w:r w:rsidRPr="00441CD0">
        <w:tab/>
        <w:t>The range of Overload Reduction Metric, i.e. 0 to 100, does not mandate the sender to collect its own overload information at every increment/decrement and hence to advertise the change of Overload Reduction Metric with a granularity of 1%. Based on various implementation specific criteria, such as the architecture, session and signalling capacity, the current load/overload situation and so on, the sender is free to define its own logic and periodicity with which its own overload control information is collected.</w:t>
      </w:r>
    </w:p>
    <w:p w14:paraId="6A720F0B" w14:textId="77777777" w:rsidR="00EE5860" w:rsidRPr="00441CD0" w:rsidRDefault="00EE5860" w:rsidP="00EE5860">
      <w:r w:rsidRPr="00441CD0">
        <w:t>The computation of the exact value for this parameter is left as an implementation choice at the sending UP function.</w:t>
      </w:r>
    </w:p>
    <w:p w14:paraId="34B7F90E" w14:textId="77777777" w:rsidR="00EE5860" w:rsidRPr="00441CD0" w:rsidRDefault="00EE5860" w:rsidP="00EE5860">
      <w:r w:rsidRPr="00441CD0">
        <w:t>The Overload Reduction Metric shall be supported (when supporting overload control) and shall always be present in the OCI IE.</w:t>
      </w:r>
    </w:p>
    <w:p w14:paraId="10DA62AF" w14:textId="77777777" w:rsidR="00EE5860" w:rsidRPr="00441CD0" w:rsidRDefault="00EE5860" w:rsidP="00EE5860">
      <w:r w:rsidRPr="00441CD0">
        <w:t>The inclusion of the OCI IE signals an overload situation is occur</w:t>
      </w:r>
      <w:r>
        <w:t>r</w:t>
      </w:r>
      <w:r w:rsidRPr="00441CD0">
        <w:t>ing, unless the Overload Reduction Metric is set to "0", which signals that the overload condition has ceased. Conversely, the absence of the OCI IE in a message does not mean that the overload has abated.</w:t>
      </w:r>
    </w:p>
    <w:p w14:paraId="250889D3" w14:textId="77777777" w:rsidR="00EE5860" w:rsidRPr="00441CD0" w:rsidRDefault="00EE5860" w:rsidP="00EE5860">
      <w:pPr>
        <w:pStyle w:val="Heading5"/>
      </w:pPr>
      <w:bookmarkStart w:id="2570" w:name="_Toc19717182"/>
      <w:bookmarkStart w:id="2571" w:name="_Toc27490666"/>
      <w:bookmarkStart w:id="2572" w:name="_Toc27556959"/>
      <w:bookmarkStart w:id="2573" w:name="_Toc27723876"/>
      <w:bookmarkStart w:id="2574" w:name="_Toc36030948"/>
      <w:bookmarkStart w:id="2575" w:name="_Toc36042868"/>
      <w:bookmarkStart w:id="2576" w:name="_Toc36814193"/>
      <w:bookmarkStart w:id="2577" w:name="_Toc44689047"/>
      <w:bookmarkStart w:id="2578" w:name="_Toc44923801"/>
      <w:bookmarkStart w:id="2579" w:name="_Toc51860770"/>
      <w:bookmarkStart w:id="2580" w:name="_Toc57930541"/>
      <w:bookmarkStart w:id="2581" w:name="_Toc57931171"/>
      <w:bookmarkStart w:id="2582" w:name="_Toc160974297"/>
      <w:r w:rsidRPr="00441CD0">
        <w:t>6.2.4.3.3</w:t>
      </w:r>
      <w:r w:rsidRPr="00441CD0">
        <w:tab/>
        <w:t>Frequency of Inclusion</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539C2A9C" w14:textId="77777777" w:rsidR="00EE5860" w:rsidRPr="00441CD0" w:rsidRDefault="00EE5860" w:rsidP="00EE5860">
      <w:r w:rsidRPr="00441CD0">
        <w:t>How often or when the sender includes the overload control information is implementation specific. The sender shall ensure that new/updated overload control information is propagated to the target receivers with an acceptable delay, such that the purpose of the information, (i.e. the effective overload control protection) is achieved. The following are some of the potential approaches the sender may implement for including the OCI IE:</w:t>
      </w:r>
    </w:p>
    <w:p w14:paraId="291B7D0A" w14:textId="77777777" w:rsidR="00EE5860" w:rsidRPr="00441CD0" w:rsidRDefault="00EE5860" w:rsidP="00EE5860">
      <w:pPr>
        <w:pStyle w:val="B1"/>
      </w:pPr>
      <w:r w:rsidRPr="00441CD0">
        <w:t>-</w:t>
      </w:r>
      <w:r w:rsidRPr="00441CD0">
        <w:tab/>
        <w:t>the sender may include OCI IE towards a receiver only when the new/changed value has not already been provided to the given receiver;</w:t>
      </w:r>
    </w:p>
    <w:p w14:paraId="1E989E5C" w14:textId="77777777" w:rsidR="00EE5860" w:rsidRPr="00441CD0" w:rsidRDefault="00EE5860" w:rsidP="00EE5860">
      <w:pPr>
        <w:pStyle w:val="B1"/>
      </w:pPr>
      <w:r w:rsidRPr="00441CD0">
        <w:rPr>
          <w:lang w:val="en-US"/>
        </w:rPr>
        <w:t>-</w:t>
      </w:r>
      <w:r w:rsidRPr="00441CD0">
        <w:rPr>
          <w:lang w:val="en-US"/>
        </w:rPr>
        <w:tab/>
        <w:t>the sender may include the OCI IE in a subset of the messages towards the receiver;</w:t>
      </w:r>
    </w:p>
    <w:p w14:paraId="5FFFEBF6" w14:textId="77777777" w:rsidR="00EE5860" w:rsidRPr="00441CD0" w:rsidRDefault="00EE5860" w:rsidP="00EE5860">
      <w:pPr>
        <w:pStyle w:val="B1"/>
      </w:pPr>
      <w:r w:rsidRPr="00441CD0">
        <w:rPr>
          <w:lang w:val="en-US"/>
        </w:rPr>
        <w:t>-</w:t>
      </w:r>
      <w:r w:rsidRPr="00441CD0">
        <w:rPr>
          <w:lang w:val="en-US"/>
        </w:rPr>
        <w:tab/>
        <w:t>the sender may include the OCI IE periodically, i.e. include the information during a first period then cease to do so during a second period.</w:t>
      </w:r>
    </w:p>
    <w:p w14:paraId="780C3393" w14:textId="77777777" w:rsidR="00EE5860" w:rsidRPr="00441CD0" w:rsidRDefault="00EE5860" w:rsidP="00EE5860">
      <w:r w:rsidRPr="00441CD0">
        <w:t>The sender may also implement a combination of one or more of the above approaches. Besides, the sender may also include the OCI IE only in a subset of the applicable PFCP messages.</w:t>
      </w:r>
    </w:p>
    <w:p w14:paraId="07238E3C" w14:textId="77777777" w:rsidR="00EE5860" w:rsidRPr="00441CD0" w:rsidRDefault="00EE5860" w:rsidP="00EE5860">
      <w:r w:rsidRPr="00441CD0">
        <w:t>The receiver shall be prepared to receive the overload control information received in any of the PFCP messages extended with an OCI IE and upon such reception, shall be able act upon the received information.</w:t>
      </w:r>
    </w:p>
    <w:p w14:paraId="7A1442C6" w14:textId="77777777" w:rsidR="00EE5860" w:rsidRPr="00441CD0" w:rsidRDefault="00EE5860" w:rsidP="00EE5860">
      <w:pPr>
        <w:pStyle w:val="Heading4"/>
      </w:pPr>
      <w:bookmarkStart w:id="2583" w:name="_Toc19717183"/>
      <w:bookmarkStart w:id="2584" w:name="_Toc27490667"/>
      <w:bookmarkStart w:id="2585" w:name="_Toc27556960"/>
      <w:bookmarkStart w:id="2586" w:name="_Toc27723877"/>
      <w:bookmarkStart w:id="2587" w:name="_Toc36030949"/>
      <w:bookmarkStart w:id="2588" w:name="_Toc36042869"/>
      <w:bookmarkStart w:id="2589" w:name="_Toc36814194"/>
      <w:bookmarkStart w:id="2590" w:name="_Toc44689048"/>
      <w:bookmarkStart w:id="2591" w:name="_Toc44923802"/>
      <w:bookmarkStart w:id="2592" w:name="_Toc51860771"/>
      <w:bookmarkStart w:id="2593" w:name="_Toc57930542"/>
      <w:bookmarkStart w:id="2594" w:name="_Toc57931172"/>
      <w:bookmarkStart w:id="2595" w:name="_Toc160974298"/>
      <w:r w:rsidRPr="00441CD0">
        <w:t>6.2.4.4</w:t>
      </w:r>
      <w:r w:rsidRPr="00441CD0">
        <w:tab/>
        <w:t>Message Throttling</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7652A1DC" w14:textId="77777777" w:rsidR="00EE5860" w:rsidRPr="00441CD0" w:rsidRDefault="00EE5860" w:rsidP="00EE5860">
      <w:pPr>
        <w:pStyle w:val="Heading5"/>
      </w:pPr>
      <w:bookmarkStart w:id="2596" w:name="_Toc19717184"/>
      <w:bookmarkStart w:id="2597" w:name="_Toc27490668"/>
      <w:bookmarkStart w:id="2598" w:name="_Toc27556961"/>
      <w:bookmarkStart w:id="2599" w:name="_Toc27723878"/>
      <w:bookmarkStart w:id="2600" w:name="_Toc36030950"/>
      <w:bookmarkStart w:id="2601" w:name="_Toc36042870"/>
      <w:bookmarkStart w:id="2602" w:name="_Toc36814195"/>
      <w:bookmarkStart w:id="2603" w:name="_Toc44689049"/>
      <w:bookmarkStart w:id="2604" w:name="_Toc44923803"/>
      <w:bookmarkStart w:id="2605" w:name="_Toc51860772"/>
      <w:bookmarkStart w:id="2606" w:name="_Toc57930543"/>
      <w:bookmarkStart w:id="2607" w:name="_Toc57931173"/>
      <w:bookmarkStart w:id="2608" w:name="_Toc160974299"/>
      <w:r w:rsidRPr="00441CD0">
        <w:t>6.2.4.4.1</w:t>
      </w:r>
      <w:r w:rsidRPr="00441CD0">
        <w:tab/>
        <w:t>General</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5B185F8B" w14:textId="77777777" w:rsidR="00EE5860" w:rsidRPr="00441CD0" w:rsidRDefault="00EE5860" w:rsidP="00EE5860">
      <w:r w:rsidRPr="00441CD0">
        <w:t>As part of the overload mitigation, a CP function shall reduce the total number of messages, which would have been sent otherwise, towards the overloaded peer based on the information received within the Overload Control Information. This shall be achieved by discarding a fraction of the messages in proportion to the overload level of the target peer. This is called "message throttling".</w:t>
      </w:r>
    </w:p>
    <w:p w14:paraId="5116439E" w14:textId="77777777" w:rsidR="00EE5860" w:rsidRPr="00441CD0" w:rsidRDefault="00EE5860" w:rsidP="00EE5860">
      <w:r w:rsidRPr="00441CD0">
        <w:t>Message throttling shall only apply to Request messages. Response messages should not be throttled since that would result in the retransmission of the corresponding request message by the sender.</w:t>
      </w:r>
    </w:p>
    <w:p w14:paraId="5E2CE25B" w14:textId="77777777" w:rsidR="00EE5860" w:rsidRPr="00441CD0" w:rsidRDefault="00EE5860" w:rsidP="00EE5860">
      <w:r w:rsidRPr="00441CD0">
        <w:t>A CP function supporting PFCP overload control shall support and use the "Loss" algorithm as specified in this clause, for message throttling.</w:t>
      </w:r>
    </w:p>
    <w:p w14:paraId="7AF4B4B7" w14:textId="77777777" w:rsidR="00EE5860" w:rsidRPr="00441CD0" w:rsidRDefault="00EE5860" w:rsidP="00EE5860">
      <w:pPr>
        <w:pStyle w:val="Heading5"/>
      </w:pPr>
      <w:bookmarkStart w:id="2609" w:name="_Toc19717185"/>
      <w:bookmarkStart w:id="2610" w:name="_Toc27490669"/>
      <w:bookmarkStart w:id="2611" w:name="_Toc27556962"/>
      <w:bookmarkStart w:id="2612" w:name="_Toc27723879"/>
      <w:bookmarkStart w:id="2613" w:name="_Toc36030951"/>
      <w:bookmarkStart w:id="2614" w:name="_Toc36042871"/>
      <w:bookmarkStart w:id="2615" w:name="_Toc36814196"/>
      <w:bookmarkStart w:id="2616" w:name="_Toc44689050"/>
      <w:bookmarkStart w:id="2617" w:name="_Toc44923804"/>
      <w:bookmarkStart w:id="2618" w:name="_Toc51860773"/>
      <w:bookmarkStart w:id="2619" w:name="_Toc57930544"/>
      <w:bookmarkStart w:id="2620" w:name="_Toc57931174"/>
      <w:bookmarkStart w:id="2621" w:name="_Toc160974300"/>
      <w:r w:rsidRPr="00441CD0">
        <w:t>6.2.4.4.2</w:t>
      </w:r>
      <w:r w:rsidRPr="00441CD0">
        <w:tab/>
        <w:t>Throttling algorithm – "Loss"</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8C5D3C2" w14:textId="77777777" w:rsidR="00EE5860" w:rsidRPr="00441CD0" w:rsidRDefault="00EE5860" w:rsidP="00EE5860">
      <w:pPr>
        <w:pStyle w:val="Heading6"/>
      </w:pPr>
      <w:bookmarkStart w:id="2622" w:name="_Toc19717186"/>
      <w:bookmarkStart w:id="2623" w:name="_Toc27490670"/>
      <w:bookmarkStart w:id="2624" w:name="_Toc27556963"/>
      <w:bookmarkStart w:id="2625" w:name="_Toc27723880"/>
      <w:bookmarkStart w:id="2626" w:name="_Toc36030952"/>
      <w:bookmarkStart w:id="2627" w:name="_Toc36042872"/>
      <w:bookmarkStart w:id="2628" w:name="_Toc36814197"/>
      <w:bookmarkStart w:id="2629" w:name="_Toc44689051"/>
      <w:bookmarkStart w:id="2630" w:name="_Toc44923805"/>
      <w:bookmarkStart w:id="2631" w:name="_Toc51860774"/>
      <w:bookmarkStart w:id="2632" w:name="_Toc57930545"/>
      <w:bookmarkStart w:id="2633" w:name="_Toc57931175"/>
      <w:bookmarkStart w:id="2634" w:name="_Toc160974301"/>
      <w:r w:rsidRPr="00441CD0">
        <w:t>6.2.4.4.2.1</w:t>
      </w:r>
      <w:r w:rsidRPr="00441CD0">
        <w:tab/>
        <w:t>Description</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785975F1" w14:textId="6B584F90" w:rsidR="00EE5860" w:rsidRPr="00441CD0" w:rsidRDefault="00EE5860" w:rsidP="00EE5860">
      <w:r w:rsidRPr="00441CD0">
        <w:t xml:space="preserve">An overloaded UP function shall ask its peers to reduce the number of requests they would ordinarily send by signalling Overload Control Information including the requested traffic reduction, as a percentage, within the "Overload-Reduction-Metric", as specified in </w:t>
      </w:r>
      <w:r w:rsidR="00415C19" w:rsidRPr="00441CD0">
        <w:t>clause</w:t>
      </w:r>
      <w:r w:rsidR="00415C19">
        <w:t> </w:t>
      </w:r>
      <w:r w:rsidR="00415C19" w:rsidRPr="00441CD0">
        <w:t>6</w:t>
      </w:r>
      <w:r w:rsidRPr="00441CD0">
        <w:t>.2.4.3.2.</w:t>
      </w:r>
    </w:p>
    <w:p w14:paraId="1B0E8ECC" w14:textId="77777777" w:rsidR="00EE5860" w:rsidRPr="00441CD0" w:rsidRDefault="00EE5860" w:rsidP="00EE5860">
      <w:r w:rsidRPr="00441CD0">
        <w:lastRenderedPageBreak/>
        <w:t>The recipients of the "Overload-Reduction-Metric" shall reduce the number of requests sent by that percentage, either by redirecting them to an alternate destination if possible (e.g. the PFCP Session Establishment Request message may be redirected to an alternate UP function), or by failing the request and treating it as if it was rejected by the destination UP function.</w:t>
      </w:r>
    </w:p>
    <w:p w14:paraId="1888DF7C" w14:textId="77777777" w:rsidR="00EE5860" w:rsidRPr="00441CD0" w:rsidRDefault="00EE5860" w:rsidP="00EE5860">
      <w:r w:rsidRPr="00441CD0">
        <w:t>For example, if a sender requests another peer to reduce the traffic it is sending by 10%, then that peer shall throttle 10% of the traffic that would have otherwise been sent to this UP function.</w:t>
      </w:r>
    </w:p>
    <w:p w14:paraId="55F25470" w14:textId="77777777" w:rsidR="00EE5860" w:rsidRPr="00441CD0" w:rsidRDefault="00EE5860" w:rsidP="00EE5860">
      <w:r w:rsidRPr="00441CD0">
        <w:t>The overloaded UP function should periodically adjust the requested traffic reduction based e.g. on the traffic reduction factor that is currently in use, the current system utilization (i.e. the overload level) and the desired system utilization (i.e. the target load level), and/or the rate of the current overall received traffic.</w:t>
      </w:r>
    </w:p>
    <w:p w14:paraId="4C9E35F6" w14:textId="77777777" w:rsidR="00EE5860" w:rsidRPr="00441CD0" w:rsidRDefault="00EE5860" w:rsidP="00EE5860">
      <w:r w:rsidRPr="00441CD0">
        <w:t>Annex A.1 provides an (informative) example of a possible implementation of the "Loss" algorithm, amongst other possible methods.</w:t>
      </w:r>
    </w:p>
    <w:p w14:paraId="6C890012" w14:textId="77777777" w:rsidR="00EE5860" w:rsidRPr="00441CD0" w:rsidRDefault="00EE5860" w:rsidP="00EE5860">
      <w:pPr>
        <w:pStyle w:val="NO"/>
      </w:pPr>
      <w:r w:rsidRPr="00441CD0">
        <w:t>NOTE 1:</w:t>
      </w:r>
      <w:r w:rsidRPr="00441CD0">
        <w:tab/>
        <w:t>This algorithm does not guarantee that the future traffic towards the overloaded UP function will be less than the past traffic but it ensures that the total traffic sent towards the overloaded UP function is less than what would have been sent without any throttling in place. If after requesting a certain reduction in traffic, the overloaded UP function receives more traffic than in the past, whilst still in overload, leading to the worsening rather than an improvement in the overload level, then the overloaded UP function can request for more reduction in traffic. Thus, by periodically adjusting the requested traffic reduction, the overloaded node can ensure that it receives, approximately, the amount of traffic which it can handle.</w:t>
      </w:r>
    </w:p>
    <w:p w14:paraId="5ED4AD58" w14:textId="77777777" w:rsidR="00EE5860" w:rsidRPr="00441CD0" w:rsidRDefault="00EE5860" w:rsidP="00EE5860">
      <w:pPr>
        <w:pStyle w:val="NO"/>
      </w:pPr>
      <w:r w:rsidRPr="00441CD0">
        <w:t>NOTE 2:</w:t>
      </w:r>
      <w:r w:rsidRPr="00441CD0">
        <w:tab/>
        <w:t>Since the reduction is requested as a percentage, and not as an absolute amount, this algorithm achieves a good useful throughput towards the overloaded node when the traffic conditions vary at the source nodes (depending upon the events generated towards these source nodes by other entities in the network), as a potential increase of traffic from some source nodes can possibly be compensated by a potential decrease of traffic from other source nodes.</w:t>
      </w:r>
    </w:p>
    <w:p w14:paraId="200AFE15" w14:textId="77777777" w:rsidR="00EE5860" w:rsidRPr="00441CD0" w:rsidRDefault="00EE5860" w:rsidP="00EE5860">
      <w:pPr>
        <w:pStyle w:val="Heading4"/>
      </w:pPr>
      <w:bookmarkStart w:id="2635" w:name="_Toc19717187"/>
      <w:bookmarkStart w:id="2636" w:name="_Toc27490671"/>
      <w:bookmarkStart w:id="2637" w:name="_Toc27556964"/>
      <w:bookmarkStart w:id="2638" w:name="_Toc27723881"/>
      <w:bookmarkStart w:id="2639" w:name="_Toc36030953"/>
      <w:bookmarkStart w:id="2640" w:name="_Toc36042873"/>
      <w:bookmarkStart w:id="2641" w:name="_Toc36814198"/>
      <w:bookmarkStart w:id="2642" w:name="_Toc44689052"/>
      <w:bookmarkStart w:id="2643" w:name="_Toc44923806"/>
      <w:bookmarkStart w:id="2644" w:name="_Toc51860775"/>
      <w:bookmarkStart w:id="2645" w:name="_Toc57930546"/>
      <w:bookmarkStart w:id="2646" w:name="_Toc57931176"/>
      <w:bookmarkStart w:id="2647" w:name="_Toc160974302"/>
      <w:r w:rsidRPr="00441CD0">
        <w:t>6.2.4.5</w:t>
      </w:r>
      <w:r w:rsidRPr="00441CD0">
        <w:tab/>
        <w:t>Message Prioritization</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60C241CB" w14:textId="77777777" w:rsidR="00EE5860" w:rsidRPr="00441CD0" w:rsidRDefault="00EE5860" w:rsidP="00EE5860">
      <w:pPr>
        <w:pStyle w:val="Heading5"/>
      </w:pPr>
      <w:bookmarkStart w:id="2648" w:name="_Toc19717188"/>
      <w:bookmarkStart w:id="2649" w:name="_Toc27490672"/>
      <w:bookmarkStart w:id="2650" w:name="_Toc27556965"/>
      <w:bookmarkStart w:id="2651" w:name="_Toc27723882"/>
      <w:bookmarkStart w:id="2652" w:name="_Toc36030954"/>
      <w:bookmarkStart w:id="2653" w:name="_Toc36042874"/>
      <w:bookmarkStart w:id="2654" w:name="_Toc36814199"/>
      <w:bookmarkStart w:id="2655" w:name="_Toc44689053"/>
      <w:bookmarkStart w:id="2656" w:name="_Toc44923807"/>
      <w:bookmarkStart w:id="2657" w:name="_Toc51860776"/>
      <w:bookmarkStart w:id="2658" w:name="_Toc57930547"/>
      <w:bookmarkStart w:id="2659" w:name="_Toc57931177"/>
      <w:bookmarkStart w:id="2660" w:name="_Toc160974303"/>
      <w:r w:rsidRPr="00441CD0">
        <w:t>6.2.4.5.1</w:t>
      </w:r>
      <w:r w:rsidRPr="00441CD0">
        <w:tab/>
        <w:t>Description</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1763049B" w14:textId="77777777" w:rsidR="00EE5860" w:rsidRPr="00441CD0" w:rsidRDefault="00EE5860" w:rsidP="00EE5860">
      <w:r w:rsidRPr="00441CD0">
        <w:t>When performing message throttling:</w:t>
      </w:r>
    </w:p>
    <w:p w14:paraId="4CB46B73" w14:textId="77777777" w:rsidR="00EE5860" w:rsidRPr="00441CD0" w:rsidRDefault="00EE5860" w:rsidP="00EE5860">
      <w:pPr>
        <w:pStyle w:val="B1"/>
      </w:pPr>
      <w:r w:rsidRPr="00441CD0">
        <w:t>-</w:t>
      </w:r>
      <w:r w:rsidRPr="00441CD0">
        <w:tab/>
        <w:t>PFCP requests related to priority traffic (i.e. eMPS as described in 3GPP TS 22.153 [15]) and emergency have the highest priority. Depending on regional/national requirements and network operator policy, these PFCP requests shall be the last to be throttled, when applying traffic reduction, and the priority traffic shall be exempted from throttling due to PFCP overload control up to the point where the requested traffic reduction cannot be achieved without throttling the priority traffic;</w:t>
      </w:r>
    </w:p>
    <w:p w14:paraId="408AFD02" w14:textId="77777777" w:rsidR="00EE5860" w:rsidRPr="00441CD0" w:rsidRDefault="00EE5860" w:rsidP="00EE5860">
      <w:pPr>
        <w:pStyle w:val="B1"/>
      </w:pPr>
      <w:r w:rsidRPr="00441CD0">
        <w:t>-</w:t>
      </w:r>
      <w:r w:rsidRPr="00441CD0">
        <w:tab/>
        <w:t>for other types of sessions, messages throttling should consider the relative priority of the messages so that the messages which are considered as low priority are considered for throttling before the other messages. The relative priority of the messages may be derived from the relative priority of the procedure for which the message is being sent or may be derived from the session parameters such as APN, QCI, ARP and/or Low Access Priority Indicator (LAPI).</w:t>
      </w:r>
    </w:p>
    <w:p w14:paraId="2F191496" w14:textId="77777777" w:rsidR="00EE5860" w:rsidRPr="00441CD0" w:rsidRDefault="00EE5860" w:rsidP="00EE5860">
      <w:pPr>
        <w:pStyle w:val="NO"/>
      </w:pPr>
      <w:r w:rsidRPr="00441CD0">
        <w:t>NOTE:</w:t>
      </w:r>
      <w:r w:rsidRPr="00441CD0">
        <w:tab/>
        <w:t>A random throttling mechanism, i.e. discarding the messages without any special consideration, could result in an overall poor congestion mitigation mechanism and bad user experience.</w:t>
      </w:r>
    </w:p>
    <w:p w14:paraId="703796AE" w14:textId="77777777" w:rsidR="00EE5860" w:rsidRPr="00441CD0" w:rsidRDefault="00EE5860" w:rsidP="00EE5860">
      <w:r w:rsidRPr="00441CD0">
        <w:t>An overloaded node may also apply these message prioritization schemes when handling incoming initial messages during an overloaded condition, as part of a self-protection mechanism.</w:t>
      </w:r>
    </w:p>
    <w:p w14:paraId="1F9C8966" w14:textId="77777777" w:rsidR="00EE5860" w:rsidRPr="00441CD0" w:rsidRDefault="00EE5860" w:rsidP="00EE5860">
      <w:pPr>
        <w:pStyle w:val="Heading5"/>
      </w:pPr>
      <w:bookmarkStart w:id="2661" w:name="_Toc19717189"/>
      <w:bookmarkStart w:id="2662" w:name="_Toc27490673"/>
      <w:bookmarkStart w:id="2663" w:name="_Toc27556966"/>
      <w:bookmarkStart w:id="2664" w:name="_Toc27723883"/>
      <w:bookmarkStart w:id="2665" w:name="_Toc36030955"/>
      <w:bookmarkStart w:id="2666" w:name="_Toc36042875"/>
      <w:bookmarkStart w:id="2667" w:name="_Toc36814200"/>
      <w:bookmarkStart w:id="2668" w:name="_Toc44689054"/>
      <w:bookmarkStart w:id="2669" w:name="_Toc44923808"/>
      <w:bookmarkStart w:id="2670" w:name="_Toc51860777"/>
      <w:bookmarkStart w:id="2671" w:name="_Toc57930548"/>
      <w:bookmarkStart w:id="2672" w:name="_Toc57931178"/>
      <w:bookmarkStart w:id="2673" w:name="_Toc160974304"/>
      <w:r w:rsidRPr="00441CD0">
        <w:t>6.2.4.5.2</w:t>
      </w:r>
      <w:r w:rsidRPr="00441CD0">
        <w:tab/>
        <w:t>Based on the Message Priority Signalled in the PFCP Message</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534FCF04" w14:textId="77777777" w:rsidR="00EE5860" w:rsidRPr="00441CD0" w:rsidRDefault="00EE5860" w:rsidP="00EE5860">
      <w:r w:rsidRPr="00441CD0">
        <w:t>Message prioritization may be performed by an overloaded node, when handling incoming messages during an overloaded condition, based on the relative PFCP message priority signalled in the PFCP header (see clause 7.2.2.3).</w:t>
      </w:r>
    </w:p>
    <w:p w14:paraId="37C5B8CD" w14:textId="77777777" w:rsidR="00EE5860" w:rsidRPr="00441CD0" w:rsidRDefault="00EE5860" w:rsidP="00EE5860">
      <w:r w:rsidRPr="00441CD0">
        <w:t>A PFCP entity shall determine whether to set and use the message priority in PFCP signalling, based on operator policy. The requirements specified in this clause shall apply if message priority in PFCP signalling is used.</w:t>
      </w:r>
    </w:p>
    <w:p w14:paraId="374F5CFA" w14:textId="77777777" w:rsidR="00EE5860" w:rsidRPr="00441CD0" w:rsidRDefault="00EE5860" w:rsidP="00EE5860">
      <w:r w:rsidRPr="00441CD0">
        <w:lastRenderedPageBreak/>
        <w:t>A sending PFCP entity shall determine the relative message priority to signal in the message according to the principles specified in clause 6.2.4.5.1. If the message affects multiple bearers, the relative message priority should be determined considering the highest priority ARP among all the bearers.</w:t>
      </w:r>
    </w:p>
    <w:p w14:paraId="7AAEA7C0" w14:textId="77777777" w:rsidR="00EE5860" w:rsidRPr="00441CD0" w:rsidRDefault="00EE5860" w:rsidP="00EE5860">
      <w:r w:rsidRPr="00441CD0">
        <w:t>A PFCP entity should set the same message priority in a Response message as received in the corresponding Request message.</w:t>
      </w:r>
    </w:p>
    <w:p w14:paraId="19667527" w14:textId="77777777" w:rsidR="00EE5860" w:rsidRPr="00441CD0" w:rsidRDefault="00EE5860" w:rsidP="00EE5860">
      <w:r w:rsidRPr="00441CD0">
        <w:t>For incoming PFCP messages that do not have a message priority in the PFCP header, the receiving PFCP entity:</w:t>
      </w:r>
    </w:p>
    <w:p w14:paraId="0AA90B26" w14:textId="77777777" w:rsidR="00EE5860" w:rsidRPr="00441CD0" w:rsidRDefault="00EE5860" w:rsidP="00EE5860">
      <w:pPr>
        <w:pStyle w:val="B1"/>
      </w:pPr>
      <w:r w:rsidRPr="00441CD0">
        <w:t>-</w:t>
      </w:r>
      <w:r w:rsidRPr="00441CD0">
        <w:tab/>
        <w:t>shall apply a default priority, if the incoming message is a Request message;</w:t>
      </w:r>
    </w:p>
    <w:p w14:paraId="121D6A34" w14:textId="77777777" w:rsidR="00EE5860" w:rsidRPr="00441CD0" w:rsidRDefault="00EE5860" w:rsidP="00EE5860">
      <w:pPr>
        <w:pStyle w:val="B1"/>
      </w:pPr>
      <w:r w:rsidRPr="00441CD0">
        <w:t>-</w:t>
      </w:r>
      <w:r w:rsidRPr="00441CD0">
        <w:tab/>
        <w:t>should apply the message priority sent in the Request message, if the incoming message is a Response message.</w:t>
      </w:r>
    </w:p>
    <w:p w14:paraId="0D80059D" w14:textId="77777777" w:rsidR="00EE5860" w:rsidRPr="00441CD0" w:rsidRDefault="00EE5860" w:rsidP="00EE5860">
      <w:r w:rsidRPr="00441CD0">
        <w:t>This feature should be supported homogenously across the CP functions and UP functions in the network, otherwise an overloaded node will process Request messages received from the non-supporting nodes according to the default priority while Request messages received from supporting nodes will be processed according to the message priority signalled in the PFCP message.</w:t>
      </w:r>
    </w:p>
    <w:p w14:paraId="03641EC6" w14:textId="77777777" w:rsidR="00EE5860" w:rsidRPr="00441CD0" w:rsidRDefault="00EE5860" w:rsidP="00EE5860">
      <w:pPr>
        <w:pStyle w:val="Heading3"/>
        <w:rPr>
          <w:lang w:eastAsia="zh-CN"/>
        </w:rPr>
      </w:pPr>
      <w:bookmarkStart w:id="2674" w:name="_Toc19717190"/>
      <w:bookmarkStart w:id="2675" w:name="_Toc27490674"/>
      <w:bookmarkStart w:id="2676" w:name="_Toc27556967"/>
      <w:bookmarkStart w:id="2677" w:name="_Toc27723884"/>
      <w:bookmarkStart w:id="2678" w:name="_Toc36030956"/>
      <w:bookmarkStart w:id="2679" w:name="_Toc36042876"/>
      <w:bookmarkStart w:id="2680" w:name="_Toc36814201"/>
      <w:bookmarkStart w:id="2681" w:name="_Toc44689055"/>
      <w:bookmarkStart w:id="2682" w:name="_Toc44923809"/>
      <w:bookmarkStart w:id="2683" w:name="_Toc51860778"/>
      <w:bookmarkStart w:id="2684" w:name="_Toc57930549"/>
      <w:bookmarkStart w:id="2685" w:name="_Toc57931179"/>
      <w:bookmarkStart w:id="2686" w:name="_Toc160974305"/>
      <w:r w:rsidRPr="00441CD0">
        <w:rPr>
          <w:lang w:eastAsia="zh-CN"/>
        </w:rPr>
        <w:t>6.2.5</w:t>
      </w:r>
      <w:r w:rsidRPr="00441CD0">
        <w:rPr>
          <w:lang w:eastAsia="zh-CN"/>
        </w:rPr>
        <w:tab/>
        <w:t>PFCP PFD Management Procedure</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32FD3107" w14:textId="77777777" w:rsidR="00EE5860" w:rsidRPr="00441CD0" w:rsidRDefault="00EE5860" w:rsidP="00EE5860">
      <w:pPr>
        <w:pStyle w:val="Heading4"/>
        <w:rPr>
          <w:lang w:val="en-US"/>
        </w:rPr>
      </w:pPr>
      <w:bookmarkStart w:id="2687" w:name="_Toc19717191"/>
      <w:bookmarkStart w:id="2688" w:name="_Toc27490675"/>
      <w:bookmarkStart w:id="2689" w:name="_Toc27556968"/>
      <w:bookmarkStart w:id="2690" w:name="_Toc27723885"/>
      <w:bookmarkStart w:id="2691" w:name="_Toc36030957"/>
      <w:bookmarkStart w:id="2692" w:name="_Toc36042877"/>
      <w:bookmarkStart w:id="2693" w:name="_Toc36814202"/>
      <w:bookmarkStart w:id="2694" w:name="_Toc44689056"/>
      <w:bookmarkStart w:id="2695" w:name="_Toc44923810"/>
      <w:bookmarkStart w:id="2696" w:name="_Toc51860779"/>
      <w:bookmarkStart w:id="2697" w:name="_Toc57930550"/>
      <w:bookmarkStart w:id="2698" w:name="_Toc57931180"/>
      <w:bookmarkStart w:id="2699" w:name="_Toc160974306"/>
      <w:r w:rsidRPr="00441CD0">
        <w:t>6.2.5.1</w:t>
      </w:r>
      <w:r w:rsidRPr="00441CD0">
        <w:tab/>
        <w:t>General</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364E9BA1" w14:textId="77777777" w:rsidR="00EE5860" w:rsidRPr="00441CD0" w:rsidRDefault="00EE5860" w:rsidP="00EE5860">
      <w:pPr>
        <w:rPr>
          <w:rFonts w:eastAsia="SimSun"/>
          <w:lang w:val="en-US"/>
        </w:rPr>
      </w:pPr>
      <w:r>
        <w:rPr>
          <w:rFonts w:eastAsia="SimSun"/>
          <w:lang w:val="en-US"/>
        </w:rPr>
        <w:t>PFCP PFD M</w:t>
      </w:r>
      <w:r w:rsidRPr="00441CD0">
        <w:rPr>
          <w:rFonts w:eastAsia="SimSun"/>
          <w:lang w:val="en-US"/>
        </w:rPr>
        <w:t>anagement</w:t>
      </w:r>
      <w:r>
        <w:rPr>
          <w:rFonts w:eastAsia="SimSun"/>
          <w:lang w:val="en-US"/>
        </w:rPr>
        <w:t xml:space="preserve"> is a node level procedure.</w:t>
      </w:r>
    </w:p>
    <w:p w14:paraId="00B55146" w14:textId="77777777" w:rsidR="00EE5860" w:rsidRPr="00441CD0" w:rsidRDefault="00EE5860" w:rsidP="00EE5860">
      <w:pPr>
        <w:rPr>
          <w:rFonts w:eastAsia="SimSun"/>
          <w:lang w:val="en-US"/>
        </w:rPr>
      </w:pPr>
      <w:r w:rsidRPr="00441CD0">
        <w:rPr>
          <w:rFonts w:eastAsia="SimSun"/>
          <w:lang w:val="en-US"/>
        </w:rPr>
        <w:t>The PFCP PFD Management procedure may be used by the CP function and UP function to provision PFDs (e.g. received from the PFDF as specified in clauses 5.11.4 and 6.5.2 of 3GPP TS 23.214 [2]) to the UP function, for one or more Application Identifiers.</w:t>
      </w:r>
    </w:p>
    <w:p w14:paraId="46FB9F7B" w14:textId="77777777" w:rsidR="00EE5860" w:rsidRPr="00441CD0" w:rsidRDefault="00EE5860" w:rsidP="00EE5860">
      <w:pPr>
        <w:rPr>
          <w:lang w:val="en-US"/>
        </w:rPr>
      </w:pPr>
      <w:r w:rsidRPr="00441CD0">
        <w:rPr>
          <w:rFonts w:eastAsia="SimSun"/>
          <w:lang w:val="en-US"/>
        </w:rPr>
        <w:t>Support of this procedure is optional for the CP function and the UP function. The UP function shall set the PFDM</w:t>
      </w:r>
      <w:r w:rsidRPr="00441CD0">
        <w:t xml:space="preserve"> feature flag in the </w:t>
      </w:r>
      <w:r w:rsidRPr="00441CD0">
        <w:rPr>
          <w:lang w:val="en-US"/>
        </w:rPr>
        <w:t>UP Function Features IE if it supports the PFD Management procedure (see clause 8.2.25).</w:t>
      </w:r>
    </w:p>
    <w:p w14:paraId="3E21FC3D" w14:textId="77777777" w:rsidR="00EE5860" w:rsidRPr="00441CD0" w:rsidRDefault="00EE5860" w:rsidP="00EE5860">
      <w:pPr>
        <w:rPr>
          <w:lang w:val="en-US"/>
        </w:rPr>
      </w:pPr>
      <w:r w:rsidRPr="00441CD0">
        <w:rPr>
          <w:lang w:val="en-US"/>
        </w:rPr>
        <w:t>The UP function shall store the PFDs provisioned per Application Identifier. These PFDs shall apply to all the PFCP session established in the UP function, for all the controlling CP functions, i.e. the scope of a PFD is not limited to the PFCP sessions established by the CP function which provisioned the PFD.</w:t>
      </w:r>
    </w:p>
    <w:p w14:paraId="38D68B33" w14:textId="77777777" w:rsidR="00EE5860" w:rsidRPr="00441CD0" w:rsidRDefault="00EE5860" w:rsidP="00EE5860">
      <w:pPr>
        <w:pStyle w:val="NO"/>
        <w:rPr>
          <w:lang w:val="en-US"/>
        </w:rPr>
      </w:pPr>
      <w:r w:rsidRPr="00441CD0">
        <w:rPr>
          <w:lang w:val="en-US"/>
        </w:rPr>
        <w:t>NOTE:</w:t>
      </w:r>
      <w:r w:rsidRPr="00441CD0">
        <w:rPr>
          <w:lang w:val="en-US"/>
        </w:rPr>
        <w:tab/>
      </w:r>
      <w:r w:rsidRPr="00441CD0">
        <w:rPr>
          <w:noProof/>
          <w:lang w:val="en-US"/>
        </w:rPr>
        <w:t>A</w:t>
      </w:r>
      <w:r w:rsidRPr="00441CD0">
        <w:rPr>
          <w:noProof/>
        </w:rPr>
        <w:t>pplication identifiers preconfigured in the UP function, if any, need to be distinct from application identifiers provisioned via PFD management procedure.</w:t>
      </w:r>
    </w:p>
    <w:p w14:paraId="19A6F19B" w14:textId="77777777" w:rsidR="00EE5860" w:rsidRPr="00441CD0" w:rsidRDefault="00EE5860" w:rsidP="00EE5860">
      <w:pPr>
        <w:pStyle w:val="Heading4"/>
        <w:rPr>
          <w:lang w:val="x-none"/>
        </w:rPr>
      </w:pPr>
      <w:bookmarkStart w:id="2700" w:name="_Toc19717192"/>
      <w:bookmarkStart w:id="2701" w:name="_Toc27490676"/>
      <w:bookmarkStart w:id="2702" w:name="_Toc27556969"/>
      <w:bookmarkStart w:id="2703" w:name="_Toc27723886"/>
      <w:bookmarkStart w:id="2704" w:name="_Toc36030958"/>
      <w:bookmarkStart w:id="2705" w:name="_Toc36042878"/>
      <w:bookmarkStart w:id="2706" w:name="_Toc36814203"/>
      <w:bookmarkStart w:id="2707" w:name="_Toc44689057"/>
      <w:bookmarkStart w:id="2708" w:name="_Toc44923811"/>
      <w:bookmarkStart w:id="2709" w:name="_Toc51860780"/>
      <w:bookmarkStart w:id="2710" w:name="_Toc57930551"/>
      <w:bookmarkStart w:id="2711" w:name="_Toc57931181"/>
      <w:bookmarkStart w:id="2712" w:name="_Toc160974307"/>
      <w:r w:rsidRPr="00441CD0">
        <w:t>6.2.5.2</w:t>
      </w:r>
      <w:r w:rsidRPr="00441CD0">
        <w:tab/>
        <w:t xml:space="preserve">CP </w:t>
      </w:r>
      <w:r w:rsidRPr="00441CD0">
        <w:rPr>
          <w:lang w:val="en-US"/>
        </w:rPr>
        <w:t>F</w:t>
      </w:r>
      <w:r w:rsidRPr="00441CD0">
        <w:t>unction Behaviour</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48F8520" w14:textId="77777777" w:rsidR="00EE5860" w:rsidRPr="00441CD0" w:rsidRDefault="00EE5860" w:rsidP="00EE5860">
      <w:r w:rsidRPr="00441CD0">
        <w:t>The CP</w:t>
      </w:r>
      <w:r w:rsidRPr="00441CD0">
        <w:rPr>
          <w:lang w:val="en-US"/>
        </w:rPr>
        <w:t xml:space="preserve"> function</w:t>
      </w:r>
      <w:r w:rsidRPr="00441CD0">
        <w:t xml:space="preserve"> initiates the PFCP PFD Management procedure to provision PFDs in the UP function, for one or more Application Identifier(s)</w:t>
      </w:r>
      <w:r w:rsidRPr="00441CD0">
        <w:rPr>
          <w:lang w:eastAsia="zh-CN"/>
        </w:rPr>
        <w:t>.</w:t>
      </w:r>
    </w:p>
    <w:p w14:paraId="00F2F0D9" w14:textId="77777777" w:rsidR="00EE5860" w:rsidRPr="00441CD0" w:rsidRDefault="00EE5860" w:rsidP="00EE5860">
      <w:r w:rsidRPr="00441CD0">
        <w:t>The CP</w:t>
      </w:r>
      <w:r w:rsidRPr="00441CD0">
        <w:rPr>
          <w:lang w:val="en-US"/>
        </w:rPr>
        <w:t xml:space="preserve"> function</w:t>
      </w:r>
      <w:r w:rsidRPr="00441CD0">
        <w:t>:</w:t>
      </w:r>
    </w:p>
    <w:p w14:paraId="030E6E9B" w14:textId="77777777" w:rsidR="00EE5860" w:rsidRPr="00441CD0" w:rsidRDefault="00EE5860" w:rsidP="00EE5860">
      <w:pPr>
        <w:pStyle w:val="B1"/>
      </w:pPr>
      <w:r w:rsidRPr="00441CD0">
        <w:rPr>
          <w:lang w:val="en-US"/>
        </w:rPr>
        <w:t>-</w:t>
      </w:r>
      <w:r w:rsidRPr="00441CD0">
        <w:rPr>
          <w:lang w:val="en-US"/>
        </w:rPr>
        <w:tab/>
      </w:r>
      <w:r w:rsidRPr="00441CD0">
        <w:t xml:space="preserve">shall send the PFCP PFD Management </w:t>
      </w:r>
      <w:r w:rsidRPr="00441CD0">
        <w:rPr>
          <w:lang w:val="en-US"/>
        </w:rPr>
        <w:t>R</w:t>
      </w:r>
      <w:r w:rsidRPr="00441CD0">
        <w:t>equest message, including the full set of PFD IDs and PFD contents to be provisioned in the UP function per Application Identifier.</w:t>
      </w:r>
    </w:p>
    <w:p w14:paraId="5BB5E582" w14:textId="77777777" w:rsidR="00EE5860" w:rsidRPr="00441CD0" w:rsidRDefault="00EE5860" w:rsidP="00EE5860">
      <w:pPr>
        <w:rPr>
          <w:lang w:val="en-US"/>
        </w:rPr>
      </w:pPr>
      <w:r w:rsidRPr="00441CD0">
        <w:rPr>
          <w:lang w:val="en-US"/>
        </w:rPr>
        <w:t>When the CP function receives a PFCP PFD Management Response with cause success, the CP function shall consider that the PFDs have been provisioned as requested.</w:t>
      </w:r>
    </w:p>
    <w:p w14:paraId="6C329037" w14:textId="77777777" w:rsidR="00EE5860" w:rsidRPr="00441CD0" w:rsidRDefault="00EE5860" w:rsidP="00EE5860">
      <w:pPr>
        <w:pStyle w:val="Heading4"/>
        <w:rPr>
          <w:lang w:val="x-none"/>
        </w:rPr>
      </w:pPr>
      <w:bookmarkStart w:id="2713" w:name="_Toc19717193"/>
      <w:bookmarkStart w:id="2714" w:name="_Toc27490677"/>
      <w:bookmarkStart w:id="2715" w:name="_Toc27556970"/>
      <w:bookmarkStart w:id="2716" w:name="_Toc27723887"/>
      <w:bookmarkStart w:id="2717" w:name="_Toc36030959"/>
      <w:bookmarkStart w:id="2718" w:name="_Toc36042879"/>
      <w:bookmarkStart w:id="2719" w:name="_Toc36814204"/>
      <w:bookmarkStart w:id="2720" w:name="_Toc44689058"/>
      <w:bookmarkStart w:id="2721" w:name="_Toc44923812"/>
      <w:bookmarkStart w:id="2722" w:name="_Toc51860781"/>
      <w:bookmarkStart w:id="2723" w:name="_Toc57930552"/>
      <w:bookmarkStart w:id="2724" w:name="_Toc57931182"/>
      <w:bookmarkStart w:id="2725" w:name="_Toc160974308"/>
      <w:r w:rsidRPr="00441CD0">
        <w:t>6.2.5.3</w:t>
      </w:r>
      <w:r w:rsidRPr="00441CD0">
        <w:tab/>
        <w:t xml:space="preserve">UP </w:t>
      </w:r>
      <w:r w:rsidRPr="00441CD0">
        <w:rPr>
          <w:lang w:val="en-US"/>
        </w:rPr>
        <w:t>F</w:t>
      </w:r>
      <w:r w:rsidRPr="00441CD0">
        <w:t>unction Behaviour</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AD3735B" w14:textId="77777777" w:rsidR="00EE5860" w:rsidRPr="00441CD0" w:rsidRDefault="00EE5860" w:rsidP="00EE5860">
      <w:r w:rsidRPr="00441CD0">
        <w:t>When the UP function receives a PFCP PFD Management Request message, it shall:</w:t>
      </w:r>
    </w:p>
    <w:p w14:paraId="4CFD611F" w14:textId="77777777" w:rsidR="00EE5860" w:rsidRPr="00441CD0" w:rsidRDefault="00EE5860" w:rsidP="00EE5860">
      <w:pPr>
        <w:pStyle w:val="B1"/>
        <w:rPr>
          <w:lang w:val="en-US"/>
        </w:rPr>
      </w:pPr>
      <w:r w:rsidRPr="00441CD0">
        <w:rPr>
          <w:lang w:val="en-US"/>
        </w:rPr>
        <w:t>-</w:t>
      </w:r>
      <w:r w:rsidRPr="00441CD0">
        <w:rPr>
          <w:lang w:val="en-US"/>
        </w:rPr>
        <w:tab/>
        <w:t xml:space="preserve">if no </w:t>
      </w:r>
      <w:r w:rsidRPr="00441CD0">
        <w:t>Application ID's PFDs</w:t>
      </w:r>
      <w:r w:rsidRPr="00441CD0">
        <w:rPr>
          <w:lang w:val="en-US"/>
        </w:rPr>
        <w:t xml:space="preserve"> IE is present in the request (i.e. empty message):</w:t>
      </w:r>
    </w:p>
    <w:p w14:paraId="2F83ADDE"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all Application Identifier(s) provisioned via the PFD Management Procedure;</w:t>
      </w:r>
    </w:p>
    <w:p w14:paraId="69B1DBB0" w14:textId="77777777" w:rsidR="00EE5860" w:rsidRPr="00441CD0" w:rsidRDefault="00EE5860" w:rsidP="00EE5860">
      <w:pPr>
        <w:pStyle w:val="B1"/>
        <w:rPr>
          <w:lang w:val="en-US"/>
        </w:rPr>
      </w:pPr>
      <w:r w:rsidRPr="00441CD0">
        <w:rPr>
          <w:lang w:val="en-US"/>
        </w:rPr>
        <w:t>-</w:t>
      </w:r>
      <w:r w:rsidRPr="00441CD0">
        <w:rPr>
          <w:lang w:val="en-US"/>
        </w:rPr>
        <w:tab/>
        <w:t xml:space="preserve">if at least one </w:t>
      </w:r>
      <w:r w:rsidRPr="00441CD0">
        <w:t>Application ID's PFDs</w:t>
      </w:r>
      <w:r w:rsidRPr="00441CD0">
        <w:rPr>
          <w:lang w:val="en-US"/>
        </w:rPr>
        <w:t xml:space="preserve"> IE is present in the request:</w:t>
      </w:r>
    </w:p>
    <w:p w14:paraId="6745D80F" w14:textId="77777777" w:rsidR="00EE5860" w:rsidRPr="00441CD0" w:rsidRDefault="00EE5860" w:rsidP="00EE5860">
      <w:pPr>
        <w:pStyle w:val="B2"/>
        <w:rPr>
          <w:lang w:val="en-US"/>
        </w:rPr>
      </w:pPr>
      <w:r w:rsidRPr="00441CD0">
        <w:rPr>
          <w:lang w:val="en-US"/>
        </w:rPr>
        <w:t>-</w:t>
      </w:r>
      <w:r w:rsidRPr="00441CD0">
        <w:rPr>
          <w:lang w:val="en-US"/>
        </w:rPr>
        <w:tab/>
        <w:t>delete all the PFDs received and stored earlier for the indicated Application Identifier(s);</w:t>
      </w:r>
    </w:p>
    <w:p w14:paraId="7D7EB194" w14:textId="77777777" w:rsidR="00EE5860" w:rsidRPr="00441CD0" w:rsidRDefault="00EE5860" w:rsidP="00EE5860">
      <w:pPr>
        <w:pStyle w:val="B2"/>
        <w:rPr>
          <w:lang w:val="en-US"/>
        </w:rPr>
      </w:pPr>
      <w:r w:rsidRPr="00441CD0">
        <w:rPr>
          <w:lang w:val="en-US"/>
        </w:rPr>
        <w:lastRenderedPageBreak/>
        <w:t>-</w:t>
      </w:r>
      <w:r w:rsidRPr="00441CD0">
        <w:rPr>
          <w:lang w:val="en-US"/>
        </w:rPr>
        <w:tab/>
        <w:t>store all the PFDs received in the request for the indicated Application Identifier(s);</w:t>
      </w:r>
    </w:p>
    <w:p w14:paraId="006F7DD2" w14:textId="77777777" w:rsidR="00EE5860" w:rsidRPr="00001B1C" w:rsidRDefault="00EE5860" w:rsidP="00EE5860">
      <w:pPr>
        <w:pStyle w:val="B1"/>
        <w:rPr>
          <w:lang w:val="en-US"/>
        </w:rPr>
      </w:pPr>
      <w:r w:rsidRPr="00441CD0">
        <w:t>-</w:t>
      </w:r>
      <w:r w:rsidRPr="00441CD0">
        <w:tab/>
        <w:t>send a PFCP PFD Management Response with the cause "success", if the above operations were performed successfully</w:t>
      </w:r>
      <w:r w:rsidRPr="00001B1C">
        <w:rPr>
          <w:lang w:val="en-US"/>
        </w:rPr>
        <w:t>;</w:t>
      </w:r>
    </w:p>
    <w:p w14:paraId="503A88ED" w14:textId="77777777" w:rsidR="00EE5860" w:rsidRPr="00441CD0" w:rsidRDefault="00EE5860" w:rsidP="00EE5860">
      <w:pPr>
        <w:pStyle w:val="B1"/>
        <w:rPr>
          <w:lang w:val="x-none"/>
        </w:rPr>
      </w:pPr>
      <w:r w:rsidRPr="00441CD0">
        <w:t>-</w:t>
      </w:r>
      <w:r w:rsidRPr="00441CD0">
        <w:tab/>
        <w:t xml:space="preserve">if a PFD is removed/modified and this PFD was used to detect application traffic related to an application identifier in a PDR created/activated for a PFCP session and the UP function has reported the application start to the CP function for the </w:t>
      </w:r>
      <w:r w:rsidRPr="00441CD0">
        <w:rPr>
          <w:lang w:eastAsia="ja-JP"/>
        </w:rPr>
        <w:t>application</w:t>
      </w:r>
      <w:r w:rsidRPr="00441CD0">
        <w:t xml:space="preserve"> or the application instance corresponding to this PFD as defined in clause 5.4.11 ((Un)solicited Application Reporting), the UP function shall report the application stop to the CP function for the corresponding application or the corresponding application instance identifier as defined in clause 5.4.11 if the removed/modified PFD in UP results in the stop of the application or the application instance is not being able to be detected. See clause 5.11.4 of 3GPP TS 23.214 [2].</w:t>
      </w:r>
    </w:p>
    <w:p w14:paraId="70A3C94F" w14:textId="77777777" w:rsidR="00EE5860" w:rsidRPr="00441CD0" w:rsidRDefault="00EE5860" w:rsidP="00EE5860">
      <w:pPr>
        <w:pStyle w:val="NO"/>
      </w:pPr>
      <w:r w:rsidRPr="00441CD0">
        <w:rPr>
          <w:rFonts w:eastAsia="SimSun"/>
        </w:rPr>
        <w:t>NOTE:</w:t>
      </w:r>
      <w:r w:rsidRPr="00441CD0">
        <w:rPr>
          <w:rFonts w:eastAsia="SimSun"/>
        </w:rPr>
        <w:tab/>
        <w:t>Multiple PFDs can be associated with the application identifier. When the removed/modified PFD is the last one which is used to detect traffic identified by application id, the UPF reports application stop.</w:t>
      </w:r>
    </w:p>
    <w:p w14:paraId="566EBF81" w14:textId="77777777" w:rsidR="00EE5860" w:rsidRPr="00441CD0" w:rsidRDefault="00EE5860" w:rsidP="00EE5860">
      <w:pPr>
        <w:pStyle w:val="Heading3"/>
      </w:pPr>
      <w:bookmarkStart w:id="2726" w:name="_Toc19717194"/>
      <w:bookmarkStart w:id="2727" w:name="_Toc27490678"/>
      <w:bookmarkStart w:id="2728" w:name="_Toc27556971"/>
      <w:bookmarkStart w:id="2729" w:name="_Toc27723888"/>
      <w:bookmarkStart w:id="2730" w:name="_Toc36030960"/>
      <w:bookmarkStart w:id="2731" w:name="_Toc36042880"/>
      <w:bookmarkStart w:id="2732" w:name="_Toc36814205"/>
      <w:bookmarkStart w:id="2733" w:name="_Toc44689059"/>
      <w:bookmarkStart w:id="2734" w:name="_Toc44923813"/>
      <w:bookmarkStart w:id="2735" w:name="_Toc51860782"/>
      <w:bookmarkStart w:id="2736" w:name="_Toc57930553"/>
      <w:bookmarkStart w:id="2737" w:name="_Toc57931183"/>
      <w:bookmarkStart w:id="2738" w:name="_Toc160974309"/>
      <w:r w:rsidRPr="00441CD0">
        <w:rPr>
          <w:lang w:eastAsia="zh-CN"/>
        </w:rPr>
        <w:t>6.2.6</w:t>
      </w:r>
      <w:r w:rsidRPr="00441CD0">
        <w:rPr>
          <w:lang w:eastAsia="zh-CN"/>
        </w:rPr>
        <w:tab/>
      </w:r>
      <w:r w:rsidRPr="00441CD0">
        <w:t>PFCP Association Setup Procedure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71B58F9A" w14:textId="77777777" w:rsidR="00EE5860" w:rsidRPr="00441CD0" w:rsidRDefault="00EE5860" w:rsidP="00EE5860">
      <w:pPr>
        <w:pStyle w:val="Heading4"/>
      </w:pPr>
      <w:bookmarkStart w:id="2739" w:name="_Toc19717195"/>
      <w:bookmarkStart w:id="2740" w:name="_Toc27490679"/>
      <w:bookmarkStart w:id="2741" w:name="_Toc27556972"/>
      <w:bookmarkStart w:id="2742" w:name="_Toc27723889"/>
      <w:bookmarkStart w:id="2743" w:name="_Toc36030961"/>
      <w:bookmarkStart w:id="2744" w:name="_Toc36042881"/>
      <w:bookmarkStart w:id="2745" w:name="_Toc36814206"/>
      <w:bookmarkStart w:id="2746" w:name="_Toc44689060"/>
      <w:bookmarkStart w:id="2747" w:name="_Toc44923814"/>
      <w:bookmarkStart w:id="2748" w:name="_Toc51860783"/>
      <w:bookmarkStart w:id="2749" w:name="_Toc57930554"/>
      <w:bookmarkStart w:id="2750" w:name="_Toc57931184"/>
      <w:bookmarkStart w:id="2751" w:name="_Toc160974310"/>
      <w:r w:rsidRPr="00441CD0">
        <w:rPr>
          <w:lang w:eastAsia="zh-CN"/>
        </w:rPr>
        <w:t>6.2.6.1</w:t>
      </w:r>
      <w:r w:rsidRPr="00441CD0">
        <w:rPr>
          <w:lang w:eastAsia="zh-CN"/>
        </w:rPr>
        <w:tab/>
      </w:r>
      <w:r w:rsidRPr="00441CD0">
        <w:t>General</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p>
    <w:p w14:paraId="5D52FBAF" w14:textId="77777777" w:rsidR="00EE5860" w:rsidRDefault="00EE5860" w:rsidP="00EE5860">
      <w:r>
        <w:rPr>
          <w:rFonts w:eastAsia="SimSun"/>
          <w:lang w:val="en-US"/>
        </w:rPr>
        <w:t xml:space="preserve">PFCP </w:t>
      </w:r>
      <w:r w:rsidRPr="00441CD0">
        <w:t xml:space="preserve">Association Setup </w:t>
      </w:r>
      <w:r>
        <w:rPr>
          <w:rFonts w:eastAsia="SimSun"/>
          <w:lang w:val="en-US"/>
        </w:rPr>
        <w:t>is a node level procedure.</w:t>
      </w:r>
    </w:p>
    <w:p w14:paraId="538E426A" w14:textId="77777777" w:rsidR="00EE5860" w:rsidRPr="00441CD0" w:rsidRDefault="00EE5860" w:rsidP="00EE5860">
      <w:r w:rsidRPr="00441CD0">
        <w:t>The PFCP Association Setup procedure shall be used to setup a PFCP association between a CP function and a UP function, to enable the CP function to use the resources of the UP function subsequently, i.e. establish PFCP Sessions.</w:t>
      </w:r>
    </w:p>
    <w:p w14:paraId="1396AE2F" w14:textId="0042A6AF" w:rsidR="00EE5860" w:rsidRPr="00441CD0" w:rsidRDefault="00EE5860" w:rsidP="00EE5860">
      <w:r w:rsidRPr="00441CD0">
        <w:t xml:space="preserve">The setup of a PFCP association may be initiated by the CP function (see </w:t>
      </w:r>
      <w:r w:rsidR="00415C19" w:rsidRPr="00441CD0">
        <w:t>clause</w:t>
      </w:r>
      <w:r w:rsidR="00415C19">
        <w:t> </w:t>
      </w:r>
      <w:r w:rsidR="00415C19" w:rsidRPr="00441CD0">
        <w:t>6</w:t>
      </w:r>
      <w:r w:rsidRPr="00441CD0">
        <w:t xml:space="preserve">.2.6.2) or the UP function (see </w:t>
      </w:r>
      <w:r w:rsidR="00415C19" w:rsidRPr="00441CD0">
        <w:t>clause</w:t>
      </w:r>
      <w:r w:rsidR="00415C19">
        <w:t> </w:t>
      </w:r>
      <w:r w:rsidR="00415C19" w:rsidRPr="00441CD0">
        <w:t>6</w:t>
      </w:r>
      <w:r w:rsidRPr="00441CD0">
        <w:t>.2.6.3).</w:t>
      </w:r>
    </w:p>
    <w:p w14:paraId="16A4F41A" w14:textId="77777777" w:rsidR="00EE5860" w:rsidRPr="00441CD0" w:rsidRDefault="00EE5860" w:rsidP="00EE5860">
      <w:r w:rsidRPr="00441CD0">
        <w:t>The CP function and the UP function shall support the PFCP Association Setup initiated by the CP function. The CP function and the UP function may additionally support the PFCP Association Setup initiated by the UP function.</w:t>
      </w:r>
    </w:p>
    <w:p w14:paraId="513557AB" w14:textId="77777777" w:rsidR="00EE5860" w:rsidRPr="00441CD0" w:rsidRDefault="00EE5860" w:rsidP="00EE5860">
      <w:pPr>
        <w:pStyle w:val="Heading4"/>
      </w:pPr>
      <w:bookmarkStart w:id="2752" w:name="_Toc19717196"/>
      <w:bookmarkStart w:id="2753" w:name="_Toc27490680"/>
      <w:bookmarkStart w:id="2754" w:name="_Toc27556973"/>
      <w:bookmarkStart w:id="2755" w:name="_Toc27723890"/>
      <w:bookmarkStart w:id="2756" w:name="_Toc36030962"/>
      <w:bookmarkStart w:id="2757" w:name="_Toc36042882"/>
      <w:bookmarkStart w:id="2758" w:name="_Toc36814207"/>
      <w:bookmarkStart w:id="2759" w:name="_Toc44689061"/>
      <w:bookmarkStart w:id="2760" w:name="_Toc44923815"/>
      <w:bookmarkStart w:id="2761" w:name="_Toc51860784"/>
      <w:bookmarkStart w:id="2762" w:name="_Toc57930555"/>
      <w:bookmarkStart w:id="2763" w:name="_Toc57931185"/>
      <w:bookmarkStart w:id="2764" w:name="_Toc160974311"/>
      <w:r w:rsidRPr="00441CD0">
        <w:rPr>
          <w:lang w:eastAsia="zh-CN"/>
        </w:rPr>
        <w:t>6.2.6.2</w:t>
      </w:r>
      <w:r w:rsidRPr="00441CD0">
        <w:rPr>
          <w:lang w:eastAsia="zh-CN"/>
        </w:rPr>
        <w:tab/>
      </w:r>
      <w:r w:rsidRPr="00441CD0">
        <w:t>PFCP Association Setup Initiated by the CP Function</w:t>
      </w:r>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06712D3E" w14:textId="77777777" w:rsidR="00EE5860" w:rsidRPr="00441CD0" w:rsidRDefault="00EE5860" w:rsidP="00EE5860">
      <w:pPr>
        <w:pStyle w:val="Heading5"/>
      </w:pPr>
      <w:bookmarkStart w:id="2765" w:name="_Toc19717197"/>
      <w:bookmarkStart w:id="2766" w:name="_Toc27490681"/>
      <w:bookmarkStart w:id="2767" w:name="_Toc27556974"/>
      <w:bookmarkStart w:id="2768" w:name="_Toc27723891"/>
      <w:bookmarkStart w:id="2769" w:name="_Toc36030963"/>
      <w:bookmarkStart w:id="2770" w:name="_Toc36042883"/>
      <w:bookmarkStart w:id="2771" w:name="_Toc36814208"/>
      <w:bookmarkStart w:id="2772" w:name="_Toc44689062"/>
      <w:bookmarkStart w:id="2773" w:name="_Toc44923816"/>
      <w:bookmarkStart w:id="2774" w:name="_Toc51860785"/>
      <w:bookmarkStart w:id="2775" w:name="_Toc57930556"/>
      <w:bookmarkStart w:id="2776" w:name="_Toc57931186"/>
      <w:bookmarkStart w:id="2777" w:name="_Toc160974312"/>
      <w:r w:rsidRPr="00441CD0">
        <w:t>6.2.6.2.1</w:t>
      </w:r>
      <w:r w:rsidRPr="00441CD0">
        <w:tab/>
        <w:t>CP Function Behaviour</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3EE14923" w14:textId="77777777" w:rsidR="00EE5860" w:rsidRPr="00441CD0" w:rsidRDefault="00EE5860" w:rsidP="00EE5860">
      <w:bookmarkStart w:id="2778" w:name="_Toc19717198"/>
      <w:r w:rsidRPr="00441CD0">
        <w:t>The CP function shall initiate the PFCP Association Setup procedure to request to setup a PFCP association towards a UP function prior to establishing a first PFCP session on this UP function.</w:t>
      </w:r>
    </w:p>
    <w:p w14:paraId="63BFA498" w14:textId="77777777" w:rsidR="00EE5860" w:rsidRPr="00441CD0" w:rsidRDefault="00EE5860" w:rsidP="00EE5860">
      <w:r w:rsidRPr="00441CD0">
        <w:t>The CP function</w:t>
      </w:r>
      <w:r>
        <w:t xml:space="preserve"> </w:t>
      </w:r>
      <w:r w:rsidRPr="00441CD0">
        <w:t>shall retrieve an IP address of the UP function to send the PFCP Association Setup Request, as specified in clause</w:t>
      </w:r>
      <w:r>
        <w:t> </w:t>
      </w:r>
      <w:r w:rsidRPr="00441CD0">
        <w:t>5.8.1, and shall send a PFCP Association Setup Request to the UP function with:</w:t>
      </w:r>
    </w:p>
    <w:p w14:paraId="4A1A561A" w14:textId="77777777" w:rsidR="00EE5860" w:rsidRPr="00441CD0" w:rsidRDefault="00EE5860" w:rsidP="00EE5860">
      <w:pPr>
        <w:pStyle w:val="B1"/>
      </w:pPr>
      <w:r w:rsidRPr="00441CD0">
        <w:t>-</w:t>
      </w:r>
      <w:r w:rsidRPr="00441CD0">
        <w:tab/>
        <w:t>the Node ID of the CP function;</w:t>
      </w:r>
    </w:p>
    <w:p w14:paraId="6F65F916" w14:textId="77777777" w:rsidR="00EE5860" w:rsidRPr="00441CD0" w:rsidRDefault="00EE5860" w:rsidP="00EE5860">
      <w:pPr>
        <w:pStyle w:val="B1"/>
      </w:pPr>
      <w:r w:rsidRPr="00441CD0">
        <w:t>-</w:t>
      </w:r>
      <w:r w:rsidRPr="00441CD0">
        <w:tab/>
        <w:t>the list of optional features the CP function supports which may affect the UP function behaviour, if any;</w:t>
      </w:r>
    </w:p>
    <w:p w14:paraId="3611B26F" w14:textId="77777777" w:rsidR="00EE5860" w:rsidRPr="00441CD0" w:rsidRDefault="00EE5860" w:rsidP="00EE5860">
      <w:pPr>
        <w:pStyle w:val="B1"/>
      </w:pPr>
      <w:r w:rsidRPr="00441CD0">
        <w:t>-</w:t>
      </w:r>
      <w:r w:rsidRPr="00441CD0">
        <w:tab/>
        <w:t>optionally, the PFCP Session Retention Information IE (see figure 7.4.4.1-2) to request the UP function to retain all or part of the existing PFCP sessions if a PFCP association already exists in the UP function for the same Node ID.</w:t>
      </w:r>
    </w:p>
    <w:p w14:paraId="5FF72676" w14:textId="77777777" w:rsidR="00EE5860" w:rsidRPr="00441CD0" w:rsidRDefault="00EE5860" w:rsidP="00EE5860">
      <w:r w:rsidRPr="00441CD0">
        <w:t>The CP function shall only initiate PFCP Session related signalling procedures toward a UP function after it receives the PFCP Association Setup Response with a successful cause from this UP function.</w:t>
      </w:r>
    </w:p>
    <w:p w14:paraId="278B6A6A" w14:textId="77777777" w:rsidR="00EE5860" w:rsidRPr="00441CD0" w:rsidRDefault="00EE5860" w:rsidP="00EE5860">
      <w:r w:rsidRPr="00441CD0">
        <w:t>The CP function shall determine whether the UP function supports Sxa, Sxb, Sxc and/or combined Sxa/Sxb by local configuration or optionally via DNS if deployed.</w:t>
      </w:r>
    </w:p>
    <w:p w14:paraId="2A7E2D6A" w14:textId="77777777" w:rsidR="00EE5860" w:rsidRPr="00441CD0" w:rsidRDefault="00EE5860" w:rsidP="00EE5860">
      <w:pPr>
        <w:pStyle w:val="Heading5"/>
      </w:pPr>
      <w:bookmarkStart w:id="2779" w:name="_Toc27490682"/>
      <w:bookmarkStart w:id="2780" w:name="_Toc27556975"/>
      <w:bookmarkStart w:id="2781" w:name="_Toc27723892"/>
      <w:bookmarkStart w:id="2782" w:name="_Toc36030964"/>
      <w:bookmarkStart w:id="2783" w:name="_Toc36042884"/>
      <w:bookmarkStart w:id="2784" w:name="_Toc36814209"/>
      <w:bookmarkStart w:id="2785" w:name="_Toc44689063"/>
      <w:bookmarkStart w:id="2786" w:name="_Toc44923817"/>
      <w:bookmarkStart w:id="2787" w:name="_Toc51860786"/>
      <w:bookmarkStart w:id="2788" w:name="_Toc57930557"/>
      <w:bookmarkStart w:id="2789" w:name="_Toc57931187"/>
      <w:bookmarkStart w:id="2790" w:name="_Toc160974313"/>
      <w:r w:rsidRPr="00441CD0">
        <w:t>6.2.6.2.2</w:t>
      </w:r>
      <w:r w:rsidRPr="00441CD0">
        <w:tab/>
        <w:t>UP Function behaviour</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45A10B3B" w14:textId="77777777" w:rsidR="00EE5860" w:rsidRPr="00441CD0" w:rsidRDefault="00EE5860" w:rsidP="00EE5860">
      <w:r w:rsidRPr="00441CD0">
        <w:t>When receiving a PFCP Association Setup Request, the UP function:</w:t>
      </w:r>
    </w:p>
    <w:p w14:paraId="4E38BA76" w14:textId="77777777" w:rsidR="00EE5860" w:rsidRPr="00441CD0" w:rsidRDefault="00EE5860" w:rsidP="00EE5860">
      <w:pPr>
        <w:pStyle w:val="B1"/>
      </w:pPr>
      <w:r w:rsidRPr="00441CD0">
        <w:t>-</w:t>
      </w:r>
      <w:r w:rsidRPr="00441CD0">
        <w:tab/>
        <w:t>if the request is accepted:</w:t>
      </w:r>
    </w:p>
    <w:p w14:paraId="71562D83" w14:textId="77777777" w:rsidR="00EE5860" w:rsidRPr="00441CD0" w:rsidRDefault="00EE5860" w:rsidP="00EE5860">
      <w:pPr>
        <w:pStyle w:val="B2"/>
      </w:pPr>
      <w:r w:rsidRPr="00441CD0">
        <w:t>-</w:t>
      </w:r>
      <w:r w:rsidRPr="00441CD0">
        <w:tab/>
        <w:t>shall store the Node ID of the CP function as the identifier of the PFCP association;</w:t>
      </w:r>
    </w:p>
    <w:p w14:paraId="121CE2F8" w14:textId="77777777" w:rsidR="00EE5860" w:rsidRPr="00441CD0" w:rsidRDefault="00EE5860" w:rsidP="00EE5860">
      <w:pPr>
        <w:pStyle w:val="B2"/>
      </w:pPr>
      <w:r w:rsidRPr="00441CD0">
        <w:lastRenderedPageBreak/>
        <w:t>-</w:t>
      </w:r>
      <w:r w:rsidRPr="00441CD0">
        <w:tab/>
        <w:t>shall send a PFCP Association Setup Response including:</w:t>
      </w:r>
    </w:p>
    <w:p w14:paraId="793BF89E" w14:textId="77777777" w:rsidR="00EE5860" w:rsidRPr="00441CD0" w:rsidRDefault="00EE5860" w:rsidP="00EE5860">
      <w:pPr>
        <w:pStyle w:val="B3"/>
      </w:pPr>
      <w:r w:rsidRPr="00441CD0">
        <w:t>-</w:t>
      </w:r>
      <w:r w:rsidRPr="00441CD0">
        <w:tab/>
        <w:t>a successful cause;</w:t>
      </w:r>
    </w:p>
    <w:p w14:paraId="0CBDABE7" w14:textId="77777777" w:rsidR="00EE5860" w:rsidRPr="00441CD0" w:rsidRDefault="00EE5860" w:rsidP="00EE5860">
      <w:pPr>
        <w:pStyle w:val="B3"/>
      </w:pPr>
      <w:r w:rsidRPr="00441CD0">
        <w:t>-</w:t>
      </w:r>
      <w:r w:rsidRPr="00441CD0">
        <w:tab/>
        <w:t>its Node ID;</w:t>
      </w:r>
    </w:p>
    <w:p w14:paraId="637882F9" w14:textId="77777777" w:rsidR="00EE5860" w:rsidRPr="00441CD0" w:rsidRDefault="00EE5860" w:rsidP="00EE5860">
      <w:pPr>
        <w:pStyle w:val="B3"/>
      </w:pPr>
      <w:r w:rsidRPr="00441CD0">
        <w:t>-</w:t>
      </w:r>
      <w:r w:rsidRPr="00441CD0">
        <w:tab/>
        <w:t>information of all supported optional features in the UP function;</w:t>
      </w:r>
    </w:p>
    <w:p w14:paraId="2145844B" w14:textId="77777777" w:rsidR="00EE5860" w:rsidRPr="00441CD0" w:rsidRDefault="00EE5860" w:rsidP="00EE5860">
      <w:pPr>
        <w:pStyle w:val="B3"/>
      </w:pPr>
      <w:r w:rsidRPr="00441CD0">
        <w:t>-</w:t>
      </w:r>
      <w:r w:rsidRPr="00441CD0">
        <w:tab/>
        <w:t>optionally one or more UE IP address Pool Information IE which contains a list of UE IP Address Pool Identities per Network Instance</w:t>
      </w:r>
      <w:r>
        <w:t>, S-NSSAI and IP version</w:t>
      </w:r>
      <w:r w:rsidRPr="00441CD0">
        <w:t>;</w:t>
      </w:r>
    </w:p>
    <w:p w14:paraId="02F0F210" w14:textId="77777777" w:rsidR="00EE5860" w:rsidRPr="00441CD0" w:rsidRDefault="00EE5860" w:rsidP="00EE5860">
      <w:pPr>
        <w:pStyle w:val="B3"/>
      </w:pPr>
      <w:r w:rsidRPr="00441CD0">
        <w:t>-</w:t>
      </w:r>
      <w:r w:rsidRPr="00441CD0">
        <w:tab/>
      </w:r>
      <w:bookmarkStart w:id="2791" w:name="_Hlk31988343"/>
      <w:r w:rsidRPr="00441CD0">
        <w:t>optionally the NF Instance ID of the UPF if available</w:t>
      </w:r>
      <w:bookmarkEnd w:id="2791"/>
      <w:r w:rsidRPr="00441CD0">
        <w:t>.</w:t>
      </w:r>
    </w:p>
    <w:p w14:paraId="708307DB" w14:textId="77777777" w:rsidR="00EE5860" w:rsidRPr="00441CD0" w:rsidRDefault="00EE5860" w:rsidP="00EE5860">
      <w:pPr>
        <w:pStyle w:val="B2"/>
      </w:pPr>
      <w:r w:rsidRPr="00441CD0">
        <w:t>-</w:t>
      </w:r>
      <w:r w:rsidRPr="00441CD0">
        <w:tab/>
        <w:t>shall send a PFCP Version Not Supported Response if the PFCP header of the request indicates a PFCP protocol version that is not supported by the UP function;</w:t>
      </w:r>
    </w:p>
    <w:p w14:paraId="6DD157A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131D1650" w14:textId="77777777" w:rsidR="00EE5860" w:rsidRPr="00441CD0" w:rsidRDefault="00EE5860" w:rsidP="00EE5860">
      <w:r w:rsidRPr="00441CD0">
        <w:t>If the PFCP Association Setup Request contains a Node ID for which a PFCP association was already established, the UP function shall:</w:t>
      </w:r>
    </w:p>
    <w:p w14:paraId="5DEDB0C9" w14:textId="77777777" w:rsidR="00EE5860" w:rsidRPr="00441CD0" w:rsidRDefault="00EE5860" w:rsidP="00EE5860">
      <w:pPr>
        <w:pStyle w:val="B1"/>
      </w:pPr>
      <w:r w:rsidRPr="00441CD0">
        <w:t>-</w:t>
      </w:r>
      <w:r w:rsidRPr="00441CD0">
        <w:tab/>
        <w:t>proceed with establishing the new PFCP association (regardless of the Recovery Timestamp received in the request), overwriting the existing association;</w:t>
      </w:r>
    </w:p>
    <w:p w14:paraId="02A3F1EE" w14:textId="77777777" w:rsidR="00EE5860" w:rsidRPr="00441CD0" w:rsidRDefault="00EE5860" w:rsidP="00EE5860">
      <w:pPr>
        <w:pStyle w:val="B1"/>
      </w:pPr>
      <w:r w:rsidRPr="00441CD0">
        <w:t>-</w:t>
      </w:r>
      <w:r w:rsidRPr="00441CD0">
        <w:tab/>
        <w:t>retain the PFCP sessions that were established with the existing PFCP association and that are requested to be retained, if the PFCP Session Retention Information IE was received in the request; otherwise, delete the PFCP sessions that were established with the existing PFCP association;</w:t>
      </w:r>
    </w:p>
    <w:p w14:paraId="6684E1F1" w14:textId="77777777" w:rsidR="00EE5860" w:rsidRDefault="00EE5860" w:rsidP="00EE5860">
      <w:pPr>
        <w:pStyle w:val="B1"/>
      </w:pPr>
      <w:r w:rsidRPr="00441CD0">
        <w:t>-</w:t>
      </w:r>
      <w:r w:rsidRPr="00441CD0">
        <w:tab/>
        <w:t>set the PSREI (PFCP Session Retained Indication) flag to "1" in the PFCP Association Setup Response, if the PFCP Session Retention Information IE was received in the Request and the requested PFCP sessions have been retained.</w:t>
      </w:r>
    </w:p>
    <w:p w14:paraId="12DCDA62" w14:textId="77777777" w:rsidR="00EE5860" w:rsidRPr="00441CD0" w:rsidRDefault="00EE5860" w:rsidP="00EE5860">
      <w:r>
        <w:t xml:space="preserve">If the UPF is configured to be used for IPUPS, the UPF shall set the UUPSI (UPF configured for IPUPS Indication) flag to "1" in </w:t>
      </w:r>
      <w:r w:rsidRPr="00441CD0">
        <w:t>the PFCP Association Setup Response</w:t>
      </w:r>
      <w:r>
        <w:t xml:space="preserve"> message.</w:t>
      </w:r>
    </w:p>
    <w:p w14:paraId="3DB2A76F" w14:textId="77777777" w:rsidR="00EE5860" w:rsidRPr="00441CD0" w:rsidRDefault="00EE5860" w:rsidP="00EE5860">
      <w:pPr>
        <w:pStyle w:val="Heading4"/>
      </w:pPr>
      <w:bookmarkStart w:id="2792" w:name="_Toc19717199"/>
      <w:bookmarkStart w:id="2793" w:name="_Toc27490683"/>
      <w:bookmarkStart w:id="2794" w:name="_Toc27556976"/>
      <w:bookmarkStart w:id="2795" w:name="_Toc27723893"/>
      <w:bookmarkStart w:id="2796" w:name="_Toc36030965"/>
      <w:bookmarkStart w:id="2797" w:name="_Toc36042885"/>
      <w:bookmarkStart w:id="2798" w:name="_Toc36814210"/>
      <w:bookmarkStart w:id="2799" w:name="_Toc44689064"/>
      <w:bookmarkStart w:id="2800" w:name="_Toc44923818"/>
      <w:bookmarkStart w:id="2801" w:name="_Toc51860787"/>
      <w:bookmarkStart w:id="2802" w:name="_Toc57930558"/>
      <w:bookmarkStart w:id="2803" w:name="_Toc57931188"/>
      <w:bookmarkStart w:id="2804" w:name="_Toc160974314"/>
      <w:r w:rsidRPr="00441CD0">
        <w:rPr>
          <w:lang w:eastAsia="zh-CN"/>
        </w:rPr>
        <w:t>6.2.6.3</w:t>
      </w:r>
      <w:r w:rsidRPr="00441CD0">
        <w:rPr>
          <w:lang w:eastAsia="zh-CN"/>
        </w:rPr>
        <w:tab/>
      </w:r>
      <w:r w:rsidRPr="00441CD0">
        <w:t>PFCP Association Setup Initiated by the UP Function</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9CE3242" w14:textId="77777777" w:rsidR="00EE5860" w:rsidRPr="00441CD0" w:rsidRDefault="00EE5860" w:rsidP="00EE5860">
      <w:pPr>
        <w:pStyle w:val="Heading5"/>
      </w:pPr>
      <w:bookmarkStart w:id="2805" w:name="_Toc19717200"/>
      <w:bookmarkStart w:id="2806" w:name="_Toc27490684"/>
      <w:bookmarkStart w:id="2807" w:name="_Toc27556977"/>
      <w:bookmarkStart w:id="2808" w:name="_Toc27723894"/>
      <w:bookmarkStart w:id="2809" w:name="_Toc36030966"/>
      <w:bookmarkStart w:id="2810" w:name="_Toc36042886"/>
      <w:bookmarkStart w:id="2811" w:name="_Toc36814211"/>
      <w:bookmarkStart w:id="2812" w:name="_Toc44689065"/>
      <w:bookmarkStart w:id="2813" w:name="_Toc44923819"/>
      <w:bookmarkStart w:id="2814" w:name="_Toc51860788"/>
      <w:bookmarkStart w:id="2815" w:name="_Toc57930559"/>
      <w:bookmarkStart w:id="2816" w:name="_Toc57931189"/>
      <w:bookmarkStart w:id="2817" w:name="_Toc160974315"/>
      <w:r w:rsidRPr="00441CD0">
        <w:t>6.2.6.3.1</w:t>
      </w:r>
      <w:r w:rsidRPr="00441CD0">
        <w:tab/>
        <w:t>UP Function Behaviour</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466AB4CA" w14:textId="77777777" w:rsidR="00EE5860" w:rsidRPr="00441CD0" w:rsidRDefault="00EE5860" w:rsidP="00EE5860">
      <w:r w:rsidRPr="00441CD0">
        <w:t>The UP function initiates the PFCP Association Setup procedure to request to setup a PFCP association towards a CP function. The UP function is configured with a set of CP functions to which it shall establish a PFCP association.</w:t>
      </w:r>
    </w:p>
    <w:p w14:paraId="06A686AC" w14:textId="77777777" w:rsidR="00EE5860" w:rsidRPr="00441CD0" w:rsidRDefault="00EE5860" w:rsidP="00EE5860">
      <w:r w:rsidRPr="00441CD0">
        <w:t>The UP function:</w:t>
      </w:r>
    </w:p>
    <w:p w14:paraId="3D892D6E" w14:textId="77777777" w:rsidR="00EE5860" w:rsidRPr="00441CD0" w:rsidRDefault="00EE5860" w:rsidP="00EE5860">
      <w:pPr>
        <w:pStyle w:val="B1"/>
      </w:pPr>
      <w:r w:rsidRPr="00441CD0">
        <w:t>-</w:t>
      </w:r>
      <w:r w:rsidRPr="00441CD0">
        <w:tab/>
        <w:t>shall retrieve an IP address of the CP function, e.g. based on local configuration in the UP function;</w:t>
      </w:r>
    </w:p>
    <w:p w14:paraId="52A0B099" w14:textId="77777777" w:rsidR="00EE5860" w:rsidRPr="00441CD0" w:rsidRDefault="00EE5860" w:rsidP="00EE5860">
      <w:pPr>
        <w:pStyle w:val="B1"/>
      </w:pPr>
      <w:r w:rsidRPr="00441CD0">
        <w:t>-</w:t>
      </w:r>
      <w:r w:rsidRPr="00441CD0">
        <w:tab/>
      </w:r>
      <w:bookmarkStart w:id="2818" w:name="_Toc19717201"/>
      <w:r w:rsidRPr="00441CD0">
        <w:t>shall send the PFCP Association Setup Request including:</w:t>
      </w:r>
    </w:p>
    <w:p w14:paraId="79A3BD0A" w14:textId="77777777" w:rsidR="00EE5860" w:rsidRPr="00441CD0" w:rsidRDefault="00EE5860" w:rsidP="00EE5860">
      <w:pPr>
        <w:pStyle w:val="B2"/>
      </w:pPr>
      <w:r w:rsidRPr="00441CD0">
        <w:t>-</w:t>
      </w:r>
      <w:r w:rsidRPr="00441CD0">
        <w:tab/>
        <w:t>the Node ID of the UP function;</w:t>
      </w:r>
    </w:p>
    <w:p w14:paraId="19981236" w14:textId="77777777" w:rsidR="00EE5860" w:rsidRPr="00441CD0" w:rsidRDefault="00EE5860" w:rsidP="00EE5860">
      <w:pPr>
        <w:pStyle w:val="B2"/>
      </w:pPr>
      <w:r w:rsidRPr="00441CD0">
        <w:t>-</w:t>
      </w:r>
      <w:r w:rsidRPr="00441CD0">
        <w:tab/>
        <w:t>information of all supported optional features in the UP function;</w:t>
      </w:r>
    </w:p>
    <w:p w14:paraId="79FF528B" w14:textId="77777777" w:rsidR="00EE5860" w:rsidRPr="00441CD0" w:rsidRDefault="00EE5860" w:rsidP="00EE5860">
      <w:pPr>
        <w:pStyle w:val="B2"/>
      </w:pPr>
      <w:r w:rsidRPr="00441CD0">
        <w:t>-</w:t>
      </w:r>
      <w:r w:rsidRPr="00441CD0">
        <w:tab/>
        <w:t>optionally one or more UE IP address Pool Information IE which contains a list of UE IP Address Pool Identities per a given Network Instance</w:t>
      </w:r>
      <w:r>
        <w:t>, S-NSSAI and IP version</w:t>
      </w:r>
      <w:r w:rsidRPr="00441CD0">
        <w:t>;</w:t>
      </w:r>
    </w:p>
    <w:p w14:paraId="530E8FC9" w14:textId="77777777" w:rsidR="00EE5860" w:rsidRDefault="00EE5860" w:rsidP="00EE5860">
      <w:pPr>
        <w:pStyle w:val="B2"/>
      </w:pPr>
      <w:r w:rsidRPr="00441CD0">
        <w:t>-</w:t>
      </w:r>
      <w:r w:rsidRPr="00441CD0">
        <w:tab/>
        <w:t>optionally the NF Instance ID of the UPF if available.</w:t>
      </w:r>
    </w:p>
    <w:p w14:paraId="70AF046F" w14:textId="77777777" w:rsidR="00EE5860" w:rsidRPr="00441CD0" w:rsidRDefault="00EE5860" w:rsidP="00EE5860">
      <w:pPr>
        <w:pStyle w:val="B2"/>
      </w:pPr>
      <w:r>
        <w:t>-</w:t>
      </w:r>
      <w:r>
        <w:tab/>
        <w:t>the UUPSI (UPF configured for IPUPS Indication) flag set to "1" if the UPF is configured to be used for IPUPS.</w:t>
      </w:r>
    </w:p>
    <w:p w14:paraId="0549FE2E" w14:textId="77777777" w:rsidR="00EE5860" w:rsidRPr="00441CD0" w:rsidRDefault="00EE5860" w:rsidP="00EE5860">
      <w:pPr>
        <w:pStyle w:val="Heading5"/>
      </w:pPr>
      <w:bookmarkStart w:id="2819" w:name="_Toc36030967"/>
      <w:bookmarkStart w:id="2820" w:name="_Toc36042887"/>
      <w:bookmarkStart w:id="2821" w:name="_Toc36814212"/>
      <w:bookmarkStart w:id="2822" w:name="_Toc44689066"/>
      <w:bookmarkStart w:id="2823" w:name="_Toc44923820"/>
      <w:bookmarkStart w:id="2824" w:name="_Toc51860789"/>
      <w:bookmarkStart w:id="2825" w:name="_Toc57930560"/>
      <w:bookmarkStart w:id="2826" w:name="_Toc57931190"/>
      <w:bookmarkStart w:id="2827" w:name="_Toc160974316"/>
      <w:r w:rsidRPr="00441CD0">
        <w:t>6.2.6.3.2</w:t>
      </w:r>
      <w:r w:rsidRPr="00441CD0">
        <w:tab/>
        <w:t>CP Function Behaviour</w:t>
      </w:r>
      <w:bookmarkEnd w:id="2818"/>
      <w:bookmarkEnd w:id="2819"/>
      <w:bookmarkEnd w:id="2820"/>
      <w:bookmarkEnd w:id="2821"/>
      <w:bookmarkEnd w:id="2822"/>
      <w:bookmarkEnd w:id="2823"/>
      <w:bookmarkEnd w:id="2824"/>
      <w:bookmarkEnd w:id="2825"/>
      <w:bookmarkEnd w:id="2826"/>
      <w:bookmarkEnd w:id="2827"/>
    </w:p>
    <w:p w14:paraId="02A8D4E6" w14:textId="77777777" w:rsidR="00EE5860" w:rsidRPr="00441CD0" w:rsidRDefault="00EE5860" w:rsidP="00EE5860">
      <w:r w:rsidRPr="00441CD0">
        <w:t>When receiving a PFCP Association Setup Request, the CP function:</w:t>
      </w:r>
    </w:p>
    <w:p w14:paraId="21FC3926" w14:textId="77777777" w:rsidR="00EE5860" w:rsidRPr="00441CD0" w:rsidRDefault="00EE5860" w:rsidP="00EE5860">
      <w:pPr>
        <w:pStyle w:val="B1"/>
      </w:pPr>
      <w:r w:rsidRPr="00441CD0">
        <w:lastRenderedPageBreak/>
        <w:t>-</w:t>
      </w:r>
      <w:r w:rsidRPr="00441CD0">
        <w:tab/>
        <w:t>if the request is accepted:</w:t>
      </w:r>
    </w:p>
    <w:p w14:paraId="6429261F" w14:textId="77777777" w:rsidR="00EE5860" w:rsidRPr="00441CD0" w:rsidRDefault="00EE5860" w:rsidP="00EE5860">
      <w:pPr>
        <w:pStyle w:val="B2"/>
      </w:pPr>
      <w:r w:rsidRPr="00441CD0">
        <w:t>-</w:t>
      </w:r>
      <w:r w:rsidRPr="00441CD0">
        <w:tab/>
        <w:t>shall store the Node ID of the UP function as the identifier of the PFCP association;</w:t>
      </w:r>
    </w:p>
    <w:p w14:paraId="19A85066" w14:textId="77777777" w:rsidR="00EE5860" w:rsidRPr="00441CD0" w:rsidRDefault="00EE5860" w:rsidP="00EE5860">
      <w:pPr>
        <w:pStyle w:val="B2"/>
      </w:pPr>
      <w:r w:rsidRPr="00441CD0">
        <w:t>-</w:t>
      </w:r>
      <w:r w:rsidRPr="00441CD0">
        <w:tab/>
        <w:t xml:space="preserve">shall send a PFCP Association Setup Response with a successful cause, its Node ID, and information of </w:t>
      </w:r>
      <w:r w:rsidRPr="00441CD0">
        <w:rPr>
          <w:lang w:val="en-US"/>
        </w:rPr>
        <w:t>the</w:t>
      </w:r>
      <w:r w:rsidRPr="00441CD0">
        <w:t xml:space="preserve"> list of optional features the CP function supports which may affect the UP function behaviour, if any;</w:t>
      </w:r>
    </w:p>
    <w:p w14:paraId="69212A6D" w14:textId="77777777" w:rsidR="00EE5860" w:rsidRPr="00441CD0" w:rsidRDefault="00EE5860" w:rsidP="00EE5860">
      <w:pPr>
        <w:pStyle w:val="B1"/>
      </w:pPr>
      <w:r w:rsidRPr="00441CD0">
        <w:t>-</w:t>
      </w:r>
      <w:r w:rsidRPr="00441CD0">
        <w:tab/>
        <w:t>shall send a PFCP Version Not Supported Response if the PFCP header of the request indicates a PFCP protocol version that is not supported by the CP function;</w:t>
      </w:r>
    </w:p>
    <w:p w14:paraId="38657B7A" w14:textId="77777777" w:rsidR="00EE5860" w:rsidRPr="00441CD0" w:rsidRDefault="00EE5860" w:rsidP="00EE5860">
      <w:pPr>
        <w:pStyle w:val="B1"/>
      </w:pPr>
      <w:r w:rsidRPr="00441CD0">
        <w:t>-</w:t>
      </w:r>
      <w:r w:rsidRPr="00441CD0">
        <w:tab/>
        <w:t>otherwise, shall send a PFCP Association Setup Response with an appropriate error cause if the request is rejected.</w:t>
      </w:r>
    </w:p>
    <w:p w14:paraId="283ED608" w14:textId="77777777" w:rsidR="00EE5860" w:rsidRPr="00441CD0" w:rsidRDefault="00EE5860" w:rsidP="00EE5860">
      <w:r w:rsidRPr="00441CD0">
        <w:t>The CP function shall only initiate PFCP Session related signalling procedures toward a UP function after it has sent the PFCP Association Setup Response with a successful cause to the UP function.</w:t>
      </w:r>
    </w:p>
    <w:p w14:paraId="0DA5BB2A" w14:textId="77777777" w:rsidR="00EE5860" w:rsidRPr="00441CD0" w:rsidRDefault="00EE5860" w:rsidP="00EE5860">
      <w:r w:rsidRPr="00441CD0">
        <w:t>The CP function shall determine the UP function supports Sxa, Sxb, Sxc and/or combined Sxa/Sxb by local configuration or optionally via DNS if deployed.</w:t>
      </w:r>
    </w:p>
    <w:p w14:paraId="2A09EDF6" w14:textId="77777777" w:rsidR="00EE5860" w:rsidRPr="00441CD0" w:rsidRDefault="00EE5860" w:rsidP="00EE5860">
      <w:pPr>
        <w:pStyle w:val="Heading3"/>
      </w:pPr>
      <w:bookmarkStart w:id="2828" w:name="_Toc19717202"/>
      <w:bookmarkStart w:id="2829" w:name="_Toc27490685"/>
      <w:bookmarkStart w:id="2830" w:name="_Toc27556978"/>
      <w:bookmarkStart w:id="2831" w:name="_Toc27723895"/>
      <w:bookmarkStart w:id="2832" w:name="_Toc36030968"/>
      <w:bookmarkStart w:id="2833" w:name="_Toc36042888"/>
      <w:bookmarkStart w:id="2834" w:name="_Toc36814213"/>
      <w:bookmarkStart w:id="2835" w:name="_Toc44689067"/>
      <w:bookmarkStart w:id="2836" w:name="_Toc44923821"/>
      <w:bookmarkStart w:id="2837" w:name="_Toc51860790"/>
      <w:bookmarkStart w:id="2838" w:name="_Toc57930561"/>
      <w:bookmarkStart w:id="2839" w:name="_Toc57931191"/>
      <w:bookmarkStart w:id="2840" w:name="_Toc160974317"/>
      <w:r w:rsidRPr="00441CD0">
        <w:t>6.2.7</w:t>
      </w:r>
      <w:r w:rsidRPr="00441CD0">
        <w:tab/>
        <w:t>PFCP Association Update Procedure</w:t>
      </w:r>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59FAB694" w14:textId="77777777" w:rsidR="00EE5860" w:rsidRPr="00441CD0" w:rsidRDefault="00EE5860" w:rsidP="00EE5860">
      <w:pPr>
        <w:pStyle w:val="Heading4"/>
      </w:pPr>
      <w:bookmarkStart w:id="2841" w:name="_Toc19717203"/>
      <w:bookmarkStart w:id="2842" w:name="_Toc27490686"/>
      <w:bookmarkStart w:id="2843" w:name="_Toc27556979"/>
      <w:bookmarkStart w:id="2844" w:name="_Toc27723896"/>
      <w:bookmarkStart w:id="2845" w:name="_Toc36030969"/>
      <w:bookmarkStart w:id="2846" w:name="_Toc36042889"/>
      <w:bookmarkStart w:id="2847" w:name="_Toc36814214"/>
      <w:bookmarkStart w:id="2848" w:name="_Toc44689068"/>
      <w:bookmarkStart w:id="2849" w:name="_Toc44923822"/>
      <w:bookmarkStart w:id="2850" w:name="_Toc51860791"/>
      <w:bookmarkStart w:id="2851" w:name="_Toc57930562"/>
      <w:bookmarkStart w:id="2852" w:name="_Toc57931192"/>
      <w:bookmarkStart w:id="2853" w:name="_Toc160974318"/>
      <w:r w:rsidRPr="00441CD0">
        <w:t>6.2.7.1</w:t>
      </w:r>
      <w:r w:rsidRPr="00441CD0">
        <w:tab/>
        <w:t>General</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023B3F29" w14:textId="77777777" w:rsidR="00EE5860" w:rsidRDefault="00EE5860" w:rsidP="00EE5860">
      <w:r>
        <w:rPr>
          <w:rFonts w:eastAsia="SimSun"/>
          <w:lang w:val="en-US"/>
        </w:rPr>
        <w:t xml:space="preserve">PFCP </w:t>
      </w:r>
      <w:r w:rsidRPr="00441CD0">
        <w:t xml:space="preserve">Association </w:t>
      </w:r>
      <w:r>
        <w:t>Update</w:t>
      </w:r>
      <w:r w:rsidRPr="00441CD0">
        <w:t xml:space="preserve"> </w:t>
      </w:r>
      <w:r>
        <w:rPr>
          <w:rFonts w:eastAsia="SimSun"/>
          <w:lang w:val="en-US"/>
        </w:rPr>
        <w:t>is a node level procedure.</w:t>
      </w:r>
    </w:p>
    <w:p w14:paraId="35F2B0E2" w14:textId="77777777" w:rsidR="00EE5860" w:rsidRPr="00441CD0" w:rsidRDefault="00EE5860" w:rsidP="00EE5860">
      <w:r w:rsidRPr="00441CD0">
        <w:t>The PFCP Association Update procedure shall be used to modify an existing PFCP association between the CP function and the UP function. It may be initiated by the UP function or by the CP function to update the supported features or available resources of the UP function.</w:t>
      </w:r>
    </w:p>
    <w:p w14:paraId="3A788F4B" w14:textId="77777777" w:rsidR="00EE5860" w:rsidRPr="00441CD0" w:rsidRDefault="00EE5860" w:rsidP="00EE5860">
      <w:pPr>
        <w:pStyle w:val="Heading4"/>
      </w:pPr>
      <w:bookmarkStart w:id="2854" w:name="_Toc19717204"/>
      <w:bookmarkStart w:id="2855" w:name="_Toc27490687"/>
      <w:bookmarkStart w:id="2856" w:name="_Toc27556980"/>
      <w:bookmarkStart w:id="2857" w:name="_Toc27723897"/>
      <w:bookmarkStart w:id="2858" w:name="_Toc36030970"/>
      <w:bookmarkStart w:id="2859" w:name="_Toc36042890"/>
      <w:bookmarkStart w:id="2860" w:name="_Toc36814215"/>
      <w:bookmarkStart w:id="2861" w:name="_Toc44689069"/>
      <w:bookmarkStart w:id="2862" w:name="_Toc44923823"/>
      <w:bookmarkStart w:id="2863" w:name="_Toc51860792"/>
      <w:bookmarkStart w:id="2864" w:name="_Toc57930563"/>
      <w:bookmarkStart w:id="2865" w:name="_Toc57931193"/>
      <w:bookmarkStart w:id="2866" w:name="_Toc160974319"/>
      <w:r w:rsidRPr="00441CD0">
        <w:t>6.2.7.2</w:t>
      </w:r>
      <w:r w:rsidRPr="00441CD0">
        <w:tab/>
        <w:t>PFCP Association Update Procedure Initiated by the CP Function</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3E1DFBC6" w14:textId="77777777" w:rsidR="00EE5860" w:rsidRPr="00441CD0" w:rsidRDefault="00EE5860" w:rsidP="00EE5860">
      <w:pPr>
        <w:pStyle w:val="Heading5"/>
      </w:pPr>
      <w:bookmarkStart w:id="2867" w:name="_Toc19717205"/>
      <w:bookmarkStart w:id="2868" w:name="_Toc27490688"/>
      <w:bookmarkStart w:id="2869" w:name="_Toc27556981"/>
      <w:bookmarkStart w:id="2870" w:name="_Toc27723898"/>
      <w:bookmarkStart w:id="2871" w:name="_Toc36030971"/>
      <w:bookmarkStart w:id="2872" w:name="_Toc36042891"/>
      <w:bookmarkStart w:id="2873" w:name="_Toc36814216"/>
      <w:bookmarkStart w:id="2874" w:name="_Toc44689070"/>
      <w:bookmarkStart w:id="2875" w:name="_Toc44923824"/>
      <w:bookmarkStart w:id="2876" w:name="_Toc51860793"/>
      <w:bookmarkStart w:id="2877" w:name="_Toc57930564"/>
      <w:bookmarkStart w:id="2878" w:name="_Toc57931194"/>
      <w:bookmarkStart w:id="2879" w:name="_Toc160974320"/>
      <w:r w:rsidRPr="00441CD0">
        <w:t>6.2.7.2.1</w:t>
      </w:r>
      <w:r w:rsidRPr="00441CD0">
        <w:tab/>
        <w:t>CP Function Behaviour</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1F50B85E" w14:textId="77777777" w:rsidR="00EE5860" w:rsidRPr="00441CD0" w:rsidRDefault="00EE5860" w:rsidP="00EE5860">
      <w:r w:rsidRPr="00441CD0">
        <w:t>The CP function initiates the PFCP Association Update procedure to report changes to the PFCP association to the UP function, e.g. to update the supported features.</w:t>
      </w:r>
    </w:p>
    <w:p w14:paraId="76BDB507" w14:textId="77777777" w:rsidR="00EE5860" w:rsidRPr="00441CD0" w:rsidRDefault="00EE5860" w:rsidP="00EE5860">
      <w:r w:rsidRPr="00441CD0">
        <w:t xml:space="preserve">When </w:t>
      </w:r>
      <w:r w:rsidRPr="00441CD0">
        <w:rPr>
          <w:noProof/>
        </w:rPr>
        <w:t xml:space="preserve">both the CP function and UP function support the EPFAR feature, the CP function may send a PFCP Association Update Request with the "PFCP Association Release Preparation Start" flag set to "1" when the CP function decides to release the PFCP association and request the UP function to report all non-zero usage reports for the PFCP session affected by </w:t>
      </w:r>
      <w:r w:rsidRPr="00441CD0">
        <w:rPr>
          <w:lang w:val="en-US"/>
        </w:rPr>
        <w:t>the release of the PFCP association, as specified in clause 5.18</w:t>
      </w:r>
      <w:r w:rsidRPr="00441CD0">
        <w:rPr>
          <w:noProof/>
        </w:rPr>
        <w:t>.</w:t>
      </w:r>
    </w:p>
    <w:p w14:paraId="66D6C74D" w14:textId="77777777" w:rsidR="00EE5860" w:rsidRPr="00441CD0" w:rsidRDefault="00EE5860" w:rsidP="00EE5860">
      <w:pPr>
        <w:pStyle w:val="Heading5"/>
      </w:pPr>
      <w:bookmarkStart w:id="2880" w:name="_Toc19717206"/>
      <w:bookmarkStart w:id="2881" w:name="_Toc27490689"/>
      <w:bookmarkStart w:id="2882" w:name="_Toc27556982"/>
      <w:bookmarkStart w:id="2883" w:name="_Toc27723899"/>
      <w:bookmarkStart w:id="2884" w:name="_Toc36030972"/>
      <w:bookmarkStart w:id="2885" w:name="_Toc36042892"/>
      <w:bookmarkStart w:id="2886" w:name="_Toc36814217"/>
      <w:bookmarkStart w:id="2887" w:name="_Toc44689071"/>
      <w:bookmarkStart w:id="2888" w:name="_Toc44923825"/>
      <w:bookmarkStart w:id="2889" w:name="_Toc51860794"/>
      <w:bookmarkStart w:id="2890" w:name="_Toc57930565"/>
      <w:bookmarkStart w:id="2891" w:name="_Toc57931195"/>
      <w:bookmarkStart w:id="2892" w:name="_Toc160974321"/>
      <w:r w:rsidRPr="00441CD0">
        <w:t>6.2.7.2.2</w:t>
      </w:r>
      <w:r w:rsidRPr="00441CD0">
        <w:tab/>
        <w:t>UP Function Behaviour</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58A8B541" w14:textId="77777777" w:rsidR="00EE5860" w:rsidRPr="00441CD0" w:rsidRDefault="00EE5860" w:rsidP="00EE5860">
      <w:r w:rsidRPr="00441CD0">
        <w:t>When receiving a PFCP Association Update Request, the UP function:</w:t>
      </w:r>
    </w:p>
    <w:p w14:paraId="5B3E681C" w14:textId="77777777" w:rsidR="00EE5860" w:rsidRPr="00441CD0" w:rsidRDefault="00EE5860" w:rsidP="00EE5860">
      <w:pPr>
        <w:pStyle w:val="B1"/>
      </w:pPr>
      <w:r w:rsidRPr="00441CD0">
        <w:t>-</w:t>
      </w:r>
      <w:r w:rsidRPr="00441CD0">
        <w:tab/>
        <w:t>shall update the list of optional features of the CP function, when received;</w:t>
      </w:r>
    </w:p>
    <w:p w14:paraId="042CF0CA"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UP Function;</w:t>
      </w:r>
    </w:p>
    <w:p w14:paraId="4B1E171A"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5C69103E" w14:textId="77777777" w:rsidR="00EE5860" w:rsidRDefault="00EE5860" w:rsidP="00EE5860">
      <w:pPr>
        <w:rPr>
          <w:lang w:val="en-US" w:eastAsia="zh-CN"/>
        </w:rPr>
      </w:pPr>
      <w:bookmarkStart w:id="2893" w:name="_Toc19717207"/>
      <w:bookmarkStart w:id="2894" w:name="_Toc27490690"/>
      <w:bookmarkStart w:id="2895" w:name="_Toc27556983"/>
      <w:bookmarkStart w:id="2896" w:name="_Toc27723900"/>
      <w:bookmarkStart w:id="2897" w:name="_Toc36030973"/>
      <w:bookmarkStart w:id="2898" w:name="_Toc36042893"/>
      <w:bookmarkStart w:id="2899" w:name="_Toc36814218"/>
      <w:r w:rsidRPr="00441CD0">
        <w:t xml:space="preserve">When </w:t>
      </w:r>
      <w:r w:rsidRPr="00441CD0">
        <w:rPr>
          <w:noProof/>
        </w:rPr>
        <w:t>both the CP function and UP function support the EPFAR feature</w:t>
      </w:r>
      <w:r w:rsidRPr="00441CD0">
        <w:t>, and the CP function has set the "</w:t>
      </w:r>
      <w:r w:rsidRPr="00441CD0">
        <w:rPr>
          <w:noProof/>
        </w:rPr>
        <w:t xml:space="preserve">PFCP Association Release Preparation" set to "1" in the PFCP Association Update Request message, the UP function </w:t>
      </w:r>
      <w:r w:rsidRPr="00441CD0">
        <w:t xml:space="preserve">shall </w:t>
      </w:r>
      <w:r>
        <w:rPr>
          <w:rFonts w:hint="eastAsia"/>
          <w:lang w:eastAsia="zh-CN"/>
        </w:rPr>
        <w:t xml:space="preserve">send the PFCP Association Update Response to CP function with successful cause value and then </w:t>
      </w:r>
      <w:r w:rsidRPr="00441CD0">
        <w:t xml:space="preserve">send PFCP Session Report Request messages to report </w:t>
      </w:r>
      <w:r w:rsidRPr="00441CD0">
        <w:rPr>
          <w:noProof/>
        </w:rPr>
        <w:t xml:space="preserve">non-zero usage reports (at least one message per PFCP Session) for </w:t>
      </w:r>
      <w:r w:rsidRPr="00441CD0">
        <w:rPr>
          <w:lang w:val="en-US"/>
        </w:rPr>
        <w:t>the PFCP Sessions affected by the release of the PFCP association, as specified in clause 5.18.</w:t>
      </w:r>
    </w:p>
    <w:p w14:paraId="45A10585" w14:textId="77777777" w:rsidR="00EE5860" w:rsidRPr="00441CD0" w:rsidRDefault="00EE5860" w:rsidP="00EE5860">
      <w:pPr>
        <w:pStyle w:val="Heading4"/>
      </w:pPr>
      <w:bookmarkStart w:id="2900" w:name="_Toc44689072"/>
      <w:bookmarkStart w:id="2901" w:name="_Toc44923826"/>
      <w:bookmarkStart w:id="2902" w:name="_Toc51860795"/>
      <w:bookmarkStart w:id="2903" w:name="_Toc57930566"/>
      <w:bookmarkStart w:id="2904" w:name="_Toc57931196"/>
      <w:bookmarkStart w:id="2905" w:name="_Toc160974322"/>
      <w:r w:rsidRPr="00441CD0">
        <w:lastRenderedPageBreak/>
        <w:t>6.2.7.3</w:t>
      </w:r>
      <w:r w:rsidRPr="00441CD0">
        <w:tab/>
        <w:t>PFCP Association Update Procedure Initiated by UP Function</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4D5DA7D7" w14:textId="77777777" w:rsidR="00EE5860" w:rsidRPr="00441CD0" w:rsidRDefault="00EE5860" w:rsidP="00EE5860">
      <w:pPr>
        <w:pStyle w:val="Heading5"/>
      </w:pPr>
      <w:bookmarkStart w:id="2906" w:name="_Toc19717208"/>
      <w:bookmarkStart w:id="2907" w:name="_Toc27490691"/>
      <w:bookmarkStart w:id="2908" w:name="_Toc27556984"/>
      <w:bookmarkStart w:id="2909" w:name="_Toc27723901"/>
      <w:bookmarkStart w:id="2910" w:name="_Toc36030974"/>
      <w:bookmarkStart w:id="2911" w:name="_Toc36042894"/>
      <w:bookmarkStart w:id="2912" w:name="_Toc36814219"/>
      <w:bookmarkStart w:id="2913" w:name="_Toc44689073"/>
      <w:bookmarkStart w:id="2914" w:name="_Toc44923827"/>
      <w:bookmarkStart w:id="2915" w:name="_Toc51860796"/>
      <w:bookmarkStart w:id="2916" w:name="_Toc57930567"/>
      <w:bookmarkStart w:id="2917" w:name="_Toc57931197"/>
      <w:bookmarkStart w:id="2918" w:name="_Toc160974323"/>
      <w:r w:rsidRPr="00441CD0">
        <w:t>6.2.7.3.1</w:t>
      </w:r>
      <w:r w:rsidRPr="00441CD0">
        <w:tab/>
        <w:t>UP Function Behaviour</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1CFCCBDC" w14:textId="77777777" w:rsidR="00EE5860" w:rsidRPr="00441CD0" w:rsidRDefault="00EE5860" w:rsidP="00EE5860">
      <w:r w:rsidRPr="00441CD0">
        <w:t>The UP function initiates the PFCP Association Update procedure to report changes to the PFCP association to the CP function, e.g. change of optional features, an indication to request to release the PFCP association, change of the UE IP Address Pool Identifies configured in the UP function.</w:t>
      </w:r>
    </w:p>
    <w:p w14:paraId="292567DA" w14:textId="77777777" w:rsidR="00EE5860" w:rsidRPr="00441CD0" w:rsidRDefault="00EE5860" w:rsidP="00EE5860">
      <w:pPr>
        <w:rPr>
          <w:lang w:val="en-US"/>
        </w:rPr>
      </w:pPr>
      <w:r w:rsidRPr="00441CD0">
        <w:rPr>
          <w:lang w:val="en-US"/>
        </w:rPr>
        <w:t>The UP function may send a PFCP Association Update Request to request the CP function to perform the release of the PFCP association, optionally providing a Graceful Release Period.</w:t>
      </w:r>
      <w:bookmarkStart w:id="2919" w:name="OLE_LINK4"/>
    </w:p>
    <w:p w14:paraId="1B0DE120" w14:textId="77777777" w:rsidR="00EE5860" w:rsidRPr="00441CD0" w:rsidRDefault="00EE5860" w:rsidP="00EE5860">
      <w:pPr>
        <w:rPr>
          <w:lang w:val="en-US"/>
        </w:rPr>
      </w:pPr>
      <w:r w:rsidRPr="00441CD0">
        <w:rPr>
          <w:lang w:val="en-US"/>
        </w:rPr>
        <w:t>When the Enhanced PFCP Association Release feature (EPFAR) (see clause 5.18) is supported by both the CP function and UP function, the UP function:</w:t>
      </w:r>
    </w:p>
    <w:p w14:paraId="7E8254AC" w14:textId="77777777" w:rsidR="00EE5860" w:rsidRPr="00441CD0" w:rsidRDefault="00EE5860" w:rsidP="00EE5860">
      <w:pPr>
        <w:pStyle w:val="B1"/>
        <w:rPr>
          <w:lang w:val="en-US"/>
        </w:rPr>
      </w:pPr>
      <w:r w:rsidRPr="00441CD0">
        <w:rPr>
          <w:noProof/>
        </w:rPr>
        <w:t>-</w:t>
      </w:r>
      <w:r w:rsidRPr="00441CD0">
        <w:rPr>
          <w:noProof/>
        </w:rPr>
        <w:tab/>
        <w:t xml:space="preserve">may send a PFCP Association Update Request with the flag "PFCP Association Release Preparation" set to "1" when the UP function decides to release the PFCP association and thus inform the CP function that all non-zero usage reports for those PFCP session affected by </w:t>
      </w:r>
      <w:r w:rsidRPr="00441CD0">
        <w:rPr>
          <w:lang w:val="en-US"/>
        </w:rPr>
        <w:t>the release of the PFCP association will be reported;</w:t>
      </w:r>
    </w:p>
    <w:p w14:paraId="68F758B2" w14:textId="77777777" w:rsidR="00EE5860" w:rsidRPr="00441CD0" w:rsidRDefault="00EE5860" w:rsidP="00EE5860">
      <w:pPr>
        <w:pStyle w:val="B1"/>
        <w:rPr>
          <w:lang w:val="en-US"/>
        </w:rPr>
      </w:pPr>
      <w:r w:rsidRPr="00441CD0">
        <w:rPr>
          <w:lang w:val="en-US"/>
        </w:rPr>
        <w:t>-</w:t>
      </w:r>
      <w:r w:rsidRPr="00441CD0">
        <w:rPr>
          <w:lang w:val="en-US"/>
        </w:rPr>
        <w:tab/>
        <w:t>shall then send a PFCP Association Update Request, with the URSS flag set to "1" once all non-zero usage reports for all the PFCP Sessions affected by the release of PFCP Association have been sent to the CP function.</w:t>
      </w:r>
      <w:bookmarkEnd w:id="2919"/>
    </w:p>
    <w:p w14:paraId="74129B93" w14:textId="77777777" w:rsidR="00EE5860" w:rsidRPr="00441CD0" w:rsidRDefault="00EE5860" w:rsidP="00EE5860">
      <w:pPr>
        <w:rPr>
          <w:lang w:val="en-US"/>
        </w:rPr>
      </w:pPr>
      <w:bookmarkStart w:id="2920" w:name="_Toc19717209"/>
      <w:bookmarkStart w:id="2921" w:name="_Toc27490692"/>
      <w:bookmarkStart w:id="2922" w:name="_Toc27556985"/>
      <w:bookmarkStart w:id="2923" w:name="_Toc27723902"/>
      <w:r w:rsidRPr="00441CD0">
        <w:rPr>
          <w:lang w:val="en-US"/>
        </w:rPr>
        <w:t xml:space="preserve">After reception of the PFCP Association Update Response, the UP function shall consider that the PFCP association is still setup until receiving a PFCP Association Release Request. When the UP function requests to release the PFCP Association and sends a PFCP Association Update Request message with a Graceful Release Period or with the URSS flag set, </w:t>
      </w:r>
      <w:r w:rsidRPr="00C95CC3">
        <w:rPr>
          <w:lang w:val="en-US"/>
        </w:rPr>
        <w:t xml:space="preserve">if </w:t>
      </w:r>
      <w:r w:rsidRPr="00441CD0">
        <w:rPr>
          <w:lang w:val="en-US"/>
        </w:rPr>
        <w:t xml:space="preserve">no PFCP Association Release </w:t>
      </w:r>
      <w:r w:rsidRPr="00565B48">
        <w:rPr>
          <w:lang w:val="en-US"/>
        </w:rPr>
        <w:t xml:space="preserve">Request </w:t>
      </w:r>
      <w:r w:rsidRPr="00C95CC3">
        <w:rPr>
          <w:lang w:val="en-US"/>
        </w:rPr>
        <w:t xml:space="preserve">is </w:t>
      </w:r>
      <w:r w:rsidRPr="00565B48">
        <w:rPr>
          <w:lang w:val="en-US"/>
        </w:rPr>
        <w:t xml:space="preserve">received </w:t>
      </w:r>
      <w:r w:rsidRPr="00441CD0">
        <w:rPr>
          <w:lang w:val="en-US"/>
        </w:rPr>
        <w:t>before the Graceful Release Period or a configurable timer (when the URSS flag is set) expires, the UP function may locally release the association, behaving as if the PFCP Association Release Request had been received.</w:t>
      </w:r>
    </w:p>
    <w:p w14:paraId="08E73A5C" w14:textId="77777777" w:rsidR="00EE5860" w:rsidRPr="00441CD0" w:rsidRDefault="00EE5860" w:rsidP="00EE5860">
      <w:pPr>
        <w:pStyle w:val="Heading5"/>
      </w:pPr>
      <w:bookmarkStart w:id="2924" w:name="_Toc36030975"/>
      <w:bookmarkStart w:id="2925" w:name="_Toc36042895"/>
      <w:bookmarkStart w:id="2926" w:name="_Toc36814220"/>
      <w:bookmarkStart w:id="2927" w:name="_Toc44689074"/>
      <w:bookmarkStart w:id="2928" w:name="_Toc44923828"/>
      <w:bookmarkStart w:id="2929" w:name="_Toc51860797"/>
      <w:bookmarkStart w:id="2930" w:name="_Toc57930568"/>
      <w:bookmarkStart w:id="2931" w:name="_Toc57931198"/>
      <w:bookmarkStart w:id="2932" w:name="_Toc160974324"/>
      <w:r w:rsidRPr="00441CD0">
        <w:t>6.2.7.3.2</w:t>
      </w:r>
      <w:r w:rsidRPr="00441CD0">
        <w:tab/>
        <w:t>CP Function Behaviour</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29B69AE3" w14:textId="77777777" w:rsidR="00EE5860" w:rsidRPr="00441CD0" w:rsidRDefault="00EE5860" w:rsidP="00EE5860">
      <w:r w:rsidRPr="00441CD0">
        <w:t>When receiving a PFCP Association Update Request, the CP function:</w:t>
      </w:r>
    </w:p>
    <w:p w14:paraId="5D60CA88" w14:textId="77777777" w:rsidR="00EE5860" w:rsidRPr="00441CD0" w:rsidRDefault="00EE5860" w:rsidP="00EE5860">
      <w:pPr>
        <w:pStyle w:val="B1"/>
      </w:pPr>
      <w:r w:rsidRPr="00441CD0">
        <w:t>-</w:t>
      </w:r>
      <w:r w:rsidRPr="00441CD0">
        <w:tab/>
        <w:t>shall update the list of optional features of the UP function, when received;</w:t>
      </w:r>
    </w:p>
    <w:p w14:paraId="6546BBF7" w14:textId="77777777" w:rsidR="00EE5860" w:rsidRPr="00441CD0" w:rsidRDefault="00EE5860" w:rsidP="00EE5860">
      <w:pPr>
        <w:pStyle w:val="B1"/>
      </w:pPr>
      <w:r w:rsidRPr="00441CD0">
        <w:t>-</w:t>
      </w:r>
      <w:r w:rsidRPr="00441CD0">
        <w:tab/>
        <w:t>shall send a PFCP Association Update Response with an appropriate error cause if the Node ID is not known by the CP Function;</w:t>
      </w:r>
    </w:p>
    <w:p w14:paraId="65A5D688" w14:textId="77777777" w:rsidR="00EE5860" w:rsidRPr="00441CD0" w:rsidRDefault="00EE5860" w:rsidP="00EE5860">
      <w:pPr>
        <w:pStyle w:val="B1"/>
      </w:pPr>
      <w:r w:rsidRPr="00441CD0">
        <w:t>-</w:t>
      </w:r>
      <w:r w:rsidRPr="00441CD0">
        <w:tab/>
        <w:t>shall return a PFCP Association Update Response with a successful cause value if the PFCP Association Update Request is handled successfully.</w:t>
      </w:r>
    </w:p>
    <w:p w14:paraId="26241D83" w14:textId="77777777" w:rsidR="00EE5860" w:rsidRPr="00441CD0" w:rsidRDefault="00EE5860" w:rsidP="00EE5860">
      <w:pPr>
        <w:rPr>
          <w:noProof/>
        </w:rPr>
      </w:pPr>
      <w:r w:rsidRPr="00441CD0">
        <w:t xml:space="preserve">If the UP function has requested to release the PFCP association in the PFCP Association Update Request, the CP function should initiate a PFCP Association Release Request to release the PFCP association, as soon as possible if no Graceful Release Period was included in the request or before the expiry of the Graceful Release Period. </w:t>
      </w:r>
      <w:bookmarkStart w:id="2933" w:name="_Hlk536540859"/>
      <w:r w:rsidRPr="00441CD0">
        <w:t xml:space="preserve">The CP function should stop creating new PFCP sessions in the UP function during the Graceful Release Period. </w:t>
      </w:r>
      <w:r w:rsidRPr="00441CD0">
        <w:rPr>
          <w:noProof/>
        </w:rPr>
        <w:t xml:space="preserve">When the final usage report(s) for a PFCP Session (upon being deleted) is required, e.g. </w:t>
      </w:r>
      <w:r w:rsidRPr="00441CD0">
        <w:t xml:space="preserve">based on </w:t>
      </w:r>
      <w:r w:rsidRPr="00441CD0">
        <w:rPr>
          <w:noProof/>
        </w:rPr>
        <w:t>operator policies, the CP function should initiate a PFCP Session Deletion Procedure to collect the usage reports per PFCP Session affected by the release of PFCP Association before the Graceful Release Period is expired.</w:t>
      </w:r>
      <w:bookmarkEnd w:id="2933"/>
    </w:p>
    <w:p w14:paraId="528CF8F7" w14:textId="77777777" w:rsidR="00EE5860" w:rsidRPr="00441CD0" w:rsidRDefault="00EE5860" w:rsidP="00EE5860">
      <w:pPr>
        <w:rPr>
          <w:lang w:val="en-US"/>
        </w:rPr>
      </w:pPr>
      <w:r w:rsidRPr="00441CD0">
        <w:t xml:space="preserve">When </w:t>
      </w:r>
      <w:r w:rsidRPr="00441CD0">
        <w:rPr>
          <w:noProof/>
        </w:rPr>
        <w:t>both the CP function and UP function support the EPFAR feature</w:t>
      </w:r>
      <w:r w:rsidRPr="00441CD0">
        <w:rPr>
          <w:lang w:val="en-US"/>
        </w:rPr>
        <w:t xml:space="preserve">, and </w:t>
      </w:r>
      <w:r w:rsidRPr="00441CD0">
        <w:t xml:space="preserve">if the </w:t>
      </w:r>
      <w:r w:rsidRPr="00441CD0">
        <w:rPr>
          <w:lang w:val="en-US"/>
        </w:rPr>
        <w:t xml:space="preserve">UP function has set the URSS flag to "1" in the PFCP Association Update Request message, the CP function shall </w:t>
      </w:r>
      <w:r>
        <w:rPr>
          <w:rFonts w:hint="eastAsia"/>
          <w:lang w:val="en-US" w:eastAsia="zh-CN"/>
        </w:rPr>
        <w:t>send the PFCP Association Update Response with successful cause value to</w:t>
      </w:r>
      <w:r>
        <w:rPr>
          <w:rFonts w:hint="eastAsia"/>
          <w:noProof/>
          <w:lang w:eastAsia="zh-CN"/>
        </w:rPr>
        <w:t xml:space="preserve"> indicate the </w:t>
      </w:r>
      <w:r w:rsidRPr="00441CD0">
        <w:t>PFCP Association Update Request is handled successfully</w:t>
      </w:r>
      <w:r>
        <w:rPr>
          <w:rFonts w:hint="eastAsia"/>
          <w:lang w:eastAsia="zh-CN"/>
        </w:rPr>
        <w:t xml:space="preserve"> and then </w:t>
      </w:r>
      <w:r w:rsidRPr="00441CD0">
        <w:rPr>
          <w:lang w:val="en-US"/>
        </w:rPr>
        <w:t>immediately initiate the PFCP Association Release Procedure, as specified in clause 5.18.</w:t>
      </w:r>
    </w:p>
    <w:p w14:paraId="0537F56C" w14:textId="77777777" w:rsidR="00EE5860" w:rsidRPr="00441CD0" w:rsidRDefault="00EE5860" w:rsidP="00EE5860">
      <w:pPr>
        <w:rPr>
          <w:rFonts w:eastAsia="SimSun"/>
        </w:rPr>
      </w:pPr>
      <w:r w:rsidRPr="00441CD0">
        <w:rPr>
          <w:rFonts w:eastAsia="SimSun"/>
        </w:rPr>
        <w:t xml:space="preserve">If the UP function has included </w:t>
      </w:r>
      <w:r w:rsidRPr="00441CD0">
        <w:t>UE IP address Pool Identity</w:t>
      </w:r>
      <w:r w:rsidRPr="00441CD0">
        <w:rPr>
          <w:rFonts w:eastAsia="SimSun"/>
        </w:rPr>
        <w:t xml:space="preserve"> IE in the PFCP Association Update Request message, the CP function shall use it to overwrite </w:t>
      </w:r>
      <w:r w:rsidRPr="00441CD0">
        <w:rPr>
          <w:lang w:val="en-US"/>
        </w:rPr>
        <w:t xml:space="preserve">the </w:t>
      </w:r>
      <w:r w:rsidRPr="00441CD0">
        <w:t>UE IP address Pool Identity</w:t>
      </w:r>
      <w:r w:rsidRPr="00441CD0">
        <w:rPr>
          <w:lang w:val="en-US"/>
        </w:rPr>
        <w:t xml:space="preserve"> previously received from the UP function</w:t>
      </w:r>
      <w:r w:rsidRPr="00441CD0">
        <w:rPr>
          <w:rFonts w:eastAsia="SimSun"/>
        </w:rPr>
        <w:t>.</w:t>
      </w:r>
    </w:p>
    <w:p w14:paraId="4ECEF3F8" w14:textId="77777777" w:rsidR="00EE5860" w:rsidRPr="00441CD0" w:rsidRDefault="00EE5860" w:rsidP="00EE5860">
      <w:pPr>
        <w:pStyle w:val="Heading3"/>
      </w:pPr>
      <w:bookmarkStart w:id="2934" w:name="_Toc19717210"/>
      <w:bookmarkStart w:id="2935" w:name="_Toc27490693"/>
      <w:bookmarkStart w:id="2936" w:name="_Toc27556986"/>
      <w:bookmarkStart w:id="2937" w:name="_Toc27723903"/>
      <w:bookmarkStart w:id="2938" w:name="_Toc36030976"/>
      <w:bookmarkStart w:id="2939" w:name="_Toc36042896"/>
      <w:bookmarkStart w:id="2940" w:name="_Toc36814221"/>
      <w:bookmarkStart w:id="2941" w:name="_Toc44689075"/>
      <w:bookmarkStart w:id="2942" w:name="_Toc44923829"/>
      <w:bookmarkStart w:id="2943" w:name="_Toc51860798"/>
      <w:bookmarkStart w:id="2944" w:name="_Toc57930569"/>
      <w:bookmarkStart w:id="2945" w:name="_Toc57931199"/>
      <w:bookmarkStart w:id="2946" w:name="_Toc160974325"/>
      <w:r w:rsidRPr="00441CD0">
        <w:rPr>
          <w:lang w:eastAsia="zh-CN"/>
        </w:rPr>
        <w:t>6.2.8</w:t>
      </w:r>
      <w:r w:rsidRPr="00441CD0">
        <w:rPr>
          <w:lang w:eastAsia="zh-CN"/>
        </w:rPr>
        <w:tab/>
      </w:r>
      <w:r w:rsidRPr="00441CD0">
        <w:t>PFCP Association Release Procedure</w:t>
      </w:r>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747252B9" w14:textId="77777777" w:rsidR="00EE5860" w:rsidRPr="00441CD0" w:rsidRDefault="00EE5860" w:rsidP="00EE5860">
      <w:pPr>
        <w:pStyle w:val="Heading4"/>
      </w:pPr>
      <w:bookmarkStart w:id="2947" w:name="_Toc19717211"/>
      <w:bookmarkStart w:id="2948" w:name="_Toc27490694"/>
      <w:bookmarkStart w:id="2949" w:name="_Toc27556987"/>
      <w:bookmarkStart w:id="2950" w:name="_Toc27723904"/>
      <w:bookmarkStart w:id="2951" w:name="_Toc36030977"/>
      <w:bookmarkStart w:id="2952" w:name="_Toc36042897"/>
      <w:bookmarkStart w:id="2953" w:name="_Toc36814222"/>
      <w:bookmarkStart w:id="2954" w:name="_Toc44689076"/>
      <w:bookmarkStart w:id="2955" w:name="_Toc44923830"/>
      <w:bookmarkStart w:id="2956" w:name="_Toc51860799"/>
      <w:bookmarkStart w:id="2957" w:name="_Toc57930570"/>
      <w:bookmarkStart w:id="2958" w:name="_Toc57931200"/>
      <w:bookmarkStart w:id="2959" w:name="_Toc160974326"/>
      <w:r w:rsidRPr="00441CD0">
        <w:t>6.2.8.1</w:t>
      </w:r>
      <w:r w:rsidRPr="00441CD0">
        <w:tab/>
        <w:t>General</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0DC770B" w14:textId="77777777" w:rsidR="00EE5860" w:rsidRDefault="00EE5860" w:rsidP="00EE5860">
      <w:r>
        <w:rPr>
          <w:rFonts w:eastAsia="SimSun"/>
          <w:lang w:val="en-US"/>
        </w:rPr>
        <w:t xml:space="preserve">PFCP </w:t>
      </w:r>
      <w:r w:rsidRPr="00441CD0">
        <w:t xml:space="preserve">Association </w:t>
      </w:r>
      <w:r>
        <w:t>Release</w:t>
      </w:r>
      <w:r w:rsidRPr="00441CD0">
        <w:t xml:space="preserve"> </w:t>
      </w:r>
      <w:r>
        <w:rPr>
          <w:rFonts w:eastAsia="SimSun"/>
          <w:lang w:val="en-US"/>
        </w:rPr>
        <w:t>is a node level procedure.</w:t>
      </w:r>
    </w:p>
    <w:p w14:paraId="04CFDA4F" w14:textId="77777777" w:rsidR="00EE5860" w:rsidRPr="00441CD0" w:rsidRDefault="00EE5860" w:rsidP="00EE5860">
      <w:pPr>
        <w:rPr>
          <w:lang w:eastAsia="zh-CN"/>
        </w:rPr>
      </w:pPr>
      <w:r w:rsidRPr="00441CD0">
        <w:rPr>
          <w:lang w:eastAsia="zh-CN"/>
        </w:rPr>
        <w:lastRenderedPageBreak/>
        <w:t xml:space="preserve">The PFCP Association Release </w:t>
      </w:r>
      <w:r w:rsidRPr="00441CD0">
        <w:t>procedure</w:t>
      </w:r>
      <w:r w:rsidRPr="00441CD0">
        <w:rPr>
          <w:lang w:eastAsia="zh-CN"/>
        </w:rPr>
        <w:t xml:space="preserve"> shall be used to terminate </w:t>
      </w:r>
      <w:r w:rsidRPr="00441CD0">
        <w:rPr>
          <w:bCs/>
          <w:lang w:eastAsia="zh-CN"/>
        </w:rPr>
        <w:t xml:space="preserve">the PFCP association between the CP Function and the UP Function due to e.g. OAM reasons. The </w:t>
      </w:r>
      <w:r w:rsidRPr="00441CD0">
        <w:rPr>
          <w:lang w:eastAsia="zh-CN"/>
        </w:rPr>
        <w:t>PFCP Association Release Request may be initiated by the CP function.</w:t>
      </w:r>
    </w:p>
    <w:p w14:paraId="34F6BF19" w14:textId="77777777" w:rsidR="00EE5860" w:rsidRPr="00441CD0" w:rsidRDefault="00EE5860" w:rsidP="00EE5860">
      <w:r w:rsidRPr="00441CD0">
        <w:rPr>
          <w:noProof/>
        </w:rPr>
        <w:t xml:space="preserve">When the final usage report(s) for a PFCP Session is required, e.g. </w:t>
      </w:r>
      <w:r w:rsidRPr="00441CD0">
        <w:t xml:space="preserve">based on the </w:t>
      </w:r>
      <w:r w:rsidRPr="00441CD0">
        <w:rPr>
          <w:noProof/>
        </w:rPr>
        <w:t>operator policies, the CP function should retrieve the final usage reports for the PFCP Sessions affected by the release of PFCP Association, i.e. by initiating a PFCP Session Deletion Procedure towards the UP function for every PFCP session, before it initiates PFCP Association Release Request.</w:t>
      </w:r>
    </w:p>
    <w:p w14:paraId="790DF6F9" w14:textId="77777777" w:rsidR="00EE5860" w:rsidRPr="00441CD0" w:rsidRDefault="00EE5860" w:rsidP="00EE5860">
      <w:pPr>
        <w:pStyle w:val="Heading4"/>
      </w:pPr>
      <w:bookmarkStart w:id="2960" w:name="_Toc19717212"/>
      <w:bookmarkStart w:id="2961" w:name="_Toc27490695"/>
      <w:bookmarkStart w:id="2962" w:name="_Toc27556988"/>
      <w:bookmarkStart w:id="2963" w:name="_Toc27723905"/>
      <w:bookmarkStart w:id="2964" w:name="_Toc36030978"/>
      <w:bookmarkStart w:id="2965" w:name="_Toc36042898"/>
      <w:bookmarkStart w:id="2966" w:name="_Toc36814223"/>
      <w:bookmarkStart w:id="2967" w:name="_Toc44689077"/>
      <w:bookmarkStart w:id="2968" w:name="_Toc44923831"/>
      <w:bookmarkStart w:id="2969" w:name="_Toc51860800"/>
      <w:bookmarkStart w:id="2970" w:name="_Toc57930571"/>
      <w:bookmarkStart w:id="2971" w:name="_Toc57931201"/>
      <w:bookmarkStart w:id="2972" w:name="_Toc160974327"/>
      <w:r w:rsidRPr="00441CD0">
        <w:t>6.2.8.2</w:t>
      </w:r>
      <w:r w:rsidRPr="00441CD0">
        <w:tab/>
        <w:t>CP Function Behaviour</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7C8A6F2" w14:textId="77777777" w:rsidR="00EE5860" w:rsidRPr="00441CD0" w:rsidRDefault="00EE5860" w:rsidP="00EE5860">
      <w:r w:rsidRPr="00441CD0">
        <w:t>If the CP function initiates the PFCP Association Release procedure to release an existing PFCP association, the CP function:</w:t>
      </w:r>
    </w:p>
    <w:p w14:paraId="57B94863" w14:textId="77777777" w:rsidR="00EE5860" w:rsidRPr="00441CD0" w:rsidRDefault="00EE5860" w:rsidP="00EE5860">
      <w:pPr>
        <w:pStyle w:val="B1"/>
      </w:pPr>
      <w:r w:rsidRPr="00441CD0">
        <w:t>-</w:t>
      </w:r>
      <w:r w:rsidRPr="00441CD0">
        <w:tab/>
        <w:t>shall delete locally all the PFCP sessions related to that PFCP association when receiving the PFCP Association Release Response with the cause value success.</w:t>
      </w:r>
    </w:p>
    <w:p w14:paraId="7A1AD9D3" w14:textId="77777777" w:rsidR="00EE5860" w:rsidRPr="00441CD0" w:rsidRDefault="00EE5860" w:rsidP="00EE5860">
      <w:pPr>
        <w:pStyle w:val="Heading4"/>
      </w:pPr>
      <w:bookmarkStart w:id="2973" w:name="_Toc19717213"/>
      <w:bookmarkStart w:id="2974" w:name="_Toc27490696"/>
      <w:bookmarkStart w:id="2975" w:name="_Toc27556989"/>
      <w:bookmarkStart w:id="2976" w:name="_Toc27723906"/>
      <w:bookmarkStart w:id="2977" w:name="_Toc36030979"/>
      <w:bookmarkStart w:id="2978" w:name="_Toc36042899"/>
      <w:bookmarkStart w:id="2979" w:name="_Toc36814224"/>
      <w:bookmarkStart w:id="2980" w:name="_Toc44689078"/>
      <w:bookmarkStart w:id="2981" w:name="_Toc44923832"/>
      <w:bookmarkStart w:id="2982" w:name="_Toc51860801"/>
      <w:bookmarkStart w:id="2983" w:name="_Toc57930572"/>
      <w:bookmarkStart w:id="2984" w:name="_Toc57931202"/>
      <w:bookmarkStart w:id="2985" w:name="_Toc160974328"/>
      <w:r w:rsidRPr="00441CD0">
        <w:t>6.2.8.3</w:t>
      </w:r>
      <w:r w:rsidRPr="00441CD0">
        <w:tab/>
        <w:t>UP Function behaviour</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73236803" w14:textId="77777777" w:rsidR="00EE5860" w:rsidRPr="00441CD0" w:rsidRDefault="00EE5860" w:rsidP="00EE5860">
      <w:r w:rsidRPr="00441CD0">
        <w:t>When the UP function receives a PFCP Association Release Request, the UP function:</w:t>
      </w:r>
    </w:p>
    <w:p w14:paraId="305A3EBD" w14:textId="77777777" w:rsidR="00EE5860" w:rsidRPr="00441CD0" w:rsidRDefault="00EE5860" w:rsidP="00EE5860">
      <w:pPr>
        <w:pStyle w:val="B1"/>
      </w:pPr>
      <w:r w:rsidRPr="00441CD0">
        <w:t>-</w:t>
      </w:r>
      <w:r w:rsidRPr="00441CD0">
        <w:tab/>
        <w:t>shall delete all the PFCP sessions related to that PFCP association locally;</w:t>
      </w:r>
    </w:p>
    <w:p w14:paraId="1125B80C" w14:textId="77777777" w:rsidR="00EE5860" w:rsidRPr="00441CD0" w:rsidRDefault="00EE5860" w:rsidP="00EE5860">
      <w:pPr>
        <w:pStyle w:val="B1"/>
      </w:pPr>
      <w:r w:rsidRPr="00441CD0">
        <w:t>-</w:t>
      </w:r>
      <w:r w:rsidRPr="00441CD0">
        <w:tab/>
        <w:t>shall delete the PFCP association and any related information (e.g. Node ID of the CP function);</w:t>
      </w:r>
    </w:p>
    <w:p w14:paraId="6F126099" w14:textId="77777777" w:rsidR="00EE5860" w:rsidRPr="00441CD0" w:rsidRDefault="00EE5860" w:rsidP="00EE5860">
      <w:pPr>
        <w:pStyle w:val="B1"/>
      </w:pPr>
      <w:r w:rsidRPr="00441CD0">
        <w:t>-</w:t>
      </w:r>
      <w:r w:rsidRPr="00441CD0">
        <w:tab/>
        <w:t>shall send a PFCP Association Release Response with a successful cause.</w:t>
      </w:r>
    </w:p>
    <w:p w14:paraId="2F10CF49" w14:textId="77777777" w:rsidR="00EE5860" w:rsidRPr="00441CD0" w:rsidRDefault="00EE5860" w:rsidP="00EE5860">
      <w:pPr>
        <w:pStyle w:val="NO"/>
      </w:pPr>
      <w:r w:rsidRPr="00441CD0">
        <w:t>NOTE:</w:t>
      </w:r>
      <w:r w:rsidRPr="00441CD0">
        <w:tab/>
        <w:t>The UP function always accepts a PFCP Association Release Request.</w:t>
      </w:r>
    </w:p>
    <w:p w14:paraId="32ECE72E" w14:textId="77777777" w:rsidR="00EE5860" w:rsidRPr="00441CD0" w:rsidRDefault="00EE5860" w:rsidP="00EE5860">
      <w:pPr>
        <w:pStyle w:val="Heading3"/>
        <w:rPr>
          <w:lang w:val="x-none" w:eastAsia="zh-CN"/>
        </w:rPr>
      </w:pPr>
      <w:bookmarkStart w:id="2986" w:name="_Toc19717214"/>
      <w:bookmarkStart w:id="2987" w:name="_Toc27490697"/>
      <w:bookmarkStart w:id="2988" w:name="_Toc27556990"/>
      <w:bookmarkStart w:id="2989" w:name="_Toc27723907"/>
      <w:bookmarkStart w:id="2990" w:name="_Toc36030980"/>
      <w:bookmarkStart w:id="2991" w:name="_Toc36042900"/>
      <w:bookmarkStart w:id="2992" w:name="_Toc36814225"/>
      <w:bookmarkStart w:id="2993" w:name="_Toc44689079"/>
      <w:bookmarkStart w:id="2994" w:name="_Toc44923833"/>
      <w:bookmarkStart w:id="2995" w:name="_Toc51860802"/>
      <w:bookmarkStart w:id="2996" w:name="_Toc57930573"/>
      <w:bookmarkStart w:id="2997" w:name="_Toc57931203"/>
      <w:bookmarkStart w:id="2998" w:name="_Toc160974329"/>
      <w:r w:rsidRPr="00441CD0">
        <w:rPr>
          <w:lang w:eastAsia="zh-CN"/>
        </w:rPr>
        <w:t>6.2.9</w:t>
      </w:r>
      <w:r w:rsidRPr="00441CD0">
        <w:rPr>
          <w:lang w:eastAsia="zh-CN"/>
        </w:rPr>
        <w:tab/>
        <w:t>PFCP Node Report Procedure</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456DAA60" w14:textId="77777777" w:rsidR="00EE5860" w:rsidRPr="00441CD0" w:rsidRDefault="00EE5860" w:rsidP="00EE5860">
      <w:pPr>
        <w:pStyle w:val="Heading4"/>
        <w:rPr>
          <w:lang w:val="en-US"/>
        </w:rPr>
      </w:pPr>
      <w:bookmarkStart w:id="2999" w:name="_Toc19717215"/>
      <w:bookmarkStart w:id="3000" w:name="_Toc27490698"/>
      <w:bookmarkStart w:id="3001" w:name="_Toc27556991"/>
      <w:bookmarkStart w:id="3002" w:name="_Toc27723908"/>
      <w:bookmarkStart w:id="3003" w:name="_Toc36030981"/>
      <w:bookmarkStart w:id="3004" w:name="_Toc36042901"/>
      <w:bookmarkStart w:id="3005" w:name="_Toc36814226"/>
      <w:bookmarkStart w:id="3006" w:name="_Toc44689080"/>
      <w:bookmarkStart w:id="3007" w:name="_Toc44923834"/>
      <w:bookmarkStart w:id="3008" w:name="_Toc51860803"/>
      <w:bookmarkStart w:id="3009" w:name="_Toc57930574"/>
      <w:bookmarkStart w:id="3010" w:name="_Toc57931204"/>
      <w:bookmarkStart w:id="3011" w:name="_Toc160974330"/>
      <w:r w:rsidRPr="00441CD0">
        <w:t>6.2.9.1</w:t>
      </w:r>
      <w:r w:rsidRPr="00441CD0">
        <w:tab/>
        <w:t>General</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1B2DF679" w14:textId="77777777" w:rsidR="00EE5860" w:rsidRDefault="00EE5860" w:rsidP="00EE5860">
      <w:r w:rsidRPr="00441CD0">
        <w:rPr>
          <w:lang w:eastAsia="zh-CN"/>
        </w:rPr>
        <w:t>PFCP Node Report Procedure</w:t>
      </w:r>
      <w:r>
        <w:rPr>
          <w:rFonts w:eastAsia="SimSun"/>
          <w:lang w:val="en-US"/>
        </w:rPr>
        <w:t xml:space="preserve"> is a node level procedure.</w:t>
      </w:r>
    </w:p>
    <w:p w14:paraId="4D555261" w14:textId="77777777" w:rsidR="00EE5860" w:rsidRPr="00441CD0" w:rsidRDefault="00EE5860" w:rsidP="00EE5860">
      <w:pPr>
        <w:rPr>
          <w:rFonts w:eastAsia="SimSun"/>
          <w:lang w:val="en-US"/>
        </w:rPr>
      </w:pPr>
      <w:r w:rsidRPr="00441CD0">
        <w:rPr>
          <w:rFonts w:eastAsia="SimSun"/>
          <w:lang w:val="en-US"/>
        </w:rPr>
        <w:t>The PFCP Node Report procedure shall be used by the UP function to report information to the CP function which is not related to a specific PFCP session, e.g. to report a user plane path failure affecting all the PFCP sessions towards a remote GTP-U peer.</w:t>
      </w:r>
    </w:p>
    <w:p w14:paraId="5D462595" w14:textId="77777777" w:rsidR="00EE5860" w:rsidRPr="00441CD0" w:rsidRDefault="00EE5860" w:rsidP="00EE5860">
      <w:pPr>
        <w:pStyle w:val="Heading4"/>
      </w:pPr>
      <w:bookmarkStart w:id="3012" w:name="_Toc19717216"/>
      <w:bookmarkStart w:id="3013" w:name="_Toc27490699"/>
      <w:bookmarkStart w:id="3014" w:name="_Toc27556992"/>
      <w:bookmarkStart w:id="3015" w:name="_Toc27723909"/>
      <w:bookmarkStart w:id="3016" w:name="_Toc36030982"/>
      <w:bookmarkStart w:id="3017" w:name="_Toc36042902"/>
      <w:bookmarkStart w:id="3018" w:name="_Toc36814227"/>
      <w:bookmarkStart w:id="3019" w:name="_Toc44689081"/>
      <w:bookmarkStart w:id="3020" w:name="_Toc44923835"/>
      <w:bookmarkStart w:id="3021" w:name="_Toc51860804"/>
      <w:bookmarkStart w:id="3022" w:name="_Toc57930575"/>
      <w:bookmarkStart w:id="3023" w:name="_Toc57931205"/>
      <w:bookmarkStart w:id="3024" w:name="_Toc160974331"/>
      <w:r w:rsidRPr="00441CD0">
        <w:t>6.2.9.2</w:t>
      </w:r>
      <w:r w:rsidRPr="00441CD0">
        <w:tab/>
        <w:t xml:space="preserve">UP </w:t>
      </w:r>
      <w:r w:rsidRPr="00441CD0">
        <w:rPr>
          <w:lang w:val="en-US"/>
        </w:rPr>
        <w:t>F</w:t>
      </w:r>
      <w:r w:rsidRPr="00441CD0">
        <w:t>unction Behaviour</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671CB6DE" w14:textId="77777777" w:rsidR="00EE5860" w:rsidRPr="00441CD0" w:rsidRDefault="00EE5860" w:rsidP="00EE5860">
      <w:r w:rsidRPr="00441CD0">
        <w:t>The UP</w:t>
      </w:r>
      <w:r w:rsidRPr="00441CD0">
        <w:rPr>
          <w:lang w:val="en-US"/>
        </w:rPr>
        <w:t xml:space="preserve"> function </w:t>
      </w:r>
      <w:r w:rsidRPr="00441CD0">
        <w:t>shall initiate the PFCP Node Report procedure to report information to the CP function</w:t>
      </w:r>
      <w:r w:rsidRPr="00441CD0">
        <w:rPr>
          <w:lang w:eastAsia="zh-CN"/>
        </w:rPr>
        <w:t xml:space="preserve">. </w:t>
      </w:r>
      <w:r w:rsidRPr="00441CD0">
        <w:t>The UP</w:t>
      </w:r>
      <w:r w:rsidRPr="00441CD0">
        <w:rPr>
          <w:lang w:val="en-US"/>
        </w:rPr>
        <w:t xml:space="preserve"> function</w:t>
      </w:r>
      <w:r w:rsidRPr="00441CD0">
        <w:t>:</w:t>
      </w:r>
    </w:p>
    <w:p w14:paraId="53A05882" w14:textId="77777777" w:rsidR="00EE5860" w:rsidRPr="00441CD0" w:rsidRDefault="00EE5860" w:rsidP="00EE5860">
      <w:pPr>
        <w:pStyle w:val="B1"/>
      </w:pPr>
      <w:r w:rsidRPr="00441CD0">
        <w:rPr>
          <w:lang w:val="en-US"/>
        </w:rPr>
        <w:t>-</w:t>
      </w:r>
      <w:r w:rsidRPr="00441CD0">
        <w:rPr>
          <w:lang w:val="en-US"/>
        </w:rPr>
        <w:tab/>
      </w:r>
      <w:r w:rsidRPr="00441CD0">
        <w:t xml:space="preserve">shall send the PFCP Node </w:t>
      </w:r>
      <w:r w:rsidRPr="00441CD0">
        <w:rPr>
          <w:lang w:val="en-US"/>
        </w:rPr>
        <w:t>Report R</w:t>
      </w:r>
      <w:r w:rsidRPr="00441CD0">
        <w:t>equest message, including the information to be reported.</w:t>
      </w:r>
    </w:p>
    <w:p w14:paraId="497068B7" w14:textId="77777777" w:rsidR="00EE5860" w:rsidRPr="00441CD0" w:rsidRDefault="00EE5860" w:rsidP="00EE5860">
      <w:r w:rsidRPr="00441CD0">
        <w:rPr>
          <w:lang w:val="en-US"/>
        </w:rPr>
        <w:t>When the UP function receives a PFCP Node Report Response with the cause success, the UP function shall consider the information successfully delivered to the CP function.</w:t>
      </w:r>
    </w:p>
    <w:p w14:paraId="786E0720" w14:textId="77777777" w:rsidR="00EE5860" w:rsidRPr="00441CD0" w:rsidRDefault="00EE5860" w:rsidP="00EE5860">
      <w:pPr>
        <w:pStyle w:val="Heading4"/>
      </w:pPr>
      <w:bookmarkStart w:id="3025" w:name="_Toc19717217"/>
      <w:bookmarkStart w:id="3026" w:name="_Toc27490700"/>
      <w:bookmarkStart w:id="3027" w:name="_Toc27556993"/>
      <w:bookmarkStart w:id="3028" w:name="_Toc27723910"/>
      <w:bookmarkStart w:id="3029" w:name="_Toc36030983"/>
      <w:bookmarkStart w:id="3030" w:name="_Toc36042903"/>
      <w:bookmarkStart w:id="3031" w:name="_Toc36814228"/>
      <w:bookmarkStart w:id="3032" w:name="_Toc44689082"/>
      <w:bookmarkStart w:id="3033" w:name="_Toc44923836"/>
      <w:bookmarkStart w:id="3034" w:name="_Toc51860805"/>
      <w:bookmarkStart w:id="3035" w:name="_Toc57930576"/>
      <w:bookmarkStart w:id="3036" w:name="_Toc57931206"/>
      <w:bookmarkStart w:id="3037" w:name="_Toc160974332"/>
      <w:r w:rsidRPr="00441CD0">
        <w:t>6.2.9.3</w:t>
      </w:r>
      <w:r w:rsidRPr="00441CD0">
        <w:tab/>
        <w:t xml:space="preserve">CP </w:t>
      </w:r>
      <w:r w:rsidRPr="00441CD0">
        <w:rPr>
          <w:lang w:val="en-US"/>
        </w:rPr>
        <w:t>F</w:t>
      </w:r>
      <w:r w:rsidRPr="00441CD0">
        <w:t>unction behaviour</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30143DE1" w14:textId="77777777" w:rsidR="00EE5860" w:rsidRPr="00441CD0" w:rsidRDefault="00EE5860" w:rsidP="00EE5860">
      <w:r w:rsidRPr="00441CD0">
        <w:t>When the CP function receives a PFCP Node Report Request message, it shall:</w:t>
      </w:r>
    </w:p>
    <w:p w14:paraId="13969FE8" w14:textId="77777777" w:rsidR="00EE5860" w:rsidRPr="00441CD0" w:rsidRDefault="00EE5860" w:rsidP="00EE5860">
      <w:pPr>
        <w:pStyle w:val="B1"/>
      </w:pPr>
      <w:r w:rsidRPr="00441CD0">
        <w:rPr>
          <w:lang w:val="en-US"/>
        </w:rPr>
        <w:t>-</w:t>
      </w:r>
      <w:r w:rsidRPr="00441CD0">
        <w:rPr>
          <w:lang w:val="en-US"/>
        </w:rPr>
        <w:tab/>
        <w:t xml:space="preserve">process the information being reported as appropriate </w:t>
      </w:r>
      <w:r w:rsidRPr="00441CD0">
        <w:t>and send a PFCP Node Report Response with the cause "success";</w:t>
      </w:r>
    </w:p>
    <w:p w14:paraId="14813F7B"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D6D0E00" w14:textId="77777777" w:rsidR="00EE5860" w:rsidRPr="00441CD0" w:rsidRDefault="00EE5860" w:rsidP="00EE5860">
      <w:pPr>
        <w:pStyle w:val="Heading2"/>
      </w:pPr>
      <w:bookmarkStart w:id="3038" w:name="_Toc19717218"/>
      <w:bookmarkStart w:id="3039" w:name="_Toc27490701"/>
      <w:bookmarkStart w:id="3040" w:name="_Toc27556994"/>
      <w:bookmarkStart w:id="3041" w:name="_Toc27723911"/>
      <w:bookmarkStart w:id="3042" w:name="_Toc36030984"/>
      <w:bookmarkStart w:id="3043" w:name="_Toc36042904"/>
      <w:bookmarkStart w:id="3044" w:name="_Toc36814229"/>
      <w:bookmarkStart w:id="3045" w:name="_Toc44689083"/>
      <w:bookmarkStart w:id="3046" w:name="_Toc44923837"/>
      <w:bookmarkStart w:id="3047" w:name="_Toc51860806"/>
      <w:bookmarkStart w:id="3048" w:name="_Toc57930577"/>
      <w:bookmarkStart w:id="3049" w:name="_Toc57931207"/>
      <w:bookmarkStart w:id="3050" w:name="_Toc160974333"/>
      <w:r w:rsidRPr="00441CD0">
        <w:lastRenderedPageBreak/>
        <w:t>6.3</w:t>
      </w:r>
      <w:r w:rsidRPr="00441CD0">
        <w:tab/>
        <w:t>PFCP Session Related Procedures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p>
    <w:p w14:paraId="1BBEF84F" w14:textId="77777777" w:rsidR="00EE5860" w:rsidRPr="00441CD0" w:rsidRDefault="00EE5860" w:rsidP="00EE5860">
      <w:pPr>
        <w:pStyle w:val="Heading3"/>
      </w:pPr>
      <w:bookmarkStart w:id="3051" w:name="_Toc19717219"/>
      <w:bookmarkStart w:id="3052" w:name="_Toc27490702"/>
      <w:bookmarkStart w:id="3053" w:name="_Toc27556995"/>
      <w:bookmarkStart w:id="3054" w:name="_Toc27723912"/>
      <w:bookmarkStart w:id="3055" w:name="_Toc36030985"/>
      <w:bookmarkStart w:id="3056" w:name="_Toc36042905"/>
      <w:bookmarkStart w:id="3057" w:name="_Toc36814230"/>
      <w:bookmarkStart w:id="3058" w:name="_Toc44689084"/>
      <w:bookmarkStart w:id="3059" w:name="_Toc44923838"/>
      <w:bookmarkStart w:id="3060" w:name="_Toc51860807"/>
      <w:bookmarkStart w:id="3061" w:name="_Toc57930578"/>
      <w:bookmarkStart w:id="3062" w:name="_Toc57931208"/>
      <w:bookmarkStart w:id="3063" w:name="_Toc160974334"/>
      <w:r w:rsidRPr="00441CD0">
        <w:t>6.3.1</w:t>
      </w:r>
      <w:r w:rsidRPr="00441CD0">
        <w:tab/>
        <w:t>General</w:t>
      </w:r>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0848AE2B" w14:textId="77777777" w:rsidR="00EE5860" w:rsidRPr="00441CD0" w:rsidRDefault="00EE5860" w:rsidP="00EE5860">
      <w:pPr>
        <w:rPr>
          <w:lang w:val="en-US"/>
        </w:rPr>
      </w:pPr>
      <w:r w:rsidRPr="00441CD0">
        <w:rPr>
          <w:lang w:val="en-US"/>
        </w:rPr>
        <w:t>The following clauses describe the session related procedures over the Sxa, Sxb and Sxc reference points. The</w:t>
      </w:r>
      <w:r w:rsidRPr="00441CD0">
        <w:t xml:space="preserve"> behaviour</w:t>
      </w:r>
      <w:r w:rsidRPr="00441CD0">
        <w:rPr>
          <w:lang w:val="en-US"/>
        </w:rPr>
        <w:t xml:space="preserve"> of the CP function and UP function when sending and receiving session related messages is described.</w:t>
      </w:r>
    </w:p>
    <w:p w14:paraId="674E5553" w14:textId="77777777" w:rsidR="00EE5860" w:rsidRPr="00441CD0" w:rsidRDefault="00EE5860" w:rsidP="00EE5860">
      <w:pPr>
        <w:pStyle w:val="Heading3"/>
        <w:rPr>
          <w:lang w:val="x-none"/>
        </w:rPr>
      </w:pPr>
      <w:bookmarkStart w:id="3064" w:name="_Toc19717220"/>
      <w:bookmarkStart w:id="3065" w:name="_Toc27490703"/>
      <w:bookmarkStart w:id="3066" w:name="_Toc27556996"/>
      <w:bookmarkStart w:id="3067" w:name="_Toc27723913"/>
      <w:bookmarkStart w:id="3068" w:name="_Toc36030986"/>
      <w:bookmarkStart w:id="3069" w:name="_Toc36042906"/>
      <w:bookmarkStart w:id="3070" w:name="_Toc36814231"/>
      <w:bookmarkStart w:id="3071" w:name="_Toc44689085"/>
      <w:bookmarkStart w:id="3072" w:name="_Toc44923839"/>
      <w:bookmarkStart w:id="3073" w:name="_Toc51860808"/>
      <w:bookmarkStart w:id="3074" w:name="_Toc57930579"/>
      <w:bookmarkStart w:id="3075" w:name="_Toc57931209"/>
      <w:bookmarkStart w:id="3076" w:name="_Toc160974335"/>
      <w:r w:rsidRPr="00441CD0">
        <w:t>6.3.2</w:t>
      </w:r>
      <w:r w:rsidRPr="00441CD0">
        <w:tab/>
        <w:t>PFCP Session Establishment Procedure</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432C49B6" w14:textId="77777777" w:rsidR="00EE5860" w:rsidRPr="00441CD0" w:rsidRDefault="00EE5860" w:rsidP="00EE5860">
      <w:pPr>
        <w:pStyle w:val="Heading4"/>
        <w:rPr>
          <w:lang w:val="en-US"/>
        </w:rPr>
      </w:pPr>
      <w:bookmarkStart w:id="3077" w:name="_Toc19717221"/>
      <w:bookmarkStart w:id="3078" w:name="_Toc27490704"/>
      <w:bookmarkStart w:id="3079" w:name="_Toc27556997"/>
      <w:bookmarkStart w:id="3080" w:name="_Toc27723914"/>
      <w:bookmarkStart w:id="3081" w:name="_Toc36030987"/>
      <w:bookmarkStart w:id="3082" w:name="_Toc36042907"/>
      <w:bookmarkStart w:id="3083" w:name="_Toc36814232"/>
      <w:bookmarkStart w:id="3084" w:name="_Toc44689086"/>
      <w:bookmarkStart w:id="3085" w:name="_Toc44923840"/>
      <w:bookmarkStart w:id="3086" w:name="_Toc51860809"/>
      <w:bookmarkStart w:id="3087" w:name="_Toc57930580"/>
      <w:bookmarkStart w:id="3088" w:name="_Toc57931210"/>
      <w:bookmarkStart w:id="3089" w:name="_Toc160974336"/>
      <w:r w:rsidRPr="00441CD0">
        <w:t>6.3.2.1</w:t>
      </w:r>
      <w:r w:rsidRPr="00441CD0">
        <w:tab/>
        <w:t>General</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1514AEED" w14:textId="77777777" w:rsidR="00EE5860" w:rsidRPr="00441CD0" w:rsidRDefault="00EE5860" w:rsidP="00EE5860">
      <w:pPr>
        <w:rPr>
          <w:rFonts w:eastAsia="SimSun"/>
          <w:lang w:val="en-US"/>
        </w:rPr>
      </w:pPr>
      <w:r w:rsidRPr="00441CD0">
        <w:rPr>
          <w:rFonts w:eastAsia="SimSun"/>
          <w:lang w:val="en-US"/>
        </w:rPr>
        <w:t>The PFCP Session Establishment procedure shall be used to setup a PFCP session between CP function and UP function and configure Rules in the UP function so that the UP function can handle incoming packets.</w:t>
      </w:r>
    </w:p>
    <w:p w14:paraId="55876B79" w14:textId="77777777" w:rsidR="00EE5860" w:rsidRPr="00441CD0" w:rsidRDefault="00EE5860" w:rsidP="00EE5860">
      <w:pPr>
        <w:pStyle w:val="Heading4"/>
        <w:rPr>
          <w:lang w:val="x-none"/>
        </w:rPr>
      </w:pPr>
      <w:bookmarkStart w:id="3090" w:name="_Toc19717222"/>
      <w:bookmarkStart w:id="3091" w:name="_Toc27490705"/>
      <w:bookmarkStart w:id="3092" w:name="_Toc27556998"/>
      <w:bookmarkStart w:id="3093" w:name="_Toc27723915"/>
      <w:bookmarkStart w:id="3094" w:name="_Toc36030988"/>
      <w:bookmarkStart w:id="3095" w:name="_Toc36042908"/>
      <w:bookmarkStart w:id="3096" w:name="_Toc36814233"/>
      <w:bookmarkStart w:id="3097" w:name="_Toc44689087"/>
      <w:bookmarkStart w:id="3098" w:name="_Toc44923841"/>
      <w:bookmarkStart w:id="3099" w:name="_Toc51860810"/>
      <w:bookmarkStart w:id="3100" w:name="_Toc57930581"/>
      <w:bookmarkStart w:id="3101" w:name="_Toc57931211"/>
      <w:bookmarkStart w:id="3102" w:name="_Toc160974337"/>
      <w:r w:rsidRPr="00441CD0">
        <w:t>6.3.2.2</w:t>
      </w:r>
      <w:r w:rsidRPr="00441CD0">
        <w:tab/>
        <w:t xml:space="preserve">CP </w:t>
      </w:r>
      <w:r w:rsidRPr="00441CD0">
        <w:rPr>
          <w:lang w:val="en-US"/>
        </w:rPr>
        <w:t>F</w:t>
      </w:r>
      <w:r w:rsidRPr="00441CD0">
        <w:t>unction Behaviour</w:t>
      </w:r>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4732F5B2" w14:textId="77777777" w:rsidR="00EE5860" w:rsidRPr="00441CD0" w:rsidRDefault="00EE5860" w:rsidP="00EE5860">
      <w:r w:rsidRPr="00441CD0">
        <w:t>The CP</w:t>
      </w:r>
      <w:r w:rsidRPr="00441CD0">
        <w:rPr>
          <w:lang w:val="en-US"/>
        </w:rPr>
        <w:t xml:space="preserve"> function</w:t>
      </w:r>
      <w:r w:rsidRPr="00441CD0">
        <w:t xml:space="preserve"> initiates the PFCP Session Establishment procedure to create a PFCP session for a PDN connection</w:t>
      </w:r>
      <w:r w:rsidRPr="00441CD0">
        <w:rPr>
          <w:lang w:eastAsia="zh-CN"/>
        </w:rPr>
        <w:t>, or IP-CAN session</w:t>
      </w:r>
      <w:r w:rsidRPr="00441CD0">
        <w:t xml:space="preserve"> </w:t>
      </w:r>
      <w:r w:rsidRPr="00441CD0">
        <w:rPr>
          <w:lang w:eastAsia="zh-CN"/>
        </w:rPr>
        <w:t>or TDF session or for applying a certain IP packets treatment which is not associated with any PDN connection or TDF session.</w:t>
      </w:r>
    </w:p>
    <w:p w14:paraId="0908875B" w14:textId="77777777" w:rsidR="00EE5860" w:rsidRPr="00441CD0" w:rsidRDefault="00EE5860" w:rsidP="00EE5860">
      <w:r w:rsidRPr="00441CD0">
        <w:t>The CP</w:t>
      </w:r>
      <w:r w:rsidRPr="00441CD0">
        <w:rPr>
          <w:lang w:val="en-US"/>
        </w:rPr>
        <w:t xml:space="preserve"> function</w:t>
      </w:r>
      <w:r w:rsidRPr="00441CD0">
        <w:t>:</w:t>
      </w:r>
    </w:p>
    <w:p w14:paraId="273D71CC"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E</w:t>
      </w:r>
      <w:r w:rsidRPr="00441CD0">
        <w:t>stablishm</w:t>
      </w:r>
      <w:r w:rsidRPr="00441CD0">
        <w:rPr>
          <w:lang w:val="en-US"/>
        </w:rPr>
        <w:t>e</w:t>
      </w:r>
      <w:r w:rsidRPr="00441CD0">
        <w:t xml:space="preserve">nt </w:t>
      </w:r>
      <w:r w:rsidRPr="00441CD0">
        <w:rPr>
          <w:lang w:val="en-US"/>
        </w:rPr>
        <w:t>R</w:t>
      </w:r>
      <w:r w:rsidRPr="00441CD0">
        <w:t>equest message with a new PFCP F-SEID together with Rules to be created;</w:t>
      </w:r>
    </w:p>
    <w:p w14:paraId="7B435A60" w14:textId="10A58E28" w:rsidR="00EE5860" w:rsidRPr="00441CD0" w:rsidRDefault="00EE5860" w:rsidP="00EE5860">
      <w:pPr>
        <w:pStyle w:val="B1"/>
        <w:rPr>
          <w:lang w:val="x-none"/>
        </w:rPr>
      </w:pPr>
      <w:r w:rsidRPr="00441CD0">
        <w:t>-</w:t>
      </w:r>
      <w:r w:rsidRPr="00441CD0">
        <w:tab/>
        <w:t>may include its current Recovery Time Stamp as specified in clause</w:t>
      </w:r>
      <w:r>
        <w:t> </w:t>
      </w:r>
      <w:r w:rsidRPr="00441CD0">
        <w:t xml:space="preserve">19A of </w:t>
      </w:r>
      <w:r w:rsidR="00415C19" w:rsidRPr="00441CD0">
        <w:t>TS</w:t>
      </w:r>
      <w:r w:rsidR="00415C19">
        <w:t> </w:t>
      </w:r>
      <w:r w:rsidR="00415C19" w:rsidRPr="00441CD0">
        <w:t>3</w:t>
      </w:r>
      <w:r w:rsidRPr="00441CD0">
        <w:t>GPP TS 23.007 [24].</w:t>
      </w:r>
    </w:p>
    <w:p w14:paraId="61EF08B6" w14:textId="77777777" w:rsidR="00EE5860" w:rsidRPr="00441CD0" w:rsidRDefault="00EE5860" w:rsidP="00EE5860">
      <w:r w:rsidRPr="00441CD0">
        <w:rPr>
          <w:lang w:val="en-US"/>
        </w:rPr>
        <w:t>When the CP function receives a PFCP Session Establishment Response with cause success, the CP function shall continue with the procedure which triggered the PFCP Session Establishment procedure.</w:t>
      </w:r>
    </w:p>
    <w:p w14:paraId="2A2E276E" w14:textId="77777777" w:rsidR="00EE5860" w:rsidRPr="00441CD0" w:rsidRDefault="00EE5860" w:rsidP="00EE5860">
      <w:pPr>
        <w:pStyle w:val="Heading4"/>
      </w:pPr>
      <w:bookmarkStart w:id="3103" w:name="_Toc19717223"/>
      <w:bookmarkStart w:id="3104" w:name="_Toc27490706"/>
      <w:bookmarkStart w:id="3105" w:name="_Toc27556999"/>
      <w:bookmarkStart w:id="3106" w:name="_Toc27723916"/>
      <w:bookmarkStart w:id="3107" w:name="_Toc36030989"/>
      <w:bookmarkStart w:id="3108" w:name="_Toc36042909"/>
      <w:bookmarkStart w:id="3109" w:name="_Toc36814234"/>
      <w:bookmarkStart w:id="3110" w:name="_Toc44689088"/>
      <w:bookmarkStart w:id="3111" w:name="_Toc44923842"/>
      <w:bookmarkStart w:id="3112" w:name="_Toc51860811"/>
      <w:bookmarkStart w:id="3113" w:name="_Toc57930582"/>
      <w:bookmarkStart w:id="3114" w:name="_Toc57931212"/>
      <w:bookmarkStart w:id="3115" w:name="_Toc160974338"/>
      <w:r w:rsidRPr="00441CD0">
        <w:t>6.3.2.3</w:t>
      </w:r>
      <w:r w:rsidRPr="00441CD0">
        <w:tab/>
        <w:t xml:space="preserve">UP </w:t>
      </w:r>
      <w:r w:rsidRPr="00441CD0">
        <w:rPr>
          <w:lang w:val="en-US"/>
        </w:rPr>
        <w:t>F</w:t>
      </w:r>
      <w:r w:rsidRPr="00441CD0">
        <w:t>unction Behaviour</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47AB5D5C" w14:textId="77777777" w:rsidR="00EE5860" w:rsidRPr="00441CD0" w:rsidRDefault="00EE5860" w:rsidP="00EE5860">
      <w:r w:rsidRPr="00441CD0">
        <w:t>When the UP function receives a PFCP Session Establishment Request message it shall:</w:t>
      </w:r>
    </w:p>
    <w:p w14:paraId="14296752" w14:textId="77777777" w:rsidR="00EE5860" w:rsidRPr="00441CD0" w:rsidRDefault="00EE5860" w:rsidP="00EE5860">
      <w:pPr>
        <w:pStyle w:val="B1"/>
      </w:pPr>
      <w:r w:rsidRPr="00441CD0">
        <w:rPr>
          <w:lang w:val="en-US"/>
        </w:rPr>
        <w:t>-</w:t>
      </w:r>
      <w:r w:rsidRPr="00441CD0">
        <w:rPr>
          <w:lang w:val="en-US"/>
        </w:rPr>
        <w:tab/>
      </w:r>
      <w:r w:rsidRPr="00441CD0">
        <w:t>store and apply the rules received in the request and send a PFCP Session Establishment Response with cause "success", if all rules in the PFCP Session Establishment Request are stored and applied;</w:t>
      </w:r>
    </w:p>
    <w:p w14:paraId="136D608D" w14:textId="77777777" w:rsidR="00EE5860" w:rsidRPr="00441CD0" w:rsidRDefault="00EE5860" w:rsidP="00EE5860">
      <w:pPr>
        <w:pStyle w:val="B1"/>
        <w:rPr>
          <w:lang w:val="x-none"/>
        </w:rPr>
      </w:pPr>
      <w:r w:rsidRPr="00441CD0">
        <w:rPr>
          <w:lang w:val="en-US"/>
        </w:rPr>
        <w:t>-</w:t>
      </w:r>
      <w:r w:rsidRPr="00441CD0">
        <w:rPr>
          <w:lang w:val="en-US"/>
        </w:rPr>
        <w:tab/>
      </w:r>
      <w:r w:rsidRPr="00441CD0">
        <w:t>Otherwise, if at least one rule failed to be stored or applied, return an appropriate error cause value with the Rule ID of the Rule causing the first error, discard all the received rules and not create any PFCP session context.</w:t>
      </w:r>
    </w:p>
    <w:p w14:paraId="661DB7B2" w14:textId="77777777" w:rsidR="00EE5860" w:rsidRPr="00441CD0" w:rsidRDefault="00EE5860" w:rsidP="00EE5860">
      <w:pPr>
        <w:pStyle w:val="Heading3"/>
      </w:pPr>
      <w:bookmarkStart w:id="3116" w:name="_Toc19717224"/>
      <w:bookmarkStart w:id="3117" w:name="_Toc27490707"/>
      <w:bookmarkStart w:id="3118" w:name="_Toc27557000"/>
      <w:bookmarkStart w:id="3119" w:name="_Toc27723917"/>
      <w:bookmarkStart w:id="3120" w:name="_Toc36030990"/>
      <w:bookmarkStart w:id="3121" w:name="_Toc36042910"/>
      <w:bookmarkStart w:id="3122" w:name="_Toc36814235"/>
      <w:bookmarkStart w:id="3123" w:name="_Toc44689089"/>
      <w:bookmarkStart w:id="3124" w:name="_Toc44923843"/>
      <w:bookmarkStart w:id="3125" w:name="_Toc51860812"/>
      <w:bookmarkStart w:id="3126" w:name="_Toc57930583"/>
      <w:bookmarkStart w:id="3127" w:name="_Toc57931213"/>
      <w:bookmarkStart w:id="3128" w:name="_Toc160974339"/>
      <w:r w:rsidRPr="00441CD0">
        <w:t>6.3.3</w:t>
      </w:r>
      <w:r w:rsidRPr="00441CD0">
        <w:tab/>
        <w:t>PFCP Session Modification Procedure</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1D1D0387" w14:textId="77777777" w:rsidR="00EE5860" w:rsidRPr="00441CD0" w:rsidRDefault="00EE5860" w:rsidP="00EE5860">
      <w:pPr>
        <w:pStyle w:val="Heading4"/>
        <w:rPr>
          <w:lang w:val="en-US"/>
        </w:rPr>
      </w:pPr>
      <w:bookmarkStart w:id="3129" w:name="_Toc19717225"/>
      <w:bookmarkStart w:id="3130" w:name="_Toc27490708"/>
      <w:bookmarkStart w:id="3131" w:name="_Toc27557001"/>
      <w:bookmarkStart w:id="3132" w:name="_Toc27723918"/>
      <w:bookmarkStart w:id="3133" w:name="_Toc36030991"/>
      <w:bookmarkStart w:id="3134" w:name="_Toc36042911"/>
      <w:bookmarkStart w:id="3135" w:name="_Toc36814236"/>
      <w:bookmarkStart w:id="3136" w:name="_Toc44689090"/>
      <w:bookmarkStart w:id="3137" w:name="_Toc44923844"/>
      <w:bookmarkStart w:id="3138" w:name="_Toc51860813"/>
      <w:bookmarkStart w:id="3139" w:name="_Toc57930584"/>
      <w:bookmarkStart w:id="3140" w:name="_Toc57931214"/>
      <w:bookmarkStart w:id="3141" w:name="_Toc160974340"/>
      <w:r w:rsidRPr="00441CD0">
        <w:t>6.3.</w:t>
      </w:r>
      <w:r w:rsidRPr="00441CD0">
        <w:rPr>
          <w:lang w:val="en-US"/>
        </w:rPr>
        <w:t>3</w:t>
      </w:r>
      <w:r w:rsidRPr="00441CD0">
        <w:t>.1</w:t>
      </w:r>
      <w:r w:rsidRPr="00441CD0">
        <w:tab/>
        <w:t>General</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p>
    <w:p w14:paraId="7D1D200A" w14:textId="77777777" w:rsidR="00EE5860" w:rsidRPr="00441CD0" w:rsidRDefault="00EE5860" w:rsidP="00EE5860">
      <w:pPr>
        <w:rPr>
          <w:lang w:val="en-US"/>
        </w:rPr>
      </w:pPr>
      <w:r w:rsidRPr="00441CD0">
        <w:rPr>
          <w:lang w:val="en-US"/>
        </w:rPr>
        <w:t>The PFCP Session Modification procedure shall be used to modify an existing PFCP session, e.g. to configure a new rule, to modify an existing rule, to delete an existing rule.</w:t>
      </w:r>
    </w:p>
    <w:p w14:paraId="61632335" w14:textId="77777777" w:rsidR="00EE5860" w:rsidRPr="00441CD0" w:rsidRDefault="00EE5860" w:rsidP="00EE5860">
      <w:pPr>
        <w:pStyle w:val="Heading4"/>
        <w:rPr>
          <w:lang w:val="x-none"/>
        </w:rPr>
      </w:pPr>
      <w:bookmarkStart w:id="3142" w:name="_Toc19717226"/>
      <w:bookmarkStart w:id="3143" w:name="_Toc27490709"/>
      <w:bookmarkStart w:id="3144" w:name="_Toc27557002"/>
      <w:bookmarkStart w:id="3145" w:name="_Toc27723919"/>
      <w:bookmarkStart w:id="3146" w:name="_Toc36030992"/>
      <w:bookmarkStart w:id="3147" w:name="_Toc36042912"/>
      <w:bookmarkStart w:id="3148" w:name="_Toc36814237"/>
      <w:bookmarkStart w:id="3149" w:name="_Toc44689091"/>
      <w:bookmarkStart w:id="3150" w:name="_Toc44923845"/>
      <w:bookmarkStart w:id="3151" w:name="_Toc51860814"/>
      <w:bookmarkStart w:id="3152" w:name="_Toc57930585"/>
      <w:bookmarkStart w:id="3153" w:name="_Toc57931215"/>
      <w:bookmarkStart w:id="3154" w:name="_Toc160974341"/>
      <w:r w:rsidRPr="00441CD0">
        <w:t>6.3.</w:t>
      </w:r>
      <w:r w:rsidRPr="00441CD0">
        <w:rPr>
          <w:lang w:val="en-US"/>
        </w:rPr>
        <w:t>3</w:t>
      </w:r>
      <w:r w:rsidRPr="00441CD0">
        <w:t>.2</w:t>
      </w:r>
      <w:r w:rsidRPr="00441CD0">
        <w:tab/>
        <w:t xml:space="preserve">CP </w:t>
      </w:r>
      <w:r w:rsidRPr="00441CD0">
        <w:rPr>
          <w:lang w:val="en-US"/>
        </w:rPr>
        <w:t>F</w:t>
      </w:r>
      <w:r w:rsidRPr="00441CD0">
        <w:t>unction behaviour</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334A8098" w14:textId="77777777" w:rsidR="00EE5860" w:rsidRPr="00441CD0" w:rsidRDefault="00EE5860" w:rsidP="00EE5860">
      <w:r w:rsidRPr="00441CD0">
        <w:t>The CP function initiates the PFCP Session Modification procedure to modify an existing PFCP session, e.g. triggered by a modification of PDN connection, IP CAN session or TDF session.</w:t>
      </w:r>
    </w:p>
    <w:p w14:paraId="4C3426FA" w14:textId="77777777" w:rsidR="00EE5860" w:rsidRPr="00441CD0" w:rsidRDefault="00EE5860" w:rsidP="00EE5860">
      <w:r w:rsidRPr="00441CD0">
        <w:t>The CP function shall:</w:t>
      </w:r>
    </w:p>
    <w:p w14:paraId="07C823E8" w14:textId="77777777" w:rsidR="00EE5860" w:rsidRPr="00441CD0" w:rsidRDefault="00EE5860" w:rsidP="00EE5860">
      <w:pPr>
        <w:pStyle w:val="B1"/>
      </w:pPr>
      <w:r w:rsidRPr="00441CD0">
        <w:rPr>
          <w:lang w:val="en-US"/>
        </w:rPr>
        <w:t>-</w:t>
      </w:r>
      <w:r w:rsidRPr="00441CD0">
        <w:rPr>
          <w:lang w:val="en-US"/>
        </w:rPr>
        <w:tab/>
      </w:r>
      <w:r w:rsidRPr="00441CD0">
        <w:t>include a complete PDI if the PDI in the existing PDR</w:t>
      </w:r>
      <w:r w:rsidRPr="00441CD0">
        <w:rPr>
          <w:lang w:val="en-US"/>
        </w:rPr>
        <w:t xml:space="preserve"> is</w:t>
      </w:r>
      <w:r w:rsidRPr="00441CD0">
        <w:t xml:space="preserve"> to be updated;</w:t>
      </w:r>
    </w:p>
    <w:p w14:paraId="24164204" w14:textId="77777777" w:rsidR="00EE5860" w:rsidRPr="00441CD0" w:rsidRDefault="00EE5860" w:rsidP="00EE5860">
      <w:pPr>
        <w:pStyle w:val="B1"/>
      </w:pPr>
      <w:r w:rsidRPr="00441CD0">
        <w:rPr>
          <w:lang w:val="en-US"/>
        </w:rPr>
        <w:t>-</w:t>
      </w:r>
      <w:r w:rsidRPr="00441CD0">
        <w:rPr>
          <w:lang w:val="en-US"/>
        </w:rPr>
        <w:tab/>
      </w:r>
      <w:r w:rsidRPr="00441CD0">
        <w:t xml:space="preserve">remove </w:t>
      </w:r>
      <w:r w:rsidRPr="00441CD0">
        <w:rPr>
          <w:lang w:val="en-US"/>
        </w:rPr>
        <w:t>locally</w:t>
      </w:r>
      <w:r w:rsidRPr="00441CD0">
        <w:t xml:space="preserve"> the reference to a rule in the PDR</w:t>
      </w:r>
      <w:r w:rsidRPr="00441CD0">
        <w:rPr>
          <w:lang w:val="en-US"/>
        </w:rPr>
        <w:t>s</w:t>
      </w:r>
      <w:r w:rsidRPr="00441CD0">
        <w:t xml:space="preserve"> when the related Rule is deleted;</w:t>
      </w:r>
    </w:p>
    <w:p w14:paraId="04EF58EA" w14:textId="77777777" w:rsidR="00EE5860" w:rsidRPr="00441CD0" w:rsidRDefault="00EE5860" w:rsidP="00EE5860">
      <w:pPr>
        <w:pStyle w:val="B1"/>
        <w:rPr>
          <w:lang w:val="x-none"/>
        </w:rPr>
      </w:pPr>
      <w:r w:rsidRPr="00441CD0">
        <w:rPr>
          <w:lang w:val="en-US"/>
        </w:rPr>
        <w:t>-</w:t>
      </w:r>
      <w:r w:rsidRPr="00441CD0">
        <w:rPr>
          <w:lang w:val="en-US"/>
        </w:rPr>
        <w:tab/>
      </w:r>
      <w:r w:rsidRPr="00441CD0">
        <w:t>provide all the new, updated or deleted Rules. The Updated Rules shall contain only the information which are changed</w:t>
      </w:r>
      <w:r w:rsidRPr="00441CD0">
        <w:rPr>
          <w:lang w:val="en-US"/>
        </w:rPr>
        <w:t>,</w:t>
      </w:r>
      <w:r w:rsidRPr="00441CD0">
        <w:t xml:space="preserve"> added and/or</w:t>
      </w:r>
      <w:r w:rsidRPr="00441CD0">
        <w:rPr>
          <w:lang w:val="en-US"/>
        </w:rPr>
        <w:t xml:space="preserve"> deleted</w:t>
      </w:r>
      <w:r w:rsidRPr="00441CD0">
        <w:t>.</w:t>
      </w:r>
    </w:p>
    <w:p w14:paraId="6D32CB18" w14:textId="77777777" w:rsidR="00EE5860" w:rsidRPr="00441CD0" w:rsidRDefault="00EE5860" w:rsidP="00EE5860">
      <w:pPr>
        <w:rPr>
          <w:noProof/>
        </w:rPr>
      </w:pPr>
      <w:r w:rsidRPr="00441CD0">
        <w:rPr>
          <w:noProof/>
        </w:rPr>
        <w:lastRenderedPageBreak/>
        <w:t>The CP function shall not include multiple updates in a PFCP Modification Request message, e.g. Create PDR, Update PDR and Remove PDR, for the same rule identified by the Rule ID.</w:t>
      </w:r>
    </w:p>
    <w:p w14:paraId="50A63980" w14:textId="77777777" w:rsidR="00EE5860" w:rsidRPr="00441CD0" w:rsidRDefault="00EE5860" w:rsidP="00EE5860">
      <w:r w:rsidRPr="00441CD0">
        <w:t>When the CP function receives a PFCP Session Modification Response with the cause "success" it shall continue with the procedure which has initiated the PFCP Session Modification procedure.</w:t>
      </w:r>
    </w:p>
    <w:p w14:paraId="13F8BEFE" w14:textId="77777777" w:rsidR="00EE5860" w:rsidRPr="00441CD0" w:rsidRDefault="00EE5860" w:rsidP="00EE5860">
      <w:pPr>
        <w:pStyle w:val="Heading4"/>
      </w:pPr>
      <w:bookmarkStart w:id="3155" w:name="_Toc19717227"/>
      <w:bookmarkStart w:id="3156" w:name="_Toc27490710"/>
      <w:bookmarkStart w:id="3157" w:name="_Toc27557003"/>
      <w:bookmarkStart w:id="3158" w:name="_Toc27723920"/>
      <w:bookmarkStart w:id="3159" w:name="_Toc36030993"/>
      <w:bookmarkStart w:id="3160" w:name="_Toc36042913"/>
      <w:bookmarkStart w:id="3161" w:name="_Toc36814238"/>
      <w:bookmarkStart w:id="3162" w:name="_Toc44689092"/>
      <w:bookmarkStart w:id="3163" w:name="_Toc44923846"/>
      <w:bookmarkStart w:id="3164" w:name="_Toc51860815"/>
      <w:bookmarkStart w:id="3165" w:name="_Toc57930586"/>
      <w:bookmarkStart w:id="3166" w:name="_Toc57931216"/>
      <w:bookmarkStart w:id="3167" w:name="_Toc160974342"/>
      <w:r w:rsidRPr="00441CD0">
        <w:t>6.3.</w:t>
      </w:r>
      <w:r w:rsidRPr="00441CD0">
        <w:rPr>
          <w:lang w:val="en-US"/>
        </w:rPr>
        <w:t>3</w:t>
      </w:r>
      <w:r w:rsidRPr="00441CD0">
        <w:t>.3</w:t>
      </w:r>
      <w:r w:rsidRPr="00441CD0">
        <w:tab/>
        <w:t xml:space="preserve">UP </w:t>
      </w:r>
      <w:r w:rsidRPr="00441CD0">
        <w:rPr>
          <w:lang w:val="en-US"/>
        </w:rPr>
        <w:t>F</w:t>
      </w:r>
      <w:r w:rsidRPr="00441CD0">
        <w:t>unction Behaviour</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p>
    <w:p w14:paraId="48C3C16F" w14:textId="77777777" w:rsidR="00EE5860" w:rsidRPr="00441CD0" w:rsidRDefault="00EE5860" w:rsidP="00EE5860">
      <w:r w:rsidRPr="00441CD0">
        <w:rPr>
          <w:lang w:val="en-US"/>
        </w:rPr>
        <w:t xml:space="preserve">When the UP function receives a </w:t>
      </w:r>
      <w:r w:rsidRPr="00441CD0">
        <w:t>PFCP Session Modification Request it shall:</w:t>
      </w:r>
    </w:p>
    <w:p w14:paraId="18E08AC8" w14:textId="77777777" w:rsidR="00EE5860" w:rsidRPr="00441CD0" w:rsidRDefault="00EE5860" w:rsidP="00EE5860">
      <w:pPr>
        <w:pStyle w:val="B1"/>
      </w:pPr>
      <w:r w:rsidRPr="00441CD0">
        <w:rPr>
          <w:lang w:val="en-US"/>
        </w:rPr>
        <w:t>-</w:t>
      </w:r>
      <w:r w:rsidRPr="00441CD0">
        <w:rPr>
          <w:lang w:val="en-US"/>
        </w:rPr>
        <w:tab/>
        <w:t xml:space="preserve">send the </w:t>
      </w:r>
      <w:r w:rsidRPr="00441CD0">
        <w:t xml:space="preserve">PFCP Session Modification Response </w:t>
      </w:r>
      <w:r w:rsidRPr="00441CD0">
        <w:rPr>
          <w:lang w:val="en-US"/>
        </w:rPr>
        <w:t xml:space="preserve">message with a rejection cause </w:t>
      </w:r>
      <w:r w:rsidRPr="00441CD0">
        <w:t>value</w:t>
      </w:r>
      <w:r w:rsidRPr="00441CD0">
        <w:rPr>
          <w:lang w:val="en-US"/>
        </w:rPr>
        <w:t xml:space="preserve"> set to "Session context not found" if </w:t>
      </w:r>
      <w:r w:rsidRPr="00441CD0">
        <w:t xml:space="preserve">the F-SEID </w:t>
      </w:r>
      <w:r w:rsidRPr="00441CD0">
        <w:rPr>
          <w:lang w:val="en-US"/>
        </w:rPr>
        <w:t xml:space="preserve">included in the </w:t>
      </w:r>
      <w:r w:rsidRPr="00441CD0">
        <w:t xml:space="preserve">PFCP Session Modification </w:t>
      </w:r>
      <w:r w:rsidRPr="00441CD0">
        <w:rPr>
          <w:lang w:val="en-US"/>
        </w:rPr>
        <w:t>Request message is unknown;</w:t>
      </w:r>
    </w:p>
    <w:p w14:paraId="7938CAC2" w14:textId="77777777" w:rsidR="00EE5860" w:rsidRPr="00441CD0" w:rsidRDefault="00EE5860" w:rsidP="00EE5860">
      <w:pPr>
        <w:pStyle w:val="B1"/>
        <w:rPr>
          <w:lang w:val="en-US"/>
        </w:rPr>
      </w:pPr>
      <w:r w:rsidRPr="00441CD0">
        <w:rPr>
          <w:lang w:val="en-US"/>
        </w:rPr>
        <w:t>-</w:t>
      </w:r>
      <w:r w:rsidRPr="00441CD0">
        <w:rPr>
          <w:lang w:val="en-US"/>
        </w:rPr>
        <w:tab/>
        <w:t>reject a modification request which would relate to a rule not existing in the UP function;</w:t>
      </w:r>
    </w:p>
    <w:p w14:paraId="12C765D9" w14:textId="77777777" w:rsidR="00EE5860" w:rsidRPr="00441CD0" w:rsidRDefault="00EE5860" w:rsidP="00EE5860">
      <w:pPr>
        <w:pStyle w:val="B1"/>
        <w:rPr>
          <w:lang w:val="en-US"/>
        </w:rPr>
      </w:pPr>
      <w:r w:rsidRPr="00441CD0">
        <w:rPr>
          <w:lang w:val="en-US"/>
        </w:rPr>
        <w:t>-</w:t>
      </w:r>
      <w:r w:rsidRPr="00441CD0">
        <w:rPr>
          <w:lang w:val="en-US"/>
        </w:rPr>
        <w:tab/>
        <w:t xml:space="preserve">discard any updates on the PFCP session context included in the PFCP Session Modification Request message if the request is rejected and send a PFCP Session </w:t>
      </w:r>
      <w:r w:rsidRPr="00441CD0">
        <w:t>Modification</w:t>
      </w:r>
      <w:r w:rsidRPr="00441CD0">
        <w:rPr>
          <w:lang w:val="en-US"/>
        </w:rPr>
        <w:t xml:space="preserve"> Response with an appropriate error cause together with additional information e.g. indicating the first Rule ID of the Rule causing the error. In this case, the UP function shall continue with the existing PFCP session context for the PFCP session as if the PFCP Session Modification Request had not been received;</w:t>
      </w:r>
    </w:p>
    <w:p w14:paraId="069AE291" w14:textId="77777777" w:rsidR="00EE5860" w:rsidRPr="00441CD0" w:rsidRDefault="00EE5860" w:rsidP="00EE5860">
      <w:pPr>
        <w:pStyle w:val="B1"/>
      </w:pPr>
      <w:r w:rsidRPr="00441CD0">
        <w:rPr>
          <w:lang w:val="en-US"/>
        </w:rPr>
        <w:t>-</w:t>
      </w:r>
      <w:r w:rsidRPr="00441CD0">
        <w:rPr>
          <w:lang w:val="en-US"/>
        </w:rPr>
        <w:tab/>
      </w:r>
      <w:r w:rsidRPr="00441CD0">
        <w:t>remove all rules identified by a Rule ID to be removed and remove the Rule ID from the PDR(s) from where they are referenced;</w:t>
      </w:r>
    </w:p>
    <w:p w14:paraId="7EF29902" w14:textId="77777777" w:rsidR="00EE5860" w:rsidRPr="00441CD0" w:rsidRDefault="00EE5860" w:rsidP="00EE5860">
      <w:pPr>
        <w:pStyle w:val="B1"/>
        <w:rPr>
          <w:lang w:val="x-none"/>
        </w:rPr>
      </w:pPr>
      <w:r w:rsidRPr="00441CD0">
        <w:rPr>
          <w:lang w:val="en-US"/>
        </w:rPr>
        <w:t>-</w:t>
      </w:r>
      <w:r w:rsidRPr="00441CD0">
        <w:rPr>
          <w:lang w:val="en-US"/>
        </w:rPr>
        <w:tab/>
        <w:t xml:space="preserve">send the </w:t>
      </w:r>
      <w:r w:rsidRPr="00441CD0">
        <w:t>PFCP Session Modification Response</w:t>
      </w:r>
      <w:r w:rsidRPr="00441CD0">
        <w:rPr>
          <w:lang w:val="en-US"/>
        </w:rPr>
        <w:t xml:space="preserve"> with an acceptance cause value if all the</w:t>
      </w:r>
      <w:r w:rsidRPr="00441CD0">
        <w:t xml:space="preserve"> request</w:t>
      </w:r>
      <w:r w:rsidRPr="00441CD0">
        <w:rPr>
          <w:lang w:val="en-US"/>
        </w:rPr>
        <w:t>ed modifications</w:t>
      </w:r>
      <w:r w:rsidRPr="00441CD0">
        <w:t xml:space="preserve"> are </w:t>
      </w:r>
      <w:r w:rsidRPr="00441CD0">
        <w:rPr>
          <w:lang w:val="en-US"/>
        </w:rPr>
        <w:t xml:space="preserve">accepted and </w:t>
      </w:r>
      <w:r w:rsidRPr="00441CD0">
        <w:t>performed</w:t>
      </w:r>
      <w:r w:rsidRPr="00441CD0">
        <w:rPr>
          <w:lang w:val="en-US"/>
        </w:rPr>
        <w:t xml:space="preserve"> successfully.</w:t>
      </w:r>
    </w:p>
    <w:p w14:paraId="3BE4D4BE" w14:textId="77777777" w:rsidR="00EE5860" w:rsidRPr="00441CD0" w:rsidRDefault="00EE5860" w:rsidP="00EE5860">
      <w:pPr>
        <w:pStyle w:val="Heading3"/>
      </w:pPr>
      <w:bookmarkStart w:id="3168" w:name="_Toc19717228"/>
      <w:bookmarkStart w:id="3169" w:name="_Toc27490711"/>
      <w:bookmarkStart w:id="3170" w:name="_Toc27557004"/>
      <w:bookmarkStart w:id="3171" w:name="_Toc27723921"/>
      <w:bookmarkStart w:id="3172" w:name="_Toc36030994"/>
      <w:bookmarkStart w:id="3173" w:name="_Toc36042914"/>
      <w:bookmarkStart w:id="3174" w:name="_Toc36814239"/>
      <w:bookmarkStart w:id="3175" w:name="_Toc44689093"/>
      <w:bookmarkStart w:id="3176" w:name="_Toc44923847"/>
      <w:bookmarkStart w:id="3177" w:name="_Toc51860816"/>
      <w:bookmarkStart w:id="3178" w:name="_Toc57930587"/>
      <w:bookmarkStart w:id="3179" w:name="_Toc57931217"/>
      <w:bookmarkStart w:id="3180" w:name="_Toc160974343"/>
      <w:r w:rsidRPr="00441CD0">
        <w:t>6.3.4</w:t>
      </w:r>
      <w:r w:rsidRPr="00441CD0">
        <w:tab/>
        <w:t>PFCP Session Deletion Procedure</w:t>
      </w:r>
      <w:bookmarkEnd w:id="3168"/>
      <w:bookmarkEnd w:id="3169"/>
      <w:bookmarkEnd w:id="3170"/>
      <w:bookmarkEnd w:id="3171"/>
      <w:bookmarkEnd w:id="3172"/>
      <w:bookmarkEnd w:id="3173"/>
      <w:bookmarkEnd w:id="3174"/>
      <w:bookmarkEnd w:id="3175"/>
      <w:bookmarkEnd w:id="3176"/>
      <w:bookmarkEnd w:id="3177"/>
      <w:bookmarkEnd w:id="3178"/>
      <w:bookmarkEnd w:id="3179"/>
      <w:bookmarkEnd w:id="3180"/>
    </w:p>
    <w:p w14:paraId="54C24FF8" w14:textId="77777777" w:rsidR="00EE5860" w:rsidRPr="00441CD0" w:rsidRDefault="00EE5860" w:rsidP="00EE5860">
      <w:pPr>
        <w:pStyle w:val="Heading4"/>
        <w:rPr>
          <w:lang w:val="en-US"/>
        </w:rPr>
      </w:pPr>
      <w:bookmarkStart w:id="3181" w:name="_Toc19717229"/>
      <w:bookmarkStart w:id="3182" w:name="_Toc27490712"/>
      <w:bookmarkStart w:id="3183" w:name="_Toc27557005"/>
      <w:bookmarkStart w:id="3184" w:name="_Toc27723922"/>
      <w:bookmarkStart w:id="3185" w:name="_Toc36030995"/>
      <w:bookmarkStart w:id="3186" w:name="_Toc36042915"/>
      <w:bookmarkStart w:id="3187" w:name="_Toc36814240"/>
      <w:bookmarkStart w:id="3188" w:name="_Toc44689094"/>
      <w:bookmarkStart w:id="3189" w:name="_Toc44923848"/>
      <w:bookmarkStart w:id="3190" w:name="_Toc51860817"/>
      <w:bookmarkStart w:id="3191" w:name="_Toc57930588"/>
      <w:bookmarkStart w:id="3192" w:name="_Toc57931218"/>
      <w:bookmarkStart w:id="3193" w:name="_Toc160974344"/>
      <w:r w:rsidRPr="00441CD0">
        <w:t>6.3.</w:t>
      </w:r>
      <w:r w:rsidRPr="00441CD0">
        <w:rPr>
          <w:lang w:val="en-US"/>
        </w:rPr>
        <w:t>4</w:t>
      </w:r>
      <w:r w:rsidRPr="00441CD0">
        <w:t>.1</w:t>
      </w:r>
      <w:r w:rsidRPr="00441CD0">
        <w:tab/>
        <w:t>General</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3D82B9DB" w14:textId="77777777" w:rsidR="00EE5860" w:rsidRPr="00441CD0" w:rsidRDefault="00EE5860" w:rsidP="00EE5860">
      <w:pPr>
        <w:rPr>
          <w:lang w:val="en-US"/>
        </w:rPr>
      </w:pPr>
      <w:r w:rsidRPr="00441CD0">
        <w:rPr>
          <w:lang w:val="en-US"/>
        </w:rPr>
        <w:t>The PFCP Session Deletion procedure shall be used to delete an existing PFCP session between the CP function and the UP function.</w:t>
      </w:r>
    </w:p>
    <w:p w14:paraId="5B20DB73" w14:textId="77777777" w:rsidR="00EE5860" w:rsidRPr="00441CD0" w:rsidRDefault="00EE5860" w:rsidP="00EE5860">
      <w:pPr>
        <w:pStyle w:val="Heading4"/>
        <w:rPr>
          <w:lang w:val="x-none"/>
        </w:rPr>
      </w:pPr>
      <w:bookmarkStart w:id="3194" w:name="_Toc19717230"/>
      <w:bookmarkStart w:id="3195" w:name="_Toc27490713"/>
      <w:bookmarkStart w:id="3196" w:name="_Toc27557006"/>
      <w:bookmarkStart w:id="3197" w:name="_Toc27723923"/>
      <w:bookmarkStart w:id="3198" w:name="_Toc36030996"/>
      <w:bookmarkStart w:id="3199" w:name="_Toc36042916"/>
      <w:bookmarkStart w:id="3200" w:name="_Toc36814241"/>
      <w:bookmarkStart w:id="3201" w:name="_Toc44689095"/>
      <w:bookmarkStart w:id="3202" w:name="_Toc44923849"/>
      <w:bookmarkStart w:id="3203" w:name="_Toc51860818"/>
      <w:bookmarkStart w:id="3204" w:name="_Toc57930589"/>
      <w:bookmarkStart w:id="3205" w:name="_Toc57931219"/>
      <w:bookmarkStart w:id="3206" w:name="_Toc160974345"/>
      <w:r w:rsidRPr="00441CD0">
        <w:t>6.3.</w:t>
      </w:r>
      <w:r w:rsidRPr="00441CD0">
        <w:rPr>
          <w:lang w:val="en-US"/>
        </w:rPr>
        <w:t>4</w:t>
      </w:r>
      <w:r w:rsidRPr="00441CD0">
        <w:t>.2</w:t>
      </w:r>
      <w:r w:rsidRPr="00441CD0">
        <w:tab/>
        <w:t xml:space="preserve">CP </w:t>
      </w:r>
      <w:r w:rsidRPr="00441CD0">
        <w:rPr>
          <w:lang w:val="en-US"/>
        </w:rPr>
        <w:t>F</w:t>
      </w:r>
      <w:r w:rsidRPr="00441CD0">
        <w:t>unction Behaviour</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168FC344" w14:textId="77777777" w:rsidR="00EE5860" w:rsidRPr="00441CD0" w:rsidRDefault="00EE5860" w:rsidP="00EE5860">
      <w:r w:rsidRPr="00441CD0">
        <w:t>The CP function initiates a PFCP Session Deletion procedure towards the UP function to delete an existing PFCP session e.g. when the corresponding PDN is deleted.</w:t>
      </w:r>
    </w:p>
    <w:p w14:paraId="2442BE2E" w14:textId="77777777" w:rsidR="00EE5860" w:rsidRPr="00441CD0" w:rsidRDefault="00EE5860" w:rsidP="00EE5860">
      <w:r w:rsidRPr="00441CD0">
        <w:t>The CP shall:</w:t>
      </w:r>
    </w:p>
    <w:p w14:paraId="2F86A036" w14:textId="77777777" w:rsidR="00EE5860" w:rsidRPr="00441CD0" w:rsidRDefault="00EE5860" w:rsidP="00EE5860">
      <w:pPr>
        <w:pStyle w:val="B1"/>
        <w:rPr>
          <w:lang w:val="en-US"/>
        </w:rPr>
      </w:pPr>
      <w:r w:rsidRPr="00441CD0">
        <w:t>-</w:t>
      </w:r>
      <w:r w:rsidRPr="00441CD0">
        <w:tab/>
      </w:r>
      <w:r w:rsidRPr="00441CD0">
        <w:rPr>
          <w:lang w:val="en-US"/>
        </w:rPr>
        <w:t>s</w:t>
      </w:r>
      <w:r w:rsidRPr="00441CD0">
        <w:t xml:space="preserve">end </w:t>
      </w:r>
      <w:r w:rsidRPr="00441CD0">
        <w:rPr>
          <w:lang w:val="en-US"/>
        </w:rPr>
        <w:t xml:space="preserve">a </w:t>
      </w:r>
      <w:r w:rsidRPr="00441CD0">
        <w:t>PFCP Session Delet</w:t>
      </w:r>
      <w:r w:rsidRPr="00441CD0">
        <w:rPr>
          <w:lang w:val="en-US"/>
        </w:rPr>
        <w:t>ion</w:t>
      </w:r>
      <w:r w:rsidRPr="00441CD0">
        <w:t xml:space="preserve"> Request with the F-SEID</w:t>
      </w:r>
      <w:r w:rsidRPr="00441CD0">
        <w:rPr>
          <w:lang w:val="en-US"/>
        </w:rPr>
        <w:t xml:space="preserve"> identifying the PFCP session.</w:t>
      </w:r>
    </w:p>
    <w:p w14:paraId="5ABD059E" w14:textId="77777777" w:rsidR="00EE5860" w:rsidRPr="00441CD0" w:rsidRDefault="00EE5860" w:rsidP="00EE5860">
      <w:r w:rsidRPr="00441CD0">
        <w:t>When the CP function receives PFCP Session Deletion Response</w:t>
      </w:r>
      <w:r w:rsidRPr="00441CD0">
        <w:rPr>
          <w:lang w:val="en-US"/>
        </w:rPr>
        <w:t xml:space="preserve"> with cause success, the CP function shall continue with the procedure which triggers the PFCP Session Deletion procedure.</w:t>
      </w:r>
    </w:p>
    <w:p w14:paraId="208D5B9D" w14:textId="77777777" w:rsidR="00EE5860" w:rsidRPr="00441CD0" w:rsidRDefault="00EE5860" w:rsidP="00EE5860">
      <w:pPr>
        <w:pStyle w:val="Heading4"/>
        <w:ind w:left="730" w:hanging="730"/>
      </w:pPr>
      <w:bookmarkStart w:id="3207" w:name="_Toc19717231"/>
      <w:bookmarkStart w:id="3208" w:name="_Toc27490714"/>
      <w:bookmarkStart w:id="3209" w:name="_Toc27557007"/>
      <w:bookmarkStart w:id="3210" w:name="_Toc27723924"/>
      <w:bookmarkStart w:id="3211" w:name="_Toc36030997"/>
      <w:bookmarkStart w:id="3212" w:name="_Toc36042917"/>
      <w:bookmarkStart w:id="3213" w:name="_Toc36814242"/>
      <w:bookmarkStart w:id="3214" w:name="_Toc44689096"/>
      <w:bookmarkStart w:id="3215" w:name="_Toc44923850"/>
      <w:bookmarkStart w:id="3216" w:name="_Toc51860819"/>
      <w:bookmarkStart w:id="3217" w:name="_Toc57930590"/>
      <w:bookmarkStart w:id="3218" w:name="_Toc57931220"/>
      <w:bookmarkStart w:id="3219" w:name="_Toc160974346"/>
      <w:r w:rsidRPr="00441CD0">
        <w:t>6.3.4.3</w:t>
      </w:r>
      <w:r w:rsidRPr="00441CD0">
        <w:tab/>
        <w:t>UP Function Behaviour</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6A004803" w14:textId="77777777" w:rsidR="00EE5860" w:rsidRPr="00441CD0" w:rsidRDefault="00EE5860" w:rsidP="00EE5860">
      <w:r w:rsidRPr="00441CD0">
        <w:rPr>
          <w:lang w:val="en-US"/>
        </w:rPr>
        <w:t xml:space="preserve">When the UP function receives a </w:t>
      </w:r>
      <w:r w:rsidRPr="00441CD0">
        <w:t>PFCP Session Deletion Request it shall:</w:t>
      </w:r>
    </w:p>
    <w:p w14:paraId="27D77ADA" w14:textId="77777777" w:rsidR="00EE5860" w:rsidRPr="00441CD0" w:rsidRDefault="00EE5860" w:rsidP="00EE5860">
      <w:pPr>
        <w:pStyle w:val="B1"/>
      </w:pPr>
      <w:r w:rsidRPr="00441CD0">
        <w:t>-</w:t>
      </w:r>
      <w:r w:rsidRPr="00441CD0">
        <w:tab/>
        <w:t>send the PFCP Session Deletion Response message with a rejection cause set to "Session context not found" if the F-SEID include in the PFCP Session Deletion Request message is unknown;</w:t>
      </w:r>
    </w:p>
    <w:p w14:paraId="1090B5EB" w14:textId="77777777" w:rsidR="00EE5860" w:rsidRPr="00441CD0" w:rsidRDefault="00EE5860" w:rsidP="00EE5860">
      <w:pPr>
        <w:pStyle w:val="B1"/>
      </w:pPr>
      <w:r w:rsidRPr="00441CD0">
        <w:t>-</w:t>
      </w:r>
      <w:r w:rsidRPr="00441CD0">
        <w:tab/>
        <w:t>send the PFCP Session Deletion Response message with an acceptance cause if the PFCP session and associated rules are deleted successfully, and include any pending Usage Report(s) in the message.</w:t>
      </w:r>
    </w:p>
    <w:p w14:paraId="1A9FBF1B" w14:textId="77777777" w:rsidR="00EE5860" w:rsidRPr="00441CD0" w:rsidRDefault="00EE5860" w:rsidP="00EE5860">
      <w:pPr>
        <w:pStyle w:val="Heading3"/>
        <w:rPr>
          <w:lang w:val="x-none"/>
        </w:rPr>
      </w:pPr>
      <w:bookmarkStart w:id="3220" w:name="_Toc19717232"/>
      <w:bookmarkStart w:id="3221" w:name="_Toc27490715"/>
      <w:bookmarkStart w:id="3222" w:name="_Toc27557008"/>
      <w:bookmarkStart w:id="3223" w:name="_Toc27723925"/>
      <w:bookmarkStart w:id="3224" w:name="_Toc36030998"/>
      <w:bookmarkStart w:id="3225" w:name="_Toc36042918"/>
      <w:bookmarkStart w:id="3226" w:name="_Toc36814243"/>
      <w:bookmarkStart w:id="3227" w:name="_Toc44689097"/>
      <w:bookmarkStart w:id="3228" w:name="_Toc44923851"/>
      <w:bookmarkStart w:id="3229" w:name="_Toc51860820"/>
      <w:bookmarkStart w:id="3230" w:name="_Toc57930591"/>
      <w:bookmarkStart w:id="3231" w:name="_Toc57931221"/>
      <w:bookmarkStart w:id="3232" w:name="_Toc160974347"/>
      <w:r w:rsidRPr="00441CD0">
        <w:lastRenderedPageBreak/>
        <w:t>6.3.5</w:t>
      </w:r>
      <w:r w:rsidRPr="00441CD0">
        <w:tab/>
        <w:t>PFCP Session Report Procedure</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7D733444" w14:textId="77777777" w:rsidR="00EE5860" w:rsidRPr="00441CD0" w:rsidRDefault="00EE5860" w:rsidP="00EE5860">
      <w:pPr>
        <w:pStyle w:val="Heading4"/>
        <w:rPr>
          <w:lang w:val="en-US"/>
        </w:rPr>
      </w:pPr>
      <w:bookmarkStart w:id="3233" w:name="_Toc19717233"/>
      <w:bookmarkStart w:id="3234" w:name="_Toc27490716"/>
      <w:bookmarkStart w:id="3235" w:name="_Toc27557009"/>
      <w:bookmarkStart w:id="3236" w:name="_Toc27723926"/>
      <w:bookmarkStart w:id="3237" w:name="_Toc36030999"/>
      <w:bookmarkStart w:id="3238" w:name="_Toc36042919"/>
      <w:bookmarkStart w:id="3239" w:name="_Toc36814244"/>
      <w:bookmarkStart w:id="3240" w:name="_Toc44689098"/>
      <w:bookmarkStart w:id="3241" w:name="_Toc44923852"/>
      <w:bookmarkStart w:id="3242" w:name="_Toc51860821"/>
      <w:bookmarkStart w:id="3243" w:name="_Toc57930592"/>
      <w:bookmarkStart w:id="3244" w:name="_Toc57931222"/>
      <w:bookmarkStart w:id="3245" w:name="_Toc160974348"/>
      <w:r w:rsidRPr="00441CD0">
        <w:t>6.3.5.1</w:t>
      </w:r>
      <w:r w:rsidRPr="00441CD0">
        <w:tab/>
        <w:t>General</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47A8FD27" w14:textId="77777777" w:rsidR="00EE5860" w:rsidRPr="00441CD0" w:rsidRDefault="00EE5860" w:rsidP="00EE5860">
      <w:pPr>
        <w:rPr>
          <w:rFonts w:eastAsia="SimSun"/>
          <w:lang w:val="en-US"/>
        </w:rPr>
      </w:pPr>
      <w:r w:rsidRPr="00441CD0">
        <w:rPr>
          <w:rFonts w:eastAsia="SimSun"/>
          <w:lang w:val="en-US"/>
        </w:rPr>
        <w:t>The PFCP Session Report procedure shall be used by the UP function to report information related to the PFCP session to the CP function.</w:t>
      </w:r>
    </w:p>
    <w:p w14:paraId="3904A31A" w14:textId="77777777" w:rsidR="00EE5860" w:rsidRPr="00441CD0" w:rsidRDefault="00EE5860" w:rsidP="00EE5860">
      <w:pPr>
        <w:pStyle w:val="Heading4"/>
        <w:rPr>
          <w:lang w:val="x-none"/>
        </w:rPr>
      </w:pPr>
      <w:bookmarkStart w:id="3246" w:name="_Toc19717234"/>
      <w:bookmarkStart w:id="3247" w:name="_Toc27490717"/>
      <w:bookmarkStart w:id="3248" w:name="_Toc27557010"/>
      <w:bookmarkStart w:id="3249" w:name="_Toc27723927"/>
      <w:bookmarkStart w:id="3250" w:name="_Toc36031000"/>
      <w:bookmarkStart w:id="3251" w:name="_Toc36042920"/>
      <w:bookmarkStart w:id="3252" w:name="_Toc36814245"/>
      <w:bookmarkStart w:id="3253" w:name="_Toc44689099"/>
      <w:bookmarkStart w:id="3254" w:name="_Toc44923853"/>
      <w:bookmarkStart w:id="3255" w:name="_Toc51860822"/>
      <w:bookmarkStart w:id="3256" w:name="_Toc57930593"/>
      <w:bookmarkStart w:id="3257" w:name="_Toc57931223"/>
      <w:bookmarkStart w:id="3258" w:name="_Toc160974349"/>
      <w:r w:rsidRPr="00441CD0">
        <w:t>6.3.5.2</w:t>
      </w:r>
      <w:r w:rsidRPr="00441CD0">
        <w:tab/>
        <w:t xml:space="preserve">UP </w:t>
      </w:r>
      <w:r w:rsidRPr="00441CD0">
        <w:rPr>
          <w:lang w:val="en-US"/>
        </w:rPr>
        <w:t>F</w:t>
      </w:r>
      <w:r w:rsidRPr="00441CD0">
        <w:t>unction Behaviour</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01F1DF6F" w14:textId="77777777" w:rsidR="00EE5860" w:rsidRPr="00441CD0" w:rsidRDefault="00EE5860" w:rsidP="00EE5860">
      <w:r w:rsidRPr="00441CD0">
        <w:t>The UP</w:t>
      </w:r>
      <w:r w:rsidRPr="00441CD0">
        <w:rPr>
          <w:lang w:val="en-US"/>
        </w:rPr>
        <w:t xml:space="preserve"> function</w:t>
      </w:r>
      <w:r w:rsidRPr="00441CD0">
        <w:t xml:space="preserve"> shall initiate the PFCP Session Report procedure to report information related to a PFCP session to the CP function</w:t>
      </w:r>
      <w:r w:rsidRPr="00441CD0">
        <w:rPr>
          <w:lang w:eastAsia="zh-CN"/>
        </w:rPr>
        <w:t xml:space="preserve">. </w:t>
      </w:r>
      <w:r w:rsidRPr="00441CD0">
        <w:t>The UP</w:t>
      </w:r>
      <w:r w:rsidRPr="00441CD0">
        <w:rPr>
          <w:lang w:val="en-US"/>
        </w:rPr>
        <w:t xml:space="preserve"> function</w:t>
      </w:r>
      <w:r w:rsidRPr="00441CD0">
        <w:t>:</w:t>
      </w:r>
    </w:p>
    <w:p w14:paraId="371567A3" w14:textId="77777777" w:rsidR="00EE5860" w:rsidRPr="00441CD0" w:rsidRDefault="00EE5860" w:rsidP="00EE5860">
      <w:pPr>
        <w:pStyle w:val="B1"/>
      </w:pPr>
      <w:r w:rsidRPr="00441CD0">
        <w:rPr>
          <w:lang w:val="en-US"/>
        </w:rPr>
        <w:t>-</w:t>
      </w:r>
      <w:r w:rsidRPr="00441CD0">
        <w:rPr>
          <w:lang w:val="en-US"/>
        </w:rPr>
        <w:tab/>
      </w:r>
      <w:r w:rsidRPr="00441CD0">
        <w:t xml:space="preserve">shall send the PFCP Session </w:t>
      </w:r>
      <w:r w:rsidRPr="00441CD0">
        <w:rPr>
          <w:lang w:val="en-US"/>
        </w:rPr>
        <w:t>Report R</w:t>
      </w:r>
      <w:r w:rsidRPr="00441CD0">
        <w:t>equest message, identifying the PFCP session for which the report is sent and including the information to be reported.</w:t>
      </w:r>
    </w:p>
    <w:p w14:paraId="4B35A88A" w14:textId="77777777" w:rsidR="00EE5860" w:rsidRPr="00441CD0" w:rsidRDefault="00EE5860" w:rsidP="00EE5860">
      <w:pPr>
        <w:rPr>
          <w:lang w:val="en-US"/>
        </w:rPr>
      </w:pPr>
      <w:r w:rsidRPr="00441CD0">
        <w:rPr>
          <w:lang w:val="en-US"/>
        </w:rPr>
        <w:t>If the Enhanced PFCP Association Release feature (EPFAR) is supported by both the CP function and UP function, the UP function may send a PFCP Session Report Request message with the flag PSDBU being set to "1" to the CP function to report that the PFCP session is being deleted in the UP function, as specified in clause 5.18, e.g. to report remaining non-zero usage reports for all URRs in the PFCP Session before the PFCP Session is locally deleted in the UP function during an Enhanced PFCP Association Release procedure.</w:t>
      </w:r>
    </w:p>
    <w:p w14:paraId="648F9C2F" w14:textId="77777777" w:rsidR="00EE5860" w:rsidRPr="00441CD0" w:rsidRDefault="00EE5860" w:rsidP="00EE5860">
      <w:r w:rsidRPr="00441CD0">
        <w:rPr>
          <w:lang w:val="en-US"/>
        </w:rPr>
        <w:t>When the UP function receives a PFCP Session Report Response with the cause success, the UP function shall consider the information to be successfully delivered to the CP function.</w:t>
      </w:r>
    </w:p>
    <w:p w14:paraId="7467A00C" w14:textId="77777777" w:rsidR="00EE5860" w:rsidRPr="00441CD0" w:rsidRDefault="00EE5860" w:rsidP="00EE5860">
      <w:pPr>
        <w:pStyle w:val="Heading4"/>
      </w:pPr>
      <w:bookmarkStart w:id="3259" w:name="_Toc19717235"/>
      <w:bookmarkStart w:id="3260" w:name="_Toc27490718"/>
      <w:bookmarkStart w:id="3261" w:name="_Toc27557011"/>
      <w:bookmarkStart w:id="3262" w:name="_Toc27723928"/>
      <w:bookmarkStart w:id="3263" w:name="_Toc36031001"/>
      <w:bookmarkStart w:id="3264" w:name="_Toc36042921"/>
      <w:bookmarkStart w:id="3265" w:name="_Toc36814246"/>
      <w:bookmarkStart w:id="3266" w:name="_Toc44689100"/>
      <w:bookmarkStart w:id="3267" w:name="_Toc44923854"/>
      <w:bookmarkStart w:id="3268" w:name="_Toc51860823"/>
      <w:bookmarkStart w:id="3269" w:name="_Toc57930594"/>
      <w:bookmarkStart w:id="3270" w:name="_Toc57931224"/>
      <w:bookmarkStart w:id="3271" w:name="_Toc160974350"/>
      <w:r w:rsidRPr="00441CD0">
        <w:t>6.3.5.3</w:t>
      </w:r>
      <w:r w:rsidRPr="00441CD0">
        <w:tab/>
        <w:t xml:space="preserve">CP </w:t>
      </w:r>
      <w:r w:rsidRPr="00441CD0">
        <w:rPr>
          <w:lang w:val="en-US"/>
        </w:rPr>
        <w:t>F</w:t>
      </w:r>
      <w:r w:rsidRPr="00441CD0">
        <w:t>unction Behaviour</w:t>
      </w:r>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4673D88E" w14:textId="77777777" w:rsidR="00EE5860" w:rsidRPr="00441CD0" w:rsidRDefault="00EE5860" w:rsidP="00EE5860">
      <w:r w:rsidRPr="00441CD0">
        <w:t>When the CP function receives a PFCP Session Report Request message, it shall:</w:t>
      </w:r>
    </w:p>
    <w:p w14:paraId="6547A483" w14:textId="77777777" w:rsidR="00EE5860" w:rsidRPr="00441CD0" w:rsidRDefault="00EE5860" w:rsidP="00EE5860">
      <w:pPr>
        <w:pStyle w:val="B1"/>
        <w:rPr>
          <w:lang w:val="en-US"/>
        </w:rPr>
      </w:pPr>
      <w:r w:rsidRPr="00441CD0">
        <w:rPr>
          <w:lang w:val="en-US"/>
        </w:rPr>
        <w:t>-</w:t>
      </w:r>
      <w:r w:rsidRPr="00441CD0">
        <w:rPr>
          <w:lang w:val="en-US"/>
        </w:rPr>
        <w:tab/>
        <w:t xml:space="preserve">send the </w:t>
      </w:r>
      <w:r w:rsidRPr="00441CD0">
        <w:t xml:space="preserve">PFCP Session Report Response </w:t>
      </w:r>
      <w:r w:rsidRPr="00441CD0">
        <w:rPr>
          <w:lang w:val="en-US"/>
        </w:rPr>
        <w:t xml:space="preserve">message with a rejection cause set to "Session context not found" if </w:t>
      </w:r>
      <w:r w:rsidRPr="00441CD0">
        <w:t xml:space="preserve">the F-SEID </w:t>
      </w:r>
      <w:r w:rsidRPr="00441CD0">
        <w:rPr>
          <w:lang w:val="en-US"/>
        </w:rPr>
        <w:t xml:space="preserve">included in the </w:t>
      </w:r>
      <w:r w:rsidRPr="00441CD0">
        <w:t xml:space="preserve">PFCP Session Report </w:t>
      </w:r>
      <w:r w:rsidRPr="00441CD0">
        <w:rPr>
          <w:lang w:val="en-US"/>
        </w:rPr>
        <w:t>Request message is unknown;</w:t>
      </w:r>
    </w:p>
    <w:p w14:paraId="087F2922" w14:textId="77777777" w:rsidR="00EE5860" w:rsidRPr="00441CD0" w:rsidRDefault="00EE5860" w:rsidP="00EE5860">
      <w:pPr>
        <w:pStyle w:val="B1"/>
        <w:rPr>
          <w:lang w:val="x-none"/>
        </w:rPr>
      </w:pPr>
      <w:r w:rsidRPr="00441CD0">
        <w:rPr>
          <w:lang w:val="en-US"/>
        </w:rPr>
        <w:t>-</w:t>
      </w:r>
      <w:r w:rsidRPr="00441CD0">
        <w:rPr>
          <w:lang w:val="en-US"/>
        </w:rPr>
        <w:tab/>
        <w:t xml:space="preserve">process the information being reported as appropriate </w:t>
      </w:r>
      <w:r w:rsidRPr="00441CD0">
        <w:t>and send a PFCP Session Report Response with the cause "success";</w:t>
      </w:r>
    </w:p>
    <w:p w14:paraId="1159B447" w14:textId="77777777" w:rsidR="00EE5860" w:rsidRPr="00441CD0" w:rsidRDefault="00EE5860" w:rsidP="00EE5860">
      <w:pPr>
        <w:pStyle w:val="B1"/>
      </w:pPr>
      <w:r w:rsidRPr="00441CD0">
        <w:rPr>
          <w:lang w:val="en-US"/>
        </w:rPr>
        <w:t>-</w:t>
      </w:r>
      <w:r w:rsidRPr="00441CD0">
        <w:rPr>
          <w:lang w:val="en-US"/>
        </w:rPr>
        <w:tab/>
      </w:r>
      <w:r w:rsidRPr="00441CD0">
        <w:t>otherwise return an appropriate error cause value.</w:t>
      </w:r>
    </w:p>
    <w:p w14:paraId="3965C0BD" w14:textId="77777777" w:rsidR="00EE5860" w:rsidRPr="00441CD0" w:rsidRDefault="00EE5860" w:rsidP="00EE5860">
      <w:r w:rsidRPr="00441CD0">
        <w:rPr>
          <w:lang w:val="en-US"/>
        </w:rPr>
        <w:t>If the Enhanced PFCP Association Release feature (EPFAR) is supported by both the CP function and UP function, the CP function shall consider that a PFCP Session is locally deleted in the UP function upon receiving a PFCP Session Report Request message from the UP function with the flag PSDBU being set to "1".</w:t>
      </w:r>
    </w:p>
    <w:p w14:paraId="0F9FEE4D" w14:textId="77777777" w:rsidR="00EE5860" w:rsidRPr="00441CD0" w:rsidRDefault="00EE5860" w:rsidP="00EE5860">
      <w:pPr>
        <w:pStyle w:val="Heading2"/>
      </w:pPr>
      <w:bookmarkStart w:id="3272" w:name="_Toc19717236"/>
      <w:bookmarkStart w:id="3273" w:name="_Toc27490719"/>
      <w:bookmarkStart w:id="3274" w:name="_Toc27557012"/>
      <w:bookmarkStart w:id="3275" w:name="_Toc27723929"/>
      <w:bookmarkStart w:id="3276" w:name="_Toc36031002"/>
      <w:bookmarkStart w:id="3277" w:name="_Toc36042922"/>
      <w:bookmarkStart w:id="3278" w:name="_Toc36814247"/>
      <w:bookmarkStart w:id="3279" w:name="_Toc44689101"/>
      <w:bookmarkStart w:id="3280" w:name="_Toc44923855"/>
      <w:bookmarkStart w:id="3281" w:name="_Toc51860824"/>
      <w:bookmarkStart w:id="3282" w:name="_Toc57930595"/>
      <w:bookmarkStart w:id="3283" w:name="_Toc57931225"/>
      <w:bookmarkStart w:id="3284" w:name="_Toc160974351"/>
      <w:r w:rsidRPr="00441CD0">
        <w:t>6.4</w:t>
      </w:r>
      <w:r w:rsidRPr="00441CD0">
        <w:tab/>
        <w:t>Reliable Delivery of PFCP Messages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0585B912" w14:textId="77777777" w:rsidR="00EE5860" w:rsidRPr="00441CD0" w:rsidRDefault="00EE5860" w:rsidP="00EE5860">
      <w:r w:rsidRPr="00441CD0">
        <w:t>Reliable delivery of PFCP messages is accomplished by retransmission of these messages as specified in this clause.</w:t>
      </w:r>
    </w:p>
    <w:p w14:paraId="7619AABF" w14:textId="77777777" w:rsidR="00EE5860" w:rsidRPr="00441CD0" w:rsidRDefault="00EE5860" w:rsidP="00EE5860">
      <w:pPr>
        <w:rPr>
          <w:lang w:eastAsia="zh-CN"/>
        </w:rPr>
      </w:pPr>
      <w:r w:rsidRPr="00441CD0">
        <w:t>A PFCP entity shall maintain, for each triplet of local IP address, local UDP port and remote peer's IP address, a sending queue with Request messages to be sent to that peer. Each message shall be sent with a Sequence Number and be held until a corresponding Response is received or until the PFCP entity ceases retransmission of that message. The Sequence Number shall be unique for each outstanding Request message sourced from the same IP/UDP endpoint. A</w:t>
      </w:r>
      <w:r w:rsidRPr="00441CD0">
        <w:rPr>
          <w:lang w:eastAsia="zh-CN"/>
        </w:rPr>
        <w:t xml:space="preserve"> PFCP</w:t>
      </w:r>
      <w:r w:rsidRPr="00441CD0">
        <w:t xml:space="preserve"> entity may have several outstanding Requests waiting for replies.</w:t>
      </w:r>
    </w:p>
    <w:p w14:paraId="51B85EF7" w14:textId="77777777" w:rsidR="00EE5860" w:rsidRPr="00441CD0" w:rsidRDefault="00EE5860" w:rsidP="00EE5860">
      <w:pPr>
        <w:rPr>
          <w:lang w:eastAsia="zh-CN"/>
        </w:rPr>
      </w:pPr>
      <w:r w:rsidRPr="00441CD0">
        <w:t>When sending a Request message, the sending PFCP entity shall start a timer T1. The sending entity shall consider that the Request message has been lost if a corresponding Response message has not been received before the T1 timer expires.</w:t>
      </w:r>
      <w:r w:rsidRPr="00441CD0">
        <w:rPr>
          <w:lang w:eastAsia="zh-CN"/>
        </w:rPr>
        <w:t xml:space="preserve"> If so, the sending entity shall retransmit the Request message,</w:t>
      </w:r>
      <w:r w:rsidRPr="00441CD0">
        <w:t xml:space="preserve"> if the total number of retry attempts is less than N1 times. The setting of the T1</w:t>
      </w:r>
      <w:r w:rsidRPr="00441CD0">
        <w:rPr>
          <w:lang w:eastAsia="zh-CN"/>
        </w:rPr>
        <w:t xml:space="preserve"> timer and </w:t>
      </w:r>
      <w:r w:rsidRPr="00441CD0">
        <w:t xml:space="preserve">N1 </w:t>
      </w:r>
      <w:r w:rsidRPr="00441CD0">
        <w:rPr>
          <w:lang w:eastAsia="zh-CN"/>
        </w:rPr>
        <w:t>counter is implementation specific.</w:t>
      </w:r>
    </w:p>
    <w:p w14:paraId="2920140E" w14:textId="77777777" w:rsidR="00EE5860" w:rsidRPr="00441CD0" w:rsidRDefault="00EE5860" w:rsidP="00EE5860">
      <w:r w:rsidRPr="00441CD0">
        <w:t>A retransmitted PFCP message shall have the same message content, including the same PFCP header, UDP ports, source and destination IP addresses as the originally transmitted message.</w:t>
      </w:r>
    </w:p>
    <w:p w14:paraId="4EAE2D42" w14:textId="77777777" w:rsidR="00EE5860" w:rsidRPr="00441CD0" w:rsidRDefault="00EE5860" w:rsidP="00EE5860">
      <w:pPr>
        <w:rPr>
          <w:lang w:eastAsia="zh-CN"/>
        </w:rPr>
      </w:pPr>
      <w:r w:rsidRPr="00441CD0">
        <w:t xml:space="preserve">A Request </w:t>
      </w:r>
      <w:r w:rsidRPr="00441CD0">
        <w:rPr>
          <w:lang w:eastAsia="zh-CN"/>
        </w:rPr>
        <w:t>and its Response message shall have the same Sequence Number value, i.e. the Sequence Number in the PFCP header of the Response message shall be copied from the respective Request message. A Request and its Response messages are matched based on the Sequence Number and the IP address and UDP port</w:t>
      </w:r>
      <w:r w:rsidRPr="00441CD0">
        <w:t>.</w:t>
      </w:r>
    </w:p>
    <w:p w14:paraId="0B0B2475" w14:textId="77777777" w:rsidR="00EE5860" w:rsidRPr="00441CD0" w:rsidRDefault="00EE5860" w:rsidP="00EE5860">
      <w:r w:rsidRPr="00441CD0">
        <w:rPr>
          <w:lang w:eastAsia="zh-CN"/>
        </w:rPr>
        <w:lastRenderedPageBreak/>
        <w:t xml:space="preserve">Not counting retransmissions, a Request message shall be answered with a single Response message. </w:t>
      </w:r>
      <w:r w:rsidRPr="00441CD0">
        <w:t>Duplicated Response messages shall be discarded by the receiver. A received Response message not matching an outstanding Request message waiting for a reply should be discarded.</w:t>
      </w:r>
    </w:p>
    <w:p w14:paraId="45824A0F" w14:textId="77777777" w:rsidR="00EE5860" w:rsidRPr="00441CD0" w:rsidRDefault="00EE5860" w:rsidP="00EE5860">
      <w:r w:rsidRPr="00441CD0">
        <w:t>The PFCP entity should inform the upper layer when detecting an unsuccessful transfer of a Request message to enable the controlling upper entity to take any appropriate measure.</w:t>
      </w:r>
    </w:p>
    <w:p w14:paraId="32600C13" w14:textId="77777777" w:rsidR="00EE5860" w:rsidRPr="00441CD0" w:rsidRDefault="00EE5860" w:rsidP="00EE5860">
      <w:pPr>
        <w:pStyle w:val="Heading2"/>
      </w:pPr>
      <w:bookmarkStart w:id="3285" w:name="_Toc19717237"/>
      <w:bookmarkStart w:id="3286" w:name="_Toc27490720"/>
      <w:bookmarkStart w:id="3287" w:name="_Toc27557013"/>
      <w:bookmarkStart w:id="3288" w:name="_Toc27723930"/>
      <w:bookmarkStart w:id="3289" w:name="_Toc36031003"/>
      <w:bookmarkStart w:id="3290" w:name="_Toc36042923"/>
      <w:bookmarkStart w:id="3291" w:name="_Toc36814248"/>
      <w:bookmarkStart w:id="3292" w:name="_Toc44689102"/>
      <w:bookmarkStart w:id="3293" w:name="_Toc44923856"/>
      <w:bookmarkStart w:id="3294" w:name="_Toc51860825"/>
      <w:bookmarkStart w:id="3295" w:name="_Toc57930596"/>
      <w:bookmarkStart w:id="3296" w:name="_Toc57931226"/>
      <w:bookmarkStart w:id="3297" w:name="_Toc160974352"/>
      <w:r w:rsidRPr="00441CD0">
        <w:t>6.</w:t>
      </w:r>
      <w:r w:rsidRPr="00441CD0">
        <w:rPr>
          <w:lang w:val="en-US"/>
        </w:rPr>
        <w:t>5</w:t>
      </w:r>
      <w:r w:rsidRPr="00441CD0">
        <w:tab/>
        <w:t>PFCP messages bundling</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9BBFA96" w14:textId="77777777" w:rsidR="00EE5860" w:rsidRPr="00441CD0" w:rsidRDefault="00EE5860" w:rsidP="00EE5860">
      <w:r w:rsidRPr="00441CD0">
        <w:t>PFCP messages bundling is an optional procedure that may be supported by the CP function and the UP function.</w:t>
      </w:r>
    </w:p>
    <w:p w14:paraId="2B89237C" w14:textId="77777777" w:rsidR="00EE5860" w:rsidRPr="00441CD0" w:rsidRDefault="00EE5860" w:rsidP="00EE5860">
      <w:r w:rsidRPr="00441CD0">
        <w:t>PFCP messages bundling may be used if both the CP function and the UP function have indicated support of the corresponding feature (see clauses 8.2.25 and 8.2.58) during the PFCP Association Setup or Update procedure. If so, the following requirements shall apply.</w:t>
      </w:r>
    </w:p>
    <w:p w14:paraId="47232177" w14:textId="54831568" w:rsidR="00EE5860" w:rsidRPr="00441CD0" w:rsidRDefault="00EE5860" w:rsidP="00EE5860">
      <w:pPr>
        <w:rPr>
          <w:lang w:val="sv-SE"/>
        </w:rPr>
      </w:pPr>
      <w:r w:rsidRPr="00441CD0">
        <w:t xml:space="preserve">Several </w:t>
      </w:r>
      <w:r w:rsidRPr="00441CD0">
        <w:rPr>
          <w:lang w:val="sv-SE"/>
        </w:rPr>
        <w:t xml:space="preserve">PFCP session related requests and/or responses messages, related to the same PFCP session or to different PFCP sessions handled by the same peer PFCP entity (i.e. with the peer's F-SEID having the same IP address, or with the same peer's IP address for PFCP Session Establishment Requests), may be bundled together in a single UDP/IP packet </w:t>
      </w:r>
      <w:r w:rsidRPr="00441CD0">
        <w:t xml:space="preserve">as specified in </w:t>
      </w:r>
      <w:r w:rsidR="00415C19" w:rsidRPr="00441CD0">
        <w:t>clause</w:t>
      </w:r>
      <w:r w:rsidR="00415C19">
        <w:t> </w:t>
      </w:r>
      <w:r w:rsidR="00415C19" w:rsidRPr="00441CD0">
        <w:t>7</w:t>
      </w:r>
      <w:r w:rsidRPr="00441CD0">
        <w:t>.2.1A,</w:t>
      </w:r>
      <w:r w:rsidRPr="00441CD0">
        <w:rPr>
          <w:lang w:val="sv-SE"/>
        </w:rPr>
        <w:t xml:space="preserve"> when being sent to that peer PFCP entity. PFCP messages may be bundled towards a PFCP entity of a UP function or of a CP function, independently.</w:t>
      </w:r>
    </w:p>
    <w:p w14:paraId="29C7AEC5" w14:textId="77777777" w:rsidR="00EE5860" w:rsidRPr="00441CD0" w:rsidRDefault="00EE5860" w:rsidP="00EE5860">
      <w:pPr>
        <w:pStyle w:val="NO"/>
        <w:rPr>
          <w:lang w:val="sv-SE"/>
        </w:rPr>
      </w:pPr>
      <w:r w:rsidRPr="00441CD0">
        <w:rPr>
          <w:lang w:val="sv-SE"/>
        </w:rPr>
        <w:t>NOTE 1:</w:t>
      </w:r>
      <w:r w:rsidRPr="00441CD0">
        <w:rPr>
          <w:lang w:val="sv-SE"/>
        </w:rPr>
        <w:tab/>
        <w:t>If the CP function bundles few PFCP session related requests in one UDP/IP packet it sends to a UP function, the UP function can return responses in separate UDP/IP packets or it can bundle some of the responses together with other PFCP session related messages.</w:t>
      </w:r>
    </w:p>
    <w:p w14:paraId="6C887B8E" w14:textId="77777777" w:rsidR="00EE5860" w:rsidRPr="00441CD0" w:rsidRDefault="00EE5860" w:rsidP="00EE5860">
      <w:pPr>
        <w:pStyle w:val="NO"/>
        <w:rPr>
          <w:lang w:val="sv-SE"/>
        </w:rPr>
      </w:pPr>
      <w:r w:rsidRPr="00441CD0">
        <w:rPr>
          <w:lang w:val="sv-SE"/>
        </w:rPr>
        <w:t>NOTE 2:</w:t>
      </w:r>
      <w:r w:rsidRPr="00441CD0">
        <w:rPr>
          <w:lang w:val="sv-SE"/>
        </w:rPr>
        <w:tab/>
        <w:t>Bundling PFCP messages in a single UDP/IP packet enable to enhance performance and scalability (reduced CPU and memory cost thanks to reducing the number of packets to be packetized, exchanged and processed over N4).</w:t>
      </w:r>
    </w:p>
    <w:p w14:paraId="4AF8D512" w14:textId="77777777" w:rsidR="00EE5860" w:rsidRPr="00441CD0" w:rsidRDefault="00EE5860" w:rsidP="00EE5860">
      <w:r w:rsidRPr="00441CD0">
        <w:rPr>
          <w:lang w:val="sv-SE"/>
        </w:rPr>
        <w:t xml:space="preserve">PFCP session related messages handled by different peer PFCP entities (i.e. with the peer's F-SEID having different IP addresses) shall not be bundled together. </w:t>
      </w:r>
      <w:r w:rsidRPr="00441CD0">
        <w:t>PFCP node related messages shall not be bundled either.</w:t>
      </w:r>
    </w:p>
    <w:p w14:paraId="4712EF53" w14:textId="77777777" w:rsidR="00EE5860" w:rsidRPr="00441CD0" w:rsidRDefault="00EE5860" w:rsidP="00EE5860">
      <w:pPr>
        <w:rPr>
          <w:lang w:val="sv-SE"/>
        </w:rPr>
      </w:pPr>
      <w:r w:rsidRPr="00441CD0">
        <w:rPr>
          <w:lang w:val="sv-SE"/>
        </w:rPr>
        <w:t>The procedures specified in the rest of this specification shall apply for each PFCP message that is bundled in a UDP/IP packet, as if the PFCP message was sent in its own individual UDP/IP packet, i.e. PFCP messages bund</w:t>
      </w:r>
      <w:r>
        <w:rPr>
          <w:lang w:val="sv-SE"/>
        </w:rPr>
        <w:t>l</w:t>
      </w:r>
      <w:r w:rsidRPr="00441CD0">
        <w:rPr>
          <w:lang w:val="sv-SE"/>
        </w:rPr>
        <w:t>ing shall not incur any change to the PFCP protocol other than what is described in this clause.</w:t>
      </w:r>
    </w:p>
    <w:p w14:paraId="3C74308C" w14:textId="77777777" w:rsidR="00EE5860" w:rsidRPr="00441CD0" w:rsidRDefault="00EE5860" w:rsidP="00EE5860">
      <w:pPr>
        <w:pStyle w:val="NO"/>
        <w:rPr>
          <w:lang w:val="sv-SE"/>
        </w:rPr>
      </w:pPr>
      <w:r w:rsidRPr="00441CD0">
        <w:rPr>
          <w:lang w:val="sv-SE"/>
        </w:rPr>
        <w:t>NOTE 3:</w:t>
      </w:r>
      <w:r w:rsidRPr="00441CD0">
        <w:rPr>
          <w:lang w:val="sv-SE"/>
        </w:rPr>
        <w:tab/>
        <w:t>Each PFCP message bundled in a single UDP/IP packet has its own sequence number. Besides, if a UDP/IP packet carrying bundled PFCP messages is lost, retransmitted PFCP messages do not need to be bundled in the same manner as when sent originally.</w:t>
      </w:r>
    </w:p>
    <w:p w14:paraId="50774C31" w14:textId="77777777" w:rsidR="00EE5860" w:rsidRPr="00441CD0" w:rsidRDefault="00EE5860" w:rsidP="00EE5860">
      <w:pPr>
        <w:pStyle w:val="Heading1"/>
      </w:pPr>
      <w:bookmarkStart w:id="3298" w:name="_Toc19717238"/>
      <w:bookmarkStart w:id="3299" w:name="_Toc27490721"/>
      <w:bookmarkStart w:id="3300" w:name="_Toc27557014"/>
      <w:bookmarkStart w:id="3301" w:name="_Toc27723931"/>
      <w:bookmarkStart w:id="3302" w:name="_Toc36031004"/>
      <w:bookmarkStart w:id="3303" w:name="_Toc36042924"/>
      <w:bookmarkStart w:id="3304" w:name="_Toc36814249"/>
      <w:bookmarkStart w:id="3305" w:name="_Toc44689103"/>
      <w:bookmarkStart w:id="3306" w:name="_Toc44923857"/>
      <w:bookmarkStart w:id="3307" w:name="_Toc51860826"/>
      <w:bookmarkStart w:id="3308" w:name="_Toc57930597"/>
      <w:bookmarkStart w:id="3309" w:name="_Toc57931227"/>
      <w:bookmarkStart w:id="3310" w:name="_Toc160974353"/>
      <w:r w:rsidRPr="00441CD0">
        <w:t>7</w:t>
      </w:r>
      <w:r w:rsidRPr="00441CD0">
        <w:tab/>
        <w:t>Messages and Message Formats</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p>
    <w:p w14:paraId="0BB2CBC5" w14:textId="77777777" w:rsidR="00EE5860" w:rsidRPr="00441CD0" w:rsidRDefault="00EE5860" w:rsidP="00EE5860">
      <w:pPr>
        <w:pStyle w:val="Heading2"/>
      </w:pPr>
      <w:bookmarkStart w:id="3311" w:name="_Toc19717239"/>
      <w:bookmarkStart w:id="3312" w:name="_Toc27490722"/>
      <w:bookmarkStart w:id="3313" w:name="_Toc27557015"/>
      <w:bookmarkStart w:id="3314" w:name="_Toc27723932"/>
      <w:bookmarkStart w:id="3315" w:name="_Toc36031005"/>
      <w:bookmarkStart w:id="3316" w:name="_Toc36042925"/>
      <w:bookmarkStart w:id="3317" w:name="_Toc36814250"/>
      <w:bookmarkStart w:id="3318" w:name="_Toc44689104"/>
      <w:bookmarkStart w:id="3319" w:name="_Toc44923858"/>
      <w:bookmarkStart w:id="3320" w:name="_Toc51860827"/>
      <w:bookmarkStart w:id="3321" w:name="_Toc57930598"/>
      <w:bookmarkStart w:id="3322" w:name="_Toc57931228"/>
      <w:bookmarkStart w:id="3323" w:name="_Toc160974354"/>
      <w:r w:rsidRPr="00441CD0">
        <w:t>7.1</w:t>
      </w:r>
      <w:r w:rsidRPr="00441CD0">
        <w:tab/>
        <w:t>Transmission Order and Bit Definitions</w:t>
      </w:r>
      <w:bookmarkEnd w:id="3311"/>
      <w:bookmarkEnd w:id="3312"/>
      <w:bookmarkEnd w:id="3313"/>
      <w:bookmarkEnd w:id="3314"/>
      <w:bookmarkEnd w:id="3315"/>
      <w:bookmarkEnd w:id="3316"/>
      <w:bookmarkEnd w:id="3317"/>
      <w:bookmarkEnd w:id="3318"/>
      <w:bookmarkEnd w:id="3319"/>
      <w:bookmarkEnd w:id="3320"/>
      <w:bookmarkEnd w:id="3321"/>
      <w:bookmarkEnd w:id="3322"/>
      <w:bookmarkEnd w:id="3323"/>
    </w:p>
    <w:p w14:paraId="6540017B" w14:textId="77777777" w:rsidR="00EE5860" w:rsidRPr="00441CD0" w:rsidRDefault="00EE5860" w:rsidP="00EE5860">
      <w:r w:rsidRPr="00441CD0">
        <w:t>PFCP messages shall be transmitted in network octet order starting with octet 1 with the most significant bit sent first.</w:t>
      </w:r>
    </w:p>
    <w:p w14:paraId="6385BF5F" w14:textId="77777777" w:rsidR="00EE5860" w:rsidRPr="00441CD0" w:rsidRDefault="00EE5860" w:rsidP="00EE5860">
      <w:r w:rsidRPr="00441CD0">
        <w:t>The most significant bit of an octet in a PFCP message is bit 8. If a field in a PFCP message spans over several octets, the most significant bit is bit 8 of the octet with the lowest number, unless specified otherwise.</w:t>
      </w:r>
    </w:p>
    <w:p w14:paraId="1D0B8ABD" w14:textId="77777777" w:rsidR="00EE5860" w:rsidRPr="00441CD0" w:rsidRDefault="00EE5860" w:rsidP="00EE5860">
      <w:pPr>
        <w:pStyle w:val="Heading2"/>
        <w:rPr>
          <w:lang w:val="en-US"/>
        </w:rPr>
      </w:pPr>
      <w:bookmarkStart w:id="3324" w:name="_Toc19717240"/>
      <w:bookmarkStart w:id="3325" w:name="_Toc27490723"/>
      <w:bookmarkStart w:id="3326" w:name="_Toc27557016"/>
      <w:bookmarkStart w:id="3327" w:name="_Toc27723933"/>
      <w:bookmarkStart w:id="3328" w:name="_Toc36031006"/>
      <w:bookmarkStart w:id="3329" w:name="_Toc36042926"/>
      <w:bookmarkStart w:id="3330" w:name="_Toc36814251"/>
      <w:bookmarkStart w:id="3331" w:name="_Toc44689105"/>
      <w:bookmarkStart w:id="3332" w:name="_Toc44923859"/>
      <w:bookmarkStart w:id="3333" w:name="_Toc51860828"/>
      <w:bookmarkStart w:id="3334" w:name="_Toc57930599"/>
      <w:bookmarkStart w:id="3335" w:name="_Toc57931229"/>
      <w:bookmarkStart w:id="3336" w:name="_Toc160974355"/>
      <w:r w:rsidRPr="00441CD0">
        <w:t>7.2</w:t>
      </w:r>
      <w:r w:rsidRPr="00441CD0">
        <w:tab/>
      </w:r>
      <w:r w:rsidRPr="00441CD0">
        <w:rPr>
          <w:lang w:val="en-US"/>
        </w:rPr>
        <w:t>M</w:t>
      </w:r>
      <w:r w:rsidRPr="00441CD0">
        <w:t>essage</w:t>
      </w:r>
      <w:r w:rsidRPr="00441CD0">
        <w:rPr>
          <w:lang w:val="en-US"/>
        </w:rPr>
        <w:t xml:space="preserve"> Format</w:t>
      </w:r>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5ED6255D" w14:textId="77777777" w:rsidR="00EE5860" w:rsidRPr="00441CD0" w:rsidRDefault="00EE5860" w:rsidP="00EE5860">
      <w:pPr>
        <w:pStyle w:val="Heading3"/>
        <w:rPr>
          <w:lang w:val="en-US"/>
        </w:rPr>
      </w:pPr>
      <w:bookmarkStart w:id="3337" w:name="_Toc19717241"/>
      <w:bookmarkStart w:id="3338" w:name="_Toc27490724"/>
      <w:bookmarkStart w:id="3339" w:name="_Toc27557017"/>
      <w:bookmarkStart w:id="3340" w:name="_Toc27723934"/>
      <w:bookmarkStart w:id="3341" w:name="_Toc36031007"/>
      <w:bookmarkStart w:id="3342" w:name="_Toc36042927"/>
      <w:bookmarkStart w:id="3343" w:name="_Toc36814252"/>
      <w:bookmarkStart w:id="3344" w:name="_Toc44689106"/>
      <w:bookmarkStart w:id="3345" w:name="_Toc44923860"/>
      <w:bookmarkStart w:id="3346" w:name="_Toc51860829"/>
      <w:bookmarkStart w:id="3347" w:name="_Toc57930600"/>
      <w:bookmarkStart w:id="3348" w:name="_Toc57931230"/>
      <w:bookmarkStart w:id="3349" w:name="_Toc160974356"/>
      <w:r w:rsidRPr="00441CD0">
        <w:rPr>
          <w:lang w:val="en-US"/>
        </w:rPr>
        <w:t>7.2</w:t>
      </w:r>
      <w:r w:rsidRPr="00441CD0">
        <w:t>.</w:t>
      </w:r>
      <w:r w:rsidRPr="00441CD0">
        <w:rPr>
          <w:lang w:val="en-US"/>
        </w:rPr>
        <w:t>1</w:t>
      </w:r>
      <w:r w:rsidRPr="00441CD0">
        <w:tab/>
      </w:r>
      <w:r w:rsidRPr="00441CD0">
        <w:rPr>
          <w:lang w:val="en-US"/>
        </w:rPr>
        <w:t>General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58643D2C" w14:textId="77777777" w:rsidR="00EE5860" w:rsidRPr="00441CD0" w:rsidRDefault="00EE5860" w:rsidP="00EE5860">
      <w:r w:rsidRPr="00441CD0">
        <w:t>The format of a PFCP message is depicted in Figure 7.2.1-1.</w:t>
      </w:r>
    </w:p>
    <w:p w14:paraId="188B9967"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0B204720" w14:textId="77777777" w:rsidTr="00BB0E1F">
        <w:trPr>
          <w:jc w:val="center"/>
        </w:trPr>
        <w:tc>
          <w:tcPr>
            <w:tcW w:w="151" w:type="dxa"/>
            <w:tcBorders>
              <w:top w:val="single" w:sz="6" w:space="0" w:color="auto"/>
              <w:left w:val="single" w:sz="6" w:space="0" w:color="auto"/>
              <w:bottom w:val="nil"/>
              <w:right w:val="nil"/>
            </w:tcBorders>
          </w:tcPr>
          <w:p w14:paraId="3E88C4C8"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1FF2079F"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231B25D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889DF2" w14:textId="77777777" w:rsidR="00EE5860" w:rsidRPr="00441CD0" w:rsidRDefault="00EE5860" w:rsidP="00BB0E1F">
            <w:pPr>
              <w:pStyle w:val="TAC"/>
            </w:pPr>
          </w:p>
        </w:tc>
      </w:tr>
      <w:tr w:rsidR="00EE5860" w:rsidRPr="00441CD0" w14:paraId="46FE0025" w14:textId="77777777" w:rsidTr="00BB0E1F">
        <w:trPr>
          <w:jc w:val="center"/>
        </w:trPr>
        <w:tc>
          <w:tcPr>
            <w:tcW w:w="151" w:type="dxa"/>
            <w:tcBorders>
              <w:top w:val="nil"/>
              <w:left w:val="single" w:sz="6" w:space="0" w:color="auto"/>
              <w:bottom w:val="nil"/>
              <w:right w:val="nil"/>
            </w:tcBorders>
          </w:tcPr>
          <w:p w14:paraId="705553EA" w14:textId="77777777" w:rsidR="00EE5860" w:rsidRPr="00441CD0" w:rsidRDefault="00EE5860" w:rsidP="00BB0E1F">
            <w:pPr>
              <w:pStyle w:val="TAC"/>
            </w:pPr>
          </w:p>
        </w:tc>
        <w:tc>
          <w:tcPr>
            <w:tcW w:w="1104" w:type="dxa"/>
            <w:tcBorders>
              <w:top w:val="nil"/>
              <w:left w:val="nil"/>
              <w:bottom w:val="nil"/>
              <w:right w:val="nil"/>
            </w:tcBorders>
            <w:hideMark/>
          </w:tcPr>
          <w:p w14:paraId="1481282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9EF1D0A"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2539E88B"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399AE327"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06093406"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2A1D90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B39075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DCA67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5CEA429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08CF1B" w14:textId="77777777" w:rsidR="00EE5860" w:rsidRPr="00441CD0" w:rsidRDefault="00EE5860" w:rsidP="00BB0E1F">
            <w:pPr>
              <w:pStyle w:val="TAC"/>
            </w:pPr>
          </w:p>
        </w:tc>
      </w:tr>
      <w:tr w:rsidR="00EE5860" w:rsidRPr="00441CD0" w14:paraId="1CEA1827" w14:textId="77777777" w:rsidTr="00BB0E1F">
        <w:trPr>
          <w:jc w:val="center"/>
        </w:trPr>
        <w:tc>
          <w:tcPr>
            <w:tcW w:w="151" w:type="dxa"/>
            <w:tcBorders>
              <w:top w:val="nil"/>
              <w:left w:val="single" w:sz="6" w:space="0" w:color="auto"/>
              <w:bottom w:val="nil"/>
              <w:right w:val="nil"/>
            </w:tcBorders>
          </w:tcPr>
          <w:p w14:paraId="195874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7132F6"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1EBCF48A" w14:textId="77777777" w:rsidR="00EE5860" w:rsidRPr="00441CD0" w:rsidRDefault="00EE5860" w:rsidP="00BB0E1F">
            <w:pPr>
              <w:pStyle w:val="TAC"/>
            </w:pPr>
            <w:r w:rsidRPr="00441CD0">
              <w:t>PFCP message header</w:t>
            </w:r>
          </w:p>
        </w:tc>
        <w:tc>
          <w:tcPr>
            <w:tcW w:w="588" w:type="dxa"/>
            <w:tcBorders>
              <w:top w:val="nil"/>
              <w:left w:val="single" w:sz="4" w:space="0" w:color="auto"/>
              <w:bottom w:val="nil"/>
              <w:right w:val="single" w:sz="6" w:space="0" w:color="auto"/>
            </w:tcBorders>
          </w:tcPr>
          <w:p w14:paraId="51FE1EA2" w14:textId="77777777" w:rsidR="00EE5860" w:rsidRPr="00441CD0" w:rsidRDefault="00EE5860" w:rsidP="00BB0E1F">
            <w:pPr>
              <w:pStyle w:val="TAC"/>
            </w:pPr>
          </w:p>
        </w:tc>
      </w:tr>
      <w:tr w:rsidR="00EE5860" w:rsidRPr="00441CD0" w14:paraId="614F0811" w14:textId="77777777" w:rsidTr="00BB0E1F">
        <w:trPr>
          <w:jc w:val="center"/>
        </w:trPr>
        <w:tc>
          <w:tcPr>
            <w:tcW w:w="151" w:type="dxa"/>
            <w:tcBorders>
              <w:top w:val="nil"/>
              <w:left w:val="single" w:sz="6" w:space="0" w:color="auto"/>
              <w:bottom w:val="nil"/>
              <w:right w:val="nil"/>
            </w:tcBorders>
          </w:tcPr>
          <w:p w14:paraId="5BAD47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A9DB60"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0C51A44E"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3319012E" w14:textId="77777777" w:rsidR="00EE5860" w:rsidRPr="00441CD0" w:rsidRDefault="00EE5860" w:rsidP="00BB0E1F">
            <w:pPr>
              <w:pStyle w:val="TAC"/>
            </w:pPr>
          </w:p>
        </w:tc>
      </w:tr>
      <w:tr w:rsidR="00EE5860" w:rsidRPr="00441CD0" w14:paraId="0ACE0EDF" w14:textId="77777777" w:rsidTr="00BB0E1F">
        <w:trPr>
          <w:jc w:val="center"/>
        </w:trPr>
        <w:tc>
          <w:tcPr>
            <w:tcW w:w="151" w:type="dxa"/>
            <w:tcBorders>
              <w:top w:val="nil"/>
              <w:left w:val="single" w:sz="6" w:space="0" w:color="auto"/>
              <w:bottom w:val="single" w:sz="6" w:space="0" w:color="auto"/>
              <w:right w:val="nil"/>
            </w:tcBorders>
          </w:tcPr>
          <w:p w14:paraId="2FF56385" w14:textId="77777777" w:rsidR="00EE5860" w:rsidRPr="00441CD0" w:rsidRDefault="00EE5860" w:rsidP="00BB0E1F">
            <w:pPr>
              <w:pStyle w:val="TAC"/>
            </w:pPr>
          </w:p>
        </w:tc>
        <w:tc>
          <w:tcPr>
            <w:tcW w:w="1104" w:type="dxa"/>
            <w:tcBorders>
              <w:top w:val="nil"/>
              <w:left w:val="nil"/>
              <w:bottom w:val="single" w:sz="6" w:space="0" w:color="auto"/>
              <w:right w:val="nil"/>
            </w:tcBorders>
          </w:tcPr>
          <w:p w14:paraId="73F7BC01"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01F478A4"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1AC4CBE0" w14:textId="77777777" w:rsidR="00EE5860" w:rsidRPr="00441CD0" w:rsidRDefault="00EE5860" w:rsidP="00BB0E1F">
            <w:pPr>
              <w:pStyle w:val="TAC"/>
            </w:pPr>
          </w:p>
        </w:tc>
      </w:tr>
    </w:tbl>
    <w:p w14:paraId="1E1D37DD" w14:textId="77777777" w:rsidR="00EE5860" w:rsidRPr="00441CD0" w:rsidRDefault="00EE5860" w:rsidP="00EE5860">
      <w:pPr>
        <w:pStyle w:val="TF"/>
        <w:spacing w:before="120"/>
        <w:rPr>
          <w:lang w:val="en-US"/>
        </w:rPr>
      </w:pPr>
      <w:r w:rsidRPr="00441CD0">
        <w:t xml:space="preserve">Figure </w:t>
      </w:r>
      <w:r w:rsidRPr="00441CD0">
        <w:rPr>
          <w:lang w:val="en-US"/>
        </w:rPr>
        <w:t>7.2.1</w:t>
      </w:r>
      <w:r w:rsidRPr="00441CD0">
        <w:t xml:space="preserve">-1: </w:t>
      </w:r>
      <w:r w:rsidRPr="00441CD0">
        <w:rPr>
          <w:lang w:val="en-US"/>
        </w:rPr>
        <w:t>PFCP Message Format</w:t>
      </w:r>
    </w:p>
    <w:p w14:paraId="61F4CB43" w14:textId="77777777" w:rsidR="00EE5860" w:rsidRPr="00441CD0" w:rsidRDefault="00EE5860" w:rsidP="00EE5860">
      <w:r w:rsidRPr="00441CD0">
        <w:t>A PFCP message shall contain the PFCP message header and may contain subsequent information element(s) dependent on the type of message.</w:t>
      </w:r>
    </w:p>
    <w:p w14:paraId="0726A91A" w14:textId="77777777" w:rsidR="00EE5860" w:rsidRPr="00441CD0" w:rsidRDefault="00EE5860" w:rsidP="00EE5860">
      <w:pPr>
        <w:pStyle w:val="Heading3"/>
        <w:rPr>
          <w:lang w:val="en-US"/>
        </w:rPr>
      </w:pPr>
      <w:bookmarkStart w:id="3350" w:name="_Toc19717242"/>
      <w:bookmarkStart w:id="3351" w:name="_Toc27490725"/>
      <w:bookmarkStart w:id="3352" w:name="_Toc27557018"/>
      <w:bookmarkStart w:id="3353" w:name="_Toc27723935"/>
      <w:bookmarkStart w:id="3354" w:name="_Toc36031008"/>
      <w:bookmarkStart w:id="3355" w:name="_Toc36042928"/>
      <w:bookmarkStart w:id="3356" w:name="_Toc36814253"/>
      <w:bookmarkStart w:id="3357" w:name="_Toc44689107"/>
      <w:bookmarkStart w:id="3358" w:name="_Toc44923861"/>
      <w:bookmarkStart w:id="3359" w:name="_Toc51860830"/>
      <w:bookmarkStart w:id="3360" w:name="_Toc57930601"/>
      <w:bookmarkStart w:id="3361" w:name="_Toc57931231"/>
      <w:bookmarkStart w:id="3362" w:name="_Toc160974357"/>
      <w:r w:rsidRPr="00441CD0">
        <w:rPr>
          <w:lang w:val="en-US"/>
        </w:rPr>
        <w:t>7.2</w:t>
      </w:r>
      <w:r w:rsidRPr="00441CD0">
        <w:t>.</w:t>
      </w:r>
      <w:r w:rsidRPr="00441CD0">
        <w:rPr>
          <w:lang w:val="en-US"/>
        </w:rPr>
        <w:t>1A</w:t>
      </w:r>
      <w:r w:rsidRPr="00441CD0">
        <w:tab/>
      </w:r>
      <w:r w:rsidRPr="00441CD0">
        <w:rPr>
          <w:lang w:val="en-US"/>
        </w:rPr>
        <w:t>PFCP messages bundled in one UDP/IP packet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7132032A" w14:textId="4A412FCB" w:rsidR="00EE5860" w:rsidRPr="00441CD0" w:rsidRDefault="00EE5860" w:rsidP="00EE5860">
      <w:r w:rsidRPr="00441CD0">
        <w:t>When applying PFCP messages bund</w:t>
      </w:r>
      <w:r>
        <w:t>l</w:t>
      </w:r>
      <w:r w:rsidRPr="00441CD0">
        <w:t xml:space="preserve">ing (see </w:t>
      </w:r>
      <w:r w:rsidR="00415C19" w:rsidRPr="00441CD0">
        <w:t>clause</w:t>
      </w:r>
      <w:r w:rsidR="00415C19">
        <w:t> </w:t>
      </w:r>
      <w:r w:rsidR="00415C19" w:rsidRPr="00441CD0">
        <w:t>6</w:t>
      </w:r>
      <w:r w:rsidRPr="00441CD0">
        <w:t>.5), PFCP messages shall be bundled in one UDP/IP packet as depicted in Figure 7.2.1A-1.</w:t>
      </w:r>
    </w:p>
    <w:p w14:paraId="26B04F5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7"/>
        <w:gridCol w:w="587"/>
        <w:gridCol w:w="584"/>
        <w:gridCol w:w="588"/>
        <w:gridCol w:w="588"/>
        <w:gridCol w:w="588"/>
        <w:gridCol w:w="588"/>
      </w:tblGrid>
      <w:tr w:rsidR="00EE5860" w:rsidRPr="00441CD0" w14:paraId="7B4D1F1A" w14:textId="77777777" w:rsidTr="00BB0E1F">
        <w:trPr>
          <w:jc w:val="center"/>
        </w:trPr>
        <w:tc>
          <w:tcPr>
            <w:tcW w:w="151" w:type="dxa"/>
            <w:tcBorders>
              <w:top w:val="single" w:sz="6" w:space="0" w:color="auto"/>
              <w:left w:val="single" w:sz="6" w:space="0" w:color="auto"/>
              <w:bottom w:val="nil"/>
              <w:right w:val="nil"/>
            </w:tcBorders>
          </w:tcPr>
          <w:p w14:paraId="54E11B84" w14:textId="77777777" w:rsidR="00EE5860" w:rsidRPr="00441CD0" w:rsidRDefault="00EE5860" w:rsidP="00BB0E1F">
            <w:pPr>
              <w:pStyle w:val="TAC"/>
              <w:rPr>
                <w:lang w:val="en-US"/>
              </w:rPr>
            </w:pPr>
          </w:p>
        </w:tc>
        <w:tc>
          <w:tcPr>
            <w:tcW w:w="1104" w:type="dxa"/>
            <w:tcBorders>
              <w:top w:val="single" w:sz="6" w:space="0" w:color="auto"/>
              <w:left w:val="nil"/>
              <w:bottom w:val="nil"/>
              <w:right w:val="nil"/>
            </w:tcBorders>
          </w:tcPr>
          <w:p w14:paraId="5AE97F67" w14:textId="77777777" w:rsidR="00EE5860" w:rsidRPr="00441CD0" w:rsidRDefault="00EE5860" w:rsidP="00BB0E1F">
            <w:pPr>
              <w:pStyle w:val="TAH"/>
              <w:rPr>
                <w:lang w:val="x-none"/>
              </w:rPr>
            </w:pPr>
          </w:p>
        </w:tc>
        <w:tc>
          <w:tcPr>
            <w:tcW w:w="4696" w:type="dxa"/>
            <w:gridSpan w:val="8"/>
            <w:tcBorders>
              <w:top w:val="single" w:sz="6" w:space="0" w:color="auto"/>
              <w:left w:val="nil"/>
              <w:bottom w:val="nil"/>
              <w:right w:val="nil"/>
            </w:tcBorders>
            <w:hideMark/>
          </w:tcPr>
          <w:p w14:paraId="4AC974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7BA3F1" w14:textId="77777777" w:rsidR="00EE5860" w:rsidRPr="00441CD0" w:rsidRDefault="00EE5860" w:rsidP="00BB0E1F">
            <w:pPr>
              <w:pStyle w:val="TAC"/>
            </w:pPr>
          </w:p>
        </w:tc>
      </w:tr>
      <w:tr w:rsidR="00EE5860" w:rsidRPr="00441CD0" w14:paraId="29EBD5CC" w14:textId="77777777" w:rsidTr="00BB0E1F">
        <w:trPr>
          <w:jc w:val="center"/>
        </w:trPr>
        <w:tc>
          <w:tcPr>
            <w:tcW w:w="151" w:type="dxa"/>
            <w:tcBorders>
              <w:top w:val="nil"/>
              <w:left w:val="single" w:sz="6" w:space="0" w:color="auto"/>
              <w:bottom w:val="nil"/>
              <w:right w:val="nil"/>
            </w:tcBorders>
          </w:tcPr>
          <w:p w14:paraId="58AF1E62" w14:textId="77777777" w:rsidR="00EE5860" w:rsidRPr="00441CD0" w:rsidRDefault="00EE5860" w:rsidP="00BB0E1F">
            <w:pPr>
              <w:pStyle w:val="TAC"/>
            </w:pPr>
          </w:p>
        </w:tc>
        <w:tc>
          <w:tcPr>
            <w:tcW w:w="1104" w:type="dxa"/>
            <w:tcBorders>
              <w:top w:val="nil"/>
              <w:left w:val="nil"/>
              <w:bottom w:val="nil"/>
              <w:right w:val="nil"/>
            </w:tcBorders>
            <w:hideMark/>
          </w:tcPr>
          <w:p w14:paraId="512D6BD8"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68F19EE"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4AE29ED8"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72F4A712"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2EBA5F3E" w14:textId="77777777" w:rsidR="00EE5860" w:rsidRPr="00441CD0" w:rsidRDefault="00EE5860" w:rsidP="00BB0E1F">
            <w:pPr>
              <w:pStyle w:val="TAH"/>
            </w:pPr>
            <w:r w:rsidRPr="00441CD0">
              <w:t>5</w:t>
            </w:r>
          </w:p>
        </w:tc>
        <w:tc>
          <w:tcPr>
            <w:tcW w:w="584" w:type="dxa"/>
            <w:tcBorders>
              <w:top w:val="nil"/>
              <w:left w:val="nil"/>
              <w:bottom w:val="single" w:sz="4" w:space="0" w:color="auto"/>
              <w:right w:val="nil"/>
            </w:tcBorders>
            <w:hideMark/>
          </w:tcPr>
          <w:p w14:paraId="3EE4912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292B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4E42E4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30CF6C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7E5767" w14:textId="77777777" w:rsidR="00EE5860" w:rsidRPr="00441CD0" w:rsidRDefault="00EE5860" w:rsidP="00BB0E1F">
            <w:pPr>
              <w:pStyle w:val="TAC"/>
            </w:pPr>
          </w:p>
        </w:tc>
      </w:tr>
      <w:tr w:rsidR="00EE5860" w:rsidRPr="00441CD0" w14:paraId="3A224D2A" w14:textId="77777777" w:rsidTr="00BB0E1F">
        <w:trPr>
          <w:jc w:val="center"/>
        </w:trPr>
        <w:tc>
          <w:tcPr>
            <w:tcW w:w="151" w:type="dxa"/>
            <w:tcBorders>
              <w:top w:val="nil"/>
              <w:left w:val="single" w:sz="6" w:space="0" w:color="auto"/>
              <w:bottom w:val="nil"/>
              <w:right w:val="nil"/>
            </w:tcBorders>
          </w:tcPr>
          <w:p w14:paraId="5775C29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B7A9CB" w14:textId="77777777" w:rsidR="00EE5860" w:rsidRPr="00441CD0" w:rsidRDefault="00EE5860" w:rsidP="00BB0E1F">
            <w:pPr>
              <w:pStyle w:val="TAC"/>
            </w:pPr>
            <w:r w:rsidRPr="00441CD0">
              <w:t>1 to m</w:t>
            </w:r>
          </w:p>
        </w:tc>
        <w:tc>
          <w:tcPr>
            <w:tcW w:w="4696" w:type="dxa"/>
            <w:gridSpan w:val="8"/>
            <w:tcBorders>
              <w:top w:val="single" w:sz="4" w:space="0" w:color="auto"/>
              <w:left w:val="single" w:sz="4" w:space="0" w:color="auto"/>
              <w:bottom w:val="single" w:sz="6" w:space="0" w:color="auto"/>
              <w:right w:val="single" w:sz="4" w:space="0" w:color="auto"/>
            </w:tcBorders>
            <w:hideMark/>
          </w:tcPr>
          <w:p w14:paraId="2FF9C9C2" w14:textId="77777777" w:rsidR="00EE5860" w:rsidRPr="00441CD0" w:rsidRDefault="00EE5860" w:rsidP="00BB0E1F">
            <w:pPr>
              <w:pStyle w:val="TAC"/>
            </w:pPr>
            <w:r w:rsidRPr="00441CD0">
              <w:t>PFCP message 1 header</w:t>
            </w:r>
          </w:p>
        </w:tc>
        <w:tc>
          <w:tcPr>
            <w:tcW w:w="588" w:type="dxa"/>
            <w:tcBorders>
              <w:top w:val="nil"/>
              <w:left w:val="single" w:sz="4" w:space="0" w:color="auto"/>
              <w:bottom w:val="nil"/>
              <w:right w:val="single" w:sz="6" w:space="0" w:color="auto"/>
            </w:tcBorders>
          </w:tcPr>
          <w:p w14:paraId="1CBDD85E" w14:textId="77777777" w:rsidR="00EE5860" w:rsidRPr="00441CD0" w:rsidRDefault="00EE5860" w:rsidP="00BB0E1F">
            <w:pPr>
              <w:pStyle w:val="TAC"/>
            </w:pPr>
          </w:p>
        </w:tc>
      </w:tr>
      <w:tr w:rsidR="00EE5860" w:rsidRPr="00441CD0" w14:paraId="1F8875B9" w14:textId="77777777" w:rsidTr="00BB0E1F">
        <w:trPr>
          <w:jc w:val="center"/>
        </w:trPr>
        <w:tc>
          <w:tcPr>
            <w:tcW w:w="151" w:type="dxa"/>
            <w:tcBorders>
              <w:top w:val="nil"/>
              <w:left w:val="single" w:sz="6" w:space="0" w:color="auto"/>
              <w:bottom w:val="nil"/>
              <w:right w:val="nil"/>
            </w:tcBorders>
          </w:tcPr>
          <w:p w14:paraId="50F714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E6AA" w14:textId="77777777" w:rsidR="00EE5860" w:rsidRPr="00441CD0" w:rsidRDefault="00EE5860" w:rsidP="00BB0E1F">
            <w:pPr>
              <w:pStyle w:val="TAC"/>
            </w:pPr>
            <w:r w:rsidRPr="00441CD0">
              <w:t>m+1 to n</w:t>
            </w:r>
          </w:p>
        </w:tc>
        <w:tc>
          <w:tcPr>
            <w:tcW w:w="4696" w:type="dxa"/>
            <w:gridSpan w:val="8"/>
            <w:tcBorders>
              <w:top w:val="single" w:sz="6" w:space="0" w:color="auto"/>
              <w:left w:val="single" w:sz="4" w:space="0" w:color="auto"/>
              <w:bottom w:val="single" w:sz="4" w:space="0" w:color="auto"/>
              <w:right w:val="single" w:sz="4" w:space="0" w:color="auto"/>
            </w:tcBorders>
            <w:hideMark/>
          </w:tcPr>
          <w:p w14:paraId="4EE5C2F3"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5F74D126" w14:textId="77777777" w:rsidR="00EE5860" w:rsidRPr="00441CD0" w:rsidRDefault="00EE5860" w:rsidP="00BB0E1F">
            <w:pPr>
              <w:pStyle w:val="TAC"/>
            </w:pPr>
          </w:p>
        </w:tc>
      </w:tr>
      <w:tr w:rsidR="00EE5860" w:rsidRPr="00441CD0" w14:paraId="24DEA069" w14:textId="77777777" w:rsidTr="00BB0E1F">
        <w:trPr>
          <w:jc w:val="center"/>
        </w:trPr>
        <w:tc>
          <w:tcPr>
            <w:tcW w:w="151" w:type="dxa"/>
            <w:tcBorders>
              <w:top w:val="nil"/>
              <w:left w:val="single" w:sz="6" w:space="0" w:color="auto"/>
              <w:bottom w:val="nil"/>
              <w:right w:val="nil"/>
            </w:tcBorders>
          </w:tcPr>
          <w:p w14:paraId="511908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6DF5B0" w14:textId="77777777" w:rsidR="00EE5860" w:rsidRPr="00441CD0" w:rsidRDefault="00EE5860" w:rsidP="00BB0E1F">
            <w:pPr>
              <w:pStyle w:val="TAC"/>
            </w:pPr>
            <w:r w:rsidRPr="00441CD0">
              <w:t>n+1 to p</w:t>
            </w:r>
          </w:p>
        </w:tc>
        <w:tc>
          <w:tcPr>
            <w:tcW w:w="4696" w:type="dxa"/>
            <w:gridSpan w:val="8"/>
            <w:tcBorders>
              <w:top w:val="single" w:sz="4" w:space="0" w:color="auto"/>
              <w:left w:val="single" w:sz="4" w:space="0" w:color="auto"/>
              <w:bottom w:val="single" w:sz="6" w:space="0" w:color="auto"/>
              <w:right w:val="single" w:sz="4" w:space="0" w:color="auto"/>
            </w:tcBorders>
            <w:hideMark/>
          </w:tcPr>
          <w:p w14:paraId="3D7746EA" w14:textId="77777777" w:rsidR="00EE5860" w:rsidRPr="00441CD0" w:rsidRDefault="00EE5860" w:rsidP="00BB0E1F">
            <w:pPr>
              <w:pStyle w:val="TAC"/>
            </w:pPr>
            <w:r w:rsidRPr="00441CD0">
              <w:t>PFCP message 2 header</w:t>
            </w:r>
          </w:p>
        </w:tc>
        <w:tc>
          <w:tcPr>
            <w:tcW w:w="588" w:type="dxa"/>
            <w:tcBorders>
              <w:top w:val="nil"/>
              <w:left w:val="single" w:sz="4" w:space="0" w:color="auto"/>
              <w:bottom w:val="nil"/>
              <w:right w:val="single" w:sz="6" w:space="0" w:color="auto"/>
            </w:tcBorders>
          </w:tcPr>
          <w:p w14:paraId="23E86104" w14:textId="77777777" w:rsidR="00EE5860" w:rsidRPr="00441CD0" w:rsidRDefault="00EE5860" w:rsidP="00BB0E1F">
            <w:pPr>
              <w:pStyle w:val="TAC"/>
            </w:pPr>
          </w:p>
        </w:tc>
      </w:tr>
      <w:tr w:rsidR="00EE5860" w:rsidRPr="00441CD0" w14:paraId="7246D645" w14:textId="77777777" w:rsidTr="00BB0E1F">
        <w:trPr>
          <w:jc w:val="center"/>
        </w:trPr>
        <w:tc>
          <w:tcPr>
            <w:tcW w:w="151" w:type="dxa"/>
            <w:tcBorders>
              <w:top w:val="nil"/>
              <w:left w:val="single" w:sz="6" w:space="0" w:color="auto"/>
              <w:bottom w:val="nil"/>
              <w:right w:val="nil"/>
            </w:tcBorders>
          </w:tcPr>
          <w:p w14:paraId="0BBC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79A5F0" w14:textId="77777777" w:rsidR="00EE5860" w:rsidRPr="00441CD0" w:rsidRDefault="00EE5860" w:rsidP="00BB0E1F">
            <w:pPr>
              <w:pStyle w:val="TAC"/>
            </w:pPr>
            <w:r w:rsidRPr="00441CD0">
              <w:t>p+1 to q</w:t>
            </w:r>
          </w:p>
        </w:tc>
        <w:tc>
          <w:tcPr>
            <w:tcW w:w="4696" w:type="dxa"/>
            <w:gridSpan w:val="8"/>
            <w:tcBorders>
              <w:top w:val="single" w:sz="6" w:space="0" w:color="auto"/>
              <w:left w:val="single" w:sz="4" w:space="0" w:color="auto"/>
              <w:bottom w:val="single" w:sz="4" w:space="0" w:color="auto"/>
              <w:right w:val="single" w:sz="4" w:space="0" w:color="auto"/>
            </w:tcBorders>
            <w:hideMark/>
          </w:tcPr>
          <w:p w14:paraId="1EDFDA15"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0CBE0EB4" w14:textId="77777777" w:rsidR="00EE5860" w:rsidRPr="00441CD0" w:rsidRDefault="00EE5860" w:rsidP="00BB0E1F">
            <w:pPr>
              <w:pStyle w:val="TAC"/>
            </w:pPr>
          </w:p>
        </w:tc>
      </w:tr>
      <w:tr w:rsidR="00EE5860" w:rsidRPr="00441CD0" w14:paraId="339F6580" w14:textId="77777777" w:rsidTr="00BB0E1F">
        <w:trPr>
          <w:jc w:val="center"/>
        </w:trPr>
        <w:tc>
          <w:tcPr>
            <w:tcW w:w="151" w:type="dxa"/>
            <w:tcBorders>
              <w:top w:val="nil"/>
              <w:left w:val="single" w:sz="6" w:space="0" w:color="auto"/>
              <w:bottom w:val="nil"/>
              <w:right w:val="nil"/>
            </w:tcBorders>
          </w:tcPr>
          <w:p w14:paraId="22970E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4F0" w14:textId="77777777" w:rsidR="00EE5860" w:rsidRPr="00441CD0" w:rsidRDefault="00EE5860" w:rsidP="00BB0E1F">
            <w:pPr>
              <w:pStyle w:val="TAC"/>
            </w:pPr>
            <w:r w:rsidRPr="00441CD0">
              <w:t>…</w:t>
            </w:r>
          </w:p>
        </w:tc>
        <w:tc>
          <w:tcPr>
            <w:tcW w:w="4696" w:type="dxa"/>
            <w:gridSpan w:val="8"/>
            <w:tcBorders>
              <w:top w:val="single" w:sz="4" w:space="0" w:color="auto"/>
              <w:left w:val="single" w:sz="4" w:space="0" w:color="auto"/>
              <w:bottom w:val="single" w:sz="6" w:space="0" w:color="auto"/>
              <w:right w:val="single" w:sz="4" w:space="0" w:color="auto"/>
            </w:tcBorders>
            <w:hideMark/>
          </w:tcPr>
          <w:p w14:paraId="34FE7E53"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2410667" w14:textId="77777777" w:rsidR="00EE5860" w:rsidRPr="00441CD0" w:rsidRDefault="00EE5860" w:rsidP="00BB0E1F">
            <w:pPr>
              <w:pStyle w:val="TAC"/>
            </w:pPr>
          </w:p>
        </w:tc>
      </w:tr>
      <w:tr w:rsidR="00EE5860" w:rsidRPr="00441CD0" w14:paraId="0DC1E448" w14:textId="77777777" w:rsidTr="00BB0E1F">
        <w:trPr>
          <w:jc w:val="center"/>
        </w:trPr>
        <w:tc>
          <w:tcPr>
            <w:tcW w:w="151" w:type="dxa"/>
            <w:tcBorders>
              <w:top w:val="nil"/>
              <w:left w:val="single" w:sz="6" w:space="0" w:color="auto"/>
              <w:bottom w:val="nil"/>
              <w:right w:val="nil"/>
            </w:tcBorders>
          </w:tcPr>
          <w:p w14:paraId="0505AF4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2E19B" w14:textId="77777777" w:rsidR="00EE5860" w:rsidRPr="00441CD0" w:rsidRDefault="00EE5860" w:rsidP="00BB0E1F">
            <w:pPr>
              <w:pStyle w:val="TAC"/>
            </w:pPr>
            <w:r w:rsidRPr="00441CD0">
              <w:t>…</w:t>
            </w:r>
          </w:p>
        </w:tc>
        <w:tc>
          <w:tcPr>
            <w:tcW w:w="4696" w:type="dxa"/>
            <w:gridSpan w:val="8"/>
            <w:tcBorders>
              <w:top w:val="single" w:sz="6" w:space="0" w:color="auto"/>
              <w:left w:val="single" w:sz="4" w:space="0" w:color="auto"/>
              <w:bottom w:val="single" w:sz="4" w:space="0" w:color="auto"/>
              <w:right w:val="single" w:sz="4" w:space="0" w:color="auto"/>
            </w:tcBorders>
            <w:hideMark/>
          </w:tcPr>
          <w:p w14:paraId="4335DFD5"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04D8D722" w14:textId="77777777" w:rsidR="00EE5860" w:rsidRPr="00441CD0" w:rsidRDefault="00EE5860" w:rsidP="00BB0E1F">
            <w:pPr>
              <w:pStyle w:val="TAC"/>
            </w:pPr>
          </w:p>
        </w:tc>
      </w:tr>
      <w:tr w:rsidR="00EE5860" w:rsidRPr="00441CD0" w14:paraId="19E57FEB" w14:textId="77777777" w:rsidTr="00BB0E1F">
        <w:trPr>
          <w:jc w:val="center"/>
        </w:trPr>
        <w:tc>
          <w:tcPr>
            <w:tcW w:w="151" w:type="dxa"/>
            <w:tcBorders>
              <w:top w:val="nil"/>
              <w:left w:val="single" w:sz="6" w:space="0" w:color="auto"/>
              <w:bottom w:val="nil"/>
              <w:right w:val="nil"/>
            </w:tcBorders>
          </w:tcPr>
          <w:p w14:paraId="625F69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4F3D0C" w14:textId="77777777" w:rsidR="00EE5860" w:rsidRPr="00441CD0" w:rsidRDefault="00EE5860" w:rsidP="00BB0E1F">
            <w:pPr>
              <w:pStyle w:val="TAC"/>
            </w:pPr>
            <w:r w:rsidRPr="00441CD0">
              <w:t>r to s</w:t>
            </w:r>
          </w:p>
        </w:tc>
        <w:tc>
          <w:tcPr>
            <w:tcW w:w="4696" w:type="dxa"/>
            <w:gridSpan w:val="8"/>
            <w:tcBorders>
              <w:top w:val="single" w:sz="4" w:space="0" w:color="auto"/>
              <w:left w:val="single" w:sz="4" w:space="0" w:color="auto"/>
              <w:bottom w:val="single" w:sz="6" w:space="0" w:color="auto"/>
              <w:right w:val="single" w:sz="4" w:space="0" w:color="auto"/>
            </w:tcBorders>
            <w:hideMark/>
          </w:tcPr>
          <w:p w14:paraId="57E5B6D8" w14:textId="77777777" w:rsidR="00EE5860" w:rsidRPr="00441CD0" w:rsidRDefault="00EE5860" w:rsidP="00BB0E1F">
            <w:pPr>
              <w:pStyle w:val="TAC"/>
            </w:pPr>
            <w:r w:rsidRPr="00441CD0">
              <w:t>PFCP message N header</w:t>
            </w:r>
          </w:p>
        </w:tc>
        <w:tc>
          <w:tcPr>
            <w:tcW w:w="588" w:type="dxa"/>
            <w:tcBorders>
              <w:top w:val="nil"/>
              <w:left w:val="single" w:sz="4" w:space="0" w:color="auto"/>
              <w:bottom w:val="nil"/>
              <w:right w:val="single" w:sz="6" w:space="0" w:color="auto"/>
            </w:tcBorders>
          </w:tcPr>
          <w:p w14:paraId="22A4733C" w14:textId="77777777" w:rsidR="00EE5860" w:rsidRPr="00441CD0" w:rsidRDefault="00EE5860" w:rsidP="00BB0E1F">
            <w:pPr>
              <w:pStyle w:val="TAC"/>
            </w:pPr>
          </w:p>
        </w:tc>
      </w:tr>
      <w:tr w:rsidR="00EE5860" w:rsidRPr="00441CD0" w14:paraId="39725E44" w14:textId="77777777" w:rsidTr="00BB0E1F">
        <w:trPr>
          <w:jc w:val="center"/>
        </w:trPr>
        <w:tc>
          <w:tcPr>
            <w:tcW w:w="151" w:type="dxa"/>
            <w:tcBorders>
              <w:top w:val="nil"/>
              <w:left w:val="single" w:sz="6" w:space="0" w:color="auto"/>
              <w:bottom w:val="nil"/>
              <w:right w:val="nil"/>
            </w:tcBorders>
          </w:tcPr>
          <w:p w14:paraId="146919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13DAAF" w14:textId="77777777" w:rsidR="00EE5860" w:rsidRPr="00441CD0" w:rsidRDefault="00EE5860" w:rsidP="00BB0E1F">
            <w:pPr>
              <w:pStyle w:val="TAC"/>
            </w:pPr>
            <w:r w:rsidRPr="00441CD0">
              <w:t>s+1 to u</w:t>
            </w:r>
          </w:p>
        </w:tc>
        <w:tc>
          <w:tcPr>
            <w:tcW w:w="4696" w:type="dxa"/>
            <w:gridSpan w:val="8"/>
            <w:tcBorders>
              <w:top w:val="single" w:sz="6" w:space="0" w:color="auto"/>
              <w:left w:val="single" w:sz="4" w:space="0" w:color="auto"/>
              <w:bottom w:val="single" w:sz="4" w:space="0" w:color="auto"/>
              <w:right w:val="single" w:sz="4" w:space="0" w:color="auto"/>
            </w:tcBorders>
            <w:hideMark/>
          </w:tcPr>
          <w:p w14:paraId="57B939A6" w14:textId="77777777" w:rsidR="00EE5860" w:rsidRPr="00441CD0" w:rsidRDefault="00EE5860" w:rsidP="00BB0E1F">
            <w:pPr>
              <w:pStyle w:val="TAC"/>
            </w:pPr>
            <w:r w:rsidRPr="00441CD0">
              <w:t>Zero or more Information Element(s)</w:t>
            </w:r>
          </w:p>
        </w:tc>
        <w:tc>
          <w:tcPr>
            <w:tcW w:w="588" w:type="dxa"/>
            <w:tcBorders>
              <w:top w:val="nil"/>
              <w:left w:val="single" w:sz="4" w:space="0" w:color="auto"/>
              <w:bottom w:val="nil"/>
              <w:right w:val="single" w:sz="6" w:space="0" w:color="auto"/>
            </w:tcBorders>
          </w:tcPr>
          <w:p w14:paraId="77E5797B" w14:textId="77777777" w:rsidR="00EE5860" w:rsidRPr="00441CD0" w:rsidRDefault="00EE5860" w:rsidP="00BB0E1F">
            <w:pPr>
              <w:pStyle w:val="TAC"/>
            </w:pPr>
          </w:p>
        </w:tc>
      </w:tr>
      <w:tr w:rsidR="00EE5860" w:rsidRPr="00441CD0" w14:paraId="3B7E5BF5" w14:textId="77777777" w:rsidTr="00BB0E1F">
        <w:trPr>
          <w:jc w:val="center"/>
        </w:trPr>
        <w:tc>
          <w:tcPr>
            <w:tcW w:w="151" w:type="dxa"/>
            <w:tcBorders>
              <w:top w:val="nil"/>
              <w:left w:val="single" w:sz="6" w:space="0" w:color="auto"/>
              <w:bottom w:val="single" w:sz="6" w:space="0" w:color="auto"/>
              <w:right w:val="nil"/>
            </w:tcBorders>
          </w:tcPr>
          <w:p w14:paraId="739736D5" w14:textId="77777777" w:rsidR="00EE5860" w:rsidRPr="00441CD0" w:rsidRDefault="00EE5860" w:rsidP="00BB0E1F">
            <w:pPr>
              <w:pStyle w:val="TAC"/>
            </w:pPr>
          </w:p>
        </w:tc>
        <w:tc>
          <w:tcPr>
            <w:tcW w:w="1104" w:type="dxa"/>
            <w:tcBorders>
              <w:top w:val="nil"/>
              <w:left w:val="nil"/>
              <w:bottom w:val="single" w:sz="6" w:space="0" w:color="auto"/>
              <w:right w:val="nil"/>
            </w:tcBorders>
          </w:tcPr>
          <w:p w14:paraId="0B1F8B4F" w14:textId="77777777" w:rsidR="00EE5860" w:rsidRPr="00441CD0" w:rsidRDefault="00EE5860" w:rsidP="00BB0E1F">
            <w:pPr>
              <w:pStyle w:val="TAC"/>
            </w:pPr>
          </w:p>
        </w:tc>
        <w:tc>
          <w:tcPr>
            <w:tcW w:w="4696" w:type="dxa"/>
            <w:gridSpan w:val="8"/>
            <w:tcBorders>
              <w:top w:val="single" w:sz="4" w:space="0" w:color="auto"/>
              <w:left w:val="nil"/>
              <w:bottom w:val="single" w:sz="6" w:space="0" w:color="auto"/>
              <w:right w:val="nil"/>
            </w:tcBorders>
          </w:tcPr>
          <w:p w14:paraId="543007FA" w14:textId="77777777" w:rsidR="00EE5860" w:rsidRPr="00441CD0" w:rsidRDefault="00EE5860" w:rsidP="00BB0E1F">
            <w:pPr>
              <w:pStyle w:val="TAC"/>
            </w:pPr>
          </w:p>
        </w:tc>
        <w:tc>
          <w:tcPr>
            <w:tcW w:w="588" w:type="dxa"/>
            <w:tcBorders>
              <w:top w:val="nil"/>
              <w:left w:val="nil"/>
              <w:bottom w:val="single" w:sz="6" w:space="0" w:color="auto"/>
              <w:right w:val="single" w:sz="6" w:space="0" w:color="auto"/>
            </w:tcBorders>
          </w:tcPr>
          <w:p w14:paraId="51AED717" w14:textId="77777777" w:rsidR="00EE5860" w:rsidRPr="00441CD0" w:rsidRDefault="00EE5860" w:rsidP="00BB0E1F">
            <w:pPr>
              <w:pStyle w:val="TAC"/>
            </w:pPr>
          </w:p>
        </w:tc>
      </w:tr>
    </w:tbl>
    <w:p w14:paraId="799A8E3B" w14:textId="77777777" w:rsidR="00EE5860" w:rsidRPr="00441CD0" w:rsidRDefault="00EE5860" w:rsidP="00EE5860">
      <w:pPr>
        <w:pStyle w:val="TF"/>
        <w:spacing w:before="120"/>
        <w:rPr>
          <w:lang w:val="en-US"/>
        </w:rPr>
      </w:pPr>
      <w:r w:rsidRPr="00441CD0">
        <w:t xml:space="preserve">Figure </w:t>
      </w:r>
      <w:r w:rsidRPr="00441CD0">
        <w:rPr>
          <w:lang w:val="en-US"/>
        </w:rPr>
        <w:t>7.2.1A</w:t>
      </w:r>
      <w:r w:rsidRPr="00441CD0">
        <w:t xml:space="preserve">-1: </w:t>
      </w:r>
      <w:r w:rsidRPr="00441CD0">
        <w:rPr>
          <w:lang w:val="en-US"/>
        </w:rPr>
        <w:t>PFCP messages bundled in one UDP/IP packet</w:t>
      </w:r>
    </w:p>
    <w:p w14:paraId="394F7188" w14:textId="77777777" w:rsidR="00EE5860" w:rsidRPr="00441CD0" w:rsidRDefault="00EE5860" w:rsidP="00EE5860">
      <w:r w:rsidRPr="00441CD0">
        <w:rPr>
          <w:lang w:val="en-US"/>
        </w:rPr>
        <w:t xml:space="preserve">Each </w:t>
      </w:r>
      <w:r w:rsidRPr="00441CD0">
        <w:t>bundled PFCP message shall contain its PFCP message header and may contain subsequent information element(s) dependent on the type of message.</w:t>
      </w:r>
    </w:p>
    <w:p w14:paraId="37C3513D" w14:textId="027E5725" w:rsidR="00EE5860" w:rsidRPr="00441CD0" w:rsidRDefault="00EE5860" w:rsidP="00EE5860">
      <w:r w:rsidRPr="00441CD0">
        <w:t xml:space="preserve">The FO" (Follow On) flag in the PFCP message header of each PFCP message bundled in the UDP/IP packet, except the last PFCP message, shall be set to "1" to indicate that another PFCP message follows in the UDP/IP packet. See </w:t>
      </w:r>
      <w:r w:rsidR="00415C19" w:rsidRPr="00441CD0">
        <w:t>clause</w:t>
      </w:r>
      <w:r w:rsidR="00415C19">
        <w:t> </w:t>
      </w:r>
      <w:r w:rsidR="00415C19" w:rsidRPr="00441CD0">
        <w:t>7</w:t>
      </w:r>
      <w:r w:rsidRPr="00441CD0">
        <w:t>.2.2.</w:t>
      </w:r>
    </w:p>
    <w:p w14:paraId="5B105B0A" w14:textId="77777777" w:rsidR="00EE5860" w:rsidRPr="00441CD0" w:rsidRDefault="00EE5860" w:rsidP="00EE5860">
      <w:pPr>
        <w:pStyle w:val="Heading3"/>
        <w:rPr>
          <w:lang w:val="en-US"/>
        </w:rPr>
      </w:pPr>
      <w:bookmarkStart w:id="3363" w:name="_Toc19717243"/>
      <w:bookmarkStart w:id="3364" w:name="_Toc27490726"/>
      <w:bookmarkStart w:id="3365" w:name="_Toc27557019"/>
      <w:bookmarkStart w:id="3366" w:name="_Toc27723936"/>
      <w:bookmarkStart w:id="3367" w:name="_Toc36031009"/>
      <w:bookmarkStart w:id="3368" w:name="_Toc36042929"/>
      <w:bookmarkStart w:id="3369" w:name="_Toc36814254"/>
      <w:bookmarkStart w:id="3370" w:name="_Toc44689108"/>
      <w:bookmarkStart w:id="3371" w:name="_Toc44923862"/>
      <w:bookmarkStart w:id="3372" w:name="_Toc51860831"/>
      <w:bookmarkStart w:id="3373" w:name="_Toc57930602"/>
      <w:bookmarkStart w:id="3374" w:name="_Toc57931232"/>
      <w:bookmarkStart w:id="3375" w:name="_Toc160974358"/>
      <w:r w:rsidRPr="00441CD0">
        <w:rPr>
          <w:lang w:val="en-US"/>
        </w:rPr>
        <w:t>7.2</w:t>
      </w:r>
      <w:r w:rsidRPr="00441CD0">
        <w:t>.</w:t>
      </w:r>
      <w:r w:rsidRPr="00441CD0">
        <w:rPr>
          <w:lang w:val="en-US"/>
        </w:rPr>
        <w:t>2</w:t>
      </w:r>
      <w:r w:rsidRPr="00441CD0">
        <w:tab/>
      </w:r>
      <w:r w:rsidRPr="00441CD0">
        <w:rPr>
          <w:lang w:val="en-US"/>
        </w:rPr>
        <w:t>Message Header</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p>
    <w:p w14:paraId="1D816C38" w14:textId="77777777" w:rsidR="00EE5860" w:rsidRPr="00441CD0" w:rsidRDefault="00EE5860" w:rsidP="00EE5860">
      <w:pPr>
        <w:pStyle w:val="Heading4"/>
        <w:rPr>
          <w:lang w:val="fr-FR"/>
        </w:rPr>
      </w:pPr>
      <w:bookmarkStart w:id="3376" w:name="_Toc19717244"/>
      <w:bookmarkStart w:id="3377" w:name="_Toc27490727"/>
      <w:bookmarkStart w:id="3378" w:name="_Toc27557020"/>
      <w:bookmarkStart w:id="3379" w:name="_Toc27723937"/>
      <w:bookmarkStart w:id="3380" w:name="_Toc36031010"/>
      <w:bookmarkStart w:id="3381" w:name="_Toc36042930"/>
      <w:bookmarkStart w:id="3382" w:name="_Toc36814255"/>
      <w:bookmarkStart w:id="3383" w:name="_Toc44689109"/>
      <w:bookmarkStart w:id="3384" w:name="_Toc44923863"/>
      <w:bookmarkStart w:id="3385" w:name="_Toc51860832"/>
      <w:bookmarkStart w:id="3386" w:name="_Toc57930603"/>
      <w:bookmarkStart w:id="3387" w:name="_Toc57931233"/>
      <w:bookmarkStart w:id="3388" w:name="_Toc160974359"/>
      <w:r w:rsidRPr="00441CD0">
        <w:rPr>
          <w:lang w:val="fr-FR"/>
        </w:rPr>
        <w:t>7.2.2.1</w:t>
      </w:r>
      <w:r w:rsidRPr="00441CD0">
        <w:rPr>
          <w:lang w:val="fr-FR"/>
        </w:rPr>
        <w:tab/>
        <w:t>General Format</w:t>
      </w:r>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921752B" w14:textId="77777777" w:rsidR="00EE5860" w:rsidRPr="00441CD0" w:rsidRDefault="00EE5860" w:rsidP="00EE5860">
      <w:r w:rsidRPr="00441CD0">
        <w:t>PFCP messages use a variable length header. The message header length shall be a multiple of 4 octets. Figure 7.2.2.1-1 illustrates the format of the PFCP Header.</w:t>
      </w:r>
    </w:p>
    <w:p w14:paraId="63989769"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6F45F3A7" w14:textId="77777777" w:rsidTr="00BB0E1F">
        <w:trPr>
          <w:jc w:val="center"/>
        </w:trPr>
        <w:tc>
          <w:tcPr>
            <w:tcW w:w="1016" w:type="dxa"/>
            <w:tcBorders>
              <w:top w:val="single" w:sz="4" w:space="0" w:color="auto"/>
              <w:left w:val="single" w:sz="4" w:space="0" w:color="auto"/>
              <w:bottom w:val="nil"/>
              <w:right w:val="nil"/>
            </w:tcBorders>
          </w:tcPr>
          <w:p w14:paraId="6FF57819" w14:textId="77777777" w:rsidR="00EE5860" w:rsidRPr="00441CD0" w:rsidRDefault="00EE5860" w:rsidP="00BB0E1F">
            <w:pPr>
              <w:pStyle w:val="TAH"/>
            </w:pPr>
          </w:p>
        </w:tc>
        <w:tc>
          <w:tcPr>
            <w:tcW w:w="390" w:type="dxa"/>
            <w:tcBorders>
              <w:top w:val="single" w:sz="4" w:space="0" w:color="auto"/>
              <w:left w:val="nil"/>
              <w:bottom w:val="nil"/>
              <w:right w:val="nil"/>
            </w:tcBorders>
          </w:tcPr>
          <w:p w14:paraId="370D58EF"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16199A6D" w14:textId="77777777" w:rsidR="00EE5860" w:rsidRPr="00441CD0" w:rsidRDefault="00EE5860" w:rsidP="00BB0E1F">
            <w:pPr>
              <w:pStyle w:val="TAH"/>
            </w:pPr>
            <w:r w:rsidRPr="00441CD0">
              <w:t>Bits</w:t>
            </w:r>
          </w:p>
        </w:tc>
      </w:tr>
      <w:tr w:rsidR="00EE5860" w:rsidRPr="00441CD0" w14:paraId="4A51B3E6" w14:textId="77777777" w:rsidTr="00BB0E1F">
        <w:trPr>
          <w:jc w:val="center"/>
        </w:trPr>
        <w:tc>
          <w:tcPr>
            <w:tcW w:w="1016" w:type="dxa"/>
            <w:tcBorders>
              <w:top w:val="nil"/>
              <w:left w:val="single" w:sz="4" w:space="0" w:color="auto"/>
              <w:bottom w:val="nil"/>
              <w:right w:val="nil"/>
            </w:tcBorders>
            <w:hideMark/>
          </w:tcPr>
          <w:p w14:paraId="69A14660" w14:textId="77777777" w:rsidR="00EE5860" w:rsidRPr="00441CD0" w:rsidRDefault="00EE5860" w:rsidP="00BB0E1F">
            <w:pPr>
              <w:pStyle w:val="TAC"/>
            </w:pPr>
            <w:r w:rsidRPr="00441CD0">
              <w:t>Octets</w:t>
            </w:r>
          </w:p>
        </w:tc>
        <w:tc>
          <w:tcPr>
            <w:tcW w:w="390" w:type="dxa"/>
          </w:tcPr>
          <w:p w14:paraId="6B15C2B0"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3CDAD6C5"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326E0EB8"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433789C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44AE58F6"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6F97A6E3"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27EA4448"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14A54B2"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7BA028FF" w14:textId="77777777" w:rsidR="00EE5860" w:rsidRPr="00441CD0" w:rsidRDefault="00EE5860" w:rsidP="00BB0E1F">
            <w:pPr>
              <w:pStyle w:val="TAC"/>
            </w:pPr>
            <w:r w:rsidRPr="00441CD0">
              <w:t>1</w:t>
            </w:r>
          </w:p>
        </w:tc>
      </w:tr>
      <w:tr w:rsidR="00EE5860" w:rsidRPr="00441CD0" w14:paraId="59D7740B" w14:textId="77777777" w:rsidTr="00BB0E1F">
        <w:trPr>
          <w:jc w:val="center"/>
        </w:trPr>
        <w:tc>
          <w:tcPr>
            <w:tcW w:w="1016" w:type="dxa"/>
            <w:tcBorders>
              <w:top w:val="nil"/>
              <w:left w:val="single" w:sz="4" w:space="0" w:color="auto"/>
              <w:bottom w:val="nil"/>
              <w:right w:val="nil"/>
            </w:tcBorders>
            <w:hideMark/>
          </w:tcPr>
          <w:p w14:paraId="3B6F62BC"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3B2B9A84"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2D39A17"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5ACB198E" w14:textId="77777777" w:rsidR="00EE5860" w:rsidRPr="00441CD0" w:rsidRDefault="00EE5860" w:rsidP="00BB0E1F">
            <w:pPr>
              <w:pStyle w:val="TAC"/>
              <w:rPr>
                <w:lang w:eastAsia="zh-CN"/>
              </w:rPr>
            </w:pPr>
            <w:r w:rsidRPr="00441CD0">
              <w:rPr>
                <w:lang w:eastAsia="zh-CN"/>
              </w:rPr>
              <w:t>Spare</w:t>
            </w:r>
          </w:p>
        </w:tc>
        <w:tc>
          <w:tcPr>
            <w:tcW w:w="601" w:type="dxa"/>
            <w:tcBorders>
              <w:top w:val="single" w:sz="4" w:space="0" w:color="auto"/>
              <w:left w:val="single" w:sz="4" w:space="0" w:color="auto"/>
              <w:bottom w:val="single" w:sz="6" w:space="0" w:color="auto"/>
              <w:right w:val="single" w:sz="4" w:space="0" w:color="auto"/>
            </w:tcBorders>
            <w:hideMark/>
          </w:tcPr>
          <w:p w14:paraId="3CA03514"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210798" w14:textId="77777777" w:rsidR="00EE5860" w:rsidRPr="00441CD0" w:rsidRDefault="00EE5860" w:rsidP="00BB0E1F">
            <w:pPr>
              <w:pStyle w:val="TAC"/>
              <w:rPr>
                <w:lang w:eastAsia="zh-CN"/>
              </w:rPr>
            </w:pPr>
            <w:r w:rsidRPr="00441CD0">
              <w:rPr>
                <w:lang w:eastAsia="zh-CN"/>
              </w:rPr>
              <w:t>FO</w:t>
            </w:r>
          </w:p>
        </w:tc>
        <w:tc>
          <w:tcPr>
            <w:tcW w:w="601" w:type="dxa"/>
            <w:tcBorders>
              <w:top w:val="single" w:sz="4" w:space="0" w:color="auto"/>
              <w:left w:val="single" w:sz="4" w:space="0" w:color="auto"/>
              <w:bottom w:val="single" w:sz="6" w:space="0" w:color="auto"/>
              <w:right w:val="single" w:sz="4" w:space="0" w:color="auto"/>
            </w:tcBorders>
            <w:hideMark/>
          </w:tcPr>
          <w:p w14:paraId="332D4F6D" w14:textId="77777777" w:rsidR="00EE5860" w:rsidRPr="00441CD0" w:rsidRDefault="00EE5860" w:rsidP="00BB0E1F">
            <w:pPr>
              <w:pStyle w:val="TAC"/>
              <w:rPr>
                <w:lang w:eastAsia="zh-CN"/>
              </w:rPr>
            </w:pPr>
            <w:r w:rsidRPr="00441CD0">
              <w:rPr>
                <w:lang w:val="sv-SE" w:eastAsia="zh-CN"/>
              </w:rPr>
              <w:t>MP</w:t>
            </w:r>
          </w:p>
        </w:tc>
        <w:tc>
          <w:tcPr>
            <w:tcW w:w="601" w:type="dxa"/>
            <w:tcBorders>
              <w:top w:val="single" w:sz="4" w:space="0" w:color="auto"/>
              <w:left w:val="single" w:sz="4" w:space="0" w:color="auto"/>
              <w:bottom w:val="single" w:sz="6" w:space="0" w:color="auto"/>
              <w:right w:val="single" w:sz="4" w:space="0" w:color="auto"/>
            </w:tcBorders>
            <w:hideMark/>
          </w:tcPr>
          <w:p w14:paraId="6C4CD014" w14:textId="77777777" w:rsidR="00EE5860" w:rsidRPr="00441CD0" w:rsidRDefault="00EE5860" w:rsidP="00BB0E1F">
            <w:pPr>
              <w:pStyle w:val="TAC"/>
              <w:rPr>
                <w:lang w:val="de-DE" w:eastAsia="zh-CN"/>
              </w:rPr>
            </w:pPr>
            <w:r w:rsidRPr="00441CD0">
              <w:rPr>
                <w:lang w:val="de-DE" w:eastAsia="zh-CN"/>
              </w:rPr>
              <w:t>S</w:t>
            </w:r>
          </w:p>
        </w:tc>
      </w:tr>
      <w:tr w:rsidR="00EE5860" w:rsidRPr="00441CD0" w14:paraId="28621ED2" w14:textId="77777777" w:rsidTr="00BB0E1F">
        <w:trPr>
          <w:jc w:val="center"/>
        </w:trPr>
        <w:tc>
          <w:tcPr>
            <w:tcW w:w="1016" w:type="dxa"/>
            <w:tcBorders>
              <w:top w:val="nil"/>
              <w:left w:val="single" w:sz="4" w:space="0" w:color="auto"/>
              <w:bottom w:val="nil"/>
              <w:right w:val="nil"/>
            </w:tcBorders>
            <w:hideMark/>
          </w:tcPr>
          <w:p w14:paraId="398BAFAD" w14:textId="77777777" w:rsidR="00EE5860" w:rsidRPr="00441CD0" w:rsidRDefault="00EE5860" w:rsidP="00BB0E1F">
            <w:pPr>
              <w:pStyle w:val="TAC"/>
              <w:rPr>
                <w:lang w:val="x-none"/>
              </w:rPr>
            </w:pPr>
            <w:r w:rsidRPr="00441CD0">
              <w:t>2</w:t>
            </w:r>
          </w:p>
        </w:tc>
        <w:tc>
          <w:tcPr>
            <w:tcW w:w="390" w:type="dxa"/>
            <w:tcBorders>
              <w:top w:val="nil"/>
              <w:left w:val="nil"/>
              <w:bottom w:val="nil"/>
              <w:right w:val="single" w:sz="4" w:space="0" w:color="auto"/>
            </w:tcBorders>
          </w:tcPr>
          <w:p w14:paraId="3EDF45F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68C88A0" w14:textId="77777777" w:rsidR="00EE5860" w:rsidRPr="00441CD0" w:rsidRDefault="00EE5860" w:rsidP="00BB0E1F">
            <w:pPr>
              <w:pStyle w:val="TAC"/>
            </w:pPr>
            <w:r w:rsidRPr="00441CD0">
              <w:t>Message Type</w:t>
            </w:r>
          </w:p>
        </w:tc>
      </w:tr>
      <w:tr w:rsidR="00EE5860" w:rsidRPr="00441CD0" w14:paraId="2EA061D0" w14:textId="77777777" w:rsidTr="00BB0E1F">
        <w:trPr>
          <w:jc w:val="center"/>
        </w:trPr>
        <w:tc>
          <w:tcPr>
            <w:tcW w:w="1016" w:type="dxa"/>
            <w:tcBorders>
              <w:top w:val="nil"/>
              <w:left w:val="single" w:sz="4" w:space="0" w:color="auto"/>
              <w:bottom w:val="nil"/>
              <w:right w:val="nil"/>
            </w:tcBorders>
            <w:hideMark/>
          </w:tcPr>
          <w:p w14:paraId="574516B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108515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C90808C"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320B368" w14:textId="77777777" w:rsidTr="00BB0E1F">
        <w:trPr>
          <w:jc w:val="center"/>
        </w:trPr>
        <w:tc>
          <w:tcPr>
            <w:tcW w:w="1016" w:type="dxa"/>
            <w:tcBorders>
              <w:top w:val="nil"/>
              <w:left w:val="single" w:sz="4" w:space="0" w:color="auto"/>
              <w:bottom w:val="nil"/>
              <w:right w:val="nil"/>
            </w:tcBorders>
            <w:hideMark/>
          </w:tcPr>
          <w:p w14:paraId="59D53211"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62EE974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62E8E94"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43F231EA" w14:textId="77777777" w:rsidTr="00BB0E1F">
        <w:trPr>
          <w:jc w:val="center"/>
        </w:trPr>
        <w:tc>
          <w:tcPr>
            <w:tcW w:w="1016" w:type="dxa"/>
            <w:tcBorders>
              <w:top w:val="nil"/>
              <w:left w:val="single" w:sz="4" w:space="0" w:color="auto"/>
              <w:bottom w:val="nil"/>
              <w:right w:val="nil"/>
            </w:tcBorders>
            <w:hideMark/>
          </w:tcPr>
          <w:p w14:paraId="488F8F7F" w14:textId="77777777" w:rsidR="00EE5860" w:rsidRPr="00441CD0" w:rsidRDefault="00EE5860" w:rsidP="00BB0E1F">
            <w:pPr>
              <w:pStyle w:val="TAC"/>
              <w:rPr>
                <w:lang w:eastAsia="zh-CN"/>
              </w:rPr>
            </w:pPr>
            <w:r w:rsidRPr="00441CD0">
              <w:rPr>
                <w:lang w:eastAsia="zh-CN"/>
              </w:rPr>
              <w:t>m</w:t>
            </w:r>
            <w:r w:rsidRPr="00441CD0">
              <w:t xml:space="preserve"> to </w:t>
            </w:r>
            <w:r w:rsidRPr="00441CD0">
              <w:rPr>
                <w:lang w:eastAsia="zh-CN"/>
              </w:rPr>
              <w:t>k(m+</w:t>
            </w:r>
            <w:r w:rsidRPr="00441CD0">
              <w:rPr>
                <w:lang w:val="de-DE" w:eastAsia="zh-CN"/>
              </w:rPr>
              <w:t>7</w:t>
            </w:r>
            <w:r w:rsidRPr="00441CD0">
              <w:rPr>
                <w:lang w:eastAsia="zh-CN"/>
              </w:rPr>
              <w:t>)</w:t>
            </w:r>
          </w:p>
        </w:tc>
        <w:tc>
          <w:tcPr>
            <w:tcW w:w="390" w:type="dxa"/>
            <w:tcBorders>
              <w:top w:val="nil"/>
              <w:left w:val="nil"/>
              <w:bottom w:val="nil"/>
              <w:right w:val="single" w:sz="4" w:space="0" w:color="auto"/>
            </w:tcBorders>
          </w:tcPr>
          <w:p w14:paraId="4680D89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8014649" w14:textId="77777777" w:rsidR="00EE5860" w:rsidRPr="00441CD0" w:rsidRDefault="00EE5860" w:rsidP="00BB0E1F">
            <w:pPr>
              <w:pStyle w:val="TAC"/>
            </w:pPr>
            <w:r w:rsidRPr="00441CD0">
              <w:t>If S flag is set to "1", then SEID shall be placed into octets 5-12.</w:t>
            </w:r>
            <w:r w:rsidRPr="00441CD0">
              <w:rPr>
                <w:lang w:eastAsia="zh-CN"/>
              </w:rPr>
              <w:t xml:space="preserve"> </w:t>
            </w:r>
            <w:r w:rsidRPr="00441CD0">
              <w:t>Otherwise, SEID field is not present at all.</w:t>
            </w:r>
          </w:p>
        </w:tc>
      </w:tr>
      <w:tr w:rsidR="00EE5860" w:rsidRPr="00441CD0" w14:paraId="2D38FC13" w14:textId="77777777" w:rsidTr="00BB0E1F">
        <w:trPr>
          <w:jc w:val="center"/>
        </w:trPr>
        <w:tc>
          <w:tcPr>
            <w:tcW w:w="1016" w:type="dxa"/>
            <w:tcBorders>
              <w:top w:val="nil"/>
              <w:left w:val="single" w:sz="4" w:space="0" w:color="auto"/>
              <w:bottom w:val="nil"/>
              <w:right w:val="nil"/>
            </w:tcBorders>
            <w:hideMark/>
          </w:tcPr>
          <w:p w14:paraId="3D71BE37" w14:textId="77777777" w:rsidR="00EE5860" w:rsidRPr="00441CD0" w:rsidRDefault="00EE5860" w:rsidP="00BB0E1F">
            <w:pPr>
              <w:pStyle w:val="TAC"/>
              <w:rPr>
                <w:lang w:eastAsia="zh-CN"/>
              </w:rPr>
            </w:pPr>
            <w:r w:rsidRPr="00441CD0">
              <w:t>n to (n+2)</w:t>
            </w:r>
          </w:p>
        </w:tc>
        <w:tc>
          <w:tcPr>
            <w:tcW w:w="390" w:type="dxa"/>
            <w:tcBorders>
              <w:top w:val="nil"/>
              <w:left w:val="nil"/>
              <w:bottom w:val="nil"/>
              <w:right w:val="single" w:sz="4" w:space="0" w:color="auto"/>
            </w:tcBorders>
          </w:tcPr>
          <w:p w14:paraId="4F9B268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E2143F6" w14:textId="77777777" w:rsidR="00EE5860" w:rsidRPr="00441CD0" w:rsidRDefault="00EE5860" w:rsidP="00BB0E1F">
            <w:pPr>
              <w:pStyle w:val="TAC"/>
            </w:pPr>
            <w:r w:rsidRPr="00441CD0">
              <w:t>Sequence Number</w:t>
            </w:r>
          </w:p>
        </w:tc>
      </w:tr>
      <w:tr w:rsidR="00EE5860" w:rsidRPr="00441CD0" w14:paraId="15B7838B" w14:textId="77777777" w:rsidTr="00BB0E1F">
        <w:trPr>
          <w:jc w:val="center"/>
        </w:trPr>
        <w:tc>
          <w:tcPr>
            <w:tcW w:w="1016" w:type="dxa"/>
            <w:tcBorders>
              <w:top w:val="nil"/>
              <w:left w:val="single" w:sz="4" w:space="0" w:color="auto"/>
              <w:bottom w:val="single" w:sz="4" w:space="0" w:color="auto"/>
              <w:right w:val="nil"/>
            </w:tcBorders>
            <w:hideMark/>
          </w:tcPr>
          <w:p w14:paraId="7E2B3838" w14:textId="77777777" w:rsidR="00EE5860" w:rsidRPr="00441CD0" w:rsidRDefault="00EE5860" w:rsidP="00BB0E1F">
            <w:pPr>
              <w:pStyle w:val="TAC"/>
              <w:rPr>
                <w:lang w:eastAsia="zh-CN"/>
              </w:rPr>
            </w:pPr>
            <w:r w:rsidRPr="00441CD0">
              <w:t>(n+3)</w:t>
            </w:r>
          </w:p>
        </w:tc>
        <w:tc>
          <w:tcPr>
            <w:tcW w:w="390" w:type="dxa"/>
            <w:tcBorders>
              <w:top w:val="nil"/>
              <w:left w:val="nil"/>
              <w:bottom w:val="single" w:sz="4" w:space="0" w:color="auto"/>
              <w:right w:val="single" w:sz="4" w:space="0" w:color="auto"/>
            </w:tcBorders>
          </w:tcPr>
          <w:p w14:paraId="5B18BBF2"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EEF19A4" w14:textId="77777777" w:rsidR="00EE5860" w:rsidRPr="00441CD0" w:rsidRDefault="00EE5860" w:rsidP="00BB0E1F">
            <w:pPr>
              <w:pStyle w:val="TAC"/>
            </w:pPr>
            <w:r w:rsidRPr="00441CD0">
              <w:t>Spare</w:t>
            </w:r>
          </w:p>
        </w:tc>
      </w:tr>
    </w:tbl>
    <w:p w14:paraId="3C3E329B" w14:textId="77777777" w:rsidR="00EE5860" w:rsidRPr="00441CD0" w:rsidRDefault="00EE5860" w:rsidP="00EE5860">
      <w:pPr>
        <w:pStyle w:val="TF"/>
        <w:spacing w:before="120"/>
      </w:pPr>
      <w:r w:rsidRPr="00441CD0">
        <w:t xml:space="preserve">Figure </w:t>
      </w:r>
      <w:r w:rsidRPr="00441CD0">
        <w:rPr>
          <w:lang w:val="en-US"/>
        </w:rPr>
        <w:t>7.2.2.1</w:t>
      </w:r>
      <w:r w:rsidRPr="00441CD0">
        <w:t>-1: General format of PFCP Header</w:t>
      </w:r>
    </w:p>
    <w:p w14:paraId="3928263F" w14:textId="77777777" w:rsidR="00EE5860" w:rsidRPr="00441CD0" w:rsidRDefault="00EE5860" w:rsidP="00EE5860">
      <w:r w:rsidRPr="00441CD0">
        <w:lastRenderedPageBreak/>
        <w:t>Where:</w:t>
      </w:r>
    </w:p>
    <w:p w14:paraId="545012BB" w14:textId="77777777" w:rsidR="00EE5860" w:rsidRPr="00441CD0" w:rsidRDefault="00EE5860" w:rsidP="00EE5860">
      <w:pPr>
        <w:pStyle w:val="B1"/>
      </w:pPr>
      <w:r w:rsidRPr="00441CD0">
        <w:t>-</w:t>
      </w:r>
      <w:r w:rsidRPr="00441CD0">
        <w:tab/>
        <w:t>if S = 0, SEID field is not present, k = 0, m = 0 and n = 5;</w:t>
      </w:r>
    </w:p>
    <w:p w14:paraId="1EEB7397" w14:textId="77777777" w:rsidR="00EE5860" w:rsidRPr="00441CD0" w:rsidRDefault="00EE5860" w:rsidP="00EE5860">
      <w:pPr>
        <w:pStyle w:val="B1"/>
      </w:pPr>
      <w:r w:rsidRPr="00441CD0">
        <w:t>-</w:t>
      </w:r>
      <w:r w:rsidRPr="00441CD0">
        <w:tab/>
        <w:t>if S = 1, SEID field is present, k = 1, m = 5 and n = 13.</w:t>
      </w:r>
    </w:p>
    <w:p w14:paraId="49BE31A9" w14:textId="21934B9E" w:rsidR="00EE5860" w:rsidRPr="00441CD0" w:rsidRDefault="00EE5860" w:rsidP="00EE5860">
      <w:r w:rsidRPr="00441CD0">
        <w:t xml:space="preserve">The usage of the PFCP header is defined in </w:t>
      </w:r>
      <w:r w:rsidR="00415C19" w:rsidRPr="00441CD0">
        <w:t>clause</w:t>
      </w:r>
      <w:r w:rsidR="00415C19">
        <w:t> </w:t>
      </w:r>
      <w:r w:rsidR="00415C19" w:rsidRPr="00441CD0">
        <w:t>7</w:t>
      </w:r>
      <w:r w:rsidRPr="00441CD0">
        <w:t>.2.2.4.</w:t>
      </w:r>
    </w:p>
    <w:p w14:paraId="2083F704" w14:textId="77777777" w:rsidR="00EE5860" w:rsidRPr="00441CD0" w:rsidRDefault="00EE5860" w:rsidP="00EE5860">
      <w:r w:rsidRPr="00441CD0">
        <w:t>Octet 1 bits shall be encoded as follows:</w:t>
      </w:r>
    </w:p>
    <w:p w14:paraId="01A80709" w14:textId="77777777" w:rsidR="00EE5860" w:rsidRPr="00441CD0" w:rsidRDefault="00EE5860" w:rsidP="00EE5860">
      <w:pPr>
        <w:pStyle w:val="B1"/>
      </w:pPr>
      <w:r w:rsidRPr="00441CD0">
        <w:t>-</w:t>
      </w:r>
      <w:r w:rsidRPr="00441CD0">
        <w:tab/>
        <w:t>Bit 1 represents the SEID flag (T).</w:t>
      </w:r>
    </w:p>
    <w:p w14:paraId="262288B0" w14:textId="558173D4" w:rsidR="00EE5860" w:rsidRPr="00441CD0" w:rsidRDefault="00EE5860" w:rsidP="00EE5860">
      <w:pPr>
        <w:pStyle w:val="B1"/>
      </w:pPr>
      <w:r w:rsidRPr="00441CD0">
        <w:t>-</w:t>
      </w:r>
      <w:r w:rsidRPr="00441CD0">
        <w:tab/>
        <w:t xml:space="preserve">Bit 2 represents the "MP" flag (see </w:t>
      </w:r>
      <w:r w:rsidR="00415C19" w:rsidRPr="00441CD0">
        <w:t>clause</w:t>
      </w:r>
      <w:r w:rsidR="00415C19">
        <w:t> </w:t>
      </w:r>
      <w:r w:rsidR="00415C19" w:rsidRPr="00441CD0">
        <w:t>7</w:t>
      </w:r>
      <w:r w:rsidRPr="00441CD0">
        <w:t>.2.2.4.1).</w:t>
      </w:r>
    </w:p>
    <w:p w14:paraId="15E2860F" w14:textId="50A8E07A" w:rsidR="00EE5860" w:rsidRPr="00441CD0" w:rsidRDefault="00EE5860" w:rsidP="00EE5860">
      <w:pPr>
        <w:pStyle w:val="B1"/>
      </w:pPr>
      <w:r w:rsidRPr="00441CD0">
        <w:t>-</w:t>
      </w:r>
      <w:r w:rsidRPr="00441CD0">
        <w:tab/>
        <w:t xml:space="preserve">Bit 3 represents the "FO" flag (see </w:t>
      </w:r>
      <w:r w:rsidR="00415C19" w:rsidRPr="00441CD0">
        <w:t>clause</w:t>
      </w:r>
      <w:r w:rsidR="00415C19">
        <w:t> </w:t>
      </w:r>
      <w:r w:rsidR="00415C19" w:rsidRPr="00441CD0">
        <w:t>7</w:t>
      </w:r>
      <w:r w:rsidRPr="00441CD0">
        <w:t>.2.2.4.1).</w:t>
      </w:r>
    </w:p>
    <w:p w14:paraId="2E3D9C51" w14:textId="77777777" w:rsidR="00EE5860" w:rsidRPr="00441CD0" w:rsidRDefault="00EE5860" w:rsidP="00EE5860">
      <w:pPr>
        <w:pStyle w:val="B1"/>
      </w:pPr>
      <w:r w:rsidRPr="00441CD0">
        <w:t>-</w:t>
      </w:r>
      <w:r w:rsidRPr="00441CD0">
        <w:tab/>
        <w:t xml:space="preserve">Bit 4 to 5 are spare, the sender shall set them to "0" and the </w:t>
      </w:r>
      <w:r w:rsidRPr="00441CD0">
        <w:rPr>
          <w:rFonts w:eastAsia="Batang"/>
          <w:lang w:eastAsia="ko-KR"/>
        </w:rPr>
        <w:t xml:space="preserve">receiving entity </w:t>
      </w:r>
      <w:r w:rsidRPr="00441CD0">
        <w:t>shall ignore them.</w:t>
      </w:r>
    </w:p>
    <w:p w14:paraId="0CA2ADBA" w14:textId="77777777" w:rsidR="00EE5860" w:rsidRPr="00441CD0" w:rsidRDefault="00EE5860" w:rsidP="00EE5860">
      <w:pPr>
        <w:pStyle w:val="B1"/>
      </w:pPr>
      <w:r w:rsidRPr="00441CD0">
        <w:t>-</w:t>
      </w:r>
      <w:r w:rsidRPr="00441CD0">
        <w:tab/>
        <w:t>Bits 6-8 represent the Version field.</w:t>
      </w:r>
    </w:p>
    <w:p w14:paraId="57EF6FAE" w14:textId="77777777" w:rsidR="00EE5860" w:rsidRPr="00441CD0" w:rsidRDefault="00EE5860" w:rsidP="00EE5860">
      <w:pPr>
        <w:pStyle w:val="Heading4"/>
      </w:pPr>
      <w:bookmarkStart w:id="3389" w:name="_Toc19717245"/>
      <w:bookmarkStart w:id="3390" w:name="_Toc27490728"/>
      <w:bookmarkStart w:id="3391" w:name="_Toc27557021"/>
      <w:bookmarkStart w:id="3392" w:name="_Toc27723938"/>
      <w:bookmarkStart w:id="3393" w:name="_Toc36031011"/>
      <w:bookmarkStart w:id="3394" w:name="_Toc36042931"/>
      <w:bookmarkStart w:id="3395" w:name="_Toc36814256"/>
      <w:bookmarkStart w:id="3396" w:name="_Toc44689110"/>
      <w:bookmarkStart w:id="3397" w:name="_Toc44923864"/>
      <w:bookmarkStart w:id="3398" w:name="_Toc51860833"/>
      <w:bookmarkStart w:id="3399" w:name="_Toc57930604"/>
      <w:bookmarkStart w:id="3400" w:name="_Toc57931234"/>
      <w:bookmarkStart w:id="3401" w:name="_Toc160974360"/>
      <w:r w:rsidRPr="00441CD0">
        <w:t>7.2.</w:t>
      </w:r>
      <w:r w:rsidRPr="00441CD0">
        <w:rPr>
          <w:lang w:val="en-US"/>
        </w:rPr>
        <w:t>2.2</w:t>
      </w:r>
      <w:r w:rsidRPr="00441CD0">
        <w:tab/>
      </w:r>
      <w:r w:rsidRPr="00441CD0">
        <w:rPr>
          <w:lang w:val="fr-FR"/>
        </w:rPr>
        <w:t xml:space="preserve">PFCP </w:t>
      </w:r>
      <w:r w:rsidRPr="00441CD0">
        <w:rPr>
          <w:lang w:val="en-US"/>
        </w:rPr>
        <w:t>H</w:t>
      </w:r>
      <w:r w:rsidRPr="00441CD0">
        <w:t>eader</w:t>
      </w:r>
      <w:r w:rsidRPr="00441CD0">
        <w:rPr>
          <w:lang w:val="en-US"/>
        </w:rPr>
        <w:t xml:space="preserve"> for Node Related M</w:t>
      </w:r>
      <w:r w:rsidRPr="00441CD0">
        <w:t>essages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p>
    <w:p w14:paraId="179C43C3" w14:textId="77777777" w:rsidR="00EE5860" w:rsidRPr="00441CD0" w:rsidRDefault="00EE5860" w:rsidP="00EE5860">
      <w:pPr>
        <w:rPr>
          <w:lang w:val="en-US"/>
        </w:rPr>
      </w:pPr>
      <w:r w:rsidRPr="00441CD0">
        <w:t xml:space="preserve">The PFCP message header for the node related messages shall not contain the SEID field, but shall contain the Sequence Number field, followed by </w:t>
      </w:r>
      <w:r w:rsidRPr="00441CD0">
        <w:rPr>
          <w:lang w:eastAsia="zh-CN"/>
        </w:rPr>
        <w:t>one</w:t>
      </w:r>
      <w:r w:rsidRPr="00441CD0">
        <w:t xml:space="preserve"> spare octet as depicted in figure 7.2.2.2-1. The spare bits shall be set to zero by the sender and ignored by the receiver.</w:t>
      </w:r>
      <w:r w:rsidRPr="00441CD0">
        <w:rPr>
          <w:iCs/>
          <w:lang w:val="en-US"/>
        </w:rPr>
        <w:t xml:space="preserve"> For the Version Not Supported Response message, the Sequence Number may be set to any number and shall be ignored by the receiver.</w:t>
      </w:r>
    </w:p>
    <w:p w14:paraId="60E04E07" w14:textId="77777777" w:rsidR="00EE5860" w:rsidRPr="00441CD0" w:rsidRDefault="00EE5860" w:rsidP="00EE5860">
      <w:pPr>
        <w:pStyle w:val="TH"/>
        <w:rPr>
          <w:lang w:val="x-none"/>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0F92898" w14:textId="77777777" w:rsidTr="00BB0E1F">
        <w:trPr>
          <w:jc w:val="center"/>
        </w:trPr>
        <w:tc>
          <w:tcPr>
            <w:tcW w:w="1016" w:type="dxa"/>
            <w:tcBorders>
              <w:top w:val="single" w:sz="4" w:space="0" w:color="auto"/>
              <w:left w:val="single" w:sz="4" w:space="0" w:color="auto"/>
              <w:bottom w:val="nil"/>
              <w:right w:val="nil"/>
            </w:tcBorders>
          </w:tcPr>
          <w:p w14:paraId="181E599B" w14:textId="77777777" w:rsidR="00EE5860" w:rsidRPr="00441CD0" w:rsidRDefault="00EE5860" w:rsidP="00BB0E1F">
            <w:pPr>
              <w:pStyle w:val="TAH"/>
            </w:pPr>
          </w:p>
        </w:tc>
        <w:tc>
          <w:tcPr>
            <w:tcW w:w="390" w:type="dxa"/>
            <w:tcBorders>
              <w:top w:val="single" w:sz="4" w:space="0" w:color="auto"/>
              <w:left w:val="nil"/>
              <w:bottom w:val="nil"/>
              <w:right w:val="nil"/>
            </w:tcBorders>
          </w:tcPr>
          <w:p w14:paraId="5F605AD6"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E89A12E" w14:textId="77777777" w:rsidR="00EE5860" w:rsidRPr="00441CD0" w:rsidRDefault="00EE5860" w:rsidP="00BB0E1F">
            <w:pPr>
              <w:pStyle w:val="TAH"/>
            </w:pPr>
            <w:r w:rsidRPr="00441CD0">
              <w:t>Bits</w:t>
            </w:r>
          </w:p>
        </w:tc>
      </w:tr>
      <w:tr w:rsidR="00EE5860" w:rsidRPr="00441CD0" w14:paraId="545DC99C" w14:textId="77777777" w:rsidTr="00BB0E1F">
        <w:trPr>
          <w:jc w:val="center"/>
        </w:trPr>
        <w:tc>
          <w:tcPr>
            <w:tcW w:w="1016" w:type="dxa"/>
            <w:tcBorders>
              <w:top w:val="nil"/>
              <w:left w:val="single" w:sz="4" w:space="0" w:color="auto"/>
              <w:bottom w:val="nil"/>
              <w:right w:val="nil"/>
            </w:tcBorders>
            <w:hideMark/>
          </w:tcPr>
          <w:p w14:paraId="0197229E" w14:textId="77777777" w:rsidR="00EE5860" w:rsidRPr="00441CD0" w:rsidRDefault="00EE5860" w:rsidP="00BB0E1F">
            <w:pPr>
              <w:pStyle w:val="TAC"/>
            </w:pPr>
            <w:r w:rsidRPr="00441CD0">
              <w:t>Octets</w:t>
            </w:r>
          </w:p>
        </w:tc>
        <w:tc>
          <w:tcPr>
            <w:tcW w:w="390" w:type="dxa"/>
          </w:tcPr>
          <w:p w14:paraId="1E17C13F"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105D4A0F"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65EEDAF4"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1752BF5D"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5C840031"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F08347D"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08D26D57"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0BB9527D"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5F9E3B82" w14:textId="77777777" w:rsidR="00EE5860" w:rsidRPr="00441CD0" w:rsidRDefault="00EE5860" w:rsidP="00BB0E1F">
            <w:pPr>
              <w:pStyle w:val="TAC"/>
            </w:pPr>
            <w:r w:rsidRPr="00441CD0">
              <w:t>1</w:t>
            </w:r>
          </w:p>
        </w:tc>
      </w:tr>
      <w:tr w:rsidR="00EE5860" w:rsidRPr="00441CD0" w14:paraId="2C554429" w14:textId="77777777" w:rsidTr="00BB0E1F">
        <w:trPr>
          <w:jc w:val="center"/>
        </w:trPr>
        <w:tc>
          <w:tcPr>
            <w:tcW w:w="1016" w:type="dxa"/>
            <w:tcBorders>
              <w:top w:val="nil"/>
              <w:left w:val="single" w:sz="4" w:space="0" w:color="auto"/>
              <w:bottom w:val="nil"/>
              <w:right w:val="nil"/>
            </w:tcBorders>
            <w:hideMark/>
          </w:tcPr>
          <w:p w14:paraId="2D0C4847"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4B3DA721"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174186F1"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47E278E2"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6444BD2"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151D8957" w14:textId="77777777" w:rsidR="00EE5860" w:rsidRPr="00441CD0" w:rsidRDefault="00EE5860" w:rsidP="00BB0E1F">
            <w:pPr>
              <w:pStyle w:val="TAC"/>
            </w:pPr>
            <w:r w:rsidRPr="00441CD0">
              <w:t>FO=0</w:t>
            </w:r>
          </w:p>
        </w:tc>
        <w:tc>
          <w:tcPr>
            <w:tcW w:w="601" w:type="dxa"/>
            <w:tcBorders>
              <w:top w:val="single" w:sz="4" w:space="0" w:color="auto"/>
              <w:left w:val="single" w:sz="4" w:space="0" w:color="auto"/>
              <w:bottom w:val="single" w:sz="6" w:space="0" w:color="auto"/>
              <w:right w:val="single" w:sz="4" w:space="0" w:color="auto"/>
            </w:tcBorders>
            <w:hideMark/>
          </w:tcPr>
          <w:p w14:paraId="292A7E1D" w14:textId="77777777" w:rsidR="00EE5860" w:rsidRPr="00441CD0" w:rsidRDefault="00EE5860" w:rsidP="00BB0E1F">
            <w:pPr>
              <w:pStyle w:val="TAC"/>
            </w:pPr>
            <w:r w:rsidRPr="00441CD0">
              <w:rPr>
                <w:lang w:val="sv-SE"/>
              </w:rPr>
              <w:t>MP=0</w:t>
            </w:r>
          </w:p>
        </w:tc>
        <w:tc>
          <w:tcPr>
            <w:tcW w:w="601" w:type="dxa"/>
            <w:tcBorders>
              <w:top w:val="single" w:sz="4" w:space="0" w:color="auto"/>
              <w:left w:val="single" w:sz="4" w:space="0" w:color="auto"/>
              <w:bottom w:val="single" w:sz="6" w:space="0" w:color="auto"/>
              <w:right w:val="single" w:sz="4" w:space="0" w:color="auto"/>
            </w:tcBorders>
            <w:hideMark/>
          </w:tcPr>
          <w:p w14:paraId="5E34D827" w14:textId="77777777" w:rsidR="00EE5860" w:rsidRPr="00441CD0" w:rsidRDefault="00EE5860" w:rsidP="00BB0E1F">
            <w:pPr>
              <w:pStyle w:val="TAC"/>
            </w:pPr>
            <w:r w:rsidRPr="00441CD0">
              <w:rPr>
                <w:lang w:val="de-DE"/>
              </w:rPr>
              <w:t>S</w:t>
            </w:r>
            <w:r w:rsidRPr="00441CD0">
              <w:t>=0</w:t>
            </w:r>
          </w:p>
        </w:tc>
      </w:tr>
      <w:tr w:rsidR="00EE5860" w:rsidRPr="00441CD0" w14:paraId="1048041D" w14:textId="77777777" w:rsidTr="00BB0E1F">
        <w:trPr>
          <w:jc w:val="center"/>
        </w:trPr>
        <w:tc>
          <w:tcPr>
            <w:tcW w:w="1016" w:type="dxa"/>
            <w:tcBorders>
              <w:top w:val="nil"/>
              <w:left w:val="single" w:sz="4" w:space="0" w:color="auto"/>
              <w:bottom w:val="nil"/>
              <w:right w:val="nil"/>
            </w:tcBorders>
            <w:hideMark/>
          </w:tcPr>
          <w:p w14:paraId="5E24934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C325E4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357F467" w14:textId="77777777" w:rsidR="00EE5860" w:rsidRPr="00441CD0" w:rsidRDefault="00EE5860" w:rsidP="00BB0E1F">
            <w:pPr>
              <w:pStyle w:val="TAC"/>
            </w:pPr>
            <w:r w:rsidRPr="00441CD0">
              <w:t>Message Type</w:t>
            </w:r>
          </w:p>
        </w:tc>
      </w:tr>
      <w:tr w:rsidR="00EE5860" w:rsidRPr="00441CD0" w14:paraId="3A632720" w14:textId="77777777" w:rsidTr="00BB0E1F">
        <w:trPr>
          <w:jc w:val="center"/>
        </w:trPr>
        <w:tc>
          <w:tcPr>
            <w:tcW w:w="1016" w:type="dxa"/>
            <w:tcBorders>
              <w:top w:val="nil"/>
              <w:left w:val="single" w:sz="4" w:space="0" w:color="auto"/>
              <w:bottom w:val="nil"/>
              <w:right w:val="nil"/>
            </w:tcBorders>
            <w:hideMark/>
          </w:tcPr>
          <w:p w14:paraId="35D28734"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6899B85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C41FBBB"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5C167345" w14:textId="77777777" w:rsidTr="00BB0E1F">
        <w:trPr>
          <w:jc w:val="center"/>
        </w:trPr>
        <w:tc>
          <w:tcPr>
            <w:tcW w:w="1016" w:type="dxa"/>
            <w:tcBorders>
              <w:top w:val="nil"/>
              <w:left w:val="single" w:sz="4" w:space="0" w:color="auto"/>
              <w:bottom w:val="nil"/>
              <w:right w:val="nil"/>
            </w:tcBorders>
            <w:hideMark/>
          </w:tcPr>
          <w:p w14:paraId="08E0C993"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2A1C2CD"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02BB075F"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04D7AE" w14:textId="77777777" w:rsidTr="00BB0E1F">
        <w:trPr>
          <w:jc w:val="center"/>
        </w:trPr>
        <w:tc>
          <w:tcPr>
            <w:tcW w:w="1016" w:type="dxa"/>
            <w:tcBorders>
              <w:top w:val="nil"/>
              <w:left w:val="single" w:sz="4" w:space="0" w:color="auto"/>
              <w:bottom w:val="nil"/>
              <w:right w:val="nil"/>
            </w:tcBorders>
            <w:hideMark/>
          </w:tcPr>
          <w:p w14:paraId="6450FAE7"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1B662C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1CF87DF5"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016A8FC9" w14:textId="77777777" w:rsidTr="00BB0E1F">
        <w:trPr>
          <w:jc w:val="center"/>
        </w:trPr>
        <w:tc>
          <w:tcPr>
            <w:tcW w:w="1016" w:type="dxa"/>
            <w:tcBorders>
              <w:top w:val="nil"/>
              <w:left w:val="single" w:sz="4" w:space="0" w:color="auto"/>
              <w:bottom w:val="nil"/>
              <w:right w:val="nil"/>
            </w:tcBorders>
            <w:hideMark/>
          </w:tcPr>
          <w:p w14:paraId="48D2E01D"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5CEC9153"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A90005B"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4B9FCDBF" w14:textId="77777777" w:rsidTr="00BB0E1F">
        <w:trPr>
          <w:jc w:val="center"/>
        </w:trPr>
        <w:tc>
          <w:tcPr>
            <w:tcW w:w="1016" w:type="dxa"/>
            <w:tcBorders>
              <w:top w:val="nil"/>
              <w:left w:val="single" w:sz="4" w:space="0" w:color="auto"/>
              <w:bottom w:val="nil"/>
              <w:right w:val="nil"/>
            </w:tcBorders>
            <w:hideMark/>
          </w:tcPr>
          <w:p w14:paraId="701AB4B5" w14:textId="77777777" w:rsidR="00EE5860" w:rsidRPr="00441CD0" w:rsidRDefault="00EE5860" w:rsidP="00BB0E1F">
            <w:pPr>
              <w:pStyle w:val="TAC"/>
            </w:pPr>
            <w:r w:rsidRPr="00441CD0">
              <w:t>7</w:t>
            </w:r>
          </w:p>
        </w:tc>
        <w:tc>
          <w:tcPr>
            <w:tcW w:w="390" w:type="dxa"/>
            <w:tcBorders>
              <w:top w:val="nil"/>
              <w:left w:val="nil"/>
              <w:bottom w:val="nil"/>
              <w:right w:val="single" w:sz="4" w:space="0" w:color="auto"/>
            </w:tcBorders>
          </w:tcPr>
          <w:p w14:paraId="4B9387C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5CCC49E" w14:textId="77777777" w:rsidR="00EE5860" w:rsidRPr="00441CD0" w:rsidRDefault="00EE5860" w:rsidP="00BB0E1F">
            <w:pPr>
              <w:pStyle w:val="TAC"/>
              <w:rPr>
                <w:lang w:eastAsia="zh-CN"/>
              </w:rPr>
            </w:pPr>
            <w:r w:rsidRPr="00441CD0">
              <w:t>Sequence Number (3</w:t>
            </w:r>
            <w:r w:rsidRPr="00441CD0">
              <w:rPr>
                <w:vertAlign w:val="superscript"/>
              </w:rPr>
              <w:t>rd</w:t>
            </w:r>
            <w:r w:rsidRPr="00441CD0">
              <w:t xml:space="preserve"> Octet)</w:t>
            </w:r>
          </w:p>
        </w:tc>
      </w:tr>
      <w:tr w:rsidR="00EE5860" w:rsidRPr="00441CD0" w14:paraId="4BFA231F" w14:textId="77777777" w:rsidTr="00BB0E1F">
        <w:trPr>
          <w:jc w:val="center"/>
        </w:trPr>
        <w:tc>
          <w:tcPr>
            <w:tcW w:w="1016" w:type="dxa"/>
            <w:tcBorders>
              <w:top w:val="nil"/>
              <w:left w:val="single" w:sz="4" w:space="0" w:color="auto"/>
              <w:bottom w:val="single" w:sz="4" w:space="0" w:color="auto"/>
              <w:right w:val="nil"/>
            </w:tcBorders>
            <w:hideMark/>
          </w:tcPr>
          <w:p w14:paraId="4CA4E50A" w14:textId="77777777" w:rsidR="00EE5860" w:rsidRPr="00441CD0" w:rsidRDefault="00EE5860" w:rsidP="00BB0E1F">
            <w:pPr>
              <w:pStyle w:val="TAC"/>
            </w:pPr>
            <w:r w:rsidRPr="00441CD0">
              <w:t>8</w:t>
            </w:r>
          </w:p>
        </w:tc>
        <w:tc>
          <w:tcPr>
            <w:tcW w:w="390" w:type="dxa"/>
            <w:tcBorders>
              <w:top w:val="nil"/>
              <w:left w:val="nil"/>
              <w:bottom w:val="single" w:sz="4" w:space="0" w:color="auto"/>
              <w:right w:val="single" w:sz="4" w:space="0" w:color="auto"/>
            </w:tcBorders>
          </w:tcPr>
          <w:p w14:paraId="6CF3838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4" w:space="0" w:color="auto"/>
              <w:right w:val="single" w:sz="4" w:space="0" w:color="auto"/>
            </w:tcBorders>
            <w:hideMark/>
          </w:tcPr>
          <w:p w14:paraId="5508C1A8" w14:textId="77777777" w:rsidR="00EE5860" w:rsidRPr="00441CD0" w:rsidRDefault="00EE5860" w:rsidP="00BB0E1F">
            <w:pPr>
              <w:pStyle w:val="TAC"/>
            </w:pPr>
            <w:r w:rsidRPr="00441CD0">
              <w:t>Spare</w:t>
            </w:r>
          </w:p>
        </w:tc>
      </w:tr>
    </w:tbl>
    <w:p w14:paraId="562234FA" w14:textId="77777777" w:rsidR="00EE5860" w:rsidRPr="00441CD0" w:rsidRDefault="00EE5860" w:rsidP="00EE5860">
      <w:pPr>
        <w:pStyle w:val="TF"/>
        <w:spacing w:before="120"/>
        <w:rPr>
          <w:lang w:val="en-US"/>
        </w:rPr>
      </w:pPr>
      <w:r w:rsidRPr="00441CD0">
        <w:t xml:space="preserve">Figure </w:t>
      </w:r>
      <w:r w:rsidRPr="00441CD0">
        <w:rPr>
          <w:lang w:val="en-US"/>
        </w:rPr>
        <w:t>7.2.2.2</w:t>
      </w:r>
      <w:r w:rsidRPr="00441CD0">
        <w:t xml:space="preserve">-1: </w:t>
      </w:r>
      <w:r w:rsidRPr="00441CD0">
        <w:rPr>
          <w:lang w:val="en-US"/>
        </w:rPr>
        <w:t>PFCP M</w:t>
      </w:r>
      <w:r w:rsidRPr="00441CD0">
        <w:t>essage Header</w:t>
      </w:r>
      <w:r w:rsidRPr="00441CD0">
        <w:rPr>
          <w:lang w:val="en-US"/>
        </w:rPr>
        <w:t xml:space="preserve"> for node related messages</w:t>
      </w:r>
    </w:p>
    <w:p w14:paraId="7957370E" w14:textId="77777777" w:rsidR="00EE5860" w:rsidRPr="00441CD0" w:rsidRDefault="00EE5860" w:rsidP="00EE5860">
      <w:pPr>
        <w:pStyle w:val="Heading4"/>
        <w:rPr>
          <w:lang w:val="en-US"/>
        </w:rPr>
      </w:pPr>
      <w:bookmarkStart w:id="3402" w:name="_Toc19717246"/>
      <w:bookmarkStart w:id="3403" w:name="_Toc27490729"/>
      <w:bookmarkStart w:id="3404" w:name="_Toc27557022"/>
      <w:bookmarkStart w:id="3405" w:name="_Toc27723939"/>
      <w:bookmarkStart w:id="3406" w:name="_Toc36031012"/>
      <w:bookmarkStart w:id="3407" w:name="_Toc36042932"/>
      <w:bookmarkStart w:id="3408" w:name="_Toc36814257"/>
      <w:bookmarkStart w:id="3409" w:name="_Toc44689111"/>
      <w:bookmarkStart w:id="3410" w:name="_Toc44923865"/>
      <w:bookmarkStart w:id="3411" w:name="_Toc51860834"/>
      <w:bookmarkStart w:id="3412" w:name="_Toc57930605"/>
      <w:bookmarkStart w:id="3413" w:name="_Toc57931235"/>
      <w:bookmarkStart w:id="3414" w:name="_Toc160974361"/>
      <w:r w:rsidRPr="00441CD0">
        <w:rPr>
          <w:lang w:val="en-US"/>
        </w:rPr>
        <w:t>7.2</w:t>
      </w:r>
      <w:r w:rsidRPr="00441CD0">
        <w:t>.</w:t>
      </w:r>
      <w:r w:rsidRPr="00441CD0">
        <w:rPr>
          <w:lang w:val="en-US"/>
        </w:rPr>
        <w:t>2.3</w:t>
      </w:r>
      <w:r w:rsidRPr="00441CD0">
        <w:tab/>
      </w:r>
      <w:r w:rsidRPr="00441CD0">
        <w:rPr>
          <w:lang w:val="en-US"/>
        </w:rPr>
        <w:t>PFCP H</w:t>
      </w:r>
      <w:r w:rsidRPr="00441CD0">
        <w:t>eader</w:t>
      </w:r>
      <w:r w:rsidRPr="00441CD0">
        <w:rPr>
          <w:lang w:val="en-US"/>
        </w:rPr>
        <w:t xml:space="preserve"> for Session Related Messages</w:t>
      </w:r>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21E804EE" w14:textId="77777777" w:rsidR="00EE5860" w:rsidRPr="00441CD0" w:rsidRDefault="00EE5860" w:rsidP="00EE5860">
      <w:r w:rsidRPr="00441CD0">
        <w:t>The PFCP message header, for session related messages, shall contain the SEID and Sequence Number fields followed by one spare octet. The PFCP header is depicted in figure </w:t>
      </w:r>
      <w:r w:rsidRPr="00441CD0">
        <w:rPr>
          <w:lang w:val="en-US"/>
        </w:rPr>
        <w:t>7.2</w:t>
      </w:r>
      <w:r w:rsidRPr="00441CD0">
        <w:t>.</w:t>
      </w:r>
      <w:r w:rsidRPr="00441CD0">
        <w:rPr>
          <w:lang w:val="en-US"/>
        </w:rPr>
        <w:t>2.3-1</w:t>
      </w:r>
      <w:r w:rsidRPr="00441CD0">
        <w:t>. The spare bits shall be set to zero by the sender and ignored by the receiver.</w:t>
      </w:r>
    </w:p>
    <w:p w14:paraId="5D11E737" w14:textId="77777777" w:rsidR="00EE5860" w:rsidRPr="00441CD0" w:rsidRDefault="00EE5860" w:rsidP="00EE5860">
      <w:pPr>
        <w:pStyle w:val="TH"/>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600"/>
        <w:gridCol w:w="601"/>
        <w:gridCol w:w="600"/>
        <w:gridCol w:w="601"/>
        <w:gridCol w:w="601"/>
        <w:gridCol w:w="600"/>
        <w:gridCol w:w="601"/>
        <w:gridCol w:w="601"/>
      </w:tblGrid>
      <w:tr w:rsidR="00EE5860" w:rsidRPr="00441CD0" w14:paraId="57C7306E" w14:textId="77777777" w:rsidTr="00BB0E1F">
        <w:trPr>
          <w:jc w:val="center"/>
        </w:trPr>
        <w:tc>
          <w:tcPr>
            <w:tcW w:w="1016" w:type="dxa"/>
            <w:tcBorders>
              <w:top w:val="single" w:sz="4" w:space="0" w:color="auto"/>
              <w:left w:val="single" w:sz="4" w:space="0" w:color="auto"/>
              <w:bottom w:val="nil"/>
              <w:right w:val="nil"/>
            </w:tcBorders>
          </w:tcPr>
          <w:p w14:paraId="12E01122" w14:textId="77777777" w:rsidR="00EE5860" w:rsidRPr="00441CD0" w:rsidRDefault="00EE5860" w:rsidP="00BB0E1F">
            <w:pPr>
              <w:pStyle w:val="TAH"/>
            </w:pPr>
          </w:p>
        </w:tc>
        <w:tc>
          <w:tcPr>
            <w:tcW w:w="390" w:type="dxa"/>
            <w:tcBorders>
              <w:top w:val="single" w:sz="4" w:space="0" w:color="auto"/>
              <w:left w:val="nil"/>
              <w:bottom w:val="nil"/>
              <w:right w:val="nil"/>
            </w:tcBorders>
          </w:tcPr>
          <w:p w14:paraId="38FE0B43" w14:textId="77777777" w:rsidR="00EE5860" w:rsidRPr="00441CD0" w:rsidRDefault="00EE5860" w:rsidP="00BB0E1F">
            <w:pPr>
              <w:pStyle w:val="TAH"/>
            </w:pPr>
          </w:p>
        </w:tc>
        <w:tc>
          <w:tcPr>
            <w:tcW w:w="4805" w:type="dxa"/>
            <w:gridSpan w:val="8"/>
            <w:tcBorders>
              <w:top w:val="single" w:sz="4" w:space="0" w:color="auto"/>
              <w:left w:val="nil"/>
              <w:bottom w:val="nil"/>
              <w:right w:val="single" w:sz="4" w:space="0" w:color="auto"/>
            </w:tcBorders>
            <w:hideMark/>
          </w:tcPr>
          <w:p w14:paraId="0502CEE1" w14:textId="77777777" w:rsidR="00EE5860" w:rsidRPr="00441CD0" w:rsidRDefault="00EE5860" w:rsidP="00BB0E1F">
            <w:pPr>
              <w:pStyle w:val="TAH"/>
            </w:pPr>
            <w:r w:rsidRPr="00441CD0">
              <w:t>Bits</w:t>
            </w:r>
          </w:p>
        </w:tc>
      </w:tr>
      <w:tr w:rsidR="00EE5860" w:rsidRPr="00441CD0" w14:paraId="0569BE50" w14:textId="77777777" w:rsidTr="00BB0E1F">
        <w:trPr>
          <w:jc w:val="center"/>
        </w:trPr>
        <w:tc>
          <w:tcPr>
            <w:tcW w:w="1016" w:type="dxa"/>
            <w:tcBorders>
              <w:top w:val="nil"/>
              <w:left w:val="single" w:sz="4" w:space="0" w:color="auto"/>
              <w:bottom w:val="nil"/>
              <w:right w:val="nil"/>
            </w:tcBorders>
            <w:hideMark/>
          </w:tcPr>
          <w:p w14:paraId="0F99C9A0" w14:textId="77777777" w:rsidR="00EE5860" w:rsidRPr="00441CD0" w:rsidRDefault="00EE5860" w:rsidP="00BB0E1F">
            <w:pPr>
              <w:pStyle w:val="TAC"/>
            </w:pPr>
            <w:r w:rsidRPr="00441CD0">
              <w:t>Octets</w:t>
            </w:r>
          </w:p>
        </w:tc>
        <w:tc>
          <w:tcPr>
            <w:tcW w:w="390" w:type="dxa"/>
          </w:tcPr>
          <w:p w14:paraId="19D8B48D" w14:textId="77777777" w:rsidR="00EE5860" w:rsidRPr="00441CD0" w:rsidRDefault="00EE5860" w:rsidP="00BB0E1F">
            <w:pPr>
              <w:pStyle w:val="TAC"/>
              <w:rPr>
                <w:b/>
              </w:rPr>
            </w:pPr>
          </w:p>
        </w:tc>
        <w:tc>
          <w:tcPr>
            <w:tcW w:w="600" w:type="dxa"/>
            <w:tcBorders>
              <w:top w:val="nil"/>
              <w:left w:val="nil"/>
              <w:bottom w:val="single" w:sz="4" w:space="0" w:color="auto"/>
              <w:right w:val="nil"/>
            </w:tcBorders>
            <w:hideMark/>
          </w:tcPr>
          <w:p w14:paraId="29934C42" w14:textId="77777777" w:rsidR="00EE5860" w:rsidRPr="00441CD0" w:rsidRDefault="00EE5860" w:rsidP="00BB0E1F">
            <w:pPr>
              <w:pStyle w:val="TAC"/>
            </w:pPr>
            <w:r w:rsidRPr="00441CD0">
              <w:t>8</w:t>
            </w:r>
          </w:p>
        </w:tc>
        <w:tc>
          <w:tcPr>
            <w:tcW w:w="601" w:type="dxa"/>
            <w:tcBorders>
              <w:top w:val="nil"/>
              <w:left w:val="nil"/>
              <w:bottom w:val="single" w:sz="4" w:space="0" w:color="auto"/>
              <w:right w:val="nil"/>
            </w:tcBorders>
            <w:hideMark/>
          </w:tcPr>
          <w:p w14:paraId="12E13AF3" w14:textId="77777777" w:rsidR="00EE5860" w:rsidRPr="00441CD0" w:rsidRDefault="00EE5860" w:rsidP="00BB0E1F">
            <w:pPr>
              <w:pStyle w:val="TAC"/>
            </w:pPr>
            <w:r w:rsidRPr="00441CD0">
              <w:t>7</w:t>
            </w:r>
          </w:p>
        </w:tc>
        <w:tc>
          <w:tcPr>
            <w:tcW w:w="600" w:type="dxa"/>
            <w:tcBorders>
              <w:top w:val="nil"/>
              <w:left w:val="nil"/>
              <w:bottom w:val="single" w:sz="4" w:space="0" w:color="auto"/>
              <w:right w:val="nil"/>
            </w:tcBorders>
            <w:hideMark/>
          </w:tcPr>
          <w:p w14:paraId="659F2DE1" w14:textId="77777777" w:rsidR="00EE5860" w:rsidRPr="00441CD0" w:rsidRDefault="00EE5860" w:rsidP="00BB0E1F">
            <w:pPr>
              <w:pStyle w:val="TAC"/>
            </w:pPr>
            <w:r w:rsidRPr="00441CD0">
              <w:t>6</w:t>
            </w:r>
          </w:p>
        </w:tc>
        <w:tc>
          <w:tcPr>
            <w:tcW w:w="601" w:type="dxa"/>
            <w:tcBorders>
              <w:top w:val="nil"/>
              <w:left w:val="nil"/>
              <w:bottom w:val="single" w:sz="4" w:space="0" w:color="auto"/>
              <w:right w:val="nil"/>
            </w:tcBorders>
            <w:hideMark/>
          </w:tcPr>
          <w:p w14:paraId="26AFF405" w14:textId="77777777" w:rsidR="00EE5860" w:rsidRPr="00441CD0" w:rsidRDefault="00EE5860" w:rsidP="00BB0E1F">
            <w:pPr>
              <w:pStyle w:val="TAC"/>
            </w:pPr>
            <w:r w:rsidRPr="00441CD0">
              <w:t>5</w:t>
            </w:r>
          </w:p>
        </w:tc>
        <w:tc>
          <w:tcPr>
            <w:tcW w:w="601" w:type="dxa"/>
            <w:tcBorders>
              <w:top w:val="nil"/>
              <w:left w:val="nil"/>
              <w:bottom w:val="single" w:sz="4" w:space="0" w:color="auto"/>
              <w:right w:val="nil"/>
            </w:tcBorders>
            <w:hideMark/>
          </w:tcPr>
          <w:p w14:paraId="47313124" w14:textId="77777777" w:rsidR="00EE5860" w:rsidRPr="00441CD0" w:rsidRDefault="00EE5860" w:rsidP="00BB0E1F">
            <w:pPr>
              <w:pStyle w:val="TAC"/>
            </w:pPr>
            <w:r w:rsidRPr="00441CD0">
              <w:t>4</w:t>
            </w:r>
          </w:p>
        </w:tc>
        <w:tc>
          <w:tcPr>
            <w:tcW w:w="600" w:type="dxa"/>
            <w:tcBorders>
              <w:top w:val="nil"/>
              <w:left w:val="nil"/>
              <w:bottom w:val="single" w:sz="4" w:space="0" w:color="auto"/>
              <w:right w:val="nil"/>
            </w:tcBorders>
            <w:hideMark/>
          </w:tcPr>
          <w:p w14:paraId="45371D4D" w14:textId="77777777" w:rsidR="00EE5860" w:rsidRPr="00441CD0" w:rsidRDefault="00EE5860" w:rsidP="00BB0E1F">
            <w:pPr>
              <w:pStyle w:val="TAC"/>
            </w:pPr>
            <w:r w:rsidRPr="00441CD0">
              <w:t>3</w:t>
            </w:r>
          </w:p>
        </w:tc>
        <w:tc>
          <w:tcPr>
            <w:tcW w:w="601" w:type="dxa"/>
            <w:tcBorders>
              <w:top w:val="nil"/>
              <w:left w:val="nil"/>
              <w:bottom w:val="single" w:sz="4" w:space="0" w:color="auto"/>
              <w:right w:val="nil"/>
            </w:tcBorders>
            <w:hideMark/>
          </w:tcPr>
          <w:p w14:paraId="6E6BEA09" w14:textId="77777777" w:rsidR="00EE5860" w:rsidRPr="00441CD0" w:rsidRDefault="00EE5860" w:rsidP="00BB0E1F">
            <w:pPr>
              <w:pStyle w:val="TAC"/>
            </w:pPr>
            <w:r w:rsidRPr="00441CD0">
              <w:t>2</w:t>
            </w:r>
          </w:p>
        </w:tc>
        <w:tc>
          <w:tcPr>
            <w:tcW w:w="601" w:type="dxa"/>
            <w:tcBorders>
              <w:top w:val="nil"/>
              <w:left w:val="nil"/>
              <w:bottom w:val="single" w:sz="4" w:space="0" w:color="auto"/>
              <w:right w:val="single" w:sz="4" w:space="0" w:color="auto"/>
            </w:tcBorders>
            <w:hideMark/>
          </w:tcPr>
          <w:p w14:paraId="3CFE5E05" w14:textId="77777777" w:rsidR="00EE5860" w:rsidRPr="00441CD0" w:rsidRDefault="00EE5860" w:rsidP="00BB0E1F">
            <w:pPr>
              <w:pStyle w:val="TAC"/>
            </w:pPr>
            <w:r w:rsidRPr="00441CD0">
              <w:t>1</w:t>
            </w:r>
          </w:p>
        </w:tc>
      </w:tr>
      <w:tr w:rsidR="00EE5860" w:rsidRPr="00441CD0" w14:paraId="79504926" w14:textId="77777777" w:rsidTr="00BB0E1F">
        <w:trPr>
          <w:jc w:val="center"/>
        </w:trPr>
        <w:tc>
          <w:tcPr>
            <w:tcW w:w="1016" w:type="dxa"/>
            <w:tcBorders>
              <w:top w:val="nil"/>
              <w:left w:val="single" w:sz="4" w:space="0" w:color="auto"/>
              <w:bottom w:val="nil"/>
              <w:right w:val="nil"/>
            </w:tcBorders>
            <w:hideMark/>
          </w:tcPr>
          <w:p w14:paraId="44B6A408" w14:textId="77777777" w:rsidR="00EE5860" w:rsidRPr="00441CD0" w:rsidRDefault="00EE5860" w:rsidP="00BB0E1F">
            <w:pPr>
              <w:pStyle w:val="TAC"/>
            </w:pPr>
            <w:r w:rsidRPr="00441CD0">
              <w:t>1</w:t>
            </w:r>
          </w:p>
        </w:tc>
        <w:tc>
          <w:tcPr>
            <w:tcW w:w="390" w:type="dxa"/>
            <w:tcBorders>
              <w:top w:val="nil"/>
              <w:left w:val="nil"/>
              <w:bottom w:val="nil"/>
              <w:right w:val="single" w:sz="4" w:space="0" w:color="auto"/>
            </w:tcBorders>
          </w:tcPr>
          <w:p w14:paraId="2DBF9DC0" w14:textId="77777777" w:rsidR="00EE5860" w:rsidRPr="00441CD0" w:rsidRDefault="00EE5860" w:rsidP="00BB0E1F">
            <w:pPr>
              <w:pStyle w:val="TAC"/>
            </w:pPr>
          </w:p>
        </w:tc>
        <w:tc>
          <w:tcPr>
            <w:tcW w:w="1801" w:type="dxa"/>
            <w:gridSpan w:val="3"/>
            <w:tcBorders>
              <w:top w:val="single" w:sz="4" w:space="0" w:color="auto"/>
              <w:left w:val="single" w:sz="4" w:space="0" w:color="auto"/>
              <w:bottom w:val="single" w:sz="6" w:space="0" w:color="auto"/>
              <w:right w:val="single" w:sz="4" w:space="0" w:color="auto"/>
            </w:tcBorders>
            <w:hideMark/>
          </w:tcPr>
          <w:p w14:paraId="2B13963C" w14:textId="77777777" w:rsidR="00EE5860" w:rsidRPr="00441CD0" w:rsidRDefault="00EE5860" w:rsidP="00BB0E1F">
            <w:pPr>
              <w:pStyle w:val="TAC"/>
            </w:pPr>
            <w:r w:rsidRPr="00441CD0">
              <w:t>Version</w:t>
            </w:r>
          </w:p>
        </w:tc>
        <w:tc>
          <w:tcPr>
            <w:tcW w:w="601" w:type="dxa"/>
            <w:tcBorders>
              <w:top w:val="single" w:sz="4" w:space="0" w:color="auto"/>
              <w:left w:val="single" w:sz="4" w:space="0" w:color="auto"/>
              <w:bottom w:val="single" w:sz="6" w:space="0" w:color="auto"/>
              <w:right w:val="single" w:sz="4" w:space="0" w:color="auto"/>
            </w:tcBorders>
            <w:hideMark/>
          </w:tcPr>
          <w:p w14:paraId="29773A37" w14:textId="77777777" w:rsidR="00EE5860" w:rsidRPr="00441CD0" w:rsidRDefault="00EE5860" w:rsidP="00BB0E1F">
            <w:pPr>
              <w:pStyle w:val="TAC"/>
            </w:pPr>
            <w:r w:rsidRPr="00441CD0">
              <w:t>Spare</w:t>
            </w:r>
          </w:p>
        </w:tc>
        <w:tc>
          <w:tcPr>
            <w:tcW w:w="601" w:type="dxa"/>
            <w:tcBorders>
              <w:top w:val="single" w:sz="4" w:space="0" w:color="auto"/>
              <w:left w:val="single" w:sz="4" w:space="0" w:color="auto"/>
              <w:bottom w:val="single" w:sz="6" w:space="0" w:color="auto"/>
              <w:right w:val="single" w:sz="4" w:space="0" w:color="auto"/>
            </w:tcBorders>
            <w:hideMark/>
          </w:tcPr>
          <w:p w14:paraId="5E010F38" w14:textId="77777777" w:rsidR="00EE5860" w:rsidRPr="00441CD0" w:rsidRDefault="00EE5860" w:rsidP="00BB0E1F">
            <w:pPr>
              <w:pStyle w:val="TAC"/>
            </w:pPr>
            <w:r w:rsidRPr="00441CD0">
              <w:t>Spare</w:t>
            </w:r>
          </w:p>
        </w:tc>
        <w:tc>
          <w:tcPr>
            <w:tcW w:w="600" w:type="dxa"/>
            <w:tcBorders>
              <w:top w:val="single" w:sz="4" w:space="0" w:color="auto"/>
              <w:left w:val="single" w:sz="4" w:space="0" w:color="auto"/>
              <w:bottom w:val="single" w:sz="6" w:space="0" w:color="auto"/>
              <w:right w:val="single" w:sz="4" w:space="0" w:color="auto"/>
            </w:tcBorders>
            <w:hideMark/>
          </w:tcPr>
          <w:p w14:paraId="69B1BCDF" w14:textId="77777777" w:rsidR="00EE5860" w:rsidRPr="00441CD0" w:rsidRDefault="00EE5860" w:rsidP="00BB0E1F">
            <w:pPr>
              <w:pStyle w:val="TAC"/>
            </w:pPr>
            <w:r w:rsidRPr="00441CD0">
              <w:t>FO</w:t>
            </w:r>
          </w:p>
        </w:tc>
        <w:tc>
          <w:tcPr>
            <w:tcW w:w="601" w:type="dxa"/>
            <w:tcBorders>
              <w:top w:val="single" w:sz="4" w:space="0" w:color="auto"/>
              <w:left w:val="single" w:sz="4" w:space="0" w:color="auto"/>
              <w:bottom w:val="single" w:sz="6" w:space="0" w:color="auto"/>
              <w:right w:val="single" w:sz="4" w:space="0" w:color="auto"/>
            </w:tcBorders>
            <w:hideMark/>
          </w:tcPr>
          <w:p w14:paraId="62A79592" w14:textId="77777777" w:rsidR="00EE5860" w:rsidRPr="00441CD0" w:rsidRDefault="00EE5860" w:rsidP="00BB0E1F">
            <w:pPr>
              <w:pStyle w:val="TAC"/>
              <w:rPr>
                <w:lang w:val="de-DE"/>
              </w:rPr>
            </w:pPr>
            <w:r w:rsidRPr="00441CD0">
              <w:rPr>
                <w:lang w:val="de-DE"/>
              </w:rPr>
              <w:t>MP</w:t>
            </w:r>
          </w:p>
        </w:tc>
        <w:tc>
          <w:tcPr>
            <w:tcW w:w="601" w:type="dxa"/>
            <w:tcBorders>
              <w:top w:val="single" w:sz="4" w:space="0" w:color="auto"/>
              <w:left w:val="single" w:sz="4" w:space="0" w:color="auto"/>
              <w:bottom w:val="single" w:sz="6" w:space="0" w:color="auto"/>
              <w:right w:val="single" w:sz="4" w:space="0" w:color="auto"/>
            </w:tcBorders>
            <w:hideMark/>
          </w:tcPr>
          <w:p w14:paraId="5221E4B8" w14:textId="77777777" w:rsidR="00EE5860" w:rsidRPr="00441CD0" w:rsidRDefault="00EE5860" w:rsidP="00BB0E1F">
            <w:pPr>
              <w:pStyle w:val="TAC"/>
              <w:rPr>
                <w:lang w:val="x-none"/>
              </w:rPr>
            </w:pPr>
            <w:r w:rsidRPr="00441CD0">
              <w:rPr>
                <w:lang w:val="de-DE"/>
              </w:rPr>
              <w:t>S</w:t>
            </w:r>
            <w:r w:rsidRPr="00441CD0">
              <w:t>=1</w:t>
            </w:r>
          </w:p>
        </w:tc>
      </w:tr>
      <w:tr w:rsidR="00EE5860" w:rsidRPr="00441CD0" w14:paraId="25850128" w14:textId="77777777" w:rsidTr="00BB0E1F">
        <w:trPr>
          <w:jc w:val="center"/>
        </w:trPr>
        <w:tc>
          <w:tcPr>
            <w:tcW w:w="1016" w:type="dxa"/>
            <w:tcBorders>
              <w:top w:val="nil"/>
              <w:left w:val="single" w:sz="4" w:space="0" w:color="auto"/>
              <w:bottom w:val="nil"/>
              <w:right w:val="nil"/>
            </w:tcBorders>
            <w:hideMark/>
          </w:tcPr>
          <w:p w14:paraId="18131CA3" w14:textId="77777777" w:rsidR="00EE5860" w:rsidRPr="00441CD0" w:rsidRDefault="00EE5860" w:rsidP="00BB0E1F">
            <w:pPr>
              <w:pStyle w:val="TAC"/>
            </w:pPr>
            <w:r w:rsidRPr="00441CD0">
              <w:t>2</w:t>
            </w:r>
          </w:p>
        </w:tc>
        <w:tc>
          <w:tcPr>
            <w:tcW w:w="390" w:type="dxa"/>
            <w:tcBorders>
              <w:top w:val="nil"/>
              <w:left w:val="nil"/>
              <w:bottom w:val="nil"/>
              <w:right w:val="single" w:sz="4" w:space="0" w:color="auto"/>
            </w:tcBorders>
          </w:tcPr>
          <w:p w14:paraId="303E46F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60367DCD" w14:textId="77777777" w:rsidR="00EE5860" w:rsidRPr="00441CD0" w:rsidRDefault="00EE5860" w:rsidP="00BB0E1F">
            <w:pPr>
              <w:pStyle w:val="TAC"/>
            </w:pPr>
            <w:r w:rsidRPr="00441CD0">
              <w:t>Message Type</w:t>
            </w:r>
          </w:p>
        </w:tc>
      </w:tr>
      <w:tr w:rsidR="00EE5860" w:rsidRPr="00441CD0" w14:paraId="5A0729A9" w14:textId="77777777" w:rsidTr="00BB0E1F">
        <w:trPr>
          <w:jc w:val="center"/>
        </w:trPr>
        <w:tc>
          <w:tcPr>
            <w:tcW w:w="1016" w:type="dxa"/>
            <w:tcBorders>
              <w:top w:val="nil"/>
              <w:left w:val="single" w:sz="4" w:space="0" w:color="auto"/>
              <w:bottom w:val="nil"/>
              <w:right w:val="nil"/>
            </w:tcBorders>
            <w:hideMark/>
          </w:tcPr>
          <w:p w14:paraId="7A8A33A5" w14:textId="77777777" w:rsidR="00EE5860" w:rsidRPr="00441CD0" w:rsidRDefault="00EE5860" w:rsidP="00BB0E1F">
            <w:pPr>
              <w:pStyle w:val="TAC"/>
            </w:pPr>
            <w:r w:rsidRPr="00441CD0">
              <w:t>3</w:t>
            </w:r>
          </w:p>
        </w:tc>
        <w:tc>
          <w:tcPr>
            <w:tcW w:w="390" w:type="dxa"/>
            <w:tcBorders>
              <w:top w:val="nil"/>
              <w:left w:val="nil"/>
              <w:bottom w:val="nil"/>
              <w:right w:val="single" w:sz="4" w:space="0" w:color="auto"/>
            </w:tcBorders>
          </w:tcPr>
          <w:p w14:paraId="22EC322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A4D140D" w14:textId="77777777" w:rsidR="00EE5860" w:rsidRPr="00441CD0" w:rsidRDefault="00EE5860" w:rsidP="00BB0E1F">
            <w:pPr>
              <w:pStyle w:val="TAC"/>
            </w:pPr>
            <w:r w:rsidRPr="00441CD0">
              <w:t>Message Length (1</w:t>
            </w:r>
            <w:r w:rsidRPr="00441CD0">
              <w:rPr>
                <w:vertAlign w:val="superscript"/>
              </w:rPr>
              <w:t>st</w:t>
            </w:r>
            <w:r w:rsidRPr="00441CD0">
              <w:t xml:space="preserve"> Octet)</w:t>
            </w:r>
          </w:p>
        </w:tc>
      </w:tr>
      <w:tr w:rsidR="00EE5860" w:rsidRPr="00441CD0" w14:paraId="7E3C98DF" w14:textId="77777777" w:rsidTr="00BB0E1F">
        <w:trPr>
          <w:jc w:val="center"/>
        </w:trPr>
        <w:tc>
          <w:tcPr>
            <w:tcW w:w="1016" w:type="dxa"/>
            <w:tcBorders>
              <w:top w:val="nil"/>
              <w:left w:val="single" w:sz="4" w:space="0" w:color="auto"/>
              <w:bottom w:val="nil"/>
              <w:right w:val="nil"/>
            </w:tcBorders>
            <w:hideMark/>
          </w:tcPr>
          <w:p w14:paraId="5FD62AA9" w14:textId="77777777" w:rsidR="00EE5860" w:rsidRPr="00441CD0" w:rsidRDefault="00EE5860" w:rsidP="00BB0E1F">
            <w:pPr>
              <w:pStyle w:val="TAC"/>
            </w:pPr>
            <w:r w:rsidRPr="00441CD0">
              <w:t>4</w:t>
            </w:r>
          </w:p>
        </w:tc>
        <w:tc>
          <w:tcPr>
            <w:tcW w:w="390" w:type="dxa"/>
            <w:tcBorders>
              <w:top w:val="nil"/>
              <w:left w:val="nil"/>
              <w:bottom w:val="nil"/>
              <w:right w:val="single" w:sz="4" w:space="0" w:color="auto"/>
            </w:tcBorders>
          </w:tcPr>
          <w:p w14:paraId="362F6F4F"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4CE0257" w14:textId="77777777" w:rsidR="00EE5860" w:rsidRPr="00441CD0" w:rsidRDefault="00EE5860" w:rsidP="00BB0E1F">
            <w:pPr>
              <w:pStyle w:val="TAC"/>
            </w:pPr>
            <w:r w:rsidRPr="00441CD0">
              <w:t>Message Length (2</w:t>
            </w:r>
            <w:r w:rsidRPr="00441CD0">
              <w:rPr>
                <w:vertAlign w:val="superscript"/>
              </w:rPr>
              <w:t>nd</w:t>
            </w:r>
            <w:r w:rsidRPr="00441CD0">
              <w:t xml:space="preserve"> Octet)</w:t>
            </w:r>
          </w:p>
        </w:tc>
      </w:tr>
      <w:tr w:rsidR="00EE5860" w:rsidRPr="00441CD0" w14:paraId="045FAF06" w14:textId="77777777" w:rsidTr="00BB0E1F">
        <w:trPr>
          <w:jc w:val="center"/>
        </w:trPr>
        <w:tc>
          <w:tcPr>
            <w:tcW w:w="1016" w:type="dxa"/>
            <w:tcBorders>
              <w:top w:val="nil"/>
              <w:left w:val="single" w:sz="4" w:space="0" w:color="auto"/>
              <w:bottom w:val="nil"/>
              <w:right w:val="nil"/>
            </w:tcBorders>
            <w:hideMark/>
          </w:tcPr>
          <w:p w14:paraId="75C197F9" w14:textId="77777777" w:rsidR="00EE5860" w:rsidRPr="00441CD0" w:rsidRDefault="00EE5860" w:rsidP="00BB0E1F">
            <w:pPr>
              <w:pStyle w:val="TAC"/>
            </w:pPr>
            <w:r w:rsidRPr="00441CD0">
              <w:t>5</w:t>
            </w:r>
          </w:p>
        </w:tc>
        <w:tc>
          <w:tcPr>
            <w:tcW w:w="390" w:type="dxa"/>
            <w:tcBorders>
              <w:top w:val="nil"/>
              <w:left w:val="nil"/>
              <w:bottom w:val="nil"/>
              <w:right w:val="single" w:sz="4" w:space="0" w:color="auto"/>
            </w:tcBorders>
          </w:tcPr>
          <w:p w14:paraId="1EF01A21"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C272266" w14:textId="77777777" w:rsidR="00EE5860" w:rsidRPr="00441CD0" w:rsidRDefault="00EE5860" w:rsidP="00BB0E1F">
            <w:pPr>
              <w:pStyle w:val="TAC"/>
            </w:pPr>
            <w:r w:rsidRPr="00441CD0">
              <w:t>Session Endpoint Identifier (1</w:t>
            </w:r>
            <w:r w:rsidRPr="00441CD0">
              <w:rPr>
                <w:vertAlign w:val="superscript"/>
              </w:rPr>
              <w:t>st</w:t>
            </w:r>
            <w:r w:rsidRPr="00441CD0">
              <w:t xml:space="preserve"> Octet)</w:t>
            </w:r>
          </w:p>
        </w:tc>
      </w:tr>
      <w:tr w:rsidR="00EE5860" w:rsidRPr="00441CD0" w14:paraId="76FC3A83" w14:textId="77777777" w:rsidTr="00BB0E1F">
        <w:trPr>
          <w:jc w:val="center"/>
        </w:trPr>
        <w:tc>
          <w:tcPr>
            <w:tcW w:w="1016" w:type="dxa"/>
            <w:tcBorders>
              <w:top w:val="nil"/>
              <w:left w:val="single" w:sz="4" w:space="0" w:color="auto"/>
              <w:bottom w:val="nil"/>
              <w:right w:val="nil"/>
            </w:tcBorders>
            <w:hideMark/>
          </w:tcPr>
          <w:p w14:paraId="65CA3858" w14:textId="77777777" w:rsidR="00EE5860" w:rsidRPr="00441CD0" w:rsidRDefault="00EE5860" w:rsidP="00BB0E1F">
            <w:pPr>
              <w:pStyle w:val="TAC"/>
            </w:pPr>
            <w:r w:rsidRPr="00441CD0">
              <w:t>6</w:t>
            </w:r>
          </w:p>
        </w:tc>
        <w:tc>
          <w:tcPr>
            <w:tcW w:w="390" w:type="dxa"/>
            <w:tcBorders>
              <w:top w:val="nil"/>
              <w:left w:val="nil"/>
              <w:bottom w:val="nil"/>
              <w:right w:val="single" w:sz="4" w:space="0" w:color="auto"/>
            </w:tcBorders>
          </w:tcPr>
          <w:p w14:paraId="19E0668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50CA2BB9" w14:textId="77777777" w:rsidR="00EE5860" w:rsidRPr="00441CD0" w:rsidRDefault="00EE5860" w:rsidP="00BB0E1F">
            <w:pPr>
              <w:pStyle w:val="TAC"/>
              <w:rPr>
                <w:lang w:val="fr-FR"/>
              </w:rPr>
            </w:pPr>
            <w:r w:rsidRPr="00441CD0">
              <w:rPr>
                <w:lang w:val="fr-FR"/>
              </w:rPr>
              <w:t>Session Endpoint Identifier (2</w:t>
            </w:r>
            <w:r w:rsidRPr="00441CD0">
              <w:rPr>
                <w:vertAlign w:val="superscript"/>
                <w:lang w:val="fr-FR"/>
              </w:rPr>
              <w:t>nd</w:t>
            </w:r>
            <w:r w:rsidRPr="00441CD0">
              <w:rPr>
                <w:lang w:val="fr-FR"/>
              </w:rPr>
              <w:t xml:space="preserve"> Octet)</w:t>
            </w:r>
          </w:p>
        </w:tc>
      </w:tr>
      <w:tr w:rsidR="00EE5860" w:rsidRPr="00441CD0" w14:paraId="7F217914" w14:textId="77777777" w:rsidTr="00BB0E1F">
        <w:trPr>
          <w:jc w:val="center"/>
        </w:trPr>
        <w:tc>
          <w:tcPr>
            <w:tcW w:w="1016" w:type="dxa"/>
            <w:tcBorders>
              <w:top w:val="nil"/>
              <w:left w:val="single" w:sz="4" w:space="0" w:color="auto"/>
              <w:bottom w:val="nil"/>
              <w:right w:val="nil"/>
            </w:tcBorders>
            <w:hideMark/>
          </w:tcPr>
          <w:p w14:paraId="455D996B" w14:textId="77777777" w:rsidR="00EE5860" w:rsidRPr="00441CD0" w:rsidRDefault="00EE5860" w:rsidP="00BB0E1F">
            <w:pPr>
              <w:pStyle w:val="TAC"/>
              <w:rPr>
                <w:lang w:val="x-none"/>
              </w:rPr>
            </w:pPr>
            <w:r w:rsidRPr="00441CD0">
              <w:t>7</w:t>
            </w:r>
          </w:p>
        </w:tc>
        <w:tc>
          <w:tcPr>
            <w:tcW w:w="390" w:type="dxa"/>
            <w:tcBorders>
              <w:top w:val="nil"/>
              <w:left w:val="nil"/>
              <w:bottom w:val="nil"/>
              <w:right w:val="single" w:sz="4" w:space="0" w:color="auto"/>
            </w:tcBorders>
          </w:tcPr>
          <w:p w14:paraId="32D37204"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4C9DC9D" w14:textId="77777777" w:rsidR="00EE5860" w:rsidRPr="00441CD0" w:rsidRDefault="00EE5860" w:rsidP="00BB0E1F">
            <w:pPr>
              <w:pStyle w:val="TAC"/>
              <w:rPr>
                <w:lang w:val="fr-FR"/>
              </w:rPr>
            </w:pPr>
            <w:r w:rsidRPr="00441CD0">
              <w:rPr>
                <w:lang w:val="fr-FR"/>
              </w:rPr>
              <w:t>Session Endpoint Identifier (3</w:t>
            </w:r>
            <w:r w:rsidRPr="00441CD0">
              <w:rPr>
                <w:vertAlign w:val="superscript"/>
                <w:lang w:val="fr-FR"/>
              </w:rPr>
              <w:t>rd</w:t>
            </w:r>
            <w:r w:rsidRPr="00441CD0">
              <w:rPr>
                <w:lang w:val="fr-FR"/>
              </w:rPr>
              <w:t xml:space="preserve"> Octet)</w:t>
            </w:r>
          </w:p>
        </w:tc>
      </w:tr>
      <w:tr w:rsidR="00EE5860" w:rsidRPr="00441CD0" w14:paraId="14B54760" w14:textId="77777777" w:rsidTr="00BB0E1F">
        <w:trPr>
          <w:jc w:val="center"/>
        </w:trPr>
        <w:tc>
          <w:tcPr>
            <w:tcW w:w="1016" w:type="dxa"/>
            <w:tcBorders>
              <w:top w:val="nil"/>
              <w:left w:val="single" w:sz="4" w:space="0" w:color="auto"/>
              <w:bottom w:val="nil"/>
              <w:right w:val="nil"/>
            </w:tcBorders>
            <w:hideMark/>
          </w:tcPr>
          <w:p w14:paraId="422EF2D2" w14:textId="77777777" w:rsidR="00EE5860" w:rsidRPr="00441CD0" w:rsidRDefault="00EE5860" w:rsidP="00BB0E1F">
            <w:pPr>
              <w:pStyle w:val="TAC"/>
              <w:rPr>
                <w:lang w:val="x-none"/>
              </w:rPr>
            </w:pPr>
            <w:r w:rsidRPr="00441CD0">
              <w:t>8</w:t>
            </w:r>
          </w:p>
        </w:tc>
        <w:tc>
          <w:tcPr>
            <w:tcW w:w="390" w:type="dxa"/>
            <w:tcBorders>
              <w:top w:val="nil"/>
              <w:left w:val="nil"/>
              <w:bottom w:val="nil"/>
              <w:right w:val="single" w:sz="4" w:space="0" w:color="auto"/>
            </w:tcBorders>
          </w:tcPr>
          <w:p w14:paraId="1E263430"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AACDD5F" w14:textId="77777777" w:rsidR="00EE5860" w:rsidRPr="00441CD0" w:rsidRDefault="00EE5860" w:rsidP="00BB0E1F">
            <w:pPr>
              <w:pStyle w:val="TAC"/>
            </w:pPr>
            <w:r w:rsidRPr="00441CD0">
              <w:t>Session Endpoint Identifier (4</w:t>
            </w:r>
            <w:r w:rsidRPr="00441CD0">
              <w:rPr>
                <w:vertAlign w:val="superscript"/>
              </w:rPr>
              <w:t>th</w:t>
            </w:r>
            <w:r w:rsidRPr="00441CD0">
              <w:t xml:space="preserve"> Octet)</w:t>
            </w:r>
          </w:p>
        </w:tc>
      </w:tr>
      <w:tr w:rsidR="00EE5860" w:rsidRPr="00441CD0" w14:paraId="40F72719" w14:textId="77777777" w:rsidTr="00BB0E1F">
        <w:trPr>
          <w:jc w:val="center"/>
        </w:trPr>
        <w:tc>
          <w:tcPr>
            <w:tcW w:w="1016" w:type="dxa"/>
            <w:tcBorders>
              <w:top w:val="nil"/>
              <w:left w:val="single" w:sz="4" w:space="0" w:color="auto"/>
              <w:bottom w:val="nil"/>
              <w:right w:val="nil"/>
            </w:tcBorders>
            <w:hideMark/>
          </w:tcPr>
          <w:p w14:paraId="097FFAC1" w14:textId="77777777" w:rsidR="00EE5860" w:rsidRPr="00441CD0" w:rsidRDefault="00EE5860" w:rsidP="00BB0E1F">
            <w:pPr>
              <w:pStyle w:val="TAC"/>
            </w:pPr>
            <w:r w:rsidRPr="00441CD0">
              <w:t>9</w:t>
            </w:r>
          </w:p>
        </w:tc>
        <w:tc>
          <w:tcPr>
            <w:tcW w:w="390" w:type="dxa"/>
            <w:tcBorders>
              <w:top w:val="nil"/>
              <w:left w:val="nil"/>
              <w:bottom w:val="nil"/>
              <w:right w:val="single" w:sz="4" w:space="0" w:color="auto"/>
            </w:tcBorders>
          </w:tcPr>
          <w:p w14:paraId="0DC37F87"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2000277A" w14:textId="77777777" w:rsidR="00EE5860" w:rsidRPr="00441CD0" w:rsidRDefault="00EE5860" w:rsidP="00BB0E1F">
            <w:pPr>
              <w:pStyle w:val="TAC"/>
            </w:pPr>
            <w:r w:rsidRPr="00441CD0">
              <w:t>Session Endpoint Identifier (5</w:t>
            </w:r>
            <w:r w:rsidRPr="00441CD0">
              <w:rPr>
                <w:vertAlign w:val="superscript"/>
              </w:rPr>
              <w:t>th</w:t>
            </w:r>
            <w:r w:rsidRPr="00441CD0">
              <w:t xml:space="preserve"> Octet)</w:t>
            </w:r>
          </w:p>
        </w:tc>
      </w:tr>
      <w:tr w:rsidR="00EE5860" w:rsidRPr="00441CD0" w14:paraId="14BA6CB9" w14:textId="77777777" w:rsidTr="00BB0E1F">
        <w:trPr>
          <w:jc w:val="center"/>
        </w:trPr>
        <w:tc>
          <w:tcPr>
            <w:tcW w:w="1016" w:type="dxa"/>
            <w:tcBorders>
              <w:top w:val="nil"/>
              <w:left w:val="single" w:sz="4" w:space="0" w:color="auto"/>
              <w:bottom w:val="nil"/>
              <w:right w:val="nil"/>
            </w:tcBorders>
            <w:hideMark/>
          </w:tcPr>
          <w:p w14:paraId="64A3B143" w14:textId="77777777" w:rsidR="00EE5860" w:rsidRPr="00441CD0" w:rsidRDefault="00EE5860" w:rsidP="00BB0E1F">
            <w:pPr>
              <w:pStyle w:val="TAC"/>
            </w:pPr>
            <w:r w:rsidRPr="00441CD0">
              <w:t>10</w:t>
            </w:r>
          </w:p>
        </w:tc>
        <w:tc>
          <w:tcPr>
            <w:tcW w:w="390" w:type="dxa"/>
            <w:tcBorders>
              <w:top w:val="nil"/>
              <w:left w:val="nil"/>
              <w:bottom w:val="nil"/>
              <w:right w:val="single" w:sz="4" w:space="0" w:color="auto"/>
            </w:tcBorders>
          </w:tcPr>
          <w:p w14:paraId="76D4469B"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48A59E65" w14:textId="77777777" w:rsidR="00EE5860" w:rsidRPr="00441CD0" w:rsidRDefault="00EE5860" w:rsidP="00BB0E1F">
            <w:pPr>
              <w:pStyle w:val="TAC"/>
            </w:pPr>
            <w:r w:rsidRPr="00441CD0">
              <w:t>Session Endpoint Identifier (6</w:t>
            </w:r>
            <w:r w:rsidRPr="00441CD0">
              <w:rPr>
                <w:vertAlign w:val="superscript"/>
              </w:rPr>
              <w:t>th</w:t>
            </w:r>
            <w:r w:rsidRPr="00441CD0">
              <w:t xml:space="preserve"> Octet)</w:t>
            </w:r>
          </w:p>
        </w:tc>
      </w:tr>
      <w:tr w:rsidR="00EE5860" w:rsidRPr="00441CD0" w14:paraId="6495E1E9" w14:textId="77777777" w:rsidTr="00BB0E1F">
        <w:trPr>
          <w:jc w:val="center"/>
        </w:trPr>
        <w:tc>
          <w:tcPr>
            <w:tcW w:w="1016" w:type="dxa"/>
            <w:tcBorders>
              <w:top w:val="nil"/>
              <w:left w:val="single" w:sz="4" w:space="0" w:color="auto"/>
              <w:bottom w:val="nil"/>
              <w:right w:val="nil"/>
            </w:tcBorders>
            <w:hideMark/>
          </w:tcPr>
          <w:p w14:paraId="4EE9BB7D" w14:textId="77777777" w:rsidR="00EE5860" w:rsidRPr="00441CD0" w:rsidRDefault="00EE5860" w:rsidP="00BB0E1F">
            <w:pPr>
              <w:pStyle w:val="TAC"/>
            </w:pPr>
            <w:r w:rsidRPr="00441CD0">
              <w:t>11</w:t>
            </w:r>
          </w:p>
        </w:tc>
        <w:tc>
          <w:tcPr>
            <w:tcW w:w="390" w:type="dxa"/>
            <w:tcBorders>
              <w:top w:val="nil"/>
              <w:left w:val="nil"/>
              <w:bottom w:val="nil"/>
              <w:right w:val="single" w:sz="4" w:space="0" w:color="auto"/>
            </w:tcBorders>
          </w:tcPr>
          <w:p w14:paraId="77CA92C8"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316E03D5" w14:textId="77777777" w:rsidR="00EE5860" w:rsidRPr="00441CD0" w:rsidRDefault="00EE5860" w:rsidP="00BB0E1F">
            <w:pPr>
              <w:pStyle w:val="TAC"/>
            </w:pPr>
            <w:r w:rsidRPr="00441CD0">
              <w:t>Session Endpoint Identifier (7</w:t>
            </w:r>
            <w:r w:rsidRPr="00441CD0">
              <w:rPr>
                <w:vertAlign w:val="superscript"/>
              </w:rPr>
              <w:t>th</w:t>
            </w:r>
            <w:r w:rsidRPr="00441CD0">
              <w:t xml:space="preserve"> Octet)</w:t>
            </w:r>
          </w:p>
        </w:tc>
      </w:tr>
      <w:tr w:rsidR="00EE5860" w:rsidRPr="00441CD0" w14:paraId="65079075" w14:textId="77777777" w:rsidTr="00BB0E1F">
        <w:trPr>
          <w:jc w:val="center"/>
        </w:trPr>
        <w:tc>
          <w:tcPr>
            <w:tcW w:w="1016" w:type="dxa"/>
            <w:tcBorders>
              <w:top w:val="nil"/>
              <w:left w:val="single" w:sz="4" w:space="0" w:color="auto"/>
              <w:bottom w:val="nil"/>
              <w:right w:val="nil"/>
            </w:tcBorders>
            <w:hideMark/>
          </w:tcPr>
          <w:p w14:paraId="6508982F" w14:textId="77777777" w:rsidR="00EE5860" w:rsidRPr="00441CD0" w:rsidRDefault="00EE5860" w:rsidP="00BB0E1F">
            <w:pPr>
              <w:pStyle w:val="TAC"/>
            </w:pPr>
            <w:r w:rsidRPr="00441CD0">
              <w:t>12</w:t>
            </w:r>
          </w:p>
        </w:tc>
        <w:tc>
          <w:tcPr>
            <w:tcW w:w="390" w:type="dxa"/>
            <w:tcBorders>
              <w:top w:val="nil"/>
              <w:left w:val="nil"/>
              <w:bottom w:val="nil"/>
              <w:right w:val="single" w:sz="4" w:space="0" w:color="auto"/>
            </w:tcBorders>
          </w:tcPr>
          <w:p w14:paraId="15C33C89" w14:textId="77777777" w:rsidR="00EE5860" w:rsidRPr="00441CD0" w:rsidRDefault="00EE5860" w:rsidP="00BB0E1F">
            <w:pPr>
              <w:pStyle w:val="TAC"/>
            </w:pPr>
          </w:p>
        </w:tc>
        <w:tc>
          <w:tcPr>
            <w:tcW w:w="4805" w:type="dxa"/>
            <w:gridSpan w:val="8"/>
            <w:tcBorders>
              <w:top w:val="single" w:sz="6" w:space="0" w:color="auto"/>
              <w:left w:val="single" w:sz="4" w:space="0" w:color="auto"/>
              <w:bottom w:val="single" w:sz="6" w:space="0" w:color="auto"/>
              <w:right w:val="single" w:sz="4" w:space="0" w:color="auto"/>
            </w:tcBorders>
            <w:hideMark/>
          </w:tcPr>
          <w:p w14:paraId="7DF6181A" w14:textId="77777777" w:rsidR="00EE5860" w:rsidRPr="00441CD0" w:rsidRDefault="00EE5860" w:rsidP="00BB0E1F">
            <w:pPr>
              <w:pStyle w:val="TAC"/>
            </w:pPr>
            <w:r w:rsidRPr="00441CD0">
              <w:t>Session Endpoint Identifier (8</w:t>
            </w:r>
            <w:r w:rsidRPr="00441CD0">
              <w:rPr>
                <w:vertAlign w:val="superscript"/>
              </w:rPr>
              <w:t>th</w:t>
            </w:r>
            <w:r w:rsidRPr="00441CD0">
              <w:t xml:space="preserve"> Octet)</w:t>
            </w:r>
          </w:p>
        </w:tc>
      </w:tr>
      <w:tr w:rsidR="00EE5860" w:rsidRPr="00441CD0" w14:paraId="3877CC39" w14:textId="77777777" w:rsidTr="00BB0E1F">
        <w:trPr>
          <w:jc w:val="center"/>
        </w:trPr>
        <w:tc>
          <w:tcPr>
            <w:tcW w:w="1016" w:type="dxa"/>
            <w:tcBorders>
              <w:top w:val="nil"/>
              <w:left w:val="single" w:sz="4" w:space="0" w:color="auto"/>
              <w:bottom w:val="nil"/>
              <w:right w:val="nil"/>
            </w:tcBorders>
            <w:hideMark/>
          </w:tcPr>
          <w:p w14:paraId="6E3DD1CF" w14:textId="77777777" w:rsidR="00EE5860" w:rsidRPr="00441CD0" w:rsidRDefault="00EE5860" w:rsidP="00BB0E1F">
            <w:pPr>
              <w:pStyle w:val="TAC"/>
              <w:rPr>
                <w:lang w:val="de-DE"/>
              </w:rPr>
            </w:pPr>
            <w:r w:rsidRPr="00441CD0">
              <w:rPr>
                <w:lang w:val="de-DE"/>
              </w:rPr>
              <w:t>13</w:t>
            </w:r>
          </w:p>
        </w:tc>
        <w:tc>
          <w:tcPr>
            <w:tcW w:w="390" w:type="dxa"/>
            <w:tcBorders>
              <w:top w:val="nil"/>
              <w:left w:val="nil"/>
              <w:bottom w:val="nil"/>
              <w:right w:val="single" w:sz="4" w:space="0" w:color="auto"/>
            </w:tcBorders>
          </w:tcPr>
          <w:p w14:paraId="54A6F553"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241E4633" w14:textId="77777777" w:rsidR="00EE5860" w:rsidRPr="00441CD0" w:rsidRDefault="00EE5860" w:rsidP="00BB0E1F">
            <w:pPr>
              <w:pStyle w:val="TAC"/>
            </w:pPr>
            <w:r w:rsidRPr="00441CD0">
              <w:t>Sequence Number (1</w:t>
            </w:r>
            <w:r w:rsidRPr="00441CD0">
              <w:rPr>
                <w:vertAlign w:val="superscript"/>
              </w:rPr>
              <w:t>st</w:t>
            </w:r>
            <w:r w:rsidRPr="00441CD0">
              <w:t xml:space="preserve"> Octet)</w:t>
            </w:r>
          </w:p>
        </w:tc>
      </w:tr>
      <w:tr w:rsidR="00EE5860" w:rsidRPr="00441CD0" w14:paraId="698D3023" w14:textId="77777777" w:rsidTr="00BB0E1F">
        <w:trPr>
          <w:jc w:val="center"/>
        </w:trPr>
        <w:tc>
          <w:tcPr>
            <w:tcW w:w="1016" w:type="dxa"/>
            <w:tcBorders>
              <w:top w:val="nil"/>
              <w:left w:val="single" w:sz="4" w:space="0" w:color="auto"/>
              <w:bottom w:val="nil"/>
              <w:right w:val="nil"/>
            </w:tcBorders>
            <w:hideMark/>
          </w:tcPr>
          <w:p w14:paraId="66E27B4D" w14:textId="77777777" w:rsidR="00EE5860" w:rsidRPr="00441CD0" w:rsidRDefault="00EE5860" w:rsidP="00BB0E1F">
            <w:pPr>
              <w:pStyle w:val="TAC"/>
              <w:rPr>
                <w:lang w:val="de-DE"/>
              </w:rPr>
            </w:pPr>
            <w:r w:rsidRPr="00441CD0">
              <w:t>1</w:t>
            </w:r>
            <w:r w:rsidRPr="00441CD0">
              <w:rPr>
                <w:lang w:val="de-DE"/>
              </w:rPr>
              <w:t>4</w:t>
            </w:r>
          </w:p>
        </w:tc>
        <w:tc>
          <w:tcPr>
            <w:tcW w:w="390" w:type="dxa"/>
            <w:tcBorders>
              <w:top w:val="nil"/>
              <w:left w:val="nil"/>
              <w:bottom w:val="nil"/>
              <w:right w:val="single" w:sz="4" w:space="0" w:color="auto"/>
            </w:tcBorders>
          </w:tcPr>
          <w:p w14:paraId="19A11596"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53C5E273" w14:textId="77777777" w:rsidR="00EE5860" w:rsidRPr="00441CD0" w:rsidRDefault="00EE5860" w:rsidP="00BB0E1F">
            <w:pPr>
              <w:pStyle w:val="TAC"/>
            </w:pPr>
            <w:r w:rsidRPr="00441CD0">
              <w:t>Sequence Number (2</w:t>
            </w:r>
            <w:r w:rsidRPr="00441CD0">
              <w:rPr>
                <w:vertAlign w:val="superscript"/>
              </w:rPr>
              <w:t>nd</w:t>
            </w:r>
            <w:r w:rsidRPr="00441CD0">
              <w:t xml:space="preserve"> Octet)</w:t>
            </w:r>
          </w:p>
        </w:tc>
      </w:tr>
      <w:tr w:rsidR="00EE5860" w:rsidRPr="00441CD0" w14:paraId="5BE6A446" w14:textId="77777777" w:rsidTr="00BB0E1F">
        <w:trPr>
          <w:jc w:val="center"/>
        </w:trPr>
        <w:tc>
          <w:tcPr>
            <w:tcW w:w="1016" w:type="dxa"/>
            <w:tcBorders>
              <w:top w:val="nil"/>
              <w:left w:val="single" w:sz="4" w:space="0" w:color="auto"/>
              <w:bottom w:val="nil"/>
              <w:right w:val="nil"/>
            </w:tcBorders>
            <w:hideMark/>
          </w:tcPr>
          <w:p w14:paraId="687CB12A" w14:textId="77777777" w:rsidR="00EE5860" w:rsidRPr="00441CD0" w:rsidRDefault="00EE5860" w:rsidP="00BB0E1F">
            <w:pPr>
              <w:pStyle w:val="TAC"/>
              <w:rPr>
                <w:lang w:val="de-DE"/>
              </w:rPr>
            </w:pPr>
            <w:r w:rsidRPr="00441CD0">
              <w:t>1</w:t>
            </w:r>
            <w:r w:rsidRPr="00441CD0">
              <w:rPr>
                <w:lang w:val="de-DE"/>
              </w:rPr>
              <w:t>5</w:t>
            </w:r>
          </w:p>
        </w:tc>
        <w:tc>
          <w:tcPr>
            <w:tcW w:w="390" w:type="dxa"/>
            <w:tcBorders>
              <w:top w:val="nil"/>
              <w:left w:val="nil"/>
              <w:bottom w:val="nil"/>
              <w:right w:val="single" w:sz="4" w:space="0" w:color="auto"/>
            </w:tcBorders>
          </w:tcPr>
          <w:p w14:paraId="12A57B2B" w14:textId="77777777" w:rsidR="00EE5860" w:rsidRPr="00441CD0" w:rsidRDefault="00EE5860" w:rsidP="00BB0E1F">
            <w:pPr>
              <w:pStyle w:val="TAC"/>
              <w:rPr>
                <w:lang w:val="x-none"/>
              </w:rPr>
            </w:pPr>
          </w:p>
        </w:tc>
        <w:tc>
          <w:tcPr>
            <w:tcW w:w="4805" w:type="dxa"/>
            <w:gridSpan w:val="8"/>
            <w:tcBorders>
              <w:top w:val="single" w:sz="6" w:space="0" w:color="auto"/>
              <w:left w:val="single" w:sz="4" w:space="0" w:color="auto"/>
              <w:bottom w:val="single" w:sz="6" w:space="0" w:color="auto"/>
              <w:right w:val="single" w:sz="4" w:space="0" w:color="auto"/>
            </w:tcBorders>
            <w:hideMark/>
          </w:tcPr>
          <w:p w14:paraId="7172CB1A" w14:textId="77777777" w:rsidR="00EE5860" w:rsidRPr="00441CD0" w:rsidRDefault="00EE5860" w:rsidP="00BB0E1F">
            <w:pPr>
              <w:pStyle w:val="TAC"/>
            </w:pPr>
            <w:r w:rsidRPr="00441CD0">
              <w:t>Sequence Number (3</w:t>
            </w:r>
            <w:r w:rsidRPr="00441CD0">
              <w:rPr>
                <w:vertAlign w:val="superscript"/>
              </w:rPr>
              <w:t>rd</w:t>
            </w:r>
            <w:r w:rsidRPr="00441CD0">
              <w:t xml:space="preserve"> Octet)</w:t>
            </w:r>
          </w:p>
        </w:tc>
      </w:tr>
      <w:tr w:rsidR="00EE5860" w:rsidRPr="00441CD0" w14:paraId="04E2AAE5" w14:textId="77777777" w:rsidTr="00BB0E1F">
        <w:trPr>
          <w:jc w:val="center"/>
        </w:trPr>
        <w:tc>
          <w:tcPr>
            <w:tcW w:w="1016" w:type="dxa"/>
            <w:tcBorders>
              <w:top w:val="nil"/>
              <w:left w:val="single" w:sz="4" w:space="0" w:color="auto"/>
              <w:bottom w:val="single" w:sz="4" w:space="0" w:color="auto"/>
              <w:right w:val="nil"/>
            </w:tcBorders>
            <w:hideMark/>
          </w:tcPr>
          <w:p w14:paraId="3A38E6C6" w14:textId="77777777" w:rsidR="00EE5860" w:rsidRPr="00441CD0" w:rsidRDefault="00EE5860" w:rsidP="00BB0E1F">
            <w:pPr>
              <w:pStyle w:val="TAC"/>
              <w:rPr>
                <w:lang w:val="de-DE"/>
              </w:rPr>
            </w:pPr>
            <w:r w:rsidRPr="00441CD0">
              <w:t>1</w:t>
            </w:r>
            <w:r w:rsidRPr="00441CD0">
              <w:rPr>
                <w:lang w:val="de-DE"/>
              </w:rPr>
              <w:t>6</w:t>
            </w:r>
          </w:p>
        </w:tc>
        <w:tc>
          <w:tcPr>
            <w:tcW w:w="390" w:type="dxa"/>
            <w:tcBorders>
              <w:top w:val="nil"/>
              <w:left w:val="nil"/>
              <w:bottom w:val="single" w:sz="4" w:space="0" w:color="auto"/>
              <w:right w:val="single" w:sz="4" w:space="0" w:color="auto"/>
            </w:tcBorders>
          </w:tcPr>
          <w:p w14:paraId="33FA0F80" w14:textId="77777777" w:rsidR="00EE5860" w:rsidRPr="00441CD0" w:rsidRDefault="00EE5860" w:rsidP="00BB0E1F">
            <w:pPr>
              <w:pStyle w:val="TAC"/>
              <w:rPr>
                <w:lang w:val="x-none"/>
              </w:rPr>
            </w:pPr>
          </w:p>
        </w:tc>
        <w:tc>
          <w:tcPr>
            <w:tcW w:w="2402" w:type="dxa"/>
            <w:gridSpan w:val="4"/>
            <w:tcBorders>
              <w:top w:val="single" w:sz="6" w:space="0" w:color="auto"/>
              <w:left w:val="single" w:sz="4" w:space="0" w:color="auto"/>
              <w:bottom w:val="single" w:sz="4" w:space="0" w:color="auto"/>
              <w:right w:val="single" w:sz="4" w:space="0" w:color="auto"/>
            </w:tcBorders>
            <w:hideMark/>
          </w:tcPr>
          <w:p w14:paraId="1B31659D" w14:textId="77777777" w:rsidR="00EE5860" w:rsidRPr="00441CD0" w:rsidRDefault="00EE5860" w:rsidP="00BB0E1F">
            <w:pPr>
              <w:pStyle w:val="TAC"/>
            </w:pPr>
            <w:r w:rsidRPr="00441CD0">
              <w:t>Message Priority</w:t>
            </w:r>
          </w:p>
        </w:tc>
        <w:tc>
          <w:tcPr>
            <w:tcW w:w="2403" w:type="dxa"/>
            <w:gridSpan w:val="4"/>
            <w:tcBorders>
              <w:top w:val="single" w:sz="6" w:space="0" w:color="auto"/>
              <w:left w:val="single" w:sz="4" w:space="0" w:color="auto"/>
              <w:bottom w:val="single" w:sz="4" w:space="0" w:color="auto"/>
              <w:right w:val="single" w:sz="4" w:space="0" w:color="auto"/>
            </w:tcBorders>
            <w:hideMark/>
          </w:tcPr>
          <w:p w14:paraId="5113EFC8" w14:textId="77777777" w:rsidR="00EE5860" w:rsidRPr="00441CD0" w:rsidRDefault="00EE5860" w:rsidP="00BB0E1F">
            <w:pPr>
              <w:pStyle w:val="TAC"/>
            </w:pPr>
            <w:r w:rsidRPr="00441CD0">
              <w:t>Spare</w:t>
            </w:r>
          </w:p>
        </w:tc>
      </w:tr>
    </w:tbl>
    <w:p w14:paraId="06C2C180" w14:textId="77777777" w:rsidR="00EE5860" w:rsidRPr="00441CD0" w:rsidRDefault="00EE5860" w:rsidP="00EE5860">
      <w:pPr>
        <w:pStyle w:val="TF"/>
        <w:spacing w:before="120"/>
        <w:rPr>
          <w:lang w:val="en-US"/>
        </w:rPr>
      </w:pPr>
      <w:r w:rsidRPr="00441CD0">
        <w:t xml:space="preserve">Figure </w:t>
      </w:r>
      <w:r w:rsidRPr="00441CD0">
        <w:rPr>
          <w:lang w:val="en-US"/>
        </w:rPr>
        <w:t>7.2</w:t>
      </w:r>
      <w:r w:rsidRPr="00441CD0">
        <w:t>.</w:t>
      </w:r>
      <w:r w:rsidRPr="00441CD0">
        <w:rPr>
          <w:lang w:val="en-US"/>
        </w:rPr>
        <w:t>2.3</w:t>
      </w:r>
      <w:r w:rsidRPr="00441CD0">
        <w:t xml:space="preserve">-1: </w:t>
      </w:r>
      <w:r w:rsidRPr="00441CD0">
        <w:rPr>
          <w:lang w:val="en-US"/>
        </w:rPr>
        <w:t>PFCP</w:t>
      </w:r>
      <w:r w:rsidRPr="00441CD0">
        <w:t xml:space="preserve"> message Header</w:t>
      </w:r>
      <w:r w:rsidRPr="00441CD0">
        <w:rPr>
          <w:lang w:val="en-US"/>
        </w:rPr>
        <w:t xml:space="preserve"> for session related messages</w:t>
      </w:r>
    </w:p>
    <w:p w14:paraId="788608B7" w14:textId="77777777" w:rsidR="00EE5860" w:rsidRPr="00441CD0" w:rsidRDefault="00EE5860" w:rsidP="00EE5860">
      <w:pPr>
        <w:pStyle w:val="Heading4"/>
        <w:rPr>
          <w:lang w:val="x-none"/>
        </w:rPr>
      </w:pPr>
      <w:bookmarkStart w:id="3415" w:name="_Toc19717247"/>
      <w:bookmarkStart w:id="3416" w:name="_Toc27490730"/>
      <w:bookmarkStart w:id="3417" w:name="_Toc27557023"/>
      <w:bookmarkStart w:id="3418" w:name="_Toc27723940"/>
      <w:bookmarkStart w:id="3419" w:name="_Toc36031013"/>
      <w:bookmarkStart w:id="3420" w:name="_Toc36042933"/>
      <w:bookmarkStart w:id="3421" w:name="_Toc36814258"/>
      <w:bookmarkStart w:id="3422" w:name="_Toc44689112"/>
      <w:bookmarkStart w:id="3423" w:name="_Toc44923866"/>
      <w:bookmarkStart w:id="3424" w:name="_Toc51860835"/>
      <w:bookmarkStart w:id="3425" w:name="_Toc57930606"/>
      <w:bookmarkStart w:id="3426" w:name="_Toc57931236"/>
      <w:bookmarkStart w:id="3427" w:name="_Toc160974362"/>
      <w:r w:rsidRPr="00441CD0">
        <w:rPr>
          <w:lang w:val="en-US"/>
        </w:rPr>
        <w:t>7.2.2.4</w:t>
      </w:r>
      <w:r w:rsidRPr="00441CD0">
        <w:tab/>
        <w:t xml:space="preserve">Usage of the </w:t>
      </w:r>
      <w:r w:rsidRPr="00441CD0">
        <w:rPr>
          <w:lang w:val="en-US"/>
        </w:rPr>
        <w:t>PFCP</w:t>
      </w:r>
      <w:r w:rsidRPr="00441CD0">
        <w:t xml:space="preserve"> Header</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49093DAE" w14:textId="77777777" w:rsidR="00EE5860" w:rsidRPr="00441CD0" w:rsidRDefault="00EE5860" w:rsidP="00EE5860">
      <w:pPr>
        <w:pStyle w:val="Heading5"/>
      </w:pPr>
      <w:bookmarkStart w:id="3428" w:name="_Toc19717248"/>
      <w:bookmarkStart w:id="3429" w:name="_Toc27490731"/>
      <w:bookmarkStart w:id="3430" w:name="_Toc27557024"/>
      <w:bookmarkStart w:id="3431" w:name="_Toc27723941"/>
      <w:bookmarkStart w:id="3432" w:name="_Toc36031014"/>
      <w:bookmarkStart w:id="3433" w:name="_Toc36042934"/>
      <w:bookmarkStart w:id="3434" w:name="_Toc36814259"/>
      <w:bookmarkStart w:id="3435" w:name="_Toc44689113"/>
      <w:bookmarkStart w:id="3436" w:name="_Toc44923867"/>
      <w:bookmarkStart w:id="3437" w:name="_Toc51860836"/>
      <w:bookmarkStart w:id="3438" w:name="_Toc57930607"/>
      <w:bookmarkStart w:id="3439" w:name="_Toc57931237"/>
      <w:bookmarkStart w:id="3440" w:name="_Toc160974363"/>
      <w:r w:rsidRPr="00441CD0">
        <w:rPr>
          <w:lang w:val="en-US"/>
        </w:rPr>
        <w:t>7.2.2.4</w:t>
      </w:r>
      <w:r w:rsidRPr="00441CD0">
        <w:t>.1</w:t>
      </w:r>
      <w:r w:rsidRPr="00441CD0">
        <w:tab/>
        <w:t>General</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029016F4" w14:textId="1AB6BE1B" w:rsidR="00EE5860" w:rsidRPr="00441CD0" w:rsidRDefault="00EE5860" w:rsidP="00EE5860">
      <w:r w:rsidRPr="00441CD0">
        <w:t xml:space="preserve">The format of the PFCP header is specified in </w:t>
      </w:r>
      <w:r w:rsidR="00415C19" w:rsidRPr="00441CD0">
        <w:t>clause</w:t>
      </w:r>
      <w:r w:rsidR="00415C19">
        <w:t> </w:t>
      </w:r>
      <w:r w:rsidR="00415C19" w:rsidRPr="00441CD0">
        <w:rPr>
          <w:lang w:val="fr-FR"/>
        </w:rPr>
        <w:t>7</w:t>
      </w:r>
      <w:r w:rsidRPr="00441CD0">
        <w:rPr>
          <w:lang w:val="fr-FR"/>
        </w:rPr>
        <w:t>.2.2</w:t>
      </w:r>
      <w:r w:rsidRPr="00441CD0">
        <w:t>.</w:t>
      </w:r>
    </w:p>
    <w:p w14:paraId="6CCD40D7" w14:textId="77777777" w:rsidR="00EE5860" w:rsidRPr="00441CD0" w:rsidRDefault="00EE5860" w:rsidP="00EE5860">
      <w:r w:rsidRPr="00441CD0">
        <w:t>The usage of the PFCP header shall be as defined below.</w:t>
      </w:r>
    </w:p>
    <w:p w14:paraId="193D6CC6" w14:textId="77777777" w:rsidR="00EE5860" w:rsidRPr="00441CD0" w:rsidRDefault="00EE5860" w:rsidP="00EE5860">
      <w:r w:rsidRPr="00441CD0">
        <w:t>The first octet of the header shall be used is the following way:</w:t>
      </w:r>
    </w:p>
    <w:p w14:paraId="6482AB4A" w14:textId="77777777" w:rsidR="00EE5860" w:rsidRPr="00441CD0" w:rsidRDefault="00EE5860" w:rsidP="00EE5860">
      <w:pPr>
        <w:pStyle w:val="B1"/>
      </w:pPr>
      <w:r w:rsidRPr="00441CD0">
        <w:t>-</w:t>
      </w:r>
      <w:r w:rsidRPr="00441CD0">
        <w:tab/>
        <w:t>Bit 1 represents the "S" flag, which indicates if SEID field is present in the PFCP header or not. If the "S" flag is set to "0", then the SEID field shall not be present in the PFCP header. If the "S" flag is set to "1", then the SEID field shall immediately follow the Length field, in octets 5 to 12. Apart from the node related messages, in all PFCP messages the value of the "S" flag shall be set to "1".</w:t>
      </w:r>
    </w:p>
    <w:p w14:paraId="03F21B0A" w14:textId="77777777" w:rsidR="00EE5860" w:rsidRPr="00441CD0" w:rsidRDefault="00EE5860" w:rsidP="00EE5860">
      <w:pPr>
        <w:pStyle w:val="B1"/>
      </w:pPr>
      <w:r w:rsidRPr="00441CD0">
        <w:t>-</w:t>
      </w:r>
      <w:r w:rsidRPr="00441CD0">
        <w:tab/>
        <w:t xml:space="preserve">Bit 2 represents the "MP" flag. If the "MP" flag is set to "1", then bits 8 to 5 of octet 16 shall indicate the </w:t>
      </w:r>
      <w:r>
        <w:t xml:space="preserve">relative </w:t>
      </w:r>
      <w:r w:rsidRPr="00441CD0">
        <w:t>priority</w:t>
      </w:r>
      <w:r>
        <w:t xml:space="preserve"> of the PFCP message</w:t>
      </w:r>
      <w:r w:rsidRPr="00441CD0">
        <w:t>.</w:t>
      </w:r>
      <w:r w:rsidRPr="00FC5B46">
        <w:t xml:space="preserve"> </w:t>
      </w:r>
      <w:r w:rsidRPr="006C1437">
        <w:t>It shall be encoded as the binary value of the Message Priority and it may take any value between 0 and 15, where 0 corresponds to the highest priority and 15 the lowest priority</w:t>
      </w:r>
      <w:r>
        <w:t>.</w:t>
      </w:r>
    </w:p>
    <w:p w14:paraId="7A040A59" w14:textId="77777777" w:rsidR="00EE5860" w:rsidRPr="00441CD0" w:rsidRDefault="00EE5860" w:rsidP="00EE5860">
      <w:pPr>
        <w:pStyle w:val="B1"/>
      </w:pPr>
      <w:r w:rsidRPr="00441CD0">
        <w:t>-</w:t>
      </w:r>
      <w:r w:rsidRPr="00441CD0">
        <w:tab/>
        <w:t>Bit 3 represents the "FO" (Follow On) flag. If the "FO" flag is set to "1", then another PFCP message follows in the UDP/IP packet (see clauses 6.5 and 7.2.1A).</w:t>
      </w:r>
    </w:p>
    <w:p w14:paraId="080DEF9F" w14:textId="77777777" w:rsidR="00EE5860" w:rsidRPr="00441CD0" w:rsidRDefault="00EE5860" w:rsidP="00EE5860">
      <w:pPr>
        <w:pStyle w:val="B1"/>
      </w:pPr>
      <w:r w:rsidRPr="00441CD0">
        <w:t>-</w:t>
      </w:r>
      <w:r w:rsidRPr="00441CD0">
        <w:tab/>
        <w:t xml:space="preserve">Bit 4 is </w:t>
      </w:r>
      <w:r w:rsidRPr="00441CD0">
        <w:rPr>
          <w:lang w:eastAsia="zh-CN"/>
        </w:rPr>
        <w:t>a spare bit</w:t>
      </w:r>
      <w:r w:rsidRPr="00441CD0">
        <w:t>. The sending entity shall set it to "0" and the receiving entity shall ignore it.</w:t>
      </w:r>
    </w:p>
    <w:p w14:paraId="19AE60D5" w14:textId="77777777" w:rsidR="00EE5860" w:rsidRPr="00441CD0" w:rsidRDefault="00EE5860" w:rsidP="00EE5860">
      <w:pPr>
        <w:pStyle w:val="B1"/>
      </w:pPr>
      <w:r w:rsidRPr="00441CD0">
        <w:t>-</w:t>
      </w:r>
      <w:r w:rsidRPr="00441CD0">
        <w:tab/>
        <w:t xml:space="preserve">Bit 5 is </w:t>
      </w:r>
      <w:r w:rsidRPr="00441CD0">
        <w:rPr>
          <w:lang w:eastAsia="zh-CN"/>
        </w:rPr>
        <w:t>a spare bit</w:t>
      </w:r>
      <w:r w:rsidRPr="00441CD0">
        <w:t>. The sending entity shall set it to "0" and the receiving entity shall ignore it.</w:t>
      </w:r>
    </w:p>
    <w:p w14:paraId="51C59C73" w14:textId="77777777" w:rsidR="00EE5860" w:rsidRPr="00441CD0" w:rsidRDefault="00EE5860" w:rsidP="00EE5860">
      <w:pPr>
        <w:pStyle w:val="B1"/>
      </w:pPr>
      <w:r w:rsidRPr="00441CD0">
        <w:t>-</w:t>
      </w:r>
      <w:r w:rsidRPr="00441CD0">
        <w:tab/>
        <w:t>Bits 6 to 8, which represent the PFCP version, shall be set to decimal 1 ("001").</w:t>
      </w:r>
    </w:p>
    <w:p w14:paraId="250FD626" w14:textId="77777777" w:rsidR="00EE5860" w:rsidRPr="00441CD0" w:rsidRDefault="00EE5860" w:rsidP="00EE5860">
      <w:r w:rsidRPr="00441CD0">
        <w:t>The usage of the fields in octets 2 - n of the header shall be as specified below.</w:t>
      </w:r>
    </w:p>
    <w:p w14:paraId="6B9738A2" w14:textId="77777777" w:rsidR="00EE5860" w:rsidRPr="00441CD0" w:rsidRDefault="00EE5860" w:rsidP="00EE5860">
      <w:pPr>
        <w:pStyle w:val="B1"/>
      </w:pPr>
      <w:r w:rsidRPr="00441CD0">
        <w:t>-</w:t>
      </w:r>
      <w:r w:rsidRPr="00441CD0">
        <w:tab/>
        <w:t>Octet 2 represents the Message type field, which shall be set to the unique value for each type of control plane message. Message type values are specified in Table 7.3-1 "Message types".</w:t>
      </w:r>
    </w:p>
    <w:p w14:paraId="23648DF9" w14:textId="2B69E15E" w:rsidR="00EE5860" w:rsidRPr="00441CD0" w:rsidRDefault="00EE5860" w:rsidP="00EE5860">
      <w:pPr>
        <w:pStyle w:val="B1"/>
        <w:tabs>
          <w:tab w:val="left" w:pos="7513"/>
        </w:tabs>
      </w:pPr>
      <w:r w:rsidRPr="00441CD0">
        <w:t>-</w:t>
      </w:r>
      <w:r w:rsidRPr="00441CD0">
        <w:tab/>
        <w:t xml:space="preserve">Octets 3 to 4 represent the Message Length field. This field shall indicate the length of the message in octets excluding the mandatory part of the PFCP header (the first 4 octets). The SEID (if present) and the Sequence Number shall be included in the length count. The format of the Length field of information elements is specified in </w:t>
      </w:r>
      <w:r w:rsidR="00415C19" w:rsidRPr="00441CD0">
        <w:t>clause</w:t>
      </w:r>
      <w:r w:rsidR="00415C19">
        <w:t> </w:t>
      </w:r>
      <w:r w:rsidR="00415C19" w:rsidRPr="00441CD0">
        <w:t>8</w:t>
      </w:r>
      <w:r w:rsidRPr="00441CD0">
        <w:t>.2 "Information Element Format".</w:t>
      </w:r>
    </w:p>
    <w:p w14:paraId="63A74B51" w14:textId="77777777" w:rsidR="00EE5860" w:rsidRPr="00441CD0" w:rsidRDefault="00EE5860" w:rsidP="00EE5860">
      <w:pPr>
        <w:pStyle w:val="B1"/>
      </w:pPr>
      <w:r w:rsidRPr="00441CD0">
        <w:t>-</w:t>
      </w:r>
      <w:r w:rsidRPr="00441CD0">
        <w:tab/>
        <w:t>When S=1, Octets 5 to 12 represent the Session Endpoint Identifier (SEID) field. This field shall unambiguously identify a session endpoint in the receiving Packet Forward Control entity. The Session Endpoint Identifier is set by the sending entity i</w:t>
      </w:r>
      <w:r w:rsidRPr="00441CD0">
        <w:rPr>
          <w:lang w:eastAsia="zh-CN"/>
        </w:rPr>
        <w:t xml:space="preserve">n the </w:t>
      </w:r>
      <w:r w:rsidRPr="00441CD0">
        <w:t>PFCP</w:t>
      </w:r>
      <w:r w:rsidRPr="00441CD0">
        <w:rPr>
          <w:lang w:eastAsia="zh-CN"/>
        </w:rPr>
        <w:t xml:space="preserve"> header of all control plane messages </w:t>
      </w:r>
      <w:r w:rsidRPr="00441CD0">
        <w:t xml:space="preserve">to the SEID value provided by the </w:t>
      </w:r>
      <w:r w:rsidRPr="00441CD0">
        <w:lastRenderedPageBreak/>
        <w:t>corresponding receiving entity (CP or UP function). If a peer's SEID is not available the SEID field shall be present in a PFCP header, but its value shall be set to "0", "Conditions for sending SEID=0 in PFCP header".</w:t>
      </w:r>
    </w:p>
    <w:p w14:paraId="240155AB" w14:textId="77777777" w:rsidR="00EE5860" w:rsidRPr="00441CD0" w:rsidRDefault="00EE5860" w:rsidP="00EE5860">
      <w:pPr>
        <w:pStyle w:val="NO"/>
      </w:pPr>
      <w:r w:rsidRPr="00441CD0">
        <w:t>NOTE:</w:t>
      </w:r>
      <w:r w:rsidRPr="00441CD0">
        <w:tab/>
        <w:t>The SEID in the PFCP header of a</w:t>
      </w:r>
      <w:r w:rsidRPr="00441CD0">
        <w:rPr>
          <w:lang w:val="en-US"/>
        </w:rPr>
        <w:t xml:space="preserve"> </w:t>
      </w:r>
      <w:r w:rsidRPr="00441CD0">
        <w:t xml:space="preserve">message is set to the SEID value provided by the corresponding receiving entity regardless of whether </w:t>
      </w:r>
      <w:r w:rsidRPr="00441CD0">
        <w:rPr>
          <w:noProof/>
        </w:rPr>
        <w:t xml:space="preserve">the source IP address of the </w:t>
      </w:r>
      <w:r w:rsidRPr="00441CD0">
        <w:rPr>
          <w:noProof/>
          <w:lang w:val="en-US"/>
        </w:rPr>
        <w:t>request</w:t>
      </w:r>
      <w:r w:rsidRPr="00441CD0">
        <w:rPr>
          <w:noProof/>
        </w:rPr>
        <w:t xml:space="preserve"> message and the </w:t>
      </w:r>
      <w:r w:rsidRPr="00441CD0">
        <w:t xml:space="preserve">IP Destination Address provided by the receiving entity for subsequent </w:t>
      </w:r>
      <w:r w:rsidRPr="00441CD0">
        <w:rPr>
          <w:lang w:val="en-US"/>
        </w:rPr>
        <w:t>request</w:t>
      </w:r>
      <w:r w:rsidRPr="00441CD0">
        <w:t xml:space="preserve"> messages </w:t>
      </w:r>
      <w:r w:rsidRPr="00441CD0">
        <w:rPr>
          <w:noProof/>
        </w:rPr>
        <w:t>are the same or not.</w:t>
      </w:r>
    </w:p>
    <w:p w14:paraId="62404288" w14:textId="77777777" w:rsidR="00EE5860" w:rsidRPr="00441CD0" w:rsidRDefault="00EE5860" w:rsidP="00EE5860">
      <w:pPr>
        <w:pStyle w:val="B1"/>
      </w:pPr>
      <w:r w:rsidRPr="00441CD0">
        <w:t>-</w:t>
      </w:r>
      <w:r w:rsidRPr="00441CD0">
        <w:tab/>
        <w:t>Octets 13 to 15 represent PFCP Sequence Number field.</w:t>
      </w:r>
    </w:p>
    <w:p w14:paraId="56454B33" w14:textId="77777777" w:rsidR="00EE5860" w:rsidRPr="00441CD0" w:rsidRDefault="00EE5860" w:rsidP="00EE5860">
      <w:pPr>
        <w:pStyle w:val="Heading5"/>
        <w:rPr>
          <w:lang w:val="x-none"/>
        </w:rPr>
      </w:pPr>
      <w:bookmarkStart w:id="3441" w:name="_Toc19717249"/>
      <w:bookmarkStart w:id="3442" w:name="_Toc27490732"/>
      <w:bookmarkStart w:id="3443" w:name="_Toc27557025"/>
      <w:bookmarkStart w:id="3444" w:name="_Toc27723942"/>
      <w:bookmarkStart w:id="3445" w:name="_Toc36031015"/>
      <w:bookmarkStart w:id="3446" w:name="_Toc36042935"/>
      <w:bookmarkStart w:id="3447" w:name="_Toc36814260"/>
      <w:bookmarkStart w:id="3448" w:name="_Toc44689114"/>
      <w:bookmarkStart w:id="3449" w:name="_Toc44923868"/>
      <w:bookmarkStart w:id="3450" w:name="_Toc51860837"/>
      <w:bookmarkStart w:id="3451" w:name="_Toc57930608"/>
      <w:bookmarkStart w:id="3452" w:name="_Toc57931238"/>
      <w:bookmarkStart w:id="3453" w:name="_Toc160974364"/>
      <w:r w:rsidRPr="00441CD0">
        <w:t>7.2.2.4.2</w:t>
      </w:r>
      <w:r w:rsidRPr="00441CD0">
        <w:tab/>
        <w:t>Conditions for Sending SEID=0 in PFCP Header</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3B62BDAB" w14:textId="77777777" w:rsidR="00EE5860" w:rsidRPr="00441CD0" w:rsidRDefault="00EE5860" w:rsidP="00EE5860">
      <w:pPr>
        <w:rPr>
          <w:lang w:eastAsia="ja-JP"/>
        </w:rPr>
      </w:pPr>
      <w:r w:rsidRPr="00441CD0">
        <w:t>If a peer's SEID is not available, the SEID field shall still be present in the header and its value shall be set to "0" in the following messages:</w:t>
      </w:r>
    </w:p>
    <w:p w14:paraId="5613104D" w14:textId="2A1649FC" w:rsidR="00EE5860" w:rsidRPr="00441CD0" w:rsidRDefault="00EE5860" w:rsidP="00EE5860">
      <w:pPr>
        <w:pStyle w:val="B1"/>
      </w:pPr>
      <w:r w:rsidRPr="00441CD0">
        <w:t>-</w:t>
      </w:r>
      <w:r w:rsidRPr="00441CD0">
        <w:tab/>
      </w:r>
      <w:r w:rsidR="003935F4" w:rsidRPr="00441CD0">
        <w:t>PFCP Session Establishment Request message on Sxa/Sxb/Sxc</w:t>
      </w:r>
      <w:r w:rsidR="003935F4">
        <w:t>/N4</w:t>
      </w:r>
      <w:r w:rsidRPr="00441CD0">
        <w:t>;</w:t>
      </w:r>
    </w:p>
    <w:p w14:paraId="3465493E" w14:textId="77777777" w:rsidR="00EE5860" w:rsidRPr="00441CD0" w:rsidRDefault="00EE5860" w:rsidP="00EE5860">
      <w:pPr>
        <w:pStyle w:val="B1"/>
      </w:pPr>
      <w:r w:rsidRPr="00441CD0">
        <w:t>-</w:t>
      </w:r>
      <w:r w:rsidRPr="00441CD0">
        <w:tab/>
        <w:t>If a node receives a message for which it has no session, i.e. if SEID in the PFCP header is not known, it shall respond with "Session context not found" cause in the corresponding response message to the sender, the SEID used in the PFCP header in the response message shall be then set to "0";</w:t>
      </w:r>
    </w:p>
    <w:p w14:paraId="67476BE2" w14:textId="3EEF31A9" w:rsidR="003935F4" w:rsidRDefault="00EE5860" w:rsidP="003935F4">
      <w:pPr>
        <w:pStyle w:val="B1"/>
        <w:rPr>
          <w:lang w:val="en-US" w:eastAsia="zh-CN"/>
        </w:rPr>
      </w:pPr>
      <w:r w:rsidRPr="00441CD0">
        <w:t>-</w:t>
      </w:r>
      <w:r w:rsidRPr="00441CD0">
        <w:tab/>
      </w:r>
      <w:r w:rsidRPr="00441CD0">
        <w:rPr>
          <w:lang w:val="en-US" w:eastAsia="zh-CN"/>
        </w:rPr>
        <w:t xml:space="preserve">If a node receives a request message containing protocol error, e.g. Mandatory IE missing, which requires the receiver to reject the message as specified in </w:t>
      </w:r>
      <w:r w:rsidR="00415C19" w:rsidRPr="00441CD0">
        <w:rPr>
          <w:lang w:val="en-US" w:eastAsia="zh-CN"/>
        </w:rPr>
        <w:t>clause</w:t>
      </w:r>
      <w:r w:rsidR="00415C19">
        <w:rPr>
          <w:lang w:val="en-US" w:eastAsia="zh-CN"/>
        </w:rPr>
        <w:t> </w:t>
      </w:r>
      <w:r w:rsidR="00415C19" w:rsidRPr="00441CD0">
        <w:rPr>
          <w:lang w:val="en-US" w:eastAsia="zh-CN"/>
        </w:rPr>
        <w:t>7</w:t>
      </w:r>
      <w:r w:rsidRPr="00441CD0">
        <w:rPr>
          <w:lang w:val="en-US" w:eastAsia="zh-CN"/>
        </w:rPr>
        <w:t xml:space="preserve">.6, it shall reject the request message. For the response message, the node should look up the remote peer's SEID and accordingly set SEID in the PFCP header and the message cause code. As an implementation option, the node may not look up the remote peer's SEID and set the PFCP header SEID to </w:t>
      </w:r>
      <w:r w:rsidRPr="00441CD0">
        <w:t>"0"</w:t>
      </w:r>
      <w:r w:rsidRPr="00441CD0">
        <w:rPr>
          <w:lang w:val="en-US" w:eastAsia="zh-CN"/>
        </w:rPr>
        <w:t xml:space="preserve"> in the response message. However in this case, the cause value shall not be set to "Session not found".</w:t>
      </w:r>
    </w:p>
    <w:p w14:paraId="2CB79F40" w14:textId="2BC57EDB" w:rsidR="00EE5860" w:rsidRPr="00441CD0" w:rsidRDefault="003935F4" w:rsidP="003935F4">
      <w:pPr>
        <w:pStyle w:val="B1"/>
        <w:rPr>
          <w:lang w:val="en-US" w:eastAsia="zh-CN"/>
        </w:rPr>
      </w:pPr>
      <w:r>
        <w:rPr>
          <w:lang w:val="en-US" w:eastAsia="zh-CN"/>
        </w:rPr>
        <w:t>-</w:t>
      </w:r>
      <w:r>
        <w:rPr>
          <w:lang w:val="en-US" w:eastAsia="zh-CN"/>
        </w:rPr>
        <w:tab/>
        <w:t>W</w:t>
      </w:r>
      <w:r w:rsidRPr="004B6B5D">
        <w:rPr>
          <w:lang w:val="en-US" w:eastAsia="zh-CN"/>
        </w:rPr>
        <w:t xml:space="preserve">hen the UP function </w:t>
      </w:r>
      <w:r>
        <w:rPr>
          <w:lang w:val="en-US" w:eastAsia="zh-CN"/>
        </w:rPr>
        <w:t xml:space="preserve">sends </w:t>
      </w:r>
      <w:r w:rsidRPr="004B6B5D">
        <w:rPr>
          <w:lang w:val="en-US" w:eastAsia="zh-CN"/>
        </w:rPr>
        <w:t xml:space="preserve">PFCP Session Report Request message </w:t>
      </w:r>
      <w:r>
        <w:rPr>
          <w:lang w:val="en-US" w:eastAsia="zh-CN"/>
        </w:rPr>
        <w:t>over</w:t>
      </w:r>
      <w:r w:rsidRPr="004B6B5D">
        <w:rPr>
          <w:lang w:val="en-US" w:eastAsia="zh-CN"/>
        </w:rPr>
        <w:t xml:space="preserve"> N4 </w:t>
      </w:r>
      <w:r>
        <w:rPr>
          <w:lang w:val="en-US" w:eastAsia="zh-CN"/>
        </w:rPr>
        <w:t xml:space="preserve">towards </w:t>
      </w:r>
      <w:r w:rsidRPr="004B6B5D">
        <w:rPr>
          <w:lang w:val="en-US" w:eastAsia="zh-CN"/>
        </w:rPr>
        <w:t xml:space="preserve">another SMF or another PFCP entity in the SMF as specified in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 xml:space="preserve">.22.2 and </w:t>
      </w:r>
      <w:r w:rsidR="00415C19" w:rsidRPr="004B6B5D">
        <w:rPr>
          <w:lang w:val="en-US" w:eastAsia="zh-CN"/>
        </w:rPr>
        <w:t>clause</w:t>
      </w:r>
      <w:r w:rsidR="00415C19">
        <w:rPr>
          <w:lang w:val="en-US" w:eastAsia="zh-CN"/>
        </w:rPr>
        <w:t> </w:t>
      </w:r>
      <w:r w:rsidR="00415C19" w:rsidRPr="004B6B5D">
        <w:rPr>
          <w:lang w:val="en-US" w:eastAsia="zh-CN"/>
        </w:rPr>
        <w:t>5</w:t>
      </w:r>
      <w:r w:rsidRPr="004B6B5D">
        <w:rPr>
          <w:lang w:val="en-US" w:eastAsia="zh-CN"/>
        </w:rPr>
        <w:t>.22.3.</w:t>
      </w:r>
    </w:p>
    <w:p w14:paraId="1B6517EB" w14:textId="77777777" w:rsidR="00EE5860" w:rsidRPr="00441CD0" w:rsidRDefault="00EE5860" w:rsidP="00EE5860">
      <w:pPr>
        <w:pStyle w:val="Heading3"/>
        <w:rPr>
          <w:lang w:val="x-none"/>
        </w:rPr>
      </w:pPr>
      <w:bookmarkStart w:id="3454" w:name="_Toc19717250"/>
      <w:bookmarkStart w:id="3455" w:name="_Toc27490733"/>
      <w:bookmarkStart w:id="3456" w:name="_Toc27557026"/>
      <w:bookmarkStart w:id="3457" w:name="_Toc27723943"/>
      <w:bookmarkStart w:id="3458" w:name="_Toc36031016"/>
      <w:bookmarkStart w:id="3459" w:name="_Toc36042936"/>
      <w:bookmarkStart w:id="3460" w:name="_Toc36814261"/>
      <w:bookmarkStart w:id="3461" w:name="_Toc44689115"/>
      <w:bookmarkStart w:id="3462" w:name="_Toc44923869"/>
      <w:bookmarkStart w:id="3463" w:name="_Toc51860838"/>
      <w:bookmarkStart w:id="3464" w:name="_Toc57930609"/>
      <w:bookmarkStart w:id="3465" w:name="_Toc57931239"/>
      <w:bookmarkStart w:id="3466" w:name="_Toc160974365"/>
      <w:r w:rsidRPr="00441CD0">
        <w:t>7.2.3</w:t>
      </w:r>
      <w:r w:rsidRPr="00441CD0">
        <w:tab/>
        <w:t>Information Elements</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105358A8" w14:textId="77777777" w:rsidR="00EE5860" w:rsidRPr="00441CD0" w:rsidRDefault="00EE5860" w:rsidP="00EE5860">
      <w:pPr>
        <w:pStyle w:val="Heading4"/>
      </w:pPr>
      <w:bookmarkStart w:id="3467" w:name="_Toc19717251"/>
      <w:bookmarkStart w:id="3468" w:name="_Toc27490734"/>
      <w:bookmarkStart w:id="3469" w:name="_Toc27557027"/>
      <w:bookmarkStart w:id="3470" w:name="_Toc27723944"/>
      <w:bookmarkStart w:id="3471" w:name="_Toc36031017"/>
      <w:bookmarkStart w:id="3472" w:name="_Toc36042937"/>
      <w:bookmarkStart w:id="3473" w:name="_Toc36814262"/>
      <w:bookmarkStart w:id="3474" w:name="_Toc44689116"/>
      <w:bookmarkStart w:id="3475" w:name="_Toc44923870"/>
      <w:bookmarkStart w:id="3476" w:name="_Toc51860839"/>
      <w:bookmarkStart w:id="3477" w:name="_Toc57930610"/>
      <w:bookmarkStart w:id="3478" w:name="_Toc57931240"/>
      <w:bookmarkStart w:id="3479" w:name="_Toc160974366"/>
      <w:r w:rsidRPr="00441CD0">
        <w:t>7.2.3.1</w:t>
      </w:r>
      <w:r w:rsidRPr="00441CD0">
        <w:tab/>
        <w:t>General</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687CE70A" w14:textId="0A3DEE04" w:rsidR="00EE5860" w:rsidRPr="00441CD0" w:rsidRDefault="00EE5860" w:rsidP="00EE5860">
      <w:r w:rsidRPr="00441CD0">
        <w:t xml:space="preserve">The format of PFCP Information Elements are defined in </w:t>
      </w:r>
      <w:r w:rsidR="00415C19" w:rsidRPr="00441CD0">
        <w:t>clause</w:t>
      </w:r>
      <w:r w:rsidR="00415C19">
        <w:t> </w:t>
      </w:r>
      <w:r w:rsidR="00415C19" w:rsidRPr="00441CD0">
        <w:t>8</w:t>
      </w:r>
      <w:r w:rsidRPr="00441CD0">
        <w:t>.2.</w:t>
      </w:r>
    </w:p>
    <w:p w14:paraId="1AB86BD0" w14:textId="77777777" w:rsidR="00EE5860" w:rsidRPr="00441CD0" w:rsidRDefault="00EE5860" w:rsidP="00EE5860">
      <w:pPr>
        <w:pStyle w:val="Heading4"/>
      </w:pPr>
      <w:bookmarkStart w:id="3480" w:name="_Toc19717252"/>
      <w:bookmarkStart w:id="3481" w:name="_Toc27490735"/>
      <w:bookmarkStart w:id="3482" w:name="_Toc27557028"/>
      <w:bookmarkStart w:id="3483" w:name="_Toc27723945"/>
      <w:bookmarkStart w:id="3484" w:name="_Toc36031018"/>
      <w:bookmarkStart w:id="3485" w:name="_Toc36042938"/>
      <w:bookmarkStart w:id="3486" w:name="_Toc36814263"/>
      <w:bookmarkStart w:id="3487" w:name="_Toc44689117"/>
      <w:bookmarkStart w:id="3488" w:name="_Toc44923871"/>
      <w:bookmarkStart w:id="3489" w:name="_Toc51860840"/>
      <w:bookmarkStart w:id="3490" w:name="_Toc57930611"/>
      <w:bookmarkStart w:id="3491" w:name="_Toc57931241"/>
      <w:bookmarkStart w:id="3492" w:name="_Toc160974367"/>
      <w:r w:rsidRPr="00441CD0">
        <w:t>7.2.3.2</w:t>
      </w:r>
      <w:r w:rsidRPr="00441CD0">
        <w:tab/>
        <w:t>Presence Requirements of Information Elements</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300CC3BC" w14:textId="77777777" w:rsidR="00EE5860" w:rsidRPr="00441CD0" w:rsidRDefault="00EE5860" w:rsidP="00EE5860">
      <w:r w:rsidRPr="00441CD0">
        <w:t>IEs within PFCP messages shall be specified with one of the following presence requirement:</w:t>
      </w:r>
    </w:p>
    <w:p w14:paraId="74BDCD79" w14:textId="77777777" w:rsidR="00EE5860" w:rsidRPr="00441CD0" w:rsidRDefault="00EE5860" w:rsidP="00EE5860">
      <w:pPr>
        <w:pStyle w:val="B1"/>
      </w:pPr>
      <w:r w:rsidRPr="00441CD0">
        <w:t>-</w:t>
      </w:r>
      <w:r w:rsidRPr="00441CD0">
        <w:tab/>
        <w:t>Mandatory: this means that the IE shall be included by the sending entity, and that the receiver diagnoses a "Mandatory IE missing" error when detecting that the IE is not present. A response including a "Mandatory IE missing" cause, shall include the type of the missing IE.</w:t>
      </w:r>
    </w:p>
    <w:p w14:paraId="3080946B" w14:textId="77777777" w:rsidR="00EE5860" w:rsidRPr="00441CD0" w:rsidRDefault="00EE5860" w:rsidP="00EE5860">
      <w:pPr>
        <w:pStyle w:val="B1"/>
      </w:pPr>
      <w:r w:rsidRPr="00441CD0">
        <w:t>-</w:t>
      </w:r>
      <w:r w:rsidRPr="00441CD0">
        <w:tab/>
        <w:t>Conditional: this means that:</w:t>
      </w:r>
    </w:p>
    <w:p w14:paraId="4FCA9148" w14:textId="77777777" w:rsidR="00EE5860" w:rsidRPr="00441CD0" w:rsidRDefault="00EE5860" w:rsidP="00EE5860">
      <w:pPr>
        <w:pStyle w:val="B2"/>
        <w:rPr>
          <w:lang w:val="x-none" w:eastAsia="ja-JP"/>
        </w:rPr>
      </w:pPr>
      <w:r w:rsidRPr="00441CD0">
        <w:t>-</w:t>
      </w:r>
      <w:r w:rsidRPr="00441CD0">
        <w:tab/>
        <w:t xml:space="preserve">the </w:t>
      </w:r>
      <w:r w:rsidRPr="00441CD0">
        <w:rPr>
          <w:lang w:eastAsia="ja-JP"/>
        </w:rPr>
        <w:t>IE shall be included by sending entity if the</w:t>
      </w:r>
      <w:r w:rsidRPr="00441CD0">
        <w:t xml:space="preserve"> conditions specified are met</w:t>
      </w:r>
      <w:r w:rsidRPr="00441CD0">
        <w:rPr>
          <w:lang w:eastAsia="ja-JP"/>
        </w:rPr>
        <w:t>;</w:t>
      </w:r>
    </w:p>
    <w:p w14:paraId="29344AC7" w14:textId="77777777" w:rsidR="00EE5860" w:rsidRPr="00441CD0" w:rsidRDefault="00EE5860" w:rsidP="00EE5860">
      <w:pPr>
        <w:pStyle w:val="B2"/>
      </w:pPr>
      <w:r w:rsidRPr="00441CD0">
        <w:t>-</w:t>
      </w:r>
      <w:r w:rsidRPr="00441CD0">
        <w:tab/>
        <w:t>the receiver shall check the conditions as specified in the corresponding message type description, based on the parameter combination in the message and/or on the state of the receiving node, to infer if a conditional IE shall be expected. Only if a receiver has sufficient information, if a conditional IE, which is necessary for the receiving entity to complete the procedure, is missing, then the receiver shall abort the procedure.</w:t>
      </w:r>
    </w:p>
    <w:p w14:paraId="5625830B" w14:textId="77777777" w:rsidR="00EE5860" w:rsidRPr="00441CD0" w:rsidRDefault="00EE5860" w:rsidP="00EE5860">
      <w:pPr>
        <w:pStyle w:val="B1"/>
      </w:pPr>
      <w:r w:rsidRPr="00441CD0">
        <w:rPr>
          <w:lang w:eastAsia="ja-JP"/>
        </w:rPr>
        <w:t>-</w:t>
      </w:r>
      <w:r w:rsidRPr="00441CD0">
        <w:rPr>
          <w:lang w:eastAsia="ja-JP"/>
        </w:rPr>
        <w:tab/>
      </w:r>
      <w:r w:rsidRPr="00441CD0">
        <w:t>Conditional-Optional: this means that:</w:t>
      </w:r>
    </w:p>
    <w:p w14:paraId="78211329" w14:textId="77777777" w:rsidR="00EE5860" w:rsidRPr="00441CD0" w:rsidRDefault="00EE5860" w:rsidP="00EE5860">
      <w:pPr>
        <w:pStyle w:val="B2"/>
        <w:rPr>
          <w:lang w:eastAsia="ja-JP"/>
        </w:rPr>
      </w:pPr>
      <w:r w:rsidRPr="00441CD0">
        <w:rPr>
          <w:lang w:eastAsia="ja-JP"/>
        </w:rPr>
        <w:t>-</w:t>
      </w:r>
      <w:r w:rsidRPr="00441CD0">
        <w:rPr>
          <w:lang w:eastAsia="ja-JP"/>
        </w:rPr>
        <w:tab/>
        <w:t>the IE shall be included by a sending entity complying with the version of the specification, if the conditions specified in the relevant protocol specification are met. An entity, which is at an earlier version of the protocol and therefore is not up-to-date, cannot send this IE;</w:t>
      </w:r>
    </w:p>
    <w:p w14:paraId="27E907C1" w14:textId="16303236" w:rsidR="00EE5860" w:rsidRPr="00441CD0" w:rsidRDefault="00EE5860" w:rsidP="00EE5860">
      <w:pPr>
        <w:pStyle w:val="B2"/>
      </w:pPr>
      <w:r w:rsidRPr="00441CD0">
        <w:t>-</w:t>
      </w:r>
      <w:r w:rsidRPr="00441CD0">
        <w:tab/>
        <w:t xml:space="preserve">the receiver need not check the presence of the IE in the message. If the receiver checks the presence of the Conditional-Optional IE, then the IE's absence shall not trigger any of the error handling procedures. The handling of an absence or erroneous such IEs shall be treated as Optional IEs as specified in </w:t>
      </w:r>
      <w:r w:rsidR="00415C19" w:rsidRPr="00441CD0">
        <w:t>clause</w:t>
      </w:r>
      <w:r w:rsidR="00415C19">
        <w:t> </w:t>
      </w:r>
      <w:r w:rsidR="00415C19" w:rsidRPr="00441CD0">
        <w:t>7</w:t>
      </w:r>
      <w:r w:rsidRPr="00441CD0">
        <w:t>.</w:t>
      </w:r>
      <w:r w:rsidRPr="00441CD0">
        <w:rPr>
          <w:lang w:val="en-US"/>
        </w:rPr>
        <w:t>6</w:t>
      </w:r>
      <w:r w:rsidRPr="00441CD0">
        <w:t>.</w:t>
      </w:r>
    </w:p>
    <w:p w14:paraId="31DB3455" w14:textId="77777777" w:rsidR="00EE5860" w:rsidRPr="00441CD0" w:rsidRDefault="00EE5860" w:rsidP="00EE5860">
      <w:pPr>
        <w:pStyle w:val="B1"/>
        <w:rPr>
          <w:lang w:val="x-none" w:eastAsia="ja-JP"/>
        </w:rPr>
      </w:pPr>
      <w:r w:rsidRPr="00441CD0">
        <w:lastRenderedPageBreak/>
        <w:t>-</w:t>
      </w:r>
      <w:r w:rsidRPr="00441CD0">
        <w:tab/>
        <w:t>Optional: this means that:</w:t>
      </w:r>
    </w:p>
    <w:p w14:paraId="417363B7" w14:textId="761D66CE" w:rsidR="00EE5860" w:rsidRPr="00441CD0" w:rsidRDefault="00EE5860" w:rsidP="00EE5860">
      <w:pPr>
        <w:pStyle w:val="B2"/>
        <w:rPr>
          <w:lang w:eastAsia="ja-JP"/>
        </w:rPr>
      </w:pPr>
      <w:r w:rsidRPr="00441CD0">
        <w:rPr>
          <w:lang w:eastAsia="ja-JP"/>
        </w:rPr>
        <w:t>-</w:t>
      </w:r>
      <w:r w:rsidRPr="00441CD0">
        <w:rPr>
          <w:lang w:eastAsia="ja-JP"/>
        </w:rPr>
        <w:tab/>
      </w:r>
      <w:r w:rsidRPr="00441CD0">
        <w:t xml:space="preserve">the </w:t>
      </w:r>
      <w:r w:rsidRPr="00441CD0">
        <w:rPr>
          <w:lang w:eastAsia="ja-JP"/>
        </w:rPr>
        <w:t xml:space="preserve">IE shall be included as a </w:t>
      </w:r>
      <w:r w:rsidRPr="00441CD0">
        <w:t>service option. Th</w:t>
      </w:r>
      <w:r w:rsidRPr="00441CD0">
        <w:rPr>
          <w:lang w:eastAsia="ja-JP"/>
        </w:rPr>
        <w:t xml:space="preserve">erefore, the IE may be included or not in a message. The handling of an absent optional IE, or an erroneous optional IE is specified in </w:t>
      </w:r>
      <w:r w:rsidR="00415C19" w:rsidRPr="00441CD0">
        <w:rPr>
          <w:lang w:eastAsia="ja-JP"/>
        </w:rPr>
        <w:t>clause</w:t>
      </w:r>
      <w:r w:rsidR="00415C19">
        <w:rPr>
          <w:lang w:eastAsia="ja-JP"/>
        </w:rPr>
        <w:t> </w:t>
      </w:r>
      <w:r w:rsidR="00415C19" w:rsidRPr="00441CD0">
        <w:t>7</w:t>
      </w:r>
      <w:r w:rsidRPr="00441CD0">
        <w:t>.</w:t>
      </w:r>
      <w:r w:rsidRPr="00441CD0">
        <w:rPr>
          <w:lang w:val="en-US"/>
        </w:rPr>
        <w:t>6</w:t>
      </w:r>
      <w:r w:rsidRPr="00441CD0">
        <w:rPr>
          <w:lang w:eastAsia="ja-JP"/>
        </w:rPr>
        <w:t>.</w:t>
      </w:r>
    </w:p>
    <w:p w14:paraId="02C53E39" w14:textId="77777777" w:rsidR="00EE5860" w:rsidRPr="00441CD0" w:rsidRDefault="00EE5860" w:rsidP="00EE5860">
      <w:pPr>
        <w:rPr>
          <w:lang w:eastAsia="ja-JP"/>
        </w:rPr>
      </w:pPr>
      <w:r w:rsidRPr="00441CD0">
        <w:rPr>
          <w:lang w:eastAsia="ja-JP"/>
        </w:rPr>
        <w:t>For conditional IEs, the clause describing the PFCP message explicitly defines the conditions under which the inclusion of each IE becomes mandatory or optional for that particular message. These conditions shall be defined so that the presence of a conditional IE only becomes mandatory if it is critical for the receiving entity. The definition might reference other protocol specifications for final terms used as part of the condition.</w:t>
      </w:r>
    </w:p>
    <w:p w14:paraId="63F0C2E8" w14:textId="77777777" w:rsidR="00EE5860" w:rsidRPr="00441CD0" w:rsidRDefault="00EE5860" w:rsidP="00EE5860">
      <w:pPr>
        <w:rPr>
          <w:lang w:eastAsia="zh-CN"/>
        </w:rPr>
      </w:pPr>
      <w:r w:rsidRPr="00441CD0">
        <w:rPr>
          <w:lang w:eastAsia="zh-CN"/>
        </w:rPr>
        <w:t>For grouped IEs, the presence requirement of the embedded IE shall follow the rules:</w:t>
      </w:r>
    </w:p>
    <w:p w14:paraId="267232F3" w14:textId="77777777" w:rsidR="00EE5860" w:rsidRPr="00441CD0" w:rsidRDefault="00EE5860" w:rsidP="00EE5860">
      <w:pPr>
        <w:pStyle w:val="B1"/>
        <w:rPr>
          <w:lang w:eastAsia="zh-CN"/>
        </w:rPr>
      </w:pPr>
      <w:r w:rsidRPr="00441CD0">
        <w:t>-</w:t>
      </w:r>
      <w:r w:rsidRPr="00441CD0">
        <w:rPr>
          <w:lang w:eastAsia="zh-CN"/>
        </w:rPr>
        <w:tab/>
        <w:t>If the grouped IE is Mandatory within a given message: the presence requirements of individual embedded IEs are as stated within the Mandatory grouped IE for the given message;</w:t>
      </w:r>
    </w:p>
    <w:p w14:paraId="061957A4"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 within a given message: if the embedded IE in the grouped IE is Mandatory or Conditional, this embedded IE is viewed as Conditional IE by the receiver. If the embedded IE in the grouped IE is Conditional-Optional, this embedded IE is viewed as Optional IE by the receiver. If the embedded IE in the grouped IE is Optional, this embedded IE is viewed as Optional IE by the receiver;</w:t>
      </w:r>
    </w:p>
    <w:p w14:paraId="1543ED5F" w14:textId="77777777" w:rsidR="00EE5860" w:rsidRPr="00441CD0" w:rsidRDefault="00EE5860" w:rsidP="00EE5860">
      <w:pPr>
        <w:pStyle w:val="B1"/>
        <w:rPr>
          <w:lang w:eastAsia="zh-CN"/>
        </w:rPr>
      </w:pPr>
      <w:r w:rsidRPr="00441CD0">
        <w:rPr>
          <w:lang w:eastAsia="zh-CN"/>
        </w:rPr>
        <w:t>-</w:t>
      </w:r>
      <w:r w:rsidRPr="00441CD0">
        <w:rPr>
          <w:lang w:eastAsia="zh-CN"/>
        </w:rPr>
        <w:tab/>
        <w:t>if the grouped IE is Conditional-Optional within a given message: if the embedded IE in the grouped IE is Mandatory or Conditional, this embedded IE is viewed as Conditional-Optional IE by the receiver. If the embedded IE in the grouped IE is Conditional-Optional, this embedded IE is viewed as Optional IE by the receiver. If the embedded IE in the grouped IE is Optional, this embedded IE is viewed as Optional IE by the receiver;</w:t>
      </w:r>
    </w:p>
    <w:p w14:paraId="69F6113A" w14:textId="77777777" w:rsidR="00EE5860" w:rsidRPr="00441CD0" w:rsidRDefault="00EE5860" w:rsidP="00EE5860">
      <w:pPr>
        <w:pStyle w:val="B1"/>
        <w:rPr>
          <w:lang w:val="x-none" w:eastAsia="zh-CN"/>
        </w:rPr>
      </w:pPr>
      <w:r w:rsidRPr="00441CD0">
        <w:rPr>
          <w:lang w:eastAsia="zh-CN"/>
        </w:rPr>
        <w:t>-</w:t>
      </w:r>
      <w:r w:rsidRPr="00441CD0">
        <w:rPr>
          <w:lang w:eastAsia="zh-CN"/>
        </w:rPr>
        <w:tab/>
        <w:t>if the grouped IE is Optional within a given message: all embedded IEs in the grouped IE are viewed as Optional IEs by the receiver.</w:t>
      </w:r>
    </w:p>
    <w:p w14:paraId="1FFFD55C" w14:textId="4F098D27" w:rsidR="00EE5860" w:rsidRPr="00441CD0" w:rsidRDefault="00EE5860" w:rsidP="00EE5860">
      <w:pPr>
        <w:rPr>
          <w:lang w:eastAsia="zh-CN"/>
        </w:rPr>
      </w:pPr>
      <w:r w:rsidRPr="00441CD0">
        <w:rPr>
          <w:lang w:eastAsia="zh-CN"/>
        </w:rPr>
        <w:t xml:space="preserve">In all of the above cases, appropriate error handling as described in </w:t>
      </w:r>
      <w:r w:rsidR="00415C19" w:rsidRPr="00441CD0">
        <w:rPr>
          <w:lang w:eastAsia="zh-CN"/>
        </w:rPr>
        <w:t>clause</w:t>
      </w:r>
      <w:r w:rsidR="00415C19">
        <w:rPr>
          <w:lang w:eastAsia="zh-CN"/>
        </w:rPr>
        <w:t> </w:t>
      </w:r>
      <w:r w:rsidR="00415C19" w:rsidRPr="00441CD0">
        <w:t>7</w:t>
      </w:r>
      <w:r w:rsidRPr="00441CD0">
        <w:t xml:space="preserve">.6 </w:t>
      </w:r>
      <w:r w:rsidRPr="00441CD0">
        <w:rPr>
          <w:lang w:eastAsia="zh-CN"/>
        </w:rPr>
        <w:t>shall be applied for protocol errors of the embedded IEs.</w:t>
      </w:r>
    </w:p>
    <w:p w14:paraId="34A8E47E" w14:textId="77777777" w:rsidR="00EE5860" w:rsidRPr="00441CD0" w:rsidRDefault="00EE5860" w:rsidP="00EE5860">
      <w:pPr>
        <w:rPr>
          <w:lang w:eastAsia="zh-CN"/>
        </w:rPr>
      </w:pPr>
      <w:r w:rsidRPr="00441CD0">
        <w:t>Only the Cause IE</w:t>
      </w:r>
      <w:r w:rsidRPr="00441CD0">
        <w:rPr>
          <w:lang w:eastAsia="zh-CN"/>
        </w:rPr>
        <w:t xml:space="preserve"> </w:t>
      </w:r>
      <w:r w:rsidRPr="00441CD0">
        <w:rPr>
          <w:lang w:eastAsia="ja-JP"/>
        </w:rPr>
        <w:t xml:space="preserve">at message level </w:t>
      </w:r>
      <w:r w:rsidRPr="00441CD0">
        <w:t xml:space="preserve">shall be included in the response if the Cause contains a value </w:t>
      </w:r>
      <w:r w:rsidRPr="00441CD0">
        <w:rPr>
          <w:lang w:eastAsia="zh-CN"/>
        </w:rPr>
        <w:t xml:space="preserve">that </w:t>
      </w:r>
      <w:r w:rsidRPr="00441CD0">
        <w:t>indicat</w:t>
      </w:r>
      <w:r w:rsidRPr="00441CD0">
        <w:rPr>
          <w:lang w:eastAsia="zh-CN"/>
        </w:rPr>
        <w:t>es</w:t>
      </w:r>
      <w:r w:rsidRPr="00441CD0">
        <w:t xml:space="preserve"> that the request is not accepted,</w:t>
      </w:r>
      <w:r w:rsidRPr="00441CD0">
        <w:rPr>
          <w:lang w:eastAsia="ja-JP"/>
        </w:rPr>
        <w:t xml:space="preserve"> </w:t>
      </w:r>
      <w:r w:rsidRPr="00441CD0">
        <w:t xml:space="preserve">regardless of whether there are other mandatory or conditional IEs defined for a given response message. </w:t>
      </w:r>
      <w:r w:rsidRPr="00441CD0">
        <w:rPr>
          <w:lang w:eastAsia="zh-CN"/>
        </w:rPr>
        <w:t>The following are exceptions:</w:t>
      </w:r>
    </w:p>
    <w:p w14:paraId="4E5286D8" w14:textId="77777777" w:rsidR="00EE5860" w:rsidRPr="00441CD0" w:rsidRDefault="00EE5860" w:rsidP="00EE5860">
      <w:pPr>
        <w:pStyle w:val="B1"/>
        <w:rPr>
          <w:lang w:eastAsia="zh-CN"/>
        </w:rPr>
      </w:pPr>
      <w:r w:rsidRPr="00441CD0">
        <w:rPr>
          <w:lang w:eastAsia="zh-CN"/>
        </w:rPr>
        <w:t>-</w:t>
      </w:r>
      <w:r w:rsidRPr="00441CD0">
        <w:rPr>
          <w:lang w:eastAsia="zh-CN"/>
        </w:rPr>
        <w:tab/>
        <w:t>the Node ID and Offending IE shall be included as per the requirements specified for the corresponding response message;</w:t>
      </w:r>
    </w:p>
    <w:p w14:paraId="4F0BFAD6" w14:textId="77777777" w:rsidR="00EE5860" w:rsidRPr="00441CD0" w:rsidRDefault="00EE5860" w:rsidP="00EE5860">
      <w:pPr>
        <w:pStyle w:val="B1"/>
        <w:rPr>
          <w:lang w:eastAsia="zh-CN"/>
        </w:rPr>
      </w:pPr>
      <w:r w:rsidRPr="00441CD0">
        <w:rPr>
          <w:lang w:eastAsia="zh-CN"/>
        </w:rPr>
        <w:t>-</w:t>
      </w:r>
      <w:r w:rsidRPr="00441CD0">
        <w:rPr>
          <w:lang w:eastAsia="zh-CN"/>
        </w:rPr>
        <w:tab/>
        <w:t xml:space="preserve">the </w:t>
      </w:r>
      <w:r w:rsidRPr="00441CD0">
        <w:rPr>
          <w:lang w:eastAsia="ja-JP"/>
        </w:rPr>
        <w:t>Load Control Information, Overload Control Information and the Failed Rule ID IEs</w:t>
      </w:r>
      <w:r w:rsidRPr="00441CD0">
        <w:t xml:space="preserve"> </w:t>
      </w:r>
      <w:r w:rsidRPr="00441CD0">
        <w:rPr>
          <w:lang w:eastAsia="zh-CN"/>
        </w:rPr>
        <w:t>may be included in a PFCP session related message.</w:t>
      </w:r>
    </w:p>
    <w:p w14:paraId="19A2D2F0" w14:textId="77777777" w:rsidR="00EE5860" w:rsidRPr="00441CD0" w:rsidRDefault="00EE5860" w:rsidP="00EE5860">
      <w:pPr>
        <w:rPr>
          <w:lang w:eastAsia="zh-CN"/>
        </w:rPr>
      </w:pPr>
      <w:r w:rsidRPr="00441CD0">
        <w:rPr>
          <w:lang w:eastAsia="zh-CN"/>
        </w:rPr>
        <w:t xml:space="preserve">If </w:t>
      </w:r>
      <w:r w:rsidRPr="00441CD0">
        <w:t xml:space="preserve">the Cause IE at </w:t>
      </w:r>
      <w:r w:rsidRPr="00441CD0">
        <w:rPr>
          <w:lang w:eastAsia="zh-CN"/>
        </w:rPr>
        <w:t>Grouped</w:t>
      </w:r>
      <w:r w:rsidRPr="00441CD0">
        <w:t xml:space="preserve"> IE level contains a value that indicates </w:t>
      </w:r>
      <w:r w:rsidRPr="00441CD0">
        <w:rPr>
          <w:lang w:eastAsia="zh-CN"/>
        </w:rPr>
        <w:t xml:space="preserve">that </w:t>
      </w:r>
      <w:r w:rsidRPr="00441CD0">
        <w:t xml:space="preserve">the </w:t>
      </w:r>
      <w:r w:rsidRPr="00441CD0">
        <w:rPr>
          <w:lang w:eastAsia="zh-CN"/>
        </w:rPr>
        <w:t>Grouped IE</w:t>
      </w:r>
      <w:r w:rsidRPr="00441CD0">
        <w:t xml:space="preserve"> is not </w:t>
      </w:r>
      <w:r w:rsidRPr="00441CD0">
        <w:rPr>
          <w:lang w:eastAsia="zh-CN"/>
        </w:rPr>
        <w:t xml:space="preserve">handled correctly, </w:t>
      </w:r>
      <w:r w:rsidRPr="00441CD0">
        <w:t xml:space="preserve">the </w:t>
      </w:r>
      <w:r w:rsidRPr="00441CD0">
        <w:rPr>
          <w:lang w:eastAsia="zh-CN"/>
        </w:rPr>
        <w:t>other IEs in this Grouped IE, other than the Cause IE, may not be included.</w:t>
      </w:r>
    </w:p>
    <w:p w14:paraId="168309F2" w14:textId="77777777" w:rsidR="00EE5860" w:rsidRPr="00441CD0" w:rsidRDefault="00EE5860" w:rsidP="00EE5860">
      <w:pPr>
        <w:pStyle w:val="Heading4"/>
      </w:pPr>
      <w:bookmarkStart w:id="3493" w:name="_Toc19717253"/>
      <w:bookmarkStart w:id="3494" w:name="_Toc27490736"/>
      <w:bookmarkStart w:id="3495" w:name="_Toc27557029"/>
      <w:bookmarkStart w:id="3496" w:name="_Toc27723946"/>
      <w:bookmarkStart w:id="3497" w:name="_Toc36031019"/>
      <w:bookmarkStart w:id="3498" w:name="_Toc36042939"/>
      <w:bookmarkStart w:id="3499" w:name="_Toc36814264"/>
      <w:bookmarkStart w:id="3500" w:name="_Toc44689118"/>
      <w:bookmarkStart w:id="3501" w:name="_Toc44923872"/>
      <w:bookmarkStart w:id="3502" w:name="_Toc51860841"/>
      <w:bookmarkStart w:id="3503" w:name="_Toc57930612"/>
      <w:bookmarkStart w:id="3504" w:name="_Toc57931242"/>
      <w:bookmarkStart w:id="3505" w:name="_Toc160974368"/>
      <w:r w:rsidRPr="00441CD0">
        <w:t>7.2.3.3</w:t>
      </w:r>
      <w:r w:rsidRPr="00441CD0">
        <w:tab/>
        <w:t>Grouped Information Elements</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3C214AB4" w14:textId="77777777" w:rsidR="00EE5860" w:rsidRPr="00441CD0" w:rsidRDefault="00EE5860" w:rsidP="00EE5860">
      <w:r w:rsidRPr="00441CD0">
        <w:t>A Grouped IE is an IE which may contain other IEs.</w:t>
      </w:r>
    </w:p>
    <w:p w14:paraId="643BA14C" w14:textId="74B78E5E" w:rsidR="00EE5860" w:rsidRPr="00441CD0" w:rsidRDefault="00EE5860" w:rsidP="00EE5860">
      <w:r w:rsidRPr="00441CD0">
        <w:t xml:space="preserve">Grouped IEs have a length value in the TLV encoding, which includes the added length of all the embedded IEs. Overall coding of a grouped IE with 4 octets long IE header is defined in </w:t>
      </w:r>
      <w:r w:rsidR="00415C19" w:rsidRPr="00441CD0">
        <w:t>clause</w:t>
      </w:r>
      <w:r w:rsidR="00415C19">
        <w:t> </w:t>
      </w:r>
      <w:r w:rsidR="00415C19" w:rsidRPr="00441CD0">
        <w:t>8</w:t>
      </w:r>
      <w:r w:rsidRPr="00441CD0">
        <w:t>.2. Each IE within a grouped IE also shall also contain 4 octets long IE header.</w:t>
      </w:r>
    </w:p>
    <w:p w14:paraId="5EA7CC81" w14:textId="77777777" w:rsidR="00EE5860" w:rsidRPr="00441CD0" w:rsidRDefault="00EE5860" w:rsidP="00EE5860">
      <w:r w:rsidRPr="00441CD0">
        <w:t>Grouped IEs are not marked by any flag or limited to a specific range of IE type values. The clause describing an IE in this specification shall explicitly state if it is a Grouped IE.</w:t>
      </w:r>
    </w:p>
    <w:p w14:paraId="665D6048" w14:textId="77777777" w:rsidR="00EE5860" w:rsidRPr="00441CD0" w:rsidRDefault="00EE5860" w:rsidP="00EE5860">
      <w:pPr>
        <w:pStyle w:val="NO"/>
      </w:pPr>
      <w:r w:rsidRPr="00441CD0">
        <w:t>NOTE:</w:t>
      </w:r>
      <w:r w:rsidRPr="00441CD0">
        <w:tab/>
        <w:t>Each entry into each Grouped IE creates a new scope level. Exit from the grouped IE closes the scope level. The PFCP message level is the top most scope.</w:t>
      </w:r>
    </w:p>
    <w:p w14:paraId="274387D2" w14:textId="77777777" w:rsidR="00EE5860" w:rsidRPr="00441CD0" w:rsidRDefault="00EE5860" w:rsidP="00EE5860">
      <w:bookmarkStart w:id="3506" w:name="_Toc19717254"/>
      <w:bookmarkStart w:id="3507" w:name="_Toc27490737"/>
      <w:bookmarkStart w:id="3508" w:name="_Toc27557030"/>
      <w:bookmarkStart w:id="3509" w:name="_Toc27723947"/>
      <w:bookmarkStart w:id="3510" w:name="_Toc36031020"/>
      <w:bookmarkStart w:id="3511" w:name="_Toc36042940"/>
      <w:bookmarkStart w:id="3512" w:name="_Toc36814265"/>
      <w:bookmarkStart w:id="3513" w:name="_Toc44689119"/>
      <w:bookmarkStart w:id="3514" w:name="_Toc44923873"/>
      <w:r w:rsidRPr="00441CD0">
        <w:t>If more than one grouped IEs of the same type, but for a different purpose are sent with</w:t>
      </w:r>
      <w:r>
        <w:t>in</w:t>
      </w:r>
      <w:r w:rsidRPr="00441CD0">
        <w:t xml:space="preserve"> </w:t>
      </w:r>
      <w:r>
        <w:t>the same</w:t>
      </w:r>
      <w:r w:rsidRPr="00441CD0">
        <w:t xml:space="preserve"> message</w:t>
      </w:r>
      <w:r>
        <w:t xml:space="preserve"> level</w:t>
      </w:r>
      <w:r w:rsidRPr="00441CD0">
        <w:t>, these IEs shall have different IE types.</w:t>
      </w:r>
    </w:p>
    <w:p w14:paraId="64BE38B6" w14:textId="77777777" w:rsidR="00EE5860" w:rsidRDefault="00EE5860" w:rsidP="00EE5860">
      <w:r w:rsidRPr="00441CD0">
        <w:t>If more than one grouped IEs of the same type and for the same purpose are sent with</w:t>
      </w:r>
      <w:r>
        <w:t>in</w:t>
      </w:r>
      <w:r w:rsidRPr="00441CD0">
        <w:t xml:space="preserve"> </w:t>
      </w:r>
      <w:r>
        <w:t>the</w:t>
      </w:r>
      <w:r w:rsidRPr="00441CD0">
        <w:t xml:space="preserve"> </w:t>
      </w:r>
      <w:r>
        <w:t xml:space="preserve">same </w:t>
      </w:r>
      <w:r w:rsidRPr="00441CD0">
        <w:t>message</w:t>
      </w:r>
      <w:r>
        <w:t xml:space="preserve"> level</w:t>
      </w:r>
      <w:r w:rsidRPr="00441CD0">
        <w:t>, these IEs shall have exactly the same IE type to represent a list.</w:t>
      </w:r>
    </w:p>
    <w:p w14:paraId="70928B83" w14:textId="77777777" w:rsidR="00EE5860" w:rsidRPr="00441CD0" w:rsidRDefault="00EE5860" w:rsidP="00EE5860">
      <w:r>
        <w:lastRenderedPageBreak/>
        <w:t xml:space="preserve">Assigning the same IE type to grouped IEs which don't have the same content </w:t>
      </w:r>
      <w:r>
        <w:rPr>
          <w:rFonts w:hint="eastAsia"/>
          <w:lang w:eastAsia="zh-CN"/>
        </w:rPr>
        <w:t>is</w:t>
      </w:r>
      <w:r>
        <w:t xml:space="preserve"> not recommended, even if these grouped IEs are in different message levels.</w:t>
      </w:r>
    </w:p>
    <w:p w14:paraId="40FF01EC" w14:textId="77777777" w:rsidR="00EE5860" w:rsidRPr="00441CD0" w:rsidRDefault="00EE5860" w:rsidP="00EE5860">
      <w:pPr>
        <w:pStyle w:val="Heading4"/>
      </w:pPr>
      <w:bookmarkStart w:id="3515" w:name="_Toc51860842"/>
      <w:bookmarkStart w:id="3516" w:name="_Toc57930613"/>
      <w:bookmarkStart w:id="3517" w:name="_Toc57931243"/>
      <w:bookmarkStart w:id="3518" w:name="_Toc160974369"/>
      <w:r w:rsidRPr="00441CD0">
        <w:t>7.2.3.4</w:t>
      </w:r>
      <w:r w:rsidRPr="00441CD0">
        <w:tab/>
        <w:t>Information Element Type</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11F992C7" w14:textId="3D385082" w:rsidR="00EE5860" w:rsidRPr="00441CD0" w:rsidRDefault="00EE5860" w:rsidP="00EE5860">
      <w:r w:rsidRPr="00441CD0">
        <w:t xml:space="preserve">An IE in a PFCP message or Grouped IE is identified by its IE Type and described by a specific row in the corresponding tables in </w:t>
      </w:r>
      <w:r w:rsidR="00415C19" w:rsidRPr="00441CD0">
        <w:t>clause</w:t>
      </w:r>
      <w:r w:rsidR="00415C19">
        <w:t> </w:t>
      </w:r>
      <w:r w:rsidR="00415C19" w:rsidRPr="00441CD0">
        <w:t>7</w:t>
      </w:r>
      <w:r w:rsidRPr="00441CD0">
        <w:t>.</w:t>
      </w:r>
    </w:p>
    <w:p w14:paraId="2E80A02E" w14:textId="77777777" w:rsidR="00EE5860" w:rsidRPr="00441CD0" w:rsidRDefault="00EE5860" w:rsidP="00EE5860">
      <w:r w:rsidRPr="00441CD0">
        <w:t>If several IEs with the same Type are included in a PFCP message or Grouped IE, they represent a list for the corresponding IE name.</w:t>
      </w:r>
    </w:p>
    <w:p w14:paraId="178DCDEB" w14:textId="77777777" w:rsidR="00EE5860" w:rsidRPr="00441CD0" w:rsidRDefault="00EE5860" w:rsidP="00EE5860">
      <w:r w:rsidRPr="00441CD0">
        <w:t>An IE Type value uniquely identifies a specific IE.</w:t>
      </w:r>
    </w:p>
    <w:p w14:paraId="3621759B" w14:textId="77777777" w:rsidR="00EE5860" w:rsidRPr="00441CD0" w:rsidRDefault="00EE5860" w:rsidP="00EE5860">
      <w:r w:rsidRPr="00441CD0">
        <w:t>One IE type value is specified for Vendor Specific IEs.</w:t>
      </w:r>
    </w:p>
    <w:p w14:paraId="3CA98EDB" w14:textId="77777777" w:rsidR="00EE5860" w:rsidRPr="00441CD0" w:rsidRDefault="00EE5860" w:rsidP="00EE5860">
      <w:pPr>
        <w:pStyle w:val="Heading2"/>
      </w:pPr>
      <w:bookmarkStart w:id="3519" w:name="_Toc19717255"/>
      <w:bookmarkStart w:id="3520" w:name="_Toc27490738"/>
      <w:bookmarkStart w:id="3521" w:name="_Toc27557031"/>
      <w:bookmarkStart w:id="3522" w:name="_Toc27723948"/>
      <w:bookmarkStart w:id="3523" w:name="_Toc36031021"/>
      <w:bookmarkStart w:id="3524" w:name="_Toc36042941"/>
      <w:bookmarkStart w:id="3525" w:name="_Toc36814266"/>
      <w:bookmarkStart w:id="3526" w:name="_Toc44689120"/>
      <w:bookmarkStart w:id="3527" w:name="_Toc44923874"/>
      <w:bookmarkStart w:id="3528" w:name="_Toc51860843"/>
      <w:bookmarkStart w:id="3529" w:name="_Toc57930614"/>
      <w:bookmarkStart w:id="3530" w:name="_Toc57931244"/>
      <w:bookmarkStart w:id="3531" w:name="_Toc160974370"/>
      <w:r w:rsidRPr="00441CD0">
        <w:t>7.3</w:t>
      </w:r>
      <w:r w:rsidRPr="00441CD0">
        <w:tab/>
        <w:t>Message Types</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4FDA2F57" w14:textId="77777777" w:rsidR="00EE5860" w:rsidRPr="00441CD0" w:rsidRDefault="00EE5860" w:rsidP="00EE5860">
      <w:r w:rsidRPr="00441CD0">
        <w:t>The PFCP message types to be used over the Sxa, Sxb, Sxc and N4 reference points are defined in Table 7.3-1.</w:t>
      </w:r>
    </w:p>
    <w:p w14:paraId="0056F6E6" w14:textId="77777777" w:rsidR="00EE5860" w:rsidRPr="00441CD0" w:rsidRDefault="00EE5860" w:rsidP="00EE5860">
      <w:pPr>
        <w:pStyle w:val="TH"/>
        <w:outlineLvl w:val="0"/>
      </w:pPr>
      <w:r w:rsidRPr="00441CD0">
        <w:t>Table 7.3-1: Message Types</w:t>
      </w:r>
    </w:p>
    <w:tbl>
      <w:tblPr>
        <w:tblW w:w="9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4"/>
        <w:gridCol w:w="5524"/>
        <w:gridCol w:w="438"/>
        <w:gridCol w:w="438"/>
        <w:gridCol w:w="438"/>
        <w:gridCol w:w="438"/>
      </w:tblGrid>
      <w:tr w:rsidR="00EE5860" w:rsidRPr="00441CD0" w14:paraId="45A8534D" w14:textId="77777777" w:rsidTr="00BB0E1F">
        <w:trPr>
          <w:jc w:val="center"/>
        </w:trPr>
        <w:tc>
          <w:tcPr>
            <w:tcW w:w="1846" w:type="dxa"/>
            <w:vMerge w:val="restart"/>
            <w:tcBorders>
              <w:top w:val="single" w:sz="4" w:space="0" w:color="auto"/>
              <w:left w:val="single" w:sz="4" w:space="0" w:color="auto"/>
              <w:bottom w:val="single" w:sz="4" w:space="0" w:color="auto"/>
              <w:right w:val="single" w:sz="4" w:space="0" w:color="auto"/>
            </w:tcBorders>
            <w:hideMark/>
          </w:tcPr>
          <w:p w14:paraId="234A8450" w14:textId="77777777" w:rsidR="00EE5860" w:rsidRPr="00441CD0" w:rsidRDefault="00EE5860" w:rsidP="00BB0E1F">
            <w:pPr>
              <w:pStyle w:val="TAH"/>
            </w:pPr>
            <w:r w:rsidRPr="00441CD0">
              <w:t>Message Type value (Decimal)</w:t>
            </w:r>
          </w:p>
        </w:tc>
        <w:tc>
          <w:tcPr>
            <w:tcW w:w="5527" w:type="dxa"/>
            <w:vMerge w:val="restart"/>
            <w:tcBorders>
              <w:top w:val="single" w:sz="4" w:space="0" w:color="auto"/>
              <w:left w:val="single" w:sz="4" w:space="0" w:color="auto"/>
              <w:bottom w:val="single" w:sz="4" w:space="0" w:color="auto"/>
              <w:right w:val="single" w:sz="4" w:space="0" w:color="auto"/>
            </w:tcBorders>
            <w:hideMark/>
          </w:tcPr>
          <w:p w14:paraId="7CC2B1B9" w14:textId="77777777" w:rsidR="00EE5860" w:rsidRPr="00441CD0" w:rsidRDefault="00EE5860" w:rsidP="00BB0E1F">
            <w:pPr>
              <w:pStyle w:val="TAH"/>
            </w:pPr>
            <w:r w:rsidRPr="00441CD0">
              <w:t>Message</w:t>
            </w:r>
          </w:p>
        </w:tc>
        <w:tc>
          <w:tcPr>
            <w:tcW w:w="1752" w:type="dxa"/>
            <w:gridSpan w:val="4"/>
            <w:tcBorders>
              <w:top w:val="single" w:sz="4" w:space="0" w:color="auto"/>
              <w:left w:val="single" w:sz="4" w:space="0" w:color="auto"/>
              <w:bottom w:val="single" w:sz="4" w:space="0" w:color="auto"/>
              <w:right w:val="single" w:sz="4" w:space="0" w:color="auto"/>
            </w:tcBorders>
            <w:hideMark/>
          </w:tcPr>
          <w:p w14:paraId="54290B6E" w14:textId="77777777" w:rsidR="00EE5860" w:rsidRPr="00441CD0" w:rsidRDefault="00EE5860" w:rsidP="00BB0E1F">
            <w:pPr>
              <w:pStyle w:val="TAH"/>
            </w:pPr>
            <w:r w:rsidRPr="00441CD0">
              <w:t>Applicability</w:t>
            </w:r>
          </w:p>
        </w:tc>
      </w:tr>
      <w:tr w:rsidR="00EE5860" w:rsidRPr="00441CD0" w14:paraId="4F7A2C86" w14:textId="77777777" w:rsidTr="00BB0E1F">
        <w:trPr>
          <w:jc w:val="center"/>
        </w:trPr>
        <w:tc>
          <w:tcPr>
            <w:tcW w:w="1846" w:type="dxa"/>
            <w:vMerge/>
            <w:tcBorders>
              <w:top w:val="single" w:sz="4" w:space="0" w:color="auto"/>
              <w:left w:val="single" w:sz="4" w:space="0" w:color="auto"/>
              <w:bottom w:val="single" w:sz="4" w:space="0" w:color="auto"/>
              <w:right w:val="single" w:sz="4" w:space="0" w:color="auto"/>
            </w:tcBorders>
            <w:vAlign w:val="center"/>
            <w:hideMark/>
          </w:tcPr>
          <w:p w14:paraId="659090BB" w14:textId="77777777" w:rsidR="00EE5860" w:rsidRPr="00441CD0" w:rsidRDefault="00EE5860" w:rsidP="00BB0E1F">
            <w:pPr>
              <w:spacing w:after="0"/>
              <w:rPr>
                <w:rFonts w:ascii="Arial" w:hAnsi="Arial"/>
                <w:b/>
                <w:sz w:val="18"/>
                <w:lang w:val="x-none"/>
              </w:rPr>
            </w:pPr>
          </w:p>
        </w:tc>
        <w:tc>
          <w:tcPr>
            <w:tcW w:w="5527" w:type="dxa"/>
            <w:vMerge/>
            <w:tcBorders>
              <w:top w:val="single" w:sz="4" w:space="0" w:color="auto"/>
              <w:left w:val="single" w:sz="4" w:space="0" w:color="auto"/>
              <w:bottom w:val="single" w:sz="4" w:space="0" w:color="auto"/>
              <w:right w:val="single" w:sz="4" w:space="0" w:color="auto"/>
            </w:tcBorders>
            <w:vAlign w:val="center"/>
            <w:hideMark/>
          </w:tcPr>
          <w:p w14:paraId="760D3504" w14:textId="77777777" w:rsidR="00EE5860" w:rsidRPr="00441CD0" w:rsidRDefault="00EE5860" w:rsidP="00BB0E1F">
            <w:pPr>
              <w:spacing w:after="0"/>
              <w:rPr>
                <w:rFonts w:ascii="Arial" w:hAnsi="Arial"/>
                <w:b/>
                <w:sz w:val="18"/>
                <w:lang w:val="x-none"/>
              </w:rPr>
            </w:pPr>
          </w:p>
        </w:tc>
        <w:tc>
          <w:tcPr>
            <w:tcW w:w="438" w:type="dxa"/>
            <w:tcBorders>
              <w:top w:val="single" w:sz="4" w:space="0" w:color="auto"/>
              <w:left w:val="single" w:sz="4" w:space="0" w:color="auto"/>
              <w:bottom w:val="single" w:sz="4" w:space="0" w:color="auto"/>
              <w:right w:val="single" w:sz="4" w:space="0" w:color="auto"/>
            </w:tcBorders>
            <w:hideMark/>
          </w:tcPr>
          <w:p w14:paraId="73B7C78C" w14:textId="77777777" w:rsidR="00EE5860" w:rsidRPr="00441CD0" w:rsidRDefault="00EE5860" w:rsidP="00BB0E1F">
            <w:pPr>
              <w:pStyle w:val="TAH"/>
            </w:pPr>
            <w:r w:rsidRPr="00441CD0">
              <w:t>Sxa</w:t>
            </w:r>
          </w:p>
        </w:tc>
        <w:tc>
          <w:tcPr>
            <w:tcW w:w="438" w:type="dxa"/>
            <w:tcBorders>
              <w:top w:val="single" w:sz="4" w:space="0" w:color="auto"/>
              <w:left w:val="single" w:sz="4" w:space="0" w:color="auto"/>
              <w:bottom w:val="single" w:sz="4" w:space="0" w:color="auto"/>
              <w:right w:val="single" w:sz="4" w:space="0" w:color="auto"/>
            </w:tcBorders>
            <w:hideMark/>
          </w:tcPr>
          <w:p w14:paraId="6C6F31AE" w14:textId="77777777" w:rsidR="00EE5860" w:rsidRPr="00441CD0" w:rsidRDefault="00EE5860" w:rsidP="00BB0E1F">
            <w:pPr>
              <w:pStyle w:val="TAH"/>
            </w:pPr>
            <w:r w:rsidRPr="00441CD0">
              <w:t>Sxb</w:t>
            </w:r>
          </w:p>
        </w:tc>
        <w:tc>
          <w:tcPr>
            <w:tcW w:w="438" w:type="dxa"/>
            <w:tcBorders>
              <w:top w:val="single" w:sz="4" w:space="0" w:color="auto"/>
              <w:left w:val="single" w:sz="4" w:space="0" w:color="auto"/>
              <w:bottom w:val="single" w:sz="4" w:space="0" w:color="auto"/>
              <w:right w:val="single" w:sz="4" w:space="0" w:color="auto"/>
            </w:tcBorders>
            <w:hideMark/>
          </w:tcPr>
          <w:p w14:paraId="00D1C8BD" w14:textId="77777777" w:rsidR="00EE5860" w:rsidRPr="00441CD0" w:rsidRDefault="00EE5860" w:rsidP="00BB0E1F">
            <w:pPr>
              <w:pStyle w:val="TAH"/>
            </w:pPr>
            <w:r w:rsidRPr="00441CD0">
              <w:t>Sxc</w:t>
            </w:r>
          </w:p>
        </w:tc>
        <w:tc>
          <w:tcPr>
            <w:tcW w:w="438" w:type="dxa"/>
            <w:tcBorders>
              <w:top w:val="single" w:sz="4" w:space="0" w:color="auto"/>
              <w:left w:val="single" w:sz="4" w:space="0" w:color="auto"/>
              <w:bottom w:val="single" w:sz="4" w:space="0" w:color="auto"/>
              <w:right w:val="single" w:sz="4" w:space="0" w:color="auto"/>
            </w:tcBorders>
            <w:hideMark/>
          </w:tcPr>
          <w:p w14:paraId="0B0EBD20" w14:textId="77777777" w:rsidR="00EE5860" w:rsidRPr="00441CD0" w:rsidRDefault="00EE5860" w:rsidP="00BB0E1F">
            <w:pPr>
              <w:pStyle w:val="TAH"/>
              <w:rPr>
                <w:lang w:val="de-DE"/>
              </w:rPr>
            </w:pPr>
            <w:r w:rsidRPr="00441CD0">
              <w:rPr>
                <w:lang w:val="de-DE"/>
              </w:rPr>
              <w:t>N4</w:t>
            </w:r>
          </w:p>
        </w:tc>
      </w:tr>
      <w:tr w:rsidR="00EE5860" w:rsidRPr="00441CD0" w14:paraId="62A3851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D0AE2FE" w14:textId="77777777" w:rsidR="00EE5860" w:rsidRPr="00441CD0" w:rsidRDefault="00EE5860" w:rsidP="00BB0E1F">
            <w:pPr>
              <w:pStyle w:val="TAC"/>
              <w:rPr>
                <w:lang w:val="x-none"/>
              </w:rPr>
            </w:pPr>
            <w:r w:rsidRPr="00441CD0">
              <w:t>0</w:t>
            </w:r>
          </w:p>
        </w:tc>
        <w:tc>
          <w:tcPr>
            <w:tcW w:w="5527" w:type="dxa"/>
            <w:tcBorders>
              <w:top w:val="single" w:sz="4" w:space="0" w:color="auto"/>
              <w:left w:val="single" w:sz="4" w:space="0" w:color="auto"/>
              <w:bottom w:val="single" w:sz="4" w:space="0" w:color="auto"/>
              <w:right w:val="single" w:sz="4" w:space="0" w:color="auto"/>
            </w:tcBorders>
            <w:hideMark/>
          </w:tcPr>
          <w:p w14:paraId="45B2DF06" w14:textId="77777777" w:rsidR="00EE5860" w:rsidRPr="00441CD0" w:rsidRDefault="00EE5860" w:rsidP="00BB0E1F">
            <w:pPr>
              <w:pStyle w:val="TAL"/>
            </w:pPr>
            <w:r w:rsidRPr="00441CD0">
              <w:t>Reserved</w:t>
            </w:r>
          </w:p>
        </w:tc>
        <w:tc>
          <w:tcPr>
            <w:tcW w:w="438" w:type="dxa"/>
            <w:tcBorders>
              <w:top w:val="single" w:sz="4" w:space="0" w:color="auto"/>
              <w:left w:val="single" w:sz="4" w:space="0" w:color="auto"/>
              <w:bottom w:val="single" w:sz="4" w:space="0" w:color="auto"/>
              <w:right w:val="single" w:sz="4" w:space="0" w:color="auto"/>
            </w:tcBorders>
          </w:tcPr>
          <w:p w14:paraId="7A22BE38"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1E870C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3AE3F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747A577" w14:textId="77777777" w:rsidR="00EE5860" w:rsidRPr="00441CD0" w:rsidRDefault="00EE5860" w:rsidP="00BB0E1F">
            <w:pPr>
              <w:pStyle w:val="TAC"/>
            </w:pPr>
          </w:p>
        </w:tc>
      </w:tr>
      <w:tr w:rsidR="00EE5860" w:rsidRPr="00441CD0" w14:paraId="4CB6B09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3635D2C5"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49E39C5E" w14:textId="77777777" w:rsidR="00EE5860" w:rsidRPr="00441CD0" w:rsidRDefault="00EE5860" w:rsidP="00BB0E1F">
            <w:pPr>
              <w:pStyle w:val="TAL"/>
            </w:pPr>
            <w:r w:rsidRPr="00441CD0">
              <w:rPr>
                <w:b/>
                <w:bCs/>
                <w:lang w:eastAsia="zh-CN"/>
              </w:rPr>
              <w:t>PFCP Node related messages</w:t>
            </w:r>
          </w:p>
        </w:tc>
        <w:tc>
          <w:tcPr>
            <w:tcW w:w="438" w:type="dxa"/>
            <w:tcBorders>
              <w:top w:val="single" w:sz="4" w:space="0" w:color="auto"/>
              <w:left w:val="single" w:sz="4" w:space="0" w:color="auto"/>
              <w:bottom w:val="single" w:sz="4" w:space="0" w:color="auto"/>
              <w:right w:val="single" w:sz="4" w:space="0" w:color="auto"/>
            </w:tcBorders>
          </w:tcPr>
          <w:p w14:paraId="3BF2A2F5"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625E8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6D24759"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C081266" w14:textId="77777777" w:rsidR="00EE5860" w:rsidRPr="00441CD0" w:rsidRDefault="00EE5860" w:rsidP="00BB0E1F">
            <w:pPr>
              <w:pStyle w:val="TAC"/>
            </w:pPr>
          </w:p>
        </w:tc>
      </w:tr>
      <w:tr w:rsidR="00EE5860" w:rsidRPr="00441CD0" w14:paraId="2E7E86C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7A07887" w14:textId="77777777" w:rsidR="00EE5860" w:rsidRPr="00441CD0" w:rsidRDefault="00EE5860" w:rsidP="00BB0E1F">
            <w:pPr>
              <w:pStyle w:val="TAC"/>
            </w:pPr>
            <w:r w:rsidRPr="00441CD0">
              <w:t>1</w:t>
            </w:r>
          </w:p>
        </w:tc>
        <w:tc>
          <w:tcPr>
            <w:tcW w:w="5527" w:type="dxa"/>
            <w:tcBorders>
              <w:top w:val="single" w:sz="4" w:space="0" w:color="auto"/>
              <w:left w:val="single" w:sz="4" w:space="0" w:color="auto"/>
              <w:bottom w:val="single" w:sz="4" w:space="0" w:color="auto"/>
              <w:right w:val="single" w:sz="4" w:space="0" w:color="auto"/>
            </w:tcBorders>
            <w:hideMark/>
          </w:tcPr>
          <w:p w14:paraId="023CA252" w14:textId="77777777" w:rsidR="00EE5860" w:rsidRPr="00441CD0" w:rsidRDefault="00EE5860" w:rsidP="00BB0E1F">
            <w:pPr>
              <w:pStyle w:val="TAL"/>
            </w:pPr>
            <w:r w:rsidRPr="00441CD0">
              <w:t>PFCP Heartbeat Request</w:t>
            </w:r>
          </w:p>
        </w:tc>
        <w:tc>
          <w:tcPr>
            <w:tcW w:w="438" w:type="dxa"/>
            <w:tcBorders>
              <w:top w:val="single" w:sz="4" w:space="0" w:color="auto"/>
              <w:left w:val="single" w:sz="4" w:space="0" w:color="auto"/>
              <w:bottom w:val="single" w:sz="4" w:space="0" w:color="auto"/>
              <w:right w:val="single" w:sz="4" w:space="0" w:color="auto"/>
            </w:tcBorders>
            <w:hideMark/>
          </w:tcPr>
          <w:p w14:paraId="6B2BDE0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CF0D1B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AB168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78B1A58" w14:textId="77777777" w:rsidR="00EE5860" w:rsidRPr="00441CD0" w:rsidRDefault="00EE5860" w:rsidP="00BB0E1F">
            <w:pPr>
              <w:pStyle w:val="TAC"/>
            </w:pPr>
            <w:r w:rsidRPr="00441CD0">
              <w:t>X</w:t>
            </w:r>
          </w:p>
        </w:tc>
      </w:tr>
      <w:tr w:rsidR="00EE5860" w:rsidRPr="00441CD0" w14:paraId="0B0A955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7043310" w14:textId="77777777" w:rsidR="00EE5860" w:rsidRPr="00441CD0" w:rsidRDefault="00EE5860" w:rsidP="00BB0E1F">
            <w:pPr>
              <w:pStyle w:val="TAC"/>
            </w:pPr>
            <w:r w:rsidRPr="00441CD0">
              <w:t>2</w:t>
            </w:r>
          </w:p>
        </w:tc>
        <w:tc>
          <w:tcPr>
            <w:tcW w:w="5527" w:type="dxa"/>
            <w:tcBorders>
              <w:top w:val="single" w:sz="4" w:space="0" w:color="auto"/>
              <w:left w:val="single" w:sz="4" w:space="0" w:color="auto"/>
              <w:bottom w:val="single" w:sz="4" w:space="0" w:color="auto"/>
              <w:right w:val="single" w:sz="4" w:space="0" w:color="auto"/>
            </w:tcBorders>
            <w:hideMark/>
          </w:tcPr>
          <w:p w14:paraId="0727D950" w14:textId="77777777" w:rsidR="00EE5860" w:rsidRPr="00441CD0" w:rsidRDefault="00EE5860" w:rsidP="00BB0E1F">
            <w:pPr>
              <w:pStyle w:val="TAL"/>
            </w:pPr>
            <w:r w:rsidRPr="00441CD0">
              <w:t>PFCP Heartbeat Response</w:t>
            </w:r>
          </w:p>
        </w:tc>
        <w:tc>
          <w:tcPr>
            <w:tcW w:w="438" w:type="dxa"/>
            <w:tcBorders>
              <w:top w:val="single" w:sz="4" w:space="0" w:color="auto"/>
              <w:left w:val="single" w:sz="4" w:space="0" w:color="auto"/>
              <w:bottom w:val="single" w:sz="4" w:space="0" w:color="auto"/>
              <w:right w:val="single" w:sz="4" w:space="0" w:color="auto"/>
            </w:tcBorders>
            <w:hideMark/>
          </w:tcPr>
          <w:p w14:paraId="1EC8862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DCECFC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0597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B8C28EB" w14:textId="77777777" w:rsidR="00EE5860" w:rsidRPr="00441CD0" w:rsidRDefault="00EE5860" w:rsidP="00BB0E1F">
            <w:pPr>
              <w:pStyle w:val="TAC"/>
            </w:pPr>
            <w:r w:rsidRPr="00441CD0">
              <w:t>X</w:t>
            </w:r>
          </w:p>
        </w:tc>
      </w:tr>
      <w:tr w:rsidR="00EE5860" w:rsidRPr="00441CD0" w14:paraId="772DB2B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00F0504" w14:textId="77777777" w:rsidR="00EE5860" w:rsidRPr="00441CD0" w:rsidRDefault="00EE5860" w:rsidP="00BB0E1F">
            <w:pPr>
              <w:pStyle w:val="TAC"/>
              <w:rPr>
                <w:lang w:val="de-DE"/>
              </w:rPr>
            </w:pPr>
            <w:r w:rsidRPr="00441CD0">
              <w:rPr>
                <w:lang w:val="de-DE"/>
              </w:rPr>
              <w:t>3</w:t>
            </w:r>
          </w:p>
        </w:tc>
        <w:tc>
          <w:tcPr>
            <w:tcW w:w="5527" w:type="dxa"/>
            <w:tcBorders>
              <w:top w:val="single" w:sz="4" w:space="0" w:color="auto"/>
              <w:left w:val="single" w:sz="4" w:space="0" w:color="auto"/>
              <w:bottom w:val="single" w:sz="4" w:space="0" w:color="auto"/>
              <w:right w:val="single" w:sz="4" w:space="0" w:color="auto"/>
            </w:tcBorders>
            <w:hideMark/>
          </w:tcPr>
          <w:p w14:paraId="4B4033F5" w14:textId="77777777" w:rsidR="00EE5860" w:rsidRPr="00441CD0" w:rsidRDefault="00EE5860" w:rsidP="00BB0E1F">
            <w:pPr>
              <w:pStyle w:val="TAL"/>
              <w:rPr>
                <w:lang w:val="x-none"/>
              </w:rPr>
            </w:pPr>
            <w:r w:rsidRPr="00441CD0">
              <w:t>PFCP PFD Management Request</w:t>
            </w:r>
          </w:p>
        </w:tc>
        <w:tc>
          <w:tcPr>
            <w:tcW w:w="438" w:type="dxa"/>
            <w:tcBorders>
              <w:top w:val="single" w:sz="4" w:space="0" w:color="auto"/>
              <w:left w:val="single" w:sz="4" w:space="0" w:color="auto"/>
              <w:bottom w:val="single" w:sz="4" w:space="0" w:color="auto"/>
              <w:right w:val="single" w:sz="4" w:space="0" w:color="auto"/>
            </w:tcBorders>
            <w:hideMark/>
          </w:tcPr>
          <w:p w14:paraId="79161F1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60B45E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29DDCF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D31B65B" w14:textId="77777777" w:rsidR="00EE5860" w:rsidRPr="00441CD0" w:rsidRDefault="00EE5860" w:rsidP="00BB0E1F">
            <w:pPr>
              <w:pStyle w:val="TAC"/>
            </w:pPr>
            <w:r w:rsidRPr="00441CD0">
              <w:t>X</w:t>
            </w:r>
          </w:p>
        </w:tc>
      </w:tr>
      <w:tr w:rsidR="00EE5860" w:rsidRPr="00441CD0" w14:paraId="1C3C5C2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2E691B" w14:textId="77777777" w:rsidR="00EE5860" w:rsidRPr="00441CD0" w:rsidRDefault="00EE5860" w:rsidP="00BB0E1F">
            <w:pPr>
              <w:pStyle w:val="TAC"/>
              <w:rPr>
                <w:lang w:val="de-DE"/>
              </w:rPr>
            </w:pPr>
            <w:r w:rsidRPr="00441CD0">
              <w:rPr>
                <w:lang w:val="de-DE"/>
              </w:rPr>
              <w:t>4</w:t>
            </w:r>
          </w:p>
        </w:tc>
        <w:tc>
          <w:tcPr>
            <w:tcW w:w="5527" w:type="dxa"/>
            <w:tcBorders>
              <w:top w:val="single" w:sz="4" w:space="0" w:color="auto"/>
              <w:left w:val="single" w:sz="4" w:space="0" w:color="auto"/>
              <w:bottom w:val="single" w:sz="4" w:space="0" w:color="auto"/>
              <w:right w:val="single" w:sz="4" w:space="0" w:color="auto"/>
            </w:tcBorders>
            <w:hideMark/>
          </w:tcPr>
          <w:p w14:paraId="2282FB11" w14:textId="77777777" w:rsidR="00EE5860" w:rsidRPr="00441CD0" w:rsidRDefault="00EE5860" w:rsidP="00BB0E1F">
            <w:pPr>
              <w:pStyle w:val="TAL"/>
              <w:rPr>
                <w:lang w:val="x-none"/>
              </w:rPr>
            </w:pPr>
            <w:r w:rsidRPr="00441CD0">
              <w:t>PFCP PFD Management Response</w:t>
            </w:r>
          </w:p>
        </w:tc>
        <w:tc>
          <w:tcPr>
            <w:tcW w:w="438" w:type="dxa"/>
            <w:tcBorders>
              <w:top w:val="single" w:sz="4" w:space="0" w:color="auto"/>
              <w:left w:val="single" w:sz="4" w:space="0" w:color="auto"/>
              <w:bottom w:val="single" w:sz="4" w:space="0" w:color="auto"/>
              <w:right w:val="single" w:sz="4" w:space="0" w:color="auto"/>
            </w:tcBorders>
            <w:hideMark/>
          </w:tcPr>
          <w:p w14:paraId="15E66EE1"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hideMark/>
          </w:tcPr>
          <w:p w14:paraId="44386DF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3DEF6A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A9CD78" w14:textId="77777777" w:rsidR="00EE5860" w:rsidRPr="00441CD0" w:rsidRDefault="00EE5860" w:rsidP="00BB0E1F">
            <w:pPr>
              <w:pStyle w:val="TAC"/>
            </w:pPr>
            <w:r w:rsidRPr="00441CD0">
              <w:t>X</w:t>
            </w:r>
          </w:p>
        </w:tc>
      </w:tr>
      <w:tr w:rsidR="00EE5860" w:rsidRPr="00441CD0" w14:paraId="6DCB7A7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2A7D254" w14:textId="77777777" w:rsidR="00EE5860" w:rsidRPr="00441CD0" w:rsidRDefault="00EE5860" w:rsidP="00BB0E1F">
            <w:pPr>
              <w:pStyle w:val="TAC"/>
              <w:rPr>
                <w:lang w:val="de-DE"/>
              </w:rPr>
            </w:pPr>
            <w:r w:rsidRPr="00441CD0">
              <w:rPr>
                <w:lang w:val="de-DE"/>
              </w:rPr>
              <w:t>5</w:t>
            </w:r>
          </w:p>
        </w:tc>
        <w:tc>
          <w:tcPr>
            <w:tcW w:w="5527" w:type="dxa"/>
            <w:tcBorders>
              <w:top w:val="single" w:sz="4" w:space="0" w:color="auto"/>
              <w:left w:val="single" w:sz="4" w:space="0" w:color="auto"/>
              <w:bottom w:val="single" w:sz="4" w:space="0" w:color="auto"/>
              <w:right w:val="single" w:sz="4" w:space="0" w:color="auto"/>
            </w:tcBorders>
            <w:hideMark/>
          </w:tcPr>
          <w:p w14:paraId="0B3CC705" w14:textId="77777777" w:rsidR="00EE5860" w:rsidRPr="00441CD0" w:rsidRDefault="00EE5860" w:rsidP="00BB0E1F">
            <w:pPr>
              <w:pStyle w:val="TAL"/>
              <w:rPr>
                <w:lang w:val="x-none"/>
              </w:rPr>
            </w:pPr>
            <w:r w:rsidRPr="00441CD0">
              <w:t>PFCP Association Setup Request</w:t>
            </w:r>
          </w:p>
        </w:tc>
        <w:tc>
          <w:tcPr>
            <w:tcW w:w="438" w:type="dxa"/>
            <w:tcBorders>
              <w:top w:val="single" w:sz="4" w:space="0" w:color="auto"/>
              <w:left w:val="single" w:sz="4" w:space="0" w:color="auto"/>
              <w:bottom w:val="single" w:sz="4" w:space="0" w:color="auto"/>
              <w:right w:val="single" w:sz="4" w:space="0" w:color="auto"/>
            </w:tcBorders>
            <w:hideMark/>
          </w:tcPr>
          <w:p w14:paraId="35ABD0E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B78F4D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55E9A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CF13D5B" w14:textId="77777777" w:rsidR="00EE5860" w:rsidRPr="00441CD0" w:rsidRDefault="00EE5860" w:rsidP="00BB0E1F">
            <w:pPr>
              <w:pStyle w:val="TAC"/>
            </w:pPr>
            <w:r w:rsidRPr="00441CD0">
              <w:t>X</w:t>
            </w:r>
          </w:p>
        </w:tc>
      </w:tr>
      <w:tr w:rsidR="00EE5860" w:rsidRPr="00441CD0" w14:paraId="7E1F81A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225053D" w14:textId="77777777" w:rsidR="00EE5860" w:rsidRPr="00441CD0" w:rsidRDefault="00EE5860" w:rsidP="00BB0E1F">
            <w:pPr>
              <w:pStyle w:val="TAC"/>
              <w:rPr>
                <w:lang w:val="de-DE"/>
              </w:rPr>
            </w:pPr>
            <w:r w:rsidRPr="00441CD0">
              <w:rPr>
                <w:lang w:val="de-DE"/>
              </w:rPr>
              <w:t>6</w:t>
            </w:r>
          </w:p>
        </w:tc>
        <w:tc>
          <w:tcPr>
            <w:tcW w:w="5527" w:type="dxa"/>
            <w:tcBorders>
              <w:top w:val="single" w:sz="4" w:space="0" w:color="auto"/>
              <w:left w:val="single" w:sz="4" w:space="0" w:color="auto"/>
              <w:bottom w:val="single" w:sz="4" w:space="0" w:color="auto"/>
              <w:right w:val="single" w:sz="4" w:space="0" w:color="auto"/>
            </w:tcBorders>
            <w:hideMark/>
          </w:tcPr>
          <w:p w14:paraId="5146B406" w14:textId="77777777" w:rsidR="00EE5860" w:rsidRPr="00441CD0" w:rsidRDefault="00EE5860" w:rsidP="00BB0E1F">
            <w:pPr>
              <w:pStyle w:val="TAL"/>
              <w:rPr>
                <w:lang w:val="x-none"/>
              </w:rPr>
            </w:pPr>
            <w:r w:rsidRPr="00441CD0">
              <w:t>PFCP Association Setup Response</w:t>
            </w:r>
          </w:p>
        </w:tc>
        <w:tc>
          <w:tcPr>
            <w:tcW w:w="438" w:type="dxa"/>
            <w:tcBorders>
              <w:top w:val="single" w:sz="4" w:space="0" w:color="auto"/>
              <w:left w:val="single" w:sz="4" w:space="0" w:color="auto"/>
              <w:bottom w:val="single" w:sz="4" w:space="0" w:color="auto"/>
              <w:right w:val="single" w:sz="4" w:space="0" w:color="auto"/>
            </w:tcBorders>
            <w:hideMark/>
          </w:tcPr>
          <w:p w14:paraId="2075333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B3B2B3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F67D9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63D70DD" w14:textId="77777777" w:rsidR="00EE5860" w:rsidRPr="00441CD0" w:rsidRDefault="00EE5860" w:rsidP="00BB0E1F">
            <w:pPr>
              <w:pStyle w:val="TAC"/>
            </w:pPr>
            <w:r w:rsidRPr="00441CD0">
              <w:t>X</w:t>
            </w:r>
          </w:p>
        </w:tc>
      </w:tr>
      <w:tr w:rsidR="00EE5860" w:rsidRPr="00441CD0" w14:paraId="73ADFF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9BF07A5" w14:textId="77777777" w:rsidR="00EE5860" w:rsidRPr="00441CD0" w:rsidRDefault="00EE5860" w:rsidP="00BB0E1F">
            <w:pPr>
              <w:pStyle w:val="TAC"/>
              <w:rPr>
                <w:lang w:val="de-DE"/>
              </w:rPr>
            </w:pPr>
            <w:r w:rsidRPr="00441CD0">
              <w:rPr>
                <w:lang w:val="de-DE"/>
              </w:rPr>
              <w:t>7</w:t>
            </w:r>
          </w:p>
        </w:tc>
        <w:tc>
          <w:tcPr>
            <w:tcW w:w="5527" w:type="dxa"/>
            <w:tcBorders>
              <w:top w:val="single" w:sz="4" w:space="0" w:color="auto"/>
              <w:left w:val="single" w:sz="4" w:space="0" w:color="auto"/>
              <w:bottom w:val="single" w:sz="4" w:space="0" w:color="auto"/>
              <w:right w:val="single" w:sz="4" w:space="0" w:color="auto"/>
            </w:tcBorders>
            <w:hideMark/>
          </w:tcPr>
          <w:p w14:paraId="5094FC2A" w14:textId="77777777" w:rsidR="00EE5860" w:rsidRPr="00441CD0" w:rsidRDefault="00EE5860" w:rsidP="00BB0E1F">
            <w:pPr>
              <w:pStyle w:val="TAL"/>
              <w:rPr>
                <w:lang w:val="x-none"/>
              </w:rPr>
            </w:pPr>
            <w:r w:rsidRPr="00441CD0">
              <w:t>PFCP Association Update Request</w:t>
            </w:r>
          </w:p>
        </w:tc>
        <w:tc>
          <w:tcPr>
            <w:tcW w:w="438" w:type="dxa"/>
            <w:tcBorders>
              <w:top w:val="single" w:sz="4" w:space="0" w:color="auto"/>
              <w:left w:val="single" w:sz="4" w:space="0" w:color="auto"/>
              <w:bottom w:val="single" w:sz="4" w:space="0" w:color="auto"/>
              <w:right w:val="single" w:sz="4" w:space="0" w:color="auto"/>
            </w:tcBorders>
            <w:hideMark/>
          </w:tcPr>
          <w:p w14:paraId="7E9AAC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EC8466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44257E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0331B5F" w14:textId="77777777" w:rsidR="00EE5860" w:rsidRPr="00441CD0" w:rsidRDefault="00EE5860" w:rsidP="00BB0E1F">
            <w:pPr>
              <w:pStyle w:val="TAC"/>
            </w:pPr>
            <w:r w:rsidRPr="00441CD0">
              <w:t>X</w:t>
            </w:r>
          </w:p>
        </w:tc>
      </w:tr>
      <w:tr w:rsidR="00EE5860" w:rsidRPr="00441CD0" w14:paraId="5892A5D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2712B1" w14:textId="77777777" w:rsidR="00EE5860" w:rsidRPr="00441CD0" w:rsidRDefault="00EE5860" w:rsidP="00BB0E1F">
            <w:pPr>
              <w:pStyle w:val="TAC"/>
              <w:rPr>
                <w:lang w:val="de-DE"/>
              </w:rPr>
            </w:pPr>
            <w:r w:rsidRPr="00441CD0">
              <w:rPr>
                <w:lang w:val="de-DE"/>
              </w:rPr>
              <w:t>8</w:t>
            </w:r>
          </w:p>
        </w:tc>
        <w:tc>
          <w:tcPr>
            <w:tcW w:w="5527" w:type="dxa"/>
            <w:tcBorders>
              <w:top w:val="single" w:sz="4" w:space="0" w:color="auto"/>
              <w:left w:val="single" w:sz="4" w:space="0" w:color="auto"/>
              <w:bottom w:val="single" w:sz="4" w:space="0" w:color="auto"/>
              <w:right w:val="single" w:sz="4" w:space="0" w:color="auto"/>
            </w:tcBorders>
            <w:hideMark/>
          </w:tcPr>
          <w:p w14:paraId="770510A6" w14:textId="77777777" w:rsidR="00EE5860" w:rsidRPr="00441CD0" w:rsidRDefault="00EE5860" w:rsidP="00BB0E1F">
            <w:pPr>
              <w:pStyle w:val="TAL"/>
              <w:rPr>
                <w:lang w:val="x-none"/>
              </w:rPr>
            </w:pPr>
            <w:r w:rsidRPr="00441CD0">
              <w:t>PFCP Association Update Response</w:t>
            </w:r>
          </w:p>
        </w:tc>
        <w:tc>
          <w:tcPr>
            <w:tcW w:w="438" w:type="dxa"/>
            <w:tcBorders>
              <w:top w:val="single" w:sz="4" w:space="0" w:color="auto"/>
              <w:left w:val="single" w:sz="4" w:space="0" w:color="auto"/>
              <w:bottom w:val="single" w:sz="4" w:space="0" w:color="auto"/>
              <w:right w:val="single" w:sz="4" w:space="0" w:color="auto"/>
            </w:tcBorders>
            <w:hideMark/>
          </w:tcPr>
          <w:p w14:paraId="185CB65B"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7CC72E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960404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C8F17D9" w14:textId="77777777" w:rsidR="00EE5860" w:rsidRPr="00441CD0" w:rsidRDefault="00EE5860" w:rsidP="00BB0E1F">
            <w:pPr>
              <w:pStyle w:val="TAC"/>
            </w:pPr>
            <w:r w:rsidRPr="00441CD0">
              <w:t>X</w:t>
            </w:r>
          </w:p>
        </w:tc>
      </w:tr>
      <w:tr w:rsidR="00EE5860" w:rsidRPr="00441CD0" w14:paraId="1757CC1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0CF00F6E" w14:textId="77777777" w:rsidR="00EE5860" w:rsidRPr="00441CD0" w:rsidRDefault="00EE5860" w:rsidP="00BB0E1F">
            <w:pPr>
              <w:pStyle w:val="TAC"/>
              <w:rPr>
                <w:lang w:val="de-DE"/>
              </w:rPr>
            </w:pPr>
            <w:r w:rsidRPr="00441CD0">
              <w:rPr>
                <w:lang w:val="de-DE"/>
              </w:rPr>
              <w:t>9</w:t>
            </w:r>
          </w:p>
        </w:tc>
        <w:tc>
          <w:tcPr>
            <w:tcW w:w="5527" w:type="dxa"/>
            <w:tcBorders>
              <w:top w:val="single" w:sz="4" w:space="0" w:color="auto"/>
              <w:left w:val="single" w:sz="4" w:space="0" w:color="auto"/>
              <w:bottom w:val="single" w:sz="4" w:space="0" w:color="auto"/>
              <w:right w:val="single" w:sz="4" w:space="0" w:color="auto"/>
            </w:tcBorders>
            <w:hideMark/>
          </w:tcPr>
          <w:p w14:paraId="708CB3E4" w14:textId="77777777" w:rsidR="00EE5860" w:rsidRPr="00441CD0" w:rsidRDefault="00EE5860" w:rsidP="00BB0E1F">
            <w:pPr>
              <w:pStyle w:val="TAL"/>
              <w:rPr>
                <w:lang w:val="x-none"/>
              </w:rPr>
            </w:pPr>
            <w:r w:rsidRPr="00441CD0">
              <w:t>PFCP Association Release Request</w:t>
            </w:r>
          </w:p>
        </w:tc>
        <w:tc>
          <w:tcPr>
            <w:tcW w:w="438" w:type="dxa"/>
            <w:tcBorders>
              <w:top w:val="single" w:sz="4" w:space="0" w:color="auto"/>
              <w:left w:val="single" w:sz="4" w:space="0" w:color="auto"/>
              <w:bottom w:val="single" w:sz="4" w:space="0" w:color="auto"/>
              <w:right w:val="single" w:sz="4" w:space="0" w:color="auto"/>
            </w:tcBorders>
            <w:hideMark/>
          </w:tcPr>
          <w:p w14:paraId="60DE363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7D3276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A9BC6E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52A6B01" w14:textId="77777777" w:rsidR="00EE5860" w:rsidRPr="00441CD0" w:rsidRDefault="00EE5860" w:rsidP="00BB0E1F">
            <w:pPr>
              <w:pStyle w:val="TAC"/>
            </w:pPr>
            <w:r w:rsidRPr="00441CD0">
              <w:t>X</w:t>
            </w:r>
          </w:p>
        </w:tc>
      </w:tr>
      <w:tr w:rsidR="00EE5860" w:rsidRPr="00441CD0" w14:paraId="0B694949"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3DA08B" w14:textId="77777777" w:rsidR="00EE5860" w:rsidRPr="00441CD0" w:rsidRDefault="00EE5860" w:rsidP="00BB0E1F">
            <w:pPr>
              <w:pStyle w:val="TAC"/>
              <w:rPr>
                <w:lang w:val="de-DE"/>
              </w:rPr>
            </w:pPr>
            <w:r w:rsidRPr="00441CD0">
              <w:rPr>
                <w:lang w:val="de-DE"/>
              </w:rPr>
              <w:t>10</w:t>
            </w:r>
          </w:p>
        </w:tc>
        <w:tc>
          <w:tcPr>
            <w:tcW w:w="5527" w:type="dxa"/>
            <w:tcBorders>
              <w:top w:val="single" w:sz="4" w:space="0" w:color="auto"/>
              <w:left w:val="single" w:sz="4" w:space="0" w:color="auto"/>
              <w:bottom w:val="single" w:sz="4" w:space="0" w:color="auto"/>
              <w:right w:val="single" w:sz="4" w:space="0" w:color="auto"/>
            </w:tcBorders>
            <w:hideMark/>
          </w:tcPr>
          <w:p w14:paraId="3D44B695" w14:textId="77777777" w:rsidR="00EE5860" w:rsidRPr="00441CD0" w:rsidRDefault="00EE5860" w:rsidP="00BB0E1F">
            <w:pPr>
              <w:pStyle w:val="TAL"/>
              <w:rPr>
                <w:lang w:val="x-none"/>
              </w:rPr>
            </w:pPr>
            <w:r w:rsidRPr="00441CD0">
              <w:t>PFCP Association Release Response</w:t>
            </w:r>
          </w:p>
        </w:tc>
        <w:tc>
          <w:tcPr>
            <w:tcW w:w="438" w:type="dxa"/>
            <w:tcBorders>
              <w:top w:val="single" w:sz="4" w:space="0" w:color="auto"/>
              <w:left w:val="single" w:sz="4" w:space="0" w:color="auto"/>
              <w:bottom w:val="single" w:sz="4" w:space="0" w:color="auto"/>
              <w:right w:val="single" w:sz="4" w:space="0" w:color="auto"/>
            </w:tcBorders>
            <w:hideMark/>
          </w:tcPr>
          <w:p w14:paraId="101D53E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28ED0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D1B230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51AACF0" w14:textId="77777777" w:rsidR="00EE5860" w:rsidRPr="00441CD0" w:rsidRDefault="00EE5860" w:rsidP="00BB0E1F">
            <w:pPr>
              <w:pStyle w:val="TAC"/>
            </w:pPr>
            <w:r w:rsidRPr="00441CD0">
              <w:t>X</w:t>
            </w:r>
          </w:p>
        </w:tc>
      </w:tr>
      <w:tr w:rsidR="00EE5860" w:rsidRPr="00441CD0" w14:paraId="300F4BB8"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12D1DAE" w14:textId="77777777" w:rsidR="00EE5860" w:rsidRPr="00441CD0" w:rsidRDefault="00EE5860" w:rsidP="00BB0E1F">
            <w:pPr>
              <w:pStyle w:val="TAC"/>
              <w:rPr>
                <w:lang w:val="de-DE"/>
              </w:rPr>
            </w:pPr>
            <w:r w:rsidRPr="00441CD0">
              <w:rPr>
                <w:lang w:val="de-DE"/>
              </w:rPr>
              <w:t>11</w:t>
            </w:r>
          </w:p>
        </w:tc>
        <w:tc>
          <w:tcPr>
            <w:tcW w:w="5527" w:type="dxa"/>
            <w:tcBorders>
              <w:top w:val="single" w:sz="4" w:space="0" w:color="auto"/>
              <w:left w:val="single" w:sz="4" w:space="0" w:color="auto"/>
              <w:bottom w:val="single" w:sz="4" w:space="0" w:color="auto"/>
              <w:right w:val="single" w:sz="4" w:space="0" w:color="auto"/>
            </w:tcBorders>
            <w:hideMark/>
          </w:tcPr>
          <w:p w14:paraId="1AD883D7" w14:textId="77777777" w:rsidR="00EE5860" w:rsidRPr="00441CD0" w:rsidRDefault="00EE5860" w:rsidP="00BB0E1F">
            <w:pPr>
              <w:pStyle w:val="TAL"/>
              <w:rPr>
                <w:lang w:val="x-none"/>
              </w:rPr>
            </w:pPr>
            <w:r w:rsidRPr="00441CD0">
              <w:t>PFCP Version Not Supported Response</w:t>
            </w:r>
          </w:p>
        </w:tc>
        <w:tc>
          <w:tcPr>
            <w:tcW w:w="438" w:type="dxa"/>
            <w:tcBorders>
              <w:top w:val="single" w:sz="4" w:space="0" w:color="auto"/>
              <w:left w:val="single" w:sz="4" w:space="0" w:color="auto"/>
              <w:bottom w:val="single" w:sz="4" w:space="0" w:color="auto"/>
              <w:right w:val="single" w:sz="4" w:space="0" w:color="auto"/>
            </w:tcBorders>
            <w:hideMark/>
          </w:tcPr>
          <w:p w14:paraId="7F468A9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03FF1F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032573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499613" w14:textId="77777777" w:rsidR="00EE5860" w:rsidRPr="00441CD0" w:rsidRDefault="00EE5860" w:rsidP="00BB0E1F">
            <w:pPr>
              <w:pStyle w:val="TAC"/>
            </w:pPr>
            <w:r w:rsidRPr="00441CD0">
              <w:t>X</w:t>
            </w:r>
          </w:p>
        </w:tc>
      </w:tr>
      <w:tr w:rsidR="00EE5860" w:rsidRPr="00441CD0" w14:paraId="5644FB4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5D88C23" w14:textId="77777777" w:rsidR="00EE5860" w:rsidRPr="00441CD0" w:rsidRDefault="00EE5860" w:rsidP="00BB0E1F">
            <w:pPr>
              <w:pStyle w:val="TAC"/>
              <w:rPr>
                <w:lang w:val="de-DE"/>
              </w:rPr>
            </w:pPr>
            <w:r w:rsidRPr="00441CD0">
              <w:rPr>
                <w:lang w:val="de-DE"/>
              </w:rPr>
              <w:t>12</w:t>
            </w:r>
          </w:p>
        </w:tc>
        <w:tc>
          <w:tcPr>
            <w:tcW w:w="5527" w:type="dxa"/>
            <w:tcBorders>
              <w:top w:val="single" w:sz="4" w:space="0" w:color="auto"/>
              <w:left w:val="single" w:sz="4" w:space="0" w:color="auto"/>
              <w:bottom w:val="single" w:sz="4" w:space="0" w:color="auto"/>
              <w:right w:val="single" w:sz="4" w:space="0" w:color="auto"/>
            </w:tcBorders>
            <w:hideMark/>
          </w:tcPr>
          <w:p w14:paraId="6F8500B1" w14:textId="77777777" w:rsidR="00EE5860" w:rsidRPr="00441CD0" w:rsidRDefault="00EE5860" w:rsidP="00BB0E1F">
            <w:pPr>
              <w:pStyle w:val="TAL"/>
              <w:rPr>
                <w:lang w:val="x-none"/>
              </w:rPr>
            </w:pPr>
            <w:r w:rsidRPr="00441CD0">
              <w:t>PFCP Node Report Request</w:t>
            </w:r>
          </w:p>
        </w:tc>
        <w:tc>
          <w:tcPr>
            <w:tcW w:w="438" w:type="dxa"/>
            <w:tcBorders>
              <w:top w:val="single" w:sz="4" w:space="0" w:color="auto"/>
              <w:left w:val="single" w:sz="4" w:space="0" w:color="auto"/>
              <w:bottom w:val="single" w:sz="4" w:space="0" w:color="auto"/>
              <w:right w:val="single" w:sz="4" w:space="0" w:color="auto"/>
            </w:tcBorders>
            <w:hideMark/>
          </w:tcPr>
          <w:p w14:paraId="5C78684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4668A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229B33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CD6269" w14:textId="77777777" w:rsidR="00EE5860" w:rsidRPr="00441CD0" w:rsidRDefault="00EE5860" w:rsidP="00BB0E1F">
            <w:pPr>
              <w:pStyle w:val="TAC"/>
              <w:rPr>
                <w:lang w:val="de-DE"/>
              </w:rPr>
            </w:pPr>
            <w:r w:rsidRPr="00441CD0">
              <w:rPr>
                <w:lang w:val="de-DE"/>
              </w:rPr>
              <w:t>X</w:t>
            </w:r>
          </w:p>
        </w:tc>
      </w:tr>
      <w:tr w:rsidR="00EE5860" w:rsidRPr="00441CD0" w14:paraId="01600424"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F69E323" w14:textId="77777777" w:rsidR="00EE5860" w:rsidRPr="00441CD0" w:rsidRDefault="00EE5860" w:rsidP="00BB0E1F">
            <w:pPr>
              <w:pStyle w:val="TAC"/>
              <w:rPr>
                <w:lang w:val="de-DE"/>
              </w:rPr>
            </w:pPr>
            <w:r w:rsidRPr="00441CD0">
              <w:rPr>
                <w:lang w:val="de-DE"/>
              </w:rPr>
              <w:t>13</w:t>
            </w:r>
          </w:p>
        </w:tc>
        <w:tc>
          <w:tcPr>
            <w:tcW w:w="5527" w:type="dxa"/>
            <w:tcBorders>
              <w:top w:val="single" w:sz="4" w:space="0" w:color="auto"/>
              <w:left w:val="single" w:sz="4" w:space="0" w:color="auto"/>
              <w:bottom w:val="single" w:sz="4" w:space="0" w:color="auto"/>
              <w:right w:val="single" w:sz="4" w:space="0" w:color="auto"/>
            </w:tcBorders>
            <w:hideMark/>
          </w:tcPr>
          <w:p w14:paraId="0C3B7C9A" w14:textId="77777777" w:rsidR="00EE5860" w:rsidRPr="00441CD0" w:rsidRDefault="00EE5860" w:rsidP="00BB0E1F">
            <w:pPr>
              <w:pStyle w:val="TAL"/>
              <w:rPr>
                <w:lang w:val="x-none"/>
              </w:rPr>
            </w:pPr>
            <w:r w:rsidRPr="00441CD0">
              <w:t>PFCP Node Report Response</w:t>
            </w:r>
          </w:p>
        </w:tc>
        <w:tc>
          <w:tcPr>
            <w:tcW w:w="438" w:type="dxa"/>
            <w:tcBorders>
              <w:top w:val="single" w:sz="4" w:space="0" w:color="auto"/>
              <w:left w:val="single" w:sz="4" w:space="0" w:color="auto"/>
              <w:bottom w:val="single" w:sz="4" w:space="0" w:color="auto"/>
              <w:right w:val="single" w:sz="4" w:space="0" w:color="auto"/>
            </w:tcBorders>
            <w:hideMark/>
          </w:tcPr>
          <w:p w14:paraId="6127CCF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EEF730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31CB61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F81CB46" w14:textId="77777777" w:rsidR="00EE5860" w:rsidRPr="00441CD0" w:rsidRDefault="00EE5860" w:rsidP="00BB0E1F">
            <w:pPr>
              <w:pStyle w:val="TAC"/>
              <w:rPr>
                <w:lang w:val="de-DE"/>
              </w:rPr>
            </w:pPr>
            <w:r w:rsidRPr="00441CD0">
              <w:rPr>
                <w:lang w:val="de-DE"/>
              </w:rPr>
              <w:t>X</w:t>
            </w:r>
          </w:p>
        </w:tc>
      </w:tr>
      <w:tr w:rsidR="00EE5860" w:rsidRPr="00441CD0" w14:paraId="4E808C21"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B8B8609" w14:textId="77777777" w:rsidR="00EE5860" w:rsidRPr="00441CD0" w:rsidRDefault="00EE5860" w:rsidP="00BB0E1F">
            <w:pPr>
              <w:pStyle w:val="TAC"/>
              <w:rPr>
                <w:lang w:val="de-DE"/>
              </w:rPr>
            </w:pPr>
            <w:r w:rsidRPr="00441CD0">
              <w:rPr>
                <w:lang w:val="de-DE"/>
              </w:rPr>
              <w:t>14</w:t>
            </w:r>
          </w:p>
        </w:tc>
        <w:tc>
          <w:tcPr>
            <w:tcW w:w="5527" w:type="dxa"/>
            <w:tcBorders>
              <w:top w:val="single" w:sz="4" w:space="0" w:color="auto"/>
              <w:left w:val="single" w:sz="4" w:space="0" w:color="auto"/>
              <w:bottom w:val="single" w:sz="4" w:space="0" w:color="auto"/>
              <w:right w:val="single" w:sz="4" w:space="0" w:color="auto"/>
            </w:tcBorders>
            <w:hideMark/>
          </w:tcPr>
          <w:p w14:paraId="12A1E083" w14:textId="77777777" w:rsidR="00EE5860" w:rsidRPr="00441CD0" w:rsidRDefault="00EE5860" w:rsidP="00BB0E1F">
            <w:pPr>
              <w:pStyle w:val="TAL"/>
              <w:rPr>
                <w:lang w:val="x-none"/>
              </w:rPr>
            </w:pPr>
            <w:r w:rsidRPr="00441CD0">
              <w:t>PFCP Session Set Deletion Request</w:t>
            </w:r>
          </w:p>
        </w:tc>
        <w:tc>
          <w:tcPr>
            <w:tcW w:w="438" w:type="dxa"/>
            <w:tcBorders>
              <w:top w:val="single" w:sz="4" w:space="0" w:color="auto"/>
              <w:left w:val="single" w:sz="4" w:space="0" w:color="auto"/>
              <w:bottom w:val="single" w:sz="4" w:space="0" w:color="auto"/>
              <w:right w:val="single" w:sz="4" w:space="0" w:color="auto"/>
            </w:tcBorders>
            <w:hideMark/>
          </w:tcPr>
          <w:p w14:paraId="672ECD5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98874F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2FB48CC"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0D248EA2" w14:textId="77777777" w:rsidR="00EE5860" w:rsidRPr="00441CD0" w:rsidRDefault="00EE5860" w:rsidP="00BB0E1F">
            <w:pPr>
              <w:pStyle w:val="TAC"/>
            </w:pPr>
          </w:p>
        </w:tc>
      </w:tr>
      <w:tr w:rsidR="00EE5860" w:rsidRPr="00441CD0" w14:paraId="17DE867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8CBF6E" w14:textId="77777777" w:rsidR="00EE5860" w:rsidRPr="00441CD0" w:rsidRDefault="00EE5860" w:rsidP="00BB0E1F">
            <w:pPr>
              <w:pStyle w:val="TAC"/>
              <w:rPr>
                <w:lang w:val="de-DE"/>
              </w:rPr>
            </w:pPr>
            <w:r w:rsidRPr="00441CD0">
              <w:rPr>
                <w:lang w:val="de-DE"/>
              </w:rPr>
              <w:t>15</w:t>
            </w:r>
          </w:p>
        </w:tc>
        <w:tc>
          <w:tcPr>
            <w:tcW w:w="5527" w:type="dxa"/>
            <w:tcBorders>
              <w:top w:val="single" w:sz="4" w:space="0" w:color="auto"/>
              <w:left w:val="single" w:sz="4" w:space="0" w:color="auto"/>
              <w:bottom w:val="single" w:sz="4" w:space="0" w:color="auto"/>
              <w:right w:val="single" w:sz="4" w:space="0" w:color="auto"/>
            </w:tcBorders>
            <w:hideMark/>
          </w:tcPr>
          <w:p w14:paraId="1698B8F4" w14:textId="77777777" w:rsidR="00EE5860" w:rsidRPr="00441CD0" w:rsidRDefault="00EE5860" w:rsidP="00BB0E1F">
            <w:pPr>
              <w:pStyle w:val="TAL"/>
              <w:rPr>
                <w:lang w:val="x-none"/>
              </w:rPr>
            </w:pPr>
            <w:r w:rsidRPr="00441CD0">
              <w:t>PFCP Session Set Deletion Response</w:t>
            </w:r>
          </w:p>
        </w:tc>
        <w:tc>
          <w:tcPr>
            <w:tcW w:w="438" w:type="dxa"/>
            <w:tcBorders>
              <w:top w:val="single" w:sz="4" w:space="0" w:color="auto"/>
              <w:left w:val="single" w:sz="4" w:space="0" w:color="auto"/>
              <w:bottom w:val="single" w:sz="4" w:space="0" w:color="auto"/>
              <w:right w:val="single" w:sz="4" w:space="0" w:color="auto"/>
            </w:tcBorders>
            <w:hideMark/>
          </w:tcPr>
          <w:p w14:paraId="7BFC21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2ACD29E"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B18A017" w14:textId="77777777" w:rsidR="00EE5860" w:rsidRPr="00441CD0" w:rsidRDefault="00EE5860" w:rsidP="00BB0E1F">
            <w:pPr>
              <w:pStyle w:val="TAC"/>
            </w:pPr>
            <w:r w:rsidRPr="00441CD0">
              <w:t>-</w:t>
            </w:r>
          </w:p>
        </w:tc>
        <w:tc>
          <w:tcPr>
            <w:tcW w:w="438" w:type="dxa"/>
            <w:tcBorders>
              <w:top w:val="single" w:sz="4" w:space="0" w:color="auto"/>
              <w:left w:val="single" w:sz="4" w:space="0" w:color="auto"/>
              <w:bottom w:val="single" w:sz="4" w:space="0" w:color="auto"/>
              <w:right w:val="single" w:sz="4" w:space="0" w:color="auto"/>
            </w:tcBorders>
          </w:tcPr>
          <w:p w14:paraId="4AC237AB" w14:textId="77777777" w:rsidR="00EE5860" w:rsidRPr="00441CD0" w:rsidRDefault="00EE5860" w:rsidP="00BB0E1F">
            <w:pPr>
              <w:pStyle w:val="TAC"/>
            </w:pPr>
          </w:p>
        </w:tc>
      </w:tr>
      <w:tr w:rsidR="00EE5860" w:rsidRPr="00441CD0" w14:paraId="729BBFA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EDA74C7" w14:textId="77777777" w:rsidR="00EE5860" w:rsidRPr="00441CD0" w:rsidRDefault="00EE5860" w:rsidP="00BB0E1F">
            <w:pPr>
              <w:pStyle w:val="TAC"/>
            </w:pPr>
            <w:r w:rsidRPr="00441CD0">
              <w:rPr>
                <w:lang w:val="de-DE"/>
              </w:rPr>
              <w:t>16</w:t>
            </w:r>
            <w:r w:rsidRPr="00441CD0">
              <w:t xml:space="preserve"> to 49</w:t>
            </w:r>
          </w:p>
        </w:tc>
        <w:tc>
          <w:tcPr>
            <w:tcW w:w="5527" w:type="dxa"/>
            <w:tcBorders>
              <w:top w:val="single" w:sz="4" w:space="0" w:color="auto"/>
              <w:left w:val="single" w:sz="4" w:space="0" w:color="auto"/>
              <w:bottom w:val="single" w:sz="4" w:space="0" w:color="auto"/>
              <w:right w:val="single" w:sz="4" w:space="0" w:color="auto"/>
            </w:tcBorders>
            <w:hideMark/>
          </w:tcPr>
          <w:p w14:paraId="2DBECA70"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0B6903DB"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6C5A1E1"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E00CDA"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0C59F86A" w14:textId="77777777" w:rsidR="00EE5860" w:rsidRPr="00441CD0" w:rsidRDefault="00EE5860" w:rsidP="00BB0E1F">
            <w:pPr>
              <w:pStyle w:val="TAC"/>
            </w:pPr>
          </w:p>
        </w:tc>
      </w:tr>
      <w:tr w:rsidR="00EE5860" w:rsidRPr="00441CD0" w14:paraId="56EC90A2"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5C14CFB2"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2570D215" w14:textId="77777777" w:rsidR="00EE5860" w:rsidRPr="00441CD0" w:rsidRDefault="00EE5860" w:rsidP="00BB0E1F">
            <w:pPr>
              <w:pStyle w:val="TAL"/>
              <w:rPr>
                <w:b/>
                <w:bCs/>
                <w:lang w:eastAsia="zh-CN"/>
              </w:rPr>
            </w:pPr>
            <w:r w:rsidRPr="00441CD0">
              <w:rPr>
                <w:b/>
                <w:bCs/>
                <w:lang w:eastAsia="zh-CN"/>
              </w:rPr>
              <w:t>PFCP Session related messages</w:t>
            </w:r>
          </w:p>
        </w:tc>
        <w:tc>
          <w:tcPr>
            <w:tcW w:w="438" w:type="dxa"/>
            <w:tcBorders>
              <w:top w:val="single" w:sz="4" w:space="0" w:color="auto"/>
              <w:left w:val="single" w:sz="4" w:space="0" w:color="auto"/>
              <w:bottom w:val="single" w:sz="4" w:space="0" w:color="auto"/>
              <w:right w:val="single" w:sz="4" w:space="0" w:color="auto"/>
            </w:tcBorders>
          </w:tcPr>
          <w:p w14:paraId="7438311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AC11C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4D6765B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2B578EB" w14:textId="77777777" w:rsidR="00EE5860" w:rsidRPr="00441CD0" w:rsidRDefault="00EE5860" w:rsidP="00BB0E1F">
            <w:pPr>
              <w:pStyle w:val="TAC"/>
            </w:pPr>
          </w:p>
        </w:tc>
      </w:tr>
      <w:tr w:rsidR="00EE5860" w:rsidRPr="00441CD0" w14:paraId="187C2A0F"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4C7578B5" w14:textId="77777777" w:rsidR="00EE5860" w:rsidRPr="00441CD0" w:rsidRDefault="00EE5860" w:rsidP="00BB0E1F">
            <w:pPr>
              <w:pStyle w:val="TAC"/>
            </w:pPr>
            <w:r w:rsidRPr="00441CD0">
              <w:t>50</w:t>
            </w:r>
          </w:p>
        </w:tc>
        <w:tc>
          <w:tcPr>
            <w:tcW w:w="5527" w:type="dxa"/>
            <w:tcBorders>
              <w:top w:val="single" w:sz="4" w:space="0" w:color="auto"/>
              <w:left w:val="single" w:sz="4" w:space="0" w:color="auto"/>
              <w:bottom w:val="single" w:sz="4" w:space="0" w:color="auto"/>
              <w:right w:val="single" w:sz="4" w:space="0" w:color="auto"/>
            </w:tcBorders>
            <w:hideMark/>
          </w:tcPr>
          <w:p w14:paraId="51A49A22" w14:textId="77777777" w:rsidR="00EE5860" w:rsidRPr="00441CD0" w:rsidRDefault="00EE5860" w:rsidP="00BB0E1F">
            <w:pPr>
              <w:pStyle w:val="TAL"/>
            </w:pPr>
            <w:r w:rsidRPr="00441CD0">
              <w:t>PFCP Session Establishment Request</w:t>
            </w:r>
          </w:p>
        </w:tc>
        <w:tc>
          <w:tcPr>
            <w:tcW w:w="438" w:type="dxa"/>
            <w:tcBorders>
              <w:top w:val="single" w:sz="4" w:space="0" w:color="auto"/>
              <w:left w:val="single" w:sz="4" w:space="0" w:color="auto"/>
              <w:bottom w:val="single" w:sz="4" w:space="0" w:color="auto"/>
              <w:right w:val="single" w:sz="4" w:space="0" w:color="auto"/>
            </w:tcBorders>
            <w:hideMark/>
          </w:tcPr>
          <w:p w14:paraId="32B9F72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234B3C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8668AB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0E33BDC" w14:textId="77777777" w:rsidR="00EE5860" w:rsidRPr="00441CD0" w:rsidRDefault="00EE5860" w:rsidP="00BB0E1F">
            <w:pPr>
              <w:pStyle w:val="TAC"/>
              <w:rPr>
                <w:lang w:val="de-DE"/>
              </w:rPr>
            </w:pPr>
            <w:r w:rsidRPr="00441CD0">
              <w:rPr>
                <w:lang w:val="de-DE"/>
              </w:rPr>
              <w:t>X</w:t>
            </w:r>
          </w:p>
        </w:tc>
      </w:tr>
      <w:tr w:rsidR="00EE5860" w:rsidRPr="00441CD0" w14:paraId="080ABBA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6E6651B2" w14:textId="77777777" w:rsidR="00EE5860" w:rsidRPr="00441CD0" w:rsidRDefault="00EE5860" w:rsidP="00BB0E1F">
            <w:pPr>
              <w:pStyle w:val="TAC"/>
              <w:rPr>
                <w:lang w:val="x-none"/>
              </w:rPr>
            </w:pPr>
            <w:r w:rsidRPr="00441CD0">
              <w:t>51</w:t>
            </w:r>
          </w:p>
        </w:tc>
        <w:tc>
          <w:tcPr>
            <w:tcW w:w="5527" w:type="dxa"/>
            <w:tcBorders>
              <w:top w:val="single" w:sz="4" w:space="0" w:color="auto"/>
              <w:left w:val="single" w:sz="4" w:space="0" w:color="auto"/>
              <w:bottom w:val="single" w:sz="4" w:space="0" w:color="auto"/>
              <w:right w:val="single" w:sz="4" w:space="0" w:color="auto"/>
            </w:tcBorders>
            <w:hideMark/>
          </w:tcPr>
          <w:p w14:paraId="6659081B" w14:textId="77777777" w:rsidR="00EE5860" w:rsidRPr="00441CD0" w:rsidRDefault="00EE5860" w:rsidP="00BB0E1F">
            <w:pPr>
              <w:pStyle w:val="TAL"/>
            </w:pPr>
            <w:r w:rsidRPr="00441CD0">
              <w:t>PFCP Session Establishment Response</w:t>
            </w:r>
          </w:p>
        </w:tc>
        <w:tc>
          <w:tcPr>
            <w:tcW w:w="438" w:type="dxa"/>
            <w:tcBorders>
              <w:top w:val="single" w:sz="4" w:space="0" w:color="auto"/>
              <w:left w:val="single" w:sz="4" w:space="0" w:color="auto"/>
              <w:bottom w:val="single" w:sz="4" w:space="0" w:color="auto"/>
              <w:right w:val="single" w:sz="4" w:space="0" w:color="auto"/>
            </w:tcBorders>
            <w:hideMark/>
          </w:tcPr>
          <w:p w14:paraId="0098EA2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5A79D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B00C0A9"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EC0863" w14:textId="77777777" w:rsidR="00EE5860" w:rsidRPr="00441CD0" w:rsidRDefault="00EE5860" w:rsidP="00BB0E1F">
            <w:pPr>
              <w:pStyle w:val="TAC"/>
              <w:rPr>
                <w:lang w:val="de-DE"/>
              </w:rPr>
            </w:pPr>
            <w:r w:rsidRPr="00441CD0">
              <w:rPr>
                <w:lang w:val="de-DE"/>
              </w:rPr>
              <w:t>X</w:t>
            </w:r>
          </w:p>
        </w:tc>
      </w:tr>
      <w:tr w:rsidR="00EE5860" w:rsidRPr="00441CD0" w14:paraId="53EC148C"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1ECC8DB1" w14:textId="77777777" w:rsidR="00EE5860" w:rsidRPr="00441CD0" w:rsidRDefault="00EE5860" w:rsidP="00BB0E1F">
            <w:pPr>
              <w:pStyle w:val="TAC"/>
              <w:rPr>
                <w:lang w:val="x-none"/>
              </w:rPr>
            </w:pPr>
            <w:r w:rsidRPr="00441CD0">
              <w:t>52</w:t>
            </w:r>
          </w:p>
        </w:tc>
        <w:tc>
          <w:tcPr>
            <w:tcW w:w="5527" w:type="dxa"/>
            <w:tcBorders>
              <w:top w:val="single" w:sz="4" w:space="0" w:color="auto"/>
              <w:left w:val="single" w:sz="4" w:space="0" w:color="auto"/>
              <w:bottom w:val="single" w:sz="4" w:space="0" w:color="auto"/>
              <w:right w:val="single" w:sz="4" w:space="0" w:color="auto"/>
            </w:tcBorders>
            <w:hideMark/>
          </w:tcPr>
          <w:p w14:paraId="28648B5B" w14:textId="77777777" w:rsidR="00EE5860" w:rsidRPr="00441CD0" w:rsidRDefault="00EE5860" w:rsidP="00BB0E1F">
            <w:pPr>
              <w:pStyle w:val="TAL"/>
            </w:pPr>
            <w:r w:rsidRPr="00441CD0">
              <w:t>PFCP Session Modification Request</w:t>
            </w:r>
          </w:p>
        </w:tc>
        <w:tc>
          <w:tcPr>
            <w:tcW w:w="438" w:type="dxa"/>
            <w:tcBorders>
              <w:top w:val="single" w:sz="4" w:space="0" w:color="auto"/>
              <w:left w:val="single" w:sz="4" w:space="0" w:color="auto"/>
              <w:bottom w:val="single" w:sz="4" w:space="0" w:color="auto"/>
              <w:right w:val="single" w:sz="4" w:space="0" w:color="auto"/>
            </w:tcBorders>
            <w:hideMark/>
          </w:tcPr>
          <w:p w14:paraId="3442E38C"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5204243"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19AB3FF"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6F80531" w14:textId="77777777" w:rsidR="00EE5860" w:rsidRPr="00441CD0" w:rsidRDefault="00EE5860" w:rsidP="00BB0E1F">
            <w:pPr>
              <w:pStyle w:val="TAC"/>
              <w:rPr>
                <w:lang w:val="de-DE"/>
              </w:rPr>
            </w:pPr>
            <w:r w:rsidRPr="00441CD0">
              <w:rPr>
                <w:lang w:val="de-DE"/>
              </w:rPr>
              <w:t>X</w:t>
            </w:r>
          </w:p>
        </w:tc>
      </w:tr>
      <w:tr w:rsidR="00EE5860" w:rsidRPr="00441CD0" w14:paraId="3ABF717B"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2DD2058" w14:textId="77777777" w:rsidR="00EE5860" w:rsidRPr="00441CD0" w:rsidRDefault="00EE5860" w:rsidP="00BB0E1F">
            <w:pPr>
              <w:pStyle w:val="TAC"/>
              <w:rPr>
                <w:lang w:val="x-none"/>
              </w:rPr>
            </w:pPr>
            <w:r w:rsidRPr="00441CD0">
              <w:t>53</w:t>
            </w:r>
          </w:p>
        </w:tc>
        <w:tc>
          <w:tcPr>
            <w:tcW w:w="5527" w:type="dxa"/>
            <w:tcBorders>
              <w:top w:val="single" w:sz="4" w:space="0" w:color="auto"/>
              <w:left w:val="single" w:sz="4" w:space="0" w:color="auto"/>
              <w:bottom w:val="single" w:sz="4" w:space="0" w:color="auto"/>
              <w:right w:val="single" w:sz="4" w:space="0" w:color="auto"/>
            </w:tcBorders>
            <w:hideMark/>
          </w:tcPr>
          <w:p w14:paraId="182E8F83" w14:textId="77777777" w:rsidR="00EE5860" w:rsidRPr="00441CD0" w:rsidRDefault="00EE5860" w:rsidP="00BB0E1F">
            <w:pPr>
              <w:pStyle w:val="TAL"/>
            </w:pPr>
            <w:r w:rsidRPr="00441CD0">
              <w:t>PFCP Session Modification Response</w:t>
            </w:r>
          </w:p>
        </w:tc>
        <w:tc>
          <w:tcPr>
            <w:tcW w:w="438" w:type="dxa"/>
            <w:tcBorders>
              <w:top w:val="single" w:sz="4" w:space="0" w:color="auto"/>
              <w:left w:val="single" w:sz="4" w:space="0" w:color="auto"/>
              <w:bottom w:val="single" w:sz="4" w:space="0" w:color="auto"/>
              <w:right w:val="single" w:sz="4" w:space="0" w:color="auto"/>
            </w:tcBorders>
            <w:hideMark/>
          </w:tcPr>
          <w:p w14:paraId="4D444944"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FBB83C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7BB4D78"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797EF2E" w14:textId="77777777" w:rsidR="00EE5860" w:rsidRPr="00441CD0" w:rsidRDefault="00EE5860" w:rsidP="00BB0E1F">
            <w:pPr>
              <w:pStyle w:val="TAC"/>
              <w:rPr>
                <w:lang w:val="de-DE"/>
              </w:rPr>
            </w:pPr>
            <w:r w:rsidRPr="00441CD0">
              <w:rPr>
                <w:lang w:val="de-DE"/>
              </w:rPr>
              <w:t>X</w:t>
            </w:r>
          </w:p>
        </w:tc>
      </w:tr>
      <w:tr w:rsidR="00EE5860" w:rsidRPr="00441CD0" w14:paraId="26DC85E3"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D71573F" w14:textId="77777777" w:rsidR="00EE5860" w:rsidRPr="00441CD0" w:rsidRDefault="00EE5860" w:rsidP="00BB0E1F">
            <w:pPr>
              <w:pStyle w:val="TAC"/>
              <w:rPr>
                <w:lang w:val="x-none"/>
              </w:rPr>
            </w:pPr>
            <w:r w:rsidRPr="00441CD0">
              <w:t>54</w:t>
            </w:r>
          </w:p>
        </w:tc>
        <w:tc>
          <w:tcPr>
            <w:tcW w:w="5527" w:type="dxa"/>
            <w:tcBorders>
              <w:top w:val="single" w:sz="4" w:space="0" w:color="auto"/>
              <w:left w:val="single" w:sz="4" w:space="0" w:color="auto"/>
              <w:bottom w:val="single" w:sz="4" w:space="0" w:color="auto"/>
              <w:right w:val="single" w:sz="4" w:space="0" w:color="auto"/>
            </w:tcBorders>
            <w:hideMark/>
          </w:tcPr>
          <w:p w14:paraId="602CE460" w14:textId="77777777" w:rsidR="00EE5860" w:rsidRPr="00441CD0" w:rsidRDefault="00EE5860" w:rsidP="00BB0E1F">
            <w:pPr>
              <w:pStyle w:val="TAL"/>
            </w:pPr>
            <w:r w:rsidRPr="00441CD0">
              <w:t>PFCP Session Deletion Request</w:t>
            </w:r>
          </w:p>
        </w:tc>
        <w:tc>
          <w:tcPr>
            <w:tcW w:w="438" w:type="dxa"/>
            <w:tcBorders>
              <w:top w:val="single" w:sz="4" w:space="0" w:color="auto"/>
              <w:left w:val="single" w:sz="4" w:space="0" w:color="auto"/>
              <w:bottom w:val="single" w:sz="4" w:space="0" w:color="auto"/>
              <w:right w:val="single" w:sz="4" w:space="0" w:color="auto"/>
            </w:tcBorders>
            <w:hideMark/>
          </w:tcPr>
          <w:p w14:paraId="3542249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581CBE2"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F77649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425A8CE8" w14:textId="77777777" w:rsidR="00EE5860" w:rsidRPr="00441CD0" w:rsidRDefault="00EE5860" w:rsidP="00BB0E1F">
            <w:pPr>
              <w:pStyle w:val="TAC"/>
            </w:pPr>
            <w:r w:rsidRPr="00441CD0">
              <w:t>X</w:t>
            </w:r>
          </w:p>
        </w:tc>
      </w:tr>
      <w:tr w:rsidR="00EE5860" w:rsidRPr="00441CD0" w14:paraId="21A738B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750914A0" w14:textId="77777777" w:rsidR="00EE5860" w:rsidRPr="00441CD0" w:rsidRDefault="00EE5860" w:rsidP="00BB0E1F">
            <w:pPr>
              <w:pStyle w:val="TAC"/>
              <w:rPr>
                <w:lang w:val="x-none"/>
              </w:rPr>
            </w:pPr>
            <w:r w:rsidRPr="00441CD0">
              <w:t>55</w:t>
            </w:r>
          </w:p>
        </w:tc>
        <w:tc>
          <w:tcPr>
            <w:tcW w:w="5527" w:type="dxa"/>
            <w:tcBorders>
              <w:top w:val="single" w:sz="4" w:space="0" w:color="auto"/>
              <w:left w:val="single" w:sz="4" w:space="0" w:color="auto"/>
              <w:bottom w:val="single" w:sz="4" w:space="0" w:color="auto"/>
              <w:right w:val="single" w:sz="4" w:space="0" w:color="auto"/>
            </w:tcBorders>
            <w:hideMark/>
          </w:tcPr>
          <w:p w14:paraId="7869430B" w14:textId="77777777" w:rsidR="00EE5860" w:rsidRPr="00441CD0" w:rsidRDefault="00EE5860" w:rsidP="00BB0E1F">
            <w:pPr>
              <w:pStyle w:val="TAL"/>
            </w:pPr>
            <w:r w:rsidRPr="00441CD0">
              <w:t>PFCP Session Deletion Response</w:t>
            </w:r>
          </w:p>
        </w:tc>
        <w:tc>
          <w:tcPr>
            <w:tcW w:w="438" w:type="dxa"/>
            <w:tcBorders>
              <w:top w:val="single" w:sz="4" w:space="0" w:color="auto"/>
              <w:left w:val="single" w:sz="4" w:space="0" w:color="auto"/>
              <w:bottom w:val="single" w:sz="4" w:space="0" w:color="auto"/>
              <w:right w:val="single" w:sz="4" w:space="0" w:color="auto"/>
            </w:tcBorders>
            <w:hideMark/>
          </w:tcPr>
          <w:p w14:paraId="793E063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B804FC1"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48083B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314AE7B1" w14:textId="77777777" w:rsidR="00EE5860" w:rsidRPr="00441CD0" w:rsidRDefault="00EE5860" w:rsidP="00BB0E1F">
            <w:pPr>
              <w:pStyle w:val="TAC"/>
            </w:pPr>
            <w:r w:rsidRPr="00441CD0">
              <w:t>X</w:t>
            </w:r>
          </w:p>
        </w:tc>
      </w:tr>
      <w:tr w:rsidR="00EE5860" w:rsidRPr="00441CD0" w14:paraId="71C94846"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7375591" w14:textId="77777777" w:rsidR="00EE5860" w:rsidRPr="00441CD0" w:rsidRDefault="00EE5860" w:rsidP="00BB0E1F">
            <w:pPr>
              <w:pStyle w:val="TAC"/>
              <w:rPr>
                <w:lang w:val="x-none"/>
              </w:rPr>
            </w:pPr>
            <w:r w:rsidRPr="00441CD0">
              <w:t>56</w:t>
            </w:r>
          </w:p>
        </w:tc>
        <w:tc>
          <w:tcPr>
            <w:tcW w:w="5527" w:type="dxa"/>
            <w:tcBorders>
              <w:top w:val="single" w:sz="4" w:space="0" w:color="auto"/>
              <w:left w:val="single" w:sz="4" w:space="0" w:color="auto"/>
              <w:bottom w:val="single" w:sz="4" w:space="0" w:color="auto"/>
              <w:right w:val="single" w:sz="4" w:space="0" w:color="auto"/>
            </w:tcBorders>
            <w:hideMark/>
          </w:tcPr>
          <w:p w14:paraId="10DA5F0A" w14:textId="77777777" w:rsidR="00EE5860" w:rsidRPr="00441CD0" w:rsidRDefault="00EE5860" w:rsidP="00BB0E1F">
            <w:pPr>
              <w:pStyle w:val="TAL"/>
            </w:pPr>
            <w:r w:rsidRPr="00441CD0">
              <w:t>PFCP Session Report Request</w:t>
            </w:r>
          </w:p>
        </w:tc>
        <w:tc>
          <w:tcPr>
            <w:tcW w:w="438" w:type="dxa"/>
            <w:tcBorders>
              <w:top w:val="single" w:sz="4" w:space="0" w:color="auto"/>
              <w:left w:val="single" w:sz="4" w:space="0" w:color="auto"/>
              <w:bottom w:val="single" w:sz="4" w:space="0" w:color="auto"/>
              <w:right w:val="single" w:sz="4" w:space="0" w:color="auto"/>
            </w:tcBorders>
            <w:hideMark/>
          </w:tcPr>
          <w:p w14:paraId="247CC16D"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61152E50"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049EAA5A"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5F9F8C4" w14:textId="77777777" w:rsidR="00EE5860" w:rsidRPr="00441CD0" w:rsidRDefault="00EE5860" w:rsidP="00BB0E1F">
            <w:pPr>
              <w:pStyle w:val="TAC"/>
            </w:pPr>
            <w:r w:rsidRPr="00441CD0">
              <w:t>X</w:t>
            </w:r>
          </w:p>
        </w:tc>
      </w:tr>
      <w:tr w:rsidR="00EE5860" w:rsidRPr="00441CD0" w14:paraId="12327337"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51E693CC" w14:textId="77777777" w:rsidR="00EE5860" w:rsidRPr="00441CD0" w:rsidRDefault="00EE5860" w:rsidP="00BB0E1F">
            <w:pPr>
              <w:pStyle w:val="TAC"/>
              <w:rPr>
                <w:lang w:val="x-none"/>
              </w:rPr>
            </w:pPr>
            <w:r w:rsidRPr="00441CD0">
              <w:t>57</w:t>
            </w:r>
          </w:p>
        </w:tc>
        <w:tc>
          <w:tcPr>
            <w:tcW w:w="5527" w:type="dxa"/>
            <w:tcBorders>
              <w:top w:val="single" w:sz="4" w:space="0" w:color="auto"/>
              <w:left w:val="single" w:sz="4" w:space="0" w:color="auto"/>
              <w:bottom w:val="single" w:sz="4" w:space="0" w:color="auto"/>
              <w:right w:val="single" w:sz="4" w:space="0" w:color="auto"/>
            </w:tcBorders>
            <w:hideMark/>
          </w:tcPr>
          <w:p w14:paraId="15C0E861" w14:textId="77777777" w:rsidR="00EE5860" w:rsidRPr="00441CD0" w:rsidRDefault="00EE5860" w:rsidP="00BB0E1F">
            <w:pPr>
              <w:pStyle w:val="TAL"/>
            </w:pPr>
            <w:r w:rsidRPr="00441CD0">
              <w:t>PFCP Session Report Response</w:t>
            </w:r>
          </w:p>
        </w:tc>
        <w:tc>
          <w:tcPr>
            <w:tcW w:w="438" w:type="dxa"/>
            <w:tcBorders>
              <w:top w:val="single" w:sz="4" w:space="0" w:color="auto"/>
              <w:left w:val="single" w:sz="4" w:space="0" w:color="auto"/>
              <w:bottom w:val="single" w:sz="4" w:space="0" w:color="auto"/>
              <w:right w:val="single" w:sz="4" w:space="0" w:color="auto"/>
            </w:tcBorders>
            <w:hideMark/>
          </w:tcPr>
          <w:p w14:paraId="249FA0F7"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1AEEE16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5949CC56" w14:textId="77777777" w:rsidR="00EE5860" w:rsidRPr="00441CD0" w:rsidRDefault="00EE5860" w:rsidP="00BB0E1F">
            <w:pPr>
              <w:pStyle w:val="TAC"/>
            </w:pPr>
            <w:r w:rsidRPr="00441CD0">
              <w:t>X</w:t>
            </w:r>
          </w:p>
        </w:tc>
        <w:tc>
          <w:tcPr>
            <w:tcW w:w="438" w:type="dxa"/>
            <w:tcBorders>
              <w:top w:val="single" w:sz="4" w:space="0" w:color="auto"/>
              <w:left w:val="single" w:sz="4" w:space="0" w:color="auto"/>
              <w:bottom w:val="single" w:sz="4" w:space="0" w:color="auto"/>
              <w:right w:val="single" w:sz="4" w:space="0" w:color="auto"/>
            </w:tcBorders>
            <w:hideMark/>
          </w:tcPr>
          <w:p w14:paraId="7F30E79D" w14:textId="77777777" w:rsidR="00EE5860" w:rsidRPr="00441CD0" w:rsidRDefault="00EE5860" w:rsidP="00BB0E1F">
            <w:pPr>
              <w:pStyle w:val="TAC"/>
            </w:pPr>
            <w:r w:rsidRPr="00441CD0">
              <w:t>X</w:t>
            </w:r>
          </w:p>
        </w:tc>
      </w:tr>
      <w:tr w:rsidR="00EE5860" w:rsidRPr="00441CD0" w14:paraId="1CA0276A"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347ABE27" w14:textId="77777777" w:rsidR="00EE5860" w:rsidRPr="00441CD0" w:rsidRDefault="00EE5860" w:rsidP="00BB0E1F">
            <w:pPr>
              <w:pStyle w:val="TAC"/>
              <w:rPr>
                <w:lang w:val="x-none"/>
              </w:rPr>
            </w:pPr>
            <w:r w:rsidRPr="00441CD0">
              <w:t>58 to 99</w:t>
            </w:r>
          </w:p>
        </w:tc>
        <w:tc>
          <w:tcPr>
            <w:tcW w:w="5527" w:type="dxa"/>
            <w:tcBorders>
              <w:top w:val="single" w:sz="4" w:space="0" w:color="auto"/>
              <w:left w:val="single" w:sz="4" w:space="0" w:color="auto"/>
              <w:bottom w:val="single" w:sz="4" w:space="0" w:color="auto"/>
              <w:right w:val="single" w:sz="4" w:space="0" w:color="auto"/>
            </w:tcBorders>
            <w:hideMark/>
          </w:tcPr>
          <w:p w14:paraId="63DDA858"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4990316D"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3BC50D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119BE944"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5508236" w14:textId="77777777" w:rsidR="00EE5860" w:rsidRPr="00441CD0" w:rsidRDefault="00EE5860" w:rsidP="00BB0E1F">
            <w:pPr>
              <w:pStyle w:val="TAC"/>
            </w:pPr>
          </w:p>
        </w:tc>
      </w:tr>
      <w:tr w:rsidR="00EE5860" w:rsidRPr="00441CD0" w14:paraId="011F5BBE"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tcPr>
          <w:p w14:paraId="4714C029" w14:textId="77777777" w:rsidR="00EE5860" w:rsidRPr="00441CD0" w:rsidRDefault="00EE5860" w:rsidP="00BB0E1F">
            <w:pPr>
              <w:pStyle w:val="TAC"/>
            </w:pPr>
          </w:p>
        </w:tc>
        <w:tc>
          <w:tcPr>
            <w:tcW w:w="5527" w:type="dxa"/>
            <w:tcBorders>
              <w:top w:val="single" w:sz="4" w:space="0" w:color="auto"/>
              <w:left w:val="single" w:sz="4" w:space="0" w:color="auto"/>
              <w:bottom w:val="single" w:sz="4" w:space="0" w:color="auto"/>
              <w:right w:val="single" w:sz="4" w:space="0" w:color="auto"/>
            </w:tcBorders>
            <w:hideMark/>
          </w:tcPr>
          <w:p w14:paraId="021CB6A5" w14:textId="77777777" w:rsidR="00EE5860" w:rsidRPr="00441CD0" w:rsidRDefault="00EE5860" w:rsidP="00BB0E1F">
            <w:pPr>
              <w:pStyle w:val="TAL"/>
              <w:rPr>
                <w:b/>
                <w:bCs/>
                <w:lang w:eastAsia="zh-CN"/>
              </w:rPr>
            </w:pPr>
            <w:r w:rsidRPr="00441CD0">
              <w:rPr>
                <w:b/>
                <w:bCs/>
                <w:lang w:eastAsia="zh-CN"/>
              </w:rPr>
              <w:t>Other messages</w:t>
            </w:r>
          </w:p>
        </w:tc>
        <w:tc>
          <w:tcPr>
            <w:tcW w:w="438" w:type="dxa"/>
            <w:tcBorders>
              <w:top w:val="single" w:sz="4" w:space="0" w:color="auto"/>
              <w:left w:val="single" w:sz="4" w:space="0" w:color="auto"/>
              <w:bottom w:val="single" w:sz="4" w:space="0" w:color="auto"/>
              <w:right w:val="single" w:sz="4" w:space="0" w:color="auto"/>
            </w:tcBorders>
          </w:tcPr>
          <w:p w14:paraId="229791F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BC66E4C"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6821660"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77A146A0" w14:textId="77777777" w:rsidR="00EE5860" w:rsidRPr="00441CD0" w:rsidRDefault="00EE5860" w:rsidP="00BB0E1F">
            <w:pPr>
              <w:pStyle w:val="TAC"/>
            </w:pPr>
          </w:p>
        </w:tc>
      </w:tr>
      <w:tr w:rsidR="00EE5860" w:rsidRPr="00441CD0" w14:paraId="72F66050" w14:textId="77777777" w:rsidTr="00BB0E1F">
        <w:trPr>
          <w:jc w:val="center"/>
        </w:trPr>
        <w:tc>
          <w:tcPr>
            <w:tcW w:w="1846" w:type="dxa"/>
            <w:tcBorders>
              <w:top w:val="single" w:sz="4" w:space="0" w:color="auto"/>
              <w:left w:val="single" w:sz="4" w:space="0" w:color="auto"/>
              <w:bottom w:val="single" w:sz="4" w:space="0" w:color="auto"/>
              <w:right w:val="single" w:sz="4" w:space="0" w:color="auto"/>
            </w:tcBorders>
            <w:hideMark/>
          </w:tcPr>
          <w:p w14:paraId="2B0F45FE" w14:textId="77777777" w:rsidR="00EE5860" w:rsidRPr="00441CD0" w:rsidRDefault="00EE5860" w:rsidP="00BB0E1F">
            <w:pPr>
              <w:pStyle w:val="TAC"/>
            </w:pPr>
            <w:r w:rsidRPr="00441CD0">
              <w:t xml:space="preserve">100 to 255 </w:t>
            </w:r>
          </w:p>
        </w:tc>
        <w:tc>
          <w:tcPr>
            <w:tcW w:w="5527" w:type="dxa"/>
            <w:tcBorders>
              <w:top w:val="single" w:sz="4" w:space="0" w:color="auto"/>
              <w:left w:val="single" w:sz="4" w:space="0" w:color="auto"/>
              <w:bottom w:val="single" w:sz="4" w:space="0" w:color="auto"/>
              <w:right w:val="single" w:sz="4" w:space="0" w:color="auto"/>
            </w:tcBorders>
            <w:hideMark/>
          </w:tcPr>
          <w:p w14:paraId="03FCDD12" w14:textId="77777777" w:rsidR="00EE5860" w:rsidRPr="00441CD0" w:rsidRDefault="00EE5860" w:rsidP="00BB0E1F">
            <w:pPr>
              <w:pStyle w:val="TAL"/>
            </w:pPr>
            <w:r w:rsidRPr="00441CD0">
              <w:t>For future use</w:t>
            </w:r>
          </w:p>
        </w:tc>
        <w:tc>
          <w:tcPr>
            <w:tcW w:w="438" w:type="dxa"/>
            <w:tcBorders>
              <w:top w:val="single" w:sz="4" w:space="0" w:color="auto"/>
              <w:left w:val="single" w:sz="4" w:space="0" w:color="auto"/>
              <w:bottom w:val="single" w:sz="4" w:space="0" w:color="auto"/>
              <w:right w:val="single" w:sz="4" w:space="0" w:color="auto"/>
            </w:tcBorders>
          </w:tcPr>
          <w:p w14:paraId="16B9B89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6DEA7DA2"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57E2A813" w14:textId="77777777" w:rsidR="00EE5860" w:rsidRPr="00441CD0" w:rsidRDefault="00EE5860" w:rsidP="00BB0E1F">
            <w:pPr>
              <w:pStyle w:val="TAC"/>
            </w:pPr>
          </w:p>
        </w:tc>
        <w:tc>
          <w:tcPr>
            <w:tcW w:w="438" w:type="dxa"/>
            <w:tcBorders>
              <w:top w:val="single" w:sz="4" w:space="0" w:color="auto"/>
              <w:left w:val="single" w:sz="4" w:space="0" w:color="auto"/>
              <w:bottom w:val="single" w:sz="4" w:space="0" w:color="auto"/>
              <w:right w:val="single" w:sz="4" w:space="0" w:color="auto"/>
            </w:tcBorders>
          </w:tcPr>
          <w:p w14:paraId="2D56B8A5" w14:textId="77777777" w:rsidR="00EE5860" w:rsidRPr="00441CD0" w:rsidRDefault="00EE5860" w:rsidP="00BB0E1F">
            <w:pPr>
              <w:pStyle w:val="TAC"/>
            </w:pPr>
          </w:p>
        </w:tc>
      </w:tr>
    </w:tbl>
    <w:p w14:paraId="70D9DD1D" w14:textId="77777777" w:rsidR="00EE5860" w:rsidRPr="00441CD0" w:rsidRDefault="00EE5860" w:rsidP="00EE5860">
      <w:pPr>
        <w:rPr>
          <w:rFonts w:ascii="Arial" w:hAnsi="Arial" w:cs="Arial"/>
          <w:bCs/>
        </w:rPr>
      </w:pPr>
    </w:p>
    <w:p w14:paraId="71048BB5" w14:textId="77777777" w:rsidR="00EE5860" w:rsidRPr="00441CD0" w:rsidRDefault="00EE5860" w:rsidP="00EE5860">
      <w:pPr>
        <w:pStyle w:val="Heading2"/>
      </w:pPr>
      <w:bookmarkStart w:id="3532" w:name="_Toc19717256"/>
      <w:bookmarkStart w:id="3533" w:name="_Toc27490739"/>
      <w:bookmarkStart w:id="3534" w:name="_Toc27557032"/>
      <w:bookmarkStart w:id="3535" w:name="_Toc27723949"/>
      <w:bookmarkStart w:id="3536" w:name="_Toc36031022"/>
      <w:bookmarkStart w:id="3537" w:name="_Toc36042942"/>
      <w:bookmarkStart w:id="3538" w:name="_Toc36814267"/>
      <w:bookmarkStart w:id="3539" w:name="_Toc44689121"/>
      <w:bookmarkStart w:id="3540" w:name="_Toc44923875"/>
      <w:bookmarkStart w:id="3541" w:name="_Toc51860844"/>
      <w:bookmarkStart w:id="3542" w:name="_Toc57930615"/>
      <w:bookmarkStart w:id="3543" w:name="_Toc57931245"/>
      <w:bookmarkStart w:id="3544" w:name="_Toc160974371"/>
      <w:r w:rsidRPr="00441CD0">
        <w:t>7.4</w:t>
      </w:r>
      <w:r w:rsidRPr="00441CD0">
        <w:tab/>
        <w:t>PFCP Node Related Messages</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5670876D" w14:textId="77777777" w:rsidR="00EE5860" w:rsidRPr="00441CD0" w:rsidRDefault="00EE5860" w:rsidP="00EE5860">
      <w:pPr>
        <w:pStyle w:val="Heading3"/>
      </w:pPr>
      <w:bookmarkStart w:id="3545" w:name="_Toc19717257"/>
      <w:bookmarkStart w:id="3546" w:name="_Toc27490740"/>
      <w:bookmarkStart w:id="3547" w:name="_Toc27557033"/>
      <w:bookmarkStart w:id="3548" w:name="_Toc27723950"/>
      <w:bookmarkStart w:id="3549" w:name="_Toc36031023"/>
      <w:bookmarkStart w:id="3550" w:name="_Toc36042943"/>
      <w:bookmarkStart w:id="3551" w:name="_Toc36814268"/>
      <w:bookmarkStart w:id="3552" w:name="_Toc44689122"/>
      <w:bookmarkStart w:id="3553" w:name="_Toc44923876"/>
      <w:bookmarkStart w:id="3554" w:name="_Toc51860845"/>
      <w:bookmarkStart w:id="3555" w:name="_Toc57930616"/>
      <w:bookmarkStart w:id="3556" w:name="_Toc57931246"/>
      <w:bookmarkStart w:id="3557" w:name="_Toc160974372"/>
      <w:r w:rsidRPr="00441CD0">
        <w:rPr>
          <w:lang w:eastAsia="zh-CN"/>
        </w:rPr>
        <w:t>7</w:t>
      </w:r>
      <w:r w:rsidRPr="00441CD0">
        <w:t>.</w:t>
      </w:r>
      <w:r w:rsidRPr="00441CD0">
        <w:rPr>
          <w:lang w:val="en-US"/>
        </w:rPr>
        <w:t>4</w:t>
      </w:r>
      <w:r w:rsidRPr="00441CD0">
        <w:t>.1</w:t>
      </w:r>
      <w:r w:rsidRPr="00441CD0">
        <w:tab/>
        <w:t>General</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p>
    <w:p w14:paraId="3608575C" w14:textId="77777777" w:rsidR="00EE5860" w:rsidRPr="00441CD0" w:rsidRDefault="00EE5860" w:rsidP="00EE5860">
      <w:pPr>
        <w:rPr>
          <w:lang w:val="en-US"/>
        </w:rPr>
      </w:pPr>
      <w:r w:rsidRPr="00441CD0">
        <w:rPr>
          <w:lang w:val="en-US"/>
        </w:rPr>
        <w:t xml:space="preserve">This clause specifies </w:t>
      </w:r>
      <w:r>
        <w:rPr>
          <w:lang w:val="en-US"/>
        </w:rPr>
        <w:t>either</w:t>
      </w:r>
      <w:r w:rsidRPr="00441CD0">
        <w:rPr>
          <w:lang w:val="en-US"/>
        </w:rPr>
        <w:t xml:space="preserve"> node </w:t>
      </w:r>
      <w:r>
        <w:rPr>
          <w:lang w:val="en-US"/>
        </w:rPr>
        <w:t>level or PFCP entity level</w:t>
      </w:r>
      <w:r w:rsidRPr="00441CD0">
        <w:rPr>
          <w:lang w:val="en-US"/>
        </w:rPr>
        <w:t xml:space="preserve"> messages used over the Sxa, Sxb, Sxc and N4 reference points</w:t>
      </w:r>
      <w:r>
        <w:rPr>
          <w:lang w:val="en-US"/>
        </w:rPr>
        <w:t xml:space="preserve"> (see clause </w:t>
      </w:r>
      <w:r w:rsidRPr="00441CD0">
        <w:rPr>
          <w:rFonts w:eastAsia="SimSun"/>
        </w:rPr>
        <w:t>6.</w:t>
      </w:r>
      <w:r w:rsidRPr="00441CD0">
        <w:rPr>
          <w:rFonts w:eastAsia="SimSun"/>
          <w:lang w:val="en-US"/>
        </w:rPr>
        <w:t>2</w:t>
      </w:r>
      <w:r>
        <w:rPr>
          <w:rFonts w:eastAsia="SimSun"/>
          <w:lang w:val="en-US" w:eastAsia="zh-CN"/>
        </w:rPr>
        <w:t>)</w:t>
      </w:r>
      <w:r w:rsidRPr="00441CD0">
        <w:rPr>
          <w:lang w:val="en-US"/>
        </w:rPr>
        <w:t>.</w:t>
      </w:r>
    </w:p>
    <w:p w14:paraId="790C3A70" w14:textId="77777777" w:rsidR="00EE5860" w:rsidRPr="00441CD0" w:rsidRDefault="00EE5860" w:rsidP="00EE5860">
      <w:pPr>
        <w:pStyle w:val="Heading3"/>
        <w:rPr>
          <w:rFonts w:eastAsia="SimSun"/>
          <w:lang w:val="x-none"/>
        </w:rPr>
      </w:pPr>
      <w:bookmarkStart w:id="3558" w:name="_Toc19717258"/>
      <w:bookmarkStart w:id="3559" w:name="_Toc27490741"/>
      <w:bookmarkStart w:id="3560" w:name="_Toc27557034"/>
      <w:bookmarkStart w:id="3561" w:name="_Toc27723951"/>
      <w:bookmarkStart w:id="3562" w:name="_Toc36031024"/>
      <w:bookmarkStart w:id="3563" w:name="_Toc36042944"/>
      <w:bookmarkStart w:id="3564" w:name="_Toc36814269"/>
      <w:bookmarkStart w:id="3565" w:name="_Toc44689123"/>
      <w:bookmarkStart w:id="3566" w:name="_Toc44923877"/>
      <w:bookmarkStart w:id="3567" w:name="_Toc51860846"/>
      <w:bookmarkStart w:id="3568" w:name="_Toc57930617"/>
      <w:bookmarkStart w:id="3569" w:name="_Toc57931247"/>
      <w:bookmarkStart w:id="3570" w:name="_Toc160974373"/>
      <w:r w:rsidRPr="00441CD0">
        <w:rPr>
          <w:rFonts w:eastAsia="SimSun"/>
          <w:lang w:val="en-US"/>
        </w:rPr>
        <w:lastRenderedPageBreak/>
        <w:t>7.4.2</w:t>
      </w:r>
      <w:r w:rsidRPr="00441CD0">
        <w:rPr>
          <w:rFonts w:eastAsia="SimSun"/>
          <w:lang w:val="en-US"/>
        </w:rPr>
        <w:tab/>
      </w:r>
      <w:r w:rsidRPr="00441CD0">
        <w:rPr>
          <w:rFonts w:eastAsia="SimSun"/>
          <w:lang w:eastAsia="zh-CN"/>
        </w:rPr>
        <w:t>Heartbeat</w:t>
      </w:r>
      <w:r w:rsidRPr="00441CD0">
        <w:rPr>
          <w:rFonts w:eastAsia="SimSun"/>
        </w:rPr>
        <w:t xml:space="preserve"> Messages</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652AC89B" w14:textId="77777777" w:rsidR="00EE5860" w:rsidRPr="00441CD0" w:rsidRDefault="00EE5860" w:rsidP="00EE5860">
      <w:pPr>
        <w:pStyle w:val="TH"/>
        <w:outlineLvl w:val="0"/>
      </w:pPr>
      <w:bookmarkStart w:id="3571" w:name="_Toc19717259"/>
      <w:bookmarkStart w:id="3572" w:name="_Toc27490742"/>
      <w:bookmarkStart w:id="3573" w:name="_Toc27557035"/>
      <w:bookmarkStart w:id="3574" w:name="_Toc27723952"/>
      <w:r w:rsidRPr="00441CD0">
        <w:rPr>
          <w:rFonts w:eastAsia="SimSun"/>
        </w:rPr>
        <w:t>7.</w:t>
      </w:r>
      <w:r w:rsidRPr="00441CD0">
        <w:rPr>
          <w:rFonts w:eastAsia="SimSun"/>
          <w:lang w:val="en-US"/>
        </w:rPr>
        <w:t>4.2</w:t>
      </w:r>
      <w:r w:rsidRPr="00441CD0">
        <w:rPr>
          <w:rFonts w:eastAsia="SimSun"/>
        </w:rPr>
        <w:t>.1</w:t>
      </w:r>
      <w:r w:rsidRPr="00441CD0">
        <w:rPr>
          <w:rFonts w:eastAsia="SimSun"/>
        </w:rPr>
        <w:tab/>
      </w:r>
      <w:bookmarkStart w:id="3575" w:name="_Toc19717260"/>
      <w:bookmarkStart w:id="3576" w:name="_Toc27490743"/>
      <w:bookmarkStart w:id="3577" w:name="_Toc27557036"/>
      <w:bookmarkStart w:id="3578" w:name="_Toc27723953"/>
      <w:bookmarkEnd w:id="3571"/>
      <w:bookmarkEnd w:id="3572"/>
      <w:bookmarkEnd w:id="3573"/>
      <w:bookmarkEnd w:id="3574"/>
      <w:r w:rsidRPr="00441CD0">
        <w:t>Table 7.4.</w:t>
      </w:r>
      <w:r w:rsidRPr="00441CD0">
        <w:rPr>
          <w:lang w:eastAsia="zh-CN"/>
        </w:rPr>
        <w:t>2</w:t>
      </w:r>
      <w:r w:rsidRPr="00441CD0">
        <w:t>.1-1: Information Element</w:t>
      </w:r>
      <w:r w:rsidRPr="00441CD0">
        <w:rPr>
          <w:lang w:eastAsia="zh-CN"/>
        </w:rPr>
        <w:t>s</w:t>
      </w:r>
      <w:r w:rsidRPr="00441CD0">
        <w:t xml:space="preserve"> in Heartbeat Request</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EE91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55ECE22"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1116B07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E7B9A78"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56E1C901" w14:textId="77777777" w:rsidR="00EE5860" w:rsidRPr="00441CD0" w:rsidRDefault="00EE5860" w:rsidP="00BB0E1F">
            <w:pPr>
              <w:keepNext/>
              <w:keepLines/>
              <w:spacing w:after="0"/>
              <w:jc w:val="center"/>
              <w:rPr>
                <w:rFonts w:ascii="Arial" w:hAnsi="Arial"/>
                <w:b/>
                <w:sz w:val="18"/>
              </w:rPr>
            </w:pPr>
            <w:r w:rsidRPr="00441CD0">
              <w:rPr>
                <w:rFonts w:ascii="Arial" w:hAnsi="Arial"/>
                <w:b/>
                <w:sz w:val="18"/>
              </w:rPr>
              <w:t>IE Type</w:t>
            </w:r>
          </w:p>
        </w:tc>
      </w:tr>
      <w:tr w:rsidR="00EE5860" w:rsidRPr="00441CD0" w14:paraId="4348756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FEEC5BB" w14:textId="77777777" w:rsidR="00EE5860" w:rsidRPr="00441CD0" w:rsidRDefault="00EE5860" w:rsidP="00BB0E1F">
            <w:pPr>
              <w:pStyle w:val="TAL"/>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6246D07" w14:textId="77777777" w:rsidR="00EE5860" w:rsidRPr="00441CD0" w:rsidRDefault="00EE5860" w:rsidP="00BB0E1F">
            <w:pPr>
              <w:keepNext/>
              <w:keepLines/>
              <w:spacing w:after="0"/>
              <w:jc w:val="center"/>
              <w:rPr>
                <w:rFonts w:ascii="Arial" w:hAnsi="Arial"/>
                <w:sz w:val="18"/>
              </w:rPr>
            </w:pPr>
            <w:r w:rsidRPr="00441CD0">
              <w:rPr>
                <w:rFonts w:ascii="Arial"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7E777410" w14:textId="199432C5" w:rsidR="00EE5860" w:rsidRPr="00441CD0" w:rsidRDefault="00EE5860" w:rsidP="00BB0E1F">
            <w:pPr>
              <w:pStyle w:val="TAL"/>
            </w:pPr>
            <w:r w:rsidRPr="00441CD0">
              <w:t xml:space="preserve">This IE shall contain the time stamp when the PFCP entity was started see </w:t>
            </w:r>
            <w:r w:rsidR="00415C19" w:rsidRPr="00441CD0">
              <w:t>clause</w:t>
            </w:r>
            <w:r w:rsidR="00415C19">
              <w:t> </w:t>
            </w:r>
            <w:r w:rsidR="00415C19" w:rsidRPr="00441CD0">
              <w:t>1</w:t>
            </w:r>
            <w:r w:rsidRPr="00441CD0">
              <w:t>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47AC97CD" w14:textId="77777777" w:rsidR="00EE5860" w:rsidRPr="00441CD0" w:rsidRDefault="00EE5860" w:rsidP="00BB0E1F">
            <w:pPr>
              <w:pStyle w:val="TAC"/>
            </w:pPr>
            <w:r w:rsidRPr="00441CD0">
              <w:t>Recovery Time Stamp</w:t>
            </w:r>
          </w:p>
        </w:tc>
      </w:tr>
      <w:tr w:rsidR="00EE5860" w:rsidRPr="00441CD0" w14:paraId="7F3422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DCCD9C4" w14:textId="77777777" w:rsidR="00EE5860" w:rsidRPr="00441CD0" w:rsidRDefault="00EE5860" w:rsidP="00BB0E1F">
            <w:pPr>
              <w:pStyle w:val="TAL"/>
            </w:pPr>
            <w:r w:rsidRPr="00441CD0">
              <w:t>Source IP Address</w:t>
            </w:r>
          </w:p>
        </w:tc>
        <w:tc>
          <w:tcPr>
            <w:tcW w:w="360" w:type="dxa"/>
            <w:tcBorders>
              <w:top w:val="single" w:sz="4" w:space="0" w:color="auto"/>
              <w:left w:val="single" w:sz="4" w:space="0" w:color="auto"/>
              <w:bottom w:val="single" w:sz="4" w:space="0" w:color="auto"/>
              <w:right w:val="single" w:sz="4" w:space="0" w:color="auto"/>
            </w:tcBorders>
          </w:tcPr>
          <w:p w14:paraId="46CB1CE1" w14:textId="77777777" w:rsidR="00EE5860" w:rsidRPr="00441CD0" w:rsidRDefault="00EE5860" w:rsidP="00BB0E1F">
            <w:pPr>
              <w:keepNext/>
              <w:keepLines/>
              <w:spacing w:after="0"/>
              <w:jc w:val="center"/>
              <w:rPr>
                <w:rFonts w:ascii="Arial" w:hAnsi="Arial"/>
                <w:sz w:val="18"/>
              </w:rPr>
            </w:pPr>
            <w:r w:rsidRPr="00441CD0">
              <w:rPr>
                <w:rFonts w:ascii="Arial" w:hAnsi="Arial"/>
                <w:sz w:val="18"/>
              </w:rPr>
              <w:t>O</w:t>
            </w:r>
          </w:p>
        </w:tc>
        <w:tc>
          <w:tcPr>
            <w:tcW w:w="4773" w:type="dxa"/>
            <w:tcBorders>
              <w:top w:val="single" w:sz="4" w:space="0" w:color="auto"/>
              <w:left w:val="single" w:sz="4" w:space="0" w:color="auto"/>
              <w:bottom w:val="single" w:sz="4" w:space="0" w:color="auto"/>
              <w:right w:val="single" w:sz="4" w:space="0" w:color="auto"/>
            </w:tcBorders>
          </w:tcPr>
          <w:p w14:paraId="791FB40F" w14:textId="77777777" w:rsidR="00EE5860" w:rsidRPr="00441CD0" w:rsidRDefault="00EE5860" w:rsidP="00BB0E1F">
            <w:pPr>
              <w:pStyle w:val="TAL"/>
            </w:pPr>
            <w:r w:rsidRPr="00441CD0">
              <w:t>This IE may be included when a Network Address Translation device is deployed in the network. See clause</w:t>
            </w:r>
            <w:r>
              <w:t> </w:t>
            </w:r>
            <w:r w:rsidRPr="00441CD0">
              <w:t>19a in 3GPP TS 23.007</w:t>
            </w:r>
            <w:r>
              <w:t> </w:t>
            </w:r>
            <w:r w:rsidRPr="00441CD0">
              <w:t xml:space="preserve">[24]. </w:t>
            </w:r>
          </w:p>
        </w:tc>
        <w:tc>
          <w:tcPr>
            <w:tcW w:w="1530" w:type="dxa"/>
            <w:tcBorders>
              <w:top w:val="single" w:sz="4" w:space="0" w:color="auto"/>
              <w:left w:val="single" w:sz="4" w:space="0" w:color="auto"/>
              <w:bottom w:val="single" w:sz="4" w:space="0" w:color="auto"/>
              <w:right w:val="single" w:sz="4" w:space="0" w:color="auto"/>
            </w:tcBorders>
          </w:tcPr>
          <w:p w14:paraId="504B98DC" w14:textId="77777777" w:rsidR="00EE5860" w:rsidRPr="00441CD0" w:rsidRDefault="00EE5860" w:rsidP="00BB0E1F">
            <w:pPr>
              <w:pStyle w:val="TAC"/>
            </w:pPr>
            <w:r w:rsidRPr="00441CD0">
              <w:t>Source IP Address</w:t>
            </w:r>
          </w:p>
        </w:tc>
      </w:tr>
    </w:tbl>
    <w:p w14:paraId="0E0AA59D" w14:textId="77777777" w:rsidR="00EE5860" w:rsidRPr="00441CD0" w:rsidRDefault="00EE5860" w:rsidP="00EE5860">
      <w:pPr>
        <w:rPr>
          <w:lang w:val="en-US"/>
        </w:rPr>
      </w:pPr>
    </w:p>
    <w:p w14:paraId="498032B4" w14:textId="77777777" w:rsidR="00EE5860" w:rsidRPr="00441CD0" w:rsidRDefault="00EE5860" w:rsidP="00EE5860">
      <w:pPr>
        <w:pStyle w:val="Heading4"/>
        <w:rPr>
          <w:rFonts w:eastAsia="SimSun"/>
          <w:lang w:eastAsia="zh-CN"/>
        </w:rPr>
      </w:pPr>
      <w:bookmarkStart w:id="3579" w:name="_Toc36031025"/>
      <w:bookmarkStart w:id="3580" w:name="_Toc36042945"/>
      <w:bookmarkStart w:id="3581" w:name="_Toc36814270"/>
      <w:bookmarkStart w:id="3582" w:name="_Toc44689124"/>
      <w:bookmarkStart w:id="3583" w:name="_Toc44923878"/>
      <w:bookmarkStart w:id="3584" w:name="_Toc51860847"/>
      <w:bookmarkStart w:id="3585" w:name="_Toc57930618"/>
      <w:bookmarkStart w:id="3586" w:name="_Toc57931248"/>
      <w:bookmarkStart w:id="3587" w:name="_Toc160974374"/>
      <w:r w:rsidRPr="00441CD0">
        <w:rPr>
          <w:rFonts w:eastAsia="SimSun"/>
        </w:rPr>
        <w:t>7.4.2.</w:t>
      </w:r>
      <w:r w:rsidRPr="00441CD0">
        <w:rPr>
          <w:rFonts w:eastAsia="SimSun"/>
          <w:lang w:eastAsia="zh-CN"/>
        </w:rPr>
        <w:t>2</w:t>
      </w:r>
      <w:r w:rsidRPr="00441CD0">
        <w:rPr>
          <w:rFonts w:eastAsia="SimSun"/>
        </w:rPr>
        <w:tab/>
      </w:r>
      <w:r w:rsidRPr="00441CD0">
        <w:rPr>
          <w:rFonts w:eastAsia="SimSun"/>
          <w:lang w:eastAsia="zh-CN"/>
        </w:rPr>
        <w:t>Heartbeat Response</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562605D8"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2</w:t>
      </w:r>
      <w:r w:rsidRPr="00441CD0">
        <w:rPr>
          <w:rFonts w:eastAsia="SimSun"/>
        </w:rPr>
        <w:t>.2-1: Information Element</w:t>
      </w:r>
      <w:r w:rsidRPr="00441CD0">
        <w:rPr>
          <w:rFonts w:eastAsia="SimSun"/>
          <w:lang w:eastAsia="zh-CN"/>
        </w:rPr>
        <w:t>s</w:t>
      </w:r>
      <w:r w:rsidRPr="00441CD0">
        <w:rPr>
          <w:rFonts w:eastAsia="SimSun"/>
        </w:rPr>
        <w:t xml:space="preserve"> in Heartbeat Response</w:t>
      </w:r>
    </w:p>
    <w:tbl>
      <w:tblPr>
        <w:tblW w:w="8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360"/>
        <w:gridCol w:w="4769"/>
        <w:gridCol w:w="1529"/>
      </w:tblGrid>
      <w:tr w:rsidR="00EE5860" w:rsidRPr="00441CD0" w14:paraId="2388C6D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BBB233D"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54380A0"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P</w:t>
            </w:r>
          </w:p>
        </w:tc>
        <w:tc>
          <w:tcPr>
            <w:tcW w:w="4773" w:type="dxa"/>
            <w:tcBorders>
              <w:top w:val="single" w:sz="4" w:space="0" w:color="auto"/>
              <w:left w:val="single" w:sz="4" w:space="0" w:color="auto"/>
              <w:bottom w:val="single" w:sz="4" w:space="0" w:color="auto"/>
              <w:right w:val="single" w:sz="4" w:space="0" w:color="auto"/>
            </w:tcBorders>
            <w:hideMark/>
          </w:tcPr>
          <w:p w14:paraId="29AA4D13"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Condition / Comment</w:t>
            </w:r>
          </w:p>
        </w:tc>
        <w:tc>
          <w:tcPr>
            <w:tcW w:w="1530" w:type="dxa"/>
            <w:tcBorders>
              <w:top w:val="single" w:sz="4" w:space="0" w:color="auto"/>
              <w:left w:val="single" w:sz="4" w:space="0" w:color="auto"/>
              <w:bottom w:val="single" w:sz="4" w:space="0" w:color="auto"/>
              <w:right w:val="single" w:sz="4" w:space="0" w:color="auto"/>
            </w:tcBorders>
            <w:hideMark/>
          </w:tcPr>
          <w:p w14:paraId="055B884E" w14:textId="77777777" w:rsidR="00EE5860" w:rsidRPr="00441CD0" w:rsidRDefault="00EE5860" w:rsidP="00BB0E1F">
            <w:pPr>
              <w:keepNext/>
              <w:keepLines/>
              <w:spacing w:after="0"/>
              <w:jc w:val="center"/>
              <w:rPr>
                <w:rFonts w:ascii="Arial" w:eastAsia="SimSun" w:hAnsi="Arial"/>
                <w:b/>
                <w:sz w:val="18"/>
              </w:rPr>
            </w:pPr>
            <w:r w:rsidRPr="00441CD0">
              <w:rPr>
                <w:rFonts w:ascii="Arial" w:eastAsia="SimSun" w:hAnsi="Arial"/>
                <w:b/>
                <w:sz w:val="18"/>
              </w:rPr>
              <w:t>IE Type</w:t>
            </w:r>
          </w:p>
        </w:tc>
      </w:tr>
      <w:tr w:rsidR="00EE5860" w:rsidRPr="00441CD0" w14:paraId="65B5E47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4204C5" w14:textId="77777777" w:rsidR="00EE5860" w:rsidRPr="00441CD0" w:rsidRDefault="00EE5860" w:rsidP="00BB0E1F">
            <w:pPr>
              <w:pStyle w:val="TAL"/>
              <w:rPr>
                <w:rFonts w:eastAsia="SimSun"/>
              </w:rPr>
            </w:pPr>
            <w:r w:rsidRPr="00441CD0">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6CBDD666" w14:textId="77777777" w:rsidR="00EE5860" w:rsidRPr="00441CD0" w:rsidRDefault="00EE5860" w:rsidP="00BB0E1F">
            <w:pPr>
              <w:keepNext/>
              <w:keepLines/>
              <w:spacing w:after="0"/>
              <w:jc w:val="center"/>
              <w:rPr>
                <w:rFonts w:ascii="Arial" w:eastAsia="SimSun" w:hAnsi="Arial"/>
                <w:sz w:val="18"/>
              </w:rPr>
            </w:pPr>
            <w:r w:rsidRPr="00441CD0">
              <w:rPr>
                <w:rFonts w:ascii="Arial" w:eastAsia="SimSun" w:hAnsi="Arial"/>
                <w:sz w:val="18"/>
              </w:rPr>
              <w:t>M</w:t>
            </w:r>
          </w:p>
        </w:tc>
        <w:tc>
          <w:tcPr>
            <w:tcW w:w="4773" w:type="dxa"/>
            <w:tcBorders>
              <w:top w:val="single" w:sz="4" w:space="0" w:color="auto"/>
              <w:left w:val="single" w:sz="4" w:space="0" w:color="auto"/>
              <w:bottom w:val="single" w:sz="4" w:space="0" w:color="auto"/>
              <w:right w:val="single" w:sz="4" w:space="0" w:color="auto"/>
            </w:tcBorders>
            <w:hideMark/>
          </w:tcPr>
          <w:p w14:paraId="49D70948" w14:textId="77777777" w:rsidR="00EE5860" w:rsidRPr="00441CD0" w:rsidRDefault="00EE5860" w:rsidP="00BB0E1F">
            <w:pPr>
              <w:pStyle w:val="TAL"/>
              <w:rPr>
                <w:rFonts w:eastAsia="SimSun"/>
              </w:rPr>
            </w:pPr>
            <w:r w:rsidRPr="00441CD0">
              <w:t>This IE shall contain the time stamp when the PFCP entity was started see clause</w:t>
            </w:r>
            <w:r>
              <w:t> </w:t>
            </w:r>
            <w:r w:rsidRPr="00441CD0">
              <w:t>19A of 3GPP TS 23.007 [24].</w:t>
            </w:r>
          </w:p>
        </w:tc>
        <w:tc>
          <w:tcPr>
            <w:tcW w:w="1530" w:type="dxa"/>
            <w:tcBorders>
              <w:top w:val="single" w:sz="4" w:space="0" w:color="auto"/>
              <w:left w:val="single" w:sz="4" w:space="0" w:color="auto"/>
              <w:bottom w:val="single" w:sz="4" w:space="0" w:color="auto"/>
              <w:right w:val="single" w:sz="4" w:space="0" w:color="auto"/>
            </w:tcBorders>
            <w:hideMark/>
          </w:tcPr>
          <w:p w14:paraId="598BDD4E" w14:textId="77777777" w:rsidR="00EE5860" w:rsidRPr="00441CD0" w:rsidRDefault="00EE5860" w:rsidP="00BB0E1F">
            <w:pPr>
              <w:pStyle w:val="TAC"/>
              <w:rPr>
                <w:rFonts w:eastAsia="SimSun"/>
              </w:rPr>
            </w:pPr>
            <w:r w:rsidRPr="00441CD0">
              <w:t>Recovery Time Stamp</w:t>
            </w:r>
          </w:p>
        </w:tc>
      </w:tr>
    </w:tbl>
    <w:p w14:paraId="0E0B3926" w14:textId="77777777" w:rsidR="00EE5860" w:rsidRPr="00441CD0" w:rsidRDefault="00EE5860" w:rsidP="00EE5860">
      <w:pPr>
        <w:rPr>
          <w:rFonts w:ascii="Arial" w:hAnsi="Arial" w:cs="Arial"/>
          <w:bCs/>
        </w:rPr>
      </w:pPr>
    </w:p>
    <w:p w14:paraId="5F9C20F3" w14:textId="77777777" w:rsidR="00EE5860" w:rsidRPr="00441CD0" w:rsidRDefault="00EE5860" w:rsidP="00EE5860">
      <w:pPr>
        <w:pStyle w:val="Heading3"/>
        <w:rPr>
          <w:rFonts w:eastAsia="SimSun"/>
        </w:rPr>
      </w:pPr>
      <w:bookmarkStart w:id="3588" w:name="_Toc19717261"/>
      <w:bookmarkStart w:id="3589" w:name="_Toc27490744"/>
      <w:bookmarkStart w:id="3590" w:name="_Toc27557037"/>
      <w:bookmarkStart w:id="3591" w:name="_Toc27723954"/>
      <w:bookmarkStart w:id="3592" w:name="_Toc36031026"/>
      <w:bookmarkStart w:id="3593" w:name="_Toc36042946"/>
      <w:bookmarkStart w:id="3594" w:name="_Toc36814271"/>
      <w:bookmarkStart w:id="3595" w:name="_Toc44689125"/>
      <w:bookmarkStart w:id="3596" w:name="_Toc44923879"/>
      <w:bookmarkStart w:id="3597" w:name="_Toc51860848"/>
      <w:bookmarkStart w:id="3598" w:name="_Toc57930619"/>
      <w:bookmarkStart w:id="3599" w:name="_Toc57931249"/>
      <w:bookmarkStart w:id="3600" w:name="_Toc160974375"/>
      <w:r w:rsidRPr="00441CD0">
        <w:rPr>
          <w:rFonts w:eastAsia="SimSun"/>
          <w:lang w:val="en-US"/>
        </w:rPr>
        <w:t>7.4.3</w:t>
      </w:r>
      <w:r w:rsidRPr="00441CD0">
        <w:rPr>
          <w:rFonts w:eastAsia="SimSun"/>
          <w:lang w:val="en-US"/>
        </w:rPr>
        <w:tab/>
        <w:t xml:space="preserve">PFCP </w:t>
      </w:r>
      <w:r w:rsidRPr="00441CD0">
        <w:rPr>
          <w:rFonts w:eastAsia="SimSun"/>
          <w:lang w:eastAsia="zh-CN"/>
        </w:rPr>
        <w:t>PFD Management</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3A8E252" w14:textId="77777777" w:rsidR="00EE5860" w:rsidRPr="00441CD0" w:rsidRDefault="00EE5860" w:rsidP="00EE5860">
      <w:pPr>
        <w:pStyle w:val="Heading4"/>
        <w:rPr>
          <w:rFonts w:eastAsia="SimSun"/>
          <w:lang w:val="fr-FR" w:eastAsia="zh-CN"/>
        </w:rPr>
      </w:pPr>
      <w:bookmarkStart w:id="3601" w:name="_Toc19717262"/>
      <w:bookmarkStart w:id="3602" w:name="_Toc27490745"/>
      <w:bookmarkStart w:id="3603" w:name="_Toc27557038"/>
      <w:bookmarkStart w:id="3604" w:name="_Toc27723955"/>
      <w:bookmarkStart w:id="3605" w:name="_Toc36031027"/>
      <w:bookmarkStart w:id="3606" w:name="_Toc36042947"/>
      <w:bookmarkStart w:id="3607" w:name="_Toc36814272"/>
      <w:bookmarkStart w:id="3608" w:name="_Toc44689126"/>
      <w:bookmarkStart w:id="3609" w:name="_Toc44923880"/>
      <w:bookmarkStart w:id="3610" w:name="_Toc51860849"/>
      <w:bookmarkStart w:id="3611" w:name="_Toc57930620"/>
      <w:bookmarkStart w:id="3612" w:name="_Toc57931250"/>
      <w:bookmarkStart w:id="3613" w:name="_Toc160974376"/>
      <w:r w:rsidRPr="00441CD0">
        <w:rPr>
          <w:rFonts w:eastAsia="SimSun"/>
          <w:lang w:val="fr-FR"/>
        </w:rPr>
        <w:t>7.4.3.1</w:t>
      </w:r>
      <w:r w:rsidRPr="00441CD0">
        <w:rPr>
          <w:rFonts w:eastAsia="SimSun"/>
          <w:lang w:val="fr-FR"/>
        </w:rPr>
        <w:tab/>
        <w:t xml:space="preserve">PFCP </w:t>
      </w:r>
      <w:r w:rsidRPr="00441CD0">
        <w:rPr>
          <w:rFonts w:eastAsia="SimSun"/>
          <w:lang w:val="fr-FR" w:eastAsia="zh-CN"/>
        </w:rPr>
        <w:t>PFD Management Request</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p>
    <w:p w14:paraId="00FF27AE"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.1-1: Information Element</w:t>
      </w:r>
      <w:r w:rsidRPr="00441CD0">
        <w:rPr>
          <w:rFonts w:eastAsia="SimSun"/>
          <w:lang w:eastAsia="zh-CN"/>
        </w:rPr>
        <w:t>s</w:t>
      </w:r>
      <w:r w:rsidRPr="00441CD0">
        <w:rPr>
          <w:rFonts w:eastAsia="SimSun"/>
        </w:rPr>
        <w:t xml:space="preserve"> in PFCP PFD Management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153DEB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7A1E10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8439B5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4AA77C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C2B33D"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A62F4BE" w14:textId="77777777" w:rsidR="00EE5860" w:rsidRPr="00441CD0" w:rsidRDefault="00EE5860" w:rsidP="00BB0E1F">
            <w:pPr>
              <w:pStyle w:val="TAH"/>
            </w:pPr>
            <w:r w:rsidRPr="00441CD0">
              <w:t>IE Type</w:t>
            </w:r>
          </w:p>
        </w:tc>
      </w:tr>
      <w:tr w:rsidR="00EE5860" w:rsidRPr="00441CD0" w14:paraId="6119BCD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994B79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54589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3D7D49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A04DF4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7F7A3C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3E1F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7108931"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06BC2B7" w14:textId="77777777" w:rsidR="00EE5860" w:rsidRPr="00441CD0" w:rsidRDefault="00EE5860" w:rsidP="00BB0E1F">
            <w:pPr>
              <w:spacing w:after="0"/>
              <w:rPr>
                <w:rFonts w:ascii="Arial" w:hAnsi="Arial"/>
                <w:b/>
                <w:sz w:val="18"/>
                <w:lang w:val="x-none"/>
              </w:rPr>
            </w:pPr>
          </w:p>
        </w:tc>
      </w:tr>
      <w:tr w:rsidR="00EE5860" w:rsidRPr="00441CD0" w14:paraId="0AA878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6FA169" w14:textId="77777777" w:rsidR="00EE5860" w:rsidRPr="00441CD0" w:rsidRDefault="00EE5860" w:rsidP="00BB0E1F">
            <w:pPr>
              <w:pStyle w:val="TAL"/>
              <w:rPr>
                <w:lang w:val="x-none"/>
              </w:rPr>
            </w:pPr>
            <w:r w:rsidRPr="00441CD0">
              <w:t>Application ID's PFDs</w:t>
            </w:r>
          </w:p>
        </w:tc>
        <w:tc>
          <w:tcPr>
            <w:tcW w:w="336" w:type="dxa"/>
            <w:tcBorders>
              <w:top w:val="single" w:sz="4" w:space="0" w:color="auto"/>
              <w:left w:val="single" w:sz="4" w:space="0" w:color="auto"/>
              <w:bottom w:val="single" w:sz="4" w:space="0" w:color="auto"/>
              <w:right w:val="single" w:sz="4" w:space="0" w:color="auto"/>
            </w:tcBorders>
            <w:hideMark/>
          </w:tcPr>
          <w:p w14:paraId="5C901049" w14:textId="77777777" w:rsidR="00EE5860" w:rsidRPr="00441CD0" w:rsidRDefault="00EE5860" w:rsidP="00BB0E1F">
            <w:pPr>
              <w:pStyle w:val="TAL"/>
              <w:jc w:val="cente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CDA3E0" w14:textId="77777777" w:rsidR="00EE5860" w:rsidRPr="00441CD0" w:rsidRDefault="00EE5860" w:rsidP="00BB0E1F">
            <w:pPr>
              <w:pStyle w:val="TAL"/>
            </w:pPr>
            <w:r w:rsidRPr="00441CD0">
              <w:t>This IE shall contain an Application Identifier and the associated PFDs to be provisioned in the UP function.</w:t>
            </w:r>
          </w:p>
          <w:p w14:paraId="75149CAB" w14:textId="77777777" w:rsidR="00EE5860" w:rsidRPr="00441CD0" w:rsidRDefault="00EE5860" w:rsidP="00BB0E1F">
            <w:pPr>
              <w:pStyle w:val="TAL"/>
              <w:rPr>
                <w:lang w:eastAsia="zh-CN"/>
              </w:rPr>
            </w:pPr>
            <w:r w:rsidRPr="00441CD0">
              <w:rPr>
                <w:lang w:eastAsia="zh-CN"/>
              </w:rPr>
              <w:t>Several IEs with the same IE type may be present to provision PFDs for multiple Application IDs.</w:t>
            </w:r>
          </w:p>
          <w:p w14:paraId="32CB3339" w14:textId="77777777" w:rsidR="00EE5860" w:rsidRPr="00441CD0" w:rsidRDefault="00EE5860" w:rsidP="00BB0E1F">
            <w:pPr>
              <w:pStyle w:val="TAL"/>
            </w:pPr>
            <w:r w:rsidRPr="00441CD0">
              <w:rPr>
                <w:lang w:eastAsia="zh-CN"/>
              </w:rPr>
              <w:t xml:space="preserve">The UP function shall delete all the PFDs </w:t>
            </w:r>
            <w:r w:rsidRPr="00441CD0">
              <w:rPr>
                <w:lang w:val="en-US"/>
              </w:rPr>
              <w:t xml:space="preserve">received and </w:t>
            </w:r>
            <w:r w:rsidRPr="00441CD0">
              <w:rPr>
                <w:lang w:eastAsia="zh-CN"/>
              </w:rPr>
              <w:t>stored earlier for all the Application IDs if this IE is absent in the message.</w:t>
            </w:r>
          </w:p>
        </w:tc>
        <w:tc>
          <w:tcPr>
            <w:tcW w:w="370" w:type="dxa"/>
            <w:tcBorders>
              <w:top w:val="single" w:sz="4" w:space="0" w:color="auto"/>
              <w:left w:val="single" w:sz="4" w:space="0" w:color="auto"/>
              <w:bottom w:val="single" w:sz="4" w:space="0" w:color="auto"/>
              <w:right w:val="single" w:sz="4" w:space="0" w:color="auto"/>
            </w:tcBorders>
            <w:hideMark/>
          </w:tcPr>
          <w:p w14:paraId="3878E9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952F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529D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692E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37042F" w14:textId="77777777" w:rsidR="00EE5860" w:rsidRPr="00441CD0" w:rsidRDefault="00EE5860" w:rsidP="00BB0E1F">
            <w:pPr>
              <w:pStyle w:val="TAC"/>
              <w:rPr>
                <w:lang w:val="x-none"/>
              </w:rPr>
            </w:pPr>
            <w:r w:rsidRPr="00441CD0">
              <w:t>Application ID's PFDs</w:t>
            </w:r>
          </w:p>
        </w:tc>
      </w:tr>
      <w:tr w:rsidR="00EE5860" w:rsidRPr="00441CD0" w14:paraId="32D98C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C27C3F9" w14:textId="77777777" w:rsidR="00EE5860" w:rsidRPr="00441CD0" w:rsidRDefault="00EE5860" w:rsidP="00BB0E1F">
            <w:pPr>
              <w:pStyle w:val="TAL"/>
            </w:pPr>
            <w:r w:rsidRPr="00441CD0">
              <w:rPr>
                <w:szCs w:val="18"/>
              </w:rPr>
              <w:t>Node ID</w:t>
            </w:r>
          </w:p>
        </w:tc>
        <w:tc>
          <w:tcPr>
            <w:tcW w:w="336" w:type="dxa"/>
            <w:tcBorders>
              <w:top w:val="single" w:sz="4" w:space="0" w:color="auto"/>
              <w:left w:val="single" w:sz="4" w:space="0" w:color="auto"/>
              <w:bottom w:val="single" w:sz="4" w:space="0" w:color="auto"/>
              <w:right w:val="single" w:sz="4" w:space="0" w:color="auto"/>
            </w:tcBorders>
          </w:tcPr>
          <w:p w14:paraId="1C96165A" w14:textId="77777777" w:rsidR="00EE5860" w:rsidRPr="00441CD0" w:rsidRDefault="00EE5860" w:rsidP="00BB0E1F">
            <w:pPr>
              <w:pStyle w:val="TAL"/>
              <w:jc w:val="center"/>
              <w:rPr>
                <w:rFonts w:eastAsia="SimSun"/>
                <w:szCs w:val="18"/>
                <w:lang w:val="de-DE"/>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44E44DF1" w14:textId="77777777" w:rsidR="00EE5860" w:rsidRPr="00441CD0" w:rsidRDefault="00EE5860" w:rsidP="00BB0E1F">
            <w:pPr>
              <w:pStyle w:val="TAL"/>
            </w:pPr>
            <w:r>
              <w:rPr>
                <w:szCs w:val="18"/>
                <w:lang w:val="en-US"/>
              </w:rPr>
              <w:t>When present, t</w:t>
            </w:r>
            <w:r w:rsidRPr="00441CD0">
              <w:rPr>
                <w:szCs w:val="18"/>
                <w:lang w:val="en-US"/>
              </w:rPr>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58EE8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686AB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75D587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2316691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DC9D412" w14:textId="77777777" w:rsidR="00EE5860" w:rsidRPr="00441CD0" w:rsidRDefault="00EE5860" w:rsidP="00BB0E1F">
            <w:pPr>
              <w:pStyle w:val="TAC"/>
            </w:pPr>
            <w:r w:rsidRPr="00441CD0">
              <w:rPr>
                <w:szCs w:val="18"/>
              </w:rPr>
              <w:t>Node ID</w:t>
            </w:r>
          </w:p>
        </w:tc>
      </w:tr>
    </w:tbl>
    <w:p w14:paraId="5EDDF269" w14:textId="77777777" w:rsidR="00EE5860" w:rsidRPr="00441CD0" w:rsidRDefault="00EE5860" w:rsidP="00EE5860">
      <w:pPr>
        <w:rPr>
          <w:rFonts w:eastAsia="SimSun"/>
          <w:lang w:val="en-US"/>
        </w:rPr>
      </w:pPr>
    </w:p>
    <w:p w14:paraId="03A98861" w14:textId="77777777" w:rsidR="00EE5860" w:rsidRPr="00441CD0" w:rsidRDefault="00EE5860" w:rsidP="00EE5860">
      <w:pPr>
        <w:pStyle w:val="TH"/>
        <w:outlineLvl w:val="0"/>
        <w:rPr>
          <w:lang w:val="en-US"/>
        </w:rPr>
      </w:pPr>
      <w:r w:rsidRPr="00441CD0">
        <w:t>Table 7.4.</w:t>
      </w:r>
      <w:r w:rsidRPr="00441CD0">
        <w:rPr>
          <w:lang w:val="de-DE"/>
        </w:rPr>
        <w:t>3.</w:t>
      </w:r>
      <w:r w:rsidRPr="00441CD0">
        <w:t>1-</w:t>
      </w:r>
      <w:r w:rsidRPr="00441CD0">
        <w:rPr>
          <w:lang w:val="de-DE"/>
        </w:rPr>
        <w:t>2</w:t>
      </w:r>
      <w:r w:rsidRPr="00441CD0">
        <w:t>: Application ID's PFDs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41268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9E1A9BD"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139697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90B23C" w14:textId="77777777" w:rsidR="00EE5860" w:rsidRPr="00441CD0" w:rsidRDefault="00EE5860" w:rsidP="00BB0E1F">
            <w:pPr>
              <w:pStyle w:val="TAC"/>
              <w:rPr>
                <w:lang w:val="fr-FR"/>
              </w:rPr>
            </w:pPr>
            <w:r w:rsidRPr="00441CD0">
              <w:rPr>
                <w:lang w:val="fr-FR"/>
              </w:rPr>
              <w:t>Application ID's PFDs IE Type = 58 (decimal)</w:t>
            </w:r>
          </w:p>
        </w:tc>
      </w:tr>
      <w:tr w:rsidR="00EE5860" w:rsidRPr="00441CD0" w14:paraId="6E004D7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149D25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816954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6926BF" w14:textId="77777777" w:rsidR="00EE5860" w:rsidRPr="00441CD0" w:rsidRDefault="00EE5860" w:rsidP="00BB0E1F">
            <w:pPr>
              <w:pStyle w:val="TAC"/>
            </w:pPr>
            <w:r w:rsidRPr="00441CD0">
              <w:t>Length = n</w:t>
            </w:r>
          </w:p>
        </w:tc>
      </w:tr>
      <w:tr w:rsidR="00EE5860" w:rsidRPr="00441CD0" w14:paraId="4B36411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CA7E30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BCA069"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262D0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E3089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CC7F24" w14:textId="77777777" w:rsidR="00EE5860" w:rsidRPr="00441CD0" w:rsidRDefault="00EE5860" w:rsidP="00BB0E1F">
            <w:pPr>
              <w:pStyle w:val="TAH"/>
            </w:pPr>
            <w:r w:rsidRPr="00441CD0">
              <w:t>IE Type</w:t>
            </w:r>
          </w:p>
        </w:tc>
      </w:tr>
      <w:tr w:rsidR="00EE5860" w:rsidRPr="00441CD0" w14:paraId="3E0FDAA1"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B6C3EA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ADC14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EDC847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CD230C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6A7377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068D0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E5DB22B"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B88E6ED" w14:textId="77777777" w:rsidR="00EE5860" w:rsidRPr="00441CD0" w:rsidRDefault="00EE5860" w:rsidP="00BB0E1F">
            <w:pPr>
              <w:spacing w:after="0"/>
              <w:rPr>
                <w:rFonts w:ascii="Arial" w:hAnsi="Arial"/>
                <w:b/>
                <w:sz w:val="18"/>
                <w:lang w:val="x-none"/>
              </w:rPr>
            </w:pPr>
          </w:p>
        </w:tc>
      </w:tr>
      <w:tr w:rsidR="00EE5860" w:rsidRPr="00441CD0" w14:paraId="703CA36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14325BD" w14:textId="77777777" w:rsidR="00EE5860" w:rsidRPr="00441CD0" w:rsidRDefault="00EE5860" w:rsidP="00BB0E1F">
            <w:pPr>
              <w:pStyle w:val="TAL"/>
              <w:rPr>
                <w:lang w:val="x-none"/>
              </w:rPr>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80B6F92"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39C3F873" w14:textId="77777777" w:rsidR="00EE5860" w:rsidRPr="00441CD0" w:rsidRDefault="00EE5860" w:rsidP="00BB0E1F">
            <w:pPr>
              <w:pStyle w:val="TAL"/>
            </w:pPr>
            <w:r w:rsidRPr="00441CD0">
              <w:t>This IE shall identify the Application ID for which PFDs shall be provisioned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2E1F32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DF07E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41BD4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07711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78B25F9" w14:textId="77777777" w:rsidR="00EE5860" w:rsidRPr="00441CD0" w:rsidRDefault="00EE5860" w:rsidP="00BB0E1F">
            <w:pPr>
              <w:pStyle w:val="TAC"/>
              <w:rPr>
                <w:lang w:val="x-none"/>
              </w:rPr>
            </w:pPr>
            <w:r w:rsidRPr="00441CD0">
              <w:t>Application ID</w:t>
            </w:r>
          </w:p>
        </w:tc>
      </w:tr>
      <w:tr w:rsidR="00EE5860" w:rsidRPr="00441CD0" w14:paraId="1E7AB53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54F650" w14:textId="77777777" w:rsidR="00EE5860" w:rsidRPr="00441CD0" w:rsidRDefault="00EE5860" w:rsidP="00BB0E1F">
            <w:pPr>
              <w:pStyle w:val="TAL"/>
            </w:pPr>
            <w:r w:rsidRPr="00441CD0">
              <w:t>PFD context</w:t>
            </w:r>
          </w:p>
        </w:tc>
        <w:tc>
          <w:tcPr>
            <w:tcW w:w="336" w:type="dxa"/>
            <w:tcBorders>
              <w:top w:val="single" w:sz="4" w:space="0" w:color="auto"/>
              <w:left w:val="single" w:sz="4" w:space="0" w:color="auto"/>
              <w:bottom w:val="single" w:sz="4" w:space="0" w:color="auto"/>
              <w:right w:val="single" w:sz="4" w:space="0" w:color="auto"/>
            </w:tcBorders>
            <w:hideMark/>
          </w:tcPr>
          <w:p w14:paraId="137A43E4"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548B39B9" w14:textId="77777777" w:rsidR="00EE5860" w:rsidRPr="00441CD0" w:rsidRDefault="00EE5860" w:rsidP="00BB0E1F">
            <w:pPr>
              <w:pStyle w:val="TAL"/>
            </w:pPr>
            <w:r w:rsidRPr="00441CD0">
              <w:t>This IE shall be present if the PFD needs to be provisioned in the UP function.</w:t>
            </w:r>
          </w:p>
          <w:p w14:paraId="7C325B60" w14:textId="77777777" w:rsidR="00EE5860" w:rsidRPr="00441CD0" w:rsidRDefault="00EE5860" w:rsidP="00BB0E1F">
            <w:pPr>
              <w:pStyle w:val="TAL"/>
            </w:pPr>
            <w:r w:rsidRPr="00441CD0">
              <w:t>When present, it shall describe the PFD to be provisioned in the UP function.</w:t>
            </w:r>
          </w:p>
          <w:p w14:paraId="32E864AB" w14:textId="77777777" w:rsidR="00EE5860" w:rsidRPr="00441CD0" w:rsidRDefault="00EE5860" w:rsidP="00BB0E1F">
            <w:pPr>
              <w:pStyle w:val="TAL"/>
              <w:rPr>
                <w:lang w:eastAsia="zh-CN"/>
              </w:rPr>
            </w:pPr>
            <w:r w:rsidRPr="00441CD0">
              <w:rPr>
                <w:lang w:eastAsia="zh-CN"/>
              </w:rPr>
              <w:t>Several IEs with the same IE type may be present to provision multiple PFDs for this Application ID.</w:t>
            </w:r>
          </w:p>
          <w:p w14:paraId="186AB217" w14:textId="77777777" w:rsidR="00EE5860" w:rsidRPr="00441CD0" w:rsidRDefault="00EE5860" w:rsidP="00BB0E1F">
            <w:pPr>
              <w:pStyle w:val="TAL"/>
              <w:rPr>
                <w:lang w:eastAsia="zh-CN"/>
              </w:rPr>
            </w:pPr>
          </w:p>
          <w:p w14:paraId="503ED826" w14:textId="77777777" w:rsidR="00EE5860" w:rsidRPr="00441CD0" w:rsidRDefault="00EE5860" w:rsidP="00BB0E1F">
            <w:pPr>
              <w:pStyle w:val="TAL"/>
            </w:pPr>
            <w:r w:rsidRPr="00441CD0">
              <w:t xml:space="preserve">When this IE is absent, the UP function shall delete all the PFDs </w:t>
            </w:r>
            <w:r w:rsidRPr="00441CD0">
              <w:rPr>
                <w:lang w:val="en-US"/>
              </w:rPr>
              <w:t xml:space="preserve">received and </w:t>
            </w:r>
            <w:r w:rsidRPr="00441CD0">
              <w:t>stored earlier in the UP function for this Application ID.</w:t>
            </w:r>
          </w:p>
        </w:tc>
        <w:tc>
          <w:tcPr>
            <w:tcW w:w="370" w:type="dxa"/>
            <w:tcBorders>
              <w:top w:val="single" w:sz="4" w:space="0" w:color="auto"/>
              <w:left w:val="single" w:sz="4" w:space="0" w:color="auto"/>
              <w:bottom w:val="single" w:sz="4" w:space="0" w:color="auto"/>
              <w:right w:val="single" w:sz="4" w:space="0" w:color="auto"/>
            </w:tcBorders>
            <w:hideMark/>
          </w:tcPr>
          <w:p w14:paraId="15F701B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008E5F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6B794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618108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43FCBD1" w14:textId="77777777" w:rsidR="00EE5860" w:rsidRPr="00441CD0" w:rsidRDefault="00EE5860" w:rsidP="00BB0E1F">
            <w:pPr>
              <w:pStyle w:val="TAC"/>
            </w:pPr>
            <w:r w:rsidRPr="00441CD0">
              <w:t>PFD context</w:t>
            </w:r>
          </w:p>
        </w:tc>
      </w:tr>
    </w:tbl>
    <w:p w14:paraId="6485EF57" w14:textId="77777777" w:rsidR="00EE5860" w:rsidRPr="00441CD0" w:rsidRDefault="00EE5860" w:rsidP="00EE5860">
      <w:pPr>
        <w:rPr>
          <w:rFonts w:eastAsia="SimSun"/>
          <w:lang w:val="en-US"/>
        </w:rPr>
      </w:pPr>
    </w:p>
    <w:p w14:paraId="013BD4F2" w14:textId="77777777" w:rsidR="00EE5860" w:rsidRPr="00441CD0" w:rsidRDefault="00EE5860" w:rsidP="00EE5860">
      <w:pPr>
        <w:pStyle w:val="TH"/>
        <w:outlineLvl w:val="0"/>
      </w:pPr>
      <w:r w:rsidRPr="00441CD0">
        <w:lastRenderedPageBreak/>
        <w:t>Table 7.4.</w:t>
      </w:r>
      <w:r w:rsidRPr="00441CD0">
        <w:rPr>
          <w:lang w:val="de-DE"/>
        </w:rPr>
        <w:t>3.</w:t>
      </w:r>
      <w:r w:rsidRPr="00441CD0">
        <w:t>1-</w:t>
      </w:r>
      <w:r w:rsidRPr="00441CD0">
        <w:rPr>
          <w:lang w:val="de-DE"/>
        </w:rPr>
        <w:t>3</w:t>
      </w:r>
      <w:r w:rsidRPr="00441CD0">
        <w:t>: PFD context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B2D33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F64F073"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694FE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2A69E3" w14:textId="77777777" w:rsidR="00EE5860" w:rsidRPr="00441CD0" w:rsidRDefault="00EE5860" w:rsidP="00BB0E1F">
            <w:pPr>
              <w:pStyle w:val="TAC"/>
              <w:rPr>
                <w:lang w:val="fr-FR"/>
              </w:rPr>
            </w:pPr>
            <w:r w:rsidRPr="00441CD0">
              <w:rPr>
                <w:lang w:val="fr-FR"/>
              </w:rPr>
              <w:t>PFD context IE Type = 59 (decimal)</w:t>
            </w:r>
          </w:p>
        </w:tc>
      </w:tr>
      <w:tr w:rsidR="00EE5860" w:rsidRPr="00441CD0" w14:paraId="09A6B35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0BA6A1"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A04378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ED3AD28" w14:textId="77777777" w:rsidR="00EE5860" w:rsidRPr="00441CD0" w:rsidRDefault="00EE5860" w:rsidP="00BB0E1F">
            <w:pPr>
              <w:pStyle w:val="TAC"/>
            </w:pPr>
            <w:r w:rsidRPr="00441CD0">
              <w:t>Length = n</w:t>
            </w:r>
          </w:p>
        </w:tc>
      </w:tr>
      <w:tr w:rsidR="00EE5860" w:rsidRPr="00441CD0" w14:paraId="67AE0E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3A17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B0B4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C0E0FB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7E35DB"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EE4B986" w14:textId="77777777" w:rsidR="00EE5860" w:rsidRPr="00441CD0" w:rsidRDefault="00EE5860" w:rsidP="00BB0E1F">
            <w:pPr>
              <w:pStyle w:val="TAH"/>
            </w:pPr>
            <w:r w:rsidRPr="00441CD0">
              <w:t>IE Type</w:t>
            </w:r>
          </w:p>
        </w:tc>
      </w:tr>
      <w:tr w:rsidR="00EE5860" w:rsidRPr="00441CD0" w14:paraId="79B6734E"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1B70B23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71483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EC18D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582703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8179B9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CB9A1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6C6F44"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F55B25" w14:textId="77777777" w:rsidR="00EE5860" w:rsidRPr="00441CD0" w:rsidRDefault="00EE5860" w:rsidP="00BB0E1F">
            <w:pPr>
              <w:spacing w:after="0"/>
              <w:rPr>
                <w:rFonts w:ascii="Arial" w:hAnsi="Arial"/>
                <w:b/>
                <w:sz w:val="18"/>
                <w:lang w:val="x-none"/>
              </w:rPr>
            </w:pPr>
          </w:p>
        </w:tc>
      </w:tr>
      <w:tr w:rsidR="00EE5860" w:rsidRPr="00441CD0" w14:paraId="2DD6C6F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7726182" w14:textId="77777777" w:rsidR="00EE5860" w:rsidRPr="00441CD0" w:rsidRDefault="00EE5860" w:rsidP="00BB0E1F">
            <w:pPr>
              <w:pStyle w:val="TAL"/>
              <w:rPr>
                <w:lang w:val="x-none"/>
              </w:rPr>
            </w:pPr>
            <w:r w:rsidRPr="00441CD0">
              <w:t xml:space="preserve">PFD Contents </w:t>
            </w:r>
          </w:p>
        </w:tc>
        <w:tc>
          <w:tcPr>
            <w:tcW w:w="336" w:type="dxa"/>
            <w:tcBorders>
              <w:top w:val="single" w:sz="4" w:space="0" w:color="auto"/>
              <w:left w:val="single" w:sz="4" w:space="0" w:color="auto"/>
              <w:bottom w:val="single" w:sz="4" w:space="0" w:color="auto"/>
              <w:right w:val="single" w:sz="4" w:space="0" w:color="auto"/>
            </w:tcBorders>
            <w:hideMark/>
          </w:tcPr>
          <w:p w14:paraId="2A13A0E7"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4E108E3E" w14:textId="77777777" w:rsidR="00EE5860" w:rsidRPr="00441CD0" w:rsidRDefault="00EE5860" w:rsidP="00BB0E1F">
            <w:pPr>
              <w:pStyle w:val="TAL"/>
            </w:pPr>
            <w:r w:rsidRPr="00441CD0">
              <w:t xml:space="preserve">This IE shall describe the PFD to be provisioned in the UP function. </w:t>
            </w:r>
            <w:r w:rsidRPr="00441CD0">
              <w:rPr>
                <w:lang w:eastAsia="zh-CN"/>
              </w:rPr>
              <w:t>Several IEs with the same IE type may be present to provision multiple contents for this PFD. (NOTE 1)</w:t>
            </w:r>
          </w:p>
        </w:tc>
        <w:tc>
          <w:tcPr>
            <w:tcW w:w="370" w:type="dxa"/>
            <w:tcBorders>
              <w:top w:val="single" w:sz="4" w:space="0" w:color="auto"/>
              <w:left w:val="single" w:sz="4" w:space="0" w:color="auto"/>
              <w:bottom w:val="single" w:sz="4" w:space="0" w:color="auto"/>
              <w:right w:val="single" w:sz="4" w:space="0" w:color="auto"/>
            </w:tcBorders>
            <w:hideMark/>
          </w:tcPr>
          <w:p w14:paraId="6C2DAF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FB5661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19F8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86A29F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BD88E45" w14:textId="77777777" w:rsidR="00EE5860" w:rsidRPr="00441CD0" w:rsidRDefault="00EE5860" w:rsidP="00BB0E1F">
            <w:pPr>
              <w:pStyle w:val="TAC"/>
              <w:rPr>
                <w:lang w:val="x-none"/>
              </w:rPr>
            </w:pPr>
            <w:r w:rsidRPr="00441CD0">
              <w:t>PFD Contents</w:t>
            </w:r>
          </w:p>
        </w:tc>
      </w:tr>
      <w:tr w:rsidR="00EE5860" w:rsidRPr="00441CD0" w14:paraId="41AE6AEC"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39C63D3" w14:textId="77777777" w:rsidR="00EE5860" w:rsidRPr="00441CD0" w:rsidRDefault="00EE5860" w:rsidP="00BB0E1F">
            <w:pPr>
              <w:pStyle w:val="TAN"/>
            </w:pPr>
            <w:r w:rsidRPr="00441CD0">
              <w:t>NOTE 1</w:t>
            </w:r>
            <w:r w:rsidRPr="00441CD0">
              <w:tab/>
              <w:t>The CP function shall only provision a PFD Contents including a property with multiple values if the UP function supports PFDE feature. See clauses</w:t>
            </w:r>
            <w:r>
              <w:t> </w:t>
            </w:r>
            <w:r w:rsidRPr="00441CD0">
              <w:t>8.2.25 and 8.2.39.</w:t>
            </w:r>
          </w:p>
        </w:tc>
      </w:tr>
    </w:tbl>
    <w:p w14:paraId="5B48AE55" w14:textId="77777777" w:rsidR="00EE5860" w:rsidRPr="00441CD0" w:rsidRDefault="00EE5860" w:rsidP="00EE5860">
      <w:pPr>
        <w:rPr>
          <w:rFonts w:eastAsia="SimSun"/>
          <w:lang w:val="en-US"/>
        </w:rPr>
      </w:pPr>
    </w:p>
    <w:p w14:paraId="0E54E17A" w14:textId="77777777" w:rsidR="00EE5860" w:rsidRPr="00441CD0" w:rsidRDefault="00EE5860" w:rsidP="00EE5860">
      <w:pPr>
        <w:pStyle w:val="Heading4"/>
        <w:rPr>
          <w:rFonts w:eastAsia="SimSun"/>
          <w:lang w:val="fr-FR" w:eastAsia="zh-CN"/>
        </w:rPr>
      </w:pPr>
      <w:bookmarkStart w:id="3614" w:name="_Toc19717263"/>
      <w:bookmarkStart w:id="3615" w:name="_Toc27490746"/>
      <w:bookmarkStart w:id="3616" w:name="_Toc27557039"/>
      <w:bookmarkStart w:id="3617" w:name="_Toc27723956"/>
      <w:bookmarkStart w:id="3618" w:name="_Toc36031028"/>
      <w:bookmarkStart w:id="3619" w:name="_Toc36042948"/>
      <w:bookmarkStart w:id="3620" w:name="_Toc36814273"/>
      <w:bookmarkStart w:id="3621" w:name="_Toc44689127"/>
      <w:bookmarkStart w:id="3622" w:name="_Toc44923881"/>
      <w:bookmarkStart w:id="3623" w:name="_Toc51860850"/>
      <w:bookmarkStart w:id="3624" w:name="_Toc57930621"/>
      <w:bookmarkStart w:id="3625" w:name="_Toc57931251"/>
      <w:bookmarkStart w:id="3626" w:name="_Toc160974377"/>
      <w:r w:rsidRPr="00441CD0">
        <w:rPr>
          <w:rFonts w:eastAsia="SimSun"/>
          <w:lang w:val="fr-FR"/>
        </w:rPr>
        <w:t>7.</w:t>
      </w:r>
      <w:r w:rsidRPr="00441CD0">
        <w:rPr>
          <w:rFonts w:eastAsia="SimSun"/>
        </w:rPr>
        <w:t>4.3</w:t>
      </w:r>
      <w:r w:rsidRPr="00441CD0">
        <w:rPr>
          <w:rFonts w:eastAsia="SimSun"/>
          <w:lang w:val="fr-FR"/>
        </w:rPr>
        <w:t>.</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PFD Management Response</w:t>
      </w:r>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695ABCB1" w14:textId="77777777" w:rsidR="00EE5860" w:rsidRPr="00441CD0" w:rsidRDefault="00EE5860" w:rsidP="00EE5860">
      <w:pPr>
        <w:pStyle w:val="TH"/>
        <w:outlineLvl w:val="0"/>
        <w:rPr>
          <w:rFonts w:eastAsia="SimSun"/>
          <w:lang w:val="x-none"/>
        </w:rPr>
      </w:pPr>
      <w:r w:rsidRPr="00441CD0">
        <w:rPr>
          <w:rFonts w:eastAsia="SimSun"/>
        </w:rPr>
        <w:t>Table 7.4.</w:t>
      </w:r>
      <w:r w:rsidRPr="00441CD0">
        <w:rPr>
          <w:rFonts w:eastAsia="SimSun"/>
          <w:lang w:eastAsia="zh-CN"/>
        </w:rPr>
        <w:t>3</w:t>
      </w:r>
      <w:r w:rsidRPr="00441CD0">
        <w:rPr>
          <w:rFonts w:eastAsia="SimSun"/>
        </w:rPr>
        <w:t>.2-1: Information Element</w:t>
      </w:r>
      <w:r w:rsidRPr="00441CD0">
        <w:rPr>
          <w:rFonts w:eastAsia="SimSun"/>
          <w:lang w:eastAsia="zh-CN"/>
        </w:rPr>
        <w:t>s</w:t>
      </w:r>
      <w:r w:rsidRPr="00441CD0">
        <w:rPr>
          <w:rFonts w:eastAsia="SimSun"/>
        </w:rPr>
        <w:t xml:space="preserve"> in PFCP PFD Management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E07DC3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905B50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AFFC35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0F6822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BEB006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7C7100" w14:textId="77777777" w:rsidR="00EE5860" w:rsidRPr="00441CD0" w:rsidRDefault="00EE5860" w:rsidP="00BB0E1F">
            <w:pPr>
              <w:pStyle w:val="TAH"/>
            </w:pPr>
            <w:r w:rsidRPr="00441CD0">
              <w:t>IE Type</w:t>
            </w:r>
          </w:p>
        </w:tc>
      </w:tr>
      <w:tr w:rsidR="00EE5860" w:rsidRPr="00441CD0" w14:paraId="1EE1B20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E976A2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1CFCA3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B8D39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3D0CED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C9B71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57AD5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A08B0A"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202C237" w14:textId="77777777" w:rsidR="00EE5860" w:rsidRPr="00441CD0" w:rsidRDefault="00EE5860" w:rsidP="00BB0E1F">
            <w:pPr>
              <w:spacing w:after="0"/>
              <w:rPr>
                <w:rFonts w:ascii="Arial" w:hAnsi="Arial"/>
                <w:b/>
                <w:sz w:val="18"/>
                <w:lang w:val="x-none"/>
              </w:rPr>
            </w:pPr>
          </w:p>
        </w:tc>
      </w:tr>
      <w:tr w:rsidR="00EE5860" w:rsidRPr="00441CD0" w14:paraId="4F8EAC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77FF5A" w14:textId="77777777" w:rsidR="00EE5860" w:rsidRPr="00441CD0" w:rsidRDefault="00EE5860" w:rsidP="00BB0E1F">
            <w:pPr>
              <w:pStyle w:val="TAL"/>
              <w:rPr>
                <w:lang w:val="x-none"/>
              </w:rPr>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3D8BF1B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CC5DBE4"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0D9199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68E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9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C5669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8FCA690" w14:textId="77777777" w:rsidR="00EE5860" w:rsidRPr="00441CD0" w:rsidRDefault="00EE5860" w:rsidP="00BB0E1F">
            <w:pPr>
              <w:pStyle w:val="TAC"/>
              <w:rPr>
                <w:lang w:val="x-none"/>
              </w:rPr>
            </w:pPr>
            <w:r w:rsidRPr="00441CD0">
              <w:t>Cause</w:t>
            </w:r>
          </w:p>
        </w:tc>
      </w:tr>
      <w:tr w:rsidR="00EE5860" w:rsidRPr="00441CD0" w14:paraId="29BA054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F81F09D"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26F8732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4658664" w14:textId="77777777" w:rsidR="00EE5860" w:rsidRPr="00441CD0" w:rsidRDefault="00EE5860" w:rsidP="00BB0E1F">
            <w:pPr>
              <w:pStyle w:val="TAL"/>
              <w:rPr>
                <w:lang w:val="x-none"/>
              </w:rPr>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5E1762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57EAF7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1EB8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88D2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50130CD" w14:textId="77777777" w:rsidR="00EE5860" w:rsidRPr="00441CD0" w:rsidRDefault="00EE5860" w:rsidP="00BB0E1F">
            <w:pPr>
              <w:pStyle w:val="TAC"/>
              <w:rPr>
                <w:lang w:val="x-none"/>
              </w:rPr>
            </w:pPr>
            <w:r w:rsidRPr="00441CD0">
              <w:t>Offending IE</w:t>
            </w:r>
          </w:p>
        </w:tc>
      </w:tr>
      <w:tr w:rsidR="00EE5860" w:rsidRPr="00441CD0" w14:paraId="7D89E52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06A838F" w14:textId="77777777" w:rsidR="00EE5860" w:rsidRPr="00441CD0" w:rsidRDefault="00EE5860" w:rsidP="00BB0E1F">
            <w:pPr>
              <w:pStyle w:val="TAL"/>
            </w:pPr>
            <w:r w:rsidRPr="00C93719">
              <w:t>Node ID</w:t>
            </w:r>
          </w:p>
        </w:tc>
        <w:tc>
          <w:tcPr>
            <w:tcW w:w="336" w:type="dxa"/>
            <w:tcBorders>
              <w:top w:val="single" w:sz="4" w:space="0" w:color="auto"/>
              <w:left w:val="single" w:sz="4" w:space="0" w:color="auto"/>
              <w:bottom w:val="single" w:sz="4" w:space="0" w:color="auto"/>
              <w:right w:val="single" w:sz="4" w:space="0" w:color="auto"/>
            </w:tcBorders>
          </w:tcPr>
          <w:p w14:paraId="7145F94F" w14:textId="77777777" w:rsidR="00EE5860" w:rsidRPr="00441CD0" w:rsidRDefault="00EE5860" w:rsidP="00BB0E1F">
            <w:pPr>
              <w:pStyle w:val="TAL"/>
              <w:jc w:val="center"/>
              <w:rPr>
                <w:rFonts w:eastAsia="SimSun"/>
                <w:szCs w:val="18"/>
                <w:lang w:val="de-DE"/>
              </w:rPr>
            </w:pPr>
            <w:r>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247A4F46" w14:textId="77777777" w:rsidR="00EE5860" w:rsidRPr="00441CD0" w:rsidRDefault="00EE5860" w:rsidP="00BB0E1F">
            <w:pPr>
              <w:pStyle w:val="TAL"/>
            </w:pPr>
            <w:r>
              <w:rPr>
                <w:szCs w:val="18"/>
                <w:lang w:val="en-US"/>
              </w:rPr>
              <w:t>When present, t</w:t>
            </w:r>
            <w:r w:rsidRPr="00C93719">
              <w: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tcPr>
          <w:p w14:paraId="034008C6" w14:textId="77777777" w:rsidR="00EE5860" w:rsidRPr="00C93719" w:rsidRDefault="00EE5860" w:rsidP="00BB0E1F">
            <w:pPr>
              <w:pStyle w:val="TAC"/>
              <w:rPr>
                <w:lang w:val="de-DE"/>
              </w:rPr>
            </w:pPr>
            <w:r w:rsidRPr="00C93719">
              <w:rPr>
                <w:lang w:val="de-DE"/>
              </w:rPr>
              <w:t>-</w:t>
            </w:r>
          </w:p>
        </w:tc>
        <w:tc>
          <w:tcPr>
            <w:tcW w:w="370" w:type="dxa"/>
            <w:tcBorders>
              <w:top w:val="single" w:sz="4" w:space="0" w:color="auto"/>
              <w:left w:val="single" w:sz="4" w:space="0" w:color="auto"/>
              <w:bottom w:val="single" w:sz="4" w:space="0" w:color="auto"/>
              <w:right w:val="single" w:sz="4" w:space="0" w:color="auto"/>
            </w:tcBorders>
          </w:tcPr>
          <w:p w14:paraId="4A9D4D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FAC4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5C29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6DC018F2" w14:textId="77777777" w:rsidR="00EE5860" w:rsidRPr="00441CD0" w:rsidRDefault="00EE5860" w:rsidP="00BB0E1F">
            <w:pPr>
              <w:pStyle w:val="TAC"/>
            </w:pPr>
            <w:r w:rsidRPr="00C93719">
              <w:t>Node ID</w:t>
            </w:r>
          </w:p>
        </w:tc>
      </w:tr>
    </w:tbl>
    <w:p w14:paraId="2E2A4438" w14:textId="77777777" w:rsidR="00EE5860" w:rsidRPr="00441CD0" w:rsidRDefault="00EE5860" w:rsidP="00EE5860">
      <w:pPr>
        <w:rPr>
          <w:rFonts w:ascii="Arial" w:hAnsi="Arial" w:cs="Arial"/>
          <w:bCs/>
        </w:rPr>
      </w:pPr>
    </w:p>
    <w:p w14:paraId="2687F3D5" w14:textId="77777777" w:rsidR="00EE5860" w:rsidRPr="00441CD0" w:rsidRDefault="00EE5860" w:rsidP="00EE5860">
      <w:pPr>
        <w:pStyle w:val="Heading3"/>
      </w:pPr>
      <w:bookmarkStart w:id="3627" w:name="_Toc19717264"/>
      <w:bookmarkStart w:id="3628" w:name="_Toc27490747"/>
      <w:bookmarkStart w:id="3629" w:name="_Toc27557040"/>
      <w:bookmarkStart w:id="3630" w:name="_Toc27723957"/>
      <w:bookmarkStart w:id="3631" w:name="_Toc36031029"/>
      <w:bookmarkStart w:id="3632" w:name="_Toc36042949"/>
      <w:bookmarkStart w:id="3633" w:name="_Toc36814274"/>
      <w:bookmarkStart w:id="3634" w:name="_Toc44689128"/>
      <w:bookmarkStart w:id="3635" w:name="_Toc44923882"/>
      <w:bookmarkStart w:id="3636" w:name="_Toc51860851"/>
      <w:bookmarkStart w:id="3637" w:name="_Toc57930622"/>
      <w:bookmarkStart w:id="3638" w:name="_Toc57931252"/>
      <w:bookmarkStart w:id="3639" w:name="_Toc160974378"/>
      <w:r w:rsidRPr="00441CD0">
        <w:lastRenderedPageBreak/>
        <w:t>7.4.4</w:t>
      </w:r>
      <w:r w:rsidRPr="00441CD0">
        <w:tab/>
        <w:t>PFCP Association messages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p>
    <w:p w14:paraId="48A203E7" w14:textId="77777777" w:rsidR="00EE5860" w:rsidRPr="00441CD0" w:rsidRDefault="00EE5860" w:rsidP="00EE5860">
      <w:pPr>
        <w:pStyle w:val="Heading4"/>
      </w:pPr>
      <w:bookmarkStart w:id="3640" w:name="_Toc19717265"/>
      <w:bookmarkStart w:id="3641" w:name="_Toc27490748"/>
      <w:bookmarkStart w:id="3642" w:name="_Toc27557041"/>
      <w:bookmarkStart w:id="3643" w:name="_Toc27723958"/>
      <w:bookmarkStart w:id="3644" w:name="_Toc36031030"/>
      <w:bookmarkStart w:id="3645" w:name="_Toc36042950"/>
      <w:bookmarkStart w:id="3646" w:name="_Toc36814275"/>
      <w:bookmarkStart w:id="3647" w:name="_Toc44689129"/>
      <w:bookmarkStart w:id="3648" w:name="_Toc44923883"/>
      <w:bookmarkStart w:id="3649" w:name="_Toc51860852"/>
      <w:bookmarkStart w:id="3650" w:name="_Toc57930623"/>
      <w:bookmarkStart w:id="3651" w:name="_Toc57931253"/>
      <w:bookmarkStart w:id="3652" w:name="_Toc160974379"/>
      <w:r w:rsidRPr="00441CD0">
        <w:t>7.4.4.1</w:t>
      </w:r>
      <w:r w:rsidRPr="00441CD0">
        <w:tab/>
        <w:t>PFCP Association Setup Request</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A7C8060" w14:textId="77777777" w:rsidR="00EE5860" w:rsidRPr="00441CD0" w:rsidRDefault="00EE5860" w:rsidP="00EE5860">
      <w:pPr>
        <w:pStyle w:val="Heading5"/>
      </w:pPr>
      <w:bookmarkStart w:id="3653" w:name="_Toc27490749"/>
      <w:bookmarkStart w:id="3654" w:name="_Toc27557042"/>
      <w:bookmarkStart w:id="3655" w:name="_Toc27723959"/>
      <w:bookmarkStart w:id="3656" w:name="_Toc36031031"/>
      <w:bookmarkStart w:id="3657" w:name="_Toc36042951"/>
      <w:bookmarkStart w:id="3658" w:name="_Toc36814276"/>
      <w:bookmarkStart w:id="3659" w:name="_Toc44689130"/>
      <w:bookmarkStart w:id="3660" w:name="_Toc44923884"/>
      <w:bookmarkStart w:id="3661" w:name="_Toc51860853"/>
      <w:bookmarkStart w:id="3662" w:name="_Toc57930624"/>
      <w:bookmarkStart w:id="3663" w:name="_Toc57931254"/>
      <w:bookmarkStart w:id="3664" w:name="_Toc160974380"/>
      <w:r w:rsidRPr="00441CD0">
        <w:t>7.4.4.1.1</w:t>
      </w:r>
      <w:r w:rsidRPr="00441CD0">
        <w:tab/>
        <w:t>General</w:t>
      </w:r>
      <w:bookmarkEnd w:id="3653"/>
      <w:bookmarkEnd w:id="3654"/>
      <w:bookmarkEnd w:id="3655"/>
      <w:bookmarkEnd w:id="3656"/>
      <w:bookmarkEnd w:id="3657"/>
      <w:bookmarkEnd w:id="3658"/>
      <w:bookmarkEnd w:id="3659"/>
      <w:bookmarkEnd w:id="3660"/>
      <w:bookmarkEnd w:id="3661"/>
      <w:bookmarkEnd w:id="3662"/>
      <w:bookmarkEnd w:id="3663"/>
      <w:bookmarkEnd w:id="3664"/>
    </w:p>
    <w:p w14:paraId="655592FA" w14:textId="77777777" w:rsidR="00EE5860" w:rsidRPr="00441CD0" w:rsidRDefault="00EE5860" w:rsidP="00EE5860">
      <w:pPr>
        <w:pStyle w:val="TH"/>
      </w:pPr>
      <w:r w:rsidRPr="00441CD0">
        <w:t xml:space="preserve">Table </w:t>
      </w:r>
      <w:r w:rsidRPr="00441CD0">
        <w:rPr>
          <w:lang w:eastAsia="zh-CN"/>
        </w:rPr>
        <w:t>7.4.4.1-1</w:t>
      </w:r>
      <w:r w:rsidRPr="00441CD0">
        <w:t>: Information Elements in a PFCP Association Setup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59347B8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EF47230" w14:textId="77777777" w:rsidR="00EE5860" w:rsidRPr="00441CD0" w:rsidRDefault="00EE5860" w:rsidP="00BB0E1F">
            <w:pPr>
              <w:pStyle w:val="TAH"/>
            </w:pPr>
            <w:bookmarkStart w:id="3665" w:name="OLE_LINK47"/>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2CD6E76"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3E13623C"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8AC6893" w14:textId="77777777" w:rsidR="00EE5860" w:rsidRPr="00441CD0" w:rsidRDefault="00EE5860" w:rsidP="00BB0E1F">
            <w:pPr>
              <w:pStyle w:val="TAH"/>
              <w:rPr>
                <w:lang w:eastAsia="zh-CN"/>
              </w:rPr>
            </w:pPr>
            <w:r w:rsidRPr="00441CD0">
              <w:rPr>
                <w:lang w:eastAsia="zh-CN"/>
              </w:rPr>
              <w:t>IE Type</w:t>
            </w:r>
          </w:p>
        </w:tc>
      </w:tr>
      <w:tr w:rsidR="00EE5860" w:rsidRPr="00441CD0" w14:paraId="61E47E3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D741015"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7899E33F"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2AFDE20"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FE93D60" w14:textId="77777777" w:rsidR="00EE5860" w:rsidRPr="00441CD0" w:rsidRDefault="00EE5860" w:rsidP="00BB0E1F">
            <w:pPr>
              <w:pStyle w:val="TAC"/>
              <w:rPr>
                <w:szCs w:val="18"/>
              </w:rPr>
            </w:pPr>
            <w:r w:rsidRPr="00441CD0">
              <w:rPr>
                <w:szCs w:val="18"/>
              </w:rPr>
              <w:t>Node ID</w:t>
            </w:r>
          </w:p>
        </w:tc>
      </w:tr>
      <w:tr w:rsidR="00EE5860" w:rsidRPr="00441CD0" w14:paraId="59C3A89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5CAE504"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23C0868C"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BF67643" w14:textId="082FE350"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2923B42B" w14:textId="77777777" w:rsidR="00EE5860" w:rsidRPr="00441CD0" w:rsidRDefault="00EE5860" w:rsidP="00BB0E1F">
            <w:pPr>
              <w:pStyle w:val="TAC"/>
              <w:rPr>
                <w:szCs w:val="18"/>
              </w:rPr>
            </w:pPr>
            <w:r w:rsidRPr="00441CD0">
              <w:rPr>
                <w:lang w:val="en-US" w:eastAsia="zh-CN"/>
              </w:rPr>
              <w:t>Recovery Time Stamp</w:t>
            </w:r>
          </w:p>
        </w:tc>
      </w:tr>
      <w:tr w:rsidR="00EE5860" w:rsidRPr="00441CD0" w14:paraId="635ADC8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2269F70"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5EBF6094"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6EE9063F" w14:textId="77777777" w:rsidR="00EE5860" w:rsidRPr="00441CD0" w:rsidRDefault="00EE5860" w:rsidP="00BB0E1F">
            <w:pPr>
              <w:pStyle w:val="TAL"/>
              <w:rPr>
                <w:lang w:val="x-none"/>
              </w:rPr>
            </w:pPr>
            <w:r w:rsidRPr="00441CD0">
              <w:t>This IE shall be present if the UP function sends this message and the UP function supports at least one UP feature defined in this IE.</w:t>
            </w:r>
          </w:p>
          <w:p w14:paraId="7CA1A215" w14:textId="77777777" w:rsidR="00EE5860" w:rsidRPr="00441CD0" w:rsidRDefault="00EE5860" w:rsidP="00BB0E1F">
            <w:pPr>
              <w:pStyle w:val="TAL"/>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FD401ED" w14:textId="77777777" w:rsidR="00EE5860" w:rsidRPr="00441CD0" w:rsidRDefault="00EE5860" w:rsidP="00BB0E1F">
            <w:pPr>
              <w:pStyle w:val="TAC"/>
              <w:rPr>
                <w:szCs w:val="18"/>
              </w:rPr>
            </w:pPr>
            <w:r w:rsidRPr="00441CD0">
              <w:t>UP Function Features</w:t>
            </w:r>
          </w:p>
        </w:tc>
      </w:tr>
      <w:tr w:rsidR="00EE5860" w:rsidRPr="00441CD0" w14:paraId="5A928EE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CA20EC"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785DD253"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425ABD21"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2E1661F2" w14:textId="77777777" w:rsidR="00EE5860" w:rsidRPr="00441CD0" w:rsidRDefault="00EE5860" w:rsidP="00BB0E1F">
            <w:pPr>
              <w:pStyle w:val="TAL"/>
            </w:pPr>
            <w:r w:rsidRPr="00441CD0">
              <w:t>When present, this IE shall indicate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BB85B47" w14:textId="77777777" w:rsidR="00EE5860" w:rsidRPr="00441CD0" w:rsidRDefault="00EE5860" w:rsidP="00BB0E1F">
            <w:pPr>
              <w:pStyle w:val="TAC"/>
              <w:rPr>
                <w:szCs w:val="18"/>
              </w:rPr>
            </w:pPr>
            <w:r w:rsidRPr="00441CD0">
              <w:t>CP Function Features</w:t>
            </w:r>
          </w:p>
        </w:tc>
      </w:tr>
      <w:tr w:rsidR="00EE5860" w:rsidRPr="00441CD0" w14:paraId="6B5F24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438030A5"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27D6FACA"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7D5FF0D8"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4A78A06" w14:textId="77777777" w:rsidR="00EE5860" w:rsidRPr="00441CD0" w:rsidRDefault="00EE5860" w:rsidP="00BB0E1F">
            <w:pPr>
              <w:pStyle w:val="TAL"/>
              <w:rPr>
                <w:lang w:eastAsia="zh-CN"/>
              </w:rPr>
            </w:pPr>
          </w:p>
          <w:p w14:paraId="0A66F641"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p>
          <w:p w14:paraId="2B01C892"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786246" w14:textId="77777777" w:rsidR="00EE5860" w:rsidRPr="00441CD0" w:rsidRDefault="00EE5860" w:rsidP="00BB0E1F">
            <w:pPr>
              <w:pStyle w:val="TAC"/>
            </w:pPr>
            <w:r w:rsidRPr="00441CD0">
              <w:t>Alternative SMF IP Address</w:t>
            </w:r>
          </w:p>
        </w:tc>
      </w:tr>
      <w:tr w:rsidR="00EE5860" w:rsidRPr="00441CD0" w14:paraId="261060C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C05FD8F"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hideMark/>
          </w:tcPr>
          <w:p w14:paraId="4CDD303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C8E8816" w14:textId="77777777" w:rsidR="00EE5860" w:rsidRPr="00441CD0" w:rsidRDefault="00EE5860" w:rsidP="00BB0E1F">
            <w:pPr>
              <w:pStyle w:val="TAL"/>
              <w:rPr>
                <w:lang w:val="x-none"/>
              </w:rPr>
            </w:pPr>
            <w:r w:rsidRPr="00441CD0">
              <w:rPr>
                <w:lang w:eastAsia="zh-CN"/>
              </w:rPr>
              <w:t xml:space="preserve">This IE shall be present if the SMF </w:t>
            </w:r>
            <w:r w:rsidRPr="00441CD0">
              <w:t>advertises the support of the MPAS feature in the CP Function Features IE (see clause</w:t>
            </w:r>
            <w:r>
              <w:t> </w:t>
            </w:r>
            <w:r w:rsidRPr="00441CD0">
              <w:t>5.22.3).</w:t>
            </w:r>
          </w:p>
          <w:p w14:paraId="6307AE59" w14:textId="77777777" w:rsidR="00EE5860" w:rsidRPr="00441CD0" w:rsidRDefault="00EE5860" w:rsidP="00BB0E1F">
            <w:pPr>
              <w:pStyle w:val="TAL"/>
              <w:rPr>
                <w:lang w:eastAsia="zh-CN"/>
              </w:rPr>
            </w:pPr>
          </w:p>
          <w:p w14:paraId="38B87DED" w14:textId="77777777" w:rsidR="00EE5860" w:rsidRPr="00441CD0" w:rsidRDefault="00EE5860" w:rsidP="00BB0E1F">
            <w:pPr>
              <w:pStyle w:val="TAL"/>
              <w:rPr>
                <w:lang w:eastAsia="zh-CN"/>
              </w:rPr>
            </w:pPr>
            <w:r w:rsidRPr="00441CD0">
              <w:rPr>
                <w:lang w:eastAsia="zh-CN"/>
              </w:rPr>
              <w:t xml:space="preserve">When present, this IE shall contain an FQDN representing the SMF set to which the SMF belongs. </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8C3AEAA" w14:textId="77777777" w:rsidR="00EE5860" w:rsidRPr="00441CD0" w:rsidRDefault="00EE5860" w:rsidP="00BB0E1F">
            <w:pPr>
              <w:pStyle w:val="TAC"/>
            </w:pPr>
            <w:r w:rsidRPr="00441CD0">
              <w:t>SMF Set ID</w:t>
            </w:r>
          </w:p>
        </w:tc>
      </w:tr>
      <w:tr w:rsidR="00EE5860" w:rsidRPr="00441CD0" w14:paraId="7D0143A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D5CEABC" w14:textId="77777777" w:rsidR="00EE5860" w:rsidRPr="00441CD0" w:rsidRDefault="00EE5860" w:rsidP="00BB0E1F">
            <w:pPr>
              <w:pStyle w:val="TAL"/>
              <w:jc w:val="center"/>
              <w:rPr>
                <w:lang w:val="fr-FR"/>
              </w:rPr>
            </w:pPr>
            <w:r w:rsidRPr="00441CD0">
              <w:rPr>
                <w:lang w:val="fr-FR"/>
              </w:rPr>
              <w:t>PFCP Session Retention Information</w:t>
            </w:r>
          </w:p>
        </w:tc>
        <w:tc>
          <w:tcPr>
            <w:tcW w:w="360" w:type="dxa"/>
            <w:tcBorders>
              <w:top w:val="single" w:sz="4" w:space="0" w:color="auto"/>
              <w:left w:val="single" w:sz="4" w:space="0" w:color="auto"/>
              <w:bottom w:val="single" w:sz="4" w:space="0" w:color="auto"/>
              <w:right w:val="single" w:sz="4" w:space="0" w:color="auto"/>
            </w:tcBorders>
          </w:tcPr>
          <w:p w14:paraId="50A61C97"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0FA3B516" w14:textId="77777777" w:rsidR="00EE5860" w:rsidRPr="00441CD0" w:rsidRDefault="00EE5860" w:rsidP="00BB0E1F">
            <w:pPr>
              <w:pStyle w:val="TAL"/>
              <w:rPr>
                <w:lang w:val="en-US"/>
              </w:rPr>
            </w:pPr>
            <w:r w:rsidRPr="00441CD0">
              <w:rPr>
                <w:lang w:val="en-US"/>
              </w:rPr>
              <w:t xml:space="preserve">This IE may be present to request the UP function </w:t>
            </w:r>
            <w:r w:rsidRPr="00441CD0">
              <w:rPr>
                <w:rFonts w:cs="Arial"/>
                <w:szCs w:val="18"/>
                <w:lang w:val="fr-FR"/>
              </w:rPr>
              <w:t>to keep all or part of the existing PFCP sessions upon receipt of a PFCP association setup request with a Node ID for which a PFCP association was already established. See clause 6.2.6.2.1</w:t>
            </w:r>
            <w:r w:rsidRPr="00441CD0">
              <w:rPr>
                <w:lang w:val="en-US"/>
              </w:rPr>
              <w:t>.</w:t>
            </w:r>
          </w:p>
        </w:tc>
        <w:tc>
          <w:tcPr>
            <w:tcW w:w="2978" w:type="dxa"/>
            <w:tcBorders>
              <w:top w:val="single" w:sz="4" w:space="0" w:color="auto"/>
              <w:left w:val="single" w:sz="4" w:space="0" w:color="auto"/>
              <w:bottom w:val="single" w:sz="4" w:space="0" w:color="auto"/>
              <w:right w:val="single" w:sz="4" w:space="0" w:color="auto"/>
            </w:tcBorders>
          </w:tcPr>
          <w:p w14:paraId="1666B382" w14:textId="77777777" w:rsidR="00EE5860" w:rsidRPr="00441CD0" w:rsidRDefault="00EE5860" w:rsidP="00BB0E1F">
            <w:pPr>
              <w:pStyle w:val="TAC"/>
              <w:rPr>
                <w:lang w:val="fr-FR"/>
              </w:rPr>
            </w:pPr>
            <w:r w:rsidRPr="00441CD0">
              <w:rPr>
                <w:lang w:val="fr-FR"/>
              </w:rPr>
              <w:t>PFCP Session Retention Information</w:t>
            </w:r>
          </w:p>
        </w:tc>
      </w:tr>
      <w:tr w:rsidR="00EE5860" w:rsidRPr="00441CD0" w14:paraId="31FFC4D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48CB402"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14E28AD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1F62DD4"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C490D48" w14:textId="77777777" w:rsidR="00EE5860" w:rsidRPr="00441CD0" w:rsidRDefault="00EE5860" w:rsidP="00BB0E1F">
            <w:pPr>
              <w:pStyle w:val="TAL"/>
              <w:rPr>
                <w:lang w:eastAsia="zh-CN"/>
              </w:rPr>
            </w:pPr>
          </w:p>
          <w:p w14:paraId="498F793E"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tc>
        <w:tc>
          <w:tcPr>
            <w:tcW w:w="2978" w:type="dxa"/>
            <w:tcBorders>
              <w:top w:val="single" w:sz="4" w:space="0" w:color="auto"/>
              <w:left w:val="single" w:sz="4" w:space="0" w:color="auto"/>
              <w:bottom w:val="single" w:sz="4" w:space="0" w:color="auto"/>
              <w:right w:val="single" w:sz="4" w:space="0" w:color="auto"/>
            </w:tcBorders>
            <w:vAlign w:val="center"/>
          </w:tcPr>
          <w:p w14:paraId="202B238E" w14:textId="77777777" w:rsidR="00EE5860" w:rsidRPr="00441CD0" w:rsidRDefault="00EE5860" w:rsidP="00BB0E1F">
            <w:pPr>
              <w:pStyle w:val="TAC"/>
            </w:pPr>
            <w:r w:rsidRPr="00441CD0">
              <w:t>UE IP address Pool Information</w:t>
            </w:r>
          </w:p>
        </w:tc>
      </w:tr>
      <w:tr w:rsidR="00EE5860" w:rsidRPr="00441CD0" w14:paraId="3E20D29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3C306106"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2706FDFF"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24AD8CE" w14:textId="2F623E56" w:rsidR="00EE5860" w:rsidRPr="00441CD0" w:rsidRDefault="00EE5860" w:rsidP="00BB0E1F">
            <w:pPr>
              <w:pStyle w:val="TAL"/>
              <w:rPr>
                <w:lang w:eastAsia="zh-CN"/>
              </w:rPr>
            </w:pPr>
            <w:r w:rsidRPr="00441CD0">
              <w:rPr>
                <w:lang w:eastAsia="zh-CN"/>
              </w:rPr>
              <w:t xml:space="preserve">This IE may be present, if the CP function sends this message, to request the UPF to monitor the QoS on GTP-U paths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1C6C476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(with different parameters) to monitor. </w:t>
            </w:r>
          </w:p>
        </w:tc>
        <w:tc>
          <w:tcPr>
            <w:tcW w:w="2978" w:type="dxa"/>
            <w:tcBorders>
              <w:top w:val="single" w:sz="4" w:space="0" w:color="auto"/>
              <w:left w:val="single" w:sz="4" w:space="0" w:color="auto"/>
              <w:bottom w:val="single" w:sz="4" w:space="0" w:color="auto"/>
              <w:right w:val="single" w:sz="4" w:space="0" w:color="auto"/>
            </w:tcBorders>
            <w:vAlign w:val="center"/>
          </w:tcPr>
          <w:p w14:paraId="00FB2757" w14:textId="77777777" w:rsidR="00EE5860" w:rsidRPr="00441CD0" w:rsidRDefault="00EE5860" w:rsidP="00BB0E1F">
            <w:pPr>
              <w:pStyle w:val="TAC"/>
            </w:pPr>
            <w:r w:rsidRPr="00441CD0">
              <w:t>GTP-U Path QoS Control Information</w:t>
            </w:r>
          </w:p>
        </w:tc>
      </w:tr>
      <w:tr w:rsidR="00EE5860" w:rsidRPr="00441CD0" w14:paraId="42610D6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C3B446C" w14:textId="77777777" w:rsidR="00EE5860" w:rsidRPr="00441CD0" w:rsidRDefault="00EE5860" w:rsidP="00BB0E1F">
            <w:pPr>
              <w:pStyle w:val="TAL"/>
              <w:jc w:val="center"/>
              <w:rPr>
                <w:lang w:val="en-US"/>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8BC9B34"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69B0E07" w14:textId="4088BE8C" w:rsidR="00EE5860" w:rsidRPr="00441CD0" w:rsidRDefault="00EE5860" w:rsidP="00BB0E1F">
            <w:pPr>
              <w:pStyle w:val="TAL"/>
              <w:rPr>
                <w:lang w:eastAsia="zh-CN"/>
              </w:rPr>
            </w:pPr>
            <w:r w:rsidRPr="00441CD0">
              <w:rPr>
                <w:lang w:eastAsia="zh-CN"/>
              </w:rPr>
              <w:t xml:space="preserve">This IE may be present, if the CP function sends this message, to request the UPF to report </w:t>
            </w:r>
            <w:r w:rsidRPr="00441CD0">
              <w:t xml:space="preserve">clock drift between the TSN time and 5GS time for TSN working domains </w:t>
            </w:r>
            <w:r w:rsidRPr="00441CD0">
              <w:rPr>
                <w:lang w:eastAsia="zh-CN"/>
              </w:rPr>
              <w:t xml:space="preserve">(see </w:t>
            </w:r>
            <w:r w:rsidR="00415C19" w:rsidRPr="00441CD0">
              <w:rPr>
                <w:lang w:eastAsia="zh-CN"/>
              </w:rPr>
              <w:t>clause</w:t>
            </w:r>
            <w:r w:rsidR="00415C19">
              <w:rPr>
                <w:lang w:eastAsia="zh-CN"/>
              </w:rPr>
              <w:t> </w:t>
            </w:r>
            <w:r w:rsidR="00415C19" w:rsidRPr="00441CD0">
              <w:rPr>
                <w:lang w:eastAsia="zh-CN"/>
              </w:rPr>
              <w:t>5</w:t>
            </w:r>
            <w:r w:rsidRPr="00441CD0">
              <w:rPr>
                <w:lang w:eastAsia="zh-CN"/>
              </w:rPr>
              <w:t>.26.4).</w:t>
            </w:r>
          </w:p>
          <w:p w14:paraId="15761137" w14:textId="77777777" w:rsidR="00EE5860" w:rsidRPr="00441CD0" w:rsidRDefault="00EE5860" w:rsidP="00BB0E1F">
            <w:pPr>
              <w:pStyle w:val="TAL"/>
              <w:rPr>
                <w:lang w:eastAsia="zh-CN"/>
              </w:rPr>
            </w:pPr>
            <w:r w:rsidRPr="00441CD0">
              <w:rPr>
                <w:lang w:eastAsia="zh-CN"/>
              </w:rPr>
              <w:t>Several IEs with the same IE type may be present for multiple</w:t>
            </w:r>
            <w:r w:rsidRPr="00441CD0">
              <w:t xml:space="preserve"> TSN Time domains (with different parameters). </w:t>
            </w:r>
          </w:p>
        </w:tc>
        <w:tc>
          <w:tcPr>
            <w:tcW w:w="2978" w:type="dxa"/>
            <w:tcBorders>
              <w:top w:val="single" w:sz="4" w:space="0" w:color="auto"/>
              <w:left w:val="single" w:sz="4" w:space="0" w:color="auto"/>
              <w:bottom w:val="single" w:sz="4" w:space="0" w:color="auto"/>
              <w:right w:val="single" w:sz="4" w:space="0" w:color="auto"/>
            </w:tcBorders>
            <w:vAlign w:val="center"/>
          </w:tcPr>
          <w:p w14:paraId="6D7F2952" w14:textId="77777777" w:rsidR="00EE5860" w:rsidRPr="00441CD0" w:rsidRDefault="00EE5860" w:rsidP="00BB0E1F">
            <w:pPr>
              <w:pStyle w:val="TAC"/>
            </w:pPr>
            <w:r w:rsidRPr="00441CD0">
              <w:t>Clock Drift Control Information</w:t>
            </w:r>
          </w:p>
        </w:tc>
      </w:tr>
      <w:tr w:rsidR="00EE5860" w:rsidRPr="00441CD0" w14:paraId="7226BF6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04CD1F6"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3E1F8928"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5ADDA59C"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042748F6" w14:textId="77777777" w:rsidR="00EE5860" w:rsidRPr="00441CD0" w:rsidRDefault="00EE5860" w:rsidP="00BB0E1F">
            <w:pPr>
              <w:pStyle w:val="TAC"/>
            </w:pPr>
            <w:r w:rsidRPr="00441CD0">
              <w:rPr>
                <w:lang w:val="en-US"/>
              </w:rPr>
              <w:t>NF Instance ID</w:t>
            </w:r>
          </w:p>
        </w:tc>
      </w:tr>
      <w:tr w:rsidR="00EE5860" w:rsidRPr="00441CD0" w14:paraId="7A9E600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38AFCC2" w14:textId="77777777" w:rsidR="00EE5860" w:rsidRPr="00441CD0" w:rsidRDefault="00EE5860" w:rsidP="00BB0E1F">
            <w:pPr>
              <w:pStyle w:val="TAL"/>
              <w:jc w:val="center"/>
              <w:rPr>
                <w:lang w:val="en-US"/>
              </w:rPr>
            </w:pPr>
            <w:r>
              <w:rPr>
                <w:lang w:val="fr-FR"/>
              </w:rPr>
              <w:t>P</w:t>
            </w:r>
            <w:r w:rsidRPr="00441CD0">
              <w:rPr>
                <w:lang w:val="fr-FR"/>
              </w:rPr>
              <w:t>FCPASR</w:t>
            </w:r>
            <w:r>
              <w:rPr>
                <w:lang w:val="fr-FR"/>
              </w:rPr>
              <w:t>eq</w:t>
            </w:r>
            <w:r w:rsidRPr="00441CD0">
              <w:rPr>
                <w:lang w:val="fr-FR"/>
              </w:rPr>
              <w:t>-Flags</w:t>
            </w:r>
          </w:p>
        </w:tc>
        <w:tc>
          <w:tcPr>
            <w:tcW w:w="360" w:type="dxa"/>
            <w:tcBorders>
              <w:top w:val="single" w:sz="4" w:space="0" w:color="auto"/>
              <w:left w:val="single" w:sz="4" w:space="0" w:color="auto"/>
              <w:bottom w:val="single" w:sz="4" w:space="0" w:color="auto"/>
              <w:right w:val="single" w:sz="4" w:space="0" w:color="auto"/>
            </w:tcBorders>
          </w:tcPr>
          <w:p w14:paraId="160F8D00" w14:textId="77777777" w:rsidR="00EE5860" w:rsidRPr="00441CD0" w:rsidRDefault="00EE5860" w:rsidP="00BB0E1F">
            <w:pPr>
              <w:pStyle w:val="TAC"/>
              <w:rPr>
                <w:szCs w:val="18"/>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6DA0E967" w14:textId="77777777" w:rsidR="00EE5860" w:rsidRDefault="00EE5860" w:rsidP="00BB0E1F">
            <w:pPr>
              <w:pStyle w:val="TAL"/>
              <w:rPr>
                <w:lang w:val="en-US"/>
              </w:rPr>
            </w:pPr>
            <w:r w:rsidRPr="00441CD0">
              <w:rPr>
                <w:lang w:val="en-US"/>
              </w:rPr>
              <w:t>This IE shall be included if at least one of the flags is set to "1":</w:t>
            </w:r>
          </w:p>
          <w:p w14:paraId="5126FB4B" w14:textId="77777777" w:rsidR="00EE5860" w:rsidRPr="00441CD0" w:rsidRDefault="00EE5860" w:rsidP="00BB0E1F">
            <w:pPr>
              <w:pStyle w:val="TAL"/>
              <w:rPr>
                <w:lang w:val="en-US"/>
              </w:rPr>
            </w:pPr>
          </w:p>
          <w:p w14:paraId="5F835538" w14:textId="6870401C" w:rsidR="00EE5860" w:rsidRPr="00576BE3" w:rsidRDefault="00EE5860" w:rsidP="00BB0E1F">
            <w:pPr>
              <w:pStyle w:val="B1"/>
              <w:rPr>
                <w:lang w:eastAsia="zh-CN"/>
              </w:rPr>
            </w:pPr>
            <w:r w:rsidRPr="00576BE3">
              <w:rPr>
                <w:rFonts w:ascii="Arial" w:hAnsi="Arial"/>
                <w:sz w:val="18"/>
                <w:lang w:val="fr-FR"/>
              </w:rPr>
              <w:t>-</w:t>
            </w:r>
            <w:r w:rsidRPr="00576BE3">
              <w:rPr>
                <w:rFonts w:ascii="Arial" w:hAnsi="Arial"/>
                <w:sz w:val="18"/>
                <w:lang w:val="fr-FR"/>
              </w:rPr>
              <w:tab/>
              <w:t xml:space="preserve">UUPSI (UPF configured for IPUPS): </w:t>
            </w:r>
            <w:r>
              <w:rPr>
                <w:rFonts w:ascii="Arial" w:hAnsi="Arial"/>
                <w:sz w:val="18"/>
                <w:lang w:val="fr-FR"/>
              </w:rPr>
              <w:t xml:space="preserve">when the message is sent by a UPF, </w:t>
            </w:r>
            <w:r w:rsidRPr="00576BE3">
              <w:rPr>
                <w:rFonts w:ascii="Arial" w:hAnsi="Arial"/>
                <w:sz w:val="18"/>
                <w:lang w:val="fr-FR"/>
              </w:rPr>
              <w:t xml:space="preserve">the UP function shall set this flag to "1" if the UPF is configured to be used for IPUPS. See </w:t>
            </w:r>
            <w:r w:rsidR="00415C19" w:rsidRPr="00576BE3">
              <w:rPr>
                <w:rFonts w:ascii="Arial" w:hAnsi="Arial"/>
                <w:sz w:val="18"/>
                <w:lang w:val="fr-FR"/>
              </w:rPr>
              <w:t>clause</w:t>
            </w:r>
            <w:r w:rsidR="00415C19">
              <w:rPr>
                <w:rFonts w:ascii="Arial" w:hAnsi="Arial"/>
                <w:sz w:val="18"/>
                <w:lang w:val="fr-FR"/>
              </w:rPr>
              <w:t> </w:t>
            </w:r>
            <w:r w:rsidR="00415C19" w:rsidRPr="00576BE3">
              <w:rPr>
                <w:rFonts w:ascii="Arial" w:hAnsi="Arial"/>
                <w:sz w:val="18"/>
                <w:lang w:val="fr-FR"/>
              </w:rPr>
              <w:t>5</w:t>
            </w:r>
            <w:r w:rsidRPr="00576BE3">
              <w:rPr>
                <w:rFonts w:ascii="Arial" w:hAnsi="Arial"/>
                <w:sz w:val="18"/>
                <w:lang w:val="fr-FR"/>
              </w:rPr>
              <w:t>.</w:t>
            </w:r>
            <w:r>
              <w:rPr>
                <w:rFonts w:ascii="Arial" w:hAnsi="Arial"/>
                <w:sz w:val="18"/>
                <w:lang w:val="fr-FR"/>
              </w:rPr>
              <w:t>27</w:t>
            </w:r>
            <w:r w:rsidRPr="00576BE3">
              <w:rPr>
                <w:rFonts w:ascii="Arial" w:hAnsi="Arial"/>
                <w:sz w:val="18"/>
                <w:lang w:val="fr-FR"/>
              </w:rPr>
              <w:t>.</w:t>
            </w:r>
          </w:p>
        </w:tc>
        <w:tc>
          <w:tcPr>
            <w:tcW w:w="2978" w:type="dxa"/>
            <w:tcBorders>
              <w:top w:val="single" w:sz="4" w:space="0" w:color="auto"/>
              <w:left w:val="single" w:sz="4" w:space="0" w:color="auto"/>
              <w:bottom w:val="single" w:sz="4" w:space="0" w:color="auto"/>
              <w:right w:val="single" w:sz="4" w:space="0" w:color="auto"/>
            </w:tcBorders>
          </w:tcPr>
          <w:p w14:paraId="4C69318A" w14:textId="77777777" w:rsidR="00EE5860" w:rsidRPr="00441CD0" w:rsidRDefault="00EE5860" w:rsidP="00BB0E1F">
            <w:pPr>
              <w:pStyle w:val="TAC"/>
              <w:rPr>
                <w:lang w:val="en-US"/>
              </w:rPr>
            </w:pPr>
            <w:r w:rsidRPr="00441CD0">
              <w:rPr>
                <w:lang w:val="fr-FR"/>
              </w:rPr>
              <w:t>PFCPASR</w:t>
            </w:r>
            <w:r>
              <w:rPr>
                <w:lang w:val="fr-FR"/>
              </w:rPr>
              <w:t>eq</w:t>
            </w:r>
            <w:r w:rsidRPr="00441CD0">
              <w:rPr>
                <w:lang w:val="fr-FR"/>
              </w:rPr>
              <w:t>-Flags</w:t>
            </w:r>
          </w:p>
        </w:tc>
      </w:tr>
      <w:tr w:rsidR="00EE5860" w:rsidRPr="00441CD0" w14:paraId="045D515A"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28D812FE" w14:textId="77777777" w:rsidR="00EE5860" w:rsidRPr="00441CD0" w:rsidRDefault="00EE5860" w:rsidP="00BB0E1F">
            <w:pPr>
              <w:pStyle w:val="TAN"/>
            </w:pPr>
            <w:r w:rsidRPr="00441CD0">
              <w:t>NOTE:</w:t>
            </w:r>
            <w:r w:rsidRPr="00441CD0">
              <w:tab/>
              <w:t xml:space="preserve">A PFCP function </w:t>
            </w:r>
            <w:r w:rsidRPr="00441CD0">
              <w:rPr>
                <w:rFonts w:ascii="Times New Roman" w:hAnsi="Times New Roman"/>
                <w:sz w:val="20"/>
              </w:rPr>
              <w:t>shall ignore the Recovery Timestamp received in the PFCP Association Setup Request message.</w:t>
            </w:r>
          </w:p>
        </w:tc>
      </w:tr>
      <w:bookmarkEnd w:id="3665"/>
    </w:tbl>
    <w:p w14:paraId="0B068A38" w14:textId="77777777" w:rsidR="00EE5860" w:rsidRPr="00441CD0" w:rsidRDefault="00EE5860" w:rsidP="00EE5860">
      <w:pPr>
        <w:rPr>
          <w:lang w:val="fr-FR"/>
        </w:rPr>
      </w:pPr>
    </w:p>
    <w:p w14:paraId="14F13361" w14:textId="77777777" w:rsidR="00EE5860" w:rsidRPr="00441CD0" w:rsidRDefault="00EE5860" w:rsidP="00EE5860">
      <w:pPr>
        <w:pStyle w:val="TH"/>
        <w:rPr>
          <w:lang w:val="fr-FR"/>
        </w:rPr>
      </w:pPr>
      <w:r w:rsidRPr="00441CD0">
        <w:rPr>
          <w:lang w:val="fr-FR"/>
        </w:rPr>
        <w:t>Table 7.4.4.1-2: PFCP Session Retention Information IE within PFCP Association Setup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3"/>
        <w:gridCol w:w="338"/>
        <w:gridCol w:w="4685"/>
        <w:gridCol w:w="371"/>
        <w:gridCol w:w="371"/>
        <w:gridCol w:w="371"/>
        <w:gridCol w:w="371"/>
        <w:gridCol w:w="1410"/>
      </w:tblGrid>
      <w:tr w:rsidR="00EE5860" w:rsidRPr="00441CD0" w14:paraId="60BFA768"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044CCA16" w14:textId="77777777" w:rsidR="00EE5860" w:rsidRPr="00441CD0" w:rsidRDefault="00EE5860" w:rsidP="00BB0E1F">
            <w:pPr>
              <w:pStyle w:val="TAL"/>
              <w:rPr>
                <w:lang w:val="fr-FR"/>
              </w:rPr>
            </w:pPr>
            <w:r w:rsidRPr="00441CD0">
              <w:rPr>
                <w:lang w:val="fr-FR"/>
              </w:rPr>
              <w:t>Octet 1 and 2</w:t>
            </w:r>
          </w:p>
        </w:tc>
        <w:tc>
          <w:tcPr>
            <w:tcW w:w="338" w:type="dxa"/>
            <w:tcBorders>
              <w:top w:val="single" w:sz="4" w:space="0" w:color="auto"/>
              <w:left w:val="single" w:sz="4" w:space="0" w:color="auto"/>
              <w:bottom w:val="single" w:sz="4" w:space="0" w:color="auto"/>
              <w:right w:val="nil"/>
            </w:tcBorders>
            <w:shd w:val="clear" w:color="auto" w:fill="D9D9D9"/>
          </w:tcPr>
          <w:p w14:paraId="10F16A2A"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18827B44" w14:textId="77777777" w:rsidR="00EE5860" w:rsidRPr="00441CD0" w:rsidRDefault="00EE5860" w:rsidP="00BB0E1F">
            <w:pPr>
              <w:pStyle w:val="TAC"/>
              <w:rPr>
                <w:lang w:val="fr-FR"/>
              </w:rPr>
            </w:pPr>
            <w:r w:rsidRPr="00441CD0">
              <w:rPr>
                <w:szCs w:val="18"/>
                <w:lang w:val="fr-FR"/>
              </w:rPr>
              <w:t>PFCP Session Retention Information</w:t>
            </w:r>
            <w:r w:rsidRPr="00441CD0">
              <w:rPr>
                <w:lang w:val="fr-FR"/>
              </w:rPr>
              <w:t xml:space="preserve"> IE Type = 183 (decimal)</w:t>
            </w:r>
          </w:p>
        </w:tc>
      </w:tr>
      <w:tr w:rsidR="00EE5860" w:rsidRPr="00441CD0" w14:paraId="7B561EE1" w14:textId="77777777" w:rsidTr="00BB0E1F">
        <w:trPr>
          <w:jc w:val="center"/>
        </w:trPr>
        <w:tc>
          <w:tcPr>
            <w:tcW w:w="1564" w:type="dxa"/>
            <w:tcBorders>
              <w:top w:val="single" w:sz="4" w:space="0" w:color="auto"/>
              <w:left w:val="single" w:sz="4" w:space="0" w:color="auto"/>
              <w:bottom w:val="single" w:sz="4" w:space="0" w:color="auto"/>
              <w:right w:val="single" w:sz="4" w:space="0" w:color="auto"/>
            </w:tcBorders>
            <w:shd w:val="clear" w:color="auto" w:fill="D9D9D9"/>
            <w:hideMark/>
          </w:tcPr>
          <w:p w14:paraId="33863A77" w14:textId="77777777" w:rsidR="00EE5860" w:rsidRPr="00441CD0" w:rsidRDefault="00EE5860" w:rsidP="00BB0E1F">
            <w:pPr>
              <w:pStyle w:val="TAL"/>
              <w:rPr>
                <w:lang w:val="fr-FR"/>
              </w:rPr>
            </w:pPr>
            <w:r w:rsidRPr="00441CD0">
              <w:rPr>
                <w:lang w:val="fr-FR"/>
              </w:rPr>
              <w:t>Octets 3 and 4</w:t>
            </w:r>
          </w:p>
        </w:tc>
        <w:tc>
          <w:tcPr>
            <w:tcW w:w="338" w:type="dxa"/>
            <w:tcBorders>
              <w:top w:val="single" w:sz="4" w:space="0" w:color="auto"/>
              <w:left w:val="single" w:sz="4" w:space="0" w:color="auto"/>
              <w:bottom w:val="single" w:sz="4" w:space="0" w:color="auto"/>
              <w:right w:val="nil"/>
            </w:tcBorders>
            <w:shd w:val="clear" w:color="auto" w:fill="D9D9D9"/>
          </w:tcPr>
          <w:p w14:paraId="3F7DC078" w14:textId="77777777" w:rsidR="00EE5860" w:rsidRPr="00441CD0" w:rsidRDefault="00EE5860" w:rsidP="00BB0E1F">
            <w:pPr>
              <w:pStyle w:val="TAH"/>
              <w:rPr>
                <w:lang w:val="fr-FR"/>
              </w:rPr>
            </w:pPr>
          </w:p>
        </w:tc>
        <w:tc>
          <w:tcPr>
            <w:tcW w:w="7581" w:type="dxa"/>
            <w:gridSpan w:val="6"/>
            <w:tcBorders>
              <w:top w:val="single" w:sz="4" w:space="0" w:color="auto"/>
              <w:left w:val="nil"/>
              <w:bottom w:val="single" w:sz="4" w:space="0" w:color="auto"/>
              <w:right w:val="single" w:sz="4" w:space="0" w:color="auto"/>
            </w:tcBorders>
            <w:shd w:val="clear" w:color="auto" w:fill="D9D9D9"/>
            <w:hideMark/>
          </w:tcPr>
          <w:p w14:paraId="564DA23F" w14:textId="77777777" w:rsidR="00EE5860" w:rsidRPr="00441CD0" w:rsidRDefault="00EE5860" w:rsidP="00BB0E1F">
            <w:pPr>
              <w:pStyle w:val="TAC"/>
              <w:rPr>
                <w:lang w:val="fr-FR"/>
              </w:rPr>
            </w:pPr>
            <w:r w:rsidRPr="00441CD0">
              <w:rPr>
                <w:lang w:val="fr-FR"/>
              </w:rPr>
              <w:t>Length = n</w:t>
            </w:r>
          </w:p>
        </w:tc>
      </w:tr>
      <w:tr w:rsidR="00EE5860" w:rsidRPr="00441CD0" w14:paraId="0163325E" w14:textId="77777777" w:rsidTr="00BB0E1F">
        <w:trPr>
          <w:jc w:val="center"/>
        </w:trPr>
        <w:tc>
          <w:tcPr>
            <w:tcW w:w="1564" w:type="dxa"/>
            <w:vMerge w:val="restart"/>
            <w:tcBorders>
              <w:top w:val="single" w:sz="4" w:space="0" w:color="auto"/>
              <w:left w:val="single" w:sz="4" w:space="0" w:color="auto"/>
              <w:bottom w:val="single" w:sz="4" w:space="0" w:color="auto"/>
              <w:right w:val="single" w:sz="4" w:space="0" w:color="auto"/>
            </w:tcBorders>
            <w:hideMark/>
          </w:tcPr>
          <w:p w14:paraId="31EB8F55" w14:textId="77777777" w:rsidR="00EE5860" w:rsidRPr="00441CD0" w:rsidRDefault="00EE5860" w:rsidP="00BB0E1F">
            <w:pPr>
              <w:pStyle w:val="TAH"/>
              <w:rPr>
                <w:lang w:val="fr-FR"/>
              </w:rPr>
            </w:pPr>
            <w:r w:rsidRPr="00441CD0">
              <w:rPr>
                <w:lang w:val="fr-FR"/>
              </w:rPr>
              <w:t>Information elements</w:t>
            </w:r>
          </w:p>
        </w:tc>
        <w:tc>
          <w:tcPr>
            <w:tcW w:w="338" w:type="dxa"/>
            <w:vMerge w:val="restart"/>
            <w:tcBorders>
              <w:top w:val="single" w:sz="4" w:space="0" w:color="auto"/>
              <w:left w:val="single" w:sz="4" w:space="0" w:color="auto"/>
              <w:bottom w:val="single" w:sz="4" w:space="0" w:color="auto"/>
              <w:right w:val="single" w:sz="4" w:space="0" w:color="auto"/>
            </w:tcBorders>
            <w:hideMark/>
          </w:tcPr>
          <w:p w14:paraId="34E67171" w14:textId="77777777" w:rsidR="00EE5860" w:rsidRPr="00441CD0" w:rsidRDefault="00EE5860" w:rsidP="00BB0E1F">
            <w:pPr>
              <w:pStyle w:val="TAH"/>
              <w:rPr>
                <w:lang w:val="fr-FR"/>
              </w:rPr>
            </w:pPr>
            <w:r w:rsidRPr="00441CD0">
              <w:rPr>
                <w:lang w:val="fr-FR"/>
              </w:rPr>
              <w:t>P</w:t>
            </w:r>
          </w:p>
        </w:tc>
        <w:tc>
          <w:tcPr>
            <w:tcW w:w="4687" w:type="dxa"/>
            <w:vMerge w:val="restart"/>
            <w:tcBorders>
              <w:top w:val="single" w:sz="4" w:space="0" w:color="auto"/>
              <w:left w:val="single" w:sz="4" w:space="0" w:color="auto"/>
              <w:bottom w:val="single" w:sz="4" w:space="0" w:color="auto"/>
              <w:right w:val="single" w:sz="4" w:space="0" w:color="auto"/>
            </w:tcBorders>
            <w:hideMark/>
          </w:tcPr>
          <w:p w14:paraId="079AD36C" w14:textId="77777777" w:rsidR="00EE5860" w:rsidRPr="00441CD0" w:rsidRDefault="00EE5860" w:rsidP="00BB0E1F">
            <w:pPr>
              <w:pStyle w:val="TAH"/>
              <w:rPr>
                <w:lang w:val="fr-FR"/>
              </w:rPr>
            </w:pPr>
            <w:r w:rsidRPr="00441CD0">
              <w:rPr>
                <w:lang w:val="fr-FR"/>
              </w:rPr>
              <w:t>Condition / Comment</w:t>
            </w:r>
          </w:p>
        </w:tc>
        <w:tc>
          <w:tcPr>
            <w:tcW w:w="1484" w:type="dxa"/>
            <w:gridSpan w:val="4"/>
            <w:tcBorders>
              <w:top w:val="single" w:sz="4" w:space="0" w:color="auto"/>
              <w:left w:val="single" w:sz="4" w:space="0" w:color="auto"/>
              <w:bottom w:val="single" w:sz="4" w:space="0" w:color="auto"/>
              <w:right w:val="single" w:sz="4" w:space="0" w:color="auto"/>
            </w:tcBorders>
            <w:hideMark/>
          </w:tcPr>
          <w:p w14:paraId="59AD81C4"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70582A7F" w14:textId="77777777" w:rsidR="00EE5860" w:rsidRPr="00441CD0" w:rsidRDefault="00EE5860" w:rsidP="00BB0E1F">
            <w:pPr>
              <w:pStyle w:val="TAH"/>
              <w:rPr>
                <w:lang w:val="fr-FR"/>
              </w:rPr>
            </w:pPr>
            <w:r w:rsidRPr="00441CD0">
              <w:rPr>
                <w:lang w:val="fr-FR"/>
              </w:rPr>
              <w:t>IE Type</w:t>
            </w:r>
          </w:p>
        </w:tc>
      </w:tr>
      <w:tr w:rsidR="00EE5860" w:rsidRPr="00441CD0" w14:paraId="76BE6E74" w14:textId="77777777" w:rsidTr="00BB0E1F">
        <w:trPr>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558FE6BC" w14:textId="77777777" w:rsidR="00EE5860" w:rsidRPr="00441CD0" w:rsidRDefault="00EE5860" w:rsidP="00BB0E1F">
            <w:pPr>
              <w:spacing w:after="0"/>
              <w:rPr>
                <w:rFonts w:ascii="Arial" w:hAnsi="Arial"/>
                <w:b/>
                <w:sz w:val="18"/>
                <w:lang w:val="fr-FR"/>
              </w:rPr>
            </w:pPr>
          </w:p>
        </w:tc>
        <w:tc>
          <w:tcPr>
            <w:tcW w:w="338" w:type="dxa"/>
            <w:vMerge/>
            <w:tcBorders>
              <w:top w:val="single" w:sz="4" w:space="0" w:color="auto"/>
              <w:left w:val="single" w:sz="4" w:space="0" w:color="auto"/>
              <w:bottom w:val="single" w:sz="4" w:space="0" w:color="auto"/>
              <w:right w:val="single" w:sz="4" w:space="0" w:color="auto"/>
            </w:tcBorders>
            <w:vAlign w:val="center"/>
            <w:hideMark/>
          </w:tcPr>
          <w:p w14:paraId="0C93A90C" w14:textId="77777777" w:rsidR="00EE5860" w:rsidRPr="00441CD0" w:rsidRDefault="00EE5860" w:rsidP="00BB0E1F">
            <w:pPr>
              <w:spacing w:after="0"/>
              <w:rPr>
                <w:rFonts w:ascii="Arial" w:hAnsi="Arial"/>
                <w:b/>
                <w:sz w:val="18"/>
                <w:lang w:val="fr-FR"/>
              </w:rPr>
            </w:pPr>
          </w:p>
        </w:tc>
        <w:tc>
          <w:tcPr>
            <w:tcW w:w="7581" w:type="dxa"/>
            <w:vMerge/>
            <w:tcBorders>
              <w:top w:val="single" w:sz="4" w:space="0" w:color="auto"/>
              <w:left w:val="single" w:sz="4" w:space="0" w:color="auto"/>
              <w:bottom w:val="single" w:sz="4" w:space="0" w:color="auto"/>
              <w:right w:val="single" w:sz="4" w:space="0" w:color="auto"/>
            </w:tcBorders>
            <w:vAlign w:val="center"/>
            <w:hideMark/>
          </w:tcPr>
          <w:p w14:paraId="17C8DBC6" w14:textId="77777777" w:rsidR="00EE5860" w:rsidRPr="00441CD0" w:rsidRDefault="00EE5860" w:rsidP="00BB0E1F">
            <w:pPr>
              <w:spacing w:after="0"/>
              <w:rPr>
                <w:rFonts w:ascii="Arial" w:hAnsi="Arial"/>
                <w:b/>
                <w:sz w:val="18"/>
                <w:lang w:val="fr-FR"/>
              </w:rPr>
            </w:pPr>
          </w:p>
        </w:tc>
        <w:tc>
          <w:tcPr>
            <w:tcW w:w="371" w:type="dxa"/>
            <w:tcBorders>
              <w:top w:val="single" w:sz="4" w:space="0" w:color="auto"/>
              <w:left w:val="single" w:sz="4" w:space="0" w:color="auto"/>
              <w:bottom w:val="single" w:sz="4" w:space="0" w:color="auto"/>
              <w:right w:val="single" w:sz="4" w:space="0" w:color="auto"/>
            </w:tcBorders>
            <w:hideMark/>
          </w:tcPr>
          <w:p w14:paraId="0FA3E711" w14:textId="77777777" w:rsidR="00EE5860" w:rsidRPr="00441CD0" w:rsidRDefault="00EE5860" w:rsidP="00BB0E1F">
            <w:pPr>
              <w:pStyle w:val="TAH"/>
              <w:rPr>
                <w:lang w:val="fr-FR"/>
              </w:rPr>
            </w:pPr>
            <w:r w:rsidRPr="00441CD0">
              <w:rPr>
                <w:lang w:val="fr-FR"/>
              </w:rPr>
              <w:t>Sxa</w:t>
            </w:r>
          </w:p>
        </w:tc>
        <w:tc>
          <w:tcPr>
            <w:tcW w:w="371" w:type="dxa"/>
            <w:tcBorders>
              <w:top w:val="single" w:sz="4" w:space="0" w:color="auto"/>
              <w:left w:val="single" w:sz="4" w:space="0" w:color="auto"/>
              <w:bottom w:val="single" w:sz="4" w:space="0" w:color="auto"/>
              <w:right w:val="single" w:sz="4" w:space="0" w:color="auto"/>
            </w:tcBorders>
            <w:hideMark/>
          </w:tcPr>
          <w:p w14:paraId="1DE42A21" w14:textId="77777777" w:rsidR="00EE5860" w:rsidRPr="00441CD0" w:rsidRDefault="00EE5860" w:rsidP="00BB0E1F">
            <w:pPr>
              <w:pStyle w:val="TAH"/>
              <w:rPr>
                <w:lang w:val="fr-FR"/>
              </w:rPr>
            </w:pPr>
            <w:r w:rsidRPr="00441CD0">
              <w:rPr>
                <w:lang w:val="fr-FR"/>
              </w:rPr>
              <w:t>Sxb</w:t>
            </w:r>
          </w:p>
        </w:tc>
        <w:tc>
          <w:tcPr>
            <w:tcW w:w="371" w:type="dxa"/>
            <w:tcBorders>
              <w:top w:val="single" w:sz="4" w:space="0" w:color="auto"/>
              <w:left w:val="single" w:sz="4" w:space="0" w:color="auto"/>
              <w:bottom w:val="single" w:sz="4" w:space="0" w:color="auto"/>
              <w:right w:val="single" w:sz="4" w:space="0" w:color="auto"/>
            </w:tcBorders>
            <w:hideMark/>
          </w:tcPr>
          <w:p w14:paraId="5530FB3E" w14:textId="77777777" w:rsidR="00EE5860" w:rsidRPr="00441CD0" w:rsidRDefault="00EE5860" w:rsidP="00BB0E1F">
            <w:pPr>
              <w:pStyle w:val="TAH"/>
              <w:rPr>
                <w:lang w:val="fr-FR"/>
              </w:rPr>
            </w:pPr>
            <w:r w:rsidRPr="00441CD0">
              <w:rPr>
                <w:lang w:val="fr-FR"/>
              </w:rPr>
              <w:t>Sxc</w:t>
            </w:r>
          </w:p>
        </w:tc>
        <w:tc>
          <w:tcPr>
            <w:tcW w:w="371" w:type="dxa"/>
            <w:tcBorders>
              <w:top w:val="single" w:sz="4" w:space="0" w:color="auto"/>
              <w:left w:val="single" w:sz="4" w:space="0" w:color="auto"/>
              <w:bottom w:val="single" w:sz="4" w:space="0" w:color="auto"/>
              <w:right w:val="single" w:sz="4" w:space="0" w:color="auto"/>
            </w:tcBorders>
            <w:hideMark/>
          </w:tcPr>
          <w:p w14:paraId="53236FC2"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11835772" w14:textId="77777777" w:rsidR="00EE5860" w:rsidRPr="00441CD0" w:rsidRDefault="00EE5860" w:rsidP="00BB0E1F">
            <w:pPr>
              <w:spacing w:after="0"/>
              <w:rPr>
                <w:rFonts w:ascii="Arial" w:hAnsi="Arial"/>
                <w:b/>
                <w:sz w:val="18"/>
                <w:lang w:val="fr-FR"/>
              </w:rPr>
            </w:pPr>
          </w:p>
        </w:tc>
      </w:tr>
      <w:tr w:rsidR="00EE5860" w:rsidRPr="00441CD0" w14:paraId="09C88BEA"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hideMark/>
          </w:tcPr>
          <w:p w14:paraId="02A04145" w14:textId="77777777" w:rsidR="00EE5860" w:rsidRPr="00441CD0" w:rsidRDefault="00EE5860" w:rsidP="00BB0E1F">
            <w:pPr>
              <w:pStyle w:val="TAL"/>
              <w:rPr>
                <w:rFonts w:cs="Arial"/>
                <w:szCs w:val="18"/>
                <w:lang w:val="fr-FR" w:eastAsia="zh-CN"/>
              </w:rPr>
            </w:pPr>
            <w:r w:rsidRPr="00441CD0">
              <w:rPr>
                <w:lang w:val="fr-FR"/>
              </w:rPr>
              <w:t>CP PFCP Entity IP Address</w:t>
            </w:r>
          </w:p>
        </w:tc>
        <w:tc>
          <w:tcPr>
            <w:tcW w:w="338" w:type="dxa"/>
            <w:tcBorders>
              <w:top w:val="single" w:sz="4" w:space="0" w:color="auto"/>
              <w:left w:val="single" w:sz="4" w:space="0" w:color="auto"/>
              <w:bottom w:val="single" w:sz="4" w:space="0" w:color="auto"/>
              <w:right w:val="single" w:sz="4" w:space="0" w:color="auto"/>
            </w:tcBorders>
            <w:hideMark/>
          </w:tcPr>
          <w:p w14:paraId="58F4A18C"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3BE65B84" w14:textId="77777777" w:rsidR="00EE5860" w:rsidRPr="00441CD0" w:rsidRDefault="00EE5860" w:rsidP="00BB0E1F">
            <w:pPr>
              <w:pStyle w:val="TAL"/>
              <w:rPr>
                <w:lang w:val="fr-FR"/>
              </w:rPr>
            </w:pPr>
            <w:r w:rsidRPr="00441CD0">
              <w:rPr>
                <w:lang w:val="fr-FR"/>
              </w:rPr>
              <w:t xml:space="preserve">This IE may be present to indicate the IP address of a CP PFCP entity for which the UP function shall </w:t>
            </w:r>
            <w:r w:rsidRPr="00441CD0">
              <w:rPr>
                <w:rFonts w:cs="Arial"/>
                <w:szCs w:val="18"/>
                <w:lang w:val="fr-FR"/>
              </w:rPr>
              <w:t>retain the existing PFCP sessions, upon receipt of a PFCP association setup request with a Node ID for which a PFCP association was already established. See clause 6.2.6.2.1</w:t>
            </w:r>
          </w:p>
          <w:p w14:paraId="0F51B7C4" w14:textId="77777777" w:rsidR="00EE5860" w:rsidRPr="00441CD0" w:rsidRDefault="00EE5860" w:rsidP="00BB0E1F">
            <w:pPr>
              <w:pStyle w:val="TAL"/>
              <w:rPr>
                <w:lang w:val="fr-FR"/>
              </w:rPr>
            </w:pPr>
          </w:p>
          <w:p w14:paraId="4D038164" w14:textId="77777777" w:rsidR="00EE5860" w:rsidRPr="00441CD0" w:rsidRDefault="00EE5860" w:rsidP="00BB0E1F">
            <w:pPr>
              <w:pStyle w:val="TAL"/>
              <w:rPr>
                <w:lang w:val="fr-FR" w:eastAsia="zh-CN"/>
              </w:rPr>
            </w:pPr>
            <w:r w:rsidRPr="00441CD0">
              <w:rPr>
                <w:lang w:val="fr-FR" w:eastAsia="zh-CN"/>
              </w:rPr>
              <w:t>Several IEs with the same IE type may be present to represent multiple CP PFCP entities for which PFCP sessions shall be retained.</w:t>
            </w:r>
          </w:p>
          <w:p w14:paraId="1A87B318" w14:textId="77777777" w:rsidR="00EE5860" w:rsidRPr="00441CD0" w:rsidRDefault="00EE5860" w:rsidP="00BB0E1F">
            <w:pPr>
              <w:pStyle w:val="TAL"/>
              <w:rPr>
                <w:lang w:val="fr-FR" w:eastAsia="zh-CN"/>
              </w:rPr>
            </w:pPr>
          </w:p>
          <w:p w14:paraId="62EE6A6C" w14:textId="77777777" w:rsidR="00EE5860" w:rsidRPr="00441CD0" w:rsidRDefault="00EE5860" w:rsidP="00BB0E1F">
            <w:pPr>
              <w:pStyle w:val="TAL"/>
              <w:rPr>
                <w:lang w:val="en-US" w:eastAsia="zh-CN"/>
              </w:rPr>
            </w:pPr>
            <w:r w:rsidRPr="00441CD0">
              <w:rPr>
                <w:lang w:val="fr-FR" w:eastAsia="zh-CN"/>
              </w:rPr>
              <w:t xml:space="preserve">If no CP PFCP Entity IP Address IE is present in the PFCP Session Retention Information IE, all </w:t>
            </w:r>
            <w:r w:rsidRPr="00441CD0">
              <w:rPr>
                <w:rFonts w:cs="Arial"/>
                <w:szCs w:val="18"/>
                <w:lang w:val="fr-FR"/>
              </w:rPr>
              <w:t>existing PFCP sessions shall be kept upon receipt of a PFCP association setup request with a Node ID for which a PFCP association was already established.</w:t>
            </w:r>
          </w:p>
          <w:p w14:paraId="6F758EBE" w14:textId="77777777" w:rsidR="00EE5860" w:rsidRPr="00441CD0" w:rsidRDefault="00EE5860" w:rsidP="00BB0E1F">
            <w:pPr>
              <w:pStyle w:val="TAL"/>
              <w:rPr>
                <w:lang w:val="en-US"/>
              </w:rPr>
            </w:pPr>
          </w:p>
        </w:tc>
        <w:tc>
          <w:tcPr>
            <w:tcW w:w="371" w:type="dxa"/>
            <w:tcBorders>
              <w:top w:val="single" w:sz="4" w:space="0" w:color="auto"/>
              <w:left w:val="single" w:sz="4" w:space="0" w:color="auto"/>
              <w:bottom w:val="single" w:sz="4" w:space="0" w:color="auto"/>
              <w:right w:val="single" w:sz="4" w:space="0" w:color="auto"/>
            </w:tcBorders>
            <w:hideMark/>
          </w:tcPr>
          <w:p w14:paraId="0BF2033E" w14:textId="77777777" w:rsidR="00EE5860" w:rsidRPr="00441CD0" w:rsidRDefault="00EE5860" w:rsidP="00BB0E1F">
            <w:pPr>
              <w:pStyle w:val="TAC"/>
              <w:rPr>
                <w:lang w:val="sv-SE"/>
              </w:rPr>
            </w:pPr>
            <w:r w:rsidRPr="00441CD0">
              <w:rPr>
                <w:lang w:val="sv-SE"/>
              </w:rPr>
              <w:t>X</w:t>
            </w:r>
          </w:p>
        </w:tc>
        <w:tc>
          <w:tcPr>
            <w:tcW w:w="371" w:type="dxa"/>
            <w:tcBorders>
              <w:top w:val="single" w:sz="4" w:space="0" w:color="auto"/>
              <w:left w:val="single" w:sz="4" w:space="0" w:color="auto"/>
              <w:bottom w:val="single" w:sz="4" w:space="0" w:color="auto"/>
              <w:right w:val="single" w:sz="4" w:space="0" w:color="auto"/>
            </w:tcBorders>
            <w:hideMark/>
          </w:tcPr>
          <w:p w14:paraId="5E730A82"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7E6704C6" w14:textId="77777777" w:rsidR="00EE5860" w:rsidRPr="00441CD0" w:rsidRDefault="00EE5860" w:rsidP="00BB0E1F">
            <w:pPr>
              <w:pStyle w:val="TAC"/>
              <w:rPr>
                <w:lang w:val="fr-FR"/>
              </w:rPr>
            </w:pPr>
            <w:r w:rsidRPr="00441CD0">
              <w:rPr>
                <w:lang w:val="fr-FR"/>
              </w:rPr>
              <w:t>X</w:t>
            </w:r>
          </w:p>
        </w:tc>
        <w:tc>
          <w:tcPr>
            <w:tcW w:w="371" w:type="dxa"/>
            <w:tcBorders>
              <w:top w:val="single" w:sz="4" w:space="0" w:color="auto"/>
              <w:left w:val="single" w:sz="4" w:space="0" w:color="auto"/>
              <w:bottom w:val="single" w:sz="4" w:space="0" w:color="auto"/>
              <w:right w:val="single" w:sz="4" w:space="0" w:color="auto"/>
            </w:tcBorders>
            <w:hideMark/>
          </w:tcPr>
          <w:p w14:paraId="512F212E" w14:textId="77777777" w:rsidR="00EE5860" w:rsidRPr="00441CD0" w:rsidRDefault="00EE5860" w:rsidP="00BB0E1F">
            <w:pPr>
              <w:pStyle w:val="TAC"/>
              <w:rPr>
                <w:lang w:val="fr-FR"/>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1818C84A" w14:textId="77777777" w:rsidR="00EE5860" w:rsidRPr="00441CD0" w:rsidRDefault="00EE5860" w:rsidP="00BB0E1F">
            <w:pPr>
              <w:pStyle w:val="TAC"/>
              <w:rPr>
                <w:lang w:val="fr-FR"/>
              </w:rPr>
            </w:pPr>
            <w:r w:rsidRPr="00441CD0">
              <w:rPr>
                <w:lang w:val="fr-FR"/>
              </w:rPr>
              <w:t>CP PFCP Entity IP Address</w:t>
            </w:r>
          </w:p>
        </w:tc>
      </w:tr>
    </w:tbl>
    <w:p w14:paraId="6DAC38FE" w14:textId="77777777" w:rsidR="00EE5860" w:rsidRPr="00441CD0" w:rsidRDefault="00EE5860" w:rsidP="00EE5860"/>
    <w:p w14:paraId="03134FD4" w14:textId="77777777" w:rsidR="00EE5860" w:rsidRPr="00441CD0" w:rsidRDefault="00EE5860" w:rsidP="00EE5860">
      <w:pPr>
        <w:pStyle w:val="TH"/>
        <w:rPr>
          <w:lang w:val="fr-FR"/>
        </w:rPr>
      </w:pPr>
      <w:r w:rsidRPr="00441CD0">
        <w:rPr>
          <w:lang w:val="fr-FR"/>
        </w:rPr>
        <w:lastRenderedPageBreak/>
        <w:t xml:space="preserve">Table 7.4.4.1-3: </w:t>
      </w:r>
      <w:r w:rsidRPr="00441CD0">
        <w:t>UE IP address Pool Information</w:t>
      </w:r>
      <w:r w:rsidRPr="00441CD0">
        <w:rPr>
          <w:lang w:val="fr-FR"/>
        </w:rPr>
        <w:t xml:space="preserve"> IE within PFCP Association Setup Request</w:t>
      </w:r>
    </w:p>
    <w:tbl>
      <w:tblPr>
        <w:tblW w:w="94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4"/>
        <w:gridCol w:w="338"/>
        <w:gridCol w:w="4687"/>
        <w:gridCol w:w="371"/>
        <w:gridCol w:w="371"/>
        <w:gridCol w:w="371"/>
        <w:gridCol w:w="371"/>
        <w:gridCol w:w="1410"/>
      </w:tblGrid>
      <w:tr w:rsidR="00EE5860" w:rsidRPr="00441CD0" w14:paraId="33CC009A"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16EA2CB1" w14:textId="77777777" w:rsidR="00EE5860" w:rsidRPr="00441CD0" w:rsidRDefault="00EE5860" w:rsidP="00BB0E1F">
            <w:pPr>
              <w:pStyle w:val="TAL"/>
            </w:pPr>
            <w:r w:rsidRPr="00441CD0">
              <w:t>Octet 1 and 2</w:t>
            </w:r>
          </w:p>
        </w:tc>
        <w:tc>
          <w:tcPr>
            <w:tcW w:w="338" w:type="dxa"/>
            <w:tcBorders>
              <w:top w:val="single" w:sz="4" w:space="0" w:color="auto"/>
              <w:left w:val="single" w:sz="4" w:space="0" w:color="auto"/>
              <w:bottom w:val="single" w:sz="4" w:space="0" w:color="auto"/>
              <w:right w:val="nil"/>
            </w:tcBorders>
            <w:shd w:val="clear" w:color="auto" w:fill="D9D9D9"/>
          </w:tcPr>
          <w:p w14:paraId="30C15061" w14:textId="77777777" w:rsidR="00EE5860" w:rsidRPr="00441CD0" w:rsidRDefault="00EE5860" w:rsidP="00BB0E1F">
            <w:pPr>
              <w:pStyle w:val="TAH"/>
            </w:pPr>
          </w:p>
        </w:tc>
        <w:tc>
          <w:tcPr>
            <w:tcW w:w="7581" w:type="dxa"/>
            <w:gridSpan w:val="6"/>
            <w:tcBorders>
              <w:top w:val="single" w:sz="4" w:space="0" w:color="auto"/>
              <w:left w:val="nil"/>
              <w:bottom w:val="single" w:sz="4" w:space="0" w:color="auto"/>
              <w:right w:val="single" w:sz="4" w:space="0" w:color="auto"/>
            </w:tcBorders>
            <w:shd w:val="clear" w:color="auto" w:fill="D9D9D9"/>
          </w:tcPr>
          <w:p w14:paraId="03356E10" w14:textId="77777777" w:rsidR="00EE5860" w:rsidRPr="00441CD0" w:rsidRDefault="00EE5860" w:rsidP="00BB0E1F">
            <w:pPr>
              <w:pStyle w:val="TAC"/>
              <w:rPr>
                <w:lang w:val="fr-FR"/>
              </w:rPr>
            </w:pPr>
            <w:r w:rsidRPr="00441CD0">
              <w:t>UE IP address Pool Information</w:t>
            </w:r>
            <w:r w:rsidRPr="00441CD0">
              <w:rPr>
                <w:lang w:val="fr-FR"/>
              </w:rPr>
              <w:t xml:space="preserve"> IE Type = 233 (decimal)</w:t>
            </w:r>
          </w:p>
        </w:tc>
      </w:tr>
      <w:tr w:rsidR="00EE5860" w:rsidRPr="00441CD0" w14:paraId="2D9FA839" w14:textId="77777777" w:rsidTr="00BB0E1F">
        <w:trPr>
          <w:jc w:val="center"/>
        </w:trPr>
        <w:tc>
          <w:tcPr>
            <w:tcW w:w="1564" w:type="dxa"/>
            <w:tcBorders>
              <w:top w:val="single" w:sz="4" w:space="0" w:color="auto"/>
              <w:left w:val="single" w:sz="4" w:space="0" w:color="auto"/>
              <w:right w:val="single" w:sz="4" w:space="0" w:color="auto"/>
            </w:tcBorders>
            <w:shd w:val="clear" w:color="auto" w:fill="D9D9D9"/>
          </w:tcPr>
          <w:p w14:paraId="343FF4E8" w14:textId="77777777" w:rsidR="00EE5860" w:rsidRPr="00441CD0" w:rsidRDefault="00EE5860" w:rsidP="00BB0E1F">
            <w:pPr>
              <w:pStyle w:val="TAL"/>
            </w:pPr>
            <w:r w:rsidRPr="00441CD0">
              <w:t>Octets 3 and 4</w:t>
            </w:r>
          </w:p>
        </w:tc>
        <w:tc>
          <w:tcPr>
            <w:tcW w:w="338" w:type="dxa"/>
            <w:tcBorders>
              <w:top w:val="single" w:sz="4" w:space="0" w:color="auto"/>
              <w:left w:val="single" w:sz="4" w:space="0" w:color="auto"/>
              <w:right w:val="nil"/>
            </w:tcBorders>
            <w:shd w:val="clear" w:color="auto" w:fill="D9D9D9"/>
          </w:tcPr>
          <w:p w14:paraId="14A33469" w14:textId="77777777" w:rsidR="00EE5860" w:rsidRPr="00441CD0" w:rsidRDefault="00EE5860" w:rsidP="00BB0E1F">
            <w:pPr>
              <w:pStyle w:val="TAH"/>
            </w:pPr>
          </w:p>
        </w:tc>
        <w:tc>
          <w:tcPr>
            <w:tcW w:w="7581" w:type="dxa"/>
            <w:gridSpan w:val="6"/>
            <w:tcBorders>
              <w:top w:val="single" w:sz="4" w:space="0" w:color="auto"/>
              <w:left w:val="nil"/>
              <w:right w:val="single" w:sz="4" w:space="0" w:color="auto"/>
            </w:tcBorders>
            <w:shd w:val="clear" w:color="auto" w:fill="D9D9D9"/>
          </w:tcPr>
          <w:p w14:paraId="541E6899" w14:textId="77777777" w:rsidR="00EE5860" w:rsidRPr="00441CD0" w:rsidRDefault="00EE5860" w:rsidP="00BB0E1F">
            <w:pPr>
              <w:pStyle w:val="TAC"/>
            </w:pPr>
            <w:r w:rsidRPr="00441CD0">
              <w:t>Length = n</w:t>
            </w:r>
          </w:p>
        </w:tc>
      </w:tr>
      <w:tr w:rsidR="00EE5860" w:rsidRPr="00441CD0" w14:paraId="7BE5FCA8" w14:textId="77777777" w:rsidTr="00BB0E1F">
        <w:trPr>
          <w:jc w:val="center"/>
        </w:trPr>
        <w:tc>
          <w:tcPr>
            <w:tcW w:w="1564" w:type="dxa"/>
            <w:vMerge w:val="restart"/>
            <w:tcBorders>
              <w:top w:val="single" w:sz="4" w:space="0" w:color="auto"/>
              <w:left w:val="single" w:sz="4" w:space="0" w:color="auto"/>
              <w:right w:val="single" w:sz="4" w:space="0" w:color="auto"/>
            </w:tcBorders>
          </w:tcPr>
          <w:p w14:paraId="61056919" w14:textId="77777777" w:rsidR="00EE5860" w:rsidRPr="00441CD0" w:rsidRDefault="00EE5860" w:rsidP="00BB0E1F">
            <w:pPr>
              <w:pStyle w:val="TAH"/>
            </w:pPr>
            <w:r w:rsidRPr="00441CD0">
              <w:t>Information elements</w:t>
            </w:r>
          </w:p>
        </w:tc>
        <w:tc>
          <w:tcPr>
            <w:tcW w:w="338" w:type="dxa"/>
            <w:vMerge w:val="restart"/>
            <w:tcBorders>
              <w:top w:val="single" w:sz="4" w:space="0" w:color="auto"/>
              <w:left w:val="single" w:sz="4" w:space="0" w:color="auto"/>
              <w:right w:val="single" w:sz="4" w:space="0" w:color="auto"/>
            </w:tcBorders>
          </w:tcPr>
          <w:p w14:paraId="279DCE7B" w14:textId="77777777" w:rsidR="00EE5860" w:rsidRPr="00441CD0" w:rsidRDefault="00EE5860" w:rsidP="00BB0E1F">
            <w:pPr>
              <w:pStyle w:val="TAH"/>
            </w:pPr>
            <w:r w:rsidRPr="00441CD0">
              <w:t>P</w:t>
            </w:r>
          </w:p>
        </w:tc>
        <w:tc>
          <w:tcPr>
            <w:tcW w:w="4687" w:type="dxa"/>
            <w:vMerge w:val="restart"/>
            <w:tcBorders>
              <w:top w:val="single" w:sz="4" w:space="0" w:color="auto"/>
              <w:left w:val="single" w:sz="4" w:space="0" w:color="auto"/>
              <w:right w:val="single" w:sz="4" w:space="0" w:color="auto"/>
            </w:tcBorders>
          </w:tcPr>
          <w:p w14:paraId="6C071BD3" w14:textId="77777777" w:rsidR="00EE5860" w:rsidRPr="00441CD0" w:rsidRDefault="00EE5860" w:rsidP="00BB0E1F">
            <w:pPr>
              <w:pStyle w:val="TAH"/>
            </w:pPr>
            <w:r w:rsidRPr="00441CD0">
              <w:t>Condition / Comment</w:t>
            </w:r>
          </w:p>
        </w:tc>
        <w:tc>
          <w:tcPr>
            <w:tcW w:w="1484" w:type="dxa"/>
            <w:gridSpan w:val="4"/>
            <w:tcBorders>
              <w:top w:val="single" w:sz="4" w:space="0" w:color="auto"/>
              <w:left w:val="single" w:sz="4" w:space="0" w:color="auto"/>
              <w:right w:val="single" w:sz="4" w:space="0" w:color="auto"/>
            </w:tcBorders>
          </w:tcPr>
          <w:p w14:paraId="67C35101" w14:textId="77777777" w:rsidR="00EE5860" w:rsidRPr="00441CD0" w:rsidRDefault="00EE5860" w:rsidP="00BB0E1F">
            <w:pPr>
              <w:pStyle w:val="TAH"/>
            </w:pPr>
            <w:r w:rsidRPr="00441CD0">
              <w:t>Appl.</w:t>
            </w:r>
          </w:p>
        </w:tc>
        <w:tc>
          <w:tcPr>
            <w:tcW w:w="1410" w:type="dxa"/>
            <w:vMerge w:val="restart"/>
            <w:tcBorders>
              <w:top w:val="single" w:sz="4" w:space="0" w:color="auto"/>
              <w:left w:val="single" w:sz="4" w:space="0" w:color="auto"/>
              <w:right w:val="single" w:sz="4" w:space="0" w:color="auto"/>
            </w:tcBorders>
          </w:tcPr>
          <w:p w14:paraId="4B078E2C" w14:textId="77777777" w:rsidR="00EE5860" w:rsidRPr="00441CD0" w:rsidRDefault="00EE5860" w:rsidP="00BB0E1F">
            <w:pPr>
              <w:pStyle w:val="TAH"/>
            </w:pPr>
            <w:r w:rsidRPr="00441CD0">
              <w:t>IE Type</w:t>
            </w:r>
          </w:p>
        </w:tc>
      </w:tr>
      <w:tr w:rsidR="00EE5860" w:rsidRPr="00441CD0" w14:paraId="5D8818CA" w14:textId="77777777" w:rsidTr="00BB0E1F">
        <w:trPr>
          <w:jc w:val="center"/>
        </w:trPr>
        <w:tc>
          <w:tcPr>
            <w:tcW w:w="1564" w:type="dxa"/>
            <w:vMerge/>
            <w:tcBorders>
              <w:left w:val="single" w:sz="4" w:space="0" w:color="auto"/>
              <w:bottom w:val="single" w:sz="4" w:space="0" w:color="auto"/>
              <w:right w:val="single" w:sz="4" w:space="0" w:color="auto"/>
            </w:tcBorders>
          </w:tcPr>
          <w:p w14:paraId="411AAE98" w14:textId="77777777" w:rsidR="00EE5860" w:rsidRPr="00441CD0" w:rsidRDefault="00EE5860" w:rsidP="00BB0E1F">
            <w:pPr>
              <w:pStyle w:val="TAH"/>
            </w:pPr>
          </w:p>
        </w:tc>
        <w:tc>
          <w:tcPr>
            <w:tcW w:w="338" w:type="dxa"/>
            <w:vMerge/>
            <w:tcBorders>
              <w:left w:val="single" w:sz="4" w:space="0" w:color="auto"/>
              <w:bottom w:val="single" w:sz="4" w:space="0" w:color="auto"/>
              <w:right w:val="single" w:sz="4" w:space="0" w:color="auto"/>
            </w:tcBorders>
          </w:tcPr>
          <w:p w14:paraId="37A8D6E9" w14:textId="77777777" w:rsidR="00EE5860" w:rsidRPr="00441CD0" w:rsidRDefault="00EE5860" w:rsidP="00BB0E1F">
            <w:pPr>
              <w:pStyle w:val="TAH"/>
            </w:pPr>
          </w:p>
        </w:tc>
        <w:tc>
          <w:tcPr>
            <w:tcW w:w="4687" w:type="dxa"/>
            <w:vMerge/>
            <w:tcBorders>
              <w:left w:val="single" w:sz="4" w:space="0" w:color="auto"/>
              <w:bottom w:val="single" w:sz="4" w:space="0" w:color="auto"/>
              <w:right w:val="single" w:sz="4" w:space="0" w:color="auto"/>
            </w:tcBorders>
          </w:tcPr>
          <w:p w14:paraId="63496C61" w14:textId="77777777" w:rsidR="00EE5860" w:rsidRPr="00441CD0" w:rsidRDefault="00EE5860" w:rsidP="00BB0E1F">
            <w:pPr>
              <w:pStyle w:val="TAH"/>
            </w:pPr>
          </w:p>
        </w:tc>
        <w:tc>
          <w:tcPr>
            <w:tcW w:w="371" w:type="dxa"/>
            <w:tcBorders>
              <w:top w:val="single" w:sz="4" w:space="0" w:color="auto"/>
              <w:left w:val="single" w:sz="4" w:space="0" w:color="auto"/>
              <w:bottom w:val="single" w:sz="4" w:space="0" w:color="auto"/>
              <w:right w:val="single" w:sz="4" w:space="0" w:color="auto"/>
            </w:tcBorders>
          </w:tcPr>
          <w:p w14:paraId="12CFA6DF" w14:textId="77777777" w:rsidR="00EE5860" w:rsidRPr="00441CD0" w:rsidRDefault="00EE5860" w:rsidP="00BB0E1F">
            <w:pPr>
              <w:pStyle w:val="TAH"/>
            </w:pPr>
            <w:r w:rsidRPr="00441CD0">
              <w:t>Sxa</w:t>
            </w:r>
          </w:p>
        </w:tc>
        <w:tc>
          <w:tcPr>
            <w:tcW w:w="371" w:type="dxa"/>
            <w:tcBorders>
              <w:top w:val="single" w:sz="4" w:space="0" w:color="auto"/>
              <w:left w:val="single" w:sz="4" w:space="0" w:color="auto"/>
              <w:bottom w:val="single" w:sz="4" w:space="0" w:color="auto"/>
              <w:right w:val="single" w:sz="4" w:space="0" w:color="auto"/>
            </w:tcBorders>
          </w:tcPr>
          <w:p w14:paraId="4341867D" w14:textId="77777777" w:rsidR="00EE5860" w:rsidRPr="00441CD0" w:rsidRDefault="00EE5860" w:rsidP="00BB0E1F">
            <w:pPr>
              <w:pStyle w:val="TAH"/>
            </w:pPr>
            <w:r w:rsidRPr="00441CD0">
              <w:t>Sxb</w:t>
            </w:r>
          </w:p>
        </w:tc>
        <w:tc>
          <w:tcPr>
            <w:tcW w:w="371" w:type="dxa"/>
            <w:tcBorders>
              <w:top w:val="single" w:sz="4" w:space="0" w:color="auto"/>
              <w:left w:val="single" w:sz="4" w:space="0" w:color="auto"/>
              <w:bottom w:val="single" w:sz="4" w:space="0" w:color="auto"/>
              <w:right w:val="single" w:sz="4" w:space="0" w:color="auto"/>
            </w:tcBorders>
          </w:tcPr>
          <w:p w14:paraId="43D13C35" w14:textId="77777777" w:rsidR="00EE5860" w:rsidRPr="00441CD0" w:rsidRDefault="00EE5860" w:rsidP="00BB0E1F">
            <w:pPr>
              <w:pStyle w:val="TAH"/>
            </w:pPr>
            <w:r w:rsidRPr="00441CD0">
              <w:t>Sxc</w:t>
            </w:r>
          </w:p>
        </w:tc>
        <w:tc>
          <w:tcPr>
            <w:tcW w:w="371" w:type="dxa"/>
            <w:tcBorders>
              <w:top w:val="single" w:sz="4" w:space="0" w:color="auto"/>
              <w:left w:val="single" w:sz="4" w:space="0" w:color="auto"/>
              <w:bottom w:val="single" w:sz="4" w:space="0" w:color="auto"/>
              <w:right w:val="single" w:sz="4" w:space="0" w:color="auto"/>
            </w:tcBorders>
          </w:tcPr>
          <w:p w14:paraId="4CFF8C14" w14:textId="77777777" w:rsidR="00EE5860" w:rsidRPr="00441CD0" w:rsidRDefault="00EE5860" w:rsidP="00BB0E1F">
            <w:pPr>
              <w:pStyle w:val="TAH"/>
            </w:pPr>
            <w:r w:rsidRPr="00441CD0">
              <w:rPr>
                <w:lang w:val="de-DE"/>
              </w:rPr>
              <w:t>N4</w:t>
            </w:r>
          </w:p>
        </w:tc>
        <w:tc>
          <w:tcPr>
            <w:tcW w:w="1410" w:type="dxa"/>
            <w:vMerge/>
            <w:tcBorders>
              <w:left w:val="single" w:sz="4" w:space="0" w:color="auto"/>
              <w:bottom w:val="single" w:sz="4" w:space="0" w:color="auto"/>
              <w:right w:val="single" w:sz="4" w:space="0" w:color="auto"/>
            </w:tcBorders>
          </w:tcPr>
          <w:p w14:paraId="02ADB868" w14:textId="77777777" w:rsidR="00EE5860" w:rsidRPr="00441CD0" w:rsidRDefault="00EE5860" w:rsidP="00BB0E1F">
            <w:pPr>
              <w:pStyle w:val="TAH"/>
            </w:pPr>
          </w:p>
        </w:tc>
      </w:tr>
      <w:tr w:rsidR="00EE5860" w:rsidRPr="00441CD0" w14:paraId="797EE2E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492BE144" w14:textId="77777777" w:rsidR="00EE5860" w:rsidRPr="00441CD0" w:rsidRDefault="00EE5860" w:rsidP="00BB0E1F">
            <w:pPr>
              <w:pStyle w:val="TAL"/>
              <w:rPr>
                <w:rFonts w:cs="Arial"/>
                <w:szCs w:val="18"/>
                <w:lang w:eastAsia="zh-CN"/>
              </w:rPr>
            </w:pPr>
            <w:r w:rsidRPr="00441CD0">
              <w:t>UE IP address Pool Identity</w:t>
            </w:r>
          </w:p>
        </w:tc>
        <w:tc>
          <w:tcPr>
            <w:tcW w:w="338" w:type="dxa"/>
            <w:tcBorders>
              <w:top w:val="single" w:sz="4" w:space="0" w:color="auto"/>
              <w:left w:val="single" w:sz="4" w:space="0" w:color="auto"/>
              <w:bottom w:val="single" w:sz="4" w:space="0" w:color="auto"/>
              <w:right w:val="single" w:sz="4" w:space="0" w:color="auto"/>
            </w:tcBorders>
          </w:tcPr>
          <w:p w14:paraId="336DBD0E" w14:textId="77777777" w:rsidR="00EE5860" w:rsidRPr="00441CD0" w:rsidRDefault="00EE5860" w:rsidP="00BB0E1F">
            <w:pPr>
              <w:pStyle w:val="TAL"/>
              <w:jc w:val="center"/>
              <w:rPr>
                <w:szCs w:val="18"/>
              </w:rPr>
            </w:pPr>
            <w:r w:rsidRPr="00441CD0">
              <w:rPr>
                <w:szCs w:val="18"/>
                <w:lang w:val="fr-FR"/>
              </w:rPr>
              <w:t>M</w:t>
            </w:r>
          </w:p>
        </w:tc>
        <w:tc>
          <w:tcPr>
            <w:tcW w:w="4687" w:type="dxa"/>
            <w:tcBorders>
              <w:top w:val="single" w:sz="4" w:space="0" w:color="auto"/>
              <w:left w:val="single" w:sz="4" w:space="0" w:color="auto"/>
              <w:bottom w:val="single" w:sz="4" w:space="0" w:color="auto"/>
              <w:right w:val="single" w:sz="4" w:space="0" w:color="auto"/>
            </w:tcBorders>
          </w:tcPr>
          <w:p w14:paraId="13FA8347" w14:textId="77777777" w:rsidR="00EE5860" w:rsidRPr="00441CD0" w:rsidRDefault="00EE5860" w:rsidP="00BB0E1F">
            <w:pPr>
              <w:pStyle w:val="TAL"/>
            </w:pPr>
            <w:r w:rsidRPr="00441CD0">
              <w:rPr>
                <w:lang w:eastAsia="zh-CN"/>
              </w:rPr>
              <w:t xml:space="preserve">When present, this IE shall contain an </w:t>
            </w:r>
            <w:r w:rsidRPr="00441CD0">
              <w:t>UE IP address Pool Identity</w:t>
            </w:r>
          </w:p>
          <w:p w14:paraId="0C8AEF52" w14:textId="77777777" w:rsidR="00EE5860" w:rsidRPr="00441CD0" w:rsidRDefault="00EE5860" w:rsidP="00BB0E1F">
            <w:pPr>
              <w:pStyle w:val="TAL"/>
              <w:rPr>
                <w:lang w:eastAsia="zh-CN"/>
              </w:rPr>
            </w:pPr>
          </w:p>
          <w:p w14:paraId="490BDCED" w14:textId="77777777" w:rsidR="00EE5860" w:rsidRPr="00441CD0" w:rsidRDefault="00EE5860" w:rsidP="00BB0E1F">
            <w:pPr>
              <w:pStyle w:val="TAL"/>
              <w:rPr>
                <w:lang w:val="en-US"/>
              </w:rPr>
            </w:pPr>
            <w:r w:rsidRPr="00441CD0">
              <w:rPr>
                <w:lang w:eastAsia="zh-CN"/>
              </w:rPr>
              <w:t xml:space="preserve">Several IEs with the same IE type may be present to represent multiple </w:t>
            </w:r>
            <w:r w:rsidRPr="00441CD0">
              <w:t>UE IP address Pool Identities</w:t>
            </w:r>
            <w:r w:rsidRPr="00441CD0">
              <w:rPr>
                <w:lang w:eastAsia="zh-CN"/>
              </w:rPr>
              <w:t>.</w:t>
            </w:r>
          </w:p>
        </w:tc>
        <w:tc>
          <w:tcPr>
            <w:tcW w:w="371" w:type="dxa"/>
            <w:tcBorders>
              <w:top w:val="single" w:sz="4" w:space="0" w:color="auto"/>
              <w:left w:val="single" w:sz="4" w:space="0" w:color="auto"/>
              <w:bottom w:val="single" w:sz="4" w:space="0" w:color="auto"/>
              <w:right w:val="single" w:sz="4" w:space="0" w:color="auto"/>
            </w:tcBorders>
          </w:tcPr>
          <w:p w14:paraId="67275C84" w14:textId="77777777" w:rsidR="00EE5860" w:rsidRPr="00441CD0" w:rsidRDefault="00EE5860" w:rsidP="00BB0E1F">
            <w:pPr>
              <w:pStyle w:val="TAC"/>
              <w:rPr>
                <w:lang w:val="sv-SE"/>
              </w:rPr>
            </w:pPr>
            <w:r w:rsidRPr="00441CD0">
              <w:rPr>
                <w:lang w:val="sv-SE"/>
              </w:rPr>
              <w:t>-</w:t>
            </w:r>
          </w:p>
        </w:tc>
        <w:tc>
          <w:tcPr>
            <w:tcW w:w="371" w:type="dxa"/>
            <w:tcBorders>
              <w:top w:val="single" w:sz="4" w:space="0" w:color="auto"/>
              <w:left w:val="single" w:sz="4" w:space="0" w:color="auto"/>
              <w:bottom w:val="single" w:sz="4" w:space="0" w:color="auto"/>
              <w:right w:val="single" w:sz="4" w:space="0" w:color="auto"/>
            </w:tcBorders>
          </w:tcPr>
          <w:p w14:paraId="6C152DC9"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8A5F3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E72DFA5" w14:textId="77777777" w:rsidR="00EE5860" w:rsidRPr="00441CD0" w:rsidRDefault="00EE5860" w:rsidP="00BB0E1F">
            <w:pPr>
              <w:pStyle w:val="TAC"/>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47FABF04" w14:textId="77777777" w:rsidR="00EE5860" w:rsidRPr="00441CD0" w:rsidRDefault="00EE5860" w:rsidP="00BB0E1F">
            <w:pPr>
              <w:pStyle w:val="TAC"/>
            </w:pPr>
            <w:r w:rsidRPr="00441CD0">
              <w:t>UE IP address Pool Identity</w:t>
            </w:r>
          </w:p>
        </w:tc>
      </w:tr>
      <w:tr w:rsidR="00EE5860" w:rsidRPr="00441CD0" w14:paraId="0F202005"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13D2B732" w14:textId="77777777" w:rsidR="00EE5860" w:rsidRPr="00441CD0" w:rsidRDefault="00EE5860" w:rsidP="00BB0E1F">
            <w:pPr>
              <w:pStyle w:val="TAL"/>
            </w:pPr>
            <w:r w:rsidRPr="00441CD0">
              <w:t>Network Instance</w:t>
            </w:r>
          </w:p>
        </w:tc>
        <w:tc>
          <w:tcPr>
            <w:tcW w:w="338" w:type="dxa"/>
            <w:tcBorders>
              <w:top w:val="single" w:sz="4" w:space="0" w:color="auto"/>
              <w:left w:val="single" w:sz="4" w:space="0" w:color="auto"/>
              <w:bottom w:val="single" w:sz="4" w:space="0" w:color="auto"/>
              <w:right w:val="single" w:sz="4" w:space="0" w:color="auto"/>
            </w:tcBorders>
          </w:tcPr>
          <w:p w14:paraId="15CAAA8B" w14:textId="77777777" w:rsidR="00EE5860" w:rsidRPr="00441CD0" w:rsidRDefault="00EE5860" w:rsidP="00BB0E1F">
            <w:pPr>
              <w:pStyle w:val="TAL"/>
              <w:jc w:val="center"/>
              <w:rPr>
                <w:szCs w:val="18"/>
                <w:lang w:val="fr-FR"/>
              </w:rPr>
            </w:pPr>
            <w:r w:rsidRPr="00441CD0">
              <w:rPr>
                <w:szCs w:val="18"/>
                <w:lang w:val="fr-FR"/>
              </w:rPr>
              <w:t>O</w:t>
            </w:r>
          </w:p>
        </w:tc>
        <w:tc>
          <w:tcPr>
            <w:tcW w:w="4687" w:type="dxa"/>
            <w:tcBorders>
              <w:top w:val="single" w:sz="4" w:space="0" w:color="auto"/>
              <w:left w:val="single" w:sz="4" w:space="0" w:color="auto"/>
              <w:bottom w:val="single" w:sz="4" w:space="0" w:color="auto"/>
              <w:right w:val="single" w:sz="4" w:space="0" w:color="auto"/>
            </w:tcBorders>
          </w:tcPr>
          <w:p w14:paraId="1AFD64E0" w14:textId="77777777" w:rsidR="00EE5860" w:rsidRPr="00441CD0" w:rsidRDefault="00EE5860" w:rsidP="00BB0E1F">
            <w:pPr>
              <w:pStyle w:val="TAL"/>
              <w:rPr>
                <w:lang w:eastAsia="zh-CN"/>
              </w:rPr>
            </w:pPr>
            <w:r w:rsidRPr="00441CD0">
              <w:rPr>
                <w:lang w:eastAsia="zh-CN"/>
              </w:rPr>
              <w:t>The IE may be present to indicate for which DNN/APN the UE IP Address Pool Identifies are configured.</w:t>
            </w:r>
          </w:p>
        </w:tc>
        <w:tc>
          <w:tcPr>
            <w:tcW w:w="371" w:type="dxa"/>
            <w:tcBorders>
              <w:top w:val="single" w:sz="4" w:space="0" w:color="auto"/>
              <w:left w:val="single" w:sz="4" w:space="0" w:color="auto"/>
              <w:bottom w:val="single" w:sz="4" w:space="0" w:color="auto"/>
              <w:right w:val="single" w:sz="4" w:space="0" w:color="auto"/>
            </w:tcBorders>
          </w:tcPr>
          <w:p w14:paraId="061398B4"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38D5F520" w14:textId="77777777" w:rsidR="00EE5860" w:rsidRPr="00441CD0" w:rsidRDefault="00EE5860" w:rsidP="00BB0E1F">
            <w:pPr>
              <w:pStyle w:val="TAC"/>
            </w:pPr>
            <w:r w:rsidRPr="00441CD0">
              <w:t>X</w:t>
            </w:r>
          </w:p>
        </w:tc>
        <w:tc>
          <w:tcPr>
            <w:tcW w:w="371" w:type="dxa"/>
            <w:tcBorders>
              <w:top w:val="single" w:sz="4" w:space="0" w:color="auto"/>
              <w:left w:val="single" w:sz="4" w:space="0" w:color="auto"/>
              <w:bottom w:val="single" w:sz="4" w:space="0" w:color="auto"/>
              <w:right w:val="single" w:sz="4" w:space="0" w:color="auto"/>
            </w:tcBorders>
          </w:tcPr>
          <w:p w14:paraId="0329AE43"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10EE773"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3D21FF0" w14:textId="77777777" w:rsidR="00EE5860" w:rsidRPr="00441CD0" w:rsidRDefault="00EE5860" w:rsidP="00BB0E1F">
            <w:pPr>
              <w:pStyle w:val="TAC"/>
            </w:pPr>
            <w:r w:rsidRPr="00441CD0">
              <w:t>Network Instance</w:t>
            </w:r>
          </w:p>
        </w:tc>
      </w:tr>
      <w:tr w:rsidR="00EE5860" w:rsidRPr="00441CD0" w14:paraId="690DC7B0"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E790D85" w14:textId="77777777" w:rsidR="00EE5860" w:rsidRPr="00441CD0" w:rsidRDefault="00EE5860" w:rsidP="00BB0E1F">
            <w:pPr>
              <w:pStyle w:val="TAL"/>
              <w:rPr>
                <w:lang w:eastAsia="zh-CN"/>
              </w:rPr>
            </w:pPr>
            <w:r>
              <w:rPr>
                <w:rFonts w:hint="eastAsia"/>
                <w:lang w:eastAsia="zh-CN"/>
              </w:rPr>
              <w:t>S</w:t>
            </w:r>
            <w:r>
              <w:rPr>
                <w:lang w:eastAsia="zh-CN"/>
              </w:rPr>
              <w:t>-NSSAI</w:t>
            </w:r>
          </w:p>
        </w:tc>
        <w:tc>
          <w:tcPr>
            <w:tcW w:w="338" w:type="dxa"/>
            <w:tcBorders>
              <w:top w:val="single" w:sz="4" w:space="0" w:color="auto"/>
              <w:left w:val="single" w:sz="4" w:space="0" w:color="auto"/>
              <w:bottom w:val="single" w:sz="4" w:space="0" w:color="auto"/>
              <w:right w:val="single" w:sz="4" w:space="0" w:color="auto"/>
            </w:tcBorders>
          </w:tcPr>
          <w:p w14:paraId="65089FE0" w14:textId="77777777" w:rsidR="00EE5860" w:rsidRPr="00441CD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6EA382F" w14:textId="77777777" w:rsidR="00EE5860" w:rsidRDefault="00EE5860" w:rsidP="00BB0E1F">
            <w:pPr>
              <w:pStyle w:val="TAL"/>
              <w:rPr>
                <w:lang w:eastAsia="zh-CN"/>
              </w:rPr>
            </w:pPr>
            <w:r w:rsidRPr="00441CD0">
              <w:rPr>
                <w:lang w:eastAsia="zh-CN"/>
              </w:rPr>
              <w:t xml:space="preserve">The IE may be present to indicate for which </w:t>
            </w:r>
            <w:r>
              <w:rPr>
                <w:lang w:eastAsia="zh-CN"/>
              </w:rPr>
              <w:t>S-NSSAI</w:t>
            </w:r>
            <w:r w:rsidRPr="00441CD0">
              <w:rPr>
                <w:lang w:eastAsia="zh-CN"/>
              </w:rPr>
              <w:t xml:space="preserve"> the UE IP Address Pool Identi</w:t>
            </w:r>
            <w:r>
              <w:rPr>
                <w:lang w:eastAsia="zh-CN"/>
              </w:rPr>
              <w:t>t</w:t>
            </w:r>
            <w:r w:rsidRPr="00441CD0">
              <w:rPr>
                <w:lang w:eastAsia="zh-CN"/>
              </w:rPr>
              <w:t>ies are configured.</w:t>
            </w:r>
          </w:p>
          <w:p w14:paraId="327A1474" w14:textId="77777777" w:rsidR="00EE5860" w:rsidRPr="00441CD0" w:rsidRDefault="00EE5860" w:rsidP="00BB0E1F">
            <w:pPr>
              <w:pStyle w:val="TAL"/>
              <w:rPr>
                <w:lang w:eastAsia="zh-CN"/>
              </w:rPr>
            </w:pPr>
            <w:r>
              <w:t xml:space="preserve">Several IEs with the same IE type may be present to </w:t>
            </w:r>
            <w:r w:rsidRPr="00441CD0">
              <w:rPr>
                <w:lang w:eastAsia="zh-CN"/>
              </w:rPr>
              <w:t>represent</w:t>
            </w:r>
            <w:r>
              <w:rPr>
                <w:lang w:eastAsia="zh-CN"/>
              </w:rPr>
              <w:t xml:space="preserve"> </w:t>
            </w:r>
            <w:r w:rsidRPr="00441CD0">
              <w:rPr>
                <w:lang w:eastAsia="zh-CN"/>
              </w:rPr>
              <w:t>multiple</w:t>
            </w:r>
            <w:r>
              <w:rPr>
                <w:lang w:eastAsia="zh-CN"/>
              </w:rPr>
              <w:t xml:space="preserve"> </w:t>
            </w:r>
            <w:r>
              <w:rPr>
                <w:rFonts w:hint="eastAsia"/>
                <w:lang w:eastAsia="zh-CN"/>
              </w:rPr>
              <w:t>S</w:t>
            </w:r>
            <w:r>
              <w:rPr>
                <w:lang w:eastAsia="zh-CN"/>
              </w:rPr>
              <w:t>-NSSAIs.</w:t>
            </w:r>
          </w:p>
        </w:tc>
        <w:tc>
          <w:tcPr>
            <w:tcW w:w="371" w:type="dxa"/>
            <w:tcBorders>
              <w:top w:val="single" w:sz="4" w:space="0" w:color="auto"/>
              <w:left w:val="single" w:sz="4" w:space="0" w:color="auto"/>
              <w:bottom w:val="single" w:sz="4" w:space="0" w:color="auto"/>
              <w:right w:val="single" w:sz="4" w:space="0" w:color="auto"/>
            </w:tcBorders>
          </w:tcPr>
          <w:p w14:paraId="106F748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1ED5C5A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A0C0EAE"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0B9BE47C"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76991028" w14:textId="77777777" w:rsidR="00EE5860" w:rsidRPr="00441CD0" w:rsidRDefault="00EE5860" w:rsidP="00BB0E1F">
            <w:pPr>
              <w:pStyle w:val="TAC"/>
              <w:rPr>
                <w:lang w:eastAsia="zh-CN"/>
              </w:rPr>
            </w:pPr>
            <w:r>
              <w:rPr>
                <w:rFonts w:hint="eastAsia"/>
                <w:lang w:eastAsia="zh-CN"/>
              </w:rPr>
              <w:t>S</w:t>
            </w:r>
            <w:r>
              <w:rPr>
                <w:lang w:eastAsia="zh-CN"/>
              </w:rPr>
              <w:t>-NSSAI</w:t>
            </w:r>
          </w:p>
        </w:tc>
      </w:tr>
      <w:tr w:rsidR="00EE5860" w:rsidRPr="00441CD0" w14:paraId="1C046462" w14:textId="77777777" w:rsidTr="00BB0E1F">
        <w:trPr>
          <w:trHeight w:val="158"/>
          <w:jc w:val="center"/>
        </w:trPr>
        <w:tc>
          <w:tcPr>
            <w:tcW w:w="1564" w:type="dxa"/>
            <w:tcBorders>
              <w:top w:val="single" w:sz="4" w:space="0" w:color="auto"/>
              <w:left w:val="single" w:sz="4" w:space="0" w:color="auto"/>
              <w:bottom w:val="single" w:sz="4" w:space="0" w:color="auto"/>
              <w:right w:val="single" w:sz="4" w:space="0" w:color="auto"/>
            </w:tcBorders>
          </w:tcPr>
          <w:p w14:paraId="50B2A033" w14:textId="77777777" w:rsidR="00EE5860" w:rsidRDefault="00EE5860" w:rsidP="00BB0E1F">
            <w:pPr>
              <w:pStyle w:val="TAL"/>
              <w:rPr>
                <w:lang w:eastAsia="zh-CN"/>
              </w:rPr>
            </w:pPr>
            <w:r>
              <w:rPr>
                <w:rFonts w:hint="eastAsia"/>
                <w:lang w:eastAsia="zh-CN"/>
              </w:rPr>
              <w:t>I</w:t>
            </w:r>
            <w:r>
              <w:rPr>
                <w:lang w:eastAsia="zh-CN"/>
              </w:rPr>
              <w:t>P version</w:t>
            </w:r>
          </w:p>
        </w:tc>
        <w:tc>
          <w:tcPr>
            <w:tcW w:w="338" w:type="dxa"/>
            <w:tcBorders>
              <w:top w:val="single" w:sz="4" w:space="0" w:color="auto"/>
              <w:left w:val="single" w:sz="4" w:space="0" w:color="auto"/>
              <w:bottom w:val="single" w:sz="4" w:space="0" w:color="auto"/>
              <w:right w:val="single" w:sz="4" w:space="0" w:color="auto"/>
            </w:tcBorders>
          </w:tcPr>
          <w:p w14:paraId="6FB8A8A1" w14:textId="77777777" w:rsidR="00EE5860" w:rsidRDefault="00EE5860" w:rsidP="00BB0E1F">
            <w:pPr>
              <w:pStyle w:val="TAL"/>
              <w:jc w:val="center"/>
              <w:rPr>
                <w:szCs w:val="18"/>
                <w:lang w:val="fr-FR" w:eastAsia="zh-CN"/>
              </w:rPr>
            </w:pPr>
            <w:r>
              <w:rPr>
                <w:rFonts w:hint="eastAsia"/>
                <w:szCs w:val="18"/>
                <w:lang w:val="fr-FR" w:eastAsia="zh-CN"/>
              </w:rPr>
              <w:t>O</w:t>
            </w:r>
          </w:p>
        </w:tc>
        <w:tc>
          <w:tcPr>
            <w:tcW w:w="4687" w:type="dxa"/>
            <w:tcBorders>
              <w:top w:val="single" w:sz="4" w:space="0" w:color="auto"/>
              <w:left w:val="single" w:sz="4" w:space="0" w:color="auto"/>
              <w:bottom w:val="single" w:sz="4" w:space="0" w:color="auto"/>
              <w:right w:val="single" w:sz="4" w:space="0" w:color="auto"/>
            </w:tcBorders>
          </w:tcPr>
          <w:p w14:paraId="1A2A1C1B" w14:textId="77777777" w:rsidR="00EE5860" w:rsidRPr="00441CD0" w:rsidRDefault="00EE5860" w:rsidP="00BB0E1F">
            <w:pPr>
              <w:pStyle w:val="TAL"/>
              <w:rPr>
                <w:lang w:eastAsia="zh-CN"/>
              </w:rPr>
            </w:pPr>
            <w:r w:rsidRPr="00441CD0">
              <w:rPr>
                <w:lang w:eastAsia="zh-CN"/>
              </w:rPr>
              <w:t xml:space="preserve">The IE may be present to indicate for which </w:t>
            </w:r>
            <w:r>
              <w:rPr>
                <w:lang w:eastAsia="zh-CN"/>
              </w:rPr>
              <w:t>IP version</w:t>
            </w:r>
            <w:r w:rsidRPr="00441CD0">
              <w:rPr>
                <w:lang w:eastAsia="zh-CN"/>
              </w:rPr>
              <w:t xml:space="preserve"> the UE IP Address Pool Identi</w:t>
            </w:r>
            <w:r>
              <w:rPr>
                <w:lang w:eastAsia="zh-CN"/>
              </w:rPr>
              <w:t>t</w:t>
            </w:r>
            <w:r w:rsidRPr="00441CD0">
              <w:rPr>
                <w:lang w:eastAsia="zh-CN"/>
              </w:rPr>
              <w:t>ies are configured.</w:t>
            </w:r>
          </w:p>
        </w:tc>
        <w:tc>
          <w:tcPr>
            <w:tcW w:w="371" w:type="dxa"/>
            <w:tcBorders>
              <w:top w:val="single" w:sz="4" w:space="0" w:color="auto"/>
              <w:left w:val="single" w:sz="4" w:space="0" w:color="auto"/>
              <w:bottom w:val="single" w:sz="4" w:space="0" w:color="auto"/>
              <w:right w:val="single" w:sz="4" w:space="0" w:color="auto"/>
            </w:tcBorders>
          </w:tcPr>
          <w:p w14:paraId="5C84F5C6"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73D58F15"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62DF16E2" w14:textId="77777777" w:rsidR="00EE5860" w:rsidRPr="00441CD0" w:rsidRDefault="00EE5860" w:rsidP="00BB0E1F">
            <w:pPr>
              <w:pStyle w:val="TAC"/>
            </w:pPr>
            <w:r w:rsidRPr="00441CD0">
              <w:t>-</w:t>
            </w:r>
          </w:p>
        </w:tc>
        <w:tc>
          <w:tcPr>
            <w:tcW w:w="371" w:type="dxa"/>
            <w:tcBorders>
              <w:top w:val="single" w:sz="4" w:space="0" w:color="auto"/>
              <w:left w:val="single" w:sz="4" w:space="0" w:color="auto"/>
              <w:bottom w:val="single" w:sz="4" w:space="0" w:color="auto"/>
              <w:right w:val="single" w:sz="4" w:space="0" w:color="auto"/>
            </w:tcBorders>
          </w:tcPr>
          <w:p w14:paraId="237DB87D"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291B6BD4" w14:textId="77777777" w:rsidR="00EE5860" w:rsidRDefault="00EE5860" w:rsidP="00BB0E1F">
            <w:pPr>
              <w:pStyle w:val="TAC"/>
              <w:rPr>
                <w:lang w:eastAsia="zh-CN"/>
              </w:rPr>
            </w:pPr>
            <w:r>
              <w:rPr>
                <w:rFonts w:hint="eastAsia"/>
                <w:lang w:eastAsia="zh-CN"/>
              </w:rPr>
              <w:t>I</w:t>
            </w:r>
            <w:r>
              <w:rPr>
                <w:lang w:eastAsia="zh-CN"/>
              </w:rPr>
              <w:t>P version</w:t>
            </w:r>
          </w:p>
        </w:tc>
      </w:tr>
    </w:tbl>
    <w:p w14:paraId="6F8BB833" w14:textId="77777777" w:rsidR="00EE5860" w:rsidRPr="00441CD0" w:rsidRDefault="00EE5860" w:rsidP="00EE5860"/>
    <w:p w14:paraId="5E2669FF" w14:textId="77777777" w:rsidR="00EE5860" w:rsidRPr="00441CD0" w:rsidRDefault="00EE5860" w:rsidP="00EE5860">
      <w:pPr>
        <w:pStyle w:val="Heading5"/>
      </w:pPr>
      <w:bookmarkStart w:id="3666" w:name="_Toc27490750"/>
      <w:bookmarkStart w:id="3667" w:name="_Toc27557043"/>
      <w:bookmarkStart w:id="3668" w:name="_Toc27723960"/>
      <w:bookmarkStart w:id="3669" w:name="_Toc36031032"/>
      <w:bookmarkStart w:id="3670" w:name="_Toc36042952"/>
      <w:bookmarkStart w:id="3671" w:name="_Toc36814277"/>
      <w:bookmarkStart w:id="3672" w:name="_Toc44689131"/>
      <w:bookmarkStart w:id="3673" w:name="_Toc44923885"/>
      <w:bookmarkStart w:id="3674" w:name="_Toc51860854"/>
      <w:bookmarkStart w:id="3675" w:name="_Toc57930625"/>
      <w:bookmarkStart w:id="3676" w:name="_Toc57931255"/>
      <w:bookmarkStart w:id="3677" w:name="_Toc160974381"/>
      <w:r w:rsidRPr="00441CD0">
        <w:t>7.4.4.1.2</w:t>
      </w:r>
      <w:r w:rsidRPr="00441CD0">
        <w:tab/>
        <w:t>Clock Drift Control Information IE within PFCP Association Setup Request</w:t>
      </w:r>
      <w:bookmarkEnd w:id="3666"/>
      <w:bookmarkEnd w:id="3667"/>
      <w:bookmarkEnd w:id="3668"/>
      <w:bookmarkEnd w:id="3669"/>
      <w:bookmarkEnd w:id="3670"/>
      <w:bookmarkEnd w:id="3671"/>
      <w:bookmarkEnd w:id="3672"/>
      <w:bookmarkEnd w:id="3673"/>
      <w:bookmarkEnd w:id="3674"/>
      <w:bookmarkEnd w:id="3675"/>
      <w:bookmarkEnd w:id="3676"/>
      <w:bookmarkEnd w:id="3677"/>
    </w:p>
    <w:p w14:paraId="02BD4404" w14:textId="77777777" w:rsidR="00EE5860" w:rsidRPr="00441CD0" w:rsidRDefault="00EE5860" w:rsidP="00EE5860">
      <w:r w:rsidRPr="00441CD0">
        <w:t xml:space="preserve">The </w:t>
      </w:r>
      <w:r w:rsidRPr="00441CD0">
        <w:rPr>
          <w:lang w:val="en-US"/>
        </w:rPr>
        <w:t xml:space="preserve">Clock Drift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7.4.4.1.2-1</w:t>
      </w:r>
      <w:r w:rsidRPr="00441CD0">
        <w:rPr>
          <w:lang w:eastAsia="ja-JP"/>
        </w:rPr>
        <w:t>.</w:t>
      </w:r>
    </w:p>
    <w:p w14:paraId="29086D63" w14:textId="77777777" w:rsidR="00EA550B" w:rsidRPr="00441CD0" w:rsidRDefault="00EA550B" w:rsidP="00EA550B">
      <w:pPr>
        <w:pStyle w:val="TH"/>
        <w:rPr>
          <w:lang w:val="en-US"/>
        </w:rPr>
      </w:pPr>
      <w:bookmarkStart w:id="3678" w:name="_Toc27490751"/>
      <w:bookmarkStart w:id="3679" w:name="_Toc27557044"/>
      <w:bookmarkStart w:id="3680" w:name="_Toc27723961"/>
      <w:bookmarkStart w:id="3681" w:name="_Toc36031033"/>
      <w:bookmarkStart w:id="3682" w:name="_Toc36042953"/>
      <w:bookmarkStart w:id="3683" w:name="_Toc36814278"/>
      <w:bookmarkStart w:id="3684" w:name="_Toc44689132"/>
      <w:bookmarkStart w:id="3685" w:name="_Toc44923886"/>
      <w:bookmarkStart w:id="3686" w:name="_Toc51860855"/>
      <w:bookmarkStart w:id="3687" w:name="_Toc57930626"/>
      <w:bookmarkStart w:id="3688" w:name="_Toc57931256"/>
      <w:r w:rsidRPr="00441CD0">
        <w:t xml:space="preserve">Table 7.4.4.1.2-1: </w:t>
      </w:r>
      <w:r w:rsidRPr="00441CD0">
        <w:rPr>
          <w:lang w:val="en-US"/>
        </w:rPr>
        <w:t>Clock Drift Control Information</w:t>
      </w:r>
      <w:r w:rsidRPr="00441CD0">
        <w:t xml:space="preserve"> within PFCP Association Setup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A550B" w:rsidRPr="00441CD0" w14:paraId="7F63978C"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3593120" w14:textId="77777777" w:rsidR="00EA550B" w:rsidRPr="00441CD0" w:rsidRDefault="00EA550B" w:rsidP="00472AF0">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FBE8160" w14:textId="77777777" w:rsidR="00EA550B" w:rsidRPr="00441CD0" w:rsidRDefault="00EA550B" w:rsidP="00472AF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A76172A" w14:textId="77777777" w:rsidR="00EA550B" w:rsidRPr="0010008C" w:rsidRDefault="00EA550B" w:rsidP="00472AF0">
            <w:pPr>
              <w:pStyle w:val="TAC"/>
              <w:rPr>
                <w:lang w:val="en-US"/>
              </w:rPr>
            </w:pPr>
            <w:r w:rsidRPr="0010008C">
              <w:rPr>
                <w:lang w:val="en-US"/>
              </w:rPr>
              <w:t>Clock Drift Control Information IE Type = 203 (decimal)</w:t>
            </w:r>
          </w:p>
        </w:tc>
      </w:tr>
      <w:tr w:rsidR="00EA550B" w:rsidRPr="00441CD0" w14:paraId="19A7AE7F"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B9C847" w14:textId="77777777" w:rsidR="00EA550B" w:rsidRPr="00441CD0" w:rsidRDefault="00EA550B" w:rsidP="00472AF0">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450D5B" w14:textId="77777777" w:rsidR="00EA550B" w:rsidRPr="00441CD0" w:rsidRDefault="00EA550B" w:rsidP="00472AF0">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81E336D" w14:textId="77777777" w:rsidR="00EA550B" w:rsidRPr="00441CD0" w:rsidRDefault="00EA550B" w:rsidP="00472AF0">
            <w:pPr>
              <w:pStyle w:val="TAC"/>
              <w:rPr>
                <w:lang w:val="fr-FR"/>
              </w:rPr>
            </w:pPr>
            <w:r w:rsidRPr="00441CD0">
              <w:rPr>
                <w:lang w:val="fr-FR"/>
              </w:rPr>
              <w:t>Length = n</w:t>
            </w:r>
          </w:p>
        </w:tc>
      </w:tr>
      <w:tr w:rsidR="00EA550B" w:rsidRPr="00441CD0" w14:paraId="5F941C97" w14:textId="77777777" w:rsidTr="00472AF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DE0611" w14:textId="77777777" w:rsidR="00EA550B" w:rsidRPr="00441CD0" w:rsidRDefault="00EA550B" w:rsidP="00472AF0">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9BA266" w14:textId="77777777" w:rsidR="00EA550B" w:rsidRPr="00441CD0" w:rsidRDefault="00EA550B" w:rsidP="00472AF0">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DB2164C" w14:textId="77777777" w:rsidR="00EA550B" w:rsidRPr="00441CD0" w:rsidRDefault="00EA550B" w:rsidP="00472AF0">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0E232C" w14:textId="77777777" w:rsidR="00EA550B" w:rsidRPr="00441CD0" w:rsidRDefault="00EA550B" w:rsidP="00472AF0">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68265A" w14:textId="77777777" w:rsidR="00EA550B" w:rsidRPr="00441CD0" w:rsidRDefault="00EA550B" w:rsidP="00472AF0">
            <w:pPr>
              <w:pStyle w:val="TAH"/>
              <w:rPr>
                <w:lang w:val="fr-FR"/>
              </w:rPr>
            </w:pPr>
            <w:r w:rsidRPr="00441CD0">
              <w:rPr>
                <w:lang w:val="fr-FR"/>
              </w:rPr>
              <w:t>IE Type</w:t>
            </w:r>
          </w:p>
        </w:tc>
      </w:tr>
      <w:tr w:rsidR="00EA550B" w:rsidRPr="00441CD0" w14:paraId="6FC5D92D" w14:textId="77777777" w:rsidTr="00472AF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019BB26" w14:textId="77777777" w:rsidR="00EA550B" w:rsidRPr="00441CD0" w:rsidRDefault="00EA550B" w:rsidP="00472AF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2D8909" w14:textId="77777777" w:rsidR="00EA550B" w:rsidRPr="00441CD0" w:rsidRDefault="00EA550B" w:rsidP="00472AF0">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BEEC4C9" w14:textId="77777777" w:rsidR="00EA550B" w:rsidRPr="00441CD0" w:rsidRDefault="00EA550B" w:rsidP="00472AF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3200146F" w14:textId="77777777" w:rsidR="00EA550B" w:rsidRPr="00441CD0" w:rsidRDefault="00EA550B" w:rsidP="00472AF0">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81CAFC1" w14:textId="77777777" w:rsidR="00EA550B" w:rsidRPr="00441CD0" w:rsidRDefault="00EA550B" w:rsidP="00472AF0">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F8F5941" w14:textId="77777777" w:rsidR="00EA550B" w:rsidRPr="00441CD0" w:rsidRDefault="00EA550B" w:rsidP="00472AF0">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FD9CC" w14:textId="77777777" w:rsidR="00EA550B" w:rsidRPr="00441CD0" w:rsidRDefault="00EA550B" w:rsidP="00472AF0">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333004" w14:textId="77777777" w:rsidR="00EA550B" w:rsidRPr="00441CD0" w:rsidRDefault="00EA550B" w:rsidP="00472AF0">
            <w:pPr>
              <w:spacing w:after="0"/>
              <w:rPr>
                <w:rFonts w:ascii="Arial" w:hAnsi="Arial"/>
                <w:b/>
                <w:sz w:val="18"/>
                <w:lang w:val="fr-FR"/>
              </w:rPr>
            </w:pPr>
          </w:p>
        </w:tc>
      </w:tr>
      <w:tr w:rsidR="00EA550B" w:rsidRPr="00441CD0" w14:paraId="1252B11E"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14297761" w14:textId="77777777" w:rsidR="00EA550B" w:rsidRPr="00441CD0" w:rsidRDefault="00EA550B" w:rsidP="00472AF0">
            <w:pPr>
              <w:pStyle w:val="TAL"/>
              <w:rPr>
                <w:lang w:val="fr-FR"/>
              </w:rPr>
            </w:pPr>
            <w:r w:rsidRPr="00441CD0">
              <w:rPr>
                <w:lang w:val="fr-FR"/>
              </w:rPr>
              <w:t>Requested Clock Drift Information</w:t>
            </w:r>
          </w:p>
        </w:tc>
        <w:tc>
          <w:tcPr>
            <w:tcW w:w="336" w:type="dxa"/>
            <w:tcBorders>
              <w:top w:val="single" w:sz="4" w:space="0" w:color="auto"/>
              <w:left w:val="single" w:sz="4" w:space="0" w:color="auto"/>
              <w:bottom w:val="single" w:sz="4" w:space="0" w:color="auto"/>
              <w:right w:val="single" w:sz="4" w:space="0" w:color="auto"/>
            </w:tcBorders>
            <w:hideMark/>
          </w:tcPr>
          <w:p w14:paraId="15D58A99" w14:textId="77777777" w:rsidR="00EA550B" w:rsidRPr="00441CD0" w:rsidRDefault="00EA550B" w:rsidP="00472AF0">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C32D890" w14:textId="77777777" w:rsidR="00EA550B" w:rsidRPr="0010008C" w:rsidRDefault="00EA550B" w:rsidP="00472AF0">
            <w:pPr>
              <w:pStyle w:val="TAL"/>
              <w:rPr>
                <w:lang w:val="en-US"/>
              </w:rPr>
            </w:pPr>
            <w:r w:rsidRPr="0010008C">
              <w:rPr>
                <w:lang w:val="en-US"/>
              </w:rPr>
              <w:t>This IE shall indicate the requested clock drift information.</w:t>
            </w:r>
          </w:p>
        </w:tc>
        <w:tc>
          <w:tcPr>
            <w:tcW w:w="370" w:type="dxa"/>
            <w:tcBorders>
              <w:top w:val="single" w:sz="4" w:space="0" w:color="auto"/>
              <w:left w:val="single" w:sz="4" w:space="0" w:color="auto"/>
              <w:bottom w:val="single" w:sz="4" w:space="0" w:color="auto"/>
              <w:right w:val="single" w:sz="4" w:space="0" w:color="auto"/>
            </w:tcBorders>
            <w:hideMark/>
          </w:tcPr>
          <w:p w14:paraId="05AAE302"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D37D4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779AD1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F209D8"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D70900A" w14:textId="77777777" w:rsidR="00EA550B" w:rsidRPr="00441CD0" w:rsidRDefault="00EA550B" w:rsidP="00472AF0">
            <w:pPr>
              <w:pStyle w:val="TAC"/>
              <w:rPr>
                <w:lang w:val="fr-FR"/>
              </w:rPr>
            </w:pPr>
            <w:r w:rsidRPr="00441CD0">
              <w:rPr>
                <w:lang w:val="fr-FR"/>
              </w:rPr>
              <w:t>Requested Clock Drift Information</w:t>
            </w:r>
          </w:p>
        </w:tc>
      </w:tr>
      <w:tr w:rsidR="00EA550B" w:rsidRPr="00441CD0" w14:paraId="6522CDB4"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09618B84" w14:textId="77777777" w:rsidR="00EA550B" w:rsidRPr="00441CD0" w:rsidRDefault="00EA550B" w:rsidP="00472AF0">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14:paraId="7E320298" w14:textId="77777777" w:rsidR="00EA550B" w:rsidRPr="00441CD0" w:rsidRDefault="00EA550B" w:rsidP="00472AF0">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5F9A7189" w14:textId="77777777" w:rsidR="00EA550B" w:rsidRPr="0010008C" w:rsidRDefault="00EA550B" w:rsidP="00472AF0">
            <w:pPr>
              <w:pStyle w:val="TAL"/>
              <w:rPr>
                <w:lang w:val="en-US"/>
              </w:rPr>
            </w:pPr>
            <w:r w:rsidRPr="0010008C">
              <w:rPr>
                <w:lang w:val="en-US"/>
              </w:rPr>
              <w:t>When present, this IE shall identifiy the TSN time domain(s) for which clock drift information is requested.</w:t>
            </w:r>
          </w:p>
          <w:p w14:paraId="43027966" w14:textId="77777777" w:rsidR="00EA550B" w:rsidRPr="0010008C" w:rsidRDefault="00EA550B" w:rsidP="00472AF0">
            <w:pPr>
              <w:pStyle w:val="TAL"/>
              <w:rPr>
                <w:lang w:val="en-US"/>
              </w:rPr>
            </w:pPr>
          </w:p>
          <w:p w14:paraId="50F815B8" w14:textId="77777777" w:rsidR="00EA550B" w:rsidRPr="0010008C" w:rsidRDefault="00EA550B" w:rsidP="00472AF0">
            <w:pPr>
              <w:pStyle w:val="TAL"/>
              <w:rPr>
                <w:lang w:val="en-US"/>
              </w:rPr>
            </w:pPr>
            <w:r w:rsidRPr="0010008C">
              <w:rPr>
                <w:lang w:val="en-US"/>
              </w:rPr>
              <w:t>More than one IE with this type may be included to represent multiple TSN Time Domain Numbers.</w:t>
            </w:r>
          </w:p>
          <w:p w14:paraId="5866219D" w14:textId="77777777" w:rsidR="00EA550B" w:rsidRPr="0010008C" w:rsidRDefault="00EA550B" w:rsidP="00472AF0">
            <w:pPr>
              <w:pStyle w:val="TAL"/>
              <w:rPr>
                <w:lang w:val="en-US"/>
              </w:rPr>
            </w:pPr>
          </w:p>
          <w:p w14:paraId="612461D8" w14:textId="222C2302" w:rsidR="00EA550B" w:rsidRPr="0010008C" w:rsidRDefault="00EA550B" w:rsidP="00472AF0">
            <w:pPr>
              <w:pStyle w:val="TAL"/>
              <w:rPr>
                <w:lang w:val="en-US"/>
              </w:rPr>
            </w:pPr>
            <w:r w:rsidRPr="00F4256D">
              <w:rPr>
                <w:lang w:val="en-US"/>
              </w:rPr>
              <w:t>This IE may be included if the Configured Time Domain IE is not included.</w:t>
            </w:r>
            <w:r>
              <w:rPr>
                <w:lang w:val="en-US"/>
              </w:rPr>
              <w:t xml:space="preserve"> (NOTE)</w:t>
            </w:r>
          </w:p>
          <w:p w14:paraId="4BCA8531" w14:textId="77777777" w:rsidR="00EA550B" w:rsidRPr="0010008C" w:rsidRDefault="00EA550B" w:rsidP="00472AF0">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33648DF4"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A6ABB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16A922"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63376C"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51FB4E" w14:textId="77777777" w:rsidR="00EA550B" w:rsidRPr="00441CD0" w:rsidRDefault="00EA550B" w:rsidP="00472AF0">
            <w:pPr>
              <w:pStyle w:val="TAC"/>
              <w:rPr>
                <w:lang w:val="fr-FR"/>
              </w:rPr>
            </w:pPr>
            <w:r w:rsidRPr="00441CD0">
              <w:rPr>
                <w:lang w:val="fr-FR"/>
              </w:rPr>
              <w:t>TSN Time Domain Number</w:t>
            </w:r>
          </w:p>
        </w:tc>
      </w:tr>
      <w:tr w:rsidR="00EA550B" w:rsidRPr="00441CD0" w14:paraId="11552FA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tcPr>
          <w:p w14:paraId="033A61AA" w14:textId="77777777" w:rsidR="00EA550B" w:rsidRPr="00441CD0" w:rsidRDefault="00EA550B" w:rsidP="00472AF0">
            <w:pPr>
              <w:pStyle w:val="TAL"/>
              <w:rPr>
                <w:lang w:val="fr-FR"/>
              </w:rPr>
            </w:pPr>
            <w:r>
              <w:rPr>
                <w:lang w:val="fr-FR"/>
              </w:rPr>
              <w:t xml:space="preserve">Configured </w:t>
            </w:r>
            <w:r w:rsidRPr="00441CD0">
              <w:rPr>
                <w:lang w:val="fr-FR"/>
              </w:rPr>
              <w:t>Time Domain</w:t>
            </w:r>
          </w:p>
        </w:tc>
        <w:tc>
          <w:tcPr>
            <w:tcW w:w="336" w:type="dxa"/>
            <w:tcBorders>
              <w:top w:val="single" w:sz="4" w:space="0" w:color="auto"/>
              <w:left w:val="single" w:sz="4" w:space="0" w:color="auto"/>
              <w:bottom w:val="single" w:sz="4" w:space="0" w:color="auto"/>
              <w:right w:val="single" w:sz="4" w:space="0" w:color="auto"/>
            </w:tcBorders>
          </w:tcPr>
          <w:p w14:paraId="71C1601E" w14:textId="77777777" w:rsidR="00EA550B" w:rsidRPr="00441CD0" w:rsidRDefault="00EA550B" w:rsidP="00472AF0">
            <w:pPr>
              <w:pStyle w:val="TAL"/>
              <w:jc w:val="center"/>
              <w:rPr>
                <w:szCs w:val="18"/>
                <w:lang w:val="fr-FR"/>
              </w:rPr>
            </w:pPr>
            <w:r w:rsidRPr="002C447B">
              <w:t>C</w:t>
            </w:r>
          </w:p>
        </w:tc>
        <w:tc>
          <w:tcPr>
            <w:tcW w:w="4670" w:type="dxa"/>
            <w:tcBorders>
              <w:top w:val="single" w:sz="4" w:space="0" w:color="auto"/>
              <w:left w:val="single" w:sz="4" w:space="0" w:color="auto"/>
              <w:bottom w:val="single" w:sz="4" w:space="0" w:color="auto"/>
              <w:right w:val="single" w:sz="4" w:space="0" w:color="auto"/>
            </w:tcBorders>
          </w:tcPr>
          <w:p w14:paraId="229142EF" w14:textId="77777777" w:rsidR="00EA550B" w:rsidRPr="002D6D54" w:rsidRDefault="00EA550B" w:rsidP="00472AF0">
            <w:pPr>
              <w:pStyle w:val="TAL"/>
              <w:rPr>
                <w:lang w:val="en-US"/>
              </w:rPr>
            </w:pPr>
            <w:r w:rsidRPr="002D6D54">
              <w:rPr>
                <w:lang w:val="en-US"/>
              </w:rPr>
              <w:t>Wh</w:t>
            </w:r>
            <w:r>
              <w:rPr>
                <w:lang w:val="en-US"/>
              </w:rPr>
              <w:t xml:space="preserve">en present with the CTDI (Configured Time Domain Indicator) flag set to "1", this IE </w:t>
            </w:r>
            <w:r w:rsidRPr="002D6D54">
              <w:rPr>
                <w:lang w:val="en-US"/>
              </w:rPr>
              <w:t>indicate</w:t>
            </w:r>
            <w:r>
              <w:rPr>
                <w:lang w:val="en-US"/>
              </w:rPr>
              <w:t>s</w:t>
            </w:r>
            <w:r w:rsidRPr="002D6D54">
              <w:rPr>
                <w:lang w:val="en-US"/>
              </w:rPr>
              <w:t xml:space="preserve"> that the request targets the external time domain that is configured to the NW-TT(s) in the UPF.</w:t>
            </w:r>
          </w:p>
          <w:p w14:paraId="39C181BF" w14:textId="77777777" w:rsidR="00EA550B" w:rsidRPr="002D6D54" w:rsidRDefault="00EA550B" w:rsidP="00472AF0">
            <w:pPr>
              <w:pStyle w:val="TAL"/>
              <w:rPr>
                <w:lang w:val="en-US"/>
              </w:rPr>
            </w:pPr>
          </w:p>
          <w:p w14:paraId="4F9B5BB2" w14:textId="77777777" w:rsidR="00EA550B" w:rsidRPr="00365E80" w:rsidRDefault="00EA550B" w:rsidP="00472AF0">
            <w:pPr>
              <w:pStyle w:val="TAL"/>
              <w:rPr>
                <w:lang w:val="fr-FR"/>
              </w:rPr>
            </w:pPr>
            <w:r w:rsidRPr="002D6D54">
              <w:rPr>
                <w:lang w:val="en-US"/>
              </w:rPr>
              <w:t xml:space="preserve">This IE may be included if the Time Domain Number IE is not included. </w:t>
            </w:r>
            <w:r>
              <w:rPr>
                <w:lang w:val="fr-FR"/>
              </w:rPr>
              <w:t>(NOTE)</w:t>
            </w:r>
          </w:p>
          <w:p w14:paraId="1619974E" w14:textId="77777777" w:rsidR="00EA550B" w:rsidRPr="0010008C" w:rsidRDefault="00EA550B" w:rsidP="00472AF0">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6ECE446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A241988"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5F4740F"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E1554D1"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3363A8F3" w14:textId="77777777" w:rsidR="00EA550B" w:rsidRPr="00441CD0" w:rsidRDefault="00EA550B" w:rsidP="00472AF0">
            <w:pPr>
              <w:pStyle w:val="TAC"/>
              <w:rPr>
                <w:lang w:val="fr-FR"/>
              </w:rPr>
            </w:pPr>
            <w:r>
              <w:rPr>
                <w:lang w:val="fr-FR"/>
              </w:rPr>
              <w:t xml:space="preserve">Configured </w:t>
            </w:r>
            <w:r w:rsidRPr="00441CD0">
              <w:rPr>
                <w:lang w:val="fr-FR"/>
              </w:rPr>
              <w:t>Time Domain</w:t>
            </w:r>
          </w:p>
        </w:tc>
      </w:tr>
      <w:tr w:rsidR="00EA550B" w:rsidRPr="00441CD0" w14:paraId="550A98E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0C119DB8" w14:textId="77777777" w:rsidR="00EA550B" w:rsidRPr="00441CD0" w:rsidRDefault="00EA550B" w:rsidP="00472AF0">
            <w:pPr>
              <w:pStyle w:val="TAL"/>
              <w:rPr>
                <w:lang w:val="fr-FR"/>
              </w:rPr>
            </w:pPr>
            <w:r w:rsidRPr="00441CD0">
              <w:rPr>
                <w:lang w:val="fr-FR"/>
              </w:rPr>
              <w:t>Time Offset Threshold</w:t>
            </w:r>
          </w:p>
        </w:tc>
        <w:tc>
          <w:tcPr>
            <w:tcW w:w="336" w:type="dxa"/>
            <w:tcBorders>
              <w:top w:val="single" w:sz="4" w:space="0" w:color="auto"/>
              <w:left w:val="single" w:sz="4" w:space="0" w:color="auto"/>
              <w:bottom w:val="single" w:sz="4" w:space="0" w:color="auto"/>
              <w:right w:val="single" w:sz="4" w:space="0" w:color="auto"/>
            </w:tcBorders>
            <w:hideMark/>
          </w:tcPr>
          <w:p w14:paraId="1ADC47FB" w14:textId="77777777" w:rsidR="00EA550B" w:rsidRPr="00441CD0" w:rsidRDefault="00EA550B" w:rsidP="00472AF0">
            <w:pPr>
              <w:pStyle w:val="TAL"/>
              <w:jc w:val="center"/>
              <w:rPr>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FC21B23" w14:textId="77777777" w:rsidR="00EA550B" w:rsidRPr="00441CD0" w:rsidRDefault="00EA550B" w:rsidP="00472AF0">
            <w:pPr>
              <w:pStyle w:val="TAL"/>
              <w:rPr>
                <w:lang w:val="en-US"/>
              </w:rPr>
            </w:pPr>
            <w:r w:rsidRPr="0010008C">
              <w:rPr>
                <w:lang w:val="en-US"/>
              </w:rPr>
              <w:t xml:space="preserve">This IE shall be </w:t>
            </w:r>
            <w:r w:rsidRPr="0010008C">
              <w:rPr>
                <w:color w:val="000000"/>
                <w:lang w:val="en-US"/>
              </w:rPr>
              <w:t>present if</w:t>
            </w:r>
            <w:r w:rsidRPr="0010008C">
              <w:rPr>
                <w:color w:val="FF0000"/>
                <w:lang w:val="en-US"/>
              </w:rPr>
              <w:t xml:space="preserve"> </w:t>
            </w:r>
            <w:r w:rsidRPr="00441CD0">
              <w:rPr>
                <w:lang w:val="en-US"/>
              </w:rPr>
              <w:t>Time Offset Reporting is requested.</w:t>
            </w:r>
          </w:p>
          <w:p w14:paraId="2497D4F9" w14:textId="77777777" w:rsidR="00EA550B" w:rsidRPr="0010008C" w:rsidRDefault="00EA550B" w:rsidP="00472AF0">
            <w:pPr>
              <w:pStyle w:val="TAL"/>
              <w:rPr>
                <w:lang w:val="en-US"/>
              </w:rPr>
            </w:pPr>
            <w:r w:rsidRPr="0010008C">
              <w:rPr>
                <w:lang w:val="en-US"/>
              </w:rPr>
              <w:t>When present, it shall indicate the threshold to report the time offset, i.e. the offset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6FD22454"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C89C7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27FF2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74B810"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7C6146F" w14:textId="77777777" w:rsidR="00EA550B" w:rsidRPr="00441CD0" w:rsidRDefault="00EA550B" w:rsidP="00472AF0">
            <w:pPr>
              <w:pStyle w:val="TAC"/>
              <w:rPr>
                <w:lang w:val="fr-FR"/>
              </w:rPr>
            </w:pPr>
            <w:r w:rsidRPr="00441CD0">
              <w:rPr>
                <w:lang w:val="fr-FR"/>
              </w:rPr>
              <w:t>Time Offset Threshold</w:t>
            </w:r>
          </w:p>
        </w:tc>
      </w:tr>
      <w:tr w:rsidR="00EA550B" w:rsidRPr="00441CD0" w14:paraId="1CB00DC1"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1298A0B3" w14:textId="77777777" w:rsidR="00EA550B" w:rsidRPr="00441CD0" w:rsidRDefault="00EA550B" w:rsidP="00472AF0">
            <w:pPr>
              <w:pStyle w:val="TAL"/>
              <w:rPr>
                <w:lang w:val="fr-FR"/>
              </w:rPr>
            </w:pPr>
            <w:r w:rsidRPr="00441CD0">
              <w:rPr>
                <w:lang w:val="fr-FR"/>
              </w:rPr>
              <w:t>Cumulative rateRatio Threshold</w:t>
            </w:r>
          </w:p>
        </w:tc>
        <w:tc>
          <w:tcPr>
            <w:tcW w:w="336" w:type="dxa"/>
            <w:tcBorders>
              <w:top w:val="single" w:sz="4" w:space="0" w:color="auto"/>
              <w:left w:val="single" w:sz="4" w:space="0" w:color="auto"/>
              <w:bottom w:val="single" w:sz="4" w:space="0" w:color="auto"/>
              <w:right w:val="single" w:sz="4" w:space="0" w:color="auto"/>
            </w:tcBorders>
            <w:hideMark/>
          </w:tcPr>
          <w:p w14:paraId="0459B126" w14:textId="77777777" w:rsidR="00EA550B" w:rsidRPr="00441CD0" w:rsidRDefault="00EA550B" w:rsidP="00472AF0">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7FEDA22B" w14:textId="77777777" w:rsidR="00EA550B" w:rsidRPr="00441CD0" w:rsidRDefault="00EA550B" w:rsidP="00472AF0">
            <w:pPr>
              <w:pStyle w:val="TAL"/>
              <w:rPr>
                <w:lang w:val="en-US"/>
              </w:rPr>
            </w:pPr>
            <w:r w:rsidRPr="0010008C">
              <w:rPr>
                <w:lang w:val="en-US"/>
              </w:rPr>
              <w:t xml:space="preserve">This IE shall be </w:t>
            </w:r>
            <w:r w:rsidRPr="0010008C">
              <w:rPr>
                <w:color w:val="000000"/>
                <w:lang w:val="en-US"/>
              </w:rPr>
              <w:t xml:space="preserve">present if </w:t>
            </w:r>
            <w:r w:rsidRPr="00EE5860">
              <w:rPr>
                <w:color w:val="000000"/>
                <w:lang w:val="en-US"/>
              </w:rPr>
              <w:t>Cumulative</w:t>
            </w:r>
            <w:r w:rsidRPr="00441CD0">
              <w:rPr>
                <w:lang w:val="en-US"/>
              </w:rPr>
              <w:t xml:space="preserve"> RateRatio Reporting is requested.</w:t>
            </w:r>
          </w:p>
          <w:p w14:paraId="5A7341A2" w14:textId="77777777" w:rsidR="00EA550B" w:rsidRPr="0010008C" w:rsidRDefault="00EA550B" w:rsidP="00472AF0">
            <w:pPr>
              <w:pStyle w:val="TAL"/>
              <w:rPr>
                <w:lang w:val="en-US"/>
              </w:rPr>
            </w:pPr>
            <w:r w:rsidRPr="0010008C">
              <w:rPr>
                <w:lang w:val="en-US"/>
              </w:rPr>
              <w:t>When present, it shall indicate the threshold to report the cumulative rateRatio, i.e. the cumative rateRatio shall be reported only when it exceeds the threshold compared to the previous report.</w:t>
            </w:r>
          </w:p>
        </w:tc>
        <w:tc>
          <w:tcPr>
            <w:tcW w:w="370" w:type="dxa"/>
            <w:tcBorders>
              <w:top w:val="single" w:sz="4" w:space="0" w:color="auto"/>
              <w:left w:val="single" w:sz="4" w:space="0" w:color="auto"/>
              <w:bottom w:val="single" w:sz="4" w:space="0" w:color="auto"/>
              <w:right w:val="single" w:sz="4" w:space="0" w:color="auto"/>
            </w:tcBorders>
            <w:hideMark/>
          </w:tcPr>
          <w:p w14:paraId="12A9C0F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5D7B4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4F5D0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B100FC"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27F676F" w14:textId="77777777" w:rsidR="00EA550B" w:rsidRPr="00441CD0" w:rsidRDefault="00EA550B" w:rsidP="00472AF0">
            <w:pPr>
              <w:pStyle w:val="TAC"/>
              <w:rPr>
                <w:lang w:val="fr-FR"/>
              </w:rPr>
            </w:pPr>
            <w:r w:rsidRPr="00441CD0">
              <w:rPr>
                <w:lang w:val="fr-FR"/>
              </w:rPr>
              <w:t>Cumulative rateRatio Threshold</w:t>
            </w:r>
          </w:p>
        </w:tc>
      </w:tr>
      <w:tr w:rsidR="00EA550B" w:rsidRPr="00441CD0" w14:paraId="5B9DD448" w14:textId="77777777" w:rsidTr="00472AF0">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90C657A" w14:textId="77777777" w:rsidR="00EA550B" w:rsidRPr="00B952FD" w:rsidRDefault="00EA550B" w:rsidP="00472AF0">
            <w:pPr>
              <w:pStyle w:val="TAN"/>
              <w:rPr>
                <w:lang w:val="en-US"/>
              </w:rPr>
            </w:pPr>
            <w:r w:rsidRPr="00B952FD">
              <w:rPr>
                <w:lang w:val="en-US"/>
              </w:rPr>
              <w:t>NOTE:</w:t>
            </w:r>
            <w:r w:rsidRPr="00B952FD">
              <w:rPr>
                <w:lang w:val="en-US"/>
              </w:rPr>
              <w:tab/>
            </w:r>
            <w:r w:rsidRPr="00F4256D">
              <w:rPr>
                <w:lang w:val="en-US"/>
              </w:rPr>
              <w:t>If neither th</w:t>
            </w:r>
            <w:r>
              <w:rPr>
                <w:lang w:val="en-US"/>
              </w:rPr>
              <w:t>e Time Domain Number</w:t>
            </w:r>
            <w:r w:rsidRPr="00F4256D">
              <w:rPr>
                <w:lang w:val="en-US"/>
              </w:rPr>
              <w:t xml:space="preserve"> IE nor </w:t>
            </w:r>
            <w:r>
              <w:rPr>
                <w:lang w:val="en-US"/>
              </w:rPr>
              <w:t xml:space="preserve">the </w:t>
            </w:r>
            <w:r w:rsidRPr="00F4256D">
              <w:rPr>
                <w:lang w:val="en-US"/>
              </w:rPr>
              <w:t xml:space="preserve">Configured Time Domain IE is included, </w:t>
            </w:r>
            <w:r>
              <w:rPr>
                <w:lang w:val="en-US"/>
              </w:rPr>
              <w:t xml:space="preserve">this </w:t>
            </w:r>
            <w:r w:rsidRPr="00F4256D">
              <w:rPr>
                <w:lang w:val="en-US"/>
              </w:rPr>
              <w:t>indicate</w:t>
            </w:r>
            <w:r>
              <w:rPr>
                <w:lang w:val="en-US"/>
              </w:rPr>
              <w:t>s</w:t>
            </w:r>
            <w:r w:rsidRPr="00F4256D">
              <w:rPr>
                <w:lang w:val="en-US"/>
              </w:rPr>
              <w:t xml:space="preserve"> that the request targets all the </w:t>
            </w:r>
            <w:r>
              <w:t xml:space="preserve">external </w:t>
            </w:r>
            <w:r w:rsidRPr="00F4256D">
              <w:rPr>
                <w:lang w:val="en-US"/>
              </w:rPr>
              <w:t>time domains the UPF is connected to</w:t>
            </w:r>
            <w:r>
              <w:rPr>
                <w:lang w:val="en-US"/>
              </w:rPr>
              <w:t>.</w:t>
            </w:r>
          </w:p>
        </w:tc>
      </w:tr>
    </w:tbl>
    <w:p w14:paraId="50E5BBA0" w14:textId="77777777" w:rsidR="00EA550B" w:rsidRDefault="00EA550B" w:rsidP="004867D9"/>
    <w:p w14:paraId="5540E795" w14:textId="77777777" w:rsidR="00EE5860" w:rsidRPr="00441CD0" w:rsidRDefault="00EE5860" w:rsidP="00EE5860">
      <w:pPr>
        <w:pStyle w:val="Heading5"/>
      </w:pPr>
      <w:bookmarkStart w:id="3689" w:name="_Toc160974382"/>
      <w:r w:rsidRPr="00441CD0">
        <w:lastRenderedPageBreak/>
        <w:t>7.4.4.1.3</w:t>
      </w:r>
      <w:r w:rsidRPr="00441CD0">
        <w:tab/>
        <w:t>GTP-U Path QoS Control Information IE within PFCP Association Setup Request</w:t>
      </w:r>
      <w:bookmarkEnd w:id="3678"/>
      <w:bookmarkEnd w:id="3679"/>
      <w:bookmarkEnd w:id="3680"/>
      <w:bookmarkEnd w:id="3681"/>
      <w:bookmarkEnd w:id="3682"/>
      <w:bookmarkEnd w:id="3683"/>
      <w:bookmarkEnd w:id="3684"/>
      <w:bookmarkEnd w:id="3685"/>
      <w:bookmarkEnd w:id="3686"/>
      <w:bookmarkEnd w:id="3687"/>
      <w:bookmarkEnd w:id="3688"/>
      <w:bookmarkEnd w:id="3689"/>
    </w:p>
    <w:p w14:paraId="36011DC4" w14:textId="77777777" w:rsidR="00EE5860" w:rsidRPr="00441CD0" w:rsidRDefault="00EE5860" w:rsidP="00EE5860">
      <w:r w:rsidRPr="00441CD0">
        <w:t xml:space="preserve">The </w:t>
      </w:r>
      <w:r w:rsidRPr="00441CD0">
        <w:rPr>
          <w:lang w:val="en-US"/>
        </w:rPr>
        <w:t xml:space="preserve">GTP-U Path QoS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7.4.4.1.3-1</w:t>
      </w:r>
      <w:r w:rsidRPr="00441CD0">
        <w:rPr>
          <w:lang w:eastAsia="ja-JP"/>
        </w:rPr>
        <w:t>.</w:t>
      </w:r>
    </w:p>
    <w:p w14:paraId="63DFAB7D" w14:textId="77777777" w:rsidR="00EE5860" w:rsidRPr="00441CD0" w:rsidRDefault="00EE5860" w:rsidP="00EE5860">
      <w:pPr>
        <w:pStyle w:val="TH"/>
        <w:rPr>
          <w:lang w:val="en-US"/>
        </w:rPr>
      </w:pPr>
      <w:r w:rsidRPr="00441CD0">
        <w:t xml:space="preserve">Table 7.4.4.1.3-1: </w:t>
      </w:r>
      <w:r w:rsidRPr="00441CD0">
        <w:rPr>
          <w:lang w:val="en-US"/>
        </w:rPr>
        <w:t>GTP-U Path QoS Control Information</w:t>
      </w:r>
      <w:r w:rsidRPr="00441CD0">
        <w:t xml:space="preserve"> within PFCP Association Setup Request</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EE5860" w:rsidRPr="00441CD0" w14:paraId="34D6EC9D"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16C2B899" w14:textId="77777777" w:rsidR="00EE5860" w:rsidRPr="00441CD0" w:rsidRDefault="00EE5860" w:rsidP="00BB0E1F">
            <w:pPr>
              <w:pStyle w:val="TAL"/>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730856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2B7B50C9" w14:textId="77777777" w:rsidR="00EE5860" w:rsidRPr="00441CD0" w:rsidRDefault="00EE5860" w:rsidP="00BB0E1F">
            <w:pPr>
              <w:pStyle w:val="TAC"/>
            </w:pPr>
            <w:r w:rsidRPr="00441CD0">
              <w:t>GTP-U Path QoS Control Information IE Type = 239 (decimal)</w:t>
            </w:r>
          </w:p>
        </w:tc>
      </w:tr>
      <w:tr w:rsidR="00EE5860" w:rsidRPr="00441CD0" w14:paraId="2F15E432" w14:textId="77777777" w:rsidTr="00BB0E1F">
        <w:trPr>
          <w:jc w:val="center"/>
        </w:trPr>
        <w:tc>
          <w:tcPr>
            <w:tcW w:w="1561" w:type="dxa"/>
            <w:tcBorders>
              <w:top w:val="single" w:sz="4" w:space="0" w:color="auto"/>
              <w:left w:val="single" w:sz="4" w:space="0" w:color="auto"/>
              <w:right w:val="single" w:sz="4" w:space="0" w:color="auto"/>
            </w:tcBorders>
            <w:shd w:val="clear" w:color="auto" w:fill="D9D9D9"/>
          </w:tcPr>
          <w:p w14:paraId="3440025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16A6FCD5" w14:textId="77777777" w:rsidR="00EE5860" w:rsidRPr="00441CD0" w:rsidRDefault="00EE5860" w:rsidP="00BB0E1F">
            <w:pPr>
              <w:pStyle w:val="TAH"/>
            </w:pPr>
          </w:p>
        </w:tc>
        <w:tc>
          <w:tcPr>
            <w:tcW w:w="7557" w:type="dxa"/>
            <w:gridSpan w:val="6"/>
            <w:tcBorders>
              <w:top w:val="single" w:sz="4" w:space="0" w:color="auto"/>
              <w:left w:val="nil"/>
              <w:right w:val="single" w:sz="4" w:space="0" w:color="auto"/>
            </w:tcBorders>
            <w:shd w:val="clear" w:color="auto" w:fill="D9D9D9"/>
          </w:tcPr>
          <w:p w14:paraId="1F3E2B75" w14:textId="77777777" w:rsidR="00EE5860" w:rsidRPr="00441CD0" w:rsidRDefault="00EE5860" w:rsidP="00BB0E1F">
            <w:pPr>
              <w:pStyle w:val="TAC"/>
            </w:pPr>
            <w:r w:rsidRPr="00441CD0">
              <w:t>Length = n</w:t>
            </w:r>
          </w:p>
        </w:tc>
      </w:tr>
      <w:tr w:rsidR="00EE5860" w:rsidRPr="00441CD0" w14:paraId="7240ADD4" w14:textId="77777777" w:rsidTr="00BB0E1F">
        <w:trPr>
          <w:jc w:val="center"/>
        </w:trPr>
        <w:tc>
          <w:tcPr>
            <w:tcW w:w="1561" w:type="dxa"/>
            <w:vMerge w:val="restart"/>
            <w:tcBorders>
              <w:top w:val="single" w:sz="4" w:space="0" w:color="auto"/>
              <w:left w:val="single" w:sz="4" w:space="0" w:color="auto"/>
              <w:right w:val="single" w:sz="4" w:space="0" w:color="auto"/>
            </w:tcBorders>
          </w:tcPr>
          <w:p w14:paraId="75E030F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34C2AB8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right w:val="single" w:sz="4" w:space="0" w:color="auto"/>
            </w:tcBorders>
          </w:tcPr>
          <w:p w14:paraId="2B3A237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706E8D0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5C2428DE" w14:textId="77777777" w:rsidR="00EE5860" w:rsidRPr="00441CD0" w:rsidRDefault="00EE5860" w:rsidP="00BB0E1F">
            <w:pPr>
              <w:pStyle w:val="TAH"/>
            </w:pPr>
            <w:r w:rsidRPr="00441CD0">
              <w:t>IE Type</w:t>
            </w:r>
          </w:p>
        </w:tc>
      </w:tr>
      <w:tr w:rsidR="00EE5860" w:rsidRPr="00441CD0" w14:paraId="756DF5AB" w14:textId="77777777" w:rsidTr="00BB0E1F">
        <w:trPr>
          <w:jc w:val="center"/>
        </w:trPr>
        <w:tc>
          <w:tcPr>
            <w:tcW w:w="1561" w:type="dxa"/>
            <w:vMerge/>
            <w:tcBorders>
              <w:left w:val="single" w:sz="4" w:space="0" w:color="auto"/>
              <w:bottom w:val="single" w:sz="4" w:space="0" w:color="auto"/>
              <w:right w:val="single" w:sz="4" w:space="0" w:color="auto"/>
            </w:tcBorders>
          </w:tcPr>
          <w:p w14:paraId="36598E69" w14:textId="77777777" w:rsidR="00EE5860" w:rsidRPr="00441CD0" w:rsidRDefault="00EE5860" w:rsidP="00BB0E1F">
            <w:pPr>
              <w:pStyle w:val="TAH"/>
            </w:pPr>
          </w:p>
        </w:tc>
        <w:tc>
          <w:tcPr>
            <w:tcW w:w="336" w:type="dxa"/>
            <w:vMerge/>
            <w:tcBorders>
              <w:left w:val="single" w:sz="4" w:space="0" w:color="auto"/>
              <w:bottom w:val="single" w:sz="4" w:space="0" w:color="auto"/>
              <w:right w:val="single" w:sz="4" w:space="0" w:color="auto"/>
            </w:tcBorders>
          </w:tcPr>
          <w:p w14:paraId="24B9174E" w14:textId="77777777" w:rsidR="00EE5860" w:rsidRPr="00441CD0" w:rsidRDefault="00EE5860" w:rsidP="00BB0E1F">
            <w:pPr>
              <w:pStyle w:val="TAH"/>
            </w:pPr>
          </w:p>
        </w:tc>
        <w:tc>
          <w:tcPr>
            <w:tcW w:w="4672" w:type="dxa"/>
            <w:vMerge/>
            <w:tcBorders>
              <w:left w:val="single" w:sz="4" w:space="0" w:color="auto"/>
              <w:bottom w:val="single" w:sz="4" w:space="0" w:color="auto"/>
              <w:right w:val="single" w:sz="4" w:space="0" w:color="auto"/>
            </w:tcBorders>
          </w:tcPr>
          <w:p w14:paraId="6BBFD7E9" w14:textId="77777777" w:rsidR="00EE5860" w:rsidRPr="00441CD0" w:rsidRDefault="00EE5860" w:rsidP="00BB0E1F">
            <w:pPr>
              <w:pStyle w:val="TAH"/>
            </w:pPr>
          </w:p>
        </w:tc>
        <w:tc>
          <w:tcPr>
            <w:tcW w:w="370" w:type="dxa"/>
            <w:tcBorders>
              <w:top w:val="single" w:sz="4" w:space="0" w:color="auto"/>
              <w:left w:val="single" w:sz="4" w:space="0" w:color="auto"/>
              <w:bottom w:val="single" w:sz="4" w:space="0" w:color="auto"/>
              <w:right w:val="single" w:sz="4" w:space="0" w:color="auto"/>
            </w:tcBorders>
          </w:tcPr>
          <w:p w14:paraId="39CAF7E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3A957FA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4E497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1A650504" w14:textId="77777777" w:rsidR="00EE5860" w:rsidRPr="00441CD0" w:rsidRDefault="00EE5860" w:rsidP="00BB0E1F">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307E396E" w14:textId="77777777" w:rsidR="00EE5860" w:rsidRPr="00441CD0" w:rsidRDefault="00EE5860" w:rsidP="00BB0E1F">
            <w:pPr>
              <w:pStyle w:val="TAH"/>
            </w:pPr>
          </w:p>
        </w:tc>
      </w:tr>
      <w:tr w:rsidR="00EE5860" w:rsidRPr="00441CD0" w14:paraId="44A944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676909E" w14:textId="77777777" w:rsidR="00EE5860" w:rsidRPr="00441CD0" w:rsidRDefault="00EE5860" w:rsidP="00BB0E1F">
            <w:pPr>
              <w:pStyle w:val="TAL"/>
            </w:pPr>
            <w:r w:rsidRPr="00441CD0">
              <w:t>Remote GTP-U Peer</w:t>
            </w:r>
          </w:p>
          <w:p w14:paraId="5D96BBAA"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hideMark/>
          </w:tcPr>
          <w:p w14:paraId="7AAA406C"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70765D00" w14:textId="77777777" w:rsidR="00EE5860" w:rsidRPr="00441CD0" w:rsidRDefault="00EE5860" w:rsidP="00BB0E1F">
            <w:pPr>
              <w:pStyle w:val="TAL"/>
            </w:pPr>
            <w:r w:rsidRPr="00441CD0">
              <w:t>When present, this IE shall include the IP address of the remote GTP-U peer for which QoS information is to be reported, and the network instance used towards the remote GTP-U peer if available.</w:t>
            </w:r>
          </w:p>
          <w:p w14:paraId="07DACD41"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remote GTP-U peers.</w:t>
            </w:r>
          </w:p>
          <w:p w14:paraId="7000DAA7"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6BD120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0DF1E7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A03C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0383E5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58BC2376" w14:textId="77777777" w:rsidR="00EE5860" w:rsidRPr="00441CD0" w:rsidRDefault="00EE5860" w:rsidP="00BB0E1F">
            <w:pPr>
              <w:pStyle w:val="TAC"/>
            </w:pPr>
            <w:r w:rsidRPr="00441CD0">
              <w:t>Remote GTP-U Peer</w:t>
            </w:r>
          </w:p>
        </w:tc>
      </w:tr>
      <w:tr w:rsidR="00EE5860" w:rsidRPr="00441CD0" w14:paraId="733748D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CC42B81"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7CC5BD71" w14:textId="77777777" w:rsidR="00EE5860" w:rsidRPr="00441CD0" w:rsidRDefault="00EE5860" w:rsidP="00BB0E1F">
            <w:pPr>
              <w:pStyle w:val="TAL"/>
              <w:jc w:val="cente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49018020" w14:textId="77777777" w:rsidR="00EE5860" w:rsidRPr="00441CD0" w:rsidRDefault="00EE5860" w:rsidP="00BB0E1F">
            <w:pPr>
              <w:pStyle w:val="TAL"/>
            </w:pPr>
            <w:r w:rsidRPr="00441CD0">
              <w:t>When present, this IE shall include the Interface Type of the GTP-U paths for which QoS information is to be reported.</w:t>
            </w:r>
          </w:p>
          <w:p w14:paraId="599D3100" w14:textId="77777777" w:rsidR="00EE5860" w:rsidRPr="00441CD0" w:rsidRDefault="00EE5860" w:rsidP="00BB0E1F">
            <w:pPr>
              <w:pStyle w:val="TAL"/>
            </w:pPr>
            <w:r w:rsidRPr="00441CD0">
              <w:t>(NOTE)</w:t>
            </w:r>
          </w:p>
        </w:tc>
        <w:tc>
          <w:tcPr>
            <w:tcW w:w="370" w:type="dxa"/>
            <w:tcBorders>
              <w:top w:val="single" w:sz="4" w:space="0" w:color="auto"/>
              <w:left w:val="single" w:sz="4" w:space="0" w:color="auto"/>
              <w:bottom w:val="single" w:sz="4" w:space="0" w:color="auto"/>
              <w:right w:val="single" w:sz="4" w:space="0" w:color="auto"/>
            </w:tcBorders>
            <w:hideMark/>
          </w:tcPr>
          <w:p w14:paraId="7E6DC3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04857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812E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2D7348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507B1A7" w14:textId="77777777" w:rsidR="00EE5860" w:rsidRPr="00441CD0" w:rsidRDefault="00EE5860" w:rsidP="00BB0E1F">
            <w:pPr>
              <w:pStyle w:val="TAC"/>
            </w:pPr>
            <w:r w:rsidRPr="00441CD0">
              <w:t>GTP-U Path Interface Type</w:t>
            </w:r>
          </w:p>
        </w:tc>
      </w:tr>
      <w:tr w:rsidR="00EE5860" w:rsidRPr="00441CD0" w14:paraId="2D3DD67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AF2D6B2"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41233C1D"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tcPr>
          <w:p w14:paraId="7FC5E904" w14:textId="77777777" w:rsidR="00EE5860" w:rsidRPr="00441CD0" w:rsidRDefault="00EE5860" w:rsidP="00BB0E1F">
            <w:pPr>
              <w:pStyle w:val="TAL"/>
            </w:pPr>
            <w:r w:rsidRPr="00441CD0">
              <w:t>This IE shall indicate the trigger for reporting QoS information to the SMF.</w:t>
            </w:r>
          </w:p>
        </w:tc>
        <w:tc>
          <w:tcPr>
            <w:tcW w:w="370" w:type="dxa"/>
            <w:tcBorders>
              <w:top w:val="single" w:sz="4" w:space="0" w:color="auto"/>
              <w:left w:val="single" w:sz="4" w:space="0" w:color="auto"/>
              <w:bottom w:val="single" w:sz="4" w:space="0" w:color="auto"/>
              <w:right w:val="single" w:sz="4" w:space="0" w:color="auto"/>
            </w:tcBorders>
          </w:tcPr>
          <w:p w14:paraId="66893F6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5243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0F3C99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38840C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D2AC7C0" w14:textId="77777777" w:rsidR="00EE5860" w:rsidRPr="00441CD0" w:rsidRDefault="00EE5860" w:rsidP="00BB0E1F">
            <w:pPr>
              <w:pStyle w:val="TAC"/>
            </w:pPr>
            <w:r w:rsidRPr="00441CD0">
              <w:t>QoS Report Trigger</w:t>
            </w:r>
          </w:p>
        </w:tc>
      </w:tr>
      <w:tr w:rsidR="00EE5860" w:rsidRPr="00441CD0" w14:paraId="776242F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859A74A"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tcPr>
          <w:p w14:paraId="627398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7B6DF0E" w14:textId="77777777" w:rsidR="00EE5860" w:rsidRPr="00441CD0" w:rsidRDefault="00EE5860" w:rsidP="00BB0E1F">
            <w:pPr>
              <w:pStyle w:val="TAL"/>
            </w:pPr>
            <w:r w:rsidRPr="00441CD0">
              <w:t>This IE shall be present, if available. When present, it shall contain the value of the DSCP in the TOS/Traffic Class field to measure the packet delay.</w:t>
            </w:r>
          </w:p>
          <w:p w14:paraId="0D97DA81" w14:textId="77777777" w:rsidR="00EE5860" w:rsidRPr="00441CD0" w:rsidRDefault="00EE5860" w:rsidP="00BB0E1F">
            <w:pPr>
              <w:pStyle w:val="TAL"/>
            </w:pPr>
          </w:p>
          <w:p w14:paraId="15A6461B"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DSCP values to use for QoS monitoring.</w:t>
            </w:r>
          </w:p>
        </w:tc>
        <w:tc>
          <w:tcPr>
            <w:tcW w:w="370" w:type="dxa"/>
            <w:tcBorders>
              <w:top w:val="single" w:sz="4" w:space="0" w:color="auto"/>
              <w:left w:val="single" w:sz="4" w:space="0" w:color="auto"/>
              <w:bottom w:val="single" w:sz="4" w:space="0" w:color="auto"/>
              <w:right w:val="single" w:sz="4" w:space="0" w:color="auto"/>
            </w:tcBorders>
          </w:tcPr>
          <w:p w14:paraId="26DC38F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2870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F82872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D8705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FF0E3DC" w14:textId="77777777" w:rsidR="00EE5860" w:rsidRPr="00441CD0" w:rsidRDefault="00EE5860" w:rsidP="00BB0E1F">
            <w:pPr>
              <w:pStyle w:val="TAC"/>
            </w:pPr>
            <w:r w:rsidRPr="00441CD0">
              <w:t>Transport Level Marking</w:t>
            </w:r>
          </w:p>
        </w:tc>
      </w:tr>
      <w:tr w:rsidR="00EE5860" w:rsidRPr="00441CD0" w14:paraId="73E3D0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FB0DC79" w14:textId="77777777" w:rsidR="00EE5860" w:rsidRPr="00441CD0" w:rsidRDefault="00EE5860" w:rsidP="00BB0E1F">
            <w:pPr>
              <w:pStyle w:val="TAL"/>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F06CB7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12B8BFAB" w14:textId="77777777" w:rsidR="00EE5860" w:rsidRPr="00441CD0" w:rsidRDefault="00EE5860" w:rsidP="00BB0E1F">
            <w:pPr>
              <w:pStyle w:val="TAL"/>
            </w:pPr>
            <w:r w:rsidRPr="00441CD0">
              <w:t>This IE shall be present if the QoS Report Trigger indicates periodic reporting. When present, it shall contain the time period for the QoS reports towards the SMF.</w:t>
            </w:r>
          </w:p>
        </w:tc>
        <w:tc>
          <w:tcPr>
            <w:tcW w:w="370" w:type="dxa"/>
            <w:tcBorders>
              <w:top w:val="single" w:sz="4" w:space="0" w:color="auto"/>
              <w:left w:val="single" w:sz="4" w:space="0" w:color="auto"/>
              <w:bottom w:val="single" w:sz="4" w:space="0" w:color="auto"/>
              <w:right w:val="single" w:sz="4" w:space="0" w:color="auto"/>
            </w:tcBorders>
          </w:tcPr>
          <w:p w14:paraId="549DCD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DCB5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23C9EC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AA3923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002DB0C9" w14:textId="77777777" w:rsidR="00EE5860" w:rsidRPr="00441CD0" w:rsidRDefault="00EE5860" w:rsidP="00BB0E1F">
            <w:pPr>
              <w:pStyle w:val="TAC"/>
            </w:pPr>
            <w:r w:rsidRPr="00441CD0">
              <w:t>Measurement Period</w:t>
            </w:r>
          </w:p>
        </w:tc>
      </w:tr>
      <w:tr w:rsidR="00EE5860" w:rsidRPr="00441CD0" w14:paraId="3A753DE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5B75C26" w14:textId="77777777" w:rsidR="00EE5860" w:rsidRPr="00441CD0" w:rsidRDefault="00EE5860" w:rsidP="00BB0E1F">
            <w:pPr>
              <w:pStyle w:val="TAL"/>
            </w:pPr>
            <w:r w:rsidRPr="00441CD0">
              <w:t>Average Packet Delay Threshold</w:t>
            </w:r>
          </w:p>
        </w:tc>
        <w:tc>
          <w:tcPr>
            <w:tcW w:w="336" w:type="dxa"/>
            <w:tcBorders>
              <w:top w:val="single" w:sz="4" w:space="0" w:color="auto"/>
              <w:left w:val="single" w:sz="4" w:space="0" w:color="auto"/>
              <w:bottom w:val="single" w:sz="4" w:space="0" w:color="auto"/>
              <w:right w:val="single" w:sz="4" w:space="0" w:color="auto"/>
            </w:tcBorders>
          </w:tcPr>
          <w:p w14:paraId="6656C60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29F85C3B"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37F6FA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0093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62AF12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87160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3097611C" w14:textId="77777777" w:rsidR="00EE5860" w:rsidRPr="00441CD0" w:rsidRDefault="00EE5860" w:rsidP="00BB0E1F">
            <w:pPr>
              <w:pStyle w:val="TAC"/>
            </w:pPr>
            <w:r w:rsidRPr="00441CD0">
              <w:t>Average Packet Delay</w:t>
            </w:r>
          </w:p>
        </w:tc>
      </w:tr>
      <w:tr w:rsidR="00EE5860" w:rsidRPr="00441CD0" w14:paraId="320B8CD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3ED55CE7" w14:textId="77777777" w:rsidR="00EE5860" w:rsidRPr="00441CD0" w:rsidRDefault="00EE5860" w:rsidP="00BB0E1F">
            <w:pPr>
              <w:pStyle w:val="TAL"/>
            </w:pPr>
            <w:r w:rsidRPr="00441CD0">
              <w:t>Minimum Packet Delay Threshold</w:t>
            </w:r>
          </w:p>
        </w:tc>
        <w:tc>
          <w:tcPr>
            <w:tcW w:w="336" w:type="dxa"/>
            <w:tcBorders>
              <w:top w:val="single" w:sz="4" w:space="0" w:color="auto"/>
              <w:left w:val="single" w:sz="4" w:space="0" w:color="auto"/>
              <w:bottom w:val="single" w:sz="4" w:space="0" w:color="auto"/>
              <w:right w:val="single" w:sz="4" w:space="0" w:color="auto"/>
            </w:tcBorders>
          </w:tcPr>
          <w:p w14:paraId="1A59DF6A"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4DCA2A7"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1F589C8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57A12A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72982A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E871F0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50BE5D3B" w14:textId="77777777" w:rsidR="00EE5860" w:rsidRPr="00441CD0" w:rsidRDefault="00EE5860" w:rsidP="00BB0E1F">
            <w:pPr>
              <w:pStyle w:val="TAC"/>
            </w:pPr>
            <w:r w:rsidRPr="00441CD0">
              <w:t>Minimum Packet Delay</w:t>
            </w:r>
          </w:p>
        </w:tc>
      </w:tr>
      <w:tr w:rsidR="00EE5860" w:rsidRPr="00441CD0" w14:paraId="74B0210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00278108" w14:textId="77777777" w:rsidR="00EE5860" w:rsidRPr="00441CD0" w:rsidRDefault="00EE5860" w:rsidP="00BB0E1F">
            <w:pPr>
              <w:pStyle w:val="TAL"/>
            </w:pPr>
            <w:r w:rsidRPr="00441CD0">
              <w:t>Maximum Packet Delay Threshold</w:t>
            </w:r>
          </w:p>
        </w:tc>
        <w:tc>
          <w:tcPr>
            <w:tcW w:w="336" w:type="dxa"/>
            <w:tcBorders>
              <w:top w:val="single" w:sz="4" w:space="0" w:color="auto"/>
              <w:left w:val="single" w:sz="4" w:space="0" w:color="auto"/>
              <w:bottom w:val="single" w:sz="4" w:space="0" w:color="auto"/>
              <w:right w:val="single" w:sz="4" w:space="0" w:color="auto"/>
            </w:tcBorders>
          </w:tcPr>
          <w:p w14:paraId="068DD0B9"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98D0142" w14:textId="77777777" w:rsidR="00EE5860" w:rsidRPr="00441CD0" w:rsidRDefault="00EE5860" w:rsidP="00BB0E1F">
            <w:pPr>
              <w:pStyle w:val="TAL"/>
            </w:pPr>
            <w:r w:rsidRPr="00441CD0">
              <w:t xml:space="preserve">This IE may be present if the QoS Report Trigger indicates reporting based on thresholds. </w:t>
            </w:r>
          </w:p>
        </w:tc>
        <w:tc>
          <w:tcPr>
            <w:tcW w:w="370" w:type="dxa"/>
            <w:tcBorders>
              <w:top w:val="single" w:sz="4" w:space="0" w:color="auto"/>
              <w:left w:val="single" w:sz="4" w:space="0" w:color="auto"/>
              <w:bottom w:val="single" w:sz="4" w:space="0" w:color="auto"/>
              <w:right w:val="single" w:sz="4" w:space="0" w:color="auto"/>
            </w:tcBorders>
          </w:tcPr>
          <w:p w14:paraId="0175FDB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693BD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CE5088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85D0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2DAA2DE9" w14:textId="77777777" w:rsidR="00EE5860" w:rsidRPr="00441CD0" w:rsidRDefault="00EE5860" w:rsidP="00BB0E1F">
            <w:pPr>
              <w:pStyle w:val="TAC"/>
            </w:pPr>
            <w:r w:rsidRPr="00441CD0">
              <w:t>Maximum Packet Delay</w:t>
            </w:r>
          </w:p>
        </w:tc>
      </w:tr>
      <w:tr w:rsidR="00EE5860" w:rsidRPr="00441CD0" w14:paraId="2149B91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tcPr>
          <w:p w14:paraId="23EF09A4" w14:textId="77777777" w:rsidR="00EE5860" w:rsidRPr="00441CD0" w:rsidRDefault="00EE5860" w:rsidP="00BB0E1F">
            <w:pPr>
              <w:pStyle w:val="TAL"/>
            </w:pPr>
            <w:r w:rsidRPr="00441CD0">
              <w:t>Minimum Waiting Time</w:t>
            </w:r>
          </w:p>
        </w:tc>
        <w:tc>
          <w:tcPr>
            <w:tcW w:w="336" w:type="dxa"/>
            <w:tcBorders>
              <w:top w:val="single" w:sz="4" w:space="0" w:color="auto"/>
              <w:left w:val="single" w:sz="4" w:space="0" w:color="auto"/>
              <w:bottom w:val="single" w:sz="4" w:space="0" w:color="auto"/>
              <w:right w:val="single" w:sz="4" w:space="0" w:color="auto"/>
            </w:tcBorders>
          </w:tcPr>
          <w:p w14:paraId="2451B02C"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6CE0486C" w14:textId="77777777" w:rsidR="00EE5860" w:rsidRPr="00441CD0" w:rsidRDefault="00EE5860" w:rsidP="00BB0E1F">
            <w:pPr>
              <w:pStyle w:val="TAL"/>
            </w:pPr>
            <w:r w:rsidRPr="00441CD0">
              <w:t xml:space="preserve">This IE may be present if the QoS Report Trigger indicates reporting based on thresholds. When present, it shall contain the minimum waiting time between two consecutive reports for the same </w:t>
            </w:r>
            <w:r w:rsidRPr="00441CD0">
              <w:rPr>
                <w:lang w:eastAsia="x-none"/>
              </w:rPr>
              <w:t xml:space="preserve">type of measurement and the same remote GTP-U peer. </w:t>
            </w:r>
          </w:p>
        </w:tc>
        <w:tc>
          <w:tcPr>
            <w:tcW w:w="370" w:type="dxa"/>
            <w:tcBorders>
              <w:top w:val="single" w:sz="4" w:space="0" w:color="auto"/>
              <w:left w:val="single" w:sz="4" w:space="0" w:color="auto"/>
              <w:bottom w:val="single" w:sz="4" w:space="0" w:color="auto"/>
              <w:right w:val="single" w:sz="4" w:space="0" w:color="auto"/>
            </w:tcBorders>
          </w:tcPr>
          <w:p w14:paraId="734739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E68E9A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9D9A7E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0C28A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tcPr>
          <w:p w14:paraId="137F9A28" w14:textId="77777777" w:rsidR="00EE5860" w:rsidRPr="00441CD0" w:rsidRDefault="00EE5860" w:rsidP="00BB0E1F">
            <w:pPr>
              <w:pStyle w:val="TAC"/>
            </w:pPr>
            <w:r w:rsidRPr="00441CD0">
              <w:t>Timer</w:t>
            </w:r>
          </w:p>
        </w:tc>
      </w:tr>
      <w:tr w:rsidR="00EE5860" w:rsidRPr="00441CD0" w14:paraId="498407B8"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tcPr>
          <w:p w14:paraId="244D6E0F" w14:textId="77777777" w:rsidR="00EE5860" w:rsidRPr="00441CD0" w:rsidRDefault="00EE5860" w:rsidP="00BB0E1F">
            <w:pPr>
              <w:pStyle w:val="TAN"/>
            </w:pPr>
            <w:r w:rsidRPr="00441CD0">
              <w:t>NOTE:</w:t>
            </w:r>
            <w:r w:rsidRPr="00441CD0">
              <w:tab/>
              <w:t>At least one Remote GTP-U Peer IE or GTP-U Path Interface Type IE shall be present.</w:t>
            </w:r>
          </w:p>
        </w:tc>
      </w:tr>
    </w:tbl>
    <w:p w14:paraId="6929089D" w14:textId="77777777" w:rsidR="00EE5860" w:rsidRPr="00441CD0" w:rsidRDefault="00EE5860" w:rsidP="00EE5860"/>
    <w:p w14:paraId="663C6904" w14:textId="77777777" w:rsidR="00EE5860" w:rsidRPr="00441CD0" w:rsidRDefault="00EE5860" w:rsidP="00EE5860">
      <w:pPr>
        <w:pStyle w:val="Heading4"/>
      </w:pPr>
      <w:bookmarkStart w:id="3690" w:name="_Toc19717266"/>
      <w:bookmarkStart w:id="3691" w:name="_Toc27490752"/>
      <w:bookmarkStart w:id="3692" w:name="_Toc27557045"/>
      <w:bookmarkStart w:id="3693" w:name="_Toc27723962"/>
      <w:bookmarkStart w:id="3694" w:name="_Toc36031034"/>
      <w:bookmarkStart w:id="3695" w:name="_Toc36042954"/>
      <w:bookmarkStart w:id="3696" w:name="_Toc36814279"/>
      <w:bookmarkStart w:id="3697" w:name="_Toc44689133"/>
      <w:bookmarkStart w:id="3698" w:name="_Toc44923887"/>
      <w:bookmarkStart w:id="3699" w:name="_Toc51860856"/>
      <w:bookmarkStart w:id="3700" w:name="_Toc57930627"/>
      <w:bookmarkStart w:id="3701" w:name="_Toc57931257"/>
      <w:bookmarkStart w:id="3702" w:name="_Toc160974383"/>
      <w:r w:rsidRPr="00441CD0">
        <w:lastRenderedPageBreak/>
        <w:t>7.4.4.2</w:t>
      </w:r>
      <w:r w:rsidRPr="00441CD0">
        <w:tab/>
        <w:t>PFCP Association Setup Response</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695B391" w14:textId="77777777" w:rsidR="00EE5860" w:rsidRPr="00441CD0" w:rsidRDefault="00EE5860" w:rsidP="00EE5860">
      <w:pPr>
        <w:pStyle w:val="TH"/>
      </w:pPr>
      <w:r w:rsidRPr="00441CD0">
        <w:t>Table 7.4.4.2-1: Information Elements in a PFCP Association Setup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112286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81697D8" w14:textId="77777777" w:rsidR="00EE5860" w:rsidRPr="00441CD0" w:rsidRDefault="00EE5860" w:rsidP="00BB0E1F">
            <w:pPr>
              <w:pStyle w:val="TAH"/>
            </w:pPr>
            <w:bookmarkStart w:id="3703" w:name="OLE_LINK2"/>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5CC0EF7"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0066D6E0"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044E0B3F" w14:textId="77777777" w:rsidR="00EE5860" w:rsidRPr="00441CD0" w:rsidRDefault="00EE5860" w:rsidP="00BB0E1F">
            <w:pPr>
              <w:pStyle w:val="TAH"/>
            </w:pPr>
            <w:r w:rsidRPr="00441CD0">
              <w:t>IE Type</w:t>
            </w:r>
          </w:p>
        </w:tc>
      </w:tr>
      <w:tr w:rsidR="00EE5860" w:rsidRPr="00441CD0" w14:paraId="3533AC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0A41E29"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3260DCB"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45EC0B2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0B757C71" w14:textId="77777777" w:rsidR="00EE5860" w:rsidRPr="00441CD0" w:rsidRDefault="00EE5860" w:rsidP="00BB0E1F">
            <w:pPr>
              <w:pStyle w:val="TAC"/>
              <w:rPr>
                <w:szCs w:val="18"/>
              </w:rPr>
            </w:pPr>
            <w:r w:rsidRPr="00441CD0">
              <w:rPr>
                <w:szCs w:val="18"/>
              </w:rPr>
              <w:t>Node ID</w:t>
            </w:r>
          </w:p>
        </w:tc>
      </w:tr>
      <w:tr w:rsidR="00EE5860" w:rsidRPr="00441CD0" w14:paraId="7D25D4C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A650699"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30BAD727" w14:textId="77777777" w:rsidR="00EE5860" w:rsidRPr="00441CD0" w:rsidRDefault="00EE5860" w:rsidP="00BB0E1F">
            <w:pPr>
              <w:pStyle w:val="TAH"/>
              <w:rPr>
                <w:b w:val="0"/>
                <w:szCs w:val="18"/>
              </w:rPr>
            </w:pPr>
            <w:r w:rsidRPr="00441CD0">
              <w:rPr>
                <w:b w:val="0"/>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ADCB628" w14:textId="77777777" w:rsidR="00EE5860" w:rsidRPr="00441CD0" w:rsidRDefault="00EE5860" w:rsidP="00BB0E1F">
            <w:pPr>
              <w:pStyle w:val="TAH"/>
              <w:jc w:val="left"/>
              <w:rPr>
                <w:b w:val="0"/>
                <w:szCs w:val="18"/>
              </w:rPr>
            </w:pPr>
            <w:r w:rsidRPr="00441CD0">
              <w:rPr>
                <w:b w:val="0"/>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5044DED8" w14:textId="77777777" w:rsidR="00EE5860" w:rsidRPr="00441CD0" w:rsidRDefault="00EE5860" w:rsidP="00BB0E1F">
            <w:pPr>
              <w:pStyle w:val="TAH"/>
              <w:rPr>
                <w:b w:val="0"/>
                <w:szCs w:val="18"/>
              </w:rPr>
            </w:pPr>
            <w:r w:rsidRPr="00441CD0">
              <w:rPr>
                <w:b w:val="0"/>
                <w:szCs w:val="18"/>
              </w:rPr>
              <w:t>Cause</w:t>
            </w:r>
          </w:p>
        </w:tc>
      </w:tr>
      <w:tr w:rsidR="00EE5860" w:rsidRPr="00441CD0" w14:paraId="49EFE73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F613ECC" w14:textId="77777777" w:rsidR="00EE5860" w:rsidRPr="00441CD0" w:rsidRDefault="00EE5860" w:rsidP="00BB0E1F">
            <w:pPr>
              <w:pStyle w:val="TAL"/>
              <w:jc w:val="center"/>
              <w:rPr>
                <w:szCs w:val="18"/>
              </w:rPr>
            </w:pPr>
            <w:r w:rsidRPr="00441CD0">
              <w:rPr>
                <w:lang w:val="en-US" w:eastAsia="zh-CN"/>
              </w:rPr>
              <w:t>Recovery Time Stamp</w:t>
            </w:r>
          </w:p>
        </w:tc>
        <w:tc>
          <w:tcPr>
            <w:tcW w:w="360" w:type="dxa"/>
            <w:tcBorders>
              <w:top w:val="single" w:sz="4" w:space="0" w:color="auto"/>
              <w:left w:val="single" w:sz="4" w:space="0" w:color="auto"/>
              <w:bottom w:val="single" w:sz="4" w:space="0" w:color="auto"/>
              <w:right w:val="single" w:sz="4" w:space="0" w:color="auto"/>
            </w:tcBorders>
            <w:hideMark/>
          </w:tcPr>
          <w:p w14:paraId="40B2E3DD" w14:textId="77777777" w:rsidR="00EE5860" w:rsidRPr="00441CD0" w:rsidRDefault="00EE5860" w:rsidP="00BB0E1F">
            <w:pPr>
              <w:pStyle w:val="TAC"/>
              <w:rPr>
                <w:szCs w:val="18"/>
              </w:rPr>
            </w:pPr>
            <w:r w:rsidRPr="00441CD0">
              <w:rPr>
                <w:rFonts w:eastAsia="SimSun"/>
              </w:rPr>
              <w:t>M</w:t>
            </w:r>
          </w:p>
        </w:tc>
        <w:tc>
          <w:tcPr>
            <w:tcW w:w="3183" w:type="dxa"/>
            <w:tcBorders>
              <w:top w:val="single" w:sz="4" w:space="0" w:color="auto"/>
              <w:left w:val="single" w:sz="4" w:space="0" w:color="auto"/>
              <w:bottom w:val="single" w:sz="4" w:space="0" w:color="auto"/>
              <w:right w:val="single" w:sz="4" w:space="0" w:color="auto"/>
            </w:tcBorders>
            <w:hideMark/>
          </w:tcPr>
          <w:p w14:paraId="29DC6144" w14:textId="50E947D9" w:rsidR="00EE5860" w:rsidRPr="00441CD0" w:rsidRDefault="00EE5860" w:rsidP="00BB0E1F">
            <w:pPr>
              <w:pStyle w:val="TAL"/>
            </w:pPr>
            <w:r w:rsidRPr="00441CD0">
              <w:t xml:space="preserve">This IE shall contain the time stamp when the CP or UP function was started, see </w:t>
            </w:r>
            <w:r w:rsidR="00415C19" w:rsidRPr="00441CD0">
              <w:t>clause</w:t>
            </w:r>
            <w:r w:rsidR="00415C19">
              <w:t> </w:t>
            </w:r>
            <w:r w:rsidR="00415C19" w:rsidRPr="00441CD0">
              <w:t>1</w:t>
            </w:r>
            <w:r w:rsidRPr="00441CD0">
              <w:t>9A of 3GPP TS 23.007 [24]. (NOTE)</w:t>
            </w:r>
          </w:p>
        </w:tc>
        <w:tc>
          <w:tcPr>
            <w:tcW w:w="2978" w:type="dxa"/>
            <w:tcBorders>
              <w:top w:val="single" w:sz="4" w:space="0" w:color="auto"/>
              <w:left w:val="single" w:sz="4" w:space="0" w:color="auto"/>
              <w:bottom w:val="single" w:sz="4" w:space="0" w:color="auto"/>
              <w:right w:val="single" w:sz="4" w:space="0" w:color="auto"/>
            </w:tcBorders>
            <w:hideMark/>
          </w:tcPr>
          <w:p w14:paraId="068C283A" w14:textId="77777777" w:rsidR="00EE5860" w:rsidRPr="00441CD0" w:rsidRDefault="00EE5860" w:rsidP="00BB0E1F">
            <w:pPr>
              <w:pStyle w:val="TAC"/>
              <w:rPr>
                <w:szCs w:val="18"/>
              </w:rPr>
            </w:pPr>
            <w:r w:rsidRPr="00441CD0">
              <w:rPr>
                <w:lang w:val="en-US" w:eastAsia="zh-CN"/>
              </w:rPr>
              <w:t>Recovery Time Stamp</w:t>
            </w:r>
          </w:p>
        </w:tc>
      </w:tr>
      <w:tr w:rsidR="00EE5860" w:rsidRPr="00441CD0" w14:paraId="266D96F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38671B7"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27C5448F" w14:textId="77777777" w:rsidR="00EE5860" w:rsidRPr="00441CD0" w:rsidRDefault="00EE5860" w:rsidP="00BB0E1F">
            <w:pPr>
              <w:pStyle w:val="TAC"/>
              <w:rPr>
                <w:szCs w:val="18"/>
                <w:lang w:val="sv-SE"/>
              </w:rPr>
            </w:pPr>
            <w:r w:rsidRPr="00441CD0">
              <w:rPr>
                <w:szCs w:val="18"/>
                <w:lang w:val="sv-SE"/>
              </w:rPr>
              <w:t>C</w:t>
            </w:r>
          </w:p>
        </w:tc>
        <w:tc>
          <w:tcPr>
            <w:tcW w:w="3183" w:type="dxa"/>
            <w:tcBorders>
              <w:top w:val="single" w:sz="4" w:space="0" w:color="auto"/>
              <w:left w:val="single" w:sz="4" w:space="0" w:color="auto"/>
              <w:bottom w:val="single" w:sz="4" w:space="0" w:color="auto"/>
              <w:right w:val="single" w:sz="4" w:space="0" w:color="auto"/>
            </w:tcBorders>
            <w:hideMark/>
          </w:tcPr>
          <w:p w14:paraId="55E3FBF0" w14:textId="77777777" w:rsidR="00EE5860" w:rsidRPr="00441CD0" w:rsidRDefault="00EE5860" w:rsidP="00BB0E1F">
            <w:pPr>
              <w:pStyle w:val="TAL"/>
            </w:pPr>
            <w:r w:rsidRPr="00441CD0">
              <w:t>This IE shall be present if the UP function sends this message and the UP function supports at least one UP feature defined in this IE.</w:t>
            </w:r>
          </w:p>
          <w:p w14:paraId="264505CC" w14:textId="77777777" w:rsidR="00EE5860" w:rsidRPr="00441CD0" w:rsidRDefault="00EE5860" w:rsidP="00BB0E1F">
            <w:pPr>
              <w:pStyle w:val="TAL"/>
              <w:rPr>
                <w:lang w:val="x-none"/>
              </w:rPr>
            </w:pPr>
            <w:r w:rsidRPr="00441CD0">
              <w:t>When present, this IE shall indicate the features the UP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0FC3442" w14:textId="77777777" w:rsidR="00EE5860" w:rsidRPr="00441CD0" w:rsidRDefault="00EE5860" w:rsidP="00BB0E1F">
            <w:pPr>
              <w:pStyle w:val="TAC"/>
              <w:rPr>
                <w:szCs w:val="18"/>
              </w:rPr>
            </w:pPr>
            <w:r w:rsidRPr="00441CD0">
              <w:t>UP Function Features</w:t>
            </w:r>
          </w:p>
        </w:tc>
      </w:tr>
      <w:tr w:rsidR="00EE5860" w:rsidRPr="00441CD0" w14:paraId="66D5CF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544D359"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4C6CECD3"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hideMark/>
          </w:tcPr>
          <w:p w14:paraId="09C63F49" w14:textId="77777777" w:rsidR="00EE5860" w:rsidRPr="00441CD0" w:rsidRDefault="00EE5860" w:rsidP="00BB0E1F">
            <w:pPr>
              <w:pStyle w:val="TAL"/>
              <w:rPr>
                <w:lang w:val="x-none"/>
              </w:rPr>
            </w:pPr>
            <w:r w:rsidRPr="00441CD0">
              <w:t>This IE shall be present if the CP function sends this message and the CP function supports at least one CP feature defined in this IE.</w:t>
            </w:r>
          </w:p>
          <w:p w14:paraId="157684D3" w14:textId="77777777" w:rsidR="00EE5860" w:rsidRPr="00441CD0" w:rsidRDefault="00EE5860" w:rsidP="00BB0E1F">
            <w:pPr>
              <w:pStyle w:val="TAL"/>
            </w:pPr>
            <w:r w:rsidRPr="00441CD0">
              <w:t>When present, this IE indicates the features the CP function supports.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7ED25A0E" w14:textId="77777777" w:rsidR="00EE5860" w:rsidRPr="00441CD0" w:rsidRDefault="00EE5860" w:rsidP="00BB0E1F">
            <w:pPr>
              <w:pStyle w:val="TAC"/>
              <w:rPr>
                <w:szCs w:val="18"/>
              </w:rPr>
            </w:pPr>
            <w:r w:rsidRPr="00441CD0">
              <w:t>CP Function Features</w:t>
            </w:r>
          </w:p>
        </w:tc>
      </w:tr>
      <w:tr w:rsidR="00EE5860" w:rsidRPr="00441CD0" w14:paraId="1A420B4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37D00B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D90B82E"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3F69ECC" w14:textId="627B8667" w:rsidR="00EE5860" w:rsidRPr="00441CD0" w:rsidRDefault="00EE5860" w:rsidP="00BB0E1F">
            <w:pPr>
              <w:pStyle w:val="TAL"/>
              <w:rPr>
                <w:lang w:val="x-none"/>
              </w:rPr>
            </w:pPr>
            <w:r w:rsidRPr="00441CD0">
              <w:rPr>
                <w:lang w:eastAsia="zh-CN"/>
              </w:rPr>
              <w:t xml:space="preserve">This IE may be present if the SMF </w:t>
            </w:r>
            <w:r w:rsidRPr="00441CD0">
              <w:t xml:space="preserve">advertises the support of the SSET and/or MPAS feature in the CP Function Features IE (see </w:t>
            </w:r>
            <w:r w:rsidR="00415C19" w:rsidRPr="00441CD0">
              <w:t>clause</w:t>
            </w:r>
            <w:r w:rsidR="00415C19">
              <w:t> </w:t>
            </w:r>
            <w:r w:rsidR="00415C19" w:rsidRPr="00441CD0">
              <w:t>8</w:t>
            </w:r>
            <w:r w:rsidRPr="00441CD0">
              <w:t>.2.58).</w:t>
            </w:r>
          </w:p>
          <w:p w14:paraId="7736A2AA" w14:textId="77777777" w:rsidR="00EE5860" w:rsidRPr="00441CD0" w:rsidRDefault="00EE5860" w:rsidP="00BB0E1F">
            <w:pPr>
              <w:pStyle w:val="TAL"/>
              <w:rPr>
                <w:lang w:eastAsia="zh-CN"/>
              </w:rPr>
            </w:pPr>
          </w:p>
          <w:p w14:paraId="060B5A8F"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C9DCABB"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4C775D45" w14:textId="77777777" w:rsidR="00EE5860" w:rsidRPr="00441CD0" w:rsidRDefault="00EE5860" w:rsidP="00BB0E1F">
            <w:pPr>
              <w:pStyle w:val="TAC"/>
            </w:pPr>
            <w:r w:rsidRPr="00441CD0">
              <w:t>Alternative SMF IP Address</w:t>
            </w:r>
          </w:p>
        </w:tc>
      </w:tr>
      <w:tr w:rsidR="00EE5860" w:rsidRPr="00441CD0" w14:paraId="064DD31F"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B7ECF2"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150A02AB" w14:textId="77777777" w:rsidR="00EE5860" w:rsidRPr="00441CD0" w:rsidRDefault="00EE5860" w:rsidP="00BB0E1F">
            <w:pPr>
              <w:pStyle w:val="TAC"/>
              <w:rPr>
                <w:szCs w:val="18"/>
                <w:lang w:val="fr-FR"/>
              </w:rPr>
            </w:pPr>
            <w:r>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3C150C40" w14:textId="77777777" w:rsidR="00EE5860" w:rsidRPr="00441CD0" w:rsidRDefault="00EE5860" w:rsidP="00BB0E1F">
            <w:pPr>
              <w:pStyle w:val="TAL"/>
              <w:rPr>
                <w:lang w:val="x-none"/>
              </w:rPr>
            </w:pPr>
            <w:r w:rsidRPr="00441CD0">
              <w:rPr>
                <w:lang w:eastAsia="zh-CN"/>
              </w:rPr>
              <w:t xml:space="preserve">This IE shall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w:t>
            </w:r>
            <w:r w:rsidRPr="00441CD0">
              <w:t>5.22.3).</w:t>
            </w:r>
          </w:p>
          <w:p w14:paraId="0E83BA96" w14:textId="77777777" w:rsidR="00EE5860" w:rsidRPr="00441CD0" w:rsidRDefault="00EE5860" w:rsidP="00BB0E1F">
            <w:pPr>
              <w:pStyle w:val="TAL"/>
              <w:rPr>
                <w:lang w:eastAsia="zh-CN"/>
              </w:rPr>
            </w:pPr>
          </w:p>
          <w:p w14:paraId="6E99BCF8" w14:textId="77777777" w:rsidR="00EE5860" w:rsidRPr="00441CD0" w:rsidRDefault="00EE5860" w:rsidP="00BB0E1F">
            <w:pPr>
              <w:pStyle w:val="TAL"/>
              <w:rPr>
                <w:lang w:eastAsia="zh-CN"/>
              </w:rPr>
            </w:pPr>
            <w:r w:rsidRPr="00441CD0">
              <w:rPr>
                <w:lang w:eastAsia="zh-CN"/>
              </w:rPr>
              <w:t>When present, this IE shall contain an FQDN 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1AF363F1" w14:textId="77777777" w:rsidR="00EE5860" w:rsidRPr="00441CD0" w:rsidRDefault="00EE5860" w:rsidP="00BB0E1F">
            <w:pPr>
              <w:pStyle w:val="TAC"/>
            </w:pPr>
            <w:r w:rsidRPr="00441CD0">
              <w:t>SMF Set ID</w:t>
            </w:r>
          </w:p>
        </w:tc>
      </w:tr>
      <w:tr w:rsidR="00EE5860" w:rsidRPr="00441CD0" w14:paraId="6D3C8EF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2A8F312" w14:textId="77777777" w:rsidR="00EE5860" w:rsidRPr="00441CD0" w:rsidRDefault="00EE5860" w:rsidP="00BB0E1F">
            <w:pPr>
              <w:pStyle w:val="TAL"/>
              <w:jc w:val="center"/>
              <w:rPr>
                <w:lang w:val="fr-FR"/>
              </w:rPr>
            </w:pPr>
            <w:r w:rsidRPr="00441CD0">
              <w:rPr>
                <w:lang w:val="fr-FR"/>
              </w:rPr>
              <w:t>PFCPASRsp-Flags</w:t>
            </w:r>
          </w:p>
        </w:tc>
        <w:tc>
          <w:tcPr>
            <w:tcW w:w="360" w:type="dxa"/>
            <w:tcBorders>
              <w:top w:val="single" w:sz="4" w:space="0" w:color="auto"/>
              <w:left w:val="single" w:sz="4" w:space="0" w:color="auto"/>
              <w:bottom w:val="single" w:sz="4" w:space="0" w:color="auto"/>
              <w:right w:val="single" w:sz="4" w:space="0" w:color="auto"/>
            </w:tcBorders>
          </w:tcPr>
          <w:p w14:paraId="5681FD3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53DAF9D2" w14:textId="77777777" w:rsidR="00EE5860" w:rsidRPr="00441CD0" w:rsidRDefault="00EE5860" w:rsidP="00BB0E1F">
            <w:pPr>
              <w:pStyle w:val="TAL"/>
              <w:rPr>
                <w:lang w:val="en-US"/>
              </w:rPr>
            </w:pPr>
            <w:r w:rsidRPr="00441CD0">
              <w:rPr>
                <w:lang w:val="en-US"/>
              </w:rPr>
              <w:t>This IE shall be included if at least one of the flags is set to "1":</w:t>
            </w:r>
          </w:p>
          <w:p w14:paraId="12AECFE6" w14:textId="77777777" w:rsidR="00EE5860" w:rsidRDefault="00EE5860" w:rsidP="00BB0E1F">
            <w:pPr>
              <w:pStyle w:val="B1"/>
              <w:rPr>
                <w:rFonts w:ascii="Arial" w:hAnsi="Arial" w:cs="Arial"/>
                <w:sz w:val="18"/>
                <w:szCs w:val="18"/>
                <w:lang w:val="fr-FR"/>
              </w:rPr>
            </w:pPr>
            <w:r w:rsidRPr="00441CD0">
              <w:rPr>
                <w:rFonts w:ascii="Arial" w:hAnsi="Arial" w:cs="Arial"/>
                <w:sz w:val="18"/>
                <w:szCs w:val="18"/>
                <w:lang w:val="fr-FR"/>
              </w:rPr>
              <w:t>-</w:t>
            </w:r>
            <w:r w:rsidRPr="00441CD0">
              <w:rPr>
                <w:rFonts w:ascii="Arial" w:hAnsi="Arial" w:cs="Arial"/>
                <w:sz w:val="18"/>
                <w:szCs w:val="18"/>
                <w:lang w:val="fr-FR"/>
              </w:rPr>
              <w:tab/>
              <w:t>PSREI (PFCP Session Retained Indication): the UP function shall set this flag to "1" if the PFCP Session Retention Information IE was received in the Request, an existing PFCP association was already established for the same Node ID and the requested PFCP sessions have been retained. See clause 6.2.6.2.2.</w:t>
            </w:r>
          </w:p>
          <w:p w14:paraId="576A5F87" w14:textId="77777777" w:rsidR="00EE5860" w:rsidRPr="00441CD0" w:rsidRDefault="00EE5860" w:rsidP="00BB0E1F">
            <w:pPr>
              <w:pStyle w:val="B1"/>
              <w:rPr>
                <w:lang w:val="fr-FR" w:eastAsia="zh-CN"/>
              </w:rPr>
            </w:pPr>
            <w:r>
              <w:rPr>
                <w:rFonts w:ascii="Arial" w:hAnsi="Arial" w:cs="Arial"/>
                <w:sz w:val="18"/>
                <w:szCs w:val="18"/>
                <w:lang w:val="fr-FR"/>
              </w:rPr>
              <w:t>-</w:t>
            </w:r>
            <w:r>
              <w:rPr>
                <w:rFonts w:ascii="Arial" w:hAnsi="Arial" w:cs="Arial"/>
                <w:sz w:val="18"/>
                <w:szCs w:val="18"/>
                <w:lang w:val="fr-FR"/>
              </w:rPr>
              <w:tab/>
              <w:t>UUPSI (UPF configured for IPUPS): the UP function shall set this flag to "1" if the UPF is configured to be used for IPUPS. See clause 5.27.</w:t>
            </w:r>
          </w:p>
        </w:tc>
        <w:tc>
          <w:tcPr>
            <w:tcW w:w="2978" w:type="dxa"/>
            <w:tcBorders>
              <w:top w:val="single" w:sz="4" w:space="0" w:color="auto"/>
              <w:left w:val="single" w:sz="4" w:space="0" w:color="auto"/>
              <w:bottom w:val="single" w:sz="4" w:space="0" w:color="auto"/>
              <w:right w:val="single" w:sz="4" w:space="0" w:color="auto"/>
            </w:tcBorders>
          </w:tcPr>
          <w:p w14:paraId="26DFA7FE" w14:textId="77777777" w:rsidR="00EE5860" w:rsidRPr="00441CD0" w:rsidRDefault="00EE5860" w:rsidP="00BB0E1F">
            <w:pPr>
              <w:pStyle w:val="TAC"/>
              <w:rPr>
                <w:lang w:val="fr-FR"/>
              </w:rPr>
            </w:pPr>
            <w:r w:rsidRPr="00441CD0">
              <w:rPr>
                <w:lang w:val="fr-FR"/>
              </w:rPr>
              <w:t>PFCPASRsp-Flags</w:t>
            </w:r>
          </w:p>
        </w:tc>
      </w:tr>
      <w:tr w:rsidR="00EE5860" w:rsidRPr="00441CD0" w14:paraId="2C21A42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474595D0"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53911E9C"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01501C8B" w14:textId="7B88CFEC" w:rsidR="00EE5860" w:rsidRPr="00441CD0" w:rsidRDefault="00EE5860" w:rsidP="00BB0E1F">
            <w:pPr>
              <w:pStyle w:val="TAL"/>
              <w:rPr>
                <w:lang w:val="fr-FR" w:eastAsia="zh-CN"/>
              </w:rPr>
            </w:pPr>
            <w:r w:rsidRPr="00441CD0">
              <w:rPr>
                <w:lang w:val="fr-FR" w:eastAsia="zh-CN"/>
              </w:rPr>
              <w:t xml:space="preserve">his IE may be present, if the CP function sends this message, to request the UPF to report clock drift between the TSN time and 5GS time for TSN working domains (see </w:t>
            </w:r>
            <w:r w:rsidR="00415C19" w:rsidRPr="00441CD0">
              <w:rPr>
                <w:lang w:val="fr-FR" w:eastAsia="zh-CN"/>
              </w:rPr>
              <w:t>clause</w:t>
            </w:r>
            <w:r w:rsidR="00415C19">
              <w:rPr>
                <w:lang w:val="fr-FR" w:eastAsia="zh-CN"/>
              </w:rPr>
              <w:t> </w:t>
            </w:r>
            <w:r w:rsidR="00415C19" w:rsidRPr="00441CD0">
              <w:rPr>
                <w:lang w:val="fr-FR" w:eastAsia="zh-CN"/>
              </w:rPr>
              <w:t>5</w:t>
            </w:r>
            <w:r w:rsidRPr="00441CD0">
              <w:rPr>
                <w:lang w:val="fr-FR" w:eastAsia="zh-CN"/>
              </w:rPr>
              <w:t>.26.4).</w:t>
            </w:r>
          </w:p>
          <w:p w14:paraId="7963BA1D" w14:textId="77777777" w:rsidR="00EE5860" w:rsidRPr="00441CD0" w:rsidRDefault="00EE5860" w:rsidP="00BB0E1F">
            <w:pPr>
              <w:pStyle w:val="TAL"/>
              <w:rPr>
                <w:lang w:val="fr-FR"/>
              </w:rPr>
            </w:pPr>
            <w:r w:rsidRPr="00441CD0">
              <w:rPr>
                <w:lang w:val="fr-FR" w:eastAsia="zh-CN"/>
              </w:rPr>
              <w:t>Several IEs with the same IE type may be present to represent multiple TSN time domains (with diff</w:t>
            </w:r>
            <w:r w:rsidRPr="00441CD0">
              <w:rPr>
                <w:lang w:val="fr-FR"/>
              </w:rPr>
              <w:t>erent parameters).</w:t>
            </w:r>
          </w:p>
          <w:p w14:paraId="01E7DE88" w14:textId="77777777" w:rsidR="00EE5860" w:rsidRPr="00441CD0" w:rsidRDefault="00EE5860" w:rsidP="00BB0E1F">
            <w:pPr>
              <w:pStyle w:val="TAL"/>
              <w:rPr>
                <w:lang w:val="fr-FR" w:eastAsia="zh-CN"/>
              </w:rPr>
            </w:pPr>
            <w:r w:rsidRPr="00441CD0">
              <w:rPr>
                <w:lang w:val="fr-FR"/>
              </w:rPr>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3750A6F4" w14:textId="77777777" w:rsidR="00EE5860" w:rsidRPr="00441CD0" w:rsidRDefault="00EE5860" w:rsidP="00BB0E1F">
            <w:pPr>
              <w:pStyle w:val="TAC"/>
              <w:rPr>
                <w:lang w:val="fr-FR"/>
              </w:rPr>
            </w:pPr>
            <w:r w:rsidRPr="00441CD0">
              <w:rPr>
                <w:lang w:val="en-US"/>
              </w:rPr>
              <w:t>Clock Drift Control Information</w:t>
            </w:r>
          </w:p>
        </w:tc>
      </w:tr>
      <w:tr w:rsidR="00EE5860" w:rsidRPr="00441CD0" w14:paraId="34FA305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1A43268"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32E9460"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1CFF037D"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7E35995D" w14:textId="77777777" w:rsidR="00EE5860" w:rsidRPr="00441CD0" w:rsidRDefault="00EE5860" w:rsidP="00BB0E1F">
            <w:pPr>
              <w:pStyle w:val="TAL"/>
              <w:rPr>
                <w:lang w:eastAsia="zh-CN"/>
              </w:rPr>
            </w:pPr>
          </w:p>
          <w:p w14:paraId="69498583" w14:textId="77777777" w:rsidR="00EE5860" w:rsidRPr="00441CD0" w:rsidRDefault="00EE5860" w:rsidP="00BB0E1F">
            <w:pPr>
              <w:pStyle w:val="TAL"/>
              <w:rPr>
                <w:lang w:eastAsia="zh-CN"/>
              </w:rPr>
            </w:pPr>
            <w:r w:rsidRPr="00441CD0">
              <w:rPr>
                <w:lang w:eastAsia="zh-CN"/>
              </w:rPr>
              <w:t>Several IE with the same IE type may be present to represent multiple UE IP address Pool Information.</w:t>
            </w:r>
          </w:p>
          <w:p w14:paraId="4493CED4" w14:textId="77777777" w:rsidR="00EE5860" w:rsidRPr="00441CD0" w:rsidRDefault="00EE5860" w:rsidP="00BB0E1F">
            <w:pPr>
              <w:pStyle w:val="TAL"/>
              <w:rPr>
                <w:lang w:eastAsia="zh-CN"/>
              </w:rPr>
            </w:pPr>
          </w:p>
          <w:p w14:paraId="7572657E"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40AC81BE" w14:textId="77777777" w:rsidR="00EE5860" w:rsidRPr="00441CD0" w:rsidRDefault="00EE5860" w:rsidP="00BB0E1F">
            <w:pPr>
              <w:pStyle w:val="TAC"/>
            </w:pPr>
            <w:r w:rsidRPr="00441CD0">
              <w:t>UE IP address Pool Information</w:t>
            </w:r>
          </w:p>
        </w:tc>
      </w:tr>
      <w:tr w:rsidR="00EE5860" w:rsidRPr="00441CD0" w14:paraId="03BA327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D1C422D"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4023C5BD" w14:textId="77777777" w:rsidR="00EE5860" w:rsidRPr="00441CD0" w:rsidRDefault="00EE5860" w:rsidP="00BB0E1F">
            <w:pPr>
              <w:pStyle w:val="TAC"/>
              <w:rPr>
                <w:szCs w:val="18"/>
                <w:lang w:val="fr-FR"/>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3765B435" w14:textId="77777777" w:rsidR="00EE5860" w:rsidRPr="00441CD0" w:rsidRDefault="00EE5860" w:rsidP="00BB0E1F">
            <w:pPr>
              <w:pStyle w:val="TAL"/>
              <w:rPr>
                <w:lang w:eastAsia="zh-CN"/>
              </w:rPr>
            </w:pPr>
            <w:r w:rsidRPr="00441CD0">
              <w:rPr>
                <w:lang w:eastAsia="zh-CN"/>
              </w:rPr>
              <w:t>This IE may be present, if the CP function sends this message, to request the UPF to monitor the QoS on GTP-U paths (see clause</w:t>
            </w:r>
            <w:r>
              <w:rPr>
                <w:lang w:eastAsia="zh-CN"/>
              </w:rPr>
              <w:t> </w:t>
            </w:r>
            <w:r w:rsidRPr="00441CD0">
              <w:rPr>
                <w:lang w:eastAsia="zh-CN"/>
              </w:rPr>
              <w:t>5.24.5).</w:t>
            </w:r>
          </w:p>
          <w:p w14:paraId="53BF3935"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6A028BEE"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7EBF15F4" w14:textId="77777777" w:rsidR="00EE5860" w:rsidRPr="00441CD0" w:rsidRDefault="00EE5860" w:rsidP="00BB0E1F">
            <w:pPr>
              <w:pStyle w:val="TAC"/>
            </w:pPr>
            <w:r w:rsidRPr="00441CD0">
              <w:t>GTP-U Path QoS Control Information</w:t>
            </w:r>
          </w:p>
        </w:tc>
      </w:tr>
      <w:tr w:rsidR="00EE5860" w:rsidRPr="00441CD0" w14:paraId="0FF9A89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192DFC2F" w14:textId="77777777" w:rsidR="00EE5860" w:rsidRPr="00441CD0" w:rsidRDefault="00EE5860" w:rsidP="00BB0E1F">
            <w:pPr>
              <w:pStyle w:val="TAL"/>
              <w:jc w:val="center"/>
              <w:rPr>
                <w:lang w:val="en-US"/>
              </w:rPr>
            </w:pPr>
            <w:r w:rsidRPr="00441CD0">
              <w:rPr>
                <w:lang w:val="en-US"/>
              </w:rPr>
              <w:t>UPF Instance ID</w:t>
            </w:r>
          </w:p>
        </w:tc>
        <w:tc>
          <w:tcPr>
            <w:tcW w:w="360" w:type="dxa"/>
            <w:tcBorders>
              <w:top w:val="single" w:sz="4" w:space="0" w:color="auto"/>
              <w:left w:val="single" w:sz="4" w:space="0" w:color="auto"/>
              <w:bottom w:val="single" w:sz="4" w:space="0" w:color="auto"/>
              <w:right w:val="single" w:sz="4" w:space="0" w:color="auto"/>
            </w:tcBorders>
          </w:tcPr>
          <w:p w14:paraId="1430567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tcPr>
          <w:p w14:paraId="1D71E056" w14:textId="77777777" w:rsidR="00EE5860" w:rsidRPr="00441CD0" w:rsidRDefault="00EE5860" w:rsidP="00BB0E1F">
            <w:pPr>
              <w:pStyle w:val="TAL"/>
              <w:rPr>
                <w:lang w:eastAsia="zh-CN"/>
              </w:rPr>
            </w:pPr>
            <w:r w:rsidRPr="00441CD0">
              <w:rPr>
                <w:lang w:eastAsia="zh-CN"/>
              </w:rPr>
              <w:t>This IE may be present if the UP function is a 5G UPF and if available, and if the message is sent by the UPF.</w:t>
            </w:r>
          </w:p>
        </w:tc>
        <w:tc>
          <w:tcPr>
            <w:tcW w:w="2978" w:type="dxa"/>
            <w:tcBorders>
              <w:top w:val="single" w:sz="4" w:space="0" w:color="auto"/>
              <w:left w:val="single" w:sz="4" w:space="0" w:color="auto"/>
              <w:bottom w:val="single" w:sz="4" w:space="0" w:color="auto"/>
              <w:right w:val="single" w:sz="4" w:space="0" w:color="auto"/>
            </w:tcBorders>
            <w:vAlign w:val="center"/>
          </w:tcPr>
          <w:p w14:paraId="34B7F333" w14:textId="77777777" w:rsidR="00EE5860" w:rsidRPr="00441CD0" w:rsidRDefault="00EE5860" w:rsidP="00BB0E1F">
            <w:pPr>
              <w:pStyle w:val="TAC"/>
            </w:pPr>
            <w:r w:rsidRPr="00441CD0">
              <w:rPr>
                <w:lang w:val="en-US"/>
              </w:rPr>
              <w:t>NF Instance ID</w:t>
            </w:r>
          </w:p>
        </w:tc>
      </w:tr>
      <w:tr w:rsidR="00EE5860" w:rsidRPr="00441CD0" w14:paraId="752A13A9" w14:textId="77777777" w:rsidTr="00BB0E1F">
        <w:trPr>
          <w:jc w:val="center"/>
        </w:trPr>
        <w:tc>
          <w:tcPr>
            <w:tcW w:w="8340" w:type="dxa"/>
            <w:gridSpan w:val="4"/>
            <w:tcBorders>
              <w:top w:val="single" w:sz="4" w:space="0" w:color="auto"/>
              <w:left w:val="single" w:sz="4" w:space="0" w:color="auto"/>
              <w:bottom w:val="single" w:sz="4" w:space="0" w:color="auto"/>
              <w:right w:val="single" w:sz="4" w:space="0" w:color="auto"/>
            </w:tcBorders>
            <w:hideMark/>
          </w:tcPr>
          <w:p w14:paraId="77C5AA7A" w14:textId="77777777" w:rsidR="00EE5860" w:rsidRPr="00441CD0" w:rsidRDefault="00EE5860" w:rsidP="00BB0E1F">
            <w:pPr>
              <w:pStyle w:val="TAN"/>
            </w:pPr>
            <w:r w:rsidRPr="00441CD0">
              <w:t>NOTE:</w:t>
            </w:r>
            <w:r w:rsidRPr="00441CD0">
              <w:tab/>
            </w:r>
            <w:r w:rsidRPr="00441CD0">
              <w:rPr>
                <w:lang w:val="en-US" w:eastAsia="zh-CN"/>
              </w:rPr>
              <w:t>A PFCP function shall ignore the Recovery Timestamp received in PFCP Association Setup Response message</w:t>
            </w:r>
            <w:r w:rsidRPr="00441CD0">
              <w:t>.</w:t>
            </w:r>
          </w:p>
        </w:tc>
      </w:tr>
      <w:bookmarkEnd w:id="3703"/>
    </w:tbl>
    <w:p w14:paraId="6A4138A5" w14:textId="77777777" w:rsidR="00EE5860" w:rsidRPr="00441CD0" w:rsidRDefault="00EE5860" w:rsidP="00EE5860"/>
    <w:p w14:paraId="632714B0" w14:textId="77777777" w:rsidR="00EE5860" w:rsidRPr="00441CD0" w:rsidRDefault="00EE5860" w:rsidP="00EE5860">
      <w:pPr>
        <w:pStyle w:val="Heading4"/>
      </w:pPr>
      <w:bookmarkStart w:id="3704" w:name="_Toc19717267"/>
      <w:bookmarkStart w:id="3705" w:name="_Toc27490753"/>
      <w:bookmarkStart w:id="3706" w:name="_Toc27557046"/>
      <w:bookmarkStart w:id="3707" w:name="_Toc27723963"/>
      <w:bookmarkStart w:id="3708" w:name="_Toc36031035"/>
      <w:bookmarkStart w:id="3709" w:name="_Toc36042955"/>
      <w:bookmarkStart w:id="3710" w:name="_Toc36814280"/>
      <w:bookmarkStart w:id="3711" w:name="_Toc44689134"/>
      <w:bookmarkStart w:id="3712" w:name="_Toc44923888"/>
      <w:bookmarkStart w:id="3713" w:name="_Toc51860857"/>
      <w:bookmarkStart w:id="3714" w:name="_Toc57930628"/>
      <w:bookmarkStart w:id="3715" w:name="_Toc57931258"/>
      <w:bookmarkStart w:id="3716" w:name="_Toc160974384"/>
      <w:r w:rsidRPr="00441CD0">
        <w:lastRenderedPageBreak/>
        <w:t>7.4.4.3</w:t>
      </w:r>
      <w:r w:rsidRPr="00441CD0">
        <w:tab/>
        <w:t>PFCP Association Update Request</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6D51A2B7" w14:textId="77777777" w:rsidR="00EE5860" w:rsidRPr="00441CD0" w:rsidRDefault="00EE5860" w:rsidP="00EE5860">
      <w:pPr>
        <w:pStyle w:val="TH"/>
      </w:pPr>
      <w:r w:rsidRPr="00441CD0">
        <w:t>Table 7.4.4.3-1: Information Elements in a PFCP Association Update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4CF1FD2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FDC2D34" w14:textId="77777777" w:rsidR="00EE5860" w:rsidRPr="00441CD0" w:rsidRDefault="00EE5860" w:rsidP="00BB0E1F">
            <w:pPr>
              <w:pStyle w:val="TAH"/>
            </w:pPr>
            <w:r w:rsidRPr="00441CD0">
              <w:lastRenderedPageBreak/>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6CBF254A"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7C067C65"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1FDF19EB" w14:textId="77777777" w:rsidR="00EE5860" w:rsidRPr="00441CD0" w:rsidRDefault="00EE5860" w:rsidP="00BB0E1F">
            <w:pPr>
              <w:pStyle w:val="TAH"/>
              <w:rPr>
                <w:lang w:eastAsia="zh-CN"/>
              </w:rPr>
            </w:pPr>
            <w:r w:rsidRPr="00441CD0">
              <w:rPr>
                <w:lang w:eastAsia="zh-CN"/>
              </w:rPr>
              <w:t>IE Type</w:t>
            </w:r>
          </w:p>
        </w:tc>
      </w:tr>
      <w:tr w:rsidR="00EE5860" w:rsidRPr="00441CD0" w14:paraId="0FAC2E2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A897E28"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07B9BF31"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7BE87B9C"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0DB1472" w14:textId="77777777" w:rsidR="00EE5860" w:rsidRPr="00441CD0" w:rsidRDefault="00EE5860" w:rsidP="00BB0E1F">
            <w:pPr>
              <w:pStyle w:val="TAC"/>
              <w:rPr>
                <w:szCs w:val="18"/>
              </w:rPr>
            </w:pPr>
            <w:r w:rsidRPr="00441CD0">
              <w:rPr>
                <w:szCs w:val="18"/>
              </w:rPr>
              <w:t>Node ID</w:t>
            </w:r>
          </w:p>
        </w:tc>
      </w:tr>
      <w:tr w:rsidR="00EE5860" w:rsidRPr="00441CD0" w14:paraId="716F5E8A"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B739F14"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7DAAA757"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16E2B616"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27018AD" w14:textId="77777777" w:rsidR="00EE5860" w:rsidRPr="00441CD0" w:rsidRDefault="00EE5860" w:rsidP="00BB0E1F">
            <w:pPr>
              <w:pStyle w:val="TAC"/>
              <w:rPr>
                <w:szCs w:val="18"/>
              </w:rPr>
            </w:pPr>
            <w:r w:rsidRPr="00441CD0">
              <w:t>UP Function Features</w:t>
            </w:r>
          </w:p>
        </w:tc>
      </w:tr>
      <w:tr w:rsidR="00EE5860" w:rsidRPr="00441CD0" w14:paraId="3E2BAF48"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88ACF17"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6037820A"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4C84ADEC" w14:textId="77777777" w:rsidR="00EE5860" w:rsidRPr="00441CD0" w:rsidRDefault="00EE5860" w:rsidP="00BB0E1F">
            <w:pPr>
              <w:pStyle w:val="TAL"/>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9110CFB" w14:textId="77777777" w:rsidR="00EE5860" w:rsidRPr="00441CD0" w:rsidRDefault="00EE5860" w:rsidP="00BB0E1F">
            <w:pPr>
              <w:pStyle w:val="TAC"/>
              <w:rPr>
                <w:szCs w:val="18"/>
              </w:rPr>
            </w:pPr>
            <w:r w:rsidRPr="00441CD0">
              <w:t>CP Function Features</w:t>
            </w:r>
          </w:p>
        </w:tc>
      </w:tr>
      <w:tr w:rsidR="00EE5860" w:rsidRPr="00441CD0" w14:paraId="28700F30"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F03C8B" w14:textId="77777777" w:rsidR="00EE5860" w:rsidRPr="00441CD0" w:rsidRDefault="00EE5860" w:rsidP="00BB0E1F">
            <w:pPr>
              <w:pStyle w:val="TAL"/>
              <w:jc w:val="center"/>
            </w:pPr>
            <w:r w:rsidRPr="00441CD0">
              <w:t>PFCP Association Release Request</w:t>
            </w:r>
          </w:p>
        </w:tc>
        <w:tc>
          <w:tcPr>
            <w:tcW w:w="360" w:type="dxa"/>
            <w:tcBorders>
              <w:top w:val="single" w:sz="4" w:space="0" w:color="auto"/>
              <w:left w:val="single" w:sz="4" w:space="0" w:color="auto"/>
              <w:bottom w:val="single" w:sz="4" w:space="0" w:color="auto"/>
              <w:right w:val="single" w:sz="4" w:space="0" w:color="auto"/>
            </w:tcBorders>
            <w:hideMark/>
          </w:tcPr>
          <w:p w14:paraId="174F5CBE"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5AA599FF" w14:textId="77777777" w:rsidR="00EE5860" w:rsidRPr="00441CD0" w:rsidRDefault="00EE5860" w:rsidP="00BB0E1F">
            <w:pPr>
              <w:pStyle w:val="TAL"/>
            </w:pPr>
            <w:r w:rsidRPr="00441CD0">
              <w:t>This IE shall be present if the UP function requests the CP function to release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1E11B596" w14:textId="77777777" w:rsidR="00EE5860" w:rsidRPr="00441CD0" w:rsidRDefault="00EE5860" w:rsidP="00BB0E1F">
            <w:pPr>
              <w:pStyle w:val="TAC"/>
            </w:pPr>
            <w:r w:rsidRPr="00441CD0">
              <w:t>PFCP Association Release Request</w:t>
            </w:r>
          </w:p>
        </w:tc>
      </w:tr>
      <w:tr w:rsidR="00EE5860" w:rsidRPr="00441CD0" w14:paraId="6F151C4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E037A27" w14:textId="77777777" w:rsidR="00EE5860" w:rsidRPr="00441CD0" w:rsidRDefault="00EE5860" w:rsidP="00BB0E1F">
            <w:pPr>
              <w:pStyle w:val="TAL"/>
              <w:jc w:val="center"/>
            </w:pPr>
            <w:r w:rsidRPr="00441CD0">
              <w:t>Graceful Release Period</w:t>
            </w:r>
          </w:p>
        </w:tc>
        <w:tc>
          <w:tcPr>
            <w:tcW w:w="360" w:type="dxa"/>
            <w:tcBorders>
              <w:top w:val="single" w:sz="4" w:space="0" w:color="auto"/>
              <w:left w:val="single" w:sz="4" w:space="0" w:color="auto"/>
              <w:bottom w:val="single" w:sz="4" w:space="0" w:color="auto"/>
              <w:right w:val="single" w:sz="4" w:space="0" w:color="auto"/>
            </w:tcBorders>
            <w:hideMark/>
          </w:tcPr>
          <w:p w14:paraId="1672229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hideMark/>
          </w:tcPr>
          <w:p w14:paraId="33A55DB6" w14:textId="77777777" w:rsidR="00EE5860" w:rsidRPr="00441CD0" w:rsidRDefault="00EE5860" w:rsidP="00BB0E1F">
            <w:pPr>
              <w:pStyle w:val="TAL"/>
            </w:pPr>
            <w:r w:rsidRPr="00441CD0">
              <w:t>This IE shall be present if the UP function requests a graceful release of the PFCP association.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6A08CFB4" w14:textId="77777777" w:rsidR="00EE5860" w:rsidRPr="00441CD0" w:rsidRDefault="00EE5860" w:rsidP="00BB0E1F">
            <w:pPr>
              <w:pStyle w:val="TAC"/>
            </w:pPr>
            <w:r w:rsidRPr="00441CD0">
              <w:t>Graceful Release Period</w:t>
            </w:r>
          </w:p>
        </w:tc>
      </w:tr>
      <w:tr w:rsidR="00EE5860" w:rsidRPr="00441CD0" w14:paraId="346C416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7E9F116" w14:textId="77777777" w:rsidR="00EE5860" w:rsidRPr="00441CD0" w:rsidRDefault="00EE5860" w:rsidP="00BB0E1F">
            <w:pPr>
              <w:pStyle w:val="TAL"/>
              <w:jc w:val="center"/>
            </w:pPr>
            <w:r w:rsidRPr="00441CD0">
              <w:t>PFCPAUReq-Flags</w:t>
            </w:r>
          </w:p>
        </w:tc>
        <w:tc>
          <w:tcPr>
            <w:tcW w:w="360" w:type="dxa"/>
            <w:tcBorders>
              <w:top w:val="single" w:sz="4" w:space="0" w:color="auto"/>
              <w:left w:val="single" w:sz="4" w:space="0" w:color="auto"/>
              <w:bottom w:val="single" w:sz="4" w:space="0" w:color="auto"/>
              <w:right w:val="single" w:sz="4" w:space="0" w:color="auto"/>
            </w:tcBorders>
            <w:hideMark/>
          </w:tcPr>
          <w:p w14:paraId="04D29C0F"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hideMark/>
          </w:tcPr>
          <w:p w14:paraId="1EB98E5E" w14:textId="77777777" w:rsidR="00EE5860" w:rsidRPr="00441CD0" w:rsidRDefault="00EE5860" w:rsidP="00BB0E1F">
            <w:pPr>
              <w:pStyle w:val="TAL"/>
              <w:rPr>
                <w:lang w:val="en-US"/>
              </w:rPr>
            </w:pPr>
            <w:r w:rsidRPr="00441CD0">
              <w:rPr>
                <w:lang w:val="en-US"/>
              </w:rPr>
              <w:t>This IE shall be included if at least one of the flags is set to "1".</w:t>
            </w:r>
          </w:p>
          <w:p w14:paraId="4F97785A" w14:textId="77777777" w:rsidR="00EE5860" w:rsidRPr="00441CD0" w:rsidRDefault="00EE5860" w:rsidP="00BB0E1F">
            <w:pPr>
              <w:pStyle w:val="B1"/>
              <w:rPr>
                <w:lang w:val="en-US"/>
              </w:rPr>
            </w:pPr>
            <w:r w:rsidRPr="00441CD0">
              <w:t>-</w:t>
            </w:r>
            <w:r w:rsidRPr="00441CD0">
              <w:tab/>
            </w:r>
            <w:r w:rsidRPr="00441CD0">
              <w:rPr>
                <w:rFonts w:ascii="Arial" w:hAnsi="Arial" w:cs="Arial"/>
                <w:sz w:val="18"/>
                <w:szCs w:val="18"/>
              </w:rPr>
              <w:t>PARPS (PFCP Association Release Preparation Start): if both the CP function and UP function support the EPFAR feature, the CP or UP function may set this flag to "1" to indicate that the PFCP association is to be released and all non-zero usage reports for those PFCP Sessions affected by the release of the PFCP association shall be reported.</w:t>
            </w:r>
          </w:p>
        </w:tc>
        <w:tc>
          <w:tcPr>
            <w:tcW w:w="2978" w:type="dxa"/>
            <w:tcBorders>
              <w:top w:val="single" w:sz="4" w:space="0" w:color="auto"/>
              <w:left w:val="single" w:sz="4" w:space="0" w:color="auto"/>
              <w:bottom w:val="single" w:sz="4" w:space="0" w:color="auto"/>
              <w:right w:val="single" w:sz="4" w:space="0" w:color="auto"/>
            </w:tcBorders>
            <w:hideMark/>
          </w:tcPr>
          <w:p w14:paraId="00F0E420" w14:textId="77777777" w:rsidR="00EE5860" w:rsidRPr="00441CD0" w:rsidRDefault="00EE5860" w:rsidP="00BB0E1F">
            <w:pPr>
              <w:pStyle w:val="TAC"/>
              <w:rPr>
                <w:lang w:val="x-none"/>
              </w:rPr>
            </w:pPr>
            <w:r w:rsidRPr="00441CD0">
              <w:t>PFCPAUReq-Flags</w:t>
            </w:r>
          </w:p>
        </w:tc>
      </w:tr>
      <w:tr w:rsidR="00EE5860" w:rsidRPr="00441CD0" w14:paraId="38C867F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8167CA4" w14:textId="77777777" w:rsidR="00EE5860" w:rsidRPr="00441CD0" w:rsidRDefault="00EE5860" w:rsidP="00BB0E1F">
            <w:pPr>
              <w:pStyle w:val="TAL"/>
              <w:jc w:val="center"/>
            </w:pPr>
            <w:r w:rsidRPr="00441CD0">
              <w:t>Alternative SMF IP Address</w:t>
            </w:r>
          </w:p>
        </w:tc>
        <w:tc>
          <w:tcPr>
            <w:tcW w:w="360" w:type="dxa"/>
            <w:tcBorders>
              <w:top w:val="single" w:sz="4" w:space="0" w:color="auto"/>
              <w:left w:val="single" w:sz="4" w:space="0" w:color="auto"/>
              <w:bottom w:val="single" w:sz="4" w:space="0" w:color="auto"/>
              <w:right w:val="single" w:sz="4" w:space="0" w:color="auto"/>
            </w:tcBorders>
            <w:hideMark/>
          </w:tcPr>
          <w:p w14:paraId="51B86B98"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B047771" w14:textId="77777777" w:rsidR="00EE5860" w:rsidRPr="00441CD0" w:rsidRDefault="00EE5860" w:rsidP="00BB0E1F">
            <w:pPr>
              <w:pStyle w:val="TAL"/>
              <w:rPr>
                <w:lang w:val="x-none"/>
              </w:rPr>
            </w:pPr>
            <w:r w:rsidRPr="00441CD0">
              <w:rPr>
                <w:lang w:eastAsia="zh-CN"/>
              </w:rPr>
              <w:t xml:space="preserve">This IE may be present if the SMF </w:t>
            </w:r>
            <w:r w:rsidRPr="00441CD0">
              <w:t>advertises the support of the SSET and/or MPAS feature in the CP Function Features IE (see clause</w:t>
            </w:r>
            <w:r>
              <w:t> </w:t>
            </w:r>
            <w:r w:rsidRPr="00441CD0">
              <w:t>8.2.58).</w:t>
            </w:r>
          </w:p>
          <w:p w14:paraId="6566FFFE" w14:textId="77777777" w:rsidR="00EE5860" w:rsidRPr="00441CD0" w:rsidRDefault="00EE5860" w:rsidP="00BB0E1F">
            <w:pPr>
              <w:pStyle w:val="TAL"/>
              <w:rPr>
                <w:lang w:eastAsia="zh-CN"/>
              </w:rPr>
            </w:pPr>
          </w:p>
          <w:p w14:paraId="3B779A3A" w14:textId="77777777" w:rsidR="00EE5860" w:rsidRPr="00441CD0" w:rsidRDefault="00EE5860" w:rsidP="00BB0E1F">
            <w:pPr>
              <w:pStyle w:val="TAL"/>
              <w:rPr>
                <w:lang w:eastAsia="zh-CN"/>
              </w:rPr>
            </w:pPr>
            <w:r w:rsidRPr="00441CD0">
              <w:rPr>
                <w:lang w:eastAsia="zh-CN"/>
              </w:rPr>
              <w:t>When present, this IE shall contain an IPv4 and/or IPv6 address of an alternative SMF</w:t>
            </w:r>
            <w:r w:rsidRPr="00441CD0">
              <w:rPr>
                <w:noProof/>
              </w:rPr>
              <w:t xml:space="preserve"> or an alternative PFCP entity in the same SMF when SSET feature is used, or an alternative PFCP entity in the same SMF when MPAS feature is used</w:t>
            </w:r>
            <w:r w:rsidRPr="00441CD0">
              <w:rPr>
                <w:lang w:eastAsia="zh-CN"/>
              </w:rPr>
              <w:t>.</w:t>
            </w:r>
          </w:p>
          <w:p w14:paraId="76646C92" w14:textId="77777777" w:rsidR="00EE5860" w:rsidRPr="00441CD0" w:rsidRDefault="00EE5860" w:rsidP="00BB0E1F">
            <w:pPr>
              <w:pStyle w:val="TAL"/>
              <w:rPr>
                <w:lang w:eastAsia="zh-CN"/>
              </w:rPr>
            </w:pPr>
          </w:p>
          <w:p w14:paraId="05A62483" w14:textId="77777777" w:rsidR="00EE5860" w:rsidRPr="00441CD0" w:rsidRDefault="00EE5860" w:rsidP="00BB0E1F">
            <w:pPr>
              <w:pStyle w:val="TAL"/>
              <w:rPr>
                <w:lang w:eastAsia="zh-CN"/>
              </w:rPr>
            </w:pPr>
            <w:r w:rsidRPr="00441CD0">
              <w:rPr>
                <w:lang w:eastAsia="zh-CN"/>
              </w:rPr>
              <w:t xml:space="preserve">Several IEs with the same IE type may be present to represent multiple </w:t>
            </w:r>
            <w:r w:rsidRPr="00441CD0">
              <w:t>alternative SMF IP addresses.</w:t>
            </w:r>
          </w:p>
        </w:tc>
        <w:tc>
          <w:tcPr>
            <w:tcW w:w="2978" w:type="dxa"/>
            <w:tcBorders>
              <w:top w:val="single" w:sz="4" w:space="0" w:color="auto"/>
              <w:left w:val="single" w:sz="4" w:space="0" w:color="auto"/>
              <w:bottom w:val="single" w:sz="4" w:space="0" w:color="auto"/>
              <w:right w:val="single" w:sz="4" w:space="0" w:color="auto"/>
            </w:tcBorders>
            <w:vAlign w:val="center"/>
            <w:hideMark/>
          </w:tcPr>
          <w:p w14:paraId="51D378A6" w14:textId="77777777" w:rsidR="00EE5860" w:rsidRPr="00441CD0" w:rsidRDefault="00EE5860" w:rsidP="00BB0E1F">
            <w:pPr>
              <w:pStyle w:val="TAC"/>
            </w:pPr>
            <w:r w:rsidRPr="00441CD0">
              <w:t>Alternative SMF IP Address</w:t>
            </w:r>
          </w:p>
        </w:tc>
      </w:tr>
      <w:tr w:rsidR="00EE5860" w:rsidRPr="00441CD0" w14:paraId="11873B09"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7B48A17A" w14:textId="77777777" w:rsidR="00EE5860" w:rsidRPr="00441CD0" w:rsidRDefault="00EE5860" w:rsidP="00BB0E1F">
            <w:pPr>
              <w:pStyle w:val="TAL"/>
              <w:jc w:val="center"/>
            </w:pPr>
            <w:r w:rsidRPr="00441CD0">
              <w:t>SMF Set ID</w:t>
            </w:r>
          </w:p>
        </w:tc>
        <w:tc>
          <w:tcPr>
            <w:tcW w:w="360" w:type="dxa"/>
            <w:tcBorders>
              <w:top w:val="single" w:sz="4" w:space="0" w:color="auto"/>
              <w:left w:val="single" w:sz="4" w:space="0" w:color="auto"/>
              <w:bottom w:val="single" w:sz="4" w:space="0" w:color="auto"/>
              <w:right w:val="single" w:sz="4" w:space="0" w:color="auto"/>
            </w:tcBorders>
          </w:tcPr>
          <w:p w14:paraId="2C67BB1C" w14:textId="77777777" w:rsidR="00EE5860" w:rsidRPr="00441CD0" w:rsidRDefault="00EE5860" w:rsidP="00BB0E1F">
            <w:pPr>
              <w:pStyle w:val="TAC"/>
              <w:rPr>
                <w:szCs w:val="18"/>
                <w:lang w:val="fr-FR"/>
              </w:rPr>
            </w:pPr>
            <w:r>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81E954" w14:textId="77777777" w:rsidR="00EE5860" w:rsidRPr="00441CD0" w:rsidRDefault="00EE5860" w:rsidP="00BB0E1F">
            <w:pPr>
              <w:pStyle w:val="TAL"/>
              <w:rPr>
                <w:lang w:eastAsia="zh-CN"/>
              </w:rPr>
            </w:pPr>
            <w:r w:rsidRPr="00441CD0">
              <w:rPr>
                <w:lang w:eastAsia="zh-CN"/>
              </w:rPr>
              <w:t xml:space="preserve">This IE </w:t>
            </w:r>
            <w:r>
              <w:rPr>
                <w:lang w:eastAsia="zh-CN"/>
              </w:rPr>
              <w:t>may</w:t>
            </w:r>
            <w:r w:rsidRPr="00441CD0">
              <w:rPr>
                <w:lang w:eastAsia="zh-CN"/>
              </w:rPr>
              <w:t xml:space="preserve"> be present if the </w:t>
            </w:r>
            <w:r w:rsidRPr="00441CD0">
              <w:t xml:space="preserve">CP function sends this message </w:t>
            </w:r>
            <w:r>
              <w:t xml:space="preserve">and </w:t>
            </w:r>
            <w:r w:rsidRPr="00441CD0">
              <w:rPr>
                <w:lang w:eastAsia="zh-CN"/>
              </w:rPr>
              <w:t xml:space="preserve">SMF </w:t>
            </w:r>
            <w:r w:rsidRPr="00441CD0">
              <w:t>advertises the support of the MPAS feature in the CP Function Features IE (see clause</w:t>
            </w:r>
            <w:r>
              <w:t xml:space="preserve"> 5.22.3), and there is a change in FQDN </w:t>
            </w:r>
            <w:r w:rsidRPr="00441CD0">
              <w:rPr>
                <w:lang w:eastAsia="zh-CN"/>
              </w:rPr>
              <w:t>representing the SMF set to which the SMF belongs</w:t>
            </w:r>
            <w:r>
              <w:rPr>
                <w:lang w:eastAsia="zh-CN"/>
              </w:rPr>
              <w:t>.</w:t>
            </w:r>
          </w:p>
        </w:tc>
        <w:tc>
          <w:tcPr>
            <w:tcW w:w="2978" w:type="dxa"/>
            <w:tcBorders>
              <w:top w:val="single" w:sz="4" w:space="0" w:color="auto"/>
              <w:left w:val="single" w:sz="4" w:space="0" w:color="auto"/>
              <w:bottom w:val="single" w:sz="4" w:space="0" w:color="auto"/>
              <w:right w:val="single" w:sz="4" w:space="0" w:color="auto"/>
            </w:tcBorders>
            <w:vAlign w:val="center"/>
          </w:tcPr>
          <w:p w14:paraId="6CE11248" w14:textId="77777777" w:rsidR="00EE5860" w:rsidRPr="00441CD0" w:rsidRDefault="00EE5860" w:rsidP="00BB0E1F">
            <w:pPr>
              <w:pStyle w:val="TAC"/>
            </w:pPr>
            <w:r w:rsidRPr="00441CD0">
              <w:t>SMF Set ID</w:t>
            </w:r>
          </w:p>
        </w:tc>
      </w:tr>
      <w:tr w:rsidR="00EE5860" w:rsidRPr="00441CD0" w14:paraId="71675D3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0BF08AE2" w14:textId="77777777" w:rsidR="00EE5860" w:rsidRPr="00441CD0" w:rsidRDefault="00EE5860" w:rsidP="00BB0E1F">
            <w:pPr>
              <w:pStyle w:val="TAL"/>
              <w:jc w:val="center"/>
              <w:rPr>
                <w:lang w:val="fr-FR"/>
              </w:rPr>
            </w:pPr>
            <w:r w:rsidRPr="00441CD0">
              <w:rPr>
                <w:lang w:val="en-US"/>
              </w:rPr>
              <w:lastRenderedPageBreak/>
              <w:t>Clock Drift Control Information</w:t>
            </w:r>
          </w:p>
        </w:tc>
        <w:tc>
          <w:tcPr>
            <w:tcW w:w="360" w:type="dxa"/>
            <w:tcBorders>
              <w:top w:val="single" w:sz="4" w:space="0" w:color="auto"/>
              <w:left w:val="single" w:sz="4" w:space="0" w:color="auto"/>
              <w:bottom w:val="single" w:sz="4" w:space="0" w:color="auto"/>
              <w:right w:val="single" w:sz="4" w:space="0" w:color="auto"/>
            </w:tcBorders>
          </w:tcPr>
          <w:p w14:paraId="260CC5F0" w14:textId="77777777" w:rsidR="00EE5860" w:rsidRPr="00441CD0" w:rsidRDefault="00EE5860" w:rsidP="00BB0E1F">
            <w:pPr>
              <w:pStyle w:val="TAC"/>
              <w:rPr>
                <w:szCs w:val="18"/>
                <w:lang w:val="fr-FR"/>
              </w:rPr>
            </w:pPr>
            <w:r w:rsidRPr="00441CD0">
              <w:rPr>
                <w:szCs w:val="18"/>
                <w:lang w:val="fr-FR"/>
              </w:rPr>
              <w:t>C</w:t>
            </w:r>
          </w:p>
        </w:tc>
        <w:tc>
          <w:tcPr>
            <w:tcW w:w="3183" w:type="dxa"/>
            <w:tcBorders>
              <w:top w:val="single" w:sz="4" w:space="0" w:color="auto"/>
              <w:left w:val="single" w:sz="4" w:space="0" w:color="auto"/>
              <w:bottom w:val="single" w:sz="4" w:space="0" w:color="auto"/>
              <w:right w:val="single" w:sz="4" w:space="0" w:color="auto"/>
            </w:tcBorders>
          </w:tcPr>
          <w:p w14:paraId="531246C0" w14:textId="77777777" w:rsidR="00EE5860" w:rsidRPr="004C0E0C" w:rsidRDefault="00EE5860" w:rsidP="00BB0E1F">
            <w:pPr>
              <w:pStyle w:val="TAL"/>
              <w:rPr>
                <w:lang w:eastAsia="zh-CN"/>
              </w:rPr>
            </w:pPr>
            <w:r w:rsidRPr="004C0E0C">
              <w:rPr>
                <w:lang w:eastAsia="zh-CN"/>
              </w:rPr>
              <w:t>This IE shall be present if the Clock Drift Control Information needs to be modified (see clause 5.26.4).</w:t>
            </w:r>
          </w:p>
          <w:p w14:paraId="7F312749" w14:textId="77777777" w:rsidR="00EE5860" w:rsidRPr="004C0E0C" w:rsidRDefault="00EE5860" w:rsidP="00BB0E1F">
            <w:pPr>
              <w:pStyle w:val="TAL"/>
            </w:pPr>
            <w:r w:rsidRPr="004C0E0C">
              <w:rPr>
                <w:lang w:eastAsia="zh-CN"/>
              </w:rPr>
              <w:t>Several IEs with the same IE type may be present to represent TSN domains</w:t>
            </w:r>
            <w:r w:rsidRPr="004C0E0C">
              <w:t>.</w:t>
            </w:r>
          </w:p>
          <w:p w14:paraId="1BBD1F2C" w14:textId="77777777" w:rsidR="00EE5860" w:rsidRPr="004C0E0C" w:rsidRDefault="00EE5860" w:rsidP="00BB0E1F">
            <w:pPr>
              <w:pStyle w:val="TAL"/>
            </w:pPr>
          </w:p>
          <w:p w14:paraId="41619401" w14:textId="77777777" w:rsidR="00EE5860" w:rsidRPr="004C0E0C" w:rsidRDefault="00EE5860" w:rsidP="00BB0E1F">
            <w:pPr>
              <w:pStyle w:val="TAL"/>
            </w:pPr>
            <w:r w:rsidRPr="004C0E0C">
              <w:t>When present, the UPF shall replace any Clock Drift control information received earlier with the new received information.</w:t>
            </w:r>
          </w:p>
          <w:p w14:paraId="5777CCF8" w14:textId="77777777" w:rsidR="00EE5860" w:rsidRPr="004C0E0C" w:rsidRDefault="00EE5860" w:rsidP="00BB0E1F">
            <w:pPr>
              <w:pStyle w:val="TAL"/>
            </w:pPr>
          </w:p>
          <w:p w14:paraId="29FF216F" w14:textId="77777777" w:rsidR="00EE5860" w:rsidRPr="004C0E0C" w:rsidRDefault="00EE5860" w:rsidP="00BB0E1F">
            <w:pPr>
              <w:pStyle w:val="TAL"/>
            </w:pPr>
            <w:r w:rsidRPr="004C0E0C">
              <w:t>A Clock Drift Control Information with a null length indicates that clock drift reporting shall be stopped.</w:t>
            </w:r>
          </w:p>
          <w:p w14:paraId="3BB262E9" w14:textId="77777777" w:rsidR="00EE5860" w:rsidRPr="004C0E0C" w:rsidRDefault="00EE5860" w:rsidP="00BB0E1F">
            <w:pPr>
              <w:pStyle w:val="TAL"/>
            </w:pPr>
          </w:p>
          <w:p w14:paraId="45895857" w14:textId="77777777" w:rsidR="00EE5860" w:rsidRPr="00441CD0" w:rsidRDefault="00EE5860" w:rsidP="00BB0E1F">
            <w:pPr>
              <w:pStyle w:val="TAL"/>
              <w:rPr>
                <w:lang w:val="fr-FR" w:eastAsia="zh-CN"/>
              </w:rPr>
            </w:pPr>
            <w:r w:rsidRPr="004C0E0C">
              <w:t>See Table 7.4.4.1.2-1.</w:t>
            </w:r>
          </w:p>
        </w:tc>
        <w:tc>
          <w:tcPr>
            <w:tcW w:w="2978" w:type="dxa"/>
            <w:tcBorders>
              <w:top w:val="single" w:sz="4" w:space="0" w:color="auto"/>
              <w:left w:val="single" w:sz="4" w:space="0" w:color="auto"/>
              <w:bottom w:val="single" w:sz="4" w:space="0" w:color="auto"/>
              <w:right w:val="single" w:sz="4" w:space="0" w:color="auto"/>
            </w:tcBorders>
            <w:vAlign w:val="center"/>
          </w:tcPr>
          <w:p w14:paraId="410ED753" w14:textId="77777777" w:rsidR="00EE5860" w:rsidRPr="00441CD0" w:rsidRDefault="00EE5860" w:rsidP="00BB0E1F">
            <w:pPr>
              <w:pStyle w:val="TAC"/>
              <w:rPr>
                <w:lang w:val="fr-FR"/>
              </w:rPr>
            </w:pPr>
            <w:r w:rsidRPr="00441CD0">
              <w:rPr>
                <w:lang w:val="fr-FR"/>
              </w:rPr>
              <w:t>Clock Drift Control Information</w:t>
            </w:r>
          </w:p>
        </w:tc>
      </w:tr>
      <w:tr w:rsidR="00EE5860" w:rsidRPr="00441CD0" w14:paraId="19CFBD1B"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256F4366" w14:textId="77777777" w:rsidR="00EE5860" w:rsidRPr="00441CD0" w:rsidRDefault="00EE5860" w:rsidP="00BB0E1F">
            <w:pPr>
              <w:pStyle w:val="TAL"/>
              <w:jc w:val="center"/>
            </w:pPr>
            <w:r w:rsidRPr="00441CD0">
              <w:t>UE IP address Pool Information</w:t>
            </w:r>
          </w:p>
        </w:tc>
        <w:tc>
          <w:tcPr>
            <w:tcW w:w="360" w:type="dxa"/>
            <w:tcBorders>
              <w:top w:val="single" w:sz="4" w:space="0" w:color="auto"/>
              <w:left w:val="single" w:sz="4" w:space="0" w:color="auto"/>
              <w:bottom w:val="single" w:sz="4" w:space="0" w:color="auto"/>
              <w:right w:val="single" w:sz="4" w:space="0" w:color="auto"/>
            </w:tcBorders>
          </w:tcPr>
          <w:p w14:paraId="387959D3" w14:textId="77777777" w:rsidR="00EE5860" w:rsidRPr="00441CD0" w:rsidRDefault="00EE5860" w:rsidP="00BB0E1F">
            <w:pPr>
              <w:pStyle w:val="TAC"/>
              <w:rPr>
                <w:szCs w:val="18"/>
                <w:lang w:val="fr-FR"/>
              </w:rPr>
            </w:pPr>
            <w:r w:rsidRPr="00441CD0">
              <w:rPr>
                <w:szCs w:val="18"/>
                <w:lang w:val="fr-FR"/>
              </w:rPr>
              <w:t>O</w:t>
            </w:r>
          </w:p>
        </w:tc>
        <w:tc>
          <w:tcPr>
            <w:tcW w:w="3183" w:type="dxa"/>
            <w:tcBorders>
              <w:top w:val="single" w:sz="4" w:space="0" w:color="auto"/>
              <w:left w:val="single" w:sz="4" w:space="0" w:color="auto"/>
              <w:bottom w:val="single" w:sz="4" w:space="0" w:color="auto"/>
              <w:right w:val="single" w:sz="4" w:space="0" w:color="auto"/>
            </w:tcBorders>
          </w:tcPr>
          <w:p w14:paraId="2277CF38" w14:textId="77777777" w:rsidR="00EE5860" w:rsidRPr="00441CD0" w:rsidRDefault="00EE5860" w:rsidP="00BB0E1F">
            <w:pPr>
              <w:pStyle w:val="TAL"/>
              <w:rPr>
                <w:lang w:eastAsia="zh-CN"/>
              </w:rPr>
            </w:pPr>
            <w:r w:rsidRPr="00441CD0">
              <w:rPr>
                <w:lang w:eastAsia="zh-CN"/>
              </w:rPr>
              <w:t xml:space="preserve">This IE may be present </w:t>
            </w:r>
            <w:r w:rsidRPr="00441CD0">
              <w:t>when the UP function sends this message</w:t>
            </w:r>
            <w:r w:rsidRPr="00441CD0">
              <w:rPr>
                <w:lang w:eastAsia="zh-CN"/>
              </w:rPr>
              <w:t xml:space="preserve">, if </w:t>
            </w:r>
            <w:r w:rsidRPr="00441CD0">
              <w:t>UE IP Address Pools are configured in the UP function</w:t>
            </w:r>
            <w:r w:rsidRPr="00441CD0">
              <w:rPr>
                <w:lang w:eastAsia="zh-CN"/>
              </w:rPr>
              <w:t>.</w:t>
            </w:r>
          </w:p>
          <w:p w14:paraId="69554978" w14:textId="77777777" w:rsidR="00EE5860" w:rsidRPr="00441CD0" w:rsidRDefault="00EE5860" w:rsidP="00BB0E1F">
            <w:pPr>
              <w:pStyle w:val="TAL"/>
              <w:rPr>
                <w:lang w:eastAsia="zh-CN"/>
              </w:rPr>
            </w:pPr>
          </w:p>
          <w:p w14:paraId="07F06E4B" w14:textId="77777777" w:rsidR="00EE5860" w:rsidRPr="00441CD0" w:rsidRDefault="00EE5860" w:rsidP="00BB0E1F">
            <w:pPr>
              <w:pStyle w:val="TAL"/>
            </w:pPr>
            <w:r w:rsidRPr="00441CD0">
              <w:rPr>
                <w:lang w:eastAsia="zh-CN"/>
              </w:rPr>
              <w:t>Several IE with the same IE type may be present to represent multiple UE IP address Pool Information.</w:t>
            </w:r>
          </w:p>
          <w:p w14:paraId="2DC3E3BA" w14:textId="77777777" w:rsidR="00EE5860" w:rsidRPr="00441CD0" w:rsidRDefault="00EE5860" w:rsidP="00BB0E1F">
            <w:pPr>
              <w:pStyle w:val="TAL"/>
              <w:rPr>
                <w:lang w:eastAsia="zh-CN"/>
              </w:rPr>
            </w:pPr>
          </w:p>
          <w:p w14:paraId="4F041E0D" w14:textId="77777777" w:rsidR="00EE5860" w:rsidRPr="00441CD0" w:rsidRDefault="00EE5860" w:rsidP="00BB0E1F">
            <w:pPr>
              <w:pStyle w:val="TAL"/>
              <w:rPr>
                <w:lang w:eastAsia="zh-CN"/>
              </w:rPr>
            </w:pPr>
            <w:r w:rsidRPr="00441CD0">
              <w:rPr>
                <w:lang w:eastAsia="zh-CN"/>
              </w:rPr>
              <w:t xml:space="preserve">The IE shall be encoded as in Table 7.4.4.1-3. </w:t>
            </w:r>
          </w:p>
        </w:tc>
        <w:tc>
          <w:tcPr>
            <w:tcW w:w="2978" w:type="dxa"/>
            <w:tcBorders>
              <w:top w:val="single" w:sz="4" w:space="0" w:color="auto"/>
              <w:left w:val="single" w:sz="4" w:space="0" w:color="auto"/>
              <w:bottom w:val="single" w:sz="4" w:space="0" w:color="auto"/>
              <w:right w:val="single" w:sz="4" w:space="0" w:color="auto"/>
            </w:tcBorders>
            <w:vAlign w:val="center"/>
          </w:tcPr>
          <w:p w14:paraId="6C01BD80" w14:textId="77777777" w:rsidR="00EE5860" w:rsidRPr="00441CD0" w:rsidRDefault="00EE5860" w:rsidP="00BB0E1F">
            <w:pPr>
              <w:pStyle w:val="TAC"/>
            </w:pPr>
            <w:r w:rsidRPr="00441CD0">
              <w:t>UE IP address Pool Information</w:t>
            </w:r>
          </w:p>
        </w:tc>
      </w:tr>
      <w:tr w:rsidR="00EE5860" w:rsidRPr="00441CD0" w14:paraId="3D374E65"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tcPr>
          <w:p w14:paraId="519673F9" w14:textId="77777777" w:rsidR="00EE5860" w:rsidRPr="00441CD0" w:rsidRDefault="00EE5860" w:rsidP="00BB0E1F">
            <w:pPr>
              <w:pStyle w:val="TAL"/>
              <w:jc w:val="center"/>
            </w:pPr>
            <w:r w:rsidRPr="00441CD0">
              <w:rPr>
                <w:lang w:val="en-US"/>
              </w:rPr>
              <w:t>GTP-U Path QoS Control Information</w:t>
            </w:r>
          </w:p>
        </w:tc>
        <w:tc>
          <w:tcPr>
            <w:tcW w:w="360" w:type="dxa"/>
            <w:tcBorders>
              <w:top w:val="single" w:sz="4" w:space="0" w:color="auto"/>
              <w:left w:val="single" w:sz="4" w:space="0" w:color="auto"/>
              <w:bottom w:val="single" w:sz="4" w:space="0" w:color="auto"/>
              <w:right w:val="single" w:sz="4" w:space="0" w:color="auto"/>
            </w:tcBorders>
          </w:tcPr>
          <w:p w14:paraId="13EBF605" w14:textId="77777777" w:rsidR="00EE5860" w:rsidRPr="00441CD0" w:rsidRDefault="00EE5860" w:rsidP="00BB0E1F">
            <w:pPr>
              <w:pStyle w:val="TAC"/>
              <w:rPr>
                <w:szCs w:val="18"/>
              </w:rPr>
            </w:pPr>
            <w:r w:rsidRPr="00441CD0">
              <w:rPr>
                <w:szCs w:val="18"/>
              </w:rPr>
              <w:t>C</w:t>
            </w:r>
          </w:p>
        </w:tc>
        <w:tc>
          <w:tcPr>
            <w:tcW w:w="3183" w:type="dxa"/>
            <w:tcBorders>
              <w:top w:val="single" w:sz="4" w:space="0" w:color="auto"/>
              <w:left w:val="single" w:sz="4" w:space="0" w:color="auto"/>
              <w:bottom w:val="single" w:sz="4" w:space="0" w:color="auto"/>
              <w:right w:val="single" w:sz="4" w:space="0" w:color="auto"/>
            </w:tcBorders>
          </w:tcPr>
          <w:p w14:paraId="5E49DA22" w14:textId="7DAB07E0" w:rsidR="00EE5860" w:rsidRPr="00441CD0" w:rsidRDefault="00EE5860" w:rsidP="00BB0E1F">
            <w:pPr>
              <w:pStyle w:val="TAL"/>
              <w:rPr>
                <w:lang w:eastAsia="zh-CN"/>
              </w:rPr>
            </w:pPr>
            <w:r w:rsidRPr="00441CD0">
              <w:rPr>
                <w:lang w:eastAsia="zh-CN"/>
              </w:rPr>
              <w:t xml:space="preserve">This IE shall be present if the GTP-U Path QoS Control Information needs to be modified (see </w:t>
            </w:r>
            <w:r w:rsidR="00415C19" w:rsidRPr="00441CD0">
              <w:rPr>
                <w:lang w:eastAsia="zh-CN"/>
              </w:rPr>
              <w:t>clause</w:t>
            </w:r>
            <w:r w:rsidR="00415C19">
              <w:rPr>
                <w:lang w:eastAsia="zh-CN"/>
              </w:rPr>
              <w:t> </w:t>
            </w:r>
            <w:r w:rsidR="00415C19" w:rsidRPr="00441CD0">
              <w:rPr>
                <w:lang w:eastAsia="zh-CN"/>
              </w:rPr>
              <w:t>5</w:t>
            </w:r>
            <w:r w:rsidRPr="00441CD0">
              <w:rPr>
                <w:lang w:eastAsia="zh-CN"/>
              </w:rPr>
              <w:t>.24.5).</w:t>
            </w:r>
          </w:p>
          <w:p w14:paraId="52422CA8" w14:textId="77777777" w:rsidR="00EE5860" w:rsidRPr="00441CD0" w:rsidRDefault="00EE5860" w:rsidP="00BB0E1F">
            <w:pPr>
              <w:pStyle w:val="TAL"/>
            </w:pPr>
            <w:r w:rsidRPr="00441CD0">
              <w:rPr>
                <w:lang w:eastAsia="zh-CN"/>
              </w:rPr>
              <w:t>Several IEs with the same IE type may be present to represent multiple</w:t>
            </w:r>
            <w:r w:rsidRPr="00441CD0">
              <w:t xml:space="preserve"> GTP-U paths to monitor.</w:t>
            </w:r>
          </w:p>
          <w:p w14:paraId="4FB80EDC" w14:textId="77777777" w:rsidR="00EE5860" w:rsidRPr="00441CD0" w:rsidRDefault="00EE5860" w:rsidP="00BB0E1F">
            <w:pPr>
              <w:pStyle w:val="TAL"/>
            </w:pPr>
          </w:p>
          <w:p w14:paraId="631EE1FD" w14:textId="77777777" w:rsidR="00EE5860" w:rsidRPr="00441CD0" w:rsidRDefault="00EE5860" w:rsidP="00BB0E1F">
            <w:pPr>
              <w:pStyle w:val="TAL"/>
            </w:pPr>
            <w:r w:rsidRPr="00441CD0">
              <w:t>When present, the UPF shall replace any GTP-U path control information received earlier with the new received information.</w:t>
            </w:r>
          </w:p>
          <w:p w14:paraId="32D09F79" w14:textId="77777777" w:rsidR="00EE5860" w:rsidRPr="00441CD0" w:rsidRDefault="00EE5860" w:rsidP="00BB0E1F">
            <w:pPr>
              <w:pStyle w:val="TAL"/>
              <w:rPr>
                <w:lang w:val="en-US"/>
              </w:rPr>
            </w:pPr>
          </w:p>
          <w:p w14:paraId="0882A267" w14:textId="77777777" w:rsidR="00EE5860" w:rsidRPr="00441CD0" w:rsidRDefault="00EE5860" w:rsidP="00BB0E1F">
            <w:pPr>
              <w:pStyle w:val="TAL"/>
            </w:pPr>
            <w:r w:rsidRPr="00441CD0">
              <w:rPr>
                <w:lang w:val="en-US"/>
              </w:rPr>
              <w:t>A GTP-U Path QoS Control Information</w:t>
            </w:r>
            <w:r w:rsidRPr="00441CD0">
              <w:t xml:space="preserve"> with a null length indicates that QoS monitoring of GTP-U paths shall be stopped.</w:t>
            </w:r>
          </w:p>
          <w:p w14:paraId="169CFACC" w14:textId="77777777" w:rsidR="00EE5860" w:rsidRPr="00441CD0" w:rsidRDefault="00EE5860" w:rsidP="00BB0E1F">
            <w:pPr>
              <w:pStyle w:val="TAL"/>
            </w:pPr>
          </w:p>
          <w:p w14:paraId="1F4E327D" w14:textId="77777777" w:rsidR="00EE5860" w:rsidRPr="00441CD0" w:rsidRDefault="00EE5860" w:rsidP="00BB0E1F">
            <w:pPr>
              <w:pStyle w:val="TAL"/>
              <w:rPr>
                <w:lang w:eastAsia="zh-CN"/>
              </w:rPr>
            </w:pPr>
            <w:r w:rsidRPr="00441CD0">
              <w:t>See Table 7.4.4.1.3-1.</w:t>
            </w:r>
          </w:p>
        </w:tc>
        <w:tc>
          <w:tcPr>
            <w:tcW w:w="2978" w:type="dxa"/>
            <w:tcBorders>
              <w:top w:val="single" w:sz="4" w:space="0" w:color="auto"/>
              <w:left w:val="single" w:sz="4" w:space="0" w:color="auto"/>
              <w:bottom w:val="single" w:sz="4" w:space="0" w:color="auto"/>
              <w:right w:val="single" w:sz="4" w:space="0" w:color="auto"/>
            </w:tcBorders>
            <w:vAlign w:val="center"/>
          </w:tcPr>
          <w:p w14:paraId="15F398BD" w14:textId="77777777" w:rsidR="00EE5860" w:rsidRPr="00441CD0" w:rsidRDefault="00EE5860" w:rsidP="00BB0E1F">
            <w:pPr>
              <w:pStyle w:val="TAC"/>
            </w:pPr>
            <w:r w:rsidRPr="00441CD0">
              <w:t>GTP-U Path QoS Control Information</w:t>
            </w:r>
          </w:p>
        </w:tc>
      </w:tr>
      <w:tr w:rsidR="00EE5860" w:rsidRPr="00441CD0" w14:paraId="0C957287"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0DC75A54" w14:textId="77777777" w:rsidR="00EE5860" w:rsidRPr="00441CD0" w:rsidRDefault="00EE5860" w:rsidP="00BB0E1F">
            <w:pPr>
              <w:pStyle w:val="TAL"/>
              <w:jc w:val="center"/>
              <w:rPr>
                <w:lang w:val="en-US"/>
              </w:rPr>
            </w:pPr>
            <w:r w:rsidRPr="00371C56">
              <w:rPr>
                <w:szCs w:val="18"/>
              </w:rPr>
              <w:t xml:space="preserve">UE IP Address </w:t>
            </w:r>
            <w:r>
              <w:rPr>
                <w:szCs w:val="18"/>
              </w:rPr>
              <w:t xml:space="preserve">Usage </w:t>
            </w:r>
            <w:r w:rsidRPr="00371C56">
              <w:rPr>
                <w:szCs w:val="18"/>
              </w:rPr>
              <w:t>Information</w:t>
            </w:r>
          </w:p>
        </w:tc>
        <w:tc>
          <w:tcPr>
            <w:tcW w:w="360" w:type="dxa"/>
            <w:tcBorders>
              <w:top w:val="single" w:sz="4" w:space="0" w:color="auto"/>
              <w:left w:val="single" w:sz="4" w:space="0" w:color="auto"/>
              <w:bottom w:val="single" w:sz="4" w:space="0" w:color="auto"/>
              <w:right w:val="single" w:sz="4" w:space="0" w:color="auto"/>
            </w:tcBorders>
          </w:tcPr>
          <w:p w14:paraId="33E0EFA1" w14:textId="77777777" w:rsidR="00EE5860" w:rsidRPr="00441CD0" w:rsidRDefault="00EE5860" w:rsidP="00BB0E1F">
            <w:pPr>
              <w:pStyle w:val="TAC"/>
              <w:rPr>
                <w:szCs w:val="18"/>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5755C648"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szCs w:val="18"/>
                <w:lang w:eastAsia="zh-CN"/>
              </w:rPr>
              <w:t xml:space="preserve">the </w:t>
            </w:r>
            <w:r w:rsidRPr="00BC764B">
              <w:rPr>
                <w:lang w:val="en-US"/>
              </w:rPr>
              <w:t>UE IP Address Usage</w:t>
            </w:r>
            <w:r>
              <w:rPr>
                <w:szCs w:val="18"/>
                <w:lang w:eastAsia="zh-CN"/>
              </w:rPr>
              <w:t xml:space="preserve"> Reporting </w:t>
            </w:r>
            <w:r w:rsidRPr="00371C56">
              <w:rPr>
                <w:szCs w:val="18"/>
                <w:lang w:eastAsia="zh-CN"/>
              </w:rPr>
              <w:t>feature.</w:t>
            </w:r>
          </w:p>
          <w:p w14:paraId="10A4AD59"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w:t>
            </w:r>
            <w:r w:rsidRPr="00371C56">
              <w:rPr>
                <w:szCs w:val="18"/>
                <w:lang w:eastAsia="zh-CN"/>
              </w:rPr>
              <w:t>.</w:t>
            </w:r>
            <w:r>
              <w:rPr>
                <w:szCs w:val="18"/>
                <w:lang w:eastAsia="zh-CN"/>
              </w:rPr>
              <w:t>1</w:t>
            </w:r>
            <w:r w:rsidRPr="00371C56">
              <w:rPr>
                <w:szCs w:val="18"/>
                <w:lang w:eastAsia="zh-CN"/>
              </w:rPr>
              <w:t>-1</w:t>
            </w:r>
          </w:p>
          <w:p w14:paraId="189AE61B" w14:textId="77777777" w:rsidR="00EE5860" w:rsidRDefault="00EE5860" w:rsidP="00BB0E1F">
            <w:pPr>
              <w:pStyle w:val="TAL"/>
              <w:rPr>
                <w:szCs w:val="18"/>
                <w:lang w:eastAsia="zh-CN"/>
              </w:rPr>
            </w:pPr>
          </w:p>
          <w:p w14:paraId="097A6B2F" w14:textId="77777777" w:rsidR="00EE5860" w:rsidRDefault="00EE5860" w:rsidP="00BB0E1F">
            <w:pPr>
              <w:pStyle w:val="TAL"/>
            </w:pPr>
            <w:r>
              <w:t>Several IEs with the same type may be present to represent UE IP Address Usage Information for different UE IP Address Pools and/or Network Instances.</w:t>
            </w:r>
          </w:p>
          <w:p w14:paraId="386EA797" w14:textId="77777777" w:rsidR="00EE5860" w:rsidRDefault="00EE5860" w:rsidP="00BB0E1F">
            <w:pPr>
              <w:pStyle w:val="TAL"/>
            </w:pPr>
          </w:p>
          <w:p w14:paraId="08202A92" w14:textId="7BE22DF5" w:rsidR="00EE5860" w:rsidRPr="00441CD0" w:rsidRDefault="00EE5860" w:rsidP="00BB0E1F">
            <w:pPr>
              <w:pStyle w:val="TAL"/>
              <w:rPr>
                <w:lang w:eastAsia="zh-CN"/>
              </w:rPr>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550DC6EE" w14:textId="77777777" w:rsidR="00EE5860" w:rsidRPr="00441CD0" w:rsidRDefault="00EE5860" w:rsidP="00BB0E1F">
            <w:pPr>
              <w:pStyle w:val="TAC"/>
            </w:pPr>
            <w:r>
              <w:rPr>
                <w:szCs w:val="18"/>
              </w:rPr>
              <w:t>UE IP Address Usage Information</w:t>
            </w:r>
          </w:p>
        </w:tc>
      </w:tr>
    </w:tbl>
    <w:p w14:paraId="5C576541" w14:textId="77777777" w:rsidR="00EE5860" w:rsidRDefault="00EE5860" w:rsidP="00EE5860"/>
    <w:p w14:paraId="1FD46201" w14:textId="77777777" w:rsidR="00EE5860" w:rsidRPr="00441CD0" w:rsidRDefault="00EE5860" w:rsidP="00EE5860">
      <w:pPr>
        <w:pStyle w:val="Heading5"/>
        <w:rPr>
          <w:lang w:eastAsia="zh-CN"/>
        </w:rPr>
      </w:pPr>
      <w:bookmarkStart w:id="3717" w:name="_Toc51860858"/>
      <w:bookmarkStart w:id="3718" w:name="_Toc57930629"/>
      <w:bookmarkStart w:id="3719" w:name="_Toc57931259"/>
      <w:bookmarkStart w:id="3720" w:name="_Toc160974385"/>
      <w:r w:rsidRPr="00441CD0">
        <w:t>7.</w:t>
      </w:r>
      <w:r>
        <w:t>4</w:t>
      </w:r>
      <w:r w:rsidRPr="00441CD0">
        <w:t>.</w:t>
      </w:r>
      <w:r>
        <w:t>4</w:t>
      </w:r>
      <w:r w:rsidRPr="00441CD0">
        <w:t>.</w:t>
      </w:r>
      <w:r>
        <w:t>3.1</w:t>
      </w:r>
      <w:r w:rsidRPr="00441CD0">
        <w:tab/>
      </w:r>
      <w:r>
        <w:rPr>
          <w:rFonts w:cs="Arial"/>
          <w:lang w:val="en-US" w:eastAsia="x-none"/>
        </w:rPr>
        <w:t>UE IP Address Usage Information</w:t>
      </w:r>
      <w:r w:rsidRPr="0090178F">
        <w:rPr>
          <w:rFonts w:cs="Arial"/>
          <w:lang w:val="en-US" w:eastAsia="x-none"/>
        </w:rPr>
        <w:t xml:space="preserve"> IE</w:t>
      </w:r>
      <w:r w:rsidRPr="00441CD0">
        <w:t xml:space="preserve"> within PFCP Association Update Request</w:t>
      </w:r>
      <w:bookmarkEnd w:id="3717"/>
      <w:bookmarkEnd w:id="3718"/>
      <w:bookmarkEnd w:id="3719"/>
      <w:bookmarkEnd w:id="3720"/>
    </w:p>
    <w:p w14:paraId="31C08FB7" w14:textId="77777777" w:rsidR="00EE5860" w:rsidRPr="00441CD0" w:rsidRDefault="00EE5860" w:rsidP="00EE5860">
      <w:r w:rsidRPr="00441CD0">
        <w:t xml:space="preserve">The </w:t>
      </w:r>
      <w:r>
        <w:rPr>
          <w:lang w:eastAsia="ko-KR"/>
        </w:rPr>
        <w:t>UE IP Address Usage Information</w:t>
      </w:r>
      <w:r w:rsidRPr="00BC2DF2">
        <w:rPr>
          <w:lang w:eastAsia="ko-KR"/>
        </w:rPr>
        <w:t xml:space="preserve"> </w:t>
      </w:r>
      <w:r>
        <w:rPr>
          <w:lang w:eastAsia="ko-KR"/>
        </w:rPr>
        <w:t xml:space="preserve">grouped </w:t>
      </w:r>
      <w:r w:rsidRPr="00BC2DF2">
        <w:rPr>
          <w:lang w:eastAsia="ko-KR"/>
        </w:rPr>
        <w:t xml:space="preserve">IE </w:t>
      </w:r>
      <w:r w:rsidRPr="00441CD0">
        <w:rPr>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w:t>
      </w:r>
      <w:r>
        <w:t>4</w:t>
      </w:r>
      <w:r w:rsidRPr="00441CD0">
        <w:t>.</w:t>
      </w:r>
      <w:r>
        <w:t>4</w:t>
      </w:r>
      <w:r w:rsidRPr="00441CD0">
        <w:t>.</w:t>
      </w:r>
      <w:r>
        <w:t>3.1</w:t>
      </w:r>
      <w:r w:rsidRPr="00441CD0">
        <w:t>-1</w:t>
      </w:r>
      <w:r w:rsidRPr="00441CD0">
        <w:rPr>
          <w:lang w:eastAsia="ja-JP"/>
        </w:rPr>
        <w:t>.</w:t>
      </w:r>
    </w:p>
    <w:p w14:paraId="435620AB" w14:textId="77777777" w:rsidR="00EE5860" w:rsidRPr="006568A0" w:rsidRDefault="00EE5860" w:rsidP="00EE5860">
      <w:pPr>
        <w:pStyle w:val="TH"/>
      </w:pPr>
      <w:r w:rsidRPr="006568A0">
        <w:lastRenderedPageBreak/>
        <w:t xml:space="preserve">Table </w:t>
      </w:r>
      <w:r>
        <w:t>7.4.4.3.1</w:t>
      </w:r>
      <w:r w:rsidRPr="006568A0">
        <w:t xml:space="preserve">-1: </w:t>
      </w:r>
      <w:r>
        <w:t>UE IP Address Usage Information</w:t>
      </w:r>
      <w:r w:rsidRPr="006568A0">
        <w:t xml:space="preserve"> IE </w:t>
      </w:r>
      <w:r w:rsidRPr="00441CD0">
        <w:t xml:space="preserve">within PFCP Association Update </w:t>
      </w:r>
      <w: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90178F" w14:paraId="495450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A301B02" w14:textId="77777777" w:rsidR="00EE5860" w:rsidRPr="0090178F" w:rsidRDefault="00EE5860" w:rsidP="00BB0E1F">
            <w:pPr>
              <w:pStyle w:val="TAL"/>
            </w:pPr>
            <w:r w:rsidRPr="0090178F">
              <w:rPr>
                <w:lang w:val="en-US"/>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289023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27577D" w14:textId="77777777" w:rsidR="00EE5860" w:rsidRPr="0090178F" w:rsidRDefault="00EE5860" w:rsidP="00BB0E1F">
            <w:pPr>
              <w:pStyle w:val="TAL"/>
            </w:pPr>
            <w:r>
              <w:rPr>
                <w:lang w:val="en-US"/>
              </w:rPr>
              <w:t>UE IP Address Usage Information</w:t>
            </w:r>
            <w:r w:rsidRPr="00D814E6">
              <w:rPr>
                <w:lang w:val="en-US"/>
              </w:rPr>
              <w:t xml:space="preserve"> IE</w:t>
            </w:r>
            <w:r w:rsidRPr="0090178F">
              <w:rPr>
                <w:lang w:val="en-US"/>
              </w:rPr>
              <w:t xml:space="preserve"> Type = </w:t>
            </w:r>
            <w:r>
              <w:rPr>
                <w:lang w:val="en-US"/>
              </w:rPr>
              <w:t>267</w:t>
            </w:r>
            <w:r w:rsidRPr="0090178F">
              <w:rPr>
                <w:lang w:val="en-US"/>
              </w:rPr>
              <w:t xml:space="preserve"> (decimal)</w:t>
            </w:r>
          </w:p>
        </w:tc>
      </w:tr>
      <w:tr w:rsidR="00EE5860" w:rsidRPr="0090178F" w14:paraId="0844DB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29758B4" w14:textId="77777777" w:rsidR="00EE5860" w:rsidRPr="0090178F" w:rsidRDefault="00EE5860" w:rsidP="00BB0E1F">
            <w:pPr>
              <w:pStyle w:val="TAL"/>
              <w:rPr>
                <w:lang w:val="en-US"/>
              </w:rPr>
            </w:pPr>
            <w:r w:rsidRPr="0090178F">
              <w:rPr>
                <w:lang w:val="en-US"/>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4332C6BC" w14:textId="77777777" w:rsidR="00EE5860" w:rsidRPr="0090178F" w:rsidRDefault="00EE5860" w:rsidP="00BB0E1F">
            <w:pPr>
              <w:pStyle w:val="TAL"/>
              <w:rPr>
                <w:b/>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DFEEFDE" w14:textId="77777777" w:rsidR="00EE5860" w:rsidRPr="0090178F" w:rsidRDefault="00EE5860" w:rsidP="00BB0E1F">
            <w:pPr>
              <w:pStyle w:val="TAL"/>
            </w:pPr>
            <w:r w:rsidRPr="0090178F">
              <w:t>Length = n</w:t>
            </w:r>
          </w:p>
        </w:tc>
      </w:tr>
      <w:tr w:rsidR="00EE5860" w:rsidRPr="0090178F" w14:paraId="7FC0547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4AF7F96" w14:textId="77777777" w:rsidR="00EE5860" w:rsidRPr="0090178F" w:rsidRDefault="00EE5860" w:rsidP="00BB0E1F">
            <w:pPr>
              <w:pStyle w:val="TAL"/>
              <w:rPr>
                <w:b/>
              </w:rPr>
            </w:pPr>
            <w:r w:rsidRPr="0090178F">
              <w:rPr>
                <w:b/>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BE7CB9" w14:textId="77777777" w:rsidR="00EE5860" w:rsidRPr="0090178F" w:rsidRDefault="00EE5860" w:rsidP="00BB0E1F">
            <w:pPr>
              <w:pStyle w:val="TAL"/>
              <w:rPr>
                <w:b/>
              </w:rPr>
            </w:pPr>
            <w:r w:rsidRPr="0090178F">
              <w:rPr>
                <w:b/>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5C3C03E" w14:textId="77777777" w:rsidR="00EE5860" w:rsidRPr="0090178F" w:rsidRDefault="00EE5860" w:rsidP="00BB0E1F">
            <w:pPr>
              <w:pStyle w:val="TAL"/>
              <w:rPr>
                <w:b/>
              </w:rPr>
            </w:pPr>
            <w:r w:rsidRPr="0090178F">
              <w:rPr>
                <w:b/>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B2C7E4" w14:textId="77777777" w:rsidR="00EE5860" w:rsidRPr="0090178F" w:rsidRDefault="00EE5860" w:rsidP="00BB0E1F">
            <w:pPr>
              <w:pStyle w:val="TAL"/>
              <w:rPr>
                <w:b/>
              </w:rPr>
            </w:pPr>
            <w:r w:rsidRPr="0090178F">
              <w:rPr>
                <w:b/>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2AB469B" w14:textId="77777777" w:rsidR="00EE5860" w:rsidRPr="0090178F" w:rsidRDefault="00EE5860" w:rsidP="00BB0E1F">
            <w:pPr>
              <w:pStyle w:val="TAL"/>
              <w:rPr>
                <w:b/>
              </w:rPr>
            </w:pPr>
            <w:r w:rsidRPr="0090178F">
              <w:rPr>
                <w:b/>
              </w:rPr>
              <w:t>IE Type</w:t>
            </w:r>
          </w:p>
        </w:tc>
      </w:tr>
      <w:tr w:rsidR="00EE5860" w:rsidRPr="00075A2B" w14:paraId="6A461AE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0744C5F" w14:textId="77777777" w:rsidR="00EE5860" w:rsidRPr="00F56E0F" w:rsidRDefault="00EE5860" w:rsidP="00BB0E1F">
            <w:pPr>
              <w:pStyle w:val="TAL"/>
              <w:rPr>
                <w:b/>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8A2907B" w14:textId="77777777" w:rsidR="00EE5860" w:rsidRPr="00F56E0F" w:rsidRDefault="00EE5860" w:rsidP="00BB0E1F">
            <w:pPr>
              <w:pStyle w:val="TAL"/>
              <w:rPr>
                <w:b/>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8DB2D2" w14:textId="77777777" w:rsidR="00EE5860" w:rsidRPr="00F56E0F" w:rsidRDefault="00EE5860" w:rsidP="00BB0E1F">
            <w:pPr>
              <w:pStyle w:val="TAL"/>
              <w:rPr>
                <w:b/>
              </w:rPr>
            </w:pPr>
          </w:p>
        </w:tc>
        <w:tc>
          <w:tcPr>
            <w:tcW w:w="370" w:type="dxa"/>
            <w:tcBorders>
              <w:top w:val="single" w:sz="4" w:space="0" w:color="auto"/>
              <w:left w:val="single" w:sz="4" w:space="0" w:color="auto"/>
              <w:bottom w:val="single" w:sz="4" w:space="0" w:color="auto"/>
              <w:right w:val="single" w:sz="4" w:space="0" w:color="auto"/>
            </w:tcBorders>
            <w:hideMark/>
          </w:tcPr>
          <w:p w14:paraId="2A1210F6" w14:textId="77777777" w:rsidR="00EE5860" w:rsidRPr="00075A2B" w:rsidRDefault="00EE5860" w:rsidP="00BB0E1F">
            <w:pPr>
              <w:pStyle w:val="TAL"/>
              <w:rPr>
                <w:b/>
              </w:rPr>
            </w:pPr>
            <w:r w:rsidRPr="00075A2B">
              <w:rPr>
                <w:b/>
              </w:rPr>
              <w:t>Sxa</w:t>
            </w:r>
          </w:p>
        </w:tc>
        <w:tc>
          <w:tcPr>
            <w:tcW w:w="370" w:type="dxa"/>
            <w:tcBorders>
              <w:top w:val="single" w:sz="4" w:space="0" w:color="auto"/>
              <w:left w:val="single" w:sz="4" w:space="0" w:color="auto"/>
              <w:bottom w:val="single" w:sz="4" w:space="0" w:color="auto"/>
              <w:right w:val="single" w:sz="4" w:space="0" w:color="auto"/>
            </w:tcBorders>
            <w:hideMark/>
          </w:tcPr>
          <w:p w14:paraId="12216BC9" w14:textId="77777777" w:rsidR="00EE5860" w:rsidRPr="00075A2B" w:rsidRDefault="00EE5860" w:rsidP="00BB0E1F">
            <w:pPr>
              <w:pStyle w:val="TAL"/>
              <w:rPr>
                <w:b/>
              </w:rPr>
            </w:pPr>
            <w:r w:rsidRPr="00075A2B">
              <w:rPr>
                <w:b/>
              </w:rPr>
              <w:t>Sxb</w:t>
            </w:r>
          </w:p>
        </w:tc>
        <w:tc>
          <w:tcPr>
            <w:tcW w:w="370" w:type="dxa"/>
            <w:tcBorders>
              <w:top w:val="single" w:sz="4" w:space="0" w:color="auto"/>
              <w:left w:val="single" w:sz="4" w:space="0" w:color="auto"/>
              <w:bottom w:val="single" w:sz="4" w:space="0" w:color="auto"/>
              <w:right w:val="single" w:sz="4" w:space="0" w:color="auto"/>
            </w:tcBorders>
            <w:hideMark/>
          </w:tcPr>
          <w:p w14:paraId="2730BD43" w14:textId="77777777" w:rsidR="00EE5860" w:rsidRPr="00075A2B" w:rsidRDefault="00EE5860" w:rsidP="00BB0E1F">
            <w:pPr>
              <w:pStyle w:val="TAL"/>
              <w:rPr>
                <w:b/>
              </w:rPr>
            </w:pPr>
            <w:r w:rsidRPr="00075A2B">
              <w:rPr>
                <w:b/>
              </w:rPr>
              <w:t>Sxc</w:t>
            </w:r>
          </w:p>
        </w:tc>
        <w:tc>
          <w:tcPr>
            <w:tcW w:w="370" w:type="dxa"/>
            <w:tcBorders>
              <w:top w:val="single" w:sz="4" w:space="0" w:color="auto"/>
              <w:left w:val="single" w:sz="4" w:space="0" w:color="auto"/>
              <w:bottom w:val="single" w:sz="4" w:space="0" w:color="auto"/>
              <w:right w:val="single" w:sz="4" w:space="0" w:color="auto"/>
            </w:tcBorders>
            <w:hideMark/>
          </w:tcPr>
          <w:p w14:paraId="13D97282" w14:textId="77777777" w:rsidR="00EE5860" w:rsidRPr="00075A2B" w:rsidRDefault="00EE5860" w:rsidP="00BB0E1F">
            <w:pPr>
              <w:pStyle w:val="TAL"/>
              <w:rPr>
                <w:b/>
              </w:rPr>
            </w:pPr>
            <w:r w:rsidRPr="00075A2B">
              <w:rPr>
                <w:b/>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80A9D6D" w14:textId="77777777" w:rsidR="00EE5860" w:rsidRPr="00F56E0F" w:rsidRDefault="00EE5860" w:rsidP="00BB0E1F">
            <w:pPr>
              <w:pStyle w:val="TAL"/>
              <w:rPr>
                <w:b/>
              </w:rPr>
            </w:pPr>
          </w:p>
        </w:tc>
      </w:tr>
      <w:tr w:rsidR="00EE5860" w:rsidRPr="0090178F" w14:paraId="4B12876C" w14:textId="77777777" w:rsidTr="00BB0E1F">
        <w:trPr>
          <w:trHeight w:val="1810"/>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836551" w14:textId="77777777" w:rsidR="00EE5860" w:rsidRPr="0090178F" w:rsidRDefault="00EE5860" w:rsidP="00BB0E1F">
            <w:pPr>
              <w:pStyle w:val="TAL"/>
              <w:rPr>
                <w:lang w:val="en-US"/>
              </w:rPr>
            </w:pPr>
            <w:r w:rsidRPr="0090178F">
              <w:rPr>
                <w:lang w:val="en-US"/>
              </w:rPr>
              <w:t xml:space="preserve">UE IP Address </w:t>
            </w:r>
            <w:r>
              <w:rPr>
                <w:lang w:val="en-US"/>
              </w:rPr>
              <w:t xml:space="preserve">Usage </w:t>
            </w:r>
            <w:r w:rsidRPr="0090178F">
              <w:rPr>
                <w:lang w:val="en-US"/>
              </w:rPr>
              <w:t>Sequence Number</w:t>
            </w:r>
          </w:p>
        </w:tc>
        <w:tc>
          <w:tcPr>
            <w:tcW w:w="336" w:type="dxa"/>
            <w:tcBorders>
              <w:top w:val="single" w:sz="4" w:space="0" w:color="auto"/>
              <w:left w:val="single" w:sz="4" w:space="0" w:color="auto"/>
              <w:bottom w:val="single" w:sz="4" w:space="0" w:color="auto"/>
              <w:right w:val="single" w:sz="4" w:space="0" w:color="auto"/>
            </w:tcBorders>
            <w:hideMark/>
          </w:tcPr>
          <w:p w14:paraId="31D293E4"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768065E5" w14:textId="77777777" w:rsidR="00EE5860" w:rsidRPr="0090178F" w:rsidRDefault="00EE5860" w:rsidP="00BB0E1F">
            <w:pPr>
              <w:pStyle w:val="TAL"/>
              <w:rPr>
                <w:lang w:val="en-US"/>
              </w:rPr>
            </w:pPr>
            <w:r>
              <w:rPr>
                <w:lang w:val="en-US"/>
              </w:rPr>
              <w:t>This IE</w:t>
            </w:r>
            <w:r w:rsidRPr="0090178F">
              <w:rPr>
                <w:lang w:val="en-US"/>
              </w:rPr>
              <w:t xml:space="preserve"> shall be used by the </w:t>
            </w:r>
            <w:r>
              <w:rPr>
                <w:lang w:val="en-US"/>
              </w:rPr>
              <w:t xml:space="preserve">CP function </w:t>
            </w:r>
            <w:r w:rsidRPr="0090178F">
              <w:rPr>
                <w:lang w:val="en-US"/>
              </w:rPr>
              <w:t xml:space="preserve">to properly collate out-of-order </w:t>
            </w:r>
            <w:r>
              <w:rPr>
                <w:lang w:val="en-US"/>
              </w:rPr>
              <w:t xml:space="preserve">UE IP Address Usage </w:t>
            </w:r>
            <w:r w:rsidRPr="0090178F">
              <w:rPr>
                <w:lang w:val="en-US"/>
              </w:rPr>
              <w:t>Information</w:t>
            </w:r>
            <w:r>
              <w:rPr>
                <w:lang w:val="en-US"/>
              </w:rPr>
              <w:t xml:space="preserve"> received for a given network instance and/or UE IP Address pool</w:t>
            </w:r>
            <w:r w:rsidRPr="0090178F">
              <w:rPr>
                <w:lang w:val="en-US"/>
              </w:rPr>
              <w:t xml:space="preserve">, e.g. due to PFCP retransmissions. This </w:t>
            </w:r>
            <w:r>
              <w:rPr>
                <w:lang w:val="en-US"/>
              </w:rPr>
              <w:t xml:space="preserve">IE shall </w:t>
            </w:r>
            <w:r w:rsidRPr="0090178F">
              <w:rPr>
                <w:lang w:val="en-US"/>
              </w:rPr>
              <w:t xml:space="preserve">also be used by the receiver to determine whether the newly received </w:t>
            </w:r>
            <w:r>
              <w:rPr>
                <w:lang w:val="en-US"/>
              </w:rPr>
              <w:t>UE IP Address Usage Information</w:t>
            </w:r>
            <w:r w:rsidRPr="0090178F">
              <w:rPr>
                <w:lang w:val="en-US"/>
              </w:rPr>
              <w:t xml:space="preserve"> has changed compared to </w:t>
            </w:r>
            <w:r>
              <w:rPr>
                <w:lang w:val="en-US"/>
              </w:rPr>
              <w:t>UE IP Address Usage Information</w:t>
            </w:r>
            <w:r w:rsidRPr="0090178F">
              <w:rPr>
                <w:lang w:val="en-US"/>
              </w:rPr>
              <w:t xml:space="preserve"> previously received from the same node earlier.</w:t>
            </w:r>
          </w:p>
        </w:tc>
        <w:tc>
          <w:tcPr>
            <w:tcW w:w="370" w:type="dxa"/>
            <w:tcBorders>
              <w:top w:val="single" w:sz="4" w:space="0" w:color="auto"/>
              <w:left w:val="single" w:sz="4" w:space="0" w:color="auto"/>
              <w:bottom w:val="single" w:sz="4" w:space="0" w:color="auto"/>
              <w:right w:val="single" w:sz="4" w:space="0" w:color="auto"/>
            </w:tcBorders>
            <w:hideMark/>
          </w:tcPr>
          <w:p w14:paraId="36D1FAC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308D7BA1"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3ECCAE33"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D43A4C8"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1566B9" w14:textId="77777777" w:rsidR="00EE5860" w:rsidRPr="0090178F" w:rsidRDefault="00EE5860" w:rsidP="00BB0E1F">
            <w:pPr>
              <w:pStyle w:val="TAL"/>
            </w:pPr>
            <w:r w:rsidRPr="0090178F">
              <w:t>Sequence Number</w:t>
            </w:r>
          </w:p>
        </w:tc>
      </w:tr>
      <w:tr w:rsidR="00EE5860" w:rsidRPr="0090178F" w14:paraId="073C88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20743" w14:textId="77777777" w:rsidR="00EE5860" w:rsidRPr="00001B1C" w:rsidRDefault="00EE5860" w:rsidP="00BB0E1F">
            <w:pPr>
              <w:pStyle w:val="TAL"/>
              <w:rPr>
                <w:lang w:val="en-US"/>
              </w:rPr>
            </w:pPr>
            <w:r w:rsidRPr="0090178F">
              <w:rPr>
                <w:lang w:val="en-US"/>
              </w:rPr>
              <w:t xml:space="preserve">UE IP Address </w:t>
            </w:r>
            <w:r>
              <w:rPr>
                <w:lang w:val="en-US"/>
              </w:rPr>
              <w:t xml:space="preserve">Usage </w:t>
            </w:r>
            <w:r w:rsidRPr="0090178F">
              <w:rPr>
                <w:lang w:val="en-US"/>
              </w:rPr>
              <w:t>Metric</w:t>
            </w:r>
          </w:p>
        </w:tc>
        <w:tc>
          <w:tcPr>
            <w:tcW w:w="336" w:type="dxa"/>
            <w:tcBorders>
              <w:top w:val="single" w:sz="4" w:space="0" w:color="auto"/>
              <w:left w:val="single" w:sz="4" w:space="0" w:color="auto"/>
              <w:bottom w:val="single" w:sz="4" w:space="0" w:color="auto"/>
              <w:right w:val="single" w:sz="4" w:space="0" w:color="auto"/>
            </w:tcBorders>
            <w:hideMark/>
          </w:tcPr>
          <w:p w14:paraId="1A3D64B1" w14:textId="77777777" w:rsidR="00EE5860" w:rsidRPr="0090178F" w:rsidRDefault="00EE5860" w:rsidP="00BB0E1F">
            <w:pPr>
              <w:pStyle w:val="TAL"/>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hideMark/>
          </w:tcPr>
          <w:p w14:paraId="404C9B7D" w14:textId="77777777" w:rsidR="00EE5860" w:rsidRPr="0090178F" w:rsidRDefault="00EE5860" w:rsidP="00BB0E1F">
            <w:pPr>
              <w:pStyle w:val="TAL"/>
              <w:rPr>
                <w:lang w:val="en-US"/>
              </w:rPr>
            </w:pPr>
            <w:r>
              <w:rPr>
                <w:lang w:val="en-US"/>
              </w:rPr>
              <w:t>This IE</w:t>
            </w:r>
            <w:r w:rsidRPr="0090178F">
              <w:rPr>
                <w:lang w:val="en-US"/>
              </w:rPr>
              <w:t xml:space="preserve"> </w:t>
            </w:r>
            <w:r>
              <w:rPr>
                <w:lang w:val="en-US"/>
              </w:rPr>
              <w:t xml:space="preserve">shall </w:t>
            </w:r>
            <w:r w:rsidRPr="0090178F">
              <w:rPr>
                <w:lang w:val="en-US"/>
              </w:rPr>
              <w:t xml:space="preserve">represent the current </w:t>
            </w:r>
            <w:r>
              <w:rPr>
                <w:lang w:val="en-US"/>
              </w:rPr>
              <w:t xml:space="preserve">ratio of occupied </w:t>
            </w:r>
            <w:r w:rsidRPr="0090178F">
              <w:rPr>
                <w:lang w:val="en-US"/>
              </w:rPr>
              <w:t>UE IP address</w:t>
            </w:r>
            <w:r>
              <w:rPr>
                <w:lang w:val="en-US"/>
              </w:rPr>
              <w:t>es</w:t>
            </w:r>
            <w:r w:rsidRPr="0090178F">
              <w:rPr>
                <w:lang w:val="en-US"/>
              </w:rPr>
              <w:t xml:space="preserve"> </w:t>
            </w:r>
            <w:r>
              <w:rPr>
                <w:lang w:val="en-US"/>
              </w:rPr>
              <w:t xml:space="preserve">in the UP function for the Network Instance indicated in the Network Instance IE, or for the Network Instance indicated in the Network Instance IE and the UE IP address Pool indicated by the </w:t>
            </w:r>
            <w:r w:rsidRPr="0090178F">
              <w:rPr>
                <w:lang w:val="en-US"/>
              </w:rPr>
              <w:t>UE IP Address Pool Id</w:t>
            </w:r>
            <w:r>
              <w:rPr>
                <w:lang w:val="en-US"/>
              </w:rPr>
              <w:t xml:space="preserve"> IE when this IE is present. The value shall be expressed </w:t>
            </w:r>
            <w:r w:rsidRPr="0090178F">
              <w:rPr>
                <w:lang w:val="en-US"/>
              </w:rPr>
              <w:t>as a percentage within the range of 0 to</w:t>
            </w:r>
            <w:r>
              <w:rPr>
                <w:lang w:val="en-US"/>
              </w:rPr>
              <w:t xml:space="preserve"> </w:t>
            </w:r>
            <w:r w:rsidRPr="0090178F">
              <w:rPr>
                <w:lang w:val="en-US"/>
              </w:rPr>
              <w:t xml:space="preserve">100, where 0 means no or 0% usage and 100 means maximum or 100% usage reached (i.e. </w:t>
            </w:r>
            <w:r>
              <w:rPr>
                <w:lang w:val="en-US"/>
              </w:rPr>
              <w:t xml:space="preserve">it is not desirable to receive </w:t>
            </w:r>
            <w:r w:rsidRPr="0090178F">
              <w:rPr>
                <w:lang w:val="en-US"/>
              </w:rPr>
              <w:t>further PFCP Session Establishment Request</w:t>
            </w:r>
            <w:r>
              <w:rPr>
                <w:lang w:val="en-US"/>
              </w:rPr>
              <w:t>s</w:t>
            </w:r>
            <w:r w:rsidRPr="0090178F">
              <w:rPr>
                <w:lang w:val="en-US"/>
              </w:rPr>
              <w:t>).</w:t>
            </w:r>
          </w:p>
          <w:p w14:paraId="55F5E54C"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hideMark/>
          </w:tcPr>
          <w:p w14:paraId="556A7B1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7101CD97"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hideMark/>
          </w:tcPr>
          <w:p w14:paraId="6D3913B0"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hideMark/>
          </w:tcPr>
          <w:p w14:paraId="41B52E44"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BCACC2" w14:textId="77777777" w:rsidR="00EE5860" w:rsidRPr="0090178F" w:rsidRDefault="00EE5860" w:rsidP="00BB0E1F">
            <w:pPr>
              <w:pStyle w:val="TAL"/>
            </w:pPr>
            <w:r w:rsidRPr="0090178F">
              <w:t>Metric</w:t>
            </w:r>
          </w:p>
        </w:tc>
      </w:tr>
      <w:tr w:rsidR="00EE5860" w:rsidRPr="0090178F" w14:paraId="16EDD9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4625E0" w14:textId="77777777" w:rsidR="00EE5860" w:rsidRPr="0090178F" w:rsidRDefault="00EE5860" w:rsidP="00BB0E1F">
            <w:pPr>
              <w:pStyle w:val="TAL"/>
              <w:rPr>
                <w:lang w:val="en-US"/>
              </w:rPr>
            </w:pPr>
            <w:r>
              <w:rPr>
                <w:lang w:val="en-US"/>
              </w:rPr>
              <w:t>Validity Timer</w:t>
            </w:r>
          </w:p>
        </w:tc>
        <w:tc>
          <w:tcPr>
            <w:tcW w:w="336" w:type="dxa"/>
            <w:tcBorders>
              <w:top w:val="single" w:sz="4" w:space="0" w:color="auto"/>
              <w:left w:val="single" w:sz="4" w:space="0" w:color="auto"/>
              <w:bottom w:val="single" w:sz="4" w:space="0" w:color="auto"/>
              <w:right w:val="single" w:sz="4" w:space="0" w:color="auto"/>
            </w:tcBorders>
          </w:tcPr>
          <w:p w14:paraId="7627E0C8"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72E753C3" w14:textId="77777777" w:rsidR="00EE5860" w:rsidRDefault="00EE5860" w:rsidP="00BB0E1F">
            <w:pPr>
              <w:pStyle w:val="TAL"/>
            </w:pPr>
            <w:r>
              <w:rPr>
                <w:lang w:val="en-US"/>
              </w:rPr>
              <w:t xml:space="preserve">This IE shall represent the period of time during which the </w:t>
            </w:r>
            <w:r>
              <w:t>UE IP Address Usage Information shall be considered as valid.</w:t>
            </w:r>
          </w:p>
          <w:p w14:paraId="2F854A77" w14:textId="77777777" w:rsidR="00EE5860" w:rsidRPr="0090178F" w:rsidRDefault="00EE5860" w:rsidP="00BB0E1F">
            <w:pPr>
              <w:pStyle w:val="TAL"/>
              <w:rPr>
                <w:lang w:val="en-US"/>
              </w:rPr>
            </w:pPr>
          </w:p>
        </w:tc>
        <w:tc>
          <w:tcPr>
            <w:tcW w:w="370" w:type="dxa"/>
            <w:tcBorders>
              <w:top w:val="single" w:sz="4" w:space="0" w:color="auto"/>
              <w:left w:val="single" w:sz="4" w:space="0" w:color="auto"/>
              <w:bottom w:val="single" w:sz="4" w:space="0" w:color="auto"/>
              <w:right w:val="single" w:sz="4" w:space="0" w:color="auto"/>
            </w:tcBorders>
          </w:tcPr>
          <w:p w14:paraId="27867CFE"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6D75D3DE"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5C4DE34F"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3162AB0"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70655F" w14:textId="77777777" w:rsidR="00EE5860" w:rsidRPr="0090178F" w:rsidRDefault="00EE5860" w:rsidP="00BB0E1F">
            <w:pPr>
              <w:pStyle w:val="TAL"/>
            </w:pPr>
            <w:r>
              <w:t>Validity Timer</w:t>
            </w:r>
          </w:p>
        </w:tc>
      </w:tr>
      <w:tr w:rsidR="00EE5860" w:rsidRPr="0090178F" w14:paraId="3B3BE811" w14:textId="77777777" w:rsidTr="00BB0E1F">
        <w:trPr>
          <w:trHeight w:val="942"/>
          <w:jc w:val="center"/>
        </w:trPr>
        <w:tc>
          <w:tcPr>
            <w:tcW w:w="1560" w:type="dxa"/>
            <w:tcBorders>
              <w:top w:val="single" w:sz="4" w:space="0" w:color="auto"/>
              <w:left w:val="single" w:sz="4" w:space="0" w:color="auto"/>
              <w:bottom w:val="single" w:sz="4" w:space="0" w:color="auto"/>
              <w:right w:val="single" w:sz="4" w:space="0" w:color="auto"/>
            </w:tcBorders>
          </w:tcPr>
          <w:p w14:paraId="3DC2F9E3" w14:textId="77777777" w:rsidR="00EE5860" w:rsidRPr="0090178F" w:rsidRDefault="00EE5860" w:rsidP="00BB0E1F">
            <w:pPr>
              <w:pStyle w:val="TAL"/>
              <w:rPr>
                <w:lang w:val="en-US"/>
              </w:rPr>
            </w:pPr>
            <w:r w:rsidRPr="0090178F">
              <w:rPr>
                <w:lang w:val="en-US"/>
              </w:rPr>
              <w:t xml:space="preserve">Number of UE IP </w:t>
            </w:r>
            <w:r>
              <w:rPr>
                <w:lang w:val="en-US"/>
              </w:rPr>
              <w:t>A</w:t>
            </w:r>
            <w:r w:rsidRPr="0090178F">
              <w:rPr>
                <w:lang w:val="en-US"/>
              </w:rPr>
              <w:t>ddress</w:t>
            </w:r>
            <w:r>
              <w:rPr>
                <w:lang w:val="en-US"/>
              </w:rPr>
              <w:t>es</w:t>
            </w:r>
          </w:p>
        </w:tc>
        <w:tc>
          <w:tcPr>
            <w:tcW w:w="336" w:type="dxa"/>
            <w:tcBorders>
              <w:top w:val="single" w:sz="4" w:space="0" w:color="auto"/>
              <w:left w:val="single" w:sz="4" w:space="0" w:color="auto"/>
              <w:bottom w:val="single" w:sz="4" w:space="0" w:color="auto"/>
              <w:right w:val="single" w:sz="4" w:space="0" w:color="auto"/>
            </w:tcBorders>
          </w:tcPr>
          <w:p w14:paraId="7BF951BA" w14:textId="77777777" w:rsidR="00EE5860" w:rsidRPr="0090178F" w:rsidRDefault="00EE5860" w:rsidP="00BB0E1F">
            <w:pPr>
              <w:pStyle w:val="TAL"/>
              <w:rPr>
                <w:lang w:val="en-US"/>
              </w:rPr>
            </w:pPr>
            <w:r w:rsidRPr="0090178F">
              <w:rPr>
                <w:lang w:val="en-US"/>
              </w:rPr>
              <w:t>M</w:t>
            </w:r>
          </w:p>
        </w:tc>
        <w:tc>
          <w:tcPr>
            <w:tcW w:w="4670" w:type="dxa"/>
            <w:tcBorders>
              <w:top w:val="single" w:sz="4" w:space="0" w:color="auto"/>
              <w:left w:val="single" w:sz="4" w:space="0" w:color="auto"/>
              <w:bottom w:val="single" w:sz="4" w:space="0" w:color="auto"/>
              <w:right w:val="single" w:sz="4" w:space="0" w:color="auto"/>
            </w:tcBorders>
          </w:tcPr>
          <w:p w14:paraId="26C14BBA" w14:textId="77777777" w:rsidR="00EE5860" w:rsidRPr="0090178F" w:rsidRDefault="00EE5860" w:rsidP="00BB0E1F">
            <w:pPr>
              <w:pStyle w:val="TAL"/>
              <w:rPr>
                <w:lang w:val="en-US"/>
              </w:rPr>
            </w:pPr>
            <w:r>
              <w:rPr>
                <w:lang w:val="en-US"/>
              </w:rPr>
              <w:t>This IE shall indicate t</w:t>
            </w:r>
            <w:r w:rsidRPr="0090178F">
              <w:rPr>
                <w:lang w:val="en-US"/>
              </w:rPr>
              <w:t xml:space="preserve">he </w:t>
            </w:r>
            <w:r>
              <w:rPr>
                <w:lang w:val="en-US"/>
              </w:rPr>
              <w:t xml:space="preserve">total </w:t>
            </w:r>
            <w:r w:rsidRPr="0090178F">
              <w:rPr>
                <w:lang w:val="en-US"/>
              </w:rPr>
              <w:t>number of UE IP addresses</w:t>
            </w:r>
            <w:r>
              <w:rPr>
                <w:lang w:val="en-US"/>
              </w:rPr>
              <w:t xml:space="preserve"> configured for the Network Instance or also for the IP address Pool, when this IE is present. (NOTE)</w:t>
            </w:r>
          </w:p>
        </w:tc>
        <w:tc>
          <w:tcPr>
            <w:tcW w:w="370" w:type="dxa"/>
            <w:tcBorders>
              <w:top w:val="single" w:sz="4" w:space="0" w:color="auto"/>
              <w:left w:val="single" w:sz="4" w:space="0" w:color="auto"/>
              <w:bottom w:val="single" w:sz="4" w:space="0" w:color="auto"/>
              <w:right w:val="single" w:sz="4" w:space="0" w:color="auto"/>
            </w:tcBorders>
          </w:tcPr>
          <w:p w14:paraId="6082DB7C"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172B17BD" w14:textId="77777777" w:rsidR="00EE5860" w:rsidRPr="0090178F" w:rsidRDefault="00EE5860" w:rsidP="00BB0E1F">
            <w:pPr>
              <w:pStyle w:val="TAL"/>
            </w:pPr>
            <w:r w:rsidRPr="0090178F">
              <w:t>X</w:t>
            </w:r>
          </w:p>
        </w:tc>
        <w:tc>
          <w:tcPr>
            <w:tcW w:w="370" w:type="dxa"/>
            <w:tcBorders>
              <w:top w:val="single" w:sz="4" w:space="0" w:color="auto"/>
              <w:left w:val="single" w:sz="4" w:space="0" w:color="auto"/>
              <w:bottom w:val="single" w:sz="4" w:space="0" w:color="auto"/>
              <w:right w:val="single" w:sz="4" w:space="0" w:color="auto"/>
            </w:tcBorders>
          </w:tcPr>
          <w:p w14:paraId="6B3A7284" w14:textId="77777777" w:rsidR="00EE5860" w:rsidRPr="0090178F" w:rsidRDefault="00EE5860" w:rsidP="00BB0E1F">
            <w:pPr>
              <w:pStyle w:val="TAL"/>
            </w:pPr>
            <w:r w:rsidRPr="0090178F">
              <w:t>-</w:t>
            </w:r>
          </w:p>
        </w:tc>
        <w:tc>
          <w:tcPr>
            <w:tcW w:w="370" w:type="dxa"/>
            <w:tcBorders>
              <w:top w:val="single" w:sz="4" w:space="0" w:color="auto"/>
              <w:left w:val="single" w:sz="4" w:space="0" w:color="auto"/>
              <w:bottom w:val="single" w:sz="4" w:space="0" w:color="auto"/>
              <w:right w:val="single" w:sz="4" w:space="0" w:color="auto"/>
            </w:tcBorders>
          </w:tcPr>
          <w:p w14:paraId="3C482F62" w14:textId="77777777" w:rsidR="00EE5860" w:rsidRPr="0090178F" w:rsidRDefault="00EE5860" w:rsidP="00BB0E1F">
            <w:pPr>
              <w:pStyle w:val="TAL"/>
              <w:rPr>
                <w:lang w:val="de-DE"/>
              </w:rPr>
            </w:pPr>
            <w:r w:rsidRPr="0090178F">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4E9F24" w14:textId="77777777" w:rsidR="00EE5860" w:rsidRPr="0090178F" w:rsidRDefault="00EE5860" w:rsidP="00BB0E1F">
            <w:pPr>
              <w:pStyle w:val="TAL"/>
              <w:rPr>
                <w:lang w:val="en-US" w:eastAsia="zh-CN"/>
              </w:rPr>
            </w:pPr>
            <w:r w:rsidRPr="0090178F">
              <w:rPr>
                <w:lang w:val="en-US"/>
              </w:rPr>
              <w:t xml:space="preserve">Number of UE IP </w:t>
            </w:r>
            <w:r>
              <w:rPr>
                <w:lang w:val="en-US"/>
              </w:rPr>
              <w:t>A</w:t>
            </w:r>
            <w:r w:rsidRPr="0090178F">
              <w:rPr>
                <w:lang w:val="en-US"/>
              </w:rPr>
              <w:t>ddress</w:t>
            </w:r>
            <w:r>
              <w:rPr>
                <w:lang w:val="en-US"/>
              </w:rPr>
              <w:t>es</w:t>
            </w:r>
          </w:p>
        </w:tc>
      </w:tr>
      <w:tr w:rsidR="00EE5860" w:rsidRPr="00F11830" w14:paraId="43FD8C9C" w14:textId="77777777" w:rsidTr="00BB0E1F">
        <w:trPr>
          <w:trHeight w:val="438"/>
          <w:jc w:val="center"/>
        </w:trPr>
        <w:tc>
          <w:tcPr>
            <w:tcW w:w="1560" w:type="dxa"/>
            <w:tcBorders>
              <w:top w:val="single" w:sz="4" w:space="0" w:color="auto"/>
              <w:left w:val="single" w:sz="4" w:space="0" w:color="auto"/>
              <w:bottom w:val="single" w:sz="4" w:space="0" w:color="auto"/>
              <w:right w:val="single" w:sz="4" w:space="0" w:color="auto"/>
            </w:tcBorders>
          </w:tcPr>
          <w:p w14:paraId="0442B2AA" w14:textId="77777777" w:rsidR="00EE5860" w:rsidRPr="0090178F" w:rsidRDefault="00EE5860" w:rsidP="00BB0E1F">
            <w:pPr>
              <w:pStyle w:val="TAL"/>
              <w:rPr>
                <w:lang w:val="en-US"/>
              </w:rPr>
            </w:pPr>
            <w:r w:rsidRPr="00F11830">
              <w:rPr>
                <w:lang w:val="en-US"/>
              </w:rPr>
              <w:t>Network Instance</w:t>
            </w:r>
          </w:p>
        </w:tc>
        <w:tc>
          <w:tcPr>
            <w:tcW w:w="336" w:type="dxa"/>
            <w:tcBorders>
              <w:top w:val="single" w:sz="4" w:space="0" w:color="auto"/>
              <w:left w:val="single" w:sz="4" w:space="0" w:color="auto"/>
              <w:bottom w:val="single" w:sz="4" w:space="0" w:color="auto"/>
              <w:right w:val="single" w:sz="4" w:space="0" w:color="auto"/>
            </w:tcBorders>
          </w:tcPr>
          <w:p w14:paraId="0DCCD91C" w14:textId="77777777" w:rsidR="00EE5860" w:rsidRPr="0090178F" w:rsidRDefault="00EE5860" w:rsidP="00BB0E1F">
            <w:pPr>
              <w:pStyle w:val="TAL"/>
              <w:rPr>
                <w:lang w:val="en-US"/>
              </w:rPr>
            </w:pPr>
            <w:r>
              <w:rPr>
                <w:lang w:val="en-US"/>
              </w:rPr>
              <w:t>M</w:t>
            </w:r>
          </w:p>
        </w:tc>
        <w:tc>
          <w:tcPr>
            <w:tcW w:w="4670" w:type="dxa"/>
            <w:tcBorders>
              <w:top w:val="single" w:sz="4" w:space="0" w:color="auto"/>
              <w:left w:val="single" w:sz="4" w:space="0" w:color="auto"/>
              <w:bottom w:val="single" w:sz="4" w:space="0" w:color="auto"/>
              <w:right w:val="single" w:sz="4" w:space="0" w:color="auto"/>
            </w:tcBorders>
          </w:tcPr>
          <w:p w14:paraId="06B1C73D" w14:textId="77777777" w:rsidR="00EE5860" w:rsidRPr="0090178F" w:rsidRDefault="00EE5860" w:rsidP="00BB0E1F">
            <w:pPr>
              <w:pStyle w:val="TAL"/>
              <w:rPr>
                <w:lang w:val="en-US"/>
              </w:rPr>
            </w:pPr>
            <w:r>
              <w:rPr>
                <w:lang w:val="en-US"/>
              </w:rPr>
              <w:t>T</w:t>
            </w:r>
            <w:r w:rsidRPr="00185D64">
              <w:rPr>
                <w:lang w:val="en-US"/>
              </w:rPr>
              <w:t xml:space="preserve">his IE shall identify </w:t>
            </w:r>
            <w:r>
              <w:rPr>
                <w:lang w:val="en-US"/>
              </w:rPr>
              <w:t>the associated</w:t>
            </w:r>
            <w:r w:rsidRPr="00185D64">
              <w:rPr>
                <w:lang w:val="en-US"/>
              </w:rPr>
              <w:t xml:space="preserve"> Network instance</w:t>
            </w: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6D352E3F"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C3C24D8" w14:textId="77777777" w:rsidR="00EE5860" w:rsidRPr="00F11830" w:rsidRDefault="00EE5860" w:rsidP="00BB0E1F">
            <w:pPr>
              <w:pStyle w:val="TAL"/>
              <w:rPr>
                <w:lang w:val="en-US"/>
              </w:rPr>
            </w:pPr>
            <w:r w:rsidRPr="00F1183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A5E32FC" w14:textId="77777777" w:rsidR="00EE5860" w:rsidRPr="00F11830" w:rsidRDefault="00EE5860" w:rsidP="00BB0E1F">
            <w:pPr>
              <w:pStyle w:val="TAL"/>
              <w:rPr>
                <w:lang w:val="en-US"/>
              </w:rPr>
            </w:pPr>
            <w:r w:rsidRPr="00F11830">
              <w:rPr>
                <w:lang w:val="en-US"/>
              </w:rPr>
              <w:t>-</w:t>
            </w:r>
          </w:p>
        </w:tc>
        <w:tc>
          <w:tcPr>
            <w:tcW w:w="370" w:type="dxa"/>
            <w:tcBorders>
              <w:top w:val="single" w:sz="4" w:space="0" w:color="auto"/>
              <w:left w:val="single" w:sz="4" w:space="0" w:color="auto"/>
              <w:bottom w:val="single" w:sz="4" w:space="0" w:color="auto"/>
              <w:right w:val="single" w:sz="4" w:space="0" w:color="auto"/>
            </w:tcBorders>
          </w:tcPr>
          <w:p w14:paraId="2AD6B016" w14:textId="77777777" w:rsidR="00EE5860" w:rsidRPr="00F11830" w:rsidRDefault="00EE5860" w:rsidP="00BB0E1F">
            <w:pPr>
              <w:pStyle w:val="TAL"/>
              <w:rPr>
                <w:lang w:val="en-US"/>
              </w:rPr>
            </w:pPr>
            <w:r w:rsidRPr="00F11830">
              <w:rPr>
                <w:lang w:val="en-US"/>
              </w:rPr>
              <w:t>X</w:t>
            </w:r>
          </w:p>
        </w:tc>
        <w:tc>
          <w:tcPr>
            <w:tcW w:w="1404" w:type="dxa"/>
            <w:tcBorders>
              <w:top w:val="single" w:sz="4" w:space="0" w:color="auto"/>
              <w:left w:val="single" w:sz="4" w:space="0" w:color="auto"/>
              <w:bottom w:val="single" w:sz="4" w:space="0" w:color="auto"/>
              <w:right w:val="single" w:sz="4" w:space="0" w:color="auto"/>
            </w:tcBorders>
          </w:tcPr>
          <w:p w14:paraId="092DFADC" w14:textId="77777777" w:rsidR="00EE5860" w:rsidRPr="00F11830" w:rsidRDefault="00EE5860" w:rsidP="00BB0E1F">
            <w:pPr>
              <w:pStyle w:val="TAL"/>
              <w:rPr>
                <w:lang w:val="en-US"/>
              </w:rPr>
            </w:pPr>
            <w:r>
              <w:rPr>
                <w:lang w:val="en-US"/>
              </w:rPr>
              <w:t>Network Instance</w:t>
            </w:r>
          </w:p>
        </w:tc>
      </w:tr>
      <w:tr w:rsidR="00EE5860" w:rsidRPr="0090178F" w14:paraId="32F9CFD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1080979" w14:textId="77777777" w:rsidR="00EE5860" w:rsidRPr="0090178F" w:rsidRDefault="00EE5860" w:rsidP="00BB0E1F">
            <w:pPr>
              <w:pStyle w:val="TAL"/>
              <w:rPr>
                <w:lang w:val="en-US"/>
              </w:rPr>
            </w:pPr>
            <w:r w:rsidRPr="0090178F">
              <w:rPr>
                <w:lang w:val="en-US"/>
              </w:rPr>
              <w:t>UE IP Address Pool Id</w:t>
            </w:r>
          </w:p>
        </w:tc>
        <w:tc>
          <w:tcPr>
            <w:tcW w:w="336" w:type="dxa"/>
            <w:tcBorders>
              <w:top w:val="single" w:sz="4" w:space="0" w:color="auto"/>
              <w:left w:val="single" w:sz="4" w:space="0" w:color="auto"/>
              <w:bottom w:val="single" w:sz="4" w:space="0" w:color="auto"/>
              <w:right w:val="single" w:sz="4" w:space="0" w:color="auto"/>
            </w:tcBorders>
          </w:tcPr>
          <w:p w14:paraId="5C6047C3" w14:textId="77777777" w:rsidR="00EE5860" w:rsidRPr="0090178F" w:rsidRDefault="00EE5860" w:rsidP="00BB0E1F">
            <w:pPr>
              <w:pStyle w:val="TAL"/>
              <w:rPr>
                <w:lang w:val="en-US"/>
              </w:rPr>
            </w:pPr>
            <w:r w:rsidRPr="0090178F">
              <w:rPr>
                <w:lang w:val="en-US"/>
              </w:rPr>
              <w:t>O</w:t>
            </w:r>
          </w:p>
        </w:tc>
        <w:tc>
          <w:tcPr>
            <w:tcW w:w="4670" w:type="dxa"/>
            <w:tcBorders>
              <w:top w:val="single" w:sz="4" w:space="0" w:color="auto"/>
              <w:left w:val="single" w:sz="4" w:space="0" w:color="auto"/>
              <w:bottom w:val="single" w:sz="4" w:space="0" w:color="auto"/>
              <w:right w:val="single" w:sz="4" w:space="0" w:color="auto"/>
            </w:tcBorders>
          </w:tcPr>
          <w:p w14:paraId="74ADF7C0" w14:textId="77777777" w:rsidR="00EE5860" w:rsidRPr="0090178F" w:rsidRDefault="00EE5860" w:rsidP="00BB0E1F">
            <w:pPr>
              <w:pStyle w:val="TAL"/>
              <w:rPr>
                <w:lang w:val="en-US"/>
              </w:rPr>
            </w:pPr>
            <w:r w:rsidRPr="0090178F">
              <w:rPr>
                <w:lang w:val="en-US"/>
              </w:rPr>
              <w:t>This IE may be present if UE IP Addresses Pools are configured in the UPF.</w:t>
            </w:r>
          </w:p>
          <w:p w14:paraId="510680E0" w14:textId="77777777" w:rsidR="00EE5860" w:rsidRPr="0090178F" w:rsidRDefault="00EE5860" w:rsidP="00BB0E1F">
            <w:pPr>
              <w:pStyle w:val="TAL"/>
              <w:rPr>
                <w:lang w:val="en-US"/>
              </w:rPr>
            </w:pPr>
          </w:p>
          <w:p w14:paraId="018B0299" w14:textId="77777777" w:rsidR="00EE5860" w:rsidRPr="0090178F" w:rsidRDefault="00EE5860" w:rsidP="00BB0E1F">
            <w:pPr>
              <w:pStyle w:val="TAL"/>
              <w:rPr>
                <w:lang w:val="en-US"/>
              </w:rPr>
            </w:pPr>
            <w:r w:rsidRPr="0090178F">
              <w:rPr>
                <w:lang w:val="en-US"/>
              </w:rPr>
              <w:t xml:space="preserve">When present, this IE shall contain the identity of </w:t>
            </w:r>
            <w:r>
              <w:rPr>
                <w:lang w:val="en-US"/>
              </w:rPr>
              <w:t>the associated</w:t>
            </w:r>
            <w:r w:rsidRPr="0090178F">
              <w:rPr>
                <w:lang w:val="en-US"/>
              </w:rPr>
              <w:t xml:space="preserve"> UE IP address Pool.</w:t>
            </w:r>
          </w:p>
        </w:tc>
        <w:tc>
          <w:tcPr>
            <w:tcW w:w="370" w:type="dxa"/>
            <w:tcBorders>
              <w:top w:val="single" w:sz="4" w:space="0" w:color="auto"/>
              <w:left w:val="single" w:sz="4" w:space="0" w:color="auto"/>
              <w:bottom w:val="single" w:sz="4" w:space="0" w:color="auto"/>
              <w:right w:val="single" w:sz="4" w:space="0" w:color="auto"/>
            </w:tcBorders>
          </w:tcPr>
          <w:p w14:paraId="4CEF464D"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1268E3F3" w14:textId="77777777" w:rsidR="00EE5860" w:rsidRPr="0090178F" w:rsidRDefault="00EE5860" w:rsidP="00BB0E1F">
            <w:pPr>
              <w:pStyle w:val="TAL"/>
              <w:rPr>
                <w:lang w:val="en-US"/>
              </w:rPr>
            </w:pPr>
            <w:r w:rsidRPr="0090178F">
              <w:rPr>
                <w:lang w:val="en-US"/>
              </w:rPr>
              <w:t>X</w:t>
            </w:r>
          </w:p>
        </w:tc>
        <w:tc>
          <w:tcPr>
            <w:tcW w:w="370" w:type="dxa"/>
            <w:tcBorders>
              <w:top w:val="single" w:sz="4" w:space="0" w:color="auto"/>
              <w:left w:val="single" w:sz="4" w:space="0" w:color="auto"/>
              <w:bottom w:val="single" w:sz="4" w:space="0" w:color="auto"/>
              <w:right w:val="single" w:sz="4" w:space="0" w:color="auto"/>
            </w:tcBorders>
          </w:tcPr>
          <w:p w14:paraId="5CFD9666" w14:textId="77777777" w:rsidR="00EE5860" w:rsidRPr="0090178F" w:rsidRDefault="00EE5860" w:rsidP="00BB0E1F">
            <w:pPr>
              <w:pStyle w:val="TAL"/>
              <w:rPr>
                <w:lang w:val="en-US"/>
              </w:rPr>
            </w:pPr>
            <w:r w:rsidRPr="0090178F">
              <w:rPr>
                <w:lang w:val="en-US"/>
              </w:rPr>
              <w:t>-</w:t>
            </w:r>
          </w:p>
        </w:tc>
        <w:tc>
          <w:tcPr>
            <w:tcW w:w="370" w:type="dxa"/>
            <w:tcBorders>
              <w:top w:val="single" w:sz="4" w:space="0" w:color="auto"/>
              <w:left w:val="single" w:sz="4" w:space="0" w:color="auto"/>
              <w:bottom w:val="single" w:sz="4" w:space="0" w:color="auto"/>
              <w:right w:val="single" w:sz="4" w:space="0" w:color="auto"/>
            </w:tcBorders>
          </w:tcPr>
          <w:p w14:paraId="077FBEF2" w14:textId="77777777" w:rsidR="00EE5860" w:rsidRPr="0090178F" w:rsidRDefault="00EE5860" w:rsidP="00BB0E1F">
            <w:pPr>
              <w:pStyle w:val="TAL"/>
              <w:rPr>
                <w:lang w:val="en-US"/>
              </w:rPr>
            </w:pPr>
            <w:r w:rsidRPr="0090178F">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CCEF01" w14:textId="77777777" w:rsidR="00EE5860" w:rsidRPr="0090178F" w:rsidRDefault="00EE5860" w:rsidP="00BB0E1F">
            <w:pPr>
              <w:pStyle w:val="TAL"/>
              <w:rPr>
                <w:lang w:val="en-US"/>
              </w:rPr>
            </w:pPr>
            <w:r w:rsidRPr="00A27F45">
              <w:rPr>
                <w:lang w:val="en-US"/>
              </w:rPr>
              <w:t>UE IP address Pool Identity</w:t>
            </w:r>
          </w:p>
        </w:tc>
      </w:tr>
      <w:tr w:rsidR="00EE5860" w:rsidRPr="00A27F45" w14:paraId="025427A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4A6E962" w14:textId="77777777" w:rsidR="00EE5860" w:rsidRPr="00A27F45" w:rsidRDefault="00EE5860" w:rsidP="00BB0E1F">
            <w:pPr>
              <w:pStyle w:val="TAN"/>
              <w:rPr>
                <w:lang w:val="en-US"/>
              </w:rPr>
            </w:pPr>
            <w:r>
              <w:rPr>
                <w:lang w:val="en-US"/>
              </w:rPr>
              <w:t>NOTE:</w:t>
            </w:r>
            <w:r>
              <w:rPr>
                <w:lang w:val="en-US"/>
              </w:rPr>
              <w:tab/>
              <w:t xml:space="preserve">When reporting the number of IPv6 UE Addresses </w:t>
            </w:r>
            <w:r w:rsidRPr="003C12C6">
              <w:rPr>
                <w:lang w:val="en-US"/>
              </w:rPr>
              <w:t>for a specific Network Instance and/or IP address pool</w:t>
            </w:r>
            <w:r>
              <w:rPr>
                <w:lang w:val="en-US"/>
              </w:rPr>
              <w:t>, the number of default</w:t>
            </w:r>
            <w:r w:rsidRPr="003C12C6">
              <w:rPr>
                <w:lang w:val="en-US"/>
              </w:rPr>
              <w:t xml:space="preserve"> /64 prefixes </w:t>
            </w:r>
            <w:r>
              <w:rPr>
                <w:lang w:val="en-US"/>
              </w:rPr>
              <w:t xml:space="preserve">is reported </w:t>
            </w:r>
            <w:r w:rsidRPr="003C12C6">
              <w:rPr>
                <w:lang w:val="en-US"/>
              </w:rPr>
              <w:t>by default, unless configured otherwise</w:t>
            </w:r>
            <w:r>
              <w:rPr>
                <w:lang w:val="en-US"/>
              </w:rPr>
              <w:t>.</w:t>
            </w:r>
          </w:p>
        </w:tc>
      </w:tr>
    </w:tbl>
    <w:p w14:paraId="7180E27D" w14:textId="77777777" w:rsidR="00EE5860" w:rsidRPr="00441CD0" w:rsidRDefault="00EE5860" w:rsidP="00EE5860"/>
    <w:p w14:paraId="787DCC8C" w14:textId="77777777" w:rsidR="00EE5860" w:rsidRPr="00441CD0" w:rsidRDefault="00EE5860" w:rsidP="00EE5860">
      <w:pPr>
        <w:pStyle w:val="Heading4"/>
      </w:pPr>
      <w:bookmarkStart w:id="3721" w:name="_Toc19717268"/>
      <w:bookmarkStart w:id="3722" w:name="_Toc27490754"/>
      <w:bookmarkStart w:id="3723" w:name="_Toc27557047"/>
      <w:bookmarkStart w:id="3724" w:name="_Toc27723964"/>
      <w:bookmarkStart w:id="3725" w:name="_Toc36031036"/>
      <w:bookmarkStart w:id="3726" w:name="_Toc36042956"/>
      <w:bookmarkStart w:id="3727" w:name="_Toc36814281"/>
      <w:bookmarkStart w:id="3728" w:name="_Toc44689135"/>
      <w:bookmarkStart w:id="3729" w:name="_Toc44923889"/>
      <w:bookmarkStart w:id="3730" w:name="_Toc51860859"/>
      <w:bookmarkStart w:id="3731" w:name="_Toc57930630"/>
      <w:bookmarkStart w:id="3732" w:name="_Toc57931260"/>
      <w:bookmarkStart w:id="3733" w:name="_Toc160974386"/>
      <w:r w:rsidRPr="00441CD0">
        <w:lastRenderedPageBreak/>
        <w:t>7.4.4.4</w:t>
      </w:r>
      <w:r w:rsidRPr="00441CD0">
        <w:tab/>
        <w:t>PFCP Association Update Response</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p>
    <w:p w14:paraId="0D1D0070" w14:textId="77777777" w:rsidR="00EE5860" w:rsidRPr="00441CD0" w:rsidRDefault="00EE5860" w:rsidP="00EE5860">
      <w:pPr>
        <w:pStyle w:val="TH"/>
      </w:pPr>
      <w:r w:rsidRPr="00441CD0">
        <w:t>Table 7.4.4.4-1: Information Elements in a PFCP Association Update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917F871"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2CA6799E"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09946D55" w14:textId="77777777" w:rsidR="00EE5860" w:rsidRPr="00441CD0" w:rsidRDefault="00EE5860" w:rsidP="00BB0E1F">
            <w:pPr>
              <w:pStyle w:val="TAH"/>
            </w:pPr>
            <w:r w:rsidRPr="00441CD0">
              <w:t>P</w:t>
            </w:r>
          </w:p>
        </w:tc>
        <w:tc>
          <w:tcPr>
            <w:tcW w:w="3183" w:type="dxa"/>
            <w:tcBorders>
              <w:top w:val="single" w:sz="4" w:space="0" w:color="auto"/>
              <w:left w:val="single" w:sz="4" w:space="0" w:color="auto"/>
              <w:bottom w:val="single" w:sz="4" w:space="0" w:color="auto"/>
              <w:right w:val="single" w:sz="4" w:space="0" w:color="auto"/>
            </w:tcBorders>
            <w:hideMark/>
          </w:tcPr>
          <w:p w14:paraId="1E32FB92" w14:textId="77777777" w:rsidR="00EE5860" w:rsidRPr="00441CD0" w:rsidRDefault="00EE5860" w:rsidP="00BB0E1F">
            <w:pPr>
              <w:pStyle w:val="TAH"/>
            </w:pPr>
            <w:r w:rsidRPr="00441CD0">
              <w:t>Condition / Comment</w:t>
            </w:r>
          </w:p>
        </w:tc>
        <w:tc>
          <w:tcPr>
            <w:tcW w:w="2978" w:type="dxa"/>
            <w:tcBorders>
              <w:top w:val="single" w:sz="4" w:space="0" w:color="auto"/>
              <w:left w:val="single" w:sz="4" w:space="0" w:color="auto"/>
              <w:bottom w:val="single" w:sz="4" w:space="0" w:color="auto"/>
              <w:right w:val="single" w:sz="4" w:space="0" w:color="auto"/>
            </w:tcBorders>
            <w:hideMark/>
          </w:tcPr>
          <w:p w14:paraId="24E9D187" w14:textId="77777777" w:rsidR="00EE5860" w:rsidRPr="00441CD0" w:rsidRDefault="00EE5860" w:rsidP="00BB0E1F">
            <w:pPr>
              <w:pStyle w:val="TAH"/>
              <w:rPr>
                <w:lang w:eastAsia="zh-CN"/>
              </w:rPr>
            </w:pPr>
            <w:r w:rsidRPr="00441CD0">
              <w:rPr>
                <w:lang w:eastAsia="zh-CN"/>
              </w:rPr>
              <w:t>IE-Type</w:t>
            </w:r>
          </w:p>
        </w:tc>
      </w:tr>
      <w:tr w:rsidR="00EE5860" w:rsidRPr="00441CD0" w14:paraId="61447CC2"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7A2DD11" w14:textId="77777777" w:rsidR="00EE5860" w:rsidRPr="00441CD0" w:rsidRDefault="00EE5860" w:rsidP="00BB0E1F">
            <w:pPr>
              <w:pStyle w:val="TAC"/>
            </w:pPr>
            <w:r w:rsidRPr="00441CD0">
              <w:t>Node ID</w:t>
            </w:r>
          </w:p>
        </w:tc>
        <w:tc>
          <w:tcPr>
            <w:tcW w:w="360" w:type="dxa"/>
            <w:tcBorders>
              <w:top w:val="single" w:sz="4" w:space="0" w:color="auto"/>
              <w:left w:val="single" w:sz="4" w:space="0" w:color="auto"/>
              <w:bottom w:val="single" w:sz="4" w:space="0" w:color="auto"/>
              <w:right w:val="single" w:sz="4" w:space="0" w:color="auto"/>
            </w:tcBorders>
            <w:hideMark/>
          </w:tcPr>
          <w:p w14:paraId="6E07C31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3AD45B77" w14:textId="77777777" w:rsidR="00EE5860" w:rsidRPr="00441CD0" w:rsidRDefault="00EE5860" w:rsidP="00BB0E1F">
            <w:pPr>
              <w:pStyle w:val="TAL"/>
            </w:pPr>
            <w:r w:rsidRPr="00441CD0">
              <w:rPr>
                <w:szCs w:val="18"/>
                <w:lang w:val="en-US"/>
              </w:rPr>
              <w:t>This IE shall contain the unique identifier of the sending Node.</w:t>
            </w:r>
          </w:p>
        </w:tc>
        <w:tc>
          <w:tcPr>
            <w:tcW w:w="2978" w:type="dxa"/>
            <w:tcBorders>
              <w:top w:val="single" w:sz="4" w:space="0" w:color="auto"/>
              <w:left w:val="single" w:sz="4" w:space="0" w:color="auto"/>
              <w:bottom w:val="single" w:sz="4" w:space="0" w:color="auto"/>
              <w:right w:val="single" w:sz="4" w:space="0" w:color="auto"/>
            </w:tcBorders>
            <w:hideMark/>
          </w:tcPr>
          <w:p w14:paraId="7FC5C5DC" w14:textId="77777777" w:rsidR="00EE5860" w:rsidRPr="00441CD0" w:rsidRDefault="00EE5860" w:rsidP="00BB0E1F">
            <w:pPr>
              <w:pStyle w:val="TAC"/>
              <w:rPr>
                <w:szCs w:val="18"/>
              </w:rPr>
            </w:pPr>
            <w:r w:rsidRPr="00441CD0">
              <w:rPr>
                <w:szCs w:val="18"/>
              </w:rPr>
              <w:t>Node ID</w:t>
            </w:r>
          </w:p>
        </w:tc>
      </w:tr>
      <w:tr w:rsidR="00EE5860" w:rsidRPr="00441CD0" w14:paraId="759AF6C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1B7317CA"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296456C8" w14:textId="77777777" w:rsidR="00EE5860" w:rsidRPr="00441CD0" w:rsidRDefault="00EE5860" w:rsidP="00BB0E1F">
            <w:pPr>
              <w:pStyle w:val="TAC"/>
              <w:rPr>
                <w:szCs w:val="18"/>
              </w:rPr>
            </w:pPr>
            <w:r w:rsidRPr="00441CD0">
              <w:rPr>
                <w:szCs w:val="18"/>
              </w:rPr>
              <w:t>M</w:t>
            </w:r>
          </w:p>
        </w:tc>
        <w:tc>
          <w:tcPr>
            <w:tcW w:w="3183" w:type="dxa"/>
            <w:tcBorders>
              <w:top w:val="single" w:sz="4" w:space="0" w:color="auto"/>
              <w:left w:val="single" w:sz="4" w:space="0" w:color="auto"/>
              <w:bottom w:val="single" w:sz="4" w:space="0" w:color="auto"/>
              <w:right w:val="single" w:sz="4" w:space="0" w:color="auto"/>
            </w:tcBorders>
            <w:hideMark/>
          </w:tcPr>
          <w:p w14:paraId="09620B8E"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8" w:type="dxa"/>
            <w:tcBorders>
              <w:top w:val="single" w:sz="4" w:space="0" w:color="auto"/>
              <w:left w:val="single" w:sz="4" w:space="0" w:color="auto"/>
              <w:bottom w:val="single" w:sz="4" w:space="0" w:color="auto"/>
              <w:right w:val="single" w:sz="4" w:space="0" w:color="auto"/>
            </w:tcBorders>
            <w:hideMark/>
          </w:tcPr>
          <w:p w14:paraId="1161F259" w14:textId="77777777" w:rsidR="00EE5860" w:rsidRPr="00441CD0" w:rsidRDefault="00EE5860" w:rsidP="00BB0E1F">
            <w:pPr>
              <w:pStyle w:val="TAC"/>
              <w:rPr>
                <w:szCs w:val="18"/>
              </w:rPr>
            </w:pPr>
            <w:r w:rsidRPr="00441CD0">
              <w:rPr>
                <w:szCs w:val="18"/>
              </w:rPr>
              <w:t>Cause</w:t>
            </w:r>
          </w:p>
        </w:tc>
      </w:tr>
      <w:tr w:rsidR="00EE5860" w:rsidRPr="00441CD0" w14:paraId="2520C44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4FB18B2" w14:textId="77777777" w:rsidR="00EE5860" w:rsidRPr="00441CD0" w:rsidRDefault="00EE5860" w:rsidP="00BB0E1F">
            <w:pPr>
              <w:pStyle w:val="TAL"/>
              <w:jc w:val="center"/>
              <w:rPr>
                <w:szCs w:val="18"/>
              </w:rPr>
            </w:pPr>
            <w:r w:rsidRPr="00441CD0">
              <w:t>UP Function Features</w:t>
            </w:r>
          </w:p>
        </w:tc>
        <w:tc>
          <w:tcPr>
            <w:tcW w:w="360" w:type="dxa"/>
            <w:tcBorders>
              <w:top w:val="single" w:sz="4" w:space="0" w:color="auto"/>
              <w:left w:val="single" w:sz="4" w:space="0" w:color="auto"/>
              <w:bottom w:val="single" w:sz="4" w:space="0" w:color="auto"/>
              <w:right w:val="single" w:sz="4" w:space="0" w:color="auto"/>
            </w:tcBorders>
            <w:hideMark/>
          </w:tcPr>
          <w:p w14:paraId="3FEF592E" w14:textId="77777777" w:rsidR="00EE5860" w:rsidRPr="00441CD0" w:rsidRDefault="00EE5860" w:rsidP="00BB0E1F">
            <w:pPr>
              <w:pStyle w:val="TAC"/>
              <w:rPr>
                <w:szCs w:val="18"/>
              </w:rPr>
            </w:pPr>
            <w:r w:rsidRPr="00441CD0">
              <w:rPr>
                <w:szCs w:val="18"/>
              </w:rPr>
              <w:t>O</w:t>
            </w:r>
          </w:p>
        </w:tc>
        <w:tc>
          <w:tcPr>
            <w:tcW w:w="3183" w:type="dxa"/>
            <w:tcBorders>
              <w:top w:val="single" w:sz="4" w:space="0" w:color="auto"/>
              <w:left w:val="single" w:sz="4" w:space="0" w:color="auto"/>
              <w:bottom w:val="single" w:sz="4" w:space="0" w:color="auto"/>
              <w:right w:val="single" w:sz="4" w:space="0" w:color="auto"/>
            </w:tcBorders>
            <w:hideMark/>
          </w:tcPr>
          <w:p w14:paraId="5C3CFE7E" w14:textId="77777777" w:rsidR="00EE5860" w:rsidRPr="00441CD0" w:rsidRDefault="00EE5860" w:rsidP="00BB0E1F">
            <w:pPr>
              <w:pStyle w:val="TAL"/>
            </w:pPr>
            <w:r w:rsidRPr="00441CD0">
              <w:t>If present, this IE shall indicate the supported Features when the sending node is the UP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2AFC1E3D" w14:textId="77777777" w:rsidR="00EE5860" w:rsidRPr="00441CD0" w:rsidRDefault="00EE5860" w:rsidP="00BB0E1F">
            <w:pPr>
              <w:pStyle w:val="TAC"/>
              <w:rPr>
                <w:szCs w:val="18"/>
              </w:rPr>
            </w:pPr>
            <w:r w:rsidRPr="00441CD0">
              <w:t>UP Function Features</w:t>
            </w:r>
          </w:p>
        </w:tc>
      </w:tr>
      <w:tr w:rsidR="00EE5860" w:rsidRPr="00441CD0" w14:paraId="17D34F5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7517BC60" w14:textId="77777777" w:rsidR="00EE5860" w:rsidRPr="00441CD0" w:rsidRDefault="00EE5860" w:rsidP="00BB0E1F">
            <w:pPr>
              <w:pStyle w:val="TAL"/>
              <w:jc w:val="center"/>
              <w:rPr>
                <w:szCs w:val="18"/>
              </w:rPr>
            </w:pPr>
            <w:r w:rsidRPr="00441CD0">
              <w:t>CP Function Features</w:t>
            </w:r>
          </w:p>
        </w:tc>
        <w:tc>
          <w:tcPr>
            <w:tcW w:w="360" w:type="dxa"/>
            <w:tcBorders>
              <w:top w:val="single" w:sz="4" w:space="0" w:color="auto"/>
              <w:left w:val="single" w:sz="4" w:space="0" w:color="auto"/>
              <w:bottom w:val="single" w:sz="4" w:space="0" w:color="auto"/>
              <w:right w:val="single" w:sz="4" w:space="0" w:color="auto"/>
            </w:tcBorders>
            <w:hideMark/>
          </w:tcPr>
          <w:p w14:paraId="2AA29920" w14:textId="77777777" w:rsidR="00EE5860" w:rsidRPr="00441CD0" w:rsidRDefault="00EE5860" w:rsidP="00BB0E1F">
            <w:pPr>
              <w:pStyle w:val="TAC"/>
              <w:rPr>
                <w:szCs w:val="18"/>
                <w:lang w:val="sv-SE"/>
              </w:rPr>
            </w:pPr>
            <w:r w:rsidRPr="00441CD0">
              <w:rPr>
                <w:szCs w:val="18"/>
                <w:lang w:val="sv-SE"/>
              </w:rPr>
              <w:t>O</w:t>
            </w:r>
          </w:p>
        </w:tc>
        <w:tc>
          <w:tcPr>
            <w:tcW w:w="3183" w:type="dxa"/>
            <w:tcBorders>
              <w:top w:val="single" w:sz="4" w:space="0" w:color="auto"/>
              <w:left w:val="single" w:sz="4" w:space="0" w:color="auto"/>
              <w:bottom w:val="single" w:sz="4" w:space="0" w:color="auto"/>
              <w:right w:val="single" w:sz="4" w:space="0" w:color="auto"/>
            </w:tcBorders>
            <w:hideMark/>
          </w:tcPr>
          <w:p w14:paraId="3AD929FB" w14:textId="77777777" w:rsidR="00EE5860" w:rsidRPr="00441CD0" w:rsidRDefault="00EE5860" w:rsidP="00BB0E1F">
            <w:pPr>
              <w:pStyle w:val="TAL"/>
              <w:rPr>
                <w:lang w:val="x-none"/>
              </w:rPr>
            </w:pPr>
            <w:r w:rsidRPr="00441CD0">
              <w:t>If present, this IE shall indicate the supported Features when the sending node is the CP function.</w:t>
            </w:r>
          </w:p>
        </w:tc>
        <w:tc>
          <w:tcPr>
            <w:tcW w:w="2978" w:type="dxa"/>
            <w:tcBorders>
              <w:top w:val="single" w:sz="4" w:space="0" w:color="auto"/>
              <w:left w:val="single" w:sz="4" w:space="0" w:color="auto"/>
              <w:bottom w:val="single" w:sz="4" w:space="0" w:color="auto"/>
              <w:right w:val="single" w:sz="4" w:space="0" w:color="auto"/>
            </w:tcBorders>
            <w:vAlign w:val="center"/>
            <w:hideMark/>
          </w:tcPr>
          <w:p w14:paraId="382C555B" w14:textId="77777777" w:rsidR="00EE5860" w:rsidRPr="00441CD0" w:rsidRDefault="00EE5860" w:rsidP="00BB0E1F">
            <w:pPr>
              <w:pStyle w:val="TAC"/>
              <w:rPr>
                <w:szCs w:val="18"/>
              </w:rPr>
            </w:pPr>
            <w:r w:rsidRPr="00441CD0">
              <w:t>CP Function Features</w:t>
            </w:r>
          </w:p>
        </w:tc>
      </w:tr>
      <w:tr w:rsidR="00EE5860" w:rsidRPr="00441CD0" w14:paraId="3D6EBCED"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vAlign w:val="center"/>
          </w:tcPr>
          <w:p w14:paraId="20986B51" w14:textId="77777777" w:rsidR="00EE5860" w:rsidRPr="00441CD0" w:rsidDel="00EF053F" w:rsidRDefault="00EE5860" w:rsidP="00BB0E1F">
            <w:pPr>
              <w:pStyle w:val="TAL"/>
              <w:jc w:val="center"/>
            </w:pPr>
            <w:r>
              <w:rPr>
                <w:szCs w:val="18"/>
              </w:rPr>
              <w:t>UE IP Address Usage Information</w:t>
            </w:r>
          </w:p>
        </w:tc>
        <w:tc>
          <w:tcPr>
            <w:tcW w:w="360" w:type="dxa"/>
            <w:tcBorders>
              <w:top w:val="single" w:sz="4" w:space="0" w:color="auto"/>
              <w:left w:val="single" w:sz="4" w:space="0" w:color="auto"/>
              <w:bottom w:val="single" w:sz="4" w:space="0" w:color="auto"/>
              <w:right w:val="single" w:sz="4" w:space="0" w:color="auto"/>
            </w:tcBorders>
          </w:tcPr>
          <w:p w14:paraId="1259D5AD" w14:textId="77777777" w:rsidR="00EE5860" w:rsidDel="00EF053F" w:rsidRDefault="00EE5860" w:rsidP="00BB0E1F">
            <w:pPr>
              <w:pStyle w:val="TAC"/>
              <w:rPr>
                <w:szCs w:val="18"/>
                <w:lang w:val="sv-SE"/>
              </w:rPr>
            </w:pPr>
            <w:r w:rsidRPr="00371C56">
              <w:rPr>
                <w:szCs w:val="18"/>
                <w:lang w:val="de-DE"/>
              </w:rPr>
              <w:t>O</w:t>
            </w:r>
          </w:p>
        </w:tc>
        <w:tc>
          <w:tcPr>
            <w:tcW w:w="3183" w:type="dxa"/>
            <w:tcBorders>
              <w:top w:val="single" w:sz="4" w:space="0" w:color="auto"/>
              <w:left w:val="single" w:sz="4" w:space="0" w:color="auto"/>
              <w:bottom w:val="single" w:sz="4" w:space="0" w:color="auto"/>
              <w:right w:val="single" w:sz="4" w:space="0" w:color="auto"/>
            </w:tcBorders>
          </w:tcPr>
          <w:p w14:paraId="1B66F9C2" w14:textId="77777777" w:rsidR="00EE5860" w:rsidRPr="00371C56" w:rsidRDefault="00EE5860" w:rsidP="00BB0E1F">
            <w:pPr>
              <w:pStyle w:val="TAL"/>
              <w:rPr>
                <w:szCs w:val="18"/>
                <w:lang w:eastAsia="zh-CN"/>
              </w:rPr>
            </w:pPr>
            <w:r w:rsidRPr="00371C56">
              <w:rPr>
                <w:szCs w:val="18"/>
                <w:lang w:eastAsia="zh-CN"/>
              </w:rPr>
              <w:t>The UP function may include if</w:t>
            </w:r>
            <w:r>
              <w:rPr>
                <w:szCs w:val="18"/>
                <w:lang w:eastAsia="zh-CN"/>
              </w:rPr>
              <w:t xml:space="preserve"> both UP and CP functions</w:t>
            </w:r>
            <w:r w:rsidRPr="00371C56">
              <w:rPr>
                <w:szCs w:val="18"/>
                <w:lang w:eastAsia="zh-CN"/>
              </w:rPr>
              <w:t xml:space="preserve"> support </w:t>
            </w:r>
            <w:r>
              <w:rPr>
                <w:lang w:val="en-US"/>
              </w:rPr>
              <w:t xml:space="preserve">the </w:t>
            </w:r>
            <w:r w:rsidRPr="00BC764B">
              <w:rPr>
                <w:lang w:val="en-US"/>
              </w:rPr>
              <w:t>UE IP Address Usage</w:t>
            </w:r>
            <w:r>
              <w:rPr>
                <w:lang w:val="en-US"/>
              </w:rPr>
              <w:t xml:space="preserve"> Reporting</w:t>
            </w:r>
            <w:r>
              <w:rPr>
                <w:szCs w:val="18"/>
                <w:lang w:eastAsia="zh-CN"/>
              </w:rPr>
              <w:t xml:space="preserve"> </w:t>
            </w:r>
            <w:r w:rsidRPr="00371C56">
              <w:rPr>
                <w:szCs w:val="18"/>
                <w:lang w:eastAsia="zh-CN"/>
              </w:rPr>
              <w:t>feature.</w:t>
            </w:r>
          </w:p>
          <w:p w14:paraId="58884BE3" w14:textId="77777777" w:rsidR="00EE5860" w:rsidRDefault="00EE5860" w:rsidP="00BB0E1F">
            <w:pPr>
              <w:pStyle w:val="TAL"/>
              <w:rPr>
                <w:szCs w:val="18"/>
                <w:lang w:eastAsia="zh-CN"/>
              </w:rPr>
            </w:pPr>
            <w:r w:rsidRPr="00371C56">
              <w:rPr>
                <w:szCs w:val="18"/>
                <w:lang w:eastAsia="zh-CN"/>
              </w:rPr>
              <w:t>See Table 7.</w:t>
            </w:r>
            <w:r>
              <w:rPr>
                <w:szCs w:val="18"/>
                <w:lang w:eastAsia="zh-CN"/>
              </w:rPr>
              <w:t>4</w:t>
            </w:r>
            <w:r w:rsidRPr="00371C56">
              <w:rPr>
                <w:szCs w:val="18"/>
                <w:lang w:eastAsia="zh-CN"/>
              </w:rPr>
              <w:t>.</w:t>
            </w:r>
            <w:r>
              <w:rPr>
                <w:szCs w:val="18"/>
                <w:lang w:eastAsia="zh-CN"/>
              </w:rPr>
              <w:t>4.3.1</w:t>
            </w:r>
            <w:r w:rsidRPr="00371C56">
              <w:rPr>
                <w:szCs w:val="18"/>
                <w:lang w:eastAsia="zh-CN"/>
              </w:rPr>
              <w:t>-1</w:t>
            </w:r>
          </w:p>
          <w:p w14:paraId="7FD41715" w14:textId="77777777" w:rsidR="00EE5860" w:rsidRDefault="00EE5860" w:rsidP="00BB0E1F">
            <w:pPr>
              <w:pStyle w:val="TAL"/>
              <w:rPr>
                <w:szCs w:val="18"/>
                <w:lang w:eastAsia="zh-CN"/>
              </w:rPr>
            </w:pPr>
          </w:p>
          <w:p w14:paraId="068675BF" w14:textId="77777777" w:rsidR="00EE5860" w:rsidRDefault="00EE5860" w:rsidP="00BB0E1F">
            <w:pPr>
              <w:pStyle w:val="TAL"/>
            </w:pPr>
            <w:r>
              <w:t>Several IEs with the same type may be present to represent UE IP Address Usage Information for different UE IP Address Pools and/or Network Instances.</w:t>
            </w:r>
          </w:p>
          <w:p w14:paraId="6F5FD043" w14:textId="77777777" w:rsidR="00EE5860" w:rsidRDefault="00EE5860" w:rsidP="00BB0E1F">
            <w:pPr>
              <w:pStyle w:val="TAL"/>
            </w:pPr>
          </w:p>
          <w:p w14:paraId="49C59D2A" w14:textId="1AFE173A" w:rsidR="00EE5860" w:rsidRPr="00441CD0" w:rsidDel="00EF053F" w:rsidRDefault="00EE5860" w:rsidP="00BB0E1F">
            <w:pPr>
              <w:pStyle w:val="TAL"/>
            </w:pPr>
            <w:r>
              <w:t xml:space="preserve">See </w:t>
            </w:r>
            <w:r w:rsidR="00415C19">
              <w:t>clause 5</w:t>
            </w:r>
            <w:r>
              <w:t>.21.3</w:t>
            </w:r>
          </w:p>
        </w:tc>
        <w:tc>
          <w:tcPr>
            <w:tcW w:w="2978" w:type="dxa"/>
            <w:tcBorders>
              <w:top w:val="single" w:sz="4" w:space="0" w:color="auto"/>
              <w:left w:val="single" w:sz="4" w:space="0" w:color="auto"/>
              <w:bottom w:val="single" w:sz="4" w:space="0" w:color="auto"/>
              <w:right w:val="single" w:sz="4" w:space="0" w:color="auto"/>
            </w:tcBorders>
            <w:vAlign w:val="center"/>
          </w:tcPr>
          <w:p w14:paraId="3D2B33CB" w14:textId="77777777" w:rsidR="00EE5860" w:rsidRPr="00441CD0" w:rsidDel="00EF053F" w:rsidRDefault="00EE5860" w:rsidP="00BB0E1F">
            <w:pPr>
              <w:pStyle w:val="TAC"/>
            </w:pPr>
            <w:r>
              <w:rPr>
                <w:szCs w:val="18"/>
              </w:rPr>
              <w:t>UE IP Address Usage Information</w:t>
            </w:r>
          </w:p>
        </w:tc>
      </w:tr>
    </w:tbl>
    <w:p w14:paraId="5C52A331" w14:textId="77777777" w:rsidR="00EE5860" w:rsidRPr="00441CD0" w:rsidRDefault="00EE5860" w:rsidP="00EE5860"/>
    <w:p w14:paraId="694B797F" w14:textId="77777777" w:rsidR="00EE5860" w:rsidRPr="00441CD0" w:rsidRDefault="00EE5860" w:rsidP="00EE5860">
      <w:pPr>
        <w:pStyle w:val="Heading4"/>
      </w:pPr>
      <w:bookmarkStart w:id="3734" w:name="_Toc19717269"/>
      <w:bookmarkStart w:id="3735" w:name="_Toc27490755"/>
      <w:bookmarkStart w:id="3736" w:name="_Toc27557048"/>
      <w:bookmarkStart w:id="3737" w:name="_Toc27723965"/>
      <w:bookmarkStart w:id="3738" w:name="_Toc36031037"/>
      <w:bookmarkStart w:id="3739" w:name="_Toc36042957"/>
      <w:bookmarkStart w:id="3740" w:name="_Toc36814282"/>
      <w:bookmarkStart w:id="3741" w:name="_Toc44689136"/>
      <w:bookmarkStart w:id="3742" w:name="_Toc44923890"/>
      <w:bookmarkStart w:id="3743" w:name="_Toc51860860"/>
      <w:bookmarkStart w:id="3744" w:name="_Toc57930631"/>
      <w:bookmarkStart w:id="3745" w:name="_Toc57931261"/>
      <w:bookmarkStart w:id="3746" w:name="_Toc160974387"/>
      <w:r w:rsidRPr="00441CD0">
        <w:t>7.4.4.5</w:t>
      </w:r>
      <w:r w:rsidRPr="00441CD0">
        <w:tab/>
        <w:t>PFCP Association Release Request</w:t>
      </w:r>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0F80F028" w14:textId="77777777" w:rsidR="00EE5860" w:rsidRPr="00441CD0" w:rsidRDefault="00EE5860" w:rsidP="00EE5860">
      <w:pPr>
        <w:pStyle w:val="TH"/>
      </w:pPr>
      <w:r w:rsidRPr="00441CD0">
        <w:t xml:space="preserve">Table 7.4.4.5-1: Information Elements in a </w:t>
      </w:r>
      <w:r w:rsidRPr="00441CD0">
        <w:rPr>
          <w:bCs/>
          <w:lang w:eastAsia="zh-CN"/>
        </w:rPr>
        <w:t>PFCP Association Release Request</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73A66303"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6089DB09"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23A4E46E"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07DC029E"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E5D12C9" w14:textId="77777777" w:rsidR="00EE5860" w:rsidRPr="00441CD0" w:rsidRDefault="00EE5860" w:rsidP="00BB0E1F">
            <w:pPr>
              <w:pStyle w:val="TAH"/>
              <w:rPr>
                <w:lang w:eastAsia="zh-CN"/>
              </w:rPr>
            </w:pPr>
            <w:r w:rsidRPr="00441CD0">
              <w:rPr>
                <w:lang w:eastAsia="zh-CN"/>
              </w:rPr>
              <w:t>IE Type</w:t>
            </w:r>
          </w:p>
        </w:tc>
      </w:tr>
      <w:tr w:rsidR="00EE5860" w:rsidRPr="00441CD0" w14:paraId="55ABE7A4"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51315A8E"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6D6BEC26"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604F6397"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60AC865F" w14:textId="77777777" w:rsidR="00EE5860" w:rsidRPr="00441CD0" w:rsidRDefault="00EE5860" w:rsidP="00BB0E1F">
            <w:pPr>
              <w:pStyle w:val="TAC"/>
              <w:rPr>
                <w:szCs w:val="18"/>
              </w:rPr>
            </w:pPr>
            <w:r w:rsidRPr="00441CD0">
              <w:rPr>
                <w:szCs w:val="18"/>
              </w:rPr>
              <w:t>Node ID</w:t>
            </w:r>
          </w:p>
        </w:tc>
      </w:tr>
    </w:tbl>
    <w:p w14:paraId="3EE26574" w14:textId="77777777" w:rsidR="00EE5860" w:rsidRPr="00441CD0" w:rsidRDefault="00EE5860" w:rsidP="00EE5860"/>
    <w:p w14:paraId="0E5AFC0B" w14:textId="77777777" w:rsidR="00EE5860" w:rsidRPr="00441CD0" w:rsidRDefault="00EE5860" w:rsidP="00EE5860">
      <w:pPr>
        <w:pStyle w:val="Heading4"/>
      </w:pPr>
      <w:bookmarkStart w:id="3747" w:name="_Toc19717270"/>
      <w:bookmarkStart w:id="3748" w:name="_Toc27490756"/>
      <w:bookmarkStart w:id="3749" w:name="_Toc27557049"/>
      <w:bookmarkStart w:id="3750" w:name="_Toc27723966"/>
      <w:bookmarkStart w:id="3751" w:name="_Toc36031038"/>
      <w:bookmarkStart w:id="3752" w:name="_Toc36042958"/>
      <w:bookmarkStart w:id="3753" w:name="_Toc36814283"/>
      <w:bookmarkStart w:id="3754" w:name="_Toc44689137"/>
      <w:bookmarkStart w:id="3755" w:name="_Toc44923891"/>
      <w:bookmarkStart w:id="3756" w:name="_Toc51860861"/>
      <w:bookmarkStart w:id="3757" w:name="_Toc57930632"/>
      <w:bookmarkStart w:id="3758" w:name="_Toc57931262"/>
      <w:bookmarkStart w:id="3759" w:name="_Toc160974388"/>
      <w:r w:rsidRPr="00441CD0">
        <w:t>7.4.4.6</w:t>
      </w:r>
      <w:r w:rsidRPr="00441CD0">
        <w:tab/>
        <w:t>PFCP Association Release Response</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5383F0DC" w14:textId="77777777" w:rsidR="00EE5860" w:rsidRPr="00441CD0" w:rsidRDefault="00EE5860" w:rsidP="00EE5860">
      <w:pPr>
        <w:pStyle w:val="TH"/>
        <w:rPr>
          <w:bCs/>
          <w:lang w:eastAsia="zh-CN"/>
        </w:rPr>
      </w:pPr>
      <w:r w:rsidRPr="00441CD0">
        <w:t xml:space="preserve">Table 7.4.4.6-1: Information Elements in a </w:t>
      </w:r>
      <w:r w:rsidRPr="00441CD0">
        <w:rPr>
          <w:bCs/>
          <w:lang w:eastAsia="zh-CN"/>
        </w:rPr>
        <w:t>PFCP Association Release Response</w:t>
      </w:r>
    </w:p>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9"/>
        <w:gridCol w:w="360"/>
        <w:gridCol w:w="3183"/>
        <w:gridCol w:w="2978"/>
      </w:tblGrid>
      <w:tr w:rsidR="00EE5860" w:rsidRPr="00441CD0" w14:paraId="38F1FBCE"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7BC10FA" w14:textId="77777777" w:rsidR="00EE5860" w:rsidRPr="00441CD0" w:rsidRDefault="00EE5860" w:rsidP="00BB0E1F">
            <w:pPr>
              <w:pStyle w:val="TAH"/>
            </w:pPr>
            <w:r w:rsidRPr="00441CD0">
              <w:t>Information elements</w:t>
            </w:r>
          </w:p>
        </w:tc>
        <w:tc>
          <w:tcPr>
            <w:tcW w:w="360" w:type="dxa"/>
            <w:tcBorders>
              <w:top w:val="single" w:sz="4" w:space="0" w:color="auto"/>
              <w:left w:val="single" w:sz="4" w:space="0" w:color="auto"/>
              <w:bottom w:val="single" w:sz="4" w:space="0" w:color="auto"/>
              <w:right w:val="single" w:sz="4" w:space="0" w:color="auto"/>
            </w:tcBorders>
            <w:hideMark/>
          </w:tcPr>
          <w:p w14:paraId="54E3ED42" w14:textId="77777777" w:rsidR="00EE5860" w:rsidRPr="00441CD0" w:rsidRDefault="00EE5860" w:rsidP="00BB0E1F">
            <w:pPr>
              <w:pStyle w:val="TAH"/>
            </w:pPr>
            <w:r w:rsidRPr="00441CD0">
              <w:t>P</w:t>
            </w:r>
          </w:p>
        </w:tc>
        <w:tc>
          <w:tcPr>
            <w:tcW w:w="3182" w:type="dxa"/>
            <w:tcBorders>
              <w:top w:val="single" w:sz="4" w:space="0" w:color="auto"/>
              <w:left w:val="single" w:sz="4" w:space="0" w:color="auto"/>
              <w:bottom w:val="single" w:sz="4" w:space="0" w:color="auto"/>
              <w:right w:val="single" w:sz="4" w:space="0" w:color="auto"/>
            </w:tcBorders>
            <w:hideMark/>
          </w:tcPr>
          <w:p w14:paraId="4711DDC9" w14:textId="77777777" w:rsidR="00EE5860" w:rsidRPr="00441CD0" w:rsidRDefault="00EE5860" w:rsidP="00BB0E1F">
            <w:pPr>
              <w:pStyle w:val="TAH"/>
            </w:pPr>
            <w:r w:rsidRPr="00441CD0">
              <w:t>Condition / Comment</w:t>
            </w:r>
          </w:p>
        </w:tc>
        <w:tc>
          <w:tcPr>
            <w:tcW w:w="2977" w:type="dxa"/>
            <w:tcBorders>
              <w:top w:val="single" w:sz="4" w:space="0" w:color="auto"/>
              <w:left w:val="single" w:sz="4" w:space="0" w:color="auto"/>
              <w:bottom w:val="single" w:sz="4" w:space="0" w:color="auto"/>
              <w:right w:val="single" w:sz="4" w:space="0" w:color="auto"/>
            </w:tcBorders>
            <w:hideMark/>
          </w:tcPr>
          <w:p w14:paraId="13763593" w14:textId="77777777" w:rsidR="00EE5860" w:rsidRPr="00441CD0" w:rsidRDefault="00EE5860" w:rsidP="00BB0E1F">
            <w:pPr>
              <w:pStyle w:val="TAH"/>
              <w:rPr>
                <w:lang w:eastAsia="zh-CN"/>
              </w:rPr>
            </w:pPr>
            <w:r w:rsidRPr="00441CD0">
              <w:rPr>
                <w:lang w:eastAsia="zh-CN"/>
              </w:rPr>
              <w:t>IE type</w:t>
            </w:r>
          </w:p>
        </w:tc>
      </w:tr>
      <w:tr w:rsidR="00EE5860" w:rsidRPr="00441CD0" w14:paraId="55E31D66"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3655D88A" w14:textId="77777777" w:rsidR="00EE5860" w:rsidRPr="00441CD0" w:rsidRDefault="00EE5860" w:rsidP="00BB0E1F">
            <w:pPr>
              <w:pStyle w:val="TAL"/>
              <w:jc w:val="center"/>
              <w:rPr>
                <w:szCs w:val="18"/>
              </w:rPr>
            </w:pPr>
            <w:r w:rsidRPr="00441CD0">
              <w:rPr>
                <w:szCs w:val="18"/>
              </w:rPr>
              <w:t>Node ID</w:t>
            </w:r>
          </w:p>
        </w:tc>
        <w:tc>
          <w:tcPr>
            <w:tcW w:w="360" w:type="dxa"/>
            <w:tcBorders>
              <w:top w:val="single" w:sz="4" w:space="0" w:color="auto"/>
              <w:left w:val="single" w:sz="4" w:space="0" w:color="auto"/>
              <w:bottom w:val="single" w:sz="4" w:space="0" w:color="auto"/>
              <w:right w:val="single" w:sz="4" w:space="0" w:color="auto"/>
            </w:tcBorders>
            <w:hideMark/>
          </w:tcPr>
          <w:p w14:paraId="166103A5" w14:textId="77777777" w:rsidR="00EE5860" w:rsidRPr="00441CD0" w:rsidRDefault="00EE5860" w:rsidP="00BB0E1F">
            <w:pPr>
              <w:pStyle w:val="TAC"/>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22D59ECB" w14:textId="77777777" w:rsidR="00EE5860" w:rsidRPr="00441CD0" w:rsidRDefault="00EE5860" w:rsidP="00BB0E1F">
            <w:pPr>
              <w:pStyle w:val="TAL"/>
            </w:pPr>
            <w:r w:rsidRPr="00441CD0">
              <w:rPr>
                <w:szCs w:val="18"/>
                <w:lang w:val="en-US"/>
              </w:rPr>
              <w:t>This IE shall contain the unique identifier of the sending Node.</w:t>
            </w:r>
          </w:p>
        </w:tc>
        <w:tc>
          <w:tcPr>
            <w:tcW w:w="2977" w:type="dxa"/>
            <w:tcBorders>
              <w:top w:val="single" w:sz="4" w:space="0" w:color="auto"/>
              <w:left w:val="single" w:sz="4" w:space="0" w:color="auto"/>
              <w:bottom w:val="single" w:sz="4" w:space="0" w:color="auto"/>
              <w:right w:val="single" w:sz="4" w:space="0" w:color="auto"/>
            </w:tcBorders>
            <w:hideMark/>
          </w:tcPr>
          <w:p w14:paraId="7839A104" w14:textId="77777777" w:rsidR="00EE5860" w:rsidRPr="00441CD0" w:rsidRDefault="00EE5860" w:rsidP="00BB0E1F">
            <w:pPr>
              <w:pStyle w:val="TAL"/>
              <w:jc w:val="center"/>
              <w:rPr>
                <w:szCs w:val="18"/>
              </w:rPr>
            </w:pPr>
            <w:r w:rsidRPr="00441CD0">
              <w:rPr>
                <w:szCs w:val="18"/>
              </w:rPr>
              <w:t>Node ID</w:t>
            </w:r>
          </w:p>
        </w:tc>
      </w:tr>
      <w:tr w:rsidR="00EE5860" w:rsidRPr="00441CD0" w14:paraId="2DFFAB7C" w14:textId="77777777" w:rsidTr="00BB0E1F">
        <w:trPr>
          <w:jc w:val="center"/>
        </w:trPr>
        <w:tc>
          <w:tcPr>
            <w:tcW w:w="1819" w:type="dxa"/>
            <w:tcBorders>
              <w:top w:val="single" w:sz="4" w:space="0" w:color="auto"/>
              <w:left w:val="single" w:sz="4" w:space="0" w:color="auto"/>
              <w:bottom w:val="single" w:sz="4" w:space="0" w:color="auto"/>
              <w:right w:val="single" w:sz="4" w:space="0" w:color="auto"/>
            </w:tcBorders>
            <w:hideMark/>
          </w:tcPr>
          <w:p w14:paraId="04EBB125" w14:textId="77777777" w:rsidR="00EE5860" w:rsidRPr="00441CD0" w:rsidRDefault="00EE5860" w:rsidP="00BB0E1F">
            <w:pPr>
              <w:pStyle w:val="TAL"/>
              <w:jc w:val="center"/>
              <w:rPr>
                <w:szCs w:val="18"/>
              </w:rPr>
            </w:pPr>
            <w:r w:rsidRPr="00441CD0">
              <w:rPr>
                <w:szCs w:val="18"/>
              </w:rPr>
              <w:t>Cause</w:t>
            </w:r>
          </w:p>
        </w:tc>
        <w:tc>
          <w:tcPr>
            <w:tcW w:w="360" w:type="dxa"/>
            <w:tcBorders>
              <w:top w:val="single" w:sz="4" w:space="0" w:color="auto"/>
              <w:left w:val="single" w:sz="4" w:space="0" w:color="auto"/>
              <w:bottom w:val="single" w:sz="4" w:space="0" w:color="auto"/>
              <w:right w:val="single" w:sz="4" w:space="0" w:color="auto"/>
            </w:tcBorders>
            <w:hideMark/>
          </w:tcPr>
          <w:p w14:paraId="60F778CF" w14:textId="77777777" w:rsidR="00EE5860" w:rsidRPr="00441CD0" w:rsidRDefault="00EE5860" w:rsidP="00BB0E1F">
            <w:pPr>
              <w:pStyle w:val="TAL"/>
              <w:jc w:val="center"/>
              <w:rPr>
                <w:szCs w:val="18"/>
              </w:rPr>
            </w:pPr>
            <w:r w:rsidRPr="00441CD0">
              <w:rPr>
                <w:szCs w:val="18"/>
              </w:rPr>
              <w:t>M</w:t>
            </w:r>
          </w:p>
        </w:tc>
        <w:tc>
          <w:tcPr>
            <w:tcW w:w="3182" w:type="dxa"/>
            <w:tcBorders>
              <w:top w:val="single" w:sz="4" w:space="0" w:color="auto"/>
              <w:left w:val="single" w:sz="4" w:space="0" w:color="auto"/>
              <w:bottom w:val="single" w:sz="4" w:space="0" w:color="auto"/>
              <w:right w:val="single" w:sz="4" w:space="0" w:color="auto"/>
            </w:tcBorders>
            <w:hideMark/>
          </w:tcPr>
          <w:p w14:paraId="10E28906" w14:textId="77777777" w:rsidR="00EE5860" w:rsidRPr="00441CD0" w:rsidRDefault="00EE5860" w:rsidP="00BB0E1F">
            <w:pPr>
              <w:pStyle w:val="TAL"/>
              <w:rPr>
                <w:szCs w:val="18"/>
              </w:rPr>
            </w:pPr>
            <w:r w:rsidRPr="00441CD0">
              <w:rPr>
                <w:szCs w:val="18"/>
                <w:lang w:val="en-US"/>
              </w:rPr>
              <w:t>This IE shall indicate the acceptance or the rejection of the corresponding request message.</w:t>
            </w:r>
          </w:p>
        </w:tc>
        <w:tc>
          <w:tcPr>
            <w:tcW w:w="2977" w:type="dxa"/>
            <w:tcBorders>
              <w:top w:val="single" w:sz="4" w:space="0" w:color="auto"/>
              <w:left w:val="single" w:sz="4" w:space="0" w:color="auto"/>
              <w:bottom w:val="single" w:sz="4" w:space="0" w:color="auto"/>
              <w:right w:val="single" w:sz="4" w:space="0" w:color="auto"/>
            </w:tcBorders>
            <w:hideMark/>
          </w:tcPr>
          <w:p w14:paraId="5DAF6D44" w14:textId="77777777" w:rsidR="00EE5860" w:rsidRPr="00441CD0" w:rsidRDefault="00EE5860" w:rsidP="00BB0E1F">
            <w:pPr>
              <w:pStyle w:val="TAL"/>
              <w:jc w:val="center"/>
              <w:rPr>
                <w:szCs w:val="18"/>
              </w:rPr>
            </w:pPr>
            <w:r w:rsidRPr="00441CD0">
              <w:rPr>
                <w:szCs w:val="18"/>
              </w:rPr>
              <w:t>Cause</w:t>
            </w:r>
          </w:p>
        </w:tc>
      </w:tr>
    </w:tbl>
    <w:p w14:paraId="44628F76" w14:textId="77777777" w:rsidR="00EE5860" w:rsidRPr="00441CD0" w:rsidRDefault="00EE5860" w:rsidP="00EE5860">
      <w:pPr>
        <w:rPr>
          <w:rFonts w:ascii="Arial" w:hAnsi="Arial" w:cs="Arial"/>
          <w:bCs/>
          <w:lang w:val="sv-SE"/>
        </w:rPr>
      </w:pPr>
    </w:p>
    <w:p w14:paraId="14266C6D" w14:textId="77777777" w:rsidR="00EE5860" w:rsidRPr="00441CD0" w:rsidRDefault="00EE5860" w:rsidP="00EE5860">
      <w:pPr>
        <w:pStyle w:val="Heading4"/>
        <w:rPr>
          <w:lang w:val="x-none"/>
        </w:rPr>
      </w:pPr>
      <w:bookmarkStart w:id="3760" w:name="_Toc19717271"/>
      <w:bookmarkStart w:id="3761" w:name="_Toc27490757"/>
      <w:bookmarkStart w:id="3762" w:name="_Toc27557050"/>
      <w:bookmarkStart w:id="3763" w:name="_Toc27723967"/>
      <w:bookmarkStart w:id="3764" w:name="_Toc36031039"/>
      <w:bookmarkStart w:id="3765" w:name="_Toc36042959"/>
      <w:bookmarkStart w:id="3766" w:name="_Toc36814284"/>
      <w:bookmarkStart w:id="3767" w:name="_Toc44689138"/>
      <w:bookmarkStart w:id="3768" w:name="_Toc44923892"/>
      <w:bookmarkStart w:id="3769" w:name="_Toc51860862"/>
      <w:bookmarkStart w:id="3770" w:name="_Toc57930633"/>
      <w:bookmarkStart w:id="3771" w:name="_Toc57931263"/>
      <w:bookmarkStart w:id="3772" w:name="_Toc160974389"/>
      <w:r w:rsidRPr="00441CD0">
        <w:t>7.4.4.7</w:t>
      </w:r>
      <w:r w:rsidRPr="00441CD0">
        <w:tab/>
        <w:t>PFCP Version Not Supported Response</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211A3ACF" w14:textId="77777777" w:rsidR="00EE5860" w:rsidRPr="00441CD0" w:rsidRDefault="00EE5860" w:rsidP="00EE5860">
      <w:r w:rsidRPr="00441CD0">
        <w:t>This message shall only contain the PFCP header. The PFCP protocol version in the PFCP header shall indicate the highest PFCP Version that the sending entity supports.</w:t>
      </w:r>
    </w:p>
    <w:p w14:paraId="064EED4C" w14:textId="77777777" w:rsidR="00EE5860" w:rsidRPr="00441CD0" w:rsidRDefault="00EE5860" w:rsidP="00EE5860">
      <w:pPr>
        <w:pStyle w:val="NO"/>
      </w:pPr>
      <w:r w:rsidRPr="00441CD0">
        <w:t>NOTE:</w:t>
      </w:r>
      <w:r w:rsidRPr="00441CD0">
        <w:tab/>
        <w:t>The PFCP Version Not Supported Response message can be received by a PFCP entity when sending the very first message to a PFCP peer only supporting earlier version(s) of the protocol.</w:t>
      </w:r>
    </w:p>
    <w:p w14:paraId="1CF224C6" w14:textId="77777777" w:rsidR="00EE5860" w:rsidRPr="00441CD0" w:rsidRDefault="00EE5860" w:rsidP="00EE5860">
      <w:pPr>
        <w:pStyle w:val="Heading3"/>
        <w:rPr>
          <w:rFonts w:eastAsia="SimSun"/>
          <w:lang w:val="x-none"/>
        </w:rPr>
      </w:pPr>
      <w:bookmarkStart w:id="3773" w:name="_Toc19717272"/>
      <w:bookmarkStart w:id="3774" w:name="_Toc27490758"/>
      <w:bookmarkStart w:id="3775" w:name="_Toc27557051"/>
      <w:bookmarkStart w:id="3776" w:name="_Toc27723968"/>
      <w:bookmarkStart w:id="3777" w:name="_Toc36031040"/>
      <w:bookmarkStart w:id="3778" w:name="_Toc36042960"/>
      <w:bookmarkStart w:id="3779" w:name="_Toc36814285"/>
      <w:bookmarkStart w:id="3780" w:name="_Toc44689139"/>
      <w:bookmarkStart w:id="3781" w:name="_Toc44923893"/>
      <w:bookmarkStart w:id="3782" w:name="_Toc51860863"/>
      <w:bookmarkStart w:id="3783" w:name="_Toc57930634"/>
      <w:bookmarkStart w:id="3784" w:name="_Toc57931264"/>
      <w:bookmarkStart w:id="3785" w:name="_Toc160974390"/>
      <w:r w:rsidRPr="00441CD0">
        <w:rPr>
          <w:rFonts w:eastAsia="SimSun"/>
          <w:lang w:val="en-US"/>
        </w:rPr>
        <w:lastRenderedPageBreak/>
        <w:t>7.4.5</w:t>
      </w:r>
      <w:r w:rsidRPr="00441CD0">
        <w:rPr>
          <w:rFonts w:eastAsia="SimSun"/>
          <w:lang w:val="en-US"/>
        </w:rPr>
        <w:tab/>
        <w:t xml:space="preserve">PFCP </w:t>
      </w:r>
      <w:r w:rsidRPr="00441CD0">
        <w:rPr>
          <w:rFonts w:eastAsia="SimSun"/>
          <w:lang w:eastAsia="zh-CN"/>
        </w:rPr>
        <w:t>Node Report Procedure</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10798132" w14:textId="77777777" w:rsidR="00EE5860" w:rsidRPr="00441CD0" w:rsidRDefault="00EE5860" w:rsidP="00EE5860">
      <w:pPr>
        <w:pStyle w:val="Heading4"/>
        <w:rPr>
          <w:rFonts w:eastAsia="SimSun"/>
          <w:lang w:val="fr-FR" w:eastAsia="zh-CN"/>
        </w:rPr>
      </w:pPr>
      <w:bookmarkStart w:id="3786" w:name="_Toc19717273"/>
      <w:bookmarkStart w:id="3787" w:name="_Toc27490759"/>
      <w:bookmarkStart w:id="3788" w:name="_Toc27557052"/>
      <w:bookmarkStart w:id="3789" w:name="_Toc27723969"/>
      <w:bookmarkStart w:id="3790" w:name="_Toc36031041"/>
      <w:bookmarkStart w:id="3791" w:name="_Toc36042961"/>
      <w:bookmarkStart w:id="3792" w:name="_Toc36814286"/>
      <w:bookmarkStart w:id="3793" w:name="_Toc44689140"/>
      <w:bookmarkStart w:id="3794" w:name="_Toc44923894"/>
      <w:bookmarkStart w:id="3795" w:name="_Toc51860864"/>
      <w:bookmarkStart w:id="3796" w:name="_Toc57930635"/>
      <w:bookmarkStart w:id="3797" w:name="_Toc57931265"/>
      <w:bookmarkStart w:id="3798" w:name="_Toc160974391"/>
      <w:r w:rsidRPr="00441CD0">
        <w:rPr>
          <w:rFonts w:eastAsia="SimSun"/>
          <w:lang w:val="fr-FR"/>
        </w:rPr>
        <w:t>7.4.5.1</w:t>
      </w:r>
      <w:r w:rsidRPr="00441CD0">
        <w:rPr>
          <w:rFonts w:eastAsia="SimSun"/>
          <w:lang w:val="fr-FR"/>
        </w:rPr>
        <w:tab/>
        <w:t xml:space="preserve">PFCP </w:t>
      </w:r>
      <w:r w:rsidRPr="00441CD0">
        <w:rPr>
          <w:rFonts w:eastAsia="SimSun"/>
          <w:lang w:val="fr-FR" w:eastAsia="zh-CN"/>
        </w:rPr>
        <w:t>Node Report Request</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205E16A9" w14:textId="77777777" w:rsidR="00EE5860" w:rsidRPr="00441CD0" w:rsidRDefault="00EE5860" w:rsidP="00EE5860">
      <w:pPr>
        <w:pStyle w:val="Heading5"/>
        <w:rPr>
          <w:rFonts w:eastAsia="SimSun"/>
          <w:lang w:val="en-US"/>
        </w:rPr>
      </w:pPr>
      <w:bookmarkStart w:id="3799" w:name="_Toc19717274"/>
      <w:bookmarkStart w:id="3800" w:name="_Toc27490760"/>
      <w:bookmarkStart w:id="3801" w:name="_Toc27557053"/>
      <w:bookmarkStart w:id="3802" w:name="_Toc27723970"/>
      <w:bookmarkStart w:id="3803" w:name="_Toc36031042"/>
      <w:bookmarkStart w:id="3804" w:name="_Toc36042962"/>
      <w:bookmarkStart w:id="3805" w:name="_Toc36814287"/>
      <w:bookmarkStart w:id="3806" w:name="_Toc44689141"/>
      <w:bookmarkStart w:id="3807" w:name="_Toc44923895"/>
      <w:bookmarkStart w:id="3808" w:name="_Toc51860865"/>
      <w:bookmarkStart w:id="3809" w:name="_Toc57930636"/>
      <w:bookmarkStart w:id="3810" w:name="_Toc57931266"/>
      <w:bookmarkStart w:id="3811" w:name="_Toc160974392"/>
      <w:r w:rsidRPr="00441CD0">
        <w:rPr>
          <w:rFonts w:eastAsia="SimSun"/>
          <w:lang w:val="fr-FR"/>
        </w:rPr>
        <w:t>7.4.</w:t>
      </w:r>
      <w:r w:rsidRPr="00441CD0">
        <w:rPr>
          <w:rFonts w:eastAsia="SimSun"/>
          <w:lang w:val="en-US"/>
        </w:rPr>
        <w:t>5</w:t>
      </w:r>
      <w:r w:rsidRPr="00441CD0">
        <w:rPr>
          <w:rFonts w:eastAsia="SimSun"/>
          <w:lang w:val="fr-FR"/>
        </w:rPr>
        <w:t>.1.1</w:t>
      </w:r>
      <w:r w:rsidRPr="00441CD0">
        <w:rPr>
          <w:rFonts w:eastAsia="SimSun"/>
          <w:lang w:val="fr-FR"/>
        </w:rPr>
        <w:tab/>
        <w:t>General</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54980D69" w14:textId="77777777" w:rsidR="00EE5860" w:rsidRPr="00441CD0" w:rsidRDefault="00EE5860" w:rsidP="00EE5860">
      <w:pPr>
        <w:rPr>
          <w:rFonts w:eastAsia="SimSun"/>
          <w:lang w:val="en-US" w:eastAsia="zh-CN"/>
        </w:rPr>
      </w:pPr>
      <w:r w:rsidRPr="00441CD0">
        <w:rPr>
          <w:rFonts w:eastAsia="SimSun"/>
          <w:lang w:val="fr-FR" w:eastAsia="zh-CN"/>
        </w:rPr>
        <w:t>The PFCP Node Report Request shall be sent over the Sxa</w:t>
      </w:r>
      <w:r w:rsidRPr="00441CD0">
        <w:rPr>
          <w:rFonts w:eastAsia="SimSun"/>
          <w:lang w:val="en-US" w:eastAsia="zh-CN"/>
        </w:rPr>
        <w:t>,</w:t>
      </w:r>
      <w:r w:rsidRPr="00441CD0">
        <w:rPr>
          <w:rFonts w:eastAsia="SimSun"/>
          <w:lang w:val="fr-FR" w:eastAsia="zh-CN"/>
        </w:rPr>
        <w:t xml:space="preserve"> Sxb, </w:t>
      </w:r>
      <w:r w:rsidRPr="00441CD0">
        <w:rPr>
          <w:rFonts w:eastAsia="SimSun"/>
          <w:lang w:val="en-US" w:eastAsia="zh-CN"/>
        </w:rPr>
        <w:t xml:space="preserve">Sxc and N4 </w:t>
      </w:r>
      <w:r w:rsidRPr="00441CD0">
        <w:rPr>
          <w:rFonts w:eastAsia="SimSun"/>
          <w:lang w:val="fr-FR" w:eastAsia="zh-CN"/>
        </w:rPr>
        <w:t>interface by the UP function to report information</w:t>
      </w:r>
      <w:r w:rsidRPr="00441CD0">
        <w:rPr>
          <w:rFonts w:eastAsia="SimSun"/>
          <w:lang w:val="en-US" w:eastAsia="zh-CN"/>
        </w:rPr>
        <w:t xml:space="preserve"> to the CP function</w:t>
      </w:r>
      <w:r w:rsidRPr="00441CD0">
        <w:rPr>
          <w:rFonts w:eastAsia="SimSun"/>
          <w:lang w:val="fr-FR" w:eastAsia="zh-CN"/>
        </w:rPr>
        <w:t xml:space="preserve"> that is not specific to a PFCP session.</w:t>
      </w:r>
    </w:p>
    <w:p w14:paraId="684761F0"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.1.1-1: Information Element</w:t>
      </w:r>
      <w:r w:rsidRPr="00441CD0">
        <w:rPr>
          <w:rFonts w:eastAsia="SimSun"/>
          <w:lang w:eastAsia="zh-CN"/>
        </w:rPr>
        <w:t>s</w:t>
      </w:r>
      <w:r w:rsidRPr="00441CD0">
        <w:rPr>
          <w:rFonts w:eastAsia="SimSun"/>
        </w:rPr>
        <w:t xml:space="preserve"> 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764660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852A81" w14:textId="77777777" w:rsidR="00EE5860" w:rsidRPr="00441CD0" w:rsidRDefault="00EE5860" w:rsidP="00BB0E1F">
            <w:pPr>
              <w:pStyle w:val="TAH"/>
              <w:rPr>
                <w:lang w:val="x-none"/>
              </w:rPr>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0BC431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165E9D2"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DC806C9"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B943A1" w14:textId="77777777" w:rsidR="00EE5860" w:rsidRPr="00441CD0" w:rsidRDefault="00EE5860" w:rsidP="00BB0E1F">
            <w:pPr>
              <w:pStyle w:val="TAH"/>
            </w:pPr>
            <w:r w:rsidRPr="00441CD0">
              <w:t>IE Type</w:t>
            </w:r>
          </w:p>
        </w:tc>
      </w:tr>
      <w:tr w:rsidR="00EE5860" w:rsidRPr="00441CD0" w14:paraId="037EC40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1AA319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C75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F75544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2DC21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7ABD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8B5476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80A2F7"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AF8BD31" w14:textId="77777777" w:rsidR="00EE5860" w:rsidRPr="00441CD0" w:rsidRDefault="00EE5860" w:rsidP="00BB0E1F">
            <w:pPr>
              <w:spacing w:after="0"/>
              <w:rPr>
                <w:rFonts w:ascii="Arial" w:hAnsi="Arial"/>
                <w:b/>
                <w:sz w:val="18"/>
                <w:lang w:val="x-none"/>
              </w:rPr>
            </w:pPr>
          </w:p>
        </w:tc>
      </w:tr>
      <w:tr w:rsidR="00EE5860" w:rsidRPr="00441CD0" w14:paraId="5C6DC4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327E4F" w14:textId="77777777" w:rsidR="00EE5860" w:rsidRPr="00441CD0" w:rsidRDefault="00EE5860" w:rsidP="00BB0E1F">
            <w:pPr>
              <w:pStyle w:val="TAL"/>
              <w:rPr>
                <w:lang w:val="x-none"/>
              </w:rPr>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792460A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39D0392"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399EB9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37A0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21C76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B5A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7FB3D5C" w14:textId="77777777" w:rsidR="00EE5860" w:rsidRPr="00441CD0" w:rsidRDefault="00EE5860" w:rsidP="00BB0E1F">
            <w:pPr>
              <w:pStyle w:val="TAC"/>
              <w:rPr>
                <w:lang w:val="x-none"/>
              </w:rPr>
            </w:pPr>
            <w:r w:rsidRPr="00441CD0">
              <w:t>Node ID</w:t>
            </w:r>
          </w:p>
        </w:tc>
      </w:tr>
      <w:tr w:rsidR="00EE5860" w:rsidRPr="00441CD0" w14:paraId="4EDB5F4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A2B248E" w14:textId="77777777" w:rsidR="00EE5860" w:rsidRPr="00441CD0" w:rsidRDefault="00EE5860" w:rsidP="00BB0E1F">
            <w:pPr>
              <w:pStyle w:val="TAL"/>
            </w:pPr>
            <w:r w:rsidRPr="00441CD0">
              <w:t>Node Report Type</w:t>
            </w:r>
          </w:p>
        </w:tc>
        <w:tc>
          <w:tcPr>
            <w:tcW w:w="336" w:type="dxa"/>
            <w:tcBorders>
              <w:top w:val="single" w:sz="4" w:space="0" w:color="auto"/>
              <w:left w:val="single" w:sz="4" w:space="0" w:color="auto"/>
              <w:bottom w:val="single" w:sz="4" w:space="0" w:color="auto"/>
              <w:right w:val="single" w:sz="4" w:space="0" w:color="auto"/>
            </w:tcBorders>
            <w:hideMark/>
          </w:tcPr>
          <w:p w14:paraId="64264515"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2B352D3E"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32156B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CDE9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749BC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8A165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88B02D" w14:textId="77777777" w:rsidR="00EE5860" w:rsidRPr="00441CD0" w:rsidRDefault="00EE5860" w:rsidP="00BB0E1F">
            <w:pPr>
              <w:pStyle w:val="TAC"/>
              <w:rPr>
                <w:lang w:val="x-none"/>
              </w:rPr>
            </w:pPr>
            <w:r w:rsidRPr="00441CD0">
              <w:t>Node Report Type</w:t>
            </w:r>
          </w:p>
        </w:tc>
      </w:tr>
      <w:tr w:rsidR="00EE5860" w:rsidRPr="00441CD0" w14:paraId="29B8A2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E2F1B8" w14:textId="77777777" w:rsidR="00EE5860" w:rsidRPr="00441CD0" w:rsidRDefault="00EE5860" w:rsidP="00BB0E1F">
            <w:pPr>
              <w:pStyle w:val="TAL"/>
            </w:pPr>
            <w:r w:rsidRPr="00441CD0">
              <w:t>User Plane Path Failure Report</w:t>
            </w:r>
          </w:p>
        </w:tc>
        <w:tc>
          <w:tcPr>
            <w:tcW w:w="336" w:type="dxa"/>
            <w:tcBorders>
              <w:top w:val="single" w:sz="4" w:space="0" w:color="auto"/>
              <w:left w:val="single" w:sz="4" w:space="0" w:color="auto"/>
              <w:bottom w:val="single" w:sz="4" w:space="0" w:color="auto"/>
              <w:right w:val="single" w:sz="4" w:space="0" w:color="auto"/>
            </w:tcBorders>
            <w:hideMark/>
          </w:tcPr>
          <w:p w14:paraId="2D60124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9A955D3" w14:textId="77777777" w:rsidR="00EE5860" w:rsidRPr="00441CD0" w:rsidRDefault="00EE5860" w:rsidP="00BB0E1F">
            <w:pPr>
              <w:pStyle w:val="TAL"/>
            </w:pPr>
            <w:r w:rsidRPr="00441CD0">
              <w:t>This IE shall be present if the Node Report Type indicates a User Plane Path Failure Report.</w:t>
            </w:r>
          </w:p>
        </w:tc>
        <w:tc>
          <w:tcPr>
            <w:tcW w:w="370" w:type="dxa"/>
            <w:tcBorders>
              <w:top w:val="single" w:sz="4" w:space="0" w:color="auto"/>
              <w:left w:val="single" w:sz="4" w:space="0" w:color="auto"/>
              <w:bottom w:val="single" w:sz="4" w:space="0" w:color="auto"/>
              <w:right w:val="single" w:sz="4" w:space="0" w:color="auto"/>
            </w:tcBorders>
            <w:hideMark/>
          </w:tcPr>
          <w:p w14:paraId="504E76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1968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C988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8A596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94ACDD" w14:textId="77777777" w:rsidR="00EE5860" w:rsidRPr="00441CD0" w:rsidRDefault="00EE5860" w:rsidP="00BB0E1F">
            <w:pPr>
              <w:pStyle w:val="TAC"/>
              <w:rPr>
                <w:lang w:val="x-none"/>
              </w:rPr>
            </w:pPr>
            <w:r w:rsidRPr="00441CD0">
              <w:t>User Plane Path Failure Report</w:t>
            </w:r>
          </w:p>
        </w:tc>
      </w:tr>
      <w:tr w:rsidR="00EE5860" w:rsidRPr="00441CD0" w14:paraId="73C6DC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3C3173" w14:textId="77777777" w:rsidR="00EE5860" w:rsidRPr="00441CD0" w:rsidRDefault="00EE5860" w:rsidP="00BB0E1F">
            <w:pPr>
              <w:pStyle w:val="TAL"/>
              <w:rPr>
                <w:lang w:val="fr-FR"/>
              </w:rPr>
            </w:pPr>
            <w:r w:rsidRPr="00441CD0">
              <w:rPr>
                <w:lang w:val="fr-FR"/>
              </w:rPr>
              <w:t>User Plane Path Recovery Report</w:t>
            </w:r>
          </w:p>
        </w:tc>
        <w:tc>
          <w:tcPr>
            <w:tcW w:w="336" w:type="dxa"/>
            <w:tcBorders>
              <w:top w:val="single" w:sz="4" w:space="0" w:color="auto"/>
              <w:left w:val="single" w:sz="4" w:space="0" w:color="auto"/>
              <w:bottom w:val="single" w:sz="4" w:space="0" w:color="auto"/>
              <w:right w:val="single" w:sz="4" w:space="0" w:color="auto"/>
            </w:tcBorders>
          </w:tcPr>
          <w:p w14:paraId="3F41DA4D"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C60876D" w14:textId="77777777" w:rsidR="00EE5860" w:rsidRPr="00441CD0" w:rsidRDefault="00EE5860" w:rsidP="00BB0E1F">
            <w:pPr>
              <w:pStyle w:val="TAL"/>
              <w:rPr>
                <w:lang w:val="fr-FR"/>
              </w:rPr>
            </w:pPr>
            <w:r w:rsidRPr="00441CD0">
              <w:rPr>
                <w:lang w:val="fr-FR"/>
              </w:rPr>
              <w:t>This IE shall be present if the Node Report Type indicates a User Plane Path Recovery Report.</w:t>
            </w:r>
          </w:p>
        </w:tc>
        <w:tc>
          <w:tcPr>
            <w:tcW w:w="370" w:type="dxa"/>
            <w:tcBorders>
              <w:top w:val="single" w:sz="4" w:space="0" w:color="auto"/>
              <w:left w:val="single" w:sz="4" w:space="0" w:color="auto"/>
              <w:bottom w:val="single" w:sz="4" w:space="0" w:color="auto"/>
              <w:right w:val="single" w:sz="4" w:space="0" w:color="auto"/>
            </w:tcBorders>
          </w:tcPr>
          <w:p w14:paraId="7E383710"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4DA5522E"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5A4E81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D6A68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5BFA26D" w14:textId="77777777" w:rsidR="00EE5860" w:rsidRPr="00441CD0" w:rsidRDefault="00EE5860" w:rsidP="00BB0E1F">
            <w:pPr>
              <w:pStyle w:val="TAC"/>
              <w:rPr>
                <w:lang w:val="fr-FR"/>
              </w:rPr>
            </w:pPr>
            <w:r w:rsidRPr="00441CD0">
              <w:rPr>
                <w:lang w:val="fr-FR"/>
              </w:rPr>
              <w:t>User Plane Path Recovery Report</w:t>
            </w:r>
          </w:p>
        </w:tc>
      </w:tr>
      <w:tr w:rsidR="00EE5860" w:rsidRPr="00441CD0" w14:paraId="5751C0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EF6CD9A" w14:textId="77777777" w:rsidR="00EE5860" w:rsidRPr="00441CD0" w:rsidRDefault="00EE5860" w:rsidP="00BB0E1F">
            <w:pPr>
              <w:pStyle w:val="TAL"/>
              <w:rPr>
                <w:lang w:val="fr-FR"/>
              </w:rPr>
            </w:pPr>
            <w:r w:rsidRPr="00441CD0">
              <w:rPr>
                <w:lang w:val="fr-FR"/>
              </w:rPr>
              <w:t>Clock Drift Report</w:t>
            </w:r>
          </w:p>
        </w:tc>
        <w:tc>
          <w:tcPr>
            <w:tcW w:w="336" w:type="dxa"/>
            <w:tcBorders>
              <w:top w:val="single" w:sz="4" w:space="0" w:color="auto"/>
              <w:left w:val="single" w:sz="4" w:space="0" w:color="auto"/>
              <w:bottom w:val="single" w:sz="4" w:space="0" w:color="auto"/>
              <w:right w:val="single" w:sz="4" w:space="0" w:color="auto"/>
            </w:tcBorders>
          </w:tcPr>
          <w:p w14:paraId="4D3A6609" w14:textId="77777777" w:rsidR="00EE5860" w:rsidRPr="00441CD0" w:rsidRDefault="00EE5860" w:rsidP="00BB0E1F">
            <w:pPr>
              <w:pStyle w:val="TAL"/>
              <w:jc w:val="center"/>
              <w:rPr>
                <w:lang w:val="fr-FR"/>
              </w:rPr>
            </w:pPr>
            <w:r w:rsidRPr="00441CD0">
              <w:rPr>
                <w:lang w:val="fr-FR"/>
              </w:rPr>
              <w:t>C</w:t>
            </w:r>
          </w:p>
        </w:tc>
        <w:tc>
          <w:tcPr>
            <w:tcW w:w="4670" w:type="dxa"/>
            <w:tcBorders>
              <w:top w:val="single" w:sz="4" w:space="0" w:color="auto"/>
              <w:left w:val="single" w:sz="4" w:space="0" w:color="auto"/>
              <w:bottom w:val="single" w:sz="4" w:space="0" w:color="auto"/>
              <w:right w:val="single" w:sz="4" w:space="0" w:color="auto"/>
            </w:tcBorders>
          </w:tcPr>
          <w:p w14:paraId="54693FFC" w14:textId="77777777" w:rsidR="00EE5860" w:rsidRPr="00441CD0" w:rsidRDefault="00EE5860" w:rsidP="00BB0E1F">
            <w:pPr>
              <w:pStyle w:val="TAL"/>
              <w:rPr>
                <w:lang w:val="fr-FR"/>
              </w:rPr>
            </w:pPr>
            <w:r w:rsidRPr="00441CD0">
              <w:rPr>
                <w:lang w:val="fr-FR"/>
              </w:rPr>
              <w:t>This IE shall be present if the Node Report Type indicates a Clock Drift Report.</w:t>
            </w:r>
          </w:p>
          <w:p w14:paraId="64C882C8" w14:textId="77777777" w:rsidR="00EE5860" w:rsidRPr="00441CD0" w:rsidRDefault="00EE5860" w:rsidP="00BB0E1F">
            <w:pPr>
              <w:pStyle w:val="TAL"/>
              <w:rPr>
                <w:lang w:val="fr-FR"/>
              </w:rPr>
            </w:pPr>
            <w:r w:rsidRPr="00441CD0">
              <w:rPr>
                <w:lang w:val="fr-FR" w:eastAsia="ja-JP"/>
              </w:rPr>
              <w:t>More than one IE with this type may be included to send Clock Drift Reports for different TSN Time Domain Numbers.</w:t>
            </w:r>
          </w:p>
        </w:tc>
        <w:tc>
          <w:tcPr>
            <w:tcW w:w="370" w:type="dxa"/>
            <w:tcBorders>
              <w:top w:val="single" w:sz="4" w:space="0" w:color="auto"/>
              <w:left w:val="single" w:sz="4" w:space="0" w:color="auto"/>
              <w:bottom w:val="single" w:sz="4" w:space="0" w:color="auto"/>
              <w:right w:val="single" w:sz="4" w:space="0" w:color="auto"/>
            </w:tcBorders>
          </w:tcPr>
          <w:p w14:paraId="7B4E237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FB4AE1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1881C1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DAAC04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9F2B6D" w14:textId="77777777" w:rsidR="00EE5860" w:rsidRPr="00441CD0" w:rsidRDefault="00EE5860" w:rsidP="00BB0E1F">
            <w:pPr>
              <w:pStyle w:val="TAC"/>
              <w:rPr>
                <w:lang w:val="fr-FR"/>
              </w:rPr>
            </w:pPr>
            <w:r w:rsidRPr="00441CD0">
              <w:rPr>
                <w:lang w:val="fr-FR"/>
              </w:rPr>
              <w:t>Clock Drift Report</w:t>
            </w:r>
          </w:p>
        </w:tc>
      </w:tr>
      <w:tr w:rsidR="00EE5860" w:rsidRPr="00441CD0" w14:paraId="2CAF1EB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66407A3" w14:textId="77777777" w:rsidR="00EE5860" w:rsidRPr="00441CD0" w:rsidRDefault="00EE5860" w:rsidP="00BB0E1F">
            <w:pPr>
              <w:pStyle w:val="TAL"/>
            </w:pPr>
            <w:r w:rsidRPr="00441CD0">
              <w:t>GTP-U Path QoS Report</w:t>
            </w:r>
          </w:p>
        </w:tc>
        <w:tc>
          <w:tcPr>
            <w:tcW w:w="336" w:type="dxa"/>
            <w:tcBorders>
              <w:top w:val="single" w:sz="4" w:space="0" w:color="auto"/>
              <w:left w:val="single" w:sz="4" w:space="0" w:color="auto"/>
              <w:bottom w:val="single" w:sz="4" w:space="0" w:color="auto"/>
              <w:right w:val="single" w:sz="4" w:space="0" w:color="auto"/>
            </w:tcBorders>
          </w:tcPr>
          <w:p w14:paraId="7685DE7D"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08B55F5E" w14:textId="77777777" w:rsidR="00EE5860" w:rsidRPr="00441CD0" w:rsidRDefault="00EE5860" w:rsidP="00BB0E1F">
            <w:pPr>
              <w:pStyle w:val="TAL"/>
            </w:pPr>
            <w:r w:rsidRPr="00441CD0">
              <w:t>This IE shall be present if the Node Report Type indicates a GTP-U Path QoS Report.</w:t>
            </w:r>
          </w:p>
          <w:p w14:paraId="311859AA" w14:textId="77777777" w:rsidR="00EE5860" w:rsidRPr="00441CD0" w:rsidRDefault="00EE5860" w:rsidP="00BB0E1F">
            <w:pPr>
              <w:pStyle w:val="TAL"/>
            </w:pPr>
            <w:r w:rsidRPr="00441CD0">
              <w:t>More than one IE with this type may be included to represent multiple remote GTP-U peers for which QoS information is reported.</w:t>
            </w:r>
          </w:p>
        </w:tc>
        <w:tc>
          <w:tcPr>
            <w:tcW w:w="370" w:type="dxa"/>
            <w:tcBorders>
              <w:top w:val="single" w:sz="4" w:space="0" w:color="auto"/>
              <w:left w:val="single" w:sz="4" w:space="0" w:color="auto"/>
              <w:bottom w:val="single" w:sz="4" w:space="0" w:color="auto"/>
              <w:right w:val="single" w:sz="4" w:space="0" w:color="auto"/>
            </w:tcBorders>
          </w:tcPr>
          <w:p w14:paraId="0E34914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1B6CF7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D423E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1519F8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61DEDA" w14:textId="77777777" w:rsidR="00EE5860" w:rsidRPr="00441CD0" w:rsidRDefault="00EE5860" w:rsidP="00BB0E1F">
            <w:pPr>
              <w:pStyle w:val="TAC"/>
            </w:pPr>
            <w:r w:rsidRPr="00441CD0">
              <w:t>GTP-U Path QoS Report</w:t>
            </w:r>
          </w:p>
        </w:tc>
      </w:tr>
    </w:tbl>
    <w:p w14:paraId="553B5F26" w14:textId="77777777" w:rsidR="00EE5860" w:rsidRPr="00441CD0" w:rsidRDefault="00EE5860" w:rsidP="00EE5860">
      <w:pPr>
        <w:rPr>
          <w:rFonts w:eastAsia="SimSun"/>
          <w:lang w:val="en-US"/>
        </w:rPr>
      </w:pPr>
    </w:p>
    <w:p w14:paraId="61BE25DF" w14:textId="77777777" w:rsidR="00EE5860" w:rsidRPr="00441CD0" w:rsidRDefault="00EE5860" w:rsidP="00EE5860">
      <w:pPr>
        <w:pStyle w:val="Heading5"/>
        <w:rPr>
          <w:rFonts w:eastAsia="SimSun"/>
          <w:lang w:val="en-US"/>
        </w:rPr>
      </w:pPr>
      <w:bookmarkStart w:id="3812" w:name="_Toc19717275"/>
      <w:bookmarkStart w:id="3813" w:name="_Toc27490761"/>
      <w:bookmarkStart w:id="3814" w:name="_Toc27557054"/>
      <w:bookmarkStart w:id="3815" w:name="_Toc27723971"/>
      <w:bookmarkStart w:id="3816" w:name="_Toc36031043"/>
      <w:bookmarkStart w:id="3817" w:name="_Toc36042963"/>
      <w:bookmarkStart w:id="3818" w:name="_Toc36814288"/>
      <w:bookmarkStart w:id="3819" w:name="_Toc44689142"/>
      <w:bookmarkStart w:id="3820" w:name="_Toc44923896"/>
      <w:bookmarkStart w:id="3821" w:name="_Toc51860866"/>
      <w:bookmarkStart w:id="3822" w:name="_Toc57930637"/>
      <w:bookmarkStart w:id="3823" w:name="_Toc57931267"/>
      <w:bookmarkStart w:id="3824" w:name="_Toc160974393"/>
      <w:r w:rsidRPr="00441CD0">
        <w:rPr>
          <w:rFonts w:eastAsia="SimSun"/>
          <w:lang w:val="en-US"/>
        </w:rPr>
        <w:t>7.4.5.1.2</w:t>
      </w:r>
      <w:r w:rsidRPr="00441CD0">
        <w:rPr>
          <w:rFonts w:eastAsia="SimSun"/>
          <w:lang w:val="en-US"/>
        </w:rPr>
        <w:tab/>
        <w:t>User Plane Path Failure Report IE within PFCP Node Report Request</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56BFB985" w14:textId="77777777" w:rsidR="00EE5860" w:rsidRPr="00441CD0" w:rsidRDefault="00EE5860" w:rsidP="00EE5860">
      <w:pPr>
        <w:pStyle w:val="TH"/>
        <w:outlineLvl w:val="0"/>
        <w:rPr>
          <w:lang w:val="en-US"/>
        </w:rPr>
      </w:pPr>
      <w:r w:rsidRPr="00441CD0">
        <w:t>Table 7.4.5.1.2-1: User Plane Path Failure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462236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43D1788"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BC8BAF"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A4772CC"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20BB4C1" w14:textId="77777777" w:rsidR="00EE5860" w:rsidRPr="00441CD0" w:rsidRDefault="00EE5860" w:rsidP="00BB0E1F">
            <w:pPr>
              <w:pStyle w:val="TAC"/>
              <w:rPr>
                <w:lang w:val="en-US"/>
              </w:rPr>
            </w:pPr>
            <w:r w:rsidRPr="00441CD0">
              <w:rPr>
                <w:lang w:val="en-US"/>
              </w:rPr>
              <w:t>User Plane Path Failure Report</w:t>
            </w:r>
            <w:r w:rsidRPr="00441CD0">
              <w:rPr>
                <w:lang w:val="fr-FR"/>
              </w:rPr>
              <w:t xml:space="preserve"> IE Type = </w:t>
            </w:r>
            <w:r w:rsidRPr="00441CD0">
              <w:rPr>
                <w:lang w:val="en-US"/>
              </w:rPr>
              <w:t>102</w:t>
            </w:r>
            <w:r w:rsidRPr="00441CD0">
              <w:rPr>
                <w:lang w:val="fr-FR"/>
              </w:rPr>
              <w:t xml:space="preserve"> (decimal)</w:t>
            </w:r>
          </w:p>
        </w:tc>
      </w:tr>
      <w:tr w:rsidR="00EE5860" w:rsidRPr="00441CD0" w14:paraId="41C7AF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987B22E"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5CB576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74E47882"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BF0039E" w14:textId="77777777" w:rsidR="00EE5860" w:rsidRPr="00441CD0" w:rsidRDefault="00EE5860" w:rsidP="00BB0E1F">
            <w:pPr>
              <w:pStyle w:val="TAC"/>
            </w:pPr>
            <w:r w:rsidRPr="00441CD0">
              <w:t>Length = n</w:t>
            </w:r>
          </w:p>
        </w:tc>
      </w:tr>
      <w:tr w:rsidR="00EE5860" w:rsidRPr="00441CD0" w14:paraId="5A1B738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4B4BD6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4D251D6"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539A54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A9E4C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ABAC4C5" w14:textId="77777777" w:rsidR="00EE5860" w:rsidRPr="00441CD0" w:rsidRDefault="00EE5860" w:rsidP="00BB0E1F">
            <w:pPr>
              <w:pStyle w:val="TAH"/>
            </w:pPr>
            <w:r w:rsidRPr="00441CD0">
              <w:t>IE Type</w:t>
            </w:r>
          </w:p>
        </w:tc>
      </w:tr>
      <w:tr w:rsidR="00EE5860" w:rsidRPr="00441CD0" w14:paraId="10AF785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D25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0145FF" w14:textId="77777777" w:rsidR="00EE5860" w:rsidRPr="00441CD0" w:rsidRDefault="00EE5860" w:rsidP="00BB0E1F">
            <w:pPr>
              <w:spacing w:after="0"/>
              <w:rPr>
                <w:rFonts w:ascii="Arial" w:hAnsi="Arial"/>
                <w:b/>
                <w:sz w:val="18"/>
                <w:lang w:val="x-none"/>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08E736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920F2C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0EB90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FDDEBC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FAA489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2B0B8D4" w14:textId="77777777" w:rsidR="00EE5860" w:rsidRPr="00441CD0" w:rsidRDefault="00EE5860" w:rsidP="00BB0E1F">
            <w:pPr>
              <w:spacing w:after="0"/>
              <w:rPr>
                <w:rFonts w:ascii="Arial" w:hAnsi="Arial"/>
                <w:b/>
                <w:sz w:val="18"/>
                <w:lang w:val="x-none"/>
              </w:rPr>
            </w:pPr>
          </w:p>
        </w:tc>
      </w:tr>
      <w:tr w:rsidR="00EE5860" w:rsidRPr="00441CD0" w14:paraId="7177DFC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A8FEA5" w14:textId="77777777" w:rsidR="00EE5860" w:rsidRPr="00441CD0" w:rsidRDefault="00EE5860" w:rsidP="00BB0E1F">
            <w:pPr>
              <w:pStyle w:val="TAL"/>
            </w:pPr>
            <w:r w:rsidRPr="00441CD0">
              <w:t>Remote GTP-U Peer</w:t>
            </w:r>
          </w:p>
        </w:tc>
        <w:tc>
          <w:tcPr>
            <w:tcW w:w="336" w:type="dxa"/>
            <w:tcBorders>
              <w:top w:val="single" w:sz="4" w:space="0" w:color="auto"/>
              <w:left w:val="single" w:sz="4" w:space="0" w:color="auto"/>
              <w:bottom w:val="single" w:sz="4" w:space="0" w:color="auto"/>
              <w:right w:val="single" w:sz="4" w:space="0" w:color="auto"/>
            </w:tcBorders>
            <w:hideMark/>
          </w:tcPr>
          <w:p w14:paraId="0C3DD3A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AECE9EF" w14:textId="77777777" w:rsidR="00EE5860" w:rsidRPr="00441CD0" w:rsidRDefault="00EE5860" w:rsidP="00BB0E1F">
            <w:pPr>
              <w:pStyle w:val="TAL"/>
            </w:pPr>
            <w:r w:rsidRPr="00441CD0">
              <w:t>This IE shall include the IP address of the remote GTP-U peer towards which a user plane path failure has been detected.</w:t>
            </w:r>
          </w:p>
          <w:p w14:paraId="2DD747DF" w14:textId="77777777" w:rsidR="00EE5860" w:rsidRPr="00441CD0" w:rsidRDefault="00EE5860" w:rsidP="00BB0E1F">
            <w:pPr>
              <w:pStyle w:val="TAL"/>
            </w:pPr>
            <w:r w:rsidRPr="00441CD0">
              <w:t>More than one IE with this type may be included to represent multiple remote GTP-U peers towards which a user plane path failure has been detected.</w:t>
            </w:r>
          </w:p>
        </w:tc>
        <w:tc>
          <w:tcPr>
            <w:tcW w:w="370" w:type="dxa"/>
            <w:tcBorders>
              <w:top w:val="single" w:sz="4" w:space="0" w:color="auto"/>
              <w:left w:val="single" w:sz="4" w:space="0" w:color="auto"/>
              <w:bottom w:val="single" w:sz="4" w:space="0" w:color="auto"/>
              <w:right w:val="single" w:sz="4" w:space="0" w:color="auto"/>
            </w:tcBorders>
            <w:hideMark/>
          </w:tcPr>
          <w:p w14:paraId="36ED0B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EED96B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BC04D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12401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52325F1E" w14:textId="77777777" w:rsidR="00EE5860" w:rsidRPr="00441CD0" w:rsidRDefault="00EE5860" w:rsidP="00BB0E1F">
            <w:pPr>
              <w:pStyle w:val="TAC"/>
              <w:rPr>
                <w:lang w:val="x-none"/>
              </w:rPr>
            </w:pPr>
            <w:r w:rsidRPr="00441CD0">
              <w:t>Remote GTP-U Peer</w:t>
            </w:r>
          </w:p>
        </w:tc>
      </w:tr>
    </w:tbl>
    <w:p w14:paraId="1ED0EC5A" w14:textId="77777777" w:rsidR="00EE5860" w:rsidRPr="00441CD0" w:rsidRDefault="00EE5860" w:rsidP="00EE5860">
      <w:pPr>
        <w:rPr>
          <w:rFonts w:eastAsia="SimSun"/>
          <w:lang w:val="en-US"/>
        </w:rPr>
      </w:pPr>
    </w:p>
    <w:p w14:paraId="5007F35D" w14:textId="77777777" w:rsidR="00EE5860" w:rsidRPr="00441CD0" w:rsidRDefault="00EE5860" w:rsidP="00EE5860">
      <w:pPr>
        <w:pStyle w:val="Heading5"/>
        <w:rPr>
          <w:rFonts w:eastAsia="SimSun"/>
          <w:lang w:val="en-US"/>
        </w:rPr>
      </w:pPr>
      <w:bookmarkStart w:id="3825" w:name="_Toc27490762"/>
      <w:bookmarkStart w:id="3826" w:name="_Toc27557055"/>
      <w:bookmarkStart w:id="3827" w:name="_Toc27723972"/>
      <w:bookmarkStart w:id="3828" w:name="_Toc36031044"/>
      <w:bookmarkStart w:id="3829" w:name="_Toc36042964"/>
      <w:bookmarkStart w:id="3830" w:name="_Toc36814289"/>
      <w:bookmarkStart w:id="3831" w:name="_Toc44689143"/>
      <w:bookmarkStart w:id="3832" w:name="_Toc44923897"/>
      <w:bookmarkStart w:id="3833" w:name="_Toc51860867"/>
      <w:bookmarkStart w:id="3834" w:name="_Toc57930638"/>
      <w:bookmarkStart w:id="3835" w:name="_Toc57931268"/>
      <w:bookmarkStart w:id="3836" w:name="_Toc160974394"/>
      <w:r w:rsidRPr="00441CD0">
        <w:rPr>
          <w:rFonts w:eastAsia="SimSun"/>
          <w:lang w:val="en-US"/>
        </w:rPr>
        <w:t>7.4.5.1.3</w:t>
      </w:r>
      <w:r w:rsidRPr="00441CD0">
        <w:rPr>
          <w:rFonts w:eastAsia="SimSun"/>
          <w:lang w:val="en-US"/>
        </w:rPr>
        <w:tab/>
        <w:t>User Plane Path Recovery Report IE within PFCP Node Report Request</w:t>
      </w:r>
      <w:bookmarkEnd w:id="3825"/>
      <w:bookmarkEnd w:id="3826"/>
      <w:bookmarkEnd w:id="3827"/>
      <w:bookmarkEnd w:id="3828"/>
      <w:bookmarkEnd w:id="3829"/>
      <w:bookmarkEnd w:id="3830"/>
      <w:bookmarkEnd w:id="3831"/>
      <w:bookmarkEnd w:id="3832"/>
      <w:bookmarkEnd w:id="3833"/>
      <w:bookmarkEnd w:id="3834"/>
      <w:bookmarkEnd w:id="3835"/>
      <w:bookmarkEnd w:id="3836"/>
    </w:p>
    <w:p w14:paraId="5C10193D" w14:textId="77777777" w:rsidR="00EE5860" w:rsidRPr="00441CD0" w:rsidRDefault="00EE5860" w:rsidP="00EE5860">
      <w:pPr>
        <w:pStyle w:val="TH"/>
        <w:outlineLvl w:val="0"/>
        <w:rPr>
          <w:lang w:val="en-US"/>
        </w:rPr>
      </w:pPr>
      <w:r w:rsidRPr="00441CD0">
        <w:t xml:space="preserve">Table 7.4.5.1.3-1: User Plane Path </w:t>
      </w:r>
      <w:r w:rsidRPr="00441CD0">
        <w:rPr>
          <w:rFonts w:eastAsia="SimSun"/>
          <w:lang w:val="en-US"/>
        </w:rPr>
        <w:t xml:space="preserve">Recovery </w:t>
      </w:r>
      <w:r w:rsidRPr="00441CD0">
        <w:t>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5720E75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52CEC" w14:textId="77777777" w:rsidR="00EE5860" w:rsidRPr="00441CD0" w:rsidRDefault="00EE5860" w:rsidP="00BB0E1F">
            <w:pPr>
              <w:pStyle w:val="TAL"/>
              <w:rPr>
                <w:lang w:val="fr-FR"/>
              </w:rPr>
            </w:pPr>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BB94BEE"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5EA2960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E6300C2" w14:textId="77777777" w:rsidR="00EE5860" w:rsidRPr="00441CD0" w:rsidRDefault="00EE5860" w:rsidP="00BB0E1F">
            <w:pPr>
              <w:pStyle w:val="TAC"/>
              <w:rPr>
                <w:lang w:val="en-US"/>
              </w:rPr>
            </w:pPr>
            <w:r w:rsidRPr="00441CD0">
              <w:rPr>
                <w:lang w:val="en-US"/>
              </w:rPr>
              <w:t xml:space="preserve">User Plane Path </w:t>
            </w:r>
            <w:r w:rsidRPr="00441CD0">
              <w:rPr>
                <w:rFonts w:eastAsia="SimSun"/>
                <w:lang w:val="en-US"/>
              </w:rPr>
              <w:t xml:space="preserve">Recovery </w:t>
            </w:r>
            <w:r w:rsidRPr="00441CD0">
              <w:rPr>
                <w:lang w:val="en-US"/>
              </w:rPr>
              <w:t>Report</w:t>
            </w:r>
            <w:r w:rsidRPr="00441CD0">
              <w:rPr>
                <w:lang w:val="fr-FR"/>
              </w:rPr>
              <w:t xml:space="preserve"> IE Type = </w:t>
            </w:r>
            <w:r w:rsidRPr="00441CD0">
              <w:rPr>
                <w:lang w:val="en-US"/>
              </w:rPr>
              <w:t>187</w:t>
            </w:r>
            <w:r w:rsidRPr="00441CD0">
              <w:rPr>
                <w:lang w:val="fr-FR"/>
              </w:rPr>
              <w:t xml:space="preserve"> (decimal)</w:t>
            </w:r>
          </w:p>
        </w:tc>
      </w:tr>
      <w:tr w:rsidR="00EE5860" w:rsidRPr="00441CD0" w14:paraId="3A12F8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58F9A3"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46D98B1" w14:textId="77777777" w:rsidR="00EE5860" w:rsidRPr="00441CD0" w:rsidRDefault="00EE5860" w:rsidP="00BB0E1F">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B8773CC" w14:textId="77777777" w:rsidR="00EE5860" w:rsidRPr="00441CD0" w:rsidRDefault="00EE5860" w:rsidP="00BB0E1F">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6724D7A" w14:textId="77777777" w:rsidR="00EE5860" w:rsidRPr="00441CD0" w:rsidRDefault="00EE5860" w:rsidP="00BB0E1F">
            <w:pPr>
              <w:pStyle w:val="TAC"/>
              <w:rPr>
                <w:lang w:val="fr-FR"/>
              </w:rPr>
            </w:pPr>
            <w:r w:rsidRPr="00441CD0">
              <w:rPr>
                <w:lang w:val="fr-FR"/>
              </w:rPr>
              <w:t>Length = n</w:t>
            </w:r>
          </w:p>
        </w:tc>
      </w:tr>
      <w:tr w:rsidR="00EE5860" w:rsidRPr="00441CD0" w14:paraId="1A49374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4CA41D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E4C6404" w14:textId="77777777" w:rsidR="00EE5860" w:rsidRPr="00441CD0" w:rsidRDefault="00EE5860" w:rsidP="00BB0E1F">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3A5CCE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B2F037"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DB66B90" w14:textId="77777777" w:rsidR="00EE5860" w:rsidRPr="00441CD0" w:rsidRDefault="00EE5860" w:rsidP="00BB0E1F">
            <w:pPr>
              <w:pStyle w:val="TAH"/>
              <w:rPr>
                <w:lang w:val="fr-FR"/>
              </w:rPr>
            </w:pPr>
            <w:r w:rsidRPr="00441CD0">
              <w:rPr>
                <w:lang w:val="fr-FR"/>
              </w:rPr>
              <w:t>IE Type</w:t>
            </w:r>
          </w:p>
        </w:tc>
      </w:tr>
      <w:tr w:rsidR="00EE5860" w:rsidRPr="00441CD0" w14:paraId="7FEFED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DA489B"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20236C" w14:textId="77777777" w:rsidR="00EE5860" w:rsidRPr="00441CD0" w:rsidRDefault="00EE5860" w:rsidP="00BB0E1F">
            <w:pPr>
              <w:spacing w:after="0"/>
              <w:rPr>
                <w:rFonts w:ascii="Arial" w:hAnsi="Arial"/>
                <w:b/>
                <w:sz w:val="18"/>
                <w:lang w:val="fr-FR"/>
              </w:rPr>
            </w:pPr>
          </w:p>
        </w:tc>
        <w:tc>
          <w:tcPr>
            <w:tcW w:w="11854" w:type="dxa"/>
            <w:gridSpan w:val="2"/>
            <w:vMerge/>
            <w:tcBorders>
              <w:top w:val="single" w:sz="4" w:space="0" w:color="auto"/>
              <w:left w:val="single" w:sz="4" w:space="0" w:color="auto"/>
              <w:bottom w:val="single" w:sz="4" w:space="0" w:color="auto"/>
              <w:right w:val="single" w:sz="4" w:space="0" w:color="auto"/>
            </w:tcBorders>
            <w:vAlign w:val="center"/>
            <w:hideMark/>
          </w:tcPr>
          <w:p w14:paraId="45FBBA27"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52154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ABEB56E"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114313F5"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55614D0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D614FD" w14:textId="77777777" w:rsidR="00EE5860" w:rsidRPr="00441CD0" w:rsidRDefault="00EE5860" w:rsidP="00BB0E1F">
            <w:pPr>
              <w:spacing w:after="0"/>
              <w:rPr>
                <w:rFonts w:ascii="Arial" w:hAnsi="Arial"/>
                <w:b/>
                <w:sz w:val="18"/>
                <w:lang w:val="fr-FR"/>
              </w:rPr>
            </w:pPr>
          </w:p>
        </w:tc>
      </w:tr>
      <w:tr w:rsidR="00EE5860" w:rsidRPr="00441CD0" w14:paraId="58DD5A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2866F0A" w14:textId="77777777" w:rsidR="00EE5860" w:rsidRPr="00441CD0" w:rsidRDefault="00EE5860" w:rsidP="00BB0E1F">
            <w:pPr>
              <w:pStyle w:val="TAL"/>
              <w:rPr>
                <w:lang w:val="fr-FR"/>
              </w:rPr>
            </w:pPr>
            <w:r w:rsidRPr="00441CD0">
              <w:rPr>
                <w:lang w:val="fr-FR"/>
              </w:rPr>
              <w:lastRenderedPageBreak/>
              <w:t>Remote GTP-U Peer</w:t>
            </w:r>
          </w:p>
        </w:tc>
        <w:tc>
          <w:tcPr>
            <w:tcW w:w="336" w:type="dxa"/>
            <w:tcBorders>
              <w:top w:val="single" w:sz="4" w:space="0" w:color="auto"/>
              <w:left w:val="single" w:sz="4" w:space="0" w:color="auto"/>
              <w:bottom w:val="single" w:sz="4" w:space="0" w:color="auto"/>
              <w:right w:val="single" w:sz="4" w:space="0" w:color="auto"/>
            </w:tcBorders>
            <w:hideMark/>
          </w:tcPr>
          <w:p w14:paraId="6A5EAE6B" w14:textId="77777777" w:rsidR="00EE5860" w:rsidRPr="00441CD0" w:rsidRDefault="00EE5860" w:rsidP="00BB0E1F">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562C44" w14:textId="77777777" w:rsidR="00EE5860" w:rsidRPr="00441CD0" w:rsidRDefault="00EE5860" w:rsidP="00BB0E1F">
            <w:pPr>
              <w:pStyle w:val="TAL"/>
              <w:rPr>
                <w:lang w:val="fr-FR"/>
              </w:rPr>
            </w:pPr>
            <w:r w:rsidRPr="00441CD0">
              <w:rPr>
                <w:lang w:val="fr-FR"/>
              </w:rPr>
              <w:t>This IE shall include the IP address of the remote GTP-U peer towards which user plane path failure was reported and then the path has recovered within an operator configurable maximum path failure duration (see clause</w:t>
            </w:r>
            <w:r>
              <w:rPr>
                <w:lang w:val="fr-FR"/>
              </w:rPr>
              <w:t> </w:t>
            </w:r>
            <w:r w:rsidRPr="00441CD0">
              <w:rPr>
                <w:lang w:val="fr-FR"/>
              </w:rPr>
              <w:t>20.3.4 in 3GPP TS 23.007 [24] and clause</w:t>
            </w:r>
            <w:r>
              <w:rPr>
                <w:lang w:val="fr-FR"/>
              </w:rPr>
              <w:t> </w:t>
            </w:r>
            <w:r w:rsidRPr="00441CD0">
              <w:rPr>
                <w:lang w:val="fr-FR"/>
              </w:rPr>
              <w:t>5.4 in 3GPP TS 23.527 [40]).</w:t>
            </w:r>
          </w:p>
          <w:p w14:paraId="7DED0E08" w14:textId="77777777" w:rsidR="00EE5860" w:rsidRPr="00441CD0" w:rsidRDefault="00EE5860" w:rsidP="00BB0E1F">
            <w:pPr>
              <w:pStyle w:val="TAL"/>
              <w:rPr>
                <w:lang w:val="fr-FR"/>
              </w:rPr>
            </w:pPr>
            <w:r w:rsidRPr="00441CD0">
              <w:rPr>
                <w:lang w:val="fr-FR"/>
              </w:rPr>
              <w:t>More than one IE with this type may be included to represent multiple remote GTP-U peers towards which a user plane path has recovered.</w:t>
            </w:r>
          </w:p>
        </w:tc>
        <w:tc>
          <w:tcPr>
            <w:tcW w:w="370" w:type="dxa"/>
            <w:tcBorders>
              <w:top w:val="single" w:sz="4" w:space="0" w:color="auto"/>
              <w:left w:val="single" w:sz="4" w:space="0" w:color="auto"/>
              <w:bottom w:val="single" w:sz="4" w:space="0" w:color="auto"/>
              <w:right w:val="single" w:sz="4" w:space="0" w:color="auto"/>
            </w:tcBorders>
            <w:hideMark/>
          </w:tcPr>
          <w:p w14:paraId="0A404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EF9AC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B5108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B987D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E9DDABE" w14:textId="77777777" w:rsidR="00EE5860" w:rsidRPr="00441CD0" w:rsidRDefault="00EE5860" w:rsidP="00BB0E1F">
            <w:pPr>
              <w:pStyle w:val="TAC"/>
              <w:rPr>
                <w:lang w:val="fr-FR"/>
              </w:rPr>
            </w:pPr>
            <w:r w:rsidRPr="00441CD0">
              <w:rPr>
                <w:lang w:val="fr-FR"/>
              </w:rPr>
              <w:t>Remote GTP-U Peer</w:t>
            </w:r>
          </w:p>
        </w:tc>
      </w:tr>
    </w:tbl>
    <w:p w14:paraId="3ED2ADEF" w14:textId="77777777" w:rsidR="00EE5860" w:rsidRPr="00441CD0" w:rsidRDefault="00EE5860" w:rsidP="00EE5860">
      <w:pPr>
        <w:rPr>
          <w:rFonts w:eastAsia="SimSun"/>
          <w:lang w:val="en-US"/>
        </w:rPr>
      </w:pPr>
    </w:p>
    <w:p w14:paraId="33676DEF" w14:textId="77777777" w:rsidR="00EE5860" w:rsidRPr="00441CD0" w:rsidRDefault="00EE5860" w:rsidP="00EE5860">
      <w:pPr>
        <w:pStyle w:val="Heading5"/>
        <w:rPr>
          <w:rFonts w:eastAsia="SimSun"/>
          <w:lang w:val="en-US"/>
        </w:rPr>
      </w:pPr>
      <w:bookmarkStart w:id="3837" w:name="_Toc27490763"/>
      <w:bookmarkStart w:id="3838" w:name="_Toc27557056"/>
      <w:bookmarkStart w:id="3839" w:name="_Toc27723973"/>
      <w:bookmarkStart w:id="3840" w:name="_Toc36031045"/>
      <w:bookmarkStart w:id="3841" w:name="_Toc36042965"/>
      <w:bookmarkStart w:id="3842" w:name="_Toc36814290"/>
      <w:bookmarkStart w:id="3843" w:name="_Toc44689144"/>
      <w:bookmarkStart w:id="3844" w:name="_Toc44923898"/>
      <w:bookmarkStart w:id="3845" w:name="_Toc51860868"/>
      <w:bookmarkStart w:id="3846" w:name="_Toc57930639"/>
      <w:bookmarkStart w:id="3847" w:name="_Toc57931269"/>
      <w:bookmarkStart w:id="3848" w:name="_Toc160974395"/>
      <w:r w:rsidRPr="00441CD0">
        <w:rPr>
          <w:rFonts w:eastAsia="SimSun"/>
          <w:lang w:val="en-US"/>
        </w:rPr>
        <w:t>7.4.5.1.4</w:t>
      </w:r>
      <w:r w:rsidRPr="00441CD0">
        <w:rPr>
          <w:rFonts w:eastAsia="SimSun"/>
          <w:lang w:val="en-US"/>
        </w:rPr>
        <w:tab/>
        <w:t>Clock Drift Report IE within PFCP Node Report Request</w:t>
      </w:r>
      <w:bookmarkEnd w:id="3837"/>
      <w:bookmarkEnd w:id="3838"/>
      <w:bookmarkEnd w:id="3839"/>
      <w:bookmarkEnd w:id="3840"/>
      <w:bookmarkEnd w:id="3841"/>
      <w:bookmarkEnd w:id="3842"/>
      <w:bookmarkEnd w:id="3843"/>
      <w:bookmarkEnd w:id="3844"/>
      <w:bookmarkEnd w:id="3845"/>
      <w:bookmarkEnd w:id="3846"/>
      <w:bookmarkEnd w:id="3847"/>
      <w:bookmarkEnd w:id="3848"/>
    </w:p>
    <w:p w14:paraId="79D0395B" w14:textId="77777777" w:rsidR="00EA550B" w:rsidRPr="00441CD0" w:rsidRDefault="00EA550B" w:rsidP="00EA550B">
      <w:pPr>
        <w:pStyle w:val="TH"/>
        <w:outlineLvl w:val="0"/>
        <w:rPr>
          <w:lang w:val="en-US"/>
        </w:rPr>
      </w:pPr>
      <w:bookmarkStart w:id="3849" w:name="_Toc27490764"/>
      <w:bookmarkStart w:id="3850" w:name="_Toc27557057"/>
      <w:bookmarkStart w:id="3851" w:name="_Toc27723974"/>
      <w:bookmarkStart w:id="3852" w:name="_Toc36031046"/>
      <w:bookmarkStart w:id="3853" w:name="_Toc36042966"/>
      <w:bookmarkStart w:id="3854" w:name="_Toc36814291"/>
      <w:bookmarkStart w:id="3855" w:name="_Toc44689145"/>
      <w:bookmarkStart w:id="3856" w:name="_Toc44923899"/>
      <w:bookmarkStart w:id="3857" w:name="_Toc51860869"/>
      <w:bookmarkStart w:id="3858" w:name="_Toc57930640"/>
      <w:bookmarkStart w:id="3859" w:name="_Toc57931270"/>
      <w:r w:rsidRPr="00441CD0">
        <w:t>Table 7.4.5.1.4-1: Clock Drift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A550B" w:rsidRPr="00441CD0" w14:paraId="27BBFB99"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356393" w14:textId="77777777" w:rsidR="00EA550B" w:rsidRPr="00441CD0" w:rsidRDefault="00EA550B" w:rsidP="00472AF0">
            <w:pPr>
              <w:pStyle w:val="TAL"/>
              <w:rPr>
                <w:lang w:val="fr-FR"/>
              </w:rPr>
            </w:pPr>
            <w:bookmarkStart w:id="3860" w:name="MCCQCTEMPBM_00000060"/>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F39E0A2" w14:textId="77777777" w:rsidR="00EA550B" w:rsidRPr="00441CD0" w:rsidRDefault="00EA550B" w:rsidP="00472AF0">
            <w:pPr>
              <w:pStyle w:val="TAH"/>
              <w:rPr>
                <w:lang w:val="fr-FR"/>
              </w:rPr>
            </w:pPr>
          </w:p>
        </w:tc>
        <w:tc>
          <w:tcPr>
            <w:tcW w:w="370" w:type="dxa"/>
            <w:tcBorders>
              <w:top w:val="single" w:sz="4" w:space="0" w:color="auto"/>
              <w:left w:val="nil"/>
              <w:bottom w:val="single" w:sz="4" w:space="0" w:color="auto"/>
              <w:right w:val="nil"/>
            </w:tcBorders>
            <w:shd w:val="clear" w:color="auto" w:fill="D9D9D9"/>
          </w:tcPr>
          <w:p w14:paraId="7A6B85B5" w14:textId="77777777" w:rsidR="00EA550B" w:rsidRPr="00441CD0" w:rsidRDefault="00EA550B" w:rsidP="00472AF0">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9F56F50" w14:textId="77777777" w:rsidR="00EA550B" w:rsidRPr="00441CD0" w:rsidRDefault="00EA550B" w:rsidP="00472AF0">
            <w:pPr>
              <w:pStyle w:val="TAC"/>
              <w:rPr>
                <w:lang w:val="en-US"/>
              </w:rPr>
            </w:pPr>
            <w:r w:rsidRPr="00441CD0">
              <w:rPr>
                <w:lang w:val="en-US"/>
              </w:rPr>
              <w:t>Clock Drift Report</w:t>
            </w:r>
            <w:r w:rsidRPr="0010008C">
              <w:rPr>
                <w:lang w:val="en-US"/>
              </w:rPr>
              <w:t xml:space="preserve"> IE Type = </w:t>
            </w:r>
            <w:r w:rsidRPr="00441CD0">
              <w:rPr>
                <w:lang w:val="en-US"/>
              </w:rPr>
              <w:t>205</w:t>
            </w:r>
            <w:r w:rsidRPr="0010008C">
              <w:rPr>
                <w:lang w:val="en-US"/>
              </w:rPr>
              <w:t xml:space="preserve"> (decimal)</w:t>
            </w:r>
          </w:p>
        </w:tc>
      </w:tr>
      <w:tr w:rsidR="00EA550B" w:rsidRPr="00441CD0" w14:paraId="1EBF4993"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1AFE483" w14:textId="77777777" w:rsidR="00EA550B" w:rsidRPr="00441CD0" w:rsidRDefault="00EA550B" w:rsidP="00472AF0">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3DE5DD2" w14:textId="77777777" w:rsidR="00EA550B" w:rsidRPr="00441CD0" w:rsidRDefault="00EA550B" w:rsidP="00472AF0">
            <w:pPr>
              <w:pStyle w:val="TAH"/>
              <w:rPr>
                <w:lang w:val="fr-FR"/>
              </w:rPr>
            </w:pPr>
          </w:p>
        </w:tc>
        <w:tc>
          <w:tcPr>
            <w:tcW w:w="370" w:type="dxa"/>
            <w:tcBorders>
              <w:top w:val="single" w:sz="4" w:space="0" w:color="auto"/>
              <w:left w:val="nil"/>
              <w:bottom w:val="single" w:sz="4" w:space="0" w:color="auto"/>
              <w:right w:val="nil"/>
            </w:tcBorders>
            <w:shd w:val="clear" w:color="auto" w:fill="D9D9D9"/>
          </w:tcPr>
          <w:p w14:paraId="04C1E7E2" w14:textId="77777777" w:rsidR="00EA550B" w:rsidRPr="00441CD0" w:rsidRDefault="00EA550B" w:rsidP="00472AF0">
            <w:pPr>
              <w:pStyle w:val="TAC"/>
              <w:rPr>
                <w:lang w:val="fr-FR"/>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DE96B1F" w14:textId="77777777" w:rsidR="00EA550B" w:rsidRPr="00441CD0" w:rsidRDefault="00EA550B" w:rsidP="00472AF0">
            <w:pPr>
              <w:pStyle w:val="TAC"/>
              <w:rPr>
                <w:lang w:val="fr-FR"/>
              </w:rPr>
            </w:pPr>
            <w:r w:rsidRPr="00441CD0">
              <w:rPr>
                <w:lang w:val="fr-FR"/>
              </w:rPr>
              <w:t>Length = n</w:t>
            </w:r>
          </w:p>
        </w:tc>
      </w:tr>
      <w:tr w:rsidR="00EA550B" w:rsidRPr="00441CD0" w14:paraId="64D1823E" w14:textId="77777777" w:rsidTr="00472AF0">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76408E" w14:textId="77777777" w:rsidR="00EA550B" w:rsidRPr="00441CD0" w:rsidRDefault="00EA550B" w:rsidP="00472AF0">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974B3E" w14:textId="77777777" w:rsidR="00EA550B" w:rsidRPr="00441CD0" w:rsidRDefault="00EA550B" w:rsidP="00472AF0">
            <w:pPr>
              <w:pStyle w:val="TAH"/>
              <w:rPr>
                <w:lang w:val="fr-FR"/>
              </w:rPr>
            </w:pPr>
            <w:r w:rsidRPr="00441CD0">
              <w:rPr>
                <w:lang w:val="fr-FR"/>
              </w:rPr>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312E8A8D" w14:textId="77777777" w:rsidR="00EA550B" w:rsidRPr="00441CD0" w:rsidRDefault="00EA550B" w:rsidP="00472AF0">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18614F8" w14:textId="77777777" w:rsidR="00EA550B" w:rsidRPr="00441CD0" w:rsidRDefault="00EA550B" w:rsidP="00472AF0">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FDF4E73" w14:textId="77777777" w:rsidR="00EA550B" w:rsidRPr="00441CD0" w:rsidRDefault="00EA550B" w:rsidP="00472AF0">
            <w:pPr>
              <w:pStyle w:val="TAH"/>
              <w:rPr>
                <w:lang w:val="fr-FR"/>
              </w:rPr>
            </w:pPr>
            <w:r w:rsidRPr="00441CD0">
              <w:rPr>
                <w:lang w:val="fr-FR"/>
              </w:rPr>
              <w:t>IE Type</w:t>
            </w:r>
          </w:p>
        </w:tc>
      </w:tr>
      <w:tr w:rsidR="00EA550B" w:rsidRPr="00441CD0" w14:paraId="2A3AAE12" w14:textId="77777777" w:rsidTr="00472AF0">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7E7716" w14:textId="77777777" w:rsidR="00EA550B" w:rsidRPr="00441CD0" w:rsidRDefault="00EA550B" w:rsidP="00472AF0">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2AB7CC8" w14:textId="77777777" w:rsidR="00EA550B" w:rsidRPr="00441CD0" w:rsidRDefault="00EA550B" w:rsidP="00472AF0">
            <w:pPr>
              <w:spacing w:after="0"/>
              <w:rPr>
                <w:rFonts w:ascii="Arial" w:hAnsi="Arial"/>
                <w:b/>
                <w:sz w:val="18"/>
                <w:lang w:val="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CCD0" w14:textId="77777777" w:rsidR="00EA550B" w:rsidRPr="00441CD0" w:rsidRDefault="00EA550B" w:rsidP="00472AF0">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9641E55" w14:textId="77777777" w:rsidR="00EA550B" w:rsidRPr="00441CD0" w:rsidRDefault="00EA550B" w:rsidP="00472AF0">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0EC6365" w14:textId="77777777" w:rsidR="00EA550B" w:rsidRPr="00441CD0" w:rsidRDefault="00EA550B" w:rsidP="00472AF0">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7ADDC3A" w14:textId="77777777" w:rsidR="00EA550B" w:rsidRPr="00441CD0" w:rsidRDefault="00EA550B" w:rsidP="00472AF0">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3E6824C" w14:textId="77777777" w:rsidR="00EA550B" w:rsidRPr="00441CD0" w:rsidRDefault="00EA550B" w:rsidP="00472AF0">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D2186BC" w14:textId="77777777" w:rsidR="00EA550B" w:rsidRPr="00441CD0" w:rsidRDefault="00EA550B" w:rsidP="00472AF0">
            <w:pPr>
              <w:spacing w:after="0"/>
              <w:rPr>
                <w:rFonts w:ascii="Arial" w:hAnsi="Arial"/>
                <w:b/>
                <w:sz w:val="18"/>
                <w:lang w:val="fr-FR"/>
              </w:rPr>
            </w:pPr>
          </w:p>
        </w:tc>
      </w:tr>
      <w:tr w:rsidR="00EA550B" w:rsidRPr="00441CD0" w14:paraId="63851959"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hideMark/>
          </w:tcPr>
          <w:p w14:paraId="28349EDD" w14:textId="77777777" w:rsidR="00EA550B" w:rsidRPr="00441CD0" w:rsidRDefault="00EA550B" w:rsidP="00472AF0">
            <w:pPr>
              <w:pStyle w:val="TAL"/>
              <w:rPr>
                <w:lang w:val="fr-FR"/>
              </w:rPr>
            </w:pPr>
            <w:r w:rsidRPr="00441CD0">
              <w:rPr>
                <w:lang w:val="fr-FR"/>
              </w:rPr>
              <w:t>TSN Time Domain Number</w:t>
            </w:r>
          </w:p>
        </w:tc>
        <w:tc>
          <w:tcPr>
            <w:tcW w:w="336" w:type="dxa"/>
            <w:tcBorders>
              <w:top w:val="single" w:sz="4" w:space="0" w:color="auto"/>
              <w:left w:val="single" w:sz="4" w:space="0" w:color="auto"/>
              <w:bottom w:val="single" w:sz="4" w:space="0" w:color="auto"/>
              <w:right w:val="single" w:sz="4" w:space="0" w:color="auto"/>
            </w:tcBorders>
            <w:hideMark/>
          </w:tcPr>
          <w:p w14:paraId="05BF5237" w14:textId="77777777" w:rsidR="00EA550B" w:rsidRPr="00441CD0" w:rsidRDefault="00EA550B" w:rsidP="00472AF0">
            <w:pPr>
              <w:pStyle w:val="TAL"/>
              <w:jc w:val="center"/>
              <w:rPr>
                <w:lang w:val="fr-FR"/>
              </w:rPr>
            </w:pPr>
            <w:r w:rsidRPr="00441CD0">
              <w:rPr>
                <w:szCs w:val="18"/>
                <w:lang w:val="fr-FR"/>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17C1B7DD" w14:textId="77777777" w:rsidR="00EA550B" w:rsidRPr="0010008C" w:rsidRDefault="00EA550B" w:rsidP="00472AF0">
            <w:pPr>
              <w:pStyle w:val="TAL"/>
              <w:rPr>
                <w:lang w:val="en-US"/>
              </w:rPr>
            </w:pPr>
            <w:r w:rsidRPr="0010008C">
              <w:rPr>
                <w:lang w:val="en-US"/>
              </w:rPr>
              <w:t>This IE shall identify the TSN Domain Number for which measurements are reported.</w:t>
            </w:r>
          </w:p>
        </w:tc>
        <w:tc>
          <w:tcPr>
            <w:tcW w:w="370" w:type="dxa"/>
            <w:tcBorders>
              <w:top w:val="single" w:sz="4" w:space="0" w:color="auto"/>
              <w:left w:val="single" w:sz="4" w:space="0" w:color="auto"/>
              <w:bottom w:val="single" w:sz="4" w:space="0" w:color="auto"/>
              <w:right w:val="single" w:sz="4" w:space="0" w:color="auto"/>
            </w:tcBorders>
            <w:hideMark/>
          </w:tcPr>
          <w:p w14:paraId="7DB74F61"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C6D41F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89433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E4EA73"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032A93" w14:textId="77777777" w:rsidR="00EA550B" w:rsidRPr="00441CD0" w:rsidRDefault="00EA550B" w:rsidP="00472AF0">
            <w:pPr>
              <w:pStyle w:val="TAC"/>
              <w:rPr>
                <w:lang w:val="fr-FR"/>
              </w:rPr>
            </w:pPr>
            <w:r w:rsidRPr="00441CD0">
              <w:rPr>
                <w:lang w:val="fr-FR"/>
              </w:rPr>
              <w:t>TSN Time Domain Number</w:t>
            </w:r>
          </w:p>
        </w:tc>
      </w:tr>
      <w:tr w:rsidR="00EA550B" w:rsidRPr="00441CD0" w14:paraId="15E1EB4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2A6445" w14:textId="77777777" w:rsidR="00EA550B" w:rsidRPr="00441CD0" w:rsidRDefault="00EA550B" w:rsidP="00472AF0">
            <w:pPr>
              <w:pStyle w:val="TAL"/>
              <w:rPr>
                <w:lang w:val="fr-FR"/>
              </w:rPr>
            </w:pPr>
            <w:r w:rsidRPr="00441CD0">
              <w:rPr>
                <w:lang w:val="fr-FR"/>
              </w:rPr>
              <w:t>Time Offset Measurement</w:t>
            </w:r>
          </w:p>
        </w:tc>
        <w:tc>
          <w:tcPr>
            <w:tcW w:w="336" w:type="dxa"/>
            <w:tcBorders>
              <w:top w:val="single" w:sz="4" w:space="0" w:color="auto"/>
              <w:left w:val="single" w:sz="4" w:space="0" w:color="auto"/>
              <w:bottom w:val="single" w:sz="4" w:space="0" w:color="auto"/>
              <w:right w:val="single" w:sz="4" w:space="0" w:color="auto"/>
            </w:tcBorders>
            <w:hideMark/>
          </w:tcPr>
          <w:p w14:paraId="695564FC" w14:textId="77777777" w:rsidR="00EA550B" w:rsidRPr="00441CD0" w:rsidRDefault="00EA550B" w:rsidP="00472AF0">
            <w:pPr>
              <w:pStyle w:val="TAL"/>
              <w:jc w:val="center"/>
              <w:rPr>
                <w:lang w:val="fr-FR"/>
              </w:rPr>
            </w:pPr>
            <w:r w:rsidRPr="00441CD0">
              <w:rPr>
                <w:lang w:val="fr-FR"/>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C10010D" w14:textId="77777777" w:rsidR="00EA550B" w:rsidRPr="0010008C" w:rsidRDefault="00EA550B" w:rsidP="00472AF0">
            <w:pPr>
              <w:pStyle w:val="TAL"/>
              <w:rPr>
                <w:lang w:val="en-US"/>
              </w:rPr>
            </w:pPr>
            <w:r w:rsidRPr="0010008C">
              <w:rPr>
                <w:lang w:val="en-US"/>
              </w:rPr>
              <w:t>When present, this IE shall contain the time offset measurement.</w:t>
            </w:r>
          </w:p>
        </w:tc>
        <w:tc>
          <w:tcPr>
            <w:tcW w:w="370" w:type="dxa"/>
            <w:tcBorders>
              <w:top w:val="single" w:sz="4" w:space="0" w:color="auto"/>
              <w:left w:val="single" w:sz="4" w:space="0" w:color="auto"/>
              <w:bottom w:val="single" w:sz="4" w:space="0" w:color="auto"/>
              <w:right w:val="single" w:sz="4" w:space="0" w:color="auto"/>
            </w:tcBorders>
            <w:hideMark/>
          </w:tcPr>
          <w:p w14:paraId="5D04F99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E89DC1"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0F8C4E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2A709A4"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0D29C11B" w14:textId="77777777" w:rsidR="00EA550B" w:rsidRPr="00441CD0" w:rsidRDefault="00EA550B" w:rsidP="00472AF0">
            <w:pPr>
              <w:pStyle w:val="TAC"/>
              <w:rPr>
                <w:lang w:val="fr-FR"/>
              </w:rPr>
            </w:pPr>
            <w:r w:rsidRPr="00441CD0">
              <w:rPr>
                <w:lang w:val="fr-FR"/>
              </w:rPr>
              <w:t>Time Offset Measurement</w:t>
            </w:r>
          </w:p>
        </w:tc>
      </w:tr>
      <w:tr w:rsidR="00EA550B" w:rsidRPr="00441CD0" w14:paraId="6ACCFB66"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70B9454" w14:textId="77777777" w:rsidR="00EA550B" w:rsidRPr="00441CD0" w:rsidRDefault="00EA550B" w:rsidP="00472AF0">
            <w:pPr>
              <w:pStyle w:val="TAL"/>
              <w:rPr>
                <w:lang w:val="fr-FR"/>
              </w:rPr>
            </w:pPr>
            <w:r w:rsidRPr="00441CD0">
              <w:rPr>
                <w:lang w:val="fr-FR"/>
              </w:rPr>
              <w:t>Cumulative rateRatio Measurement</w:t>
            </w:r>
          </w:p>
        </w:tc>
        <w:tc>
          <w:tcPr>
            <w:tcW w:w="336" w:type="dxa"/>
            <w:tcBorders>
              <w:top w:val="single" w:sz="4" w:space="0" w:color="auto"/>
              <w:left w:val="single" w:sz="4" w:space="0" w:color="auto"/>
              <w:bottom w:val="single" w:sz="4" w:space="0" w:color="auto"/>
              <w:right w:val="single" w:sz="4" w:space="0" w:color="auto"/>
            </w:tcBorders>
            <w:hideMark/>
          </w:tcPr>
          <w:p w14:paraId="32462153" w14:textId="77777777" w:rsidR="00EA550B" w:rsidRPr="00441CD0" w:rsidRDefault="00EA550B" w:rsidP="00472AF0">
            <w:pPr>
              <w:pStyle w:val="TAL"/>
              <w:jc w:val="center"/>
              <w:rPr>
                <w:szCs w:val="18"/>
                <w:lang w:val="fr-FR"/>
              </w:rPr>
            </w:pPr>
            <w:r w:rsidRPr="00441CD0">
              <w:rPr>
                <w:lang w:val="fr-FR"/>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7793994" w14:textId="77777777" w:rsidR="00EA550B" w:rsidRPr="0010008C" w:rsidRDefault="00EA550B" w:rsidP="00472AF0">
            <w:pPr>
              <w:pStyle w:val="TAL"/>
              <w:rPr>
                <w:lang w:val="en-US"/>
              </w:rPr>
            </w:pPr>
            <w:r w:rsidRPr="0010008C">
              <w:rPr>
                <w:lang w:val="en-US"/>
              </w:rPr>
              <w:t>When present, this IE shall contain the cumulative rateRatio measurement.</w:t>
            </w:r>
          </w:p>
        </w:tc>
        <w:tc>
          <w:tcPr>
            <w:tcW w:w="370" w:type="dxa"/>
            <w:tcBorders>
              <w:top w:val="single" w:sz="4" w:space="0" w:color="auto"/>
              <w:left w:val="single" w:sz="4" w:space="0" w:color="auto"/>
              <w:bottom w:val="single" w:sz="4" w:space="0" w:color="auto"/>
              <w:right w:val="single" w:sz="4" w:space="0" w:color="auto"/>
            </w:tcBorders>
            <w:hideMark/>
          </w:tcPr>
          <w:p w14:paraId="10A2C71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BCC5E0"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FFFA45"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230DF04"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7E86DE7" w14:textId="77777777" w:rsidR="00EA550B" w:rsidRPr="00441CD0" w:rsidRDefault="00EA550B" w:rsidP="00472AF0">
            <w:pPr>
              <w:pStyle w:val="TAC"/>
              <w:rPr>
                <w:lang w:val="fr-FR"/>
              </w:rPr>
            </w:pPr>
            <w:r w:rsidRPr="00441CD0">
              <w:rPr>
                <w:lang w:val="fr-FR"/>
              </w:rPr>
              <w:t>Cumulative rateRatio Measurement</w:t>
            </w:r>
          </w:p>
        </w:tc>
      </w:tr>
      <w:tr w:rsidR="00EA550B" w:rsidRPr="00441CD0" w14:paraId="7165BCD5"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4D57901" w14:textId="77777777" w:rsidR="00EA550B" w:rsidRPr="00441CD0" w:rsidRDefault="00EA550B" w:rsidP="00472AF0">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hideMark/>
          </w:tcPr>
          <w:p w14:paraId="1C900C6F" w14:textId="77777777" w:rsidR="00EA550B" w:rsidRPr="00441CD0" w:rsidRDefault="00EA550B" w:rsidP="00472AF0">
            <w:pPr>
              <w:pStyle w:val="TAL"/>
              <w:jc w:val="center"/>
              <w:rPr>
                <w:rFonts w:eastAsia="SimSun"/>
                <w:szCs w:val="18"/>
                <w:lang w:val="de-DE"/>
              </w:rPr>
            </w:pPr>
            <w:r w:rsidRPr="00441CD0">
              <w:rPr>
                <w:rFonts w:eastAsia="SimSun"/>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D39B578" w14:textId="77777777" w:rsidR="00EA550B" w:rsidRPr="00441CD0" w:rsidRDefault="00EA550B" w:rsidP="00472AF0">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09F3B0D0"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4D2C479"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C8368B"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E12B25"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40EA34" w14:textId="77777777" w:rsidR="00EA550B" w:rsidRPr="00441CD0" w:rsidRDefault="00EA550B" w:rsidP="00472AF0">
            <w:pPr>
              <w:pStyle w:val="TAC"/>
              <w:rPr>
                <w:lang w:val="fr-FR"/>
              </w:rPr>
            </w:pPr>
            <w:r w:rsidRPr="00441CD0">
              <w:rPr>
                <w:lang w:val="fr-FR"/>
              </w:rPr>
              <w:t>Time Stamp</w:t>
            </w:r>
          </w:p>
        </w:tc>
      </w:tr>
      <w:tr w:rsidR="00EA550B" w:rsidRPr="00441CD0" w14:paraId="6501EA85"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0A1F74" w14:textId="77777777" w:rsidR="00EA550B" w:rsidRPr="00441CD0" w:rsidRDefault="00EA550B" w:rsidP="00472AF0">
            <w:pPr>
              <w:pStyle w:val="TAL"/>
              <w:rPr>
                <w:szCs w:val="18"/>
                <w:lang w:val="de-DE"/>
              </w:rPr>
            </w:pPr>
            <w:r w:rsidRPr="00A15EA9">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0A658A86" w14:textId="77777777" w:rsidR="00EA550B" w:rsidRPr="0025307D" w:rsidRDefault="00EA550B" w:rsidP="00472AF0">
            <w:pPr>
              <w:pStyle w:val="TAL"/>
              <w:rPr>
                <w:rFonts w:eastAsia="SimSun"/>
                <w:szCs w:val="18"/>
                <w:lang w:val="de-DE"/>
              </w:rPr>
            </w:pPr>
            <w:r w:rsidRPr="0025307D">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47FE0F0" w14:textId="77777777" w:rsidR="00EA550B" w:rsidRPr="00441CD0" w:rsidRDefault="00EA550B" w:rsidP="00472AF0">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hideMark/>
          </w:tcPr>
          <w:p w14:paraId="68E5421C"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260DC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4EC6550"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BF780DD"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11746BF" w14:textId="77777777" w:rsidR="00EA550B" w:rsidRPr="00441CD0" w:rsidRDefault="00EA550B" w:rsidP="00472AF0">
            <w:pPr>
              <w:pStyle w:val="TAC"/>
              <w:rPr>
                <w:lang w:val="fr-FR"/>
              </w:rPr>
            </w:pPr>
            <w:r w:rsidRPr="00A15EA9">
              <w:rPr>
                <w:lang w:val="fr-FR"/>
              </w:rPr>
              <w:t>Network Instance</w:t>
            </w:r>
          </w:p>
        </w:tc>
      </w:tr>
      <w:tr w:rsidR="00EA550B" w:rsidRPr="00441CD0" w14:paraId="16B47153"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58EE80E" w14:textId="77777777" w:rsidR="00EA550B" w:rsidRPr="00441CD0" w:rsidRDefault="00EA550B" w:rsidP="00472AF0">
            <w:pPr>
              <w:pStyle w:val="TAL"/>
              <w:rPr>
                <w:szCs w:val="18"/>
                <w:lang w:val="de-DE"/>
              </w:rPr>
            </w:pPr>
            <w:r>
              <w:rPr>
                <w:szCs w:val="18"/>
                <w:lang w:val="de-DE"/>
              </w:rPr>
              <w:t>APN/DNN</w:t>
            </w:r>
          </w:p>
        </w:tc>
        <w:tc>
          <w:tcPr>
            <w:tcW w:w="336" w:type="dxa"/>
            <w:tcBorders>
              <w:top w:val="single" w:sz="4" w:space="0" w:color="auto"/>
              <w:left w:val="single" w:sz="4" w:space="0" w:color="auto"/>
              <w:bottom w:val="single" w:sz="4" w:space="0" w:color="auto"/>
              <w:right w:val="single" w:sz="4" w:space="0" w:color="auto"/>
            </w:tcBorders>
            <w:hideMark/>
          </w:tcPr>
          <w:p w14:paraId="26691E9B" w14:textId="77777777" w:rsidR="00EA550B" w:rsidRPr="0025307D" w:rsidRDefault="00EA550B" w:rsidP="00472AF0">
            <w:pPr>
              <w:pStyle w:val="TAL"/>
              <w:rPr>
                <w:rFonts w:eastAsia="SimSun"/>
                <w:szCs w:val="18"/>
                <w:lang w:val="de-DE"/>
              </w:rPr>
            </w:pPr>
            <w:r w:rsidRPr="0025307D">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9C7D8A8" w14:textId="77777777" w:rsidR="00EA550B" w:rsidRPr="00441CD0" w:rsidRDefault="00EA550B" w:rsidP="00472AF0">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hideMark/>
          </w:tcPr>
          <w:p w14:paraId="72CF6F48"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ED1D9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94C3DC"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72A8386"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50472CA" w14:textId="77777777" w:rsidR="00EA550B" w:rsidRPr="00441CD0" w:rsidRDefault="00EA550B" w:rsidP="00472AF0">
            <w:pPr>
              <w:pStyle w:val="TAC"/>
              <w:rPr>
                <w:lang w:val="fr-FR"/>
              </w:rPr>
            </w:pPr>
            <w:r w:rsidRPr="0025307D">
              <w:rPr>
                <w:lang w:val="fr-FR"/>
              </w:rPr>
              <w:t>APN/</w:t>
            </w:r>
            <w:r>
              <w:rPr>
                <w:lang w:val="fr-FR"/>
              </w:rPr>
              <w:t>DNN</w:t>
            </w:r>
          </w:p>
        </w:tc>
      </w:tr>
      <w:tr w:rsidR="00EA550B" w14:paraId="249B35A3" w14:textId="77777777" w:rsidTr="00472AF0">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36C2AA3" w14:textId="77777777" w:rsidR="00EA550B" w:rsidRDefault="00EA550B" w:rsidP="00472AF0">
            <w:pPr>
              <w:pStyle w:val="TAL"/>
              <w:rPr>
                <w:szCs w:val="18"/>
                <w:lang w:val="de-DE"/>
              </w:rPr>
            </w:pPr>
            <w:r w:rsidRPr="00A15EA9">
              <w:rPr>
                <w:szCs w:val="18"/>
                <w:lang w:val="de-DE"/>
              </w:rPr>
              <w:t>S-NSSAI</w:t>
            </w:r>
          </w:p>
        </w:tc>
        <w:tc>
          <w:tcPr>
            <w:tcW w:w="336" w:type="dxa"/>
            <w:tcBorders>
              <w:top w:val="single" w:sz="4" w:space="0" w:color="auto"/>
              <w:left w:val="single" w:sz="4" w:space="0" w:color="auto"/>
              <w:bottom w:val="single" w:sz="4" w:space="0" w:color="auto"/>
              <w:right w:val="single" w:sz="4" w:space="0" w:color="auto"/>
            </w:tcBorders>
            <w:hideMark/>
          </w:tcPr>
          <w:p w14:paraId="07AC6C83" w14:textId="77777777" w:rsidR="00EA550B" w:rsidRPr="0025307D" w:rsidRDefault="00EA550B" w:rsidP="00472AF0">
            <w:pPr>
              <w:pStyle w:val="TAL"/>
              <w:rPr>
                <w:rFonts w:eastAsia="SimSun"/>
                <w:szCs w:val="18"/>
                <w:lang w:val="de-DE"/>
              </w:rPr>
            </w:pPr>
            <w:r w:rsidRPr="0025307D">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CCB8107" w14:textId="77777777" w:rsidR="00EA550B" w:rsidRPr="00441CD0" w:rsidRDefault="00EA550B" w:rsidP="00472AF0">
            <w:pPr>
              <w:pStyle w:val="TAL"/>
              <w:rPr>
                <w:szCs w:val="18"/>
                <w:lang w:val="en-US"/>
              </w:rPr>
            </w:pPr>
            <w:r w:rsidRPr="00A15EA9">
              <w:rPr>
                <w:szCs w:val="18"/>
                <w:lang w:val="en-US"/>
              </w:rPr>
              <w:t xml:space="preserve">This IE </w:t>
            </w:r>
            <w:r>
              <w:rPr>
                <w:szCs w:val="18"/>
                <w:lang w:val="en-US"/>
              </w:rPr>
              <w:t>shall</w:t>
            </w:r>
            <w:r w:rsidRPr="00A15EA9">
              <w:rPr>
                <w:szCs w:val="18"/>
                <w:lang w:val="en-US"/>
              </w:rPr>
              <w:t xml:space="preserve"> be present, </w:t>
            </w:r>
            <w:r>
              <w:rPr>
                <w:szCs w:val="18"/>
                <w:lang w:val="en-US"/>
              </w:rPr>
              <w:t>when</w:t>
            </w:r>
            <w:r w:rsidRPr="00A15EA9">
              <w:rPr>
                <w:szCs w:val="18"/>
                <w:lang w:val="en-US"/>
              </w:rPr>
              <w:t xml:space="preserve"> available (NOTE).</w:t>
            </w:r>
          </w:p>
        </w:tc>
        <w:tc>
          <w:tcPr>
            <w:tcW w:w="370" w:type="dxa"/>
            <w:tcBorders>
              <w:top w:val="single" w:sz="4" w:space="0" w:color="auto"/>
              <w:left w:val="single" w:sz="4" w:space="0" w:color="auto"/>
              <w:bottom w:val="single" w:sz="4" w:space="0" w:color="auto"/>
              <w:right w:val="single" w:sz="4" w:space="0" w:color="auto"/>
            </w:tcBorders>
            <w:hideMark/>
          </w:tcPr>
          <w:p w14:paraId="2621E686"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957B9E"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B44D8A" w14:textId="77777777" w:rsidR="00EA550B" w:rsidRPr="00441CD0" w:rsidRDefault="00EA550B" w:rsidP="00472A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0F8BC3" w14:textId="77777777" w:rsidR="00EA550B" w:rsidRPr="00441CD0" w:rsidRDefault="00EA550B" w:rsidP="00472A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9718F81" w14:textId="77777777" w:rsidR="00EA550B" w:rsidRDefault="00EA550B" w:rsidP="00472AF0">
            <w:pPr>
              <w:pStyle w:val="TAC"/>
              <w:rPr>
                <w:lang w:val="fr-FR"/>
              </w:rPr>
            </w:pPr>
            <w:r w:rsidRPr="00A15EA9">
              <w:rPr>
                <w:lang w:val="fr-FR"/>
              </w:rPr>
              <w:t>S-NSSAI</w:t>
            </w:r>
          </w:p>
        </w:tc>
      </w:tr>
      <w:tr w:rsidR="00EA550B" w14:paraId="59F9EE1E" w14:textId="77777777" w:rsidTr="00472AF0">
        <w:trPr>
          <w:jc w:val="center"/>
        </w:trPr>
        <w:tc>
          <w:tcPr>
            <w:tcW w:w="9450" w:type="dxa"/>
            <w:gridSpan w:val="9"/>
            <w:tcBorders>
              <w:top w:val="single" w:sz="4" w:space="0" w:color="auto"/>
              <w:left w:val="single" w:sz="4" w:space="0" w:color="auto"/>
              <w:bottom w:val="single" w:sz="4" w:space="0" w:color="auto"/>
              <w:right w:val="single" w:sz="4" w:space="0" w:color="auto"/>
            </w:tcBorders>
          </w:tcPr>
          <w:p w14:paraId="716565A9" w14:textId="77777777" w:rsidR="00EA550B" w:rsidRDefault="00EA550B" w:rsidP="00472AF0">
            <w:pPr>
              <w:pStyle w:val="TAN"/>
              <w:rPr>
                <w:szCs w:val="18"/>
                <w:lang w:eastAsia="zh-CN"/>
              </w:rPr>
            </w:pPr>
            <w:r>
              <w:t>NOTE:</w:t>
            </w:r>
            <w:r>
              <w:tab/>
            </w:r>
            <w:r>
              <w:rPr>
                <w:lang w:eastAsia="zh-CN"/>
              </w:rPr>
              <w:t xml:space="preserve">The UPF shall provide the </w:t>
            </w:r>
            <w:r>
              <w:t>Network Instance and</w:t>
            </w:r>
            <w:r>
              <w:rPr>
                <w:lang w:eastAsia="zh-CN"/>
              </w:rPr>
              <w:t xml:space="preserve"> DNN/S-NSSAI (if available) to the CP function, to enable SMF to </w:t>
            </w:r>
            <w:r>
              <w:t>associate the report with the corresponding PFCP sessions and NW-TT, when the UPF supports more than one NW-TT</w:t>
            </w:r>
            <w:r>
              <w:rPr>
                <w:lang w:eastAsia="zh-CN"/>
              </w:rPr>
              <w:t>.</w:t>
            </w:r>
          </w:p>
        </w:tc>
      </w:tr>
      <w:bookmarkEnd w:id="3860"/>
    </w:tbl>
    <w:p w14:paraId="6430DA20" w14:textId="77777777" w:rsidR="00EA550B" w:rsidRPr="0025307D" w:rsidRDefault="00EA550B" w:rsidP="004867D9">
      <w:pPr>
        <w:rPr>
          <w:rFonts w:eastAsia="SimSun"/>
          <w:lang w:val="en-US"/>
        </w:rPr>
      </w:pPr>
    </w:p>
    <w:p w14:paraId="2A2AFF26" w14:textId="77777777" w:rsidR="00EE5860" w:rsidRPr="00441CD0" w:rsidRDefault="00EE5860" w:rsidP="00EE5860">
      <w:pPr>
        <w:pStyle w:val="Heading5"/>
        <w:rPr>
          <w:rFonts w:eastAsia="SimSun"/>
          <w:lang w:val="en-US"/>
        </w:rPr>
      </w:pPr>
      <w:bookmarkStart w:id="3861" w:name="_Toc160974396"/>
      <w:r w:rsidRPr="00441CD0">
        <w:rPr>
          <w:rFonts w:eastAsia="SimSun"/>
          <w:lang w:val="en-US"/>
        </w:rPr>
        <w:t>7.4.5.1.5</w:t>
      </w:r>
      <w:r w:rsidRPr="00441CD0">
        <w:rPr>
          <w:rFonts w:eastAsia="SimSun"/>
          <w:lang w:val="en-US"/>
        </w:rPr>
        <w:tab/>
        <w:t>GTP-U Path QoS Report IE within PFCP Node Report Request</w:t>
      </w:r>
      <w:bookmarkEnd w:id="3849"/>
      <w:bookmarkEnd w:id="3850"/>
      <w:bookmarkEnd w:id="3851"/>
      <w:bookmarkEnd w:id="3852"/>
      <w:bookmarkEnd w:id="3853"/>
      <w:bookmarkEnd w:id="3854"/>
      <w:bookmarkEnd w:id="3855"/>
      <w:bookmarkEnd w:id="3856"/>
      <w:bookmarkEnd w:id="3857"/>
      <w:bookmarkEnd w:id="3858"/>
      <w:bookmarkEnd w:id="3859"/>
      <w:bookmarkEnd w:id="3861"/>
    </w:p>
    <w:p w14:paraId="4E8B1DA2" w14:textId="77777777" w:rsidR="00EE5860" w:rsidRPr="00441CD0" w:rsidRDefault="00EE5860" w:rsidP="00EE5860">
      <w:pPr>
        <w:pStyle w:val="TH"/>
        <w:outlineLvl w:val="0"/>
        <w:rPr>
          <w:lang w:val="en-US"/>
        </w:rPr>
      </w:pPr>
      <w:r w:rsidRPr="00441CD0">
        <w:t>Table 7.4.5.1.5-1: GTP-U Path QoS Report IE within PFCP Node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30F00A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FCBEF8" w14:textId="77777777" w:rsidR="00EE5860" w:rsidRPr="00441CD0" w:rsidRDefault="00EE5860" w:rsidP="00BB0E1F">
            <w:pPr>
              <w:pStyle w:val="TAL"/>
            </w:pPr>
            <w:bookmarkStart w:id="3862" w:name="MCCQCTEMPBM_00000061"/>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0371840"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5CA9EECB"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E3ACDA4" w14:textId="77777777" w:rsidR="00EE5860" w:rsidRPr="00441CD0" w:rsidRDefault="00EE5860" w:rsidP="00BB0E1F">
            <w:pPr>
              <w:pStyle w:val="TAC"/>
              <w:rPr>
                <w:lang w:val="en-US"/>
              </w:rPr>
            </w:pPr>
            <w:r w:rsidRPr="00441CD0">
              <w:rPr>
                <w:lang w:val="en-US"/>
              </w:rPr>
              <w:t>GTP-U Path QoS Report</w:t>
            </w:r>
            <w:r w:rsidRPr="00441CD0">
              <w:t xml:space="preserve"> IE Type = </w:t>
            </w:r>
            <w:r w:rsidRPr="00441CD0">
              <w:rPr>
                <w:lang w:val="en-US"/>
              </w:rPr>
              <w:t>239</w:t>
            </w:r>
            <w:r w:rsidRPr="00441CD0">
              <w:t xml:space="preserve"> (decimal)</w:t>
            </w:r>
          </w:p>
        </w:tc>
      </w:tr>
      <w:tr w:rsidR="00EE5860" w:rsidRPr="00441CD0" w14:paraId="66C324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3CB2A8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2BE147"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426E1EE9"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15A49A60" w14:textId="77777777" w:rsidR="00EE5860" w:rsidRPr="00441CD0" w:rsidRDefault="00EE5860" w:rsidP="00BB0E1F">
            <w:pPr>
              <w:pStyle w:val="TAC"/>
            </w:pPr>
            <w:r w:rsidRPr="00441CD0">
              <w:t>Length = n</w:t>
            </w:r>
          </w:p>
        </w:tc>
      </w:tr>
      <w:tr w:rsidR="00EE5860" w:rsidRPr="00441CD0" w14:paraId="00E4331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75D05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6B2146D"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8C6819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266A8EA"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76B0D26" w14:textId="77777777" w:rsidR="00EE5860" w:rsidRPr="00441CD0" w:rsidRDefault="00EE5860" w:rsidP="00BB0E1F">
            <w:pPr>
              <w:pStyle w:val="TAH"/>
            </w:pPr>
            <w:r w:rsidRPr="00441CD0">
              <w:t>IE Type</w:t>
            </w:r>
          </w:p>
        </w:tc>
      </w:tr>
      <w:tr w:rsidR="00EE5860" w:rsidRPr="00441CD0" w14:paraId="27EC705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899DE0"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7A7903"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C8136D6"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0421AC4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DACF1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5746D6F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B2352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AEB897" w14:textId="77777777" w:rsidR="00EE5860" w:rsidRPr="00441CD0" w:rsidRDefault="00EE5860" w:rsidP="00BB0E1F">
            <w:pPr>
              <w:spacing w:after="0"/>
              <w:rPr>
                <w:rFonts w:ascii="Arial" w:hAnsi="Arial"/>
                <w:b/>
                <w:sz w:val="18"/>
              </w:rPr>
            </w:pPr>
          </w:p>
        </w:tc>
      </w:tr>
      <w:tr w:rsidR="00EE5860" w:rsidRPr="00441CD0" w14:paraId="466BE7D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9F9533" w14:textId="77777777" w:rsidR="00EE5860" w:rsidRPr="00441CD0" w:rsidRDefault="00EE5860" w:rsidP="00BB0E1F">
            <w:pPr>
              <w:pStyle w:val="TAL"/>
            </w:pPr>
            <w:r w:rsidRPr="00441CD0">
              <w:lastRenderedPageBreak/>
              <w:t>Remote GTP-U Peer</w:t>
            </w:r>
          </w:p>
        </w:tc>
        <w:tc>
          <w:tcPr>
            <w:tcW w:w="336" w:type="dxa"/>
            <w:tcBorders>
              <w:top w:val="single" w:sz="4" w:space="0" w:color="auto"/>
              <w:left w:val="single" w:sz="4" w:space="0" w:color="auto"/>
              <w:bottom w:val="single" w:sz="4" w:space="0" w:color="auto"/>
              <w:right w:val="single" w:sz="4" w:space="0" w:color="auto"/>
            </w:tcBorders>
            <w:hideMark/>
          </w:tcPr>
          <w:p w14:paraId="692B9134"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76E6343" w14:textId="77777777" w:rsidR="00EE5860" w:rsidRPr="00441CD0" w:rsidRDefault="00EE5860" w:rsidP="00BB0E1F">
            <w:pPr>
              <w:pStyle w:val="TAL"/>
            </w:pPr>
            <w:r w:rsidRPr="00441CD0">
              <w:t>This IE shall include the IP address of the remote GTP-U peer for which QoS information is reported, and the network instance used towards the remote GTP-U peer if available.</w:t>
            </w:r>
          </w:p>
        </w:tc>
        <w:tc>
          <w:tcPr>
            <w:tcW w:w="370" w:type="dxa"/>
            <w:tcBorders>
              <w:top w:val="single" w:sz="4" w:space="0" w:color="auto"/>
              <w:left w:val="single" w:sz="4" w:space="0" w:color="auto"/>
              <w:bottom w:val="single" w:sz="4" w:space="0" w:color="auto"/>
              <w:right w:val="single" w:sz="4" w:space="0" w:color="auto"/>
            </w:tcBorders>
            <w:hideMark/>
          </w:tcPr>
          <w:p w14:paraId="70E2E6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AB921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0113BC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02F019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65C8520" w14:textId="77777777" w:rsidR="00EE5860" w:rsidRPr="00441CD0" w:rsidRDefault="00EE5860" w:rsidP="00BB0E1F">
            <w:pPr>
              <w:pStyle w:val="TAC"/>
            </w:pPr>
            <w:r w:rsidRPr="00441CD0">
              <w:t>Remote GTP-U Peer</w:t>
            </w:r>
          </w:p>
        </w:tc>
      </w:tr>
      <w:tr w:rsidR="00EE5860" w:rsidRPr="00441CD0" w14:paraId="0FC8ED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4AA8C82" w14:textId="77777777" w:rsidR="00EE5860" w:rsidRPr="00441CD0" w:rsidRDefault="00EE5860" w:rsidP="00BB0E1F">
            <w:pPr>
              <w:pStyle w:val="TAL"/>
            </w:pPr>
            <w:r w:rsidRPr="00441CD0">
              <w:t>GTP-U Path Interface Type</w:t>
            </w:r>
          </w:p>
        </w:tc>
        <w:tc>
          <w:tcPr>
            <w:tcW w:w="336" w:type="dxa"/>
            <w:tcBorders>
              <w:top w:val="single" w:sz="4" w:space="0" w:color="auto"/>
              <w:left w:val="single" w:sz="4" w:space="0" w:color="auto"/>
              <w:bottom w:val="single" w:sz="4" w:space="0" w:color="auto"/>
              <w:right w:val="single" w:sz="4" w:space="0" w:color="auto"/>
            </w:tcBorders>
            <w:hideMark/>
          </w:tcPr>
          <w:p w14:paraId="0DDD29CD"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8995764" w14:textId="77777777" w:rsidR="00EE5860" w:rsidRPr="00441CD0" w:rsidRDefault="00EE5860" w:rsidP="00BB0E1F">
            <w:pPr>
              <w:pStyle w:val="TAL"/>
            </w:pPr>
            <w:r w:rsidRPr="00441CD0">
              <w:t>This IE shall be present, if available. When present, it shall indicate the interface type of the GTP-U path towards the remote GTP-U peer.</w:t>
            </w:r>
          </w:p>
        </w:tc>
        <w:tc>
          <w:tcPr>
            <w:tcW w:w="370" w:type="dxa"/>
            <w:tcBorders>
              <w:top w:val="single" w:sz="4" w:space="0" w:color="auto"/>
              <w:left w:val="single" w:sz="4" w:space="0" w:color="auto"/>
              <w:bottom w:val="single" w:sz="4" w:space="0" w:color="auto"/>
              <w:right w:val="single" w:sz="4" w:space="0" w:color="auto"/>
            </w:tcBorders>
            <w:hideMark/>
          </w:tcPr>
          <w:p w14:paraId="2DBA80D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6ED154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5599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F983D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42D3ED" w14:textId="77777777" w:rsidR="00EE5860" w:rsidRPr="00441CD0" w:rsidRDefault="00EE5860" w:rsidP="00BB0E1F">
            <w:pPr>
              <w:pStyle w:val="TAC"/>
            </w:pPr>
            <w:r w:rsidRPr="00441CD0">
              <w:t>GTP-U Path Interface Type</w:t>
            </w:r>
          </w:p>
        </w:tc>
      </w:tr>
      <w:tr w:rsidR="00EE5860" w:rsidRPr="00441CD0" w14:paraId="5BD78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42E5BA" w14:textId="77777777" w:rsidR="00EE5860" w:rsidRPr="00441CD0" w:rsidRDefault="00EE5860" w:rsidP="00BB0E1F">
            <w:pPr>
              <w:pStyle w:val="TAL"/>
            </w:pPr>
            <w:r w:rsidRPr="00441CD0">
              <w:t>QoS Report Trigger</w:t>
            </w:r>
          </w:p>
        </w:tc>
        <w:tc>
          <w:tcPr>
            <w:tcW w:w="336" w:type="dxa"/>
            <w:tcBorders>
              <w:top w:val="single" w:sz="4" w:space="0" w:color="auto"/>
              <w:left w:val="single" w:sz="4" w:space="0" w:color="auto"/>
              <w:bottom w:val="single" w:sz="4" w:space="0" w:color="auto"/>
              <w:right w:val="single" w:sz="4" w:space="0" w:color="auto"/>
            </w:tcBorders>
          </w:tcPr>
          <w:p w14:paraId="6373E7DC"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7092D436" w14:textId="77777777" w:rsidR="00EE5860" w:rsidRPr="00441CD0" w:rsidRDefault="00EE5860" w:rsidP="00BB0E1F">
            <w:pPr>
              <w:pStyle w:val="TAL"/>
            </w:pPr>
            <w:r w:rsidRPr="00441CD0">
              <w:t>This IE shall indicate the trigger for this report.</w:t>
            </w:r>
          </w:p>
        </w:tc>
        <w:tc>
          <w:tcPr>
            <w:tcW w:w="370" w:type="dxa"/>
            <w:tcBorders>
              <w:top w:val="single" w:sz="4" w:space="0" w:color="auto"/>
              <w:left w:val="single" w:sz="4" w:space="0" w:color="auto"/>
              <w:bottom w:val="single" w:sz="4" w:space="0" w:color="auto"/>
              <w:right w:val="single" w:sz="4" w:space="0" w:color="auto"/>
            </w:tcBorders>
          </w:tcPr>
          <w:p w14:paraId="4BE40E0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FB30D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D8D32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CE09B4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FB20787" w14:textId="77777777" w:rsidR="00EE5860" w:rsidRPr="00441CD0" w:rsidRDefault="00EE5860" w:rsidP="00BB0E1F">
            <w:pPr>
              <w:pStyle w:val="TAC"/>
            </w:pPr>
            <w:r w:rsidRPr="00441CD0">
              <w:t>QoS Report Trigger</w:t>
            </w:r>
          </w:p>
        </w:tc>
      </w:tr>
      <w:tr w:rsidR="00EE5860" w:rsidRPr="00441CD0" w14:paraId="51CEC66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790F021" w14:textId="77777777" w:rsidR="00EE5860" w:rsidRPr="00441CD0" w:rsidRDefault="00EE5860" w:rsidP="00BB0E1F">
            <w:pPr>
              <w:pStyle w:val="TAL"/>
            </w:pPr>
            <w:r w:rsidRPr="00441CD0">
              <w:t>Time Stamp</w:t>
            </w:r>
          </w:p>
        </w:tc>
        <w:tc>
          <w:tcPr>
            <w:tcW w:w="336" w:type="dxa"/>
            <w:tcBorders>
              <w:top w:val="single" w:sz="4" w:space="0" w:color="auto"/>
              <w:left w:val="single" w:sz="4" w:space="0" w:color="auto"/>
              <w:bottom w:val="single" w:sz="4" w:space="0" w:color="auto"/>
              <w:right w:val="single" w:sz="4" w:space="0" w:color="auto"/>
            </w:tcBorders>
          </w:tcPr>
          <w:p w14:paraId="0E590A24"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08E6CD24" w14:textId="77777777" w:rsidR="00EE5860" w:rsidRPr="00441CD0" w:rsidRDefault="00EE5860" w:rsidP="00BB0E1F">
            <w:pPr>
              <w:pStyle w:val="TAL"/>
            </w:pPr>
            <w:r w:rsidRPr="00441CD0">
              <w:t>This shall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19588B3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4E071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16582A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E52622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98BC344" w14:textId="77777777" w:rsidR="00EE5860" w:rsidRPr="00441CD0" w:rsidRDefault="00EE5860" w:rsidP="00BB0E1F">
            <w:pPr>
              <w:pStyle w:val="TAC"/>
            </w:pPr>
            <w:r w:rsidRPr="00441CD0">
              <w:t>Time Stamp</w:t>
            </w:r>
          </w:p>
        </w:tc>
      </w:tr>
      <w:tr w:rsidR="00EE5860" w:rsidRPr="00441CD0" w14:paraId="0D76D97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49ED1FD" w14:textId="77777777" w:rsidR="00EE5860" w:rsidRPr="00441CD0" w:rsidRDefault="00EE5860" w:rsidP="00BB0E1F">
            <w:pPr>
              <w:pStyle w:val="TAL"/>
            </w:pPr>
            <w:r w:rsidRPr="00441CD0">
              <w:t>Start Time</w:t>
            </w:r>
          </w:p>
        </w:tc>
        <w:tc>
          <w:tcPr>
            <w:tcW w:w="336" w:type="dxa"/>
            <w:tcBorders>
              <w:top w:val="single" w:sz="4" w:space="0" w:color="auto"/>
              <w:left w:val="single" w:sz="4" w:space="0" w:color="auto"/>
              <w:bottom w:val="single" w:sz="4" w:space="0" w:color="auto"/>
              <w:right w:val="single" w:sz="4" w:space="0" w:color="auto"/>
            </w:tcBorders>
          </w:tcPr>
          <w:p w14:paraId="5BEA8597"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4F13D1EA" w14:textId="77777777" w:rsidR="00EE5860" w:rsidRPr="00441CD0" w:rsidRDefault="00EE5860" w:rsidP="00BB0E1F">
            <w:pPr>
              <w:pStyle w:val="TAL"/>
            </w:pPr>
            <w:r w:rsidRPr="00441CD0">
              <w:t>This shall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4668D29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643A8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62746E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D80CA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A69F207" w14:textId="77777777" w:rsidR="00EE5860" w:rsidRPr="00441CD0" w:rsidRDefault="00EE5860" w:rsidP="00BB0E1F">
            <w:pPr>
              <w:pStyle w:val="TAC"/>
            </w:pPr>
            <w:r w:rsidRPr="00441CD0">
              <w:t>Start Time</w:t>
            </w:r>
          </w:p>
        </w:tc>
      </w:tr>
      <w:tr w:rsidR="00EE5860" w:rsidRPr="00441CD0" w14:paraId="0044920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380E1A1" w14:textId="77777777" w:rsidR="00EE5860" w:rsidRPr="00441CD0" w:rsidRDefault="00EE5860" w:rsidP="00BB0E1F">
            <w:pPr>
              <w:pStyle w:val="TAL"/>
            </w:pPr>
            <w:r w:rsidRPr="00441CD0">
              <w:t>QoS Information</w:t>
            </w:r>
          </w:p>
        </w:tc>
        <w:tc>
          <w:tcPr>
            <w:tcW w:w="336" w:type="dxa"/>
            <w:tcBorders>
              <w:top w:val="single" w:sz="4" w:space="0" w:color="auto"/>
              <w:left w:val="single" w:sz="4" w:space="0" w:color="auto"/>
              <w:bottom w:val="single" w:sz="4" w:space="0" w:color="auto"/>
              <w:right w:val="single" w:sz="4" w:space="0" w:color="auto"/>
            </w:tcBorders>
          </w:tcPr>
          <w:p w14:paraId="225C9097"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5423C60C" w14:textId="77777777" w:rsidR="00EE5860" w:rsidRPr="00441CD0" w:rsidRDefault="00EE5860" w:rsidP="00BB0E1F">
            <w:pPr>
              <w:pStyle w:val="TAL"/>
            </w:pPr>
            <w:r w:rsidRPr="00441CD0">
              <w:t>This IE shall contain the measured QoS information.</w:t>
            </w:r>
          </w:p>
          <w:p w14:paraId="7B71A85A" w14:textId="77777777" w:rsidR="00EE5860" w:rsidRPr="00441CD0" w:rsidRDefault="00EE5860" w:rsidP="00BB0E1F">
            <w:pPr>
              <w:pStyle w:val="TAL"/>
            </w:pPr>
            <w:r w:rsidRPr="00441CD0">
              <w:t>More than one IE with this type may be included to represent multiple QoS Information, e.g. for different DSCP values.</w:t>
            </w:r>
          </w:p>
        </w:tc>
        <w:tc>
          <w:tcPr>
            <w:tcW w:w="370" w:type="dxa"/>
            <w:tcBorders>
              <w:top w:val="single" w:sz="4" w:space="0" w:color="auto"/>
              <w:left w:val="single" w:sz="4" w:space="0" w:color="auto"/>
              <w:bottom w:val="single" w:sz="4" w:space="0" w:color="auto"/>
              <w:right w:val="single" w:sz="4" w:space="0" w:color="auto"/>
            </w:tcBorders>
          </w:tcPr>
          <w:p w14:paraId="525477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75D49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691F0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D7897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2C23A54" w14:textId="77777777" w:rsidR="00EE5860" w:rsidRPr="00441CD0" w:rsidRDefault="00EE5860" w:rsidP="00BB0E1F">
            <w:pPr>
              <w:pStyle w:val="TAC"/>
            </w:pPr>
            <w:r w:rsidRPr="00441CD0">
              <w:t>QoS Information</w:t>
            </w:r>
          </w:p>
        </w:tc>
      </w:tr>
      <w:bookmarkEnd w:id="3862"/>
    </w:tbl>
    <w:p w14:paraId="61A273B3" w14:textId="77777777" w:rsidR="00EE5860" w:rsidRPr="00441CD0" w:rsidRDefault="00EE5860" w:rsidP="00EE5860">
      <w:pPr>
        <w:rPr>
          <w:rFonts w:eastAsia="SimSun"/>
          <w:lang w:val="en-US"/>
        </w:rPr>
      </w:pPr>
    </w:p>
    <w:p w14:paraId="303D8879" w14:textId="77777777" w:rsidR="00EE5860" w:rsidRPr="00441CD0" w:rsidRDefault="00EE5860" w:rsidP="00EE5860">
      <w:pPr>
        <w:pStyle w:val="Heading5"/>
        <w:rPr>
          <w:rFonts w:eastAsia="SimSun"/>
          <w:lang w:val="en-US"/>
        </w:rPr>
      </w:pPr>
      <w:bookmarkStart w:id="3863" w:name="_Toc27490765"/>
      <w:bookmarkStart w:id="3864" w:name="_Toc27557058"/>
      <w:bookmarkStart w:id="3865" w:name="_Toc27723975"/>
      <w:bookmarkStart w:id="3866" w:name="_Toc36031047"/>
      <w:bookmarkStart w:id="3867" w:name="_Toc36042967"/>
      <w:bookmarkStart w:id="3868" w:name="_Toc36814292"/>
      <w:bookmarkStart w:id="3869" w:name="_Toc44689146"/>
      <w:bookmarkStart w:id="3870" w:name="_Toc44923900"/>
      <w:bookmarkStart w:id="3871" w:name="_Toc51860870"/>
      <w:bookmarkStart w:id="3872" w:name="_Toc57930641"/>
      <w:bookmarkStart w:id="3873" w:name="_Toc57931271"/>
      <w:bookmarkStart w:id="3874" w:name="_Toc160974397"/>
      <w:r w:rsidRPr="00441CD0">
        <w:rPr>
          <w:rFonts w:eastAsia="SimSun"/>
          <w:lang w:val="en-US"/>
        </w:rPr>
        <w:t>7.4.5.1.6</w:t>
      </w:r>
      <w:r w:rsidRPr="00441CD0">
        <w:rPr>
          <w:rFonts w:eastAsia="SimSun"/>
          <w:lang w:val="en-US"/>
        </w:rPr>
        <w:tab/>
        <w:t>QoS Information in GTP-U Path QoS Report IE</w:t>
      </w:r>
      <w:bookmarkEnd w:id="3863"/>
      <w:bookmarkEnd w:id="3864"/>
      <w:bookmarkEnd w:id="3865"/>
      <w:bookmarkEnd w:id="3866"/>
      <w:bookmarkEnd w:id="3867"/>
      <w:bookmarkEnd w:id="3868"/>
      <w:bookmarkEnd w:id="3869"/>
      <w:bookmarkEnd w:id="3870"/>
      <w:bookmarkEnd w:id="3871"/>
      <w:bookmarkEnd w:id="3872"/>
      <w:bookmarkEnd w:id="3873"/>
      <w:bookmarkEnd w:id="3874"/>
    </w:p>
    <w:p w14:paraId="43A96824" w14:textId="77777777" w:rsidR="00EE5860" w:rsidRPr="00441CD0" w:rsidRDefault="00EE5860" w:rsidP="00EE5860">
      <w:pPr>
        <w:pStyle w:val="TH"/>
        <w:outlineLvl w:val="0"/>
        <w:rPr>
          <w:lang w:val="en-US"/>
        </w:rPr>
      </w:pPr>
      <w:r w:rsidRPr="00441CD0">
        <w:t>Table 7.4.5.1.6-1: QoS Information in GTP-U Path QoS Report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370"/>
        <w:gridCol w:w="4300"/>
        <w:gridCol w:w="370"/>
        <w:gridCol w:w="370"/>
        <w:gridCol w:w="370"/>
        <w:gridCol w:w="370"/>
        <w:gridCol w:w="1404"/>
      </w:tblGrid>
      <w:tr w:rsidR="00EE5860" w:rsidRPr="00441CD0" w14:paraId="6E50112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0D1348" w14:textId="77777777" w:rsidR="00EE5860" w:rsidRPr="00441CD0" w:rsidRDefault="00EE5860" w:rsidP="00BB0E1F">
            <w:pPr>
              <w:pStyle w:val="TAL"/>
            </w:pPr>
            <w:bookmarkStart w:id="3875" w:name="MCCQCTEMPBM_0000006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1A981B4"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0EE1BA59" w14:textId="77777777" w:rsidR="00EE5860" w:rsidRPr="00441CD0" w:rsidRDefault="00EE5860" w:rsidP="00BB0E1F">
            <w:pPr>
              <w:pStyle w:val="TAC"/>
              <w:rPr>
                <w:lang w:val="en-US"/>
              </w:rPr>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04B6A7CD" w14:textId="77777777" w:rsidR="00EE5860" w:rsidRPr="00441CD0" w:rsidRDefault="00EE5860" w:rsidP="00BB0E1F">
            <w:pPr>
              <w:pStyle w:val="TAC"/>
              <w:rPr>
                <w:lang w:val="fr-FR"/>
              </w:rPr>
            </w:pPr>
            <w:r w:rsidRPr="00441CD0">
              <w:rPr>
                <w:lang w:val="fr-FR"/>
              </w:rPr>
              <w:t>QoS Information IE Type = 240 (decimal)</w:t>
            </w:r>
          </w:p>
        </w:tc>
      </w:tr>
      <w:tr w:rsidR="00EE5860" w:rsidRPr="00441CD0" w14:paraId="570FD8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0AFE3E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C71F29" w14:textId="77777777" w:rsidR="00EE5860" w:rsidRPr="00441CD0" w:rsidRDefault="00EE5860" w:rsidP="00BB0E1F">
            <w:pPr>
              <w:pStyle w:val="TAH"/>
            </w:pPr>
          </w:p>
        </w:tc>
        <w:tc>
          <w:tcPr>
            <w:tcW w:w="370" w:type="dxa"/>
            <w:tcBorders>
              <w:top w:val="single" w:sz="4" w:space="0" w:color="auto"/>
              <w:left w:val="nil"/>
              <w:bottom w:val="single" w:sz="4" w:space="0" w:color="auto"/>
              <w:right w:val="nil"/>
            </w:tcBorders>
            <w:shd w:val="clear" w:color="auto" w:fill="D9D9D9"/>
          </w:tcPr>
          <w:p w14:paraId="6003469A" w14:textId="77777777" w:rsidR="00EE5860" w:rsidRPr="00441CD0" w:rsidRDefault="00EE5860" w:rsidP="00BB0E1F">
            <w:pPr>
              <w:pStyle w:val="TAC"/>
            </w:pPr>
          </w:p>
        </w:tc>
        <w:tc>
          <w:tcPr>
            <w:tcW w:w="7184" w:type="dxa"/>
            <w:gridSpan w:val="6"/>
            <w:tcBorders>
              <w:top w:val="single" w:sz="4" w:space="0" w:color="auto"/>
              <w:left w:val="nil"/>
              <w:bottom w:val="single" w:sz="4" w:space="0" w:color="auto"/>
              <w:right w:val="single" w:sz="4" w:space="0" w:color="auto"/>
            </w:tcBorders>
            <w:shd w:val="clear" w:color="auto" w:fill="D9D9D9"/>
            <w:hideMark/>
          </w:tcPr>
          <w:p w14:paraId="78B8728F" w14:textId="77777777" w:rsidR="00EE5860" w:rsidRPr="00441CD0" w:rsidRDefault="00EE5860" w:rsidP="00BB0E1F">
            <w:pPr>
              <w:pStyle w:val="TAC"/>
            </w:pPr>
            <w:r w:rsidRPr="00441CD0">
              <w:t>Length = n</w:t>
            </w:r>
          </w:p>
        </w:tc>
      </w:tr>
      <w:tr w:rsidR="00EE5860" w:rsidRPr="00441CD0" w14:paraId="6E4C9A6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5ECC19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6CC0BE9"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4CF1B0C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tcPr>
          <w:p w14:paraId="6F169E0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1BA2C91" w14:textId="77777777" w:rsidR="00EE5860" w:rsidRPr="00441CD0" w:rsidRDefault="00EE5860" w:rsidP="00BB0E1F">
            <w:pPr>
              <w:pStyle w:val="TAH"/>
            </w:pPr>
            <w:r w:rsidRPr="00441CD0">
              <w:t>IE Type</w:t>
            </w:r>
          </w:p>
        </w:tc>
      </w:tr>
      <w:tr w:rsidR="00EE5860" w:rsidRPr="00441CD0" w14:paraId="0F75CD7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BCC588F" w14:textId="77777777" w:rsidR="00EE5860" w:rsidRPr="00441CD0" w:rsidRDefault="00EE5860" w:rsidP="00BB0E1F">
            <w:pPr>
              <w:spacing w:after="0"/>
              <w:rPr>
                <w:rFonts w:ascii="Arial" w:hAnsi="Arial"/>
                <w:b/>
                <w:sz w:val="18"/>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96E123C" w14:textId="77777777" w:rsidR="00EE5860" w:rsidRPr="00441CD0" w:rsidRDefault="00EE5860" w:rsidP="00BB0E1F">
            <w:pPr>
              <w:spacing w:after="0"/>
              <w:rPr>
                <w:rFonts w:ascii="Arial" w:hAnsi="Arial"/>
                <w:b/>
                <w:sz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EBE48AF" w14:textId="77777777" w:rsidR="00EE5860" w:rsidRPr="00441CD0" w:rsidRDefault="00EE5860" w:rsidP="00BB0E1F">
            <w:pPr>
              <w:spacing w:after="0"/>
              <w:rPr>
                <w:rFonts w:ascii="Arial" w:hAnsi="Arial"/>
                <w:b/>
                <w:sz w:val="18"/>
              </w:rPr>
            </w:pPr>
          </w:p>
        </w:tc>
        <w:tc>
          <w:tcPr>
            <w:tcW w:w="370" w:type="dxa"/>
            <w:tcBorders>
              <w:top w:val="single" w:sz="4" w:space="0" w:color="auto"/>
              <w:left w:val="single" w:sz="4" w:space="0" w:color="auto"/>
              <w:bottom w:val="single" w:sz="4" w:space="0" w:color="auto"/>
              <w:right w:val="single" w:sz="4" w:space="0" w:color="auto"/>
            </w:tcBorders>
            <w:hideMark/>
          </w:tcPr>
          <w:p w14:paraId="74F746F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D69CF4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6F41284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1B273E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6150537" w14:textId="77777777" w:rsidR="00EE5860" w:rsidRPr="00441CD0" w:rsidRDefault="00EE5860" w:rsidP="00BB0E1F">
            <w:pPr>
              <w:spacing w:after="0"/>
              <w:rPr>
                <w:rFonts w:ascii="Arial" w:hAnsi="Arial"/>
                <w:b/>
                <w:sz w:val="18"/>
              </w:rPr>
            </w:pPr>
          </w:p>
        </w:tc>
      </w:tr>
      <w:tr w:rsidR="00EE5860" w:rsidRPr="00441CD0" w14:paraId="005D7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58612A" w14:textId="77777777" w:rsidR="00EE5860" w:rsidRPr="00441CD0" w:rsidRDefault="00EE5860" w:rsidP="00BB0E1F">
            <w:pPr>
              <w:pStyle w:val="TAL"/>
            </w:pPr>
            <w:r w:rsidRPr="00441CD0">
              <w:t>Average Packet Delay</w:t>
            </w:r>
          </w:p>
        </w:tc>
        <w:tc>
          <w:tcPr>
            <w:tcW w:w="336" w:type="dxa"/>
            <w:tcBorders>
              <w:top w:val="single" w:sz="4" w:space="0" w:color="auto"/>
              <w:left w:val="single" w:sz="4" w:space="0" w:color="auto"/>
              <w:bottom w:val="single" w:sz="4" w:space="0" w:color="auto"/>
              <w:right w:val="single" w:sz="4" w:space="0" w:color="auto"/>
            </w:tcBorders>
          </w:tcPr>
          <w:p w14:paraId="1A9469AB" w14:textId="77777777" w:rsidR="00EE5860" w:rsidRPr="00441CD0" w:rsidRDefault="00EE5860" w:rsidP="00BB0E1F">
            <w:pPr>
              <w:pStyle w:val="TAL"/>
              <w:jc w:val="center"/>
              <w:rPr>
                <w:szCs w:val="18"/>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4AA67DB1" w14:textId="77777777" w:rsidR="00EE5860" w:rsidRPr="00441CD0" w:rsidRDefault="00EE5860" w:rsidP="00BB0E1F">
            <w:pPr>
              <w:pStyle w:val="TAL"/>
            </w:pPr>
            <w:r w:rsidRPr="00441CD0">
              <w:t xml:space="preserve">This IE shall indicate the average packet delay of the related GTP-U path. </w:t>
            </w:r>
          </w:p>
        </w:tc>
        <w:tc>
          <w:tcPr>
            <w:tcW w:w="370" w:type="dxa"/>
            <w:tcBorders>
              <w:top w:val="single" w:sz="4" w:space="0" w:color="auto"/>
              <w:left w:val="single" w:sz="4" w:space="0" w:color="auto"/>
              <w:bottom w:val="single" w:sz="4" w:space="0" w:color="auto"/>
              <w:right w:val="single" w:sz="4" w:space="0" w:color="auto"/>
            </w:tcBorders>
          </w:tcPr>
          <w:p w14:paraId="7030CE7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B6D529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056C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1E679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3478262E" w14:textId="77777777" w:rsidR="00EE5860" w:rsidRPr="00441CD0" w:rsidRDefault="00EE5860" w:rsidP="00BB0E1F">
            <w:pPr>
              <w:pStyle w:val="TAC"/>
            </w:pPr>
            <w:r w:rsidRPr="00441CD0">
              <w:t>Average Packet Delay</w:t>
            </w:r>
          </w:p>
        </w:tc>
      </w:tr>
      <w:tr w:rsidR="00EE5860" w:rsidRPr="00441CD0" w14:paraId="2ED4E8C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D1A0F19" w14:textId="77777777" w:rsidR="00EE5860" w:rsidRPr="00441CD0" w:rsidRDefault="00EE5860" w:rsidP="00BB0E1F">
            <w:pPr>
              <w:pStyle w:val="TAL"/>
            </w:pPr>
            <w:r w:rsidRPr="00441CD0">
              <w:t>Minimum Packet Delay</w:t>
            </w:r>
          </w:p>
        </w:tc>
        <w:tc>
          <w:tcPr>
            <w:tcW w:w="336" w:type="dxa"/>
            <w:tcBorders>
              <w:top w:val="single" w:sz="4" w:space="0" w:color="auto"/>
              <w:left w:val="single" w:sz="4" w:space="0" w:color="auto"/>
              <w:bottom w:val="single" w:sz="4" w:space="0" w:color="auto"/>
              <w:right w:val="single" w:sz="4" w:space="0" w:color="auto"/>
            </w:tcBorders>
          </w:tcPr>
          <w:p w14:paraId="0BC201D0"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2CCC2E41" w14:textId="77777777" w:rsidR="00EE5860" w:rsidRPr="00441CD0" w:rsidRDefault="00EE5860" w:rsidP="00BB0E1F">
            <w:pPr>
              <w:pStyle w:val="TAL"/>
            </w:pPr>
            <w:r w:rsidRPr="00441CD0">
              <w:t xml:space="preserve">This IE shall indicate the minimum packet delay of the related GTP-U path, if available. </w:t>
            </w:r>
          </w:p>
        </w:tc>
        <w:tc>
          <w:tcPr>
            <w:tcW w:w="370" w:type="dxa"/>
            <w:tcBorders>
              <w:top w:val="single" w:sz="4" w:space="0" w:color="auto"/>
              <w:left w:val="single" w:sz="4" w:space="0" w:color="auto"/>
              <w:bottom w:val="single" w:sz="4" w:space="0" w:color="auto"/>
              <w:right w:val="single" w:sz="4" w:space="0" w:color="auto"/>
            </w:tcBorders>
          </w:tcPr>
          <w:p w14:paraId="301735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55CF6D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A7692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1DE8CF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1D2CB7B" w14:textId="77777777" w:rsidR="00EE5860" w:rsidRPr="00441CD0" w:rsidRDefault="00EE5860" w:rsidP="00BB0E1F">
            <w:pPr>
              <w:pStyle w:val="TAC"/>
            </w:pPr>
            <w:r w:rsidRPr="00441CD0">
              <w:t>Minimum Packet Delay</w:t>
            </w:r>
          </w:p>
        </w:tc>
      </w:tr>
      <w:tr w:rsidR="00EE5860" w:rsidRPr="00441CD0" w14:paraId="78A39C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F3E660" w14:textId="77777777" w:rsidR="00EE5860" w:rsidRPr="00441CD0" w:rsidRDefault="00EE5860" w:rsidP="00BB0E1F">
            <w:pPr>
              <w:pStyle w:val="TAL"/>
            </w:pPr>
            <w:r w:rsidRPr="00441CD0">
              <w:t>Maximum Packet Delay</w:t>
            </w:r>
          </w:p>
        </w:tc>
        <w:tc>
          <w:tcPr>
            <w:tcW w:w="336" w:type="dxa"/>
            <w:tcBorders>
              <w:top w:val="single" w:sz="4" w:space="0" w:color="auto"/>
              <w:left w:val="single" w:sz="4" w:space="0" w:color="auto"/>
              <w:bottom w:val="single" w:sz="4" w:space="0" w:color="auto"/>
              <w:right w:val="single" w:sz="4" w:space="0" w:color="auto"/>
            </w:tcBorders>
          </w:tcPr>
          <w:p w14:paraId="7FD9CBE9" w14:textId="77777777" w:rsidR="00EE5860" w:rsidRPr="00441CD0" w:rsidRDefault="00EE5860" w:rsidP="00BB0E1F">
            <w:pPr>
              <w:pStyle w:val="TAL"/>
              <w:jc w:val="center"/>
              <w:rPr>
                <w:szCs w:val="18"/>
              </w:rP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tcPr>
          <w:p w14:paraId="61709E15" w14:textId="77777777" w:rsidR="00EE5860" w:rsidRPr="00441CD0" w:rsidRDefault="00EE5860" w:rsidP="00BB0E1F">
            <w:pPr>
              <w:pStyle w:val="TAL"/>
            </w:pPr>
            <w:r w:rsidRPr="00441CD0">
              <w:t>This IE shall indicate the maximum packet delay of the related GTP-U path, if available.</w:t>
            </w:r>
          </w:p>
        </w:tc>
        <w:tc>
          <w:tcPr>
            <w:tcW w:w="370" w:type="dxa"/>
            <w:tcBorders>
              <w:top w:val="single" w:sz="4" w:space="0" w:color="auto"/>
              <w:left w:val="single" w:sz="4" w:space="0" w:color="auto"/>
              <w:bottom w:val="single" w:sz="4" w:space="0" w:color="auto"/>
              <w:right w:val="single" w:sz="4" w:space="0" w:color="auto"/>
            </w:tcBorders>
          </w:tcPr>
          <w:p w14:paraId="386D6FF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96CEC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2ACB8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39D35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06D3555" w14:textId="77777777" w:rsidR="00EE5860" w:rsidRPr="00441CD0" w:rsidRDefault="00EE5860" w:rsidP="00BB0E1F">
            <w:pPr>
              <w:pStyle w:val="TAC"/>
            </w:pPr>
            <w:r w:rsidRPr="00441CD0">
              <w:t>Maximum Packet Delay</w:t>
            </w:r>
          </w:p>
        </w:tc>
      </w:tr>
      <w:tr w:rsidR="00EE5860" w:rsidRPr="00441CD0" w14:paraId="0D1A25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A76676" w14:textId="77777777" w:rsidR="00EE5860" w:rsidRPr="00441CD0" w:rsidRDefault="00EE5860" w:rsidP="00BB0E1F">
            <w:pPr>
              <w:pStyle w:val="TAL"/>
            </w:pPr>
            <w:r w:rsidRPr="00441CD0">
              <w:t>DSCP</w:t>
            </w:r>
          </w:p>
        </w:tc>
        <w:tc>
          <w:tcPr>
            <w:tcW w:w="336" w:type="dxa"/>
            <w:tcBorders>
              <w:top w:val="single" w:sz="4" w:space="0" w:color="auto"/>
              <w:left w:val="single" w:sz="4" w:space="0" w:color="auto"/>
              <w:bottom w:val="single" w:sz="4" w:space="0" w:color="auto"/>
              <w:right w:val="single" w:sz="4" w:space="0" w:color="auto"/>
            </w:tcBorders>
            <w:hideMark/>
          </w:tcPr>
          <w:p w14:paraId="2C128EEA" w14:textId="77777777" w:rsidR="00EE5860" w:rsidRPr="00441CD0" w:rsidRDefault="00EE5860" w:rsidP="00BB0E1F">
            <w:pPr>
              <w:pStyle w:val="TAL"/>
              <w:jc w:val="center"/>
            </w:pPr>
            <w:r w:rsidRPr="00441CD0">
              <w:rPr>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5F017CE0" w14:textId="77777777" w:rsidR="00EE5860" w:rsidRPr="00441CD0" w:rsidRDefault="00EE5860" w:rsidP="00BB0E1F">
            <w:pPr>
              <w:pStyle w:val="TAL"/>
            </w:pPr>
            <w:r w:rsidRPr="00441CD0">
              <w:t xml:space="preserve">This IE shall be present, if available. When present, it shall contain the value of the DSCP in the TOS/Traffic Class field used in Echo messages to measure the packet delay. </w:t>
            </w:r>
          </w:p>
        </w:tc>
        <w:tc>
          <w:tcPr>
            <w:tcW w:w="370" w:type="dxa"/>
            <w:tcBorders>
              <w:top w:val="single" w:sz="4" w:space="0" w:color="auto"/>
              <w:left w:val="single" w:sz="4" w:space="0" w:color="auto"/>
              <w:bottom w:val="single" w:sz="4" w:space="0" w:color="auto"/>
              <w:right w:val="single" w:sz="4" w:space="0" w:color="auto"/>
            </w:tcBorders>
            <w:hideMark/>
          </w:tcPr>
          <w:p w14:paraId="57207D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76000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DECAD1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B9384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BB1BFDC" w14:textId="77777777" w:rsidR="00EE5860" w:rsidRPr="00441CD0" w:rsidRDefault="00EE5860" w:rsidP="00BB0E1F">
            <w:pPr>
              <w:pStyle w:val="TAC"/>
            </w:pPr>
            <w:r w:rsidRPr="00441CD0">
              <w:t>Transport Level Marking</w:t>
            </w:r>
          </w:p>
        </w:tc>
      </w:tr>
      <w:bookmarkEnd w:id="3875"/>
    </w:tbl>
    <w:p w14:paraId="3F13E948" w14:textId="77777777" w:rsidR="00EE5860" w:rsidRPr="00441CD0" w:rsidRDefault="00EE5860" w:rsidP="00EE5860">
      <w:pPr>
        <w:rPr>
          <w:rFonts w:eastAsia="SimSun"/>
          <w:lang w:val="en-US"/>
        </w:rPr>
      </w:pPr>
    </w:p>
    <w:p w14:paraId="79E9519C" w14:textId="77777777" w:rsidR="00EE5860" w:rsidRPr="00441CD0" w:rsidRDefault="00EE5860" w:rsidP="00EE5860">
      <w:pPr>
        <w:pStyle w:val="Heading4"/>
        <w:rPr>
          <w:rFonts w:eastAsia="SimSun"/>
          <w:lang w:val="fr-FR" w:eastAsia="zh-CN"/>
        </w:rPr>
      </w:pPr>
      <w:bookmarkStart w:id="3876" w:name="_Toc19717276"/>
      <w:bookmarkStart w:id="3877" w:name="_Toc27490766"/>
      <w:bookmarkStart w:id="3878" w:name="_Toc27557059"/>
      <w:bookmarkStart w:id="3879" w:name="_Toc27723976"/>
      <w:bookmarkStart w:id="3880" w:name="_Toc36031048"/>
      <w:bookmarkStart w:id="3881" w:name="_Toc36042968"/>
      <w:bookmarkStart w:id="3882" w:name="_Toc36814293"/>
      <w:bookmarkStart w:id="3883" w:name="_Toc44689147"/>
      <w:bookmarkStart w:id="3884" w:name="_Toc44923901"/>
      <w:bookmarkStart w:id="3885" w:name="_Toc51860871"/>
      <w:bookmarkStart w:id="3886" w:name="_Toc57930642"/>
      <w:bookmarkStart w:id="3887" w:name="_Toc57931272"/>
      <w:bookmarkStart w:id="3888" w:name="_Toc160974398"/>
      <w:r w:rsidRPr="00441CD0">
        <w:rPr>
          <w:rFonts w:eastAsia="SimSun"/>
          <w:lang w:val="fr-FR"/>
        </w:rPr>
        <w:t>7.</w:t>
      </w:r>
      <w:r w:rsidRPr="00441CD0">
        <w:rPr>
          <w:rFonts w:eastAsia="SimSun"/>
        </w:rPr>
        <w:t>4.</w:t>
      </w:r>
      <w:r w:rsidRPr="00441CD0">
        <w:rPr>
          <w:rFonts w:eastAsia="SimSun"/>
          <w:lang w:val="fr-FR"/>
        </w:rPr>
        <w:t>5.</w:t>
      </w:r>
      <w:r w:rsidRPr="00441CD0">
        <w:rPr>
          <w:rFonts w:eastAsia="SimSun"/>
          <w:lang w:val="fr-FR" w:eastAsia="zh-CN"/>
        </w:rPr>
        <w:t>2</w:t>
      </w:r>
      <w:r w:rsidRPr="00441CD0">
        <w:rPr>
          <w:rFonts w:eastAsia="SimSun"/>
          <w:lang w:val="fr-FR"/>
        </w:rPr>
        <w:tab/>
        <w:t xml:space="preserve">PFCP </w:t>
      </w:r>
      <w:r w:rsidRPr="00441CD0">
        <w:rPr>
          <w:rFonts w:eastAsia="SimSun"/>
          <w:lang w:val="fr-FR" w:eastAsia="zh-CN"/>
        </w:rPr>
        <w:t>Node Report Response</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06ECC171" w14:textId="77777777" w:rsidR="00EE5860" w:rsidRPr="00441CD0" w:rsidRDefault="00EE5860" w:rsidP="00EE5860">
      <w:pPr>
        <w:pStyle w:val="Heading5"/>
        <w:rPr>
          <w:rFonts w:eastAsia="SimSun"/>
          <w:lang w:val="en-US"/>
        </w:rPr>
      </w:pPr>
      <w:bookmarkStart w:id="3889" w:name="_Toc19717277"/>
      <w:bookmarkStart w:id="3890" w:name="_Toc27490767"/>
      <w:bookmarkStart w:id="3891" w:name="_Toc27557060"/>
      <w:bookmarkStart w:id="3892" w:name="_Toc27723977"/>
      <w:bookmarkStart w:id="3893" w:name="_Toc36031049"/>
      <w:bookmarkStart w:id="3894" w:name="_Toc36042969"/>
      <w:bookmarkStart w:id="3895" w:name="_Toc36814294"/>
      <w:bookmarkStart w:id="3896" w:name="_Toc44689148"/>
      <w:bookmarkStart w:id="3897" w:name="_Toc44923902"/>
      <w:bookmarkStart w:id="3898" w:name="_Toc51860872"/>
      <w:bookmarkStart w:id="3899" w:name="_Toc57930643"/>
      <w:bookmarkStart w:id="3900" w:name="_Toc57931273"/>
      <w:bookmarkStart w:id="3901" w:name="_Toc160974399"/>
      <w:r w:rsidRPr="00441CD0">
        <w:rPr>
          <w:rFonts w:eastAsia="SimSun"/>
          <w:lang w:val="en-US"/>
        </w:rPr>
        <w:t>7.4.5.2.1</w:t>
      </w:r>
      <w:r w:rsidRPr="00441CD0">
        <w:rPr>
          <w:rFonts w:eastAsia="SimSun"/>
          <w:lang w:val="en-US"/>
        </w:rPr>
        <w:tab/>
        <w:t>General</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43C5B197" w14:textId="77777777" w:rsidR="00EE5860" w:rsidRPr="00441CD0" w:rsidRDefault="00EE5860" w:rsidP="00EE5860">
      <w:pPr>
        <w:rPr>
          <w:rFonts w:eastAsia="SimSun"/>
          <w:lang w:val="en-US" w:eastAsia="zh-CN"/>
        </w:rPr>
      </w:pPr>
      <w:r w:rsidRPr="00441CD0">
        <w:rPr>
          <w:rFonts w:eastAsia="SimSun"/>
          <w:lang w:val="en-US" w:eastAsia="zh-CN"/>
        </w:rPr>
        <w:t>The PFCP Node Report Response shall be sent over the Sxa, Sxb; Sxc and N4 interface by the CP function to the UP function as a reply to the PFCP Node Report Request.</w:t>
      </w:r>
    </w:p>
    <w:p w14:paraId="123AC7C6" w14:textId="77777777" w:rsidR="00EE5860" w:rsidRPr="00441CD0" w:rsidRDefault="00EE5860" w:rsidP="00EE5860">
      <w:pPr>
        <w:pStyle w:val="TH"/>
        <w:outlineLvl w:val="0"/>
        <w:rPr>
          <w:rFonts w:eastAsia="SimSun"/>
        </w:rPr>
      </w:pPr>
      <w:r w:rsidRPr="00441CD0">
        <w:rPr>
          <w:rFonts w:eastAsia="SimSun"/>
        </w:rPr>
        <w:t>Table 7.4.</w:t>
      </w:r>
      <w:r w:rsidRPr="00441CD0">
        <w:rPr>
          <w:rFonts w:eastAsia="SimSun"/>
          <w:lang w:eastAsia="zh-CN"/>
        </w:rPr>
        <w:t>5</w:t>
      </w:r>
      <w:r w:rsidRPr="00441CD0">
        <w:rPr>
          <w:rFonts w:eastAsia="SimSun"/>
        </w:rPr>
        <w:t>.2.1-1: Information Element</w:t>
      </w:r>
      <w:r w:rsidRPr="00441CD0">
        <w:rPr>
          <w:rFonts w:eastAsia="SimSun"/>
          <w:lang w:eastAsia="zh-CN"/>
        </w:rPr>
        <w:t>s</w:t>
      </w:r>
      <w:r w:rsidRPr="00441CD0">
        <w:rPr>
          <w:rFonts w:eastAsia="SimSun"/>
        </w:rPr>
        <w:t xml:space="preserve"> in PFCP Node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3EF314"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40EA934" w14:textId="77777777" w:rsidR="00EE5860" w:rsidRPr="00441CD0" w:rsidRDefault="00EE5860" w:rsidP="00BB0E1F">
            <w:pPr>
              <w:pStyle w:val="TAH"/>
              <w:rPr>
                <w:lang w:val="x-none"/>
              </w:rPr>
            </w:pPr>
            <w:bookmarkStart w:id="3902" w:name="MCCQCTEMPBM_00000063"/>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7E2B8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058826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908C34"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5F8359" w14:textId="77777777" w:rsidR="00EE5860" w:rsidRPr="00441CD0" w:rsidRDefault="00EE5860" w:rsidP="00BB0E1F">
            <w:pPr>
              <w:pStyle w:val="TAH"/>
            </w:pPr>
            <w:r w:rsidRPr="00441CD0">
              <w:t>IE Type</w:t>
            </w:r>
          </w:p>
        </w:tc>
      </w:tr>
      <w:tr w:rsidR="00EE5860" w:rsidRPr="00441CD0" w14:paraId="456AA98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30028F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82FAE39"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83B802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B0EC0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75CA74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88A58F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E83AD1C"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C94D98D" w14:textId="77777777" w:rsidR="00EE5860" w:rsidRPr="00441CD0" w:rsidRDefault="00EE5860" w:rsidP="00BB0E1F">
            <w:pPr>
              <w:spacing w:after="0"/>
              <w:rPr>
                <w:rFonts w:ascii="Arial" w:hAnsi="Arial"/>
                <w:b/>
                <w:sz w:val="18"/>
                <w:lang w:val="x-none"/>
              </w:rPr>
            </w:pPr>
          </w:p>
        </w:tc>
      </w:tr>
      <w:tr w:rsidR="00EE5860" w:rsidRPr="00441CD0" w14:paraId="2B68CE4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7F749F6" w14:textId="77777777" w:rsidR="00EE5860" w:rsidRPr="00441CD0" w:rsidRDefault="00EE5860" w:rsidP="00BB0E1F">
            <w:pPr>
              <w:pStyle w:val="TAL"/>
            </w:pPr>
            <w:r w:rsidRPr="00441CD0">
              <w:t>Node ID</w:t>
            </w:r>
          </w:p>
        </w:tc>
        <w:tc>
          <w:tcPr>
            <w:tcW w:w="336" w:type="dxa"/>
            <w:tcBorders>
              <w:top w:val="single" w:sz="4" w:space="0" w:color="auto"/>
              <w:left w:val="single" w:sz="4" w:space="0" w:color="auto"/>
              <w:bottom w:val="single" w:sz="4" w:space="0" w:color="auto"/>
              <w:right w:val="single" w:sz="4" w:space="0" w:color="auto"/>
            </w:tcBorders>
            <w:hideMark/>
          </w:tcPr>
          <w:p w14:paraId="54DD1DA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41C6C3B1" w14:textId="77777777" w:rsidR="00EE5860" w:rsidRPr="00441CD0" w:rsidRDefault="00EE5860" w:rsidP="00BB0E1F">
            <w:pPr>
              <w:pStyle w:val="TAL"/>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14E30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97FD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F48A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6F07B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8F698" w14:textId="77777777" w:rsidR="00EE5860" w:rsidRPr="00441CD0" w:rsidRDefault="00EE5860" w:rsidP="00BB0E1F">
            <w:pPr>
              <w:pStyle w:val="TAC"/>
              <w:rPr>
                <w:lang w:val="x-none"/>
              </w:rPr>
            </w:pPr>
            <w:r w:rsidRPr="00441CD0">
              <w:t>Node ID</w:t>
            </w:r>
          </w:p>
        </w:tc>
      </w:tr>
      <w:tr w:rsidR="00EE5860" w:rsidRPr="00441CD0" w14:paraId="15F14DF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EBE684F" w14:textId="77777777" w:rsidR="00EE5860" w:rsidRPr="00441CD0" w:rsidRDefault="00EE5860" w:rsidP="00BB0E1F">
            <w:pPr>
              <w:pStyle w:val="TAL"/>
            </w:pPr>
            <w:r w:rsidRPr="00441CD0">
              <w:t>Cause</w:t>
            </w:r>
          </w:p>
        </w:tc>
        <w:tc>
          <w:tcPr>
            <w:tcW w:w="336" w:type="dxa"/>
            <w:tcBorders>
              <w:top w:val="single" w:sz="4" w:space="0" w:color="auto"/>
              <w:left w:val="single" w:sz="4" w:space="0" w:color="auto"/>
              <w:bottom w:val="single" w:sz="4" w:space="0" w:color="auto"/>
              <w:right w:val="single" w:sz="4" w:space="0" w:color="auto"/>
            </w:tcBorders>
            <w:hideMark/>
          </w:tcPr>
          <w:p w14:paraId="19B49BD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0CAFB0B" w14:textId="77777777" w:rsidR="00EE5860" w:rsidRPr="00441CD0" w:rsidRDefault="00EE5860" w:rsidP="00BB0E1F">
            <w:pPr>
              <w:pStyle w:val="TAL"/>
            </w:pPr>
            <w:r w:rsidRPr="00441CD0">
              <w:rPr>
                <w:szCs w:val="18"/>
                <w:lang w:val="en-US"/>
              </w:rPr>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60DA5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1C9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EF1C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27AC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C0EFC48" w14:textId="77777777" w:rsidR="00EE5860" w:rsidRPr="00441CD0" w:rsidRDefault="00EE5860" w:rsidP="00BB0E1F">
            <w:pPr>
              <w:pStyle w:val="TAC"/>
              <w:rPr>
                <w:lang w:val="x-none"/>
              </w:rPr>
            </w:pPr>
            <w:r w:rsidRPr="00441CD0">
              <w:t>Cause</w:t>
            </w:r>
          </w:p>
        </w:tc>
      </w:tr>
      <w:tr w:rsidR="00EE5860" w:rsidRPr="00441CD0" w14:paraId="0F63902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48E7A7" w14:textId="77777777" w:rsidR="00EE5860" w:rsidRPr="00441CD0" w:rsidRDefault="00EE5860" w:rsidP="00BB0E1F">
            <w:pPr>
              <w:pStyle w:val="TAL"/>
            </w:pPr>
            <w:r w:rsidRPr="00441CD0">
              <w:t>Offending IE</w:t>
            </w:r>
          </w:p>
        </w:tc>
        <w:tc>
          <w:tcPr>
            <w:tcW w:w="336" w:type="dxa"/>
            <w:tcBorders>
              <w:top w:val="single" w:sz="4" w:space="0" w:color="auto"/>
              <w:left w:val="single" w:sz="4" w:space="0" w:color="auto"/>
              <w:bottom w:val="single" w:sz="4" w:space="0" w:color="auto"/>
              <w:right w:val="single" w:sz="4" w:space="0" w:color="auto"/>
            </w:tcBorders>
            <w:hideMark/>
          </w:tcPr>
          <w:p w14:paraId="38EBD3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A131E94" w14:textId="77777777" w:rsidR="00EE5860" w:rsidRPr="00441CD0" w:rsidRDefault="00EE5860" w:rsidP="00BB0E1F">
            <w:pPr>
              <w:pStyle w:val="TAL"/>
              <w:rPr>
                <w:lang w:val="x-none"/>
              </w:rPr>
            </w:pPr>
            <w:r w:rsidRPr="00441CD0">
              <w:t>This IE shall be included if the rejection cause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5A88EA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1A00A0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AD68D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9BBFB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816D7DA" w14:textId="77777777" w:rsidR="00EE5860" w:rsidRPr="00441CD0" w:rsidRDefault="00EE5860" w:rsidP="00BB0E1F">
            <w:pPr>
              <w:pStyle w:val="TAC"/>
              <w:rPr>
                <w:lang w:val="x-none"/>
              </w:rPr>
            </w:pPr>
            <w:r w:rsidRPr="00441CD0">
              <w:t>Offending IE</w:t>
            </w:r>
          </w:p>
        </w:tc>
      </w:tr>
      <w:bookmarkEnd w:id="3902"/>
    </w:tbl>
    <w:p w14:paraId="799DE65B" w14:textId="77777777" w:rsidR="00EE5860" w:rsidRPr="00441CD0" w:rsidRDefault="00EE5860" w:rsidP="00EE5860">
      <w:pPr>
        <w:rPr>
          <w:lang w:val="sv-SE"/>
        </w:rPr>
      </w:pPr>
    </w:p>
    <w:p w14:paraId="399B281F" w14:textId="77777777" w:rsidR="00EE5860" w:rsidRPr="00441CD0" w:rsidRDefault="00EE5860" w:rsidP="00EE5860">
      <w:pPr>
        <w:pStyle w:val="Heading3"/>
        <w:rPr>
          <w:rFonts w:cs="Arial"/>
          <w:bCs/>
        </w:rPr>
      </w:pPr>
      <w:bookmarkStart w:id="3903" w:name="_Toc19717278"/>
      <w:bookmarkStart w:id="3904" w:name="_Toc27490768"/>
      <w:bookmarkStart w:id="3905" w:name="_Toc27557061"/>
      <w:bookmarkStart w:id="3906" w:name="_Toc27723978"/>
      <w:bookmarkStart w:id="3907" w:name="_Toc36031050"/>
      <w:bookmarkStart w:id="3908" w:name="_Toc36042970"/>
      <w:bookmarkStart w:id="3909" w:name="_Toc36814295"/>
      <w:bookmarkStart w:id="3910" w:name="_Toc44689149"/>
      <w:bookmarkStart w:id="3911" w:name="_Toc44923903"/>
      <w:bookmarkStart w:id="3912" w:name="_Toc51860873"/>
      <w:bookmarkStart w:id="3913" w:name="_Toc57930644"/>
      <w:bookmarkStart w:id="3914" w:name="_Toc57931274"/>
      <w:bookmarkStart w:id="3915" w:name="_Toc160974400"/>
      <w:r w:rsidRPr="00441CD0">
        <w:lastRenderedPageBreak/>
        <w:t>7.4.6</w:t>
      </w:r>
      <w:r w:rsidRPr="00441CD0">
        <w:tab/>
        <w:t>PFCP Session Set Deletion</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p>
    <w:p w14:paraId="105EF8DE" w14:textId="77777777" w:rsidR="00EE5860" w:rsidRPr="00441CD0" w:rsidRDefault="00EE5860" w:rsidP="00EE5860">
      <w:pPr>
        <w:pStyle w:val="Heading4"/>
      </w:pPr>
      <w:bookmarkStart w:id="3916" w:name="_Toc19717279"/>
      <w:bookmarkStart w:id="3917" w:name="_Toc27490769"/>
      <w:bookmarkStart w:id="3918" w:name="_Toc27557062"/>
      <w:bookmarkStart w:id="3919" w:name="_Toc27723979"/>
      <w:bookmarkStart w:id="3920" w:name="_Toc36031051"/>
      <w:bookmarkStart w:id="3921" w:name="_Toc36042971"/>
      <w:bookmarkStart w:id="3922" w:name="_Toc36814296"/>
      <w:bookmarkStart w:id="3923" w:name="_Toc44689150"/>
      <w:bookmarkStart w:id="3924" w:name="_Toc44923904"/>
      <w:bookmarkStart w:id="3925" w:name="_Toc51860874"/>
      <w:bookmarkStart w:id="3926" w:name="_Toc57930645"/>
      <w:bookmarkStart w:id="3927" w:name="_Toc57931275"/>
      <w:bookmarkStart w:id="3928" w:name="_Toc160974401"/>
      <w:r w:rsidRPr="00441CD0">
        <w:t>7.4.6.1</w:t>
      </w:r>
      <w:r w:rsidRPr="00441CD0">
        <w:tab/>
        <w:t>PFCP Session Set Deletion Request</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p>
    <w:p w14:paraId="267E1AB1" w14:textId="77777777" w:rsidR="00EE5860" w:rsidRPr="00441CD0" w:rsidRDefault="00EE5860" w:rsidP="00EE5860">
      <w:pPr>
        <w:rPr>
          <w:rFonts w:ascii="Arial" w:hAnsi="Arial" w:cs="Arial"/>
          <w:bCs/>
        </w:rPr>
      </w:pPr>
      <w:r w:rsidRPr="00441CD0">
        <w:rPr>
          <w:rFonts w:ascii="Arial" w:hAnsi="Arial" w:cs="Arial"/>
          <w:bCs/>
        </w:rPr>
        <w:t>The PFCP Session Set Deletion Request shall be sent over the Sxa and Sxb interface by the CP function to request the UP function to delete the PFCP sessions affected by a partial failure.</w:t>
      </w:r>
    </w:p>
    <w:p w14:paraId="4ED2BB10" w14:textId="77777777" w:rsidR="00EE5860" w:rsidRPr="00441CD0" w:rsidRDefault="00EE5860" w:rsidP="00EE5860">
      <w:pPr>
        <w:rPr>
          <w:rFonts w:ascii="Arial" w:hAnsi="Arial" w:cs="Arial"/>
          <w:bCs/>
        </w:rPr>
      </w:pPr>
      <w:r w:rsidRPr="00441CD0">
        <w:rPr>
          <w:rFonts w:ascii="Arial" w:hAnsi="Arial" w:cs="Arial"/>
          <w:bCs/>
        </w:rPr>
        <w:t>The PFCP Session Set Deletion Request shall be also sent over the Sxa and Sxb interface by the UP function to request the CP function to delete the PFCP sessions affected by a partial failure.</w:t>
      </w:r>
    </w:p>
    <w:p w14:paraId="055F2896" w14:textId="77777777" w:rsidR="00EE5860" w:rsidRPr="00441CD0" w:rsidRDefault="00EE5860" w:rsidP="00EE5860">
      <w:pPr>
        <w:pStyle w:val="TH"/>
        <w:rPr>
          <w:lang w:val="en-US"/>
        </w:rPr>
      </w:pPr>
      <w:r w:rsidRPr="00441CD0">
        <w:t>Table 7.4.6.1-1: Information Elements in a PFCP Session Set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960053A" w14:textId="77777777" w:rsidTr="00CA38E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A4B8D1" w14:textId="77777777" w:rsidR="00EE5860" w:rsidRPr="00441CD0" w:rsidRDefault="00EE5860" w:rsidP="00BB0E1F">
            <w:pPr>
              <w:pStyle w:val="TAH"/>
              <w:rPr>
                <w:lang w:val="x-none"/>
              </w:rPr>
            </w:pPr>
            <w:bookmarkStart w:id="3929" w:name="MCCQCTEMPBM_00000064"/>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52F7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9FB3C7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4A712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0E3AC90" w14:textId="77777777" w:rsidR="00EE5860" w:rsidRPr="00441CD0" w:rsidRDefault="00EE5860" w:rsidP="00BB0E1F">
            <w:pPr>
              <w:pStyle w:val="TAH"/>
            </w:pPr>
            <w:r w:rsidRPr="00441CD0">
              <w:t>IE Type</w:t>
            </w:r>
          </w:p>
        </w:tc>
      </w:tr>
      <w:tr w:rsidR="00EE5860" w:rsidRPr="00441CD0" w14:paraId="0D985ED4" w14:textId="77777777" w:rsidTr="00CA38E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3B57131"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4269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A0934C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E3A08B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36E1AB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03D97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B97A4D"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E95A2EE" w14:textId="77777777" w:rsidR="00EE5860" w:rsidRPr="00441CD0" w:rsidRDefault="00EE5860" w:rsidP="00BB0E1F">
            <w:pPr>
              <w:spacing w:after="0"/>
              <w:rPr>
                <w:rFonts w:ascii="Arial" w:hAnsi="Arial"/>
                <w:b/>
                <w:sz w:val="18"/>
                <w:lang w:val="x-none"/>
              </w:rPr>
            </w:pPr>
          </w:p>
        </w:tc>
      </w:tr>
      <w:tr w:rsidR="00EE5860" w:rsidRPr="00441CD0" w14:paraId="3093AF9A"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97AA0BE" w14:textId="77777777" w:rsidR="00EE5860" w:rsidRPr="00441CD0" w:rsidRDefault="00EE5860" w:rsidP="00BB0E1F">
            <w:pPr>
              <w:pStyle w:val="TAH"/>
              <w:rPr>
                <w:b w:val="0"/>
              </w:rPr>
            </w:pPr>
            <w:r w:rsidRPr="00441CD0">
              <w:rPr>
                <w:b w:val="0"/>
              </w:rPr>
              <w:t>Node ID</w:t>
            </w:r>
          </w:p>
        </w:tc>
        <w:tc>
          <w:tcPr>
            <w:tcW w:w="336" w:type="dxa"/>
            <w:tcBorders>
              <w:top w:val="single" w:sz="4" w:space="0" w:color="auto"/>
              <w:left w:val="single" w:sz="4" w:space="0" w:color="auto"/>
              <w:bottom w:val="single" w:sz="4" w:space="0" w:color="auto"/>
              <w:right w:val="single" w:sz="4" w:space="0" w:color="auto"/>
            </w:tcBorders>
            <w:hideMark/>
          </w:tcPr>
          <w:p w14:paraId="60755590" w14:textId="77777777" w:rsidR="00EE5860" w:rsidRPr="00441CD0" w:rsidRDefault="00EE5860" w:rsidP="00BB0E1F">
            <w:pPr>
              <w:pStyle w:val="TAH"/>
              <w:rPr>
                <w:b w:val="0"/>
              </w:rPr>
            </w:pPr>
            <w:r w:rsidRPr="00441CD0">
              <w:rPr>
                <w:b w:val="0"/>
              </w:rPr>
              <w:t>M</w:t>
            </w:r>
          </w:p>
        </w:tc>
        <w:tc>
          <w:tcPr>
            <w:tcW w:w="4670" w:type="dxa"/>
            <w:tcBorders>
              <w:top w:val="single" w:sz="4" w:space="0" w:color="auto"/>
              <w:left w:val="single" w:sz="4" w:space="0" w:color="auto"/>
              <w:bottom w:val="single" w:sz="4" w:space="0" w:color="auto"/>
              <w:right w:val="single" w:sz="4" w:space="0" w:color="auto"/>
            </w:tcBorders>
            <w:hideMark/>
          </w:tcPr>
          <w:p w14:paraId="10606C87" w14:textId="77777777" w:rsidR="00EE5860" w:rsidRPr="00441CD0" w:rsidRDefault="00EE5860" w:rsidP="00BB0E1F">
            <w:pPr>
              <w:pStyle w:val="TAL"/>
              <w:rPr>
                <w:szCs w:val="18"/>
              </w:rPr>
            </w:pPr>
            <w:r w:rsidRPr="00441CD0">
              <w:t>This IE shall contain the node identity of the originating node of the message.</w:t>
            </w:r>
          </w:p>
        </w:tc>
        <w:tc>
          <w:tcPr>
            <w:tcW w:w="370" w:type="dxa"/>
            <w:tcBorders>
              <w:top w:val="single" w:sz="4" w:space="0" w:color="auto"/>
              <w:left w:val="single" w:sz="4" w:space="0" w:color="auto"/>
              <w:bottom w:val="single" w:sz="4" w:space="0" w:color="auto"/>
              <w:right w:val="single" w:sz="4" w:space="0" w:color="auto"/>
            </w:tcBorders>
            <w:hideMark/>
          </w:tcPr>
          <w:p w14:paraId="5E302A24"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78CDA2A2"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3E50EDA" w14:textId="77777777" w:rsidR="00EE5860" w:rsidRPr="00441CD0" w:rsidRDefault="00EE5860" w:rsidP="00BB0E1F">
            <w:pPr>
              <w:pStyle w:val="TAH"/>
              <w:rPr>
                <w:b w:val="0"/>
              </w:rPr>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05776730" w14:textId="77777777" w:rsidR="00EE5860" w:rsidRPr="00441CD0" w:rsidRDefault="00EE5860" w:rsidP="00BB0E1F">
            <w:pPr>
              <w:pStyle w:val="TAH"/>
              <w:rPr>
                <w:b w:val="0"/>
              </w:rPr>
            </w:pPr>
          </w:p>
        </w:tc>
        <w:tc>
          <w:tcPr>
            <w:tcW w:w="1404" w:type="dxa"/>
            <w:tcBorders>
              <w:top w:val="single" w:sz="4" w:space="0" w:color="auto"/>
              <w:left w:val="single" w:sz="4" w:space="0" w:color="auto"/>
              <w:bottom w:val="single" w:sz="4" w:space="0" w:color="auto"/>
              <w:right w:val="single" w:sz="4" w:space="0" w:color="auto"/>
            </w:tcBorders>
            <w:hideMark/>
          </w:tcPr>
          <w:p w14:paraId="50BE536F" w14:textId="77777777" w:rsidR="00EE5860" w:rsidRPr="00441CD0" w:rsidRDefault="00EE5860" w:rsidP="00BB0E1F">
            <w:pPr>
              <w:pStyle w:val="TAH"/>
              <w:rPr>
                <w:b w:val="0"/>
              </w:rPr>
            </w:pPr>
            <w:r w:rsidRPr="00441CD0">
              <w:rPr>
                <w:b w:val="0"/>
              </w:rPr>
              <w:t>Node ID</w:t>
            </w:r>
          </w:p>
        </w:tc>
      </w:tr>
      <w:tr w:rsidR="00EE5860" w:rsidRPr="00441CD0" w14:paraId="0BF046D9"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2CC47E77" w14:textId="77777777" w:rsidR="00EE5860" w:rsidRPr="00441CD0" w:rsidRDefault="00EE5860" w:rsidP="00BB0E1F">
            <w:pPr>
              <w:pStyle w:val="TAL"/>
              <w:rPr>
                <w:szCs w:val="18"/>
                <w:lang w:val="de-DE"/>
              </w:rPr>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093454B4"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A23D15" w14:textId="4E18B1B2"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660E113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4B83D5B"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16B0FC"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090A716"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866D46E" w14:textId="77777777" w:rsidR="00EE5860" w:rsidRPr="00441CD0" w:rsidRDefault="00EE5860" w:rsidP="00BB0E1F">
            <w:pPr>
              <w:pStyle w:val="TAC"/>
              <w:rPr>
                <w:szCs w:val="18"/>
                <w:lang w:val="x-none"/>
              </w:rPr>
            </w:pPr>
            <w:r w:rsidRPr="00441CD0">
              <w:rPr>
                <w:szCs w:val="18"/>
              </w:rPr>
              <w:t>FQ-CSID</w:t>
            </w:r>
          </w:p>
        </w:tc>
      </w:tr>
      <w:tr w:rsidR="00EE5860" w:rsidRPr="00441CD0" w14:paraId="2224B15E"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1BDA9FDE" w14:textId="77777777" w:rsidR="00EE5860" w:rsidRPr="00441CD0" w:rsidRDefault="00EE5860" w:rsidP="00BB0E1F">
            <w:pPr>
              <w:pStyle w:val="TAL"/>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14:paraId="2D33C17F" w14:textId="77777777" w:rsidR="00EE5860" w:rsidRPr="00441CD0" w:rsidRDefault="00EE5860" w:rsidP="00BB0E1F">
            <w:pPr>
              <w:pStyle w:val="TAL"/>
              <w:jc w:val="cente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92E14E" w14:textId="3EF47F19" w:rsidR="00EE5860" w:rsidRPr="00441CD0" w:rsidRDefault="00EE5860" w:rsidP="00BB0E1F">
            <w:pPr>
              <w:pStyle w:val="TAL"/>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EDA41B4" w14:textId="77777777" w:rsidR="00EE5860" w:rsidRPr="00441CD0" w:rsidRDefault="00EE5860" w:rsidP="00BB0E1F">
            <w:pPr>
              <w:pStyle w:val="TAC"/>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617847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41762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5FE8AE"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36E1B93" w14:textId="77777777" w:rsidR="00EE5860" w:rsidRPr="00441CD0" w:rsidRDefault="00EE5860" w:rsidP="00BB0E1F">
            <w:pPr>
              <w:pStyle w:val="TAC"/>
              <w:rPr>
                <w:lang w:val="sv-SE"/>
              </w:rPr>
            </w:pPr>
            <w:r w:rsidRPr="00441CD0">
              <w:rPr>
                <w:szCs w:val="18"/>
              </w:rPr>
              <w:t>FQ-CSID</w:t>
            </w:r>
          </w:p>
        </w:tc>
      </w:tr>
      <w:tr w:rsidR="00CA38EF" w:rsidRPr="00441CD0" w14:paraId="6EA84BD7"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6215EF1E" w14:textId="3E1392B5" w:rsidR="00CA38EF" w:rsidRPr="00441CD0" w:rsidRDefault="00CA38EF" w:rsidP="00CA38EF">
            <w:pPr>
              <w:pStyle w:val="TAL"/>
            </w:pPr>
            <w:r w:rsidRPr="00441CD0">
              <w:t>PGW-U</w:t>
            </w:r>
            <w:r>
              <w:t>/SGW-U</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7E834429" w14:textId="05763384" w:rsidR="00CA38EF" w:rsidRPr="00441CD0" w:rsidRDefault="00CA38EF" w:rsidP="00CA38E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CDAD92D" w14:textId="1F9C116D" w:rsidR="00CA38EF" w:rsidRPr="00441CD0" w:rsidRDefault="00CA38EF" w:rsidP="00CA38E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42CA45A0" w14:textId="4B5DDA96" w:rsidR="00CA38EF" w:rsidRPr="00441CD0" w:rsidRDefault="00CA38EF" w:rsidP="00CA38EF">
            <w:pPr>
              <w:pStyle w:val="TAC"/>
              <w:rPr>
                <w:lang w:val="en-US"/>
              </w:rPr>
            </w:pPr>
            <w:r>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4DDE064" w14:textId="280B36D9" w:rsidR="00CA38EF" w:rsidRPr="00441CD0" w:rsidRDefault="00CA38EF" w:rsidP="00CA38E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F6514B" w14:textId="32CF02E1"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A99727A" w14:textId="77777777" w:rsidR="00CA38EF" w:rsidRPr="00441CD0" w:rsidRDefault="00CA38EF" w:rsidP="00CA38E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BC9900F" w14:textId="1C17989F" w:rsidR="00CA38EF" w:rsidRPr="00441CD0" w:rsidRDefault="00CA38EF" w:rsidP="00CA38EF">
            <w:pPr>
              <w:pStyle w:val="TAC"/>
              <w:rPr>
                <w:szCs w:val="18"/>
              </w:rPr>
            </w:pPr>
            <w:r w:rsidRPr="00441CD0">
              <w:rPr>
                <w:szCs w:val="18"/>
              </w:rPr>
              <w:t>FQ-CSID</w:t>
            </w:r>
          </w:p>
        </w:tc>
      </w:tr>
      <w:tr w:rsidR="00EE5860" w:rsidRPr="00441CD0" w14:paraId="6B2E73F8"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6061"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43E84B05"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192DA3B" w14:textId="387F3664"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39CAD3F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533607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094B2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294729A"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43FD6592" w14:textId="77777777" w:rsidR="00EE5860" w:rsidRPr="00441CD0" w:rsidRDefault="00EE5860" w:rsidP="00BB0E1F">
            <w:pPr>
              <w:pStyle w:val="TAC"/>
              <w:rPr>
                <w:szCs w:val="18"/>
              </w:rPr>
            </w:pPr>
            <w:r w:rsidRPr="00441CD0">
              <w:rPr>
                <w:szCs w:val="18"/>
              </w:rPr>
              <w:t>FQ-CSID</w:t>
            </w:r>
          </w:p>
        </w:tc>
      </w:tr>
      <w:tr w:rsidR="00EE5860" w:rsidRPr="00441CD0" w14:paraId="6D7C4716"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7023DA71"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2A8009E1"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07B4B7" w14:textId="4342CBD8"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7BAC77E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28054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3670E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396A69D"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35829433" w14:textId="77777777" w:rsidR="00EE5860" w:rsidRPr="00441CD0" w:rsidRDefault="00EE5860" w:rsidP="00BB0E1F">
            <w:pPr>
              <w:pStyle w:val="TAC"/>
              <w:rPr>
                <w:szCs w:val="18"/>
              </w:rPr>
            </w:pPr>
            <w:r w:rsidRPr="00441CD0">
              <w:rPr>
                <w:szCs w:val="18"/>
              </w:rPr>
              <w:t>FQ-CSID</w:t>
            </w:r>
          </w:p>
        </w:tc>
      </w:tr>
      <w:tr w:rsidR="00EE5860" w:rsidRPr="00441CD0" w14:paraId="1E8462D2" w14:textId="77777777" w:rsidTr="00CA38EF">
        <w:trPr>
          <w:jc w:val="center"/>
        </w:trPr>
        <w:tc>
          <w:tcPr>
            <w:tcW w:w="1560" w:type="dxa"/>
            <w:tcBorders>
              <w:top w:val="single" w:sz="4" w:space="0" w:color="auto"/>
              <w:left w:val="single" w:sz="4" w:space="0" w:color="auto"/>
              <w:bottom w:val="single" w:sz="4" w:space="0" w:color="auto"/>
              <w:right w:val="single" w:sz="4" w:space="0" w:color="auto"/>
            </w:tcBorders>
            <w:hideMark/>
          </w:tcPr>
          <w:p w14:paraId="53BFF9AC"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06DA1DDE"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8B89414" w14:textId="2240984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w:t>
            </w:r>
            <w:r w:rsidRPr="00441CD0">
              <w:rPr>
                <w:szCs w:val="18"/>
                <w:lang w:val="sv-SE"/>
              </w:rPr>
              <w:t> </w:t>
            </w:r>
            <w:r w:rsidRPr="00441CD0">
              <w:rPr>
                <w:szCs w:val="18"/>
              </w:rPr>
              <w:t>TS</w:t>
            </w:r>
            <w:r w:rsidRPr="00441CD0">
              <w:rPr>
                <w:szCs w:val="18"/>
                <w:lang w:val="sv-SE"/>
              </w:rPr>
              <w:t> </w:t>
            </w:r>
            <w:r w:rsidRPr="00441CD0">
              <w:rPr>
                <w:szCs w:val="18"/>
              </w:rPr>
              <w:t>23.007</w:t>
            </w:r>
            <w:r w:rsidRPr="00441CD0">
              <w:rPr>
                <w:szCs w:val="18"/>
                <w:lang w:val="sv-SE"/>
              </w:rPr>
              <w:t> </w:t>
            </w:r>
            <w:r w:rsidRPr="00441CD0">
              <w:rPr>
                <w:szCs w:val="18"/>
              </w:rPr>
              <w:t>[24].</w:t>
            </w:r>
          </w:p>
        </w:tc>
        <w:tc>
          <w:tcPr>
            <w:tcW w:w="370" w:type="dxa"/>
            <w:tcBorders>
              <w:top w:val="single" w:sz="4" w:space="0" w:color="auto"/>
              <w:left w:val="single" w:sz="4" w:space="0" w:color="auto"/>
              <w:bottom w:val="single" w:sz="4" w:space="0" w:color="auto"/>
              <w:right w:val="single" w:sz="4" w:space="0" w:color="auto"/>
            </w:tcBorders>
            <w:hideMark/>
          </w:tcPr>
          <w:p w14:paraId="5C15B99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7D356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76E46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A24DC12"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hideMark/>
          </w:tcPr>
          <w:p w14:paraId="131B6F2A" w14:textId="77777777" w:rsidR="00EE5860" w:rsidRPr="00441CD0" w:rsidRDefault="00EE5860" w:rsidP="00BB0E1F">
            <w:pPr>
              <w:pStyle w:val="TAC"/>
              <w:rPr>
                <w:szCs w:val="18"/>
              </w:rPr>
            </w:pPr>
            <w:r w:rsidRPr="00441CD0">
              <w:rPr>
                <w:szCs w:val="18"/>
              </w:rPr>
              <w:t>FQ-CSID</w:t>
            </w:r>
          </w:p>
        </w:tc>
      </w:tr>
      <w:bookmarkEnd w:id="3929"/>
    </w:tbl>
    <w:p w14:paraId="57CFCD7B" w14:textId="77777777" w:rsidR="00EE5860" w:rsidRPr="00441CD0" w:rsidRDefault="00EE5860" w:rsidP="00EE5860">
      <w:pPr>
        <w:rPr>
          <w:lang w:val="sv-SE"/>
        </w:rPr>
      </w:pPr>
    </w:p>
    <w:p w14:paraId="5A0AD48E" w14:textId="77777777" w:rsidR="00EE5860" w:rsidRPr="00441CD0" w:rsidRDefault="00EE5860" w:rsidP="00EE5860">
      <w:pPr>
        <w:pStyle w:val="Heading4"/>
        <w:rPr>
          <w:rFonts w:cs="Arial"/>
          <w:bCs/>
        </w:rPr>
      </w:pPr>
      <w:bookmarkStart w:id="3930" w:name="_Toc19717280"/>
      <w:bookmarkStart w:id="3931" w:name="_Toc27490770"/>
      <w:bookmarkStart w:id="3932" w:name="_Toc27557063"/>
      <w:bookmarkStart w:id="3933" w:name="_Toc27723980"/>
      <w:bookmarkStart w:id="3934" w:name="_Toc36031052"/>
      <w:bookmarkStart w:id="3935" w:name="_Toc36042972"/>
      <w:bookmarkStart w:id="3936" w:name="_Toc36814297"/>
      <w:bookmarkStart w:id="3937" w:name="_Toc44689151"/>
      <w:bookmarkStart w:id="3938" w:name="_Toc44923905"/>
      <w:bookmarkStart w:id="3939" w:name="_Toc51860875"/>
      <w:bookmarkStart w:id="3940" w:name="_Toc57930646"/>
      <w:bookmarkStart w:id="3941" w:name="_Toc57931276"/>
      <w:bookmarkStart w:id="3942" w:name="_Toc160974402"/>
      <w:r w:rsidRPr="00441CD0">
        <w:t>7.4.6.2</w:t>
      </w:r>
      <w:r w:rsidRPr="00441CD0">
        <w:tab/>
      </w:r>
      <w:r w:rsidRPr="00441CD0">
        <w:rPr>
          <w:lang w:val="en-US"/>
        </w:rPr>
        <w:t xml:space="preserve">PFCP Session Set </w:t>
      </w:r>
      <w:r w:rsidRPr="00441CD0">
        <w:t>Deletion Response</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6C892280" w14:textId="77777777" w:rsidR="00EE5860" w:rsidRPr="00441CD0" w:rsidRDefault="00EE5860" w:rsidP="00EE5860">
      <w:pPr>
        <w:rPr>
          <w:rFonts w:ascii="Arial" w:hAnsi="Arial" w:cs="Arial"/>
          <w:bCs/>
        </w:rPr>
      </w:pPr>
      <w:r w:rsidRPr="00441CD0">
        <w:rPr>
          <w:rFonts w:ascii="Arial" w:hAnsi="Arial" w:cs="Arial"/>
          <w:bCs/>
        </w:rPr>
        <w:t>The PFCP Session Set Deletion Response shall be sent over the Sxa and Sxb interface by the UP function or the CP function as a reply to the PFCP Session Set Deletion Request.</w:t>
      </w:r>
    </w:p>
    <w:p w14:paraId="63FD7D50" w14:textId="77777777" w:rsidR="00EE5860" w:rsidRPr="00441CD0" w:rsidRDefault="00EE5860" w:rsidP="00EE5860">
      <w:pPr>
        <w:pStyle w:val="TH"/>
        <w:rPr>
          <w:lang w:val="en-US"/>
        </w:rPr>
      </w:pPr>
      <w:r w:rsidRPr="00441CD0">
        <w:t>Table 7.4.</w:t>
      </w:r>
      <w:r w:rsidRPr="00441CD0">
        <w:rPr>
          <w:lang w:val="en-US"/>
        </w:rPr>
        <w:t>6</w:t>
      </w:r>
      <w:r w:rsidRPr="00441CD0">
        <w:t>.2-1: Information Elements in a PFCP Session Set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3FCD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EBD46CC" w14:textId="77777777" w:rsidR="00EE5860" w:rsidRPr="00441CD0" w:rsidRDefault="00EE5860" w:rsidP="00BB0E1F">
            <w:pPr>
              <w:pStyle w:val="TAH"/>
              <w:rPr>
                <w:lang w:val="x-none"/>
              </w:rPr>
            </w:pPr>
            <w:bookmarkStart w:id="3943" w:name="MCCQCTEMPBM_00000065"/>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E51C6B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240522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89DC5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B8D13C" w14:textId="77777777" w:rsidR="00EE5860" w:rsidRPr="00441CD0" w:rsidRDefault="00EE5860" w:rsidP="00BB0E1F">
            <w:pPr>
              <w:pStyle w:val="TAH"/>
            </w:pPr>
            <w:r w:rsidRPr="00441CD0">
              <w:t>IE Type</w:t>
            </w:r>
          </w:p>
        </w:tc>
      </w:tr>
      <w:tr w:rsidR="00EE5860" w:rsidRPr="00441CD0" w14:paraId="35FFFAF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2B2040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250D947"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52AC721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A22C3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486C22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D2FD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96449E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77531B1" w14:textId="77777777" w:rsidR="00EE5860" w:rsidRPr="00441CD0" w:rsidRDefault="00EE5860" w:rsidP="00BB0E1F">
            <w:pPr>
              <w:spacing w:after="0"/>
              <w:rPr>
                <w:rFonts w:ascii="Arial" w:hAnsi="Arial"/>
                <w:b/>
                <w:sz w:val="18"/>
                <w:lang w:val="x-none"/>
              </w:rPr>
            </w:pPr>
          </w:p>
        </w:tc>
      </w:tr>
      <w:tr w:rsidR="00EE5860" w:rsidRPr="00441CD0" w14:paraId="1D4C98B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84AA666" w14:textId="77777777" w:rsidR="00EE5860" w:rsidRPr="00441CD0" w:rsidRDefault="00EE5860" w:rsidP="00BB0E1F">
            <w:pPr>
              <w:pStyle w:val="TAL"/>
              <w:rPr>
                <w:szCs w:val="18"/>
                <w:lang w:val="de-DE"/>
              </w:rPr>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hideMark/>
          </w:tcPr>
          <w:p w14:paraId="22DE6F66" w14:textId="77777777" w:rsidR="00EE5860" w:rsidRPr="00441CD0" w:rsidRDefault="00EE5860" w:rsidP="00BB0E1F">
            <w:pPr>
              <w:pStyle w:val="TAH"/>
              <w:rPr>
                <w:lang w:val="x-none"/>
              </w:rPr>
            </w:pPr>
            <w:r w:rsidRPr="00441CD0">
              <w:rPr>
                <w:b w:val="0"/>
              </w:rPr>
              <w:t>M</w:t>
            </w:r>
          </w:p>
        </w:tc>
        <w:tc>
          <w:tcPr>
            <w:tcW w:w="4672" w:type="dxa"/>
            <w:tcBorders>
              <w:top w:val="single" w:sz="4" w:space="0" w:color="auto"/>
              <w:left w:val="single" w:sz="4" w:space="0" w:color="auto"/>
              <w:bottom w:val="single" w:sz="4" w:space="0" w:color="auto"/>
              <w:right w:val="single" w:sz="4" w:space="0" w:color="auto"/>
            </w:tcBorders>
            <w:hideMark/>
          </w:tcPr>
          <w:p w14:paraId="4A645573" w14:textId="77777777" w:rsidR="00EE5860" w:rsidRPr="00441CD0" w:rsidRDefault="00EE5860" w:rsidP="00BB0E1F">
            <w:pPr>
              <w:pStyle w:val="TAL"/>
            </w:pPr>
            <w:r w:rsidRPr="00441CD0">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062EFBDD"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53811404" w14:textId="77777777" w:rsidR="00EE5860" w:rsidRPr="00441CD0" w:rsidRDefault="00EE5860" w:rsidP="00BB0E1F">
            <w:pPr>
              <w:pStyle w:val="TAH"/>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19E9C947" w14:textId="77777777" w:rsidR="00EE5860" w:rsidRPr="00441CD0" w:rsidRDefault="00EE5860" w:rsidP="00BB0E1F">
            <w:pPr>
              <w:pStyle w:val="TAH"/>
            </w:pPr>
            <w:r w:rsidRPr="00441CD0">
              <w:rPr>
                <w:b w:val="0"/>
              </w:rPr>
              <w:t>-</w:t>
            </w:r>
          </w:p>
        </w:tc>
        <w:tc>
          <w:tcPr>
            <w:tcW w:w="370" w:type="dxa"/>
            <w:tcBorders>
              <w:top w:val="single" w:sz="4" w:space="0" w:color="auto"/>
              <w:left w:val="single" w:sz="4" w:space="0" w:color="auto"/>
              <w:bottom w:val="single" w:sz="4" w:space="0" w:color="auto"/>
              <w:right w:val="single" w:sz="4" w:space="0" w:color="auto"/>
            </w:tcBorders>
          </w:tcPr>
          <w:p w14:paraId="38DB6AE1" w14:textId="77777777" w:rsidR="00EE5860" w:rsidRPr="00441CD0" w:rsidRDefault="00EE5860" w:rsidP="00BB0E1F">
            <w:pPr>
              <w:pStyle w:val="TAH"/>
            </w:pPr>
          </w:p>
        </w:tc>
        <w:tc>
          <w:tcPr>
            <w:tcW w:w="1405" w:type="dxa"/>
            <w:tcBorders>
              <w:top w:val="single" w:sz="4" w:space="0" w:color="auto"/>
              <w:left w:val="single" w:sz="4" w:space="0" w:color="auto"/>
              <w:bottom w:val="single" w:sz="4" w:space="0" w:color="auto"/>
              <w:right w:val="single" w:sz="4" w:space="0" w:color="auto"/>
            </w:tcBorders>
            <w:hideMark/>
          </w:tcPr>
          <w:p w14:paraId="54A01B85" w14:textId="77777777" w:rsidR="00EE5860" w:rsidRPr="00441CD0" w:rsidRDefault="00EE5860" w:rsidP="00BB0E1F">
            <w:pPr>
              <w:pStyle w:val="TAH"/>
            </w:pPr>
            <w:r w:rsidRPr="00441CD0">
              <w:rPr>
                <w:b w:val="0"/>
              </w:rPr>
              <w:t>Node ID</w:t>
            </w:r>
          </w:p>
        </w:tc>
      </w:tr>
      <w:tr w:rsidR="00EE5860" w:rsidRPr="00441CD0" w14:paraId="7B0AC3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E8C087D"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D2E72FB"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9FE03A3"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0DE792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DBA20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3582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9B9D52A"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693395E8" w14:textId="77777777" w:rsidR="00EE5860" w:rsidRPr="00441CD0" w:rsidRDefault="00EE5860" w:rsidP="00BB0E1F">
            <w:pPr>
              <w:pStyle w:val="TAC"/>
              <w:rPr>
                <w:lang w:val="sv-SE"/>
              </w:rPr>
            </w:pPr>
            <w:r w:rsidRPr="00441CD0">
              <w:rPr>
                <w:lang w:val="sv-SE"/>
              </w:rPr>
              <w:t>Cause</w:t>
            </w:r>
          </w:p>
        </w:tc>
      </w:tr>
      <w:tr w:rsidR="00EE5860" w:rsidRPr="00441CD0" w14:paraId="15234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6FF522C"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C0050CD"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6328BB1C" w14:textId="77777777" w:rsidR="00EE5860" w:rsidRPr="00441CD0" w:rsidRDefault="00EE5860" w:rsidP="00BB0E1F">
            <w:pPr>
              <w:pStyle w:val="TAL"/>
            </w:pPr>
            <w:r w:rsidRPr="00441CD0">
              <w:t>This IE shall be included if the rejection is due to an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C9F1E1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51B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EF6E1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85E19A0"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hideMark/>
          </w:tcPr>
          <w:p w14:paraId="4D0A09B5" w14:textId="77777777" w:rsidR="00EE5860" w:rsidRPr="00441CD0" w:rsidRDefault="00EE5860" w:rsidP="00BB0E1F">
            <w:pPr>
              <w:pStyle w:val="TAC"/>
              <w:rPr>
                <w:lang w:val="sv-SE"/>
              </w:rPr>
            </w:pPr>
            <w:r w:rsidRPr="00441CD0">
              <w:rPr>
                <w:lang w:val="sv-SE"/>
              </w:rPr>
              <w:t>Offending IE</w:t>
            </w:r>
          </w:p>
        </w:tc>
      </w:tr>
      <w:bookmarkEnd w:id="3943"/>
    </w:tbl>
    <w:p w14:paraId="05169408" w14:textId="77777777" w:rsidR="00EE5860" w:rsidRPr="00441CD0" w:rsidRDefault="00EE5860" w:rsidP="00EE5860">
      <w:pPr>
        <w:rPr>
          <w:lang w:val="sv-SE"/>
        </w:rPr>
      </w:pPr>
    </w:p>
    <w:p w14:paraId="4E39A908" w14:textId="77777777" w:rsidR="00EE5860" w:rsidRPr="00441CD0" w:rsidRDefault="00EE5860" w:rsidP="00EE5860">
      <w:pPr>
        <w:pStyle w:val="Heading2"/>
        <w:rPr>
          <w:lang w:val="x-none"/>
        </w:rPr>
      </w:pPr>
      <w:bookmarkStart w:id="3944" w:name="_Toc19717281"/>
      <w:bookmarkStart w:id="3945" w:name="_Toc27490771"/>
      <w:bookmarkStart w:id="3946" w:name="_Toc27557064"/>
      <w:bookmarkStart w:id="3947" w:name="_Toc27723981"/>
      <w:bookmarkStart w:id="3948" w:name="_Toc36031053"/>
      <w:bookmarkStart w:id="3949" w:name="_Toc36042973"/>
      <w:bookmarkStart w:id="3950" w:name="_Toc36814298"/>
      <w:bookmarkStart w:id="3951" w:name="_Toc44689152"/>
      <w:bookmarkStart w:id="3952" w:name="_Toc44923906"/>
      <w:bookmarkStart w:id="3953" w:name="_Toc51860876"/>
      <w:bookmarkStart w:id="3954" w:name="_Toc57930647"/>
      <w:bookmarkStart w:id="3955" w:name="_Toc57931277"/>
      <w:bookmarkStart w:id="3956" w:name="_Toc160974403"/>
      <w:r w:rsidRPr="00441CD0">
        <w:t>7.5</w:t>
      </w:r>
      <w:r w:rsidRPr="00441CD0">
        <w:tab/>
        <w:t>PFCP Session Related Messages</w:t>
      </w:r>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1516859B" w14:textId="77777777" w:rsidR="00EE5860" w:rsidRPr="00441CD0" w:rsidRDefault="00EE5860" w:rsidP="00EE5860">
      <w:pPr>
        <w:pStyle w:val="Heading3"/>
      </w:pPr>
      <w:bookmarkStart w:id="3957" w:name="_Toc19717282"/>
      <w:bookmarkStart w:id="3958" w:name="_Toc27490772"/>
      <w:bookmarkStart w:id="3959" w:name="_Toc27557065"/>
      <w:bookmarkStart w:id="3960" w:name="_Toc27723982"/>
      <w:bookmarkStart w:id="3961" w:name="_Toc36031054"/>
      <w:bookmarkStart w:id="3962" w:name="_Toc36042974"/>
      <w:bookmarkStart w:id="3963" w:name="_Toc36814299"/>
      <w:bookmarkStart w:id="3964" w:name="_Toc44689153"/>
      <w:bookmarkStart w:id="3965" w:name="_Toc44923907"/>
      <w:bookmarkStart w:id="3966" w:name="_Toc51860877"/>
      <w:bookmarkStart w:id="3967" w:name="_Toc57930648"/>
      <w:bookmarkStart w:id="3968" w:name="_Toc57931278"/>
      <w:bookmarkStart w:id="3969" w:name="_Toc160974404"/>
      <w:r w:rsidRPr="00441CD0">
        <w:t>7.5.1</w:t>
      </w:r>
      <w:r w:rsidRPr="00441CD0">
        <w:rPr>
          <w:lang w:val="en-US"/>
        </w:rPr>
        <w:tab/>
        <w:t>General</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1C103BCA" w14:textId="77777777" w:rsidR="00EE5860" w:rsidRPr="00441CD0" w:rsidRDefault="00EE5860" w:rsidP="00EE5860">
      <w:pPr>
        <w:rPr>
          <w:lang w:eastAsia="zh-CN"/>
        </w:rPr>
      </w:pPr>
      <w:r w:rsidRPr="00441CD0">
        <w:rPr>
          <w:lang w:val="en-US"/>
        </w:rPr>
        <w:t>This clause specifies the session related messages used over the Sxa, Sxb and Sxc reference points</w:t>
      </w:r>
      <w:r w:rsidRPr="00441CD0">
        <w:t>.</w:t>
      </w:r>
    </w:p>
    <w:p w14:paraId="35D27BDE" w14:textId="77777777" w:rsidR="00EE5860" w:rsidRPr="00441CD0" w:rsidRDefault="00EE5860" w:rsidP="00EE5860">
      <w:pPr>
        <w:pStyle w:val="Heading3"/>
      </w:pPr>
      <w:bookmarkStart w:id="3970" w:name="_Toc19717283"/>
      <w:bookmarkStart w:id="3971" w:name="_Toc27490773"/>
      <w:bookmarkStart w:id="3972" w:name="_Toc27557066"/>
      <w:bookmarkStart w:id="3973" w:name="_Toc27723983"/>
      <w:bookmarkStart w:id="3974" w:name="_Toc36031055"/>
      <w:bookmarkStart w:id="3975" w:name="_Toc36042975"/>
      <w:bookmarkStart w:id="3976" w:name="_Toc36814300"/>
      <w:bookmarkStart w:id="3977" w:name="_Toc44689154"/>
      <w:bookmarkStart w:id="3978" w:name="_Toc44923908"/>
      <w:bookmarkStart w:id="3979" w:name="_Toc51860878"/>
      <w:bookmarkStart w:id="3980" w:name="_Toc57930649"/>
      <w:bookmarkStart w:id="3981" w:name="_Toc57931279"/>
      <w:bookmarkStart w:id="3982" w:name="_Toc160974405"/>
      <w:r w:rsidRPr="00441CD0">
        <w:lastRenderedPageBreak/>
        <w:t>7.5.2</w:t>
      </w:r>
      <w:r w:rsidRPr="00441CD0">
        <w:tab/>
      </w:r>
      <w:r w:rsidRPr="00441CD0">
        <w:rPr>
          <w:lang w:val="en-US"/>
        </w:rPr>
        <w:t xml:space="preserve">PFCP </w:t>
      </w:r>
      <w:r w:rsidRPr="00441CD0">
        <w:t>Session Establishment Request</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p>
    <w:p w14:paraId="66E6B210" w14:textId="77777777" w:rsidR="00EE5860" w:rsidRPr="00441CD0" w:rsidRDefault="00EE5860" w:rsidP="00EE5860">
      <w:pPr>
        <w:pStyle w:val="Heading4"/>
        <w:rPr>
          <w:rFonts w:cs="Arial"/>
          <w:bCs/>
        </w:rPr>
      </w:pPr>
      <w:bookmarkStart w:id="3983" w:name="_Toc19717284"/>
      <w:bookmarkStart w:id="3984" w:name="_Toc27490774"/>
      <w:bookmarkStart w:id="3985" w:name="_Toc27557067"/>
      <w:bookmarkStart w:id="3986" w:name="_Toc27723984"/>
      <w:bookmarkStart w:id="3987" w:name="_Toc36031056"/>
      <w:bookmarkStart w:id="3988" w:name="_Toc36042976"/>
      <w:bookmarkStart w:id="3989" w:name="_Toc36814301"/>
      <w:bookmarkStart w:id="3990" w:name="_Toc44689155"/>
      <w:bookmarkStart w:id="3991" w:name="_Toc44923909"/>
      <w:bookmarkStart w:id="3992" w:name="_Toc51860879"/>
      <w:bookmarkStart w:id="3993" w:name="_Toc57930650"/>
      <w:bookmarkStart w:id="3994" w:name="_Toc57931280"/>
      <w:bookmarkStart w:id="3995" w:name="_Toc160974406"/>
      <w:r w:rsidRPr="00441CD0">
        <w:t>7.5.2.1</w:t>
      </w:r>
      <w:r w:rsidRPr="00441CD0">
        <w:tab/>
        <w:t>General</w:t>
      </w:r>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3B49F56A" w14:textId="77777777" w:rsidR="00EE5860" w:rsidRPr="00441CD0" w:rsidRDefault="00EE5860" w:rsidP="00EE5860">
      <w:pPr>
        <w:rPr>
          <w:rFonts w:ascii="Arial" w:hAnsi="Arial" w:cs="Arial"/>
          <w:bCs/>
        </w:rPr>
      </w:pPr>
      <w:r w:rsidRPr="00441CD0">
        <w:rPr>
          <w:rFonts w:ascii="Arial" w:hAnsi="Arial" w:cs="Arial"/>
          <w:bCs/>
        </w:rPr>
        <w:t>The PFCP Session Establishment Request shall be sent over the Sxa, Sxb, Sxc and N4 interface by the CP function to establish a new PFCP session context in the UP function.</w:t>
      </w:r>
    </w:p>
    <w:p w14:paraId="1F58C90A" w14:textId="77777777" w:rsidR="00EE5860" w:rsidRPr="00441CD0" w:rsidRDefault="00EE5860" w:rsidP="00EE5860">
      <w:pPr>
        <w:pStyle w:val="TH"/>
      </w:pPr>
      <w:r w:rsidRPr="00441CD0">
        <w:t>Table 7.5.2.1-1: Information Elements in a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2137EE09"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2C253CD5" w14:textId="77777777" w:rsidR="00EE5860" w:rsidRPr="00441CD0" w:rsidRDefault="00EE5860" w:rsidP="00BB0E1F">
            <w:pPr>
              <w:pStyle w:val="TAH"/>
            </w:pPr>
            <w:bookmarkStart w:id="3996" w:name="MCCQCTEMPBM_00000066"/>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2B9B73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05B255F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2598F0EC"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775F61CD" w14:textId="77777777" w:rsidR="00EE5860" w:rsidRPr="00441CD0" w:rsidRDefault="00EE5860" w:rsidP="00BB0E1F">
            <w:pPr>
              <w:pStyle w:val="TAH"/>
            </w:pPr>
            <w:r w:rsidRPr="00441CD0">
              <w:t>IE Type</w:t>
            </w:r>
          </w:p>
        </w:tc>
      </w:tr>
      <w:tr w:rsidR="00EE5860" w:rsidRPr="00441CD0" w14:paraId="134F89BC"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79B38CC8"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782CD9BA"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6BA9A52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6632FC93"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4D108106"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0D32930F"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68404BB0"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05A48358" w14:textId="77777777" w:rsidR="00EE5860" w:rsidRPr="00441CD0" w:rsidRDefault="00EE5860" w:rsidP="00BB0E1F">
            <w:pPr>
              <w:spacing w:after="0"/>
              <w:rPr>
                <w:rFonts w:ascii="Arial" w:hAnsi="Arial"/>
                <w:b/>
                <w:sz w:val="18"/>
                <w:lang w:val="x-none"/>
              </w:rPr>
            </w:pPr>
          </w:p>
        </w:tc>
      </w:tr>
      <w:tr w:rsidR="00EE5860" w:rsidRPr="00441CD0" w14:paraId="55427F7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D639EB3" w14:textId="77777777" w:rsidR="00EE5860" w:rsidRPr="00441CD0" w:rsidRDefault="00EE5860" w:rsidP="00BB0E1F">
            <w:pPr>
              <w:pStyle w:val="TAL"/>
              <w:rPr>
                <w:szCs w:val="18"/>
                <w:lang w:val="de-DE"/>
              </w:rPr>
            </w:pPr>
            <w:r w:rsidRPr="00441CD0">
              <w:rPr>
                <w:szCs w:val="18"/>
                <w:lang w:val="de-DE"/>
              </w:rPr>
              <w:lastRenderedPageBreak/>
              <w:t>Node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1CC3C14" w14:textId="77777777" w:rsidR="00EE5860" w:rsidRPr="00441CD0" w:rsidRDefault="00EE5860" w:rsidP="00BB0E1F">
            <w:pPr>
              <w:pStyle w:val="TAL"/>
              <w:jc w:val="center"/>
              <w:rPr>
                <w:szCs w:val="18"/>
                <w:lang w:val="x-none"/>
              </w:rP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3299944"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gridSpan w:val="2"/>
            <w:tcBorders>
              <w:top w:val="single" w:sz="4" w:space="0" w:color="auto"/>
              <w:left w:val="single" w:sz="4" w:space="0" w:color="auto"/>
              <w:bottom w:val="single" w:sz="4" w:space="0" w:color="auto"/>
              <w:right w:val="single" w:sz="4" w:space="0" w:color="auto"/>
            </w:tcBorders>
            <w:hideMark/>
          </w:tcPr>
          <w:p w14:paraId="5DE9A2E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1BC35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F220D1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5D0A70" w14:textId="77777777" w:rsidR="00EE5860" w:rsidRPr="00441CD0" w:rsidRDefault="00EE5860" w:rsidP="00BB0E1F">
            <w:pPr>
              <w:pStyle w:val="TAC"/>
            </w:pPr>
            <w:r w:rsidRPr="00441CD0">
              <w:rPr>
                <w:lang w:val="sv-S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46657C9"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46D85C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32153C4" w14:textId="77777777" w:rsidR="00EE5860" w:rsidRPr="00441CD0" w:rsidRDefault="00EE5860" w:rsidP="00BB0E1F">
            <w:pPr>
              <w:pStyle w:val="TAL"/>
            </w:pPr>
            <w:r w:rsidRPr="00441CD0">
              <w:rPr>
                <w:szCs w:val="18"/>
                <w:lang w:val="de-DE"/>
              </w:rPr>
              <w:t>CP F-SEID</w:t>
            </w:r>
          </w:p>
        </w:tc>
        <w:tc>
          <w:tcPr>
            <w:tcW w:w="336" w:type="dxa"/>
            <w:gridSpan w:val="2"/>
            <w:tcBorders>
              <w:top w:val="single" w:sz="4" w:space="0" w:color="auto"/>
              <w:left w:val="single" w:sz="4" w:space="0" w:color="auto"/>
              <w:bottom w:val="single" w:sz="4" w:space="0" w:color="auto"/>
              <w:right w:val="single" w:sz="4" w:space="0" w:color="auto"/>
            </w:tcBorders>
            <w:hideMark/>
          </w:tcPr>
          <w:p w14:paraId="60978E59" w14:textId="77777777" w:rsidR="00EE5860" w:rsidRPr="00441CD0" w:rsidRDefault="00EE5860" w:rsidP="00BB0E1F">
            <w:pPr>
              <w:pStyle w:val="TAL"/>
              <w:jc w:val="cente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13CC7D2" w14:textId="77777777" w:rsidR="00EE5860" w:rsidRPr="00441CD0" w:rsidRDefault="00EE5860" w:rsidP="00BB0E1F">
            <w:pPr>
              <w:pStyle w:val="TAL"/>
            </w:pPr>
            <w:r w:rsidRPr="00441CD0">
              <w:rPr>
                <w:szCs w:val="18"/>
                <w:lang w:val="en-US"/>
              </w:rPr>
              <w:t>This IE shall contain the unique identifier allocated by the CP function identifying the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03CA94D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BBB0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025EE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004EBD"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2AD97BC2" w14:textId="77777777" w:rsidR="00EE5860" w:rsidRPr="00441CD0" w:rsidRDefault="00EE5860" w:rsidP="00BB0E1F">
            <w:pPr>
              <w:pStyle w:val="TAC"/>
              <w:rPr>
                <w:lang w:val="de-DE"/>
              </w:rPr>
            </w:pPr>
            <w:r w:rsidRPr="00441CD0">
              <w:rPr>
                <w:lang w:val="de-DE"/>
              </w:rPr>
              <w:t>F-SEID</w:t>
            </w:r>
          </w:p>
        </w:tc>
      </w:tr>
      <w:tr w:rsidR="00EE5860" w:rsidRPr="00441CD0" w14:paraId="42CC881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28B34937" w14:textId="77777777" w:rsidR="00EE5860" w:rsidRPr="00441CD0" w:rsidRDefault="00EE5860" w:rsidP="00BB0E1F">
            <w:pPr>
              <w:pStyle w:val="TAL"/>
              <w:rPr>
                <w:szCs w:val="18"/>
                <w:lang w:val="de-DE"/>
              </w:rPr>
            </w:pPr>
            <w:r w:rsidRPr="00441CD0">
              <w:t>Create PDR</w:t>
            </w:r>
          </w:p>
        </w:tc>
        <w:tc>
          <w:tcPr>
            <w:tcW w:w="336" w:type="dxa"/>
            <w:gridSpan w:val="2"/>
            <w:tcBorders>
              <w:top w:val="single" w:sz="4" w:space="0" w:color="auto"/>
              <w:left w:val="single" w:sz="4" w:space="0" w:color="auto"/>
              <w:bottom w:val="single" w:sz="4" w:space="0" w:color="auto"/>
              <w:right w:val="single" w:sz="4" w:space="0" w:color="auto"/>
            </w:tcBorders>
            <w:hideMark/>
          </w:tcPr>
          <w:p w14:paraId="010C95EE"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gridSpan w:val="2"/>
            <w:tcBorders>
              <w:top w:val="single" w:sz="4" w:space="0" w:color="auto"/>
              <w:left w:val="single" w:sz="4" w:space="0" w:color="auto"/>
              <w:bottom w:val="single" w:sz="4" w:space="0" w:color="auto"/>
              <w:right w:val="single" w:sz="4" w:space="0" w:color="auto"/>
            </w:tcBorders>
          </w:tcPr>
          <w:p w14:paraId="5AE081DC" w14:textId="77777777" w:rsidR="00EE5860" w:rsidRPr="00441CD0" w:rsidRDefault="00EE5860" w:rsidP="00BB0E1F">
            <w:pPr>
              <w:pStyle w:val="TAL"/>
              <w:rPr>
                <w:szCs w:val="18"/>
                <w:lang w:val="en-US" w:eastAsia="zh-CN"/>
              </w:rPr>
            </w:pPr>
            <w:r w:rsidRPr="00441CD0">
              <w:rPr>
                <w:szCs w:val="18"/>
                <w:lang w:val="en-US" w:eastAsia="zh-CN"/>
              </w:rPr>
              <w:t>This IE shall be present for at least one PDR to be associated to the PFCP session.</w:t>
            </w:r>
          </w:p>
          <w:p w14:paraId="71E2A9D0" w14:textId="77777777" w:rsidR="00EE5860" w:rsidRPr="00441CD0" w:rsidRDefault="00EE5860" w:rsidP="00BB0E1F">
            <w:pPr>
              <w:pStyle w:val="TAL"/>
              <w:rPr>
                <w:szCs w:val="18"/>
                <w:lang w:val="en-US" w:eastAsia="zh-CN"/>
              </w:rPr>
            </w:pPr>
          </w:p>
          <w:p w14:paraId="1F999483" w14:textId="77777777" w:rsidR="00EE5860" w:rsidRPr="00441CD0" w:rsidRDefault="00EE5860" w:rsidP="00BB0E1F">
            <w:pPr>
              <w:pStyle w:val="TAL"/>
              <w:rPr>
                <w:lang w:val="en-US" w:eastAsia="zh-CN"/>
              </w:rPr>
            </w:pPr>
            <w:r w:rsidRPr="00441CD0">
              <w:rPr>
                <w:lang w:eastAsia="zh-CN"/>
              </w:rPr>
              <w:t>Several IEs with the same IE type may be present to represent multiple PDRs.</w:t>
            </w:r>
          </w:p>
          <w:p w14:paraId="61E33A7B" w14:textId="77777777" w:rsidR="00EE5860" w:rsidRPr="00441CD0" w:rsidRDefault="00EE5860" w:rsidP="00BB0E1F">
            <w:pPr>
              <w:pStyle w:val="TAL"/>
              <w:rPr>
                <w:szCs w:val="18"/>
                <w:lang w:val="en-US"/>
              </w:rPr>
            </w:pPr>
            <w:r w:rsidRPr="00441CD0">
              <w:rPr>
                <w:lang w:eastAsia="zh-CN"/>
              </w:rPr>
              <w:t xml:space="preserve">See </w:t>
            </w:r>
            <w:r w:rsidRPr="00441CD0">
              <w:t>Table 7.5.2.2-</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547792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043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28B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A8D327"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FB94D05" w14:textId="77777777" w:rsidR="00EE5860" w:rsidRPr="00441CD0" w:rsidRDefault="00EE5860" w:rsidP="00BB0E1F">
            <w:pPr>
              <w:pStyle w:val="TAC"/>
            </w:pPr>
            <w:r w:rsidRPr="00441CD0">
              <w:rPr>
                <w:szCs w:val="18"/>
              </w:rPr>
              <w:t>Create PDR</w:t>
            </w:r>
          </w:p>
        </w:tc>
      </w:tr>
      <w:tr w:rsidR="00EE5860" w:rsidRPr="00441CD0" w14:paraId="0F01F50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B8DBAF0" w14:textId="77777777" w:rsidR="00EE5860" w:rsidRPr="00441CD0" w:rsidRDefault="00EE5860" w:rsidP="00BB0E1F">
            <w:pPr>
              <w:pStyle w:val="TAL"/>
            </w:pPr>
            <w:r w:rsidRPr="00441CD0">
              <w:t>Create FAR</w:t>
            </w:r>
          </w:p>
        </w:tc>
        <w:tc>
          <w:tcPr>
            <w:tcW w:w="336" w:type="dxa"/>
            <w:gridSpan w:val="2"/>
            <w:tcBorders>
              <w:top w:val="single" w:sz="4" w:space="0" w:color="auto"/>
              <w:left w:val="single" w:sz="4" w:space="0" w:color="auto"/>
              <w:bottom w:val="single" w:sz="4" w:space="0" w:color="auto"/>
              <w:right w:val="single" w:sz="4" w:space="0" w:color="auto"/>
            </w:tcBorders>
            <w:hideMark/>
          </w:tcPr>
          <w:p w14:paraId="47496832" w14:textId="77777777" w:rsidR="00EE5860" w:rsidRPr="00441CD0" w:rsidRDefault="00EE5860" w:rsidP="00BB0E1F">
            <w:pPr>
              <w:pStyle w:val="TAL"/>
              <w:jc w:val="center"/>
              <w:rPr>
                <w:rFonts w:eastAsia="SimSun"/>
                <w:szCs w:val="18"/>
              </w:rPr>
            </w:pPr>
            <w:r w:rsidRPr="00441CD0">
              <w:rPr>
                <w:rFonts w:eastAsia="SimSun"/>
                <w:szCs w:val="18"/>
              </w:rPr>
              <w:t>M</w:t>
            </w:r>
          </w:p>
        </w:tc>
        <w:tc>
          <w:tcPr>
            <w:tcW w:w="4670" w:type="dxa"/>
            <w:gridSpan w:val="2"/>
            <w:tcBorders>
              <w:top w:val="single" w:sz="4" w:space="0" w:color="auto"/>
              <w:left w:val="single" w:sz="4" w:space="0" w:color="auto"/>
              <w:bottom w:val="single" w:sz="4" w:space="0" w:color="auto"/>
              <w:right w:val="single" w:sz="4" w:space="0" w:color="auto"/>
            </w:tcBorders>
          </w:tcPr>
          <w:p w14:paraId="662F2C4A" w14:textId="77777777" w:rsidR="00EE5860" w:rsidRPr="00441CD0" w:rsidRDefault="00EE5860" w:rsidP="00BB0E1F">
            <w:pPr>
              <w:pStyle w:val="TAL"/>
              <w:rPr>
                <w:lang w:val="en-US"/>
              </w:rPr>
            </w:pPr>
            <w:r w:rsidRPr="00441CD0">
              <w:rPr>
                <w:lang w:val="en-US"/>
              </w:rPr>
              <w:t>This IE shall be present for at least one FAR to be associated to the PFCP session.</w:t>
            </w:r>
          </w:p>
          <w:p w14:paraId="3AC302D4" w14:textId="77777777" w:rsidR="00EE5860" w:rsidRPr="00441CD0" w:rsidRDefault="00EE5860" w:rsidP="00BB0E1F">
            <w:pPr>
              <w:pStyle w:val="TAL"/>
              <w:rPr>
                <w:lang w:val="en-US"/>
              </w:rPr>
            </w:pPr>
          </w:p>
          <w:p w14:paraId="665040BA" w14:textId="77777777" w:rsidR="00EE5860" w:rsidRPr="00441CD0" w:rsidRDefault="00EE5860" w:rsidP="00BB0E1F">
            <w:pPr>
              <w:pStyle w:val="TAL"/>
              <w:rPr>
                <w:lang w:val="en-US" w:eastAsia="zh-CN"/>
              </w:rPr>
            </w:pPr>
            <w:r w:rsidRPr="00441CD0">
              <w:rPr>
                <w:lang w:eastAsia="zh-CN"/>
              </w:rPr>
              <w:t>Several IEs with the same IE type may be present to represent multiple FARs.</w:t>
            </w:r>
          </w:p>
          <w:p w14:paraId="2FD004E0" w14:textId="77777777" w:rsidR="00EE5860" w:rsidRPr="00441CD0" w:rsidRDefault="00EE5860" w:rsidP="00BB0E1F">
            <w:pPr>
              <w:pStyle w:val="TAL"/>
              <w:rPr>
                <w:szCs w:val="18"/>
                <w:lang w:val="en-US" w:eastAsia="zh-CN"/>
              </w:rPr>
            </w:pPr>
            <w:r w:rsidRPr="00441CD0">
              <w:rPr>
                <w:lang w:eastAsia="zh-CN"/>
              </w:rPr>
              <w:t xml:space="preserve">See </w:t>
            </w:r>
            <w:r w:rsidRPr="00441CD0">
              <w:t>Table 7.5.2</w:t>
            </w:r>
            <w:r w:rsidRPr="00441CD0">
              <w:rPr>
                <w:lang w:val="de-DE"/>
              </w:rPr>
              <w:t>.3</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A57CF0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AE2E9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63E11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638E3F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8DD3C4" w14:textId="77777777" w:rsidR="00EE5860" w:rsidRPr="00441CD0" w:rsidRDefault="00EE5860" w:rsidP="00BB0E1F">
            <w:pPr>
              <w:pStyle w:val="TAC"/>
            </w:pPr>
            <w:r w:rsidRPr="00441CD0">
              <w:rPr>
                <w:szCs w:val="18"/>
              </w:rPr>
              <w:t>Create FAR</w:t>
            </w:r>
          </w:p>
        </w:tc>
      </w:tr>
      <w:tr w:rsidR="00EE5860" w:rsidRPr="00441CD0" w14:paraId="03C26D1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21B375" w14:textId="77777777" w:rsidR="00EE5860" w:rsidRPr="00441CD0" w:rsidRDefault="00EE5860" w:rsidP="00BB0E1F">
            <w:pPr>
              <w:pStyle w:val="TAL"/>
            </w:pPr>
            <w:r w:rsidRPr="00441CD0">
              <w:t>Create URR</w:t>
            </w:r>
          </w:p>
        </w:tc>
        <w:tc>
          <w:tcPr>
            <w:tcW w:w="336" w:type="dxa"/>
            <w:gridSpan w:val="2"/>
            <w:tcBorders>
              <w:top w:val="single" w:sz="4" w:space="0" w:color="auto"/>
              <w:left w:val="single" w:sz="4" w:space="0" w:color="auto"/>
              <w:bottom w:val="single" w:sz="4" w:space="0" w:color="auto"/>
              <w:right w:val="single" w:sz="4" w:space="0" w:color="auto"/>
            </w:tcBorders>
            <w:hideMark/>
          </w:tcPr>
          <w:p w14:paraId="7CEE65E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0C7EC97" w14:textId="77777777" w:rsidR="00EE5860" w:rsidRPr="00441CD0" w:rsidRDefault="00EE5860" w:rsidP="00BB0E1F">
            <w:pPr>
              <w:pStyle w:val="TAL"/>
              <w:rPr>
                <w:lang w:val="en-US"/>
              </w:rPr>
            </w:pPr>
            <w:r w:rsidRPr="00441CD0">
              <w:rPr>
                <w:lang w:val="en-US"/>
              </w:rPr>
              <w:t>This IE shall be present if a measurement action shall be applied to packets matching one or more PDR(s) of this PFCP session.</w:t>
            </w:r>
          </w:p>
          <w:p w14:paraId="70CC33FF" w14:textId="77777777" w:rsidR="00EE5860" w:rsidRPr="00441CD0" w:rsidRDefault="00EE5860" w:rsidP="00BB0E1F">
            <w:pPr>
              <w:pStyle w:val="TAL"/>
              <w:rPr>
                <w:lang w:val="en-US"/>
              </w:rPr>
            </w:pPr>
            <w:r w:rsidRPr="00441CD0">
              <w:rPr>
                <w:lang w:eastAsia="zh-CN"/>
              </w:rPr>
              <w:t>Several IEs within the same IE type may be present to represent multiple URRs</w:t>
            </w:r>
            <w:r w:rsidRPr="00441CD0">
              <w:rPr>
                <w:lang w:val="en-US" w:eastAsia="zh-CN"/>
              </w:rPr>
              <w:t>.</w:t>
            </w:r>
          </w:p>
          <w:p w14:paraId="64F3A0F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7.5.2.4-</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17404B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E5D5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E3D1EA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CE474E"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9927C96" w14:textId="77777777" w:rsidR="00EE5860" w:rsidRPr="00441CD0" w:rsidRDefault="00EE5860" w:rsidP="00BB0E1F">
            <w:pPr>
              <w:pStyle w:val="TAC"/>
            </w:pPr>
            <w:r w:rsidRPr="00441CD0">
              <w:rPr>
                <w:szCs w:val="18"/>
              </w:rPr>
              <w:t>Create URR</w:t>
            </w:r>
          </w:p>
        </w:tc>
      </w:tr>
      <w:tr w:rsidR="00EE5860" w:rsidRPr="00441CD0" w14:paraId="458F9A3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4DF18A4" w14:textId="77777777" w:rsidR="00EE5860" w:rsidRPr="00441CD0" w:rsidRDefault="00EE5860" w:rsidP="00BB0E1F">
            <w:pPr>
              <w:pStyle w:val="TAL"/>
            </w:pPr>
            <w:r w:rsidRPr="00441CD0">
              <w:t>Create QER</w:t>
            </w:r>
          </w:p>
        </w:tc>
        <w:tc>
          <w:tcPr>
            <w:tcW w:w="336" w:type="dxa"/>
            <w:gridSpan w:val="2"/>
            <w:tcBorders>
              <w:top w:val="single" w:sz="4" w:space="0" w:color="auto"/>
              <w:left w:val="single" w:sz="4" w:space="0" w:color="auto"/>
              <w:bottom w:val="single" w:sz="4" w:space="0" w:color="auto"/>
              <w:right w:val="single" w:sz="4" w:space="0" w:color="auto"/>
            </w:tcBorders>
            <w:hideMark/>
          </w:tcPr>
          <w:p w14:paraId="0DC121E6"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53E319F" w14:textId="77777777" w:rsidR="00EE5860" w:rsidRPr="00441CD0" w:rsidRDefault="00EE5860" w:rsidP="00BB0E1F">
            <w:pPr>
              <w:pStyle w:val="TAL"/>
              <w:rPr>
                <w:lang w:val="x-none" w:eastAsia="zh-CN"/>
              </w:rPr>
            </w:pPr>
            <w:r w:rsidRPr="00441CD0">
              <w:rPr>
                <w:lang w:val="en-US"/>
              </w:rPr>
              <w:t xml:space="preserve">This IE shall be present if </w:t>
            </w:r>
            <w:r w:rsidRPr="00441CD0">
              <w:rPr>
                <w:lang w:eastAsia="zh-CN"/>
              </w:rPr>
              <w:t>a QoS enforcement or QoS marking action shall be applied to packets matching one or more PDR(s) of this PFCP session.</w:t>
            </w:r>
          </w:p>
          <w:p w14:paraId="7E027C05" w14:textId="77777777" w:rsidR="00EE5860" w:rsidRPr="00441CD0" w:rsidRDefault="00EE5860" w:rsidP="00BB0E1F">
            <w:pPr>
              <w:pStyle w:val="TAL"/>
              <w:rPr>
                <w:lang w:val="en-US"/>
              </w:rPr>
            </w:pPr>
            <w:r w:rsidRPr="00441CD0">
              <w:rPr>
                <w:lang w:eastAsia="zh-CN"/>
              </w:rPr>
              <w:t>Several IEs within the same IE type may be present to represent multiple QERs.</w:t>
            </w:r>
          </w:p>
          <w:p w14:paraId="405CD529"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7.5.2.5-</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6A5DC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9CC45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C24C25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3FD500"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0DB3BBE" w14:textId="77777777" w:rsidR="00EE5860" w:rsidRPr="00441CD0" w:rsidRDefault="00EE5860" w:rsidP="00BB0E1F">
            <w:pPr>
              <w:pStyle w:val="TAC"/>
            </w:pPr>
            <w:r w:rsidRPr="00441CD0">
              <w:rPr>
                <w:szCs w:val="18"/>
              </w:rPr>
              <w:t>Create QER</w:t>
            </w:r>
          </w:p>
        </w:tc>
      </w:tr>
      <w:tr w:rsidR="00EE5860" w:rsidRPr="00441CD0" w14:paraId="59C4FE4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1C715F" w14:textId="77777777" w:rsidR="00EE5860" w:rsidRPr="00441CD0" w:rsidRDefault="00EE5860" w:rsidP="00BB0E1F">
            <w:pPr>
              <w:pStyle w:val="TAL"/>
            </w:pPr>
            <w:r w:rsidRPr="00441CD0">
              <w:t>Create BAR</w:t>
            </w:r>
          </w:p>
        </w:tc>
        <w:tc>
          <w:tcPr>
            <w:tcW w:w="336" w:type="dxa"/>
            <w:gridSpan w:val="2"/>
            <w:tcBorders>
              <w:top w:val="single" w:sz="4" w:space="0" w:color="auto"/>
              <w:left w:val="single" w:sz="4" w:space="0" w:color="auto"/>
              <w:bottom w:val="single" w:sz="4" w:space="0" w:color="auto"/>
              <w:right w:val="single" w:sz="4" w:space="0" w:color="auto"/>
            </w:tcBorders>
            <w:hideMark/>
          </w:tcPr>
          <w:p w14:paraId="2B361C3C"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5E5F1A7" w14:textId="77777777" w:rsidR="00EE5860" w:rsidRPr="00441CD0" w:rsidRDefault="00EE5860" w:rsidP="00BB0E1F">
            <w:pPr>
              <w:pStyle w:val="TAL"/>
              <w:rPr>
                <w:lang w:val="en-US"/>
              </w:rPr>
            </w:pPr>
            <w:r w:rsidRPr="00441CD0">
              <w:rPr>
                <w:lang w:val="en-US"/>
              </w:rPr>
              <w:t>When present, this IE shall contain the buffering instructions to be applied by the UP function to any FAR of this PFCP session set with the Apply Action requesting the packets to be buffered and with a BAR ID IE referring to this BAR. See table 7.5.2.6-1.</w:t>
            </w:r>
          </w:p>
        </w:tc>
        <w:tc>
          <w:tcPr>
            <w:tcW w:w="370" w:type="dxa"/>
            <w:gridSpan w:val="2"/>
            <w:tcBorders>
              <w:top w:val="single" w:sz="4" w:space="0" w:color="auto"/>
              <w:left w:val="single" w:sz="4" w:space="0" w:color="auto"/>
              <w:bottom w:val="single" w:sz="4" w:space="0" w:color="auto"/>
              <w:right w:val="single" w:sz="4" w:space="0" w:color="auto"/>
            </w:tcBorders>
            <w:hideMark/>
          </w:tcPr>
          <w:p w14:paraId="717474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B679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50753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3ACD316"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82AB741" w14:textId="77777777" w:rsidR="00EE5860" w:rsidRPr="00441CD0" w:rsidRDefault="00EE5860" w:rsidP="00BB0E1F">
            <w:pPr>
              <w:pStyle w:val="TAC"/>
              <w:rPr>
                <w:szCs w:val="18"/>
              </w:rPr>
            </w:pPr>
            <w:r w:rsidRPr="00441CD0">
              <w:rPr>
                <w:szCs w:val="18"/>
              </w:rPr>
              <w:t>Create BAR</w:t>
            </w:r>
          </w:p>
        </w:tc>
      </w:tr>
      <w:tr w:rsidR="00EE5860" w:rsidRPr="00441CD0" w14:paraId="795A3E95"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755C8099" w14:textId="77777777" w:rsidR="00EE5860" w:rsidRPr="00441CD0" w:rsidRDefault="00EE5860" w:rsidP="00BB0E1F">
            <w:pPr>
              <w:pStyle w:val="TAL"/>
            </w:pPr>
            <w:r w:rsidRPr="00441CD0">
              <w:t xml:space="preserve">Create </w:t>
            </w:r>
            <w:r w:rsidRPr="00441CD0">
              <w:rPr>
                <w:lang w:val="en-US"/>
              </w:rPr>
              <w:t>Traffic Endpoint</w:t>
            </w:r>
          </w:p>
        </w:tc>
        <w:tc>
          <w:tcPr>
            <w:tcW w:w="336" w:type="dxa"/>
            <w:gridSpan w:val="2"/>
            <w:tcBorders>
              <w:top w:val="single" w:sz="4" w:space="0" w:color="auto"/>
              <w:left w:val="single" w:sz="4" w:space="0" w:color="auto"/>
              <w:bottom w:val="single" w:sz="4" w:space="0" w:color="auto"/>
              <w:right w:val="single" w:sz="4" w:space="0" w:color="auto"/>
            </w:tcBorders>
            <w:hideMark/>
          </w:tcPr>
          <w:p w14:paraId="78BE695C" w14:textId="77777777" w:rsidR="00EE5860" w:rsidRPr="00441CD0" w:rsidRDefault="00EE5860" w:rsidP="00BB0E1F">
            <w:pPr>
              <w:pStyle w:val="TAL"/>
              <w:jc w:val="center"/>
              <w:rPr>
                <w:szCs w:val="18"/>
              </w:rPr>
            </w:pPr>
            <w:r w:rsidRPr="00441CD0">
              <w:rPr>
                <w:szCs w:val="18"/>
                <w:lang w:val="de-DE"/>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BDCF152"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support of PDI optimization.</w:t>
            </w:r>
          </w:p>
          <w:p w14:paraId="2622BD38" w14:textId="77777777" w:rsidR="00EE5860" w:rsidRPr="00441CD0" w:rsidRDefault="00EE5860" w:rsidP="00BB0E1F">
            <w:pPr>
              <w:pStyle w:val="TAL"/>
              <w:rPr>
                <w:szCs w:val="18"/>
                <w:lang w:val="en-US" w:eastAsia="zh-CN"/>
              </w:rPr>
            </w:pPr>
            <w:r w:rsidRPr="00441CD0">
              <w:rPr>
                <w:lang w:eastAsia="zh-CN"/>
              </w:rPr>
              <w:t>Several IEs within the same IE type may be present to represent multiple</w:t>
            </w:r>
            <w:r w:rsidRPr="00441CD0">
              <w:rPr>
                <w:lang w:val="en-US" w:eastAsia="zh-CN"/>
              </w:rPr>
              <w:t xml:space="preserve"> Traffic Endpoints.</w:t>
            </w:r>
          </w:p>
          <w:p w14:paraId="1DC1CC70" w14:textId="77777777" w:rsidR="00EE5860" w:rsidRPr="00441CD0" w:rsidRDefault="00EE5860" w:rsidP="00BB0E1F">
            <w:pPr>
              <w:pStyle w:val="TAL"/>
              <w:rPr>
                <w:lang w:val="en-US"/>
              </w:rPr>
            </w:pPr>
            <w:r w:rsidRPr="00441CD0">
              <w:rPr>
                <w:lang w:val="en-US"/>
              </w:rPr>
              <w:t>See Table 7.5.2.7-1.</w:t>
            </w:r>
          </w:p>
        </w:tc>
        <w:tc>
          <w:tcPr>
            <w:tcW w:w="370" w:type="dxa"/>
            <w:gridSpan w:val="2"/>
            <w:tcBorders>
              <w:top w:val="single" w:sz="4" w:space="0" w:color="auto"/>
              <w:left w:val="single" w:sz="4" w:space="0" w:color="auto"/>
              <w:bottom w:val="single" w:sz="4" w:space="0" w:color="auto"/>
              <w:right w:val="single" w:sz="4" w:space="0" w:color="auto"/>
            </w:tcBorders>
            <w:hideMark/>
          </w:tcPr>
          <w:p w14:paraId="2ECC95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9A018C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E49F2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6B99E6A"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9FF11C9" w14:textId="77777777" w:rsidR="00EE5860" w:rsidRPr="00441CD0" w:rsidRDefault="00EE5860" w:rsidP="00BB0E1F">
            <w:pPr>
              <w:pStyle w:val="TAC"/>
              <w:rPr>
                <w:szCs w:val="18"/>
                <w:lang w:val="x-none"/>
              </w:rPr>
            </w:pPr>
            <w:r w:rsidRPr="00441CD0">
              <w:rPr>
                <w:szCs w:val="18"/>
              </w:rPr>
              <w:t xml:space="preserve">Create </w:t>
            </w:r>
            <w:r w:rsidRPr="00441CD0">
              <w:rPr>
                <w:szCs w:val="18"/>
                <w:lang w:val="en-US"/>
              </w:rPr>
              <w:t>Traffic Endpoint</w:t>
            </w:r>
          </w:p>
        </w:tc>
      </w:tr>
      <w:tr w:rsidR="00EE5860" w:rsidRPr="00441CD0" w14:paraId="7B5D621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61FCFEB" w14:textId="77777777" w:rsidR="00EE5860" w:rsidRPr="00441CD0" w:rsidRDefault="00EE5860" w:rsidP="00BB0E1F">
            <w:pPr>
              <w:pStyle w:val="TAL"/>
            </w:pPr>
            <w:r w:rsidRPr="00441CD0">
              <w:t>PDN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5D783287"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67373BCF" w14:textId="02E631EC" w:rsidR="00EE5860" w:rsidRPr="00441CD0" w:rsidRDefault="00EE5860" w:rsidP="00BB0E1F">
            <w:pPr>
              <w:pStyle w:val="TAL"/>
              <w:rPr>
                <w:lang w:val="en-US"/>
              </w:rPr>
            </w:pPr>
            <w:r w:rsidRPr="00441CD0">
              <w:rPr>
                <w:lang w:val="en-US"/>
              </w:rPr>
              <w:t xml:space="preserve">This IE shall be present if the PFCP session is setup for an individual PDN connection or PDU session (see </w:t>
            </w:r>
            <w:r w:rsidR="00415C19" w:rsidRPr="00441CD0">
              <w:rPr>
                <w:lang w:val="en-US"/>
              </w:rPr>
              <w:t>clause</w:t>
            </w:r>
            <w:r w:rsidR="00415C19">
              <w:rPr>
                <w:lang w:val="en-US"/>
              </w:rPr>
              <w:t> </w:t>
            </w:r>
            <w:r w:rsidR="00415C19" w:rsidRPr="00441CD0">
              <w:rPr>
                <w:lang w:val="en-US"/>
              </w:rPr>
              <w:t>5</w:t>
            </w:r>
            <w:r w:rsidRPr="00441CD0">
              <w:rPr>
                <w:lang w:val="en-US"/>
              </w:rPr>
              <w:t>.2.1).</w:t>
            </w:r>
          </w:p>
          <w:p w14:paraId="4CFE5B13" w14:textId="77777777" w:rsidR="00EE5860" w:rsidRPr="00441CD0" w:rsidRDefault="00EE5860" w:rsidP="00BB0E1F">
            <w:pPr>
              <w:pStyle w:val="TAL"/>
              <w:rPr>
                <w:lang w:val="en-US"/>
              </w:rPr>
            </w:pPr>
            <w:r w:rsidRPr="00441CD0">
              <w:rPr>
                <w:lang w:val="en-US"/>
              </w:rPr>
              <w:t>When present, this IE shall indicate whether this is an IP or non-IP PDN connection/PDU session or, for 5GC, an Ethernet PDU session. 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54F8D0C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6F2DB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39151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A6D12"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06705FC" w14:textId="77777777" w:rsidR="00EE5860" w:rsidRPr="00441CD0" w:rsidRDefault="00EE5860" w:rsidP="00BB0E1F">
            <w:pPr>
              <w:pStyle w:val="TAC"/>
              <w:rPr>
                <w:szCs w:val="18"/>
              </w:rPr>
            </w:pPr>
            <w:r w:rsidRPr="00441CD0">
              <w:rPr>
                <w:szCs w:val="18"/>
              </w:rPr>
              <w:t>PDN Type</w:t>
            </w:r>
          </w:p>
        </w:tc>
      </w:tr>
      <w:tr w:rsidR="00EE5860" w:rsidRPr="00441CD0" w14:paraId="035FC8CA"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88932D9" w14:textId="77777777" w:rsidR="00EE5860" w:rsidRPr="00441CD0" w:rsidRDefault="00EE5860" w:rsidP="00BB0E1F">
            <w:pPr>
              <w:pStyle w:val="TAL"/>
            </w:pPr>
            <w:r w:rsidRPr="00441CD0">
              <w:t>SGW-C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27079AF"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3FF91A06" w14:textId="522585F4" w:rsidR="00EE5860" w:rsidRPr="00441CD0" w:rsidRDefault="00EE5860" w:rsidP="00BB0E1F">
            <w:pPr>
              <w:pStyle w:val="TAL"/>
              <w:rPr>
                <w:lang w:val="en-US"/>
              </w:rPr>
            </w:pPr>
            <w:r w:rsidRPr="00441CD0">
              <w:rPr>
                <w:lang w:val="en-US"/>
              </w:rPr>
              <w:t>This IE shall be included according to the requirements in clause 23 of 3GPP </w:t>
            </w:r>
            <w:r w:rsidR="00415C19" w:rsidRPr="00441CD0">
              <w:rPr>
                <w:lang w:val="en-US"/>
              </w:rPr>
              <w:t>TS</w:t>
            </w:r>
            <w:r w:rsidR="00415C19">
              <w:rPr>
                <w:lang w:val="en-US"/>
              </w:rPr>
              <w:t> </w:t>
            </w:r>
            <w:r w:rsidR="00415C19" w:rsidRPr="00441CD0">
              <w:rPr>
                <w:lang w:val="en-US"/>
              </w:rPr>
              <w:t>2</w:t>
            </w:r>
            <w:r w:rsidRPr="00441CD0">
              <w:rPr>
                <w:lang w:val="en-US"/>
              </w:rPr>
              <w:t>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52681DC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4B9E6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08D55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4EC8706" w14:textId="77777777" w:rsidR="00EE5860" w:rsidRPr="00441CD0" w:rsidRDefault="00EE5860" w:rsidP="00BB0E1F">
            <w:pPr>
              <w:pStyle w:val="TAC"/>
              <w:rPr>
                <w:lang w:val="sv-SE"/>
              </w:rPr>
            </w:pPr>
            <w:r w:rsidRPr="00441CD0">
              <w:rPr>
                <w:lang w:val="sv-S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1104E206" w14:textId="77777777" w:rsidR="00EE5860" w:rsidRPr="00441CD0" w:rsidRDefault="00EE5860" w:rsidP="00BB0E1F">
            <w:pPr>
              <w:pStyle w:val="TAC"/>
              <w:rPr>
                <w:szCs w:val="18"/>
                <w:lang w:val="x-none"/>
              </w:rPr>
            </w:pPr>
            <w:r w:rsidRPr="00441CD0">
              <w:rPr>
                <w:szCs w:val="18"/>
              </w:rPr>
              <w:t>FQ-CSID</w:t>
            </w:r>
          </w:p>
        </w:tc>
      </w:tr>
      <w:tr w:rsidR="00EE5860" w:rsidRPr="00441CD0" w14:paraId="15A89197"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0CA6A13D" w14:textId="77777777" w:rsidR="00EE5860" w:rsidRPr="00441CD0" w:rsidRDefault="00EE5860" w:rsidP="00BB0E1F">
            <w:pPr>
              <w:pStyle w:val="TAL"/>
            </w:pPr>
            <w:r w:rsidRPr="00441CD0">
              <w:t>MME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6F8448F2"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40EF5710" w14:textId="77777777" w:rsidR="00EE5860" w:rsidRPr="00441CD0" w:rsidRDefault="00EE5860" w:rsidP="00BB0E1F">
            <w:pPr>
              <w:pStyle w:val="TAL"/>
              <w:rPr>
                <w:lang w:val="en-US"/>
              </w:rPr>
            </w:pPr>
            <w:r w:rsidRPr="00441CD0">
              <w:rPr>
                <w:lang w:val="en-US"/>
              </w:rPr>
              <w:t>This IE shall be included when received on the S11 interface or on S5/S8 interface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38EBD11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C01AE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9D492F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B17DEE9"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DCF52CE" w14:textId="77777777" w:rsidR="00EE5860" w:rsidRPr="00441CD0" w:rsidRDefault="00EE5860" w:rsidP="00BB0E1F">
            <w:pPr>
              <w:pStyle w:val="TAC"/>
              <w:rPr>
                <w:szCs w:val="18"/>
              </w:rPr>
            </w:pPr>
            <w:r w:rsidRPr="00441CD0">
              <w:rPr>
                <w:szCs w:val="18"/>
              </w:rPr>
              <w:t>FQ-CSID</w:t>
            </w:r>
          </w:p>
        </w:tc>
      </w:tr>
      <w:tr w:rsidR="00EE5860" w:rsidRPr="00441CD0" w14:paraId="79EB19A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EE5FEEE" w14:textId="77777777" w:rsidR="00EE5860" w:rsidRPr="00441CD0" w:rsidRDefault="00EE5860" w:rsidP="00BB0E1F">
            <w:pPr>
              <w:pStyle w:val="TAL"/>
            </w:pPr>
            <w:r w:rsidRPr="00441CD0">
              <w:t>PGW-C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5871EFB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26051D43"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2D40638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36801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DBE019"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930E358"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38E6CA7" w14:textId="77777777" w:rsidR="00EE5860" w:rsidRPr="00441CD0" w:rsidRDefault="00EE5860" w:rsidP="00BB0E1F">
            <w:pPr>
              <w:pStyle w:val="TAC"/>
              <w:rPr>
                <w:szCs w:val="18"/>
              </w:rPr>
            </w:pPr>
            <w:r w:rsidRPr="00441CD0">
              <w:rPr>
                <w:szCs w:val="18"/>
              </w:rPr>
              <w:t>FQ-CSID</w:t>
            </w:r>
          </w:p>
        </w:tc>
      </w:tr>
      <w:tr w:rsidR="00EE5860" w:rsidRPr="00441CD0" w14:paraId="0FEEED76"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B443DD0" w14:textId="77777777" w:rsidR="00EE5860" w:rsidRPr="00441CD0" w:rsidRDefault="00EE5860" w:rsidP="00BB0E1F">
            <w:pPr>
              <w:pStyle w:val="TAL"/>
            </w:pPr>
            <w:r w:rsidRPr="00441CD0">
              <w:t>ePDG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1404311A"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7FDC726E" w14:textId="11D08FFF" w:rsidR="00EE5860" w:rsidRPr="00441CD0" w:rsidRDefault="00EE5860" w:rsidP="00BB0E1F">
            <w:pPr>
              <w:pStyle w:val="TAL"/>
              <w:rPr>
                <w:lang w:val="en-US"/>
              </w:rPr>
            </w:pPr>
            <w:r w:rsidRPr="00441CD0">
              <w:rPr>
                <w:lang w:val="en-US"/>
              </w:rPr>
              <w:t xml:space="preserve">This IE shall be included according to the requirements in </w:t>
            </w:r>
            <w:r w:rsidR="00415C19" w:rsidRPr="00441CD0">
              <w:rPr>
                <w:lang w:val="en-US"/>
              </w:rPr>
              <w:t>clause</w:t>
            </w:r>
            <w:r w:rsidR="00415C19">
              <w:rPr>
                <w:lang w:val="en-US"/>
              </w:rPr>
              <w:t> </w:t>
            </w:r>
            <w:r w:rsidR="00415C19" w:rsidRPr="00441CD0">
              <w:rPr>
                <w:lang w:val="en-US"/>
              </w:rPr>
              <w:t>2</w:t>
            </w:r>
            <w:r w:rsidRPr="00441CD0">
              <w:rPr>
                <w:lang w:val="en-US"/>
              </w:rPr>
              <w:t>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471EEACF"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22E2F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D6ACAF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4F860E2"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7A99612" w14:textId="77777777" w:rsidR="00EE5860" w:rsidRPr="00441CD0" w:rsidRDefault="00EE5860" w:rsidP="00BB0E1F">
            <w:pPr>
              <w:pStyle w:val="TAC"/>
              <w:rPr>
                <w:szCs w:val="18"/>
              </w:rPr>
            </w:pPr>
            <w:r w:rsidRPr="00441CD0">
              <w:rPr>
                <w:szCs w:val="18"/>
              </w:rPr>
              <w:t>FQ-CSID</w:t>
            </w:r>
          </w:p>
        </w:tc>
      </w:tr>
      <w:tr w:rsidR="00EE5860" w:rsidRPr="00441CD0" w14:paraId="2680AE9C"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C186ED4" w14:textId="77777777" w:rsidR="00EE5860" w:rsidRPr="00441CD0" w:rsidRDefault="00EE5860" w:rsidP="00BB0E1F">
            <w:pPr>
              <w:pStyle w:val="TAL"/>
            </w:pPr>
            <w:r w:rsidRPr="00441CD0">
              <w:t>TWAN FQ-CSID</w:t>
            </w:r>
          </w:p>
        </w:tc>
        <w:tc>
          <w:tcPr>
            <w:tcW w:w="336" w:type="dxa"/>
            <w:gridSpan w:val="2"/>
            <w:tcBorders>
              <w:top w:val="single" w:sz="4" w:space="0" w:color="auto"/>
              <w:left w:val="single" w:sz="4" w:space="0" w:color="auto"/>
              <w:bottom w:val="single" w:sz="4" w:space="0" w:color="auto"/>
              <w:right w:val="single" w:sz="4" w:space="0" w:color="auto"/>
            </w:tcBorders>
            <w:hideMark/>
          </w:tcPr>
          <w:p w14:paraId="3060A63D"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gridSpan w:val="2"/>
            <w:tcBorders>
              <w:top w:val="single" w:sz="4" w:space="0" w:color="auto"/>
              <w:left w:val="single" w:sz="4" w:space="0" w:color="auto"/>
              <w:bottom w:val="single" w:sz="4" w:space="0" w:color="auto"/>
              <w:right w:val="single" w:sz="4" w:space="0" w:color="auto"/>
            </w:tcBorders>
            <w:hideMark/>
          </w:tcPr>
          <w:p w14:paraId="06D6493B" w14:textId="77777777" w:rsidR="00EE5860" w:rsidRPr="00441CD0" w:rsidRDefault="00EE5860" w:rsidP="00BB0E1F">
            <w:pPr>
              <w:pStyle w:val="TAL"/>
              <w:rPr>
                <w:lang w:val="en-US"/>
              </w:rPr>
            </w:pPr>
            <w:r w:rsidRPr="00441CD0">
              <w:rPr>
                <w:lang w:val="en-US"/>
              </w:rPr>
              <w:t>This IE shall be included according to the requirements in clause 23 of 3GPP TS 23.007 [24].</w:t>
            </w:r>
          </w:p>
        </w:tc>
        <w:tc>
          <w:tcPr>
            <w:tcW w:w="370" w:type="dxa"/>
            <w:gridSpan w:val="2"/>
            <w:tcBorders>
              <w:top w:val="single" w:sz="4" w:space="0" w:color="auto"/>
              <w:left w:val="single" w:sz="4" w:space="0" w:color="auto"/>
              <w:bottom w:val="single" w:sz="4" w:space="0" w:color="auto"/>
              <w:right w:val="single" w:sz="4" w:space="0" w:color="auto"/>
            </w:tcBorders>
            <w:hideMark/>
          </w:tcPr>
          <w:p w14:paraId="65C41274"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E04EAE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DB5201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89D3A0B" w14:textId="77777777" w:rsidR="00EE5860" w:rsidRPr="00441CD0" w:rsidRDefault="00EE5860" w:rsidP="00BB0E1F">
            <w:pPr>
              <w:pStyle w:val="TAC"/>
            </w:pPr>
            <w:r w:rsidRPr="00441CD0">
              <w:rPr>
                <w:szCs w:val="18"/>
                <w:lang w:val="de-DE"/>
              </w:rPr>
              <w:t>-</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2C8A577" w14:textId="77777777" w:rsidR="00EE5860" w:rsidRPr="00441CD0" w:rsidRDefault="00EE5860" w:rsidP="00BB0E1F">
            <w:pPr>
              <w:pStyle w:val="TAC"/>
              <w:rPr>
                <w:szCs w:val="18"/>
              </w:rPr>
            </w:pPr>
            <w:r w:rsidRPr="00441CD0">
              <w:rPr>
                <w:szCs w:val="18"/>
              </w:rPr>
              <w:t>FQ-CSID</w:t>
            </w:r>
          </w:p>
        </w:tc>
      </w:tr>
      <w:tr w:rsidR="00EE5860" w:rsidRPr="00441CD0" w14:paraId="5CEF86F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B74B1F" w14:textId="77777777" w:rsidR="00EE5860" w:rsidRPr="00441CD0" w:rsidRDefault="00EE5860" w:rsidP="00BB0E1F">
            <w:pPr>
              <w:pStyle w:val="TAL"/>
            </w:pPr>
            <w:r w:rsidRPr="00441CD0">
              <w:t>User Plane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5FC9C3CB" w14:textId="77777777" w:rsidR="00EE5860" w:rsidRPr="00441CD0" w:rsidRDefault="00EE5860" w:rsidP="00BB0E1F">
            <w:pPr>
              <w:pStyle w:val="TAL"/>
              <w:jc w:val="center"/>
              <w:rPr>
                <w:rFonts w:eastAsia="SimSun"/>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A693349" w14:textId="77777777" w:rsidR="00EE5860" w:rsidRPr="00441CD0" w:rsidRDefault="00EE5860" w:rsidP="00BB0E1F">
            <w:pPr>
              <w:pStyle w:val="TAL"/>
            </w:pPr>
            <w:r w:rsidRPr="00441CD0">
              <w:t xml:space="preserve">This IE may be present </w:t>
            </w:r>
            <w:r w:rsidRPr="00441CD0">
              <w:rPr>
                <w:lang w:val="en-US"/>
              </w:rPr>
              <w:t xml:space="preserve">to request the UP function to send a </w:t>
            </w:r>
            <w:r w:rsidRPr="00441CD0">
              <w:rPr>
                <w:noProof/>
              </w:rPr>
              <w:t>User Plane Inactivity Report</w:t>
            </w:r>
            <w:r w:rsidRPr="00441CD0">
              <w:rPr>
                <w:lang w:val="en-US"/>
              </w:rPr>
              <w:t xml:space="preserve"> when no user plane packets are received for this PFCP session for a duration exceeding the User Plane Inactivity Timer</w:t>
            </w:r>
            <w:r w:rsidRPr="00441CD0">
              <w:t>.</w:t>
            </w:r>
          </w:p>
          <w:p w14:paraId="10E170FB" w14:textId="77777777" w:rsidR="00EE5860" w:rsidRPr="00441CD0" w:rsidRDefault="00EE5860" w:rsidP="00BB0E1F">
            <w:pPr>
              <w:pStyle w:val="TAL"/>
              <w:rPr>
                <w:lang w:val="en-US"/>
              </w:rPr>
            </w:pPr>
            <w:r w:rsidRPr="00441CD0">
              <w:t>When present, it shall contain the duration of the inactivity period after which a User Plane Inactivity Report shall be generated.</w:t>
            </w:r>
          </w:p>
        </w:tc>
        <w:tc>
          <w:tcPr>
            <w:tcW w:w="370" w:type="dxa"/>
            <w:gridSpan w:val="2"/>
            <w:tcBorders>
              <w:top w:val="single" w:sz="4" w:space="0" w:color="auto"/>
              <w:left w:val="single" w:sz="4" w:space="0" w:color="auto"/>
              <w:bottom w:val="single" w:sz="4" w:space="0" w:color="auto"/>
              <w:right w:val="single" w:sz="4" w:space="0" w:color="auto"/>
            </w:tcBorders>
            <w:hideMark/>
          </w:tcPr>
          <w:p w14:paraId="33B81185" w14:textId="77777777" w:rsidR="00EE5860" w:rsidRPr="00441CD0" w:rsidRDefault="00EE5860" w:rsidP="00BB0E1F">
            <w:pPr>
              <w:pStyle w:val="TAC"/>
              <w:rPr>
                <w:lang w:val="x-non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84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0C3E7F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A6C485" w14:textId="77777777" w:rsidR="00EE5860" w:rsidRPr="00441CD0" w:rsidRDefault="00EE5860" w:rsidP="00BB0E1F">
            <w:pPr>
              <w:pStyle w:val="TAC"/>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76CE21B1" w14:textId="77777777" w:rsidR="00EE5860" w:rsidRPr="00441CD0" w:rsidRDefault="00EE5860" w:rsidP="00BB0E1F">
            <w:pPr>
              <w:pStyle w:val="TAC"/>
              <w:rPr>
                <w:szCs w:val="18"/>
              </w:rPr>
            </w:pPr>
            <w:r w:rsidRPr="00441CD0">
              <w:t>User Plane Inactivity Timer</w:t>
            </w:r>
          </w:p>
        </w:tc>
      </w:tr>
      <w:tr w:rsidR="00EE5860" w:rsidRPr="00441CD0" w14:paraId="4F61789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C18F7A9" w14:textId="77777777" w:rsidR="00EE5860" w:rsidRPr="00441CD0" w:rsidRDefault="00EE5860" w:rsidP="00BB0E1F">
            <w:pPr>
              <w:pStyle w:val="TAL"/>
            </w:pPr>
            <w:r w:rsidRPr="00441CD0">
              <w:t>User ID</w:t>
            </w:r>
          </w:p>
        </w:tc>
        <w:tc>
          <w:tcPr>
            <w:tcW w:w="336" w:type="dxa"/>
            <w:gridSpan w:val="2"/>
            <w:tcBorders>
              <w:top w:val="single" w:sz="4" w:space="0" w:color="auto"/>
              <w:left w:val="single" w:sz="4" w:space="0" w:color="auto"/>
              <w:bottom w:val="single" w:sz="4" w:space="0" w:color="auto"/>
              <w:right w:val="single" w:sz="4" w:space="0" w:color="auto"/>
            </w:tcBorders>
            <w:hideMark/>
          </w:tcPr>
          <w:p w14:paraId="14E1F101"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AE76857" w14:textId="77777777" w:rsidR="00EE5860" w:rsidRPr="00441CD0" w:rsidRDefault="00EE5860" w:rsidP="00BB0E1F">
            <w:pPr>
              <w:pStyle w:val="TAL"/>
            </w:pPr>
            <w:r w:rsidRPr="00441CD0">
              <w:t>This IE may be present, based on operator policy. It shall only be sent if the UP function is in a trusted environment.</w:t>
            </w:r>
          </w:p>
          <w:p w14:paraId="5A9A9531" w14:textId="77777777" w:rsidR="00EE5860" w:rsidRPr="00441CD0" w:rsidRDefault="00EE5860" w:rsidP="00BB0E1F">
            <w:pPr>
              <w:pStyle w:val="TAL"/>
            </w:pPr>
            <w:r w:rsidRPr="00441CD0">
              <w:t>See NOTE.</w:t>
            </w:r>
          </w:p>
        </w:tc>
        <w:tc>
          <w:tcPr>
            <w:tcW w:w="370" w:type="dxa"/>
            <w:gridSpan w:val="2"/>
            <w:tcBorders>
              <w:top w:val="single" w:sz="4" w:space="0" w:color="auto"/>
              <w:left w:val="single" w:sz="4" w:space="0" w:color="auto"/>
              <w:bottom w:val="single" w:sz="4" w:space="0" w:color="auto"/>
              <w:right w:val="single" w:sz="4" w:space="0" w:color="auto"/>
            </w:tcBorders>
            <w:hideMark/>
          </w:tcPr>
          <w:p w14:paraId="775A4C7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3579D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90989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A3B482C" w14:textId="77777777" w:rsidR="00EE5860" w:rsidRPr="00441CD0" w:rsidRDefault="00EE5860" w:rsidP="00BB0E1F">
            <w:pPr>
              <w:pStyle w:val="TAC"/>
              <w:rPr>
                <w:szCs w:val="18"/>
                <w:lang w:val="de-DE"/>
              </w:rPr>
            </w:pPr>
            <w:r w:rsidRPr="00441CD0">
              <w:rPr>
                <w:szCs w:val="18"/>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F4CC655" w14:textId="77777777" w:rsidR="00EE5860" w:rsidRPr="00441CD0" w:rsidRDefault="00EE5860" w:rsidP="00BB0E1F">
            <w:pPr>
              <w:pStyle w:val="TAC"/>
              <w:rPr>
                <w:lang w:val="x-none"/>
              </w:rPr>
            </w:pPr>
            <w:r w:rsidRPr="00441CD0">
              <w:t>User ID</w:t>
            </w:r>
          </w:p>
        </w:tc>
      </w:tr>
      <w:tr w:rsidR="00EE5860" w:rsidRPr="00441CD0" w14:paraId="6662AA3F"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95BAD77" w14:textId="77777777" w:rsidR="00EE5860" w:rsidRPr="00441CD0" w:rsidRDefault="00EE5860" w:rsidP="00BB0E1F">
            <w:pPr>
              <w:pStyle w:val="TAL"/>
            </w:pPr>
            <w:r w:rsidRPr="00441CD0">
              <w:t>Trace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7D1A970D" w14:textId="77777777" w:rsidR="00EE5860" w:rsidRPr="00441CD0" w:rsidRDefault="00EE5860" w:rsidP="00BB0E1F">
            <w:pPr>
              <w:pStyle w:val="TAL"/>
              <w:jc w:val="center"/>
              <w:rPr>
                <w:rFonts w:eastAsia="SimSun"/>
                <w:szCs w:val="18"/>
              </w:rPr>
            </w:pPr>
            <w:r w:rsidRPr="00441CD0">
              <w:rPr>
                <w:rFonts w:eastAsia="SimSun"/>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021D25A"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2C8F67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47A5C4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31C75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B9F288" w14:textId="77777777" w:rsidR="00EE5860" w:rsidRPr="00441CD0" w:rsidRDefault="00EE5860" w:rsidP="00BB0E1F">
            <w:pPr>
              <w:pStyle w:val="TAC"/>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59A2AA3" w14:textId="77777777" w:rsidR="00EE5860" w:rsidRPr="00441CD0" w:rsidRDefault="00EE5860" w:rsidP="00BB0E1F">
            <w:pPr>
              <w:pStyle w:val="TAC"/>
              <w:rPr>
                <w:szCs w:val="18"/>
              </w:rPr>
            </w:pPr>
            <w:r w:rsidRPr="00441CD0">
              <w:rPr>
                <w:szCs w:val="18"/>
              </w:rPr>
              <w:t>Trace Information</w:t>
            </w:r>
          </w:p>
        </w:tc>
      </w:tr>
      <w:tr w:rsidR="00EE5860" w:rsidRPr="00441CD0" w14:paraId="0A82DF6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2A1677" w14:textId="77777777" w:rsidR="00EE5860" w:rsidRPr="00441CD0" w:rsidRDefault="00EE5860" w:rsidP="00BB0E1F">
            <w:pPr>
              <w:pStyle w:val="TAL"/>
            </w:pPr>
            <w:r w:rsidRPr="00441CD0">
              <w:rPr>
                <w:lang w:eastAsia="zh-CN"/>
              </w:rPr>
              <w:lastRenderedPageBreak/>
              <w:t>APN/DNN</w:t>
            </w:r>
          </w:p>
        </w:tc>
        <w:tc>
          <w:tcPr>
            <w:tcW w:w="336" w:type="dxa"/>
            <w:gridSpan w:val="2"/>
            <w:tcBorders>
              <w:top w:val="single" w:sz="4" w:space="0" w:color="auto"/>
              <w:left w:val="single" w:sz="4" w:space="0" w:color="auto"/>
              <w:bottom w:val="single" w:sz="4" w:space="0" w:color="auto"/>
              <w:right w:val="single" w:sz="4" w:space="0" w:color="auto"/>
            </w:tcBorders>
            <w:hideMark/>
          </w:tcPr>
          <w:p w14:paraId="53ACBC6E"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24C5A2B3" w14:textId="77777777" w:rsidR="00EE5860" w:rsidRPr="00441CD0" w:rsidRDefault="00EE5860" w:rsidP="00BB0E1F">
            <w:pPr>
              <w:pStyle w:val="TAL"/>
              <w:rPr>
                <w:lang w:val="en-US"/>
              </w:rPr>
            </w:pPr>
            <w:r w:rsidRPr="00441CD0">
              <w:t xml:space="preserve">This IE may be present, </w:t>
            </w:r>
            <w:r w:rsidRPr="00441CD0">
              <w:rPr>
                <w:lang w:eastAsia="zh-CN"/>
              </w:rPr>
              <w:t>if related functionalities in the UP function require the APN/DNN information</w:t>
            </w:r>
            <w:r w:rsidRPr="00441CD0">
              <w:t>. See NOTE</w:t>
            </w:r>
            <w:r w:rsidRPr="00441CD0">
              <w:rPr>
                <w:lang w:eastAsia="zh-CN"/>
              </w:rPr>
              <w:t xml:space="preserve"> 2</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FF8598" w14:textId="77777777" w:rsidR="00EE5860" w:rsidRPr="00441CD0" w:rsidRDefault="00EE5860" w:rsidP="00BB0E1F">
            <w:pPr>
              <w:pStyle w:val="TAC"/>
              <w:rPr>
                <w:lang w:val="x-none"/>
              </w:rPr>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1B4E686" w14:textId="77777777" w:rsidR="00EE5860" w:rsidRPr="00441CD0" w:rsidRDefault="00EE5860" w:rsidP="00BB0E1F">
            <w:pPr>
              <w:pStyle w:val="TAC"/>
            </w:pPr>
            <w:r w:rsidRPr="00441CD0">
              <w:rPr>
                <w:lang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FC4F0A"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70FA7E"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4685AB" w14:textId="77777777" w:rsidR="00EE5860" w:rsidRPr="00441CD0" w:rsidRDefault="00EE5860" w:rsidP="00BB0E1F">
            <w:pPr>
              <w:pStyle w:val="TAC"/>
              <w:rPr>
                <w:szCs w:val="18"/>
                <w:lang w:val="x-none"/>
              </w:rPr>
            </w:pPr>
            <w:r w:rsidRPr="00441CD0">
              <w:rPr>
                <w:szCs w:val="18"/>
                <w:lang w:eastAsia="zh-CN"/>
              </w:rPr>
              <w:t>APN/DNN</w:t>
            </w:r>
          </w:p>
        </w:tc>
      </w:tr>
      <w:tr w:rsidR="00EE5860" w:rsidRPr="00441CD0" w14:paraId="3C96657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9C1CDBB" w14:textId="77777777" w:rsidR="00EE5860" w:rsidRPr="00441CD0" w:rsidRDefault="00EE5860" w:rsidP="00BB0E1F">
            <w:pPr>
              <w:pStyle w:val="TAL"/>
            </w:pPr>
            <w:r w:rsidRPr="00441CD0">
              <w:t>Create MAR</w:t>
            </w:r>
          </w:p>
        </w:tc>
        <w:tc>
          <w:tcPr>
            <w:tcW w:w="336" w:type="dxa"/>
            <w:gridSpan w:val="2"/>
            <w:tcBorders>
              <w:top w:val="single" w:sz="4" w:space="0" w:color="auto"/>
              <w:left w:val="single" w:sz="4" w:space="0" w:color="auto"/>
              <w:bottom w:val="single" w:sz="4" w:space="0" w:color="auto"/>
              <w:right w:val="single" w:sz="4" w:space="0" w:color="auto"/>
            </w:tcBorders>
            <w:hideMark/>
          </w:tcPr>
          <w:p w14:paraId="7AFE722C" w14:textId="77777777" w:rsidR="00EE5860" w:rsidRPr="00441CD0" w:rsidRDefault="00EE5860" w:rsidP="00BB0E1F">
            <w:pPr>
              <w:pStyle w:val="TAL"/>
              <w:jc w:val="center"/>
              <w:rPr>
                <w:szCs w:val="18"/>
              </w:rPr>
            </w:pPr>
            <w:r w:rsidRPr="00441CD0">
              <w:rPr>
                <w:szCs w:val="18"/>
              </w:rPr>
              <w:t>C</w:t>
            </w:r>
          </w:p>
        </w:tc>
        <w:tc>
          <w:tcPr>
            <w:tcW w:w="4668" w:type="dxa"/>
            <w:gridSpan w:val="2"/>
            <w:tcBorders>
              <w:top w:val="single" w:sz="4" w:space="0" w:color="auto"/>
              <w:left w:val="single" w:sz="4" w:space="0" w:color="auto"/>
              <w:bottom w:val="single" w:sz="4" w:space="0" w:color="auto"/>
              <w:right w:val="single" w:sz="4" w:space="0" w:color="auto"/>
            </w:tcBorders>
          </w:tcPr>
          <w:p w14:paraId="0E6EE9C3" w14:textId="77777777" w:rsidR="00EE5860" w:rsidRPr="00441CD0" w:rsidRDefault="00EE5860" w:rsidP="00BB0E1F">
            <w:pPr>
              <w:pStyle w:val="TAL"/>
              <w:rPr>
                <w:lang w:val="en-US"/>
              </w:rPr>
            </w:pPr>
            <w:r w:rsidRPr="00441CD0">
              <w:rPr>
                <w:lang w:val="en-US"/>
              </w:rPr>
              <w:t>This IE shall be present for a N4 session established for a MA PDU session.</w:t>
            </w:r>
          </w:p>
          <w:p w14:paraId="500AA758" w14:textId="77777777" w:rsidR="00EE5860" w:rsidRPr="00441CD0" w:rsidRDefault="00EE5860" w:rsidP="00BB0E1F">
            <w:pPr>
              <w:pStyle w:val="TAL"/>
              <w:rPr>
                <w:lang w:val="en-US"/>
              </w:rPr>
            </w:pPr>
          </w:p>
          <w:p w14:paraId="43C2BC13" w14:textId="77777777" w:rsidR="00EE5860" w:rsidRPr="00441CD0" w:rsidRDefault="00EE5860" w:rsidP="00BB0E1F">
            <w:pPr>
              <w:pStyle w:val="TAL"/>
              <w:rPr>
                <w:lang w:val="en-US" w:eastAsia="zh-CN"/>
              </w:rPr>
            </w:pPr>
            <w:r w:rsidRPr="00441CD0">
              <w:rPr>
                <w:lang w:eastAsia="zh-CN"/>
              </w:rPr>
              <w:t>Several IEs with the same IE type may be present to represent multiple MARs.</w:t>
            </w:r>
          </w:p>
          <w:p w14:paraId="20B60E54" w14:textId="77777777" w:rsidR="00EE5860" w:rsidRPr="00441CD0" w:rsidRDefault="00EE5860" w:rsidP="00BB0E1F">
            <w:pPr>
              <w:pStyle w:val="TAL"/>
              <w:rPr>
                <w:lang w:val="en-US"/>
              </w:rPr>
            </w:pPr>
            <w:r w:rsidRPr="00441CD0">
              <w:rPr>
                <w:lang w:eastAsia="zh-CN"/>
              </w:rPr>
              <w:t xml:space="preserve">See </w:t>
            </w:r>
            <w:r w:rsidRPr="00441CD0">
              <w:t>Table 7.5.2</w:t>
            </w:r>
            <w:r w:rsidRPr="00441CD0">
              <w:rPr>
                <w:lang w:val="de-DE"/>
              </w:rPr>
              <w:t>.8</w:t>
            </w:r>
            <w:r w:rsidRPr="00441CD0">
              <w:t>-</w:t>
            </w:r>
            <w:r w:rsidRPr="00441CD0">
              <w:rPr>
                <w:lang w:val="de-DE"/>
              </w:rPr>
              <w:t>1</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35075CD"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C3DF5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5ACF7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D6CD91"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69927BE" w14:textId="77777777" w:rsidR="00EE5860" w:rsidRPr="00441CD0" w:rsidRDefault="00EE5860" w:rsidP="00BB0E1F">
            <w:pPr>
              <w:pStyle w:val="TAC"/>
              <w:rPr>
                <w:szCs w:val="18"/>
                <w:lang w:val="x-none"/>
              </w:rPr>
            </w:pPr>
            <w:r w:rsidRPr="00441CD0">
              <w:t>Create MAR</w:t>
            </w:r>
          </w:p>
        </w:tc>
      </w:tr>
      <w:tr w:rsidR="00EE5860" w:rsidRPr="00441CD0" w14:paraId="36868C3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0BE431D" w14:textId="77777777" w:rsidR="00EE5860" w:rsidRPr="00441CD0" w:rsidRDefault="00EE5860" w:rsidP="00BB0E1F">
            <w:pPr>
              <w:pStyle w:val="TAL"/>
              <w:rPr>
                <w:lang w:val="fr-FR"/>
              </w:rPr>
            </w:pPr>
            <w:r w:rsidRPr="00441CD0">
              <w:rPr>
                <w:lang w:val="fr-FR"/>
              </w:rPr>
              <w:t>PFCPSEReq-Flags</w:t>
            </w:r>
          </w:p>
        </w:tc>
        <w:tc>
          <w:tcPr>
            <w:tcW w:w="336" w:type="dxa"/>
            <w:gridSpan w:val="2"/>
            <w:tcBorders>
              <w:top w:val="single" w:sz="4" w:space="0" w:color="auto"/>
              <w:left w:val="single" w:sz="4" w:space="0" w:color="auto"/>
              <w:bottom w:val="single" w:sz="4" w:space="0" w:color="auto"/>
              <w:right w:val="single" w:sz="4" w:space="0" w:color="auto"/>
            </w:tcBorders>
          </w:tcPr>
          <w:p w14:paraId="4E21B009"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D6B36E3" w14:textId="77777777" w:rsidR="00EE5860" w:rsidRPr="00441CD0" w:rsidRDefault="00EE5860" w:rsidP="00BB0E1F">
            <w:pPr>
              <w:pStyle w:val="TAL"/>
              <w:rPr>
                <w:lang w:val="fr-FR"/>
              </w:rPr>
            </w:pPr>
            <w:r w:rsidRPr="00441CD0">
              <w:rPr>
                <w:lang w:val="fr-FR"/>
              </w:rPr>
              <w:t>This IE shall be included if at least one of the flags is set to "1".</w:t>
            </w:r>
          </w:p>
          <w:p w14:paraId="152598B4" w14:textId="77777777" w:rsidR="00EE5860" w:rsidRPr="00441CD0" w:rsidRDefault="00EE5860" w:rsidP="00BB0E1F">
            <w:pPr>
              <w:pStyle w:val="B1"/>
              <w:rPr>
                <w:rFonts w:cs="Arial"/>
                <w:lang w:val="en-US"/>
              </w:rPr>
            </w:pPr>
            <w:r w:rsidRPr="00441CD0">
              <w:rPr>
                <w:rFonts w:ascii="Arial" w:hAnsi="Arial" w:cs="Arial"/>
                <w:lang w:val="fr-FR"/>
              </w:rPr>
              <w:t>-</w:t>
            </w:r>
            <w:r w:rsidRPr="00441CD0">
              <w:rPr>
                <w:rFonts w:ascii="Arial" w:hAnsi="Arial" w:cs="Arial"/>
                <w:lang w:val="fr-FR"/>
              </w:rPr>
              <w:tab/>
            </w:r>
            <w:r w:rsidRPr="00441CD0">
              <w:rPr>
                <w:rFonts w:ascii="Arial" w:hAnsi="Arial" w:cs="Arial"/>
                <w:sz w:val="18"/>
                <w:szCs w:val="18"/>
                <w:lang w:val="fr-FR"/>
              </w:rPr>
              <w:t>RESTI (Restoration Indication): this bit shall be set to "1" if the CP function re-establishes an existing PFCP session and the allocation of GTP-U F-TEID and/or UE IP address is performed by the UP function. (NOTE 4)</w:t>
            </w:r>
          </w:p>
        </w:tc>
        <w:tc>
          <w:tcPr>
            <w:tcW w:w="370" w:type="dxa"/>
            <w:gridSpan w:val="2"/>
            <w:tcBorders>
              <w:top w:val="single" w:sz="4" w:space="0" w:color="auto"/>
              <w:left w:val="single" w:sz="4" w:space="0" w:color="auto"/>
              <w:bottom w:val="single" w:sz="4" w:space="0" w:color="auto"/>
              <w:right w:val="single" w:sz="4" w:space="0" w:color="auto"/>
            </w:tcBorders>
          </w:tcPr>
          <w:p w14:paraId="5E5FFD24"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37F406C"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63D729C0"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069A5A2"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040D80" w14:textId="77777777" w:rsidR="00EE5860" w:rsidRPr="00441CD0" w:rsidRDefault="00EE5860" w:rsidP="00BB0E1F">
            <w:pPr>
              <w:pStyle w:val="TAC"/>
              <w:rPr>
                <w:lang w:val="fr-FR"/>
              </w:rPr>
            </w:pPr>
            <w:r w:rsidRPr="00441CD0">
              <w:rPr>
                <w:lang w:val="fr-FR"/>
              </w:rPr>
              <w:t>PFCPSEReq-Flags</w:t>
            </w:r>
          </w:p>
        </w:tc>
      </w:tr>
      <w:tr w:rsidR="00EE5860" w:rsidRPr="00441CD0" w14:paraId="74EAE53B"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2BDF3F8" w14:textId="77777777" w:rsidR="00EE5860" w:rsidRPr="00441CD0" w:rsidRDefault="00EE5860" w:rsidP="00BB0E1F">
            <w:pPr>
              <w:pStyle w:val="TAL"/>
              <w:rPr>
                <w:lang w:val="fr-FR"/>
              </w:rPr>
            </w:pPr>
            <w:r w:rsidRPr="00441CD0">
              <w:rPr>
                <w:lang w:val="fr-FR"/>
              </w:rPr>
              <w:t>Create Bridge Info for TSC</w:t>
            </w:r>
          </w:p>
        </w:tc>
        <w:tc>
          <w:tcPr>
            <w:tcW w:w="336" w:type="dxa"/>
            <w:gridSpan w:val="2"/>
            <w:tcBorders>
              <w:top w:val="single" w:sz="4" w:space="0" w:color="auto"/>
              <w:left w:val="single" w:sz="4" w:space="0" w:color="auto"/>
              <w:bottom w:val="single" w:sz="4" w:space="0" w:color="auto"/>
              <w:right w:val="single" w:sz="4" w:space="0" w:color="auto"/>
            </w:tcBorders>
          </w:tcPr>
          <w:p w14:paraId="2C455E91"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7C49A29C" w14:textId="77777777" w:rsidR="00EE5860" w:rsidRPr="00441CD0" w:rsidRDefault="00EE5860" w:rsidP="00BB0E1F">
            <w:pPr>
              <w:pStyle w:val="TAL"/>
              <w:rPr>
                <w:lang w:val="en-US"/>
              </w:rPr>
            </w:pPr>
            <w:r w:rsidRPr="00441CD0">
              <w:rPr>
                <w:lang w:val="en-US"/>
              </w:rPr>
              <w:t xml:space="preserve">This IE shall be present for a PFCP session established for TSC to request the UPF to provide Bridge information for TSC. </w:t>
            </w:r>
          </w:p>
        </w:tc>
        <w:tc>
          <w:tcPr>
            <w:tcW w:w="370" w:type="dxa"/>
            <w:gridSpan w:val="2"/>
            <w:tcBorders>
              <w:top w:val="single" w:sz="4" w:space="0" w:color="auto"/>
              <w:left w:val="single" w:sz="4" w:space="0" w:color="auto"/>
              <w:bottom w:val="single" w:sz="4" w:space="0" w:color="auto"/>
              <w:right w:val="single" w:sz="4" w:space="0" w:color="auto"/>
            </w:tcBorders>
          </w:tcPr>
          <w:p w14:paraId="2FF034E2"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D297F7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C0BEF5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0EABBA5"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282D8242" w14:textId="77777777" w:rsidR="00EE5860" w:rsidRPr="00441CD0" w:rsidRDefault="00EE5860" w:rsidP="00BB0E1F">
            <w:pPr>
              <w:pStyle w:val="TAC"/>
              <w:rPr>
                <w:szCs w:val="18"/>
                <w:lang w:val="fr-FR"/>
              </w:rPr>
            </w:pPr>
            <w:r w:rsidRPr="00441CD0">
              <w:rPr>
                <w:lang w:val="fr-FR"/>
              </w:rPr>
              <w:t>Create Bridge Info for TSC</w:t>
            </w:r>
          </w:p>
        </w:tc>
      </w:tr>
      <w:tr w:rsidR="00EE5860" w:rsidRPr="00441CD0" w14:paraId="2519CFA0"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7268FEAB" w14:textId="77777777" w:rsidR="00EE5860" w:rsidRPr="00441CD0" w:rsidRDefault="00EE5860" w:rsidP="00BB0E1F">
            <w:pPr>
              <w:pStyle w:val="TAL"/>
              <w:rPr>
                <w:lang w:val="fr-FR"/>
              </w:rPr>
            </w:pPr>
            <w:r w:rsidRPr="00441CD0">
              <w:rPr>
                <w:lang w:val="fr-FR"/>
              </w:rPr>
              <w:t>Create SRR</w:t>
            </w:r>
          </w:p>
        </w:tc>
        <w:tc>
          <w:tcPr>
            <w:tcW w:w="336" w:type="dxa"/>
            <w:gridSpan w:val="2"/>
            <w:tcBorders>
              <w:top w:val="single" w:sz="4" w:space="0" w:color="auto"/>
              <w:left w:val="single" w:sz="4" w:space="0" w:color="auto"/>
              <w:bottom w:val="single" w:sz="4" w:space="0" w:color="auto"/>
              <w:right w:val="single" w:sz="4" w:space="0" w:color="auto"/>
            </w:tcBorders>
          </w:tcPr>
          <w:p w14:paraId="40FED83D" w14:textId="77777777" w:rsidR="00EE5860" w:rsidRPr="00441CD0" w:rsidRDefault="00EE5860" w:rsidP="00BB0E1F">
            <w:pPr>
              <w:pStyle w:val="TAL"/>
              <w:jc w:val="center"/>
              <w:rPr>
                <w:szCs w:val="18"/>
                <w:lang w:val="fr-FR"/>
              </w:rPr>
            </w:pPr>
            <w:r w:rsidRPr="00441CD0">
              <w:rPr>
                <w:rFonts w:eastAsia="SimSun"/>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tcPr>
          <w:p w14:paraId="0BBA6837" w14:textId="77777777" w:rsidR="00EE5860" w:rsidRPr="00441CD0" w:rsidRDefault="00EE5860" w:rsidP="00BB0E1F">
            <w:pPr>
              <w:pStyle w:val="TAL"/>
              <w:rPr>
                <w:lang w:val="en-US"/>
              </w:rPr>
            </w:pPr>
            <w:r w:rsidRPr="00441CD0">
              <w:rPr>
                <w:lang w:val="en-US"/>
              </w:rPr>
              <w:t>This IE may be present to request the UPF to detect and report events not related to specific PDRs.</w:t>
            </w:r>
          </w:p>
          <w:p w14:paraId="093CC779" w14:textId="77777777" w:rsidR="00EE5860" w:rsidRPr="00441CD0" w:rsidRDefault="00EE5860" w:rsidP="00BB0E1F">
            <w:pPr>
              <w:pStyle w:val="TAL"/>
              <w:rPr>
                <w:lang w:val="en-US"/>
              </w:rPr>
            </w:pPr>
            <w:r w:rsidRPr="00441CD0">
              <w:rPr>
                <w:lang w:val="fr-FR" w:eastAsia="zh-CN"/>
              </w:rPr>
              <w:t>Several IEs within the same IE type may be present to represent multiple SRRs</w:t>
            </w:r>
            <w:r w:rsidRPr="00441CD0">
              <w:rPr>
                <w:lang w:val="en-US" w:eastAsia="zh-CN"/>
              </w:rPr>
              <w:t>.</w:t>
            </w:r>
          </w:p>
          <w:p w14:paraId="7BBD16FD" w14:textId="77777777" w:rsidR="00EE5860" w:rsidRPr="00441CD0" w:rsidRDefault="00EE5860" w:rsidP="00BB0E1F">
            <w:pPr>
              <w:pStyle w:val="TAL"/>
              <w:rPr>
                <w:lang w:val="en-US"/>
              </w:rPr>
            </w:pPr>
            <w:r w:rsidRPr="00441CD0">
              <w:rPr>
                <w:lang w:val="en-US"/>
              </w:rPr>
              <w:t>S</w:t>
            </w:r>
            <w:r w:rsidRPr="00441CD0">
              <w:rPr>
                <w:lang w:val="fr-FR" w:eastAsia="zh-CN"/>
              </w:rPr>
              <w:t xml:space="preserve">ee </w:t>
            </w:r>
            <w:r w:rsidRPr="00441CD0">
              <w:rPr>
                <w:lang w:val="fr-FR"/>
              </w:rPr>
              <w:t>Table 7.5.2.9-</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2027E44B"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56DD8CE"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2231C38"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27FE71D4"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6761918E" w14:textId="77777777" w:rsidR="00EE5860" w:rsidRPr="00441CD0" w:rsidRDefault="00EE5860" w:rsidP="00BB0E1F">
            <w:pPr>
              <w:pStyle w:val="TAC"/>
              <w:rPr>
                <w:szCs w:val="18"/>
                <w:lang w:val="fr-FR"/>
              </w:rPr>
            </w:pPr>
            <w:r w:rsidRPr="00441CD0">
              <w:rPr>
                <w:szCs w:val="18"/>
                <w:lang w:val="fr-FR"/>
              </w:rPr>
              <w:t>Create SRR</w:t>
            </w:r>
          </w:p>
        </w:tc>
      </w:tr>
      <w:tr w:rsidR="00EE5860" w:rsidRPr="00441CD0" w14:paraId="7E108AFE"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3EFB33" w14:textId="77777777" w:rsidR="00EE5860" w:rsidRPr="00441CD0" w:rsidRDefault="00EE5860" w:rsidP="00BB0E1F">
            <w:pPr>
              <w:pStyle w:val="TAL"/>
              <w:rPr>
                <w:lang w:val="fr-FR"/>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gridSpan w:val="2"/>
            <w:tcBorders>
              <w:top w:val="single" w:sz="4" w:space="0" w:color="auto"/>
              <w:left w:val="single" w:sz="4" w:space="0" w:color="auto"/>
              <w:bottom w:val="single" w:sz="4" w:space="0" w:color="auto"/>
              <w:right w:val="single" w:sz="4" w:space="0" w:color="auto"/>
            </w:tcBorders>
          </w:tcPr>
          <w:p w14:paraId="0D37B7B6" w14:textId="77777777" w:rsidR="00EE5860" w:rsidRPr="00441CD0" w:rsidRDefault="00EE5860" w:rsidP="00BB0E1F">
            <w:pPr>
              <w:pStyle w:val="TAL"/>
              <w:jc w:val="center"/>
              <w:rPr>
                <w:szCs w:val="18"/>
                <w:lang w:val="fr-FR"/>
              </w:rPr>
            </w:pPr>
            <w:r w:rsidRPr="00441CD0">
              <w:rPr>
                <w:szCs w:val="18"/>
                <w:lang w:val="fr-FR"/>
              </w:rPr>
              <w:t>C</w:t>
            </w:r>
          </w:p>
        </w:tc>
        <w:tc>
          <w:tcPr>
            <w:tcW w:w="4668" w:type="dxa"/>
            <w:gridSpan w:val="2"/>
            <w:tcBorders>
              <w:top w:val="single" w:sz="4" w:space="0" w:color="auto"/>
              <w:left w:val="single" w:sz="4" w:space="0" w:color="auto"/>
              <w:bottom w:val="single" w:sz="4" w:space="0" w:color="auto"/>
              <w:right w:val="single" w:sz="4" w:space="0" w:color="auto"/>
            </w:tcBorders>
          </w:tcPr>
          <w:p w14:paraId="2D8F6EFA" w14:textId="77777777" w:rsidR="00EE5860" w:rsidRPr="00441CD0" w:rsidRDefault="00EE5860" w:rsidP="00BB0E1F">
            <w:pPr>
              <w:pStyle w:val="TAL"/>
              <w:rPr>
                <w:lang w:val="en-US"/>
              </w:rPr>
            </w:pPr>
            <w:r w:rsidRPr="00441CD0">
              <w:rPr>
                <w:lang w:val="en-US"/>
              </w:rPr>
              <w:t>This IE shall be present for N4 session establishment for a MA PDU session.</w:t>
            </w:r>
          </w:p>
          <w:p w14:paraId="72A12696" w14:textId="77777777" w:rsidR="00EE5860" w:rsidRPr="00441CD0" w:rsidRDefault="00EE5860" w:rsidP="00BB0E1F">
            <w:pPr>
              <w:pStyle w:val="TAL"/>
              <w:rPr>
                <w:lang w:val="en-US"/>
              </w:rPr>
            </w:pPr>
            <w:r w:rsidRPr="00441CD0">
              <w:rPr>
                <w:lang w:val="en-US"/>
              </w:rPr>
              <w:t>When present, this IE shall contain the required ATSSS functionalities for this MA PDU session.</w:t>
            </w:r>
          </w:p>
          <w:p w14:paraId="2B524A6B" w14:textId="77777777" w:rsidR="00EE5860" w:rsidRPr="00441CD0" w:rsidRDefault="00EE5860" w:rsidP="00BB0E1F">
            <w:pPr>
              <w:pStyle w:val="TAL"/>
              <w:rPr>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EFDC384"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38424DDC"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62B1BF85" w14:textId="77777777" w:rsidR="00EE5860" w:rsidRPr="00441CD0" w:rsidRDefault="00EE5860" w:rsidP="00BB0E1F">
            <w:pPr>
              <w:pStyle w:val="TAC"/>
              <w:rPr>
                <w:lang w:val="fr-FR"/>
              </w:rPr>
            </w:pPr>
            <w:r w:rsidRPr="00441CD0">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80D3FE9"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F59AB62" w14:textId="77777777" w:rsidR="00EE5860" w:rsidRPr="00441CD0" w:rsidRDefault="00EE5860" w:rsidP="00BB0E1F">
            <w:pPr>
              <w:pStyle w:val="TAC"/>
              <w:rPr>
                <w:lang w:val="fr-FR"/>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198171F1"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B11B8C" w14:textId="77777777" w:rsidR="00EE5860" w:rsidRPr="00441CD0" w:rsidRDefault="00EE5860" w:rsidP="00BB0E1F">
            <w:pPr>
              <w:pStyle w:val="TAL"/>
              <w:rPr>
                <w:lang w:val="fr-FR" w:eastAsia="zh-CN"/>
              </w:rPr>
            </w:pPr>
            <w:r w:rsidRPr="00441CD0">
              <w:t>Recovery Time Stamp</w:t>
            </w:r>
          </w:p>
        </w:tc>
        <w:tc>
          <w:tcPr>
            <w:tcW w:w="336" w:type="dxa"/>
            <w:gridSpan w:val="2"/>
            <w:tcBorders>
              <w:top w:val="single" w:sz="4" w:space="0" w:color="auto"/>
              <w:left w:val="single" w:sz="4" w:space="0" w:color="auto"/>
              <w:bottom w:val="single" w:sz="4" w:space="0" w:color="auto"/>
              <w:right w:val="single" w:sz="4" w:space="0" w:color="auto"/>
            </w:tcBorders>
          </w:tcPr>
          <w:p w14:paraId="347AABA4" w14:textId="77777777" w:rsidR="00EE5860" w:rsidRPr="00441CD0" w:rsidRDefault="00EE5860" w:rsidP="00BB0E1F">
            <w:pPr>
              <w:pStyle w:val="TAL"/>
              <w:jc w:val="center"/>
              <w:rPr>
                <w:szCs w:val="18"/>
                <w:lang w:val="fr-FR"/>
              </w:rPr>
            </w:pPr>
            <w:r w:rsidRPr="00441CD0">
              <w:t>O</w:t>
            </w:r>
          </w:p>
        </w:tc>
        <w:tc>
          <w:tcPr>
            <w:tcW w:w="4668" w:type="dxa"/>
            <w:gridSpan w:val="2"/>
            <w:tcBorders>
              <w:top w:val="single" w:sz="4" w:space="0" w:color="auto"/>
              <w:left w:val="single" w:sz="4" w:space="0" w:color="auto"/>
              <w:bottom w:val="single" w:sz="4" w:space="0" w:color="auto"/>
              <w:right w:val="single" w:sz="4" w:space="0" w:color="auto"/>
            </w:tcBorders>
          </w:tcPr>
          <w:p w14:paraId="61178DFD" w14:textId="77777777" w:rsidR="00EE5860" w:rsidRPr="00441CD0" w:rsidRDefault="00EE5860" w:rsidP="00BB0E1F">
            <w:pPr>
              <w:pStyle w:val="TAL"/>
              <w:rPr>
                <w:lang w:val="en-US"/>
              </w:rPr>
            </w:pPr>
            <w:r w:rsidRPr="00441CD0">
              <w:t>This IE may be included to contain the time stamp when the CP function was started. (See clause</w:t>
            </w:r>
            <w:r>
              <w:t> </w:t>
            </w:r>
            <w:r w:rsidRPr="00441CD0">
              <w:t>19A of 3GPP TS 23.007 [24].)</w:t>
            </w:r>
          </w:p>
        </w:tc>
        <w:tc>
          <w:tcPr>
            <w:tcW w:w="370" w:type="dxa"/>
            <w:gridSpan w:val="2"/>
            <w:tcBorders>
              <w:top w:val="single" w:sz="4" w:space="0" w:color="auto"/>
              <w:left w:val="single" w:sz="4" w:space="0" w:color="auto"/>
              <w:bottom w:val="single" w:sz="4" w:space="0" w:color="auto"/>
              <w:right w:val="single" w:sz="4" w:space="0" w:color="auto"/>
            </w:tcBorders>
          </w:tcPr>
          <w:p w14:paraId="5FAF13D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5A987B97"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6CA25F3" w14:textId="77777777" w:rsidR="00EE5860" w:rsidRPr="00441CD0" w:rsidRDefault="00EE5860" w:rsidP="00BB0E1F">
            <w:pPr>
              <w:pStyle w:val="TAC"/>
              <w:rPr>
                <w:lang w:val="fr-FR"/>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41EA9CE" w14:textId="77777777" w:rsidR="00EE5860" w:rsidRPr="00441CD0" w:rsidRDefault="00EE5860" w:rsidP="00BB0E1F">
            <w:pPr>
              <w:pStyle w:val="TAC"/>
              <w:rPr>
                <w:szCs w:val="18"/>
                <w:lang w:val="de-DE"/>
              </w:rPr>
            </w:pPr>
            <w:r w:rsidRPr="00441CD0">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1765051A" w14:textId="77777777" w:rsidR="00EE5860" w:rsidRPr="00441CD0" w:rsidRDefault="00EE5860" w:rsidP="00BB0E1F">
            <w:pPr>
              <w:pStyle w:val="TAC"/>
              <w:rPr>
                <w:lang w:val="fr-FR" w:eastAsia="zh-CN"/>
              </w:rPr>
            </w:pPr>
            <w:r w:rsidRPr="00441CD0">
              <w:t>Recovery Time Stamp</w:t>
            </w:r>
          </w:p>
        </w:tc>
      </w:tr>
      <w:tr w:rsidR="00EE5860" w:rsidRPr="00441CD0" w14:paraId="24D90B4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15FCE692" w14:textId="77777777" w:rsidR="00EE5860" w:rsidRPr="00441CD0" w:rsidRDefault="00EE5860" w:rsidP="00BB0E1F">
            <w:pPr>
              <w:pStyle w:val="TAL"/>
            </w:pPr>
            <w:r>
              <w:rPr>
                <w:lang w:eastAsia="zh-CN"/>
              </w:rPr>
              <w:t>S-NSSAI</w:t>
            </w:r>
          </w:p>
        </w:tc>
        <w:tc>
          <w:tcPr>
            <w:tcW w:w="336" w:type="dxa"/>
            <w:gridSpan w:val="2"/>
            <w:tcBorders>
              <w:top w:val="single" w:sz="4" w:space="0" w:color="auto"/>
              <w:left w:val="single" w:sz="4" w:space="0" w:color="auto"/>
              <w:bottom w:val="single" w:sz="4" w:space="0" w:color="auto"/>
              <w:right w:val="single" w:sz="4" w:space="0" w:color="auto"/>
            </w:tcBorders>
          </w:tcPr>
          <w:p w14:paraId="22263579"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2EDE32E8" w14:textId="77777777" w:rsidR="00EE5860" w:rsidRDefault="00EE5860" w:rsidP="00BB0E1F">
            <w:pPr>
              <w:pStyle w:val="TAL"/>
            </w:pPr>
            <w:r w:rsidRPr="00441CD0">
              <w:t xml:space="preserve">This IE may be present, </w:t>
            </w:r>
            <w:r w:rsidRPr="00441CD0">
              <w:rPr>
                <w:lang w:eastAsia="zh-CN"/>
              </w:rPr>
              <w:t xml:space="preserve">if related functionalities in the UP function require the </w:t>
            </w:r>
            <w:r>
              <w:rPr>
                <w:lang w:eastAsia="zh-CN"/>
              </w:rPr>
              <w:t>S-NSSAI</w:t>
            </w:r>
            <w:r w:rsidRPr="00441CD0">
              <w:rPr>
                <w:lang w:eastAsia="zh-CN"/>
              </w:rPr>
              <w:t xml:space="preserve"> information</w:t>
            </w:r>
            <w:r w:rsidRPr="00441CD0">
              <w:t xml:space="preserve">. </w:t>
            </w:r>
            <w:r>
              <w:t>(</w:t>
            </w:r>
            <w:r w:rsidRPr="00441CD0">
              <w:t>NOTE</w:t>
            </w:r>
            <w:r w:rsidRPr="00441CD0">
              <w:rPr>
                <w:lang w:eastAsia="zh-CN"/>
              </w:rPr>
              <w:t xml:space="preserve"> 2</w:t>
            </w:r>
            <w:r>
              <w:t>)</w:t>
            </w:r>
          </w:p>
          <w:p w14:paraId="1D53C0DB" w14:textId="77777777" w:rsidR="00EE5860" w:rsidRPr="00036501" w:rsidRDefault="00EE5860" w:rsidP="00BB0E1F">
            <w:pPr>
              <w:pStyle w:val="TAL"/>
            </w:pPr>
            <w:r>
              <w:t>When present, it shall indicate the S-NSSAI of the PDU session.</w:t>
            </w:r>
          </w:p>
        </w:tc>
        <w:tc>
          <w:tcPr>
            <w:tcW w:w="370" w:type="dxa"/>
            <w:gridSpan w:val="2"/>
            <w:tcBorders>
              <w:top w:val="single" w:sz="4" w:space="0" w:color="auto"/>
              <w:left w:val="single" w:sz="4" w:space="0" w:color="auto"/>
              <w:bottom w:val="single" w:sz="4" w:space="0" w:color="auto"/>
              <w:right w:val="single" w:sz="4" w:space="0" w:color="auto"/>
            </w:tcBorders>
          </w:tcPr>
          <w:p w14:paraId="311A4B7B" w14:textId="77777777" w:rsidR="00EE5860" w:rsidRPr="00441CD0" w:rsidRDefault="00EE5860" w:rsidP="00BB0E1F">
            <w:pPr>
              <w:pStyle w:val="TAC"/>
              <w:rPr>
                <w:lang w:val="x-none"/>
              </w:rPr>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8CE70D1" w14:textId="77777777" w:rsidR="00EE5860" w:rsidRPr="00441CD0" w:rsidRDefault="00EE5860" w:rsidP="00BB0E1F">
            <w:pPr>
              <w:pStyle w:val="TAC"/>
            </w:pPr>
            <w:r>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2CAF88B" w14:textId="77777777" w:rsidR="00EE5860" w:rsidRPr="00441CD0" w:rsidRDefault="00EE5860" w:rsidP="00BB0E1F">
            <w:pPr>
              <w:pStyle w:val="TAC"/>
              <w:rPr>
                <w:lang w:eastAsia="zh-CN"/>
              </w:rPr>
            </w:pP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3FAD8E37" w14:textId="77777777" w:rsidR="00EE5860" w:rsidRPr="00441CD0" w:rsidRDefault="00EE5860" w:rsidP="00BB0E1F">
            <w:pPr>
              <w:pStyle w:val="TAC"/>
              <w:rPr>
                <w:szCs w:val="18"/>
                <w:lang w:val="de-DE"/>
              </w:rPr>
            </w:pPr>
            <w:r w:rsidRPr="00441CD0">
              <w:rPr>
                <w:szCs w:val="18"/>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35A3C9" w14:textId="77777777" w:rsidR="00EE5860" w:rsidRPr="00441CD0" w:rsidRDefault="00EE5860" w:rsidP="00BB0E1F">
            <w:pPr>
              <w:pStyle w:val="TAC"/>
              <w:rPr>
                <w:szCs w:val="18"/>
                <w:lang w:val="x-none"/>
              </w:rPr>
            </w:pPr>
            <w:r>
              <w:rPr>
                <w:szCs w:val="18"/>
                <w:lang w:eastAsia="zh-CN"/>
              </w:rPr>
              <w:t>S-NSSAI</w:t>
            </w:r>
          </w:p>
        </w:tc>
      </w:tr>
      <w:tr w:rsidR="00EE5860" w:rsidRPr="00441CD0" w14:paraId="00CD3C56"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35931BB5" w14:textId="77777777" w:rsidR="00EE5860" w:rsidRPr="00867BF5" w:rsidRDefault="00EE5860" w:rsidP="00BB0E1F">
            <w:pPr>
              <w:pStyle w:val="TAL"/>
              <w:rPr>
                <w:lang w:val="fr-FR" w:eastAsia="zh-CN"/>
              </w:rPr>
            </w:pPr>
            <w:r>
              <w:rPr>
                <w:rFonts w:hint="eastAsia"/>
                <w:lang w:val="fr-FR" w:eastAsia="zh-CN"/>
              </w:rPr>
              <w:t>Provide RDS configuration information</w:t>
            </w:r>
          </w:p>
        </w:tc>
        <w:tc>
          <w:tcPr>
            <w:tcW w:w="336" w:type="dxa"/>
            <w:gridSpan w:val="2"/>
            <w:tcBorders>
              <w:top w:val="single" w:sz="4" w:space="0" w:color="auto"/>
              <w:left w:val="single" w:sz="4" w:space="0" w:color="auto"/>
              <w:bottom w:val="single" w:sz="4" w:space="0" w:color="auto"/>
              <w:right w:val="single" w:sz="4" w:space="0" w:color="auto"/>
            </w:tcBorders>
          </w:tcPr>
          <w:p w14:paraId="679AC059" w14:textId="77777777" w:rsidR="00EE5860" w:rsidRPr="00867BF5" w:rsidRDefault="00EE5860" w:rsidP="00BB0E1F">
            <w:pPr>
              <w:pStyle w:val="TAL"/>
              <w:jc w:val="center"/>
              <w:rPr>
                <w:szCs w:val="18"/>
                <w:lang w:val="fr-FR" w:eastAsia="zh-CN"/>
              </w:rPr>
            </w:pPr>
            <w:r>
              <w:rPr>
                <w:rFonts w:hint="eastAsia"/>
                <w:szCs w:val="18"/>
                <w:lang w:val="fr-FR"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36D20F1E" w14:textId="77777777" w:rsidR="00EE5860" w:rsidRPr="00867BF5" w:rsidRDefault="00EE5860" w:rsidP="00BB0E1F">
            <w:pPr>
              <w:pStyle w:val="TAL"/>
              <w:rPr>
                <w:lang w:val="en-US"/>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to be applied by the UP function for this PFCP session.</w:t>
            </w:r>
          </w:p>
        </w:tc>
        <w:tc>
          <w:tcPr>
            <w:tcW w:w="370" w:type="dxa"/>
            <w:gridSpan w:val="2"/>
            <w:tcBorders>
              <w:top w:val="single" w:sz="4" w:space="0" w:color="auto"/>
              <w:left w:val="single" w:sz="4" w:space="0" w:color="auto"/>
              <w:bottom w:val="single" w:sz="4" w:space="0" w:color="auto"/>
              <w:right w:val="single" w:sz="4" w:space="0" w:color="auto"/>
            </w:tcBorders>
          </w:tcPr>
          <w:p w14:paraId="339AC43F"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53677044" w14:textId="77777777" w:rsidR="00EE5860" w:rsidRPr="00867BF5" w:rsidRDefault="00EE5860" w:rsidP="00BB0E1F">
            <w:pPr>
              <w:pStyle w:val="TAC"/>
              <w:rPr>
                <w:lang w:val="fr-FR"/>
              </w:rPr>
            </w:pPr>
            <w:r w:rsidRPr="00867BF5">
              <w:t>X</w:t>
            </w:r>
          </w:p>
        </w:tc>
        <w:tc>
          <w:tcPr>
            <w:tcW w:w="370" w:type="dxa"/>
            <w:gridSpan w:val="2"/>
            <w:tcBorders>
              <w:top w:val="single" w:sz="4" w:space="0" w:color="auto"/>
              <w:left w:val="single" w:sz="4" w:space="0" w:color="auto"/>
              <w:bottom w:val="single" w:sz="4" w:space="0" w:color="auto"/>
              <w:right w:val="single" w:sz="4" w:space="0" w:color="auto"/>
            </w:tcBorders>
          </w:tcPr>
          <w:p w14:paraId="424AB034" w14:textId="77777777" w:rsidR="00EE5860" w:rsidRPr="00867BF5" w:rsidRDefault="00EE5860" w:rsidP="00BB0E1F">
            <w:pPr>
              <w:pStyle w:val="TAC"/>
              <w:rPr>
                <w:lang w:val="fr-FR"/>
              </w:rPr>
            </w:pPr>
            <w:r w:rsidRPr="00867BF5">
              <w:rPr>
                <w:lang w:val="fr-FR"/>
              </w:rPr>
              <w:t>-</w:t>
            </w:r>
          </w:p>
        </w:tc>
        <w:tc>
          <w:tcPr>
            <w:tcW w:w="370" w:type="dxa"/>
            <w:gridSpan w:val="2"/>
            <w:tcBorders>
              <w:top w:val="single" w:sz="4" w:space="0" w:color="auto"/>
              <w:left w:val="single" w:sz="4" w:space="0" w:color="auto"/>
              <w:bottom w:val="single" w:sz="4" w:space="0" w:color="auto"/>
              <w:right w:val="single" w:sz="4" w:space="0" w:color="auto"/>
            </w:tcBorders>
          </w:tcPr>
          <w:p w14:paraId="46568A04" w14:textId="77777777" w:rsidR="00EE5860" w:rsidRPr="00867BF5" w:rsidRDefault="00EE5860" w:rsidP="00BB0E1F">
            <w:pPr>
              <w:pStyle w:val="TAC"/>
              <w:rPr>
                <w:szCs w:val="18"/>
                <w:lang w:val="de-DE"/>
              </w:rPr>
            </w:pPr>
            <w:r w:rsidRPr="00867BF5">
              <w:rPr>
                <w:szCs w:val="18"/>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00F98E1A" w14:textId="77777777" w:rsidR="00EE5860" w:rsidRPr="00867BF5" w:rsidRDefault="00EE5860" w:rsidP="00BB0E1F">
            <w:pPr>
              <w:pStyle w:val="TAC"/>
              <w:rPr>
                <w:lang w:val="fr-FR" w:eastAsia="zh-CN"/>
              </w:rPr>
            </w:pPr>
            <w:r>
              <w:rPr>
                <w:rFonts w:hint="eastAsia"/>
                <w:lang w:val="fr-FR" w:eastAsia="zh-CN"/>
              </w:rPr>
              <w:t>Provide RDS configuration information</w:t>
            </w:r>
          </w:p>
        </w:tc>
      </w:tr>
      <w:tr w:rsidR="00EE5860" w:rsidRPr="00441CD0" w14:paraId="6CA2CD60"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5C906E42" w14:textId="77777777" w:rsidR="00EE5860" w:rsidRPr="00441CD0" w:rsidRDefault="00EE5860" w:rsidP="00BB0E1F">
            <w:pPr>
              <w:pStyle w:val="TAN"/>
              <w:rPr>
                <w:lang w:eastAsia="zh-CN"/>
              </w:rPr>
            </w:pPr>
            <w:r w:rsidRPr="00441CD0">
              <w:t>NOTE</w:t>
            </w:r>
            <w:r w:rsidRPr="00441CD0">
              <w:rPr>
                <w:lang w:eastAsia="zh-CN"/>
              </w:rPr>
              <w:t xml:space="preserve"> 1</w:t>
            </w:r>
            <w:r w:rsidRPr="00441CD0">
              <w:t>:</w:t>
            </w:r>
            <w:r w:rsidRPr="00441CD0">
              <w:tab/>
              <w:t xml:space="preserve">This can be used for troubleshooting </w:t>
            </w:r>
            <w:r w:rsidRPr="00441CD0">
              <w:rPr>
                <w:noProof/>
              </w:rPr>
              <w:t>problems in the UP function affecting a subscriber</w:t>
            </w:r>
            <w:r w:rsidRPr="00441CD0">
              <w:t>.</w:t>
            </w:r>
          </w:p>
          <w:p w14:paraId="2BE2B61A" w14:textId="77777777" w:rsidR="00EE5860" w:rsidRPr="00441CD0" w:rsidRDefault="00EE5860" w:rsidP="00BB0E1F">
            <w:pPr>
              <w:pStyle w:val="TAN"/>
              <w:rPr>
                <w:lang w:eastAsia="zh-CN"/>
              </w:rPr>
            </w:pPr>
            <w:r w:rsidRPr="00441CD0">
              <w:rPr>
                <w:lang w:eastAsia="zh-CN"/>
              </w:rPr>
              <w:t>NOTE 2:</w:t>
            </w:r>
            <w:r w:rsidRPr="00441CD0">
              <w:tab/>
            </w:r>
            <w:r w:rsidRPr="00441CD0">
              <w:rPr>
                <w:lang w:eastAsia="zh-CN"/>
              </w:rPr>
              <w:t>The CP function may provide additional information (e.g. APN/DNN) to the UP function, e.g. used by the forwarding rules pre-defined in UP function (some forwarding rules are APN specific), used by the UP function for performance measurement, etc.</w:t>
            </w:r>
          </w:p>
          <w:p w14:paraId="3370BFB0" w14:textId="77777777" w:rsidR="00EE5860" w:rsidRPr="00441CD0" w:rsidRDefault="00EE5860" w:rsidP="00BB0E1F">
            <w:pPr>
              <w:pStyle w:val="TAN"/>
              <w:rPr>
                <w:lang w:eastAsia="zh-CN"/>
              </w:rPr>
            </w:pPr>
            <w:r w:rsidRPr="00441CD0">
              <w:rPr>
                <w:lang w:eastAsia="zh-CN"/>
              </w:rPr>
              <w:t>NOTE 3:</w:t>
            </w:r>
            <w:r w:rsidRPr="00441CD0">
              <w:rPr>
                <w:lang w:eastAsia="zh-CN"/>
              </w:rPr>
              <w:tab/>
              <w:t>The SGW-C may set PDN type as Non-IP for an Ethernet PDN to allow interworking with a legacy SGW-U.</w:t>
            </w:r>
          </w:p>
          <w:p w14:paraId="07769E47" w14:textId="77777777" w:rsidR="00EE5860" w:rsidRPr="00441CD0" w:rsidRDefault="00EE5860" w:rsidP="00BB0E1F">
            <w:pPr>
              <w:pStyle w:val="TAN"/>
            </w:pPr>
            <w:r w:rsidRPr="00441CD0">
              <w:rPr>
                <w:lang w:eastAsia="zh-CN"/>
              </w:rPr>
              <w:t>NOTE 4:</w:t>
            </w:r>
            <w:r w:rsidRPr="00441CD0">
              <w:rPr>
                <w:lang w:eastAsia="zh-CN"/>
              </w:rPr>
              <w:tab/>
              <w:t>The UP function shall accept the CP function allocated GTP-U F-TEID and/or UE IP address in the PFCP Session Establishment Request message with the RESTI flag set to "1", if the requested GTP-U F-TEID and/or UE IP address is available.</w:t>
            </w:r>
          </w:p>
        </w:tc>
      </w:tr>
      <w:bookmarkEnd w:id="3996"/>
    </w:tbl>
    <w:p w14:paraId="3CADD5EF" w14:textId="77777777" w:rsidR="00EE5860" w:rsidRPr="00441CD0" w:rsidRDefault="00EE5860" w:rsidP="00EE5860"/>
    <w:p w14:paraId="73F5079D" w14:textId="77777777" w:rsidR="00EE5860" w:rsidRPr="00441CD0" w:rsidRDefault="00EE5860" w:rsidP="00EE5860">
      <w:pPr>
        <w:pStyle w:val="Heading4"/>
        <w:rPr>
          <w:rFonts w:cs="Arial"/>
          <w:bCs/>
        </w:rPr>
      </w:pPr>
      <w:bookmarkStart w:id="3997" w:name="_Toc19717285"/>
      <w:bookmarkStart w:id="3998" w:name="_Toc27490775"/>
      <w:bookmarkStart w:id="3999" w:name="_Toc27557068"/>
      <w:bookmarkStart w:id="4000" w:name="_Toc27723985"/>
      <w:bookmarkStart w:id="4001" w:name="_Toc36031057"/>
      <w:bookmarkStart w:id="4002" w:name="_Toc36042977"/>
      <w:bookmarkStart w:id="4003" w:name="_Toc36814302"/>
      <w:bookmarkStart w:id="4004" w:name="_Toc44689156"/>
      <w:bookmarkStart w:id="4005" w:name="_Toc44923910"/>
      <w:bookmarkStart w:id="4006" w:name="_Toc51860880"/>
      <w:bookmarkStart w:id="4007" w:name="_Toc57930651"/>
      <w:bookmarkStart w:id="4008" w:name="_Toc57931281"/>
      <w:bookmarkStart w:id="4009" w:name="_Toc160974407"/>
      <w:r w:rsidRPr="00441CD0">
        <w:t>7.5.2.2</w:t>
      </w:r>
      <w:r w:rsidRPr="00441CD0">
        <w:tab/>
        <w:t>Create PDR IE within PFCP Session Establishment Request</w:t>
      </w:r>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1A32116A" w14:textId="77777777" w:rsidR="00EE5860" w:rsidRPr="00441CD0" w:rsidRDefault="00EE5860" w:rsidP="00EE5860">
      <w:r w:rsidRPr="00441CD0">
        <w:t xml:space="preserve">The </w:t>
      </w:r>
      <w:r w:rsidRPr="00441CD0">
        <w:rPr>
          <w:lang w:val="en-US"/>
        </w:rPr>
        <w:t xml:space="preserve">Create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7.5.2.2-1</w:t>
      </w:r>
      <w:r w:rsidRPr="00441CD0">
        <w:rPr>
          <w:lang w:eastAsia="ja-JP"/>
        </w:rPr>
        <w:t>.</w:t>
      </w:r>
    </w:p>
    <w:p w14:paraId="0DD2E142" w14:textId="77777777" w:rsidR="00EE5860" w:rsidRPr="00441CD0" w:rsidRDefault="00EE5860" w:rsidP="00EE5860">
      <w:pPr>
        <w:pStyle w:val="TH"/>
        <w:rPr>
          <w:lang w:val="en-US"/>
        </w:rPr>
      </w:pPr>
      <w:r w:rsidRPr="00441CD0">
        <w:t xml:space="preserve">Table 7.5.2.2-1: </w:t>
      </w:r>
      <w:r w:rsidRPr="00441CD0">
        <w:rPr>
          <w:lang w:val="en-US"/>
        </w:rPr>
        <w:t xml:space="preserve">Create </w:t>
      </w:r>
      <w:r w:rsidRPr="00441CD0">
        <w:t>PDR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2FA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E185AF8" w14:textId="77777777" w:rsidR="00EE5860" w:rsidRPr="00441CD0" w:rsidRDefault="00EE5860" w:rsidP="00BB0E1F">
            <w:pPr>
              <w:pStyle w:val="TAL"/>
              <w:rPr>
                <w:lang w:val="x-none"/>
              </w:rPr>
            </w:pPr>
            <w:bookmarkStart w:id="4010" w:name="MCCQCTEMPBM_0000006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766CC90"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DC27C83" w14:textId="77777777" w:rsidR="00EE5860" w:rsidRPr="00441CD0" w:rsidRDefault="00EE5860" w:rsidP="00BB0E1F">
            <w:pPr>
              <w:pStyle w:val="TAC"/>
            </w:pPr>
            <w:r w:rsidRPr="00441CD0">
              <w:t>Create PDR IE Type = 1(decimal)</w:t>
            </w:r>
          </w:p>
        </w:tc>
      </w:tr>
      <w:tr w:rsidR="00EE5860" w:rsidRPr="00441CD0" w14:paraId="7CB8EE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39B8865"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0CC6176"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BC3AC61" w14:textId="77777777" w:rsidR="00EE5860" w:rsidRPr="00441CD0" w:rsidRDefault="00EE5860" w:rsidP="00BB0E1F">
            <w:pPr>
              <w:pStyle w:val="TAC"/>
            </w:pPr>
            <w:r w:rsidRPr="00441CD0">
              <w:t>Length = n</w:t>
            </w:r>
          </w:p>
        </w:tc>
      </w:tr>
      <w:tr w:rsidR="00EE5860" w:rsidRPr="00441CD0" w14:paraId="0E70C79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D9499F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8E29BAD"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87B0F9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412F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8402EB" w14:textId="77777777" w:rsidR="00EE5860" w:rsidRPr="00441CD0" w:rsidRDefault="00EE5860" w:rsidP="00BB0E1F">
            <w:pPr>
              <w:pStyle w:val="TAH"/>
            </w:pPr>
            <w:r w:rsidRPr="00441CD0">
              <w:t>IE Type</w:t>
            </w:r>
          </w:p>
        </w:tc>
      </w:tr>
      <w:tr w:rsidR="00EE5860" w:rsidRPr="00441CD0" w14:paraId="2475473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A6AE8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0811D8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45659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FC48E1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28B327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11CB91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5F61688"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CCB0B17" w14:textId="77777777" w:rsidR="00EE5860" w:rsidRPr="00441CD0" w:rsidRDefault="00EE5860" w:rsidP="00BB0E1F">
            <w:pPr>
              <w:spacing w:after="0"/>
              <w:rPr>
                <w:rFonts w:ascii="Arial" w:hAnsi="Arial"/>
                <w:b/>
                <w:sz w:val="18"/>
                <w:lang w:val="x-none"/>
              </w:rPr>
            </w:pPr>
          </w:p>
        </w:tc>
      </w:tr>
      <w:tr w:rsidR="00EE5860" w:rsidRPr="00441CD0" w14:paraId="763146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23A35B1" w14:textId="77777777" w:rsidR="00EE5860" w:rsidRPr="00441CD0" w:rsidRDefault="00EE5860" w:rsidP="00BB0E1F">
            <w:pPr>
              <w:pStyle w:val="TAL"/>
            </w:pPr>
            <w:r w:rsidRPr="00441CD0">
              <w:lastRenderedPageBreak/>
              <w:t>PDR ID</w:t>
            </w:r>
          </w:p>
        </w:tc>
        <w:tc>
          <w:tcPr>
            <w:tcW w:w="336" w:type="dxa"/>
            <w:tcBorders>
              <w:top w:val="single" w:sz="4" w:space="0" w:color="auto"/>
              <w:left w:val="single" w:sz="4" w:space="0" w:color="auto"/>
              <w:bottom w:val="single" w:sz="4" w:space="0" w:color="auto"/>
              <w:right w:val="single" w:sz="4" w:space="0" w:color="auto"/>
            </w:tcBorders>
            <w:hideMark/>
          </w:tcPr>
          <w:p w14:paraId="4E2A94ED"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2A028D4"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54B39F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1FB704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0E37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84F996"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A67ABA8" w14:textId="77777777" w:rsidR="00EE5860" w:rsidRPr="00441CD0" w:rsidRDefault="00EE5860" w:rsidP="00BB0E1F">
            <w:pPr>
              <w:pStyle w:val="TAC"/>
            </w:pPr>
            <w:r w:rsidRPr="00441CD0">
              <w:t>PDR ID</w:t>
            </w:r>
          </w:p>
        </w:tc>
      </w:tr>
      <w:tr w:rsidR="00EE5860" w:rsidRPr="00441CD0" w14:paraId="296AC1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B74950F" w14:textId="77777777" w:rsidR="00EE5860" w:rsidRPr="00441CD0" w:rsidRDefault="00EE5860" w:rsidP="00BB0E1F">
            <w:pPr>
              <w:pStyle w:val="TAL"/>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228741C8"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9F36D9F" w14:textId="77777777" w:rsidR="00EE5860" w:rsidRPr="00441CD0" w:rsidRDefault="00EE5860" w:rsidP="00BB0E1F">
            <w:pPr>
              <w:pStyle w:val="TAL"/>
            </w:pPr>
            <w:r w:rsidRPr="00441CD0">
              <w:t>This IE shall indicate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4AC1500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528835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42CC0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99663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F3C8CA" w14:textId="77777777" w:rsidR="00EE5860" w:rsidRPr="00441CD0" w:rsidRDefault="00EE5860" w:rsidP="00BB0E1F">
            <w:pPr>
              <w:pStyle w:val="TAC"/>
            </w:pPr>
            <w:r w:rsidRPr="00441CD0">
              <w:t>Precedence</w:t>
            </w:r>
          </w:p>
        </w:tc>
      </w:tr>
      <w:tr w:rsidR="00EE5860" w:rsidRPr="00441CD0" w14:paraId="02D790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94F0F2"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0FEC71B9"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7CD378C8" w14:textId="77777777" w:rsidR="00EE5860" w:rsidRPr="00441CD0" w:rsidRDefault="00EE5860" w:rsidP="00BB0E1F">
            <w:pPr>
              <w:pStyle w:val="TAL"/>
              <w:rPr>
                <w:lang w:val="en-US" w:eastAsia="zh-CN"/>
              </w:rPr>
            </w:pPr>
            <w:r w:rsidRPr="00441CD0">
              <w:rPr>
                <w:lang w:eastAsia="zh-CN"/>
              </w:rPr>
              <w:t>This IE shall contain the PDI against which incoming packets will be matched.</w:t>
            </w:r>
          </w:p>
          <w:p w14:paraId="57CD81CC" w14:textId="77777777" w:rsidR="00EE5860" w:rsidRPr="00441CD0" w:rsidRDefault="00EE5860" w:rsidP="00BB0E1F">
            <w:pPr>
              <w:pStyle w:val="TAL"/>
              <w:rPr>
                <w:lang w:val="x-none"/>
              </w:rPr>
            </w:pPr>
            <w:r w:rsidRPr="00441CD0">
              <w:rPr>
                <w:lang w:eastAsia="zh-CN"/>
              </w:rPr>
              <w:t xml:space="preserve">See </w:t>
            </w:r>
            <w:r w:rsidRPr="00441CD0">
              <w:t>Table</w:t>
            </w:r>
            <w:r>
              <w:t> </w:t>
            </w:r>
            <w:r w:rsidRPr="00441CD0">
              <w:t>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1F953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0E51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52CAE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3FB48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6FE3F85" w14:textId="77777777" w:rsidR="00EE5860" w:rsidRPr="00441CD0" w:rsidRDefault="00EE5860" w:rsidP="00BB0E1F">
            <w:pPr>
              <w:pStyle w:val="TAC"/>
            </w:pPr>
            <w:r w:rsidRPr="00441CD0">
              <w:t>PDI</w:t>
            </w:r>
          </w:p>
        </w:tc>
      </w:tr>
      <w:tr w:rsidR="00EE5860" w:rsidRPr="00441CD0" w14:paraId="39A36E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DFEADB" w14:textId="77777777" w:rsidR="00EE5860" w:rsidRPr="00441CD0" w:rsidRDefault="00EE5860" w:rsidP="00BB0E1F">
            <w:pPr>
              <w:pStyle w:val="TAL"/>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034198B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68CAE6D" w14:textId="77777777" w:rsidR="00EE5860" w:rsidRPr="00441CD0" w:rsidRDefault="00EE5860" w:rsidP="00BB0E1F">
            <w:pPr>
              <w:pStyle w:val="TAL"/>
              <w:rPr>
                <w:lang w:eastAsia="zh-CN"/>
              </w:rPr>
            </w:pPr>
            <w:r w:rsidRPr="00441CD0">
              <w:rPr>
                <w:lang w:eastAsia="zh-CN"/>
              </w:rPr>
              <w:t>This IE shall be present if the UP function is required to remove one or more outer header(s) from the packets matching this PDR.</w:t>
            </w:r>
          </w:p>
        </w:tc>
        <w:tc>
          <w:tcPr>
            <w:tcW w:w="370" w:type="dxa"/>
            <w:tcBorders>
              <w:top w:val="single" w:sz="4" w:space="0" w:color="auto"/>
              <w:left w:val="single" w:sz="4" w:space="0" w:color="auto"/>
              <w:bottom w:val="single" w:sz="4" w:space="0" w:color="auto"/>
              <w:right w:val="single" w:sz="4" w:space="0" w:color="auto"/>
            </w:tcBorders>
            <w:hideMark/>
          </w:tcPr>
          <w:p w14:paraId="5E0C4E6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929EA0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80501A9"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31DA3C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321255E" w14:textId="77777777" w:rsidR="00EE5860" w:rsidRPr="00441CD0" w:rsidRDefault="00EE5860" w:rsidP="00BB0E1F">
            <w:pPr>
              <w:pStyle w:val="TAC"/>
            </w:pPr>
            <w:r w:rsidRPr="00441CD0">
              <w:t>Outer Header Removal</w:t>
            </w:r>
          </w:p>
        </w:tc>
      </w:tr>
      <w:tr w:rsidR="00EE5860" w:rsidRPr="00441CD0" w14:paraId="3748AB0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DD83C9"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46159866"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5846DDA" w14:textId="77777777" w:rsidR="00EE5860" w:rsidRPr="00867BF5" w:rsidRDefault="00EE5860" w:rsidP="00BB0E1F">
            <w:pPr>
              <w:pStyle w:val="TAL"/>
              <w:rPr>
                <w:lang w:eastAsia="zh-CN"/>
              </w:rPr>
            </w:pPr>
            <w:r w:rsidRPr="00867BF5">
              <w:rPr>
                <w:lang w:eastAsia="zh-CN"/>
              </w:rPr>
              <w:t>This IE shall be present if the Activate Predefined Rules IE is not included or if it is included but it does not result in activating a predefined FAR, and if the MAR ID is not included.</w:t>
            </w:r>
            <w:r>
              <w:rPr>
                <w:lang w:eastAsia="zh-CN"/>
              </w:rPr>
              <w:t xml:space="preserve"> </w:t>
            </w:r>
            <w:r w:rsidRPr="00EE5860">
              <w:rPr>
                <w:color w:val="000000"/>
                <w:lang w:eastAsia="zh-CN"/>
              </w:rPr>
              <w:t>This IE may be present if the CP function activated a predefined rule name with a predefined FAR but the CP function wishes to overwrite the predefined FAR by another FAR. (NOTE 2)</w:t>
            </w:r>
          </w:p>
          <w:p w14:paraId="04771426" w14:textId="77777777" w:rsidR="00EE5860" w:rsidRPr="00441CD0" w:rsidRDefault="00EE5860" w:rsidP="00BB0E1F">
            <w:pPr>
              <w:pStyle w:val="TAL"/>
              <w:rPr>
                <w:lang w:val="x-none" w:eastAsia="zh-CN"/>
              </w:rPr>
            </w:pPr>
            <w:r w:rsidRPr="00867BF5">
              <w:rPr>
                <w:lang w:eastAsia="zh-CN"/>
              </w:rPr>
              <w:t>When present this IE shall contain the FAR ID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674CA2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F02D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097F0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5A665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814F6B0" w14:textId="77777777" w:rsidR="00EE5860" w:rsidRPr="00441CD0" w:rsidRDefault="00EE5860" w:rsidP="00BB0E1F">
            <w:pPr>
              <w:pStyle w:val="TAC"/>
              <w:rPr>
                <w:lang w:val="x-none"/>
              </w:rPr>
            </w:pPr>
            <w:r w:rsidRPr="00441CD0">
              <w:t>FAR ID</w:t>
            </w:r>
          </w:p>
        </w:tc>
      </w:tr>
      <w:tr w:rsidR="00EE5860" w:rsidRPr="00441CD0" w14:paraId="70D39A0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9D63DBA" w14:textId="77777777" w:rsidR="00EE5860" w:rsidRPr="00441CD0" w:rsidRDefault="00EE5860" w:rsidP="00BB0E1F">
            <w:pPr>
              <w:pStyle w:val="TAL"/>
            </w:pPr>
            <w:r w:rsidRPr="00441CD0">
              <w:t>URR ID</w:t>
            </w:r>
          </w:p>
        </w:tc>
        <w:tc>
          <w:tcPr>
            <w:tcW w:w="336" w:type="dxa"/>
            <w:tcBorders>
              <w:top w:val="single" w:sz="4" w:space="0" w:color="auto"/>
              <w:left w:val="single" w:sz="4" w:space="0" w:color="auto"/>
              <w:bottom w:val="single" w:sz="4" w:space="0" w:color="auto"/>
              <w:right w:val="single" w:sz="4" w:space="0" w:color="auto"/>
            </w:tcBorders>
            <w:hideMark/>
          </w:tcPr>
          <w:p w14:paraId="2B0AF106"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5DCD2EBF" w14:textId="77777777" w:rsidR="00EE5860" w:rsidRPr="00441CD0" w:rsidRDefault="00EE5860" w:rsidP="00BB0E1F">
            <w:pPr>
              <w:pStyle w:val="TAL"/>
              <w:rPr>
                <w:lang w:eastAsia="zh-CN"/>
              </w:rPr>
            </w:pPr>
            <w:r w:rsidRPr="00441CD0">
              <w:rPr>
                <w:lang w:eastAsia="zh-CN"/>
              </w:rPr>
              <w:t>This IE shall be present if a measurement action shall be applied to packets matching this PDR.</w:t>
            </w:r>
          </w:p>
          <w:p w14:paraId="23873EBD" w14:textId="77777777" w:rsidR="00EE5860" w:rsidRPr="00441CD0" w:rsidRDefault="00EE5860" w:rsidP="00BB0E1F">
            <w:pPr>
              <w:pStyle w:val="TAL"/>
              <w:rPr>
                <w:lang w:eastAsia="zh-CN"/>
              </w:rPr>
            </w:pPr>
            <w:r w:rsidRPr="00441CD0">
              <w:rPr>
                <w:lang w:eastAsia="zh-CN"/>
              </w:rPr>
              <w:t>When present, this IE shall contain the URR IDs to be associated to the PDR.</w:t>
            </w:r>
          </w:p>
          <w:p w14:paraId="167E9AF9"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120C1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3951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00586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4D5F7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54E4A0" w14:textId="77777777" w:rsidR="00EE5860" w:rsidRPr="00441CD0" w:rsidRDefault="00EE5860" w:rsidP="00BB0E1F">
            <w:pPr>
              <w:pStyle w:val="TAC"/>
            </w:pPr>
            <w:r w:rsidRPr="00441CD0">
              <w:t>URR ID</w:t>
            </w:r>
          </w:p>
        </w:tc>
      </w:tr>
      <w:tr w:rsidR="00EE5860" w:rsidRPr="00441CD0" w14:paraId="14232E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C8D876"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3424D925"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04AB35B7" w14:textId="77777777" w:rsidR="00EE5860" w:rsidRPr="00441CD0" w:rsidRDefault="00EE5860" w:rsidP="00BB0E1F">
            <w:pPr>
              <w:pStyle w:val="TAL"/>
              <w:rPr>
                <w:lang w:eastAsia="zh-CN"/>
              </w:rPr>
            </w:pPr>
            <w:r w:rsidRPr="00441CD0">
              <w:rPr>
                <w:lang w:eastAsia="zh-CN"/>
              </w:rPr>
              <w:t>This IE shall be present if a QoS enforcement or QoS marking action shall be applied to packets matching this PDR.</w:t>
            </w:r>
          </w:p>
          <w:p w14:paraId="37386138" w14:textId="77777777" w:rsidR="00EE5860" w:rsidRPr="00441CD0" w:rsidRDefault="00EE5860" w:rsidP="00BB0E1F">
            <w:pPr>
              <w:pStyle w:val="TAL"/>
              <w:rPr>
                <w:lang w:val="en-US" w:eastAsia="zh-CN"/>
              </w:rPr>
            </w:pPr>
            <w:r w:rsidRPr="00441CD0">
              <w:rPr>
                <w:lang w:eastAsia="zh-CN"/>
              </w:rPr>
              <w:t>When present, this IE shall contain the QER IDs to be associated to the PDR.</w:t>
            </w:r>
            <w:r w:rsidRPr="00441CD0">
              <w:rPr>
                <w:lang w:val="en-US" w:eastAsia="zh-CN"/>
              </w:rPr>
              <w:t xml:space="preserve"> </w:t>
            </w:r>
            <w:r w:rsidRPr="00441CD0">
              <w:rPr>
                <w:lang w:eastAsia="zh-CN"/>
              </w:rPr>
              <w:t>Several IEs within the same IE type may be present to represent a list of QERs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08F678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26F00D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7F312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8DC6A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B0A45C3" w14:textId="77777777" w:rsidR="00EE5860" w:rsidRPr="00441CD0" w:rsidRDefault="00EE5860" w:rsidP="00BB0E1F">
            <w:pPr>
              <w:pStyle w:val="TAC"/>
              <w:rPr>
                <w:lang w:val="x-none"/>
              </w:rPr>
            </w:pPr>
            <w:r w:rsidRPr="00441CD0">
              <w:t>QER ID</w:t>
            </w:r>
          </w:p>
        </w:tc>
      </w:tr>
      <w:tr w:rsidR="00EE5860" w:rsidRPr="00441CD0" w14:paraId="5FDE12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CBC87C"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38D7121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2DDDDC6A" w14:textId="77777777" w:rsidR="00EE5860" w:rsidRPr="00441CD0" w:rsidRDefault="00EE5860" w:rsidP="00BB0E1F">
            <w:pPr>
              <w:pStyle w:val="TAL"/>
              <w:rPr>
                <w:lang w:eastAsia="zh-CN"/>
              </w:rPr>
            </w:pPr>
            <w:r w:rsidRPr="00441CD0">
              <w:rPr>
                <w:lang w:eastAsia="zh-CN"/>
              </w:rPr>
              <w:t>This IE shall be present if Predefined Rule(s) shall be activated for this PDR. When present this IE shall contain one Predefined Rules name.</w:t>
            </w:r>
          </w:p>
          <w:p w14:paraId="335DA31A" w14:textId="77777777" w:rsidR="00EE5860" w:rsidRPr="00441CD0" w:rsidRDefault="00EE5860" w:rsidP="00BB0E1F">
            <w:pPr>
              <w:pStyle w:val="TAL"/>
              <w:rPr>
                <w:lang w:val="x-none"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2A46F90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FCD7B6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04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2BAA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3F9FB0" w14:textId="77777777" w:rsidR="00EE5860" w:rsidRPr="00441CD0" w:rsidRDefault="00EE5860" w:rsidP="00BB0E1F">
            <w:pPr>
              <w:pStyle w:val="TAC"/>
              <w:rPr>
                <w:lang w:val="x-none"/>
              </w:rPr>
            </w:pPr>
            <w:r w:rsidRPr="00441CD0">
              <w:t xml:space="preserve">Activate Predefined Rules </w:t>
            </w:r>
          </w:p>
        </w:tc>
      </w:tr>
      <w:tr w:rsidR="00EE5860" w:rsidRPr="00441CD0" w14:paraId="6C99A6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678B4F"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505848F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65F306F6" w14:textId="77777777" w:rsidR="00EE5860" w:rsidRPr="00441CD0" w:rsidRDefault="00EE5860" w:rsidP="00BB0E1F">
            <w:pPr>
              <w:pStyle w:val="TAL"/>
              <w:rPr>
                <w:lang w:eastAsia="zh-CN"/>
              </w:rPr>
            </w:pPr>
            <w:r w:rsidRPr="00441CD0">
              <w:rPr>
                <w:lang w:eastAsia="zh-CN"/>
              </w:rPr>
              <w:t>This IE may be present if the PDR 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375EFB2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1D62E0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B0D67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1FE9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3C4115" w14:textId="77777777" w:rsidR="00EE5860" w:rsidRPr="00441CD0" w:rsidRDefault="00EE5860" w:rsidP="00BB0E1F">
            <w:pPr>
              <w:pStyle w:val="TAC"/>
              <w:rPr>
                <w:lang w:val="x-none"/>
              </w:rPr>
            </w:pPr>
            <w:r w:rsidRPr="00441CD0">
              <w:t>Activation Time</w:t>
            </w:r>
          </w:p>
        </w:tc>
      </w:tr>
      <w:tr w:rsidR="00EE5860" w:rsidRPr="00441CD0" w14:paraId="5818B5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9B67AD"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2DE5406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EE36543" w14:textId="77777777" w:rsidR="00EE5860" w:rsidRPr="00441CD0" w:rsidRDefault="00EE5860" w:rsidP="00BB0E1F">
            <w:pPr>
              <w:pStyle w:val="TAL"/>
              <w:rPr>
                <w:lang w:eastAsia="zh-CN"/>
              </w:rPr>
            </w:pPr>
            <w:r w:rsidRPr="00441CD0">
              <w:rPr>
                <w:lang w:eastAsia="zh-CN"/>
              </w:rPr>
              <w:t>This IE may be present if the PDR deactivation shall be deferred. (NOTE 1)</w:t>
            </w:r>
          </w:p>
        </w:tc>
        <w:tc>
          <w:tcPr>
            <w:tcW w:w="370" w:type="dxa"/>
            <w:tcBorders>
              <w:top w:val="single" w:sz="4" w:space="0" w:color="auto"/>
              <w:left w:val="single" w:sz="4" w:space="0" w:color="auto"/>
              <w:bottom w:val="single" w:sz="4" w:space="0" w:color="auto"/>
              <w:right w:val="single" w:sz="4" w:space="0" w:color="auto"/>
            </w:tcBorders>
            <w:hideMark/>
          </w:tcPr>
          <w:p w14:paraId="04B092A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4F61BC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09493B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F36E9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E700DC" w14:textId="77777777" w:rsidR="00EE5860" w:rsidRPr="00441CD0" w:rsidRDefault="00EE5860" w:rsidP="00BB0E1F">
            <w:pPr>
              <w:pStyle w:val="TAC"/>
              <w:rPr>
                <w:lang w:val="x-none"/>
              </w:rPr>
            </w:pPr>
            <w:r w:rsidRPr="00441CD0">
              <w:t>Deactivation Time</w:t>
            </w:r>
          </w:p>
        </w:tc>
      </w:tr>
      <w:tr w:rsidR="00EE5860" w:rsidRPr="00441CD0" w14:paraId="60B969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6F84844"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3DF94533"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EE08FF8" w14:textId="77777777" w:rsidR="00EE5860" w:rsidRPr="00441CD0" w:rsidRDefault="00EE5860" w:rsidP="00BB0E1F">
            <w:pPr>
              <w:pStyle w:val="TAL"/>
              <w:rPr>
                <w:lang w:eastAsia="zh-CN"/>
              </w:rPr>
            </w:pPr>
            <w:r w:rsidRPr="00441CD0">
              <w:rPr>
                <w:lang w:val="en-US"/>
              </w:rPr>
              <w:t xml:space="preserve">This IE shall be present if the PDR is provisioned to match the downlink traffic </w:t>
            </w:r>
            <w:r>
              <w:rPr>
                <w:lang w:val="en-US"/>
              </w:rPr>
              <w:t xml:space="preserve">of non-GBR QoS flows </w:t>
            </w:r>
            <w:r w:rsidRPr="00441CD0">
              <w:rPr>
                <w:lang w:val="en-US"/>
              </w:rPr>
              <w:t>towards the UE for a PFCP session established for a MA PDU session.</w:t>
            </w:r>
          </w:p>
        </w:tc>
        <w:tc>
          <w:tcPr>
            <w:tcW w:w="370" w:type="dxa"/>
            <w:tcBorders>
              <w:top w:val="single" w:sz="4" w:space="0" w:color="auto"/>
              <w:left w:val="single" w:sz="4" w:space="0" w:color="auto"/>
              <w:bottom w:val="single" w:sz="4" w:space="0" w:color="auto"/>
              <w:right w:val="single" w:sz="4" w:space="0" w:color="auto"/>
            </w:tcBorders>
            <w:hideMark/>
          </w:tcPr>
          <w:p w14:paraId="27FFD9C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52D2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6DFA1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1EE76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9FCE47" w14:textId="77777777" w:rsidR="00EE5860" w:rsidRPr="00441CD0" w:rsidRDefault="00EE5860" w:rsidP="00BB0E1F">
            <w:pPr>
              <w:pStyle w:val="TAC"/>
              <w:rPr>
                <w:lang w:val="x-none"/>
              </w:rPr>
            </w:pPr>
            <w:r w:rsidRPr="00441CD0">
              <w:t>MAR ID</w:t>
            </w:r>
          </w:p>
        </w:tc>
      </w:tr>
      <w:tr w:rsidR="00EE5860" w:rsidRPr="00441CD0" w14:paraId="1C84148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4175994" w14:textId="77777777" w:rsidR="00EE5860" w:rsidRPr="00441CD0" w:rsidRDefault="00EE5860" w:rsidP="00BB0E1F">
            <w:pPr>
              <w:pStyle w:val="TAL"/>
            </w:pPr>
            <w:r w:rsidRPr="00441CD0">
              <w:rPr>
                <w:noProof/>
              </w:rPr>
              <w:t>Packet Replication and Detection Carry-On Information</w:t>
            </w:r>
          </w:p>
        </w:tc>
        <w:tc>
          <w:tcPr>
            <w:tcW w:w="336" w:type="dxa"/>
            <w:tcBorders>
              <w:top w:val="single" w:sz="4" w:space="0" w:color="auto"/>
              <w:left w:val="single" w:sz="4" w:space="0" w:color="auto"/>
              <w:bottom w:val="single" w:sz="4" w:space="0" w:color="auto"/>
              <w:right w:val="single" w:sz="4" w:space="0" w:color="auto"/>
            </w:tcBorders>
            <w:hideMark/>
          </w:tcPr>
          <w:p w14:paraId="4ED44CCB"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192F345" w14:textId="370B13E7" w:rsidR="00EE5860" w:rsidRPr="00441CD0" w:rsidRDefault="00EE5860" w:rsidP="00BB0E1F">
            <w:pPr>
              <w:pStyle w:val="TAL"/>
              <w:rPr>
                <w:lang w:val="en-US"/>
              </w:rPr>
            </w:pPr>
            <w:r w:rsidRPr="00441CD0">
              <w:rPr>
                <w:lang w:val="en-US"/>
              </w:rPr>
              <w:t xml:space="preserve">This IE shall be present if the PDR is provisioned to match a broadcast packet. When present, it contains the information to instruct the UPF to replicate the packet and to carry-on the look-up of other PDRs of other PFCP sessions matching the packet (see </w:t>
            </w:r>
            <w:r w:rsidR="00415C19" w:rsidRPr="00441CD0">
              <w:rPr>
                <w:lang w:val="en-US"/>
              </w:rPr>
              <w:t>clause</w:t>
            </w:r>
            <w:r w:rsidR="00415C19">
              <w:rPr>
                <w:lang w:val="en-US"/>
              </w:rPr>
              <w:t> </w:t>
            </w:r>
            <w:r w:rsidR="00415C19" w:rsidRPr="00441CD0">
              <w:rPr>
                <w:lang w:val="en-US"/>
              </w:rPr>
              <w:t>5</w:t>
            </w:r>
            <w:r w:rsidRPr="00441CD0">
              <w:rPr>
                <w:lang w:val="en-US"/>
              </w:rPr>
              <w:t>.2.1).</w:t>
            </w:r>
          </w:p>
        </w:tc>
        <w:tc>
          <w:tcPr>
            <w:tcW w:w="370" w:type="dxa"/>
            <w:tcBorders>
              <w:top w:val="single" w:sz="4" w:space="0" w:color="auto"/>
              <w:left w:val="single" w:sz="4" w:space="0" w:color="auto"/>
              <w:bottom w:val="single" w:sz="4" w:space="0" w:color="auto"/>
              <w:right w:val="single" w:sz="4" w:space="0" w:color="auto"/>
            </w:tcBorders>
            <w:hideMark/>
          </w:tcPr>
          <w:p w14:paraId="3D8B6A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88707D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44C36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C085F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3AA2CB" w14:textId="77777777" w:rsidR="00EE5860" w:rsidRPr="00441CD0" w:rsidRDefault="00EE5860" w:rsidP="00BB0E1F">
            <w:pPr>
              <w:pStyle w:val="TAC"/>
              <w:rPr>
                <w:lang w:val="x-none"/>
              </w:rPr>
            </w:pPr>
            <w:r w:rsidRPr="00441CD0">
              <w:rPr>
                <w:noProof/>
              </w:rPr>
              <w:t>Packet Replication and Detection Carry-On Information</w:t>
            </w:r>
          </w:p>
        </w:tc>
      </w:tr>
      <w:tr w:rsidR="00EE5860" w:rsidRPr="00441CD0" w14:paraId="4F0892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213224F"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0317DFD5"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45F2AB85" w14:textId="77777777" w:rsidR="00EE5860" w:rsidRPr="00441CD0" w:rsidRDefault="00EE5860" w:rsidP="00BB0E1F">
            <w:pPr>
              <w:pStyle w:val="TAL"/>
              <w:rPr>
                <w:lang w:val="en-US"/>
              </w:rPr>
            </w:pPr>
            <w:r w:rsidRPr="00441CD0">
              <w:rPr>
                <w:lang w:val="en-US"/>
              </w:rPr>
              <w:t>This IE may be present in an UL PDR controlling UL IGMP/MLD traffic (see</w:t>
            </w:r>
            <w:r>
              <w:rPr>
                <w:lang w:val="en-US"/>
              </w:rPr>
              <w:t> </w:t>
            </w:r>
            <w:r w:rsidRPr="00441CD0">
              <w:rPr>
                <w:lang w:val="en-US"/>
              </w:rPr>
              <w:t>5.25).</w:t>
            </w:r>
          </w:p>
          <w:p w14:paraId="09AAEF8E"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7DB4C3B8"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 xml:space="preserve">IP multicast flows. </w:t>
            </w:r>
          </w:p>
        </w:tc>
        <w:tc>
          <w:tcPr>
            <w:tcW w:w="370" w:type="dxa"/>
            <w:tcBorders>
              <w:top w:val="single" w:sz="4" w:space="0" w:color="auto"/>
              <w:left w:val="single" w:sz="4" w:space="0" w:color="auto"/>
              <w:bottom w:val="single" w:sz="4" w:space="0" w:color="auto"/>
              <w:right w:val="single" w:sz="4" w:space="0" w:color="auto"/>
            </w:tcBorders>
          </w:tcPr>
          <w:p w14:paraId="1AC55F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0E7128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BE85E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24E0D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CD268BB" w14:textId="77777777" w:rsidR="00EE5860" w:rsidRPr="00441CD0" w:rsidRDefault="00EE5860" w:rsidP="00BB0E1F">
            <w:pPr>
              <w:pStyle w:val="TAC"/>
              <w:rPr>
                <w:lang w:val="fr-FR"/>
              </w:rPr>
            </w:pPr>
            <w:r w:rsidRPr="00441CD0">
              <w:rPr>
                <w:lang w:val="fr-FR"/>
              </w:rPr>
              <w:t>IP Multicast Addressing Info</w:t>
            </w:r>
          </w:p>
        </w:tc>
      </w:tr>
      <w:tr w:rsidR="00EE5860" w:rsidRPr="00441CD0" w14:paraId="5BBFB1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6E8CD55" w14:textId="77777777" w:rsidR="00EE5860" w:rsidRPr="00441CD0" w:rsidRDefault="00EE5860" w:rsidP="00BB0E1F">
            <w:pPr>
              <w:pStyle w:val="TAL"/>
              <w:rPr>
                <w:noProof/>
              </w:rPr>
            </w:pPr>
            <w:r w:rsidRPr="00441CD0">
              <w:lastRenderedPageBreak/>
              <w:t>UE IP address Pool Identity</w:t>
            </w:r>
          </w:p>
        </w:tc>
        <w:tc>
          <w:tcPr>
            <w:tcW w:w="336" w:type="dxa"/>
            <w:tcBorders>
              <w:top w:val="single" w:sz="4" w:space="0" w:color="auto"/>
              <w:left w:val="single" w:sz="4" w:space="0" w:color="auto"/>
              <w:bottom w:val="single" w:sz="4" w:space="0" w:color="auto"/>
              <w:right w:val="single" w:sz="4" w:space="0" w:color="auto"/>
            </w:tcBorders>
          </w:tcPr>
          <w:p w14:paraId="7C19FC62" w14:textId="77777777" w:rsidR="00EE5860" w:rsidRPr="00441CD0" w:rsidRDefault="00EE5860" w:rsidP="00BB0E1F">
            <w:pPr>
              <w:pStyle w:val="TAL"/>
              <w:jc w:val="cente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tcPr>
          <w:p w14:paraId="0BF438E3" w14:textId="77777777" w:rsidR="00EE5860" w:rsidRPr="00441CD0" w:rsidRDefault="00EE5860" w:rsidP="00BB0E1F">
            <w:pPr>
              <w:pStyle w:val="TAL"/>
              <w:rPr>
                <w:szCs w:val="18"/>
                <w:lang w:val="en-US" w:eastAsia="zh-CN"/>
              </w:rPr>
            </w:pPr>
            <w:r w:rsidRPr="00441CD0">
              <w:rPr>
                <w:szCs w:val="18"/>
                <w:lang w:val="en-US" w:eastAsia="zh-CN"/>
              </w:rPr>
              <w:t>This IE may be present if UE IP Addresses Pools are configured in the UPF.</w:t>
            </w:r>
          </w:p>
          <w:p w14:paraId="3337048D" w14:textId="77777777" w:rsidR="00EE5860" w:rsidRPr="00441CD0" w:rsidRDefault="00EE5860" w:rsidP="00BB0E1F">
            <w:pPr>
              <w:pStyle w:val="TAL"/>
              <w:rPr>
                <w:szCs w:val="18"/>
                <w:lang w:val="en-US" w:eastAsia="zh-CN"/>
              </w:rPr>
            </w:pPr>
          </w:p>
          <w:p w14:paraId="60B675E1" w14:textId="77777777" w:rsidR="00EE5860" w:rsidRDefault="00EE5860" w:rsidP="00BB0E1F">
            <w:pPr>
              <w:pStyle w:val="TAL"/>
            </w:pPr>
            <w:r w:rsidRPr="00441CD0">
              <w:rPr>
                <w:szCs w:val="18"/>
                <w:lang w:val="en-US" w:eastAsia="zh-CN"/>
              </w:rPr>
              <w:t xml:space="preserve">When present, </w:t>
            </w:r>
            <w:r w:rsidRPr="00441CD0">
              <w:rPr>
                <w:lang w:eastAsia="zh-CN"/>
              </w:rPr>
              <w:t xml:space="preserve">this IE shall contain the identity of a </w:t>
            </w:r>
            <w:r w:rsidRPr="00441CD0">
              <w:t>UE IP address Pool configured in the UPF.</w:t>
            </w:r>
          </w:p>
          <w:p w14:paraId="52D51EB7" w14:textId="77777777" w:rsidR="00EE5860" w:rsidRPr="00441CD0" w:rsidRDefault="00EE5860" w:rsidP="00BB0E1F">
            <w:pPr>
              <w:pStyle w:val="TAL"/>
              <w:rPr>
                <w:lang w:val="en-US"/>
              </w:rPr>
            </w:pPr>
            <w:r>
              <w:rPr>
                <w:color w:val="000000"/>
                <w:lang w:val="fr-FR"/>
              </w:rPr>
              <w:t>Two</w:t>
            </w:r>
            <w:r w:rsidRPr="00441CD0">
              <w:rPr>
                <w:color w:val="000000"/>
                <w:lang w:val="fr-FR"/>
              </w:rPr>
              <w:t xml:space="preserve"> IEs with the same IE type </w:t>
            </w:r>
            <w:r w:rsidRPr="008D22A5">
              <w:rPr>
                <w:lang w:val="fr-FR"/>
              </w:rPr>
              <w:t>shall be present to represent UE IPv4 Address Pool Identity and UE IPv6 Address Pool Identity if different pool identities are used for UE IPv4 address and UE IPv6 address</w:t>
            </w:r>
            <w:r w:rsidRPr="008D22A5">
              <w:t xml:space="preserve"> and both an UE IPv4 and an UE IPv6 address are requested to be assigned for the PFCP session</w:t>
            </w:r>
            <w:r w:rsidRPr="008D22A5">
              <w:rPr>
                <w:lang w:val="en-US"/>
              </w:rPr>
              <w:t>. In this</w:t>
            </w:r>
            <w:r>
              <w:rPr>
                <w:color w:val="000000"/>
                <w:lang w:val="en-US"/>
              </w:rPr>
              <w:t xml:space="preserve"> case, the </w:t>
            </w:r>
            <w:r>
              <w:rPr>
                <w:color w:val="000000"/>
                <w:lang w:val="fr-FR"/>
              </w:rPr>
              <w:t>UE IPv4 Address Pool Identity shall be encoded before the UE IPv6 Address Pool Identity.</w:t>
            </w:r>
          </w:p>
        </w:tc>
        <w:tc>
          <w:tcPr>
            <w:tcW w:w="370" w:type="dxa"/>
            <w:tcBorders>
              <w:top w:val="single" w:sz="4" w:space="0" w:color="auto"/>
              <w:left w:val="single" w:sz="4" w:space="0" w:color="auto"/>
              <w:bottom w:val="single" w:sz="4" w:space="0" w:color="auto"/>
              <w:right w:val="single" w:sz="4" w:space="0" w:color="auto"/>
            </w:tcBorders>
          </w:tcPr>
          <w:p w14:paraId="5508347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2695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120F95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90A4F4E"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B912EDE" w14:textId="77777777" w:rsidR="00EE5860" w:rsidRPr="00441CD0" w:rsidRDefault="00EE5860" w:rsidP="00BB0E1F">
            <w:pPr>
              <w:pStyle w:val="TAC"/>
              <w:rPr>
                <w:noProof/>
              </w:rPr>
            </w:pPr>
            <w:r w:rsidRPr="00441CD0">
              <w:t>UE IP address Pool Identity</w:t>
            </w:r>
          </w:p>
        </w:tc>
      </w:tr>
      <w:tr w:rsidR="00EE5860" w:rsidRPr="00441CD0" w14:paraId="36AFB11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411CD16" w14:textId="77777777" w:rsidR="00EE5860" w:rsidRPr="00441CD0" w:rsidRDefault="00EE5860" w:rsidP="00BB0E1F">
            <w:pPr>
              <w:pStyle w:val="TAL"/>
            </w:pPr>
            <w:r>
              <w:t>MPTCP Applicable Indication</w:t>
            </w:r>
          </w:p>
        </w:tc>
        <w:tc>
          <w:tcPr>
            <w:tcW w:w="336" w:type="dxa"/>
            <w:tcBorders>
              <w:top w:val="single" w:sz="4" w:space="0" w:color="auto"/>
              <w:left w:val="single" w:sz="4" w:space="0" w:color="auto"/>
              <w:bottom w:val="single" w:sz="4" w:space="0" w:color="auto"/>
              <w:right w:val="single" w:sz="4" w:space="0" w:color="auto"/>
            </w:tcBorders>
          </w:tcPr>
          <w:p w14:paraId="19F5BEC1" w14:textId="77777777" w:rsidR="00EE5860" w:rsidRPr="00441CD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03A3ABF6" w14:textId="77777777" w:rsidR="00EE5860" w:rsidRPr="00441CD0" w:rsidRDefault="00EE5860" w:rsidP="00BB0E1F">
            <w:pPr>
              <w:pStyle w:val="TAL"/>
              <w:rPr>
                <w:szCs w:val="18"/>
                <w:lang w:val="en-US" w:eastAsia="zh-CN"/>
              </w:rPr>
            </w:pPr>
            <w:r>
              <w:rPr>
                <w:szCs w:val="18"/>
                <w:lang w:val="en-US" w:eastAsia="zh-CN"/>
              </w:rPr>
              <w:t>This IE shall be present if the PDR is used to detect UL user plane traffic for which MPTCP is applicable.</w:t>
            </w:r>
          </w:p>
        </w:tc>
        <w:tc>
          <w:tcPr>
            <w:tcW w:w="370" w:type="dxa"/>
            <w:tcBorders>
              <w:top w:val="single" w:sz="4" w:space="0" w:color="auto"/>
              <w:left w:val="single" w:sz="4" w:space="0" w:color="auto"/>
              <w:bottom w:val="single" w:sz="4" w:space="0" w:color="auto"/>
              <w:right w:val="single" w:sz="4" w:space="0" w:color="auto"/>
            </w:tcBorders>
          </w:tcPr>
          <w:p w14:paraId="3908B88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E9C3424"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98910C8"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A55C257" w14:textId="77777777" w:rsidR="00EE5860" w:rsidRPr="00441CD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70D5CD8" w14:textId="77777777" w:rsidR="00EE5860" w:rsidRPr="00441CD0" w:rsidRDefault="00EE5860" w:rsidP="00BB0E1F">
            <w:pPr>
              <w:pStyle w:val="TAC"/>
            </w:pPr>
            <w:r>
              <w:t>MPTCP Applicable Indication</w:t>
            </w:r>
          </w:p>
        </w:tc>
      </w:tr>
      <w:tr w:rsidR="00EE5860" w:rsidRPr="00441CD0" w14:paraId="11750B7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D2AC642" w14:textId="77777777" w:rsidR="00EE5860" w:rsidRDefault="00EE5860" w:rsidP="00BB0E1F">
            <w:pPr>
              <w:pStyle w:val="TAL"/>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3D049D34" w14:textId="77777777" w:rsidR="00EE5860" w:rsidRDefault="00EE5860" w:rsidP="00BB0E1F">
            <w:pPr>
              <w:pStyle w:val="TAL"/>
              <w:jc w:val="center"/>
              <w:rPr>
                <w:szCs w:val="18"/>
                <w:lang w:eastAsia="zh-CN"/>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50FBBD0" w14:textId="77777777" w:rsidR="00EE5860" w:rsidRPr="00C65B80" w:rsidRDefault="00EE5860" w:rsidP="00BB0E1F">
            <w:pPr>
              <w:pStyle w:val="TAL"/>
              <w:rPr>
                <w:lang w:eastAsia="zh-CN"/>
              </w:rPr>
            </w:pPr>
            <w:r>
              <w:rPr>
                <w:szCs w:val="18"/>
                <w:lang w:val="en-US" w:eastAsia="zh-CN"/>
              </w:rPr>
              <w:t xml:space="preserve">This IE shall be present to request the UPF to add </w:t>
            </w:r>
            <w:r>
              <w:rPr>
                <w:lang w:val="en-US"/>
              </w:rPr>
              <w:t>the delay of the GTP-U path with the preceding uplink GTP-U entity</w:t>
            </w:r>
            <w:r>
              <w:rPr>
                <w:szCs w:val="18"/>
                <w:lang w:val="en-US" w:eastAsia="zh-CN"/>
              </w:rPr>
              <w:t xml:space="preserve"> to </w:t>
            </w:r>
            <w:r>
              <w:rPr>
                <w:lang w:val="en-US"/>
              </w:rPr>
              <w:t>the "N3/N9 Delay Result</w:t>
            </w:r>
            <w:r>
              <w:t xml:space="preserve"> received in </w:t>
            </w:r>
            <w:r w:rsidRPr="00441CD0">
              <w:rPr>
                <w:lang w:eastAsia="zh-CN"/>
              </w:rPr>
              <w:t>the GTP-U PDU Session Container extension header (see 3GPP TS 38.415 [34]) of the uplink packet</w:t>
            </w:r>
            <w:r>
              <w:rPr>
                <w:lang w:eastAsia="zh-CN"/>
              </w:rPr>
              <w:t xml:space="preserve">, </w:t>
            </w:r>
            <w:r>
              <w:rPr>
                <w:szCs w:val="18"/>
                <w:lang w:val="en-US" w:eastAsia="zh-CN"/>
              </w:rPr>
              <w:t>when monitoring the QoS of a PDU session based on GTP-U path monitoring (see clause </w:t>
            </w:r>
            <w:r>
              <w:t>5.24.5.3)</w:t>
            </w:r>
            <w:r>
              <w:rPr>
                <w:szCs w:val="18"/>
                <w:lang w:val="en-US" w:eastAsia="zh-CN"/>
              </w:rPr>
              <w:t xml:space="preserve">.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77A5184A"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3A1C74C" w14:textId="77777777" w:rsidR="00EE586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0675E30" w14:textId="77777777" w:rsidR="00EE586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8953E63" w14:textId="77777777" w:rsidR="00EE5860" w:rsidRDefault="00EE5860" w:rsidP="00BB0E1F">
            <w:pPr>
              <w:pStyle w:val="TAC"/>
              <w:rPr>
                <w:lang w:val="de-DE" w:eastAsia="zh-CN"/>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70874BD5" w14:textId="77777777" w:rsidR="00EE5860" w:rsidRDefault="00EE5860" w:rsidP="00BB0E1F">
            <w:pPr>
              <w:pStyle w:val="TAC"/>
            </w:pPr>
            <w:r>
              <w:rPr>
                <w:lang w:eastAsia="zh-CN"/>
              </w:rPr>
              <w:t>Transport Delay Reporting</w:t>
            </w:r>
          </w:p>
        </w:tc>
      </w:tr>
      <w:tr w:rsidR="00EE5860" w:rsidRPr="00441CD0" w14:paraId="72D4745C"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52467D78" w14:textId="77777777" w:rsidR="00EE5860" w:rsidRDefault="00EE5860" w:rsidP="00BB0E1F">
            <w:pPr>
              <w:pStyle w:val="TAN"/>
            </w:pPr>
            <w:r w:rsidRPr="00441CD0">
              <w:t>NOTE 1:</w:t>
            </w:r>
            <w:r w:rsidRPr="00441CD0">
              <w:tab/>
              <w:t>When the Activation Time and Deactivation Time are not present, the PDR shall be activated immediately at receiving the message.</w:t>
            </w:r>
          </w:p>
          <w:p w14:paraId="7548543C" w14:textId="77777777" w:rsidR="00EE5860" w:rsidRPr="00441CD0" w:rsidRDefault="00EE5860" w:rsidP="00BB0E1F">
            <w:pPr>
              <w:pStyle w:val="TAN"/>
            </w:pPr>
            <w:r>
              <w:t>NOTE 2:</w:t>
            </w:r>
            <w:r>
              <w:tab/>
            </w:r>
            <w:r w:rsidRPr="00950F75">
              <w:t>If a predefined FAR is or has been activated using a predefined rule name, it is UP function implementation specific whether this predefined FAR can be overwritten by a FAR ID pointing to another predefined FAR (i.e. with the most significant bit set to 1). If not, the UP function shall reject such a request if received from the CP function.</w:t>
            </w:r>
          </w:p>
        </w:tc>
      </w:tr>
      <w:bookmarkEnd w:id="4010"/>
    </w:tbl>
    <w:p w14:paraId="5B80E348" w14:textId="77777777" w:rsidR="00EE5860" w:rsidRPr="00441CD0" w:rsidRDefault="00EE5860" w:rsidP="00EE5860">
      <w:pPr>
        <w:rPr>
          <w:lang w:val="en-US"/>
        </w:rPr>
      </w:pPr>
    </w:p>
    <w:p w14:paraId="7A9C36B7" w14:textId="77777777" w:rsidR="00EE5860" w:rsidRPr="00441CD0" w:rsidRDefault="00EE5860" w:rsidP="00EE5860">
      <w:pPr>
        <w:pStyle w:val="TH"/>
        <w:rPr>
          <w:lang w:val="en-US"/>
        </w:rPr>
      </w:pPr>
      <w:r w:rsidRPr="00441CD0">
        <w:t>Table 7.5.2.2-2: PDI</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1375"/>
        <w:gridCol w:w="29"/>
      </w:tblGrid>
      <w:tr w:rsidR="00EE5860" w:rsidRPr="00441CD0" w14:paraId="647A386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55EC0A75" w14:textId="77777777" w:rsidR="00EE5860" w:rsidRPr="00441CD0" w:rsidRDefault="00EE5860" w:rsidP="00BB0E1F">
            <w:pPr>
              <w:pStyle w:val="TAL"/>
              <w:rPr>
                <w:lang w:val="x-none"/>
              </w:rPr>
            </w:pPr>
            <w:bookmarkStart w:id="4011" w:name="MCCQCTEMPBM_00000068"/>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5B5A0DA2"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28C9E59B" w14:textId="77777777" w:rsidR="00EE5860" w:rsidRPr="00441CD0" w:rsidRDefault="00EE5860" w:rsidP="00BB0E1F">
            <w:pPr>
              <w:pStyle w:val="TAC"/>
            </w:pPr>
            <w:r w:rsidRPr="00441CD0">
              <w:rPr>
                <w:lang w:val="fr-FR"/>
              </w:rPr>
              <w:t>PDI IE Type = 2 (</w:t>
            </w:r>
            <w:r w:rsidRPr="00441CD0">
              <w:t>decimal</w:t>
            </w:r>
            <w:r w:rsidRPr="00441CD0">
              <w:rPr>
                <w:lang w:val="fr-FR"/>
              </w:rPr>
              <w:t>)</w:t>
            </w:r>
          </w:p>
        </w:tc>
      </w:tr>
      <w:tr w:rsidR="00EE5860" w:rsidRPr="00441CD0" w14:paraId="3AEA07FE"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3FD2EA76"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1979944D" w14:textId="77777777" w:rsidR="00EE5860" w:rsidRPr="00441CD0" w:rsidRDefault="00EE5860" w:rsidP="00BB0E1F">
            <w:pPr>
              <w:pStyle w:val="TAH"/>
            </w:pPr>
          </w:p>
        </w:tc>
        <w:tc>
          <w:tcPr>
            <w:tcW w:w="7555" w:type="dxa"/>
            <w:gridSpan w:val="12"/>
            <w:tcBorders>
              <w:top w:val="single" w:sz="4" w:space="0" w:color="auto"/>
              <w:left w:val="nil"/>
              <w:bottom w:val="single" w:sz="4" w:space="0" w:color="auto"/>
              <w:right w:val="single" w:sz="4" w:space="0" w:color="auto"/>
            </w:tcBorders>
            <w:shd w:val="clear" w:color="auto" w:fill="D9D9D9"/>
            <w:hideMark/>
          </w:tcPr>
          <w:p w14:paraId="683B02DF" w14:textId="77777777" w:rsidR="00EE5860" w:rsidRPr="00441CD0" w:rsidRDefault="00EE5860" w:rsidP="00BB0E1F">
            <w:pPr>
              <w:pStyle w:val="TAC"/>
            </w:pPr>
            <w:r w:rsidRPr="00441CD0">
              <w:t>Length = n</w:t>
            </w:r>
          </w:p>
        </w:tc>
      </w:tr>
      <w:tr w:rsidR="00EE5860" w:rsidRPr="00441CD0" w14:paraId="52E39E61" w14:textId="77777777" w:rsidTr="00BB0E1F">
        <w:trPr>
          <w:gridAfter w:val="1"/>
          <w:wAfter w:w="2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3F417317"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4CE90EB3"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23E5BE99"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3FCDB7B1" w14:textId="77777777" w:rsidR="00EE5860" w:rsidRPr="00441CD0" w:rsidRDefault="00EE5860" w:rsidP="00BB0E1F">
            <w:pPr>
              <w:pStyle w:val="TAH"/>
            </w:pPr>
            <w:r w:rsidRPr="00441CD0">
              <w:t>Appl.</w:t>
            </w:r>
          </w:p>
        </w:tc>
        <w:tc>
          <w:tcPr>
            <w:tcW w:w="1405" w:type="dxa"/>
            <w:gridSpan w:val="2"/>
            <w:vMerge w:val="restart"/>
            <w:tcBorders>
              <w:top w:val="single" w:sz="4" w:space="0" w:color="auto"/>
              <w:left w:val="single" w:sz="4" w:space="0" w:color="auto"/>
              <w:bottom w:val="single" w:sz="4" w:space="0" w:color="auto"/>
              <w:right w:val="single" w:sz="4" w:space="0" w:color="auto"/>
            </w:tcBorders>
            <w:hideMark/>
          </w:tcPr>
          <w:p w14:paraId="520CDF69" w14:textId="77777777" w:rsidR="00EE5860" w:rsidRPr="00441CD0" w:rsidRDefault="00EE5860" w:rsidP="00BB0E1F">
            <w:pPr>
              <w:pStyle w:val="TAH"/>
            </w:pPr>
            <w:r w:rsidRPr="00441CD0">
              <w:t>IE Type</w:t>
            </w:r>
          </w:p>
        </w:tc>
      </w:tr>
      <w:tr w:rsidR="00EE5860" w:rsidRPr="00441CD0" w14:paraId="350F55A0" w14:textId="77777777" w:rsidTr="00BB0E1F">
        <w:trPr>
          <w:gridAfter w:val="1"/>
          <w:wAfter w:w="2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013FC3E9"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64B7EDD"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94EA720"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96E367E"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142D85BB"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317009A9"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322F711C" w14:textId="77777777" w:rsidR="00EE5860" w:rsidRPr="00441CD0" w:rsidRDefault="00EE5860" w:rsidP="00BB0E1F">
            <w:pPr>
              <w:pStyle w:val="TAH"/>
            </w:pPr>
            <w:r w:rsidRPr="00441CD0">
              <w:rPr>
                <w:lang w:val="de-DE"/>
              </w:rPr>
              <w:t>N4</w:t>
            </w:r>
          </w:p>
        </w:tc>
        <w:tc>
          <w:tcPr>
            <w:tcW w:w="1405" w:type="dxa"/>
            <w:gridSpan w:val="2"/>
            <w:vMerge/>
            <w:tcBorders>
              <w:top w:val="single" w:sz="4" w:space="0" w:color="auto"/>
              <w:left w:val="single" w:sz="4" w:space="0" w:color="auto"/>
              <w:bottom w:val="single" w:sz="4" w:space="0" w:color="auto"/>
              <w:right w:val="single" w:sz="4" w:space="0" w:color="auto"/>
            </w:tcBorders>
            <w:vAlign w:val="center"/>
            <w:hideMark/>
          </w:tcPr>
          <w:p w14:paraId="61131B68" w14:textId="77777777" w:rsidR="00EE5860" w:rsidRPr="00441CD0" w:rsidRDefault="00EE5860" w:rsidP="00BB0E1F">
            <w:pPr>
              <w:spacing w:after="0"/>
              <w:rPr>
                <w:rFonts w:ascii="Arial" w:hAnsi="Arial"/>
                <w:b/>
                <w:sz w:val="18"/>
                <w:lang w:val="x-none"/>
              </w:rPr>
            </w:pPr>
          </w:p>
        </w:tc>
      </w:tr>
      <w:tr w:rsidR="00EE5860" w:rsidRPr="00441CD0" w14:paraId="33698644"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854A3BB" w14:textId="77777777" w:rsidR="00EE5860" w:rsidRPr="00441CD0" w:rsidRDefault="00EE5860" w:rsidP="00BB0E1F">
            <w:pPr>
              <w:pStyle w:val="TAL"/>
            </w:pPr>
            <w:r w:rsidRPr="00441CD0">
              <w:rPr>
                <w:lang w:val="de-DE"/>
              </w:rPr>
              <w:lastRenderedPageBreak/>
              <w:t xml:space="preserve">Source </w:t>
            </w:r>
            <w:r w:rsidRPr="00441CD0">
              <w:t>Interface</w:t>
            </w:r>
          </w:p>
        </w:tc>
        <w:tc>
          <w:tcPr>
            <w:tcW w:w="336" w:type="dxa"/>
            <w:gridSpan w:val="2"/>
            <w:tcBorders>
              <w:top w:val="single" w:sz="4" w:space="0" w:color="auto"/>
              <w:left w:val="single" w:sz="4" w:space="0" w:color="auto"/>
              <w:bottom w:val="single" w:sz="4" w:space="0" w:color="auto"/>
              <w:right w:val="single" w:sz="4" w:space="0" w:color="auto"/>
            </w:tcBorders>
            <w:hideMark/>
          </w:tcPr>
          <w:p w14:paraId="521A1725" w14:textId="77777777" w:rsidR="00EE5860" w:rsidRPr="00441CD0" w:rsidRDefault="00EE5860" w:rsidP="00BB0E1F">
            <w:pPr>
              <w:pStyle w:val="TAL"/>
              <w:jc w:val="center"/>
            </w:pPr>
            <w:r w:rsidRPr="00441CD0">
              <w:rPr>
                <w:szCs w:val="18"/>
              </w:rPr>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4DF6DAF4" w14:textId="77777777" w:rsidR="00EE5860" w:rsidRPr="00441CD0" w:rsidRDefault="00EE5860" w:rsidP="00BB0E1F">
            <w:pPr>
              <w:pStyle w:val="TAL"/>
            </w:pPr>
            <w:r w:rsidRPr="00441CD0">
              <w:rPr>
                <w:rFonts w:cs="Arial"/>
                <w:szCs w:val="18"/>
                <w:lang w:eastAsia="zh-CN"/>
              </w:rPr>
              <w:t>This IE shall identify the source interface of the incoming packet.</w:t>
            </w:r>
          </w:p>
        </w:tc>
        <w:tc>
          <w:tcPr>
            <w:tcW w:w="370" w:type="dxa"/>
            <w:gridSpan w:val="2"/>
            <w:tcBorders>
              <w:top w:val="single" w:sz="4" w:space="0" w:color="auto"/>
              <w:left w:val="single" w:sz="4" w:space="0" w:color="auto"/>
              <w:bottom w:val="single" w:sz="4" w:space="0" w:color="auto"/>
              <w:right w:val="single" w:sz="4" w:space="0" w:color="auto"/>
            </w:tcBorders>
            <w:hideMark/>
          </w:tcPr>
          <w:p w14:paraId="123AADC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29EE7B"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3AEC532"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CFC0D8"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hideMark/>
          </w:tcPr>
          <w:p w14:paraId="6725E25A" w14:textId="77777777" w:rsidR="00EE5860" w:rsidRPr="00441CD0" w:rsidRDefault="00EE5860" w:rsidP="00BB0E1F">
            <w:pPr>
              <w:pStyle w:val="TAC"/>
              <w:rPr>
                <w:lang w:val="x-none"/>
              </w:rPr>
            </w:pPr>
            <w:r w:rsidRPr="00441CD0">
              <w:t>Source Interface</w:t>
            </w:r>
          </w:p>
        </w:tc>
      </w:tr>
      <w:tr w:rsidR="00EE5860" w:rsidRPr="00441CD0" w14:paraId="4DF38629"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250A3EF"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1AAE01B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0855128"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3587266D"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1CD9F499" w14:textId="77777777" w:rsidR="00EE5860" w:rsidRPr="00441CD0" w:rsidRDefault="00EE5860" w:rsidP="00BB0E1F">
            <w:pPr>
              <w:pStyle w:val="TAL"/>
              <w:rPr>
                <w:rFonts w:cs="Arial"/>
                <w:szCs w:val="18"/>
                <w:lang w:val="x-none" w:eastAsia="zh-CN"/>
              </w:rPr>
            </w:pPr>
            <w:r w:rsidRPr="00441CD0">
              <w:rPr>
                <w:szCs w:val="18"/>
                <w:lang w:val="en-US" w:eastAsia="zh-CN"/>
              </w:rPr>
              <w:t>The CP function shall set the CHOOSE (CH) bit to 1 if the CP function requests the UP function to assign a local F-TEID to the PDR.</w:t>
            </w:r>
          </w:p>
        </w:tc>
        <w:tc>
          <w:tcPr>
            <w:tcW w:w="370" w:type="dxa"/>
            <w:gridSpan w:val="2"/>
            <w:tcBorders>
              <w:top w:val="single" w:sz="4" w:space="0" w:color="auto"/>
              <w:left w:val="single" w:sz="4" w:space="0" w:color="auto"/>
              <w:bottom w:val="single" w:sz="4" w:space="0" w:color="auto"/>
              <w:right w:val="single" w:sz="4" w:space="0" w:color="auto"/>
            </w:tcBorders>
            <w:hideMark/>
          </w:tcPr>
          <w:p w14:paraId="7089529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F336AB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1B6E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23E177"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6A8D689F" w14:textId="77777777" w:rsidR="00EE5860" w:rsidRPr="00441CD0" w:rsidRDefault="00EE5860" w:rsidP="00BB0E1F">
            <w:pPr>
              <w:pStyle w:val="TAC"/>
              <w:rPr>
                <w:lang w:val="x-none"/>
              </w:rPr>
            </w:pPr>
            <w:r w:rsidRPr="00441CD0">
              <w:t>F-TEID</w:t>
            </w:r>
          </w:p>
        </w:tc>
      </w:tr>
      <w:tr w:rsidR="00EE5860" w:rsidRPr="00441CD0" w14:paraId="2EE38B6F"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26EAA0A"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A7DFEA0"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0E9E146C"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It shall be present if the CP function requests the UP function to allocate a UE IP address/prefix and the Traffic Endpoint ID is not present.</w:t>
            </w:r>
          </w:p>
          <w:p w14:paraId="618233F8"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 1, NOTE2.</w:t>
            </w:r>
          </w:p>
        </w:tc>
        <w:tc>
          <w:tcPr>
            <w:tcW w:w="370" w:type="dxa"/>
            <w:gridSpan w:val="2"/>
            <w:tcBorders>
              <w:top w:val="single" w:sz="4" w:space="0" w:color="auto"/>
              <w:left w:val="single" w:sz="4" w:space="0" w:color="auto"/>
              <w:bottom w:val="single" w:sz="4" w:space="0" w:color="auto"/>
              <w:right w:val="single" w:sz="4" w:space="0" w:color="auto"/>
            </w:tcBorders>
            <w:hideMark/>
          </w:tcPr>
          <w:p w14:paraId="5B10AEE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1286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BA10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01E0B98"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4BAFB5F0" w14:textId="77777777" w:rsidR="00EE5860" w:rsidRPr="00441CD0" w:rsidRDefault="00EE5860" w:rsidP="00BB0E1F">
            <w:pPr>
              <w:pStyle w:val="TAC"/>
            </w:pPr>
            <w:r w:rsidRPr="00441CD0">
              <w:t>Network Instance</w:t>
            </w:r>
          </w:p>
        </w:tc>
      </w:tr>
      <w:tr w:rsidR="00EE5860" w:rsidRPr="00441CD0" w14:paraId="38EF804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A68F39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5755F8FE"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183DFBE5"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w:t>
            </w:r>
            <w:r w:rsidRPr="00441CD0" w:rsidDel="00B96CAC">
              <w:rPr>
                <w:szCs w:val="18"/>
                <w:lang w:val="en-US" w:eastAsia="zh-CN"/>
              </w:rPr>
              <w:t xml:space="preserve"> </w:t>
            </w:r>
            <w:r w:rsidRPr="00441CD0">
              <w:rPr>
                <w:szCs w:val="18"/>
                <w:lang w:val="en-US" w:eastAsia="zh-CN"/>
              </w:rPr>
              <w:t>on N3/N9 interfaces.</w:t>
            </w:r>
          </w:p>
        </w:tc>
        <w:tc>
          <w:tcPr>
            <w:tcW w:w="370" w:type="dxa"/>
            <w:gridSpan w:val="2"/>
            <w:tcBorders>
              <w:top w:val="single" w:sz="4" w:space="0" w:color="auto"/>
              <w:left w:val="single" w:sz="4" w:space="0" w:color="auto"/>
              <w:bottom w:val="single" w:sz="4" w:space="0" w:color="auto"/>
              <w:right w:val="single" w:sz="4" w:space="0" w:color="auto"/>
            </w:tcBorders>
          </w:tcPr>
          <w:p w14:paraId="1CF54EF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09E249B9"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32ED5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1C7DFBF"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2"/>
            <w:tcBorders>
              <w:top w:val="single" w:sz="4" w:space="0" w:color="auto"/>
              <w:left w:val="single" w:sz="4" w:space="0" w:color="auto"/>
              <w:bottom w:val="single" w:sz="4" w:space="0" w:color="auto"/>
              <w:right w:val="single" w:sz="4" w:space="0" w:color="auto"/>
            </w:tcBorders>
            <w:vAlign w:val="center"/>
          </w:tcPr>
          <w:p w14:paraId="2BDF849F"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0767D1D"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7183C2B"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57C90F71"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57624960"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w:t>
            </w:r>
          </w:p>
          <w:p w14:paraId="70A5D438"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 5).</w:t>
            </w:r>
          </w:p>
          <w:p w14:paraId="24CB5B36" w14:textId="77777777" w:rsidR="00EE5860" w:rsidRPr="00441CD0" w:rsidRDefault="00EE5860" w:rsidP="00BB0E1F">
            <w:pPr>
              <w:pStyle w:val="TAL"/>
              <w:rPr>
                <w:rFonts w:cs="Arial"/>
                <w:szCs w:val="18"/>
                <w:lang w:val="x-none" w:eastAsia="zh-CN"/>
              </w:rPr>
            </w:pPr>
          </w:p>
          <w:p w14:paraId="2876EBA1" w14:textId="77777777" w:rsidR="00EE5860" w:rsidRPr="00441CD0" w:rsidRDefault="00EE5860" w:rsidP="00BB0E1F">
            <w:pPr>
              <w:pStyle w:val="TAL"/>
              <w:rPr>
                <w:szCs w:val="18"/>
                <w:lang w:val="en-US" w:eastAsia="zh-CN"/>
              </w:rPr>
            </w:pPr>
            <w:r w:rsidRPr="00441CD0">
              <w:rPr>
                <w:szCs w:val="18"/>
                <w:lang w:val="en-US" w:eastAsia="zh-CN"/>
              </w:rPr>
              <w:t>The CP function shall set the CHOOSE IPV4 (CHV4) and/or the CHOOSE IPV6 (CHV6) bits to 1 if the UP function supports the allocation of UE IP address/ prefix and the CP function requests the UP function to assign a UE IP address/prefix to the PDR.</w:t>
            </w:r>
          </w:p>
          <w:p w14:paraId="753A3E20" w14:textId="77777777" w:rsidR="00EE5860" w:rsidRPr="00441CD0" w:rsidRDefault="00EE5860" w:rsidP="00BB0E1F">
            <w:pPr>
              <w:pStyle w:val="TAL"/>
              <w:rPr>
                <w:szCs w:val="18"/>
                <w:lang w:val="en-US" w:eastAsia="zh-CN"/>
              </w:rPr>
            </w:pPr>
          </w:p>
          <w:p w14:paraId="566E4C22" w14:textId="43CFC12F" w:rsidR="00EE5860" w:rsidRPr="00441CD0" w:rsidRDefault="00EE5860" w:rsidP="00BB0E1F">
            <w:pPr>
              <w:pStyle w:val="TAL"/>
              <w:rPr>
                <w:lang w:eastAsia="zh-CN"/>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606B8D9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923C0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B9D0F3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5DC8F0"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FF260C0" w14:textId="77777777" w:rsidR="00EE5860" w:rsidRPr="00441CD0" w:rsidRDefault="00EE5860" w:rsidP="00BB0E1F">
            <w:pPr>
              <w:pStyle w:val="TAC"/>
            </w:pPr>
            <w:r w:rsidRPr="00441CD0">
              <w:t>UE IP address</w:t>
            </w:r>
          </w:p>
        </w:tc>
      </w:tr>
      <w:tr w:rsidR="00EE5860" w:rsidRPr="00441CD0" w14:paraId="5662A4C8"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CAAB9CC" w14:textId="77777777" w:rsidR="00EE5860" w:rsidRPr="00441CD0" w:rsidRDefault="00EE5860" w:rsidP="00BB0E1F">
            <w:pPr>
              <w:pStyle w:val="TAL"/>
            </w:pPr>
            <w:r w:rsidRPr="00441CD0">
              <w:rPr>
                <w:lang w:val="en-US"/>
              </w:rPr>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0CA68F1E" w14:textId="77777777" w:rsidR="00EE5860" w:rsidRPr="00441CD0" w:rsidRDefault="00EE5860" w:rsidP="00BB0E1F">
            <w:pPr>
              <w:pStyle w:val="TAL"/>
              <w:jc w:val="center"/>
              <w:rPr>
                <w:szCs w:val="18"/>
              </w:rPr>
            </w:pPr>
            <w:r w:rsidRPr="00441CD0">
              <w:t>C</w:t>
            </w:r>
          </w:p>
        </w:tc>
        <w:tc>
          <w:tcPr>
            <w:tcW w:w="4670" w:type="dxa"/>
            <w:gridSpan w:val="2"/>
            <w:tcBorders>
              <w:top w:val="single" w:sz="4" w:space="0" w:color="auto"/>
              <w:left w:val="single" w:sz="4" w:space="0" w:color="auto"/>
              <w:bottom w:val="single" w:sz="4" w:space="0" w:color="auto"/>
              <w:right w:val="single" w:sz="4" w:space="0" w:color="auto"/>
            </w:tcBorders>
          </w:tcPr>
          <w:p w14:paraId="6CCD3ABA" w14:textId="77777777" w:rsidR="00EE5860" w:rsidRPr="00441CD0" w:rsidRDefault="00EE5860" w:rsidP="00BB0E1F">
            <w:pPr>
              <w:pStyle w:val="TAL"/>
              <w:rPr>
                <w:szCs w:val="18"/>
                <w:lang w:val="en-US" w:eastAsia="zh-CN"/>
              </w:rPr>
            </w:pPr>
            <w:r w:rsidRPr="00441CD0">
              <w:rPr>
                <w:szCs w:val="18"/>
                <w:lang w:val="en-US" w:eastAsia="zh-CN"/>
              </w:rPr>
              <w:t>This IE may be present if the UP function has indicated the support of PDI optimization.</w:t>
            </w:r>
          </w:p>
          <w:p w14:paraId="1852E0B1" w14:textId="77777777" w:rsidR="00EE5860" w:rsidRPr="00441CD0" w:rsidRDefault="00EE5860" w:rsidP="00BB0E1F">
            <w:pPr>
              <w:pStyle w:val="TAL"/>
              <w:rPr>
                <w:lang w:val="x-none"/>
              </w:rPr>
            </w:pPr>
            <w:r w:rsidRPr="00441CD0">
              <w:rPr>
                <w:lang w:val="en-US"/>
              </w:rPr>
              <w:t>If present,</w:t>
            </w:r>
            <w:r w:rsidRPr="00441CD0">
              <w:t xml:space="preserve"> this IE shall uniquely identify the </w:t>
            </w:r>
            <w:r w:rsidRPr="00441CD0">
              <w:rPr>
                <w:szCs w:val="18"/>
              </w:rPr>
              <w:t>Traffic Endpoint</w:t>
            </w:r>
            <w:r w:rsidRPr="00441CD0">
              <w:t xml:space="preserve"> for that </w:t>
            </w:r>
            <w:r w:rsidRPr="00441CD0">
              <w:rPr>
                <w:lang w:val="en-US"/>
              </w:rPr>
              <w:t>PFCP</w:t>
            </w:r>
            <w:r w:rsidRPr="00441CD0">
              <w:t xml:space="preserve"> session.</w:t>
            </w:r>
          </w:p>
          <w:p w14:paraId="3E82A82A" w14:textId="77777777" w:rsidR="00EE5860" w:rsidRPr="00441CD0" w:rsidRDefault="00EE5860" w:rsidP="00BB0E1F">
            <w:pPr>
              <w:pStyle w:val="TAL"/>
            </w:pPr>
          </w:p>
          <w:p w14:paraId="357A2023" w14:textId="496E89D8" w:rsidR="00EE5860" w:rsidRPr="00441CD0" w:rsidRDefault="00EE5860" w:rsidP="00BB0E1F">
            <w:pPr>
              <w:pStyle w:val="TAL"/>
              <w:rPr>
                <w:szCs w:val="18"/>
                <w:lang w:val="en-US" w:eastAsia="zh-CN"/>
              </w:rPr>
            </w:pPr>
            <w:r w:rsidRPr="00441CD0">
              <w:rPr>
                <w:lang w:eastAsia="zh-CN"/>
              </w:rPr>
              <w:t xml:space="preserve">Several IEs with the same IE type may be present to provision several Traffic Endpoints with different Traffic Endpoint IDs, from which the UPF may receive packets pertaining to the same service data flow, which is subject for the same FAR, QER and URR, if 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 See NOTE 6.</w:t>
            </w:r>
          </w:p>
        </w:tc>
        <w:tc>
          <w:tcPr>
            <w:tcW w:w="370" w:type="dxa"/>
            <w:gridSpan w:val="2"/>
            <w:tcBorders>
              <w:top w:val="single" w:sz="4" w:space="0" w:color="auto"/>
              <w:left w:val="single" w:sz="4" w:space="0" w:color="auto"/>
              <w:bottom w:val="single" w:sz="4" w:space="0" w:color="auto"/>
              <w:right w:val="single" w:sz="4" w:space="0" w:color="auto"/>
            </w:tcBorders>
            <w:hideMark/>
          </w:tcPr>
          <w:p w14:paraId="292FA02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1EDB6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D4720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26A445" w14:textId="77777777" w:rsidR="00EE5860" w:rsidRPr="00441CD0" w:rsidRDefault="00EE5860" w:rsidP="00BB0E1F">
            <w:pPr>
              <w:pStyle w:val="TAC"/>
              <w:rPr>
                <w:lang w:val="de-DE"/>
              </w:rPr>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B78DA7D"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7B03B89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1586F6A" w14:textId="77777777" w:rsidR="00EE5860" w:rsidRPr="00441CD0" w:rsidRDefault="00EE5860" w:rsidP="00BB0E1F">
            <w:pPr>
              <w:pStyle w:val="TAL"/>
            </w:pPr>
            <w:r w:rsidRPr="00441CD0">
              <w:t>SDF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58B6F86B"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E650293" w14:textId="77777777" w:rsidR="00EE5860" w:rsidRPr="00441CD0" w:rsidRDefault="00EE5860" w:rsidP="00BB0E1F">
            <w:pPr>
              <w:pStyle w:val="TAL"/>
              <w:rPr>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SDF filter to match for the incoming packet. </w:t>
            </w:r>
            <w:r w:rsidRPr="00441CD0">
              <w:rPr>
                <w:lang w:eastAsia="zh-CN"/>
              </w:rPr>
              <w:t>Several IEs with the same IE type may be present to provision a list of SDF Filters. The full set of applicable SDF filters, if any, shall be provided during the creation or the modification of the PDI.</w:t>
            </w:r>
          </w:p>
          <w:p w14:paraId="0420BC37" w14:textId="77777777" w:rsidR="00EE5860" w:rsidRPr="00441CD0" w:rsidRDefault="00EE5860" w:rsidP="00BB0E1F">
            <w:pPr>
              <w:pStyle w:val="TAL"/>
              <w:rPr>
                <w:rFonts w:cs="Arial"/>
                <w:szCs w:val="18"/>
                <w:lang w:eastAsia="zh-CN"/>
              </w:rPr>
            </w:pPr>
            <w:r w:rsidRPr="00441CD0">
              <w:rPr>
                <w:rFonts w:cs="Arial"/>
                <w:szCs w:val="18"/>
                <w:lang w:val="en-US" w:eastAsia="zh-CN"/>
              </w:rPr>
              <w:t>See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6E132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56165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9A2F71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ED389E"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36A1DF63" w14:textId="77777777" w:rsidR="00EE5860" w:rsidRPr="00441CD0" w:rsidRDefault="00EE5860" w:rsidP="00BB0E1F">
            <w:pPr>
              <w:pStyle w:val="TAC"/>
            </w:pPr>
            <w:r w:rsidRPr="00441CD0">
              <w:t>SDF Filter</w:t>
            </w:r>
          </w:p>
        </w:tc>
      </w:tr>
      <w:tr w:rsidR="00EE5860" w:rsidRPr="00441CD0" w14:paraId="2C9D20CB"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CCB08C" w14:textId="77777777" w:rsidR="00EE5860" w:rsidRPr="00441CD0" w:rsidRDefault="00EE5860" w:rsidP="00BB0E1F">
            <w:pPr>
              <w:pStyle w:val="TAL"/>
            </w:pPr>
            <w:r w:rsidRPr="00441CD0">
              <w:t>Application ID</w:t>
            </w:r>
          </w:p>
        </w:tc>
        <w:tc>
          <w:tcPr>
            <w:tcW w:w="336" w:type="dxa"/>
            <w:gridSpan w:val="2"/>
            <w:tcBorders>
              <w:top w:val="single" w:sz="4" w:space="0" w:color="auto"/>
              <w:left w:val="single" w:sz="4" w:space="0" w:color="auto"/>
              <w:bottom w:val="single" w:sz="4" w:space="0" w:color="auto"/>
              <w:right w:val="single" w:sz="4" w:space="0" w:color="auto"/>
            </w:tcBorders>
            <w:hideMark/>
          </w:tcPr>
          <w:p w14:paraId="3F9DE046"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6B1A91C"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Application ID to match for the incoming packet. </w:t>
            </w:r>
          </w:p>
        </w:tc>
        <w:tc>
          <w:tcPr>
            <w:tcW w:w="370" w:type="dxa"/>
            <w:gridSpan w:val="2"/>
            <w:tcBorders>
              <w:top w:val="single" w:sz="4" w:space="0" w:color="auto"/>
              <w:left w:val="single" w:sz="4" w:space="0" w:color="auto"/>
              <w:bottom w:val="single" w:sz="4" w:space="0" w:color="auto"/>
              <w:right w:val="single" w:sz="4" w:space="0" w:color="auto"/>
            </w:tcBorders>
            <w:hideMark/>
          </w:tcPr>
          <w:p w14:paraId="08B15C2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72A35B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5B81A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88B04A"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4DFE691" w14:textId="77777777" w:rsidR="00EE5860" w:rsidRPr="00441CD0" w:rsidRDefault="00EE5860" w:rsidP="00BB0E1F">
            <w:pPr>
              <w:pStyle w:val="TAC"/>
            </w:pPr>
            <w:r w:rsidRPr="00441CD0">
              <w:t>Application ID</w:t>
            </w:r>
          </w:p>
        </w:tc>
      </w:tr>
      <w:tr w:rsidR="00EE5860" w:rsidRPr="00441CD0" w14:paraId="4D43303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2FFD69A"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4BD89707"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4F26D384" w14:textId="357BB0F8"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1F8D3EF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B5D65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ED639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8123501" w14:textId="77777777" w:rsidR="00EE5860" w:rsidRPr="00441CD0" w:rsidRDefault="00EE5860" w:rsidP="00BB0E1F">
            <w:pPr>
              <w:pStyle w:val="TAC"/>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5D883417" w14:textId="77777777" w:rsidR="00EE5860" w:rsidRPr="00441CD0" w:rsidRDefault="00EE5860" w:rsidP="00BB0E1F">
            <w:pPr>
              <w:pStyle w:val="TAC"/>
            </w:pPr>
            <w:r w:rsidRPr="00441CD0">
              <w:t>Ethernet PDU Session Information</w:t>
            </w:r>
          </w:p>
        </w:tc>
      </w:tr>
      <w:tr w:rsidR="00EE5860" w:rsidRPr="00441CD0" w14:paraId="62856093"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59CBFD6" w14:textId="77777777" w:rsidR="00EE5860" w:rsidRPr="00441CD0" w:rsidRDefault="00EE5860" w:rsidP="00BB0E1F">
            <w:pPr>
              <w:pStyle w:val="TAL"/>
            </w:pPr>
            <w:r w:rsidRPr="00441CD0">
              <w:t>Ethernet Packet Filter</w:t>
            </w:r>
          </w:p>
        </w:tc>
        <w:tc>
          <w:tcPr>
            <w:tcW w:w="336" w:type="dxa"/>
            <w:gridSpan w:val="2"/>
            <w:tcBorders>
              <w:top w:val="single" w:sz="4" w:space="0" w:color="auto"/>
              <w:left w:val="single" w:sz="4" w:space="0" w:color="auto"/>
              <w:bottom w:val="single" w:sz="4" w:space="0" w:color="auto"/>
              <w:right w:val="single" w:sz="4" w:space="0" w:color="auto"/>
            </w:tcBorders>
            <w:hideMark/>
          </w:tcPr>
          <w:p w14:paraId="09784E23" w14:textId="77777777" w:rsidR="00EE5860" w:rsidRPr="00441CD0" w:rsidRDefault="00EE5860" w:rsidP="00BB0E1F">
            <w:pPr>
              <w:pStyle w:val="TAL"/>
              <w:jc w:val="center"/>
              <w:rPr>
                <w:szCs w:val="18"/>
              </w:rPr>
            </w:pPr>
            <w:r w:rsidRPr="00441CD0">
              <w:rPr>
                <w:szCs w:val="18"/>
                <w:lang w:val="de-DE"/>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75A3C93"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w:t>
            </w:r>
            <w:r w:rsidRPr="00441CD0">
              <w:t xml:space="preserve">Ethernet PDU </w:t>
            </w:r>
            <w:r w:rsidRPr="00441CD0">
              <w:rPr>
                <w:rFonts w:cs="Arial"/>
                <w:szCs w:val="18"/>
                <w:lang w:eastAsia="zh-CN"/>
              </w:rPr>
              <w:t>to match for the incoming packet.</w:t>
            </w:r>
          </w:p>
          <w:p w14:paraId="0BD2C586" w14:textId="77777777" w:rsidR="00EE5860" w:rsidRPr="00441CD0" w:rsidRDefault="00EE5860" w:rsidP="00BB0E1F">
            <w:pPr>
              <w:pStyle w:val="TAL"/>
            </w:pPr>
            <w:r w:rsidRPr="00441CD0">
              <w:rPr>
                <w:color w:val="000000"/>
              </w:rPr>
              <w:t xml:space="preserve">Several IEs with the same IE type may be present to represent </w:t>
            </w:r>
            <w:r w:rsidRPr="00441CD0">
              <w:t>a list of Ethernet Packet Filters.</w:t>
            </w:r>
          </w:p>
          <w:p w14:paraId="2FF04B4C" w14:textId="77777777" w:rsidR="00EE5860" w:rsidRPr="00441CD0" w:rsidRDefault="00EE5860" w:rsidP="00BB0E1F">
            <w:pPr>
              <w:pStyle w:val="TAL"/>
              <w:rPr>
                <w:rFonts w:cs="Arial"/>
                <w:szCs w:val="18"/>
                <w:lang w:eastAsia="zh-CN"/>
              </w:rPr>
            </w:pPr>
            <w:r w:rsidRPr="00441CD0">
              <w:rPr>
                <w:lang w:eastAsia="zh-CN"/>
              </w:rPr>
              <w:t xml:space="preserve">The full set of applicable </w:t>
            </w:r>
            <w:r w:rsidRPr="00441CD0">
              <w:t xml:space="preserve">Ethernet Packet </w:t>
            </w:r>
            <w:r w:rsidRPr="00441CD0">
              <w:rPr>
                <w:lang w:eastAsia="zh-CN"/>
              </w:rPr>
              <w:t>filters, if any, shall be provided during the creation or the modification of the PDI.</w:t>
            </w:r>
          </w:p>
        </w:tc>
        <w:tc>
          <w:tcPr>
            <w:tcW w:w="370" w:type="dxa"/>
            <w:gridSpan w:val="2"/>
            <w:tcBorders>
              <w:top w:val="single" w:sz="4" w:space="0" w:color="auto"/>
              <w:left w:val="single" w:sz="4" w:space="0" w:color="auto"/>
              <w:bottom w:val="single" w:sz="4" w:space="0" w:color="auto"/>
              <w:right w:val="single" w:sz="4" w:space="0" w:color="auto"/>
            </w:tcBorders>
            <w:hideMark/>
          </w:tcPr>
          <w:p w14:paraId="30855D21" w14:textId="77777777" w:rsidR="00EE5860" w:rsidRPr="00441CD0" w:rsidRDefault="00EE5860" w:rsidP="00BB0E1F">
            <w:pPr>
              <w:pStyle w:val="TAC"/>
              <w:rPr>
                <w:lang w:val="x-non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7528F83"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843E0" w14:textId="77777777" w:rsidR="00EE5860" w:rsidRPr="00441CD0" w:rsidRDefault="00EE5860" w:rsidP="00BB0E1F">
            <w:pPr>
              <w:pStyle w:val="TAC"/>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26308D17" w14:textId="77777777" w:rsidR="00EE5860" w:rsidRPr="00441CD0" w:rsidRDefault="00EE5860" w:rsidP="00BB0E1F">
            <w:pPr>
              <w:pStyle w:val="TAC"/>
              <w:rPr>
                <w:lang w:val="de-DE"/>
              </w:rPr>
            </w:pPr>
            <w:r w:rsidRPr="00441CD0">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2FA18558" w14:textId="77777777" w:rsidR="00EE5860" w:rsidRPr="00441CD0" w:rsidRDefault="00EE5860" w:rsidP="00BB0E1F">
            <w:pPr>
              <w:pStyle w:val="TAC"/>
              <w:rPr>
                <w:lang w:val="x-none"/>
              </w:rPr>
            </w:pPr>
            <w:r w:rsidRPr="00441CD0">
              <w:t>Ethernet Packet Filter</w:t>
            </w:r>
          </w:p>
        </w:tc>
      </w:tr>
      <w:tr w:rsidR="00EE5860" w:rsidRPr="00441CD0" w14:paraId="596415B2" w14:textId="77777777" w:rsidTr="00BB0E1F">
        <w:trPr>
          <w:gridAfter w:val="1"/>
          <w:wAfter w:w="2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1D6DEEA" w14:textId="77777777" w:rsidR="00EE5860" w:rsidRPr="00441CD0" w:rsidRDefault="00EE5860" w:rsidP="00BB0E1F">
            <w:pPr>
              <w:pStyle w:val="TAL"/>
            </w:pPr>
            <w:r w:rsidRPr="00441CD0">
              <w:lastRenderedPageBreak/>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1B3285FC"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7C4AD941" w14:textId="77777777" w:rsidR="00EE5860" w:rsidRPr="00441CD0" w:rsidRDefault="00EE5860" w:rsidP="00BB0E1F">
            <w:pPr>
              <w:pStyle w:val="TAL"/>
              <w:rPr>
                <w:szCs w:val="18"/>
                <w:lang w:val="en-US" w:eastAsia="zh-CN"/>
              </w:rPr>
            </w:pPr>
            <w:r w:rsidRPr="00441CD0">
              <w:rPr>
                <w:szCs w:val="18"/>
                <w:lang w:val="en-US" w:eastAsia="zh-CN"/>
              </w:rPr>
              <w:t>This IE shall not be present if Traffic Endpoint ID is present and the QFI(s) are included in the Traffic Endpoint.</w:t>
            </w:r>
          </w:p>
          <w:p w14:paraId="5E7D821B"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FF52A71"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QFIs. When present, the full set of applicable QFIs shall be provided during the creation or the modification of the PDI. </w:t>
            </w:r>
          </w:p>
        </w:tc>
        <w:tc>
          <w:tcPr>
            <w:tcW w:w="370" w:type="dxa"/>
            <w:gridSpan w:val="2"/>
            <w:tcBorders>
              <w:top w:val="single" w:sz="4" w:space="0" w:color="auto"/>
              <w:left w:val="single" w:sz="4" w:space="0" w:color="auto"/>
              <w:bottom w:val="single" w:sz="4" w:space="0" w:color="auto"/>
              <w:right w:val="single" w:sz="4" w:space="0" w:color="auto"/>
            </w:tcBorders>
            <w:hideMark/>
          </w:tcPr>
          <w:p w14:paraId="4B69E25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1D847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6FA70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968145B" w14:textId="77777777" w:rsidR="00EE5860" w:rsidRPr="00441CD0" w:rsidRDefault="00EE5860" w:rsidP="00BB0E1F">
            <w:pPr>
              <w:pStyle w:val="TAC"/>
            </w:pPr>
            <w:r w:rsidRPr="00441CD0">
              <w:rPr>
                <w:lang w:val="de-DE"/>
              </w:rPr>
              <w:t>X</w:t>
            </w:r>
          </w:p>
        </w:tc>
        <w:tc>
          <w:tcPr>
            <w:tcW w:w="1405" w:type="dxa"/>
            <w:gridSpan w:val="2"/>
            <w:tcBorders>
              <w:top w:val="single" w:sz="4" w:space="0" w:color="auto"/>
              <w:left w:val="single" w:sz="4" w:space="0" w:color="auto"/>
              <w:bottom w:val="single" w:sz="4" w:space="0" w:color="auto"/>
              <w:right w:val="single" w:sz="4" w:space="0" w:color="auto"/>
            </w:tcBorders>
            <w:vAlign w:val="center"/>
            <w:hideMark/>
          </w:tcPr>
          <w:p w14:paraId="08E1CC37" w14:textId="77777777" w:rsidR="00EE5860" w:rsidRPr="00441CD0" w:rsidRDefault="00EE5860" w:rsidP="00BB0E1F">
            <w:pPr>
              <w:pStyle w:val="TAC"/>
            </w:pPr>
            <w:r w:rsidRPr="00441CD0">
              <w:t>QFI</w:t>
            </w:r>
          </w:p>
        </w:tc>
      </w:tr>
      <w:tr w:rsidR="00EE5860" w:rsidRPr="00441CD0" w14:paraId="430ACA6C"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FA144F3" w14:textId="77777777" w:rsidR="00EE5860" w:rsidRPr="00441CD0" w:rsidRDefault="00EE5860" w:rsidP="00BB0E1F">
            <w:pPr>
              <w:pStyle w:val="TAL"/>
            </w:pPr>
            <w:r w:rsidRPr="00441CD0">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18DEFEB6"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3DDE5D4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route.</w:t>
            </w:r>
          </w:p>
          <w:p w14:paraId="16ACC8AE"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7D9B7FE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18749D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E2987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A4FF3A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843FB41" w14:textId="77777777" w:rsidR="00EE5860" w:rsidRPr="00441CD0" w:rsidRDefault="00EE5860" w:rsidP="00BB0E1F">
            <w:pPr>
              <w:pStyle w:val="TAC"/>
            </w:pPr>
            <w:r w:rsidRPr="00441CD0">
              <w:t>Framed-Route</w:t>
            </w:r>
          </w:p>
        </w:tc>
      </w:tr>
      <w:tr w:rsidR="00EE5860" w:rsidRPr="00441CD0" w14:paraId="7205807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0047AF6" w14:textId="77777777" w:rsidR="00EE5860" w:rsidRPr="00441CD0" w:rsidRDefault="00EE5860" w:rsidP="00BB0E1F">
            <w:pPr>
              <w:pStyle w:val="TAL"/>
            </w:pPr>
            <w:r w:rsidRPr="00441CD0">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16EDEE29"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40D6569D"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DL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xml:space="preserve">). If present, this IE shall describe </w:t>
            </w:r>
            <w:r w:rsidRPr="0001505A">
              <w:rPr>
                <w:rFonts w:cs="Arial"/>
                <w:szCs w:val="18"/>
                <w:lang w:val="en-US" w:eastAsia="zh-CN"/>
              </w:rPr>
              <w:t xml:space="preserve">the routing method for the </w:t>
            </w:r>
            <w:r>
              <w:rPr>
                <w:rFonts w:cs="Arial"/>
                <w:szCs w:val="18"/>
                <w:lang w:val="en-US" w:eastAsia="zh-CN"/>
              </w:rPr>
              <w:t>UP function for the IP route related to Framed-Routes or Framed-IPv6-Routes</w:t>
            </w:r>
            <w:r w:rsidRPr="00441CD0">
              <w:rPr>
                <w:rFonts w:cs="Arial"/>
                <w:szCs w:val="18"/>
                <w:lang w:val="en-US" w:eastAsia="zh-CN"/>
              </w:rPr>
              <w:t xml:space="preserve">. </w:t>
            </w:r>
            <w:r>
              <w:rPr>
                <w:rFonts w:cs="Arial"/>
                <w:szCs w:val="18"/>
                <w:lang w:val="en-US" w:eastAsia="zh-CN"/>
              </w:rPr>
              <w:t>(NOTE 7)</w:t>
            </w:r>
          </w:p>
        </w:tc>
        <w:tc>
          <w:tcPr>
            <w:tcW w:w="370" w:type="dxa"/>
            <w:gridSpan w:val="2"/>
            <w:tcBorders>
              <w:top w:val="single" w:sz="4" w:space="0" w:color="auto"/>
              <w:left w:val="single" w:sz="4" w:space="0" w:color="auto"/>
              <w:bottom w:val="single" w:sz="4" w:space="0" w:color="auto"/>
              <w:right w:val="single" w:sz="4" w:space="0" w:color="auto"/>
            </w:tcBorders>
            <w:hideMark/>
          </w:tcPr>
          <w:p w14:paraId="79C595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C16B87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AE71D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551EDB8"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31970B4" w14:textId="77777777" w:rsidR="00EE5860" w:rsidRPr="00441CD0" w:rsidRDefault="00EE5860" w:rsidP="00BB0E1F">
            <w:pPr>
              <w:pStyle w:val="TAC"/>
            </w:pPr>
            <w:r w:rsidRPr="00441CD0">
              <w:t>Framed-Routing</w:t>
            </w:r>
          </w:p>
        </w:tc>
      </w:tr>
      <w:tr w:rsidR="00EE5860" w:rsidRPr="00441CD0" w14:paraId="6FB1D657"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581DE4E4"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0DE2D752"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26B2C1F"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7488781A"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5)</w:t>
            </w:r>
          </w:p>
        </w:tc>
        <w:tc>
          <w:tcPr>
            <w:tcW w:w="370" w:type="dxa"/>
            <w:gridSpan w:val="2"/>
            <w:tcBorders>
              <w:top w:val="single" w:sz="4" w:space="0" w:color="auto"/>
              <w:left w:val="single" w:sz="4" w:space="0" w:color="auto"/>
              <w:bottom w:val="single" w:sz="4" w:space="0" w:color="auto"/>
              <w:right w:val="single" w:sz="4" w:space="0" w:color="auto"/>
            </w:tcBorders>
            <w:hideMark/>
          </w:tcPr>
          <w:p w14:paraId="32746B4B"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44DAD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8B2A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0F371F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6673038" w14:textId="77777777" w:rsidR="00EE5860" w:rsidRPr="00441CD0" w:rsidRDefault="00EE5860" w:rsidP="00BB0E1F">
            <w:pPr>
              <w:pStyle w:val="TAC"/>
            </w:pPr>
            <w:r w:rsidRPr="00441CD0">
              <w:t>Framed-IPv6-Route</w:t>
            </w:r>
          </w:p>
        </w:tc>
      </w:tr>
      <w:tr w:rsidR="00EE5860" w:rsidRPr="00441CD0" w14:paraId="5C9F5859"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478CD81"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hideMark/>
          </w:tcPr>
          <w:p w14:paraId="7970981D"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F8890F6" w14:textId="77777777" w:rsidR="00EE5860" w:rsidRPr="00441CD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tc>
        <w:tc>
          <w:tcPr>
            <w:tcW w:w="370" w:type="dxa"/>
            <w:gridSpan w:val="2"/>
            <w:tcBorders>
              <w:top w:val="single" w:sz="4" w:space="0" w:color="auto"/>
              <w:left w:val="single" w:sz="4" w:space="0" w:color="auto"/>
              <w:bottom w:val="single" w:sz="4" w:space="0" w:color="auto"/>
              <w:right w:val="single" w:sz="4" w:space="0" w:color="auto"/>
            </w:tcBorders>
            <w:hideMark/>
          </w:tcPr>
          <w:p w14:paraId="652E1418"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C5B7C2" w14:textId="77777777" w:rsidR="00EE5860" w:rsidRPr="00441CD0" w:rsidRDefault="00EE5860" w:rsidP="00BB0E1F">
            <w:pPr>
              <w:pStyle w:val="TAC"/>
              <w:rPr>
                <w:lang w:val="de-DE"/>
              </w:rPr>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275B8D" w14:textId="77777777" w:rsidR="00EE5860" w:rsidRPr="00441CD0" w:rsidRDefault="00EE5860" w:rsidP="00BB0E1F">
            <w:pPr>
              <w:pStyle w:val="TAC"/>
              <w:rPr>
                <w:lang w:val="de-DE" w:eastAsia="zh-CN"/>
              </w:rPr>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01467" w14:textId="77777777" w:rsidR="00EE5860" w:rsidRPr="00441CD0" w:rsidRDefault="00EE5860" w:rsidP="00BB0E1F">
            <w:pPr>
              <w:pStyle w:val="TAC"/>
              <w:rPr>
                <w:lang w:val="de-DE"/>
              </w:rPr>
            </w:pPr>
            <w:r w:rsidRPr="00441CD0">
              <w:rPr>
                <w:lang w:val="de-DE" w:eastAsia="zh-CN"/>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04B87A3" w14:textId="77777777" w:rsidR="00EE5860" w:rsidRPr="00441CD0" w:rsidRDefault="00EE5860" w:rsidP="00BB0E1F">
            <w:pPr>
              <w:pStyle w:val="TAC"/>
              <w:rPr>
                <w:lang w:val="x-none"/>
              </w:rPr>
            </w:pPr>
            <w:r w:rsidRPr="00441CD0">
              <w:rPr>
                <w:lang w:eastAsia="zh-CN"/>
              </w:rPr>
              <w:t>3GPP Interface Type</w:t>
            </w:r>
          </w:p>
        </w:tc>
      </w:tr>
      <w:tr w:rsidR="00EE5860" w:rsidRPr="00441CD0" w14:paraId="55FC4854"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680D29E4" w14:textId="77777777" w:rsidR="00EE5860" w:rsidRPr="00441CD0" w:rsidRDefault="00EE5860" w:rsidP="00BB0E1F">
            <w:pPr>
              <w:pStyle w:val="TAL"/>
              <w:rPr>
                <w:lang w:val="fr-FR"/>
              </w:rPr>
            </w:pPr>
            <w:r w:rsidRPr="00441CD0">
              <w:rPr>
                <w:lang w:val="fr-FR"/>
              </w:rPr>
              <w:t>IP Multicast Addressing Info</w:t>
            </w:r>
          </w:p>
        </w:tc>
        <w:tc>
          <w:tcPr>
            <w:tcW w:w="336" w:type="dxa"/>
            <w:gridSpan w:val="2"/>
            <w:tcBorders>
              <w:top w:val="single" w:sz="4" w:space="0" w:color="auto"/>
              <w:left w:val="single" w:sz="4" w:space="0" w:color="auto"/>
              <w:bottom w:val="single" w:sz="4" w:space="0" w:color="auto"/>
              <w:right w:val="single" w:sz="4" w:space="0" w:color="auto"/>
            </w:tcBorders>
          </w:tcPr>
          <w:p w14:paraId="5C0D0EAE" w14:textId="77777777" w:rsidR="00EE5860" w:rsidRPr="00441CD0" w:rsidRDefault="00EE5860" w:rsidP="00BB0E1F">
            <w:pPr>
              <w:pStyle w:val="TAL"/>
              <w:jc w:val="center"/>
              <w:rPr>
                <w:szCs w:val="18"/>
                <w:lang w:val="fr-FR"/>
              </w:rPr>
            </w:pPr>
            <w:r w:rsidRPr="00441CD0">
              <w:rPr>
                <w:lang w:val="fr-FR"/>
              </w:rPr>
              <w:t>O</w:t>
            </w:r>
          </w:p>
        </w:tc>
        <w:tc>
          <w:tcPr>
            <w:tcW w:w="4668" w:type="dxa"/>
            <w:gridSpan w:val="2"/>
            <w:tcBorders>
              <w:top w:val="single" w:sz="4" w:space="0" w:color="auto"/>
              <w:left w:val="single" w:sz="4" w:space="0" w:color="auto"/>
              <w:bottom w:val="single" w:sz="4" w:space="0" w:color="auto"/>
              <w:right w:val="single" w:sz="4" w:space="0" w:color="auto"/>
            </w:tcBorders>
          </w:tcPr>
          <w:p w14:paraId="7BF916E7" w14:textId="4593BEE5" w:rsidR="00EE5860" w:rsidRPr="00441CD0" w:rsidRDefault="00EE5860" w:rsidP="00BB0E1F">
            <w:pPr>
              <w:pStyle w:val="TAL"/>
            </w:pPr>
            <w:r w:rsidRPr="00441CD0">
              <w:t xml:space="preserve">This IE may be present in a DL PDR controlling DL IP multicast traffic (see </w:t>
            </w:r>
            <w:r w:rsidR="00415C19" w:rsidRPr="00441CD0">
              <w:t>clause</w:t>
            </w:r>
            <w:r w:rsidR="00415C19">
              <w:t> </w:t>
            </w:r>
            <w:r w:rsidR="00415C19" w:rsidRPr="00441CD0">
              <w:t>5</w:t>
            </w:r>
            <w:r w:rsidRPr="00441CD0">
              <w:t>.25).</w:t>
            </w:r>
          </w:p>
          <w:p w14:paraId="1DF09920" w14:textId="77777777" w:rsidR="00EE5860" w:rsidRPr="00441CD0" w:rsidRDefault="00EE5860" w:rsidP="00BB0E1F">
            <w:pPr>
              <w:pStyle w:val="TAL"/>
            </w:pPr>
            <w:r w:rsidRPr="00441CD0">
              <w:t>When present, it shall contain a (range of) IP multicast address(es), and optionally source specific address(es), identifying a set of IP multicast flows. See Table 7.5.2.2-4.</w:t>
            </w:r>
          </w:p>
          <w:p w14:paraId="322F282F" w14:textId="77777777" w:rsidR="00EE5860" w:rsidRPr="00441CD0" w:rsidRDefault="00EE5860" w:rsidP="00BB0E1F">
            <w:pPr>
              <w:pStyle w:val="TAL"/>
              <w:rPr>
                <w:szCs w:val="18"/>
                <w:lang w:eastAsia="zh-CN"/>
              </w:rPr>
            </w:pPr>
            <w:r w:rsidRPr="00441CD0">
              <w:rPr>
                <w:color w:val="000000"/>
              </w:rPr>
              <w:t>Several IEs with the same IE type may be present to represent multiple IP multicast flows.</w:t>
            </w:r>
          </w:p>
        </w:tc>
        <w:tc>
          <w:tcPr>
            <w:tcW w:w="370" w:type="dxa"/>
            <w:gridSpan w:val="2"/>
            <w:tcBorders>
              <w:top w:val="single" w:sz="4" w:space="0" w:color="auto"/>
              <w:left w:val="single" w:sz="4" w:space="0" w:color="auto"/>
              <w:bottom w:val="single" w:sz="4" w:space="0" w:color="auto"/>
              <w:right w:val="single" w:sz="4" w:space="0" w:color="auto"/>
            </w:tcBorders>
          </w:tcPr>
          <w:p w14:paraId="5625587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1BF61FC"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561EE673" w14:textId="77777777" w:rsidR="00EE5860" w:rsidRPr="00441CD0" w:rsidRDefault="00EE5860" w:rsidP="00BB0E1F">
            <w:pPr>
              <w:pStyle w:val="TAC"/>
              <w:rPr>
                <w:lang w:val="de-DE" w:eastAsia="zh-CN"/>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tcPr>
          <w:p w14:paraId="7A7BA4D0"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tcPr>
          <w:p w14:paraId="746EB400" w14:textId="77777777" w:rsidR="00EE5860" w:rsidRPr="00441CD0" w:rsidRDefault="00EE5860" w:rsidP="00BB0E1F">
            <w:pPr>
              <w:pStyle w:val="TAC"/>
              <w:rPr>
                <w:lang w:val="fr-FR"/>
              </w:rPr>
            </w:pPr>
            <w:r w:rsidRPr="00441CD0">
              <w:rPr>
                <w:lang w:val="fr-FR"/>
              </w:rPr>
              <w:t>IP Multicast Addressing Info</w:t>
            </w:r>
          </w:p>
        </w:tc>
      </w:tr>
      <w:tr w:rsidR="00EE5860" w:rsidRPr="00441CD0" w14:paraId="69B715CE" w14:textId="77777777" w:rsidTr="00BB0E1F">
        <w:trPr>
          <w:gridAfter w:val="1"/>
          <w:wAfter w:w="29" w:type="dxa"/>
          <w:jc w:val="center"/>
        </w:trPr>
        <w:tc>
          <w:tcPr>
            <w:tcW w:w="9451" w:type="dxa"/>
            <w:gridSpan w:val="16"/>
            <w:tcBorders>
              <w:top w:val="single" w:sz="4" w:space="0" w:color="auto"/>
              <w:left w:val="single" w:sz="4" w:space="0" w:color="auto"/>
              <w:bottom w:val="single" w:sz="4" w:space="0" w:color="auto"/>
              <w:right w:val="single" w:sz="4" w:space="0" w:color="auto"/>
            </w:tcBorders>
            <w:hideMark/>
          </w:tcPr>
          <w:p w14:paraId="4A6FA0BF" w14:textId="77777777" w:rsidR="00EE5860" w:rsidRPr="00441CD0" w:rsidRDefault="00EE5860" w:rsidP="00BB0E1F">
            <w:pPr>
              <w:pStyle w:val="TAN"/>
              <w:rPr>
                <w:lang w:val="en-US"/>
              </w:rPr>
            </w:pPr>
            <w:r w:rsidRPr="00441CD0">
              <w:rPr>
                <w:lang w:val="en-US"/>
              </w:rPr>
              <w:t>NOTE 1:</w:t>
            </w:r>
            <w:r w:rsidRPr="00441CD0">
              <w:rPr>
                <w:lang w:val="en-US"/>
              </w:rPr>
              <w:tab/>
              <w:t>The Network Instance parameter is needed e.g. in the following cases:</w:t>
            </w:r>
          </w:p>
          <w:p w14:paraId="37769E3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5CA1AF13" w14:textId="77777777" w:rsidR="00EE5860" w:rsidRPr="00441CD0" w:rsidRDefault="00EE5860" w:rsidP="00BB0E1F">
            <w:pPr>
              <w:pStyle w:val="TAN"/>
            </w:pPr>
            <w:r w:rsidRPr="00441CD0">
              <w:tab/>
              <w:t>-</w:t>
            </w:r>
            <w:r w:rsidRPr="00441CD0">
              <w:tab/>
              <w:t>SGW UP function is connected to PGWs in different IP domains (S5/S8);</w:t>
            </w:r>
          </w:p>
          <w:p w14:paraId="41C66416" w14:textId="77777777" w:rsidR="00EE5860" w:rsidRPr="00441CD0" w:rsidRDefault="00EE5860" w:rsidP="00BB0E1F">
            <w:pPr>
              <w:pStyle w:val="TAN"/>
            </w:pPr>
            <w:r w:rsidRPr="00441CD0">
              <w:tab/>
              <w:t>-</w:t>
            </w:r>
            <w:r w:rsidRPr="00441CD0">
              <w:tab/>
              <w:t>PGW UP function is connected to SGWs in different IP domains (S5/S8);</w:t>
            </w:r>
          </w:p>
          <w:p w14:paraId="72FA8751" w14:textId="77777777" w:rsidR="00EE5860" w:rsidRPr="00441CD0" w:rsidRDefault="00EE5860" w:rsidP="00BB0E1F">
            <w:pPr>
              <w:pStyle w:val="TAN"/>
            </w:pPr>
            <w:r w:rsidRPr="00441CD0">
              <w:rPr>
                <w:lang w:val="en-US"/>
              </w:rPr>
              <w:tab/>
              <w:t>-</w:t>
            </w:r>
            <w:r w:rsidRPr="00441CD0">
              <w:rPr>
                <w:lang w:val="en-US"/>
              </w:rPr>
              <w:tab/>
              <w:t>SGW UP function is connected to eNodeBs in different IP domains;</w:t>
            </w:r>
          </w:p>
          <w:p w14:paraId="10261AC6"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20DDEA95"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7C7D28FF"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89ABACA" w14:textId="77777777" w:rsidR="00EE5860" w:rsidRPr="00441CD0" w:rsidRDefault="00EE5860" w:rsidP="00BB0E1F">
            <w:pPr>
              <w:pStyle w:val="TAN"/>
              <w:rPr>
                <w:lang w:val="en-US"/>
              </w:rPr>
            </w:pPr>
            <w:r w:rsidRPr="00441CD0">
              <w:rPr>
                <w:lang w:val="en-US"/>
              </w:rPr>
              <w:t>NOTE 2:</w:t>
            </w:r>
            <w:r w:rsidRPr="00441CD0">
              <w:rPr>
                <w:lang w:val="en-US"/>
              </w:rPr>
              <w:tab/>
              <w:t>When a Local F-TEID is provisioned in the PDI, the Network Instance shall relate to the IP address of the F-TEID. Otherwise, the Network Instance shall relate to the UE IP address if provisioned or the destination IP address in the SDF filter if provisioned</w:t>
            </w:r>
          </w:p>
          <w:p w14:paraId="12FCD6D7" w14:textId="77777777" w:rsidR="00EE5860" w:rsidRPr="00441CD0" w:rsidRDefault="00EE5860" w:rsidP="00BB0E1F">
            <w:pPr>
              <w:pStyle w:val="TAN"/>
              <w:rPr>
                <w:lang w:val="en-US"/>
              </w:rPr>
            </w:pPr>
            <w:r w:rsidRPr="00441CD0">
              <w:rPr>
                <w:lang w:val="en-US"/>
              </w:rPr>
              <w:t>NOTE 3:</w:t>
            </w:r>
            <w:r w:rsidRPr="00441CD0">
              <w:rPr>
                <w:lang w:val="en-US"/>
              </w:rPr>
              <w:tab/>
              <w:t>SDF Filter IE(s) shall not be present if Ethernet Packet Filter IE(s) is present.</w:t>
            </w:r>
          </w:p>
          <w:p w14:paraId="08CAA876" w14:textId="77777777" w:rsidR="00EE5860" w:rsidRPr="00441CD0" w:rsidRDefault="00EE5860" w:rsidP="00BB0E1F">
            <w:pPr>
              <w:pStyle w:val="TAN"/>
              <w:rPr>
                <w:lang w:val="x-none"/>
              </w:rPr>
            </w:pPr>
            <w:r w:rsidRPr="00441CD0">
              <w:t>NOTE 4:</w:t>
            </w:r>
            <w:r w:rsidRPr="00441CD0">
              <w:tab/>
              <w:t>When several SDF filter IEs are provisioned, the UP function shall consider that the packets are matched if matching any SDF filter. The same principle shall apply for Ethernet Packet Filters and QFIs.</w:t>
            </w:r>
          </w:p>
          <w:p w14:paraId="61AD6CBD" w14:textId="77777777" w:rsidR="00EE5860" w:rsidRPr="00441CD0" w:rsidRDefault="00EE5860" w:rsidP="00BB0E1F">
            <w:pPr>
              <w:pStyle w:val="TAN"/>
            </w:pPr>
            <w:r w:rsidRPr="00441CD0">
              <w:t>NOTE 5:</w:t>
            </w:r>
            <w:r w:rsidRPr="00441CD0">
              <w:tab/>
            </w:r>
            <w:bookmarkStart w:id="4012" w:name="OLE_LINK5"/>
            <w:bookmarkStart w:id="4013" w:name="OLE_LINK6"/>
            <w:r w:rsidRPr="00441CD0">
              <w:t>If both the UE IP Address and the Framed-Route (or Framed-IPv6-Route) are present, the packets which are considered being matching the PDR shall match at least one of them.</w:t>
            </w:r>
            <w:bookmarkEnd w:id="4012"/>
            <w:bookmarkEnd w:id="4013"/>
          </w:p>
          <w:p w14:paraId="55317F80" w14:textId="77777777" w:rsidR="00EE5860" w:rsidRDefault="00EE5860" w:rsidP="00BB0E1F">
            <w:pPr>
              <w:pStyle w:val="TAN"/>
            </w:pPr>
            <w:bookmarkStart w:id="4014" w:name="_Hlk16067656"/>
            <w:r w:rsidRPr="00441CD0">
              <w:t>NOTE 6:</w:t>
            </w:r>
            <w:r w:rsidRPr="00441CD0">
              <w:tab/>
              <w:t xml:space="preserve">Maximum two Traffic Endpoint ID containing different Local TEIDs per PDI may be provisioned over the N4 interface for a PFCP session which is established for a PDU session subject for 5G to EPS mobility with N26 supported. Several Traffic Endpoint ID containing different UE IP Addresses may be provisioned over the N4 interface for a PFCP session </w:t>
            </w:r>
            <w:r w:rsidRPr="00441CD0">
              <w:rPr>
                <w:lang w:val="en-US"/>
              </w:rPr>
              <w:t>if the UPF</w:t>
            </w:r>
            <w:r w:rsidRPr="00441CD0">
              <w:t xml:space="preserve"> also indicated support of the IP6PL feature (see clause 5.21.1).</w:t>
            </w:r>
            <w:bookmarkEnd w:id="4014"/>
          </w:p>
          <w:p w14:paraId="66F54077" w14:textId="77777777" w:rsidR="00EE5860" w:rsidRPr="00441CD0" w:rsidRDefault="00EE5860" w:rsidP="00BB0E1F">
            <w:pPr>
              <w:pStyle w:val="TAN"/>
            </w:pPr>
            <w:r>
              <w:t>NOTE 7:</w:t>
            </w:r>
            <w:r>
              <w:tab/>
              <w:t>In this release of specification, the UP function shall announce the IP route(s) for Framed-Route(s) or Framed-IPv6-Route(s) to the PDN regardless of the value of the Framed-Routing.</w:t>
            </w:r>
          </w:p>
        </w:tc>
      </w:tr>
      <w:bookmarkEnd w:id="4011"/>
    </w:tbl>
    <w:p w14:paraId="2FCC745A" w14:textId="77777777" w:rsidR="00EE5860" w:rsidRPr="00441CD0" w:rsidRDefault="00EE5860" w:rsidP="00EE5860"/>
    <w:p w14:paraId="5198657B" w14:textId="77777777" w:rsidR="00EE5860" w:rsidRPr="00441CD0" w:rsidRDefault="00EE5860" w:rsidP="00EE5860">
      <w:pPr>
        <w:pStyle w:val="TH"/>
        <w:rPr>
          <w:lang w:val="en-US"/>
        </w:rPr>
      </w:pPr>
      <w:r w:rsidRPr="00441CD0">
        <w:t>Table 7.5.2.2-3: Ethernet Packet Filter</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E3110D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E79EFC8" w14:textId="77777777" w:rsidR="00EE5860" w:rsidRPr="00441CD0" w:rsidRDefault="00EE5860" w:rsidP="00BB0E1F">
            <w:pPr>
              <w:pStyle w:val="TAL"/>
              <w:rPr>
                <w:lang w:val="x-none"/>
              </w:rPr>
            </w:pPr>
            <w:bookmarkStart w:id="4015" w:name="MCCQCTEMPBM_00000069"/>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6F0AC2B"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A099F4C" w14:textId="77777777" w:rsidR="00EE5860" w:rsidRPr="00441CD0" w:rsidRDefault="00EE5860" w:rsidP="00BB0E1F">
            <w:pPr>
              <w:pStyle w:val="TAC"/>
            </w:pPr>
            <w:r w:rsidRPr="00441CD0">
              <w:t>Ethernet Packet Filter IE Type = 132 (decimal)</w:t>
            </w:r>
          </w:p>
        </w:tc>
      </w:tr>
      <w:tr w:rsidR="00EE5860" w:rsidRPr="00441CD0" w14:paraId="58FC2F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B60912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AC6439" w14:textId="77777777" w:rsidR="00EE5860" w:rsidRPr="00441CD0" w:rsidRDefault="00EE5860" w:rsidP="00BB0E1F">
            <w:pPr>
              <w:pStyle w:val="TAH"/>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6A8DB240" w14:textId="77777777" w:rsidR="00EE5860" w:rsidRPr="00441CD0" w:rsidRDefault="00EE5860" w:rsidP="00BB0E1F">
            <w:pPr>
              <w:pStyle w:val="TAC"/>
            </w:pPr>
            <w:r w:rsidRPr="00441CD0">
              <w:t>Length = n</w:t>
            </w:r>
          </w:p>
        </w:tc>
      </w:tr>
      <w:tr w:rsidR="00EE5860" w:rsidRPr="00441CD0" w14:paraId="6464871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DB30FFA"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978E54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E01A1FF" w14:textId="77777777" w:rsidR="00EE5860" w:rsidRPr="00441CD0" w:rsidRDefault="00EE5860" w:rsidP="00BB0E1F">
            <w:pPr>
              <w:pStyle w:val="TAH"/>
            </w:pPr>
            <w:r w:rsidRPr="00441CD0">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4FB0AA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788C118" w14:textId="77777777" w:rsidR="00EE5860" w:rsidRPr="00441CD0" w:rsidRDefault="00EE5860" w:rsidP="00BB0E1F">
            <w:pPr>
              <w:pStyle w:val="TAH"/>
            </w:pPr>
            <w:r w:rsidRPr="00441CD0">
              <w:t>IE Type</w:t>
            </w:r>
          </w:p>
        </w:tc>
      </w:tr>
      <w:tr w:rsidR="00EE5860" w:rsidRPr="00441CD0" w14:paraId="4F16C28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F9F613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621982" w14:textId="77777777" w:rsidR="00EE5860" w:rsidRPr="00441CD0" w:rsidRDefault="00EE5860" w:rsidP="00BB0E1F">
            <w:pPr>
              <w:spacing w:after="0"/>
              <w:rPr>
                <w:rFonts w:ascii="Arial" w:hAnsi="Arial"/>
                <w:b/>
                <w:sz w:val="18"/>
                <w:lang w:val="x-none"/>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6E795A7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90FAB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4F058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3712B7F" w14:textId="77777777" w:rsidR="00EE5860" w:rsidRPr="00441CD0" w:rsidRDefault="00EE5860" w:rsidP="00BB0E1F">
            <w:pPr>
              <w:pStyle w:val="TAH"/>
            </w:pPr>
            <w:r w:rsidRPr="00441CD0">
              <w:t>Sxc</w:t>
            </w:r>
          </w:p>
        </w:tc>
        <w:tc>
          <w:tcPr>
            <w:tcW w:w="400" w:type="dxa"/>
            <w:tcBorders>
              <w:top w:val="single" w:sz="4" w:space="0" w:color="auto"/>
              <w:left w:val="single" w:sz="4" w:space="0" w:color="auto"/>
              <w:bottom w:val="single" w:sz="4" w:space="0" w:color="auto"/>
              <w:right w:val="single" w:sz="4" w:space="0" w:color="auto"/>
            </w:tcBorders>
            <w:hideMark/>
          </w:tcPr>
          <w:p w14:paraId="079E949C"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B7E69B" w14:textId="77777777" w:rsidR="00EE5860" w:rsidRPr="00441CD0" w:rsidRDefault="00EE5860" w:rsidP="00BB0E1F">
            <w:pPr>
              <w:spacing w:after="0"/>
              <w:rPr>
                <w:rFonts w:ascii="Arial" w:hAnsi="Arial"/>
                <w:b/>
                <w:sz w:val="18"/>
                <w:lang w:val="x-none"/>
              </w:rPr>
            </w:pPr>
          </w:p>
        </w:tc>
      </w:tr>
      <w:tr w:rsidR="00EE5860" w:rsidRPr="00441CD0" w14:paraId="497D2A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731259C" w14:textId="77777777" w:rsidR="00EE5860" w:rsidRPr="00441CD0" w:rsidRDefault="00EE5860" w:rsidP="00BB0E1F">
            <w:pPr>
              <w:pStyle w:val="TAL"/>
              <w:rPr>
                <w:lang w:val="x-none"/>
              </w:rPr>
            </w:pPr>
            <w:bookmarkStart w:id="4016" w:name="_Hlk507706367"/>
            <w:r w:rsidRPr="00441CD0">
              <w:lastRenderedPageBreak/>
              <w:t xml:space="preserve">Ethernet </w:t>
            </w:r>
            <w:r w:rsidRPr="00441CD0">
              <w:rPr>
                <w:lang w:val="de-DE"/>
              </w:rPr>
              <w:t>F</w:t>
            </w:r>
            <w:r w:rsidRPr="00441CD0">
              <w:t>ilter ID</w:t>
            </w:r>
          </w:p>
        </w:tc>
        <w:tc>
          <w:tcPr>
            <w:tcW w:w="336" w:type="dxa"/>
            <w:tcBorders>
              <w:top w:val="single" w:sz="4" w:space="0" w:color="auto"/>
              <w:left w:val="single" w:sz="4" w:space="0" w:color="auto"/>
              <w:bottom w:val="single" w:sz="4" w:space="0" w:color="auto"/>
              <w:right w:val="single" w:sz="4" w:space="0" w:color="auto"/>
            </w:tcBorders>
            <w:hideMark/>
          </w:tcPr>
          <w:p w14:paraId="737C9B79"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E656DF1" w14:textId="77777777" w:rsidR="00EE5860" w:rsidRPr="00441CD0" w:rsidRDefault="00EE5860" w:rsidP="00BB0E1F">
            <w:pPr>
              <w:pStyle w:val="TAL"/>
              <w:rPr>
                <w:lang w:val="x-none"/>
              </w:rPr>
            </w:pPr>
            <w:r w:rsidRPr="00441CD0">
              <w:t xml:space="preserve">This shall be present if Bidirectional Ethernet filter is required. This IE shall uniquely identify an </w:t>
            </w:r>
            <w:r w:rsidRPr="00441CD0">
              <w:rPr>
                <w:lang w:val="en-US"/>
              </w:rPr>
              <w:t>Ethernet</w:t>
            </w:r>
            <w:r w:rsidRPr="00441CD0">
              <w:t xml:space="preserve"> Filter among all the Ethernet Filters provisioned for a given PFCP session.</w:t>
            </w:r>
          </w:p>
        </w:tc>
        <w:tc>
          <w:tcPr>
            <w:tcW w:w="370" w:type="dxa"/>
            <w:tcBorders>
              <w:top w:val="single" w:sz="4" w:space="0" w:color="auto"/>
              <w:left w:val="single" w:sz="4" w:space="0" w:color="auto"/>
              <w:bottom w:val="single" w:sz="4" w:space="0" w:color="auto"/>
              <w:right w:val="single" w:sz="4" w:space="0" w:color="auto"/>
            </w:tcBorders>
            <w:hideMark/>
          </w:tcPr>
          <w:p w14:paraId="6437692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CC8E1C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8A00B0"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649034E"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A1096FC" w14:textId="77777777" w:rsidR="00EE5860" w:rsidRPr="00441CD0" w:rsidRDefault="00EE5860" w:rsidP="00BB0E1F">
            <w:pPr>
              <w:pStyle w:val="TAC"/>
            </w:pPr>
            <w:r w:rsidRPr="00441CD0">
              <w:t xml:space="preserve">Ethernet </w:t>
            </w:r>
            <w:r w:rsidRPr="00441CD0">
              <w:rPr>
                <w:lang w:val="de-DE"/>
              </w:rPr>
              <w:t>F</w:t>
            </w:r>
            <w:r w:rsidRPr="00441CD0">
              <w:t>ilter ID</w:t>
            </w:r>
          </w:p>
        </w:tc>
        <w:bookmarkEnd w:id="4016"/>
      </w:tr>
      <w:tr w:rsidR="00EE5860" w:rsidRPr="00441CD0" w14:paraId="55063C4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1C54D2F" w14:textId="77777777" w:rsidR="00EE5860" w:rsidRPr="00441CD0" w:rsidRDefault="00EE5860" w:rsidP="00BB0E1F">
            <w:pPr>
              <w:pStyle w:val="TAL"/>
            </w:pPr>
            <w:bookmarkStart w:id="4017" w:name="_Hlk507708538"/>
            <w:r w:rsidRPr="00441CD0">
              <w:rPr>
                <w:lang w:val="en-US"/>
              </w:rPr>
              <w:t>Ethernet Filter Properties</w:t>
            </w:r>
          </w:p>
        </w:tc>
        <w:tc>
          <w:tcPr>
            <w:tcW w:w="336" w:type="dxa"/>
            <w:tcBorders>
              <w:top w:val="single" w:sz="4" w:space="0" w:color="auto"/>
              <w:left w:val="single" w:sz="4" w:space="0" w:color="auto"/>
              <w:bottom w:val="single" w:sz="4" w:space="0" w:color="auto"/>
              <w:right w:val="single" w:sz="4" w:space="0" w:color="auto"/>
            </w:tcBorders>
            <w:hideMark/>
          </w:tcPr>
          <w:p w14:paraId="692EFC2F" w14:textId="77777777" w:rsidR="00EE5860" w:rsidRPr="00441CD0" w:rsidRDefault="00EE5860" w:rsidP="00BB0E1F">
            <w:pPr>
              <w:pStyle w:val="TAL"/>
              <w:jc w:val="center"/>
              <w:rPr>
                <w:lang w:val="de-DE"/>
              </w:rPr>
            </w:pPr>
            <w:r w:rsidRPr="00441CD0">
              <w:rPr>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A8D776F" w14:textId="78DC1C1F" w:rsidR="00EE5860" w:rsidRPr="00441CD0" w:rsidRDefault="00EE5860" w:rsidP="00BB0E1F">
            <w:pPr>
              <w:pStyle w:val="TAL"/>
              <w:rPr>
                <w:lang w:val="x-none"/>
              </w:rPr>
            </w:pPr>
            <w:r w:rsidRPr="00441CD0">
              <w:rPr>
                <w:color w:val="000000"/>
              </w:rPr>
              <w:t xml:space="preserve">This IE shall be present when provisioning a bidirectional Ethernet Filter the first time (see </w:t>
            </w:r>
            <w:r w:rsidR="00415C19" w:rsidRPr="00441CD0">
              <w:rPr>
                <w:color w:val="000000"/>
              </w:rPr>
              <w:t>clause</w:t>
            </w:r>
            <w:r w:rsidR="00415C19">
              <w:rPr>
                <w:color w:val="000000"/>
              </w:rPr>
              <w:t> </w:t>
            </w:r>
            <w:r w:rsidR="00415C19" w:rsidRPr="00441CD0">
              <w:rPr>
                <w:color w:val="000000"/>
              </w:rPr>
              <w:t>5</w:t>
            </w:r>
            <w:r w:rsidRPr="00441CD0">
              <w:rPr>
                <w:color w:val="000000"/>
              </w:rPr>
              <w:t>.13.4)</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2BA76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2F31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2F481CF"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2924D4D7"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50612A7" w14:textId="77777777" w:rsidR="00EE5860" w:rsidRPr="00441CD0" w:rsidRDefault="00EE5860" w:rsidP="00BB0E1F">
            <w:pPr>
              <w:pStyle w:val="TAC"/>
            </w:pPr>
            <w:bookmarkStart w:id="4018" w:name="_Hlk507708364"/>
            <w:r w:rsidRPr="00441CD0">
              <w:rPr>
                <w:lang w:val="en-US"/>
              </w:rPr>
              <w:t>Ethernet Filter Properties</w:t>
            </w:r>
            <w:bookmarkEnd w:id="4018"/>
          </w:p>
        </w:tc>
        <w:bookmarkEnd w:id="4017"/>
      </w:tr>
      <w:tr w:rsidR="00EE5860" w:rsidRPr="00441CD0" w14:paraId="02DFCB1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B433EB1" w14:textId="77777777" w:rsidR="00EE5860" w:rsidRPr="00441CD0" w:rsidRDefault="00EE5860" w:rsidP="00BB0E1F">
            <w:pPr>
              <w:pStyle w:val="TAL"/>
            </w:pPr>
            <w:r w:rsidRPr="00441CD0">
              <w:t>MAC address</w:t>
            </w:r>
          </w:p>
        </w:tc>
        <w:tc>
          <w:tcPr>
            <w:tcW w:w="336" w:type="dxa"/>
            <w:tcBorders>
              <w:top w:val="single" w:sz="4" w:space="0" w:color="auto"/>
              <w:left w:val="single" w:sz="4" w:space="0" w:color="auto"/>
              <w:bottom w:val="single" w:sz="4" w:space="0" w:color="auto"/>
              <w:right w:val="single" w:sz="4" w:space="0" w:color="auto"/>
            </w:tcBorders>
            <w:hideMark/>
          </w:tcPr>
          <w:p w14:paraId="0DC8F069"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70BB9308" w14:textId="77777777" w:rsidR="00EE5860" w:rsidRPr="00441CD0" w:rsidRDefault="00EE5860" w:rsidP="00BB0E1F">
            <w:pPr>
              <w:pStyle w:val="TAL"/>
              <w:rPr>
                <w:rFonts w:cs="Arial"/>
                <w:szCs w:val="18"/>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shall identify the MAC address.</w:t>
            </w:r>
          </w:p>
          <w:p w14:paraId="67047E29" w14:textId="77777777" w:rsidR="00EE5860" w:rsidRPr="00441CD0" w:rsidRDefault="00EE5860" w:rsidP="00BB0E1F">
            <w:pPr>
              <w:pStyle w:val="TAL"/>
            </w:pPr>
            <w:r w:rsidRPr="00441CD0">
              <w:rPr>
                <w:rFonts w:cs="Arial"/>
                <w:szCs w:val="18"/>
                <w:lang w:eastAsia="zh-CN"/>
              </w:rPr>
              <w:t>This IE may be present up to 16 times.</w:t>
            </w:r>
          </w:p>
        </w:tc>
        <w:tc>
          <w:tcPr>
            <w:tcW w:w="370" w:type="dxa"/>
            <w:tcBorders>
              <w:top w:val="single" w:sz="4" w:space="0" w:color="auto"/>
              <w:left w:val="single" w:sz="4" w:space="0" w:color="auto"/>
              <w:bottom w:val="single" w:sz="4" w:space="0" w:color="auto"/>
              <w:right w:val="single" w:sz="4" w:space="0" w:color="auto"/>
            </w:tcBorders>
            <w:hideMark/>
          </w:tcPr>
          <w:p w14:paraId="3268C63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89AF6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51A164C"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64D6376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09184370" w14:textId="77777777" w:rsidR="00EE5860" w:rsidRPr="00441CD0" w:rsidRDefault="00EE5860" w:rsidP="00BB0E1F">
            <w:pPr>
              <w:pStyle w:val="TAC"/>
            </w:pPr>
            <w:r w:rsidRPr="00441CD0">
              <w:t>MAC address</w:t>
            </w:r>
          </w:p>
        </w:tc>
      </w:tr>
      <w:tr w:rsidR="00EE5860" w:rsidRPr="00441CD0" w14:paraId="403F8C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E7E51E5" w14:textId="77777777" w:rsidR="00EE5860" w:rsidRPr="00441CD0" w:rsidRDefault="00EE5860" w:rsidP="00BB0E1F">
            <w:pPr>
              <w:pStyle w:val="TAL"/>
            </w:pPr>
            <w:r w:rsidRPr="00441CD0">
              <w:rPr>
                <w:lang w:val="de-DE"/>
              </w:rPr>
              <w:t>Ethertype</w:t>
            </w:r>
          </w:p>
        </w:tc>
        <w:tc>
          <w:tcPr>
            <w:tcW w:w="336" w:type="dxa"/>
            <w:tcBorders>
              <w:top w:val="single" w:sz="4" w:space="0" w:color="auto"/>
              <w:left w:val="single" w:sz="4" w:space="0" w:color="auto"/>
              <w:bottom w:val="single" w:sz="4" w:space="0" w:color="auto"/>
              <w:right w:val="single" w:sz="4" w:space="0" w:color="auto"/>
            </w:tcBorders>
            <w:hideMark/>
          </w:tcPr>
          <w:p w14:paraId="2F18AEAA" w14:textId="77777777" w:rsidR="00EE5860" w:rsidRPr="00441CD0" w:rsidRDefault="00EE5860" w:rsidP="00BB0E1F">
            <w:pPr>
              <w:pStyle w:val="TAL"/>
              <w:jc w:val="center"/>
              <w:rPr>
                <w:lang w:val="de-DE"/>
              </w:rPr>
            </w:pPr>
            <w:r w:rsidRPr="00441CD0">
              <w:rPr>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60F16C86" w14:textId="77777777" w:rsidR="00EE5860" w:rsidRPr="00441CD0" w:rsidRDefault="00EE5860" w:rsidP="00BB0E1F">
            <w:pPr>
              <w:pStyle w:val="TAL"/>
              <w:rPr>
                <w:lang w:val="x-none"/>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Ethertype</w:t>
            </w: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8DD366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7E0D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3D5E4EB" w14:textId="77777777" w:rsidR="00EE5860" w:rsidRPr="00441CD0" w:rsidRDefault="00EE5860" w:rsidP="00BB0E1F">
            <w:pPr>
              <w:pStyle w:val="TAC"/>
            </w:pPr>
            <w:r w:rsidRPr="00441CD0">
              <w:t>-</w:t>
            </w:r>
          </w:p>
        </w:tc>
        <w:tc>
          <w:tcPr>
            <w:tcW w:w="400" w:type="dxa"/>
            <w:tcBorders>
              <w:top w:val="single" w:sz="4" w:space="0" w:color="auto"/>
              <w:left w:val="single" w:sz="4" w:space="0" w:color="auto"/>
              <w:bottom w:val="single" w:sz="4" w:space="0" w:color="auto"/>
              <w:right w:val="single" w:sz="4" w:space="0" w:color="auto"/>
            </w:tcBorders>
            <w:hideMark/>
          </w:tcPr>
          <w:p w14:paraId="3FBBC870"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22054BF4" w14:textId="77777777" w:rsidR="00EE5860" w:rsidRPr="00441CD0" w:rsidRDefault="00EE5860" w:rsidP="00BB0E1F">
            <w:pPr>
              <w:pStyle w:val="TAC"/>
            </w:pPr>
            <w:r w:rsidRPr="00441CD0">
              <w:rPr>
                <w:lang w:val="de-DE"/>
              </w:rPr>
              <w:t>Ethertype</w:t>
            </w:r>
          </w:p>
        </w:tc>
      </w:tr>
      <w:tr w:rsidR="00EE5860" w:rsidRPr="00441CD0" w14:paraId="00849C5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0F497CA" w14:textId="77777777" w:rsidR="00EE5860" w:rsidRPr="00441CD0" w:rsidRDefault="00EE5860" w:rsidP="00BB0E1F">
            <w:pPr>
              <w:pStyle w:val="TAL"/>
            </w:pPr>
            <w:r w:rsidRPr="00441CD0">
              <w:t>C-TAG</w:t>
            </w:r>
          </w:p>
        </w:tc>
        <w:tc>
          <w:tcPr>
            <w:tcW w:w="336" w:type="dxa"/>
            <w:tcBorders>
              <w:top w:val="single" w:sz="4" w:space="0" w:color="auto"/>
              <w:left w:val="single" w:sz="4" w:space="0" w:color="auto"/>
              <w:bottom w:val="single" w:sz="4" w:space="0" w:color="auto"/>
              <w:right w:val="single" w:sz="4" w:space="0" w:color="auto"/>
            </w:tcBorders>
            <w:hideMark/>
          </w:tcPr>
          <w:p w14:paraId="22701C17"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41F273EC" w14:textId="77777777" w:rsidR="00EE5860" w:rsidRPr="00441CD0" w:rsidRDefault="00EE5860" w:rsidP="00BB0E1F">
            <w:pPr>
              <w:pStyle w:val="TAL"/>
              <w:rPr>
                <w:szCs w:val="18"/>
                <w:lang w:val="en-US"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Customer-VLAN tag.</w:t>
            </w:r>
          </w:p>
        </w:tc>
        <w:tc>
          <w:tcPr>
            <w:tcW w:w="370" w:type="dxa"/>
            <w:tcBorders>
              <w:top w:val="single" w:sz="4" w:space="0" w:color="auto"/>
              <w:left w:val="single" w:sz="4" w:space="0" w:color="auto"/>
              <w:bottom w:val="single" w:sz="4" w:space="0" w:color="auto"/>
              <w:right w:val="single" w:sz="4" w:space="0" w:color="auto"/>
            </w:tcBorders>
            <w:hideMark/>
          </w:tcPr>
          <w:p w14:paraId="0D560F3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992425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08C905"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5B14997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0510DA0" w14:textId="77777777" w:rsidR="00EE5860" w:rsidRPr="00441CD0" w:rsidRDefault="00EE5860" w:rsidP="00BB0E1F">
            <w:pPr>
              <w:pStyle w:val="TAC"/>
              <w:rPr>
                <w:lang w:val="x-none"/>
              </w:rPr>
            </w:pPr>
            <w:r w:rsidRPr="00441CD0">
              <w:t>C-TAG</w:t>
            </w:r>
          </w:p>
        </w:tc>
      </w:tr>
      <w:tr w:rsidR="00EE5860" w:rsidRPr="00441CD0" w14:paraId="2E3176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A6DF6E3" w14:textId="77777777" w:rsidR="00EE5860" w:rsidRPr="00441CD0" w:rsidRDefault="00EE5860" w:rsidP="00BB0E1F">
            <w:pPr>
              <w:pStyle w:val="TAL"/>
            </w:pPr>
            <w:r w:rsidRPr="00441CD0">
              <w:t>S-TAG</w:t>
            </w:r>
          </w:p>
        </w:tc>
        <w:tc>
          <w:tcPr>
            <w:tcW w:w="336" w:type="dxa"/>
            <w:tcBorders>
              <w:top w:val="single" w:sz="4" w:space="0" w:color="auto"/>
              <w:left w:val="single" w:sz="4" w:space="0" w:color="auto"/>
              <w:bottom w:val="single" w:sz="4" w:space="0" w:color="auto"/>
              <w:right w:val="single" w:sz="4" w:space="0" w:color="auto"/>
            </w:tcBorders>
            <w:hideMark/>
          </w:tcPr>
          <w:p w14:paraId="67A56164" w14:textId="77777777" w:rsidR="00EE5860" w:rsidRPr="00441CD0" w:rsidRDefault="00EE5860" w:rsidP="00BB0E1F">
            <w:pPr>
              <w:pStyle w:val="TAL"/>
              <w:jc w:val="center"/>
              <w:rPr>
                <w:lang w:val="de-DE" w:eastAsia="zh-CN"/>
              </w:rPr>
            </w:pPr>
            <w:r w:rsidRPr="00441CD0">
              <w:rPr>
                <w:lang w:val="de-DE" w:eastAsia="zh-CN"/>
              </w:rPr>
              <w:t>O</w:t>
            </w:r>
          </w:p>
        </w:tc>
        <w:tc>
          <w:tcPr>
            <w:tcW w:w="4672" w:type="dxa"/>
            <w:tcBorders>
              <w:top w:val="single" w:sz="4" w:space="0" w:color="auto"/>
              <w:left w:val="single" w:sz="4" w:space="0" w:color="auto"/>
              <w:bottom w:val="single" w:sz="4" w:space="0" w:color="auto"/>
              <w:right w:val="single" w:sz="4" w:space="0" w:color="auto"/>
            </w:tcBorders>
            <w:hideMark/>
          </w:tcPr>
          <w:p w14:paraId="4E963988" w14:textId="77777777" w:rsidR="00EE5860" w:rsidRPr="00441CD0" w:rsidRDefault="00EE5860" w:rsidP="00BB0E1F">
            <w:pPr>
              <w:pStyle w:val="TAL"/>
              <w:rPr>
                <w:lang w:val="x-none" w:eastAsia="zh-CN"/>
              </w:rPr>
            </w:pPr>
            <w:r w:rsidRPr="00441CD0">
              <w:t>If present</w:t>
            </w:r>
            <w:r w:rsidRPr="00441CD0">
              <w:rPr>
                <w:rFonts w:cs="Arial"/>
                <w:szCs w:val="18"/>
                <w:lang w:eastAsia="zh-CN"/>
              </w:rPr>
              <w:t xml:space="preserve">, </w:t>
            </w:r>
            <w:r w:rsidRPr="00441CD0">
              <w:rPr>
                <w:rFonts w:cs="Arial"/>
                <w:szCs w:val="18"/>
                <w:lang w:val="en-US" w:eastAsia="zh-CN"/>
              </w:rPr>
              <w:t xml:space="preserve">this IE </w:t>
            </w:r>
            <w:r w:rsidRPr="00441CD0">
              <w:rPr>
                <w:rFonts w:cs="Arial"/>
                <w:szCs w:val="18"/>
                <w:lang w:eastAsia="zh-CN"/>
              </w:rPr>
              <w:t xml:space="preserve">shall identify the </w:t>
            </w:r>
            <w:r w:rsidRPr="00441CD0">
              <w:t>Service-VLAN tag.</w:t>
            </w:r>
          </w:p>
        </w:tc>
        <w:tc>
          <w:tcPr>
            <w:tcW w:w="370" w:type="dxa"/>
            <w:tcBorders>
              <w:top w:val="single" w:sz="4" w:space="0" w:color="auto"/>
              <w:left w:val="single" w:sz="4" w:space="0" w:color="auto"/>
              <w:bottom w:val="single" w:sz="4" w:space="0" w:color="auto"/>
              <w:right w:val="single" w:sz="4" w:space="0" w:color="auto"/>
            </w:tcBorders>
            <w:hideMark/>
          </w:tcPr>
          <w:p w14:paraId="7429E81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B920A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269B56"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6F21DE9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16581CE" w14:textId="77777777" w:rsidR="00EE5860" w:rsidRPr="00441CD0" w:rsidRDefault="00EE5860" w:rsidP="00BB0E1F">
            <w:pPr>
              <w:pStyle w:val="TAC"/>
              <w:rPr>
                <w:lang w:val="x-none"/>
              </w:rPr>
            </w:pPr>
            <w:r w:rsidRPr="00441CD0">
              <w:t>S-TAG</w:t>
            </w:r>
          </w:p>
        </w:tc>
      </w:tr>
      <w:tr w:rsidR="00EE5860" w:rsidRPr="00441CD0" w14:paraId="48E175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AA794CE" w14:textId="77777777" w:rsidR="00EE5860" w:rsidRPr="00441CD0" w:rsidRDefault="00EE5860" w:rsidP="00BB0E1F">
            <w:pPr>
              <w:pStyle w:val="TAL"/>
              <w:rPr>
                <w:lang w:val="de-DE"/>
              </w:rPr>
            </w:pPr>
            <w:r w:rsidRPr="00441CD0">
              <w:rPr>
                <w:lang w:val="de-DE"/>
              </w:rPr>
              <w:t>SDF Filter</w:t>
            </w:r>
          </w:p>
        </w:tc>
        <w:tc>
          <w:tcPr>
            <w:tcW w:w="336" w:type="dxa"/>
            <w:tcBorders>
              <w:top w:val="single" w:sz="4" w:space="0" w:color="auto"/>
              <w:left w:val="single" w:sz="4" w:space="0" w:color="auto"/>
              <w:bottom w:val="single" w:sz="4" w:space="0" w:color="auto"/>
              <w:right w:val="single" w:sz="4" w:space="0" w:color="auto"/>
            </w:tcBorders>
            <w:hideMark/>
          </w:tcPr>
          <w:p w14:paraId="4A046B41" w14:textId="77777777" w:rsidR="00EE5860" w:rsidRPr="00441CD0" w:rsidRDefault="00EE5860" w:rsidP="00BB0E1F">
            <w:pPr>
              <w:pStyle w:val="TAL"/>
              <w:jc w:val="center"/>
              <w:rPr>
                <w:szCs w:val="18"/>
                <w:lang w:val="de-DE"/>
              </w:rPr>
            </w:pPr>
            <w:r w:rsidRPr="00441CD0">
              <w:rPr>
                <w:szCs w:val="18"/>
                <w:lang w:val="de-DE"/>
              </w:rPr>
              <w:t>O</w:t>
            </w:r>
          </w:p>
        </w:tc>
        <w:tc>
          <w:tcPr>
            <w:tcW w:w="4672" w:type="dxa"/>
            <w:tcBorders>
              <w:top w:val="single" w:sz="4" w:space="0" w:color="auto"/>
              <w:left w:val="single" w:sz="4" w:space="0" w:color="auto"/>
              <w:bottom w:val="single" w:sz="4" w:space="0" w:color="auto"/>
              <w:right w:val="single" w:sz="4" w:space="0" w:color="auto"/>
            </w:tcBorders>
            <w:hideMark/>
          </w:tcPr>
          <w:p w14:paraId="269378A1" w14:textId="77777777" w:rsidR="00EE5860" w:rsidRPr="00441CD0" w:rsidRDefault="00EE5860" w:rsidP="00BB0E1F">
            <w:pPr>
              <w:pStyle w:val="CommentText"/>
              <w:spacing w:after="0"/>
              <w:rPr>
                <w:rFonts w:ascii="Arial" w:hAnsi="Arial" w:cs="Arial"/>
                <w:sz w:val="18"/>
                <w:szCs w:val="18"/>
                <w:lang w:eastAsia="zh-CN"/>
              </w:rPr>
            </w:pPr>
            <w:r w:rsidRPr="00441CD0">
              <w:rPr>
                <w:rFonts w:ascii="Arial" w:hAnsi="Arial" w:cs="Arial"/>
                <w:sz w:val="18"/>
                <w:szCs w:val="18"/>
                <w:lang w:eastAsia="zh-CN"/>
              </w:rPr>
              <w:t>If packet filtering is required, for Ethernet frames with Ethertype indicating IPv4 or IPv6 payl</w:t>
            </w:r>
            <w:r w:rsidRPr="00441CD0">
              <w:rPr>
                <w:rFonts w:ascii="Arial" w:hAnsi="Arial" w:cs="Arial"/>
                <w:sz w:val="18"/>
                <w:szCs w:val="18"/>
                <w:lang w:val="en-US" w:eastAsia="zh-CN"/>
              </w:rPr>
              <w:t>o</w:t>
            </w:r>
            <w:r w:rsidRPr="00441CD0">
              <w:rPr>
                <w:rFonts w:ascii="Arial" w:hAnsi="Arial" w:cs="Arial"/>
                <w:sz w:val="18"/>
                <w:szCs w:val="18"/>
                <w:lang w:eastAsia="zh-CN"/>
              </w:rPr>
              <w:t>ad, this IE shall describe the IP Packet Filter Set.</w:t>
            </w:r>
          </w:p>
          <w:p w14:paraId="02876E11" w14:textId="77777777" w:rsidR="00EE5860" w:rsidRPr="00441CD0" w:rsidRDefault="00EE5860" w:rsidP="00BB0E1F">
            <w:pPr>
              <w:pStyle w:val="TAL"/>
              <w:rPr>
                <w:rFonts w:cs="Arial"/>
                <w:szCs w:val="18"/>
                <w:lang w:eastAsia="zh-CN"/>
              </w:rPr>
            </w:pPr>
            <w:r w:rsidRPr="00441CD0">
              <w:rPr>
                <w:rFonts w:cs="Arial"/>
                <w:szCs w:val="18"/>
                <w:lang w:eastAsia="zh-CN"/>
              </w:rPr>
              <w:t xml:space="preserve">Several IEs with the same IE type may be present to represent </w:t>
            </w:r>
            <w:r w:rsidRPr="00441CD0">
              <w:t xml:space="preserve">a list of </w:t>
            </w:r>
            <w:r w:rsidRPr="00441CD0">
              <w:rPr>
                <w:rFonts w:cs="Arial"/>
                <w:szCs w:val="18"/>
                <w:lang w:eastAsia="zh-CN"/>
              </w:rPr>
              <w:t>SDF filters</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9630C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CDA41C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192C1B" w14:textId="77777777" w:rsidR="00EE5860" w:rsidRPr="00441CD0" w:rsidRDefault="00EE5860" w:rsidP="00BB0E1F">
            <w:pPr>
              <w:pStyle w:val="TAC"/>
              <w:rPr>
                <w:lang w:val="de-DE"/>
              </w:rPr>
            </w:pPr>
            <w:r w:rsidRPr="00441CD0">
              <w:rPr>
                <w:lang w:val="de-DE"/>
              </w:rPr>
              <w:t>-</w:t>
            </w:r>
          </w:p>
        </w:tc>
        <w:tc>
          <w:tcPr>
            <w:tcW w:w="400" w:type="dxa"/>
            <w:tcBorders>
              <w:top w:val="single" w:sz="4" w:space="0" w:color="auto"/>
              <w:left w:val="single" w:sz="4" w:space="0" w:color="auto"/>
              <w:bottom w:val="single" w:sz="4" w:space="0" w:color="auto"/>
              <w:right w:val="single" w:sz="4" w:space="0" w:color="auto"/>
            </w:tcBorders>
            <w:hideMark/>
          </w:tcPr>
          <w:p w14:paraId="0CBDDAFC" w14:textId="77777777" w:rsidR="00EE5860" w:rsidRPr="00441CD0" w:rsidRDefault="00EE5860" w:rsidP="00BB0E1F">
            <w:pPr>
              <w:pStyle w:val="TAC"/>
              <w:rPr>
                <w:lang w:val="x-none"/>
              </w:rPr>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A869A7C" w14:textId="77777777" w:rsidR="00EE5860" w:rsidRPr="00441CD0" w:rsidRDefault="00EE5860" w:rsidP="00BB0E1F">
            <w:pPr>
              <w:pStyle w:val="TAC"/>
            </w:pPr>
            <w:r w:rsidRPr="00441CD0">
              <w:rPr>
                <w:lang w:val="de-DE"/>
              </w:rPr>
              <w:t>SDF Filter</w:t>
            </w:r>
          </w:p>
        </w:tc>
      </w:tr>
      <w:bookmarkEnd w:id="4015"/>
    </w:tbl>
    <w:p w14:paraId="0C7671CD" w14:textId="77777777" w:rsidR="00EE5860" w:rsidRPr="00441CD0" w:rsidRDefault="00EE5860" w:rsidP="00EE5860"/>
    <w:p w14:paraId="36F87162" w14:textId="77777777" w:rsidR="00EE5860" w:rsidRPr="00441CD0" w:rsidRDefault="00EE5860" w:rsidP="00EE5860">
      <w:pPr>
        <w:pStyle w:val="TH"/>
        <w:rPr>
          <w:lang w:val="en-US"/>
        </w:rPr>
      </w:pPr>
      <w:r w:rsidRPr="00441CD0">
        <w:t>Table 7.5.2.2-4: IP Multicast Addressing Info</w:t>
      </w:r>
      <w:r w:rsidRPr="00441CD0">
        <w:rPr>
          <w:lang w:val="en-US"/>
        </w:rPr>
        <w:t xml:space="preserve"> IE</w:t>
      </w:r>
      <w:r w:rsidRPr="00441CD0">
        <w:t xml:space="preserv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3C43D9D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4228102" w14:textId="77777777" w:rsidR="00EE5860" w:rsidRPr="00441CD0" w:rsidRDefault="00EE5860" w:rsidP="00BB0E1F">
            <w:pPr>
              <w:pStyle w:val="TAL"/>
              <w:rPr>
                <w:lang w:val="fr-FR"/>
              </w:rPr>
            </w:pPr>
            <w:bookmarkStart w:id="4019" w:name="MCCQCTEMPBM_00000070"/>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ABC23B5"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4EB2CBDE" w14:textId="77777777" w:rsidR="00EE5860" w:rsidRPr="00441CD0" w:rsidRDefault="00EE5860" w:rsidP="00BB0E1F">
            <w:pPr>
              <w:pStyle w:val="TAC"/>
              <w:rPr>
                <w:lang w:val="fr-FR"/>
              </w:rPr>
            </w:pPr>
            <w:r w:rsidRPr="00441CD0">
              <w:rPr>
                <w:lang w:val="fr-FR"/>
              </w:rPr>
              <w:t>IP Multicast Addressing Info IE Type = 188 (decimal)</w:t>
            </w:r>
          </w:p>
        </w:tc>
      </w:tr>
      <w:tr w:rsidR="00EE5860" w:rsidRPr="00441CD0" w14:paraId="033033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07FC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76B7860" w14:textId="77777777" w:rsidR="00EE5860" w:rsidRPr="00441CD0" w:rsidRDefault="00EE5860" w:rsidP="00BB0E1F">
            <w:pPr>
              <w:pStyle w:val="TAH"/>
              <w:rPr>
                <w:lang w:val="fr-FR"/>
              </w:rPr>
            </w:pPr>
          </w:p>
        </w:tc>
        <w:tc>
          <w:tcPr>
            <w:tcW w:w="7587" w:type="dxa"/>
            <w:gridSpan w:val="6"/>
            <w:tcBorders>
              <w:top w:val="single" w:sz="4" w:space="0" w:color="auto"/>
              <w:left w:val="nil"/>
              <w:bottom w:val="single" w:sz="4" w:space="0" w:color="auto"/>
              <w:right w:val="single" w:sz="4" w:space="0" w:color="auto"/>
            </w:tcBorders>
            <w:shd w:val="clear" w:color="auto" w:fill="D9D9D9"/>
            <w:hideMark/>
          </w:tcPr>
          <w:p w14:paraId="50F5DD1B" w14:textId="77777777" w:rsidR="00EE5860" w:rsidRPr="00441CD0" w:rsidRDefault="00EE5860" w:rsidP="00BB0E1F">
            <w:pPr>
              <w:pStyle w:val="TAC"/>
              <w:rPr>
                <w:lang w:val="fr-FR"/>
              </w:rPr>
            </w:pPr>
            <w:r w:rsidRPr="00441CD0">
              <w:rPr>
                <w:lang w:val="fr-FR"/>
              </w:rPr>
              <w:t>Length = n</w:t>
            </w:r>
          </w:p>
        </w:tc>
      </w:tr>
      <w:tr w:rsidR="00EE5860" w:rsidRPr="00441CD0" w14:paraId="53EB3F4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B3AFF4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16171E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25AE982"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4BCE41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87F5BE" w14:textId="77777777" w:rsidR="00EE5860" w:rsidRPr="00441CD0" w:rsidRDefault="00EE5860" w:rsidP="00BB0E1F">
            <w:pPr>
              <w:pStyle w:val="TAH"/>
              <w:rPr>
                <w:lang w:val="fr-FR"/>
              </w:rPr>
            </w:pPr>
            <w:r w:rsidRPr="00441CD0">
              <w:rPr>
                <w:lang w:val="fr-FR"/>
              </w:rPr>
              <w:t>IE Type</w:t>
            </w:r>
          </w:p>
        </w:tc>
      </w:tr>
      <w:tr w:rsidR="00EE5860" w:rsidRPr="00441CD0" w14:paraId="64961520"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2E69A8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3C2CE76" w14:textId="77777777" w:rsidR="00EE5860" w:rsidRPr="00441CD0" w:rsidRDefault="00EE5860" w:rsidP="00BB0E1F">
            <w:pPr>
              <w:spacing w:after="0"/>
              <w:rPr>
                <w:rFonts w:ascii="Arial" w:hAnsi="Arial"/>
                <w:b/>
                <w:sz w:val="18"/>
                <w:lang w:val="fr-FR"/>
              </w:rPr>
            </w:pPr>
          </w:p>
        </w:tc>
        <w:tc>
          <w:tcPr>
            <w:tcW w:w="7587" w:type="dxa"/>
            <w:vMerge/>
            <w:tcBorders>
              <w:top w:val="single" w:sz="4" w:space="0" w:color="auto"/>
              <w:left w:val="single" w:sz="4" w:space="0" w:color="auto"/>
              <w:bottom w:val="single" w:sz="4" w:space="0" w:color="auto"/>
              <w:right w:val="single" w:sz="4" w:space="0" w:color="auto"/>
            </w:tcBorders>
            <w:vAlign w:val="center"/>
            <w:hideMark/>
          </w:tcPr>
          <w:p w14:paraId="43775F2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8A6DA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A9D7DA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E95AC9"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014CADEF"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5B9664A" w14:textId="77777777" w:rsidR="00EE5860" w:rsidRPr="00441CD0" w:rsidRDefault="00EE5860" w:rsidP="00BB0E1F">
            <w:pPr>
              <w:spacing w:after="0"/>
              <w:rPr>
                <w:rFonts w:ascii="Arial" w:hAnsi="Arial"/>
                <w:b/>
                <w:sz w:val="18"/>
                <w:lang w:val="fr-FR"/>
              </w:rPr>
            </w:pPr>
          </w:p>
        </w:tc>
      </w:tr>
      <w:tr w:rsidR="00EE5860" w:rsidRPr="00441CD0" w14:paraId="0812FC3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CB555BF"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03A77A86" w14:textId="77777777" w:rsidR="00EE5860" w:rsidRPr="00441CD0" w:rsidRDefault="00EE5860" w:rsidP="00BB0E1F">
            <w:pPr>
              <w:pStyle w:val="TAL"/>
              <w:jc w:val="center"/>
              <w:rPr>
                <w:lang w:val="de-DE"/>
              </w:rPr>
            </w:pPr>
            <w:r w:rsidRPr="00441CD0">
              <w:rPr>
                <w:szCs w:val="18"/>
                <w:lang w:val="fr-FR"/>
              </w:rPr>
              <w:t>M</w:t>
            </w:r>
          </w:p>
        </w:tc>
        <w:tc>
          <w:tcPr>
            <w:tcW w:w="4672" w:type="dxa"/>
            <w:tcBorders>
              <w:top w:val="single" w:sz="4" w:space="0" w:color="auto"/>
              <w:left w:val="single" w:sz="4" w:space="0" w:color="auto"/>
              <w:bottom w:val="single" w:sz="4" w:space="0" w:color="auto"/>
              <w:right w:val="single" w:sz="4" w:space="0" w:color="auto"/>
            </w:tcBorders>
            <w:hideMark/>
          </w:tcPr>
          <w:p w14:paraId="4B141D27" w14:textId="77777777" w:rsidR="00EE5860" w:rsidRPr="00441CD0" w:rsidRDefault="00EE5860" w:rsidP="00BB0E1F">
            <w:pPr>
              <w:pStyle w:val="TAL"/>
            </w:pPr>
            <w:r w:rsidRPr="00441CD0">
              <w:rPr>
                <w:rFonts w:cs="Arial"/>
                <w:szCs w:val="18"/>
                <w:lang w:eastAsia="zh-CN"/>
              </w:rPr>
              <w:t xml:space="preserve">This IE shall contain the </w:t>
            </w:r>
            <w:r w:rsidRPr="00441CD0">
              <w:t>IP multicast address(es) of the DL multicast flow(s) or indicate "any" IP multicast address</w:t>
            </w:r>
            <w:r w:rsidRPr="00441CD0">
              <w:rPr>
                <w:rFonts w:cs="Arial"/>
                <w:szCs w:val="18"/>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DAF3D0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529E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4E5867D"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2465681E"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158005E" w14:textId="77777777" w:rsidR="00EE5860" w:rsidRPr="00441CD0" w:rsidRDefault="00EE5860" w:rsidP="00BB0E1F">
            <w:pPr>
              <w:pStyle w:val="TAC"/>
              <w:rPr>
                <w:lang w:val="fr-FR"/>
              </w:rPr>
            </w:pPr>
            <w:r w:rsidRPr="00441CD0">
              <w:rPr>
                <w:lang w:val="fr-FR"/>
              </w:rPr>
              <w:t>IP Multicast Address</w:t>
            </w:r>
          </w:p>
        </w:tc>
      </w:tr>
      <w:tr w:rsidR="00EE5860" w:rsidRPr="00441CD0" w14:paraId="4F3D7E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B621980"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5D792FB2" w14:textId="77777777" w:rsidR="00EE5860" w:rsidRPr="00441CD0" w:rsidRDefault="00EE5860" w:rsidP="00BB0E1F">
            <w:pPr>
              <w:pStyle w:val="TAL"/>
              <w:jc w:val="center"/>
              <w:rPr>
                <w:lang w:val="de-DE"/>
              </w:rPr>
            </w:pPr>
            <w:r w:rsidRPr="00441CD0">
              <w:rPr>
                <w:szCs w:val="18"/>
                <w:lang w:val="fr-FR"/>
              </w:rPr>
              <w:t>O</w:t>
            </w:r>
          </w:p>
        </w:tc>
        <w:tc>
          <w:tcPr>
            <w:tcW w:w="4672" w:type="dxa"/>
            <w:tcBorders>
              <w:top w:val="single" w:sz="4" w:space="0" w:color="auto"/>
              <w:left w:val="single" w:sz="4" w:space="0" w:color="auto"/>
              <w:bottom w:val="single" w:sz="4" w:space="0" w:color="auto"/>
              <w:right w:val="single" w:sz="4" w:space="0" w:color="auto"/>
            </w:tcBorders>
            <w:hideMark/>
          </w:tcPr>
          <w:p w14:paraId="0D27A499" w14:textId="77777777" w:rsidR="00EE5860" w:rsidRPr="00441CD0" w:rsidRDefault="00EE5860" w:rsidP="00BB0E1F">
            <w:pPr>
              <w:pStyle w:val="TAL"/>
              <w:rPr>
                <w:rFonts w:cs="Arial"/>
                <w:szCs w:val="18"/>
                <w:lang w:eastAsia="zh-CN"/>
              </w:rPr>
            </w:pPr>
            <w:r w:rsidRPr="00441CD0">
              <w:rPr>
                <w:rFonts w:cs="Arial"/>
                <w:szCs w:val="18"/>
                <w:lang w:eastAsia="zh-CN"/>
              </w:rPr>
              <w:t>When present, this IE shall contain the source specific IP address of the DL multicast flow.</w:t>
            </w:r>
          </w:p>
          <w:p w14:paraId="44E22865" w14:textId="77777777" w:rsidR="00EE5860" w:rsidRPr="00441CD0" w:rsidRDefault="00EE5860" w:rsidP="00BB0E1F">
            <w:pPr>
              <w:pStyle w:val="TAL"/>
              <w:rPr>
                <w:color w:val="000000"/>
              </w:rPr>
            </w:pPr>
            <w:r w:rsidRPr="00441CD0">
              <w:rPr>
                <w:color w:val="000000"/>
              </w:rPr>
              <w:t>Several IEs with the same IE type may be present to represent multiple source specific addresses.</w:t>
            </w:r>
          </w:p>
          <w:p w14:paraId="333487FA" w14:textId="77777777" w:rsidR="00EE5860" w:rsidRPr="00441CD0" w:rsidRDefault="00EE5860" w:rsidP="00BB0E1F">
            <w:pPr>
              <w:pStyle w:val="TAL"/>
            </w:pPr>
            <w:r w:rsidRPr="00441CD0">
              <w:rPr>
                <w:color w:val="000000"/>
              </w:rPr>
              <w:t>If this IE is not present, this indicates "any" source IP address.</w:t>
            </w:r>
          </w:p>
        </w:tc>
        <w:tc>
          <w:tcPr>
            <w:tcW w:w="370" w:type="dxa"/>
            <w:tcBorders>
              <w:top w:val="single" w:sz="4" w:space="0" w:color="auto"/>
              <w:left w:val="single" w:sz="4" w:space="0" w:color="auto"/>
              <w:bottom w:val="single" w:sz="4" w:space="0" w:color="auto"/>
              <w:right w:val="single" w:sz="4" w:space="0" w:color="auto"/>
            </w:tcBorders>
            <w:hideMark/>
          </w:tcPr>
          <w:p w14:paraId="0151612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A080AA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C7B97"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556DF834" w14:textId="77777777" w:rsidR="00EE5860" w:rsidRPr="00441CD0" w:rsidRDefault="00EE5860" w:rsidP="00BB0E1F">
            <w:pPr>
              <w:pStyle w:val="TAC"/>
              <w:rPr>
                <w:lang w:val="fr-FR"/>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6D7C8C1" w14:textId="77777777" w:rsidR="00EE5860" w:rsidRPr="00441CD0" w:rsidRDefault="00EE5860" w:rsidP="00BB0E1F">
            <w:pPr>
              <w:pStyle w:val="TAC"/>
              <w:rPr>
                <w:lang w:val="fr-FR"/>
              </w:rPr>
            </w:pPr>
            <w:r w:rsidRPr="00441CD0">
              <w:rPr>
                <w:lang w:val="fr-FR"/>
              </w:rPr>
              <w:t>Source IP Address</w:t>
            </w:r>
          </w:p>
        </w:tc>
      </w:tr>
      <w:bookmarkEnd w:id="4019"/>
    </w:tbl>
    <w:p w14:paraId="0536BE38" w14:textId="77777777" w:rsidR="00EE5860" w:rsidRPr="00441CD0" w:rsidRDefault="00EE5860" w:rsidP="00EE5860"/>
    <w:p w14:paraId="202C16DA" w14:textId="77777777" w:rsidR="00EE5860" w:rsidRPr="00441CD0" w:rsidRDefault="00EE5860" w:rsidP="00EE5860">
      <w:pPr>
        <w:pStyle w:val="TH"/>
        <w:rPr>
          <w:lang w:val="en-US"/>
        </w:rPr>
      </w:pPr>
      <w:r w:rsidRPr="00441CD0">
        <w:t xml:space="preserve">Table 7.5.2.2-5: </w:t>
      </w:r>
      <w:r w:rsidRPr="00001B1C">
        <w:rPr>
          <w:lang w:val="en-US" w:eastAsia="zh-CN"/>
        </w:rPr>
        <w:t>Redundant Transmission Detection Parameters</w:t>
      </w:r>
      <w:r w:rsidRPr="00441CD0">
        <w:rPr>
          <w:lang w:val="en-US"/>
        </w:rPr>
        <w:t xml:space="preserve"> IE</w:t>
      </w:r>
      <w:r w:rsidRPr="00441CD0">
        <w:t xml:space="preserve"> in PDI</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0F29E7E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757EFD" w14:textId="77777777" w:rsidR="00EE5860" w:rsidRPr="00441CD0" w:rsidRDefault="00EE5860" w:rsidP="00BB0E1F">
            <w:pPr>
              <w:pStyle w:val="TAL"/>
              <w:rPr>
                <w:lang w:val="fr-FR"/>
              </w:rPr>
            </w:pPr>
            <w:bookmarkStart w:id="4020" w:name="MCCQCTEMPBM_00000071"/>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9588E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27B2BDD9" w14:textId="77777777" w:rsidR="00EE5860" w:rsidRPr="00001B1C" w:rsidRDefault="00EE5860" w:rsidP="00BB0E1F">
            <w:pPr>
              <w:pStyle w:val="TAC"/>
              <w:rPr>
                <w:lang w:val="en-US" w:eastAsia="zh-CN"/>
              </w:rPr>
            </w:pPr>
            <w:r w:rsidRPr="00001B1C">
              <w:rPr>
                <w:lang w:val="en-US" w:eastAsia="zh-CN"/>
              </w:rPr>
              <w:t>Redundant Transmission Detection Parameters IE Type = 255 (decimal)</w:t>
            </w:r>
          </w:p>
        </w:tc>
      </w:tr>
      <w:tr w:rsidR="00EE5860" w:rsidRPr="00441CD0" w14:paraId="5BD611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5B259FD"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6332D48"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645CEBFC" w14:textId="77777777" w:rsidR="00EE5860" w:rsidRPr="00441CD0" w:rsidRDefault="00EE5860" w:rsidP="00BB0E1F">
            <w:pPr>
              <w:pStyle w:val="TAC"/>
              <w:rPr>
                <w:lang w:val="fr-FR"/>
              </w:rPr>
            </w:pPr>
            <w:r w:rsidRPr="00441CD0">
              <w:rPr>
                <w:lang w:val="fr-FR"/>
              </w:rPr>
              <w:t>Length = n</w:t>
            </w:r>
          </w:p>
        </w:tc>
      </w:tr>
      <w:tr w:rsidR="00EE5860" w:rsidRPr="00441CD0" w14:paraId="0F3D49C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E708EE9"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F27468D"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CA7B1F"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12E21D52"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78B8A17" w14:textId="77777777" w:rsidR="00EE5860" w:rsidRPr="00441CD0" w:rsidRDefault="00EE5860" w:rsidP="00BB0E1F">
            <w:pPr>
              <w:pStyle w:val="TAH"/>
              <w:rPr>
                <w:lang w:val="fr-FR"/>
              </w:rPr>
            </w:pPr>
            <w:r w:rsidRPr="00441CD0">
              <w:rPr>
                <w:lang w:val="fr-FR"/>
              </w:rPr>
              <w:t>IE Type</w:t>
            </w:r>
          </w:p>
        </w:tc>
      </w:tr>
      <w:tr w:rsidR="00EE5860" w:rsidRPr="00441CD0" w14:paraId="19B729DB"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D4444B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F0BF544"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8CD3009"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2B886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C066C8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D7D73D8"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30D1FD49"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EEAEDE" w14:textId="77777777" w:rsidR="00EE5860" w:rsidRPr="00441CD0" w:rsidRDefault="00EE5860" w:rsidP="00BB0E1F">
            <w:pPr>
              <w:spacing w:after="0"/>
              <w:rPr>
                <w:rFonts w:ascii="Arial" w:hAnsi="Arial"/>
                <w:b/>
                <w:sz w:val="18"/>
                <w:lang w:val="fr-FR"/>
              </w:rPr>
            </w:pPr>
          </w:p>
        </w:tc>
      </w:tr>
      <w:tr w:rsidR="00EE5860" w:rsidRPr="00441CD0" w14:paraId="21DB56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2CD7AAC"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3FE7E73C"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3E9EBEF7" w14:textId="77777777" w:rsidR="00EE5860" w:rsidRPr="00441CD0" w:rsidRDefault="00EE5860" w:rsidP="00BB0E1F">
            <w:pPr>
              <w:pStyle w:val="TAL"/>
              <w:rPr>
                <w:szCs w:val="18"/>
                <w:lang w:val="en-US" w:eastAsia="zh-CN"/>
              </w:rPr>
            </w:pPr>
            <w:r w:rsidRPr="00441CD0">
              <w:rPr>
                <w:szCs w:val="18"/>
                <w:lang w:val="en-US" w:eastAsia="zh-CN"/>
              </w:rPr>
              <w:t>This IE shall identify the local F-TEID to match for an incoming packet for redundant transmission.</w:t>
            </w:r>
          </w:p>
          <w:p w14:paraId="6B10DF39" w14:textId="77777777" w:rsidR="00EE5860" w:rsidRPr="00441CD0" w:rsidRDefault="00EE5860" w:rsidP="00BB0E1F">
            <w:pPr>
              <w:pStyle w:val="TAL"/>
            </w:pPr>
            <w:r w:rsidRPr="00441CD0">
              <w:rPr>
                <w:szCs w:val="18"/>
                <w:lang w:val="en-US" w:eastAsia="zh-CN"/>
              </w:rPr>
              <w:t>The CP function shall set the CHOOSE (CH) bit to 1 if it requests the UP function to assign a local F-TEID to the PDR.</w:t>
            </w:r>
          </w:p>
        </w:tc>
        <w:tc>
          <w:tcPr>
            <w:tcW w:w="370" w:type="dxa"/>
            <w:tcBorders>
              <w:top w:val="single" w:sz="4" w:space="0" w:color="auto"/>
              <w:left w:val="single" w:sz="4" w:space="0" w:color="auto"/>
              <w:bottom w:val="single" w:sz="4" w:space="0" w:color="auto"/>
              <w:right w:val="single" w:sz="4" w:space="0" w:color="auto"/>
            </w:tcBorders>
            <w:hideMark/>
          </w:tcPr>
          <w:p w14:paraId="0150713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1406D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95791B1"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3F7D16F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E7C0C7" w14:textId="77777777" w:rsidR="00EE5860" w:rsidRPr="00441CD0" w:rsidRDefault="00EE5860" w:rsidP="00BB0E1F">
            <w:pPr>
              <w:pStyle w:val="TAC"/>
              <w:rPr>
                <w:lang w:val="fr-FR"/>
              </w:rPr>
            </w:pPr>
            <w:r w:rsidRPr="00441CD0">
              <w:rPr>
                <w:lang w:val="fr-FR"/>
              </w:rPr>
              <w:t>F-TEID</w:t>
            </w:r>
          </w:p>
        </w:tc>
      </w:tr>
      <w:tr w:rsidR="00EE5860" w:rsidRPr="00441CD0" w14:paraId="1C143DA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6830C0B" w14:textId="77777777" w:rsidR="00EE5860" w:rsidRPr="00441CD0" w:rsidRDefault="00EE5860" w:rsidP="00BB0E1F">
            <w:pPr>
              <w:pStyle w:val="TAL"/>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1C71F1B7" w14:textId="77777777" w:rsidR="00EE5860" w:rsidRPr="00441CD0" w:rsidRDefault="00EE5860" w:rsidP="00BB0E1F">
            <w:pPr>
              <w:pStyle w:val="TAL"/>
              <w:jc w:val="center"/>
              <w:rPr>
                <w:szCs w:val="18"/>
                <w:lang w:val="fr-FR"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A52CCB9"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Local F-TEID for Redundant Transmission uses a different network Instance than the Network Instance used for the Local F-TEID for the primary GTP-U tunnel.</w:t>
            </w:r>
          </w:p>
        </w:tc>
        <w:tc>
          <w:tcPr>
            <w:tcW w:w="370" w:type="dxa"/>
            <w:tcBorders>
              <w:top w:val="single" w:sz="4" w:space="0" w:color="auto"/>
              <w:left w:val="single" w:sz="4" w:space="0" w:color="auto"/>
              <w:bottom w:val="single" w:sz="4" w:space="0" w:color="auto"/>
              <w:right w:val="single" w:sz="4" w:space="0" w:color="auto"/>
            </w:tcBorders>
          </w:tcPr>
          <w:p w14:paraId="3584CDD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2D99BE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13DDA5C"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tcPr>
          <w:p w14:paraId="2CEECA2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FCED026" w14:textId="77777777" w:rsidR="00EE5860" w:rsidRPr="00441CD0" w:rsidRDefault="00EE5860" w:rsidP="00BB0E1F">
            <w:pPr>
              <w:pStyle w:val="TAC"/>
              <w:rPr>
                <w:lang w:val="fr-FR" w:eastAsia="zh-CN"/>
              </w:rPr>
            </w:pPr>
            <w:r w:rsidRPr="00441CD0">
              <w:t>Network Instance</w:t>
            </w:r>
          </w:p>
        </w:tc>
      </w:tr>
      <w:bookmarkEnd w:id="4020"/>
    </w:tbl>
    <w:p w14:paraId="4F8E5FE6" w14:textId="77777777" w:rsidR="00EE5860" w:rsidRDefault="00EE5860" w:rsidP="00EE5860"/>
    <w:p w14:paraId="2401DCCA" w14:textId="77777777" w:rsidR="00EE5860" w:rsidRPr="00441CD0" w:rsidRDefault="00EE5860" w:rsidP="00EE5860">
      <w:pPr>
        <w:pStyle w:val="TH"/>
        <w:rPr>
          <w:lang w:val="en-US"/>
        </w:rPr>
      </w:pPr>
      <w:r w:rsidRPr="00441CD0">
        <w:t>Table 7.5.2.2-</w:t>
      </w:r>
      <w:r>
        <w:t>6</w:t>
      </w:r>
      <w:r w:rsidRPr="00441CD0">
        <w:t xml:space="preserve">: </w:t>
      </w:r>
      <w:r w:rsidRPr="00001B1C">
        <w:rPr>
          <w:lang w:val="en-US" w:eastAsia="zh-CN"/>
        </w:rPr>
        <w:t>Transport Delay Reporting</w:t>
      </w:r>
      <w:r w:rsidRPr="00441CD0">
        <w:rPr>
          <w:lang w:val="en-US"/>
        </w:rPr>
        <w:t xml:space="preserve"> IE</w:t>
      </w:r>
      <w:r w:rsidRPr="00441CD0">
        <w:t xml:space="preserve"> in </w:t>
      </w:r>
      <w:r>
        <w:t>Create PDR IE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400"/>
        <w:gridCol w:w="1404"/>
      </w:tblGrid>
      <w:tr w:rsidR="00EE5860" w:rsidRPr="00441CD0" w14:paraId="5FC871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67FE9E0" w14:textId="77777777" w:rsidR="00EE5860" w:rsidRPr="00441CD0" w:rsidRDefault="00EE5860" w:rsidP="00BB0E1F">
            <w:pPr>
              <w:pStyle w:val="TAL"/>
              <w:rPr>
                <w:lang w:val="fr-FR"/>
              </w:rPr>
            </w:pPr>
            <w:bookmarkStart w:id="4021" w:name="MCCQCTEMPBM_00000072"/>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43C34EE"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34C7605C" w14:textId="77777777" w:rsidR="00EE5860" w:rsidRPr="00001B1C" w:rsidRDefault="00EE5860" w:rsidP="00BB0E1F">
            <w:pPr>
              <w:pStyle w:val="TAC"/>
              <w:rPr>
                <w:lang w:val="en-US" w:eastAsia="zh-CN"/>
              </w:rPr>
            </w:pPr>
            <w:r w:rsidRPr="00001B1C">
              <w:rPr>
                <w:lang w:val="en-US" w:eastAsia="zh-CN"/>
              </w:rPr>
              <w:t>Transport Delay Reporting IE Type = 271 (decimal)</w:t>
            </w:r>
          </w:p>
        </w:tc>
      </w:tr>
      <w:tr w:rsidR="00EE5860" w:rsidRPr="00441CD0" w14:paraId="218E5C3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B17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D6C379C" w14:textId="77777777" w:rsidR="00EE5860" w:rsidRPr="00441CD0" w:rsidRDefault="00EE5860" w:rsidP="00BB0E1F">
            <w:pPr>
              <w:pStyle w:val="TAH"/>
              <w:rPr>
                <w:lang w:val="fr-FR"/>
              </w:rPr>
            </w:pPr>
          </w:p>
        </w:tc>
        <w:tc>
          <w:tcPr>
            <w:tcW w:w="7584" w:type="dxa"/>
            <w:gridSpan w:val="6"/>
            <w:tcBorders>
              <w:top w:val="single" w:sz="4" w:space="0" w:color="auto"/>
              <w:left w:val="nil"/>
              <w:bottom w:val="single" w:sz="4" w:space="0" w:color="auto"/>
              <w:right w:val="single" w:sz="4" w:space="0" w:color="auto"/>
            </w:tcBorders>
            <w:shd w:val="clear" w:color="auto" w:fill="D9D9D9"/>
            <w:hideMark/>
          </w:tcPr>
          <w:p w14:paraId="1B9E4373" w14:textId="77777777" w:rsidR="00EE5860" w:rsidRPr="00441CD0" w:rsidRDefault="00EE5860" w:rsidP="00BB0E1F">
            <w:pPr>
              <w:pStyle w:val="TAC"/>
              <w:rPr>
                <w:lang w:val="fr-FR"/>
              </w:rPr>
            </w:pPr>
            <w:r w:rsidRPr="00441CD0">
              <w:rPr>
                <w:lang w:val="fr-FR"/>
              </w:rPr>
              <w:t>Length = n</w:t>
            </w:r>
          </w:p>
        </w:tc>
      </w:tr>
      <w:tr w:rsidR="00EE5860" w:rsidRPr="00441CD0" w14:paraId="3CEA424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D7437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E7DE4E0"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EC22E6E" w14:textId="77777777" w:rsidR="00EE5860" w:rsidRPr="00441CD0" w:rsidRDefault="00EE5860" w:rsidP="00BB0E1F">
            <w:pPr>
              <w:pStyle w:val="TAH"/>
              <w:rPr>
                <w:lang w:val="fr-FR"/>
              </w:rPr>
            </w:pPr>
            <w:r w:rsidRPr="00441CD0">
              <w:rPr>
                <w:lang w:val="fr-FR"/>
              </w:rPr>
              <w:t>Condition / Comment</w:t>
            </w:r>
          </w:p>
        </w:tc>
        <w:tc>
          <w:tcPr>
            <w:tcW w:w="1510" w:type="dxa"/>
            <w:gridSpan w:val="4"/>
            <w:tcBorders>
              <w:top w:val="single" w:sz="4" w:space="0" w:color="auto"/>
              <w:left w:val="single" w:sz="4" w:space="0" w:color="auto"/>
              <w:bottom w:val="single" w:sz="4" w:space="0" w:color="auto"/>
              <w:right w:val="single" w:sz="4" w:space="0" w:color="auto"/>
            </w:tcBorders>
            <w:hideMark/>
          </w:tcPr>
          <w:p w14:paraId="5A7C0F9F"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470228C" w14:textId="77777777" w:rsidR="00EE5860" w:rsidRPr="00441CD0" w:rsidRDefault="00EE5860" w:rsidP="00BB0E1F">
            <w:pPr>
              <w:pStyle w:val="TAH"/>
              <w:rPr>
                <w:lang w:val="fr-FR"/>
              </w:rPr>
            </w:pPr>
            <w:r w:rsidRPr="00441CD0">
              <w:rPr>
                <w:lang w:val="fr-FR"/>
              </w:rPr>
              <w:t>IE Type</w:t>
            </w:r>
          </w:p>
        </w:tc>
      </w:tr>
      <w:tr w:rsidR="00EE5860" w:rsidRPr="00441CD0" w14:paraId="3CDC1E7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1FC98F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28453E1"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992C205"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E2A1E2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40D3539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63AEC7A" w14:textId="77777777" w:rsidR="00EE5860" w:rsidRPr="00441CD0" w:rsidRDefault="00EE5860" w:rsidP="00BB0E1F">
            <w:pPr>
              <w:pStyle w:val="TAH"/>
              <w:rPr>
                <w:lang w:val="fr-FR"/>
              </w:rPr>
            </w:pPr>
            <w:r w:rsidRPr="00441CD0">
              <w:rPr>
                <w:lang w:val="fr-FR"/>
              </w:rPr>
              <w:t>Sxc</w:t>
            </w:r>
          </w:p>
        </w:tc>
        <w:tc>
          <w:tcPr>
            <w:tcW w:w="400" w:type="dxa"/>
            <w:tcBorders>
              <w:top w:val="single" w:sz="4" w:space="0" w:color="auto"/>
              <w:left w:val="single" w:sz="4" w:space="0" w:color="auto"/>
              <w:bottom w:val="single" w:sz="4" w:space="0" w:color="auto"/>
              <w:right w:val="single" w:sz="4" w:space="0" w:color="auto"/>
            </w:tcBorders>
            <w:hideMark/>
          </w:tcPr>
          <w:p w14:paraId="1D8EBA45" w14:textId="77777777" w:rsidR="00EE5860" w:rsidRPr="00441CD0" w:rsidRDefault="00EE5860" w:rsidP="00BB0E1F">
            <w:pPr>
              <w:pStyle w:val="TAH"/>
              <w:rPr>
                <w:lang w:val="de-D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78CBA84" w14:textId="77777777" w:rsidR="00EE5860" w:rsidRPr="00441CD0" w:rsidRDefault="00EE5860" w:rsidP="00BB0E1F">
            <w:pPr>
              <w:spacing w:after="0"/>
              <w:rPr>
                <w:rFonts w:ascii="Arial" w:hAnsi="Arial"/>
                <w:b/>
                <w:sz w:val="18"/>
                <w:lang w:val="fr-FR"/>
              </w:rPr>
            </w:pPr>
          </w:p>
        </w:tc>
      </w:tr>
      <w:tr w:rsidR="00EE5860" w:rsidRPr="00441CD0" w14:paraId="181CFAB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3888946" w14:textId="77777777" w:rsidR="00EE5860" w:rsidRPr="00441CD0" w:rsidRDefault="00EE5860" w:rsidP="00BB0E1F">
            <w:pPr>
              <w:pStyle w:val="TAL"/>
            </w:pPr>
            <w:r>
              <w:lastRenderedPageBreak/>
              <w:t>Preceding UL GTP-U Peer</w:t>
            </w:r>
          </w:p>
        </w:tc>
        <w:tc>
          <w:tcPr>
            <w:tcW w:w="336" w:type="dxa"/>
            <w:tcBorders>
              <w:top w:val="single" w:sz="4" w:space="0" w:color="auto"/>
              <w:left w:val="single" w:sz="4" w:space="0" w:color="auto"/>
              <w:bottom w:val="single" w:sz="4" w:space="0" w:color="auto"/>
              <w:right w:val="single" w:sz="4" w:space="0" w:color="auto"/>
            </w:tcBorders>
            <w:hideMark/>
          </w:tcPr>
          <w:p w14:paraId="0807336D" w14:textId="77777777" w:rsidR="00EE5860" w:rsidRPr="00441CD0" w:rsidRDefault="00EE5860" w:rsidP="00BB0E1F">
            <w:pPr>
              <w:pStyle w:val="TAL"/>
              <w:jc w:val="center"/>
              <w:rPr>
                <w:lang w:val="de-DE"/>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74C8CC8" w14:textId="77777777" w:rsidR="00EE5860" w:rsidRPr="00441CD0" w:rsidRDefault="00EE5860" w:rsidP="00BB0E1F">
            <w:pPr>
              <w:pStyle w:val="TAL"/>
              <w:rPr>
                <w:szCs w:val="18"/>
                <w:lang w:val="en-US" w:eastAsia="zh-CN"/>
              </w:rPr>
            </w:pPr>
            <w:r w:rsidRPr="00441CD0">
              <w:rPr>
                <w:szCs w:val="18"/>
                <w:lang w:val="en-US" w:eastAsia="zh-CN"/>
              </w:rPr>
              <w:t xml:space="preserve">This IE shall identify the </w:t>
            </w:r>
            <w:r>
              <w:rPr>
                <w:szCs w:val="18"/>
                <w:lang w:val="en-US" w:eastAsia="zh-CN"/>
              </w:rPr>
              <w:t>preceding UL GTP-U peer.</w:t>
            </w:r>
          </w:p>
          <w:p w14:paraId="6EC18043"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0627F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C61B2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40B6ED9" w14:textId="77777777" w:rsidR="00EE5860" w:rsidRPr="00441CD0" w:rsidRDefault="00EE5860" w:rsidP="00BB0E1F">
            <w:pPr>
              <w:pStyle w:val="TAC"/>
              <w:rPr>
                <w:lang w:val="fr-FR"/>
              </w:rPr>
            </w:pPr>
            <w:r w:rsidRPr="00441CD0">
              <w:rPr>
                <w:lang w:val="fr-FR"/>
              </w:rPr>
              <w:t>-</w:t>
            </w:r>
          </w:p>
        </w:tc>
        <w:tc>
          <w:tcPr>
            <w:tcW w:w="400" w:type="dxa"/>
            <w:tcBorders>
              <w:top w:val="single" w:sz="4" w:space="0" w:color="auto"/>
              <w:left w:val="single" w:sz="4" w:space="0" w:color="auto"/>
              <w:bottom w:val="single" w:sz="4" w:space="0" w:color="auto"/>
              <w:right w:val="single" w:sz="4" w:space="0" w:color="auto"/>
            </w:tcBorders>
            <w:hideMark/>
          </w:tcPr>
          <w:p w14:paraId="65A8349A"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0F6D383" w14:textId="77777777" w:rsidR="00EE5860" w:rsidRPr="00441CD0" w:rsidRDefault="00EE5860" w:rsidP="00BB0E1F">
            <w:pPr>
              <w:pStyle w:val="TAC"/>
              <w:rPr>
                <w:lang w:val="fr-FR"/>
              </w:rPr>
            </w:pPr>
            <w:r>
              <w:t>Remote GTP-U Peer</w:t>
            </w:r>
          </w:p>
        </w:tc>
      </w:tr>
      <w:tr w:rsidR="00EE5860" w:rsidRPr="00441CD0" w14:paraId="6CA92E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ACB2C2E" w14:textId="77777777" w:rsidR="00EE5860" w:rsidRDefault="00EE5860" w:rsidP="00BB0E1F">
            <w:pPr>
              <w:pStyle w:val="TAL"/>
            </w:pPr>
            <w:r>
              <w:t>DSCP</w:t>
            </w:r>
          </w:p>
        </w:tc>
        <w:tc>
          <w:tcPr>
            <w:tcW w:w="336" w:type="dxa"/>
            <w:tcBorders>
              <w:top w:val="single" w:sz="4" w:space="0" w:color="auto"/>
              <w:left w:val="single" w:sz="4" w:space="0" w:color="auto"/>
              <w:bottom w:val="single" w:sz="4" w:space="0" w:color="auto"/>
              <w:right w:val="single" w:sz="4" w:space="0" w:color="auto"/>
            </w:tcBorders>
          </w:tcPr>
          <w:p w14:paraId="4F6A9CB1" w14:textId="77777777" w:rsidR="00EE5860" w:rsidRPr="00441CD0" w:rsidRDefault="00EE5860" w:rsidP="00BB0E1F">
            <w:pPr>
              <w:pStyle w:val="TAL"/>
              <w:jc w:val="center"/>
              <w:rPr>
                <w:szCs w:val="18"/>
                <w:lang w:val="fr-FR"/>
              </w:rPr>
            </w:pPr>
            <w:r>
              <w:rPr>
                <w:szCs w:val="18"/>
                <w:lang w:val="fr-FR"/>
              </w:rPr>
              <w:t>O</w:t>
            </w:r>
          </w:p>
        </w:tc>
        <w:tc>
          <w:tcPr>
            <w:tcW w:w="4670" w:type="dxa"/>
            <w:tcBorders>
              <w:top w:val="single" w:sz="4" w:space="0" w:color="auto"/>
              <w:left w:val="single" w:sz="4" w:space="0" w:color="auto"/>
              <w:bottom w:val="single" w:sz="4" w:space="0" w:color="auto"/>
              <w:right w:val="single" w:sz="4" w:space="0" w:color="auto"/>
            </w:tcBorders>
          </w:tcPr>
          <w:p w14:paraId="480A086E" w14:textId="77777777" w:rsidR="00EE5860" w:rsidRPr="00441CD0" w:rsidRDefault="00EE5860" w:rsidP="00BB0E1F">
            <w:pPr>
              <w:pStyle w:val="TAL"/>
              <w:rPr>
                <w:szCs w:val="18"/>
                <w:lang w:val="en-US" w:eastAsia="zh-CN"/>
              </w:rPr>
            </w:pPr>
            <w:r>
              <w:rPr>
                <w:szCs w:val="18"/>
                <w:lang w:val="en-US" w:eastAsia="zh-CN"/>
              </w:rPr>
              <w:t>If present, this IE shall contain the DSCP to use to measure the GTP-U path delay with the preceding UL GTP-U peer.</w:t>
            </w:r>
          </w:p>
        </w:tc>
        <w:tc>
          <w:tcPr>
            <w:tcW w:w="370" w:type="dxa"/>
            <w:tcBorders>
              <w:top w:val="single" w:sz="4" w:space="0" w:color="auto"/>
              <w:left w:val="single" w:sz="4" w:space="0" w:color="auto"/>
              <w:bottom w:val="single" w:sz="4" w:space="0" w:color="auto"/>
              <w:right w:val="single" w:sz="4" w:space="0" w:color="auto"/>
            </w:tcBorders>
          </w:tcPr>
          <w:p w14:paraId="43F2491D"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0EBBF9E" w14:textId="77777777" w:rsidR="00EE5860" w:rsidRPr="00C65B8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2F22E153" w14:textId="77777777" w:rsidR="00EE5860" w:rsidRPr="00C65B80" w:rsidRDefault="00EE5860" w:rsidP="00BB0E1F">
            <w:pPr>
              <w:pStyle w:val="TAC"/>
              <w:rPr>
                <w:lang w:val="en-US"/>
              </w:rPr>
            </w:pPr>
            <w:r>
              <w:rPr>
                <w:lang w:val="en-US"/>
              </w:rPr>
              <w:t>-</w:t>
            </w:r>
          </w:p>
        </w:tc>
        <w:tc>
          <w:tcPr>
            <w:tcW w:w="400" w:type="dxa"/>
            <w:tcBorders>
              <w:top w:val="single" w:sz="4" w:space="0" w:color="auto"/>
              <w:left w:val="single" w:sz="4" w:space="0" w:color="auto"/>
              <w:bottom w:val="single" w:sz="4" w:space="0" w:color="auto"/>
              <w:right w:val="single" w:sz="4" w:space="0" w:color="auto"/>
            </w:tcBorders>
          </w:tcPr>
          <w:p w14:paraId="682AE738" w14:textId="77777777" w:rsidR="00EE5860" w:rsidRPr="00441CD0" w:rsidRDefault="00EE5860" w:rsidP="00BB0E1F">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0F546C7" w14:textId="77777777" w:rsidR="00EE5860" w:rsidRDefault="00EE5860" w:rsidP="00BB0E1F">
            <w:pPr>
              <w:pStyle w:val="TAC"/>
            </w:pPr>
            <w:r w:rsidRPr="00441CD0">
              <w:t>Transport Level Marking</w:t>
            </w:r>
          </w:p>
        </w:tc>
      </w:tr>
      <w:bookmarkEnd w:id="4021"/>
    </w:tbl>
    <w:p w14:paraId="316FF897" w14:textId="77777777" w:rsidR="00EE5860" w:rsidRPr="00441CD0" w:rsidRDefault="00EE5860" w:rsidP="00EE5860"/>
    <w:p w14:paraId="2FA0819D" w14:textId="77777777" w:rsidR="00EE5860" w:rsidRPr="00441CD0" w:rsidRDefault="00EE5860" w:rsidP="00EE5860">
      <w:pPr>
        <w:pStyle w:val="Heading4"/>
        <w:rPr>
          <w:lang w:eastAsia="zh-CN"/>
        </w:rPr>
      </w:pPr>
      <w:bookmarkStart w:id="4022" w:name="_Toc19717286"/>
      <w:bookmarkStart w:id="4023" w:name="_Toc27490776"/>
      <w:bookmarkStart w:id="4024" w:name="_Toc27557069"/>
      <w:bookmarkStart w:id="4025" w:name="_Toc27723986"/>
      <w:bookmarkStart w:id="4026" w:name="_Toc36031058"/>
      <w:bookmarkStart w:id="4027" w:name="_Toc36042978"/>
      <w:bookmarkStart w:id="4028" w:name="_Toc36814303"/>
      <w:bookmarkStart w:id="4029" w:name="_Toc44689157"/>
      <w:bookmarkStart w:id="4030" w:name="_Toc44923911"/>
      <w:bookmarkStart w:id="4031" w:name="_Toc51860881"/>
      <w:bookmarkStart w:id="4032" w:name="_Toc57930652"/>
      <w:bookmarkStart w:id="4033" w:name="_Toc57931282"/>
      <w:bookmarkStart w:id="4034" w:name="_Toc160974408"/>
      <w:r w:rsidRPr="00441CD0">
        <w:t>7.5.2.3</w:t>
      </w:r>
      <w:r w:rsidRPr="00441CD0">
        <w:tab/>
        <w:t>Create FAR</w:t>
      </w:r>
      <w:r w:rsidRPr="00441CD0">
        <w:rPr>
          <w:lang w:val="en-US"/>
        </w:rPr>
        <w:t xml:space="preserve"> IE</w:t>
      </w:r>
      <w:r w:rsidRPr="00441CD0">
        <w:t xml:space="preserve"> within PFCP Session Establishment Request</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p>
    <w:p w14:paraId="3B9925D3" w14:textId="77777777" w:rsidR="00EE5860" w:rsidRPr="00441CD0" w:rsidRDefault="00EE5860" w:rsidP="00EE5860">
      <w:r w:rsidRPr="00441CD0">
        <w:t xml:space="preserve">The </w:t>
      </w:r>
      <w:r w:rsidRPr="00441CD0">
        <w:rPr>
          <w:lang w:val="en-US"/>
        </w:rPr>
        <w:t xml:space="preserve">Create </w:t>
      </w:r>
      <w:r w:rsidRPr="00441CD0">
        <w:t>FAR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7.5.2.3-1</w:t>
      </w:r>
      <w:r w:rsidRPr="00441CD0">
        <w:rPr>
          <w:lang w:eastAsia="ja-JP"/>
        </w:rPr>
        <w:t>.</w:t>
      </w:r>
    </w:p>
    <w:p w14:paraId="7D4CD58F" w14:textId="77777777" w:rsidR="00EE5860" w:rsidRPr="00441CD0" w:rsidRDefault="00EE5860" w:rsidP="00EE5860">
      <w:pPr>
        <w:pStyle w:val="TH"/>
        <w:rPr>
          <w:lang w:val="en-US"/>
        </w:rPr>
      </w:pPr>
      <w:r w:rsidRPr="00441CD0">
        <w:t>Table 7.5.2.3-1: Create FAR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9B0D86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7A9BADA" w14:textId="77777777" w:rsidR="00EE5860" w:rsidRPr="00441CD0" w:rsidRDefault="00EE5860" w:rsidP="00BB0E1F">
            <w:pPr>
              <w:pStyle w:val="TAL"/>
              <w:rPr>
                <w:lang w:val="x-none"/>
              </w:rPr>
            </w:pPr>
            <w:bookmarkStart w:id="4035" w:name="MCCQCTEMPBM_0000007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571DFE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A6E520" w14:textId="77777777" w:rsidR="00EE5860" w:rsidRPr="00441CD0" w:rsidRDefault="00EE5860" w:rsidP="00BB0E1F">
            <w:pPr>
              <w:pStyle w:val="TAC"/>
            </w:pPr>
            <w:r w:rsidRPr="00441CD0">
              <w:rPr>
                <w:szCs w:val="18"/>
              </w:rPr>
              <w:t xml:space="preserve">Create </w:t>
            </w:r>
            <w:r w:rsidRPr="00441CD0">
              <w:t xml:space="preserve">FAR </w:t>
            </w:r>
            <w:r w:rsidRPr="00441CD0">
              <w:rPr>
                <w:lang w:val="en-US"/>
              </w:rPr>
              <w:t>IE Type = 3 (decimal)</w:t>
            </w:r>
          </w:p>
        </w:tc>
      </w:tr>
      <w:tr w:rsidR="00EE5860" w:rsidRPr="00441CD0" w14:paraId="3EB3267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06B218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F28C77"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C038932" w14:textId="77777777" w:rsidR="00EE5860" w:rsidRPr="00441CD0" w:rsidRDefault="00EE5860" w:rsidP="00BB0E1F">
            <w:pPr>
              <w:pStyle w:val="TAC"/>
            </w:pPr>
            <w:r w:rsidRPr="00441CD0">
              <w:t>Length = n</w:t>
            </w:r>
          </w:p>
        </w:tc>
      </w:tr>
      <w:tr w:rsidR="00EE5860" w:rsidRPr="00441CD0" w14:paraId="47E9910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9D6B0B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C472DE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1B80E3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D0743E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AC3E308" w14:textId="77777777" w:rsidR="00EE5860" w:rsidRPr="00441CD0" w:rsidRDefault="00EE5860" w:rsidP="00BB0E1F">
            <w:pPr>
              <w:pStyle w:val="TAH"/>
            </w:pPr>
            <w:r w:rsidRPr="00441CD0">
              <w:t>IE Type</w:t>
            </w:r>
          </w:p>
        </w:tc>
      </w:tr>
      <w:tr w:rsidR="00EE5860" w:rsidRPr="00441CD0" w14:paraId="0AD18B5D"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66CD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7A1377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EDA7A3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8F9F0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6D4533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893B0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A9368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F9ED154" w14:textId="77777777" w:rsidR="00EE5860" w:rsidRPr="00441CD0" w:rsidRDefault="00EE5860" w:rsidP="00BB0E1F">
            <w:pPr>
              <w:spacing w:after="0"/>
              <w:rPr>
                <w:rFonts w:ascii="Arial" w:hAnsi="Arial"/>
                <w:b/>
                <w:sz w:val="18"/>
                <w:lang w:val="x-none"/>
              </w:rPr>
            </w:pPr>
          </w:p>
        </w:tc>
      </w:tr>
      <w:tr w:rsidR="00EE5860" w:rsidRPr="00441CD0" w14:paraId="2CC5940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3DC2E67"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0ECE10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2A82ECC5" w14:textId="77777777" w:rsidR="00EE5860" w:rsidRPr="00441CD0" w:rsidRDefault="00EE5860" w:rsidP="00BB0E1F">
            <w:pPr>
              <w:pStyle w:val="TAL"/>
            </w:pPr>
            <w:r w:rsidRPr="00441CD0">
              <w:t>This IE shall uniquely identify the FAR among all the FARs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BC1FFC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7D862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9137F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C49A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4438157" w14:textId="77777777" w:rsidR="00EE5860" w:rsidRPr="00441CD0" w:rsidRDefault="00EE5860" w:rsidP="00BB0E1F">
            <w:pPr>
              <w:pStyle w:val="TAC"/>
            </w:pPr>
            <w:r w:rsidRPr="00441CD0">
              <w:t>FAR ID</w:t>
            </w:r>
          </w:p>
        </w:tc>
      </w:tr>
      <w:tr w:rsidR="00EE5860" w:rsidRPr="00441CD0" w14:paraId="6135364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32CC13C7"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5A1F8738" w14:textId="77777777" w:rsidR="00EE5860" w:rsidRPr="00441CD0" w:rsidRDefault="00EE5860" w:rsidP="00BB0E1F">
            <w:pPr>
              <w:pStyle w:val="TAL"/>
              <w:jc w:val="center"/>
              <w:rPr>
                <w:rFonts w:eastAsia="SimSun"/>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6934597" w14:textId="77777777" w:rsidR="00EE5860" w:rsidRPr="00441CD0" w:rsidRDefault="00EE5860" w:rsidP="00BB0E1F">
            <w:pPr>
              <w:pStyle w:val="TAL"/>
            </w:pPr>
            <w:r w:rsidRPr="00441CD0">
              <w:rPr>
                <w:szCs w:val="18"/>
              </w:rPr>
              <w:t>This IE shall</w:t>
            </w:r>
            <w:r w:rsidRPr="00441CD0">
              <w:rPr>
                <w:lang w:val="en-US"/>
              </w:rPr>
              <w:t xml:space="preserve"> indicate the action to apply to the packets, See clauses 5.2.1 and 5.2.3.</w:t>
            </w:r>
          </w:p>
        </w:tc>
        <w:tc>
          <w:tcPr>
            <w:tcW w:w="370" w:type="dxa"/>
            <w:tcBorders>
              <w:top w:val="single" w:sz="4" w:space="0" w:color="auto"/>
              <w:left w:val="single" w:sz="4" w:space="0" w:color="auto"/>
              <w:bottom w:val="single" w:sz="4" w:space="0" w:color="auto"/>
              <w:right w:val="single" w:sz="4" w:space="0" w:color="auto"/>
            </w:tcBorders>
            <w:hideMark/>
          </w:tcPr>
          <w:p w14:paraId="5AE167F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DDB0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A857C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C955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3AAE15" w14:textId="77777777" w:rsidR="00EE5860" w:rsidRPr="00441CD0" w:rsidRDefault="00EE5860" w:rsidP="00BB0E1F">
            <w:pPr>
              <w:pStyle w:val="TAC"/>
            </w:pPr>
            <w:r w:rsidRPr="00441CD0">
              <w:t>Apply Action</w:t>
            </w:r>
          </w:p>
        </w:tc>
      </w:tr>
      <w:tr w:rsidR="00EE5860" w:rsidRPr="00441CD0" w14:paraId="6394711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0ACD8" w14:textId="77777777" w:rsidR="00EE5860" w:rsidRPr="00441CD0" w:rsidRDefault="00EE5860" w:rsidP="00BB0E1F">
            <w:pPr>
              <w:pStyle w:val="TAL"/>
            </w:pPr>
            <w:r w:rsidRPr="00441CD0">
              <w:t xml:space="preserve">Forwarding </w:t>
            </w:r>
            <w:r w:rsidRPr="00441CD0">
              <w:rPr>
                <w:lang w:val="sv-SE"/>
              </w:rPr>
              <w:t>P</w:t>
            </w:r>
            <w:r w:rsidRPr="00441CD0">
              <w:t>arameters</w:t>
            </w:r>
          </w:p>
        </w:tc>
        <w:tc>
          <w:tcPr>
            <w:tcW w:w="336" w:type="dxa"/>
            <w:tcBorders>
              <w:top w:val="single" w:sz="4" w:space="0" w:color="auto"/>
              <w:left w:val="single" w:sz="4" w:space="0" w:color="auto"/>
              <w:bottom w:val="single" w:sz="4" w:space="0" w:color="auto"/>
              <w:right w:val="single" w:sz="4" w:space="0" w:color="auto"/>
            </w:tcBorders>
            <w:hideMark/>
          </w:tcPr>
          <w:p w14:paraId="6AA3ACE3"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242C792D" w14:textId="77777777" w:rsidR="00EE5860" w:rsidRPr="00441CD0" w:rsidRDefault="00EE5860" w:rsidP="00BB0E1F">
            <w:pPr>
              <w:pStyle w:val="TAL"/>
              <w:rPr>
                <w:lang w:val="x-none"/>
              </w:rPr>
            </w:pPr>
            <w:r w:rsidRPr="00441CD0">
              <w:t>This IE shall be present when the Apply Action requests the packets to be forwarded. It may be present otherwise.</w:t>
            </w:r>
          </w:p>
          <w:p w14:paraId="59317EB9" w14:textId="77777777" w:rsidR="00EE5860" w:rsidRPr="00441CD0" w:rsidRDefault="00EE5860" w:rsidP="00BB0E1F">
            <w:pPr>
              <w:pStyle w:val="TAL"/>
            </w:pPr>
          </w:p>
          <w:p w14:paraId="5AD77511" w14:textId="77777777" w:rsidR="00EE5860" w:rsidRPr="00441CD0" w:rsidRDefault="00EE5860" w:rsidP="00BB0E1F">
            <w:pPr>
              <w:pStyle w:val="TAL"/>
            </w:pPr>
            <w:r w:rsidRPr="00441CD0">
              <w:t>When present, this IE shall contain the forwarding instructions to be applied by the UP function when the Apply Action requests the packets to be forwarded.</w:t>
            </w:r>
          </w:p>
          <w:p w14:paraId="16B302AB" w14:textId="77777777" w:rsidR="00EE5860" w:rsidRPr="00441CD0" w:rsidRDefault="00EE5860" w:rsidP="00BB0E1F">
            <w:pPr>
              <w:pStyle w:val="TAL"/>
              <w:rPr>
                <w:szCs w:val="18"/>
              </w:rPr>
            </w:pPr>
            <w:r w:rsidRPr="00441CD0">
              <w:rPr>
                <w:lang w:eastAsia="zh-CN"/>
              </w:rPr>
              <w:t xml:space="preserve">See </w:t>
            </w:r>
            <w:r w:rsidRPr="00441CD0">
              <w:t>table 7.5.2.3-</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6C7A066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484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57279A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B1B3D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4E07F8" w14:textId="77777777" w:rsidR="00EE5860" w:rsidRPr="00441CD0" w:rsidRDefault="00EE5860" w:rsidP="00BB0E1F">
            <w:pPr>
              <w:pStyle w:val="TAC"/>
            </w:pPr>
            <w:r w:rsidRPr="00441CD0">
              <w:t>Forwarding Parameters</w:t>
            </w:r>
          </w:p>
        </w:tc>
      </w:tr>
      <w:tr w:rsidR="00EE5860" w:rsidRPr="00441CD0" w14:paraId="4719D4E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0C42BF8" w14:textId="77777777" w:rsidR="00EE5860" w:rsidRPr="00441CD0" w:rsidRDefault="00EE5860" w:rsidP="00BB0E1F">
            <w:pPr>
              <w:pStyle w:val="TAL"/>
            </w:pPr>
            <w:r w:rsidRPr="00441CD0">
              <w:t xml:space="preserve">Duplicating </w:t>
            </w:r>
            <w:r w:rsidRPr="00441CD0">
              <w:rPr>
                <w:lang w:val="sv-SE"/>
              </w:rPr>
              <w:t>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0D7B00C" w14:textId="77777777" w:rsidR="00EE5860" w:rsidRPr="00441CD0" w:rsidRDefault="00EE5860" w:rsidP="00BB0E1F">
            <w:pPr>
              <w:pStyle w:val="TAL"/>
              <w:jc w:val="center"/>
              <w:rPr>
                <w:szCs w:val="18"/>
                <w:lang w:val="de-DE"/>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tcPr>
          <w:p w14:paraId="3D8985DD" w14:textId="77777777" w:rsidR="00EE5860" w:rsidRPr="00441CD0" w:rsidRDefault="00EE5860" w:rsidP="00BB0E1F">
            <w:pPr>
              <w:pStyle w:val="TAL"/>
              <w:rPr>
                <w:lang w:val="x-none"/>
              </w:rPr>
            </w:pPr>
            <w:r w:rsidRPr="00441CD0">
              <w:t>This IE shall be present when the Apply Action requests the packets to be duplicated. It may be present otherwise.</w:t>
            </w:r>
          </w:p>
          <w:p w14:paraId="5FE15064" w14:textId="77777777" w:rsidR="00EE5860" w:rsidRPr="00441CD0" w:rsidRDefault="00EE5860" w:rsidP="00BB0E1F">
            <w:pPr>
              <w:pStyle w:val="TAL"/>
            </w:pPr>
          </w:p>
          <w:p w14:paraId="61D5F5C0"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w:t>
            </w:r>
          </w:p>
          <w:p w14:paraId="6841B664" w14:textId="77777777" w:rsidR="00EE5860" w:rsidRPr="00441CD0" w:rsidRDefault="00EE5860" w:rsidP="00BB0E1F">
            <w:pPr>
              <w:pStyle w:val="TAL"/>
            </w:pPr>
          </w:p>
          <w:p w14:paraId="3BFF0CE5" w14:textId="77777777" w:rsidR="00EE5860" w:rsidRPr="00441CD0" w:rsidRDefault="00EE5860" w:rsidP="00BB0E1F">
            <w:pPr>
              <w:pStyle w:val="TAL"/>
              <w:rPr>
                <w:lang w:val="en-US" w:eastAsia="zh-CN"/>
              </w:rPr>
            </w:pPr>
            <w:r w:rsidRPr="00441CD0">
              <w:rPr>
                <w:lang w:eastAsia="zh-CN"/>
              </w:rPr>
              <w:t>Several IEs with the same IE type may be present to represent to duplicate the packets to different destinations. See NOTE 1.</w:t>
            </w:r>
          </w:p>
          <w:p w14:paraId="429E7C9E" w14:textId="77777777" w:rsidR="00EE5860" w:rsidRPr="00441CD0" w:rsidRDefault="00EE5860" w:rsidP="00BB0E1F">
            <w:pPr>
              <w:pStyle w:val="TAL"/>
              <w:rPr>
                <w:lang w:val="en-US"/>
              </w:rPr>
            </w:pPr>
          </w:p>
          <w:p w14:paraId="551F818E" w14:textId="77777777" w:rsidR="00EE5860" w:rsidRPr="00441CD0" w:rsidRDefault="00EE5860" w:rsidP="00BB0E1F">
            <w:pPr>
              <w:pStyle w:val="TAL"/>
              <w:rPr>
                <w:szCs w:val="18"/>
                <w:lang w:val="x-none"/>
              </w:rPr>
            </w:pPr>
            <w:r w:rsidRPr="00441CD0">
              <w:rPr>
                <w:lang w:eastAsia="zh-CN"/>
              </w:rPr>
              <w:t xml:space="preserve">See </w:t>
            </w:r>
            <w:r w:rsidRPr="00441CD0">
              <w:t>table 7.5.2.3-</w:t>
            </w:r>
            <w:r w:rsidRPr="00441CD0">
              <w:rPr>
                <w:lang w:val="de-DE"/>
              </w:rPr>
              <w:t>3</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B9FB5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EC929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BFD3F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532836A"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E8628F" w14:textId="77777777" w:rsidR="00EE5860" w:rsidRPr="00441CD0" w:rsidRDefault="00EE5860" w:rsidP="00BB0E1F">
            <w:pPr>
              <w:pStyle w:val="TAC"/>
            </w:pPr>
            <w:r w:rsidRPr="00441CD0">
              <w:t>Duplicating Parameters</w:t>
            </w:r>
          </w:p>
        </w:tc>
      </w:tr>
      <w:tr w:rsidR="00EE5860" w:rsidRPr="00441CD0" w14:paraId="315222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5096A4C"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153FD149" w14:textId="77777777" w:rsidR="00EE5860" w:rsidRPr="00441CD0" w:rsidRDefault="00EE5860" w:rsidP="00BB0E1F">
            <w:pPr>
              <w:pStyle w:val="TAL"/>
              <w:jc w:val="center"/>
              <w:rPr>
                <w:szCs w:val="18"/>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hideMark/>
          </w:tcPr>
          <w:p w14:paraId="4C4C91AB" w14:textId="77777777" w:rsidR="00EE5860" w:rsidRPr="00441CD0" w:rsidRDefault="00EE5860" w:rsidP="00BB0E1F">
            <w:pPr>
              <w:pStyle w:val="TAL"/>
              <w:rPr>
                <w:lang w:val="x-none"/>
              </w:rPr>
            </w:pPr>
            <w:r w:rsidRPr="00441CD0">
              <w:t xml:space="preserve">When present, this IE shall contain the BAR ID of the BAR defining the buffering instructions to be applied by the UP function when the Apply Action requests the packets to be buffered. </w:t>
            </w:r>
          </w:p>
        </w:tc>
        <w:tc>
          <w:tcPr>
            <w:tcW w:w="370" w:type="dxa"/>
            <w:tcBorders>
              <w:top w:val="single" w:sz="4" w:space="0" w:color="auto"/>
              <w:left w:val="single" w:sz="4" w:space="0" w:color="auto"/>
              <w:bottom w:val="single" w:sz="4" w:space="0" w:color="auto"/>
              <w:right w:val="single" w:sz="4" w:space="0" w:color="auto"/>
            </w:tcBorders>
            <w:hideMark/>
          </w:tcPr>
          <w:p w14:paraId="307D37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B9611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8CF1A6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C34DA33"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A3CF3D" w14:textId="77777777" w:rsidR="00EE5860" w:rsidRPr="00441CD0" w:rsidRDefault="00EE5860" w:rsidP="00BB0E1F">
            <w:pPr>
              <w:pStyle w:val="TAC"/>
              <w:rPr>
                <w:lang w:val="de-DE"/>
              </w:rPr>
            </w:pPr>
            <w:r w:rsidRPr="00441CD0">
              <w:rPr>
                <w:lang w:val="de-DE"/>
              </w:rPr>
              <w:t>BAR ID</w:t>
            </w:r>
          </w:p>
        </w:tc>
      </w:tr>
      <w:tr w:rsidR="00EE5860" w:rsidRPr="00441CD0" w14:paraId="1998F7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706B781" w14:textId="77777777" w:rsidR="00EE5860" w:rsidRPr="00441CD0" w:rsidRDefault="00EE5860" w:rsidP="00BB0E1F">
            <w:pPr>
              <w:pStyle w:val="TAL"/>
              <w:rPr>
                <w:lang w:val="de-DE" w:eastAsia="zh-CN"/>
              </w:rPr>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7BA9ADF"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6CD409AB" w14:textId="77777777" w:rsidR="00EE5860" w:rsidRPr="00441CD0" w:rsidRDefault="00EE5860" w:rsidP="00BB0E1F">
            <w:pPr>
              <w:pStyle w:val="TAL"/>
            </w:pPr>
            <w:r w:rsidRPr="00441CD0">
              <w:t>This IE shall be present when the Apply Action requests the packets to be duplicated for redundant transmission and the Forwarding Parameters IE is included. It may be present otherwise.</w:t>
            </w:r>
          </w:p>
          <w:p w14:paraId="1D83C8DA" w14:textId="77777777" w:rsidR="00EE5860" w:rsidRPr="00441CD0" w:rsidRDefault="00EE5860" w:rsidP="00BB0E1F">
            <w:pPr>
              <w:pStyle w:val="TAL"/>
            </w:pPr>
          </w:p>
          <w:p w14:paraId="63BD240B" w14:textId="77777777" w:rsidR="00EE5860" w:rsidRPr="00441CD0" w:rsidRDefault="00EE5860" w:rsidP="00BB0E1F">
            <w:pPr>
              <w:pStyle w:val="TAL"/>
            </w:pPr>
            <w:r w:rsidRPr="00441CD0">
              <w:t>When present, this IE shall contain the forwarding instructions to be applied by the UP function for the traffic to be duplicated, when the Apply Action requests the packets to be duplicated for redundant transmission. Except for the parameters included in the Redundant Transmission Parameters IE, the duplicated packets shall apply the same parameters as those indicated in the Forwarding Parameters IE.</w:t>
            </w:r>
          </w:p>
          <w:p w14:paraId="6A1C9375" w14:textId="77777777" w:rsidR="00EE5860" w:rsidRPr="00441CD0" w:rsidRDefault="00EE5860" w:rsidP="00BB0E1F">
            <w:pPr>
              <w:pStyle w:val="TAL"/>
            </w:pPr>
          </w:p>
          <w:p w14:paraId="6551EB0F" w14:textId="77777777" w:rsidR="00EE5860" w:rsidRPr="00441CD0" w:rsidRDefault="00EE5860" w:rsidP="00BB0E1F">
            <w:pPr>
              <w:pStyle w:val="TAL"/>
            </w:pPr>
            <w:r w:rsidRPr="00441CD0">
              <w:t>See table</w:t>
            </w:r>
            <w: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12B38C7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0D1FBDC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15BFE591"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DD6AB96" w14:textId="77777777" w:rsidR="00EE5860" w:rsidRPr="00441CD0" w:rsidRDefault="00EE5860" w:rsidP="00BB0E1F">
            <w:pPr>
              <w:pStyle w:val="TAC"/>
            </w:pPr>
          </w:p>
        </w:tc>
        <w:tc>
          <w:tcPr>
            <w:tcW w:w="1404" w:type="dxa"/>
            <w:tcBorders>
              <w:top w:val="single" w:sz="4" w:space="0" w:color="auto"/>
              <w:left w:val="single" w:sz="4" w:space="0" w:color="auto"/>
              <w:bottom w:val="single" w:sz="4" w:space="0" w:color="auto"/>
              <w:right w:val="single" w:sz="4" w:space="0" w:color="auto"/>
            </w:tcBorders>
            <w:vAlign w:val="center"/>
          </w:tcPr>
          <w:p w14:paraId="2F81975F" w14:textId="77777777" w:rsidR="00EE5860" w:rsidRPr="00441CD0" w:rsidRDefault="00EE5860" w:rsidP="00BB0E1F">
            <w:pPr>
              <w:pStyle w:val="TAC"/>
            </w:pPr>
            <w:r w:rsidRPr="00441CD0">
              <w:t xml:space="preserve">Redundant Transmission </w:t>
            </w:r>
            <w:r>
              <w:t xml:space="preserve">Forwarding </w:t>
            </w:r>
            <w:r w:rsidRPr="00441CD0">
              <w:t>Parameters</w:t>
            </w:r>
          </w:p>
        </w:tc>
      </w:tr>
      <w:tr w:rsidR="00EE5860" w:rsidRPr="00441CD0" w14:paraId="234095CB"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1C55D106" w14:textId="77777777" w:rsidR="00EE5860" w:rsidRPr="00441CD0" w:rsidRDefault="00EE5860" w:rsidP="00BB0E1F">
            <w:pPr>
              <w:pStyle w:val="TAN"/>
              <w:rPr>
                <w:lang w:val="x-none"/>
              </w:rPr>
            </w:pPr>
            <w:r w:rsidRPr="00441CD0">
              <w:t>NOTE 1:</w:t>
            </w:r>
            <w:r w:rsidRPr="00441CD0">
              <w:tab/>
              <w:t>The same user plane packets may be required, according to operator's policy and configuration, to be duplicated to different SX3LIFs.</w:t>
            </w:r>
          </w:p>
        </w:tc>
      </w:tr>
      <w:bookmarkEnd w:id="4035"/>
    </w:tbl>
    <w:p w14:paraId="7FBF5293" w14:textId="77777777" w:rsidR="00EE5860" w:rsidRPr="00441CD0" w:rsidRDefault="00EE5860" w:rsidP="00EE5860"/>
    <w:p w14:paraId="69CFDCB1" w14:textId="77777777" w:rsidR="00EE5860" w:rsidRPr="00441CD0" w:rsidRDefault="00EE5860" w:rsidP="00EE5860">
      <w:pPr>
        <w:pStyle w:val="TH"/>
        <w:rPr>
          <w:lang w:val="en-US"/>
        </w:rPr>
      </w:pPr>
      <w:r w:rsidRPr="00441CD0">
        <w:lastRenderedPageBreak/>
        <w:t>Table 7.5.2.3-2: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7C9E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65265EA" w14:textId="77777777" w:rsidR="00EE5860" w:rsidRPr="00441CD0" w:rsidRDefault="00EE5860" w:rsidP="00BB0E1F">
            <w:pPr>
              <w:pStyle w:val="TAL"/>
              <w:rPr>
                <w:lang w:val="x-none"/>
              </w:rPr>
            </w:pPr>
            <w:bookmarkStart w:id="4036" w:name="MCCQCTEMPBM_0000007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21CA6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0233388" w14:textId="77777777" w:rsidR="00EE5860" w:rsidRPr="00441CD0" w:rsidRDefault="00EE5860" w:rsidP="00BB0E1F">
            <w:pPr>
              <w:pStyle w:val="TAC"/>
            </w:pPr>
            <w:r w:rsidRPr="00441CD0">
              <w:t xml:space="preserve">Forwarding Parameters </w:t>
            </w:r>
            <w:r w:rsidRPr="00441CD0">
              <w:rPr>
                <w:lang w:val="en-US"/>
              </w:rPr>
              <w:t>IE Type = 4 (decimal)</w:t>
            </w:r>
          </w:p>
        </w:tc>
      </w:tr>
      <w:tr w:rsidR="00EE5860" w:rsidRPr="00441CD0" w14:paraId="4D7D504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4C8720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8CB4273"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8C0F4D4" w14:textId="77777777" w:rsidR="00EE5860" w:rsidRPr="00441CD0" w:rsidRDefault="00EE5860" w:rsidP="00BB0E1F">
            <w:pPr>
              <w:pStyle w:val="TAC"/>
            </w:pPr>
            <w:r w:rsidRPr="00441CD0">
              <w:t>Length = n</w:t>
            </w:r>
          </w:p>
        </w:tc>
      </w:tr>
      <w:tr w:rsidR="00EE5860" w:rsidRPr="00441CD0" w14:paraId="40F0452C"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7D2614"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B2AC440"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2B7B62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D4979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2C955E0" w14:textId="77777777" w:rsidR="00EE5860" w:rsidRPr="00441CD0" w:rsidRDefault="00EE5860" w:rsidP="00BB0E1F">
            <w:pPr>
              <w:pStyle w:val="TAH"/>
            </w:pPr>
            <w:r w:rsidRPr="00441CD0">
              <w:t>IE Type</w:t>
            </w:r>
          </w:p>
        </w:tc>
      </w:tr>
      <w:tr w:rsidR="00EE5860" w:rsidRPr="00441CD0" w14:paraId="14A1DE96"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C9A77C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CF31D5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5B93D9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E7D93E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2A056B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C2B9B1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FE9E82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7BBA2B" w14:textId="77777777" w:rsidR="00EE5860" w:rsidRPr="00441CD0" w:rsidRDefault="00EE5860" w:rsidP="00BB0E1F">
            <w:pPr>
              <w:spacing w:after="0"/>
              <w:rPr>
                <w:rFonts w:ascii="Arial" w:hAnsi="Arial"/>
                <w:b/>
                <w:sz w:val="18"/>
                <w:lang w:val="x-none"/>
              </w:rPr>
            </w:pPr>
          </w:p>
        </w:tc>
      </w:tr>
      <w:tr w:rsidR="00EE5860" w:rsidRPr="00441CD0" w14:paraId="69A68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0E4E79A" w14:textId="77777777" w:rsidR="00EE5860" w:rsidRPr="00441CD0" w:rsidRDefault="00EE5860" w:rsidP="00BB0E1F">
            <w:pPr>
              <w:pStyle w:val="TAL"/>
            </w:pPr>
            <w:r w:rsidRPr="00441CD0">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895C0E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741571F2"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75C1349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0A8EF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C8A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09979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091CE7" w14:textId="77777777" w:rsidR="00EE5860" w:rsidRPr="00441CD0" w:rsidRDefault="00EE5860" w:rsidP="00BB0E1F">
            <w:pPr>
              <w:pStyle w:val="TAC"/>
            </w:pPr>
            <w:r w:rsidRPr="00441CD0">
              <w:t>Destination Interface</w:t>
            </w:r>
          </w:p>
        </w:tc>
      </w:tr>
      <w:tr w:rsidR="00EE5860" w:rsidRPr="00441CD0" w14:paraId="5C4F37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5E59DAE" w14:textId="77777777" w:rsidR="00EE5860" w:rsidRPr="00441CD0" w:rsidRDefault="00EE5860" w:rsidP="00BB0E1F">
            <w:pPr>
              <w:pStyle w:val="TAL"/>
            </w:pPr>
            <w:r w:rsidRPr="00441CD0">
              <w:t xml:space="preserve">Network </w:t>
            </w:r>
            <w:r w:rsidRPr="00441CD0">
              <w:rPr>
                <w:lang w:val="de-DE"/>
              </w:rPr>
              <w:t>I</w:t>
            </w:r>
            <w:r w:rsidRPr="00441CD0">
              <w:t>nstance</w:t>
            </w:r>
          </w:p>
        </w:tc>
        <w:tc>
          <w:tcPr>
            <w:tcW w:w="336" w:type="dxa"/>
            <w:tcBorders>
              <w:top w:val="single" w:sz="4" w:space="0" w:color="auto"/>
              <w:left w:val="single" w:sz="4" w:space="0" w:color="auto"/>
              <w:bottom w:val="single" w:sz="4" w:space="0" w:color="auto"/>
              <w:right w:val="single" w:sz="4" w:space="0" w:color="auto"/>
            </w:tcBorders>
            <w:hideMark/>
          </w:tcPr>
          <w:p w14:paraId="44DEE963" w14:textId="77777777" w:rsidR="00EE5860" w:rsidRPr="00441CD0" w:rsidRDefault="00EE5860" w:rsidP="00BB0E1F">
            <w:pPr>
              <w:pStyle w:val="TAL"/>
              <w:jc w:val="center"/>
              <w:rPr>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36AC5840" w14:textId="77777777" w:rsidR="00EE5860" w:rsidRPr="00441CD0" w:rsidRDefault="00EE5860" w:rsidP="00BB0E1F">
            <w:pPr>
              <w:pStyle w:val="TAL"/>
            </w:pPr>
            <w:r w:rsidRPr="00441CD0">
              <w:rPr>
                <w:lang w:eastAsia="zh-CN"/>
              </w:rPr>
              <w:t>When present, this IE shall identify the Network instance towards which to send the outgoing packet. See NOTE 1.</w:t>
            </w:r>
          </w:p>
        </w:tc>
        <w:tc>
          <w:tcPr>
            <w:tcW w:w="370" w:type="dxa"/>
            <w:tcBorders>
              <w:top w:val="single" w:sz="4" w:space="0" w:color="auto"/>
              <w:left w:val="single" w:sz="4" w:space="0" w:color="auto"/>
              <w:bottom w:val="single" w:sz="4" w:space="0" w:color="auto"/>
              <w:right w:val="single" w:sz="4" w:space="0" w:color="auto"/>
            </w:tcBorders>
            <w:hideMark/>
          </w:tcPr>
          <w:p w14:paraId="0CC26E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A183F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4C3CF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ACB1FD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91C569" w14:textId="77777777" w:rsidR="00EE5860" w:rsidRPr="00441CD0" w:rsidRDefault="00EE5860" w:rsidP="00BB0E1F">
            <w:pPr>
              <w:pStyle w:val="TAC"/>
              <w:rPr>
                <w:lang w:val="x-none"/>
              </w:rPr>
            </w:pPr>
            <w:r w:rsidRPr="00441CD0">
              <w:t>Network Instance</w:t>
            </w:r>
          </w:p>
        </w:tc>
      </w:tr>
      <w:tr w:rsidR="00EE5860" w:rsidRPr="00441CD0" w14:paraId="2EFE9C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0FC6D7" w14:textId="77777777" w:rsidR="00EE5860" w:rsidRPr="00441CD0" w:rsidRDefault="00EE5860" w:rsidP="00BB0E1F">
            <w:pPr>
              <w:pStyle w:val="TAL"/>
            </w:pPr>
            <w:r w:rsidRPr="00441CD0">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64C148E"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BD3506" w14:textId="77777777" w:rsidR="00EE5860" w:rsidRPr="00441CD0" w:rsidRDefault="00EE5860" w:rsidP="00BB0E1F">
            <w:pPr>
              <w:pStyle w:val="TAL"/>
              <w:rPr>
                <w:szCs w:val="18"/>
              </w:rPr>
            </w:pPr>
            <w:r w:rsidRPr="00441CD0">
              <w:rPr>
                <w:szCs w:val="18"/>
              </w:rPr>
              <w:t xml:space="preserve">This IE shall be present if the UP function is required to enforce traffic redirection towards a redirect destination provided by the CP function. </w:t>
            </w:r>
          </w:p>
        </w:tc>
        <w:tc>
          <w:tcPr>
            <w:tcW w:w="370" w:type="dxa"/>
            <w:tcBorders>
              <w:top w:val="single" w:sz="4" w:space="0" w:color="auto"/>
              <w:left w:val="single" w:sz="4" w:space="0" w:color="auto"/>
              <w:bottom w:val="single" w:sz="4" w:space="0" w:color="auto"/>
              <w:right w:val="single" w:sz="4" w:space="0" w:color="auto"/>
            </w:tcBorders>
            <w:hideMark/>
          </w:tcPr>
          <w:p w14:paraId="08A7EBD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0E73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E61F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037F51"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138115B" w14:textId="77777777" w:rsidR="00EE5860" w:rsidRPr="00441CD0" w:rsidRDefault="00EE5860" w:rsidP="00BB0E1F">
            <w:pPr>
              <w:pStyle w:val="TAC"/>
            </w:pPr>
            <w:r w:rsidRPr="00441CD0">
              <w:t>Redirect Information</w:t>
            </w:r>
          </w:p>
        </w:tc>
      </w:tr>
      <w:tr w:rsidR="00EE5860" w:rsidRPr="00441CD0" w14:paraId="7D1FF2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B7C605" w14:textId="77777777" w:rsidR="00EE5860" w:rsidRPr="00441CD0" w:rsidRDefault="00EE5860" w:rsidP="00BB0E1F">
            <w:pPr>
              <w:pStyle w:val="TAL"/>
              <w:rPr>
                <w:szCs w:val="18"/>
              </w:rPr>
            </w:pPr>
            <w:r w:rsidRPr="00441CD0">
              <w:rPr>
                <w:szCs w:val="18"/>
              </w:rPr>
              <w:t xml:space="preserve">Outer </w:t>
            </w:r>
            <w:r w:rsidRPr="00441CD0">
              <w:rPr>
                <w:szCs w:val="18"/>
                <w:lang w:val="de-DE"/>
              </w:rPr>
              <w:t>H</w:t>
            </w:r>
            <w:r w:rsidRPr="00441CD0">
              <w:rPr>
                <w:szCs w:val="18"/>
              </w:rPr>
              <w:t xml:space="preserve">eader </w:t>
            </w:r>
            <w:r w:rsidRPr="00441CD0">
              <w:rPr>
                <w:szCs w:val="18"/>
                <w:lang w:val="de-DE"/>
              </w:rPr>
              <w:t>C</w:t>
            </w:r>
            <w:r w:rsidRPr="00441CD0">
              <w:rPr>
                <w:szCs w:val="18"/>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3D34A494" w14:textId="77777777" w:rsidR="00EE5860" w:rsidRPr="00441CD0" w:rsidRDefault="00EE5860" w:rsidP="00BB0E1F">
            <w:pPr>
              <w:pStyle w:val="TAL"/>
              <w:jc w:val="center"/>
              <w:rPr>
                <w:lang w:val="sv-S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79A97DC"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when adding a GTP-U/UDP/IP header, or the Destination IP address and/or Port Number when adding a UDP/IP header or an IP header or the C-TAG/S-TAG (for 5GC). See NOTE 2.</w:t>
            </w:r>
          </w:p>
        </w:tc>
        <w:tc>
          <w:tcPr>
            <w:tcW w:w="370" w:type="dxa"/>
            <w:tcBorders>
              <w:top w:val="single" w:sz="4" w:space="0" w:color="auto"/>
              <w:left w:val="single" w:sz="4" w:space="0" w:color="auto"/>
              <w:bottom w:val="single" w:sz="4" w:space="0" w:color="auto"/>
              <w:right w:val="single" w:sz="4" w:space="0" w:color="auto"/>
            </w:tcBorders>
            <w:hideMark/>
          </w:tcPr>
          <w:p w14:paraId="70C0A1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FE7A0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59CB39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184A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6B3011" w14:textId="77777777" w:rsidR="00EE5860" w:rsidRPr="00441CD0" w:rsidRDefault="00EE5860" w:rsidP="00BB0E1F">
            <w:pPr>
              <w:pStyle w:val="TAC"/>
            </w:pPr>
            <w:r w:rsidRPr="00441CD0">
              <w:t>Outer Header Creation</w:t>
            </w:r>
          </w:p>
        </w:tc>
      </w:tr>
      <w:tr w:rsidR="00EE5860" w:rsidRPr="00441CD0" w14:paraId="6DCCCE7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B4D756" w14:textId="77777777" w:rsidR="00EE5860" w:rsidRPr="00441CD0" w:rsidRDefault="00EE5860" w:rsidP="00BB0E1F">
            <w:pPr>
              <w:pStyle w:val="TAL"/>
              <w:rPr>
                <w:szCs w:val="18"/>
              </w:rPr>
            </w:pPr>
            <w:r w:rsidRPr="00441CD0">
              <w:rPr>
                <w:rFonts w:cs="Arial"/>
                <w:szCs w:val="18"/>
                <w:lang w:eastAsia="zh-CN"/>
              </w:rPr>
              <w:t>Transport Level Marking</w:t>
            </w:r>
            <w:r w:rsidRPr="00441CD0">
              <w:rPr>
                <w:rFonts w:cs="Arial"/>
                <w:b/>
                <w:szCs w:val="18"/>
                <w:lang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DB5C9FF"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3213079D" w14:textId="3E5FC363"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for EPC, it shall contain t</w:t>
            </w:r>
            <w:r w:rsidRPr="00441CD0">
              <w:t>he value of the DSCP in the TOS/Traffic Class field</w:t>
            </w:r>
            <w:r w:rsidRPr="00441CD0">
              <w:rPr>
                <w:lang w:eastAsia="zh-CN"/>
              </w:rPr>
              <w:t xml:space="preserve"> set based on the QCI, and optionally the ARP priority level, of the associated EPS bearer,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.10 of 3GPP TS 23.214 [2]. When present for 5GC, it shall contain t</w:t>
            </w:r>
            <w:r w:rsidRPr="00441CD0">
              <w:t>he value of the DSCP in the TOS/Traffic Class field</w:t>
            </w:r>
            <w:r w:rsidRPr="00441CD0">
              <w:rPr>
                <w:lang w:eastAsia="zh-CN"/>
              </w:rPr>
              <w:t xml:space="preserve"> set based on the 5QI, the Priority Level (if explicitly signalled), and optionally the ARP priority level, of the associated QoS flow, as described in </w:t>
            </w:r>
            <w:r w:rsidR="00415C19" w:rsidRPr="00441CD0">
              <w:rPr>
                <w:lang w:eastAsia="zh-CN"/>
              </w:rPr>
              <w:t>clause</w:t>
            </w:r>
            <w:r w:rsidR="00415C19">
              <w:rPr>
                <w:lang w:eastAsia="zh-CN"/>
              </w:rPr>
              <w:t> </w:t>
            </w:r>
            <w:r w:rsidR="00415C19" w:rsidRPr="00441CD0">
              <w:rPr>
                <w:lang w:eastAsia="zh-CN"/>
              </w:rPr>
              <w:t>5</w:t>
            </w:r>
            <w:r w:rsidRPr="00441CD0">
              <w:rPr>
                <w:lang w:eastAsia="zh-CN"/>
              </w:rPr>
              <w:t>.8.2.7 of 3GPP TS 23.501 [28],</w:t>
            </w:r>
          </w:p>
        </w:tc>
        <w:tc>
          <w:tcPr>
            <w:tcW w:w="370" w:type="dxa"/>
            <w:tcBorders>
              <w:top w:val="single" w:sz="4" w:space="0" w:color="auto"/>
              <w:left w:val="single" w:sz="4" w:space="0" w:color="auto"/>
              <w:bottom w:val="single" w:sz="4" w:space="0" w:color="auto"/>
              <w:right w:val="single" w:sz="4" w:space="0" w:color="auto"/>
            </w:tcBorders>
            <w:hideMark/>
          </w:tcPr>
          <w:p w14:paraId="1F17F2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CEF5E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2BC01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914A1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D4F520" w14:textId="77777777" w:rsidR="00EE5860" w:rsidRPr="00441CD0" w:rsidRDefault="00EE5860" w:rsidP="00BB0E1F">
            <w:pPr>
              <w:pStyle w:val="TAC"/>
              <w:rPr>
                <w:lang w:val="x-none"/>
              </w:rPr>
            </w:pPr>
            <w:r w:rsidRPr="00441CD0">
              <w:t>Transport Level Marking</w:t>
            </w:r>
          </w:p>
        </w:tc>
      </w:tr>
      <w:tr w:rsidR="00EE5860" w:rsidRPr="00441CD0" w14:paraId="58F925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519EFEA" w14:textId="77777777" w:rsidR="00EE5860" w:rsidRPr="00441CD0" w:rsidRDefault="00EE5860" w:rsidP="00BB0E1F">
            <w:pPr>
              <w:pStyle w:val="TAL"/>
              <w:rPr>
                <w:rFonts w:cs="Arial"/>
                <w:szCs w:val="18"/>
                <w:lang w:eastAsia="zh-CN"/>
              </w:rPr>
            </w:pPr>
            <w:r w:rsidRPr="00441CD0">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2F15DCDE" w14:textId="77777777" w:rsidR="00EE5860" w:rsidRPr="00441CD0" w:rsidRDefault="00EE5860" w:rsidP="00BB0E1F">
            <w:pPr>
              <w:pStyle w:val="TAL"/>
              <w:jc w:val="center"/>
              <w:rPr>
                <w:lang w:eastAsia="zh-CN"/>
              </w:rPr>
            </w:pPr>
            <w:r w:rsidRPr="00441CD0">
              <w:rPr>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74C709F6"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It shall be present if the Destination Interface IE is set to SGi-LAN / N6-LAN. It may be present if the Destination Interface is set to Core, Access, or CP-Function. See NOTE 2.</w:t>
            </w:r>
          </w:p>
          <w:p w14:paraId="12D60FFE" w14:textId="77777777" w:rsidR="00EE5860" w:rsidRPr="00441CD0" w:rsidRDefault="00EE5860" w:rsidP="00BB0E1F">
            <w:pPr>
              <w:pStyle w:val="TAL"/>
              <w:rPr>
                <w:lang w:eastAsia="zh-CN"/>
              </w:rPr>
            </w:pPr>
            <w:r w:rsidRPr="00441CD0">
              <w:rPr>
                <w:lang w:eastAsia="zh-CN"/>
              </w:rPr>
              <w:t>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9302CD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35C67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20CB0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CAF29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3C934BF" w14:textId="77777777" w:rsidR="00EE5860" w:rsidRPr="00441CD0" w:rsidRDefault="00EE5860" w:rsidP="00BB0E1F">
            <w:pPr>
              <w:pStyle w:val="TAC"/>
            </w:pPr>
            <w:r w:rsidRPr="00441CD0">
              <w:t>Forwarding Policy</w:t>
            </w:r>
          </w:p>
        </w:tc>
      </w:tr>
      <w:tr w:rsidR="00EE5860" w:rsidRPr="00441CD0" w14:paraId="1C2409E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114C9B" w14:textId="77777777" w:rsidR="00EE5860" w:rsidRPr="00441CD0" w:rsidRDefault="00EE5860" w:rsidP="00BB0E1F">
            <w:pPr>
              <w:pStyle w:val="TAL"/>
            </w:pPr>
            <w:r w:rsidRPr="00441CD0">
              <w:rPr>
                <w:rFonts w:cs="Arial"/>
                <w:szCs w:val="18"/>
                <w:lang w:val="sv-SE" w:eastAsia="zh-CN"/>
              </w:rPr>
              <w:t>H</w:t>
            </w:r>
            <w:r w:rsidRPr="00441CD0">
              <w:rPr>
                <w:rFonts w:cs="Arial"/>
                <w:szCs w:val="18"/>
                <w:lang w:eastAsia="zh-CN"/>
              </w:rPr>
              <w:t xml:space="preserve">eader </w:t>
            </w:r>
            <w:r w:rsidRPr="00441CD0">
              <w:rPr>
                <w:rFonts w:cs="Arial"/>
                <w:szCs w:val="18"/>
                <w:lang w:val="sv-SE" w:eastAsia="zh-CN"/>
              </w:rPr>
              <w:t>E</w:t>
            </w:r>
            <w:r w:rsidRPr="00441CD0">
              <w:rPr>
                <w:rFonts w:cs="Arial"/>
                <w:szCs w:val="18"/>
                <w:lang w:eastAsia="zh-CN"/>
              </w:rPr>
              <w:t>nrichment</w:t>
            </w:r>
          </w:p>
        </w:tc>
        <w:tc>
          <w:tcPr>
            <w:tcW w:w="336" w:type="dxa"/>
            <w:tcBorders>
              <w:top w:val="single" w:sz="4" w:space="0" w:color="auto"/>
              <w:left w:val="single" w:sz="4" w:space="0" w:color="auto"/>
              <w:bottom w:val="single" w:sz="4" w:space="0" w:color="auto"/>
              <w:right w:val="single" w:sz="4" w:space="0" w:color="auto"/>
            </w:tcBorders>
            <w:hideMark/>
          </w:tcPr>
          <w:p w14:paraId="57B4C14E" w14:textId="77777777" w:rsidR="00EE5860" w:rsidRPr="00441CD0" w:rsidRDefault="00EE5860" w:rsidP="00BB0E1F">
            <w:pPr>
              <w:pStyle w:val="TAL"/>
              <w:jc w:val="center"/>
              <w:rPr>
                <w:lang w:eastAsia="zh-CN"/>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4C68B5DC" w14:textId="77777777" w:rsidR="00EE5860" w:rsidRPr="00441CD0" w:rsidRDefault="00EE5860" w:rsidP="00BB0E1F">
            <w:pPr>
              <w:pStyle w:val="TAL"/>
              <w:rPr>
                <w:lang w:eastAsia="zh-CN"/>
              </w:rPr>
            </w:pPr>
            <w:r w:rsidRPr="00441CD0">
              <w:rPr>
                <w:lang w:eastAsia="zh-CN"/>
              </w:rPr>
              <w:t xml:space="preserve">This IE may be present if the UP function indicated support of </w:t>
            </w:r>
            <w:r w:rsidRPr="00441CD0">
              <w:rPr>
                <w:lang w:val="en-US"/>
              </w:rPr>
              <w:t>Header Enrichment of UL traffic. When present, it shall contain</w:t>
            </w:r>
            <w:r w:rsidRPr="00441CD0">
              <w:rPr>
                <w:lang w:eastAsia="zh-CN"/>
              </w:rPr>
              <w:t xml:space="preserve"> information for header enrichment.</w:t>
            </w:r>
          </w:p>
        </w:tc>
        <w:tc>
          <w:tcPr>
            <w:tcW w:w="370" w:type="dxa"/>
            <w:tcBorders>
              <w:top w:val="single" w:sz="4" w:space="0" w:color="auto"/>
              <w:left w:val="single" w:sz="4" w:space="0" w:color="auto"/>
              <w:bottom w:val="single" w:sz="4" w:space="0" w:color="auto"/>
              <w:right w:val="single" w:sz="4" w:space="0" w:color="auto"/>
            </w:tcBorders>
            <w:hideMark/>
          </w:tcPr>
          <w:p w14:paraId="6815A1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E81AC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580F3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4CC9C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0E4FF53" w14:textId="77777777" w:rsidR="00EE5860" w:rsidRPr="00441CD0" w:rsidRDefault="00EE5860" w:rsidP="00BB0E1F">
            <w:pPr>
              <w:pStyle w:val="TAC"/>
            </w:pPr>
            <w:r w:rsidRPr="00441CD0">
              <w:t>Header Enrichment</w:t>
            </w:r>
          </w:p>
        </w:tc>
      </w:tr>
      <w:tr w:rsidR="00EE5860" w:rsidRPr="00441CD0" w14:paraId="5873584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D9D2C1A"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01B1AFF9" w14:textId="77777777" w:rsidR="00EE5860" w:rsidRPr="00441CD0" w:rsidRDefault="00EE5860" w:rsidP="00BB0E1F">
            <w:pPr>
              <w:pStyle w:val="TAL"/>
              <w:jc w:val="center"/>
              <w:rPr>
                <w:lang w:val="x-none" w:eastAsia="zh-CN"/>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18B8A4B9" w14:textId="1D6ED859" w:rsidR="00EE5860" w:rsidRPr="00441CD0" w:rsidRDefault="00EE5860" w:rsidP="00BB0E1F">
            <w:pPr>
              <w:pStyle w:val="TAL"/>
              <w:rPr>
                <w:lang w:eastAsia="zh-CN"/>
              </w:rPr>
            </w:pPr>
            <w:r w:rsidRPr="00441CD0">
              <w:rPr>
                <w:lang w:eastAsia="zh-CN"/>
              </w:rPr>
              <w:t>This IE may be present, if it is available and the UP function indicated support of the PDI optimisation feature, (</w:t>
            </w:r>
            <w:r w:rsidRPr="00441CD0">
              <w:t xml:space="preserve">see </w:t>
            </w:r>
            <w:r w:rsidR="00415C19" w:rsidRPr="00441CD0">
              <w:t>clause</w:t>
            </w:r>
            <w:r w:rsidR="00415C19">
              <w:t> </w:t>
            </w:r>
            <w:r w:rsidR="00415C19" w:rsidRPr="00441CD0">
              <w:t>8</w:t>
            </w:r>
            <w:r w:rsidRPr="00441CD0">
              <w:t>.2.25)</w:t>
            </w:r>
            <w:r w:rsidRPr="00441CD0">
              <w:rPr>
                <w:lang w:eastAsia="zh-CN"/>
              </w:rPr>
              <w:t xml:space="preserve">. When present, it shall identify the Traffic Endpoint ID allocated for this PFCP session to receive the traffic in the reverse direction (see </w:t>
            </w:r>
            <w:r w:rsidR="00415C19" w:rsidRPr="00441CD0">
              <w:rPr>
                <w:lang w:eastAsia="zh-CN"/>
              </w:rPr>
              <w:t>clause</w:t>
            </w:r>
            <w:r w:rsidR="00415C19">
              <w:rPr>
                <w:lang w:eastAsia="zh-CN"/>
              </w:rPr>
              <w:t> </w:t>
            </w:r>
            <w:r w:rsidR="00415C19" w:rsidRPr="00441CD0">
              <w:rPr>
                <w:lang w:eastAsia="zh-CN"/>
              </w:rPr>
              <w:t>5</w:t>
            </w:r>
            <w:r w:rsidRPr="00441CD0">
              <w:rPr>
                <w:lang w:eastAsia="zh-CN"/>
              </w:rPr>
              <w:t>.2.3.1).</w:t>
            </w:r>
          </w:p>
        </w:tc>
        <w:tc>
          <w:tcPr>
            <w:tcW w:w="370" w:type="dxa"/>
            <w:tcBorders>
              <w:top w:val="single" w:sz="4" w:space="0" w:color="auto"/>
              <w:left w:val="single" w:sz="4" w:space="0" w:color="auto"/>
              <w:bottom w:val="single" w:sz="4" w:space="0" w:color="auto"/>
              <w:right w:val="single" w:sz="4" w:space="0" w:color="auto"/>
            </w:tcBorders>
            <w:hideMark/>
          </w:tcPr>
          <w:p w14:paraId="7E9408B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01EB46A"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4FC03E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32D7926"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28D794E" w14:textId="77777777" w:rsidR="00EE5860" w:rsidRPr="00441CD0" w:rsidRDefault="00EE5860" w:rsidP="00BB0E1F">
            <w:pPr>
              <w:pStyle w:val="TAC"/>
              <w:rPr>
                <w:lang w:val="x-none"/>
              </w:rPr>
            </w:pPr>
            <w:r w:rsidRPr="00441CD0">
              <w:rPr>
                <w:lang w:val="sv-SE"/>
              </w:rPr>
              <w:t>Traffic Endpoint ID</w:t>
            </w:r>
          </w:p>
        </w:tc>
      </w:tr>
      <w:tr w:rsidR="00EE5860" w:rsidRPr="00441CD0" w14:paraId="38C220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C0ED623" w14:textId="77777777" w:rsidR="00EE5860" w:rsidRPr="00441CD0" w:rsidRDefault="00EE5860" w:rsidP="00BB0E1F">
            <w:pPr>
              <w:pStyle w:val="TAL"/>
              <w:rPr>
                <w:rFonts w:cs="Arial"/>
                <w:szCs w:val="18"/>
                <w:lang w:val="sv-SE" w:eastAsia="zh-CN"/>
              </w:rPr>
            </w:pPr>
            <w:r w:rsidRPr="00441CD0">
              <w:rPr>
                <w:lang w:val="sv-SE" w:eastAsia="zh-CN"/>
              </w:rPr>
              <w:t>P</w:t>
            </w:r>
            <w:r w:rsidRPr="00441CD0">
              <w:rPr>
                <w:lang w:eastAsia="zh-CN"/>
              </w:rPr>
              <w:t>roxying</w:t>
            </w:r>
          </w:p>
        </w:tc>
        <w:tc>
          <w:tcPr>
            <w:tcW w:w="336" w:type="dxa"/>
            <w:tcBorders>
              <w:top w:val="single" w:sz="4" w:space="0" w:color="auto"/>
              <w:left w:val="single" w:sz="4" w:space="0" w:color="auto"/>
              <w:bottom w:val="single" w:sz="4" w:space="0" w:color="auto"/>
              <w:right w:val="single" w:sz="4" w:space="0" w:color="auto"/>
            </w:tcBorders>
            <w:hideMark/>
          </w:tcPr>
          <w:p w14:paraId="4039F2F4"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A2A463F" w14:textId="77777777" w:rsidR="00EE5860" w:rsidRPr="00441CD0" w:rsidRDefault="00EE5860" w:rsidP="00BB0E1F">
            <w:pPr>
              <w:pStyle w:val="TAL"/>
              <w:rPr>
                <w:lang w:eastAsia="zh-CN"/>
              </w:rPr>
            </w:pPr>
            <w:r w:rsidRPr="00441CD0">
              <w:rPr>
                <w:lang w:eastAsia="zh-CN"/>
              </w:rPr>
              <w:t>This IE shall be present if proxying is to be performed by the UP function.</w:t>
            </w:r>
          </w:p>
          <w:p w14:paraId="12D59CEE" w14:textId="77777777" w:rsidR="00EE5860" w:rsidRPr="00441CD0" w:rsidRDefault="00EE5860" w:rsidP="00BB0E1F">
            <w:pPr>
              <w:pStyle w:val="TAL"/>
              <w:rPr>
                <w:lang w:eastAsia="zh-CN"/>
              </w:rPr>
            </w:pPr>
          </w:p>
          <w:p w14:paraId="27F21939" w14:textId="77777777" w:rsidR="00EE5860" w:rsidRPr="00441CD0" w:rsidRDefault="00EE5860" w:rsidP="00BB0E1F">
            <w:pPr>
              <w:pStyle w:val="TAL"/>
              <w:rPr>
                <w:lang w:eastAsia="zh-CN"/>
              </w:rPr>
            </w:pPr>
            <w:r w:rsidRPr="00441CD0">
              <w:rPr>
                <w:lang w:eastAsia="zh-CN"/>
              </w:rPr>
              <w:t xml:space="preserve">When present, this IE shall contain the information that the UPF shall respond to Address Resolution Protocol and / or IPv6 Neighbour Solicitation </w:t>
            </w:r>
            <w:r w:rsidRPr="00441CD0">
              <w:t>based on the local cache information</w:t>
            </w:r>
            <w:r w:rsidRPr="00441CD0">
              <w:rPr>
                <w:lang w:eastAsia="zh-CN"/>
              </w:rPr>
              <w:t xml:space="preserve"> for the Ethernet PDUs.</w:t>
            </w:r>
          </w:p>
        </w:tc>
        <w:tc>
          <w:tcPr>
            <w:tcW w:w="370" w:type="dxa"/>
            <w:tcBorders>
              <w:top w:val="single" w:sz="4" w:space="0" w:color="auto"/>
              <w:left w:val="single" w:sz="4" w:space="0" w:color="auto"/>
              <w:bottom w:val="single" w:sz="4" w:space="0" w:color="auto"/>
              <w:right w:val="single" w:sz="4" w:space="0" w:color="auto"/>
            </w:tcBorders>
            <w:hideMark/>
          </w:tcPr>
          <w:p w14:paraId="0DBE737B"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60EC0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74AD6A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199AEA"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58B91A" w14:textId="77777777" w:rsidR="00EE5860" w:rsidRPr="00441CD0" w:rsidRDefault="00EE5860" w:rsidP="00BB0E1F">
            <w:pPr>
              <w:pStyle w:val="TAC"/>
              <w:rPr>
                <w:lang w:val="sv-SE"/>
              </w:rPr>
            </w:pPr>
            <w:r w:rsidRPr="00441CD0">
              <w:rPr>
                <w:lang w:val="sv-SE" w:eastAsia="zh-CN"/>
              </w:rPr>
              <w:t>P</w:t>
            </w:r>
            <w:r w:rsidRPr="00441CD0">
              <w:rPr>
                <w:lang w:eastAsia="zh-CN"/>
              </w:rPr>
              <w:t>roxying</w:t>
            </w:r>
          </w:p>
        </w:tc>
      </w:tr>
      <w:tr w:rsidR="00EE5860" w:rsidRPr="00441CD0" w14:paraId="323FE8D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A59DA7C" w14:textId="77777777" w:rsidR="00EE5860" w:rsidRPr="00441CD0" w:rsidRDefault="00EE5860" w:rsidP="00BB0E1F">
            <w:pPr>
              <w:pStyle w:val="TAL"/>
              <w:rPr>
                <w:lang w:val="x-non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341F82FE" w14:textId="77777777" w:rsidR="00EE5860" w:rsidRPr="00441CD0" w:rsidRDefault="00EE5860" w:rsidP="00BB0E1F">
            <w:pPr>
              <w:pStyle w:val="TAL"/>
              <w:jc w:val="center"/>
              <w:rPr>
                <w:szCs w:val="18"/>
              </w:rPr>
            </w:pPr>
            <w:r w:rsidRPr="00441CD0">
              <w:rPr>
                <w:szCs w:val="18"/>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37F109BD" w14:textId="77777777" w:rsidR="00EE5860" w:rsidRPr="00441CD0" w:rsidRDefault="00EE5860" w:rsidP="00BB0E1F">
            <w:pPr>
              <w:pStyle w:val="TAL"/>
              <w:rPr>
                <w:lang w:eastAsia="zh-CN"/>
              </w:rPr>
            </w:pPr>
            <w:r w:rsidRPr="00441CD0">
              <w:rPr>
                <w:szCs w:val="18"/>
                <w:lang w:val="en-US" w:eastAsia="zh-CN"/>
              </w:rPr>
              <w:t>This IE may be present to indicate the 3GPP interface type of the destination interface, if required by functionalities in the UP Function, e.g. for performance measurements.</w:t>
            </w:r>
          </w:p>
        </w:tc>
        <w:tc>
          <w:tcPr>
            <w:tcW w:w="370" w:type="dxa"/>
            <w:tcBorders>
              <w:top w:val="single" w:sz="4" w:space="0" w:color="auto"/>
              <w:left w:val="single" w:sz="4" w:space="0" w:color="auto"/>
              <w:bottom w:val="single" w:sz="4" w:space="0" w:color="auto"/>
              <w:right w:val="single" w:sz="4" w:space="0" w:color="auto"/>
            </w:tcBorders>
            <w:hideMark/>
          </w:tcPr>
          <w:p w14:paraId="350F6BBB"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2BA4B722" w14:textId="77777777" w:rsidR="00EE5860" w:rsidRPr="00441CD0" w:rsidRDefault="00EE5860" w:rsidP="00BB0E1F">
            <w:pPr>
              <w:pStyle w:val="TAC"/>
            </w:pPr>
            <w:r w:rsidRPr="00441CD0">
              <w:rPr>
                <w:lang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691250CA"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EB2537C"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39B0CA" w14:textId="77777777" w:rsidR="00EE5860" w:rsidRPr="00441CD0" w:rsidRDefault="00EE5860" w:rsidP="00BB0E1F">
            <w:pPr>
              <w:pStyle w:val="TAC"/>
              <w:rPr>
                <w:lang w:val="x-none"/>
              </w:rPr>
            </w:pPr>
            <w:r w:rsidRPr="00441CD0">
              <w:rPr>
                <w:lang w:eastAsia="zh-CN"/>
              </w:rPr>
              <w:t>3GPP Interface Type</w:t>
            </w:r>
          </w:p>
        </w:tc>
      </w:tr>
      <w:tr w:rsidR="00EE5860" w:rsidRPr="00441CD0" w14:paraId="7F6D23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8D51198"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0110CD9D"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CACA7E5"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present </w:t>
            </w:r>
            <w:r w:rsidRPr="00441CD0">
              <w:rPr>
                <w:szCs w:val="18"/>
                <w:lang w:val="en-US" w:eastAsia="zh-CN"/>
              </w:rPr>
              <w:t>over N16a to link the UL FAR in an UL CL or BP towards a specific local PSA, if more than one local PSA has been inserted by an I-SMF. It may be present over N16a otherwise. This IE shall not be sent over N4.</w:t>
            </w:r>
          </w:p>
          <w:p w14:paraId="06B1EE50" w14:textId="77777777" w:rsidR="00EE5860" w:rsidRPr="00441CD0" w:rsidRDefault="00EE5860" w:rsidP="00BB0E1F">
            <w:pPr>
              <w:pStyle w:val="TAL"/>
              <w:rPr>
                <w:lang w:eastAsia="zh-CN"/>
              </w:rPr>
            </w:pPr>
            <w:r w:rsidRPr="00441CD0">
              <w:rPr>
                <w:szCs w:val="18"/>
                <w:lang w:val="en-US" w:eastAsia="zh-CN"/>
              </w:rPr>
              <w:t xml:space="preserve">When present, it shall be set to the DNAI associated to the local PSA towards which the UL traffic shall be forwarded. </w:t>
            </w:r>
          </w:p>
        </w:tc>
        <w:tc>
          <w:tcPr>
            <w:tcW w:w="370" w:type="dxa"/>
            <w:tcBorders>
              <w:top w:val="single" w:sz="4" w:space="0" w:color="auto"/>
              <w:left w:val="single" w:sz="4" w:space="0" w:color="auto"/>
              <w:bottom w:val="single" w:sz="4" w:space="0" w:color="auto"/>
              <w:right w:val="single" w:sz="4" w:space="0" w:color="auto"/>
            </w:tcBorders>
          </w:tcPr>
          <w:p w14:paraId="7310244A"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D4D11AF"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0AC488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C666637"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4F6C0E4B" w14:textId="77777777" w:rsidR="00EE5860" w:rsidRPr="00441CD0" w:rsidRDefault="00EE5860" w:rsidP="00BB0E1F">
            <w:pPr>
              <w:pStyle w:val="TAC"/>
            </w:pPr>
            <w:r w:rsidRPr="00441CD0">
              <w:rPr>
                <w:lang w:eastAsia="zh-CN"/>
              </w:rPr>
              <w:t>Data Network Access Identifier</w:t>
            </w:r>
          </w:p>
        </w:tc>
      </w:tr>
      <w:tr w:rsidR="00EE5860" w:rsidRPr="00441CD0" w14:paraId="672A68E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8FA6717" w14:textId="77777777" w:rsidR="00EE5860" w:rsidRPr="00441CD0" w:rsidRDefault="00EE5860" w:rsidP="00BB0E1F">
            <w:pPr>
              <w:pStyle w:val="TAN"/>
              <w:rPr>
                <w:lang w:val="en-US"/>
              </w:rPr>
            </w:pPr>
            <w:r w:rsidRPr="00441CD0">
              <w:rPr>
                <w:lang w:val="en-US"/>
              </w:rPr>
              <w:lastRenderedPageBreak/>
              <w:t>NOTE 1:</w:t>
            </w:r>
            <w:r w:rsidRPr="00441CD0">
              <w:rPr>
                <w:lang w:val="en-US"/>
              </w:rPr>
              <w:tab/>
              <w:t>The Network Instance parameter is needed e.g. in the following cases:</w:t>
            </w:r>
          </w:p>
          <w:p w14:paraId="5951A91B"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2CD16327" w14:textId="77777777" w:rsidR="00EE5860" w:rsidRPr="00441CD0" w:rsidRDefault="00EE5860" w:rsidP="00BB0E1F">
            <w:pPr>
              <w:pStyle w:val="TAN"/>
            </w:pPr>
            <w:r w:rsidRPr="00441CD0">
              <w:tab/>
              <w:t>-</w:t>
            </w:r>
            <w:r w:rsidRPr="00441CD0">
              <w:tab/>
              <w:t>SGW UP function is connected to PGWs in different IP domains (S5/S8);</w:t>
            </w:r>
          </w:p>
          <w:p w14:paraId="77D589AF" w14:textId="77777777" w:rsidR="00EE5860" w:rsidRPr="00441CD0" w:rsidRDefault="00EE5860" w:rsidP="00BB0E1F">
            <w:pPr>
              <w:pStyle w:val="TAN"/>
            </w:pPr>
            <w:r w:rsidRPr="00441CD0">
              <w:tab/>
              <w:t>-</w:t>
            </w:r>
            <w:r w:rsidRPr="00441CD0">
              <w:tab/>
              <w:t>PGW UP function is connected to SGWs in different IP domains (S5/S8);</w:t>
            </w:r>
          </w:p>
          <w:p w14:paraId="560FF975" w14:textId="77777777" w:rsidR="00EE5860" w:rsidRPr="00441CD0" w:rsidRDefault="00EE5860" w:rsidP="00BB0E1F">
            <w:pPr>
              <w:pStyle w:val="TAN"/>
              <w:rPr>
                <w:lang w:val="en-US"/>
              </w:rPr>
            </w:pPr>
            <w:r w:rsidRPr="00441CD0">
              <w:tab/>
            </w:r>
            <w:r w:rsidRPr="00441CD0">
              <w:rPr>
                <w:lang w:val="en-US"/>
              </w:rPr>
              <w:t>-</w:t>
            </w:r>
            <w:r w:rsidRPr="00441CD0">
              <w:rPr>
                <w:lang w:val="en-US"/>
              </w:rPr>
              <w:tab/>
              <w:t>SGW UP function is connected to eNodeBs in different IP domains;</w:t>
            </w:r>
          </w:p>
          <w:p w14:paraId="3DE1D326" w14:textId="77777777" w:rsidR="00EE5860" w:rsidRPr="00441CD0" w:rsidRDefault="00EE5860" w:rsidP="00BB0E1F">
            <w:pPr>
              <w:pStyle w:val="TAN"/>
            </w:pPr>
            <w:r w:rsidRPr="00441CD0">
              <w:tab/>
            </w:r>
            <w:r w:rsidRPr="00441CD0">
              <w:rPr>
                <w:lang w:val="en-US"/>
              </w:rPr>
              <w:t>-</w:t>
            </w:r>
            <w:r w:rsidRPr="00441CD0">
              <w:tab/>
              <w:t>UPF is connected to 5G-ANs in different IP domains;</w:t>
            </w:r>
          </w:p>
          <w:p w14:paraId="1B6E23E3" w14:textId="77777777" w:rsidR="00EE586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Pr>
                <w:lang w:val="en-US"/>
              </w:rPr>
              <w:t>;</w:t>
            </w:r>
          </w:p>
          <w:p w14:paraId="6B636F17" w14:textId="77777777" w:rsidR="00EE5860" w:rsidRPr="00441CD0" w:rsidRDefault="00EE5860" w:rsidP="00BB0E1F">
            <w:pPr>
              <w:pStyle w:val="TAN"/>
              <w:rPr>
                <w:lang w:val="en-US"/>
              </w:rPr>
            </w:pPr>
            <w:r w:rsidRPr="00441CD0">
              <w:tab/>
            </w:r>
            <w:r w:rsidRPr="00441CD0">
              <w:rPr>
                <w:lang w:val="en-US"/>
              </w:rPr>
              <w:t>-</w:t>
            </w:r>
            <w:r w:rsidRPr="00441CD0">
              <w:rPr>
                <w:lang w:val="en-US"/>
              </w:rPr>
              <w:tab/>
            </w:r>
            <w:r>
              <w:rPr>
                <w:lang w:val="en-US"/>
              </w:rPr>
              <w:t>I</w:t>
            </w:r>
            <w:r>
              <w:t>ndirect data forwarding.</w:t>
            </w:r>
          </w:p>
          <w:p w14:paraId="60A9A4F6" w14:textId="77777777" w:rsidR="00EE5860" w:rsidRPr="00441CD0" w:rsidRDefault="00EE5860" w:rsidP="00BB0E1F">
            <w:pPr>
              <w:pStyle w:val="TAN"/>
              <w:rPr>
                <w:lang w:val="x-none"/>
              </w:rPr>
            </w:pPr>
            <w:r w:rsidRPr="00441CD0">
              <w:t>NOTE 2:</w:t>
            </w:r>
            <w:r w:rsidRPr="00441CD0">
              <w:tab/>
              <w:t>If the Outer Header Creation and Forwarding Policy are present, the UP function shall put the user plane packets in the user plane tunnel by applying Outer Header Creation, after enforcing the required Forwarding Policy.</w:t>
            </w:r>
          </w:p>
        </w:tc>
      </w:tr>
      <w:bookmarkEnd w:id="4036"/>
    </w:tbl>
    <w:p w14:paraId="61064EB6" w14:textId="77777777" w:rsidR="00EE5860" w:rsidRPr="00441CD0" w:rsidRDefault="00EE5860" w:rsidP="00EE5860"/>
    <w:p w14:paraId="4A068730" w14:textId="77777777" w:rsidR="00EE5860" w:rsidRPr="00441CD0" w:rsidRDefault="00EE5860" w:rsidP="00EE5860">
      <w:pPr>
        <w:pStyle w:val="TH"/>
        <w:rPr>
          <w:lang w:val="en-US"/>
        </w:rPr>
      </w:pPr>
      <w:r w:rsidRPr="00441CD0">
        <w:t>Table 7.5.2.3-3: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EB48D7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7D2BEE" w14:textId="77777777" w:rsidR="00EE5860" w:rsidRPr="00441CD0" w:rsidRDefault="00EE5860" w:rsidP="00BB0E1F">
            <w:pPr>
              <w:pStyle w:val="TAL"/>
              <w:rPr>
                <w:lang w:val="x-none"/>
              </w:rPr>
            </w:pPr>
            <w:bookmarkStart w:id="4037" w:name="MCCQCTEMPBM_00000075"/>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80B2E1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F40018" w14:textId="77777777" w:rsidR="00EE5860" w:rsidRPr="00441CD0" w:rsidRDefault="00EE5860" w:rsidP="00BB0E1F">
            <w:pPr>
              <w:pStyle w:val="TAC"/>
            </w:pPr>
            <w:r w:rsidRPr="00441CD0">
              <w:t xml:space="preserve">Duplicating Parameters </w:t>
            </w:r>
            <w:r w:rsidRPr="00441CD0">
              <w:rPr>
                <w:lang w:val="en-US"/>
              </w:rPr>
              <w:t>IE Type = 5 (decimal)</w:t>
            </w:r>
          </w:p>
        </w:tc>
      </w:tr>
      <w:tr w:rsidR="00EE5860" w:rsidRPr="00441CD0" w14:paraId="4F49C4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FA39B5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8B50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5A17D1D" w14:textId="77777777" w:rsidR="00EE5860" w:rsidRPr="00441CD0" w:rsidRDefault="00EE5860" w:rsidP="00BB0E1F">
            <w:pPr>
              <w:pStyle w:val="TAC"/>
            </w:pPr>
            <w:r w:rsidRPr="00441CD0">
              <w:t>Length = n</w:t>
            </w:r>
          </w:p>
        </w:tc>
      </w:tr>
      <w:tr w:rsidR="00EE5860" w:rsidRPr="00441CD0" w14:paraId="12F14E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BF35D7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255C5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F8B365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B139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C04E5D0" w14:textId="77777777" w:rsidR="00EE5860" w:rsidRPr="00441CD0" w:rsidRDefault="00EE5860" w:rsidP="00BB0E1F">
            <w:pPr>
              <w:pStyle w:val="TAH"/>
            </w:pPr>
            <w:r w:rsidRPr="00441CD0">
              <w:t>IE Type</w:t>
            </w:r>
          </w:p>
        </w:tc>
      </w:tr>
      <w:tr w:rsidR="00EE5860" w:rsidRPr="00441CD0" w14:paraId="750A7800"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4E55D5F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DFF019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AED881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58A28E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050044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BFFF6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8B567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25B564C" w14:textId="77777777" w:rsidR="00EE5860" w:rsidRPr="00441CD0" w:rsidRDefault="00EE5860" w:rsidP="00BB0E1F">
            <w:pPr>
              <w:spacing w:after="0"/>
              <w:rPr>
                <w:rFonts w:ascii="Arial" w:hAnsi="Arial"/>
                <w:b/>
                <w:sz w:val="18"/>
                <w:lang w:val="x-none"/>
              </w:rPr>
            </w:pPr>
          </w:p>
        </w:tc>
      </w:tr>
      <w:tr w:rsidR="00EE5860" w:rsidRPr="00441CD0" w14:paraId="115BDD6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DAA8266" w14:textId="77777777" w:rsidR="00EE5860" w:rsidRPr="00441CD0" w:rsidRDefault="00EE5860" w:rsidP="00BB0E1F">
            <w:pPr>
              <w:pStyle w:val="TAL"/>
            </w:pPr>
            <w:r w:rsidRPr="00441CD0">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1595A33"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5BE61385" w14:textId="77777777" w:rsidR="00EE5860" w:rsidRPr="00441CD0" w:rsidRDefault="00EE5860" w:rsidP="00BB0E1F">
            <w:pPr>
              <w:pStyle w:val="TAL"/>
            </w:pPr>
            <w:r w:rsidRPr="00441CD0">
              <w:rPr>
                <w:rFonts w:cs="Arial"/>
                <w:szCs w:val="18"/>
                <w:lang w:eastAsia="zh-CN"/>
              </w:rPr>
              <w:t>This IE shall identify 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2487A99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82B8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2CB9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A901A6"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B11412" w14:textId="77777777" w:rsidR="00EE5860" w:rsidRPr="00441CD0" w:rsidRDefault="00EE5860" w:rsidP="00BB0E1F">
            <w:pPr>
              <w:pStyle w:val="TAC"/>
            </w:pPr>
            <w:r w:rsidRPr="00441CD0">
              <w:t>Destination Interface</w:t>
            </w:r>
          </w:p>
        </w:tc>
      </w:tr>
      <w:tr w:rsidR="00EE5860" w:rsidRPr="00441CD0" w14:paraId="679D7E2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C4A1469"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10FDBF0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19598C6" w14:textId="77777777" w:rsidR="00EE5860" w:rsidRPr="00441CD0" w:rsidRDefault="00EE5860" w:rsidP="00BB0E1F">
            <w:pPr>
              <w:pStyle w:val="TAL"/>
              <w:rPr>
                <w:lang w:val="x-none" w:eastAsia="zh-CN"/>
              </w:rPr>
            </w:pPr>
            <w:r w:rsidRPr="00441CD0">
              <w:rPr>
                <w:lang w:eastAsia="zh-CN"/>
              </w:rPr>
              <w:t>This IE shall be present if the UP function is required to add one or more outer header(s) to the outgoing packet. If present, it shall contain the F-TEID of the remote GTP-U peer. See NOTE 1.</w:t>
            </w:r>
          </w:p>
        </w:tc>
        <w:tc>
          <w:tcPr>
            <w:tcW w:w="370" w:type="dxa"/>
            <w:tcBorders>
              <w:top w:val="single" w:sz="4" w:space="0" w:color="auto"/>
              <w:left w:val="single" w:sz="4" w:space="0" w:color="auto"/>
              <w:bottom w:val="single" w:sz="4" w:space="0" w:color="auto"/>
              <w:right w:val="single" w:sz="4" w:space="0" w:color="auto"/>
            </w:tcBorders>
            <w:hideMark/>
          </w:tcPr>
          <w:p w14:paraId="1312D71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D294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9BAC7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3426E0"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3C42A75" w14:textId="77777777" w:rsidR="00EE5860" w:rsidRPr="00441CD0" w:rsidRDefault="00EE5860" w:rsidP="00BB0E1F">
            <w:pPr>
              <w:pStyle w:val="TAC"/>
            </w:pPr>
            <w:r w:rsidRPr="00441CD0">
              <w:t>Outer Header Creation</w:t>
            </w:r>
          </w:p>
        </w:tc>
      </w:tr>
      <w:tr w:rsidR="00EE5860" w:rsidRPr="00441CD0" w14:paraId="5992792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FFC9799" w14:textId="77777777" w:rsidR="00EE5860" w:rsidRPr="00441CD0" w:rsidRDefault="00EE5860" w:rsidP="00BB0E1F">
            <w:pPr>
              <w:pStyle w:val="TAL"/>
              <w:rPr>
                <w:szCs w:val="18"/>
              </w:rPr>
            </w:pPr>
            <w:r w:rsidRPr="00441CD0">
              <w:rPr>
                <w:rFonts w:cs="Arial"/>
                <w:szCs w:val="18"/>
                <w:lang w:val="sv-SE" w:eastAsia="zh-CN"/>
              </w:rPr>
              <w:t>Transport Level m</w:t>
            </w:r>
            <w:r w:rsidRPr="00441CD0">
              <w:rPr>
                <w:rFonts w:cs="Arial"/>
                <w:szCs w:val="18"/>
                <w:lang w:eastAsia="zh-CN"/>
              </w:rPr>
              <w:t>arking</w:t>
            </w:r>
          </w:p>
        </w:tc>
        <w:tc>
          <w:tcPr>
            <w:tcW w:w="336" w:type="dxa"/>
            <w:tcBorders>
              <w:top w:val="single" w:sz="4" w:space="0" w:color="auto"/>
              <w:left w:val="single" w:sz="4" w:space="0" w:color="auto"/>
              <w:bottom w:val="single" w:sz="4" w:space="0" w:color="auto"/>
              <w:right w:val="single" w:sz="4" w:space="0" w:color="auto"/>
            </w:tcBorders>
            <w:hideMark/>
          </w:tcPr>
          <w:p w14:paraId="385099BB"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72669E9" w14:textId="77777777" w:rsidR="00EE5860" w:rsidRPr="00441CD0" w:rsidRDefault="00EE5860" w:rsidP="00BB0E1F">
            <w:pPr>
              <w:pStyle w:val="TAL"/>
              <w:rPr>
                <w:lang w:eastAsia="zh-CN"/>
              </w:rPr>
            </w:pPr>
            <w:r w:rsidRPr="00441CD0">
              <w:rPr>
                <w:lang w:eastAsia="zh-CN"/>
              </w:rPr>
              <w:t>This IE shall be present if the UP function is required to mark the IP header with the DSCP marking as defined by IETF RFC 2474 [22]. When present, it shall contain t</w:t>
            </w:r>
            <w:r w:rsidRPr="00441CD0">
              <w:t xml:space="preserve">he value of the DSCP in the TOS/Traffic Class field. </w:t>
            </w:r>
          </w:p>
        </w:tc>
        <w:tc>
          <w:tcPr>
            <w:tcW w:w="370" w:type="dxa"/>
            <w:tcBorders>
              <w:top w:val="single" w:sz="4" w:space="0" w:color="auto"/>
              <w:left w:val="single" w:sz="4" w:space="0" w:color="auto"/>
              <w:bottom w:val="single" w:sz="4" w:space="0" w:color="auto"/>
              <w:right w:val="single" w:sz="4" w:space="0" w:color="auto"/>
            </w:tcBorders>
            <w:hideMark/>
          </w:tcPr>
          <w:p w14:paraId="67B9D4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14703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20C61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5B51D8"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5F92E0" w14:textId="77777777" w:rsidR="00EE5860" w:rsidRPr="00441CD0" w:rsidRDefault="00EE5860" w:rsidP="00BB0E1F">
            <w:pPr>
              <w:pStyle w:val="TAC"/>
            </w:pPr>
            <w:r w:rsidRPr="00441CD0">
              <w:t>Transport Level Marking</w:t>
            </w:r>
          </w:p>
        </w:tc>
      </w:tr>
      <w:tr w:rsidR="00EE5860" w:rsidRPr="00441CD0" w14:paraId="6FEB47D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33FE9CC" w14:textId="77777777" w:rsidR="00EE5860" w:rsidRPr="00441CD0" w:rsidRDefault="00EE5860" w:rsidP="00BB0E1F">
            <w:pPr>
              <w:pStyle w:val="TAL"/>
              <w:rPr>
                <w:rFonts w:cs="Arial"/>
                <w:szCs w:val="18"/>
                <w:lang w:eastAsia="zh-CN"/>
              </w:rPr>
            </w:pPr>
            <w:r w:rsidRPr="00441CD0">
              <w:t xml:space="preserve">Forwarding </w:t>
            </w:r>
            <w:r w:rsidRPr="00441CD0">
              <w:rPr>
                <w:lang w:val="sv-SE"/>
              </w:rPr>
              <w:t>P</w:t>
            </w:r>
            <w:r w:rsidRPr="00441CD0">
              <w:t xml:space="preserve">olicy </w:t>
            </w:r>
          </w:p>
        </w:tc>
        <w:tc>
          <w:tcPr>
            <w:tcW w:w="336" w:type="dxa"/>
            <w:tcBorders>
              <w:top w:val="single" w:sz="4" w:space="0" w:color="auto"/>
              <w:left w:val="single" w:sz="4" w:space="0" w:color="auto"/>
              <w:bottom w:val="single" w:sz="4" w:space="0" w:color="auto"/>
              <w:right w:val="single" w:sz="4" w:space="0" w:color="auto"/>
            </w:tcBorders>
            <w:hideMark/>
          </w:tcPr>
          <w:p w14:paraId="25F91C44" w14:textId="77777777" w:rsidR="00EE5860" w:rsidRPr="00441CD0" w:rsidRDefault="00EE5860" w:rsidP="00BB0E1F">
            <w:pPr>
              <w:pStyle w:val="TAL"/>
              <w:jc w:val="center"/>
              <w:rPr>
                <w:lang w:eastAsia="zh-CN"/>
              </w:rPr>
            </w:pPr>
            <w:r w:rsidRPr="00441CD0">
              <w:rPr>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60BE186B" w14:textId="77777777" w:rsidR="00EE5860" w:rsidRPr="00441CD0" w:rsidRDefault="00EE5860" w:rsidP="00BB0E1F">
            <w:pPr>
              <w:pStyle w:val="TAL"/>
              <w:rPr>
                <w:lang w:eastAsia="zh-CN"/>
              </w:rPr>
            </w:pPr>
            <w:r w:rsidRPr="00441CD0">
              <w:rPr>
                <w:lang w:eastAsia="zh-CN"/>
              </w:rPr>
              <w:t>This IE shall be present if a specific forwarding policy is required to be applied to the packets. When present, it shall contain an Identifier of the Forwarding Policy locally configured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77BBB82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4B6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3BF2E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E170C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B0C110" w14:textId="77777777" w:rsidR="00EE5860" w:rsidRPr="00441CD0" w:rsidRDefault="00EE5860" w:rsidP="00BB0E1F">
            <w:pPr>
              <w:pStyle w:val="TAC"/>
            </w:pPr>
            <w:r w:rsidRPr="00441CD0">
              <w:t>Forwarding Policy</w:t>
            </w:r>
          </w:p>
        </w:tc>
      </w:tr>
      <w:tr w:rsidR="00EE5860" w:rsidRPr="00441CD0" w14:paraId="1C299965"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302F284B" w14:textId="77777777" w:rsidR="00EE5860" w:rsidRPr="00441CD0" w:rsidRDefault="00EE5860" w:rsidP="00BB0E1F">
            <w:pPr>
              <w:pStyle w:val="TAN"/>
            </w:pPr>
            <w:r w:rsidRPr="00441CD0">
              <w:t>NOTE 1:</w:t>
            </w:r>
            <w:r w:rsidRPr="00441CD0">
              <w:tab/>
              <w:t>If the Outer Header Creation and Forwarding Policy are present, the UP function shall put the user plane packets in the user plane tunnel by applying Outer Header Creation, after enforcing the required Forwarding Policy.</w:t>
            </w:r>
          </w:p>
        </w:tc>
      </w:tr>
      <w:bookmarkEnd w:id="4037"/>
    </w:tbl>
    <w:p w14:paraId="02EE6A7F" w14:textId="77777777" w:rsidR="00EE5860" w:rsidRPr="00441CD0" w:rsidRDefault="00EE5860" w:rsidP="00EE5860">
      <w:pPr>
        <w:rPr>
          <w:lang w:eastAsia="zh-CN"/>
        </w:rPr>
      </w:pPr>
    </w:p>
    <w:p w14:paraId="0F784376" w14:textId="09B466D0" w:rsidR="00EE5860" w:rsidRPr="00441CD0" w:rsidRDefault="00EE5860" w:rsidP="00EE5860">
      <w:pPr>
        <w:pStyle w:val="TH"/>
        <w:rPr>
          <w:lang w:val="en-US"/>
        </w:rPr>
      </w:pPr>
      <w:r w:rsidRPr="00441CD0">
        <w:t xml:space="preserve">Table 7.5.2.3-4: </w:t>
      </w:r>
      <w:r w:rsidR="00894692">
        <w:t>R</w:t>
      </w:r>
      <w:r w:rsidRPr="00001B1C">
        <w:rPr>
          <w:lang w:val="en-US" w:eastAsia="zh-CN"/>
        </w:rPr>
        <w:t>edundant Transmission Forwarding Parameters</w:t>
      </w:r>
      <w:r w:rsidRPr="00441CD0">
        <w:t xml:space="preserve">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DB62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3C0B7A0" w14:textId="77777777" w:rsidR="00EE5860" w:rsidRPr="00441CD0" w:rsidRDefault="00EE5860" w:rsidP="00BB0E1F">
            <w:pPr>
              <w:pStyle w:val="TAL"/>
              <w:rPr>
                <w:lang w:val="x-none"/>
              </w:rPr>
            </w:pPr>
            <w:bookmarkStart w:id="4038" w:name="MCCQCTEMPBM_00000076"/>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351309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C2FFC8" w14:textId="77777777" w:rsidR="00EE5860" w:rsidRPr="00441CD0" w:rsidRDefault="00EE5860" w:rsidP="00BB0E1F">
            <w:pPr>
              <w:pStyle w:val="TAC"/>
            </w:pPr>
            <w:r w:rsidRPr="00001B1C">
              <w:rPr>
                <w:lang w:val="en-US" w:eastAsia="zh-CN"/>
              </w:rPr>
              <w:t>Redundant Transmission Forwarding Parameters</w:t>
            </w:r>
            <w:r w:rsidRPr="00441CD0">
              <w:t xml:space="preserve"> </w:t>
            </w:r>
            <w:r w:rsidRPr="00441CD0">
              <w:rPr>
                <w:lang w:val="en-US"/>
              </w:rPr>
              <w:t xml:space="preserve">IE Type = </w:t>
            </w:r>
            <w:r>
              <w:rPr>
                <w:lang w:val="en-US"/>
              </w:rPr>
              <w:t>270</w:t>
            </w:r>
            <w:r w:rsidRPr="00441CD0">
              <w:rPr>
                <w:lang w:val="en-US"/>
              </w:rPr>
              <w:t xml:space="preserve"> (decimal)</w:t>
            </w:r>
          </w:p>
        </w:tc>
      </w:tr>
      <w:tr w:rsidR="00EE5860" w:rsidRPr="00441CD0" w14:paraId="116B6F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E4EDC4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2666EE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EB99A90" w14:textId="77777777" w:rsidR="00EE5860" w:rsidRPr="00441CD0" w:rsidRDefault="00EE5860" w:rsidP="00BB0E1F">
            <w:pPr>
              <w:pStyle w:val="TAC"/>
            </w:pPr>
            <w:r w:rsidRPr="00441CD0">
              <w:t>Length = n</w:t>
            </w:r>
          </w:p>
        </w:tc>
      </w:tr>
      <w:tr w:rsidR="00EE5860" w:rsidRPr="00441CD0" w14:paraId="1CB7BC7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B02EA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EFBB389"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9235EF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CFE2B0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DC57F76" w14:textId="77777777" w:rsidR="00EE5860" w:rsidRPr="00441CD0" w:rsidRDefault="00EE5860" w:rsidP="00BB0E1F">
            <w:pPr>
              <w:pStyle w:val="TAH"/>
            </w:pPr>
            <w:r w:rsidRPr="00441CD0">
              <w:t>IE Type</w:t>
            </w:r>
          </w:p>
        </w:tc>
      </w:tr>
      <w:tr w:rsidR="00EE5860" w:rsidRPr="00441CD0" w14:paraId="2FF7745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FC6F38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E79865E"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72495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18613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FA039F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0DD426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34A2D2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FB438E5" w14:textId="77777777" w:rsidR="00EE5860" w:rsidRPr="00441CD0" w:rsidRDefault="00EE5860" w:rsidP="00BB0E1F">
            <w:pPr>
              <w:spacing w:after="0"/>
              <w:rPr>
                <w:rFonts w:ascii="Arial" w:hAnsi="Arial"/>
                <w:b/>
                <w:sz w:val="18"/>
                <w:lang w:val="x-none"/>
              </w:rPr>
            </w:pPr>
          </w:p>
        </w:tc>
      </w:tr>
      <w:tr w:rsidR="00EE5860" w:rsidRPr="00441CD0" w14:paraId="4B0276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3734ED" w14:textId="77777777" w:rsidR="00EE5860" w:rsidRPr="00441CD0" w:rsidRDefault="00EE5860" w:rsidP="00BB0E1F">
            <w:pPr>
              <w:pStyle w:val="TAL"/>
              <w:rPr>
                <w:szCs w:val="18"/>
              </w:rPr>
            </w:pPr>
            <w:r w:rsidRPr="00441CD0">
              <w:rPr>
                <w:szCs w:val="18"/>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37F64396" w14:textId="77777777" w:rsidR="00EE5860" w:rsidRPr="00441CD0" w:rsidRDefault="00EE5860" w:rsidP="00BB0E1F">
            <w:pPr>
              <w:pStyle w:val="TAL"/>
              <w:jc w:val="center"/>
              <w:rPr>
                <w:lang w:val="sv-SE" w:eastAsia="zh-CN"/>
              </w:rPr>
            </w:pPr>
            <w:r w:rsidRPr="00441CD0">
              <w:rPr>
                <w:lang w:val="sv-S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7D8BA303" w14:textId="77777777" w:rsidR="00EE5860" w:rsidRPr="00441CD0" w:rsidRDefault="00EE5860" w:rsidP="00BB0E1F">
            <w:pPr>
              <w:pStyle w:val="TAL"/>
              <w:rPr>
                <w:lang w:eastAsia="zh-CN"/>
              </w:rPr>
            </w:pPr>
            <w:r w:rsidRPr="00441CD0">
              <w:rPr>
                <w:lang w:eastAsia="zh-CN"/>
              </w:rPr>
              <w:t>This IE shall be present if the UP function is required to perform the redundant transmission of the outgoing packet.</w:t>
            </w:r>
          </w:p>
          <w:p w14:paraId="70F99BE7" w14:textId="77777777" w:rsidR="00EE5860" w:rsidRPr="00441CD0" w:rsidRDefault="00EE5860" w:rsidP="00BB0E1F">
            <w:pPr>
              <w:pStyle w:val="TAL"/>
              <w:rPr>
                <w:lang w:val="x-none" w:eastAsia="zh-CN"/>
              </w:rPr>
            </w:pPr>
            <w:r w:rsidRPr="00441CD0">
              <w:rPr>
                <w:lang w:eastAsia="zh-CN"/>
              </w:rPr>
              <w:t>If present, it shall contain the F-TEID of the remote GTP-U peer for redundant transmission.</w:t>
            </w:r>
          </w:p>
        </w:tc>
        <w:tc>
          <w:tcPr>
            <w:tcW w:w="370" w:type="dxa"/>
            <w:tcBorders>
              <w:top w:val="single" w:sz="4" w:space="0" w:color="auto"/>
              <w:left w:val="single" w:sz="4" w:space="0" w:color="auto"/>
              <w:bottom w:val="single" w:sz="4" w:space="0" w:color="auto"/>
              <w:right w:val="single" w:sz="4" w:space="0" w:color="auto"/>
            </w:tcBorders>
            <w:hideMark/>
          </w:tcPr>
          <w:p w14:paraId="32DEE9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BD15B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F649E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F7DB62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C2AA0C" w14:textId="77777777" w:rsidR="00EE5860" w:rsidRPr="00441CD0" w:rsidRDefault="00EE5860" w:rsidP="00BB0E1F">
            <w:pPr>
              <w:pStyle w:val="TAC"/>
            </w:pPr>
            <w:r w:rsidRPr="00441CD0">
              <w:t>Outer Header Creation</w:t>
            </w:r>
          </w:p>
        </w:tc>
      </w:tr>
      <w:tr w:rsidR="00EE5860" w:rsidRPr="00441CD0" w14:paraId="69D7846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8780646" w14:textId="77777777" w:rsidR="00EE5860" w:rsidRPr="00441CD0" w:rsidRDefault="00EE5860" w:rsidP="00BB0E1F">
            <w:pPr>
              <w:pStyle w:val="TAL"/>
              <w:rPr>
                <w:szCs w:val="18"/>
              </w:rPr>
            </w:pPr>
            <w:r w:rsidRPr="00441CD0">
              <w:t>Network Instance for Redundant Transmission</w:t>
            </w:r>
          </w:p>
        </w:tc>
        <w:tc>
          <w:tcPr>
            <w:tcW w:w="336" w:type="dxa"/>
            <w:tcBorders>
              <w:top w:val="single" w:sz="4" w:space="0" w:color="auto"/>
              <w:left w:val="single" w:sz="4" w:space="0" w:color="auto"/>
              <w:bottom w:val="single" w:sz="4" w:space="0" w:color="auto"/>
              <w:right w:val="single" w:sz="4" w:space="0" w:color="auto"/>
            </w:tcBorders>
          </w:tcPr>
          <w:p w14:paraId="6F9589B0" w14:textId="77777777" w:rsidR="00EE5860" w:rsidRPr="00441CD0" w:rsidRDefault="00EE5860" w:rsidP="00BB0E1F">
            <w:pPr>
              <w:pStyle w:val="TAL"/>
              <w:jc w:val="center"/>
              <w:rPr>
                <w:lang w:val="sv-SE" w:eastAsia="zh-CN"/>
              </w:rPr>
            </w:pPr>
            <w:r w:rsidRPr="00441CD0">
              <w:rPr>
                <w:rFonts w:hint="eastAsia"/>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tcPr>
          <w:p w14:paraId="56D0121B"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included if the GTP-U tunnel used for redundant transmission uses a different network Instance than the Network Instance used for the primary GTP-U tunnel.</w:t>
            </w:r>
          </w:p>
        </w:tc>
        <w:tc>
          <w:tcPr>
            <w:tcW w:w="370" w:type="dxa"/>
            <w:tcBorders>
              <w:top w:val="single" w:sz="4" w:space="0" w:color="auto"/>
              <w:left w:val="single" w:sz="4" w:space="0" w:color="auto"/>
              <w:bottom w:val="single" w:sz="4" w:space="0" w:color="auto"/>
              <w:right w:val="single" w:sz="4" w:space="0" w:color="auto"/>
            </w:tcBorders>
          </w:tcPr>
          <w:p w14:paraId="075388AD"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AAF19C9"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A7CEBB2" w14:textId="77777777" w:rsidR="00EE5860" w:rsidRPr="00441CD0" w:rsidRDefault="00EE5860" w:rsidP="00BB0E1F">
            <w:pPr>
              <w:pStyle w:val="TAC"/>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56ABD9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AF73C78" w14:textId="77777777" w:rsidR="00EE5860" w:rsidRPr="00441CD0" w:rsidRDefault="00EE5860" w:rsidP="00BB0E1F">
            <w:pPr>
              <w:pStyle w:val="TAC"/>
            </w:pPr>
            <w:r w:rsidRPr="00441CD0">
              <w:t>Network Instance</w:t>
            </w:r>
          </w:p>
        </w:tc>
      </w:tr>
      <w:bookmarkEnd w:id="4038"/>
    </w:tbl>
    <w:p w14:paraId="0C00830C" w14:textId="77777777" w:rsidR="00EE5860" w:rsidRPr="00441CD0" w:rsidRDefault="00EE5860" w:rsidP="00EE5860">
      <w:pPr>
        <w:rPr>
          <w:lang w:eastAsia="zh-CN"/>
        </w:rPr>
      </w:pPr>
    </w:p>
    <w:p w14:paraId="0AB02C58" w14:textId="77777777" w:rsidR="00EE5860" w:rsidRPr="00441CD0" w:rsidRDefault="00EE5860" w:rsidP="00EE5860">
      <w:pPr>
        <w:pStyle w:val="Heading4"/>
      </w:pPr>
      <w:bookmarkStart w:id="4039" w:name="_Toc19717287"/>
      <w:bookmarkStart w:id="4040" w:name="_Toc27490777"/>
      <w:bookmarkStart w:id="4041" w:name="_Toc27557070"/>
      <w:bookmarkStart w:id="4042" w:name="_Toc27723987"/>
      <w:bookmarkStart w:id="4043" w:name="_Toc36031059"/>
      <w:bookmarkStart w:id="4044" w:name="_Toc36042979"/>
      <w:bookmarkStart w:id="4045" w:name="_Toc36814304"/>
      <w:bookmarkStart w:id="4046" w:name="_Toc44689158"/>
      <w:bookmarkStart w:id="4047" w:name="_Toc44923912"/>
      <w:bookmarkStart w:id="4048" w:name="_Toc51860882"/>
      <w:bookmarkStart w:id="4049" w:name="_Toc57930653"/>
      <w:bookmarkStart w:id="4050" w:name="_Toc57931283"/>
      <w:bookmarkStart w:id="4051" w:name="_Toc160974409"/>
      <w:r w:rsidRPr="00441CD0">
        <w:t>7.5.2.4</w:t>
      </w:r>
      <w:r w:rsidRPr="00441CD0">
        <w:tab/>
        <w:t>Create URR IE within PFCP Session Establishment Request</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23A1DC4D" w14:textId="77777777" w:rsidR="00EE5860" w:rsidRPr="00441CD0" w:rsidRDefault="00EE5860" w:rsidP="00EE5860">
      <w:r w:rsidRPr="00441CD0">
        <w:t xml:space="preserve">The </w:t>
      </w:r>
      <w:r w:rsidRPr="00441CD0">
        <w:rPr>
          <w:lang w:val="en-US"/>
        </w:rPr>
        <w:t xml:space="preserve">Create </w:t>
      </w:r>
      <w:r w:rsidRPr="00441CD0">
        <w:t>URR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7.5.2.4-1</w:t>
      </w:r>
      <w:r w:rsidRPr="00441CD0">
        <w:rPr>
          <w:lang w:eastAsia="ja-JP"/>
        </w:rPr>
        <w:t>.</w:t>
      </w:r>
    </w:p>
    <w:p w14:paraId="138D2F85" w14:textId="77777777" w:rsidR="00EE5860" w:rsidRPr="00441CD0" w:rsidRDefault="00EE5860" w:rsidP="00EE5860">
      <w:pPr>
        <w:pStyle w:val="TH"/>
        <w:rPr>
          <w:lang w:val="en-US"/>
        </w:rPr>
      </w:pPr>
      <w:r w:rsidRPr="00441CD0">
        <w:lastRenderedPageBreak/>
        <w:t>Table 7.5.2.4-1: Create URR IE within PFCP Session Establishment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0"/>
        <w:gridCol w:w="1526"/>
        <w:gridCol w:w="36"/>
        <w:gridCol w:w="300"/>
        <w:gridCol w:w="36"/>
        <w:gridCol w:w="4630"/>
        <w:gridCol w:w="36"/>
        <w:gridCol w:w="334"/>
        <w:gridCol w:w="36"/>
        <w:gridCol w:w="334"/>
        <w:gridCol w:w="36"/>
        <w:gridCol w:w="334"/>
        <w:gridCol w:w="36"/>
        <w:gridCol w:w="334"/>
        <w:gridCol w:w="36"/>
        <w:gridCol w:w="1368"/>
        <w:gridCol w:w="38"/>
      </w:tblGrid>
      <w:tr w:rsidR="00EE5860" w:rsidRPr="00441CD0" w14:paraId="2B048F8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A64C7FA" w14:textId="77777777" w:rsidR="00EE5860" w:rsidRPr="00441CD0" w:rsidRDefault="00EE5860" w:rsidP="00BB0E1F">
            <w:pPr>
              <w:pStyle w:val="TAL"/>
              <w:rPr>
                <w:lang w:val="x-none"/>
              </w:rPr>
            </w:pPr>
            <w:bookmarkStart w:id="4052" w:name="MCCQCTEMPBM_00000077"/>
            <w:r w:rsidRPr="00441CD0">
              <w:t>Octet 1 and 2</w:t>
            </w:r>
          </w:p>
        </w:tc>
        <w:tc>
          <w:tcPr>
            <w:tcW w:w="336" w:type="dxa"/>
            <w:gridSpan w:val="2"/>
            <w:tcBorders>
              <w:top w:val="single" w:sz="4" w:space="0" w:color="auto"/>
              <w:left w:val="single" w:sz="4" w:space="0" w:color="auto"/>
              <w:bottom w:val="single" w:sz="4" w:space="0" w:color="auto"/>
              <w:right w:val="nil"/>
            </w:tcBorders>
            <w:shd w:val="clear" w:color="auto" w:fill="D9D9D9"/>
          </w:tcPr>
          <w:p w14:paraId="7758804F"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193F4346" w14:textId="77777777" w:rsidR="00EE5860" w:rsidRPr="00441CD0" w:rsidRDefault="00EE5860" w:rsidP="00BB0E1F">
            <w:pPr>
              <w:pStyle w:val="TAC"/>
            </w:pPr>
            <w:r w:rsidRPr="00441CD0">
              <w:rPr>
                <w:szCs w:val="18"/>
              </w:rPr>
              <w:t>Create U</w:t>
            </w:r>
            <w:r w:rsidRPr="00441CD0">
              <w:t xml:space="preserve">RR </w:t>
            </w:r>
            <w:r w:rsidRPr="00441CD0">
              <w:rPr>
                <w:lang w:val="en-US"/>
              </w:rPr>
              <w:t>IE Type = 6 (decimal)</w:t>
            </w:r>
          </w:p>
        </w:tc>
      </w:tr>
      <w:tr w:rsidR="00EE5860" w:rsidRPr="00441CD0" w14:paraId="66CB6AB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03D3C2" w14:textId="77777777" w:rsidR="00EE5860" w:rsidRPr="00441CD0" w:rsidRDefault="00EE5860" w:rsidP="00BB0E1F">
            <w:pPr>
              <w:pStyle w:val="TAL"/>
            </w:pPr>
            <w:r w:rsidRPr="00441CD0">
              <w:t>Octets 3 and 4</w:t>
            </w:r>
          </w:p>
        </w:tc>
        <w:tc>
          <w:tcPr>
            <w:tcW w:w="336" w:type="dxa"/>
            <w:gridSpan w:val="2"/>
            <w:tcBorders>
              <w:top w:val="single" w:sz="4" w:space="0" w:color="auto"/>
              <w:left w:val="single" w:sz="4" w:space="0" w:color="auto"/>
              <w:bottom w:val="single" w:sz="4" w:space="0" w:color="auto"/>
              <w:right w:val="nil"/>
            </w:tcBorders>
            <w:shd w:val="clear" w:color="auto" w:fill="D9D9D9"/>
          </w:tcPr>
          <w:p w14:paraId="52DFBAE0" w14:textId="77777777" w:rsidR="00EE5860" w:rsidRPr="00441CD0" w:rsidRDefault="00EE5860" w:rsidP="00BB0E1F">
            <w:pPr>
              <w:pStyle w:val="TAH"/>
            </w:pPr>
          </w:p>
        </w:tc>
        <w:tc>
          <w:tcPr>
            <w:tcW w:w="7550" w:type="dxa"/>
            <w:gridSpan w:val="12"/>
            <w:tcBorders>
              <w:top w:val="single" w:sz="4" w:space="0" w:color="auto"/>
              <w:left w:val="nil"/>
              <w:bottom w:val="single" w:sz="4" w:space="0" w:color="auto"/>
              <w:right w:val="single" w:sz="4" w:space="0" w:color="auto"/>
            </w:tcBorders>
            <w:shd w:val="clear" w:color="auto" w:fill="D9D9D9"/>
            <w:hideMark/>
          </w:tcPr>
          <w:p w14:paraId="6C1117D0" w14:textId="77777777" w:rsidR="00EE5860" w:rsidRPr="00441CD0" w:rsidRDefault="00EE5860" w:rsidP="00BB0E1F">
            <w:pPr>
              <w:pStyle w:val="TAC"/>
            </w:pPr>
            <w:r w:rsidRPr="00441CD0">
              <w:t>Length = n</w:t>
            </w:r>
          </w:p>
        </w:tc>
      </w:tr>
      <w:tr w:rsidR="00EE5860" w:rsidRPr="00441CD0" w14:paraId="3F1BFA87" w14:textId="77777777" w:rsidTr="00BB0E1F">
        <w:trPr>
          <w:gridAfter w:val="1"/>
          <w:wAfter w:w="38" w:type="dxa"/>
          <w:jc w:val="center"/>
        </w:trPr>
        <w:tc>
          <w:tcPr>
            <w:tcW w:w="1556" w:type="dxa"/>
            <w:gridSpan w:val="2"/>
            <w:vMerge w:val="restart"/>
            <w:tcBorders>
              <w:top w:val="single" w:sz="4" w:space="0" w:color="auto"/>
              <w:left w:val="single" w:sz="4" w:space="0" w:color="auto"/>
              <w:bottom w:val="single" w:sz="4" w:space="0" w:color="auto"/>
              <w:right w:val="single" w:sz="4" w:space="0" w:color="auto"/>
            </w:tcBorders>
            <w:hideMark/>
          </w:tcPr>
          <w:p w14:paraId="24CACF52"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13803D88" w14:textId="77777777" w:rsidR="00EE5860" w:rsidRPr="00441CD0" w:rsidRDefault="00EE5860" w:rsidP="00BB0E1F">
            <w:pPr>
              <w:pStyle w:val="TAH"/>
            </w:pPr>
            <w:r w:rsidRPr="00441CD0">
              <w:t>P</w:t>
            </w:r>
          </w:p>
        </w:tc>
        <w:tc>
          <w:tcPr>
            <w:tcW w:w="4666" w:type="dxa"/>
            <w:gridSpan w:val="2"/>
            <w:vMerge w:val="restart"/>
            <w:tcBorders>
              <w:top w:val="single" w:sz="4" w:space="0" w:color="auto"/>
              <w:left w:val="single" w:sz="4" w:space="0" w:color="auto"/>
              <w:bottom w:val="single" w:sz="4" w:space="0" w:color="auto"/>
              <w:right w:val="single" w:sz="4" w:space="0" w:color="auto"/>
            </w:tcBorders>
            <w:hideMark/>
          </w:tcPr>
          <w:p w14:paraId="39C53B7C"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5E87DCE9" w14:textId="77777777" w:rsidR="00EE5860" w:rsidRPr="00441CD0" w:rsidRDefault="00EE5860" w:rsidP="00BB0E1F">
            <w:pPr>
              <w:pStyle w:val="TAH"/>
            </w:pPr>
            <w:r w:rsidRPr="00441CD0">
              <w:t>Appl.</w:t>
            </w:r>
          </w:p>
        </w:tc>
        <w:tc>
          <w:tcPr>
            <w:tcW w:w="1404" w:type="dxa"/>
            <w:gridSpan w:val="2"/>
            <w:vMerge w:val="restart"/>
            <w:tcBorders>
              <w:top w:val="single" w:sz="4" w:space="0" w:color="auto"/>
              <w:left w:val="single" w:sz="4" w:space="0" w:color="auto"/>
              <w:bottom w:val="single" w:sz="4" w:space="0" w:color="auto"/>
              <w:right w:val="single" w:sz="4" w:space="0" w:color="auto"/>
            </w:tcBorders>
            <w:hideMark/>
          </w:tcPr>
          <w:p w14:paraId="1D32C0D2" w14:textId="77777777" w:rsidR="00EE5860" w:rsidRPr="00441CD0" w:rsidRDefault="00EE5860" w:rsidP="00BB0E1F">
            <w:pPr>
              <w:pStyle w:val="TAH"/>
            </w:pPr>
            <w:r w:rsidRPr="00441CD0">
              <w:t>IE Type</w:t>
            </w:r>
          </w:p>
        </w:tc>
      </w:tr>
      <w:tr w:rsidR="00EE5860" w:rsidRPr="00441CD0" w14:paraId="434D2D09" w14:textId="77777777" w:rsidTr="00BB0E1F">
        <w:trPr>
          <w:gridAfter w:val="1"/>
          <w:wAfter w:w="38" w:type="dxa"/>
          <w:jc w:val="center"/>
        </w:trPr>
        <w:tc>
          <w:tcPr>
            <w:tcW w:w="1556" w:type="dxa"/>
            <w:gridSpan w:val="2"/>
            <w:vMerge/>
            <w:tcBorders>
              <w:top w:val="single" w:sz="4" w:space="0" w:color="auto"/>
              <w:left w:val="single" w:sz="4" w:space="0" w:color="auto"/>
              <w:bottom w:val="single" w:sz="4" w:space="0" w:color="auto"/>
              <w:right w:val="single" w:sz="4" w:space="0" w:color="auto"/>
            </w:tcBorders>
            <w:vAlign w:val="center"/>
            <w:hideMark/>
          </w:tcPr>
          <w:p w14:paraId="2F66D666"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173BDA3A" w14:textId="77777777" w:rsidR="00EE5860" w:rsidRPr="00441CD0" w:rsidRDefault="00EE5860" w:rsidP="00BB0E1F">
            <w:pPr>
              <w:spacing w:after="0"/>
              <w:rPr>
                <w:rFonts w:ascii="Arial" w:hAnsi="Arial"/>
                <w:b/>
                <w:sz w:val="18"/>
                <w:lang w:val="x-none"/>
              </w:rPr>
            </w:pPr>
          </w:p>
        </w:tc>
        <w:tc>
          <w:tcPr>
            <w:tcW w:w="4666" w:type="dxa"/>
            <w:gridSpan w:val="2"/>
            <w:vMerge/>
            <w:tcBorders>
              <w:top w:val="single" w:sz="4" w:space="0" w:color="auto"/>
              <w:left w:val="single" w:sz="4" w:space="0" w:color="auto"/>
              <w:bottom w:val="single" w:sz="4" w:space="0" w:color="auto"/>
              <w:right w:val="single" w:sz="4" w:space="0" w:color="auto"/>
            </w:tcBorders>
            <w:vAlign w:val="center"/>
            <w:hideMark/>
          </w:tcPr>
          <w:p w14:paraId="6E2FAE5F"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36416168"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0542A608"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68E82CD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E0C1256" w14:textId="77777777" w:rsidR="00EE5860" w:rsidRPr="00441CD0" w:rsidRDefault="00EE5860" w:rsidP="00BB0E1F">
            <w:pPr>
              <w:pStyle w:val="TAH"/>
            </w:pPr>
            <w:r w:rsidRPr="00441CD0">
              <w:rPr>
                <w:lang w:val="de-DE"/>
              </w:rPr>
              <w:t>N4</w:t>
            </w:r>
          </w:p>
        </w:tc>
        <w:tc>
          <w:tcPr>
            <w:tcW w:w="1404" w:type="dxa"/>
            <w:gridSpan w:val="2"/>
            <w:vMerge/>
            <w:tcBorders>
              <w:top w:val="single" w:sz="4" w:space="0" w:color="auto"/>
              <w:left w:val="single" w:sz="4" w:space="0" w:color="auto"/>
              <w:bottom w:val="single" w:sz="4" w:space="0" w:color="auto"/>
              <w:right w:val="single" w:sz="4" w:space="0" w:color="auto"/>
            </w:tcBorders>
            <w:vAlign w:val="center"/>
            <w:hideMark/>
          </w:tcPr>
          <w:p w14:paraId="202840DD" w14:textId="77777777" w:rsidR="00EE5860" w:rsidRPr="00441CD0" w:rsidRDefault="00EE5860" w:rsidP="00BB0E1F">
            <w:pPr>
              <w:spacing w:after="0"/>
              <w:rPr>
                <w:rFonts w:ascii="Arial" w:hAnsi="Arial"/>
                <w:b/>
                <w:sz w:val="18"/>
                <w:lang w:val="x-none"/>
              </w:rPr>
            </w:pPr>
          </w:p>
        </w:tc>
      </w:tr>
      <w:tr w:rsidR="00EE5860" w:rsidRPr="00441CD0" w14:paraId="657C0532"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02C58871" w14:textId="77777777" w:rsidR="00EE5860" w:rsidRPr="00441CD0" w:rsidRDefault="00EE5860" w:rsidP="00BB0E1F">
            <w:pPr>
              <w:pStyle w:val="TAL"/>
            </w:pPr>
            <w:r w:rsidRPr="00441CD0">
              <w:rPr>
                <w:szCs w:val="18"/>
                <w:lang w:val="de-DE"/>
              </w:rPr>
              <w:lastRenderedPageBreak/>
              <w:t>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6F10062E" w14:textId="77777777" w:rsidR="00EE5860" w:rsidRPr="00441CD0" w:rsidRDefault="00EE5860" w:rsidP="00BB0E1F">
            <w:pPr>
              <w:pStyle w:val="TAL"/>
              <w:jc w:val="cente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4C9F638" w14:textId="77777777" w:rsidR="00EE5860" w:rsidRPr="00441CD0" w:rsidRDefault="00EE5860" w:rsidP="00BB0E1F">
            <w:pPr>
              <w:pStyle w:val="TAL"/>
            </w:pPr>
            <w:r w:rsidRPr="00441CD0">
              <w:t>This IE shall uniquely identify the URR among all the URRs configured for th</w:t>
            </w:r>
            <w:r w:rsidRPr="00441CD0">
              <w:rPr>
                <w:lang w:val="en-US"/>
              </w:rPr>
              <w:t>is</w:t>
            </w:r>
            <w:r w:rsidRPr="00441CD0">
              <w:t xml:space="preserve">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62F7954A"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F2714A5"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FD2D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82DD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2FE4541F" w14:textId="77777777" w:rsidR="00EE5860" w:rsidRPr="00441CD0" w:rsidRDefault="00EE5860" w:rsidP="00BB0E1F">
            <w:pPr>
              <w:pStyle w:val="TAC"/>
              <w:rPr>
                <w:lang w:val="x-none"/>
              </w:rPr>
            </w:pPr>
            <w:r w:rsidRPr="00441CD0">
              <w:t>URR ID</w:t>
            </w:r>
          </w:p>
        </w:tc>
      </w:tr>
      <w:tr w:rsidR="00EE5860" w:rsidRPr="00441CD0" w14:paraId="0FC446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61E04A7F" w14:textId="77777777" w:rsidR="00EE5860" w:rsidRPr="00441CD0" w:rsidRDefault="00EE5860" w:rsidP="00BB0E1F">
            <w:pPr>
              <w:pStyle w:val="TAL"/>
            </w:pPr>
            <w:r w:rsidRPr="00441CD0">
              <w:t>Measurement Method</w:t>
            </w:r>
          </w:p>
        </w:tc>
        <w:tc>
          <w:tcPr>
            <w:tcW w:w="336" w:type="dxa"/>
            <w:gridSpan w:val="2"/>
            <w:tcBorders>
              <w:top w:val="single" w:sz="4" w:space="0" w:color="auto"/>
              <w:left w:val="single" w:sz="4" w:space="0" w:color="auto"/>
              <w:bottom w:val="single" w:sz="4" w:space="0" w:color="auto"/>
              <w:right w:val="single" w:sz="4" w:space="0" w:color="auto"/>
            </w:tcBorders>
            <w:hideMark/>
          </w:tcPr>
          <w:p w14:paraId="7496C339"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56CC60C9" w14:textId="77777777" w:rsidR="00EE5860" w:rsidRPr="00441CD0" w:rsidRDefault="00EE5860" w:rsidP="00BB0E1F">
            <w:pPr>
              <w:pStyle w:val="TAL"/>
              <w:rPr>
                <w:szCs w:val="18"/>
              </w:rPr>
            </w:pPr>
            <w:r w:rsidRPr="00441CD0">
              <w:t xml:space="preserve">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79A9DB4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4D3D76"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3B7A4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ECE1E2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24669DE6" w14:textId="77777777" w:rsidR="00EE5860" w:rsidRPr="00441CD0" w:rsidRDefault="00EE5860" w:rsidP="00BB0E1F">
            <w:pPr>
              <w:pStyle w:val="TAC"/>
            </w:pPr>
            <w:r w:rsidRPr="00441CD0">
              <w:t>Measurement Method</w:t>
            </w:r>
          </w:p>
        </w:tc>
      </w:tr>
      <w:tr w:rsidR="00EE5860" w:rsidRPr="00441CD0" w14:paraId="13D3156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7C1A968"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6" w:type="dxa"/>
            <w:gridSpan w:val="2"/>
            <w:tcBorders>
              <w:top w:val="single" w:sz="4" w:space="0" w:color="auto"/>
              <w:left w:val="single" w:sz="4" w:space="0" w:color="auto"/>
              <w:bottom w:val="single" w:sz="4" w:space="0" w:color="auto"/>
              <w:right w:val="single" w:sz="4" w:space="0" w:color="auto"/>
            </w:tcBorders>
            <w:hideMark/>
          </w:tcPr>
          <w:p w14:paraId="5B8CFECE" w14:textId="77777777" w:rsidR="00EE5860" w:rsidRPr="00441CD0" w:rsidRDefault="00EE5860" w:rsidP="00BB0E1F">
            <w:pPr>
              <w:pStyle w:val="TAL"/>
              <w:jc w:val="center"/>
              <w:rPr>
                <w:szCs w:val="18"/>
              </w:rPr>
            </w:pPr>
            <w:r w:rsidRPr="00441CD0">
              <w:rPr>
                <w:szCs w:val="18"/>
              </w:rPr>
              <w:t>M</w:t>
            </w:r>
          </w:p>
        </w:tc>
        <w:tc>
          <w:tcPr>
            <w:tcW w:w="4666" w:type="dxa"/>
            <w:gridSpan w:val="2"/>
            <w:tcBorders>
              <w:top w:val="single" w:sz="4" w:space="0" w:color="auto"/>
              <w:left w:val="single" w:sz="4" w:space="0" w:color="auto"/>
              <w:bottom w:val="single" w:sz="4" w:space="0" w:color="auto"/>
              <w:right w:val="single" w:sz="4" w:space="0" w:color="auto"/>
            </w:tcBorders>
            <w:hideMark/>
          </w:tcPr>
          <w:p w14:paraId="4B1800C6" w14:textId="77777777" w:rsidR="00EE5860" w:rsidRPr="00441CD0" w:rsidRDefault="00EE5860" w:rsidP="00BB0E1F">
            <w:pPr>
              <w:pStyle w:val="TAL"/>
            </w:pPr>
            <w:r w:rsidRPr="00441CD0">
              <w:t>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E280E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77D0A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8C22B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41D4337"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61A86261" w14:textId="77777777" w:rsidR="00EE5860" w:rsidRPr="00441CD0" w:rsidRDefault="00EE5860" w:rsidP="00BB0E1F">
            <w:pPr>
              <w:pStyle w:val="TAC"/>
            </w:pPr>
            <w:r w:rsidRPr="00441CD0">
              <w:t>Reporting Triggers</w:t>
            </w:r>
          </w:p>
        </w:tc>
      </w:tr>
      <w:tr w:rsidR="00EE5860" w:rsidRPr="00441CD0" w14:paraId="4B4E5DF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3E9EFE9" w14:textId="77777777" w:rsidR="00EE5860" w:rsidRPr="00441CD0" w:rsidRDefault="00EE5860" w:rsidP="00BB0E1F">
            <w:pPr>
              <w:pStyle w:val="TAL"/>
            </w:pPr>
            <w:r w:rsidRPr="00441CD0">
              <w:t xml:space="preserve">Measurement Period </w:t>
            </w:r>
          </w:p>
        </w:tc>
        <w:tc>
          <w:tcPr>
            <w:tcW w:w="336" w:type="dxa"/>
            <w:gridSpan w:val="2"/>
            <w:tcBorders>
              <w:top w:val="single" w:sz="4" w:space="0" w:color="auto"/>
              <w:left w:val="single" w:sz="4" w:space="0" w:color="auto"/>
              <w:bottom w:val="single" w:sz="4" w:space="0" w:color="auto"/>
              <w:right w:val="single" w:sz="4" w:space="0" w:color="auto"/>
            </w:tcBorders>
            <w:hideMark/>
          </w:tcPr>
          <w:p w14:paraId="60A5740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6619EE4" w14:textId="77777777" w:rsidR="00EE5860" w:rsidRPr="00441CD0" w:rsidRDefault="00EE5860" w:rsidP="00BB0E1F">
            <w:pPr>
              <w:pStyle w:val="TAL"/>
            </w:pPr>
            <w:r w:rsidRPr="00441CD0">
              <w:t xml:space="preserve">This IE shall be present if periodic reporting is required. 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2A1962F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F5E11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5C9F16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3EA40F"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1288A4C" w14:textId="77777777" w:rsidR="00EE5860" w:rsidRPr="00441CD0" w:rsidRDefault="00EE5860" w:rsidP="00BB0E1F">
            <w:pPr>
              <w:pStyle w:val="TAC"/>
            </w:pPr>
            <w:r w:rsidRPr="00441CD0">
              <w:t>Measurement Period</w:t>
            </w:r>
          </w:p>
        </w:tc>
      </w:tr>
      <w:tr w:rsidR="00EE5860" w:rsidRPr="00441CD0" w14:paraId="7A143E6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877130A" w14:textId="77777777" w:rsidR="00EE5860" w:rsidRPr="00441CD0" w:rsidRDefault="00EE5860" w:rsidP="00BB0E1F">
            <w:pPr>
              <w:pStyle w:val="TAL"/>
            </w:pPr>
            <w:r w:rsidRPr="00441CD0">
              <w:t>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2B221F5B"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719ACCA" w14:textId="77777777" w:rsidR="00EE5860" w:rsidRPr="00441CD0" w:rsidRDefault="00EE5860" w:rsidP="00BB0E1F">
            <w:pPr>
              <w:pStyle w:val="TAL"/>
            </w:pPr>
            <w:r w:rsidRPr="00441CD0">
              <w:t>This IE shall be present if volume-based measurement is used and reporting is required upon reaching a volume threshold.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0F06AD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E2F8C58"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27C76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18FC60"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F96DFCB" w14:textId="77777777" w:rsidR="00EE5860" w:rsidRPr="00441CD0" w:rsidRDefault="00EE5860" w:rsidP="00BB0E1F">
            <w:pPr>
              <w:pStyle w:val="TAC"/>
            </w:pPr>
            <w:r w:rsidRPr="00441CD0">
              <w:t>Volume Threshold</w:t>
            </w:r>
          </w:p>
        </w:tc>
      </w:tr>
      <w:tr w:rsidR="00EE5860" w:rsidRPr="00441CD0" w14:paraId="19B40BF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5AA85C0" w14:textId="77777777" w:rsidR="00EE5860" w:rsidRPr="00441CD0" w:rsidRDefault="00EE5860" w:rsidP="00BB0E1F">
            <w:pPr>
              <w:pStyle w:val="TAL"/>
            </w:pPr>
            <w:r w:rsidRPr="00441CD0">
              <w:t>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9DA07AB"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C64FAC5" w14:textId="6C0EECF0" w:rsidR="00EE5860" w:rsidRPr="00441CD0" w:rsidRDefault="00EE5860" w:rsidP="00BB0E1F">
            <w:pPr>
              <w:pStyle w:val="TAL"/>
            </w:pPr>
            <w:r w:rsidRPr="00441CD0">
              <w:t xml:space="preserve">This IE shall be present if volume-based measurement is used and the CP </w:t>
            </w:r>
            <w:r w:rsidRPr="00441CD0">
              <w:rPr>
                <w:lang w:val="en-US"/>
              </w:rPr>
              <w:t xml:space="preserve">function needs to provision a Volume Quota in the UP function </w:t>
            </w:r>
            <w:r w:rsidRPr="00441CD0">
              <w:t xml:space="preserve">(see </w:t>
            </w:r>
            <w:r w:rsidR="00415C19" w:rsidRPr="00441CD0">
              <w:t>clause</w:t>
            </w:r>
            <w:r w:rsidR="00415C19">
              <w:t> </w:t>
            </w:r>
            <w:r w:rsidR="00415C19" w:rsidRPr="00441CD0">
              <w:t>5</w:t>
            </w:r>
            <w:r w:rsidRPr="00441CD0">
              <w:t>.2.2.2)</w:t>
            </w:r>
          </w:p>
          <w:p w14:paraId="38F534A1"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1F0CEE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E3DE8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819EB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566A98D"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E832F22" w14:textId="77777777" w:rsidR="00EE5860" w:rsidRPr="00441CD0" w:rsidRDefault="00EE5860" w:rsidP="00BB0E1F">
            <w:pPr>
              <w:pStyle w:val="TAC"/>
              <w:rPr>
                <w:lang w:val="sv-SE"/>
              </w:rPr>
            </w:pPr>
            <w:r w:rsidRPr="00441CD0">
              <w:t xml:space="preserve">Volume </w:t>
            </w:r>
            <w:r w:rsidRPr="00441CD0">
              <w:rPr>
                <w:lang w:val="sv-SE"/>
              </w:rPr>
              <w:t>Quota</w:t>
            </w:r>
          </w:p>
        </w:tc>
      </w:tr>
      <w:tr w:rsidR="00EE5860" w:rsidRPr="00441CD0" w14:paraId="40409821"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B3AAED6" w14:textId="77777777" w:rsidR="00EE5860" w:rsidRPr="00441CD0" w:rsidRDefault="00EE5860" w:rsidP="00BB0E1F">
            <w:pPr>
              <w:pStyle w:val="TAL"/>
            </w:pPr>
            <w:r w:rsidRPr="00441CD0">
              <w:t>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5520783"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6F6CFCF" w14:textId="77777777" w:rsidR="00EE5860" w:rsidRPr="00441CD0" w:rsidRDefault="00EE5860" w:rsidP="00BB0E1F">
            <w:pPr>
              <w:pStyle w:val="TAL"/>
            </w:pPr>
            <w:r w:rsidRPr="00441CD0">
              <w:t>This IE shall be present if event-based measurement is used and reporting is required upon reaching an event threshold. 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358EF9E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1644F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65FE7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518481"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A552A32" w14:textId="77777777" w:rsidR="00EE5860" w:rsidRPr="00441CD0" w:rsidRDefault="00EE5860" w:rsidP="00BB0E1F">
            <w:pPr>
              <w:pStyle w:val="TAC"/>
              <w:rPr>
                <w:lang w:val="x-none"/>
              </w:rPr>
            </w:pPr>
            <w:r w:rsidRPr="00441CD0">
              <w:t>Event Threshold</w:t>
            </w:r>
          </w:p>
        </w:tc>
      </w:tr>
      <w:tr w:rsidR="00EE5860" w:rsidRPr="00441CD0" w14:paraId="5CE5B71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9190D46" w14:textId="77777777" w:rsidR="00EE5860" w:rsidRPr="00441CD0" w:rsidRDefault="00EE5860" w:rsidP="00BB0E1F">
            <w:pPr>
              <w:pStyle w:val="TAL"/>
            </w:pPr>
            <w:r w:rsidRPr="00441CD0">
              <w:t>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211EDD65"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820308D" w14:textId="45ECA7E0" w:rsidR="00EE5860" w:rsidRPr="00441CD0" w:rsidRDefault="00EE5860" w:rsidP="00BB0E1F">
            <w:pPr>
              <w:pStyle w:val="TAL"/>
            </w:pPr>
            <w:r w:rsidRPr="00441CD0">
              <w:t xml:space="preserve">This IE shall be present if event-based measurement is used and the CP </w:t>
            </w:r>
            <w:r w:rsidRPr="00441CD0">
              <w:rPr>
                <w:lang w:val="en-US"/>
              </w:rPr>
              <w:t xml:space="preserve">function needs to provision an Event Quota in the UP function </w:t>
            </w:r>
            <w:r w:rsidRPr="00441CD0">
              <w:t xml:space="preserve">(see </w:t>
            </w:r>
            <w:r w:rsidR="00415C19" w:rsidRPr="00441CD0">
              <w:t>clause</w:t>
            </w:r>
            <w:r w:rsidR="00415C19">
              <w:t> </w:t>
            </w:r>
            <w:r w:rsidR="00415C19" w:rsidRPr="00441CD0">
              <w:t>5</w:t>
            </w:r>
            <w:r w:rsidRPr="00441CD0">
              <w:t>.2.2.2)</w:t>
            </w:r>
          </w:p>
          <w:p w14:paraId="45F3684A"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5F4BB4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8C11E7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3BB3B6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E3061C"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406E2747" w14:textId="77777777" w:rsidR="00EE5860" w:rsidRPr="00441CD0" w:rsidRDefault="00EE5860" w:rsidP="00BB0E1F">
            <w:pPr>
              <w:pStyle w:val="TAC"/>
              <w:rPr>
                <w:lang w:val="x-none"/>
              </w:rPr>
            </w:pPr>
            <w:r w:rsidRPr="00441CD0">
              <w:t>Event Quota</w:t>
            </w:r>
          </w:p>
        </w:tc>
      </w:tr>
      <w:tr w:rsidR="00EE5860" w:rsidRPr="00441CD0" w14:paraId="7EB5672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3ADE790" w14:textId="77777777" w:rsidR="00EE5860" w:rsidRPr="00441CD0" w:rsidRDefault="00EE5860" w:rsidP="00BB0E1F">
            <w:pPr>
              <w:pStyle w:val="TAL"/>
            </w:pPr>
            <w:r w:rsidRPr="00441CD0">
              <w:t>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19962F7"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24768E0D" w14:textId="77777777" w:rsidR="00EE5860" w:rsidRPr="00441CD0" w:rsidRDefault="00EE5860" w:rsidP="00BB0E1F">
            <w:pPr>
              <w:pStyle w:val="TAL"/>
            </w:pPr>
            <w:r w:rsidRPr="00441CD0">
              <w:t>This IE shall be present if time-based measurement is used and reporting is required upon reaching a time threshold.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3446F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7942F9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AF2085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361D8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117F241" w14:textId="77777777" w:rsidR="00EE5860" w:rsidRPr="00441CD0" w:rsidRDefault="00EE5860" w:rsidP="00BB0E1F">
            <w:pPr>
              <w:pStyle w:val="TAC"/>
            </w:pPr>
            <w:r w:rsidRPr="00441CD0">
              <w:t>Time Threshold</w:t>
            </w:r>
          </w:p>
        </w:tc>
      </w:tr>
      <w:tr w:rsidR="00EE5860" w:rsidRPr="00441CD0" w14:paraId="36F8BC5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0431E36" w14:textId="77777777" w:rsidR="00EE5860" w:rsidRPr="00441CD0" w:rsidRDefault="00EE5860" w:rsidP="00BB0E1F">
            <w:pPr>
              <w:pStyle w:val="TAL"/>
              <w:rPr>
                <w:lang w:val="sv-SE"/>
              </w:rPr>
            </w:pPr>
            <w:r w:rsidRPr="00441CD0">
              <w:t xml:space="preserve">Time </w:t>
            </w:r>
            <w:r w:rsidRPr="00441CD0">
              <w:rPr>
                <w:lang w:val="sv-SE"/>
              </w:rPr>
              <w:t>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79EAA567" w14:textId="77777777" w:rsidR="00EE5860" w:rsidRPr="00441CD0" w:rsidRDefault="00EE5860" w:rsidP="00BB0E1F">
            <w:pPr>
              <w:pStyle w:val="TAL"/>
              <w:jc w:val="center"/>
              <w:rPr>
                <w:szCs w:val="18"/>
                <w:lang w:val="x-non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9D84B91" w14:textId="18489404" w:rsidR="00EE5860" w:rsidRPr="00441CD0" w:rsidRDefault="00EE5860" w:rsidP="00BB0E1F">
            <w:pPr>
              <w:pStyle w:val="TAL"/>
            </w:pPr>
            <w:r w:rsidRPr="00441CD0">
              <w:t xml:space="preserve">This IE shall be present if time-based measurement is used and the CP </w:t>
            </w:r>
            <w:r w:rsidRPr="00441CD0">
              <w:rPr>
                <w:lang w:val="en-US"/>
              </w:rPr>
              <w:t xml:space="preserve">function needs to provision a Time Quota in the UP function </w:t>
            </w:r>
            <w:r w:rsidRPr="00441CD0">
              <w:t xml:space="preserve">(see </w:t>
            </w:r>
            <w:r w:rsidR="00415C19" w:rsidRPr="00441CD0">
              <w:t>clause</w:t>
            </w:r>
            <w:r w:rsidR="00415C19">
              <w:t> </w:t>
            </w:r>
            <w:r w:rsidR="00415C19" w:rsidRPr="00441CD0">
              <w:t>5</w:t>
            </w:r>
            <w:r w:rsidRPr="00441CD0">
              <w:t>.2.2.2)</w:t>
            </w:r>
          </w:p>
          <w:p w14:paraId="39D7C9ED"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66A512E"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B9218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4763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B66A3B"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E164241" w14:textId="77777777" w:rsidR="00EE5860" w:rsidRPr="00441CD0" w:rsidRDefault="00EE5860" w:rsidP="00BB0E1F">
            <w:pPr>
              <w:pStyle w:val="TAC"/>
              <w:rPr>
                <w:lang w:val="sv-SE"/>
              </w:rPr>
            </w:pPr>
            <w:r w:rsidRPr="00441CD0">
              <w:t xml:space="preserve">Time </w:t>
            </w:r>
            <w:r w:rsidRPr="00441CD0">
              <w:rPr>
                <w:lang w:val="sv-SE"/>
              </w:rPr>
              <w:t>Quota</w:t>
            </w:r>
          </w:p>
        </w:tc>
      </w:tr>
      <w:tr w:rsidR="00EE5860" w:rsidRPr="00441CD0" w14:paraId="743E15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F5D16E9" w14:textId="77777777" w:rsidR="00EE5860" w:rsidRPr="00441CD0" w:rsidRDefault="00EE5860" w:rsidP="00BB0E1F">
            <w:pPr>
              <w:pStyle w:val="TAL"/>
            </w:pPr>
            <w:r w:rsidRPr="00441CD0">
              <w:t>Quota Holding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3144DE48"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3A1050E4" w14:textId="77777777" w:rsidR="00EE5860" w:rsidRPr="00441CD0" w:rsidRDefault="00EE5860" w:rsidP="00BB0E1F">
            <w:pPr>
              <w:pStyle w:val="TAL"/>
            </w:pPr>
            <w:r w:rsidRPr="00441CD0">
              <w:t>This IE shall be present, for a time, volume or event-based measurement, if reporting is required and packets are no longer permitted to pass on when no packets are received during a given inactivity period.</w:t>
            </w:r>
          </w:p>
          <w:p w14:paraId="1EFC016A" w14:textId="77777777" w:rsidR="00EE5860" w:rsidRPr="00441CD0" w:rsidRDefault="00EE5860" w:rsidP="00BB0E1F">
            <w:pPr>
              <w:pStyle w:val="TAL"/>
            </w:pPr>
            <w:r w:rsidRPr="00441CD0">
              <w:t>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44CEF7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2E7B83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E93B6D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D9C579"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79805B" w14:textId="77777777" w:rsidR="00EE5860" w:rsidRPr="00441CD0" w:rsidRDefault="00EE5860" w:rsidP="00BB0E1F">
            <w:pPr>
              <w:pStyle w:val="TAC"/>
            </w:pPr>
            <w:r w:rsidRPr="00441CD0">
              <w:t>Quota Holding Time</w:t>
            </w:r>
          </w:p>
        </w:tc>
      </w:tr>
      <w:tr w:rsidR="00EE5860" w:rsidRPr="00441CD0" w14:paraId="1F425665"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C20B33" w14:textId="77777777" w:rsidR="00EE5860" w:rsidRPr="00441CD0" w:rsidRDefault="00EE5860" w:rsidP="00BB0E1F">
            <w:pPr>
              <w:pStyle w:val="TAL"/>
            </w:pPr>
            <w:r w:rsidRPr="00441CD0">
              <w:t>Dropped DL Traffic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0B345A01"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726D8DDC" w14:textId="77777777" w:rsidR="00EE5860" w:rsidRPr="00441CD0" w:rsidRDefault="00EE5860" w:rsidP="00BB0E1F">
            <w:pPr>
              <w:pStyle w:val="TAL"/>
            </w:pPr>
            <w:r w:rsidRPr="00441CD0">
              <w:t>This IE shall be present if reporting is required when the DL traffic being dropped exceeds a threshold.</w:t>
            </w:r>
          </w:p>
          <w:p w14:paraId="6FE82548"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37EB3EC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6D54438"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EA6FAF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6F6179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9F4CBFC" w14:textId="77777777" w:rsidR="00EE5860" w:rsidRPr="00441CD0" w:rsidRDefault="00EE5860" w:rsidP="00BB0E1F">
            <w:pPr>
              <w:pStyle w:val="TAC"/>
            </w:pPr>
            <w:r w:rsidRPr="00441CD0">
              <w:t>Dropped DL Traffic Threshold</w:t>
            </w:r>
          </w:p>
        </w:tc>
      </w:tr>
      <w:tr w:rsidR="00EE5860" w:rsidRPr="00441CD0" w14:paraId="7131530E"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EF91DFB" w14:textId="77777777" w:rsidR="00EE5860" w:rsidRPr="00441CD0" w:rsidRDefault="00EE5860" w:rsidP="00BB0E1F">
            <w:pPr>
              <w:pStyle w:val="TAL"/>
            </w:pPr>
            <w:r w:rsidRPr="00441CD0">
              <w:t>Quota Validity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600165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0C665151" w14:textId="77777777" w:rsidR="00EE5860" w:rsidRPr="00441CD0" w:rsidRDefault="00EE5860" w:rsidP="00BB0E1F">
            <w:pPr>
              <w:pStyle w:val="TAL"/>
            </w:pPr>
            <w:r w:rsidRPr="00441CD0">
              <w:t>This IE shall be present if reporting is required when the Quota Validity time for a given Quota is over.</w:t>
            </w:r>
          </w:p>
        </w:tc>
        <w:tc>
          <w:tcPr>
            <w:tcW w:w="370" w:type="dxa"/>
            <w:gridSpan w:val="2"/>
            <w:tcBorders>
              <w:top w:val="single" w:sz="4" w:space="0" w:color="auto"/>
              <w:left w:val="single" w:sz="4" w:space="0" w:color="auto"/>
              <w:bottom w:val="single" w:sz="4" w:space="0" w:color="auto"/>
              <w:right w:val="single" w:sz="4" w:space="0" w:color="auto"/>
            </w:tcBorders>
            <w:hideMark/>
          </w:tcPr>
          <w:p w14:paraId="4C4A4301"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7F9482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15171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7E44AD"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131D96DD" w14:textId="77777777" w:rsidR="00EE5860" w:rsidRPr="00441CD0" w:rsidRDefault="00EE5860" w:rsidP="00BB0E1F">
            <w:pPr>
              <w:pStyle w:val="TAC"/>
            </w:pPr>
            <w:r w:rsidRPr="00441CD0">
              <w:t>Quota Validity Time</w:t>
            </w:r>
          </w:p>
        </w:tc>
      </w:tr>
      <w:tr w:rsidR="00EE5860" w:rsidRPr="00441CD0" w14:paraId="63868A16"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C4C37D3" w14:textId="77777777" w:rsidR="00EE5860" w:rsidRPr="00441CD0" w:rsidRDefault="00EE5860" w:rsidP="00BB0E1F">
            <w:pPr>
              <w:pStyle w:val="TAL"/>
            </w:pPr>
            <w:r w:rsidRPr="00441CD0">
              <w:t>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3065751" w14:textId="77777777" w:rsidR="00EE5860" w:rsidRPr="00441CD0" w:rsidRDefault="00EE5860" w:rsidP="00BB0E1F">
            <w:pPr>
              <w:pStyle w:val="TAL"/>
              <w:jc w:val="center"/>
              <w:rPr>
                <w:szCs w:val="18"/>
              </w:rPr>
            </w:pPr>
            <w:r w:rsidRPr="00441CD0">
              <w:rPr>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0550AB13" w14:textId="77777777" w:rsidR="00EE5860" w:rsidRPr="00441CD0" w:rsidRDefault="00EE5860" w:rsidP="00BB0E1F">
            <w:pPr>
              <w:pStyle w:val="TAL"/>
            </w:pPr>
            <w:r w:rsidRPr="00441CD0">
              <w:t xml:space="preserve">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02BFB9EB"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04C20D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F7D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973AD5"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3AB8EDC6" w14:textId="77777777" w:rsidR="00EE5860" w:rsidRPr="00441CD0" w:rsidRDefault="00EE5860" w:rsidP="00BB0E1F">
            <w:pPr>
              <w:pStyle w:val="TAC"/>
            </w:pPr>
            <w:r w:rsidRPr="00441CD0">
              <w:t>Monitoring Time</w:t>
            </w:r>
          </w:p>
        </w:tc>
      </w:tr>
      <w:tr w:rsidR="00EE5860" w:rsidRPr="00441CD0" w14:paraId="1491B5DA"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B6C60EF" w14:textId="77777777" w:rsidR="00EE5860" w:rsidRPr="00441CD0" w:rsidRDefault="00EE5860" w:rsidP="00BB0E1F">
            <w:pPr>
              <w:pStyle w:val="TAL"/>
            </w:pPr>
            <w:r w:rsidRPr="00441CD0">
              <w:t>Subsequent Volume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47CF7CBA"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7DF0C57B" w14:textId="77777777" w:rsidR="00EE5860" w:rsidRPr="00441CD0" w:rsidRDefault="00EE5860" w:rsidP="00BB0E1F">
            <w:pPr>
              <w:pStyle w:val="TAL"/>
            </w:pPr>
            <w:r w:rsidRPr="00441CD0">
              <w:t>This IE may be present if the Monitoring Time IE is present and volume-based measurement is used.</w:t>
            </w:r>
          </w:p>
          <w:p w14:paraId="18D4FEB1"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3B7B48"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AF54EB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D9F9A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4C6652"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55FE3706" w14:textId="77777777" w:rsidR="00EE5860" w:rsidRPr="00441CD0" w:rsidRDefault="00EE5860" w:rsidP="00BB0E1F">
            <w:pPr>
              <w:pStyle w:val="TAC"/>
            </w:pPr>
            <w:r w:rsidRPr="00441CD0">
              <w:t>Subsequent Volume Threshold</w:t>
            </w:r>
          </w:p>
        </w:tc>
      </w:tr>
      <w:tr w:rsidR="00EE5860" w:rsidRPr="00441CD0" w14:paraId="2924819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4FA296A" w14:textId="77777777" w:rsidR="00EE5860" w:rsidRPr="00441CD0" w:rsidRDefault="00EE5860" w:rsidP="00BB0E1F">
            <w:pPr>
              <w:pStyle w:val="TAL"/>
            </w:pPr>
            <w:r w:rsidRPr="00441CD0">
              <w:lastRenderedPageBreak/>
              <w:t>Subsequent Time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7C138A57" w14:textId="77777777" w:rsidR="00EE5860" w:rsidRPr="00441CD0" w:rsidRDefault="00EE5860" w:rsidP="00BB0E1F">
            <w:pPr>
              <w:pStyle w:val="TAL"/>
              <w:jc w:val="center"/>
              <w:rPr>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4AF2CB6" w14:textId="77777777" w:rsidR="00EE5860" w:rsidRPr="00441CD0" w:rsidRDefault="00EE5860" w:rsidP="00BB0E1F">
            <w:pPr>
              <w:pStyle w:val="TAL"/>
            </w:pPr>
            <w:r w:rsidRPr="00441CD0">
              <w:t>This IE may be present if the Monitoring Time IE is present and time-based measurement is used.</w:t>
            </w:r>
          </w:p>
          <w:p w14:paraId="1F52F465" w14:textId="77777777" w:rsidR="00EE5860" w:rsidRPr="00441CD0" w:rsidRDefault="00EE5860" w:rsidP="00BB0E1F">
            <w:pPr>
              <w:pStyle w:val="TAL"/>
              <w:rPr>
                <w:lang w:val="x-none"/>
              </w:rPr>
            </w:pPr>
            <w:r w:rsidRPr="00441CD0">
              <w:t>When present, it shall indicate the time usage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4C769BF6"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49FAF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A2DC45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8D181E3"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4870C438" w14:textId="77777777" w:rsidR="00EE5860" w:rsidRPr="00441CD0" w:rsidRDefault="00EE5860" w:rsidP="00BB0E1F">
            <w:pPr>
              <w:pStyle w:val="TAC"/>
            </w:pPr>
            <w:r w:rsidRPr="00441CD0">
              <w:t>Subsequent Time Threshold</w:t>
            </w:r>
          </w:p>
        </w:tc>
      </w:tr>
      <w:tr w:rsidR="00EE5860" w:rsidRPr="00441CD0" w14:paraId="1A2F30E0"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88D6C1A" w14:textId="77777777" w:rsidR="00EE5860" w:rsidRPr="00441CD0" w:rsidRDefault="00EE5860" w:rsidP="00BB0E1F">
            <w:pPr>
              <w:pStyle w:val="TAL"/>
            </w:pPr>
            <w:r w:rsidRPr="00441CD0">
              <w:t>Subsequent Volume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64791C4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153DB85E" w14:textId="4C5C9E0F" w:rsidR="00EE5860" w:rsidRPr="00441CD0" w:rsidRDefault="00EE5860" w:rsidP="00BB0E1F">
            <w:pPr>
              <w:pStyle w:val="TAL"/>
            </w:pPr>
            <w:r w:rsidRPr="00441CD0">
              <w:t xml:space="preserve">This IE may be present if Monitoring Time IE is present and </w:t>
            </w:r>
            <w:r w:rsidRPr="00441CD0">
              <w:rPr>
                <w:lang w:val="en-US"/>
              </w:rPr>
              <w:t xml:space="preserve">volume-based </w:t>
            </w:r>
            <w:r w:rsidRPr="00441CD0">
              <w:t>measurement</w:t>
            </w:r>
            <w:r w:rsidRPr="00441CD0">
              <w:rPr>
                <w:lang w:val="en-US"/>
              </w:rPr>
              <w:t xml:space="preserve"> is used</w:t>
            </w:r>
            <w:r w:rsidRPr="00441CD0">
              <w:t xml:space="preserve"> (see </w:t>
            </w:r>
            <w:r w:rsidR="00415C19" w:rsidRPr="00441CD0">
              <w:t>clause</w:t>
            </w:r>
            <w:r w:rsidR="00415C19">
              <w:t> </w:t>
            </w:r>
            <w:r w:rsidR="00415C19" w:rsidRPr="00441CD0">
              <w:t>5</w:t>
            </w:r>
            <w:r w:rsidRPr="00441CD0">
              <w:t>.2.2.2).</w:t>
            </w:r>
          </w:p>
          <w:p w14:paraId="7BD69DF3"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3766F2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924EE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4EAE9B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315B301"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328101CF" w14:textId="77777777" w:rsidR="00EE5860" w:rsidRPr="00441CD0" w:rsidRDefault="00EE5860" w:rsidP="00BB0E1F">
            <w:pPr>
              <w:pStyle w:val="TAC"/>
            </w:pPr>
            <w:r w:rsidRPr="00441CD0">
              <w:t>Subsequent Volume Quota</w:t>
            </w:r>
          </w:p>
        </w:tc>
      </w:tr>
      <w:tr w:rsidR="00EE5860" w:rsidRPr="00441CD0" w14:paraId="0A46303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F72D094" w14:textId="77777777" w:rsidR="00EE5860" w:rsidRPr="00441CD0" w:rsidRDefault="00EE5860" w:rsidP="00BB0E1F">
            <w:pPr>
              <w:pStyle w:val="TAL"/>
            </w:pPr>
            <w:r w:rsidRPr="00441CD0">
              <w:t>Subsequent Time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12B87105" w14:textId="77777777" w:rsidR="00EE5860" w:rsidRPr="00441CD0" w:rsidRDefault="00EE5860" w:rsidP="00BB0E1F">
            <w:pPr>
              <w:pStyle w:val="TAL"/>
              <w:jc w:val="center"/>
              <w:rPr>
                <w:rFonts w:eastAsia="SimSun"/>
                <w:szCs w:val="18"/>
              </w:rPr>
            </w:pPr>
            <w:r w:rsidRPr="00441CD0">
              <w:rPr>
                <w:rFonts w:eastAsia="SimSun"/>
                <w:szCs w:val="18"/>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48D48995" w14:textId="67D77FE6" w:rsidR="00EE5860" w:rsidRPr="00441CD0" w:rsidRDefault="00EE5860" w:rsidP="00BB0E1F">
            <w:pPr>
              <w:pStyle w:val="TAL"/>
            </w:pPr>
            <w:r w:rsidRPr="00441CD0">
              <w:t>This IE may be present if Monitoring Time IE is present and</w:t>
            </w:r>
            <w:r w:rsidRPr="00441CD0">
              <w:rPr>
                <w:lang w:val="en-US"/>
              </w:rPr>
              <w:t xml:space="preserve"> time-based </w:t>
            </w:r>
            <w:r w:rsidRPr="00441CD0">
              <w:t xml:space="preserve">measurement </w:t>
            </w:r>
            <w:r w:rsidRPr="00441CD0">
              <w:rPr>
                <w:lang w:val="en-US"/>
              </w:rPr>
              <w:t xml:space="preserve">is used </w:t>
            </w:r>
            <w:r w:rsidRPr="00441CD0">
              <w:t xml:space="preserve">(see </w:t>
            </w:r>
            <w:r w:rsidR="00415C19" w:rsidRPr="00441CD0">
              <w:t>clause</w:t>
            </w:r>
            <w:r w:rsidR="00415C19">
              <w:t> </w:t>
            </w:r>
            <w:r w:rsidR="00415C19" w:rsidRPr="00441CD0">
              <w:t>5</w:t>
            </w:r>
            <w:r w:rsidRPr="00441CD0">
              <w:t>.2.2.2)</w:t>
            </w:r>
          </w:p>
          <w:p w14:paraId="1CAEFEE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074F135"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1562E3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378A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7D04257"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7B8DCEDF" w14:textId="77777777" w:rsidR="00EE5860" w:rsidRPr="00441CD0" w:rsidRDefault="00EE5860" w:rsidP="00BB0E1F">
            <w:pPr>
              <w:pStyle w:val="TAC"/>
            </w:pPr>
            <w:r w:rsidRPr="00441CD0">
              <w:t>Subsequent Time Quota</w:t>
            </w:r>
          </w:p>
        </w:tc>
      </w:tr>
      <w:tr w:rsidR="00EE5860" w:rsidRPr="00441CD0" w14:paraId="6B80462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1B59A0F" w14:textId="77777777" w:rsidR="00EE5860" w:rsidRPr="00441CD0" w:rsidRDefault="00EE5860" w:rsidP="00BB0E1F">
            <w:pPr>
              <w:pStyle w:val="TAL"/>
            </w:pPr>
            <w:r w:rsidRPr="00441CD0">
              <w:t>Subsequent Event Threshold</w:t>
            </w:r>
          </w:p>
        </w:tc>
        <w:tc>
          <w:tcPr>
            <w:tcW w:w="336" w:type="dxa"/>
            <w:gridSpan w:val="2"/>
            <w:tcBorders>
              <w:top w:val="single" w:sz="4" w:space="0" w:color="auto"/>
              <w:left w:val="single" w:sz="4" w:space="0" w:color="auto"/>
              <w:bottom w:val="single" w:sz="4" w:space="0" w:color="auto"/>
              <w:right w:val="single" w:sz="4" w:space="0" w:color="auto"/>
            </w:tcBorders>
            <w:hideMark/>
          </w:tcPr>
          <w:p w14:paraId="6EE3FBA0" w14:textId="77777777" w:rsidR="00EE5860" w:rsidRPr="00441CD0" w:rsidRDefault="00EE5860" w:rsidP="00BB0E1F">
            <w:pPr>
              <w:pStyle w:val="TAL"/>
              <w:jc w:val="center"/>
              <w:rPr>
                <w:rFonts w:eastAsia="SimSun"/>
                <w:szCs w:val="18"/>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3B392296" w14:textId="77777777" w:rsidR="00EE5860" w:rsidRPr="00441CD0" w:rsidRDefault="00EE5860" w:rsidP="00BB0E1F">
            <w:pPr>
              <w:pStyle w:val="TAL"/>
            </w:pPr>
            <w:r w:rsidRPr="00441CD0">
              <w:t>This IE may be present if the Monitoring Time IE is present and event-based measurement is used.</w:t>
            </w:r>
          </w:p>
          <w:p w14:paraId="19F098E8"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E26A98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C42E1E1"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E0714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6639B6"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1C0C632" w14:textId="77777777" w:rsidR="00EE5860" w:rsidRPr="00441CD0" w:rsidRDefault="00EE5860" w:rsidP="00BB0E1F">
            <w:pPr>
              <w:pStyle w:val="TAC"/>
            </w:pPr>
            <w:r w:rsidRPr="00441CD0">
              <w:t>Subsequent Event Threshold</w:t>
            </w:r>
          </w:p>
        </w:tc>
      </w:tr>
      <w:tr w:rsidR="00EE5860" w:rsidRPr="00441CD0" w14:paraId="151DA8FC"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31025C7" w14:textId="77777777" w:rsidR="00EE5860" w:rsidRPr="00441CD0" w:rsidRDefault="00EE5860" w:rsidP="00BB0E1F">
            <w:pPr>
              <w:pStyle w:val="TAL"/>
            </w:pPr>
            <w:r w:rsidRPr="00441CD0">
              <w:t>Subsequent Event Quota</w:t>
            </w:r>
          </w:p>
        </w:tc>
        <w:tc>
          <w:tcPr>
            <w:tcW w:w="336" w:type="dxa"/>
            <w:gridSpan w:val="2"/>
            <w:tcBorders>
              <w:top w:val="single" w:sz="4" w:space="0" w:color="auto"/>
              <w:left w:val="single" w:sz="4" w:space="0" w:color="auto"/>
              <w:bottom w:val="single" w:sz="4" w:space="0" w:color="auto"/>
              <w:right w:val="single" w:sz="4" w:space="0" w:color="auto"/>
            </w:tcBorders>
            <w:hideMark/>
          </w:tcPr>
          <w:p w14:paraId="0D861472" w14:textId="77777777" w:rsidR="00EE5860" w:rsidRPr="00441CD0" w:rsidRDefault="00EE5860" w:rsidP="00BB0E1F">
            <w:pPr>
              <w:pStyle w:val="TAL"/>
              <w:jc w:val="center"/>
              <w:rPr>
                <w:rFonts w:eastAsia="SimSun"/>
                <w:szCs w:val="18"/>
              </w:rPr>
            </w:pPr>
            <w:r w:rsidRPr="00441CD0">
              <w:rPr>
                <w:rFonts w:eastAsia="SimSun"/>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hideMark/>
          </w:tcPr>
          <w:p w14:paraId="6BCB0206" w14:textId="4BA8228E" w:rsidR="00EE5860" w:rsidRPr="00441CD0" w:rsidRDefault="00EE5860" w:rsidP="00BB0E1F">
            <w:pPr>
              <w:pStyle w:val="TAL"/>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66198B40"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D0005D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EC0E8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F5FE3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26BED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hideMark/>
          </w:tcPr>
          <w:p w14:paraId="5F748BA2" w14:textId="77777777" w:rsidR="00EE5860" w:rsidRPr="00441CD0" w:rsidRDefault="00EE5860" w:rsidP="00BB0E1F">
            <w:pPr>
              <w:pStyle w:val="TAC"/>
            </w:pPr>
            <w:r w:rsidRPr="00441CD0">
              <w:t>Subsequent Event Quota</w:t>
            </w:r>
          </w:p>
        </w:tc>
      </w:tr>
      <w:tr w:rsidR="00EE5860" w:rsidRPr="00441CD0" w14:paraId="7D38710D"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2DE88AF0" w14:textId="77777777" w:rsidR="00EE5860" w:rsidRPr="00441CD0" w:rsidRDefault="00EE5860" w:rsidP="00BB0E1F">
            <w:pPr>
              <w:pStyle w:val="TAL"/>
            </w:pPr>
            <w:r w:rsidRPr="00441CD0">
              <w:t>Inactivity Detection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D26E64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685D7B33" w14:textId="77777777" w:rsidR="00EE5860" w:rsidRPr="00441CD0" w:rsidRDefault="00EE5860" w:rsidP="00BB0E1F">
            <w:pPr>
              <w:pStyle w:val="TAL"/>
            </w:pPr>
            <w:r w:rsidRPr="00441CD0">
              <w:t>This IE shall be present if time-based measurement is used and the time measurement need to be suspended when no packets are received during a given inactivity period. When present, it shall contain the duration of the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654C36F5"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7E5304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E7983A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DA864"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4F1D9AB" w14:textId="77777777" w:rsidR="00EE5860" w:rsidRPr="00441CD0" w:rsidRDefault="00EE5860" w:rsidP="00BB0E1F">
            <w:pPr>
              <w:pStyle w:val="TAC"/>
              <w:rPr>
                <w:lang w:val="x-none"/>
              </w:rPr>
            </w:pPr>
            <w:r w:rsidRPr="00441CD0">
              <w:t>Inactivity Detection Time</w:t>
            </w:r>
          </w:p>
        </w:tc>
      </w:tr>
      <w:tr w:rsidR="00EE5860" w:rsidRPr="00441CD0" w14:paraId="2BCE0773"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55EA58" w14:textId="77777777" w:rsidR="00EE5860" w:rsidRPr="00441CD0" w:rsidRDefault="00EE5860" w:rsidP="00BB0E1F">
            <w:pPr>
              <w:pStyle w:val="TAL"/>
            </w:pPr>
            <w:r w:rsidRPr="00441CD0">
              <w:t>Linked URR ID</w:t>
            </w:r>
          </w:p>
        </w:tc>
        <w:tc>
          <w:tcPr>
            <w:tcW w:w="336" w:type="dxa"/>
            <w:gridSpan w:val="2"/>
            <w:tcBorders>
              <w:top w:val="single" w:sz="4" w:space="0" w:color="auto"/>
              <w:left w:val="single" w:sz="4" w:space="0" w:color="auto"/>
              <w:bottom w:val="single" w:sz="4" w:space="0" w:color="auto"/>
              <w:right w:val="single" w:sz="4" w:space="0" w:color="auto"/>
            </w:tcBorders>
            <w:hideMark/>
          </w:tcPr>
          <w:p w14:paraId="700C1E16"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BEB3665" w14:textId="5A5A2AE9" w:rsidR="00EE5860" w:rsidRPr="00441CD0" w:rsidRDefault="00EE5860" w:rsidP="00BB0E1F">
            <w:pPr>
              <w:pStyle w:val="TAL"/>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299272AC" w14:textId="77777777" w:rsidR="00EE5860" w:rsidRPr="00441CD0" w:rsidRDefault="00EE5860" w:rsidP="00BB0E1F">
            <w:pPr>
              <w:pStyle w:val="TAL"/>
            </w:pPr>
            <w:r w:rsidRPr="00441CD0">
              <w:rPr>
                <w:lang w:eastAsia="zh-CN"/>
              </w:rPr>
              <w:t>Several IEs with the same IE type may be present to represent multiple linked URRs which are related with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45E9E0"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2A3BD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245D47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F47F5F" w14:textId="77777777" w:rsidR="00EE5860" w:rsidRPr="00441CD0" w:rsidRDefault="00EE5860" w:rsidP="00BB0E1F">
            <w:pPr>
              <w:pStyle w:val="TAC"/>
              <w:rPr>
                <w:lang w:val="de-DE"/>
              </w:rPr>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DC72473" w14:textId="77777777" w:rsidR="00EE5860" w:rsidRPr="00441CD0" w:rsidRDefault="00EE5860" w:rsidP="00BB0E1F">
            <w:pPr>
              <w:pStyle w:val="TAC"/>
              <w:rPr>
                <w:lang w:val="x-none"/>
              </w:rPr>
            </w:pPr>
            <w:r w:rsidRPr="00441CD0">
              <w:t xml:space="preserve">Linked URR ID </w:t>
            </w:r>
          </w:p>
        </w:tc>
      </w:tr>
      <w:tr w:rsidR="00EE5860" w:rsidRPr="00441CD0" w14:paraId="1E8F494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1A009F0C" w14:textId="77777777" w:rsidR="00EE5860" w:rsidRPr="00441CD0" w:rsidRDefault="00EE5860" w:rsidP="00BB0E1F">
            <w:pPr>
              <w:pStyle w:val="TAL"/>
            </w:pPr>
            <w:r w:rsidRPr="00441CD0">
              <w:lastRenderedPageBreak/>
              <w:t>Measurement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24E241CA" w14:textId="77777777" w:rsidR="00EE5860" w:rsidRPr="00441CD0" w:rsidRDefault="00EE5860" w:rsidP="00BB0E1F">
            <w:pPr>
              <w:pStyle w:val="TAL"/>
              <w:jc w:val="center"/>
              <w:rPr>
                <w:szCs w:val="18"/>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17029F3A" w14:textId="77777777" w:rsidR="00EE5860" w:rsidRPr="00441CD0" w:rsidRDefault="00EE5860" w:rsidP="00BB0E1F">
            <w:pPr>
              <w:pStyle w:val="TAL"/>
              <w:rPr>
                <w:rFonts w:cs="Arial"/>
                <w:szCs w:val="18"/>
                <w:lang w:eastAsia="zh-CN"/>
              </w:rPr>
            </w:pPr>
            <w:r w:rsidRPr="00441CD0">
              <w:rPr>
                <w:rFonts w:cs="Arial"/>
                <w:szCs w:val="18"/>
                <w:lang w:eastAsia="zh-CN"/>
              </w:rPr>
              <w:t>This IE shall be included if any of the following flag is set to "1".</w:t>
            </w:r>
          </w:p>
          <w:p w14:paraId="5AA33A6D" w14:textId="77777777" w:rsidR="00EE5860" w:rsidRPr="00441CD0" w:rsidRDefault="00EE5860" w:rsidP="00BB0E1F">
            <w:pPr>
              <w:pStyle w:val="TAL"/>
              <w:rPr>
                <w:rFonts w:cs="Arial"/>
                <w:szCs w:val="18"/>
                <w:lang w:eastAsia="zh-CN"/>
              </w:rPr>
            </w:pPr>
            <w:r w:rsidRPr="00441CD0">
              <w:rPr>
                <w:rFonts w:cs="Arial"/>
                <w:szCs w:val="18"/>
                <w:lang w:eastAsia="zh-CN"/>
              </w:rPr>
              <w:t>Applicable flags are:</w:t>
            </w:r>
          </w:p>
          <w:p w14:paraId="430556F1"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Measurement Before QoS Enforcement Flag: this flag shall be set to "1" if the traffic usage before any QoS Enforcement is requested to be measured.</w:t>
            </w:r>
          </w:p>
          <w:p w14:paraId="3EE5323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Inactive Measurement Flag: this flag shall be set to "1" if the measurement shall be paused (inactive). The measurement shall be performed (active) if the bit is set to "0" or if the Measurement Information IE is not present in the Create URR IE.</w:t>
            </w:r>
          </w:p>
          <w:p w14:paraId="79C5546E"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2244ECFC" w14:textId="77777777" w:rsidR="00EE5860" w:rsidRPr="00441CD0" w:rsidRDefault="00EE5860" w:rsidP="00BB0E1F">
            <w:pPr>
              <w:pStyle w:val="B1"/>
              <w:rPr>
                <w:rFonts w:ascii="Arial" w:hAnsi="Arial" w:cs="Arial"/>
                <w:sz w:val="18"/>
                <w:szCs w:val="18"/>
                <w:lang w:eastAsia="zh-CN"/>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 .</w:t>
            </w:r>
          </w:p>
          <w:p w14:paraId="49443E1D" w14:textId="77777777" w:rsidR="00EE5860" w:rsidRPr="00441CD0" w:rsidRDefault="00EE5860" w:rsidP="00BB0E1F">
            <w:pPr>
              <w:pStyle w:val="B1"/>
            </w:pPr>
            <w:r w:rsidRPr="00441CD0">
              <w:rPr>
                <w:rFonts w:ascii="Arial" w:hAnsi="Arial" w:cs="Arial"/>
                <w:sz w:val="18"/>
                <w:szCs w:val="18"/>
                <w:lang w:eastAsia="zh-CN"/>
              </w:rPr>
              <w:t>-</w:t>
            </w:r>
            <w:r w:rsidRPr="00441CD0">
              <w:rPr>
                <w:rFonts w:ascii="Arial" w:hAnsi="Arial" w:cs="Arial"/>
                <w:sz w:val="18"/>
                <w:szCs w:val="18"/>
                <w:lang w:eastAsia="zh-CN"/>
              </w:rPr>
              <w:tab/>
            </w:r>
            <w:bookmarkStart w:id="4053" w:name="_Hlk16073920"/>
            <w:r w:rsidRPr="00441CD0">
              <w:rPr>
                <w:rFonts w:ascii="Arial" w:hAnsi="Arial" w:cs="Arial"/>
                <w:sz w:val="18"/>
                <w:szCs w:val="18"/>
                <w:lang w:eastAsia="zh-CN"/>
              </w:rPr>
              <w:t>Measurement of Number of Packets Flag: this flag may be set to "1" when the Volume-based measurement applies, to request the UP function to report the number of packets in UL/DL/Total in addition to the measurement in octet.</w:t>
            </w:r>
            <w:bookmarkEnd w:id="4053"/>
          </w:p>
        </w:tc>
        <w:tc>
          <w:tcPr>
            <w:tcW w:w="370" w:type="dxa"/>
            <w:gridSpan w:val="2"/>
            <w:tcBorders>
              <w:top w:val="single" w:sz="4" w:space="0" w:color="auto"/>
              <w:left w:val="single" w:sz="4" w:space="0" w:color="auto"/>
              <w:bottom w:val="single" w:sz="4" w:space="0" w:color="auto"/>
              <w:right w:val="single" w:sz="4" w:space="0" w:color="auto"/>
            </w:tcBorders>
          </w:tcPr>
          <w:p w14:paraId="5A0FABB6" w14:textId="77777777" w:rsidR="00EE5860" w:rsidRPr="00441CD0" w:rsidRDefault="00EE5860" w:rsidP="00BB0E1F">
            <w:pPr>
              <w:pStyle w:val="TAC"/>
            </w:pPr>
          </w:p>
          <w:p w14:paraId="263B4268" w14:textId="77777777" w:rsidR="00EE5860" w:rsidRPr="00441CD0" w:rsidRDefault="00EE5860" w:rsidP="00BB0E1F">
            <w:pPr>
              <w:pStyle w:val="TAC"/>
            </w:pPr>
          </w:p>
          <w:p w14:paraId="4A6F48BA" w14:textId="77777777" w:rsidR="00EE5860" w:rsidRPr="00441CD0" w:rsidRDefault="00EE5860" w:rsidP="00BB0E1F">
            <w:pPr>
              <w:pStyle w:val="TAC"/>
            </w:pPr>
          </w:p>
          <w:p w14:paraId="2A45E336" w14:textId="77777777" w:rsidR="00EE5860" w:rsidRPr="00441CD0" w:rsidRDefault="00EE5860" w:rsidP="00BB0E1F">
            <w:pPr>
              <w:pStyle w:val="TAC"/>
            </w:pPr>
            <w:r w:rsidRPr="00441CD0">
              <w:t>-</w:t>
            </w:r>
          </w:p>
          <w:p w14:paraId="562A47B6" w14:textId="77777777" w:rsidR="00EE5860" w:rsidRPr="00441CD0" w:rsidRDefault="00EE5860" w:rsidP="00BB0E1F">
            <w:pPr>
              <w:pStyle w:val="TAC"/>
            </w:pPr>
          </w:p>
          <w:p w14:paraId="2F0DFAB1" w14:textId="77777777" w:rsidR="00EE5860" w:rsidRPr="00441CD0" w:rsidRDefault="00EE5860" w:rsidP="00BB0E1F">
            <w:pPr>
              <w:pStyle w:val="TAC"/>
            </w:pPr>
          </w:p>
          <w:p w14:paraId="46572F84" w14:textId="77777777" w:rsidR="00EE5860" w:rsidRPr="00441CD0" w:rsidRDefault="00EE5860" w:rsidP="00BB0E1F">
            <w:pPr>
              <w:pStyle w:val="TAC"/>
            </w:pPr>
          </w:p>
          <w:p w14:paraId="19C6C547" w14:textId="77777777" w:rsidR="00EE5860" w:rsidRPr="00441CD0" w:rsidRDefault="00EE5860" w:rsidP="00BB0E1F">
            <w:pPr>
              <w:pStyle w:val="TAC"/>
              <w:rPr>
                <w:lang w:val="de-DE"/>
              </w:rPr>
            </w:pPr>
          </w:p>
          <w:p w14:paraId="798B04F7" w14:textId="77777777" w:rsidR="00EE5860" w:rsidRPr="00441CD0" w:rsidRDefault="00EE5860" w:rsidP="00BB0E1F">
            <w:pPr>
              <w:pStyle w:val="TAC"/>
              <w:rPr>
                <w:lang w:val="x-none"/>
              </w:rPr>
            </w:pPr>
            <w:r w:rsidRPr="00441CD0">
              <w:t>-</w:t>
            </w:r>
          </w:p>
          <w:p w14:paraId="654A5F34" w14:textId="77777777" w:rsidR="00EE5860" w:rsidRPr="00441CD0" w:rsidRDefault="00EE5860" w:rsidP="00BB0E1F">
            <w:pPr>
              <w:pStyle w:val="TAC"/>
            </w:pPr>
          </w:p>
          <w:p w14:paraId="7133483F" w14:textId="77777777" w:rsidR="00EE5860" w:rsidRPr="00441CD0" w:rsidRDefault="00EE5860" w:rsidP="00BB0E1F">
            <w:pPr>
              <w:pStyle w:val="TAC"/>
            </w:pPr>
          </w:p>
          <w:p w14:paraId="57678A7A" w14:textId="77777777" w:rsidR="00EE5860" w:rsidRPr="00441CD0" w:rsidRDefault="00EE5860" w:rsidP="00BB0E1F">
            <w:pPr>
              <w:pStyle w:val="TAC"/>
            </w:pPr>
          </w:p>
          <w:p w14:paraId="3A38523F" w14:textId="77777777" w:rsidR="00EE5860" w:rsidRPr="00441CD0" w:rsidRDefault="00EE5860" w:rsidP="00BB0E1F">
            <w:pPr>
              <w:pStyle w:val="TAC"/>
            </w:pPr>
          </w:p>
          <w:p w14:paraId="1DB81241" w14:textId="77777777" w:rsidR="00EE5860" w:rsidRPr="00441CD0" w:rsidRDefault="00EE5860" w:rsidP="00BB0E1F">
            <w:pPr>
              <w:pStyle w:val="TAC"/>
            </w:pPr>
          </w:p>
          <w:p w14:paraId="39A11983" w14:textId="77777777" w:rsidR="00EE5860" w:rsidRPr="00441CD0" w:rsidRDefault="00EE5860" w:rsidP="00BB0E1F">
            <w:pPr>
              <w:pStyle w:val="TAC"/>
            </w:pPr>
          </w:p>
          <w:p w14:paraId="745C7E85" w14:textId="77777777" w:rsidR="00EE5860" w:rsidRPr="00441CD0" w:rsidRDefault="00EE5860" w:rsidP="00BB0E1F">
            <w:pPr>
              <w:pStyle w:val="TAC"/>
              <w:rPr>
                <w:lang w:val="de-DE"/>
              </w:rPr>
            </w:pPr>
            <w:r w:rsidRPr="00441CD0">
              <w:rPr>
                <w:lang w:val="de-DE"/>
              </w:rPr>
              <w:t>-</w:t>
            </w:r>
          </w:p>
          <w:p w14:paraId="1B6E9C8B" w14:textId="77777777" w:rsidR="00EE5860" w:rsidRPr="00441CD0" w:rsidRDefault="00EE5860" w:rsidP="00BB0E1F">
            <w:pPr>
              <w:pStyle w:val="TAC"/>
              <w:rPr>
                <w:lang w:val="de-DE"/>
              </w:rPr>
            </w:pPr>
          </w:p>
          <w:p w14:paraId="7D784D72" w14:textId="77777777" w:rsidR="00EE5860" w:rsidRPr="00441CD0" w:rsidRDefault="00EE5860" w:rsidP="00BB0E1F">
            <w:pPr>
              <w:pStyle w:val="TAC"/>
              <w:rPr>
                <w:lang w:val="de-DE"/>
              </w:rPr>
            </w:pPr>
          </w:p>
          <w:p w14:paraId="0B3FFD29" w14:textId="77777777" w:rsidR="00EE5860" w:rsidRPr="00441CD0" w:rsidRDefault="00EE5860" w:rsidP="00BB0E1F">
            <w:pPr>
              <w:pStyle w:val="TAC"/>
              <w:rPr>
                <w:lang w:val="de-DE"/>
              </w:rPr>
            </w:pPr>
          </w:p>
          <w:p w14:paraId="30DFD35B" w14:textId="77777777" w:rsidR="00EE5860" w:rsidRPr="00441CD0" w:rsidRDefault="00EE5860" w:rsidP="00BB0E1F">
            <w:pPr>
              <w:pStyle w:val="TAC"/>
              <w:rPr>
                <w:lang w:val="de-DE"/>
              </w:rPr>
            </w:pPr>
          </w:p>
          <w:p w14:paraId="15BC0C26" w14:textId="77777777" w:rsidR="00EE5860" w:rsidRPr="00441CD0" w:rsidRDefault="00EE5860" w:rsidP="00BB0E1F">
            <w:pPr>
              <w:pStyle w:val="TAC"/>
              <w:rPr>
                <w:lang w:val="de-DE"/>
              </w:rPr>
            </w:pPr>
          </w:p>
          <w:p w14:paraId="6A2AC938" w14:textId="77777777" w:rsidR="00EE5860" w:rsidRPr="00441CD0" w:rsidRDefault="00EE5860" w:rsidP="00BB0E1F">
            <w:pPr>
              <w:pStyle w:val="TAC"/>
              <w:rPr>
                <w:lang w:val="de-DE"/>
              </w:rPr>
            </w:pPr>
          </w:p>
          <w:p w14:paraId="06766B20" w14:textId="77777777" w:rsidR="00EE5860" w:rsidRPr="00441CD0" w:rsidRDefault="00EE5860" w:rsidP="00BB0E1F">
            <w:pPr>
              <w:pStyle w:val="TAC"/>
              <w:rPr>
                <w:lang w:val="de-DE"/>
              </w:rPr>
            </w:pPr>
            <w:r w:rsidRPr="00441CD0">
              <w:rPr>
                <w:lang w:val="de-DE"/>
              </w:rPr>
              <w:t>-</w:t>
            </w:r>
          </w:p>
          <w:p w14:paraId="07F84ED2" w14:textId="77777777" w:rsidR="00EE5860" w:rsidRPr="00441CD0" w:rsidRDefault="00EE5860" w:rsidP="00BB0E1F">
            <w:pPr>
              <w:pStyle w:val="TAC"/>
              <w:jc w:val="left"/>
              <w:rPr>
                <w:lang w:val="x-none"/>
              </w:rPr>
            </w:pPr>
          </w:p>
          <w:p w14:paraId="5BF47780" w14:textId="77777777" w:rsidR="00EE5860" w:rsidRPr="00441CD0" w:rsidRDefault="00EE5860" w:rsidP="00BB0E1F">
            <w:pPr>
              <w:pStyle w:val="TAC"/>
              <w:jc w:val="left"/>
            </w:pPr>
          </w:p>
          <w:p w14:paraId="4C993F98" w14:textId="77777777" w:rsidR="00EE5860" w:rsidRDefault="00EE5860" w:rsidP="00BB0E1F">
            <w:pPr>
              <w:pStyle w:val="TAC"/>
              <w:jc w:val="left"/>
            </w:pPr>
          </w:p>
          <w:p w14:paraId="68D8F08F" w14:textId="77777777" w:rsidR="00894692" w:rsidRPr="00441CD0" w:rsidRDefault="00894692" w:rsidP="00BB0E1F">
            <w:pPr>
              <w:pStyle w:val="TAC"/>
              <w:jc w:val="left"/>
            </w:pPr>
          </w:p>
          <w:p w14:paraId="0809F8A7" w14:textId="03596808" w:rsidR="00EE5860" w:rsidRPr="00441CD0" w:rsidRDefault="00EE5860" w:rsidP="00BB0E1F">
            <w:pPr>
              <w:pStyle w:val="TAC"/>
              <w:jc w:val="left"/>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14:paraId="0194DA2A" w14:textId="77777777" w:rsidR="00EE5860" w:rsidRPr="00441CD0" w:rsidRDefault="00EE5860" w:rsidP="00BB0E1F">
            <w:pPr>
              <w:pStyle w:val="TAC"/>
              <w:rPr>
                <w:lang w:val="sv-SE"/>
              </w:rPr>
            </w:pPr>
          </w:p>
          <w:p w14:paraId="46823946" w14:textId="77777777" w:rsidR="00EE5860" w:rsidRPr="00441CD0" w:rsidRDefault="00EE5860" w:rsidP="00BB0E1F">
            <w:pPr>
              <w:pStyle w:val="TAC"/>
              <w:rPr>
                <w:lang w:val="sv-SE"/>
              </w:rPr>
            </w:pPr>
          </w:p>
          <w:p w14:paraId="0CDC1F3B" w14:textId="77777777" w:rsidR="00EE5860" w:rsidRPr="00441CD0" w:rsidRDefault="00EE5860" w:rsidP="00BB0E1F">
            <w:pPr>
              <w:pStyle w:val="TAC"/>
              <w:rPr>
                <w:lang w:val="sv-SE"/>
              </w:rPr>
            </w:pPr>
          </w:p>
          <w:p w14:paraId="73A6CF7B" w14:textId="77777777" w:rsidR="00EE5860" w:rsidRPr="00441CD0" w:rsidRDefault="00EE5860" w:rsidP="00BB0E1F">
            <w:pPr>
              <w:pStyle w:val="TAC"/>
              <w:rPr>
                <w:lang w:val="x-none"/>
              </w:rPr>
            </w:pPr>
            <w:r w:rsidRPr="00441CD0">
              <w:t>X</w:t>
            </w:r>
          </w:p>
          <w:p w14:paraId="61729299" w14:textId="77777777" w:rsidR="00EE5860" w:rsidRPr="00441CD0" w:rsidRDefault="00EE5860" w:rsidP="00BB0E1F">
            <w:pPr>
              <w:pStyle w:val="TAC"/>
            </w:pPr>
          </w:p>
          <w:p w14:paraId="036EED99" w14:textId="77777777" w:rsidR="00EE5860" w:rsidRPr="00441CD0" w:rsidRDefault="00EE5860" w:rsidP="00BB0E1F">
            <w:pPr>
              <w:pStyle w:val="TAC"/>
            </w:pPr>
          </w:p>
          <w:p w14:paraId="519DBD47" w14:textId="77777777" w:rsidR="00EE5860" w:rsidRPr="00441CD0" w:rsidRDefault="00EE5860" w:rsidP="00BB0E1F">
            <w:pPr>
              <w:pStyle w:val="TAC"/>
            </w:pPr>
          </w:p>
          <w:p w14:paraId="2B733D90" w14:textId="77777777" w:rsidR="00EE5860" w:rsidRPr="00441CD0" w:rsidRDefault="00EE5860" w:rsidP="00BB0E1F">
            <w:pPr>
              <w:pStyle w:val="TAC"/>
              <w:rPr>
                <w:lang w:val="sv-SE"/>
              </w:rPr>
            </w:pPr>
          </w:p>
          <w:p w14:paraId="7F0D7EF2" w14:textId="77777777" w:rsidR="00EE5860" w:rsidRPr="00441CD0" w:rsidRDefault="00EE5860" w:rsidP="00BB0E1F">
            <w:pPr>
              <w:pStyle w:val="TAC"/>
              <w:rPr>
                <w:lang w:val="sv-SE"/>
              </w:rPr>
            </w:pPr>
            <w:r w:rsidRPr="00441CD0">
              <w:rPr>
                <w:lang w:val="sv-SE"/>
              </w:rPr>
              <w:t>X</w:t>
            </w:r>
          </w:p>
          <w:p w14:paraId="43CC0E9D" w14:textId="77777777" w:rsidR="00EE5860" w:rsidRPr="00441CD0" w:rsidRDefault="00EE5860" w:rsidP="00BB0E1F">
            <w:pPr>
              <w:pStyle w:val="TAC"/>
              <w:rPr>
                <w:lang w:val="sv-SE"/>
              </w:rPr>
            </w:pPr>
          </w:p>
          <w:p w14:paraId="06596AE4" w14:textId="77777777" w:rsidR="00EE5860" w:rsidRPr="00441CD0" w:rsidRDefault="00EE5860" w:rsidP="00BB0E1F">
            <w:pPr>
              <w:pStyle w:val="TAC"/>
              <w:rPr>
                <w:lang w:val="sv-SE"/>
              </w:rPr>
            </w:pPr>
          </w:p>
          <w:p w14:paraId="2F6655BE" w14:textId="77777777" w:rsidR="00EE5860" w:rsidRPr="00441CD0" w:rsidRDefault="00EE5860" w:rsidP="00BB0E1F">
            <w:pPr>
              <w:pStyle w:val="TAC"/>
              <w:rPr>
                <w:lang w:val="sv-SE"/>
              </w:rPr>
            </w:pPr>
          </w:p>
          <w:p w14:paraId="03F4143F" w14:textId="77777777" w:rsidR="00EE5860" w:rsidRPr="00441CD0" w:rsidRDefault="00EE5860" w:rsidP="00BB0E1F">
            <w:pPr>
              <w:pStyle w:val="TAC"/>
              <w:rPr>
                <w:lang w:val="sv-SE"/>
              </w:rPr>
            </w:pPr>
          </w:p>
          <w:p w14:paraId="45B96D88" w14:textId="77777777" w:rsidR="00EE5860" w:rsidRPr="00441CD0" w:rsidRDefault="00EE5860" w:rsidP="00BB0E1F">
            <w:pPr>
              <w:pStyle w:val="TAC"/>
              <w:rPr>
                <w:lang w:val="sv-SE"/>
              </w:rPr>
            </w:pPr>
          </w:p>
          <w:p w14:paraId="75ABE088" w14:textId="77777777" w:rsidR="00EE5860" w:rsidRPr="00441CD0" w:rsidRDefault="00EE5860" w:rsidP="00BB0E1F">
            <w:pPr>
              <w:pStyle w:val="TAC"/>
              <w:rPr>
                <w:lang w:val="sv-SE"/>
              </w:rPr>
            </w:pPr>
          </w:p>
          <w:p w14:paraId="5DD1B159" w14:textId="77777777" w:rsidR="00EE5860" w:rsidRPr="00441CD0" w:rsidRDefault="00EE5860" w:rsidP="00BB0E1F">
            <w:pPr>
              <w:pStyle w:val="TAC"/>
              <w:rPr>
                <w:lang w:val="sv-SE"/>
              </w:rPr>
            </w:pPr>
            <w:r w:rsidRPr="00441CD0">
              <w:rPr>
                <w:lang w:val="sv-SE"/>
              </w:rPr>
              <w:t>X</w:t>
            </w:r>
          </w:p>
          <w:p w14:paraId="508D8B8E" w14:textId="77777777" w:rsidR="00EE5860" w:rsidRPr="00441CD0" w:rsidRDefault="00EE5860" w:rsidP="00BB0E1F">
            <w:pPr>
              <w:pStyle w:val="TAC"/>
              <w:rPr>
                <w:lang w:val="sv-SE"/>
              </w:rPr>
            </w:pPr>
          </w:p>
          <w:p w14:paraId="612FB9D3" w14:textId="77777777" w:rsidR="00EE5860" w:rsidRPr="00441CD0" w:rsidRDefault="00EE5860" w:rsidP="00BB0E1F">
            <w:pPr>
              <w:pStyle w:val="TAC"/>
              <w:rPr>
                <w:lang w:val="sv-SE"/>
              </w:rPr>
            </w:pPr>
          </w:p>
          <w:p w14:paraId="7EF8BB6D" w14:textId="77777777" w:rsidR="00EE5860" w:rsidRPr="00441CD0" w:rsidRDefault="00EE5860" w:rsidP="00BB0E1F">
            <w:pPr>
              <w:pStyle w:val="TAC"/>
              <w:rPr>
                <w:lang w:val="sv-SE"/>
              </w:rPr>
            </w:pPr>
          </w:p>
          <w:p w14:paraId="273B3464" w14:textId="77777777" w:rsidR="00EE5860" w:rsidRPr="00441CD0" w:rsidRDefault="00EE5860" w:rsidP="00BB0E1F">
            <w:pPr>
              <w:pStyle w:val="TAC"/>
              <w:rPr>
                <w:lang w:val="sv-SE"/>
              </w:rPr>
            </w:pPr>
          </w:p>
          <w:p w14:paraId="2555BA78" w14:textId="77777777" w:rsidR="00EE5860" w:rsidRPr="00441CD0" w:rsidRDefault="00EE5860" w:rsidP="00BB0E1F">
            <w:pPr>
              <w:pStyle w:val="TAC"/>
              <w:rPr>
                <w:lang w:val="sv-SE"/>
              </w:rPr>
            </w:pPr>
          </w:p>
          <w:p w14:paraId="64DF54C6" w14:textId="77777777" w:rsidR="00EE5860" w:rsidRPr="00441CD0" w:rsidRDefault="00EE5860" w:rsidP="00BB0E1F">
            <w:pPr>
              <w:pStyle w:val="TAC"/>
              <w:rPr>
                <w:lang w:val="sv-SE"/>
              </w:rPr>
            </w:pPr>
          </w:p>
          <w:p w14:paraId="66C41F32" w14:textId="77777777" w:rsidR="00EE5860" w:rsidRPr="00441CD0" w:rsidRDefault="00EE5860" w:rsidP="00BB0E1F">
            <w:pPr>
              <w:pStyle w:val="TAC"/>
              <w:rPr>
                <w:lang w:val="sv-SE"/>
              </w:rPr>
            </w:pPr>
            <w:r w:rsidRPr="00441CD0">
              <w:rPr>
                <w:lang w:val="sv-SE"/>
              </w:rPr>
              <w:t>X</w:t>
            </w:r>
          </w:p>
          <w:p w14:paraId="0CEDB741" w14:textId="77777777" w:rsidR="00EE5860" w:rsidRPr="00441CD0" w:rsidRDefault="00EE5860" w:rsidP="00BB0E1F">
            <w:pPr>
              <w:pStyle w:val="TAC"/>
              <w:rPr>
                <w:lang w:val="sv-SE"/>
              </w:rPr>
            </w:pPr>
          </w:p>
          <w:p w14:paraId="169BF648" w14:textId="77777777" w:rsidR="00EE5860" w:rsidRPr="00441CD0" w:rsidRDefault="00EE5860" w:rsidP="00BB0E1F">
            <w:pPr>
              <w:pStyle w:val="TAC"/>
              <w:rPr>
                <w:lang w:val="sv-SE"/>
              </w:rPr>
            </w:pPr>
          </w:p>
          <w:p w14:paraId="7843EE70" w14:textId="77777777" w:rsidR="00EE5860" w:rsidRPr="00441CD0" w:rsidRDefault="00EE5860" w:rsidP="00BB0E1F">
            <w:pPr>
              <w:pStyle w:val="TAC"/>
              <w:rPr>
                <w:lang w:val="sv-SE"/>
              </w:rPr>
            </w:pPr>
          </w:p>
          <w:p w14:paraId="65918439" w14:textId="77777777" w:rsidR="00894692" w:rsidRDefault="00894692" w:rsidP="00BB0E1F">
            <w:pPr>
              <w:pStyle w:val="TAC"/>
              <w:rPr>
                <w:lang w:val="sv-SE"/>
              </w:rPr>
            </w:pPr>
          </w:p>
          <w:p w14:paraId="611F2710"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032A6BB4" w14:textId="77777777" w:rsidR="00EE5860" w:rsidRPr="00441CD0" w:rsidRDefault="00EE5860" w:rsidP="00BB0E1F">
            <w:pPr>
              <w:pStyle w:val="TAC"/>
              <w:rPr>
                <w:lang w:val="sv-SE"/>
              </w:rPr>
            </w:pPr>
          </w:p>
          <w:p w14:paraId="0D729888" w14:textId="77777777" w:rsidR="00EE5860" w:rsidRPr="00441CD0" w:rsidRDefault="00EE5860" w:rsidP="00BB0E1F">
            <w:pPr>
              <w:pStyle w:val="TAC"/>
              <w:rPr>
                <w:lang w:val="sv-SE"/>
              </w:rPr>
            </w:pPr>
          </w:p>
          <w:p w14:paraId="00525F79" w14:textId="77777777" w:rsidR="00EE5860" w:rsidRPr="00441CD0" w:rsidRDefault="00EE5860" w:rsidP="00BB0E1F">
            <w:pPr>
              <w:pStyle w:val="TAC"/>
              <w:rPr>
                <w:lang w:val="sv-SE"/>
              </w:rPr>
            </w:pPr>
          </w:p>
          <w:p w14:paraId="732542B3" w14:textId="77777777" w:rsidR="00EE5860" w:rsidRPr="00441CD0" w:rsidRDefault="00EE5860" w:rsidP="00BB0E1F">
            <w:pPr>
              <w:pStyle w:val="TAC"/>
              <w:rPr>
                <w:lang w:val="x-none"/>
              </w:rPr>
            </w:pPr>
            <w:r w:rsidRPr="00441CD0">
              <w:t>X</w:t>
            </w:r>
          </w:p>
          <w:p w14:paraId="777CD180" w14:textId="77777777" w:rsidR="00EE5860" w:rsidRPr="00441CD0" w:rsidRDefault="00EE5860" w:rsidP="00BB0E1F">
            <w:pPr>
              <w:pStyle w:val="TAC"/>
            </w:pPr>
          </w:p>
          <w:p w14:paraId="0A7E0920" w14:textId="77777777" w:rsidR="00EE5860" w:rsidRPr="00441CD0" w:rsidRDefault="00EE5860" w:rsidP="00BB0E1F">
            <w:pPr>
              <w:pStyle w:val="TAC"/>
            </w:pPr>
          </w:p>
          <w:p w14:paraId="2030BA36" w14:textId="77777777" w:rsidR="00EE5860" w:rsidRPr="00441CD0" w:rsidRDefault="00EE5860" w:rsidP="00BB0E1F">
            <w:pPr>
              <w:pStyle w:val="TAC"/>
            </w:pPr>
          </w:p>
          <w:p w14:paraId="08647C31" w14:textId="77777777" w:rsidR="00EE5860" w:rsidRPr="00441CD0" w:rsidRDefault="00EE5860" w:rsidP="00BB0E1F">
            <w:pPr>
              <w:pStyle w:val="TAC"/>
              <w:rPr>
                <w:lang w:val="de-DE"/>
              </w:rPr>
            </w:pPr>
          </w:p>
          <w:p w14:paraId="11FD1DB9" w14:textId="77777777" w:rsidR="00EE5860" w:rsidRPr="00441CD0" w:rsidRDefault="00EE5860" w:rsidP="00BB0E1F">
            <w:pPr>
              <w:pStyle w:val="TAC"/>
              <w:rPr>
                <w:lang w:val="x-none"/>
              </w:rPr>
            </w:pPr>
            <w:r w:rsidRPr="00441CD0">
              <w:t>-</w:t>
            </w:r>
          </w:p>
          <w:p w14:paraId="366A0558" w14:textId="77777777" w:rsidR="00EE5860" w:rsidRPr="00441CD0" w:rsidRDefault="00EE5860" w:rsidP="00BB0E1F">
            <w:pPr>
              <w:pStyle w:val="TAC"/>
            </w:pPr>
          </w:p>
          <w:p w14:paraId="1C5BD138" w14:textId="77777777" w:rsidR="00EE5860" w:rsidRPr="00441CD0" w:rsidRDefault="00EE5860" w:rsidP="00BB0E1F">
            <w:pPr>
              <w:pStyle w:val="TAC"/>
            </w:pPr>
          </w:p>
          <w:p w14:paraId="0976196E" w14:textId="77777777" w:rsidR="00EE5860" w:rsidRPr="00441CD0" w:rsidRDefault="00EE5860" w:rsidP="00BB0E1F">
            <w:pPr>
              <w:pStyle w:val="TAC"/>
            </w:pPr>
          </w:p>
          <w:p w14:paraId="12BA3A66" w14:textId="77777777" w:rsidR="00EE5860" w:rsidRPr="00441CD0" w:rsidRDefault="00EE5860" w:rsidP="00BB0E1F">
            <w:pPr>
              <w:pStyle w:val="TAC"/>
            </w:pPr>
          </w:p>
          <w:p w14:paraId="0D5F1FB1" w14:textId="77777777" w:rsidR="00EE5860" w:rsidRPr="00441CD0" w:rsidRDefault="00EE5860" w:rsidP="00BB0E1F">
            <w:pPr>
              <w:pStyle w:val="TAC"/>
            </w:pPr>
          </w:p>
          <w:p w14:paraId="154F8B77" w14:textId="77777777" w:rsidR="00EE5860" w:rsidRPr="00441CD0" w:rsidRDefault="00EE5860" w:rsidP="00BB0E1F">
            <w:pPr>
              <w:pStyle w:val="TAC"/>
            </w:pPr>
          </w:p>
          <w:p w14:paraId="27A6169E" w14:textId="77777777" w:rsidR="00EE5860" w:rsidRPr="00441CD0" w:rsidRDefault="00EE5860" w:rsidP="00BB0E1F">
            <w:pPr>
              <w:pStyle w:val="TAC"/>
              <w:rPr>
                <w:lang w:val="de-DE"/>
              </w:rPr>
            </w:pPr>
            <w:r w:rsidRPr="00441CD0">
              <w:rPr>
                <w:lang w:val="de-DE"/>
              </w:rPr>
              <w:t>-</w:t>
            </w:r>
          </w:p>
          <w:p w14:paraId="29BE82B1" w14:textId="77777777" w:rsidR="00EE5860" w:rsidRPr="00441CD0" w:rsidRDefault="00EE5860" w:rsidP="00BB0E1F">
            <w:pPr>
              <w:pStyle w:val="TAC"/>
              <w:rPr>
                <w:lang w:val="de-DE"/>
              </w:rPr>
            </w:pPr>
          </w:p>
          <w:p w14:paraId="0CA88B3C" w14:textId="77777777" w:rsidR="00EE5860" w:rsidRPr="00441CD0" w:rsidRDefault="00EE5860" w:rsidP="00BB0E1F">
            <w:pPr>
              <w:pStyle w:val="TAC"/>
              <w:rPr>
                <w:lang w:val="de-DE"/>
              </w:rPr>
            </w:pPr>
          </w:p>
          <w:p w14:paraId="38F2227D" w14:textId="77777777" w:rsidR="00EE5860" w:rsidRPr="00441CD0" w:rsidRDefault="00EE5860" w:rsidP="00BB0E1F">
            <w:pPr>
              <w:pStyle w:val="TAC"/>
              <w:rPr>
                <w:lang w:val="de-DE"/>
              </w:rPr>
            </w:pPr>
          </w:p>
          <w:p w14:paraId="3C21D6E6" w14:textId="77777777" w:rsidR="00EE5860" w:rsidRPr="00441CD0" w:rsidRDefault="00EE5860" w:rsidP="00BB0E1F">
            <w:pPr>
              <w:pStyle w:val="TAC"/>
              <w:rPr>
                <w:lang w:val="de-DE"/>
              </w:rPr>
            </w:pPr>
          </w:p>
          <w:p w14:paraId="793E05F3" w14:textId="77777777" w:rsidR="00EE5860" w:rsidRPr="00441CD0" w:rsidRDefault="00EE5860" w:rsidP="00BB0E1F">
            <w:pPr>
              <w:pStyle w:val="TAC"/>
              <w:rPr>
                <w:lang w:val="de-DE"/>
              </w:rPr>
            </w:pPr>
          </w:p>
          <w:p w14:paraId="5B7737A8" w14:textId="77777777" w:rsidR="00EE5860" w:rsidRPr="00441CD0" w:rsidRDefault="00EE5860" w:rsidP="00BB0E1F">
            <w:pPr>
              <w:pStyle w:val="TAC"/>
              <w:rPr>
                <w:lang w:val="de-DE"/>
              </w:rPr>
            </w:pPr>
          </w:p>
          <w:p w14:paraId="079F15F4" w14:textId="77777777" w:rsidR="00EE5860" w:rsidRPr="00441CD0" w:rsidRDefault="00EE5860" w:rsidP="00BB0E1F">
            <w:pPr>
              <w:pStyle w:val="TAC"/>
              <w:rPr>
                <w:lang w:val="de-DE"/>
              </w:rPr>
            </w:pPr>
            <w:r w:rsidRPr="00441CD0">
              <w:rPr>
                <w:lang w:val="de-DE"/>
              </w:rPr>
              <w:t>X</w:t>
            </w:r>
          </w:p>
          <w:p w14:paraId="7D19F705" w14:textId="77777777" w:rsidR="00EE5860" w:rsidRPr="00441CD0" w:rsidRDefault="00EE5860" w:rsidP="00BB0E1F">
            <w:pPr>
              <w:pStyle w:val="TAC"/>
              <w:rPr>
                <w:lang w:val="x-none"/>
              </w:rPr>
            </w:pPr>
          </w:p>
          <w:p w14:paraId="682682A9" w14:textId="77777777" w:rsidR="00EE5860" w:rsidRPr="00441CD0" w:rsidRDefault="00EE5860" w:rsidP="00BB0E1F">
            <w:pPr>
              <w:pStyle w:val="TAC"/>
            </w:pPr>
          </w:p>
          <w:p w14:paraId="286F7360" w14:textId="77777777" w:rsidR="00EE5860" w:rsidRPr="00441CD0" w:rsidRDefault="00EE5860" w:rsidP="00BB0E1F">
            <w:pPr>
              <w:pStyle w:val="TAC"/>
            </w:pPr>
          </w:p>
          <w:p w14:paraId="1A8A7C97" w14:textId="77777777" w:rsidR="00894692" w:rsidRDefault="00894692" w:rsidP="00BB0E1F">
            <w:pPr>
              <w:pStyle w:val="TAC"/>
            </w:pPr>
          </w:p>
          <w:p w14:paraId="56A9E58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tcPr>
          <w:p w14:paraId="4ED6E945" w14:textId="77777777" w:rsidR="00EE5860" w:rsidRPr="00441CD0" w:rsidRDefault="00EE5860" w:rsidP="00BB0E1F">
            <w:pPr>
              <w:pStyle w:val="TAC"/>
              <w:rPr>
                <w:lang w:val="de-DE"/>
              </w:rPr>
            </w:pPr>
          </w:p>
          <w:p w14:paraId="25BFE09F" w14:textId="77777777" w:rsidR="00EE5860" w:rsidRPr="00441CD0" w:rsidRDefault="00EE5860" w:rsidP="00BB0E1F">
            <w:pPr>
              <w:pStyle w:val="TAC"/>
              <w:rPr>
                <w:lang w:val="de-DE"/>
              </w:rPr>
            </w:pPr>
          </w:p>
          <w:p w14:paraId="4D190476" w14:textId="77777777" w:rsidR="00EE5860" w:rsidRPr="00441CD0" w:rsidRDefault="00EE5860" w:rsidP="00BB0E1F">
            <w:pPr>
              <w:pStyle w:val="TAC"/>
              <w:rPr>
                <w:lang w:val="de-DE"/>
              </w:rPr>
            </w:pPr>
          </w:p>
          <w:p w14:paraId="53CCEE65" w14:textId="77777777" w:rsidR="00EE5860" w:rsidRPr="00441CD0" w:rsidRDefault="00EE5860" w:rsidP="00BB0E1F">
            <w:pPr>
              <w:pStyle w:val="TAC"/>
              <w:rPr>
                <w:lang w:val="de-DE"/>
              </w:rPr>
            </w:pPr>
            <w:r w:rsidRPr="00441CD0">
              <w:rPr>
                <w:lang w:val="de-DE"/>
              </w:rPr>
              <w:t>X</w:t>
            </w:r>
          </w:p>
          <w:p w14:paraId="77E27620" w14:textId="77777777" w:rsidR="00EE5860" w:rsidRPr="00441CD0" w:rsidRDefault="00EE5860" w:rsidP="00BB0E1F">
            <w:pPr>
              <w:pStyle w:val="TAC"/>
              <w:rPr>
                <w:lang w:val="de-DE"/>
              </w:rPr>
            </w:pPr>
          </w:p>
          <w:p w14:paraId="45DA96DF" w14:textId="77777777" w:rsidR="00EE5860" w:rsidRPr="00441CD0" w:rsidRDefault="00EE5860" w:rsidP="00BB0E1F">
            <w:pPr>
              <w:pStyle w:val="TAC"/>
              <w:rPr>
                <w:lang w:val="de-DE"/>
              </w:rPr>
            </w:pPr>
          </w:p>
          <w:p w14:paraId="6DDABC8E" w14:textId="77777777" w:rsidR="00EE5860" w:rsidRPr="00441CD0" w:rsidRDefault="00EE5860" w:rsidP="00BB0E1F">
            <w:pPr>
              <w:pStyle w:val="TAC"/>
              <w:rPr>
                <w:lang w:val="de-DE"/>
              </w:rPr>
            </w:pPr>
          </w:p>
          <w:p w14:paraId="7B8081BA" w14:textId="77777777" w:rsidR="00EE5860" w:rsidRPr="00441CD0" w:rsidRDefault="00EE5860" w:rsidP="00BB0E1F">
            <w:pPr>
              <w:pStyle w:val="TAC"/>
              <w:rPr>
                <w:lang w:val="de-DE"/>
              </w:rPr>
            </w:pPr>
          </w:p>
          <w:p w14:paraId="0BFDBD60" w14:textId="77777777" w:rsidR="00EE5860" w:rsidRPr="00441CD0" w:rsidRDefault="00EE5860" w:rsidP="00BB0E1F">
            <w:pPr>
              <w:pStyle w:val="TAC"/>
              <w:rPr>
                <w:lang w:val="sv-SE"/>
              </w:rPr>
            </w:pPr>
            <w:r w:rsidRPr="00441CD0">
              <w:rPr>
                <w:lang w:val="de-DE"/>
              </w:rPr>
              <w:t>X</w:t>
            </w:r>
          </w:p>
          <w:p w14:paraId="2056C8A5" w14:textId="77777777" w:rsidR="00EE5860" w:rsidRPr="00441CD0" w:rsidRDefault="00EE5860" w:rsidP="00BB0E1F">
            <w:pPr>
              <w:pStyle w:val="TAC"/>
              <w:rPr>
                <w:lang w:val="sv-SE"/>
              </w:rPr>
            </w:pPr>
          </w:p>
          <w:p w14:paraId="3C5C2155" w14:textId="77777777" w:rsidR="00EE5860" w:rsidRPr="00441CD0" w:rsidRDefault="00EE5860" w:rsidP="00BB0E1F">
            <w:pPr>
              <w:pStyle w:val="TAC"/>
              <w:rPr>
                <w:lang w:val="sv-SE"/>
              </w:rPr>
            </w:pPr>
          </w:p>
          <w:p w14:paraId="357786FB" w14:textId="77777777" w:rsidR="00EE5860" w:rsidRPr="00441CD0" w:rsidRDefault="00EE5860" w:rsidP="00BB0E1F">
            <w:pPr>
              <w:pStyle w:val="TAC"/>
              <w:rPr>
                <w:lang w:val="sv-SE"/>
              </w:rPr>
            </w:pPr>
          </w:p>
          <w:p w14:paraId="45822180" w14:textId="77777777" w:rsidR="00EE5860" w:rsidRPr="00441CD0" w:rsidRDefault="00EE5860" w:rsidP="00BB0E1F">
            <w:pPr>
              <w:pStyle w:val="TAC"/>
              <w:rPr>
                <w:lang w:val="sv-SE"/>
              </w:rPr>
            </w:pPr>
          </w:p>
          <w:p w14:paraId="2C4C0EEE" w14:textId="77777777" w:rsidR="00EE5860" w:rsidRPr="00441CD0" w:rsidRDefault="00EE5860" w:rsidP="00BB0E1F">
            <w:pPr>
              <w:pStyle w:val="TAC"/>
              <w:rPr>
                <w:lang w:val="sv-SE"/>
              </w:rPr>
            </w:pPr>
          </w:p>
          <w:p w14:paraId="7CE59BB8" w14:textId="77777777" w:rsidR="00EE5860" w:rsidRPr="00441CD0" w:rsidRDefault="00EE5860" w:rsidP="00BB0E1F">
            <w:pPr>
              <w:pStyle w:val="TAC"/>
              <w:rPr>
                <w:lang w:val="sv-SE"/>
              </w:rPr>
            </w:pPr>
          </w:p>
          <w:p w14:paraId="0F93EB31" w14:textId="77777777" w:rsidR="00EE5860" w:rsidRPr="00441CD0" w:rsidRDefault="00EE5860" w:rsidP="00BB0E1F">
            <w:pPr>
              <w:pStyle w:val="TAC"/>
              <w:rPr>
                <w:lang w:val="sv-SE"/>
              </w:rPr>
            </w:pPr>
            <w:r w:rsidRPr="00441CD0">
              <w:rPr>
                <w:lang w:val="sv-SE"/>
              </w:rPr>
              <w:t>X</w:t>
            </w:r>
          </w:p>
          <w:p w14:paraId="38B26854" w14:textId="77777777" w:rsidR="00EE5860" w:rsidRPr="00441CD0" w:rsidRDefault="00EE5860" w:rsidP="00BB0E1F">
            <w:pPr>
              <w:pStyle w:val="TAC"/>
              <w:rPr>
                <w:lang w:val="sv-SE"/>
              </w:rPr>
            </w:pPr>
          </w:p>
          <w:p w14:paraId="2F593AD4" w14:textId="77777777" w:rsidR="00EE5860" w:rsidRPr="00441CD0" w:rsidRDefault="00EE5860" w:rsidP="00BB0E1F">
            <w:pPr>
              <w:pStyle w:val="TAC"/>
              <w:rPr>
                <w:lang w:val="sv-SE"/>
              </w:rPr>
            </w:pPr>
          </w:p>
          <w:p w14:paraId="0D32A877" w14:textId="77777777" w:rsidR="00EE5860" w:rsidRPr="00441CD0" w:rsidRDefault="00EE5860" w:rsidP="00BB0E1F">
            <w:pPr>
              <w:pStyle w:val="TAC"/>
              <w:rPr>
                <w:lang w:val="sv-SE"/>
              </w:rPr>
            </w:pPr>
          </w:p>
          <w:p w14:paraId="6B75A1B6" w14:textId="77777777" w:rsidR="00EE5860" w:rsidRPr="00441CD0" w:rsidRDefault="00EE5860" w:rsidP="00BB0E1F">
            <w:pPr>
              <w:pStyle w:val="TAC"/>
              <w:rPr>
                <w:lang w:val="sv-SE"/>
              </w:rPr>
            </w:pPr>
          </w:p>
          <w:p w14:paraId="1AC9C412" w14:textId="77777777" w:rsidR="00EE5860" w:rsidRPr="00441CD0" w:rsidRDefault="00EE5860" w:rsidP="00BB0E1F">
            <w:pPr>
              <w:pStyle w:val="TAC"/>
              <w:rPr>
                <w:lang w:val="sv-SE"/>
              </w:rPr>
            </w:pPr>
          </w:p>
          <w:p w14:paraId="4973B13E" w14:textId="77777777" w:rsidR="00EE5860" w:rsidRPr="00441CD0" w:rsidRDefault="00EE5860" w:rsidP="00BB0E1F">
            <w:pPr>
              <w:pStyle w:val="TAC"/>
              <w:rPr>
                <w:lang w:val="sv-SE"/>
              </w:rPr>
            </w:pPr>
          </w:p>
          <w:p w14:paraId="76637508" w14:textId="77777777" w:rsidR="00EE5860" w:rsidRPr="00441CD0" w:rsidRDefault="00EE5860" w:rsidP="00BB0E1F">
            <w:pPr>
              <w:pStyle w:val="TAC"/>
              <w:rPr>
                <w:lang w:val="sv-SE"/>
              </w:rPr>
            </w:pPr>
            <w:r w:rsidRPr="00441CD0">
              <w:rPr>
                <w:lang w:val="sv-SE"/>
              </w:rPr>
              <w:t>X</w:t>
            </w:r>
          </w:p>
          <w:p w14:paraId="608DA81E" w14:textId="77777777" w:rsidR="00EE5860" w:rsidRPr="00441CD0" w:rsidRDefault="00EE5860" w:rsidP="00BB0E1F">
            <w:pPr>
              <w:pStyle w:val="TAC"/>
              <w:rPr>
                <w:lang w:val="x-none"/>
              </w:rPr>
            </w:pPr>
          </w:p>
          <w:p w14:paraId="35777C9D" w14:textId="77777777" w:rsidR="00EE5860" w:rsidRPr="00441CD0" w:rsidRDefault="00EE5860" w:rsidP="00BB0E1F">
            <w:pPr>
              <w:pStyle w:val="TAC"/>
            </w:pPr>
          </w:p>
          <w:p w14:paraId="43F45439" w14:textId="77777777" w:rsidR="00EE5860" w:rsidRPr="00441CD0" w:rsidRDefault="00EE5860" w:rsidP="00BB0E1F">
            <w:pPr>
              <w:pStyle w:val="TAC"/>
            </w:pPr>
          </w:p>
          <w:p w14:paraId="4DDA6653" w14:textId="77777777" w:rsidR="00894692" w:rsidRDefault="00894692" w:rsidP="00BB0E1F">
            <w:pPr>
              <w:pStyle w:val="TAC"/>
            </w:pPr>
          </w:p>
          <w:p w14:paraId="0F4FE999" w14:textId="77777777" w:rsidR="00EE5860" w:rsidRPr="00441CD0" w:rsidRDefault="00EE5860" w:rsidP="00BB0E1F">
            <w:pPr>
              <w:pStyle w:val="TAC"/>
            </w:pPr>
            <w:r w:rsidRPr="00441CD0">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07C152B9" w14:textId="77777777" w:rsidR="00EE5860" w:rsidRPr="00441CD0" w:rsidRDefault="00EE5860" w:rsidP="00BB0E1F">
            <w:pPr>
              <w:pStyle w:val="TAC"/>
              <w:rPr>
                <w:lang w:val="x-none"/>
              </w:rPr>
            </w:pPr>
            <w:r w:rsidRPr="00441CD0">
              <w:t>Measurement Information</w:t>
            </w:r>
          </w:p>
        </w:tc>
      </w:tr>
      <w:tr w:rsidR="00EE5860" w:rsidRPr="00441CD0" w14:paraId="0AD899F7"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9FA892C" w14:textId="77777777" w:rsidR="00EE5860" w:rsidRPr="00441CD0" w:rsidRDefault="00EE5860" w:rsidP="00BB0E1F">
            <w:pPr>
              <w:pStyle w:val="TAL"/>
            </w:pPr>
            <w:r w:rsidRPr="00441CD0">
              <w:t>Time Quota Mechanism</w:t>
            </w:r>
          </w:p>
        </w:tc>
        <w:tc>
          <w:tcPr>
            <w:tcW w:w="336" w:type="dxa"/>
            <w:gridSpan w:val="2"/>
            <w:tcBorders>
              <w:top w:val="single" w:sz="4" w:space="0" w:color="auto"/>
              <w:left w:val="single" w:sz="4" w:space="0" w:color="auto"/>
              <w:bottom w:val="single" w:sz="4" w:space="0" w:color="auto"/>
              <w:right w:val="single" w:sz="4" w:space="0" w:color="auto"/>
            </w:tcBorders>
            <w:hideMark/>
          </w:tcPr>
          <w:p w14:paraId="1B6D442A" w14:textId="77777777" w:rsidR="00EE5860" w:rsidRPr="00441CD0" w:rsidRDefault="00EE5860" w:rsidP="00BB0E1F">
            <w:pPr>
              <w:pStyle w:val="TAL"/>
              <w:jc w:val="center"/>
              <w:rPr>
                <w:szCs w:val="18"/>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9DCB761" w14:textId="77777777" w:rsidR="00EE5860" w:rsidRPr="00441CD0" w:rsidRDefault="00EE5860" w:rsidP="00BB0E1F">
            <w:pPr>
              <w:pStyle w:val="TAL"/>
              <w:rPr>
                <w:rFonts w:cs="Arial"/>
                <w:szCs w:val="18"/>
                <w:lang w:eastAsia="zh-CN"/>
              </w:rPr>
            </w:pPr>
            <w:r w:rsidRPr="00441CD0">
              <w:t>This IE shall be present if time-based measurement based on CTP or DTP is used.</w:t>
            </w:r>
          </w:p>
        </w:tc>
        <w:tc>
          <w:tcPr>
            <w:tcW w:w="370" w:type="dxa"/>
            <w:gridSpan w:val="2"/>
            <w:tcBorders>
              <w:top w:val="single" w:sz="4" w:space="0" w:color="auto"/>
              <w:left w:val="single" w:sz="4" w:space="0" w:color="auto"/>
              <w:bottom w:val="single" w:sz="4" w:space="0" w:color="auto"/>
              <w:right w:val="single" w:sz="4" w:space="0" w:color="auto"/>
            </w:tcBorders>
            <w:hideMark/>
          </w:tcPr>
          <w:p w14:paraId="3373DFF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F6353B3" w14:textId="77777777" w:rsidR="00EE5860" w:rsidRPr="00441CD0" w:rsidRDefault="00EE5860" w:rsidP="00BB0E1F">
            <w:pPr>
              <w:pStyle w:val="TAC"/>
              <w:rPr>
                <w:lang w:val="sv-S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8F05D9" w14:textId="77777777" w:rsidR="00EE5860" w:rsidRPr="00441CD0" w:rsidRDefault="00EE5860" w:rsidP="00BB0E1F">
            <w:pPr>
              <w:pStyle w:val="TAC"/>
              <w:rPr>
                <w:lang w:val="sv-S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9E00736" w14:textId="77777777" w:rsidR="00EE5860" w:rsidRPr="00441CD0" w:rsidRDefault="00EE5860" w:rsidP="00BB0E1F">
            <w:pPr>
              <w:pStyle w:val="TAC"/>
              <w:rPr>
                <w:lang w:val="sv-SE"/>
              </w:rPr>
            </w:pPr>
            <w:r w:rsidRPr="00441CD0">
              <w:rPr>
                <w:lang w:val="de-DE"/>
              </w:rPr>
              <w:t>-</w:t>
            </w:r>
          </w:p>
        </w:tc>
        <w:tc>
          <w:tcPr>
            <w:tcW w:w="1404" w:type="dxa"/>
            <w:gridSpan w:val="2"/>
            <w:tcBorders>
              <w:top w:val="single" w:sz="4" w:space="0" w:color="auto"/>
              <w:left w:val="single" w:sz="4" w:space="0" w:color="auto"/>
              <w:bottom w:val="single" w:sz="4" w:space="0" w:color="auto"/>
              <w:right w:val="single" w:sz="4" w:space="0" w:color="auto"/>
            </w:tcBorders>
            <w:hideMark/>
          </w:tcPr>
          <w:p w14:paraId="128170FF" w14:textId="77777777" w:rsidR="00EE5860" w:rsidRPr="00441CD0" w:rsidRDefault="00EE5860" w:rsidP="00BB0E1F">
            <w:pPr>
              <w:pStyle w:val="TAC"/>
              <w:rPr>
                <w:lang w:val="x-none"/>
              </w:rPr>
            </w:pPr>
            <w:r w:rsidRPr="00441CD0">
              <w:t>Time Quota Mechanism</w:t>
            </w:r>
          </w:p>
        </w:tc>
      </w:tr>
      <w:tr w:rsidR="00EE5860" w:rsidRPr="00441CD0" w14:paraId="2D2B677F"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2975C77" w14:textId="77777777" w:rsidR="00EE5860" w:rsidRPr="00441CD0" w:rsidRDefault="00EE5860" w:rsidP="00BB0E1F">
            <w:pPr>
              <w:pStyle w:val="TAL"/>
            </w:pPr>
            <w:r w:rsidRPr="00441CD0">
              <w:t>Aggregated URRs</w:t>
            </w:r>
          </w:p>
        </w:tc>
        <w:tc>
          <w:tcPr>
            <w:tcW w:w="336" w:type="dxa"/>
            <w:gridSpan w:val="2"/>
            <w:tcBorders>
              <w:top w:val="single" w:sz="4" w:space="0" w:color="auto"/>
              <w:left w:val="single" w:sz="4" w:space="0" w:color="auto"/>
              <w:bottom w:val="single" w:sz="4" w:space="0" w:color="auto"/>
              <w:right w:val="single" w:sz="4" w:space="0" w:color="auto"/>
            </w:tcBorders>
            <w:hideMark/>
          </w:tcPr>
          <w:p w14:paraId="73C322DC" w14:textId="77777777" w:rsidR="00EE5860" w:rsidRPr="00441CD0" w:rsidRDefault="00EE5860" w:rsidP="00BB0E1F">
            <w:pPr>
              <w:pStyle w:val="TAL"/>
              <w:jc w:val="center"/>
              <w:rPr>
                <w:szCs w:val="18"/>
                <w:lang w:val="de-DE"/>
              </w:rPr>
            </w:pPr>
            <w:r w:rsidRPr="00441CD0">
              <w:rPr>
                <w:szCs w:val="18"/>
                <w:lang w:val="de-DE"/>
              </w:rPr>
              <w:t>C</w:t>
            </w:r>
          </w:p>
        </w:tc>
        <w:tc>
          <w:tcPr>
            <w:tcW w:w="4666" w:type="dxa"/>
            <w:gridSpan w:val="2"/>
            <w:tcBorders>
              <w:top w:val="single" w:sz="4" w:space="0" w:color="auto"/>
              <w:left w:val="single" w:sz="4" w:space="0" w:color="auto"/>
              <w:bottom w:val="single" w:sz="4" w:space="0" w:color="auto"/>
              <w:right w:val="single" w:sz="4" w:space="0" w:color="auto"/>
            </w:tcBorders>
          </w:tcPr>
          <w:p w14:paraId="201D45C3" w14:textId="77777777" w:rsidR="00EE5860" w:rsidRPr="00441CD0" w:rsidRDefault="00EE5860" w:rsidP="00BB0E1F">
            <w:pPr>
              <w:pStyle w:val="TAL"/>
              <w:rPr>
                <w:lang w:val="x-none"/>
              </w:rPr>
            </w:pPr>
            <w:r w:rsidRPr="00441CD0">
              <w:t>This IE shall be included if the URR is used to support a Credit Pool.</w:t>
            </w:r>
          </w:p>
          <w:p w14:paraId="1E0A1CCA" w14:textId="77777777" w:rsidR="00EE5860" w:rsidRPr="00441CD0" w:rsidRDefault="00EE5860" w:rsidP="00BB0E1F">
            <w:pPr>
              <w:pStyle w:val="TAL"/>
            </w:pPr>
          </w:p>
          <w:p w14:paraId="04FF27C9" w14:textId="77777777" w:rsidR="00EE5860" w:rsidRPr="00441CD0" w:rsidRDefault="00EE5860" w:rsidP="00BB0E1F">
            <w:pPr>
              <w:pStyle w:val="TAL"/>
            </w:pPr>
            <w:r w:rsidRPr="00441CD0">
              <w:rPr>
                <w:lang w:eastAsia="zh-CN"/>
              </w:rPr>
              <w:t>Several IEs with the same IE type may be present to provide multiple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4BA5F88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93D0B5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90BC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876B9B4" w14:textId="77777777" w:rsidR="00EE5860" w:rsidRPr="00441CD0" w:rsidRDefault="00EE5860" w:rsidP="00BB0E1F">
            <w:pPr>
              <w:pStyle w:val="TAC"/>
            </w:pPr>
            <w:r w:rsidRPr="00441CD0">
              <w:t>-</w:t>
            </w:r>
          </w:p>
        </w:tc>
        <w:tc>
          <w:tcPr>
            <w:tcW w:w="1404" w:type="dxa"/>
            <w:gridSpan w:val="2"/>
            <w:tcBorders>
              <w:top w:val="single" w:sz="4" w:space="0" w:color="auto"/>
              <w:left w:val="single" w:sz="4" w:space="0" w:color="auto"/>
              <w:bottom w:val="single" w:sz="4" w:space="0" w:color="auto"/>
              <w:right w:val="single" w:sz="4" w:space="0" w:color="auto"/>
            </w:tcBorders>
            <w:hideMark/>
          </w:tcPr>
          <w:p w14:paraId="4DBED62D" w14:textId="77777777" w:rsidR="00EE5860" w:rsidRPr="00441CD0" w:rsidRDefault="00EE5860" w:rsidP="00BB0E1F">
            <w:pPr>
              <w:pStyle w:val="TAC"/>
            </w:pPr>
            <w:r w:rsidRPr="00441CD0">
              <w:t>Aggregated URRs</w:t>
            </w:r>
          </w:p>
        </w:tc>
      </w:tr>
      <w:tr w:rsidR="00EE5860" w:rsidRPr="00441CD0" w14:paraId="621444AF"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752E433B"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AD6354F"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56C7C960" w14:textId="77777777" w:rsidR="00EE5860" w:rsidRPr="00441CD0" w:rsidRDefault="00EE5860" w:rsidP="00BB0E1F">
            <w:pPr>
              <w:pStyle w:val="TAL"/>
              <w:rPr>
                <w:lang w:val="x-none"/>
              </w:rPr>
            </w:pPr>
            <w:r w:rsidRPr="00441CD0">
              <w:t>This IE may be present if the Volume Quota IE and/or the Time Quota IE and/or Event Quota IE is provisioned in the URR and the UP Function indicated support of the Quota Action feature.</w:t>
            </w:r>
          </w:p>
          <w:p w14:paraId="49855220" w14:textId="0541ACC8"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3</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1AAC5ED5"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1BED69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13C189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87D3E9" w14:textId="77777777" w:rsidR="00EE5860" w:rsidRPr="00441CD0" w:rsidRDefault="00EE5860" w:rsidP="00BB0E1F">
            <w:pPr>
              <w:pStyle w:val="TAC"/>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hideMark/>
          </w:tcPr>
          <w:p w14:paraId="5AD96C15" w14:textId="77777777" w:rsidR="00EE5860" w:rsidRPr="00441CD0" w:rsidRDefault="00EE5860" w:rsidP="00BB0E1F">
            <w:pPr>
              <w:pStyle w:val="TAC"/>
            </w:pPr>
            <w:r w:rsidRPr="00441CD0">
              <w:t>FAR ID</w:t>
            </w:r>
          </w:p>
        </w:tc>
      </w:tr>
      <w:tr w:rsidR="00EE5860" w:rsidRPr="00441CD0" w14:paraId="40A4C9B4" w14:textId="77777777" w:rsidTr="00BB0E1F">
        <w:trPr>
          <w:gridAfter w:val="1"/>
          <w:wAfter w:w="38"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3E9BCC5C" w14:textId="77777777" w:rsidR="00EE5860" w:rsidRPr="00441CD0" w:rsidRDefault="00EE5860" w:rsidP="00BB0E1F">
            <w:pPr>
              <w:pStyle w:val="TAL"/>
            </w:pPr>
            <w:r w:rsidRPr="00441CD0">
              <w:t>Ethernet Inactivity Timer</w:t>
            </w:r>
          </w:p>
        </w:tc>
        <w:tc>
          <w:tcPr>
            <w:tcW w:w="336" w:type="dxa"/>
            <w:gridSpan w:val="2"/>
            <w:tcBorders>
              <w:top w:val="single" w:sz="4" w:space="0" w:color="auto"/>
              <w:left w:val="single" w:sz="4" w:space="0" w:color="auto"/>
              <w:bottom w:val="single" w:sz="4" w:space="0" w:color="auto"/>
              <w:right w:val="single" w:sz="4" w:space="0" w:color="auto"/>
            </w:tcBorders>
            <w:hideMark/>
          </w:tcPr>
          <w:p w14:paraId="79FBB6A4" w14:textId="77777777" w:rsidR="00EE5860" w:rsidRPr="00441CD0" w:rsidRDefault="00EE5860" w:rsidP="00BB0E1F">
            <w:pPr>
              <w:pStyle w:val="TAL"/>
              <w:jc w:val="center"/>
              <w:rPr>
                <w:szCs w:val="18"/>
                <w:lang w:val="de-DE"/>
              </w:rPr>
            </w:pPr>
            <w:r w:rsidRPr="00441CD0">
              <w:rPr>
                <w:szCs w:val="18"/>
              </w:rPr>
              <w:t>C</w:t>
            </w:r>
          </w:p>
        </w:tc>
        <w:tc>
          <w:tcPr>
            <w:tcW w:w="4666" w:type="dxa"/>
            <w:gridSpan w:val="2"/>
            <w:tcBorders>
              <w:top w:val="single" w:sz="4" w:space="0" w:color="auto"/>
              <w:left w:val="single" w:sz="4" w:space="0" w:color="auto"/>
              <w:bottom w:val="single" w:sz="4" w:space="0" w:color="auto"/>
              <w:right w:val="single" w:sz="4" w:space="0" w:color="auto"/>
            </w:tcBorders>
            <w:hideMark/>
          </w:tcPr>
          <w:p w14:paraId="489AADE2" w14:textId="77777777" w:rsidR="00EE5860" w:rsidRPr="00441CD0" w:rsidRDefault="00EE5860" w:rsidP="00BB0E1F">
            <w:pPr>
              <w:pStyle w:val="TAL"/>
              <w:rPr>
                <w:lang w:val="x-none"/>
              </w:rPr>
            </w:pPr>
            <w:r w:rsidRPr="00441CD0">
              <w:t>This IE shall be present if Ethernet traffic reporting is used and the SMF requests the UP function to also report inactive UE MAC addresses.</w:t>
            </w:r>
          </w:p>
          <w:p w14:paraId="710D9E20" w14:textId="77777777" w:rsidR="00EE5860" w:rsidRPr="00441CD0" w:rsidRDefault="00EE5860" w:rsidP="00BB0E1F">
            <w:pPr>
              <w:pStyle w:val="TAL"/>
            </w:pPr>
            <w:r w:rsidRPr="00441CD0">
              <w:t>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782876"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B5140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CD3BB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797F2C" w14:textId="77777777" w:rsidR="00EE5860" w:rsidRPr="00441CD0" w:rsidRDefault="00EE5860" w:rsidP="00BB0E1F">
            <w:pPr>
              <w:pStyle w:val="TAC"/>
            </w:pPr>
            <w:r w:rsidRPr="00441CD0">
              <w:rPr>
                <w:lang w:val="de-DE"/>
              </w:rPr>
              <w:t>X</w:t>
            </w:r>
          </w:p>
        </w:tc>
        <w:tc>
          <w:tcPr>
            <w:tcW w:w="1404" w:type="dxa"/>
            <w:gridSpan w:val="2"/>
            <w:tcBorders>
              <w:top w:val="single" w:sz="4" w:space="0" w:color="auto"/>
              <w:left w:val="single" w:sz="4" w:space="0" w:color="auto"/>
              <w:bottom w:val="single" w:sz="4" w:space="0" w:color="auto"/>
              <w:right w:val="single" w:sz="4" w:space="0" w:color="auto"/>
            </w:tcBorders>
            <w:vAlign w:val="center"/>
            <w:hideMark/>
          </w:tcPr>
          <w:p w14:paraId="7F10C00E" w14:textId="77777777" w:rsidR="00EE5860" w:rsidRPr="00441CD0" w:rsidRDefault="00EE5860" w:rsidP="00BB0E1F">
            <w:pPr>
              <w:pStyle w:val="TAC"/>
            </w:pPr>
            <w:r w:rsidRPr="00441CD0">
              <w:t>Ethernet Inactivity Timer</w:t>
            </w:r>
          </w:p>
        </w:tc>
      </w:tr>
      <w:tr w:rsidR="00EE5860" w:rsidRPr="00441CD0" w14:paraId="17BD0ECD"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hideMark/>
          </w:tcPr>
          <w:p w14:paraId="0CDAD888"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42B1A097" w14:textId="77777777" w:rsidR="00EE5860" w:rsidRPr="00441CD0" w:rsidRDefault="00EE5860" w:rsidP="00BB0E1F">
            <w:pPr>
              <w:pStyle w:val="TAL"/>
              <w:jc w:val="center"/>
              <w:rPr>
                <w:szCs w:val="18"/>
                <w:lang w:val="sv-SE"/>
              </w:rPr>
            </w:pPr>
            <w:r w:rsidRPr="00441CD0">
              <w:rPr>
                <w:szCs w:val="18"/>
                <w:lang w:val="de-DE"/>
              </w:rPr>
              <w:t>O</w:t>
            </w:r>
          </w:p>
        </w:tc>
        <w:tc>
          <w:tcPr>
            <w:tcW w:w="4666" w:type="dxa"/>
            <w:gridSpan w:val="2"/>
            <w:tcBorders>
              <w:top w:val="single" w:sz="4" w:space="0" w:color="auto"/>
              <w:left w:val="single" w:sz="4" w:space="0" w:color="auto"/>
              <w:bottom w:val="single" w:sz="4" w:space="0" w:color="auto"/>
              <w:right w:val="single" w:sz="4" w:space="0" w:color="auto"/>
            </w:tcBorders>
          </w:tcPr>
          <w:p w14:paraId="336A89C3" w14:textId="77777777" w:rsidR="00EE5860" w:rsidRPr="00441CD0" w:rsidRDefault="00EE5860" w:rsidP="00BB0E1F">
            <w:pPr>
              <w:pStyle w:val="TAL"/>
              <w:rPr>
                <w:lang w:val="sv-SE"/>
              </w:rPr>
            </w:pPr>
            <w:r w:rsidRPr="00441CD0">
              <w:t>When present, this IE shall contain the time at which the UP function shall re-apply the volume or time or event threshold/quota provisioned in the IE.</w:t>
            </w:r>
          </w:p>
          <w:p w14:paraId="1933CD91" w14:textId="77777777" w:rsidR="00EE5860" w:rsidRPr="00441CD0" w:rsidRDefault="00EE5860" w:rsidP="00BB0E1F">
            <w:pPr>
              <w:pStyle w:val="TAL"/>
              <w:rPr>
                <w:lang w:val="sv-SE"/>
              </w:rPr>
            </w:pPr>
          </w:p>
          <w:p w14:paraId="7361F157" w14:textId="77777777" w:rsidR="00EE5860" w:rsidRPr="00441CD0" w:rsidRDefault="00EE5860" w:rsidP="00BB0E1F">
            <w:pPr>
              <w:pStyle w:val="TAL"/>
              <w:rPr>
                <w:lang w:val="sv-SE"/>
              </w:rPr>
            </w:pPr>
            <w:r w:rsidRPr="00441CD0">
              <w:rPr>
                <w:lang w:val="sv-SE" w:eastAsia="zh-CN"/>
              </w:rPr>
              <w:t>Several IEs with the same IE type may be present to provide multiple Monitoring Times.</w:t>
            </w:r>
          </w:p>
        </w:tc>
        <w:tc>
          <w:tcPr>
            <w:tcW w:w="370" w:type="dxa"/>
            <w:gridSpan w:val="2"/>
            <w:tcBorders>
              <w:top w:val="single" w:sz="4" w:space="0" w:color="auto"/>
              <w:left w:val="single" w:sz="4" w:space="0" w:color="auto"/>
              <w:bottom w:val="single" w:sz="4" w:space="0" w:color="auto"/>
              <w:right w:val="single" w:sz="4" w:space="0" w:color="auto"/>
            </w:tcBorders>
            <w:hideMark/>
          </w:tcPr>
          <w:p w14:paraId="0F748341" w14:textId="77777777" w:rsidR="00EE5860" w:rsidRPr="00441CD0" w:rsidRDefault="00EE5860" w:rsidP="00BB0E1F">
            <w:pPr>
              <w:pStyle w:val="TAC"/>
              <w:rPr>
                <w:lang w:val="en-US"/>
              </w:rPr>
            </w:pPr>
            <w:r w:rsidRPr="00441CD0">
              <w:rPr>
                <w:lang w:val="en-US"/>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3DC16C7"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D6292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9A1F481"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hideMark/>
          </w:tcPr>
          <w:p w14:paraId="152DC3CB" w14:textId="77777777" w:rsidR="00EE5860" w:rsidRPr="00441CD0" w:rsidRDefault="00EE5860" w:rsidP="00BB0E1F">
            <w:pPr>
              <w:pStyle w:val="TAC"/>
              <w:rPr>
                <w:lang w:val="sv-SE"/>
              </w:rPr>
            </w:pPr>
            <w:r w:rsidRPr="00441CD0">
              <w:rPr>
                <w:lang w:val="sv-SE"/>
              </w:rPr>
              <w:t>Additional Monitoring Time</w:t>
            </w:r>
          </w:p>
        </w:tc>
      </w:tr>
      <w:tr w:rsidR="00EE5860" w:rsidRPr="00441CD0" w14:paraId="59656271" w14:textId="77777777" w:rsidTr="00BB0E1F">
        <w:trPr>
          <w:gridBefore w:val="1"/>
          <w:wBefore w:w="30" w:type="dxa"/>
          <w:jc w:val="center"/>
        </w:trPr>
        <w:tc>
          <w:tcPr>
            <w:tcW w:w="1562" w:type="dxa"/>
            <w:gridSpan w:val="2"/>
            <w:tcBorders>
              <w:top w:val="single" w:sz="4" w:space="0" w:color="auto"/>
              <w:left w:val="single" w:sz="4" w:space="0" w:color="auto"/>
              <w:bottom w:val="single" w:sz="4" w:space="0" w:color="auto"/>
              <w:right w:val="single" w:sz="4" w:space="0" w:color="auto"/>
            </w:tcBorders>
          </w:tcPr>
          <w:p w14:paraId="4AED8FF6"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16B8A0C5" w14:textId="77777777" w:rsidR="00EE5860" w:rsidRPr="00441CD0" w:rsidRDefault="00EE5860" w:rsidP="00BB0E1F">
            <w:pPr>
              <w:pStyle w:val="TAL"/>
              <w:jc w:val="center"/>
              <w:rPr>
                <w:szCs w:val="18"/>
                <w:lang w:val="de-DE"/>
              </w:rPr>
            </w:pPr>
            <w:r w:rsidRPr="00441CD0">
              <w:rPr>
                <w:szCs w:val="18"/>
                <w:lang w:val="fr-FR"/>
              </w:rPr>
              <w:t>O</w:t>
            </w:r>
          </w:p>
        </w:tc>
        <w:tc>
          <w:tcPr>
            <w:tcW w:w="4666" w:type="dxa"/>
            <w:gridSpan w:val="2"/>
            <w:tcBorders>
              <w:top w:val="single" w:sz="4" w:space="0" w:color="auto"/>
              <w:left w:val="single" w:sz="4" w:space="0" w:color="auto"/>
              <w:bottom w:val="single" w:sz="4" w:space="0" w:color="auto"/>
              <w:right w:val="single" w:sz="4" w:space="0" w:color="auto"/>
            </w:tcBorders>
          </w:tcPr>
          <w:p w14:paraId="43FC5539" w14:textId="77777777" w:rsidR="00EE5860" w:rsidRPr="00441CD0" w:rsidRDefault="00EE5860" w:rsidP="00BB0E1F">
            <w:pPr>
              <w:pStyle w:val="TAL"/>
              <w:rPr>
                <w:lang w:val="fr-FR"/>
              </w:rPr>
            </w:pPr>
            <w:r w:rsidRPr="00441CD0">
              <w:rPr>
                <w:lang w:val="fr-FR"/>
              </w:rPr>
              <w:t xml:space="preserve">This </w:t>
            </w:r>
            <w:r w:rsidRPr="00441CD0">
              <w:t>IE may be present if the UP function supports the NORP feature. When present, it shall indicate the number of usage reports to be generated by the URR. See also clauses 5.2.2.2.1 and 5.2.2.3.1. See NOTE 2.</w:t>
            </w:r>
          </w:p>
        </w:tc>
        <w:tc>
          <w:tcPr>
            <w:tcW w:w="370" w:type="dxa"/>
            <w:gridSpan w:val="2"/>
            <w:tcBorders>
              <w:top w:val="single" w:sz="4" w:space="0" w:color="auto"/>
              <w:left w:val="single" w:sz="4" w:space="0" w:color="auto"/>
              <w:bottom w:val="single" w:sz="4" w:space="0" w:color="auto"/>
              <w:right w:val="single" w:sz="4" w:space="0" w:color="auto"/>
            </w:tcBorders>
          </w:tcPr>
          <w:p w14:paraId="425E3344" w14:textId="77777777" w:rsidR="00EE5860" w:rsidRPr="00441CD0" w:rsidRDefault="00EE5860" w:rsidP="00BB0E1F">
            <w:pPr>
              <w:pStyle w:val="TAC"/>
              <w:rPr>
                <w:lang w:val="en-US"/>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32E17D16"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F88967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0185DD" w14:textId="77777777" w:rsidR="00EE5860" w:rsidRPr="00441CD0" w:rsidRDefault="00EE5860" w:rsidP="00BB0E1F">
            <w:pPr>
              <w:pStyle w:val="TAC"/>
              <w:rPr>
                <w:lang w:val="de-DE"/>
              </w:rPr>
            </w:pPr>
            <w:r w:rsidRPr="00441CD0">
              <w:rPr>
                <w:lang w:val="de-DE"/>
              </w:rPr>
              <w:t>X</w:t>
            </w:r>
          </w:p>
        </w:tc>
        <w:tc>
          <w:tcPr>
            <w:tcW w:w="1406" w:type="dxa"/>
            <w:gridSpan w:val="2"/>
            <w:tcBorders>
              <w:top w:val="single" w:sz="4" w:space="0" w:color="auto"/>
              <w:left w:val="single" w:sz="4" w:space="0" w:color="auto"/>
              <w:bottom w:val="single" w:sz="4" w:space="0" w:color="auto"/>
              <w:right w:val="single" w:sz="4" w:space="0" w:color="auto"/>
            </w:tcBorders>
            <w:vAlign w:val="center"/>
          </w:tcPr>
          <w:p w14:paraId="037923F7" w14:textId="77777777" w:rsidR="00EE5860" w:rsidRPr="00441CD0" w:rsidRDefault="00EE5860" w:rsidP="00BB0E1F">
            <w:pPr>
              <w:pStyle w:val="TAC"/>
              <w:rPr>
                <w:lang w:val="sv-SE"/>
              </w:rPr>
            </w:pPr>
            <w:r w:rsidRPr="00441CD0">
              <w:rPr>
                <w:lang w:val="fr-FR"/>
              </w:rPr>
              <w:t>Number of Reports</w:t>
            </w:r>
          </w:p>
        </w:tc>
      </w:tr>
      <w:tr w:rsidR="00EE5860" w:rsidRPr="00441CD0" w14:paraId="1F239ACE" w14:textId="77777777" w:rsidTr="00BB0E1F">
        <w:trPr>
          <w:gridAfter w:val="1"/>
          <w:wAfter w:w="38" w:type="dxa"/>
          <w:jc w:val="center"/>
        </w:trPr>
        <w:tc>
          <w:tcPr>
            <w:tcW w:w="9442" w:type="dxa"/>
            <w:gridSpan w:val="16"/>
            <w:tcBorders>
              <w:top w:val="single" w:sz="4" w:space="0" w:color="auto"/>
              <w:left w:val="single" w:sz="4" w:space="0" w:color="auto"/>
              <w:bottom w:val="single" w:sz="4" w:space="0" w:color="auto"/>
              <w:right w:val="single" w:sz="4" w:space="0" w:color="auto"/>
            </w:tcBorders>
            <w:hideMark/>
          </w:tcPr>
          <w:p w14:paraId="217E6D3B" w14:textId="6B693C1A" w:rsidR="00EE5860" w:rsidRPr="00441CD0" w:rsidRDefault="00EE5860" w:rsidP="00BB0E1F">
            <w:pPr>
              <w:pStyle w:val="TAN"/>
            </w:pPr>
            <w:r w:rsidRPr="00441CD0">
              <w:lastRenderedPageBreak/>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03A4BCD9" w14:textId="77777777" w:rsidR="00EE5860" w:rsidRDefault="00EE5860" w:rsidP="00455CE0">
            <w:pPr>
              <w:pStyle w:val="TAN"/>
            </w:pPr>
            <w:r w:rsidRPr="00441CD0">
              <w:t>NOTE 2:</w:t>
            </w:r>
            <w:r w:rsidRPr="00441CD0">
              <w:tab/>
              <w:t>This IE may be provisioned and set to "1" e.g. for a URR with the Dropped DL Traffic Threshold used for the Pause of Charging feature, if the UP function supports the NORP feature.</w:t>
            </w:r>
          </w:p>
          <w:p w14:paraId="0A3144A8" w14:textId="74925F6A" w:rsidR="00455CE0" w:rsidRPr="00441CD0" w:rsidRDefault="00455CE0" w:rsidP="00455CE0">
            <w:pPr>
              <w:pStyle w:val="TAN"/>
              <w:rPr>
                <w:lang w:val="x-none"/>
              </w:rPr>
            </w:pPr>
            <w:r>
              <w:t>NOTE 3:</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tc>
      </w:tr>
      <w:bookmarkEnd w:id="4052"/>
    </w:tbl>
    <w:p w14:paraId="33F68609" w14:textId="77777777" w:rsidR="00EE5860" w:rsidRPr="00441CD0" w:rsidRDefault="00EE5860" w:rsidP="00EE5860"/>
    <w:p w14:paraId="1380DFC3" w14:textId="77777777" w:rsidR="00EE5860" w:rsidRPr="00441CD0" w:rsidRDefault="00EE5860" w:rsidP="00EE5860">
      <w:pPr>
        <w:pStyle w:val="TH"/>
        <w:outlineLvl w:val="0"/>
        <w:rPr>
          <w:lang w:val="en-US"/>
        </w:rPr>
      </w:pPr>
      <w:r w:rsidRPr="00441CD0">
        <w:t>Table 7.5.2</w:t>
      </w:r>
      <w:r w:rsidRPr="00441CD0">
        <w:rPr>
          <w:lang w:val="de-DE"/>
        </w:rPr>
        <w:t>.</w:t>
      </w:r>
      <w:r w:rsidRPr="00441CD0">
        <w:t>4-</w:t>
      </w:r>
      <w:r w:rsidRPr="00441CD0">
        <w:rPr>
          <w:lang w:val="de-DE"/>
        </w:rPr>
        <w:t>2</w:t>
      </w:r>
      <w:r w:rsidRPr="00441CD0">
        <w:t>: Aggregated URRs</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4F35E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215032C" w14:textId="77777777" w:rsidR="00EE5860" w:rsidRPr="00441CD0" w:rsidRDefault="00EE5860" w:rsidP="00BB0E1F">
            <w:pPr>
              <w:pStyle w:val="TAL"/>
              <w:rPr>
                <w:lang w:val="x-none"/>
              </w:rPr>
            </w:pPr>
            <w:bookmarkStart w:id="4054" w:name="MCCQCTEMPBM_0000007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B2785D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645DD80" w14:textId="77777777" w:rsidR="00EE5860" w:rsidRPr="00441CD0" w:rsidRDefault="00EE5860" w:rsidP="00BB0E1F">
            <w:pPr>
              <w:pStyle w:val="TAC"/>
              <w:rPr>
                <w:lang w:val="fr-FR"/>
              </w:rPr>
            </w:pPr>
            <w:r w:rsidRPr="00441CD0">
              <w:t>Aggregated URRs</w:t>
            </w:r>
            <w:r w:rsidRPr="00441CD0">
              <w:rPr>
                <w:lang w:val="fr-FR"/>
              </w:rPr>
              <w:t xml:space="preserve"> = 118 (decimal)</w:t>
            </w:r>
          </w:p>
        </w:tc>
      </w:tr>
      <w:tr w:rsidR="00EE5860" w:rsidRPr="00441CD0" w14:paraId="603BCE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D4379D"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666413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BE02015" w14:textId="77777777" w:rsidR="00EE5860" w:rsidRPr="00441CD0" w:rsidRDefault="00EE5860" w:rsidP="00BB0E1F">
            <w:pPr>
              <w:pStyle w:val="TAC"/>
            </w:pPr>
            <w:r w:rsidRPr="00441CD0">
              <w:t>Length = n</w:t>
            </w:r>
          </w:p>
        </w:tc>
      </w:tr>
      <w:tr w:rsidR="00EE5860" w:rsidRPr="00441CD0" w14:paraId="2A063F41"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1747E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33D11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7E8E29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C491A5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B843586" w14:textId="77777777" w:rsidR="00EE5860" w:rsidRPr="00441CD0" w:rsidRDefault="00EE5860" w:rsidP="00BB0E1F">
            <w:pPr>
              <w:pStyle w:val="TAH"/>
            </w:pPr>
            <w:r w:rsidRPr="00441CD0">
              <w:t>IE Type</w:t>
            </w:r>
          </w:p>
        </w:tc>
      </w:tr>
      <w:tr w:rsidR="00EE5860" w:rsidRPr="00441CD0" w14:paraId="1524FC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CB577D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8C2EA56"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8A4DB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79048C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544817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0285CA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777F82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07860C4" w14:textId="77777777" w:rsidR="00EE5860" w:rsidRPr="00441CD0" w:rsidRDefault="00EE5860" w:rsidP="00BB0E1F">
            <w:pPr>
              <w:spacing w:after="0"/>
              <w:rPr>
                <w:rFonts w:ascii="Arial" w:hAnsi="Arial"/>
                <w:b/>
                <w:sz w:val="18"/>
                <w:lang w:val="x-none"/>
              </w:rPr>
            </w:pPr>
          </w:p>
        </w:tc>
      </w:tr>
      <w:tr w:rsidR="00EE5860" w:rsidRPr="00441CD0" w14:paraId="768642C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6EBDE75" w14:textId="77777777" w:rsidR="00EE5860" w:rsidRPr="00441CD0" w:rsidRDefault="00EE5860" w:rsidP="00BB0E1F">
            <w:pPr>
              <w:pStyle w:val="TAL"/>
            </w:pPr>
            <w:r w:rsidRPr="00441CD0">
              <w:t>Aggregated URR ID</w:t>
            </w:r>
          </w:p>
        </w:tc>
        <w:tc>
          <w:tcPr>
            <w:tcW w:w="336" w:type="dxa"/>
            <w:tcBorders>
              <w:top w:val="single" w:sz="4" w:space="0" w:color="auto"/>
              <w:left w:val="single" w:sz="4" w:space="0" w:color="auto"/>
              <w:bottom w:val="single" w:sz="4" w:space="0" w:color="auto"/>
              <w:right w:val="single" w:sz="4" w:space="0" w:color="auto"/>
            </w:tcBorders>
            <w:hideMark/>
          </w:tcPr>
          <w:p w14:paraId="61C2159A" w14:textId="77777777" w:rsidR="00EE5860" w:rsidRPr="00441CD0" w:rsidRDefault="00EE5860" w:rsidP="00BB0E1F">
            <w:pPr>
              <w:pStyle w:val="TAL"/>
              <w:jc w:val="center"/>
              <w:rPr>
                <w:szCs w:val="18"/>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DC3B2BF" w14:textId="77777777" w:rsidR="00EE5860" w:rsidRPr="00441CD0" w:rsidRDefault="00EE5860" w:rsidP="00BB0E1F">
            <w:pPr>
              <w:pStyle w:val="TAL"/>
            </w:pPr>
            <w:r w:rsidRPr="00441CD0">
              <w:t>This IE shall be present for the aggregated URR ID of the URR sharing the credit pool.</w:t>
            </w:r>
          </w:p>
        </w:tc>
        <w:tc>
          <w:tcPr>
            <w:tcW w:w="370" w:type="dxa"/>
            <w:tcBorders>
              <w:top w:val="single" w:sz="4" w:space="0" w:color="auto"/>
              <w:left w:val="single" w:sz="4" w:space="0" w:color="auto"/>
              <w:bottom w:val="single" w:sz="4" w:space="0" w:color="auto"/>
              <w:right w:val="single" w:sz="4" w:space="0" w:color="auto"/>
            </w:tcBorders>
            <w:hideMark/>
          </w:tcPr>
          <w:p w14:paraId="07AD489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DC7995C"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532E9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2F64B2"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7436D495" w14:textId="77777777" w:rsidR="00EE5860" w:rsidRPr="00441CD0" w:rsidRDefault="00EE5860" w:rsidP="00BB0E1F">
            <w:pPr>
              <w:pStyle w:val="TAC"/>
              <w:rPr>
                <w:lang w:val="x-none"/>
              </w:rPr>
            </w:pPr>
            <w:r w:rsidRPr="00441CD0">
              <w:t>Aggregated URR ID</w:t>
            </w:r>
          </w:p>
        </w:tc>
      </w:tr>
      <w:tr w:rsidR="00EE5860" w:rsidRPr="00441CD0" w14:paraId="44FDE1E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7BBABE0" w14:textId="77777777" w:rsidR="00EE5860" w:rsidRPr="00441CD0" w:rsidRDefault="00EE5860" w:rsidP="00BB0E1F">
            <w:pPr>
              <w:pStyle w:val="TAL"/>
            </w:pPr>
            <w:r w:rsidRPr="00441CD0">
              <w:t>Multiplier</w:t>
            </w:r>
          </w:p>
        </w:tc>
        <w:tc>
          <w:tcPr>
            <w:tcW w:w="336" w:type="dxa"/>
            <w:tcBorders>
              <w:top w:val="single" w:sz="4" w:space="0" w:color="auto"/>
              <w:left w:val="single" w:sz="4" w:space="0" w:color="auto"/>
              <w:bottom w:val="single" w:sz="4" w:space="0" w:color="auto"/>
              <w:right w:val="single" w:sz="4" w:space="0" w:color="auto"/>
            </w:tcBorders>
            <w:hideMark/>
          </w:tcPr>
          <w:p w14:paraId="15BD680D" w14:textId="77777777" w:rsidR="00EE5860" w:rsidRPr="00441CD0" w:rsidRDefault="00EE5860" w:rsidP="00BB0E1F">
            <w:pPr>
              <w:pStyle w:val="TAL"/>
              <w:jc w:val="center"/>
              <w:rPr>
                <w:szCs w:val="18"/>
                <w:lang w:val="de-D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E4D6CA1" w14:textId="77777777" w:rsidR="00EE5860" w:rsidRPr="00441CD0" w:rsidRDefault="00EE5860" w:rsidP="00BB0E1F">
            <w:pPr>
              <w:pStyle w:val="TAL"/>
              <w:rPr>
                <w:lang w:val="x-none"/>
              </w:rPr>
            </w:pPr>
            <w:r w:rsidRPr="00441CD0">
              <w:t xml:space="preserve">This IE shall be included to </w:t>
            </w:r>
            <w:r w:rsidRPr="00441CD0">
              <w:rPr>
                <w:noProof/>
              </w:rPr>
              <w:t xml:space="preserve">measure the abstract service units the traffic </w:t>
            </w:r>
            <w:r w:rsidRPr="00441CD0">
              <w:t xml:space="preserve">of the corresponding aggregated URR </w:t>
            </w:r>
            <w:r w:rsidRPr="00441CD0">
              <w:rPr>
                <w:noProof/>
              </w:rPr>
              <w:t>consumes from the credit pool</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4D0E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6420A3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E8EA65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19020AA" w14:textId="77777777" w:rsidR="00EE5860" w:rsidRPr="00441CD0" w:rsidRDefault="00EE5860" w:rsidP="00BB0E1F">
            <w:pPr>
              <w:pStyle w:val="TAC"/>
              <w:rPr>
                <w:lang w:val="de-DE"/>
              </w:rPr>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hideMark/>
          </w:tcPr>
          <w:p w14:paraId="3141D10E" w14:textId="77777777" w:rsidR="00EE5860" w:rsidRPr="00441CD0" w:rsidRDefault="00EE5860" w:rsidP="00BB0E1F">
            <w:pPr>
              <w:pStyle w:val="TAC"/>
              <w:rPr>
                <w:lang w:val="x-none"/>
              </w:rPr>
            </w:pPr>
            <w:r w:rsidRPr="00441CD0">
              <w:t>Multiplier</w:t>
            </w:r>
          </w:p>
        </w:tc>
      </w:tr>
      <w:bookmarkEnd w:id="4054"/>
    </w:tbl>
    <w:p w14:paraId="5ACF1568" w14:textId="77777777" w:rsidR="00EE5860" w:rsidRPr="00441CD0" w:rsidRDefault="00EE5860" w:rsidP="00EE5860"/>
    <w:p w14:paraId="5575181D" w14:textId="77777777" w:rsidR="00EE5860" w:rsidRPr="00441CD0" w:rsidRDefault="00EE5860" w:rsidP="00EE5860">
      <w:pPr>
        <w:pStyle w:val="TH"/>
        <w:outlineLvl w:val="0"/>
        <w:rPr>
          <w:lang w:val="en-US"/>
        </w:rPr>
      </w:pPr>
      <w:r w:rsidRPr="00441CD0">
        <w:t>Table 7.5.2</w:t>
      </w:r>
      <w:r w:rsidRPr="00441CD0">
        <w:rPr>
          <w:lang w:val="de-DE"/>
        </w:rPr>
        <w:t>.</w:t>
      </w:r>
      <w:r w:rsidRPr="00441CD0">
        <w:t>4-3: Additional Monitoring Time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0CAFA6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82AE881" w14:textId="77777777" w:rsidR="00EE5860" w:rsidRPr="00441CD0" w:rsidRDefault="00EE5860" w:rsidP="00BB0E1F">
            <w:pPr>
              <w:pStyle w:val="TAL"/>
              <w:rPr>
                <w:lang w:val="sv-SE"/>
              </w:rPr>
            </w:pPr>
            <w:bookmarkStart w:id="4055" w:name="MCCQCTEMPBM_00000079"/>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12659C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4F1AFB" w14:textId="77777777" w:rsidR="00EE5860" w:rsidRPr="00441CD0" w:rsidRDefault="00EE5860" w:rsidP="00BB0E1F">
            <w:pPr>
              <w:pStyle w:val="TAC"/>
              <w:rPr>
                <w:lang w:val="fr-FR"/>
              </w:rPr>
            </w:pPr>
            <w:r w:rsidRPr="00441CD0">
              <w:rPr>
                <w:lang w:val="sv-SE"/>
              </w:rPr>
              <w:t>Additional Monitoring Time</w:t>
            </w:r>
            <w:r w:rsidRPr="00441CD0">
              <w:rPr>
                <w:lang w:val="fr-FR"/>
              </w:rPr>
              <w:t xml:space="preserve"> = 147 (decimal)</w:t>
            </w:r>
          </w:p>
        </w:tc>
      </w:tr>
      <w:tr w:rsidR="00EE5860" w:rsidRPr="00441CD0" w14:paraId="7F41243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5F53ED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C78E739"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B27C3" w14:textId="77777777" w:rsidR="00EE5860" w:rsidRPr="00441CD0" w:rsidRDefault="00EE5860" w:rsidP="00BB0E1F">
            <w:pPr>
              <w:pStyle w:val="TAC"/>
              <w:rPr>
                <w:lang w:val="sv-SE"/>
              </w:rPr>
            </w:pPr>
            <w:r w:rsidRPr="00441CD0">
              <w:rPr>
                <w:lang w:val="sv-SE"/>
              </w:rPr>
              <w:t>Length = n</w:t>
            </w:r>
          </w:p>
        </w:tc>
      </w:tr>
      <w:tr w:rsidR="00EE5860" w:rsidRPr="00441CD0" w14:paraId="4C7D31B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16B9D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FE4CDD0"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7B89ACC"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017818A"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0D16786" w14:textId="77777777" w:rsidR="00EE5860" w:rsidRPr="00441CD0" w:rsidRDefault="00EE5860" w:rsidP="00BB0E1F">
            <w:pPr>
              <w:pStyle w:val="TAH"/>
              <w:rPr>
                <w:lang w:val="sv-SE"/>
              </w:rPr>
            </w:pPr>
            <w:r w:rsidRPr="00441CD0">
              <w:rPr>
                <w:lang w:val="sv-SE"/>
              </w:rPr>
              <w:t>IE Type</w:t>
            </w:r>
          </w:p>
        </w:tc>
      </w:tr>
      <w:tr w:rsidR="00EE5860" w:rsidRPr="00441CD0" w14:paraId="3073113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9E9B9A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684635C"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6FE487A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35EE16"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08FB8DC0"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579A45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6A364AC"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559C8A5" w14:textId="77777777" w:rsidR="00EE5860" w:rsidRPr="00441CD0" w:rsidRDefault="00EE5860" w:rsidP="00BB0E1F">
            <w:pPr>
              <w:spacing w:after="0"/>
              <w:rPr>
                <w:rFonts w:ascii="Arial" w:hAnsi="Arial"/>
                <w:b/>
                <w:sz w:val="18"/>
                <w:lang w:val="sv-SE"/>
              </w:rPr>
            </w:pPr>
          </w:p>
        </w:tc>
      </w:tr>
      <w:tr w:rsidR="00EE5860" w:rsidRPr="00441CD0" w14:paraId="286437B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882C9" w14:textId="77777777" w:rsidR="00EE5860" w:rsidRPr="00441CD0" w:rsidRDefault="00EE5860" w:rsidP="00BB0E1F">
            <w:pPr>
              <w:pStyle w:val="TAL"/>
              <w:rPr>
                <w:lang w:val="sv-SE"/>
              </w:rPr>
            </w:pPr>
            <w:r w:rsidRPr="00441CD0">
              <w:rPr>
                <w:lang w:val="sv-SE"/>
              </w:rPr>
              <w:lastRenderedPageBreak/>
              <w:t>Monitoring Time</w:t>
            </w:r>
          </w:p>
        </w:tc>
        <w:tc>
          <w:tcPr>
            <w:tcW w:w="336" w:type="dxa"/>
            <w:tcBorders>
              <w:top w:val="single" w:sz="4" w:space="0" w:color="auto"/>
              <w:left w:val="single" w:sz="4" w:space="0" w:color="auto"/>
              <w:bottom w:val="single" w:sz="4" w:space="0" w:color="auto"/>
              <w:right w:val="single" w:sz="4" w:space="0" w:color="auto"/>
            </w:tcBorders>
            <w:hideMark/>
          </w:tcPr>
          <w:p w14:paraId="496E3302" w14:textId="77777777" w:rsidR="00EE5860" w:rsidRPr="00441CD0" w:rsidRDefault="00EE5860" w:rsidP="00BB0E1F">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23A7B356" w14:textId="77777777" w:rsidR="00EE5860" w:rsidRPr="00441CD0" w:rsidRDefault="00EE5860" w:rsidP="00BB0E1F">
            <w:pPr>
              <w:pStyle w:val="TAL"/>
              <w:rPr>
                <w:lang w:val="sv-SE"/>
              </w:rPr>
            </w:pPr>
            <w:r w:rsidRPr="00441CD0">
              <w:rPr>
                <w:lang w:val="sv-SE"/>
              </w:rPr>
              <w:t xml:space="preserve">This IE shall be present and contain the time at which the UP function shall re-apply the volume or time threshold/quota. </w:t>
            </w:r>
          </w:p>
        </w:tc>
        <w:tc>
          <w:tcPr>
            <w:tcW w:w="370" w:type="dxa"/>
            <w:tcBorders>
              <w:top w:val="single" w:sz="4" w:space="0" w:color="auto"/>
              <w:left w:val="single" w:sz="4" w:space="0" w:color="auto"/>
              <w:bottom w:val="single" w:sz="4" w:space="0" w:color="auto"/>
              <w:right w:val="single" w:sz="4" w:space="0" w:color="auto"/>
            </w:tcBorders>
            <w:hideMark/>
          </w:tcPr>
          <w:p w14:paraId="7397BB6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CBA4E" w14:textId="77777777" w:rsidR="00EE5860" w:rsidRPr="00441CD0" w:rsidRDefault="00EE5860" w:rsidP="00BB0E1F">
            <w:pPr>
              <w:pStyle w:val="TAC"/>
              <w:rPr>
                <w:lang w:val="de-D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084073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14E03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FEB13D1" w14:textId="77777777" w:rsidR="00EE5860" w:rsidRPr="00441CD0" w:rsidRDefault="00EE5860" w:rsidP="00BB0E1F">
            <w:pPr>
              <w:pStyle w:val="TAC"/>
              <w:rPr>
                <w:lang w:val="sv-SE"/>
              </w:rPr>
            </w:pPr>
            <w:r w:rsidRPr="00441CD0">
              <w:rPr>
                <w:lang w:val="sv-SE"/>
              </w:rPr>
              <w:t>Monitoring Time</w:t>
            </w:r>
          </w:p>
        </w:tc>
      </w:tr>
      <w:tr w:rsidR="00EE5860" w:rsidRPr="00441CD0" w14:paraId="29C1715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7B9DB1E" w14:textId="77777777" w:rsidR="00EE5860" w:rsidRPr="00441CD0" w:rsidRDefault="00EE5860" w:rsidP="00BB0E1F">
            <w:pPr>
              <w:pStyle w:val="TAL"/>
              <w:rPr>
                <w:lang w:val="sv-SE"/>
              </w:rPr>
            </w:pPr>
            <w:r w:rsidRPr="00441CD0">
              <w:rPr>
                <w:lang w:val="sv-SE"/>
              </w:rPr>
              <w:t>Subsequent Volume Threshold</w:t>
            </w:r>
          </w:p>
        </w:tc>
        <w:tc>
          <w:tcPr>
            <w:tcW w:w="336" w:type="dxa"/>
            <w:tcBorders>
              <w:top w:val="single" w:sz="4" w:space="0" w:color="auto"/>
              <w:left w:val="single" w:sz="4" w:space="0" w:color="auto"/>
              <w:bottom w:val="single" w:sz="4" w:space="0" w:color="auto"/>
              <w:right w:val="single" w:sz="4" w:space="0" w:color="auto"/>
            </w:tcBorders>
            <w:hideMark/>
          </w:tcPr>
          <w:p w14:paraId="2017E8DD"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04D2D64" w14:textId="77777777" w:rsidR="00EE5860" w:rsidRPr="00441CD0" w:rsidRDefault="00EE5860" w:rsidP="00BB0E1F">
            <w:pPr>
              <w:pStyle w:val="TAL"/>
              <w:rPr>
                <w:lang w:val="sv-SE"/>
              </w:rPr>
            </w:pPr>
            <w:r w:rsidRPr="00441CD0">
              <w:rPr>
                <w:lang w:val="sv-SE"/>
              </w:rPr>
              <w:t>This IE may be present if the Monitoring Time IE is present and volume-based measurement is used.</w:t>
            </w:r>
          </w:p>
          <w:p w14:paraId="3BD33DA1" w14:textId="77777777" w:rsidR="00EE5860" w:rsidRPr="00441CD0" w:rsidRDefault="00EE5860" w:rsidP="00BB0E1F">
            <w:pPr>
              <w:pStyle w:val="TAL"/>
              <w:rPr>
                <w:lang w:val="sv-SE"/>
              </w:rPr>
            </w:pPr>
            <w:r w:rsidRPr="00441CD0">
              <w:rPr>
                <w:lang w:val="sv-SE"/>
              </w:rPr>
              <w:t>When present, it shall indicate the traffic volume value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31F01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A2298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F20369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DA7C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D4A4C1" w14:textId="77777777" w:rsidR="00EE5860" w:rsidRPr="00441CD0" w:rsidRDefault="00EE5860" w:rsidP="00BB0E1F">
            <w:pPr>
              <w:pStyle w:val="TAC"/>
              <w:rPr>
                <w:lang w:val="sv-SE"/>
              </w:rPr>
            </w:pPr>
            <w:r w:rsidRPr="00441CD0">
              <w:rPr>
                <w:lang w:val="sv-SE"/>
              </w:rPr>
              <w:t>Subsequent Volume Threshold</w:t>
            </w:r>
          </w:p>
        </w:tc>
      </w:tr>
      <w:tr w:rsidR="00EE5860" w:rsidRPr="00441CD0" w14:paraId="6BD7FE4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258EF6" w14:textId="77777777" w:rsidR="00EE5860" w:rsidRPr="00441CD0" w:rsidRDefault="00EE5860" w:rsidP="00BB0E1F">
            <w:pPr>
              <w:pStyle w:val="TAL"/>
              <w:rPr>
                <w:lang w:val="sv-SE"/>
              </w:rPr>
            </w:pPr>
            <w:r w:rsidRPr="00441CD0">
              <w:rPr>
                <w:lang w:val="sv-SE"/>
              </w:rPr>
              <w:t>Subsequent Time Threshold</w:t>
            </w:r>
          </w:p>
        </w:tc>
        <w:tc>
          <w:tcPr>
            <w:tcW w:w="336" w:type="dxa"/>
            <w:tcBorders>
              <w:top w:val="single" w:sz="4" w:space="0" w:color="auto"/>
              <w:left w:val="single" w:sz="4" w:space="0" w:color="auto"/>
              <w:bottom w:val="single" w:sz="4" w:space="0" w:color="auto"/>
              <w:right w:val="single" w:sz="4" w:space="0" w:color="auto"/>
            </w:tcBorders>
            <w:hideMark/>
          </w:tcPr>
          <w:p w14:paraId="24EA5F57"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E585CB4" w14:textId="77777777" w:rsidR="00EE5860" w:rsidRPr="00441CD0" w:rsidRDefault="00EE5860" w:rsidP="00BB0E1F">
            <w:pPr>
              <w:pStyle w:val="TAL"/>
              <w:rPr>
                <w:lang w:val="sv-SE"/>
              </w:rPr>
            </w:pPr>
            <w:r w:rsidRPr="00441CD0">
              <w:rPr>
                <w:lang w:val="sv-SE"/>
              </w:rPr>
              <w:t>This IE may be present if the Monitoring Time IE is present and time-based measurement is used.</w:t>
            </w:r>
          </w:p>
          <w:p w14:paraId="2EE945E6" w14:textId="77777777" w:rsidR="00EE5860" w:rsidRPr="00441CD0" w:rsidRDefault="00EE5860" w:rsidP="00BB0E1F">
            <w:pPr>
              <w:pStyle w:val="TAL"/>
              <w:rPr>
                <w:lang w:val="sv-SE"/>
              </w:rPr>
            </w:pPr>
            <w:r w:rsidRPr="00441CD0">
              <w:rPr>
                <w:lang w:val="sv-SE"/>
              </w:rPr>
              <w:t>When present, it shall indicate the time usage after which the UP function shall report network resources usage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62B60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25917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4A71C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FFC8AB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662154D" w14:textId="77777777" w:rsidR="00EE5860" w:rsidRPr="00441CD0" w:rsidRDefault="00EE5860" w:rsidP="00BB0E1F">
            <w:pPr>
              <w:pStyle w:val="TAC"/>
              <w:rPr>
                <w:lang w:val="sv-SE"/>
              </w:rPr>
            </w:pPr>
            <w:r w:rsidRPr="00441CD0">
              <w:rPr>
                <w:lang w:val="sv-SE"/>
              </w:rPr>
              <w:t>Subsequent Time Threshold</w:t>
            </w:r>
          </w:p>
        </w:tc>
      </w:tr>
      <w:tr w:rsidR="00EE5860" w:rsidRPr="00441CD0" w14:paraId="6E80420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41EC83" w14:textId="77777777" w:rsidR="00EE5860" w:rsidRPr="00441CD0" w:rsidRDefault="00EE5860" w:rsidP="00BB0E1F">
            <w:pPr>
              <w:pStyle w:val="TAL"/>
              <w:rPr>
                <w:lang w:val="sv-SE"/>
              </w:rPr>
            </w:pPr>
            <w:r w:rsidRPr="00441CD0">
              <w:rPr>
                <w:lang w:val="sv-SE"/>
              </w:rPr>
              <w:t>Subsequent Volume Quota</w:t>
            </w:r>
          </w:p>
        </w:tc>
        <w:tc>
          <w:tcPr>
            <w:tcW w:w="336" w:type="dxa"/>
            <w:tcBorders>
              <w:top w:val="single" w:sz="4" w:space="0" w:color="auto"/>
              <w:left w:val="single" w:sz="4" w:space="0" w:color="auto"/>
              <w:bottom w:val="single" w:sz="4" w:space="0" w:color="auto"/>
              <w:right w:val="single" w:sz="4" w:space="0" w:color="auto"/>
            </w:tcBorders>
            <w:hideMark/>
          </w:tcPr>
          <w:p w14:paraId="741B42D1" w14:textId="77777777" w:rsidR="00EE5860" w:rsidRPr="00441CD0" w:rsidRDefault="00EE5860" w:rsidP="00BB0E1F">
            <w:pPr>
              <w:pStyle w:val="TAL"/>
              <w:jc w:val="center"/>
              <w:rPr>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54DF34F9" w14:textId="03FA5BF3" w:rsidR="00EE5860" w:rsidRPr="00441CD0" w:rsidRDefault="00EE5860" w:rsidP="00BB0E1F">
            <w:pPr>
              <w:pStyle w:val="TAL"/>
              <w:rPr>
                <w:lang w:val="sv-SE"/>
              </w:rPr>
            </w:pPr>
            <w:r w:rsidRPr="00441CD0">
              <w:rPr>
                <w:lang w:val="sv-SE"/>
              </w:rPr>
              <w:t xml:space="preserve">This IE may be present if Monitoring Time IE is present and </w:t>
            </w:r>
            <w:r w:rsidRPr="00441CD0">
              <w:rPr>
                <w:lang w:val="en-US"/>
              </w:rPr>
              <w:t xml:space="preserve">volume-based </w:t>
            </w:r>
            <w:r w:rsidRPr="00441CD0">
              <w:rPr>
                <w:lang w:val="sv-SE"/>
              </w:rPr>
              <w:t>measurement</w:t>
            </w:r>
            <w:r w:rsidRPr="00441CD0">
              <w:rPr>
                <w:lang w:val="en-US"/>
              </w:rPr>
              <w:t xml:space="preserve"> 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120027C6" w14:textId="77777777" w:rsidR="00EE5860" w:rsidRPr="00441CD0" w:rsidRDefault="00EE5860" w:rsidP="00BB0E1F">
            <w:pPr>
              <w:pStyle w:val="TAL"/>
              <w:rPr>
                <w:lang w:val="sv-SE"/>
              </w:rPr>
            </w:pPr>
            <w:r w:rsidRPr="00441CD0">
              <w:rPr>
                <w:lang w:val="sv-SE"/>
              </w:rPr>
              <w:t>When present, it shall indicate the Volume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B029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A6856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55768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3E983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61DDA1" w14:textId="77777777" w:rsidR="00EE5860" w:rsidRPr="00441CD0" w:rsidRDefault="00EE5860" w:rsidP="00BB0E1F">
            <w:pPr>
              <w:pStyle w:val="TAC"/>
              <w:rPr>
                <w:lang w:val="sv-SE"/>
              </w:rPr>
            </w:pPr>
            <w:r w:rsidRPr="00441CD0">
              <w:rPr>
                <w:lang w:val="sv-SE"/>
              </w:rPr>
              <w:t>Subsequent Volume Quota</w:t>
            </w:r>
          </w:p>
        </w:tc>
      </w:tr>
      <w:tr w:rsidR="00EE5860" w:rsidRPr="00441CD0" w14:paraId="72FBA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72E163" w14:textId="77777777" w:rsidR="00EE5860" w:rsidRPr="00441CD0" w:rsidRDefault="00EE5860" w:rsidP="00BB0E1F">
            <w:pPr>
              <w:pStyle w:val="TAL"/>
              <w:rPr>
                <w:lang w:val="sv-SE"/>
              </w:rPr>
            </w:pPr>
            <w:r w:rsidRPr="00441CD0">
              <w:rPr>
                <w:lang w:val="sv-SE"/>
              </w:rPr>
              <w:t>Subsequent Time Quota</w:t>
            </w:r>
          </w:p>
        </w:tc>
        <w:tc>
          <w:tcPr>
            <w:tcW w:w="336" w:type="dxa"/>
            <w:tcBorders>
              <w:top w:val="single" w:sz="4" w:space="0" w:color="auto"/>
              <w:left w:val="single" w:sz="4" w:space="0" w:color="auto"/>
              <w:bottom w:val="single" w:sz="4" w:space="0" w:color="auto"/>
              <w:right w:val="single" w:sz="4" w:space="0" w:color="auto"/>
            </w:tcBorders>
            <w:hideMark/>
          </w:tcPr>
          <w:p w14:paraId="573D65C2" w14:textId="77777777" w:rsidR="00EE5860" w:rsidRPr="00441CD0" w:rsidRDefault="00EE5860" w:rsidP="00BB0E1F">
            <w:pPr>
              <w:pStyle w:val="TAL"/>
              <w:jc w:val="center"/>
              <w:rPr>
                <w:szCs w:val="18"/>
                <w:lang w:val="de-DE"/>
              </w:rPr>
            </w:pPr>
            <w:r w:rsidRPr="00441CD0">
              <w:rPr>
                <w:rFonts w:eastAsia="SimSun"/>
                <w:szCs w:val="18"/>
                <w:lang w:val="sv-SE"/>
              </w:rPr>
              <w:t>O</w:t>
            </w:r>
          </w:p>
        </w:tc>
        <w:tc>
          <w:tcPr>
            <w:tcW w:w="4670" w:type="dxa"/>
            <w:tcBorders>
              <w:top w:val="single" w:sz="4" w:space="0" w:color="auto"/>
              <w:left w:val="single" w:sz="4" w:space="0" w:color="auto"/>
              <w:bottom w:val="single" w:sz="4" w:space="0" w:color="auto"/>
              <w:right w:val="single" w:sz="4" w:space="0" w:color="auto"/>
            </w:tcBorders>
            <w:hideMark/>
          </w:tcPr>
          <w:p w14:paraId="6975B8AA" w14:textId="102675A3" w:rsidR="00EE5860" w:rsidRPr="00441CD0" w:rsidRDefault="00EE5860" w:rsidP="00BB0E1F">
            <w:pPr>
              <w:pStyle w:val="TAL"/>
              <w:rPr>
                <w:lang w:val="sv-SE"/>
              </w:rPr>
            </w:pPr>
            <w:r w:rsidRPr="00441CD0">
              <w:rPr>
                <w:lang w:val="sv-SE"/>
              </w:rPr>
              <w:t>This IE may be present if Monitoring Time IE is present and</w:t>
            </w:r>
            <w:r w:rsidRPr="00441CD0">
              <w:rPr>
                <w:lang w:val="en-US"/>
              </w:rPr>
              <w:t xml:space="preserve"> time-based </w:t>
            </w:r>
            <w:r w:rsidRPr="00441CD0">
              <w:rPr>
                <w:lang w:val="sv-SE"/>
              </w:rPr>
              <w:t xml:space="preserve">measurement </w:t>
            </w:r>
            <w:r w:rsidRPr="00441CD0">
              <w:rPr>
                <w:lang w:val="en-US"/>
              </w:rPr>
              <w:t xml:space="preserve">is used </w:t>
            </w:r>
            <w:r w:rsidRPr="00441CD0">
              <w:rPr>
                <w:lang w:val="sv-SE"/>
              </w:rPr>
              <w:t xml:space="preserve">(see </w:t>
            </w:r>
            <w:r w:rsidR="00415C19" w:rsidRPr="00441CD0">
              <w:rPr>
                <w:lang w:val="sv-SE"/>
              </w:rPr>
              <w:t>clause</w:t>
            </w:r>
            <w:r w:rsidR="00415C19">
              <w:rPr>
                <w:lang w:val="sv-SE"/>
              </w:rPr>
              <w:t> </w:t>
            </w:r>
            <w:r w:rsidR="00415C19" w:rsidRPr="00441CD0">
              <w:rPr>
                <w:lang w:val="sv-SE"/>
              </w:rPr>
              <w:t>5</w:t>
            </w:r>
            <w:r w:rsidRPr="00441CD0">
              <w:rPr>
                <w:lang w:val="sv-SE"/>
              </w:rPr>
              <w:t>.2.2.2)</w:t>
            </w:r>
          </w:p>
          <w:p w14:paraId="643A2EE4" w14:textId="77777777" w:rsidR="00EE5860" w:rsidRPr="00441CD0" w:rsidRDefault="00EE5860" w:rsidP="00BB0E1F">
            <w:pPr>
              <w:pStyle w:val="TAL"/>
              <w:rPr>
                <w:lang w:val="sv-SE"/>
              </w:rPr>
            </w:pPr>
            <w:r w:rsidRPr="00441CD0">
              <w:rPr>
                <w:lang w:val="sv-SE"/>
              </w:rPr>
              <w:t>When present, it shall indicate the Time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2725D89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1F1F030"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99866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A179D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BCC2D88" w14:textId="77777777" w:rsidR="00EE5860" w:rsidRPr="00441CD0" w:rsidRDefault="00EE5860" w:rsidP="00BB0E1F">
            <w:pPr>
              <w:pStyle w:val="TAC"/>
              <w:rPr>
                <w:lang w:val="sv-SE"/>
              </w:rPr>
            </w:pPr>
            <w:r w:rsidRPr="00441CD0">
              <w:rPr>
                <w:lang w:val="sv-SE"/>
              </w:rPr>
              <w:t>Subsequent Time Quota</w:t>
            </w:r>
          </w:p>
        </w:tc>
      </w:tr>
      <w:tr w:rsidR="00EE5860" w:rsidRPr="00441CD0" w14:paraId="32724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A5BB093" w14:textId="77777777" w:rsidR="00EE5860" w:rsidRPr="00441CD0" w:rsidRDefault="00EE5860" w:rsidP="00BB0E1F">
            <w:pPr>
              <w:pStyle w:val="TAL"/>
              <w:rPr>
                <w:lang w:val="sv-SE"/>
              </w:rPr>
            </w:pPr>
            <w:r w:rsidRPr="00441CD0">
              <w:t>Subsequent Event Threshold</w:t>
            </w:r>
          </w:p>
        </w:tc>
        <w:tc>
          <w:tcPr>
            <w:tcW w:w="336" w:type="dxa"/>
            <w:tcBorders>
              <w:top w:val="single" w:sz="4" w:space="0" w:color="auto"/>
              <w:left w:val="single" w:sz="4" w:space="0" w:color="auto"/>
              <w:bottom w:val="single" w:sz="4" w:space="0" w:color="auto"/>
              <w:right w:val="single" w:sz="4" w:space="0" w:color="auto"/>
            </w:tcBorders>
            <w:hideMark/>
          </w:tcPr>
          <w:p w14:paraId="6A91C6C0" w14:textId="77777777" w:rsidR="00EE5860" w:rsidRPr="00441CD0" w:rsidRDefault="00EE5860" w:rsidP="00BB0E1F">
            <w:pPr>
              <w:pStyle w:val="TAL"/>
              <w:jc w:val="center"/>
              <w:rPr>
                <w:rFonts w:eastAsia="SimSun"/>
                <w:szCs w:val="18"/>
                <w:lang w:val="sv-S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5829B4C" w14:textId="77777777" w:rsidR="00EE5860" w:rsidRPr="00441CD0" w:rsidRDefault="00EE5860" w:rsidP="00BB0E1F">
            <w:pPr>
              <w:pStyle w:val="TAL"/>
              <w:rPr>
                <w:lang w:val="x-none"/>
              </w:rPr>
            </w:pPr>
            <w:r w:rsidRPr="00441CD0">
              <w:t>This IE may be present if the Monitoring Time IE is present and event-based measurement is used.</w:t>
            </w:r>
          </w:p>
          <w:p w14:paraId="2E8CB3DD"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66DCE57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35D2C87"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88206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F3C11E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86BFA1" w14:textId="77777777" w:rsidR="00EE5860" w:rsidRPr="00441CD0" w:rsidRDefault="00EE5860" w:rsidP="00BB0E1F">
            <w:pPr>
              <w:pStyle w:val="TAC"/>
            </w:pPr>
            <w:r w:rsidRPr="00441CD0">
              <w:t>Event Threshold</w:t>
            </w:r>
          </w:p>
        </w:tc>
      </w:tr>
      <w:tr w:rsidR="00EE5860" w:rsidRPr="00441CD0" w14:paraId="0C360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4993D8B" w14:textId="77777777" w:rsidR="00EE5860" w:rsidRPr="00441CD0" w:rsidRDefault="00EE5860" w:rsidP="00BB0E1F">
            <w:pPr>
              <w:pStyle w:val="TAL"/>
              <w:rPr>
                <w:lang w:val="sv-SE"/>
              </w:rPr>
            </w:pPr>
            <w:r w:rsidRPr="00441CD0">
              <w:t>Subsequent Event Quota</w:t>
            </w:r>
          </w:p>
        </w:tc>
        <w:tc>
          <w:tcPr>
            <w:tcW w:w="336" w:type="dxa"/>
            <w:tcBorders>
              <w:top w:val="single" w:sz="4" w:space="0" w:color="auto"/>
              <w:left w:val="single" w:sz="4" w:space="0" w:color="auto"/>
              <w:bottom w:val="single" w:sz="4" w:space="0" w:color="auto"/>
              <w:right w:val="single" w:sz="4" w:space="0" w:color="auto"/>
            </w:tcBorders>
            <w:hideMark/>
          </w:tcPr>
          <w:p w14:paraId="65DAF754" w14:textId="77777777" w:rsidR="00EE5860" w:rsidRPr="00441CD0" w:rsidRDefault="00EE5860" w:rsidP="00BB0E1F">
            <w:pPr>
              <w:pStyle w:val="TAL"/>
              <w:jc w:val="center"/>
              <w:rPr>
                <w:rFonts w:eastAsia="SimSun"/>
                <w:szCs w:val="18"/>
                <w:lang w:val="sv-S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C4F38B2" w14:textId="3FF29C5D" w:rsidR="00EE5860" w:rsidRPr="00441CD0" w:rsidRDefault="00EE5860" w:rsidP="00BB0E1F">
            <w:pPr>
              <w:pStyle w:val="TAL"/>
              <w:rPr>
                <w:lang w:val="x-none"/>
              </w:rPr>
            </w:pPr>
            <w:r w:rsidRPr="00441CD0">
              <w:t xml:space="preserve">This IE may be present if Monitoring Time IE is present and </w:t>
            </w:r>
            <w:r w:rsidRPr="00441CD0">
              <w:rPr>
                <w:lang w:val="en-US"/>
              </w:rPr>
              <w:t xml:space="preserve">event-based </w:t>
            </w:r>
            <w:r w:rsidRPr="00441CD0">
              <w:t>measurement</w:t>
            </w:r>
            <w:r w:rsidRPr="00441CD0">
              <w:rPr>
                <w:lang w:val="en-US"/>
              </w:rPr>
              <w:t xml:space="preserve"> is used </w:t>
            </w:r>
            <w:r w:rsidRPr="00441CD0">
              <w:t xml:space="preserve">(see </w:t>
            </w:r>
            <w:r w:rsidR="00415C19" w:rsidRPr="00441CD0">
              <w:t>clause</w:t>
            </w:r>
            <w:r w:rsidR="00415C19">
              <w:t> </w:t>
            </w:r>
            <w:r w:rsidR="00415C19" w:rsidRPr="00441CD0">
              <w:t>5</w:t>
            </w:r>
            <w:r w:rsidRPr="00441CD0">
              <w:t>.2.2.2).</w:t>
            </w:r>
          </w:p>
          <w:p w14:paraId="263EBCB6"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tcBorders>
              <w:top w:val="single" w:sz="4" w:space="0" w:color="auto"/>
              <w:left w:val="single" w:sz="4" w:space="0" w:color="auto"/>
              <w:bottom w:val="single" w:sz="4" w:space="0" w:color="auto"/>
              <w:right w:val="single" w:sz="4" w:space="0" w:color="auto"/>
            </w:tcBorders>
            <w:hideMark/>
          </w:tcPr>
          <w:p w14:paraId="4FDA66D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A8F079"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41E10A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072719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CCFA0" w14:textId="77777777" w:rsidR="00EE5860" w:rsidRPr="00441CD0" w:rsidRDefault="00EE5860" w:rsidP="00BB0E1F">
            <w:pPr>
              <w:pStyle w:val="TAC"/>
            </w:pPr>
            <w:r w:rsidRPr="00441CD0">
              <w:t>Event Quota</w:t>
            </w:r>
          </w:p>
        </w:tc>
      </w:tr>
      <w:bookmarkEnd w:id="4055"/>
    </w:tbl>
    <w:p w14:paraId="10A498AC" w14:textId="77777777" w:rsidR="00EE5860" w:rsidRPr="00441CD0" w:rsidRDefault="00EE5860" w:rsidP="00EE5860"/>
    <w:p w14:paraId="1581B4BC" w14:textId="77777777" w:rsidR="00EE5860" w:rsidRPr="00441CD0" w:rsidRDefault="00EE5860" w:rsidP="00EE5860">
      <w:pPr>
        <w:pStyle w:val="Heading4"/>
        <w:rPr>
          <w:lang w:eastAsia="zh-CN"/>
        </w:rPr>
      </w:pPr>
      <w:bookmarkStart w:id="4056" w:name="_Toc19717288"/>
      <w:bookmarkStart w:id="4057" w:name="_Toc27490778"/>
      <w:bookmarkStart w:id="4058" w:name="_Toc27557071"/>
      <w:bookmarkStart w:id="4059" w:name="_Toc27723988"/>
      <w:bookmarkStart w:id="4060" w:name="_Toc36031060"/>
      <w:bookmarkStart w:id="4061" w:name="_Toc36042980"/>
      <w:bookmarkStart w:id="4062" w:name="_Toc36814305"/>
      <w:bookmarkStart w:id="4063" w:name="_Toc44689159"/>
      <w:bookmarkStart w:id="4064" w:name="_Toc44923913"/>
      <w:bookmarkStart w:id="4065" w:name="_Toc51860883"/>
      <w:bookmarkStart w:id="4066" w:name="_Toc57930654"/>
      <w:bookmarkStart w:id="4067" w:name="_Toc57931284"/>
      <w:bookmarkStart w:id="4068" w:name="_Toc160974410"/>
      <w:r w:rsidRPr="00441CD0">
        <w:t>7.5.2.5</w:t>
      </w:r>
      <w:r w:rsidRPr="00441CD0">
        <w:tab/>
        <w:t>Create QER IE within PFCP Session Establishment Request</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2BFF5741" w14:textId="77777777" w:rsidR="00EE5860" w:rsidRPr="00441CD0" w:rsidRDefault="00EE5860" w:rsidP="00EE5860">
      <w:r w:rsidRPr="00441CD0">
        <w:t xml:space="preserve">The </w:t>
      </w:r>
      <w:r w:rsidRPr="00441CD0">
        <w:rPr>
          <w:lang w:val="en-US"/>
        </w:rPr>
        <w:t xml:space="preserve">Create </w:t>
      </w:r>
      <w:r w:rsidRPr="00441CD0">
        <w:t>QER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7.5.2.5-1</w:t>
      </w:r>
      <w:r w:rsidRPr="00441CD0">
        <w:rPr>
          <w:lang w:eastAsia="ja-JP"/>
        </w:rPr>
        <w:t>.</w:t>
      </w:r>
    </w:p>
    <w:p w14:paraId="7DC332F9" w14:textId="77777777" w:rsidR="00EE5860" w:rsidRPr="00441CD0" w:rsidRDefault="00EE5860" w:rsidP="00EE5860">
      <w:pPr>
        <w:pStyle w:val="TH"/>
        <w:rPr>
          <w:lang w:val="en-US"/>
        </w:rPr>
      </w:pPr>
      <w:r w:rsidRPr="00441CD0">
        <w:t>Table 7.5.2.5-1: Create QER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B2978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4877CE8" w14:textId="77777777" w:rsidR="00EE5860" w:rsidRPr="00441CD0" w:rsidRDefault="00EE5860" w:rsidP="00BB0E1F">
            <w:pPr>
              <w:pStyle w:val="TAL"/>
              <w:rPr>
                <w:lang w:val="x-none"/>
              </w:rPr>
            </w:pPr>
            <w:bookmarkStart w:id="4069" w:name="MCCQCTEMPBM_00000080"/>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CCFB34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71CE927" w14:textId="77777777" w:rsidR="00EE5860" w:rsidRPr="00441CD0" w:rsidRDefault="00EE5860" w:rsidP="00BB0E1F">
            <w:pPr>
              <w:pStyle w:val="TAC"/>
            </w:pPr>
            <w:r w:rsidRPr="00441CD0">
              <w:rPr>
                <w:szCs w:val="18"/>
              </w:rPr>
              <w:t>Create QE</w:t>
            </w:r>
            <w:r w:rsidRPr="00441CD0">
              <w:t xml:space="preserve">R </w:t>
            </w:r>
            <w:r w:rsidRPr="00441CD0">
              <w:rPr>
                <w:lang w:val="en-US"/>
              </w:rPr>
              <w:t>IE Type = 7 (decimal)</w:t>
            </w:r>
          </w:p>
        </w:tc>
      </w:tr>
      <w:tr w:rsidR="00EE5860" w:rsidRPr="00441CD0" w14:paraId="7452681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10EFE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7574E0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B591A4B" w14:textId="77777777" w:rsidR="00EE5860" w:rsidRPr="00441CD0" w:rsidRDefault="00EE5860" w:rsidP="00BB0E1F">
            <w:pPr>
              <w:pStyle w:val="TAC"/>
            </w:pPr>
            <w:r w:rsidRPr="00441CD0">
              <w:t>Length = n</w:t>
            </w:r>
          </w:p>
        </w:tc>
      </w:tr>
      <w:tr w:rsidR="00EE5860" w:rsidRPr="00441CD0" w14:paraId="594C960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8711B9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63B6D68"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0E0FF8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2B8BD1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43AA806" w14:textId="77777777" w:rsidR="00EE5860" w:rsidRPr="00441CD0" w:rsidRDefault="00EE5860" w:rsidP="00BB0E1F">
            <w:pPr>
              <w:pStyle w:val="TAH"/>
            </w:pPr>
            <w:r w:rsidRPr="00441CD0">
              <w:t>IE Type</w:t>
            </w:r>
          </w:p>
        </w:tc>
      </w:tr>
      <w:tr w:rsidR="00EE5860" w:rsidRPr="00441CD0" w14:paraId="52DE4C74"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A2506B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808104"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1E22FB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4CB72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1C085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5781CD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8136A"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0DAE23" w14:textId="77777777" w:rsidR="00EE5860" w:rsidRPr="00441CD0" w:rsidRDefault="00EE5860" w:rsidP="00BB0E1F">
            <w:pPr>
              <w:spacing w:after="0"/>
              <w:rPr>
                <w:rFonts w:ascii="Arial" w:hAnsi="Arial"/>
                <w:b/>
                <w:sz w:val="18"/>
                <w:lang w:val="x-none"/>
              </w:rPr>
            </w:pPr>
          </w:p>
        </w:tc>
      </w:tr>
      <w:tr w:rsidR="00EE5860" w:rsidRPr="00441CD0" w14:paraId="1FDEA2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527F2E1"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89D7B6D"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C94EEB3" w14:textId="77777777" w:rsidR="00EE5860" w:rsidRPr="00441CD0" w:rsidRDefault="00EE5860" w:rsidP="00BB0E1F">
            <w:pPr>
              <w:pStyle w:val="TAL"/>
            </w:pPr>
            <w:r w:rsidRPr="00441CD0">
              <w:t>This IE shall uniquely identify the QER among all the QER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89604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2FA51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D0F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B38736"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7556D963" w14:textId="77777777" w:rsidR="00EE5860" w:rsidRPr="00441CD0" w:rsidRDefault="00EE5860" w:rsidP="00BB0E1F">
            <w:pPr>
              <w:pStyle w:val="TAC"/>
            </w:pPr>
            <w:r w:rsidRPr="00441CD0">
              <w:t>QER ID</w:t>
            </w:r>
          </w:p>
        </w:tc>
      </w:tr>
      <w:tr w:rsidR="00EE5860" w:rsidRPr="00441CD0" w14:paraId="1E46FA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B14910F" w14:textId="77777777" w:rsidR="00EE5860" w:rsidRPr="00441CD0" w:rsidRDefault="00EE5860" w:rsidP="00BB0E1F">
            <w:pPr>
              <w:pStyle w:val="TAL"/>
            </w:pPr>
            <w:r w:rsidRPr="00441CD0">
              <w:t>QER Correlation ID</w:t>
            </w:r>
          </w:p>
        </w:tc>
        <w:tc>
          <w:tcPr>
            <w:tcW w:w="336" w:type="dxa"/>
            <w:tcBorders>
              <w:top w:val="single" w:sz="4" w:space="0" w:color="auto"/>
              <w:left w:val="single" w:sz="4" w:space="0" w:color="auto"/>
              <w:bottom w:val="single" w:sz="4" w:space="0" w:color="auto"/>
              <w:right w:val="single" w:sz="4" w:space="0" w:color="auto"/>
            </w:tcBorders>
            <w:hideMark/>
          </w:tcPr>
          <w:p w14:paraId="1F0DB2B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8E984E" w14:textId="77777777" w:rsidR="00EE5860" w:rsidRPr="00441CD0" w:rsidRDefault="00EE5860" w:rsidP="00BB0E1F">
            <w:pPr>
              <w:pStyle w:val="TAL"/>
            </w:pPr>
            <w:r w:rsidRPr="00441CD0">
              <w:t>This IE shall be present if the UP function is required to correlate the QERs of several PFCP sessions, for APN-AMBR enforcement</w:t>
            </w:r>
            <w:r>
              <w:rPr>
                <w:lang w:eastAsia="zh-CN"/>
              </w:rPr>
              <w:t>/APN rate control</w:t>
            </w:r>
            <w:r w:rsidRPr="00441CD0">
              <w:t xml:space="preserve"> of multiple UE's PDN connections to the same APN.</w:t>
            </w:r>
          </w:p>
        </w:tc>
        <w:tc>
          <w:tcPr>
            <w:tcW w:w="370" w:type="dxa"/>
            <w:tcBorders>
              <w:top w:val="single" w:sz="4" w:space="0" w:color="auto"/>
              <w:left w:val="single" w:sz="4" w:space="0" w:color="auto"/>
              <w:bottom w:val="single" w:sz="4" w:space="0" w:color="auto"/>
              <w:right w:val="single" w:sz="4" w:space="0" w:color="auto"/>
            </w:tcBorders>
            <w:hideMark/>
          </w:tcPr>
          <w:p w14:paraId="5875E9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E8C26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9F63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C4A8EE"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919D28" w14:textId="77777777" w:rsidR="00EE5860" w:rsidRPr="00441CD0" w:rsidRDefault="00EE5860" w:rsidP="00BB0E1F">
            <w:pPr>
              <w:pStyle w:val="TAC"/>
            </w:pPr>
            <w:r w:rsidRPr="00441CD0">
              <w:t>QER Correlation ID</w:t>
            </w:r>
          </w:p>
        </w:tc>
      </w:tr>
      <w:tr w:rsidR="00EE5860" w:rsidRPr="00441CD0" w14:paraId="7A5C27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4069FBB"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2D2A9EBA" w14:textId="77777777" w:rsidR="00EE5860" w:rsidRPr="00441CD0" w:rsidRDefault="00EE5860" w:rsidP="00BB0E1F">
            <w:pPr>
              <w:pStyle w:val="TAL"/>
              <w:jc w:val="center"/>
              <w:rPr>
                <w:szCs w:val="18"/>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57181E96" w14:textId="77777777" w:rsidR="00EE5860" w:rsidRPr="00441CD0" w:rsidRDefault="00EE5860" w:rsidP="00BB0E1F">
            <w:pPr>
              <w:pStyle w:val="TAL"/>
            </w:pPr>
            <w:r w:rsidRPr="00441CD0">
              <w:t xml:space="preserve">This IE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tc>
        <w:tc>
          <w:tcPr>
            <w:tcW w:w="370" w:type="dxa"/>
            <w:tcBorders>
              <w:top w:val="single" w:sz="4" w:space="0" w:color="auto"/>
              <w:left w:val="single" w:sz="4" w:space="0" w:color="auto"/>
              <w:bottom w:val="single" w:sz="4" w:space="0" w:color="auto"/>
              <w:right w:val="single" w:sz="4" w:space="0" w:color="auto"/>
            </w:tcBorders>
            <w:hideMark/>
          </w:tcPr>
          <w:p w14:paraId="535A323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6462E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D736E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5FF15D"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BB453E" w14:textId="77777777" w:rsidR="00EE5860" w:rsidRPr="00441CD0" w:rsidRDefault="00EE5860" w:rsidP="00BB0E1F">
            <w:pPr>
              <w:pStyle w:val="TAC"/>
            </w:pPr>
            <w:r w:rsidRPr="00441CD0">
              <w:t>Gate Status</w:t>
            </w:r>
          </w:p>
        </w:tc>
      </w:tr>
      <w:tr w:rsidR="00EE5860" w:rsidRPr="00441CD0" w14:paraId="03A882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C6FB9DE"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253A3D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6601996" w14:textId="77777777" w:rsidR="00EE5860" w:rsidRPr="00441CD0" w:rsidRDefault="00EE5860" w:rsidP="00BB0E1F">
            <w:pPr>
              <w:pStyle w:val="TAL"/>
            </w:pPr>
            <w:r w:rsidRPr="00441CD0">
              <w:t xml:space="preserve">This IE shall be present if an MBR </w:t>
            </w:r>
            <w:r w:rsidRPr="00441CD0">
              <w:rPr>
                <w:lang w:eastAsia="zh-CN"/>
              </w:rPr>
              <w:t xml:space="preserve">enforcement action shall be applied to packets matching this PDR. </w:t>
            </w:r>
            <w:r w:rsidRPr="00441CD0">
              <w:t>When present, this IE shall indicate the uplink and/or downlink maximum bit rate to be enforced for packets matching the PDR.</w:t>
            </w:r>
          </w:p>
          <w:p w14:paraId="6FC26EB9" w14:textId="77777777" w:rsidR="00EE5860" w:rsidRPr="00441CD0" w:rsidRDefault="00EE5860" w:rsidP="00BB0E1F">
            <w:pPr>
              <w:pStyle w:val="TAL"/>
            </w:pPr>
          </w:p>
          <w:p w14:paraId="111EAA3E" w14:textId="77777777" w:rsidR="00EE5860" w:rsidRPr="00441CD0" w:rsidRDefault="00EE5860" w:rsidP="00BB0E1F">
            <w:pPr>
              <w:pStyle w:val="TAL"/>
            </w:pPr>
            <w:r w:rsidRPr="00441CD0">
              <w:t>For EPC, this IE may be set to the value of:</w:t>
            </w:r>
          </w:p>
          <w:p w14:paraId="6075C9E3"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21CF009A"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1D56E672"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29D3565E"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2BA51B68" w14:textId="77777777" w:rsidR="00EE5860" w:rsidRPr="00441CD0" w:rsidRDefault="00EE5860" w:rsidP="00BB0E1F">
            <w:pPr>
              <w:pStyle w:val="TAL"/>
            </w:pPr>
          </w:p>
          <w:p w14:paraId="781934A7" w14:textId="77777777" w:rsidR="00EE5860" w:rsidRPr="00441CD0" w:rsidRDefault="00EE5860" w:rsidP="00BB0E1F">
            <w:pPr>
              <w:pStyle w:val="TAL"/>
            </w:pPr>
            <w:r w:rsidRPr="00441CD0">
              <w:t>For 5GC, this IE may be set to the value of:</w:t>
            </w:r>
          </w:p>
          <w:p w14:paraId="7A05DCA1"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4DEE1754"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4201E1AF"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tc>
        <w:tc>
          <w:tcPr>
            <w:tcW w:w="370" w:type="dxa"/>
            <w:tcBorders>
              <w:top w:val="single" w:sz="4" w:space="0" w:color="auto"/>
              <w:left w:val="single" w:sz="4" w:space="0" w:color="auto"/>
              <w:bottom w:val="single" w:sz="4" w:space="0" w:color="auto"/>
              <w:right w:val="single" w:sz="4" w:space="0" w:color="auto"/>
            </w:tcBorders>
            <w:hideMark/>
          </w:tcPr>
          <w:p w14:paraId="5D3BCD3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BA9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DEBA8C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B7A4F4"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3FEE5E" w14:textId="77777777" w:rsidR="00EE5860" w:rsidRPr="00441CD0" w:rsidRDefault="00EE5860" w:rsidP="00BB0E1F">
            <w:pPr>
              <w:pStyle w:val="TAC"/>
            </w:pPr>
            <w:r w:rsidRPr="00441CD0">
              <w:t>MBR</w:t>
            </w:r>
          </w:p>
        </w:tc>
      </w:tr>
      <w:tr w:rsidR="00EE5860" w:rsidRPr="00441CD0" w14:paraId="0064E4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2963BF4"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0886F069"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BC1ADDB" w14:textId="77777777" w:rsidR="00EE5860" w:rsidRPr="00441CD0" w:rsidRDefault="00EE5860" w:rsidP="00BB0E1F">
            <w:pPr>
              <w:pStyle w:val="TAL"/>
            </w:pPr>
            <w:r w:rsidRPr="00441CD0">
              <w:t xml:space="preserve">This IE shall be present if a GBR </w:t>
            </w:r>
            <w:r w:rsidRPr="00441CD0">
              <w:rPr>
                <w:lang w:eastAsia="zh-CN"/>
              </w:rPr>
              <w:t xml:space="preserve">has been authorized to packets matching this PDR. </w:t>
            </w:r>
            <w:r w:rsidRPr="00441CD0">
              <w:t>When present, this IE shall indicate the authorized uplink and/or downlink guaranteed bit rate.</w:t>
            </w:r>
          </w:p>
          <w:p w14:paraId="10378FDD" w14:textId="77777777" w:rsidR="00EE5860" w:rsidRPr="00441CD0" w:rsidRDefault="00EE5860" w:rsidP="00BB0E1F">
            <w:pPr>
              <w:pStyle w:val="TAL"/>
            </w:pPr>
          </w:p>
          <w:p w14:paraId="3E96DAF1" w14:textId="77777777" w:rsidR="00EE5860" w:rsidRPr="00441CD0" w:rsidRDefault="00EE5860" w:rsidP="00BB0E1F">
            <w:pPr>
              <w:pStyle w:val="TAL"/>
            </w:pPr>
            <w:r w:rsidRPr="00441CD0">
              <w:t>This IE may be set to the value of:</w:t>
            </w:r>
          </w:p>
          <w:p w14:paraId="3C5A183B"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6760709D"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79CD276D"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4E6E6C1F"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D36AD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5BABC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ECD9A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467CF2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D8347C4" w14:textId="77777777" w:rsidR="00EE5860" w:rsidRPr="00441CD0" w:rsidRDefault="00EE5860" w:rsidP="00BB0E1F">
            <w:pPr>
              <w:pStyle w:val="TAC"/>
            </w:pPr>
            <w:r w:rsidRPr="00441CD0">
              <w:t>GBR</w:t>
            </w:r>
          </w:p>
        </w:tc>
      </w:tr>
      <w:tr w:rsidR="00EE5860" w:rsidRPr="00441CD0" w14:paraId="0107D7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9B00157" w14:textId="77777777" w:rsidR="00EE5860" w:rsidRPr="00441CD0" w:rsidRDefault="00EE5860" w:rsidP="00BB0E1F">
            <w:pPr>
              <w:pStyle w:val="TAL"/>
            </w:pPr>
            <w:r w:rsidRPr="00441CD0">
              <w:lastRenderedPageBreak/>
              <w:t>Packet Rate</w:t>
            </w:r>
          </w:p>
        </w:tc>
        <w:tc>
          <w:tcPr>
            <w:tcW w:w="336" w:type="dxa"/>
            <w:tcBorders>
              <w:top w:val="single" w:sz="4" w:space="0" w:color="auto"/>
              <w:left w:val="single" w:sz="4" w:space="0" w:color="auto"/>
              <w:bottom w:val="single" w:sz="4" w:space="0" w:color="auto"/>
              <w:right w:val="single" w:sz="4" w:space="0" w:color="auto"/>
            </w:tcBorders>
            <w:hideMark/>
          </w:tcPr>
          <w:p w14:paraId="30302FE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3A9F20E" w14:textId="77777777" w:rsidR="00EE5860" w:rsidRPr="00441CD0" w:rsidRDefault="00EE5860" w:rsidP="00BB0E1F">
            <w:pPr>
              <w:pStyle w:val="TAL"/>
              <w:rPr>
                <w:lang w:eastAsia="zh-CN"/>
              </w:rPr>
            </w:pPr>
            <w:r w:rsidRPr="00441CD0">
              <w:t xml:space="preserve">This IE shall be present if a Packet Rate </w:t>
            </w:r>
            <w:r w:rsidRPr="00441CD0">
              <w:rPr>
                <w:lang w:eastAsia="zh-CN"/>
              </w:rPr>
              <w:t>enforcement action (in terms of number of packets per time interval) shall be applied to packets matching this PDR.</w:t>
            </w:r>
          </w:p>
          <w:p w14:paraId="69B7CDB6" w14:textId="77777777" w:rsidR="00EE5860" w:rsidRPr="00441CD0" w:rsidRDefault="00EE5860" w:rsidP="00BB0E1F">
            <w:pPr>
              <w:pStyle w:val="TAL"/>
            </w:pPr>
            <w:r w:rsidRPr="00441CD0">
              <w:t>When present, this IE shall indicate the uplink and/or downlink maximum packet rate to be enforced for packets matching the PDR.</w:t>
            </w:r>
          </w:p>
          <w:p w14:paraId="4B5BBC06" w14:textId="77777777" w:rsidR="00EE5860" w:rsidRPr="00441CD0" w:rsidRDefault="00EE5860" w:rsidP="00BB0E1F">
            <w:pPr>
              <w:pStyle w:val="TAL"/>
            </w:pPr>
            <w:r w:rsidRPr="00441CD0">
              <w:t>This IE may be set to the value of:</w:t>
            </w:r>
          </w:p>
          <w:p w14:paraId="19490427" w14:textId="77777777" w:rsidR="00EE5860" w:rsidRPr="00441CD0" w:rsidRDefault="00EE5860" w:rsidP="00BB0E1F">
            <w:pPr>
              <w:pStyle w:val="TAL"/>
              <w:ind w:left="633" w:hanging="349"/>
              <w:rPr>
                <w:lang w:val="en-US"/>
              </w:rPr>
            </w:pPr>
            <w:r w:rsidRPr="00441CD0">
              <w:rPr>
                <w:lang w:val="en-US"/>
              </w:rPr>
              <w:t>-</w:t>
            </w:r>
            <w:r w:rsidRPr="00441CD0">
              <w:rPr>
                <w:lang w:val="en-US"/>
              </w:rPr>
              <w:tab/>
              <w:t>downlink packet rate for Serving PLMN Rate Control, for a QER that is referenced by all PDRs of the UE belonging to the PDN connection, or belonging to the PDU session (5GC) using CIoT EPS Optimizations as described in 3GPP TS 23.401 [2] and 3GPP TS 23.501 [28], respectively;</w:t>
            </w:r>
          </w:p>
          <w:p w14:paraId="21311B12" w14:textId="77777777" w:rsidR="00EE5860" w:rsidRPr="00441CD0" w:rsidRDefault="00EE5860" w:rsidP="00BB0E1F">
            <w:pPr>
              <w:pStyle w:val="TAL"/>
              <w:ind w:left="633" w:hanging="349"/>
              <w:rPr>
                <w:lang w:val="x-none"/>
              </w:rPr>
            </w:pPr>
            <w:r w:rsidRPr="00441CD0">
              <w:rPr>
                <w:lang w:val="en-US"/>
              </w:rPr>
              <w:t>-</w:t>
            </w:r>
            <w:r w:rsidRPr="00441CD0">
              <w:rPr>
                <w:lang w:val="en-US"/>
              </w:rPr>
              <w:tab/>
              <w:t>uplink and/or downlink packet rate for APN Rate Control, for a QER that is referenced by all the PDRs of the UE belonging to all PDN connections to the same APN, or for Small Data Rate Control (5GC) for a QER related to the PDU session using CIoT EPS Optimizations as described in 3GPP TS 23.401 [2] and 3GPP TS 23.501 [28], respectively.</w:t>
            </w:r>
          </w:p>
        </w:tc>
        <w:tc>
          <w:tcPr>
            <w:tcW w:w="370" w:type="dxa"/>
            <w:tcBorders>
              <w:top w:val="single" w:sz="4" w:space="0" w:color="auto"/>
              <w:left w:val="single" w:sz="4" w:space="0" w:color="auto"/>
              <w:bottom w:val="single" w:sz="4" w:space="0" w:color="auto"/>
              <w:right w:val="single" w:sz="4" w:space="0" w:color="auto"/>
            </w:tcBorders>
            <w:hideMark/>
          </w:tcPr>
          <w:p w14:paraId="73E83F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D07A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F4CC1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473054"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15DE8F" w14:textId="77777777" w:rsidR="00EE5860" w:rsidRPr="00441CD0" w:rsidRDefault="00EE5860" w:rsidP="00BB0E1F">
            <w:pPr>
              <w:pStyle w:val="TAC"/>
              <w:rPr>
                <w:lang w:val="x-none"/>
              </w:rPr>
            </w:pPr>
            <w:r w:rsidRPr="00441CD0">
              <w:t>Packet Rate</w:t>
            </w:r>
          </w:p>
        </w:tc>
      </w:tr>
      <w:tr w:rsidR="00EE5860" w:rsidRPr="00441CD0" w14:paraId="257BA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4EFF5F3" w14:textId="77777777" w:rsidR="00EE5860" w:rsidRPr="00441CD0" w:rsidRDefault="00EE5860" w:rsidP="00BB0E1F">
            <w:pPr>
              <w:pStyle w:val="TAL"/>
              <w:rPr>
                <w:lang w:val="de-DE"/>
              </w:rPr>
            </w:pPr>
            <w:r w:rsidRPr="00441CD0">
              <w:rPr>
                <w:lang w:val="fr-FR"/>
              </w:rPr>
              <w:t>Packet Rate Status</w:t>
            </w:r>
          </w:p>
        </w:tc>
        <w:tc>
          <w:tcPr>
            <w:tcW w:w="336" w:type="dxa"/>
            <w:tcBorders>
              <w:top w:val="single" w:sz="4" w:space="0" w:color="auto"/>
              <w:left w:val="single" w:sz="4" w:space="0" w:color="auto"/>
              <w:bottom w:val="single" w:sz="4" w:space="0" w:color="auto"/>
              <w:right w:val="single" w:sz="4" w:space="0" w:color="auto"/>
            </w:tcBorders>
          </w:tcPr>
          <w:p w14:paraId="24BB3084"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40F0A3" w14:textId="77777777" w:rsidR="00EE5860" w:rsidRPr="00441CD0" w:rsidRDefault="00EE5860" w:rsidP="00BB0E1F">
            <w:pPr>
              <w:pStyle w:val="TAL"/>
            </w:pPr>
            <w:r w:rsidRPr="00441CD0">
              <w:t>This IE may be present during the UE requested PDU session establishment, or UE requested PDN connection establishment.</w:t>
            </w:r>
          </w:p>
          <w:p w14:paraId="225C73A6" w14:textId="77777777" w:rsidR="00EE5860" w:rsidRPr="00441CD0" w:rsidRDefault="00EE5860" w:rsidP="00BB0E1F">
            <w:pPr>
              <w:pStyle w:val="TAL"/>
              <w:rPr>
                <w:lang w:val="fr-FR" w:eastAsia="zh-CN"/>
              </w:rPr>
            </w:pPr>
            <w:r w:rsidRPr="00441CD0">
              <w:t>When present, the UP function shall first enforce these rules. Only after that shall the UP function enforce the rules in the Packet Rate IE.</w:t>
            </w:r>
          </w:p>
        </w:tc>
        <w:tc>
          <w:tcPr>
            <w:tcW w:w="370" w:type="dxa"/>
            <w:tcBorders>
              <w:top w:val="single" w:sz="4" w:space="0" w:color="auto"/>
              <w:left w:val="single" w:sz="4" w:space="0" w:color="auto"/>
              <w:bottom w:val="single" w:sz="4" w:space="0" w:color="auto"/>
              <w:right w:val="single" w:sz="4" w:space="0" w:color="auto"/>
            </w:tcBorders>
          </w:tcPr>
          <w:p w14:paraId="4FCD5B9B"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401A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tcPr>
          <w:p w14:paraId="7A5508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B3BB3BD" w14:textId="77777777" w:rsidR="00EE5860" w:rsidRPr="00441CD0" w:rsidRDefault="00EE5860" w:rsidP="00BB0E1F">
            <w:pPr>
              <w:pStyle w:val="TAC"/>
              <w:rPr>
                <w:lang w:val="de-DE"/>
              </w:rPr>
            </w:pPr>
            <w:r w:rsidRPr="00441CD0">
              <w:rPr>
                <w:lang w:val="fr-FR"/>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6B251D" w14:textId="77777777" w:rsidR="00EE5860" w:rsidRPr="00441CD0" w:rsidRDefault="00EE5860" w:rsidP="00BB0E1F">
            <w:pPr>
              <w:pStyle w:val="TAC"/>
              <w:rPr>
                <w:lang w:val="fr-FR"/>
              </w:rPr>
            </w:pPr>
            <w:r w:rsidRPr="00441CD0">
              <w:rPr>
                <w:lang w:val="fr-FR"/>
              </w:rPr>
              <w:t>Packet Rate Status</w:t>
            </w:r>
          </w:p>
        </w:tc>
      </w:tr>
      <w:tr w:rsidR="00EE5860" w:rsidRPr="00441CD0" w14:paraId="28E751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2B6115F" w14:textId="77777777" w:rsidR="00EE5860" w:rsidRPr="00441CD0" w:rsidRDefault="00EE5860" w:rsidP="00BB0E1F">
            <w:pPr>
              <w:pStyle w:val="TAL"/>
            </w:pPr>
            <w:r w:rsidRPr="00441CD0">
              <w:rPr>
                <w:lang w:val="de-DE"/>
              </w:rPr>
              <w:t xml:space="preserve">DL </w:t>
            </w:r>
            <w:r w:rsidRPr="00441CD0">
              <w:rPr>
                <w:lang w:val="sv-SE"/>
              </w:rPr>
              <w:t xml:space="preserve">Flow </w:t>
            </w:r>
            <w:r w:rsidRPr="00441CD0">
              <w:rPr>
                <w:lang w:val="de-DE"/>
              </w:rPr>
              <w:t>L</w:t>
            </w:r>
            <w:r w:rsidRPr="00441CD0">
              <w:t xml:space="preserve">evel </w:t>
            </w:r>
            <w:r w:rsidRPr="00441CD0">
              <w:rPr>
                <w:lang w:val="de-DE"/>
              </w:rPr>
              <w:t>M</w:t>
            </w:r>
            <w:r w:rsidRPr="00441CD0">
              <w:t>arking</w:t>
            </w:r>
          </w:p>
        </w:tc>
        <w:tc>
          <w:tcPr>
            <w:tcW w:w="336" w:type="dxa"/>
            <w:tcBorders>
              <w:top w:val="single" w:sz="4" w:space="0" w:color="auto"/>
              <w:left w:val="single" w:sz="4" w:space="0" w:color="auto"/>
              <w:bottom w:val="single" w:sz="4" w:space="0" w:color="auto"/>
              <w:right w:val="single" w:sz="4" w:space="0" w:color="auto"/>
            </w:tcBorders>
            <w:hideMark/>
          </w:tcPr>
          <w:p w14:paraId="6DC5162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F0535A" w14:textId="77777777" w:rsidR="00EE5860" w:rsidRPr="00441CD0" w:rsidRDefault="00EE5860" w:rsidP="00BB0E1F">
            <w:pPr>
              <w:pStyle w:val="TAL"/>
              <w:rPr>
                <w:lang w:val="en-US"/>
              </w:rPr>
            </w:pPr>
            <w:r w:rsidRPr="00441CD0">
              <w:t>This IE shall be set if</w:t>
            </w:r>
            <w:r w:rsidRPr="00441CD0">
              <w:rPr>
                <w:lang w:val="en-US"/>
              </w:rPr>
              <w:t xml:space="preserve"> the UP function is required to mark the packets for QoS purposes:</w:t>
            </w:r>
          </w:p>
          <w:p w14:paraId="6ABA748A" w14:textId="77777777" w:rsidR="00EE5860" w:rsidRPr="00441CD0" w:rsidRDefault="00EE5860" w:rsidP="00BB0E1F">
            <w:pPr>
              <w:pStyle w:val="TAL"/>
              <w:rPr>
                <w:lang w:val="en-US"/>
              </w:rPr>
            </w:pPr>
          </w:p>
          <w:p w14:paraId="0E15D1F7" w14:textId="18682A85" w:rsidR="00EE5860" w:rsidRPr="00441CD0" w:rsidRDefault="00EE5860" w:rsidP="00BB0E1F">
            <w:pPr>
              <w:pStyle w:val="TAL"/>
              <w:ind w:left="633" w:hanging="349"/>
              <w:rPr>
                <w:lang w:val="en-US"/>
              </w:rPr>
            </w:pPr>
            <w:r w:rsidRPr="00441CD0">
              <w:rPr>
                <w:lang w:val="en-US"/>
              </w:rPr>
              <w:t>-</w:t>
            </w:r>
            <w:r w:rsidRPr="00441CD0">
              <w:rPr>
                <w:lang w:val="en-US"/>
              </w:rPr>
              <w:tab/>
              <w:t xml:space="preserve">by the TDF-C, for DL flow level marking for application indication (see </w:t>
            </w:r>
            <w:r w:rsidR="00415C19" w:rsidRPr="00441CD0">
              <w:rPr>
                <w:lang w:val="en-US"/>
              </w:rPr>
              <w:t>clause</w:t>
            </w:r>
            <w:r w:rsidR="00415C19">
              <w:rPr>
                <w:lang w:val="en-US"/>
              </w:rPr>
              <w:t> </w:t>
            </w:r>
            <w:r w:rsidR="00415C19" w:rsidRPr="00441CD0">
              <w:rPr>
                <w:lang w:val="en-US"/>
              </w:rPr>
              <w:t>5</w:t>
            </w:r>
            <w:r w:rsidRPr="00441CD0">
              <w:rPr>
                <w:lang w:val="en-US"/>
              </w:rPr>
              <w:t>.4.5);</w:t>
            </w:r>
          </w:p>
          <w:p w14:paraId="76249F8F" w14:textId="1A31E6C7" w:rsidR="00EE5860" w:rsidRPr="00441CD0" w:rsidRDefault="00EE5860" w:rsidP="00BB0E1F">
            <w:pPr>
              <w:pStyle w:val="TAL"/>
              <w:ind w:left="633" w:hanging="349"/>
              <w:rPr>
                <w:lang w:val="x-none"/>
              </w:rPr>
            </w:pPr>
            <w:r w:rsidRPr="00441CD0">
              <w:rPr>
                <w:lang w:val="en-US"/>
              </w:rPr>
              <w:t>-</w:t>
            </w:r>
            <w:r w:rsidRPr="00441CD0">
              <w:rPr>
                <w:lang w:val="en-US"/>
              </w:rPr>
              <w:tab/>
            </w:r>
            <w:r w:rsidRPr="00441CD0">
              <w:t xml:space="preserve">by the PGW-C, for setting the GTP-U Service Class Indicator extension header for service indication towards GERAN (see </w:t>
            </w:r>
            <w:r w:rsidR="00415C19" w:rsidRPr="00441CD0">
              <w:t>clause</w:t>
            </w:r>
            <w:r w:rsidR="00415C19">
              <w:t> </w:t>
            </w:r>
            <w:r w:rsidR="00415C19" w:rsidRPr="00441CD0">
              <w:t>5</w:t>
            </w:r>
            <w:r w:rsidRPr="00441CD0">
              <w:t>.4.12).</w:t>
            </w:r>
          </w:p>
        </w:tc>
        <w:tc>
          <w:tcPr>
            <w:tcW w:w="370" w:type="dxa"/>
            <w:tcBorders>
              <w:top w:val="single" w:sz="4" w:space="0" w:color="auto"/>
              <w:left w:val="single" w:sz="4" w:space="0" w:color="auto"/>
              <w:bottom w:val="single" w:sz="4" w:space="0" w:color="auto"/>
              <w:right w:val="single" w:sz="4" w:space="0" w:color="auto"/>
            </w:tcBorders>
            <w:hideMark/>
          </w:tcPr>
          <w:p w14:paraId="760A1E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51F64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C616C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E6809"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C69FBA3" w14:textId="77777777" w:rsidR="00EE5860" w:rsidRPr="00441CD0" w:rsidRDefault="00EE5860" w:rsidP="00BB0E1F">
            <w:pPr>
              <w:pStyle w:val="TAC"/>
            </w:pPr>
            <w:r w:rsidRPr="00441CD0">
              <w:t>DL Flow Level Marking</w:t>
            </w:r>
          </w:p>
        </w:tc>
      </w:tr>
      <w:tr w:rsidR="00EE5860" w:rsidRPr="00441CD0" w14:paraId="4C840C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D3F4718" w14:textId="77777777" w:rsidR="00EE5860" w:rsidRPr="00441CD0" w:rsidRDefault="00EE5860" w:rsidP="00BB0E1F">
            <w:pPr>
              <w:pStyle w:val="TAL"/>
              <w:rPr>
                <w:lang w:val="de-DE"/>
              </w:rPr>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0F973492" w14:textId="77777777" w:rsidR="00EE5860" w:rsidRPr="00441CD0" w:rsidRDefault="00EE5860" w:rsidP="00BB0E1F">
            <w:pPr>
              <w:pStyle w:val="TAL"/>
              <w:jc w:val="center"/>
              <w:rPr>
                <w:szCs w:val="18"/>
                <w:lang w:val="x-non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6C87824" w14:textId="77777777" w:rsidR="00EE5860" w:rsidRPr="00441CD0" w:rsidRDefault="00EE5860" w:rsidP="00BB0E1F">
            <w:pPr>
              <w:pStyle w:val="TAL"/>
            </w:pPr>
            <w:r w:rsidRPr="00441CD0">
              <w:t xml:space="preserve">This IE shall be present if the </w:t>
            </w:r>
            <w:r w:rsidRPr="00441CD0">
              <w:rPr>
                <w:lang w:eastAsia="ja-JP"/>
              </w:rPr>
              <w:t>QoS flow identifier shall be inserted by the UPF.</w:t>
            </w:r>
          </w:p>
        </w:tc>
        <w:tc>
          <w:tcPr>
            <w:tcW w:w="370" w:type="dxa"/>
            <w:tcBorders>
              <w:top w:val="single" w:sz="4" w:space="0" w:color="auto"/>
              <w:left w:val="single" w:sz="4" w:space="0" w:color="auto"/>
              <w:bottom w:val="single" w:sz="4" w:space="0" w:color="auto"/>
              <w:right w:val="single" w:sz="4" w:space="0" w:color="auto"/>
            </w:tcBorders>
            <w:hideMark/>
          </w:tcPr>
          <w:p w14:paraId="43B5D24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508F1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8D252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D799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D28D3" w14:textId="77777777" w:rsidR="00EE5860" w:rsidRPr="00441CD0" w:rsidRDefault="00EE5860" w:rsidP="00BB0E1F">
            <w:pPr>
              <w:pStyle w:val="TAC"/>
              <w:rPr>
                <w:lang w:val="x-none"/>
              </w:rPr>
            </w:pPr>
            <w:r w:rsidRPr="00441CD0">
              <w:rPr>
                <w:lang w:val="de-DE"/>
              </w:rPr>
              <w:t>QFI</w:t>
            </w:r>
          </w:p>
        </w:tc>
      </w:tr>
      <w:tr w:rsidR="00EE5860" w:rsidRPr="00441CD0" w14:paraId="68C6B2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0D13F67" w14:textId="77777777" w:rsidR="00EE5860" w:rsidRPr="00441CD0" w:rsidRDefault="00EE5860" w:rsidP="00BB0E1F">
            <w:pPr>
              <w:pStyle w:val="TAL"/>
              <w:rPr>
                <w:lang w:val="de-DE"/>
              </w:rPr>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767A12DA" w14:textId="77777777" w:rsidR="00EE5860" w:rsidRPr="00441CD0" w:rsidRDefault="00EE5860" w:rsidP="00BB0E1F">
            <w:pPr>
              <w:pStyle w:val="TAL"/>
              <w:jc w:val="center"/>
              <w:rPr>
                <w:szCs w:val="18"/>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4323D7E" w14:textId="77777777" w:rsidR="00EE5860" w:rsidRPr="00441CD0" w:rsidRDefault="00EE5860" w:rsidP="00BB0E1F">
            <w:pPr>
              <w:pStyle w:val="TAL"/>
            </w:pPr>
            <w:r w:rsidRPr="00441CD0">
              <w:rPr>
                <w:lang w:eastAsia="zh-CN"/>
              </w:rPr>
              <w:t>This IE shall be present if the UP function is required to insert a Reflective QoS Indicator to request reflective QoS for uplink traffic.</w:t>
            </w:r>
          </w:p>
        </w:tc>
        <w:tc>
          <w:tcPr>
            <w:tcW w:w="370" w:type="dxa"/>
            <w:tcBorders>
              <w:top w:val="single" w:sz="4" w:space="0" w:color="auto"/>
              <w:left w:val="single" w:sz="4" w:space="0" w:color="auto"/>
              <w:bottom w:val="single" w:sz="4" w:space="0" w:color="auto"/>
              <w:right w:val="single" w:sz="4" w:space="0" w:color="auto"/>
            </w:tcBorders>
            <w:hideMark/>
          </w:tcPr>
          <w:p w14:paraId="566DD95F"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F39001B"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C5E98B"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9D5C41"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E8EC87" w14:textId="77777777" w:rsidR="00EE5860" w:rsidRPr="00441CD0" w:rsidRDefault="00EE5860" w:rsidP="00BB0E1F">
            <w:pPr>
              <w:pStyle w:val="TAC"/>
              <w:rPr>
                <w:lang w:val="x-none"/>
              </w:rPr>
            </w:pPr>
            <w:r w:rsidRPr="00441CD0">
              <w:t>RQI</w:t>
            </w:r>
          </w:p>
        </w:tc>
      </w:tr>
      <w:tr w:rsidR="00EE5860" w:rsidRPr="00441CD0" w14:paraId="5002FC0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9B65469" w14:textId="77777777" w:rsidR="00EE5860" w:rsidRPr="00441CD0" w:rsidRDefault="00EE5860" w:rsidP="00BB0E1F">
            <w:pPr>
              <w:pStyle w:val="TAL"/>
            </w:pPr>
            <w:r w:rsidRPr="00441CD0">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52D10ED2"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9325D7D" w14:textId="7BABEB41" w:rsidR="00EE5860" w:rsidRPr="00441CD0" w:rsidRDefault="00EE5860" w:rsidP="00BB0E1F">
            <w:pPr>
              <w:pStyle w:val="TAL"/>
              <w:rPr>
                <w:lang w:val="sv-SE" w:eastAsia="zh-CN"/>
              </w:rPr>
            </w:pPr>
            <w:r w:rsidRPr="00441CD0">
              <w:rPr>
                <w:lang w:eastAsia="zh-CN"/>
              </w:rPr>
              <w:t xml:space="preserve">This IE shall be present if the UPF is required to set the Paging Policy Indicator (PPI) in outgoing packets (see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r w:rsidRPr="00441CD0">
              <w:rPr>
                <w:lang w:val="sv-SE" w:eastAsia="zh-CN"/>
              </w:rPr>
              <w:t>.</w:t>
            </w:r>
          </w:p>
          <w:p w14:paraId="5C395E06" w14:textId="77777777" w:rsidR="00EE5860" w:rsidRPr="00441CD0" w:rsidRDefault="00EE5860" w:rsidP="00BB0E1F">
            <w:pPr>
              <w:pStyle w:val="TAL"/>
              <w:rPr>
                <w:lang w:val="x-none" w:eastAsia="zh-CN"/>
              </w:rPr>
            </w:pPr>
            <w:r w:rsidRPr="00441CD0">
              <w:rPr>
                <w:lang w:eastAsia="zh-CN"/>
              </w:rPr>
              <w:t xml:space="preserve">When present, it shall be set to the PPI value to set. </w:t>
            </w:r>
          </w:p>
        </w:tc>
        <w:tc>
          <w:tcPr>
            <w:tcW w:w="370" w:type="dxa"/>
            <w:tcBorders>
              <w:top w:val="single" w:sz="4" w:space="0" w:color="auto"/>
              <w:left w:val="single" w:sz="4" w:space="0" w:color="auto"/>
              <w:bottom w:val="single" w:sz="4" w:space="0" w:color="auto"/>
              <w:right w:val="single" w:sz="4" w:space="0" w:color="auto"/>
            </w:tcBorders>
            <w:hideMark/>
          </w:tcPr>
          <w:p w14:paraId="1FD8EF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618F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C92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337AD7"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5FC6D89" w14:textId="77777777" w:rsidR="00EE5860" w:rsidRPr="00441CD0" w:rsidRDefault="00EE5860" w:rsidP="00BB0E1F">
            <w:pPr>
              <w:pStyle w:val="TAC"/>
            </w:pPr>
            <w:r w:rsidRPr="00441CD0">
              <w:t>Paging Policy Indicator</w:t>
            </w:r>
          </w:p>
        </w:tc>
      </w:tr>
      <w:tr w:rsidR="00EE5860" w:rsidRPr="00441CD0" w14:paraId="3B2DC3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8BA1E4" w14:textId="77777777" w:rsidR="00EE5860" w:rsidRPr="00441CD0" w:rsidRDefault="00EE5860" w:rsidP="00BB0E1F">
            <w:pPr>
              <w:pStyle w:val="TAL"/>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10CE5949"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5743F480" w14:textId="77777777" w:rsidR="00EE5860" w:rsidRPr="00441CD0" w:rsidRDefault="00EE5860" w:rsidP="00BB0E1F">
            <w:pPr>
              <w:pStyle w:val="TAL"/>
              <w:rPr>
                <w:lang w:eastAsia="zh-CN"/>
              </w:rPr>
            </w:pPr>
            <w:r w:rsidRPr="00441CD0">
              <w:rPr>
                <w:lang w:eastAsia="zh-CN"/>
              </w:rPr>
              <w:t>This IE may be present if the UP function is required to use a different Averaging window than the default one. (NOTE)</w:t>
            </w:r>
          </w:p>
          <w:p w14:paraId="6507A811"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1C77EA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52846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1AEB5B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7F0EB2"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637FE2" w14:textId="77777777" w:rsidR="00EE5860" w:rsidRPr="00441CD0" w:rsidRDefault="00EE5860" w:rsidP="00BB0E1F">
            <w:pPr>
              <w:pStyle w:val="TAC"/>
            </w:pPr>
            <w:r w:rsidRPr="00441CD0">
              <w:t>Averaging Window</w:t>
            </w:r>
          </w:p>
        </w:tc>
      </w:tr>
      <w:tr w:rsidR="00EE5860" w:rsidRPr="00441CD0" w14:paraId="264EDA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C2A8EC" w14:textId="77777777" w:rsidR="00EE5860" w:rsidRPr="00441CD0" w:rsidRDefault="00EE5860" w:rsidP="00BB0E1F">
            <w:pPr>
              <w:pStyle w:val="TAL"/>
            </w:pPr>
            <w:r w:rsidRPr="00441CD0">
              <w:t>QER Control Indications</w:t>
            </w:r>
          </w:p>
        </w:tc>
        <w:tc>
          <w:tcPr>
            <w:tcW w:w="336" w:type="dxa"/>
            <w:tcBorders>
              <w:top w:val="single" w:sz="4" w:space="0" w:color="auto"/>
              <w:left w:val="single" w:sz="4" w:space="0" w:color="auto"/>
              <w:bottom w:val="single" w:sz="4" w:space="0" w:color="auto"/>
              <w:right w:val="single" w:sz="4" w:space="0" w:color="auto"/>
            </w:tcBorders>
          </w:tcPr>
          <w:p w14:paraId="77D764A9"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1D3D9C0F" w14:textId="77777777" w:rsidR="00EE5860" w:rsidRPr="00441CD0" w:rsidRDefault="00EE5860" w:rsidP="00BB0E1F">
            <w:pPr>
              <w:pStyle w:val="TAL"/>
              <w:rPr>
                <w:lang w:val="en-US"/>
              </w:rPr>
            </w:pPr>
            <w:r w:rsidRPr="00441CD0">
              <w:rPr>
                <w:lang w:val="en-US"/>
              </w:rPr>
              <w:t>This IE shall be included if the CP function need</w:t>
            </w:r>
            <w:r>
              <w:rPr>
                <w:lang w:val="en-US"/>
              </w:rPr>
              <w:t>s</w:t>
            </w:r>
            <w:r w:rsidRPr="00441CD0">
              <w:rPr>
                <w:lang w:val="en-US"/>
              </w:rPr>
              <w:t xml:space="preserve"> to provide the QoS enforcement control information:</w:t>
            </w:r>
          </w:p>
          <w:p w14:paraId="5F98BE3E" w14:textId="77777777" w:rsidR="00EE5860" w:rsidRPr="00441CD0" w:rsidRDefault="00EE5860" w:rsidP="00BB0E1F">
            <w:pPr>
              <w:pStyle w:val="B1"/>
              <w:rPr>
                <w:lang w:eastAsia="zh-CN"/>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tcPr>
          <w:p w14:paraId="01C745B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4CA344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C4372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29F286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5EDED99A" w14:textId="77777777" w:rsidR="00EE5860" w:rsidRPr="00441CD0" w:rsidRDefault="00EE5860" w:rsidP="00BB0E1F">
            <w:pPr>
              <w:pStyle w:val="TAC"/>
            </w:pPr>
            <w:r w:rsidRPr="00441CD0">
              <w:t>QER Control Indications</w:t>
            </w:r>
          </w:p>
        </w:tc>
      </w:tr>
      <w:tr w:rsidR="00EE5860" w:rsidRPr="00441CD0" w14:paraId="27C2119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3A1FC1D3" w14:textId="77777777" w:rsidR="00EE5860" w:rsidRPr="00441CD0" w:rsidRDefault="00EE5860" w:rsidP="00BB0E1F">
            <w:pPr>
              <w:pStyle w:val="TAN"/>
            </w:pPr>
            <w:r w:rsidRPr="00441CD0">
              <w:t>NOTE:</w:t>
            </w:r>
            <w:r w:rsidRPr="00441CD0">
              <w:tab/>
              <w:t>As 5QI is not signalled over N4, one default averaging window shall be pre-configured in the UPF.</w:t>
            </w:r>
          </w:p>
          <w:p w14:paraId="6F5B9723" w14:textId="77777777" w:rsidR="00EE5860" w:rsidRPr="00441CD0" w:rsidRDefault="00EE5860" w:rsidP="00BB0E1F">
            <w:pPr>
              <w:pStyle w:val="TAN"/>
            </w:pPr>
          </w:p>
        </w:tc>
      </w:tr>
      <w:bookmarkEnd w:id="4069"/>
    </w:tbl>
    <w:p w14:paraId="5B2A0C66" w14:textId="77777777" w:rsidR="00EE5860" w:rsidRPr="00441CD0" w:rsidRDefault="00EE5860" w:rsidP="00EE5860">
      <w:pPr>
        <w:rPr>
          <w:lang w:eastAsia="zh-CN"/>
        </w:rPr>
      </w:pPr>
    </w:p>
    <w:p w14:paraId="772A7B85" w14:textId="77777777" w:rsidR="00EE5860" w:rsidRPr="00441CD0" w:rsidRDefault="00EE5860" w:rsidP="00EE5860">
      <w:pPr>
        <w:pStyle w:val="Heading4"/>
        <w:rPr>
          <w:lang w:eastAsia="zh-CN"/>
        </w:rPr>
      </w:pPr>
      <w:bookmarkStart w:id="4070" w:name="_Toc19717289"/>
      <w:bookmarkStart w:id="4071" w:name="_Toc27490779"/>
      <w:bookmarkStart w:id="4072" w:name="_Toc27557072"/>
      <w:bookmarkStart w:id="4073" w:name="_Toc27723989"/>
      <w:bookmarkStart w:id="4074" w:name="_Toc36031061"/>
      <w:bookmarkStart w:id="4075" w:name="_Toc36042981"/>
      <w:bookmarkStart w:id="4076" w:name="_Toc36814306"/>
      <w:bookmarkStart w:id="4077" w:name="_Toc44689160"/>
      <w:bookmarkStart w:id="4078" w:name="_Toc44923914"/>
      <w:bookmarkStart w:id="4079" w:name="_Toc51860884"/>
      <w:bookmarkStart w:id="4080" w:name="_Toc57930655"/>
      <w:bookmarkStart w:id="4081" w:name="_Toc57931285"/>
      <w:bookmarkStart w:id="4082" w:name="_Toc160974411"/>
      <w:r w:rsidRPr="00441CD0">
        <w:t>7.5.2.6</w:t>
      </w:r>
      <w:r w:rsidRPr="00441CD0">
        <w:tab/>
        <w:t>Create BAR</w:t>
      </w:r>
      <w:r w:rsidRPr="00441CD0">
        <w:rPr>
          <w:lang w:val="en-US"/>
        </w:rPr>
        <w:t xml:space="preserve"> IE</w:t>
      </w:r>
      <w:r w:rsidRPr="00441CD0">
        <w:t xml:space="preserve"> within PFCP Session Establishment Request</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33D18EAF" w14:textId="77777777" w:rsidR="00EE5860" w:rsidRPr="00441CD0" w:rsidRDefault="00EE5860" w:rsidP="00EE5860">
      <w:r w:rsidRPr="00441CD0">
        <w:t xml:space="preserve">The </w:t>
      </w:r>
      <w:r w:rsidRPr="00441CD0">
        <w:rPr>
          <w:lang w:val="en-US"/>
        </w:rPr>
        <w:t xml:space="preserve">Create </w:t>
      </w:r>
      <w:r w:rsidRPr="00441CD0">
        <w:t>BAR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7.5.2.6-1</w:t>
      </w:r>
      <w:r w:rsidRPr="00441CD0">
        <w:rPr>
          <w:lang w:eastAsia="ja-JP"/>
        </w:rPr>
        <w:t>.</w:t>
      </w:r>
    </w:p>
    <w:p w14:paraId="095BA2AC" w14:textId="77777777" w:rsidR="00EE5860" w:rsidRPr="00441CD0" w:rsidRDefault="00EE5860" w:rsidP="00EE5860">
      <w:pPr>
        <w:pStyle w:val="TH"/>
        <w:rPr>
          <w:lang w:val="en-US"/>
        </w:rPr>
      </w:pPr>
      <w:r w:rsidRPr="00441CD0">
        <w:lastRenderedPageBreak/>
        <w:t>Table 7.5.2.6-1: Create BAR</w:t>
      </w:r>
      <w:r w:rsidRPr="00441CD0">
        <w:rPr>
          <w:lang w:val="en-US"/>
        </w:rPr>
        <w:t xml:space="preserve"> IE</w:t>
      </w:r>
      <w:r w:rsidRPr="00441CD0">
        <w:t xml:space="preserve"> within PFCP Session Establishment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23078D08"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7C64D2" w14:textId="77777777" w:rsidR="00EE5860" w:rsidRPr="00441CD0" w:rsidRDefault="00EE5860" w:rsidP="00BB0E1F">
            <w:pPr>
              <w:pStyle w:val="TAL"/>
              <w:rPr>
                <w:lang w:val="x-none"/>
              </w:rPr>
            </w:pPr>
            <w:bookmarkStart w:id="4083" w:name="MCCQCTEMPBM_00000081"/>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E3498F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12DC286D" w14:textId="77777777" w:rsidR="00EE5860" w:rsidRPr="00441CD0" w:rsidRDefault="00EE5860" w:rsidP="00BB0E1F">
            <w:pPr>
              <w:pStyle w:val="TAC"/>
            </w:pPr>
            <w:r w:rsidRPr="00441CD0">
              <w:rPr>
                <w:szCs w:val="18"/>
              </w:rPr>
              <w:t xml:space="preserve">Create </w:t>
            </w:r>
            <w:r w:rsidRPr="00441CD0">
              <w:t xml:space="preserve">BAR </w:t>
            </w:r>
            <w:r w:rsidRPr="00441CD0">
              <w:rPr>
                <w:lang w:val="en-US"/>
              </w:rPr>
              <w:t>IE Type = 85 (decimal)</w:t>
            </w:r>
          </w:p>
        </w:tc>
      </w:tr>
      <w:tr w:rsidR="00EE5860" w:rsidRPr="00441CD0" w14:paraId="52D5D62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73BA1E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63325B2"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339FE19" w14:textId="77777777" w:rsidR="00EE5860" w:rsidRPr="00441CD0" w:rsidRDefault="00EE5860" w:rsidP="00BB0E1F">
            <w:pPr>
              <w:pStyle w:val="TAC"/>
            </w:pPr>
            <w:r w:rsidRPr="00441CD0">
              <w:t>Length = n</w:t>
            </w:r>
          </w:p>
        </w:tc>
      </w:tr>
      <w:tr w:rsidR="00EE5860" w:rsidRPr="00441CD0" w14:paraId="27F5BB39"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7085848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D3A6AF6"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5264E7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99DD333"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6BC116F" w14:textId="77777777" w:rsidR="00EE5860" w:rsidRPr="00441CD0" w:rsidRDefault="00EE5860" w:rsidP="00BB0E1F">
            <w:pPr>
              <w:pStyle w:val="TAH"/>
            </w:pPr>
            <w:r w:rsidRPr="00441CD0">
              <w:t>IE Type</w:t>
            </w:r>
          </w:p>
        </w:tc>
      </w:tr>
      <w:tr w:rsidR="00EE5860" w:rsidRPr="00441CD0" w14:paraId="16229FBE"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91C4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C3A107F"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0A97DA4A"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E9E0F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0D8453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3E3FC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C591E85"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1F4C47C" w14:textId="77777777" w:rsidR="00EE5860" w:rsidRPr="00441CD0" w:rsidRDefault="00EE5860" w:rsidP="00BB0E1F">
            <w:pPr>
              <w:spacing w:after="0"/>
              <w:rPr>
                <w:rFonts w:ascii="Arial" w:hAnsi="Arial"/>
                <w:b/>
                <w:sz w:val="18"/>
                <w:lang w:val="x-none"/>
              </w:rPr>
            </w:pPr>
          </w:p>
        </w:tc>
      </w:tr>
      <w:tr w:rsidR="00EE5860" w:rsidRPr="00441CD0" w14:paraId="60B0198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956F591" w14:textId="77777777" w:rsidR="00EE5860" w:rsidRPr="00441CD0" w:rsidRDefault="00EE5860" w:rsidP="00BB0E1F">
            <w:pPr>
              <w:pStyle w:val="TAL"/>
            </w:pPr>
            <w:r w:rsidRPr="00441CD0">
              <w:t>BAR ID</w:t>
            </w:r>
          </w:p>
        </w:tc>
        <w:tc>
          <w:tcPr>
            <w:tcW w:w="336" w:type="dxa"/>
            <w:tcBorders>
              <w:top w:val="single" w:sz="4" w:space="0" w:color="auto"/>
              <w:left w:val="single" w:sz="4" w:space="0" w:color="auto"/>
              <w:bottom w:val="single" w:sz="4" w:space="0" w:color="auto"/>
              <w:right w:val="single" w:sz="4" w:space="0" w:color="auto"/>
            </w:tcBorders>
            <w:hideMark/>
          </w:tcPr>
          <w:p w14:paraId="2817A8B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2EAF9985" w14:textId="77777777" w:rsidR="00EE5860" w:rsidRPr="00441CD0" w:rsidRDefault="00EE5860" w:rsidP="00BB0E1F">
            <w:pPr>
              <w:pStyle w:val="TAL"/>
            </w:pPr>
            <w:r w:rsidRPr="00441CD0">
              <w:t>This IE shall uniquely identify the BAR provisioned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21A1498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8E7B1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14D9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6F9384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1F009AE" w14:textId="77777777" w:rsidR="00EE5860" w:rsidRPr="00441CD0" w:rsidRDefault="00EE5860" w:rsidP="00BB0E1F">
            <w:pPr>
              <w:pStyle w:val="TAC"/>
              <w:rPr>
                <w:lang w:val="x-none"/>
              </w:rPr>
            </w:pPr>
            <w:r w:rsidRPr="00441CD0">
              <w:t>BAR ID</w:t>
            </w:r>
          </w:p>
        </w:tc>
      </w:tr>
      <w:tr w:rsidR="00EE5860" w:rsidRPr="00441CD0" w14:paraId="17B9235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ED0F8A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11E12FD6" w14:textId="77777777" w:rsidR="00EE5860" w:rsidRPr="00441CD0" w:rsidRDefault="00EE5860" w:rsidP="00BB0E1F">
            <w:pPr>
              <w:pStyle w:val="TAL"/>
              <w:jc w:val="center"/>
              <w:rPr>
                <w:szCs w:val="18"/>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06F4EB8E" w14:textId="0FB6DB00"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.2.28) and the UP function has to delay the notification to the CP function about the arrival of DL data packets.</w:t>
            </w:r>
          </w:p>
          <w:p w14:paraId="7CFD4CA5"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1C7260A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209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53497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03718C0" w14:textId="77777777" w:rsidR="00EE5860" w:rsidRPr="00441CD0" w:rsidRDefault="00EE5860" w:rsidP="00BB0E1F">
            <w:pPr>
              <w:pStyle w:val="TAC"/>
            </w:pPr>
            <w:r w:rsidRPr="00441CD0">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BD5D82" w14:textId="77777777" w:rsidR="00EE5860" w:rsidRPr="00441CD0" w:rsidRDefault="00EE5860" w:rsidP="00BB0E1F">
            <w:pPr>
              <w:pStyle w:val="TAC"/>
            </w:pPr>
            <w:r w:rsidRPr="00441CD0">
              <w:t>Downlink Data Notification Delay</w:t>
            </w:r>
          </w:p>
        </w:tc>
      </w:tr>
      <w:tr w:rsidR="00EE5860" w:rsidRPr="00441CD0" w14:paraId="2AFE1B05"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8C7ACC"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0C4FA992"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67290820" w14:textId="77777777" w:rsidR="00EE5860" w:rsidRPr="00441CD0" w:rsidRDefault="00EE5860" w:rsidP="00BB0E1F">
            <w:pPr>
              <w:pStyle w:val="TAL"/>
            </w:pPr>
            <w:r w:rsidRPr="00441CD0">
              <w:t xml:space="preserve">This IE may be present if the UP Function indicated support of the </w:t>
            </w:r>
            <w:r w:rsidRPr="00441CD0">
              <w:rPr>
                <w:lang w:val="en-US"/>
              </w:rPr>
              <w:t>feature UDBC</w:t>
            </w:r>
            <w:r w:rsidRPr="00441CD0">
              <w:t>.</w:t>
            </w:r>
          </w:p>
          <w:p w14:paraId="2C299568" w14:textId="77777777" w:rsidR="00EE5860" w:rsidRPr="00441CD0" w:rsidRDefault="00EE5860" w:rsidP="00BB0E1F">
            <w:pPr>
              <w:pStyle w:val="TAL"/>
            </w:pPr>
          </w:p>
          <w:p w14:paraId="52559231"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37D652B8"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34302C6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724D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BF104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3D193E" w14:textId="77777777" w:rsidR="00EE5860" w:rsidRPr="00441CD0" w:rsidRDefault="00EE5860" w:rsidP="00BB0E1F">
            <w:pPr>
              <w:pStyle w:val="TAC"/>
            </w:pPr>
            <w:r w:rsidRPr="00441CD0">
              <w:t>Suggested Buffering Packets Count</w:t>
            </w:r>
          </w:p>
        </w:tc>
      </w:tr>
      <w:tr w:rsidR="008865D5" w:rsidRPr="00441CD0" w14:paraId="340A787C" w14:textId="77777777" w:rsidTr="00A062F8">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28AB289" w14:textId="72F25A6D" w:rsidR="008865D5" w:rsidRPr="00441CD0" w:rsidRDefault="008865D5" w:rsidP="008865D5">
            <w:pPr>
              <w:pStyle w:val="TAL"/>
            </w:pPr>
            <w:r>
              <w:t>DL Buffering Duration</w:t>
            </w:r>
          </w:p>
        </w:tc>
        <w:tc>
          <w:tcPr>
            <w:tcW w:w="336" w:type="dxa"/>
            <w:tcBorders>
              <w:top w:val="single" w:sz="4" w:space="0" w:color="auto"/>
              <w:left w:val="single" w:sz="4" w:space="0" w:color="auto"/>
              <w:bottom w:val="single" w:sz="4" w:space="0" w:color="auto"/>
              <w:right w:val="single" w:sz="4" w:space="0" w:color="auto"/>
            </w:tcBorders>
          </w:tcPr>
          <w:p w14:paraId="0DF00D7C" w14:textId="5683F19F" w:rsidR="008865D5" w:rsidRPr="00441CD0" w:rsidRDefault="008865D5" w:rsidP="008865D5">
            <w:pPr>
              <w:pStyle w:val="TAL"/>
              <w:jc w:val="center"/>
            </w:pPr>
            <w:r>
              <w:t>C</w:t>
            </w:r>
          </w:p>
        </w:tc>
        <w:tc>
          <w:tcPr>
            <w:tcW w:w="4668" w:type="dxa"/>
            <w:tcBorders>
              <w:top w:val="single" w:sz="4" w:space="0" w:color="auto"/>
              <w:left w:val="single" w:sz="4" w:space="0" w:color="auto"/>
              <w:bottom w:val="single" w:sz="4" w:space="0" w:color="auto"/>
              <w:right w:val="single" w:sz="4" w:space="0" w:color="auto"/>
            </w:tcBorders>
          </w:tcPr>
          <w:p w14:paraId="1ED93B81" w14:textId="77777777" w:rsidR="008865D5" w:rsidRDefault="008865D5" w:rsidP="008865D5">
            <w:pPr>
              <w:pStyle w:val="TAL"/>
            </w:pPr>
            <w:r>
              <w:t>This IE shall be present when the Create BAR is included in the PFCP Session Modification Request message, and if the UP function indicated support of the DL Buffering Duration parameter in PFCP Session Modification Request feature (see DBDM feature in clause 8.2.25) and extended buffering of downlink data packet is required in the UP function.</w:t>
            </w:r>
          </w:p>
          <w:p w14:paraId="0ECC7612" w14:textId="77777777" w:rsidR="008865D5" w:rsidRDefault="008865D5" w:rsidP="008865D5">
            <w:pPr>
              <w:pStyle w:val="TAL"/>
            </w:pPr>
          </w:p>
          <w:p w14:paraId="4D420E1C" w14:textId="54DA387A" w:rsidR="008865D5" w:rsidRPr="00441CD0" w:rsidRDefault="008865D5" w:rsidP="008865D5">
            <w:pPr>
              <w:pStyle w:val="TAL"/>
            </w:pPr>
            <w:r>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tcPr>
          <w:p w14:paraId="7A242D9F" w14:textId="52B5730A" w:rsidR="008865D5" w:rsidRPr="00441CD0" w:rsidRDefault="008865D5" w:rsidP="008865D5">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58F72AB7" w14:textId="160B34DB" w:rsidR="008865D5" w:rsidRPr="00441CD0" w:rsidRDefault="008865D5" w:rsidP="008865D5">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1D2E955C" w14:textId="46F77074" w:rsidR="008865D5" w:rsidRPr="00441CD0" w:rsidRDefault="008865D5" w:rsidP="008865D5">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1F24ACF6" w14:textId="1DA1E324" w:rsidR="008865D5" w:rsidRPr="00441CD0" w:rsidRDefault="008865D5" w:rsidP="008865D5">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5D0C183B" w14:textId="66939D1D" w:rsidR="008865D5" w:rsidRPr="00441CD0" w:rsidRDefault="008865D5" w:rsidP="008865D5">
            <w:pPr>
              <w:pStyle w:val="TAC"/>
            </w:pPr>
            <w:r>
              <w:t>DL Buffering Duration</w:t>
            </w:r>
          </w:p>
        </w:tc>
      </w:tr>
      <w:tr w:rsidR="008865D5" w:rsidRPr="00441CD0" w14:paraId="6208DAAA" w14:textId="77777777" w:rsidTr="00A062F8">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2105F41" w14:textId="47FF54DA" w:rsidR="008865D5" w:rsidRPr="00441CD0" w:rsidRDefault="008865D5" w:rsidP="008865D5">
            <w:pPr>
              <w:pStyle w:val="TAL"/>
            </w:pPr>
            <w:r>
              <w:t>DL Buffering Suggested Packet Count</w:t>
            </w:r>
          </w:p>
        </w:tc>
        <w:tc>
          <w:tcPr>
            <w:tcW w:w="336" w:type="dxa"/>
            <w:tcBorders>
              <w:top w:val="single" w:sz="4" w:space="0" w:color="auto"/>
              <w:left w:val="single" w:sz="4" w:space="0" w:color="auto"/>
              <w:bottom w:val="single" w:sz="4" w:space="0" w:color="auto"/>
              <w:right w:val="single" w:sz="4" w:space="0" w:color="auto"/>
            </w:tcBorders>
          </w:tcPr>
          <w:p w14:paraId="39231DD3" w14:textId="2966F794" w:rsidR="008865D5" w:rsidRPr="00441CD0" w:rsidRDefault="008865D5" w:rsidP="008865D5">
            <w:pPr>
              <w:pStyle w:val="TAL"/>
              <w:jc w:val="center"/>
            </w:pPr>
            <w:r>
              <w:t>O</w:t>
            </w:r>
          </w:p>
        </w:tc>
        <w:tc>
          <w:tcPr>
            <w:tcW w:w="4668" w:type="dxa"/>
            <w:tcBorders>
              <w:top w:val="single" w:sz="4" w:space="0" w:color="auto"/>
              <w:left w:val="single" w:sz="4" w:space="0" w:color="auto"/>
              <w:bottom w:val="single" w:sz="4" w:space="0" w:color="auto"/>
              <w:right w:val="single" w:sz="4" w:space="0" w:color="auto"/>
            </w:tcBorders>
          </w:tcPr>
          <w:p w14:paraId="6E34AE12" w14:textId="77777777" w:rsidR="008865D5" w:rsidRDefault="008865D5" w:rsidP="008865D5">
            <w:pPr>
              <w:pStyle w:val="TAL"/>
            </w:pPr>
            <w:r>
              <w:t>This IE may be present when the Create BAR is included in the PFCP Session Modification Request message, and if the UP function indicated support of the DL Buffering Suggested Packet Count parameter in PFCP Session Modification Request feature (see DBDM feature in clause 8.2.25) and extended buffering of downlink data packet is required in the UP function.</w:t>
            </w:r>
          </w:p>
          <w:p w14:paraId="7606E96A" w14:textId="77777777" w:rsidR="008865D5" w:rsidRDefault="008865D5" w:rsidP="008865D5">
            <w:pPr>
              <w:pStyle w:val="TAL"/>
            </w:pPr>
          </w:p>
          <w:p w14:paraId="133BFFFF" w14:textId="02357189" w:rsidR="008865D5" w:rsidRPr="00441CD0" w:rsidRDefault="008865D5" w:rsidP="008865D5">
            <w:pPr>
              <w:pStyle w:val="TAL"/>
            </w:pPr>
            <w:r>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tcPr>
          <w:p w14:paraId="7FD89307" w14:textId="57514925" w:rsidR="008865D5" w:rsidRPr="00441CD0" w:rsidRDefault="008865D5" w:rsidP="008865D5">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328D78FE" w14:textId="646FE902" w:rsidR="008865D5" w:rsidRPr="00441CD0" w:rsidRDefault="008865D5" w:rsidP="008865D5">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78676F14" w14:textId="344AD708" w:rsidR="008865D5" w:rsidRPr="00441CD0" w:rsidRDefault="008865D5" w:rsidP="008865D5">
            <w:pPr>
              <w:pStyle w:val="TAC"/>
            </w:pPr>
            <w:r>
              <w:t>-</w:t>
            </w:r>
          </w:p>
        </w:tc>
        <w:tc>
          <w:tcPr>
            <w:tcW w:w="370" w:type="dxa"/>
            <w:tcBorders>
              <w:top w:val="single" w:sz="4" w:space="0" w:color="auto"/>
              <w:left w:val="single" w:sz="4" w:space="0" w:color="auto"/>
              <w:bottom w:val="single" w:sz="4" w:space="0" w:color="auto"/>
              <w:right w:val="single" w:sz="4" w:space="0" w:color="auto"/>
            </w:tcBorders>
          </w:tcPr>
          <w:p w14:paraId="331D450F" w14:textId="36281790" w:rsidR="008865D5" w:rsidRPr="00441CD0" w:rsidRDefault="008865D5" w:rsidP="008865D5">
            <w:pPr>
              <w:pStyle w:val="TAC"/>
              <w:rPr>
                <w:lang w:val="de-DE"/>
              </w:rPr>
            </w:pPr>
            <w:r>
              <w:rPr>
                <w:lang w:val="de-DE"/>
              </w:rPr>
              <w:t>X</w:t>
            </w:r>
          </w:p>
        </w:tc>
        <w:tc>
          <w:tcPr>
            <w:tcW w:w="1404" w:type="dxa"/>
            <w:tcBorders>
              <w:top w:val="single" w:sz="4" w:space="0" w:color="auto"/>
              <w:left w:val="single" w:sz="4" w:space="0" w:color="auto"/>
              <w:bottom w:val="single" w:sz="4" w:space="0" w:color="auto"/>
              <w:right w:val="single" w:sz="4" w:space="0" w:color="auto"/>
            </w:tcBorders>
          </w:tcPr>
          <w:p w14:paraId="04EF0E6B" w14:textId="3B1CB7FE" w:rsidR="008865D5" w:rsidRPr="00441CD0" w:rsidRDefault="008865D5" w:rsidP="008865D5">
            <w:pPr>
              <w:pStyle w:val="TAC"/>
            </w:pPr>
            <w:r>
              <w:t>DL Buffering Suggested Packet Count</w:t>
            </w:r>
          </w:p>
        </w:tc>
      </w:tr>
      <w:tr w:rsidR="00EE5860" w:rsidRPr="00441CD0" w14:paraId="4C00BF57"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715F4AD5" w14:textId="77777777" w:rsidR="00EE5860" w:rsidRPr="00441CD0" w:rsidRDefault="00EE5860" w:rsidP="00BB0E1F">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6FC6BA2C"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35E1204C" w14:textId="77777777" w:rsidR="00EE5860" w:rsidRPr="00441CD0" w:rsidRDefault="00EE5860" w:rsidP="00BB0E1F">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18A0D6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4862D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D059DA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7E5375"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28547B09" w14:textId="77777777" w:rsidR="00EE5860" w:rsidRPr="00441CD0" w:rsidRDefault="00EE5860" w:rsidP="00BB0E1F">
            <w:pPr>
              <w:pStyle w:val="TAC"/>
            </w:pPr>
            <w:r w:rsidRPr="00441CD0">
              <w:t>MT-EDT Control Information</w:t>
            </w:r>
          </w:p>
        </w:tc>
      </w:tr>
      <w:bookmarkEnd w:id="4083"/>
    </w:tbl>
    <w:p w14:paraId="53B959DA" w14:textId="77777777" w:rsidR="00EE5860" w:rsidRPr="00441CD0" w:rsidRDefault="00EE5860" w:rsidP="00EE5860"/>
    <w:p w14:paraId="08B8D398" w14:textId="77777777" w:rsidR="00EE5860" w:rsidRPr="00441CD0" w:rsidRDefault="00EE5860" w:rsidP="00EE5860">
      <w:pPr>
        <w:pStyle w:val="Heading4"/>
        <w:rPr>
          <w:rFonts w:cs="Arial"/>
          <w:bCs/>
        </w:rPr>
      </w:pPr>
      <w:bookmarkStart w:id="4084" w:name="_Toc19717290"/>
      <w:bookmarkStart w:id="4085" w:name="_Toc27490780"/>
      <w:bookmarkStart w:id="4086" w:name="_Toc27557073"/>
      <w:bookmarkStart w:id="4087" w:name="_Toc27723990"/>
      <w:bookmarkStart w:id="4088" w:name="_Toc36031062"/>
      <w:bookmarkStart w:id="4089" w:name="_Toc36042982"/>
      <w:bookmarkStart w:id="4090" w:name="_Toc36814307"/>
      <w:bookmarkStart w:id="4091" w:name="_Toc44689161"/>
      <w:bookmarkStart w:id="4092" w:name="_Toc44923915"/>
      <w:bookmarkStart w:id="4093" w:name="_Toc51860885"/>
      <w:bookmarkStart w:id="4094" w:name="_Toc57930656"/>
      <w:bookmarkStart w:id="4095" w:name="_Toc57931286"/>
      <w:bookmarkStart w:id="4096" w:name="_Toc160974412"/>
      <w:r w:rsidRPr="00441CD0">
        <w:t>7.5.2.7</w:t>
      </w:r>
      <w:r w:rsidRPr="00441CD0">
        <w:tab/>
        <w:t xml:space="preserve">Create </w:t>
      </w:r>
      <w:r w:rsidRPr="00441CD0">
        <w:rPr>
          <w:lang w:val="en-US"/>
        </w:rPr>
        <w:t>Traffic Endpoint</w:t>
      </w:r>
      <w:r w:rsidRPr="00441CD0">
        <w:t xml:space="preserve"> IE within </w:t>
      </w:r>
      <w:r w:rsidRPr="00441CD0">
        <w:rPr>
          <w:lang w:eastAsia="zh-CN"/>
        </w:rPr>
        <w:t>PFCP</w:t>
      </w:r>
      <w:r w:rsidRPr="00441CD0">
        <w:t xml:space="preserve"> Session Establishment Request</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359A2810" w14:textId="77777777" w:rsidR="00EE5860" w:rsidRPr="00441CD0" w:rsidRDefault="00EE5860" w:rsidP="00EE5860">
      <w:r w:rsidRPr="00441CD0">
        <w:t xml:space="preserve">The </w:t>
      </w:r>
      <w:r w:rsidRPr="00441CD0">
        <w:rPr>
          <w:lang w:val="en-US"/>
        </w:rPr>
        <w:t xml:space="preserve">Create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7.5.2.7-1</w:t>
      </w:r>
      <w:r w:rsidRPr="00441CD0">
        <w:rPr>
          <w:lang w:eastAsia="ja-JP"/>
        </w:rPr>
        <w:t>.</w:t>
      </w:r>
    </w:p>
    <w:p w14:paraId="75FFD057" w14:textId="77777777" w:rsidR="00EE5860" w:rsidRPr="00441CD0" w:rsidRDefault="00EE5860" w:rsidP="00EE5860">
      <w:pPr>
        <w:pStyle w:val="TH"/>
        <w:rPr>
          <w:lang w:val="en-US"/>
        </w:rPr>
      </w:pPr>
      <w:r w:rsidRPr="00441CD0">
        <w:t xml:space="preserve">Table 7.5.2.7-1: </w:t>
      </w:r>
      <w:r w:rsidRPr="00441CD0">
        <w:rPr>
          <w:lang w:val="en-US"/>
        </w:rPr>
        <w:t xml:space="preserve">Create </w:t>
      </w:r>
      <w:r w:rsidRPr="00441CD0">
        <w:rPr>
          <w:szCs w:val="18"/>
        </w:rPr>
        <w:t>Traffic Endpoint</w:t>
      </w:r>
      <w:r w:rsidRPr="00441CD0">
        <w:rPr>
          <w:lang w:val="en-US"/>
        </w:rPr>
        <w:t xml:space="preserve"> IE</w:t>
      </w:r>
      <w:r w:rsidRPr="00441CD0">
        <w:t xml:space="preserve"> within PFCP Session Establishment Request</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2"/>
        <w:gridCol w:w="1528"/>
        <w:gridCol w:w="32"/>
        <w:gridCol w:w="304"/>
        <w:gridCol w:w="32"/>
        <w:gridCol w:w="4638"/>
        <w:gridCol w:w="30"/>
        <w:gridCol w:w="340"/>
        <w:gridCol w:w="30"/>
        <w:gridCol w:w="340"/>
        <w:gridCol w:w="30"/>
        <w:gridCol w:w="340"/>
        <w:gridCol w:w="30"/>
        <w:gridCol w:w="340"/>
        <w:gridCol w:w="30"/>
        <w:gridCol w:w="30"/>
        <w:gridCol w:w="1345"/>
        <w:gridCol w:w="29"/>
        <w:gridCol w:w="30"/>
      </w:tblGrid>
      <w:tr w:rsidR="00EE5860" w:rsidRPr="00441CD0" w14:paraId="5965B133"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1E89456" w14:textId="77777777" w:rsidR="00EE5860" w:rsidRPr="00441CD0" w:rsidRDefault="00EE5860" w:rsidP="00BB0E1F">
            <w:pPr>
              <w:pStyle w:val="TAL"/>
              <w:rPr>
                <w:lang w:val="x-none"/>
              </w:rPr>
            </w:pPr>
            <w:bookmarkStart w:id="4097" w:name="MCCQCTEMPBM_00000082"/>
            <w:r w:rsidRPr="00441CD0">
              <w:t>Octet 1 and 2</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028F9577" w14:textId="77777777" w:rsidR="00EE5860" w:rsidRPr="00441CD0" w:rsidRDefault="00EE5860" w:rsidP="00BB0E1F">
            <w:pPr>
              <w:pStyle w:val="TAC"/>
            </w:pPr>
            <w:r w:rsidRPr="00441CD0">
              <w:t xml:space="preserve">Create </w:t>
            </w:r>
            <w:r w:rsidRPr="00441CD0">
              <w:rPr>
                <w:szCs w:val="18"/>
              </w:rPr>
              <w:t>Traffic Endpoint</w:t>
            </w:r>
            <w:r w:rsidRPr="00441CD0">
              <w:t xml:space="preserve"> IE Type = 127(decimal)</w:t>
            </w:r>
          </w:p>
        </w:tc>
      </w:tr>
      <w:tr w:rsidR="00EE5860" w:rsidRPr="00441CD0" w14:paraId="2B2FC0B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2D4BC97F" w14:textId="77777777" w:rsidR="00EE5860" w:rsidRPr="00441CD0" w:rsidRDefault="00EE5860" w:rsidP="00BB0E1F">
            <w:pPr>
              <w:pStyle w:val="TAL"/>
            </w:pPr>
            <w:r w:rsidRPr="00441CD0">
              <w:t>Octets 3 and 4</w:t>
            </w:r>
          </w:p>
        </w:tc>
        <w:tc>
          <w:tcPr>
            <w:tcW w:w="7891" w:type="dxa"/>
            <w:gridSpan w:val="15"/>
            <w:tcBorders>
              <w:top w:val="single" w:sz="4" w:space="0" w:color="auto"/>
              <w:left w:val="single" w:sz="4" w:space="0" w:color="auto"/>
              <w:bottom w:val="single" w:sz="4" w:space="0" w:color="auto"/>
              <w:right w:val="single" w:sz="4" w:space="0" w:color="auto"/>
            </w:tcBorders>
            <w:shd w:val="clear" w:color="auto" w:fill="D9D9D9"/>
            <w:hideMark/>
          </w:tcPr>
          <w:p w14:paraId="4F7DE10E" w14:textId="77777777" w:rsidR="00EE5860" w:rsidRPr="00441CD0" w:rsidRDefault="00EE5860" w:rsidP="00BB0E1F">
            <w:pPr>
              <w:pStyle w:val="TAC"/>
            </w:pPr>
            <w:r w:rsidRPr="00441CD0">
              <w:t>Length = n</w:t>
            </w:r>
          </w:p>
        </w:tc>
      </w:tr>
      <w:tr w:rsidR="00EE5860" w:rsidRPr="00441CD0" w14:paraId="16B7C8DD" w14:textId="77777777" w:rsidTr="00BB0E1F">
        <w:trPr>
          <w:gridAfter w:val="2"/>
          <w:wAfter w:w="59" w:type="dxa"/>
          <w:jc w:val="center"/>
        </w:trPr>
        <w:tc>
          <w:tcPr>
            <w:tcW w:w="1560" w:type="dxa"/>
            <w:gridSpan w:val="2"/>
            <w:vMerge w:val="restart"/>
            <w:tcBorders>
              <w:top w:val="single" w:sz="4" w:space="0" w:color="auto"/>
              <w:left w:val="single" w:sz="4" w:space="0" w:color="auto"/>
              <w:bottom w:val="single" w:sz="4" w:space="0" w:color="auto"/>
              <w:right w:val="single" w:sz="4" w:space="0" w:color="auto"/>
            </w:tcBorders>
            <w:hideMark/>
          </w:tcPr>
          <w:p w14:paraId="6200CBCC" w14:textId="77777777" w:rsidR="00EE5860" w:rsidRPr="00441CD0" w:rsidRDefault="00EE5860" w:rsidP="00BB0E1F">
            <w:pPr>
              <w:pStyle w:val="TAH"/>
            </w:pPr>
            <w:r w:rsidRPr="00441CD0">
              <w:t>Information elements</w:t>
            </w:r>
          </w:p>
        </w:tc>
        <w:tc>
          <w:tcPr>
            <w:tcW w:w="336" w:type="dxa"/>
            <w:gridSpan w:val="2"/>
            <w:vMerge w:val="restart"/>
            <w:tcBorders>
              <w:top w:val="single" w:sz="4" w:space="0" w:color="auto"/>
              <w:left w:val="single" w:sz="4" w:space="0" w:color="auto"/>
              <w:bottom w:val="single" w:sz="4" w:space="0" w:color="auto"/>
              <w:right w:val="single" w:sz="4" w:space="0" w:color="auto"/>
            </w:tcBorders>
            <w:hideMark/>
          </w:tcPr>
          <w:p w14:paraId="53974E77" w14:textId="77777777" w:rsidR="00EE5860" w:rsidRPr="00441CD0" w:rsidRDefault="00EE5860" w:rsidP="00BB0E1F">
            <w:pPr>
              <w:pStyle w:val="TAH"/>
            </w:pPr>
            <w:r w:rsidRPr="00441CD0">
              <w:t>P</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6EAA00A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AE7BCD8" w14:textId="77777777" w:rsidR="00EE5860" w:rsidRPr="00441CD0" w:rsidRDefault="00EE5860" w:rsidP="00BB0E1F">
            <w:pPr>
              <w:pStyle w:val="TAH"/>
            </w:pPr>
            <w:r w:rsidRPr="00441CD0">
              <w:t>Appl.</w:t>
            </w:r>
          </w:p>
        </w:tc>
        <w:tc>
          <w:tcPr>
            <w:tcW w:w="1405" w:type="dxa"/>
            <w:gridSpan w:val="3"/>
            <w:vMerge w:val="restart"/>
            <w:tcBorders>
              <w:top w:val="single" w:sz="4" w:space="0" w:color="auto"/>
              <w:left w:val="single" w:sz="4" w:space="0" w:color="auto"/>
              <w:bottom w:val="single" w:sz="4" w:space="0" w:color="auto"/>
              <w:right w:val="single" w:sz="4" w:space="0" w:color="auto"/>
            </w:tcBorders>
            <w:hideMark/>
          </w:tcPr>
          <w:p w14:paraId="77446A88" w14:textId="77777777" w:rsidR="00EE5860" w:rsidRPr="00441CD0" w:rsidRDefault="00EE5860" w:rsidP="00BB0E1F">
            <w:pPr>
              <w:pStyle w:val="TAH"/>
            </w:pPr>
            <w:r w:rsidRPr="00441CD0">
              <w:t>IE Type</w:t>
            </w:r>
          </w:p>
        </w:tc>
      </w:tr>
      <w:tr w:rsidR="00EE5860" w:rsidRPr="00441CD0" w14:paraId="5CF6BDB8" w14:textId="77777777" w:rsidTr="00BB0E1F">
        <w:trPr>
          <w:gridAfter w:val="2"/>
          <w:wAfter w:w="59" w:type="dxa"/>
          <w:jc w:val="center"/>
        </w:trPr>
        <w:tc>
          <w:tcPr>
            <w:tcW w:w="1560" w:type="dxa"/>
            <w:gridSpan w:val="2"/>
            <w:vMerge/>
            <w:tcBorders>
              <w:top w:val="single" w:sz="4" w:space="0" w:color="auto"/>
              <w:left w:val="single" w:sz="4" w:space="0" w:color="auto"/>
              <w:bottom w:val="single" w:sz="4" w:space="0" w:color="auto"/>
              <w:right w:val="single" w:sz="4" w:space="0" w:color="auto"/>
            </w:tcBorders>
            <w:vAlign w:val="center"/>
            <w:hideMark/>
          </w:tcPr>
          <w:p w14:paraId="23A177AA" w14:textId="77777777" w:rsidR="00EE5860" w:rsidRPr="00441CD0" w:rsidRDefault="00EE5860" w:rsidP="00BB0E1F">
            <w:pPr>
              <w:spacing w:after="0"/>
              <w:rPr>
                <w:rFonts w:ascii="Arial" w:hAnsi="Arial"/>
                <w:b/>
                <w:sz w:val="18"/>
                <w:lang w:val="x-none"/>
              </w:rPr>
            </w:pPr>
          </w:p>
        </w:tc>
        <w:tc>
          <w:tcPr>
            <w:tcW w:w="336" w:type="dxa"/>
            <w:gridSpan w:val="2"/>
            <w:vMerge/>
            <w:tcBorders>
              <w:top w:val="single" w:sz="4" w:space="0" w:color="auto"/>
              <w:left w:val="single" w:sz="4" w:space="0" w:color="auto"/>
              <w:bottom w:val="single" w:sz="4" w:space="0" w:color="auto"/>
              <w:right w:val="single" w:sz="4" w:space="0" w:color="auto"/>
            </w:tcBorders>
            <w:vAlign w:val="center"/>
            <w:hideMark/>
          </w:tcPr>
          <w:p w14:paraId="04788323" w14:textId="77777777" w:rsidR="00EE5860" w:rsidRPr="00441CD0" w:rsidRDefault="00EE5860" w:rsidP="00BB0E1F">
            <w:pPr>
              <w:spacing w:after="0"/>
              <w:rPr>
                <w:rFonts w:ascii="Arial" w:hAnsi="Arial"/>
                <w:b/>
                <w:sz w:val="18"/>
                <w:lang w:val="x-none"/>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E4B890B"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52D52EBB"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576E9D90"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99F9127"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099057F8" w14:textId="77777777" w:rsidR="00EE5860" w:rsidRPr="00441CD0" w:rsidRDefault="00EE5860" w:rsidP="00BB0E1F">
            <w:pPr>
              <w:pStyle w:val="TAH"/>
              <w:rPr>
                <w:lang w:val="de-DE"/>
              </w:rPr>
            </w:pPr>
            <w:r w:rsidRPr="00441CD0">
              <w:rPr>
                <w:lang w:val="de-DE"/>
              </w:rPr>
              <w:t>N4</w:t>
            </w:r>
          </w:p>
        </w:tc>
        <w:tc>
          <w:tcPr>
            <w:tcW w:w="1405" w:type="dxa"/>
            <w:gridSpan w:val="3"/>
            <w:vMerge/>
            <w:tcBorders>
              <w:top w:val="single" w:sz="4" w:space="0" w:color="auto"/>
              <w:left w:val="single" w:sz="4" w:space="0" w:color="auto"/>
              <w:bottom w:val="single" w:sz="4" w:space="0" w:color="auto"/>
              <w:right w:val="single" w:sz="4" w:space="0" w:color="auto"/>
            </w:tcBorders>
            <w:vAlign w:val="center"/>
            <w:hideMark/>
          </w:tcPr>
          <w:p w14:paraId="018B6D8F" w14:textId="77777777" w:rsidR="00EE5860" w:rsidRPr="00441CD0" w:rsidRDefault="00EE5860" w:rsidP="00BB0E1F">
            <w:pPr>
              <w:spacing w:after="0"/>
              <w:rPr>
                <w:rFonts w:ascii="Arial" w:hAnsi="Arial"/>
                <w:b/>
                <w:sz w:val="18"/>
                <w:lang w:val="x-none"/>
              </w:rPr>
            </w:pPr>
          </w:p>
        </w:tc>
      </w:tr>
      <w:tr w:rsidR="00EE5860" w:rsidRPr="00441CD0" w14:paraId="0523AE6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00D93396"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gridSpan w:val="2"/>
            <w:tcBorders>
              <w:top w:val="single" w:sz="4" w:space="0" w:color="auto"/>
              <w:left w:val="single" w:sz="4" w:space="0" w:color="auto"/>
              <w:bottom w:val="single" w:sz="4" w:space="0" w:color="auto"/>
              <w:right w:val="single" w:sz="4" w:space="0" w:color="auto"/>
            </w:tcBorders>
            <w:hideMark/>
          </w:tcPr>
          <w:p w14:paraId="279CA41C" w14:textId="77777777" w:rsidR="00EE5860" w:rsidRPr="00441CD0" w:rsidRDefault="00EE5860" w:rsidP="00BB0E1F">
            <w:pPr>
              <w:pStyle w:val="TAL"/>
              <w:jc w:val="center"/>
            </w:pPr>
            <w:r w:rsidRPr="00441CD0">
              <w:t>M</w:t>
            </w:r>
          </w:p>
        </w:tc>
        <w:tc>
          <w:tcPr>
            <w:tcW w:w="4670" w:type="dxa"/>
            <w:gridSpan w:val="2"/>
            <w:tcBorders>
              <w:top w:val="single" w:sz="4" w:space="0" w:color="auto"/>
              <w:left w:val="single" w:sz="4" w:space="0" w:color="auto"/>
              <w:bottom w:val="single" w:sz="4" w:space="0" w:color="auto"/>
              <w:right w:val="single" w:sz="4" w:space="0" w:color="auto"/>
            </w:tcBorders>
            <w:hideMark/>
          </w:tcPr>
          <w:p w14:paraId="3F509CDE"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29EB5B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DAD42E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AED996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23B2E6"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hideMark/>
          </w:tcPr>
          <w:p w14:paraId="0C932CA0"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68876078"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4E64257" w14:textId="77777777" w:rsidR="00EE5860" w:rsidRPr="00441CD0" w:rsidRDefault="00EE5860" w:rsidP="00BB0E1F">
            <w:pPr>
              <w:pStyle w:val="TAL"/>
            </w:pPr>
            <w:r w:rsidRPr="00441CD0">
              <w:t xml:space="preserve">Local F-TEID </w:t>
            </w:r>
          </w:p>
        </w:tc>
        <w:tc>
          <w:tcPr>
            <w:tcW w:w="336" w:type="dxa"/>
            <w:gridSpan w:val="2"/>
            <w:tcBorders>
              <w:top w:val="single" w:sz="4" w:space="0" w:color="auto"/>
              <w:left w:val="single" w:sz="4" w:space="0" w:color="auto"/>
              <w:bottom w:val="single" w:sz="4" w:space="0" w:color="auto"/>
              <w:right w:val="single" w:sz="4" w:space="0" w:color="auto"/>
            </w:tcBorders>
            <w:hideMark/>
          </w:tcPr>
          <w:p w14:paraId="508BE1CA" w14:textId="77777777" w:rsidR="00EE5860" w:rsidRPr="00441CD0" w:rsidRDefault="00EE5860" w:rsidP="00BB0E1F">
            <w:pPr>
              <w:pStyle w:val="TAL"/>
              <w:jc w:val="center"/>
              <w:rPr>
                <w:szCs w:val="18"/>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161E896" w14:textId="77777777" w:rsidR="00EE5860" w:rsidRPr="00441CD0" w:rsidRDefault="00EE5860" w:rsidP="00BB0E1F">
            <w:pPr>
              <w:pStyle w:val="TAL"/>
              <w:rPr>
                <w:szCs w:val="18"/>
                <w:lang w:val="en-US" w:eastAsia="zh-CN"/>
              </w:rPr>
            </w:pPr>
            <w:r w:rsidRPr="00441CD0">
              <w:rPr>
                <w:szCs w:val="18"/>
                <w:lang w:val="en-US" w:eastAsia="zh-CN"/>
              </w:rPr>
              <w:t>If present, this IE shall identify the local F-TEID to match for an incoming packet.</w:t>
            </w:r>
          </w:p>
          <w:p w14:paraId="4424930A" w14:textId="77777777" w:rsidR="00EE5860" w:rsidRPr="00441CD0" w:rsidRDefault="00EE5860" w:rsidP="00BB0E1F">
            <w:pPr>
              <w:pStyle w:val="TAL"/>
              <w:rPr>
                <w:rFonts w:cs="Arial"/>
                <w:szCs w:val="18"/>
                <w:lang w:val="x-none" w:eastAsia="zh-CN"/>
              </w:rPr>
            </w:pPr>
            <w:r w:rsidRPr="00441CD0">
              <w:rPr>
                <w:szCs w:val="18"/>
                <w:lang w:val="en-US" w:eastAsia="zh-CN"/>
              </w:rPr>
              <w:t xml:space="preserve">The CP function shall set the CHOOSE (CH) bit to 1 if the CP function requests the UP function to assign a local F-TEID to the </w:t>
            </w:r>
            <w:r w:rsidRPr="00441CD0">
              <w:rPr>
                <w:lang w:val="en-US"/>
              </w:rPr>
              <w:t>Traffic Endpoint</w:t>
            </w:r>
            <w:r w:rsidRPr="00441CD0">
              <w:rPr>
                <w:szCs w:val="18"/>
                <w:lang w:val="en-US"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A29CA96"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04DC22C"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1ED81F"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455D156"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1B4CB34D" w14:textId="77777777" w:rsidR="00EE5860" w:rsidRPr="00441CD0" w:rsidRDefault="00EE5860" w:rsidP="00BB0E1F">
            <w:pPr>
              <w:pStyle w:val="TAC"/>
              <w:rPr>
                <w:lang w:val="x-none"/>
              </w:rPr>
            </w:pPr>
            <w:r w:rsidRPr="00441CD0">
              <w:t>F-TEID</w:t>
            </w:r>
          </w:p>
        </w:tc>
      </w:tr>
      <w:tr w:rsidR="00EE5860" w:rsidRPr="00441CD0" w14:paraId="43B59F3F"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2C8CD115" w14:textId="77777777" w:rsidR="00EE5860" w:rsidRPr="00441CD0" w:rsidRDefault="00EE5860" w:rsidP="00BB0E1F">
            <w:pPr>
              <w:pStyle w:val="TAL"/>
            </w:pPr>
            <w:r w:rsidRPr="00441CD0">
              <w:t>Network Instance</w:t>
            </w:r>
          </w:p>
        </w:tc>
        <w:tc>
          <w:tcPr>
            <w:tcW w:w="336" w:type="dxa"/>
            <w:gridSpan w:val="2"/>
            <w:tcBorders>
              <w:top w:val="single" w:sz="4" w:space="0" w:color="auto"/>
              <w:left w:val="single" w:sz="4" w:space="0" w:color="auto"/>
              <w:bottom w:val="single" w:sz="4" w:space="0" w:color="auto"/>
              <w:right w:val="single" w:sz="4" w:space="0" w:color="auto"/>
            </w:tcBorders>
            <w:hideMark/>
          </w:tcPr>
          <w:p w14:paraId="313DE547" w14:textId="77777777" w:rsidR="00EE5860" w:rsidRPr="00441CD0" w:rsidRDefault="00EE5860" w:rsidP="00BB0E1F">
            <w:pPr>
              <w:pStyle w:val="TAL"/>
              <w:jc w:val="center"/>
              <w:rPr>
                <w:szCs w:val="18"/>
              </w:rPr>
            </w:pPr>
            <w:r w:rsidRPr="00441CD0">
              <w:rPr>
                <w:lang w:eastAsia="zh-CN"/>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2E9195AF" w14:textId="77777777" w:rsidR="00EE5860" w:rsidRPr="00441CD0" w:rsidRDefault="00EE5860" w:rsidP="00BB0E1F">
            <w:pPr>
              <w:pStyle w:val="TAL"/>
              <w:rPr>
                <w:lang w:val="en-US" w:eastAsia="zh-CN"/>
              </w:rPr>
            </w:pPr>
            <w:r w:rsidRPr="00441CD0">
              <w:rPr>
                <w:szCs w:val="18"/>
                <w:lang w:val="en-US" w:eastAsia="zh-CN"/>
              </w:rPr>
              <w:t>This IE shall be present if the CP function requests the UP function to allocate a UE IP address/prefix.</w:t>
            </w:r>
          </w:p>
          <w:p w14:paraId="22281997" w14:textId="77777777" w:rsidR="00EE5860" w:rsidRPr="00441CD0" w:rsidRDefault="00EE5860" w:rsidP="00BB0E1F">
            <w:pPr>
              <w:pStyle w:val="TAL"/>
              <w:rPr>
                <w:szCs w:val="18"/>
                <w:lang w:val="en-US" w:eastAsia="zh-CN"/>
              </w:rPr>
            </w:pPr>
            <w:r w:rsidRPr="00441CD0">
              <w:rPr>
                <w:lang w:val="en-US" w:eastAsia="zh-CN"/>
              </w:rPr>
              <w:t>If</w:t>
            </w:r>
            <w:r w:rsidRPr="00441CD0">
              <w:rPr>
                <w:lang w:eastAsia="zh-CN"/>
              </w:rPr>
              <w:t xml:space="preserve"> present, this IE shall identify the Network instance to match for the incoming packet. See NOTE</w:t>
            </w:r>
            <w:r>
              <w:rPr>
                <w:lang w:eastAsia="zh-CN"/>
              </w:rPr>
              <w:t> </w:t>
            </w:r>
            <w:r w:rsidRPr="00441CD0">
              <w:rPr>
                <w:lang w:eastAsia="zh-CN"/>
              </w:rPr>
              <w:t>1</w:t>
            </w:r>
            <w:r w:rsidRPr="00441CD0">
              <w:rPr>
                <w:lang w:val="de-DE" w:eastAsia="zh-CN"/>
              </w:rPr>
              <w:t>, NOTE</w:t>
            </w:r>
            <w:r>
              <w:rPr>
                <w:lang w:val="de-DE" w:eastAsia="zh-CN"/>
              </w:rPr>
              <w:t> </w:t>
            </w:r>
            <w:r w:rsidRPr="00441CD0">
              <w:rPr>
                <w:lang w:val="de-DE" w:eastAsia="zh-CN"/>
              </w:rPr>
              <w:t>2</w:t>
            </w:r>
            <w:r w:rsidRPr="00441CD0">
              <w:rPr>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6A867A"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CB5E13E"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8EE927" w14:textId="77777777" w:rsidR="00EE5860" w:rsidRPr="00441CD0" w:rsidRDefault="00EE5860" w:rsidP="00BB0E1F">
            <w:pPr>
              <w:pStyle w:val="TAC"/>
              <w:rPr>
                <w:lang w:val="de-D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937102" w14:textId="77777777" w:rsidR="00EE5860" w:rsidRPr="00441CD0" w:rsidRDefault="00EE5860" w:rsidP="00BB0E1F">
            <w:pPr>
              <w:pStyle w:val="TAC"/>
              <w:rPr>
                <w:lang w:val="de-DE"/>
              </w:rPr>
            </w:pPr>
            <w:r w:rsidRPr="00441CD0">
              <w:rPr>
                <w:lang w:val="de-DE"/>
              </w:rPr>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C632CAC" w14:textId="77777777" w:rsidR="00EE5860" w:rsidRPr="00441CD0" w:rsidRDefault="00EE5860" w:rsidP="00BB0E1F">
            <w:pPr>
              <w:pStyle w:val="TAC"/>
              <w:rPr>
                <w:lang w:val="x-none"/>
              </w:rPr>
            </w:pPr>
            <w:r w:rsidRPr="00441CD0">
              <w:t>Network Instance</w:t>
            </w:r>
          </w:p>
        </w:tc>
      </w:tr>
      <w:tr w:rsidR="00EE5860" w:rsidRPr="00441CD0" w14:paraId="2B3E987D"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29AB08C8"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gridSpan w:val="2"/>
            <w:tcBorders>
              <w:top w:val="single" w:sz="4" w:space="0" w:color="auto"/>
              <w:left w:val="single" w:sz="4" w:space="0" w:color="auto"/>
              <w:bottom w:val="single" w:sz="4" w:space="0" w:color="auto"/>
              <w:right w:val="single" w:sz="4" w:space="0" w:color="auto"/>
            </w:tcBorders>
          </w:tcPr>
          <w:p w14:paraId="217CB2C8" w14:textId="77777777" w:rsidR="00EE5860" w:rsidRPr="00441CD0" w:rsidRDefault="00EE5860" w:rsidP="00BB0E1F">
            <w:pPr>
              <w:pStyle w:val="TAL"/>
              <w:jc w:val="center"/>
              <w:rPr>
                <w:lang w:eastAsia="zh-CN"/>
              </w:rPr>
            </w:pPr>
            <w:r w:rsidRPr="00441CD0">
              <w:rPr>
                <w:rFonts w:hint="eastAsia"/>
                <w:szCs w:val="18"/>
                <w:lang w:eastAsia="zh-CN"/>
              </w:rPr>
              <w:t>O</w:t>
            </w:r>
          </w:p>
        </w:tc>
        <w:tc>
          <w:tcPr>
            <w:tcW w:w="4670" w:type="dxa"/>
            <w:gridSpan w:val="2"/>
            <w:tcBorders>
              <w:top w:val="single" w:sz="4" w:space="0" w:color="auto"/>
              <w:left w:val="single" w:sz="4" w:space="0" w:color="auto"/>
              <w:bottom w:val="single" w:sz="4" w:space="0" w:color="auto"/>
              <w:right w:val="single" w:sz="4" w:space="0" w:color="auto"/>
            </w:tcBorders>
          </w:tcPr>
          <w:p w14:paraId="47E35921" w14:textId="77777777" w:rsidR="00EE5860" w:rsidRPr="00441CD0" w:rsidRDefault="00EE5860" w:rsidP="00BB0E1F">
            <w:pPr>
              <w:pStyle w:val="TAL"/>
              <w:rPr>
                <w:szCs w:val="18"/>
                <w:lang w:val="en-US" w:eastAsia="zh-CN"/>
              </w:rPr>
            </w:pPr>
            <w:r w:rsidRPr="00441CD0">
              <w:rPr>
                <w:rFonts w:hint="eastAsia"/>
                <w:szCs w:val="18"/>
                <w:lang w:val="en-US" w:eastAsia="zh-CN"/>
              </w:rPr>
              <w:t>If</w:t>
            </w:r>
            <w:r w:rsidRPr="00441CD0">
              <w:rPr>
                <w:szCs w:val="18"/>
                <w:lang w:val="en-US" w:eastAsia="zh-CN"/>
              </w:rPr>
              <w:t xml:space="preserve"> present, this IE shall contain the information used for the reception of redundant uplink packets on N3/N9 interfaces.</w:t>
            </w:r>
          </w:p>
          <w:p w14:paraId="77DF22D9" w14:textId="77777777" w:rsidR="00EE5860" w:rsidRPr="00441CD0" w:rsidRDefault="00EE5860" w:rsidP="00BB0E1F">
            <w:pPr>
              <w:pStyle w:val="TAL"/>
              <w:rPr>
                <w:szCs w:val="18"/>
                <w:lang w:val="en-US" w:eastAsia="zh-CN"/>
              </w:rPr>
            </w:pPr>
            <w:r w:rsidRPr="00441CD0">
              <w:rPr>
                <w:szCs w:val="18"/>
                <w:lang w:val="en-US" w:eastAsia="zh-CN"/>
              </w:rPr>
              <w:t>See Table</w:t>
            </w:r>
            <w:r>
              <w:rPr>
                <w:szCs w:val="18"/>
                <w:lang w:val="en-US" w:eastAsia="zh-CN"/>
              </w:rPr>
              <w:t> </w:t>
            </w:r>
            <w:r w:rsidRPr="00441CD0">
              <w:rPr>
                <w:szCs w:val="18"/>
                <w:lang w:val="en-US" w:eastAsia="zh-CN"/>
              </w:rPr>
              <w:t>7.5.2.2-5.</w:t>
            </w:r>
          </w:p>
        </w:tc>
        <w:tc>
          <w:tcPr>
            <w:tcW w:w="370" w:type="dxa"/>
            <w:gridSpan w:val="2"/>
            <w:tcBorders>
              <w:top w:val="single" w:sz="4" w:space="0" w:color="auto"/>
              <w:left w:val="single" w:sz="4" w:space="0" w:color="auto"/>
              <w:bottom w:val="single" w:sz="4" w:space="0" w:color="auto"/>
              <w:right w:val="single" w:sz="4" w:space="0" w:color="auto"/>
            </w:tcBorders>
          </w:tcPr>
          <w:p w14:paraId="4648D33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72DB0272"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56F9D516" w14:textId="77777777" w:rsidR="00EE5860" w:rsidRPr="00441CD0" w:rsidRDefault="00EE5860" w:rsidP="00BB0E1F">
            <w:pPr>
              <w:pStyle w:val="TAC"/>
            </w:pPr>
            <w:r w:rsidRPr="00441CD0">
              <w:rPr>
                <w:rFonts w:hint="eastAsia"/>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497088A1" w14:textId="77777777" w:rsidR="00EE5860" w:rsidRPr="00441CD0" w:rsidRDefault="00EE5860" w:rsidP="00BB0E1F">
            <w:pPr>
              <w:pStyle w:val="TAC"/>
              <w:rPr>
                <w:lang w:val="de-DE"/>
              </w:rPr>
            </w:pPr>
            <w:r w:rsidRPr="00441CD0">
              <w:rPr>
                <w:rFonts w:hint="eastAsia"/>
                <w:lang w:val="de-DE" w:eastAsia="zh-CN"/>
              </w:rPr>
              <w:t>X</w:t>
            </w:r>
          </w:p>
        </w:tc>
        <w:tc>
          <w:tcPr>
            <w:tcW w:w="1405" w:type="dxa"/>
            <w:gridSpan w:val="3"/>
            <w:tcBorders>
              <w:top w:val="single" w:sz="4" w:space="0" w:color="auto"/>
              <w:left w:val="single" w:sz="4" w:space="0" w:color="auto"/>
              <w:bottom w:val="single" w:sz="4" w:space="0" w:color="auto"/>
              <w:right w:val="single" w:sz="4" w:space="0" w:color="auto"/>
            </w:tcBorders>
            <w:vAlign w:val="center"/>
          </w:tcPr>
          <w:p w14:paraId="7D3667F2"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0C15EB36"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1B6CCAB4" w14:textId="77777777" w:rsidR="00EE5860" w:rsidRPr="00441CD0" w:rsidRDefault="00EE5860" w:rsidP="00BB0E1F">
            <w:pPr>
              <w:pStyle w:val="TAL"/>
            </w:pPr>
            <w:r w:rsidRPr="00441CD0">
              <w:t xml:space="preserve">UE IP address </w:t>
            </w:r>
          </w:p>
        </w:tc>
        <w:tc>
          <w:tcPr>
            <w:tcW w:w="336" w:type="dxa"/>
            <w:gridSpan w:val="2"/>
            <w:tcBorders>
              <w:top w:val="single" w:sz="4" w:space="0" w:color="auto"/>
              <w:left w:val="single" w:sz="4" w:space="0" w:color="auto"/>
              <w:bottom w:val="single" w:sz="4" w:space="0" w:color="auto"/>
              <w:right w:val="single" w:sz="4" w:space="0" w:color="auto"/>
            </w:tcBorders>
            <w:hideMark/>
          </w:tcPr>
          <w:p w14:paraId="37A92652"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6F2FE3D7" w14:textId="77777777" w:rsidR="00EE5860" w:rsidRPr="00441CD0" w:rsidRDefault="00EE5860" w:rsidP="00BB0E1F">
            <w:pPr>
              <w:pStyle w:val="TAL"/>
              <w:rPr>
                <w:rFonts w:cs="Arial"/>
                <w:szCs w:val="18"/>
                <w:lang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 xml:space="preserve">this IE </w:t>
            </w:r>
            <w:r w:rsidRPr="00441CD0">
              <w:rPr>
                <w:rFonts w:cs="Arial"/>
                <w:szCs w:val="18"/>
                <w:lang w:eastAsia="zh-CN"/>
              </w:rPr>
              <w:t>shall identify the source or destination IP address to match for the incoming packet. (NOTE</w:t>
            </w:r>
            <w:r>
              <w:rPr>
                <w:rFonts w:cs="Arial"/>
                <w:szCs w:val="18"/>
                <w:lang w:eastAsia="zh-CN"/>
              </w:rPr>
              <w:t> </w:t>
            </w:r>
            <w:r w:rsidRPr="00441CD0">
              <w:rPr>
                <w:rFonts w:cs="Arial"/>
                <w:szCs w:val="18"/>
                <w:lang w:eastAsia="zh-CN"/>
              </w:rPr>
              <w:t>3).</w:t>
            </w:r>
          </w:p>
          <w:p w14:paraId="1B4496F5" w14:textId="77777777" w:rsidR="00EE5860" w:rsidRPr="00441CD0" w:rsidRDefault="00EE5860" w:rsidP="00BB0E1F">
            <w:pPr>
              <w:pStyle w:val="TAL"/>
              <w:rPr>
                <w:rFonts w:cs="Arial"/>
                <w:szCs w:val="18"/>
                <w:lang w:eastAsia="zh-CN"/>
              </w:rPr>
            </w:pPr>
          </w:p>
          <w:p w14:paraId="3160058E" w14:textId="77777777" w:rsidR="00EE5860" w:rsidRPr="00441CD0" w:rsidRDefault="00EE5860" w:rsidP="00BB0E1F">
            <w:pPr>
              <w:pStyle w:val="TAL"/>
              <w:rPr>
                <w:szCs w:val="18"/>
                <w:lang w:val="en-US" w:eastAsia="zh-CN"/>
              </w:rPr>
            </w:pPr>
            <w:r w:rsidRPr="00441CD0">
              <w:rPr>
                <w:szCs w:val="18"/>
                <w:lang w:val="en-US" w:eastAsia="zh-CN"/>
              </w:rPr>
              <w:t xml:space="preserve">The CP function shall set the CHOOSE IPV4 (CHV4) and/or CHOOSE IPV6 (CHV6) bits to 1 if the UP function supports the allocation of UE IP address/ prefix and the CP function requests the UP function to assign a UE IP address/prefix to the </w:t>
            </w:r>
            <w:r w:rsidRPr="00441CD0">
              <w:rPr>
                <w:lang w:val="en-US"/>
              </w:rPr>
              <w:t>Traffic Endpoint</w:t>
            </w:r>
            <w:r w:rsidRPr="00441CD0">
              <w:rPr>
                <w:szCs w:val="18"/>
                <w:lang w:val="en-US" w:eastAsia="zh-CN"/>
              </w:rPr>
              <w:t>.</w:t>
            </w:r>
          </w:p>
          <w:p w14:paraId="4BC1D62D" w14:textId="77777777" w:rsidR="00EE5860" w:rsidRPr="00441CD0" w:rsidRDefault="00EE5860" w:rsidP="00BB0E1F">
            <w:pPr>
              <w:pStyle w:val="TAL"/>
              <w:rPr>
                <w:szCs w:val="18"/>
                <w:lang w:val="en-US" w:eastAsia="zh-CN"/>
              </w:rPr>
            </w:pPr>
          </w:p>
          <w:p w14:paraId="66426206" w14:textId="30EA1D04" w:rsidR="00EE5860" w:rsidRPr="00441CD0" w:rsidRDefault="00EE5860" w:rsidP="00BB0E1F">
            <w:pPr>
              <w:pStyle w:val="TAL"/>
              <w:rPr>
                <w:lang w:eastAsia="zh-CN"/>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gridSpan w:val="2"/>
            <w:tcBorders>
              <w:top w:val="single" w:sz="4" w:space="0" w:color="auto"/>
              <w:left w:val="single" w:sz="4" w:space="0" w:color="auto"/>
              <w:bottom w:val="single" w:sz="4" w:space="0" w:color="auto"/>
              <w:right w:val="single" w:sz="4" w:space="0" w:color="auto"/>
            </w:tcBorders>
            <w:hideMark/>
          </w:tcPr>
          <w:p w14:paraId="1BB76CA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6D1034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77EA92"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6EE83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33CE4ABC" w14:textId="77777777" w:rsidR="00EE5860" w:rsidRPr="00441CD0" w:rsidRDefault="00EE5860" w:rsidP="00BB0E1F">
            <w:pPr>
              <w:pStyle w:val="TAC"/>
            </w:pPr>
            <w:r w:rsidRPr="00441CD0">
              <w:t>UE IP address</w:t>
            </w:r>
          </w:p>
        </w:tc>
      </w:tr>
      <w:tr w:rsidR="00EE5860" w:rsidRPr="00441CD0" w14:paraId="339A3542" w14:textId="77777777" w:rsidTr="00BB0E1F">
        <w:trPr>
          <w:gridAfter w:val="2"/>
          <w:wAfter w:w="59"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FED3316" w14:textId="77777777" w:rsidR="00EE5860" w:rsidRPr="00441CD0" w:rsidRDefault="00EE5860" w:rsidP="00BB0E1F">
            <w:pPr>
              <w:pStyle w:val="TAL"/>
            </w:pPr>
            <w:r w:rsidRPr="00441CD0">
              <w:t>Ethernet PDU Session Information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9CD9CE0" w14:textId="77777777" w:rsidR="00EE5860" w:rsidRPr="00441CD0" w:rsidRDefault="00EE5860" w:rsidP="00BB0E1F">
            <w:pPr>
              <w:pStyle w:val="TAL"/>
              <w:jc w:val="center"/>
              <w:rPr>
                <w:lang w:eastAsia="zh-CN"/>
              </w:rPr>
            </w:pPr>
            <w:r w:rsidRPr="00441CD0">
              <w:rPr>
                <w:szCs w:val="18"/>
              </w:rPr>
              <w:t>O</w:t>
            </w:r>
          </w:p>
        </w:tc>
        <w:tc>
          <w:tcPr>
            <w:tcW w:w="4670" w:type="dxa"/>
            <w:gridSpan w:val="2"/>
            <w:tcBorders>
              <w:top w:val="single" w:sz="4" w:space="0" w:color="auto"/>
              <w:left w:val="single" w:sz="4" w:space="0" w:color="auto"/>
              <w:bottom w:val="single" w:sz="4" w:space="0" w:color="auto"/>
              <w:right w:val="single" w:sz="4" w:space="0" w:color="auto"/>
            </w:tcBorders>
            <w:hideMark/>
          </w:tcPr>
          <w:p w14:paraId="3007F499" w14:textId="7C4B0B49" w:rsidR="00EE5860" w:rsidRPr="00441CD0" w:rsidRDefault="00EE5860" w:rsidP="00BB0E1F">
            <w:pPr>
              <w:pStyle w:val="TAL"/>
              <w:rPr>
                <w:lang w:eastAsia="zh-CN"/>
              </w:rPr>
            </w:pPr>
            <w:r w:rsidRPr="00441CD0">
              <w:rPr>
                <w:rFonts w:cs="Arial"/>
                <w:szCs w:val="18"/>
                <w:lang w:val="en-US" w:eastAsia="zh-CN"/>
              </w:rPr>
              <w:t xml:space="preserve">This IE may be present to identify </w:t>
            </w:r>
            <w:r w:rsidRPr="00441CD0">
              <w:t xml:space="preserve">all the (DL) Ethernet packets matching an Ethernet PDU session (see </w:t>
            </w:r>
            <w:r w:rsidR="00415C19" w:rsidRPr="00441CD0">
              <w:t>clause</w:t>
            </w:r>
            <w:r w:rsidR="00415C19">
              <w:t> </w:t>
            </w:r>
            <w:r w:rsidR="00415C19" w:rsidRPr="00441CD0">
              <w:t>5</w:t>
            </w:r>
            <w:r w:rsidRPr="00441CD0">
              <w:t>.13.1).</w:t>
            </w:r>
          </w:p>
        </w:tc>
        <w:tc>
          <w:tcPr>
            <w:tcW w:w="370" w:type="dxa"/>
            <w:gridSpan w:val="2"/>
            <w:tcBorders>
              <w:top w:val="single" w:sz="4" w:space="0" w:color="auto"/>
              <w:left w:val="single" w:sz="4" w:space="0" w:color="auto"/>
              <w:bottom w:val="single" w:sz="4" w:space="0" w:color="auto"/>
              <w:right w:val="single" w:sz="4" w:space="0" w:color="auto"/>
            </w:tcBorders>
            <w:hideMark/>
          </w:tcPr>
          <w:p w14:paraId="3C3F6667"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6748489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B14E9F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C61B720" w14:textId="77777777" w:rsidR="00EE5860" w:rsidRPr="00441CD0" w:rsidRDefault="00EE5860" w:rsidP="00BB0E1F">
            <w:pPr>
              <w:pStyle w:val="TAC"/>
            </w:pPr>
            <w:r w:rsidRPr="00441CD0">
              <w:t>X</w:t>
            </w:r>
          </w:p>
        </w:tc>
        <w:tc>
          <w:tcPr>
            <w:tcW w:w="1405" w:type="dxa"/>
            <w:gridSpan w:val="3"/>
            <w:tcBorders>
              <w:top w:val="single" w:sz="4" w:space="0" w:color="auto"/>
              <w:left w:val="single" w:sz="4" w:space="0" w:color="auto"/>
              <w:bottom w:val="single" w:sz="4" w:space="0" w:color="auto"/>
              <w:right w:val="single" w:sz="4" w:space="0" w:color="auto"/>
            </w:tcBorders>
            <w:vAlign w:val="center"/>
            <w:hideMark/>
          </w:tcPr>
          <w:p w14:paraId="5BBB1825" w14:textId="77777777" w:rsidR="00EE5860" w:rsidRPr="00441CD0" w:rsidRDefault="00EE5860" w:rsidP="00BB0E1F">
            <w:pPr>
              <w:pStyle w:val="TAC"/>
            </w:pPr>
            <w:r w:rsidRPr="00441CD0">
              <w:t>Ethernet PDU Session Information</w:t>
            </w:r>
          </w:p>
        </w:tc>
      </w:tr>
      <w:tr w:rsidR="00EE5860" w:rsidRPr="00441CD0" w14:paraId="2EE0378A"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3DF9FB72" w14:textId="77777777" w:rsidR="00EE5860" w:rsidRPr="00441CD0" w:rsidRDefault="00EE5860" w:rsidP="00BB0E1F">
            <w:pPr>
              <w:pStyle w:val="TAL"/>
              <w:rPr>
                <w:lang w:val="de-DE"/>
              </w:rPr>
            </w:pPr>
            <w:r w:rsidRPr="00441CD0">
              <w:rPr>
                <w:lang w:val="de-DE"/>
              </w:rPr>
              <w:t>Framed-Route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3A300F6B"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60CC4EE4"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If present, this IE shall describe a framed route.</w:t>
            </w:r>
          </w:p>
          <w:p w14:paraId="18FB648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Several IEs with the same IE type may be present to provision a list of framed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7F4D92B8"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E0295B4"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435F3C8"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44D60DE2"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62DF62DA" w14:textId="77777777" w:rsidR="00EE5860" w:rsidRPr="00441CD0" w:rsidRDefault="00EE5860" w:rsidP="00BB0E1F">
            <w:pPr>
              <w:pStyle w:val="TAC"/>
              <w:rPr>
                <w:lang w:val="de-DE"/>
              </w:rPr>
            </w:pPr>
            <w:r w:rsidRPr="00441CD0">
              <w:rPr>
                <w:lang w:val="de-DE"/>
              </w:rPr>
              <w:t>Framed-Route</w:t>
            </w:r>
          </w:p>
        </w:tc>
      </w:tr>
      <w:tr w:rsidR="00EE5860" w:rsidRPr="00441CD0" w14:paraId="0EE00388" w14:textId="77777777" w:rsidTr="00BB0E1F">
        <w:trPr>
          <w:gridBefore w:val="1"/>
          <w:wBefore w:w="32"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6ABF63A6" w14:textId="77777777" w:rsidR="00EE5860" w:rsidRPr="00441CD0" w:rsidRDefault="00EE5860" w:rsidP="00BB0E1F">
            <w:pPr>
              <w:pStyle w:val="TAL"/>
              <w:rPr>
                <w:lang w:val="de-DE"/>
              </w:rPr>
            </w:pPr>
            <w:r w:rsidRPr="00441CD0">
              <w:rPr>
                <w:lang w:val="de-DE"/>
              </w:rPr>
              <w:t>Framed-Routing</w:t>
            </w:r>
          </w:p>
        </w:tc>
        <w:tc>
          <w:tcPr>
            <w:tcW w:w="336" w:type="dxa"/>
            <w:gridSpan w:val="2"/>
            <w:tcBorders>
              <w:top w:val="single" w:sz="4" w:space="0" w:color="auto"/>
              <w:left w:val="single" w:sz="4" w:space="0" w:color="auto"/>
              <w:bottom w:val="single" w:sz="4" w:space="0" w:color="auto"/>
              <w:right w:val="single" w:sz="4" w:space="0" w:color="auto"/>
            </w:tcBorders>
            <w:hideMark/>
          </w:tcPr>
          <w:p w14:paraId="4B5ED230" w14:textId="77777777" w:rsidR="00EE5860" w:rsidRPr="00441CD0" w:rsidRDefault="00EE5860" w:rsidP="00BB0E1F">
            <w:pPr>
              <w:pStyle w:val="TAL"/>
              <w:jc w:val="center"/>
              <w:rPr>
                <w:szCs w:val="18"/>
                <w:lang w:val="de-DE"/>
              </w:rPr>
            </w:pPr>
            <w:r w:rsidRPr="00441CD0">
              <w:rPr>
                <w:szCs w:val="18"/>
                <w:lang w:val="de-DE"/>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0FB25115"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may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5</w:t>
            </w:r>
            <w:r>
              <w:rPr>
                <w:rFonts w:ascii="Arial" w:hAnsi="Arial" w:cs="Arial"/>
                <w:sz w:val="18"/>
                <w:szCs w:val="18"/>
                <w:lang w:eastAsia="zh-CN"/>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6DD5DB5" w14:textId="77777777" w:rsidR="00EE5860" w:rsidRPr="00441CD0" w:rsidRDefault="00EE5860" w:rsidP="00BB0E1F">
            <w:pPr>
              <w:pStyle w:val="TAC"/>
              <w:rPr>
                <w:lang w:val="de-DE"/>
              </w:rPr>
            </w:pPr>
            <w:r w:rsidRPr="00441CD0">
              <w:rPr>
                <w:lang w:val="de-D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560C2BE" w14:textId="77777777" w:rsidR="00EE5860" w:rsidRPr="00441CD0" w:rsidRDefault="00EE5860" w:rsidP="00BB0E1F">
            <w:pPr>
              <w:pStyle w:val="TAC"/>
              <w:rPr>
                <w:lang w:val="de-DE"/>
              </w:rPr>
            </w:pPr>
            <w:r w:rsidRPr="00441CD0">
              <w:rPr>
                <w:lang w:val="de-D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C1BD2A1" w14:textId="77777777" w:rsidR="00EE5860" w:rsidRPr="00441CD0" w:rsidRDefault="00EE5860" w:rsidP="00BB0E1F">
            <w:pPr>
              <w:pStyle w:val="TAC"/>
              <w:rPr>
                <w:lang w:val="de-DE"/>
              </w:rPr>
            </w:pPr>
            <w:r w:rsidRPr="00441CD0">
              <w:rPr>
                <w:lang w:val="de-DE"/>
              </w:rPr>
              <w:t>-</w:t>
            </w:r>
          </w:p>
        </w:tc>
        <w:tc>
          <w:tcPr>
            <w:tcW w:w="400" w:type="dxa"/>
            <w:gridSpan w:val="3"/>
            <w:tcBorders>
              <w:top w:val="single" w:sz="4" w:space="0" w:color="auto"/>
              <w:left w:val="single" w:sz="4" w:space="0" w:color="auto"/>
              <w:bottom w:val="single" w:sz="4" w:space="0" w:color="auto"/>
              <w:right w:val="single" w:sz="4" w:space="0" w:color="auto"/>
            </w:tcBorders>
            <w:hideMark/>
          </w:tcPr>
          <w:p w14:paraId="326C6200" w14:textId="77777777" w:rsidR="00EE5860" w:rsidRPr="00441CD0" w:rsidRDefault="00EE5860" w:rsidP="00BB0E1F">
            <w:pPr>
              <w:pStyle w:val="TAC"/>
            </w:pPr>
            <w:r w:rsidRPr="00441CD0">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02F868FA" w14:textId="77777777" w:rsidR="00EE5860" w:rsidRPr="00441CD0" w:rsidRDefault="00EE5860" w:rsidP="00BB0E1F">
            <w:pPr>
              <w:pStyle w:val="TAC"/>
              <w:rPr>
                <w:lang w:val="de-DE"/>
              </w:rPr>
            </w:pPr>
            <w:r w:rsidRPr="00441CD0">
              <w:rPr>
                <w:lang w:val="de-DE"/>
              </w:rPr>
              <w:t>Framed-Routing</w:t>
            </w:r>
          </w:p>
        </w:tc>
      </w:tr>
      <w:tr w:rsidR="00EE5860" w:rsidRPr="00441CD0" w14:paraId="2A255B5B"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42F4418A" w14:textId="77777777" w:rsidR="00EE5860" w:rsidRPr="00441CD0" w:rsidRDefault="00EE5860" w:rsidP="00BB0E1F">
            <w:pPr>
              <w:pStyle w:val="TAL"/>
            </w:pPr>
            <w:r w:rsidRPr="00441CD0">
              <w:t>Framed-IPv6-Route</w:t>
            </w:r>
          </w:p>
        </w:tc>
        <w:tc>
          <w:tcPr>
            <w:tcW w:w="336" w:type="dxa"/>
            <w:gridSpan w:val="2"/>
            <w:tcBorders>
              <w:top w:val="single" w:sz="4" w:space="0" w:color="auto"/>
              <w:left w:val="single" w:sz="4" w:space="0" w:color="auto"/>
              <w:bottom w:val="single" w:sz="4" w:space="0" w:color="auto"/>
              <w:right w:val="single" w:sz="4" w:space="0" w:color="auto"/>
            </w:tcBorders>
            <w:hideMark/>
          </w:tcPr>
          <w:p w14:paraId="2F832067" w14:textId="77777777" w:rsidR="00EE5860" w:rsidRPr="00441CD0" w:rsidRDefault="00EE5860" w:rsidP="00BB0E1F">
            <w:pPr>
              <w:pStyle w:val="TAL"/>
              <w:jc w:val="center"/>
              <w:rPr>
                <w:szCs w:val="18"/>
                <w:lang w:val="x-none"/>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hideMark/>
          </w:tcPr>
          <w:p w14:paraId="547EDE04"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may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 If present, this IE shall describe a framed IPv6 route.</w:t>
            </w:r>
          </w:p>
          <w:p w14:paraId="22182E0D" w14:textId="77777777" w:rsidR="00EE5860" w:rsidRPr="00441CD0" w:rsidRDefault="00EE5860" w:rsidP="00BB0E1F">
            <w:pPr>
              <w:pStyle w:val="TAL"/>
              <w:rPr>
                <w:rFonts w:cs="Arial"/>
                <w:szCs w:val="18"/>
                <w:lang w:eastAsia="zh-CN"/>
              </w:rPr>
            </w:pPr>
            <w:r w:rsidRPr="00441CD0">
              <w:rPr>
                <w:lang w:eastAsia="zh-CN"/>
              </w:rPr>
              <w:t>Several IEs with the same IE type may be present to provision a list of framed IPv6 routes. (NOTE 3)</w:t>
            </w:r>
          </w:p>
        </w:tc>
        <w:tc>
          <w:tcPr>
            <w:tcW w:w="370" w:type="dxa"/>
            <w:gridSpan w:val="2"/>
            <w:tcBorders>
              <w:top w:val="single" w:sz="4" w:space="0" w:color="auto"/>
              <w:left w:val="single" w:sz="4" w:space="0" w:color="auto"/>
              <w:bottom w:val="single" w:sz="4" w:space="0" w:color="auto"/>
              <w:right w:val="single" w:sz="4" w:space="0" w:color="auto"/>
            </w:tcBorders>
            <w:hideMark/>
          </w:tcPr>
          <w:p w14:paraId="14AB6019"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D925B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2CC1A3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B172B24" w14:textId="77777777" w:rsidR="00EE5860" w:rsidRPr="00441CD0" w:rsidRDefault="00EE5860" w:rsidP="00BB0E1F">
            <w:pPr>
              <w:pStyle w:val="TAC"/>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32DED886" w14:textId="77777777" w:rsidR="00EE5860" w:rsidRPr="00441CD0" w:rsidRDefault="00EE5860" w:rsidP="00BB0E1F">
            <w:pPr>
              <w:pStyle w:val="TAC"/>
            </w:pPr>
            <w:r w:rsidRPr="00441CD0">
              <w:t>Framed-IPv6-Route</w:t>
            </w:r>
          </w:p>
        </w:tc>
      </w:tr>
      <w:tr w:rsidR="00EE5860" w:rsidRPr="00441CD0" w14:paraId="36BBBF15"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hideMark/>
          </w:tcPr>
          <w:p w14:paraId="762E8141" w14:textId="77777777" w:rsidR="00EE5860" w:rsidRPr="00441CD0" w:rsidRDefault="00EE5860" w:rsidP="00BB0E1F">
            <w:pPr>
              <w:pStyle w:val="TAL"/>
            </w:pPr>
            <w:r w:rsidRPr="00441CD0">
              <w:t>QFI</w:t>
            </w:r>
          </w:p>
        </w:tc>
        <w:tc>
          <w:tcPr>
            <w:tcW w:w="336" w:type="dxa"/>
            <w:gridSpan w:val="2"/>
            <w:tcBorders>
              <w:top w:val="single" w:sz="4" w:space="0" w:color="auto"/>
              <w:left w:val="single" w:sz="4" w:space="0" w:color="auto"/>
              <w:bottom w:val="single" w:sz="4" w:space="0" w:color="auto"/>
              <w:right w:val="single" w:sz="4" w:space="0" w:color="auto"/>
            </w:tcBorders>
            <w:hideMark/>
          </w:tcPr>
          <w:p w14:paraId="71219A97" w14:textId="77777777" w:rsidR="00EE5860" w:rsidRPr="00441CD0" w:rsidRDefault="00EE5860" w:rsidP="00BB0E1F">
            <w:pPr>
              <w:pStyle w:val="TAL"/>
              <w:jc w:val="center"/>
              <w:rPr>
                <w:szCs w:val="18"/>
              </w:rPr>
            </w:pPr>
            <w:r w:rsidRPr="00441CD0">
              <w:rPr>
                <w:szCs w:val="18"/>
              </w:rPr>
              <w:t>O</w:t>
            </w:r>
          </w:p>
        </w:tc>
        <w:tc>
          <w:tcPr>
            <w:tcW w:w="4668" w:type="dxa"/>
            <w:gridSpan w:val="2"/>
            <w:tcBorders>
              <w:top w:val="single" w:sz="4" w:space="0" w:color="auto"/>
              <w:left w:val="single" w:sz="4" w:space="0" w:color="auto"/>
              <w:bottom w:val="single" w:sz="4" w:space="0" w:color="auto"/>
              <w:right w:val="single" w:sz="4" w:space="0" w:color="auto"/>
            </w:tcBorders>
          </w:tcPr>
          <w:p w14:paraId="313475FD" w14:textId="688EC9E0" w:rsidR="00EE5860" w:rsidRPr="00441CD0" w:rsidRDefault="00EE5860" w:rsidP="00BB0E1F">
            <w:pPr>
              <w:pStyle w:val="TAL"/>
              <w:rPr>
                <w:lang w:eastAsia="zh-CN"/>
              </w:rPr>
            </w:pPr>
            <w:r w:rsidRPr="00441CD0">
              <w:rPr>
                <w:rFonts w:cs="Arial"/>
                <w:szCs w:val="18"/>
                <w:lang w:val="en-US" w:eastAsia="zh-CN"/>
              </w:rPr>
              <w:t xml:space="preserve">This IE may be present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449F2A60" w14:textId="77777777" w:rsidR="00EE5860" w:rsidRPr="00441CD0" w:rsidRDefault="00EE5860" w:rsidP="00BB0E1F">
            <w:pPr>
              <w:pStyle w:val="TAL"/>
              <w:rPr>
                <w:rFonts w:cs="Arial"/>
                <w:szCs w:val="18"/>
                <w:lang w:val="en-US" w:eastAsia="zh-CN"/>
              </w:rPr>
            </w:pPr>
          </w:p>
          <w:p w14:paraId="292978F2"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 received from the traffic endpoint.</w:t>
            </w:r>
          </w:p>
          <w:p w14:paraId="3711AE1C" w14:textId="77777777" w:rsidR="00EE5860" w:rsidRPr="00441CD0" w:rsidRDefault="00EE5860" w:rsidP="00BB0E1F">
            <w:pPr>
              <w:pStyle w:val="TAL"/>
              <w:rPr>
                <w:rFonts w:cs="Arial"/>
                <w:szCs w:val="18"/>
                <w:lang w:eastAsia="zh-CN"/>
              </w:rPr>
            </w:pPr>
          </w:p>
          <w:p w14:paraId="3C514BFA"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gridSpan w:val="2"/>
            <w:tcBorders>
              <w:top w:val="single" w:sz="4" w:space="0" w:color="auto"/>
              <w:left w:val="single" w:sz="4" w:space="0" w:color="auto"/>
              <w:bottom w:val="single" w:sz="4" w:space="0" w:color="auto"/>
              <w:right w:val="single" w:sz="4" w:space="0" w:color="auto"/>
            </w:tcBorders>
            <w:hideMark/>
          </w:tcPr>
          <w:p w14:paraId="15DC8D90"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92F9BB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27488A0"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BAA4C3A" w14:textId="77777777" w:rsidR="00EE5860" w:rsidRPr="00441CD0" w:rsidRDefault="00EE5860" w:rsidP="00BB0E1F">
            <w:pPr>
              <w:pStyle w:val="TAC"/>
              <w:rPr>
                <w:lang w:val="de-DE"/>
              </w:rPr>
            </w:pPr>
            <w:r w:rsidRPr="00441CD0">
              <w:rPr>
                <w:lang w:val="de-DE"/>
              </w:rPr>
              <w:t>X</w:t>
            </w:r>
          </w:p>
        </w:tc>
        <w:tc>
          <w:tcPr>
            <w:tcW w:w="1404" w:type="dxa"/>
            <w:gridSpan w:val="3"/>
            <w:tcBorders>
              <w:top w:val="single" w:sz="4" w:space="0" w:color="auto"/>
              <w:left w:val="single" w:sz="4" w:space="0" w:color="auto"/>
              <w:bottom w:val="single" w:sz="4" w:space="0" w:color="auto"/>
              <w:right w:val="single" w:sz="4" w:space="0" w:color="auto"/>
            </w:tcBorders>
            <w:vAlign w:val="center"/>
            <w:hideMark/>
          </w:tcPr>
          <w:p w14:paraId="1F3B0857" w14:textId="77777777" w:rsidR="00EE5860" w:rsidRPr="00441CD0" w:rsidRDefault="00EE5860" w:rsidP="00BB0E1F">
            <w:pPr>
              <w:pStyle w:val="TAC"/>
              <w:rPr>
                <w:lang w:val="x-none"/>
              </w:rPr>
            </w:pPr>
            <w:r w:rsidRPr="00441CD0">
              <w:t>QFI</w:t>
            </w:r>
          </w:p>
        </w:tc>
      </w:tr>
      <w:tr w:rsidR="00EE5860" w:rsidRPr="00441CD0" w14:paraId="5C706862" w14:textId="77777777" w:rsidTr="00BB0E1F">
        <w:trPr>
          <w:gridBefore w:val="1"/>
          <w:gridAfter w:val="1"/>
          <w:wBefore w:w="32" w:type="dxa"/>
          <w:wAfter w:w="30" w:type="dxa"/>
          <w:jc w:val="center"/>
        </w:trPr>
        <w:tc>
          <w:tcPr>
            <w:tcW w:w="1560" w:type="dxa"/>
            <w:gridSpan w:val="2"/>
            <w:tcBorders>
              <w:top w:val="single" w:sz="4" w:space="0" w:color="auto"/>
              <w:left w:val="single" w:sz="4" w:space="0" w:color="auto"/>
              <w:bottom w:val="single" w:sz="4" w:space="0" w:color="auto"/>
              <w:right w:val="single" w:sz="4" w:space="0" w:color="auto"/>
            </w:tcBorders>
          </w:tcPr>
          <w:p w14:paraId="5B9E5B6C" w14:textId="77777777" w:rsidR="00EE5860" w:rsidRPr="00441CD0" w:rsidRDefault="00EE5860" w:rsidP="00BB0E1F">
            <w:pPr>
              <w:pStyle w:val="TAL"/>
            </w:pPr>
            <w:r w:rsidRPr="00441CD0">
              <w:rPr>
                <w:lang w:eastAsia="zh-CN"/>
              </w:rPr>
              <w:t>Source Interface Type</w:t>
            </w:r>
          </w:p>
        </w:tc>
        <w:tc>
          <w:tcPr>
            <w:tcW w:w="336" w:type="dxa"/>
            <w:gridSpan w:val="2"/>
            <w:tcBorders>
              <w:top w:val="single" w:sz="4" w:space="0" w:color="auto"/>
              <w:left w:val="single" w:sz="4" w:space="0" w:color="auto"/>
              <w:bottom w:val="single" w:sz="4" w:space="0" w:color="auto"/>
              <w:right w:val="single" w:sz="4" w:space="0" w:color="auto"/>
            </w:tcBorders>
          </w:tcPr>
          <w:p w14:paraId="6526336C" w14:textId="77777777" w:rsidR="00EE5860" w:rsidRPr="00441CD0" w:rsidRDefault="00EE5860" w:rsidP="00BB0E1F">
            <w:pPr>
              <w:pStyle w:val="TAL"/>
              <w:jc w:val="center"/>
              <w:rPr>
                <w:szCs w:val="18"/>
              </w:rPr>
            </w:pPr>
            <w:r w:rsidRPr="00441CD0">
              <w:rPr>
                <w:szCs w:val="18"/>
                <w:lang w:eastAsia="zh-CN"/>
              </w:rPr>
              <w:t>O</w:t>
            </w:r>
          </w:p>
        </w:tc>
        <w:tc>
          <w:tcPr>
            <w:tcW w:w="4668" w:type="dxa"/>
            <w:gridSpan w:val="2"/>
            <w:tcBorders>
              <w:top w:val="single" w:sz="4" w:space="0" w:color="auto"/>
              <w:left w:val="single" w:sz="4" w:space="0" w:color="auto"/>
              <w:bottom w:val="single" w:sz="4" w:space="0" w:color="auto"/>
              <w:right w:val="single" w:sz="4" w:space="0" w:color="auto"/>
            </w:tcBorders>
          </w:tcPr>
          <w:p w14:paraId="058F9360" w14:textId="77777777" w:rsidR="00EE5860" w:rsidRDefault="00EE5860" w:rsidP="00BB0E1F">
            <w:pPr>
              <w:pStyle w:val="TAL"/>
              <w:rPr>
                <w:szCs w:val="18"/>
                <w:lang w:val="en-US" w:eastAsia="zh-CN"/>
              </w:rPr>
            </w:pPr>
            <w:r w:rsidRPr="00441CD0">
              <w:rPr>
                <w:szCs w:val="18"/>
                <w:lang w:val="en-US" w:eastAsia="zh-CN"/>
              </w:rPr>
              <w:t>This IE may be present to indicate the 3GPP interface type of the source interface, if required by functionalities in the UP Function, e.g. for performance measurements.</w:t>
            </w:r>
          </w:p>
          <w:p w14:paraId="701574E2" w14:textId="77777777" w:rsidR="00EE5860" w:rsidRPr="00441CD0" w:rsidRDefault="00EE5860" w:rsidP="00BB0E1F">
            <w:pPr>
              <w:pStyle w:val="TAL"/>
              <w:rPr>
                <w:rFonts w:cs="Arial"/>
                <w:szCs w:val="18"/>
                <w:lang w:val="en-US" w:eastAsia="zh-CN"/>
              </w:rPr>
            </w:pPr>
            <w:r>
              <w:rPr>
                <w:szCs w:val="18"/>
                <w:lang w:val="en-US" w:eastAsia="zh-CN"/>
              </w:rPr>
              <w:t>(NOTE 4)</w:t>
            </w:r>
          </w:p>
        </w:tc>
        <w:tc>
          <w:tcPr>
            <w:tcW w:w="370" w:type="dxa"/>
            <w:gridSpan w:val="2"/>
            <w:tcBorders>
              <w:top w:val="single" w:sz="4" w:space="0" w:color="auto"/>
              <w:left w:val="single" w:sz="4" w:space="0" w:color="auto"/>
              <w:bottom w:val="single" w:sz="4" w:space="0" w:color="auto"/>
              <w:right w:val="single" w:sz="4" w:space="0" w:color="auto"/>
            </w:tcBorders>
          </w:tcPr>
          <w:p w14:paraId="0231E5FC"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4F50ACF8" w14:textId="77777777" w:rsidR="00EE5860" w:rsidRPr="00441CD0" w:rsidRDefault="00EE5860" w:rsidP="00BB0E1F">
            <w:pPr>
              <w:pStyle w:val="TAC"/>
            </w:pPr>
            <w:r w:rsidRPr="00441CD0">
              <w:rPr>
                <w:lang w:val="de-DE" w:eastAsia="zh-CN"/>
              </w:rPr>
              <w:t>X</w:t>
            </w:r>
          </w:p>
        </w:tc>
        <w:tc>
          <w:tcPr>
            <w:tcW w:w="370" w:type="dxa"/>
            <w:gridSpan w:val="2"/>
            <w:tcBorders>
              <w:top w:val="single" w:sz="4" w:space="0" w:color="auto"/>
              <w:left w:val="single" w:sz="4" w:space="0" w:color="auto"/>
              <w:bottom w:val="single" w:sz="4" w:space="0" w:color="auto"/>
              <w:right w:val="single" w:sz="4" w:space="0" w:color="auto"/>
            </w:tcBorders>
          </w:tcPr>
          <w:p w14:paraId="65087751" w14:textId="77777777" w:rsidR="00EE5860" w:rsidRPr="00441CD0" w:rsidRDefault="00EE5860" w:rsidP="00BB0E1F">
            <w:pPr>
              <w:pStyle w:val="TAC"/>
            </w:pPr>
            <w:r w:rsidRPr="00441CD0">
              <w:rPr>
                <w:lang w:val="de-DE" w:eastAsia="zh-CN"/>
              </w:rPr>
              <w:t>-</w:t>
            </w:r>
          </w:p>
        </w:tc>
        <w:tc>
          <w:tcPr>
            <w:tcW w:w="370" w:type="dxa"/>
            <w:gridSpan w:val="2"/>
            <w:tcBorders>
              <w:top w:val="single" w:sz="4" w:space="0" w:color="auto"/>
              <w:left w:val="single" w:sz="4" w:space="0" w:color="auto"/>
              <w:bottom w:val="single" w:sz="4" w:space="0" w:color="auto"/>
              <w:right w:val="single" w:sz="4" w:space="0" w:color="auto"/>
            </w:tcBorders>
          </w:tcPr>
          <w:p w14:paraId="10D64B60" w14:textId="77777777" w:rsidR="00EE5860" w:rsidRPr="00441CD0" w:rsidRDefault="00EE5860" w:rsidP="00BB0E1F">
            <w:pPr>
              <w:pStyle w:val="TAC"/>
              <w:rPr>
                <w:lang w:val="de-DE"/>
              </w:rPr>
            </w:pPr>
            <w:r w:rsidRPr="00441CD0">
              <w:rPr>
                <w:lang w:val="de-DE" w:eastAsia="zh-CN"/>
              </w:rPr>
              <w:t>X</w:t>
            </w:r>
          </w:p>
        </w:tc>
        <w:tc>
          <w:tcPr>
            <w:tcW w:w="1404" w:type="dxa"/>
            <w:gridSpan w:val="3"/>
            <w:tcBorders>
              <w:top w:val="single" w:sz="4" w:space="0" w:color="auto"/>
              <w:left w:val="single" w:sz="4" w:space="0" w:color="auto"/>
              <w:bottom w:val="single" w:sz="4" w:space="0" w:color="auto"/>
              <w:right w:val="single" w:sz="4" w:space="0" w:color="auto"/>
            </w:tcBorders>
            <w:vAlign w:val="center"/>
          </w:tcPr>
          <w:p w14:paraId="08165967" w14:textId="77777777" w:rsidR="00EE5860" w:rsidRPr="00441CD0" w:rsidRDefault="00EE5860" w:rsidP="00BB0E1F">
            <w:pPr>
              <w:pStyle w:val="TAC"/>
            </w:pPr>
            <w:r w:rsidRPr="00441CD0">
              <w:rPr>
                <w:lang w:eastAsia="zh-CN"/>
              </w:rPr>
              <w:t>3GPP Interface Type</w:t>
            </w:r>
          </w:p>
        </w:tc>
      </w:tr>
      <w:tr w:rsidR="00EE5860" w:rsidRPr="00441CD0" w14:paraId="66286A23" w14:textId="77777777" w:rsidTr="00BB0E1F">
        <w:trPr>
          <w:gridBefore w:val="1"/>
          <w:gridAfter w:val="1"/>
          <w:wBefore w:w="32" w:type="dxa"/>
          <w:wAfter w:w="30" w:type="dxa"/>
          <w:jc w:val="center"/>
        </w:trPr>
        <w:tc>
          <w:tcPr>
            <w:tcW w:w="9448" w:type="dxa"/>
            <w:gridSpan w:val="17"/>
            <w:tcBorders>
              <w:top w:val="single" w:sz="4" w:space="0" w:color="auto"/>
              <w:left w:val="single" w:sz="4" w:space="0" w:color="auto"/>
              <w:bottom w:val="single" w:sz="4" w:space="0" w:color="auto"/>
              <w:right w:val="single" w:sz="4" w:space="0" w:color="auto"/>
            </w:tcBorders>
          </w:tcPr>
          <w:p w14:paraId="5F6158A2" w14:textId="77777777" w:rsidR="00EE5860" w:rsidRPr="00441CD0" w:rsidRDefault="00EE5860" w:rsidP="00BB0E1F">
            <w:pPr>
              <w:pStyle w:val="TAN"/>
              <w:rPr>
                <w:lang w:val="en-US"/>
              </w:rPr>
            </w:pPr>
            <w:r w:rsidRPr="00441CD0">
              <w:rPr>
                <w:lang w:val="en-US"/>
              </w:rPr>
              <w:lastRenderedPageBreak/>
              <w:t>NOTE 1:</w:t>
            </w:r>
            <w:r w:rsidRPr="00441CD0">
              <w:rPr>
                <w:lang w:val="en-US"/>
              </w:rPr>
              <w:tab/>
              <w:t>The Network Instance parameter is needed e.g. in the following cases:</w:t>
            </w:r>
          </w:p>
          <w:p w14:paraId="3492214F" w14:textId="77777777" w:rsidR="00EE5860" w:rsidRPr="00441CD0" w:rsidRDefault="00EE5860" w:rsidP="00BB0E1F">
            <w:pPr>
              <w:pStyle w:val="TAN"/>
              <w:rPr>
                <w:lang w:val="x-none"/>
              </w:rPr>
            </w:pPr>
            <w:r w:rsidRPr="00441CD0">
              <w:tab/>
              <w:t>-</w:t>
            </w:r>
            <w:r w:rsidRPr="00441CD0">
              <w:tab/>
              <w:t>PGW/TDF UP function supports multiple PDNs with overlapping IP addresses;</w:t>
            </w:r>
          </w:p>
          <w:p w14:paraId="6514A119" w14:textId="77777777" w:rsidR="00EE5860" w:rsidRPr="00441CD0" w:rsidRDefault="00EE5860" w:rsidP="00BB0E1F">
            <w:pPr>
              <w:pStyle w:val="TAN"/>
            </w:pPr>
            <w:r w:rsidRPr="00441CD0">
              <w:tab/>
              <w:t>-</w:t>
            </w:r>
            <w:r w:rsidRPr="00441CD0">
              <w:tab/>
              <w:t>SGW UP function is connected to PGWs in different IP domains (S5/S8);</w:t>
            </w:r>
          </w:p>
          <w:p w14:paraId="63752E45" w14:textId="77777777" w:rsidR="00EE5860" w:rsidRPr="00441CD0" w:rsidRDefault="00EE5860" w:rsidP="00BB0E1F">
            <w:pPr>
              <w:pStyle w:val="TAN"/>
            </w:pPr>
            <w:r w:rsidRPr="00441CD0">
              <w:tab/>
              <w:t>-</w:t>
            </w:r>
            <w:r w:rsidRPr="00441CD0">
              <w:tab/>
              <w:t>PGW UP function is connected to SGWs in different IP domains (S5/S8);</w:t>
            </w:r>
          </w:p>
          <w:p w14:paraId="217D0661" w14:textId="77777777" w:rsidR="00EE5860" w:rsidRPr="00441CD0" w:rsidRDefault="00EE5860" w:rsidP="00BB0E1F">
            <w:pPr>
              <w:pStyle w:val="TAN"/>
              <w:rPr>
                <w:lang w:val="en-US"/>
              </w:rPr>
            </w:pPr>
            <w:r w:rsidRPr="00441CD0">
              <w:rPr>
                <w:lang w:val="en-US"/>
              </w:rPr>
              <w:tab/>
              <w:t>-</w:t>
            </w:r>
            <w:r w:rsidRPr="00441CD0">
              <w:rPr>
                <w:lang w:val="en-US"/>
              </w:rPr>
              <w:tab/>
              <w:t>SGW UP function is connected to eNodeBs in different IP domains;</w:t>
            </w:r>
          </w:p>
          <w:p w14:paraId="546A6DA3" w14:textId="77777777" w:rsidR="00EE5860" w:rsidRPr="00441CD0" w:rsidRDefault="00EE5860" w:rsidP="00BB0E1F">
            <w:pPr>
              <w:pStyle w:val="TAN"/>
            </w:pPr>
            <w:r w:rsidRPr="00441CD0">
              <w:tab/>
            </w:r>
            <w:r w:rsidRPr="00441CD0">
              <w:rPr>
                <w:lang w:val="en-US"/>
              </w:rPr>
              <w:t>-</w:t>
            </w:r>
            <w:r w:rsidRPr="00441CD0">
              <w:rPr>
                <w:lang w:val="en-US"/>
              </w:rPr>
              <w:tab/>
            </w:r>
            <w:r w:rsidRPr="00441CD0">
              <w:t>UPF is connected to 5G-ANs in different IP domains;</w:t>
            </w:r>
          </w:p>
          <w:p w14:paraId="11FCDB1D" w14:textId="77777777" w:rsidR="00EE5860" w:rsidRPr="00441CD0" w:rsidRDefault="00EE5860" w:rsidP="00BB0E1F">
            <w:pPr>
              <w:pStyle w:val="TAN"/>
              <w:rPr>
                <w:lang w:val="en-US"/>
              </w:rPr>
            </w:pPr>
            <w:r w:rsidRPr="00441CD0">
              <w:tab/>
            </w:r>
            <w:r w:rsidRPr="00441CD0">
              <w:rPr>
                <w:lang w:val="en-US"/>
              </w:rPr>
              <w:t>-</w:t>
            </w:r>
            <w:r w:rsidRPr="00441CD0">
              <w:rPr>
                <w:lang w:val="en-US"/>
              </w:rPr>
              <w:tab/>
              <w:t>Separation of multiple</w:t>
            </w:r>
            <w:r w:rsidRPr="00441CD0">
              <w:t xml:space="preserve"> 5G VN groups communication in the UPF</w:t>
            </w:r>
            <w:r w:rsidRPr="00441CD0">
              <w:rPr>
                <w:lang w:val="en-US"/>
              </w:rPr>
              <w:t>.</w:t>
            </w:r>
          </w:p>
          <w:p w14:paraId="2C6E934B" w14:textId="77777777" w:rsidR="00EE5860" w:rsidRPr="00441CD0" w:rsidRDefault="00EE5860" w:rsidP="00BB0E1F">
            <w:pPr>
              <w:pStyle w:val="TAN"/>
              <w:rPr>
                <w:lang w:val="en-US"/>
              </w:rPr>
            </w:pPr>
            <w:r w:rsidRPr="00441CD0">
              <w:rPr>
                <w:lang w:val="en-US"/>
              </w:rPr>
              <w:t>NOTE 2:</w:t>
            </w:r>
            <w:r w:rsidRPr="00441CD0">
              <w:rPr>
                <w:lang w:val="en-US"/>
              </w:rPr>
              <w:tab/>
              <w:t xml:space="preserve">When a Local F-TEID is provisioned in the </w:t>
            </w:r>
            <w:r w:rsidRPr="00441CD0">
              <w:rPr>
                <w:szCs w:val="18"/>
              </w:rPr>
              <w:t>Traffic Endpoint</w:t>
            </w:r>
            <w:r w:rsidRPr="00441CD0">
              <w:rPr>
                <w:lang w:val="en-US"/>
              </w:rPr>
              <w:t>, the Network Instance shall relate to the IP address of the F-TEID. Otherwise, the Network Instance shall relate to the UE IP address.</w:t>
            </w:r>
          </w:p>
          <w:p w14:paraId="29158115" w14:textId="77777777" w:rsidR="00EE5860" w:rsidRDefault="00EE5860" w:rsidP="00BB0E1F">
            <w:pPr>
              <w:pStyle w:val="TAN"/>
            </w:pPr>
            <w:r w:rsidRPr="00441CD0">
              <w:t>NOTE 3:</w:t>
            </w:r>
            <w:r w:rsidRPr="00441CD0">
              <w:tab/>
              <w:t>If both the UE IP Address and the Framed-Route (or Framed-IPv6-Route) are present, the packets which are considered being matching the PDR shall match at least one of them.</w:t>
            </w:r>
          </w:p>
          <w:p w14:paraId="3905DE7E" w14:textId="77777777" w:rsidR="00EE5860" w:rsidRDefault="00EE5860" w:rsidP="00BB0E1F">
            <w:pPr>
              <w:pStyle w:val="TAN"/>
            </w:pPr>
            <w:r>
              <w:t>NOTE 4:</w:t>
            </w:r>
            <w:r>
              <w:tab/>
              <w:t>If the Source Interface Type is provisioned at the traffic endpoint, it shall not be provisioned in individual PDRs associated to the traffic endpoint.</w:t>
            </w:r>
          </w:p>
          <w:p w14:paraId="313555C6" w14:textId="77777777" w:rsidR="00EE5860" w:rsidRPr="00441CD0" w:rsidRDefault="00EE5860" w:rsidP="00BB0E1F">
            <w:pPr>
              <w:pStyle w:val="TAN"/>
            </w:pPr>
            <w:r>
              <w:t>NOTE 5:</w:t>
            </w:r>
            <w:r>
              <w:tab/>
              <w:t>In this release of specification, the UP function shall announce the IP route(s) for Framed-Route(s) or Framed-IPv6-Route(s) to the PDN regardless of the value of the Framed-Routing.</w:t>
            </w:r>
          </w:p>
        </w:tc>
      </w:tr>
      <w:bookmarkEnd w:id="4097"/>
    </w:tbl>
    <w:p w14:paraId="377CBF6B" w14:textId="77777777" w:rsidR="00EE5860" w:rsidRPr="00441CD0" w:rsidRDefault="00EE5860" w:rsidP="00EE5860"/>
    <w:p w14:paraId="47C84BA1" w14:textId="77777777" w:rsidR="00EE5860" w:rsidRPr="00441CD0" w:rsidRDefault="00EE5860" w:rsidP="00EE5860">
      <w:pPr>
        <w:pStyle w:val="Heading4"/>
        <w:rPr>
          <w:lang w:eastAsia="zh-CN"/>
        </w:rPr>
      </w:pPr>
      <w:bookmarkStart w:id="4098" w:name="_Toc19717291"/>
      <w:bookmarkStart w:id="4099" w:name="_Toc27490781"/>
      <w:bookmarkStart w:id="4100" w:name="_Toc27557074"/>
      <w:bookmarkStart w:id="4101" w:name="_Toc27723991"/>
      <w:bookmarkStart w:id="4102" w:name="_Toc36031063"/>
      <w:bookmarkStart w:id="4103" w:name="_Toc36042983"/>
      <w:bookmarkStart w:id="4104" w:name="_Toc36814308"/>
      <w:bookmarkStart w:id="4105" w:name="_Toc44689162"/>
      <w:bookmarkStart w:id="4106" w:name="_Toc44923916"/>
      <w:bookmarkStart w:id="4107" w:name="_Toc51860886"/>
      <w:bookmarkStart w:id="4108" w:name="_Toc57930657"/>
      <w:bookmarkStart w:id="4109" w:name="_Toc57931287"/>
      <w:bookmarkStart w:id="4110" w:name="_Toc160974413"/>
      <w:r w:rsidRPr="00441CD0">
        <w:t>7.5.2.8</w:t>
      </w:r>
      <w:r w:rsidRPr="00441CD0">
        <w:tab/>
        <w:t>Create MAR</w:t>
      </w:r>
      <w:r w:rsidRPr="00441CD0">
        <w:rPr>
          <w:lang w:val="en-US"/>
        </w:rPr>
        <w:t xml:space="preserve"> IE</w:t>
      </w:r>
      <w:r w:rsidRPr="00441CD0">
        <w:t xml:space="preserve"> within PFCP Session Establishment Request</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p>
    <w:p w14:paraId="6A0A3E92" w14:textId="77777777" w:rsidR="00EE5860" w:rsidRPr="00441CD0" w:rsidRDefault="00EE5860" w:rsidP="00EE5860">
      <w:r w:rsidRPr="00441CD0">
        <w:t xml:space="preserve">The </w:t>
      </w:r>
      <w:r w:rsidRPr="00441CD0">
        <w:rPr>
          <w:lang w:val="en-US"/>
        </w:rPr>
        <w:t xml:space="preserve">Create </w:t>
      </w:r>
      <w:r w:rsidRPr="00441CD0">
        <w:t>MAR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7.5.2.8-1</w:t>
      </w:r>
      <w:r w:rsidRPr="00441CD0">
        <w:rPr>
          <w:lang w:eastAsia="ja-JP"/>
        </w:rPr>
        <w:t>.</w:t>
      </w:r>
    </w:p>
    <w:p w14:paraId="260F5423" w14:textId="77777777" w:rsidR="00EE5860" w:rsidRPr="00441CD0" w:rsidRDefault="00EE5860" w:rsidP="00EE5860">
      <w:pPr>
        <w:pStyle w:val="TH"/>
        <w:rPr>
          <w:lang w:val="en-US"/>
        </w:rPr>
      </w:pPr>
      <w:r w:rsidRPr="00441CD0">
        <w:t>Table 7.5.2.8-1: Create MAR</w:t>
      </w:r>
      <w:r w:rsidRPr="00441CD0">
        <w:rPr>
          <w:lang w:val="en-US"/>
        </w:rPr>
        <w:t xml:space="preserve"> IE</w:t>
      </w:r>
      <w:r w:rsidRPr="00441CD0">
        <w:t xml:space="preserv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1FB03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1B882D" w14:textId="77777777" w:rsidR="00EE5860" w:rsidRPr="00441CD0" w:rsidRDefault="00EE5860" w:rsidP="00BB0E1F">
            <w:pPr>
              <w:pStyle w:val="TAL"/>
              <w:rPr>
                <w:lang w:val="x-none"/>
              </w:rPr>
            </w:pPr>
            <w:bookmarkStart w:id="4111" w:name="MCCQCTEMPBM_0000008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C43E86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438CC1B" w14:textId="77777777" w:rsidR="00EE5860" w:rsidRPr="00441CD0" w:rsidRDefault="00EE5860" w:rsidP="00BB0E1F">
            <w:pPr>
              <w:pStyle w:val="TAC"/>
            </w:pPr>
            <w:r w:rsidRPr="00441CD0">
              <w:rPr>
                <w:szCs w:val="18"/>
              </w:rPr>
              <w:t>Create M</w:t>
            </w:r>
            <w:r w:rsidRPr="00441CD0">
              <w:t xml:space="preserve">AR </w:t>
            </w:r>
            <w:r w:rsidRPr="00441CD0">
              <w:rPr>
                <w:lang w:val="en-US"/>
              </w:rPr>
              <w:t>IE Type = 165 (decimal)</w:t>
            </w:r>
          </w:p>
        </w:tc>
      </w:tr>
      <w:tr w:rsidR="00EE5860" w:rsidRPr="00441CD0" w14:paraId="057CF3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5BA4C2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7077F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BED84F" w14:textId="77777777" w:rsidR="00EE5860" w:rsidRPr="00441CD0" w:rsidRDefault="00EE5860" w:rsidP="00BB0E1F">
            <w:pPr>
              <w:pStyle w:val="TAC"/>
            </w:pPr>
            <w:r w:rsidRPr="00441CD0">
              <w:t>Length = n</w:t>
            </w:r>
          </w:p>
        </w:tc>
      </w:tr>
      <w:tr w:rsidR="00EE5860" w:rsidRPr="00441CD0" w14:paraId="12240FE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9023A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B394D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62665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AFC9D60"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82E4544" w14:textId="77777777" w:rsidR="00EE5860" w:rsidRPr="00441CD0" w:rsidRDefault="00EE5860" w:rsidP="00BB0E1F">
            <w:pPr>
              <w:pStyle w:val="TAH"/>
            </w:pPr>
            <w:r w:rsidRPr="00441CD0">
              <w:t>IE Type</w:t>
            </w:r>
          </w:p>
        </w:tc>
      </w:tr>
      <w:tr w:rsidR="00EE5860" w:rsidRPr="00441CD0" w14:paraId="0E3E81DD"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83E93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6AEF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C2CDE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26151F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A93063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56150E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68A1BB"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6113C2D" w14:textId="77777777" w:rsidR="00EE5860" w:rsidRPr="00441CD0" w:rsidRDefault="00EE5860" w:rsidP="00BB0E1F">
            <w:pPr>
              <w:spacing w:after="0"/>
              <w:rPr>
                <w:rFonts w:ascii="Arial" w:hAnsi="Arial"/>
                <w:b/>
                <w:sz w:val="18"/>
                <w:lang w:val="x-none"/>
              </w:rPr>
            </w:pPr>
          </w:p>
        </w:tc>
      </w:tr>
      <w:tr w:rsidR="00EE5860" w:rsidRPr="00441CD0" w14:paraId="607EF2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08A3F9" w14:textId="77777777" w:rsidR="00EE5860" w:rsidRPr="00441CD0" w:rsidRDefault="00EE5860" w:rsidP="00BB0E1F">
            <w:pPr>
              <w:pStyle w:val="TAL"/>
            </w:pPr>
            <w:r w:rsidRPr="00441CD0">
              <w:t>MAR ID</w:t>
            </w:r>
          </w:p>
        </w:tc>
        <w:tc>
          <w:tcPr>
            <w:tcW w:w="336" w:type="dxa"/>
            <w:tcBorders>
              <w:top w:val="single" w:sz="4" w:space="0" w:color="auto"/>
              <w:left w:val="single" w:sz="4" w:space="0" w:color="auto"/>
              <w:bottom w:val="single" w:sz="4" w:space="0" w:color="auto"/>
              <w:right w:val="single" w:sz="4" w:space="0" w:color="auto"/>
            </w:tcBorders>
            <w:hideMark/>
          </w:tcPr>
          <w:p w14:paraId="59875322"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378D2ABA" w14:textId="77777777" w:rsidR="00EE5860" w:rsidRPr="00441CD0" w:rsidRDefault="00EE5860" w:rsidP="00BB0E1F">
            <w:pPr>
              <w:pStyle w:val="TAL"/>
            </w:pPr>
            <w:r w:rsidRPr="00441CD0">
              <w:t>This IE shall uniquely identify the MAR among all the MARs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3DACE0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224B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AC151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4D730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7436B7A" w14:textId="77777777" w:rsidR="00EE5860" w:rsidRPr="00441CD0" w:rsidRDefault="00EE5860" w:rsidP="00BB0E1F">
            <w:pPr>
              <w:pStyle w:val="TAC"/>
            </w:pPr>
            <w:r w:rsidRPr="00441CD0">
              <w:t>MAR ID</w:t>
            </w:r>
          </w:p>
        </w:tc>
      </w:tr>
      <w:tr w:rsidR="00EE5860" w:rsidRPr="00441CD0" w14:paraId="6D75FE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11D6D70" w14:textId="77777777" w:rsidR="00EE5860" w:rsidRPr="00441CD0" w:rsidRDefault="00EE5860" w:rsidP="00BB0E1F">
            <w:pPr>
              <w:pStyle w:val="TAL"/>
            </w:pPr>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60FC00EE"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tcPr>
          <w:p w14:paraId="3EBCA0D9" w14:textId="77777777" w:rsidR="00EE5860" w:rsidRPr="00441CD0" w:rsidRDefault="00EE5860" w:rsidP="00BB0E1F">
            <w:pPr>
              <w:pStyle w:val="TAL"/>
              <w:rPr>
                <w:lang w:eastAsia="ko-KR"/>
              </w:rPr>
            </w:pPr>
            <w:r w:rsidRPr="00441CD0">
              <w:rPr>
                <w:lang w:eastAsia="ko-KR"/>
              </w:rPr>
              <w:t>This IE shall be present to indicate the applicable traffic steering functionality.</w:t>
            </w:r>
          </w:p>
          <w:p w14:paraId="657389D5"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1C7BAAE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F579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F93C3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2B3471A"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2BB7B4E" w14:textId="77777777" w:rsidR="00EE5860" w:rsidRPr="00441CD0" w:rsidRDefault="00EE5860" w:rsidP="00BB0E1F">
            <w:pPr>
              <w:pStyle w:val="TAC"/>
            </w:pPr>
            <w:r w:rsidRPr="00441CD0">
              <w:rPr>
                <w:lang w:eastAsia="ko-KR"/>
              </w:rPr>
              <w:t>Steering Functionality</w:t>
            </w:r>
          </w:p>
        </w:tc>
      </w:tr>
      <w:tr w:rsidR="00EE5860" w:rsidRPr="00441CD0" w14:paraId="46AAFA4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2A04B0F"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3A6C657A" w14:textId="77777777" w:rsidR="00EE5860" w:rsidRPr="00441CD0" w:rsidRDefault="00EE5860" w:rsidP="00BB0E1F">
            <w:pPr>
              <w:pStyle w:val="TAL"/>
              <w:jc w:val="center"/>
              <w:rPr>
                <w:szCs w:val="18"/>
                <w:lang w:val="de-DE"/>
              </w:rPr>
            </w:pPr>
            <w:r w:rsidRPr="00441CD0">
              <w:rPr>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6B7DC9CA" w14:textId="77777777" w:rsidR="00EE5860" w:rsidRPr="00441CD0" w:rsidRDefault="00EE5860" w:rsidP="00BB0E1F">
            <w:pPr>
              <w:pStyle w:val="TAL"/>
              <w:rPr>
                <w:lang w:val="x-none"/>
              </w:rPr>
            </w:pPr>
            <w:r w:rsidRPr="00441CD0">
              <w:t>This IE shall be present to indicate the steering mode.</w:t>
            </w:r>
          </w:p>
          <w:p w14:paraId="53B34DBB" w14:textId="77777777" w:rsidR="00EE5860" w:rsidRPr="00441CD0" w:rsidRDefault="00EE5860" w:rsidP="00BB0E1F">
            <w:pPr>
              <w:pStyle w:val="TAL"/>
              <w:rPr>
                <w:szCs w:val="18"/>
              </w:rPr>
            </w:pPr>
          </w:p>
        </w:tc>
        <w:tc>
          <w:tcPr>
            <w:tcW w:w="370" w:type="dxa"/>
            <w:tcBorders>
              <w:top w:val="single" w:sz="4" w:space="0" w:color="auto"/>
              <w:left w:val="single" w:sz="4" w:space="0" w:color="auto"/>
              <w:bottom w:val="single" w:sz="4" w:space="0" w:color="auto"/>
              <w:right w:val="single" w:sz="4" w:space="0" w:color="auto"/>
            </w:tcBorders>
            <w:hideMark/>
          </w:tcPr>
          <w:p w14:paraId="20B9E8C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2519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6072F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02632DC"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479FB50" w14:textId="77777777" w:rsidR="00EE5860" w:rsidRPr="00441CD0" w:rsidRDefault="00EE5860" w:rsidP="00BB0E1F">
            <w:pPr>
              <w:pStyle w:val="TAC"/>
            </w:pPr>
            <w:r w:rsidRPr="00441CD0">
              <w:t>Steering Mode</w:t>
            </w:r>
          </w:p>
        </w:tc>
      </w:tr>
      <w:tr w:rsidR="00EE5860" w:rsidRPr="00441CD0" w14:paraId="1C17CE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850B4A3"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3B2E9D3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65141B0" w14:textId="77777777" w:rsidR="00EE5860" w:rsidRPr="00441CD0" w:rsidRDefault="00EE5860" w:rsidP="00BB0E1F">
            <w:pPr>
              <w:pStyle w:val="TAL"/>
              <w:rPr>
                <w:szCs w:val="18"/>
                <w:lang w:val="fr-FR"/>
              </w:rPr>
            </w:pPr>
            <w:r w:rsidRPr="00441CD0">
              <w:rPr>
                <w:szCs w:val="18"/>
                <w:lang w:val="fr-FR"/>
              </w:rPr>
              <w:t>This IE shall be present to provision 3GPP access specific forwarding action information if the UE is registered for 3GPP access, except when steering mode is set to "Active-Standby", Non-3GPP access is the active access and 3GPP access is not used as Standby access. In the latter case, this IE may be present.</w:t>
            </w:r>
          </w:p>
          <w:p w14:paraId="7651AB17"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361D8D5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6C4F3F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CF1F2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EAA9ED"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85E10F"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5F178C9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68135B"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2BBB7B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28936F9" w14:textId="77777777" w:rsidR="00EE5860" w:rsidRPr="00441CD0" w:rsidRDefault="00EE5860" w:rsidP="00BB0E1F">
            <w:pPr>
              <w:pStyle w:val="TAL"/>
              <w:rPr>
                <w:szCs w:val="18"/>
                <w:lang w:val="fr-FR"/>
              </w:rPr>
            </w:pPr>
            <w:r w:rsidRPr="00441CD0">
              <w:rPr>
                <w:szCs w:val="18"/>
                <w:lang w:val="fr-FR"/>
              </w:rPr>
              <w:t>This IE shall be present to provision non-3GPP access specific forwarding action information if the UE is registered for non-3GPP access, except when steering mode is set to "Active-Standby", 3GPP access is the active access and Non-3GPP access is not used as Standby access. In the latter case, this IE may be present.</w:t>
            </w:r>
          </w:p>
          <w:p w14:paraId="750EBD94" w14:textId="77777777" w:rsidR="00EE5860" w:rsidRPr="00441CD0" w:rsidRDefault="00EE5860" w:rsidP="00BB0E1F">
            <w:pPr>
              <w:pStyle w:val="TAL"/>
              <w:rPr>
                <w:szCs w:val="18"/>
                <w:lang w:val="fr-FR"/>
              </w:rPr>
            </w:pPr>
            <w:r w:rsidRPr="00441CD0">
              <w:rPr>
                <w:szCs w:val="18"/>
                <w:lang w:val="fr-FR"/>
              </w:rPr>
              <w:t>(NOTE)</w:t>
            </w:r>
          </w:p>
        </w:tc>
        <w:tc>
          <w:tcPr>
            <w:tcW w:w="370" w:type="dxa"/>
            <w:tcBorders>
              <w:top w:val="single" w:sz="4" w:space="0" w:color="auto"/>
              <w:left w:val="single" w:sz="4" w:space="0" w:color="auto"/>
              <w:bottom w:val="single" w:sz="4" w:space="0" w:color="auto"/>
              <w:right w:val="single" w:sz="4" w:space="0" w:color="auto"/>
            </w:tcBorders>
            <w:hideMark/>
          </w:tcPr>
          <w:p w14:paraId="518BCFC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BAEC64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AF897F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DEA850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8FDE3C4" w14:textId="77777777" w:rsidR="00EE5860" w:rsidRPr="00441CD0" w:rsidRDefault="00EE5860" w:rsidP="00BB0E1F">
            <w:pPr>
              <w:pStyle w:val="TAC"/>
              <w:rPr>
                <w:lang w:val="fr-FR"/>
              </w:rPr>
            </w:pPr>
            <w:r w:rsidRPr="00441CD0">
              <w:rPr>
                <w:lang w:val="fr-FR"/>
              </w:rPr>
              <w:t>Non-3GPP Access Forwarding Action Information</w:t>
            </w:r>
          </w:p>
        </w:tc>
      </w:tr>
      <w:tr w:rsidR="00EE5860" w:rsidRPr="00441CD0" w14:paraId="4B813E3A"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2579C4D7" w14:textId="77777777" w:rsidR="00EE5860" w:rsidRPr="00441CD0" w:rsidRDefault="00EE5860" w:rsidP="00BB0E1F">
            <w:pPr>
              <w:pStyle w:val="TAN"/>
            </w:pPr>
            <w:r w:rsidRPr="00441CD0">
              <w:rPr>
                <w:lang w:val="en-US"/>
              </w:rPr>
              <w:t>NOTE:</w:t>
            </w:r>
            <w:r w:rsidRPr="00441CD0">
              <w:rPr>
                <w:lang w:val="en-US"/>
              </w:rPr>
              <w:tab/>
              <w:t xml:space="preserve">For the </w:t>
            </w:r>
            <w:r w:rsidRPr="00441CD0">
              <w:t>"</w:t>
            </w:r>
            <w:r w:rsidRPr="00441CD0">
              <w:rPr>
                <w:lang w:val="en-US"/>
              </w:rPr>
              <w:t>Active-Standby</w:t>
            </w:r>
            <w:r w:rsidRPr="00441CD0">
              <w:t>" steering mode</w:t>
            </w:r>
            <w:r w:rsidRPr="00441CD0">
              <w:rPr>
                <w:lang w:val="en-US"/>
              </w:rPr>
              <w:t xml:space="preserve">, if </w:t>
            </w:r>
            <w:r w:rsidRPr="00441CD0">
              <w:rPr>
                <w:rFonts w:hint="eastAsia"/>
                <w:lang w:val="en-US" w:eastAsia="zh-CN"/>
              </w:rPr>
              <w:t xml:space="preserve">the </w:t>
            </w:r>
            <w:r w:rsidRPr="00441CD0">
              <w:rPr>
                <w:lang w:val="en-US"/>
              </w:rPr>
              <w:t xml:space="preserve">network determines </w:t>
            </w:r>
            <w:r w:rsidRPr="00441CD0">
              <w:rPr>
                <w:rFonts w:hint="eastAsia"/>
                <w:lang w:val="en-US" w:eastAsia="zh-CN"/>
              </w:rPr>
              <w:t xml:space="preserve">to </w:t>
            </w:r>
            <w:r w:rsidRPr="00441CD0">
              <w:rPr>
                <w:lang w:val="en-US"/>
              </w:rPr>
              <w:t xml:space="preserve">not define </w:t>
            </w:r>
            <w:r w:rsidRPr="00441CD0">
              <w:rPr>
                <w:rFonts w:hint="eastAsia"/>
                <w:lang w:val="en-US" w:eastAsia="zh-CN"/>
              </w:rPr>
              <w:t xml:space="preserve">a </w:t>
            </w:r>
            <w:r w:rsidRPr="00441CD0">
              <w:rPr>
                <w:lang w:val="en-US"/>
              </w:rPr>
              <w:t xml:space="preserve">Standby access (as specified in </w:t>
            </w:r>
            <w:r>
              <w:rPr>
                <w:lang w:val="en-US"/>
              </w:rPr>
              <w:t>clause </w:t>
            </w:r>
            <w:r w:rsidRPr="00441CD0">
              <w:rPr>
                <w:lang w:val="en-US"/>
              </w:rPr>
              <w:t>5.32.8 of 3GPP TS</w:t>
            </w:r>
            <w:r>
              <w:rPr>
                <w:lang w:val="en-US"/>
              </w:rPr>
              <w:t> </w:t>
            </w:r>
            <w:r w:rsidRPr="00441CD0">
              <w:rPr>
                <w:lang w:val="en-US"/>
              </w:rPr>
              <w:t>23.501 [28]), the SMF shall either set the Pr</w:t>
            </w:r>
            <w:r w:rsidRPr="00441CD0">
              <w:rPr>
                <w:rFonts w:hint="eastAsia"/>
                <w:lang w:val="en-US" w:eastAsia="zh-CN"/>
              </w:rPr>
              <w:t>i</w:t>
            </w:r>
            <w:r w:rsidRPr="00441CD0">
              <w:rPr>
                <w:lang w:val="en-US"/>
              </w:rPr>
              <w:t xml:space="preserve">ority IE within (Non-)3GPP Access Forwarding Action Information IE to the value </w:t>
            </w:r>
            <w:r w:rsidRPr="00441CD0">
              <w:t>"</w:t>
            </w:r>
            <w:r w:rsidRPr="00441CD0">
              <w:rPr>
                <w:lang w:val="en-US"/>
              </w:rPr>
              <w:t>No Standby</w:t>
            </w:r>
            <w:r w:rsidRPr="00441CD0">
              <w:t>"</w:t>
            </w:r>
            <w:r w:rsidRPr="00441CD0">
              <w:rPr>
                <w:rFonts w:hint="eastAsia"/>
                <w:lang w:eastAsia="zh-CN"/>
              </w:rPr>
              <w:t xml:space="preserve"> </w:t>
            </w:r>
            <w:r w:rsidRPr="00441CD0">
              <w:t>or not include the (Non-)</w:t>
            </w:r>
            <w:r w:rsidRPr="00441CD0">
              <w:rPr>
                <w:lang w:val="en-US"/>
              </w:rPr>
              <w:t>3GPP Access Forwarding Action Information IE for that access not defined as Standby access.</w:t>
            </w:r>
          </w:p>
        </w:tc>
      </w:tr>
      <w:bookmarkEnd w:id="4111"/>
    </w:tbl>
    <w:p w14:paraId="383D13E8" w14:textId="77777777" w:rsidR="00EE5860" w:rsidRPr="00441CD0" w:rsidRDefault="00EE5860" w:rsidP="00EE5860"/>
    <w:p w14:paraId="1A318725" w14:textId="77777777" w:rsidR="00EE5860" w:rsidRPr="00441CD0" w:rsidRDefault="00EE5860" w:rsidP="00EE5860">
      <w:pPr>
        <w:pStyle w:val="TH"/>
        <w:rPr>
          <w:lang w:val="en-US"/>
        </w:rPr>
      </w:pPr>
      <w:r w:rsidRPr="00441CD0">
        <w:t>Table 7.5.2.8-2: 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DA82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91A6470" w14:textId="77777777" w:rsidR="00EE5860" w:rsidRPr="00441CD0" w:rsidRDefault="00EE5860" w:rsidP="00BB0E1F">
            <w:pPr>
              <w:pStyle w:val="TAL"/>
              <w:rPr>
                <w:lang w:val="x-none"/>
              </w:rPr>
            </w:pPr>
            <w:bookmarkStart w:id="4112" w:name="MCCQCTEMPBM_0000008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8C204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EBE82AF" w14:textId="77777777" w:rsidR="00EE5860" w:rsidRPr="00441CD0" w:rsidRDefault="00EE5860" w:rsidP="00BB0E1F">
            <w:pPr>
              <w:pStyle w:val="TAC"/>
            </w:pPr>
            <w:r w:rsidRPr="00441CD0">
              <w:t xml:space="preserve">3GPP Access Forwarding Action Information 1 </w:t>
            </w:r>
            <w:r w:rsidRPr="00441CD0">
              <w:rPr>
                <w:lang w:val="en-US"/>
              </w:rPr>
              <w:t>IE Type = 166 (decimal)</w:t>
            </w:r>
          </w:p>
        </w:tc>
      </w:tr>
      <w:tr w:rsidR="00EE5860" w:rsidRPr="00441CD0" w14:paraId="4A14E17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7D2052D"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F1D7C7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3BE6E0" w14:textId="77777777" w:rsidR="00EE5860" w:rsidRPr="00441CD0" w:rsidRDefault="00EE5860" w:rsidP="00BB0E1F">
            <w:pPr>
              <w:pStyle w:val="TAC"/>
            </w:pPr>
            <w:r w:rsidRPr="00441CD0">
              <w:t>Length = n</w:t>
            </w:r>
          </w:p>
        </w:tc>
      </w:tr>
      <w:tr w:rsidR="00EE5860" w:rsidRPr="00441CD0" w14:paraId="4583878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E1A4DA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21B4B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21EC1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EE35B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D8F1774" w14:textId="77777777" w:rsidR="00EE5860" w:rsidRPr="00441CD0" w:rsidRDefault="00EE5860" w:rsidP="00BB0E1F">
            <w:pPr>
              <w:pStyle w:val="TAH"/>
            </w:pPr>
            <w:r w:rsidRPr="00441CD0">
              <w:t>IE Type</w:t>
            </w:r>
          </w:p>
        </w:tc>
      </w:tr>
      <w:tr w:rsidR="00EE5860" w:rsidRPr="00441CD0" w14:paraId="7074F556"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1F3C77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393178"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D2BBCB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1F4409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25F38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0D16F0"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335DEE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4B575CB" w14:textId="77777777" w:rsidR="00EE5860" w:rsidRPr="00441CD0" w:rsidRDefault="00EE5860" w:rsidP="00BB0E1F">
            <w:pPr>
              <w:spacing w:after="0"/>
              <w:rPr>
                <w:rFonts w:ascii="Arial" w:hAnsi="Arial"/>
                <w:b/>
                <w:sz w:val="18"/>
                <w:lang w:val="x-none"/>
              </w:rPr>
            </w:pPr>
          </w:p>
        </w:tc>
      </w:tr>
      <w:tr w:rsidR="00EE5860" w:rsidRPr="00441CD0" w14:paraId="1DCE2EA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F4E98A" w14:textId="77777777" w:rsidR="00EE5860" w:rsidRPr="00441CD0" w:rsidRDefault="00EE5860" w:rsidP="00BB0E1F">
            <w:pPr>
              <w:pStyle w:val="TAL"/>
            </w:pPr>
            <w:r w:rsidRPr="00441CD0">
              <w:lastRenderedPageBreak/>
              <w:t>FAR ID</w:t>
            </w:r>
          </w:p>
        </w:tc>
        <w:tc>
          <w:tcPr>
            <w:tcW w:w="336" w:type="dxa"/>
            <w:tcBorders>
              <w:top w:val="single" w:sz="4" w:space="0" w:color="auto"/>
              <w:left w:val="single" w:sz="4" w:space="0" w:color="auto"/>
              <w:bottom w:val="single" w:sz="4" w:space="0" w:color="auto"/>
              <w:right w:val="single" w:sz="4" w:space="0" w:color="auto"/>
            </w:tcBorders>
            <w:hideMark/>
          </w:tcPr>
          <w:p w14:paraId="3BB0325E" w14:textId="77777777" w:rsidR="00EE5860" w:rsidRPr="00441CD0" w:rsidRDefault="00EE5860" w:rsidP="00BB0E1F">
            <w:pPr>
              <w:pStyle w:val="TAL"/>
              <w:jc w:val="center"/>
              <w:rPr>
                <w:szCs w:val="18"/>
              </w:rP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718914D1" w14:textId="77777777" w:rsidR="00EE5860" w:rsidRPr="00441CD0" w:rsidRDefault="00EE5860" w:rsidP="00BB0E1F">
            <w:pPr>
              <w:pStyle w:val="TAL"/>
            </w:pPr>
            <w:r w:rsidRPr="00441CD0">
              <w:t xml:space="preserve">This IE shall uniquely identify the FAR among all the FARs configured for this PFCP session. </w:t>
            </w:r>
          </w:p>
        </w:tc>
        <w:tc>
          <w:tcPr>
            <w:tcW w:w="370" w:type="dxa"/>
            <w:tcBorders>
              <w:top w:val="single" w:sz="4" w:space="0" w:color="auto"/>
              <w:left w:val="single" w:sz="4" w:space="0" w:color="auto"/>
              <w:bottom w:val="single" w:sz="4" w:space="0" w:color="auto"/>
              <w:right w:val="single" w:sz="4" w:space="0" w:color="auto"/>
            </w:tcBorders>
            <w:hideMark/>
          </w:tcPr>
          <w:p w14:paraId="32F0798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7233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E20A76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5C3AEA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0F1117E4" w14:textId="77777777" w:rsidR="00EE5860" w:rsidRPr="00441CD0" w:rsidRDefault="00EE5860" w:rsidP="00BB0E1F">
            <w:pPr>
              <w:pStyle w:val="TAC"/>
              <w:rPr>
                <w:lang w:val="x-none"/>
              </w:rPr>
            </w:pPr>
            <w:r w:rsidRPr="00441CD0">
              <w:t>FAR ID</w:t>
            </w:r>
          </w:p>
        </w:tc>
      </w:tr>
      <w:tr w:rsidR="00EE5860" w:rsidRPr="00441CD0" w14:paraId="63C486E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9E10960" w14:textId="77777777" w:rsidR="00EE5860" w:rsidRPr="00441CD0" w:rsidRDefault="00EE5860" w:rsidP="00BB0E1F">
            <w:pPr>
              <w:pStyle w:val="TAL"/>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93164A5"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6EECD55" w14:textId="77777777" w:rsidR="00EE5860" w:rsidRPr="00441CD0" w:rsidRDefault="00EE5860" w:rsidP="00BB0E1F">
            <w:pPr>
              <w:pStyle w:val="TAL"/>
            </w:pPr>
            <w:r w:rsidRPr="00441CD0">
              <w:t>This IE shall be present if steering mode is set to "Load Balancing" to identify the weight of the FAR.</w:t>
            </w:r>
          </w:p>
          <w:p w14:paraId="624802FA" w14:textId="77777777" w:rsidR="00EE5860" w:rsidRPr="00441CD0" w:rsidRDefault="00EE5860" w:rsidP="00BB0E1F">
            <w:pPr>
              <w:pStyle w:val="TAL"/>
            </w:pPr>
            <w:r w:rsidRPr="00441CD0">
              <w:t xml:space="preserve">(NOTE 1) </w:t>
            </w:r>
          </w:p>
        </w:tc>
        <w:tc>
          <w:tcPr>
            <w:tcW w:w="370" w:type="dxa"/>
            <w:tcBorders>
              <w:top w:val="single" w:sz="4" w:space="0" w:color="auto"/>
              <w:left w:val="single" w:sz="4" w:space="0" w:color="auto"/>
              <w:bottom w:val="single" w:sz="4" w:space="0" w:color="auto"/>
              <w:right w:val="single" w:sz="4" w:space="0" w:color="auto"/>
            </w:tcBorders>
            <w:hideMark/>
          </w:tcPr>
          <w:p w14:paraId="7FA72D7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896AE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1D807C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7B00710"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70B9E4C" w14:textId="77777777" w:rsidR="00EE5860" w:rsidRPr="00441CD0" w:rsidRDefault="00EE5860" w:rsidP="00BB0E1F">
            <w:pPr>
              <w:pStyle w:val="TAC"/>
              <w:rPr>
                <w:lang w:val="x-none"/>
              </w:rPr>
            </w:pPr>
            <w:r w:rsidRPr="00441CD0">
              <w:t>Weight</w:t>
            </w:r>
          </w:p>
        </w:tc>
      </w:tr>
      <w:tr w:rsidR="00EE5860" w:rsidRPr="00441CD0" w14:paraId="47A65D9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7815BA" w14:textId="77777777" w:rsidR="00EE5860" w:rsidRPr="00441CD0" w:rsidRDefault="00EE5860" w:rsidP="00BB0E1F">
            <w:pPr>
              <w:pStyle w:val="TAL"/>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6AE630D2"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BEBE798" w14:textId="77777777" w:rsidR="00EE5860" w:rsidRPr="00441CD0" w:rsidRDefault="00EE5860" w:rsidP="00BB0E1F">
            <w:pPr>
              <w:pStyle w:val="TAL"/>
              <w:rPr>
                <w:szCs w:val="18"/>
              </w:rPr>
            </w:pPr>
            <w:r w:rsidRPr="00441CD0">
              <w:rPr>
                <w:lang w:eastAsia="ko-KR"/>
              </w:rPr>
              <w:t>This IE shall be present if the steering mode is set to "Active-Standby" or "Priority-based". (NOTE 2)</w:t>
            </w:r>
          </w:p>
        </w:tc>
        <w:tc>
          <w:tcPr>
            <w:tcW w:w="370" w:type="dxa"/>
            <w:tcBorders>
              <w:top w:val="single" w:sz="4" w:space="0" w:color="auto"/>
              <w:left w:val="single" w:sz="4" w:space="0" w:color="auto"/>
              <w:bottom w:val="single" w:sz="4" w:space="0" w:color="auto"/>
              <w:right w:val="single" w:sz="4" w:space="0" w:color="auto"/>
            </w:tcBorders>
            <w:hideMark/>
          </w:tcPr>
          <w:p w14:paraId="44207D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6B06F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F7DD8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FA0757"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AF86E26" w14:textId="77777777" w:rsidR="00EE5860" w:rsidRPr="00441CD0" w:rsidRDefault="00EE5860" w:rsidP="00BB0E1F">
            <w:pPr>
              <w:pStyle w:val="TAC"/>
            </w:pPr>
            <w:r w:rsidRPr="00441CD0">
              <w:t>Priority</w:t>
            </w:r>
          </w:p>
        </w:tc>
      </w:tr>
      <w:tr w:rsidR="00EE5860" w:rsidRPr="00441CD0" w14:paraId="347C759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61C6D1" w14:textId="77777777" w:rsidR="00EE5860" w:rsidRPr="00441CD0" w:rsidRDefault="00EE5860" w:rsidP="00BB0E1F">
            <w:pPr>
              <w:pStyle w:val="TAL"/>
              <w:rPr>
                <w:szCs w:val="18"/>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46153304"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tcPr>
          <w:p w14:paraId="3652FA4B" w14:textId="77777777" w:rsidR="00EE5860" w:rsidRPr="00441CD0" w:rsidRDefault="00EE5860" w:rsidP="00BB0E1F">
            <w:pPr>
              <w:pStyle w:val="TAL"/>
              <w:rPr>
                <w:lang w:val="x-none"/>
              </w:rPr>
            </w:pPr>
            <w:r w:rsidRPr="00441CD0">
              <w:t>This IE shall uniquely identify the URR among all the URRs configured for the PFCP session. This enables the SMF to request separate usage reports for different FARs (i.e. different accesses) (NOTE 3)</w:t>
            </w:r>
          </w:p>
          <w:p w14:paraId="2858E0EB" w14:textId="77777777" w:rsidR="00EE5860" w:rsidRPr="00441CD0" w:rsidRDefault="00EE5860" w:rsidP="00BB0E1F">
            <w:pPr>
              <w:pStyle w:val="TAL"/>
              <w:rPr>
                <w:lang w:eastAsia="zh-CN"/>
              </w:rPr>
            </w:pPr>
          </w:p>
          <w:p w14:paraId="74B970C2" w14:textId="77777777" w:rsidR="00EE5860" w:rsidRPr="00441CD0" w:rsidRDefault="00EE5860" w:rsidP="00BB0E1F">
            <w:pPr>
              <w:pStyle w:val="TAL"/>
              <w:rPr>
                <w:lang w:eastAsia="zh-CN"/>
              </w:rPr>
            </w:pPr>
            <w:r w:rsidRPr="00441CD0">
              <w:rPr>
                <w:lang w:eastAsia="zh-CN"/>
              </w:rPr>
              <w:t>Several IEs within the same IE type may be present to represent a list of URRs to be associated to the FAR.</w:t>
            </w:r>
          </w:p>
        </w:tc>
        <w:tc>
          <w:tcPr>
            <w:tcW w:w="370" w:type="dxa"/>
            <w:tcBorders>
              <w:top w:val="single" w:sz="4" w:space="0" w:color="auto"/>
              <w:left w:val="single" w:sz="4" w:space="0" w:color="auto"/>
              <w:bottom w:val="single" w:sz="4" w:space="0" w:color="auto"/>
              <w:right w:val="single" w:sz="4" w:space="0" w:color="auto"/>
            </w:tcBorders>
            <w:hideMark/>
          </w:tcPr>
          <w:p w14:paraId="0927B71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A6D2E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1F6C07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416992"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7BDA90" w14:textId="77777777" w:rsidR="00EE5860" w:rsidRPr="00441CD0" w:rsidRDefault="00EE5860" w:rsidP="00BB0E1F">
            <w:pPr>
              <w:pStyle w:val="TAC"/>
            </w:pPr>
            <w:r w:rsidRPr="00441CD0">
              <w:t>URR ID</w:t>
            </w:r>
          </w:p>
        </w:tc>
      </w:tr>
      <w:tr w:rsidR="00EE5860" w:rsidRPr="00441CD0" w14:paraId="2A04E5F3"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5B8134D" w14:textId="77777777" w:rsidR="00EE5860" w:rsidRPr="00441CD0" w:rsidRDefault="00EE5860" w:rsidP="00BB0E1F">
            <w:pPr>
              <w:pStyle w:val="TAN"/>
            </w:pPr>
            <w:r w:rsidRPr="00441CD0">
              <w:rPr>
                <w:lang w:val="en-US"/>
              </w:rPr>
              <w:t>NOTE 1:</w:t>
            </w:r>
            <w:r w:rsidRPr="00441CD0">
              <w:rPr>
                <w:lang w:val="en-US"/>
              </w:rPr>
              <w:tab/>
            </w:r>
            <w:r w:rsidRPr="00441CD0">
              <w:t>The weights for all FARs included in both 3GPP Access Forwarding Action Information and Non 3GPP Access Forwarding Action Information need to sum up to 100.</w:t>
            </w:r>
          </w:p>
          <w:p w14:paraId="21C9249A" w14:textId="77777777" w:rsidR="00EE5860" w:rsidRPr="00441CD0" w:rsidRDefault="00EE5860" w:rsidP="00BB0E1F">
            <w:pPr>
              <w:pStyle w:val="TAN"/>
            </w:pPr>
            <w:r w:rsidRPr="00441CD0">
              <w:t>NOTE 2:</w:t>
            </w:r>
            <w:r w:rsidRPr="00441CD0">
              <w:tab/>
              <w:t>The Priority value shall be set to "Active", "Standby" or "No Standby" if the Steering Mode is set to "Active-Standby"; the Priority value shall be set to "High" or "Low" if the Steering Mode is set to "Priority-based". The 3GPP Access Forwarding Action Information and Non 3GPP Access Forwarding Action Information shall set different values.</w:t>
            </w:r>
          </w:p>
          <w:p w14:paraId="3C8DE131" w14:textId="77777777" w:rsidR="00EE5860" w:rsidRPr="00441CD0" w:rsidRDefault="00EE5860" w:rsidP="00BB0E1F">
            <w:pPr>
              <w:pStyle w:val="TAN"/>
            </w:pPr>
            <w:r w:rsidRPr="00441CD0">
              <w:t>NOTE 3:</w:t>
            </w:r>
            <w:r w:rsidRPr="00441CD0">
              <w:tab/>
              <w:t>One or more URRs may still be provisioned in the Create PDR IE when a MAR ID is present, while the URR(s) provisioned in this IE shall present a different set of URR(s) to request separate usage reports.</w:t>
            </w:r>
          </w:p>
        </w:tc>
      </w:tr>
      <w:bookmarkEnd w:id="4112"/>
    </w:tbl>
    <w:p w14:paraId="18F66A41" w14:textId="77777777" w:rsidR="00EE5860" w:rsidRPr="00441CD0" w:rsidRDefault="00EE5860" w:rsidP="00EE5860"/>
    <w:p w14:paraId="40570453" w14:textId="77777777" w:rsidR="00EE5860" w:rsidRPr="00441CD0" w:rsidRDefault="00EE5860" w:rsidP="00EE5860">
      <w:pPr>
        <w:pStyle w:val="TH"/>
        <w:rPr>
          <w:lang w:val="en-US"/>
        </w:rPr>
      </w:pPr>
      <w:r w:rsidRPr="00441CD0">
        <w:t>Table 7.5.2.8-3: Non-3GPP Access Forwarding Action Information IE in the Create MAR</w:t>
      </w:r>
      <w:r w:rsidRPr="00441CD0">
        <w:rPr>
          <w:lang w:val="en-US"/>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E00847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54DAD48" w14:textId="77777777" w:rsidR="00EE5860" w:rsidRPr="00441CD0" w:rsidRDefault="00EE5860" w:rsidP="00BB0E1F">
            <w:pPr>
              <w:pStyle w:val="TAL"/>
              <w:rPr>
                <w:lang w:val="x-none"/>
              </w:rPr>
            </w:pPr>
            <w:bookmarkStart w:id="4113" w:name="MCCQCTEMPBM_00000085"/>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FFD87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C4F01AF" w14:textId="77777777" w:rsidR="00EE5860" w:rsidRPr="00441CD0" w:rsidRDefault="00EE5860" w:rsidP="00BB0E1F">
            <w:pPr>
              <w:pStyle w:val="TAC"/>
            </w:pPr>
            <w:r w:rsidRPr="00441CD0">
              <w:t xml:space="preserve">Non-3GPP Access Forwarding Action Information </w:t>
            </w:r>
            <w:r w:rsidRPr="00441CD0">
              <w:rPr>
                <w:lang w:val="en-US"/>
              </w:rPr>
              <w:t>IE Type = 167 (decimal)</w:t>
            </w:r>
          </w:p>
        </w:tc>
      </w:tr>
      <w:tr w:rsidR="00EE5860" w:rsidRPr="00441CD0" w14:paraId="01D8825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4E7C19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9FACCA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8A9DE8" w14:textId="77777777" w:rsidR="00EE5860" w:rsidRPr="00441CD0" w:rsidRDefault="00EE5860" w:rsidP="00BB0E1F">
            <w:pPr>
              <w:pStyle w:val="TAC"/>
            </w:pPr>
            <w:r w:rsidRPr="00441CD0">
              <w:t>Length = n</w:t>
            </w:r>
          </w:p>
        </w:tc>
      </w:tr>
      <w:tr w:rsidR="00EE5860" w:rsidRPr="00441CD0" w14:paraId="4C97383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A0CC16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658EE7"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127FAA8"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5C79E2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0A1A14" w14:textId="77777777" w:rsidR="00EE5860" w:rsidRPr="00441CD0" w:rsidRDefault="00EE5860" w:rsidP="00BB0E1F">
            <w:pPr>
              <w:pStyle w:val="TAH"/>
            </w:pPr>
            <w:r w:rsidRPr="00441CD0">
              <w:t>IE Type</w:t>
            </w:r>
          </w:p>
        </w:tc>
      </w:tr>
      <w:tr w:rsidR="00EE5860" w:rsidRPr="00441CD0" w14:paraId="3B0440CC"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054BD1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DE637A1"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F0D80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9C7BC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34474A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43C06E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DE1BCC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8136487" w14:textId="77777777" w:rsidR="00EE5860" w:rsidRPr="00441CD0" w:rsidRDefault="00EE5860" w:rsidP="00BB0E1F">
            <w:pPr>
              <w:spacing w:after="0"/>
              <w:rPr>
                <w:rFonts w:ascii="Arial" w:hAnsi="Arial"/>
                <w:b/>
                <w:sz w:val="18"/>
                <w:lang w:val="x-none"/>
              </w:rPr>
            </w:pPr>
          </w:p>
        </w:tc>
      </w:tr>
      <w:tr w:rsidR="00EE5860" w:rsidRPr="00441CD0" w14:paraId="233074D1"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D369CF7" w14:textId="77777777" w:rsidR="00EE5860" w:rsidRPr="00441CD0" w:rsidRDefault="00EE5860" w:rsidP="00BB0E1F">
            <w:pPr>
              <w:pStyle w:val="TAC"/>
            </w:pPr>
            <w:r w:rsidRPr="00441CD0">
              <w:t xml:space="preserve">Same IEs and requirements as defined in Table 7.5.2.8-2 </w:t>
            </w:r>
          </w:p>
        </w:tc>
      </w:tr>
      <w:bookmarkEnd w:id="4113"/>
    </w:tbl>
    <w:p w14:paraId="14FE3B8A" w14:textId="77777777" w:rsidR="00EE5860" w:rsidRPr="00441CD0" w:rsidRDefault="00EE5860" w:rsidP="00EE5860"/>
    <w:p w14:paraId="783EC6CA" w14:textId="77777777" w:rsidR="00EE5860" w:rsidRPr="00441CD0" w:rsidRDefault="00EE5860" w:rsidP="00EE5860">
      <w:pPr>
        <w:pStyle w:val="Heading4"/>
      </w:pPr>
      <w:bookmarkStart w:id="4114" w:name="_Toc27490782"/>
      <w:bookmarkStart w:id="4115" w:name="_Toc27557075"/>
      <w:bookmarkStart w:id="4116" w:name="_Toc27723992"/>
      <w:bookmarkStart w:id="4117" w:name="_Toc36031064"/>
      <w:bookmarkStart w:id="4118" w:name="_Toc36042984"/>
      <w:bookmarkStart w:id="4119" w:name="_Toc36814309"/>
      <w:bookmarkStart w:id="4120" w:name="_Toc44689163"/>
      <w:bookmarkStart w:id="4121" w:name="_Toc44923917"/>
      <w:bookmarkStart w:id="4122" w:name="_Toc51860887"/>
      <w:bookmarkStart w:id="4123" w:name="_Toc57930658"/>
      <w:bookmarkStart w:id="4124" w:name="_Toc57931288"/>
      <w:bookmarkStart w:id="4125" w:name="_Toc160974414"/>
      <w:r w:rsidRPr="00441CD0">
        <w:t>7.5.2.9</w:t>
      </w:r>
      <w:r w:rsidRPr="00441CD0">
        <w:tab/>
        <w:t>Create SRR IE within PFCP Session Establishment Request</w:t>
      </w:r>
      <w:bookmarkEnd w:id="4114"/>
      <w:bookmarkEnd w:id="4115"/>
      <w:bookmarkEnd w:id="4116"/>
      <w:bookmarkEnd w:id="4117"/>
      <w:bookmarkEnd w:id="4118"/>
      <w:bookmarkEnd w:id="4119"/>
      <w:bookmarkEnd w:id="4120"/>
      <w:bookmarkEnd w:id="4121"/>
      <w:bookmarkEnd w:id="4122"/>
      <w:bookmarkEnd w:id="4123"/>
      <w:bookmarkEnd w:id="4124"/>
      <w:bookmarkEnd w:id="4125"/>
    </w:p>
    <w:p w14:paraId="1B5D334A" w14:textId="77777777" w:rsidR="00EE5860" w:rsidRPr="00441CD0" w:rsidRDefault="00EE5860" w:rsidP="00EE5860">
      <w:r w:rsidRPr="00441CD0">
        <w:t xml:space="preserve">The </w:t>
      </w:r>
      <w:r w:rsidRPr="00441CD0">
        <w:rPr>
          <w:lang w:val="en-US"/>
        </w:rPr>
        <w:t xml:space="preserve">Create </w:t>
      </w:r>
      <w:r w:rsidRPr="00441CD0">
        <w:t>SRR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7.5.2.9-1</w:t>
      </w:r>
      <w:r w:rsidRPr="00441CD0">
        <w:rPr>
          <w:lang w:eastAsia="ja-JP"/>
        </w:rPr>
        <w:t>.</w:t>
      </w:r>
    </w:p>
    <w:p w14:paraId="618553C1" w14:textId="77777777" w:rsidR="00EE5860" w:rsidRPr="00441CD0" w:rsidRDefault="00EE5860" w:rsidP="00EE5860">
      <w:pPr>
        <w:pStyle w:val="TH"/>
        <w:rPr>
          <w:lang w:val="en-US"/>
        </w:rPr>
      </w:pPr>
      <w:r w:rsidRPr="00441CD0">
        <w:t>Table 7.5.2.9-1: Create SRR IE within PFCP Session Establishment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70"/>
        <w:gridCol w:w="370"/>
        <w:gridCol w:w="370"/>
        <w:gridCol w:w="370"/>
        <w:gridCol w:w="370"/>
        <w:gridCol w:w="1405"/>
      </w:tblGrid>
      <w:tr w:rsidR="00EE5860" w:rsidRPr="00441CD0" w14:paraId="2F82AA9E"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2EB03F4" w14:textId="77777777" w:rsidR="00EE5860" w:rsidRPr="00441CD0" w:rsidRDefault="00EE5860" w:rsidP="00BB0E1F">
            <w:pPr>
              <w:pStyle w:val="TAL"/>
              <w:rPr>
                <w:lang w:val="fr-FR"/>
              </w:rPr>
            </w:pPr>
            <w:bookmarkStart w:id="4126" w:name="MCCQCTEMPBM_00000086"/>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1D03969D"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2DB5B8E3" w14:textId="77777777" w:rsidR="00EE5860" w:rsidRPr="00441CD0" w:rsidRDefault="00EE5860" w:rsidP="00BB0E1F">
            <w:pPr>
              <w:pStyle w:val="TAC"/>
              <w:rPr>
                <w:lang w:val="fr-FR"/>
              </w:rPr>
            </w:pPr>
            <w:r w:rsidRPr="00441CD0">
              <w:rPr>
                <w:szCs w:val="18"/>
                <w:lang w:val="fr-FR"/>
              </w:rPr>
              <w:t>Create S</w:t>
            </w:r>
            <w:r w:rsidRPr="00441CD0">
              <w:rPr>
                <w:lang w:val="fr-FR"/>
              </w:rPr>
              <w:t xml:space="preserve">RR </w:t>
            </w:r>
            <w:r w:rsidRPr="00441CD0">
              <w:rPr>
                <w:lang w:val="en-US"/>
              </w:rPr>
              <w:t>IE Type = 212 (decimal)</w:t>
            </w:r>
          </w:p>
        </w:tc>
      </w:tr>
      <w:tr w:rsidR="00EE5860" w:rsidRPr="00441CD0" w14:paraId="382148D1"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42D8342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B56BF2B" w14:textId="77777777" w:rsidR="00EE5860" w:rsidRPr="00441CD0" w:rsidRDefault="00EE5860" w:rsidP="00BB0E1F">
            <w:pPr>
              <w:pStyle w:val="TAH"/>
              <w:rPr>
                <w:lang w:val="fr-FR"/>
              </w:rPr>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49F0DB7E" w14:textId="77777777" w:rsidR="00EE5860" w:rsidRPr="00441CD0" w:rsidRDefault="00EE5860" w:rsidP="00BB0E1F">
            <w:pPr>
              <w:pStyle w:val="TAC"/>
              <w:rPr>
                <w:lang w:val="fr-FR"/>
              </w:rPr>
            </w:pPr>
            <w:r w:rsidRPr="00441CD0">
              <w:rPr>
                <w:lang w:val="fr-FR"/>
              </w:rPr>
              <w:t>Length = n</w:t>
            </w:r>
          </w:p>
        </w:tc>
      </w:tr>
      <w:tr w:rsidR="00EE5860" w:rsidRPr="00441CD0" w14:paraId="0C9E2E14"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6FF33DCF"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71DC4"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D5DD3D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39612E4"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F5F787C" w14:textId="77777777" w:rsidR="00EE5860" w:rsidRPr="00441CD0" w:rsidRDefault="00EE5860" w:rsidP="00BB0E1F">
            <w:pPr>
              <w:pStyle w:val="TAH"/>
              <w:rPr>
                <w:lang w:val="fr-FR"/>
              </w:rPr>
            </w:pPr>
            <w:r w:rsidRPr="00441CD0">
              <w:rPr>
                <w:lang w:val="fr-FR"/>
              </w:rPr>
              <w:t>IE Type</w:t>
            </w:r>
          </w:p>
        </w:tc>
      </w:tr>
      <w:tr w:rsidR="00EE5860" w:rsidRPr="00441CD0" w14:paraId="1F2401C1"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B5A60A7"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53AA0AA"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53263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92DE16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2D67F6"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8FA3B0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2B6921E"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7110734B" w14:textId="77777777" w:rsidR="00EE5860" w:rsidRPr="00441CD0" w:rsidRDefault="00EE5860" w:rsidP="00BB0E1F">
            <w:pPr>
              <w:spacing w:after="0"/>
              <w:rPr>
                <w:rFonts w:ascii="Arial" w:hAnsi="Arial"/>
                <w:b/>
                <w:sz w:val="18"/>
                <w:lang w:val="fr-FR"/>
              </w:rPr>
            </w:pPr>
          </w:p>
        </w:tc>
      </w:tr>
      <w:tr w:rsidR="00EE5860" w:rsidRPr="00441CD0" w14:paraId="3D64306B"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36406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6F4DEDF9" w14:textId="77777777" w:rsidR="00EE5860" w:rsidRPr="00441CD0" w:rsidRDefault="00EE5860" w:rsidP="00BB0E1F">
            <w:pPr>
              <w:pStyle w:val="TAL"/>
              <w:jc w:val="center"/>
              <w:rPr>
                <w:lang w:val="fr-FR"/>
              </w:rPr>
            </w:pPr>
            <w:r w:rsidRPr="00441CD0">
              <w:rPr>
                <w:szCs w:val="18"/>
                <w:lang w:val="fr-FR"/>
              </w:rPr>
              <w:t>M</w:t>
            </w:r>
          </w:p>
        </w:tc>
        <w:tc>
          <w:tcPr>
            <w:tcW w:w="4670" w:type="dxa"/>
            <w:tcBorders>
              <w:top w:val="single" w:sz="4" w:space="0" w:color="auto"/>
              <w:left w:val="single" w:sz="4" w:space="0" w:color="auto"/>
              <w:bottom w:val="single" w:sz="4" w:space="0" w:color="auto"/>
              <w:right w:val="single" w:sz="4" w:space="0" w:color="auto"/>
            </w:tcBorders>
            <w:hideMark/>
          </w:tcPr>
          <w:p w14:paraId="1BAF4C71" w14:textId="77777777" w:rsidR="00EE5860" w:rsidRPr="00441CD0" w:rsidRDefault="00EE5860" w:rsidP="00BB0E1F">
            <w:pPr>
              <w:pStyle w:val="TAL"/>
            </w:pPr>
            <w:r w:rsidRPr="00441CD0">
              <w:t>This IE shall uniquely identify the SRR among all the SRRs configured for this PFCP session.</w:t>
            </w:r>
          </w:p>
        </w:tc>
        <w:tc>
          <w:tcPr>
            <w:tcW w:w="370" w:type="dxa"/>
            <w:tcBorders>
              <w:top w:val="single" w:sz="4" w:space="0" w:color="auto"/>
              <w:left w:val="single" w:sz="4" w:space="0" w:color="auto"/>
              <w:bottom w:val="single" w:sz="4" w:space="0" w:color="auto"/>
              <w:right w:val="single" w:sz="4" w:space="0" w:color="auto"/>
            </w:tcBorders>
            <w:hideMark/>
          </w:tcPr>
          <w:p w14:paraId="2F143C94"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3664D61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5758EB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9F0C6F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50DCC52" w14:textId="77777777" w:rsidR="00EE5860" w:rsidRPr="00441CD0" w:rsidRDefault="00EE5860" w:rsidP="00BB0E1F">
            <w:pPr>
              <w:pStyle w:val="TAC"/>
              <w:rPr>
                <w:lang w:val="fr-FR"/>
              </w:rPr>
            </w:pPr>
            <w:r w:rsidRPr="00441CD0">
              <w:rPr>
                <w:lang w:val="fr-FR"/>
              </w:rPr>
              <w:t>SRR ID</w:t>
            </w:r>
          </w:p>
        </w:tc>
      </w:tr>
      <w:tr w:rsidR="00EE5860" w:rsidRPr="00441CD0" w14:paraId="0C38D9C9"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7A24F6A"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8CD677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3B07A895" w14:textId="73321271" w:rsidR="00EE5860" w:rsidRPr="00441CD0" w:rsidRDefault="00EE5860" w:rsidP="00BB0E1F">
            <w:pPr>
              <w:pStyle w:val="TAL"/>
              <w:rPr>
                <w:lang w:eastAsia="zh-CN"/>
              </w:rPr>
            </w:pPr>
            <w:r w:rsidRPr="00441CD0">
              <w:rPr>
                <w:lang w:eastAsia="zh-CN"/>
              </w:rPr>
              <w:t xml:space="preserve">This IE shall be present if the UPF needs to report when an </w:t>
            </w:r>
            <w:r w:rsidRPr="00441CD0">
              <w:t>access type becomes available or not available</w:t>
            </w:r>
            <w:r w:rsidRPr="00441CD0">
              <w:rPr>
                <w:lang w:eastAsia="zh-CN"/>
              </w:rPr>
              <w:t xml:space="preserve"> (see </w:t>
            </w:r>
            <w:r w:rsidR="00415C19" w:rsidRPr="00441CD0">
              <w:rPr>
                <w:lang w:eastAsia="zh-CN"/>
              </w:rPr>
              <w:t>clause</w:t>
            </w:r>
            <w:r w:rsidR="00415C19">
              <w:rPr>
                <w:lang w:eastAsia="zh-CN"/>
              </w:rPr>
              <w:t> </w:t>
            </w:r>
            <w:r w:rsidR="00415C19" w:rsidRPr="00441CD0">
              <w:rPr>
                <w:lang w:eastAsia="zh-CN"/>
              </w:rPr>
              <w:t>5</w:t>
            </w:r>
            <w:r w:rsidRPr="00441CD0">
              <w:rPr>
                <w:lang w:eastAsia="zh-CN"/>
              </w:rPr>
              <w:t>.20.4.2).</w:t>
            </w:r>
          </w:p>
        </w:tc>
        <w:tc>
          <w:tcPr>
            <w:tcW w:w="370" w:type="dxa"/>
            <w:tcBorders>
              <w:top w:val="single" w:sz="4" w:space="0" w:color="auto"/>
              <w:left w:val="single" w:sz="4" w:space="0" w:color="auto"/>
              <w:bottom w:val="single" w:sz="4" w:space="0" w:color="auto"/>
              <w:right w:val="single" w:sz="4" w:space="0" w:color="auto"/>
            </w:tcBorders>
            <w:hideMark/>
          </w:tcPr>
          <w:p w14:paraId="2FDB403C"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3C0B0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F80AF9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DDF53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1567B7"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07D0AF7C"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tcPr>
          <w:p w14:paraId="7C07A2B2" w14:textId="77777777" w:rsidR="00EE5860" w:rsidRPr="00441CD0" w:rsidRDefault="00EE5860" w:rsidP="00BB0E1F">
            <w:pPr>
              <w:pStyle w:val="TAL"/>
            </w:pPr>
            <w:r w:rsidRPr="00441CD0">
              <w:rPr>
                <w:lang w:val="sv-SE"/>
              </w:rPr>
              <w:t>QoS Monitoring per QoS flow Control Information</w:t>
            </w:r>
          </w:p>
        </w:tc>
        <w:tc>
          <w:tcPr>
            <w:tcW w:w="336" w:type="dxa"/>
            <w:tcBorders>
              <w:top w:val="single" w:sz="4" w:space="0" w:color="auto"/>
              <w:left w:val="single" w:sz="4" w:space="0" w:color="auto"/>
              <w:bottom w:val="single" w:sz="4" w:space="0" w:color="auto"/>
              <w:right w:val="single" w:sz="4" w:space="0" w:color="auto"/>
            </w:tcBorders>
          </w:tcPr>
          <w:p w14:paraId="4BF98D16"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3FA659BD" w14:textId="77777777" w:rsidR="00EE5860" w:rsidRPr="00441CD0" w:rsidRDefault="00EE5860" w:rsidP="00BB0E1F">
            <w:pPr>
              <w:pStyle w:val="TAL"/>
              <w:rPr>
                <w:lang w:eastAsia="zh-CN"/>
              </w:rPr>
            </w:pPr>
            <w:r w:rsidRPr="00441CD0">
              <w:rPr>
                <w:rFonts w:hint="eastAsia"/>
                <w:lang w:eastAsia="zh-CN"/>
              </w:rPr>
              <w:t>T</w:t>
            </w:r>
            <w:r w:rsidRPr="00441CD0">
              <w:rPr>
                <w:lang w:eastAsia="zh-CN"/>
              </w:rPr>
              <w:t>his IE shall be present if the per QoS Flow per UE QoS monitoring reporting is triggered.</w:t>
            </w:r>
          </w:p>
          <w:p w14:paraId="6BCD6BD8"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42AF228C"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3CD300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1B9186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4E8D07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291A0BF" w14:textId="77777777" w:rsidR="00EE5860" w:rsidRPr="00441CD0" w:rsidRDefault="00EE5860" w:rsidP="00BB0E1F">
            <w:pPr>
              <w:pStyle w:val="TAC"/>
            </w:pPr>
            <w:r w:rsidRPr="00441CD0">
              <w:rPr>
                <w:lang w:val="sv-SE"/>
              </w:rPr>
              <w:t>QoS Monitoring per QoS flow Control Information</w:t>
            </w:r>
          </w:p>
        </w:tc>
      </w:tr>
      <w:bookmarkEnd w:id="4126"/>
    </w:tbl>
    <w:p w14:paraId="6BE8D154" w14:textId="77777777" w:rsidR="00EE5860" w:rsidRPr="00441CD0" w:rsidRDefault="00EE5860" w:rsidP="00EE5860">
      <w:pPr>
        <w:rPr>
          <w:noProof/>
        </w:rPr>
      </w:pPr>
    </w:p>
    <w:p w14:paraId="5DB386F0" w14:textId="77777777" w:rsidR="00EE5860" w:rsidRPr="00441CD0" w:rsidRDefault="00EE5860" w:rsidP="00EE5860">
      <w:r w:rsidRPr="00441CD0">
        <w:t xml:space="preserve">The </w:t>
      </w:r>
      <w:r w:rsidRPr="00441CD0">
        <w:rPr>
          <w:lang w:val="sv-SE"/>
        </w:rPr>
        <w:t>Access Availability Control Information</w:t>
      </w:r>
      <w:r w:rsidRPr="00441CD0">
        <w:rPr>
          <w:noProof/>
          <w:lang w:val="sv-SE"/>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7.5.2.9-2</w:t>
      </w:r>
      <w:r w:rsidRPr="00441CD0">
        <w:rPr>
          <w:lang w:eastAsia="ja-JP"/>
        </w:rPr>
        <w:t>.</w:t>
      </w:r>
    </w:p>
    <w:p w14:paraId="4B4C961B" w14:textId="77777777" w:rsidR="00EE5860" w:rsidRPr="00441CD0" w:rsidRDefault="00EE5860" w:rsidP="00EE5860">
      <w:pPr>
        <w:pStyle w:val="TH"/>
        <w:outlineLvl w:val="0"/>
        <w:rPr>
          <w:lang w:val="en-US"/>
        </w:rPr>
      </w:pPr>
      <w:r w:rsidRPr="00441CD0">
        <w:lastRenderedPageBreak/>
        <w:t>Table 7.5.2</w:t>
      </w:r>
      <w:r w:rsidRPr="00441CD0">
        <w:rPr>
          <w:lang w:val="de-DE"/>
        </w:rPr>
        <w:t>.9</w:t>
      </w:r>
      <w:r w:rsidRPr="00441CD0">
        <w:t xml:space="preserve">-2: </w:t>
      </w:r>
      <w:r w:rsidRPr="00441CD0">
        <w:rPr>
          <w:lang w:val="sv-SE"/>
        </w:rPr>
        <w:t>Access Availability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6C6F21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4275962" w14:textId="77777777" w:rsidR="00EE5860" w:rsidRPr="00441CD0" w:rsidRDefault="00EE5860" w:rsidP="00BB0E1F">
            <w:pPr>
              <w:pStyle w:val="TAL"/>
              <w:rPr>
                <w:lang w:val="sv-SE"/>
              </w:rPr>
            </w:pPr>
            <w:bookmarkStart w:id="4127" w:name="MCCQCTEMPBM_00000087"/>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49CDAB3"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07EAD31" w14:textId="77777777" w:rsidR="00EE5860" w:rsidRPr="00441CD0" w:rsidRDefault="00EE5860" w:rsidP="00BB0E1F">
            <w:pPr>
              <w:pStyle w:val="TAC"/>
              <w:rPr>
                <w:lang w:val="fr-FR"/>
              </w:rPr>
            </w:pPr>
            <w:r w:rsidRPr="00441CD0">
              <w:rPr>
                <w:lang w:val="sv-SE"/>
              </w:rPr>
              <w:t>Access Availability Control Information</w:t>
            </w:r>
            <w:r w:rsidRPr="00441CD0">
              <w:rPr>
                <w:lang w:val="fr-FR"/>
              </w:rPr>
              <w:t xml:space="preserve"> = 216 (decimal)</w:t>
            </w:r>
          </w:p>
        </w:tc>
      </w:tr>
      <w:tr w:rsidR="00EE5860" w:rsidRPr="00441CD0" w14:paraId="268AE9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94131AA"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51B4F8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3C5CE60" w14:textId="77777777" w:rsidR="00EE5860" w:rsidRPr="00441CD0" w:rsidRDefault="00EE5860" w:rsidP="00BB0E1F">
            <w:pPr>
              <w:pStyle w:val="TAC"/>
              <w:rPr>
                <w:lang w:val="sv-SE"/>
              </w:rPr>
            </w:pPr>
            <w:r w:rsidRPr="00441CD0">
              <w:rPr>
                <w:lang w:val="sv-SE"/>
              </w:rPr>
              <w:t>Length = n</w:t>
            </w:r>
          </w:p>
        </w:tc>
      </w:tr>
      <w:tr w:rsidR="00EE5860" w:rsidRPr="00441CD0" w14:paraId="004C60E8"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A29EF69"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5D26FCD"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17F174"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296AAD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9258AD9" w14:textId="77777777" w:rsidR="00EE5860" w:rsidRPr="00441CD0" w:rsidRDefault="00EE5860" w:rsidP="00BB0E1F">
            <w:pPr>
              <w:pStyle w:val="TAH"/>
              <w:rPr>
                <w:lang w:val="sv-SE"/>
              </w:rPr>
            </w:pPr>
            <w:r w:rsidRPr="00441CD0">
              <w:rPr>
                <w:lang w:val="sv-SE"/>
              </w:rPr>
              <w:t>IE Type</w:t>
            </w:r>
          </w:p>
        </w:tc>
      </w:tr>
      <w:tr w:rsidR="00EE5860" w:rsidRPr="00441CD0" w14:paraId="353FCBA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D2E4EFE"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4992E48"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4391575D"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9D165D3"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313C1DBB"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6A4D4CBF"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28635F8"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D14B3A" w14:textId="77777777" w:rsidR="00EE5860" w:rsidRPr="00441CD0" w:rsidRDefault="00EE5860" w:rsidP="00BB0E1F">
            <w:pPr>
              <w:spacing w:after="0"/>
              <w:rPr>
                <w:rFonts w:ascii="Arial" w:hAnsi="Arial"/>
                <w:b/>
                <w:sz w:val="18"/>
                <w:lang w:val="sv-SE"/>
              </w:rPr>
            </w:pPr>
          </w:p>
        </w:tc>
      </w:tr>
      <w:tr w:rsidR="00EE5860" w:rsidRPr="00441CD0" w14:paraId="43A8A2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3DE57" w14:textId="77777777" w:rsidR="00EE5860" w:rsidRPr="00441CD0" w:rsidRDefault="00EE5860" w:rsidP="00BB0E1F">
            <w:pPr>
              <w:pStyle w:val="TAL"/>
              <w:rPr>
                <w:lang w:val="sv-SE"/>
              </w:rPr>
            </w:pPr>
            <w:r w:rsidRPr="00441CD0">
              <w:rPr>
                <w:lang w:val="sv-SE"/>
              </w:rPr>
              <w:t>Requested 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57259D4D"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591069D0" w14:textId="77777777" w:rsidR="00EE5860" w:rsidRPr="00441CD0" w:rsidRDefault="00EE5860" w:rsidP="00BB0E1F">
            <w:pPr>
              <w:pStyle w:val="TAL"/>
              <w:rPr>
                <w:lang w:val="sv-SE"/>
              </w:rPr>
            </w:pPr>
            <w:r w:rsidRPr="00441CD0">
              <w:rPr>
                <w:lang w:val="sv-SE"/>
              </w:rPr>
              <w:t>This IE shall indicate the requested information to be reported.</w:t>
            </w:r>
          </w:p>
        </w:tc>
        <w:tc>
          <w:tcPr>
            <w:tcW w:w="370" w:type="dxa"/>
            <w:tcBorders>
              <w:top w:val="single" w:sz="4" w:space="0" w:color="auto"/>
              <w:left w:val="single" w:sz="4" w:space="0" w:color="auto"/>
              <w:bottom w:val="single" w:sz="4" w:space="0" w:color="auto"/>
              <w:right w:val="single" w:sz="4" w:space="0" w:color="auto"/>
            </w:tcBorders>
            <w:hideMark/>
          </w:tcPr>
          <w:p w14:paraId="65B83E68"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83F008F"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405538D" w14:textId="77777777" w:rsidR="00EE5860" w:rsidRPr="00441CD0" w:rsidRDefault="00EE5860" w:rsidP="00BB0E1F">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B632DC0" w14:textId="77777777" w:rsidR="00EE5860" w:rsidRPr="00441CD0" w:rsidRDefault="00EE5860" w:rsidP="00BB0E1F">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DEFD4F" w14:textId="77777777" w:rsidR="00EE5860" w:rsidRPr="00441CD0" w:rsidRDefault="00EE5860" w:rsidP="00BB0E1F">
            <w:pPr>
              <w:pStyle w:val="TAL"/>
              <w:jc w:val="center"/>
              <w:rPr>
                <w:lang w:val="sv-SE"/>
              </w:rPr>
            </w:pPr>
            <w:r w:rsidRPr="00441CD0">
              <w:rPr>
                <w:lang w:val="sv-SE"/>
              </w:rPr>
              <w:t>Requested Access Availability Information</w:t>
            </w:r>
          </w:p>
        </w:tc>
      </w:tr>
      <w:bookmarkEnd w:id="4127"/>
    </w:tbl>
    <w:p w14:paraId="37700549" w14:textId="77777777" w:rsidR="00EE5860" w:rsidRPr="00441CD0" w:rsidRDefault="00EE5860" w:rsidP="00EE5860"/>
    <w:p w14:paraId="5F879F1A" w14:textId="77777777" w:rsidR="00EE5860" w:rsidRPr="00441CD0" w:rsidRDefault="00EE5860" w:rsidP="00EE5860">
      <w:r w:rsidRPr="00441CD0">
        <w:t xml:space="preserve">The </w:t>
      </w:r>
      <w:r w:rsidRPr="00441CD0">
        <w:rPr>
          <w:lang w:val="sv-SE"/>
        </w:rPr>
        <w:t>QoS Monitoring per QoS flow Control Information</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7.5.2.9-3</w:t>
      </w:r>
      <w:r w:rsidRPr="00441CD0">
        <w:rPr>
          <w:lang w:eastAsia="ja-JP"/>
        </w:rPr>
        <w:t>.</w:t>
      </w:r>
    </w:p>
    <w:p w14:paraId="193B3423" w14:textId="77777777" w:rsidR="004867D9" w:rsidRPr="00441CD0" w:rsidRDefault="004867D9" w:rsidP="004867D9">
      <w:pPr>
        <w:pStyle w:val="TH"/>
        <w:outlineLvl w:val="0"/>
        <w:rPr>
          <w:lang w:val="en-US"/>
        </w:rPr>
      </w:pPr>
      <w:bookmarkStart w:id="4128" w:name="_Toc27490783"/>
      <w:bookmarkStart w:id="4129" w:name="_Toc27557076"/>
      <w:bookmarkStart w:id="4130" w:name="_Toc27723993"/>
      <w:bookmarkStart w:id="4131" w:name="_Toc36031065"/>
      <w:bookmarkStart w:id="4132" w:name="_Toc36042985"/>
      <w:bookmarkStart w:id="4133" w:name="_Toc36814310"/>
      <w:bookmarkStart w:id="4134" w:name="_Toc44689164"/>
      <w:bookmarkStart w:id="4135" w:name="_Toc44923918"/>
      <w:bookmarkStart w:id="4136" w:name="_Toc51860888"/>
      <w:bookmarkStart w:id="4137" w:name="_Toc57930659"/>
      <w:bookmarkStart w:id="4138" w:name="_Toc57931289"/>
      <w:r w:rsidRPr="00441CD0">
        <w:t>Table 7.5.2</w:t>
      </w:r>
      <w:r w:rsidRPr="00001B1C">
        <w:rPr>
          <w:lang w:val="en-US"/>
        </w:rPr>
        <w:t>.9</w:t>
      </w:r>
      <w:r w:rsidRPr="00441CD0">
        <w:t xml:space="preserve">-3: </w:t>
      </w:r>
      <w:r w:rsidRPr="00441CD0">
        <w:rPr>
          <w:lang w:val="sv-SE"/>
        </w:rPr>
        <w:t>QoS Monitoring per QoS flow Control Information</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4867D9" w:rsidRPr="00441CD0" w14:paraId="43871322"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F4BDC43" w14:textId="77777777" w:rsidR="004867D9" w:rsidRPr="00441CD0" w:rsidRDefault="004867D9" w:rsidP="00964064">
            <w:pPr>
              <w:pStyle w:val="TAL"/>
              <w:rPr>
                <w:lang w:val="sv-SE"/>
              </w:rPr>
            </w:pPr>
            <w:bookmarkStart w:id="4139" w:name="MCCQCTEMPBM_00000088"/>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6C4DBCFF" w14:textId="77777777" w:rsidR="004867D9" w:rsidRPr="00441CD0" w:rsidRDefault="004867D9" w:rsidP="00964064">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D58677D" w14:textId="77777777" w:rsidR="004867D9" w:rsidRPr="00441CD0" w:rsidRDefault="004867D9" w:rsidP="00964064">
            <w:pPr>
              <w:pStyle w:val="TAC"/>
              <w:rPr>
                <w:lang w:val="sv-SE"/>
              </w:rPr>
            </w:pPr>
            <w:r w:rsidRPr="00441CD0">
              <w:rPr>
                <w:lang w:val="sv-SE"/>
              </w:rPr>
              <w:t>QoS Monitoring per QoS flow Control Information = 242 (decimal)</w:t>
            </w:r>
          </w:p>
        </w:tc>
      </w:tr>
      <w:tr w:rsidR="004867D9" w:rsidRPr="00441CD0" w14:paraId="44459424"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FF5C868" w14:textId="77777777" w:rsidR="004867D9" w:rsidRPr="00441CD0" w:rsidRDefault="004867D9" w:rsidP="00964064">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3161B72" w14:textId="77777777" w:rsidR="004867D9" w:rsidRPr="00441CD0" w:rsidRDefault="004867D9" w:rsidP="00964064">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22799D8" w14:textId="77777777" w:rsidR="004867D9" w:rsidRPr="00441CD0" w:rsidRDefault="004867D9" w:rsidP="00964064">
            <w:pPr>
              <w:pStyle w:val="TAC"/>
              <w:rPr>
                <w:lang w:val="sv-SE"/>
              </w:rPr>
            </w:pPr>
            <w:r w:rsidRPr="00441CD0">
              <w:rPr>
                <w:lang w:val="sv-SE"/>
              </w:rPr>
              <w:t>Length = n</w:t>
            </w:r>
          </w:p>
        </w:tc>
      </w:tr>
      <w:tr w:rsidR="004867D9" w:rsidRPr="00441CD0" w14:paraId="418455D4" w14:textId="77777777" w:rsidTr="00964064">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C50FB0C" w14:textId="77777777" w:rsidR="004867D9" w:rsidRPr="00441CD0" w:rsidRDefault="004867D9" w:rsidP="00964064">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9BBC29F" w14:textId="77777777" w:rsidR="004867D9" w:rsidRPr="00441CD0" w:rsidRDefault="004867D9" w:rsidP="00964064">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325F747" w14:textId="77777777" w:rsidR="004867D9" w:rsidRPr="00441CD0" w:rsidRDefault="004867D9" w:rsidP="00964064">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8C0408" w14:textId="77777777" w:rsidR="004867D9" w:rsidRPr="00441CD0" w:rsidRDefault="004867D9" w:rsidP="00964064">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838B50" w14:textId="77777777" w:rsidR="004867D9" w:rsidRPr="00441CD0" w:rsidRDefault="004867D9" w:rsidP="00964064">
            <w:pPr>
              <w:pStyle w:val="TAH"/>
              <w:rPr>
                <w:lang w:val="sv-SE"/>
              </w:rPr>
            </w:pPr>
            <w:r w:rsidRPr="00441CD0">
              <w:rPr>
                <w:lang w:val="sv-SE"/>
              </w:rPr>
              <w:t>IE Type</w:t>
            </w:r>
          </w:p>
        </w:tc>
      </w:tr>
      <w:tr w:rsidR="004867D9" w:rsidRPr="00441CD0" w14:paraId="280EA1FF" w14:textId="77777777" w:rsidTr="00964064">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CDD70B9" w14:textId="77777777" w:rsidR="004867D9" w:rsidRPr="00441CD0" w:rsidRDefault="004867D9" w:rsidP="00964064">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63A205B" w14:textId="77777777" w:rsidR="004867D9" w:rsidRPr="00441CD0" w:rsidRDefault="004867D9" w:rsidP="00964064">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EF810E9" w14:textId="77777777" w:rsidR="004867D9" w:rsidRPr="00441CD0" w:rsidRDefault="004867D9" w:rsidP="00964064">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DAD89EC" w14:textId="77777777" w:rsidR="004867D9" w:rsidRPr="00441CD0" w:rsidRDefault="004867D9" w:rsidP="00964064">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590DCF3" w14:textId="77777777" w:rsidR="004867D9" w:rsidRPr="00441CD0" w:rsidRDefault="004867D9" w:rsidP="00964064">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51795BA6" w14:textId="77777777" w:rsidR="004867D9" w:rsidRPr="00441CD0" w:rsidRDefault="004867D9" w:rsidP="00964064">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37BDD56F" w14:textId="77777777" w:rsidR="004867D9" w:rsidRPr="00441CD0" w:rsidRDefault="004867D9" w:rsidP="00964064">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8B1CCE8" w14:textId="77777777" w:rsidR="004867D9" w:rsidRPr="00441CD0" w:rsidRDefault="004867D9" w:rsidP="00964064">
            <w:pPr>
              <w:spacing w:after="0"/>
              <w:rPr>
                <w:rFonts w:ascii="Arial" w:hAnsi="Arial"/>
                <w:b/>
                <w:sz w:val="18"/>
                <w:lang w:val="sv-SE"/>
              </w:rPr>
            </w:pPr>
          </w:p>
        </w:tc>
      </w:tr>
      <w:tr w:rsidR="004867D9" w:rsidRPr="00441CD0" w14:paraId="18549AE3"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697293" w14:textId="77777777" w:rsidR="004867D9" w:rsidRPr="00441CD0" w:rsidRDefault="004867D9" w:rsidP="00964064">
            <w:pPr>
              <w:pStyle w:val="TAL"/>
              <w:rPr>
                <w:lang w:val="sv-SE"/>
              </w:rPr>
            </w:pPr>
            <w:r w:rsidRPr="00441CD0">
              <w:rPr>
                <w:lang w:val="sv-SE"/>
              </w:rPr>
              <w:t>QFI</w:t>
            </w:r>
          </w:p>
        </w:tc>
        <w:tc>
          <w:tcPr>
            <w:tcW w:w="336" w:type="dxa"/>
            <w:tcBorders>
              <w:top w:val="single" w:sz="4" w:space="0" w:color="auto"/>
              <w:left w:val="single" w:sz="4" w:space="0" w:color="auto"/>
              <w:bottom w:val="single" w:sz="4" w:space="0" w:color="auto"/>
              <w:right w:val="single" w:sz="4" w:space="0" w:color="auto"/>
            </w:tcBorders>
          </w:tcPr>
          <w:p w14:paraId="6C5D616B" w14:textId="77777777" w:rsidR="004867D9" w:rsidRPr="00441CD0" w:rsidRDefault="004867D9" w:rsidP="00964064">
            <w:pPr>
              <w:pStyle w:val="TAL"/>
              <w:jc w:val="center"/>
              <w:rPr>
                <w:lang w:val="sv-SE"/>
              </w:rPr>
            </w:pPr>
            <w:r w:rsidRPr="00441CD0">
              <w:rPr>
                <w:rFonts w:hint="eastAsia"/>
                <w:lang w:val="sv-SE"/>
              </w:rPr>
              <w:t>M</w:t>
            </w:r>
          </w:p>
        </w:tc>
        <w:tc>
          <w:tcPr>
            <w:tcW w:w="4670" w:type="dxa"/>
            <w:tcBorders>
              <w:top w:val="single" w:sz="4" w:space="0" w:color="auto"/>
              <w:left w:val="single" w:sz="4" w:space="0" w:color="auto"/>
              <w:bottom w:val="single" w:sz="4" w:space="0" w:color="auto"/>
              <w:right w:val="single" w:sz="4" w:space="0" w:color="auto"/>
            </w:tcBorders>
          </w:tcPr>
          <w:p w14:paraId="556F34EA" w14:textId="77777777" w:rsidR="004867D9" w:rsidRPr="00441CD0" w:rsidRDefault="004867D9" w:rsidP="00964064">
            <w:pPr>
              <w:pStyle w:val="TAL"/>
              <w:rPr>
                <w:lang w:val="sv-SE"/>
              </w:rPr>
            </w:pPr>
            <w:r w:rsidRPr="00441CD0">
              <w:rPr>
                <w:rFonts w:hint="eastAsia"/>
                <w:lang w:val="sv-SE"/>
              </w:rPr>
              <w:t>T</w:t>
            </w:r>
            <w:r w:rsidRPr="00441CD0">
              <w:rPr>
                <w:lang w:val="sv-SE"/>
              </w:rPr>
              <w:t>his IE shall identify the QoS Flow Identifier for which QoS monitoring is required.</w:t>
            </w:r>
          </w:p>
          <w:p w14:paraId="264DD657" w14:textId="77777777" w:rsidR="004867D9" w:rsidRPr="00441CD0" w:rsidRDefault="004867D9" w:rsidP="00964064">
            <w:pPr>
              <w:pStyle w:val="TAL"/>
              <w:rPr>
                <w:lang w:val="sv-SE"/>
              </w:rPr>
            </w:pPr>
            <w:r w:rsidRPr="00441CD0">
              <w:rPr>
                <w:lang w:eastAsia="zh-CN"/>
              </w:rPr>
              <w:t>Several IEs within the same IE type may be present to represent different QoS flows.</w:t>
            </w:r>
          </w:p>
        </w:tc>
        <w:tc>
          <w:tcPr>
            <w:tcW w:w="370" w:type="dxa"/>
            <w:tcBorders>
              <w:top w:val="single" w:sz="4" w:space="0" w:color="auto"/>
              <w:left w:val="single" w:sz="4" w:space="0" w:color="auto"/>
              <w:bottom w:val="single" w:sz="4" w:space="0" w:color="auto"/>
              <w:right w:val="single" w:sz="4" w:space="0" w:color="auto"/>
            </w:tcBorders>
          </w:tcPr>
          <w:p w14:paraId="13249F93" w14:textId="77777777" w:rsidR="004867D9" w:rsidRPr="00441CD0" w:rsidRDefault="004867D9" w:rsidP="00964064">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7F0A8751" w14:textId="77777777" w:rsidR="004867D9" w:rsidRPr="00441CD0" w:rsidRDefault="004867D9" w:rsidP="00964064">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1F6221D" w14:textId="77777777" w:rsidR="004867D9" w:rsidRPr="00441CD0" w:rsidRDefault="004867D9" w:rsidP="00964064">
            <w:pPr>
              <w:pStyle w:val="TAL"/>
              <w:jc w:val="center"/>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A879DC1" w14:textId="77777777" w:rsidR="004867D9" w:rsidRPr="00441CD0" w:rsidRDefault="004867D9" w:rsidP="00964064">
            <w:pPr>
              <w:pStyle w:val="TAL"/>
              <w:jc w:val="center"/>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FBBF28A" w14:textId="77777777" w:rsidR="004867D9" w:rsidRPr="00441CD0" w:rsidRDefault="004867D9" w:rsidP="00964064">
            <w:pPr>
              <w:pStyle w:val="TAL"/>
              <w:jc w:val="center"/>
              <w:rPr>
                <w:lang w:val="sv-SE"/>
              </w:rPr>
            </w:pPr>
            <w:r w:rsidRPr="00441CD0">
              <w:rPr>
                <w:rFonts w:hint="eastAsia"/>
                <w:lang w:val="sv-SE"/>
              </w:rPr>
              <w:t>Q</w:t>
            </w:r>
            <w:r w:rsidRPr="00441CD0">
              <w:rPr>
                <w:lang w:val="sv-SE"/>
              </w:rPr>
              <w:t>FI</w:t>
            </w:r>
          </w:p>
        </w:tc>
      </w:tr>
      <w:tr w:rsidR="004867D9" w:rsidRPr="00441CD0" w14:paraId="5CBDD150"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hideMark/>
          </w:tcPr>
          <w:p w14:paraId="00C6A899" w14:textId="77777777" w:rsidR="004867D9" w:rsidRPr="00441CD0" w:rsidRDefault="004867D9" w:rsidP="00964064">
            <w:pPr>
              <w:pStyle w:val="TAL"/>
              <w:rPr>
                <w:lang w:val="sv-SE"/>
              </w:rPr>
            </w:pPr>
            <w:r w:rsidRPr="00441CD0">
              <w:t xml:space="preserve">Requested </w:t>
            </w:r>
            <w:r w:rsidRPr="00441CD0">
              <w:rPr>
                <w:noProof/>
                <w:lang w:eastAsia="zh-CN"/>
              </w:rPr>
              <w:t>QoS Monitoring</w:t>
            </w:r>
          </w:p>
        </w:tc>
        <w:tc>
          <w:tcPr>
            <w:tcW w:w="336" w:type="dxa"/>
            <w:tcBorders>
              <w:top w:val="single" w:sz="4" w:space="0" w:color="auto"/>
              <w:left w:val="single" w:sz="4" w:space="0" w:color="auto"/>
              <w:bottom w:val="single" w:sz="4" w:space="0" w:color="auto"/>
              <w:right w:val="single" w:sz="4" w:space="0" w:color="auto"/>
            </w:tcBorders>
            <w:hideMark/>
          </w:tcPr>
          <w:p w14:paraId="603E968D" w14:textId="77777777" w:rsidR="004867D9" w:rsidRPr="00441CD0" w:rsidRDefault="004867D9" w:rsidP="00964064">
            <w:pPr>
              <w:pStyle w:val="TAL"/>
              <w:jc w:val="center"/>
              <w:rPr>
                <w:szCs w:val="18"/>
                <w:lang w:val="sv-SE"/>
              </w:rPr>
            </w:pPr>
            <w:r w:rsidRPr="00441CD0">
              <w:rPr>
                <w:szCs w:val="18"/>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5C227610" w14:textId="77777777" w:rsidR="004867D9" w:rsidRPr="00441CD0" w:rsidRDefault="004867D9" w:rsidP="00964064">
            <w:pPr>
              <w:pStyle w:val="TAL"/>
              <w:rPr>
                <w:lang w:val="sv-SE"/>
              </w:rPr>
            </w:pPr>
            <w:r w:rsidRPr="00441CD0">
              <w:t>This IE shall</w:t>
            </w:r>
            <w:r w:rsidRPr="00441CD0">
              <w:rPr>
                <w:rFonts w:cs="Arial" w:hint="eastAsia"/>
                <w:noProof/>
                <w:szCs w:val="18"/>
                <w:lang w:eastAsia="zh-CN"/>
              </w:rPr>
              <w:t xml:space="preserve"> </w:t>
            </w:r>
            <w:r w:rsidRPr="00441CD0">
              <w:rPr>
                <w:rFonts w:cs="Arial"/>
                <w:noProof/>
                <w:szCs w:val="18"/>
                <w:lang w:eastAsia="zh-CN"/>
              </w:rPr>
              <w:t>i</w:t>
            </w:r>
            <w:r w:rsidRPr="00441CD0">
              <w:rPr>
                <w:rFonts w:cs="Arial" w:hint="eastAsia"/>
                <w:noProof/>
                <w:szCs w:val="18"/>
                <w:lang w:eastAsia="zh-CN"/>
              </w:rPr>
              <w:t xml:space="preserve">ndicate </w:t>
            </w:r>
            <w:r w:rsidRPr="00441CD0">
              <w:rPr>
                <w:rFonts w:cs="Arial"/>
                <w:noProof/>
                <w:szCs w:val="18"/>
                <w:lang w:eastAsia="zh-CN"/>
              </w:rPr>
              <w:t xml:space="preserve">whether </w:t>
            </w:r>
            <w:r w:rsidRPr="00441CD0">
              <w:t>the uplink</w:t>
            </w:r>
            <w:r w:rsidRPr="00441CD0">
              <w:rPr>
                <w:lang w:val="en-US"/>
              </w:rPr>
              <w:t>,</w:t>
            </w:r>
            <w:r w:rsidRPr="00441CD0">
              <w:t xml:space="preserve"> downlink</w:t>
            </w:r>
            <w:r w:rsidRPr="00441CD0">
              <w:rPr>
                <w:lang w:val="en-US"/>
              </w:rPr>
              <w:t xml:space="preserve"> </w:t>
            </w:r>
            <w:r w:rsidRPr="00441CD0">
              <w:t>and/or round trip packet delay between the UE and the UPF (PSA) shall be monitored</w:t>
            </w:r>
            <w:r>
              <w:t>, and whether QoS monitoring is performed based on GTP-U path monitoring</w:t>
            </w:r>
            <w:r w:rsidRPr="00441CD0">
              <w:rPr>
                <w:rFonts w:cs="Arial"/>
                <w:noProof/>
                <w:szCs w:val="18"/>
                <w:lang w:eastAsia="zh-CN"/>
              </w:rPr>
              <w:t>.</w:t>
            </w:r>
            <w:r>
              <w:rPr>
                <w:rFonts w:cs="Arial"/>
                <w:noProof/>
                <w:szCs w:val="18"/>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31183D1F" w14:textId="77777777" w:rsidR="004867D9" w:rsidRPr="00441CD0" w:rsidRDefault="004867D9" w:rsidP="00964064">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9EDAB07"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C6DA12"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0A8DD06"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9340C03" w14:textId="77777777" w:rsidR="004867D9" w:rsidRPr="00441CD0" w:rsidRDefault="004867D9" w:rsidP="00964064">
            <w:pPr>
              <w:pStyle w:val="TAC"/>
              <w:rPr>
                <w:lang w:val="sv-SE"/>
              </w:rPr>
            </w:pPr>
            <w:r w:rsidRPr="00441CD0">
              <w:t xml:space="preserve">Requested </w:t>
            </w:r>
            <w:r w:rsidRPr="00441CD0">
              <w:rPr>
                <w:noProof/>
                <w:lang w:eastAsia="zh-CN"/>
              </w:rPr>
              <w:t>QoS Monitoring</w:t>
            </w:r>
          </w:p>
        </w:tc>
      </w:tr>
      <w:tr w:rsidR="004867D9" w:rsidRPr="00441CD0" w14:paraId="2C6ED0E9"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tcPr>
          <w:p w14:paraId="7913DE93" w14:textId="77777777" w:rsidR="004867D9" w:rsidRPr="00441CD0" w:rsidRDefault="004867D9" w:rsidP="00964064">
            <w:pPr>
              <w:pStyle w:val="TAL"/>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336" w:type="dxa"/>
            <w:tcBorders>
              <w:top w:val="single" w:sz="4" w:space="0" w:color="auto"/>
              <w:left w:val="single" w:sz="4" w:space="0" w:color="auto"/>
              <w:bottom w:val="single" w:sz="4" w:space="0" w:color="auto"/>
              <w:right w:val="single" w:sz="4" w:space="0" w:color="auto"/>
            </w:tcBorders>
          </w:tcPr>
          <w:p w14:paraId="0A4E988E" w14:textId="77777777" w:rsidR="004867D9" w:rsidRPr="00441CD0" w:rsidRDefault="004867D9" w:rsidP="00964064">
            <w:pPr>
              <w:pStyle w:val="TAL"/>
              <w:jc w:val="center"/>
              <w:rPr>
                <w:szCs w:val="18"/>
                <w:lang w:val="sv-SE" w:eastAsia="zh-CN"/>
              </w:rPr>
            </w:pPr>
            <w:r w:rsidRPr="00441CD0">
              <w:rPr>
                <w:rFonts w:hint="eastAsia"/>
                <w:szCs w:val="18"/>
                <w:lang w:val="sv-SE" w:eastAsia="zh-CN"/>
              </w:rPr>
              <w:t>M</w:t>
            </w:r>
          </w:p>
        </w:tc>
        <w:tc>
          <w:tcPr>
            <w:tcW w:w="4670" w:type="dxa"/>
            <w:tcBorders>
              <w:top w:val="single" w:sz="4" w:space="0" w:color="auto"/>
              <w:left w:val="single" w:sz="4" w:space="0" w:color="auto"/>
              <w:bottom w:val="single" w:sz="4" w:space="0" w:color="auto"/>
              <w:right w:val="single" w:sz="4" w:space="0" w:color="auto"/>
            </w:tcBorders>
          </w:tcPr>
          <w:p w14:paraId="043F297A" w14:textId="699060EF" w:rsidR="004867D9" w:rsidRPr="00441CD0" w:rsidRDefault="004867D9" w:rsidP="00964064">
            <w:pPr>
              <w:pStyle w:val="TAL"/>
            </w:pPr>
            <w:r w:rsidRPr="00441CD0">
              <w:t>This IE shall</w:t>
            </w:r>
            <w:r w:rsidRPr="00441CD0">
              <w:rPr>
                <w:lang w:eastAsia="ko-KR"/>
              </w:rPr>
              <w:t xml:space="preserve"> indicate the </w:t>
            </w:r>
            <w:r w:rsidRPr="00441CD0">
              <w:rPr>
                <w:lang w:val="en-US"/>
              </w:rPr>
              <w:t>frequency for the reporting, i.e</w:t>
            </w:r>
            <w:r w:rsidRPr="00441CD0">
              <w:rPr>
                <w:rFonts w:hint="eastAsia"/>
                <w:lang w:val="en-US" w:eastAsia="zh-CN"/>
              </w:rPr>
              <w:t>.</w:t>
            </w:r>
            <w:r w:rsidRPr="00441CD0">
              <w:rPr>
                <w:lang w:val="en-US" w:eastAsia="zh-CN"/>
              </w:rPr>
              <w:t xml:space="preserve"> </w:t>
            </w:r>
            <w:r w:rsidRPr="00441CD0">
              <w:rPr>
                <w:lang w:eastAsia="ko-KR"/>
              </w:rPr>
              <w:t>event triggered</w:t>
            </w:r>
            <w:r>
              <w:rPr>
                <w:lang w:eastAsia="ko-KR"/>
              </w:rPr>
              <w:t xml:space="preserve"> or</w:t>
            </w:r>
            <w:r w:rsidRPr="00441CD0">
              <w:rPr>
                <w:lang w:eastAsia="ko-KR"/>
              </w:rPr>
              <w:t xml:space="preserve"> </w:t>
            </w:r>
            <w:r w:rsidRPr="00441CD0">
              <w:rPr>
                <w:lang w:val="en-US"/>
              </w:rPr>
              <w:t>periodic</w:t>
            </w:r>
            <w:r>
              <w:rPr>
                <w:lang w:val="en-US"/>
              </w:rPr>
              <w:t xml:space="preserve"> QoS monitoring reporting</w:t>
            </w:r>
            <w:r w:rsidRPr="00441CD0">
              <w:rPr>
                <w:rFonts w:cs="Arial"/>
                <w:noProof/>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0626CF0B" w14:textId="77777777" w:rsidR="004867D9" w:rsidRPr="00441CD0" w:rsidRDefault="004867D9" w:rsidP="00964064">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19E1826F" w14:textId="77777777" w:rsidR="004867D9" w:rsidRPr="00441CD0" w:rsidRDefault="004867D9" w:rsidP="00964064">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B55A0F5"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1F0CBF88"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471C86DE" w14:textId="77777777" w:rsidR="004867D9" w:rsidRPr="00441CD0" w:rsidRDefault="004867D9" w:rsidP="00964064">
            <w:pPr>
              <w:pStyle w:val="TAC"/>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r>
      <w:tr w:rsidR="004867D9" w:rsidRPr="00441CD0" w14:paraId="53B85787"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tcPr>
          <w:p w14:paraId="32514174" w14:textId="77777777" w:rsidR="004867D9" w:rsidRPr="00441CD0" w:rsidRDefault="004867D9" w:rsidP="00964064">
            <w:pPr>
              <w:pStyle w:val="TAL"/>
              <w:rPr>
                <w:noProof/>
                <w:lang w:eastAsia="zh-CN"/>
              </w:rPr>
            </w:pPr>
            <w:r w:rsidRPr="00441CD0">
              <w:t>Packet Delay Thresholds</w:t>
            </w:r>
          </w:p>
        </w:tc>
        <w:tc>
          <w:tcPr>
            <w:tcW w:w="336" w:type="dxa"/>
            <w:tcBorders>
              <w:top w:val="single" w:sz="4" w:space="0" w:color="auto"/>
              <w:left w:val="single" w:sz="4" w:space="0" w:color="auto"/>
              <w:bottom w:val="single" w:sz="4" w:space="0" w:color="auto"/>
              <w:right w:val="single" w:sz="4" w:space="0" w:color="auto"/>
            </w:tcBorders>
          </w:tcPr>
          <w:p w14:paraId="7248CB91" w14:textId="77777777" w:rsidR="004867D9" w:rsidRPr="00441CD0" w:rsidRDefault="004867D9" w:rsidP="00964064">
            <w:pPr>
              <w:pStyle w:val="TAL"/>
              <w:jc w:val="center"/>
              <w:rPr>
                <w:szCs w:val="18"/>
                <w:lang w:val="sv-S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8412E99" w14:textId="54222A2E" w:rsidR="004867D9" w:rsidRPr="00441CD0" w:rsidRDefault="004867D9" w:rsidP="00964064">
            <w:pPr>
              <w:pStyle w:val="TAL"/>
            </w:pPr>
            <w:r w:rsidRPr="00441CD0">
              <w:t xml:space="preserve">This IE shall be present if </w:t>
            </w:r>
            <w:r w:rsidRPr="00441CD0">
              <w:rPr>
                <w:noProof/>
              </w:rPr>
              <w:t>event triggered QoS monitoring reporting</w:t>
            </w:r>
            <w:r w:rsidRPr="00441CD0">
              <w:t xml:space="preserve"> is used and reporting is required upon reaching a delay threshold. When present, it shall indicate the packet delay after which the UP function shall report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14:paraId="47A55C27" w14:textId="77777777" w:rsidR="004867D9" w:rsidRPr="00441CD0" w:rsidRDefault="004867D9" w:rsidP="00964064">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CD2354" w14:textId="77777777" w:rsidR="004867D9" w:rsidRPr="00441CD0" w:rsidRDefault="004867D9" w:rsidP="0096406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1D11B38" w14:textId="77777777" w:rsidR="004867D9" w:rsidRPr="00441CD0" w:rsidRDefault="004867D9" w:rsidP="00964064">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E0DF4AF"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870A009" w14:textId="77777777" w:rsidR="004867D9" w:rsidRPr="00441CD0" w:rsidRDefault="004867D9" w:rsidP="00964064">
            <w:pPr>
              <w:pStyle w:val="TAC"/>
              <w:rPr>
                <w:noProof/>
                <w:lang w:eastAsia="zh-CN"/>
              </w:rPr>
            </w:pPr>
            <w:r w:rsidRPr="00441CD0">
              <w:t>Packet Delay Thresholds</w:t>
            </w:r>
          </w:p>
        </w:tc>
      </w:tr>
      <w:tr w:rsidR="004867D9" w:rsidRPr="00441CD0" w14:paraId="67568957"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tcPr>
          <w:p w14:paraId="6202C336" w14:textId="77777777" w:rsidR="004867D9" w:rsidRPr="00441CD0" w:rsidRDefault="004867D9" w:rsidP="00964064">
            <w:pPr>
              <w:pStyle w:val="TAL"/>
              <w:rPr>
                <w:lang w:val="sv-SE"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336" w:type="dxa"/>
            <w:tcBorders>
              <w:top w:val="single" w:sz="4" w:space="0" w:color="auto"/>
              <w:left w:val="single" w:sz="4" w:space="0" w:color="auto"/>
              <w:bottom w:val="single" w:sz="4" w:space="0" w:color="auto"/>
              <w:right w:val="single" w:sz="4" w:space="0" w:color="auto"/>
            </w:tcBorders>
          </w:tcPr>
          <w:p w14:paraId="1F07E169" w14:textId="77777777" w:rsidR="004867D9" w:rsidRPr="00441CD0" w:rsidRDefault="004867D9" w:rsidP="00964064">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C5F371D" w14:textId="77777777" w:rsidR="004867D9" w:rsidRPr="00441CD0" w:rsidRDefault="004867D9" w:rsidP="00964064">
            <w:pPr>
              <w:pStyle w:val="TAL"/>
              <w:rPr>
                <w:lang w:val="sv-SE"/>
              </w:rPr>
            </w:pPr>
            <w:r w:rsidRPr="00441CD0">
              <w:rPr>
                <w:rFonts w:hint="eastAsia"/>
                <w:lang w:eastAsia="zh-CN"/>
              </w:rPr>
              <w:t>T</w:t>
            </w:r>
            <w:r w:rsidRPr="00441CD0">
              <w:rPr>
                <w:lang w:eastAsia="zh-CN"/>
              </w:rPr>
              <w:t xml:space="preserve">his IE shall be present if </w:t>
            </w:r>
            <w:r w:rsidRPr="00441CD0">
              <w:rPr>
                <w:noProof/>
              </w:rPr>
              <w:t>event triggered QoS monitoring repor</w:t>
            </w:r>
            <w:r w:rsidRPr="00441CD0">
              <w:t>ting is required. When present, it shall indicate the minimum waiting time between two consecutive reports after which the UP function may report new QoS monitoring result to the CP function for this SRR.</w:t>
            </w:r>
          </w:p>
        </w:tc>
        <w:tc>
          <w:tcPr>
            <w:tcW w:w="370" w:type="dxa"/>
            <w:tcBorders>
              <w:top w:val="single" w:sz="4" w:space="0" w:color="auto"/>
              <w:left w:val="single" w:sz="4" w:space="0" w:color="auto"/>
              <w:bottom w:val="single" w:sz="4" w:space="0" w:color="auto"/>
              <w:right w:val="single" w:sz="4" w:space="0" w:color="auto"/>
            </w:tcBorders>
          </w:tcPr>
          <w:p w14:paraId="3BD20F54" w14:textId="77777777" w:rsidR="004867D9" w:rsidRPr="00441CD0" w:rsidRDefault="004867D9" w:rsidP="00964064">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4A2E169" w14:textId="77777777" w:rsidR="004867D9" w:rsidRPr="00441CD0" w:rsidRDefault="004867D9" w:rsidP="00964064">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7AE2F17"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0517D2A"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13B9F2F" w14:textId="77777777" w:rsidR="004867D9" w:rsidRPr="00441CD0" w:rsidRDefault="004867D9" w:rsidP="00964064">
            <w:pPr>
              <w:pStyle w:val="TAC"/>
              <w:rPr>
                <w:lang w:val="sv-SE"/>
              </w:rPr>
            </w:pPr>
            <w:r w:rsidRPr="00441CD0">
              <w:rPr>
                <w:lang w:val="sv-SE" w:eastAsia="zh-CN"/>
              </w:rPr>
              <w:t xml:space="preserve">Minimum </w:t>
            </w:r>
            <w:r w:rsidRPr="00441CD0">
              <w:rPr>
                <w:rFonts w:hint="eastAsia"/>
                <w:lang w:val="sv-SE" w:eastAsia="zh-CN"/>
              </w:rPr>
              <w:t>W</w:t>
            </w:r>
            <w:r w:rsidRPr="00441CD0">
              <w:rPr>
                <w:lang w:val="sv-SE" w:eastAsia="zh-CN"/>
              </w:rPr>
              <w:t>ait Time</w:t>
            </w:r>
          </w:p>
        </w:tc>
      </w:tr>
      <w:tr w:rsidR="004867D9" w:rsidRPr="00441CD0" w14:paraId="25501E39" w14:textId="77777777" w:rsidTr="00964064">
        <w:trPr>
          <w:jc w:val="center"/>
        </w:trPr>
        <w:tc>
          <w:tcPr>
            <w:tcW w:w="1560" w:type="dxa"/>
            <w:tcBorders>
              <w:top w:val="single" w:sz="4" w:space="0" w:color="auto"/>
              <w:left w:val="single" w:sz="4" w:space="0" w:color="auto"/>
              <w:bottom w:val="single" w:sz="4" w:space="0" w:color="auto"/>
              <w:right w:val="single" w:sz="4" w:space="0" w:color="auto"/>
            </w:tcBorders>
          </w:tcPr>
          <w:p w14:paraId="7DDFC271" w14:textId="77777777" w:rsidR="004867D9" w:rsidRPr="00441CD0" w:rsidRDefault="004867D9" w:rsidP="00964064">
            <w:pPr>
              <w:pStyle w:val="TAL"/>
              <w:rPr>
                <w:lang w:val="sv-SE"/>
              </w:rPr>
            </w:pPr>
            <w:r w:rsidRPr="00441CD0">
              <w:t>Measurement Period</w:t>
            </w:r>
          </w:p>
        </w:tc>
        <w:tc>
          <w:tcPr>
            <w:tcW w:w="336" w:type="dxa"/>
            <w:tcBorders>
              <w:top w:val="single" w:sz="4" w:space="0" w:color="auto"/>
              <w:left w:val="single" w:sz="4" w:space="0" w:color="auto"/>
              <w:bottom w:val="single" w:sz="4" w:space="0" w:color="auto"/>
              <w:right w:val="single" w:sz="4" w:space="0" w:color="auto"/>
            </w:tcBorders>
          </w:tcPr>
          <w:p w14:paraId="0C336DAD" w14:textId="77777777" w:rsidR="004867D9" w:rsidRPr="00441CD0" w:rsidRDefault="004867D9" w:rsidP="00964064">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C034CCE" w14:textId="3DB9057F" w:rsidR="004867D9" w:rsidRPr="00441CD0" w:rsidRDefault="004867D9" w:rsidP="00964064">
            <w:pPr>
              <w:pStyle w:val="TAL"/>
            </w:pPr>
            <w:r w:rsidRPr="00441CD0">
              <w:t xml:space="preserve">This IE shall be present if </w:t>
            </w:r>
            <w:r>
              <w:t>P</w:t>
            </w:r>
            <w:r w:rsidRPr="00441CD0">
              <w:t xml:space="preserve">eriodic </w:t>
            </w:r>
            <w:r w:rsidRPr="00441CD0">
              <w:rPr>
                <w:noProof/>
              </w:rPr>
              <w:t>QoS monitoring reporting</w:t>
            </w:r>
            <w:r w:rsidRPr="00441CD0">
              <w:t xml:space="preserve"> </w:t>
            </w:r>
            <w:r>
              <w:t xml:space="preserve">or </w:t>
            </w:r>
            <w:r w:rsidRPr="00441CD0">
              <w:rPr>
                <w:noProof/>
              </w:rPr>
              <w:t>Event Triggered QoS monitoring reporting</w:t>
            </w:r>
            <w:r w:rsidRPr="00441CD0">
              <w:t xml:space="preserve"> is required. When present, it shall indicate the period for generating and reporting QoS monitoring reports</w:t>
            </w:r>
            <w:r>
              <w:t xml:space="preserve"> (</w:t>
            </w:r>
            <w:r w:rsidRPr="00441CD0">
              <w:rPr>
                <w:lang w:val="en-US"/>
              </w:rPr>
              <w:t xml:space="preserve">if </w:t>
            </w:r>
            <w:r w:rsidRPr="00441CD0">
              <w:t xml:space="preserve">periodic </w:t>
            </w:r>
            <w:r w:rsidRPr="00441CD0">
              <w:rPr>
                <w:noProof/>
              </w:rPr>
              <w:t>QoS monitoring reporting</w:t>
            </w:r>
            <w:r>
              <w:rPr>
                <w:noProof/>
              </w:rPr>
              <w:t xml:space="preserve"> is required</w:t>
            </w:r>
            <w:r>
              <w:t xml:space="preserve">) and </w:t>
            </w:r>
            <w:r>
              <w:rPr>
                <w:noProof/>
                <w:lang w:eastAsia="zh-CN"/>
              </w:rPr>
              <w:t xml:space="preserve">the period used for detecting and reporting a QoS monitoring measurement failure (if </w:t>
            </w:r>
            <w:r w:rsidRPr="00441CD0">
              <w:t>Periodic</w:t>
            </w:r>
            <w:r w:rsidRPr="00441CD0">
              <w:rPr>
                <w:noProof/>
              </w:rPr>
              <w:t xml:space="preserve"> QoS monitoring reporting</w:t>
            </w:r>
            <w:r w:rsidRPr="00441CD0">
              <w:t xml:space="preserve"> </w:t>
            </w:r>
            <w:r>
              <w:t xml:space="preserve">or </w:t>
            </w:r>
            <w:r w:rsidRPr="00441CD0">
              <w:rPr>
                <w:noProof/>
              </w:rPr>
              <w:t>Event Triggered QoS monitoring reporting</w:t>
            </w:r>
            <w:r w:rsidRPr="00441CD0">
              <w:t xml:space="preserve"> is required</w:t>
            </w:r>
            <w:r>
              <w:rPr>
                <w:noProof/>
                <w:lang w:eastAsia="zh-CN"/>
              </w:rPr>
              <w:t>)</w:t>
            </w:r>
            <w:r w:rsidRPr="00441CD0">
              <w:t>.</w:t>
            </w:r>
          </w:p>
          <w:p w14:paraId="15A65534" w14:textId="7E14AA5B" w:rsidR="004867D9" w:rsidRPr="00441CD0" w:rsidRDefault="004867D9" w:rsidP="00964064">
            <w:pPr>
              <w:pStyle w:val="TAL"/>
              <w:rPr>
                <w:lang w:val="sv-SE"/>
              </w:rPr>
            </w:pPr>
            <w:r w:rsidRPr="00441CD0">
              <w:t xml:space="preserve">(NOTE </w:t>
            </w:r>
            <w:r>
              <w:t>1</w:t>
            </w:r>
            <w:r w:rsidRPr="00441CD0">
              <w:t>)</w:t>
            </w:r>
            <w:r>
              <w:t xml:space="preserve"> (NOTE 2)</w:t>
            </w:r>
          </w:p>
        </w:tc>
        <w:tc>
          <w:tcPr>
            <w:tcW w:w="370" w:type="dxa"/>
            <w:tcBorders>
              <w:top w:val="single" w:sz="4" w:space="0" w:color="auto"/>
              <w:left w:val="single" w:sz="4" w:space="0" w:color="auto"/>
              <w:bottom w:val="single" w:sz="4" w:space="0" w:color="auto"/>
              <w:right w:val="single" w:sz="4" w:space="0" w:color="auto"/>
            </w:tcBorders>
          </w:tcPr>
          <w:p w14:paraId="291F619E" w14:textId="77777777" w:rsidR="004867D9" w:rsidRPr="00441CD0" w:rsidRDefault="004867D9" w:rsidP="00964064">
            <w:pPr>
              <w:pStyle w:val="TAC"/>
              <w:rPr>
                <w:lang w:val="de-D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33F0A6F1" w14:textId="77777777" w:rsidR="004867D9" w:rsidRPr="00441CD0" w:rsidRDefault="004867D9" w:rsidP="00964064">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32413C66"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BB6EE86" w14:textId="77777777" w:rsidR="004867D9" w:rsidRPr="00441CD0" w:rsidRDefault="004867D9" w:rsidP="00964064">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3E93984" w14:textId="77777777" w:rsidR="004867D9" w:rsidRPr="00441CD0" w:rsidRDefault="004867D9" w:rsidP="00964064">
            <w:pPr>
              <w:pStyle w:val="TAC"/>
              <w:rPr>
                <w:lang w:val="sv-SE"/>
              </w:rPr>
            </w:pPr>
            <w:r w:rsidRPr="00441CD0">
              <w:t>Measurement Period</w:t>
            </w:r>
          </w:p>
        </w:tc>
      </w:tr>
      <w:tr w:rsidR="004867D9" w:rsidRPr="00441CD0" w14:paraId="245BABEA" w14:textId="77777777" w:rsidTr="00964064">
        <w:trPr>
          <w:jc w:val="center"/>
        </w:trPr>
        <w:tc>
          <w:tcPr>
            <w:tcW w:w="9450" w:type="dxa"/>
            <w:gridSpan w:val="8"/>
            <w:tcBorders>
              <w:top w:val="single" w:sz="4" w:space="0" w:color="auto"/>
              <w:left w:val="single" w:sz="4" w:space="0" w:color="auto"/>
              <w:bottom w:val="single" w:sz="4" w:space="0" w:color="auto"/>
              <w:right w:val="single" w:sz="4" w:space="0" w:color="auto"/>
            </w:tcBorders>
          </w:tcPr>
          <w:p w14:paraId="70C745CF" w14:textId="2F06E25C" w:rsidR="004867D9" w:rsidRDefault="004867D9" w:rsidP="00964064">
            <w:pPr>
              <w:pStyle w:val="TAN"/>
            </w:pPr>
            <w:r w:rsidRPr="00441CD0">
              <w:t xml:space="preserve">NOTE </w:t>
            </w:r>
            <w:r>
              <w:t>1</w:t>
            </w:r>
            <w:r w:rsidRPr="00441CD0">
              <w:t>:</w:t>
            </w:r>
            <w:r w:rsidRPr="00441CD0">
              <w:tab/>
              <w:t xml:space="preserve">If </w:t>
            </w:r>
            <w:r w:rsidRPr="00441CD0">
              <w:rPr>
                <w:lang w:eastAsia="zh-CN"/>
              </w:rPr>
              <w:t xml:space="preserve">no time stamp is received in </w:t>
            </w:r>
            <w:r w:rsidRPr="00441CD0">
              <w:t>uplink packet for a delay exceeding the Measurement Period</w:t>
            </w:r>
            <w:r>
              <w:t xml:space="preserve"> (i.e. </w:t>
            </w:r>
            <w:r>
              <w:rPr>
                <w:noProof/>
                <w:lang w:eastAsia="zh-CN"/>
              </w:rPr>
              <w:t>no measurement result is available in the UPF within the reporting period)</w:t>
            </w:r>
            <w:r w:rsidRPr="00441CD0">
              <w:t xml:space="preserve">, the UP function shall generate a QoS monitoring report indicating a packet delay measurement failure to the </w:t>
            </w:r>
            <w:r>
              <w:t>SMF</w:t>
            </w:r>
            <w:r w:rsidRPr="00441CD0">
              <w:t>.</w:t>
            </w:r>
          </w:p>
          <w:p w14:paraId="27CDFC7A" w14:textId="128C928C" w:rsidR="004867D9" w:rsidRPr="00441CD0" w:rsidRDefault="004867D9" w:rsidP="00964064">
            <w:pPr>
              <w:pStyle w:val="TAN"/>
            </w:pPr>
            <w:r>
              <w:t>NOTE 2:</w:t>
            </w:r>
            <w:r>
              <w:tab/>
              <w:t xml:space="preserve">SMF implementations complying with an earlier version of the specification may not support providing the Measurement Period if the Reporting Frequency IE is set to Event Triggered QoS monitoring reporting. If so, it is implementation specific whether/how the UPF generates QoS monitoring measurement failure report.  </w:t>
            </w:r>
          </w:p>
        </w:tc>
      </w:tr>
    </w:tbl>
    <w:bookmarkEnd w:id="4139"/>
    <w:p w14:paraId="6BDEF072" w14:textId="77777777" w:rsidR="004867D9" w:rsidRDefault="004867D9" w:rsidP="004867D9">
      <w:r>
        <w:t>/</w:t>
      </w:r>
    </w:p>
    <w:p w14:paraId="7A0CCDBF" w14:textId="77777777" w:rsidR="00EE5860" w:rsidRPr="00441CD0" w:rsidRDefault="00EE5860" w:rsidP="00EE5860">
      <w:pPr>
        <w:pStyle w:val="Heading4"/>
        <w:rPr>
          <w:rFonts w:cs="Arial"/>
          <w:bCs/>
          <w:lang w:eastAsia="zh-CN"/>
        </w:rPr>
      </w:pPr>
      <w:bookmarkStart w:id="4140" w:name="_Toc160974415"/>
      <w:r w:rsidRPr="00441CD0">
        <w:t>7.5.</w:t>
      </w:r>
      <w:r w:rsidRPr="00441CD0">
        <w:rPr>
          <w:lang w:eastAsia="zh-CN"/>
        </w:rPr>
        <w:t>2</w:t>
      </w:r>
      <w:r w:rsidRPr="00441CD0">
        <w:t>.</w:t>
      </w:r>
      <w:r w:rsidRPr="00441CD0">
        <w:rPr>
          <w:lang w:eastAsia="zh-CN"/>
        </w:rPr>
        <w:t>10</w:t>
      </w:r>
      <w:r w:rsidRPr="00441CD0">
        <w:tab/>
      </w:r>
      <w:r w:rsidRPr="00441CD0">
        <w:rPr>
          <w:lang w:eastAsia="zh-CN"/>
        </w:rPr>
        <w:t>Provide ATSSS Control Information</w:t>
      </w:r>
      <w:r w:rsidRPr="00441CD0">
        <w:t xml:space="preserve"> IE within </w:t>
      </w:r>
      <w:r w:rsidRPr="00441CD0">
        <w:rPr>
          <w:lang w:eastAsia="zh-CN"/>
        </w:rPr>
        <w:t>PFCP</w:t>
      </w:r>
      <w:r w:rsidRPr="00441CD0">
        <w:t xml:space="preserve"> Session Establishment Re</w:t>
      </w:r>
      <w:r w:rsidRPr="00441CD0">
        <w:rPr>
          <w:lang w:eastAsia="zh-CN"/>
        </w:rPr>
        <w:t>quest</w:t>
      </w:r>
      <w:bookmarkEnd w:id="4128"/>
      <w:bookmarkEnd w:id="4129"/>
      <w:bookmarkEnd w:id="4130"/>
      <w:bookmarkEnd w:id="4131"/>
      <w:bookmarkEnd w:id="4132"/>
      <w:bookmarkEnd w:id="4133"/>
      <w:bookmarkEnd w:id="4134"/>
      <w:bookmarkEnd w:id="4135"/>
      <w:bookmarkEnd w:id="4136"/>
      <w:bookmarkEnd w:id="4137"/>
      <w:bookmarkEnd w:id="4138"/>
      <w:bookmarkEnd w:id="4140"/>
    </w:p>
    <w:p w14:paraId="583E057B" w14:textId="77777777" w:rsidR="00EE5860" w:rsidRPr="00441CD0" w:rsidRDefault="00EE5860" w:rsidP="00EE5860">
      <w:r w:rsidRPr="00441CD0">
        <w:t xml:space="preserve">The </w:t>
      </w:r>
      <w:r w:rsidRPr="00441CD0">
        <w:rPr>
          <w:lang w:eastAsia="zh-CN"/>
        </w:rPr>
        <w:t xml:space="preserve">Provide </w:t>
      </w:r>
      <w:r w:rsidRPr="00441CD0">
        <w:rPr>
          <w:lang w:val="en-US" w:eastAsia="zh-CN"/>
        </w:rPr>
        <w:t>ATSSS Control Information</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rsidRPr="00441CD0">
        <w:rPr>
          <w:lang w:eastAsia="zh-CN"/>
        </w:rPr>
        <w:t>2</w:t>
      </w:r>
      <w:r w:rsidRPr="00441CD0">
        <w:t>.</w:t>
      </w:r>
      <w:r w:rsidRPr="00441CD0">
        <w:rPr>
          <w:lang w:eastAsia="zh-CN"/>
        </w:rPr>
        <w:t>10</w:t>
      </w:r>
      <w:r w:rsidRPr="00441CD0">
        <w:t>-1</w:t>
      </w:r>
      <w:r w:rsidRPr="00441CD0">
        <w:rPr>
          <w:lang w:eastAsia="ja-JP"/>
        </w:rPr>
        <w:t>.</w:t>
      </w:r>
    </w:p>
    <w:p w14:paraId="5E652B81" w14:textId="77777777" w:rsidR="00EE5860" w:rsidRPr="00441CD0" w:rsidRDefault="00EE5860" w:rsidP="00EE5860">
      <w:pPr>
        <w:pStyle w:val="TH"/>
        <w:rPr>
          <w:lang w:eastAsia="zh-CN"/>
        </w:rPr>
      </w:pPr>
      <w:r w:rsidRPr="00441CD0">
        <w:lastRenderedPageBreak/>
        <w:t>Table 7.5.</w:t>
      </w:r>
      <w:r w:rsidRPr="00441CD0">
        <w:rPr>
          <w:lang w:eastAsia="zh-CN"/>
        </w:rPr>
        <w:t>2</w:t>
      </w:r>
      <w:r w:rsidRPr="00441CD0">
        <w:t xml:space="preserve">.10-1: </w:t>
      </w:r>
      <w:r w:rsidRPr="00441CD0">
        <w:rPr>
          <w:lang w:eastAsia="zh-CN"/>
        </w:rPr>
        <w:t xml:space="preserve">Provide </w:t>
      </w:r>
      <w:r w:rsidRPr="00441CD0">
        <w:rPr>
          <w:lang w:val="en-US" w:eastAsia="zh-CN"/>
        </w:rPr>
        <w:t>ATSSS Control Information</w:t>
      </w:r>
      <w:r w:rsidRPr="00441CD0">
        <w:rPr>
          <w:lang w:val="en-US"/>
        </w:rPr>
        <w:t xml:space="preserve"> IE</w:t>
      </w:r>
      <w:r w:rsidRPr="00441CD0">
        <w:t xml:space="preserve"> within </w:t>
      </w:r>
      <w:r w:rsidRPr="00441CD0">
        <w:rPr>
          <w:lang w:eastAsia="zh-CN"/>
        </w:rPr>
        <w:t>PFCP</w:t>
      </w:r>
      <w:r w:rsidRPr="00441CD0">
        <w:t xml:space="preserve"> Session Establishment </w:t>
      </w:r>
      <w:r w:rsidRPr="00441CD0">
        <w:rPr>
          <w:lang w:eastAsia="zh-CN"/>
        </w:rPr>
        <w:t>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8ACF7A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A42DC50" w14:textId="77777777" w:rsidR="00EE5860" w:rsidRPr="00441CD0" w:rsidRDefault="00EE5860" w:rsidP="00BB0E1F">
            <w:pPr>
              <w:pStyle w:val="TAL"/>
              <w:rPr>
                <w:lang w:val="fr-FR"/>
              </w:rPr>
            </w:pPr>
            <w:bookmarkStart w:id="4141" w:name="MCCQCTEMPBM_00000089"/>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20ACAD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149BE2" w14:textId="77777777" w:rsidR="00EE5860" w:rsidRPr="00441CD0" w:rsidRDefault="00EE5860" w:rsidP="00BB0E1F">
            <w:pPr>
              <w:pStyle w:val="TAC"/>
              <w:rPr>
                <w:lang w:val="fr-FR"/>
              </w:rPr>
            </w:pPr>
            <w:r w:rsidRPr="00441CD0">
              <w:rPr>
                <w:lang w:val="en-US" w:eastAsia="zh-CN"/>
              </w:rPr>
              <w:t>Provide ATSSS Control Information</w:t>
            </w:r>
            <w:r w:rsidRPr="00441CD0">
              <w:rPr>
                <w:lang w:val="en-US"/>
              </w:rPr>
              <w:t xml:space="preserve"> IE Type = </w:t>
            </w:r>
            <w:r w:rsidRPr="00441CD0">
              <w:rPr>
                <w:lang w:val="en-US" w:eastAsia="zh-CN"/>
              </w:rPr>
              <w:t>220</w:t>
            </w:r>
            <w:r w:rsidRPr="00441CD0">
              <w:rPr>
                <w:lang w:val="en-US"/>
              </w:rPr>
              <w:t xml:space="preserve"> (decimal)</w:t>
            </w:r>
          </w:p>
        </w:tc>
      </w:tr>
      <w:tr w:rsidR="00EE5860" w:rsidRPr="00441CD0" w14:paraId="09D6512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EA5B79B"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6818B6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CDBCF1" w14:textId="77777777" w:rsidR="00EE5860" w:rsidRPr="00441CD0" w:rsidRDefault="00EE5860" w:rsidP="00BB0E1F">
            <w:pPr>
              <w:pStyle w:val="TAC"/>
              <w:rPr>
                <w:lang w:val="fr-FR"/>
              </w:rPr>
            </w:pPr>
            <w:r w:rsidRPr="00441CD0">
              <w:rPr>
                <w:lang w:val="fr-FR"/>
              </w:rPr>
              <w:t>Length = n</w:t>
            </w:r>
          </w:p>
        </w:tc>
      </w:tr>
      <w:tr w:rsidR="00EE5860" w:rsidRPr="00441CD0" w14:paraId="65AB49A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DF50D3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086646"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64851F1"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F7C3B1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7BF44941" w14:textId="77777777" w:rsidR="00EE5860" w:rsidRPr="00441CD0" w:rsidRDefault="00EE5860" w:rsidP="00BB0E1F">
            <w:pPr>
              <w:pStyle w:val="TAH"/>
              <w:rPr>
                <w:lang w:val="fr-FR"/>
              </w:rPr>
            </w:pPr>
            <w:r w:rsidRPr="00441CD0">
              <w:rPr>
                <w:lang w:val="fr-FR"/>
              </w:rPr>
              <w:t>IE Type</w:t>
            </w:r>
          </w:p>
        </w:tc>
      </w:tr>
      <w:tr w:rsidR="00EE5860" w:rsidRPr="00441CD0" w14:paraId="6D2A07E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734B1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B9CB3C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5A9281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572E10D"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330977F"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30D2EE"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E18CE9A"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8BAB121" w14:textId="77777777" w:rsidR="00EE5860" w:rsidRPr="00441CD0" w:rsidRDefault="00EE5860" w:rsidP="00BB0E1F">
            <w:pPr>
              <w:spacing w:after="0"/>
              <w:rPr>
                <w:rFonts w:ascii="Arial" w:hAnsi="Arial"/>
                <w:b/>
                <w:sz w:val="18"/>
                <w:lang w:val="fr-FR"/>
              </w:rPr>
            </w:pPr>
          </w:p>
        </w:tc>
      </w:tr>
      <w:tr w:rsidR="00EE5860" w:rsidRPr="00441CD0" w14:paraId="4400105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7DABEB" w14:textId="77777777" w:rsidR="00EE5860" w:rsidRPr="00441CD0" w:rsidRDefault="00EE5860" w:rsidP="00BB0E1F">
            <w:pPr>
              <w:pStyle w:val="TAL"/>
              <w:rPr>
                <w:lang w:val="fr-FR" w:eastAsia="zh-CN"/>
              </w:rPr>
            </w:pPr>
            <w:r w:rsidRPr="00441CD0">
              <w:rPr>
                <w:lang w:val="en-US" w:eastAsia="zh-CN"/>
              </w:rPr>
              <w:t>MPTCP Control Information</w:t>
            </w:r>
          </w:p>
        </w:tc>
        <w:tc>
          <w:tcPr>
            <w:tcW w:w="336" w:type="dxa"/>
            <w:tcBorders>
              <w:top w:val="single" w:sz="4" w:space="0" w:color="auto"/>
              <w:left w:val="single" w:sz="4" w:space="0" w:color="auto"/>
              <w:bottom w:val="single" w:sz="4" w:space="0" w:color="auto"/>
              <w:right w:val="single" w:sz="4" w:space="0" w:color="auto"/>
            </w:tcBorders>
            <w:hideMark/>
          </w:tcPr>
          <w:p w14:paraId="70391409"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58C289EA" w14:textId="77777777" w:rsidR="00EE5860" w:rsidRPr="00441CD0" w:rsidRDefault="00EE5860" w:rsidP="00BB0E1F">
            <w:pPr>
              <w:pStyle w:val="TAL"/>
              <w:rPr>
                <w:lang w:val="fr-FR"/>
              </w:rPr>
            </w:pPr>
            <w:r w:rsidRPr="00441CD0">
              <w:rPr>
                <w:szCs w:val="18"/>
                <w:lang w:val="en-US" w:eastAsia="zh-CN"/>
              </w:rPr>
              <w:t>This IE shall be present if the PDU session is a MA PDU session and the MPTCP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3A31C9E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31C3C80"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D49C53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1F396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62E9F244" w14:textId="77777777" w:rsidR="00EE5860" w:rsidRPr="00441CD0" w:rsidRDefault="00EE5860" w:rsidP="00BB0E1F">
            <w:pPr>
              <w:pStyle w:val="TAC"/>
              <w:rPr>
                <w:lang w:val="fr-FR" w:eastAsia="zh-CN"/>
              </w:rPr>
            </w:pPr>
            <w:r w:rsidRPr="00441CD0">
              <w:rPr>
                <w:lang w:val="en-US" w:eastAsia="zh-CN"/>
              </w:rPr>
              <w:t>MPTCP Control Information</w:t>
            </w:r>
          </w:p>
        </w:tc>
      </w:tr>
      <w:tr w:rsidR="00EE5860" w:rsidRPr="00441CD0" w14:paraId="3D5227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17FBA30" w14:textId="77777777" w:rsidR="00EE5860" w:rsidRPr="00441CD0" w:rsidRDefault="00EE5860" w:rsidP="00BB0E1F">
            <w:pPr>
              <w:pStyle w:val="TAL"/>
              <w:rPr>
                <w:lang w:val="fr-FR" w:eastAsia="zh-CN"/>
              </w:rPr>
            </w:pPr>
            <w:r w:rsidRPr="00441CD0">
              <w:rPr>
                <w:lang w:val="fr-FR" w:eastAsia="zh-CN"/>
              </w:rPr>
              <w:t>ATSSS-LL Control Information</w:t>
            </w:r>
          </w:p>
        </w:tc>
        <w:tc>
          <w:tcPr>
            <w:tcW w:w="336" w:type="dxa"/>
            <w:tcBorders>
              <w:top w:val="single" w:sz="4" w:space="0" w:color="auto"/>
              <w:left w:val="single" w:sz="4" w:space="0" w:color="auto"/>
              <w:bottom w:val="single" w:sz="4" w:space="0" w:color="auto"/>
              <w:right w:val="single" w:sz="4" w:space="0" w:color="auto"/>
            </w:tcBorders>
            <w:hideMark/>
          </w:tcPr>
          <w:p w14:paraId="2C16A273"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B62D58A" w14:textId="77777777" w:rsidR="00EE5860" w:rsidRPr="00441CD0" w:rsidRDefault="00EE5860" w:rsidP="00BB0E1F">
            <w:pPr>
              <w:pStyle w:val="TAL"/>
              <w:rPr>
                <w:szCs w:val="18"/>
                <w:lang w:val="fr-FR"/>
              </w:rPr>
            </w:pPr>
            <w:r w:rsidRPr="00441CD0">
              <w:rPr>
                <w:szCs w:val="18"/>
                <w:lang w:val="en-US" w:eastAsia="zh-CN"/>
              </w:rPr>
              <w:t>This IE shall be present if the PDU session is a MA PDU session and the ATSSS-LL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19A6FF14"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694642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D212D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72A90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E57F51" w14:textId="77777777" w:rsidR="00EE5860" w:rsidRPr="00441CD0" w:rsidRDefault="00EE5860" w:rsidP="00BB0E1F">
            <w:pPr>
              <w:pStyle w:val="TAC"/>
              <w:rPr>
                <w:lang w:val="fr-FR" w:eastAsia="zh-CN"/>
              </w:rPr>
            </w:pPr>
            <w:r w:rsidRPr="00441CD0">
              <w:rPr>
                <w:lang w:val="fr-FR" w:eastAsia="zh-CN"/>
              </w:rPr>
              <w:t>ATSSS-LL Control Information</w:t>
            </w:r>
          </w:p>
        </w:tc>
      </w:tr>
      <w:tr w:rsidR="00EE5860" w:rsidRPr="00441CD0" w14:paraId="3297CFD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3C375D5" w14:textId="77777777" w:rsidR="00EE5860" w:rsidRPr="00441CD0" w:rsidRDefault="00EE5860" w:rsidP="00BB0E1F">
            <w:pPr>
              <w:pStyle w:val="TAL"/>
              <w:rPr>
                <w:lang w:val="fr-FR" w:eastAsia="zh-CN"/>
              </w:rPr>
            </w:pPr>
            <w:r w:rsidRPr="00441CD0">
              <w:rPr>
                <w:lang w:val="fr-FR" w:eastAsia="zh-CN"/>
              </w:rPr>
              <w:t>PMF Control Information</w:t>
            </w:r>
          </w:p>
        </w:tc>
        <w:tc>
          <w:tcPr>
            <w:tcW w:w="336" w:type="dxa"/>
            <w:tcBorders>
              <w:top w:val="single" w:sz="4" w:space="0" w:color="auto"/>
              <w:left w:val="single" w:sz="4" w:space="0" w:color="auto"/>
              <w:bottom w:val="single" w:sz="4" w:space="0" w:color="auto"/>
              <w:right w:val="single" w:sz="4" w:space="0" w:color="auto"/>
            </w:tcBorders>
            <w:hideMark/>
          </w:tcPr>
          <w:p w14:paraId="4C8C35A9" w14:textId="77777777" w:rsidR="00EE5860" w:rsidRPr="00441CD0" w:rsidRDefault="00EE5860" w:rsidP="00BB0E1F">
            <w:pPr>
              <w:pStyle w:val="TAL"/>
              <w:jc w:val="center"/>
              <w:rPr>
                <w:lang w:val="sv-SE" w:eastAsia="zh-CN"/>
              </w:rPr>
            </w:pPr>
            <w:r w:rsidRPr="00441CD0">
              <w:rPr>
                <w:lang w:val="sv-SE"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39F36099" w14:textId="77777777" w:rsidR="00EE5860" w:rsidRPr="00441CD0" w:rsidRDefault="00EE5860" w:rsidP="00BB0E1F">
            <w:pPr>
              <w:pStyle w:val="TAL"/>
              <w:rPr>
                <w:szCs w:val="18"/>
                <w:lang w:val="en-US" w:eastAsia="zh-CN"/>
              </w:rPr>
            </w:pPr>
            <w:r w:rsidRPr="00441CD0">
              <w:rPr>
                <w:szCs w:val="18"/>
                <w:lang w:val="en-US" w:eastAsia="zh-CN"/>
              </w:rPr>
              <w:t>This IE shall be present if the PDU session is a MA PDU session and the PMF functionality is required.</w:t>
            </w:r>
          </w:p>
        </w:tc>
        <w:tc>
          <w:tcPr>
            <w:tcW w:w="370" w:type="dxa"/>
            <w:tcBorders>
              <w:top w:val="single" w:sz="4" w:space="0" w:color="auto"/>
              <w:left w:val="single" w:sz="4" w:space="0" w:color="auto"/>
              <w:bottom w:val="single" w:sz="4" w:space="0" w:color="auto"/>
              <w:right w:val="single" w:sz="4" w:space="0" w:color="auto"/>
            </w:tcBorders>
            <w:hideMark/>
          </w:tcPr>
          <w:p w14:paraId="48CD9D01"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0D1DE3"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403DD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0925487" w14:textId="77777777" w:rsidR="00EE5860" w:rsidRPr="00441CD0" w:rsidRDefault="00EE5860" w:rsidP="00BB0E1F">
            <w:pPr>
              <w:pStyle w:val="TAC"/>
              <w:rPr>
                <w:lang w:val="de-DE" w:eastAsia="zh-CN"/>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C181A7" w14:textId="77777777" w:rsidR="00EE5860" w:rsidRPr="00441CD0" w:rsidRDefault="00EE5860" w:rsidP="00BB0E1F">
            <w:pPr>
              <w:pStyle w:val="TAC"/>
              <w:rPr>
                <w:lang w:val="fr-FR" w:eastAsia="zh-CN"/>
              </w:rPr>
            </w:pPr>
            <w:r w:rsidRPr="00441CD0">
              <w:rPr>
                <w:lang w:val="fr-FR" w:eastAsia="zh-CN"/>
              </w:rPr>
              <w:t>PMF Control Information</w:t>
            </w:r>
          </w:p>
        </w:tc>
      </w:tr>
      <w:bookmarkEnd w:id="4141"/>
    </w:tbl>
    <w:p w14:paraId="050E3638" w14:textId="77777777" w:rsidR="00EE5860" w:rsidRDefault="00EE5860" w:rsidP="00EE5860"/>
    <w:p w14:paraId="0D42A929" w14:textId="77777777" w:rsidR="00EE5860" w:rsidRPr="00867BF5" w:rsidRDefault="00EE5860" w:rsidP="00EE5860">
      <w:pPr>
        <w:pStyle w:val="Heading4"/>
        <w:rPr>
          <w:rFonts w:cs="Arial"/>
          <w:bCs/>
          <w:lang w:eastAsia="zh-CN"/>
        </w:rPr>
      </w:pPr>
      <w:bookmarkStart w:id="4142" w:name="_Toc44689165"/>
      <w:bookmarkStart w:id="4143" w:name="_Toc44923919"/>
      <w:bookmarkStart w:id="4144" w:name="_Toc51860889"/>
      <w:bookmarkStart w:id="4145" w:name="_Toc57930660"/>
      <w:bookmarkStart w:id="4146" w:name="_Toc57931290"/>
      <w:bookmarkStart w:id="4147" w:name="_Toc160974416"/>
      <w:r w:rsidRPr="00867BF5">
        <w:t>7.5.</w:t>
      </w:r>
      <w:r w:rsidRPr="00867BF5">
        <w:rPr>
          <w:lang w:eastAsia="zh-CN"/>
        </w:rPr>
        <w:t>2</w:t>
      </w:r>
      <w:r w:rsidRPr="00867BF5">
        <w:t>.</w:t>
      </w:r>
      <w:r>
        <w:rPr>
          <w:lang w:eastAsia="zh-CN"/>
        </w:rPr>
        <w:t>11</w:t>
      </w:r>
      <w:r w:rsidRPr="00867BF5">
        <w:tab/>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Re</w:t>
      </w:r>
      <w:r w:rsidRPr="00867BF5">
        <w:rPr>
          <w:lang w:eastAsia="zh-CN"/>
        </w:rPr>
        <w:t>quest</w:t>
      </w:r>
      <w:bookmarkEnd w:id="4142"/>
      <w:bookmarkEnd w:id="4143"/>
      <w:bookmarkEnd w:id="4144"/>
      <w:bookmarkEnd w:id="4145"/>
      <w:bookmarkEnd w:id="4146"/>
      <w:bookmarkEnd w:id="4147"/>
    </w:p>
    <w:p w14:paraId="516040D1" w14:textId="77777777" w:rsidR="00EE5860" w:rsidRPr="00867BF5" w:rsidRDefault="00EE5860" w:rsidP="00EE5860">
      <w:r w:rsidRPr="00867BF5">
        <w:t>The</w:t>
      </w:r>
      <w:r w:rsidRPr="00236F23">
        <w:rPr>
          <w:rFonts w:hint="eastAsia"/>
          <w:lang w:val="fr-FR" w:eastAsia="zh-CN"/>
        </w:rPr>
        <w:t xml:space="preserve"> </w:t>
      </w: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eastAsia="ja-JP"/>
        </w:rPr>
        <w:t xml:space="preserve">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t>7.5.</w:t>
      </w:r>
      <w:r w:rsidRPr="00867BF5">
        <w:rPr>
          <w:lang w:eastAsia="zh-CN"/>
        </w:rPr>
        <w:t>2</w:t>
      </w:r>
      <w:r w:rsidRPr="00867BF5">
        <w:t>.</w:t>
      </w:r>
      <w:r>
        <w:rPr>
          <w:lang w:eastAsia="zh-CN"/>
        </w:rPr>
        <w:t>11</w:t>
      </w:r>
      <w:r w:rsidRPr="00867BF5">
        <w:t>-1</w:t>
      </w:r>
      <w:r w:rsidRPr="00867BF5">
        <w:rPr>
          <w:lang w:eastAsia="ja-JP"/>
        </w:rPr>
        <w:t>.</w:t>
      </w:r>
    </w:p>
    <w:p w14:paraId="74A3713B" w14:textId="77777777" w:rsidR="00EE5860" w:rsidRPr="00867BF5" w:rsidRDefault="00EE5860" w:rsidP="00EE5860">
      <w:pPr>
        <w:pStyle w:val="TH"/>
        <w:rPr>
          <w:lang w:eastAsia="zh-CN"/>
        </w:rPr>
      </w:pPr>
      <w:r w:rsidRPr="00867BF5">
        <w:t>Table 7.5.</w:t>
      </w:r>
      <w:r w:rsidRPr="00867BF5">
        <w:rPr>
          <w:lang w:eastAsia="zh-CN"/>
        </w:rPr>
        <w:t>2</w:t>
      </w:r>
      <w:r w:rsidRPr="00867BF5">
        <w:t>.</w:t>
      </w:r>
      <w:r>
        <w:rPr>
          <w:lang w:eastAsia="zh-CN"/>
        </w:rPr>
        <w:t>11</w:t>
      </w:r>
      <w:r w:rsidRPr="00867BF5">
        <w:t xml:space="preserve">-1: </w:t>
      </w:r>
      <w:bookmarkStart w:id="4148" w:name="OLE_LINK8"/>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 within </w:t>
      </w:r>
      <w:r w:rsidRPr="00867BF5">
        <w:rPr>
          <w:lang w:eastAsia="zh-CN"/>
        </w:rPr>
        <w:t>PFCP</w:t>
      </w:r>
      <w:r w:rsidRPr="00867BF5">
        <w:t xml:space="preserve"> Session Establishment </w:t>
      </w:r>
      <w:r w:rsidRPr="00867BF5">
        <w:rPr>
          <w:lang w:eastAsia="zh-CN"/>
        </w:rPr>
        <w:t>Request</w:t>
      </w:r>
      <w:bookmarkEnd w:id="4148"/>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67BF5" w14:paraId="26BEF98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D3BE66F" w14:textId="77777777" w:rsidR="00EE5860" w:rsidRPr="00867BF5" w:rsidRDefault="00EE5860" w:rsidP="00BB0E1F">
            <w:pPr>
              <w:pStyle w:val="TAL"/>
              <w:rPr>
                <w:lang w:val="fr-FR"/>
              </w:rPr>
            </w:pPr>
            <w:bookmarkStart w:id="4149" w:name="MCCQCTEMPBM_00000090"/>
            <w:r w:rsidRPr="00867BF5">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E040FDC"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CE1351A" w14:textId="77777777" w:rsidR="00EE5860" w:rsidRPr="00867BF5" w:rsidRDefault="00EE5860" w:rsidP="00BB0E1F">
            <w:pPr>
              <w:pStyle w:val="TAC"/>
              <w:rPr>
                <w:lang w:val="fr-FR"/>
              </w:rPr>
            </w:pPr>
            <w:r>
              <w:rPr>
                <w:rFonts w:hint="eastAsia"/>
                <w:lang w:eastAsia="zh-CN"/>
              </w:rPr>
              <w:t>Provide</w:t>
            </w:r>
            <w:r w:rsidRPr="00867BF5">
              <w:rPr>
                <w:lang w:eastAsia="zh-CN"/>
              </w:rPr>
              <w:t xml:space="preserve"> </w:t>
            </w:r>
            <w:r>
              <w:rPr>
                <w:rFonts w:hint="eastAsia"/>
                <w:lang w:eastAsia="zh-CN"/>
              </w:rPr>
              <w:t>RDS Configuration</w:t>
            </w:r>
            <w:r w:rsidRPr="00867BF5">
              <w:rPr>
                <w:lang w:eastAsia="zh-CN"/>
              </w:rPr>
              <w:t xml:space="preserve"> Information</w:t>
            </w:r>
            <w:r w:rsidRPr="00867BF5">
              <w:t xml:space="preserve"> IE</w:t>
            </w:r>
            <w:r w:rsidRPr="00867BF5">
              <w:rPr>
                <w:lang w:val="en-US"/>
              </w:rPr>
              <w:t xml:space="preserve"> Type = </w:t>
            </w:r>
            <w:r>
              <w:rPr>
                <w:lang w:val="en-US" w:eastAsia="zh-CN"/>
              </w:rPr>
              <w:t>261</w:t>
            </w:r>
            <w:r w:rsidRPr="00867BF5">
              <w:rPr>
                <w:lang w:val="en-US"/>
              </w:rPr>
              <w:t xml:space="preserve"> (decimal)</w:t>
            </w:r>
          </w:p>
        </w:tc>
      </w:tr>
      <w:tr w:rsidR="00EE5860" w:rsidRPr="00867BF5" w14:paraId="4C753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80DD6" w14:textId="77777777" w:rsidR="00EE5860" w:rsidRPr="00867BF5" w:rsidRDefault="00EE5860" w:rsidP="00BB0E1F">
            <w:pPr>
              <w:pStyle w:val="TAL"/>
              <w:rPr>
                <w:lang w:val="fr-FR"/>
              </w:rPr>
            </w:pPr>
            <w:r w:rsidRPr="00867BF5">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3B77108" w14:textId="77777777" w:rsidR="00EE5860" w:rsidRPr="00867BF5"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F7812C7" w14:textId="77777777" w:rsidR="00EE5860" w:rsidRPr="00867BF5" w:rsidRDefault="00EE5860" w:rsidP="00BB0E1F">
            <w:pPr>
              <w:pStyle w:val="TAC"/>
              <w:rPr>
                <w:lang w:val="fr-FR"/>
              </w:rPr>
            </w:pPr>
            <w:r w:rsidRPr="00867BF5">
              <w:rPr>
                <w:lang w:val="fr-FR"/>
              </w:rPr>
              <w:t>Length = n</w:t>
            </w:r>
          </w:p>
        </w:tc>
      </w:tr>
      <w:tr w:rsidR="00EE5860" w:rsidRPr="00867BF5" w14:paraId="208A693A"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70F4F02" w14:textId="77777777" w:rsidR="00EE5860" w:rsidRPr="00867BF5" w:rsidRDefault="00EE5860" w:rsidP="00BB0E1F">
            <w:pPr>
              <w:pStyle w:val="TAH"/>
              <w:rPr>
                <w:lang w:val="fr-FR"/>
              </w:rPr>
            </w:pPr>
            <w:r w:rsidRPr="00867BF5">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56D179" w14:textId="77777777" w:rsidR="00EE5860" w:rsidRPr="00867BF5" w:rsidRDefault="00EE5860" w:rsidP="00BB0E1F">
            <w:pPr>
              <w:pStyle w:val="TAH"/>
              <w:rPr>
                <w:lang w:val="fr-FR"/>
              </w:rPr>
            </w:pPr>
            <w:r w:rsidRPr="00867BF5">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AAEEF50" w14:textId="77777777" w:rsidR="00EE5860" w:rsidRPr="00867BF5" w:rsidRDefault="00EE5860" w:rsidP="00BB0E1F">
            <w:pPr>
              <w:pStyle w:val="TAH"/>
              <w:rPr>
                <w:lang w:val="fr-FR"/>
              </w:rPr>
            </w:pPr>
            <w:r w:rsidRPr="00867BF5">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41FC087" w14:textId="77777777" w:rsidR="00EE5860" w:rsidRPr="00867BF5" w:rsidRDefault="00EE5860" w:rsidP="00BB0E1F">
            <w:pPr>
              <w:pStyle w:val="TAH"/>
              <w:rPr>
                <w:lang w:val="fr-FR"/>
              </w:rPr>
            </w:pPr>
            <w:r w:rsidRPr="00867BF5">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6129ED88" w14:textId="77777777" w:rsidR="00EE5860" w:rsidRPr="00867BF5" w:rsidRDefault="00EE5860" w:rsidP="00BB0E1F">
            <w:pPr>
              <w:pStyle w:val="TAH"/>
              <w:rPr>
                <w:lang w:val="fr-FR"/>
              </w:rPr>
            </w:pPr>
            <w:r w:rsidRPr="00867BF5">
              <w:rPr>
                <w:lang w:val="fr-FR"/>
              </w:rPr>
              <w:t>IE Type</w:t>
            </w:r>
          </w:p>
        </w:tc>
      </w:tr>
      <w:tr w:rsidR="00EE5860" w:rsidRPr="00867BF5" w14:paraId="18AD187E"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8F3A258" w14:textId="77777777" w:rsidR="00EE5860" w:rsidRPr="00867BF5"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5A806BA" w14:textId="77777777" w:rsidR="00EE5860" w:rsidRPr="00867BF5"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0A16D1AF" w14:textId="77777777" w:rsidR="00EE5860" w:rsidRPr="00867BF5"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2876DE53" w14:textId="77777777" w:rsidR="00EE5860" w:rsidRPr="00867BF5" w:rsidRDefault="00EE5860" w:rsidP="00BB0E1F">
            <w:pPr>
              <w:pStyle w:val="TAH"/>
              <w:rPr>
                <w:lang w:val="fr-FR"/>
              </w:rPr>
            </w:pPr>
            <w:r w:rsidRPr="00867BF5">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33BCF05" w14:textId="77777777" w:rsidR="00EE5860" w:rsidRPr="00867BF5" w:rsidRDefault="00EE5860" w:rsidP="00BB0E1F">
            <w:pPr>
              <w:pStyle w:val="TAH"/>
              <w:rPr>
                <w:lang w:val="fr-FR"/>
              </w:rPr>
            </w:pPr>
            <w:r w:rsidRPr="00867BF5">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881EDD9" w14:textId="77777777" w:rsidR="00EE5860" w:rsidRPr="00867BF5" w:rsidRDefault="00EE5860" w:rsidP="00BB0E1F">
            <w:pPr>
              <w:pStyle w:val="TAH"/>
              <w:rPr>
                <w:lang w:val="fr-FR"/>
              </w:rPr>
            </w:pPr>
            <w:r w:rsidRPr="00867BF5">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B8E8191" w14:textId="77777777" w:rsidR="00EE5860" w:rsidRPr="00867BF5" w:rsidRDefault="00EE5860" w:rsidP="00BB0E1F">
            <w:pPr>
              <w:pStyle w:val="TAH"/>
              <w:rPr>
                <w:lang w:val="fr-FR"/>
              </w:rPr>
            </w:pPr>
            <w:r w:rsidRPr="00867BF5">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750D4215" w14:textId="77777777" w:rsidR="00EE5860" w:rsidRPr="00867BF5" w:rsidRDefault="00EE5860" w:rsidP="00BB0E1F">
            <w:pPr>
              <w:spacing w:after="0"/>
              <w:rPr>
                <w:rFonts w:ascii="Arial" w:hAnsi="Arial"/>
                <w:b/>
                <w:sz w:val="18"/>
                <w:lang w:val="fr-FR"/>
              </w:rPr>
            </w:pPr>
          </w:p>
        </w:tc>
      </w:tr>
      <w:tr w:rsidR="00EE5860" w:rsidRPr="00867BF5" w14:paraId="1BEEA5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3914CCD" w14:textId="77777777" w:rsidR="00EE5860" w:rsidRPr="00867BF5" w:rsidRDefault="00EE5860" w:rsidP="00BB0E1F">
            <w:pPr>
              <w:pStyle w:val="TAL"/>
              <w:rPr>
                <w:lang w:val="fr-FR" w:eastAsia="zh-CN"/>
              </w:rPr>
            </w:pPr>
            <w:r>
              <w:rPr>
                <w:rFonts w:hint="eastAsia"/>
                <w:lang w:val="fr-FR" w:eastAsia="zh-CN"/>
              </w:rPr>
              <w:t>RDS Configuration</w:t>
            </w:r>
            <w:r w:rsidRPr="00867BF5">
              <w:rPr>
                <w:lang w:val="fr-FR" w:eastAsia="zh-CN"/>
              </w:rPr>
              <w:t xml:space="preserve"> Information</w:t>
            </w:r>
          </w:p>
        </w:tc>
        <w:tc>
          <w:tcPr>
            <w:tcW w:w="336" w:type="dxa"/>
            <w:tcBorders>
              <w:top w:val="single" w:sz="4" w:space="0" w:color="auto"/>
              <w:left w:val="single" w:sz="4" w:space="0" w:color="auto"/>
              <w:bottom w:val="single" w:sz="4" w:space="0" w:color="auto"/>
              <w:right w:val="single" w:sz="4" w:space="0" w:color="auto"/>
            </w:tcBorders>
            <w:hideMark/>
          </w:tcPr>
          <w:p w14:paraId="383C22B3" w14:textId="77777777" w:rsidR="00EE5860" w:rsidRPr="00867BF5" w:rsidRDefault="00EE5860" w:rsidP="00BB0E1F">
            <w:pPr>
              <w:pStyle w:val="TAL"/>
              <w:jc w:val="center"/>
              <w:rPr>
                <w:lang w:val="sv-SE" w:eastAsia="zh-CN"/>
              </w:rPr>
            </w:pPr>
            <w:r>
              <w:rPr>
                <w:rFonts w:hint="eastAsia"/>
                <w:lang w:val="sv-SE"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760BF8C7" w14:textId="77777777" w:rsidR="00EE5860" w:rsidRPr="00867BF5" w:rsidRDefault="00EE5860" w:rsidP="00BB0E1F">
            <w:pPr>
              <w:pStyle w:val="TAL"/>
              <w:rPr>
                <w:szCs w:val="18"/>
                <w:lang w:val="fr-FR"/>
              </w:rPr>
            </w:pPr>
            <w:r w:rsidRPr="00867BF5">
              <w:rPr>
                <w:lang w:val="en-US"/>
              </w:rPr>
              <w:t>When present, this IE</w:t>
            </w:r>
            <w:r>
              <w:rPr>
                <w:rFonts w:hint="eastAsia"/>
                <w:lang w:val="en-US" w:eastAsia="zh-CN"/>
              </w:rPr>
              <w:t xml:space="preserve"> indicates</w:t>
            </w:r>
            <w:r w:rsidRPr="00867BF5">
              <w:rPr>
                <w:szCs w:val="18"/>
                <w:lang w:val="en-US" w:eastAsia="zh-CN"/>
              </w:rPr>
              <w:t xml:space="preserve"> if the </w:t>
            </w:r>
            <w:r>
              <w:rPr>
                <w:rFonts w:hint="eastAsia"/>
                <w:szCs w:val="18"/>
                <w:lang w:val="en-US" w:eastAsia="zh-CN"/>
              </w:rPr>
              <w:t>RDS mechanism</w:t>
            </w:r>
            <w:r w:rsidRPr="00867BF5">
              <w:rPr>
                <w:szCs w:val="18"/>
                <w:lang w:val="en-US" w:eastAsia="zh-CN"/>
              </w:rPr>
              <w:t xml:space="preserve"> is </w:t>
            </w:r>
            <w:r>
              <w:rPr>
                <w:rFonts w:hint="eastAsia"/>
                <w:szCs w:val="18"/>
                <w:lang w:val="en-US" w:eastAsia="zh-CN"/>
              </w:rPr>
              <w:t>supported</w:t>
            </w:r>
            <w:r w:rsidRPr="00867BF5">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53DCA2" w14:textId="77777777" w:rsidR="00EE5860" w:rsidRPr="00867BF5" w:rsidRDefault="00EE5860" w:rsidP="00BB0E1F">
            <w:pPr>
              <w:pStyle w:val="TAC"/>
              <w:rPr>
                <w:lang w:val="en-US"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04413E2" w14:textId="77777777" w:rsidR="00EE5860" w:rsidRPr="00867BF5" w:rsidRDefault="00EE5860" w:rsidP="00BB0E1F">
            <w:pPr>
              <w:pStyle w:val="TAC"/>
              <w:rPr>
                <w:lang w:val="en-US"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hideMark/>
          </w:tcPr>
          <w:p w14:paraId="2EBBA78F" w14:textId="77777777" w:rsidR="00EE5860" w:rsidRPr="00867BF5" w:rsidRDefault="00EE5860" w:rsidP="00BB0E1F">
            <w:pPr>
              <w:pStyle w:val="TAC"/>
              <w:rPr>
                <w:lang w:val="fr-FR"/>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017E659" w14:textId="77777777" w:rsidR="00EE5860" w:rsidRPr="00867BF5" w:rsidRDefault="00EE5860" w:rsidP="00BB0E1F">
            <w:pPr>
              <w:pStyle w:val="TAC"/>
              <w:rPr>
                <w:lang w:val="de-DE"/>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FECD685" w14:textId="77777777" w:rsidR="00EE5860" w:rsidRPr="00867BF5" w:rsidRDefault="00EE5860" w:rsidP="00BB0E1F">
            <w:pPr>
              <w:pStyle w:val="TAC"/>
              <w:rPr>
                <w:lang w:val="fr-FR" w:eastAsia="zh-CN"/>
              </w:rPr>
            </w:pPr>
            <w:r>
              <w:rPr>
                <w:rFonts w:hint="eastAsia"/>
                <w:lang w:val="fr-FR" w:eastAsia="zh-CN"/>
              </w:rPr>
              <w:t>RDS Configuration</w:t>
            </w:r>
            <w:r w:rsidRPr="00867BF5">
              <w:rPr>
                <w:lang w:val="fr-FR" w:eastAsia="zh-CN"/>
              </w:rPr>
              <w:t xml:space="preserve"> Information</w:t>
            </w:r>
          </w:p>
        </w:tc>
      </w:tr>
      <w:bookmarkEnd w:id="4149"/>
    </w:tbl>
    <w:p w14:paraId="2D54C7E3" w14:textId="77777777" w:rsidR="00EE5860" w:rsidRDefault="00EE5860" w:rsidP="00EE5860">
      <w:pPr>
        <w:rPr>
          <w:noProof/>
          <w:lang w:eastAsia="zh-CN"/>
        </w:rPr>
      </w:pPr>
    </w:p>
    <w:p w14:paraId="2885245C" w14:textId="77777777" w:rsidR="00EE5860" w:rsidRPr="00441CD0" w:rsidRDefault="00EE5860" w:rsidP="00EE5860"/>
    <w:p w14:paraId="16D0AF8C" w14:textId="77777777" w:rsidR="00EE5860" w:rsidRPr="00441CD0" w:rsidRDefault="00EE5860" w:rsidP="00EE5860">
      <w:pPr>
        <w:pStyle w:val="Heading3"/>
      </w:pPr>
      <w:bookmarkStart w:id="4150" w:name="_Toc19717292"/>
      <w:bookmarkStart w:id="4151" w:name="_Toc27490784"/>
      <w:bookmarkStart w:id="4152" w:name="_Toc27557077"/>
      <w:bookmarkStart w:id="4153" w:name="_Toc27723994"/>
      <w:bookmarkStart w:id="4154" w:name="_Toc36031066"/>
      <w:bookmarkStart w:id="4155" w:name="_Toc36042986"/>
      <w:bookmarkStart w:id="4156" w:name="_Toc36814311"/>
      <w:bookmarkStart w:id="4157" w:name="_Toc44689166"/>
      <w:bookmarkStart w:id="4158" w:name="_Toc44923920"/>
      <w:bookmarkStart w:id="4159" w:name="_Toc51860890"/>
      <w:bookmarkStart w:id="4160" w:name="_Toc57930661"/>
      <w:bookmarkStart w:id="4161" w:name="_Toc57931291"/>
      <w:bookmarkStart w:id="4162" w:name="_Toc160974417"/>
      <w:r w:rsidRPr="00441CD0">
        <w:t>7.5.3</w:t>
      </w:r>
      <w:r w:rsidRPr="00441CD0">
        <w:tab/>
      </w:r>
      <w:r w:rsidRPr="00441CD0">
        <w:rPr>
          <w:lang w:val="en-US"/>
        </w:rPr>
        <w:t xml:space="preserve">PFCP </w:t>
      </w:r>
      <w:r w:rsidRPr="00441CD0">
        <w:t>Session Establishment Response</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5EEB4455" w14:textId="77777777" w:rsidR="00EE5860" w:rsidRPr="00441CD0" w:rsidRDefault="00EE5860" w:rsidP="00EE5860">
      <w:pPr>
        <w:pStyle w:val="Heading4"/>
        <w:rPr>
          <w:rFonts w:cs="Arial"/>
          <w:bCs/>
        </w:rPr>
      </w:pPr>
      <w:bookmarkStart w:id="4163" w:name="_Toc19717293"/>
      <w:bookmarkStart w:id="4164" w:name="_Toc27490785"/>
      <w:bookmarkStart w:id="4165" w:name="_Toc27557078"/>
      <w:bookmarkStart w:id="4166" w:name="_Toc27723995"/>
      <w:bookmarkStart w:id="4167" w:name="_Toc36031067"/>
      <w:bookmarkStart w:id="4168" w:name="_Toc36042987"/>
      <w:bookmarkStart w:id="4169" w:name="_Toc36814312"/>
      <w:bookmarkStart w:id="4170" w:name="_Toc44689167"/>
      <w:bookmarkStart w:id="4171" w:name="_Toc44923921"/>
      <w:bookmarkStart w:id="4172" w:name="_Toc51860891"/>
      <w:bookmarkStart w:id="4173" w:name="_Toc57930662"/>
      <w:bookmarkStart w:id="4174" w:name="_Toc57931292"/>
      <w:bookmarkStart w:id="4175" w:name="_Toc160974418"/>
      <w:r w:rsidRPr="00441CD0">
        <w:t>7.5.3.1</w:t>
      </w:r>
      <w:r w:rsidRPr="00441CD0">
        <w:tab/>
        <w:t>General</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p>
    <w:p w14:paraId="02A94CBF" w14:textId="77777777" w:rsidR="00EE5860" w:rsidRPr="00441CD0" w:rsidRDefault="00EE5860" w:rsidP="00EE5860">
      <w:pPr>
        <w:rPr>
          <w:rFonts w:ascii="Arial" w:hAnsi="Arial" w:cs="Arial"/>
          <w:bCs/>
        </w:rPr>
      </w:pPr>
      <w:r w:rsidRPr="00441CD0">
        <w:rPr>
          <w:rFonts w:ascii="Arial" w:hAnsi="Arial" w:cs="Arial"/>
          <w:bCs/>
        </w:rPr>
        <w:t>The PFCP Session Establishment Response shall be sent over the Sxa, Sxb, Sxc and N4 interface by the UP function to the CP function as a reply to the PFCP Session Establishment Request.</w:t>
      </w:r>
    </w:p>
    <w:p w14:paraId="33F1E306" w14:textId="77777777" w:rsidR="00EE5860" w:rsidRPr="00441CD0" w:rsidRDefault="00EE5860" w:rsidP="00EE5860">
      <w:pPr>
        <w:pStyle w:val="TH"/>
        <w:rPr>
          <w:lang w:val="en-US"/>
        </w:rPr>
      </w:pPr>
      <w:r w:rsidRPr="00441CD0">
        <w:t>Table 7.5.3.1-1: Information Elements in a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B99B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19F3A64" w14:textId="77777777" w:rsidR="00EE5860" w:rsidRPr="00441CD0" w:rsidRDefault="00EE5860" w:rsidP="00BB0E1F">
            <w:pPr>
              <w:pStyle w:val="TAH"/>
              <w:rPr>
                <w:lang w:val="x-none"/>
              </w:rPr>
            </w:pPr>
            <w:bookmarkStart w:id="4176" w:name="MCCQCTEMPBM_00000091"/>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48FFDA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03862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3F4C42"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C5D46A2" w14:textId="77777777" w:rsidR="00EE5860" w:rsidRPr="00441CD0" w:rsidRDefault="00EE5860" w:rsidP="00BB0E1F">
            <w:pPr>
              <w:pStyle w:val="TAH"/>
            </w:pPr>
            <w:r w:rsidRPr="00441CD0">
              <w:t>IE Type</w:t>
            </w:r>
          </w:p>
        </w:tc>
      </w:tr>
      <w:tr w:rsidR="00EE5860" w:rsidRPr="00441CD0" w14:paraId="78BB85D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7F47AF7"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91E10C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176665E"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41EB98"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9F7F45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865355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BCEFB9"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4457C3B" w14:textId="77777777" w:rsidR="00EE5860" w:rsidRPr="00441CD0" w:rsidRDefault="00EE5860" w:rsidP="00BB0E1F">
            <w:pPr>
              <w:spacing w:after="0"/>
              <w:rPr>
                <w:rFonts w:ascii="Arial" w:hAnsi="Arial"/>
                <w:b/>
                <w:sz w:val="18"/>
                <w:lang w:val="x-none"/>
              </w:rPr>
            </w:pPr>
          </w:p>
        </w:tc>
      </w:tr>
      <w:tr w:rsidR="00EE5860" w:rsidRPr="00441CD0" w14:paraId="357199E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D09D7CD" w14:textId="77777777" w:rsidR="00EE5860" w:rsidRPr="00441CD0" w:rsidRDefault="00EE5860" w:rsidP="00BB0E1F">
            <w:pPr>
              <w:pStyle w:val="TAL"/>
              <w:rPr>
                <w:szCs w:val="18"/>
                <w:lang w:val="de-DE"/>
              </w:rPr>
            </w:pPr>
            <w:r w:rsidRPr="00441CD0">
              <w:rPr>
                <w:szCs w:val="18"/>
                <w:lang w:val="de-DE"/>
              </w:rPr>
              <w:lastRenderedPageBreak/>
              <w:t>Node ID</w:t>
            </w:r>
          </w:p>
        </w:tc>
        <w:tc>
          <w:tcPr>
            <w:tcW w:w="336" w:type="dxa"/>
            <w:tcBorders>
              <w:top w:val="single" w:sz="4" w:space="0" w:color="auto"/>
              <w:left w:val="single" w:sz="4" w:space="0" w:color="auto"/>
              <w:bottom w:val="single" w:sz="4" w:space="0" w:color="auto"/>
              <w:right w:val="single" w:sz="4" w:space="0" w:color="auto"/>
            </w:tcBorders>
            <w:hideMark/>
          </w:tcPr>
          <w:p w14:paraId="0DA8BFE6"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DD687AA" w14:textId="77777777" w:rsidR="00EE5860" w:rsidRPr="00441CD0" w:rsidRDefault="00EE5860" w:rsidP="00BB0E1F">
            <w:pPr>
              <w:pStyle w:val="TAL"/>
              <w:rPr>
                <w:szCs w:val="18"/>
                <w:lang w:val="en-US"/>
              </w:rPr>
            </w:pPr>
            <w:r w:rsidRPr="00441CD0">
              <w:rPr>
                <w:szCs w:val="18"/>
                <w:lang w:val="en-US"/>
              </w:rPr>
              <w:t>This IE shall contain the unique identifier of the sending Node.</w:t>
            </w:r>
          </w:p>
        </w:tc>
        <w:tc>
          <w:tcPr>
            <w:tcW w:w="370" w:type="dxa"/>
            <w:tcBorders>
              <w:top w:val="single" w:sz="4" w:space="0" w:color="auto"/>
              <w:left w:val="single" w:sz="4" w:space="0" w:color="auto"/>
              <w:bottom w:val="single" w:sz="4" w:space="0" w:color="auto"/>
              <w:right w:val="single" w:sz="4" w:space="0" w:color="auto"/>
            </w:tcBorders>
            <w:hideMark/>
          </w:tcPr>
          <w:p w14:paraId="4A1F459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CBCD0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95A08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13BF8DE"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4C71B5E" w14:textId="77777777" w:rsidR="00EE5860" w:rsidRPr="00441CD0" w:rsidRDefault="00EE5860" w:rsidP="00BB0E1F">
            <w:pPr>
              <w:pStyle w:val="TAC"/>
              <w:rPr>
                <w:lang w:val="sv-SE" w:eastAsia="zh-CN"/>
              </w:rPr>
            </w:pPr>
            <w:r w:rsidRPr="00441CD0">
              <w:rPr>
                <w:lang w:val="sv-SE" w:eastAsia="zh-CN"/>
              </w:rPr>
              <w:t>Node ID</w:t>
            </w:r>
          </w:p>
        </w:tc>
      </w:tr>
      <w:tr w:rsidR="00EE5860" w:rsidRPr="00441CD0" w14:paraId="785A1B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229E199" w14:textId="77777777" w:rsidR="00EE5860" w:rsidRPr="00441CD0" w:rsidRDefault="00EE5860" w:rsidP="00BB0E1F">
            <w:pPr>
              <w:pStyle w:val="TAL"/>
              <w:rPr>
                <w:lang w:val="x-none"/>
              </w:rPr>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7BC08AA3"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24938A2D"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B2896A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29126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5B41C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B1DE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7B1BAD9" w14:textId="77777777" w:rsidR="00EE5860" w:rsidRPr="00441CD0" w:rsidRDefault="00EE5860" w:rsidP="00BB0E1F">
            <w:pPr>
              <w:pStyle w:val="TAC"/>
            </w:pPr>
            <w:r w:rsidRPr="00441CD0">
              <w:t>Cause</w:t>
            </w:r>
          </w:p>
        </w:tc>
      </w:tr>
      <w:tr w:rsidR="00EE5860" w:rsidRPr="00441CD0" w14:paraId="3C730EB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E4BE00"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959CD1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51E6D1C"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6B4C9F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7D401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1113C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3C7C40" w14:textId="77777777" w:rsidR="00EE5860" w:rsidRPr="00441CD0" w:rsidRDefault="00EE5860" w:rsidP="00BB0E1F">
            <w:pPr>
              <w:pStyle w:val="TAC"/>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477A148" w14:textId="77777777" w:rsidR="00EE5860" w:rsidRPr="00441CD0" w:rsidRDefault="00EE5860" w:rsidP="00BB0E1F">
            <w:pPr>
              <w:pStyle w:val="TAC"/>
              <w:rPr>
                <w:lang w:val="sv-SE"/>
              </w:rPr>
            </w:pPr>
            <w:r w:rsidRPr="00441CD0">
              <w:rPr>
                <w:szCs w:val="18"/>
                <w:lang w:val="de-DE"/>
              </w:rPr>
              <w:t>Offending IE</w:t>
            </w:r>
          </w:p>
        </w:tc>
      </w:tr>
      <w:tr w:rsidR="00EE5860" w:rsidRPr="00441CD0" w14:paraId="08EC57B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0847DE" w14:textId="77777777" w:rsidR="00EE5860" w:rsidRPr="00441CD0" w:rsidRDefault="00EE5860" w:rsidP="00BB0E1F">
            <w:pPr>
              <w:pStyle w:val="TAL"/>
              <w:rPr>
                <w:szCs w:val="18"/>
                <w:lang w:val="de-DE"/>
              </w:rPr>
            </w:pPr>
            <w:r w:rsidRPr="00441CD0">
              <w:rPr>
                <w:szCs w:val="18"/>
                <w:lang w:val="de-DE"/>
              </w:rPr>
              <w:t>UP F-SEID</w:t>
            </w:r>
          </w:p>
        </w:tc>
        <w:tc>
          <w:tcPr>
            <w:tcW w:w="336" w:type="dxa"/>
            <w:tcBorders>
              <w:top w:val="single" w:sz="4" w:space="0" w:color="auto"/>
              <w:left w:val="single" w:sz="4" w:space="0" w:color="auto"/>
              <w:bottom w:val="single" w:sz="4" w:space="0" w:color="auto"/>
              <w:right w:val="single" w:sz="4" w:space="0" w:color="auto"/>
            </w:tcBorders>
            <w:hideMark/>
          </w:tcPr>
          <w:p w14:paraId="49B9CAC4"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7A4A71A" w14:textId="77777777" w:rsidR="00EE5860" w:rsidRPr="00441CD0" w:rsidRDefault="00EE5860" w:rsidP="00BB0E1F">
            <w:pPr>
              <w:pStyle w:val="TAL"/>
            </w:pPr>
            <w:r w:rsidRPr="00441CD0">
              <w:rPr>
                <w:szCs w:val="18"/>
                <w:lang w:val="en-US"/>
              </w:rPr>
              <w:t xml:space="preserve">This IE shall </w:t>
            </w:r>
            <w:r w:rsidRPr="00441CD0">
              <w:rPr>
                <w:szCs w:val="18"/>
                <w:lang w:val="en-US" w:eastAsia="zh-CN"/>
              </w:rPr>
              <w:t>be present if the cause is set to "</w:t>
            </w:r>
            <w:r w:rsidRPr="00441CD0">
              <w:t>Request accepted (success)</w:t>
            </w:r>
            <w:r w:rsidRPr="00441CD0">
              <w:rPr>
                <w:szCs w:val="18"/>
                <w:lang w:val="en-US" w:eastAsia="zh-CN"/>
              </w:rPr>
              <w:t>". When present, it shall</w:t>
            </w:r>
            <w:r w:rsidRPr="00441CD0">
              <w:rPr>
                <w:szCs w:val="18"/>
                <w:lang w:val="en-US"/>
              </w:rPr>
              <w:t xml:space="preserve"> contain the unique identifier allocated by the UP function identifying the session.</w:t>
            </w:r>
          </w:p>
        </w:tc>
        <w:tc>
          <w:tcPr>
            <w:tcW w:w="370" w:type="dxa"/>
            <w:tcBorders>
              <w:top w:val="single" w:sz="4" w:space="0" w:color="auto"/>
              <w:left w:val="single" w:sz="4" w:space="0" w:color="auto"/>
              <w:bottom w:val="single" w:sz="4" w:space="0" w:color="auto"/>
              <w:right w:val="single" w:sz="4" w:space="0" w:color="auto"/>
            </w:tcBorders>
            <w:hideMark/>
          </w:tcPr>
          <w:p w14:paraId="02AB91D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06FFF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72B5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6642F9" w14:textId="77777777" w:rsidR="00EE5860" w:rsidRPr="00441CD0" w:rsidRDefault="00EE5860" w:rsidP="00BB0E1F">
            <w:pPr>
              <w:pStyle w:val="TAC"/>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2412A7" w14:textId="77777777" w:rsidR="00EE5860" w:rsidRPr="00441CD0" w:rsidRDefault="00EE5860" w:rsidP="00BB0E1F">
            <w:pPr>
              <w:pStyle w:val="TAC"/>
            </w:pPr>
            <w:r w:rsidRPr="00441CD0">
              <w:rPr>
                <w:lang w:val="sv-SE" w:eastAsia="zh-CN"/>
              </w:rPr>
              <w:t>F-SEID</w:t>
            </w:r>
          </w:p>
        </w:tc>
      </w:tr>
      <w:tr w:rsidR="00EE5860" w:rsidRPr="00441CD0" w14:paraId="41814B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DEEBF54" w14:textId="77777777" w:rsidR="00EE5860" w:rsidRPr="00441CD0" w:rsidRDefault="00EE5860" w:rsidP="00BB0E1F">
            <w:pPr>
              <w:pStyle w:val="TAL"/>
              <w:rPr>
                <w:szCs w:val="18"/>
                <w:lang w:val="de-DE"/>
              </w:rPr>
            </w:pPr>
            <w:r w:rsidRPr="00441CD0">
              <w:t xml:space="preserve">Created PDR </w:t>
            </w:r>
          </w:p>
        </w:tc>
        <w:tc>
          <w:tcPr>
            <w:tcW w:w="336" w:type="dxa"/>
            <w:tcBorders>
              <w:top w:val="single" w:sz="4" w:space="0" w:color="auto"/>
              <w:left w:val="single" w:sz="4" w:space="0" w:color="auto"/>
              <w:bottom w:val="single" w:sz="4" w:space="0" w:color="auto"/>
              <w:right w:val="single" w:sz="4" w:space="0" w:color="auto"/>
            </w:tcBorders>
            <w:hideMark/>
          </w:tcPr>
          <w:p w14:paraId="7B2EF944"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41D9A5E"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and the UP function was requested to allocate a local F-TEID or a UE IP address/prefix for the PDR.</w:t>
            </w:r>
          </w:p>
          <w:p w14:paraId="0EB7DAF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 There may be several instances of this IE.</w:t>
            </w:r>
          </w:p>
          <w:p w14:paraId="3E5744BD" w14:textId="77777777" w:rsidR="00EE5860" w:rsidRPr="00441CD0" w:rsidRDefault="00EE5860" w:rsidP="00BB0E1F">
            <w:pPr>
              <w:pStyle w:val="TAL"/>
              <w:rPr>
                <w:lang w:val="x-none"/>
              </w:rPr>
            </w:pPr>
            <w:r w:rsidRPr="00441CD0">
              <w:rPr>
                <w:lang w:eastAsia="zh-CN"/>
              </w:rPr>
              <w:t xml:space="preserve">See </w:t>
            </w:r>
            <w:r w:rsidRPr="00441CD0">
              <w:t>table 7.5.3.2-1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34F4E3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D3DA7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71849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F76706"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381B6F" w14:textId="77777777" w:rsidR="00EE5860" w:rsidRPr="00441CD0" w:rsidRDefault="00EE5860" w:rsidP="00BB0E1F">
            <w:pPr>
              <w:pStyle w:val="TAC"/>
            </w:pPr>
            <w:r w:rsidRPr="00441CD0">
              <w:rPr>
                <w:lang w:val="en-US"/>
              </w:rPr>
              <w:t>Created PDR</w:t>
            </w:r>
          </w:p>
        </w:tc>
      </w:tr>
      <w:tr w:rsidR="00EE5860" w:rsidRPr="00441CD0" w14:paraId="118E08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835FB8B"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9FFD085"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15EF7408"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1E431819" w14:textId="77777777" w:rsidR="00EE5860" w:rsidRPr="00441CD0" w:rsidRDefault="00EE5860" w:rsidP="00BB0E1F">
            <w:pPr>
              <w:pStyle w:val="TAL"/>
              <w:rPr>
                <w:szCs w:val="18"/>
                <w:lang w:val="en-US" w:eastAsia="zh-CN"/>
              </w:rPr>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002B9C"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95BF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C549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772B3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C25D9C" w14:textId="77777777" w:rsidR="00EE5860" w:rsidRPr="00441CD0" w:rsidRDefault="00EE5860" w:rsidP="00BB0E1F">
            <w:pPr>
              <w:pStyle w:val="TAC"/>
              <w:rPr>
                <w:lang w:val="en-US"/>
              </w:rPr>
            </w:pPr>
            <w:r w:rsidRPr="00441CD0">
              <w:rPr>
                <w:lang w:val="en-US"/>
              </w:rPr>
              <w:t>Load Control Information</w:t>
            </w:r>
          </w:p>
        </w:tc>
      </w:tr>
      <w:tr w:rsidR="00EE5860" w:rsidRPr="00441CD0" w14:paraId="32B74D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D8E260" w14:textId="77777777" w:rsidR="00EE5860" w:rsidRPr="00441CD0" w:rsidRDefault="00EE5860" w:rsidP="00BB0E1F">
            <w:pPr>
              <w:pStyle w:val="TAL"/>
              <w:rPr>
                <w:lang w:val="x-none"/>
              </w:rPr>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6B71410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72D9C186"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p w14:paraId="26E2333C" w14:textId="77777777" w:rsidR="00EE5860" w:rsidRPr="00441CD0" w:rsidRDefault="00EE5860" w:rsidP="00BB0E1F">
            <w:pPr>
              <w:pStyle w:val="TAL"/>
              <w:rPr>
                <w:szCs w:val="18"/>
                <w:lang w:val="en-US" w:eastAsia="zh-CN"/>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ED43A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5E33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7AD2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EC6B0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0D3A6EA" w14:textId="77777777" w:rsidR="00EE5860" w:rsidRPr="00441CD0" w:rsidRDefault="00EE5860" w:rsidP="00BB0E1F">
            <w:pPr>
              <w:pStyle w:val="TAC"/>
              <w:rPr>
                <w:lang w:val="en-US"/>
              </w:rPr>
            </w:pPr>
            <w:r w:rsidRPr="00441CD0">
              <w:rPr>
                <w:lang w:val="en-US"/>
              </w:rPr>
              <w:t>Overload Control Information</w:t>
            </w:r>
          </w:p>
        </w:tc>
      </w:tr>
      <w:tr w:rsidR="00CA38EF" w:rsidRPr="00441CD0" w14:paraId="61FDE6F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07208D" w14:textId="5F00AD89" w:rsidR="00CA38EF" w:rsidRPr="00441CD0" w:rsidRDefault="00CA38EF" w:rsidP="00CA38EF">
            <w:pPr>
              <w:pStyle w:val="TAL"/>
              <w:rPr>
                <w:lang w:val="x-none"/>
              </w:rPr>
            </w:pPr>
            <w:r w:rsidRPr="00441CD0">
              <w:t>PGW-U</w:t>
            </w:r>
            <w:r>
              <w:t>/SGW-U</w:t>
            </w:r>
            <w:r w:rsidRPr="00441CD0">
              <w:t xml:space="preserve"> FQ-CSID</w:t>
            </w:r>
          </w:p>
        </w:tc>
        <w:tc>
          <w:tcPr>
            <w:tcW w:w="336" w:type="dxa"/>
            <w:tcBorders>
              <w:top w:val="single" w:sz="4" w:space="0" w:color="auto"/>
              <w:left w:val="single" w:sz="4" w:space="0" w:color="auto"/>
              <w:bottom w:val="single" w:sz="4" w:space="0" w:color="auto"/>
              <w:right w:val="single" w:sz="4" w:space="0" w:color="auto"/>
            </w:tcBorders>
            <w:hideMark/>
          </w:tcPr>
          <w:p w14:paraId="5178B523" w14:textId="147E0943" w:rsidR="00CA38EF" w:rsidRPr="00441CD0" w:rsidRDefault="00CA38EF" w:rsidP="00CA38E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EC9D97B" w14:textId="39E83289" w:rsidR="00CA38EF" w:rsidRPr="00441CD0" w:rsidRDefault="00CA38EF" w:rsidP="00CA38EF">
            <w:pPr>
              <w:pStyle w:val="TAL"/>
              <w:rPr>
                <w:szCs w:val="18"/>
                <w:lang w:val="en-US" w:eastAsia="zh-CN"/>
              </w:rPr>
            </w:pPr>
            <w:r w:rsidRPr="00441CD0">
              <w:rPr>
                <w:szCs w:val="18"/>
                <w:lang w:val="en-US" w:eastAsia="zh-CN"/>
              </w:rPr>
              <w:t xml:space="preserve">This IE shall be included according to the requirements in </w:t>
            </w:r>
            <w:r w:rsidR="00415C19" w:rsidRPr="00441CD0">
              <w:rPr>
                <w:szCs w:val="18"/>
                <w:lang w:val="en-US" w:eastAsia="zh-CN"/>
              </w:rPr>
              <w:t>clause</w:t>
            </w:r>
            <w:r w:rsidR="00415C19">
              <w:rPr>
                <w:szCs w:val="18"/>
                <w:lang w:val="en-US" w:eastAsia="zh-CN"/>
              </w:rPr>
              <w:t> </w:t>
            </w:r>
            <w:r w:rsidR="00415C19" w:rsidRPr="00441CD0">
              <w:rPr>
                <w:szCs w:val="18"/>
                <w:lang w:val="en-US" w:eastAsia="zh-CN"/>
              </w:rPr>
              <w:t>2</w:t>
            </w:r>
            <w:r w:rsidRPr="00441CD0">
              <w:rPr>
                <w:szCs w:val="18"/>
                <w:lang w:val="en-US" w:eastAsia="zh-CN"/>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40A90E63" w14:textId="18842EA1" w:rsidR="00CA38EF" w:rsidRPr="00441CD0" w:rsidRDefault="00CA38EF" w:rsidP="00CA38EF">
            <w:pPr>
              <w:pStyle w:val="TAC"/>
              <w:rPr>
                <w:lang w:val="x-none"/>
              </w:rPr>
            </w:pPr>
            <w:r>
              <w:t>X</w:t>
            </w:r>
          </w:p>
        </w:tc>
        <w:tc>
          <w:tcPr>
            <w:tcW w:w="370" w:type="dxa"/>
            <w:tcBorders>
              <w:top w:val="single" w:sz="4" w:space="0" w:color="auto"/>
              <w:left w:val="single" w:sz="4" w:space="0" w:color="auto"/>
              <w:bottom w:val="single" w:sz="4" w:space="0" w:color="auto"/>
              <w:right w:val="single" w:sz="4" w:space="0" w:color="auto"/>
            </w:tcBorders>
            <w:hideMark/>
          </w:tcPr>
          <w:p w14:paraId="3099C97A" w14:textId="7CDD751F" w:rsidR="00CA38EF" w:rsidRPr="00441CD0" w:rsidRDefault="00CA38EF" w:rsidP="00CA38E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D31B2C" w14:textId="62F138DB" w:rsidR="00CA38EF" w:rsidRPr="00441CD0" w:rsidRDefault="00CA38EF" w:rsidP="00CA38E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C63642" w14:textId="5213F7BB" w:rsidR="00CA38EF" w:rsidRPr="00441CD0" w:rsidRDefault="00CA38EF" w:rsidP="00CA38EF">
            <w:pPr>
              <w:pStyle w:val="TAC"/>
            </w:pPr>
            <w:r w:rsidRPr="00441CD0">
              <w:rPr>
                <w:lang w:val="en-US"/>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1C628F" w14:textId="046CF55A" w:rsidR="00CA38EF" w:rsidRPr="00441CD0" w:rsidRDefault="00CA38EF" w:rsidP="00CA38EF">
            <w:pPr>
              <w:pStyle w:val="TAC"/>
              <w:rPr>
                <w:lang w:val="en-US"/>
              </w:rPr>
            </w:pPr>
            <w:r w:rsidRPr="00441CD0">
              <w:rPr>
                <w:lang w:val="en-US"/>
              </w:rPr>
              <w:t>FQ-CSID</w:t>
            </w:r>
          </w:p>
        </w:tc>
      </w:tr>
      <w:tr w:rsidR="00EE5860" w:rsidRPr="00441CD0" w14:paraId="749480F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4922B21" w14:textId="77777777" w:rsidR="00EE5860" w:rsidRPr="00441CD0" w:rsidRDefault="00EE5860" w:rsidP="00BB0E1F">
            <w:pPr>
              <w:pStyle w:val="TAL"/>
              <w:rPr>
                <w:lang w:val="x-none"/>
              </w:rPr>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568D80E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98128A" w14:textId="77777777" w:rsidR="00EE5860" w:rsidRPr="00441CD0" w:rsidRDefault="00EE5860" w:rsidP="00BB0E1F">
            <w:pPr>
              <w:pStyle w:val="TAL"/>
              <w:rPr>
                <w:szCs w:val="18"/>
                <w:lang w:val="en-US" w:eastAsia="zh-CN"/>
              </w:rPr>
            </w:pPr>
            <w:r w:rsidRPr="00441CD0">
              <w:rPr>
                <w:szCs w:val="18"/>
                <w:lang w:val="en-US" w:eastAsia="zh-CN"/>
              </w:rPr>
              <w:t xml:space="preserve">This IE shall be included if the Cause IE indicates a rejection due to a rule creation or modification failure. </w:t>
            </w:r>
          </w:p>
        </w:tc>
        <w:tc>
          <w:tcPr>
            <w:tcW w:w="370" w:type="dxa"/>
            <w:tcBorders>
              <w:top w:val="single" w:sz="4" w:space="0" w:color="auto"/>
              <w:left w:val="single" w:sz="4" w:space="0" w:color="auto"/>
              <w:bottom w:val="single" w:sz="4" w:space="0" w:color="auto"/>
              <w:right w:val="single" w:sz="4" w:space="0" w:color="auto"/>
            </w:tcBorders>
            <w:hideMark/>
          </w:tcPr>
          <w:p w14:paraId="1E0BF7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125D8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9BFFA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AA4AC" w14:textId="77777777" w:rsidR="00EE5860" w:rsidRPr="00441CD0" w:rsidRDefault="00EE5860" w:rsidP="00BB0E1F">
            <w:pPr>
              <w:pStyle w:val="TAC"/>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B7C2497" w14:textId="77777777" w:rsidR="00EE5860" w:rsidRPr="00441CD0" w:rsidRDefault="00EE5860" w:rsidP="00BB0E1F">
            <w:pPr>
              <w:pStyle w:val="TAC"/>
              <w:rPr>
                <w:lang w:val="en-US"/>
              </w:rPr>
            </w:pPr>
            <w:r w:rsidRPr="00441CD0">
              <w:rPr>
                <w:lang w:val="en-US"/>
              </w:rPr>
              <w:t>Failed Rule ID</w:t>
            </w:r>
          </w:p>
        </w:tc>
      </w:tr>
      <w:tr w:rsidR="00EE5860" w:rsidRPr="00441CD0" w14:paraId="6779FEF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0250C02" w14:textId="77777777" w:rsidR="00EE5860" w:rsidRPr="00441CD0" w:rsidRDefault="00EE5860" w:rsidP="00BB0E1F">
            <w:pPr>
              <w:pStyle w:val="TAL"/>
              <w:rPr>
                <w:lang w:val="x-none"/>
              </w:rPr>
            </w:pPr>
            <w:r w:rsidRPr="00441CD0">
              <w:t xml:space="preserve">Created Traffic </w:t>
            </w:r>
            <w:r w:rsidRPr="00441CD0">
              <w:rPr>
                <w:lang w:val="en-US"/>
              </w:rPr>
              <w:t xml:space="preserve">Endpoint </w:t>
            </w:r>
          </w:p>
        </w:tc>
        <w:tc>
          <w:tcPr>
            <w:tcW w:w="336" w:type="dxa"/>
            <w:tcBorders>
              <w:top w:val="single" w:sz="4" w:space="0" w:color="auto"/>
              <w:left w:val="single" w:sz="4" w:space="0" w:color="auto"/>
              <w:bottom w:val="single" w:sz="4" w:space="0" w:color="auto"/>
              <w:right w:val="single" w:sz="4" w:space="0" w:color="auto"/>
            </w:tcBorders>
            <w:hideMark/>
          </w:tcPr>
          <w:p w14:paraId="284A4EB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5BA9FD8" w14:textId="77777777" w:rsidR="00EE5860" w:rsidRPr="00441CD0" w:rsidRDefault="00EE5860" w:rsidP="00BB0E1F">
            <w:pPr>
              <w:pStyle w:val="TAL"/>
              <w:rPr>
                <w:szCs w:val="18"/>
                <w:lang w:val="x-none"/>
              </w:rPr>
            </w:pPr>
            <w:r w:rsidRPr="00441CD0">
              <w:rPr>
                <w:szCs w:val="18"/>
                <w:lang w:val="en-US" w:eastAsia="zh-CN"/>
              </w:rPr>
              <w:t>This IE shall be present if the cause is set to "success" and the UP function was requested to allocate a local F-TEID or a UE IP address/prefix in a Create Traffic Endpoint IE</w:t>
            </w:r>
            <w:r w:rsidRPr="00441CD0">
              <w:rPr>
                <w:szCs w:val="18"/>
              </w:rPr>
              <w:t>. When present, it shall contain the local F-TEID or UE IP address/prefix to be used for this Traffic Endpoint.</w:t>
            </w:r>
          </w:p>
          <w:p w14:paraId="2392EFC5" w14:textId="77777777" w:rsidR="00EE5860" w:rsidRPr="00441CD0" w:rsidRDefault="00EE5860" w:rsidP="00BB0E1F">
            <w:pPr>
              <w:pStyle w:val="TAL"/>
              <w:rPr>
                <w:szCs w:val="18"/>
                <w:lang w:val="en-US" w:eastAsia="zh-CN"/>
              </w:rPr>
            </w:pPr>
            <w:r w:rsidRPr="00441CD0">
              <w:rPr>
                <w:szCs w:val="18"/>
                <w:lang w:val="en-US" w:eastAsia="zh-CN"/>
              </w:rPr>
              <w:t>There may be several instances of this IE.</w:t>
            </w:r>
          </w:p>
        </w:tc>
        <w:tc>
          <w:tcPr>
            <w:tcW w:w="370" w:type="dxa"/>
            <w:tcBorders>
              <w:top w:val="single" w:sz="4" w:space="0" w:color="auto"/>
              <w:left w:val="single" w:sz="4" w:space="0" w:color="auto"/>
              <w:bottom w:val="single" w:sz="4" w:space="0" w:color="auto"/>
              <w:right w:val="single" w:sz="4" w:space="0" w:color="auto"/>
            </w:tcBorders>
            <w:hideMark/>
          </w:tcPr>
          <w:p w14:paraId="57052B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C5A7DB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969CE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B0EB485" w14:textId="77777777" w:rsidR="00EE5860" w:rsidRPr="00441CD0" w:rsidRDefault="00EE5860" w:rsidP="00BB0E1F">
            <w:pPr>
              <w:pStyle w:val="TAC"/>
              <w:rPr>
                <w:lang w:val="en-US"/>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30214B" w14:textId="77777777" w:rsidR="00EE5860" w:rsidRPr="00441CD0" w:rsidRDefault="00EE5860" w:rsidP="00BB0E1F">
            <w:pPr>
              <w:pStyle w:val="TAC"/>
              <w:rPr>
                <w:lang w:val="en-US"/>
              </w:rPr>
            </w:pPr>
            <w:r w:rsidRPr="00441CD0">
              <w:t xml:space="preserve">Created Traffic </w:t>
            </w:r>
            <w:r w:rsidRPr="00441CD0">
              <w:rPr>
                <w:lang w:val="en-US"/>
              </w:rPr>
              <w:t>Endpoint</w:t>
            </w:r>
          </w:p>
        </w:tc>
      </w:tr>
      <w:tr w:rsidR="00EE5860" w:rsidRPr="00441CD0" w14:paraId="27465E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E36C622" w14:textId="77777777" w:rsidR="00EE5860" w:rsidRPr="00441CD0" w:rsidRDefault="00EE5860" w:rsidP="00BB0E1F">
            <w:pPr>
              <w:pStyle w:val="TAL"/>
              <w:rPr>
                <w:lang w:val="fr-FR"/>
              </w:rPr>
            </w:pPr>
            <w:r w:rsidRPr="00441CD0">
              <w:rPr>
                <w:lang w:val="fr-FR"/>
              </w:rPr>
              <w:t>Created Bridge Info for TSC</w:t>
            </w:r>
          </w:p>
        </w:tc>
        <w:tc>
          <w:tcPr>
            <w:tcW w:w="336" w:type="dxa"/>
            <w:tcBorders>
              <w:top w:val="single" w:sz="4" w:space="0" w:color="auto"/>
              <w:left w:val="single" w:sz="4" w:space="0" w:color="auto"/>
              <w:bottom w:val="single" w:sz="4" w:space="0" w:color="auto"/>
              <w:right w:val="single" w:sz="4" w:space="0" w:color="auto"/>
            </w:tcBorders>
          </w:tcPr>
          <w:p w14:paraId="265BEAFB"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F5276DA" w14:textId="77777777" w:rsidR="00EE5860" w:rsidRPr="00441CD0" w:rsidRDefault="00EE5860" w:rsidP="00BB0E1F">
            <w:pPr>
              <w:pStyle w:val="TAL"/>
              <w:rPr>
                <w:lang w:val="en-US"/>
              </w:rPr>
            </w:pPr>
            <w:r w:rsidRPr="00441CD0">
              <w:rPr>
                <w:lang w:val="en-US"/>
              </w:rPr>
              <w:t>This IE shall be present if the UPF was requested to provide Bridge information for TSC in the PFCP Session Establishment Request. When present, it shall contain the Bridge information for TSC for the PFCP session.</w:t>
            </w:r>
          </w:p>
          <w:p w14:paraId="09A6509B" w14:textId="77777777" w:rsidR="00EE5860" w:rsidRPr="00441CD0" w:rsidRDefault="00EE5860" w:rsidP="00BB0E1F">
            <w:pPr>
              <w:pStyle w:val="TAL"/>
              <w:rPr>
                <w:szCs w:val="18"/>
                <w:lang w:val="en-US" w:eastAsia="zh-CN"/>
              </w:rPr>
            </w:pPr>
            <w:r w:rsidRPr="00441CD0">
              <w:rPr>
                <w:lang w:val="fr-FR" w:eastAsia="zh-CN"/>
              </w:rPr>
              <w:t xml:space="preserve">See </w:t>
            </w:r>
            <w:r w:rsidRPr="00441CD0">
              <w:rPr>
                <w:lang w:val="fr-FR"/>
              </w:rPr>
              <w:t>Table 7.5.3</w:t>
            </w:r>
            <w:r w:rsidRPr="00441CD0">
              <w:rPr>
                <w:lang w:val="de-DE"/>
              </w:rPr>
              <w:t>.6</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4C6F01C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9A332D6"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4E220E5"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5214D346" w14:textId="77777777" w:rsidR="00EE5860" w:rsidRPr="00441CD0" w:rsidRDefault="00EE5860" w:rsidP="00BB0E1F">
            <w:pPr>
              <w:pStyle w:val="TAC"/>
              <w:rPr>
                <w:lang w:val="en-US"/>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3F9F55B" w14:textId="77777777" w:rsidR="00EE5860" w:rsidRPr="00441CD0" w:rsidRDefault="00EE5860" w:rsidP="00BB0E1F">
            <w:pPr>
              <w:pStyle w:val="TAC"/>
              <w:rPr>
                <w:lang w:val="fr-FR"/>
              </w:rPr>
            </w:pPr>
            <w:r w:rsidRPr="00441CD0">
              <w:rPr>
                <w:lang w:val="fr-FR"/>
              </w:rPr>
              <w:t>Created Bridge Info for TSC</w:t>
            </w:r>
          </w:p>
        </w:tc>
      </w:tr>
      <w:tr w:rsidR="00EE5860" w:rsidRPr="00441CD0" w14:paraId="1F92D5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195E90F"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7F1AD2D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3168B1F"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52E3ED04" w14:textId="77777777" w:rsidR="00EE5860" w:rsidRPr="00441CD0" w:rsidRDefault="00EE5860" w:rsidP="00BB0E1F">
            <w:pPr>
              <w:pStyle w:val="TAL"/>
              <w:rPr>
                <w:szCs w:val="18"/>
                <w:lang w:val="en-US" w:eastAsia="zh-CN"/>
              </w:rPr>
            </w:pPr>
            <w:r w:rsidRPr="00441CD0">
              <w:rPr>
                <w:lang w:val="fr-FR"/>
              </w:rPr>
              <w:t>See Table 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89A9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1E1FF238"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A9C13E0"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60B367CB" w14:textId="77777777" w:rsidR="00EE5860" w:rsidRPr="00441CD0" w:rsidRDefault="00EE5860" w:rsidP="00BB0E1F">
            <w:pPr>
              <w:pStyle w:val="TAC"/>
              <w:rPr>
                <w:lang w:val="en-US" w:eastAsia="zh-CN"/>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5DA1B468" w14:textId="77777777" w:rsidR="00EE5860" w:rsidRPr="00441CD0" w:rsidRDefault="00EE5860" w:rsidP="00BB0E1F">
            <w:pPr>
              <w:pStyle w:val="TAC"/>
              <w:rPr>
                <w:lang w:val="fr-FR"/>
              </w:rPr>
            </w:pPr>
            <w:r w:rsidRPr="00441CD0">
              <w:rPr>
                <w:lang w:val="fr-FR"/>
              </w:rPr>
              <w:t xml:space="preserve">ATSSS </w:t>
            </w:r>
            <w:r w:rsidRPr="00441CD0">
              <w:rPr>
                <w:lang w:val="fr-FR" w:eastAsia="zh-CN"/>
              </w:rPr>
              <w:t>Control</w:t>
            </w:r>
            <w:r w:rsidRPr="00441CD0">
              <w:rPr>
                <w:lang w:val="fr-FR"/>
              </w:rPr>
              <w:t xml:space="preserve"> Parameters</w:t>
            </w:r>
          </w:p>
        </w:tc>
      </w:tr>
      <w:tr w:rsidR="00EE5860" w:rsidRPr="00441CD0" w14:paraId="0F243F9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F180912" w14:textId="77777777" w:rsidR="00EE5860" w:rsidRPr="00867BF5" w:rsidRDefault="00EE5860" w:rsidP="00BB0E1F">
            <w:pPr>
              <w:pStyle w:val="TAL"/>
              <w:rPr>
                <w:lang w:val="fr-FR"/>
              </w:rPr>
            </w:pPr>
            <w:r>
              <w:rPr>
                <w:rFonts w:hint="eastAsia"/>
                <w:lang w:val="fr-FR" w:eastAsia="zh-CN"/>
              </w:rPr>
              <w:t>RDS configuration information</w:t>
            </w:r>
          </w:p>
        </w:tc>
        <w:tc>
          <w:tcPr>
            <w:tcW w:w="336" w:type="dxa"/>
            <w:tcBorders>
              <w:top w:val="single" w:sz="4" w:space="0" w:color="auto"/>
              <w:left w:val="single" w:sz="4" w:space="0" w:color="auto"/>
              <w:bottom w:val="single" w:sz="4" w:space="0" w:color="auto"/>
              <w:right w:val="single" w:sz="4" w:space="0" w:color="auto"/>
            </w:tcBorders>
          </w:tcPr>
          <w:p w14:paraId="3820D8DF" w14:textId="77777777" w:rsidR="00EE5860" w:rsidRPr="00867BF5" w:rsidRDefault="00EE5860" w:rsidP="00BB0E1F">
            <w:pPr>
              <w:pStyle w:val="TAL"/>
              <w:jc w:val="center"/>
              <w:rPr>
                <w:szCs w:val="18"/>
                <w:lang w:val="de-DE"/>
              </w:rPr>
            </w:pPr>
            <w:r>
              <w:rPr>
                <w:rFonts w:hint="eastAsia"/>
                <w:szCs w:val="18"/>
                <w:lang w:val="fr-FR" w:eastAsia="zh-CN"/>
              </w:rPr>
              <w:t>O</w:t>
            </w:r>
          </w:p>
        </w:tc>
        <w:tc>
          <w:tcPr>
            <w:tcW w:w="4670" w:type="dxa"/>
            <w:tcBorders>
              <w:top w:val="single" w:sz="4" w:space="0" w:color="auto"/>
              <w:left w:val="single" w:sz="4" w:space="0" w:color="auto"/>
              <w:bottom w:val="single" w:sz="4" w:space="0" w:color="auto"/>
              <w:right w:val="single" w:sz="4" w:space="0" w:color="auto"/>
            </w:tcBorders>
          </w:tcPr>
          <w:p w14:paraId="5F2CBAFA" w14:textId="77777777" w:rsidR="00EE5860" w:rsidRPr="00867BF5" w:rsidRDefault="00EE5860" w:rsidP="00BB0E1F">
            <w:pPr>
              <w:pStyle w:val="TAL"/>
              <w:rPr>
                <w:szCs w:val="18"/>
                <w:lang w:val="en-US" w:eastAsia="zh-CN"/>
              </w:rPr>
            </w:pPr>
            <w:r w:rsidRPr="00867BF5">
              <w:rPr>
                <w:lang w:val="en-US"/>
              </w:rPr>
              <w:t xml:space="preserve">When present, this IE shall contain the </w:t>
            </w:r>
            <w:r>
              <w:rPr>
                <w:rFonts w:hint="eastAsia"/>
                <w:lang w:val="en-US" w:eastAsia="zh-CN"/>
              </w:rPr>
              <w:t>RDS configuration information</w:t>
            </w:r>
            <w:r w:rsidRPr="00867BF5">
              <w:rPr>
                <w:lang w:val="en-US"/>
              </w:rPr>
              <w:t xml:space="preserve"> the UP function </w:t>
            </w:r>
            <w:r>
              <w:rPr>
                <w:rFonts w:hint="eastAsia"/>
                <w:lang w:val="en-US" w:eastAsia="zh-CN"/>
              </w:rPr>
              <w:t xml:space="preserve">supported </w:t>
            </w:r>
            <w:r w:rsidRPr="00867BF5">
              <w:rPr>
                <w:lang w:val="en-US"/>
              </w:rPr>
              <w:t>for this PFCP session.</w:t>
            </w:r>
          </w:p>
        </w:tc>
        <w:tc>
          <w:tcPr>
            <w:tcW w:w="370" w:type="dxa"/>
            <w:tcBorders>
              <w:top w:val="single" w:sz="4" w:space="0" w:color="auto"/>
              <w:left w:val="single" w:sz="4" w:space="0" w:color="auto"/>
              <w:bottom w:val="single" w:sz="4" w:space="0" w:color="auto"/>
              <w:right w:val="single" w:sz="4" w:space="0" w:color="auto"/>
            </w:tcBorders>
          </w:tcPr>
          <w:p w14:paraId="520DEC19"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7B276EC5" w14:textId="77777777" w:rsidR="00EE5860" w:rsidRPr="00867BF5" w:rsidRDefault="00EE5860" w:rsidP="00BB0E1F">
            <w:pPr>
              <w:pStyle w:val="TAC"/>
              <w:rPr>
                <w:lang w:val="sv-SE" w:eastAsia="zh-CN"/>
              </w:rPr>
            </w:pPr>
            <w:r w:rsidRPr="00867BF5">
              <w:t>X</w:t>
            </w:r>
          </w:p>
        </w:tc>
        <w:tc>
          <w:tcPr>
            <w:tcW w:w="370" w:type="dxa"/>
            <w:tcBorders>
              <w:top w:val="single" w:sz="4" w:space="0" w:color="auto"/>
              <w:left w:val="single" w:sz="4" w:space="0" w:color="auto"/>
              <w:bottom w:val="single" w:sz="4" w:space="0" w:color="auto"/>
              <w:right w:val="single" w:sz="4" w:space="0" w:color="auto"/>
            </w:tcBorders>
          </w:tcPr>
          <w:p w14:paraId="32D166CA" w14:textId="77777777" w:rsidR="00EE5860" w:rsidRPr="00867BF5" w:rsidRDefault="00EE5860" w:rsidP="00BB0E1F">
            <w:pPr>
              <w:pStyle w:val="TAC"/>
              <w:rPr>
                <w:lang w:val="sv-SE" w:eastAsia="zh-CN"/>
              </w:rPr>
            </w:pPr>
            <w:r w:rsidRPr="00867BF5">
              <w:rPr>
                <w:lang w:val="fr-FR"/>
              </w:rPr>
              <w:t>-</w:t>
            </w:r>
          </w:p>
        </w:tc>
        <w:tc>
          <w:tcPr>
            <w:tcW w:w="370" w:type="dxa"/>
            <w:tcBorders>
              <w:top w:val="single" w:sz="4" w:space="0" w:color="auto"/>
              <w:left w:val="single" w:sz="4" w:space="0" w:color="auto"/>
              <w:bottom w:val="single" w:sz="4" w:space="0" w:color="auto"/>
              <w:right w:val="single" w:sz="4" w:space="0" w:color="auto"/>
            </w:tcBorders>
          </w:tcPr>
          <w:p w14:paraId="26612A87" w14:textId="77777777" w:rsidR="00EE5860" w:rsidRPr="00867BF5" w:rsidRDefault="00EE5860" w:rsidP="00BB0E1F">
            <w:pPr>
              <w:pStyle w:val="TAC"/>
              <w:rPr>
                <w:lang w:val="en-US" w:eastAsia="zh-CN"/>
              </w:rPr>
            </w:pPr>
            <w:r w:rsidRPr="00867BF5">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8A93A08" w14:textId="77777777" w:rsidR="00EE5860" w:rsidRPr="00867BF5" w:rsidRDefault="00EE5860" w:rsidP="00BB0E1F">
            <w:pPr>
              <w:pStyle w:val="TAC"/>
              <w:rPr>
                <w:lang w:val="fr-FR"/>
              </w:rPr>
            </w:pPr>
            <w:r>
              <w:rPr>
                <w:rFonts w:hint="eastAsia"/>
                <w:lang w:val="fr-FR" w:eastAsia="zh-CN"/>
              </w:rPr>
              <w:t>RDS configuration information</w:t>
            </w:r>
          </w:p>
        </w:tc>
      </w:tr>
      <w:bookmarkEnd w:id="4176"/>
    </w:tbl>
    <w:p w14:paraId="7CA75E7C" w14:textId="77777777" w:rsidR="00EE5860" w:rsidRPr="00441CD0" w:rsidRDefault="00EE5860" w:rsidP="00EE5860"/>
    <w:p w14:paraId="3BE0BFD2" w14:textId="77777777" w:rsidR="00EE5860" w:rsidRPr="00441CD0" w:rsidRDefault="00EE5860" w:rsidP="00EE5860">
      <w:pPr>
        <w:pStyle w:val="Heading4"/>
        <w:rPr>
          <w:rFonts w:cs="Arial"/>
          <w:bCs/>
        </w:rPr>
      </w:pPr>
      <w:bookmarkStart w:id="4177" w:name="_Toc19717294"/>
      <w:bookmarkStart w:id="4178" w:name="_Toc27490786"/>
      <w:bookmarkStart w:id="4179" w:name="_Toc27557079"/>
      <w:bookmarkStart w:id="4180" w:name="_Toc27723996"/>
      <w:bookmarkStart w:id="4181" w:name="_Toc36031068"/>
      <w:bookmarkStart w:id="4182" w:name="_Toc36042988"/>
      <w:bookmarkStart w:id="4183" w:name="_Toc36814313"/>
      <w:bookmarkStart w:id="4184" w:name="_Toc44689168"/>
      <w:bookmarkStart w:id="4185" w:name="_Toc44923922"/>
      <w:bookmarkStart w:id="4186" w:name="_Toc51860892"/>
      <w:bookmarkStart w:id="4187" w:name="_Toc57930663"/>
      <w:bookmarkStart w:id="4188" w:name="_Toc57931293"/>
      <w:bookmarkStart w:id="4189" w:name="_Toc160974419"/>
      <w:r w:rsidRPr="00441CD0">
        <w:t>7.5.3.2</w:t>
      </w:r>
      <w:r w:rsidRPr="00441CD0">
        <w:tab/>
        <w:t>Created PDR IE within PFCP Session Establishment Response</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382BB009" w14:textId="77777777" w:rsidR="00EE5860" w:rsidRPr="00441CD0" w:rsidRDefault="00EE5860" w:rsidP="00EE5860">
      <w:r w:rsidRPr="00441CD0">
        <w:t xml:space="preserve">The </w:t>
      </w:r>
      <w:r w:rsidRPr="00441CD0">
        <w:rPr>
          <w:lang w:val="en-US"/>
        </w:rPr>
        <w:t xml:space="preserve">Created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7.5.3.2-1</w:t>
      </w:r>
      <w:r w:rsidRPr="00441CD0">
        <w:rPr>
          <w:lang w:eastAsia="ja-JP"/>
        </w:rPr>
        <w:t>.</w:t>
      </w:r>
    </w:p>
    <w:p w14:paraId="7F0D0D73" w14:textId="77777777" w:rsidR="00EE5860" w:rsidRPr="00441CD0" w:rsidRDefault="00EE5860" w:rsidP="00EE5860">
      <w:pPr>
        <w:pStyle w:val="TH"/>
        <w:rPr>
          <w:lang w:val="en-US"/>
        </w:rPr>
      </w:pPr>
      <w:r w:rsidRPr="00441CD0">
        <w:t>Table 7.5.3.2-1: Created PDR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76184C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2CA0038" w14:textId="77777777" w:rsidR="00EE5860" w:rsidRPr="00441CD0" w:rsidRDefault="00EE5860" w:rsidP="00BB0E1F">
            <w:pPr>
              <w:pStyle w:val="TAL"/>
              <w:rPr>
                <w:lang w:val="x-none"/>
              </w:rPr>
            </w:pPr>
            <w:bookmarkStart w:id="4190" w:name="MCCQCTEMPBM_0000009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773F8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CD206C" w14:textId="77777777" w:rsidR="00EE5860" w:rsidRPr="00441CD0" w:rsidRDefault="00EE5860" w:rsidP="00BB0E1F">
            <w:pPr>
              <w:pStyle w:val="TAC"/>
            </w:pPr>
            <w:r w:rsidRPr="00441CD0">
              <w:rPr>
                <w:lang w:val="en-US"/>
              </w:rPr>
              <w:t>Created PDR IE Type = 8 (decimal)</w:t>
            </w:r>
          </w:p>
        </w:tc>
      </w:tr>
      <w:tr w:rsidR="00EE5860" w:rsidRPr="00441CD0" w14:paraId="7DDECD9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330CE2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26220B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8DBED4" w14:textId="77777777" w:rsidR="00EE5860" w:rsidRPr="00441CD0" w:rsidRDefault="00EE5860" w:rsidP="00BB0E1F">
            <w:pPr>
              <w:pStyle w:val="TAC"/>
            </w:pPr>
            <w:r w:rsidRPr="00441CD0">
              <w:t>Length = n</w:t>
            </w:r>
          </w:p>
        </w:tc>
      </w:tr>
      <w:tr w:rsidR="00EE5860" w:rsidRPr="00441CD0" w14:paraId="1FA4146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782F0E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55FB07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302B9E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AA37F0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D4C3542" w14:textId="77777777" w:rsidR="00EE5860" w:rsidRPr="00441CD0" w:rsidRDefault="00EE5860" w:rsidP="00BB0E1F">
            <w:pPr>
              <w:pStyle w:val="TAH"/>
            </w:pPr>
            <w:r w:rsidRPr="00441CD0">
              <w:t>IE Type</w:t>
            </w:r>
          </w:p>
        </w:tc>
      </w:tr>
      <w:tr w:rsidR="00EE5860" w:rsidRPr="00441CD0" w14:paraId="1FD6D50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4AF446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0EC5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D8222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3A1C88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0975FB1"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A3EE6B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A26A7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7F652E4" w14:textId="77777777" w:rsidR="00EE5860" w:rsidRPr="00441CD0" w:rsidRDefault="00EE5860" w:rsidP="00BB0E1F">
            <w:pPr>
              <w:spacing w:after="0"/>
              <w:rPr>
                <w:rFonts w:ascii="Arial" w:hAnsi="Arial"/>
                <w:b/>
                <w:sz w:val="18"/>
                <w:lang w:val="x-none"/>
              </w:rPr>
            </w:pPr>
          </w:p>
        </w:tc>
      </w:tr>
      <w:tr w:rsidR="00EE5860" w:rsidRPr="00441CD0" w14:paraId="2496FAC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B79CCE"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0738D8"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tcPr>
          <w:p w14:paraId="3A1C7E2D"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2157A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2D145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72F4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0D30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614BCAC" w14:textId="77777777" w:rsidR="00EE5860" w:rsidRPr="00441CD0" w:rsidRDefault="00EE5860" w:rsidP="00BB0E1F">
            <w:pPr>
              <w:pStyle w:val="TAC"/>
              <w:rPr>
                <w:lang w:val="x-none"/>
              </w:rPr>
            </w:pPr>
            <w:r w:rsidRPr="00441CD0">
              <w:t>PDR ID</w:t>
            </w:r>
          </w:p>
        </w:tc>
      </w:tr>
      <w:tr w:rsidR="00EE5860" w:rsidRPr="00441CD0" w14:paraId="11A728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F1FC4DD" w14:textId="77777777" w:rsidR="00EE5860" w:rsidRPr="00441CD0" w:rsidRDefault="00EE5860" w:rsidP="00BB0E1F">
            <w:pPr>
              <w:pStyle w:val="TAL"/>
              <w:rPr>
                <w:lang w:val="de-DE"/>
              </w:rPr>
            </w:pPr>
            <w:r w:rsidRPr="00441CD0">
              <w:rPr>
                <w:szCs w:val="18"/>
              </w:rPr>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10D035F1" w14:textId="77777777" w:rsidR="00EE5860" w:rsidRPr="00441CD0" w:rsidRDefault="00EE5860" w:rsidP="00BB0E1F">
            <w:pPr>
              <w:pStyle w:val="TAL"/>
              <w:jc w:val="center"/>
              <w:rPr>
                <w:rFonts w:eastAsia="SimSun"/>
                <w:lang w:val="x-non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EB2285C" w14:textId="77777777" w:rsidR="00EE5860" w:rsidRPr="00441CD0" w:rsidRDefault="00EE5860" w:rsidP="00BB0E1F">
            <w:pPr>
              <w:pStyle w:val="TAL"/>
            </w:pPr>
            <w:r w:rsidRPr="00441CD0">
              <w:rPr>
                <w:szCs w:val="18"/>
              </w:rPr>
              <w:t>If the UP function allocates the F-TEID, this IE shall be present and shall contain the local F-TEID to be used for this PDR.</w:t>
            </w:r>
          </w:p>
        </w:tc>
        <w:tc>
          <w:tcPr>
            <w:tcW w:w="370" w:type="dxa"/>
            <w:tcBorders>
              <w:top w:val="single" w:sz="4" w:space="0" w:color="auto"/>
              <w:left w:val="single" w:sz="4" w:space="0" w:color="auto"/>
              <w:bottom w:val="single" w:sz="4" w:space="0" w:color="auto"/>
              <w:right w:val="single" w:sz="4" w:space="0" w:color="auto"/>
            </w:tcBorders>
            <w:hideMark/>
          </w:tcPr>
          <w:p w14:paraId="33C301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B2422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576A2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908B5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3FAB9A" w14:textId="77777777" w:rsidR="00EE5860" w:rsidRPr="00441CD0" w:rsidRDefault="00EE5860" w:rsidP="00BB0E1F">
            <w:pPr>
              <w:pStyle w:val="TAC"/>
              <w:rPr>
                <w:lang w:val="x-none"/>
              </w:rPr>
            </w:pPr>
            <w:r w:rsidRPr="00441CD0">
              <w:t>F-TEID</w:t>
            </w:r>
          </w:p>
        </w:tc>
      </w:tr>
      <w:tr w:rsidR="00EE5860" w:rsidRPr="00441CD0" w14:paraId="6EABE8B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4DB1C10" w14:textId="77777777" w:rsidR="00EE5860" w:rsidRPr="00441CD0" w:rsidRDefault="00EE5860" w:rsidP="00BB0E1F">
            <w:pPr>
              <w:pStyle w:val="TAL"/>
              <w:rPr>
                <w:szCs w:val="18"/>
              </w:rPr>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74D08294" w14:textId="77777777" w:rsidR="00EE5860" w:rsidRPr="00441CD0" w:rsidRDefault="00EE5860" w:rsidP="00BB0E1F">
            <w:pPr>
              <w:pStyle w:val="TAL"/>
              <w:jc w:val="center"/>
              <w:rPr>
                <w:szCs w:val="18"/>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E2E4FC3" w14:textId="77777777" w:rsidR="00EE5860" w:rsidRPr="00441CD0" w:rsidRDefault="00EE5860" w:rsidP="00BB0E1F">
            <w:pPr>
              <w:pStyle w:val="TAL"/>
              <w:rPr>
                <w:szCs w:val="18"/>
              </w:rPr>
            </w:pPr>
            <w:r w:rsidRPr="00441CD0">
              <w:rPr>
                <w:szCs w:val="18"/>
              </w:rPr>
              <w:t>This IE shall be present and shall contain the local F-TEID used for this PDR for the reception of redundant uplink packets</w:t>
            </w:r>
            <w:r w:rsidRPr="00441CD0">
              <w:rPr>
                <w:szCs w:val="18"/>
                <w:lang w:val="en-US" w:eastAsia="zh-CN"/>
              </w:rPr>
              <w:t xml:space="preserve"> 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51B6F089"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236ABFB"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670B1D2"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C62A606"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0F87FAC4" w14:textId="77777777" w:rsidR="00EE5860" w:rsidRPr="00441CD0" w:rsidRDefault="00EE5860" w:rsidP="00BB0E1F">
            <w:pPr>
              <w:pStyle w:val="TAC"/>
            </w:pPr>
            <w:r w:rsidRPr="00441CD0">
              <w:t>F-TEID</w:t>
            </w:r>
          </w:p>
        </w:tc>
      </w:tr>
      <w:tr w:rsidR="00EE5860" w:rsidRPr="00441CD0" w14:paraId="5CA656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40BF1E6" w14:textId="77777777" w:rsidR="00EE5860" w:rsidRPr="00441CD0" w:rsidRDefault="00EE5860" w:rsidP="00BB0E1F">
            <w:pPr>
              <w:pStyle w:val="TAL"/>
              <w:rPr>
                <w:szCs w:val="18"/>
              </w:rPr>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694BE596" w14:textId="77777777" w:rsidR="00EE5860" w:rsidRPr="00441CD0" w:rsidRDefault="00EE5860" w:rsidP="00BB0E1F">
            <w:pPr>
              <w:pStyle w:val="TAL"/>
              <w:jc w:val="center"/>
              <w:rPr>
                <w:szCs w:val="18"/>
                <w:lang w:eastAsia="zh-CN"/>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1FB38DF3"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465970AE" w14:textId="31DF2F72" w:rsidR="00EE5860" w:rsidRPr="00441CD0" w:rsidRDefault="00EE5860" w:rsidP="00BB0E1F">
            <w:pPr>
              <w:pStyle w:val="TAL"/>
              <w:rPr>
                <w:szCs w:val="18"/>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70448F0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130459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EA1B9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31BEC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A71D933" w14:textId="77777777" w:rsidR="00EE5860" w:rsidRPr="00441CD0" w:rsidRDefault="00EE5860" w:rsidP="00BB0E1F">
            <w:pPr>
              <w:pStyle w:val="TAC"/>
              <w:rPr>
                <w:lang w:val="x-none"/>
              </w:rPr>
            </w:pPr>
            <w:r w:rsidRPr="00441CD0">
              <w:t>UE IP Address</w:t>
            </w:r>
          </w:p>
        </w:tc>
      </w:tr>
      <w:bookmarkEnd w:id="4190"/>
    </w:tbl>
    <w:p w14:paraId="745A68FF" w14:textId="77777777" w:rsidR="00EE5860" w:rsidRPr="00441CD0" w:rsidRDefault="00EE5860" w:rsidP="00EE5860"/>
    <w:p w14:paraId="4B7B04C2" w14:textId="77777777" w:rsidR="00EE5860" w:rsidRPr="00441CD0" w:rsidRDefault="00EE5860" w:rsidP="00EE5860">
      <w:pPr>
        <w:pStyle w:val="Heading4"/>
        <w:rPr>
          <w:lang w:eastAsia="zh-CN"/>
        </w:rPr>
      </w:pPr>
      <w:bookmarkStart w:id="4191" w:name="_Toc19717295"/>
      <w:bookmarkStart w:id="4192" w:name="_Toc27490787"/>
      <w:bookmarkStart w:id="4193" w:name="_Toc27557080"/>
      <w:bookmarkStart w:id="4194" w:name="_Toc27723997"/>
      <w:bookmarkStart w:id="4195" w:name="_Toc36031069"/>
      <w:bookmarkStart w:id="4196" w:name="_Toc36042989"/>
      <w:bookmarkStart w:id="4197" w:name="_Toc36814314"/>
      <w:bookmarkStart w:id="4198" w:name="_Toc44689169"/>
      <w:bookmarkStart w:id="4199" w:name="_Toc44923923"/>
      <w:bookmarkStart w:id="4200" w:name="_Toc51860893"/>
      <w:bookmarkStart w:id="4201" w:name="_Toc57930664"/>
      <w:bookmarkStart w:id="4202" w:name="_Toc57931294"/>
      <w:bookmarkStart w:id="4203" w:name="_Toc160974420"/>
      <w:r w:rsidRPr="00441CD0">
        <w:t>7.5.3.3</w:t>
      </w:r>
      <w:r w:rsidRPr="00441CD0">
        <w:tab/>
        <w:t>Load Control Information IE within PFCP Session Establishment Response</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497265B6" w14:textId="77777777" w:rsidR="00EE5860" w:rsidRPr="00441CD0" w:rsidRDefault="00EE5860" w:rsidP="00EE5860">
      <w:r w:rsidRPr="00441CD0">
        <w:t xml:space="preserve">The </w:t>
      </w:r>
      <w:r w:rsidRPr="00441CD0">
        <w:rPr>
          <w:lang w:val="en-US"/>
        </w:rPr>
        <w:t xml:space="preserve">Load Control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7.5.3.3-1</w:t>
      </w:r>
      <w:r w:rsidRPr="00441CD0">
        <w:rPr>
          <w:lang w:eastAsia="ja-JP"/>
        </w:rPr>
        <w:t>.</w:t>
      </w:r>
    </w:p>
    <w:p w14:paraId="44B4CBC9" w14:textId="77777777" w:rsidR="00EE5860" w:rsidRPr="00441CD0" w:rsidRDefault="00EE5860" w:rsidP="00EE5860">
      <w:pPr>
        <w:pStyle w:val="TH"/>
        <w:rPr>
          <w:lang w:val="en-US"/>
        </w:rPr>
      </w:pPr>
      <w:r w:rsidRPr="00441CD0">
        <w:t>Table 7.5.3.3-1: 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CB6D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6FAC199" w14:textId="77777777" w:rsidR="00EE5860" w:rsidRPr="00441CD0" w:rsidRDefault="00EE5860" w:rsidP="00BB0E1F">
            <w:pPr>
              <w:pStyle w:val="TAL"/>
              <w:rPr>
                <w:lang w:val="x-none"/>
              </w:rPr>
            </w:pPr>
            <w:bookmarkStart w:id="4204" w:name="MCCQCTEMPBM_0000009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CE1F3C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521A65" w14:textId="77777777" w:rsidR="00EE5860" w:rsidRPr="00441CD0" w:rsidRDefault="00EE5860" w:rsidP="00BB0E1F">
            <w:pPr>
              <w:pStyle w:val="TAC"/>
            </w:pPr>
            <w:r w:rsidRPr="00441CD0">
              <w:rPr>
                <w:lang w:val="en-US"/>
              </w:rPr>
              <w:t>Load Control Information IE Type = 51 (decimal)</w:t>
            </w:r>
          </w:p>
        </w:tc>
      </w:tr>
      <w:tr w:rsidR="00EE5860" w:rsidRPr="00441CD0" w14:paraId="7333F67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A2B4B4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F3B58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58750CF" w14:textId="77777777" w:rsidR="00EE5860" w:rsidRPr="00441CD0" w:rsidRDefault="00EE5860" w:rsidP="00BB0E1F">
            <w:pPr>
              <w:pStyle w:val="TAC"/>
            </w:pPr>
            <w:r w:rsidRPr="00441CD0">
              <w:t>Length = n</w:t>
            </w:r>
          </w:p>
        </w:tc>
      </w:tr>
      <w:tr w:rsidR="00EE5860" w:rsidRPr="00441CD0" w14:paraId="65F986C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B82B78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0C690F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CB49AB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7A12F4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D9FC947" w14:textId="77777777" w:rsidR="00EE5860" w:rsidRPr="00441CD0" w:rsidRDefault="00EE5860" w:rsidP="00BB0E1F">
            <w:pPr>
              <w:pStyle w:val="TAH"/>
            </w:pPr>
            <w:r w:rsidRPr="00441CD0">
              <w:t>IE Type</w:t>
            </w:r>
          </w:p>
        </w:tc>
      </w:tr>
      <w:tr w:rsidR="00EE5860" w:rsidRPr="00441CD0" w14:paraId="31DEE8B9"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30B36B6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E2C780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B0693E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665685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B601CB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13A1C7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D6259B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119B26D" w14:textId="77777777" w:rsidR="00EE5860" w:rsidRPr="00441CD0" w:rsidRDefault="00EE5860" w:rsidP="00BB0E1F">
            <w:pPr>
              <w:spacing w:after="0"/>
              <w:rPr>
                <w:rFonts w:ascii="Arial" w:hAnsi="Arial"/>
                <w:b/>
                <w:sz w:val="18"/>
                <w:lang w:val="x-none"/>
              </w:rPr>
            </w:pPr>
          </w:p>
        </w:tc>
      </w:tr>
      <w:tr w:rsidR="00EE5860" w:rsidRPr="00441CD0" w14:paraId="024098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92D4FA" w14:textId="77777777" w:rsidR="00EE5860" w:rsidRPr="00441CD0" w:rsidRDefault="00EE5860" w:rsidP="00BB0E1F">
            <w:pPr>
              <w:pStyle w:val="TAL"/>
            </w:pPr>
            <w:r w:rsidRPr="00441CD0">
              <w:t>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4F015782"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0186E428"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2EEB826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F6D29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FA6F3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0889C0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D7A0CD" w14:textId="77777777" w:rsidR="00EE5860" w:rsidRPr="00441CD0" w:rsidRDefault="00EE5860" w:rsidP="00BB0E1F">
            <w:pPr>
              <w:pStyle w:val="TAC"/>
              <w:rPr>
                <w:lang w:val="x-none"/>
              </w:rPr>
            </w:pPr>
            <w:r w:rsidRPr="00441CD0">
              <w:t>Sequence Number</w:t>
            </w:r>
          </w:p>
        </w:tc>
      </w:tr>
      <w:tr w:rsidR="00EE5860" w:rsidRPr="00441CD0" w14:paraId="2C4AF8E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328A53A" w14:textId="77777777" w:rsidR="00EE5860" w:rsidRPr="00441CD0" w:rsidRDefault="00EE5860" w:rsidP="00BB0E1F">
            <w:pPr>
              <w:pStyle w:val="TAL"/>
              <w:rPr>
                <w:lang w:val="de-DE"/>
              </w:rPr>
            </w:pPr>
            <w:r w:rsidRPr="00441CD0">
              <w:t>Load Metric</w:t>
            </w:r>
          </w:p>
        </w:tc>
        <w:tc>
          <w:tcPr>
            <w:tcW w:w="336" w:type="dxa"/>
            <w:tcBorders>
              <w:top w:val="single" w:sz="4" w:space="0" w:color="auto"/>
              <w:left w:val="single" w:sz="4" w:space="0" w:color="auto"/>
              <w:bottom w:val="single" w:sz="4" w:space="0" w:color="auto"/>
              <w:right w:val="single" w:sz="4" w:space="0" w:color="auto"/>
            </w:tcBorders>
            <w:hideMark/>
          </w:tcPr>
          <w:p w14:paraId="4957534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36238869" w14:textId="77777777" w:rsidR="00EE5860" w:rsidRPr="00441CD0" w:rsidRDefault="00EE5860" w:rsidP="00BB0E1F">
            <w:pPr>
              <w:pStyle w:val="TAL"/>
            </w:pPr>
            <w:r w:rsidRPr="00441CD0">
              <w:t>See clause</w:t>
            </w:r>
            <w:r>
              <w:t> </w:t>
            </w:r>
            <w:r w:rsidRPr="00441CD0">
              <w:t>6.2.3.3.2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C34F5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5ED1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C55724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0F0A3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74E12" w14:textId="77777777" w:rsidR="00EE5860" w:rsidRPr="00441CD0" w:rsidRDefault="00EE5860" w:rsidP="00BB0E1F">
            <w:pPr>
              <w:pStyle w:val="TAC"/>
              <w:rPr>
                <w:lang w:val="x-none"/>
              </w:rPr>
            </w:pPr>
            <w:r w:rsidRPr="00441CD0">
              <w:t>Metric</w:t>
            </w:r>
          </w:p>
        </w:tc>
      </w:tr>
      <w:bookmarkEnd w:id="4204"/>
    </w:tbl>
    <w:p w14:paraId="533CADFB" w14:textId="77777777" w:rsidR="00EE5860" w:rsidRPr="00441CD0" w:rsidRDefault="00EE5860" w:rsidP="00EE5860">
      <w:pPr>
        <w:rPr>
          <w:lang w:eastAsia="zh-CN"/>
        </w:rPr>
      </w:pPr>
    </w:p>
    <w:p w14:paraId="59EB691F" w14:textId="77777777" w:rsidR="00EE5860" w:rsidRPr="00441CD0" w:rsidRDefault="00EE5860" w:rsidP="00EE5860">
      <w:pPr>
        <w:pStyle w:val="Heading4"/>
        <w:rPr>
          <w:lang w:eastAsia="zh-CN"/>
        </w:rPr>
      </w:pPr>
      <w:bookmarkStart w:id="4205" w:name="_Toc19717296"/>
      <w:bookmarkStart w:id="4206" w:name="_Toc27490788"/>
      <w:bookmarkStart w:id="4207" w:name="_Toc27557081"/>
      <w:bookmarkStart w:id="4208" w:name="_Toc27723998"/>
      <w:bookmarkStart w:id="4209" w:name="_Toc36031070"/>
      <w:bookmarkStart w:id="4210" w:name="_Toc36042990"/>
      <w:bookmarkStart w:id="4211" w:name="_Toc36814315"/>
      <w:bookmarkStart w:id="4212" w:name="_Toc44689170"/>
      <w:bookmarkStart w:id="4213" w:name="_Toc44923924"/>
      <w:bookmarkStart w:id="4214" w:name="_Toc51860894"/>
      <w:bookmarkStart w:id="4215" w:name="_Toc57930665"/>
      <w:bookmarkStart w:id="4216" w:name="_Toc57931295"/>
      <w:bookmarkStart w:id="4217" w:name="_Toc160974421"/>
      <w:r w:rsidRPr="00441CD0">
        <w:t>7.5.3.4</w:t>
      </w:r>
      <w:r w:rsidRPr="00441CD0">
        <w:tab/>
        <w:t>Overload Control Information IE within PFCP Session Establishment Response</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372CBC87" w14:textId="77777777" w:rsidR="00EE5860" w:rsidRPr="00441CD0" w:rsidRDefault="00EE5860" w:rsidP="00EE5860">
      <w:r w:rsidRPr="00441CD0">
        <w:t xml:space="preserve">The </w:t>
      </w:r>
      <w:r w:rsidRPr="00441CD0">
        <w:rPr>
          <w:lang w:val="en-US"/>
        </w:rPr>
        <w:t xml:space="preserve">Overload Control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7.5.3.4-1</w:t>
      </w:r>
      <w:r w:rsidRPr="00441CD0">
        <w:rPr>
          <w:lang w:eastAsia="ja-JP"/>
        </w:rPr>
        <w:t>.</w:t>
      </w:r>
    </w:p>
    <w:p w14:paraId="4A4960F5" w14:textId="77777777" w:rsidR="00EE5860" w:rsidRPr="00441CD0" w:rsidRDefault="00EE5860" w:rsidP="00EE5860">
      <w:pPr>
        <w:pStyle w:val="TH"/>
        <w:rPr>
          <w:lang w:val="en-US"/>
        </w:rPr>
      </w:pPr>
      <w:r w:rsidRPr="00441CD0">
        <w:t>Table 7.5.3.4-1: Overload Control Information IE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1DEC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7C196FA4" w14:textId="77777777" w:rsidR="00EE5860" w:rsidRPr="00441CD0" w:rsidRDefault="00EE5860" w:rsidP="00BB0E1F">
            <w:pPr>
              <w:pStyle w:val="TAL"/>
              <w:rPr>
                <w:lang w:val="x-none"/>
              </w:rPr>
            </w:pPr>
            <w:bookmarkStart w:id="4218" w:name="MCCQCTEMPBM_0000009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6DCE23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DF005F" w14:textId="77777777" w:rsidR="00EE5860" w:rsidRPr="00441CD0" w:rsidRDefault="00EE5860" w:rsidP="00BB0E1F">
            <w:pPr>
              <w:pStyle w:val="TAC"/>
            </w:pPr>
            <w:r w:rsidRPr="00441CD0">
              <w:rPr>
                <w:lang w:val="en-US"/>
              </w:rPr>
              <w:t>Overload Control Information IE Type = 54 (decimal)</w:t>
            </w:r>
          </w:p>
        </w:tc>
      </w:tr>
      <w:tr w:rsidR="00EE5860" w:rsidRPr="00441CD0" w14:paraId="4C4BA58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70294C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912E8C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57889D0" w14:textId="77777777" w:rsidR="00EE5860" w:rsidRPr="00441CD0" w:rsidRDefault="00EE5860" w:rsidP="00BB0E1F">
            <w:pPr>
              <w:pStyle w:val="TAC"/>
            </w:pPr>
            <w:r w:rsidRPr="00441CD0">
              <w:t>Length = n</w:t>
            </w:r>
          </w:p>
        </w:tc>
      </w:tr>
      <w:tr w:rsidR="00EE5860" w:rsidRPr="00441CD0" w14:paraId="634F304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D1A62B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84A008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A0383D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E6143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CA36464" w14:textId="77777777" w:rsidR="00EE5860" w:rsidRPr="00441CD0" w:rsidRDefault="00EE5860" w:rsidP="00BB0E1F">
            <w:pPr>
              <w:pStyle w:val="TAH"/>
            </w:pPr>
            <w:r w:rsidRPr="00441CD0">
              <w:t>IE Type</w:t>
            </w:r>
          </w:p>
        </w:tc>
      </w:tr>
      <w:tr w:rsidR="00EE5860" w:rsidRPr="00441CD0" w14:paraId="34A6618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6FFD3AB0"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0C152A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38D572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054E4E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DF6B2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D1FB30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424F6C7"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91C1034" w14:textId="77777777" w:rsidR="00EE5860" w:rsidRPr="00441CD0" w:rsidRDefault="00EE5860" w:rsidP="00BB0E1F">
            <w:pPr>
              <w:spacing w:after="0"/>
              <w:rPr>
                <w:rFonts w:ascii="Arial" w:hAnsi="Arial"/>
                <w:b/>
                <w:sz w:val="18"/>
                <w:lang w:val="x-none"/>
              </w:rPr>
            </w:pPr>
          </w:p>
        </w:tc>
      </w:tr>
      <w:tr w:rsidR="00EE5860" w:rsidRPr="00441CD0" w14:paraId="0E91F2A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F91CB6" w14:textId="77777777" w:rsidR="00EE5860" w:rsidRPr="00441CD0" w:rsidRDefault="00EE5860" w:rsidP="00BB0E1F">
            <w:pPr>
              <w:pStyle w:val="TAL"/>
            </w:pPr>
            <w:r w:rsidRPr="00441CD0">
              <w:t>Overload Control Sequence Number</w:t>
            </w:r>
          </w:p>
        </w:tc>
        <w:tc>
          <w:tcPr>
            <w:tcW w:w="336" w:type="dxa"/>
            <w:tcBorders>
              <w:top w:val="single" w:sz="4" w:space="0" w:color="auto"/>
              <w:left w:val="single" w:sz="4" w:space="0" w:color="auto"/>
              <w:bottom w:val="single" w:sz="4" w:space="0" w:color="auto"/>
              <w:right w:val="single" w:sz="4" w:space="0" w:color="auto"/>
            </w:tcBorders>
            <w:hideMark/>
          </w:tcPr>
          <w:p w14:paraId="08CF5EB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670676C" w14:textId="77777777" w:rsidR="00EE5860" w:rsidRPr="00441CD0" w:rsidRDefault="00EE5860" w:rsidP="00BB0E1F">
            <w:pPr>
              <w:pStyle w:val="TAL"/>
            </w:pPr>
            <w:r w:rsidRPr="00441CD0">
              <w:t>See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713C59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CDBF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69F87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1440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01D696" w14:textId="77777777" w:rsidR="00EE5860" w:rsidRPr="00441CD0" w:rsidRDefault="00EE5860" w:rsidP="00BB0E1F">
            <w:pPr>
              <w:pStyle w:val="TAC"/>
              <w:rPr>
                <w:lang w:val="x-none"/>
              </w:rPr>
            </w:pPr>
            <w:r w:rsidRPr="00441CD0">
              <w:t>Sequence Number</w:t>
            </w:r>
          </w:p>
        </w:tc>
      </w:tr>
      <w:tr w:rsidR="00EE5860" w:rsidRPr="00441CD0" w14:paraId="3C8BE31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0162F42" w14:textId="77777777" w:rsidR="00EE5860" w:rsidRPr="00441CD0" w:rsidRDefault="00EE5860" w:rsidP="00BB0E1F">
            <w:pPr>
              <w:pStyle w:val="TAL"/>
              <w:rPr>
                <w:lang w:val="de-DE"/>
              </w:rPr>
            </w:pPr>
            <w:r w:rsidRPr="00441CD0">
              <w:t>Overload Reduction Metric</w:t>
            </w:r>
          </w:p>
        </w:tc>
        <w:tc>
          <w:tcPr>
            <w:tcW w:w="336" w:type="dxa"/>
            <w:tcBorders>
              <w:top w:val="single" w:sz="4" w:space="0" w:color="auto"/>
              <w:left w:val="single" w:sz="4" w:space="0" w:color="auto"/>
              <w:bottom w:val="single" w:sz="4" w:space="0" w:color="auto"/>
              <w:right w:val="single" w:sz="4" w:space="0" w:color="auto"/>
            </w:tcBorders>
            <w:hideMark/>
          </w:tcPr>
          <w:p w14:paraId="3E1FBADD" w14:textId="77777777" w:rsidR="00EE5860" w:rsidRPr="00441CD0" w:rsidRDefault="00EE5860" w:rsidP="00BB0E1F">
            <w:pPr>
              <w:pStyle w:val="TAL"/>
              <w:jc w:val="center"/>
              <w:rPr>
                <w:rFonts w:eastAsia="SimSun"/>
                <w:lang w:val="x-none"/>
              </w:rP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6250797D"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44519C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DACC4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9DB61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2D2EE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06D4F66" w14:textId="77777777" w:rsidR="00EE5860" w:rsidRPr="00441CD0" w:rsidRDefault="00EE5860" w:rsidP="00BB0E1F">
            <w:pPr>
              <w:pStyle w:val="TAC"/>
              <w:rPr>
                <w:lang w:val="x-none"/>
              </w:rPr>
            </w:pPr>
            <w:r w:rsidRPr="00441CD0">
              <w:t>Metric</w:t>
            </w:r>
          </w:p>
        </w:tc>
      </w:tr>
      <w:tr w:rsidR="00EE5860" w:rsidRPr="00441CD0" w14:paraId="0619512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D936D1A" w14:textId="77777777" w:rsidR="00EE5860" w:rsidRPr="00441CD0" w:rsidRDefault="00EE5860" w:rsidP="00BB0E1F">
            <w:pPr>
              <w:pStyle w:val="TAL"/>
            </w:pPr>
            <w:r w:rsidRPr="00441CD0">
              <w:t>Period of Validity</w:t>
            </w:r>
          </w:p>
        </w:tc>
        <w:tc>
          <w:tcPr>
            <w:tcW w:w="336" w:type="dxa"/>
            <w:tcBorders>
              <w:top w:val="single" w:sz="4" w:space="0" w:color="auto"/>
              <w:left w:val="single" w:sz="4" w:space="0" w:color="auto"/>
              <w:bottom w:val="single" w:sz="4" w:space="0" w:color="auto"/>
              <w:right w:val="single" w:sz="4" w:space="0" w:color="auto"/>
            </w:tcBorders>
            <w:hideMark/>
          </w:tcPr>
          <w:p w14:paraId="7BCD5B6E"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103974C3" w14:textId="77777777" w:rsidR="00EE5860" w:rsidRPr="00441CD0" w:rsidRDefault="00EE5860" w:rsidP="00BB0E1F">
            <w:pPr>
              <w:pStyle w:val="TAL"/>
            </w:pPr>
            <w:r w:rsidRPr="00441CD0">
              <w:t>See clause</w:t>
            </w:r>
            <w:r>
              <w:t> </w:t>
            </w:r>
            <w:r w:rsidRPr="00441CD0">
              <w:t>6.2.4.3.2 for the description and use of this parameter.</w:t>
            </w:r>
          </w:p>
        </w:tc>
        <w:tc>
          <w:tcPr>
            <w:tcW w:w="370" w:type="dxa"/>
            <w:tcBorders>
              <w:top w:val="single" w:sz="4" w:space="0" w:color="auto"/>
              <w:left w:val="single" w:sz="4" w:space="0" w:color="auto"/>
              <w:bottom w:val="single" w:sz="4" w:space="0" w:color="auto"/>
              <w:right w:val="single" w:sz="4" w:space="0" w:color="auto"/>
            </w:tcBorders>
            <w:hideMark/>
          </w:tcPr>
          <w:p w14:paraId="074122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9258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8216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B146A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F07DDC" w14:textId="77777777" w:rsidR="00EE5860" w:rsidRPr="00441CD0" w:rsidRDefault="00EE5860" w:rsidP="00BB0E1F">
            <w:pPr>
              <w:pStyle w:val="TAC"/>
              <w:rPr>
                <w:lang w:val="x-none"/>
              </w:rPr>
            </w:pPr>
            <w:r w:rsidRPr="00441CD0">
              <w:t>Timer</w:t>
            </w:r>
          </w:p>
        </w:tc>
      </w:tr>
      <w:tr w:rsidR="00EE5860" w:rsidRPr="00441CD0" w14:paraId="27E96E2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44B95D9" w14:textId="77777777" w:rsidR="00EE5860" w:rsidRPr="00441CD0" w:rsidRDefault="00EE5860" w:rsidP="00BB0E1F">
            <w:pPr>
              <w:pStyle w:val="TAL"/>
            </w:pPr>
            <w:r w:rsidRPr="00441CD0">
              <w:t>Overload Control Information Flags</w:t>
            </w:r>
          </w:p>
        </w:tc>
        <w:tc>
          <w:tcPr>
            <w:tcW w:w="336" w:type="dxa"/>
            <w:tcBorders>
              <w:top w:val="single" w:sz="4" w:space="0" w:color="auto"/>
              <w:left w:val="single" w:sz="4" w:space="0" w:color="auto"/>
              <w:bottom w:val="single" w:sz="4" w:space="0" w:color="auto"/>
              <w:right w:val="single" w:sz="4" w:space="0" w:color="auto"/>
            </w:tcBorders>
            <w:hideMark/>
          </w:tcPr>
          <w:p w14:paraId="32C0544A" w14:textId="77777777" w:rsidR="00EE5860" w:rsidRPr="00441CD0" w:rsidRDefault="00EE5860" w:rsidP="00BB0E1F">
            <w:pPr>
              <w:pStyle w:val="TAL"/>
              <w:jc w:val="center"/>
            </w:pPr>
            <w:r w:rsidRPr="00441CD0">
              <w:t>C</w:t>
            </w:r>
          </w:p>
        </w:tc>
        <w:tc>
          <w:tcPr>
            <w:tcW w:w="4672" w:type="dxa"/>
            <w:tcBorders>
              <w:top w:val="single" w:sz="4" w:space="0" w:color="auto"/>
              <w:left w:val="single" w:sz="4" w:space="0" w:color="auto"/>
              <w:bottom w:val="single" w:sz="4" w:space="0" w:color="auto"/>
              <w:right w:val="single" w:sz="4" w:space="0" w:color="auto"/>
            </w:tcBorders>
            <w:hideMark/>
          </w:tcPr>
          <w:p w14:paraId="176E660A" w14:textId="77777777" w:rsidR="00EE5860" w:rsidRPr="00441CD0" w:rsidRDefault="00EE5860" w:rsidP="00BB0E1F">
            <w:pPr>
              <w:pStyle w:val="TAL"/>
            </w:pPr>
            <w:r w:rsidRPr="00441CD0">
              <w:t>This IE shall be included if any of flag in this IE is set.</w:t>
            </w:r>
          </w:p>
        </w:tc>
        <w:tc>
          <w:tcPr>
            <w:tcW w:w="370" w:type="dxa"/>
            <w:tcBorders>
              <w:top w:val="single" w:sz="4" w:space="0" w:color="auto"/>
              <w:left w:val="single" w:sz="4" w:space="0" w:color="auto"/>
              <w:bottom w:val="single" w:sz="4" w:space="0" w:color="auto"/>
              <w:right w:val="single" w:sz="4" w:space="0" w:color="auto"/>
            </w:tcBorders>
            <w:hideMark/>
          </w:tcPr>
          <w:p w14:paraId="014D483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D8B4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93A3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F32FE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81E2E0" w14:textId="77777777" w:rsidR="00EE5860" w:rsidRPr="00441CD0" w:rsidRDefault="00EE5860" w:rsidP="00BB0E1F">
            <w:pPr>
              <w:pStyle w:val="TAC"/>
              <w:rPr>
                <w:lang w:val="x-none"/>
              </w:rPr>
            </w:pPr>
            <w:r w:rsidRPr="00441CD0">
              <w:t>OCI Flags</w:t>
            </w:r>
          </w:p>
        </w:tc>
      </w:tr>
      <w:bookmarkEnd w:id="4218"/>
    </w:tbl>
    <w:p w14:paraId="4133087C" w14:textId="77777777" w:rsidR="00EE5860" w:rsidRPr="00441CD0" w:rsidRDefault="00EE5860" w:rsidP="00EE5860">
      <w:pPr>
        <w:rPr>
          <w:lang w:eastAsia="zh-CN"/>
        </w:rPr>
      </w:pPr>
    </w:p>
    <w:p w14:paraId="5DD959BB" w14:textId="77777777" w:rsidR="00EE5860" w:rsidRPr="00441CD0" w:rsidRDefault="00EE5860" w:rsidP="00EE5860">
      <w:pPr>
        <w:pStyle w:val="Heading4"/>
        <w:rPr>
          <w:rFonts w:cs="Arial"/>
          <w:bCs/>
        </w:rPr>
      </w:pPr>
      <w:bookmarkStart w:id="4219" w:name="_Toc19717297"/>
      <w:bookmarkStart w:id="4220" w:name="_Toc27490789"/>
      <w:bookmarkStart w:id="4221" w:name="_Toc27557082"/>
      <w:bookmarkStart w:id="4222" w:name="_Toc27723999"/>
      <w:bookmarkStart w:id="4223" w:name="_Toc36031071"/>
      <w:bookmarkStart w:id="4224" w:name="_Toc36042991"/>
      <w:bookmarkStart w:id="4225" w:name="_Toc36814316"/>
      <w:bookmarkStart w:id="4226" w:name="_Toc44689171"/>
      <w:bookmarkStart w:id="4227" w:name="_Toc44923925"/>
      <w:bookmarkStart w:id="4228" w:name="_Toc51860895"/>
      <w:bookmarkStart w:id="4229" w:name="_Toc57930666"/>
      <w:bookmarkStart w:id="4230" w:name="_Toc57931296"/>
      <w:bookmarkStart w:id="4231" w:name="_Toc160974422"/>
      <w:r w:rsidRPr="00441CD0">
        <w:t>7.5.3.5</w:t>
      </w:r>
      <w:r w:rsidRPr="00441CD0">
        <w:tab/>
        <w:t xml:space="preserve">Created </w:t>
      </w:r>
      <w:r w:rsidRPr="00441CD0">
        <w:rPr>
          <w:lang w:val="en-US"/>
        </w:rPr>
        <w:t>Traffic Endpoint</w:t>
      </w:r>
      <w:r w:rsidRPr="00441CD0">
        <w:t xml:space="preserve"> IE within </w:t>
      </w:r>
      <w:r w:rsidRPr="00441CD0">
        <w:rPr>
          <w:lang w:eastAsia="zh-CN"/>
        </w:rPr>
        <w:t>PFCP</w:t>
      </w:r>
      <w:r w:rsidRPr="00441CD0">
        <w:t xml:space="preserve"> Session Establishment Response</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76544F38" w14:textId="77777777" w:rsidR="00EE5860" w:rsidRPr="00441CD0" w:rsidRDefault="00EE5860" w:rsidP="00EE5860">
      <w:r w:rsidRPr="00441CD0">
        <w:t xml:space="preserve">The </w:t>
      </w:r>
      <w:r w:rsidRPr="00441CD0">
        <w:rPr>
          <w:lang w:val="en-US"/>
        </w:rPr>
        <w:t xml:space="preserve">Created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7.5.3.5-1</w:t>
      </w:r>
      <w:r w:rsidRPr="00441CD0">
        <w:rPr>
          <w:lang w:eastAsia="ja-JP"/>
        </w:rPr>
        <w:t>.</w:t>
      </w:r>
    </w:p>
    <w:p w14:paraId="1B7013F4" w14:textId="77777777" w:rsidR="00EE5860" w:rsidRPr="00441CD0" w:rsidRDefault="00EE5860" w:rsidP="00EE5860">
      <w:pPr>
        <w:pStyle w:val="TH"/>
      </w:pPr>
      <w:r w:rsidRPr="00441CD0">
        <w:lastRenderedPageBreak/>
        <w:t xml:space="preserve">Table 7.5.3.5-1: </w:t>
      </w:r>
      <w:r w:rsidRPr="00441CD0">
        <w:rPr>
          <w:lang w:val="en-US"/>
        </w:rPr>
        <w:t>Created Traffic Endpoint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CF4CA7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5BA2DD1" w14:textId="77777777" w:rsidR="00EE5860" w:rsidRPr="00441CD0" w:rsidRDefault="00EE5860" w:rsidP="00BB0E1F">
            <w:pPr>
              <w:pStyle w:val="TAL"/>
              <w:rPr>
                <w:lang w:val="x-none"/>
              </w:rPr>
            </w:pPr>
            <w:bookmarkStart w:id="4232" w:name="MCCQCTEMPBM_00000095"/>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27C6AE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1E717E" w14:textId="77777777" w:rsidR="00EE5860" w:rsidRPr="00441CD0" w:rsidRDefault="00EE5860" w:rsidP="00BB0E1F">
            <w:pPr>
              <w:pStyle w:val="TAC"/>
            </w:pPr>
            <w:r w:rsidRPr="00441CD0">
              <w:rPr>
                <w:lang w:val="en-US"/>
              </w:rPr>
              <w:t>Created Traffic Endpoint IE Type = 128 (decimal)</w:t>
            </w:r>
          </w:p>
        </w:tc>
      </w:tr>
      <w:tr w:rsidR="00EE5860" w:rsidRPr="00441CD0" w14:paraId="20B84A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08DD7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D25506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B8AA3BC" w14:textId="77777777" w:rsidR="00EE5860" w:rsidRPr="00441CD0" w:rsidRDefault="00EE5860" w:rsidP="00BB0E1F">
            <w:pPr>
              <w:pStyle w:val="TAC"/>
            </w:pPr>
            <w:r w:rsidRPr="00441CD0">
              <w:t>Length = n</w:t>
            </w:r>
          </w:p>
        </w:tc>
      </w:tr>
      <w:tr w:rsidR="00EE5860" w:rsidRPr="00441CD0" w14:paraId="5EC70B8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90262E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B985D5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F41489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689AF7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B1DBC21" w14:textId="77777777" w:rsidR="00EE5860" w:rsidRPr="00441CD0" w:rsidRDefault="00EE5860" w:rsidP="00BB0E1F">
            <w:pPr>
              <w:pStyle w:val="TAH"/>
            </w:pPr>
            <w:r w:rsidRPr="00441CD0">
              <w:t>IE Type</w:t>
            </w:r>
          </w:p>
        </w:tc>
      </w:tr>
      <w:tr w:rsidR="00EE5860" w:rsidRPr="00441CD0" w14:paraId="3EAA1F8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51286E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CDF043"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86F17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0EB164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5C1EE9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BEBFAE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05C2D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3109828" w14:textId="77777777" w:rsidR="00EE5860" w:rsidRPr="00441CD0" w:rsidRDefault="00EE5860" w:rsidP="00BB0E1F">
            <w:pPr>
              <w:spacing w:after="0"/>
              <w:rPr>
                <w:rFonts w:ascii="Arial" w:hAnsi="Arial"/>
                <w:b/>
                <w:sz w:val="18"/>
                <w:lang w:val="x-none"/>
              </w:rPr>
            </w:pPr>
          </w:p>
        </w:tc>
      </w:tr>
      <w:tr w:rsidR="00EE5860" w:rsidRPr="00441CD0" w14:paraId="3545EA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F878410" w14:textId="77777777" w:rsidR="00EE5860" w:rsidRPr="00441CD0" w:rsidRDefault="00EE5860" w:rsidP="00BB0E1F">
            <w:pPr>
              <w:pStyle w:val="TAL"/>
            </w:pPr>
            <w:r w:rsidRPr="00441CD0">
              <w:rPr>
                <w:lang w:val="en-US"/>
              </w:rPr>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CE21861" w14:textId="77777777" w:rsidR="00EE5860" w:rsidRPr="00441CD0" w:rsidRDefault="00EE5860" w:rsidP="00BB0E1F">
            <w:pPr>
              <w:pStyle w:val="TAL"/>
              <w:jc w:val="center"/>
            </w:pPr>
            <w:r w:rsidRPr="00441CD0">
              <w:t>M</w:t>
            </w:r>
          </w:p>
        </w:tc>
        <w:tc>
          <w:tcPr>
            <w:tcW w:w="4672" w:type="dxa"/>
            <w:tcBorders>
              <w:top w:val="single" w:sz="4" w:space="0" w:color="auto"/>
              <w:left w:val="single" w:sz="4" w:space="0" w:color="auto"/>
              <w:bottom w:val="single" w:sz="4" w:space="0" w:color="auto"/>
              <w:right w:val="single" w:sz="4" w:space="0" w:color="auto"/>
            </w:tcBorders>
            <w:hideMark/>
          </w:tcPr>
          <w:p w14:paraId="78CE0E69" w14:textId="77777777" w:rsidR="00EE5860" w:rsidRPr="00441CD0" w:rsidRDefault="00EE5860" w:rsidP="00BB0E1F">
            <w:pPr>
              <w:pStyle w:val="TAL"/>
            </w:pPr>
            <w:r w:rsidRPr="00441CD0">
              <w:t xml:space="preserve">This IE shall uniquely identify </w:t>
            </w:r>
            <w:r w:rsidRPr="00441CD0">
              <w:rPr>
                <w:lang w:val="en-US"/>
              </w:rPr>
              <w:t>the Traffic Endpoint</w:t>
            </w:r>
            <w:r w:rsidRPr="00441CD0">
              <w:t xml:space="preserve"> 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140BD5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15AC2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7950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15B28F"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36FDB89" w14:textId="77777777" w:rsidR="00EE5860" w:rsidRPr="00441CD0" w:rsidRDefault="00EE5860" w:rsidP="00BB0E1F">
            <w:pPr>
              <w:pStyle w:val="TAC"/>
              <w:rPr>
                <w:lang w:val="x-none"/>
              </w:rPr>
            </w:pPr>
            <w:r w:rsidRPr="00441CD0">
              <w:rPr>
                <w:lang w:val="en-US"/>
              </w:rPr>
              <w:t>Traffic Endpoint</w:t>
            </w:r>
            <w:r w:rsidRPr="00441CD0">
              <w:t xml:space="preserve"> ID</w:t>
            </w:r>
          </w:p>
        </w:tc>
      </w:tr>
      <w:tr w:rsidR="00EE5860" w:rsidRPr="00441CD0" w14:paraId="0B1D0A8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5640ACF3" w14:textId="77777777" w:rsidR="00EE5860" w:rsidRPr="00441CD0" w:rsidRDefault="00EE5860" w:rsidP="00BB0E1F">
            <w:pPr>
              <w:pStyle w:val="TAL"/>
              <w:rPr>
                <w:lang w:val="de-DE"/>
              </w:rPr>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0A37B854" w14:textId="77777777" w:rsidR="00EE5860" w:rsidRPr="00441CD0" w:rsidRDefault="00EE5860" w:rsidP="00BB0E1F">
            <w:pPr>
              <w:pStyle w:val="TAL"/>
              <w:jc w:val="center"/>
              <w:rPr>
                <w:lang w:val="x-non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tcPr>
          <w:p w14:paraId="16A71E06" w14:textId="77777777" w:rsidR="00EE5860" w:rsidRPr="00441CD0" w:rsidRDefault="00EE5860" w:rsidP="00BB0E1F">
            <w:pPr>
              <w:pStyle w:val="TAL"/>
              <w:rPr>
                <w:szCs w:val="18"/>
                <w:lang w:val="en-US" w:eastAsia="zh-CN"/>
              </w:rPr>
            </w:pPr>
            <w:r w:rsidRPr="00441CD0">
              <w:rPr>
                <w:szCs w:val="18"/>
              </w:rPr>
              <w:t xml:space="preserve">If the UP function allocates the F-TEID, this IE shall be present and shall contain the local F-TEID to be used for this </w:t>
            </w:r>
            <w:r w:rsidRPr="00441CD0">
              <w:rPr>
                <w:szCs w:val="18"/>
                <w:lang w:val="fr-FR"/>
              </w:rPr>
              <w:t>Traffic Endpoint.</w:t>
            </w:r>
          </w:p>
          <w:p w14:paraId="243785CD"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114D7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8CBA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E7AA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85269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5272E03" w14:textId="77777777" w:rsidR="00EE5860" w:rsidRPr="00441CD0" w:rsidRDefault="00EE5860" w:rsidP="00BB0E1F">
            <w:pPr>
              <w:pStyle w:val="TAC"/>
              <w:rPr>
                <w:lang w:val="x-none"/>
              </w:rPr>
            </w:pPr>
            <w:r w:rsidRPr="00441CD0">
              <w:t>F-TEID</w:t>
            </w:r>
          </w:p>
        </w:tc>
      </w:tr>
      <w:tr w:rsidR="00EE5860" w:rsidRPr="00441CD0" w14:paraId="24ABB8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429F90A" w14:textId="77777777" w:rsidR="00EE5860" w:rsidRPr="00441CD0" w:rsidRDefault="00EE5860" w:rsidP="00BB0E1F">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tcPr>
          <w:p w14:paraId="0943FB95"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0173BDA" w14:textId="77777777" w:rsidR="00EE5860" w:rsidRPr="00441CD0" w:rsidRDefault="00EE5860" w:rsidP="00BB0E1F">
            <w:pPr>
              <w:pStyle w:val="TAL"/>
              <w:rPr>
                <w:szCs w:val="18"/>
              </w:rPr>
            </w:pPr>
            <w:r w:rsidRPr="00441CD0">
              <w:rPr>
                <w:szCs w:val="18"/>
              </w:rPr>
              <w:t>This IE shall be present and shall contain the local F-TEID to be used for this PDR for the reception of redundant uplink packets</w:t>
            </w:r>
            <w:r w:rsidRPr="00441CD0" w:rsidDel="00072665">
              <w:rPr>
                <w:szCs w:val="18"/>
              </w:rPr>
              <w:t xml:space="preserve"> </w:t>
            </w:r>
            <w:r w:rsidRPr="00441CD0">
              <w:rPr>
                <w:szCs w:val="18"/>
                <w:lang w:val="en-US" w:eastAsia="zh-CN"/>
              </w:rPr>
              <w:t>on N3/N9 interfaces, if the CP function requested a Local F-TEID to be assigned for redundant transmission</w:t>
            </w:r>
            <w:r w:rsidRPr="00441CD0">
              <w:rPr>
                <w:szCs w:val="18"/>
              </w:rPr>
              <w:t>.</w:t>
            </w:r>
          </w:p>
        </w:tc>
        <w:tc>
          <w:tcPr>
            <w:tcW w:w="370" w:type="dxa"/>
            <w:tcBorders>
              <w:top w:val="single" w:sz="4" w:space="0" w:color="auto"/>
              <w:left w:val="single" w:sz="4" w:space="0" w:color="auto"/>
              <w:bottom w:val="single" w:sz="4" w:space="0" w:color="auto"/>
              <w:right w:val="single" w:sz="4" w:space="0" w:color="auto"/>
            </w:tcBorders>
          </w:tcPr>
          <w:p w14:paraId="665FE0E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0744CFEC"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75E952D1"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31B2413"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343A208" w14:textId="77777777" w:rsidR="00EE5860" w:rsidRPr="00441CD0" w:rsidRDefault="00EE5860" w:rsidP="00BB0E1F">
            <w:pPr>
              <w:pStyle w:val="TAC"/>
            </w:pPr>
            <w:r w:rsidRPr="00441CD0">
              <w:t>F-TEID</w:t>
            </w:r>
          </w:p>
        </w:tc>
      </w:tr>
      <w:tr w:rsidR="00EE5860" w:rsidRPr="00441CD0" w14:paraId="25E50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6AC12FA0" w14:textId="77777777" w:rsidR="00EE5860" w:rsidRPr="00441CD0" w:rsidRDefault="00EE5860" w:rsidP="00BB0E1F">
            <w:pPr>
              <w:pStyle w:val="TAL"/>
            </w:pPr>
            <w:r w:rsidRPr="00441CD0">
              <w:rPr>
                <w:szCs w:val="18"/>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104D09F5" w14:textId="77777777" w:rsidR="00EE5860" w:rsidRPr="00441CD0" w:rsidRDefault="00EE5860" w:rsidP="00BB0E1F">
            <w:pPr>
              <w:pStyle w:val="TAL"/>
              <w:jc w:val="center"/>
              <w:rPr>
                <w:lang w:val="sv-SE"/>
              </w:rPr>
            </w:pPr>
            <w:r w:rsidRPr="00441CD0">
              <w:rPr>
                <w:szCs w:val="18"/>
                <w:lang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7683C701" w14:textId="77777777" w:rsidR="00EE5860" w:rsidRPr="00441CD0" w:rsidRDefault="00EE5860" w:rsidP="00BB0E1F">
            <w:pPr>
              <w:pStyle w:val="TAL"/>
              <w:rPr>
                <w:szCs w:val="18"/>
              </w:rPr>
            </w:pPr>
            <w:r w:rsidRPr="00441CD0">
              <w:rPr>
                <w:szCs w:val="18"/>
              </w:rPr>
              <w:t>If the UP function allocates the UE IP address/prefix, this IE shall be present and shall contain the UE IP address/ prefix assigned by the UP function.</w:t>
            </w:r>
          </w:p>
          <w:p w14:paraId="38766ABF" w14:textId="55B469CD" w:rsidR="00EE5860" w:rsidRPr="00441CD0" w:rsidRDefault="00EE5860" w:rsidP="00BB0E1F">
            <w:pPr>
              <w:pStyle w:val="TAL"/>
              <w:rPr>
                <w:szCs w:val="18"/>
                <w:lang w:val="x-none"/>
              </w:rPr>
            </w:pPr>
            <w:r w:rsidRPr="00441CD0">
              <w:rPr>
                <w:color w:val="000000"/>
              </w:rPr>
              <w:t xml:space="preserve">In the 5GC, several IEs with the same IE type may be present to represent multiple UE IP addresses, if the UPF indicated support of the IP6PL feature (see </w:t>
            </w:r>
            <w:r w:rsidR="00415C19" w:rsidRPr="00441CD0">
              <w:rPr>
                <w:color w:val="000000"/>
              </w:rPr>
              <w:t>clause</w:t>
            </w:r>
            <w:r w:rsidR="00415C19">
              <w:rPr>
                <w:color w:val="000000"/>
              </w:rPr>
              <w:t> </w:t>
            </w:r>
            <w:r w:rsidR="00415C19" w:rsidRPr="00441CD0">
              <w:rPr>
                <w:color w:val="000000"/>
              </w:rPr>
              <w:t>5</w:t>
            </w:r>
            <w:r w:rsidRPr="00441CD0">
              <w:rPr>
                <w:color w:val="000000"/>
              </w:rPr>
              <w:t>.21).</w:t>
            </w:r>
          </w:p>
        </w:tc>
        <w:tc>
          <w:tcPr>
            <w:tcW w:w="370" w:type="dxa"/>
            <w:tcBorders>
              <w:top w:val="single" w:sz="4" w:space="0" w:color="auto"/>
              <w:left w:val="single" w:sz="4" w:space="0" w:color="auto"/>
              <w:bottom w:val="single" w:sz="4" w:space="0" w:color="auto"/>
              <w:right w:val="single" w:sz="4" w:space="0" w:color="auto"/>
            </w:tcBorders>
            <w:hideMark/>
          </w:tcPr>
          <w:p w14:paraId="31EA05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D320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9938F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2BCE9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A0ABA0" w14:textId="77777777" w:rsidR="00EE5860" w:rsidRPr="00441CD0" w:rsidRDefault="00EE5860" w:rsidP="00BB0E1F">
            <w:pPr>
              <w:pStyle w:val="TAC"/>
              <w:rPr>
                <w:lang w:val="x-none"/>
              </w:rPr>
            </w:pPr>
            <w:r w:rsidRPr="00441CD0">
              <w:t>UE IP Address</w:t>
            </w:r>
          </w:p>
        </w:tc>
      </w:tr>
      <w:bookmarkEnd w:id="4232"/>
    </w:tbl>
    <w:p w14:paraId="5EED1580" w14:textId="77777777" w:rsidR="00EE5860" w:rsidRPr="00441CD0" w:rsidRDefault="00EE5860" w:rsidP="00EE5860">
      <w:pPr>
        <w:rPr>
          <w:lang w:eastAsia="zh-CN"/>
        </w:rPr>
      </w:pPr>
    </w:p>
    <w:p w14:paraId="485EB062" w14:textId="77777777" w:rsidR="00EE5860" w:rsidRPr="00441CD0" w:rsidRDefault="00EE5860" w:rsidP="00EE5860">
      <w:pPr>
        <w:pStyle w:val="Heading4"/>
        <w:rPr>
          <w:lang w:eastAsia="zh-CN"/>
        </w:rPr>
      </w:pPr>
      <w:bookmarkStart w:id="4233" w:name="_Toc27490790"/>
      <w:bookmarkStart w:id="4234" w:name="_Toc27557083"/>
      <w:bookmarkStart w:id="4235" w:name="_Toc27724000"/>
      <w:bookmarkStart w:id="4236" w:name="_Toc36031072"/>
      <w:bookmarkStart w:id="4237" w:name="_Toc36042992"/>
      <w:bookmarkStart w:id="4238" w:name="_Toc36814317"/>
      <w:bookmarkStart w:id="4239" w:name="_Toc44689172"/>
      <w:bookmarkStart w:id="4240" w:name="_Toc44923926"/>
      <w:bookmarkStart w:id="4241" w:name="_Toc51860896"/>
      <w:bookmarkStart w:id="4242" w:name="_Toc57930667"/>
      <w:bookmarkStart w:id="4243" w:name="_Toc57931297"/>
      <w:bookmarkStart w:id="4244" w:name="_Toc160974423"/>
      <w:r w:rsidRPr="00441CD0">
        <w:t>7.5.3.6</w:t>
      </w:r>
      <w:r w:rsidRPr="00441CD0">
        <w:tab/>
        <w:t>Created Bridge Info for TSC</w:t>
      </w:r>
      <w:r w:rsidRPr="00441CD0">
        <w:rPr>
          <w:lang w:val="en-US"/>
        </w:rPr>
        <w:t xml:space="preserve"> IE</w:t>
      </w:r>
      <w:r w:rsidRPr="00441CD0">
        <w:t xml:space="preserve"> within PFCP Session Establishment Response</w:t>
      </w:r>
      <w:bookmarkEnd w:id="4233"/>
      <w:bookmarkEnd w:id="4234"/>
      <w:bookmarkEnd w:id="4235"/>
      <w:bookmarkEnd w:id="4236"/>
      <w:bookmarkEnd w:id="4237"/>
      <w:bookmarkEnd w:id="4238"/>
      <w:bookmarkEnd w:id="4239"/>
      <w:bookmarkEnd w:id="4240"/>
      <w:bookmarkEnd w:id="4241"/>
      <w:bookmarkEnd w:id="4242"/>
      <w:bookmarkEnd w:id="4243"/>
      <w:bookmarkEnd w:id="4244"/>
    </w:p>
    <w:p w14:paraId="73A1741E" w14:textId="77777777" w:rsidR="00EE5860" w:rsidRPr="00441CD0" w:rsidRDefault="00EE5860" w:rsidP="00EE5860">
      <w:r w:rsidRPr="00441CD0">
        <w:t xml:space="preserve">The Created </w:t>
      </w:r>
      <w:r w:rsidRPr="00441CD0">
        <w:rPr>
          <w:lang w:val="en-US"/>
        </w:rPr>
        <w:t xml:space="preserve">Bridge Info for TSC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7.5.3.6-1</w:t>
      </w:r>
      <w:r w:rsidRPr="00441CD0">
        <w:rPr>
          <w:lang w:eastAsia="ja-JP"/>
        </w:rPr>
        <w:t>.</w:t>
      </w:r>
    </w:p>
    <w:p w14:paraId="13F09EE8" w14:textId="77777777" w:rsidR="00EE5860" w:rsidRPr="00441CD0" w:rsidRDefault="00EE5860" w:rsidP="00EE5860">
      <w:pPr>
        <w:pStyle w:val="TH"/>
        <w:rPr>
          <w:lang w:val="en-US"/>
        </w:rPr>
      </w:pPr>
      <w:r w:rsidRPr="00441CD0">
        <w:t>Table 7.5.3.6-1: Created Bridge Info for TSC</w:t>
      </w:r>
      <w:r w:rsidRPr="00441CD0">
        <w:rPr>
          <w:lang w:val="en-US"/>
        </w:rPr>
        <w:t xml:space="preserve"> IE</w:t>
      </w:r>
      <w:r w:rsidRPr="00441CD0">
        <w:t xml:space="preserve"> within PFCP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C620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0CF570" w14:textId="77777777" w:rsidR="00EE5860" w:rsidRPr="00441CD0" w:rsidRDefault="00EE5860" w:rsidP="00BB0E1F">
            <w:pPr>
              <w:pStyle w:val="TAL"/>
              <w:rPr>
                <w:lang w:val="fr-FR"/>
              </w:rPr>
            </w:pPr>
            <w:bookmarkStart w:id="4245" w:name="MCCQCTEMPBM_00000096"/>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930844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54F99A6" w14:textId="77777777" w:rsidR="00EE5860" w:rsidRPr="00441CD0" w:rsidRDefault="00EE5860" w:rsidP="00BB0E1F">
            <w:pPr>
              <w:pStyle w:val="TAC"/>
              <w:rPr>
                <w:lang w:val="fr-FR"/>
              </w:rPr>
            </w:pPr>
            <w:r w:rsidRPr="00441CD0">
              <w:rPr>
                <w:szCs w:val="18"/>
                <w:lang w:val="fr-FR"/>
              </w:rPr>
              <w:t>Created Bridge Info for TSC</w:t>
            </w:r>
            <w:r w:rsidRPr="00441CD0">
              <w:rPr>
                <w:lang w:val="fr-FR"/>
              </w:rPr>
              <w:t xml:space="preserve"> </w:t>
            </w:r>
            <w:r w:rsidRPr="00441CD0">
              <w:rPr>
                <w:lang w:val="en-US"/>
              </w:rPr>
              <w:t>IE Type = 195 (decimal)</w:t>
            </w:r>
          </w:p>
        </w:tc>
      </w:tr>
      <w:tr w:rsidR="00EE5860" w:rsidRPr="00441CD0" w14:paraId="52C6B0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0D840AF"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336500A"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A98101" w14:textId="77777777" w:rsidR="00EE5860" w:rsidRPr="00441CD0" w:rsidRDefault="00EE5860" w:rsidP="00BB0E1F">
            <w:pPr>
              <w:pStyle w:val="TAC"/>
              <w:rPr>
                <w:lang w:val="fr-FR"/>
              </w:rPr>
            </w:pPr>
            <w:r w:rsidRPr="00441CD0">
              <w:rPr>
                <w:lang w:val="fr-FR"/>
              </w:rPr>
              <w:t>Length = n</w:t>
            </w:r>
          </w:p>
        </w:tc>
      </w:tr>
      <w:tr w:rsidR="00EE5860" w:rsidRPr="00441CD0" w14:paraId="423105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B5E736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7E9C8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147938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F45E04"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56C79878" w14:textId="77777777" w:rsidR="00EE5860" w:rsidRPr="00441CD0" w:rsidRDefault="00EE5860" w:rsidP="00BB0E1F">
            <w:pPr>
              <w:pStyle w:val="TAH"/>
              <w:rPr>
                <w:lang w:val="fr-FR"/>
              </w:rPr>
            </w:pPr>
            <w:r w:rsidRPr="00441CD0">
              <w:rPr>
                <w:lang w:val="fr-FR"/>
              </w:rPr>
              <w:t>IE Type</w:t>
            </w:r>
          </w:p>
        </w:tc>
      </w:tr>
      <w:tr w:rsidR="00EE5860" w:rsidRPr="00441CD0" w14:paraId="586B5FB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A6BAF6"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05F5FD6"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5EC60F1"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84FF35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3718C3"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BDC79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59F6C2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0062FFB" w14:textId="77777777" w:rsidR="00EE5860" w:rsidRPr="00441CD0" w:rsidRDefault="00EE5860" w:rsidP="00BB0E1F">
            <w:pPr>
              <w:spacing w:after="0"/>
              <w:rPr>
                <w:rFonts w:ascii="Arial" w:hAnsi="Arial"/>
                <w:b/>
                <w:sz w:val="18"/>
                <w:lang w:val="fr-FR"/>
              </w:rPr>
            </w:pPr>
          </w:p>
        </w:tc>
      </w:tr>
      <w:tr w:rsidR="00EE5860" w:rsidRPr="00441CD0" w14:paraId="593C00F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A42C2EC" w14:textId="77777777" w:rsidR="00EE5860" w:rsidRPr="00441CD0" w:rsidRDefault="00EE5860" w:rsidP="00BB0E1F">
            <w:pPr>
              <w:pStyle w:val="TAL"/>
              <w:rPr>
                <w:lang w:val="fr-FR"/>
              </w:rPr>
            </w:pPr>
            <w:r w:rsidRPr="00441CD0">
              <w:rPr>
                <w:szCs w:val="18"/>
                <w:lang w:val="fr-FR"/>
              </w:rPr>
              <w:t>DS-TT Port Number</w:t>
            </w:r>
          </w:p>
        </w:tc>
        <w:tc>
          <w:tcPr>
            <w:tcW w:w="336" w:type="dxa"/>
            <w:tcBorders>
              <w:top w:val="single" w:sz="4" w:space="0" w:color="auto"/>
              <w:left w:val="single" w:sz="4" w:space="0" w:color="auto"/>
              <w:bottom w:val="single" w:sz="4" w:space="0" w:color="auto"/>
              <w:right w:val="single" w:sz="4" w:space="0" w:color="auto"/>
            </w:tcBorders>
            <w:hideMark/>
          </w:tcPr>
          <w:p w14:paraId="5E3CA55C"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57A09B27" w14:textId="77777777" w:rsidR="00EE5860" w:rsidRPr="00441CD0" w:rsidRDefault="00EE5860" w:rsidP="00BB0E1F">
            <w:pPr>
              <w:pStyle w:val="TAL"/>
            </w:pPr>
            <w:r w:rsidRPr="00441CD0">
              <w:rPr>
                <w:szCs w:val="18"/>
              </w:rPr>
              <w:t>If the</w:t>
            </w:r>
            <w:r w:rsidRPr="00441CD0">
              <w:t xml:space="preserv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DS-TT Port Number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476D141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EA97A6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6CA4B9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9C1B45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730766D" w14:textId="77777777" w:rsidR="00EE5860" w:rsidRPr="00441CD0" w:rsidRDefault="00EE5860" w:rsidP="00BB0E1F">
            <w:pPr>
              <w:pStyle w:val="TAC"/>
              <w:rPr>
                <w:lang w:val="fr-FR"/>
              </w:rPr>
            </w:pPr>
            <w:r w:rsidRPr="00441CD0">
              <w:rPr>
                <w:szCs w:val="18"/>
                <w:lang w:val="fr-FR"/>
              </w:rPr>
              <w:t>DS-TT Port Number</w:t>
            </w:r>
          </w:p>
        </w:tc>
      </w:tr>
      <w:tr w:rsidR="00EE5860" w:rsidRPr="00441CD0" w14:paraId="032FD08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DFF28D3" w14:textId="77777777" w:rsidR="00EE5860" w:rsidRPr="00441CD0" w:rsidRDefault="00EE5860" w:rsidP="00BB0E1F">
            <w:pPr>
              <w:pStyle w:val="TAL"/>
              <w:rPr>
                <w:lang w:val="fr-FR"/>
              </w:rPr>
            </w:pPr>
            <w:r w:rsidRPr="00441CD0">
              <w:rPr>
                <w:szCs w:val="18"/>
                <w:lang w:val="fr-FR"/>
              </w:rPr>
              <w:t>TSN Bridge ID</w:t>
            </w:r>
          </w:p>
        </w:tc>
        <w:tc>
          <w:tcPr>
            <w:tcW w:w="336" w:type="dxa"/>
            <w:tcBorders>
              <w:top w:val="single" w:sz="4" w:space="0" w:color="auto"/>
              <w:left w:val="single" w:sz="4" w:space="0" w:color="auto"/>
              <w:bottom w:val="single" w:sz="4" w:space="0" w:color="auto"/>
              <w:right w:val="single" w:sz="4" w:space="0" w:color="auto"/>
            </w:tcBorders>
            <w:hideMark/>
          </w:tcPr>
          <w:p w14:paraId="70CE1FF5" w14:textId="77777777" w:rsidR="00EE5860" w:rsidRPr="00441CD0" w:rsidRDefault="00EE5860" w:rsidP="00BB0E1F">
            <w:pPr>
              <w:pStyle w:val="TAL"/>
              <w:jc w:val="center"/>
              <w:rPr>
                <w:rFonts w:eastAsia="SimSun"/>
                <w:lang w:val="fr-FR"/>
              </w:rPr>
            </w:pPr>
            <w:r w:rsidRPr="00441CD0">
              <w:rPr>
                <w:szCs w:val="18"/>
                <w:lang w:val="fr-FR"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EACFD34" w14:textId="77777777" w:rsidR="00EE5860" w:rsidRPr="00441CD0" w:rsidRDefault="00EE5860" w:rsidP="00BB0E1F">
            <w:pPr>
              <w:pStyle w:val="TAL"/>
            </w:pPr>
            <w:r w:rsidRPr="00441CD0">
              <w:rPr>
                <w:szCs w:val="18"/>
              </w:rPr>
              <w:t xml:space="preserve">If the </w:t>
            </w:r>
            <w:r w:rsidRPr="00441CD0">
              <w:rPr>
                <w:lang w:eastAsia="zh-CN"/>
              </w:rPr>
              <w:t>B</w:t>
            </w:r>
            <w:r>
              <w:rPr>
                <w:lang w:eastAsia="zh-CN"/>
              </w:rPr>
              <w:t>I</w:t>
            </w:r>
            <w:r w:rsidRPr="00441CD0">
              <w:rPr>
                <w:lang w:eastAsia="zh-CN"/>
              </w:rPr>
              <w:t>I</w:t>
            </w:r>
            <w:r w:rsidRPr="00441CD0">
              <w:t xml:space="preserve"> bit was set to "1"</w:t>
            </w:r>
            <w:r w:rsidRPr="00441CD0">
              <w:rPr>
                <w:szCs w:val="18"/>
              </w:rPr>
              <w:t xml:space="preserve"> in the </w:t>
            </w:r>
            <w:r w:rsidRPr="00441CD0">
              <w:t>Create Bridge Info for TSC IE</w:t>
            </w:r>
            <w:r w:rsidRPr="00441CD0">
              <w:rPr>
                <w:szCs w:val="18"/>
              </w:rPr>
              <w:t>, this IE shall be present and shall contain the TSN Bridge ID assigned by the UP function.</w:t>
            </w:r>
          </w:p>
        </w:tc>
        <w:tc>
          <w:tcPr>
            <w:tcW w:w="370" w:type="dxa"/>
            <w:tcBorders>
              <w:top w:val="single" w:sz="4" w:space="0" w:color="auto"/>
              <w:left w:val="single" w:sz="4" w:space="0" w:color="auto"/>
              <w:bottom w:val="single" w:sz="4" w:space="0" w:color="auto"/>
              <w:right w:val="single" w:sz="4" w:space="0" w:color="auto"/>
            </w:tcBorders>
            <w:hideMark/>
          </w:tcPr>
          <w:p w14:paraId="3D7A8FD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EC8CF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E978A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9C5DDE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6DFCFB2" w14:textId="77777777" w:rsidR="00EE5860" w:rsidRPr="00441CD0" w:rsidRDefault="00EE5860" w:rsidP="00BB0E1F">
            <w:pPr>
              <w:pStyle w:val="TAC"/>
              <w:rPr>
                <w:lang w:val="fr-FR"/>
              </w:rPr>
            </w:pPr>
            <w:r w:rsidRPr="00441CD0">
              <w:rPr>
                <w:szCs w:val="18"/>
                <w:lang w:val="fr-FR"/>
              </w:rPr>
              <w:t>TSN Bridge ID</w:t>
            </w:r>
          </w:p>
        </w:tc>
      </w:tr>
      <w:bookmarkEnd w:id="4245"/>
    </w:tbl>
    <w:p w14:paraId="5C5ED3FB" w14:textId="77777777" w:rsidR="00EE5860" w:rsidRPr="00441CD0" w:rsidRDefault="00EE5860" w:rsidP="00EE5860">
      <w:pPr>
        <w:rPr>
          <w:lang w:eastAsia="zh-CN"/>
        </w:rPr>
      </w:pPr>
    </w:p>
    <w:p w14:paraId="3CF72C56" w14:textId="77777777" w:rsidR="00EE5860" w:rsidRPr="00441CD0" w:rsidRDefault="00EE5860" w:rsidP="00EE5860">
      <w:pPr>
        <w:pStyle w:val="Heading4"/>
        <w:rPr>
          <w:rFonts w:cs="Arial"/>
          <w:bCs/>
        </w:rPr>
      </w:pPr>
      <w:bookmarkStart w:id="4246" w:name="_Toc27490791"/>
      <w:bookmarkStart w:id="4247" w:name="_Toc27557084"/>
      <w:bookmarkStart w:id="4248" w:name="_Toc27724001"/>
      <w:bookmarkStart w:id="4249" w:name="_Toc36031073"/>
      <w:bookmarkStart w:id="4250" w:name="_Toc36042993"/>
      <w:bookmarkStart w:id="4251" w:name="_Toc36814318"/>
      <w:bookmarkStart w:id="4252" w:name="_Toc44689173"/>
      <w:bookmarkStart w:id="4253" w:name="_Toc44923927"/>
      <w:bookmarkStart w:id="4254" w:name="_Toc51860897"/>
      <w:bookmarkStart w:id="4255" w:name="_Toc57930668"/>
      <w:bookmarkStart w:id="4256" w:name="_Toc57931298"/>
      <w:bookmarkStart w:id="4257" w:name="_Toc160974424"/>
      <w:r w:rsidRPr="00441CD0">
        <w:t>7.5.3.</w:t>
      </w:r>
      <w:r w:rsidRPr="00441CD0">
        <w:rPr>
          <w:lang w:eastAsia="zh-CN"/>
        </w:rPr>
        <w:t>7</w:t>
      </w:r>
      <w:r w:rsidRPr="00441CD0">
        <w:tab/>
      </w:r>
      <w:r w:rsidRPr="00441CD0">
        <w:rPr>
          <w:lang w:eastAsia="zh-CN"/>
        </w:rPr>
        <w:t>ATSSS Control Parameters</w:t>
      </w:r>
      <w:r w:rsidRPr="00441CD0">
        <w:t xml:space="preserve"> IE within </w:t>
      </w:r>
      <w:r w:rsidRPr="00441CD0">
        <w:rPr>
          <w:lang w:eastAsia="zh-CN"/>
        </w:rPr>
        <w:t>PFCP</w:t>
      </w:r>
      <w:r w:rsidRPr="00441CD0">
        <w:t xml:space="preserve"> Session Establishment Response</w:t>
      </w:r>
      <w:bookmarkEnd w:id="4246"/>
      <w:bookmarkEnd w:id="4247"/>
      <w:bookmarkEnd w:id="4248"/>
      <w:bookmarkEnd w:id="4249"/>
      <w:bookmarkEnd w:id="4250"/>
      <w:bookmarkEnd w:id="4251"/>
      <w:bookmarkEnd w:id="4252"/>
      <w:bookmarkEnd w:id="4253"/>
      <w:bookmarkEnd w:id="4254"/>
      <w:bookmarkEnd w:id="4255"/>
      <w:bookmarkEnd w:id="4256"/>
      <w:bookmarkEnd w:id="4257"/>
    </w:p>
    <w:p w14:paraId="716CBC27" w14:textId="77777777" w:rsidR="00EE5860" w:rsidRPr="00441CD0" w:rsidRDefault="00EE5860" w:rsidP="00EE5860">
      <w:r w:rsidRPr="00441CD0">
        <w:t xml:space="preserve">The </w:t>
      </w:r>
      <w:r w:rsidRPr="00441CD0">
        <w:rPr>
          <w:lang w:eastAsia="zh-CN"/>
        </w:rPr>
        <w:t>ATSSS Control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-1</w:t>
      </w:r>
      <w:r w:rsidRPr="00441CD0">
        <w:rPr>
          <w:lang w:eastAsia="ja-JP"/>
        </w:rPr>
        <w:t>.</w:t>
      </w:r>
    </w:p>
    <w:p w14:paraId="737B06FF" w14:textId="77777777" w:rsidR="00EE5860" w:rsidRPr="00441CD0" w:rsidRDefault="00EE5860" w:rsidP="00EE5860">
      <w:pPr>
        <w:pStyle w:val="TH"/>
      </w:pPr>
      <w:r w:rsidRPr="00441CD0">
        <w:t xml:space="preserve">Table 7.5.3.7-1: </w:t>
      </w:r>
      <w:r w:rsidRPr="00441CD0">
        <w:rPr>
          <w:lang w:eastAsia="zh-CN"/>
        </w:rPr>
        <w:t>ATSSS Control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2282A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1C854F4" w14:textId="77777777" w:rsidR="00EE5860" w:rsidRPr="00441CD0" w:rsidRDefault="00EE5860" w:rsidP="00BB0E1F">
            <w:pPr>
              <w:pStyle w:val="TAL"/>
              <w:rPr>
                <w:lang w:val="fr-FR"/>
              </w:rPr>
            </w:pPr>
            <w:bookmarkStart w:id="4258" w:name="MCCQCTEMPBM_00000097"/>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D6FF946"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BBAA3BC" w14:textId="77777777" w:rsidR="00EE5860" w:rsidRPr="00441CD0" w:rsidRDefault="00EE5860" w:rsidP="00BB0E1F">
            <w:pPr>
              <w:pStyle w:val="TAC"/>
              <w:rPr>
                <w:lang w:val="fr-FR"/>
              </w:rPr>
            </w:pPr>
            <w:r w:rsidRPr="00441CD0">
              <w:rPr>
                <w:lang w:val="en-US" w:eastAsia="zh-CN"/>
              </w:rPr>
              <w:t>ATSSS Control Parameters</w:t>
            </w:r>
            <w:r w:rsidRPr="00441CD0">
              <w:rPr>
                <w:lang w:val="en-US"/>
              </w:rPr>
              <w:t xml:space="preserve"> IE Type = </w:t>
            </w:r>
            <w:r w:rsidRPr="00441CD0">
              <w:rPr>
                <w:lang w:val="en-US" w:eastAsia="zh-CN"/>
              </w:rPr>
              <w:t>221</w:t>
            </w:r>
            <w:r w:rsidRPr="00441CD0">
              <w:rPr>
                <w:lang w:val="en-US"/>
              </w:rPr>
              <w:t xml:space="preserve"> (decimal)</w:t>
            </w:r>
          </w:p>
        </w:tc>
      </w:tr>
      <w:tr w:rsidR="00EE5860" w:rsidRPr="00441CD0" w14:paraId="131858A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9FB193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02A340"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D3DB368" w14:textId="77777777" w:rsidR="00EE5860" w:rsidRPr="00441CD0" w:rsidRDefault="00EE5860" w:rsidP="00BB0E1F">
            <w:pPr>
              <w:pStyle w:val="TAC"/>
              <w:rPr>
                <w:lang w:val="fr-FR"/>
              </w:rPr>
            </w:pPr>
            <w:r w:rsidRPr="00441CD0">
              <w:rPr>
                <w:lang w:val="fr-FR"/>
              </w:rPr>
              <w:t>Length = n</w:t>
            </w:r>
          </w:p>
        </w:tc>
      </w:tr>
      <w:tr w:rsidR="00EE5860" w:rsidRPr="00441CD0" w14:paraId="6DC68FFD"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80DB72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1389E73"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4237399"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F169BE9"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167FFA0" w14:textId="77777777" w:rsidR="00EE5860" w:rsidRPr="00441CD0" w:rsidRDefault="00EE5860" w:rsidP="00BB0E1F">
            <w:pPr>
              <w:pStyle w:val="TAH"/>
              <w:rPr>
                <w:lang w:val="fr-FR"/>
              </w:rPr>
            </w:pPr>
            <w:r w:rsidRPr="00441CD0">
              <w:rPr>
                <w:lang w:val="fr-FR"/>
              </w:rPr>
              <w:t>IE Type</w:t>
            </w:r>
          </w:p>
        </w:tc>
      </w:tr>
      <w:tr w:rsidR="00EE5860" w:rsidRPr="00441CD0" w14:paraId="3421290D"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758EC83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1A3774B"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7242A3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174AC78"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4093BDB"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614A063D"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FDE4F83"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E9D505F" w14:textId="77777777" w:rsidR="00EE5860" w:rsidRPr="00441CD0" w:rsidRDefault="00EE5860" w:rsidP="00BB0E1F">
            <w:pPr>
              <w:spacing w:after="0"/>
              <w:rPr>
                <w:rFonts w:ascii="Arial" w:hAnsi="Arial"/>
                <w:b/>
                <w:sz w:val="18"/>
                <w:lang w:val="fr-FR"/>
              </w:rPr>
            </w:pPr>
          </w:p>
        </w:tc>
      </w:tr>
      <w:tr w:rsidR="00EE5860" w:rsidRPr="00441CD0" w14:paraId="4C7A28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3097B5" w14:textId="77777777" w:rsidR="00EE5860" w:rsidRPr="00441CD0" w:rsidRDefault="00EE5860" w:rsidP="00BB0E1F">
            <w:pPr>
              <w:pStyle w:val="TAL"/>
              <w:rPr>
                <w:lang w:val="fr-FR" w:eastAsia="zh-CN"/>
              </w:rPr>
            </w:pPr>
            <w:r w:rsidRPr="00441CD0">
              <w:rPr>
                <w:lang w:val="en-US" w:eastAsia="zh-CN"/>
              </w:rPr>
              <w:lastRenderedPageBreak/>
              <w:t>MPTCP Parameters</w:t>
            </w:r>
          </w:p>
        </w:tc>
        <w:tc>
          <w:tcPr>
            <w:tcW w:w="336" w:type="dxa"/>
            <w:tcBorders>
              <w:top w:val="single" w:sz="4" w:space="0" w:color="auto"/>
              <w:left w:val="single" w:sz="4" w:space="0" w:color="auto"/>
              <w:bottom w:val="single" w:sz="4" w:space="0" w:color="auto"/>
              <w:right w:val="single" w:sz="4" w:space="0" w:color="auto"/>
            </w:tcBorders>
            <w:hideMark/>
          </w:tcPr>
          <w:p w14:paraId="1E38FF9B" w14:textId="77777777" w:rsidR="00EE5860" w:rsidRPr="00441CD0" w:rsidRDefault="00EE5860" w:rsidP="00BB0E1F">
            <w:pPr>
              <w:pStyle w:val="TAL"/>
              <w:jc w:val="center"/>
              <w:rPr>
                <w:lang w:val="fr-FR" w:eastAsia="zh-CN"/>
              </w:rPr>
            </w:pPr>
            <w:r w:rsidRPr="00441CD0">
              <w:rPr>
                <w:lang w:val="fr-FR" w:eastAsia="zh-CN"/>
              </w:rPr>
              <w:t>C</w:t>
            </w:r>
          </w:p>
        </w:tc>
        <w:tc>
          <w:tcPr>
            <w:tcW w:w="4672" w:type="dxa"/>
            <w:tcBorders>
              <w:top w:val="single" w:sz="4" w:space="0" w:color="auto"/>
              <w:left w:val="single" w:sz="4" w:space="0" w:color="auto"/>
              <w:bottom w:val="single" w:sz="4" w:space="0" w:color="auto"/>
              <w:right w:val="single" w:sz="4" w:space="0" w:color="auto"/>
            </w:tcBorders>
            <w:hideMark/>
          </w:tcPr>
          <w:p w14:paraId="0BB292BC" w14:textId="77777777" w:rsidR="00EE5860" w:rsidRPr="00441CD0" w:rsidRDefault="00EE5860" w:rsidP="00BB0E1F">
            <w:pPr>
              <w:pStyle w:val="TAL"/>
              <w:rPr>
                <w:lang w:val="fr-FR"/>
              </w:rPr>
            </w:pPr>
            <w:r w:rsidRPr="00441CD0">
              <w:rPr>
                <w:szCs w:val="18"/>
                <w:lang w:val="en-US" w:eastAsia="zh-CN"/>
              </w:rPr>
              <w:t xml:space="preserve">This IE shall be present if the TCI flag in the </w:t>
            </w:r>
            <w:r w:rsidRPr="00441CD0">
              <w:rPr>
                <w:lang w:val="fr-FR" w:eastAsia="zh-CN"/>
              </w:rPr>
              <w:t>MPTCP Control Information</w:t>
            </w:r>
            <w:r w:rsidRPr="00441CD0">
              <w:rPr>
                <w:szCs w:val="18"/>
                <w:lang w:val="en-US" w:eastAsia="zh-CN"/>
              </w:rPr>
              <w:t xml:space="preserve"> IE is set to "1" in the Request message and the UPF allocated resources for MPTCP.</w:t>
            </w:r>
          </w:p>
        </w:tc>
        <w:tc>
          <w:tcPr>
            <w:tcW w:w="370" w:type="dxa"/>
            <w:tcBorders>
              <w:top w:val="single" w:sz="4" w:space="0" w:color="auto"/>
              <w:left w:val="single" w:sz="4" w:space="0" w:color="auto"/>
              <w:bottom w:val="single" w:sz="4" w:space="0" w:color="auto"/>
              <w:right w:val="single" w:sz="4" w:space="0" w:color="auto"/>
            </w:tcBorders>
            <w:hideMark/>
          </w:tcPr>
          <w:p w14:paraId="5CB3FD54"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00A60D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323CC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75341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000744B" w14:textId="77777777" w:rsidR="00EE5860" w:rsidRPr="00441CD0" w:rsidRDefault="00EE5860" w:rsidP="00BB0E1F">
            <w:pPr>
              <w:pStyle w:val="TAC"/>
              <w:rPr>
                <w:lang w:val="fr-FR" w:eastAsia="zh-CN"/>
              </w:rPr>
            </w:pPr>
            <w:r w:rsidRPr="00441CD0">
              <w:rPr>
                <w:lang w:val="en-US" w:eastAsia="zh-CN"/>
              </w:rPr>
              <w:t>MPTCP Parameters</w:t>
            </w:r>
          </w:p>
        </w:tc>
      </w:tr>
      <w:tr w:rsidR="00EE5860" w:rsidRPr="00441CD0" w14:paraId="53C17F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56AED00" w14:textId="77777777" w:rsidR="00EE5860" w:rsidRPr="00441CD0" w:rsidRDefault="00EE5860" w:rsidP="00BB0E1F">
            <w:pPr>
              <w:pStyle w:val="TAL"/>
              <w:rPr>
                <w:lang w:val="fr-FR" w:eastAsia="zh-CN"/>
              </w:rPr>
            </w:pPr>
            <w:r w:rsidRPr="00441CD0">
              <w:rPr>
                <w:lang w:val="fr-FR" w:eastAsia="zh-CN"/>
              </w:rPr>
              <w:t>ATSSS-LL Parameters</w:t>
            </w:r>
          </w:p>
        </w:tc>
        <w:tc>
          <w:tcPr>
            <w:tcW w:w="336" w:type="dxa"/>
            <w:tcBorders>
              <w:top w:val="single" w:sz="4" w:space="0" w:color="auto"/>
              <w:left w:val="single" w:sz="4" w:space="0" w:color="auto"/>
              <w:bottom w:val="single" w:sz="4" w:space="0" w:color="auto"/>
              <w:right w:val="single" w:sz="4" w:space="0" w:color="auto"/>
            </w:tcBorders>
            <w:hideMark/>
          </w:tcPr>
          <w:p w14:paraId="7212C67B"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554056" w14:textId="77777777" w:rsidR="00EE5860" w:rsidRPr="00441CD0" w:rsidRDefault="00EE5860" w:rsidP="00BB0E1F">
            <w:pPr>
              <w:pStyle w:val="TAL"/>
              <w:rPr>
                <w:szCs w:val="18"/>
                <w:lang w:val="fr-FR"/>
              </w:rPr>
            </w:pPr>
            <w:r w:rsidRPr="00441CD0">
              <w:rPr>
                <w:szCs w:val="18"/>
                <w:lang w:val="en-US" w:eastAsia="zh-CN"/>
              </w:rPr>
              <w:t xml:space="preserve">This IE shall be present if the LLI flag in </w:t>
            </w:r>
            <w:r w:rsidRPr="00441CD0">
              <w:rPr>
                <w:lang w:val="fr-FR" w:eastAsia="zh-CN"/>
              </w:rPr>
              <w:t>ATSSS-LL Control Information</w:t>
            </w:r>
            <w:r w:rsidRPr="00441CD0">
              <w:rPr>
                <w:szCs w:val="18"/>
                <w:lang w:val="en-US" w:eastAsia="zh-CN"/>
              </w:rPr>
              <w:t xml:space="preserve"> IE is set to "1" in the Request message and the UPF allocated resources for ATSSS-LL. </w:t>
            </w:r>
          </w:p>
        </w:tc>
        <w:tc>
          <w:tcPr>
            <w:tcW w:w="370" w:type="dxa"/>
            <w:tcBorders>
              <w:top w:val="single" w:sz="4" w:space="0" w:color="auto"/>
              <w:left w:val="single" w:sz="4" w:space="0" w:color="auto"/>
              <w:bottom w:val="single" w:sz="4" w:space="0" w:color="auto"/>
              <w:right w:val="single" w:sz="4" w:space="0" w:color="auto"/>
            </w:tcBorders>
            <w:hideMark/>
          </w:tcPr>
          <w:p w14:paraId="4292138F"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9053980" w14:textId="77777777" w:rsidR="00EE5860" w:rsidRPr="00441CD0" w:rsidRDefault="00EE5860" w:rsidP="00BB0E1F">
            <w:pPr>
              <w:pStyle w:val="TAC"/>
              <w:rPr>
                <w:lang w:val="fr-FR"/>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87BDA8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27C91E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F6A26A" w14:textId="77777777" w:rsidR="00EE5860" w:rsidRPr="00441CD0" w:rsidRDefault="00EE5860" w:rsidP="00BB0E1F">
            <w:pPr>
              <w:pStyle w:val="TAC"/>
              <w:rPr>
                <w:lang w:val="fr-FR"/>
              </w:rPr>
            </w:pPr>
            <w:r w:rsidRPr="00441CD0">
              <w:rPr>
                <w:lang w:val="fr-FR" w:eastAsia="zh-CN"/>
              </w:rPr>
              <w:t>ATSSS-LL Parameters</w:t>
            </w:r>
          </w:p>
        </w:tc>
      </w:tr>
      <w:tr w:rsidR="00EE5860" w:rsidRPr="00441CD0" w14:paraId="6A0A93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13C4DD6" w14:textId="77777777" w:rsidR="00EE5860" w:rsidRPr="00441CD0" w:rsidRDefault="00EE5860" w:rsidP="00BB0E1F">
            <w:pPr>
              <w:pStyle w:val="TAL"/>
              <w:rPr>
                <w:lang w:val="fr-FR" w:eastAsia="zh-CN"/>
              </w:rPr>
            </w:pPr>
            <w:r w:rsidRPr="00441CD0">
              <w:rPr>
                <w:lang w:val="fr-FR" w:eastAsia="zh-CN"/>
              </w:rPr>
              <w:t>PMF Parameters</w:t>
            </w:r>
          </w:p>
        </w:tc>
        <w:tc>
          <w:tcPr>
            <w:tcW w:w="336" w:type="dxa"/>
            <w:tcBorders>
              <w:top w:val="single" w:sz="4" w:space="0" w:color="auto"/>
              <w:left w:val="single" w:sz="4" w:space="0" w:color="auto"/>
              <w:bottom w:val="single" w:sz="4" w:space="0" w:color="auto"/>
              <w:right w:val="single" w:sz="4" w:space="0" w:color="auto"/>
            </w:tcBorders>
            <w:hideMark/>
          </w:tcPr>
          <w:p w14:paraId="4182E76E" w14:textId="77777777" w:rsidR="00EE5860" w:rsidRPr="00441CD0" w:rsidRDefault="00EE5860" w:rsidP="00BB0E1F">
            <w:pPr>
              <w:pStyle w:val="TAL"/>
              <w:jc w:val="center"/>
              <w:rPr>
                <w:lang w:val="sv-SE"/>
              </w:rPr>
            </w:pPr>
            <w:r w:rsidRPr="00441CD0">
              <w:rPr>
                <w:lang w:val="sv-SE"/>
              </w:rPr>
              <w:t>C</w:t>
            </w:r>
          </w:p>
        </w:tc>
        <w:tc>
          <w:tcPr>
            <w:tcW w:w="4672" w:type="dxa"/>
            <w:tcBorders>
              <w:top w:val="single" w:sz="4" w:space="0" w:color="auto"/>
              <w:left w:val="single" w:sz="4" w:space="0" w:color="auto"/>
              <w:bottom w:val="single" w:sz="4" w:space="0" w:color="auto"/>
              <w:right w:val="single" w:sz="4" w:space="0" w:color="auto"/>
            </w:tcBorders>
            <w:hideMark/>
          </w:tcPr>
          <w:p w14:paraId="55F534E3" w14:textId="77777777" w:rsidR="00EE5860" w:rsidRPr="00441CD0" w:rsidRDefault="00EE5860" w:rsidP="00BB0E1F">
            <w:pPr>
              <w:pStyle w:val="TAL"/>
              <w:rPr>
                <w:szCs w:val="18"/>
                <w:lang w:val="en-US" w:eastAsia="zh-CN"/>
              </w:rPr>
            </w:pPr>
            <w:r w:rsidRPr="00441CD0">
              <w:rPr>
                <w:szCs w:val="18"/>
                <w:lang w:val="en-US" w:eastAsia="zh-CN"/>
              </w:rPr>
              <w:t>This IE shall be present if the PMFI flag in the PFM Control Information IE is set to "1" in the Request message and the UPF allocated resources for PMF.</w:t>
            </w:r>
          </w:p>
        </w:tc>
        <w:tc>
          <w:tcPr>
            <w:tcW w:w="370" w:type="dxa"/>
            <w:tcBorders>
              <w:top w:val="single" w:sz="4" w:space="0" w:color="auto"/>
              <w:left w:val="single" w:sz="4" w:space="0" w:color="auto"/>
              <w:bottom w:val="single" w:sz="4" w:space="0" w:color="auto"/>
              <w:right w:val="single" w:sz="4" w:space="0" w:color="auto"/>
            </w:tcBorders>
            <w:hideMark/>
          </w:tcPr>
          <w:p w14:paraId="3AFABEB5"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0730237"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728D75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4DAED6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D1F0AB" w14:textId="77777777" w:rsidR="00EE5860" w:rsidRPr="00441CD0" w:rsidRDefault="00EE5860" w:rsidP="00BB0E1F">
            <w:pPr>
              <w:pStyle w:val="TAC"/>
              <w:rPr>
                <w:lang w:val="fr-FR" w:eastAsia="zh-CN"/>
              </w:rPr>
            </w:pPr>
            <w:r w:rsidRPr="00441CD0">
              <w:rPr>
                <w:lang w:val="fr-FR" w:eastAsia="zh-CN"/>
              </w:rPr>
              <w:t>PMF Parameters</w:t>
            </w:r>
          </w:p>
        </w:tc>
      </w:tr>
      <w:bookmarkEnd w:id="4258"/>
    </w:tbl>
    <w:p w14:paraId="32D15A73" w14:textId="77777777" w:rsidR="00EE5860" w:rsidRPr="00441CD0" w:rsidRDefault="00EE5860" w:rsidP="00EE5860">
      <w:pPr>
        <w:rPr>
          <w:lang w:eastAsia="zh-CN"/>
        </w:rPr>
      </w:pPr>
    </w:p>
    <w:p w14:paraId="2487C37F" w14:textId="77777777" w:rsidR="00EE5860" w:rsidRPr="00441CD0" w:rsidRDefault="00EE5860" w:rsidP="00EE5860">
      <w:r w:rsidRPr="00441CD0">
        <w:t xml:space="preserve">The </w:t>
      </w:r>
      <w:r w:rsidRPr="00441CD0">
        <w:rPr>
          <w:lang w:val="en-US" w:eastAsia="zh-CN"/>
        </w:rPr>
        <w:t>MPTCP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2</w:t>
      </w:r>
      <w:r w:rsidRPr="00441CD0">
        <w:rPr>
          <w:lang w:eastAsia="ja-JP"/>
        </w:rPr>
        <w:t>.</w:t>
      </w:r>
    </w:p>
    <w:p w14:paraId="0763B130" w14:textId="77777777" w:rsidR="00EE5860" w:rsidRPr="00441CD0" w:rsidRDefault="00EE5860" w:rsidP="00EE5860">
      <w:pPr>
        <w:pStyle w:val="TH"/>
      </w:pPr>
      <w:r w:rsidRPr="00441CD0">
        <w:t>Table 7.5.3.7-</w:t>
      </w:r>
      <w:r w:rsidRPr="00441CD0">
        <w:rPr>
          <w:lang w:eastAsia="zh-CN"/>
        </w:rPr>
        <w:t>2</w:t>
      </w:r>
      <w:r w:rsidRPr="00441CD0">
        <w:t xml:space="preserve">: </w:t>
      </w:r>
      <w:r w:rsidRPr="00441CD0">
        <w:rPr>
          <w:lang w:val="en-US" w:eastAsia="zh-CN"/>
        </w:rPr>
        <w:t>MPTCP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3136A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6912DF2" w14:textId="77777777" w:rsidR="00EE5860" w:rsidRPr="00441CD0" w:rsidRDefault="00EE5860" w:rsidP="00BB0E1F">
            <w:pPr>
              <w:pStyle w:val="TAL"/>
              <w:rPr>
                <w:lang w:val="fr-FR"/>
              </w:rPr>
            </w:pPr>
            <w:bookmarkStart w:id="4259" w:name="MCCQCTEMPBM_00000098"/>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A9C5688"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AB09365" w14:textId="77777777" w:rsidR="00EE5860" w:rsidRPr="00441CD0" w:rsidRDefault="00EE5860" w:rsidP="00BB0E1F">
            <w:pPr>
              <w:pStyle w:val="TAC"/>
              <w:rPr>
                <w:lang w:val="fr-FR"/>
              </w:rPr>
            </w:pPr>
            <w:r w:rsidRPr="00441CD0">
              <w:rPr>
                <w:lang w:val="en-US" w:eastAsia="zh-CN"/>
              </w:rPr>
              <w:t xml:space="preserve">MPTCP Parameters </w:t>
            </w:r>
            <w:r w:rsidRPr="00441CD0">
              <w:rPr>
                <w:lang w:val="en-US"/>
              </w:rPr>
              <w:t xml:space="preserve">IE Type = </w:t>
            </w:r>
            <w:r w:rsidRPr="00441CD0">
              <w:rPr>
                <w:lang w:val="en-US" w:eastAsia="zh-CN"/>
              </w:rPr>
              <w:t>225</w:t>
            </w:r>
            <w:r w:rsidRPr="00441CD0">
              <w:rPr>
                <w:lang w:val="en-US"/>
              </w:rPr>
              <w:t xml:space="preserve"> (decimal)</w:t>
            </w:r>
          </w:p>
        </w:tc>
      </w:tr>
      <w:tr w:rsidR="00EE5860" w:rsidRPr="00441CD0" w14:paraId="6701AEA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E69E2E"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C4F2899"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D53FE9" w14:textId="77777777" w:rsidR="00EE5860" w:rsidRPr="00441CD0" w:rsidRDefault="00EE5860" w:rsidP="00BB0E1F">
            <w:pPr>
              <w:pStyle w:val="TAC"/>
              <w:rPr>
                <w:lang w:val="fr-FR"/>
              </w:rPr>
            </w:pPr>
            <w:r w:rsidRPr="00441CD0">
              <w:rPr>
                <w:lang w:val="fr-FR"/>
              </w:rPr>
              <w:t>Length = n</w:t>
            </w:r>
          </w:p>
        </w:tc>
      </w:tr>
      <w:tr w:rsidR="00EE5860" w:rsidRPr="00441CD0" w14:paraId="0E453230"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7054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AB34EBD"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E0747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E1B25B"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98429D1" w14:textId="77777777" w:rsidR="00EE5860" w:rsidRPr="00441CD0" w:rsidRDefault="00EE5860" w:rsidP="00BB0E1F">
            <w:pPr>
              <w:pStyle w:val="TAH"/>
              <w:rPr>
                <w:lang w:val="fr-FR"/>
              </w:rPr>
            </w:pPr>
            <w:r w:rsidRPr="00441CD0">
              <w:rPr>
                <w:lang w:val="fr-FR"/>
              </w:rPr>
              <w:t>IE Type</w:t>
            </w:r>
          </w:p>
        </w:tc>
      </w:tr>
      <w:tr w:rsidR="00EE5860" w:rsidRPr="00441CD0" w14:paraId="278B46A2"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FA30733"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C57E5FF"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1F69D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772D116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1702BA7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EB8843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B4AD5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96A8C0B" w14:textId="77777777" w:rsidR="00EE5860" w:rsidRPr="00441CD0" w:rsidRDefault="00EE5860" w:rsidP="00BB0E1F">
            <w:pPr>
              <w:spacing w:after="0"/>
              <w:rPr>
                <w:rFonts w:ascii="Arial" w:hAnsi="Arial"/>
                <w:b/>
                <w:sz w:val="18"/>
                <w:lang w:val="fr-FR"/>
              </w:rPr>
            </w:pPr>
          </w:p>
        </w:tc>
      </w:tr>
      <w:tr w:rsidR="00EE5860" w:rsidRPr="00441CD0" w14:paraId="106B118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5217704" w14:textId="77777777" w:rsidR="00EE5860" w:rsidRPr="00441CD0" w:rsidRDefault="00EE5860" w:rsidP="00BB0E1F">
            <w:pPr>
              <w:pStyle w:val="TAL"/>
              <w:rPr>
                <w:lang w:val="fr-FR" w:eastAsia="zh-CN"/>
              </w:rPr>
            </w:pPr>
            <w:r w:rsidRPr="00441CD0">
              <w:rPr>
                <w:lang w:val="en-US" w:eastAsia="zh-CN"/>
              </w:rPr>
              <w:t>MPTCP Address Information</w:t>
            </w:r>
          </w:p>
        </w:tc>
        <w:tc>
          <w:tcPr>
            <w:tcW w:w="336" w:type="dxa"/>
            <w:tcBorders>
              <w:top w:val="single" w:sz="4" w:space="0" w:color="auto"/>
              <w:left w:val="single" w:sz="4" w:space="0" w:color="auto"/>
              <w:bottom w:val="single" w:sz="4" w:space="0" w:color="auto"/>
              <w:right w:val="single" w:sz="4" w:space="0" w:color="auto"/>
            </w:tcBorders>
            <w:hideMark/>
          </w:tcPr>
          <w:p w14:paraId="0FDF96D8"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0FAA8D66" w14:textId="77777777" w:rsidR="00EE5860" w:rsidRPr="00441CD0" w:rsidRDefault="00EE5860" w:rsidP="00BB0E1F">
            <w:pPr>
              <w:pStyle w:val="TAL"/>
              <w:rPr>
                <w:szCs w:val="18"/>
                <w:lang w:val="en-US" w:eastAsia="zh-CN"/>
              </w:rPr>
            </w:pPr>
            <w:r w:rsidRPr="00441CD0">
              <w:rPr>
                <w:szCs w:val="18"/>
                <w:lang w:val="en-US" w:eastAsia="zh-CN"/>
              </w:rPr>
              <w:t>This IE shall carry the information of allocated MPTCP address.</w:t>
            </w:r>
          </w:p>
        </w:tc>
        <w:tc>
          <w:tcPr>
            <w:tcW w:w="370" w:type="dxa"/>
            <w:tcBorders>
              <w:top w:val="single" w:sz="4" w:space="0" w:color="auto"/>
              <w:left w:val="single" w:sz="4" w:space="0" w:color="auto"/>
              <w:bottom w:val="single" w:sz="4" w:space="0" w:color="auto"/>
              <w:right w:val="single" w:sz="4" w:space="0" w:color="auto"/>
            </w:tcBorders>
            <w:hideMark/>
          </w:tcPr>
          <w:p w14:paraId="1CFF4CFC"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9392B9A"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14A746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06196B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4AE00D4D" w14:textId="77777777" w:rsidR="00EE5860" w:rsidRPr="00441CD0" w:rsidRDefault="00EE5860" w:rsidP="00BB0E1F">
            <w:pPr>
              <w:pStyle w:val="TAC"/>
              <w:rPr>
                <w:lang w:val="fr-FR" w:eastAsia="zh-CN"/>
              </w:rPr>
            </w:pPr>
            <w:r w:rsidRPr="00441CD0">
              <w:rPr>
                <w:lang w:val="en-US" w:eastAsia="zh-CN"/>
              </w:rPr>
              <w:t>MPTCP Address Information</w:t>
            </w:r>
          </w:p>
        </w:tc>
      </w:tr>
      <w:tr w:rsidR="00EE5860" w:rsidRPr="00441CD0" w14:paraId="43FDAAA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768B1CC2" w14:textId="77777777" w:rsidR="00EE5860" w:rsidRPr="00441CD0" w:rsidRDefault="00EE5860" w:rsidP="00BB0E1F">
            <w:pPr>
              <w:pStyle w:val="TAL"/>
              <w:rPr>
                <w:lang w:val="fr-FR" w:eastAsia="zh-CN"/>
              </w:rPr>
            </w:pPr>
            <w:r w:rsidRPr="00441CD0">
              <w:rPr>
                <w:lang w:val="fr-FR" w:eastAsia="zh-CN"/>
              </w:rPr>
              <w:t>UE Link-Specific IP Address</w:t>
            </w:r>
          </w:p>
        </w:tc>
        <w:tc>
          <w:tcPr>
            <w:tcW w:w="336" w:type="dxa"/>
            <w:tcBorders>
              <w:top w:val="single" w:sz="4" w:space="0" w:color="auto"/>
              <w:left w:val="single" w:sz="4" w:space="0" w:color="auto"/>
              <w:bottom w:val="single" w:sz="4" w:space="0" w:color="auto"/>
              <w:right w:val="single" w:sz="4" w:space="0" w:color="auto"/>
            </w:tcBorders>
            <w:hideMark/>
          </w:tcPr>
          <w:p w14:paraId="51DB46B2" w14:textId="77777777" w:rsidR="00EE5860" w:rsidRPr="00441CD0" w:rsidRDefault="00EE5860" w:rsidP="00BB0E1F">
            <w:pPr>
              <w:pStyle w:val="TAL"/>
              <w:jc w:val="center"/>
              <w:rPr>
                <w:lang w:val="sv-SE" w:eastAsia="zh-CN"/>
              </w:rPr>
            </w:pPr>
            <w:r w:rsidRPr="00441CD0">
              <w:rPr>
                <w:lang w:val="sv-S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6433FD31" w14:textId="77777777" w:rsidR="00EE5860" w:rsidRPr="00441CD0" w:rsidRDefault="00EE5860" w:rsidP="00BB0E1F">
            <w:pPr>
              <w:pStyle w:val="TAL"/>
              <w:rPr>
                <w:szCs w:val="18"/>
                <w:lang w:val="fr-FR"/>
              </w:rPr>
            </w:pPr>
            <w:r w:rsidRPr="00441CD0">
              <w:rPr>
                <w:szCs w:val="18"/>
                <w:lang w:val="en-US" w:eastAsia="zh-CN"/>
              </w:rPr>
              <w:t>This IE shall carry the information of allocated UE link-specific IP address for MPTCP.</w:t>
            </w:r>
          </w:p>
        </w:tc>
        <w:tc>
          <w:tcPr>
            <w:tcW w:w="370" w:type="dxa"/>
            <w:tcBorders>
              <w:top w:val="single" w:sz="4" w:space="0" w:color="auto"/>
              <w:left w:val="single" w:sz="4" w:space="0" w:color="auto"/>
              <w:bottom w:val="single" w:sz="4" w:space="0" w:color="auto"/>
              <w:right w:val="single" w:sz="4" w:space="0" w:color="auto"/>
            </w:tcBorders>
            <w:hideMark/>
          </w:tcPr>
          <w:p w14:paraId="39853B89"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749BE7A" w14:textId="77777777" w:rsidR="00EE5860" w:rsidRPr="00441CD0" w:rsidRDefault="00EE5860" w:rsidP="00BB0E1F">
            <w:pPr>
              <w:pStyle w:val="TAC"/>
              <w:rPr>
                <w:lang w:val="en-US" w:eastAsia="zh-CN"/>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31D21A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FA069D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085DA8" w14:textId="77777777" w:rsidR="00EE5860" w:rsidRPr="00441CD0" w:rsidRDefault="00EE5860" w:rsidP="00BB0E1F">
            <w:pPr>
              <w:pStyle w:val="TAC"/>
              <w:rPr>
                <w:lang w:val="fr-FR" w:eastAsia="zh-CN"/>
              </w:rPr>
            </w:pPr>
            <w:r w:rsidRPr="00441CD0">
              <w:rPr>
                <w:lang w:val="fr-FR" w:eastAsia="zh-CN"/>
              </w:rPr>
              <w:t>UE Link-Specific IP Address</w:t>
            </w:r>
          </w:p>
        </w:tc>
      </w:tr>
      <w:bookmarkEnd w:id="4259"/>
    </w:tbl>
    <w:p w14:paraId="7587CFF5" w14:textId="77777777" w:rsidR="00EE5860" w:rsidRPr="00441CD0" w:rsidRDefault="00EE5860" w:rsidP="00EE5860">
      <w:pPr>
        <w:rPr>
          <w:lang w:eastAsia="zh-CN"/>
        </w:rPr>
      </w:pPr>
    </w:p>
    <w:p w14:paraId="7641D24D" w14:textId="77777777" w:rsidR="00EE5860" w:rsidRPr="00441CD0" w:rsidRDefault="00EE5860" w:rsidP="00EE5860">
      <w:r w:rsidRPr="00441CD0">
        <w:t xml:space="preserve">The </w:t>
      </w:r>
      <w:r w:rsidRPr="00441CD0">
        <w:rPr>
          <w:lang w:val="en-US" w:eastAsia="zh-CN"/>
        </w:rPr>
        <w:t>ATSSS-LL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3</w:t>
      </w:r>
      <w:r w:rsidRPr="00441CD0">
        <w:rPr>
          <w:lang w:eastAsia="ja-JP"/>
        </w:rPr>
        <w:t>.</w:t>
      </w:r>
    </w:p>
    <w:p w14:paraId="562DCE2E" w14:textId="77777777" w:rsidR="00EE5860" w:rsidRPr="00441CD0" w:rsidRDefault="00EE5860" w:rsidP="00EE5860">
      <w:pPr>
        <w:pStyle w:val="TH"/>
      </w:pPr>
      <w:r w:rsidRPr="00441CD0">
        <w:t>Table 7.5.3.7-</w:t>
      </w:r>
      <w:r w:rsidRPr="00441CD0">
        <w:rPr>
          <w:lang w:eastAsia="zh-CN"/>
        </w:rPr>
        <w:t>3</w:t>
      </w:r>
      <w:r w:rsidRPr="00441CD0">
        <w:t xml:space="preserve">: </w:t>
      </w:r>
      <w:r w:rsidRPr="00441CD0">
        <w:rPr>
          <w:lang w:eastAsia="zh-CN"/>
        </w:rPr>
        <w:t>ATSSS-LL</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145A51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64B9E71" w14:textId="77777777" w:rsidR="00EE5860" w:rsidRPr="00441CD0" w:rsidRDefault="00EE5860" w:rsidP="00BB0E1F">
            <w:pPr>
              <w:pStyle w:val="TAL"/>
              <w:rPr>
                <w:lang w:val="fr-FR"/>
              </w:rPr>
            </w:pPr>
            <w:bookmarkStart w:id="4260" w:name="MCCQCTEMPBM_00000099"/>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E0A25D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59E226" w14:textId="77777777" w:rsidR="00EE5860" w:rsidRPr="00441CD0" w:rsidRDefault="00EE5860" w:rsidP="00BB0E1F">
            <w:pPr>
              <w:pStyle w:val="TAC"/>
              <w:rPr>
                <w:lang w:val="fr-FR"/>
              </w:rPr>
            </w:pPr>
            <w:r w:rsidRPr="00441CD0">
              <w:rPr>
                <w:lang w:val="en-US" w:eastAsia="zh-CN"/>
              </w:rPr>
              <w:t>ATSSS-LL Parameters</w:t>
            </w:r>
            <w:r w:rsidRPr="00441CD0">
              <w:rPr>
                <w:lang w:val="en-US"/>
              </w:rPr>
              <w:t xml:space="preserve"> IE Type = </w:t>
            </w:r>
            <w:r w:rsidRPr="00441CD0">
              <w:rPr>
                <w:lang w:val="en-US" w:eastAsia="zh-CN"/>
              </w:rPr>
              <w:t>226</w:t>
            </w:r>
            <w:r w:rsidRPr="00441CD0">
              <w:rPr>
                <w:lang w:val="en-US"/>
              </w:rPr>
              <w:t xml:space="preserve"> (decimal)</w:t>
            </w:r>
          </w:p>
        </w:tc>
      </w:tr>
      <w:tr w:rsidR="00EE5860" w:rsidRPr="00441CD0" w14:paraId="309009D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7DC5D84"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BFC8731"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1DB2E67" w14:textId="77777777" w:rsidR="00EE5860" w:rsidRPr="00441CD0" w:rsidRDefault="00EE5860" w:rsidP="00BB0E1F">
            <w:pPr>
              <w:pStyle w:val="TAC"/>
              <w:rPr>
                <w:lang w:val="fr-FR"/>
              </w:rPr>
            </w:pPr>
            <w:r w:rsidRPr="00441CD0">
              <w:rPr>
                <w:lang w:val="fr-FR"/>
              </w:rPr>
              <w:t>Length = n</w:t>
            </w:r>
          </w:p>
        </w:tc>
      </w:tr>
      <w:tr w:rsidR="00EE5860" w:rsidRPr="00441CD0" w14:paraId="69006B78"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20D5A66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E044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4D6F47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56DE09D"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34E96EA" w14:textId="77777777" w:rsidR="00EE5860" w:rsidRPr="00441CD0" w:rsidRDefault="00EE5860" w:rsidP="00BB0E1F">
            <w:pPr>
              <w:pStyle w:val="TAH"/>
              <w:rPr>
                <w:lang w:val="fr-FR"/>
              </w:rPr>
            </w:pPr>
            <w:r w:rsidRPr="00441CD0">
              <w:rPr>
                <w:lang w:val="fr-FR"/>
              </w:rPr>
              <w:t>IE Type</w:t>
            </w:r>
          </w:p>
        </w:tc>
      </w:tr>
      <w:tr w:rsidR="00EE5860" w:rsidRPr="00441CD0" w14:paraId="0DB5332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27B9FA"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F168E6E"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F62C6F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B76A8C6"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23587A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AA0DAD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7F86285"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EE837E5" w14:textId="77777777" w:rsidR="00EE5860" w:rsidRPr="00441CD0" w:rsidRDefault="00EE5860" w:rsidP="00BB0E1F">
            <w:pPr>
              <w:spacing w:after="0"/>
              <w:rPr>
                <w:rFonts w:ascii="Arial" w:hAnsi="Arial"/>
                <w:b/>
                <w:sz w:val="18"/>
                <w:lang w:val="fr-FR"/>
              </w:rPr>
            </w:pPr>
          </w:p>
        </w:tc>
      </w:tr>
      <w:tr w:rsidR="00EE5860" w:rsidRPr="00441CD0" w14:paraId="61C24DB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7DBF1" w14:textId="77777777" w:rsidR="00EE5860" w:rsidRPr="00441CD0" w:rsidRDefault="00EE5860" w:rsidP="00BB0E1F">
            <w:pPr>
              <w:pStyle w:val="TAL"/>
              <w:rPr>
                <w:lang w:val="fr-FR" w:eastAsia="zh-CN"/>
              </w:rPr>
            </w:pPr>
            <w:r w:rsidRPr="00441CD0">
              <w:rPr>
                <w:lang w:val="en-US" w:eastAsia="zh-CN"/>
              </w:rPr>
              <w:t>ATSSS-LL Information</w:t>
            </w:r>
          </w:p>
        </w:tc>
        <w:tc>
          <w:tcPr>
            <w:tcW w:w="336" w:type="dxa"/>
            <w:tcBorders>
              <w:top w:val="single" w:sz="4" w:space="0" w:color="auto"/>
              <w:left w:val="single" w:sz="4" w:space="0" w:color="auto"/>
              <w:bottom w:val="single" w:sz="4" w:space="0" w:color="auto"/>
              <w:right w:val="single" w:sz="4" w:space="0" w:color="auto"/>
            </w:tcBorders>
            <w:hideMark/>
          </w:tcPr>
          <w:p w14:paraId="403DB405"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1A300D3E" w14:textId="77777777" w:rsidR="00EE5860" w:rsidRPr="00441CD0" w:rsidRDefault="00EE5860" w:rsidP="00BB0E1F">
            <w:pPr>
              <w:pStyle w:val="TAL"/>
              <w:rPr>
                <w:szCs w:val="18"/>
                <w:lang w:val="en-US" w:eastAsia="zh-CN"/>
              </w:rPr>
            </w:pPr>
            <w:r w:rsidRPr="00441CD0">
              <w:rPr>
                <w:szCs w:val="18"/>
                <w:lang w:val="en-US" w:eastAsia="zh-CN"/>
              </w:rPr>
              <w:t>This IE shall indicate that resources have been allocated to the ATSSS functionality.</w:t>
            </w:r>
          </w:p>
        </w:tc>
        <w:tc>
          <w:tcPr>
            <w:tcW w:w="370" w:type="dxa"/>
            <w:tcBorders>
              <w:top w:val="single" w:sz="4" w:space="0" w:color="auto"/>
              <w:left w:val="single" w:sz="4" w:space="0" w:color="auto"/>
              <w:bottom w:val="single" w:sz="4" w:space="0" w:color="auto"/>
              <w:right w:val="single" w:sz="4" w:space="0" w:color="auto"/>
            </w:tcBorders>
            <w:hideMark/>
          </w:tcPr>
          <w:p w14:paraId="4078CCCE"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555C709"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6C19A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3FF99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3D578627" w14:textId="77777777" w:rsidR="00EE5860" w:rsidRPr="00441CD0" w:rsidRDefault="00EE5860" w:rsidP="00BB0E1F">
            <w:pPr>
              <w:pStyle w:val="TAC"/>
              <w:rPr>
                <w:lang w:val="fr-FR" w:eastAsia="zh-CN"/>
              </w:rPr>
            </w:pPr>
            <w:r w:rsidRPr="00441CD0">
              <w:rPr>
                <w:lang w:val="en-US" w:eastAsia="zh-CN"/>
              </w:rPr>
              <w:t>ATSSS-LL Information</w:t>
            </w:r>
          </w:p>
        </w:tc>
      </w:tr>
      <w:bookmarkEnd w:id="4260"/>
    </w:tbl>
    <w:p w14:paraId="762C9DF3" w14:textId="77777777" w:rsidR="00EE5860" w:rsidRPr="00441CD0" w:rsidRDefault="00EE5860" w:rsidP="00EE5860">
      <w:pPr>
        <w:rPr>
          <w:lang w:eastAsia="zh-CN"/>
        </w:rPr>
      </w:pPr>
    </w:p>
    <w:p w14:paraId="28B47B20" w14:textId="77777777" w:rsidR="00EE5860" w:rsidRPr="00441CD0" w:rsidRDefault="00EE5860" w:rsidP="00EE5860">
      <w:r w:rsidRPr="00441CD0">
        <w:t>The PMF</w:t>
      </w:r>
      <w:r w:rsidRPr="00441CD0">
        <w:rPr>
          <w:lang w:val="en-US" w:eastAsia="zh-CN"/>
        </w:rPr>
        <w:t xml:space="preserve"> Parameters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7.5.3.</w:t>
      </w:r>
      <w:r w:rsidRPr="00441CD0">
        <w:rPr>
          <w:lang w:eastAsia="zh-CN"/>
        </w:rPr>
        <w:t>7</w:t>
      </w:r>
      <w:r w:rsidRPr="00441CD0">
        <w:t>-</w:t>
      </w:r>
      <w:r w:rsidRPr="00441CD0">
        <w:rPr>
          <w:lang w:eastAsia="zh-CN"/>
        </w:rPr>
        <w:t>4</w:t>
      </w:r>
      <w:r w:rsidRPr="00441CD0">
        <w:rPr>
          <w:lang w:eastAsia="ja-JP"/>
        </w:rPr>
        <w:t>.</w:t>
      </w:r>
    </w:p>
    <w:p w14:paraId="2EE43A3E" w14:textId="77777777" w:rsidR="00EE5860" w:rsidRPr="00441CD0" w:rsidRDefault="00EE5860" w:rsidP="00EE5860">
      <w:pPr>
        <w:pStyle w:val="TH"/>
      </w:pPr>
      <w:r w:rsidRPr="00441CD0">
        <w:t>Table 7.5.3.7-</w:t>
      </w:r>
      <w:r w:rsidRPr="00441CD0">
        <w:rPr>
          <w:lang w:eastAsia="zh-CN"/>
        </w:rPr>
        <w:t>4</w:t>
      </w:r>
      <w:r w:rsidRPr="00441CD0">
        <w:t xml:space="preserve">: </w:t>
      </w:r>
      <w:r w:rsidRPr="00441CD0">
        <w:rPr>
          <w:lang w:eastAsia="zh-CN"/>
        </w:rPr>
        <w:t>PMF</w:t>
      </w:r>
      <w:r w:rsidRPr="00441CD0">
        <w:rPr>
          <w:lang w:val="en-US" w:eastAsia="zh-CN"/>
        </w:rPr>
        <w:t xml:space="preserve"> Parameters</w:t>
      </w:r>
      <w:r w:rsidRPr="00441CD0">
        <w:rPr>
          <w:lang w:val="en-US"/>
        </w:rPr>
        <w:t xml:space="preserve"> IE</w:t>
      </w:r>
      <w:r w:rsidRPr="00441CD0">
        <w:t xml:space="preserve"> within </w:t>
      </w:r>
      <w:r w:rsidRPr="00441CD0">
        <w:rPr>
          <w:lang w:eastAsia="zh-CN"/>
        </w:rPr>
        <w:t>PFCP</w:t>
      </w:r>
      <w:r w:rsidRPr="00441CD0">
        <w:t xml:space="preserve"> Session Establishment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932B1B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9B182C" w14:textId="77777777" w:rsidR="00EE5860" w:rsidRPr="00441CD0" w:rsidRDefault="00EE5860" w:rsidP="00BB0E1F">
            <w:pPr>
              <w:pStyle w:val="TAL"/>
              <w:rPr>
                <w:lang w:val="fr-FR"/>
              </w:rPr>
            </w:pPr>
            <w:bookmarkStart w:id="4261" w:name="MCCQCTEMPBM_00000100"/>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CFAF39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25F32F5" w14:textId="77777777" w:rsidR="00EE5860" w:rsidRPr="00441CD0" w:rsidRDefault="00EE5860" w:rsidP="00BB0E1F">
            <w:pPr>
              <w:pStyle w:val="TAC"/>
              <w:rPr>
                <w:lang w:val="fr-FR"/>
              </w:rPr>
            </w:pPr>
            <w:r w:rsidRPr="00441CD0">
              <w:rPr>
                <w:lang w:val="en-US" w:eastAsia="zh-CN"/>
              </w:rPr>
              <w:t>PMF Parameters</w:t>
            </w:r>
            <w:r w:rsidRPr="00441CD0">
              <w:rPr>
                <w:lang w:val="en-US"/>
              </w:rPr>
              <w:t xml:space="preserve"> IE Type = </w:t>
            </w:r>
            <w:r w:rsidRPr="00441CD0">
              <w:rPr>
                <w:lang w:val="en-US" w:eastAsia="zh-CN"/>
              </w:rPr>
              <w:t>227</w:t>
            </w:r>
            <w:r w:rsidRPr="00441CD0">
              <w:rPr>
                <w:lang w:val="en-US"/>
              </w:rPr>
              <w:t xml:space="preserve"> (decimal)</w:t>
            </w:r>
          </w:p>
        </w:tc>
      </w:tr>
      <w:tr w:rsidR="00EE5860" w:rsidRPr="00441CD0" w14:paraId="0A451E0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8D811E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343441C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3CD6915" w14:textId="77777777" w:rsidR="00EE5860" w:rsidRPr="00441CD0" w:rsidRDefault="00EE5860" w:rsidP="00BB0E1F">
            <w:pPr>
              <w:pStyle w:val="TAC"/>
              <w:rPr>
                <w:lang w:val="fr-FR"/>
              </w:rPr>
            </w:pPr>
            <w:r w:rsidRPr="00441CD0">
              <w:rPr>
                <w:lang w:val="fr-FR"/>
              </w:rPr>
              <w:t>Length = n</w:t>
            </w:r>
          </w:p>
        </w:tc>
      </w:tr>
      <w:tr w:rsidR="00EE5860" w:rsidRPr="00441CD0" w14:paraId="70215E76"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89DAC64"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EB347E"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149C08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56B0316"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621DE4" w14:textId="77777777" w:rsidR="00EE5860" w:rsidRPr="00441CD0" w:rsidRDefault="00EE5860" w:rsidP="00BB0E1F">
            <w:pPr>
              <w:pStyle w:val="TAH"/>
              <w:rPr>
                <w:lang w:val="fr-FR"/>
              </w:rPr>
            </w:pPr>
            <w:r w:rsidRPr="00441CD0">
              <w:rPr>
                <w:lang w:val="fr-FR"/>
              </w:rPr>
              <w:t>IE Type</w:t>
            </w:r>
          </w:p>
        </w:tc>
      </w:tr>
      <w:tr w:rsidR="00EE5860" w:rsidRPr="00441CD0" w14:paraId="054DD5A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B31BC4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E107004"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67A63832"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EC6C1D5"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A07094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5AFAECA3"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75503E0"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382A056" w14:textId="77777777" w:rsidR="00EE5860" w:rsidRPr="00441CD0" w:rsidRDefault="00EE5860" w:rsidP="00BB0E1F">
            <w:pPr>
              <w:spacing w:after="0"/>
              <w:rPr>
                <w:rFonts w:ascii="Arial" w:hAnsi="Arial"/>
                <w:b/>
                <w:sz w:val="18"/>
                <w:lang w:val="fr-FR"/>
              </w:rPr>
            </w:pPr>
          </w:p>
        </w:tc>
      </w:tr>
      <w:tr w:rsidR="00EE5860" w:rsidRPr="00441CD0" w14:paraId="1F118CB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60AAD1B" w14:textId="77777777" w:rsidR="00EE5860" w:rsidRPr="00441CD0" w:rsidRDefault="00EE5860" w:rsidP="00BB0E1F">
            <w:pPr>
              <w:pStyle w:val="TAL"/>
              <w:rPr>
                <w:lang w:val="fr-FR" w:eastAsia="zh-CN"/>
              </w:rPr>
            </w:pPr>
            <w:r w:rsidRPr="00441CD0">
              <w:rPr>
                <w:lang w:val="en-US" w:eastAsia="zh-CN"/>
              </w:rPr>
              <w:t>PMF Address Information</w:t>
            </w:r>
          </w:p>
        </w:tc>
        <w:tc>
          <w:tcPr>
            <w:tcW w:w="336" w:type="dxa"/>
            <w:tcBorders>
              <w:top w:val="single" w:sz="4" w:space="0" w:color="auto"/>
              <w:left w:val="single" w:sz="4" w:space="0" w:color="auto"/>
              <w:bottom w:val="single" w:sz="4" w:space="0" w:color="auto"/>
              <w:right w:val="single" w:sz="4" w:space="0" w:color="auto"/>
            </w:tcBorders>
            <w:hideMark/>
          </w:tcPr>
          <w:p w14:paraId="329FB030" w14:textId="77777777" w:rsidR="00EE5860" w:rsidRPr="00441CD0" w:rsidRDefault="00EE5860" w:rsidP="00BB0E1F">
            <w:pPr>
              <w:pStyle w:val="TAL"/>
              <w:jc w:val="center"/>
              <w:rPr>
                <w:lang w:val="fr-FR" w:eastAsia="zh-CN"/>
              </w:rPr>
            </w:pPr>
            <w:r w:rsidRPr="00441CD0">
              <w:rPr>
                <w:lang w:val="fr-FR"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3336F0F0" w14:textId="77777777" w:rsidR="00EE5860" w:rsidRPr="00441CD0" w:rsidRDefault="00EE5860" w:rsidP="00BB0E1F">
            <w:pPr>
              <w:pStyle w:val="TAL"/>
              <w:rPr>
                <w:szCs w:val="18"/>
                <w:lang w:val="en-US" w:eastAsia="zh-CN"/>
              </w:rPr>
            </w:pPr>
            <w:r w:rsidRPr="00441CD0">
              <w:rPr>
                <w:szCs w:val="18"/>
                <w:lang w:val="en-US" w:eastAsia="zh-CN"/>
              </w:rPr>
              <w:t>This IE shall contain the PMF Address Information.</w:t>
            </w:r>
          </w:p>
        </w:tc>
        <w:tc>
          <w:tcPr>
            <w:tcW w:w="370" w:type="dxa"/>
            <w:tcBorders>
              <w:top w:val="single" w:sz="4" w:space="0" w:color="auto"/>
              <w:left w:val="single" w:sz="4" w:space="0" w:color="auto"/>
              <w:bottom w:val="single" w:sz="4" w:space="0" w:color="auto"/>
              <w:right w:val="single" w:sz="4" w:space="0" w:color="auto"/>
            </w:tcBorders>
            <w:hideMark/>
          </w:tcPr>
          <w:p w14:paraId="5DC5F64F"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E872DB6" w14:textId="77777777" w:rsidR="00EE5860" w:rsidRPr="00441CD0" w:rsidRDefault="00EE5860" w:rsidP="00BB0E1F">
            <w:pPr>
              <w:pStyle w:val="TAC"/>
              <w:rPr>
                <w:lang w:val="fr-FR" w:eastAsia="zh-CN"/>
              </w:rPr>
            </w:pP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2F160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FCEBB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71ECA8B8" w14:textId="77777777" w:rsidR="00EE5860" w:rsidRPr="00441CD0" w:rsidRDefault="00EE5860" w:rsidP="00BB0E1F">
            <w:pPr>
              <w:pStyle w:val="TAC"/>
              <w:rPr>
                <w:lang w:val="fr-FR" w:eastAsia="zh-CN"/>
              </w:rPr>
            </w:pPr>
            <w:r w:rsidRPr="00441CD0">
              <w:rPr>
                <w:lang w:val="en-US" w:eastAsia="zh-CN"/>
              </w:rPr>
              <w:t>PMF Address Information</w:t>
            </w:r>
          </w:p>
        </w:tc>
      </w:tr>
      <w:bookmarkEnd w:id="4261"/>
    </w:tbl>
    <w:p w14:paraId="7F50E5BB" w14:textId="77777777" w:rsidR="00EE5860" w:rsidRDefault="00EE5860" w:rsidP="00EE5860">
      <w:pPr>
        <w:rPr>
          <w:lang w:eastAsia="zh-CN"/>
        </w:rPr>
      </w:pPr>
    </w:p>
    <w:p w14:paraId="5D8A242D" w14:textId="77777777" w:rsidR="00EE5860" w:rsidRPr="00867BF5" w:rsidRDefault="00EE5860" w:rsidP="00EE5860">
      <w:pPr>
        <w:pStyle w:val="Heading4"/>
        <w:rPr>
          <w:rFonts w:cs="Arial"/>
          <w:bCs/>
        </w:rPr>
      </w:pPr>
      <w:bookmarkStart w:id="4262" w:name="_Toc57930669"/>
      <w:bookmarkStart w:id="4263" w:name="_Toc57931299"/>
      <w:bookmarkStart w:id="4264" w:name="_Toc19717298"/>
      <w:bookmarkStart w:id="4265" w:name="_Toc27490792"/>
      <w:bookmarkStart w:id="4266" w:name="_Toc27557085"/>
      <w:bookmarkStart w:id="4267" w:name="_Toc27724002"/>
      <w:bookmarkStart w:id="4268" w:name="_Toc36031074"/>
      <w:bookmarkStart w:id="4269" w:name="_Toc36042994"/>
      <w:bookmarkStart w:id="4270" w:name="_Toc36814319"/>
      <w:bookmarkStart w:id="4271" w:name="_Toc44689175"/>
      <w:bookmarkStart w:id="4272" w:name="_Toc44923929"/>
      <w:bookmarkStart w:id="4273" w:name="_Toc51860899"/>
      <w:bookmarkStart w:id="4274" w:name="_Toc160974425"/>
      <w:r w:rsidRPr="00867BF5">
        <w:t>7.5.3.</w:t>
      </w:r>
      <w:r>
        <w:rPr>
          <w:lang w:eastAsia="zh-CN"/>
        </w:rPr>
        <w:t>8</w:t>
      </w:r>
      <w:r w:rsidRPr="00867BF5">
        <w:tab/>
      </w:r>
      <w:r>
        <w:t>Void</w:t>
      </w:r>
      <w:bookmarkEnd w:id="4262"/>
      <w:bookmarkEnd w:id="4263"/>
      <w:bookmarkEnd w:id="4274"/>
    </w:p>
    <w:p w14:paraId="179ACC42" w14:textId="77777777" w:rsidR="00EE5860" w:rsidRDefault="00EE5860" w:rsidP="00EE5860">
      <w:pPr>
        <w:rPr>
          <w:noProof/>
        </w:rPr>
      </w:pPr>
    </w:p>
    <w:p w14:paraId="289AC7C2" w14:textId="77777777" w:rsidR="00EE5860" w:rsidRPr="00441CD0" w:rsidRDefault="00EE5860" w:rsidP="00EE5860">
      <w:pPr>
        <w:pStyle w:val="Heading3"/>
        <w:rPr>
          <w:rFonts w:cs="Arial"/>
          <w:bCs/>
        </w:rPr>
      </w:pPr>
      <w:bookmarkStart w:id="4275" w:name="_Toc57930670"/>
      <w:bookmarkStart w:id="4276" w:name="_Toc57931300"/>
      <w:bookmarkStart w:id="4277" w:name="_Toc160974426"/>
      <w:r w:rsidRPr="00441CD0">
        <w:t>7.5.4</w:t>
      </w:r>
      <w:r w:rsidRPr="00441CD0">
        <w:tab/>
      </w:r>
      <w:r w:rsidRPr="00441CD0">
        <w:rPr>
          <w:lang w:val="fr-FR"/>
        </w:rPr>
        <w:t xml:space="preserve">PFCP </w:t>
      </w:r>
      <w:r w:rsidRPr="00441CD0">
        <w:t>Session Modification Request</w:t>
      </w:r>
      <w:bookmarkEnd w:id="4264"/>
      <w:bookmarkEnd w:id="4265"/>
      <w:bookmarkEnd w:id="4266"/>
      <w:bookmarkEnd w:id="4267"/>
      <w:bookmarkEnd w:id="4268"/>
      <w:bookmarkEnd w:id="4269"/>
      <w:bookmarkEnd w:id="4270"/>
      <w:bookmarkEnd w:id="4271"/>
      <w:bookmarkEnd w:id="4272"/>
      <w:bookmarkEnd w:id="4273"/>
      <w:bookmarkEnd w:id="4275"/>
      <w:bookmarkEnd w:id="4276"/>
      <w:bookmarkEnd w:id="4277"/>
    </w:p>
    <w:p w14:paraId="54EE37C4" w14:textId="77777777" w:rsidR="00EE5860" w:rsidRPr="00441CD0" w:rsidRDefault="00EE5860" w:rsidP="00EE5860">
      <w:pPr>
        <w:pStyle w:val="Heading4"/>
        <w:rPr>
          <w:rFonts w:cs="Arial"/>
          <w:bCs/>
        </w:rPr>
      </w:pPr>
      <w:bookmarkStart w:id="4278" w:name="_Toc19717299"/>
      <w:bookmarkStart w:id="4279" w:name="_Toc27490793"/>
      <w:bookmarkStart w:id="4280" w:name="_Toc27557086"/>
      <w:bookmarkStart w:id="4281" w:name="_Toc27724003"/>
      <w:bookmarkStart w:id="4282" w:name="_Toc36031075"/>
      <w:bookmarkStart w:id="4283" w:name="_Toc36042995"/>
      <w:bookmarkStart w:id="4284" w:name="_Toc36814320"/>
      <w:bookmarkStart w:id="4285" w:name="_Toc44689176"/>
      <w:bookmarkStart w:id="4286" w:name="_Toc44923930"/>
      <w:bookmarkStart w:id="4287" w:name="_Toc51860900"/>
      <w:bookmarkStart w:id="4288" w:name="_Toc57930671"/>
      <w:bookmarkStart w:id="4289" w:name="_Toc57931301"/>
      <w:bookmarkStart w:id="4290" w:name="_Toc160974427"/>
      <w:r w:rsidRPr="00441CD0">
        <w:t>7.5.4.1</w:t>
      </w:r>
      <w:r w:rsidRPr="00441CD0">
        <w:tab/>
        <w:t>General</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51DE2F52" w14:textId="77777777" w:rsidR="00EE5860" w:rsidRPr="00441CD0" w:rsidRDefault="00EE5860" w:rsidP="00EE5860">
      <w:pPr>
        <w:rPr>
          <w:lang w:val="en-US" w:eastAsia="zh-CN"/>
        </w:rPr>
      </w:pPr>
      <w:r w:rsidRPr="00441CD0">
        <w:rPr>
          <w:lang w:val="en-US" w:eastAsia="zh-CN"/>
        </w:rPr>
        <w:t>The PFCP Session Modification Request is used over the Sxa, Sxb, Sxc and N4 interface by the CP function to request the UP function to modify the PFCP session.</w:t>
      </w:r>
    </w:p>
    <w:p w14:paraId="53CA43D1" w14:textId="77777777" w:rsidR="00EE5860" w:rsidRPr="00441CD0" w:rsidRDefault="00EE5860" w:rsidP="00EE5860">
      <w:pPr>
        <w:pStyle w:val="TH"/>
        <w:rPr>
          <w:lang w:val="en-US"/>
        </w:rPr>
      </w:pPr>
      <w:r w:rsidRPr="00441CD0">
        <w:lastRenderedPageBreak/>
        <w:t>Table 7.5.4.1-1: Information Elements in a PFCP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72DE49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1987967" w14:textId="77777777" w:rsidR="00EE5860" w:rsidRPr="00441CD0" w:rsidRDefault="00EE5860" w:rsidP="00BB0E1F">
            <w:pPr>
              <w:pStyle w:val="TAH"/>
              <w:rPr>
                <w:lang w:val="x-none"/>
              </w:rPr>
            </w:pPr>
            <w:bookmarkStart w:id="4291" w:name="MCCQCTEMPBM_00000101"/>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761B0B"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AF8386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F99C01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86AC397" w14:textId="77777777" w:rsidR="00EE5860" w:rsidRPr="00441CD0" w:rsidRDefault="00EE5860" w:rsidP="00BB0E1F">
            <w:pPr>
              <w:pStyle w:val="TAH"/>
            </w:pPr>
            <w:r w:rsidRPr="00441CD0">
              <w:t>IE Type</w:t>
            </w:r>
          </w:p>
        </w:tc>
      </w:tr>
      <w:tr w:rsidR="00EE5860" w:rsidRPr="00441CD0" w14:paraId="2B6D0B5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A93A1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B25F41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122CF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653B71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4A44346"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CB5C4A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446D838"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E1BF19" w14:textId="77777777" w:rsidR="00EE5860" w:rsidRPr="00441CD0" w:rsidRDefault="00EE5860" w:rsidP="00BB0E1F">
            <w:pPr>
              <w:spacing w:after="0"/>
              <w:rPr>
                <w:rFonts w:ascii="Arial" w:hAnsi="Arial"/>
                <w:b/>
                <w:sz w:val="18"/>
                <w:lang w:val="x-none"/>
              </w:rPr>
            </w:pPr>
          </w:p>
        </w:tc>
      </w:tr>
      <w:tr w:rsidR="00EE5860" w:rsidRPr="00441CD0" w14:paraId="5B48E6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5983D8" w14:textId="77777777" w:rsidR="00EE5860" w:rsidRPr="00441CD0" w:rsidRDefault="00EE5860" w:rsidP="00BB0E1F">
            <w:pPr>
              <w:pStyle w:val="tal0"/>
            </w:pPr>
            <w:r w:rsidRPr="00441CD0">
              <w:lastRenderedPageBreak/>
              <w:t>CP F-SEID</w:t>
            </w:r>
          </w:p>
        </w:tc>
        <w:tc>
          <w:tcPr>
            <w:tcW w:w="336" w:type="dxa"/>
            <w:tcBorders>
              <w:top w:val="single" w:sz="4" w:space="0" w:color="auto"/>
              <w:left w:val="single" w:sz="4" w:space="0" w:color="auto"/>
              <w:bottom w:val="single" w:sz="4" w:space="0" w:color="auto"/>
              <w:right w:val="single" w:sz="4" w:space="0" w:color="auto"/>
            </w:tcBorders>
            <w:hideMark/>
          </w:tcPr>
          <w:p w14:paraId="3223AA85" w14:textId="77777777" w:rsidR="00EE5860" w:rsidRPr="00441CD0" w:rsidRDefault="00EE5860" w:rsidP="00BB0E1F">
            <w:pPr>
              <w:pStyle w:val="TAH"/>
              <w:rPr>
                <w:b w:val="0"/>
              </w:rPr>
            </w:pPr>
            <w:r w:rsidRPr="00441CD0">
              <w:rPr>
                <w:rFonts w:eastAsia="SimSun"/>
                <w:b w:val="0"/>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D517ADF" w14:textId="77777777" w:rsidR="00EE5860" w:rsidRPr="00441CD0" w:rsidRDefault="00EE5860" w:rsidP="00BB0E1F">
            <w:pPr>
              <w:pStyle w:val="TAL"/>
            </w:pPr>
            <w:r w:rsidRPr="00441CD0">
              <w:t>This IE shall be present if the CP function decides to change its F-SEID for the PFCP session. The UP function shall use the new CP F-SEID for subsequent PFCP Session related messages for this PFCP Session. See Note 2.</w:t>
            </w:r>
          </w:p>
        </w:tc>
        <w:tc>
          <w:tcPr>
            <w:tcW w:w="370" w:type="dxa"/>
            <w:tcBorders>
              <w:top w:val="single" w:sz="4" w:space="0" w:color="auto"/>
              <w:left w:val="single" w:sz="4" w:space="0" w:color="auto"/>
              <w:bottom w:val="single" w:sz="4" w:space="0" w:color="auto"/>
              <w:right w:val="single" w:sz="4" w:space="0" w:color="auto"/>
            </w:tcBorders>
            <w:hideMark/>
          </w:tcPr>
          <w:p w14:paraId="59E38C96"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09952C97"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3ADC4505" w14:textId="77777777" w:rsidR="00EE5860" w:rsidRPr="00441CD0" w:rsidRDefault="00EE5860" w:rsidP="00BB0E1F">
            <w:pPr>
              <w:pStyle w:val="TAH"/>
              <w:rPr>
                <w:b w:val="0"/>
              </w:rPr>
            </w:pPr>
            <w:r w:rsidRPr="00441CD0">
              <w:rPr>
                <w:b w:val="0"/>
              </w:rPr>
              <w:t>X</w:t>
            </w:r>
          </w:p>
        </w:tc>
        <w:tc>
          <w:tcPr>
            <w:tcW w:w="370" w:type="dxa"/>
            <w:tcBorders>
              <w:top w:val="single" w:sz="4" w:space="0" w:color="auto"/>
              <w:left w:val="single" w:sz="4" w:space="0" w:color="auto"/>
              <w:bottom w:val="single" w:sz="4" w:space="0" w:color="auto"/>
              <w:right w:val="single" w:sz="4" w:space="0" w:color="auto"/>
            </w:tcBorders>
            <w:hideMark/>
          </w:tcPr>
          <w:p w14:paraId="2F509215" w14:textId="77777777" w:rsidR="00EE5860" w:rsidRPr="00441CD0" w:rsidRDefault="00EE5860" w:rsidP="00BB0E1F">
            <w:pPr>
              <w:pStyle w:val="TAH"/>
              <w:rPr>
                <w:b w:val="0"/>
              </w:rPr>
            </w:pPr>
            <w:r w:rsidRPr="00441CD0">
              <w:rPr>
                <w:b w:val="0"/>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00EB1F" w14:textId="77777777" w:rsidR="00EE5860" w:rsidRPr="00441CD0" w:rsidRDefault="00EE5860" w:rsidP="00BB0E1F">
            <w:pPr>
              <w:pStyle w:val="TAC"/>
            </w:pPr>
            <w:r w:rsidRPr="00441CD0">
              <w:t>F-SEID</w:t>
            </w:r>
          </w:p>
        </w:tc>
      </w:tr>
      <w:tr w:rsidR="00EE5860" w:rsidRPr="00441CD0" w14:paraId="62A9941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C50E60" w14:textId="77777777" w:rsidR="00EE5860" w:rsidRPr="00441CD0" w:rsidRDefault="00EE5860" w:rsidP="00BB0E1F">
            <w:pPr>
              <w:pStyle w:val="TAL"/>
              <w:rPr>
                <w:szCs w:val="18"/>
                <w:lang w:val="de-DE"/>
              </w:rPr>
            </w:pPr>
            <w:r w:rsidRPr="00441CD0">
              <w:rPr>
                <w:szCs w:val="18"/>
                <w:lang w:val="de-DE"/>
              </w:rPr>
              <w:t>Remove PDR</w:t>
            </w:r>
          </w:p>
        </w:tc>
        <w:tc>
          <w:tcPr>
            <w:tcW w:w="336" w:type="dxa"/>
            <w:tcBorders>
              <w:top w:val="single" w:sz="4" w:space="0" w:color="auto"/>
              <w:left w:val="single" w:sz="4" w:space="0" w:color="auto"/>
              <w:bottom w:val="single" w:sz="4" w:space="0" w:color="auto"/>
              <w:right w:val="single" w:sz="4" w:space="0" w:color="auto"/>
            </w:tcBorders>
            <w:hideMark/>
          </w:tcPr>
          <w:p w14:paraId="20C548D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B879939" w14:textId="77777777" w:rsidR="00EE5860" w:rsidRPr="00441CD0" w:rsidRDefault="00EE5860" w:rsidP="00BB0E1F">
            <w:pPr>
              <w:pStyle w:val="TAL"/>
              <w:rPr>
                <w:lang w:eastAsia="zh-CN"/>
              </w:rPr>
            </w:pPr>
            <w:r w:rsidRPr="00441CD0">
              <w:t xml:space="preserve">When present, this IE shall contain </w:t>
            </w:r>
            <w:r w:rsidRPr="00441CD0">
              <w:rPr>
                <w:lang w:val="fr-FR"/>
              </w:rPr>
              <w:t>the</w:t>
            </w:r>
            <w:r w:rsidRPr="00441CD0">
              <w:t xml:space="preserve"> PDR Rule which is requested to be removed. </w:t>
            </w:r>
            <w:r w:rsidRPr="00441CD0">
              <w:rPr>
                <w:lang w:eastAsia="zh-CN"/>
              </w:rPr>
              <w:t xml:space="preserve">See </w:t>
            </w:r>
            <w:r w:rsidRPr="00441CD0">
              <w:t>Table 7.5.4-6-1</w:t>
            </w:r>
            <w:r w:rsidRPr="00441CD0">
              <w:rPr>
                <w:lang w:eastAsia="zh-CN"/>
              </w:rPr>
              <w:t>.</w:t>
            </w:r>
          </w:p>
          <w:p w14:paraId="2C0DFFFE" w14:textId="77777777" w:rsidR="00EE5860" w:rsidRPr="00441CD0" w:rsidRDefault="00EE5860" w:rsidP="00BB0E1F">
            <w:pPr>
              <w:pStyle w:val="TAL"/>
            </w:pPr>
            <w:r w:rsidRPr="00441CD0">
              <w:rPr>
                <w:lang w:eastAsia="zh-CN"/>
              </w:rPr>
              <w:t>Several IEs within the same IE type may be present to represent a list of PDRs to remove.</w:t>
            </w:r>
          </w:p>
        </w:tc>
        <w:tc>
          <w:tcPr>
            <w:tcW w:w="370" w:type="dxa"/>
            <w:tcBorders>
              <w:top w:val="single" w:sz="4" w:space="0" w:color="auto"/>
              <w:left w:val="single" w:sz="4" w:space="0" w:color="auto"/>
              <w:bottom w:val="single" w:sz="4" w:space="0" w:color="auto"/>
              <w:right w:val="single" w:sz="4" w:space="0" w:color="auto"/>
            </w:tcBorders>
            <w:hideMark/>
          </w:tcPr>
          <w:p w14:paraId="302276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5256A6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6F6CC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8ACB7B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1145A4" w14:textId="77777777" w:rsidR="00EE5860" w:rsidRPr="00441CD0" w:rsidRDefault="00EE5860" w:rsidP="00BB0E1F">
            <w:pPr>
              <w:pStyle w:val="TAC"/>
            </w:pPr>
            <w:r w:rsidRPr="00441CD0">
              <w:t>Remove PDR</w:t>
            </w:r>
          </w:p>
        </w:tc>
      </w:tr>
      <w:tr w:rsidR="00EE5860" w:rsidRPr="00441CD0" w14:paraId="39769B8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EA25B2C" w14:textId="77777777" w:rsidR="00EE5860" w:rsidRPr="00441CD0" w:rsidRDefault="00EE5860" w:rsidP="00BB0E1F">
            <w:pPr>
              <w:pStyle w:val="TAL"/>
              <w:rPr>
                <w:szCs w:val="18"/>
                <w:lang w:val="de-DE"/>
              </w:rPr>
            </w:pPr>
            <w:r w:rsidRPr="00441CD0">
              <w:rPr>
                <w:szCs w:val="18"/>
                <w:lang w:val="de-DE"/>
              </w:rPr>
              <w:t>Remove FAR</w:t>
            </w:r>
          </w:p>
        </w:tc>
        <w:tc>
          <w:tcPr>
            <w:tcW w:w="336" w:type="dxa"/>
            <w:tcBorders>
              <w:top w:val="single" w:sz="4" w:space="0" w:color="auto"/>
              <w:left w:val="single" w:sz="4" w:space="0" w:color="auto"/>
              <w:bottom w:val="single" w:sz="4" w:space="0" w:color="auto"/>
              <w:right w:val="single" w:sz="4" w:space="0" w:color="auto"/>
            </w:tcBorders>
            <w:hideMark/>
          </w:tcPr>
          <w:p w14:paraId="5590584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97D64B"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 xml:space="preserve">FAR Rule which is requested to be removed. </w:t>
            </w:r>
            <w:r w:rsidRPr="00441CD0">
              <w:rPr>
                <w:lang w:eastAsia="zh-CN"/>
              </w:rPr>
              <w:t xml:space="preserve">See </w:t>
            </w:r>
            <w:r w:rsidRPr="00441CD0">
              <w:t>Table 7.5.4-7-1</w:t>
            </w:r>
            <w:r w:rsidRPr="00441CD0">
              <w:rPr>
                <w:lang w:eastAsia="zh-CN"/>
              </w:rPr>
              <w:t>.</w:t>
            </w:r>
          </w:p>
          <w:p w14:paraId="6504B2B1" w14:textId="77777777" w:rsidR="00EE5860" w:rsidRPr="00441CD0" w:rsidRDefault="00EE5860" w:rsidP="00BB0E1F">
            <w:pPr>
              <w:pStyle w:val="TAL"/>
            </w:pPr>
            <w:r w:rsidRPr="00441CD0">
              <w:rPr>
                <w:lang w:eastAsia="zh-CN"/>
              </w:rPr>
              <w:t>Several IEs within the same IE type may be present to represent a list of FARs to remove.</w:t>
            </w:r>
          </w:p>
        </w:tc>
        <w:tc>
          <w:tcPr>
            <w:tcW w:w="370" w:type="dxa"/>
            <w:tcBorders>
              <w:top w:val="single" w:sz="4" w:space="0" w:color="auto"/>
              <w:left w:val="single" w:sz="4" w:space="0" w:color="auto"/>
              <w:bottom w:val="single" w:sz="4" w:space="0" w:color="auto"/>
              <w:right w:val="single" w:sz="4" w:space="0" w:color="auto"/>
            </w:tcBorders>
            <w:hideMark/>
          </w:tcPr>
          <w:p w14:paraId="00481A0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91B3D5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0CC7F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6007AD"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13537D" w14:textId="77777777" w:rsidR="00EE5860" w:rsidRPr="00441CD0" w:rsidRDefault="00EE5860" w:rsidP="00BB0E1F">
            <w:pPr>
              <w:pStyle w:val="TAC"/>
            </w:pPr>
            <w:r w:rsidRPr="00441CD0">
              <w:t>Remove FAR</w:t>
            </w:r>
          </w:p>
        </w:tc>
      </w:tr>
      <w:tr w:rsidR="00EE5860" w:rsidRPr="00441CD0" w14:paraId="2CA99B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6388D71" w14:textId="77777777" w:rsidR="00EE5860" w:rsidRPr="00441CD0" w:rsidRDefault="00EE5860" w:rsidP="00BB0E1F">
            <w:pPr>
              <w:pStyle w:val="TAL"/>
              <w:rPr>
                <w:szCs w:val="18"/>
                <w:lang w:val="de-DE"/>
              </w:rPr>
            </w:pPr>
            <w:r w:rsidRPr="00441CD0">
              <w:rPr>
                <w:szCs w:val="18"/>
                <w:lang w:val="de-DE"/>
              </w:rPr>
              <w:t>Remove URR</w:t>
            </w:r>
          </w:p>
        </w:tc>
        <w:tc>
          <w:tcPr>
            <w:tcW w:w="336" w:type="dxa"/>
            <w:tcBorders>
              <w:top w:val="single" w:sz="4" w:space="0" w:color="auto"/>
              <w:left w:val="single" w:sz="4" w:space="0" w:color="auto"/>
              <w:bottom w:val="single" w:sz="4" w:space="0" w:color="auto"/>
              <w:right w:val="single" w:sz="4" w:space="0" w:color="auto"/>
            </w:tcBorders>
            <w:hideMark/>
          </w:tcPr>
          <w:p w14:paraId="1296D8E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00C003E" w14:textId="77777777" w:rsidR="00EE5860" w:rsidRPr="00441CD0" w:rsidRDefault="00EE5860" w:rsidP="00BB0E1F">
            <w:pPr>
              <w:pStyle w:val="TAL"/>
              <w:rPr>
                <w:lang w:eastAsia="zh-CN"/>
              </w:rPr>
            </w:pPr>
            <w:r w:rsidRPr="00441CD0">
              <w:t xml:space="preserve">When present, this shall contain </w:t>
            </w:r>
            <w:r w:rsidRPr="00441CD0">
              <w:rPr>
                <w:lang w:val="fr-FR"/>
              </w:rPr>
              <w:t xml:space="preserve">the </w:t>
            </w:r>
            <w:r w:rsidRPr="00441CD0">
              <w:t>URR Rule which is requested to be removed. S</w:t>
            </w:r>
            <w:r w:rsidRPr="00441CD0">
              <w:rPr>
                <w:lang w:eastAsia="zh-CN"/>
              </w:rPr>
              <w:t xml:space="preserve">ee </w:t>
            </w:r>
            <w:r w:rsidRPr="00441CD0">
              <w:t>Table 7.5.4-8-1</w:t>
            </w:r>
            <w:r w:rsidRPr="00441CD0">
              <w:rPr>
                <w:lang w:eastAsia="zh-CN"/>
              </w:rPr>
              <w:t>.</w:t>
            </w:r>
          </w:p>
          <w:p w14:paraId="27721AB3" w14:textId="77777777" w:rsidR="00EE5860" w:rsidRPr="00441CD0" w:rsidRDefault="00EE5860" w:rsidP="00BB0E1F">
            <w:pPr>
              <w:pStyle w:val="TAL"/>
              <w:rPr>
                <w:b/>
              </w:rPr>
            </w:pPr>
            <w:r w:rsidRPr="00441CD0">
              <w:rPr>
                <w:lang w:eastAsia="zh-CN"/>
              </w:rPr>
              <w:t>Several IEs within the same IE type may be present to represent a list of URRs to remove.</w:t>
            </w:r>
          </w:p>
        </w:tc>
        <w:tc>
          <w:tcPr>
            <w:tcW w:w="370" w:type="dxa"/>
            <w:tcBorders>
              <w:top w:val="single" w:sz="4" w:space="0" w:color="auto"/>
              <w:left w:val="single" w:sz="4" w:space="0" w:color="auto"/>
              <w:bottom w:val="single" w:sz="4" w:space="0" w:color="auto"/>
              <w:right w:val="single" w:sz="4" w:space="0" w:color="auto"/>
            </w:tcBorders>
            <w:hideMark/>
          </w:tcPr>
          <w:p w14:paraId="5F77062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3366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3032F4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C38E319"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D6D141F" w14:textId="77777777" w:rsidR="00EE5860" w:rsidRPr="00441CD0" w:rsidRDefault="00EE5860" w:rsidP="00BB0E1F">
            <w:pPr>
              <w:pStyle w:val="TAC"/>
            </w:pPr>
            <w:r w:rsidRPr="00441CD0">
              <w:t>Remove URR</w:t>
            </w:r>
          </w:p>
        </w:tc>
      </w:tr>
      <w:tr w:rsidR="00EE5860" w:rsidRPr="00441CD0" w14:paraId="0AE737E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1B2730D" w14:textId="77777777" w:rsidR="00EE5860" w:rsidRPr="00441CD0" w:rsidRDefault="00EE5860" w:rsidP="00BB0E1F">
            <w:pPr>
              <w:pStyle w:val="TAL"/>
              <w:rPr>
                <w:szCs w:val="18"/>
                <w:lang w:val="de-DE"/>
              </w:rPr>
            </w:pPr>
            <w:r w:rsidRPr="00441CD0">
              <w:rPr>
                <w:szCs w:val="18"/>
                <w:lang w:val="de-DE"/>
              </w:rPr>
              <w:t>Remove QER</w:t>
            </w:r>
          </w:p>
        </w:tc>
        <w:tc>
          <w:tcPr>
            <w:tcW w:w="336" w:type="dxa"/>
            <w:tcBorders>
              <w:top w:val="single" w:sz="4" w:space="0" w:color="auto"/>
              <w:left w:val="single" w:sz="4" w:space="0" w:color="auto"/>
              <w:bottom w:val="single" w:sz="4" w:space="0" w:color="auto"/>
              <w:right w:val="single" w:sz="4" w:space="0" w:color="auto"/>
            </w:tcBorders>
            <w:hideMark/>
          </w:tcPr>
          <w:p w14:paraId="35F4769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755F08" w14:textId="77777777" w:rsidR="00EE5860" w:rsidRPr="00441CD0" w:rsidRDefault="00EE5860" w:rsidP="00BB0E1F">
            <w:pPr>
              <w:pStyle w:val="TAL"/>
              <w:rPr>
                <w:lang w:eastAsia="zh-CN"/>
              </w:rPr>
            </w:pPr>
            <w:r w:rsidRPr="00441CD0">
              <w:t xml:space="preserve">When present, this IE shall contain </w:t>
            </w:r>
            <w:r w:rsidRPr="00441CD0">
              <w:rPr>
                <w:lang w:val="fr-FR"/>
              </w:rPr>
              <w:t xml:space="preserve">the </w:t>
            </w:r>
            <w:r w:rsidRPr="00441CD0">
              <w:t>QER Rule which is requested to be removed. S</w:t>
            </w:r>
            <w:r w:rsidRPr="00441CD0">
              <w:rPr>
                <w:lang w:eastAsia="zh-CN"/>
              </w:rPr>
              <w:t xml:space="preserve">ee </w:t>
            </w:r>
            <w:r w:rsidRPr="00441CD0">
              <w:t>Table 7.5.4-9-1</w:t>
            </w:r>
            <w:r w:rsidRPr="00441CD0">
              <w:rPr>
                <w:lang w:eastAsia="zh-CN"/>
              </w:rPr>
              <w:t>.</w:t>
            </w:r>
          </w:p>
          <w:p w14:paraId="77CBBC40" w14:textId="77777777" w:rsidR="00EE5860" w:rsidRPr="00441CD0" w:rsidRDefault="00EE5860" w:rsidP="00BB0E1F">
            <w:pPr>
              <w:pStyle w:val="TAL"/>
            </w:pPr>
            <w:r w:rsidRPr="00441CD0">
              <w:rPr>
                <w:lang w:eastAsia="zh-CN"/>
              </w:rPr>
              <w:t>Several IEs within the same IE type may be present to represent a list of QERs to remove.</w:t>
            </w:r>
          </w:p>
        </w:tc>
        <w:tc>
          <w:tcPr>
            <w:tcW w:w="370" w:type="dxa"/>
            <w:tcBorders>
              <w:top w:val="single" w:sz="4" w:space="0" w:color="auto"/>
              <w:left w:val="single" w:sz="4" w:space="0" w:color="auto"/>
              <w:bottom w:val="single" w:sz="4" w:space="0" w:color="auto"/>
              <w:right w:val="single" w:sz="4" w:space="0" w:color="auto"/>
            </w:tcBorders>
            <w:hideMark/>
          </w:tcPr>
          <w:p w14:paraId="5E01D75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7ADFFD8"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93CA48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80F5E8"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C66B2D3" w14:textId="77777777" w:rsidR="00EE5860" w:rsidRPr="00441CD0" w:rsidRDefault="00EE5860" w:rsidP="00BB0E1F">
            <w:pPr>
              <w:pStyle w:val="TAC"/>
            </w:pPr>
            <w:r w:rsidRPr="00441CD0">
              <w:t>Remove QER</w:t>
            </w:r>
          </w:p>
        </w:tc>
      </w:tr>
      <w:tr w:rsidR="00EE5860" w:rsidRPr="00441CD0" w14:paraId="15B094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592888" w14:textId="77777777" w:rsidR="00EE5860" w:rsidRPr="00441CD0" w:rsidRDefault="00EE5860" w:rsidP="00BB0E1F">
            <w:pPr>
              <w:pStyle w:val="TAL"/>
              <w:rPr>
                <w:szCs w:val="18"/>
                <w:lang w:val="de-DE"/>
              </w:rPr>
            </w:pPr>
            <w:r w:rsidRPr="00441CD0">
              <w:rPr>
                <w:szCs w:val="18"/>
                <w:lang w:val="de-DE"/>
              </w:rPr>
              <w:t>Remove BAR</w:t>
            </w:r>
          </w:p>
        </w:tc>
        <w:tc>
          <w:tcPr>
            <w:tcW w:w="336" w:type="dxa"/>
            <w:tcBorders>
              <w:top w:val="single" w:sz="4" w:space="0" w:color="auto"/>
              <w:left w:val="single" w:sz="4" w:space="0" w:color="auto"/>
              <w:bottom w:val="single" w:sz="4" w:space="0" w:color="auto"/>
              <w:right w:val="single" w:sz="4" w:space="0" w:color="auto"/>
            </w:tcBorders>
            <w:hideMark/>
          </w:tcPr>
          <w:p w14:paraId="6E74D4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055BF2" w14:textId="77777777" w:rsidR="00EE5860" w:rsidRPr="00441CD0" w:rsidRDefault="00EE5860" w:rsidP="00BB0E1F">
            <w:pPr>
              <w:pStyle w:val="TAL"/>
            </w:pPr>
            <w:r w:rsidRPr="00441CD0">
              <w:t>When present, this IE shall contain the BAR Rule which is requested to be removed. S</w:t>
            </w:r>
            <w:r w:rsidRPr="00441CD0">
              <w:rPr>
                <w:lang w:eastAsia="zh-CN"/>
              </w:rPr>
              <w:t xml:space="preserve">ee </w:t>
            </w:r>
            <w:r w:rsidRPr="00441CD0">
              <w:t>Table 7.5.4.</w:t>
            </w:r>
            <w:r w:rsidRPr="00441CD0">
              <w:rPr>
                <w:lang w:val="fr-FR"/>
              </w:rPr>
              <w:t>12</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FA5156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31E223"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BD1F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96F241B"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C90424" w14:textId="77777777" w:rsidR="00EE5860" w:rsidRPr="00441CD0" w:rsidRDefault="00EE5860" w:rsidP="00BB0E1F">
            <w:pPr>
              <w:pStyle w:val="TAC"/>
            </w:pPr>
            <w:r w:rsidRPr="00441CD0">
              <w:t>Remove BAR</w:t>
            </w:r>
          </w:p>
        </w:tc>
      </w:tr>
      <w:tr w:rsidR="00EE5860" w:rsidRPr="00441CD0" w14:paraId="4672D0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4C06E7" w14:textId="77777777" w:rsidR="00EE5860" w:rsidRPr="00441CD0" w:rsidRDefault="00EE5860" w:rsidP="00BB0E1F">
            <w:pPr>
              <w:pStyle w:val="TAL"/>
              <w:rPr>
                <w:szCs w:val="18"/>
                <w:lang w:val="de-DE"/>
              </w:rPr>
            </w:pPr>
            <w:r w:rsidRPr="00441CD0">
              <w:rPr>
                <w:szCs w:val="18"/>
                <w:lang w:val="de-DE"/>
              </w:rPr>
              <w:t>Remove Traffic Endpoint</w:t>
            </w:r>
          </w:p>
        </w:tc>
        <w:tc>
          <w:tcPr>
            <w:tcW w:w="336" w:type="dxa"/>
            <w:tcBorders>
              <w:top w:val="single" w:sz="4" w:space="0" w:color="auto"/>
              <w:left w:val="single" w:sz="4" w:space="0" w:color="auto"/>
              <w:bottom w:val="single" w:sz="4" w:space="0" w:color="auto"/>
              <w:right w:val="single" w:sz="4" w:space="0" w:color="auto"/>
            </w:tcBorders>
            <w:hideMark/>
          </w:tcPr>
          <w:p w14:paraId="29B1A83B"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F8FB0E2" w14:textId="77777777" w:rsidR="00EE5860" w:rsidRPr="00441CD0" w:rsidRDefault="00EE5860" w:rsidP="00BB0E1F">
            <w:pPr>
              <w:pStyle w:val="TAL"/>
              <w:rPr>
                <w:szCs w:val="18"/>
                <w:lang w:val="en-US" w:eastAsia="zh-CN"/>
              </w:rPr>
            </w:pPr>
            <w:r w:rsidRPr="00441CD0">
              <w:t>When present</w:t>
            </w:r>
            <w:r w:rsidRPr="00441CD0">
              <w:rPr>
                <w:lang w:val="en-US"/>
              </w:rPr>
              <w:t>,</w:t>
            </w:r>
            <w:r w:rsidRPr="00441CD0">
              <w:t xml:space="preserve"> this IE shall contain the Traffic Endpoint ID identifying the </w:t>
            </w:r>
            <w:r w:rsidRPr="00441CD0">
              <w:rPr>
                <w:szCs w:val="18"/>
              </w:rPr>
              <w:t>traffic endpoint</w:t>
            </w:r>
            <w:r w:rsidRPr="00441CD0">
              <w:t xml:space="preserve"> to be removed, </w:t>
            </w:r>
            <w:r w:rsidRPr="00441CD0">
              <w:rPr>
                <w:szCs w:val="18"/>
                <w:lang w:eastAsia="zh-CN"/>
              </w:rPr>
              <w:t xml:space="preserve">if the UP function has indicated support of PDI </w:t>
            </w:r>
            <w:r w:rsidRPr="00441CD0">
              <w:rPr>
                <w:szCs w:val="18"/>
                <w:lang w:val="en-US" w:eastAsia="zh-CN"/>
              </w:rPr>
              <w:t>optimization.</w:t>
            </w:r>
          </w:p>
          <w:p w14:paraId="66819296" w14:textId="77777777" w:rsidR="00EE5860" w:rsidRPr="00441CD0" w:rsidRDefault="00EE5860" w:rsidP="00BB0E1F">
            <w:pPr>
              <w:pStyle w:val="TAL"/>
              <w:rPr>
                <w:szCs w:val="18"/>
                <w:lang w:val="en-US" w:eastAsia="zh-CN"/>
              </w:rPr>
            </w:pPr>
            <w:r w:rsidRPr="00441CD0">
              <w:rPr>
                <w:szCs w:val="18"/>
                <w:lang w:val="en-US" w:eastAsia="zh-CN"/>
              </w:rPr>
              <w:t>All the PDRs that refer to the removed Traffic Endpoint shall be deleted.</w:t>
            </w:r>
          </w:p>
          <w:p w14:paraId="29B58D5E" w14:textId="77777777" w:rsidR="000D59B0" w:rsidRDefault="00EE5860" w:rsidP="000D59B0">
            <w:pPr>
              <w:pStyle w:val="TAL"/>
              <w:rPr>
                <w:lang w:eastAsia="zh-CN"/>
              </w:rPr>
            </w:pPr>
            <w:r w:rsidRPr="00441CD0">
              <w:t>S</w:t>
            </w:r>
            <w:r w:rsidRPr="00441CD0">
              <w:rPr>
                <w:lang w:eastAsia="zh-CN"/>
              </w:rPr>
              <w:t xml:space="preserve">ee </w:t>
            </w:r>
            <w:r w:rsidRPr="00441CD0">
              <w:t>Table 7.5.4.14-1</w:t>
            </w:r>
            <w:r w:rsidRPr="00441CD0">
              <w:rPr>
                <w:lang w:eastAsia="zh-CN"/>
              </w:rPr>
              <w:t>.</w:t>
            </w:r>
          </w:p>
          <w:p w14:paraId="13E15F15" w14:textId="34FD2A1D" w:rsidR="00EE5860" w:rsidRPr="00441CD0" w:rsidRDefault="000D59B0" w:rsidP="000D59B0">
            <w:pPr>
              <w:pStyle w:val="TAL"/>
            </w:pPr>
            <w:r w:rsidRPr="00441CD0">
              <w:rPr>
                <w:lang w:eastAsia="zh-CN"/>
              </w:rPr>
              <w:t xml:space="preserve">Several IEs within the same IE type may be present to represent a list of </w:t>
            </w:r>
            <w:r>
              <w:rPr>
                <w:lang w:eastAsia="zh-CN"/>
              </w:rPr>
              <w:t>Traffic Endpoints</w:t>
            </w:r>
            <w:r w:rsidRPr="00441CD0">
              <w:rPr>
                <w:lang w:eastAsia="zh-CN"/>
              </w:rPr>
              <w:t xml:space="preserve"> to remove.</w:t>
            </w:r>
          </w:p>
        </w:tc>
        <w:tc>
          <w:tcPr>
            <w:tcW w:w="370" w:type="dxa"/>
            <w:tcBorders>
              <w:top w:val="single" w:sz="4" w:space="0" w:color="auto"/>
              <w:left w:val="single" w:sz="4" w:space="0" w:color="auto"/>
              <w:bottom w:val="single" w:sz="4" w:space="0" w:color="auto"/>
              <w:right w:val="single" w:sz="4" w:space="0" w:color="auto"/>
            </w:tcBorders>
            <w:hideMark/>
          </w:tcPr>
          <w:p w14:paraId="480973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D97818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509D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AEEE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D0B52C3" w14:textId="77777777" w:rsidR="00EE5860" w:rsidRPr="00441CD0" w:rsidRDefault="00EE5860" w:rsidP="00BB0E1F">
            <w:pPr>
              <w:pStyle w:val="TAC"/>
              <w:rPr>
                <w:lang w:val="x-none"/>
              </w:rPr>
            </w:pPr>
            <w:r w:rsidRPr="00441CD0">
              <w:rPr>
                <w:szCs w:val="18"/>
                <w:lang w:val="de-DE"/>
              </w:rPr>
              <w:t>Remove Traffic Endpoint</w:t>
            </w:r>
          </w:p>
        </w:tc>
      </w:tr>
      <w:tr w:rsidR="00EE5860" w:rsidRPr="00441CD0" w14:paraId="5A4525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DA5E69C" w14:textId="77777777" w:rsidR="00EE5860" w:rsidRPr="00441CD0" w:rsidRDefault="00EE5860" w:rsidP="00BB0E1F">
            <w:pPr>
              <w:pStyle w:val="TAL"/>
              <w:rPr>
                <w:szCs w:val="18"/>
                <w:lang w:val="de-DE"/>
              </w:rPr>
            </w:pPr>
            <w:r w:rsidRPr="00441CD0">
              <w:rPr>
                <w:szCs w:val="18"/>
                <w:lang w:val="de-DE"/>
              </w:rPr>
              <w:t>Create PDR</w:t>
            </w:r>
          </w:p>
        </w:tc>
        <w:tc>
          <w:tcPr>
            <w:tcW w:w="336" w:type="dxa"/>
            <w:tcBorders>
              <w:top w:val="single" w:sz="4" w:space="0" w:color="auto"/>
              <w:left w:val="single" w:sz="4" w:space="0" w:color="auto"/>
              <w:bottom w:val="single" w:sz="4" w:space="0" w:color="auto"/>
              <w:right w:val="single" w:sz="4" w:space="0" w:color="auto"/>
            </w:tcBorders>
            <w:hideMark/>
          </w:tcPr>
          <w:p w14:paraId="208CC9D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428D8EF" w14:textId="77777777" w:rsidR="00EE5860" w:rsidRPr="00441CD0" w:rsidRDefault="00EE5860" w:rsidP="00BB0E1F">
            <w:pPr>
              <w:pStyle w:val="TAL"/>
              <w:rPr>
                <w:lang w:val="en-US"/>
              </w:rPr>
            </w:pPr>
            <w:r w:rsidRPr="00441CD0">
              <w:t>This IE shall be present if the CP function requests the UP function to create a new PDR.</w:t>
            </w:r>
          </w:p>
          <w:p w14:paraId="3E1724C3" w14:textId="77777777" w:rsidR="00EE5860" w:rsidRPr="00441CD0" w:rsidRDefault="00EE5860" w:rsidP="00BB0E1F">
            <w:pPr>
              <w:pStyle w:val="TAL"/>
              <w:rPr>
                <w:lang w:eastAsia="zh-CN"/>
              </w:rPr>
            </w:pPr>
            <w:r w:rsidRPr="00441CD0">
              <w:rPr>
                <w:lang w:val="en-US"/>
              </w:rPr>
              <w:t>S</w:t>
            </w:r>
            <w:r w:rsidRPr="00441CD0">
              <w:rPr>
                <w:lang w:eastAsia="zh-CN"/>
              </w:rPr>
              <w:t xml:space="preserve">ee </w:t>
            </w:r>
            <w:r w:rsidRPr="00441CD0">
              <w:t>Table 7.5.2.2-1</w:t>
            </w:r>
            <w:r w:rsidRPr="00441CD0">
              <w:rPr>
                <w:lang w:eastAsia="zh-CN"/>
              </w:rPr>
              <w:t>.</w:t>
            </w:r>
          </w:p>
          <w:p w14:paraId="18EA21D0" w14:textId="77777777" w:rsidR="00EE5860" w:rsidRPr="00441CD0" w:rsidRDefault="00EE5860" w:rsidP="00BB0E1F">
            <w:pPr>
              <w:pStyle w:val="TAL"/>
            </w:pPr>
            <w:r w:rsidRPr="00441CD0">
              <w:rPr>
                <w:lang w:eastAsia="zh-CN"/>
              </w:rPr>
              <w:t>Several IEs within the same IE type may be present to represent a list of PDRs to create.</w:t>
            </w:r>
          </w:p>
        </w:tc>
        <w:tc>
          <w:tcPr>
            <w:tcW w:w="370" w:type="dxa"/>
            <w:tcBorders>
              <w:top w:val="single" w:sz="4" w:space="0" w:color="auto"/>
              <w:left w:val="single" w:sz="4" w:space="0" w:color="auto"/>
              <w:bottom w:val="single" w:sz="4" w:space="0" w:color="auto"/>
              <w:right w:val="single" w:sz="4" w:space="0" w:color="auto"/>
            </w:tcBorders>
            <w:hideMark/>
          </w:tcPr>
          <w:p w14:paraId="691FDB4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2C7E9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4018FD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F735C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8D68F52" w14:textId="77777777" w:rsidR="00EE5860" w:rsidRPr="00441CD0" w:rsidRDefault="00EE5860" w:rsidP="00BB0E1F">
            <w:pPr>
              <w:pStyle w:val="TAC"/>
            </w:pPr>
            <w:r w:rsidRPr="00441CD0">
              <w:rPr>
                <w:szCs w:val="18"/>
              </w:rPr>
              <w:t>Create PDR</w:t>
            </w:r>
          </w:p>
        </w:tc>
      </w:tr>
      <w:tr w:rsidR="00EE5860" w:rsidRPr="00441CD0" w14:paraId="038293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9A9D768" w14:textId="77777777" w:rsidR="00EE5860" w:rsidRPr="00441CD0" w:rsidRDefault="00EE5860" w:rsidP="00BB0E1F">
            <w:pPr>
              <w:pStyle w:val="TAL"/>
              <w:rPr>
                <w:szCs w:val="18"/>
                <w:lang w:val="de-DE"/>
              </w:rPr>
            </w:pPr>
            <w:r w:rsidRPr="00441CD0">
              <w:rPr>
                <w:szCs w:val="18"/>
                <w:lang w:val="de-DE"/>
              </w:rPr>
              <w:t>Create FAR</w:t>
            </w:r>
          </w:p>
        </w:tc>
        <w:tc>
          <w:tcPr>
            <w:tcW w:w="336" w:type="dxa"/>
            <w:tcBorders>
              <w:top w:val="single" w:sz="4" w:space="0" w:color="auto"/>
              <w:left w:val="single" w:sz="4" w:space="0" w:color="auto"/>
              <w:bottom w:val="single" w:sz="4" w:space="0" w:color="auto"/>
              <w:right w:val="single" w:sz="4" w:space="0" w:color="auto"/>
            </w:tcBorders>
            <w:hideMark/>
          </w:tcPr>
          <w:p w14:paraId="73B9792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D6A0591" w14:textId="6B2CE3DF" w:rsidR="00EE5860" w:rsidRPr="00441CD0" w:rsidRDefault="00EE5860" w:rsidP="00BB0E1F">
            <w:pPr>
              <w:pStyle w:val="TAL"/>
              <w:rPr>
                <w:lang w:eastAsia="zh-CN"/>
              </w:rPr>
            </w:pPr>
            <w:r w:rsidRPr="00441CD0">
              <w:rPr>
                <w:lang w:val="en-US"/>
              </w:rPr>
              <w:t>This IE shall be present if the CP function requests the UP function to create a new FAR.</w:t>
            </w:r>
            <w:r w:rsidR="00D014BF">
              <w:rPr>
                <w:lang w:val="en-US"/>
              </w:rPr>
              <w:t xml:space="preserve"> </w:t>
            </w:r>
            <w:r w:rsidRPr="00441CD0">
              <w:rPr>
                <w:lang w:val="en-US"/>
              </w:rPr>
              <w:t>S</w:t>
            </w:r>
            <w:r w:rsidRPr="00441CD0">
              <w:rPr>
                <w:lang w:eastAsia="zh-CN"/>
              </w:rPr>
              <w:t xml:space="preserve">ee </w:t>
            </w:r>
            <w:r w:rsidRPr="00441CD0">
              <w:t>Table 7.5.2.3-1</w:t>
            </w:r>
            <w:r w:rsidRPr="00441CD0">
              <w:rPr>
                <w:lang w:eastAsia="zh-CN"/>
              </w:rPr>
              <w:t>.</w:t>
            </w:r>
          </w:p>
          <w:p w14:paraId="57646643" w14:textId="77777777" w:rsidR="00EE5860" w:rsidRPr="00441CD0" w:rsidRDefault="00EE5860" w:rsidP="00BB0E1F">
            <w:pPr>
              <w:pStyle w:val="TAL"/>
            </w:pPr>
            <w:r w:rsidRPr="00441CD0">
              <w:rPr>
                <w:lang w:eastAsia="zh-CN"/>
              </w:rPr>
              <w:t>Several IEs within the same IE type may be present to represent a list of FARs to create.</w:t>
            </w:r>
          </w:p>
        </w:tc>
        <w:tc>
          <w:tcPr>
            <w:tcW w:w="370" w:type="dxa"/>
            <w:tcBorders>
              <w:top w:val="single" w:sz="4" w:space="0" w:color="auto"/>
              <w:left w:val="single" w:sz="4" w:space="0" w:color="auto"/>
              <w:bottom w:val="single" w:sz="4" w:space="0" w:color="auto"/>
              <w:right w:val="single" w:sz="4" w:space="0" w:color="auto"/>
            </w:tcBorders>
            <w:hideMark/>
          </w:tcPr>
          <w:p w14:paraId="41B4095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D6D86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39793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EBB5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7917D59" w14:textId="77777777" w:rsidR="00EE5860" w:rsidRPr="00441CD0" w:rsidRDefault="00EE5860" w:rsidP="00BB0E1F">
            <w:pPr>
              <w:pStyle w:val="TAC"/>
              <w:rPr>
                <w:szCs w:val="18"/>
              </w:rPr>
            </w:pPr>
            <w:r w:rsidRPr="00441CD0">
              <w:rPr>
                <w:szCs w:val="18"/>
              </w:rPr>
              <w:t>Create FAR</w:t>
            </w:r>
          </w:p>
        </w:tc>
      </w:tr>
      <w:tr w:rsidR="00EE5860" w:rsidRPr="00441CD0" w14:paraId="55E1276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66483A" w14:textId="77777777" w:rsidR="00EE5860" w:rsidRPr="00441CD0" w:rsidRDefault="00EE5860" w:rsidP="00BB0E1F">
            <w:pPr>
              <w:pStyle w:val="TAL"/>
              <w:rPr>
                <w:szCs w:val="18"/>
              </w:rPr>
            </w:pPr>
            <w:r w:rsidRPr="00441CD0">
              <w:rPr>
                <w:szCs w:val="18"/>
              </w:rPr>
              <w:t>Create URR</w:t>
            </w:r>
          </w:p>
        </w:tc>
        <w:tc>
          <w:tcPr>
            <w:tcW w:w="336" w:type="dxa"/>
            <w:tcBorders>
              <w:top w:val="single" w:sz="4" w:space="0" w:color="auto"/>
              <w:left w:val="single" w:sz="4" w:space="0" w:color="auto"/>
              <w:bottom w:val="single" w:sz="4" w:space="0" w:color="auto"/>
              <w:right w:val="single" w:sz="4" w:space="0" w:color="auto"/>
            </w:tcBorders>
            <w:hideMark/>
          </w:tcPr>
          <w:p w14:paraId="45EDB08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996A74" w14:textId="77777777" w:rsidR="00EE5860" w:rsidRPr="00441CD0" w:rsidRDefault="00EE5860" w:rsidP="00BB0E1F">
            <w:pPr>
              <w:pStyle w:val="TAL"/>
              <w:rPr>
                <w:lang w:eastAsia="zh-CN"/>
              </w:rPr>
            </w:pPr>
            <w:r w:rsidRPr="00441CD0">
              <w:rPr>
                <w:lang w:val="en-US"/>
              </w:rPr>
              <w:t>This IE shall be present if the CP function requests the UP function to create a new URR. S</w:t>
            </w:r>
            <w:r w:rsidRPr="00441CD0">
              <w:rPr>
                <w:lang w:eastAsia="zh-CN"/>
              </w:rPr>
              <w:t xml:space="preserve">ee </w:t>
            </w:r>
            <w:r w:rsidRPr="00441CD0">
              <w:t>Table 7.5.2.4-1</w:t>
            </w:r>
            <w:r w:rsidRPr="00441CD0">
              <w:rPr>
                <w:lang w:eastAsia="zh-CN"/>
              </w:rPr>
              <w:t>.</w:t>
            </w:r>
          </w:p>
          <w:p w14:paraId="7A95CE50" w14:textId="77777777" w:rsidR="00EE5860" w:rsidRPr="00441CD0" w:rsidRDefault="00EE5860" w:rsidP="00BB0E1F">
            <w:pPr>
              <w:pStyle w:val="TAL"/>
              <w:rPr>
                <w:lang w:val="en-US"/>
              </w:rPr>
            </w:pPr>
            <w:r w:rsidRPr="00441CD0">
              <w:rPr>
                <w:lang w:eastAsia="zh-CN"/>
              </w:rPr>
              <w:t>Several IEs within the same IE type may be present to represent a list of URRs to create.</w:t>
            </w:r>
          </w:p>
        </w:tc>
        <w:tc>
          <w:tcPr>
            <w:tcW w:w="370" w:type="dxa"/>
            <w:tcBorders>
              <w:top w:val="single" w:sz="4" w:space="0" w:color="auto"/>
              <w:left w:val="single" w:sz="4" w:space="0" w:color="auto"/>
              <w:bottom w:val="single" w:sz="4" w:space="0" w:color="auto"/>
              <w:right w:val="single" w:sz="4" w:space="0" w:color="auto"/>
            </w:tcBorders>
            <w:hideMark/>
          </w:tcPr>
          <w:p w14:paraId="6018BBA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FE4321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06355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DDBCC0E"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43023FB" w14:textId="77777777" w:rsidR="00EE5860" w:rsidRPr="00441CD0" w:rsidRDefault="00EE5860" w:rsidP="00BB0E1F">
            <w:pPr>
              <w:pStyle w:val="TAC"/>
              <w:rPr>
                <w:szCs w:val="18"/>
              </w:rPr>
            </w:pPr>
            <w:r w:rsidRPr="00441CD0">
              <w:rPr>
                <w:szCs w:val="18"/>
              </w:rPr>
              <w:t>Create URR</w:t>
            </w:r>
          </w:p>
        </w:tc>
      </w:tr>
      <w:tr w:rsidR="00EE5860" w:rsidRPr="00441CD0" w14:paraId="789844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9B2793C" w14:textId="77777777" w:rsidR="00EE5860" w:rsidRPr="00441CD0" w:rsidRDefault="00EE5860" w:rsidP="00BB0E1F">
            <w:pPr>
              <w:pStyle w:val="TAL"/>
              <w:rPr>
                <w:szCs w:val="18"/>
              </w:rPr>
            </w:pPr>
            <w:r w:rsidRPr="00441CD0">
              <w:rPr>
                <w:szCs w:val="18"/>
              </w:rPr>
              <w:t>Create QER</w:t>
            </w:r>
          </w:p>
        </w:tc>
        <w:tc>
          <w:tcPr>
            <w:tcW w:w="336" w:type="dxa"/>
            <w:tcBorders>
              <w:top w:val="single" w:sz="4" w:space="0" w:color="auto"/>
              <w:left w:val="single" w:sz="4" w:space="0" w:color="auto"/>
              <w:bottom w:val="single" w:sz="4" w:space="0" w:color="auto"/>
              <w:right w:val="single" w:sz="4" w:space="0" w:color="auto"/>
            </w:tcBorders>
            <w:hideMark/>
          </w:tcPr>
          <w:p w14:paraId="0EE1B73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43E3FE1" w14:textId="77777777" w:rsidR="00EE5860" w:rsidRPr="00441CD0" w:rsidRDefault="00EE5860" w:rsidP="00BB0E1F">
            <w:pPr>
              <w:pStyle w:val="TAL"/>
              <w:rPr>
                <w:lang w:eastAsia="zh-CN"/>
              </w:rPr>
            </w:pPr>
            <w:r w:rsidRPr="00441CD0">
              <w:rPr>
                <w:lang w:val="en-US"/>
              </w:rPr>
              <w:t>This IE shall be present if the CP function requests the UP function to create a new QER. S</w:t>
            </w:r>
            <w:r w:rsidRPr="00441CD0">
              <w:rPr>
                <w:lang w:eastAsia="zh-CN"/>
              </w:rPr>
              <w:t xml:space="preserve">ee </w:t>
            </w:r>
            <w:r w:rsidRPr="00441CD0">
              <w:t>Table 7.5.2.5-1</w:t>
            </w:r>
            <w:r w:rsidRPr="00441CD0">
              <w:rPr>
                <w:lang w:eastAsia="zh-CN"/>
              </w:rPr>
              <w:t>.</w:t>
            </w:r>
          </w:p>
          <w:p w14:paraId="6325431F" w14:textId="77777777" w:rsidR="00EE5860" w:rsidRPr="00441CD0" w:rsidRDefault="00EE5860" w:rsidP="00BB0E1F">
            <w:pPr>
              <w:pStyle w:val="TAL"/>
              <w:rPr>
                <w:lang w:val="en-US"/>
              </w:rPr>
            </w:pPr>
            <w:r w:rsidRPr="00441CD0">
              <w:rPr>
                <w:lang w:eastAsia="zh-CN"/>
              </w:rPr>
              <w:t>Several IEs within the same IE type may be present to represent a list of QERs to create.</w:t>
            </w:r>
          </w:p>
        </w:tc>
        <w:tc>
          <w:tcPr>
            <w:tcW w:w="370" w:type="dxa"/>
            <w:tcBorders>
              <w:top w:val="single" w:sz="4" w:space="0" w:color="auto"/>
              <w:left w:val="single" w:sz="4" w:space="0" w:color="auto"/>
              <w:bottom w:val="single" w:sz="4" w:space="0" w:color="auto"/>
              <w:right w:val="single" w:sz="4" w:space="0" w:color="auto"/>
            </w:tcBorders>
            <w:hideMark/>
          </w:tcPr>
          <w:p w14:paraId="278CF8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1593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395CA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A4C7FD"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19913C5" w14:textId="77777777" w:rsidR="00EE5860" w:rsidRPr="00441CD0" w:rsidRDefault="00EE5860" w:rsidP="00BB0E1F">
            <w:pPr>
              <w:pStyle w:val="TAC"/>
              <w:rPr>
                <w:szCs w:val="18"/>
              </w:rPr>
            </w:pPr>
            <w:r w:rsidRPr="00441CD0">
              <w:rPr>
                <w:szCs w:val="18"/>
              </w:rPr>
              <w:t>Create QER</w:t>
            </w:r>
          </w:p>
        </w:tc>
      </w:tr>
      <w:tr w:rsidR="00EE5860" w:rsidRPr="00441CD0" w14:paraId="25433D5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92984D" w14:textId="77777777" w:rsidR="00EE5860" w:rsidRPr="00441CD0" w:rsidRDefault="00EE5860" w:rsidP="00BB0E1F">
            <w:pPr>
              <w:pStyle w:val="TAL"/>
              <w:rPr>
                <w:szCs w:val="18"/>
              </w:rPr>
            </w:pPr>
            <w:r w:rsidRPr="00441CD0">
              <w:rPr>
                <w:szCs w:val="18"/>
              </w:rPr>
              <w:t>Create BAR</w:t>
            </w:r>
          </w:p>
        </w:tc>
        <w:tc>
          <w:tcPr>
            <w:tcW w:w="336" w:type="dxa"/>
            <w:tcBorders>
              <w:top w:val="single" w:sz="4" w:space="0" w:color="auto"/>
              <w:left w:val="single" w:sz="4" w:space="0" w:color="auto"/>
              <w:bottom w:val="single" w:sz="4" w:space="0" w:color="auto"/>
              <w:right w:val="single" w:sz="4" w:space="0" w:color="auto"/>
            </w:tcBorders>
            <w:hideMark/>
          </w:tcPr>
          <w:p w14:paraId="06E982F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750F72C" w14:textId="77777777" w:rsidR="00EE5860" w:rsidRPr="00441CD0" w:rsidRDefault="00EE5860" w:rsidP="00BB0E1F">
            <w:pPr>
              <w:pStyle w:val="TAL"/>
              <w:rPr>
                <w:lang w:val="en-US"/>
              </w:rPr>
            </w:pPr>
            <w:r w:rsidRPr="00441CD0">
              <w:t>This IE shall be present if the CP function requests the UP function to create a new BAR.</w:t>
            </w:r>
          </w:p>
          <w:p w14:paraId="08271F7D" w14:textId="77777777" w:rsidR="00EE5860" w:rsidRPr="00441CD0" w:rsidRDefault="00EE5860" w:rsidP="00BB0E1F">
            <w:pPr>
              <w:pStyle w:val="TAL"/>
              <w:rPr>
                <w:lang w:val="en-US"/>
              </w:rPr>
            </w:pPr>
            <w:r w:rsidRPr="00441CD0">
              <w:rPr>
                <w:lang w:val="en-US"/>
              </w:rPr>
              <w:t>S</w:t>
            </w:r>
            <w:r w:rsidRPr="00441CD0">
              <w:rPr>
                <w:lang w:eastAsia="zh-CN"/>
              </w:rPr>
              <w:t xml:space="preserve">ee </w:t>
            </w:r>
            <w:r w:rsidRPr="00441CD0">
              <w:t>Table 7.5.2.</w:t>
            </w:r>
            <w:r w:rsidRPr="00441CD0">
              <w:rPr>
                <w:lang w:val="de-DE"/>
              </w:rPr>
              <w:t>6</w:t>
            </w:r>
            <w:r w:rsidRPr="00441CD0">
              <w:t>-</w:t>
            </w:r>
            <w:r w:rsidRPr="00441CD0">
              <w:rPr>
                <w:lang w:val="de-DE"/>
              </w:rPr>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FEFC358"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25E50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CF2FA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630C4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DAE2FF" w14:textId="77777777" w:rsidR="00EE5860" w:rsidRPr="00441CD0" w:rsidRDefault="00EE5860" w:rsidP="00BB0E1F">
            <w:pPr>
              <w:pStyle w:val="TAC"/>
              <w:rPr>
                <w:szCs w:val="18"/>
              </w:rPr>
            </w:pPr>
            <w:r w:rsidRPr="00441CD0">
              <w:rPr>
                <w:szCs w:val="18"/>
              </w:rPr>
              <w:t>Create BAR</w:t>
            </w:r>
          </w:p>
        </w:tc>
      </w:tr>
      <w:tr w:rsidR="00EE5860" w:rsidRPr="00441CD0" w14:paraId="663DCA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F95BB68" w14:textId="77777777" w:rsidR="00EE5860" w:rsidRPr="00441CD0" w:rsidRDefault="00EE5860" w:rsidP="00BB0E1F">
            <w:pPr>
              <w:pStyle w:val="TAL"/>
              <w:rPr>
                <w:szCs w:val="18"/>
              </w:rPr>
            </w:pPr>
            <w:r w:rsidRPr="00441CD0">
              <w:rPr>
                <w:szCs w:val="18"/>
              </w:rPr>
              <w:t xml:space="preserve">Create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4E43351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879B16" w14:textId="77777777" w:rsidR="000D59B0" w:rsidRDefault="00EE5860" w:rsidP="000D59B0">
            <w:pPr>
              <w:pStyle w:val="TAL"/>
              <w:rPr>
                <w:lang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created,</w:t>
            </w:r>
            <w:r w:rsidRPr="00441CD0">
              <w:rPr>
                <w:szCs w:val="18"/>
                <w:lang w:val="en-US" w:eastAsia="zh-CN"/>
              </w:rPr>
              <w:t xml:space="preserve"> if the UP function has indicated support of PDI optimization.</w:t>
            </w:r>
            <w:r w:rsidRPr="00441CD0">
              <w:rPr>
                <w:lang w:val="en-US"/>
              </w:rPr>
              <w:t xml:space="preserve"> S</w:t>
            </w:r>
            <w:r w:rsidRPr="00441CD0">
              <w:rPr>
                <w:lang w:eastAsia="zh-CN"/>
              </w:rPr>
              <w:t xml:space="preserve">ee </w:t>
            </w:r>
            <w:r w:rsidRPr="00441CD0">
              <w:t>Table 7.5.2.7-1</w:t>
            </w:r>
            <w:r w:rsidRPr="00441CD0">
              <w:rPr>
                <w:lang w:eastAsia="zh-CN"/>
              </w:rPr>
              <w:t>.</w:t>
            </w:r>
          </w:p>
          <w:p w14:paraId="03595316" w14:textId="185572A9" w:rsidR="00EE5860" w:rsidRPr="00441CD0" w:rsidRDefault="000D59B0" w:rsidP="000D59B0">
            <w:pPr>
              <w:pStyle w:val="TAL"/>
            </w:pPr>
            <w:r w:rsidRPr="00441CD0">
              <w:rPr>
                <w:lang w:eastAsia="zh-CN"/>
              </w:rPr>
              <w:t xml:space="preserve">Several IEs within the same IE type may be present to represent a list of </w:t>
            </w:r>
            <w:r>
              <w:rPr>
                <w:lang w:eastAsia="zh-CN"/>
              </w:rPr>
              <w:t>Traffic Endpoints</w:t>
            </w:r>
            <w:r w:rsidRPr="00441CD0">
              <w:rPr>
                <w:lang w:eastAsia="zh-CN"/>
              </w:rPr>
              <w:t xml:space="preserve"> to </w:t>
            </w:r>
            <w:r>
              <w:rPr>
                <w:lang w:eastAsia="zh-CN"/>
              </w:rPr>
              <w:t>create</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4D5134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51B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B4751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FC880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EFBA035" w14:textId="77777777" w:rsidR="00EE5860" w:rsidRPr="00441CD0" w:rsidRDefault="00EE5860" w:rsidP="00BB0E1F">
            <w:pPr>
              <w:pStyle w:val="TAC"/>
              <w:rPr>
                <w:szCs w:val="18"/>
                <w:lang w:val="x-none"/>
              </w:rPr>
            </w:pPr>
            <w:r w:rsidRPr="00441CD0">
              <w:rPr>
                <w:szCs w:val="18"/>
              </w:rPr>
              <w:t xml:space="preserve">Create </w:t>
            </w:r>
            <w:r w:rsidRPr="00441CD0">
              <w:rPr>
                <w:szCs w:val="18"/>
                <w:lang w:val="de-DE"/>
              </w:rPr>
              <w:t>Traffic Endpoint</w:t>
            </w:r>
          </w:p>
        </w:tc>
      </w:tr>
      <w:tr w:rsidR="00EE5860" w:rsidRPr="00441CD0" w14:paraId="59C8B1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B7D226C" w14:textId="77777777" w:rsidR="00EE5860" w:rsidRPr="00441CD0" w:rsidRDefault="00EE5860" w:rsidP="00BB0E1F">
            <w:pPr>
              <w:pStyle w:val="TAL"/>
              <w:rPr>
                <w:szCs w:val="18"/>
              </w:rPr>
            </w:pPr>
            <w:r w:rsidRPr="00441CD0">
              <w:rPr>
                <w:szCs w:val="18"/>
              </w:rPr>
              <w:t>Update PDR</w:t>
            </w:r>
          </w:p>
        </w:tc>
        <w:tc>
          <w:tcPr>
            <w:tcW w:w="336" w:type="dxa"/>
            <w:tcBorders>
              <w:top w:val="single" w:sz="4" w:space="0" w:color="auto"/>
              <w:left w:val="single" w:sz="4" w:space="0" w:color="auto"/>
              <w:bottom w:val="single" w:sz="4" w:space="0" w:color="auto"/>
              <w:right w:val="single" w:sz="4" w:space="0" w:color="auto"/>
            </w:tcBorders>
            <w:hideMark/>
          </w:tcPr>
          <w:p w14:paraId="3A9E70F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B5F69A6" w14:textId="77777777" w:rsidR="00EE5860" w:rsidRPr="00441CD0" w:rsidRDefault="00EE5860" w:rsidP="00BB0E1F">
            <w:pPr>
              <w:pStyle w:val="TAL"/>
              <w:rPr>
                <w:lang w:eastAsia="zh-CN"/>
              </w:rPr>
            </w:pPr>
            <w:r w:rsidRPr="00441CD0">
              <w:rPr>
                <w:lang w:val="en-US"/>
              </w:rPr>
              <w:t>This IE shall be present if a PDR previously created for the PFCP session need to be modified. S</w:t>
            </w:r>
            <w:r w:rsidRPr="00441CD0">
              <w:rPr>
                <w:lang w:eastAsia="zh-CN"/>
              </w:rPr>
              <w:t xml:space="preserve">ee </w:t>
            </w:r>
            <w:r w:rsidRPr="00441CD0">
              <w:t>Table 7.5.4.2-1</w:t>
            </w:r>
            <w:r w:rsidRPr="00441CD0">
              <w:rPr>
                <w:lang w:eastAsia="zh-CN"/>
              </w:rPr>
              <w:t>.</w:t>
            </w:r>
          </w:p>
          <w:p w14:paraId="4664E390" w14:textId="77777777" w:rsidR="00EE5860" w:rsidRPr="00441CD0" w:rsidRDefault="00EE5860" w:rsidP="00BB0E1F">
            <w:pPr>
              <w:pStyle w:val="TAL"/>
              <w:rPr>
                <w:lang w:val="en-US"/>
              </w:rPr>
            </w:pPr>
            <w:r w:rsidRPr="00441CD0">
              <w:rPr>
                <w:lang w:eastAsia="zh-CN"/>
              </w:rPr>
              <w:t>Several IEs within the same IE type may be present to represent a list of PDRs to update.</w:t>
            </w:r>
          </w:p>
        </w:tc>
        <w:tc>
          <w:tcPr>
            <w:tcW w:w="370" w:type="dxa"/>
            <w:tcBorders>
              <w:top w:val="single" w:sz="4" w:space="0" w:color="auto"/>
              <w:left w:val="single" w:sz="4" w:space="0" w:color="auto"/>
              <w:bottom w:val="single" w:sz="4" w:space="0" w:color="auto"/>
              <w:right w:val="single" w:sz="4" w:space="0" w:color="auto"/>
            </w:tcBorders>
            <w:hideMark/>
          </w:tcPr>
          <w:p w14:paraId="277AF8A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A1393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1CCF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40A21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996D079" w14:textId="77777777" w:rsidR="00EE5860" w:rsidRPr="00441CD0" w:rsidRDefault="00EE5860" w:rsidP="00BB0E1F">
            <w:pPr>
              <w:pStyle w:val="TAC"/>
              <w:rPr>
                <w:szCs w:val="18"/>
              </w:rPr>
            </w:pPr>
            <w:r w:rsidRPr="00441CD0">
              <w:rPr>
                <w:szCs w:val="18"/>
              </w:rPr>
              <w:t>Update PDR</w:t>
            </w:r>
          </w:p>
        </w:tc>
      </w:tr>
      <w:tr w:rsidR="00EE5860" w:rsidRPr="00441CD0" w14:paraId="631DAC5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594138" w14:textId="77777777" w:rsidR="00EE5860" w:rsidRPr="00441CD0" w:rsidRDefault="00EE5860" w:rsidP="00BB0E1F">
            <w:pPr>
              <w:pStyle w:val="TAL"/>
              <w:rPr>
                <w:szCs w:val="18"/>
              </w:rPr>
            </w:pPr>
            <w:r w:rsidRPr="00441CD0">
              <w:rPr>
                <w:szCs w:val="18"/>
              </w:rPr>
              <w:t>Update FAR</w:t>
            </w:r>
          </w:p>
        </w:tc>
        <w:tc>
          <w:tcPr>
            <w:tcW w:w="336" w:type="dxa"/>
            <w:tcBorders>
              <w:top w:val="single" w:sz="4" w:space="0" w:color="auto"/>
              <w:left w:val="single" w:sz="4" w:space="0" w:color="auto"/>
              <w:bottom w:val="single" w:sz="4" w:space="0" w:color="auto"/>
              <w:right w:val="single" w:sz="4" w:space="0" w:color="auto"/>
            </w:tcBorders>
            <w:hideMark/>
          </w:tcPr>
          <w:p w14:paraId="1227A29D"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5962D64" w14:textId="77777777" w:rsidR="00EE5860" w:rsidRPr="00441CD0" w:rsidRDefault="00EE5860" w:rsidP="00BB0E1F">
            <w:pPr>
              <w:pStyle w:val="TAL"/>
            </w:pPr>
            <w:r w:rsidRPr="00441CD0">
              <w:rPr>
                <w:lang w:val="en-US"/>
              </w:rPr>
              <w:t xml:space="preserve">This IE shall be present if a FAR previously created for the PFCP session need to be modified. </w:t>
            </w:r>
            <w:r w:rsidRPr="00441CD0">
              <w:rPr>
                <w:lang w:eastAsia="zh-CN"/>
              </w:rPr>
              <w:t xml:space="preserve">See </w:t>
            </w:r>
            <w:r w:rsidRPr="00441CD0">
              <w:t>Table 7.5.4.3-1</w:t>
            </w:r>
            <w:r w:rsidRPr="00441CD0">
              <w:rPr>
                <w:lang w:eastAsia="zh-CN"/>
              </w:rPr>
              <w:t>. Several IEs within the same IE type may be present to represent a list of FARs to update.</w:t>
            </w:r>
          </w:p>
        </w:tc>
        <w:tc>
          <w:tcPr>
            <w:tcW w:w="370" w:type="dxa"/>
            <w:tcBorders>
              <w:top w:val="single" w:sz="4" w:space="0" w:color="auto"/>
              <w:left w:val="single" w:sz="4" w:space="0" w:color="auto"/>
              <w:bottom w:val="single" w:sz="4" w:space="0" w:color="auto"/>
              <w:right w:val="single" w:sz="4" w:space="0" w:color="auto"/>
            </w:tcBorders>
            <w:hideMark/>
          </w:tcPr>
          <w:p w14:paraId="3D580C5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DDB26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12FD7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3112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05EB39" w14:textId="77777777" w:rsidR="00EE5860" w:rsidRPr="00441CD0" w:rsidRDefault="00EE5860" w:rsidP="00BB0E1F">
            <w:pPr>
              <w:pStyle w:val="TAC"/>
              <w:rPr>
                <w:szCs w:val="18"/>
              </w:rPr>
            </w:pPr>
            <w:r w:rsidRPr="00441CD0">
              <w:rPr>
                <w:szCs w:val="18"/>
              </w:rPr>
              <w:t>Update FAR</w:t>
            </w:r>
          </w:p>
        </w:tc>
      </w:tr>
      <w:tr w:rsidR="00EE5860" w:rsidRPr="00441CD0" w14:paraId="7B6B7B3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4688BA0" w14:textId="77777777" w:rsidR="00EE5860" w:rsidRPr="00441CD0" w:rsidRDefault="00EE5860" w:rsidP="00BB0E1F">
            <w:pPr>
              <w:pStyle w:val="TAL"/>
              <w:rPr>
                <w:szCs w:val="18"/>
              </w:rPr>
            </w:pPr>
            <w:r w:rsidRPr="00441CD0">
              <w:rPr>
                <w:szCs w:val="18"/>
              </w:rPr>
              <w:lastRenderedPageBreak/>
              <w:t>Update URR</w:t>
            </w:r>
          </w:p>
        </w:tc>
        <w:tc>
          <w:tcPr>
            <w:tcW w:w="336" w:type="dxa"/>
            <w:tcBorders>
              <w:top w:val="single" w:sz="4" w:space="0" w:color="auto"/>
              <w:left w:val="single" w:sz="4" w:space="0" w:color="auto"/>
              <w:bottom w:val="single" w:sz="4" w:space="0" w:color="auto"/>
              <w:right w:val="single" w:sz="4" w:space="0" w:color="auto"/>
            </w:tcBorders>
            <w:hideMark/>
          </w:tcPr>
          <w:p w14:paraId="39C137B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4824E7A" w14:textId="77777777" w:rsidR="00EE5860" w:rsidRPr="00441CD0" w:rsidRDefault="00EE5860" w:rsidP="00BB0E1F">
            <w:pPr>
              <w:pStyle w:val="TAL"/>
              <w:rPr>
                <w:lang w:val="en-US"/>
              </w:rPr>
            </w:pPr>
            <w:r w:rsidRPr="00441CD0">
              <w:rPr>
                <w:lang w:val="en-US"/>
              </w:rPr>
              <w:t>This IE shall be present if URR(s) previously created for the PFCP session need to be modified.</w:t>
            </w:r>
          </w:p>
          <w:p w14:paraId="56097B9B" w14:textId="77777777" w:rsidR="00EE5860" w:rsidRPr="00441CD0" w:rsidRDefault="00EE5860" w:rsidP="00BB0E1F">
            <w:pPr>
              <w:pStyle w:val="TAL"/>
              <w:rPr>
                <w:lang w:val="en-US"/>
              </w:rPr>
            </w:pPr>
            <w:r w:rsidRPr="00441CD0">
              <w:rPr>
                <w:lang w:eastAsia="zh-CN"/>
              </w:rPr>
              <w:t>Several IEs within the same IE type may be present to represent a list of modified URRs.</w:t>
            </w:r>
            <w:r w:rsidRPr="00441CD0">
              <w:rPr>
                <w:lang w:val="en-US"/>
              </w:rPr>
              <w:t xml:space="preserve"> Previously URRs that are not modified shall not be included. S</w:t>
            </w:r>
            <w:r w:rsidRPr="00441CD0">
              <w:rPr>
                <w:lang w:eastAsia="zh-CN"/>
              </w:rPr>
              <w:t xml:space="preserve">ee </w:t>
            </w:r>
            <w:r w:rsidRPr="00441CD0">
              <w:t>Table 7.5.4.4-1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4D7C89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538310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7BE05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FEE9A2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9C54BC" w14:textId="77777777" w:rsidR="00EE5860" w:rsidRPr="00441CD0" w:rsidRDefault="00EE5860" w:rsidP="00BB0E1F">
            <w:pPr>
              <w:pStyle w:val="TAC"/>
              <w:rPr>
                <w:szCs w:val="18"/>
              </w:rPr>
            </w:pPr>
            <w:r w:rsidRPr="00441CD0">
              <w:rPr>
                <w:szCs w:val="18"/>
              </w:rPr>
              <w:t>Update URR</w:t>
            </w:r>
          </w:p>
        </w:tc>
      </w:tr>
      <w:tr w:rsidR="00EE5860" w:rsidRPr="00441CD0" w14:paraId="5274D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5632C1F" w14:textId="77777777" w:rsidR="00EE5860" w:rsidRPr="00441CD0" w:rsidRDefault="00EE5860" w:rsidP="00BB0E1F">
            <w:pPr>
              <w:pStyle w:val="TAL"/>
              <w:rPr>
                <w:szCs w:val="18"/>
              </w:rPr>
            </w:pPr>
            <w:r w:rsidRPr="00441CD0">
              <w:rPr>
                <w:szCs w:val="18"/>
              </w:rPr>
              <w:t>Update QER</w:t>
            </w:r>
          </w:p>
        </w:tc>
        <w:tc>
          <w:tcPr>
            <w:tcW w:w="336" w:type="dxa"/>
            <w:tcBorders>
              <w:top w:val="single" w:sz="4" w:space="0" w:color="auto"/>
              <w:left w:val="single" w:sz="4" w:space="0" w:color="auto"/>
              <w:bottom w:val="single" w:sz="4" w:space="0" w:color="auto"/>
              <w:right w:val="single" w:sz="4" w:space="0" w:color="auto"/>
            </w:tcBorders>
            <w:hideMark/>
          </w:tcPr>
          <w:p w14:paraId="28A0893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1BBCDCE" w14:textId="77777777" w:rsidR="00EE5860" w:rsidRPr="00441CD0" w:rsidRDefault="00EE5860" w:rsidP="00BB0E1F">
            <w:pPr>
              <w:pStyle w:val="TAL"/>
              <w:rPr>
                <w:lang w:val="en-US"/>
              </w:rPr>
            </w:pPr>
            <w:r w:rsidRPr="00441CD0">
              <w:rPr>
                <w:lang w:val="en-US"/>
              </w:rPr>
              <w:t>This IE shall be present if QER(s) previously created for the PFCP session need to be modified.</w:t>
            </w:r>
          </w:p>
          <w:p w14:paraId="0CD329BC" w14:textId="77777777" w:rsidR="00EE5860" w:rsidRPr="00441CD0" w:rsidRDefault="00EE5860" w:rsidP="00BB0E1F">
            <w:pPr>
              <w:pStyle w:val="TAL"/>
              <w:rPr>
                <w:lang w:eastAsia="zh-CN"/>
              </w:rPr>
            </w:pPr>
            <w:r w:rsidRPr="00441CD0">
              <w:rPr>
                <w:lang w:eastAsia="zh-CN"/>
              </w:rPr>
              <w:t>Several IEs within the same IE type may be present to represent a list of modified QERs.</w:t>
            </w:r>
          </w:p>
          <w:p w14:paraId="1BF4D93B" w14:textId="77777777" w:rsidR="00EE5860" w:rsidRPr="00441CD0" w:rsidRDefault="00EE5860" w:rsidP="00BB0E1F">
            <w:pPr>
              <w:pStyle w:val="TAL"/>
              <w:rPr>
                <w:lang w:val="en-US"/>
              </w:rPr>
            </w:pPr>
            <w:r w:rsidRPr="00441CD0">
              <w:rPr>
                <w:lang w:eastAsia="zh-CN"/>
              </w:rPr>
              <w:t>Previously created QERs that are not modified shall not be included.</w:t>
            </w:r>
          </w:p>
          <w:p w14:paraId="1B3E6E4C" w14:textId="77777777" w:rsidR="00EE5860" w:rsidRPr="00441CD0" w:rsidRDefault="00EE5860" w:rsidP="00BB0E1F">
            <w:pPr>
              <w:pStyle w:val="TAL"/>
              <w:rPr>
                <w:lang w:val="en-US"/>
              </w:rPr>
            </w:pPr>
            <w:r w:rsidRPr="00441CD0">
              <w:rPr>
                <w:lang w:eastAsia="zh-CN"/>
              </w:rPr>
              <w:t xml:space="preserve">See </w:t>
            </w:r>
            <w:r w:rsidRPr="00441CD0">
              <w:t>Table 7.5.4.5-1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51A267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434AD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9A4A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18E1C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A9A09C0" w14:textId="77777777" w:rsidR="00EE5860" w:rsidRPr="00441CD0" w:rsidRDefault="00EE5860" w:rsidP="00BB0E1F">
            <w:pPr>
              <w:pStyle w:val="TAC"/>
              <w:rPr>
                <w:szCs w:val="18"/>
              </w:rPr>
            </w:pPr>
            <w:r w:rsidRPr="00441CD0">
              <w:rPr>
                <w:szCs w:val="18"/>
              </w:rPr>
              <w:t>Update QER</w:t>
            </w:r>
          </w:p>
        </w:tc>
      </w:tr>
      <w:tr w:rsidR="00EE5860" w:rsidRPr="00441CD0" w14:paraId="687158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E8A3C1" w14:textId="77777777" w:rsidR="00EE5860" w:rsidRPr="00441CD0" w:rsidRDefault="00EE5860" w:rsidP="00BB0E1F">
            <w:pPr>
              <w:pStyle w:val="TAL"/>
              <w:rPr>
                <w:szCs w:val="18"/>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05DF0725"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821DCB9"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261D8D96"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CD67F1" w14:textId="77777777" w:rsidR="00EE5860" w:rsidRPr="00441CD0" w:rsidRDefault="00EE5860" w:rsidP="00BB0E1F">
            <w:pPr>
              <w:pStyle w:val="TAL"/>
              <w:rPr>
                <w:lang w:val="en-US"/>
              </w:rPr>
            </w:pPr>
            <w:r w:rsidRPr="00441CD0">
              <w:rPr>
                <w:lang w:eastAsia="zh-CN"/>
              </w:rPr>
              <w:t xml:space="preserve">See </w:t>
            </w:r>
            <w:r w:rsidRPr="00441CD0">
              <w:t>Table 7.5.4.</w:t>
            </w:r>
            <w:r w:rsidRPr="00441CD0">
              <w:rPr>
                <w:lang w:val="de-DE"/>
              </w:rPr>
              <w:t>11-1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119681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6BADE2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9EA111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39E16F7"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2E3CE62" w14:textId="77777777" w:rsidR="00EE5860" w:rsidRPr="00441CD0" w:rsidRDefault="00EE5860" w:rsidP="00BB0E1F">
            <w:pPr>
              <w:pStyle w:val="TAC"/>
              <w:rPr>
                <w:szCs w:val="18"/>
              </w:rPr>
            </w:pPr>
            <w:r w:rsidRPr="00441CD0">
              <w:rPr>
                <w:szCs w:val="18"/>
              </w:rPr>
              <w:t>Update BAR</w:t>
            </w:r>
          </w:p>
        </w:tc>
      </w:tr>
      <w:tr w:rsidR="00EE5860" w:rsidRPr="00441CD0" w14:paraId="17546D1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F5BEFC0" w14:textId="77777777" w:rsidR="00EE5860" w:rsidRPr="00441CD0" w:rsidRDefault="00EE5860" w:rsidP="00BB0E1F">
            <w:pPr>
              <w:pStyle w:val="TAL"/>
              <w:rPr>
                <w:szCs w:val="18"/>
              </w:rPr>
            </w:pPr>
            <w:r w:rsidRPr="00441CD0">
              <w:t xml:space="preserve">Update </w:t>
            </w:r>
            <w:r w:rsidRPr="00441CD0">
              <w:rPr>
                <w:szCs w:val="18"/>
                <w:lang w:val="de-DE"/>
              </w:rPr>
              <w:t>Traffic Endpoint</w:t>
            </w:r>
          </w:p>
        </w:tc>
        <w:tc>
          <w:tcPr>
            <w:tcW w:w="336" w:type="dxa"/>
            <w:tcBorders>
              <w:top w:val="single" w:sz="4" w:space="0" w:color="auto"/>
              <w:left w:val="single" w:sz="4" w:space="0" w:color="auto"/>
              <w:bottom w:val="single" w:sz="4" w:space="0" w:color="auto"/>
              <w:right w:val="single" w:sz="4" w:space="0" w:color="auto"/>
            </w:tcBorders>
            <w:hideMark/>
          </w:tcPr>
          <w:p w14:paraId="650971C3"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65E3DF3" w14:textId="77777777" w:rsidR="00EE5860" w:rsidRPr="00441CD0" w:rsidRDefault="00EE5860" w:rsidP="00BB0E1F">
            <w:pPr>
              <w:pStyle w:val="TAL"/>
              <w:rPr>
                <w:szCs w:val="18"/>
                <w:lang w:val="en-US" w:eastAsia="zh-CN"/>
              </w:rPr>
            </w:pPr>
            <w:r w:rsidRPr="00441CD0">
              <w:t xml:space="preserve">When present this IE shall contain the </w:t>
            </w:r>
            <w:r w:rsidRPr="00441CD0">
              <w:rPr>
                <w:lang w:val="en-US"/>
              </w:rPr>
              <w:t>information</w:t>
            </w:r>
            <w:r w:rsidRPr="00441CD0">
              <w:t xml:space="preserve"> associated with the </w:t>
            </w:r>
            <w:r w:rsidRPr="00441CD0">
              <w:rPr>
                <w:szCs w:val="18"/>
              </w:rPr>
              <w:t>traffic endpoint</w:t>
            </w:r>
            <w:r w:rsidRPr="00441CD0">
              <w:t xml:space="preserve"> to be updated, </w:t>
            </w:r>
            <w:r w:rsidRPr="00441CD0">
              <w:rPr>
                <w:szCs w:val="18"/>
                <w:lang w:val="en-US" w:eastAsia="zh-CN"/>
              </w:rPr>
              <w:t>if the UP function has indicated support of PDI optimization.</w:t>
            </w:r>
          </w:p>
          <w:p w14:paraId="587B73A2" w14:textId="77777777" w:rsidR="00EE5860" w:rsidRPr="00441CD0" w:rsidRDefault="00EE5860" w:rsidP="00BB0E1F">
            <w:pPr>
              <w:pStyle w:val="TAL"/>
              <w:rPr>
                <w:szCs w:val="18"/>
                <w:lang w:val="en-US" w:eastAsia="zh-CN"/>
              </w:rPr>
            </w:pPr>
          </w:p>
          <w:p w14:paraId="130FFE52" w14:textId="77777777" w:rsidR="00EE5860" w:rsidRPr="00441CD0" w:rsidRDefault="00EE5860" w:rsidP="00BB0E1F">
            <w:pPr>
              <w:pStyle w:val="TAL"/>
              <w:rPr>
                <w:szCs w:val="18"/>
                <w:lang w:val="en-US" w:eastAsia="zh-CN"/>
              </w:rPr>
            </w:pPr>
            <w:r w:rsidRPr="00441CD0">
              <w:rPr>
                <w:szCs w:val="18"/>
                <w:lang w:val="en-US" w:eastAsia="zh-CN"/>
              </w:rPr>
              <w:t>All the PDRs that refer to the Traffic Endpoint shall use the updated Traffic Endpoint information.</w:t>
            </w:r>
          </w:p>
          <w:p w14:paraId="786D7C4E" w14:textId="77777777" w:rsidR="000D59B0" w:rsidRDefault="00EE5860" w:rsidP="000D59B0">
            <w:pPr>
              <w:pStyle w:val="TAL"/>
              <w:rPr>
                <w:lang w:eastAsia="zh-CN"/>
              </w:rPr>
            </w:pPr>
            <w:r w:rsidRPr="00441CD0">
              <w:rPr>
                <w:lang w:eastAsia="zh-CN"/>
              </w:rPr>
              <w:t xml:space="preserve">See </w:t>
            </w:r>
            <w:r w:rsidRPr="00441CD0">
              <w:t>Table 7.5.4.13-1</w:t>
            </w:r>
            <w:r w:rsidRPr="00441CD0">
              <w:rPr>
                <w:lang w:eastAsia="zh-CN"/>
              </w:rPr>
              <w:t>.</w:t>
            </w:r>
          </w:p>
          <w:p w14:paraId="679C5BEA" w14:textId="1B46BB0B" w:rsidR="00EE5860" w:rsidRPr="00441CD0" w:rsidRDefault="000D59B0" w:rsidP="000D59B0">
            <w:pPr>
              <w:pStyle w:val="TAL"/>
              <w:rPr>
                <w:lang w:val="en-US"/>
              </w:rPr>
            </w:pPr>
            <w:r w:rsidRPr="00441CD0">
              <w:rPr>
                <w:lang w:eastAsia="zh-CN"/>
              </w:rPr>
              <w:t xml:space="preserve">Several IEs within the same IE type may be present to represent a list of </w:t>
            </w:r>
            <w:r>
              <w:rPr>
                <w:lang w:eastAsia="zh-CN"/>
              </w:rPr>
              <w:t>Traffic Endpoints to update</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47F0ED3"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968A74B"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E6BEC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321D5C"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9CFAF5" w14:textId="77777777" w:rsidR="00EE5860" w:rsidRPr="00441CD0" w:rsidRDefault="00EE5860" w:rsidP="00BB0E1F">
            <w:pPr>
              <w:pStyle w:val="TAC"/>
              <w:rPr>
                <w:szCs w:val="18"/>
                <w:lang w:val="x-none"/>
              </w:rPr>
            </w:pPr>
            <w:r w:rsidRPr="00441CD0">
              <w:t xml:space="preserve">Update </w:t>
            </w:r>
            <w:r w:rsidRPr="00441CD0">
              <w:rPr>
                <w:szCs w:val="18"/>
                <w:lang w:val="de-DE"/>
              </w:rPr>
              <w:t>Traffic Endpoint</w:t>
            </w:r>
          </w:p>
        </w:tc>
      </w:tr>
      <w:tr w:rsidR="00EE5860" w:rsidRPr="00441CD0" w14:paraId="42719F7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CEA986D" w14:textId="77777777" w:rsidR="00EE5860" w:rsidRPr="00441CD0" w:rsidRDefault="00EE5860" w:rsidP="00BB0E1F">
            <w:pPr>
              <w:pStyle w:val="tal0"/>
            </w:pPr>
            <w:r w:rsidRPr="00441CD0">
              <w:t>PFCPSMReq-Flags</w:t>
            </w:r>
          </w:p>
        </w:tc>
        <w:tc>
          <w:tcPr>
            <w:tcW w:w="336" w:type="dxa"/>
            <w:tcBorders>
              <w:top w:val="single" w:sz="4" w:space="0" w:color="auto"/>
              <w:left w:val="single" w:sz="4" w:space="0" w:color="auto"/>
              <w:bottom w:val="single" w:sz="4" w:space="0" w:color="auto"/>
              <w:right w:val="single" w:sz="4" w:space="0" w:color="auto"/>
            </w:tcBorders>
            <w:hideMark/>
          </w:tcPr>
          <w:p w14:paraId="6EE64B7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3EAD59A" w14:textId="77777777" w:rsidR="00EE5860" w:rsidRPr="00441CD0" w:rsidRDefault="00EE5860" w:rsidP="00BB0E1F">
            <w:pPr>
              <w:pStyle w:val="TAL"/>
              <w:rPr>
                <w:lang w:val="en-US"/>
              </w:rPr>
            </w:pPr>
            <w:r w:rsidRPr="00441CD0">
              <w:rPr>
                <w:lang w:val="en-US"/>
              </w:rPr>
              <w:t>This IE shall be included if at least one of the flags is set to "1".</w:t>
            </w:r>
          </w:p>
          <w:p w14:paraId="33112AAC" w14:textId="77777777" w:rsidR="00EE5860" w:rsidRPr="00441CD0" w:rsidRDefault="00EE5860" w:rsidP="00BB0E1F">
            <w:pPr>
              <w:pStyle w:val="TAL"/>
            </w:pPr>
            <w:r w:rsidRPr="00441CD0">
              <w:t>-</w:t>
            </w:r>
            <w:r w:rsidRPr="00441CD0">
              <w:tab/>
              <w:t>DROBU (Drop Buffered Packets): the CP function shall set this flag if the UP function is requested to drop the packets currently buffered for this PFCP session (see NOTE 1).</w:t>
            </w:r>
          </w:p>
          <w:p w14:paraId="349EC507" w14:textId="77777777" w:rsidR="00EE5860" w:rsidRPr="00441CD0" w:rsidRDefault="00EE5860" w:rsidP="00BB0E1F">
            <w:pPr>
              <w:pStyle w:val="TAL"/>
            </w:pPr>
            <w:r w:rsidRPr="00441CD0">
              <w:t>-</w:t>
            </w:r>
            <w:r w:rsidRPr="00441CD0">
              <w:tab/>
              <w:t xml:space="preserve">QAURR (Query All URRs): the CP function shall set this flag if the CP function requests immediate usage report(s) for all the URRs previously provisioned for this PFCP session (see NOTE 3). </w:t>
            </w:r>
          </w:p>
        </w:tc>
        <w:tc>
          <w:tcPr>
            <w:tcW w:w="370" w:type="dxa"/>
            <w:tcBorders>
              <w:top w:val="single" w:sz="4" w:space="0" w:color="auto"/>
              <w:left w:val="single" w:sz="4" w:space="0" w:color="auto"/>
              <w:bottom w:val="single" w:sz="4" w:space="0" w:color="auto"/>
              <w:right w:val="single" w:sz="4" w:space="0" w:color="auto"/>
            </w:tcBorders>
          </w:tcPr>
          <w:p w14:paraId="49F96E64" w14:textId="77777777" w:rsidR="00EE5860" w:rsidRPr="00441CD0" w:rsidRDefault="00EE5860" w:rsidP="00BB0E1F">
            <w:pPr>
              <w:pStyle w:val="TAC"/>
            </w:pPr>
          </w:p>
          <w:p w14:paraId="010CCBCC" w14:textId="77777777" w:rsidR="00EE5860" w:rsidRPr="00441CD0" w:rsidRDefault="00EE5860" w:rsidP="00BB0E1F">
            <w:pPr>
              <w:pStyle w:val="TAC"/>
            </w:pPr>
          </w:p>
          <w:p w14:paraId="62F2FFF0" w14:textId="77777777" w:rsidR="00EE5860" w:rsidRPr="00441CD0" w:rsidRDefault="00EE5860" w:rsidP="00BB0E1F">
            <w:pPr>
              <w:pStyle w:val="TAC"/>
              <w:rPr>
                <w:lang w:val="de-DE"/>
              </w:rPr>
            </w:pPr>
            <w:r w:rsidRPr="00441CD0">
              <w:rPr>
                <w:lang w:val="de-DE"/>
              </w:rPr>
              <w:t>X</w:t>
            </w:r>
          </w:p>
          <w:p w14:paraId="1F518830" w14:textId="77777777" w:rsidR="00EE5860" w:rsidRPr="00441CD0" w:rsidRDefault="00EE5860" w:rsidP="00BB0E1F">
            <w:pPr>
              <w:pStyle w:val="TAC"/>
              <w:rPr>
                <w:lang w:val="de-DE"/>
              </w:rPr>
            </w:pPr>
          </w:p>
          <w:p w14:paraId="15E24AE5" w14:textId="77777777" w:rsidR="00EE5860" w:rsidRPr="00441CD0" w:rsidRDefault="00EE5860" w:rsidP="00BB0E1F">
            <w:pPr>
              <w:pStyle w:val="TAC"/>
              <w:rPr>
                <w:lang w:val="de-DE"/>
              </w:rPr>
            </w:pPr>
          </w:p>
          <w:p w14:paraId="255FE22C" w14:textId="77777777" w:rsidR="00EE5860" w:rsidRPr="00441CD0" w:rsidRDefault="00EE5860" w:rsidP="00BB0E1F">
            <w:pPr>
              <w:pStyle w:val="TAC"/>
              <w:rPr>
                <w:lang w:val="de-DE"/>
              </w:rPr>
            </w:pPr>
          </w:p>
          <w:p w14:paraId="138116B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A5088C6" w14:textId="77777777" w:rsidR="00EE5860" w:rsidRPr="00441CD0" w:rsidRDefault="00EE5860" w:rsidP="00BB0E1F">
            <w:pPr>
              <w:pStyle w:val="TAC"/>
              <w:rPr>
                <w:lang w:val="de-DE"/>
              </w:rPr>
            </w:pPr>
          </w:p>
          <w:p w14:paraId="5E9BF329" w14:textId="77777777" w:rsidR="00EE5860" w:rsidRPr="00441CD0" w:rsidRDefault="00EE5860" w:rsidP="00BB0E1F">
            <w:pPr>
              <w:pStyle w:val="TAC"/>
              <w:rPr>
                <w:lang w:val="de-DE"/>
              </w:rPr>
            </w:pPr>
          </w:p>
          <w:p w14:paraId="1FCC66EE" w14:textId="77777777" w:rsidR="00EE5860" w:rsidRPr="00441CD0" w:rsidRDefault="00EE5860" w:rsidP="00BB0E1F">
            <w:pPr>
              <w:pStyle w:val="TAC"/>
              <w:rPr>
                <w:lang w:val="de-DE"/>
              </w:rPr>
            </w:pPr>
            <w:r w:rsidRPr="00441CD0">
              <w:rPr>
                <w:lang w:val="de-DE"/>
              </w:rPr>
              <w:t>-</w:t>
            </w:r>
          </w:p>
          <w:p w14:paraId="7F9575AC" w14:textId="77777777" w:rsidR="00EE5860" w:rsidRPr="00441CD0" w:rsidRDefault="00EE5860" w:rsidP="00BB0E1F">
            <w:pPr>
              <w:pStyle w:val="TAC"/>
              <w:rPr>
                <w:lang w:val="de-DE"/>
              </w:rPr>
            </w:pPr>
          </w:p>
          <w:p w14:paraId="23D0570D" w14:textId="77777777" w:rsidR="00EE5860" w:rsidRPr="00441CD0" w:rsidRDefault="00EE5860" w:rsidP="00BB0E1F">
            <w:pPr>
              <w:pStyle w:val="TAC"/>
              <w:rPr>
                <w:lang w:val="de-DE"/>
              </w:rPr>
            </w:pPr>
          </w:p>
          <w:p w14:paraId="0AA8421A" w14:textId="77777777" w:rsidR="00EE5860" w:rsidRPr="00441CD0" w:rsidRDefault="00EE5860" w:rsidP="00BB0E1F">
            <w:pPr>
              <w:pStyle w:val="TAC"/>
              <w:rPr>
                <w:lang w:val="de-DE"/>
              </w:rPr>
            </w:pPr>
          </w:p>
          <w:p w14:paraId="3B6C5B9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47031C1B" w14:textId="77777777" w:rsidR="00EE5860" w:rsidRPr="00441CD0" w:rsidRDefault="00EE5860" w:rsidP="00BB0E1F">
            <w:pPr>
              <w:pStyle w:val="TAC"/>
              <w:rPr>
                <w:lang w:val="de-DE"/>
              </w:rPr>
            </w:pPr>
          </w:p>
          <w:p w14:paraId="5D5A06A2" w14:textId="77777777" w:rsidR="00EE5860" w:rsidRPr="00441CD0" w:rsidRDefault="00EE5860" w:rsidP="00BB0E1F">
            <w:pPr>
              <w:pStyle w:val="TAC"/>
              <w:rPr>
                <w:lang w:val="de-DE"/>
              </w:rPr>
            </w:pPr>
          </w:p>
          <w:p w14:paraId="61BD51FC" w14:textId="77777777" w:rsidR="00EE5860" w:rsidRPr="00441CD0" w:rsidRDefault="00EE5860" w:rsidP="00BB0E1F">
            <w:pPr>
              <w:pStyle w:val="TAC"/>
              <w:rPr>
                <w:lang w:val="de-DE"/>
              </w:rPr>
            </w:pPr>
            <w:r w:rsidRPr="00441CD0">
              <w:rPr>
                <w:lang w:val="de-DE"/>
              </w:rPr>
              <w:t>-</w:t>
            </w:r>
          </w:p>
          <w:p w14:paraId="36FF2848" w14:textId="77777777" w:rsidR="00EE5860" w:rsidRPr="00441CD0" w:rsidRDefault="00EE5860" w:rsidP="00BB0E1F">
            <w:pPr>
              <w:pStyle w:val="TAC"/>
              <w:rPr>
                <w:lang w:val="de-DE"/>
              </w:rPr>
            </w:pPr>
          </w:p>
          <w:p w14:paraId="75B93608" w14:textId="77777777" w:rsidR="00EE5860" w:rsidRPr="00441CD0" w:rsidRDefault="00EE5860" w:rsidP="00BB0E1F">
            <w:pPr>
              <w:pStyle w:val="TAC"/>
              <w:rPr>
                <w:lang w:val="de-DE"/>
              </w:rPr>
            </w:pPr>
          </w:p>
          <w:p w14:paraId="5D5AD5FA" w14:textId="77777777" w:rsidR="00EE5860" w:rsidRPr="00441CD0" w:rsidRDefault="00EE5860" w:rsidP="00BB0E1F">
            <w:pPr>
              <w:pStyle w:val="TAC"/>
              <w:rPr>
                <w:lang w:val="de-DE"/>
              </w:rPr>
            </w:pPr>
          </w:p>
          <w:p w14:paraId="3E494AC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CC58E55" w14:textId="7E007835" w:rsidR="00EE5860" w:rsidRPr="00441CD0" w:rsidRDefault="00EE5860" w:rsidP="00BB0E1F">
            <w:pPr>
              <w:pStyle w:val="TAC"/>
              <w:rPr>
                <w:szCs w:val="18"/>
                <w:lang w:val="de-DE"/>
              </w:rPr>
            </w:pPr>
          </w:p>
          <w:p w14:paraId="61F20501" w14:textId="77777777" w:rsidR="00EE5860" w:rsidRPr="00441CD0" w:rsidRDefault="00EE5860" w:rsidP="00BB0E1F">
            <w:pPr>
              <w:pStyle w:val="TAC"/>
              <w:rPr>
                <w:szCs w:val="18"/>
                <w:lang w:val="de-DE"/>
              </w:rPr>
            </w:pPr>
          </w:p>
          <w:p w14:paraId="1CB6E510" w14:textId="77777777" w:rsidR="00EE5860" w:rsidRPr="00441CD0" w:rsidRDefault="00EE5860" w:rsidP="00BB0E1F">
            <w:pPr>
              <w:pStyle w:val="TAC"/>
              <w:rPr>
                <w:szCs w:val="18"/>
                <w:lang w:val="de-DE"/>
              </w:rPr>
            </w:pPr>
            <w:r w:rsidRPr="00441CD0">
              <w:rPr>
                <w:szCs w:val="18"/>
                <w:lang w:val="de-DE"/>
              </w:rPr>
              <w:t>X</w:t>
            </w:r>
          </w:p>
          <w:p w14:paraId="2F7E474B" w14:textId="77777777" w:rsidR="00EE5860" w:rsidRPr="00441CD0" w:rsidRDefault="00EE5860" w:rsidP="00BB0E1F">
            <w:pPr>
              <w:pStyle w:val="TAC"/>
              <w:rPr>
                <w:szCs w:val="18"/>
                <w:lang w:val="de-DE"/>
              </w:rPr>
            </w:pPr>
          </w:p>
          <w:p w14:paraId="1A81CFBB" w14:textId="77777777" w:rsidR="00EE5860" w:rsidRPr="00441CD0" w:rsidRDefault="00EE5860" w:rsidP="00BB0E1F">
            <w:pPr>
              <w:pStyle w:val="TAC"/>
              <w:rPr>
                <w:szCs w:val="18"/>
                <w:lang w:val="de-DE"/>
              </w:rPr>
            </w:pPr>
          </w:p>
          <w:p w14:paraId="010AF75A" w14:textId="77777777" w:rsidR="00EE5860" w:rsidRPr="00441CD0" w:rsidRDefault="00EE5860" w:rsidP="00BB0E1F">
            <w:pPr>
              <w:pStyle w:val="TAC"/>
              <w:rPr>
                <w:szCs w:val="18"/>
                <w:lang w:val="de-DE"/>
              </w:rPr>
            </w:pPr>
          </w:p>
          <w:p w14:paraId="0B71145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26AAC3" w14:textId="77777777" w:rsidR="00EE5860" w:rsidRPr="00441CD0" w:rsidRDefault="00EE5860" w:rsidP="00BB0E1F">
            <w:pPr>
              <w:pStyle w:val="TAC"/>
              <w:rPr>
                <w:szCs w:val="18"/>
                <w:lang w:val="x-none"/>
              </w:rPr>
            </w:pPr>
            <w:r w:rsidRPr="00441CD0">
              <w:rPr>
                <w:szCs w:val="18"/>
                <w:lang w:val="de-DE"/>
              </w:rPr>
              <w:t>PFCP</w:t>
            </w:r>
            <w:r w:rsidRPr="00441CD0">
              <w:rPr>
                <w:szCs w:val="18"/>
              </w:rPr>
              <w:t>SMReq-Flags</w:t>
            </w:r>
          </w:p>
        </w:tc>
      </w:tr>
      <w:tr w:rsidR="00EE5860" w:rsidRPr="00441CD0" w14:paraId="4C6C8E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BFE94C5" w14:textId="77777777" w:rsidR="00EE5860" w:rsidRPr="00441CD0" w:rsidRDefault="00EE5860" w:rsidP="00BB0E1F">
            <w:pPr>
              <w:pStyle w:val="TAL"/>
              <w:rPr>
                <w:szCs w:val="18"/>
                <w:lang w:val="de-DE"/>
              </w:rPr>
            </w:pPr>
            <w:r w:rsidRPr="00441CD0">
              <w:rPr>
                <w:szCs w:val="18"/>
                <w:lang w:val="de-DE"/>
              </w:rPr>
              <w:t>Query URR</w:t>
            </w:r>
          </w:p>
        </w:tc>
        <w:tc>
          <w:tcPr>
            <w:tcW w:w="336" w:type="dxa"/>
            <w:tcBorders>
              <w:top w:val="single" w:sz="4" w:space="0" w:color="auto"/>
              <w:left w:val="single" w:sz="4" w:space="0" w:color="auto"/>
              <w:bottom w:val="single" w:sz="4" w:space="0" w:color="auto"/>
              <w:right w:val="single" w:sz="4" w:space="0" w:color="auto"/>
            </w:tcBorders>
            <w:hideMark/>
          </w:tcPr>
          <w:p w14:paraId="109E1C24"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CAA4B00" w14:textId="77777777" w:rsidR="00EE5860" w:rsidRPr="00441CD0" w:rsidRDefault="00EE5860" w:rsidP="00BB0E1F">
            <w:pPr>
              <w:pStyle w:val="TAL"/>
              <w:rPr>
                <w:lang w:val="en-US"/>
              </w:rPr>
            </w:pPr>
            <w:r w:rsidRPr="00441CD0">
              <w:rPr>
                <w:lang w:val="en-US"/>
              </w:rPr>
              <w:t>This IE shall be present if the CP function requests immediate usage report(s) to the UP function.</w:t>
            </w:r>
          </w:p>
          <w:p w14:paraId="4C0C0223" w14:textId="77777777" w:rsidR="00EE5860" w:rsidRPr="00441CD0" w:rsidRDefault="00EE5860" w:rsidP="00BB0E1F">
            <w:pPr>
              <w:pStyle w:val="TAL"/>
              <w:rPr>
                <w:lang w:eastAsia="zh-CN"/>
              </w:rPr>
            </w:pPr>
            <w:r w:rsidRPr="00441CD0">
              <w:rPr>
                <w:lang w:eastAsia="zh-CN"/>
              </w:rPr>
              <w:t>Several IEs within the same IE type may be present to represent a list of URRs for which an immediate report is requested.</w:t>
            </w:r>
          </w:p>
          <w:p w14:paraId="03BAC8F8" w14:textId="77777777" w:rsidR="00EE5860" w:rsidRPr="00441CD0" w:rsidRDefault="00EE5860" w:rsidP="00BB0E1F">
            <w:pPr>
              <w:pStyle w:val="TAL"/>
              <w:rPr>
                <w:lang w:eastAsia="zh-CN"/>
              </w:rPr>
            </w:pPr>
            <w:r w:rsidRPr="00441CD0">
              <w:rPr>
                <w:lang w:eastAsia="zh-CN"/>
              </w:rPr>
              <w:t xml:space="preserve">See </w:t>
            </w:r>
            <w:r w:rsidRPr="00441CD0">
              <w:t>Table 7.5.4.10-1</w:t>
            </w:r>
            <w:r w:rsidRPr="00441CD0">
              <w:rPr>
                <w:lang w:eastAsia="zh-CN"/>
              </w:rPr>
              <w:t>.</w:t>
            </w:r>
          </w:p>
          <w:p w14:paraId="2FBC73D0" w14:textId="77777777" w:rsidR="00EE5860" w:rsidRPr="00441CD0" w:rsidRDefault="00EE5860" w:rsidP="00BB0E1F">
            <w:pPr>
              <w:pStyle w:val="TAL"/>
              <w:rPr>
                <w:lang w:val="de-DE"/>
              </w:rPr>
            </w:pPr>
            <w:r w:rsidRPr="00441CD0">
              <w:rPr>
                <w:lang w:eastAsia="zh-CN"/>
              </w:rPr>
              <w:t>See NOTE 3.</w:t>
            </w:r>
          </w:p>
        </w:tc>
        <w:tc>
          <w:tcPr>
            <w:tcW w:w="370" w:type="dxa"/>
            <w:tcBorders>
              <w:top w:val="single" w:sz="4" w:space="0" w:color="auto"/>
              <w:left w:val="single" w:sz="4" w:space="0" w:color="auto"/>
              <w:bottom w:val="single" w:sz="4" w:space="0" w:color="auto"/>
              <w:right w:val="single" w:sz="4" w:space="0" w:color="auto"/>
            </w:tcBorders>
            <w:hideMark/>
          </w:tcPr>
          <w:p w14:paraId="6BB3C25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342E6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EE5A76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53B670"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8AE47E" w14:textId="77777777" w:rsidR="00EE5860" w:rsidRPr="00441CD0" w:rsidRDefault="00EE5860" w:rsidP="00BB0E1F">
            <w:pPr>
              <w:pStyle w:val="TAC"/>
              <w:rPr>
                <w:szCs w:val="18"/>
                <w:lang w:val="x-none"/>
              </w:rPr>
            </w:pPr>
            <w:r w:rsidRPr="00441CD0">
              <w:rPr>
                <w:szCs w:val="18"/>
              </w:rPr>
              <w:t>Query URR</w:t>
            </w:r>
          </w:p>
        </w:tc>
      </w:tr>
      <w:tr w:rsidR="00EE5860" w:rsidRPr="00441CD0" w14:paraId="17ABD6C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BABCD41" w14:textId="77777777" w:rsidR="00EE5860" w:rsidRPr="00441CD0" w:rsidRDefault="00EE5860" w:rsidP="00BB0E1F">
            <w:pPr>
              <w:pStyle w:val="TAL"/>
              <w:rPr>
                <w:szCs w:val="18"/>
                <w:lang w:val="de-DE"/>
              </w:rPr>
            </w:pPr>
            <w:r w:rsidRPr="00441CD0">
              <w:t>PGW-C FQ-CSID</w:t>
            </w:r>
          </w:p>
        </w:tc>
        <w:tc>
          <w:tcPr>
            <w:tcW w:w="336" w:type="dxa"/>
            <w:tcBorders>
              <w:top w:val="single" w:sz="4" w:space="0" w:color="auto"/>
              <w:left w:val="single" w:sz="4" w:space="0" w:color="auto"/>
              <w:bottom w:val="single" w:sz="4" w:space="0" w:color="auto"/>
              <w:right w:val="single" w:sz="4" w:space="0" w:color="auto"/>
            </w:tcBorders>
            <w:hideMark/>
          </w:tcPr>
          <w:p w14:paraId="08EE4176" w14:textId="77777777" w:rsidR="00EE5860" w:rsidRPr="00441CD0" w:rsidRDefault="00EE5860" w:rsidP="00BB0E1F">
            <w:pPr>
              <w:pStyle w:val="TAL"/>
              <w:jc w:val="center"/>
              <w:rPr>
                <w:szCs w:val="18"/>
                <w:lang w:val="x-none"/>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751EF4F" w14:textId="2ECC52C8" w:rsidR="00EE5860" w:rsidRPr="00441CD0" w:rsidRDefault="00EE5860" w:rsidP="00BB0E1F">
            <w:pPr>
              <w:pStyle w:val="TAL"/>
              <w:rPr>
                <w:lang w:val="en-US"/>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5680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A857C5D"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E00ECED"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8E2494" w14:textId="77777777" w:rsidR="00EE5860" w:rsidRPr="00441CD0" w:rsidRDefault="00EE5860" w:rsidP="00BB0E1F">
            <w:pPr>
              <w:pStyle w:val="TAC"/>
              <w:rPr>
                <w:lang w:val="de-DE"/>
              </w:rPr>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C1E0B7F" w14:textId="77777777" w:rsidR="00EE5860" w:rsidRPr="00441CD0" w:rsidRDefault="00EE5860" w:rsidP="00BB0E1F">
            <w:pPr>
              <w:pStyle w:val="TAC"/>
              <w:rPr>
                <w:szCs w:val="18"/>
                <w:lang w:val="x-none"/>
              </w:rPr>
            </w:pPr>
            <w:r w:rsidRPr="00441CD0">
              <w:rPr>
                <w:szCs w:val="18"/>
              </w:rPr>
              <w:t>FQ-CSID</w:t>
            </w:r>
          </w:p>
        </w:tc>
      </w:tr>
      <w:tr w:rsidR="00EE5860" w:rsidRPr="00441CD0" w14:paraId="3146A93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65BBA15" w14:textId="77777777" w:rsidR="00EE5860" w:rsidRPr="00441CD0" w:rsidRDefault="00EE5860" w:rsidP="00BB0E1F">
            <w:pPr>
              <w:pStyle w:val="TAL"/>
            </w:pPr>
            <w:r w:rsidRPr="00441CD0">
              <w:t>SGW-C FQ-CSID</w:t>
            </w:r>
          </w:p>
        </w:tc>
        <w:tc>
          <w:tcPr>
            <w:tcW w:w="336" w:type="dxa"/>
            <w:tcBorders>
              <w:top w:val="single" w:sz="4" w:space="0" w:color="auto"/>
              <w:left w:val="single" w:sz="4" w:space="0" w:color="auto"/>
              <w:bottom w:val="single" w:sz="4" w:space="0" w:color="auto"/>
              <w:right w:val="single" w:sz="4" w:space="0" w:color="auto"/>
            </w:tcBorders>
            <w:hideMark/>
          </w:tcPr>
          <w:p w14:paraId="77FE8208"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9CF54E7" w14:textId="6BC7CDB1"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21F926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E4B493F"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45EB8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695469"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5D82D17" w14:textId="77777777" w:rsidR="00EE5860" w:rsidRPr="00441CD0" w:rsidRDefault="00EE5860" w:rsidP="00BB0E1F">
            <w:pPr>
              <w:pStyle w:val="TAC"/>
              <w:rPr>
                <w:szCs w:val="18"/>
              </w:rPr>
            </w:pPr>
            <w:r w:rsidRPr="00441CD0">
              <w:rPr>
                <w:szCs w:val="18"/>
              </w:rPr>
              <w:t>FQ-CSID</w:t>
            </w:r>
          </w:p>
        </w:tc>
      </w:tr>
      <w:tr w:rsidR="00EE5860" w:rsidRPr="00441CD0" w14:paraId="5BCA8FE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ED779D9" w14:textId="77777777" w:rsidR="00EE5860" w:rsidRPr="00441CD0" w:rsidRDefault="00EE5860" w:rsidP="00BB0E1F">
            <w:pPr>
              <w:pStyle w:val="TAL"/>
            </w:pPr>
            <w:r w:rsidRPr="00441CD0">
              <w:t>MME FQ-CSID</w:t>
            </w:r>
          </w:p>
        </w:tc>
        <w:tc>
          <w:tcPr>
            <w:tcW w:w="336" w:type="dxa"/>
            <w:tcBorders>
              <w:top w:val="single" w:sz="4" w:space="0" w:color="auto"/>
              <w:left w:val="single" w:sz="4" w:space="0" w:color="auto"/>
              <w:bottom w:val="single" w:sz="4" w:space="0" w:color="auto"/>
              <w:right w:val="single" w:sz="4" w:space="0" w:color="auto"/>
            </w:tcBorders>
            <w:hideMark/>
          </w:tcPr>
          <w:p w14:paraId="2B6A813B"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FEC709A" w14:textId="7FE9559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1CA8985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AE8232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98A2A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8A579BA"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F3B94DB" w14:textId="77777777" w:rsidR="00EE5860" w:rsidRPr="00441CD0" w:rsidRDefault="00EE5860" w:rsidP="00BB0E1F">
            <w:pPr>
              <w:pStyle w:val="TAC"/>
              <w:rPr>
                <w:szCs w:val="18"/>
              </w:rPr>
            </w:pPr>
            <w:r w:rsidRPr="00441CD0">
              <w:rPr>
                <w:szCs w:val="18"/>
              </w:rPr>
              <w:t>FQ-CSID</w:t>
            </w:r>
          </w:p>
        </w:tc>
      </w:tr>
      <w:tr w:rsidR="00EE5860" w:rsidRPr="00441CD0" w14:paraId="244725D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FFF5AE" w14:textId="77777777" w:rsidR="00EE5860" w:rsidRPr="00441CD0" w:rsidRDefault="00EE5860" w:rsidP="00BB0E1F">
            <w:pPr>
              <w:pStyle w:val="TAL"/>
            </w:pPr>
            <w:r w:rsidRPr="00441CD0">
              <w:t>ePDG FQ-CSID</w:t>
            </w:r>
          </w:p>
        </w:tc>
        <w:tc>
          <w:tcPr>
            <w:tcW w:w="336" w:type="dxa"/>
            <w:tcBorders>
              <w:top w:val="single" w:sz="4" w:space="0" w:color="auto"/>
              <w:left w:val="single" w:sz="4" w:space="0" w:color="auto"/>
              <w:bottom w:val="single" w:sz="4" w:space="0" w:color="auto"/>
              <w:right w:val="single" w:sz="4" w:space="0" w:color="auto"/>
            </w:tcBorders>
            <w:hideMark/>
          </w:tcPr>
          <w:p w14:paraId="6A80B660"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6E17A7B" w14:textId="23BAE447"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7324B95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2E6433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ACCF3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96936D"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A28EA6" w14:textId="77777777" w:rsidR="00EE5860" w:rsidRPr="00441CD0" w:rsidRDefault="00EE5860" w:rsidP="00BB0E1F">
            <w:pPr>
              <w:pStyle w:val="TAC"/>
              <w:rPr>
                <w:szCs w:val="18"/>
              </w:rPr>
            </w:pPr>
            <w:r w:rsidRPr="00441CD0">
              <w:rPr>
                <w:szCs w:val="18"/>
              </w:rPr>
              <w:t>FQ-CSID</w:t>
            </w:r>
          </w:p>
        </w:tc>
      </w:tr>
      <w:tr w:rsidR="00EE5860" w:rsidRPr="00441CD0" w14:paraId="62C326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882562E" w14:textId="77777777" w:rsidR="00EE5860" w:rsidRPr="00441CD0" w:rsidRDefault="00EE5860" w:rsidP="00BB0E1F">
            <w:pPr>
              <w:pStyle w:val="TAL"/>
            </w:pPr>
            <w:r w:rsidRPr="00441CD0">
              <w:t>TWAN FQ-CSID</w:t>
            </w:r>
          </w:p>
        </w:tc>
        <w:tc>
          <w:tcPr>
            <w:tcW w:w="336" w:type="dxa"/>
            <w:tcBorders>
              <w:top w:val="single" w:sz="4" w:space="0" w:color="auto"/>
              <w:left w:val="single" w:sz="4" w:space="0" w:color="auto"/>
              <w:bottom w:val="single" w:sz="4" w:space="0" w:color="auto"/>
              <w:right w:val="single" w:sz="4" w:space="0" w:color="auto"/>
            </w:tcBorders>
            <w:hideMark/>
          </w:tcPr>
          <w:p w14:paraId="1B3116B4" w14:textId="77777777" w:rsidR="00EE5860" w:rsidRPr="00441CD0" w:rsidRDefault="00EE5860" w:rsidP="00BB0E1F">
            <w:pPr>
              <w:pStyle w:val="TAL"/>
              <w:jc w:val="center"/>
              <w:rPr>
                <w:rFonts w:eastAsia="SimSun"/>
                <w:szCs w:val="18"/>
              </w:rPr>
            </w:pPr>
            <w:r w:rsidRPr="00441CD0">
              <w:rPr>
                <w:rFonts w:eastAsia="SimSun"/>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540B1C3" w14:textId="7859B53D" w:rsidR="00EE5860" w:rsidRPr="00441CD0" w:rsidRDefault="00EE5860" w:rsidP="00BB0E1F">
            <w:pPr>
              <w:pStyle w:val="TAL"/>
              <w:rPr>
                <w:szCs w:val="18"/>
              </w:rPr>
            </w:pPr>
            <w:r w:rsidRPr="00441CD0">
              <w:rPr>
                <w:szCs w:val="18"/>
              </w:rPr>
              <w:t xml:space="preserve">This IE shall be included according to the requirements in </w:t>
            </w:r>
            <w:r w:rsidR="00415C19" w:rsidRPr="00441CD0">
              <w:rPr>
                <w:szCs w:val="18"/>
              </w:rPr>
              <w:t>clause</w:t>
            </w:r>
            <w:r w:rsidR="00415C19">
              <w:rPr>
                <w:szCs w:val="18"/>
              </w:rPr>
              <w:t> </w:t>
            </w:r>
            <w:r w:rsidR="00415C19" w:rsidRPr="00441CD0">
              <w:rPr>
                <w:szCs w:val="18"/>
              </w:rPr>
              <w:t>2</w:t>
            </w:r>
            <w:r w:rsidRPr="00441CD0">
              <w:rPr>
                <w:szCs w:val="18"/>
              </w:rPr>
              <w:t>3 of 3GPP TS 23.007 [24].</w:t>
            </w:r>
          </w:p>
        </w:tc>
        <w:tc>
          <w:tcPr>
            <w:tcW w:w="370" w:type="dxa"/>
            <w:tcBorders>
              <w:top w:val="single" w:sz="4" w:space="0" w:color="auto"/>
              <w:left w:val="single" w:sz="4" w:space="0" w:color="auto"/>
              <w:bottom w:val="single" w:sz="4" w:space="0" w:color="auto"/>
              <w:right w:val="single" w:sz="4" w:space="0" w:color="auto"/>
            </w:tcBorders>
            <w:hideMark/>
          </w:tcPr>
          <w:p w14:paraId="5DF04C6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66B0A91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54D49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B6C85E4" w14:textId="77777777" w:rsidR="00EE5860" w:rsidRPr="00441CD0" w:rsidRDefault="00EE5860" w:rsidP="00BB0E1F">
            <w:pPr>
              <w:pStyle w:val="TAC"/>
            </w:pPr>
            <w:r w:rsidRPr="00441CD0">
              <w:rPr>
                <w:szCs w:val="18"/>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5937EB" w14:textId="77777777" w:rsidR="00EE5860" w:rsidRPr="00441CD0" w:rsidRDefault="00EE5860" w:rsidP="00BB0E1F">
            <w:pPr>
              <w:pStyle w:val="TAC"/>
              <w:rPr>
                <w:szCs w:val="18"/>
              </w:rPr>
            </w:pPr>
            <w:r w:rsidRPr="00441CD0">
              <w:rPr>
                <w:szCs w:val="18"/>
              </w:rPr>
              <w:t>FQ-CSID</w:t>
            </w:r>
          </w:p>
        </w:tc>
      </w:tr>
      <w:tr w:rsidR="00EE5860" w:rsidRPr="00441CD0" w14:paraId="7ADC9D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39AD89D" w14:textId="77777777" w:rsidR="00EE5860" w:rsidRPr="00441CD0" w:rsidRDefault="00EE5860" w:rsidP="00BB0E1F">
            <w:pPr>
              <w:pStyle w:val="TAL"/>
            </w:pPr>
            <w:r w:rsidRPr="00441CD0">
              <w:t>User Plane Inactivity Timer</w:t>
            </w:r>
          </w:p>
        </w:tc>
        <w:tc>
          <w:tcPr>
            <w:tcW w:w="336" w:type="dxa"/>
            <w:tcBorders>
              <w:top w:val="single" w:sz="4" w:space="0" w:color="auto"/>
              <w:left w:val="single" w:sz="4" w:space="0" w:color="auto"/>
              <w:bottom w:val="single" w:sz="4" w:space="0" w:color="auto"/>
              <w:right w:val="single" w:sz="4" w:space="0" w:color="auto"/>
            </w:tcBorders>
            <w:hideMark/>
          </w:tcPr>
          <w:p w14:paraId="1674FF51" w14:textId="77777777" w:rsidR="00EE5860" w:rsidRPr="00441CD0" w:rsidRDefault="00EE5860" w:rsidP="00BB0E1F">
            <w:pPr>
              <w:pStyle w:val="TAL"/>
              <w:jc w:val="center"/>
              <w:rPr>
                <w:rFonts w:eastAsia="SimSun"/>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17378B4" w14:textId="77777777" w:rsidR="00EE5860" w:rsidRPr="00441CD0" w:rsidRDefault="00EE5860" w:rsidP="00BB0E1F">
            <w:pPr>
              <w:pStyle w:val="TAL"/>
              <w:rPr>
                <w:szCs w:val="18"/>
              </w:rPr>
            </w:pPr>
            <w:r w:rsidRPr="00441CD0">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65EA66A8" w14:textId="77777777" w:rsidR="00EE5860" w:rsidRPr="00441CD0" w:rsidRDefault="00EE5860" w:rsidP="00BB0E1F">
            <w:pPr>
              <w:pStyle w:val="TAC"/>
              <w:rPr>
                <w:lang w:val="en-US"/>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C712FFE"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4B11D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F94F62"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67455C" w14:textId="77777777" w:rsidR="00EE5860" w:rsidRPr="00441CD0" w:rsidRDefault="00EE5860" w:rsidP="00BB0E1F">
            <w:pPr>
              <w:pStyle w:val="TAC"/>
              <w:rPr>
                <w:szCs w:val="18"/>
                <w:lang w:val="x-none"/>
              </w:rPr>
            </w:pPr>
            <w:r w:rsidRPr="00441CD0">
              <w:t>User Plane Inactivity Timer</w:t>
            </w:r>
          </w:p>
        </w:tc>
      </w:tr>
      <w:tr w:rsidR="00EE5860" w:rsidRPr="00441CD0" w14:paraId="3EAA06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8CA795" w14:textId="77777777" w:rsidR="00EE5860" w:rsidRPr="00441CD0" w:rsidRDefault="00EE5860" w:rsidP="00BB0E1F">
            <w:pPr>
              <w:pStyle w:val="TAL"/>
            </w:pPr>
            <w:r w:rsidRPr="00441CD0">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B05F9F0" w14:textId="77777777" w:rsidR="00EE5860" w:rsidRPr="00441CD0" w:rsidRDefault="00EE5860" w:rsidP="00BB0E1F">
            <w:pPr>
              <w:pStyle w:val="TAL"/>
              <w:jc w:val="center"/>
              <w:rPr>
                <w:rFonts w:eastAsia="SimSun"/>
                <w:szCs w:val="18"/>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F523AEF" w14:textId="77777777" w:rsidR="00EE5860" w:rsidRPr="00441CD0" w:rsidRDefault="00EE5860" w:rsidP="00BB0E1F">
            <w:pPr>
              <w:pStyle w:val="TAL"/>
              <w:rPr>
                <w:szCs w:val="18"/>
              </w:rPr>
            </w:pPr>
            <w:r w:rsidRPr="00441CD0">
              <w:t>This IE may be present if the Query URR IE is present or the QAURR flag is set to "1". When present, it shall contain a reference identifying the query request, which the UP function shall return in any usage report sent in response to the query.</w:t>
            </w:r>
          </w:p>
        </w:tc>
        <w:tc>
          <w:tcPr>
            <w:tcW w:w="370" w:type="dxa"/>
            <w:tcBorders>
              <w:top w:val="single" w:sz="4" w:space="0" w:color="auto"/>
              <w:left w:val="single" w:sz="4" w:space="0" w:color="auto"/>
              <w:bottom w:val="single" w:sz="4" w:space="0" w:color="auto"/>
              <w:right w:val="single" w:sz="4" w:space="0" w:color="auto"/>
            </w:tcBorders>
            <w:hideMark/>
          </w:tcPr>
          <w:p w14:paraId="40ABDF5B" w14:textId="77777777" w:rsidR="00EE5860" w:rsidRPr="00441CD0" w:rsidRDefault="00EE5860" w:rsidP="00BB0E1F">
            <w:pPr>
              <w:pStyle w:val="TAC"/>
              <w:rPr>
                <w:lang w:val="en-US"/>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CA47BB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D2A73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9C9C9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32FDFCF" w14:textId="77777777" w:rsidR="00EE5860" w:rsidRPr="00441CD0" w:rsidRDefault="00EE5860" w:rsidP="00BB0E1F">
            <w:pPr>
              <w:pStyle w:val="TAC"/>
              <w:rPr>
                <w:szCs w:val="18"/>
              </w:rPr>
            </w:pPr>
            <w:r w:rsidRPr="00441CD0">
              <w:rPr>
                <w:szCs w:val="18"/>
              </w:rPr>
              <w:t>Query URR Reference</w:t>
            </w:r>
          </w:p>
        </w:tc>
      </w:tr>
      <w:tr w:rsidR="00EE5860" w:rsidRPr="00441CD0" w14:paraId="7E7E715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BCF0C11" w14:textId="77777777" w:rsidR="00EE5860" w:rsidRPr="00441CD0" w:rsidRDefault="00EE5860" w:rsidP="00BB0E1F">
            <w:pPr>
              <w:pStyle w:val="TAL"/>
            </w:pPr>
            <w:r w:rsidRPr="00441CD0">
              <w:t>Trace Information</w:t>
            </w:r>
          </w:p>
        </w:tc>
        <w:tc>
          <w:tcPr>
            <w:tcW w:w="336" w:type="dxa"/>
            <w:tcBorders>
              <w:top w:val="single" w:sz="4" w:space="0" w:color="auto"/>
              <w:left w:val="single" w:sz="4" w:space="0" w:color="auto"/>
              <w:bottom w:val="single" w:sz="4" w:space="0" w:color="auto"/>
              <w:right w:val="single" w:sz="4" w:space="0" w:color="auto"/>
            </w:tcBorders>
          </w:tcPr>
          <w:p w14:paraId="710EAD42" w14:textId="77777777" w:rsidR="00EE5860" w:rsidRPr="00441CD0" w:rsidRDefault="00EE5860" w:rsidP="00BB0E1F">
            <w:pPr>
              <w:pStyle w:val="TAL"/>
              <w:jc w:val="center"/>
              <w:rPr>
                <w:rFonts w:eastAsia="SimSun"/>
                <w:szCs w:val="18"/>
              </w:rPr>
            </w:pPr>
            <w:r w:rsidRPr="00441CD0">
              <w:rPr>
                <w:rFonts w:eastAsia="SimSun"/>
                <w:szCs w:val="18"/>
              </w:rPr>
              <w:t>O</w:t>
            </w:r>
          </w:p>
        </w:tc>
        <w:tc>
          <w:tcPr>
            <w:tcW w:w="4670" w:type="dxa"/>
            <w:tcBorders>
              <w:top w:val="single" w:sz="4" w:space="0" w:color="auto"/>
              <w:left w:val="single" w:sz="4" w:space="0" w:color="auto"/>
              <w:bottom w:val="single" w:sz="4" w:space="0" w:color="auto"/>
              <w:right w:val="single" w:sz="4" w:space="0" w:color="auto"/>
            </w:tcBorders>
          </w:tcPr>
          <w:p w14:paraId="5B19A8F2" w14:textId="77777777" w:rsidR="00EE5860" w:rsidRPr="00441CD0" w:rsidRDefault="00EE5860" w:rsidP="00BB0E1F">
            <w:pPr>
              <w:pStyle w:val="TAL"/>
              <w:rPr>
                <w:lang w:val="en-US"/>
              </w:rPr>
            </w:pPr>
            <w:r w:rsidRPr="00441CD0">
              <w:rPr>
                <w:lang w:val="en-US"/>
              </w:rPr>
              <w:t>When present, this IE shall contain the trace instructions to be applied by the UP function for this PFCP session.</w:t>
            </w:r>
          </w:p>
          <w:p w14:paraId="02734261" w14:textId="77777777" w:rsidR="00EE5860" w:rsidRPr="00441CD0" w:rsidRDefault="00EE5860" w:rsidP="00BB0E1F">
            <w:pPr>
              <w:pStyle w:val="TAL"/>
              <w:rPr>
                <w:lang w:val="en-US"/>
              </w:rPr>
            </w:pPr>
            <w:r w:rsidRPr="00441CD0">
              <w:rPr>
                <w:lang w:val="en-US"/>
              </w:rPr>
              <w:t xml:space="preserve">A Trace Information </w:t>
            </w:r>
            <w:r w:rsidRPr="00441CD0">
              <w:t xml:space="preserve">with a null length indicates that the trace session shall be deactivated. </w:t>
            </w:r>
          </w:p>
        </w:tc>
        <w:tc>
          <w:tcPr>
            <w:tcW w:w="370" w:type="dxa"/>
            <w:tcBorders>
              <w:top w:val="single" w:sz="4" w:space="0" w:color="auto"/>
              <w:left w:val="single" w:sz="4" w:space="0" w:color="auto"/>
              <w:bottom w:val="single" w:sz="4" w:space="0" w:color="auto"/>
              <w:right w:val="single" w:sz="4" w:space="0" w:color="auto"/>
            </w:tcBorders>
          </w:tcPr>
          <w:p w14:paraId="1AC63D6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22DB0A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6DDE84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0C9A9F85"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2E67760" w14:textId="77777777" w:rsidR="00EE5860" w:rsidRPr="00441CD0" w:rsidRDefault="00EE5860" w:rsidP="00BB0E1F">
            <w:pPr>
              <w:pStyle w:val="TAC"/>
              <w:rPr>
                <w:szCs w:val="18"/>
              </w:rPr>
            </w:pPr>
            <w:r w:rsidRPr="00441CD0">
              <w:rPr>
                <w:szCs w:val="18"/>
              </w:rPr>
              <w:t>Trace Information</w:t>
            </w:r>
          </w:p>
        </w:tc>
      </w:tr>
      <w:tr w:rsidR="00EE5860" w:rsidRPr="00441CD0" w14:paraId="2DEBF4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CF2425" w14:textId="77777777" w:rsidR="00EE5860" w:rsidRPr="00441CD0" w:rsidRDefault="00EE5860" w:rsidP="00BB0E1F">
            <w:pPr>
              <w:pStyle w:val="TAL"/>
            </w:pPr>
            <w:r w:rsidRPr="00441CD0">
              <w:lastRenderedPageBreak/>
              <w:t>Remove MAR</w:t>
            </w:r>
          </w:p>
        </w:tc>
        <w:tc>
          <w:tcPr>
            <w:tcW w:w="336" w:type="dxa"/>
            <w:tcBorders>
              <w:top w:val="single" w:sz="4" w:space="0" w:color="auto"/>
              <w:left w:val="single" w:sz="4" w:space="0" w:color="auto"/>
              <w:bottom w:val="single" w:sz="4" w:space="0" w:color="auto"/>
              <w:right w:val="single" w:sz="4" w:space="0" w:color="auto"/>
            </w:tcBorders>
          </w:tcPr>
          <w:p w14:paraId="4CAA7DE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3ADC8CF" w14:textId="77777777" w:rsidR="00EE5860" w:rsidRPr="00441CD0" w:rsidRDefault="00EE5860" w:rsidP="00BB0E1F">
            <w:pPr>
              <w:pStyle w:val="TAL"/>
              <w:rPr>
                <w:lang w:eastAsia="zh-CN"/>
              </w:rPr>
            </w:pPr>
            <w:r w:rsidRPr="00441CD0">
              <w:t xml:space="preserve">When present, this IE shall contain the MAR Rule which is requested to be removed. </w:t>
            </w:r>
            <w:r w:rsidRPr="00441CD0">
              <w:rPr>
                <w:lang w:eastAsia="zh-CN"/>
              </w:rPr>
              <w:t xml:space="preserve">See </w:t>
            </w:r>
            <w:r w:rsidRPr="00441CD0">
              <w:t>Table 7.5.4.15-1</w:t>
            </w:r>
            <w:r w:rsidRPr="00441CD0">
              <w:rPr>
                <w:lang w:eastAsia="zh-CN"/>
              </w:rPr>
              <w:t>.</w:t>
            </w:r>
          </w:p>
          <w:p w14:paraId="7CFD939F" w14:textId="77777777" w:rsidR="00EE5860" w:rsidRPr="00441CD0" w:rsidRDefault="00EE5860" w:rsidP="00BB0E1F">
            <w:pPr>
              <w:pStyle w:val="TAL"/>
              <w:rPr>
                <w:lang w:val="en-US"/>
              </w:rPr>
            </w:pPr>
            <w:r w:rsidRPr="00441CD0">
              <w:rPr>
                <w:lang w:eastAsia="zh-CN"/>
              </w:rPr>
              <w:t>Several IEs within the same IE type may be present to represent a list of MARs to remove.</w:t>
            </w:r>
          </w:p>
        </w:tc>
        <w:tc>
          <w:tcPr>
            <w:tcW w:w="370" w:type="dxa"/>
            <w:tcBorders>
              <w:top w:val="single" w:sz="4" w:space="0" w:color="auto"/>
              <w:left w:val="single" w:sz="4" w:space="0" w:color="auto"/>
              <w:bottom w:val="single" w:sz="4" w:space="0" w:color="auto"/>
              <w:right w:val="single" w:sz="4" w:space="0" w:color="auto"/>
            </w:tcBorders>
          </w:tcPr>
          <w:p w14:paraId="2715469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641738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7F910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8FEBDC9"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FC399B2" w14:textId="77777777" w:rsidR="00EE5860" w:rsidRPr="00441CD0" w:rsidRDefault="00EE5860" w:rsidP="00BB0E1F">
            <w:pPr>
              <w:pStyle w:val="TAC"/>
              <w:rPr>
                <w:szCs w:val="18"/>
                <w:lang w:val="x-none"/>
              </w:rPr>
            </w:pPr>
            <w:r w:rsidRPr="00441CD0">
              <w:rPr>
                <w:szCs w:val="18"/>
              </w:rPr>
              <w:t>Remove MAR</w:t>
            </w:r>
          </w:p>
        </w:tc>
      </w:tr>
      <w:tr w:rsidR="00EE5860" w:rsidRPr="00441CD0" w14:paraId="07BDBDF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016F886" w14:textId="77777777" w:rsidR="00EE5860" w:rsidRPr="00441CD0" w:rsidRDefault="00EE5860" w:rsidP="00BB0E1F">
            <w:pPr>
              <w:pStyle w:val="TAL"/>
            </w:pPr>
            <w:r w:rsidRPr="00441CD0">
              <w:t>Update MAR</w:t>
            </w:r>
          </w:p>
        </w:tc>
        <w:tc>
          <w:tcPr>
            <w:tcW w:w="336" w:type="dxa"/>
            <w:tcBorders>
              <w:top w:val="single" w:sz="4" w:space="0" w:color="auto"/>
              <w:left w:val="single" w:sz="4" w:space="0" w:color="auto"/>
              <w:bottom w:val="single" w:sz="4" w:space="0" w:color="auto"/>
              <w:right w:val="single" w:sz="4" w:space="0" w:color="auto"/>
            </w:tcBorders>
          </w:tcPr>
          <w:p w14:paraId="1C491ECC"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3C2F4416" w14:textId="77777777" w:rsidR="00EE5860" w:rsidRPr="00441CD0" w:rsidRDefault="00EE5860" w:rsidP="00BB0E1F">
            <w:pPr>
              <w:pStyle w:val="TAL"/>
              <w:rPr>
                <w:lang w:eastAsia="zh-CN"/>
              </w:rPr>
            </w:pPr>
            <w:r w:rsidRPr="00441CD0">
              <w:rPr>
                <w:lang w:val="en-US"/>
              </w:rPr>
              <w:t xml:space="preserve">This IE shall be present if a MAR previously created for the PFCP session needs to be modified. </w:t>
            </w:r>
            <w:r w:rsidRPr="00441CD0">
              <w:rPr>
                <w:lang w:eastAsia="zh-CN"/>
              </w:rPr>
              <w:t xml:space="preserve">See </w:t>
            </w:r>
            <w:r w:rsidRPr="00441CD0">
              <w:t>Table 7.5.4.16-1</w:t>
            </w:r>
            <w:r w:rsidRPr="00441CD0">
              <w:rPr>
                <w:lang w:eastAsia="zh-CN"/>
              </w:rPr>
              <w:t>.</w:t>
            </w:r>
          </w:p>
          <w:p w14:paraId="7C53E0DF" w14:textId="77777777" w:rsidR="00EE5860" w:rsidRPr="00441CD0" w:rsidRDefault="00EE5860" w:rsidP="00BB0E1F">
            <w:pPr>
              <w:pStyle w:val="TAL"/>
              <w:rPr>
                <w:lang w:eastAsia="zh-CN"/>
              </w:rPr>
            </w:pPr>
          </w:p>
          <w:p w14:paraId="38E6C5E5" w14:textId="77777777" w:rsidR="00EE5860" w:rsidRPr="00441CD0" w:rsidRDefault="00EE5860" w:rsidP="00BB0E1F">
            <w:pPr>
              <w:pStyle w:val="TAL"/>
              <w:rPr>
                <w:lang w:val="en-US"/>
              </w:rPr>
            </w:pPr>
            <w:r w:rsidRPr="00441CD0">
              <w:rPr>
                <w:lang w:eastAsia="zh-CN"/>
              </w:rPr>
              <w:t>Several IEs within the same IE type may be present to represent a list of MARs to update.</w:t>
            </w:r>
          </w:p>
        </w:tc>
        <w:tc>
          <w:tcPr>
            <w:tcW w:w="370" w:type="dxa"/>
            <w:tcBorders>
              <w:top w:val="single" w:sz="4" w:space="0" w:color="auto"/>
              <w:left w:val="single" w:sz="4" w:space="0" w:color="auto"/>
              <w:bottom w:val="single" w:sz="4" w:space="0" w:color="auto"/>
              <w:right w:val="single" w:sz="4" w:space="0" w:color="auto"/>
            </w:tcBorders>
          </w:tcPr>
          <w:p w14:paraId="0842B7D7"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2935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99CED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4479C6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A480392" w14:textId="77777777" w:rsidR="00EE5860" w:rsidRPr="00441CD0" w:rsidRDefault="00EE5860" w:rsidP="00BB0E1F">
            <w:pPr>
              <w:pStyle w:val="TAC"/>
              <w:rPr>
                <w:szCs w:val="18"/>
                <w:lang w:val="x-none"/>
              </w:rPr>
            </w:pPr>
            <w:r w:rsidRPr="00441CD0">
              <w:rPr>
                <w:szCs w:val="18"/>
              </w:rPr>
              <w:t>Update MAR</w:t>
            </w:r>
          </w:p>
        </w:tc>
      </w:tr>
      <w:tr w:rsidR="00EE5860" w:rsidRPr="00441CD0" w14:paraId="0DA54EF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52CD8D0" w14:textId="77777777" w:rsidR="00EE5860" w:rsidRPr="00441CD0" w:rsidRDefault="00EE5860" w:rsidP="00BB0E1F">
            <w:pPr>
              <w:pStyle w:val="TAL"/>
            </w:pPr>
            <w:r w:rsidRPr="00441CD0">
              <w:t>Create MAR</w:t>
            </w:r>
          </w:p>
        </w:tc>
        <w:tc>
          <w:tcPr>
            <w:tcW w:w="336" w:type="dxa"/>
            <w:tcBorders>
              <w:top w:val="single" w:sz="4" w:space="0" w:color="auto"/>
              <w:left w:val="single" w:sz="4" w:space="0" w:color="auto"/>
              <w:bottom w:val="single" w:sz="4" w:space="0" w:color="auto"/>
              <w:right w:val="single" w:sz="4" w:space="0" w:color="auto"/>
            </w:tcBorders>
          </w:tcPr>
          <w:p w14:paraId="74866C9D"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401C70F" w14:textId="77777777" w:rsidR="00EE5860" w:rsidRPr="00441CD0" w:rsidRDefault="00EE5860" w:rsidP="00BB0E1F">
            <w:pPr>
              <w:pStyle w:val="TAL"/>
              <w:rPr>
                <w:lang w:eastAsia="zh-CN"/>
              </w:rPr>
            </w:pPr>
            <w:r w:rsidRPr="00441CD0">
              <w:rPr>
                <w:lang w:val="en-US"/>
              </w:rPr>
              <w:t>This IE shall be present if the CP function requests the UP function to create a new MAR for a new PDR. S</w:t>
            </w:r>
            <w:r w:rsidRPr="00441CD0">
              <w:rPr>
                <w:lang w:eastAsia="zh-CN"/>
              </w:rPr>
              <w:t xml:space="preserve">ee </w:t>
            </w:r>
            <w:r w:rsidRPr="00441CD0">
              <w:t>Table 7.5.2.8-1</w:t>
            </w:r>
            <w:r w:rsidRPr="00441CD0">
              <w:rPr>
                <w:lang w:eastAsia="zh-CN"/>
              </w:rPr>
              <w:t>.</w:t>
            </w:r>
          </w:p>
          <w:p w14:paraId="333E6663" w14:textId="77777777" w:rsidR="00EE5860" w:rsidRPr="00441CD0" w:rsidRDefault="00EE5860" w:rsidP="00BB0E1F">
            <w:pPr>
              <w:pStyle w:val="TAL"/>
              <w:rPr>
                <w:lang w:eastAsia="zh-CN"/>
              </w:rPr>
            </w:pPr>
          </w:p>
          <w:p w14:paraId="7BEAB8EE" w14:textId="77777777" w:rsidR="00EE5860" w:rsidRPr="00441CD0" w:rsidRDefault="00EE5860" w:rsidP="00BB0E1F">
            <w:pPr>
              <w:pStyle w:val="TAL"/>
            </w:pPr>
            <w:r w:rsidRPr="00441CD0">
              <w:rPr>
                <w:lang w:eastAsia="zh-CN"/>
              </w:rPr>
              <w:t>Several IEs within the same IE type may be present to represent a list of MARs to create.</w:t>
            </w:r>
          </w:p>
        </w:tc>
        <w:tc>
          <w:tcPr>
            <w:tcW w:w="370" w:type="dxa"/>
            <w:tcBorders>
              <w:top w:val="single" w:sz="4" w:space="0" w:color="auto"/>
              <w:left w:val="single" w:sz="4" w:space="0" w:color="auto"/>
              <w:bottom w:val="single" w:sz="4" w:space="0" w:color="auto"/>
              <w:right w:val="single" w:sz="4" w:space="0" w:color="auto"/>
            </w:tcBorders>
          </w:tcPr>
          <w:p w14:paraId="76C581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215C6C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87863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89C0A7" w14:textId="77777777" w:rsidR="00EE5860" w:rsidRPr="00441CD0" w:rsidRDefault="00EE5860" w:rsidP="00BB0E1F">
            <w:pPr>
              <w:pStyle w:val="TAC"/>
              <w:rPr>
                <w:szCs w:val="18"/>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58B0B1E4" w14:textId="77777777" w:rsidR="00EE5860" w:rsidRPr="00441CD0" w:rsidRDefault="00EE5860" w:rsidP="00BB0E1F">
            <w:pPr>
              <w:pStyle w:val="TAC"/>
              <w:rPr>
                <w:szCs w:val="18"/>
                <w:lang w:val="x-none"/>
              </w:rPr>
            </w:pPr>
            <w:r w:rsidRPr="00441CD0">
              <w:rPr>
                <w:szCs w:val="18"/>
              </w:rPr>
              <w:t>Create MAR</w:t>
            </w:r>
          </w:p>
        </w:tc>
      </w:tr>
      <w:tr w:rsidR="00EE5860" w:rsidRPr="00441CD0" w14:paraId="268845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9D36374" w14:textId="77777777" w:rsidR="00EE5860" w:rsidRPr="00441CD0" w:rsidRDefault="00EE5860" w:rsidP="00BB0E1F">
            <w:pPr>
              <w:pStyle w:val="TAL"/>
            </w:pPr>
            <w:r w:rsidRPr="00441CD0">
              <w:rPr>
                <w:szCs w:val="18"/>
                <w:lang w:val="de-DE"/>
              </w:rPr>
              <w:t>Node ID</w:t>
            </w:r>
          </w:p>
        </w:tc>
        <w:tc>
          <w:tcPr>
            <w:tcW w:w="336" w:type="dxa"/>
            <w:tcBorders>
              <w:top w:val="single" w:sz="4" w:space="0" w:color="auto"/>
              <w:left w:val="single" w:sz="4" w:space="0" w:color="auto"/>
              <w:bottom w:val="single" w:sz="4" w:space="0" w:color="auto"/>
              <w:right w:val="single" w:sz="4" w:space="0" w:color="auto"/>
            </w:tcBorders>
          </w:tcPr>
          <w:p w14:paraId="5D9B0712"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F6B24A5" w14:textId="203A5D54" w:rsidR="00EE5860" w:rsidRPr="00441CD0" w:rsidRDefault="00EE5860" w:rsidP="00BB0E1F">
            <w:pPr>
              <w:pStyle w:val="TAL"/>
              <w:rPr>
                <w:szCs w:val="18"/>
                <w:lang w:val="en-US"/>
              </w:rPr>
            </w:pPr>
            <w:r w:rsidRPr="00441CD0">
              <w:rPr>
                <w:szCs w:val="18"/>
                <w:lang w:val="en-US"/>
              </w:rPr>
              <w:t xml:space="preserve">This IE shall be present if a new SMF in an SMF Set, </w:t>
            </w:r>
            <w:r w:rsidRPr="00441CD0">
              <w:t>with one PFCP association per SMF and UPF</w:t>
            </w:r>
            <w:r w:rsidRPr="00441CD0">
              <w:rPr>
                <w:szCs w:val="18"/>
                <w:lang w:val="en-US"/>
              </w:rPr>
              <w:t xml:space="preserve"> (see </w:t>
            </w:r>
            <w:r w:rsidR="00415C19" w:rsidRPr="00441CD0">
              <w:rPr>
                <w:szCs w:val="18"/>
                <w:lang w:val="en-US"/>
              </w:rPr>
              <w:t>clause</w:t>
            </w:r>
            <w:r w:rsidR="00415C19">
              <w:rPr>
                <w:szCs w:val="18"/>
                <w:lang w:val="en-US"/>
              </w:rPr>
              <w:t> </w:t>
            </w:r>
            <w:r w:rsidR="00415C19" w:rsidRPr="00441CD0">
              <w:rPr>
                <w:szCs w:val="18"/>
                <w:lang w:val="en-US"/>
              </w:rPr>
              <w:t>5</w:t>
            </w:r>
            <w:r w:rsidRPr="00441CD0">
              <w:rPr>
                <w:szCs w:val="18"/>
                <w:lang w:val="en-US"/>
              </w:rPr>
              <w:t>.22.3), takes over the control of the PFCP session.</w:t>
            </w:r>
          </w:p>
          <w:p w14:paraId="6C697F04" w14:textId="77777777" w:rsidR="00EE5860" w:rsidRPr="00441CD0" w:rsidRDefault="00EE5860" w:rsidP="00BB0E1F">
            <w:pPr>
              <w:pStyle w:val="TAL"/>
              <w:rPr>
                <w:lang w:val="x-none"/>
              </w:rPr>
            </w:pPr>
            <w:r w:rsidRPr="00441CD0">
              <w:rPr>
                <w:szCs w:val="18"/>
                <w:lang w:val="en-US"/>
              </w:rPr>
              <w:t>When present, it shall contain the unique identifier of the new SMF.</w:t>
            </w:r>
          </w:p>
        </w:tc>
        <w:tc>
          <w:tcPr>
            <w:tcW w:w="370" w:type="dxa"/>
            <w:tcBorders>
              <w:top w:val="single" w:sz="4" w:space="0" w:color="auto"/>
              <w:left w:val="single" w:sz="4" w:space="0" w:color="auto"/>
              <w:bottom w:val="single" w:sz="4" w:space="0" w:color="auto"/>
              <w:right w:val="single" w:sz="4" w:space="0" w:color="auto"/>
            </w:tcBorders>
          </w:tcPr>
          <w:p w14:paraId="263ABBA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363EEC8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70513F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8DAEC08"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19D9C76" w14:textId="77777777" w:rsidR="00EE5860" w:rsidRPr="00441CD0" w:rsidRDefault="00EE5860" w:rsidP="00BB0E1F">
            <w:pPr>
              <w:pStyle w:val="TAC"/>
              <w:rPr>
                <w:szCs w:val="18"/>
                <w:lang w:val="x-none"/>
              </w:rPr>
            </w:pPr>
            <w:r w:rsidRPr="00441CD0">
              <w:rPr>
                <w:lang w:val="sv-SE" w:eastAsia="zh-CN"/>
              </w:rPr>
              <w:t>Node ID</w:t>
            </w:r>
          </w:p>
        </w:tc>
      </w:tr>
      <w:tr w:rsidR="00EE5860" w:rsidRPr="00441CD0" w14:paraId="6FEE99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4DEB875" w14:textId="77777777" w:rsidR="00EE5860" w:rsidRPr="00441CD0" w:rsidRDefault="00EE5860" w:rsidP="00BB0E1F">
            <w:pPr>
              <w:pStyle w:val="TAL"/>
              <w:rPr>
                <w:lang w:val="fr-FR"/>
              </w:rPr>
            </w:pPr>
            <w:r>
              <w:rPr>
                <w:lang w:val="fr-FR"/>
              </w:rPr>
              <w:t xml:space="preserve">TSC </w:t>
            </w:r>
            <w:r w:rsidRPr="004D6E9F">
              <w:rPr>
                <w:lang w:val="fr-FR"/>
              </w:rPr>
              <w:t xml:space="preserve">Management </w:t>
            </w:r>
            <w:r w:rsidRPr="004D6E9F">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7F57377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FF8D88E" w14:textId="77777777" w:rsidR="00EE5860" w:rsidRDefault="00EE5860" w:rsidP="00BB0E1F">
            <w:pPr>
              <w:pStyle w:val="TAL"/>
              <w:rPr>
                <w:szCs w:val="18"/>
                <w:lang w:val="en-US"/>
              </w:rPr>
            </w:pPr>
            <w:r w:rsidRPr="00441CD0">
              <w:rPr>
                <w:szCs w:val="18"/>
                <w:lang w:val="en-US"/>
              </w:rPr>
              <w:t xml:space="preserve">This IE shall be present if the SMF needs to send </w:t>
            </w:r>
            <w:r w:rsidRPr="00441CD0">
              <w:rPr>
                <w:lang w:val="sv-SE" w:eastAsia="zh-CN"/>
              </w:rPr>
              <w:t>TSC</w:t>
            </w:r>
            <w:r w:rsidRPr="00A10FF5" w:rsidDel="00D75645">
              <w:t xml:space="preserve"> </w:t>
            </w:r>
            <w:r w:rsidRPr="00A10FF5">
              <w:t xml:space="preserve">Management </w:t>
            </w:r>
            <w:r w:rsidRPr="00441CD0">
              <w:rPr>
                <w:szCs w:val="18"/>
                <w:lang w:val="en-US"/>
              </w:rPr>
              <w:t>information to the UPF.</w:t>
            </w:r>
          </w:p>
          <w:p w14:paraId="18989C20" w14:textId="77777777" w:rsidR="00EE5860" w:rsidRPr="008D3318" w:rsidRDefault="00EE5860" w:rsidP="00BB0E1F">
            <w:pPr>
              <w:pStyle w:val="TAL"/>
              <w:rPr>
                <w:szCs w:val="18"/>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1AA379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A24608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097AA0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562B4F9"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6C5738C" w14:textId="77777777" w:rsidR="00EE5860" w:rsidRPr="00441CD0" w:rsidRDefault="00EE5860" w:rsidP="00BB0E1F">
            <w:pPr>
              <w:pStyle w:val="TAC"/>
              <w:rPr>
                <w:szCs w:val="18"/>
                <w:lang w:val="fr-FR"/>
              </w:rPr>
            </w:pPr>
            <w:r w:rsidRPr="00441CD0">
              <w:rPr>
                <w:lang w:val="sv-SE" w:eastAsia="zh-CN"/>
              </w:rPr>
              <w:t>TSC</w:t>
            </w:r>
            <w:r w:rsidRPr="00441CD0" w:rsidDel="00D75645">
              <w:rPr>
                <w:lang w:val="fr-FR"/>
              </w:rPr>
              <w:t xml:space="preserve"> </w:t>
            </w:r>
            <w:r w:rsidRPr="00441CD0">
              <w:rPr>
                <w:lang w:val="fr-FR"/>
              </w:rPr>
              <w:t xml:space="preserve">Management </w:t>
            </w:r>
            <w:r w:rsidRPr="00441CD0">
              <w:rPr>
                <w:lang w:val="sv-SE" w:eastAsia="zh-CN"/>
              </w:rPr>
              <w:t>Information</w:t>
            </w:r>
          </w:p>
        </w:tc>
      </w:tr>
      <w:tr w:rsidR="00EE5860" w:rsidRPr="00441CD0" w14:paraId="51009E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F81B795" w14:textId="77777777" w:rsidR="00EE5860" w:rsidRPr="00441CD0" w:rsidRDefault="00EE5860" w:rsidP="00BB0E1F">
            <w:pPr>
              <w:pStyle w:val="TAL"/>
              <w:rPr>
                <w:lang w:val="fr-FR"/>
              </w:rPr>
            </w:pPr>
            <w:r w:rsidRPr="00441CD0">
              <w:rPr>
                <w:szCs w:val="18"/>
                <w:lang w:val="de-DE"/>
              </w:rPr>
              <w:t>Remove SRR</w:t>
            </w:r>
          </w:p>
        </w:tc>
        <w:tc>
          <w:tcPr>
            <w:tcW w:w="336" w:type="dxa"/>
            <w:tcBorders>
              <w:top w:val="single" w:sz="4" w:space="0" w:color="auto"/>
              <w:left w:val="single" w:sz="4" w:space="0" w:color="auto"/>
              <w:bottom w:val="single" w:sz="4" w:space="0" w:color="auto"/>
              <w:right w:val="single" w:sz="4" w:space="0" w:color="auto"/>
            </w:tcBorders>
          </w:tcPr>
          <w:p w14:paraId="1E6C8AB3"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4511B803" w14:textId="77777777" w:rsidR="00EE5860" w:rsidRPr="00441CD0" w:rsidRDefault="00EE5860" w:rsidP="00BB0E1F">
            <w:pPr>
              <w:pStyle w:val="TAL"/>
              <w:rPr>
                <w:lang w:eastAsia="zh-CN"/>
              </w:rPr>
            </w:pPr>
            <w:r w:rsidRPr="00441CD0">
              <w:t>When present, this shall indicate the SRR Rule which is requested to be removed. S</w:t>
            </w:r>
            <w:r w:rsidRPr="00441CD0">
              <w:rPr>
                <w:lang w:eastAsia="zh-CN"/>
              </w:rPr>
              <w:t xml:space="preserve">ee </w:t>
            </w:r>
            <w:r w:rsidRPr="00441CD0">
              <w:t>Table 7.5.4-19-1</w:t>
            </w:r>
            <w:r w:rsidRPr="00441CD0">
              <w:rPr>
                <w:lang w:eastAsia="zh-CN"/>
              </w:rPr>
              <w:t>.</w:t>
            </w:r>
          </w:p>
          <w:p w14:paraId="53CD33C4" w14:textId="77777777" w:rsidR="00EE5860" w:rsidRPr="00441CD0" w:rsidRDefault="00EE5860" w:rsidP="00BB0E1F">
            <w:pPr>
              <w:pStyle w:val="TAL"/>
            </w:pPr>
            <w:r w:rsidRPr="00441CD0">
              <w:rPr>
                <w:lang w:eastAsia="zh-CN"/>
              </w:rPr>
              <w:t>Several IEs within the same IE type may be present to represent a list of SRRs to remove.</w:t>
            </w:r>
          </w:p>
        </w:tc>
        <w:tc>
          <w:tcPr>
            <w:tcW w:w="370" w:type="dxa"/>
            <w:tcBorders>
              <w:top w:val="single" w:sz="4" w:space="0" w:color="auto"/>
              <w:left w:val="single" w:sz="4" w:space="0" w:color="auto"/>
              <w:bottom w:val="single" w:sz="4" w:space="0" w:color="auto"/>
              <w:right w:val="single" w:sz="4" w:space="0" w:color="auto"/>
            </w:tcBorders>
          </w:tcPr>
          <w:p w14:paraId="0247B68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32281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338EC6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9D1E112"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23B4251D" w14:textId="77777777" w:rsidR="00EE5860" w:rsidRPr="00441CD0" w:rsidRDefault="00EE5860" w:rsidP="00BB0E1F">
            <w:pPr>
              <w:pStyle w:val="TAC"/>
              <w:rPr>
                <w:szCs w:val="18"/>
                <w:lang w:val="fr-FR"/>
              </w:rPr>
            </w:pPr>
            <w:r w:rsidRPr="00441CD0">
              <w:rPr>
                <w:lang w:val="sv-SE" w:eastAsia="zh-CN"/>
              </w:rPr>
              <w:t>Remove SRR</w:t>
            </w:r>
          </w:p>
        </w:tc>
      </w:tr>
      <w:tr w:rsidR="00EE5860" w:rsidRPr="00441CD0" w14:paraId="6491AB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FCD93F5" w14:textId="77777777" w:rsidR="00EE5860" w:rsidRPr="00441CD0" w:rsidRDefault="00EE5860" w:rsidP="00BB0E1F">
            <w:pPr>
              <w:pStyle w:val="TAL"/>
              <w:rPr>
                <w:lang w:val="fr-FR"/>
              </w:rPr>
            </w:pPr>
            <w:r w:rsidRPr="00441CD0">
              <w:rPr>
                <w:szCs w:val="18"/>
                <w:lang w:val="de-DE"/>
              </w:rPr>
              <w:t>Create SRR</w:t>
            </w:r>
          </w:p>
        </w:tc>
        <w:tc>
          <w:tcPr>
            <w:tcW w:w="336" w:type="dxa"/>
            <w:tcBorders>
              <w:top w:val="single" w:sz="4" w:space="0" w:color="auto"/>
              <w:left w:val="single" w:sz="4" w:space="0" w:color="auto"/>
              <w:bottom w:val="single" w:sz="4" w:space="0" w:color="auto"/>
              <w:right w:val="single" w:sz="4" w:space="0" w:color="auto"/>
            </w:tcBorders>
          </w:tcPr>
          <w:p w14:paraId="2CB1D05B"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3C930F4C" w14:textId="77777777" w:rsidR="00EE5860" w:rsidRPr="00441CD0" w:rsidRDefault="00EE5860" w:rsidP="00BB0E1F">
            <w:pPr>
              <w:pStyle w:val="TAL"/>
              <w:rPr>
                <w:lang w:eastAsia="zh-CN"/>
              </w:rPr>
            </w:pPr>
            <w:r w:rsidRPr="00441CD0">
              <w:t>This IE shall be present if the CP function requests the UP function to create a new SRR. S</w:t>
            </w:r>
            <w:r w:rsidRPr="00441CD0">
              <w:rPr>
                <w:lang w:eastAsia="zh-CN"/>
              </w:rPr>
              <w:t xml:space="preserve">ee </w:t>
            </w:r>
            <w:r w:rsidRPr="00441CD0">
              <w:t>Table 7.5.2.9-1</w:t>
            </w:r>
            <w:r w:rsidRPr="00441CD0">
              <w:rPr>
                <w:lang w:eastAsia="zh-CN"/>
              </w:rPr>
              <w:t>.</w:t>
            </w:r>
          </w:p>
          <w:p w14:paraId="70BEA116" w14:textId="77777777" w:rsidR="00EE5860" w:rsidRPr="00441CD0" w:rsidRDefault="00EE5860" w:rsidP="00BB0E1F">
            <w:pPr>
              <w:pStyle w:val="TAL"/>
            </w:pPr>
            <w:r w:rsidRPr="00441CD0">
              <w:rPr>
                <w:lang w:eastAsia="zh-CN"/>
              </w:rPr>
              <w:t>Several IEs within the same IE type may be present to represent a list of SRRs to create.</w:t>
            </w:r>
          </w:p>
        </w:tc>
        <w:tc>
          <w:tcPr>
            <w:tcW w:w="370" w:type="dxa"/>
            <w:tcBorders>
              <w:top w:val="single" w:sz="4" w:space="0" w:color="auto"/>
              <w:left w:val="single" w:sz="4" w:space="0" w:color="auto"/>
              <w:bottom w:val="single" w:sz="4" w:space="0" w:color="auto"/>
              <w:right w:val="single" w:sz="4" w:space="0" w:color="auto"/>
            </w:tcBorders>
          </w:tcPr>
          <w:p w14:paraId="5C36B7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A3C32A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2702C2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45A94D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720C7FD9" w14:textId="77777777" w:rsidR="00EE5860" w:rsidRPr="00441CD0" w:rsidRDefault="00EE5860" w:rsidP="00BB0E1F">
            <w:pPr>
              <w:pStyle w:val="TAC"/>
              <w:rPr>
                <w:szCs w:val="18"/>
                <w:lang w:val="fr-FR"/>
              </w:rPr>
            </w:pPr>
            <w:r w:rsidRPr="00441CD0">
              <w:rPr>
                <w:lang w:val="sv-SE" w:eastAsia="zh-CN"/>
              </w:rPr>
              <w:t>Create SRR</w:t>
            </w:r>
          </w:p>
        </w:tc>
      </w:tr>
      <w:tr w:rsidR="00EE5860" w:rsidRPr="00441CD0" w14:paraId="68FD2B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360ED96" w14:textId="77777777" w:rsidR="00EE5860" w:rsidRPr="00441CD0" w:rsidRDefault="00EE5860" w:rsidP="00BB0E1F">
            <w:pPr>
              <w:pStyle w:val="TAL"/>
              <w:rPr>
                <w:lang w:val="fr-FR"/>
              </w:rPr>
            </w:pPr>
            <w:r w:rsidRPr="00441CD0">
              <w:rPr>
                <w:szCs w:val="18"/>
                <w:lang w:val="de-DE"/>
              </w:rPr>
              <w:t>Update SRR</w:t>
            </w:r>
          </w:p>
        </w:tc>
        <w:tc>
          <w:tcPr>
            <w:tcW w:w="336" w:type="dxa"/>
            <w:tcBorders>
              <w:top w:val="single" w:sz="4" w:space="0" w:color="auto"/>
              <w:left w:val="single" w:sz="4" w:space="0" w:color="auto"/>
              <w:bottom w:val="single" w:sz="4" w:space="0" w:color="auto"/>
              <w:right w:val="single" w:sz="4" w:space="0" w:color="auto"/>
            </w:tcBorders>
          </w:tcPr>
          <w:p w14:paraId="78876037"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C831E2E" w14:textId="77777777" w:rsidR="00EE5860" w:rsidRPr="00441CD0" w:rsidRDefault="00EE5860" w:rsidP="00BB0E1F">
            <w:pPr>
              <w:pStyle w:val="TAL"/>
            </w:pPr>
            <w:r w:rsidRPr="00441CD0">
              <w:t>This IE shall be present if SRR(s) previously created for the PFCP session need to be modified.</w:t>
            </w:r>
          </w:p>
          <w:p w14:paraId="4D29C2D2" w14:textId="77777777" w:rsidR="00EE5860" w:rsidRPr="00441CD0" w:rsidRDefault="00EE5860" w:rsidP="00BB0E1F">
            <w:pPr>
              <w:pStyle w:val="TAL"/>
            </w:pPr>
            <w:r w:rsidRPr="00441CD0">
              <w:rPr>
                <w:lang w:eastAsia="zh-CN"/>
              </w:rPr>
              <w:t>Several IEs within the same IE type may be present to represent a list of modified SRRs.</w:t>
            </w:r>
            <w:r w:rsidRPr="00441CD0">
              <w:t xml:space="preserve"> Previously SRRs that are not modified shall not be included. S</w:t>
            </w:r>
            <w:r w:rsidRPr="00441CD0">
              <w:rPr>
                <w:lang w:eastAsia="zh-CN"/>
              </w:rPr>
              <w:t>ee </w:t>
            </w:r>
            <w:r w:rsidRPr="00441CD0">
              <w:t>Table 7.5.4.20-1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623D2B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757D44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F77962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9C89216" w14:textId="77777777" w:rsidR="00EE5860" w:rsidRPr="00441CD0" w:rsidRDefault="00EE5860" w:rsidP="00BB0E1F">
            <w:pPr>
              <w:pStyle w:val="TAC"/>
              <w:rPr>
                <w:szCs w:val="18"/>
                <w:lang w:val="de-DE"/>
              </w:rPr>
            </w:pPr>
            <w:r w:rsidRPr="00441CD0">
              <w:rPr>
                <w:lang w:val="sv-S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4E99451C" w14:textId="77777777" w:rsidR="00EE5860" w:rsidRPr="00441CD0" w:rsidRDefault="00EE5860" w:rsidP="00BB0E1F">
            <w:pPr>
              <w:pStyle w:val="TAC"/>
              <w:rPr>
                <w:szCs w:val="18"/>
                <w:lang w:val="fr-FR"/>
              </w:rPr>
            </w:pPr>
            <w:r w:rsidRPr="00441CD0">
              <w:rPr>
                <w:lang w:val="sv-SE" w:eastAsia="zh-CN"/>
              </w:rPr>
              <w:t>Update SRR</w:t>
            </w:r>
          </w:p>
        </w:tc>
      </w:tr>
      <w:tr w:rsidR="00EE5860" w:rsidRPr="00441CD0" w14:paraId="21597BA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373D50F" w14:textId="77777777" w:rsidR="00EE5860" w:rsidRPr="00441CD0" w:rsidRDefault="00EE5860" w:rsidP="00BB0E1F">
            <w:pPr>
              <w:pStyle w:val="TAL"/>
              <w:rPr>
                <w:szCs w:val="18"/>
                <w:lang w:val="de-DE"/>
              </w:rPr>
            </w:pPr>
            <w:r w:rsidRPr="00441CD0">
              <w:rPr>
                <w:lang w:val="fr-FR" w:eastAsia="zh-CN"/>
              </w:rPr>
              <w:t>Provide</w:t>
            </w:r>
            <w:r w:rsidRPr="00441CD0">
              <w:rPr>
                <w:lang w:val="fr-FR"/>
              </w:rPr>
              <w:t xml:space="preserve"> ATSSS </w:t>
            </w:r>
            <w:r w:rsidRPr="00441CD0">
              <w:rPr>
                <w:lang w:val="fr-FR" w:eastAsia="zh-CN"/>
              </w:rPr>
              <w:t>Control Information</w:t>
            </w:r>
          </w:p>
        </w:tc>
        <w:tc>
          <w:tcPr>
            <w:tcW w:w="336" w:type="dxa"/>
            <w:tcBorders>
              <w:top w:val="single" w:sz="4" w:space="0" w:color="auto"/>
              <w:left w:val="single" w:sz="4" w:space="0" w:color="auto"/>
              <w:bottom w:val="single" w:sz="4" w:space="0" w:color="auto"/>
              <w:right w:val="single" w:sz="4" w:space="0" w:color="auto"/>
            </w:tcBorders>
          </w:tcPr>
          <w:p w14:paraId="1DC18C59"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2531FB64" w14:textId="77777777" w:rsidR="00EE5860" w:rsidRPr="00441CD0" w:rsidRDefault="00EE5860" w:rsidP="00BB0E1F">
            <w:pPr>
              <w:pStyle w:val="TAL"/>
              <w:rPr>
                <w:lang w:val="en-US"/>
              </w:rPr>
            </w:pPr>
            <w:r w:rsidRPr="00441CD0">
              <w:rPr>
                <w:lang w:val="en-US"/>
              </w:rPr>
              <w:t>This IE shall be present for PFCP session modification for a MA PDU session, if the ATSSS Control Information changes.</w:t>
            </w:r>
          </w:p>
          <w:p w14:paraId="0985E2A1" w14:textId="77777777" w:rsidR="00EE5860" w:rsidRPr="00441CD0" w:rsidRDefault="00EE5860" w:rsidP="00BB0E1F">
            <w:pPr>
              <w:pStyle w:val="TAL"/>
              <w:rPr>
                <w:lang w:val="en-US" w:eastAsia="zh-CN"/>
              </w:rPr>
            </w:pPr>
            <w:r w:rsidRPr="00441CD0">
              <w:rPr>
                <w:lang w:val="en-US"/>
              </w:rPr>
              <w:t>When present, this IE shall contain the required ATSSS functionalities for this MA PDU session.</w:t>
            </w:r>
          </w:p>
          <w:p w14:paraId="7053EFE9" w14:textId="77777777" w:rsidR="00EE5860" w:rsidRPr="00441CD0" w:rsidRDefault="00EE5860" w:rsidP="00BB0E1F">
            <w:pPr>
              <w:pStyle w:val="TAL"/>
              <w:rPr>
                <w:lang w:val="en-US" w:eastAsia="zh-CN"/>
              </w:rPr>
            </w:pPr>
            <w:r w:rsidRPr="00441CD0">
              <w:rPr>
                <w:lang w:val="en-US"/>
              </w:rPr>
              <w:t xml:space="preserve">The UPF shall replace any value received previously by the new information received in this IE. </w:t>
            </w:r>
            <w:r w:rsidRPr="00441CD0">
              <w:rPr>
                <w:lang w:val="en-US" w:eastAsia="zh-CN"/>
              </w:rPr>
              <w:t xml:space="preserve">See </w:t>
            </w:r>
            <w:r w:rsidRPr="00441CD0">
              <w:rPr>
                <w:lang w:val="en-US"/>
              </w:rPr>
              <w:t>N</w:t>
            </w:r>
            <w:r w:rsidRPr="00441CD0">
              <w:rPr>
                <w:lang w:val="en-US" w:eastAsia="zh-CN"/>
              </w:rPr>
              <w:t>ote 4.</w:t>
            </w:r>
          </w:p>
          <w:p w14:paraId="5F27AB0A" w14:textId="77777777" w:rsidR="00EE5860" w:rsidRPr="00441CD0" w:rsidRDefault="00EE5860" w:rsidP="00BB0E1F">
            <w:pPr>
              <w:pStyle w:val="TAL"/>
              <w:rPr>
                <w:szCs w:val="18"/>
                <w:lang w:val="en-US"/>
              </w:rPr>
            </w:pPr>
            <w:r w:rsidRPr="00441CD0">
              <w:rPr>
                <w:lang w:val="fr-FR" w:eastAsia="zh-CN"/>
              </w:rPr>
              <w:t xml:space="preserve">See </w:t>
            </w:r>
            <w:r w:rsidRPr="00441CD0">
              <w:rPr>
                <w:lang w:val="fr-FR"/>
              </w:rPr>
              <w:t>Table 7.5.2</w:t>
            </w:r>
            <w:r w:rsidRPr="00441CD0">
              <w:rPr>
                <w:lang w:val="de-DE"/>
              </w:rPr>
              <w:t>.10</w:t>
            </w:r>
            <w:r w:rsidRPr="00441CD0">
              <w:rPr>
                <w:lang w:val="fr-FR"/>
              </w:rPr>
              <w:t>-</w:t>
            </w:r>
            <w:r w:rsidRPr="00441CD0">
              <w:rPr>
                <w:lang w:val="de-DE"/>
              </w:rPr>
              <w:t>1</w:t>
            </w:r>
            <w:r w:rsidRPr="00441CD0">
              <w:rPr>
                <w:lang w:val="fr-FR" w:eastAsia="zh-CN"/>
              </w:rPr>
              <w:t>.</w:t>
            </w:r>
          </w:p>
        </w:tc>
        <w:tc>
          <w:tcPr>
            <w:tcW w:w="370" w:type="dxa"/>
            <w:tcBorders>
              <w:top w:val="single" w:sz="4" w:space="0" w:color="auto"/>
              <w:left w:val="single" w:sz="4" w:space="0" w:color="auto"/>
              <w:bottom w:val="single" w:sz="4" w:space="0" w:color="auto"/>
              <w:right w:val="single" w:sz="4" w:space="0" w:color="auto"/>
            </w:tcBorders>
          </w:tcPr>
          <w:p w14:paraId="0FD97FF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60EFEB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84DD5F2"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D15723D"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ACC7962" w14:textId="77777777" w:rsidR="00EE5860" w:rsidRPr="00441CD0" w:rsidRDefault="00EE5860" w:rsidP="00BB0E1F">
            <w:pPr>
              <w:pStyle w:val="TAC"/>
              <w:rPr>
                <w:lang w:val="sv-SE" w:eastAsia="zh-CN"/>
              </w:rPr>
            </w:pPr>
            <w:r w:rsidRPr="00441CD0">
              <w:rPr>
                <w:lang w:val="fr-FR" w:eastAsia="zh-CN"/>
              </w:rPr>
              <w:t>Provide</w:t>
            </w:r>
            <w:r w:rsidRPr="00441CD0">
              <w:rPr>
                <w:lang w:val="fr-FR"/>
              </w:rPr>
              <w:t xml:space="preserve"> ATSSS </w:t>
            </w:r>
            <w:r w:rsidRPr="00441CD0">
              <w:rPr>
                <w:lang w:val="fr-FR" w:eastAsia="zh-CN"/>
              </w:rPr>
              <w:t>Control Information</w:t>
            </w:r>
          </w:p>
        </w:tc>
      </w:tr>
      <w:tr w:rsidR="00EE5860" w:rsidRPr="00441CD0" w14:paraId="445C26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EA2B83" w14:textId="77777777" w:rsidR="00EE5860" w:rsidRPr="00441CD0" w:rsidRDefault="00EE5860" w:rsidP="00BB0E1F">
            <w:pPr>
              <w:pStyle w:val="TAL"/>
              <w:rPr>
                <w:szCs w:val="18"/>
                <w:lang w:val="de-DE"/>
              </w:rPr>
            </w:pPr>
            <w:r w:rsidRPr="00441CD0">
              <w:rPr>
                <w:szCs w:val="18"/>
                <w:lang w:val="de-DE"/>
              </w:rPr>
              <w:t>Ethernet Context Information</w:t>
            </w:r>
          </w:p>
        </w:tc>
        <w:tc>
          <w:tcPr>
            <w:tcW w:w="336" w:type="dxa"/>
            <w:tcBorders>
              <w:top w:val="single" w:sz="4" w:space="0" w:color="auto"/>
              <w:left w:val="single" w:sz="4" w:space="0" w:color="auto"/>
              <w:bottom w:val="single" w:sz="4" w:space="0" w:color="auto"/>
              <w:right w:val="single" w:sz="4" w:space="0" w:color="auto"/>
            </w:tcBorders>
          </w:tcPr>
          <w:p w14:paraId="3293F2A5"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70D0644E" w14:textId="77777777" w:rsidR="00EE5860" w:rsidRPr="00441CD0" w:rsidRDefault="00EE5860" w:rsidP="00BB0E1F">
            <w:pPr>
              <w:pStyle w:val="TAL"/>
              <w:rPr>
                <w:szCs w:val="18"/>
                <w:lang w:val="en-US"/>
              </w:rPr>
            </w:pPr>
            <w:r w:rsidRPr="00441CD0">
              <w:rPr>
                <w:szCs w:val="18"/>
                <w:lang w:val="en-US"/>
              </w:rPr>
              <w:t xml:space="preserve">This IE shall be present to update the list of MAC addresses associated to the PDU session during an Ethernet PDU session anchor relocation. </w:t>
            </w:r>
          </w:p>
        </w:tc>
        <w:tc>
          <w:tcPr>
            <w:tcW w:w="370" w:type="dxa"/>
            <w:tcBorders>
              <w:top w:val="single" w:sz="4" w:space="0" w:color="auto"/>
              <w:left w:val="single" w:sz="4" w:space="0" w:color="auto"/>
              <w:bottom w:val="single" w:sz="4" w:space="0" w:color="auto"/>
              <w:right w:val="single" w:sz="4" w:space="0" w:color="auto"/>
            </w:tcBorders>
          </w:tcPr>
          <w:p w14:paraId="05A4EAC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2D0904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63B59B8"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DEDB998" w14:textId="77777777" w:rsidR="00EE5860" w:rsidRPr="00441CD0" w:rsidRDefault="00EE5860" w:rsidP="00BB0E1F">
            <w:pPr>
              <w:pStyle w:val="TAC"/>
              <w:rPr>
                <w:lang w:val="sv-SE" w:eastAsia="zh-CN"/>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43F5B637" w14:textId="77777777" w:rsidR="00EE5860" w:rsidRPr="00441CD0" w:rsidRDefault="00EE5860" w:rsidP="00BB0E1F">
            <w:pPr>
              <w:pStyle w:val="TAC"/>
              <w:rPr>
                <w:lang w:val="sv-SE" w:eastAsia="zh-CN"/>
              </w:rPr>
            </w:pPr>
            <w:r w:rsidRPr="00441CD0">
              <w:rPr>
                <w:lang w:val="sv-SE" w:eastAsia="zh-CN"/>
              </w:rPr>
              <w:t>Ethernet Context Information</w:t>
            </w:r>
          </w:p>
        </w:tc>
      </w:tr>
      <w:tr w:rsidR="00EE5860" w:rsidRPr="00441CD0" w14:paraId="581CB0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E2DE61F" w14:textId="77777777" w:rsidR="00EE5860" w:rsidRPr="00441CD0" w:rsidRDefault="00EE5860" w:rsidP="00BB0E1F">
            <w:pPr>
              <w:pStyle w:val="TAL"/>
              <w:rPr>
                <w:lang w:val="fr-FR" w:eastAsia="zh-CN"/>
              </w:rPr>
            </w:pPr>
            <w:r w:rsidRPr="00441CD0">
              <w:rPr>
                <w:szCs w:val="18"/>
                <w:lang w:val="de-DE"/>
              </w:rPr>
              <w:t>Access Availability Information</w:t>
            </w:r>
          </w:p>
        </w:tc>
        <w:tc>
          <w:tcPr>
            <w:tcW w:w="336" w:type="dxa"/>
            <w:tcBorders>
              <w:top w:val="single" w:sz="4" w:space="0" w:color="auto"/>
              <w:left w:val="single" w:sz="4" w:space="0" w:color="auto"/>
              <w:bottom w:val="single" w:sz="4" w:space="0" w:color="auto"/>
              <w:right w:val="single" w:sz="4" w:space="0" w:color="auto"/>
            </w:tcBorders>
          </w:tcPr>
          <w:p w14:paraId="61E1FBB7" w14:textId="77777777" w:rsidR="00EE5860" w:rsidRPr="00441CD0" w:rsidRDefault="00EE5860" w:rsidP="00BB0E1F">
            <w:pPr>
              <w:pStyle w:val="TAL"/>
              <w:jc w:val="center"/>
              <w:rPr>
                <w:szCs w:val="18"/>
                <w:lang w:val="fr-FR"/>
              </w:rPr>
            </w:pPr>
            <w:r w:rsidRPr="00441CD0">
              <w:rPr>
                <w:lang w:val="sv-SE" w:eastAsia="zh-CN"/>
              </w:rPr>
              <w:t>O</w:t>
            </w:r>
          </w:p>
        </w:tc>
        <w:tc>
          <w:tcPr>
            <w:tcW w:w="4670" w:type="dxa"/>
            <w:tcBorders>
              <w:top w:val="single" w:sz="4" w:space="0" w:color="auto"/>
              <w:left w:val="single" w:sz="4" w:space="0" w:color="auto"/>
              <w:bottom w:val="single" w:sz="4" w:space="0" w:color="auto"/>
              <w:right w:val="single" w:sz="4" w:space="0" w:color="auto"/>
            </w:tcBorders>
          </w:tcPr>
          <w:p w14:paraId="35828E1F" w14:textId="39DAF365" w:rsidR="00EE5860" w:rsidRPr="00441CD0" w:rsidRDefault="00EE5860" w:rsidP="00BB0E1F">
            <w:pPr>
              <w:pStyle w:val="TAL"/>
              <w:rPr>
                <w:szCs w:val="18"/>
                <w:lang w:val="en-US" w:eastAsia="zh-CN"/>
              </w:rPr>
            </w:pPr>
            <w:r w:rsidRPr="00441CD0">
              <w:rPr>
                <w:szCs w:val="18"/>
                <w:lang w:val="en-US" w:eastAsia="zh-CN"/>
              </w:rPr>
              <w:t xml:space="preserve">This IE may be present for a MA PDU session to signal that an access type has become transiently unavailable or has become available again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.20.5).</w:t>
            </w:r>
          </w:p>
          <w:p w14:paraId="6C9311A7" w14:textId="77777777" w:rsidR="00EE5860" w:rsidRPr="00441CD0" w:rsidRDefault="00EE5860" w:rsidP="00BB0E1F">
            <w:pPr>
              <w:pStyle w:val="TAL"/>
              <w:rPr>
                <w:lang w:val="en-US"/>
              </w:rPr>
            </w:pPr>
            <w:r w:rsidRPr="00441CD0">
              <w:rPr>
                <w:lang w:eastAsia="zh-CN"/>
              </w:rPr>
              <w:t>Two IEs with the same IE type may be present to report changes of access availability for both 3GPP and non-3GPP accesses.</w:t>
            </w:r>
          </w:p>
        </w:tc>
        <w:tc>
          <w:tcPr>
            <w:tcW w:w="370" w:type="dxa"/>
            <w:tcBorders>
              <w:top w:val="single" w:sz="4" w:space="0" w:color="auto"/>
              <w:left w:val="single" w:sz="4" w:space="0" w:color="auto"/>
              <w:bottom w:val="single" w:sz="4" w:space="0" w:color="auto"/>
              <w:right w:val="single" w:sz="4" w:space="0" w:color="auto"/>
            </w:tcBorders>
          </w:tcPr>
          <w:p w14:paraId="61191E10"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1BA34952" w14:textId="77777777" w:rsidR="00EE5860" w:rsidRPr="00441CD0" w:rsidRDefault="00EE5860" w:rsidP="00BB0E1F">
            <w:pPr>
              <w:pStyle w:val="TAC"/>
              <w:rPr>
                <w:lang w:val="fr-FR"/>
              </w:rPr>
            </w:pP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62408BC7" w14:textId="77777777" w:rsidR="00EE5860" w:rsidRPr="00441CD0" w:rsidRDefault="00EE5860" w:rsidP="00BB0E1F">
            <w:pPr>
              <w:pStyle w:val="TAC"/>
              <w:rPr>
                <w:lang w:val="fr-FR"/>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13F4BF3" w14:textId="77777777" w:rsidR="00EE5860" w:rsidRPr="00441CD0" w:rsidRDefault="00EE5860" w:rsidP="00BB0E1F">
            <w:pPr>
              <w:pStyle w:val="TAC"/>
              <w:rPr>
                <w:szCs w:val="18"/>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54519061" w14:textId="77777777" w:rsidR="00EE5860" w:rsidRPr="00441CD0" w:rsidRDefault="00EE5860" w:rsidP="00BB0E1F">
            <w:pPr>
              <w:pStyle w:val="TAC"/>
              <w:rPr>
                <w:lang w:val="fr-FR" w:eastAsia="zh-CN"/>
              </w:rPr>
            </w:pPr>
            <w:r w:rsidRPr="00441CD0">
              <w:rPr>
                <w:lang w:eastAsia="zh-CN"/>
              </w:rPr>
              <w:t>Access Availability Information</w:t>
            </w:r>
          </w:p>
        </w:tc>
      </w:tr>
      <w:tr w:rsidR="00EE5860" w:rsidRPr="00441CD0" w14:paraId="71EFC7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FB2DC13" w14:textId="77777777" w:rsidR="00EE5860" w:rsidRPr="00441CD0" w:rsidRDefault="00EE5860" w:rsidP="00BB0E1F">
            <w:pPr>
              <w:pStyle w:val="TAL"/>
              <w:rPr>
                <w:szCs w:val="18"/>
                <w:lang w:val="de-DE"/>
              </w:rPr>
            </w:pPr>
            <w:r w:rsidRPr="00441CD0">
              <w:rPr>
                <w:szCs w:val="18"/>
                <w:lang w:val="de-DE"/>
              </w:rPr>
              <w:t xml:space="preserve">Query </w:t>
            </w:r>
            <w:r>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tcPr>
          <w:p w14:paraId="6BB1AF13"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A965481" w14:textId="77777777" w:rsidR="00EE5860" w:rsidRPr="00441CD0" w:rsidRDefault="00EE5860" w:rsidP="00BB0E1F">
            <w:pPr>
              <w:pStyle w:val="TAL"/>
              <w:rPr>
                <w:lang w:val="en-US"/>
              </w:rPr>
            </w:pPr>
            <w:r w:rsidRPr="00441CD0">
              <w:rPr>
                <w:lang w:val="en-US"/>
              </w:rPr>
              <w:t xml:space="preserve">This IE shall be present if the CP function requests immediate </w:t>
            </w:r>
            <w:r>
              <w:rPr>
                <w:lang w:val="en-US"/>
              </w:rPr>
              <w:t xml:space="preserve">packet rate status </w:t>
            </w:r>
            <w:r w:rsidRPr="00441CD0">
              <w:rPr>
                <w:lang w:val="en-US"/>
              </w:rPr>
              <w:t>report(s) to the UP function.</w:t>
            </w:r>
          </w:p>
          <w:p w14:paraId="1434A239" w14:textId="77777777" w:rsidR="00EE5860" w:rsidRPr="00441CD0" w:rsidRDefault="00EE5860" w:rsidP="00BB0E1F">
            <w:pPr>
              <w:pStyle w:val="TAL"/>
              <w:rPr>
                <w:lang w:eastAsia="zh-CN"/>
              </w:rPr>
            </w:pPr>
            <w:r w:rsidRPr="00441CD0">
              <w:rPr>
                <w:lang w:eastAsia="zh-CN"/>
              </w:rPr>
              <w:t xml:space="preserve">Several IEs within the same IE type may be present to represent a list of </w:t>
            </w:r>
            <w:r>
              <w:rPr>
                <w:lang w:eastAsia="zh-CN"/>
              </w:rPr>
              <w:t>QERs</w:t>
            </w:r>
            <w:r w:rsidRPr="00441CD0">
              <w:rPr>
                <w:lang w:eastAsia="zh-CN"/>
              </w:rPr>
              <w:t xml:space="preserve"> for which an immediate </w:t>
            </w:r>
            <w:r>
              <w:rPr>
                <w:lang w:eastAsia="zh-CN"/>
              </w:rPr>
              <w:t xml:space="preserve">packet rate status </w:t>
            </w:r>
            <w:r w:rsidRPr="00441CD0">
              <w:rPr>
                <w:lang w:eastAsia="zh-CN"/>
              </w:rPr>
              <w:t>report is requested.</w:t>
            </w:r>
          </w:p>
          <w:p w14:paraId="42401184" w14:textId="77777777" w:rsidR="00EE5860" w:rsidRPr="00441CD0" w:rsidRDefault="00EE5860" w:rsidP="00BB0E1F">
            <w:pPr>
              <w:pStyle w:val="TAL"/>
              <w:rPr>
                <w:lang w:val="de-DE"/>
              </w:rPr>
            </w:pPr>
            <w:r w:rsidRPr="00441CD0">
              <w:rPr>
                <w:lang w:eastAsia="zh-CN"/>
              </w:rPr>
              <w:t xml:space="preserve">See </w:t>
            </w:r>
            <w:r w:rsidRPr="00441CD0">
              <w:t>Table 7.5.4.</w:t>
            </w:r>
            <w:r>
              <w:t>22</w:t>
            </w:r>
            <w:r w:rsidRPr="00441CD0">
              <w:t>-1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2EECC042" w14:textId="77777777" w:rsidR="00EE5860" w:rsidRPr="00441CD0" w:rsidRDefault="00EE5860" w:rsidP="00BB0E1F">
            <w:pPr>
              <w:pStyle w:val="TAC"/>
              <w:rPr>
                <w:lang w:val="en-US"/>
              </w:rPr>
            </w:pPr>
            <w:r>
              <w:rPr>
                <w:lang w:val="en-US"/>
              </w:rPr>
              <w:t>-</w:t>
            </w:r>
          </w:p>
        </w:tc>
        <w:tc>
          <w:tcPr>
            <w:tcW w:w="370" w:type="dxa"/>
            <w:tcBorders>
              <w:top w:val="single" w:sz="4" w:space="0" w:color="auto"/>
              <w:left w:val="single" w:sz="4" w:space="0" w:color="auto"/>
              <w:bottom w:val="single" w:sz="4" w:space="0" w:color="auto"/>
              <w:right w:val="single" w:sz="4" w:space="0" w:color="auto"/>
            </w:tcBorders>
          </w:tcPr>
          <w:p w14:paraId="4B986C8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31878A79"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7D8163B" w14:textId="77777777" w:rsidR="00EE5860" w:rsidRPr="00441CD0" w:rsidRDefault="00EE5860" w:rsidP="00BB0E1F">
            <w:pPr>
              <w:pStyle w:val="TAC"/>
              <w:rPr>
                <w:lang w:val="de-DE"/>
              </w:rPr>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7D999D7" w14:textId="77777777" w:rsidR="00EE5860" w:rsidRPr="00441CD0" w:rsidRDefault="00EE5860" w:rsidP="00BB0E1F">
            <w:pPr>
              <w:pStyle w:val="TAC"/>
              <w:rPr>
                <w:szCs w:val="18"/>
                <w:lang w:val="x-none"/>
              </w:rPr>
            </w:pPr>
            <w:r w:rsidRPr="00441CD0">
              <w:rPr>
                <w:szCs w:val="18"/>
              </w:rPr>
              <w:t xml:space="preserve">Query </w:t>
            </w:r>
            <w:r>
              <w:rPr>
                <w:szCs w:val="18"/>
              </w:rPr>
              <w:t>Packet Rate Status</w:t>
            </w:r>
          </w:p>
        </w:tc>
      </w:tr>
      <w:tr w:rsidR="003935F4" w:rsidRPr="00441CD0" w14:paraId="6C37F38C" w14:textId="77777777" w:rsidTr="00413DF0">
        <w:trPr>
          <w:jc w:val="center"/>
        </w:trPr>
        <w:tc>
          <w:tcPr>
            <w:tcW w:w="1560" w:type="dxa"/>
            <w:tcBorders>
              <w:top w:val="single" w:sz="4" w:space="0" w:color="auto"/>
              <w:left w:val="single" w:sz="4" w:space="0" w:color="auto"/>
              <w:bottom w:val="single" w:sz="4" w:space="0" w:color="auto"/>
              <w:right w:val="single" w:sz="4" w:space="0" w:color="auto"/>
            </w:tcBorders>
          </w:tcPr>
          <w:p w14:paraId="417EC11C" w14:textId="3C7C3688" w:rsidR="003935F4" w:rsidRPr="00441CD0" w:rsidRDefault="003935F4" w:rsidP="003935F4">
            <w:pPr>
              <w:pStyle w:val="TAL"/>
              <w:rPr>
                <w:szCs w:val="18"/>
                <w:lang w:val="de-DE"/>
              </w:rPr>
            </w:pPr>
            <w:r>
              <w:rPr>
                <w:lang w:eastAsia="zh-CN"/>
              </w:rPr>
              <w:t>S-NSSAI</w:t>
            </w:r>
          </w:p>
        </w:tc>
        <w:tc>
          <w:tcPr>
            <w:tcW w:w="336" w:type="dxa"/>
            <w:tcBorders>
              <w:top w:val="single" w:sz="4" w:space="0" w:color="auto"/>
              <w:left w:val="single" w:sz="4" w:space="0" w:color="auto"/>
              <w:bottom w:val="single" w:sz="4" w:space="0" w:color="auto"/>
              <w:right w:val="single" w:sz="4" w:space="0" w:color="auto"/>
            </w:tcBorders>
          </w:tcPr>
          <w:p w14:paraId="36C33021" w14:textId="0444E29E" w:rsidR="003935F4" w:rsidRPr="00441CD0" w:rsidRDefault="003935F4" w:rsidP="003935F4">
            <w:pPr>
              <w:pStyle w:val="TAL"/>
              <w:jc w:val="center"/>
              <w:rPr>
                <w:szCs w:val="18"/>
              </w:rPr>
            </w:pPr>
            <w:r>
              <w:rPr>
                <w:szCs w:val="18"/>
              </w:rPr>
              <w:t>O</w:t>
            </w:r>
          </w:p>
        </w:tc>
        <w:tc>
          <w:tcPr>
            <w:tcW w:w="4670" w:type="dxa"/>
            <w:tcBorders>
              <w:top w:val="single" w:sz="4" w:space="0" w:color="auto"/>
              <w:left w:val="single" w:sz="4" w:space="0" w:color="auto"/>
              <w:bottom w:val="single" w:sz="4" w:space="0" w:color="auto"/>
              <w:right w:val="single" w:sz="4" w:space="0" w:color="auto"/>
            </w:tcBorders>
          </w:tcPr>
          <w:p w14:paraId="791A3D79" w14:textId="3857F45C" w:rsidR="003935F4" w:rsidRPr="00441CD0" w:rsidRDefault="003935F4" w:rsidP="003935F4">
            <w:pPr>
              <w:pStyle w:val="TAL"/>
              <w:rPr>
                <w:lang w:val="en-US"/>
              </w:rPr>
            </w:pPr>
            <w:r w:rsidRPr="00441CD0">
              <w:t xml:space="preserve">This IE </w:t>
            </w:r>
            <w:r>
              <w:t xml:space="preserve">may </w:t>
            </w:r>
            <w:r w:rsidRPr="00441CD0">
              <w:t>be present</w:t>
            </w:r>
            <w:r>
              <w:t xml:space="preserve"> to indicate the S-NSSAI of the PDU session</w:t>
            </w:r>
            <w:r w:rsidRPr="00441CD0">
              <w:t xml:space="preserve">, </w:t>
            </w:r>
            <w:r>
              <w:t>if the S-NSSAI of the PDU Session has been provided previously to the UP function and the S-NSSAI has changed. (NOTE 5)</w:t>
            </w:r>
          </w:p>
        </w:tc>
        <w:tc>
          <w:tcPr>
            <w:tcW w:w="370" w:type="dxa"/>
            <w:tcBorders>
              <w:top w:val="single" w:sz="4" w:space="0" w:color="auto"/>
              <w:left w:val="single" w:sz="4" w:space="0" w:color="auto"/>
              <w:bottom w:val="single" w:sz="4" w:space="0" w:color="auto"/>
              <w:right w:val="single" w:sz="4" w:space="0" w:color="auto"/>
            </w:tcBorders>
          </w:tcPr>
          <w:p w14:paraId="7EB542D7" w14:textId="2DA956AC" w:rsidR="003935F4" w:rsidRDefault="003935F4" w:rsidP="003935F4">
            <w:pPr>
              <w:pStyle w:val="TAC"/>
              <w:rPr>
                <w:lang w:val="en-US"/>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AD223ED" w14:textId="546EDB2D" w:rsidR="003935F4" w:rsidRPr="00441CD0" w:rsidRDefault="003935F4" w:rsidP="003935F4">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AB8EB47" w14:textId="3BDB2D42" w:rsidR="003935F4" w:rsidRDefault="003935F4" w:rsidP="003935F4">
            <w:pPr>
              <w:pStyle w:val="TAC"/>
              <w:rPr>
                <w:lang w:val="de-DE"/>
              </w:rPr>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326D4C3" w14:textId="626403A2" w:rsidR="003935F4" w:rsidRPr="00441CD0" w:rsidRDefault="003935F4" w:rsidP="003935F4">
            <w:pPr>
              <w:pStyle w:val="TAC"/>
              <w:rPr>
                <w:szCs w:val="18"/>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BD321A" w14:textId="31EC42B5" w:rsidR="003935F4" w:rsidRPr="00441CD0" w:rsidRDefault="003935F4" w:rsidP="003935F4">
            <w:pPr>
              <w:pStyle w:val="TAC"/>
              <w:rPr>
                <w:szCs w:val="18"/>
              </w:rPr>
            </w:pPr>
            <w:r>
              <w:rPr>
                <w:szCs w:val="18"/>
                <w:lang w:eastAsia="zh-CN"/>
              </w:rPr>
              <w:t>S-NSSAI</w:t>
            </w:r>
          </w:p>
        </w:tc>
      </w:tr>
      <w:tr w:rsidR="00EE5860" w:rsidRPr="00441CD0" w14:paraId="17F9AA1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16B58C1C" w14:textId="67C6079A" w:rsidR="00EE5860" w:rsidRPr="00441CD0" w:rsidRDefault="00EE5860" w:rsidP="00BB0E1F">
            <w:pPr>
              <w:pStyle w:val="TAN"/>
              <w:rPr>
                <w:lang w:val="en-US"/>
              </w:rPr>
            </w:pPr>
            <w:r w:rsidRPr="00441CD0">
              <w:lastRenderedPageBreak/>
              <w:t>NOTE 1:</w:t>
            </w:r>
            <w:r w:rsidRPr="00441CD0">
              <w:tab/>
              <w:t xml:space="preserve">The CP function may request the UP function to drop the packets currently buffered for the PFCP session when using extended buffering of downlink data packets, buffering is performed in the UP function and the </w:t>
            </w:r>
            <w:r w:rsidRPr="00441CD0">
              <w:rPr>
                <w:lang w:val="en-US"/>
              </w:rPr>
              <w:t xml:space="preserve">DL Data Buffer Expiration Time is handled by the CP function. In this case, when the DL Data Buffer Expiration Time expires, the CP function shall send a PFCP Session Modification Request including the DROBU flag (to drop the downlink data packets currently buffered in the UP function) and updating the Apply Action within the FARs of this PFCP session to request the UP function to start buffering the downlink data packets with notifying the arrival of subsequent downlink data packets. See </w:t>
            </w:r>
            <w:r w:rsidR="00415C19" w:rsidRPr="00441CD0">
              <w:rPr>
                <w:lang w:val="en-US"/>
              </w:rPr>
              <w:t>clause</w:t>
            </w:r>
            <w:r w:rsidR="00415C19">
              <w:rPr>
                <w:lang w:val="en-US"/>
              </w:rPr>
              <w:t> </w:t>
            </w:r>
            <w:r w:rsidR="00415C19" w:rsidRPr="00441CD0">
              <w:rPr>
                <w:lang w:val="en-US"/>
              </w:rPr>
              <w:t>5</w:t>
            </w:r>
            <w:r w:rsidRPr="00441CD0">
              <w:rPr>
                <w:lang w:val="en-US"/>
              </w:rPr>
              <w:t>.9.3 of 3GPP TS 23.214 [2].</w:t>
            </w:r>
          </w:p>
          <w:p w14:paraId="4DCCBE0D" w14:textId="77777777" w:rsidR="00EE5860" w:rsidRPr="00441CD0" w:rsidRDefault="00EE5860" w:rsidP="00BB0E1F">
            <w:pPr>
              <w:pStyle w:val="TAN"/>
              <w:rPr>
                <w:lang w:val="en-US"/>
              </w:rPr>
            </w:pPr>
            <w:r w:rsidRPr="00441CD0">
              <w:rPr>
                <w:lang w:val="en-US"/>
              </w:rPr>
              <w:t>NOTE 2:</w:t>
            </w:r>
            <w:r w:rsidRPr="00441CD0">
              <w:rPr>
                <w:lang w:val="en-US"/>
              </w:rPr>
              <w:tab/>
              <w:t>When changing the CP F-SEID of an established PFCP Session, the CP function shall be able to handle any incoming PFCP Session related messages sent by the UP function with the previous CP F-SEID for a duration at least longer than twice the PFCP retransmission timer (N1xT1).</w:t>
            </w:r>
          </w:p>
          <w:p w14:paraId="42A3D52F" w14:textId="77777777" w:rsidR="00EE5860" w:rsidRPr="00441CD0" w:rsidRDefault="00EE5860" w:rsidP="00BB0E1F">
            <w:pPr>
              <w:pStyle w:val="TAN"/>
              <w:rPr>
                <w:lang w:val="en-US"/>
              </w:rPr>
            </w:pPr>
            <w:r w:rsidRPr="00441CD0">
              <w:rPr>
                <w:lang w:val="en-US"/>
              </w:rPr>
              <w:t>NOTE 3:</w:t>
            </w:r>
            <w:r w:rsidRPr="00441CD0">
              <w:rPr>
                <w:lang w:val="en-US"/>
              </w:rPr>
              <w:tab/>
              <w:t xml:space="preserve">The </w:t>
            </w:r>
            <w:r w:rsidRPr="00441CD0">
              <w:t>QAURR (Query All URRs) flag in the PFCPSMReq-Flags IE and the Query URR IE are exclusive from each other</w:t>
            </w:r>
            <w:r w:rsidRPr="00441CD0">
              <w:rPr>
                <w:lang w:val="en-US"/>
              </w:rPr>
              <w:t xml:space="preserve"> in a PFCP Session Modification Request.</w:t>
            </w:r>
          </w:p>
          <w:p w14:paraId="277F090C" w14:textId="77777777" w:rsidR="00EE5860" w:rsidRDefault="00EE5860" w:rsidP="00BB0E1F">
            <w:pPr>
              <w:pStyle w:val="TAN"/>
              <w:rPr>
                <w:lang w:val="en-US"/>
              </w:rPr>
            </w:pPr>
            <w:r w:rsidRPr="00441CD0">
              <w:rPr>
                <w:lang w:val="en-US"/>
              </w:rPr>
              <w:t>NOTE</w:t>
            </w:r>
            <w:r w:rsidRPr="00441CD0">
              <w:rPr>
                <w:rFonts w:hint="eastAsia"/>
                <w:lang w:val="en-US"/>
              </w:rPr>
              <w:t xml:space="preserve"> 4</w:t>
            </w:r>
            <w:r w:rsidRPr="00441CD0">
              <w:rPr>
                <w:lang w:val="en-US"/>
              </w:rPr>
              <w:t>:</w:t>
            </w:r>
            <w:r w:rsidRPr="00441CD0">
              <w:rPr>
                <w:lang w:val="en-US"/>
              </w:rPr>
              <w:tab/>
              <w:t>If the ATSSS resources have already been allocated to the PFCP session previously, e.g. during the PFCP session establishment, the UPF shall not allocate new values for such resources (e.g. UE Link-Specific IP Address).</w:t>
            </w:r>
          </w:p>
          <w:p w14:paraId="22364B76" w14:textId="49BCD052" w:rsidR="003935F4" w:rsidRPr="00441CD0" w:rsidRDefault="003935F4" w:rsidP="00BB0E1F">
            <w:pPr>
              <w:pStyle w:val="TAN"/>
              <w:rPr>
                <w:lang w:val="fr-FR" w:eastAsia="zh-CN"/>
              </w:rPr>
            </w:pPr>
            <w:r w:rsidRPr="00441CD0">
              <w:rPr>
                <w:lang w:val="en-US"/>
              </w:rPr>
              <w:t xml:space="preserve">NOTE </w:t>
            </w:r>
            <w:r>
              <w:rPr>
                <w:lang w:val="en-US"/>
              </w:rPr>
              <w:t>5</w:t>
            </w:r>
            <w:r w:rsidRPr="00441CD0">
              <w:rPr>
                <w:lang w:val="en-US"/>
              </w:rPr>
              <w:t>:</w:t>
            </w:r>
            <w:r w:rsidRPr="00441CD0">
              <w:rPr>
                <w:lang w:val="en-US"/>
              </w:rPr>
              <w:tab/>
            </w:r>
            <w:r w:rsidRPr="00564819">
              <w:rPr>
                <w:lang w:val="en-US"/>
              </w:rPr>
              <w:t xml:space="preserve">S-NSSAI for the PDU session may be updated after PDU session establishment, i.e. </w:t>
            </w:r>
            <w:r>
              <w:rPr>
                <w:lang w:val="en-US"/>
              </w:rPr>
              <w:t>during EPS to 5GS handover procedure, the initial AMF may use configured S-NSSAI for interworking to create the PDU session in 5GS. For home routed PDU session, if the S-NSSAI in serving PLMN (mapped from S-NSSAI in HPLMN) is different from the configured S-NSSAI for interworking and V-SMF reselection is not needed, the AMF will update V-SMF with S-NSSAI in serving PLMN for the PDU session, as specified in clause </w:t>
            </w:r>
            <w:r w:rsidRPr="00564819">
              <w:rPr>
                <w:lang w:val="en-US"/>
              </w:rPr>
              <w:t>4.11.1.3.3 of 3GPP TS 23.502 [29]. The S-NSSAI may be used by the UP function for performance measurement.</w:t>
            </w:r>
          </w:p>
        </w:tc>
      </w:tr>
      <w:bookmarkEnd w:id="4291"/>
    </w:tbl>
    <w:p w14:paraId="5FFFCF82" w14:textId="77777777" w:rsidR="00EE5860" w:rsidRPr="00441CD0" w:rsidRDefault="00EE5860" w:rsidP="00EE5860"/>
    <w:p w14:paraId="73C8982C" w14:textId="77777777" w:rsidR="00EE5860" w:rsidRPr="00441CD0" w:rsidRDefault="00EE5860" w:rsidP="00EE5860">
      <w:pPr>
        <w:pStyle w:val="Heading4"/>
        <w:rPr>
          <w:rFonts w:cs="Arial"/>
          <w:bCs/>
        </w:rPr>
      </w:pPr>
      <w:bookmarkStart w:id="4292" w:name="_Toc19717300"/>
      <w:bookmarkStart w:id="4293" w:name="_Toc27490794"/>
      <w:bookmarkStart w:id="4294" w:name="_Toc27557087"/>
      <w:bookmarkStart w:id="4295" w:name="_Toc27724004"/>
      <w:bookmarkStart w:id="4296" w:name="_Toc36031076"/>
      <w:bookmarkStart w:id="4297" w:name="_Toc36042996"/>
      <w:bookmarkStart w:id="4298" w:name="_Toc36814321"/>
      <w:bookmarkStart w:id="4299" w:name="_Toc44689177"/>
      <w:bookmarkStart w:id="4300" w:name="_Toc44923931"/>
      <w:bookmarkStart w:id="4301" w:name="_Toc51860901"/>
      <w:bookmarkStart w:id="4302" w:name="_Toc57930672"/>
      <w:bookmarkStart w:id="4303" w:name="_Toc57931302"/>
      <w:bookmarkStart w:id="4304" w:name="_Toc160974428"/>
      <w:r w:rsidRPr="00441CD0">
        <w:t>7.5.4.2</w:t>
      </w:r>
      <w:r w:rsidRPr="00441CD0">
        <w:tab/>
        <w:t>Update PDR IE within PFCP Session Modification Request</w:t>
      </w:r>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7182CA0A" w14:textId="77777777" w:rsidR="00EE5860" w:rsidRPr="00441CD0" w:rsidRDefault="00EE5860" w:rsidP="00EE5860">
      <w:r w:rsidRPr="00441CD0">
        <w:t xml:space="preserve">The </w:t>
      </w:r>
      <w:r w:rsidRPr="00441CD0">
        <w:rPr>
          <w:lang w:val="en-US"/>
        </w:rPr>
        <w:t xml:space="preserve">Update </w:t>
      </w:r>
      <w:r w:rsidRPr="00441CD0">
        <w:t>PDR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w:t>
      </w:r>
      <w:r w:rsidRPr="00441CD0">
        <w:rPr>
          <w:lang w:eastAsia="ja-JP"/>
        </w:rPr>
        <w:t>.</w:t>
      </w:r>
    </w:p>
    <w:p w14:paraId="418DDDCA" w14:textId="77777777" w:rsidR="00EE5860" w:rsidRPr="00441CD0" w:rsidRDefault="00EE5860" w:rsidP="00EE5860">
      <w:pPr>
        <w:pStyle w:val="TH"/>
        <w:rPr>
          <w:lang w:val="en-US"/>
        </w:rPr>
      </w:pPr>
      <w:r w:rsidRPr="00441CD0">
        <w:t>Table 7.5.4.2-1: Update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E25AA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A826778" w14:textId="77777777" w:rsidR="00EE5860" w:rsidRPr="00441CD0" w:rsidRDefault="00EE5860" w:rsidP="00BB0E1F">
            <w:pPr>
              <w:pStyle w:val="TAL"/>
              <w:rPr>
                <w:lang w:val="x-none"/>
              </w:rPr>
            </w:pPr>
            <w:bookmarkStart w:id="4305" w:name="MCCQCTEMPBM_0000010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7C865A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F153B8" w14:textId="77777777" w:rsidR="00EE5860" w:rsidRPr="00441CD0" w:rsidRDefault="00EE5860" w:rsidP="00BB0E1F">
            <w:pPr>
              <w:pStyle w:val="TAC"/>
            </w:pPr>
            <w:r w:rsidRPr="00441CD0">
              <w:rPr>
                <w:lang w:val="fr-FR"/>
              </w:rPr>
              <w:t>Update PDR IE Type = 9 (decimal)</w:t>
            </w:r>
          </w:p>
        </w:tc>
      </w:tr>
      <w:tr w:rsidR="00EE5860" w:rsidRPr="00441CD0" w14:paraId="7A5067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614CA6A"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6A61A9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575478" w14:textId="77777777" w:rsidR="00EE5860" w:rsidRPr="00441CD0" w:rsidRDefault="00EE5860" w:rsidP="00BB0E1F">
            <w:pPr>
              <w:pStyle w:val="TAC"/>
            </w:pPr>
            <w:r w:rsidRPr="00441CD0">
              <w:t>Length = n</w:t>
            </w:r>
          </w:p>
        </w:tc>
      </w:tr>
      <w:tr w:rsidR="00EE5860" w:rsidRPr="00441CD0" w14:paraId="58790F72"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994B13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85ED40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8FA17E5"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D737AD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23D65DA" w14:textId="77777777" w:rsidR="00EE5860" w:rsidRPr="00441CD0" w:rsidRDefault="00EE5860" w:rsidP="00BB0E1F">
            <w:pPr>
              <w:pStyle w:val="TAH"/>
            </w:pPr>
            <w:r w:rsidRPr="00441CD0">
              <w:t>IE Type</w:t>
            </w:r>
          </w:p>
        </w:tc>
      </w:tr>
      <w:tr w:rsidR="00EE5860" w:rsidRPr="00441CD0" w14:paraId="58BFF93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7526B8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FF4993F"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5A7F95B"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815C81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6A9DE6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DC5797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BD1D3F2"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BBCE593" w14:textId="77777777" w:rsidR="00EE5860" w:rsidRPr="00441CD0" w:rsidRDefault="00EE5860" w:rsidP="00BB0E1F">
            <w:pPr>
              <w:spacing w:after="0"/>
              <w:rPr>
                <w:rFonts w:ascii="Arial" w:hAnsi="Arial"/>
                <w:b/>
                <w:sz w:val="18"/>
                <w:lang w:val="x-none"/>
              </w:rPr>
            </w:pPr>
          </w:p>
        </w:tc>
      </w:tr>
      <w:tr w:rsidR="00EE5860" w:rsidRPr="00441CD0" w14:paraId="0B21462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C89164" w14:textId="77777777" w:rsidR="00EE5860" w:rsidRPr="00441CD0" w:rsidRDefault="00EE5860" w:rsidP="00BB0E1F">
            <w:pPr>
              <w:pStyle w:val="TAL"/>
            </w:pPr>
            <w:r w:rsidRPr="00441CD0">
              <w:rPr>
                <w:lang w:val="de-DE"/>
              </w:rPr>
              <w:lastRenderedPageBreak/>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447E7E12"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43B76316" w14:textId="77777777" w:rsidR="00EE5860" w:rsidRPr="00441CD0" w:rsidRDefault="00EE5860" w:rsidP="00BB0E1F">
            <w:pPr>
              <w:pStyle w:val="TAL"/>
            </w:pPr>
            <w:r w:rsidRPr="00441CD0">
              <w:t>This IE shall uniquely identify the PDR among all the PDRs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6D6128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4B15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8A7CB6"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5DF322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4BCF1" w14:textId="77777777" w:rsidR="00EE5860" w:rsidRPr="00441CD0" w:rsidRDefault="00EE5860" w:rsidP="00BB0E1F">
            <w:pPr>
              <w:pStyle w:val="TAC"/>
            </w:pPr>
            <w:r w:rsidRPr="00441CD0">
              <w:t>PDR ID</w:t>
            </w:r>
          </w:p>
        </w:tc>
      </w:tr>
      <w:tr w:rsidR="00EE5860" w:rsidRPr="00441CD0" w14:paraId="40702A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8D8038" w14:textId="77777777" w:rsidR="00EE5860" w:rsidRPr="00441CD0" w:rsidRDefault="00EE5860" w:rsidP="00BB0E1F">
            <w:pPr>
              <w:pStyle w:val="TAL"/>
              <w:rPr>
                <w:lang w:val="de-DE"/>
              </w:rPr>
            </w:pPr>
            <w:r w:rsidRPr="00441CD0">
              <w:t xml:space="preserve">Outer Header Removal </w:t>
            </w:r>
          </w:p>
        </w:tc>
        <w:tc>
          <w:tcPr>
            <w:tcW w:w="336" w:type="dxa"/>
            <w:tcBorders>
              <w:top w:val="single" w:sz="4" w:space="0" w:color="auto"/>
              <w:left w:val="single" w:sz="4" w:space="0" w:color="auto"/>
              <w:bottom w:val="single" w:sz="4" w:space="0" w:color="auto"/>
              <w:right w:val="single" w:sz="4" w:space="0" w:color="auto"/>
            </w:tcBorders>
            <w:hideMark/>
          </w:tcPr>
          <w:p w14:paraId="4D7C9858"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FED440E" w14:textId="77777777" w:rsidR="00EE5860" w:rsidRPr="00441CD0" w:rsidRDefault="00EE5860" w:rsidP="00BB0E1F">
            <w:pPr>
              <w:pStyle w:val="TAL"/>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0C58AFF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164741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5C7A2BA"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BA8EC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E03BCD7" w14:textId="77777777" w:rsidR="00EE5860" w:rsidRPr="00441CD0" w:rsidRDefault="00EE5860" w:rsidP="00BB0E1F">
            <w:pPr>
              <w:pStyle w:val="TAC"/>
              <w:rPr>
                <w:lang w:val="x-none"/>
              </w:rPr>
            </w:pPr>
            <w:r w:rsidRPr="00441CD0">
              <w:t>Outer Header Removal</w:t>
            </w:r>
          </w:p>
        </w:tc>
      </w:tr>
      <w:tr w:rsidR="00EE5860" w:rsidRPr="00441CD0" w14:paraId="561DCB4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A0BB815" w14:textId="77777777" w:rsidR="00EE5860" w:rsidRPr="00441CD0" w:rsidRDefault="00EE5860" w:rsidP="00BB0E1F">
            <w:pPr>
              <w:pStyle w:val="TAL"/>
              <w:rPr>
                <w:lang w:val="de-DE"/>
              </w:rPr>
            </w:pPr>
            <w:r w:rsidRPr="00441CD0">
              <w:t>Precedence</w:t>
            </w:r>
          </w:p>
        </w:tc>
        <w:tc>
          <w:tcPr>
            <w:tcW w:w="336" w:type="dxa"/>
            <w:tcBorders>
              <w:top w:val="single" w:sz="4" w:space="0" w:color="auto"/>
              <w:left w:val="single" w:sz="4" w:space="0" w:color="auto"/>
              <w:bottom w:val="single" w:sz="4" w:space="0" w:color="auto"/>
              <w:right w:val="single" w:sz="4" w:space="0" w:color="auto"/>
            </w:tcBorders>
            <w:hideMark/>
          </w:tcPr>
          <w:p w14:paraId="1EA1BD8C" w14:textId="77777777" w:rsidR="00EE5860" w:rsidRPr="00441CD0" w:rsidRDefault="00EE5860" w:rsidP="00BB0E1F">
            <w:pPr>
              <w:pStyle w:val="TAL"/>
              <w:jc w:val="center"/>
              <w:rPr>
                <w:rFonts w:eastAsia="SimSun"/>
                <w:lang w:val="x-non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DF15503" w14:textId="77777777" w:rsidR="00EE5860" w:rsidRPr="00441CD0" w:rsidRDefault="00EE5860" w:rsidP="00BB0E1F">
            <w:pPr>
              <w:pStyle w:val="TAL"/>
            </w:pPr>
            <w:r w:rsidRPr="00441CD0">
              <w:t>This IE shall be present if there is a change in the PDR's precedence to be applied by the UP function among all PDRs of the PFCP session, when looking for a PDR matching an incoming packet.</w:t>
            </w:r>
          </w:p>
        </w:tc>
        <w:tc>
          <w:tcPr>
            <w:tcW w:w="370" w:type="dxa"/>
            <w:tcBorders>
              <w:top w:val="single" w:sz="4" w:space="0" w:color="auto"/>
              <w:left w:val="single" w:sz="4" w:space="0" w:color="auto"/>
              <w:bottom w:val="single" w:sz="4" w:space="0" w:color="auto"/>
              <w:right w:val="single" w:sz="4" w:space="0" w:color="auto"/>
            </w:tcBorders>
            <w:hideMark/>
          </w:tcPr>
          <w:p w14:paraId="6E5733E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26FCAC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C36A2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4CBE137"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C8BB14E" w14:textId="77777777" w:rsidR="00EE5860" w:rsidRPr="00441CD0" w:rsidRDefault="00EE5860" w:rsidP="00BB0E1F">
            <w:pPr>
              <w:pStyle w:val="TAC"/>
            </w:pPr>
            <w:r w:rsidRPr="00441CD0">
              <w:t>Precedence</w:t>
            </w:r>
          </w:p>
        </w:tc>
      </w:tr>
      <w:tr w:rsidR="00EE5860" w:rsidRPr="00441CD0" w14:paraId="529E1E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00B9F95" w14:textId="77777777" w:rsidR="00EE5860" w:rsidRPr="00441CD0" w:rsidRDefault="00EE5860" w:rsidP="00BB0E1F">
            <w:pPr>
              <w:pStyle w:val="TAL"/>
            </w:pPr>
            <w:r w:rsidRPr="00441CD0">
              <w:t>PDI</w:t>
            </w:r>
          </w:p>
        </w:tc>
        <w:tc>
          <w:tcPr>
            <w:tcW w:w="336" w:type="dxa"/>
            <w:tcBorders>
              <w:top w:val="single" w:sz="4" w:space="0" w:color="auto"/>
              <w:left w:val="single" w:sz="4" w:space="0" w:color="auto"/>
              <w:bottom w:val="single" w:sz="4" w:space="0" w:color="auto"/>
              <w:right w:val="single" w:sz="4" w:space="0" w:color="auto"/>
            </w:tcBorders>
            <w:hideMark/>
          </w:tcPr>
          <w:p w14:paraId="68F5F397"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E8EC73D" w14:textId="77777777" w:rsidR="00EE5860" w:rsidRPr="00441CD0" w:rsidRDefault="00EE5860" w:rsidP="00BB0E1F">
            <w:pPr>
              <w:pStyle w:val="TAL"/>
            </w:pPr>
            <w:r w:rsidRPr="00441CD0">
              <w:rPr>
                <w:lang w:eastAsia="zh-CN"/>
              </w:rPr>
              <w:t>This IE shall be present if there is</w:t>
            </w:r>
            <w:r w:rsidRPr="00441CD0">
              <w:rPr>
                <w:lang w:val="en-US" w:eastAsia="zh-CN"/>
              </w:rPr>
              <w:t xml:space="preserve"> a</w:t>
            </w:r>
            <w:r w:rsidRPr="00441CD0">
              <w:rPr>
                <w:lang w:eastAsia="zh-CN"/>
              </w:rPr>
              <w:t xml:space="preserve"> change within the PDI against which incoming packets will be matched. When present, this IE shall replace the PDI previously stored in the UP function for this PDR.</w:t>
            </w:r>
            <w:r w:rsidRPr="00441CD0">
              <w:rPr>
                <w:lang w:val="en-US" w:eastAsia="zh-CN"/>
              </w:rPr>
              <w:t xml:space="preserve"> </w:t>
            </w:r>
            <w:r w:rsidRPr="00441CD0">
              <w:rPr>
                <w:lang w:eastAsia="zh-CN"/>
              </w:rPr>
              <w:t xml:space="preserve">See </w:t>
            </w:r>
            <w:r w:rsidRPr="00441CD0">
              <w:t>Table 7.5.2.2-</w:t>
            </w:r>
            <w:r w:rsidRPr="00441CD0">
              <w:rPr>
                <w:lang w:val="de-DE"/>
              </w:rPr>
              <w:t>2</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67E51C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13A78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0F431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C8D505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F55DE" w14:textId="77777777" w:rsidR="00EE5860" w:rsidRPr="00441CD0" w:rsidRDefault="00EE5860" w:rsidP="00BB0E1F">
            <w:pPr>
              <w:pStyle w:val="TAC"/>
            </w:pPr>
            <w:r w:rsidRPr="00441CD0">
              <w:t>PDI</w:t>
            </w:r>
          </w:p>
        </w:tc>
      </w:tr>
      <w:tr w:rsidR="00EE5860" w:rsidRPr="00441CD0" w14:paraId="68632E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6F3FB52" w14:textId="77777777" w:rsidR="00EE5860" w:rsidRPr="00441CD0" w:rsidRDefault="00EE5860" w:rsidP="00BB0E1F">
            <w:pPr>
              <w:pStyle w:val="TAL"/>
            </w:pPr>
            <w:r w:rsidRPr="00441CD0">
              <w:t xml:space="preserve">FAR ID </w:t>
            </w:r>
          </w:p>
        </w:tc>
        <w:tc>
          <w:tcPr>
            <w:tcW w:w="336" w:type="dxa"/>
            <w:tcBorders>
              <w:top w:val="single" w:sz="4" w:space="0" w:color="auto"/>
              <w:left w:val="single" w:sz="4" w:space="0" w:color="auto"/>
              <w:bottom w:val="single" w:sz="4" w:space="0" w:color="auto"/>
              <w:right w:val="single" w:sz="4" w:space="0" w:color="auto"/>
            </w:tcBorders>
            <w:hideMark/>
          </w:tcPr>
          <w:p w14:paraId="28FD3269" w14:textId="77777777" w:rsidR="00EE5860" w:rsidRPr="00441CD0" w:rsidRDefault="00EE5860" w:rsidP="00BB0E1F">
            <w:pPr>
              <w:pStyle w:val="TAL"/>
              <w:jc w:val="center"/>
              <w:rPr>
                <w:lang w:val="de-DE"/>
              </w:rPr>
            </w:pPr>
            <w:r w:rsidRPr="00441CD0">
              <w:rPr>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83B3C6" w14:textId="77777777" w:rsidR="00EE5860" w:rsidRPr="00441CD0" w:rsidRDefault="00EE5860" w:rsidP="00BB0E1F">
            <w:pPr>
              <w:pStyle w:val="TAL"/>
              <w:rPr>
                <w:lang w:val="x-none" w:eastAsia="zh-CN"/>
              </w:rPr>
            </w:pPr>
            <w:r w:rsidRPr="00441CD0">
              <w:rPr>
                <w:lang w:eastAsia="zh-CN"/>
              </w:rPr>
              <w:t>This IE shall be present if it needs to be changed</w:t>
            </w:r>
          </w:p>
        </w:tc>
        <w:tc>
          <w:tcPr>
            <w:tcW w:w="370" w:type="dxa"/>
            <w:tcBorders>
              <w:top w:val="single" w:sz="4" w:space="0" w:color="auto"/>
              <w:left w:val="single" w:sz="4" w:space="0" w:color="auto"/>
              <w:bottom w:val="single" w:sz="4" w:space="0" w:color="auto"/>
              <w:right w:val="single" w:sz="4" w:space="0" w:color="auto"/>
            </w:tcBorders>
            <w:hideMark/>
          </w:tcPr>
          <w:p w14:paraId="1B946D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831E98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DD9CA7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394E4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C7D278C" w14:textId="77777777" w:rsidR="00EE5860" w:rsidRPr="00441CD0" w:rsidRDefault="00EE5860" w:rsidP="00BB0E1F">
            <w:pPr>
              <w:pStyle w:val="TAC"/>
            </w:pPr>
            <w:r w:rsidRPr="00441CD0">
              <w:t>FAR ID</w:t>
            </w:r>
          </w:p>
        </w:tc>
      </w:tr>
      <w:tr w:rsidR="00EE5860" w:rsidRPr="00441CD0" w14:paraId="37B7AC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0296C3" w14:textId="77777777" w:rsidR="00EE5860" w:rsidRPr="00441CD0" w:rsidRDefault="00EE5860" w:rsidP="00BB0E1F">
            <w:pPr>
              <w:pStyle w:val="TAL"/>
            </w:pPr>
            <w:r w:rsidRPr="00441CD0">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3E5E909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CDE5503"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matching this PDR.</w:t>
            </w:r>
          </w:p>
          <w:p w14:paraId="0870319B" w14:textId="77777777" w:rsidR="00EE5860" w:rsidRPr="00441CD0" w:rsidRDefault="00EE5860" w:rsidP="00BB0E1F">
            <w:pPr>
              <w:pStyle w:val="TAL"/>
              <w:rPr>
                <w:lang w:eastAsia="zh-CN"/>
              </w:rPr>
            </w:pPr>
            <w:r w:rsidRPr="00441CD0">
              <w:rPr>
                <w:lang w:eastAsia="zh-CN"/>
              </w:rPr>
              <w:t>When present, this IE shall contain the list of all the URR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32BAEC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DD97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9056B2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EDC915"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4810C2" w14:textId="77777777" w:rsidR="00EE5860" w:rsidRPr="00441CD0" w:rsidRDefault="00EE5860" w:rsidP="00BB0E1F">
            <w:pPr>
              <w:pStyle w:val="TAC"/>
            </w:pPr>
            <w:r w:rsidRPr="00441CD0">
              <w:t>URR ID</w:t>
            </w:r>
          </w:p>
        </w:tc>
      </w:tr>
      <w:tr w:rsidR="00EE5860" w:rsidRPr="00441CD0" w14:paraId="42883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C535D09" w14:textId="77777777" w:rsidR="00EE5860" w:rsidRPr="00441CD0" w:rsidRDefault="00EE5860" w:rsidP="00BB0E1F">
            <w:pPr>
              <w:pStyle w:val="TAL"/>
            </w:pPr>
            <w:r w:rsidRPr="00441CD0">
              <w:t xml:space="preserve">QER ID </w:t>
            </w:r>
          </w:p>
        </w:tc>
        <w:tc>
          <w:tcPr>
            <w:tcW w:w="336" w:type="dxa"/>
            <w:tcBorders>
              <w:top w:val="single" w:sz="4" w:space="0" w:color="auto"/>
              <w:left w:val="single" w:sz="4" w:space="0" w:color="auto"/>
              <w:bottom w:val="single" w:sz="4" w:space="0" w:color="auto"/>
              <w:right w:val="single" w:sz="4" w:space="0" w:color="auto"/>
            </w:tcBorders>
            <w:hideMark/>
          </w:tcPr>
          <w:p w14:paraId="4524DD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428563" w14:textId="77777777" w:rsidR="00EE5860" w:rsidRPr="00441CD0" w:rsidRDefault="00EE5860" w:rsidP="00BB0E1F">
            <w:pPr>
              <w:pStyle w:val="TAL"/>
              <w:rPr>
                <w:lang w:val="x-none" w:eastAsia="zh-CN"/>
              </w:rPr>
            </w:pPr>
            <w:r w:rsidRPr="00441CD0">
              <w:rPr>
                <w:lang w:eastAsia="zh-CN"/>
              </w:rPr>
              <w:t>This IE shall be present if a QoS enforcement action shall be applied or no longer applied to packets matching this PDR.</w:t>
            </w:r>
          </w:p>
          <w:p w14:paraId="3D03EC20" w14:textId="77777777" w:rsidR="00EE5860" w:rsidRPr="00441CD0" w:rsidRDefault="00EE5860" w:rsidP="00BB0E1F">
            <w:pPr>
              <w:pStyle w:val="TAL"/>
              <w:rPr>
                <w:lang w:eastAsia="zh-CN"/>
              </w:rPr>
            </w:pPr>
            <w:r w:rsidRPr="00441CD0">
              <w:rPr>
                <w:lang w:eastAsia="zh-CN"/>
              </w:rPr>
              <w:t>When present, this IE shall contain the list of all the QER IDs to be associated to the PDR.</w:t>
            </w:r>
          </w:p>
        </w:tc>
        <w:tc>
          <w:tcPr>
            <w:tcW w:w="370" w:type="dxa"/>
            <w:tcBorders>
              <w:top w:val="single" w:sz="4" w:space="0" w:color="auto"/>
              <w:left w:val="single" w:sz="4" w:space="0" w:color="auto"/>
              <w:bottom w:val="single" w:sz="4" w:space="0" w:color="auto"/>
              <w:right w:val="single" w:sz="4" w:space="0" w:color="auto"/>
            </w:tcBorders>
            <w:hideMark/>
          </w:tcPr>
          <w:p w14:paraId="5A8654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E591AC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B65B7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43A70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66BD99E" w14:textId="77777777" w:rsidR="00EE5860" w:rsidRPr="00441CD0" w:rsidRDefault="00EE5860" w:rsidP="00BB0E1F">
            <w:pPr>
              <w:pStyle w:val="TAC"/>
            </w:pPr>
            <w:r w:rsidRPr="00441CD0">
              <w:t>QER ID</w:t>
            </w:r>
          </w:p>
        </w:tc>
      </w:tr>
      <w:tr w:rsidR="00EE5860" w:rsidRPr="00441CD0" w14:paraId="5AD9E9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DE3CB6A" w14:textId="77777777" w:rsidR="00EE5860" w:rsidRPr="00441CD0" w:rsidRDefault="00EE5860" w:rsidP="00BB0E1F">
            <w:pPr>
              <w:pStyle w:val="TAL"/>
            </w:pPr>
            <w:r w:rsidRPr="00441CD0">
              <w:t xml:space="preserv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26FFA5F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388F6D6B" w14:textId="77777777" w:rsidR="00EE5860" w:rsidRPr="00441CD0" w:rsidRDefault="00EE5860" w:rsidP="00BB0E1F">
            <w:pPr>
              <w:pStyle w:val="TAL"/>
              <w:rPr>
                <w:lang w:eastAsia="zh-CN"/>
              </w:rPr>
            </w:pPr>
            <w:r w:rsidRPr="00441CD0">
              <w:rPr>
                <w:lang w:eastAsia="zh-CN"/>
              </w:rPr>
              <w:t>This IE shall be present if new Predefined Rule(s) needs to be activated for the PDR. When present this IE shall contain one Predefined Rules name.</w:t>
            </w:r>
          </w:p>
          <w:p w14:paraId="7165768A"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5C816FB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A7826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42180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A0E5B8"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A996C3B" w14:textId="77777777" w:rsidR="00EE5860" w:rsidRPr="00441CD0" w:rsidRDefault="00EE5860" w:rsidP="00BB0E1F">
            <w:pPr>
              <w:pStyle w:val="TAC"/>
            </w:pPr>
            <w:r w:rsidRPr="00441CD0">
              <w:t xml:space="preserve">Activate Predefined Rules </w:t>
            </w:r>
          </w:p>
        </w:tc>
      </w:tr>
      <w:tr w:rsidR="00EE5860" w:rsidRPr="00441CD0" w14:paraId="66FB053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E38E70" w14:textId="77777777" w:rsidR="00EE5860" w:rsidRPr="00441CD0" w:rsidRDefault="00EE5860" w:rsidP="00BB0E1F">
            <w:pPr>
              <w:pStyle w:val="TAL"/>
            </w:pPr>
            <w:r w:rsidRPr="00441CD0">
              <w:t xml:space="preserve">Deactivate Predefined Rules </w:t>
            </w:r>
          </w:p>
        </w:tc>
        <w:tc>
          <w:tcPr>
            <w:tcW w:w="336" w:type="dxa"/>
            <w:tcBorders>
              <w:top w:val="single" w:sz="4" w:space="0" w:color="auto"/>
              <w:left w:val="single" w:sz="4" w:space="0" w:color="auto"/>
              <w:bottom w:val="single" w:sz="4" w:space="0" w:color="auto"/>
              <w:right w:val="single" w:sz="4" w:space="0" w:color="auto"/>
            </w:tcBorders>
            <w:hideMark/>
          </w:tcPr>
          <w:p w14:paraId="58DC4231"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14E43409" w14:textId="77777777" w:rsidR="00EE5860" w:rsidRPr="00441CD0" w:rsidRDefault="00EE5860" w:rsidP="00BB0E1F">
            <w:pPr>
              <w:pStyle w:val="TAL"/>
              <w:rPr>
                <w:lang w:eastAsia="zh-CN"/>
              </w:rPr>
            </w:pPr>
            <w:r w:rsidRPr="00441CD0">
              <w:rPr>
                <w:lang w:eastAsia="zh-CN"/>
              </w:rPr>
              <w:t>This IE shall be present if Predefined Rule(s) needs to be deactivated for the PDR. When present this IE shall contain one Predefined Rules name.</w:t>
            </w:r>
          </w:p>
          <w:p w14:paraId="11ACF5C5" w14:textId="77777777" w:rsidR="00EE5860" w:rsidRPr="00441CD0" w:rsidRDefault="00EE5860" w:rsidP="00BB0E1F">
            <w:pPr>
              <w:pStyle w:val="TAL"/>
              <w:rPr>
                <w:lang w:eastAsia="zh-CN"/>
              </w:rPr>
            </w:pPr>
            <w:r w:rsidRPr="00441CD0">
              <w:rPr>
                <w:color w:val="000000"/>
              </w:rPr>
              <w:t xml:space="preserve">Several IEs with the same IE type may be present to represent multiple </w:t>
            </w:r>
            <w:r w:rsidRPr="00441CD0">
              <w:rPr>
                <w:color w:val="000000"/>
                <w:lang w:val="en-US"/>
              </w:rPr>
              <w:t>"</w:t>
            </w:r>
            <w:r w:rsidRPr="00441CD0">
              <w:rPr>
                <w:color w:val="000000"/>
              </w:rPr>
              <w:t>Activate Predefined Rules</w:t>
            </w:r>
            <w:r w:rsidRPr="00441CD0">
              <w:rPr>
                <w:color w:val="000000"/>
                <w:lang w:val="en-US"/>
              </w:rPr>
              <w:t xml:space="preserve">" </w:t>
            </w:r>
            <w:r w:rsidRPr="00441CD0">
              <w:rPr>
                <w:color w:val="000000"/>
              </w:rPr>
              <w:t>names.</w:t>
            </w:r>
          </w:p>
        </w:tc>
        <w:tc>
          <w:tcPr>
            <w:tcW w:w="370" w:type="dxa"/>
            <w:tcBorders>
              <w:top w:val="single" w:sz="4" w:space="0" w:color="auto"/>
              <w:left w:val="single" w:sz="4" w:space="0" w:color="auto"/>
              <w:bottom w:val="single" w:sz="4" w:space="0" w:color="auto"/>
              <w:right w:val="single" w:sz="4" w:space="0" w:color="auto"/>
            </w:tcBorders>
            <w:hideMark/>
          </w:tcPr>
          <w:p w14:paraId="335D3865"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494C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90924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DA115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ED89C8F" w14:textId="77777777" w:rsidR="00EE5860" w:rsidRPr="00441CD0" w:rsidRDefault="00EE5860" w:rsidP="00BB0E1F">
            <w:pPr>
              <w:pStyle w:val="TAC"/>
            </w:pPr>
            <w:r w:rsidRPr="00441CD0">
              <w:t xml:space="preserve">Deactivate Predefined Rules </w:t>
            </w:r>
          </w:p>
        </w:tc>
      </w:tr>
      <w:tr w:rsidR="00EE5860" w:rsidRPr="00441CD0" w14:paraId="2413658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7051FEC" w14:textId="77777777" w:rsidR="00EE5860" w:rsidRPr="00441CD0" w:rsidRDefault="00EE5860" w:rsidP="00BB0E1F">
            <w:pPr>
              <w:pStyle w:val="TAL"/>
            </w:pPr>
            <w:r w:rsidRPr="00441CD0">
              <w:t>Activation Time</w:t>
            </w:r>
          </w:p>
        </w:tc>
        <w:tc>
          <w:tcPr>
            <w:tcW w:w="336" w:type="dxa"/>
            <w:tcBorders>
              <w:top w:val="single" w:sz="4" w:space="0" w:color="auto"/>
              <w:left w:val="single" w:sz="4" w:space="0" w:color="auto"/>
              <w:bottom w:val="single" w:sz="4" w:space="0" w:color="auto"/>
              <w:right w:val="single" w:sz="4" w:space="0" w:color="auto"/>
            </w:tcBorders>
            <w:hideMark/>
          </w:tcPr>
          <w:p w14:paraId="2AA6790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4F7CCDCA" w14:textId="77777777" w:rsidR="00EE5860" w:rsidRPr="00441CD0" w:rsidRDefault="00EE5860" w:rsidP="00BB0E1F">
            <w:pPr>
              <w:pStyle w:val="TAL"/>
              <w:rPr>
                <w:lang w:eastAsia="zh-CN"/>
              </w:rPr>
            </w:pPr>
            <w:r w:rsidRPr="00441CD0">
              <w:rPr>
                <w:lang w:eastAsia="zh-CN"/>
              </w:rPr>
              <w:t>This IE may be present if the PDR 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01EFA198"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116E43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63DDAF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E05FD1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6CA25A7" w14:textId="77777777" w:rsidR="00EE5860" w:rsidRPr="00441CD0" w:rsidRDefault="00EE5860" w:rsidP="00BB0E1F">
            <w:pPr>
              <w:pStyle w:val="TAC"/>
              <w:rPr>
                <w:lang w:val="x-none"/>
              </w:rPr>
            </w:pPr>
            <w:r w:rsidRPr="00441CD0">
              <w:t>Activation Time</w:t>
            </w:r>
          </w:p>
        </w:tc>
      </w:tr>
      <w:tr w:rsidR="00EE5860" w:rsidRPr="00441CD0" w14:paraId="3E4694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72A375F" w14:textId="77777777" w:rsidR="00EE5860" w:rsidRPr="00441CD0" w:rsidRDefault="00EE5860" w:rsidP="00BB0E1F">
            <w:pPr>
              <w:pStyle w:val="TAL"/>
            </w:pPr>
            <w:r w:rsidRPr="00441CD0">
              <w:t>Deactivation Time</w:t>
            </w:r>
          </w:p>
        </w:tc>
        <w:tc>
          <w:tcPr>
            <w:tcW w:w="336" w:type="dxa"/>
            <w:tcBorders>
              <w:top w:val="single" w:sz="4" w:space="0" w:color="auto"/>
              <w:left w:val="single" w:sz="4" w:space="0" w:color="auto"/>
              <w:bottom w:val="single" w:sz="4" w:space="0" w:color="auto"/>
              <w:right w:val="single" w:sz="4" w:space="0" w:color="auto"/>
            </w:tcBorders>
            <w:hideMark/>
          </w:tcPr>
          <w:p w14:paraId="499AF6C0"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hideMark/>
          </w:tcPr>
          <w:p w14:paraId="58F90947" w14:textId="77777777" w:rsidR="00EE5860" w:rsidRPr="00441CD0" w:rsidRDefault="00EE5860" w:rsidP="00BB0E1F">
            <w:pPr>
              <w:pStyle w:val="TAL"/>
              <w:rPr>
                <w:lang w:eastAsia="zh-CN"/>
              </w:rPr>
            </w:pPr>
            <w:r w:rsidRPr="00441CD0">
              <w:rPr>
                <w:lang w:eastAsia="zh-CN"/>
              </w:rPr>
              <w:t>This IE may be present if the PDR deactivation time shall be changed. (NOTE 2)</w:t>
            </w:r>
          </w:p>
        </w:tc>
        <w:tc>
          <w:tcPr>
            <w:tcW w:w="370" w:type="dxa"/>
            <w:tcBorders>
              <w:top w:val="single" w:sz="4" w:space="0" w:color="auto"/>
              <w:left w:val="single" w:sz="4" w:space="0" w:color="auto"/>
              <w:bottom w:val="single" w:sz="4" w:space="0" w:color="auto"/>
              <w:right w:val="single" w:sz="4" w:space="0" w:color="auto"/>
            </w:tcBorders>
            <w:hideMark/>
          </w:tcPr>
          <w:p w14:paraId="64E5C75A"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E1DAA6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31E072F"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206558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0C6333" w14:textId="77777777" w:rsidR="00EE5860" w:rsidRPr="00441CD0" w:rsidRDefault="00EE5860" w:rsidP="00BB0E1F">
            <w:pPr>
              <w:pStyle w:val="TAC"/>
              <w:rPr>
                <w:lang w:val="x-none"/>
              </w:rPr>
            </w:pPr>
            <w:r w:rsidRPr="00441CD0">
              <w:t>Deactivation Time</w:t>
            </w:r>
          </w:p>
        </w:tc>
      </w:tr>
      <w:tr w:rsidR="00EE5860" w:rsidRPr="00441CD0" w14:paraId="56667F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4ABF3CC" w14:textId="77777777" w:rsidR="00EE5860" w:rsidRPr="00441CD0" w:rsidRDefault="00EE5860" w:rsidP="00BB0E1F">
            <w:pPr>
              <w:pStyle w:val="TAL"/>
              <w:rPr>
                <w:lang w:val="fr-FR"/>
              </w:rPr>
            </w:pPr>
            <w:r w:rsidRPr="00441CD0">
              <w:rPr>
                <w:lang w:val="fr-FR"/>
              </w:rPr>
              <w:t>IP Multicast Addressing Info</w:t>
            </w:r>
          </w:p>
        </w:tc>
        <w:tc>
          <w:tcPr>
            <w:tcW w:w="336" w:type="dxa"/>
            <w:tcBorders>
              <w:top w:val="single" w:sz="4" w:space="0" w:color="auto"/>
              <w:left w:val="single" w:sz="4" w:space="0" w:color="auto"/>
              <w:bottom w:val="single" w:sz="4" w:space="0" w:color="auto"/>
              <w:right w:val="single" w:sz="4" w:space="0" w:color="auto"/>
            </w:tcBorders>
          </w:tcPr>
          <w:p w14:paraId="43B4B0DA" w14:textId="77777777" w:rsidR="00EE5860" w:rsidRPr="00441CD0" w:rsidRDefault="00EE5860" w:rsidP="00BB0E1F">
            <w:pPr>
              <w:pStyle w:val="TAL"/>
              <w:jc w:val="center"/>
              <w:rPr>
                <w:lang w:val="fr-FR"/>
              </w:rPr>
            </w:pPr>
            <w:r w:rsidRPr="00441CD0">
              <w:rPr>
                <w:lang w:val="fr-FR"/>
              </w:rPr>
              <w:t>O</w:t>
            </w:r>
          </w:p>
        </w:tc>
        <w:tc>
          <w:tcPr>
            <w:tcW w:w="4670" w:type="dxa"/>
            <w:tcBorders>
              <w:top w:val="single" w:sz="4" w:space="0" w:color="auto"/>
              <w:left w:val="single" w:sz="4" w:space="0" w:color="auto"/>
              <w:bottom w:val="single" w:sz="4" w:space="0" w:color="auto"/>
              <w:right w:val="single" w:sz="4" w:space="0" w:color="auto"/>
            </w:tcBorders>
          </w:tcPr>
          <w:p w14:paraId="05F16993" w14:textId="24EAFF30" w:rsidR="00EE5860" w:rsidRPr="00441CD0" w:rsidRDefault="00EE5860" w:rsidP="00BB0E1F">
            <w:pPr>
              <w:pStyle w:val="TAL"/>
              <w:rPr>
                <w:lang w:val="en-US"/>
              </w:rPr>
            </w:pPr>
            <w:r w:rsidRPr="00441CD0">
              <w:rPr>
                <w:lang w:val="en-US"/>
              </w:rPr>
              <w:t xml:space="preserve">This IE may be present in an UL PDR controlling UL IGMP/MLD traffic (see </w:t>
            </w:r>
            <w:r w:rsidR="00415C19" w:rsidRPr="00441CD0">
              <w:rPr>
                <w:lang w:val="en-US"/>
              </w:rPr>
              <w:t>clause</w:t>
            </w:r>
            <w:r w:rsidR="00415C19">
              <w:rPr>
                <w:lang w:val="en-US"/>
              </w:rPr>
              <w:t> </w:t>
            </w:r>
            <w:r w:rsidR="00415C19" w:rsidRPr="00441CD0">
              <w:rPr>
                <w:lang w:val="en-US"/>
              </w:rPr>
              <w:t>5</w:t>
            </w:r>
            <w:r w:rsidRPr="00441CD0">
              <w:rPr>
                <w:lang w:val="en-US"/>
              </w:rPr>
              <w:t>.25), if</w:t>
            </w:r>
            <w:r w:rsidRPr="00441CD0">
              <w:rPr>
                <w:lang w:val="fr-FR" w:eastAsia="zh-CN"/>
              </w:rPr>
              <w:t xml:space="preserve"> it needs to be changed</w:t>
            </w:r>
          </w:p>
          <w:p w14:paraId="196BDFBB" w14:textId="77777777" w:rsidR="00EE5860" w:rsidRPr="00441CD0" w:rsidRDefault="00EE5860" w:rsidP="00BB0E1F">
            <w:pPr>
              <w:pStyle w:val="TAL"/>
              <w:rPr>
                <w:lang w:val="fr-FR"/>
              </w:rPr>
            </w:pPr>
            <w:r w:rsidRPr="00441CD0">
              <w:rPr>
                <w:lang w:val="en-US"/>
              </w:rPr>
              <w:t xml:space="preserve">When present, it shall contain a (range of) IP multicast address(es), and optionally source specific address(es), </w:t>
            </w:r>
            <w:r w:rsidRPr="00441CD0">
              <w:rPr>
                <w:lang w:val="fr-FR"/>
              </w:rPr>
              <w:t>identifying a set of IP multicast flows. See Table 7.5.2.2-4.</w:t>
            </w:r>
          </w:p>
          <w:p w14:paraId="5A72CCAB" w14:textId="77777777" w:rsidR="00EE5860" w:rsidRPr="00441CD0" w:rsidRDefault="00EE5860" w:rsidP="00BB0E1F">
            <w:pPr>
              <w:pStyle w:val="TAL"/>
              <w:rPr>
                <w:color w:val="000000"/>
                <w:lang w:val="en-US"/>
              </w:rPr>
            </w:pPr>
            <w:r w:rsidRPr="00441CD0">
              <w:rPr>
                <w:color w:val="000000"/>
                <w:lang w:val="fr-FR"/>
              </w:rPr>
              <w:t xml:space="preserve">Several IEs with the same IE type may be present to represent multiple </w:t>
            </w:r>
            <w:r w:rsidRPr="00441CD0">
              <w:rPr>
                <w:color w:val="000000"/>
                <w:lang w:val="en-US"/>
              </w:rPr>
              <w:t>IP multicast flows.</w:t>
            </w:r>
          </w:p>
          <w:p w14:paraId="01229DC2" w14:textId="77777777" w:rsidR="00EE5860" w:rsidRPr="00441CD0" w:rsidRDefault="00EE5860" w:rsidP="00BB0E1F">
            <w:pPr>
              <w:pStyle w:val="TAL"/>
              <w:rPr>
                <w:lang w:val="fr-FR" w:eastAsia="zh-CN"/>
              </w:rPr>
            </w:pPr>
            <w:r w:rsidRPr="00441CD0">
              <w:rPr>
                <w:lang w:val="fr-FR" w:eastAsia="zh-CN"/>
              </w:rPr>
              <w:t>When present, the UPF shall replace any IP multicast address(es) previously stored for this PDR by the IP multicast address(es) received in this IE.</w:t>
            </w:r>
          </w:p>
        </w:tc>
        <w:tc>
          <w:tcPr>
            <w:tcW w:w="370" w:type="dxa"/>
            <w:tcBorders>
              <w:top w:val="single" w:sz="4" w:space="0" w:color="auto"/>
              <w:left w:val="single" w:sz="4" w:space="0" w:color="auto"/>
              <w:bottom w:val="single" w:sz="4" w:space="0" w:color="auto"/>
              <w:right w:val="single" w:sz="4" w:space="0" w:color="auto"/>
            </w:tcBorders>
          </w:tcPr>
          <w:p w14:paraId="280AC29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FD7EDA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9C4F9F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4B7710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C77AE4C" w14:textId="77777777" w:rsidR="00EE5860" w:rsidRPr="00441CD0" w:rsidRDefault="00EE5860" w:rsidP="00BB0E1F">
            <w:pPr>
              <w:pStyle w:val="TAC"/>
              <w:rPr>
                <w:lang w:val="fr-FR"/>
              </w:rPr>
            </w:pPr>
            <w:r w:rsidRPr="00441CD0">
              <w:rPr>
                <w:lang w:val="fr-FR"/>
              </w:rPr>
              <w:t>IP Multicast Addressing Info</w:t>
            </w:r>
          </w:p>
        </w:tc>
      </w:tr>
      <w:tr w:rsidR="00EE5860" w:rsidRPr="00441CD0" w14:paraId="1BC5E6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5397F80" w14:textId="77777777" w:rsidR="00EE5860" w:rsidRPr="00441CD0" w:rsidRDefault="00EE5860" w:rsidP="00BB0E1F">
            <w:pPr>
              <w:pStyle w:val="TAL"/>
              <w:rPr>
                <w:lang w:val="fr-FR"/>
              </w:rPr>
            </w:pPr>
            <w:r>
              <w:rPr>
                <w:lang w:eastAsia="zh-CN"/>
              </w:rPr>
              <w:t>Transport Delay Reporting</w:t>
            </w:r>
          </w:p>
        </w:tc>
        <w:tc>
          <w:tcPr>
            <w:tcW w:w="336" w:type="dxa"/>
            <w:tcBorders>
              <w:top w:val="single" w:sz="4" w:space="0" w:color="auto"/>
              <w:left w:val="single" w:sz="4" w:space="0" w:color="auto"/>
              <w:bottom w:val="single" w:sz="4" w:space="0" w:color="auto"/>
              <w:right w:val="single" w:sz="4" w:space="0" w:color="auto"/>
            </w:tcBorders>
          </w:tcPr>
          <w:p w14:paraId="79DD1B73" w14:textId="77777777" w:rsidR="00EE5860" w:rsidRPr="00441CD0" w:rsidRDefault="00EE5860" w:rsidP="00BB0E1F">
            <w:pPr>
              <w:pStyle w:val="TAL"/>
              <w:jc w:val="center"/>
              <w:rPr>
                <w:lang w:val="fr-FR"/>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27315B2" w14:textId="77777777" w:rsidR="00EE5860" w:rsidRPr="00441CD0" w:rsidRDefault="00EE5860" w:rsidP="00BB0E1F">
            <w:pPr>
              <w:pStyle w:val="TAL"/>
              <w:rPr>
                <w:lang w:val="en-US"/>
              </w:rPr>
            </w:pPr>
            <w:r>
              <w:rPr>
                <w:szCs w:val="18"/>
                <w:lang w:val="en-US" w:eastAsia="zh-CN"/>
              </w:rPr>
              <w:t xml:space="preserve">This IE shall be present if Transport Delay Reporting needs to be changed (e.g. transport delay reporting needs to be activated or deactivated). </w:t>
            </w:r>
            <w:r w:rsidRPr="00441CD0">
              <w:rPr>
                <w:lang w:eastAsia="zh-CN"/>
              </w:rPr>
              <w:t xml:space="preserve">See </w:t>
            </w:r>
            <w:r w:rsidRPr="00441CD0">
              <w:t>Table</w:t>
            </w:r>
            <w:r>
              <w:t> </w:t>
            </w:r>
            <w:r w:rsidRPr="00441CD0">
              <w:t>7.5.2.2-</w:t>
            </w:r>
            <w:r>
              <w:rPr>
                <w:lang w:val="de-DE"/>
              </w:rPr>
              <w:t>6</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141E84"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2E3610F" w14:textId="77777777" w:rsidR="00EE5860" w:rsidRPr="00441CD0" w:rsidRDefault="00EE5860" w:rsidP="00BB0E1F">
            <w:pPr>
              <w:pStyle w:val="TAC"/>
              <w:rPr>
                <w:lang w:val="de-DE"/>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80F2B48" w14:textId="77777777" w:rsidR="00EE5860" w:rsidRPr="00441CD0" w:rsidRDefault="00EE5860" w:rsidP="00BB0E1F">
            <w:pPr>
              <w:pStyle w:val="TAC"/>
              <w:rPr>
                <w:lang w:val="de-DE"/>
              </w:rPr>
            </w:pPr>
            <w:r>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8FC30CA" w14:textId="77777777" w:rsidR="00EE5860" w:rsidRPr="00441CD0" w:rsidRDefault="00EE5860" w:rsidP="00BB0E1F">
            <w:pPr>
              <w:pStyle w:val="TAC"/>
              <w:rPr>
                <w:lang w:val="de-DE"/>
              </w:rPr>
            </w:pPr>
            <w:r>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E881BC" w14:textId="77777777" w:rsidR="00EE5860" w:rsidRPr="00441CD0" w:rsidRDefault="00EE5860" w:rsidP="00BB0E1F">
            <w:pPr>
              <w:pStyle w:val="TAC"/>
              <w:rPr>
                <w:lang w:val="fr-FR"/>
              </w:rPr>
            </w:pPr>
            <w:r>
              <w:rPr>
                <w:lang w:eastAsia="zh-CN"/>
              </w:rPr>
              <w:t>Transport Delay Reporting</w:t>
            </w:r>
          </w:p>
        </w:tc>
      </w:tr>
      <w:tr w:rsidR="00EE5860" w:rsidRPr="00441CD0" w14:paraId="6F59BCD0"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122EA150" w14:textId="77777777" w:rsidR="00EE5860" w:rsidRPr="00441CD0" w:rsidRDefault="00EE5860" w:rsidP="00BB0E1F">
            <w:pPr>
              <w:pStyle w:val="TAN"/>
            </w:pPr>
            <w:r w:rsidRPr="00441CD0">
              <w:t>NOTE1:</w:t>
            </w:r>
            <w:r w:rsidRPr="00441CD0">
              <w:tab/>
              <w:t>The IEs which do not need to be modified shall not be included in the Update PDR IE. The UP function shall continue to behave according to the values previously received for IEs not present in the Update PDR IE.</w:t>
            </w:r>
          </w:p>
          <w:p w14:paraId="21EF2B38" w14:textId="77777777" w:rsidR="00EE5860" w:rsidRPr="00441CD0" w:rsidRDefault="00EE5860" w:rsidP="00BB0E1F">
            <w:pPr>
              <w:pStyle w:val="TAN"/>
            </w:pPr>
            <w:r w:rsidRPr="00441CD0">
              <w:t>NOTE2:</w:t>
            </w:r>
            <w:r w:rsidRPr="00441CD0">
              <w:tab/>
              <w:t>When the Activation Time and Deactivation Time are not present, the PDR shall keep its current activation status, either active or inactive.</w:t>
            </w:r>
          </w:p>
        </w:tc>
      </w:tr>
      <w:bookmarkEnd w:id="4305"/>
    </w:tbl>
    <w:p w14:paraId="60AD5D9D" w14:textId="77777777" w:rsidR="00EE5860" w:rsidRPr="00441CD0" w:rsidRDefault="00EE5860" w:rsidP="00EE5860"/>
    <w:p w14:paraId="75ED3928" w14:textId="77777777" w:rsidR="00EE5860" w:rsidRPr="00441CD0" w:rsidRDefault="00EE5860" w:rsidP="00EE5860">
      <w:pPr>
        <w:pStyle w:val="Heading4"/>
        <w:rPr>
          <w:rFonts w:cs="Arial"/>
          <w:bCs/>
        </w:rPr>
      </w:pPr>
      <w:bookmarkStart w:id="4306" w:name="_Toc19717301"/>
      <w:bookmarkStart w:id="4307" w:name="_Toc27490795"/>
      <w:bookmarkStart w:id="4308" w:name="_Toc27557088"/>
      <w:bookmarkStart w:id="4309" w:name="_Toc27724005"/>
      <w:bookmarkStart w:id="4310" w:name="_Toc36031077"/>
      <w:bookmarkStart w:id="4311" w:name="_Toc36042997"/>
      <w:bookmarkStart w:id="4312" w:name="_Toc36814322"/>
      <w:bookmarkStart w:id="4313" w:name="_Toc44689178"/>
      <w:bookmarkStart w:id="4314" w:name="_Toc44923932"/>
      <w:bookmarkStart w:id="4315" w:name="_Toc51860902"/>
      <w:bookmarkStart w:id="4316" w:name="_Toc57930673"/>
      <w:bookmarkStart w:id="4317" w:name="_Toc57931303"/>
      <w:bookmarkStart w:id="4318" w:name="_Toc160974429"/>
      <w:r w:rsidRPr="00441CD0">
        <w:t>7.5.4.3</w:t>
      </w:r>
      <w:r w:rsidRPr="00441CD0">
        <w:tab/>
        <w:t>Update</w:t>
      </w:r>
      <w:r w:rsidRPr="00441CD0">
        <w:rPr>
          <w:lang w:val="en-US"/>
        </w:rPr>
        <w:t xml:space="preserve"> </w:t>
      </w:r>
      <w:r w:rsidRPr="00441CD0">
        <w:t>FAR IE within PFCP Session Modification Request</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28B6ADAB" w14:textId="77777777" w:rsidR="00EE5860" w:rsidRPr="00441CD0" w:rsidRDefault="00EE5860" w:rsidP="00EE5860">
      <w:r w:rsidRPr="00441CD0">
        <w:t xml:space="preserve">The </w:t>
      </w:r>
      <w:r w:rsidRPr="00441CD0">
        <w:rPr>
          <w:lang w:val="en-US"/>
        </w:rPr>
        <w:t>Update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7.5.4.3-1</w:t>
      </w:r>
      <w:r w:rsidRPr="00441CD0">
        <w:rPr>
          <w:lang w:eastAsia="ja-JP"/>
        </w:rPr>
        <w:t>.</w:t>
      </w:r>
    </w:p>
    <w:p w14:paraId="03312F99" w14:textId="77777777" w:rsidR="00EE5860" w:rsidRPr="00441CD0" w:rsidRDefault="00EE5860" w:rsidP="00EE5860">
      <w:pPr>
        <w:pStyle w:val="TH"/>
        <w:rPr>
          <w:lang w:val="en-US"/>
        </w:rPr>
      </w:pPr>
      <w:r w:rsidRPr="00441CD0">
        <w:lastRenderedPageBreak/>
        <w:t>Table 7.5.4.3-1: Update</w:t>
      </w:r>
      <w:r w:rsidRPr="00441CD0">
        <w:rPr>
          <w:lang w:val="en-US"/>
        </w:rPr>
        <w:t xml:space="preserve"> </w:t>
      </w:r>
      <w:r w:rsidRPr="00441CD0">
        <w:t>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89F65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0FBB616" w14:textId="77777777" w:rsidR="00EE5860" w:rsidRPr="00441CD0" w:rsidRDefault="00EE5860" w:rsidP="00BB0E1F">
            <w:pPr>
              <w:pStyle w:val="TAL"/>
              <w:rPr>
                <w:lang w:val="x-none"/>
              </w:rPr>
            </w:pPr>
            <w:bookmarkStart w:id="4319" w:name="MCCQCTEMPBM_0000010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38511A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30241B4" w14:textId="77777777" w:rsidR="00EE5860" w:rsidRPr="00441CD0" w:rsidRDefault="00EE5860" w:rsidP="00BB0E1F">
            <w:pPr>
              <w:pStyle w:val="TAC"/>
            </w:pPr>
            <w:r w:rsidRPr="00441CD0">
              <w:t xml:space="preserve">Update FAR </w:t>
            </w:r>
            <w:r w:rsidRPr="00441CD0">
              <w:rPr>
                <w:lang w:val="en-US"/>
              </w:rPr>
              <w:t>IE Type = 10 (decimal)</w:t>
            </w:r>
          </w:p>
        </w:tc>
      </w:tr>
      <w:tr w:rsidR="00EE5860" w:rsidRPr="00441CD0" w14:paraId="16F00CD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0C0B5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71BE79E"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491582A" w14:textId="77777777" w:rsidR="00EE5860" w:rsidRPr="00441CD0" w:rsidRDefault="00EE5860" w:rsidP="00BB0E1F">
            <w:pPr>
              <w:pStyle w:val="TAC"/>
            </w:pPr>
            <w:r w:rsidRPr="00441CD0">
              <w:t>Length = n</w:t>
            </w:r>
          </w:p>
        </w:tc>
      </w:tr>
      <w:tr w:rsidR="00EE5860" w:rsidRPr="00441CD0" w14:paraId="36504E2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22955D2"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6CE183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B84591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F5A900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548A74" w14:textId="77777777" w:rsidR="00EE5860" w:rsidRPr="00441CD0" w:rsidRDefault="00EE5860" w:rsidP="00BB0E1F">
            <w:pPr>
              <w:pStyle w:val="TAH"/>
            </w:pPr>
            <w:r w:rsidRPr="00441CD0">
              <w:t>IE Type</w:t>
            </w:r>
          </w:p>
        </w:tc>
      </w:tr>
      <w:tr w:rsidR="00EE5860" w:rsidRPr="00441CD0" w14:paraId="0E6EFAE8"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1D3B32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8C5F0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31260E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0F82D6"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A1B04F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99B2F0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169216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934174E" w14:textId="77777777" w:rsidR="00EE5860" w:rsidRPr="00441CD0" w:rsidRDefault="00EE5860" w:rsidP="00BB0E1F">
            <w:pPr>
              <w:spacing w:after="0"/>
              <w:rPr>
                <w:rFonts w:ascii="Arial" w:hAnsi="Arial"/>
                <w:b/>
                <w:sz w:val="18"/>
                <w:lang w:val="x-none"/>
              </w:rPr>
            </w:pPr>
          </w:p>
        </w:tc>
      </w:tr>
      <w:tr w:rsidR="00EE5860" w:rsidRPr="00441CD0" w14:paraId="7AF0BD1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29C5B84" w14:textId="77777777" w:rsidR="00EE5860" w:rsidRPr="00441CD0" w:rsidRDefault="00EE5860" w:rsidP="00BB0E1F">
            <w:pPr>
              <w:pStyle w:val="TAL"/>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536FAA7F" w14:textId="77777777" w:rsidR="00EE5860" w:rsidRPr="00441CD0" w:rsidRDefault="00EE5860" w:rsidP="00BB0E1F">
            <w:pPr>
              <w:pStyle w:val="TAL"/>
              <w:jc w:val="center"/>
            </w:pPr>
            <w:r w:rsidRPr="00441CD0">
              <w:rPr>
                <w:rFonts w:eastAsia="SimSun"/>
              </w:rPr>
              <w:t>M</w:t>
            </w:r>
          </w:p>
        </w:tc>
        <w:tc>
          <w:tcPr>
            <w:tcW w:w="4672" w:type="dxa"/>
            <w:tcBorders>
              <w:top w:val="single" w:sz="4" w:space="0" w:color="auto"/>
              <w:left w:val="single" w:sz="4" w:space="0" w:color="auto"/>
              <w:bottom w:val="single" w:sz="4" w:space="0" w:color="auto"/>
              <w:right w:val="single" w:sz="4" w:space="0" w:color="auto"/>
            </w:tcBorders>
            <w:hideMark/>
          </w:tcPr>
          <w:p w14:paraId="7DECB847"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FAR to be updated.</w:t>
            </w:r>
          </w:p>
        </w:tc>
        <w:tc>
          <w:tcPr>
            <w:tcW w:w="370" w:type="dxa"/>
            <w:tcBorders>
              <w:top w:val="single" w:sz="4" w:space="0" w:color="auto"/>
              <w:left w:val="single" w:sz="4" w:space="0" w:color="auto"/>
              <w:bottom w:val="single" w:sz="4" w:space="0" w:color="auto"/>
              <w:right w:val="single" w:sz="4" w:space="0" w:color="auto"/>
            </w:tcBorders>
            <w:hideMark/>
          </w:tcPr>
          <w:p w14:paraId="7D667C7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C0F6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C1866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34D0A90"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D9AE930" w14:textId="77777777" w:rsidR="00EE5860" w:rsidRPr="00441CD0" w:rsidRDefault="00EE5860" w:rsidP="00BB0E1F">
            <w:pPr>
              <w:pStyle w:val="TAC"/>
            </w:pPr>
            <w:r w:rsidRPr="00441CD0">
              <w:t>FAR ID</w:t>
            </w:r>
          </w:p>
        </w:tc>
      </w:tr>
      <w:tr w:rsidR="00EE5860" w:rsidRPr="00441CD0" w14:paraId="4D76426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0093065B" w14:textId="77777777" w:rsidR="00EE5860" w:rsidRPr="00441CD0" w:rsidRDefault="00EE5860" w:rsidP="00BB0E1F">
            <w:pPr>
              <w:pStyle w:val="TAL"/>
            </w:pPr>
            <w:r w:rsidRPr="00441CD0">
              <w:t>Apply Action</w:t>
            </w:r>
          </w:p>
        </w:tc>
        <w:tc>
          <w:tcPr>
            <w:tcW w:w="336" w:type="dxa"/>
            <w:tcBorders>
              <w:top w:val="single" w:sz="4" w:space="0" w:color="auto"/>
              <w:left w:val="single" w:sz="4" w:space="0" w:color="auto"/>
              <w:bottom w:val="single" w:sz="4" w:space="0" w:color="auto"/>
              <w:right w:val="single" w:sz="4" w:space="0" w:color="auto"/>
            </w:tcBorders>
            <w:hideMark/>
          </w:tcPr>
          <w:p w14:paraId="23679339"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87B418" w14:textId="77777777" w:rsidR="00EE5860" w:rsidRPr="00441CD0" w:rsidRDefault="00EE5860" w:rsidP="00BB0E1F">
            <w:pPr>
              <w:pStyle w:val="TAL"/>
              <w:rPr>
                <w:lang w:val="x-none" w:eastAsia="zh-CN"/>
              </w:rPr>
            </w:pPr>
            <w:r w:rsidRPr="00441CD0">
              <w:rPr>
                <w:szCs w:val="18"/>
              </w:rPr>
              <w:t>This IE shall</w:t>
            </w:r>
            <w:r w:rsidRPr="00441CD0">
              <w:rPr>
                <w:lang w:val="en-US"/>
              </w:rPr>
              <w:t xml:space="preserve"> be present if it is changed.</w:t>
            </w:r>
          </w:p>
        </w:tc>
        <w:tc>
          <w:tcPr>
            <w:tcW w:w="370" w:type="dxa"/>
            <w:tcBorders>
              <w:top w:val="single" w:sz="4" w:space="0" w:color="auto"/>
              <w:left w:val="single" w:sz="4" w:space="0" w:color="auto"/>
              <w:bottom w:val="single" w:sz="4" w:space="0" w:color="auto"/>
              <w:right w:val="single" w:sz="4" w:space="0" w:color="auto"/>
            </w:tcBorders>
            <w:hideMark/>
          </w:tcPr>
          <w:p w14:paraId="0C14DF8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CF7E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2974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54C99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AC5B324" w14:textId="77777777" w:rsidR="00EE5860" w:rsidRPr="00441CD0" w:rsidRDefault="00EE5860" w:rsidP="00BB0E1F">
            <w:pPr>
              <w:pStyle w:val="TAC"/>
              <w:rPr>
                <w:lang w:val="x-none"/>
              </w:rPr>
            </w:pPr>
            <w:r w:rsidRPr="00441CD0">
              <w:t>Apply Action</w:t>
            </w:r>
          </w:p>
        </w:tc>
      </w:tr>
      <w:tr w:rsidR="00EE5860" w:rsidRPr="00441CD0" w14:paraId="31C6B8F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4CDE001F" w14:textId="77777777" w:rsidR="00EE5860" w:rsidRPr="00441CD0" w:rsidRDefault="00EE5860" w:rsidP="00BB0E1F">
            <w:pPr>
              <w:pStyle w:val="TAL"/>
            </w:pPr>
            <w:r w:rsidRPr="00441CD0">
              <w:t>Update Forwarding parameters</w:t>
            </w:r>
          </w:p>
        </w:tc>
        <w:tc>
          <w:tcPr>
            <w:tcW w:w="336" w:type="dxa"/>
            <w:tcBorders>
              <w:top w:val="single" w:sz="4" w:space="0" w:color="auto"/>
              <w:left w:val="single" w:sz="4" w:space="0" w:color="auto"/>
              <w:bottom w:val="single" w:sz="4" w:space="0" w:color="auto"/>
              <w:right w:val="single" w:sz="4" w:space="0" w:color="auto"/>
            </w:tcBorders>
            <w:hideMark/>
          </w:tcPr>
          <w:p w14:paraId="7BB78085" w14:textId="77777777" w:rsidR="00EE5860" w:rsidRPr="00441CD0" w:rsidRDefault="00EE5860" w:rsidP="00BB0E1F">
            <w:pPr>
              <w:pStyle w:val="TAL"/>
              <w:jc w:val="center"/>
              <w:rPr>
                <w:rFonts w:eastAsia="SimSun"/>
                <w:lang w:val="de-DE"/>
              </w:rPr>
            </w:pPr>
            <w:r w:rsidRPr="00441CD0">
              <w:rPr>
                <w:rFonts w:eastAsia="SimSun"/>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49CA77A9" w14:textId="342EC9A3" w:rsidR="00EE5860" w:rsidRPr="00441CD0" w:rsidRDefault="00EE5860" w:rsidP="00BB0E1F">
            <w:pPr>
              <w:pStyle w:val="TAL"/>
              <w:rPr>
                <w:lang w:val="x-none" w:eastAsia="zh-CN"/>
              </w:rPr>
            </w:pPr>
            <w:r w:rsidRPr="00441CD0">
              <w:rPr>
                <w:lang w:eastAsia="zh-CN"/>
              </w:rPr>
              <w:t xml:space="preserve">This IE shall be present if it </w:t>
            </w:r>
            <w:r w:rsidRPr="00441CD0">
              <w:rPr>
                <w:lang w:val="en-US"/>
              </w:rPr>
              <w:t>is changed</w:t>
            </w:r>
            <w:r w:rsidRPr="00441CD0">
              <w:rPr>
                <w:lang w:eastAsia="zh-CN"/>
              </w:rPr>
              <w:t>.</w:t>
            </w:r>
            <w:r w:rsidR="00D014BF">
              <w:rPr>
                <w:lang w:eastAsia="zh-CN"/>
              </w:rPr>
              <w:t xml:space="preserve"> </w:t>
            </w:r>
            <w:r w:rsidRPr="00441CD0">
              <w:rPr>
                <w:lang w:eastAsia="zh-CN"/>
              </w:rPr>
              <w:t>See table</w:t>
            </w:r>
            <w:r>
              <w:rPr>
                <w:lang w:eastAsia="zh-CN"/>
              </w:rPr>
              <w:t> </w:t>
            </w:r>
            <w:r w:rsidRPr="00441CD0">
              <w:rPr>
                <w:lang w:eastAsia="zh-CN"/>
              </w:rPr>
              <w:t>7.5.4.3-2.</w:t>
            </w:r>
          </w:p>
        </w:tc>
        <w:tc>
          <w:tcPr>
            <w:tcW w:w="370" w:type="dxa"/>
            <w:tcBorders>
              <w:top w:val="single" w:sz="4" w:space="0" w:color="auto"/>
              <w:left w:val="single" w:sz="4" w:space="0" w:color="auto"/>
              <w:bottom w:val="single" w:sz="4" w:space="0" w:color="auto"/>
              <w:right w:val="single" w:sz="4" w:space="0" w:color="auto"/>
            </w:tcBorders>
            <w:hideMark/>
          </w:tcPr>
          <w:p w14:paraId="775D66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29DAD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1BCEE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822FF81"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B0AC17" w14:textId="77777777" w:rsidR="00EE5860" w:rsidRPr="00441CD0" w:rsidRDefault="00EE5860" w:rsidP="00BB0E1F">
            <w:pPr>
              <w:pStyle w:val="TAC"/>
            </w:pPr>
            <w:r w:rsidRPr="00441CD0">
              <w:t>Update Forwarding Parameters</w:t>
            </w:r>
          </w:p>
        </w:tc>
      </w:tr>
      <w:tr w:rsidR="00EE5860" w:rsidRPr="00441CD0" w14:paraId="7D2B491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2FB37217" w14:textId="77777777" w:rsidR="00EE5860" w:rsidRPr="00441CD0" w:rsidRDefault="00EE5860" w:rsidP="00BB0E1F">
            <w:pPr>
              <w:pStyle w:val="TAL"/>
            </w:pPr>
            <w:r w:rsidRPr="00441CD0">
              <w:t xml:space="preserve">Update </w:t>
            </w:r>
            <w:r w:rsidRPr="00441CD0">
              <w:rPr>
                <w:lang w:val="sv-SE"/>
              </w:rPr>
              <w:t>Duplicating P</w:t>
            </w:r>
            <w:r w:rsidRPr="00441CD0">
              <w:t xml:space="preserve">arameters </w:t>
            </w:r>
          </w:p>
        </w:tc>
        <w:tc>
          <w:tcPr>
            <w:tcW w:w="336" w:type="dxa"/>
            <w:tcBorders>
              <w:top w:val="single" w:sz="4" w:space="0" w:color="auto"/>
              <w:left w:val="single" w:sz="4" w:space="0" w:color="auto"/>
              <w:bottom w:val="single" w:sz="4" w:space="0" w:color="auto"/>
              <w:right w:val="single" w:sz="4" w:space="0" w:color="auto"/>
            </w:tcBorders>
            <w:hideMark/>
          </w:tcPr>
          <w:p w14:paraId="122CAE55" w14:textId="77777777" w:rsidR="00EE5860" w:rsidRPr="00441CD0" w:rsidRDefault="00EE5860" w:rsidP="00BB0E1F">
            <w:pPr>
              <w:pStyle w:val="TAL"/>
              <w:jc w:val="center"/>
              <w:rPr>
                <w:rFonts w:eastAsia="SimSun"/>
              </w:rPr>
            </w:pPr>
            <w:r w:rsidRPr="00441CD0">
              <w:rPr>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7289B6A"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xml:space="preserve">. See </w:t>
            </w:r>
            <w:r w:rsidRPr="00441CD0">
              <w:t>table</w:t>
            </w:r>
            <w:r>
              <w:t> </w:t>
            </w:r>
            <w:r w:rsidRPr="00441CD0">
              <w:t>7.5.4.3-3</w:t>
            </w:r>
            <w:r w:rsidRPr="00441CD0">
              <w:rPr>
                <w:lang w:eastAsia="zh-CN"/>
              </w:rPr>
              <w:t>.</w:t>
            </w:r>
          </w:p>
          <w:p w14:paraId="4BDF159D" w14:textId="77777777" w:rsidR="00EE5860" w:rsidRPr="00441CD0" w:rsidRDefault="00EE5860" w:rsidP="00BB0E1F">
            <w:pPr>
              <w:pStyle w:val="TAL"/>
            </w:pPr>
            <w:r w:rsidRPr="00441CD0">
              <w:rPr>
                <w:lang w:eastAsia="zh-CN"/>
              </w:rPr>
              <w:t>Several IEs with the same IE type may be present to request to duplicate the packets to different destinations.</w:t>
            </w:r>
          </w:p>
        </w:tc>
        <w:tc>
          <w:tcPr>
            <w:tcW w:w="370" w:type="dxa"/>
            <w:tcBorders>
              <w:top w:val="single" w:sz="4" w:space="0" w:color="auto"/>
              <w:left w:val="single" w:sz="4" w:space="0" w:color="auto"/>
              <w:bottom w:val="single" w:sz="4" w:space="0" w:color="auto"/>
              <w:right w:val="single" w:sz="4" w:space="0" w:color="auto"/>
            </w:tcBorders>
            <w:hideMark/>
          </w:tcPr>
          <w:p w14:paraId="484CF54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B6AD5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C97E81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AB0A2E9" w14:textId="77777777" w:rsidR="00EE5860" w:rsidRPr="00441CD0" w:rsidRDefault="00EE5860" w:rsidP="00BB0E1F">
            <w:pPr>
              <w:pStyle w:val="TAC"/>
            </w:pPr>
            <w:r w:rsidRPr="00441CD0">
              <w:rPr>
                <w:lang w:val="de-DE"/>
              </w:rPr>
              <w:t>-</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66A094" w14:textId="77777777" w:rsidR="00EE5860" w:rsidRPr="00441CD0" w:rsidRDefault="00EE5860" w:rsidP="00BB0E1F">
            <w:pPr>
              <w:pStyle w:val="TAC"/>
            </w:pPr>
            <w:r w:rsidRPr="00441CD0">
              <w:t xml:space="preserve">Update </w:t>
            </w:r>
            <w:r w:rsidRPr="00441CD0">
              <w:rPr>
                <w:lang w:val="sv-SE"/>
              </w:rPr>
              <w:t>Duplicating</w:t>
            </w:r>
            <w:r w:rsidRPr="00441CD0">
              <w:t xml:space="preserve"> Parameters</w:t>
            </w:r>
          </w:p>
        </w:tc>
      </w:tr>
      <w:tr w:rsidR="00EE5860" w:rsidRPr="00441CD0" w14:paraId="1A287AA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A01D53"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Forwarding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1991B985" w14:textId="77777777" w:rsidR="00EE5860" w:rsidRPr="00441CD0" w:rsidRDefault="00EE5860" w:rsidP="00BB0E1F">
            <w:pPr>
              <w:pStyle w:val="TAL"/>
              <w:jc w:val="center"/>
              <w:rPr>
                <w:szCs w:val="18"/>
                <w:lang w:val="de-DE" w:eastAsia="zh-CN"/>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0686D7EC" w14:textId="77777777" w:rsidR="00EE5860" w:rsidRPr="00441CD0" w:rsidRDefault="00EE5860" w:rsidP="00BB0E1F">
            <w:pPr>
              <w:pStyle w:val="TAL"/>
              <w:rPr>
                <w:lang w:eastAsia="zh-CN"/>
              </w:rPr>
            </w:pPr>
            <w:r w:rsidRPr="00441CD0">
              <w:rPr>
                <w:lang w:eastAsia="zh-CN"/>
              </w:rPr>
              <w:t xml:space="preserve">This IE shall be present if it </w:t>
            </w:r>
            <w:r w:rsidRPr="00441CD0">
              <w:rPr>
                <w:lang w:val="en-US"/>
              </w:rPr>
              <w:t>is changed</w:t>
            </w:r>
            <w:r w:rsidRPr="00441CD0">
              <w:rPr>
                <w:lang w:eastAsia="zh-CN"/>
              </w:rPr>
              <w:t>. See table</w:t>
            </w:r>
            <w:r>
              <w:rPr>
                <w:lang w:eastAsia="zh-CN"/>
              </w:rPr>
              <w:t> </w:t>
            </w:r>
            <w:r w:rsidRPr="00441CD0">
              <w:t>7.5.2.3-4.</w:t>
            </w:r>
          </w:p>
        </w:tc>
        <w:tc>
          <w:tcPr>
            <w:tcW w:w="370" w:type="dxa"/>
            <w:tcBorders>
              <w:top w:val="single" w:sz="4" w:space="0" w:color="auto"/>
              <w:left w:val="single" w:sz="4" w:space="0" w:color="auto"/>
              <w:bottom w:val="single" w:sz="4" w:space="0" w:color="auto"/>
              <w:right w:val="single" w:sz="4" w:space="0" w:color="auto"/>
            </w:tcBorders>
          </w:tcPr>
          <w:p w14:paraId="7E1624FA"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29581C5"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2CA036DD" w14:textId="77777777" w:rsidR="00EE5860" w:rsidRPr="00441CD0" w:rsidRDefault="00EE5860" w:rsidP="00BB0E1F">
            <w:pPr>
              <w:pStyle w:val="TAC"/>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19657D07" w14:textId="77777777" w:rsidR="00EE5860" w:rsidRPr="00441CD0" w:rsidRDefault="00EE5860" w:rsidP="00BB0E1F">
            <w:pPr>
              <w:pStyle w:val="TAC"/>
              <w:rPr>
                <w:lang w:val="de-DE"/>
              </w:rPr>
            </w:pPr>
            <w:r w:rsidRPr="00441CD0">
              <w:rPr>
                <w:rFonts w:hint="eastAsia"/>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657A269E"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Forwarding </w:t>
            </w:r>
            <w:r w:rsidRPr="00441CD0">
              <w:rPr>
                <w:lang w:val="de-DE" w:eastAsia="zh-CN"/>
              </w:rPr>
              <w:t>Parameters</w:t>
            </w:r>
          </w:p>
        </w:tc>
      </w:tr>
      <w:tr w:rsidR="00EE5860" w:rsidRPr="00441CD0" w14:paraId="783ABCB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hideMark/>
          </w:tcPr>
          <w:p w14:paraId="1DF5364D" w14:textId="77777777" w:rsidR="00EE5860" w:rsidRPr="00441CD0" w:rsidRDefault="00EE5860" w:rsidP="00BB0E1F">
            <w:pPr>
              <w:pStyle w:val="TAL"/>
              <w:rPr>
                <w:lang w:val="de-DE"/>
              </w:rPr>
            </w:pPr>
            <w:r w:rsidRPr="00441CD0">
              <w:rPr>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6330EA35" w14:textId="77777777" w:rsidR="00EE5860" w:rsidRPr="00441CD0" w:rsidRDefault="00EE5860" w:rsidP="00BB0E1F">
            <w:pPr>
              <w:pStyle w:val="TAL"/>
              <w:jc w:val="center"/>
              <w:rPr>
                <w:rFonts w:eastAsia="SimSun"/>
              </w:rPr>
            </w:pPr>
            <w:r w:rsidRPr="00441CD0">
              <w:rPr>
                <w:rFonts w:eastAsia="SimSun"/>
              </w:rPr>
              <w:t>C</w:t>
            </w:r>
          </w:p>
        </w:tc>
        <w:tc>
          <w:tcPr>
            <w:tcW w:w="4672" w:type="dxa"/>
            <w:tcBorders>
              <w:top w:val="single" w:sz="4" w:space="0" w:color="auto"/>
              <w:left w:val="single" w:sz="4" w:space="0" w:color="auto"/>
              <w:bottom w:val="single" w:sz="4" w:space="0" w:color="auto"/>
              <w:right w:val="single" w:sz="4" w:space="0" w:color="auto"/>
            </w:tcBorders>
            <w:hideMark/>
          </w:tcPr>
          <w:p w14:paraId="6695E2F8" w14:textId="77777777" w:rsidR="00EE5860" w:rsidRPr="00D014BF" w:rsidRDefault="00EE5860" w:rsidP="00BB0E1F">
            <w:pPr>
              <w:pStyle w:val="TAL"/>
              <w:rPr>
                <w:lang w:val="en-US" w:eastAsia="zh-CN"/>
              </w:rPr>
            </w:pPr>
            <w:r w:rsidRPr="00441CD0">
              <w:t>This IE shall be present if the BAR ID associated to the FAR needs to be modified.</w:t>
            </w:r>
            <w:r w:rsidRPr="00441CD0">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F313DA1"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1614C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28784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49B0F0A"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B9CC4E7" w14:textId="77777777" w:rsidR="00EE5860" w:rsidRPr="00441CD0" w:rsidRDefault="00EE5860" w:rsidP="00BB0E1F">
            <w:pPr>
              <w:pStyle w:val="TAC"/>
              <w:rPr>
                <w:lang w:val="de-DE"/>
              </w:rPr>
            </w:pPr>
            <w:r w:rsidRPr="00441CD0">
              <w:rPr>
                <w:lang w:val="de-DE"/>
              </w:rPr>
              <w:t>BAR ID</w:t>
            </w:r>
          </w:p>
        </w:tc>
      </w:tr>
      <w:bookmarkEnd w:id="4319"/>
    </w:tbl>
    <w:p w14:paraId="0065A600" w14:textId="77777777" w:rsidR="00EE5860" w:rsidRPr="00441CD0" w:rsidRDefault="00EE5860" w:rsidP="00EE5860">
      <w:pPr>
        <w:rPr>
          <w:lang w:val="x-none" w:eastAsia="zh-CN"/>
        </w:rPr>
      </w:pPr>
    </w:p>
    <w:p w14:paraId="569DFD6E" w14:textId="77777777" w:rsidR="00EE5860" w:rsidRPr="00441CD0" w:rsidRDefault="00EE5860" w:rsidP="00EE5860">
      <w:pPr>
        <w:pStyle w:val="TH"/>
        <w:rPr>
          <w:lang w:val="en-US"/>
        </w:rPr>
      </w:pPr>
      <w:r w:rsidRPr="00441CD0">
        <w:t>Table 7.5.4.3-</w:t>
      </w:r>
      <w:r w:rsidRPr="00441CD0">
        <w:rPr>
          <w:lang w:val="en-US"/>
        </w:rPr>
        <w:t>2</w:t>
      </w:r>
      <w:r w:rsidRPr="00441CD0">
        <w:t>: Update Forwarding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0D966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103DFB" w14:textId="77777777" w:rsidR="00EE5860" w:rsidRPr="00441CD0" w:rsidRDefault="00EE5860" w:rsidP="00BB0E1F">
            <w:pPr>
              <w:pStyle w:val="TAL"/>
              <w:rPr>
                <w:lang w:val="sv-SE"/>
              </w:rPr>
            </w:pPr>
            <w:bookmarkStart w:id="4320" w:name="MCCQCTEMPBM_00000104"/>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8267FF4"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38078F34" w14:textId="77777777" w:rsidR="00EE5860" w:rsidRPr="00441CD0" w:rsidRDefault="00EE5860" w:rsidP="00BB0E1F">
            <w:pPr>
              <w:pStyle w:val="TAC"/>
              <w:rPr>
                <w:lang w:val="sv-SE"/>
              </w:rPr>
            </w:pPr>
            <w:r w:rsidRPr="00441CD0">
              <w:rPr>
                <w:lang w:val="sv-SE"/>
              </w:rPr>
              <w:t xml:space="preserve">Update Forwarding Parameters </w:t>
            </w:r>
            <w:r w:rsidRPr="00441CD0">
              <w:rPr>
                <w:lang w:val="en-US"/>
              </w:rPr>
              <w:t>IE Type = 11 (decimal)</w:t>
            </w:r>
          </w:p>
        </w:tc>
      </w:tr>
      <w:tr w:rsidR="00EE5860" w:rsidRPr="00441CD0" w14:paraId="2E0A46B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54EF4EF"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1174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BEA69A" w14:textId="77777777" w:rsidR="00EE5860" w:rsidRPr="00441CD0" w:rsidRDefault="00EE5860" w:rsidP="00BB0E1F">
            <w:pPr>
              <w:pStyle w:val="TAC"/>
              <w:rPr>
                <w:lang w:val="sv-SE"/>
              </w:rPr>
            </w:pPr>
            <w:r w:rsidRPr="00441CD0">
              <w:rPr>
                <w:lang w:val="sv-SE"/>
              </w:rPr>
              <w:t>Length = n</w:t>
            </w:r>
          </w:p>
        </w:tc>
      </w:tr>
      <w:tr w:rsidR="00EE5860" w:rsidRPr="00441CD0" w14:paraId="2CD9B1D1"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B48186C"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7DDD2AE"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13E84930"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14C602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A12587D" w14:textId="77777777" w:rsidR="00EE5860" w:rsidRPr="00441CD0" w:rsidRDefault="00EE5860" w:rsidP="00BB0E1F">
            <w:pPr>
              <w:pStyle w:val="TAH"/>
              <w:rPr>
                <w:lang w:val="sv-SE"/>
              </w:rPr>
            </w:pPr>
            <w:r w:rsidRPr="00441CD0">
              <w:rPr>
                <w:lang w:val="sv-SE"/>
              </w:rPr>
              <w:t>IE Type</w:t>
            </w:r>
          </w:p>
        </w:tc>
      </w:tr>
      <w:tr w:rsidR="00EE5860" w:rsidRPr="00441CD0" w14:paraId="5679AAE5"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368762E3"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E96EA4" w14:textId="77777777" w:rsidR="00EE5860" w:rsidRPr="00441CD0" w:rsidRDefault="00EE5860" w:rsidP="00BB0E1F">
            <w:pPr>
              <w:spacing w:after="0"/>
              <w:rPr>
                <w:rFonts w:ascii="Arial" w:hAnsi="Arial"/>
                <w:b/>
                <w:sz w:val="18"/>
                <w:lang w:val="sv-S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0464AB1"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33AC3C39"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718F31F8"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1D7CDA14"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59C6E2C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DF7620F" w14:textId="77777777" w:rsidR="00EE5860" w:rsidRPr="00441CD0" w:rsidRDefault="00EE5860" w:rsidP="00BB0E1F">
            <w:pPr>
              <w:spacing w:after="0"/>
              <w:rPr>
                <w:rFonts w:ascii="Arial" w:hAnsi="Arial"/>
                <w:b/>
                <w:sz w:val="18"/>
                <w:lang w:val="sv-SE"/>
              </w:rPr>
            </w:pPr>
          </w:p>
        </w:tc>
      </w:tr>
      <w:tr w:rsidR="00EE5860" w:rsidRPr="00441CD0" w14:paraId="0D36218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49DFE0B" w14:textId="77777777" w:rsidR="00EE5860" w:rsidRPr="00441CD0" w:rsidRDefault="00EE5860" w:rsidP="00BB0E1F">
            <w:pPr>
              <w:pStyle w:val="TAL"/>
              <w:rPr>
                <w:lang w:val="sv-SE"/>
              </w:rPr>
            </w:pPr>
            <w:r w:rsidRPr="00441CD0">
              <w:rPr>
                <w:lang w:val="sv-SE"/>
              </w:rPr>
              <w:lastRenderedPageBreak/>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0C27A039"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673A7555" w14:textId="77777777" w:rsidR="00EE5860" w:rsidRPr="00441CD0" w:rsidRDefault="00EE5860" w:rsidP="00BB0E1F">
            <w:pPr>
              <w:pStyle w:val="TAL"/>
              <w:rPr>
                <w:lang w:val="sv-SE"/>
              </w:rPr>
            </w:pPr>
            <w:r w:rsidRPr="00441CD0">
              <w:rPr>
                <w:lang w:val="sv-SE"/>
              </w:rPr>
              <w:t>This IE shall only be provided if it is changed.</w:t>
            </w:r>
          </w:p>
          <w:p w14:paraId="48B43AC9"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454002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43BF992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864111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1F06C9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835A91" w14:textId="77777777" w:rsidR="00EE5860" w:rsidRPr="00441CD0" w:rsidRDefault="00EE5860" w:rsidP="00BB0E1F">
            <w:pPr>
              <w:pStyle w:val="TAC"/>
              <w:rPr>
                <w:lang w:val="sv-SE"/>
              </w:rPr>
            </w:pPr>
            <w:r w:rsidRPr="00441CD0">
              <w:rPr>
                <w:lang w:val="sv-SE"/>
              </w:rPr>
              <w:t>Destination Interface</w:t>
            </w:r>
          </w:p>
        </w:tc>
      </w:tr>
      <w:tr w:rsidR="00EE5860" w:rsidRPr="00441CD0" w14:paraId="005AFF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0B00782" w14:textId="77777777" w:rsidR="00EE5860" w:rsidRPr="00441CD0" w:rsidRDefault="00EE5860" w:rsidP="00BB0E1F">
            <w:pPr>
              <w:pStyle w:val="TAL"/>
              <w:rPr>
                <w:lang w:val="sv-SE"/>
              </w:rPr>
            </w:pPr>
            <w:r w:rsidRPr="00441CD0">
              <w:rPr>
                <w:lang w:val="sv-S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2C1D088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0DCF815"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826440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F0D7B78"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3466EC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014AD6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F0A0" w14:textId="77777777" w:rsidR="00EE5860" w:rsidRPr="00441CD0" w:rsidRDefault="00EE5860" w:rsidP="00BB0E1F">
            <w:pPr>
              <w:pStyle w:val="TAC"/>
              <w:rPr>
                <w:lang w:val="sv-SE"/>
              </w:rPr>
            </w:pPr>
            <w:r w:rsidRPr="00441CD0">
              <w:rPr>
                <w:lang w:val="sv-SE"/>
              </w:rPr>
              <w:t>Network Instance</w:t>
            </w:r>
          </w:p>
        </w:tc>
      </w:tr>
      <w:tr w:rsidR="00EE5860" w:rsidRPr="00441CD0" w14:paraId="6804C2E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DFBF4AE" w14:textId="77777777" w:rsidR="00EE5860" w:rsidRPr="00441CD0" w:rsidRDefault="00EE5860" w:rsidP="00BB0E1F">
            <w:pPr>
              <w:pStyle w:val="TAL"/>
              <w:rPr>
                <w:lang w:val="sv-SE"/>
              </w:rPr>
            </w:pPr>
            <w:r w:rsidRPr="00441CD0">
              <w:rPr>
                <w:lang w:val="sv-SE"/>
              </w:rPr>
              <w:t>Redirect Information</w:t>
            </w:r>
          </w:p>
        </w:tc>
        <w:tc>
          <w:tcPr>
            <w:tcW w:w="336" w:type="dxa"/>
            <w:tcBorders>
              <w:top w:val="single" w:sz="4" w:space="0" w:color="auto"/>
              <w:left w:val="single" w:sz="4" w:space="0" w:color="auto"/>
              <w:bottom w:val="single" w:sz="4" w:space="0" w:color="auto"/>
              <w:right w:val="single" w:sz="4" w:space="0" w:color="auto"/>
            </w:tcBorders>
            <w:hideMark/>
          </w:tcPr>
          <w:p w14:paraId="05E68BCF" w14:textId="77777777" w:rsidR="00EE5860" w:rsidRPr="00441CD0" w:rsidRDefault="00EE5860" w:rsidP="00BB0E1F">
            <w:pPr>
              <w:pStyle w:val="TAL"/>
              <w:jc w:val="center"/>
              <w:rPr>
                <w:szCs w:val="18"/>
                <w:lang w:val="sv-SE"/>
              </w:rPr>
            </w:pPr>
            <w:r w:rsidRPr="00441CD0">
              <w:rPr>
                <w:szCs w:val="18"/>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88E48D5" w14:textId="77777777" w:rsidR="00EE5860" w:rsidRPr="00441CD0" w:rsidRDefault="00EE5860" w:rsidP="00BB0E1F">
            <w:pPr>
              <w:pStyle w:val="TAL"/>
              <w:rPr>
                <w:szCs w:val="18"/>
                <w:lang w:val="sv-SE"/>
              </w:rPr>
            </w:pPr>
            <w:r w:rsidRPr="00441CD0">
              <w:rPr>
                <w:szCs w:val="18"/>
                <w:lang w:val="sv-SE"/>
              </w:rPr>
              <w:t>This IE shall be present if the instructions regarding the redirection of traffic by the UP function need to be modified.</w:t>
            </w:r>
          </w:p>
        </w:tc>
        <w:tc>
          <w:tcPr>
            <w:tcW w:w="370" w:type="dxa"/>
            <w:tcBorders>
              <w:top w:val="single" w:sz="4" w:space="0" w:color="auto"/>
              <w:left w:val="single" w:sz="4" w:space="0" w:color="auto"/>
              <w:bottom w:val="single" w:sz="4" w:space="0" w:color="auto"/>
              <w:right w:val="single" w:sz="4" w:space="0" w:color="auto"/>
            </w:tcBorders>
            <w:hideMark/>
          </w:tcPr>
          <w:p w14:paraId="058CFBE8"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CA8B5B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F51184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51D6F5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544B5F1" w14:textId="77777777" w:rsidR="00EE5860" w:rsidRPr="00441CD0" w:rsidRDefault="00EE5860" w:rsidP="00BB0E1F">
            <w:pPr>
              <w:pStyle w:val="TAC"/>
              <w:rPr>
                <w:lang w:val="sv-SE"/>
              </w:rPr>
            </w:pPr>
            <w:r w:rsidRPr="00441CD0">
              <w:rPr>
                <w:lang w:val="sv-SE"/>
              </w:rPr>
              <w:t>Redirect Information</w:t>
            </w:r>
          </w:p>
        </w:tc>
      </w:tr>
      <w:tr w:rsidR="00EE5860" w:rsidRPr="00441CD0" w14:paraId="525149A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9B513F9" w14:textId="77777777" w:rsidR="00EE5860" w:rsidRPr="00441CD0" w:rsidRDefault="00EE5860" w:rsidP="00BB0E1F">
            <w:pPr>
              <w:pStyle w:val="TAL"/>
              <w:rPr>
                <w:szCs w:val="18"/>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 xml:space="preserve">reation </w:t>
            </w:r>
          </w:p>
        </w:tc>
        <w:tc>
          <w:tcPr>
            <w:tcW w:w="336" w:type="dxa"/>
            <w:tcBorders>
              <w:top w:val="single" w:sz="4" w:space="0" w:color="auto"/>
              <w:left w:val="single" w:sz="4" w:space="0" w:color="auto"/>
              <w:bottom w:val="single" w:sz="4" w:space="0" w:color="auto"/>
              <w:right w:val="single" w:sz="4" w:space="0" w:color="auto"/>
            </w:tcBorders>
            <w:hideMark/>
          </w:tcPr>
          <w:p w14:paraId="52CBEFF4"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4C13BD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34212C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7A987D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DCDA28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4E17B27" w14:textId="77777777" w:rsidR="00EE5860" w:rsidRPr="00441CD0" w:rsidRDefault="00EE5860" w:rsidP="00BB0E1F">
            <w:pPr>
              <w:pStyle w:val="TAC"/>
              <w:rPr>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93E33AD" w14:textId="77777777" w:rsidR="00EE5860" w:rsidRPr="00441CD0" w:rsidRDefault="00EE5860" w:rsidP="00BB0E1F">
            <w:pPr>
              <w:pStyle w:val="TAC"/>
              <w:rPr>
                <w:lang w:val="sv-SE"/>
              </w:rPr>
            </w:pPr>
            <w:r w:rsidRPr="00441CD0">
              <w:rPr>
                <w:szCs w:val="18"/>
                <w:lang w:val="sv-SE"/>
              </w:rPr>
              <w:t xml:space="preserve">Outer </w:t>
            </w:r>
            <w:r w:rsidRPr="00441CD0">
              <w:rPr>
                <w:szCs w:val="18"/>
                <w:lang w:val="de-DE"/>
              </w:rPr>
              <w:t>H</w:t>
            </w:r>
            <w:r w:rsidRPr="00441CD0">
              <w:rPr>
                <w:szCs w:val="18"/>
                <w:lang w:val="sv-SE"/>
              </w:rPr>
              <w:t xml:space="preserve">eader </w:t>
            </w:r>
            <w:r w:rsidRPr="00441CD0">
              <w:rPr>
                <w:szCs w:val="18"/>
                <w:lang w:val="de-DE"/>
              </w:rPr>
              <w:t>C</w:t>
            </w:r>
            <w:r w:rsidRPr="00441CD0">
              <w:rPr>
                <w:szCs w:val="18"/>
                <w:lang w:val="sv-SE"/>
              </w:rPr>
              <w:t>reation</w:t>
            </w:r>
          </w:p>
        </w:tc>
      </w:tr>
      <w:tr w:rsidR="00EE5860" w:rsidRPr="00441CD0" w14:paraId="4E6DEBB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382F199"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217B25F8"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0C6C5517"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33091D7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FBC03F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AF2161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64466312"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5386F9" w14:textId="77777777" w:rsidR="00EE5860" w:rsidRPr="00441CD0" w:rsidRDefault="00EE5860" w:rsidP="00BB0E1F">
            <w:pPr>
              <w:pStyle w:val="TAC"/>
              <w:rPr>
                <w:lang w:val="sv-SE"/>
              </w:rPr>
            </w:pPr>
            <w:r w:rsidRPr="00441CD0">
              <w:rPr>
                <w:lang w:val="sv-SE"/>
              </w:rPr>
              <w:t>Transport Level Marking</w:t>
            </w:r>
          </w:p>
        </w:tc>
      </w:tr>
      <w:tr w:rsidR="00EE5860" w:rsidRPr="00441CD0" w14:paraId="62F1FF7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9F82BEF"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70BA5DF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8B3CD62"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64DAFDC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04742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8D83F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B04233C"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8C89B14" w14:textId="77777777" w:rsidR="00EE5860" w:rsidRPr="00441CD0" w:rsidRDefault="00EE5860" w:rsidP="00BB0E1F">
            <w:pPr>
              <w:pStyle w:val="TAC"/>
              <w:rPr>
                <w:lang w:val="sv-SE"/>
              </w:rPr>
            </w:pPr>
            <w:r w:rsidRPr="00441CD0">
              <w:rPr>
                <w:lang w:val="sv-SE"/>
              </w:rPr>
              <w:t>Forwarding Policy</w:t>
            </w:r>
          </w:p>
        </w:tc>
      </w:tr>
      <w:tr w:rsidR="00EE5860" w:rsidRPr="00441CD0" w14:paraId="264EC8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8E36B92" w14:textId="77777777" w:rsidR="00EE5860" w:rsidRPr="00441CD0" w:rsidRDefault="00EE5860" w:rsidP="00BB0E1F">
            <w:pPr>
              <w:pStyle w:val="TAL"/>
              <w:rPr>
                <w:lang w:val="sv-SE"/>
              </w:rPr>
            </w:pPr>
            <w:r w:rsidRPr="00441CD0">
              <w:rPr>
                <w:rFonts w:cs="Arial"/>
                <w:szCs w:val="18"/>
                <w:lang w:val="sv-SE" w:eastAsia="zh-CN"/>
              </w:rPr>
              <w:t>Header Enrichment</w:t>
            </w:r>
          </w:p>
        </w:tc>
        <w:tc>
          <w:tcPr>
            <w:tcW w:w="336" w:type="dxa"/>
            <w:tcBorders>
              <w:top w:val="single" w:sz="4" w:space="0" w:color="auto"/>
              <w:left w:val="single" w:sz="4" w:space="0" w:color="auto"/>
              <w:bottom w:val="single" w:sz="4" w:space="0" w:color="auto"/>
              <w:right w:val="single" w:sz="4" w:space="0" w:color="auto"/>
            </w:tcBorders>
            <w:hideMark/>
          </w:tcPr>
          <w:p w14:paraId="47A2C855"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4AEC4E4D"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6684CF9D"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01DAC9B"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5D735F5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E1E87AB"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4781E3" w14:textId="77777777" w:rsidR="00EE5860" w:rsidRPr="00441CD0" w:rsidRDefault="00EE5860" w:rsidP="00BB0E1F">
            <w:pPr>
              <w:pStyle w:val="TAC"/>
              <w:rPr>
                <w:lang w:val="sv-SE"/>
              </w:rPr>
            </w:pPr>
            <w:r w:rsidRPr="00441CD0">
              <w:rPr>
                <w:lang w:val="sv-SE"/>
              </w:rPr>
              <w:t>Header Enrichment</w:t>
            </w:r>
          </w:p>
        </w:tc>
      </w:tr>
      <w:tr w:rsidR="00EE5860" w:rsidRPr="00441CD0" w14:paraId="70F6A32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37689A82" w14:textId="77777777" w:rsidR="00EE5860" w:rsidRPr="00441CD0" w:rsidRDefault="00EE5860" w:rsidP="00BB0E1F">
            <w:pPr>
              <w:pStyle w:val="TAL"/>
              <w:rPr>
                <w:rFonts w:cs="Arial"/>
                <w:szCs w:val="18"/>
                <w:lang w:val="sv-SE" w:eastAsia="zh-CN"/>
              </w:rPr>
            </w:pPr>
            <w:r w:rsidRPr="00441CD0">
              <w:rPr>
                <w:rFonts w:cs="Arial"/>
                <w:szCs w:val="18"/>
                <w:lang w:val="de-DE" w:eastAsia="zh-CN"/>
              </w:rPr>
              <w:t>PFCP</w:t>
            </w:r>
            <w:r w:rsidRPr="00441CD0">
              <w:rPr>
                <w:rFonts w:cs="Arial"/>
                <w:szCs w:val="18"/>
                <w:lang w:val="sv-SE" w:eastAsia="zh-CN"/>
              </w:rPr>
              <w:t>SMReq-Flags</w:t>
            </w:r>
          </w:p>
        </w:tc>
        <w:tc>
          <w:tcPr>
            <w:tcW w:w="336" w:type="dxa"/>
            <w:tcBorders>
              <w:top w:val="single" w:sz="4" w:space="0" w:color="auto"/>
              <w:left w:val="single" w:sz="4" w:space="0" w:color="auto"/>
              <w:bottom w:val="single" w:sz="4" w:space="0" w:color="auto"/>
              <w:right w:val="single" w:sz="4" w:space="0" w:color="auto"/>
            </w:tcBorders>
            <w:hideMark/>
          </w:tcPr>
          <w:p w14:paraId="42FC2C17"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F345767" w14:textId="77777777" w:rsidR="00EE5860" w:rsidRPr="00441CD0" w:rsidRDefault="00EE5860" w:rsidP="00BB0E1F">
            <w:pPr>
              <w:pStyle w:val="TAL"/>
              <w:rPr>
                <w:lang w:val="sv-SE"/>
              </w:rPr>
            </w:pPr>
            <w:r w:rsidRPr="00441CD0">
              <w:rPr>
                <w:lang w:val="sv-SE"/>
              </w:rPr>
              <w:t>This IE shall be included if at least one of the flags is set to "1".</w:t>
            </w:r>
          </w:p>
          <w:p w14:paraId="7609FD94" w14:textId="77777777" w:rsidR="00EE5860" w:rsidRPr="00441CD0" w:rsidRDefault="00EE5860" w:rsidP="00BB0E1F">
            <w:pPr>
              <w:pStyle w:val="B1"/>
              <w:rPr>
                <w:rFonts w:ascii="Arial" w:hAnsi="Arial"/>
                <w:sz w:val="18"/>
                <w:lang w:val="sv-SE"/>
              </w:rPr>
            </w:pPr>
            <w:r w:rsidRPr="00441CD0">
              <w:rPr>
                <w:rFonts w:ascii="Arial" w:hAnsi="Arial"/>
                <w:sz w:val="18"/>
                <w:lang w:val="sv-SE"/>
              </w:rPr>
              <w:t>-</w:t>
            </w:r>
            <w:r w:rsidRPr="00441CD0">
              <w:rPr>
                <w:lang w:val="sv-SE"/>
              </w:rPr>
              <w:tab/>
            </w:r>
            <w:r w:rsidRPr="00441CD0">
              <w:rPr>
                <w:rFonts w:ascii="Arial" w:hAnsi="Arial"/>
                <w:sz w:val="18"/>
                <w:lang w:val="sv-SE"/>
              </w:rPr>
              <w:t xml:space="preserve">SNDEM (Send End Marker Packets): this IE shall be present if the CP function modifies the F-TEID of the downstream node in the Outer Header Creation IE and the CP function requests the UP function to construct and send GTP-U End Marker messages towards the old F-TEID of the downstream node. </w:t>
            </w:r>
          </w:p>
        </w:tc>
        <w:tc>
          <w:tcPr>
            <w:tcW w:w="370" w:type="dxa"/>
            <w:tcBorders>
              <w:top w:val="single" w:sz="4" w:space="0" w:color="auto"/>
              <w:left w:val="single" w:sz="4" w:space="0" w:color="auto"/>
              <w:bottom w:val="single" w:sz="4" w:space="0" w:color="auto"/>
              <w:right w:val="single" w:sz="4" w:space="0" w:color="auto"/>
            </w:tcBorders>
            <w:hideMark/>
          </w:tcPr>
          <w:p w14:paraId="78521DEF"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1534DBE"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DA257F"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2DD712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44B89E9" w14:textId="77777777" w:rsidR="00EE5860" w:rsidRPr="00441CD0" w:rsidRDefault="00EE5860" w:rsidP="00BB0E1F">
            <w:pPr>
              <w:pStyle w:val="TAC"/>
              <w:rPr>
                <w:lang w:val="sv-SE"/>
              </w:rPr>
            </w:pPr>
            <w:r w:rsidRPr="00441CD0">
              <w:rPr>
                <w:lang w:val="de-DE"/>
              </w:rPr>
              <w:t>PFCP</w:t>
            </w:r>
            <w:r w:rsidRPr="00441CD0">
              <w:rPr>
                <w:lang w:val="sv-SE"/>
              </w:rPr>
              <w:t>SMReq-Flags</w:t>
            </w:r>
          </w:p>
        </w:tc>
      </w:tr>
      <w:tr w:rsidR="00EE5860" w:rsidRPr="00441CD0" w14:paraId="1E4A24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0DF1F5C" w14:textId="77777777" w:rsidR="00EE5860" w:rsidRPr="00441CD0" w:rsidRDefault="00EE5860" w:rsidP="00BB0E1F">
            <w:pPr>
              <w:pStyle w:val="TAL"/>
              <w:rPr>
                <w:rFonts w:cs="Arial"/>
                <w:szCs w:val="18"/>
                <w:lang w:val="sv-SE" w:eastAsia="zh-CN"/>
              </w:rPr>
            </w:pPr>
            <w:r w:rsidRPr="00441CD0">
              <w:rPr>
                <w:rFonts w:cs="Arial"/>
                <w:szCs w:val="18"/>
                <w:lang w:val="sv-SE" w:eastAsia="zh-CN"/>
              </w:rPr>
              <w:t>Linked Traffic Endpoint ID</w:t>
            </w:r>
          </w:p>
        </w:tc>
        <w:tc>
          <w:tcPr>
            <w:tcW w:w="336" w:type="dxa"/>
            <w:tcBorders>
              <w:top w:val="single" w:sz="4" w:space="0" w:color="auto"/>
              <w:left w:val="single" w:sz="4" w:space="0" w:color="auto"/>
              <w:bottom w:val="single" w:sz="4" w:space="0" w:color="auto"/>
              <w:right w:val="single" w:sz="4" w:space="0" w:color="auto"/>
            </w:tcBorders>
            <w:hideMark/>
          </w:tcPr>
          <w:p w14:paraId="4AC2EBC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32DD2071" w14:textId="77777777" w:rsidR="00EE5860" w:rsidRPr="00441CD0" w:rsidRDefault="00EE5860" w:rsidP="00BB0E1F">
            <w:pPr>
              <w:pStyle w:val="TAL"/>
              <w:rPr>
                <w:lang w:val="sv-SE"/>
              </w:rPr>
            </w:pPr>
            <w:r w:rsidRPr="00441CD0">
              <w:rPr>
                <w:lang w:val="sv-SE" w:eastAsia="zh-CN"/>
              </w:rPr>
              <w:t xml:space="preserve">This IE may be present, if it is changed and </w:t>
            </w:r>
            <w:r w:rsidRPr="00441CD0">
              <w:rPr>
                <w:lang w:val="en-US" w:eastAsia="zh-CN"/>
              </w:rPr>
              <w:t>the UP function indicated support of the PDI optimization feature, (</w:t>
            </w:r>
            <w:r w:rsidRPr="00441CD0">
              <w:rPr>
                <w:lang w:val="sv-SE"/>
              </w:rPr>
              <w:t>see clause</w:t>
            </w:r>
            <w:r>
              <w:rPr>
                <w:lang w:val="sv-SE"/>
              </w:rPr>
              <w:t> </w:t>
            </w:r>
            <w:r w:rsidRPr="00441CD0">
              <w:rPr>
                <w:lang w:val="sv-SE"/>
              </w:rPr>
              <w:t>8.2.25)</w:t>
            </w:r>
            <w:r w:rsidRPr="00441CD0">
              <w:rPr>
                <w:lang w:val="sv-SE" w:eastAsia="zh-CN"/>
              </w:rPr>
              <w:t xml:space="preserve">. When present, it shall identify the Traffic Endpoint ID allocated for this </w:t>
            </w:r>
            <w:r w:rsidRPr="00441CD0">
              <w:rPr>
                <w:lang w:val="en-US" w:eastAsia="zh-CN"/>
              </w:rPr>
              <w:t>PFCP</w:t>
            </w:r>
            <w:r w:rsidRPr="00441CD0">
              <w:rPr>
                <w:lang w:val="sv-SE" w:eastAsia="zh-CN"/>
              </w:rPr>
              <w:t xml:space="preserve"> session to receive the traffic in the reverse direction (see clause</w:t>
            </w:r>
            <w:r>
              <w:rPr>
                <w:lang w:val="sv-SE" w:eastAsia="zh-CN"/>
              </w:rPr>
              <w:t> </w:t>
            </w:r>
            <w:r w:rsidRPr="00441CD0">
              <w:rPr>
                <w:lang w:val="sv-SE" w:eastAsia="zh-CN"/>
              </w:rPr>
              <w:t>5.2.3.1).</w:t>
            </w:r>
          </w:p>
        </w:tc>
        <w:tc>
          <w:tcPr>
            <w:tcW w:w="370" w:type="dxa"/>
            <w:tcBorders>
              <w:top w:val="single" w:sz="4" w:space="0" w:color="auto"/>
              <w:left w:val="single" w:sz="4" w:space="0" w:color="auto"/>
              <w:bottom w:val="single" w:sz="4" w:space="0" w:color="auto"/>
              <w:right w:val="single" w:sz="4" w:space="0" w:color="auto"/>
            </w:tcBorders>
            <w:hideMark/>
          </w:tcPr>
          <w:p w14:paraId="68326A6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12841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07581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6FDAC2F" w14:textId="77777777" w:rsidR="00EE5860" w:rsidRPr="00441CD0" w:rsidRDefault="00EE5860" w:rsidP="00BB0E1F">
            <w:pPr>
              <w:pStyle w:val="TAC"/>
              <w:rPr>
                <w:lang w:val="sv-S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C36016" w14:textId="77777777" w:rsidR="00EE5860" w:rsidRPr="00441CD0" w:rsidRDefault="00EE5860" w:rsidP="00BB0E1F">
            <w:pPr>
              <w:pStyle w:val="TAC"/>
              <w:rPr>
                <w:lang w:val="sv-SE"/>
              </w:rPr>
            </w:pPr>
            <w:r w:rsidRPr="00441CD0">
              <w:rPr>
                <w:lang w:val="sv-SE"/>
              </w:rPr>
              <w:t>Traffic Endpoint ID</w:t>
            </w:r>
          </w:p>
        </w:tc>
      </w:tr>
      <w:tr w:rsidR="00EE5860" w:rsidRPr="00441CD0" w14:paraId="27DC3B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D57D9E1" w14:textId="77777777" w:rsidR="00EE5860" w:rsidRPr="00441CD0" w:rsidRDefault="00EE5860" w:rsidP="00BB0E1F">
            <w:pPr>
              <w:pStyle w:val="TAL"/>
              <w:rPr>
                <w:lang w:val="sv-SE"/>
              </w:rPr>
            </w:pPr>
            <w:r w:rsidRPr="00441CD0">
              <w:rPr>
                <w:lang w:eastAsia="zh-CN"/>
              </w:rPr>
              <w:t>Destination Interface Type</w:t>
            </w:r>
          </w:p>
        </w:tc>
        <w:tc>
          <w:tcPr>
            <w:tcW w:w="336" w:type="dxa"/>
            <w:tcBorders>
              <w:top w:val="single" w:sz="4" w:space="0" w:color="auto"/>
              <w:left w:val="single" w:sz="4" w:space="0" w:color="auto"/>
              <w:bottom w:val="single" w:sz="4" w:space="0" w:color="auto"/>
              <w:right w:val="single" w:sz="4" w:space="0" w:color="auto"/>
            </w:tcBorders>
            <w:hideMark/>
          </w:tcPr>
          <w:p w14:paraId="4E4E5DCF" w14:textId="77777777" w:rsidR="00EE5860" w:rsidRPr="00441CD0" w:rsidRDefault="00EE5860" w:rsidP="00BB0E1F">
            <w:pPr>
              <w:pStyle w:val="TAL"/>
              <w:jc w:val="center"/>
              <w:rPr>
                <w:lang w:val="sv-SE"/>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hideMark/>
          </w:tcPr>
          <w:p w14:paraId="2F71BC92" w14:textId="77777777" w:rsidR="00EE5860" w:rsidRPr="00441CD0" w:rsidRDefault="00EE5860" w:rsidP="00BB0E1F">
            <w:pPr>
              <w:pStyle w:val="TAL"/>
              <w:rPr>
                <w:lang w:val="sv-SE"/>
              </w:rPr>
            </w:pPr>
            <w:r w:rsidRPr="00441CD0">
              <w:rPr>
                <w:szCs w:val="18"/>
                <w:lang w:val="en-US" w:eastAsia="zh-CN"/>
              </w:rPr>
              <w:t>This IE shall be present to indicate the 3GPP interface type of the destination interface, if the value has changed.</w:t>
            </w:r>
          </w:p>
        </w:tc>
        <w:tc>
          <w:tcPr>
            <w:tcW w:w="370" w:type="dxa"/>
            <w:tcBorders>
              <w:top w:val="single" w:sz="4" w:space="0" w:color="auto"/>
              <w:left w:val="single" w:sz="4" w:space="0" w:color="auto"/>
              <w:bottom w:val="single" w:sz="4" w:space="0" w:color="auto"/>
              <w:right w:val="single" w:sz="4" w:space="0" w:color="auto"/>
            </w:tcBorders>
            <w:hideMark/>
          </w:tcPr>
          <w:p w14:paraId="395BF5DF"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17F434C5" w14:textId="77777777" w:rsidR="00EE5860" w:rsidRPr="00441CD0" w:rsidRDefault="00EE5860" w:rsidP="00BB0E1F">
            <w:pPr>
              <w:pStyle w:val="TAC"/>
              <w:rPr>
                <w:lang w:val="sv-SE"/>
              </w:rPr>
            </w:pPr>
            <w:r w:rsidRPr="00441CD0">
              <w:rPr>
                <w:lang w:val="sv-SE" w:eastAsia="zh-CN"/>
              </w:rPr>
              <w:t>X</w:t>
            </w:r>
          </w:p>
        </w:tc>
        <w:tc>
          <w:tcPr>
            <w:tcW w:w="370" w:type="dxa"/>
            <w:tcBorders>
              <w:top w:val="single" w:sz="4" w:space="0" w:color="auto"/>
              <w:left w:val="single" w:sz="4" w:space="0" w:color="auto"/>
              <w:bottom w:val="single" w:sz="4" w:space="0" w:color="auto"/>
              <w:right w:val="single" w:sz="4" w:space="0" w:color="auto"/>
            </w:tcBorders>
            <w:hideMark/>
          </w:tcPr>
          <w:p w14:paraId="0E992B5B" w14:textId="77777777" w:rsidR="00EE5860" w:rsidRPr="00441CD0" w:rsidRDefault="00EE5860" w:rsidP="00BB0E1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52107F8" w14:textId="77777777" w:rsidR="00EE5860" w:rsidRPr="00441CD0" w:rsidRDefault="00EE5860" w:rsidP="00BB0E1F">
            <w:pPr>
              <w:pStyle w:val="TAC"/>
              <w:rPr>
                <w:lang w:val="de-DE"/>
              </w:rPr>
            </w:pPr>
            <w:r w:rsidRPr="00441CD0">
              <w:rPr>
                <w:lang w:val="de-DE" w:eastAsia="zh-CN"/>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3B7AA0" w14:textId="77777777" w:rsidR="00EE5860" w:rsidRPr="00441CD0" w:rsidRDefault="00EE5860" w:rsidP="00BB0E1F">
            <w:pPr>
              <w:pStyle w:val="TAC"/>
              <w:rPr>
                <w:lang w:val="sv-SE"/>
              </w:rPr>
            </w:pPr>
            <w:r w:rsidRPr="00441CD0">
              <w:rPr>
                <w:lang w:val="sv-SE" w:eastAsia="zh-CN"/>
              </w:rPr>
              <w:t>3GPP Interface Type</w:t>
            </w:r>
          </w:p>
        </w:tc>
      </w:tr>
      <w:tr w:rsidR="00EE5860" w:rsidRPr="00441CD0" w14:paraId="413448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46E5213B" w14:textId="77777777" w:rsidR="00EE5860" w:rsidRPr="00441CD0" w:rsidRDefault="00EE5860" w:rsidP="00BB0E1F">
            <w:pPr>
              <w:pStyle w:val="TAL"/>
            </w:pPr>
            <w:r w:rsidRPr="00441CD0">
              <w:rPr>
                <w:lang w:eastAsia="zh-CN"/>
              </w:rPr>
              <w:t>Data Network Access Identifier</w:t>
            </w:r>
          </w:p>
        </w:tc>
        <w:tc>
          <w:tcPr>
            <w:tcW w:w="336" w:type="dxa"/>
            <w:tcBorders>
              <w:top w:val="single" w:sz="4" w:space="0" w:color="auto"/>
              <w:left w:val="single" w:sz="4" w:space="0" w:color="auto"/>
              <w:bottom w:val="single" w:sz="4" w:space="0" w:color="auto"/>
              <w:right w:val="single" w:sz="4" w:space="0" w:color="auto"/>
            </w:tcBorders>
          </w:tcPr>
          <w:p w14:paraId="5F38B730" w14:textId="77777777" w:rsidR="00EE5860" w:rsidRPr="00441CD0" w:rsidRDefault="00EE5860" w:rsidP="00BB0E1F">
            <w:pPr>
              <w:pStyle w:val="TAL"/>
              <w:jc w:val="center"/>
              <w:rPr>
                <w:szCs w:val="18"/>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1DD895B7" w14:textId="77777777" w:rsidR="00EE5860" w:rsidRPr="00441CD0" w:rsidRDefault="00EE5860" w:rsidP="00BB0E1F">
            <w:pPr>
              <w:pStyle w:val="TAL"/>
              <w:rPr>
                <w:szCs w:val="18"/>
                <w:lang w:val="en-US" w:eastAsia="zh-CN"/>
              </w:rPr>
            </w:pPr>
            <w:r w:rsidRPr="00441CD0">
              <w:rPr>
                <w:rFonts w:hint="eastAsia"/>
                <w:szCs w:val="18"/>
                <w:lang w:val="en-US" w:eastAsia="zh-CN"/>
              </w:rPr>
              <w:t xml:space="preserve">This IE </w:t>
            </w:r>
            <w:r w:rsidRPr="00441CD0">
              <w:rPr>
                <w:szCs w:val="18"/>
                <w:lang w:val="en-US" w:eastAsia="zh-CN"/>
              </w:rPr>
              <w:t>shall</w:t>
            </w:r>
            <w:r w:rsidRPr="00441CD0">
              <w:rPr>
                <w:rFonts w:hint="eastAsia"/>
                <w:szCs w:val="18"/>
                <w:lang w:val="en-US" w:eastAsia="zh-CN"/>
              </w:rPr>
              <w:t xml:space="preserve"> be </w:t>
            </w:r>
            <w:r w:rsidRPr="00441CD0">
              <w:rPr>
                <w:szCs w:val="18"/>
                <w:lang w:val="en-US" w:eastAsia="zh-CN"/>
              </w:rPr>
              <w:t>provided</w:t>
            </w:r>
            <w:r w:rsidRPr="00441CD0">
              <w:rPr>
                <w:rFonts w:hint="eastAsia"/>
                <w:szCs w:val="18"/>
                <w:lang w:val="en-US" w:eastAsia="zh-CN"/>
              </w:rPr>
              <w:t xml:space="preserve"> </w:t>
            </w:r>
            <w:r w:rsidRPr="00441CD0">
              <w:rPr>
                <w:szCs w:val="18"/>
                <w:lang w:val="en-US" w:eastAsia="zh-CN"/>
              </w:rPr>
              <w:t xml:space="preserve">over N16a if it is changed. This IE shall not be sent over N4. </w:t>
            </w:r>
          </w:p>
        </w:tc>
        <w:tc>
          <w:tcPr>
            <w:tcW w:w="370" w:type="dxa"/>
            <w:tcBorders>
              <w:top w:val="single" w:sz="4" w:space="0" w:color="auto"/>
              <w:left w:val="single" w:sz="4" w:space="0" w:color="auto"/>
              <w:bottom w:val="single" w:sz="4" w:space="0" w:color="auto"/>
              <w:right w:val="single" w:sz="4" w:space="0" w:color="auto"/>
            </w:tcBorders>
          </w:tcPr>
          <w:p w14:paraId="18F448D4"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E9A9B18" w14:textId="77777777" w:rsidR="00EE5860" w:rsidRPr="00441CD0" w:rsidRDefault="00EE5860" w:rsidP="00BB0E1F">
            <w:pPr>
              <w:pStyle w:val="TAC"/>
            </w:pP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3C3CDCC2" w14:textId="77777777" w:rsidR="00EE5860" w:rsidRPr="00441CD0" w:rsidRDefault="00EE5860" w:rsidP="00BB0E1F">
            <w:pPr>
              <w:pStyle w:val="TAC"/>
              <w:rPr>
                <w:lang w:val="sv-SE" w:eastAsia="zh-CN"/>
              </w:rPr>
            </w:pPr>
            <w:r w:rsidRPr="00441CD0">
              <w:rPr>
                <w:rFonts w:hint="eastAsia"/>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5EDCDD4" w14:textId="77777777" w:rsidR="00EE5860" w:rsidRPr="00441CD0" w:rsidRDefault="00EE5860" w:rsidP="00BB0E1F">
            <w:pPr>
              <w:pStyle w:val="TAC"/>
              <w:rPr>
                <w:lang w:val="de-DE"/>
              </w:rPr>
            </w:pPr>
            <w:r w:rsidRPr="00441CD0">
              <w:rPr>
                <w:lang w:val="de-DE" w:eastAsia="zh-CN"/>
              </w:rPr>
              <w:t>-</w:t>
            </w:r>
          </w:p>
        </w:tc>
        <w:tc>
          <w:tcPr>
            <w:tcW w:w="1404" w:type="dxa"/>
            <w:tcBorders>
              <w:top w:val="single" w:sz="4" w:space="0" w:color="auto"/>
              <w:left w:val="single" w:sz="4" w:space="0" w:color="auto"/>
              <w:bottom w:val="single" w:sz="4" w:space="0" w:color="auto"/>
              <w:right w:val="single" w:sz="4" w:space="0" w:color="auto"/>
            </w:tcBorders>
            <w:vAlign w:val="center"/>
          </w:tcPr>
          <w:p w14:paraId="0EFDFF35" w14:textId="77777777" w:rsidR="00EE5860" w:rsidRPr="00441CD0" w:rsidRDefault="00EE5860" w:rsidP="00BB0E1F">
            <w:pPr>
              <w:pStyle w:val="TAC"/>
            </w:pPr>
            <w:r w:rsidRPr="00441CD0">
              <w:rPr>
                <w:lang w:eastAsia="zh-CN"/>
              </w:rPr>
              <w:t>Data Network Access Identifier</w:t>
            </w:r>
          </w:p>
        </w:tc>
      </w:tr>
      <w:tr w:rsidR="00EE5860" w:rsidRPr="00441CD0" w14:paraId="5434B82B"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0DD8E0CC" w14:textId="77777777" w:rsidR="00EE5860" w:rsidRPr="00441CD0" w:rsidRDefault="00EE5860" w:rsidP="00BB0E1F">
            <w:pPr>
              <w:pStyle w:val="TAN"/>
              <w:rPr>
                <w:lang w:val="en-US"/>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bookmarkEnd w:id="4320"/>
    </w:tbl>
    <w:p w14:paraId="058A1D18" w14:textId="77777777" w:rsidR="00EE5860" w:rsidRPr="00D014BF" w:rsidRDefault="00EE5860" w:rsidP="00EE5860">
      <w:pPr>
        <w:rPr>
          <w:lang w:val="en-US"/>
        </w:rPr>
      </w:pPr>
    </w:p>
    <w:p w14:paraId="1E8AE289" w14:textId="77777777" w:rsidR="00EE5860" w:rsidRPr="00441CD0" w:rsidRDefault="00EE5860" w:rsidP="00EE5860">
      <w:pPr>
        <w:pStyle w:val="TH"/>
        <w:rPr>
          <w:lang w:val="en-US"/>
        </w:rPr>
      </w:pPr>
      <w:r w:rsidRPr="00441CD0">
        <w:t>Table 7.5.4.3-</w:t>
      </w:r>
      <w:r w:rsidRPr="00441CD0">
        <w:rPr>
          <w:lang w:val="en-US"/>
        </w:rPr>
        <w:t>3</w:t>
      </w:r>
      <w:r w:rsidRPr="00441CD0">
        <w:t>: Update Duplicating Parameters IE in FAR</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6893A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12159D1" w14:textId="77777777" w:rsidR="00EE5860" w:rsidRPr="00441CD0" w:rsidRDefault="00EE5860" w:rsidP="00BB0E1F">
            <w:pPr>
              <w:pStyle w:val="TAL"/>
              <w:rPr>
                <w:lang w:val="sv-SE"/>
              </w:rPr>
            </w:pPr>
            <w:bookmarkStart w:id="4321" w:name="MCCQCTEMPBM_00000105"/>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077F7BAC"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B839AB" w14:textId="77777777" w:rsidR="00EE5860" w:rsidRPr="00441CD0" w:rsidRDefault="00EE5860" w:rsidP="00BB0E1F">
            <w:pPr>
              <w:pStyle w:val="TAC"/>
              <w:rPr>
                <w:lang w:val="sv-SE"/>
              </w:rPr>
            </w:pPr>
            <w:r w:rsidRPr="00441CD0">
              <w:rPr>
                <w:lang w:val="sv-SE"/>
              </w:rPr>
              <w:t xml:space="preserve">Update Duplicating Parameters </w:t>
            </w:r>
            <w:r w:rsidRPr="00441CD0">
              <w:rPr>
                <w:lang w:val="en-US"/>
              </w:rPr>
              <w:t>IE Type = 105 (decimal)</w:t>
            </w:r>
          </w:p>
        </w:tc>
      </w:tr>
      <w:tr w:rsidR="00EE5860" w:rsidRPr="00441CD0" w14:paraId="6436D0E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98A91A5"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40215A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0454D1" w14:textId="77777777" w:rsidR="00EE5860" w:rsidRPr="00441CD0" w:rsidRDefault="00EE5860" w:rsidP="00BB0E1F">
            <w:pPr>
              <w:pStyle w:val="TAC"/>
              <w:rPr>
                <w:lang w:val="sv-SE"/>
              </w:rPr>
            </w:pPr>
            <w:r w:rsidRPr="00441CD0">
              <w:rPr>
                <w:lang w:val="sv-SE"/>
              </w:rPr>
              <w:t>Length = n</w:t>
            </w:r>
          </w:p>
        </w:tc>
      </w:tr>
      <w:tr w:rsidR="00EE5860" w:rsidRPr="00441CD0" w14:paraId="2F077990"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5F84ACA"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159F54F"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324ADF1"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131D304"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78F97A" w14:textId="77777777" w:rsidR="00EE5860" w:rsidRPr="00441CD0" w:rsidRDefault="00EE5860" w:rsidP="00BB0E1F">
            <w:pPr>
              <w:pStyle w:val="TAH"/>
              <w:rPr>
                <w:lang w:val="sv-SE"/>
              </w:rPr>
            </w:pPr>
            <w:r w:rsidRPr="00441CD0">
              <w:rPr>
                <w:lang w:val="sv-SE"/>
              </w:rPr>
              <w:t>IE Type</w:t>
            </w:r>
          </w:p>
        </w:tc>
      </w:tr>
      <w:tr w:rsidR="00EE5860" w:rsidRPr="00441CD0" w14:paraId="2D7ECFB1"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4CCF64A6"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B551E41"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1B767750"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ACBE76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6B79C5EA"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39AA9E3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61856A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64B9ACF" w14:textId="77777777" w:rsidR="00EE5860" w:rsidRPr="00441CD0" w:rsidRDefault="00EE5860" w:rsidP="00BB0E1F">
            <w:pPr>
              <w:spacing w:after="0"/>
              <w:rPr>
                <w:rFonts w:ascii="Arial" w:hAnsi="Arial"/>
                <w:b/>
                <w:sz w:val="18"/>
                <w:lang w:val="sv-SE"/>
              </w:rPr>
            </w:pPr>
          </w:p>
        </w:tc>
      </w:tr>
      <w:tr w:rsidR="00EE5860" w:rsidRPr="00441CD0" w14:paraId="3376F0D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4F280A1" w14:textId="77777777" w:rsidR="00EE5860" w:rsidRPr="00441CD0" w:rsidRDefault="00EE5860" w:rsidP="00BB0E1F">
            <w:pPr>
              <w:pStyle w:val="TAL"/>
              <w:rPr>
                <w:lang w:val="sv-SE"/>
              </w:rPr>
            </w:pPr>
            <w:r w:rsidRPr="00441CD0">
              <w:rPr>
                <w:lang w:val="sv-SE"/>
              </w:rPr>
              <w:t>Destination Interface</w:t>
            </w:r>
          </w:p>
        </w:tc>
        <w:tc>
          <w:tcPr>
            <w:tcW w:w="336" w:type="dxa"/>
            <w:tcBorders>
              <w:top w:val="single" w:sz="4" w:space="0" w:color="auto"/>
              <w:left w:val="single" w:sz="4" w:space="0" w:color="auto"/>
              <w:bottom w:val="single" w:sz="4" w:space="0" w:color="auto"/>
              <w:right w:val="single" w:sz="4" w:space="0" w:color="auto"/>
            </w:tcBorders>
            <w:hideMark/>
          </w:tcPr>
          <w:p w14:paraId="163D9DB2"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4D77D38" w14:textId="77777777" w:rsidR="00EE5860" w:rsidRPr="00441CD0" w:rsidRDefault="00EE5860" w:rsidP="00BB0E1F">
            <w:pPr>
              <w:pStyle w:val="TAL"/>
              <w:rPr>
                <w:lang w:val="sv-SE"/>
              </w:rPr>
            </w:pPr>
            <w:r w:rsidRPr="00441CD0">
              <w:rPr>
                <w:lang w:val="sv-SE"/>
              </w:rPr>
              <w:t>This IE shall only be provided if it is changed.</w:t>
            </w:r>
          </w:p>
          <w:p w14:paraId="69EBB917" w14:textId="77777777" w:rsidR="00EE5860" w:rsidRPr="00441CD0" w:rsidRDefault="00EE5860" w:rsidP="00BB0E1F">
            <w:pPr>
              <w:pStyle w:val="TAL"/>
              <w:rPr>
                <w:lang w:val="sv-SE"/>
              </w:rPr>
            </w:pPr>
            <w:r w:rsidRPr="00441CD0">
              <w:rPr>
                <w:lang w:val="sv-SE"/>
              </w:rPr>
              <w:t xml:space="preserve">When present, it shall indicate </w:t>
            </w:r>
            <w:r w:rsidRPr="00441CD0">
              <w:rPr>
                <w:rFonts w:cs="Arial"/>
                <w:szCs w:val="18"/>
                <w:lang w:val="sv-SE" w:eastAsia="zh-CN"/>
              </w:rPr>
              <w:t>the destination interface of the outgoing packet.</w:t>
            </w:r>
          </w:p>
        </w:tc>
        <w:tc>
          <w:tcPr>
            <w:tcW w:w="370" w:type="dxa"/>
            <w:tcBorders>
              <w:top w:val="single" w:sz="4" w:space="0" w:color="auto"/>
              <w:left w:val="single" w:sz="4" w:space="0" w:color="auto"/>
              <w:bottom w:val="single" w:sz="4" w:space="0" w:color="auto"/>
              <w:right w:val="single" w:sz="4" w:space="0" w:color="auto"/>
            </w:tcBorders>
            <w:hideMark/>
          </w:tcPr>
          <w:p w14:paraId="132888D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5165FA6"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166017FB"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F84C641"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23B6B628" w14:textId="77777777" w:rsidR="00EE5860" w:rsidRPr="00441CD0" w:rsidRDefault="00EE5860" w:rsidP="00BB0E1F">
            <w:pPr>
              <w:pStyle w:val="TAC"/>
              <w:rPr>
                <w:lang w:val="sv-SE"/>
              </w:rPr>
            </w:pPr>
            <w:r w:rsidRPr="00441CD0">
              <w:rPr>
                <w:lang w:val="sv-SE"/>
              </w:rPr>
              <w:t>Destination Interface</w:t>
            </w:r>
          </w:p>
        </w:tc>
      </w:tr>
      <w:tr w:rsidR="00EE5860" w:rsidRPr="00441CD0" w14:paraId="04F348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501B5C0" w14:textId="77777777" w:rsidR="00EE5860" w:rsidRPr="00441CD0" w:rsidRDefault="00EE5860" w:rsidP="00BB0E1F">
            <w:pPr>
              <w:pStyle w:val="TAL"/>
              <w:rPr>
                <w:szCs w:val="18"/>
                <w:lang w:val="sv-SE"/>
              </w:rPr>
            </w:pPr>
            <w:r w:rsidRPr="00441CD0">
              <w:rPr>
                <w:szCs w:val="18"/>
                <w:lang w:val="sv-SE"/>
              </w:rPr>
              <w:t xml:space="preserve">Outer Header Creation </w:t>
            </w:r>
          </w:p>
        </w:tc>
        <w:tc>
          <w:tcPr>
            <w:tcW w:w="336" w:type="dxa"/>
            <w:tcBorders>
              <w:top w:val="single" w:sz="4" w:space="0" w:color="auto"/>
              <w:left w:val="single" w:sz="4" w:space="0" w:color="auto"/>
              <w:bottom w:val="single" w:sz="4" w:space="0" w:color="auto"/>
              <w:right w:val="single" w:sz="4" w:space="0" w:color="auto"/>
            </w:tcBorders>
            <w:hideMark/>
          </w:tcPr>
          <w:p w14:paraId="5DA6848E"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58381486"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7A7849D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3B4E1C4"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D460C5E"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3556F35"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F97FDDF" w14:textId="77777777" w:rsidR="00EE5860" w:rsidRPr="00441CD0" w:rsidRDefault="00EE5860" w:rsidP="00BB0E1F">
            <w:pPr>
              <w:pStyle w:val="TAC"/>
              <w:rPr>
                <w:lang w:val="sv-SE"/>
              </w:rPr>
            </w:pPr>
            <w:r w:rsidRPr="00441CD0">
              <w:rPr>
                <w:lang w:val="sv-SE"/>
              </w:rPr>
              <w:t>Outer Header Creation</w:t>
            </w:r>
          </w:p>
        </w:tc>
      </w:tr>
      <w:tr w:rsidR="00EE5860" w:rsidRPr="00441CD0" w14:paraId="145D63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41E1FD0" w14:textId="77777777" w:rsidR="00EE5860" w:rsidRPr="00441CD0" w:rsidRDefault="00EE5860" w:rsidP="00BB0E1F">
            <w:pPr>
              <w:pStyle w:val="TAL"/>
              <w:rPr>
                <w:szCs w:val="18"/>
                <w:lang w:val="sv-SE"/>
              </w:rPr>
            </w:pPr>
            <w:r w:rsidRPr="00441CD0">
              <w:rPr>
                <w:rFonts w:cs="Arial"/>
                <w:szCs w:val="18"/>
                <w:lang w:val="sv-SE" w:eastAsia="zh-CN"/>
              </w:rPr>
              <w:t>Transport Level Marking</w:t>
            </w:r>
            <w:r w:rsidRPr="00441CD0">
              <w:rPr>
                <w:rFonts w:cs="Arial"/>
                <w:b/>
                <w:szCs w:val="18"/>
                <w:lang w:val="sv-SE" w:eastAsia="zh-CN"/>
              </w:rPr>
              <w:t xml:space="preserve"> </w:t>
            </w:r>
          </w:p>
        </w:tc>
        <w:tc>
          <w:tcPr>
            <w:tcW w:w="336" w:type="dxa"/>
            <w:tcBorders>
              <w:top w:val="single" w:sz="4" w:space="0" w:color="auto"/>
              <w:left w:val="single" w:sz="4" w:space="0" w:color="auto"/>
              <w:bottom w:val="single" w:sz="4" w:space="0" w:color="auto"/>
              <w:right w:val="single" w:sz="4" w:space="0" w:color="auto"/>
            </w:tcBorders>
            <w:hideMark/>
          </w:tcPr>
          <w:p w14:paraId="12B7330D"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192E2DF3" w14:textId="77777777" w:rsidR="00EE5860" w:rsidRPr="00441CD0" w:rsidRDefault="00EE5860" w:rsidP="00BB0E1F">
            <w:pPr>
              <w:pStyle w:val="TAL"/>
              <w:rPr>
                <w:lang w:val="sv-SE"/>
              </w:rPr>
            </w:pPr>
            <w:r w:rsidRPr="00441CD0">
              <w:rPr>
                <w:lang w:val="sv-SE"/>
              </w:rPr>
              <w:t>This IE shall only be provided if it is changed.</w:t>
            </w:r>
          </w:p>
        </w:tc>
        <w:tc>
          <w:tcPr>
            <w:tcW w:w="370" w:type="dxa"/>
            <w:tcBorders>
              <w:top w:val="single" w:sz="4" w:space="0" w:color="auto"/>
              <w:left w:val="single" w:sz="4" w:space="0" w:color="auto"/>
              <w:bottom w:val="single" w:sz="4" w:space="0" w:color="auto"/>
              <w:right w:val="single" w:sz="4" w:space="0" w:color="auto"/>
            </w:tcBorders>
            <w:hideMark/>
          </w:tcPr>
          <w:p w14:paraId="1BA58DE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941D3D3"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D6817A0"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5F2407"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5F5DE49" w14:textId="77777777" w:rsidR="00EE5860" w:rsidRPr="00441CD0" w:rsidRDefault="00EE5860" w:rsidP="00BB0E1F">
            <w:pPr>
              <w:pStyle w:val="TAC"/>
              <w:rPr>
                <w:lang w:val="sv-SE"/>
              </w:rPr>
            </w:pPr>
            <w:r w:rsidRPr="00441CD0">
              <w:rPr>
                <w:lang w:val="sv-SE"/>
              </w:rPr>
              <w:t>Transport Level Marking</w:t>
            </w:r>
          </w:p>
        </w:tc>
      </w:tr>
      <w:tr w:rsidR="00EE5860" w:rsidRPr="00441CD0" w14:paraId="2DCE590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DC960D2" w14:textId="77777777" w:rsidR="00EE5860" w:rsidRPr="00441CD0" w:rsidRDefault="00EE5860" w:rsidP="00BB0E1F">
            <w:pPr>
              <w:pStyle w:val="TAL"/>
              <w:rPr>
                <w:rFonts w:cs="Arial"/>
                <w:szCs w:val="18"/>
                <w:lang w:val="sv-SE" w:eastAsia="zh-CN"/>
              </w:rPr>
            </w:pPr>
            <w:r w:rsidRPr="00441CD0">
              <w:rPr>
                <w:lang w:val="sv-SE"/>
              </w:rPr>
              <w:t xml:space="preserve">Forwarding Policy </w:t>
            </w:r>
          </w:p>
        </w:tc>
        <w:tc>
          <w:tcPr>
            <w:tcW w:w="336" w:type="dxa"/>
            <w:tcBorders>
              <w:top w:val="single" w:sz="4" w:space="0" w:color="auto"/>
              <w:left w:val="single" w:sz="4" w:space="0" w:color="auto"/>
              <w:bottom w:val="single" w:sz="4" w:space="0" w:color="auto"/>
              <w:right w:val="single" w:sz="4" w:space="0" w:color="auto"/>
            </w:tcBorders>
            <w:hideMark/>
          </w:tcPr>
          <w:p w14:paraId="1194337B" w14:textId="77777777" w:rsidR="00EE5860" w:rsidRPr="00441CD0" w:rsidRDefault="00EE5860" w:rsidP="00BB0E1F">
            <w:pPr>
              <w:pStyle w:val="TAL"/>
              <w:jc w:val="center"/>
              <w:rPr>
                <w:lang w:val="sv-SE"/>
              </w:rPr>
            </w:pPr>
            <w:r w:rsidRPr="00441CD0">
              <w:rPr>
                <w:lang w:val="sv-SE"/>
              </w:rPr>
              <w:t>C</w:t>
            </w:r>
          </w:p>
        </w:tc>
        <w:tc>
          <w:tcPr>
            <w:tcW w:w="4670" w:type="dxa"/>
            <w:tcBorders>
              <w:top w:val="single" w:sz="4" w:space="0" w:color="auto"/>
              <w:left w:val="single" w:sz="4" w:space="0" w:color="auto"/>
              <w:bottom w:val="single" w:sz="4" w:space="0" w:color="auto"/>
              <w:right w:val="single" w:sz="4" w:space="0" w:color="auto"/>
            </w:tcBorders>
            <w:hideMark/>
          </w:tcPr>
          <w:p w14:paraId="7D87AB54" w14:textId="77777777" w:rsidR="00EE5860" w:rsidRPr="00441CD0" w:rsidRDefault="00EE5860" w:rsidP="00BB0E1F">
            <w:pPr>
              <w:pStyle w:val="TAL"/>
              <w:rPr>
                <w:lang w:val="sv-SE"/>
              </w:rPr>
            </w:pPr>
            <w:r w:rsidRPr="00441CD0">
              <w:rPr>
                <w:lang w:val="sv-SE"/>
              </w:rPr>
              <w:t>This IE shall only be provided if it is changed. See NOTE 1.</w:t>
            </w:r>
          </w:p>
        </w:tc>
        <w:tc>
          <w:tcPr>
            <w:tcW w:w="370" w:type="dxa"/>
            <w:tcBorders>
              <w:top w:val="single" w:sz="4" w:space="0" w:color="auto"/>
              <w:left w:val="single" w:sz="4" w:space="0" w:color="auto"/>
              <w:bottom w:val="single" w:sz="4" w:space="0" w:color="auto"/>
              <w:right w:val="single" w:sz="4" w:space="0" w:color="auto"/>
            </w:tcBorders>
            <w:hideMark/>
          </w:tcPr>
          <w:p w14:paraId="58C4B7D1"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0DCCA1F9"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7E6E8726"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143B7C2" w14:textId="77777777" w:rsidR="00EE5860" w:rsidRPr="00441CD0" w:rsidRDefault="00EE5860" w:rsidP="00BB0E1F">
            <w:pPr>
              <w:pStyle w:val="TAC"/>
              <w:rPr>
                <w:lang w:val="sv-S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4DED9087" w14:textId="77777777" w:rsidR="00EE5860" w:rsidRPr="00441CD0" w:rsidRDefault="00EE5860" w:rsidP="00BB0E1F">
            <w:pPr>
              <w:pStyle w:val="TAC"/>
              <w:rPr>
                <w:lang w:val="sv-SE"/>
              </w:rPr>
            </w:pPr>
            <w:r w:rsidRPr="00441CD0">
              <w:rPr>
                <w:lang w:val="sv-SE"/>
              </w:rPr>
              <w:t>Forwarding Policy</w:t>
            </w:r>
          </w:p>
        </w:tc>
      </w:tr>
      <w:tr w:rsidR="00EE5860" w:rsidRPr="00441CD0" w14:paraId="4C854198"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03AD835" w14:textId="77777777" w:rsidR="00EE5860" w:rsidRPr="00441CD0" w:rsidRDefault="00EE5860" w:rsidP="00BB0E1F">
            <w:pPr>
              <w:pStyle w:val="TAN"/>
              <w:rPr>
                <w:lang w:val="sv-SE"/>
              </w:rPr>
            </w:pPr>
            <w:r w:rsidRPr="00441CD0">
              <w:rPr>
                <w:lang w:val="sv-SE"/>
              </w:rPr>
              <w:t>NOTE 1:</w:t>
            </w:r>
            <w:r w:rsidRPr="00441CD0">
              <w:rPr>
                <w:lang w:val="sv-SE"/>
              </w:rPr>
              <w:tab/>
              <w:t>If the Outer Header Creation and Forwarding Policy are present, the UP function shall put the user plane packets in the user plane tunnel by applying Outer Header Creation, after enforcing the required Forwarding Policy.</w:t>
            </w:r>
          </w:p>
        </w:tc>
      </w:tr>
      <w:bookmarkEnd w:id="4321"/>
    </w:tbl>
    <w:p w14:paraId="2F3243FA" w14:textId="77777777" w:rsidR="00EE5860" w:rsidRPr="00441CD0" w:rsidRDefault="00EE5860" w:rsidP="00EE5860">
      <w:pPr>
        <w:rPr>
          <w:lang w:eastAsia="zh-CN"/>
        </w:rPr>
      </w:pPr>
    </w:p>
    <w:p w14:paraId="3666ACE8" w14:textId="77777777" w:rsidR="00EE5860" w:rsidRPr="00441CD0" w:rsidRDefault="00EE5860" w:rsidP="00EE5860">
      <w:pPr>
        <w:pStyle w:val="Heading4"/>
      </w:pPr>
      <w:bookmarkStart w:id="4322" w:name="_Toc19717302"/>
      <w:bookmarkStart w:id="4323" w:name="_Toc27490796"/>
      <w:bookmarkStart w:id="4324" w:name="_Toc27557089"/>
      <w:bookmarkStart w:id="4325" w:name="_Toc27724006"/>
      <w:bookmarkStart w:id="4326" w:name="_Toc36031078"/>
      <w:bookmarkStart w:id="4327" w:name="_Toc36042998"/>
      <w:bookmarkStart w:id="4328" w:name="_Toc36814323"/>
      <w:bookmarkStart w:id="4329" w:name="_Toc44689179"/>
      <w:bookmarkStart w:id="4330" w:name="_Toc44923933"/>
      <w:bookmarkStart w:id="4331" w:name="_Toc51860903"/>
      <w:bookmarkStart w:id="4332" w:name="_Toc57930674"/>
      <w:bookmarkStart w:id="4333" w:name="_Toc57931304"/>
      <w:bookmarkStart w:id="4334" w:name="_Toc160974430"/>
      <w:r w:rsidRPr="00441CD0">
        <w:t>7.5.4.4</w:t>
      </w:r>
      <w:r w:rsidRPr="00441CD0">
        <w:tab/>
        <w:t>Update URR</w:t>
      </w:r>
      <w:r w:rsidRPr="00441CD0">
        <w:rPr>
          <w:lang w:eastAsia="zh-CN"/>
        </w:rPr>
        <w:t xml:space="preserve"> IE </w:t>
      </w:r>
      <w:r w:rsidRPr="00441CD0">
        <w:t>within PFCP Session Modification Request</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1C040704" w14:textId="77777777" w:rsidR="00EE5860" w:rsidRPr="00441CD0" w:rsidRDefault="00EE5860" w:rsidP="00EE5860">
      <w:r w:rsidRPr="00441CD0">
        <w:t xml:space="preserve">The </w:t>
      </w:r>
      <w:r w:rsidRPr="00441CD0">
        <w:rPr>
          <w:lang w:val="en-US"/>
        </w:rPr>
        <w:t>Update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7.5.4.4-1</w:t>
      </w:r>
      <w:r w:rsidRPr="00441CD0">
        <w:rPr>
          <w:lang w:eastAsia="ja-JP"/>
        </w:rPr>
        <w:t>.</w:t>
      </w:r>
    </w:p>
    <w:p w14:paraId="618DE9E9" w14:textId="77777777" w:rsidR="00EE5860" w:rsidRPr="00441CD0" w:rsidRDefault="00EE5860" w:rsidP="00EE5860">
      <w:pPr>
        <w:pStyle w:val="TH"/>
        <w:rPr>
          <w:lang w:val="en-US"/>
        </w:rPr>
      </w:pPr>
      <w:r w:rsidRPr="00441CD0">
        <w:lastRenderedPageBreak/>
        <w:t>Table 7.5.4.4-</w:t>
      </w:r>
      <w:r w:rsidRPr="00441CD0">
        <w:rPr>
          <w:lang w:val="en-US"/>
        </w:rPr>
        <w:t>1</w:t>
      </w:r>
      <w:r w:rsidRPr="00441CD0">
        <w:t>: Update URR</w:t>
      </w:r>
      <w:r w:rsidRPr="00441CD0">
        <w:rPr>
          <w:lang w:eastAsia="zh-CN"/>
        </w:rPr>
        <w:t xml:space="preserve"> IE </w:t>
      </w:r>
      <w:r w:rsidRPr="00441CD0">
        <w:t>within PFCP Session Modification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
        <w:gridCol w:w="1524"/>
        <w:gridCol w:w="32"/>
        <w:gridCol w:w="303"/>
        <w:gridCol w:w="33"/>
        <w:gridCol w:w="4628"/>
        <w:gridCol w:w="33"/>
        <w:gridCol w:w="337"/>
        <w:gridCol w:w="33"/>
        <w:gridCol w:w="337"/>
        <w:gridCol w:w="33"/>
        <w:gridCol w:w="337"/>
        <w:gridCol w:w="33"/>
        <w:gridCol w:w="337"/>
        <w:gridCol w:w="33"/>
        <w:gridCol w:w="1368"/>
        <w:gridCol w:w="7"/>
        <w:gridCol w:w="41"/>
      </w:tblGrid>
      <w:tr w:rsidR="00EE5860" w:rsidRPr="00441CD0" w14:paraId="528C429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C537819" w14:textId="77777777" w:rsidR="00EE5860" w:rsidRPr="00441CD0" w:rsidRDefault="00EE5860" w:rsidP="00BB0E1F">
            <w:pPr>
              <w:pStyle w:val="TAL"/>
              <w:rPr>
                <w:lang w:val="x-none"/>
              </w:rPr>
            </w:pPr>
            <w:bookmarkStart w:id="4335" w:name="MCCQCTEMPBM_00000106"/>
            <w:r w:rsidRPr="00441CD0">
              <w:t>Octet 1 and 2</w:t>
            </w:r>
          </w:p>
        </w:tc>
        <w:tc>
          <w:tcPr>
            <w:tcW w:w="335" w:type="dxa"/>
            <w:gridSpan w:val="2"/>
            <w:tcBorders>
              <w:top w:val="single" w:sz="4" w:space="0" w:color="auto"/>
              <w:left w:val="single" w:sz="4" w:space="0" w:color="auto"/>
              <w:bottom w:val="single" w:sz="4" w:space="0" w:color="auto"/>
              <w:right w:val="nil"/>
            </w:tcBorders>
            <w:shd w:val="clear" w:color="auto" w:fill="D9D9D9"/>
          </w:tcPr>
          <w:p w14:paraId="49331280"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475993EA" w14:textId="77777777" w:rsidR="00EE5860" w:rsidRPr="00441CD0" w:rsidRDefault="00EE5860" w:rsidP="00BB0E1F">
            <w:pPr>
              <w:pStyle w:val="TAC"/>
            </w:pPr>
            <w:r w:rsidRPr="00441CD0">
              <w:rPr>
                <w:rFonts w:eastAsia="SimSun"/>
                <w:lang w:val="de-DE"/>
              </w:rPr>
              <w:t>Update URR</w:t>
            </w:r>
            <w:r w:rsidRPr="00441CD0">
              <w:rPr>
                <w:rFonts w:eastAsia="SimSun"/>
              </w:rPr>
              <w:t xml:space="preserve"> IE Type = </w:t>
            </w:r>
            <w:r w:rsidRPr="00441CD0">
              <w:rPr>
                <w:rFonts w:eastAsia="SimSun"/>
                <w:lang w:val="sv-SE"/>
              </w:rPr>
              <w:t>13</w:t>
            </w:r>
            <w:r w:rsidRPr="00441CD0">
              <w:rPr>
                <w:rFonts w:eastAsia="SimSun"/>
              </w:rPr>
              <w:t xml:space="preserve"> (decimal)</w:t>
            </w:r>
          </w:p>
        </w:tc>
      </w:tr>
      <w:tr w:rsidR="00EE5860" w:rsidRPr="00441CD0" w14:paraId="3145D09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9E25DE2" w14:textId="77777777" w:rsidR="00EE5860" w:rsidRPr="00441CD0" w:rsidRDefault="00EE5860" w:rsidP="00BB0E1F">
            <w:pPr>
              <w:pStyle w:val="TAL"/>
            </w:pPr>
            <w:r w:rsidRPr="00441CD0">
              <w:t>Octets 3 and 4</w:t>
            </w:r>
          </w:p>
        </w:tc>
        <w:tc>
          <w:tcPr>
            <w:tcW w:w="335" w:type="dxa"/>
            <w:gridSpan w:val="2"/>
            <w:tcBorders>
              <w:top w:val="single" w:sz="4" w:space="0" w:color="auto"/>
              <w:left w:val="single" w:sz="4" w:space="0" w:color="auto"/>
              <w:bottom w:val="single" w:sz="4" w:space="0" w:color="auto"/>
              <w:right w:val="nil"/>
            </w:tcBorders>
            <w:shd w:val="clear" w:color="auto" w:fill="D9D9D9"/>
          </w:tcPr>
          <w:p w14:paraId="2C38A38F" w14:textId="77777777" w:rsidR="00EE5860" w:rsidRPr="00441CD0" w:rsidRDefault="00EE5860" w:rsidP="00BB0E1F">
            <w:pPr>
              <w:pStyle w:val="TAH"/>
            </w:pPr>
          </w:p>
        </w:tc>
        <w:tc>
          <w:tcPr>
            <w:tcW w:w="7549" w:type="dxa"/>
            <w:gridSpan w:val="13"/>
            <w:tcBorders>
              <w:top w:val="single" w:sz="4" w:space="0" w:color="auto"/>
              <w:left w:val="nil"/>
              <w:bottom w:val="single" w:sz="4" w:space="0" w:color="auto"/>
              <w:right w:val="single" w:sz="4" w:space="0" w:color="auto"/>
            </w:tcBorders>
            <w:shd w:val="clear" w:color="auto" w:fill="D9D9D9"/>
            <w:hideMark/>
          </w:tcPr>
          <w:p w14:paraId="13E7737A" w14:textId="77777777" w:rsidR="00EE5860" w:rsidRPr="00441CD0" w:rsidRDefault="00EE5860" w:rsidP="00BB0E1F">
            <w:pPr>
              <w:pStyle w:val="TAC"/>
            </w:pPr>
            <w:r w:rsidRPr="00441CD0">
              <w:t>Length = n</w:t>
            </w:r>
          </w:p>
        </w:tc>
      </w:tr>
      <w:tr w:rsidR="00EE5860" w:rsidRPr="00441CD0" w14:paraId="64CEEA96" w14:textId="77777777" w:rsidTr="00BB0E1F">
        <w:trPr>
          <w:gridAfter w:val="1"/>
          <w:wAfter w:w="41" w:type="dxa"/>
          <w:jc w:val="center"/>
        </w:trPr>
        <w:tc>
          <w:tcPr>
            <w:tcW w:w="1555" w:type="dxa"/>
            <w:gridSpan w:val="2"/>
            <w:vMerge w:val="restart"/>
            <w:tcBorders>
              <w:top w:val="single" w:sz="4" w:space="0" w:color="auto"/>
              <w:left w:val="single" w:sz="4" w:space="0" w:color="auto"/>
              <w:bottom w:val="single" w:sz="4" w:space="0" w:color="auto"/>
              <w:right w:val="single" w:sz="4" w:space="0" w:color="auto"/>
            </w:tcBorders>
            <w:hideMark/>
          </w:tcPr>
          <w:p w14:paraId="5E5FC5FC" w14:textId="77777777" w:rsidR="00EE5860" w:rsidRPr="00441CD0" w:rsidRDefault="00EE5860" w:rsidP="00BB0E1F">
            <w:pPr>
              <w:pStyle w:val="TAH"/>
            </w:pPr>
            <w:r w:rsidRPr="00441CD0">
              <w:t>Information elements</w:t>
            </w:r>
          </w:p>
        </w:tc>
        <w:tc>
          <w:tcPr>
            <w:tcW w:w="335" w:type="dxa"/>
            <w:gridSpan w:val="2"/>
            <w:vMerge w:val="restart"/>
            <w:tcBorders>
              <w:top w:val="single" w:sz="4" w:space="0" w:color="auto"/>
              <w:left w:val="single" w:sz="4" w:space="0" w:color="auto"/>
              <w:bottom w:val="single" w:sz="4" w:space="0" w:color="auto"/>
              <w:right w:val="single" w:sz="4" w:space="0" w:color="auto"/>
            </w:tcBorders>
            <w:hideMark/>
          </w:tcPr>
          <w:p w14:paraId="1B3B36EE" w14:textId="77777777" w:rsidR="00EE5860" w:rsidRPr="00441CD0" w:rsidRDefault="00EE5860" w:rsidP="00BB0E1F">
            <w:pPr>
              <w:pStyle w:val="TAH"/>
            </w:pPr>
            <w:r w:rsidRPr="00441CD0">
              <w:t>P</w:t>
            </w:r>
          </w:p>
        </w:tc>
        <w:tc>
          <w:tcPr>
            <w:tcW w:w="4661" w:type="dxa"/>
            <w:gridSpan w:val="2"/>
            <w:vMerge w:val="restart"/>
            <w:tcBorders>
              <w:top w:val="single" w:sz="4" w:space="0" w:color="auto"/>
              <w:left w:val="single" w:sz="4" w:space="0" w:color="auto"/>
              <w:bottom w:val="single" w:sz="4" w:space="0" w:color="auto"/>
              <w:right w:val="single" w:sz="4" w:space="0" w:color="auto"/>
            </w:tcBorders>
            <w:hideMark/>
          </w:tcPr>
          <w:p w14:paraId="49B70EE5" w14:textId="77777777" w:rsidR="00EE5860" w:rsidRPr="00441CD0" w:rsidRDefault="00EE5860" w:rsidP="00BB0E1F">
            <w:pPr>
              <w:pStyle w:val="TAH"/>
            </w:pPr>
            <w:r w:rsidRPr="00441CD0">
              <w:t>Condition / Comment</w:t>
            </w:r>
          </w:p>
        </w:tc>
        <w:tc>
          <w:tcPr>
            <w:tcW w:w="1480" w:type="dxa"/>
            <w:gridSpan w:val="8"/>
            <w:tcBorders>
              <w:top w:val="single" w:sz="4" w:space="0" w:color="auto"/>
              <w:left w:val="single" w:sz="4" w:space="0" w:color="auto"/>
              <w:bottom w:val="single" w:sz="4" w:space="0" w:color="auto"/>
              <w:right w:val="single" w:sz="4" w:space="0" w:color="auto"/>
            </w:tcBorders>
            <w:hideMark/>
          </w:tcPr>
          <w:p w14:paraId="0EC33725" w14:textId="77777777" w:rsidR="00EE5860" w:rsidRPr="00441CD0" w:rsidRDefault="00EE5860" w:rsidP="00BB0E1F">
            <w:pPr>
              <w:pStyle w:val="TAH"/>
            </w:pPr>
            <w:r w:rsidRPr="00441CD0">
              <w:t>Appl.</w:t>
            </w:r>
          </w:p>
        </w:tc>
        <w:tc>
          <w:tcPr>
            <w:tcW w:w="1408" w:type="dxa"/>
            <w:gridSpan w:val="3"/>
            <w:vMerge w:val="restart"/>
            <w:tcBorders>
              <w:top w:val="single" w:sz="4" w:space="0" w:color="auto"/>
              <w:left w:val="single" w:sz="4" w:space="0" w:color="auto"/>
              <w:bottom w:val="single" w:sz="4" w:space="0" w:color="auto"/>
              <w:right w:val="single" w:sz="4" w:space="0" w:color="auto"/>
            </w:tcBorders>
            <w:hideMark/>
          </w:tcPr>
          <w:p w14:paraId="722732A5" w14:textId="77777777" w:rsidR="00EE5860" w:rsidRPr="00441CD0" w:rsidRDefault="00EE5860" w:rsidP="00BB0E1F">
            <w:pPr>
              <w:pStyle w:val="TAH"/>
            </w:pPr>
            <w:r w:rsidRPr="00441CD0">
              <w:t>IE Type</w:t>
            </w:r>
          </w:p>
        </w:tc>
      </w:tr>
      <w:tr w:rsidR="00EE5860" w:rsidRPr="00441CD0" w14:paraId="7AB70384" w14:textId="77777777" w:rsidTr="00BB0E1F">
        <w:trPr>
          <w:gridAfter w:val="1"/>
          <w:wAfter w:w="41" w:type="dxa"/>
          <w:jc w:val="center"/>
        </w:trPr>
        <w:tc>
          <w:tcPr>
            <w:tcW w:w="1555" w:type="dxa"/>
            <w:gridSpan w:val="2"/>
            <w:vMerge/>
            <w:tcBorders>
              <w:top w:val="single" w:sz="4" w:space="0" w:color="auto"/>
              <w:left w:val="single" w:sz="4" w:space="0" w:color="auto"/>
              <w:bottom w:val="single" w:sz="4" w:space="0" w:color="auto"/>
              <w:right w:val="single" w:sz="4" w:space="0" w:color="auto"/>
            </w:tcBorders>
            <w:vAlign w:val="center"/>
            <w:hideMark/>
          </w:tcPr>
          <w:p w14:paraId="710A6610" w14:textId="77777777" w:rsidR="00EE5860" w:rsidRPr="00441CD0" w:rsidRDefault="00EE5860" w:rsidP="00BB0E1F">
            <w:pPr>
              <w:spacing w:after="0"/>
              <w:rPr>
                <w:rFonts w:ascii="Arial" w:hAnsi="Arial"/>
                <w:b/>
                <w:sz w:val="18"/>
                <w:lang w:val="x-none"/>
              </w:rPr>
            </w:pPr>
          </w:p>
        </w:tc>
        <w:tc>
          <w:tcPr>
            <w:tcW w:w="335" w:type="dxa"/>
            <w:gridSpan w:val="2"/>
            <w:vMerge/>
            <w:tcBorders>
              <w:top w:val="single" w:sz="4" w:space="0" w:color="auto"/>
              <w:left w:val="single" w:sz="4" w:space="0" w:color="auto"/>
              <w:bottom w:val="single" w:sz="4" w:space="0" w:color="auto"/>
              <w:right w:val="single" w:sz="4" w:space="0" w:color="auto"/>
            </w:tcBorders>
            <w:vAlign w:val="center"/>
            <w:hideMark/>
          </w:tcPr>
          <w:p w14:paraId="36FA7165" w14:textId="77777777" w:rsidR="00EE5860" w:rsidRPr="00441CD0" w:rsidRDefault="00EE5860" w:rsidP="00BB0E1F">
            <w:pPr>
              <w:spacing w:after="0"/>
              <w:rPr>
                <w:rFonts w:ascii="Arial" w:hAnsi="Arial"/>
                <w:b/>
                <w:sz w:val="18"/>
                <w:lang w:val="x-none"/>
              </w:rPr>
            </w:pPr>
          </w:p>
        </w:tc>
        <w:tc>
          <w:tcPr>
            <w:tcW w:w="4661" w:type="dxa"/>
            <w:gridSpan w:val="2"/>
            <w:vMerge/>
            <w:tcBorders>
              <w:top w:val="single" w:sz="4" w:space="0" w:color="auto"/>
              <w:left w:val="single" w:sz="4" w:space="0" w:color="auto"/>
              <w:bottom w:val="single" w:sz="4" w:space="0" w:color="auto"/>
              <w:right w:val="single" w:sz="4" w:space="0" w:color="auto"/>
            </w:tcBorders>
            <w:vAlign w:val="center"/>
            <w:hideMark/>
          </w:tcPr>
          <w:p w14:paraId="40DCF3A7" w14:textId="77777777" w:rsidR="00EE5860" w:rsidRPr="00441CD0" w:rsidRDefault="00EE5860" w:rsidP="00BB0E1F">
            <w:pPr>
              <w:spacing w:after="0"/>
              <w:rPr>
                <w:rFonts w:ascii="Arial" w:hAnsi="Arial"/>
                <w:b/>
                <w:sz w:val="18"/>
                <w:lang w:val="x-none"/>
              </w:rPr>
            </w:pPr>
          </w:p>
        </w:tc>
        <w:tc>
          <w:tcPr>
            <w:tcW w:w="370" w:type="dxa"/>
            <w:gridSpan w:val="2"/>
            <w:tcBorders>
              <w:top w:val="single" w:sz="4" w:space="0" w:color="auto"/>
              <w:left w:val="single" w:sz="4" w:space="0" w:color="auto"/>
              <w:bottom w:val="single" w:sz="4" w:space="0" w:color="auto"/>
              <w:right w:val="single" w:sz="4" w:space="0" w:color="auto"/>
            </w:tcBorders>
            <w:hideMark/>
          </w:tcPr>
          <w:p w14:paraId="777C1DD7" w14:textId="77777777" w:rsidR="00EE5860" w:rsidRPr="00441CD0" w:rsidRDefault="00EE5860" w:rsidP="00BB0E1F">
            <w:pPr>
              <w:pStyle w:val="TAH"/>
            </w:pPr>
            <w:r w:rsidRPr="00441CD0">
              <w:t>Sxa</w:t>
            </w:r>
          </w:p>
        </w:tc>
        <w:tc>
          <w:tcPr>
            <w:tcW w:w="370" w:type="dxa"/>
            <w:gridSpan w:val="2"/>
            <w:tcBorders>
              <w:top w:val="single" w:sz="4" w:space="0" w:color="auto"/>
              <w:left w:val="single" w:sz="4" w:space="0" w:color="auto"/>
              <w:bottom w:val="single" w:sz="4" w:space="0" w:color="auto"/>
              <w:right w:val="single" w:sz="4" w:space="0" w:color="auto"/>
            </w:tcBorders>
            <w:hideMark/>
          </w:tcPr>
          <w:p w14:paraId="6F91A894" w14:textId="77777777" w:rsidR="00EE5860" w:rsidRPr="00441CD0" w:rsidRDefault="00EE5860" w:rsidP="00BB0E1F">
            <w:pPr>
              <w:pStyle w:val="TAH"/>
            </w:pPr>
            <w:r w:rsidRPr="00441CD0">
              <w:t>Sxb</w:t>
            </w:r>
          </w:p>
        </w:tc>
        <w:tc>
          <w:tcPr>
            <w:tcW w:w="370" w:type="dxa"/>
            <w:gridSpan w:val="2"/>
            <w:tcBorders>
              <w:top w:val="single" w:sz="4" w:space="0" w:color="auto"/>
              <w:left w:val="single" w:sz="4" w:space="0" w:color="auto"/>
              <w:bottom w:val="single" w:sz="4" w:space="0" w:color="auto"/>
              <w:right w:val="single" w:sz="4" w:space="0" w:color="auto"/>
            </w:tcBorders>
            <w:hideMark/>
          </w:tcPr>
          <w:p w14:paraId="41FD3020" w14:textId="77777777" w:rsidR="00EE5860" w:rsidRPr="00441CD0" w:rsidRDefault="00EE5860" w:rsidP="00BB0E1F">
            <w:pPr>
              <w:pStyle w:val="TAH"/>
            </w:pPr>
            <w:r w:rsidRPr="00441CD0">
              <w:t>Sxc</w:t>
            </w:r>
          </w:p>
        </w:tc>
        <w:tc>
          <w:tcPr>
            <w:tcW w:w="370" w:type="dxa"/>
            <w:gridSpan w:val="2"/>
            <w:tcBorders>
              <w:top w:val="single" w:sz="4" w:space="0" w:color="auto"/>
              <w:left w:val="single" w:sz="4" w:space="0" w:color="auto"/>
              <w:bottom w:val="single" w:sz="4" w:space="0" w:color="auto"/>
              <w:right w:val="single" w:sz="4" w:space="0" w:color="auto"/>
            </w:tcBorders>
            <w:hideMark/>
          </w:tcPr>
          <w:p w14:paraId="292C06EE" w14:textId="77777777" w:rsidR="00EE5860" w:rsidRPr="00441CD0" w:rsidRDefault="00EE5860" w:rsidP="00BB0E1F">
            <w:pPr>
              <w:pStyle w:val="TAH"/>
            </w:pPr>
            <w:r w:rsidRPr="00441CD0">
              <w:rPr>
                <w:lang w:val="de-DE"/>
              </w:rPr>
              <w:t>N4</w:t>
            </w:r>
          </w:p>
        </w:tc>
        <w:tc>
          <w:tcPr>
            <w:tcW w:w="1408" w:type="dxa"/>
            <w:gridSpan w:val="3"/>
            <w:vMerge/>
            <w:tcBorders>
              <w:top w:val="single" w:sz="4" w:space="0" w:color="auto"/>
              <w:left w:val="single" w:sz="4" w:space="0" w:color="auto"/>
              <w:bottom w:val="single" w:sz="4" w:space="0" w:color="auto"/>
              <w:right w:val="single" w:sz="4" w:space="0" w:color="auto"/>
            </w:tcBorders>
            <w:vAlign w:val="center"/>
            <w:hideMark/>
          </w:tcPr>
          <w:p w14:paraId="1912A0FF" w14:textId="77777777" w:rsidR="00EE5860" w:rsidRPr="00441CD0" w:rsidRDefault="00EE5860" w:rsidP="00BB0E1F">
            <w:pPr>
              <w:spacing w:after="0"/>
              <w:rPr>
                <w:rFonts w:ascii="Arial" w:hAnsi="Arial"/>
                <w:b/>
                <w:sz w:val="18"/>
                <w:lang w:val="x-none"/>
              </w:rPr>
            </w:pPr>
          </w:p>
        </w:tc>
      </w:tr>
      <w:tr w:rsidR="00EE5860" w:rsidRPr="00441CD0" w14:paraId="04154C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A0ED796" w14:textId="77777777" w:rsidR="00EE5860" w:rsidRPr="00441CD0" w:rsidRDefault="00EE5860" w:rsidP="00BB0E1F">
            <w:pPr>
              <w:pStyle w:val="TAL"/>
            </w:pPr>
            <w:r w:rsidRPr="00441CD0">
              <w:rPr>
                <w:szCs w:val="18"/>
                <w:lang w:val="de-DE"/>
              </w:rPr>
              <w:lastRenderedPageBreak/>
              <w:t>URR ID</w:t>
            </w:r>
          </w:p>
        </w:tc>
        <w:tc>
          <w:tcPr>
            <w:tcW w:w="335" w:type="dxa"/>
            <w:gridSpan w:val="2"/>
            <w:tcBorders>
              <w:top w:val="single" w:sz="4" w:space="0" w:color="auto"/>
              <w:left w:val="single" w:sz="4" w:space="0" w:color="auto"/>
              <w:bottom w:val="single" w:sz="4" w:space="0" w:color="auto"/>
              <w:right w:val="single" w:sz="4" w:space="0" w:color="auto"/>
            </w:tcBorders>
            <w:hideMark/>
          </w:tcPr>
          <w:p w14:paraId="0671806B" w14:textId="77777777" w:rsidR="00EE5860" w:rsidRPr="00441CD0" w:rsidRDefault="00EE5860" w:rsidP="00BB0E1F">
            <w:pPr>
              <w:pStyle w:val="TAL"/>
              <w:jc w:val="center"/>
            </w:pPr>
            <w:r w:rsidRPr="00441CD0">
              <w:rPr>
                <w:rFonts w:eastAsia="SimSun"/>
                <w:szCs w:val="18"/>
                <w:lang w:val="de-DE"/>
              </w:rPr>
              <w:t>M</w:t>
            </w:r>
          </w:p>
        </w:tc>
        <w:tc>
          <w:tcPr>
            <w:tcW w:w="4661" w:type="dxa"/>
            <w:gridSpan w:val="2"/>
            <w:tcBorders>
              <w:top w:val="single" w:sz="4" w:space="0" w:color="auto"/>
              <w:left w:val="single" w:sz="4" w:space="0" w:color="auto"/>
              <w:bottom w:val="single" w:sz="4" w:space="0" w:color="auto"/>
              <w:right w:val="single" w:sz="4" w:space="0" w:color="auto"/>
            </w:tcBorders>
            <w:hideMark/>
          </w:tcPr>
          <w:p w14:paraId="4B584410" w14:textId="77777777" w:rsidR="00EE5860" w:rsidRPr="00441CD0" w:rsidRDefault="00EE5860" w:rsidP="00BB0E1F">
            <w:pPr>
              <w:pStyle w:val="TAL"/>
            </w:pPr>
            <w:r w:rsidRPr="00441CD0">
              <w:t>This IE shall uniquely identify the URR among all the URRs configured for that PFCP session</w:t>
            </w:r>
          </w:p>
        </w:tc>
        <w:tc>
          <w:tcPr>
            <w:tcW w:w="370" w:type="dxa"/>
            <w:gridSpan w:val="2"/>
            <w:tcBorders>
              <w:top w:val="single" w:sz="4" w:space="0" w:color="auto"/>
              <w:left w:val="single" w:sz="4" w:space="0" w:color="auto"/>
              <w:bottom w:val="single" w:sz="4" w:space="0" w:color="auto"/>
              <w:right w:val="single" w:sz="4" w:space="0" w:color="auto"/>
            </w:tcBorders>
            <w:hideMark/>
          </w:tcPr>
          <w:p w14:paraId="143806B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4653E7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B1B36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FC095D" w14:textId="77777777" w:rsidR="00EE5860" w:rsidRPr="00441CD0" w:rsidRDefault="00EE5860" w:rsidP="00BB0E1F">
            <w:pPr>
              <w:pStyle w:val="TAC"/>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29001AEA" w14:textId="77777777" w:rsidR="00EE5860" w:rsidRPr="00441CD0" w:rsidRDefault="00EE5860" w:rsidP="00BB0E1F">
            <w:pPr>
              <w:pStyle w:val="TAC"/>
            </w:pPr>
            <w:r w:rsidRPr="00441CD0">
              <w:t>URR ID</w:t>
            </w:r>
          </w:p>
        </w:tc>
      </w:tr>
      <w:tr w:rsidR="00EE5860" w:rsidRPr="00441CD0" w14:paraId="48BC2EC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27FE91" w14:textId="77777777" w:rsidR="00EE5860" w:rsidRPr="00441CD0" w:rsidRDefault="00EE5860" w:rsidP="00BB0E1F">
            <w:pPr>
              <w:pStyle w:val="TAL"/>
            </w:pPr>
            <w:r w:rsidRPr="00441CD0">
              <w:t>Measurement Method</w:t>
            </w:r>
          </w:p>
        </w:tc>
        <w:tc>
          <w:tcPr>
            <w:tcW w:w="335" w:type="dxa"/>
            <w:gridSpan w:val="2"/>
            <w:tcBorders>
              <w:top w:val="single" w:sz="4" w:space="0" w:color="auto"/>
              <w:left w:val="single" w:sz="4" w:space="0" w:color="auto"/>
              <w:bottom w:val="single" w:sz="4" w:space="0" w:color="auto"/>
              <w:right w:val="single" w:sz="4" w:space="0" w:color="auto"/>
            </w:tcBorders>
            <w:hideMark/>
          </w:tcPr>
          <w:p w14:paraId="595DE5FA"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24C97D8" w14:textId="77777777" w:rsidR="00EE5860" w:rsidRPr="00441CD0" w:rsidRDefault="00EE5860" w:rsidP="00BB0E1F">
            <w:pPr>
              <w:pStyle w:val="TAL"/>
            </w:pPr>
            <w:r w:rsidRPr="00441CD0">
              <w:t>This IE shall be present if the measurement method needs to be modified.</w:t>
            </w:r>
          </w:p>
          <w:p w14:paraId="4F69DBC9" w14:textId="77777777" w:rsidR="00EE5860" w:rsidRPr="00441CD0" w:rsidRDefault="00EE5860" w:rsidP="00BB0E1F">
            <w:pPr>
              <w:pStyle w:val="TAL"/>
              <w:rPr>
                <w:szCs w:val="18"/>
              </w:rPr>
            </w:pPr>
            <w:r w:rsidRPr="00441CD0">
              <w:t xml:space="preserve">When present, this IE shall indicate the method for measuring the network resources usage, i.e. whether the </w:t>
            </w:r>
            <w:r w:rsidRPr="00441CD0">
              <w:rPr>
                <w:szCs w:val="18"/>
              </w:rPr>
              <w:t>data volume, duration (i.e. time), combined volume/duration, or event shall be measured.</w:t>
            </w:r>
          </w:p>
        </w:tc>
        <w:tc>
          <w:tcPr>
            <w:tcW w:w="370" w:type="dxa"/>
            <w:gridSpan w:val="2"/>
            <w:tcBorders>
              <w:top w:val="single" w:sz="4" w:space="0" w:color="auto"/>
              <w:left w:val="single" w:sz="4" w:space="0" w:color="auto"/>
              <w:bottom w:val="single" w:sz="4" w:space="0" w:color="auto"/>
              <w:right w:val="single" w:sz="4" w:space="0" w:color="auto"/>
            </w:tcBorders>
            <w:hideMark/>
          </w:tcPr>
          <w:p w14:paraId="2B218F35"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17F9EEC"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800A630"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BF47334"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BF45DB7" w14:textId="77777777" w:rsidR="00EE5860" w:rsidRPr="00441CD0" w:rsidRDefault="00EE5860" w:rsidP="00BB0E1F">
            <w:pPr>
              <w:pStyle w:val="TAC"/>
            </w:pPr>
            <w:r w:rsidRPr="00441CD0">
              <w:t>Measurement Method</w:t>
            </w:r>
          </w:p>
        </w:tc>
      </w:tr>
      <w:tr w:rsidR="00EE5860" w:rsidRPr="00441CD0" w14:paraId="064E1CF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65BD824" w14:textId="77777777" w:rsidR="00EE5860" w:rsidRPr="00441CD0" w:rsidRDefault="00EE5860" w:rsidP="00BB0E1F">
            <w:pPr>
              <w:pStyle w:val="TAL"/>
              <w:rPr>
                <w:rFonts w:cs="Arial"/>
                <w:szCs w:val="18"/>
                <w:lang w:eastAsia="zh-CN"/>
              </w:rPr>
            </w:pPr>
            <w:r w:rsidRPr="00441CD0">
              <w:t>Reporting T</w:t>
            </w:r>
            <w:r w:rsidRPr="00441CD0">
              <w:rPr>
                <w:lang w:eastAsia="zh-CN"/>
              </w:rPr>
              <w:t>rigger</w:t>
            </w:r>
            <w:r w:rsidRPr="00441CD0">
              <w:t>s</w:t>
            </w:r>
          </w:p>
        </w:tc>
        <w:tc>
          <w:tcPr>
            <w:tcW w:w="335" w:type="dxa"/>
            <w:gridSpan w:val="2"/>
            <w:tcBorders>
              <w:top w:val="single" w:sz="4" w:space="0" w:color="auto"/>
              <w:left w:val="single" w:sz="4" w:space="0" w:color="auto"/>
              <w:bottom w:val="single" w:sz="4" w:space="0" w:color="auto"/>
              <w:right w:val="single" w:sz="4" w:space="0" w:color="auto"/>
            </w:tcBorders>
            <w:hideMark/>
          </w:tcPr>
          <w:p w14:paraId="3C7FD856"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F9B2D71" w14:textId="77777777" w:rsidR="00EE5860" w:rsidRPr="00441CD0" w:rsidRDefault="00EE5860" w:rsidP="00BB0E1F">
            <w:pPr>
              <w:pStyle w:val="TAL"/>
            </w:pPr>
            <w:r w:rsidRPr="00441CD0">
              <w:t>This IE shall be present if the reporting triggers needs to be modified.</w:t>
            </w:r>
          </w:p>
          <w:p w14:paraId="4F2B057E" w14:textId="77777777" w:rsidR="00EE5860" w:rsidRPr="00441CD0" w:rsidRDefault="00EE5860" w:rsidP="00BB0E1F">
            <w:pPr>
              <w:pStyle w:val="TAL"/>
            </w:pPr>
            <w:r w:rsidRPr="00441CD0">
              <w:t>When present, this IE shall indicate the trigger(s) for reporting network resources usage to the CP function, e.g. periodic reporting or reporting upon reaching a threshold, or envelope closure</w:t>
            </w:r>
            <w:r>
              <w:t xml:space="preserve">, or when an </w:t>
            </w:r>
            <w:r>
              <w:rPr>
                <w:noProof/>
              </w:rPr>
              <w:t>SMF instructs an UPF to report the reception of the End Marker packet from the old I-UPF during a Service Request procedure (</w:t>
            </w:r>
            <w:r>
              <w:t>see clauses 4.2.3.2 and 4.23.4.3 in 3GPP TS 23.502 [29])</w:t>
            </w: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407E8A8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94B854"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170483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B8EDCF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12C0B78B" w14:textId="77777777" w:rsidR="00EE5860" w:rsidRPr="00441CD0" w:rsidRDefault="00EE5860" w:rsidP="00BB0E1F">
            <w:pPr>
              <w:pStyle w:val="TAC"/>
            </w:pPr>
            <w:r w:rsidRPr="00441CD0">
              <w:t>Reporting Triggers</w:t>
            </w:r>
          </w:p>
        </w:tc>
      </w:tr>
      <w:tr w:rsidR="00EE5860" w:rsidRPr="00441CD0" w14:paraId="2861863C"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DBA4F40" w14:textId="77777777" w:rsidR="00EE5860" w:rsidRPr="00441CD0" w:rsidRDefault="00EE5860" w:rsidP="00BB0E1F">
            <w:pPr>
              <w:pStyle w:val="TAL"/>
            </w:pPr>
            <w:r w:rsidRPr="00441CD0">
              <w:t xml:space="preserve">Measurement Period </w:t>
            </w:r>
          </w:p>
        </w:tc>
        <w:tc>
          <w:tcPr>
            <w:tcW w:w="335" w:type="dxa"/>
            <w:gridSpan w:val="2"/>
            <w:tcBorders>
              <w:top w:val="single" w:sz="4" w:space="0" w:color="auto"/>
              <w:left w:val="single" w:sz="4" w:space="0" w:color="auto"/>
              <w:bottom w:val="single" w:sz="4" w:space="0" w:color="auto"/>
              <w:right w:val="single" w:sz="4" w:space="0" w:color="auto"/>
            </w:tcBorders>
            <w:hideMark/>
          </w:tcPr>
          <w:p w14:paraId="6F7F3F6F"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FB188D2" w14:textId="77777777" w:rsidR="00EE5860" w:rsidRPr="00441CD0" w:rsidRDefault="00EE5860" w:rsidP="00BB0E1F">
            <w:pPr>
              <w:pStyle w:val="TAL"/>
            </w:pPr>
            <w:r w:rsidRPr="00441CD0">
              <w:t>This IE shall be present if the Measurement Period needs to be modified.</w:t>
            </w:r>
          </w:p>
          <w:p w14:paraId="58DAD819" w14:textId="77777777" w:rsidR="00EE5860" w:rsidRPr="00441CD0" w:rsidRDefault="00EE5860" w:rsidP="00BB0E1F">
            <w:pPr>
              <w:pStyle w:val="TAL"/>
            </w:pPr>
            <w:r w:rsidRPr="00441CD0">
              <w:t xml:space="preserve">When present, it shall indicate the period for generating and reporting usage reports. </w:t>
            </w:r>
          </w:p>
        </w:tc>
        <w:tc>
          <w:tcPr>
            <w:tcW w:w="370" w:type="dxa"/>
            <w:gridSpan w:val="2"/>
            <w:tcBorders>
              <w:top w:val="single" w:sz="4" w:space="0" w:color="auto"/>
              <w:left w:val="single" w:sz="4" w:space="0" w:color="auto"/>
              <w:bottom w:val="single" w:sz="4" w:space="0" w:color="auto"/>
              <w:right w:val="single" w:sz="4" w:space="0" w:color="auto"/>
            </w:tcBorders>
            <w:hideMark/>
          </w:tcPr>
          <w:p w14:paraId="5EA1220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6A261EB"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E93613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065E7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A61E380" w14:textId="77777777" w:rsidR="00EE5860" w:rsidRPr="00441CD0" w:rsidRDefault="00EE5860" w:rsidP="00BB0E1F">
            <w:pPr>
              <w:pStyle w:val="TAC"/>
            </w:pPr>
            <w:r w:rsidRPr="00441CD0">
              <w:t>Measurement Period</w:t>
            </w:r>
          </w:p>
        </w:tc>
      </w:tr>
      <w:tr w:rsidR="00EE5860" w:rsidRPr="00441CD0" w14:paraId="0F5A6297"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0677261" w14:textId="77777777" w:rsidR="00EE5860" w:rsidRPr="00441CD0" w:rsidRDefault="00EE5860" w:rsidP="00BB0E1F">
            <w:pPr>
              <w:pStyle w:val="TAL"/>
            </w:pPr>
            <w:r w:rsidRPr="00441CD0">
              <w:t>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B9BD11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3B282F5" w14:textId="77777777" w:rsidR="00EE5860" w:rsidRPr="00441CD0" w:rsidRDefault="00EE5860" w:rsidP="00BB0E1F">
            <w:pPr>
              <w:pStyle w:val="TAL"/>
              <w:rPr>
                <w:lang w:val="x-none"/>
              </w:rPr>
            </w:pPr>
            <w:r w:rsidRPr="00441CD0">
              <w:t>This IE shall be present if the Volume Threshold needs to be modified. When present, it shall indicate the traffic volume value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256ABA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04C7F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C77361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4635D36"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02FBC252" w14:textId="77777777" w:rsidR="00EE5860" w:rsidRPr="00441CD0" w:rsidRDefault="00EE5860" w:rsidP="00BB0E1F">
            <w:pPr>
              <w:pStyle w:val="TAC"/>
            </w:pPr>
            <w:r w:rsidRPr="00441CD0">
              <w:t>Volume Threshold</w:t>
            </w:r>
          </w:p>
        </w:tc>
      </w:tr>
      <w:tr w:rsidR="00EE5860" w:rsidRPr="00441CD0" w14:paraId="68651FC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984E113" w14:textId="77777777" w:rsidR="00EE5860" w:rsidRPr="00441CD0" w:rsidRDefault="00EE5860" w:rsidP="00BB0E1F">
            <w:pPr>
              <w:pStyle w:val="TAL"/>
            </w:pPr>
            <w:r w:rsidRPr="00441CD0">
              <w:t>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19BB527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256B043" w14:textId="77777777" w:rsidR="00EE5860" w:rsidRPr="00441CD0" w:rsidRDefault="00EE5860" w:rsidP="00BB0E1F">
            <w:pPr>
              <w:pStyle w:val="TAL"/>
            </w:pPr>
            <w:r w:rsidRPr="00441CD0">
              <w:t>This IE shall be present if the Volume Quota needs to be modified.</w:t>
            </w:r>
          </w:p>
          <w:p w14:paraId="12B4D3CF" w14:textId="77777777" w:rsidR="00EE5860" w:rsidRPr="00441CD0" w:rsidRDefault="00EE5860" w:rsidP="00BB0E1F">
            <w:pPr>
              <w:pStyle w:val="TAL"/>
            </w:pPr>
            <w:r w:rsidRPr="00441CD0">
              <w:t>When present, it shall indicate the Volume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3E2E5B08"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67098A"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5BF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2EFD568"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5DADD35" w14:textId="77777777" w:rsidR="00EE5860" w:rsidRPr="00441CD0" w:rsidRDefault="00EE5860" w:rsidP="00BB0E1F">
            <w:pPr>
              <w:pStyle w:val="TAC"/>
            </w:pPr>
            <w:r w:rsidRPr="00441CD0">
              <w:t>Volume Quota</w:t>
            </w:r>
          </w:p>
        </w:tc>
      </w:tr>
      <w:tr w:rsidR="00EE5860" w:rsidRPr="00441CD0" w14:paraId="64BCE45B"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A811A4B" w14:textId="77777777" w:rsidR="00EE5860" w:rsidRPr="00441CD0" w:rsidRDefault="00EE5860" w:rsidP="00BB0E1F">
            <w:pPr>
              <w:pStyle w:val="TAL"/>
            </w:pPr>
            <w:r w:rsidRPr="00441CD0">
              <w:t>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5DA728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868A997" w14:textId="77777777" w:rsidR="00EE5860" w:rsidRPr="00441CD0" w:rsidRDefault="00EE5860" w:rsidP="00BB0E1F">
            <w:pPr>
              <w:pStyle w:val="TAL"/>
              <w:rPr>
                <w:lang w:val="x-none"/>
              </w:rPr>
            </w:pPr>
            <w:r w:rsidRPr="00441CD0">
              <w:t>This IE shall be present if the Time Threshold needs to be modified. When present, it shall indicate the time usage after which the UP function shall report network resources usage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623EEC0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2F2CC0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788D99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8105B89"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6945CE6" w14:textId="77777777" w:rsidR="00EE5860" w:rsidRPr="00441CD0" w:rsidRDefault="00EE5860" w:rsidP="00BB0E1F">
            <w:pPr>
              <w:pStyle w:val="TAC"/>
            </w:pPr>
            <w:r w:rsidRPr="00441CD0">
              <w:t>Time Threshold</w:t>
            </w:r>
          </w:p>
        </w:tc>
      </w:tr>
      <w:tr w:rsidR="00EE5860" w:rsidRPr="00441CD0" w14:paraId="1D18A375"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D915A1D" w14:textId="77777777" w:rsidR="00EE5860" w:rsidRPr="00441CD0" w:rsidRDefault="00EE5860" w:rsidP="00BB0E1F">
            <w:pPr>
              <w:pStyle w:val="TAL"/>
            </w:pPr>
            <w:r w:rsidRPr="00441CD0">
              <w:t>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0C3AE953"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B15C003" w14:textId="77777777" w:rsidR="00EE5860" w:rsidRPr="00441CD0" w:rsidRDefault="00EE5860" w:rsidP="00BB0E1F">
            <w:pPr>
              <w:pStyle w:val="TAL"/>
            </w:pPr>
            <w:r w:rsidRPr="00441CD0">
              <w:t>This IE shall be present if the Time Quota needs to be modified.</w:t>
            </w:r>
          </w:p>
          <w:p w14:paraId="1C740909" w14:textId="77777777" w:rsidR="00EE5860" w:rsidRPr="00441CD0" w:rsidRDefault="00EE5860" w:rsidP="00BB0E1F">
            <w:pPr>
              <w:pStyle w:val="TAL"/>
            </w:pPr>
            <w:r w:rsidRPr="00441CD0">
              <w:t>When present, it shall indicate the Time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2A8B5EDC"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FC2E76D"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33521B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85ADFD1"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71491E34" w14:textId="77777777" w:rsidR="00EE5860" w:rsidRPr="00441CD0" w:rsidRDefault="00EE5860" w:rsidP="00BB0E1F">
            <w:pPr>
              <w:pStyle w:val="TAC"/>
            </w:pPr>
            <w:r w:rsidRPr="00441CD0">
              <w:t>Time Quota</w:t>
            </w:r>
          </w:p>
        </w:tc>
      </w:tr>
      <w:tr w:rsidR="00EE5860" w:rsidRPr="00441CD0" w14:paraId="3DBEA4EE"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438F00" w14:textId="77777777" w:rsidR="00EE5860" w:rsidRPr="00441CD0" w:rsidRDefault="00EE5860" w:rsidP="00BB0E1F">
            <w:pPr>
              <w:pStyle w:val="TAL"/>
            </w:pPr>
            <w:r w:rsidRPr="00441CD0">
              <w:t>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BD1E87D"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D0D60E" w14:textId="77777777" w:rsidR="00EE5860" w:rsidRPr="00441CD0" w:rsidRDefault="00EE5860" w:rsidP="00BB0E1F">
            <w:pPr>
              <w:pStyle w:val="TAL"/>
            </w:pPr>
            <w:r w:rsidRPr="00441CD0">
              <w:t>This IE shall be present if Event Threshold needs to be modified.</w:t>
            </w:r>
          </w:p>
          <w:p w14:paraId="0CB0BE57" w14:textId="77777777" w:rsidR="00EE5860" w:rsidRPr="00441CD0" w:rsidRDefault="00EE5860" w:rsidP="00BB0E1F">
            <w:pPr>
              <w:pStyle w:val="TAL"/>
            </w:pPr>
            <w:r w:rsidRPr="00441CD0">
              <w:t>When present, it shall indicate the number of events after which the UP function shall report to the CP function for this URR.</w:t>
            </w:r>
          </w:p>
        </w:tc>
        <w:tc>
          <w:tcPr>
            <w:tcW w:w="370" w:type="dxa"/>
            <w:gridSpan w:val="2"/>
            <w:tcBorders>
              <w:top w:val="single" w:sz="4" w:space="0" w:color="auto"/>
              <w:left w:val="single" w:sz="4" w:space="0" w:color="auto"/>
              <w:bottom w:val="single" w:sz="4" w:space="0" w:color="auto"/>
              <w:right w:val="single" w:sz="4" w:space="0" w:color="auto"/>
            </w:tcBorders>
            <w:hideMark/>
          </w:tcPr>
          <w:p w14:paraId="7382CE9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C3D7A62"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8CEC86"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025AB251"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C777489" w14:textId="77777777" w:rsidR="00EE5860" w:rsidRPr="00441CD0" w:rsidRDefault="00EE5860" w:rsidP="00BB0E1F">
            <w:pPr>
              <w:pStyle w:val="TAC"/>
              <w:rPr>
                <w:lang w:val="x-none"/>
              </w:rPr>
            </w:pPr>
            <w:r w:rsidRPr="00441CD0">
              <w:t>Event Threshold</w:t>
            </w:r>
          </w:p>
        </w:tc>
      </w:tr>
      <w:tr w:rsidR="00EE5860" w:rsidRPr="00441CD0" w14:paraId="63A8B656"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5CA244A" w14:textId="77777777" w:rsidR="00EE5860" w:rsidRPr="00441CD0" w:rsidRDefault="00EE5860" w:rsidP="00BB0E1F">
            <w:pPr>
              <w:pStyle w:val="TAL"/>
            </w:pPr>
            <w:r w:rsidRPr="00441CD0">
              <w:t>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46DEFEF4"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3E7A8D6" w14:textId="77777777" w:rsidR="00EE5860" w:rsidRPr="00441CD0" w:rsidRDefault="00EE5860" w:rsidP="00BB0E1F">
            <w:pPr>
              <w:pStyle w:val="TAL"/>
            </w:pPr>
            <w:r w:rsidRPr="00441CD0">
              <w:t>This IE shall be present if Event Quota</w:t>
            </w:r>
            <w:r w:rsidRPr="00441CD0">
              <w:rPr>
                <w:lang w:val="en-US"/>
              </w:rPr>
              <w:t xml:space="preserve"> </w:t>
            </w:r>
            <w:r w:rsidRPr="00441CD0">
              <w:t>needs to be modified.</w:t>
            </w:r>
          </w:p>
          <w:p w14:paraId="1944FD8D" w14:textId="77777777" w:rsidR="00EE5860" w:rsidRPr="00441CD0" w:rsidRDefault="00EE5860" w:rsidP="00BB0E1F">
            <w:pPr>
              <w:pStyle w:val="TAL"/>
            </w:pPr>
            <w:r w:rsidRPr="00441CD0">
              <w:t>When present, it shall indicate the Event Quota value.</w:t>
            </w:r>
          </w:p>
        </w:tc>
        <w:tc>
          <w:tcPr>
            <w:tcW w:w="370" w:type="dxa"/>
            <w:gridSpan w:val="2"/>
            <w:tcBorders>
              <w:top w:val="single" w:sz="4" w:space="0" w:color="auto"/>
              <w:left w:val="single" w:sz="4" w:space="0" w:color="auto"/>
              <w:bottom w:val="single" w:sz="4" w:space="0" w:color="auto"/>
              <w:right w:val="single" w:sz="4" w:space="0" w:color="auto"/>
            </w:tcBorders>
            <w:hideMark/>
          </w:tcPr>
          <w:p w14:paraId="06BFBB9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048CD153"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947107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50026C"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679A480" w14:textId="77777777" w:rsidR="00EE5860" w:rsidRPr="00441CD0" w:rsidRDefault="00EE5860" w:rsidP="00BB0E1F">
            <w:pPr>
              <w:pStyle w:val="TAC"/>
              <w:rPr>
                <w:lang w:val="x-none"/>
              </w:rPr>
            </w:pPr>
            <w:r w:rsidRPr="00441CD0">
              <w:t>Event Quota</w:t>
            </w:r>
          </w:p>
        </w:tc>
      </w:tr>
      <w:tr w:rsidR="00EE5860" w:rsidRPr="00441CD0" w14:paraId="7073A4A6"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A67FA66" w14:textId="77777777" w:rsidR="00EE5860" w:rsidRPr="00441CD0" w:rsidRDefault="00EE5860" w:rsidP="00BB0E1F">
            <w:pPr>
              <w:pStyle w:val="TAL"/>
            </w:pPr>
            <w:r w:rsidRPr="00441CD0">
              <w:t>Quota Holding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61FE103E"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AC1F7A8" w14:textId="77777777" w:rsidR="00EE5860" w:rsidRPr="00441CD0" w:rsidRDefault="00EE5860" w:rsidP="00BB0E1F">
            <w:pPr>
              <w:pStyle w:val="TAL"/>
            </w:pPr>
            <w:r w:rsidRPr="00441CD0">
              <w:t>This IE shall be present if the Quota Holding Time needs to be modified.</w:t>
            </w:r>
          </w:p>
          <w:p w14:paraId="2E46DFC5" w14:textId="77777777" w:rsidR="00EE5860" w:rsidRPr="00441CD0" w:rsidRDefault="00EE5860" w:rsidP="00BB0E1F">
            <w:pPr>
              <w:pStyle w:val="TAL"/>
            </w:pPr>
            <w:r w:rsidRPr="00441CD0">
              <w:t>When present, it shall contain the duration of the Quota Holding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70034614"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8A47257"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7C33DDB"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28FAF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7317C1F" w14:textId="77777777" w:rsidR="00EE5860" w:rsidRPr="00441CD0" w:rsidRDefault="00EE5860" w:rsidP="00BB0E1F">
            <w:pPr>
              <w:pStyle w:val="TAC"/>
            </w:pPr>
            <w:r w:rsidRPr="00441CD0">
              <w:t>Quota Holding Time</w:t>
            </w:r>
          </w:p>
        </w:tc>
      </w:tr>
      <w:tr w:rsidR="00EE5860" w:rsidRPr="00441CD0" w14:paraId="17D6357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F806A05" w14:textId="77777777" w:rsidR="00EE5860" w:rsidRPr="00441CD0" w:rsidRDefault="00EE5860" w:rsidP="00BB0E1F">
            <w:pPr>
              <w:pStyle w:val="TAL"/>
            </w:pPr>
            <w:r w:rsidRPr="00441CD0">
              <w:t>Dropped DL Traffic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1C700315"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1032F820" w14:textId="77777777" w:rsidR="00EE5860" w:rsidRPr="00441CD0" w:rsidRDefault="00EE5860" w:rsidP="00BB0E1F">
            <w:pPr>
              <w:pStyle w:val="TAL"/>
            </w:pPr>
            <w:r w:rsidRPr="00441CD0">
              <w:t>This IE shall be present if the Dropped DL Threshold needs to be modified.</w:t>
            </w:r>
          </w:p>
          <w:p w14:paraId="0E659FA5" w14:textId="77777777" w:rsidR="00EE5860" w:rsidRPr="00441CD0" w:rsidRDefault="00EE5860" w:rsidP="00BB0E1F">
            <w:pPr>
              <w:pStyle w:val="TAL"/>
            </w:pPr>
            <w:r w:rsidRPr="00441CD0">
              <w:t>When present, it shall contain the threshold of the DL traffic being dropped.</w:t>
            </w:r>
          </w:p>
        </w:tc>
        <w:tc>
          <w:tcPr>
            <w:tcW w:w="370" w:type="dxa"/>
            <w:gridSpan w:val="2"/>
            <w:tcBorders>
              <w:top w:val="single" w:sz="4" w:space="0" w:color="auto"/>
              <w:left w:val="single" w:sz="4" w:space="0" w:color="auto"/>
              <w:bottom w:val="single" w:sz="4" w:space="0" w:color="auto"/>
              <w:right w:val="single" w:sz="4" w:space="0" w:color="auto"/>
            </w:tcBorders>
            <w:hideMark/>
          </w:tcPr>
          <w:p w14:paraId="6BAA435F"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DE789D2" w14:textId="77777777" w:rsidR="00EE5860" w:rsidRPr="00441CD0" w:rsidRDefault="00EE5860" w:rsidP="00BB0E1F">
            <w:pPr>
              <w:pStyle w:val="TAC"/>
              <w:rPr>
                <w:lang w:val="x-none"/>
              </w:rPr>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369F364D"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4F2E8F0"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5DF052C" w14:textId="77777777" w:rsidR="00EE5860" w:rsidRPr="00441CD0" w:rsidRDefault="00EE5860" w:rsidP="00BB0E1F">
            <w:pPr>
              <w:pStyle w:val="TAC"/>
            </w:pPr>
            <w:r w:rsidRPr="00441CD0">
              <w:t>Dropped DL Traffic Threshold</w:t>
            </w:r>
          </w:p>
        </w:tc>
      </w:tr>
      <w:tr w:rsidR="00EE5860" w:rsidRPr="00441CD0" w14:paraId="012D7B20"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FCEC159" w14:textId="77777777" w:rsidR="00EE5860" w:rsidRPr="00441CD0" w:rsidRDefault="00EE5860" w:rsidP="00BB0E1F">
            <w:pPr>
              <w:pStyle w:val="TAL"/>
            </w:pPr>
            <w:r w:rsidRPr="00441CD0">
              <w:t>Quota Validity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09DC2B02" w14:textId="77777777" w:rsidR="00EE5860" w:rsidRPr="00441CD0" w:rsidRDefault="00EE5860" w:rsidP="00BB0E1F">
            <w:pPr>
              <w:pStyle w:val="TAL"/>
              <w:jc w:val="center"/>
              <w:rPr>
                <w:szCs w:val="18"/>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E6A9DA1" w14:textId="77777777" w:rsidR="00EE5860" w:rsidRPr="00441CD0" w:rsidRDefault="00EE5860" w:rsidP="00BB0E1F">
            <w:pPr>
              <w:pStyle w:val="TAL"/>
            </w:pPr>
            <w:r w:rsidRPr="00441CD0">
              <w:t>This IE shall be present if Quota Validity time was not sent earlier or quota validity time value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3B2E0247"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6F1A40FF"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C635B"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0BC8979" w14:textId="77777777" w:rsidR="00EE5860" w:rsidRPr="00441CD0" w:rsidRDefault="00EE5860" w:rsidP="00BB0E1F">
            <w:pPr>
              <w:pStyle w:val="TAC"/>
              <w:rPr>
                <w:lang w:val="de-DE"/>
              </w:rPr>
            </w:pPr>
            <w:r w:rsidRPr="00441CD0">
              <w:t>X</w:t>
            </w:r>
          </w:p>
        </w:tc>
        <w:tc>
          <w:tcPr>
            <w:tcW w:w="1408" w:type="dxa"/>
            <w:gridSpan w:val="3"/>
            <w:tcBorders>
              <w:top w:val="single" w:sz="4" w:space="0" w:color="auto"/>
              <w:left w:val="single" w:sz="4" w:space="0" w:color="auto"/>
              <w:bottom w:val="single" w:sz="4" w:space="0" w:color="auto"/>
              <w:right w:val="single" w:sz="4" w:space="0" w:color="auto"/>
            </w:tcBorders>
            <w:vAlign w:val="center"/>
            <w:hideMark/>
          </w:tcPr>
          <w:p w14:paraId="0BF2EAFC" w14:textId="77777777" w:rsidR="00EE5860" w:rsidRPr="00441CD0" w:rsidRDefault="00EE5860" w:rsidP="00BB0E1F">
            <w:pPr>
              <w:pStyle w:val="TAC"/>
              <w:rPr>
                <w:lang w:val="x-none"/>
              </w:rPr>
            </w:pPr>
            <w:r w:rsidRPr="00441CD0">
              <w:t>Quota Validity Time</w:t>
            </w:r>
          </w:p>
        </w:tc>
      </w:tr>
      <w:tr w:rsidR="00EE5860" w:rsidRPr="00441CD0" w14:paraId="66EE0554"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8D9293B" w14:textId="77777777" w:rsidR="00EE5860" w:rsidRPr="00441CD0" w:rsidRDefault="00EE5860" w:rsidP="00BB0E1F">
            <w:pPr>
              <w:pStyle w:val="TAL"/>
            </w:pPr>
            <w:r w:rsidRPr="00441CD0">
              <w:t>Monitoring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4E0F958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46E819DC" w14:textId="77777777" w:rsidR="00EE5860" w:rsidRPr="00441CD0" w:rsidRDefault="00EE5860" w:rsidP="00BB0E1F">
            <w:pPr>
              <w:pStyle w:val="TAL"/>
              <w:rPr>
                <w:lang w:val="x-none"/>
              </w:rPr>
            </w:pPr>
            <w:r w:rsidRPr="00441CD0">
              <w:t xml:space="preserve">This IE shall be present if the Monitoring Time needs to be modified. When present, this IE shall contain the time at which the UP function shall re-apply the volume or time threshold. </w:t>
            </w:r>
          </w:p>
        </w:tc>
        <w:tc>
          <w:tcPr>
            <w:tcW w:w="370" w:type="dxa"/>
            <w:gridSpan w:val="2"/>
            <w:tcBorders>
              <w:top w:val="single" w:sz="4" w:space="0" w:color="auto"/>
              <w:left w:val="single" w:sz="4" w:space="0" w:color="auto"/>
              <w:bottom w:val="single" w:sz="4" w:space="0" w:color="auto"/>
              <w:right w:val="single" w:sz="4" w:space="0" w:color="auto"/>
            </w:tcBorders>
            <w:hideMark/>
          </w:tcPr>
          <w:p w14:paraId="5134E12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AE0235"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297AD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FDB965A"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623CFF7" w14:textId="77777777" w:rsidR="00EE5860" w:rsidRPr="00441CD0" w:rsidRDefault="00EE5860" w:rsidP="00BB0E1F">
            <w:pPr>
              <w:pStyle w:val="TAC"/>
            </w:pPr>
            <w:r w:rsidRPr="00441CD0">
              <w:t>Monitoring Time</w:t>
            </w:r>
          </w:p>
        </w:tc>
      </w:tr>
      <w:tr w:rsidR="00EE5860" w:rsidRPr="00441CD0" w14:paraId="0B852BF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44F561C" w14:textId="77777777" w:rsidR="00EE5860" w:rsidRPr="00441CD0" w:rsidRDefault="00EE5860" w:rsidP="00BB0E1F">
            <w:pPr>
              <w:pStyle w:val="TAL"/>
            </w:pPr>
            <w:r w:rsidRPr="00441CD0">
              <w:t>Subsequent Volume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02A74DE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764A009" w14:textId="77777777" w:rsidR="00EE5860" w:rsidRPr="00441CD0" w:rsidRDefault="00EE5860" w:rsidP="00BB0E1F">
            <w:pPr>
              <w:pStyle w:val="TAL"/>
            </w:pPr>
            <w:r w:rsidRPr="00441CD0">
              <w:t>This IE shall be present if the Subsequent Volume Threshold needs to be modified and volume-based measurement is used.</w:t>
            </w:r>
          </w:p>
          <w:p w14:paraId="1A5C628C" w14:textId="77777777" w:rsidR="00EE5860" w:rsidRPr="00441CD0" w:rsidRDefault="00EE5860" w:rsidP="00BB0E1F">
            <w:pPr>
              <w:pStyle w:val="TAL"/>
              <w:rPr>
                <w:lang w:val="x-none"/>
              </w:rPr>
            </w:pPr>
            <w:r w:rsidRPr="00441CD0">
              <w:t>When present, it shall indicate the traffic volume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53D6734"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FAD27A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0D6415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695E8E5"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01472CE" w14:textId="77777777" w:rsidR="00EE5860" w:rsidRPr="00441CD0" w:rsidRDefault="00EE5860" w:rsidP="00BB0E1F">
            <w:pPr>
              <w:pStyle w:val="TAC"/>
              <w:rPr>
                <w:lang w:val="x-none"/>
              </w:rPr>
            </w:pPr>
            <w:r w:rsidRPr="00441CD0">
              <w:t>Subsequent Volume Threshold</w:t>
            </w:r>
          </w:p>
        </w:tc>
      </w:tr>
      <w:tr w:rsidR="00EE5860" w:rsidRPr="00441CD0" w14:paraId="3D5D061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0EF4887D" w14:textId="77777777" w:rsidR="00EE5860" w:rsidRPr="00441CD0" w:rsidRDefault="00EE5860" w:rsidP="00BB0E1F">
            <w:pPr>
              <w:pStyle w:val="TAL"/>
            </w:pPr>
            <w:r w:rsidRPr="00441CD0">
              <w:lastRenderedPageBreak/>
              <w:t>Subsequent Time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5624CA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C6BEA1F" w14:textId="77777777" w:rsidR="00EE5860" w:rsidRPr="00441CD0" w:rsidRDefault="00EE5860" w:rsidP="00BB0E1F">
            <w:pPr>
              <w:pStyle w:val="TAL"/>
              <w:rPr>
                <w:lang w:val="x-none"/>
              </w:rPr>
            </w:pPr>
            <w:r w:rsidRPr="00441CD0">
              <w:t>This IE shall be present if the Subsequent Time Threshold needs to be modified. When present, it shall indicate the time usage value after which the UP function shall report network resources usage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018AB1"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32839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5EE0E4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8A72B10"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02BDA28" w14:textId="77777777" w:rsidR="00EE5860" w:rsidRPr="00441CD0" w:rsidRDefault="00EE5860" w:rsidP="00BB0E1F">
            <w:pPr>
              <w:pStyle w:val="TAC"/>
              <w:rPr>
                <w:lang w:val="x-none"/>
              </w:rPr>
            </w:pPr>
            <w:r w:rsidRPr="00441CD0">
              <w:t>Subsequent Time Threshold</w:t>
            </w:r>
          </w:p>
        </w:tc>
      </w:tr>
      <w:tr w:rsidR="00EE5860" w:rsidRPr="00441CD0" w14:paraId="2EB0D72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4BFD78E" w14:textId="77777777" w:rsidR="00EE5860" w:rsidRPr="00441CD0" w:rsidRDefault="00EE5860" w:rsidP="00BB0E1F">
            <w:pPr>
              <w:pStyle w:val="TAL"/>
            </w:pPr>
            <w:r w:rsidRPr="00441CD0">
              <w:t>Subsequent Volume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3EBD40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7D67CBE5" w14:textId="77777777" w:rsidR="00EE5860" w:rsidRPr="00441CD0" w:rsidRDefault="00EE5860" w:rsidP="00BB0E1F">
            <w:pPr>
              <w:pStyle w:val="TAL"/>
            </w:pPr>
            <w:r w:rsidRPr="00441CD0">
              <w:t>This IE shall be present if the Subsequent Volume Quota needs to be modified.</w:t>
            </w:r>
          </w:p>
          <w:p w14:paraId="12060B3A" w14:textId="77777777" w:rsidR="00EE5860" w:rsidRPr="00441CD0" w:rsidRDefault="00EE5860" w:rsidP="00BB0E1F">
            <w:pPr>
              <w:pStyle w:val="TAL"/>
            </w:pPr>
            <w:r w:rsidRPr="00441CD0">
              <w:t>When present, it shall indicate the Volume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0CE96D7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218327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554AB5D"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C3EE82D"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45DD492" w14:textId="77777777" w:rsidR="00EE5860" w:rsidRPr="00441CD0" w:rsidRDefault="00EE5860" w:rsidP="00BB0E1F">
            <w:pPr>
              <w:pStyle w:val="TAC"/>
            </w:pPr>
            <w:r w:rsidRPr="00441CD0">
              <w:t>Subsequent Volume Quota</w:t>
            </w:r>
          </w:p>
        </w:tc>
      </w:tr>
      <w:tr w:rsidR="00EE5860" w:rsidRPr="00441CD0" w14:paraId="11E5CE1D"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513AE582" w14:textId="77777777" w:rsidR="00EE5860" w:rsidRPr="00441CD0" w:rsidRDefault="00EE5860" w:rsidP="00BB0E1F">
            <w:pPr>
              <w:pStyle w:val="TAL"/>
            </w:pPr>
            <w:r w:rsidRPr="00441CD0">
              <w:t>Subsequent Time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5B838D1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60C93FB0" w14:textId="77777777" w:rsidR="00EE5860" w:rsidRPr="00441CD0" w:rsidRDefault="00EE5860" w:rsidP="00BB0E1F">
            <w:pPr>
              <w:pStyle w:val="TAL"/>
            </w:pPr>
            <w:r w:rsidRPr="00441CD0">
              <w:t>This IE shall be present if the Subsequent Time Quota needs to be modified.</w:t>
            </w:r>
          </w:p>
          <w:p w14:paraId="239D3EF2" w14:textId="77777777" w:rsidR="00EE5860" w:rsidRPr="00441CD0" w:rsidRDefault="00EE5860" w:rsidP="00BB0E1F">
            <w:pPr>
              <w:pStyle w:val="TAL"/>
            </w:pPr>
            <w:r w:rsidRPr="00441CD0">
              <w:t>When present, it shall indicate the Time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8494F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354AE44"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2AE1FF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D0C7E6C" w14:textId="77777777" w:rsidR="00EE5860" w:rsidRPr="00441CD0" w:rsidRDefault="00EE5860" w:rsidP="00BB0E1F">
            <w:pPr>
              <w:pStyle w:val="TAC"/>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35AEA92" w14:textId="77777777" w:rsidR="00EE5860" w:rsidRPr="00441CD0" w:rsidRDefault="00EE5860" w:rsidP="00BB0E1F">
            <w:pPr>
              <w:pStyle w:val="TAC"/>
            </w:pPr>
            <w:r w:rsidRPr="00441CD0">
              <w:t>Subsequent Time Quota</w:t>
            </w:r>
          </w:p>
        </w:tc>
      </w:tr>
      <w:tr w:rsidR="00EE5860" w:rsidRPr="00441CD0" w14:paraId="7AE14D88"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820F7AA" w14:textId="77777777" w:rsidR="00EE5860" w:rsidRPr="00441CD0" w:rsidRDefault="00EE5860" w:rsidP="00BB0E1F">
            <w:pPr>
              <w:pStyle w:val="TAL"/>
            </w:pPr>
            <w:r w:rsidRPr="00441CD0">
              <w:t>Subsequent Event Threshold</w:t>
            </w:r>
          </w:p>
        </w:tc>
        <w:tc>
          <w:tcPr>
            <w:tcW w:w="335" w:type="dxa"/>
            <w:gridSpan w:val="2"/>
            <w:tcBorders>
              <w:top w:val="single" w:sz="4" w:space="0" w:color="auto"/>
              <w:left w:val="single" w:sz="4" w:space="0" w:color="auto"/>
              <w:bottom w:val="single" w:sz="4" w:space="0" w:color="auto"/>
              <w:right w:val="single" w:sz="4" w:space="0" w:color="auto"/>
            </w:tcBorders>
            <w:hideMark/>
          </w:tcPr>
          <w:p w14:paraId="63CA1962" w14:textId="77777777" w:rsidR="00EE5860" w:rsidRPr="00441CD0" w:rsidRDefault="00EE5860" w:rsidP="00BB0E1F">
            <w:pPr>
              <w:pStyle w:val="TAL"/>
              <w:jc w:val="center"/>
              <w:rPr>
                <w:rFonts w:eastAsia="SimSun"/>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5B3CC2A1" w14:textId="77777777" w:rsidR="00EE5860" w:rsidRPr="00441CD0" w:rsidRDefault="00EE5860" w:rsidP="00BB0E1F">
            <w:pPr>
              <w:pStyle w:val="TAL"/>
              <w:rPr>
                <w:lang w:val="x-none"/>
              </w:rPr>
            </w:pPr>
            <w:r w:rsidRPr="00441CD0">
              <w:t>This IE shall be present if the Subsequent Event Threshold needs to be modified.</w:t>
            </w:r>
          </w:p>
          <w:p w14:paraId="45038842" w14:textId="77777777" w:rsidR="00EE5860" w:rsidRPr="00441CD0" w:rsidRDefault="00EE5860" w:rsidP="00BB0E1F">
            <w:pPr>
              <w:pStyle w:val="TAL"/>
            </w:pPr>
            <w:r w:rsidRPr="00441CD0">
              <w:t>When present, it shall indicate the number of events after which the UP function shall report to the CP function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338F29C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42EDBF"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0A7772E"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393DB6E" w14:textId="77777777" w:rsidR="00EE5860" w:rsidRPr="00441CD0" w:rsidRDefault="00EE5860" w:rsidP="00BB0E1F">
            <w:pPr>
              <w:pStyle w:val="TAC"/>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6A55DBE2" w14:textId="77777777" w:rsidR="00EE5860" w:rsidRPr="00441CD0" w:rsidRDefault="00EE5860" w:rsidP="00BB0E1F">
            <w:pPr>
              <w:pStyle w:val="TAC"/>
              <w:rPr>
                <w:lang w:val="x-none"/>
              </w:rPr>
            </w:pPr>
            <w:r w:rsidRPr="00441CD0">
              <w:t>Subsequent Event Threshold</w:t>
            </w:r>
          </w:p>
        </w:tc>
      </w:tr>
      <w:tr w:rsidR="00EE5860" w:rsidRPr="00441CD0" w14:paraId="06655EC1" w14:textId="77777777" w:rsidTr="00BB0E1F">
        <w:trPr>
          <w:gridAfter w:val="2"/>
          <w:wAfter w:w="48"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306851D8" w14:textId="77777777" w:rsidR="00EE5860" w:rsidRPr="00441CD0" w:rsidRDefault="00EE5860" w:rsidP="00BB0E1F">
            <w:pPr>
              <w:pStyle w:val="TAL"/>
            </w:pPr>
            <w:r w:rsidRPr="00441CD0">
              <w:t>Subsequent Event Quota</w:t>
            </w:r>
          </w:p>
        </w:tc>
        <w:tc>
          <w:tcPr>
            <w:tcW w:w="335" w:type="dxa"/>
            <w:gridSpan w:val="2"/>
            <w:tcBorders>
              <w:top w:val="single" w:sz="4" w:space="0" w:color="auto"/>
              <w:left w:val="single" w:sz="4" w:space="0" w:color="auto"/>
              <w:bottom w:val="single" w:sz="4" w:space="0" w:color="auto"/>
              <w:right w:val="single" w:sz="4" w:space="0" w:color="auto"/>
            </w:tcBorders>
            <w:hideMark/>
          </w:tcPr>
          <w:p w14:paraId="2D1893A0"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2E437E5" w14:textId="77777777" w:rsidR="00EE5860" w:rsidRPr="00441CD0" w:rsidRDefault="00EE5860" w:rsidP="00BB0E1F">
            <w:pPr>
              <w:pStyle w:val="TAL"/>
              <w:rPr>
                <w:lang w:val="x-none"/>
              </w:rPr>
            </w:pPr>
            <w:r w:rsidRPr="00441CD0">
              <w:t>This IE shall be present if the Subsequent Event Quota needs to be modified.</w:t>
            </w:r>
          </w:p>
          <w:p w14:paraId="28410CB5" w14:textId="77777777" w:rsidR="00EE5860" w:rsidRPr="00441CD0" w:rsidRDefault="00EE5860" w:rsidP="00BB0E1F">
            <w:pPr>
              <w:pStyle w:val="TAL"/>
            </w:pPr>
            <w:r w:rsidRPr="00441CD0">
              <w:t>When present, it shall indicate the Event Quota value which the UP function shall use for this URR for the period after the Monitoring Time.</w:t>
            </w:r>
          </w:p>
        </w:tc>
        <w:tc>
          <w:tcPr>
            <w:tcW w:w="370" w:type="dxa"/>
            <w:gridSpan w:val="2"/>
            <w:tcBorders>
              <w:top w:val="single" w:sz="4" w:space="0" w:color="auto"/>
              <w:left w:val="single" w:sz="4" w:space="0" w:color="auto"/>
              <w:bottom w:val="single" w:sz="4" w:space="0" w:color="auto"/>
              <w:right w:val="single" w:sz="4" w:space="0" w:color="auto"/>
            </w:tcBorders>
            <w:hideMark/>
          </w:tcPr>
          <w:p w14:paraId="62913E4A"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90F821C"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62FF5538"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87538A8" w14:textId="77777777" w:rsidR="00EE5860" w:rsidRPr="00441CD0" w:rsidRDefault="00EE5860" w:rsidP="00BB0E1F">
            <w:pPr>
              <w:pStyle w:val="TAC"/>
              <w:rPr>
                <w:lang w:val="de-DE"/>
              </w:rPr>
            </w:pPr>
            <w:r w:rsidRPr="00441CD0">
              <w:rPr>
                <w:lang w:val="de-DE"/>
              </w:rPr>
              <w:t>X</w:t>
            </w:r>
          </w:p>
        </w:tc>
        <w:tc>
          <w:tcPr>
            <w:tcW w:w="1401" w:type="dxa"/>
            <w:gridSpan w:val="2"/>
            <w:tcBorders>
              <w:top w:val="single" w:sz="4" w:space="0" w:color="auto"/>
              <w:left w:val="single" w:sz="4" w:space="0" w:color="auto"/>
              <w:bottom w:val="single" w:sz="4" w:space="0" w:color="auto"/>
              <w:right w:val="single" w:sz="4" w:space="0" w:color="auto"/>
            </w:tcBorders>
            <w:hideMark/>
          </w:tcPr>
          <w:p w14:paraId="440B73C6" w14:textId="77777777" w:rsidR="00EE5860" w:rsidRPr="00441CD0" w:rsidRDefault="00EE5860" w:rsidP="00BB0E1F">
            <w:pPr>
              <w:pStyle w:val="TAC"/>
              <w:rPr>
                <w:lang w:val="x-none"/>
              </w:rPr>
            </w:pPr>
            <w:r w:rsidRPr="00441CD0">
              <w:t>Subsequent Event Quota</w:t>
            </w:r>
          </w:p>
        </w:tc>
      </w:tr>
      <w:tr w:rsidR="00EE5860" w:rsidRPr="00441CD0" w14:paraId="1739E50A"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79F0D432" w14:textId="77777777" w:rsidR="00EE5860" w:rsidRPr="00441CD0" w:rsidRDefault="00EE5860" w:rsidP="00BB0E1F">
            <w:pPr>
              <w:pStyle w:val="TAL"/>
            </w:pPr>
            <w:r w:rsidRPr="00441CD0">
              <w:t>Inactivity Detection Time</w:t>
            </w:r>
          </w:p>
        </w:tc>
        <w:tc>
          <w:tcPr>
            <w:tcW w:w="335" w:type="dxa"/>
            <w:gridSpan w:val="2"/>
            <w:tcBorders>
              <w:top w:val="single" w:sz="4" w:space="0" w:color="auto"/>
              <w:left w:val="single" w:sz="4" w:space="0" w:color="auto"/>
              <w:bottom w:val="single" w:sz="4" w:space="0" w:color="auto"/>
              <w:right w:val="single" w:sz="4" w:space="0" w:color="auto"/>
            </w:tcBorders>
            <w:hideMark/>
          </w:tcPr>
          <w:p w14:paraId="27098A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40BD430" w14:textId="77777777" w:rsidR="00EE5860" w:rsidRPr="00441CD0" w:rsidRDefault="00EE5860" w:rsidP="00BB0E1F">
            <w:pPr>
              <w:pStyle w:val="TAL"/>
            </w:pPr>
            <w:r w:rsidRPr="00441CD0">
              <w:t>This IE shall be present if the Inactivity Detection Time needs to be modified.</w:t>
            </w:r>
          </w:p>
          <w:p w14:paraId="44D806F6" w14:textId="77777777" w:rsidR="00EE5860" w:rsidRPr="00441CD0" w:rsidRDefault="00EE5860" w:rsidP="00BB0E1F">
            <w:pPr>
              <w:pStyle w:val="TAL"/>
              <w:rPr>
                <w:lang w:val="x-none"/>
              </w:rPr>
            </w:pPr>
            <w:r w:rsidRPr="00441CD0">
              <w:t xml:space="preserve">When present, it shall indicate the duration of the inactivity period after which time measurement needs to be suspended when no packets are received during this inactivity period. </w:t>
            </w:r>
          </w:p>
        </w:tc>
        <w:tc>
          <w:tcPr>
            <w:tcW w:w="370" w:type="dxa"/>
            <w:gridSpan w:val="2"/>
            <w:tcBorders>
              <w:top w:val="single" w:sz="4" w:space="0" w:color="auto"/>
              <w:left w:val="single" w:sz="4" w:space="0" w:color="auto"/>
              <w:bottom w:val="single" w:sz="4" w:space="0" w:color="auto"/>
              <w:right w:val="single" w:sz="4" w:space="0" w:color="auto"/>
            </w:tcBorders>
            <w:hideMark/>
          </w:tcPr>
          <w:p w14:paraId="2E8FD6D2"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5F310CC1"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7C3397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780F6B5"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9853B1F" w14:textId="77777777" w:rsidR="00EE5860" w:rsidRPr="00441CD0" w:rsidRDefault="00EE5860" w:rsidP="00BB0E1F">
            <w:pPr>
              <w:pStyle w:val="TAC"/>
              <w:rPr>
                <w:lang w:val="x-none"/>
              </w:rPr>
            </w:pPr>
            <w:r w:rsidRPr="00441CD0">
              <w:t>Inactivity Detection Time</w:t>
            </w:r>
          </w:p>
        </w:tc>
      </w:tr>
      <w:tr w:rsidR="00EE5860" w:rsidRPr="00441CD0" w14:paraId="04285C08"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3145CC5" w14:textId="77777777" w:rsidR="00EE5860" w:rsidRPr="00441CD0" w:rsidRDefault="00EE5860" w:rsidP="00BB0E1F">
            <w:pPr>
              <w:pStyle w:val="TAL"/>
            </w:pPr>
            <w:r w:rsidRPr="00441CD0">
              <w:t xml:space="preserve">Linked URR ID </w:t>
            </w:r>
          </w:p>
        </w:tc>
        <w:tc>
          <w:tcPr>
            <w:tcW w:w="335" w:type="dxa"/>
            <w:gridSpan w:val="2"/>
            <w:tcBorders>
              <w:top w:val="single" w:sz="4" w:space="0" w:color="auto"/>
              <w:left w:val="single" w:sz="4" w:space="0" w:color="auto"/>
              <w:bottom w:val="single" w:sz="4" w:space="0" w:color="auto"/>
              <w:right w:val="single" w:sz="4" w:space="0" w:color="auto"/>
            </w:tcBorders>
            <w:hideMark/>
          </w:tcPr>
          <w:p w14:paraId="5F37A48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74AF4992" w14:textId="7E0BDEC0" w:rsidR="00EE5860" w:rsidRPr="00441CD0" w:rsidRDefault="00EE5860" w:rsidP="00BB0E1F">
            <w:pPr>
              <w:pStyle w:val="TAL"/>
              <w:rPr>
                <w:lang w:val="x-none"/>
              </w:rPr>
            </w:pPr>
            <w:r w:rsidRPr="00441CD0">
              <w:t xml:space="preserve">This IE shall be present if linked usage reporting is required. When present, this IE shall contain the linked URR ID which is related with this URR (see </w:t>
            </w:r>
            <w:r w:rsidR="00415C19" w:rsidRPr="00441CD0">
              <w:t>clause</w:t>
            </w:r>
            <w:r w:rsidR="00415C19">
              <w:t> </w:t>
            </w:r>
            <w:r w:rsidR="00415C19" w:rsidRPr="00441CD0">
              <w:t>5</w:t>
            </w:r>
            <w:r w:rsidRPr="00441CD0">
              <w:t>.2.2.4).</w:t>
            </w:r>
          </w:p>
          <w:p w14:paraId="03A65C48" w14:textId="77777777" w:rsidR="00EE5860" w:rsidRPr="00441CD0" w:rsidRDefault="00EE5860" w:rsidP="00BB0E1F">
            <w:pPr>
              <w:pStyle w:val="TAL"/>
            </w:pPr>
          </w:p>
          <w:p w14:paraId="202EDB8C" w14:textId="77777777" w:rsidR="00EE5860" w:rsidRPr="00441CD0" w:rsidRDefault="00EE5860" w:rsidP="00BB0E1F">
            <w:pPr>
              <w:pStyle w:val="TAL"/>
            </w:pPr>
            <w:bookmarkStart w:id="4336" w:name="_Hlk514850578"/>
            <w:r w:rsidRPr="00441CD0">
              <w:rPr>
                <w:lang w:eastAsia="zh-CN"/>
              </w:rPr>
              <w:t>Several IEs with the same IE type may be present to represent multiple linked URRs which are related with this URR.</w:t>
            </w:r>
            <w:bookmarkEnd w:id="4336"/>
          </w:p>
        </w:tc>
        <w:tc>
          <w:tcPr>
            <w:tcW w:w="370" w:type="dxa"/>
            <w:gridSpan w:val="2"/>
            <w:tcBorders>
              <w:top w:val="single" w:sz="4" w:space="0" w:color="auto"/>
              <w:left w:val="single" w:sz="4" w:space="0" w:color="auto"/>
              <w:bottom w:val="single" w:sz="4" w:space="0" w:color="auto"/>
              <w:right w:val="single" w:sz="4" w:space="0" w:color="auto"/>
            </w:tcBorders>
            <w:hideMark/>
          </w:tcPr>
          <w:p w14:paraId="40A955D6"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3B4ED3A0" w14:textId="77777777" w:rsidR="00EE5860" w:rsidRPr="00441CD0" w:rsidRDefault="00EE5860" w:rsidP="00BB0E1F">
            <w:pPr>
              <w:pStyle w:val="TAC"/>
              <w:rPr>
                <w:lang w:val="x-none"/>
              </w:rPr>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A1975A5"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DC31096" w14:textId="77777777" w:rsidR="00EE5860" w:rsidRPr="00441CD0" w:rsidRDefault="00EE5860" w:rsidP="00BB0E1F">
            <w:pPr>
              <w:pStyle w:val="TAC"/>
              <w:rPr>
                <w:lang w:val="de-DE"/>
              </w:rPr>
            </w:pPr>
            <w:r w:rsidRPr="00441CD0">
              <w:rPr>
                <w:lang w:val="de-D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5F601592" w14:textId="77777777" w:rsidR="00EE5860" w:rsidRPr="00441CD0" w:rsidRDefault="00EE5860" w:rsidP="00BB0E1F">
            <w:pPr>
              <w:pStyle w:val="TAC"/>
              <w:rPr>
                <w:lang w:val="x-none"/>
              </w:rPr>
            </w:pPr>
            <w:r w:rsidRPr="00441CD0">
              <w:t xml:space="preserve">Linked URR ID </w:t>
            </w:r>
          </w:p>
        </w:tc>
      </w:tr>
      <w:tr w:rsidR="00EE5860" w:rsidRPr="00441CD0" w14:paraId="4755095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1B5F5827" w14:textId="77777777" w:rsidR="00EE5860" w:rsidRPr="00441CD0" w:rsidRDefault="00EE5860" w:rsidP="00BB0E1F">
            <w:pPr>
              <w:pStyle w:val="TAL"/>
            </w:pPr>
            <w:r w:rsidRPr="00441CD0">
              <w:t>Measurement Information</w:t>
            </w:r>
          </w:p>
        </w:tc>
        <w:tc>
          <w:tcPr>
            <w:tcW w:w="335" w:type="dxa"/>
            <w:gridSpan w:val="2"/>
            <w:tcBorders>
              <w:top w:val="single" w:sz="4" w:space="0" w:color="auto"/>
              <w:left w:val="single" w:sz="4" w:space="0" w:color="auto"/>
              <w:bottom w:val="single" w:sz="4" w:space="0" w:color="auto"/>
              <w:right w:val="single" w:sz="4" w:space="0" w:color="auto"/>
            </w:tcBorders>
            <w:hideMark/>
          </w:tcPr>
          <w:p w14:paraId="33C5A15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3FCA6F67" w14:textId="36577355" w:rsidR="00EE5860" w:rsidRPr="00441CD0" w:rsidRDefault="00455CE0" w:rsidP="00BB0E1F">
            <w:pPr>
              <w:pStyle w:val="TAL"/>
              <w:rPr>
                <w:lang w:val="x-none"/>
              </w:rPr>
            </w:pPr>
            <w:r w:rsidRPr="00441CD0">
              <w:t>his IE shall be included if any of the following flag is set to "1"</w:t>
            </w:r>
            <w:r>
              <w:t xml:space="preserve"> </w:t>
            </w:r>
            <w:r w:rsidRPr="0048427D">
              <w:t>or if the change of flag(s) from "1" to "0" results in the IE becoming set to all zeros</w:t>
            </w:r>
            <w:r w:rsidRPr="00441CD0">
              <w:t>.</w:t>
            </w:r>
          </w:p>
          <w:p w14:paraId="54208720" w14:textId="77777777" w:rsidR="00EE5860" w:rsidRPr="00441CD0" w:rsidRDefault="00EE5860" w:rsidP="00BB0E1F">
            <w:pPr>
              <w:pStyle w:val="TAL"/>
            </w:pPr>
            <w:r w:rsidRPr="00441CD0">
              <w:t>Applicable flags are:</w:t>
            </w:r>
          </w:p>
          <w:p w14:paraId="7EECC61D" w14:textId="77777777" w:rsidR="00EE5860" w:rsidRPr="00441CD0" w:rsidRDefault="00EE5860" w:rsidP="00BB0E1F">
            <w:pPr>
              <w:pStyle w:val="B1"/>
              <w:rPr>
                <w:rFonts w:ascii="Arial" w:hAnsi="Arial" w:cs="Arial"/>
                <w:sz w:val="18"/>
                <w:szCs w:val="18"/>
              </w:rPr>
            </w:pPr>
            <w:r w:rsidRPr="00441CD0">
              <w:rPr>
                <w:rFonts w:ascii="Arial" w:hAnsi="Arial" w:cs="Arial"/>
                <w:sz w:val="18"/>
                <w:szCs w:val="18"/>
              </w:rPr>
              <w:t>-</w:t>
            </w:r>
            <w:r w:rsidRPr="00441CD0">
              <w:rPr>
                <w:rFonts w:ascii="Arial" w:hAnsi="Arial" w:cs="Arial"/>
                <w:sz w:val="18"/>
                <w:szCs w:val="18"/>
              </w:rPr>
              <w:tab/>
              <w:t>Inactive Measurement Flag: this flag shall be set to "1" if the measurement shall be paused (inactive). The measurement shall be performed (active) if the bit is set to "0" or if the Measurement Information IE is not present in the Update URR IE.</w:t>
            </w:r>
          </w:p>
          <w:p w14:paraId="5C795187" w14:textId="77777777" w:rsidR="00EE5860" w:rsidRPr="00441CD0" w:rsidRDefault="00EE5860" w:rsidP="00BB0E1F">
            <w:pPr>
              <w:pStyle w:val="B1"/>
              <w:rPr>
                <w:rFonts w:ascii="Arial" w:hAnsi="Arial" w:cs="Arial"/>
                <w:sz w:val="18"/>
                <w:szCs w:val="18"/>
                <w:lang w:eastAsia="zh-CN"/>
              </w:rPr>
            </w:pPr>
            <w:r w:rsidRPr="00441CD0">
              <w:rPr>
                <w:lang w:eastAsia="zh-CN"/>
              </w:rPr>
              <w:t>-</w:t>
            </w:r>
            <w:r w:rsidRPr="00441CD0">
              <w:rPr>
                <w:lang w:eastAsia="zh-CN"/>
              </w:rPr>
              <w:tab/>
            </w:r>
            <w:r w:rsidRPr="00441CD0">
              <w:rPr>
                <w:rFonts w:ascii="Arial" w:hAnsi="Arial" w:cs="Arial"/>
                <w:sz w:val="18"/>
                <w:szCs w:val="18"/>
                <w:lang w:eastAsia="zh-CN"/>
              </w:rPr>
              <w:t>Reduced Application Detection Information Flag: this flag may be set to "1", if the Reporting Triggers request to report the start or stop of application, to request the UP function to only report the Application ID in the Application Detection Information, e.g. for envelope reporting.</w:t>
            </w:r>
          </w:p>
          <w:p w14:paraId="35397FC9" w14:textId="77777777" w:rsidR="00EE5860" w:rsidRPr="00441CD0" w:rsidRDefault="00EE5860" w:rsidP="00BB0E1F">
            <w:pPr>
              <w:pStyle w:val="B1"/>
              <w:rPr>
                <w:rFonts w:ascii="Arial" w:hAnsi="Arial" w:cs="Arial"/>
                <w:sz w:val="18"/>
                <w:szCs w:val="18"/>
              </w:rPr>
            </w:pPr>
            <w:r w:rsidRPr="00441CD0">
              <w:rPr>
                <w:rFonts w:ascii="Arial" w:hAnsi="Arial" w:cs="Arial"/>
                <w:sz w:val="18"/>
                <w:szCs w:val="18"/>
                <w:lang w:eastAsia="zh-CN"/>
              </w:rPr>
              <w:t>-</w:t>
            </w:r>
            <w:r w:rsidRPr="00441CD0">
              <w:rPr>
                <w:rFonts w:ascii="Arial" w:hAnsi="Arial" w:cs="Arial"/>
                <w:sz w:val="18"/>
                <w:szCs w:val="18"/>
                <w:lang w:eastAsia="zh-CN"/>
              </w:rPr>
              <w:tab/>
              <w:t xml:space="preserve">Immediate Start Time Metering Flag: this flag may be set to "1" if </w:t>
            </w:r>
            <w:r w:rsidRPr="00441CD0">
              <w:rPr>
                <w:rFonts w:ascii="Arial" w:hAnsi="Arial" w:cs="Arial"/>
                <w:sz w:val="18"/>
                <w:szCs w:val="18"/>
              </w:rPr>
              <w:t xml:space="preserve">time-based measurement is used and </w:t>
            </w:r>
            <w:r w:rsidRPr="00441CD0">
              <w:rPr>
                <w:rFonts w:ascii="Arial" w:hAnsi="Arial" w:cs="Arial"/>
                <w:sz w:val="18"/>
                <w:szCs w:val="18"/>
                <w:lang w:eastAsia="zh-CN"/>
              </w:rPr>
              <w:t>the UP function is requested to start the time metering immediately at receiving the flag.</w:t>
            </w:r>
          </w:p>
        </w:tc>
        <w:tc>
          <w:tcPr>
            <w:tcW w:w="370" w:type="dxa"/>
            <w:gridSpan w:val="2"/>
            <w:tcBorders>
              <w:top w:val="single" w:sz="4" w:space="0" w:color="auto"/>
              <w:left w:val="single" w:sz="4" w:space="0" w:color="auto"/>
              <w:bottom w:val="single" w:sz="4" w:space="0" w:color="auto"/>
              <w:right w:val="single" w:sz="4" w:space="0" w:color="auto"/>
            </w:tcBorders>
          </w:tcPr>
          <w:p w14:paraId="79E81064" w14:textId="77777777" w:rsidR="00EE5860" w:rsidRPr="00441CD0" w:rsidRDefault="00EE5860" w:rsidP="00BB0E1F">
            <w:pPr>
              <w:pStyle w:val="TAC"/>
            </w:pPr>
          </w:p>
          <w:p w14:paraId="56C9CC61" w14:textId="77777777" w:rsidR="00EE5860" w:rsidRPr="00441CD0" w:rsidRDefault="00EE5860" w:rsidP="00BB0E1F">
            <w:pPr>
              <w:pStyle w:val="TAC"/>
            </w:pPr>
          </w:p>
          <w:p w14:paraId="16B28F6A" w14:textId="77777777" w:rsidR="00EE5860" w:rsidRDefault="00EE5860" w:rsidP="00BB0E1F">
            <w:pPr>
              <w:pStyle w:val="TAC"/>
            </w:pPr>
          </w:p>
          <w:p w14:paraId="1BD22B2C" w14:textId="77777777" w:rsidR="00051671" w:rsidRPr="00441CD0" w:rsidRDefault="00051671" w:rsidP="00BB0E1F">
            <w:pPr>
              <w:pStyle w:val="TAC"/>
            </w:pPr>
          </w:p>
          <w:p w14:paraId="5B3497BE" w14:textId="77777777" w:rsidR="00EE5860" w:rsidRPr="00441CD0" w:rsidRDefault="00EE5860" w:rsidP="00BB0E1F">
            <w:pPr>
              <w:pStyle w:val="TAC"/>
              <w:rPr>
                <w:lang w:val="sv-SE"/>
              </w:rPr>
            </w:pPr>
            <w:r w:rsidRPr="00441CD0">
              <w:rPr>
                <w:lang w:val="sv-SE"/>
              </w:rPr>
              <w:t>-</w:t>
            </w:r>
          </w:p>
          <w:p w14:paraId="0BAE43BF" w14:textId="77777777" w:rsidR="00EE5860" w:rsidRPr="00441CD0" w:rsidRDefault="00EE5860" w:rsidP="00BB0E1F">
            <w:pPr>
              <w:pStyle w:val="TAC"/>
              <w:rPr>
                <w:lang w:val="sv-SE"/>
              </w:rPr>
            </w:pPr>
          </w:p>
          <w:p w14:paraId="3769A332" w14:textId="77777777" w:rsidR="00EE5860" w:rsidRPr="00441CD0" w:rsidRDefault="00EE5860" w:rsidP="00BB0E1F">
            <w:pPr>
              <w:pStyle w:val="TAC"/>
              <w:rPr>
                <w:lang w:val="sv-SE"/>
              </w:rPr>
            </w:pPr>
          </w:p>
          <w:p w14:paraId="6AA68077" w14:textId="77777777" w:rsidR="00EE5860" w:rsidRPr="00441CD0" w:rsidRDefault="00EE5860" w:rsidP="00BB0E1F">
            <w:pPr>
              <w:pStyle w:val="TAC"/>
              <w:rPr>
                <w:lang w:val="sv-SE"/>
              </w:rPr>
            </w:pPr>
          </w:p>
          <w:p w14:paraId="109B4421" w14:textId="77777777" w:rsidR="00EE5860" w:rsidRPr="00441CD0" w:rsidRDefault="00EE5860" w:rsidP="00BB0E1F">
            <w:pPr>
              <w:pStyle w:val="TAC"/>
              <w:rPr>
                <w:lang w:val="sv-SE"/>
              </w:rPr>
            </w:pPr>
          </w:p>
          <w:p w14:paraId="2F9152DF" w14:textId="77777777" w:rsidR="00EE5860" w:rsidRPr="00441CD0" w:rsidRDefault="00EE5860" w:rsidP="00BB0E1F">
            <w:pPr>
              <w:pStyle w:val="TAC"/>
              <w:rPr>
                <w:lang w:val="sv-SE"/>
              </w:rPr>
            </w:pPr>
          </w:p>
          <w:p w14:paraId="75250748" w14:textId="77777777" w:rsidR="00EE5860" w:rsidRPr="00441CD0" w:rsidRDefault="00EE5860" w:rsidP="00BB0E1F">
            <w:pPr>
              <w:pStyle w:val="TAC"/>
              <w:rPr>
                <w:lang w:val="sv-SE"/>
              </w:rPr>
            </w:pPr>
          </w:p>
          <w:p w14:paraId="28953FEE" w14:textId="77777777" w:rsidR="00EE5860" w:rsidRPr="00441CD0" w:rsidRDefault="00EE5860" w:rsidP="00BB0E1F">
            <w:pPr>
              <w:pStyle w:val="TAC"/>
              <w:rPr>
                <w:lang w:val="sv-SE"/>
              </w:rPr>
            </w:pPr>
            <w:r w:rsidRPr="00441CD0">
              <w:rPr>
                <w:lang w:val="sv-SE"/>
              </w:rPr>
              <w:t>-</w:t>
            </w:r>
          </w:p>
          <w:p w14:paraId="00C26129" w14:textId="77777777" w:rsidR="00EE5860" w:rsidRPr="00441CD0" w:rsidRDefault="00EE5860" w:rsidP="00BB0E1F">
            <w:pPr>
              <w:pStyle w:val="TAC"/>
              <w:rPr>
                <w:lang w:val="sv-SE"/>
              </w:rPr>
            </w:pPr>
          </w:p>
          <w:p w14:paraId="3C161140" w14:textId="77777777" w:rsidR="00EE5860" w:rsidRPr="00441CD0" w:rsidRDefault="00EE5860" w:rsidP="00BB0E1F">
            <w:pPr>
              <w:pStyle w:val="TAC"/>
              <w:rPr>
                <w:lang w:val="sv-SE"/>
              </w:rPr>
            </w:pPr>
          </w:p>
          <w:p w14:paraId="35A0964C" w14:textId="77777777" w:rsidR="00EE5860" w:rsidRPr="00441CD0" w:rsidRDefault="00EE5860" w:rsidP="00BB0E1F">
            <w:pPr>
              <w:pStyle w:val="TAC"/>
              <w:rPr>
                <w:lang w:val="sv-SE"/>
              </w:rPr>
            </w:pPr>
          </w:p>
          <w:p w14:paraId="6CB2C2F0" w14:textId="77777777" w:rsidR="00EE5860" w:rsidRPr="00441CD0" w:rsidRDefault="00EE5860" w:rsidP="00BB0E1F">
            <w:pPr>
              <w:pStyle w:val="TAC"/>
              <w:rPr>
                <w:lang w:val="sv-SE"/>
              </w:rPr>
            </w:pPr>
          </w:p>
          <w:p w14:paraId="20ED6F85" w14:textId="77777777" w:rsidR="00EE5860" w:rsidRPr="00441CD0" w:rsidRDefault="00EE5860" w:rsidP="00BB0E1F">
            <w:pPr>
              <w:pStyle w:val="TAC"/>
              <w:rPr>
                <w:lang w:val="sv-SE"/>
              </w:rPr>
            </w:pPr>
          </w:p>
          <w:p w14:paraId="4FDBFE62" w14:textId="77777777" w:rsidR="00EE5860" w:rsidRPr="00441CD0" w:rsidRDefault="00EE5860" w:rsidP="00BB0E1F">
            <w:pPr>
              <w:pStyle w:val="TAC"/>
              <w:rPr>
                <w:lang w:val="sv-SE"/>
              </w:rPr>
            </w:pPr>
          </w:p>
          <w:p w14:paraId="45BAD0DD" w14:textId="77777777" w:rsidR="00EE5860" w:rsidRPr="00441CD0" w:rsidRDefault="00EE5860" w:rsidP="00BB0E1F">
            <w:pPr>
              <w:pStyle w:val="TAC"/>
              <w:rPr>
                <w:lang w:val="sv-SE"/>
              </w:rPr>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tcPr>
          <w:p w14:paraId="2AEB9144" w14:textId="77777777" w:rsidR="00EE5860" w:rsidRPr="00441CD0" w:rsidRDefault="00EE5860" w:rsidP="00BB0E1F">
            <w:pPr>
              <w:pStyle w:val="TAC"/>
              <w:rPr>
                <w:lang w:val="x-none"/>
              </w:rPr>
            </w:pPr>
          </w:p>
          <w:p w14:paraId="2A30B585" w14:textId="77777777" w:rsidR="00EE5860" w:rsidRPr="00441CD0" w:rsidRDefault="00EE5860" w:rsidP="00BB0E1F">
            <w:pPr>
              <w:pStyle w:val="TAC"/>
            </w:pPr>
          </w:p>
          <w:p w14:paraId="29B084A9" w14:textId="77777777" w:rsidR="00EE5860" w:rsidRDefault="00EE5860" w:rsidP="00BB0E1F">
            <w:pPr>
              <w:pStyle w:val="TAC"/>
            </w:pPr>
          </w:p>
          <w:p w14:paraId="68CEFF5D" w14:textId="77777777" w:rsidR="00051671" w:rsidRPr="00441CD0" w:rsidRDefault="00051671" w:rsidP="00BB0E1F">
            <w:pPr>
              <w:pStyle w:val="TAC"/>
            </w:pPr>
          </w:p>
          <w:p w14:paraId="73DE1CF6" w14:textId="77777777" w:rsidR="00EE5860" w:rsidRPr="00441CD0" w:rsidRDefault="00EE5860" w:rsidP="00BB0E1F">
            <w:pPr>
              <w:pStyle w:val="TAC"/>
              <w:rPr>
                <w:lang w:val="sv-SE"/>
              </w:rPr>
            </w:pPr>
            <w:r w:rsidRPr="00441CD0">
              <w:t>X</w:t>
            </w:r>
          </w:p>
          <w:p w14:paraId="2B09F3D8" w14:textId="77777777" w:rsidR="00EE5860" w:rsidRPr="00441CD0" w:rsidRDefault="00EE5860" w:rsidP="00BB0E1F">
            <w:pPr>
              <w:pStyle w:val="TAC"/>
              <w:rPr>
                <w:lang w:val="sv-SE"/>
              </w:rPr>
            </w:pPr>
          </w:p>
          <w:p w14:paraId="37DC5D4B" w14:textId="77777777" w:rsidR="00EE5860" w:rsidRPr="00441CD0" w:rsidRDefault="00EE5860" w:rsidP="00BB0E1F">
            <w:pPr>
              <w:pStyle w:val="TAC"/>
              <w:rPr>
                <w:lang w:val="sv-SE"/>
              </w:rPr>
            </w:pPr>
          </w:p>
          <w:p w14:paraId="1BF3C616" w14:textId="77777777" w:rsidR="00EE5860" w:rsidRPr="00441CD0" w:rsidRDefault="00EE5860" w:rsidP="00BB0E1F">
            <w:pPr>
              <w:pStyle w:val="TAC"/>
              <w:rPr>
                <w:lang w:val="sv-SE"/>
              </w:rPr>
            </w:pPr>
          </w:p>
          <w:p w14:paraId="72030A8A" w14:textId="77777777" w:rsidR="00EE5860" w:rsidRPr="00441CD0" w:rsidRDefault="00EE5860" w:rsidP="00BB0E1F">
            <w:pPr>
              <w:pStyle w:val="TAC"/>
              <w:rPr>
                <w:lang w:val="sv-SE"/>
              </w:rPr>
            </w:pPr>
          </w:p>
          <w:p w14:paraId="79B83415" w14:textId="77777777" w:rsidR="00EE5860" w:rsidRPr="00441CD0" w:rsidRDefault="00EE5860" w:rsidP="00BB0E1F">
            <w:pPr>
              <w:pStyle w:val="TAC"/>
              <w:rPr>
                <w:lang w:val="sv-SE"/>
              </w:rPr>
            </w:pPr>
          </w:p>
          <w:p w14:paraId="2AB315D2" w14:textId="77777777" w:rsidR="00EE5860" w:rsidRPr="00441CD0" w:rsidRDefault="00EE5860" w:rsidP="00BB0E1F">
            <w:pPr>
              <w:pStyle w:val="TAC"/>
              <w:rPr>
                <w:lang w:val="sv-SE"/>
              </w:rPr>
            </w:pPr>
          </w:p>
          <w:p w14:paraId="3358ED6F" w14:textId="77777777" w:rsidR="00EE5860" w:rsidRPr="00441CD0" w:rsidRDefault="00EE5860" w:rsidP="00BB0E1F">
            <w:pPr>
              <w:pStyle w:val="TAC"/>
              <w:rPr>
                <w:lang w:val="sv-SE"/>
              </w:rPr>
            </w:pPr>
            <w:r w:rsidRPr="00441CD0">
              <w:rPr>
                <w:lang w:val="sv-SE"/>
              </w:rPr>
              <w:t>X</w:t>
            </w:r>
          </w:p>
          <w:p w14:paraId="7599947C" w14:textId="77777777" w:rsidR="00EE5860" w:rsidRPr="00441CD0" w:rsidRDefault="00EE5860" w:rsidP="00BB0E1F">
            <w:pPr>
              <w:pStyle w:val="TAC"/>
              <w:rPr>
                <w:lang w:val="sv-SE"/>
              </w:rPr>
            </w:pPr>
          </w:p>
          <w:p w14:paraId="1FE25F19" w14:textId="77777777" w:rsidR="00EE5860" w:rsidRPr="00441CD0" w:rsidRDefault="00EE5860" w:rsidP="00BB0E1F">
            <w:pPr>
              <w:pStyle w:val="TAC"/>
              <w:rPr>
                <w:lang w:val="sv-SE"/>
              </w:rPr>
            </w:pPr>
          </w:p>
          <w:p w14:paraId="4A66F3E9" w14:textId="77777777" w:rsidR="00EE5860" w:rsidRPr="00441CD0" w:rsidRDefault="00EE5860" w:rsidP="00BB0E1F">
            <w:pPr>
              <w:pStyle w:val="TAC"/>
              <w:rPr>
                <w:lang w:val="sv-SE"/>
              </w:rPr>
            </w:pPr>
          </w:p>
          <w:p w14:paraId="6AA80377" w14:textId="77777777" w:rsidR="00EE5860" w:rsidRPr="00441CD0" w:rsidRDefault="00EE5860" w:rsidP="00BB0E1F">
            <w:pPr>
              <w:pStyle w:val="TAC"/>
              <w:rPr>
                <w:lang w:val="sv-SE"/>
              </w:rPr>
            </w:pPr>
          </w:p>
          <w:p w14:paraId="4A99D38E" w14:textId="77777777" w:rsidR="00EE5860" w:rsidRPr="00441CD0" w:rsidRDefault="00EE5860" w:rsidP="00BB0E1F">
            <w:pPr>
              <w:pStyle w:val="TAC"/>
              <w:rPr>
                <w:lang w:val="sv-SE"/>
              </w:rPr>
            </w:pPr>
          </w:p>
          <w:p w14:paraId="0A55DAF0" w14:textId="77777777" w:rsidR="00EE5860" w:rsidRPr="00441CD0" w:rsidRDefault="00EE5860" w:rsidP="00BB0E1F">
            <w:pPr>
              <w:pStyle w:val="TAC"/>
              <w:rPr>
                <w:lang w:val="sv-SE"/>
              </w:rPr>
            </w:pPr>
          </w:p>
          <w:p w14:paraId="1ABCCF54" w14:textId="77777777" w:rsidR="00EE5860" w:rsidRPr="00441CD0" w:rsidRDefault="00EE5860" w:rsidP="00BB0E1F">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586A8E73" w14:textId="68277E74" w:rsidR="00EE5860" w:rsidRPr="00441CD0" w:rsidRDefault="00EE5860" w:rsidP="00BB0E1F">
            <w:pPr>
              <w:pStyle w:val="TAC"/>
            </w:pPr>
          </w:p>
          <w:p w14:paraId="0AE7AFD1" w14:textId="77777777" w:rsidR="00EE5860" w:rsidRPr="00441CD0" w:rsidRDefault="00EE5860" w:rsidP="00BB0E1F">
            <w:pPr>
              <w:pStyle w:val="TAC"/>
            </w:pPr>
          </w:p>
          <w:p w14:paraId="755096D3" w14:textId="77777777" w:rsidR="00EE5860" w:rsidRDefault="00EE5860" w:rsidP="00BB0E1F">
            <w:pPr>
              <w:pStyle w:val="TAC"/>
            </w:pPr>
          </w:p>
          <w:p w14:paraId="4C034F71" w14:textId="77777777" w:rsidR="00051671" w:rsidRPr="00441CD0" w:rsidRDefault="00051671" w:rsidP="00BB0E1F">
            <w:pPr>
              <w:pStyle w:val="TAC"/>
            </w:pPr>
          </w:p>
          <w:p w14:paraId="2FB71BCF" w14:textId="77777777" w:rsidR="00EE5860" w:rsidRPr="00441CD0" w:rsidRDefault="00EE5860" w:rsidP="00BB0E1F">
            <w:pPr>
              <w:pStyle w:val="TAC"/>
              <w:rPr>
                <w:lang w:val="sv-SE"/>
              </w:rPr>
            </w:pPr>
            <w:r w:rsidRPr="00441CD0">
              <w:t>-</w:t>
            </w:r>
          </w:p>
          <w:p w14:paraId="1EB2911E" w14:textId="77777777" w:rsidR="00EE5860" w:rsidRPr="00441CD0" w:rsidRDefault="00EE5860" w:rsidP="00BB0E1F">
            <w:pPr>
              <w:pStyle w:val="TAC"/>
              <w:rPr>
                <w:lang w:val="sv-SE"/>
              </w:rPr>
            </w:pPr>
          </w:p>
          <w:p w14:paraId="4375F939" w14:textId="77777777" w:rsidR="00EE5860" w:rsidRPr="00441CD0" w:rsidRDefault="00EE5860" w:rsidP="00BB0E1F">
            <w:pPr>
              <w:pStyle w:val="TAC"/>
              <w:rPr>
                <w:lang w:val="sv-SE"/>
              </w:rPr>
            </w:pPr>
          </w:p>
          <w:p w14:paraId="1FE6EAEF" w14:textId="77777777" w:rsidR="00EE5860" w:rsidRPr="00441CD0" w:rsidRDefault="00EE5860" w:rsidP="00BB0E1F">
            <w:pPr>
              <w:pStyle w:val="TAC"/>
              <w:rPr>
                <w:lang w:val="sv-SE"/>
              </w:rPr>
            </w:pPr>
          </w:p>
          <w:p w14:paraId="78CF8386" w14:textId="77777777" w:rsidR="00EE5860" w:rsidRPr="00441CD0" w:rsidRDefault="00EE5860" w:rsidP="00BB0E1F">
            <w:pPr>
              <w:pStyle w:val="TAC"/>
              <w:rPr>
                <w:lang w:val="sv-SE"/>
              </w:rPr>
            </w:pPr>
          </w:p>
          <w:p w14:paraId="4BF5AE6E" w14:textId="77777777" w:rsidR="00EE5860" w:rsidRPr="00441CD0" w:rsidRDefault="00EE5860" w:rsidP="00BB0E1F">
            <w:pPr>
              <w:pStyle w:val="TAC"/>
              <w:rPr>
                <w:lang w:val="sv-SE"/>
              </w:rPr>
            </w:pPr>
          </w:p>
          <w:p w14:paraId="2B318A74" w14:textId="77777777" w:rsidR="00EE5860" w:rsidRPr="00441CD0" w:rsidRDefault="00EE5860" w:rsidP="00BB0E1F">
            <w:pPr>
              <w:pStyle w:val="TAC"/>
              <w:rPr>
                <w:lang w:val="sv-SE"/>
              </w:rPr>
            </w:pPr>
          </w:p>
          <w:p w14:paraId="26994B79" w14:textId="77777777" w:rsidR="00EE5860" w:rsidRPr="00441CD0" w:rsidRDefault="00EE5860" w:rsidP="00BB0E1F">
            <w:pPr>
              <w:pStyle w:val="TAC"/>
              <w:rPr>
                <w:lang w:val="sv-SE"/>
              </w:rPr>
            </w:pPr>
            <w:r w:rsidRPr="00441CD0">
              <w:rPr>
                <w:lang w:val="sv-SE"/>
              </w:rPr>
              <w:t>-</w:t>
            </w:r>
          </w:p>
          <w:p w14:paraId="61F137CC" w14:textId="77777777" w:rsidR="00EE5860" w:rsidRPr="00441CD0" w:rsidRDefault="00EE5860" w:rsidP="00BB0E1F">
            <w:pPr>
              <w:pStyle w:val="TAC"/>
              <w:rPr>
                <w:lang w:val="sv-SE"/>
              </w:rPr>
            </w:pPr>
          </w:p>
          <w:p w14:paraId="7DF67AF3" w14:textId="77777777" w:rsidR="00EE5860" w:rsidRPr="00441CD0" w:rsidRDefault="00EE5860" w:rsidP="00BB0E1F">
            <w:pPr>
              <w:pStyle w:val="TAC"/>
              <w:rPr>
                <w:lang w:val="sv-SE"/>
              </w:rPr>
            </w:pPr>
          </w:p>
          <w:p w14:paraId="73D7C76B" w14:textId="77777777" w:rsidR="00EE5860" w:rsidRPr="00441CD0" w:rsidRDefault="00EE5860" w:rsidP="00BB0E1F">
            <w:pPr>
              <w:pStyle w:val="TAC"/>
              <w:rPr>
                <w:lang w:val="sv-SE"/>
              </w:rPr>
            </w:pPr>
          </w:p>
          <w:p w14:paraId="380A398D" w14:textId="77777777" w:rsidR="00EE5860" w:rsidRPr="00441CD0" w:rsidRDefault="00EE5860" w:rsidP="00BB0E1F">
            <w:pPr>
              <w:pStyle w:val="TAC"/>
              <w:rPr>
                <w:lang w:val="sv-SE"/>
              </w:rPr>
            </w:pPr>
          </w:p>
          <w:p w14:paraId="7B4E9C6D" w14:textId="77777777" w:rsidR="00EE5860" w:rsidRPr="00441CD0" w:rsidRDefault="00EE5860" w:rsidP="00BB0E1F">
            <w:pPr>
              <w:pStyle w:val="TAC"/>
              <w:rPr>
                <w:lang w:val="sv-SE"/>
              </w:rPr>
            </w:pPr>
          </w:p>
          <w:p w14:paraId="11D4095F" w14:textId="77777777" w:rsidR="00EE5860" w:rsidRPr="00441CD0" w:rsidRDefault="00EE5860" w:rsidP="00BB0E1F">
            <w:pPr>
              <w:pStyle w:val="TAC"/>
              <w:rPr>
                <w:lang w:val="sv-SE"/>
              </w:rPr>
            </w:pPr>
          </w:p>
          <w:p w14:paraId="0E783A16" w14:textId="77777777" w:rsidR="00EE5860" w:rsidRPr="00441CD0" w:rsidRDefault="00EE5860" w:rsidP="00BB0E1F">
            <w:pPr>
              <w:pStyle w:val="TAC"/>
              <w:rPr>
                <w:lang w:val="x-non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tcPr>
          <w:p w14:paraId="355916CA" w14:textId="77777777" w:rsidR="00EE5860" w:rsidRPr="00441CD0" w:rsidRDefault="00EE5860" w:rsidP="00BB0E1F">
            <w:pPr>
              <w:pStyle w:val="TAC"/>
              <w:rPr>
                <w:lang w:val="de-DE"/>
              </w:rPr>
            </w:pPr>
          </w:p>
          <w:p w14:paraId="35CC1116" w14:textId="77777777" w:rsidR="00EE5860" w:rsidRPr="00441CD0" w:rsidRDefault="00EE5860" w:rsidP="00BB0E1F">
            <w:pPr>
              <w:pStyle w:val="TAC"/>
              <w:rPr>
                <w:lang w:val="de-DE"/>
              </w:rPr>
            </w:pPr>
          </w:p>
          <w:p w14:paraId="70B83A54" w14:textId="77777777" w:rsidR="00EE5860" w:rsidRDefault="00EE5860" w:rsidP="00BB0E1F">
            <w:pPr>
              <w:pStyle w:val="TAC"/>
              <w:rPr>
                <w:lang w:val="de-DE"/>
              </w:rPr>
            </w:pPr>
          </w:p>
          <w:p w14:paraId="360B7D17" w14:textId="77777777" w:rsidR="00051671" w:rsidRPr="00441CD0" w:rsidRDefault="00051671" w:rsidP="00BB0E1F">
            <w:pPr>
              <w:pStyle w:val="TAC"/>
              <w:rPr>
                <w:lang w:val="de-DE"/>
              </w:rPr>
            </w:pPr>
          </w:p>
          <w:p w14:paraId="66A29157" w14:textId="77777777" w:rsidR="00EE5860" w:rsidRPr="00441CD0" w:rsidRDefault="00EE5860" w:rsidP="00BB0E1F">
            <w:pPr>
              <w:pStyle w:val="TAC"/>
              <w:rPr>
                <w:lang w:val="sv-SE"/>
              </w:rPr>
            </w:pPr>
            <w:r w:rsidRPr="00441CD0">
              <w:rPr>
                <w:lang w:val="de-DE"/>
              </w:rPr>
              <w:t>X</w:t>
            </w:r>
          </w:p>
          <w:p w14:paraId="05AE94F2" w14:textId="77777777" w:rsidR="00EE5860" w:rsidRPr="00441CD0" w:rsidRDefault="00EE5860" w:rsidP="00BB0E1F">
            <w:pPr>
              <w:pStyle w:val="TAC"/>
              <w:rPr>
                <w:lang w:val="sv-SE"/>
              </w:rPr>
            </w:pPr>
          </w:p>
          <w:p w14:paraId="1594AF54" w14:textId="77777777" w:rsidR="00EE5860" w:rsidRPr="00441CD0" w:rsidRDefault="00EE5860" w:rsidP="00BB0E1F">
            <w:pPr>
              <w:pStyle w:val="TAC"/>
              <w:rPr>
                <w:lang w:val="sv-SE"/>
              </w:rPr>
            </w:pPr>
          </w:p>
          <w:p w14:paraId="0416F1D3" w14:textId="77777777" w:rsidR="00EE5860" w:rsidRPr="00441CD0" w:rsidRDefault="00EE5860" w:rsidP="00BB0E1F">
            <w:pPr>
              <w:pStyle w:val="TAC"/>
              <w:rPr>
                <w:lang w:val="sv-SE"/>
              </w:rPr>
            </w:pPr>
          </w:p>
          <w:p w14:paraId="7F47E9FD" w14:textId="77777777" w:rsidR="00EE5860" w:rsidRPr="00441CD0" w:rsidRDefault="00EE5860" w:rsidP="00BB0E1F">
            <w:pPr>
              <w:pStyle w:val="TAC"/>
              <w:rPr>
                <w:lang w:val="sv-SE"/>
              </w:rPr>
            </w:pPr>
          </w:p>
          <w:p w14:paraId="04E893E9" w14:textId="77777777" w:rsidR="00EE5860" w:rsidRPr="00441CD0" w:rsidRDefault="00EE5860" w:rsidP="00BB0E1F">
            <w:pPr>
              <w:pStyle w:val="TAC"/>
              <w:rPr>
                <w:lang w:val="sv-SE"/>
              </w:rPr>
            </w:pPr>
          </w:p>
          <w:p w14:paraId="697F1501" w14:textId="77777777" w:rsidR="00EE5860" w:rsidRPr="00441CD0" w:rsidRDefault="00EE5860" w:rsidP="00BB0E1F">
            <w:pPr>
              <w:pStyle w:val="TAC"/>
              <w:rPr>
                <w:lang w:val="sv-SE"/>
              </w:rPr>
            </w:pPr>
          </w:p>
          <w:p w14:paraId="4B55AC84" w14:textId="77777777" w:rsidR="00EE5860" w:rsidRPr="00441CD0" w:rsidRDefault="00EE5860" w:rsidP="00BB0E1F">
            <w:pPr>
              <w:pStyle w:val="TAC"/>
              <w:rPr>
                <w:lang w:val="sv-SE"/>
              </w:rPr>
            </w:pPr>
            <w:r w:rsidRPr="00441CD0">
              <w:rPr>
                <w:lang w:val="sv-SE"/>
              </w:rPr>
              <w:t>X</w:t>
            </w:r>
          </w:p>
          <w:p w14:paraId="30C82609" w14:textId="77777777" w:rsidR="00EE5860" w:rsidRPr="00441CD0" w:rsidRDefault="00EE5860" w:rsidP="00BB0E1F">
            <w:pPr>
              <w:pStyle w:val="TAC"/>
              <w:rPr>
                <w:lang w:val="sv-SE"/>
              </w:rPr>
            </w:pPr>
          </w:p>
          <w:p w14:paraId="0967F832" w14:textId="77777777" w:rsidR="00EE5860" w:rsidRPr="00441CD0" w:rsidRDefault="00EE5860" w:rsidP="00BB0E1F">
            <w:pPr>
              <w:pStyle w:val="TAC"/>
              <w:rPr>
                <w:lang w:val="sv-SE"/>
              </w:rPr>
            </w:pPr>
          </w:p>
          <w:p w14:paraId="74A9503B" w14:textId="77777777" w:rsidR="00EE5860" w:rsidRPr="00441CD0" w:rsidRDefault="00EE5860" w:rsidP="00BB0E1F">
            <w:pPr>
              <w:pStyle w:val="TAC"/>
              <w:rPr>
                <w:lang w:val="sv-SE"/>
              </w:rPr>
            </w:pPr>
          </w:p>
          <w:p w14:paraId="1E77DEDF" w14:textId="77777777" w:rsidR="00EE5860" w:rsidRPr="00441CD0" w:rsidRDefault="00EE5860" w:rsidP="00BB0E1F">
            <w:pPr>
              <w:pStyle w:val="TAC"/>
              <w:rPr>
                <w:lang w:val="sv-SE"/>
              </w:rPr>
            </w:pPr>
          </w:p>
          <w:p w14:paraId="77ADD92A" w14:textId="77777777" w:rsidR="00EE5860" w:rsidRPr="00441CD0" w:rsidRDefault="00EE5860" w:rsidP="00BB0E1F">
            <w:pPr>
              <w:pStyle w:val="TAC"/>
              <w:rPr>
                <w:lang w:val="sv-SE"/>
              </w:rPr>
            </w:pPr>
          </w:p>
          <w:p w14:paraId="63711D63" w14:textId="77777777" w:rsidR="00EE5860" w:rsidRPr="00441CD0" w:rsidRDefault="00EE5860" w:rsidP="00BB0E1F">
            <w:pPr>
              <w:pStyle w:val="TAC"/>
              <w:rPr>
                <w:lang w:val="sv-SE"/>
              </w:rPr>
            </w:pPr>
          </w:p>
          <w:p w14:paraId="058145FF" w14:textId="77777777" w:rsidR="00EE5860" w:rsidRPr="00441CD0" w:rsidRDefault="00EE5860" w:rsidP="00BB0E1F">
            <w:pPr>
              <w:pStyle w:val="TAC"/>
              <w:rPr>
                <w:lang w:val="x-none"/>
              </w:rPr>
            </w:pPr>
            <w:r w:rsidRPr="00441CD0">
              <w:rPr>
                <w:lang w:val="sv-SE"/>
              </w:rPr>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4B66F1BF" w14:textId="77777777" w:rsidR="00EE5860" w:rsidRPr="00441CD0" w:rsidRDefault="00EE5860" w:rsidP="00BB0E1F">
            <w:pPr>
              <w:pStyle w:val="TAC"/>
            </w:pPr>
            <w:r w:rsidRPr="00441CD0">
              <w:t>Measurement Information</w:t>
            </w:r>
          </w:p>
        </w:tc>
      </w:tr>
      <w:tr w:rsidR="00EE5860" w:rsidRPr="00441CD0" w14:paraId="51C7812E"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24556B50" w14:textId="77777777" w:rsidR="00EE5860" w:rsidRPr="00441CD0" w:rsidRDefault="00EE5860" w:rsidP="00BB0E1F">
            <w:pPr>
              <w:pStyle w:val="TAL"/>
            </w:pPr>
            <w:r w:rsidRPr="00441CD0">
              <w:t>Time Quota Mechanism</w:t>
            </w:r>
          </w:p>
        </w:tc>
        <w:tc>
          <w:tcPr>
            <w:tcW w:w="335" w:type="dxa"/>
            <w:gridSpan w:val="2"/>
            <w:tcBorders>
              <w:top w:val="single" w:sz="4" w:space="0" w:color="auto"/>
              <w:left w:val="single" w:sz="4" w:space="0" w:color="auto"/>
              <w:bottom w:val="single" w:sz="4" w:space="0" w:color="auto"/>
              <w:right w:val="single" w:sz="4" w:space="0" w:color="auto"/>
            </w:tcBorders>
            <w:hideMark/>
          </w:tcPr>
          <w:p w14:paraId="7C02A1D1"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0C06D341" w14:textId="77777777" w:rsidR="00EE5860" w:rsidRPr="00441CD0" w:rsidRDefault="00EE5860" w:rsidP="00BB0E1F">
            <w:pPr>
              <w:pStyle w:val="TAL"/>
              <w:rPr>
                <w:lang w:val="x-none"/>
              </w:rPr>
            </w:pPr>
            <w:r w:rsidRPr="00441CD0">
              <w:t>This IE shall be present if time-based measurement based on CTP or DTP needs to be modified.</w:t>
            </w:r>
          </w:p>
        </w:tc>
        <w:tc>
          <w:tcPr>
            <w:tcW w:w="370" w:type="dxa"/>
            <w:gridSpan w:val="2"/>
            <w:tcBorders>
              <w:top w:val="single" w:sz="4" w:space="0" w:color="auto"/>
              <w:left w:val="single" w:sz="4" w:space="0" w:color="auto"/>
              <w:bottom w:val="single" w:sz="4" w:space="0" w:color="auto"/>
              <w:right w:val="single" w:sz="4" w:space="0" w:color="auto"/>
            </w:tcBorders>
            <w:hideMark/>
          </w:tcPr>
          <w:p w14:paraId="7CE30FB2"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DDE0A83"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3A461E54"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2F065515"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0FAD4EE" w14:textId="77777777" w:rsidR="00EE5860" w:rsidRPr="00441CD0" w:rsidRDefault="00EE5860" w:rsidP="00BB0E1F">
            <w:pPr>
              <w:pStyle w:val="TAC"/>
            </w:pPr>
            <w:r w:rsidRPr="00441CD0">
              <w:t>Time Quota Mechanism</w:t>
            </w:r>
          </w:p>
        </w:tc>
      </w:tr>
      <w:tr w:rsidR="00EE5860" w:rsidRPr="00441CD0" w14:paraId="334BB6FF"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6DB3AFEE" w14:textId="77777777" w:rsidR="00EE5860" w:rsidRPr="00441CD0" w:rsidRDefault="00EE5860" w:rsidP="00BB0E1F">
            <w:pPr>
              <w:pStyle w:val="TAL"/>
            </w:pPr>
            <w:r w:rsidRPr="00441CD0">
              <w:lastRenderedPageBreak/>
              <w:t>Aggregated URRs</w:t>
            </w:r>
          </w:p>
        </w:tc>
        <w:tc>
          <w:tcPr>
            <w:tcW w:w="335" w:type="dxa"/>
            <w:gridSpan w:val="2"/>
            <w:tcBorders>
              <w:top w:val="single" w:sz="4" w:space="0" w:color="auto"/>
              <w:left w:val="single" w:sz="4" w:space="0" w:color="auto"/>
              <w:bottom w:val="single" w:sz="4" w:space="0" w:color="auto"/>
              <w:right w:val="single" w:sz="4" w:space="0" w:color="auto"/>
            </w:tcBorders>
            <w:hideMark/>
          </w:tcPr>
          <w:p w14:paraId="21711EB8"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tcPr>
          <w:p w14:paraId="0BB449FF" w14:textId="77777777" w:rsidR="00EE5860" w:rsidRPr="00441CD0" w:rsidRDefault="00EE5860" w:rsidP="00BB0E1F">
            <w:pPr>
              <w:pStyle w:val="TAL"/>
              <w:rPr>
                <w:lang w:val="x-none"/>
              </w:rPr>
            </w:pPr>
            <w:r w:rsidRPr="00441CD0">
              <w:t>This IE shall be included if the Aggregated URRs IE needs to be modified. See Table 7.5.2.4-2.</w:t>
            </w:r>
          </w:p>
          <w:p w14:paraId="1E876440" w14:textId="77777777" w:rsidR="00EE5860" w:rsidRPr="00441CD0" w:rsidRDefault="00EE5860" w:rsidP="00BB0E1F">
            <w:pPr>
              <w:pStyle w:val="TAL"/>
            </w:pPr>
          </w:p>
          <w:p w14:paraId="4B1DAFF5" w14:textId="77777777" w:rsidR="00EE5860" w:rsidRPr="00441CD0" w:rsidRDefault="00EE5860" w:rsidP="00BB0E1F">
            <w:pPr>
              <w:pStyle w:val="TAL"/>
              <w:rPr>
                <w:lang w:eastAsia="zh-CN"/>
              </w:rPr>
            </w:pPr>
            <w:r w:rsidRPr="00441CD0">
              <w:rPr>
                <w:lang w:eastAsia="zh-CN"/>
              </w:rPr>
              <w:t>Several IEs with the same IE type may be present to provision multiple aggregated URRs.</w:t>
            </w:r>
          </w:p>
          <w:p w14:paraId="4CF4397F" w14:textId="77777777" w:rsidR="00EE5860" w:rsidRPr="00441CD0" w:rsidRDefault="00EE5860" w:rsidP="00BB0E1F">
            <w:pPr>
              <w:pStyle w:val="TAL"/>
              <w:rPr>
                <w:lang w:eastAsia="zh-CN"/>
              </w:rPr>
            </w:pPr>
          </w:p>
          <w:p w14:paraId="504EA1C4" w14:textId="77777777" w:rsidR="00EE5860" w:rsidRPr="00441CD0" w:rsidRDefault="00EE5860" w:rsidP="00BB0E1F">
            <w:pPr>
              <w:pStyle w:val="TAL"/>
            </w:pPr>
            <w:r w:rsidRPr="00441CD0">
              <w:rPr>
                <w:lang w:eastAsia="zh-CN"/>
              </w:rPr>
              <w:t>When present, this IE shall provide the complete list of the aggregated URRs.</w:t>
            </w:r>
          </w:p>
        </w:tc>
        <w:tc>
          <w:tcPr>
            <w:tcW w:w="370" w:type="dxa"/>
            <w:gridSpan w:val="2"/>
            <w:tcBorders>
              <w:top w:val="single" w:sz="4" w:space="0" w:color="auto"/>
              <w:left w:val="single" w:sz="4" w:space="0" w:color="auto"/>
              <w:bottom w:val="single" w:sz="4" w:space="0" w:color="auto"/>
              <w:right w:val="single" w:sz="4" w:space="0" w:color="auto"/>
            </w:tcBorders>
            <w:hideMark/>
          </w:tcPr>
          <w:p w14:paraId="73A0B3DE"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721396A"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50A49BC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55F82BE1" w14:textId="77777777" w:rsidR="00EE5860" w:rsidRPr="00441CD0" w:rsidRDefault="00EE5860" w:rsidP="00BB0E1F">
            <w:pPr>
              <w:pStyle w:val="TAC"/>
            </w:pPr>
            <w:r w:rsidRPr="00441CD0">
              <w:rPr>
                <w:lang w:val="de-DE"/>
              </w:rPr>
              <w:t>-</w:t>
            </w:r>
          </w:p>
        </w:tc>
        <w:tc>
          <w:tcPr>
            <w:tcW w:w="1408" w:type="dxa"/>
            <w:gridSpan w:val="3"/>
            <w:tcBorders>
              <w:top w:val="single" w:sz="4" w:space="0" w:color="auto"/>
              <w:left w:val="single" w:sz="4" w:space="0" w:color="auto"/>
              <w:bottom w:val="single" w:sz="4" w:space="0" w:color="auto"/>
              <w:right w:val="single" w:sz="4" w:space="0" w:color="auto"/>
            </w:tcBorders>
            <w:hideMark/>
          </w:tcPr>
          <w:p w14:paraId="2CB83EBE" w14:textId="77777777" w:rsidR="00EE5860" w:rsidRPr="00441CD0" w:rsidRDefault="00EE5860" w:rsidP="00BB0E1F">
            <w:pPr>
              <w:pStyle w:val="TAC"/>
            </w:pPr>
            <w:r w:rsidRPr="00441CD0">
              <w:t>Aggregated URRs</w:t>
            </w:r>
          </w:p>
        </w:tc>
      </w:tr>
      <w:tr w:rsidR="00EE5860" w:rsidRPr="00441CD0" w14:paraId="38378AA1"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7AB82269" w14:textId="77777777" w:rsidR="00EE5860" w:rsidRPr="00441CD0" w:rsidRDefault="00EE5860" w:rsidP="00BB0E1F">
            <w:pPr>
              <w:pStyle w:val="TAL"/>
            </w:pPr>
            <w:r w:rsidRPr="00441CD0">
              <w:t>FAR ID for Quota Action</w:t>
            </w:r>
          </w:p>
        </w:tc>
        <w:tc>
          <w:tcPr>
            <w:tcW w:w="336" w:type="dxa"/>
            <w:gridSpan w:val="2"/>
            <w:tcBorders>
              <w:top w:val="single" w:sz="4" w:space="0" w:color="auto"/>
              <w:left w:val="single" w:sz="4" w:space="0" w:color="auto"/>
              <w:bottom w:val="single" w:sz="4" w:space="0" w:color="auto"/>
              <w:right w:val="single" w:sz="4" w:space="0" w:color="auto"/>
            </w:tcBorders>
            <w:hideMark/>
          </w:tcPr>
          <w:p w14:paraId="050D04D1" w14:textId="77777777" w:rsidR="00EE5860" w:rsidRPr="00441CD0" w:rsidRDefault="00EE5860" w:rsidP="00BB0E1F">
            <w:pPr>
              <w:pStyle w:val="TAL"/>
              <w:jc w:val="center"/>
              <w:rPr>
                <w:szCs w:val="18"/>
                <w:lang w:val="de-DE"/>
              </w:rPr>
            </w:pPr>
            <w:r w:rsidRPr="00441CD0">
              <w:rPr>
                <w:szCs w:val="18"/>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5F7E8457" w14:textId="77777777" w:rsidR="00EE5860" w:rsidRPr="00441CD0" w:rsidRDefault="00EE5860" w:rsidP="00BB0E1F">
            <w:pPr>
              <w:pStyle w:val="TAL"/>
              <w:rPr>
                <w:lang w:val="x-none"/>
              </w:rPr>
            </w:pPr>
            <w:r w:rsidRPr="00441CD0">
              <w:t>This IE shall be present if the FAR ID for Quota Action IE needs to be modified. This IE may be present if the Volume Quota IE or the Time Quota IE or Event Quota IE is newly provisioned in the URR and the UP Function indicated support of the Quota Action.</w:t>
            </w:r>
          </w:p>
          <w:p w14:paraId="13A7E336" w14:textId="402D066C" w:rsidR="00EE5860" w:rsidRPr="00441CD0" w:rsidRDefault="00EE5860" w:rsidP="00BB0E1F">
            <w:pPr>
              <w:pStyle w:val="TAL"/>
            </w:pPr>
            <w:r w:rsidRPr="00441CD0">
              <w:t>When present, it shall contain the identifier of the substitute FAR the UP function shall apply, for the traffic associated to this URR, when exhausting any of these quotas. See NOTE 1</w:t>
            </w:r>
            <w:r w:rsidR="00455CE0">
              <w:t>, NOTE 2</w:t>
            </w:r>
            <w:r w:rsidRPr="00441CD0">
              <w:t xml:space="preserve">. </w:t>
            </w:r>
          </w:p>
        </w:tc>
        <w:tc>
          <w:tcPr>
            <w:tcW w:w="370" w:type="dxa"/>
            <w:gridSpan w:val="2"/>
            <w:tcBorders>
              <w:top w:val="single" w:sz="4" w:space="0" w:color="auto"/>
              <w:left w:val="single" w:sz="4" w:space="0" w:color="auto"/>
              <w:bottom w:val="single" w:sz="4" w:space="0" w:color="auto"/>
              <w:right w:val="single" w:sz="4" w:space="0" w:color="auto"/>
            </w:tcBorders>
            <w:hideMark/>
          </w:tcPr>
          <w:p w14:paraId="2AC44DC9" w14:textId="77777777" w:rsidR="00EE5860" w:rsidRPr="00441CD0" w:rsidRDefault="00EE5860" w:rsidP="00BB0E1F">
            <w:pPr>
              <w:pStyle w:val="TAC"/>
            </w:pPr>
            <w:r w:rsidRPr="00441CD0">
              <w:rPr>
                <w:lang w:val="sv-SE"/>
              </w:rPr>
              <w:t>-</w:t>
            </w:r>
          </w:p>
        </w:tc>
        <w:tc>
          <w:tcPr>
            <w:tcW w:w="370" w:type="dxa"/>
            <w:gridSpan w:val="2"/>
            <w:tcBorders>
              <w:top w:val="single" w:sz="4" w:space="0" w:color="auto"/>
              <w:left w:val="single" w:sz="4" w:space="0" w:color="auto"/>
              <w:bottom w:val="single" w:sz="4" w:space="0" w:color="auto"/>
              <w:right w:val="single" w:sz="4" w:space="0" w:color="auto"/>
            </w:tcBorders>
            <w:hideMark/>
          </w:tcPr>
          <w:p w14:paraId="47E8D037"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988B0A9" w14:textId="77777777" w:rsidR="00EE5860" w:rsidRPr="00441CD0" w:rsidRDefault="00EE5860" w:rsidP="00BB0E1F">
            <w:pPr>
              <w:pStyle w:val="TAC"/>
            </w:pPr>
            <w:r w:rsidRPr="00441CD0">
              <w:t>X</w:t>
            </w:r>
          </w:p>
        </w:tc>
        <w:tc>
          <w:tcPr>
            <w:tcW w:w="370" w:type="dxa"/>
            <w:gridSpan w:val="2"/>
            <w:tcBorders>
              <w:top w:val="single" w:sz="4" w:space="0" w:color="auto"/>
              <w:left w:val="single" w:sz="4" w:space="0" w:color="auto"/>
              <w:bottom w:val="single" w:sz="4" w:space="0" w:color="auto"/>
              <w:right w:val="single" w:sz="4" w:space="0" w:color="auto"/>
            </w:tcBorders>
            <w:hideMark/>
          </w:tcPr>
          <w:p w14:paraId="1BEE25B4" w14:textId="77777777" w:rsidR="00EE5860" w:rsidRPr="00441CD0" w:rsidRDefault="00EE5860" w:rsidP="00BB0E1F">
            <w:pPr>
              <w:pStyle w:val="TAC"/>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A2929DC" w14:textId="77777777" w:rsidR="00EE5860" w:rsidRPr="00441CD0" w:rsidRDefault="00EE5860" w:rsidP="00BB0E1F">
            <w:pPr>
              <w:pStyle w:val="TAC"/>
            </w:pPr>
            <w:r w:rsidRPr="00441CD0">
              <w:t>FAR ID</w:t>
            </w:r>
          </w:p>
        </w:tc>
      </w:tr>
      <w:tr w:rsidR="00EE5860" w:rsidRPr="00441CD0" w14:paraId="0CC1E5E1" w14:textId="77777777" w:rsidTr="00BB0E1F">
        <w:trPr>
          <w:gridAfter w:val="1"/>
          <w:wAfter w:w="41" w:type="dxa"/>
          <w:jc w:val="center"/>
        </w:trPr>
        <w:tc>
          <w:tcPr>
            <w:tcW w:w="1555" w:type="dxa"/>
            <w:gridSpan w:val="2"/>
            <w:tcBorders>
              <w:top w:val="single" w:sz="4" w:space="0" w:color="auto"/>
              <w:left w:val="single" w:sz="4" w:space="0" w:color="auto"/>
              <w:bottom w:val="single" w:sz="4" w:space="0" w:color="auto"/>
              <w:right w:val="single" w:sz="4" w:space="0" w:color="auto"/>
            </w:tcBorders>
            <w:hideMark/>
          </w:tcPr>
          <w:p w14:paraId="45CE14AF" w14:textId="77777777" w:rsidR="00EE5860" w:rsidRPr="00441CD0" w:rsidRDefault="00EE5860" w:rsidP="00BB0E1F">
            <w:pPr>
              <w:pStyle w:val="TAL"/>
            </w:pPr>
            <w:r w:rsidRPr="00441CD0">
              <w:t>Ethernet Inactivity Timer</w:t>
            </w:r>
          </w:p>
        </w:tc>
        <w:tc>
          <w:tcPr>
            <w:tcW w:w="335" w:type="dxa"/>
            <w:gridSpan w:val="2"/>
            <w:tcBorders>
              <w:top w:val="single" w:sz="4" w:space="0" w:color="auto"/>
              <w:left w:val="single" w:sz="4" w:space="0" w:color="auto"/>
              <w:bottom w:val="single" w:sz="4" w:space="0" w:color="auto"/>
              <w:right w:val="single" w:sz="4" w:space="0" w:color="auto"/>
            </w:tcBorders>
            <w:hideMark/>
          </w:tcPr>
          <w:p w14:paraId="0DFC6162" w14:textId="77777777" w:rsidR="00EE5860" w:rsidRPr="00441CD0" w:rsidRDefault="00EE5860" w:rsidP="00BB0E1F">
            <w:pPr>
              <w:pStyle w:val="TAL"/>
              <w:jc w:val="center"/>
              <w:rPr>
                <w:szCs w:val="18"/>
                <w:lang w:val="de-DE"/>
              </w:rPr>
            </w:pPr>
            <w:r w:rsidRPr="00441CD0">
              <w:rPr>
                <w:szCs w:val="18"/>
                <w:lang w:val="de-DE"/>
              </w:rPr>
              <w:t>C</w:t>
            </w:r>
          </w:p>
        </w:tc>
        <w:tc>
          <w:tcPr>
            <w:tcW w:w="4661" w:type="dxa"/>
            <w:gridSpan w:val="2"/>
            <w:tcBorders>
              <w:top w:val="single" w:sz="4" w:space="0" w:color="auto"/>
              <w:left w:val="single" w:sz="4" w:space="0" w:color="auto"/>
              <w:bottom w:val="single" w:sz="4" w:space="0" w:color="auto"/>
              <w:right w:val="single" w:sz="4" w:space="0" w:color="auto"/>
            </w:tcBorders>
            <w:hideMark/>
          </w:tcPr>
          <w:p w14:paraId="26309DFB" w14:textId="77777777" w:rsidR="00EE5860" w:rsidRPr="00441CD0" w:rsidRDefault="00EE5860" w:rsidP="00BB0E1F">
            <w:pPr>
              <w:pStyle w:val="TAL"/>
              <w:rPr>
                <w:lang w:val="x-none"/>
              </w:rPr>
            </w:pPr>
            <w:r w:rsidRPr="00441CD0">
              <w:t>This IE shall be present if the Ethernet Inactivity Timer needs to be modified. When present, it shall contain the duration of the Ethernet inactivity period.</w:t>
            </w:r>
          </w:p>
        </w:tc>
        <w:tc>
          <w:tcPr>
            <w:tcW w:w="370" w:type="dxa"/>
            <w:gridSpan w:val="2"/>
            <w:tcBorders>
              <w:top w:val="single" w:sz="4" w:space="0" w:color="auto"/>
              <w:left w:val="single" w:sz="4" w:space="0" w:color="auto"/>
              <w:bottom w:val="single" w:sz="4" w:space="0" w:color="auto"/>
              <w:right w:val="single" w:sz="4" w:space="0" w:color="auto"/>
            </w:tcBorders>
            <w:hideMark/>
          </w:tcPr>
          <w:p w14:paraId="3229748F"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7B696BA3"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6533651" w14:textId="77777777" w:rsidR="00EE5860" w:rsidRPr="00441CD0" w:rsidRDefault="00EE5860" w:rsidP="00BB0E1F">
            <w:pPr>
              <w:pStyle w:val="TAC"/>
            </w:pPr>
            <w:r w:rsidRPr="00441CD0">
              <w:t>-</w:t>
            </w:r>
          </w:p>
        </w:tc>
        <w:tc>
          <w:tcPr>
            <w:tcW w:w="370" w:type="dxa"/>
            <w:gridSpan w:val="2"/>
            <w:tcBorders>
              <w:top w:val="single" w:sz="4" w:space="0" w:color="auto"/>
              <w:left w:val="single" w:sz="4" w:space="0" w:color="auto"/>
              <w:bottom w:val="single" w:sz="4" w:space="0" w:color="auto"/>
              <w:right w:val="single" w:sz="4" w:space="0" w:color="auto"/>
            </w:tcBorders>
            <w:hideMark/>
          </w:tcPr>
          <w:p w14:paraId="11577CB2" w14:textId="77777777" w:rsidR="00EE5860" w:rsidRPr="00441CD0" w:rsidRDefault="00EE5860" w:rsidP="00BB0E1F">
            <w:pPr>
              <w:pStyle w:val="TAC"/>
            </w:pPr>
            <w:r w:rsidRPr="00441CD0">
              <w:t>X</w:t>
            </w:r>
          </w:p>
        </w:tc>
        <w:tc>
          <w:tcPr>
            <w:tcW w:w="1408" w:type="dxa"/>
            <w:gridSpan w:val="3"/>
            <w:tcBorders>
              <w:top w:val="single" w:sz="4" w:space="0" w:color="auto"/>
              <w:left w:val="single" w:sz="4" w:space="0" w:color="auto"/>
              <w:bottom w:val="single" w:sz="4" w:space="0" w:color="auto"/>
              <w:right w:val="single" w:sz="4" w:space="0" w:color="auto"/>
            </w:tcBorders>
            <w:hideMark/>
          </w:tcPr>
          <w:p w14:paraId="64578623" w14:textId="77777777" w:rsidR="00EE5860" w:rsidRPr="00441CD0" w:rsidRDefault="00EE5860" w:rsidP="00BB0E1F">
            <w:pPr>
              <w:pStyle w:val="TAC"/>
            </w:pPr>
            <w:r w:rsidRPr="00441CD0">
              <w:t>Ethernet Inactivity Timer</w:t>
            </w:r>
          </w:p>
        </w:tc>
      </w:tr>
      <w:tr w:rsidR="00EE5860" w:rsidRPr="00441CD0" w14:paraId="6FBDD9A5"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059C9134" w14:textId="77777777" w:rsidR="00EE5860" w:rsidRPr="00441CD0" w:rsidRDefault="00EE5860" w:rsidP="00BB0E1F">
            <w:pPr>
              <w:pStyle w:val="TAL"/>
              <w:rPr>
                <w:lang w:val="sv-SE"/>
              </w:rPr>
            </w:pPr>
            <w:r w:rsidRPr="00441CD0">
              <w:rPr>
                <w:lang w:val="sv-SE"/>
              </w:rPr>
              <w:t>Additional Monitoring Time</w:t>
            </w:r>
          </w:p>
        </w:tc>
        <w:tc>
          <w:tcPr>
            <w:tcW w:w="336" w:type="dxa"/>
            <w:gridSpan w:val="2"/>
            <w:tcBorders>
              <w:top w:val="single" w:sz="4" w:space="0" w:color="auto"/>
              <w:left w:val="single" w:sz="4" w:space="0" w:color="auto"/>
              <w:bottom w:val="single" w:sz="4" w:space="0" w:color="auto"/>
              <w:right w:val="single" w:sz="4" w:space="0" w:color="auto"/>
            </w:tcBorders>
            <w:hideMark/>
          </w:tcPr>
          <w:p w14:paraId="627B2EA9" w14:textId="77777777" w:rsidR="00EE5860" w:rsidRPr="00441CD0" w:rsidRDefault="00EE5860" w:rsidP="00BB0E1F">
            <w:pPr>
              <w:pStyle w:val="TAL"/>
              <w:jc w:val="center"/>
              <w:rPr>
                <w:szCs w:val="18"/>
                <w:lang w:val="de-DE"/>
              </w:rPr>
            </w:pPr>
            <w:r w:rsidRPr="00441CD0">
              <w:rPr>
                <w:szCs w:val="18"/>
                <w:lang w:val="de-DE"/>
              </w:rPr>
              <w:t>O</w:t>
            </w:r>
          </w:p>
        </w:tc>
        <w:tc>
          <w:tcPr>
            <w:tcW w:w="4661" w:type="dxa"/>
            <w:gridSpan w:val="2"/>
            <w:tcBorders>
              <w:top w:val="single" w:sz="4" w:space="0" w:color="auto"/>
              <w:left w:val="single" w:sz="4" w:space="0" w:color="auto"/>
              <w:bottom w:val="single" w:sz="4" w:space="0" w:color="auto"/>
              <w:right w:val="single" w:sz="4" w:space="0" w:color="auto"/>
            </w:tcBorders>
            <w:hideMark/>
          </w:tcPr>
          <w:p w14:paraId="2ABA0122" w14:textId="77777777" w:rsidR="00EE5860" w:rsidRPr="00441CD0" w:rsidRDefault="00EE5860" w:rsidP="00BB0E1F">
            <w:pPr>
              <w:pStyle w:val="TAL"/>
              <w:rPr>
                <w:lang w:val="x-none"/>
              </w:rPr>
            </w:pPr>
            <w:r w:rsidRPr="00441CD0">
              <w:t>This IE shall be present if the additional Monitoring Time needs to be modified. When present, this IE shall contain the time at which the UP function shall re-apply the volume or time or event threshold/quota. See Table</w:t>
            </w:r>
            <w:r>
              <w:t> </w:t>
            </w:r>
            <w:r w:rsidRPr="00441CD0">
              <w:t>7.5.2.4-3.</w:t>
            </w:r>
          </w:p>
          <w:p w14:paraId="3CCA32DE" w14:textId="77777777" w:rsidR="00EE5860" w:rsidRPr="00441CD0" w:rsidRDefault="00EE5860" w:rsidP="00BB0E1F">
            <w:pPr>
              <w:pStyle w:val="TAL"/>
              <w:rPr>
                <w:lang w:val="sv-SE"/>
              </w:rPr>
            </w:pPr>
            <w:r w:rsidRPr="00441CD0">
              <w:rPr>
                <w:lang w:val="en-US"/>
              </w:rPr>
              <w:t>The CP function shall provide the full set of Additional Monitoring Times IE(s). The UP function shall replace any Additional Monitoring Times IE(s) provisioned earlier by the new set of received IE(s).</w:t>
            </w:r>
          </w:p>
        </w:tc>
        <w:tc>
          <w:tcPr>
            <w:tcW w:w="370" w:type="dxa"/>
            <w:gridSpan w:val="2"/>
            <w:tcBorders>
              <w:top w:val="single" w:sz="4" w:space="0" w:color="auto"/>
              <w:left w:val="single" w:sz="4" w:space="0" w:color="auto"/>
              <w:bottom w:val="single" w:sz="4" w:space="0" w:color="auto"/>
              <w:right w:val="single" w:sz="4" w:space="0" w:color="auto"/>
            </w:tcBorders>
            <w:hideMark/>
          </w:tcPr>
          <w:p w14:paraId="340E4D5C"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23BA8CAE"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46B3A2E9" w14:textId="77777777" w:rsidR="00EE5860" w:rsidRPr="00441CD0" w:rsidRDefault="00EE5860" w:rsidP="00BB0E1F">
            <w:pPr>
              <w:pStyle w:val="TAC"/>
              <w:rPr>
                <w:lang w:val="sv-SE"/>
              </w:rPr>
            </w:pPr>
            <w:r w:rsidRPr="00441CD0">
              <w:rPr>
                <w:lang w:val="sv-SE"/>
              </w:rPr>
              <w:t>X</w:t>
            </w:r>
          </w:p>
        </w:tc>
        <w:tc>
          <w:tcPr>
            <w:tcW w:w="370" w:type="dxa"/>
            <w:gridSpan w:val="2"/>
            <w:tcBorders>
              <w:top w:val="single" w:sz="4" w:space="0" w:color="auto"/>
              <w:left w:val="single" w:sz="4" w:space="0" w:color="auto"/>
              <w:bottom w:val="single" w:sz="4" w:space="0" w:color="auto"/>
              <w:right w:val="single" w:sz="4" w:space="0" w:color="auto"/>
            </w:tcBorders>
            <w:hideMark/>
          </w:tcPr>
          <w:p w14:paraId="747DAB38" w14:textId="77777777" w:rsidR="00EE5860" w:rsidRPr="00441CD0" w:rsidRDefault="00EE5860" w:rsidP="00BB0E1F">
            <w:pPr>
              <w:pStyle w:val="TAC"/>
              <w:rPr>
                <w:lang w:val="sv-SE"/>
              </w:rPr>
            </w:pPr>
            <w:r w:rsidRPr="00441CD0">
              <w:rPr>
                <w:lang w:val="sv-SE"/>
              </w:rPr>
              <w:t>X</w:t>
            </w:r>
          </w:p>
        </w:tc>
        <w:tc>
          <w:tcPr>
            <w:tcW w:w="1416" w:type="dxa"/>
            <w:gridSpan w:val="3"/>
            <w:tcBorders>
              <w:top w:val="single" w:sz="4" w:space="0" w:color="auto"/>
              <w:left w:val="single" w:sz="4" w:space="0" w:color="auto"/>
              <w:bottom w:val="single" w:sz="4" w:space="0" w:color="auto"/>
              <w:right w:val="single" w:sz="4" w:space="0" w:color="auto"/>
            </w:tcBorders>
            <w:hideMark/>
          </w:tcPr>
          <w:p w14:paraId="141E76BC" w14:textId="77777777" w:rsidR="00EE5860" w:rsidRPr="00441CD0" w:rsidRDefault="00EE5860" w:rsidP="00BB0E1F">
            <w:pPr>
              <w:pStyle w:val="TAC"/>
              <w:rPr>
                <w:lang w:val="sv-SE"/>
              </w:rPr>
            </w:pPr>
            <w:r w:rsidRPr="00441CD0">
              <w:rPr>
                <w:lang w:val="sv-SE"/>
              </w:rPr>
              <w:t>Additional Monitoring Time</w:t>
            </w:r>
          </w:p>
        </w:tc>
      </w:tr>
      <w:tr w:rsidR="00EE5860" w:rsidRPr="00441CD0" w14:paraId="29F8090E" w14:textId="77777777" w:rsidTr="00BB0E1F">
        <w:trPr>
          <w:gridBefore w:val="1"/>
          <w:wBefore w:w="31"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53767E" w14:textId="77777777" w:rsidR="00EE5860" w:rsidRPr="00441CD0" w:rsidRDefault="00EE5860" w:rsidP="00BB0E1F">
            <w:pPr>
              <w:pStyle w:val="TAL"/>
              <w:rPr>
                <w:lang w:val="sv-SE"/>
              </w:rPr>
            </w:pPr>
            <w:r w:rsidRPr="00441CD0">
              <w:rPr>
                <w:lang w:val="fr-FR"/>
              </w:rPr>
              <w:t>Number of Reports</w:t>
            </w:r>
          </w:p>
        </w:tc>
        <w:tc>
          <w:tcPr>
            <w:tcW w:w="336" w:type="dxa"/>
            <w:gridSpan w:val="2"/>
            <w:tcBorders>
              <w:top w:val="single" w:sz="4" w:space="0" w:color="auto"/>
              <w:left w:val="single" w:sz="4" w:space="0" w:color="auto"/>
              <w:bottom w:val="single" w:sz="4" w:space="0" w:color="auto"/>
              <w:right w:val="single" w:sz="4" w:space="0" w:color="auto"/>
            </w:tcBorders>
          </w:tcPr>
          <w:p w14:paraId="59F59ACF" w14:textId="77777777" w:rsidR="00EE5860" w:rsidRPr="00441CD0" w:rsidRDefault="00EE5860" w:rsidP="00BB0E1F">
            <w:pPr>
              <w:pStyle w:val="TAL"/>
              <w:jc w:val="center"/>
              <w:rPr>
                <w:szCs w:val="18"/>
                <w:lang w:val="de-DE"/>
              </w:rPr>
            </w:pPr>
            <w:r w:rsidRPr="00441CD0">
              <w:rPr>
                <w:szCs w:val="18"/>
                <w:lang w:val="fr-FR"/>
              </w:rPr>
              <w:t>O</w:t>
            </w:r>
          </w:p>
        </w:tc>
        <w:tc>
          <w:tcPr>
            <w:tcW w:w="4661" w:type="dxa"/>
            <w:gridSpan w:val="2"/>
            <w:tcBorders>
              <w:top w:val="single" w:sz="4" w:space="0" w:color="auto"/>
              <w:left w:val="single" w:sz="4" w:space="0" w:color="auto"/>
              <w:bottom w:val="single" w:sz="4" w:space="0" w:color="auto"/>
              <w:right w:val="single" w:sz="4" w:space="0" w:color="auto"/>
            </w:tcBorders>
          </w:tcPr>
          <w:p w14:paraId="3E40EBA3" w14:textId="77777777" w:rsidR="00EE5860" w:rsidRPr="00441CD0" w:rsidRDefault="00EE5860" w:rsidP="00BB0E1F">
            <w:pPr>
              <w:pStyle w:val="TAL"/>
              <w:rPr>
                <w:lang w:val="fr-FR"/>
              </w:rPr>
            </w:pPr>
            <w:r w:rsidRPr="00441CD0">
              <w:rPr>
                <w:lang w:val="fr-FR"/>
              </w:rPr>
              <w:t>This IE may be present if the Number of Reports need to be changed. When present, it shall indicate the number of usage reports to be generated by the URR. See also clauses</w:t>
            </w:r>
            <w:r>
              <w:rPr>
                <w:lang w:val="fr-FR"/>
              </w:rPr>
              <w:t> </w:t>
            </w:r>
            <w:r w:rsidRPr="00441CD0">
              <w:rPr>
                <w:lang w:val="fr-FR"/>
              </w:rPr>
              <w:t>5.2.2.2.1 and 5.2.2.3.1.</w:t>
            </w:r>
          </w:p>
        </w:tc>
        <w:tc>
          <w:tcPr>
            <w:tcW w:w="370" w:type="dxa"/>
            <w:gridSpan w:val="2"/>
            <w:tcBorders>
              <w:top w:val="single" w:sz="4" w:space="0" w:color="auto"/>
              <w:left w:val="single" w:sz="4" w:space="0" w:color="auto"/>
              <w:bottom w:val="single" w:sz="4" w:space="0" w:color="auto"/>
              <w:right w:val="single" w:sz="4" w:space="0" w:color="auto"/>
            </w:tcBorders>
          </w:tcPr>
          <w:p w14:paraId="5B9CB065"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2527E6EA"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06D258C8" w14:textId="77777777" w:rsidR="00EE5860" w:rsidRPr="00441CD0" w:rsidRDefault="00EE5860" w:rsidP="00BB0E1F">
            <w:pPr>
              <w:pStyle w:val="TAC"/>
              <w:rPr>
                <w:lang w:val="sv-SE"/>
              </w:rPr>
            </w:pPr>
            <w:r w:rsidRPr="00441CD0">
              <w:rPr>
                <w:lang w:val="fr-FR"/>
              </w:rPr>
              <w:t>X</w:t>
            </w:r>
          </w:p>
        </w:tc>
        <w:tc>
          <w:tcPr>
            <w:tcW w:w="370" w:type="dxa"/>
            <w:gridSpan w:val="2"/>
            <w:tcBorders>
              <w:top w:val="single" w:sz="4" w:space="0" w:color="auto"/>
              <w:left w:val="single" w:sz="4" w:space="0" w:color="auto"/>
              <w:bottom w:val="single" w:sz="4" w:space="0" w:color="auto"/>
              <w:right w:val="single" w:sz="4" w:space="0" w:color="auto"/>
            </w:tcBorders>
          </w:tcPr>
          <w:p w14:paraId="4EA4A5DB" w14:textId="77777777" w:rsidR="00EE5860" w:rsidRPr="00441CD0" w:rsidRDefault="00EE5860" w:rsidP="00BB0E1F">
            <w:pPr>
              <w:pStyle w:val="TAC"/>
              <w:rPr>
                <w:lang w:val="sv-SE"/>
              </w:rPr>
            </w:pPr>
            <w:r w:rsidRPr="00441CD0">
              <w:rPr>
                <w:lang w:val="de-DE"/>
              </w:rPr>
              <w:t>X</w:t>
            </w:r>
          </w:p>
        </w:tc>
        <w:tc>
          <w:tcPr>
            <w:tcW w:w="1416" w:type="dxa"/>
            <w:gridSpan w:val="3"/>
            <w:tcBorders>
              <w:top w:val="single" w:sz="4" w:space="0" w:color="auto"/>
              <w:left w:val="single" w:sz="4" w:space="0" w:color="auto"/>
              <w:bottom w:val="single" w:sz="4" w:space="0" w:color="auto"/>
              <w:right w:val="single" w:sz="4" w:space="0" w:color="auto"/>
            </w:tcBorders>
            <w:vAlign w:val="center"/>
          </w:tcPr>
          <w:p w14:paraId="1D7B9B0D" w14:textId="77777777" w:rsidR="00EE5860" w:rsidRPr="00441CD0" w:rsidRDefault="00EE5860" w:rsidP="00BB0E1F">
            <w:pPr>
              <w:pStyle w:val="TAC"/>
              <w:rPr>
                <w:lang w:val="sv-SE"/>
              </w:rPr>
            </w:pPr>
            <w:r w:rsidRPr="00441CD0">
              <w:rPr>
                <w:lang w:val="fr-FR"/>
              </w:rPr>
              <w:t>Number of Reports</w:t>
            </w:r>
          </w:p>
        </w:tc>
      </w:tr>
      <w:tr w:rsidR="00EE5860" w:rsidRPr="00441CD0" w14:paraId="707B55F1" w14:textId="77777777" w:rsidTr="00BB0E1F">
        <w:trPr>
          <w:gridAfter w:val="1"/>
          <w:wAfter w:w="41" w:type="dxa"/>
          <w:jc w:val="center"/>
        </w:trPr>
        <w:tc>
          <w:tcPr>
            <w:tcW w:w="9439" w:type="dxa"/>
            <w:gridSpan w:val="17"/>
            <w:tcBorders>
              <w:top w:val="single" w:sz="4" w:space="0" w:color="auto"/>
              <w:left w:val="single" w:sz="4" w:space="0" w:color="auto"/>
              <w:bottom w:val="single" w:sz="4" w:space="0" w:color="auto"/>
              <w:right w:val="single" w:sz="4" w:space="0" w:color="auto"/>
            </w:tcBorders>
            <w:hideMark/>
          </w:tcPr>
          <w:p w14:paraId="2F1A4129" w14:textId="74DD5C53" w:rsidR="00EE5860" w:rsidRDefault="00EE5860" w:rsidP="00BB0E1F">
            <w:pPr>
              <w:pStyle w:val="TAN"/>
            </w:pPr>
            <w:r w:rsidRPr="00441CD0">
              <w:t>NOTE 1:</w:t>
            </w:r>
            <w:r w:rsidRPr="00441CD0">
              <w:tab/>
              <w:t xml:space="preserve">The substitute FAR used when exhausting a Volume Quota or Time Quota may be set to drop the packets or redirect the traffic towards a redirect destination as specified in </w:t>
            </w:r>
            <w:r w:rsidR="00415C19" w:rsidRPr="00441CD0">
              <w:t>clause</w:t>
            </w:r>
            <w:r w:rsidR="00415C19">
              <w:t> </w:t>
            </w:r>
            <w:r w:rsidR="00415C19" w:rsidRPr="00441CD0">
              <w:t>5</w:t>
            </w:r>
            <w:r w:rsidRPr="00441CD0">
              <w:t>.4.7.</w:t>
            </w:r>
          </w:p>
          <w:p w14:paraId="2B8034EE" w14:textId="2D801DC5" w:rsidR="00455CE0" w:rsidRPr="00441CD0" w:rsidRDefault="00455CE0" w:rsidP="00BB0E1F">
            <w:pPr>
              <w:pStyle w:val="TAN"/>
              <w:rPr>
                <w:lang w:val="x-none"/>
              </w:rPr>
            </w:pPr>
            <w:r>
              <w:t>NOTE 2:</w:t>
            </w:r>
            <w:r>
              <w:tab/>
              <w:t>If the FAR as indicated in the FAR ID for Quota Action is removed after being provisioned, the UP function shall behave as if the FAR ID for Quota Action is not provisioned and shall apply the default behaviour per local configuration when the quota is exhausted.</w:t>
            </w:r>
          </w:p>
        </w:tc>
      </w:tr>
      <w:bookmarkEnd w:id="4335"/>
    </w:tbl>
    <w:p w14:paraId="469CE354" w14:textId="77777777" w:rsidR="00EE5860" w:rsidRPr="00441CD0" w:rsidRDefault="00EE5860" w:rsidP="00EE5860">
      <w:pPr>
        <w:rPr>
          <w:lang w:val="x-none"/>
        </w:rPr>
      </w:pPr>
    </w:p>
    <w:p w14:paraId="0BC9F332" w14:textId="77777777" w:rsidR="00EE5860" w:rsidRPr="00441CD0" w:rsidRDefault="00EE5860" w:rsidP="00EE5860">
      <w:pPr>
        <w:pStyle w:val="Heading4"/>
        <w:rPr>
          <w:lang w:val="x-none" w:eastAsia="zh-CN"/>
        </w:rPr>
      </w:pPr>
      <w:bookmarkStart w:id="4337" w:name="_Toc19717303"/>
      <w:bookmarkStart w:id="4338" w:name="_Toc27490797"/>
      <w:bookmarkStart w:id="4339" w:name="_Toc27557090"/>
      <w:bookmarkStart w:id="4340" w:name="_Toc27724007"/>
      <w:bookmarkStart w:id="4341" w:name="_Toc36031079"/>
      <w:bookmarkStart w:id="4342" w:name="_Toc36042999"/>
      <w:bookmarkStart w:id="4343" w:name="_Toc36814324"/>
      <w:bookmarkStart w:id="4344" w:name="_Toc44689180"/>
      <w:bookmarkStart w:id="4345" w:name="_Toc44923934"/>
      <w:bookmarkStart w:id="4346" w:name="_Toc51860904"/>
      <w:bookmarkStart w:id="4347" w:name="_Toc57930675"/>
      <w:bookmarkStart w:id="4348" w:name="_Toc57931305"/>
      <w:bookmarkStart w:id="4349" w:name="_Toc160974431"/>
      <w:r w:rsidRPr="00441CD0">
        <w:t>7.5.4.5</w:t>
      </w:r>
      <w:r w:rsidRPr="00441CD0">
        <w:tab/>
        <w:t>Update QER IE within PFCP Session Modification Request</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5D838B4C" w14:textId="77777777" w:rsidR="00EE5860" w:rsidRPr="00441CD0" w:rsidRDefault="00EE5860" w:rsidP="00EE5860">
      <w:r w:rsidRPr="00441CD0">
        <w:t xml:space="preserve">The </w:t>
      </w:r>
      <w:r w:rsidRPr="00441CD0">
        <w:rPr>
          <w:lang w:val="en-US"/>
        </w:rPr>
        <w:t>Update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7.5.4.5-1</w:t>
      </w:r>
      <w:r w:rsidRPr="00441CD0">
        <w:rPr>
          <w:lang w:eastAsia="ja-JP"/>
        </w:rPr>
        <w:t>.</w:t>
      </w:r>
    </w:p>
    <w:p w14:paraId="1A83BD0D" w14:textId="77777777" w:rsidR="00EE5860" w:rsidRPr="00441CD0" w:rsidRDefault="00EE5860" w:rsidP="00EE5860">
      <w:pPr>
        <w:pStyle w:val="TH"/>
        <w:rPr>
          <w:lang w:val="en-US"/>
        </w:rPr>
      </w:pPr>
      <w:r w:rsidRPr="00441CD0">
        <w:t>Table 7.5.4.5-</w:t>
      </w:r>
      <w:r w:rsidRPr="00441CD0">
        <w:rPr>
          <w:lang w:val="en-US"/>
        </w:rPr>
        <w:t>1</w:t>
      </w:r>
      <w:r w:rsidRPr="00441CD0">
        <w:t>: Update QER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B9A288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F8586A" w14:textId="77777777" w:rsidR="00EE5860" w:rsidRPr="00441CD0" w:rsidRDefault="00EE5860" w:rsidP="00BB0E1F">
            <w:pPr>
              <w:pStyle w:val="TAL"/>
              <w:rPr>
                <w:lang w:val="x-none"/>
              </w:rPr>
            </w:pPr>
            <w:bookmarkStart w:id="4350" w:name="MCCQCTEMPBM_0000010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64B94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7254379" w14:textId="77777777" w:rsidR="00EE5860" w:rsidRPr="00441CD0" w:rsidRDefault="00EE5860" w:rsidP="00BB0E1F">
            <w:pPr>
              <w:pStyle w:val="TAC"/>
            </w:pPr>
            <w:r w:rsidRPr="00441CD0">
              <w:rPr>
                <w:lang w:val="fr-FR"/>
              </w:rPr>
              <w:t xml:space="preserve">Update QER IE Type = 14 </w:t>
            </w:r>
            <w:r w:rsidRPr="00441CD0">
              <w:t>(decimal</w:t>
            </w:r>
            <w:r w:rsidRPr="00441CD0">
              <w:rPr>
                <w:lang w:val="fr-FR"/>
              </w:rPr>
              <w:t>)</w:t>
            </w:r>
          </w:p>
        </w:tc>
      </w:tr>
      <w:tr w:rsidR="00EE5860" w:rsidRPr="00441CD0" w14:paraId="75C77F2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411F6B9"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032E0B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E3873A" w14:textId="77777777" w:rsidR="00EE5860" w:rsidRPr="00441CD0" w:rsidRDefault="00EE5860" w:rsidP="00BB0E1F">
            <w:pPr>
              <w:pStyle w:val="TAC"/>
            </w:pPr>
            <w:r w:rsidRPr="00441CD0">
              <w:t>Length = n</w:t>
            </w:r>
          </w:p>
        </w:tc>
      </w:tr>
      <w:tr w:rsidR="00EE5860" w:rsidRPr="00441CD0" w14:paraId="6800F9F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16504A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B6F8735"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0A2B34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C3900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57942B6" w14:textId="77777777" w:rsidR="00EE5860" w:rsidRPr="00441CD0" w:rsidRDefault="00EE5860" w:rsidP="00BB0E1F">
            <w:pPr>
              <w:pStyle w:val="TAH"/>
            </w:pPr>
            <w:r w:rsidRPr="00441CD0">
              <w:t>IE Type</w:t>
            </w:r>
          </w:p>
        </w:tc>
      </w:tr>
      <w:tr w:rsidR="00EE5860" w:rsidRPr="00441CD0" w14:paraId="39AD4E0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883A4D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D5764D5"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CC416F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9B20EE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EF2491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FEC139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EB9307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1865666" w14:textId="77777777" w:rsidR="00EE5860" w:rsidRPr="00441CD0" w:rsidRDefault="00EE5860" w:rsidP="00BB0E1F">
            <w:pPr>
              <w:spacing w:after="0"/>
              <w:rPr>
                <w:rFonts w:ascii="Arial" w:hAnsi="Arial"/>
                <w:b/>
                <w:sz w:val="18"/>
                <w:lang w:val="x-none"/>
              </w:rPr>
            </w:pPr>
          </w:p>
        </w:tc>
      </w:tr>
      <w:tr w:rsidR="00EE5860" w:rsidRPr="00441CD0" w14:paraId="5620F51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896A374" w14:textId="77777777" w:rsidR="00EE5860" w:rsidRPr="00441CD0" w:rsidRDefault="00EE5860" w:rsidP="00BB0E1F">
            <w:pPr>
              <w:pStyle w:val="TAL"/>
            </w:pPr>
            <w:r w:rsidRPr="00441CD0">
              <w:rPr>
                <w:szCs w:val="18"/>
                <w:lang w:val="de-DE"/>
              </w:rPr>
              <w:lastRenderedPageBreak/>
              <w:t>QER ID</w:t>
            </w:r>
          </w:p>
        </w:tc>
        <w:tc>
          <w:tcPr>
            <w:tcW w:w="336" w:type="dxa"/>
            <w:tcBorders>
              <w:top w:val="single" w:sz="4" w:space="0" w:color="auto"/>
              <w:left w:val="single" w:sz="4" w:space="0" w:color="auto"/>
              <w:bottom w:val="single" w:sz="4" w:space="0" w:color="auto"/>
              <w:right w:val="single" w:sz="4" w:space="0" w:color="auto"/>
            </w:tcBorders>
            <w:hideMark/>
          </w:tcPr>
          <w:p w14:paraId="5609753A"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43E314FA" w14:textId="77777777" w:rsidR="00EE5860" w:rsidRPr="00441CD0" w:rsidRDefault="00EE5860" w:rsidP="00BB0E1F">
            <w:pPr>
              <w:pStyle w:val="TAL"/>
            </w:pPr>
            <w:r w:rsidRPr="00441CD0">
              <w:t>This IE shall uniquely identify the QER among all the QRs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79A88BA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02F896"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0767D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227524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98D8B2C" w14:textId="77777777" w:rsidR="00EE5860" w:rsidRPr="00441CD0" w:rsidRDefault="00EE5860" w:rsidP="00BB0E1F">
            <w:pPr>
              <w:pStyle w:val="TAC"/>
            </w:pPr>
            <w:r w:rsidRPr="00441CD0">
              <w:t>QER ID</w:t>
            </w:r>
          </w:p>
        </w:tc>
      </w:tr>
      <w:tr w:rsidR="00EE5860" w:rsidRPr="00441CD0" w14:paraId="0B887B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6778F4" w14:textId="77777777" w:rsidR="00EE5860" w:rsidRPr="00441CD0" w:rsidRDefault="00EE5860" w:rsidP="00BB0E1F">
            <w:pPr>
              <w:pStyle w:val="TAL"/>
            </w:pPr>
            <w:r w:rsidRPr="00441CD0">
              <w:t xml:space="preserve">QER </w:t>
            </w:r>
            <w:r w:rsidRPr="00441CD0">
              <w:rPr>
                <w:lang w:val="de-DE"/>
              </w:rPr>
              <w:t>C</w:t>
            </w:r>
            <w:r w:rsidRPr="00441CD0">
              <w:t>orrelation ID</w:t>
            </w:r>
          </w:p>
        </w:tc>
        <w:tc>
          <w:tcPr>
            <w:tcW w:w="336" w:type="dxa"/>
            <w:tcBorders>
              <w:top w:val="single" w:sz="4" w:space="0" w:color="auto"/>
              <w:left w:val="single" w:sz="4" w:space="0" w:color="auto"/>
              <w:bottom w:val="single" w:sz="4" w:space="0" w:color="auto"/>
              <w:right w:val="single" w:sz="4" w:space="0" w:color="auto"/>
            </w:tcBorders>
            <w:hideMark/>
          </w:tcPr>
          <w:p w14:paraId="2197F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5EDDA347" w14:textId="77777777" w:rsidR="00EE5860" w:rsidRPr="00441CD0" w:rsidRDefault="00EE5860" w:rsidP="00BB0E1F">
            <w:pPr>
              <w:pStyle w:val="TAL"/>
              <w:rPr>
                <w:lang w:val="x-none"/>
              </w:rPr>
            </w:pPr>
            <w:r w:rsidRPr="00441CD0">
              <w:t>This IE shall be present if the QER correlation ID in this QER needs to be modified.</w:t>
            </w:r>
          </w:p>
          <w:p w14:paraId="77CDC3FD"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2BE4C20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F3C5B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F56C3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44D57F"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hideMark/>
          </w:tcPr>
          <w:p w14:paraId="3CBF2202" w14:textId="77777777" w:rsidR="00EE5860" w:rsidRPr="00441CD0" w:rsidRDefault="00EE5860" w:rsidP="00BB0E1F">
            <w:pPr>
              <w:pStyle w:val="TAC"/>
            </w:pPr>
            <w:r w:rsidRPr="00441CD0">
              <w:t>QER Correlation ID</w:t>
            </w:r>
          </w:p>
        </w:tc>
      </w:tr>
      <w:tr w:rsidR="00EE5860" w:rsidRPr="00441CD0" w14:paraId="15EAAB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DF2B546" w14:textId="77777777" w:rsidR="00EE5860" w:rsidRPr="00441CD0" w:rsidRDefault="00EE5860" w:rsidP="00BB0E1F">
            <w:pPr>
              <w:pStyle w:val="TAL"/>
            </w:pPr>
            <w:r w:rsidRPr="00441CD0">
              <w:rPr>
                <w:rFonts w:cs="Arial"/>
                <w:szCs w:val="18"/>
                <w:lang w:eastAsia="zh-CN"/>
              </w:rPr>
              <w:t xml:space="preserve">Gate </w:t>
            </w:r>
            <w:r w:rsidRPr="00441CD0">
              <w:rPr>
                <w:rFonts w:cs="Arial"/>
                <w:szCs w:val="18"/>
                <w:lang w:val="de-DE" w:eastAsia="zh-CN"/>
              </w:rPr>
              <w:t>S</w:t>
            </w:r>
            <w:r w:rsidRPr="00441CD0">
              <w:rPr>
                <w:rFonts w:cs="Arial"/>
                <w:szCs w:val="18"/>
                <w:lang w:eastAsia="zh-CN"/>
              </w:rPr>
              <w:t>tatus</w:t>
            </w:r>
          </w:p>
        </w:tc>
        <w:tc>
          <w:tcPr>
            <w:tcW w:w="336" w:type="dxa"/>
            <w:tcBorders>
              <w:top w:val="single" w:sz="4" w:space="0" w:color="auto"/>
              <w:left w:val="single" w:sz="4" w:space="0" w:color="auto"/>
              <w:bottom w:val="single" w:sz="4" w:space="0" w:color="auto"/>
              <w:right w:val="single" w:sz="4" w:space="0" w:color="auto"/>
            </w:tcBorders>
            <w:hideMark/>
          </w:tcPr>
          <w:p w14:paraId="33210144" w14:textId="77777777" w:rsidR="00EE5860" w:rsidRPr="00441CD0" w:rsidRDefault="00EE5860" w:rsidP="00BB0E1F">
            <w:pPr>
              <w:pStyle w:val="TAL"/>
              <w:jc w:val="center"/>
              <w:rPr>
                <w:rFonts w:eastAsia="SimSun"/>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43A6872" w14:textId="77777777" w:rsidR="00EE5860" w:rsidRPr="00441CD0" w:rsidRDefault="00EE5860" w:rsidP="00BB0E1F">
            <w:pPr>
              <w:pStyle w:val="TAL"/>
              <w:rPr>
                <w:lang w:val="en-US"/>
              </w:rPr>
            </w:pPr>
            <w:r w:rsidRPr="00441CD0">
              <w:t xml:space="preserve">This IE shall be present if the Gate Status needs to be modified. When present, it shall indicate whether the packets </w:t>
            </w:r>
            <w:r w:rsidRPr="00441CD0">
              <w:rPr>
                <w:rFonts w:eastAsia="Batang"/>
                <w:lang w:eastAsia="ko-KR"/>
              </w:rPr>
              <w:t xml:space="preserve">are allowed to be forwarded </w:t>
            </w:r>
            <w:r w:rsidRPr="00441CD0">
              <w:t>(the gate is open) or shall be discarded (the gate is closed) in the uplink and/or downlink directions.</w:t>
            </w:r>
          </w:p>
          <w:p w14:paraId="1FC58F9E" w14:textId="77777777" w:rsidR="00EE5860" w:rsidRPr="00441CD0" w:rsidRDefault="00EE5860" w:rsidP="00BB0E1F">
            <w:pPr>
              <w:pStyle w:val="TAL"/>
              <w:rPr>
                <w:lang w:val="de-D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9236EB2"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F5A9BB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215DC9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BBD079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DD816AC" w14:textId="77777777" w:rsidR="00EE5860" w:rsidRPr="00441CD0" w:rsidRDefault="00EE5860" w:rsidP="00BB0E1F">
            <w:pPr>
              <w:pStyle w:val="TAC"/>
            </w:pPr>
            <w:r w:rsidRPr="00441CD0">
              <w:t>Gate Status</w:t>
            </w:r>
          </w:p>
        </w:tc>
      </w:tr>
      <w:tr w:rsidR="00EE5860" w:rsidRPr="00441CD0" w14:paraId="5C95B8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6D0F06A" w14:textId="77777777" w:rsidR="00EE5860" w:rsidRPr="00441CD0" w:rsidRDefault="00EE5860" w:rsidP="00BB0E1F">
            <w:pPr>
              <w:pStyle w:val="TAL"/>
              <w:rPr>
                <w:rFonts w:cs="Arial"/>
                <w:szCs w:val="18"/>
                <w:lang w:eastAsia="zh-CN"/>
              </w:rPr>
            </w:pPr>
            <w:r w:rsidRPr="00441CD0">
              <w:t xml:space="preserve">Maximum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78A4014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6D0DFEC" w14:textId="77777777" w:rsidR="00EE5860" w:rsidRPr="00441CD0" w:rsidRDefault="00EE5860" w:rsidP="00BB0E1F">
            <w:pPr>
              <w:pStyle w:val="TAL"/>
              <w:rPr>
                <w:lang w:val="x-none" w:eastAsia="zh-CN"/>
              </w:rPr>
            </w:pPr>
            <w:r w:rsidRPr="00441CD0">
              <w:t xml:space="preserve">This IE shall be present if an MBR </w:t>
            </w:r>
            <w:r w:rsidRPr="00441CD0">
              <w:rPr>
                <w:lang w:eastAsia="zh-CN"/>
              </w:rPr>
              <w:t>enforcement action applied to packets matching this PDR need to be modified.</w:t>
            </w:r>
          </w:p>
          <w:p w14:paraId="562B3B52" w14:textId="77777777" w:rsidR="00EE5860" w:rsidRPr="00441CD0" w:rsidRDefault="00EE5860" w:rsidP="00BB0E1F">
            <w:pPr>
              <w:pStyle w:val="TAL"/>
            </w:pPr>
            <w:r w:rsidRPr="00441CD0">
              <w:t>When present, this IE shall indicate the uplink and/or downlink maximum bit rate to be enforced for packets matching the PDR.</w:t>
            </w:r>
          </w:p>
          <w:p w14:paraId="538FA9C8" w14:textId="77777777" w:rsidR="00EE5860" w:rsidRPr="00441CD0" w:rsidRDefault="00EE5860" w:rsidP="00BB0E1F">
            <w:pPr>
              <w:pStyle w:val="TAL"/>
            </w:pPr>
          </w:p>
          <w:p w14:paraId="49713433" w14:textId="77777777" w:rsidR="00EE5860" w:rsidRPr="00441CD0" w:rsidRDefault="00EE5860" w:rsidP="00BB0E1F">
            <w:pPr>
              <w:pStyle w:val="TAL"/>
            </w:pPr>
            <w:r w:rsidRPr="00441CD0">
              <w:t>For EPC, this IE may be set to the value of:</w:t>
            </w:r>
          </w:p>
          <w:p w14:paraId="16EC5A80" w14:textId="77777777" w:rsidR="00EE5860" w:rsidRPr="00441CD0" w:rsidRDefault="00EE5860" w:rsidP="00BB0E1F">
            <w:pPr>
              <w:pStyle w:val="TAL"/>
              <w:ind w:left="633" w:hanging="349"/>
            </w:pPr>
            <w:r w:rsidRPr="00441CD0">
              <w:rPr>
                <w:lang w:val="en-US"/>
              </w:rPr>
              <w:t>-</w:t>
            </w:r>
            <w:r w:rsidRPr="00441CD0">
              <w:rPr>
                <w:lang w:val="en-US"/>
              </w:rPr>
              <w:tab/>
            </w:r>
            <w:r w:rsidRPr="00441CD0">
              <w:t>the APN-AMBR, for a QER that is referenced by all the PDRs of the non-GBR bearers of a PDN connection;</w:t>
            </w:r>
          </w:p>
          <w:p w14:paraId="0458AF67" w14:textId="77777777" w:rsidR="00EE5860" w:rsidRPr="00441CD0" w:rsidRDefault="00EE5860" w:rsidP="00BB0E1F">
            <w:pPr>
              <w:pStyle w:val="TAL"/>
              <w:ind w:left="633" w:hanging="349"/>
            </w:pPr>
            <w:r w:rsidRPr="00441CD0">
              <w:rPr>
                <w:lang w:val="en-US"/>
              </w:rPr>
              <w:t>-</w:t>
            </w:r>
            <w:r w:rsidRPr="00441CD0">
              <w:rPr>
                <w:lang w:val="en-US"/>
              </w:rPr>
              <w:tab/>
            </w:r>
            <w:r w:rsidRPr="00441CD0">
              <w:t>the TDF session MBR, for a QER that is referenced by all the PDRs of a TDF session;</w:t>
            </w:r>
          </w:p>
          <w:p w14:paraId="594DC028" w14:textId="77777777" w:rsidR="00EE5860" w:rsidRPr="00441CD0" w:rsidRDefault="00EE5860" w:rsidP="00BB0E1F">
            <w:pPr>
              <w:pStyle w:val="TAL"/>
              <w:ind w:left="633" w:hanging="349"/>
            </w:pPr>
            <w:r w:rsidRPr="00441CD0">
              <w:rPr>
                <w:lang w:val="en-US"/>
              </w:rPr>
              <w:t>-</w:t>
            </w:r>
            <w:r w:rsidRPr="00441CD0">
              <w:rPr>
                <w:lang w:val="en-US"/>
              </w:rPr>
              <w:tab/>
            </w:r>
            <w:r w:rsidRPr="00441CD0">
              <w:t>the bearer MBR, for a QER that is referenced by all the PDRs of a bearer;</w:t>
            </w:r>
          </w:p>
          <w:p w14:paraId="16D1B226"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05AC19B3" w14:textId="77777777" w:rsidR="00EE5860" w:rsidRPr="00441CD0" w:rsidRDefault="00EE5860" w:rsidP="00BB0E1F"/>
          <w:p w14:paraId="36629CDA" w14:textId="77777777" w:rsidR="00EE5860" w:rsidRPr="00441CD0" w:rsidRDefault="00EE5860" w:rsidP="00BB0E1F">
            <w:pPr>
              <w:pStyle w:val="TAL"/>
            </w:pPr>
            <w:r w:rsidRPr="00441CD0">
              <w:t>For 5GC, this IE may be set to the value of:</w:t>
            </w:r>
          </w:p>
          <w:p w14:paraId="00283336" w14:textId="77777777" w:rsidR="00EE5860" w:rsidRPr="00441CD0" w:rsidRDefault="00EE5860" w:rsidP="00BB0E1F">
            <w:pPr>
              <w:pStyle w:val="TAL"/>
              <w:ind w:left="633" w:hanging="349"/>
            </w:pPr>
            <w:r w:rsidRPr="00441CD0">
              <w:rPr>
                <w:lang w:val="en-US"/>
              </w:rPr>
              <w:t>-</w:t>
            </w:r>
            <w:r w:rsidRPr="00441CD0">
              <w:rPr>
                <w:lang w:val="en-US"/>
              </w:rPr>
              <w:tab/>
            </w:r>
            <w:r w:rsidRPr="00441CD0">
              <w:t>the Session-AMBR, for a QER that is referenced by all the PDRs of the non-GBR QoS flows of a PDU session;</w:t>
            </w:r>
          </w:p>
          <w:p w14:paraId="21415431"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MBR, for a QER that is referenced by all the PDRs of a QoS Flow;</w:t>
            </w:r>
          </w:p>
          <w:p w14:paraId="6247B0C5" w14:textId="77777777" w:rsidR="00EE5860" w:rsidRPr="00441CD0" w:rsidRDefault="00EE5860" w:rsidP="00BB0E1F">
            <w:pPr>
              <w:pStyle w:val="TAL"/>
              <w:ind w:left="633" w:hanging="349"/>
            </w:pPr>
            <w:r w:rsidRPr="00441CD0">
              <w:rPr>
                <w:lang w:val="en-US"/>
              </w:rPr>
              <w:t>-</w:t>
            </w:r>
            <w:r w:rsidRPr="00441CD0">
              <w:rPr>
                <w:lang w:val="en-US"/>
              </w:rPr>
              <w:tab/>
            </w:r>
            <w:r w:rsidRPr="00441CD0">
              <w:t>the SDF MBR, for a QER that is referenced by all the PDRs of a SDF.</w:t>
            </w:r>
          </w:p>
          <w:p w14:paraId="73555D0A" w14:textId="77777777" w:rsidR="00EE5860" w:rsidRPr="00441CD0" w:rsidRDefault="00EE5860" w:rsidP="00BB0E1F">
            <w:pPr>
              <w:pStyle w:val="TAL"/>
              <w:ind w:left="633" w:hanging="349"/>
            </w:pPr>
          </w:p>
          <w:p w14:paraId="2CDF42EB"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0C16F5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7DA0D8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34617C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0A6943"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6174E583" w14:textId="77777777" w:rsidR="00EE5860" w:rsidRPr="00441CD0" w:rsidRDefault="00EE5860" w:rsidP="00BB0E1F">
            <w:pPr>
              <w:pStyle w:val="TAC"/>
            </w:pPr>
            <w:r w:rsidRPr="00441CD0">
              <w:t>MBR</w:t>
            </w:r>
          </w:p>
        </w:tc>
      </w:tr>
      <w:tr w:rsidR="00EE5860" w:rsidRPr="00441CD0" w14:paraId="20A573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6E4D408" w14:textId="77777777" w:rsidR="00EE5860" w:rsidRPr="00441CD0" w:rsidRDefault="00EE5860" w:rsidP="00BB0E1F">
            <w:pPr>
              <w:pStyle w:val="TAL"/>
            </w:pPr>
            <w:r w:rsidRPr="00441CD0">
              <w:t xml:space="preserve">Guaranteed </w:t>
            </w:r>
            <w:r w:rsidRPr="00441CD0">
              <w:rPr>
                <w:lang w:val="sv-SE"/>
              </w:rPr>
              <w:t>B</w:t>
            </w:r>
            <w:r w:rsidRPr="00441CD0">
              <w:t>itrate</w:t>
            </w:r>
          </w:p>
        </w:tc>
        <w:tc>
          <w:tcPr>
            <w:tcW w:w="336" w:type="dxa"/>
            <w:tcBorders>
              <w:top w:val="single" w:sz="4" w:space="0" w:color="auto"/>
              <w:left w:val="single" w:sz="4" w:space="0" w:color="auto"/>
              <w:bottom w:val="single" w:sz="4" w:space="0" w:color="auto"/>
              <w:right w:val="single" w:sz="4" w:space="0" w:color="auto"/>
            </w:tcBorders>
            <w:hideMark/>
          </w:tcPr>
          <w:p w14:paraId="43A738F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41DB9D" w14:textId="77777777" w:rsidR="00EE5860" w:rsidRPr="00441CD0" w:rsidRDefault="00EE5860" w:rsidP="00BB0E1F">
            <w:pPr>
              <w:pStyle w:val="TAL"/>
              <w:rPr>
                <w:lang w:val="x-none"/>
              </w:rPr>
            </w:pPr>
            <w:r w:rsidRPr="00441CD0">
              <w:t xml:space="preserve">This IE shall be present if a GBR </w:t>
            </w:r>
            <w:r w:rsidRPr="00441CD0">
              <w:rPr>
                <w:lang w:eastAsia="zh-CN"/>
              </w:rPr>
              <w:t xml:space="preserve">authorization to packets matching this PDR needs to be modified. </w:t>
            </w:r>
            <w:r w:rsidRPr="00441CD0">
              <w:t>When present, this IE shall indicate the authorized uplink and/or downlink guaranteed bit rate.</w:t>
            </w:r>
          </w:p>
          <w:p w14:paraId="5692D520" w14:textId="77777777" w:rsidR="00EE5860" w:rsidRPr="00441CD0" w:rsidRDefault="00EE5860" w:rsidP="00BB0E1F">
            <w:pPr>
              <w:pStyle w:val="TAL"/>
            </w:pPr>
          </w:p>
          <w:p w14:paraId="5A070437" w14:textId="77777777" w:rsidR="00EE5860" w:rsidRPr="00441CD0" w:rsidRDefault="00EE5860" w:rsidP="00BB0E1F">
            <w:pPr>
              <w:pStyle w:val="TAL"/>
            </w:pPr>
            <w:r w:rsidRPr="00441CD0">
              <w:t>This IE may be set to the value of:</w:t>
            </w:r>
          </w:p>
          <w:p w14:paraId="5A39A43F" w14:textId="77777777" w:rsidR="00EE5860" w:rsidRPr="00441CD0" w:rsidRDefault="00EE5860" w:rsidP="00BB0E1F">
            <w:pPr>
              <w:pStyle w:val="TAL"/>
              <w:ind w:left="633" w:hanging="349"/>
            </w:pPr>
            <w:r w:rsidRPr="00441CD0">
              <w:rPr>
                <w:lang w:val="en-US"/>
              </w:rPr>
              <w:t>-</w:t>
            </w:r>
            <w:r w:rsidRPr="00441CD0">
              <w:rPr>
                <w:lang w:val="en-US"/>
              </w:rPr>
              <w:tab/>
            </w:r>
            <w:r w:rsidRPr="00441CD0">
              <w:t>the aggregate GBR, for a QER that is referenced by all the PDRs of a GBR bearer;</w:t>
            </w:r>
          </w:p>
          <w:p w14:paraId="705EDECC" w14:textId="77777777" w:rsidR="00EE5860" w:rsidRPr="00441CD0" w:rsidRDefault="00EE5860" w:rsidP="00BB0E1F">
            <w:pPr>
              <w:pStyle w:val="TAL"/>
              <w:ind w:left="633" w:hanging="349"/>
            </w:pPr>
            <w:r w:rsidRPr="00441CD0">
              <w:rPr>
                <w:lang w:val="en-US"/>
              </w:rPr>
              <w:t>-</w:t>
            </w:r>
            <w:r w:rsidRPr="00441CD0">
              <w:rPr>
                <w:lang w:val="en-US"/>
              </w:rPr>
              <w:tab/>
            </w:r>
            <w:r w:rsidRPr="00441CD0">
              <w:t>the QoS Flow GBR, for a QER that is referenced by all the PDRs of a QoS Flow (for 5GC);</w:t>
            </w:r>
          </w:p>
          <w:p w14:paraId="0296371E" w14:textId="77777777" w:rsidR="00EE5860" w:rsidRPr="00441CD0" w:rsidRDefault="00EE5860" w:rsidP="00BB0E1F">
            <w:pPr>
              <w:pStyle w:val="TAL"/>
              <w:ind w:left="633" w:hanging="349"/>
            </w:pPr>
            <w:r w:rsidRPr="00441CD0">
              <w:rPr>
                <w:lang w:val="en-US"/>
              </w:rPr>
              <w:t>-</w:t>
            </w:r>
            <w:r w:rsidRPr="00441CD0">
              <w:rPr>
                <w:lang w:val="en-US"/>
              </w:rPr>
              <w:tab/>
            </w:r>
            <w:r w:rsidRPr="00441CD0">
              <w:t>the SDF GBR, for a QER that is referenced by all the PDRs of a SDF.</w:t>
            </w:r>
          </w:p>
          <w:p w14:paraId="57CD28E1" w14:textId="77777777" w:rsidR="00EE5860" w:rsidRPr="00441CD0" w:rsidRDefault="00EE5860" w:rsidP="00BB0E1F">
            <w:pPr>
              <w:pStyle w:val="TAL"/>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74A6154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28C52D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51CA9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8D67C5D"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6DF6E5" w14:textId="77777777" w:rsidR="00EE5860" w:rsidRPr="00441CD0" w:rsidRDefault="00EE5860" w:rsidP="00BB0E1F">
            <w:pPr>
              <w:pStyle w:val="TAC"/>
            </w:pPr>
            <w:r w:rsidRPr="00441CD0">
              <w:t>GBR</w:t>
            </w:r>
          </w:p>
        </w:tc>
      </w:tr>
      <w:tr w:rsidR="00EE5860" w:rsidRPr="00441CD0" w14:paraId="5E8808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6480EF5" w14:textId="77777777" w:rsidR="00EE5860" w:rsidRPr="00441CD0" w:rsidRDefault="00EE5860" w:rsidP="00BB0E1F">
            <w:pPr>
              <w:pStyle w:val="TAL"/>
            </w:pPr>
            <w:r w:rsidRPr="00441CD0">
              <w:t>Packet Rate</w:t>
            </w:r>
          </w:p>
        </w:tc>
        <w:tc>
          <w:tcPr>
            <w:tcW w:w="336" w:type="dxa"/>
            <w:tcBorders>
              <w:top w:val="single" w:sz="4" w:space="0" w:color="auto"/>
              <w:left w:val="single" w:sz="4" w:space="0" w:color="auto"/>
              <w:bottom w:val="single" w:sz="4" w:space="0" w:color="auto"/>
              <w:right w:val="single" w:sz="4" w:space="0" w:color="auto"/>
            </w:tcBorders>
            <w:hideMark/>
          </w:tcPr>
          <w:p w14:paraId="157281C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4E89E28" w14:textId="77777777" w:rsidR="00EE5860" w:rsidRPr="00441CD0" w:rsidRDefault="00EE5860" w:rsidP="00BB0E1F">
            <w:pPr>
              <w:pStyle w:val="TAL"/>
              <w:rPr>
                <w:lang w:val="x-none"/>
              </w:rPr>
            </w:pPr>
            <w:r w:rsidRPr="00441CD0">
              <w:t xml:space="preserve">This IE shall be present if a Packet Rate </w:t>
            </w:r>
            <w:r w:rsidRPr="00441CD0">
              <w:rPr>
                <w:lang w:eastAsia="zh-CN"/>
              </w:rPr>
              <w:t>enforcement action (in terms of number of packets per time interval) need to be modified for packets matching this PD</w:t>
            </w:r>
            <w:r w:rsidRPr="00441CD0">
              <w:t xml:space="preserve">R. </w:t>
            </w:r>
          </w:p>
        </w:tc>
        <w:tc>
          <w:tcPr>
            <w:tcW w:w="370" w:type="dxa"/>
            <w:tcBorders>
              <w:top w:val="single" w:sz="4" w:space="0" w:color="auto"/>
              <w:left w:val="single" w:sz="4" w:space="0" w:color="auto"/>
              <w:bottom w:val="single" w:sz="4" w:space="0" w:color="auto"/>
              <w:right w:val="single" w:sz="4" w:space="0" w:color="auto"/>
            </w:tcBorders>
            <w:hideMark/>
          </w:tcPr>
          <w:p w14:paraId="4B08449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73C297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0EFD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C1BAC49" w14:textId="77777777" w:rsidR="00EE5860" w:rsidRPr="00441CD0" w:rsidRDefault="00EE5860" w:rsidP="00BB0E1F">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3CAD46F5" w14:textId="77777777" w:rsidR="00EE5860" w:rsidRPr="00441CD0" w:rsidRDefault="00EE5860" w:rsidP="00BB0E1F">
            <w:pPr>
              <w:pStyle w:val="TAC"/>
              <w:rPr>
                <w:lang w:val="x-none"/>
              </w:rPr>
            </w:pPr>
            <w:r w:rsidRPr="00441CD0">
              <w:t>Packet Rate</w:t>
            </w:r>
          </w:p>
        </w:tc>
      </w:tr>
      <w:tr w:rsidR="00EE5860" w:rsidRPr="00441CD0" w14:paraId="473D9D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3AA063C" w14:textId="77777777" w:rsidR="00EE5860" w:rsidRPr="00441CD0" w:rsidRDefault="00EE5860" w:rsidP="00BB0E1F">
            <w:pPr>
              <w:pStyle w:val="TAL"/>
            </w:pPr>
            <w:r w:rsidRPr="00441CD0">
              <w:t>DL Flow Level Marking</w:t>
            </w:r>
          </w:p>
        </w:tc>
        <w:tc>
          <w:tcPr>
            <w:tcW w:w="336" w:type="dxa"/>
            <w:tcBorders>
              <w:top w:val="single" w:sz="4" w:space="0" w:color="auto"/>
              <w:left w:val="single" w:sz="4" w:space="0" w:color="auto"/>
              <w:bottom w:val="single" w:sz="4" w:space="0" w:color="auto"/>
              <w:right w:val="single" w:sz="4" w:space="0" w:color="auto"/>
            </w:tcBorders>
            <w:hideMark/>
          </w:tcPr>
          <w:p w14:paraId="4CBDFD0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2FA07EC3" w14:textId="77777777" w:rsidR="00EE5860" w:rsidRPr="00441CD0" w:rsidRDefault="00EE5860" w:rsidP="00BB0E1F">
            <w:pPr>
              <w:pStyle w:val="TAL"/>
              <w:rPr>
                <w:lang w:val="en-US"/>
              </w:rPr>
            </w:pPr>
            <w:r w:rsidRPr="00441CD0">
              <w:t>This IE shall be set if the DL Flow Level Marking IE needs to be modified.</w:t>
            </w:r>
          </w:p>
          <w:p w14:paraId="3B2BBF6E" w14:textId="77777777" w:rsidR="00EE5860" w:rsidRPr="00441CD0" w:rsidRDefault="00EE5860" w:rsidP="00BB0E1F">
            <w:pPr>
              <w:pStyle w:val="TAL"/>
              <w:rPr>
                <w:lang w:val="x-none"/>
              </w:rPr>
            </w:pPr>
            <w:r w:rsidRPr="00441CD0">
              <w:t>See NOTE 1.</w:t>
            </w:r>
          </w:p>
        </w:tc>
        <w:tc>
          <w:tcPr>
            <w:tcW w:w="370" w:type="dxa"/>
            <w:tcBorders>
              <w:top w:val="single" w:sz="4" w:space="0" w:color="auto"/>
              <w:left w:val="single" w:sz="4" w:space="0" w:color="auto"/>
              <w:bottom w:val="single" w:sz="4" w:space="0" w:color="auto"/>
              <w:right w:val="single" w:sz="4" w:space="0" w:color="auto"/>
            </w:tcBorders>
            <w:hideMark/>
          </w:tcPr>
          <w:p w14:paraId="185BA87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5ABE57"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2744D2AB"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652B367" w14:textId="77777777" w:rsidR="00EE5860" w:rsidRPr="00441CD0" w:rsidRDefault="00EE5860" w:rsidP="00BB0E1F">
            <w:pPr>
              <w:pStyle w:val="TAC"/>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hideMark/>
          </w:tcPr>
          <w:p w14:paraId="7DB9429E" w14:textId="77777777" w:rsidR="00EE5860" w:rsidRPr="00441CD0" w:rsidRDefault="00EE5860" w:rsidP="00BB0E1F">
            <w:pPr>
              <w:pStyle w:val="TAC"/>
            </w:pPr>
            <w:r w:rsidRPr="00441CD0">
              <w:t xml:space="preserve">DL </w:t>
            </w:r>
            <w:r w:rsidRPr="00441CD0">
              <w:rPr>
                <w:lang w:val="sv-SE"/>
              </w:rPr>
              <w:t>Flow</w:t>
            </w:r>
            <w:r w:rsidRPr="00441CD0">
              <w:t xml:space="preserve"> Level Marking</w:t>
            </w:r>
          </w:p>
        </w:tc>
      </w:tr>
      <w:tr w:rsidR="00EE5860" w:rsidRPr="00441CD0" w14:paraId="1A89AF1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1C40298" w14:textId="77777777" w:rsidR="00EE5860" w:rsidRPr="00441CD0" w:rsidRDefault="00EE5860" w:rsidP="00BB0E1F">
            <w:pPr>
              <w:pStyle w:val="TAL"/>
            </w:pPr>
            <w:r w:rsidRPr="00441CD0">
              <w:rPr>
                <w:lang w:eastAsia="ja-JP"/>
              </w:rPr>
              <w:t>QoS flow identifier</w:t>
            </w:r>
          </w:p>
        </w:tc>
        <w:tc>
          <w:tcPr>
            <w:tcW w:w="336" w:type="dxa"/>
            <w:tcBorders>
              <w:top w:val="single" w:sz="4" w:space="0" w:color="auto"/>
              <w:left w:val="single" w:sz="4" w:space="0" w:color="auto"/>
              <w:bottom w:val="single" w:sz="4" w:space="0" w:color="auto"/>
              <w:right w:val="single" w:sz="4" w:space="0" w:color="auto"/>
            </w:tcBorders>
            <w:hideMark/>
          </w:tcPr>
          <w:p w14:paraId="77A457FC" w14:textId="77777777" w:rsidR="00EE5860" w:rsidRPr="00441CD0" w:rsidRDefault="00EE5860" w:rsidP="00BB0E1F">
            <w:pPr>
              <w:pStyle w:val="TAL"/>
              <w:jc w:val="center"/>
              <w:rPr>
                <w:rFonts w:eastAsia="SimSun"/>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76D0456C" w14:textId="77777777" w:rsidR="00EE5860" w:rsidRPr="00441CD0" w:rsidRDefault="00EE5860" w:rsidP="00BB0E1F">
            <w:pPr>
              <w:pStyle w:val="TAL"/>
              <w:rPr>
                <w:lang w:val="x-none"/>
              </w:rPr>
            </w:pPr>
            <w:r w:rsidRPr="00441CD0">
              <w:t xml:space="preserve">This IE shall be present 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2F042936"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DADC28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0C7A94"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FC748D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B417DF2" w14:textId="77777777" w:rsidR="00EE5860" w:rsidRPr="00441CD0" w:rsidRDefault="00EE5860" w:rsidP="00BB0E1F">
            <w:pPr>
              <w:pStyle w:val="TAC"/>
              <w:rPr>
                <w:lang w:val="x-none"/>
              </w:rPr>
            </w:pPr>
            <w:r w:rsidRPr="00441CD0">
              <w:rPr>
                <w:lang w:val="de-DE"/>
              </w:rPr>
              <w:t>QFI</w:t>
            </w:r>
          </w:p>
        </w:tc>
      </w:tr>
      <w:tr w:rsidR="00EE5860" w:rsidRPr="00441CD0" w14:paraId="139B56A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2F0DE649" w14:textId="77777777" w:rsidR="00EE5860" w:rsidRPr="00441CD0" w:rsidRDefault="00EE5860" w:rsidP="00BB0E1F">
            <w:pPr>
              <w:pStyle w:val="TAL"/>
            </w:pPr>
            <w:r w:rsidRPr="00441CD0">
              <w:t>Reflective QoS</w:t>
            </w:r>
          </w:p>
        </w:tc>
        <w:tc>
          <w:tcPr>
            <w:tcW w:w="336" w:type="dxa"/>
            <w:tcBorders>
              <w:top w:val="single" w:sz="4" w:space="0" w:color="auto"/>
              <w:left w:val="single" w:sz="4" w:space="0" w:color="auto"/>
              <w:bottom w:val="single" w:sz="4" w:space="0" w:color="auto"/>
              <w:right w:val="single" w:sz="4" w:space="0" w:color="auto"/>
            </w:tcBorders>
            <w:hideMark/>
          </w:tcPr>
          <w:p w14:paraId="43484075" w14:textId="77777777" w:rsidR="00EE5860" w:rsidRPr="00441CD0" w:rsidRDefault="00EE5860" w:rsidP="00BB0E1F">
            <w:pPr>
              <w:pStyle w:val="TAL"/>
              <w:jc w:val="center"/>
              <w:rPr>
                <w:rFonts w:eastAsia="SimSun"/>
                <w:szCs w:val="18"/>
                <w:lang w:val="de-DE"/>
              </w:rPr>
            </w:pPr>
            <w:r w:rsidRPr="00441CD0">
              <w:t>C</w:t>
            </w:r>
          </w:p>
        </w:tc>
        <w:tc>
          <w:tcPr>
            <w:tcW w:w="4670" w:type="dxa"/>
            <w:tcBorders>
              <w:top w:val="single" w:sz="4" w:space="0" w:color="auto"/>
              <w:left w:val="single" w:sz="4" w:space="0" w:color="auto"/>
              <w:bottom w:val="single" w:sz="4" w:space="0" w:color="auto"/>
              <w:right w:val="single" w:sz="4" w:space="0" w:color="auto"/>
            </w:tcBorders>
            <w:hideMark/>
          </w:tcPr>
          <w:p w14:paraId="45DD9C59" w14:textId="77777777" w:rsidR="00EE5860" w:rsidRPr="00441CD0" w:rsidRDefault="00EE5860" w:rsidP="00BB0E1F">
            <w:pPr>
              <w:pStyle w:val="TAL"/>
              <w:rPr>
                <w:lang w:val="x-none"/>
              </w:rPr>
            </w:pPr>
            <w:r w:rsidRPr="00441CD0">
              <w:rPr>
                <w:lang w:eastAsia="zh-CN"/>
              </w:rPr>
              <w:t xml:space="preserve">This IE shall be present if the state of the </w:t>
            </w:r>
            <w:r w:rsidRPr="00441CD0">
              <w:t>Reflective QoS</w:t>
            </w:r>
            <w:r w:rsidRPr="00441CD0">
              <w:rPr>
                <w:lang w:eastAsia="zh-CN"/>
              </w:rPr>
              <w:t xml:space="preserve"> needs to be modified (activate if inactive, or deactivate the active Reflective QoS).</w:t>
            </w:r>
          </w:p>
        </w:tc>
        <w:tc>
          <w:tcPr>
            <w:tcW w:w="370" w:type="dxa"/>
            <w:tcBorders>
              <w:top w:val="single" w:sz="4" w:space="0" w:color="auto"/>
              <w:left w:val="single" w:sz="4" w:space="0" w:color="auto"/>
              <w:bottom w:val="single" w:sz="4" w:space="0" w:color="auto"/>
              <w:right w:val="single" w:sz="4" w:space="0" w:color="auto"/>
            </w:tcBorders>
            <w:hideMark/>
          </w:tcPr>
          <w:p w14:paraId="61C3E5FC"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35AE4B7"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1051719" w14:textId="77777777" w:rsidR="00EE5860" w:rsidRPr="00441CD0" w:rsidRDefault="00EE5860" w:rsidP="00BB0E1F">
            <w:pPr>
              <w:pStyle w:val="TAC"/>
              <w:rPr>
                <w:lang w:val="x-non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B53F305" w14:textId="77777777" w:rsidR="00EE5860" w:rsidRPr="00441CD0" w:rsidRDefault="00EE5860" w:rsidP="00BB0E1F">
            <w:pPr>
              <w:pStyle w:val="TAC"/>
              <w:rPr>
                <w:lang w:val="de-D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E9EF7F5" w14:textId="77777777" w:rsidR="00EE5860" w:rsidRPr="00441CD0" w:rsidRDefault="00EE5860" w:rsidP="00BB0E1F">
            <w:pPr>
              <w:pStyle w:val="TAC"/>
              <w:rPr>
                <w:lang w:val="x-none"/>
              </w:rPr>
            </w:pPr>
            <w:r w:rsidRPr="00441CD0">
              <w:t>RQI</w:t>
            </w:r>
          </w:p>
        </w:tc>
      </w:tr>
      <w:tr w:rsidR="00EE5860" w:rsidRPr="00441CD0" w14:paraId="647E42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575C84" w14:textId="77777777" w:rsidR="00EE5860" w:rsidRPr="00441CD0" w:rsidRDefault="00EE5860" w:rsidP="00BB0E1F">
            <w:pPr>
              <w:pStyle w:val="TAL"/>
              <w:rPr>
                <w:rFonts w:cs="Arial"/>
                <w:szCs w:val="18"/>
                <w:lang w:val="sv-SE" w:eastAsia="zh-CN"/>
              </w:rPr>
            </w:pPr>
            <w:r w:rsidRPr="00441CD0">
              <w:rPr>
                <w:lang w:val="sv-SE" w:eastAsia="zh-CN"/>
              </w:rPr>
              <w:t>Paging Policy Indicator</w:t>
            </w:r>
          </w:p>
        </w:tc>
        <w:tc>
          <w:tcPr>
            <w:tcW w:w="336" w:type="dxa"/>
            <w:tcBorders>
              <w:top w:val="single" w:sz="4" w:space="0" w:color="auto"/>
              <w:left w:val="single" w:sz="4" w:space="0" w:color="auto"/>
              <w:bottom w:val="single" w:sz="4" w:space="0" w:color="auto"/>
              <w:right w:val="single" w:sz="4" w:space="0" w:color="auto"/>
            </w:tcBorders>
            <w:hideMark/>
          </w:tcPr>
          <w:p w14:paraId="378521B9" w14:textId="77777777" w:rsidR="00EE5860" w:rsidRPr="00441CD0" w:rsidRDefault="00EE5860" w:rsidP="00BB0E1F">
            <w:pPr>
              <w:pStyle w:val="TAL"/>
              <w:jc w:val="center"/>
              <w:rPr>
                <w:lang w:val="sv-SE" w:eastAsia="zh-CN"/>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hideMark/>
          </w:tcPr>
          <w:p w14:paraId="096B9405" w14:textId="77777777" w:rsidR="00EE5860" w:rsidRPr="00441CD0" w:rsidRDefault="00EE5860" w:rsidP="00BB0E1F">
            <w:pPr>
              <w:pStyle w:val="TAL"/>
              <w:rPr>
                <w:lang w:val="x-none" w:eastAsia="zh-CN"/>
              </w:rPr>
            </w:pPr>
            <w:r w:rsidRPr="00441CD0">
              <w:rPr>
                <w:lang w:eastAsia="zh-CN"/>
              </w:rPr>
              <w:t xml:space="preserve">This IE shall </w:t>
            </w:r>
            <w:r w:rsidRPr="00441CD0">
              <w:rPr>
                <w:lang w:val="sv-SE"/>
              </w:rPr>
              <w:t xml:space="preserve">be present </w:t>
            </w:r>
            <w:r w:rsidRPr="00441CD0">
              <w:t xml:space="preserve">if it </w:t>
            </w:r>
            <w:r w:rsidRPr="00441CD0">
              <w:rPr>
                <w:lang w:eastAsia="ja-JP"/>
              </w:rPr>
              <w:t>needs to be modified.</w:t>
            </w:r>
          </w:p>
        </w:tc>
        <w:tc>
          <w:tcPr>
            <w:tcW w:w="370" w:type="dxa"/>
            <w:tcBorders>
              <w:top w:val="single" w:sz="4" w:space="0" w:color="auto"/>
              <w:left w:val="single" w:sz="4" w:space="0" w:color="auto"/>
              <w:bottom w:val="single" w:sz="4" w:space="0" w:color="auto"/>
              <w:right w:val="single" w:sz="4" w:space="0" w:color="auto"/>
            </w:tcBorders>
            <w:hideMark/>
          </w:tcPr>
          <w:p w14:paraId="7F1A472C"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296E81"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68106BC"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EEC12CC" w14:textId="77777777" w:rsidR="00EE5860" w:rsidRPr="00441CD0" w:rsidRDefault="00EE5860" w:rsidP="00BB0E1F">
            <w:pPr>
              <w:pStyle w:val="TAC"/>
              <w:rPr>
                <w:lang w:val="x-non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199CDEF" w14:textId="77777777" w:rsidR="00EE5860" w:rsidRPr="00441CD0" w:rsidRDefault="00EE5860" w:rsidP="00BB0E1F">
            <w:pPr>
              <w:pStyle w:val="TAC"/>
              <w:rPr>
                <w:lang w:val="sv-SE"/>
              </w:rPr>
            </w:pPr>
            <w:r w:rsidRPr="00441CD0">
              <w:rPr>
                <w:lang w:val="sv-SE" w:eastAsia="zh-CN"/>
              </w:rPr>
              <w:t>Paging Policy Indicator</w:t>
            </w:r>
          </w:p>
        </w:tc>
      </w:tr>
      <w:tr w:rsidR="00EE5860" w:rsidRPr="00441CD0" w14:paraId="0DFEB97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AB72E0D" w14:textId="77777777" w:rsidR="00EE5860" w:rsidRPr="00441CD0" w:rsidRDefault="00EE5860" w:rsidP="00BB0E1F">
            <w:pPr>
              <w:pStyle w:val="TAL"/>
              <w:rPr>
                <w:lang w:val="x-none"/>
              </w:rPr>
            </w:pPr>
            <w:r w:rsidRPr="00441CD0">
              <w:t>Averaging Window</w:t>
            </w:r>
          </w:p>
        </w:tc>
        <w:tc>
          <w:tcPr>
            <w:tcW w:w="336" w:type="dxa"/>
            <w:tcBorders>
              <w:top w:val="single" w:sz="4" w:space="0" w:color="auto"/>
              <w:left w:val="single" w:sz="4" w:space="0" w:color="auto"/>
              <w:bottom w:val="single" w:sz="4" w:space="0" w:color="auto"/>
              <w:right w:val="single" w:sz="4" w:space="0" w:color="auto"/>
            </w:tcBorders>
            <w:hideMark/>
          </w:tcPr>
          <w:p w14:paraId="406E9512" w14:textId="77777777" w:rsidR="00EE5860" w:rsidRPr="00441CD0" w:rsidRDefault="00EE5860" w:rsidP="00BB0E1F">
            <w:pPr>
              <w:pStyle w:val="TAL"/>
              <w:jc w:val="center"/>
            </w:pPr>
            <w:r w:rsidRPr="00441CD0">
              <w:t>O</w:t>
            </w:r>
          </w:p>
        </w:tc>
        <w:tc>
          <w:tcPr>
            <w:tcW w:w="4670" w:type="dxa"/>
            <w:tcBorders>
              <w:top w:val="single" w:sz="4" w:space="0" w:color="auto"/>
              <w:left w:val="single" w:sz="4" w:space="0" w:color="auto"/>
              <w:bottom w:val="single" w:sz="4" w:space="0" w:color="auto"/>
              <w:right w:val="single" w:sz="4" w:space="0" w:color="auto"/>
            </w:tcBorders>
          </w:tcPr>
          <w:p w14:paraId="6D59A00A" w14:textId="77777777" w:rsidR="00EE5860" w:rsidRPr="00441CD0" w:rsidRDefault="00EE5860" w:rsidP="00BB0E1F">
            <w:pPr>
              <w:pStyle w:val="TAL"/>
              <w:rPr>
                <w:lang w:eastAsia="zh-CN"/>
              </w:rPr>
            </w:pPr>
            <w:r w:rsidRPr="00441CD0">
              <w:rPr>
                <w:lang w:eastAsia="zh-CN"/>
              </w:rPr>
              <w:t>This IE may be present if the UP function is required to modify the Averaging Window. (NOTE 2)</w:t>
            </w:r>
          </w:p>
          <w:p w14:paraId="225D8AEF" w14:textId="77777777" w:rsidR="00EE5860" w:rsidRPr="00441CD0" w:rsidRDefault="00EE5860" w:rsidP="00BB0E1F">
            <w:pPr>
              <w:pStyle w:val="TAL"/>
              <w:rPr>
                <w:lang w:eastAsia="zh-CN"/>
              </w:rPr>
            </w:pPr>
          </w:p>
        </w:tc>
        <w:tc>
          <w:tcPr>
            <w:tcW w:w="370" w:type="dxa"/>
            <w:tcBorders>
              <w:top w:val="single" w:sz="4" w:space="0" w:color="auto"/>
              <w:left w:val="single" w:sz="4" w:space="0" w:color="auto"/>
              <w:bottom w:val="single" w:sz="4" w:space="0" w:color="auto"/>
              <w:right w:val="single" w:sz="4" w:space="0" w:color="auto"/>
            </w:tcBorders>
            <w:hideMark/>
          </w:tcPr>
          <w:p w14:paraId="79A7AA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044A26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41722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68DEE34" w14:textId="77777777" w:rsidR="00EE5860" w:rsidRPr="00441CD0" w:rsidRDefault="00EE5860" w:rsidP="00BB0E1F">
            <w:pPr>
              <w:pStyle w:val="TAC"/>
              <w:rPr>
                <w:lang w:val="x-none"/>
              </w:rPr>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DF7FF01" w14:textId="77777777" w:rsidR="00EE5860" w:rsidRPr="00441CD0" w:rsidRDefault="00EE5860" w:rsidP="00BB0E1F">
            <w:pPr>
              <w:pStyle w:val="TAC"/>
            </w:pPr>
            <w:r w:rsidRPr="00441CD0">
              <w:t>Averaging Window</w:t>
            </w:r>
          </w:p>
        </w:tc>
      </w:tr>
      <w:tr w:rsidR="00EE5860" w:rsidRPr="00441CD0" w14:paraId="6810A6F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001D8D28" w14:textId="77777777" w:rsidR="00EE5860" w:rsidRPr="00441CD0" w:rsidRDefault="00EE5860" w:rsidP="00BB0E1F">
            <w:pPr>
              <w:pStyle w:val="TAL"/>
            </w:pPr>
            <w:r w:rsidRPr="00441CD0">
              <w:lastRenderedPageBreak/>
              <w:t>QER Control Indications</w:t>
            </w:r>
          </w:p>
        </w:tc>
        <w:tc>
          <w:tcPr>
            <w:tcW w:w="336" w:type="dxa"/>
            <w:tcBorders>
              <w:top w:val="single" w:sz="4" w:space="0" w:color="auto"/>
              <w:left w:val="single" w:sz="4" w:space="0" w:color="auto"/>
              <w:bottom w:val="single" w:sz="4" w:space="0" w:color="auto"/>
              <w:right w:val="single" w:sz="4" w:space="0" w:color="auto"/>
            </w:tcBorders>
          </w:tcPr>
          <w:p w14:paraId="08BCEE3C" w14:textId="77777777" w:rsidR="00EE5860" w:rsidRPr="00441CD0" w:rsidRDefault="00EE5860" w:rsidP="00BB0E1F">
            <w:pPr>
              <w:pStyle w:val="TAL"/>
              <w:jc w:val="center"/>
            </w:pPr>
            <w:r w:rsidRPr="00441CD0">
              <w:t>C</w:t>
            </w:r>
          </w:p>
        </w:tc>
        <w:tc>
          <w:tcPr>
            <w:tcW w:w="4670" w:type="dxa"/>
            <w:tcBorders>
              <w:top w:val="single" w:sz="4" w:space="0" w:color="auto"/>
              <w:left w:val="single" w:sz="4" w:space="0" w:color="auto"/>
              <w:bottom w:val="single" w:sz="4" w:space="0" w:color="auto"/>
              <w:right w:val="single" w:sz="4" w:space="0" w:color="auto"/>
            </w:tcBorders>
          </w:tcPr>
          <w:p w14:paraId="530C17D7" w14:textId="77777777" w:rsidR="00EE5860" w:rsidRPr="00441CD0" w:rsidRDefault="00EE5860" w:rsidP="00BB0E1F">
            <w:pPr>
              <w:pStyle w:val="TAL"/>
              <w:rPr>
                <w:lang w:val="en-US"/>
              </w:rPr>
            </w:pPr>
            <w:r w:rsidRPr="00441CD0">
              <w:rPr>
                <w:lang w:val="en-US"/>
              </w:rPr>
              <w:t>This IE shall be included if the CP function need to provide the updated QoS enforcement control information:</w:t>
            </w:r>
          </w:p>
          <w:p w14:paraId="11FB631F" w14:textId="77777777" w:rsidR="00EE5860" w:rsidRPr="00441CD0" w:rsidRDefault="00EE5860" w:rsidP="00BB0E1F">
            <w:pPr>
              <w:pStyle w:val="B1"/>
              <w:rPr>
                <w:rFonts w:cs="Arial"/>
                <w:szCs w:val="18"/>
              </w:rPr>
            </w:pPr>
            <w:r w:rsidRPr="00441CD0">
              <w:t>-</w:t>
            </w:r>
            <w:r w:rsidRPr="00441CD0">
              <w:tab/>
            </w:r>
            <w:r w:rsidRPr="00441CD0">
              <w:rPr>
                <w:rFonts w:ascii="Arial" w:hAnsi="Arial" w:cs="Arial"/>
                <w:sz w:val="18"/>
                <w:szCs w:val="18"/>
              </w:rPr>
              <w:t>RCSR (Rate Control Status Reporting): the CP function shall set this bit "1" to request the UP function to report the rate control status when the PFCP session is released.</w:t>
            </w:r>
          </w:p>
        </w:tc>
        <w:tc>
          <w:tcPr>
            <w:tcW w:w="370" w:type="dxa"/>
            <w:tcBorders>
              <w:top w:val="single" w:sz="4" w:space="0" w:color="auto"/>
              <w:left w:val="single" w:sz="4" w:space="0" w:color="auto"/>
              <w:bottom w:val="single" w:sz="4" w:space="0" w:color="auto"/>
              <w:right w:val="single" w:sz="4" w:space="0" w:color="auto"/>
            </w:tcBorders>
          </w:tcPr>
          <w:p w14:paraId="7416668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A67B0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6D8702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546FAD" w14:textId="77777777" w:rsidR="00EE5860" w:rsidRPr="00441CD0" w:rsidRDefault="00EE5860" w:rsidP="00BB0E1F">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tcPr>
          <w:p w14:paraId="2A4D06F5" w14:textId="77777777" w:rsidR="00EE5860" w:rsidRPr="00441CD0" w:rsidRDefault="00EE5860" w:rsidP="00BB0E1F">
            <w:pPr>
              <w:pStyle w:val="TAC"/>
            </w:pPr>
            <w:r w:rsidRPr="00441CD0">
              <w:t>QER Control Indications</w:t>
            </w:r>
          </w:p>
        </w:tc>
      </w:tr>
      <w:tr w:rsidR="00EE5860" w:rsidRPr="00441CD0" w14:paraId="4389C523"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1E13F65" w14:textId="77777777" w:rsidR="00EE5860" w:rsidRPr="00441CD0" w:rsidRDefault="00EE5860" w:rsidP="00BB0E1F">
            <w:pPr>
              <w:pStyle w:val="TAN"/>
            </w:pPr>
            <w:r w:rsidRPr="00441CD0">
              <w:t>NOTE 1:</w:t>
            </w:r>
            <w:r w:rsidRPr="00441CD0">
              <w:tab/>
              <w:t>The IEs which do not need to be modified shall not be included in the Update QER IE. The UP function shall continue to behave according to the values previously received for IEs not present in the Update QER IE.</w:t>
            </w:r>
          </w:p>
          <w:p w14:paraId="1949E959" w14:textId="77777777" w:rsidR="00EE5860" w:rsidRPr="00441CD0" w:rsidRDefault="00EE5860" w:rsidP="00BB0E1F">
            <w:pPr>
              <w:pStyle w:val="TAN"/>
            </w:pPr>
            <w:r w:rsidRPr="00441CD0">
              <w:t>NOTE 2:</w:t>
            </w:r>
            <w:r w:rsidRPr="00441CD0">
              <w:tab/>
              <w:t>As 5QI is not signalled over N4, one default averaging window shall be pre-configured in the UPF.</w:t>
            </w:r>
          </w:p>
        </w:tc>
      </w:tr>
      <w:bookmarkEnd w:id="4350"/>
    </w:tbl>
    <w:p w14:paraId="175CA656" w14:textId="77777777" w:rsidR="00EE5860" w:rsidRPr="00441CD0" w:rsidRDefault="00EE5860" w:rsidP="00EE5860">
      <w:pPr>
        <w:rPr>
          <w:lang w:eastAsia="zh-CN"/>
        </w:rPr>
      </w:pPr>
    </w:p>
    <w:p w14:paraId="5865E3D1" w14:textId="77777777" w:rsidR="00EE5860" w:rsidRPr="00441CD0" w:rsidRDefault="00EE5860" w:rsidP="00EE5860">
      <w:pPr>
        <w:pStyle w:val="Heading4"/>
        <w:rPr>
          <w:lang w:eastAsia="zh-CN"/>
        </w:rPr>
      </w:pPr>
      <w:bookmarkStart w:id="4351" w:name="_Toc19717304"/>
      <w:bookmarkStart w:id="4352" w:name="_Toc27490798"/>
      <w:bookmarkStart w:id="4353" w:name="_Toc27557091"/>
      <w:bookmarkStart w:id="4354" w:name="_Toc27724008"/>
      <w:bookmarkStart w:id="4355" w:name="_Toc36031080"/>
      <w:bookmarkStart w:id="4356" w:name="_Toc36043000"/>
      <w:bookmarkStart w:id="4357" w:name="_Toc36814325"/>
      <w:bookmarkStart w:id="4358" w:name="_Toc44689181"/>
      <w:bookmarkStart w:id="4359" w:name="_Toc44923935"/>
      <w:bookmarkStart w:id="4360" w:name="_Toc51860905"/>
      <w:bookmarkStart w:id="4361" w:name="_Toc57930676"/>
      <w:bookmarkStart w:id="4362" w:name="_Toc57931306"/>
      <w:bookmarkStart w:id="4363" w:name="_Toc160974432"/>
      <w:r w:rsidRPr="00441CD0">
        <w:t>7.5.4.6</w:t>
      </w:r>
      <w:r w:rsidRPr="00441CD0">
        <w:tab/>
        <w:t>Remove PDR IE within PFCP Session Modification Request</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p>
    <w:p w14:paraId="57E1BA11" w14:textId="77777777" w:rsidR="00EE5860" w:rsidRPr="00441CD0" w:rsidRDefault="00EE5860" w:rsidP="00EE5860">
      <w:r w:rsidRPr="00441CD0">
        <w:t xml:space="preserve">The </w:t>
      </w:r>
      <w:r w:rsidRPr="00441CD0">
        <w:rPr>
          <w:lang w:val="en-US"/>
        </w:rPr>
        <w:t>Remove PD</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7.5.4.6-1</w:t>
      </w:r>
      <w:r w:rsidRPr="00441CD0">
        <w:rPr>
          <w:lang w:eastAsia="ja-JP"/>
        </w:rPr>
        <w:t>.</w:t>
      </w:r>
    </w:p>
    <w:p w14:paraId="09AC02A9" w14:textId="77777777" w:rsidR="00EE5860" w:rsidRPr="00441CD0" w:rsidRDefault="00EE5860" w:rsidP="00EE5860">
      <w:pPr>
        <w:pStyle w:val="TH"/>
        <w:rPr>
          <w:lang w:val="en-US"/>
        </w:rPr>
      </w:pPr>
      <w:r w:rsidRPr="00441CD0">
        <w:t>Table 7.5.4.6-</w:t>
      </w:r>
      <w:r w:rsidRPr="00441CD0">
        <w:rPr>
          <w:lang w:val="en-US"/>
        </w:rPr>
        <w:t>1</w:t>
      </w:r>
      <w:r w:rsidRPr="00441CD0">
        <w:t>: Remove PDR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63ADC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EB0C3" w14:textId="77777777" w:rsidR="00EE5860" w:rsidRPr="00441CD0" w:rsidRDefault="00EE5860" w:rsidP="00BB0E1F">
            <w:pPr>
              <w:pStyle w:val="TAL"/>
              <w:rPr>
                <w:lang w:val="x-none"/>
              </w:rPr>
            </w:pPr>
            <w:bookmarkStart w:id="4364" w:name="MCCQCTEMPBM_0000010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2DFFF87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FECB078" w14:textId="77777777" w:rsidR="00EE5860" w:rsidRPr="00441CD0" w:rsidRDefault="00EE5860" w:rsidP="00BB0E1F">
            <w:pPr>
              <w:pStyle w:val="TAC"/>
            </w:pPr>
            <w:r w:rsidRPr="00441CD0">
              <w:t xml:space="preserve">Remove PDR IE Type = </w:t>
            </w:r>
            <w:r w:rsidRPr="00441CD0">
              <w:rPr>
                <w:lang w:val="en-US"/>
              </w:rPr>
              <w:t>15</w:t>
            </w:r>
            <w:r w:rsidRPr="00441CD0">
              <w:t xml:space="preserve"> (decimal)</w:t>
            </w:r>
          </w:p>
        </w:tc>
      </w:tr>
      <w:tr w:rsidR="00EE5860" w:rsidRPr="00441CD0" w14:paraId="5560963B"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B249D6C"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6B816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F46ACD0" w14:textId="77777777" w:rsidR="00EE5860" w:rsidRPr="00441CD0" w:rsidRDefault="00EE5860" w:rsidP="00BB0E1F">
            <w:pPr>
              <w:pStyle w:val="TAC"/>
            </w:pPr>
            <w:r w:rsidRPr="00441CD0">
              <w:t>Length = n</w:t>
            </w:r>
          </w:p>
        </w:tc>
      </w:tr>
      <w:tr w:rsidR="00EE5860" w:rsidRPr="00441CD0" w14:paraId="191BB30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703A3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D760F38"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532BCD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68495A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76DC498" w14:textId="77777777" w:rsidR="00EE5860" w:rsidRPr="00441CD0" w:rsidRDefault="00EE5860" w:rsidP="00BB0E1F">
            <w:pPr>
              <w:pStyle w:val="TAH"/>
            </w:pPr>
            <w:r w:rsidRPr="00441CD0">
              <w:t>IE Type</w:t>
            </w:r>
          </w:p>
        </w:tc>
      </w:tr>
      <w:tr w:rsidR="00EE5860" w:rsidRPr="00441CD0" w14:paraId="294EA5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6B06C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4C1E4A"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832E0D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2E8576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66E905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AA54097"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0AB9D8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2C7E2A4" w14:textId="77777777" w:rsidR="00EE5860" w:rsidRPr="00441CD0" w:rsidRDefault="00EE5860" w:rsidP="00BB0E1F">
            <w:pPr>
              <w:spacing w:after="0"/>
              <w:rPr>
                <w:rFonts w:ascii="Arial" w:hAnsi="Arial"/>
                <w:b/>
                <w:sz w:val="18"/>
                <w:lang w:val="x-none"/>
              </w:rPr>
            </w:pPr>
          </w:p>
        </w:tc>
      </w:tr>
      <w:tr w:rsidR="00EE5860" w:rsidRPr="00441CD0" w14:paraId="09B4556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31233"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617E157A"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D0AD930" w14:textId="77777777" w:rsidR="00EE5860" w:rsidRPr="00441CD0" w:rsidRDefault="00EE5860" w:rsidP="00BB0E1F">
            <w:pPr>
              <w:pStyle w:val="TAL"/>
              <w:rPr>
                <w:szCs w:val="18"/>
                <w:lang w:val="en-US"/>
              </w:rPr>
            </w:pPr>
            <w:r w:rsidRPr="00441CD0">
              <w:rPr>
                <w:szCs w:val="18"/>
                <w:lang w:val="en-US"/>
              </w:rPr>
              <w:t>This IE shall identify the PDR to be deleted.</w:t>
            </w:r>
          </w:p>
          <w:p w14:paraId="643AE78B"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D1A8E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4A2F0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FA78A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F3947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A93230C" w14:textId="77777777" w:rsidR="00EE5860" w:rsidRPr="00441CD0" w:rsidRDefault="00EE5860" w:rsidP="00BB0E1F">
            <w:pPr>
              <w:pStyle w:val="TAC"/>
              <w:rPr>
                <w:lang w:val="x-none"/>
              </w:rPr>
            </w:pPr>
            <w:r w:rsidRPr="00441CD0">
              <w:t>PDR ID</w:t>
            </w:r>
          </w:p>
        </w:tc>
      </w:tr>
      <w:bookmarkEnd w:id="4364"/>
    </w:tbl>
    <w:p w14:paraId="663D4CA6" w14:textId="77777777" w:rsidR="00EE5860" w:rsidRPr="00441CD0" w:rsidRDefault="00EE5860" w:rsidP="00EE5860">
      <w:pPr>
        <w:rPr>
          <w:lang w:val="de-DE"/>
        </w:rPr>
      </w:pPr>
    </w:p>
    <w:p w14:paraId="58B25C49" w14:textId="77777777" w:rsidR="00EE5860" w:rsidRPr="00441CD0" w:rsidRDefault="00EE5860" w:rsidP="00EE5860">
      <w:pPr>
        <w:pStyle w:val="Heading4"/>
        <w:rPr>
          <w:lang w:val="x-none" w:eastAsia="zh-CN"/>
        </w:rPr>
      </w:pPr>
      <w:bookmarkStart w:id="4365" w:name="_Toc19717305"/>
      <w:bookmarkStart w:id="4366" w:name="_Toc27490799"/>
      <w:bookmarkStart w:id="4367" w:name="_Toc27557092"/>
      <w:bookmarkStart w:id="4368" w:name="_Toc27724009"/>
      <w:bookmarkStart w:id="4369" w:name="_Toc36031081"/>
      <w:bookmarkStart w:id="4370" w:name="_Toc36043001"/>
      <w:bookmarkStart w:id="4371" w:name="_Toc36814326"/>
      <w:bookmarkStart w:id="4372" w:name="_Toc44689182"/>
      <w:bookmarkStart w:id="4373" w:name="_Toc44923936"/>
      <w:bookmarkStart w:id="4374" w:name="_Toc51860906"/>
      <w:bookmarkStart w:id="4375" w:name="_Toc57930677"/>
      <w:bookmarkStart w:id="4376" w:name="_Toc57931307"/>
      <w:bookmarkStart w:id="4377" w:name="_Toc160974433"/>
      <w:r w:rsidRPr="00441CD0">
        <w:t>7.5.4.7</w:t>
      </w:r>
      <w:r w:rsidRPr="00441CD0">
        <w:tab/>
        <w:t>Remove FAR IE within PFCP Session Modification Request</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4D8B5082" w14:textId="77777777" w:rsidR="00EE5860" w:rsidRPr="00441CD0" w:rsidRDefault="00EE5860" w:rsidP="00EE5860">
      <w:r w:rsidRPr="00441CD0">
        <w:t xml:space="preserve">The </w:t>
      </w:r>
      <w:r w:rsidRPr="00441CD0">
        <w:rPr>
          <w:lang w:val="en-US"/>
        </w:rPr>
        <w:t>Remove FA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749C6BF5" w14:textId="77777777" w:rsidR="00EE5860" w:rsidRPr="00441CD0" w:rsidRDefault="00EE5860" w:rsidP="00EE5860">
      <w:pPr>
        <w:pStyle w:val="TH"/>
        <w:rPr>
          <w:lang w:val="en-US"/>
        </w:rPr>
      </w:pPr>
      <w:r w:rsidRPr="00441CD0">
        <w:t>Table 7.5.4.7-</w:t>
      </w:r>
      <w:r w:rsidRPr="00441CD0">
        <w:rPr>
          <w:lang w:val="en-US"/>
        </w:rPr>
        <w:t>1</w:t>
      </w:r>
      <w:r w:rsidRPr="00441CD0">
        <w:t>: Remove FAR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A6E2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FE682F3" w14:textId="77777777" w:rsidR="00EE5860" w:rsidRPr="00441CD0" w:rsidRDefault="00EE5860" w:rsidP="00BB0E1F">
            <w:pPr>
              <w:pStyle w:val="TAL"/>
              <w:rPr>
                <w:lang w:val="x-none"/>
              </w:rPr>
            </w:pPr>
            <w:bookmarkStart w:id="4378" w:name="MCCQCTEMPBM_00000109"/>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A825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4A60F55" w14:textId="77777777" w:rsidR="00EE5860" w:rsidRPr="00441CD0" w:rsidRDefault="00EE5860" w:rsidP="00BB0E1F">
            <w:pPr>
              <w:pStyle w:val="TAC"/>
            </w:pPr>
            <w:r w:rsidRPr="00441CD0">
              <w:t xml:space="preserve">Remove FAR IE Type = </w:t>
            </w:r>
            <w:r w:rsidRPr="00441CD0">
              <w:rPr>
                <w:lang w:val="en-US"/>
              </w:rPr>
              <w:t>16</w:t>
            </w:r>
            <w:r w:rsidRPr="00441CD0">
              <w:t xml:space="preserve"> (decimal)</w:t>
            </w:r>
          </w:p>
        </w:tc>
      </w:tr>
      <w:tr w:rsidR="00EE5860" w:rsidRPr="00441CD0" w14:paraId="2321C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44AD8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C273D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9E36189" w14:textId="77777777" w:rsidR="00EE5860" w:rsidRPr="00441CD0" w:rsidRDefault="00EE5860" w:rsidP="00BB0E1F">
            <w:pPr>
              <w:pStyle w:val="TAC"/>
            </w:pPr>
            <w:r w:rsidRPr="00441CD0">
              <w:t>Length = n</w:t>
            </w:r>
          </w:p>
        </w:tc>
      </w:tr>
      <w:tr w:rsidR="00EE5860" w:rsidRPr="00441CD0" w14:paraId="46F53B2E"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11B5B6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18D5D9F"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74D7E3E"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F0F680"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12D6E83" w14:textId="77777777" w:rsidR="00EE5860" w:rsidRPr="00441CD0" w:rsidRDefault="00EE5860" w:rsidP="00BB0E1F">
            <w:pPr>
              <w:pStyle w:val="TAH"/>
            </w:pPr>
            <w:r w:rsidRPr="00441CD0">
              <w:t>IE Type</w:t>
            </w:r>
          </w:p>
        </w:tc>
      </w:tr>
      <w:tr w:rsidR="00EE5860" w:rsidRPr="00441CD0" w14:paraId="724CF84B"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48EC384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93764D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255C29"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D4D5D9F"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0D769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B8BC3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BDC5DCA"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1006DCB0" w14:textId="77777777" w:rsidR="00EE5860" w:rsidRPr="00441CD0" w:rsidRDefault="00EE5860" w:rsidP="00BB0E1F">
            <w:pPr>
              <w:spacing w:after="0"/>
              <w:rPr>
                <w:rFonts w:ascii="Arial" w:hAnsi="Arial"/>
                <w:b/>
                <w:sz w:val="18"/>
                <w:lang w:val="x-none"/>
              </w:rPr>
            </w:pPr>
          </w:p>
        </w:tc>
      </w:tr>
      <w:tr w:rsidR="00EE5860" w:rsidRPr="00441CD0" w14:paraId="5ED7EEC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DDE4378" w14:textId="77777777" w:rsidR="00EE5860" w:rsidRPr="00441CD0" w:rsidRDefault="00EE5860" w:rsidP="00BB0E1F">
            <w:pPr>
              <w:pStyle w:val="TAL"/>
            </w:pPr>
            <w:r w:rsidRPr="00441CD0">
              <w:rPr>
                <w:szCs w:val="18"/>
                <w:lang w:val="de-DE"/>
              </w:rPr>
              <w:t>FAR ID</w:t>
            </w:r>
          </w:p>
        </w:tc>
        <w:tc>
          <w:tcPr>
            <w:tcW w:w="336" w:type="dxa"/>
            <w:tcBorders>
              <w:top w:val="single" w:sz="4" w:space="0" w:color="auto"/>
              <w:left w:val="single" w:sz="4" w:space="0" w:color="auto"/>
              <w:bottom w:val="single" w:sz="4" w:space="0" w:color="auto"/>
              <w:right w:val="single" w:sz="4" w:space="0" w:color="auto"/>
            </w:tcBorders>
            <w:hideMark/>
          </w:tcPr>
          <w:p w14:paraId="22CF0D90"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7C482546" w14:textId="77777777" w:rsidR="00EE5860" w:rsidRPr="00441CD0" w:rsidRDefault="00EE5860" w:rsidP="00BB0E1F">
            <w:pPr>
              <w:pStyle w:val="TAL"/>
            </w:pPr>
            <w:r w:rsidRPr="00441CD0">
              <w:rPr>
                <w:szCs w:val="18"/>
                <w:lang w:val="en-US"/>
              </w:rPr>
              <w:t>This IE shall identify the FAR to be deleted.</w:t>
            </w:r>
          </w:p>
        </w:tc>
        <w:tc>
          <w:tcPr>
            <w:tcW w:w="370" w:type="dxa"/>
            <w:tcBorders>
              <w:top w:val="single" w:sz="4" w:space="0" w:color="auto"/>
              <w:left w:val="single" w:sz="4" w:space="0" w:color="auto"/>
              <w:bottom w:val="single" w:sz="4" w:space="0" w:color="auto"/>
              <w:right w:val="single" w:sz="4" w:space="0" w:color="auto"/>
            </w:tcBorders>
            <w:hideMark/>
          </w:tcPr>
          <w:p w14:paraId="76CAF81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39BBE4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8E0823C"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07F1381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C01098B" w14:textId="77777777" w:rsidR="00EE5860" w:rsidRPr="00441CD0" w:rsidRDefault="00EE5860" w:rsidP="00BB0E1F">
            <w:pPr>
              <w:pStyle w:val="TAC"/>
              <w:rPr>
                <w:lang w:val="x-none"/>
              </w:rPr>
            </w:pPr>
            <w:r w:rsidRPr="00441CD0">
              <w:t>FAR ID</w:t>
            </w:r>
          </w:p>
        </w:tc>
      </w:tr>
      <w:bookmarkEnd w:id="4378"/>
    </w:tbl>
    <w:p w14:paraId="1CEFA3CE" w14:textId="77777777" w:rsidR="00EE5860" w:rsidRPr="00441CD0" w:rsidRDefault="00EE5860" w:rsidP="00EE5860">
      <w:pPr>
        <w:rPr>
          <w:lang w:val="de-DE"/>
        </w:rPr>
      </w:pPr>
    </w:p>
    <w:p w14:paraId="306BDE11" w14:textId="77777777" w:rsidR="00EE5860" w:rsidRPr="00441CD0" w:rsidRDefault="00EE5860" w:rsidP="00EE5860">
      <w:pPr>
        <w:pStyle w:val="Heading4"/>
        <w:rPr>
          <w:lang w:val="x-none" w:eastAsia="zh-CN"/>
        </w:rPr>
      </w:pPr>
      <w:bookmarkStart w:id="4379" w:name="_Toc19717306"/>
      <w:bookmarkStart w:id="4380" w:name="_Toc27490800"/>
      <w:bookmarkStart w:id="4381" w:name="_Toc27557093"/>
      <w:bookmarkStart w:id="4382" w:name="_Toc27724010"/>
      <w:bookmarkStart w:id="4383" w:name="_Toc36031082"/>
      <w:bookmarkStart w:id="4384" w:name="_Toc36043002"/>
      <w:bookmarkStart w:id="4385" w:name="_Toc36814327"/>
      <w:bookmarkStart w:id="4386" w:name="_Toc44689183"/>
      <w:bookmarkStart w:id="4387" w:name="_Toc44923937"/>
      <w:bookmarkStart w:id="4388" w:name="_Toc51860907"/>
      <w:bookmarkStart w:id="4389" w:name="_Toc57930678"/>
      <w:bookmarkStart w:id="4390" w:name="_Toc57931308"/>
      <w:bookmarkStart w:id="4391" w:name="_Toc160974434"/>
      <w:r w:rsidRPr="00441CD0">
        <w:t>7.5.4.8</w:t>
      </w:r>
      <w:r w:rsidRPr="00441CD0">
        <w:tab/>
        <w:t>Remove URR</w:t>
      </w:r>
      <w:r w:rsidRPr="00441CD0">
        <w:rPr>
          <w:lang w:eastAsia="zh-CN"/>
        </w:rPr>
        <w:t xml:space="preserve"> IE </w:t>
      </w:r>
      <w:r w:rsidRPr="00441CD0">
        <w:t>within PFCP Session Modification Request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35330FE9" w14:textId="77777777" w:rsidR="00EE5860" w:rsidRPr="00441CD0" w:rsidRDefault="00EE5860" w:rsidP="00EE5860">
      <w:r w:rsidRPr="00441CD0">
        <w:t xml:space="preserve">The </w:t>
      </w:r>
      <w:r w:rsidRPr="00441CD0">
        <w:rPr>
          <w:lang w:val="en-US"/>
        </w:rPr>
        <w:t>Remove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7.5.4.7-1</w:t>
      </w:r>
      <w:r w:rsidRPr="00441CD0">
        <w:rPr>
          <w:lang w:eastAsia="ja-JP"/>
        </w:rPr>
        <w:t>.</w:t>
      </w:r>
    </w:p>
    <w:p w14:paraId="02F64067" w14:textId="77777777" w:rsidR="00EE5860" w:rsidRPr="00441CD0" w:rsidRDefault="00EE5860" w:rsidP="00EE5860">
      <w:pPr>
        <w:pStyle w:val="TH"/>
        <w:rPr>
          <w:lang w:val="en-US"/>
        </w:rPr>
      </w:pPr>
      <w:r w:rsidRPr="00441CD0">
        <w:t>Table 7.5.4.8-1: Remove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161142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C117254" w14:textId="77777777" w:rsidR="00EE5860" w:rsidRPr="00441CD0" w:rsidRDefault="00EE5860" w:rsidP="00BB0E1F">
            <w:pPr>
              <w:pStyle w:val="TAL"/>
              <w:rPr>
                <w:lang w:val="x-none"/>
              </w:rPr>
            </w:pPr>
            <w:bookmarkStart w:id="4392" w:name="MCCQCTEMPBM_00000110"/>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45BE23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029027" w14:textId="77777777" w:rsidR="00EE5860" w:rsidRPr="00441CD0" w:rsidRDefault="00EE5860" w:rsidP="00BB0E1F">
            <w:pPr>
              <w:pStyle w:val="TAC"/>
            </w:pPr>
            <w:r w:rsidRPr="00441CD0">
              <w:t xml:space="preserve">Remove URR IE Type = </w:t>
            </w:r>
            <w:r w:rsidRPr="00441CD0">
              <w:rPr>
                <w:lang w:val="en-US"/>
              </w:rPr>
              <w:t>17</w:t>
            </w:r>
            <w:r w:rsidRPr="00441CD0">
              <w:t xml:space="preserve"> (decimal)</w:t>
            </w:r>
          </w:p>
        </w:tc>
      </w:tr>
      <w:tr w:rsidR="00EE5860" w:rsidRPr="00441CD0" w14:paraId="7F5A65C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44E791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188B3FC"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46DB236" w14:textId="77777777" w:rsidR="00EE5860" w:rsidRPr="00441CD0" w:rsidRDefault="00EE5860" w:rsidP="00BB0E1F">
            <w:pPr>
              <w:pStyle w:val="TAC"/>
            </w:pPr>
            <w:r w:rsidRPr="00441CD0">
              <w:t>Length = n</w:t>
            </w:r>
          </w:p>
        </w:tc>
      </w:tr>
      <w:tr w:rsidR="00EE5860" w:rsidRPr="00441CD0" w14:paraId="08FC9252"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A0085C6"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118D32D"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06A1B7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1ABC3CD"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5834BB8" w14:textId="77777777" w:rsidR="00EE5860" w:rsidRPr="00441CD0" w:rsidRDefault="00EE5860" w:rsidP="00BB0E1F">
            <w:pPr>
              <w:pStyle w:val="TAH"/>
            </w:pPr>
            <w:r w:rsidRPr="00441CD0">
              <w:t>IE Type</w:t>
            </w:r>
          </w:p>
        </w:tc>
      </w:tr>
      <w:tr w:rsidR="00EE5860" w:rsidRPr="00441CD0" w14:paraId="5CD8112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C860F0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DFC7FED"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7AC479E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85150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284179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089CD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1930DF4"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18B01FC" w14:textId="77777777" w:rsidR="00EE5860" w:rsidRPr="00441CD0" w:rsidRDefault="00EE5860" w:rsidP="00BB0E1F">
            <w:pPr>
              <w:spacing w:after="0"/>
              <w:rPr>
                <w:rFonts w:ascii="Arial" w:hAnsi="Arial"/>
                <w:b/>
                <w:sz w:val="18"/>
                <w:lang w:val="x-none"/>
              </w:rPr>
            </w:pPr>
          </w:p>
        </w:tc>
      </w:tr>
      <w:tr w:rsidR="00EE5860" w:rsidRPr="00441CD0" w14:paraId="735ACF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8175252"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1BDFA5D"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503AB52D" w14:textId="77777777" w:rsidR="00EE5860" w:rsidRPr="00441CD0" w:rsidRDefault="00EE5860" w:rsidP="00BB0E1F">
            <w:pPr>
              <w:pStyle w:val="TAL"/>
            </w:pPr>
            <w:r w:rsidRPr="00441CD0">
              <w:rPr>
                <w:szCs w:val="18"/>
                <w:lang w:val="en-US"/>
              </w:rPr>
              <w:t>This IE shall identify the URR to be deleted.</w:t>
            </w:r>
          </w:p>
        </w:tc>
        <w:tc>
          <w:tcPr>
            <w:tcW w:w="370" w:type="dxa"/>
            <w:tcBorders>
              <w:top w:val="single" w:sz="4" w:space="0" w:color="auto"/>
              <w:left w:val="single" w:sz="4" w:space="0" w:color="auto"/>
              <w:bottom w:val="single" w:sz="4" w:space="0" w:color="auto"/>
              <w:right w:val="single" w:sz="4" w:space="0" w:color="auto"/>
            </w:tcBorders>
            <w:hideMark/>
          </w:tcPr>
          <w:p w14:paraId="77454EB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8E8EA3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6E1B04"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0F5CE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16B7B01" w14:textId="77777777" w:rsidR="00EE5860" w:rsidRPr="00441CD0" w:rsidRDefault="00EE5860" w:rsidP="00BB0E1F">
            <w:pPr>
              <w:pStyle w:val="TAC"/>
              <w:rPr>
                <w:lang w:val="x-none"/>
              </w:rPr>
            </w:pPr>
            <w:r w:rsidRPr="00441CD0">
              <w:t>URR ID</w:t>
            </w:r>
          </w:p>
        </w:tc>
      </w:tr>
      <w:bookmarkEnd w:id="4392"/>
    </w:tbl>
    <w:p w14:paraId="7DE8570B" w14:textId="77777777" w:rsidR="00EE5860" w:rsidRPr="00441CD0" w:rsidRDefault="00EE5860" w:rsidP="00EE5860">
      <w:pPr>
        <w:rPr>
          <w:lang w:val="de-DE"/>
        </w:rPr>
      </w:pPr>
    </w:p>
    <w:p w14:paraId="556042FF" w14:textId="77777777" w:rsidR="00EE5860" w:rsidRPr="00441CD0" w:rsidRDefault="00EE5860" w:rsidP="00EE5860">
      <w:pPr>
        <w:pStyle w:val="Heading4"/>
        <w:rPr>
          <w:lang w:val="x-none" w:eastAsia="zh-CN"/>
        </w:rPr>
      </w:pPr>
      <w:bookmarkStart w:id="4393" w:name="_Toc19717307"/>
      <w:bookmarkStart w:id="4394" w:name="_Toc27490801"/>
      <w:bookmarkStart w:id="4395" w:name="_Toc27557094"/>
      <w:bookmarkStart w:id="4396" w:name="_Toc27724011"/>
      <w:bookmarkStart w:id="4397" w:name="_Toc36031083"/>
      <w:bookmarkStart w:id="4398" w:name="_Toc36043003"/>
      <w:bookmarkStart w:id="4399" w:name="_Toc36814328"/>
      <w:bookmarkStart w:id="4400" w:name="_Toc44689184"/>
      <w:bookmarkStart w:id="4401" w:name="_Toc44923938"/>
      <w:bookmarkStart w:id="4402" w:name="_Toc51860908"/>
      <w:bookmarkStart w:id="4403" w:name="_Toc57930679"/>
      <w:bookmarkStart w:id="4404" w:name="_Toc57931309"/>
      <w:bookmarkStart w:id="4405" w:name="_Toc160974435"/>
      <w:r w:rsidRPr="00441CD0">
        <w:t>7.5.4.9</w:t>
      </w:r>
      <w:r w:rsidRPr="00441CD0">
        <w:tab/>
        <w:t>Remove QER IE PFCP Session Modification Request</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p>
    <w:p w14:paraId="68F7102B" w14:textId="77777777" w:rsidR="00EE5860" w:rsidRPr="00441CD0" w:rsidRDefault="00EE5860" w:rsidP="00EE5860">
      <w:r w:rsidRPr="00441CD0">
        <w:t xml:space="preserve">The </w:t>
      </w:r>
      <w:r w:rsidRPr="00441CD0">
        <w:rPr>
          <w:lang w:val="en-US"/>
        </w:rPr>
        <w:t>Remove QE</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7.5.4.9-1</w:t>
      </w:r>
      <w:r w:rsidRPr="00441CD0">
        <w:rPr>
          <w:lang w:eastAsia="ja-JP"/>
        </w:rPr>
        <w:t>.</w:t>
      </w:r>
    </w:p>
    <w:p w14:paraId="69343229" w14:textId="77777777" w:rsidR="00EE5860" w:rsidRPr="00441CD0" w:rsidRDefault="00EE5860" w:rsidP="00EE5860">
      <w:pPr>
        <w:pStyle w:val="TH"/>
        <w:rPr>
          <w:lang w:val="en-US"/>
        </w:rPr>
      </w:pPr>
      <w:r w:rsidRPr="00441CD0">
        <w:lastRenderedPageBreak/>
        <w:t>Table 7.5.4.9-</w:t>
      </w:r>
      <w:r w:rsidRPr="00441CD0">
        <w:rPr>
          <w:lang w:val="en-US"/>
        </w:rPr>
        <w:t>1</w:t>
      </w:r>
      <w:r w:rsidRPr="00441CD0">
        <w:t>: Remove QER IE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D0A1CD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275485B" w14:textId="77777777" w:rsidR="00EE5860" w:rsidRPr="00441CD0" w:rsidRDefault="00EE5860" w:rsidP="00BB0E1F">
            <w:pPr>
              <w:pStyle w:val="TAL"/>
              <w:rPr>
                <w:lang w:val="x-none"/>
              </w:rPr>
            </w:pPr>
            <w:bookmarkStart w:id="4406" w:name="MCCQCTEMPBM_00000111"/>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8658F6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2B3AE258" w14:textId="77777777" w:rsidR="00EE5860" w:rsidRPr="00441CD0" w:rsidRDefault="00EE5860" w:rsidP="00BB0E1F">
            <w:pPr>
              <w:pStyle w:val="TAC"/>
            </w:pPr>
            <w:r w:rsidRPr="00441CD0">
              <w:t xml:space="preserve">Remove QER IE Type = </w:t>
            </w:r>
            <w:r w:rsidRPr="00441CD0">
              <w:rPr>
                <w:lang w:val="en-US"/>
              </w:rPr>
              <w:t>18</w:t>
            </w:r>
            <w:r w:rsidRPr="00441CD0">
              <w:t xml:space="preserve"> (decimal)</w:t>
            </w:r>
          </w:p>
        </w:tc>
      </w:tr>
      <w:tr w:rsidR="00EE5860" w:rsidRPr="00441CD0" w14:paraId="3AF596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80139E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217059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83D83CA" w14:textId="77777777" w:rsidR="00EE5860" w:rsidRPr="00441CD0" w:rsidRDefault="00EE5860" w:rsidP="00BB0E1F">
            <w:pPr>
              <w:pStyle w:val="TAC"/>
            </w:pPr>
            <w:r w:rsidRPr="00441CD0">
              <w:t>Length = n</w:t>
            </w:r>
          </w:p>
        </w:tc>
      </w:tr>
      <w:tr w:rsidR="00EE5860" w:rsidRPr="00441CD0" w14:paraId="540A222B"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A96D15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6E9E91A"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56A02C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9D9766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6A0708A" w14:textId="77777777" w:rsidR="00EE5860" w:rsidRPr="00441CD0" w:rsidRDefault="00EE5860" w:rsidP="00BB0E1F">
            <w:pPr>
              <w:pStyle w:val="TAH"/>
            </w:pPr>
            <w:r w:rsidRPr="00441CD0">
              <w:t>IE Type</w:t>
            </w:r>
          </w:p>
        </w:tc>
      </w:tr>
      <w:tr w:rsidR="00EE5860" w:rsidRPr="00441CD0" w14:paraId="58F112EA"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3CDA2C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2E9F632"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496B07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3FC5F9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3EC94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613629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0BB0B3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52A9D8DA" w14:textId="77777777" w:rsidR="00EE5860" w:rsidRPr="00441CD0" w:rsidRDefault="00EE5860" w:rsidP="00BB0E1F">
            <w:pPr>
              <w:spacing w:after="0"/>
              <w:rPr>
                <w:rFonts w:ascii="Arial" w:hAnsi="Arial"/>
                <w:b/>
                <w:sz w:val="18"/>
                <w:lang w:val="x-none"/>
              </w:rPr>
            </w:pPr>
          </w:p>
        </w:tc>
      </w:tr>
      <w:tr w:rsidR="00EE5860" w:rsidRPr="00441CD0" w14:paraId="3FDF74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36F6E2E" w14:textId="77777777" w:rsidR="00EE5860" w:rsidRPr="00441CD0" w:rsidRDefault="00EE5860" w:rsidP="00BB0E1F">
            <w:pPr>
              <w:pStyle w:val="TAL"/>
            </w:pPr>
            <w:r w:rsidRPr="00441CD0">
              <w:rPr>
                <w:szCs w:val="18"/>
                <w:lang w:val="de-DE"/>
              </w:rPr>
              <w:t>QER ID</w:t>
            </w:r>
          </w:p>
        </w:tc>
        <w:tc>
          <w:tcPr>
            <w:tcW w:w="336" w:type="dxa"/>
            <w:tcBorders>
              <w:top w:val="single" w:sz="4" w:space="0" w:color="auto"/>
              <w:left w:val="single" w:sz="4" w:space="0" w:color="auto"/>
              <w:bottom w:val="single" w:sz="4" w:space="0" w:color="auto"/>
              <w:right w:val="single" w:sz="4" w:space="0" w:color="auto"/>
            </w:tcBorders>
            <w:hideMark/>
          </w:tcPr>
          <w:p w14:paraId="54E2A603"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607AFFD" w14:textId="77777777" w:rsidR="00EE5860" w:rsidRPr="00441CD0" w:rsidRDefault="00EE5860" w:rsidP="00BB0E1F">
            <w:pPr>
              <w:pStyle w:val="TAL"/>
            </w:pPr>
            <w:r w:rsidRPr="00441CD0">
              <w:rPr>
                <w:szCs w:val="18"/>
                <w:lang w:val="en-US"/>
              </w:rPr>
              <w:t>This IE shall identify the QER to be deleted.</w:t>
            </w:r>
          </w:p>
        </w:tc>
        <w:tc>
          <w:tcPr>
            <w:tcW w:w="370" w:type="dxa"/>
            <w:tcBorders>
              <w:top w:val="single" w:sz="4" w:space="0" w:color="auto"/>
              <w:left w:val="single" w:sz="4" w:space="0" w:color="auto"/>
              <w:bottom w:val="single" w:sz="4" w:space="0" w:color="auto"/>
              <w:right w:val="single" w:sz="4" w:space="0" w:color="auto"/>
            </w:tcBorders>
            <w:hideMark/>
          </w:tcPr>
          <w:p w14:paraId="3FF729C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80B2305" w14:textId="77777777" w:rsidR="00EE5860" w:rsidRPr="00441CD0" w:rsidRDefault="00EE5860" w:rsidP="00BB0E1F">
            <w:pPr>
              <w:pStyle w:val="TAC"/>
              <w:rPr>
                <w:lang w:val="x-non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4B3B3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72BF3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309C0E" w14:textId="77777777" w:rsidR="00EE5860" w:rsidRPr="00441CD0" w:rsidRDefault="00EE5860" w:rsidP="00BB0E1F">
            <w:pPr>
              <w:pStyle w:val="TAC"/>
              <w:rPr>
                <w:lang w:val="x-none"/>
              </w:rPr>
            </w:pPr>
            <w:r w:rsidRPr="00441CD0">
              <w:t>QER ID</w:t>
            </w:r>
          </w:p>
        </w:tc>
      </w:tr>
      <w:bookmarkEnd w:id="4406"/>
    </w:tbl>
    <w:p w14:paraId="7A942451" w14:textId="77777777" w:rsidR="00EE5860" w:rsidRPr="00441CD0" w:rsidRDefault="00EE5860" w:rsidP="00EE5860">
      <w:pPr>
        <w:rPr>
          <w:lang w:val="de-DE"/>
        </w:rPr>
      </w:pPr>
    </w:p>
    <w:p w14:paraId="2042414C" w14:textId="77777777" w:rsidR="00EE5860" w:rsidRPr="00441CD0" w:rsidRDefault="00EE5860" w:rsidP="00EE5860">
      <w:pPr>
        <w:pStyle w:val="Heading4"/>
        <w:rPr>
          <w:lang w:val="x-none" w:eastAsia="zh-CN"/>
        </w:rPr>
      </w:pPr>
      <w:bookmarkStart w:id="4407" w:name="_Toc19717308"/>
      <w:bookmarkStart w:id="4408" w:name="_Toc27490802"/>
      <w:bookmarkStart w:id="4409" w:name="_Toc27557095"/>
      <w:bookmarkStart w:id="4410" w:name="_Toc27724012"/>
      <w:bookmarkStart w:id="4411" w:name="_Toc36031084"/>
      <w:bookmarkStart w:id="4412" w:name="_Toc36043004"/>
      <w:bookmarkStart w:id="4413" w:name="_Toc36814329"/>
      <w:bookmarkStart w:id="4414" w:name="_Toc44689185"/>
      <w:bookmarkStart w:id="4415" w:name="_Toc44923939"/>
      <w:bookmarkStart w:id="4416" w:name="_Toc51860909"/>
      <w:bookmarkStart w:id="4417" w:name="_Toc57930680"/>
      <w:bookmarkStart w:id="4418" w:name="_Toc57931310"/>
      <w:bookmarkStart w:id="4419" w:name="_Toc160974436"/>
      <w:r w:rsidRPr="00441CD0">
        <w:t>7.5.4.10</w:t>
      </w:r>
      <w:r w:rsidRPr="00441CD0">
        <w:tab/>
        <w:t>Query URR</w:t>
      </w:r>
      <w:r w:rsidRPr="00441CD0">
        <w:rPr>
          <w:lang w:eastAsia="zh-CN"/>
        </w:rPr>
        <w:t xml:space="preserve"> IE </w:t>
      </w:r>
      <w:r w:rsidRPr="00441CD0">
        <w:t>within PFCP Session Modification Request</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28CFBC7B" w14:textId="77777777" w:rsidR="00EE5860" w:rsidRPr="00441CD0" w:rsidRDefault="00EE5860" w:rsidP="00EE5860">
      <w:r w:rsidRPr="00441CD0">
        <w:t xml:space="preserve">The </w:t>
      </w:r>
      <w:r w:rsidRPr="00441CD0">
        <w:rPr>
          <w:lang w:val="en-US"/>
        </w:rPr>
        <w:t>Query UR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7.5.4.10-1</w:t>
      </w:r>
      <w:r w:rsidRPr="00441CD0">
        <w:rPr>
          <w:lang w:eastAsia="ja-JP"/>
        </w:rPr>
        <w:t>.</w:t>
      </w:r>
    </w:p>
    <w:p w14:paraId="447E732E" w14:textId="77777777" w:rsidR="00EE5860" w:rsidRPr="00441CD0" w:rsidRDefault="00EE5860" w:rsidP="00EE5860">
      <w:pPr>
        <w:pStyle w:val="TH"/>
        <w:rPr>
          <w:lang w:val="en-US"/>
        </w:rPr>
      </w:pPr>
      <w:r w:rsidRPr="00441CD0">
        <w:t>Table 7.5.4.10-1: Query URR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7971A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21583E7" w14:textId="77777777" w:rsidR="00EE5860" w:rsidRPr="00441CD0" w:rsidRDefault="00EE5860" w:rsidP="00BB0E1F">
            <w:pPr>
              <w:pStyle w:val="TAL"/>
              <w:rPr>
                <w:lang w:val="x-none"/>
              </w:rPr>
            </w:pPr>
            <w:bookmarkStart w:id="4420" w:name="MCCQCTEMPBM_0000011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E7206B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077967FD" w14:textId="77777777" w:rsidR="00EE5860" w:rsidRPr="00441CD0" w:rsidRDefault="00EE5860" w:rsidP="00BB0E1F">
            <w:pPr>
              <w:pStyle w:val="TAC"/>
            </w:pPr>
            <w:r w:rsidRPr="00441CD0">
              <w:t xml:space="preserve">Query URR IE Type = </w:t>
            </w:r>
            <w:r w:rsidRPr="00441CD0">
              <w:rPr>
                <w:lang w:val="de-DE"/>
              </w:rPr>
              <w:t>77</w:t>
            </w:r>
            <w:r w:rsidRPr="00441CD0">
              <w:t xml:space="preserve"> (decimal)</w:t>
            </w:r>
          </w:p>
        </w:tc>
      </w:tr>
      <w:tr w:rsidR="00EE5860" w:rsidRPr="00441CD0" w14:paraId="5211C8A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EF8FB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368649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6E81F9E" w14:textId="77777777" w:rsidR="00EE5860" w:rsidRPr="00441CD0" w:rsidRDefault="00EE5860" w:rsidP="00BB0E1F">
            <w:pPr>
              <w:pStyle w:val="TAC"/>
            </w:pPr>
            <w:r w:rsidRPr="00441CD0">
              <w:t>Length = n</w:t>
            </w:r>
          </w:p>
        </w:tc>
      </w:tr>
      <w:tr w:rsidR="00EE5860" w:rsidRPr="00441CD0" w14:paraId="2724FEDA"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F4BFA8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0D7B010"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D8A428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C274AD3"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A6E5E4F" w14:textId="77777777" w:rsidR="00EE5860" w:rsidRPr="00441CD0" w:rsidRDefault="00EE5860" w:rsidP="00BB0E1F">
            <w:pPr>
              <w:pStyle w:val="TAH"/>
            </w:pPr>
            <w:r w:rsidRPr="00441CD0">
              <w:t>IE Type</w:t>
            </w:r>
          </w:p>
        </w:tc>
      </w:tr>
      <w:tr w:rsidR="00EE5860" w:rsidRPr="00441CD0" w14:paraId="5FD6BDD4"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151B83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7156A6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1B9FC9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BFD97E1"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AB8866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409EED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C1BC55C"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06F1073" w14:textId="77777777" w:rsidR="00EE5860" w:rsidRPr="00441CD0" w:rsidRDefault="00EE5860" w:rsidP="00BB0E1F">
            <w:pPr>
              <w:spacing w:after="0"/>
              <w:rPr>
                <w:rFonts w:ascii="Arial" w:hAnsi="Arial"/>
                <w:b/>
                <w:sz w:val="18"/>
                <w:lang w:val="x-none"/>
              </w:rPr>
            </w:pPr>
          </w:p>
        </w:tc>
      </w:tr>
      <w:tr w:rsidR="00EE5860" w:rsidRPr="00441CD0" w14:paraId="504FF65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C3D54BE"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67E8D7FC"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AB2CC04" w14:textId="77777777" w:rsidR="00EE5860" w:rsidRPr="00441CD0" w:rsidRDefault="00EE5860" w:rsidP="00BB0E1F">
            <w:pPr>
              <w:pStyle w:val="TAL"/>
            </w:pPr>
            <w:r w:rsidRPr="00441CD0">
              <w:rPr>
                <w:szCs w:val="18"/>
                <w:lang w:val="en-US"/>
              </w:rPr>
              <w:t>This IE shall identify the URR being queried.</w:t>
            </w:r>
          </w:p>
        </w:tc>
        <w:tc>
          <w:tcPr>
            <w:tcW w:w="370" w:type="dxa"/>
            <w:tcBorders>
              <w:top w:val="single" w:sz="4" w:space="0" w:color="auto"/>
              <w:left w:val="single" w:sz="4" w:space="0" w:color="auto"/>
              <w:bottom w:val="single" w:sz="4" w:space="0" w:color="auto"/>
              <w:right w:val="single" w:sz="4" w:space="0" w:color="auto"/>
            </w:tcBorders>
            <w:hideMark/>
          </w:tcPr>
          <w:p w14:paraId="68499DC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B35C8F5"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96B42AA"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2E9175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33195E2" w14:textId="77777777" w:rsidR="00EE5860" w:rsidRPr="00441CD0" w:rsidRDefault="00EE5860" w:rsidP="00BB0E1F">
            <w:pPr>
              <w:pStyle w:val="TAC"/>
              <w:rPr>
                <w:lang w:val="x-none"/>
              </w:rPr>
            </w:pPr>
            <w:r w:rsidRPr="00441CD0">
              <w:t>URR ID</w:t>
            </w:r>
          </w:p>
        </w:tc>
      </w:tr>
      <w:bookmarkEnd w:id="4420"/>
    </w:tbl>
    <w:p w14:paraId="26A9349B" w14:textId="77777777" w:rsidR="00EE5860" w:rsidRPr="00441CD0" w:rsidRDefault="00EE5860" w:rsidP="00EE5860">
      <w:pPr>
        <w:rPr>
          <w:lang w:eastAsia="zh-CN"/>
        </w:rPr>
      </w:pPr>
    </w:p>
    <w:p w14:paraId="4453D41B" w14:textId="77777777" w:rsidR="00EE5860" w:rsidRPr="00441CD0" w:rsidRDefault="00EE5860" w:rsidP="00EE5860">
      <w:pPr>
        <w:pStyle w:val="Heading4"/>
        <w:rPr>
          <w:rFonts w:cs="Arial"/>
          <w:bCs/>
        </w:rPr>
      </w:pPr>
      <w:bookmarkStart w:id="4421" w:name="_Toc19717309"/>
      <w:bookmarkStart w:id="4422" w:name="_Toc27490803"/>
      <w:bookmarkStart w:id="4423" w:name="_Toc27557096"/>
      <w:bookmarkStart w:id="4424" w:name="_Toc27724013"/>
      <w:bookmarkStart w:id="4425" w:name="_Toc36031085"/>
      <w:bookmarkStart w:id="4426" w:name="_Toc36043005"/>
      <w:bookmarkStart w:id="4427" w:name="_Toc36814330"/>
      <w:bookmarkStart w:id="4428" w:name="_Toc44689186"/>
      <w:bookmarkStart w:id="4429" w:name="_Toc44923940"/>
      <w:bookmarkStart w:id="4430" w:name="_Toc51860910"/>
      <w:bookmarkStart w:id="4431" w:name="_Toc57930681"/>
      <w:bookmarkStart w:id="4432" w:name="_Toc57931311"/>
      <w:bookmarkStart w:id="4433" w:name="_Toc160974437"/>
      <w:r w:rsidRPr="00441CD0">
        <w:t>7.5.4.11</w:t>
      </w:r>
      <w:r w:rsidRPr="00441CD0">
        <w:tab/>
        <w:t>Update</w:t>
      </w:r>
      <w:r w:rsidRPr="00441CD0">
        <w:rPr>
          <w:lang w:val="en-US"/>
        </w:rPr>
        <w:t xml:space="preserve"> </w:t>
      </w:r>
      <w:r w:rsidRPr="00441CD0">
        <w:t>BAR IE within PFCP Session Modification Request</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5EFCF9AE" w14:textId="77777777" w:rsidR="00EE5860" w:rsidRPr="00441CD0" w:rsidRDefault="00EE5860" w:rsidP="00EE5860">
      <w:r w:rsidRPr="00441CD0">
        <w:t xml:space="preserve">The </w:t>
      </w:r>
      <w:r w:rsidRPr="00441CD0">
        <w:rPr>
          <w:lang w:val="en-US"/>
        </w:rPr>
        <w:t>Update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7.5.4.11-1</w:t>
      </w:r>
      <w:r w:rsidRPr="00441CD0">
        <w:rPr>
          <w:lang w:eastAsia="ja-JP"/>
        </w:rPr>
        <w:t>.</w:t>
      </w:r>
    </w:p>
    <w:p w14:paraId="0777F566" w14:textId="77777777" w:rsidR="007F37C5" w:rsidRPr="00441CD0" w:rsidRDefault="007F37C5" w:rsidP="007F37C5">
      <w:pPr>
        <w:pStyle w:val="TH"/>
        <w:rPr>
          <w:lang w:val="en-US"/>
        </w:rPr>
      </w:pPr>
      <w:bookmarkStart w:id="4434" w:name="_Toc19717310"/>
      <w:bookmarkStart w:id="4435" w:name="_Toc27490804"/>
      <w:bookmarkStart w:id="4436" w:name="_Toc27557097"/>
      <w:bookmarkStart w:id="4437" w:name="_Toc27724014"/>
      <w:bookmarkStart w:id="4438" w:name="_Toc36031086"/>
      <w:bookmarkStart w:id="4439" w:name="_Toc36043006"/>
      <w:bookmarkStart w:id="4440" w:name="_Toc36814331"/>
      <w:bookmarkStart w:id="4441" w:name="_Toc44689187"/>
      <w:bookmarkStart w:id="4442" w:name="_Toc44923941"/>
      <w:bookmarkStart w:id="4443" w:name="_Toc51860911"/>
      <w:bookmarkStart w:id="4444" w:name="_Toc57930682"/>
      <w:bookmarkStart w:id="4445" w:name="_Toc57931312"/>
      <w:r w:rsidRPr="00441CD0">
        <w:t>Table 7.5.4.11-1: Update</w:t>
      </w:r>
      <w:r w:rsidRPr="00441CD0">
        <w:rPr>
          <w:lang w:val="en-US"/>
        </w:rPr>
        <w:t xml:space="preserve"> </w:t>
      </w:r>
      <w:r w:rsidRPr="00441CD0">
        <w:t>BAR IE within PFCP Session Modification Request</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7F37C5" w:rsidRPr="00441CD0" w14:paraId="001492F3"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200E0AB8" w14:textId="77777777" w:rsidR="007F37C5" w:rsidRPr="00441CD0" w:rsidRDefault="007F37C5" w:rsidP="00E54F33">
            <w:pPr>
              <w:pStyle w:val="TAL"/>
              <w:rPr>
                <w:lang w:val="x-none"/>
              </w:rPr>
            </w:pPr>
            <w:bookmarkStart w:id="4446" w:name="MCCQCTEMPBM_0000011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5BE0551" w14:textId="77777777" w:rsidR="007F37C5" w:rsidRPr="00441CD0" w:rsidRDefault="007F37C5" w:rsidP="00E54F33">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5DED169" w14:textId="77777777" w:rsidR="007F37C5" w:rsidRPr="00441CD0" w:rsidRDefault="007F37C5" w:rsidP="00E54F33">
            <w:pPr>
              <w:pStyle w:val="TAC"/>
            </w:pPr>
            <w:r w:rsidRPr="00441CD0">
              <w:t xml:space="preserve">Update BAR </w:t>
            </w:r>
            <w:r w:rsidRPr="00441CD0">
              <w:rPr>
                <w:lang w:val="en-US"/>
              </w:rPr>
              <w:t>IE Type = 86 (decimal)</w:t>
            </w:r>
          </w:p>
        </w:tc>
      </w:tr>
      <w:tr w:rsidR="007F37C5" w:rsidRPr="00441CD0" w14:paraId="7524FC90"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305613AC" w14:textId="77777777" w:rsidR="007F37C5" w:rsidRPr="00441CD0" w:rsidRDefault="007F37C5" w:rsidP="00E54F33">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13D8B71" w14:textId="77777777" w:rsidR="007F37C5" w:rsidRPr="00441CD0" w:rsidRDefault="007F37C5" w:rsidP="00E54F33">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611B7359" w14:textId="77777777" w:rsidR="007F37C5" w:rsidRPr="00441CD0" w:rsidRDefault="007F37C5" w:rsidP="00E54F33">
            <w:pPr>
              <w:pStyle w:val="TAC"/>
            </w:pPr>
            <w:r w:rsidRPr="00441CD0">
              <w:t>Length = n</w:t>
            </w:r>
          </w:p>
        </w:tc>
      </w:tr>
      <w:tr w:rsidR="007F37C5" w:rsidRPr="00441CD0" w14:paraId="4A36A567" w14:textId="77777777" w:rsidTr="00E54F33">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6FA1B59" w14:textId="77777777" w:rsidR="007F37C5" w:rsidRPr="00441CD0" w:rsidRDefault="007F37C5" w:rsidP="00E54F33">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3F7E2B2" w14:textId="77777777" w:rsidR="007F37C5" w:rsidRPr="00441CD0" w:rsidRDefault="007F37C5" w:rsidP="00E54F33">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7C0BDCD" w14:textId="77777777" w:rsidR="007F37C5" w:rsidRPr="00441CD0" w:rsidRDefault="007F37C5" w:rsidP="00E54F33">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83E33F7" w14:textId="77777777" w:rsidR="007F37C5" w:rsidRPr="00441CD0" w:rsidRDefault="007F37C5" w:rsidP="00E54F33">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55C8A6A" w14:textId="77777777" w:rsidR="007F37C5" w:rsidRPr="00441CD0" w:rsidRDefault="007F37C5" w:rsidP="00E54F33">
            <w:pPr>
              <w:pStyle w:val="TAH"/>
            </w:pPr>
            <w:r w:rsidRPr="00441CD0">
              <w:t>IE Type</w:t>
            </w:r>
          </w:p>
        </w:tc>
      </w:tr>
      <w:tr w:rsidR="007F37C5" w:rsidRPr="00441CD0" w14:paraId="3292554D" w14:textId="77777777" w:rsidTr="00E54F33">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2D74304B" w14:textId="77777777" w:rsidR="007F37C5" w:rsidRPr="00441CD0" w:rsidRDefault="007F37C5" w:rsidP="00E54F33">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6D78D9" w14:textId="77777777" w:rsidR="007F37C5" w:rsidRPr="00441CD0" w:rsidRDefault="007F37C5" w:rsidP="00E54F33">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4BC2013C" w14:textId="77777777" w:rsidR="007F37C5" w:rsidRPr="00441CD0" w:rsidRDefault="007F37C5" w:rsidP="00E54F33">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6CB643EB" w14:textId="77777777" w:rsidR="007F37C5" w:rsidRPr="00441CD0" w:rsidRDefault="007F37C5" w:rsidP="00E54F33">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7588882" w14:textId="77777777" w:rsidR="007F37C5" w:rsidRPr="00441CD0" w:rsidRDefault="007F37C5" w:rsidP="00E54F33">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A7999B4" w14:textId="77777777" w:rsidR="007F37C5" w:rsidRPr="00441CD0" w:rsidRDefault="007F37C5" w:rsidP="00E54F33">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60A43E3" w14:textId="77777777" w:rsidR="007F37C5" w:rsidRPr="00441CD0" w:rsidRDefault="007F37C5" w:rsidP="00E54F33">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2DB4FD5" w14:textId="77777777" w:rsidR="007F37C5" w:rsidRPr="00441CD0" w:rsidRDefault="007F37C5" w:rsidP="00E54F33">
            <w:pPr>
              <w:spacing w:after="0"/>
              <w:rPr>
                <w:rFonts w:ascii="Arial" w:hAnsi="Arial"/>
                <w:b/>
                <w:sz w:val="18"/>
                <w:lang w:val="x-none"/>
              </w:rPr>
            </w:pPr>
          </w:p>
        </w:tc>
      </w:tr>
      <w:tr w:rsidR="007F37C5" w:rsidRPr="00441CD0" w14:paraId="611E71DF"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32DF4A49" w14:textId="77777777" w:rsidR="007F37C5" w:rsidRPr="00441CD0" w:rsidRDefault="007F37C5" w:rsidP="00E54F33">
            <w:pPr>
              <w:pStyle w:val="TAL"/>
            </w:pPr>
            <w:r w:rsidRPr="00441CD0">
              <w:lastRenderedPageBreak/>
              <w:t>BAR ID</w:t>
            </w:r>
          </w:p>
        </w:tc>
        <w:tc>
          <w:tcPr>
            <w:tcW w:w="336" w:type="dxa"/>
            <w:tcBorders>
              <w:top w:val="single" w:sz="4" w:space="0" w:color="auto"/>
              <w:left w:val="single" w:sz="4" w:space="0" w:color="auto"/>
              <w:bottom w:val="single" w:sz="4" w:space="0" w:color="auto"/>
              <w:right w:val="single" w:sz="4" w:space="0" w:color="auto"/>
            </w:tcBorders>
            <w:hideMark/>
          </w:tcPr>
          <w:p w14:paraId="3B319ECC" w14:textId="77777777" w:rsidR="007F37C5" w:rsidRPr="00441CD0" w:rsidRDefault="007F37C5" w:rsidP="00E54F33">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79A5CE80" w14:textId="77777777" w:rsidR="007F37C5" w:rsidRPr="00441CD0" w:rsidRDefault="007F37C5" w:rsidP="00E54F33">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68EFEEE5" w14:textId="77777777" w:rsidR="007F37C5" w:rsidRPr="00441CD0" w:rsidRDefault="007F37C5" w:rsidP="00E54F3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7ACC4B2"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02C406"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26C81C" w14:textId="77777777" w:rsidR="007F37C5" w:rsidRPr="00441CD0" w:rsidRDefault="007F37C5" w:rsidP="00E54F3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5D7C146" w14:textId="77777777" w:rsidR="007F37C5" w:rsidRPr="00441CD0" w:rsidRDefault="007F37C5" w:rsidP="00E54F33">
            <w:pPr>
              <w:pStyle w:val="TAC"/>
              <w:rPr>
                <w:lang w:val="x-none"/>
              </w:rPr>
            </w:pPr>
            <w:r w:rsidRPr="00441CD0">
              <w:t>BAR ID</w:t>
            </w:r>
          </w:p>
        </w:tc>
      </w:tr>
      <w:tr w:rsidR="007F37C5" w:rsidRPr="00441CD0" w14:paraId="1D4D08AE"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680350E0" w14:textId="77777777" w:rsidR="007F37C5" w:rsidRPr="00441CD0" w:rsidRDefault="007F37C5" w:rsidP="00E54F33">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62428B8C" w14:textId="77777777" w:rsidR="007F37C5" w:rsidRPr="00441CD0" w:rsidRDefault="007F37C5" w:rsidP="00E54F33">
            <w:pPr>
              <w:pStyle w:val="TAL"/>
              <w:jc w:val="center"/>
              <w:rPr>
                <w:rFonts w:eastAsia="SimSun"/>
              </w:rP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2DF06276" w14:textId="77777777" w:rsidR="007F37C5" w:rsidRPr="00441CD0" w:rsidRDefault="007F37C5" w:rsidP="00E54F33">
            <w:pPr>
              <w:pStyle w:val="TAL"/>
            </w:pPr>
            <w:r w:rsidRPr="00441CD0">
              <w:t>This IE shall be present if the UP function indicated support of the Downlink Data Notification Delay parameter (see clause</w:t>
            </w:r>
            <w:r>
              <w:t> </w:t>
            </w:r>
            <w:r w:rsidRPr="00441CD0">
              <w:t>8.2.28) and the Downlink Data Notification Delay needs to be modified.</w:t>
            </w:r>
          </w:p>
          <w:p w14:paraId="79FE1238" w14:textId="77777777" w:rsidR="007F37C5" w:rsidRPr="00441CD0" w:rsidRDefault="007F37C5" w:rsidP="00E54F33">
            <w:pPr>
              <w:pStyle w:val="TAL"/>
              <w:rPr>
                <w:lang w:eastAsia="zh-CN"/>
              </w:rPr>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30DE7E1" w14:textId="77777777" w:rsidR="007F37C5" w:rsidRPr="00441CD0" w:rsidRDefault="007F37C5" w:rsidP="00E54F3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7856E30"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E12446"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C393612" w14:textId="77777777" w:rsidR="007F37C5" w:rsidRPr="00441CD0" w:rsidRDefault="007F37C5" w:rsidP="00E54F3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9DC238F" w14:textId="77777777" w:rsidR="007F37C5" w:rsidRPr="00441CD0" w:rsidRDefault="007F37C5" w:rsidP="00E54F33">
            <w:pPr>
              <w:pStyle w:val="TAC"/>
              <w:rPr>
                <w:lang w:val="x-none"/>
              </w:rPr>
            </w:pPr>
            <w:r w:rsidRPr="00441CD0">
              <w:t>Downlink Data Notification Delay</w:t>
            </w:r>
          </w:p>
        </w:tc>
      </w:tr>
      <w:tr w:rsidR="007F37C5" w:rsidRPr="00441CD0" w14:paraId="17943C31"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F52CBFC" w14:textId="77777777" w:rsidR="007F37C5" w:rsidRPr="00441CD0" w:rsidRDefault="007F37C5" w:rsidP="00E54F33">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1668550C" w14:textId="77777777" w:rsidR="007F37C5" w:rsidRPr="00441CD0" w:rsidRDefault="007F37C5" w:rsidP="00E54F33">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3B936050" w14:textId="77777777" w:rsidR="007F37C5" w:rsidRPr="00441CD0" w:rsidRDefault="007F37C5" w:rsidP="00E54F33">
            <w:pPr>
              <w:pStyle w:val="TAL"/>
              <w:rPr>
                <w:lang w:val="en-US"/>
              </w:rPr>
            </w:pPr>
            <w:r w:rsidRPr="00441CD0">
              <w:t xml:space="preserve">This IE may be present if the UP Function indicated support of the </w:t>
            </w:r>
            <w:r w:rsidRPr="00441CD0">
              <w:rPr>
                <w:lang w:val="en-US"/>
              </w:rPr>
              <w:t>feature UDBC.</w:t>
            </w:r>
          </w:p>
          <w:p w14:paraId="1FE2A452" w14:textId="77777777" w:rsidR="007F37C5" w:rsidRPr="00441CD0" w:rsidRDefault="007F37C5" w:rsidP="00E54F33">
            <w:pPr>
              <w:pStyle w:val="TAL"/>
              <w:rPr>
                <w:lang w:val="en-US"/>
              </w:rPr>
            </w:pPr>
          </w:p>
          <w:p w14:paraId="54C6ADA9" w14:textId="77777777" w:rsidR="007F37C5" w:rsidRPr="00441CD0" w:rsidRDefault="007F37C5" w:rsidP="00E54F33">
            <w:pPr>
              <w:pStyle w:val="TAL"/>
              <w:rPr>
                <w:lang w:val="x-none"/>
              </w:rPr>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5011E5C"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6F693D3" w14:textId="77777777" w:rsidR="007F37C5" w:rsidRPr="00441CD0" w:rsidRDefault="007F37C5" w:rsidP="00E54F3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6C91EEC6" w14:textId="77777777" w:rsidR="007F37C5" w:rsidRPr="00441CD0" w:rsidRDefault="007F37C5" w:rsidP="00E54F3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35821C24" w14:textId="77777777" w:rsidR="007F37C5" w:rsidRPr="00441CD0" w:rsidRDefault="007F37C5" w:rsidP="00E54F3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7E4E71" w14:textId="77777777" w:rsidR="007F37C5" w:rsidRPr="00441CD0" w:rsidRDefault="007F37C5" w:rsidP="00E54F33">
            <w:pPr>
              <w:pStyle w:val="TAC"/>
              <w:rPr>
                <w:lang w:val="x-none"/>
              </w:rPr>
            </w:pPr>
            <w:r w:rsidRPr="00441CD0">
              <w:t>Suggested Buffering Packets Count</w:t>
            </w:r>
          </w:p>
        </w:tc>
      </w:tr>
      <w:tr w:rsidR="007F37C5" w:rsidRPr="00441CD0" w14:paraId="548353C1"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CD5CFEF" w14:textId="77777777" w:rsidR="007F37C5" w:rsidRPr="00441CD0" w:rsidRDefault="007F37C5" w:rsidP="00E54F33">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tcPr>
          <w:p w14:paraId="2196DD24" w14:textId="77777777" w:rsidR="007F37C5" w:rsidRPr="00441CD0" w:rsidRDefault="007F37C5" w:rsidP="00E54F33">
            <w:pPr>
              <w:pStyle w:val="TAL"/>
              <w:jc w:val="center"/>
            </w:pPr>
            <w:r w:rsidRPr="00823058">
              <w:t>C</w:t>
            </w:r>
          </w:p>
        </w:tc>
        <w:tc>
          <w:tcPr>
            <w:tcW w:w="4668" w:type="dxa"/>
            <w:tcBorders>
              <w:top w:val="single" w:sz="4" w:space="0" w:color="auto"/>
              <w:left w:val="single" w:sz="4" w:space="0" w:color="auto"/>
              <w:bottom w:val="single" w:sz="4" w:space="0" w:color="auto"/>
              <w:right w:val="single" w:sz="4" w:space="0" w:color="auto"/>
            </w:tcBorders>
          </w:tcPr>
          <w:p w14:paraId="33AE7556" w14:textId="77777777" w:rsidR="007F37C5" w:rsidRPr="00441CD0" w:rsidRDefault="007F37C5" w:rsidP="00E54F33">
            <w:pPr>
              <w:pStyle w:val="TAL"/>
            </w:pPr>
            <w:r w:rsidRPr="00441CD0">
              <w:t xml:space="preserve">This IE shall be present if the UP function indicated support of the </w:t>
            </w:r>
            <w:bookmarkStart w:id="4447" w:name="_Hlk132834750"/>
            <w:r w:rsidRPr="00441CD0">
              <w:t>DL Buffering Duration parameter</w:t>
            </w:r>
            <w:bookmarkEnd w:id="4447"/>
            <w:r w:rsidRPr="00441CD0">
              <w:t xml:space="preserve"> </w:t>
            </w:r>
            <w:r>
              <w:t xml:space="preserve">in </w:t>
            </w:r>
            <w:r w:rsidRPr="00441CD0">
              <w:t>PFCP Session Modification Request</w:t>
            </w:r>
            <w:r>
              <w:t xml:space="preserve"> feature </w:t>
            </w:r>
            <w:r w:rsidRPr="00441CD0">
              <w:t xml:space="preserve">(see </w:t>
            </w:r>
            <w:r>
              <w:t xml:space="preserve">DBDM feature in </w:t>
            </w:r>
            <w:r w:rsidRPr="00441CD0">
              <w:t>clause</w:t>
            </w:r>
            <w:r>
              <w:t> </w:t>
            </w:r>
            <w:r w:rsidRPr="00441CD0">
              <w:t>8.2.25) and extended buffering of downlink data packet is required in the UP function.</w:t>
            </w:r>
          </w:p>
          <w:p w14:paraId="46D8341E" w14:textId="77777777" w:rsidR="007F37C5" w:rsidRPr="00441CD0" w:rsidRDefault="007F37C5" w:rsidP="00E54F33">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tcPr>
          <w:p w14:paraId="6F542E80" w14:textId="6483DF03" w:rsidR="007F37C5" w:rsidRPr="00441CD0" w:rsidRDefault="008865D5" w:rsidP="00E54F33">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0B88C8E8"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19902F0C"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B698CC4" w14:textId="77777777" w:rsidR="007F37C5" w:rsidRPr="00441CD0" w:rsidRDefault="007F37C5" w:rsidP="00E54F3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2B4A17E4" w14:textId="77777777" w:rsidR="007F37C5" w:rsidRPr="00441CD0" w:rsidRDefault="007F37C5" w:rsidP="00E54F33">
            <w:pPr>
              <w:pStyle w:val="TAC"/>
            </w:pPr>
            <w:r w:rsidRPr="00441CD0">
              <w:t>DL Buffering Duration</w:t>
            </w:r>
          </w:p>
        </w:tc>
      </w:tr>
      <w:tr w:rsidR="007F37C5" w:rsidRPr="00441CD0" w14:paraId="6BF890FF"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D30E95B" w14:textId="77777777" w:rsidR="007F37C5" w:rsidRPr="00441CD0" w:rsidRDefault="007F37C5" w:rsidP="00E54F33">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tcPr>
          <w:p w14:paraId="68752485" w14:textId="77777777" w:rsidR="007F37C5" w:rsidRPr="00441CD0" w:rsidRDefault="007F37C5" w:rsidP="00E54F33">
            <w:pPr>
              <w:pStyle w:val="TAL"/>
              <w:jc w:val="center"/>
            </w:pPr>
            <w:r w:rsidRPr="00823058">
              <w:t>O</w:t>
            </w:r>
          </w:p>
        </w:tc>
        <w:tc>
          <w:tcPr>
            <w:tcW w:w="4668" w:type="dxa"/>
            <w:tcBorders>
              <w:top w:val="single" w:sz="4" w:space="0" w:color="auto"/>
              <w:left w:val="single" w:sz="4" w:space="0" w:color="auto"/>
              <w:bottom w:val="single" w:sz="4" w:space="0" w:color="auto"/>
              <w:right w:val="single" w:sz="4" w:space="0" w:color="auto"/>
            </w:tcBorders>
          </w:tcPr>
          <w:p w14:paraId="7106E1B3" w14:textId="77777777" w:rsidR="007F37C5" w:rsidRPr="00441CD0" w:rsidRDefault="007F37C5" w:rsidP="00E54F33">
            <w:pPr>
              <w:pStyle w:val="TAL"/>
            </w:pPr>
            <w:r w:rsidRPr="00441CD0">
              <w:t xml:space="preserve">This IE may be present if </w:t>
            </w:r>
            <w:r>
              <w:t xml:space="preserve">the </w:t>
            </w:r>
            <w:r w:rsidRPr="00441CD0">
              <w:t>UP function indicated support of the DL Buffering Suggested Packet Count</w:t>
            </w:r>
            <w:r>
              <w:t xml:space="preserve"> parameter in </w:t>
            </w:r>
            <w:r w:rsidRPr="00441CD0">
              <w:t>PFCP Session Modification Request</w:t>
            </w:r>
            <w:r>
              <w:t xml:space="preserve"> feature </w:t>
            </w:r>
            <w:r w:rsidRPr="00441CD0">
              <w:t xml:space="preserve">(see </w:t>
            </w:r>
            <w:r>
              <w:t xml:space="preserve">DBDM feature in </w:t>
            </w:r>
            <w:r w:rsidRPr="00441CD0">
              <w:t>clause</w:t>
            </w:r>
            <w:r>
              <w:t> </w:t>
            </w:r>
            <w:r w:rsidRPr="00441CD0">
              <w:t>8.2.25)</w:t>
            </w:r>
            <w:r>
              <w:t xml:space="preserve"> and </w:t>
            </w:r>
            <w:r w:rsidRPr="00441CD0">
              <w:t>extended buffering of downlink data packet is required in the UP function.</w:t>
            </w:r>
          </w:p>
          <w:p w14:paraId="300D72A2" w14:textId="77777777" w:rsidR="007F37C5" w:rsidRPr="00441CD0" w:rsidRDefault="007F37C5" w:rsidP="00E54F33">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tcPr>
          <w:p w14:paraId="0EF38C31" w14:textId="1C91454A" w:rsidR="007F37C5" w:rsidRPr="00441CD0" w:rsidRDefault="008865D5" w:rsidP="00E54F33">
            <w:pPr>
              <w:pStyle w:val="TAC"/>
            </w:pPr>
            <w:r>
              <w:t>X</w:t>
            </w:r>
          </w:p>
        </w:tc>
        <w:tc>
          <w:tcPr>
            <w:tcW w:w="370" w:type="dxa"/>
            <w:tcBorders>
              <w:top w:val="single" w:sz="4" w:space="0" w:color="auto"/>
              <w:left w:val="single" w:sz="4" w:space="0" w:color="auto"/>
              <w:bottom w:val="single" w:sz="4" w:space="0" w:color="auto"/>
              <w:right w:val="single" w:sz="4" w:space="0" w:color="auto"/>
            </w:tcBorders>
          </w:tcPr>
          <w:p w14:paraId="3055F763"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D0064A8"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3227D1D" w14:textId="77777777" w:rsidR="007F37C5" w:rsidRPr="00441CD0" w:rsidRDefault="007F37C5" w:rsidP="00E54F33">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tcPr>
          <w:p w14:paraId="1D269396" w14:textId="77777777" w:rsidR="007F37C5" w:rsidRPr="00441CD0" w:rsidRDefault="007F37C5" w:rsidP="00E54F33">
            <w:pPr>
              <w:pStyle w:val="TAC"/>
            </w:pPr>
            <w:r w:rsidRPr="00441CD0">
              <w:t>DL Buffering Suggested Packet Count</w:t>
            </w:r>
          </w:p>
        </w:tc>
      </w:tr>
      <w:tr w:rsidR="007F37C5" w:rsidRPr="00441CD0" w14:paraId="3628A97F" w14:textId="77777777" w:rsidTr="00E54F33">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9DF669F" w14:textId="77777777" w:rsidR="007F37C5" w:rsidRPr="00441CD0" w:rsidRDefault="007F37C5" w:rsidP="00E54F33">
            <w:pPr>
              <w:pStyle w:val="TAL"/>
            </w:pPr>
            <w:r w:rsidRPr="00441CD0">
              <w:t>MT-EDT Control Information</w:t>
            </w:r>
          </w:p>
        </w:tc>
        <w:tc>
          <w:tcPr>
            <w:tcW w:w="336" w:type="dxa"/>
            <w:tcBorders>
              <w:top w:val="single" w:sz="4" w:space="0" w:color="auto"/>
              <w:left w:val="single" w:sz="4" w:space="0" w:color="auto"/>
              <w:bottom w:val="single" w:sz="4" w:space="0" w:color="auto"/>
              <w:right w:val="single" w:sz="4" w:space="0" w:color="auto"/>
            </w:tcBorders>
          </w:tcPr>
          <w:p w14:paraId="4A70AF76" w14:textId="77777777" w:rsidR="007F37C5" w:rsidRPr="00441CD0" w:rsidRDefault="007F37C5" w:rsidP="00E54F33">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tcPr>
          <w:p w14:paraId="60082991" w14:textId="77777777" w:rsidR="007F37C5" w:rsidRPr="00441CD0" w:rsidRDefault="007F37C5" w:rsidP="00E54F33">
            <w:pPr>
              <w:pStyle w:val="TAL"/>
            </w:pPr>
            <w:r w:rsidRPr="00441CD0">
              <w:t>This IE may be included to request the SGW-U to report the sum of DL Data Packets Size.</w:t>
            </w:r>
          </w:p>
        </w:tc>
        <w:tc>
          <w:tcPr>
            <w:tcW w:w="370" w:type="dxa"/>
            <w:tcBorders>
              <w:top w:val="single" w:sz="4" w:space="0" w:color="auto"/>
              <w:left w:val="single" w:sz="4" w:space="0" w:color="auto"/>
              <w:bottom w:val="single" w:sz="4" w:space="0" w:color="auto"/>
              <w:right w:val="single" w:sz="4" w:space="0" w:color="auto"/>
            </w:tcBorders>
          </w:tcPr>
          <w:p w14:paraId="342F8880" w14:textId="77777777" w:rsidR="007F37C5" w:rsidRPr="00441CD0" w:rsidRDefault="007F37C5" w:rsidP="00E54F33">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1E9474C3"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405023A6" w14:textId="77777777" w:rsidR="007F37C5" w:rsidRPr="00441CD0" w:rsidRDefault="007F37C5" w:rsidP="00E54F33">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D7463BB" w14:textId="77777777" w:rsidR="007F37C5" w:rsidRPr="00441CD0" w:rsidRDefault="007F37C5" w:rsidP="00E54F33">
            <w:pPr>
              <w:pStyle w:val="TAC"/>
              <w:rPr>
                <w:lang w:val="de-DE"/>
              </w:rPr>
            </w:pPr>
            <w:r w:rsidRPr="00441CD0">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5522E143" w14:textId="77777777" w:rsidR="007F37C5" w:rsidRPr="00441CD0" w:rsidRDefault="007F37C5" w:rsidP="00E54F33">
            <w:pPr>
              <w:pStyle w:val="TAC"/>
            </w:pPr>
            <w:r w:rsidRPr="00441CD0">
              <w:t>MT-EDT Control Information</w:t>
            </w:r>
          </w:p>
        </w:tc>
      </w:tr>
      <w:tr w:rsidR="007F37C5" w:rsidRPr="00441CD0" w14:paraId="5293F9DB" w14:textId="77777777" w:rsidTr="00E54F33">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0FB4507" w14:textId="77777777" w:rsidR="007F37C5" w:rsidRPr="009A09C0" w:rsidRDefault="007F37C5" w:rsidP="00E54F33">
            <w:pPr>
              <w:pStyle w:val="TAN"/>
            </w:pPr>
            <w:r w:rsidRPr="009A09C0">
              <w:t>NOTE 1:</w:t>
            </w:r>
            <w:r w:rsidRPr="009A09C0">
              <w:tab/>
              <w:t>If the Apply Action requests the UP function to buffer and notify the CP function and the DL Buffering Duration is set, the UP function shall not notify the CP function for the duration indicated by the DL Buffering Duration.</w:t>
            </w:r>
          </w:p>
        </w:tc>
      </w:tr>
      <w:bookmarkEnd w:id="4446"/>
    </w:tbl>
    <w:p w14:paraId="11E51802" w14:textId="77777777" w:rsidR="007F37C5" w:rsidRDefault="007F37C5" w:rsidP="007F37C5">
      <w:pPr>
        <w:rPr>
          <w:noProof/>
          <w:lang w:eastAsia="zh-CN"/>
        </w:rPr>
      </w:pPr>
    </w:p>
    <w:p w14:paraId="76D0F739" w14:textId="77777777" w:rsidR="00EE5860" w:rsidRPr="00441CD0" w:rsidRDefault="00EE5860" w:rsidP="00EE5860">
      <w:pPr>
        <w:pStyle w:val="Heading4"/>
        <w:rPr>
          <w:lang w:val="x-none" w:eastAsia="zh-CN"/>
        </w:rPr>
      </w:pPr>
      <w:bookmarkStart w:id="4448" w:name="_Toc160974438"/>
      <w:r w:rsidRPr="00441CD0">
        <w:t>7.5.4.12</w:t>
      </w:r>
      <w:r w:rsidRPr="00441CD0">
        <w:tab/>
        <w:t>Remove BAR IE within PFCP Session Modification Request</w:t>
      </w:r>
      <w:bookmarkEnd w:id="4434"/>
      <w:bookmarkEnd w:id="4435"/>
      <w:bookmarkEnd w:id="4436"/>
      <w:bookmarkEnd w:id="4437"/>
      <w:bookmarkEnd w:id="4438"/>
      <w:bookmarkEnd w:id="4439"/>
      <w:bookmarkEnd w:id="4440"/>
      <w:bookmarkEnd w:id="4441"/>
      <w:bookmarkEnd w:id="4442"/>
      <w:bookmarkEnd w:id="4443"/>
      <w:bookmarkEnd w:id="4444"/>
      <w:bookmarkEnd w:id="4445"/>
      <w:bookmarkEnd w:id="4448"/>
    </w:p>
    <w:p w14:paraId="49A92E3B" w14:textId="77777777" w:rsidR="00EE5860" w:rsidRPr="00441CD0" w:rsidRDefault="00EE5860" w:rsidP="00EE5860">
      <w:r w:rsidRPr="00441CD0">
        <w:t xml:space="preserve">The </w:t>
      </w:r>
      <w:r w:rsidRPr="00441CD0">
        <w:rPr>
          <w:lang w:val="en-US"/>
        </w:rPr>
        <w:t>Remove BA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7.5.4.12-1</w:t>
      </w:r>
      <w:r w:rsidRPr="00441CD0">
        <w:rPr>
          <w:lang w:eastAsia="ja-JP"/>
        </w:rPr>
        <w:t>.</w:t>
      </w:r>
    </w:p>
    <w:p w14:paraId="7A5F7641" w14:textId="77777777" w:rsidR="00EE5860" w:rsidRPr="00441CD0" w:rsidRDefault="00EE5860" w:rsidP="00EE5860">
      <w:pPr>
        <w:pStyle w:val="TH"/>
        <w:rPr>
          <w:lang w:val="en-US"/>
        </w:rPr>
      </w:pPr>
      <w:r w:rsidRPr="00441CD0">
        <w:t>Table 7.5.4.12-</w:t>
      </w:r>
      <w:r w:rsidRPr="00441CD0">
        <w:rPr>
          <w:lang w:val="en-US"/>
        </w:rPr>
        <w:t>1</w:t>
      </w:r>
      <w:r w:rsidRPr="00441CD0">
        <w:t>: Remove BAR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0B9DE9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B48A03D" w14:textId="77777777" w:rsidR="00EE5860" w:rsidRPr="00441CD0" w:rsidRDefault="00EE5860" w:rsidP="00BB0E1F">
            <w:pPr>
              <w:pStyle w:val="TAL"/>
              <w:rPr>
                <w:lang w:val="x-none"/>
              </w:rPr>
            </w:pPr>
            <w:bookmarkStart w:id="4449" w:name="MCCQCTEMPBM_0000011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C380B1D"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D0F5843" w14:textId="77777777" w:rsidR="00EE5860" w:rsidRPr="00441CD0" w:rsidRDefault="00EE5860" w:rsidP="00BB0E1F">
            <w:pPr>
              <w:pStyle w:val="TAC"/>
            </w:pPr>
            <w:r w:rsidRPr="00441CD0">
              <w:t xml:space="preserve">Remove BAR IE Type = </w:t>
            </w:r>
            <w:r w:rsidRPr="00441CD0">
              <w:rPr>
                <w:lang w:val="en-US"/>
              </w:rPr>
              <w:t>87</w:t>
            </w:r>
            <w:r w:rsidRPr="00441CD0">
              <w:t xml:space="preserve"> (decimal)</w:t>
            </w:r>
          </w:p>
        </w:tc>
      </w:tr>
      <w:tr w:rsidR="00EE5860" w:rsidRPr="00441CD0" w14:paraId="50827E0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59C9E3F"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46F9F7F"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9467EFC" w14:textId="77777777" w:rsidR="00EE5860" w:rsidRPr="00441CD0" w:rsidRDefault="00EE5860" w:rsidP="00BB0E1F">
            <w:pPr>
              <w:pStyle w:val="TAC"/>
            </w:pPr>
            <w:r w:rsidRPr="00441CD0">
              <w:t>Length = n</w:t>
            </w:r>
          </w:p>
        </w:tc>
      </w:tr>
      <w:tr w:rsidR="00EE5860" w:rsidRPr="00441CD0" w14:paraId="289C43D9"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392AF099"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F5CEDAE"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6B170CB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E4FC6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058DB66E" w14:textId="77777777" w:rsidR="00EE5860" w:rsidRPr="00441CD0" w:rsidRDefault="00EE5860" w:rsidP="00BB0E1F">
            <w:pPr>
              <w:pStyle w:val="TAH"/>
            </w:pPr>
            <w:r w:rsidRPr="00441CD0">
              <w:t>IE Type</w:t>
            </w:r>
          </w:p>
        </w:tc>
      </w:tr>
      <w:tr w:rsidR="00EE5860" w:rsidRPr="00441CD0" w14:paraId="3A54678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DE3A3E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1417C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AE224D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0ABE7E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DEC71AC"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2D184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AD1A171"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72B11BE" w14:textId="77777777" w:rsidR="00EE5860" w:rsidRPr="00441CD0" w:rsidRDefault="00EE5860" w:rsidP="00BB0E1F">
            <w:pPr>
              <w:spacing w:after="0"/>
              <w:rPr>
                <w:rFonts w:ascii="Arial" w:hAnsi="Arial"/>
                <w:b/>
                <w:sz w:val="18"/>
                <w:lang w:val="x-none"/>
              </w:rPr>
            </w:pPr>
          </w:p>
        </w:tc>
      </w:tr>
      <w:tr w:rsidR="00EE5860" w:rsidRPr="00441CD0" w14:paraId="6BCCB54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13DCFD" w14:textId="77777777" w:rsidR="00EE5860" w:rsidRPr="00441CD0" w:rsidRDefault="00EE5860" w:rsidP="00BB0E1F">
            <w:pPr>
              <w:pStyle w:val="TAL"/>
            </w:pPr>
            <w:r w:rsidRPr="00441CD0">
              <w:rPr>
                <w:szCs w:val="18"/>
                <w:lang w:val="de-DE"/>
              </w:rPr>
              <w:t>BAR ID</w:t>
            </w:r>
          </w:p>
        </w:tc>
        <w:tc>
          <w:tcPr>
            <w:tcW w:w="336" w:type="dxa"/>
            <w:tcBorders>
              <w:top w:val="single" w:sz="4" w:space="0" w:color="auto"/>
              <w:left w:val="single" w:sz="4" w:space="0" w:color="auto"/>
              <w:bottom w:val="single" w:sz="4" w:space="0" w:color="auto"/>
              <w:right w:val="single" w:sz="4" w:space="0" w:color="auto"/>
            </w:tcBorders>
            <w:hideMark/>
          </w:tcPr>
          <w:p w14:paraId="3C11ABE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CFD9105" w14:textId="77777777" w:rsidR="00EE5860" w:rsidRPr="00441CD0" w:rsidRDefault="00EE5860" w:rsidP="00BB0E1F">
            <w:pPr>
              <w:pStyle w:val="TAL"/>
            </w:pPr>
            <w:r w:rsidRPr="00441CD0">
              <w:rPr>
                <w:szCs w:val="18"/>
                <w:lang w:val="en-US"/>
              </w:rPr>
              <w:t>This IE shall identify the BAR to be deleted.</w:t>
            </w:r>
          </w:p>
        </w:tc>
        <w:tc>
          <w:tcPr>
            <w:tcW w:w="370" w:type="dxa"/>
            <w:tcBorders>
              <w:top w:val="single" w:sz="4" w:space="0" w:color="auto"/>
              <w:left w:val="single" w:sz="4" w:space="0" w:color="auto"/>
              <w:bottom w:val="single" w:sz="4" w:space="0" w:color="auto"/>
              <w:right w:val="single" w:sz="4" w:space="0" w:color="auto"/>
            </w:tcBorders>
            <w:hideMark/>
          </w:tcPr>
          <w:p w14:paraId="76B132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DFB003"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E7022B4"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3EF03566"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3D5403" w14:textId="77777777" w:rsidR="00EE5860" w:rsidRPr="00441CD0" w:rsidRDefault="00EE5860" w:rsidP="00BB0E1F">
            <w:pPr>
              <w:pStyle w:val="TAC"/>
              <w:rPr>
                <w:lang w:val="x-none"/>
              </w:rPr>
            </w:pPr>
            <w:r w:rsidRPr="00441CD0">
              <w:t>BAR ID</w:t>
            </w:r>
          </w:p>
        </w:tc>
      </w:tr>
      <w:bookmarkEnd w:id="4449"/>
    </w:tbl>
    <w:p w14:paraId="27535BDB" w14:textId="77777777" w:rsidR="00EE5860" w:rsidRPr="00441CD0" w:rsidRDefault="00EE5860" w:rsidP="00EE5860">
      <w:pPr>
        <w:rPr>
          <w:lang w:val="en-US" w:eastAsia="zh-CN"/>
        </w:rPr>
      </w:pPr>
    </w:p>
    <w:p w14:paraId="43F7AC29" w14:textId="77777777" w:rsidR="00EE5860" w:rsidRPr="00441CD0" w:rsidRDefault="00EE5860" w:rsidP="00EE5860">
      <w:pPr>
        <w:pStyle w:val="Heading4"/>
        <w:rPr>
          <w:rFonts w:cs="Arial"/>
          <w:bCs/>
          <w:lang w:val="x-none"/>
        </w:rPr>
      </w:pPr>
      <w:bookmarkStart w:id="4450" w:name="_Toc19717311"/>
      <w:bookmarkStart w:id="4451" w:name="_Toc27490805"/>
      <w:bookmarkStart w:id="4452" w:name="_Toc27557098"/>
      <w:bookmarkStart w:id="4453" w:name="_Toc27724015"/>
      <w:bookmarkStart w:id="4454" w:name="_Toc36031087"/>
      <w:bookmarkStart w:id="4455" w:name="_Toc36043007"/>
      <w:bookmarkStart w:id="4456" w:name="_Toc36814332"/>
      <w:bookmarkStart w:id="4457" w:name="_Toc44689188"/>
      <w:bookmarkStart w:id="4458" w:name="_Toc44923942"/>
      <w:bookmarkStart w:id="4459" w:name="_Toc51860912"/>
      <w:bookmarkStart w:id="4460" w:name="_Toc57930683"/>
      <w:bookmarkStart w:id="4461" w:name="_Toc57931313"/>
      <w:bookmarkStart w:id="4462" w:name="_Toc160974439"/>
      <w:r w:rsidRPr="00441CD0">
        <w:t>7.5.4.13</w:t>
      </w:r>
      <w:r w:rsidRPr="00441CD0">
        <w:tab/>
        <w:t xml:space="preserve">Update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0F94854D" w14:textId="77777777" w:rsidR="00EE5860" w:rsidRPr="00441CD0" w:rsidRDefault="00EE5860" w:rsidP="00EE5860">
      <w:r w:rsidRPr="00441CD0">
        <w:t xml:space="preserve">The </w:t>
      </w:r>
      <w:r w:rsidRPr="00441CD0">
        <w:rPr>
          <w:lang w:val="en-US"/>
        </w:rPr>
        <w:t xml:space="preserve">Update </w:t>
      </w:r>
      <w:r w:rsidRPr="00441CD0">
        <w:t>Traffic Endpoint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7.5.4.13-1</w:t>
      </w:r>
      <w:r w:rsidRPr="00441CD0">
        <w:rPr>
          <w:lang w:eastAsia="ja-JP"/>
        </w:rPr>
        <w:t>.</w:t>
      </w:r>
    </w:p>
    <w:p w14:paraId="4FCA9DBC" w14:textId="77777777" w:rsidR="00EE5860" w:rsidRPr="00441CD0" w:rsidRDefault="00EE5860" w:rsidP="00EE5860">
      <w:pPr>
        <w:pStyle w:val="TH"/>
        <w:rPr>
          <w:lang w:val="en-US"/>
        </w:rPr>
      </w:pPr>
      <w:r w:rsidRPr="00441CD0">
        <w:lastRenderedPageBreak/>
        <w:t xml:space="preserve">Table 7.5.4.13-1: Update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1204C53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120911" w14:textId="77777777" w:rsidR="00EE5860" w:rsidRPr="00441CD0" w:rsidRDefault="00EE5860" w:rsidP="00BB0E1F">
            <w:pPr>
              <w:pStyle w:val="TAL"/>
              <w:rPr>
                <w:lang w:val="x-none"/>
              </w:rPr>
            </w:pPr>
            <w:bookmarkStart w:id="4463" w:name="MCCQCTEMPBM_00000115"/>
            <w:r w:rsidRPr="00441CD0">
              <w:t>Octet 1 and 2</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6DF2ADDC" w14:textId="77777777" w:rsidR="00EE5860" w:rsidRPr="00441CD0" w:rsidRDefault="00EE5860" w:rsidP="00BB0E1F">
            <w:pPr>
              <w:pStyle w:val="TAC"/>
            </w:pPr>
            <w:r w:rsidRPr="00441CD0">
              <w:rPr>
                <w:lang w:val="fr-FR"/>
              </w:rPr>
              <w:t>Update Traffic Endpoint Type = 129 (decimal)</w:t>
            </w:r>
          </w:p>
        </w:tc>
      </w:tr>
      <w:tr w:rsidR="00EE5860" w:rsidRPr="00441CD0" w14:paraId="44A080F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5C0E7EDC" w14:textId="77777777" w:rsidR="00EE5860" w:rsidRPr="00441CD0" w:rsidRDefault="00EE5860" w:rsidP="00BB0E1F">
            <w:pPr>
              <w:pStyle w:val="TAL"/>
            </w:pPr>
            <w:r w:rsidRPr="00441CD0">
              <w:t>Octets 3 and 4</w:t>
            </w:r>
          </w:p>
        </w:tc>
        <w:tc>
          <w:tcPr>
            <w:tcW w:w="7891" w:type="dxa"/>
            <w:gridSpan w:val="7"/>
            <w:tcBorders>
              <w:top w:val="single" w:sz="4" w:space="0" w:color="auto"/>
              <w:left w:val="single" w:sz="4" w:space="0" w:color="auto"/>
              <w:bottom w:val="single" w:sz="4" w:space="0" w:color="auto"/>
              <w:right w:val="single" w:sz="4" w:space="0" w:color="auto"/>
            </w:tcBorders>
            <w:shd w:val="clear" w:color="auto" w:fill="D9D9D9"/>
            <w:hideMark/>
          </w:tcPr>
          <w:p w14:paraId="33259A62" w14:textId="77777777" w:rsidR="00EE5860" w:rsidRPr="00441CD0" w:rsidRDefault="00EE5860" w:rsidP="00BB0E1F">
            <w:pPr>
              <w:pStyle w:val="TAC"/>
            </w:pPr>
            <w:r w:rsidRPr="00441CD0">
              <w:t>Length = n</w:t>
            </w:r>
          </w:p>
        </w:tc>
      </w:tr>
      <w:tr w:rsidR="00EE5860" w:rsidRPr="00441CD0" w14:paraId="057F71B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812627"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A18181"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BF21BD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21CE41"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F28FB2" w14:textId="77777777" w:rsidR="00EE5860" w:rsidRPr="00441CD0" w:rsidRDefault="00EE5860" w:rsidP="00BB0E1F">
            <w:pPr>
              <w:pStyle w:val="TAH"/>
            </w:pPr>
            <w:r w:rsidRPr="00441CD0">
              <w:t>IE Type</w:t>
            </w:r>
          </w:p>
        </w:tc>
      </w:tr>
      <w:tr w:rsidR="00EE5860" w:rsidRPr="00441CD0" w14:paraId="7CC7991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53A28F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3432B88"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2E9CE0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E91E9A4"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EBCFF28"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395A5C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05B410" w14:textId="77777777" w:rsidR="00EE5860" w:rsidRPr="00441CD0" w:rsidRDefault="00EE5860" w:rsidP="00BB0E1F">
            <w:pPr>
              <w:pStyle w:val="TAH"/>
              <w:rPr>
                <w:lang w:val="de-DE"/>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8D98B73" w14:textId="77777777" w:rsidR="00EE5860" w:rsidRPr="00441CD0" w:rsidRDefault="00EE5860" w:rsidP="00BB0E1F">
            <w:pPr>
              <w:spacing w:after="0"/>
              <w:rPr>
                <w:rFonts w:ascii="Arial" w:hAnsi="Arial"/>
                <w:b/>
                <w:sz w:val="18"/>
                <w:lang w:val="x-none"/>
              </w:rPr>
            </w:pPr>
          </w:p>
        </w:tc>
      </w:tr>
      <w:tr w:rsidR="00EE5860" w:rsidRPr="00441CD0" w14:paraId="3189821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049BB50" w14:textId="77777777" w:rsidR="00EE5860" w:rsidRPr="00441CD0" w:rsidRDefault="00EE5860" w:rsidP="00BB0E1F">
            <w:pPr>
              <w:pStyle w:val="TAL"/>
            </w:pPr>
            <w:r w:rsidRPr="00441CD0">
              <w:rPr>
                <w:lang w:val="en-US"/>
              </w:rPr>
              <w:lastRenderedPageBreak/>
              <w:t>Traffic Endpoint</w:t>
            </w:r>
            <w:r w:rsidRPr="00441CD0">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77A3B484"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E511E98" w14:textId="77777777" w:rsidR="00EE5860" w:rsidRPr="00441CD0" w:rsidRDefault="00EE5860" w:rsidP="00BB0E1F">
            <w:pPr>
              <w:pStyle w:val="TAL"/>
            </w:pPr>
            <w:r w:rsidRPr="00441CD0">
              <w:t xml:space="preserve">This IE shall uniquely identify the </w:t>
            </w:r>
            <w:r w:rsidRPr="00441CD0">
              <w:rPr>
                <w:lang w:val="en-US"/>
              </w:rPr>
              <w:t xml:space="preserve">Traffic Endpoint to be modified </w:t>
            </w:r>
            <w:r w:rsidRPr="00441CD0">
              <w:t xml:space="preserve">for that </w:t>
            </w:r>
            <w:r w:rsidRPr="00441CD0">
              <w:rPr>
                <w:lang w:eastAsia="zh-CN"/>
              </w:rPr>
              <w:t>PFCP</w:t>
            </w:r>
            <w:r w:rsidRPr="00441CD0">
              <w:t xml:space="preserve"> session.</w:t>
            </w:r>
          </w:p>
        </w:tc>
        <w:tc>
          <w:tcPr>
            <w:tcW w:w="370" w:type="dxa"/>
            <w:tcBorders>
              <w:top w:val="single" w:sz="4" w:space="0" w:color="auto"/>
              <w:left w:val="single" w:sz="4" w:space="0" w:color="auto"/>
              <w:bottom w:val="single" w:sz="4" w:space="0" w:color="auto"/>
              <w:right w:val="single" w:sz="4" w:space="0" w:color="auto"/>
            </w:tcBorders>
            <w:hideMark/>
          </w:tcPr>
          <w:p w14:paraId="690F83C2"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3EA1D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4D2777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93DCDF8"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hideMark/>
          </w:tcPr>
          <w:p w14:paraId="531396B5" w14:textId="77777777" w:rsidR="00EE5860" w:rsidRPr="00441CD0" w:rsidRDefault="00EE5860" w:rsidP="00BB0E1F">
            <w:pPr>
              <w:pStyle w:val="TAC"/>
            </w:pPr>
            <w:r w:rsidRPr="00441CD0">
              <w:rPr>
                <w:lang w:val="en-US"/>
              </w:rPr>
              <w:t>Traffic Endpoint</w:t>
            </w:r>
            <w:r w:rsidRPr="00441CD0">
              <w:t xml:space="preserve"> ID</w:t>
            </w:r>
          </w:p>
        </w:tc>
      </w:tr>
      <w:tr w:rsidR="00EE5860" w:rsidRPr="00441CD0" w14:paraId="503EFB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035041CA" w14:textId="77777777" w:rsidR="00EE5860" w:rsidRPr="00441CD0" w:rsidRDefault="00EE5860" w:rsidP="00BB0E1F">
            <w:pPr>
              <w:pStyle w:val="TAL"/>
            </w:pPr>
            <w:r w:rsidRPr="00441CD0">
              <w:t xml:space="preserve">Local F-TEID </w:t>
            </w:r>
          </w:p>
        </w:tc>
        <w:tc>
          <w:tcPr>
            <w:tcW w:w="336" w:type="dxa"/>
            <w:tcBorders>
              <w:top w:val="single" w:sz="4" w:space="0" w:color="auto"/>
              <w:left w:val="single" w:sz="4" w:space="0" w:color="auto"/>
              <w:bottom w:val="single" w:sz="4" w:space="0" w:color="auto"/>
              <w:right w:val="single" w:sz="4" w:space="0" w:color="auto"/>
            </w:tcBorders>
            <w:hideMark/>
          </w:tcPr>
          <w:p w14:paraId="38F893E9" w14:textId="77777777" w:rsidR="00EE5860" w:rsidRPr="00441CD0" w:rsidRDefault="00EE5860" w:rsidP="00BB0E1F">
            <w:pPr>
              <w:pStyle w:val="TAL"/>
              <w:jc w:val="center"/>
              <w:rPr>
                <w:szCs w:val="18"/>
                <w:lang w:val="en-US"/>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334F2DF6" w14:textId="77777777" w:rsidR="00EE5860" w:rsidRPr="00441CD0" w:rsidRDefault="00EE5860" w:rsidP="00BB0E1F">
            <w:pPr>
              <w:pStyle w:val="TAL"/>
              <w:rPr>
                <w:szCs w:val="18"/>
                <w:lang w:val="en-US" w:eastAsia="zh-CN"/>
              </w:rPr>
            </w:pPr>
            <w:r w:rsidRPr="00441CD0">
              <w:rPr>
                <w:lang w:eastAsia="zh-CN"/>
              </w:rPr>
              <w:t>This IE shall be present if it needs to be changed.</w:t>
            </w:r>
          </w:p>
          <w:p w14:paraId="7FA2F873" w14:textId="77777777" w:rsidR="00EE5860" w:rsidRPr="00441CD0" w:rsidRDefault="00EE5860" w:rsidP="00BB0E1F">
            <w:pPr>
              <w:pStyle w:val="TAL"/>
              <w:rPr>
                <w:szCs w:val="18"/>
                <w:lang w:val="en-US" w:eastAsia="zh-CN"/>
              </w:rPr>
            </w:pPr>
            <w:r w:rsidRPr="00441CD0">
              <w:rPr>
                <w:szCs w:val="18"/>
                <w:lang w:val="en-US" w:eastAsia="zh-CN"/>
              </w:rPr>
              <w:t>The CP function shall set the CHOOSE (CH) bit to 1 if the CP function requests the UP function to assign a local F-TEID to the PDR.</w:t>
            </w:r>
          </w:p>
          <w:p w14:paraId="2A225BEC" w14:textId="77777777" w:rsidR="00EE5860" w:rsidRPr="00441CD0" w:rsidRDefault="00EE5860" w:rsidP="00BB0E1F">
            <w:pPr>
              <w:pStyle w:val="TAL"/>
              <w:rPr>
                <w:rFonts w:cs="Arial"/>
                <w:szCs w:val="18"/>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032D48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B3884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3596E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EA6FF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D50C1F" w14:textId="77777777" w:rsidR="00EE5860" w:rsidRPr="00441CD0" w:rsidRDefault="00EE5860" w:rsidP="00BB0E1F">
            <w:pPr>
              <w:pStyle w:val="TAC"/>
              <w:rPr>
                <w:lang w:val="x-none"/>
              </w:rPr>
            </w:pPr>
            <w:r w:rsidRPr="00441CD0">
              <w:t>F-TEID</w:t>
            </w:r>
          </w:p>
        </w:tc>
      </w:tr>
      <w:tr w:rsidR="00EE5860" w:rsidRPr="00441CD0" w14:paraId="4378E67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1B420E40" w14:textId="77777777" w:rsidR="00EE5860" w:rsidRPr="00441CD0" w:rsidRDefault="00EE5860" w:rsidP="00BB0E1F">
            <w:pPr>
              <w:pStyle w:val="TAL"/>
            </w:pPr>
            <w:r w:rsidRPr="00441CD0">
              <w:t>Network Instance</w:t>
            </w:r>
          </w:p>
        </w:tc>
        <w:tc>
          <w:tcPr>
            <w:tcW w:w="336" w:type="dxa"/>
            <w:tcBorders>
              <w:top w:val="single" w:sz="4" w:space="0" w:color="auto"/>
              <w:left w:val="single" w:sz="4" w:space="0" w:color="auto"/>
              <w:bottom w:val="single" w:sz="4" w:space="0" w:color="auto"/>
              <w:right w:val="single" w:sz="4" w:space="0" w:color="auto"/>
            </w:tcBorders>
            <w:hideMark/>
          </w:tcPr>
          <w:p w14:paraId="5029770E" w14:textId="77777777" w:rsidR="00EE5860" w:rsidRPr="00441CD0" w:rsidRDefault="00EE5860" w:rsidP="00BB0E1F">
            <w:pPr>
              <w:pStyle w:val="TAL"/>
              <w:jc w:val="center"/>
              <w:rPr>
                <w:szCs w:val="18"/>
                <w:lang w:val="en-US"/>
              </w:rPr>
            </w:pPr>
            <w:r w:rsidRPr="00441CD0">
              <w:rPr>
                <w:lang w:eastAsia="zh-CN"/>
              </w:rPr>
              <w:t>O</w:t>
            </w:r>
          </w:p>
        </w:tc>
        <w:tc>
          <w:tcPr>
            <w:tcW w:w="4670" w:type="dxa"/>
            <w:tcBorders>
              <w:top w:val="single" w:sz="4" w:space="0" w:color="auto"/>
              <w:left w:val="single" w:sz="4" w:space="0" w:color="auto"/>
              <w:bottom w:val="single" w:sz="4" w:space="0" w:color="auto"/>
              <w:right w:val="single" w:sz="4" w:space="0" w:color="auto"/>
            </w:tcBorders>
            <w:hideMark/>
          </w:tcPr>
          <w:p w14:paraId="61C92AB4" w14:textId="77777777" w:rsidR="00EE5860" w:rsidRPr="00441CD0" w:rsidRDefault="00EE5860" w:rsidP="00BB0E1F">
            <w:pPr>
              <w:pStyle w:val="TAL"/>
              <w:rPr>
                <w:lang w:val="x-none" w:eastAsia="zh-CN"/>
              </w:rPr>
            </w:pPr>
            <w:r w:rsidRPr="00441CD0">
              <w:rPr>
                <w:lang w:val="en-US" w:eastAsia="zh-CN"/>
              </w:rPr>
              <w:t>If</w:t>
            </w:r>
            <w:r w:rsidRPr="00441CD0">
              <w:rPr>
                <w:lang w:eastAsia="zh-CN"/>
              </w:rPr>
              <w:t xml:space="preserve"> present, this IE shall identify the Network instance to match for the incoming packet. See NOTE.</w:t>
            </w:r>
          </w:p>
        </w:tc>
        <w:tc>
          <w:tcPr>
            <w:tcW w:w="370" w:type="dxa"/>
            <w:tcBorders>
              <w:top w:val="single" w:sz="4" w:space="0" w:color="auto"/>
              <w:left w:val="single" w:sz="4" w:space="0" w:color="auto"/>
              <w:bottom w:val="single" w:sz="4" w:space="0" w:color="auto"/>
              <w:right w:val="single" w:sz="4" w:space="0" w:color="auto"/>
            </w:tcBorders>
            <w:hideMark/>
          </w:tcPr>
          <w:p w14:paraId="7D78145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B0CB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81D0A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2EBB10"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9CB3339" w14:textId="77777777" w:rsidR="00EE5860" w:rsidRPr="00441CD0" w:rsidRDefault="00EE5860" w:rsidP="00BB0E1F">
            <w:pPr>
              <w:pStyle w:val="TAC"/>
              <w:rPr>
                <w:lang w:val="x-none"/>
              </w:rPr>
            </w:pPr>
            <w:r w:rsidRPr="00441CD0">
              <w:t>Network Instance</w:t>
            </w:r>
          </w:p>
        </w:tc>
      </w:tr>
      <w:tr w:rsidR="00EE5860" w:rsidRPr="00441CD0" w14:paraId="2555411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102DB454" w14:textId="77777777" w:rsidR="00EE5860" w:rsidRPr="00441CD0" w:rsidRDefault="00EE5860" w:rsidP="00BB0E1F">
            <w:pPr>
              <w:pStyle w:val="TAL"/>
            </w:pPr>
            <w:r w:rsidRPr="00441CD0">
              <w:rPr>
                <w:lang w:val="de-DE" w:eastAsia="zh-CN"/>
              </w:rPr>
              <w:t xml:space="preserve">Redundant Transmission </w:t>
            </w:r>
            <w:r>
              <w:rPr>
                <w:lang w:val="de-DE" w:eastAsia="zh-CN"/>
              </w:rPr>
              <w:t xml:space="preserve">Detection </w:t>
            </w:r>
            <w:r w:rsidRPr="00441CD0">
              <w:rPr>
                <w:lang w:val="de-DE" w:eastAsia="zh-CN"/>
              </w:rPr>
              <w:t>Parameters</w:t>
            </w:r>
          </w:p>
        </w:tc>
        <w:tc>
          <w:tcPr>
            <w:tcW w:w="336" w:type="dxa"/>
            <w:tcBorders>
              <w:top w:val="single" w:sz="4" w:space="0" w:color="auto"/>
              <w:left w:val="single" w:sz="4" w:space="0" w:color="auto"/>
              <w:bottom w:val="single" w:sz="4" w:space="0" w:color="auto"/>
              <w:right w:val="single" w:sz="4" w:space="0" w:color="auto"/>
            </w:tcBorders>
          </w:tcPr>
          <w:p w14:paraId="446BB93B" w14:textId="77777777" w:rsidR="00EE5860" w:rsidRPr="00441CD0" w:rsidRDefault="00EE5860" w:rsidP="00BB0E1F">
            <w:pPr>
              <w:pStyle w:val="TAL"/>
              <w:jc w:val="center"/>
              <w:rPr>
                <w:lang w:eastAsia="zh-CN"/>
              </w:rPr>
            </w:pPr>
            <w:r w:rsidRPr="00441CD0">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73ADE78B" w14:textId="77777777" w:rsidR="00EE5860" w:rsidRPr="00441CD0" w:rsidRDefault="00EE5860" w:rsidP="00BB0E1F">
            <w:pPr>
              <w:pStyle w:val="TAL"/>
              <w:rPr>
                <w:lang w:eastAsia="zh-CN"/>
              </w:rPr>
            </w:pPr>
            <w:r w:rsidRPr="00441CD0">
              <w:rPr>
                <w:lang w:eastAsia="zh-CN"/>
              </w:rPr>
              <w:t>This IE shall be present if it needs to be changed See Table 7.5.2.2-5.</w:t>
            </w:r>
          </w:p>
          <w:p w14:paraId="7198BAE6"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0B47100E"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403F9E5C"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3AB0EE1" w14:textId="77777777" w:rsidR="00EE5860" w:rsidRPr="00441CD0" w:rsidRDefault="00EE5860" w:rsidP="00BB0E1F">
            <w:pPr>
              <w:pStyle w:val="TAC"/>
              <w:rPr>
                <w:lang w:val="de-DE"/>
              </w:rPr>
            </w:pPr>
            <w:r w:rsidRPr="00441CD0">
              <w:rPr>
                <w:rFonts w:hint="eastAsia"/>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3466B750" w14:textId="77777777" w:rsidR="00EE5860" w:rsidRPr="00441CD0" w:rsidRDefault="00EE5860" w:rsidP="00BB0E1F">
            <w:pPr>
              <w:pStyle w:val="TAC"/>
              <w:rPr>
                <w:lang w:val="de-DE"/>
              </w:rPr>
            </w:pPr>
            <w:r w:rsidRPr="00441CD0">
              <w:rPr>
                <w:rFonts w:hint="eastAsia"/>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63934F47" w14:textId="77777777" w:rsidR="00EE5860" w:rsidRPr="00441CD0" w:rsidRDefault="00EE5860" w:rsidP="00BB0E1F">
            <w:pPr>
              <w:pStyle w:val="TAC"/>
            </w:pPr>
            <w:r w:rsidRPr="00441CD0">
              <w:rPr>
                <w:lang w:val="de-DE" w:eastAsia="zh-CN"/>
              </w:rPr>
              <w:t xml:space="preserve">Redundant Transmission </w:t>
            </w:r>
            <w:r>
              <w:rPr>
                <w:lang w:val="de-DE" w:eastAsia="zh-CN"/>
              </w:rPr>
              <w:t xml:space="preserve">Detection </w:t>
            </w:r>
            <w:r w:rsidRPr="00441CD0">
              <w:rPr>
                <w:lang w:val="de-DE" w:eastAsia="zh-CN"/>
              </w:rPr>
              <w:t>Parameters</w:t>
            </w:r>
          </w:p>
        </w:tc>
      </w:tr>
      <w:tr w:rsidR="00EE5860" w:rsidRPr="00441CD0" w14:paraId="7DB00C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2AFEC12" w14:textId="77777777" w:rsidR="00EE5860" w:rsidRPr="00441CD0" w:rsidRDefault="00EE5860" w:rsidP="00BB0E1F">
            <w:pPr>
              <w:pStyle w:val="TAL"/>
            </w:pPr>
            <w:r w:rsidRPr="00441CD0">
              <w:t xml:space="preserve">UE IP address </w:t>
            </w:r>
          </w:p>
        </w:tc>
        <w:tc>
          <w:tcPr>
            <w:tcW w:w="336" w:type="dxa"/>
            <w:tcBorders>
              <w:top w:val="single" w:sz="4" w:space="0" w:color="auto"/>
              <w:left w:val="single" w:sz="4" w:space="0" w:color="auto"/>
              <w:bottom w:val="single" w:sz="4" w:space="0" w:color="auto"/>
              <w:right w:val="single" w:sz="4" w:space="0" w:color="auto"/>
            </w:tcBorders>
            <w:hideMark/>
          </w:tcPr>
          <w:p w14:paraId="42005604" w14:textId="77777777" w:rsidR="00EE5860" w:rsidRPr="00441CD0" w:rsidRDefault="00EE5860" w:rsidP="00BB0E1F">
            <w:pPr>
              <w:pStyle w:val="TAL"/>
              <w:jc w:val="center"/>
              <w:rPr>
                <w:lang w:val="en-US" w:eastAsia="zh-CN"/>
              </w:rPr>
            </w:pPr>
            <w:r w:rsidRPr="00441CD0">
              <w:rPr>
                <w:szCs w:val="18"/>
                <w:lang w:val="en-US"/>
              </w:rPr>
              <w:t>C</w:t>
            </w:r>
          </w:p>
        </w:tc>
        <w:tc>
          <w:tcPr>
            <w:tcW w:w="4670" w:type="dxa"/>
            <w:tcBorders>
              <w:top w:val="single" w:sz="4" w:space="0" w:color="auto"/>
              <w:left w:val="single" w:sz="4" w:space="0" w:color="auto"/>
              <w:bottom w:val="single" w:sz="4" w:space="0" w:color="auto"/>
              <w:right w:val="single" w:sz="4" w:space="0" w:color="auto"/>
            </w:tcBorders>
            <w:hideMark/>
          </w:tcPr>
          <w:p w14:paraId="21F0AB60" w14:textId="77777777" w:rsidR="00EE5860" w:rsidRPr="00441CD0" w:rsidRDefault="00EE5860" w:rsidP="00BB0E1F">
            <w:pPr>
              <w:pStyle w:val="TAL"/>
              <w:rPr>
                <w:lang w:eastAsia="zh-CN"/>
              </w:rPr>
            </w:pPr>
            <w:r w:rsidRPr="00441CD0">
              <w:rPr>
                <w:lang w:eastAsia="zh-CN"/>
              </w:rPr>
              <w:t>This IE shall be present if it needs to be changed.</w:t>
            </w:r>
          </w:p>
          <w:p w14:paraId="28EB4623" w14:textId="77777777" w:rsidR="00EE5860" w:rsidRPr="00441CD0" w:rsidRDefault="00EE5860" w:rsidP="00BB0E1F">
            <w:pPr>
              <w:pStyle w:val="TAL"/>
              <w:rPr>
                <w:rFonts w:cs="Arial"/>
                <w:szCs w:val="18"/>
                <w:lang w:eastAsia="zh-CN"/>
              </w:rPr>
            </w:pPr>
            <w:r w:rsidRPr="00441CD0">
              <w:rPr>
                <w:color w:val="000000"/>
              </w:rPr>
              <w:t>In the 5GC, several IEs with the same IE type may be present to represent multiple UE IP addresses, if the UPF indicated support of the IP6PL feature (see clause</w:t>
            </w:r>
            <w:r>
              <w:rPr>
                <w:color w:val="000000"/>
              </w:rPr>
              <w:t> </w:t>
            </w:r>
            <w:r w:rsidRPr="00441CD0">
              <w:rPr>
                <w:color w:val="000000"/>
              </w:rPr>
              <w:t>5.21). When present, the UE IP address(es) present in this IE shall replace the UE IP address(es) stored in the UP function for this traffic endpoint.</w:t>
            </w:r>
          </w:p>
          <w:p w14:paraId="64EE7265" w14:textId="77777777" w:rsidR="00EE5860" w:rsidRPr="00441CD0" w:rsidRDefault="00EE5860" w:rsidP="00BB0E1F">
            <w:pPr>
              <w:pStyle w:val="TAL"/>
              <w:rPr>
                <w:lang w:val="en-US" w:eastAsia="zh-CN"/>
              </w:rPr>
            </w:pPr>
            <w:r w:rsidRPr="00441CD0">
              <w:rPr>
                <w:lang w:eastAsia="zh-CN"/>
              </w:rPr>
              <w:t>See NOTE</w:t>
            </w:r>
            <w:r w:rsidRPr="00441CD0">
              <w:rPr>
                <w:lang w:val="en-US"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AA78A0C"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67C3C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FCE85D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0F0FC71"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116080" w14:textId="77777777" w:rsidR="00EE5860" w:rsidRPr="00441CD0" w:rsidRDefault="00EE5860" w:rsidP="00BB0E1F">
            <w:pPr>
              <w:pStyle w:val="TAC"/>
            </w:pPr>
            <w:r w:rsidRPr="00441CD0">
              <w:t>UE IP address</w:t>
            </w:r>
          </w:p>
        </w:tc>
      </w:tr>
      <w:tr w:rsidR="00EE5860" w:rsidRPr="00441CD0" w14:paraId="4BF3BE6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5E064AE" w14:textId="77777777" w:rsidR="00EE5860" w:rsidRPr="00441CD0" w:rsidRDefault="00EE5860" w:rsidP="00BB0E1F">
            <w:pPr>
              <w:pStyle w:val="TAL"/>
              <w:rPr>
                <w:lang w:val="de-DE"/>
              </w:rPr>
            </w:pPr>
            <w:r w:rsidRPr="00441CD0">
              <w:rPr>
                <w:lang w:val="de-DE"/>
              </w:rPr>
              <w:t>Framed-Route</w:t>
            </w:r>
          </w:p>
        </w:tc>
        <w:tc>
          <w:tcPr>
            <w:tcW w:w="336" w:type="dxa"/>
            <w:tcBorders>
              <w:top w:val="single" w:sz="4" w:space="0" w:color="auto"/>
              <w:left w:val="single" w:sz="4" w:space="0" w:color="auto"/>
              <w:bottom w:val="single" w:sz="4" w:space="0" w:color="auto"/>
              <w:right w:val="single" w:sz="4" w:space="0" w:color="auto"/>
            </w:tcBorders>
          </w:tcPr>
          <w:p w14:paraId="6C836769"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8231F2F"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and it needs to be changed. If present, this IE shall describe a framed route.</w:t>
            </w:r>
          </w:p>
          <w:p w14:paraId="4670014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 xml:space="preserve">Several IEs with the same IE type may be present to provision a list of framed routes. </w:t>
            </w:r>
          </w:p>
        </w:tc>
        <w:tc>
          <w:tcPr>
            <w:tcW w:w="370" w:type="dxa"/>
            <w:tcBorders>
              <w:top w:val="single" w:sz="4" w:space="0" w:color="auto"/>
              <w:left w:val="single" w:sz="4" w:space="0" w:color="auto"/>
              <w:bottom w:val="single" w:sz="4" w:space="0" w:color="auto"/>
              <w:right w:val="single" w:sz="4" w:space="0" w:color="auto"/>
            </w:tcBorders>
          </w:tcPr>
          <w:p w14:paraId="51ECD069"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504360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0D992A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801F056"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0D6DE4EB" w14:textId="77777777" w:rsidR="00EE5860" w:rsidRPr="00441CD0" w:rsidRDefault="00EE5860" w:rsidP="00BB0E1F">
            <w:pPr>
              <w:pStyle w:val="TAC"/>
              <w:rPr>
                <w:lang w:val="de-DE"/>
              </w:rPr>
            </w:pPr>
            <w:r w:rsidRPr="00441CD0">
              <w:rPr>
                <w:lang w:val="de-DE"/>
              </w:rPr>
              <w:t>Framed-Route</w:t>
            </w:r>
          </w:p>
        </w:tc>
      </w:tr>
      <w:tr w:rsidR="00EE5860" w:rsidRPr="00441CD0" w14:paraId="5E2C17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60DC1D47" w14:textId="77777777" w:rsidR="00EE5860" w:rsidRPr="00441CD0" w:rsidRDefault="00EE5860" w:rsidP="00BB0E1F">
            <w:pPr>
              <w:pStyle w:val="TAL"/>
              <w:rPr>
                <w:lang w:val="de-DE"/>
              </w:rPr>
            </w:pPr>
            <w:r w:rsidRPr="00441CD0">
              <w:rPr>
                <w:lang w:val="de-DE"/>
              </w:rPr>
              <w:t>Framed-Routing</w:t>
            </w:r>
          </w:p>
        </w:tc>
        <w:tc>
          <w:tcPr>
            <w:tcW w:w="336" w:type="dxa"/>
            <w:tcBorders>
              <w:top w:val="single" w:sz="4" w:space="0" w:color="auto"/>
              <w:left w:val="single" w:sz="4" w:space="0" w:color="auto"/>
              <w:bottom w:val="single" w:sz="4" w:space="0" w:color="auto"/>
              <w:right w:val="single" w:sz="4" w:space="0" w:color="auto"/>
            </w:tcBorders>
          </w:tcPr>
          <w:p w14:paraId="775C1EE8"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1A9CA0" w14:textId="77777777" w:rsidR="00EE5860" w:rsidRPr="00441CD0" w:rsidRDefault="00EE5860" w:rsidP="00BB0E1F">
            <w:pPr>
              <w:pStyle w:val="CommentText"/>
              <w:rPr>
                <w:rFonts w:ascii="Arial" w:hAnsi="Arial" w:cs="Arial"/>
                <w:sz w:val="18"/>
                <w:szCs w:val="18"/>
                <w:lang w:eastAsia="zh-CN"/>
              </w:rPr>
            </w:pPr>
            <w:r w:rsidRPr="00441CD0">
              <w:rPr>
                <w:rFonts w:ascii="Arial" w:hAnsi="Arial" w:cs="Arial"/>
                <w:sz w:val="18"/>
                <w:szCs w:val="18"/>
                <w:lang w:eastAsia="zh-CN"/>
              </w:rPr>
              <w:t>This IE shall be present for a DL PDR if the UPF indicated support of Framed Routing (see clause</w:t>
            </w:r>
            <w:r>
              <w:rPr>
                <w:rFonts w:ascii="Arial" w:hAnsi="Arial" w:cs="Arial"/>
                <w:sz w:val="18"/>
                <w:szCs w:val="18"/>
                <w:lang w:eastAsia="zh-CN"/>
              </w:rPr>
              <w:t>s</w:t>
            </w:r>
            <w:r w:rsidRPr="00441CD0">
              <w:rPr>
                <w:rFonts w:ascii="Arial" w:hAnsi="Arial" w:cs="Arial"/>
                <w:sz w:val="18"/>
                <w:szCs w:val="18"/>
                <w:lang w:eastAsia="zh-CN"/>
              </w:rPr>
              <w:t xml:space="preserve"> 8.2.25</w:t>
            </w:r>
            <w:r>
              <w:rPr>
                <w:rFonts w:ascii="Arial" w:hAnsi="Arial" w:cs="Arial"/>
                <w:sz w:val="18"/>
                <w:szCs w:val="18"/>
                <w:lang w:eastAsia="zh-CN"/>
              </w:rPr>
              <w:t xml:space="preserve"> and 5.16</w:t>
            </w:r>
            <w:r w:rsidRPr="00441CD0">
              <w:rPr>
                <w:rFonts w:ascii="Arial" w:hAnsi="Arial" w:cs="Arial"/>
                <w:sz w:val="18"/>
                <w:szCs w:val="18"/>
                <w:lang w:eastAsia="zh-CN"/>
              </w:rPr>
              <w:t xml:space="preserve">) and it needs to be changed. If present, this IE shall describe </w:t>
            </w:r>
            <w:r w:rsidRPr="004D6C59">
              <w:rPr>
                <w:rFonts w:ascii="Arial" w:hAnsi="Arial" w:cs="Arial"/>
                <w:sz w:val="18"/>
                <w:szCs w:val="18"/>
                <w:lang w:eastAsia="zh-CN"/>
              </w:rPr>
              <w:t>the routing method for the UP function for the IP route related to Framed-Routes or Framed-IPv6-Routes</w:t>
            </w:r>
            <w:r w:rsidRPr="00441CD0">
              <w:rPr>
                <w:rFonts w:ascii="Arial" w:hAnsi="Arial" w:cs="Arial"/>
                <w:sz w:val="18"/>
                <w:szCs w:val="18"/>
                <w:lang w:eastAsia="zh-CN"/>
              </w:rPr>
              <w:t xml:space="preserve">. </w:t>
            </w:r>
            <w:r>
              <w:rPr>
                <w:rFonts w:ascii="Arial" w:hAnsi="Arial" w:cs="Arial"/>
                <w:sz w:val="18"/>
                <w:szCs w:val="18"/>
                <w:lang w:eastAsia="zh-CN"/>
              </w:rPr>
              <w:t xml:space="preserve">(NOTE </w:t>
            </w:r>
            <w:r>
              <w:rPr>
                <w:rFonts w:ascii="Arial" w:hAnsi="Arial" w:cs="Arial"/>
                <w:sz w:val="18"/>
                <w:szCs w:val="18"/>
                <w:lang w:val="fi-FI" w:eastAsia="zh-CN"/>
              </w:rPr>
              <w:t>2</w:t>
            </w:r>
            <w:r>
              <w:rPr>
                <w:rFonts w:ascii="Arial" w:hAnsi="Arial" w:cs="Arial"/>
                <w:sz w:val="18"/>
                <w:szCs w:val="18"/>
                <w:lang w:eastAsia="zh-CN"/>
              </w:rPr>
              <w:t>)</w:t>
            </w:r>
          </w:p>
        </w:tc>
        <w:tc>
          <w:tcPr>
            <w:tcW w:w="370" w:type="dxa"/>
            <w:tcBorders>
              <w:top w:val="single" w:sz="4" w:space="0" w:color="auto"/>
              <w:left w:val="single" w:sz="4" w:space="0" w:color="auto"/>
              <w:bottom w:val="single" w:sz="4" w:space="0" w:color="auto"/>
              <w:right w:val="single" w:sz="4" w:space="0" w:color="auto"/>
            </w:tcBorders>
          </w:tcPr>
          <w:p w14:paraId="2BF760C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C492E3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2E7E4E4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E8E5F13" w14:textId="77777777" w:rsidR="00EE5860" w:rsidRPr="00441CD0" w:rsidRDefault="00EE5860" w:rsidP="00BB0E1F">
            <w:pPr>
              <w:pStyle w:val="TAC"/>
            </w:pPr>
            <w:r w:rsidRPr="00441CD0">
              <w:t>X</w:t>
            </w:r>
          </w:p>
        </w:tc>
        <w:tc>
          <w:tcPr>
            <w:tcW w:w="1405" w:type="dxa"/>
            <w:tcBorders>
              <w:top w:val="single" w:sz="4" w:space="0" w:color="auto"/>
              <w:left w:val="single" w:sz="4" w:space="0" w:color="auto"/>
              <w:bottom w:val="single" w:sz="4" w:space="0" w:color="auto"/>
              <w:right w:val="single" w:sz="4" w:space="0" w:color="auto"/>
            </w:tcBorders>
            <w:vAlign w:val="center"/>
          </w:tcPr>
          <w:p w14:paraId="76E22ED8" w14:textId="77777777" w:rsidR="00EE5860" w:rsidRPr="00441CD0" w:rsidRDefault="00EE5860" w:rsidP="00BB0E1F">
            <w:pPr>
              <w:pStyle w:val="TAC"/>
              <w:rPr>
                <w:lang w:val="de-DE"/>
              </w:rPr>
            </w:pPr>
            <w:r w:rsidRPr="00441CD0">
              <w:rPr>
                <w:lang w:val="de-DE"/>
              </w:rPr>
              <w:t>Framed-Routing</w:t>
            </w:r>
          </w:p>
        </w:tc>
      </w:tr>
      <w:tr w:rsidR="00EE5860" w:rsidRPr="00441CD0" w14:paraId="4F01319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5C91F743" w14:textId="77777777" w:rsidR="00EE5860" w:rsidRPr="00441CD0" w:rsidRDefault="00EE5860" w:rsidP="00BB0E1F">
            <w:pPr>
              <w:pStyle w:val="TAL"/>
            </w:pPr>
            <w:r w:rsidRPr="00441CD0">
              <w:t>Framed-IPv6-Route</w:t>
            </w:r>
          </w:p>
        </w:tc>
        <w:tc>
          <w:tcPr>
            <w:tcW w:w="336" w:type="dxa"/>
            <w:tcBorders>
              <w:top w:val="single" w:sz="4" w:space="0" w:color="auto"/>
              <w:left w:val="single" w:sz="4" w:space="0" w:color="auto"/>
              <w:bottom w:val="single" w:sz="4" w:space="0" w:color="auto"/>
              <w:right w:val="single" w:sz="4" w:space="0" w:color="auto"/>
            </w:tcBorders>
          </w:tcPr>
          <w:p w14:paraId="66C7A565"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14210EA7" w14:textId="77777777" w:rsidR="00EE5860" w:rsidRPr="00441CD0" w:rsidRDefault="00EE5860" w:rsidP="00BB0E1F">
            <w:pPr>
              <w:pStyle w:val="TAL"/>
              <w:rPr>
                <w:rFonts w:cs="Arial"/>
                <w:szCs w:val="18"/>
                <w:lang w:val="en-US" w:eastAsia="zh-CN"/>
              </w:rPr>
            </w:pPr>
            <w:r w:rsidRPr="00441CD0">
              <w:rPr>
                <w:rFonts w:cs="Arial"/>
                <w:szCs w:val="18"/>
                <w:lang w:val="en-US" w:eastAsia="zh-CN"/>
              </w:rPr>
              <w:t>This IE shall be present for a PDR if the UPF indicated support of Framed Routing (see clause</w:t>
            </w:r>
            <w:r>
              <w:rPr>
                <w:rFonts w:cs="Arial"/>
                <w:szCs w:val="18"/>
                <w:lang w:val="en-US" w:eastAsia="zh-CN"/>
              </w:rPr>
              <w:t>s</w:t>
            </w:r>
            <w:r w:rsidRPr="00441CD0">
              <w:rPr>
                <w:rFonts w:cs="Arial"/>
                <w:szCs w:val="18"/>
                <w:lang w:val="en-US" w:eastAsia="zh-CN"/>
              </w:rPr>
              <w:t xml:space="preserve"> 8.2.25</w:t>
            </w:r>
            <w:r>
              <w:rPr>
                <w:rFonts w:cs="Arial"/>
                <w:szCs w:val="18"/>
                <w:lang w:val="en-US" w:eastAsia="zh-CN"/>
              </w:rPr>
              <w:t xml:space="preserve"> and 5.16</w:t>
            </w:r>
            <w:r w:rsidRPr="00441CD0">
              <w:rPr>
                <w:rFonts w:cs="Arial"/>
                <w:szCs w:val="18"/>
                <w:lang w:val="en-US" w:eastAsia="zh-CN"/>
              </w:rPr>
              <w:t>)</w:t>
            </w:r>
            <w:r w:rsidRPr="00441CD0">
              <w:rPr>
                <w:rFonts w:cs="Arial"/>
                <w:szCs w:val="18"/>
                <w:lang w:eastAsia="zh-CN"/>
              </w:rPr>
              <w:t xml:space="preserve"> and it needs to be changed</w:t>
            </w:r>
            <w:r w:rsidRPr="00441CD0">
              <w:rPr>
                <w:rFonts w:cs="Arial"/>
                <w:szCs w:val="18"/>
                <w:lang w:val="en-US" w:eastAsia="zh-CN"/>
              </w:rPr>
              <w:t>. If present, this IE shall describe a framed IPv6 route.</w:t>
            </w:r>
          </w:p>
          <w:p w14:paraId="533BD2EA" w14:textId="77777777" w:rsidR="00EE5860" w:rsidRPr="00441CD0" w:rsidRDefault="00EE5860" w:rsidP="00BB0E1F">
            <w:pPr>
              <w:pStyle w:val="TAL"/>
              <w:rPr>
                <w:rFonts w:cs="Arial"/>
                <w:szCs w:val="18"/>
                <w:lang w:eastAsia="zh-CN"/>
              </w:rPr>
            </w:pPr>
            <w:r w:rsidRPr="00441CD0">
              <w:rPr>
                <w:lang w:eastAsia="zh-CN"/>
              </w:rPr>
              <w:t xml:space="preserve">Several IEs with the same IE type may be present to provision a list of framed IPv6 routes. </w:t>
            </w:r>
          </w:p>
        </w:tc>
        <w:tc>
          <w:tcPr>
            <w:tcW w:w="370" w:type="dxa"/>
            <w:tcBorders>
              <w:top w:val="single" w:sz="4" w:space="0" w:color="auto"/>
              <w:left w:val="single" w:sz="4" w:space="0" w:color="auto"/>
              <w:bottom w:val="single" w:sz="4" w:space="0" w:color="auto"/>
              <w:right w:val="single" w:sz="4" w:space="0" w:color="auto"/>
            </w:tcBorders>
          </w:tcPr>
          <w:p w14:paraId="39174854"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4D3E98E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757BCBD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947408F"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D847ECC" w14:textId="77777777" w:rsidR="00EE5860" w:rsidRPr="00441CD0" w:rsidRDefault="00EE5860" w:rsidP="00BB0E1F">
            <w:pPr>
              <w:pStyle w:val="TAC"/>
            </w:pPr>
            <w:r w:rsidRPr="00441CD0">
              <w:t>Framed-IPv6-Route</w:t>
            </w:r>
          </w:p>
        </w:tc>
      </w:tr>
      <w:tr w:rsidR="00EE5860" w:rsidRPr="00441CD0" w14:paraId="453C2A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7BD7A998" w14:textId="77777777" w:rsidR="00EE5860" w:rsidRPr="00441CD0" w:rsidRDefault="00EE5860" w:rsidP="00BB0E1F">
            <w:pPr>
              <w:pStyle w:val="TAL"/>
            </w:pPr>
            <w:r w:rsidRPr="00441CD0">
              <w:t>QFI</w:t>
            </w:r>
          </w:p>
        </w:tc>
        <w:tc>
          <w:tcPr>
            <w:tcW w:w="336" w:type="dxa"/>
            <w:tcBorders>
              <w:top w:val="single" w:sz="4" w:space="0" w:color="auto"/>
              <w:left w:val="single" w:sz="4" w:space="0" w:color="auto"/>
              <w:bottom w:val="single" w:sz="4" w:space="0" w:color="auto"/>
              <w:right w:val="single" w:sz="4" w:space="0" w:color="auto"/>
            </w:tcBorders>
          </w:tcPr>
          <w:p w14:paraId="1B921A37"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4F047C55" w14:textId="23719ADC" w:rsidR="00EE5860" w:rsidRPr="00441CD0" w:rsidRDefault="00EE5860" w:rsidP="00BB0E1F">
            <w:pPr>
              <w:pStyle w:val="TAL"/>
              <w:rPr>
                <w:lang w:eastAsia="zh-CN"/>
              </w:rPr>
            </w:pPr>
            <w:r w:rsidRPr="00441CD0">
              <w:rPr>
                <w:rFonts w:cs="Arial"/>
                <w:szCs w:val="18"/>
                <w:lang w:val="en-US" w:eastAsia="zh-CN"/>
              </w:rPr>
              <w:t xml:space="preserve">This IE shall be present if QFI(s) applicable for the traffic endpoints need to be changed and if </w:t>
            </w:r>
            <w:r w:rsidRPr="00441CD0">
              <w:rPr>
                <w:lang w:eastAsia="zh-CN"/>
              </w:rPr>
              <w:t xml:space="preserve">the UPF has indicated it supports MTE feature as specified in </w:t>
            </w:r>
            <w:r w:rsidR="00415C19" w:rsidRPr="00441CD0">
              <w:rPr>
                <w:lang w:eastAsia="zh-CN"/>
              </w:rPr>
              <w:t>clause</w:t>
            </w:r>
            <w:r w:rsidR="00415C19">
              <w:rPr>
                <w:lang w:eastAsia="zh-CN"/>
              </w:rPr>
              <w:t> </w:t>
            </w:r>
            <w:r w:rsidR="00415C19" w:rsidRPr="00441CD0">
              <w:rPr>
                <w:lang w:eastAsia="zh-CN"/>
              </w:rPr>
              <w:t>8</w:t>
            </w:r>
            <w:r w:rsidRPr="00441CD0">
              <w:rPr>
                <w:lang w:eastAsia="zh-CN"/>
              </w:rPr>
              <w:t>.2.25.</w:t>
            </w:r>
          </w:p>
          <w:p w14:paraId="7A22A63D" w14:textId="77777777" w:rsidR="00EE5860" w:rsidRPr="00441CD0" w:rsidRDefault="00EE5860" w:rsidP="00BB0E1F">
            <w:pPr>
              <w:pStyle w:val="TAL"/>
              <w:rPr>
                <w:rFonts w:cs="Arial"/>
                <w:szCs w:val="18"/>
                <w:lang w:val="en-US" w:eastAsia="zh-CN"/>
              </w:rPr>
            </w:pPr>
          </w:p>
          <w:p w14:paraId="1E505871" w14:textId="77777777" w:rsidR="00EE5860" w:rsidRPr="00441CD0" w:rsidRDefault="00EE5860" w:rsidP="00BB0E1F">
            <w:pPr>
              <w:pStyle w:val="TAL"/>
              <w:rPr>
                <w:rFonts w:cs="Arial"/>
                <w:szCs w:val="18"/>
                <w:lang w:val="x-none" w:eastAsia="zh-CN"/>
              </w:rPr>
            </w:pPr>
            <w:r w:rsidRPr="00441CD0">
              <w:rPr>
                <w:rFonts w:cs="Arial"/>
                <w:szCs w:val="18"/>
                <w:lang w:val="en-US" w:eastAsia="zh-CN"/>
              </w:rPr>
              <w:t>If</w:t>
            </w:r>
            <w:r w:rsidRPr="00441CD0">
              <w:rPr>
                <w:rFonts w:cs="Arial"/>
                <w:szCs w:val="18"/>
                <w:lang w:eastAsia="zh-CN"/>
              </w:rPr>
              <w:t xml:space="preserve"> present, </w:t>
            </w:r>
            <w:r w:rsidRPr="00441CD0">
              <w:rPr>
                <w:rFonts w:cs="Arial"/>
                <w:szCs w:val="18"/>
                <w:lang w:val="en-US" w:eastAsia="zh-CN"/>
              </w:rPr>
              <w:t>this IE</w:t>
            </w:r>
            <w:r w:rsidRPr="00441CD0">
              <w:rPr>
                <w:rFonts w:cs="Arial"/>
                <w:szCs w:val="18"/>
                <w:lang w:eastAsia="zh-CN"/>
              </w:rPr>
              <w:t xml:space="preserve"> shall identify the QoS Flow Identifier to match for the incoming packet.</w:t>
            </w:r>
          </w:p>
          <w:p w14:paraId="0B5D9848" w14:textId="77777777" w:rsidR="00EE5860" w:rsidRPr="00441CD0" w:rsidRDefault="00EE5860" w:rsidP="00BB0E1F">
            <w:pPr>
              <w:pStyle w:val="TAL"/>
              <w:rPr>
                <w:rFonts w:cs="Arial"/>
                <w:szCs w:val="18"/>
                <w:lang w:val="en-US" w:eastAsia="zh-CN"/>
              </w:rPr>
            </w:pPr>
            <w:r w:rsidRPr="00441CD0">
              <w:rPr>
                <w:lang w:eastAsia="zh-CN"/>
              </w:rPr>
              <w:t>Several IEs with the same IE type may be present to provision a list of QFIs. When present, the full set of applicable QFIs shall be provided.</w:t>
            </w:r>
          </w:p>
        </w:tc>
        <w:tc>
          <w:tcPr>
            <w:tcW w:w="370" w:type="dxa"/>
            <w:tcBorders>
              <w:top w:val="single" w:sz="4" w:space="0" w:color="auto"/>
              <w:left w:val="single" w:sz="4" w:space="0" w:color="auto"/>
              <w:bottom w:val="single" w:sz="4" w:space="0" w:color="auto"/>
              <w:right w:val="single" w:sz="4" w:space="0" w:color="auto"/>
            </w:tcBorders>
          </w:tcPr>
          <w:p w14:paraId="20A7C299"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EE1232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7E0E5227"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06728AD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34550DD" w14:textId="77777777" w:rsidR="00EE5860" w:rsidRPr="00441CD0" w:rsidRDefault="00EE5860" w:rsidP="00BB0E1F">
            <w:pPr>
              <w:pStyle w:val="TAC"/>
              <w:rPr>
                <w:lang w:val="x-none"/>
              </w:rPr>
            </w:pPr>
            <w:r w:rsidRPr="00441CD0">
              <w:t>QFI</w:t>
            </w:r>
          </w:p>
        </w:tc>
      </w:tr>
      <w:tr w:rsidR="00EE5860" w:rsidRPr="00441CD0" w14:paraId="4570837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303DA9AE" w14:textId="77777777" w:rsidR="00EE5860" w:rsidRPr="00441CD0" w:rsidRDefault="00EE5860" w:rsidP="00BB0E1F">
            <w:pPr>
              <w:pStyle w:val="TAL"/>
            </w:pPr>
            <w:r w:rsidRPr="00441CD0">
              <w:rPr>
                <w:lang w:eastAsia="zh-CN"/>
              </w:rPr>
              <w:t>Source Interface Type</w:t>
            </w:r>
          </w:p>
        </w:tc>
        <w:tc>
          <w:tcPr>
            <w:tcW w:w="336" w:type="dxa"/>
            <w:tcBorders>
              <w:top w:val="single" w:sz="4" w:space="0" w:color="auto"/>
              <w:left w:val="single" w:sz="4" w:space="0" w:color="auto"/>
              <w:bottom w:val="single" w:sz="4" w:space="0" w:color="auto"/>
              <w:right w:val="single" w:sz="4" w:space="0" w:color="auto"/>
            </w:tcBorders>
          </w:tcPr>
          <w:p w14:paraId="48A33D98" w14:textId="77777777" w:rsidR="00EE5860" w:rsidRPr="00441CD0" w:rsidRDefault="00EE5860" w:rsidP="00BB0E1F">
            <w:pPr>
              <w:pStyle w:val="TAL"/>
              <w:jc w:val="center"/>
              <w:rPr>
                <w:szCs w:val="18"/>
              </w:rPr>
            </w:pPr>
            <w:r>
              <w:rPr>
                <w:szCs w:val="18"/>
                <w:lang w:eastAsia="zh-CN"/>
              </w:rPr>
              <w:t>C</w:t>
            </w:r>
          </w:p>
        </w:tc>
        <w:tc>
          <w:tcPr>
            <w:tcW w:w="4670" w:type="dxa"/>
            <w:tcBorders>
              <w:top w:val="single" w:sz="4" w:space="0" w:color="auto"/>
              <w:left w:val="single" w:sz="4" w:space="0" w:color="auto"/>
              <w:bottom w:val="single" w:sz="4" w:space="0" w:color="auto"/>
              <w:right w:val="single" w:sz="4" w:space="0" w:color="auto"/>
            </w:tcBorders>
          </w:tcPr>
          <w:p w14:paraId="397ED1B4" w14:textId="77777777" w:rsidR="00EE5860" w:rsidRPr="008A1006" w:rsidRDefault="00EE5860" w:rsidP="00BB0E1F">
            <w:pPr>
              <w:pStyle w:val="TAL"/>
              <w:rPr>
                <w:szCs w:val="18"/>
                <w:lang w:val="en-US" w:eastAsia="zh-CN"/>
              </w:rPr>
            </w:pPr>
            <w:r w:rsidRPr="00441CD0">
              <w:rPr>
                <w:szCs w:val="18"/>
                <w:lang w:val="en-US" w:eastAsia="zh-CN"/>
              </w:rPr>
              <w:t xml:space="preserve">This IE </w:t>
            </w:r>
            <w:r>
              <w:rPr>
                <w:szCs w:val="18"/>
                <w:lang w:val="en-US" w:eastAsia="zh-CN"/>
              </w:rPr>
              <w:t>shall</w:t>
            </w:r>
            <w:r w:rsidRPr="00441CD0">
              <w:rPr>
                <w:szCs w:val="18"/>
                <w:lang w:val="en-US" w:eastAsia="zh-CN"/>
              </w:rPr>
              <w:t xml:space="preserve"> be present </w:t>
            </w:r>
            <w:r>
              <w:rPr>
                <w:szCs w:val="18"/>
                <w:lang w:val="en-US" w:eastAsia="zh-CN"/>
              </w:rPr>
              <w:t>if</w:t>
            </w:r>
            <w:r w:rsidRPr="00441CD0">
              <w:rPr>
                <w:szCs w:val="18"/>
                <w:lang w:val="en-US" w:eastAsia="zh-CN"/>
              </w:rPr>
              <w:t xml:space="preserve"> the 3GPP interface type </w:t>
            </w:r>
            <w:r>
              <w:rPr>
                <w:szCs w:val="18"/>
                <w:lang w:val="en-US" w:eastAsia="zh-CN"/>
              </w:rPr>
              <w:t>of the traffic endpoint needs to be changed</w:t>
            </w:r>
            <w:r w:rsidRPr="00441CD0">
              <w:rPr>
                <w:szCs w:val="18"/>
                <w:lang w:val="en-US" w:eastAsia="zh-CN"/>
              </w:rPr>
              <w:t>.</w:t>
            </w:r>
          </w:p>
        </w:tc>
        <w:tc>
          <w:tcPr>
            <w:tcW w:w="370" w:type="dxa"/>
            <w:tcBorders>
              <w:top w:val="single" w:sz="4" w:space="0" w:color="auto"/>
              <w:left w:val="single" w:sz="4" w:space="0" w:color="auto"/>
              <w:bottom w:val="single" w:sz="4" w:space="0" w:color="auto"/>
              <w:right w:val="single" w:sz="4" w:space="0" w:color="auto"/>
            </w:tcBorders>
          </w:tcPr>
          <w:p w14:paraId="513FA5EE"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1CD7681" w14:textId="77777777" w:rsidR="00EE5860" w:rsidRPr="00441CD0" w:rsidRDefault="00EE5860" w:rsidP="00BB0E1F">
            <w:pPr>
              <w:pStyle w:val="TAC"/>
            </w:pPr>
            <w:r w:rsidRPr="00441CD0">
              <w:rPr>
                <w:lang w:val="de-DE" w:eastAsia="zh-CN"/>
              </w:rPr>
              <w:t>X</w:t>
            </w:r>
          </w:p>
        </w:tc>
        <w:tc>
          <w:tcPr>
            <w:tcW w:w="370" w:type="dxa"/>
            <w:tcBorders>
              <w:top w:val="single" w:sz="4" w:space="0" w:color="auto"/>
              <w:left w:val="single" w:sz="4" w:space="0" w:color="auto"/>
              <w:bottom w:val="single" w:sz="4" w:space="0" w:color="auto"/>
              <w:right w:val="single" w:sz="4" w:space="0" w:color="auto"/>
            </w:tcBorders>
          </w:tcPr>
          <w:p w14:paraId="1247DA94" w14:textId="77777777" w:rsidR="00EE5860" w:rsidRPr="00441CD0" w:rsidRDefault="00EE5860" w:rsidP="00BB0E1F">
            <w:pPr>
              <w:pStyle w:val="TAC"/>
            </w:pPr>
            <w:r w:rsidRPr="00441CD0">
              <w:rPr>
                <w:lang w:val="de-DE" w:eastAsia="zh-CN"/>
              </w:rPr>
              <w:t>-</w:t>
            </w:r>
          </w:p>
        </w:tc>
        <w:tc>
          <w:tcPr>
            <w:tcW w:w="370" w:type="dxa"/>
            <w:tcBorders>
              <w:top w:val="single" w:sz="4" w:space="0" w:color="auto"/>
              <w:left w:val="single" w:sz="4" w:space="0" w:color="auto"/>
              <w:bottom w:val="single" w:sz="4" w:space="0" w:color="auto"/>
              <w:right w:val="single" w:sz="4" w:space="0" w:color="auto"/>
            </w:tcBorders>
          </w:tcPr>
          <w:p w14:paraId="69991D94" w14:textId="77777777" w:rsidR="00EE5860" w:rsidRPr="00441CD0" w:rsidRDefault="00EE5860" w:rsidP="00BB0E1F">
            <w:pPr>
              <w:pStyle w:val="TAC"/>
              <w:rPr>
                <w:lang w:val="de-DE"/>
              </w:rPr>
            </w:pPr>
            <w:r w:rsidRPr="00441CD0">
              <w:rPr>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tcPr>
          <w:p w14:paraId="3210B159" w14:textId="77777777" w:rsidR="00EE5860" w:rsidRPr="00441CD0" w:rsidRDefault="00EE5860" w:rsidP="00BB0E1F">
            <w:pPr>
              <w:pStyle w:val="TAC"/>
            </w:pPr>
            <w:r w:rsidRPr="00441CD0">
              <w:rPr>
                <w:lang w:eastAsia="zh-CN"/>
              </w:rPr>
              <w:t>3GPP Interface Type</w:t>
            </w:r>
          </w:p>
        </w:tc>
      </w:tr>
      <w:tr w:rsidR="00EE5860" w:rsidRPr="00441CD0" w14:paraId="63785E7D"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087047CC" w14:textId="77777777" w:rsidR="00EE5860" w:rsidRDefault="00EE5860" w:rsidP="00BB0E1F">
            <w:pPr>
              <w:pStyle w:val="TAN"/>
            </w:pPr>
            <w:r w:rsidRPr="00441CD0">
              <w:t>NOTE</w:t>
            </w:r>
            <w:r>
              <w:t xml:space="preserve"> 1</w:t>
            </w:r>
            <w:r w:rsidRPr="00441CD0">
              <w:t>:</w:t>
            </w:r>
            <w:r w:rsidRPr="00441CD0">
              <w:tab/>
              <w:t xml:space="preserve">The IEs which do not need to be modified shall not be included in the Update </w:t>
            </w:r>
            <w:r w:rsidRPr="00441CD0">
              <w:rPr>
                <w:lang w:val="en-US"/>
              </w:rPr>
              <w:t>Traffic Endpoint</w:t>
            </w:r>
            <w:r w:rsidRPr="00441CD0">
              <w:t xml:space="preserve"> IE. The UP function shall continue to behave according to the values previously received for IEs not present in the Update </w:t>
            </w:r>
            <w:r w:rsidRPr="00441CD0">
              <w:rPr>
                <w:lang w:val="en-US"/>
              </w:rPr>
              <w:t xml:space="preserve">Traffic </w:t>
            </w:r>
            <w:r w:rsidRPr="00441CD0">
              <w:t xml:space="preserve">Endpoint IE. F-TEID may be changed if </w:t>
            </w:r>
            <w:r w:rsidRPr="00441CD0">
              <w:rPr>
                <w:lang w:val="en-US"/>
              </w:rPr>
              <w:t>the SGW-C has received the "</w:t>
            </w:r>
            <w:r w:rsidRPr="00441CD0">
              <w:rPr>
                <w:rFonts w:cs="Arial"/>
                <w:szCs w:val="18"/>
                <w:lang w:eastAsia="zh-CN"/>
              </w:rPr>
              <w:t>Change F-TEID support Indication"</w:t>
            </w:r>
            <w:r w:rsidRPr="00441CD0">
              <w:t xml:space="preserve"> </w:t>
            </w:r>
            <w:r w:rsidRPr="00441CD0">
              <w:rPr>
                <w:lang w:val="en-US"/>
              </w:rPr>
              <w:t>over the S11/S4 interface</w:t>
            </w:r>
            <w:r w:rsidRPr="00441CD0">
              <w:t xml:space="preserve"> (for an IDLE state UE initiated TAU</w:t>
            </w:r>
            <w:r w:rsidRPr="00441CD0">
              <w:rPr>
                <w:lang w:val="en-US"/>
              </w:rPr>
              <w:t>/RAU</w:t>
            </w:r>
            <w:r w:rsidRPr="00441CD0">
              <w:t xml:space="preserve"> procedure to allow the SGW changing the GTP-U F-TEID).</w:t>
            </w:r>
          </w:p>
          <w:p w14:paraId="567F0F3C" w14:textId="77777777" w:rsidR="00EE5860" w:rsidRPr="00441CD0" w:rsidRDefault="00EE5860" w:rsidP="00BB0E1F">
            <w:pPr>
              <w:pStyle w:val="TAN"/>
            </w:pPr>
            <w:r>
              <w:t>NOTE 2:</w:t>
            </w:r>
            <w:r>
              <w:tab/>
              <w:t>In this release of specification, the UP function shall announce the IP route(s) for Framed-Route(s) or Framed-IPv6-Route(s) to the PDN regardless of the value of the Framed-Routing.</w:t>
            </w:r>
          </w:p>
        </w:tc>
      </w:tr>
      <w:bookmarkEnd w:id="4463"/>
    </w:tbl>
    <w:p w14:paraId="1BCDDE9E" w14:textId="77777777" w:rsidR="00EE5860" w:rsidRPr="00441CD0" w:rsidRDefault="00EE5860" w:rsidP="00EE5860">
      <w:pPr>
        <w:rPr>
          <w:lang w:eastAsia="zh-CN"/>
        </w:rPr>
      </w:pPr>
    </w:p>
    <w:p w14:paraId="43E21AE1" w14:textId="77777777" w:rsidR="00EE5860" w:rsidRPr="00441CD0" w:rsidRDefault="00EE5860" w:rsidP="00EE5860">
      <w:pPr>
        <w:pStyle w:val="Heading4"/>
        <w:rPr>
          <w:lang w:eastAsia="zh-CN"/>
        </w:rPr>
      </w:pPr>
      <w:bookmarkStart w:id="4464" w:name="_Toc19717312"/>
      <w:bookmarkStart w:id="4465" w:name="_Toc27490806"/>
      <w:bookmarkStart w:id="4466" w:name="_Toc27557099"/>
      <w:bookmarkStart w:id="4467" w:name="_Toc27724016"/>
      <w:bookmarkStart w:id="4468" w:name="_Toc36031088"/>
      <w:bookmarkStart w:id="4469" w:name="_Toc36043008"/>
      <w:bookmarkStart w:id="4470" w:name="_Toc36814333"/>
      <w:bookmarkStart w:id="4471" w:name="_Toc44689189"/>
      <w:bookmarkStart w:id="4472" w:name="_Toc44923943"/>
      <w:bookmarkStart w:id="4473" w:name="_Toc51860913"/>
      <w:bookmarkStart w:id="4474" w:name="_Toc57930684"/>
      <w:bookmarkStart w:id="4475" w:name="_Toc57931314"/>
      <w:bookmarkStart w:id="4476" w:name="_Toc160974440"/>
      <w:r w:rsidRPr="00441CD0">
        <w:t>7.5.4.14</w:t>
      </w:r>
      <w:r w:rsidRPr="00441CD0">
        <w:tab/>
        <w:t xml:space="preserve">Remove </w:t>
      </w:r>
      <w:r w:rsidRPr="00441CD0">
        <w:rPr>
          <w:lang w:val="en-US"/>
        </w:rPr>
        <w:t>Traffic Endpoint</w:t>
      </w:r>
      <w:r w:rsidRPr="00441CD0">
        <w:t xml:space="preserve"> IE within </w:t>
      </w:r>
      <w:r w:rsidRPr="00441CD0">
        <w:rPr>
          <w:lang w:eastAsia="zh-CN"/>
        </w:rPr>
        <w:t>PFCP</w:t>
      </w:r>
      <w:r w:rsidRPr="00441CD0">
        <w:t xml:space="preserve"> Session Modification Request</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542E0E84" w14:textId="77777777" w:rsidR="00EE5860" w:rsidRPr="00441CD0" w:rsidRDefault="00EE5860" w:rsidP="00EE5860">
      <w:r w:rsidRPr="00441CD0">
        <w:t xml:space="preserve">The </w:t>
      </w:r>
      <w:r w:rsidRPr="00441CD0">
        <w:rPr>
          <w:lang w:val="en-US"/>
        </w:rPr>
        <w:t xml:space="preserve">Remove Traffic Endpoint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7.5.4.14-1</w:t>
      </w:r>
      <w:r w:rsidRPr="00441CD0">
        <w:rPr>
          <w:lang w:eastAsia="ja-JP"/>
        </w:rPr>
        <w:t>.</w:t>
      </w:r>
    </w:p>
    <w:p w14:paraId="05EFC38F" w14:textId="77777777" w:rsidR="00EE5860" w:rsidRPr="00441CD0" w:rsidRDefault="00EE5860" w:rsidP="00EE5860">
      <w:pPr>
        <w:pStyle w:val="TH"/>
        <w:rPr>
          <w:lang w:val="en-US"/>
        </w:rPr>
      </w:pPr>
      <w:r w:rsidRPr="00441CD0">
        <w:lastRenderedPageBreak/>
        <w:t>Table 7.5.4.14-</w:t>
      </w:r>
      <w:r w:rsidRPr="00441CD0">
        <w:rPr>
          <w:lang w:val="en-US"/>
        </w:rPr>
        <w:t>1</w:t>
      </w:r>
      <w:r w:rsidRPr="00441CD0">
        <w:t xml:space="preserve">: Remove </w:t>
      </w:r>
      <w:r w:rsidRPr="00441CD0">
        <w:rPr>
          <w:lang w:val="en-US"/>
        </w:rPr>
        <w:t>Traffic Endpoint</w:t>
      </w:r>
      <w:r w:rsidRPr="00441CD0">
        <w:t xml:space="preserve"> IE within </w:t>
      </w:r>
      <w:r w:rsidRPr="00441CD0">
        <w:rPr>
          <w:lang w:eastAsia="zh-CN"/>
        </w:rPr>
        <w:t>PFCP</w:t>
      </w:r>
      <w:r w:rsidRPr="00441CD0">
        <w:t xml:space="preserve">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3801D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2E041D" w14:textId="77777777" w:rsidR="00EE5860" w:rsidRPr="00441CD0" w:rsidRDefault="00EE5860" w:rsidP="00BB0E1F">
            <w:pPr>
              <w:pStyle w:val="TAL"/>
              <w:rPr>
                <w:lang w:val="x-none"/>
              </w:rPr>
            </w:pPr>
            <w:bookmarkStart w:id="4477" w:name="MCCQCTEMPBM_00000116"/>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260AB19"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909A66" w14:textId="77777777" w:rsidR="00EE5860" w:rsidRPr="00441CD0" w:rsidRDefault="00EE5860" w:rsidP="00BB0E1F">
            <w:pPr>
              <w:pStyle w:val="TAC"/>
            </w:pPr>
            <w:r w:rsidRPr="00441CD0">
              <w:t xml:space="preserve">Remove </w:t>
            </w:r>
            <w:r w:rsidRPr="00441CD0">
              <w:rPr>
                <w:lang w:val="en-US"/>
              </w:rPr>
              <w:t>Traffic Endpoint</w:t>
            </w:r>
            <w:r w:rsidRPr="00441CD0">
              <w:t xml:space="preserve"> IE Type = </w:t>
            </w:r>
            <w:r w:rsidRPr="00441CD0">
              <w:rPr>
                <w:lang w:val="en-US"/>
              </w:rPr>
              <w:t>130</w:t>
            </w:r>
            <w:r w:rsidRPr="00441CD0">
              <w:t xml:space="preserve"> (decimal)</w:t>
            </w:r>
          </w:p>
        </w:tc>
      </w:tr>
      <w:tr w:rsidR="00EE5860" w:rsidRPr="00441CD0" w14:paraId="586C915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4F3384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1C1C352"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16EF2FC" w14:textId="77777777" w:rsidR="00EE5860" w:rsidRPr="00441CD0" w:rsidRDefault="00EE5860" w:rsidP="00BB0E1F">
            <w:pPr>
              <w:pStyle w:val="TAC"/>
            </w:pPr>
            <w:r w:rsidRPr="00441CD0">
              <w:t>Length = n</w:t>
            </w:r>
          </w:p>
        </w:tc>
      </w:tr>
      <w:tr w:rsidR="00EE5860" w:rsidRPr="00441CD0" w14:paraId="28A3857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5811016F"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F70F41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B4FE38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2D78F99"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2ACC237" w14:textId="77777777" w:rsidR="00EE5860" w:rsidRPr="00441CD0" w:rsidRDefault="00EE5860" w:rsidP="00BB0E1F">
            <w:pPr>
              <w:pStyle w:val="TAH"/>
            </w:pPr>
            <w:r w:rsidRPr="00441CD0">
              <w:t>IE Type</w:t>
            </w:r>
          </w:p>
        </w:tc>
      </w:tr>
      <w:tr w:rsidR="00EE5860" w:rsidRPr="00441CD0" w14:paraId="6B6C6DC5"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2443AC4D"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335D4C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331733F"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B1F0943"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0B30CDB"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0010C4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3407D5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C148CDA" w14:textId="77777777" w:rsidR="00EE5860" w:rsidRPr="00441CD0" w:rsidRDefault="00EE5860" w:rsidP="00BB0E1F">
            <w:pPr>
              <w:spacing w:after="0"/>
              <w:rPr>
                <w:rFonts w:ascii="Arial" w:hAnsi="Arial"/>
                <w:b/>
                <w:sz w:val="18"/>
                <w:lang w:val="x-none"/>
              </w:rPr>
            </w:pPr>
          </w:p>
        </w:tc>
      </w:tr>
      <w:tr w:rsidR="00EE5860" w:rsidRPr="00441CD0" w14:paraId="1CDC6FD9"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9BC1208" w14:textId="77777777" w:rsidR="00EE5860" w:rsidRPr="00441CD0" w:rsidRDefault="00EE5860" w:rsidP="00BB0E1F">
            <w:pPr>
              <w:pStyle w:val="TAL"/>
              <w:rPr>
                <w:lang w:val="sv-SE"/>
              </w:rPr>
            </w:pPr>
            <w:r w:rsidRPr="00441CD0">
              <w:rPr>
                <w:szCs w:val="18"/>
                <w:lang w:val="de-DE"/>
              </w:rPr>
              <w:t>Traffic Endpoint ID</w:t>
            </w:r>
          </w:p>
        </w:tc>
        <w:tc>
          <w:tcPr>
            <w:tcW w:w="336" w:type="dxa"/>
            <w:tcBorders>
              <w:top w:val="single" w:sz="4" w:space="0" w:color="auto"/>
              <w:left w:val="single" w:sz="4" w:space="0" w:color="auto"/>
              <w:bottom w:val="single" w:sz="4" w:space="0" w:color="auto"/>
              <w:right w:val="single" w:sz="4" w:space="0" w:color="auto"/>
            </w:tcBorders>
            <w:hideMark/>
          </w:tcPr>
          <w:p w14:paraId="7F0C934C" w14:textId="77777777" w:rsidR="00EE5860" w:rsidRPr="00441CD0" w:rsidRDefault="00EE5860" w:rsidP="00BB0E1F">
            <w:pPr>
              <w:pStyle w:val="TAL"/>
              <w:jc w:val="center"/>
              <w:rPr>
                <w:lang w:val="x-none"/>
              </w:rP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07BB503" w14:textId="77777777" w:rsidR="00EE5860" w:rsidRPr="00441CD0" w:rsidRDefault="00EE5860" w:rsidP="00BB0E1F">
            <w:pPr>
              <w:pStyle w:val="TAL"/>
              <w:rPr>
                <w:szCs w:val="18"/>
                <w:lang w:val="en-US"/>
              </w:rPr>
            </w:pPr>
            <w:r w:rsidRPr="00441CD0">
              <w:rPr>
                <w:szCs w:val="18"/>
                <w:lang w:val="en-US"/>
              </w:rPr>
              <w:t xml:space="preserve">This IE shall identify the </w:t>
            </w:r>
            <w:r w:rsidRPr="00441CD0">
              <w:rPr>
                <w:lang w:val="en-US"/>
              </w:rPr>
              <w:t>Traffic Endpoint</w:t>
            </w:r>
            <w:r w:rsidRPr="00441CD0">
              <w:rPr>
                <w:szCs w:val="18"/>
                <w:lang w:val="en-US"/>
              </w:rPr>
              <w:t xml:space="preserve"> to be deleted.</w:t>
            </w:r>
          </w:p>
          <w:p w14:paraId="44DBE4DE" w14:textId="77777777" w:rsidR="00EE5860" w:rsidRPr="00441CD0" w:rsidRDefault="00EE5860" w:rsidP="00BB0E1F">
            <w:pPr>
              <w:pStyle w:val="TAL"/>
              <w:rPr>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E7FC0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BB86A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D29C222"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360969CB" w14:textId="77777777" w:rsidR="00EE5860" w:rsidRPr="00441CD0" w:rsidRDefault="00EE5860" w:rsidP="00BB0E1F">
            <w:pPr>
              <w:pStyle w:val="TAC"/>
              <w:rPr>
                <w:lang w:val="sv-S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hideMark/>
          </w:tcPr>
          <w:p w14:paraId="222C699D" w14:textId="77777777" w:rsidR="00EE5860" w:rsidRPr="00441CD0" w:rsidRDefault="00EE5860" w:rsidP="00BB0E1F">
            <w:pPr>
              <w:pStyle w:val="TAC"/>
              <w:rPr>
                <w:lang w:val="x-none"/>
              </w:rPr>
            </w:pPr>
            <w:r w:rsidRPr="00441CD0">
              <w:rPr>
                <w:lang w:val="en-US"/>
              </w:rPr>
              <w:t>Traffic Endpoint</w:t>
            </w:r>
            <w:r w:rsidRPr="00441CD0">
              <w:t xml:space="preserve"> ID</w:t>
            </w:r>
          </w:p>
        </w:tc>
      </w:tr>
      <w:bookmarkEnd w:id="4477"/>
    </w:tbl>
    <w:p w14:paraId="4FBB9A11" w14:textId="77777777" w:rsidR="00EE5860" w:rsidRPr="00441CD0" w:rsidRDefault="00EE5860" w:rsidP="00EE5860">
      <w:pPr>
        <w:rPr>
          <w:lang w:eastAsia="zh-CN"/>
        </w:rPr>
      </w:pPr>
    </w:p>
    <w:p w14:paraId="6B126DE4" w14:textId="77777777" w:rsidR="00EE5860" w:rsidRPr="00441CD0" w:rsidRDefault="00EE5860" w:rsidP="00EE5860">
      <w:pPr>
        <w:pStyle w:val="Heading4"/>
        <w:rPr>
          <w:lang w:eastAsia="zh-CN"/>
        </w:rPr>
      </w:pPr>
      <w:bookmarkStart w:id="4478" w:name="_Toc19717313"/>
      <w:bookmarkStart w:id="4479" w:name="_Toc27490807"/>
      <w:bookmarkStart w:id="4480" w:name="_Toc27557100"/>
      <w:bookmarkStart w:id="4481" w:name="_Toc27724017"/>
      <w:bookmarkStart w:id="4482" w:name="_Toc36031089"/>
      <w:bookmarkStart w:id="4483" w:name="_Toc36043009"/>
      <w:bookmarkStart w:id="4484" w:name="_Toc36814334"/>
      <w:bookmarkStart w:id="4485" w:name="_Toc44689190"/>
      <w:bookmarkStart w:id="4486" w:name="_Toc44923944"/>
      <w:bookmarkStart w:id="4487" w:name="_Toc51860914"/>
      <w:bookmarkStart w:id="4488" w:name="_Toc57930685"/>
      <w:bookmarkStart w:id="4489" w:name="_Toc57931315"/>
      <w:bookmarkStart w:id="4490" w:name="_Toc160974441"/>
      <w:r w:rsidRPr="00441CD0">
        <w:t>7.5.4.15</w:t>
      </w:r>
      <w:r w:rsidRPr="00441CD0">
        <w:tab/>
        <w:t>Remove MAR IE within PFCP Session Modification Request</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3D0EBD5D" w14:textId="77777777" w:rsidR="00EE5860" w:rsidRPr="00441CD0" w:rsidRDefault="00EE5860" w:rsidP="00EE5860">
      <w:r w:rsidRPr="00441CD0">
        <w:t xml:space="preserve">The </w:t>
      </w:r>
      <w:r w:rsidRPr="00441CD0">
        <w:rPr>
          <w:lang w:val="en-US"/>
        </w:rPr>
        <w:t xml:space="preserve">Remove MAR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7.5.4.15-1</w:t>
      </w:r>
      <w:r w:rsidRPr="00441CD0">
        <w:rPr>
          <w:lang w:eastAsia="ja-JP"/>
        </w:rPr>
        <w:t>.</w:t>
      </w:r>
    </w:p>
    <w:p w14:paraId="7983643C" w14:textId="77777777" w:rsidR="00EE5860" w:rsidRPr="00441CD0" w:rsidRDefault="00EE5860" w:rsidP="00EE5860">
      <w:pPr>
        <w:pStyle w:val="TH"/>
        <w:rPr>
          <w:lang w:val="en-US"/>
        </w:rPr>
      </w:pPr>
      <w:r w:rsidRPr="00441CD0">
        <w:t>Table 7.5.4.15-</w:t>
      </w:r>
      <w:r w:rsidRPr="00441CD0">
        <w:rPr>
          <w:lang w:val="en-US"/>
        </w:rPr>
        <w:t>1</w:t>
      </w:r>
      <w:r w:rsidRPr="00441CD0">
        <w:t>: Remove MAR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FAE9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0A94EA1" w14:textId="77777777" w:rsidR="00EE5860" w:rsidRPr="00441CD0" w:rsidRDefault="00EE5860" w:rsidP="00BB0E1F">
            <w:pPr>
              <w:pStyle w:val="TAL"/>
              <w:rPr>
                <w:lang w:val="x-none"/>
              </w:rPr>
            </w:pPr>
            <w:bookmarkStart w:id="4491" w:name="MCCQCTEMPBM_0000011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A3A41A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7F51189" w14:textId="77777777" w:rsidR="00EE5860" w:rsidRPr="00441CD0" w:rsidRDefault="00EE5860" w:rsidP="00BB0E1F">
            <w:pPr>
              <w:pStyle w:val="TAC"/>
            </w:pPr>
            <w:r w:rsidRPr="00441CD0">
              <w:t xml:space="preserve">Remove MAR IE Type = </w:t>
            </w:r>
            <w:r w:rsidRPr="00441CD0">
              <w:rPr>
                <w:lang w:val="en-US"/>
              </w:rPr>
              <w:t>168</w:t>
            </w:r>
            <w:r w:rsidRPr="00441CD0">
              <w:t xml:space="preserve"> (decimal)</w:t>
            </w:r>
          </w:p>
        </w:tc>
      </w:tr>
      <w:tr w:rsidR="00EE5860" w:rsidRPr="00441CD0" w14:paraId="2C8A02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10580"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19CCAF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722C91C" w14:textId="77777777" w:rsidR="00EE5860" w:rsidRPr="00441CD0" w:rsidRDefault="00EE5860" w:rsidP="00BB0E1F">
            <w:pPr>
              <w:pStyle w:val="TAC"/>
            </w:pPr>
            <w:r w:rsidRPr="00441CD0">
              <w:t>Length = n</w:t>
            </w:r>
          </w:p>
        </w:tc>
      </w:tr>
      <w:tr w:rsidR="00EE5860" w:rsidRPr="00441CD0" w14:paraId="3BA382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5824B5E"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29238E1"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E9CE08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35DD41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19E294E" w14:textId="77777777" w:rsidR="00EE5860" w:rsidRPr="00441CD0" w:rsidRDefault="00EE5860" w:rsidP="00BB0E1F">
            <w:pPr>
              <w:pStyle w:val="TAH"/>
            </w:pPr>
            <w:r w:rsidRPr="00441CD0">
              <w:t>IE Type</w:t>
            </w:r>
          </w:p>
        </w:tc>
      </w:tr>
      <w:tr w:rsidR="00EE5860" w:rsidRPr="00441CD0" w14:paraId="7F483327"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AE3C0E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E6B4357"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03450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7B46D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059ECF7"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54E49C6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15182CB"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F13A25B" w14:textId="77777777" w:rsidR="00EE5860" w:rsidRPr="00441CD0" w:rsidRDefault="00EE5860" w:rsidP="00BB0E1F">
            <w:pPr>
              <w:spacing w:after="0"/>
              <w:rPr>
                <w:rFonts w:ascii="Arial" w:hAnsi="Arial"/>
                <w:b/>
                <w:sz w:val="18"/>
                <w:lang w:val="x-none"/>
              </w:rPr>
            </w:pPr>
          </w:p>
        </w:tc>
      </w:tr>
      <w:tr w:rsidR="00EE5860" w:rsidRPr="00441CD0" w14:paraId="60EF012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DF64EB" w14:textId="77777777" w:rsidR="00EE5860" w:rsidRPr="00441CD0" w:rsidRDefault="00EE5860" w:rsidP="00BB0E1F">
            <w:pPr>
              <w:pStyle w:val="TAL"/>
            </w:pPr>
            <w:r w:rsidRPr="00441CD0">
              <w:rPr>
                <w:szCs w:val="18"/>
                <w:lang w:val="de-DE"/>
              </w:rPr>
              <w:t>MAR ID</w:t>
            </w:r>
          </w:p>
        </w:tc>
        <w:tc>
          <w:tcPr>
            <w:tcW w:w="336" w:type="dxa"/>
            <w:tcBorders>
              <w:top w:val="single" w:sz="4" w:space="0" w:color="auto"/>
              <w:left w:val="single" w:sz="4" w:space="0" w:color="auto"/>
              <w:bottom w:val="single" w:sz="4" w:space="0" w:color="auto"/>
              <w:right w:val="single" w:sz="4" w:space="0" w:color="auto"/>
            </w:tcBorders>
            <w:hideMark/>
          </w:tcPr>
          <w:p w14:paraId="082F47B1" w14:textId="77777777" w:rsidR="00EE5860" w:rsidRPr="00441CD0" w:rsidRDefault="00EE5860" w:rsidP="00BB0E1F">
            <w:pPr>
              <w:pStyle w:val="TAL"/>
              <w:jc w:val="center"/>
            </w:pPr>
            <w:r w:rsidRPr="00441CD0">
              <w:rPr>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18DE0D3F" w14:textId="77777777" w:rsidR="00EE5860" w:rsidRPr="00441CD0" w:rsidRDefault="00EE5860" w:rsidP="00BB0E1F">
            <w:pPr>
              <w:pStyle w:val="TAL"/>
            </w:pPr>
            <w:r w:rsidRPr="00441CD0">
              <w:rPr>
                <w:szCs w:val="18"/>
                <w:lang w:val="en-US"/>
              </w:rPr>
              <w:t>This IE shall identify the MAR to be deleted.</w:t>
            </w:r>
          </w:p>
        </w:tc>
        <w:tc>
          <w:tcPr>
            <w:tcW w:w="370" w:type="dxa"/>
            <w:tcBorders>
              <w:top w:val="single" w:sz="4" w:space="0" w:color="auto"/>
              <w:left w:val="single" w:sz="4" w:space="0" w:color="auto"/>
              <w:bottom w:val="single" w:sz="4" w:space="0" w:color="auto"/>
              <w:right w:val="single" w:sz="4" w:space="0" w:color="auto"/>
            </w:tcBorders>
            <w:hideMark/>
          </w:tcPr>
          <w:p w14:paraId="19AEE95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63AF5C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EF33265"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52E156DC"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CE0DAA" w14:textId="77777777" w:rsidR="00EE5860" w:rsidRPr="00441CD0" w:rsidRDefault="00EE5860" w:rsidP="00BB0E1F">
            <w:pPr>
              <w:pStyle w:val="TAC"/>
              <w:rPr>
                <w:lang w:val="x-none"/>
              </w:rPr>
            </w:pPr>
            <w:r w:rsidRPr="00441CD0">
              <w:t>MAR ID</w:t>
            </w:r>
          </w:p>
        </w:tc>
      </w:tr>
      <w:bookmarkEnd w:id="4491"/>
    </w:tbl>
    <w:p w14:paraId="4C0B4F0A" w14:textId="77777777" w:rsidR="00EE5860" w:rsidRPr="00441CD0" w:rsidRDefault="00EE5860" w:rsidP="00EE5860"/>
    <w:p w14:paraId="68E41CBB" w14:textId="77777777" w:rsidR="00EE5860" w:rsidRPr="00441CD0" w:rsidRDefault="00EE5860" w:rsidP="00EE5860">
      <w:pPr>
        <w:pStyle w:val="Heading4"/>
        <w:rPr>
          <w:rFonts w:cs="Arial"/>
          <w:bCs/>
        </w:rPr>
      </w:pPr>
      <w:bookmarkStart w:id="4492" w:name="_Toc19717314"/>
      <w:bookmarkStart w:id="4493" w:name="_Toc27490808"/>
      <w:bookmarkStart w:id="4494" w:name="_Toc27557101"/>
      <w:bookmarkStart w:id="4495" w:name="_Toc27724018"/>
      <w:bookmarkStart w:id="4496" w:name="_Toc36031090"/>
      <w:bookmarkStart w:id="4497" w:name="_Toc36043010"/>
      <w:bookmarkStart w:id="4498" w:name="_Toc36814335"/>
      <w:bookmarkStart w:id="4499" w:name="_Toc44689191"/>
      <w:bookmarkStart w:id="4500" w:name="_Toc44923945"/>
      <w:bookmarkStart w:id="4501" w:name="_Toc51860915"/>
      <w:bookmarkStart w:id="4502" w:name="_Toc57930686"/>
      <w:bookmarkStart w:id="4503" w:name="_Toc57931316"/>
      <w:bookmarkStart w:id="4504" w:name="_Toc160974442"/>
      <w:r w:rsidRPr="00441CD0">
        <w:t>7.5.4.16</w:t>
      </w:r>
      <w:r w:rsidRPr="00441CD0">
        <w:tab/>
        <w:t>Update</w:t>
      </w:r>
      <w:r w:rsidRPr="00441CD0">
        <w:rPr>
          <w:lang w:val="en-US"/>
        </w:rPr>
        <w:t xml:space="preserve"> </w:t>
      </w:r>
      <w:r w:rsidRPr="00441CD0">
        <w:t>MAR IE within PFCP Session Modification Request</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122F1391" w14:textId="77777777" w:rsidR="00EE5860" w:rsidRPr="00441CD0" w:rsidRDefault="00EE5860" w:rsidP="00EE5860">
      <w:r w:rsidRPr="00441CD0">
        <w:t xml:space="preserve">The </w:t>
      </w:r>
      <w:r w:rsidRPr="00441CD0">
        <w:rPr>
          <w:lang w:val="en-US"/>
        </w:rPr>
        <w:t>Update MA</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7.5.4.16-1</w:t>
      </w:r>
      <w:r w:rsidRPr="00441CD0">
        <w:rPr>
          <w:lang w:eastAsia="ja-JP"/>
        </w:rPr>
        <w:t>.</w:t>
      </w:r>
    </w:p>
    <w:p w14:paraId="330E6F27" w14:textId="77777777" w:rsidR="00EE5860" w:rsidRPr="00441CD0" w:rsidRDefault="00EE5860" w:rsidP="00EE5860">
      <w:pPr>
        <w:pStyle w:val="TH"/>
        <w:rPr>
          <w:lang w:val="en-US"/>
        </w:rPr>
      </w:pPr>
      <w:r w:rsidRPr="00441CD0">
        <w:t>Table 7.5.4.</w:t>
      </w:r>
      <w:r>
        <w:t>16</w:t>
      </w:r>
      <w:r w:rsidRPr="00441CD0">
        <w:t xml:space="preserve">-1: </w:t>
      </w:r>
      <w:bookmarkStart w:id="4505" w:name="OLE_LINK93"/>
      <w:r w:rsidRPr="00441CD0">
        <w:t>Update</w:t>
      </w:r>
      <w:r w:rsidRPr="00441CD0">
        <w:rPr>
          <w:lang w:val="en-US"/>
        </w:rPr>
        <w:t xml:space="preserve"> </w:t>
      </w:r>
      <w:r w:rsidRPr="00441CD0">
        <w:t xml:space="preserve">MAR IE </w:t>
      </w:r>
      <w:bookmarkEnd w:id="4505"/>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6FAE719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BCAFDF7" w14:textId="77777777" w:rsidR="00EE5860" w:rsidRPr="00441CD0" w:rsidRDefault="00EE5860" w:rsidP="00BB0E1F">
            <w:pPr>
              <w:pStyle w:val="TAL"/>
              <w:rPr>
                <w:lang w:val="x-none"/>
              </w:rPr>
            </w:pPr>
            <w:bookmarkStart w:id="4506" w:name="MCCQCTEMPBM_0000011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457DBB8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9113BA" w14:textId="77777777" w:rsidR="00EE5860" w:rsidRPr="00441CD0" w:rsidRDefault="00EE5860" w:rsidP="00BB0E1F">
            <w:pPr>
              <w:pStyle w:val="TAC"/>
            </w:pPr>
            <w:r w:rsidRPr="00441CD0">
              <w:t xml:space="preserve">Update MAR </w:t>
            </w:r>
            <w:r w:rsidRPr="00441CD0">
              <w:rPr>
                <w:lang w:val="en-US"/>
              </w:rPr>
              <w:t>IE Type = 169 (decimal)</w:t>
            </w:r>
          </w:p>
        </w:tc>
      </w:tr>
      <w:tr w:rsidR="00EE5860" w:rsidRPr="00441CD0" w14:paraId="69A81FB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2481EA6"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3CC7EB9"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72676CC" w14:textId="77777777" w:rsidR="00EE5860" w:rsidRPr="00441CD0" w:rsidRDefault="00EE5860" w:rsidP="00BB0E1F">
            <w:pPr>
              <w:pStyle w:val="TAC"/>
            </w:pPr>
            <w:r w:rsidRPr="00441CD0">
              <w:t>Length = n</w:t>
            </w:r>
          </w:p>
        </w:tc>
      </w:tr>
      <w:tr w:rsidR="00EE5860" w:rsidRPr="00441CD0" w14:paraId="25A1024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71D489E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1BAB956"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64D30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E01D6D7"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79BF8B5" w14:textId="77777777" w:rsidR="00EE5860" w:rsidRPr="00441CD0" w:rsidRDefault="00EE5860" w:rsidP="00BB0E1F">
            <w:pPr>
              <w:pStyle w:val="TAH"/>
            </w:pPr>
            <w:r w:rsidRPr="00441CD0">
              <w:t>IE Type</w:t>
            </w:r>
          </w:p>
        </w:tc>
      </w:tr>
      <w:tr w:rsidR="00EE5860" w:rsidRPr="00441CD0" w14:paraId="68973AFC"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CE2604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394338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7896A3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DBC348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8378DCF"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48209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7816BA8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FFF643" w14:textId="77777777" w:rsidR="00EE5860" w:rsidRPr="00441CD0" w:rsidRDefault="00EE5860" w:rsidP="00BB0E1F">
            <w:pPr>
              <w:spacing w:after="0"/>
              <w:rPr>
                <w:rFonts w:ascii="Arial" w:hAnsi="Arial"/>
                <w:b/>
                <w:sz w:val="18"/>
                <w:lang w:val="x-none"/>
              </w:rPr>
            </w:pPr>
          </w:p>
        </w:tc>
      </w:tr>
      <w:tr w:rsidR="00EE5860" w:rsidRPr="00441CD0" w14:paraId="5552479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CBEBCCD" w14:textId="77777777" w:rsidR="00EE5860" w:rsidRPr="00441CD0" w:rsidRDefault="00EE5860" w:rsidP="00BB0E1F">
            <w:pPr>
              <w:pStyle w:val="TAL"/>
            </w:pPr>
            <w:r w:rsidRPr="00441CD0">
              <w:lastRenderedPageBreak/>
              <w:t>MAR ID</w:t>
            </w:r>
          </w:p>
        </w:tc>
        <w:tc>
          <w:tcPr>
            <w:tcW w:w="336" w:type="dxa"/>
            <w:tcBorders>
              <w:top w:val="single" w:sz="4" w:space="0" w:color="auto"/>
              <w:left w:val="single" w:sz="4" w:space="0" w:color="auto"/>
              <w:bottom w:val="single" w:sz="4" w:space="0" w:color="auto"/>
              <w:right w:val="single" w:sz="4" w:space="0" w:color="auto"/>
            </w:tcBorders>
            <w:hideMark/>
          </w:tcPr>
          <w:p w14:paraId="0C5DC37E"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4216309" w14:textId="77777777" w:rsidR="00EE5860" w:rsidRPr="00441CD0" w:rsidRDefault="00EE5860" w:rsidP="00BB0E1F">
            <w:pPr>
              <w:pStyle w:val="TAL"/>
            </w:pPr>
            <w:r w:rsidRPr="00441CD0">
              <w:rPr>
                <w:lang w:eastAsia="zh-CN"/>
              </w:rPr>
              <w:t>T</w:t>
            </w:r>
            <w:r w:rsidRPr="00441CD0">
              <w:rPr>
                <w:rFonts w:cs="Arial"/>
                <w:szCs w:val="18"/>
                <w:lang w:eastAsia="zh-CN"/>
              </w:rPr>
              <w:t>his IE shall identify the MAR to be updated.</w:t>
            </w:r>
          </w:p>
        </w:tc>
        <w:tc>
          <w:tcPr>
            <w:tcW w:w="370" w:type="dxa"/>
            <w:tcBorders>
              <w:top w:val="single" w:sz="4" w:space="0" w:color="auto"/>
              <w:left w:val="single" w:sz="4" w:space="0" w:color="auto"/>
              <w:bottom w:val="single" w:sz="4" w:space="0" w:color="auto"/>
              <w:right w:val="single" w:sz="4" w:space="0" w:color="auto"/>
            </w:tcBorders>
            <w:hideMark/>
          </w:tcPr>
          <w:p w14:paraId="0FE114D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8E8EA9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A7BCFE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E3F48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62A06C3" w14:textId="77777777" w:rsidR="00EE5860" w:rsidRPr="00441CD0" w:rsidRDefault="00EE5860" w:rsidP="00BB0E1F">
            <w:pPr>
              <w:pStyle w:val="TAC"/>
            </w:pPr>
            <w:r w:rsidRPr="00441CD0">
              <w:t>MAR ID</w:t>
            </w:r>
          </w:p>
        </w:tc>
      </w:tr>
      <w:tr w:rsidR="00EE5860" w:rsidRPr="00441CD0" w14:paraId="0D85BFA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09098FC" w14:textId="77777777" w:rsidR="00EE5860" w:rsidRPr="00441CD0" w:rsidRDefault="00EE5860" w:rsidP="00BB0E1F">
            <w:pPr>
              <w:pStyle w:val="TAL"/>
            </w:pPr>
            <w:bookmarkStart w:id="4507" w:name="_Hlk4682418"/>
            <w:r w:rsidRPr="00441CD0">
              <w:rPr>
                <w:lang w:eastAsia="ko-KR"/>
              </w:rPr>
              <w:t>Steering Functionality</w:t>
            </w:r>
          </w:p>
        </w:tc>
        <w:tc>
          <w:tcPr>
            <w:tcW w:w="336" w:type="dxa"/>
            <w:tcBorders>
              <w:top w:val="single" w:sz="4" w:space="0" w:color="auto"/>
              <w:left w:val="single" w:sz="4" w:space="0" w:color="auto"/>
              <w:bottom w:val="single" w:sz="4" w:space="0" w:color="auto"/>
              <w:right w:val="single" w:sz="4" w:space="0" w:color="auto"/>
            </w:tcBorders>
            <w:hideMark/>
          </w:tcPr>
          <w:p w14:paraId="5649D96E" w14:textId="77777777" w:rsidR="00EE5860" w:rsidRPr="00441CD0" w:rsidRDefault="00EE5860" w:rsidP="00BB0E1F">
            <w:pPr>
              <w:pStyle w:val="TAL"/>
              <w:jc w:val="center"/>
              <w:rPr>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A2741A7" w14:textId="77777777" w:rsidR="00EE5860" w:rsidRPr="00441CD0" w:rsidRDefault="00EE5860" w:rsidP="00BB0E1F">
            <w:pPr>
              <w:pStyle w:val="TAL"/>
              <w:rPr>
                <w:lang w:val="x-none" w:eastAsia="zh-CN"/>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F0E84B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B05A97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343C79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A4D126B"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29C88AE8" w14:textId="77777777" w:rsidR="00EE5860" w:rsidRPr="00441CD0" w:rsidRDefault="00EE5860" w:rsidP="00BB0E1F">
            <w:pPr>
              <w:pStyle w:val="TAC"/>
            </w:pPr>
            <w:r w:rsidRPr="00441CD0">
              <w:rPr>
                <w:lang w:eastAsia="ko-KR"/>
              </w:rPr>
              <w:t>Steering Functionality</w:t>
            </w:r>
          </w:p>
        </w:tc>
      </w:tr>
      <w:tr w:rsidR="00EE5860" w:rsidRPr="00441CD0" w14:paraId="2E107CE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F16F7B5" w14:textId="77777777" w:rsidR="00EE5860" w:rsidRPr="00441CD0" w:rsidRDefault="00EE5860" w:rsidP="00BB0E1F">
            <w:pPr>
              <w:pStyle w:val="TAL"/>
            </w:pPr>
            <w:r w:rsidRPr="00441CD0">
              <w:t>Steering Mode</w:t>
            </w:r>
          </w:p>
        </w:tc>
        <w:tc>
          <w:tcPr>
            <w:tcW w:w="336" w:type="dxa"/>
            <w:tcBorders>
              <w:top w:val="single" w:sz="4" w:space="0" w:color="auto"/>
              <w:left w:val="single" w:sz="4" w:space="0" w:color="auto"/>
              <w:bottom w:val="single" w:sz="4" w:space="0" w:color="auto"/>
              <w:right w:val="single" w:sz="4" w:space="0" w:color="auto"/>
            </w:tcBorders>
            <w:hideMark/>
          </w:tcPr>
          <w:p w14:paraId="0F29CCDF" w14:textId="77777777" w:rsidR="00EE5860" w:rsidRPr="00441CD0" w:rsidRDefault="00EE5860" w:rsidP="00BB0E1F">
            <w:pPr>
              <w:pStyle w:val="TAL"/>
              <w:jc w:val="cente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1A552FD" w14:textId="77777777" w:rsidR="00EE5860" w:rsidRPr="00441CD0" w:rsidRDefault="00EE5860" w:rsidP="00BB0E1F">
            <w:pPr>
              <w:pStyle w:val="TAL"/>
            </w:pPr>
            <w:r w:rsidRPr="00441CD0">
              <w:t xml:space="preserve">This IE shall be present </w:t>
            </w:r>
            <w:r w:rsidRPr="00441CD0">
              <w:rPr>
                <w:lang w:val="en-US"/>
              </w:rPr>
              <w:t>if it is changed</w:t>
            </w:r>
            <w:r w:rsidRPr="00441CD0">
              <w:t>.</w:t>
            </w:r>
          </w:p>
          <w:p w14:paraId="4E6D94CB"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5CF2044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B9A7A5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054736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2DC5D2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AEDC0F7" w14:textId="77777777" w:rsidR="00EE5860" w:rsidRPr="00441CD0" w:rsidRDefault="00EE5860" w:rsidP="00BB0E1F">
            <w:pPr>
              <w:pStyle w:val="TAC"/>
            </w:pPr>
            <w:r w:rsidRPr="00441CD0">
              <w:t>Steering Mode</w:t>
            </w:r>
          </w:p>
        </w:tc>
      </w:tr>
      <w:tr w:rsidR="00EE5860" w:rsidRPr="00441CD0" w14:paraId="6BE2D13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9947419" w14:textId="77777777" w:rsidR="00EE5860" w:rsidRPr="00D014BF" w:rsidRDefault="00EE5860" w:rsidP="00BB0E1F">
            <w:pPr>
              <w:pStyle w:val="TAL"/>
              <w:rPr>
                <w:lang w:val="en-US"/>
              </w:rPr>
            </w:pPr>
            <w:bookmarkStart w:id="4508" w:name="_Hlk5899549"/>
            <w:r w:rsidRPr="00441CD0">
              <w:rPr>
                <w:lang w:val="fr-FR"/>
              </w:rPr>
              <w:t>Update 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5F36B62D" w14:textId="77777777" w:rsidR="00EE5860" w:rsidRPr="00441CD0" w:rsidRDefault="00EE5860" w:rsidP="00BB0E1F">
            <w:pPr>
              <w:pStyle w:val="TAL"/>
              <w:jc w:val="center"/>
              <w:rPr>
                <w:lang w:val="fr-FR"/>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50F7C70B" w14:textId="77777777" w:rsidR="00EE5860" w:rsidRPr="00441CD0" w:rsidRDefault="00EE5860" w:rsidP="00BB0E1F">
            <w:pPr>
              <w:pStyle w:val="TAL"/>
              <w:rPr>
                <w:lang w:val="en-US"/>
              </w:rPr>
            </w:pPr>
            <w:r w:rsidRPr="00441CD0">
              <w:rPr>
                <w:szCs w:val="18"/>
                <w:lang w:val="fr-FR"/>
              </w:rPr>
              <w:t xml:space="preserve">This IE shall be present if the 3GPP </w:t>
            </w:r>
            <w:r w:rsidRPr="00441CD0">
              <w:rPr>
                <w:lang w:val="fr-FR"/>
              </w:rPr>
              <w:t xml:space="preserve">Access Forwarding Action Information was provisioned previously and </w:t>
            </w:r>
            <w:r w:rsidRPr="00441CD0">
              <w:rPr>
                <w:lang w:val="en-US"/>
              </w:rPr>
              <w:t>if any of IEs is to be changed.</w:t>
            </w:r>
          </w:p>
          <w:p w14:paraId="4C9BE403" w14:textId="77777777" w:rsidR="00EE5860" w:rsidRPr="00441CD0" w:rsidRDefault="00EE5860" w:rsidP="00BB0E1F">
            <w:pPr>
              <w:pStyle w:val="TAL"/>
              <w:rPr>
                <w:lang w:val="fr-FR" w:eastAsia="zh-CN"/>
              </w:rPr>
            </w:pPr>
          </w:p>
          <w:p w14:paraId="138719F7" w14:textId="77777777" w:rsidR="00EE5860" w:rsidRPr="00D014BF" w:rsidRDefault="00EE5860" w:rsidP="00BB0E1F">
            <w:pPr>
              <w:pStyle w:val="TAL"/>
              <w:rPr>
                <w:lang w:val="en-US" w:eastAsia="zh-CN"/>
              </w:rPr>
            </w:pPr>
            <w:r w:rsidRPr="00441CD0">
              <w:rPr>
                <w:lang w:val="en-US"/>
              </w:rPr>
              <w:t>This IE shall also be present to remove 3GPP Access Forwarding Action Information that was provisioned previously if the UE deregisters from the corresponding access. This shall be done by including this IE with a null length.</w:t>
            </w:r>
          </w:p>
        </w:tc>
        <w:tc>
          <w:tcPr>
            <w:tcW w:w="370" w:type="dxa"/>
            <w:tcBorders>
              <w:top w:val="single" w:sz="4" w:space="0" w:color="auto"/>
              <w:left w:val="single" w:sz="4" w:space="0" w:color="auto"/>
              <w:bottom w:val="single" w:sz="4" w:space="0" w:color="auto"/>
              <w:right w:val="single" w:sz="4" w:space="0" w:color="auto"/>
            </w:tcBorders>
            <w:hideMark/>
          </w:tcPr>
          <w:p w14:paraId="40FBC829"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63AA5E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2FBAD6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C37B5AF"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041EB0B" w14:textId="77777777" w:rsidR="00EE5860" w:rsidRPr="00D014BF" w:rsidRDefault="00EE5860" w:rsidP="00BB0E1F">
            <w:pPr>
              <w:pStyle w:val="TAC"/>
              <w:rPr>
                <w:lang w:val="en-US"/>
              </w:rPr>
            </w:pPr>
            <w:r w:rsidRPr="00441CD0">
              <w:rPr>
                <w:lang w:val="fr-FR"/>
              </w:rPr>
              <w:t>Update 3GPP Access Forwarding Action Information</w:t>
            </w:r>
          </w:p>
        </w:tc>
      </w:tr>
      <w:tr w:rsidR="00EE5860" w:rsidRPr="00441CD0" w14:paraId="1936575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78060F3" w14:textId="77777777" w:rsidR="00EE5860" w:rsidRPr="00441CD0" w:rsidRDefault="00EE5860" w:rsidP="00BB0E1F">
            <w:pPr>
              <w:pStyle w:val="TAL"/>
              <w:rPr>
                <w:lang w:val="fr-FR"/>
              </w:rPr>
            </w:pPr>
            <w:r w:rsidRPr="00441CD0">
              <w:rPr>
                <w:lang w:val="fr-FR"/>
              </w:rPr>
              <w:t>Update 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131438CD"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9D3C0F4" w14:textId="77777777" w:rsidR="00EE5860" w:rsidRPr="00441CD0" w:rsidRDefault="00EE5860" w:rsidP="00BB0E1F">
            <w:pPr>
              <w:pStyle w:val="TAL"/>
              <w:rPr>
                <w:lang w:val="fr-FR" w:eastAsia="zh-CN"/>
              </w:rPr>
            </w:pPr>
            <w:r w:rsidRPr="00441CD0">
              <w:rPr>
                <w:szCs w:val="18"/>
                <w:lang w:val="fr-FR"/>
              </w:rPr>
              <w:t xml:space="preserve">This IE shall be present if the Non-3GPP </w:t>
            </w:r>
            <w:r w:rsidRPr="00441CD0">
              <w:rPr>
                <w:lang w:val="fr-FR"/>
              </w:rPr>
              <w:t xml:space="preserve">Access Forwarding Action Information was provisioned previously and </w:t>
            </w:r>
            <w:r w:rsidRPr="00441CD0">
              <w:rPr>
                <w:lang w:val="en-US"/>
              </w:rPr>
              <w:t>if any of IEs is to be changed.</w:t>
            </w:r>
          </w:p>
          <w:p w14:paraId="1B9E1820" w14:textId="77777777" w:rsidR="00EE5860" w:rsidRPr="00441CD0" w:rsidRDefault="00EE5860" w:rsidP="00BB0E1F">
            <w:pPr>
              <w:pStyle w:val="TAL"/>
              <w:rPr>
                <w:lang w:val="en-US" w:eastAsia="zh-CN"/>
              </w:rPr>
            </w:pPr>
          </w:p>
          <w:p w14:paraId="1B10420B" w14:textId="77777777" w:rsidR="00EE5860" w:rsidRPr="00441CD0" w:rsidRDefault="00EE5860" w:rsidP="00BB0E1F">
            <w:pPr>
              <w:pStyle w:val="TAL"/>
              <w:rPr>
                <w:lang w:val="en-US"/>
              </w:rPr>
            </w:pPr>
            <w:r w:rsidRPr="00441CD0">
              <w:rPr>
                <w:lang w:val="en-US"/>
              </w:rPr>
              <w:t>This IE shall also be present to remove the Non-3GPP Access Forwarding Action Information that was provisioned previously if the UE deregisters from the corresponding access. This shall be done by including this IE with a null length.</w:t>
            </w:r>
          </w:p>
          <w:p w14:paraId="59C25F3C" w14:textId="77777777" w:rsidR="00EE5860" w:rsidRPr="00441CD0" w:rsidRDefault="00EE5860" w:rsidP="00BB0E1F">
            <w:pPr>
              <w:pStyle w:val="TAL"/>
              <w:rPr>
                <w:szCs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0CC6654"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7E5CB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6B794C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BD4386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07852057" w14:textId="77777777" w:rsidR="00EE5860" w:rsidRPr="00441CD0" w:rsidRDefault="00EE5860" w:rsidP="00BB0E1F">
            <w:pPr>
              <w:pStyle w:val="TAC"/>
              <w:rPr>
                <w:lang w:val="fr-FR"/>
              </w:rPr>
            </w:pPr>
            <w:r w:rsidRPr="00441CD0">
              <w:rPr>
                <w:lang w:val="fr-FR"/>
              </w:rPr>
              <w:t xml:space="preserve">Update Non-3GPP Access Forwarding Action Information </w:t>
            </w:r>
          </w:p>
        </w:tc>
      </w:tr>
      <w:tr w:rsidR="00EE5860" w:rsidRPr="00441CD0" w14:paraId="0D14C8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54C06A42" w14:textId="77777777" w:rsidR="00EE5860" w:rsidRPr="00441CD0" w:rsidRDefault="00EE5860" w:rsidP="00BB0E1F">
            <w:pPr>
              <w:pStyle w:val="TAL"/>
              <w:rPr>
                <w:lang w:val="fr-FR"/>
              </w:rPr>
            </w:pPr>
            <w:r w:rsidRPr="00441CD0">
              <w:rPr>
                <w:lang w:val="fr-FR"/>
              </w:rPr>
              <w:t>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74B949C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3505567"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3GPP access specific forwarding action information </w:t>
            </w:r>
            <w:r w:rsidRPr="00441CD0">
              <w:rPr>
                <w:lang w:val="en-US"/>
              </w:rPr>
              <w:t>when this access is added, i.e. when the UE registers to 3GPP access.</w:t>
            </w:r>
          </w:p>
          <w:p w14:paraId="3BE8F881" w14:textId="77777777" w:rsidR="00EE5860" w:rsidRPr="00441CD0" w:rsidRDefault="00EE5860" w:rsidP="00BB0E1F">
            <w:pPr>
              <w:pStyle w:val="TAL"/>
              <w:rPr>
                <w:lang w:val="en-US"/>
              </w:rPr>
            </w:pPr>
          </w:p>
          <w:p w14:paraId="73924D85" w14:textId="77777777" w:rsidR="00EE5860" w:rsidRPr="00441CD0" w:rsidRDefault="00EE5860" w:rsidP="00BB0E1F">
            <w:pPr>
              <w:pStyle w:val="TAL"/>
              <w:rPr>
                <w:szCs w:val="18"/>
                <w:lang w:val="fr-FR"/>
              </w:rPr>
            </w:pPr>
            <w:r w:rsidRPr="00441CD0">
              <w:rPr>
                <w:lang w:val="en-US" w:eastAsia="zh-CN"/>
              </w:rPr>
              <w:t xml:space="preserve">See Table 7.5.2.8-2. </w:t>
            </w:r>
          </w:p>
        </w:tc>
        <w:tc>
          <w:tcPr>
            <w:tcW w:w="370" w:type="dxa"/>
            <w:tcBorders>
              <w:top w:val="single" w:sz="4" w:space="0" w:color="auto"/>
              <w:left w:val="single" w:sz="4" w:space="0" w:color="auto"/>
              <w:bottom w:val="single" w:sz="4" w:space="0" w:color="auto"/>
              <w:right w:val="single" w:sz="4" w:space="0" w:color="auto"/>
            </w:tcBorders>
            <w:hideMark/>
          </w:tcPr>
          <w:p w14:paraId="4EB4E44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CA7108D"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032BC01"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63307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947A86A" w14:textId="77777777" w:rsidR="00EE5860" w:rsidRPr="00441CD0" w:rsidRDefault="00EE5860" w:rsidP="00BB0E1F">
            <w:pPr>
              <w:pStyle w:val="TAC"/>
              <w:rPr>
                <w:lang w:val="fr-FR"/>
              </w:rPr>
            </w:pPr>
            <w:r w:rsidRPr="00441CD0">
              <w:rPr>
                <w:lang w:val="fr-FR"/>
              </w:rPr>
              <w:t xml:space="preserve">3GPP Access Forwarding Action Information </w:t>
            </w:r>
          </w:p>
        </w:tc>
      </w:tr>
      <w:tr w:rsidR="00EE5860" w:rsidRPr="00441CD0" w14:paraId="02AB739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5E54C2" w14:textId="77777777" w:rsidR="00EE5860" w:rsidRPr="00441CD0" w:rsidRDefault="00EE5860" w:rsidP="00BB0E1F">
            <w:pPr>
              <w:pStyle w:val="TAL"/>
              <w:rPr>
                <w:lang w:val="fr-FR"/>
              </w:rPr>
            </w:pPr>
            <w:r w:rsidRPr="00441CD0">
              <w:rPr>
                <w:lang w:val="fr-FR"/>
              </w:rPr>
              <w:t>Non-3GPP Access Forwarding Action Information</w:t>
            </w:r>
          </w:p>
        </w:tc>
        <w:tc>
          <w:tcPr>
            <w:tcW w:w="336" w:type="dxa"/>
            <w:tcBorders>
              <w:top w:val="single" w:sz="4" w:space="0" w:color="auto"/>
              <w:left w:val="single" w:sz="4" w:space="0" w:color="auto"/>
              <w:bottom w:val="single" w:sz="4" w:space="0" w:color="auto"/>
              <w:right w:val="single" w:sz="4" w:space="0" w:color="auto"/>
            </w:tcBorders>
            <w:hideMark/>
          </w:tcPr>
          <w:p w14:paraId="4AE695A1"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B0724C6" w14:textId="77777777" w:rsidR="00EE5860" w:rsidRPr="00441CD0" w:rsidRDefault="00EE5860" w:rsidP="00BB0E1F">
            <w:pPr>
              <w:pStyle w:val="TAL"/>
              <w:rPr>
                <w:lang w:val="en-US"/>
              </w:rPr>
            </w:pPr>
            <w:r w:rsidRPr="00441CD0">
              <w:rPr>
                <w:szCs w:val="18"/>
                <w:lang w:val="fr-FR"/>
              </w:rPr>
              <w:t xml:space="preserve">This IE shall be present </w:t>
            </w:r>
            <w:r w:rsidRPr="00441CD0">
              <w:rPr>
                <w:color w:val="000000"/>
                <w:lang w:val="en-US" w:eastAsia="zh-CN"/>
              </w:rPr>
              <w:t xml:space="preserve">to provision Non-3GPP access specific forwarding action information </w:t>
            </w:r>
            <w:r w:rsidRPr="00441CD0">
              <w:rPr>
                <w:lang w:val="en-US"/>
              </w:rPr>
              <w:t>when this access is added, i.e. when the UE registers to non-3GPP access.</w:t>
            </w:r>
          </w:p>
          <w:p w14:paraId="2C1A66E5" w14:textId="77777777" w:rsidR="00EE5860" w:rsidRPr="00441CD0" w:rsidRDefault="00EE5860" w:rsidP="00BB0E1F">
            <w:pPr>
              <w:pStyle w:val="TAL"/>
              <w:rPr>
                <w:szCs w:val="18"/>
                <w:lang w:val="fr-FR"/>
              </w:rPr>
            </w:pPr>
            <w:r w:rsidRPr="00441CD0">
              <w:rPr>
                <w:lang w:val="en-US" w:eastAsia="zh-CN"/>
              </w:rPr>
              <w:t xml:space="preserve">See Table 7.5.2.8-3. </w:t>
            </w:r>
          </w:p>
        </w:tc>
        <w:tc>
          <w:tcPr>
            <w:tcW w:w="370" w:type="dxa"/>
            <w:tcBorders>
              <w:top w:val="single" w:sz="4" w:space="0" w:color="auto"/>
              <w:left w:val="single" w:sz="4" w:space="0" w:color="auto"/>
              <w:bottom w:val="single" w:sz="4" w:space="0" w:color="auto"/>
              <w:right w:val="single" w:sz="4" w:space="0" w:color="auto"/>
            </w:tcBorders>
            <w:hideMark/>
          </w:tcPr>
          <w:p w14:paraId="0BEA240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075DDC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CA6AC5"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46EDFF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C9386E9" w14:textId="77777777" w:rsidR="00EE5860" w:rsidRPr="00441CD0" w:rsidRDefault="00EE5860" w:rsidP="00BB0E1F">
            <w:pPr>
              <w:pStyle w:val="TAC"/>
              <w:rPr>
                <w:lang w:val="fr-FR"/>
              </w:rPr>
            </w:pPr>
            <w:r w:rsidRPr="00441CD0">
              <w:rPr>
                <w:lang w:val="fr-FR"/>
              </w:rPr>
              <w:t xml:space="preserve">Non-3GPP Access Forwarding Action Information </w:t>
            </w:r>
          </w:p>
        </w:tc>
      </w:tr>
      <w:bookmarkEnd w:id="4506"/>
      <w:bookmarkEnd w:id="4507"/>
      <w:bookmarkEnd w:id="4508"/>
    </w:tbl>
    <w:p w14:paraId="067EEEC8" w14:textId="77777777" w:rsidR="00EE5860" w:rsidRPr="00441CD0" w:rsidRDefault="00EE5860" w:rsidP="00EE5860">
      <w:pPr>
        <w:rPr>
          <w:lang w:val="x-none" w:eastAsia="zh-CN"/>
        </w:rPr>
      </w:pPr>
    </w:p>
    <w:p w14:paraId="4E9B3098" w14:textId="77777777" w:rsidR="00EE5860" w:rsidRPr="00441CD0" w:rsidRDefault="00EE5860" w:rsidP="00EE5860">
      <w:pPr>
        <w:pStyle w:val="TH"/>
        <w:rPr>
          <w:lang w:val="en-US"/>
        </w:rPr>
      </w:pPr>
      <w:r w:rsidRPr="00441CD0">
        <w:t>Table 7.5.4.16-</w:t>
      </w:r>
      <w:r w:rsidRPr="00441CD0">
        <w:rPr>
          <w:lang w:val="en-US"/>
        </w:rPr>
        <w:t>2</w:t>
      </w:r>
      <w:r w:rsidRPr="00441CD0">
        <w:t>: Update 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36F9753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2A4220F" w14:textId="77777777" w:rsidR="00EE5860" w:rsidRPr="00441CD0" w:rsidRDefault="00EE5860" w:rsidP="00BB0E1F">
            <w:pPr>
              <w:pStyle w:val="TAL"/>
              <w:rPr>
                <w:lang w:val="sv-SE"/>
              </w:rPr>
            </w:pPr>
            <w:bookmarkStart w:id="4509" w:name="MCCQCTEMPBM_00000119"/>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DBB64C0"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91508A4" w14:textId="77777777" w:rsidR="00EE5860" w:rsidRPr="00441CD0" w:rsidRDefault="00EE5860" w:rsidP="00BB0E1F">
            <w:pPr>
              <w:pStyle w:val="TAC"/>
              <w:rPr>
                <w:lang w:val="sv-SE"/>
              </w:rPr>
            </w:pPr>
            <w:r w:rsidRPr="00441CD0">
              <w:t xml:space="preserve">Update 3GPP Access Forwarding Action Information </w:t>
            </w:r>
            <w:r w:rsidRPr="00441CD0">
              <w:rPr>
                <w:lang w:val="en-US"/>
              </w:rPr>
              <w:t>IE Type = 175 (decimal)</w:t>
            </w:r>
          </w:p>
        </w:tc>
      </w:tr>
      <w:tr w:rsidR="00EE5860" w:rsidRPr="00441CD0" w14:paraId="3BD21C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B1184C9"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0A1FDE67"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3A3BE8F" w14:textId="77777777" w:rsidR="00EE5860" w:rsidRPr="00441CD0" w:rsidRDefault="00EE5860" w:rsidP="00BB0E1F">
            <w:pPr>
              <w:pStyle w:val="TAC"/>
              <w:rPr>
                <w:lang w:val="sv-SE"/>
              </w:rPr>
            </w:pPr>
            <w:r w:rsidRPr="00441CD0">
              <w:rPr>
                <w:lang w:val="sv-SE"/>
              </w:rPr>
              <w:t>Length = n</w:t>
            </w:r>
          </w:p>
        </w:tc>
      </w:tr>
      <w:tr w:rsidR="00EE5860" w:rsidRPr="00441CD0" w14:paraId="5A6B1BCD"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6A444C4"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6EED417"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4B5BBB"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D0B0BEC"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BD5214C" w14:textId="77777777" w:rsidR="00EE5860" w:rsidRPr="00441CD0" w:rsidRDefault="00EE5860" w:rsidP="00BB0E1F">
            <w:pPr>
              <w:pStyle w:val="TAH"/>
              <w:rPr>
                <w:lang w:val="sv-SE"/>
              </w:rPr>
            </w:pPr>
            <w:r w:rsidRPr="00441CD0">
              <w:rPr>
                <w:lang w:val="sv-SE"/>
              </w:rPr>
              <w:t>IE Type</w:t>
            </w:r>
          </w:p>
        </w:tc>
      </w:tr>
      <w:tr w:rsidR="00EE5860" w:rsidRPr="00441CD0" w14:paraId="2938584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A167458"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A7A2AE3"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2BCC14EB"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4F4B35AA"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356A0B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7D612E4D"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143A304B"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75B6B84" w14:textId="77777777" w:rsidR="00EE5860" w:rsidRPr="00441CD0" w:rsidRDefault="00EE5860" w:rsidP="00BB0E1F">
            <w:pPr>
              <w:spacing w:after="0"/>
              <w:rPr>
                <w:rFonts w:ascii="Arial" w:hAnsi="Arial"/>
                <w:b/>
                <w:sz w:val="18"/>
                <w:lang w:val="sv-SE"/>
              </w:rPr>
            </w:pPr>
          </w:p>
        </w:tc>
      </w:tr>
      <w:tr w:rsidR="00EE5860" w:rsidRPr="00441CD0" w14:paraId="36AEBC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19EA361" w14:textId="77777777" w:rsidR="00EE5860" w:rsidRPr="00441CD0" w:rsidRDefault="00EE5860" w:rsidP="00BB0E1F">
            <w:pPr>
              <w:pStyle w:val="TAL"/>
              <w:rPr>
                <w:lang w:val="sv-SE"/>
              </w:rPr>
            </w:pPr>
            <w:r w:rsidRPr="00441CD0">
              <w:t>FAR ID</w:t>
            </w:r>
          </w:p>
        </w:tc>
        <w:tc>
          <w:tcPr>
            <w:tcW w:w="336" w:type="dxa"/>
            <w:tcBorders>
              <w:top w:val="single" w:sz="4" w:space="0" w:color="auto"/>
              <w:left w:val="single" w:sz="4" w:space="0" w:color="auto"/>
              <w:bottom w:val="single" w:sz="4" w:space="0" w:color="auto"/>
              <w:right w:val="single" w:sz="4" w:space="0" w:color="auto"/>
            </w:tcBorders>
            <w:hideMark/>
          </w:tcPr>
          <w:p w14:paraId="6DEEC469" w14:textId="77777777" w:rsidR="00EE5860" w:rsidRPr="00441CD0" w:rsidRDefault="00EE5860" w:rsidP="00BB0E1F">
            <w:pPr>
              <w:pStyle w:val="TAL"/>
              <w:jc w:val="center"/>
              <w:rPr>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BF1D9DD" w14:textId="77777777" w:rsidR="00EE5860" w:rsidRPr="00441CD0" w:rsidRDefault="00EE5860" w:rsidP="00BB0E1F">
            <w:pPr>
              <w:pStyle w:val="TAL"/>
              <w:rPr>
                <w:lang w:val="sv-SE"/>
              </w:rPr>
            </w:pPr>
            <w:r w:rsidRPr="00441CD0">
              <w:t xml:space="preserve">This IE shall </w:t>
            </w:r>
            <w:r w:rsidRPr="00441CD0">
              <w:rPr>
                <w:lang w:eastAsia="ko-KR"/>
              </w:rPr>
              <w:t xml:space="preserve">be present </w:t>
            </w:r>
            <w:r w:rsidRPr="00441CD0">
              <w:rPr>
                <w:lang w:val="en-US"/>
              </w:rPr>
              <w:t>if it is changed</w:t>
            </w:r>
            <w:r w:rsidRPr="00441CD0">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083FFEE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A21C081"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BE2C246"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43ADC0"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706D9309" w14:textId="77777777" w:rsidR="00EE5860" w:rsidRPr="00441CD0" w:rsidRDefault="00EE5860" w:rsidP="00BB0E1F">
            <w:pPr>
              <w:pStyle w:val="TAC"/>
              <w:rPr>
                <w:lang w:val="sv-SE"/>
              </w:rPr>
            </w:pPr>
            <w:r w:rsidRPr="00441CD0">
              <w:t>FAR ID</w:t>
            </w:r>
          </w:p>
        </w:tc>
      </w:tr>
      <w:tr w:rsidR="00EE5860" w:rsidRPr="00441CD0" w14:paraId="172006F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890B9E9" w14:textId="77777777" w:rsidR="00EE5860" w:rsidRPr="00441CD0" w:rsidRDefault="00EE5860" w:rsidP="00BB0E1F">
            <w:pPr>
              <w:pStyle w:val="TAL"/>
              <w:rPr>
                <w:lang w:val="x-none"/>
              </w:rPr>
            </w:pPr>
            <w:r w:rsidRPr="00441CD0">
              <w:t>Weight</w:t>
            </w:r>
          </w:p>
        </w:tc>
        <w:tc>
          <w:tcPr>
            <w:tcW w:w="336" w:type="dxa"/>
            <w:tcBorders>
              <w:top w:val="single" w:sz="4" w:space="0" w:color="auto"/>
              <w:left w:val="single" w:sz="4" w:space="0" w:color="auto"/>
              <w:bottom w:val="single" w:sz="4" w:space="0" w:color="auto"/>
              <w:right w:val="single" w:sz="4" w:space="0" w:color="auto"/>
            </w:tcBorders>
            <w:hideMark/>
          </w:tcPr>
          <w:p w14:paraId="13390600"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0DA7E620" w14:textId="77777777" w:rsidR="00EE5860" w:rsidRPr="00441CD0" w:rsidRDefault="00EE5860" w:rsidP="00BB0E1F">
            <w:pPr>
              <w:pStyle w:val="TAL"/>
              <w:rPr>
                <w:lang w:eastAsia="ko-KR"/>
              </w:rPr>
            </w:pPr>
            <w:r w:rsidRPr="00441CD0">
              <w:rPr>
                <w:lang w:eastAsia="ko-KR"/>
              </w:rPr>
              <w:t xml:space="preserve">This IE shall be present </w:t>
            </w:r>
            <w:r w:rsidRPr="00441CD0">
              <w:rPr>
                <w:lang w:val="en-US"/>
              </w:rPr>
              <w:t>if it is changed.</w:t>
            </w:r>
          </w:p>
        </w:tc>
        <w:tc>
          <w:tcPr>
            <w:tcW w:w="370" w:type="dxa"/>
            <w:tcBorders>
              <w:top w:val="single" w:sz="4" w:space="0" w:color="auto"/>
              <w:left w:val="single" w:sz="4" w:space="0" w:color="auto"/>
              <w:bottom w:val="single" w:sz="4" w:space="0" w:color="auto"/>
              <w:right w:val="single" w:sz="4" w:space="0" w:color="auto"/>
            </w:tcBorders>
            <w:hideMark/>
          </w:tcPr>
          <w:p w14:paraId="7D340EF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12F4CE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A55FA2"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4952820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53E909" w14:textId="77777777" w:rsidR="00EE5860" w:rsidRPr="00441CD0" w:rsidRDefault="00EE5860" w:rsidP="00BB0E1F">
            <w:pPr>
              <w:pStyle w:val="TAC"/>
              <w:rPr>
                <w:lang w:val="x-none"/>
              </w:rPr>
            </w:pPr>
            <w:r w:rsidRPr="00441CD0">
              <w:t>Weight</w:t>
            </w:r>
          </w:p>
        </w:tc>
      </w:tr>
      <w:tr w:rsidR="00EE5860" w:rsidRPr="00441CD0" w14:paraId="79AFF5C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2B70B04" w14:textId="77777777" w:rsidR="00EE5860" w:rsidRPr="00441CD0" w:rsidRDefault="00EE5860" w:rsidP="00BB0E1F">
            <w:pPr>
              <w:pStyle w:val="TAL"/>
              <w:rPr>
                <w:lang w:val="sv-SE"/>
              </w:rPr>
            </w:pPr>
            <w:r w:rsidRPr="00441CD0">
              <w:t>Priority</w:t>
            </w:r>
          </w:p>
        </w:tc>
        <w:tc>
          <w:tcPr>
            <w:tcW w:w="336" w:type="dxa"/>
            <w:tcBorders>
              <w:top w:val="single" w:sz="4" w:space="0" w:color="auto"/>
              <w:left w:val="single" w:sz="4" w:space="0" w:color="auto"/>
              <w:bottom w:val="single" w:sz="4" w:space="0" w:color="auto"/>
              <w:right w:val="single" w:sz="4" w:space="0" w:color="auto"/>
            </w:tcBorders>
            <w:hideMark/>
          </w:tcPr>
          <w:p w14:paraId="032E6C87" w14:textId="77777777" w:rsidR="00EE5860" w:rsidRPr="00441CD0" w:rsidRDefault="00EE5860" w:rsidP="00BB0E1F">
            <w:pPr>
              <w:pStyle w:val="TAL"/>
              <w:jc w:val="center"/>
              <w:rPr>
                <w:szCs w:val="18"/>
                <w:lang w:val="sv-S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0622E1" w14:textId="77777777" w:rsidR="00EE5860" w:rsidRPr="00441CD0" w:rsidRDefault="00EE5860" w:rsidP="00BB0E1F">
            <w:pPr>
              <w:pStyle w:val="TAL"/>
              <w:rPr>
                <w:lang w:val="x-none"/>
              </w:rPr>
            </w:pPr>
            <w:r w:rsidRPr="00441CD0">
              <w:t xml:space="preserve">This IE shall be present </w:t>
            </w:r>
            <w:r w:rsidRPr="00441CD0">
              <w:rPr>
                <w:lang w:val="en-US"/>
              </w:rPr>
              <w:t>if it is changed</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174CF2F"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93D0674"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2D7BD0" w14:textId="77777777" w:rsidR="00EE5860" w:rsidRPr="00441CD0" w:rsidRDefault="00EE5860" w:rsidP="00BB0E1F">
            <w:pPr>
              <w:pStyle w:val="TAC"/>
              <w:rPr>
                <w:lang w:val="sv-S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CF3B514"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C7683ED" w14:textId="77777777" w:rsidR="00EE5860" w:rsidRPr="00441CD0" w:rsidRDefault="00EE5860" w:rsidP="00BB0E1F">
            <w:pPr>
              <w:pStyle w:val="TAC"/>
              <w:rPr>
                <w:lang w:val="sv-SE"/>
              </w:rPr>
            </w:pPr>
            <w:r w:rsidRPr="00441CD0">
              <w:t>Priority</w:t>
            </w:r>
          </w:p>
        </w:tc>
      </w:tr>
      <w:tr w:rsidR="00EE5860" w:rsidRPr="00441CD0" w14:paraId="148D47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6E740B6F" w14:textId="77777777" w:rsidR="00EE5860" w:rsidRPr="00441CD0" w:rsidRDefault="00EE5860" w:rsidP="00BB0E1F">
            <w:pPr>
              <w:pStyle w:val="TAL"/>
              <w:rPr>
                <w:szCs w:val="18"/>
                <w:lang w:val="sv-SE"/>
              </w:rPr>
            </w:pPr>
            <w:r w:rsidRPr="00441CD0">
              <w:rPr>
                <w:szCs w:val="18"/>
              </w:rPr>
              <w:t xml:space="preserve">URR ID </w:t>
            </w:r>
          </w:p>
        </w:tc>
        <w:tc>
          <w:tcPr>
            <w:tcW w:w="336" w:type="dxa"/>
            <w:tcBorders>
              <w:top w:val="single" w:sz="4" w:space="0" w:color="auto"/>
              <w:left w:val="single" w:sz="4" w:space="0" w:color="auto"/>
              <w:bottom w:val="single" w:sz="4" w:space="0" w:color="auto"/>
              <w:right w:val="single" w:sz="4" w:space="0" w:color="auto"/>
            </w:tcBorders>
            <w:hideMark/>
          </w:tcPr>
          <w:p w14:paraId="74E79A2E" w14:textId="77777777" w:rsidR="00EE5860" w:rsidRPr="00441CD0" w:rsidRDefault="00EE5860" w:rsidP="00BB0E1F">
            <w:pPr>
              <w:pStyle w:val="TAL"/>
              <w:jc w:val="center"/>
              <w:rPr>
                <w:lang w:val="sv-SE"/>
              </w:rPr>
            </w:pPr>
            <w:r w:rsidRPr="00441CD0">
              <w:rPr>
                <w:lang w:val="sv-SE" w:eastAsia="zh-CN"/>
              </w:rPr>
              <w:t>C</w:t>
            </w:r>
          </w:p>
        </w:tc>
        <w:tc>
          <w:tcPr>
            <w:tcW w:w="4670" w:type="dxa"/>
            <w:tcBorders>
              <w:top w:val="single" w:sz="4" w:space="0" w:color="auto"/>
              <w:left w:val="single" w:sz="4" w:space="0" w:color="auto"/>
              <w:bottom w:val="single" w:sz="4" w:space="0" w:color="auto"/>
              <w:right w:val="single" w:sz="4" w:space="0" w:color="auto"/>
            </w:tcBorders>
          </w:tcPr>
          <w:p w14:paraId="7412D676" w14:textId="77777777" w:rsidR="00EE5860" w:rsidRPr="00441CD0" w:rsidRDefault="00EE5860" w:rsidP="00BB0E1F">
            <w:pPr>
              <w:pStyle w:val="TAL"/>
              <w:rPr>
                <w:lang w:val="x-none" w:eastAsia="zh-CN"/>
              </w:rPr>
            </w:pPr>
            <w:r w:rsidRPr="00441CD0">
              <w:rPr>
                <w:lang w:eastAsia="zh-CN"/>
              </w:rPr>
              <w:t>This IE shall be present if a measurement action shall be applied or no longer applied to packets for this access.</w:t>
            </w:r>
          </w:p>
          <w:p w14:paraId="11BA6189" w14:textId="77777777" w:rsidR="00EE5860" w:rsidRPr="00441CD0" w:rsidRDefault="00EE5860" w:rsidP="00BB0E1F">
            <w:pPr>
              <w:pStyle w:val="TAL"/>
              <w:rPr>
                <w:lang w:val="en-US" w:eastAsia="zh-CN"/>
              </w:rPr>
            </w:pPr>
          </w:p>
          <w:p w14:paraId="363C7134" w14:textId="77777777" w:rsidR="00EE5860" w:rsidRPr="00441CD0" w:rsidRDefault="00EE5860" w:rsidP="00BB0E1F">
            <w:pPr>
              <w:pStyle w:val="TAL"/>
              <w:rPr>
                <w:lang w:val="en-US" w:eastAsia="zh-CN"/>
              </w:rPr>
            </w:pPr>
            <w:r w:rsidRPr="00441CD0">
              <w:rPr>
                <w:lang w:eastAsia="zh-CN"/>
              </w:rPr>
              <w:t>When present, this IE shall contain the list of all the URR IDs to be associated to this access.</w:t>
            </w:r>
          </w:p>
        </w:tc>
        <w:tc>
          <w:tcPr>
            <w:tcW w:w="370" w:type="dxa"/>
            <w:tcBorders>
              <w:top w:val="single" w:sz="4" w:space="0" w:color="auto"/>
              <w:left w:val="single" w:sz="4" w:space="0" w:color="auto"/>
              <w:bottom w:val="single" w:sz="4" w:space="0" w:color="auto"/>
              <w:right w:val="single" w:sz="4" w:space="0" w:color="auto"/>
            </w:tcBorders>
            <w:hideMark/>
          </w:tcPr>
          <w:p w14:paraId="47CFA6B7"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43B979F"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D3459C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C64BE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FEAFA33" w14:textId="77777777" w:rsidR="00EE5860" w:rsidRPr="00441CD0" w:rsidRDefault="00EE5860" w:rsidP="00BB0E1F">
            <w:pPr>
              <w:pStyle w:val="TAC"/>
              <w:rPr>
                <w:lang w:val="sv-SE"/>
              </w:rPr>
            </w:pPr>
            <w:r w:rsidRPr="00441CD0">
              <w:t>URR ID</w:t>
            </w:r>
          </w:p>
        </w:tc>
      </w:tr>
      <w:bookmarkEnd w:id="4509"/>
    </w:tbl>
    <w:p w14:paraId="0B0666B2" w14:textId="77777777" w:rsidR="00EE5860" w:rsidRPr="00441CD0" w:rsidRDefault="00EE5860" w:rsidP="00EE5860">
      <w:pPr>
        <w:rPr>
          <w:lang w:val="x-none" w:eastAsia="zh-CN"/>
        </w:rPr>
      </w:pPr>
    </w:p>
    <w:p w14:paraId="0F9E7B41" w14:textId="77777777" w:rsidR="00EE5860" w:rsidRPr="00441CD0" w:rsidRDefault="00EE5860" w:rsidP="00EE5860">
      <w:pPr>
        <w:pStyle w:val="TH"/>
        <w:rPr>
          <w:lang w:val="en-US"/>
        </w:rPr>
      </w:pPr>
      <w:r w:rsidRPr="00441CD0">
        <w:t>Table 7.5.4.16-</w:t>
      </w:r>
      <w:r w:rsidRPr="00441CD0">
        <w:rPr>
          <w:lang w:val="en-US"/>
        </w:rPr>
        <w:t>3</w:t>
      </w:r>
      <w:r w:rsidRPr="00441CD0">
        <w:t>: Update Non-3GPP Access Forwarding Action Information IE in Update</w:t>
      </w:r>
      <w:r w:rsidRPr="00441CD0">
        <w:rPr>
          <w:lang w:val="en-US"/>
        </w:rPr>
        <w:t xml:space="preserve"> </w:t>
      </w:r>
      <w:r w:rsidRPr="00441CD0">
        <w:t>MAR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5D6FEFA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DEB361E" w14:textId="77777777" w:rsidR="00EE5860" w:rsidRPr="00441CD0" w:rsidRDefault="00EE5860" w:rsidP="00BB0E1F">
            <w:pPr>
              <w:pStyle w:val="TAL"/>
              <w:rPr>
                <w:lang w:val="sv-SE"/>
              </w:rPr>
            </w:pPr>
            <w:bookmarkStart w:id="4510" w:name="MCCQCTEMPBM_00000120"/>
            <w:r w:rsidRPr="00441CD0">
              <w:rPr>
                <w:lang w:val="sv-SE"/>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387FE01"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32855CA" w14:textId="77777777" w:rsidR="00EE5860" w:rsidRPr="00441CD0" w:rsidRDefault="00EE5860" w:rsidP="00BB0E1F">
            <w:pPr>
              <w:pStyle w:val="TAC"/>
              <w:rPr>
                <w:lang w:val="sv-SE"/>
              </w:rPr>
            </w:pPr>
            <w:r w:rsidRPr="00441CD0">
              <w:t xml:space="preserve">Update Non-3GPP Access Forwarding Action Information </w:t>
            </w:r>
            <w:r w:rsidRPr="00441CD0">
              <w:rPr>
                <w:lang w:val="en-US"/>
              </w:rPr>
              <w:t>IE Type = 176 (decimal)</w:t>
            </w:r>
          </w:p>
        </w:tc>
      </w:tr>
      <w:tr w:rsidR="00EE5860" w:rsidRPr="00441CD0" w14:paraId="3BA17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4A18F6" w14:textId="77777777" w:rsidR="00EE5860" w:rsidRPr="00441CD0" w:rsidRDefault="00EE5860" w:rsidP="00BB0E1F">
            <w:pPr>
              <w:pStyle w:val="TAL"/>
              <w:rPr>
                <w:lang w:val="sv-SE"/>
              </w:rPr>
            </w:pPr>
            <w:r w:rsidRPr="00441CD0">
              <w:rPr>
                <w:lang w:val="sv-SE"/>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7AC64CA" w14:textId="77777777" w:rsidR="00EE5860" w:rsidRPr="00441CD0" w:rsidRDefault="00EE5860" w:rsidP="00BB0E1F">
            <w:pPr>
              <w:pStyle w:val="TAH"/>
              <w:rPr>
                <w:lang w:val="sv-SE"/>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BA387E7" w14:textId="77777777" w:rsidR="00EE5860" w:rsidRPr="00441CD0" w:rsidRDefault="00EE5860" w:rsidP="00BB0E1F">
            <w:pPr>
              <w:pStyle w:val="TAC"/>
              <w:rPr>
                <w:lang w:val="sv-SE"/>
              </w:rPr>
            </w:pPr>
            <w:r w:rsidRPr="00441CD0">
              <w:rPr>
                <w:lang w:val="sv-SE"/>
              </w:rPr>
              <w:t>Length = n</w:t>
            </w:r>
          </w:p>
        </w:tc>
      </w:tr>
      <w:tr w:rsidR="00EE5860" w:rsidRPr="00441CD0" w14:paraId="07D4835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DAF2352" w14:textId="77777777" w:rsidR="00EE5860" w:rsidRPr="00441CD0" w:rsidRDefault="00EE5860" w:rsidP="00BB0E1F">
            <w:pPr>
              <w:pStyle w:val="TAH"/>
              <w:rPr>
                <w:lang w:val="sv-SE"/>
              </w:rPr>
            </w:pPr>
            <w:r w:rsidRPr="00441CD0">
              <w:rPr>
                <w:lang w:val="sv-SE"/>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2EAE592" w14:textId="77777777" w:rsidR="00EE5860" w:rsidRPr="00441CD0" w:rsidRDefault="00EE5860" w:rsidP="00BB0E1F">
            <w:pPr>
              <w:pStyle w:val="TAH"/>
              <w:rPr>
                <w:lang w:val="sv-SE"/>
              </w:rPr>
            </w:pPr>
            <w:r w:rsidRPr="00441CD0">
              <w:rPr>
                <w:lang w:val="sv-SE"/>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875D148" w14:textId="77777777" w:rsidR="00EE5860" w:rsidRPr="00441CD0" w:rsidRDefault="00EE5860" w:rsidP="00BB0E1F">
            <w:pPr>
              <w:pStyle w:val="TAH"/>
              <w:rPr>
                <w:lang w:val="sv-SE"/>
              </w:rPr>
            </w:pPr>
            <w:r w:rsidRPr="00441CD0">
              <w:rPr>
                <w:lang w:val="sv-SE"/>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AEA7653" w14:textId="77777777" w:rsidR="00EE5860" w:rsidRPr="00441CD0" w:rsidRDefault="00EE5860" w:rsidP="00BB0E1F">
            <w:pPr>
              <w:pStyle w:val="TAH"/>
              <w:rPr>
                <w:lang w:val="sv-SE"/>
              </w:rPr>
            </w:pPr>
            <w:r w:rsidRPr="00441CD0">
              <w:rPr>
                <w:lang w:val="sv-SE"/>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FCA1D57" w14:textId="77777777" w:rsidR="00EE5860" w:rsidRPr="00441CD0" w:rsidRDefault="00EE5860" w:rsidP="00BB0E1F">
            <w:pPr>
              <w:pStyle w:val="TAH"/>
              <w:rPr>
                <w:lang w:val="sv-SE"/>
              </w:rPr>
            </w:pPr>
            <w:r w:rsidRPr="00441CD0">
              <w:rPr>
                <w:lang w:val="sv-SE"/>
              </w:rPr>
              <w:t>IE Type</w:t>
            </w:r>
          </w:p>
        </w:tc>
      </w:tr>
      <w:tr w:rsidR="00EE5860" w:rsidRPr="00441CD0" w14:paraId="61646BB5" w14:textId="77777777" w:rsidTr="00BB0E1F">
        <w:trPr>
          <w:jc w:val="center"/>
        </w:trPr>
        <w:tc>
          <w:tcPr>
            <w:tcW w:w="9450" w:type="dxa"/>
            <w:vMerge/>
            <w:tcBorders>
              <w:top w:val="single" w:sz="4" w:space="0" w:color="auto"/>
              <w:left w:val="single" w:sz="4" w:space="0" w:color="auto"/>
              <w:bottom w:val="single" w:sz="4" w:space="0" w:color="auto"/>
              <w:right w:val="single" w:sz="4" w:space="0" w:color="auto"/>
            </w:tcBorders>
            <w:vAlign w:val="center"/>
            <w:hideMark/>
          </w:tcPr>
          <w:p w14:paraId="7EBF4BB0" w14:textId="77777777" w:rsidR="00EE5860" w:rsidRPr="00441CD0" w:rsidRDefault="00EE5860" w:rsidP="00BB0E1F">
            <w:pPr>
              <w:spacing w:after="0"/>
              <w:rPr>
                <w:rFonts w:ascii="Arial" w:hAnsi="Arial"/>
                <w:b/>
                <w:sz w:val="18"/>
                <w:lang w:val="sv-S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BC789CA" w14:textId="77777777" w:rsidR="00EE5860" w:rsidRPr="00441CD0" w:rsidRDefault="00EE5860" w:rsidP="00BB0E1F">
            <w:pPr>
              <w:spacing w:after="0"/>
              <w:rPr>
                <w:rFonts w:ascii="Arial" w:hAnsi="Arial"/>
                <w:b/>
                <w:sz w:val="18"/>
                <w:lang w:val="sv-SE"/>
              </w:rPr>
            </w:pPr>
          </w:p>
        </w:tc>
        <w:tc>
          <w:tcPr>
            <w:tcW w:w="7554" w:type="dxa"/>
            <w:vMerge/>
            <w:tcBorders>
              <w:top w:val="single" w:sz="4" w:space="0" w:color="auto"/>
              <w:left w:val="single" w:sz="4" w:space="0" w:color="auto"/>
              <w:bottom w:val="single" w:sz="4" w:space="0" w:color="auto"/>
              <w:right w:val="single" w:sz="4" w:space="0" w:color="auto"/>
            </w:tcBorders>
            <w:vAlign w:val="center"/>
            <w:hideMark/>
          </w:tcPr>
          <w:p w14:paraId="00FDBEC3" w14:textId="77777777" w:rsidR="00EE5860" w:rsidRPr="00441CD0" w:rsidRDefault="00EE5860" w:rsidP="00BB0E1F">
            <w:pPr>
              <w:spacing w:after="0"/>
              <w:rPr>
                <w:rFonts w:ascii="Arial" w:hAnsi="Arial"/>
                <w:b/>
                <w:sz w:val="18"/>
                <w:lang w:val="sv-SE"/>
              </w:rPr>
            </w:pPr>
          </w:p>
        </w:tc>
        <w:tc>
          <w:tcPr>
            <w:tcW w:w="370" w:type="dxa"/>
            <w:tcBorders>
              <w:top w:val="single" w:sz="4" w:space="0" w:color="auto"/>
              <w:left w:val="single" w:sz="4" w:space="0" w:color="auto"/>
              <w:bottom w:val="single" w:sz="4" w:space="0" w:color="auto"/>
              <w:right w:val="single" w:sz="4" w:space="0" w:color="auto"/>
            </w:tcBorders>
            <w:hideMark/>
          </w:tcPr>
          <w:p w14:paraId="218BF10B" w14:textId="77777777" w:rsidR="00EE5860" w:rsidRPr="00441CD0" w:rsidRDefault="00EE5860" w:rsidP="00BB0E1F">
            <w:pPr>
              <w:pStyle w:val="TAH"/>
              <w:rPr>
                <w:lang w:val="sv-SE"/>
              </w:rPr>
            </w:pPr>
            <w:r w:rsidRPr="00441CD0">
              <w:rPr>
                <w:lang w:val="sv-SE"/>
              </w:rPr>
              <w:t>Sxa</w:t>
            </w:r>
          </w:p>
        </w:tc>
        <w:tc>
          <w:tcPr>
            <w:tcW w:w="370" w:type="dxa"/>
            <w:tcBorders>
              <w:top w:val="single" w:sz="4" w:space="0" w:color="auto"/>
              <w:left w:val="single" w:sz="4" w:space="0" w:color="auto"/>
              <w:bottom w:val="single" w:sz="4" w:space="0" w:color="auto"/>
              <w:right w:val="single" w:sz="4" w:space="0" w:color="auto"/>
            </w:tcBorders>
            <w:hideMark/>
          </w:tcPr>
          <w:p w14:paraId="10AB014D" w14:textId="77777777" w:rsidR="00EE5860" w:rsidRPr="00441CD0" w:rsidRDefault="00EE5860" w:rsidP="00BB0E1F">
            <w:pPr>
              <w:pStyle w:val="TAH"/>
              <w:rPr>
                <w:lang w:val="sv-SE"/>
              </w:rPr>
            </w:pPr>
            <w:r w:rsidRPr="00441CD0">
              <w:rPr>
                <w:lang w:val="sv-SE"/>
              </w:rPr>
              <w:t>Sxb</w:t>
            </w:r>
          </w:p>
        </w:tc>
        <w:tc>
          <w:tcPr>
            <w:tcW w:w="370" w:type="dxa"/>
            <w:tcBorders>
              <w:top w:val="single" w:sz="4" w:space="0" w:color="auto"/>
              <w:left w:val="single" w:sz="4" w:space="0" w:color="auto"/>
              <w:bottom w:val="single" w:sz="4" w:space="0" w:color="auto"/>
              <w:right w:val="single" w:sz="4" w:space="0" w:color="auto"/>
            </w:tcBorders>
            <w:hideMark/>
          </w:tcPr>
          <w:p w14:paraId="0B5D9ED6" w14:textId="77777777" w:rsidR="00EE5860" w:rsidRPr="00441CD0" w:rsidRDefault="00EE5860" w:rsidP="00BB0E1F">
            <w:pPr>
              <w:pStyle w:val="TAH"/>
              <w:rPr>
                <w:lang w:val="sv-SE"/>
              </w:rPr>
            </w:pPr>
            <w:r w:rsidRPr="00441CD0">
              <w:rPr>
                <w:lang w:val="sv-SE"/>
              </w:rPr>
              <w:t>Sxc</w:t>
            </w:r>
          </w:p>
        </w:tc>
        <w:tc>
          <w:tcPr>
            <w:tcW w:w="370" w:type="dxa"/>
            <w:tcBorders>
              <w:top w:val="single" w:sz="4" w:space="0" w:color="auto"/>
              <w:left w:val="single" w:sz="4" w:space="0" w:color="auto"/>
              <w:bottom w:val="single" w:sz="4" w:space="0" w:color="auto"/>
              <w:right w:val="single" w:sz="4" w:space="0" w:color="auto"/>
            </w:tcBorders>
            <w:hideMark/>
          </w:tcPr>
          <w:p w14:paraId="21A327E3" w14:textId="77777777" w:rsidR="00EE5860" w:rsidRPr="00441CD0" w:rsidRDefault="00EE5860" w:rsidP="00BB0E1F">
            <w:pPr>
              <w:pStyle w:val="TAH"/>
              <w:rPr>
                <w:lang w:val="sv-SE"/>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B3DEAC6" w14:textId="77777777" w:rsidR="00EE5860" w:rsidRPr="00441CD0" w:rsidRDefault="00EE5860" w:rsidP="00BB0E1F">
            <w:pPr>
              <w:spacing w:after="0"/>
              <w:rPr>
                <w:rFonts w:ascii="Arial" w:hAnsi="Arial"/>
                <w:b/>
                <w:sz w:val="18"/>
                <w:lang w:val="sv-SE"/>
              </w:rPr>
            </w:pPr>
          </w:p>
        </w:tc>
      </w:tr>
      <w:tr w:rsidR="00EE5860" w:rsidRPr="00441CD0" w14:paraId="58F8AF75" w14:textId="77777777" w:rsidTr="00BB0E1F">
        <w:trPr>
          <w:jc w:val="center"/>
        </w:trPr>
        <w:tc>
          <w:tcPr>
            <w:tcW w:w="9450" w:type="dxa"/>
            <w:gridSpan w:val="8"/>
            <w:tcBorders>
              <w:top w:val="single" w:sz="4" w:space="0" w:color="auto"/>
              <w:left w:val="single" w:sz="4" w:space="0" w:color="auto"/>
              <w:bottom w:val="single" w:sz="4" w:space="0" w:color="auto"/>
              <w:right w:val="single" w:sz="4" w:space="0" w:color="auto"/>
            </w:tcBorders>
            <w:hideMark/>
          </w:tcPr>
          <w:p w14:paraId="6484E2AB" w14:textId="77777777" w:rsidR="00EE5860" w:rsidRPr="00441CD0" w:rsidRDefault="00EE5860" w:rsidP="00BB0E1F">
            <w:pPr>
              <w:pStyle w:val="TAC"/>
              <w:rPr>
                <w:lang w:val="x-none"/>
              </w:rPr>
            </w:pPr>
            <w:r w:rsidRPr="00441CD0">
              <w:t>Same IEs and requirements as defined in Table 7.5.4.16-2</w:t>
            </w:r>
          </w:p>
        </w:tc>
      </w:tr>
      <w:bookmarkEnd w:id="4510"/>
    </w:tbl>
    <w:p w14:paraId="57700693" w14:textId="77777777" w:rsidR="00EE5860" w:rsidRPr="00441CD0" w:rsidRDefault="00EE5860" w:rsidP="00EE5860">
      <w:pPr>
        <w:rPr>
          <w:lang w:val="x-none" w:eastAsia="zh-CN"/>
        </w:rPr>
      </w:pPr>
    </w:p>
    <w:p w14:paraId="7FB924E4" w14:textId="77777777" w:rsidR="00EE5860" w:rsidRPr="00441CD0" w:rsidRDefault="00EE5860" w:rsidP="00EE5860">
      <w:pPr>
        <w:pStyle w:val="Heading4"/>
        <w:rPr>
          <w:rFonts w:cs="Arial"/>
          <w:bCs/>
        </w:rPr>
      </w:pPr>
      <w:bookmarkStart w:id="4511" w:name="_Toc27490809"/>
      <w:bookmarkStart w:id="4512" w:name="_Toc27557102"/>
      <w:bookmarkStart w:id="4513" w:name="_Toc27724019"/>
      <w:bookmarkStart w:id="4514" w:name="_Toc36031091"/>
      <w:bookmarkStart w:id="4515" w:name="_Toc36043011"/>
      <w:bookmarkStart w:id="4516" w:name="_Toc36814336"/>
      <w:bookmarkStart w:id="4517" w:name="_Toc44689192"/>
      <w:bookmarkStart w:id="4518" w:name="_Toc44923946"/>
      <w:bookmarkStart w:id="4519" w:name="_Toc51860916"/>
      <w:bookmarkStart w:id="4520" w:name="_Toc57930687"/>
      <w:bookmarkStart w:id="4521" w:name="_Toc57931317"/>
      <w:bookmarkStart w:id="4522" w:name="_Toc160974443"/>
      <w:r w:rsidRPr="00441CD0">
        <w:lastRenderedPageBreak/>
        <w:t>7.5.4.17</w:t>
      </w:r>
      <w:r w:rsidRPr="00441CD0">
        <w:tab/>
      </w:r>
      <w:r w:rsidRPr="00001B1C">
        <w:rPr>
          <w:szCs w:val="18"/>
          <w:lang w:val="en-US"/>
        </w:rPr>
        <w:t>Create PDR/FAR/URR/QER/BAR/MAR</w:t>
      </w:r>
      <w:r w:rsidRPr="00441CD0">
        <w:t xml:space="preserve"> IEs within PFCP Session Modification Request</w:t>
      </w:r>
      <w:bookmarkEnd w:id="4511"/>
      <w:bookmarkEnd w:id="4512"/>
      <w:bookmarkEnd w:id="4513"/>
      <w:bookmarkEnd w:id="4514"/>
      <w:bookmarkEnd w:id="4515"/>
      <w:bookmarkEnd w:id="4516"/>
      <w:bookmarkEnd w:id="4517"/>
      <w:bookmarkEnd w:id="4518"/>
      <w:bookmarkEnd w:id="4519"/>
      <w:bookmarkEnd w:id="4520"/>
      <w:bookmarkEnd w:id="4521"/>
      <w:bookmarkEnd w:id="4522"/>
    </w:p>
    <w:p w14:paraId="7CC949D1" w14:textId="77777777" w:rsidR="00EE5860" w:rsidRPr="00441CD0" w:rsidRDefault="00EE5860" w:rsidP="00EE5860">
      <w:r w:rsidRPr="00441CD0">
        <w:t>PFCP Session Modification Request</w:t>
      </w:r>
      <w:r w:rsidRPr="00001B1C">
        <w:rPr>
          <w:szCs w:val="18"/>
          <w:lang w:val="en-US"/>
        </w:rPr>
        <w:t xml:space="preserve"> message may conditionally include Create PDR IE, Create FAR IE, Create URR IE, Create QER IE, Create BAR IE and Create MAR IE. The encoding of these IEs are specified within </w:t>
      </w:r>
      <w:r w:rsidRPr="00441CD0">
        <w:t>PFCP Session Establishment Request message (see clauses 7.5.2.2 – 7.5.2.8).</w:t>
      </w:r>
    </w:p>
    <w:p w14:paraId="5121D508" w14:textId="77777777" w:rsidR="00EE5860" w:rsidRPr="00441CD0" w:rsidRDefault="00EE5860" w:rsidP="00EE5860">
      <w:pPr>
        <w:pStyle w:val="Heading4"/>
        <w:rPr>
          <w:lang w:eastAsia="zh-CN"/>
        </w:rPr>
      </w:pPr>
      <w:bookmarkStart w:id="4523" w:name="_Toc27490810"/>
      <w:bookmarkStart w:id="4524" w:name="_Toc27557103"/>
      <w:bookmarkStart w:id="4525" w:name="_Toc27724020"/>
      <w:bookmarkStart w:id="4526" w:name="_Toc36031092"/>
      <w:bookmarkStart w:id="4527" w:name="_Toc36043012"/>
      <w:bookmarkStart w:id="4528" w:name="_Toc36814337"/>
      <w:bookmarkStart w:id="4529" w:name="_Toc44689193"/>
      <w:bookmarkStart w:id="4530" w:name="_Toc44923947"/>
      <w:bookmarkStart w:id="4531" w:name="_Toc51860917"/>
      <w:bookmarkStart w:id="4532" w:name="_Toc57930688"/>
      <w:bookmarkStart w:id="4533" w:name="_Toc57931318"/>
      <w:bookmarkStart w:id="4534" w:name="_Toc27490811"/>
      <w:bookmarkStart w:id="4535" w:name="_Toc27557104"/>
      <w:bookmarkStart w:id="4536" w:name="_Toc27724021"/>
      <w:bookmarkStart w:id="4537" w:name="_Toc36031093"/>
      <w:bookmarkStart w:id="4538" w:name="_Toc36043013"/>
      <w:bookmarkStart w:id="4539" w:name="_Toc36814338"/>
      <w:bookmarkStart w:id="4540" w:name="_Toc160974444"/>
      <w:r w:rsidRPr="00441CD0">
        <w:t>7.5.4.18</w:t>
      </w:r>
      <w:r w:rsidRPr="00441CD0">
        <w:tab/>
        <w:t>TSC</w:t>
      </w:r>
      <w:r w:rsidRPr="00D75645" w:rsidDel="00D75645">
        <w:t xml:space="preserve"> </w:t>
      </w:r>
      <w:r w:rsidRPr="00D75645">
        <w:t>Management</w:t>
      </w:r>
      <w:r w:rsidRPr="00441CD0">
        <w:t xml:space="preserve"> Information </w:t>
      </w:r>
      <w:r w:rsidRPr="00441CD0">
        <w:rPr>
          <w:lang w:val="en-US"/>
        </w:rPr>
        <w:t>IE</w:t>
      </w:r>
      <w:r w:rsidRPr="00441CD0">
        <w:t xml:space="preserve"> within PFCP Session Modification Request</w:t>
      </w:r>
      <w:bookmarkEnd w:id="4523"/>
      <w:bookmarkEnd w:id="4524"/>
      <w:bookmarkEnd w:id="4525"/>
      <w:bookmarkEnd w:id="4526"/>
      <w:bookmarkEnd w:id="4527"/>
      <w:bookmarkEnd w:id="4528"/>
      <w:bookmarkEnd w:id="4529"/>
      <w:bookmarkEnd w:id="4530"/>
      <w:bookmarkEnd w:id="4531"/>
      <w:bookmarkEnd w:id="4532"/>
      <w:bookmarkEnd w:id="4533"/>
      <w:bookmarkEnd w:id="4540"/>
    </w:p>
    <w:p w14:paraId="19F6625C"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7.5.4.18-1</w:t>
      </w:r>
      <w:r w:rsidRPr="00441CD0">
        <w:rPr>
          <w:lang w:eastAsia="ja-JP"/>
        </w:rPr>
        <w:t>.</w:t>
      </w:r>
    </w:p>
    <w:p w14:paraId="1C281DB8" w14:textId="77777777" w:rsidR="00EE5860" w:rsidRPr="00441CD0" w:rsidRDefault="00EE5860" w:rsidP="00EE5860">
      <w:pPr>
        <w:pStyle w:val="TH"/>
        <w:rPr>
          <w:lang w:val="en-US"/>
        </w:rPr>
      </w:pPr>
      <w:r w:rsidRPr="00441CD0">
        <w:t xml:space="preserve">Table 7.5.4.18-1: </w:t>
      </w:r>
      <w:r>
        <w:t xml:space="preserve">TSC </w:t>
      </w:r>
      <w:r w:rsidRPr="00441CD0">
        <w:t xml:space="preserve">Management Information </w:t>
      </w:r>
      <w:r w:rsidRPr="00441CD0">
        <w:rPr>
          <w:lang w:eastAsia="zh-CN"/>
        </w:rPr>
        <w:t xml:space="preserve">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3318" w14:paraId="7932190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A08DB75" w14:textId="77777777" w:rsidR="00EE5860" w:rsidRPr="00441CD0" w:rsidRDefault="00EE5860" w:rsidP="00BB0E1F">
            <w:pPr>
              <w:pStyle w:val="TAL"/>
              <w:rPr>
                <w:lang w:val="fr-FR"/>
              </w:rPr>
            </w:pPr>
            <w:bookmarkStart w:id="4541" w:name="MCCQCTEMPBM_00000121"/>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50D7F982"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88BE08C" w14:textId="77777777" w:rsidR="00EE5860" w:rsidRPr="00441CD0" w:rsidRDefault="00EE5860" w:rsidP="00BB0E1F">
            <w:pPr>
              <w:pStyle w:val="TAC"/>
              <w:rPr>
                <w:lang w:val="fr-FR"/>
              </w:rPr>
            </w:pPr>
            <w:r>
              <w:rPr>
                <w:lang w:val="fr-FR"/>
              </w:rPr>
              <w:t>TSC</w:t>
            </w:r>
            <w:r w:rsidRPr="00441CD0">
              <w:rPr>
                <w:lang w:val="fr-FR"/>
              </w:rPr>
              <w:t xml:space="preserve"> Management Information IE Type = 199 (decimal)</w:t>
            </w:r>
          </w:p>
        </w:tc>
      </w:tr>
      <w:tr w:rsidR="00EE5860" w:rsidRPr="00441CD0" w14:paraId="5DD5549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1F7D86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C3672D6"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FE06024" w14:textId="77777777" w:rsidR="00EE5860" w:rsidRPr="00441CD0" w:rsidRDefault="00EE5860" w:rsidP="00BB0E1F">
            <w:pPr>
              <w:pStyle w:val="TAC"/>
              <w:rPr>
                <w:lang w:val="fr-FR"/>
              </w:rPr>
            </w:pPr>
            <w:r w:rsidRPr="00441CD0">
              <w:rPr>
                <w:lang w:val="fr-FR"/>
              </w:rPr>
              <w:t>Length = n</w:t>
            </w:r>
          </w:p>
        </w:tc>
      </w:tr>
      <w:tr w:rsidR="00EE5860" w:rsidRPr="00441CD0" w14:paraId="478F1895"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C1A1285"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F455BF8"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2E6294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2C9C608"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1BF00D0" w14:textId="77777777" w:rsidR="00EE5860" w:rsidRPr="00441CD0" w:rsidRDefault="00EE5860" w:rsidP="00BB0E1F">
            <w:pPr>
              <w:pStyle w:val="TAH"/>
              <w:rPr>
                <w:lang w:val="fr-FR"/>
              </w:rPr>
            </w:pPr>
            <w:r w:rsidRPr="00441CD0">
              <w:rPr>
                <w:lang w:val="fr-FR"/>
              </w:rPr>
              <w:t>IE Type</w:t>
            </w:r>
          </w:p>
        </w:tc>
      </w:tr>
      <w:tr w:rsidR="00EE5860" w:rsidRPr="00441CD0" w14:paraId="050699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7AEF10E"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D62999F"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AAC6C68"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3C7D787"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4A438B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B20F384"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A2ACE6C"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73DB2F1" w14:textId="77777777" w:rsidR="00EE5860" w:rsidRPr="00441CD0" w:rsidRDefault="00EE5860" w:rsidP="00BB0E1F">
            <w:pPr>
              <w:spacing w:after="0"/>
              <w:rPr>
                <w:rFonts w:ascii="Arial" w:hAnsi="Arial"/>
                <w:b/>
                <w:sz w:val="18"/>
                <w:lang w:val="fr-FR"/>
              </w:rPr>
            </w:pPr>
          </w:p>
        </w:tc>
      </w:tr>
      <w:tr w:rsidR="00EE5860" w:rsidRPr="00441CD0" w14:paraId="5D4AC00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9451830"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1ABDE78B"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2688DE0" w14:textId="77777777" w:rsidR="00EE5860" w:rsidRPr="00791A39" w:rsidRDefault="00EE5860" w:rsidP="00BB0E1F">
            <w:pPr>
              <w:pStyle w:val="TAL"/>
            </w:pPr>
            <w:r w:rsidRPr="00791A39">
              <w:rPr>
                <w:lang w:eastAsia="ja-JP"/>
              </w:rPr>
              <w:t xml:space="preserve">When present, this IE shall contain a Port Management Information container. </w:t>
            </w:r>
          </w:p>
        </w:tc>
        <w:tc>
          <w:tcPr>
            <w:tcW w:w="370" w:type="dxa"/>
            <w:tcBorders>
              <w:top w:val="single" w:sz="4" w:space="0" w:color="auto"/>
              <w:left w:val="single" w:sz="4" w:space="0" w:color="auto"/>
              <w:bottom w:val="single" w:sz="4" w:space="0" w:color="auto"/>
              <w:right w:val="single" w:sz="4" w:space="0" w:color="auto"/>
            </w:tcBorders>
            <w:hideMark/>
          </w:tcPr>
          <w:p w14:paraId="00177DB5"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E262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B499242"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7CA16B"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84940E0"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4662CFC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7B4DACE"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03ACEA8"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3B16B0E3"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708CD4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5C4CD24"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9FEDD1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17443E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745D9D27"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rsidRPr="00441CD0" w14:paraId="1153E82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57C94993"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0186F28"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246D3ACF" w14:textId="77777777" w:rsidR="00EE5860" w:rsidRPr="00A10FF5" w:rsidRDefault="00EE5860" w:rsidP="00BB0E1F">
            <w:pPr>
              <w:pStyle w:val="TAL"/>
              <w:rPr>
                <w:lang w:eastAsia="ja-JP"/>
              </w:rPr>
            </w:pPr>
            <w:r>
              <w:rPr>
                <w:lang w:eastAsia="ja-JP"/>
              </w:rPr>
              <w:t xml:space="preserve">When PMIC IE is present, this IE shall contain the related </w:t>
            </w:r>
            <w:r w:rsidRPr="00001B1C">
              <w:rPr>
                <w:szCs w:val="18"/>
                <w:lang w:val="en-US"/>
              </w:rPr>
              <w:t>NW-TT Port Number.</w:t>
            </w:r>
            <w:r>
              <w:rPr>
                <w:lang w:eastAsia="zh-CN"/>
              </w:rPr>
              <w:t xml:space="preserve"> </w:t>
            </w:r>
          </w:p>
        </w:tc>
        <w:tc>
          <w:tcPr>
            <w:tcW w:w="370" w:type="dxa"/>
            <w:tcBorders>
              <w:top w:val="single" w:sz="4" w:space="0" w:color="auto"/>
              <w:left w:val="single" w:sz="4" w:space="0" w:color="auto"/>
              <w:bottom w:val="single" w:sz="4" w:space="0" w:color="auto"/>
              <w:right w:val="single" w:sz="4" w:space="0" w:color="auto"/>
            </w:tcBorders>
          </w:tcPr>
          <w:p w14:paraId="0D75D28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C1AF2F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0E6D63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2B53E6C"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E28766D" w14:textId="77777777" w:rsidR="00EE5860" w:rsidRDefault="00EE5860" w:rsidP="00BB0E1F">
            <w:pPr>
              <w:pStyle w:val="TAC"/>
              <w:rPr>
                <w:lang w:val="fr-FR"/>
              </w:rPr>
            </w:pPr>
            <w:r>
              <w:rPr>
                <w:szCs w:val="18"/>
                <w:lang w:val="de-DE"/>
              </w:rPr>
              <w:t>NW-TT Port Number</w:t>
            </w:r>
          </w:p>
        </w:tc>
      </w:tr>
      <w:bookmarkEnd w:id="4541"/>
    </w:tbl>
    <w:p w14:paraId="5AFCD3C3" w14:textId="77777777" w:rsidR="00EE5860" w:rsidRPr="00441CD0" w:rsidRDefault="00EE5860" w:rsidP="00EE5860">
      <w:pPr>
        <w:rPr>
          <w:lang w:eastAsia="zh-CN"/>
        </w:rPr>
      </w:pPr>
    </w:p>
    <w:p w14:paraId="3054CC43" w14:textId="77777777" w:rsidR="00EE5860" w:rsidRPr="00441CD0" w:rsidRDefault="00EE5860" w:rsidP="00EE5860">
      <w:pPr>
        <w:pStyle w:val="Heading4"/>
        <w:rPr>
          <w:lang w:eastAsia="zh-CN"/>
        </w:rPr>
      </w:pPr>
      <w:bookmarkStart w:id="4542" w:name="_Toc44689194"/>
      <w:bookmarkStart w:id="4543" w:name="_Toc44923948"/>
      <w:bookmarkStart w:id="4544" w:name="_Toc51860918"/>
      <w:bookmarkStart w:id="4545" w:name="_Toc57930689"/>
      <w:bookmarkStart w:id="4546" w:name="_Toc57931319"/>
      <w:bookmarkStart w:id="4547" w:name="_Toc160974445"/>
      <w:r w:rsidRPr="00441CD0">
        <w:t>7.5.4.19</w:t>
      </w:r>
      <w:r w:rsidRPr="00441CD0">
        <w:tab/>
        <w:t>Remove SRR</w:t>
      </w:r>
      <w:r w:rsidRPr="00441CD0">
        <w:rPr>
          <w:lang w:eastAsia="zh-CN"/>
        </w:rPr>
        <w:t xml:space="preserve"> IE </w:t>
      </w:r>
      <w:r w:rsidRPr="00441CD0">
        <w:t>within PFCP Session Modification Request</w:t>
      </w:r>
      <w:bookmarkEnd w:id="4534"/>
      <w:bookmarkEnd w:id="4535"/>
      <w:bookmarkEnd w:id="4536"/>
      <w:bookmarkEnd w:id="4537"/>
      <w:bookmarkEnd w:id="4538"/>
      <w:bookmarkEnd w:id="4539"/>
      <w:bookmarkEnd w:id="4542"/>
      <w:bookmarkEnd w:id="4543"/>
      <w:bookmarkEnd w:id="4544"/>
      <w:bookmarkEnd w:id="4545"/>
      <w:bookmarkEnd w:id="4546"/>
      <w:bookmarkEnd w:id="4547"/>
    </w:p>
    <w:p w14:paraId="402CF9CF" w14:textId="77777777" w:rsidR="00EE5860" w:rsidRPr="00441CD0" w:rsidRDefault="00EE5860" w:rsidP="00EE5860">
      <w:r w:rsidRPr="00441CD0">
        <w:t xml:space="preserve">The </w:t>
      </w:r>
      <w:r w:rsidRPr="00441CD0">
        <w:rPr>
          <w:lang w:val="en-US"/>
        </w:rPr>
        <w:t>Remove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7.5.4.19-1</w:t>
      </w:r>
      <w:r w:rsidRPr="00441CD0">
        <w:rPr>
          <w:lang w:eastAsia="ja-JP"/>
        </w:rPr>
        <w:t>.</w:t>
      </w:r>
    </w:p>
    <w:p w14:paraId="18786161" w14:textId="77777777" w:rsidR="00EE5860" w:rsidRPr="00441CD0" w:rsidRDefault="00EE5860" w:rsidP="00EE5860">
      <w:pPr>
        <w:pStyle w:val="TH"/>
        <w:rPr>
          <w:lang w:val="en-US"/>
        </w:rPr>
      </w:pPr>
      <w:r w:rsidRPr="00441CD0">
        <w:t>Table 7.5.4.19-1: Remove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676B0B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D3C7E48" w14:textId="77777777" w:rsidR="00EE5860" w:rsidRPr="00441CD0" w:rsidRDefault="00EE5860" w:rsidP="00BB0E1F">
            <w:pPr>
              <w:pStyle w:val="TAL"/>
              <w:rPr>
                <w:lang w:val="fr-FR"/>
              </w:rPr>
            </w:pPr>
            <w:bookmarkStart w:id="4548" w:name="MCCQCTEMPBM_00000122"/>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4C58B43"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97C73E3" w14:textId="77777777" w:rsidR="00EE5860" w:rsidRPr="00441CD0" w:rsidRDefault="00EE5860" w:rsidP="00BB0E1F">
            <w:pPr>
              <w:pStyle w:val="TAC"/>
              <w:rPr>
                <w:lang w:val="fr-FR"/>
              </w:rPr>
            </w:pPr>
            <w:r w:rsidRPr="00441CD0">
              <w:rPr>
                <w:lang w:val="fr-FR"/>
              </w:rPr>
              <w:t xml:space="preserve">Remove SRR IE Type = </w:t>
            </w:r>
            <w:r w:rsidRPr="00441CD0">
              <w:rPr>
                <w:lang w:val="en-US"/>
              </w:rPr>
              <w:t>211</w:t>
            </w:r>
            <w:r w:rsidRPr="00441CD0">
              <w:rPr>
                <w:lang w:val="fr-FR"/>
              </w:rPr>
              <w:t xml:space="preserve"> (decimal)</w:t>
            </w:r>
          </w:p>
        </w:tc>
      </w:tr>
      <w:tr w:rsidR="00EE5860" w:rsidRPr="00441CD0" w14:paraId="43F3857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2655F59"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6607CC7F"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43D04F1" w14:textId="77777777" w:rsidR="00EE5860" w:rsidRPr="00441CD0" w:rsidRDefault="00EE5860" w:rsidP="00BB0E1F">
            <w:pPr>
              <w:pStyle w:val="TAC"/>
              <w:rPr>
                <w:lang w:val="fr-FR"/>
              </w:rPr>
            </w:pPr>
            <w:r w:rsidRPr="00441CD0">
              <w:rPr>
                <w:lang w:val="fr-FR"/>
              </w:rPr>
              <w:t>Length = n</w:t>
            </w:r>
          </w:p>
        </w:tc>
      </w:tr>
      <w:tr w:rsidR="00EE5860" w:rsidRPr="00441CD0" w14:paraId="644F4AF7"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053FFFE"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190A457"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4FD7B3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B6BDBA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3D52DEA" w14:textId="77777777" w:rsidR="00EE5860" w:rsidRPr="00441CD0" w:rsidRDefault="00EE5860" w:rsidP="00BB0E1F">
            <w:pPr>
              <w:pStyle w:val="TAH"/>
              <w:rPr>
                <w:lang w:val="fr-FR"/>
              </w:rPr>
            </w:pPr>
            <w:r w:rsidRPr="00441CD0">
              <w:rPr>
                <w:lang w:val="fr-FR"/>
              </w:rPr>
              <w:t>IE Type</w:t>
            </w:r>
          </w:p>
        </w:tc>
      </w:tr>
      <w:tr w:rsidR="00EE5860" w:rsidRPr="00441CD0" w14:paraId="25BF2EC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0FBC13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53052DD"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09E7DA1B"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EA6EDE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501F504"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721471C"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12B1E0E8"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D0DCEB1" w14:textId="77777777" w:rsidR="00EE5860" w:rsidRPr="00441CD0" w:rsidRDefault="00EE5860" w:rsidP="00BB0E1F">
            <w:pPr>
              <w:spacing w:after="0"/>
              <w:rPr>
                <w:rFonts w:ascii="Arial" w:hAnsi="Arial"/>
                <w:b/>
                <w:sz w:val="18"/>
                <w:lang w:val="fr-FR"/>
              </w:rPr>
            </w:pPr>
          </w:p>
        </w:tc>
      </w:tr>
      <w:tr w:rsidR="00EE5860" w:rsidRPr="00441CD0" w14:paraId="3455EDF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273216D"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5D619DC" w14:textId="77777777" w:rsidR="00EE5860" w:rsidRPr="00441CD0" w:rsidRDefault="00EE5860" w:rsidP="00BB0E1F">
            <w:pPr>
              <w:pStyle w:val="TAL"/>
              <w:jc w:val="center"/>
              <w:rPr>
                <w:lang w:val="fr-FR"/>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1AAB670" w14:textId="77777777" w:rsidR="00EE5860" w:rsidRPr="00441CD0" w:rsidRDefault="00EE5860" w:rsidP="00BB0E1F">
            <w:pPr>
              <w:pStyle w:val="TAL"/>
              <w:rPr>
                <w:lang w:val="fr-FR"/>
              </w:rPr>
            </w:pPr>
            <w:r w:rsidRPr="00441CD0">
              <w:rPr>
                <w:szCs w:val="18"/>
                <w:lang w:val="en-US"/>
              </w:rPr>
              <w:t>This IE shall identify the SRR to be deleted.</w:t>
            </w:r>
          </w:p>
        </w:tc>
        <w:tc>
          <w:tcPr>
            <w:tcW w:w="370" w:type="dxa"/>
            <w:tcBorders>
              <w:top w:val="single" w:sz="4" w:space="0" w:color="auto"/>
              <w:left w:val="single" w:sz="4" w:space="0" w:color="auto"/>
              <w:bottom w:val="single" w:sz="4" w:space="0" w:color="auto"/>
              <w:right w:val="single" w:sz="4" w:space="0" w:color="auto"/>
            </w:tcBorders>
            <w:hideMark/>
          </w:tcPr>
          <w:p w14:paraId="0D258BE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475E78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A3F199E"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6A45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C9B13DE" w14:textId="77777777" w:rsidR="00EE5860" w:rsidRPr="00441CD0" w:rsidRDefault="00EE5860" w:rsidP="00BB0E1F">
            <w:pPr>
              <w:pStyle w:val="TAC"/>
              <w:rPr>
                <w:lang w:val="fr-FR"/>
              </w:rPr>
            </w:pPr>
            <w:r w:rsidRPr="00441CD0">
              <w:rPr>
                <w:lang w:val="fr-FR"/>
              </w:rPr>
              <w:t>SRR ID</w:t>
            </w:r>
          </w:p>
        </w:tc>
      </w:tr>
      <w:bookmarkEnd w:id="4548"/>
    </w:tbl>
    <w:p w14:paraId="5F96C6B0" w14:textId="77777777" w:rsidR="00EE5860" w:rsidRPr="00441CD0" w:rsidRDefault="00EE5860" w:rsidP="00EE5860">
      <w:pPr>
        <w:rPr>
          <w:lang w:eastAsia="zh-CN"/>
        </w:rPr>
      </w:pPr>
    </w:p>
    <w:p w14:paraId="3651435A" w14:textId="77777777" w:rsidR="00EE5860" w:rsidRPr="00441CD0" w:rsidRDefault="00EE5860" w:rsidP="00EE5860">
      <w:pPr>
        <w:pStyle w:val="Heading4"/>
      </w:pPr>
      <w:bookmarkStart w:id="4549" w:name="_Toc27490812"/>
      <w:bookmarkStart w:id="4550" w:name="_Toc27557105"/>
      <w:bookmarkStart w:id="4551" w:name="_Toc27724022"/>
      <w:bookmarkStart w:id="4552" w:name="_Toc36031094"/>
      <w:bookmarkStart w:id="4553" w:name="_Toc36043014"/>
      <w:bookmarkStart w:id="4554" w:name="_Toc36814339"/>
      <w:bookmarkStart w:id="4555" w:name="_Toc44689195"/>
      <w:bookmarkStart w:id="4556" w:name="_Toc44923949"/>
      <w:bookmarkStart w:id="4557" w:name="_Toc51860919"/>
      <w:bookmarkStart w:id="4558" w:name="_Toc57930690"/>
      <w:bookmarkStart w:id="4559" w:name="_Toc57931320"/>
      <w:bookmarkStart w:id="4560" w:name="_Toc160974446"/>
      <w:r w:rsidRPr="00441CD0">
        <w:t>7.5.4.20</w:t>
      </w:r>
      <w:r w:rsidRPr="00441CD0">
        <w:tab/>
        <w:t>Update SRR</w:t>
      </w:r>
      <w:r w:rsidRPr="00441CD0">
        <w:rPr>
          <w:lang w:eastAsia="zh-CN"/>
        </w:rPr>
        <w:t xml:space="preserve"> IE </w:t>
      </w:r>
      <w:r w:rsidRPr="00441CD0">
        <w:t>within PFCP Session Modification Request</w:t>
      </w:r>
      <w:bookmarkEnd w:id="4549"/>
      <w:bookmarkEnd w:id="4550"/>
      <w:bookmarkEnd w:id="4551"/>
      <w:bookmarkEnd w:id="4552"/>
      <w:bookmarkEnd w:id="4553"/>
      <w:bookmarkEnd w:id="4554"/>
      <w:bookmarkEnd w:id="4555"/>
      <w:bookmarkEnd w:id="4556"/>
      <w:bookmarkEnd w:id="4557"/>
      <w:bookmarkEnd w:id="4558"/>
      <w:bookmarkEnd w:id="4559"/>
      <w:bookmarkEnd w:id="4560"/>
    </w:p>
    <w:p w14:paraId="66919F5F" w14:textId="77777777" w:rsidR="00EE5860" w:rsidRPr="00441CD0" w:rsidRDefault="00EE5860" w:rsidP="00EE5860">
      <w:r w:rsidRPr="00441CD0">
        <w:t xml:space="preserve">The </w:t>
      </w:r>
      <w:r w:rsidRPr="00441CD0">
        <w:rPr>
          <w:lang w:val="en-US"/>
        </w:rPr>
        <w:t>Update SR</w:t>
      </w:r>
      <w:r w:rsidRPr="00441CD0">
        <w:t>R</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7.5.4.20-1</w:t>
      </w:r>
      <w:r w:rsidRPr="00441CD0">
        <w:rPr>
          <w:lang w:eastAsia="ja-JP"/>
        </w:rPr>
        <w:t>.</w:t>
      </w:r>
    </w:p>
    <w:p w14:paraId="7B9BEAE1" w14:textId="77777777" w:rsidR="00EE5860" w:rsidRPr="00441CD0" w:rsidRDefault="00EE5860" w:rsidP="00EE5860">
      <w:pPr>
        <w:pStyle w:val="TH"/>
        <w:rPr>
          <w:lang w:val="en-US"/>
        </w:rPr>
      </w:pPr>
      <w:r w:rsidRPr="00441CD0">
        <w:t>Table 7.5.4.20-</w:t>
      </w:r>
      <w:r w:rsidRPr="00441CD0">
        <w:rPr>
          <w:lang w:val="en-US"/>
        </w:rPr>
        <w:t>1</w:t>
      </w:r>
      <w:r w:rsidRPr="00441CD0">
        <w:t>: Update SRR</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8"/>
        <w:gridCol w:w="335"/>
        <w:gridCol w:w="4667"/>
        <w:gridCol w:w="370"/>
        <w:gridCol w:w="370"/>
        <w:gridCol w:w="370"/>
        <w:gridCol w:w="370"/>
        <w:gridCol w:w="1410"/>
      </w:tblGrid>
      <w:tr w:rsidR="00EE5860" w:rsidRPr="00D014BF" w14:paraId="1648D38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278EC51B" w14:textId="77777777" w:rsidR="00EE5860" w:rsidRPr="00441CD0" w:rsidRDefault="00EE5860" w:rsidP="00BB0E1F">
            <w:pPr>
              <w:pStyle w:val="TAL"/>
              <w:rPr>
                <w:lang w:val="fr-FR"/>
              </w:rPr>
            </w:pPr>
            <w:bookmarkStart w:id="4561" w:name="MCCQCTEMPBM_00000123"/>
            <w:r w:rsidRPr="00441CD0">
              <w:rPr>
                <w:lang w:val="fr-FR"/>
              </w:rPr>
              <w:t>Octet 1 and 2</w:t>
            </w:r>
          </w:p>
        </w:tc>
        <w:tc>
          <w:tcPr>
            <w:tcW w:w="335" w:type="dxa"/>
            <w:tcBorders>
              <w:top w:val="single" w:sz="4" w:space="0" w:color="auto"/>
              <w:left w:val="single" w:sz="4" w:space="0" w:color="auto"/>
              <w:bottom w:val="single" w:sz="4" w:space="0" w:color="auto"/>
              <w:right w:val="nil"/>
            </w:tcBorders>
            <w:shd w:val="clear" w:color="auto" w:fill="D9D9D9"/>
          </w:tcPr>
          <w:p w14:paraId="2B2C70F4"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62F619CE" w14:textId="77777777" w:rsidR="00EE5860" w:rsidRPr="00441CD0" w:rsidRDefault="00EE5860" w:rsidP="00BB0E1F">
            <w:pPr>
              <w:pStyle w:val="TAC"/>
              <w:rPr>
                <w:lang w:val="fr-FR"/>
              </w:rPr>
            </w:pPr>
            <w:r w:rsidRPr="00441CD0">
              <w:rPr>
                <w:rFonts w:eastAsia="SimSun"/>
                <w:lang w:val="de-DE"/>
              </w:rPr>
              <w:t>Update SRR</w:t>
            </w:r>
            <w:r w:rsidRPr="00441CD0">
              <w:rPr>
                <w:rFonts w:eastAsia="SimSun"/>
                <w:lang w:val="fr-FR"/>
              </w:rPr>
              <w:t xml:space="preserve"> IE Type = </w:t>
            </w:r>
            <w:r w:rsidRPr="00441CD0">
              <w:rPr>
                <w:rFonts w:eastAsia="SimSun"/>
                <w:lang w:val="sv-SE"/>
              </w:rPr>
              <w:t>213</w:t>
            </w:r>
            <w:r w:rsidRPr="00441CD0">
              <w:rPr>
                <w:rFonts w:eastAsia="SimSun"/>
                <w:lang w:val="fr-FR"/>
              </w:rPr>
              <w:t xml:space="preserve"> (decimal)</w:t>
            </w:r>
          </w:p>
        </w:tc>
      </w:tr>
      <w:tr w:rsidR="00EE5860" w:rsidRPr="00441CD0" w14:paraId="65A689B6"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shd w:val="clear" w:color="auto" w:fill="D9D9D9"/>
            <w:hideMark/>
          </w:tcPr>
          <w:p w14:paraId="02E76D70" w14:textId="77777777" w:rsidR="00EE5860" w:rsidRPr="00441CD0" w:rsidRDefault="00EE5860" w:rsidP="00BB0E1F">
            <w:pPr>
              <w:pStyle w:val="TAL"/>
              <w:rPr>
                <w:lang w:val="fr-FR"/>
              </w:rPr>
            </w:pPr>
            <w:r w:rsidRPr="00441CD0">
              <w:rPr>
                <w:lang w:val="fr-FR"/>
              </w:rPr>
              <w:t>Octets 3 and 4</w:t>
            </w:r>
          </w:p>
        </w:tc>
        <w:tc>
          <w:tcPr>
            <w:tcW w:w="335" w:type="dxa"/>
            <w:tcBorders>
              <w:top w:val="single" w:sz="4" w:space="0" w:color="auto"/>
              <w:left w:val="single" w:sz="4" w:space="0" w:color="auto"/>
              <w:bottom w:val="single" w:sz="4" w:space="0" w:color="auto"/>
              <w:right w:val="nil"/>
            </w:tcBorders>
            <w:shd w:val="clear" w:color="auto" w:fill="D9D9D9"/>
          </w:tcPr>
          <w:p w14:paraId="035E062E"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91FD7CC" w14:textId="77777777" w:rsidR="00EE5860" w:rsidRPr="00441CD0" w:rsidRDefault="00EE5860" w:rsidP="00BB0E1F">
            <w:pPr>
              <w:pStyle w:val="TAC"/>
              <w:rPr>
                <w:lang w:val="fr-FR"/>
              </w:rPr>
            </w:pPr>
            <w:r w:rsidRPr="00441CD0">
              <w:rPr>
                <w:lang w:val="fr-FR"/>
              </w:rPr>
              <w:t>Length = n</w:t>
            </w:r>
          </w:p>
        </w:tc>
      </w:tr>
      <w:tr w:rsidR="00EE5860" w:rsidRPr="00441CD0" w14:paraId="26717A95" w14:textId="77777777" w:rsidTr="00BB0E1F">
        <w:trPr>
          <w:jc w:val="center"/>
        </w:trPr>
        <w:tc>
          <w:tcPr>
            <w:tcW w:w="1558" w:type="dxa"/>
            <w:vMerge w:val="restart"/>
            <w:tcBorders>
              <w:top w:val="single" w:sz="4" w:space="0" w:color="auto"/>
              <w:left w:val="single" w:sz="4" w:space="0" w:color="auto"/>
              <w:bottom w:val="single" w:sz="4" w:space="0" w:color="auto"/>
              <w:right w:val="single" w:sz="4" w:space="0" w:color="auto"/>
            </w:tcBorders>
            <w:hideMark/>
          </w:tcPr>
          <w:p w14:paraId="40FDE927" w14:textId="77777777" w:rsidR="00EE5860" w:rsidRPr="00441CD0" w:rsidRDefault="00EE5860" w:rsidP="00BB0E1F">
            <w:pPr>
              <w:pStyle w:val="TAH"/>
              <w:rPr>
                <w:lang w:val="fr-FR"/>
              </w:rPr>
            </w:pPr>
            <w:r w:rsidRPr="00441CD0">
              <w:rPr>
                <w:lang w:val="fr-FR"/>
              </w:rPr>
              <w:t>Information elements</w:t>
            </w:r>
          </w:p>
        </w:tc>
        <w:tc>
          <w:tcPr>
            <w:tcW w:w="335" w:type="dxa"/>
            <w:vMerge w:val="restart"/>
            <w:tcBorders>
              <w:top w:val="single" w:sz="4" w:space="0" w:color="auto"/>
              <w:left w:val="single" w:sz="4" w:space="0" w:color="auto"/>
              <w:bottom w:val="single" w:sz="4" w:space="0" w:color="auto"/>
              <w:right w:val="single" w:sz="4" w:space="0" w:color="auto"/>
            </w:tcBorders>
            <w:hideMark/>
          </w:tcPr>
          <w:p w14:paraId="67E6556E" w14:textId="77777777" w:rsidR="00EE5860" w:rsidRPr="00441CD0" w:rsidRDefault="00EE5860" w:rsidP="00BB0E1F">
            <w:pPr>
              <w:pStyle w:val="TAH"/>
              <w:rPr>
                <w:lang w:val="fr-FR"/>
              </w:rPr>
            </w:pPr>
            <w:r w:rsidRPr="00441CD0">
              <w:rPr>
                <w:lang w:val="fr-FR"/>
              </w:rPr>
              <w:t>P</w:t>
            </w:r>
          </w:p>
        </w:tc>
        <w:tc>
          <w:tcPr>
            <w:tcW w:w="4667" w:type="dxa"/>
            <w:vMerge w:val="restart"/>
            <w:tcBorders>
              <w:top w:val="single" w:sz="4" w:space="0" w:color="auto"/>
              <w:left w:val="single" w:sz="4" w:space="0" w:color="auto"/>
              <w:bottom w:val="single" w:sz="4" w:space="0" w:color="auto"/>
              <w:right w:val="single" w:sz="4" w:space="0" w:color="auto"/>
            </w:tcBorders>
            <w:hideMark/>
          </w:tcPr>
          <w:p w14:paraId="0A685C1E"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A2A7BD" w14:textId="77777777" w:rsidR="00EE5860" w:rsidRPr="00441CD0" w:rsidRDefault="00EE5860" w:rsidP="00BB0E1F">
            <w:pPr>
              <w:pStyle w:val="TAH"/>
              <w:rPr>
                <w:lang w:val="fr-FR"/>
              </w:rPr>
            </w:pPr>
            <w:r w:rsidRPr="00441CD0">
              <w:rPr>
                <w:lang w:val="fr-FR"/>
              </w:rPr>
              <w:t>Appl.</w:t>
            </w:r>
          </w:p>
        </w:tc>
        <w:tc>
          <w:tcPr>
            <w:tcW w:w="1410" w:type="dxa"/>
            <w:vMerge w:val="restart"/>
            <w:tcBorders>
              <w:top w:val="single" w:sz="4" w:space="0" w:color="auto"/>
              <w:left w:val="single" w:sz="4" w:space="0" w:color="auto"/>
              <w:bottom w:val="single" w:sz="4" w:space="0" w:color="auto"/>
              <w:right w:val="single" w:sz="4" w:space="0" w:color="auto"/>
            </w:tcBorders>
            <w:hideMark/>
          </w:tcPr>
          <w:p w14:paraId="5B09EA61" w14:textId="77777777" w:rsidR="00EE5860" w:rsidRPr="00441CD0" w:rsidRDefault="00EE5860" w:rsidP="00BB0E1F">
            <w:pPr>
              <w:pStyle w:val="TAH"/>
              <w:rPr>
                <w:lang w:val="fr-FR"/>
              </w:rPr>
            </w:pPr>
            <w:r w:rsidRPr="00441CD0">
              <w:rPr>
                <w:lang w:val="fr-FR"/>
              </w:rPr>
              <w:t>IE Type</w:t>
            </w:r>
          </w:p>
        </w:tc>
      </w:tr>
      <w:tr w:rsidR="00EE5860" w:rsidRPr="00441CD0" w14:paraId="15C9ABC2" w14:textId="77777777" w:rsidTr="00BB0E1F">
        <w:trPr>
          <w:jc w:val="center"/>
        </w:trPr>
        <w:tc>
          <w:tcPr>
            <w:tcW w:w="1558" w:type="dxa"/>
            <w:vMerge/>
            <w:tcBorders>
              <w:top w:val="single" w:sz="4" w:space="0" w:color="auto"/>
              <w:left w:val="single" w:sz="4" w:space="0" w:color="auto"/>
              <w:bottom w:val="single" w:sz="4" w:space="0" w:color="auto"/>
              <w:right w:val="single" w:sz="4" w:space="0" w:color="auto"/>
            </w:tcBorders>
            <w:vAlign w:val="center"/>
            <w:hideMark/>
          </w:tcPr>
          <w:p w14:paraId="6A787CD2" w14:textId="77777777" w:rsidR="00EE5860" w:rsidRPr="00441CD0" w:rsidRDefault="00EE5860" w:rsidP="00BB0E1F">
            <w:pPr>
              <w:spacing w:after="0"/>
              <w:rPr>
                <w:rFonts w:ascii="Arial" w:hAnsi="Arial"/>
                <w:b/>
                <w:sz w:val="18"/>
                <w:lang w:val="fr-FR"/>
              </w:rPr>
            </w:pPr>
          </w:p>
        </w:tc>
        <w:tc>
          <w:tcPr>
            <w:tcW w:w="335" w:type="dxa"/>
            <w:vMerge/>
            <w:tcBorders>
              <w:top w:val="single" w:sz="4" w:space="0" w:color="auto"/>
              <w:left w:val="single" w:sz="4" w:space="0" w:color="auto"/>
              <w:bottom w:val="single" w:sz="4" w:space="0" w:color="auto"/>
              <w:right w:val="single" w:sz="4" w:space="0" w:color="auto"/>
            </w:tcBorders>
            <w:vAlign w:val="center"/>
            <w:hideMark/>
          </w:tcPr>
          <w:p w14:paraId="2B596433" w14:textId="77777777" w:rsidR="00EE5860" w:rsidRPr="00441CD0" w:rsidRDefault="00EE5860" w:rsidP="00BB0E1F">
            <w:pPr>
              <w:spacing w:after="0"/>
              <w:rPr>
                <w:rFonts w:ascii="Arial" w:hAnsi="Arial"/>
                <w:b/>
                <w:sz w:val="18"/>
                <w:lang w:val="fr-FR"/>
              </w:rPr>
            </w:pPr>
          </w:p>
        </w:tc>
        <w:tc>
          <w:tcPr>
            <w:tcW w:w="4667" w:type="dxa"/>
            <w:vMerge/>
            <w:tcBorders>
              <w:top w:val="single" w:sz="4" w:space="0" w:color="auto"/>
              <w:left w:val="single" w:sz="4" w:space="0" w:color="auto"/>
              <w:bottom w:val="single" w:sz="4" w:space="0" w:color="auto"/>
              <w:right w:val="single" w:sz="4" w:space="0" w:color="auto"/>
            </w:tcBorders>
            <w:vAlign w:val="center"/>
            <w:hideMark/>
          </w:tcPr>
          <w:p w14:paraId="1F65BF3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6452EE"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CCE3AA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EAD9386"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640180FA" w14:textId="77777777" w:rsidR="00EE5860" w:rsidRPr="00441CD0" w:rsidRDefault="00EE5860" w:rsidP="00BB0E1F">
            <w:pPr>
              <w:pStyle w:val="TAH"/>
              <w:rPr>
                <w:lang w:val="fr-FR"/>
              </w:rPr>
            </w:pPr>
            <w:r w:rsidRPr="00441CD0">
              <w:rPr>
                <w:lang w:val="de-DE"/>
              </w:rPr>
              <w:t>N4</w:t>
            </w:r>
          </w:p>
        </w:tc>
        <w:tc>
          <w:tcPr>
            <w:tcW w:w="1410" w:type="dxa"/>
            <w:vMerge/>
            <w:tcBorders>
              <w:top w:val="single" w:sz="4" w:space="0" w:color="auto"/>
              <w:left w:val="single" w:sz="4" w:space="0" w:color="auto"/>
              <w:bottom w:val="single" w:sz="4" w:space="0" w:color="auto"/>
              <w:right w:val="single" w:sz="4" w:space="0" w:color="auto"/>
            </w:tcBorders>
            <w:vAlign w:val="center"/>
            <w:hideMark/>
          </w:tcPr>
          <w:p w14:paraId="28BDD60E" w14:textId="77777777" w:rsidR="00EE5860" w:rsidRPr="00441CD0" w:rsidRDefault="00EE5860" w:rsidP="00BB0E1F">
            <w:pPr>
              <w:spacing w:after="0"/>
              <w:rPr>
                <w:rFonts w:ascii="Arial" w:hAnsi="Arial"/>
                <w:b/>
                <w:sz w:val="18"/>
                <w:lang w:val="fr-FR"/>
              </w:rPr>
            </w:pPr>
          </w:p>
        </w:tc>
      </w:tr>
      <w:tr w:rsidR="00EE5860" w:rsidRPr="00441CD0" w14:paraId="79575398"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74CEEEB1" w14:textId="77777777" w:rsidR="00EE5860" w:rsidRPr="00441CD0" w:rsidRDefault="00EE5860" w:rsidP="00BB0E1F">
            <w:pPr>
              <w:pStyle w:val="TAL"/>
              <w:rPr>
                <w:lang w:val="fr-FR"/>
              </w:rPr>
            </w:pPr>
            <w:r w:rsidRPr="00441CD0">
              <w:rPr>
                <w:szCs w:val="18"/>
                <w:lang w:val="de-DE"/>
              </w:rPr>
              <w:lastRenderedPageBreak/>
              <w:t>SRR ID</w:t>
            </w:r>
          </w:p>
        </w:tc>
        <w:tc>
          <w:tcPr>
            <w:tcW w:w="335" w:type="dxa"/>
            <w:tcBorders>
              <w:top w:val="single" w:sz="4" w:space="0" w:color="auto"/>
              <w:left w:val="single" w:sz="4" w:space="0" w:color="auto"/>
              <w:bottom w:val="single" w:sz="4" w:space="0" w:color="auto"/>
              <w:right w:val="single" w:sz="4" w:space="0" w:color="auto"/>
            </w:tcBorders>
            <w:hideMark/>
          </w:tcPr>
          <w:p w14:paraId="41A7E580" w14:textId="77777777" w:rsidR="00EE5860" w:rsidRPr="00441CD0" w:rsidRDefault="00EE5860" w:rsidP="00BB0E1F">
            <w:pPr>
              <w:pStyle w:val="TAL"/>
              <w:jc w:val="center"/>
              <w:rPr>
                <w:lang w:val="fr-FR"/>
              </w:rPr>
            </w:pPr>
            <w:r w:rsidRPr="00441CD0">
              <w:rPr>
                <w:rFonts w:eastAsia="SimSun"/>
                <w:szCs w:val="18"/>
                <w:lang w:val="de-DE"/>
              </w:rPr>
              <w:t>M</w:t>
            </w:r>
          </w:p>
        </w:tc>
        <w:tc>
          <w:tcPr>
            <w:tcW w:w="4667" w:type="dxa"/>
            <w:tcBorders>
              <w:top w:val="single" w:sz="4" w:space="0" w:color="auto"/>
              <w:left w:val="single" w:sz="4" w:space="0" w:color="auto"/>
              <w:bottom w:val="single" w:sz="4" w:space="0" w:color="auto"/>
              <w:right w:val="single" w:sz="4" w:space="0" w:color="auto"/>
            </w:tcBorders>
            <w:hideMark/>
          </w:tcPr>
          <w:p w14:paraId="611C3A3D" w14:textId="77777777" w:rsidR="00EE5860" w:rsidRPr="00441CD0" w:rsidRDefault="00EE5860" w:rsidP="00BB0E1F">
            <w:pPr>
              <w:pStyle w:val="TAL"/>
              <w:rPr>
                <w:lang w:val="fr-FR"/>
              </w:rPr>
            </w:pPr>
            <w:r w:rsidRPr="00441CD0">
              <w:rPr>
                <w:lang w:val="fr-FR"/>
              </w:rPr>
              <w:t>This IE shall uniquely identify the SRR among all the SRRs configured for that PFCP session</w:t>
            </w:r>
          </w:p>
        </w:tc>
        <w:tc>
          <w:tcPr>
            <w:tcW w:w="370" w:type="dxa"/>
            <w:tcBorders>
              <w:top w:val="single" w:sz="4" w:space="0" w:color="auto"/>
              <w:left w:val="single" w:sz="4" w:space="0" w:color="auto"/>
              <w:bottom w:val="single" w:sz="4" w:space="0" w:color="auto"/>
              <w:right w:val="single" w:sz="4" w:space="0" w:color="auto"/>
            </w:tcBorders>
            <w:hideMark/>
          </w:tcPr>
          <w:p w14:paraId="12F30EBA"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88C3E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6CF14B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15B3828" w14:textId="77777777" w:rsidR="00EE5860" w:rsidRPr="00441CD0" w:rsidRDefault="00EE5860" w:rsidP="00BB0E1F">
            <w:pPr>
              <w:pStyle w:val="TAC"/>
              <w:rPr>
                <w:lang w:val="fr-FR"/>
              </w:rPr>
            </w:pPr>
            <w:r w:rsidRPr="00441CD0">
              <w:rPr>
                <w:lang w:val="sv-SE"/>
              </w:rPr>
              <w:t>X</w:t>
            </w:r>
          </w:p>
        </w:tc>
        <w:tc>
          <w:tcPr>
            <w:tcW w:w="1410" w:type="dxa"/>
            <w:tcBorders>
              <w:top w:val="single" w:sz="4" w:space="0" w:color="auto"/>
              <w:left w:val="single" w:sz="4" w:space="0" w:color="auto"/>
              <w:bottom w:val="single" w:sz="4" w:space="0" w:color="auto"/>
              <w:right w:val="single" w:sz="4" w:space="0" w:color="auto"/>
            </w:tcBorders>
            <w:hideMark/>
          </w:tcPr>
          <w:p w14:paraId="7386116C" w14:textId="77777777" w:rsidR="00EE5860" w:rsidRPr="00441CD0" w:rsidRDefault="00EE5860" w:rsidP="00BB0E1F">
            <w:pPr>
              <w:pStyle w:val="TAC"/>
              <w:rPr>
                <w:lang w:val="fr-FR"/>
              </w:rPr>
            </w:pPr>
            <w:r w:rsidRPr="00441CD0">
              <w:rPr>
                <w:lang w:val="fr-FR"/>
              </w:rPr>
              <w:t>SRR ID</w:t>
            </w:r>
          </w:p>
        </w:tc>
      </w:tr>
      <w:tr w:rsidR="00EE5860" w:rsidRPr="00441CD0" w14:paraId="6AA0306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vAlign w:val="center"/>
            <w:hideMark/>
          </w:tcPr>
          <w:p w14:paraId="262ED5B2" w14:textId="77777777" w:rsidR="00EE5860" w:rsidRPr="00441CD0" w:rsidRDefault="00EE5860" w:rsidP="00BB0E1F">
            <w:pPr>
              <w:pStyle w:val="TAL"/>
              <w:rPr>
                <w:szCs w:val="18"/>
                <w:lang w:val="de-DE"/>
              </w:rPr>
            </w:pPr>
            <w:r w:rsidRPr="00441CD0">
              <w:rPr>
                <w:szCs w:val="18"/>
                <w:lang w:val="de-DE"/>
              </w:rPr>
              <w:t>Access Availability Control Information</w:t>
            </w:r>
          </w:p>
        </w:tc>
        <w:tc>
          <w:tcPr>
            <w:tcW w:w="335" w:type="dxa"/>
            <w:tcBorders>
              <w:top w:val="single" w:sz="4" w:space="0" w:color="auto"/>
              <w:left w:val="single" w:sz="4" w:space="0" w:color="auto"/>
              <w:bottom w:val="single" w:sz="4" w:space="0" w:color="auto"/>
              <w:right w:val="single" w:sz="4" w:space="0" w:color="auto"/>
            </w:tcBorders>
            <w:hideMark/>
          </w:tcPr>
          <w:p w14:paraId="6DC8E1A8"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67" w:type="dxa"/>
            <w:tcBorders>
              <w:top w:val="single" w:sz="4" w:space="0" w:color="auto"/>
              <w:left w:val="single" w:sz="4" w:space="0" w:color="auto"/>
              <w:bottom w:val="single" w:sz="4" w:space="0" w:color="auto"/>
              <w:right w:val="single" w:sz="4" w:space="0" w:color="auto"/>
            </w:tcBorders>
          </w:tcPr>
          <w:p w14:paraId="4E85DB9F" w14:textId="77777777" w:rsidR="00EE5860" w:rsidRPr="00441CD0" w:rsidRDefault="00EE5860" w:rsidP="00BB0E1F">
            <w:pPr>
              <w:pStyle w:val="TAL"/>
              <w:rPr>
                <w:lang w:val="fr-FR"/>
              </w:rPr>
            </w:pPr>
            <w:r w:rsidRPr="00441CD0">
              <w:rPr>
                <w:lang w:val="fr-FR" w:eastAsia="zh-CN"/>
              </w:rPr>
              <w:t>This IE shall be present if the Access Availability Control Information needs to be modified. See Table </w:t>
            </w:r>
            <w:r w:rsidRPr="00441CD0">
              <w:rPr>
                <w:lang w:val="fr-FR"/>
              </w:rPr>
              <w:t>7.5.2.9-2.</w:t>
            </w:r>
          </w:p>
          <w:p w14:paraId="00474AB1" w14:textId="77777777" w:rsidR="00EE5860" w:rsidRPr="00441CD0" w:rsidRDefault="00EE5860" w:rsidP="00BB0E1F">
            <w:pPr>
              <w:pStyle w:val="TAL"/>
              <w:rPr>
                <w:lang w:val="fr-FR"/>
              </w:rPr>
            </w:pPr>
          </w:p>
          <w:p w14:paraId="4A09194E" w14:textId="77777777" w:rsidR="00EE5860" w:rsidRPr="00441CD0" w:rsidRDefault="00EE5860" w:rsidP="00BB0E1F">
            <w:pPr>
              <w:pStyle w:val="TAL"/>
              <w:rPr>
                <w:lang w:val="fr-FR"/>
              </w:rPr>
            </w:pPr>
            <w:r w:rsidRPr="00441CD0">
              <w:rPr>
                <w:lang w:val="fr-FR"/>
              </w:rPr>
              <w:t>The CP function shall provide the full Access Availability Control Information IE. The UP function shall replace the Access Availability Control Information IE provisioned earlier, if any, by the new received IE.</w:t>
            </w:r>
          </w:p>
        </w:tc>
        <w:tc>
          <w:tcPr>
            <w:tcW w:w="370" w:type="dxa"/>
            <w:tcBorders>
              <w:top w:val="single" w:sz="4" w:space="0" w:color="auto"/>
              <w:left w:val="single" w:sz="4" w:space="0" w:color="auto"/>
              <w:bottom w:val="single" w:sz="4" w:space="0" w:color="auto"/>
              <w:right w:val="single" w:sz="4" w:space="0" w:color="auto"/>
            </w:tcBorders>
            <w:hideMark/>
          </w:tcPr>
          <w:p w14:paraId="5A1C973C" w14:textId="77777777" w:rsidR="00EE5860" w:rsidRPr="00441CD0" w:rsidRDefault="00EE5860" w:rsidP="00BB0E1F">
            <w:pPr>
              <w:pStyle w:val="TAC"/>
              <w:rPr>
                <w:lang w:val="fr-FR"/>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15E2AF1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464CEF7"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A64B4FF" w14:textId="77777777" w:rsidR="00EE5860" w:rsidRPr="00441CD0" w:rsidRDefault="00EE5860" w:rsidP="00BB0E1F">
            <w:pPr>
              <w:pStyle w:val="TAC"/>
              <w:rPr>
                <w:lang w:val="sv-S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hideMark/>
          </w:tcPr>
          <w:p w14:paraId="24805741" w14:textId="77777777" w:rsidR="00EE5860" w:rsidRPr="00441CD0" w:rsidRDefault="00EE5860" w:rsidP="00BB0E1F">
            <w:pPr>
              <w:pStyle w:val="TAC"/>
              <w:rPr>
                <w:lang w:val="fr-FR"/>
              </w:rPr>
            </w:pPr>
            <w:r w:rsidRPr="00441CD0">
              <w:rPr>
                <w:lang w:val="sv-SE"/>
              </w:rPr>
              <w:t>Access Availability Control Information</w:t>
            </w:r>
          </w:p>
        </w:tc>
      </w:tr>
      <w:tr w:rsidR="00EE5860" w:rsidRPr="00441CD0" w14:paraId="4A83268D" w14:textId="77777777" w:rsidTr="00BB0E1F">
        <w:trPr>
          <w:jc w:val="center"/>
        </w:trPr>
        <w:tc>
          <w:tcPr>
            <w:tcW w:w="1558" w:type="dxa"/>
            <w:tcBorders>
              <w:top w:val="single" w:sz="4" w:space="0" w:color="auto"/>
              <w:left w:val="single" w:sz="4" w:space="0" w:color="auto"/>
              <w:bottom w:val="single" w:sz="4" w:space="0" w:color="auto"/>
              <w:right w:val="single" w:sz="4" w:space="0" w:color="auto"/>
            </w:tcBorders>
          </w:tcPr>
          <w:p w14:paraId="1E6EC14E" w14:textId="77777777" w:rsidR="00EE5860" w:rsidRPr="00441CD0" w:rsidRDefault="00EE5860" w:rsidP="00BB0E1F">
            <w:pPr>
              <w:pStyle w:val="TAL"/>
            </w:pPr>
            <w:r w:rsidRPr="00441CD0">
              <w:rPr>
                <w:lang w:val="sv-SE"/>
              </w:rPr>
              <w:t>QoS Monitoring per QoS flow Control Information</w:t>
            </w:r>
          </w:p>
        </w:tc>
        <w:tc>
          <w:tcPr>
            <w:tcW w:w="335" w:type="dxa"/>
            <w:tcBorders>
              <w:top w:val="single" w:sz="4" w:space="0" w:color="auto"/>
              <w:left w:val="single" w:sz="4" w:space="0" w:color="auto"/>
              <w:bottom w:val="single" w:sz="4" w:space="0" w:color="auto"/>
              <w:right w:val="single" w:sz="4" w:space="0" w:color="auto"/>
            </w:tcBorders>
          </w:tcPr>
          <w:p w14:paraId="19FAA2E8"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67" w:type="dxa"/>
            <w:tcBorders>
              <w:top w:val="single" w:sz="4" w:space="0" w:color="auto"/>
              <w:left w:val="single" w:sz="4" w:space="0" w:color="auto"/>
              <w:bottom w:val="single" w:sz="4" w:space="0" w:color="auto"/>
              <w:right w:val="single" w:sz="4" w:space="0" w:color="auto"/>
            </w:tcBorders>
          </w:tcPr>
          <w:p w14:paraId="3F486264" w14:textId="77777777" w:rsidR="00EE5860" w:rsidRPr="00441CD0" w:rsidRDefault="00EE5860" w:rsidP="00BB0E1F">
            <w:pPr>
              <w:pStyle w:val="TAL"/>
              <w:rPr>
                <w:lang w:eastAsia="zh-CN"/>
              </w:rPr>
            </w:pPr>
            <w:r w:rsidRPr="00441CD0">
              <w:rPr>
                <w:rFonts w:hint="eastAsia"/>
                <w:lang w:eastAsia="zh-CN"/>
              </w:rPr>
              <w:t>T</w:t>
            </w:r>
            <w:r w:rsidRPr="00441CD0">
              <w:rPr>
                <w:lang w:eastAsia="zh-CN"/>
              </w:rPr>
              <w:t xml:space="preserve">his IE shall be present if the </w:t>
            </w:r>
            <w:r w:rsidRPr="00441CD0">
              <w:rPr>
                <w:lang w:val="sv-SE"/>
              </w:rPr>
              <w:t>QoS Monitoring per QoS flow Control Information</w:t>
            </w:r>
            <w:r w:rsidRPr="00441CD0">
              <w:rPr>
                <w:lang w:eastAsia="zh-CN"/>
              </w:rPr>
              <w:t xml:space="preserve"> needs to be modified.</w:t>
            </w:r>
            <w:r w:rsidRPr="00441CD0">
              <w:t xml:space="preserve"> See Table 7.5.2.9-3.</w:t>
            </w:r>
          </w:p>
          <w:p w14:paraId="56F37470" w14:textId="77777777" w:rsidR="00EE5860" w:rsidRPr="00441CD0" w:rsidRDefault="00EE5860" w:rsidP="00BB0E1F">
            <w:pPr>
              <w:pStyle w:val="TAL"/>
              <w:rPr>
                <w:lang w:val="en-US"/>
              </w:rPr>
            </w:pPr>
            <w:r w:rsidRPr="00441CD0">
              <w:rPr>
                <w:lang w:val="en-US"/>
              </w:rPr>
              <w:t xml:space="preserve">The CP function shall provide the full set of </w:t>
            </w:r>
            <w:r w:rsidRPr="00441CD0">
              <w:rPr>
                <w:lang w:val="sv-SE"/>
              </w:rPr>
              <w:t>QoS Monitoring per QoS flow Control Information</w:t>
            </w:r>
            <w:r w:rsidRPr="00441CD0">
              <w:rPr>
                <w:lang w:val="en-US"/>
              </w:rPr>
              <w:t xml:space="preserve"> IE(s). The UP function shall replace any </w:t>
            </w:r>
            <w:r w:rsidRPr="00441CD0">
              <w:rPr>
                <w:lang w:val="sv-SE"/>
              </w:rPr>
              <w:t>QoS Monitoring per QoS flow Control Information</w:t>
            </w:r>
            <w:r w:rsidRPr="00441CD0">
              <w:rPr>
                <w:lang w:val="en-US"/>
              </w:rPr>
              <w:t xml:space="preserve"> IE(s) provisioned earlier by the new set of received IE(s).</w:t>
            </w:r>
          </w:p>
          <w:p w14:paraId="54C6CBEC" w14:textId="77777777" w:rsidR="00EE5860" w:rsidRPr="00441CD0" w:rsidRDefault="00EE5860" w:rsidP="00BB0E1F">
            <w:pPr>
              <w:pStyle w:val="TAL"/>
            </w:pPr>
            <w:r w:rsidRPr="00441CD0">
              <w:rPr>
                <w:lang w:eastAsia="zh-CN"/>
              </w:rPr>
              <w:t xml:space="preserve">Several IEs within the same IE type may be present to represent a list of </w:t>
            </w:r>
            <w:r w:rsidRPr="00441CD0">
              <w:rPr>
                <w:lang w:val="sv-SE"/>
              </w:rPr>
              <w:t>QoS Monitoring per QoS flow Control Information for different QoS flows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6989F167" w14:textId="77777777" w:rsidR="00EE5860" w:rsidRPr="00441CD0" w:rsidRDefault="00EE5860" w:rsidP="00BB0E1F">
            <w:pPr>
              <w:pStyle w:val="TAC"/>
              <w:rPr>
                <w:lang w:val="sv-SE"/>
              </w:rPr>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6BFEDFFF"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2BE422D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A19467A" w14:textId="77777777" w:rsidR="00EE5860" w:rsidRPr="00441CD0" w:rsidRDefault="00EE5860" w:rsidP="00BB0E1F">
            <w:pPr>
              <w:pStyle w:val="TAC"/>
              <w:rPr>
                <w:lang w:val="de-DE"/>
              </w:rPr>
            </w:pPr>
            <w:r w:rsidRPr="00441CD0">
              <w:rPr>
                <w:lang w:val="de-DE"/>
              </w:rPr>
              <w:t>X</w:t>
            </w:r>
          </w:p>
        </w:tc>
        <w:tc>
          <w:tcPr>
            <w:tcW w:w="1410" w:type="dxa"/>
            <w:tcBorders>
              <w:top w:val="single" w:sz="4" w:space="0" w:color="auto"/>
              <w:left w:val="single" w:sz="4" w:space="0" w:color="auto"/>
              <w:bottom w:val="single" w:sz="4" w:space="0" w:color="auto"/>
              <w:right w:val="single" w:sz="4" w:space="0" w:color="auto"/>
            </w:tcBorders>
            <w:vAlign w:val="center"/>
          </w:tcPr>
          <w:p w14:paraId="66B1B53F" w14:textId="77777777" w:rsidR="00EE5860" w:rsidRPr="00441CD0" w:rsidRDefault="00EE5860" w:rsidP="00BB0E1F">
            <w:pPr>
              <w:pStyle w:val="TAC"/>
            </w:pPr>
            <w:r w:rsidRPr="00441CD0">
              <w:rPr>
                <w:lang w:val="sv-SE"/>
              </w:rPr>
              <w:t>QoS Monitoring per QoS flow Control Information</w:t>
            </w:r>
          </w:p>
        </w:tc>
      </w:tr>
      <w:bookmarkEnd w:id="4561"/>
    </w:tbl>
    <w:p w14:paraId="246AC1F2" w14:textId="77777777" w:rsidR="00EE5860" w:rsidRPr="00441CD0" w:rsidRDefault="00EE5860" w:rsidP="00EE5860"/>
    <w:p w14:paraId="2E9F28C6" w14:textId="77777777" w:rsidR="00EE5860" w:rsidRPr="00441CD0" w:rsidRDefault="00EE5860" w:rsidP="00EE5860">
      <w:pPr>
        <w:pStyle w:val="Heading4"/>
        <w:rPr>
          <w:rFonts w:cs="Arial"/>
          <w:bCs/>
        </w:rPr>
      </w:pPr>
      <w:bookmarkStart w:id="4562" w:name="_Toc36031095"/>
      <w:bookmarkStart w:id="4563" w:name="_Toc36043015"/>
      <w:bookmarkStart w:id="4564" w:name="_Toc36814340"/>
      <w:bookmarkStart w:id="4565" w:name="_Toc44689196"/>
      <w:bookmarkStart w:id="4566" w:name="_Toc44923950"/>
      <w:bookmarkStart w:id="4567" w:name="_Toc51860920"/>
      <w:bookmarkStart w:id="4568" w:name="_Toc57930691"/>
      <w:bookmarkStart w:id="4569" w:name="_Toc57931321"/>
      <w:bookmarkStart w:id="4570" w:name="_Toc160974447"/>
      <w:r w:rsidRPr="00441CD0">
        <w:t>7.5.4.21</w:t>
      </w:r>
      <w:r w:rsidRPr="00441CD0">
        <w:tab/>
        <w:t>Ethernet Context Information within PFCP Session Modification Request</w:t>
      </w:r>
      <w:bookmarkEnd w:id="4562"/>
      <w:bookmarkEnd w:id="4563"/>
      <w:bookmarkEnd w:id="4564"/>
      <w:bookmarkEnd w:id="4565"/>
      <w:bookmarkEnd w:id="4566"/>
      <w:bookmarkEnd w:id="4567"/>
      <w:bookmarkEnd w:id="4568"/>
      <w:bookmarkEnd w:id="4569"/>
      <w:bookmarkEnd w:id="4570"/>
    </w:p>
    <w:p w14:paraId="2AEBEED3" w14:textId="77777777" w:rsidR="00EE5860" w:rsidRPr="00441CD0" w:rsidRDefault="00EE5860" w:rsidP="00EE5860">
      <w:r w:rsidRPr="00441CD0">
        <w:t xml:space="preserve">The </w:t>
      </w:r>
      <w:r w:rsidRPr="00441CD0">
        <w:rPr>
          <w:lang w:val="en-US"/>
        </w:rPr>
        <w:t xml:space="preserve">Ethernet Context 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7.5.4.21-1</w:t>
      </w:r>
      <w:r w:rsidRPr="00441CD0">
        <w:rPr>
          <w:lang w:eastAsia="ja-JP"/>
        </w:rPr>
        <w:t>.</w:t>
      </w:r>
    </w:p>
    <w:p w14:paraId="3835E5A7" w14:textId="77777777" w:rsidR="00EE5860" w:rsidRPr="00441CD0" w:rsidRDefault="00EE5860" w:rsidP="00EE5860">
      <w:pPr>
        <w:pStyle w:val="TH"/>
        <w:rPr>
          <w:lang w:val="en-US"/>
        </w:rPr>
      </w:pPr>
      <w:r w:rsidRPr="00441CD0">
        <w:t>Table 7.5.4.21-1: Ethernet Context Information IE 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ED70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6B7F8B6" w14:textId="77777777" w:rsidR="00EE5860" w:rsidRPr="00441CD0" w:rsidRDefault="00EE5860" w:rsidP="00BB0E1F">
            <w:pPr>
              <w:pStyle w:val="TAL"/>
              <w:rPr>
                <w:lang w:val="x-none"/>
              </w:rPr>
            </w:pPr>
            <w:bookmarkStart w:id="4571" w:name="MCCQCTEMPBM_00000124"/>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ACD04B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63A5C23" w14:textId="77777777" w:rsidR="00EE5860" w:rsidRPr="00441CD0" w:rsidRDefault="00EE5860" w:rsidP="00BB0E1F">
            <w:pPr>
              <w:pStyle w:val="TAC"/>
            </w:pPr>
            <w:r w:rsidRPr="00441CD0">
              <w:rPr>
                <w:lang w:val="fr-FR"/>
              </w:rPr>
              <w:t>Ethernet Context Information IE Type = 254 (decimal)</w:t>
            </w:r>
          </w:p>
        </w:tc>
      </w:tr>
      <w:tr w:rsidR="00EE5860" w:rsidRPr="00441CD0" w14:paraId="3A2C258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AEF70B2"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C3205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EBBEAD0" w14:textId="77777777" w:rsidR="00EE5860" w:rsidRPr="00441CD0" w:rsidRDefault="00EE5860" w:rsidP="00BB0E1F">
            <w:pPr>
              <w:pStyle w:val="TAC"/>
            </w:pPr>
            <w:r w:rsidRPr="00441CD0">
              <w:t>Length = n</w:t>
            </w:r>
          </w:p>
        </w:tc>
      </w:tr>
      <w:tr w:rsidR="00EE5860" w:rsidRPr="00441CD0" w14:paraId="1BA2724E"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AA8582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4B8FA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68D3340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97F4D55"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73C65B1E" w14:textId="77777777" w:rsidR="00EE5860" w:rsidRPr="00441CD0" w:rsidRDefault="00EE5860" w:rsidP="00BB0E1F">
            <w:pPr>
              <w:pStyle w:val="TAH"/>
            </w:pPr>
            <w:r w:rsidRPr="00441CD0">
              <w:t>IE Type</w:t>
            </w:r>
          </w:p>
        </w:tc>
      </w:tr>
      <w:tr w:rsidR="00EE5860" w:rsidRPr="00441CD0" w14:paraId="31F1D2F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207DD1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2B9DBDA"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6F3416E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5EAA0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6ADA4C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E978F7C"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7684111"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35950BC8" w14:textId="77777777" w:rsidR="00EE5860" w:rsidRPr="00441CD0" w:rsidRDefault="00EE5860" w:rsidP="00BB0E1F">
            <w:pPr>
              <w:spacing w:after="0"/>
              <w:rPr>
                <w:rFonts w:ascii="Arial" w:hAnsi="Arial"/>
                <w:b/>
                <w:sz w:val="18"/>
                <w:lang w:val="x-none"/>
              </w:rPr>
            </w:pPr>
          </w:p>
        </w:tc>
      </w:tr>
      <w:tr w:rsidR="00EE5860" w:rsidRPr="00441CD0" w14:paraId="2265095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5384439" w14:textId="77777777" w:rsidR="00EE5860" w:rsidRPr="00441CD0" w:rsidRDefault="00EE5860" w:rsidP="00BB0E1F">
            <w:pPr>
              <w:pStyle w:val="TAL"/>
            </w:pPr>
            <w:r w:rsidRPr="00441CD0">
              <w:rPr>
                <w:lang w:val="de-DE"/>
              </w:rPr>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7A9E1266" w14:textId="77777777" w:rsidR="00EE5860" w:rsidRPr="00441CD0" w:rsidRDefault="00EE5860" w:rsidP="00BB0E1F">
            <w:pPr>
              <w:pStyle w:val="TAL"/>
              <w:jc w:val="center"/>
            </w:pPr>
            <w:r w:rsidRPr="00441CD0">
              <w:rPr>
                <w:rFonts w:eastAsia="SimSun"/>
              </w:rPr>
              <w:t>M</w:t>
            </w:r>
          </w:p>
        </w:tc>
        <w:tc>
          <w:tcPr>
            <w:tcW w:w="4670" w:type="dxa"/>
            <w:tcBorders>
              <w:top w:val="single" w:sz="4" w:space="0" w:color="auto"/>
              <w:left w:val="single" w:sz="4" w:space="0" w:color="auto"/>
              <w:bottom w:val="single" w:sz="4" w:space="0" w:color="auto"/>
              <w:right w:val="single" w:sz="4" w:space="0" w:color="auto"/>
            </w:tcBorders>
            <w:hideMark/>
          </w:tcPr>
          <w:p w14:paraId="1D34CF23"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MAC addresses need to be associated to the PDU session.</w:t>
            </w:r>
          </w:p>
          <w:p w14:paraId="0DFB43C4" w14:textId="77777777" w:rsidR="00EE5860" w:rsidRPr="00441CD0" w:rsidRDefault="00EE5860" w:rsidP="00BB0E1F">
            <w:pPr>
              <w:pStyle w:val="TAL"/>
              <w:rPr>
                <w:rFonts w:cs="Arial"/>
                <w:szCs w:val="18"/>
                <w:lang w:eastAsia="zh-CN"/>
              </w:rPr>
            </w:pPr>
            <w:r w:rsidRPr="00441CD0">
              <w:rPr>
                <w:rFonts w:cs="Arial"/>
                <w:szCs w:val="18"/>
                <w:lang w:eastAsia="zh-CN"/>
              </w:rPr>
              <w:t>Several IEs with the same IE type may be present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7B6365B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F41B0B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626105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D4E811F"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BC6B16" w14:textId="77777777" w:rsidR="00EE5860" w:rsidRPr="00441CD0" w:rsidRDefault="00EE5860" w:rsidP="00BB0E1F">
            <w:pPr>
              <w:pStyle w:val="TAC"/>
            </w:pPr>
            <w:r w:rsidRPr="00441CD0">
              <w:t>MAC Addressed Detected</w:t>
            </w:r>
          </w:p>
        </w:tc>
      </w:tr>
      <w:bookmarkEnd w:id="4571"/>
    </w:tbl>
    <w:p w14:paraId="1923A94B" w14:textId="77777777" w:rsidR="00EE5860" w:rsidRDefault="00EE5860" w:rsidP="00EE5860"/>
    <w:p w14:paraId="08226A8E" w14:textId="77777777" w:rsidR="00EE5860" w:rsidRPr="00441CD0" w:rsidRDefault="00EE5860" w:rsidP="00EE5860">
      <w:pPr>
        <w:pStyle w:val="Heading4"/>
        <w:rPr>
          <w:lang w:val="x-none" w:eastAsia="zh-CN"/>
        </w:rPr>
      </w:pPr>
      <w:bookmarkStart w:id="4572" w:name="_Toc44689197"/>
      <w:bookmarkStart w:id="4573" w:name="_Toc44923951"/>
      <w:bookmarkStart w:id="4574" w:name="_Toc51860921"/>
      <w:bookmarkStart w:id="4575" w:name="_Toc57930692"/>
      <w:bookmarkStart w:id="4576" w:name="_Toc57931322"/>
      <w:bookmarkStart w:id="4577" w:name="_Toc160974448"/>
      <w:r w:rsidRPr="00441CD0">
        <w:t>7.5.4.</w:t>
      </w:r>
      <w:r>
        <w:t>22</w:t>
      </w:r>
      <w:r w:rsidRPr="00441CD0">
        <w:tab/>
        <w:t xml:space="preserve">Query </w:t>
      </w:r>
      <w:r>
        <w:t>Packet Rate Status</w:t>
      </w:r>
      <w:r w:rsidRPr="00441CD0">
        <w:rPr>
          <w:lang w:eastAsia="zh-CN"/>
        </w:rPr>
        <w:t xml:space="preserve"> IE </w:t>
      </w:r>
      <w:r w:rsidRPr="00441CD0">
        <w:t>within PFCP Session Modification Request</w:t>
      </w:r>
      <w:bookmarkEnd w:id="4572"/>
      <w:bookmarkEnd w:id="4573"/>
      <w:bookmarkEnd w:id="4574"/>
      <w:bookmarkEnd w:id="4575"/>
      <w:bookmarkEnd w:id="4576"/>
      <w:bookmarkEnd w:id="4577"/>
    </w:p>
    <w:p w14:paraId="2B5E87EE" w14:textId="77777777" w:rsidR="00EE5860" w:rsidRPr="00441CD0" w:rsidRDefault="00EE5860" w:rsidP="00EE5860">
      <w:r w:rsidRPr="00441CD0">
        <w:t xml:space="preserve">The </w:t>
      </w:r>
      <w:r w:rsidRPr="00441CD0">
        <w:rPr>
          <w:lang w:val="en-US"/>
        </w:rPr>
        <w:t xml:space="preserve">Query </w:t>
      </w:r>
      <w:r>
        <w:rPr>
          <w:lang w:val="en-US"/>
        </w:rPr>
        <w:t>Packet Rate Status</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7.5.4.</w:t>
      </w:r>
      <w:r>
        <w:t>22</w:t>
      </w:r>
      <w:r w:rsidRPr="00441CD0">
        <w:t>-1</w:t>
      </w:r>
      <w:r w:rsidRPr="00441CD0">
        <w:rPr>
          <w:lang w:eastAsia="ja-JP"/>
        </w:rPr>
        <w:t>.</w:t>
      </w:r>
    </w:p>
    <w:p w14:paraId="64916DBB" w14:textId="77777777" w:rsidR="00EE5860" w:rsidRPr="00441CD0" w:rsidRDefault="00EE5860" w:rsidP="00EE5860">
      <w:pPr>
        <w:pStyle w:val="TH"/>
        <w:rPr>
          <w:lang w:val="en-US"/>
        </w:rPr>
      </w:pPr>
      <w:r w:rsidRPr="00441CD0">
        <w:t>Table 7.5.4.</w:t>
      </w:r>
      <w:r>
        <w:t>22</w:t>
      </w:r>
      <w:r w:rsidRPr="00441CD0">
        <w:t xml:space="preserve">-1: Query </w:t>
      </w:r>
      <w:r>
        <w:t>Packet Rate Status</w:t>
      </w:r>
      <w:r w:rsidRPr="00441CD0">
        <w:rPr>
          <w:lang w:eastAsia="zh-CN"/>
        </w:rPr>
        <w:t xml:space="preserve"> IE </w:t>
      </w:r>
      <w:r w:rsidRPr="00441CD0">
        <w:t>within PFCP Session Modification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A7962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3A2B8895" w14:textId="77777777" w:rsidR="00EE5860" w:rsidRPr="00441CD0" w:rsidRDefault="00EE5860" w:rsidP="00BB0E1F">
            <w:pPr>
              <w:pStyle w:val="TAL"/>
              <w:rPr>
                <w:lang w:val="x-none"/>
              </w:rPr>
            </w:pPr>
            <w:bookmarkStart w:id="4578" w:name="MCCQCTEMPBM_00000125"/>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3239A51"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77E3D543" w14:textId="77777777" w:rsidR="00EE5860" w:rsidRPr="00441CD0" w:rsidRDefault="00EE5860" w:rsidP="00BB0E1F">
            <w:pPr>
              <w:pStyle w:val="TAC"/>
            </w:pPr>
            <w:r w:rsidRPr="00441CD0">
              <w:t xml:space="preserve">Query </w:t>
            </w:r>
            <w:r>
              <w:t>Packet Rate Status</w:t>
            </w:r>
            <w:r w:rsidRPr="00441CD0">
              <w:t xml:space="preserve"> IE Type = </w:t>
            </w:r>
            <w:r w:rsidRPr="00001B1C">
              <w:rPr>
                <w:lang w:val="en-US"/>
              </w:rPr>
              <w:t>263</w:t>
            </w:r>
            <w:r w:rsidRPr="00441CD0">
              <w:t xml:space="preserve"> (decimal)</w:t>
            </w:r>
          </w:p>
        </w:tc>
      </w:tr>
      <w:tr w:rsidR="00EE5860" w:rsidRPr="00441CD0" w14:paraId="724470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BB1548"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2D2C3184"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3745DF0" w14:textId="77777777" w:rsidR="00EE5860" w:rsidRPr="00441CD0" w:rsidRDefault="00EE5860" w:rsidP="00BB0E1F">
            <w:pPr>
              <w:pStyle w:val="TAC"/>
            </w:pPr>
            <w:r w:rsidRPr="00441CD0">
              <w:t>Length = n</w:t>
            </w:r>
          </w:p>
        </w:tc>
      </w:tr>
      <w:tr w:rsidR="00EE5860" w:rsidRPr="00441CD0" w14:paraId="5066ED5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9D57DC"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D407FF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E79256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89CCCFE"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5270E751" w14:textId="77777777" w:rsidR="00EE5860" w:rsidRPr="00441CD0" w:rsidRDefault="00EE5860" w:rsidP="00BB0E1F">
            <w:pPr>
              <w:pStyle w:val="TAH"/>
            </w:pPr>
            <w:r w:rsidRPr="00441CD0">
              <w:t>IE Type</w:t>
            </w:r>
          </w:p>
        </w:tc>
      </w:tr>
      <w:tr w:rsidR="00EE5860" w:rsidRPr="00441CD0" w14:paraId="692D0E9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ACC19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8B3ED4"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4DF632B7"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9047F4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C94B19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F6E018A"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A3DE57F"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39A153A" w14:textId="77777777" w:rsidR="00EE5860" w:rsidRPr="00441CD0" w:rsidRDefault="00EE5860" w:rsidP="00BB0E1F">
            <w:pPr>
              <w:spacing w:after="0"/>
              <w:rPr>
                <w:rFonts w:ascii="Arial" w:hAnsi="Arial"/>
                <w:b/>
                <w:sz w:val="18"/>
                <w:lang w:val="x-none"/>
              </w:rPr>
            </w:pPr>
          </w:p>
        </w:tc>
      </w:tr>
      <w:tr w:rsidR="00EE5860" w:rsidRPr="00441CD0" w14:paraId="2F4D820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0966DE3" w14:textId="77777777" w:rsidR="00EE5860" w:rsidRPr="00441CD0" w:rsidRDefault="00EE5860" w:rsidP="00BB0E1F">
            <w:pPr>
              <w:pStyle w:val="TAL"/>
            </w:pPr>
            <w:r>
              <w:rPr>
                <w:szCs w:val="18"/>
                <w:lang w:val="de-DE"/>
              </w:rPr>
              <w:t>QER</w:t>
            </w:r>
            <w:r w:rsidRPr="00441CD0">
              <w:rPr>
                <w:szCs w:val="18"/>
                <w:lang w:val="de-DE"/>
              </w:rPr>
              <w:t xml:space="preserve"> ID</w:t>
            </w:r>
          </w:p>
        </w:tc>
        <w:tc>
          <w:tcPr>
            <w:tcW w:w="336" w:type="dxa"/>
            <w:tcBorders>
              <w:top w:val="single" w:sz="4" w:space="0" w:color="auto"/>
              <w:left w:val="single" w:sz="4" w:space="0" w:color="auto"/>
              <w:bottom w:val="single" w:sz="4" w:space="0" w:color="auto"/>
              <w:right w:val="single" w:sz="4" w:space="0" w:color="auto"/>
            </w:tcBorders>
            <w:hideMark/>
          </w:tcPr>
          <w:p w14:paraId="2602509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41D99FDF" w14:textId="77777777" w:rsidR="00EE5860" w:rsidRPr="00441CD0" w:rsidRDefault="00EE5860" w:rsidP="00BB0E1F">
            <w:pPr>
              <w:pStyle w:val="TAL"/>
            </w:pPr>
            <w:r w:rsidRPr="00441CD0">
              <w:rPr>
                <w:szCs w:val="18"/>
                <w:lang w:val="en-US"/>
              </w:rPr>
              <w:t xml:space="preserve">This IE shall identify the </w:t>
            </w:r>
            <w:r>
              <w:rPr>
                <w:szCs w:val="18"/>
                <w:lang w:val="en-US"/>
              </w:rPr>
              <w:t>QER</w:t>
            </w:r>
            <w:r w:rsidRPr="00441CD0">
              <w:rPr>
                <w:szCs w:val="18"/>
                <w:lang w:val="en-US"/>
              </w:rPr>
              <w:t xml:space="preserve"> being queried</w:t>
            </w:r>
            <w:r>
              <w:rPr>
                <w:szCs w:val="18"/>
                <w:lang w:val="en-US"/>
              </w:rPr>
              <w:t xml:space="preserve"> for its Packet Rate Status</w:t>
            </w:r>
          </w:p>
        </w:tc>
        <w:tc>
          <w:tcPr>
            <w:tcW w:w="370" w:type="dxa"/>
            <w:tcBorders>
              <w:top w:val="single" w:sz="4" w:space="0" w:color="auto"/>
              <w:left w:val="single" w:sz="4" w:space="0" w:color="auto"/>
              <w:bottom w:val="single" w:sz="4" w:space="0" w:color="auto"/>
              <w:right w:val="single" w:sz="4" w:space="0" w:color="auto"/>
            </w:tcBorders>
            <w:hideMark/>
          </w:tcPr>
          <w:p w14:paraId="54D70125"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753C36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7C33E3" w14:textId="77777777" w:rsidR="00EE5860" w:rsidRPr="00441CD0" w:rsidRDefault="00EE5860" w:rsidP="00BB0E1F">
            <w:pPr>
              <w:pStyle w:val="TAC"/>
            </w:pPr>
            <w:r>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DF73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D68FA0D" w14:textId="77777777" w:rsidR="00EE5860" w:rsidRPr="00441CD0" w:rsidRDefault="00EE5860" w:rsidP="00BB0E1F">
            <w:pPr>
              <w:pStyle w:val="TAC"/>
              <w:rPr>
                <w:lang w:val="x-none"/>
              </w:rPr>
            </w:pPr>
            <w:r>
              <w:t>QER</w:t>
            </w:r>
            <w:r w:rsidRPr="00441CD0">
              <w:t xml:space="preserve"> ID</w:t>
            </w:r>
          </w:p>
        </w:tc>
      </w:tr>
      <w:bookmarkEnd w:id="4578"/>
    </w:tbl>
    <w:p w14:paraId="4B819D42" w14:textId="77777777" w:rsidR="00EE5860" w:rsidRPr="00441CD0" w:rsidRDefault="00EE5860" w:rsidP="00EE5860"/>
    <w:p w14:paraId="467AC398" w14:textId="77777777" w:rsidR="00EE5860" w:rsidRPr="00441CD0" w:rsidRDefault="00EE5860" w:rsidP="00EE5860">
      <w:pPr>
        <w:pStyle w:val="Heading3"/>
        <w:rPr>
          <w:rFonts w:cs="Arial"/>
          <w:bCs/>
          <w:lang w:val="x-none"/>
        </w:rPr>
      </w:pPr>
      <w:bookmarkStart w:id="4579" w:name="_Toc19717315"/>
      <w:bookmarkStart w:id="4580" w:name="_Toc27490813"/>
      <w:bookmarkStart w:id="4581" w:name="_Toc27557106"/>
      <w:bookmarkStart w:id="4582" w:name="_Toc27724023"/>
      <w:bookmarkStart w:id="4583" w:name="_Toc36031096"/>
      <w:bookmarkStart w:id="4584" w:name="_Toc36043016"/>
      <w:bookmarkStart w:id="4585" w:name="_Toc36814341"/>
      <w:bookmarkStart w:id="4586" w:name="_Toc44689198"/>
      <w:bookmarkStart w:id="4587" w:name="_Toc44923952"/>
      <w:bookmarkStart w:id="4588" w:name="_Toc51860922"/>
      <w:bookmarkStart w:id="4589" w:name="_Toc57930693"/>
      <w:bookmarkStart w:id="4590" w:name="_Toc57931323"/>
      <w:bookmarkStart w:id="4591" w:name="_Toc160974449"/>
      <w:r w:rsidRPr="00441CD0">
        <w:t>7.5.5</w:t>
      </w:r>
      <w:r w:rsidRPr="00441CD0">
        <w:tab/>
      </w:r>
      <w:r w:rsidRPr="00441CD0">
        <w:rPr>
          <w:lang w:val="en-US"/>
        </w:rPr>
        <w:t xml:space="preserve">PFCP </w:t>
      </w:r>
      <w:r w:rsidRPr="00441CD0">
        <w:t>Session Modification Response</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6EAE7728" w14:textId="77777777" w:rsidR="00EE5860" w:rsidRPr="00441CD0" w:rsidRDefault="00EE5860" w:rsidP="00CA38EF">
      <w:pPr>
        <w:pStyle w:val="Heading4"/>
        <w:rPr>
          <w:rFonts w:cs="Arial"/>
          <w:bCs/>
        </w:rPr>
      </w:pPr>
      <w:bookmarkStart w:id="4592" w:name="_Toc19717316"/>
      <w:bookmarkStart w:id="4593" w:name="_Toc27490814"/>
      <w:bookmarkStart w:id="4594" w:name="_Toc27557107"/>
      <w:bookmarkStart w:id="4595" w:name="_Toc27724024"/>
      <w:bookmarkStart w:id="4596" w:name="_Toc36031097"/>
      <w:bookmarkStart w:id="4597" w:name="_Toc36043017"/>
      <w:bookmarkStart w:id="4598" w:name="_Toc36814342"/>
      <w:bookmarkStart w:id="4599" w:name="_Toc44689199"/>
      <w:bookmarkStart w:id="4600" w:name="_Toc44923953"/>
      <w:bookmarkStart w:id="4601" w:name="_Toc51860923"/>
      <w:bookmarkStart w:id="4602" w:name="_Toc57930694"/>
      <w:bookmarkStart w:id="4603" w:name="_Toc57931324"/>
      <w:bookmarkStart w:id="4604" w:name="_Toc160974450"/>
      <w:r w:rsidRPr="00441CD0">
        <w:t>7.5.5.1</w:t>
      </w:r>
      <w:r w:rsidRPr="00441CD0">
        <w:tab/>
        <w:t>General</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361E2AAD" w14:textId="77777777" w:rsidR="00EE5860" w:rsidRPr="00441CD0" w:rsidRDefault="00EE5860" w:rsidP="00EE5860">
      <w:pPr>
        <w:rPr>
          <w:rFonts w:ascii="Arial" w:hAnsi="Arial" w:cs="Arial"/>
          <w:bCs/>
        </w:rPr>
      </w:pPr>
      <w:r w:rsidRPr="00441CD0">
        <w:rPr>
          <w:rFonts w:ascii="Arial" w:hAnsi="Arial" w:cs="Arial"/>
          <w:bCs/>
        </w:rPr>
        <w:t>The PFCP Session Modification Response shall be sent over the Sxa, Sxb, Sxc and N4 interface by the UP function to the CP function as a reply to the PFCP Session Modification Request.</w:t>
      </w:r>
    </w:p>
    <w:p w14:paraId="3E57ED1D" w14:textId="77777777" w:rsidR="00EE5860" w:rsidRPr="00441CD0" w:rsidRDefault="00EE5860" w:rsidP="00EE5860">
      <w:pPr>
        <w:pStyle w:val="TH"/>
        <w:rPr>
          <w:lang w:val="en-US"/>
        </w:rPr>
      </w:pPr>
      <w:r w:rsidRPr="00441CD0">
        <w:lastRenderedPageBreak/>
        <w:t>Table 7.5.</w:t>
      </w:r>
      <w:r w:rsidRPr="00441CD0">
        <w:rPr>
          <w:lang w:val="en-US"/>
        </w:rPr>
        <w:t>5.1</w:t>
      </w:r>
      <w:r w:rsidRPr="00441CD0">
        <w:t>-1: Information Elements in a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F16B63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E304933" w14:textId="77777777" w:rsidR="00EE5860" w:rsidRPr="00441CD0" w:rsidRDefault="00EE5860" w:rsidP="00BB0E1F">
            <w:pPr>
              <w:pStyle w:val="TAH"/>
              <w:rPr>
                <w:lang w:val="x-none"/>
              </w:rPr>
            </w:pPr>
            <w:bookmarkStart w:id="4605" w:name="MCCQCTEMPBM_00000126"/>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D75174C"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000B9C6C"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87C9E98"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DD1260" w14:textId="77777777" w:rsidR="00EE5860" w:rsidRPr="00441CD0" w:rsidRDefault="00EE5860" w:rsidP="00BB0E1F">
            <w:pPr>
              <w:pStyle w:val="TAH"/>
            </w:pPr>
            <w:r w:rsidRPr="00441CD0">
              <w:t>IE Type</w:t>
            </w:r>
          </w:p>
        </w:tc>
      </w:tr>
      <w:tr w:rsidR="00EE5860" w:rsidRPr="00441CD0" w14:paraId="63736271"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559C89B"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071AD9D"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41E2891"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40715E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EE0D1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1BEFE24"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7285856"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01D1AA00" w14:textId="77777777" w:rsidR="00EE5860" w:rsidRPr="00441CD0" w:rsidRDefault="00EE5860" w:rsidP="00BB0E1F">
            <w:pPr>
              <w:spacing w:after="0"/>
              <w:rPr>
                <w:rFonts w:ascii="Arial" w:hAnsi="Arial"/>
                <w:b/>
                <w:sz w:val="18"/>
                <w:lang w:val="x-none"/>
              </w:rPr>
            </w:pPr>
          </w:p>
        </w:tc>
      </w:tr>
      <w:tr w:rsidR="00EE5860" w:rsidRPr="00441CD0" w14:paraId="0CB49F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947BD8"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475FE270"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447EBBC7"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4CF69A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7F1AF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3A403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BE20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E704EB" w14:textId="77777777" w:rsidR="00EE5860" w:rsidRPr="00441CD0" w:rsidRDefault="00EE5860" w:rsidP="00BB0E1F">
            <w:pPr>
              <w:pStyle w:val="TAC"/>
              <w:rPr>
                <w:lang w:val="x-none"/>
              </w:rPr>
            </w:pPr>
            <w:r w:rsidRPr="00441CD0">
              <w:t>Cause</w:t>
            </w:r>
          </w:p>
        </w:tc>
      </w:tr>
      <w:tr w:rsidR="00EE5860" w:rsidRPr="00441CD0" w14:paraId="2F32AF1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8668C54"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1222338"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5ADF7BA"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E05995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7D8D20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3FF646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7BBFD9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1FD5856" w14:textId="77777777" w:rsidR="00EE5860" w:rsidRPr="00441CD0" w:rsidRDefault="00EE5860" w:rsidP="00BB0E1F">
            <w:pPr>
              <w:pStyle w:val="TAC"/>
              <w:rPr>
                <w:lang w:val="sv-SE"/>
              </w:rPr>
            </w:pPr>
            <w:r w:rsidRPr="00441CD0">
              <w:rPr>
                <w:szCs w:val="18"/>
                <w:lang w:val="de-DE"/>
              </w:rPr>
              <w:t>Offending IE</w:t>
            </w:r>
          </w:p>
        </w:tc>
      </w:tr>
      <w:tr w:rsidR="00EE5860" w:rsidRPr="00441CD0" w14:paraId="2B4AD50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673C2A6" w14:textId="77777777" w:rsidR="00EE5860" w:rsidRPr="00441CD0" w:rsidRDefault="00EE5860" w:rsidP="00BB0E1F">
            <w:pPr>
              <w:pStyle w:val="TAL"/>
              <w:rPr>
                <w:szCs w:val="18"/>
                <w:lang w:val="de-DE"/>
              </w:rPr>
            </w:pPr>
            <w:r w:rsidRPr="00441CD0">
              <w:t>Created PDR</w:t>
            </w:r>
          </w:p>
        </w:tc>
        <w:tc>
          <w:tcPr>
            <w:tcW w:w="336" w:type="dxa"/>
            <w:tcBorders>
              <w:top w:val="single" w:sz="4" w:space="0" w:color="auto"/>
              <w:left w:val="single" w:sz="4" w:space="0" w:color="auto"/>
              <w:bottom w:val="single" w:sz="4" w:space="0" w:color="auto"/>
              <w:right w:val="single" w:sz="4" w:space="0" w:color="auto"/>
            </w:tcBorders>
            <w:hideMark/>
          </w:tcPr>
          <w:p w14:paraId="61FF241B" w14:textId="77777777" w:rsidR="00EE5860" w:rsidRPr="00441CD0" w:rsidRDefault="00EE5860" w:rsidP="00BB0E1F">
            <w:pPr>
              <w:pStyle w:val="TAL"/>
              <w:jc w:val="center"/>
              <w:rPr>
                <w:szCs w:val="18"/>
                <w:lang w:val="x-non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4191CCB" w14:textId="77777777" w:rsidR="00EE5860" w:rsidRPr="00441CD0" w:rsidRDefault="00EE5860" w:rsidP="00BB0E1F">
            <w:pPr>
              <w:pStyle w:val="TAL"/>
              <w:rPr>
                <w:szCs w:val="18"/>
                <w:lang w:val="en-US" w:eastAsia="zh-CN"/>
              </w:rPr>
            </w:pPr>
            <w:r w:rsidRPr="00441CD0">
              <w:rPr>
                <w:szCs w:val="18"/>
                <w:lang w:val="en-US" w:eastAsia="zh-CN"/>
              </w:rPr>
              <w:t>This IE shall be present if the cause is set to "success", new PDR(s) were requested to be created and the UP function was requested to allocate the local F-TEID or a UE IP address/prefix for the PDR(s).</w:t>
            </w:r>
          </w:p>
          <w:p w14:paraId="22724A53" w14:textId="77777777" w:rsidR="00EE5860" w:rsidRPr="00441CD0" w:rsidRDefault="00EE5860" w:rsidP="00BB0E1F">
            <w:pPr>
              <w:pStyle w:val="TAL"/>
              <w:rPr>
                <w:szCs w:val="18"/>
                <w:lang w:val="en-US" w:eastAsia="zh-CN"/>
              </w:rPr>
            </w:pPr>
            <w:r w:rsidRPr="00441CD0">
              <w:rPr>
                <w:szCs w:val="18"/>
                <w:lang w:val="en-US" w:eastAsia="zh-CN"/>
              </w:rPr>
              <w:t>When present, this IE shall contain the PDR information associated to the PFCP session.</w:t>
            </w:r>
          </w:p>
          <w:p w14:paraId="6564D18A" w14:textId="77777777" w:rsidR="000D59B0" w:rsidRDefault="00EE5860" w:rsidP="000D59B0">
            <w:pPr>
              <w:pStyle w:val="TAL"/>
              <w:rPr>
                <w:lang w:eastAsia="zh-CN"/>
              </w:rPr>
            </w:pPr>
            <w:r w:rsidRPr="00441CD0">
              <w:rPr>
                <w:lang w:eastAsia="zh-CN"/>
              </w:rPr>
              <w:t>See Table 7.5.3.2-1.</w:t>
            </w:r>
          </w:p>
          <w:p w14:paraId="159A1CEF" w14:textId="67C7786B" w:rsidR="00EE5860" w:rsidRPr="00441CD0" w:rsidRDefault="000D59B0" w:rsidP="000D59B0">
            <w:pPr>
              <w:pStyle w:val="TAL"/>
              <w:rPr>
                <w:lang w:val="x-none"/>
              </w:rPr>
            </w:pPr>
            <w:r w:rsidRPr="00441CD0">
              <w:rPr>
                <w:lang w:eastAsia="zh-CN"/>
              </w:rPr>
              <w:t xml:space="preserve">Several IEs within the same IE type may be present to represent a list of </w:t>
            </w:r>
            <w:r>
              <w:rPr>
                <w:lang w:eastAsia="zh-CN"/>
              </w:rPr>
              <w:t xml:space="preserve">created </w:t>
            </w:r>
            <w:r w:rsidRPr="00441CD0">
              <w:rPr>
                <w:lang w:eastAsia="zh-CN"/>
              </w:rPr>
              <w:t>PDRs.</w:t>
            </w:r>
          </w:p>
        </w:tc>
        <w:tc>
          <w:tcPr>
            <w:tcW w:w="370" w:type="dxa"/>
            <w:tcBorders>
              <w:top w:val="single" w:sz="4" w:space="0" w:color="auto"/>
              <w:left w:val="single" w:sz="4" w:space="0" w:color="auto"/>
              <w:bottom w:val="single" w:sz="4" w:space="0" w:color="auto"/>
              <w:right w:val="single" w:sz="4" w:space="0" w:color="auto"/>
            </w:tcBorders>
            <w:hideMark/>
          </w:tcPr>
          <w:p w14:paraId="5454BAF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194794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7FD8EC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55C51E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1BEAEF6" w14:textId="77777777" w:rsidR="00EE5860" w:rsidRPr="00441CD0" w:rsidRDefault="00EE5860" w:rsidP="00BB0E1F">
            <w:pPr>
              <w:pStyle w:val="TAC"/>
              <w:rPr>
                <w:lang w:val="x-none"/>
              </w:rPr>
            </w:pPr>
            <w:r w:rsidRPr="00441CD0">
              <w:t>Created PDR</w:t>
            </w:r>
          </w:p>
        </w:tc>
      </w:tr>
      <w:tr w:rsidR="00EE5860" w:rsidRPr="00441CD0" w14:paraId="1EF9A8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A65B2" w14:textId="77777777" w:rsidR="00EE5860" w:rsidRPr="00441CD0" w:rsidRDefault="00EE5860" w:rsidP="00BB0E1F">
            <w:pPr>
              <w:pStyle w:val="TAL"/>
            </w:pPr>
            <w:r w:rsidRPr="00441CD0">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057C51CF"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5B144C" w14:textId="77777777" w:rsidR="00EE5860" w:rsidRPr="00441CD0" w:rsidRDefault="00EE5860" w:rsidP="00BB0E1F">
            <w:pPr>
              <w:pStyle w:val="TAL"/>
              <w:rPr>
                <w:szCs w:val="18"/>
                <w:lang w:val="en-US" w:eastAsia="zh-CN"/>
              </w:rPr>
            </w:pPr>
            <w:r w:rsidRPr="00441CD0">
              <w:rPr>
                <w:szCs w:val="18"/>
                <w:lang w:val="en-US" w:eastAsia="zh-CN"/>
              </w:rPr>
              <w:t>The UP function may include this IE if it supports the load control feature and the feature is activated in the network.</w:t>
            </w:r>
          </w:p>
          <w:p w14:paraId="7A264D85" w14:textId="77777777" w:rsidR="00EE5860" w:rsidRPr="00441CD0" w:rsidRDefault="00EE5860" w:rsidP="00BB0E1F">
            <w:pPr>
              <w:pStyle w:val="TAL"/>
              <w:rPr>
                <w:szCs w:val="18"/>
                <w:lang w:val="en-US" w:eastAsia="zh-CN"/>
              </w:rPr>
            </w:pPr>
            <w:r w:rsidRPr="00441CD0">
              <w:rPr>
                <w:szCs w:val="18"/>
                <w:lang w:val="en-US" w:eastAsia="zh-CN"/>
              </w:rPr>
              <w:t>See Table 7.5.3.3-1.</w:t>
            </w:r>
          </w:p>
        </w:tc>
        <w:tc>
          <w:tcPr>
            <w:tcW w:w="370" w:type="dxa"/>
            <w:tcBorders>
              <w:top w:val="single" w:sz="4" w:space="0" w:color="auto"/>
              <w:left w:val="single" w:sz="4" w:space="0" w:color="auto"/>
              <w:bottom w:val="single" w:sz="4" w:space="0" w:color="auto"/>
              <w:right w:val="single" w:sz="4" w:space="0" w:color="auto"/>
            </w:tcBorders>
            <w:hideMark/>
          </w:tcPr>
          <w:p w14:paraId="2A78E41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AD2710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465E3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98A9C4"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B57295" w14:textId="77777777" w:rsidR="00EE5860" w:rsidRPr="00441CD0" w:rsidRDefault="00EE5860" w:rsidP="00BB0E1F">
            <w:pPr>
              <w:pStyle w:val="TAC"/>
              <w:rPr>
                <w:lang w:val="x-none"/>
              </w:rPr>
            </w:pPr>
            <w:r w:rsidRPr="00441CD0">
              <w:t>Load Control Information</w:t>
            </w:r>
          </w:p>
        </w:tc>
      </w:tr>
      <w:tr w:rsidR="00EE5860" w:rsidRPr="00441CD0" w14:paraId="1D3B32B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AC8DA13" w14:textId="77777777" w:rsidR="00EE5860" w:rsidRPr="00441CD0" w:rsidRDefault="00EE5860" w:rsidP="00BB0E1F">
            <w:pPr>
              <w:pStyle w:val="TAL"/>
            </w:pPr>
            <w:r w:rsidRPr="00441CD0">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662F3F4"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0D35A498" w14:textId="77777777" w:rsidR="00EE5860" w:rsidRPr="00441CD0" w:rsidRDefault="00EE5860" w:rsidP="00BB0E1F">
            <w:pPr>
              <w:pStyle w:val="TAL"/>
              <w:rPr>
                <w:szCs w:val="18"/>
                <w:lang w:val="en-US" w:eastAsia="zh-CN"/>
              </w:rPr>
            </w:pPr>
            <w:r w:rsidRPr="00441CD0">
              <w:rPr>
                <w:szCs w:val="18"/>
                <w:lang w:val="en-US" w:eastAsia="zh-CN"/>
              </w:rPr>
              <w:t>During an overload condition, the UP function may include this IE if it supports the overload control feature and the feature is activated in the network.</w:t>
            </w:r>
          </w:p>
        </w:tc>
        <w:tc>
          <w:tcPr>
            <w:tcW w:w="370" w:type="dxa"/>
            <w:tcBorders>
              <w:top w:val="single" w:sz="4" w:space="0" w:color="auto"/>
              <w:left w:val="single" w:sz="4" w:space="0" w:color="auto"/>
              <w:bottom w:val="single" w:sz="4" w:space="0" w:color="auto"/>
              <w:right w:val="single" w:sz="4" w:space="0" w:color="auto"/>
            </w:tcBorders>
            <w:hideMark/>
          </w:tcPr>
          <w:p w14:paraId="5DF82399"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7A904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FFCE82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461FDA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CA3F8" w14:textId="77777777" w:rsidR="00EE5860" w:rsidRPr="00441CD0" w:rsidRDefault="00EE5860" w:rsidP="00BB0E1F">
            <w:pPr>
              <w:pStyle w:val="TAC"/>
              <w:rPr>
                <w:lang w:val="x-none"/>
              </w:rPr>
            </w:pPr>
            <w:r w:rsidRPr="00441CD0">
              <w:t>Overload Control Information</w:t>
            </w:r>
          </w:p>
        </w:tc>
      </w:tr>
      <w:tr w:rsidR="00EE5860" w:rsidRPr="00441CD0" w14:paraId="1F6F659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31482BA" w14:textId="77777777" w:rsidR="00EE5860" w:rsidRPr="00441CD0" w:rsidRDefault="00EE5860" w:rsidP="00BB0E1F">
            <w:pPr>
              <w:pStyle w:val="TAL"/>
            </w:pPr>
            <w:r w:rsidRPr="00441CD0">
              <w:t>Usage Report</w:t>
            </w:r>
          </w:p>
        </w:tc>
        <w:tc>
          <w:tcPr>
            <w:tcW w:w="336" w:type="dxa"/>
            <w:tcBorders>
              <w:top w:val="single" w:sz="4" w:space="0" w:color="auto"/>
              <w:left w:val="single" w:sz="4" w:space="0" w:color="auto"/>
              <w:bottom w:val="single" w:sz="4" w:space="0" w:color="auto"/>
              <w:right w:val="single" w:sz="4" w:space="0" w:color="auto"/>
            </w:tcBorders>
            <w:hideMark/>
          </w:tcPr>
          <w:p w14:paraId="44E7C58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A92A3F8" w14:textId="77777777" w:rsidR="00EE5860" w:rsidRPr="00441CD0" w:rsidRDefault="00EE5860" w:rsidP="00BB0E1F">
            <w:pPr>
              <w:pStyle w:val="TAL"/>
              <w:rPr>
                <w:szCs w:val="18"/>
                <w:lang w:val="en-US" w:eastAsia="zh-CN"/>
              </w:rPr>
            </w:pPr>
            <w:r w:rsidRPr="00441CD0">
              <w:rPr>
                <w:szCs w:val="18"/>
                <w:lang w:val="en-US" w:eastAsia="zh-CN"/>
              </w:rPr>
              <w:t>This IE shall be present if:</w:t>
            </w:r>
          </w:p>
          <w:p w14:paraId="36A9213C" w14:textId="77777777" w:rsidR="00EE5860" w:rsidRPr="00441CD0" w:rsidRDefault="00EE5860" w:rsidP="00BB0E1F">
            <w:pPr>
              <w:pStyle w:val="TAL"/>
              <w:rPr>
                <w:szCs w:val="18"/>
                <w:lang w:val="en-US" w:eastAsia="zh-CN"/>
              </w:rPr>
            </w:pPr>
            <w:r w:rsidRPr="00441CD0">
              <w:rPr>
                <w:szCs w:val="18"/>
                <w:lang w:val="en-US" w:eastAsia="zh-CN"/>
              </w:rPr>
              <w:tab/>
              <w:t xml:space="preserve">- the Query URR IE was present or the </w:t>
            </w:r>
            <w:r w:rsidRPr="00441CD0">
              <w:t xml:space="preserve">QAURR flag was set to "1" </w:t>
            </w:r>
            <w:r w:rsidRPr="00441CD0">
              <w:rPr>
                <w:szCs w:val="18"/>
                <w:lang w:val="en-US" w:eastAsia="zh-CN"/>
              </w:rPr>
              <w:t>in the PFCP Session Modification Request,</w:t>
            </w:r>
          </w:p>
          <w:p w14:paraId="116CC0DC" w14:textId="77777777" w:rsidR="00EE5860" w:rsidRPr="00441CD0" w:rsidRDefault="00EE5860" w:rsidP="00BB0E1F">
            <w:pPr>
              <w:pStyle w:val="TAL"/>
              <w:rPr>
                <w:szCs w:val="18"/>
                <w:lang w:val="en-US" w:eastAsia="zh-CN"/>
              </w:rPr>
            </w:pPr>
            <w:r w:rsidRPr="00441CD0">
              <w:rPr>
                <w:szCs w:val="18"/>
                <w:lang w:val="en-US" w:eastAsia="zh-CN"/>
              </w:rPr>
              <w:tab/>
              <w:t>- traffic usage measurements for that URR are available at the UP function, and</w:t>
            </w:r>
          </w:p>
          <w:p w14:paraId="142F6508" w14:textId="77777777" w:rsidR="00EE5860" w:rsidRPr="00441CD0" w:rsidRDefault="00EE5860" w:rsidP="00BB0E1F">
            <w:pPr>
              <w:pStyle w:val="TAL"/>
              <w:rPr>
                <w:szCs w:val="18"/>
                <w:lang w:val="en-US" w:eastAsia="zh-CN"/>
              </w:rPr>
            </w:pPr>
            <w:r w:rsidRPr="00441CD0">
              <w:rPr>
                <w:szCs w:val="18"/>
                <w:lang w:val="en-US" w:eastAsia="zh-CN"/>
              </w:rPr>
              <w:tab/>
              <w:t>- the UP function decides to return some or all of the requested usage reports in the PFCP Session Modification Response.</w:t>
            </w:r>
          </w:p>
          <w:p w14:paraId="7943A4B7" w14:textId="77777777" w:rsidR="00EE5860" w:rsidRPr="00441CD0" w:rsidRDefault="00EE5860" w:rsidP="00BB0E1F">
            <w:pPr>
              <w:pStyle w:val="TAL"/>
              <w:rPr>
                <w:szCs w:val="18"/>
                <w:lang w:val="en-US" w:eastAsia="zh-CN"/>
              </w:rPr>
            </w:pPr>
          </w:p>
          <w:p w14:paraId="33130541" w14:textId="77777777" w:rsidR="00EE5860" w:rsidRPr="00441CD0" w:rsidRDefault="00EE5860" w:rsidP="00BB0E1F">
            <w:pPr>
              <w:pStyle w:val="TAL"/>
              <w:rPr>
                <w:lang w:val="x-none"/>
              </w:rPr>
            </w:pPr>
            <w:r w:rsidRPr="00441CD0">
              <w:t>This IE shall be also present if:</w:t>
            </w:r>
          </w:p>
          <w:p w14:paraId="7BBD635B" w14:textId="77777777" w:rsidR="00EE5860" w:rsidRPr="00441CD0" w:rsidRDefault="00EE5860" w:rsidP="00BB0E1F">
            <w:pPr>
              <w:pStyle w:val="TAL"/>
            </w:pPr>
            <w:r w:rsidRPr="00441CD0">
              <w:tab/>
              <w:t xml:space="preserve">- a URR </w:t>
            </w:r>
            <w:r w:rsidRPr="00441CD0">
              <w:rPr>
                <w:lang w:val="en-US"/>
              </w:rPr>
              <w:t>or the last PDR associated to a URR has been removed,</w:t>
            </w:r>
          </w:p>
          <w:p w14:paraId="2B99849C" w14:textId="77777777" w:rsidR="00EE5860" w:rsidRPr="00441CD0" w:rsidRDefault="00EE5860" w:rsidP="00BB0E1F">
            <w:pPr>
              <w:pStyle w:val="TAL"/>
            </w:pPr>
            <w:r w:rsidRPr="00441CD0">
              <w:tab/>
              <w:t xml:space="preserve">- </w:t>
            </w:r>
            <w:r w:rsidRPr="00441CD0">
              <w:rPr>
                <w:lang w:val="en-US"/>
              </w:rPr>
              <w:t xml:space="preserve">non-null </w:t>
            </w:r>
            <w:r w:rsidRPr="00441CD0">
              <w:t xml:space="preserve">traffic usage measurements for that URR are available </w:t>
            </w:r>
            <w:r w:rsidRPr="00441CD0">
              <w:rPr>
                <w:lang w:val="en-US"/>
              </w:rPr>
              <w:t>in</w:t>
            </w:r>
            <w:r w:rsidRPr="00441CD0">
              <w:t xml:space="preserve"> the UP function, and</w:t>
            </w:r>
          </w:p>
          <w:p w14:paraId="3B81138A" w14:textId="5DAE341E" w:rsidR="00EE5860" w:rsidRPr="00441CD0" w:rsidRDefault="00EE5860" w:rsidP="00BB0E1F">
            <w:pPr>
              <w:pStyle w:val="TAL"/>
              <w:rPr>
                <w:szCs w:val="18"/>
                <w:lang w:val="en-US" w:eastAsia="zh-CN"/>
              </w:rPr>
            </w:pPr>
            <w:r w:rsidRPr="00441CD0">
              <w:tab/>
              <w:t xml:space="preserve">- </w:t>
            </w:r>
            <w:r w:rsidRPr="00441CD0">
              <w:rPr>
                <w:szCs w:val="18"/>
                <w:lang w:val="en-US" w:eastAsia="zh-CN"/>
              </w:rPr>
              <w:t>the UP function decides to return some or all of the related usage reports in the PFCP Session Modification Response</w:t>
            </w:r>
            <w:r w:rsidRPr="00441CD0">
              <w:rPr>
                <w:lang w:val="en-US"/>
              </w:rPr>
              <w:t xml:space="preserve"> (see </w:t>
            </w:r>
            <w:r w:rsidR="00415C19" w:rsidRPr="00441CD0">
              <w:rPr>
                <w:lang w:val="en-US"/>
              </w:rPr>
              <w:t>clause</w:t>
            </w:r>
            <w:r w:rsidR="00415C19">
              <w:rPr>
                <w:lang w:val="en-US"/>
              </w:rPr>
              <w:t> </w:t>
            </w:r>
            <w:r w:rsidR="00415C19" w:rsidRPr="00441CD0">
              <w:rPr>
                <w:lang w:val="en-US"/>
              </w:rPr>
              <w:t>5</w:t>
            </w:r>
            <w:r w:rsidRPr="00441CD0">
              <w:rPr>
                <w:lang w:val="en-US"/>
              </w:rPr>
              <w:t>.2.2.3.1)</w:t>
            </w:r>
            <w:r w:rsidRPr="00441CD0">
              <w:t>.</w:t>
            </w:r>
          </w:p>
          <w:p w14:paraId="61D757D1" w14:textId="77777777" w:rsidR="00EE5860" w:rsidRPr="00441CD0" w:rsidRDefault="00EE5860" w:rsidP="00BB0E1F">
            <w:pPr>
              <w:pStyle w:val="TAL"/>
              <w:rPr>
                <w:szCs w:val="18"/>
                <w:lang w:val="en-US" w:eastAsia="zh-CN"/>
              </w:rPr>
            </w:pPr>
          </w:p>
          <w:p w14:paraId="1D50E018" w14:textId="77777777" w:rsidR="00EE5860" w:rsidRPr="00441CD0" w:rsidRDefault="00EE5860" w:rsidP="00BB0E1F">
            <w:pPr>
              <w:pStyle w:val="TAL"/>
              <w:rPr>
                <w:szCs w:val="18"/>
                <w:lang w:val="en-US" w:eastAsia="zh-CN"/>
              </w:rPr>
            </w:pPr>
            <w:r w:rsidRPr="00441CD0">
              <w:rPr>
                <w:szCs w:val="18"/>
                <w:lang w:val="en-US"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42B1B32A"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6331FC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25821F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A1BCB6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7583ED6" w14:textId="77777777" w:rsidR="00EE5860" w:rsidRPr="00441CD0" w:rsidRDefault="00EE5860" w:rsidP="00BB0E1F">
            <w:pPr>
              <w:pStyle w:val="TAC"/>
              <w:rPr>
                <w:lang w:val="x-none"/>
              </w:rPr>
            </w:pPr>
            <w:r w:rsidRPr="00441CD0">
              <w:t>Usage Report</w:t>
            </w:r>
          </w:p>
        </w:tc>
      </w:tr>
      <w:tr w:rsidR="00EE5860" w:rsidRPr="00441CD0" w14:paraId="0E5916C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F99477F" w14:textId="77777777" w:rsidR="00EE5860" w:rsidRPr="00441CD0" w:rsidRDefault="00EE5860" w:rsidP="00BB0E1F">
            <w:pPr>
              <w:pStyle w:val="TAL"/>
            </w:pPr>
            <w:r w:rsidRPr="00441CD0">
              <w:t>Failed Rule ID</w:t>
            </w:r>
          </w:p>
        </w:tc>
        <w:tc>
          <w:tcPr>
            <w:tcW w:w="336" w:type="dxa"/>
            <w:tcBorders>
              <w:top w:val="single" w:sz="4" w:space="0" w:color="auto"/>
              <w:left w:val="single" w:sz="4" w:space="0" w:color="auto"/>
              <w:bottom w:val="single" w:sz="4" w:space="0" w:color="auto"/>
              <w:right w:val="single" w:sz="4" w:space="0" w:color="auto"/>
            </w:tcBorders>
            <w:hideMark/>
          </w:tcPr>
          <w:p w14:paraId="06588D5C"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E33BB12" w14:textId="77777777" w:rsidR="00EE5860" w:rsidRPr="00441CD0" w:rsidRDefault="00EE5860" w:rsidP="00BB0E1F">
            <w:pPr>
              <w:pStyle w:val="TAL"/>
              <w:rPr>
                <w:szCs w:val="18"/>
                <w:lang w:val="en-US" w:eastAsia="zh-CN"/>
              </w:rPr>
            </w:pPr>
            <w:r w:rsidRPr="00441CD0">
              <w:rPr>
                <w:szCs w:val="18"/>
                <w:lang w:val="en-US" w:eastAsia="zh-CN"/>
              </w:rPr>
              <w:t>This IE shall be included if the Cause IE indicates a rejection due to a rule creation or modification failure.</w:t>
            </w:r>
          </w:p>
        </w:tc>
        <w:tc>
          <w:tcPr>
            <w:tcW w:w="370" w:type="dxa"/>
            <w:tcBorders>
              <w:top w:val="single" w:sz="4" w:space="0" w:color="auto"/>
              <w:left w:val="single" w:sz="4" w:space="0" w:color="auto"/>
              <w:bottom w:val="single" w:sz="4" w:space="0" w:color="auto"/>
              <w:right w:val="single" w:sz="4" w:space="0" w:color="auto"/>
            </w:tcBorders>
            <w:hideMark/>
          </w:tcPr>
          <w:p w14:paraId="719C614D"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4DB6E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B6F17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FDB25A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5411F42" w14:textId="77777777" w:rsidR="00EE5860" w:rsidRPr="00441CD0" w:rsidRDefault="00EE5860" w:rsidP="00BB0E1F">
            <w:pPr>
              <w:pStyle w:val="TAC"/>
              <w:rPr>
                <w:lang w:val="x-none"/>
              </w:rPr>
            </w:pPr>
            <w:r w:rsidRPr="00441CD0">
              <w:rPr>
                <w:lang w:val="en-US"/>
              </w:rPr>
              <w:t>Failed Rule ID</w:t>
            </w:r>
          </w:p>
        </w:tc>
      </w:tr>
      <w:tr w:rsidR="00EE5860" w:rsidRPr="00441CD0" w14:paraId="026082C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CB5DB5" w14:textId="77777777" w:rsidR="00EE5860" w:rsidRPr="00441CD0" w:rsidRDefault="00EE5860" w:rsidP="00BB0E1F">
            <w:pPr>
              <w:pStyle w:val="TAL"/>
            </w:pPr>
            <w:r w:rsidRPr="00441CD0">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36D6AFF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5285317" w14:textId="4185F597" w:rsidR="00EE5860" w:rsidRPr="00441CD0" w:rsidRDefault="00EE5860" w:rsidP="00BB0E1F">
            <w:pPr>
              <w:pStyle w:val="TAL"/>
              <w:rPr>
                <w:szCs w:val="18"/>
                <w:lang w:val="en-US" w:eastAsia="zh-CN"/>
              </w:rPr>
            </w:pPr>
            <w:r w:rsidRPr="00441CD0">
              <w:rPr>
                <w:szCs w:val="18"/>
                <w:lang w:val="en-US" w:eastAsia="zh-CN"/>
              </w:rPr>
              <w:t xml:space="preserve">This IE shall be included if the Query URR IE was present or the </w:t>
            </w:r>
            <w:r w:rsidRPr="00441CD0">
              <w:t>QAURR flag</w:t>
            </w:r>
            <w:r w:rsidRPr="00441CD0">
              <w:rPr>
                <w:szCs w:val="18"/>
                <w:lang w:val="en-US" w:eastAsia="zh-CN"/>
              </w:rPr>
              <w:t xml:space="preserve"> was set to "1" in the PFCP Session Modification Request, and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57088F71" w14:textId="77777777" w:rsidR="00EE5860" w:rsidRPr="00441CD0" w:rsidRDefault="00EE5860" w:rsidP="00BB0E1F">
            <w:pPr>
              <w:pStyle w:val="TAL"/>
              <w:rPr>
                <w:szCs w:val="18"/>
                <w:lang w:val="en-US" w:eastAsia="zh-CN"/>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hideMark/>
          </w:tcPr>
          <w:p w14:paraId="7E73C614" w14:textId="77777777" w:rsidR="00EE5860" w:rsidRPr="00441CD0" w:rsidRDefault="00EE5860" w:rsidP="00BB0E1F">
            <w:pPr>
              <w:pStyle w:val="TAC"/>
              <w:rPr>
                <w:lang w:val="x-none"/>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A82D9E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8EEA82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6B66260"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DE8ADCE" w14:textId="77777777" w:rsidR="00EE5860" w:rsidRPr="00441CD0" w:rsidRDefault="00EE5860" w:rsidP="00BB0E1F">
            <w:pPr>
              <w:pStyle w:val="TAC"/>
              <w:rPr>
                <w:lang w:val="en-US"/>
              </w:rPr>
            </w:pPr>
            <w:r w:rsidRPr="00441CD0">
              <w:rPr>
                <w:lang w:val="en-US"/>
              </w:rPr>
              <w:t xml:space="preserve">Additional Usage Reports </w:t>
            </w:r>
            <w:r w:rsidRPr="00441CD0">
              <w:t>Information</w:t>
            </w:r>
          </w:p>
        </w:tc>
      </w:tr>
      <w:tr w:rsidR="00EE5860" w:rsidRPr="00441CD0" w14:paraId="33AF4675"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B856541" w14:textId="77777777" w:rsidR="00EE5860" w:rsidRPr="00441CD0" w:rsidRDefault="00EE5860" w:rsidP="00BB0E1F">
            <w:pPr>
              <w:pStyle w:val="TAL"/>
              <w:rPr>
                <w:lang w:val="x-none"/>
              </w:rPr>
            </w:pPr>
            <w:r w:rsidRPr="00441CD0">
              <w:rPr>
                <w:lang w:val="fr-FR"/>
              </w:rPr>
              <w:lastRenderedPageBreak/>
              <w:t>Created/Updated Traffic Endpoint</w:t>
            </w:r>
          </w:p>
        </w:tc>
        <w:tc>
          <w:tcPr>
            <w:tcW w:w="336" w:type="dxa"/>
            <w:tcBorders>
              <w:top w:val="single" w:sz="4" w:space="0" w:color="auto"/>
              <w:left w:val="single" w:sz="4" w:space="0" w:color="auto"/>
              <w:bottom w:val="single" w:sz="4" w:space="0" w:color="auto"/>
              <w:right w:val="single" w:sz="4" w:space="0" w:color="auto"/>
            </w:tcBorders>
            <w:hideMark/>
          </w:tcPr>
          <w:p w14:paraId="578A5677"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51CD6" w14:textId="77777777" w:rsidR="00CA38EF" w:rsidRDefault="00CA38EF" w:rsidP="00CA38EF">
            <w:pPr>
              <w:pStyle w:val="TAL"/>
              <w:rPr>
                <w:szCs w:val="18"/>
                <w:lang w:val="en-US" w:eastAsia="zh-CN"/>
              </w:rPr>
            </w:pPr>
            <w:r w:rsidRPr="00441CD0">
              <w:rPr>
                <w:szCs w:val="18"/>
                <w:lang w:val="en-US" w:eastAsia="zh-CN"/>
              </w:rPr>
              <w:t>This IE shall be present if the cause is set to "success", Traffic Endpoint(s) were requested to be created or updated, and the UP function was requested to allocate the local F-TEID or a UE IP address/prefix for the Traffic Endpoint(s).</w:t>
            </w:r>
          </w:p>
          <w:p w14:paraId="57F01E2C" w14:textId="77777777" w:rsidR="00CA38EF" w:rsidRDefault="00CA38EF" w:rsidP="00CA38EF">
            <w:pPr>
              <w:pStyle w:val="TAL"/>
              <w:rPr>
                <w:szCs w:val="18"/>
                <w:lang w:val="en-US" w:eastAsia="zh-CN"/>
              </w:rPr>
            </w:pPr>
          </w:p>
          <w:p w14:paraId="31C2756C" w14:textId="77777777" w:rsidR="00CA38EF" w:rsidRPr="003A3EA3" w:rsidRDefault="00CA38EF" w:rsidP="00CA38EF">
            <w:pPr>
              <w:pStyle w:val="TAL"/>
              <w:rPr>
                <w:szCs w:val="18"/>
                <w:lang w:val="en-US" w:eastAsia="zh-CN"/>
              </w:rPr>
            </w:pPr>
            <w:r w:rsidRPr="003A3EA3">
              <w:rPr>
                <w:szCs w:val="18"/>
                <w:lang w:val="en-US" w:eastAsia="zh-CN"/>
              </w:rPr>
              <w:t xml:space="preserve">If the UP function allocates additional UE IP address/prefix (upon receiving a </w:t>
            </w:r>
            <w:r>
              <w:rPr>
                <w:szCs w:val="18"/>
                <w:lang w:val="en-US" w:eastAsia="zh-CN"/>
              </w:rPr>
              <w:t xml:space="preserve">Create Traffic Endpoint or </w:t>
            </w:r>
            <w:r w:rsidRPr="003A3EA3">
              <w:rPr>
                <w:szCs w:val="18"/>
                <w:lang w:val="en-US" w:eastAsia="zh-CN"/>
              </w:rPr>
              <w:t xml:space="preserve">Update </w:t>
            </w:r>
            <w:r>
              <w:rPr>
                <w:szCs w:val="18"/>
                <w:lang w:val="en-US" w:eastAsia="zh-CN"/>
              </w:rPr>
              <w:t>Traffic Endpoint</w:t>
            </w:r>
            <w:r w:rsidRPr="003A3EA3">
              <w:rPr>
                <w:szCs w:val="18"/>
                <w:lang w:val="en-US" w:eastAsia="zh-CN"/>
              </w:rPr>
              <w:t xml:space="preserve"> in the corresponding PFCP Session Modification Request message from the CP function), this IE shall be present and shall contain the complete list of UE IP address / prefix assigned by the UP function for this PFCP session.</w:t>
            </w:r>
          </w:p>
          <w:p w14:paraId="0C1F783E" w14:textId="77777777" w:rsidR="00CA38EF" w:rsidRPr="003A3EA3" w:rsidRDefault="00CA38EF" w:rsidP="00CA38EF">
            <w:pPr>
              <w:pStyle w:val="TAL"/>
              <w:rPr>
                <w:szCs w:val="18"/>
                <w:lang w:val="en-US" w:eastAsia="zh-CN"/>
              </w:rPr>
            </w:pPr>
          </w:p>
          <w:p w14:paraId="2E54AB5B" w14:textId="6ABAB5E1" w:rsidR="00CA38EF" w:rsidRDefault="00CA38EF" w:rsidP="00CA38EF">
            <w:pPr>
              <w:pStyle w:val="TAL"/>
              <w:rPr>
                <w:szCs w:val="18"/>
                <w:lang w:val="en-US" w:eastAsia="zh-CN"/>
              </w:rPr>
            </w:pPr>
            <w:r w:rsidRPr="003A3EA3">
              <w:rPr>
                <w:szCs w:val="18"/>
                <w:lang w:val="en-US" w:eastAsia="zh-CN"/>
              </w:rPr>
              <w:t xml:space="preserve">In the 5GC, several IEs with the same IE type may be present to represent multiple UE IP addresses, if the UPF indicated support of the IP6PL feature (see </w:t>
            </w:r>
            <w:r w:rsidR="00415C19" w:rsidRPr="003A3EA3">
              <w:rPr>
                <w:szCs w:val="18"/>
                <w:lang w:val="en-US" w:eastAsia="zh-CN"/>
              </w:rPr>
              <w:t>clause</w:t>
            </w:r>
            <w:r w:rsidR="00415C19">
              <w:rPr>
                <w:szCs w:val="18"/>
                <w:lang w:val="en-US" w:eastAsia="zh-CN"/>
              </w:rPr>
              <w:t> </w:t>
            </w:r>
            <w:r w:rsidR="00415C19" w:rsidRPr="003A3EA3">
              <w:rPr>
                <w:szCs w:val="18"/>
                <w:lang w:val="en-US" w:eastAsia="zh-CN"/>
              </w:rPr>
              <w:t>5</w:t>
            </w:r>
            <w:r w:rsidRPr="003A3EA3">
              <w:rPr>
                <w:szCs w:val="18"/>
                <w:lang w:val="en-US" w:eastAsia="zh-CN"/>
              </w:rPr>
              <w:t>.21).</w:t>
            </w:r>
          </w:p>
          <w:p w14:paraId="013E8AD1" w14:textId="77777777" w:rsidR="00CA38EF" w:rsidRDefault="00CA38EF" w:rsidP="00CA38EF">
            <w:pPr>
              <w:pStyle w:val="TAL"/>
              <w:rPr>
                <w:szCs w:val="18"/>
                <w:lang w:val="en-US" w:eastAsia="zh-CN"/>
              </w:rPr>
            </w:pPr>
          </w:p>
          <w:p w14:paraId="576035B6" w14:textId="4D3F7A6E" w:rsidR="00CA38EF" w:rsidRPr="00441CD0" w:rsidRDefault="00CA38EF" w:rsidP="00CA38EF">
            <w:pPr>
              <w:pStyle w:val="TAL"/>
              <w:rPr>
                <w:szCs w:val="18"/>
                <w:lang w:val="en-US" w:eastAsia="zh-CN"/>
              </w:rPr>
            </w:pPr>
            <w:r>
              <w:rPr>
                <w:szCs w:val="18"/>
                <w:lang w:val="en-US" w:eastAsia="zh-CN"/>
              </w:rPr>
              <w:t>(NOTE 1)</w:t>
            </w:r>
          </w:p>
          <w:p w14:paraId="20F97364" w14:textId="77777777" w:rsidR="00CA38EF" w:rsidRPr="00441CD0" w:rsidRDefault="00CA38EF" w:rsidP="00CA38EF">
            <w:pPr>
              <w:pStyle w:val="TAL"/>
              <w:rPr>
                <w:szCs w:val="18"/>
                <w:lang w:val="en-US" w:eastAsia="zh-CN"/>
              </w:rPr>
            </w:pPr>
            <w:r w:rsidRPr="00441CD0">
              <w:rPr>
                <w:szCs w:val="18"/>
                <w:lang w:val="en-US" w:eastAsia="zh-CN"/>
              </w:rPr>
              <w:t>When present, this IE shall contain the Traffic Endpoint information associated to the PFCP session.</w:t>
            </w:r>
          </w:p>
          <w:p w14:paraId="44B6AF4B" w14:textId="77777777" w:rsidR="00EE5860" w:rsidRDefault="00CA38EF" w:rsidP="00CA38EF">
            <w:pPr>
              <w:pStyle w:val="TAL"/>
              <w:rPr>
                <w:lang w:val="fr-FR"/>
              </w:rPr>
            </w:pPr>
            <w:r w:rsidRPr="00441CD0">
              <w:rPr>
                <w:lang w:eastAsia="zh-CN"/>
              </w:rPr>
              <w:t>See Table</w:t>
            </w:r>
            <w:r>
              <w:rPr>
                <w:lang w:eastAsia="zh-CN"/>
              </w:rPr>
              <w:t> </w:t>
            </w:r>
            <w:r w:rsidRPr="00441CD0">
              <w:t>7.5.3.5-1</w:t>
            </w:r>
            <w:r w:rsidRPr="00441CD0">
              <w:rPr>
                <w:lang w:val="fr-FR"/>
              </w:rPr>
              <w:t>.</w:t>
            </w:r>
          </w:p>
          <w:p w14:paraId="2F6FB7B9" w14:textId="77777777" w:rsidR="000D59B0" w:rsidRPr="00406D0B" w:rsidRDefault="000D59B0" w:rsidP="000D59B0">
            <w:pPr>
              <w:pStyle w:val="TAL"/>
              <w:rPr>
                <w:lang w:val="en-US"/>
              </w:rPr>
            </w:pPr>
          </w:p>
          <w:p w14:paraId="6346D84A" w14:textId="6BE80820" w:rsidR="000D59B0" w:rsidRPr="00441CD0" w:rsidRDefault="000D59B0" w:rsidP="000D59B0">
            <w:pPr>
              <w:pStyle w:val="TAL"/>
              <w:rPr>
                <w:szCs w:val="18"/>
                <w:lang w:val="en-US" w:eastAsia="zh-CN"/>
              </w:rPr>
            </w:pPr>
            <w:r w:rsidRPr="00441CD0">
              <w:rPr>
                <w:lang w:eastAsia="zh-CN"/>
              </w:rPr>
              <w:t xml:space="preserve">Several IEs within the same IE type may be present to represent a list of </w:t>
            </w:r>
            <w:r>
              <w:rPr>
                <w:lang w:eastAsia="zh-CN"/>
              </w:rPr>
              <w:t>created/updated Traffic Endpoints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FE48186" w14:textId="77777777" w:rsidR="00EE5860" w:rsidRPr="00441CD0" w:rsidRDefault="00EE5860" w:rsidP="00BB0E1F">
            <w:pPr>
              <w:pStyle w:val="TAC"/>
              <w:rPr>
                <w:lang w:val="x-non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C49C812" w14:textId="77777777" w:rsidR="00EE5860" w:rsidRPr="00441CD0" w:rsidRDefault="00EE5860" w:rsidP="00BB0E1F">
            <w:pPr>
              <w:pStyle w:val="TAC"/>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58D44EF"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779A8253"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D86B3DE" w14:textId="77777777" w:rsidR="00EE5860" w:rsidRPr="00441CD0" w:rsidRDefault="00EE5860" w:rsidP="00BB0E1F">
            <w:pPr>
              <w:pStyle w:val="TAC"/>
              <w:rPr>
                <w:lang w:val="en-US"/>
              </w:rPr>
            </w:pPr>
            <w:r w:rsidRPr="00441CD0">
              <w:rPr>
                <w:lang w:val="en-US"/>
              </w:rPr>
              <w:t>Created Traffic Endpoint</w:t>
            </w:r>
          </w:p>
        </w:tc>
      </w:tr>
      <w:tr w:rsidR="00EE5860" w:rsidRPr="00441CD0" w14:paraId="5FAA83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62EC540" w14:textId="77777777" w:rsidR="00EE5860" w:rsidRPr="00441CD0" w:rsidRDefault="00EE5860" w:rsidP="00BB0E1F">
            <w:pPr>
              <w:pStyle w:val="TAL"/>
              <w:rPr>
                <w:lang w:val="fr-FR"/>
              </w:rPr>
            </w:pPr>
            <w:r>
              <w:rPr>
                <w:lang w:val="fr-FR"/>
              </w:rPr>
              <w:t xml:space="preserve">TSC </w:t>
            </w:r>
            <w:r w:rsidRPr="00907C42">
              <w:rPr>
                <w:lang w:val="fr-FR"/>
              </w:rPr>
              <w:t>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2B5224C8" w14:textId="77777777" w:rsidR="00EE5860" w:rsidRPr="00441CD0" w:rsidRDefault="00EE5860" w:rsidP="00BB0E1F">
            <w:pPr>
              <w:pStyle w:val="TAL"/>
              <w:jc w:val="center"/>
              <w:rPr>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959E227" w14:textId="77777777" w:rsidR="00EE5860" w:rsidRDefault="00EE5860" w:rsidP="00BB0E1F">
            <w:pPr>
              <w:pStyle w:val="TAL"/>
              <w:rPr>
                <w:szCs w:val="18"/>
                <w:lang w:val="en-US"/>
              </w:rPr>
            </w:pPr>
            <w:r w:rsidRPr="00441CD0">
              <w:rPr>
                <w:szCs w:val="18"/>
                <w:lang w:val="en-US"/>
              </w:rPr>
              <w:t xml:space="preserve">This IE shall be present if the UPF needs to send </w:t>
            </w:r>
            <w:r w:rsidRPr="00A10FF5">
              <w:t xml:space="preserve">TSC Management </w:t>
            </w:r>
            <w:r w:rsidRPr="00441CD0">
              <w:rPr>
                <w:szCs w:val="18"/>
                <w:lang w:val="en-US"/>
              </w:rPr>
              <w:t>information to the SMF.</w:t>
            </w:r>
          </w:p>
          <w:p w14:paraId="5845AF4F" w14:textId="77777777" w:rsidR="00EE5860" w:rsidRPr="00441CD0" w:rsidRDefault="00EE5860" w:rsidP="00BB0E1F">
            <w:pPr>
              <w:pStyle w:val="TAL"/>
              <w:rPr>
                <w:szCs w:val="18"/>
                <w:lang w:val="en-US" w:eastAsia="zh-CN"/>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04634BEF"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7064C851"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565C9FA" w14:textId="77777777" w:rsidR="00EE5860" w:rsidRPr="00441CD0" w:rsidRDefault="00EE5860" w:rsidP="00BB0E1F">
            <w:pPr>
              <w:pStyle w:val="TAC"/>
              <w:rPr>
                <w:lang w:val="sv-S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D027415" w14:textId="77777777" w:rsidR="00EE5860" w:rsidRPr="00441CD0" w:rsidRDefault="00EE5860" w:rsidP="00BB0E1F">
            <w:pPr>
              <w:pStyle w:val="TAC"/>
              <w:rPr>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322C1190" w14:textId="77777777" w:rsidR="00EE5860" w:rsidRPr="00441CD0" w:rsidRDefault="00EE5860" w:rsidP="00BB0E1F">
            <w:pPr>
              <w:pStyle w:val="TAC"/>
              <w:rPr>
                <w:lang w:val="fr-FR"/>
              </w:rPr>
            </w:pPr>
            <w:r>
              <w:rPr>
                <w:lang w:val="fr-FR"/>
              </w:rPr>
              <w:t>TSC</w:t>
            </w:r>
            <w:r w:rsidRPr="00441CD0">
              <w:rPr>
                <w:lang w:val="fr-FR"/>
              </w:rPr>
              <w:t xml:space="preserve"> Management </w:t>
            </w:r>
            <w:r w:rsidRPr="00441CD0">
              <w:rPr>
                <w:lang w:val="sv-SE" w:eastAsia="zh-CN"/>
              </w:rPr>
              <w:t>Information</w:t>
            </w:r>
          </w:p>
        </w:tc>
      </w:tr>
      <w:tr w:rsidR="00EE5860" w:rsidRPr="00441CD0" w14:paraId="0ADBB0D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B77223A"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w:t>
            </w:r>
            <w:r w:rsidRPr="00441CD0">
              <w:rPr>
                <w:lang w:val="fr-FR"/>
              </w:rPr>
              <w:t xml:space="preserve"> Parameters</w:t>
            </w:r>
          </w:p>
        </w:tc>
        <w:tc>
          <w:tcPr>
            <w:tcW w:w="336" w:type="dxa"/>
            <w:tcBorders>
              <w:top w:val="single" w:sz="4" w:space="0" w:color="auto"/>
              <w:left w:val="single" w:sz="4" w:space="0" w:color="auto"/>
              <w:bottom w:val="single" w:sz="4" w:space="0" w:color="auto"/>
              <w:right w:val="single" w:sz="4" w:space="0" w:color="auto"/>
            </w:tcBorders>
          </w:tcPr>
          <w:p w14:paraId="1468CC7C" w14:textId="77777777" w:rsidR="00EE5860" w:rsidRPr="00441CD0" w:rsidRDefault="00EE5860" w:rsidP="00BB0E1F">
            <w:pPr>
              <w:pStyle w:val="TAL"/>
              <w:jc w:val="center"/>
              <w:rPr>
                <w:szCs w:val="18"/>
                <w:lang w:val="de-DE"/>
              </w:rPr>
            </w:pPr>
            <w:r w:rsidRPr="00441CD0">
              <w:rPr>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3797A7B" w14:textId="77777777" w:rsidR="00EE5860" w:rsidRPr="00441CD0" w:rsidRDefault="00EE5860" w:rsidP="00BB0E1F">
            <w:pPr>
              <w:pStyle w:val="TAL"/>
              <w:rPr>
                <w:szCs w:val="18"/>
                <w:lang w:val="en-US" w:eastAsia="zh-CN"/>
              </w:rPr>
            </w:pPr>
            <w:r w:rsidRPr="00441CD0">
              <w:rPr>
                <w:szCs w:val="18"/>
                <w:lang w:val="en-US" w:eastAsia="zh-CN"/>
              </w:rPr>
              <w:t>This IE shall be present if ATSSS functionality is required in the request message, and the UPF allocates the resources and parameters corresponding to the required ATSSS functionality.</w:t>
            </w:r>
          </w:p>
          <w:p w14:paraId="365C7476" w14:textId="77777777" w:rsidR="00EE5860" w:rsidRPr="00441CD0" w:rsidRDefault="00EE5860" w:rsidP="00BB0E1F">
            <w:pPr>
              <w:pStyle w:val="TAL"/>
              <w:rPr>
                <w:szCs w:val="18"/>
                <w:lang w:val="en-US" w:eastAsia="zh-CN"/>
              </w:rPr>
            </w:pPr>
            <w:r w:rsidRPr="00441CD0">
              <w:rPr>
                <w:lang w:val="fr-FR"/>
              </w:rPr>
              <w:t>See Table</w:t>
            </w:r>
            <w:r>
              <w:rPr>
                <w:lang w:val="fr-FR"/>
              </w:rPr>
              <w:t> </w:t>
            </w:r>
            <w:r w:rsidRPr="00441CD0">
              <w:rPr>
                <w:lang w:val="fr-FR"/>
              </w:rPr>
              <w:t>7.5.3.</w:t>
            </w:r>
            <w:r w:rsidRPr="00441CD0">
              <w:rPr>
                <w:lang w:val="de-DE"/>
              </w:rPr>
              <w:t>7-1</w:t>
            </w: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13EC9A0D"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76DEADA0"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57B7C936" w14:textId="77777777" w:rsidR="00EE5860" w:rsidRPr="00441CD0" w:rsidRDefault="00EE5860" w:rsidP="00BB0E1F">
            <w:pPr>
              <w:pStyle w:val="TAC"/>
              <w:rPr>
                <w:lang w:val="sv-SE"/>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0AF00A6" w14:textId="77777777" w:rsidR="00EE5860" w:rsidRPr="00441CD0" w:rsidRDefault="00EE5860" w:rsidP="00BB0E1F">
            <w:pPr>
              <w:pStyle w:val="TAC"/>
              <w:rPr>
                <w:lang w:val="de-DE"/>
              </w:rPr>
            </w:pPr>
            <w:r w:rsidRPr="00441CD0">
              <w:rPr>
                <w:lang w:val="en-US"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B8A697" w14:textId="77777777" w:rsidR="00EE5860" w:rsidRPr="00441CD0" w:rsidRDefault="00EE5860" w:rsidP="00BB0E1F">
            <w:pPr>
              <w:pStyle w:val="TAC"/>
              <w:rPr>
                <w:lang w:val="en-US"/>
              </w:rPr>
            </w:pPr>
            <w:r w:rsidRPr="00441CD0">
              <w:rPr>
                <w:lang w:val="fr-FR"/>
              </w:rPr>
              <w:t xml:space="preserve">ATSSS </w:t>
            </w:r>
            <w:r w:rsidRPr="00441CD0">
              <w:rPr>
                <w:lang w:val="fr-FR" w:eastAsia="zh-CN"/>
              </w:rPr>
              <w:t>Control</w:t>
            </w:r>
            <w:r w:rsidRPr="00441CD0">
              <w:rPr>
                <w:lang w:val="fr-FR"/>
              </w:rPr>
              <w:t xml:space="preserve"> Parameters</w:t>
            </w:r>
          </w:p>
        </w:tc>
      </w:tr>
      <w:tr w:rsidR="00CA38EF" w:rsidRPr="00441CD0" w14:paraId="6E9744C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91D0F77" w14:textId="77777777" w:rsidR="00CA38EF" w:rsidRPr="00441CD0" w:rsidRDefault="00CA38EF" w:rsidP="00CA38EF">
            <w:pPr>
              <w:pStyle w:val="TAL"/>
              <w:rPr>
                <w:lang w:val="fr-FR"/>
              </w:rPr>
            </w:pPr>
            <w:r w:rsidRPr="00441CD0">
              <w:rPr>
                <w:szCs w:val="18"/>
              </w:rPr>
              <w:t>Updated PDR</w:t>
            </w:r>
          </w:p>
        </w:tc>
        <w:tc>
          <w:tcPr>
            <w:tcW w:w="336" w:type="dxa"/>
            <w:tcBorders>
              <w:top w:val="single" w:sz="4" w:space="0" w:color="auto"/>
              <w:left w:val="single" w:sz="4" w:space="0" w:color="auto"/>
              <w:bottom w:val="single" w:sz="4" w:space="0" w:color="auto"/>
              <w:right w:val="single" w:sz="4" w:space="0" w:color="auto"/>
            </w:tcBorders>
          </w:tcPr>
          <w:p w14:paraId="5AE70166" w14:textId="77777777" w:rsidR="00CA38EF" w:rsidRPr="00441CD0" w:rsidRDefault="00CA38EF" w:rsidP="00CA38EF">
            <w:pPr>
              <w:pStyle w:val="TAL"/>
              <w:jc w:val="center"/>
              <w:rPr>
                <w:szCs w:val="18"/>
                <w:lang w:val="de-D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5E057AEE" w14:textId="1D29DFB0" w:rsidR="00CA38EF" w:rsidRPr="00734010" w:rsidRDefault="00CA38EF" w:rsidP="00CA38EF">
            <w:pPr>
              <w:pStyle w:val="TAL"/>
              <w:rPr>
                <w:lang w:eastAsia="zh-CN"/>
              </w:rPr>
            </w:pPr>
            <w:r w:rsidRPr="00734010">
              <w:rPr>
                <w:lang w:val="en-US"/>
              </w:rPr>
              <w:t xml:space="preserve">This IE shall be present if a </w:t>
            </w:r>
            <w:r>
              <w:rPr>
                <w:lang w:val="en-US"/>
              </w:rPr>
              <w:t xml:space="preserve">Update </w:t>
            </w:r>
            <w:r w:rsidRPr="00734010">
              <w:rPr>
                <w:lang w:val="en-US"/>
              </w:rPr>
              <w:t xml:space="preserve">PDR </w:t>
            </w:r>
            <w:r>
              <w:rPr>
                <w:lang w:val="en-US"/>
              </w:rPr>
              <w:t xml:space="preserve">is present in the corresponding PFCP Session Modification Request and UP function is requested to allocate a new F-TEID, e.g. </w:t>
            </w:r>
            <w:r w:rsidRPr="00734010">
              <w:rPr>
                <w:lang w:val="en-US"/>
              </w:rPr>
              <w:t>to support the redundant transmission on N3/N9 interfaces</w:t>
            </w:r>
            <w:r>
              <w:rPr>
                <w:lang w:val="en-US"/>
              </w:rPr>
              <w:t xml:space="preserve">, or move the application traffic from a default bearer to a new dedicated bearer, or </w:t>
            </w:r>
            <w:r w:rsidRPr="001442C0">
              <w:rPr>
                <w:color w:val="000000"/>
              </w:rPr>
              <w:t>the UP function is requested to assign additional UE IP Address or Prefix, e.g. a shorter than /64 prefix delegation</w:t>
            </w:r>
            <w:r w:rsidRPr="001442C0">
              <w:rPr>
                <w:color w:val="000000"/>
                <w:lang w:val="en-US"/>
              </w:rPr>
              <w:t xml:space="preserve">. </w:t>
            </w:r>
            <w:r w:rsidRPr="00734010">
              <w:rPr>
                <w:lang w:val="en-US"/>
              </w:rPr>
              <w:t>S</w:t>
            </w:r>
            <w:r w:rsidRPr="00734010">
              <w:rPr>
                <w:lang w:eastAsia="zh-CN"/>
              </w:rPr>
              <w:t xml:space="preserve">ee </w:t>
            </w:r>
            <w:r w:rsidRPr="00734010">
              <w:t>Table 7.5.</w:t>
            </w:r>
            <w:r>
              <w:t>5.</w:t>
            </w:r>
            <w:r w:rsidR="00564819">
              <w:t>5</w:t>
            </w:r>
            <w:r w:rsidRPr="00734010">
              <w:t>-1</w:t>
            </w:r>
            <w:r w:rsidRPr="00734010">
              <w:rPr>
                <w:lang w:eastAsia="zh-CN"/>
              </w:rPr>
              <w:t>.</w:t>
            </w:r>
          </w:p>
          <w:p w14:paraId="4EF73EAD" w14:textId="567BA608" w:rsidR="00CA38EF" w:rsidRPr="00441CD0" w:rsidRDefault="00CA38EF" w:rsidP="00CA38EF">
            <w:pPr>
              <w:pStyle w:val="TAL"/>
              <w:rPr>
                <w:szCs w:val="18"/>
                <w:lang w:val="en-US" w:eastAsia="zh-CN"/>
              </w:rPr>
            </w:pPr>
            <w:r w:rsidRPr="00734010">
              <w:rPr>
                <w:lang w:eastAsia="zh-CN"/>
              </w:rPr>
              <w:t xml:space="preserve">Several IEs within the same IE type may be present to represent a list of </w:t>
            </w:r>
            <w:r w:rsidR="000D59B0">
              <w:rPr>
                <w:lang w:eastAsia="zh-CN"/>
              </w:rPr>
              <w:t xml:space="preserve">updated </w:t>
            </w:r>
            <w:r w:rsidRPr="00734010">
              <w:rPr>
                <w:lang w:eastAsia="zh-CN"/>
              </w:rPr>
              <w:t>PDRs.</w:t>
            </w:r>
          </w:p>
        </w:tc>
        <w:tc>
          <w:tcPr>
            <w:tcW w:w="370" w:type="dxa"/>
            <w:tcBorders>
              <w:top w:val="single" w:sz="4" w:space="0" w:color="auto"/>
              <w:left w:val="single" w:sz="4" w:space="0" w:color="auto"/>
              <w:bottom w:val="single" w:sz="4" w:space="0" w:color="auto"/>
              <w:right w:val="single" w:sz="4" w:space="0" w:color="auto"/>
            </w:tcBorders>
          </w:tcPr>
          <w:p w14:paraId="7E2C5D9E" w14:textId="157F4C62" w:rsidR="00CA38EF" w:rsidRPr="00441CD0" w:rsidRDefault="00CA38EF" w:rsidP="00CA38EF">
            <w:pPr>
              <w:pStyle w:val="TAC"/>
              <w:rPr>
                <w:lang w:val="sv-SE" w:eastAsia="zh-CN"/>
              </w:rPr>
            </w:pPr>
            <w:r w:rsidRPr="0073401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7107063" w14:textId="09A67F3F" w:rsidR="00CA38EF" w:rsidRPr="00441CD0" w:rsidRDefault="00CA38EF" w:rsidP="00CA38EF">
            <w:pPr>
              <w:pStyle w:val="TAC"/>
              <w:rPr>
                <w:lang w:val="sv-SE" w:eastAsia="zh-CN"/>
              </w:rPr>
            </w:pPr>
            <w:r>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1CB42E5B" w14:textId="77777777" w:rsidR="00CA38EF" w:rsidRPr="00441CD0" w:rsidRDefault="00CA38EF" w:rsidP="00CA38EF">
            <w:pPr>
              <w:pStyle w:val="TAC"/>
              <w:rPr>
                <w:lang w:val="sv-SE" w:eastAsia="zh-CN"/>
              </w:rPr>
            </w:pPr>
            <w:r w:rsidRPr="00441CD0">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476308DD" w14:textId="77777777" w:rsidR="00CA38EF" w:rsidRPr="00441CD0" w:rsidRDefault="00CA38EF" w:rsidP="00CA38EF">
            <w:pPr>
              <w:pStyle w:val="TAC"/>
              <w:rPr>
                <w:lang w:val="en-US" w:eastAsia="zh-CN"/>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3D57DBC7" w14:textId="77777777" w:rsidR="00CA38EF" w:rsidRPr="00441CD0" w:rsidRDefault="00CA38EF" w:rsidP="00CA38EF">
            <w:pPr>
              <w:pStyle w:val="TAC"/>
              <w:rPr>
                <w:lang w:val="fr-FR"/>
              </w:rPr>
            </w:pPr>
            <w:r w:rsidRPr="00441CD0">
              <w:rPr>
                <w:szCs w:val="18"/>
              </w:rPr>
              <w:t>Updated PDR</w:t>
            </w:r>
          </w:p>
        </w:tc>
      </w:tr>
      <w:tr w:rsidR="00EE5860" w:rsidRPr="00441CD0" w14:paraId="0938916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C372857" w14:textId="77777777" w:rsidR="00EE5860" w:rsidRPr="001117B4" w:rsidRDefault="00EE5860" w:rsidP="00BB0E1F">
            <w:pPr>
              <w:pStyle w:val="TAL"/>
              <w:rPr>
                <w:szCs w:val="18"/>
              </w:rPr>
            </w:pPr>
            <w:r w:rsidRPr="001117B4">
              <w:rPr>
                <w:szCs w:val="18"/>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2B13708B"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23D13D4B" w14:textId="77777777" w:rsidR="00EE5860" w:rsidRDefault="00EE5860" w:rsidP="00BB0E1F">
            <w:pPr>
              <w:pStyle w:val="TAL"/>
              <w:rPr>
                <w:lang w:val="en-US"/>
              </w:rPr>
            </w:pPr>
            <w:r w:rsidRPr="001117B4">
              <w:rPr>
                <w:lang w:val="en-US"/>
              </w:rPr>
              <w:t xml:space="preserve">This IE shall be present if the CP function has requested to report </w:t>
            </w:r>
            <w:r>
              <w:rPr>
                <w:lang w:val="en-US"/>
              </w:rPr>
              <w:t xml:space="preserve">an immediate </w:t>
            </w:r>
            <w:r w:rsidRPr="001117B4">
              <w:rPr>
                <w:lang w:val="en-US"/>
              </w:rPr>
              <w:t xml:space="preserve">packet rate status </w:t>
            </w:r>
            <w:r>
              <w:rPr>
                <w:lang w:val="en-US"/>
              </w:rPr>
              <w:t>in the PFCP Session Modification Request</w:t>
            </w:r>
            <w:r w:rsidRPr="001117B4">
              <w:rPr>
                <w:lang w:val="en-US"/>
              </w:rPr>
              <w:t xml:space="preserve"> and the UP function supports </w:t>
            </w:r>
            <w:r>
              <w:rPr>
                <w:lang w:val="en-US"/>
              </w:rPr>
              <w:t xml:space="preserve">the </w:t>
            </w:r>
            <w:r w:rsidRPr="001117B4">
              <w:rPr>
                <w:lang w:val="en-US"/>
              </w:rPr>
              <w:t>CIOT feature (</w:t>
            </w:r>
            <w:r>
              <w:rPr>
                <w:lang w:val="en-US"/>
              </w:rPr>
              <w:t>s</w:t>
            </w:r>
            <w:r w:rsidRPr="001117B4">
              <w:rPr>
                <w:lang w:val="en-US"/>
              </w:rPr>
              <w:t>ee clause 8.2.25)</w:t>
            </w:r>
            <w:r>
              <w:rPr>
                <w:lang w:val="en-US"/>
              </w:rPr>
              <w:t>.</w:t>
            </w:r>
          </w:p>
          <w:p w14:paraId="2D2933F3" w14:textId="77777777" w:rsidR="00EE5860" w:rsidRPr="00791A39" w:rsidRDefault="00EE5860" w:rsidP="00BB0E1F">
            <w:pPr>
              <w:pStyle w:val="TAL"/>
              <w:rPr>
                <w:lang w:eastAsia="zh-CN"/>
              </w:rPr>
            </w:pPr>
            <w:r w:rsidRPr="00441CD0">
              <w:rPr>
                <w:lang w:eastAsia="zh-CN"/>
              </w:rPr>
              <w:t xml:space="preserve">Several IEs within the same IE type may be present to represent a list of </w:t>
            </w:r>
            <w:r>
              <w:rPr>
                <w:lang w:eastAsia="zh-CN"/>
              </w:rPr>
              <w:t>Packet Rate Status Reports.</w:t>
            </w:r>
          </w:p>
        </w:tc>
        <w:tc>
          <w:tcPr>
            <w:tcW w:w="370" w:type="dxa"/>
            <w:tcBorders>
              <w:top w:val="single" w:sz="4" w:space="0" w:color="auto"/>
              <w:left w:val="single" w:sz="4" w:space="0" w:color="auto"/>
              <w:bottom w:val="single" w:sz="4" w:space="0" w:color="auto"/>
              <w:right w:val="single" w:sz="4" w:space="0" w:color="auto"/>
            </w:tcBorders>
          </w:tcPr>
          <w:p w14:paraId="20BAB29E"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356319DC" w14:textId="77777777" w:rsidR="00EE5860" w:rsidRPr="001117B4" w:rsidRDefault="00EE5860" w:rsidP="00BB0E1F">
            <w:pPr>
              <w:pStyle w:val="TAC"/>
              <w:rPr>
                <w:lang w:val="sv-SE" w:eastAsia="zh-CN"/>
              </w:rPr>
            </w:pPr>
            <w:r w:rsidRPr="001117B4">
              <w:rPr>
                <w:lang w:val="sv-SE" w:eastAsia="zh-CN"/>
              </w:rPr>
              <w:t>X</w:t>
            </w:r>
          </w:p>
        </w:tc>
        <w:tc>
          <w:tcPr>
            <w:tcW w:w="370" w:type="dxa"/>
            <w:tcBorders>
              <w:top w:val="single" w:sz="4" w:space="0" w:color="auto"/>
              <w:left w:val="single" w:sz="4" w:space="0" w:color="auto"/>
              <w:bottom w:val="single" w:sz="4" w:space="0" w:color="auto"/>
              <w:right w:val="single" w:sz="4" w:space="0" w:color="auto"/>
            </w:tcBorders>
          </w:tcPr>
          <w:p w14:paraId="35E3EB2F" w14:textId="77777777" w:rsidR="00EE5860" w:rsidRPr="001117B4" w:rsidRDefault="00EE5860" w:rsidP="00BB0E1F">
            <w:pPr>
              <w:pStyle w:val="TAC"/>
              <w:rPr>
                <w:lang w:val="sv-SE" w:eastAsia="zh-CN"/>
              </w:rPr>
            </w:pPr>
            <w:r w:rsidRPr="001117B4">
              <w:rPr>
                <w:lang w:val="sv-SE" w:eastAsia="zh-CN"/>
              </w:rPr>
              <w:t>-</w:t>
            </w:r>
          </w:p>
        </w:tc>
        <w:tc>
          <w:tcPr>
            <w:tcW w:w="370" w:type="dxa"/>
            <w:tcBorders>
              <w:top w:val="single" w:sz="4" w:space="0" w:color="auto"/>
              <w:left w:val="single" w:sz="4" w:space="0" w:color="auto"/>
              <w:bottom w:val="single" w:sz="4" w:space="0" w:color="auto"/>
              <w:right w:val="single" w:sz="4" w:space="0" w:color="auto"/>
            </w:tcBorders>
          </w:tcPr>
          <w:p w14:paraId="03C230E3" w14:textId="77777777" w:rsidR="00EE5860" w:rsidRPr="001117B4" w:rsidRDefault="00EE5860" w:rsidP="00BB0E1F">
            <w:pPr>
              <w:pStyle w:val="TAC"/>
              <w:rPr>
                <w:szCs w:val="18"/>
                <w:lang w:val="de-DE"/>
              </w:rPr>
            </w:pPr>
            <w:r w:rsidRPr="001117B4">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BDA1A87" w14:textId="77777777" w:rsidR="00EE5860" w:rsidRPr="001117B4" w:rsidRDefault="00EE5860" w:rsidP="00BB0E1F">
            <w:pPr>
              <w:pStyle w:val="TAC"/>
              <w:rPr>
                <w:szCs w:val="18"/>
              </w:rPr>
            </w:pPr>
            <w:r w:rsidRPr="001117B4">
              <w:rPr>
                <w:szCs w:val="18"/>
              </w:rPr>
              <w:t>Packet Rate Status Report</w:t>
            </w:r>
          </w:p>
        </w:tc>
      </w:tr>
      <w:tr w:rsidR="00CA38EF" w:rsidRPr="00441CD0" w14:paraId="77BD3A26" w14:textId="77777777" w:rsidTr="00413DF0">
        <w:trPr>
          <w:jc w:val="center"/>
        </w:trPr>
        <w:tc>
          <w:tcPr>
            <w:tcW w:w="9450" w:type="dxa"/>
            <w:gridSpan w:val="8"/>
            <w:tcBorders>
              <w:top w:val="single" w:sz="4" w:space="0" w:color="auto"/>
              <w:left w:val="single" w:sz="4" w:space="0" w:color="auto"/>
              <w:bottom w:val="single" w:sz="4" w:space="0" w:color="auto"/>
              <w:right w:val="single" w:sz="4" w:space="0" w:color="auto"/>
            </w:tcBorders>
            <w:vAlign w:val="center"/>
          </w:tcPr>
          <w:p w14:paraId="0FB3973A" w14:textId="4C079166" w:rsidR="00CA38EF" w:rsidRPr="001117B4" w:rsidRDefault="00CA38EF" w:rsidP="00CA38EF">
            <w:pPr>
              <w:pStyle w:val="TAL"/>
            </w:pPr>
            <w:bookmarkStart w:id="4606" w:name="_Hlk65447764"/>
            <w:r>
              <w:t>NOTE 1:</w:t>
            </w:r>
            <w:r>
              <w:tab/>
              <w:t xml:space="preserve">The UP function supporting </w:t>
            </w:r>
            <w:r>
              <w:rPr>
                <w:szCs w:val="18"/>
                <w:lang w:eastAsia="zh-CN"/>
              </w:rPr>
              <w:t>the</w:t>
            </w:r>
            <w:r w:rsidRPr="00441CD0">
              <w:rPr>
                <w:szCs w:val="18"/>
                <w:lang w:eastAsia="zh-CN"/>
              </w:rPr>
              <w:t xml:space="preserve"> PDI </w:t>
            </w:r>
            <w:r w:rsidRPr="00441CD0">
              <w:rPr>
                <w:szCs w:val="18"/>
                <w:lang w:val="en-US" w:eastAsia="zh-CN"/>
              </w:rPr>
              <w:t>optimization</w:t>
            </w:r>
            <w:r>
              <w:rPr>
                <w:szCs w:val="18"/>
                <w:lang w:val="en-US" w:eastAsia="zh-CN"/>
              </w:rPr>
              <w:t xml:space="preserve"> feature and the </w:t>
            </w:r>
            <w:r w:rsidRPr="003A3EA3">
              <w:rPr>
                <w:szCs w:val="18"/>
                <w:lang w:val="en-US" w:eastAsia="zh-CN"/>
              </w:rPr>
              <w:t>IP6PL feature</w:t>
            </w:r>
            <w:r>
              <w:rPr>
                <w:szCs w:val="18"/>
                <w:lang w:val="en-US" w:eastAsia="zh-CN"/>
              </w:rPr>
              <w:t xml:space="preserve"> (see </w:t>
            </w:r>
            <w:r w:rsidR="00415C19">
              <w:rPr>
                <w:szCs w:val="18"/>
                <w:lang w:val="en-US" w:eastAsia="zh-CN"/>
              </w:rPr>
              <w:t>clause 8</w:t>
            </w:r>
            <w:r>
              <w:rPr>
                <w:szCs w:val="18"/>
                <w:lang w:val="en-US" w:eastAsia="zh-CN"/>
              </w:rPr>
              <w:t>.2.25) shall support providing the complete list of UE IP Address IEs in the Created/Updated Endpoint IE.</w:t>
            </w:r>
            <w:bookmarkEnd w:id="4606"/>
          </w:p>
        </w:tc>
      </w:tr>
      <w:bookmarkEnd w:id="4605"/>
    </w:tbl>
    <w:p w14:paraId="5A2DCBAB" w14:textId="77777777" w:rsidR="00EE5860" w:rsidRPr="00441CD0" w:rsidRDefault="00EE5860" w:rsidP="00EE5860"/>
    <w:p w14:paraId="29EB3703" w14:textId="77777777" w:rsidR="00EE5860" w:rsidRPr="00441CD0" w:rsidRDefault="00EE5860" w:rsidP="00CA38EF">
      <w:pPr>
        <w:pStyle w:val="Heading4"/>
      </w:pPr>
      <w:bookmarkStart w:id="4607" w:name="_Toc19717317"/>
      <w:bookmarkStart w:id="4608" w:name="_Toc27490815"/>
      <w:bookmarkStart w:id="4609" w:name="_Toc27557108"/>
      <w:bookmarkStart w:id="4610" w:name="_Toc27724025"/>
      <w:bookmarkStart w:id="4611" w:name="_Toc36031098"/>
      <w:bookmarkStart w:id="4612" w:name="_Toc36043018"/>
      <w:bookmarkStart w:id="4613" w:name="_Toc36814343"/>
      <w:bookmarkStart w:id="4614" w:name="_Toc44689200"/>
      <w:bookmarkStart w:id="4615" w:name="_Toc44923954"/>
      <w:bookmarkStart w:id="4616" w:name="_Toc51860924"/>
      <w:bookmarkStart w:id="4617" w:name="_Toc57930695"/>
      <w:bookmarkStart w:id="4618" w:name="_Toc57931325"/>
      <w:bookmarkStart w:id="4619" w:name="_Toc160974451"/>
      <w:r w:rsidRPr="00441CD0">
        <w:t>7.5.5.2</w:t>
      </w:r>
      <w:r w:rsidRPr="00441CD0">
        <w:tab/>
        <w:t>Usage Report</w:t>
      </w:r>
      <w:r w:rsidRPr="00441CD0">
        <w:rPr>
          <w:lang w:eastAsia="zh-CN"/>
        </w:rPr>
        <w:t xml:space="preserve"> IE </w:t>
      </w:r>
      <w:r w:rsidRPr="00441CD0">
        <w:t>within PFCP Session Modification Response</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3FAA4A67"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7.5.5.2-1</w:t>
      </w:r>
      <w:r w:rsidRPr="00441CD0">
        <w:rPr>
          <w:lang w:eastAsia="ja-JP"/>
        </w:rPr>
        <w:t>.</w:t>
      </w:r>
    </w:p>
    <w:p w14:paraId="02F522DE" w14:textId="77777777" w:rsidR="00EE5860" w:rsidRPr="00441CD0" w:rsidRDefault="00EE5860" w:rsidP="00EE5860">
      <w:pPr>
        <w:pStyle w:val="TH"/>
        <w:rPr>
          <w:lang w:val="en-US"/>
        </w:rPr>
      </w:pPr>
      <w:r w:rsidRPr="00441CD0">
        <w:t>Table 7.5.5.2-1: Usage Report</w:t>
      </w:r>
      <w:r w:rsidRPr="00441CD0">
        <w:rPr>
          <w:lang w:eastAsia="zh-CN"/>
        </w:rPr>
        <w:t xml:space="preserve"> 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5386CA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1476323" w14:textId="77777777" w:rsidR="00EE5860" w:rsidRPr="00441CD0" w:rsidRDefault="00EE5860" w:rsidP="00BB0E1F">
            <w:pPr>
              <w:pStyle w:val="TAL"/>
              <w:rPr>
                <w:lang w:val="x-none"/>
              </w:rPr>
            </w:pPr>
            <w:bookmarkStart w:id="4620" w:name="MCCQCTEMPBM_0000012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AB2E9F0"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CC5A42F" w14:textId="77777777" w:rsidR="00EE5860" w:rsidRPr="00441CD0" w:rsidRDefault="00EE5860" w:rsidP="00BB0E1F">
            <w:pPr>
              <w:pStyle w:val="TAC"/>
              <w:rPr>
                <w:lang w:val="fr-FR"/>
              </w:rPr>
            </w:pPr>
            <w:r w:rsidRPr="00441CD0">
              <w:rPr>
                <w:lang w:val="fr-FR"/>
              </w:rPr>
              <w:t>Usage Report IE Type = 78 (decimal)</w:t>
            </w:r>
          </w:p>
        </w:tc>
      </w:tr>
      <w:tr w:rsidR="00EE5860" w:rsidRPr="00441CD0" w14:paraId="5F4B333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60AC0FE3"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43EA6888"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2B906EB" w14:textId="77777777" w:rsidR="00EE5860" w:rsidRPr="00441CD0" w:rsidRDefault="00EE5860" w:rsidP="00BB0E1F">
            <w:pPr>
              <w:pStyle w:val="TAC"/>
            </w:pPr>
            <w:r w:rsidRPr="00441CD0">
              <w:t>Length = n</w:t>
            </w:r>
          </w:p>
        </w:tc>
      </w:tr>
      <w:tr w:rsidR="00EE5860" w:rsidRPr="00441CD0" w14:paraId="115737F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2F8E0F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0DBDDC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0DD78737"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06B08BF"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53B5C78" w14:textId="77777777" w:rsidR="00EE5860" w:rsidRPr="00441CD0" w:rsidRDefault="00EE5860" w:rsidP="00BB0E1F">
            <w:pPr>
              <w:pStyle w:val="TAH"/>
            </w:pPr>
            <w:r w:rsidRPr="00441CD0">
              <w:t>IE Type</w:t>
            </w:r>
          </w:p>
        </w:tc>
      </w:tr>
      <w:tr w:rsidR="00EE5860" w:rsidRPr="00441CD0" w14:paraId="22AA18A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A0A7164"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DACFCCB"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06ACE10"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C701F3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46B68C9"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079FCA0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181539D2"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57DC46" w14:textId="77777777" w:rsidR="00EE5860" w:rsidRPr="00441CD0" w:rsidRDefault="00EE5860" w:rsidP="00BB0E1F">
            <w:pPr>
              <w:spacing w:after="0"/>
              <w:rPr>
                <w:rFonts w:ascii="Arial" w:hAnsi="Arial"/>
                <w:b/>
                <w:sz w:val="18"/>
                <w:lang w:val="x-none"/>
              </w:rPr>
            </w:pPr>
          </w:p>
        </w:tc>
      </w:tr>
      <w:tr w:rsidR="00EE5860" w:rsidRPr="00441CD0" w14:paraId="33D31A8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27FE953"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3026FEC4"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63086CC2"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5413A3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2637E3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CDD56"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F42DA6"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C87E117" w14:textId="77777777" w:rsidR="00EE5860" w:rsidRPr="00441CD0" w:rsidRDefault="00EE5860" w:rsidP="00BB0E1F">
            <w:pPr>
              <w:pStyle w:val="TAC"/>
            </w:pPr>
            <w:r w:rsidRPr="00441CD0">
              <w:t>URR ID</w:t>
            </w:r>
          </w:p>
        </w:tc>
      </w:tr>
      <w:tr w:rsidR="00EE5860" w:rsidRPr="00441CD0" w14:paraId="61625D83"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4ACAE0A"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2F9D940B"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4B453EBD" w14:textId="29DB2CD6"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3A84C33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41AD5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A37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5329552"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972490"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16CE9C2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5AA4315"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3FDC43F6"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00280B3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1B42DE1A"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F4F49D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FD170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0E57B6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BAFED1" w14:textId="77777777" w:rsidR="00EE5860" w:rsidRPr="00441CD0" w:rsidRDefault="00EE5860" w:rsidP="00BB0E1F">
            <w:pPr>
              <w:pStyle w:val="TAC"/>
              <w:rPr>
                <w:lang w:val="x-none"/>
              </w:rPr>
            </w:pPr>
            <w:r w:rsidRPr="00441CD0">
              <w:t>Usage Report Trigger</w:t>
            </w:r>
          </w:p>
        </w:tc>
      </w:tr>
      <w:tr w:rsidR="00EE5860" w:rsidRPr="00441CD0" w14:paraId="2BB06D8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F4A34C1"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2CD691C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EA25116"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740D86C4"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45F7FBDF"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5867EC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BAF0F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BBD91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2838C77" w14:textId="77777777" w:rsidR="00EE5860" w:rsidRPr="00441CD0" w:rsidRDefault="00EE5860" w:rsidP="00BB0E1F">
            <w:pPr>
              <w:pStyle w:val="TAC"/>
              <w:rPr>
                <w:lang w:val="x-none"/>
              </w:rPr>
            </w:pPr>
            <w:r w:rsidRPr="00441CD0">
              <w:t>Start Time</w:t>
            </w:r>
          </w:p>
        </w:tc>
      </w:tr>
      <w:tr w:rsidR="00EE5860" w:rsidRPr="00441CD0" w14:paraId="6DD8264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A67762B"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5E2D0F1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01A89311"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w:t>
            </w:r>
            <w:r w:rsidRPr="00441CD0">
              <w:rPr>
                <w:noProof/>
              </w:rPr>
              <w:t>MAC Addresses Reporting</w:t>
            </w:r>
            <w:r w:rsidRPr="00441CD0">
              <w:rPr>
                <w:szCs w:val="18"/>
                <w:lang w:val="en-US"/>
              </w:rPr>
              <w:t>'.</w:t>
            </w:r>
          </w:p>
          <w:p w14:paraId="3B1E9F02"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20C6F38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B798B9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0EDCC6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707AC"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77E282D" w14:textId="77777777" w:rsidR="00EE5860" w:rsidRPr="00441CD0" w:rsidRDefault="00EE5860" w:rsidP="00BB0E1F">
            <w:pPr>
              <w:pStyle w:val="TAC"/>
              <w:rPr>
                <w:lang w:val="x-none"/>
              </w:rPr>
            </w:pPr>
            <w:r w:rsidRPr="00441CD0">
              <w:t>End Time</w:t>
            </w:r>
          </w:p>
        </w:tc>
      </w:tr>
      <w:tr w:rsidR="00EE5860" w:rsidRPr="00441CD0" w14:paraId="0E3A715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84078A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7C60C3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7439CD6"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67E474D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623CC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DC3A498"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58E3B6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C8AA721" w14:textId="77777777" w:rsidR="00EE5860" w:rsidRPr="00441CD0" w:rsidRDefault="00EE5860" w:rsidP="00BB0E1F">
            <w:pPr>
              <w:pStyle w:val="TAC"/>
              <w:rPr>
                <w:lang w:val="x-none"/>
              </w:rPr>
            </w:pPr>
            <w:r w:rsidRPr="00441CD0">
              <w:t>Volume Measurement</w:t>
            </w:r>
          </w:p>
        </w:tc>
      </w:tr>
      <w:tr w:rsidR="00EE5860" w:rsidRPr="00441CD0" w14:paraId="0BA6EB7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31B9E20"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058E2B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A204EF1"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048133D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BAE93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4E17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5EF096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E48D883" w14:textId="77777777" w:rsidR="00EE5860" w:rsidRPr="00441CD0" w:rsidRDefault="00EE5860" w:rsidP="00BB0E1F">
            <w:pPr>
              <w:pStyle w:val="TAC"/>
              <w:rPr>
                <w:lang w:val="x-none"/>
              </w:rPr>
            </w:pPr>
            <w:r w:rsidRPr="00441CD0">
              <w:t>Duration Measurement</w:t>
            </w:r>
          </w:p>
        </w:tc>
      </w:tr>
      <w:tr w:rsidR="00EE5860" w:rsidRPr="00441CD0" w14:paraId="3304AE5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DA4E258"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598C0BD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CAEB74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05B9206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A1C65D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7B7D7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289E77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F81D63C" w14:textId="77777777" w:rsidR="00EE5860" w:rsidRPr="00441CD0" w:rsidRDefault="00EE5860" w:rsidP="00BB0E1F">
            <w:pPr>
              <w:pStyle w:val="TAC"/>
              <w:rPr>
                <w:lang w:val="x-none"/>
              </w:rPr>
            </w:pPr>
            <w:r w:rsidRPr="00441CD0">
              <w:t>Time of First Packet</w:t>
            </w:r>
          </w:p>
        </w:tc>
      </w:tr>
      <w:tr w:rsidR="00EE5860" w:rsidRPr="00441CD0" w14:paraId="3784660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5A20C36"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44BB591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254DF21"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6D00DBC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54FCB6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DEB04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C17F8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EAC6AA6" w14:textId="77777777" w:rsidR="00EE5860" w:rsidRPr="00441CD0" w:rsidRDefault="00EE5860" w:rsidP="00BB0E1F">
            <w:pPr>
              <w:pStyle w:val="TAC"/>
              <w:rPr>
                <w:lang w:val="x-none"/>
              </w:rPr>
            </w:pPr>
            <w:r w:rsidRPr="00441CD0">
              <w:t>Time of Last Packet</w:t>
            </w:r>
          </w:p>
        </w:tc>
      </w:tr>
      <w:tr w:rsidR="00EE5860" w:rsidRPr="00441CD0" w14:paraId="77F9B7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D4B00F8"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71710F8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196E459A"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3670F36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26364A5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CF1E5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3CA9EB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F374FB6" w14:textId="77777777" w:rsidR="00EE5860" w:rsidRPr="00441CD0" w:rsidRDefault="00EE5860" w:rsidP="00BB0E1F">
            <w:pPr>
              <w:pStyle w:val="TAC"/>
              <w:rPr>
                <w:lang w:val="x-none"/>
              </w:rPr>
            </w:pPr>
            <w:r w:rsidRPr="00441CD0">
              <w:t>Usage Information</w:t>
            </w:r>
          </w:p>
        </w:tc>
      </w:tr>
      <w:tr w:rsidR="00EE5860" w:rsidRPr="00441CD0" w14:paraId="79913DC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1FA2266"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34066EA9"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75D0076F"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48BA1673"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25FC0DA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51A370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61C82A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ECDFD7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F81972C" w14:textId="77777777" w:rsidR="00EE5860" w:rsidRPr="00441CD0" w:rsidRDefault="00EE5860" w:rsidP="00BB0E1F">
            <w:pPr>
              <w:pStyle w:val="TAC"/>
              <w:rPr>
                <w:lang w:val="x-none"/>
              </w:rPr>
            </w:pPr>
            <w:r w:rsidRPr="00441CD0">
              <w:t>Query URR Reference</w:t>
            </w:r>
          </w:p>
        </w:tc>
      </w:tr>
      <w:tr w:rsidR="00EE5860" w:rsidRPr="00441CD0" w14:paraId="597B411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3FB4651"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69C5819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9097AD6"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w:t>
            </w:r>
          </w:p>
        </w:tc>
        <w:tc>
          <w:tcPr>
            <w:tcW w:w="370" w:type="dxa"/>
            <w:tcBorders>
              <w:top w:val="single" w:sz="4" w:space="0" w:color="auto"/>
              <w:left w:val="single" w:sz="4" w:space="0" w:color="auto"/>
              <w:bottom w:val="single" w:sz="4" w:space="0" w:color="auto"/>
              <w:right w:val="single" w:sz="4" w:space="0" w:color="auto"/>
            </w:tcBorders>
            <w:hideMark/>
          </w:tcPr>
          <w:p w14:paraId="5BBA3CA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2B6D05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63F12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28151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BD6FEB" w14:textId="77777777" w:rsidR="00EE5860" w:rsidRPr="00441CD0" w:rsidRDefault="00EE5860" w:rsidP="00BB0E1F">
            <w:pPr>
              <w:pStyle w:val="TAC"/>
              <w:rPr>
                <w:lang w:val="x-none"/>
              </w:rPr>
            </w:pPr>
            <w:r w:rsidRPr="00441CD0">
              <w:t>Ethernet Traffic Information</w:t>
            </w:r>
          </w:p>
        </w:tc>
      </w:tr>
      <w:bookmarkEnd w:id="4620"/>
    </w:tbl>
    <w:p w14:paraId="687C19F1" w14:textId="77777777" w:rsidR="00EE5860" w:rsidRPr="00441CD0" w:rsidRDefault="00EE5860" w:rsidP="00EE5860">
      <w:pPr>
        <w:rPr>
          <w:rFonts w:ascii="Arial" w:hAnsi="Arial" w:cs="Arial"/>
          <w:bCs/>
        </w:rPr>
      </w:pPr>
    </w:p>
    <w:p w14:paraId="7BFC1A8C" w14:textId="77777777" w:rsidR="00EE5860" w:rsidRPr="00441CD0" w:rsidRDefault="00EE5860" w:rsidP="00CA38EF">
      <w:pPr>
        <w:pStyle w:val="Heading4"/>
      </w:pPr>
      <w:bookmarkStart w:id="4621" w:name="_Toc27490816"/>
      <w:bookmarkStart w:id="4622" w:name="_Toc27557109"/>
      <w:bookmarkStart w:id="4623" w:name="_Toc27724026"/>
      <w:bookmarkStart w:id="4624" w:name="_Toc36031099"/>
      <w:bookmarkStart w:id="4625" w:name="_Toc36043019"/>
      <w:bookmarkStart w:id="4626" w:name="_Toc36814344"/>
      <w:bookmarkStart w:id="4627" w:name="_Toc44689201"/>
      <w:bookmarkStart w:id="4628" w:name="_Toc44923955"/>
      <w:bookmarkStart w:id="4629" w:name="_Toc51860925"/>
      <w:bookmarkStart w:id="4630" w:name="_Toc57930696"/>
      <w:bookmarkStart w:id="4631" w:name="_Toc57931326"/>
      <w:bookmarkStart w:id="4632" w:name="_Toc160974452"/>
      <w:r w:rsidRPr="00441CD0">
        <w:t>7.5.5.3</w:t>
      </w:r>
      <w:r w:rsidRPr="00441CD0">
        <w:tab/>
      </w:r>
      <w:r>
        <w:t xml:space="preserve">TSC </w:t>
      </w:r>
      <w:r w:rsidRPr="00907C42">
        <w:t>Management</w:t>
      </w:r>
      <w:r w:rsidRPr="00441CD0">
        <w:t xml:space="preserve"> </w:t>
      </w:r>
      <w:r w:rsidRPr="00001B1C">
        <w:rPr>
          <w:szCs w:val="18"/>
          <w:lang w:val="en-US"/>
        </w:rPr>
        <w:t xml:space="preserve">Information </w:t>
      </w:r>
      <w:r w:rsidRPr="00441CD0">
        <w:rPr>
          <w:lang w:eastAsia="zh-CN"/>
        </w:rPr>
        <w:t xml:space="preserve">IE </w:t>
      </w:r>
      <w:r w:rsidRPr="00441CD0">
        <w:t>within PFCP Session Modification Response</w:t>
      </w:r>
      <w:bookmarkEnd w:id="4621"/>
      <w:bookmarkEnd w:id="4622"/>
      <w:bookmarkEnd w:id="4623"/>
      <w:bookmarkEnd w:id="4624"/>
      <w:bookmarkEnd w:id="4625"/>
      <w:bookmarkEnd w:id="4626"/>
      <w:bookmarkEnd w:id="4627"/>
      <w:bookmarkEnd w:id="4628"/>
      <w:bookmarkEnd w:id="4629"/>
      <w:bookmarkEnd w:id="4630"/>
      <w:bookmarkEnd w:id="4631"/>
      <w:bookmarkEnd w:id="4632"/>
    </w:p>
    <w:p w14:paraId="1193718F" w14:textId="77777777" w:rsidR="00EE5860" w:rsidRPr="00441CD0" w:rsidRDefault="00EE5860" w:rsidP="00EE5860">
      <w:r w:rsidRPr="00441CD0">
        <w:t xml:space="preserve">The </w:t>
      </w:r>
      <w:r>
        <w:t>TSC</w:t>
      </w:r>
      <w:r w:rsidRPr="00441CD0">
        <w:t xml:space="preserve"> Management </w:t>
      </w:r>
      <w:r w:rsidRPr="00001B1C">
        <w:rPr>
          <w:szCs w:val="18"/>
          <w:lang w:val="en-US"/>
        </w:rPr>
        <w:t xml:space="preserve">Information </w:t>
      </w:r>
      <w:r w:rsidRPr="00441CD0">
        <w:rPr>
          <w:lang w:val="en-US"/>
        </w:rPr>
        <w:t xml:space="preserve">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7.5.5.3-1</w:t>
      </w:r>
      <w:r w:rsidRPr="00441CD0">
        <w:rPr>
          <w:lang w:eastAsia="ja-JP"/>
        </w:rPr>
        <w:t>.</w:t>
      </w:r>
    </w:p>
    <w:p w14:paraId="607848CC" w14:textId="77777777" w:rsidR="00EE5860" w:rsidRPr="00441CD0" w:rsidRDefault="00EE5860" w:rsidP="00EE5860">
      <w:pPr>
        <w:pStyle w:val="TH"/>
        <w:rPr>
          <w:lang w:val="en-US"/>
        </w:rPr>
      </w:pPr>
      <w:r w:rsidRPr="00441CD0">
        <w:t xml:space="preserve">Table 7.5.5.3-1: </w:t>
      </w:r>
      <w:r>
        <w:t>TSC</w:t>
      </w:r>
      <w:r w:rsidRPr="00441CD0">
        <w:t xml:space="preserve"> Management </w:t>
      </w:r>
      <w:r w:rsidRPr="00001B1C">
        <w:rPr>
          <w:szCs w:val="18"/>
          <w:lang w:val="en-US"/>
        </w:rPr>
        <w:t xml:space="preserve">Information </w:t>
      </w:r>
      <w:r w:rsidRPr="00441CD0">
        <w:rPr>
          <w:lang w:eastAsia="zh-CN"/>
        </w:rPr>
        <w:t xml:space="preserve">IE </w:t>
      </w:r>
      <w:r w:rsidRPr="00441CD0">
        <w:t>within PFCP Session Modification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16683E1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18DAFC0" w14:textId="77777777" w:rsidR="00EE5860" w:rsidRPr="00441CD0" w:rsidRDefault="00EE5860" w:rsidP="00BB0E1F">
            <w:pPr>
              <w:pStyle w:val="TAL"/>
              <w:rPr>
                <w:lang w:val="fr-FR"/>
              </w:rPr>
            </w:pPr>
            <w:bookmarkStart w:id="4633" w:name="MCCQCTEMPBM_00000128"/>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339C12F8"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590931C" w14:textId="77777777" w:rsidR="00EE5860" w:rsidRPr="00441CD0" w:rsidRDefault="00EE5860" w:rsidP="00BB0E1F">
            <w:pPr>
              <w:pStyle w:val="TAC"/>
              <w:rPr>
                <w:lang w:val="fr-FR"/>
              </w:rPr>
            </w:pPr>
            <w:r>
              <w:rPr>
                <w:lang w:val="fr-FR"/>
              </w:rPr>
              <w:t xml:space="preserve">TSC </w:t>
            </w:r>
            <w:r w:rsidRPr="00441CD0">
              <w:rPr>
                <w:lang w:val="fr-FR"/>
              </w:rPr>
              <w:t xml:space="preserve">Management </w:t>
            </w:r>
            <w:r w:rsidRPr="00441CD0">
              <w:rPr>
                <w:szCs w:val="18"/>
                <w:lang w:val="de-DE"/>
              </w:rPr>
              <w:t xml:space="preserve">Information </w:t>
            </w:r>
            <w:r w:rsidRPr="00441CD0">
              <w:rPr>
                <w:lang w:val="fr-FR"/>
              </w:rPr>
              <w:t>IE Type = 200 (decimal)</w:t>
            </w:r>
          </w:p>
        </w:tc>
      </w:tr>
      <w:tr w:rsidR="00EE5860" w:rsidRPr="00441CD0" w14:paraId="50DF7AE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38223722"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9D57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756F7B70" w14:textId="77777777" w:rsidR="00EE5860" w:rsidRPr="00441CD0" w:rsidRDefault="00EE5860" w:rsidP="00BB0E1F">
            <w:pPr>
              <w:pStyle w:val="TAC"/>
              <w:rPr>
                <w:lang w:val="fr-FR"/>
              </w:rPr>
            </w:pPr>
            <w:r w:rsidRPr="00441CD0">
              <w:rPr>
                <w:lang w:val="fr-FR"/>
              </w:rPr>
              <w:t>Length = n</w:t>
            </w:r>
          </w:p>
        </w:tc>
      </w:tr>
      <w:tr w:rsidR="00EE5860" w:rsidRPr="00441CD0" w14:paraId="0E70906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87A3267"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2EC6E6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353A50D"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AEFE2E0"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FDF8EA9" w14:textId="77777777" w:rsidR="00EE5860" w:rsidRPr="00441CD0" w:rsidRDefault="00EE5860" w:rsidP="00BB0E1F">
            <w:pPr>
              <w:pStyle w:val="TAH"/>
              <w:rPr>
                <w:lang w:val="fr-FR"/>
              </w:rPr>
            </w:pPr>
            <w:r w:rsidRPr="00441CD0">
              <w:rPr>
                <w:lang w:val="fr-FR"/>
              </w:rPr>
              <w:t>IE Type</w:t>
            </w:r>
          </w:p>
        </w:tc>
      </w:tr>
      <w:tr w:rsidR="00EE5860" w:rsidRPr="00441CD0" w14:paraId="63937E62"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F61BE2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C8B11D"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353F824C"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60767280"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3B1390FC"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78ADF061"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3EBBB77"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5839261" w14:textId="77777777" w:rsidR="00EE5860" w:rsidRPr="00441CD0" w:rsidRDefault="00EE5860" w:rsidP="00BB0E1F">
            <w:pPr>
              <w:spacing w:after="0"/>
              <w:rPr>
                <w:rFonts w:ascii="Arial" w:hAnsi="Arial"/>
                <w:b/>
                <w:sz w:val="18"/>
                <w:lang w:val="fr-FR"/>
              </w:rPr>
            </w:pPr>
          </w:p>
        </w:tc>
      </w:tr>
      <w:tr w:rsidR="00EE5860" w:rsidRPr="00441CD0" w14:paraId="240FF9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C646C11" w14:textId="77777777" w:rsidR="00EE5860" w:rsidRPr="00441CD0" w:rsidRDefault="00EE5860" w:rsidP="00BB0E1F">
            <w:pPr>
              <w:pStyle w:val="TAL"/>
              <w:rPr>
                <w:lang w:val="fr-FR"/>
              </w:rPr>
            </w:pPr>
            <w:r w:rsidRPr="00441CD0">
              <w:rPr>
                <w:szCs w:val="18"/>
                <w:lang w:val="de-DE"/>
              </w:rPr>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23928252"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469E5BD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4435BE44"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CD0FFE8"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8F652E1"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D65548"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592994D"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08158D6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3E01434"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1673C751"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72B21948"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3580DB77"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B7024E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84435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BCB97B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C893DD3" w14:textId="77777777" w:rsidR="00EE5860" w:rsidRPr="00441CD0" w:rsidRDefault="00EE5860" w:rsidP="00BB0E1F">
            <w:pPr>
              <w:pStyle w:val="TAC"/>
              <w:rPr>
                <w:lang w:val="fr-FR"/>
              </w:rPr>
            </w:pPr>
            <w:r>
              <w:rPr>
                <w:lang w:val="fr-FR"/>
              </w:rPr>
              <w:t xml:space="preserve">Bridge </w:t>
            </w:r>
            <w:r w:rsidRPr="00441CD0">
              <w:rPr>
                <w:lang w:val="fr-FR"/>
              </w:rPr>
              <w:t>Management Information Container</w:t>
            </w:r>
          </w:p>
        </w:tc>
      </w:tr>
      <w:tr w:rsidR="00EE5860" w14:paraId="1204A71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DDED31B"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2855841C"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73B9DCB8"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3C5561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0F3C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DE5E40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7769B13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CC16321" w14:textId="77777777" w:rsidR="00EE5860" w:rsidRDefault="00EE5860" w:rsidP="00BB0E1F">
            <w:pPr>
              <w:pStyle w:val="TAC"/>
              <w:rPr>
                <w:lang w:val="fr-FR"/>
              </w:rPr>
            </w:pPr>
            <w:r w:rsidRPr="009F6BCE">
              <w:rPr>
                <w:lang w:val="fr-FR"/>
              </w:rPr>
              <w:t>NW-TT Port Number</w:t>
            </w:r>
          </w:p>
        </w:tc>
      </w:tr>
    </w:tbl>
    <w:p w14:paraId="578B8089" w14:textId="77777777" w:rsidR="00EE5860" w:rsidRDefault="00EE5860" w:rsidP="00EE5860">
      <w:bookmarkStart w:id="4634" w:name="_Toc44689202"/>
      <w:bookmarkEnd w:id="4633"/>
    </w:p>
    <w:p w14:paraId="1DCEFDC9" w14:textId="77777777" w:rsidR="00EE5860" w:rsidRPr="00441CD0" w:rsidRDefault="00EE5860" w:rsidP="00CA38EF">
      <w:pPr>
        <w:pStyle w:val="Heading4"/>
      </w:pPr>
      <w:bookmarkStart w:id="4635" w:name="_Toc44923956"/>
      <w:bookmarkStart w:id="4636" w:name="_Toc51860926"/>
      <w:bookmarkStart w:id="4637" w:name="_Toc57930697"/>
      <w:bookmarkStart w:id="4638" w:name="_Toc57931327"/>
      <w:bookmarkStart w:id="4639" w:name="_Toc160974453"/>
      <w:r w:rsidRPr="00441CD0">
        <w:lastRenderedPageBreak/>
        <w:t>7.5.5.</w:t>
      </w:r>
      <w:r>
        <w:t>4</w:t>
      </w:r>
      <w:r w:rsidRPr="00441CD0">
        <w:tab/>
      </w:r>
      <w:r>
        <w:t>Packet Rate Status Report</w:t>
      </w:r>
      <w:r w:rsidRPr="00441CD0">
        <w:rPr>
          <w:lang w:eastAsia="zh-CN"/>
        </w:rPr>
        <w:t xml:space="preserve"> IE </w:t>
      </w:r>
      <w:r w:rsidRPr="00441CD0">
        <w:t>within PFCP Session Modification Response</w:t>
      </w:r>
      <w:bookmarkEnd w:id="4634"/>
      <w:bookmarkEnd w:id="4635"/>
      <w:bookmarkEnd w:id="4636"/>
      <w:bookmarkEnd w:id="4637"/>
      <w:bookmarkEnd w:id="4638"/>
      <w:bookmarkEnd w:id="4639"/>
    </w:p>
    <w:p w14:paraId="28EABEB8" w14:textId="77777777" w:rsidR="00EE5860" w:rsidRPr="00441CD0" w:rsidRDefault="00EE5860" w:rsidP="00EE5860">
      <w:r w:rsidRPr="00441CD0">
        <w:t xml:space="preserve">The </w:t>
      </w:r>
      <w:r>
        <w:t>Packet Rate Status Report</w:t>
      </w:r>
      <w:r w:rsidRPr="00441CD0">
        <w:rPr>
          <w:lang w:val="en-US"/>
        </w:rPr>
        <w:t xml:space="preserve">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7.5.5.</w:t>
      </w:r>
      <w:r>
        <w:t>4</w:t>
      </w:r>
      <w:r w:rsidRPr="00441CD0">
        <w:t>-1</w:t>
      </w:r>
      <w:r w:rsidRPr="00441CD0">
        <w:rPr>
          <w:lang w:eastAsia="ja-JP"/>
        </w:rPr>
        <w:t>.</w:t>
      </w:r>
    </w:p>
    <w:p w14:paraId="50A3633F" w14:textId="77777777" w:rsidR="00EE5860" w:rsidRPr="00441CD0" w:rsidRDefault="00EE5860" w:rsidP="00EE5860">
      <w:pPr>
        <w:pStyle w:val="TH"/>
        <w:rPr>
          <w:lang w:val="en-US"/>
        </w:rPr>
      </w:pPr>
      <w:r w:rsidRPr="00441CD0">
        <w:t>Table 7.5.</w:t>
      </w:r>
      <w:r>
        <w:t>5</w:t>
      </w:r>
      <w:r w:rsidRPr="00441CD0">
        <w:t>.</w:t>
      </w:r>
      <w:r>
        <w:t>4</w:t>
      </w:r>
      <w:r w:rsidRPr="00441CD0">
        <w:t>-</w:t>
      </w:r>
      <w:r>
        <w:t>1</w:t>
      </w:r>
      <w:r w:rsidRPr="00441CD0">
        <w:t xml:space="preserve">: </w:t>
      </w:r>
      <w:r w:rsidRPr="00001B1C">
        <w:rPr>
          <w:szCs w:val="18"/>
          <w:lang w:val="en-US"/>
        </w:rPr>
        <w:t>Packet Rate Status Report</w:t>
      </w:r>
      <w:r w:rsidRPr="00441CD0">
        <w:t xml:space="preserve"> IE within PFCP Session </w:t>
      </w:r>
      <w:r>
        <w:t>Modification</w:t>
      </w:r>
      <w:r w:rsidRPr="00441CD0">
        <w:t xml:space="preserve">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DC0A8D"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7234FE4" w14:textId="77777777" w:rsidR="00EE5860" w:rsidRPr="00441CD0" w:rsidRDefault="00EE5860" w:rsidP="00BB0E1F">
            <w:pPr>
              <w:pStyle w:val="TAL"/>
              <w:rPr>
                <w:lang w:val="x-none"/>
              </w:rPr>
            </w:pPr>
            <w:bookmarkStart w:id="4640" w:name="MCCQCTEMPBM_00000129"/>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0BC95CE"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DCBA740" w14:textId="77777777" w:rsidR="00EE5860" w:rsidRPr="00441CD0" w:rsidRDefault="00EE5860" w:rsidP="00BB0E1F">
            <w:pPr>
              <w:pStyle w:val="TAC"/>
            </w:pPr>
            <w:r w:rsidRPr="00001B1C">
              <w:rPr>
                <w:szCs w:val="18"/>
                <w:lang w:val="en-US"/>
              </w:rPr>
              <w:t>Packet Rate Status Report</w:t>
            </w:r>
            <w:r w:rsidRPr="00441CD0">
              <w:t xml:space="preserve"> </w:t>
            </w:r>
            <w:r w:rsidRPr="00791A39">
              <w:t xml:space="preserve">IE Type = </w:t>
            </w:r>
            <w:r>
              <w:t>264</w:t>
            </w:r>
            <w:r w:rsidRPr="00791A39">
              <w:t xml:space="preserve"> (decimal)</w:t>
            </w:r>
          </w:p>
        </w:tc>
      </w:tr>
      <w:tr w:rsidR="00EE5860" w:rsidRPr="00441CD0" w14:paraId="02AFA22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C8DCE4B"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72FCB84"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F9F709A" w14:textId="77777777" w:rsidR="00EE5860" w:rsidRPr="00441CD0" w:rsidRDefault="00EE5860" w:rsidP="00BB0E1F">
            <w:pPr>
              <w:pStyle w:val="TAC"/>
            </w:pPr>
            <w:r w:rsidRPr="00441CD0">
              <w:t>Length = n</w:t>
            </w:r>
          </w:p>
        </w:tc>
      </w:tr>
      <w:tr w:rsidR="00EE5860" w:rsidRPr="00441CD0" w14:paraId="1BD1782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6EBB231"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B1FD25A"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4ED59B4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73B3427E"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F0AC918" w14:textId="77777777" w:rsidR="00EE5860" w:rsidRPr="00441CD0" w:rsidRDefault="00EE5860" w:rsidP="00BB0E1F">
            <w:pPr>
              <w:pStyle w:val="TAH"/>
            </w:pPr>
            <w:r w:rsidRPr="00441CD0">
              <w:t>IE Type</w:t>
            </w:r>
          </w:p>
        </w:tc>
      </w:tr>
      <w:tr w:rsidR="00EE5860" w:rsidRPr="00441CD0" w14:paraId="6D446173"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4DFB799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3744E4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5FEBCB0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3D82E65"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778BFA5"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7E5CE698"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D074443"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AD29FAC" w14:textId="77777777" w:rsidR="00EE5860" w:rsidRPr="00441CD0" w:rsidRDefault="00EE5860" w:rsidP="00BB0E1F">
            <w:pPr>
              <w:spacing w:after="0"/>
              <w:rPr>
                <w:rFonts w:ascii="Arial" w:hAnsi="Arial"/>
                <w:b/>
                <w:sz w:val="18"/>
                <w:lang w:val="x-none"/>
              </w:rPr>
            </w:pPr>
          </w:p>
        </w:tc>
      </w:tr>
      <w:tr w:rsidR="00EE5860" w:rsidRPr="00441CD0" w14:paraId="2A46E1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35B5C0E"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12E778DA"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55140F19"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7D940BFE"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9D0E4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398F2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A350748"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F653FA1" w14:textId="77777777" w:rsidR="00EE5860" w:rsidRPr="00441CD0" w:rsidRDefault="00EE5860" w:rsidP="00BB0E1F">
            <w:pPr>
              <w:pStyle w:val="TAC"/>
            </w:pPr>
            <w:r>
              <w:t>QER</w:t>
            </w:r>
            <w:r w:rsidRPr="00441CD0">
              <w:t xml:space="preserve"> ID</w:t>
            </w:r>
          </w:p>
        </w:tc>
      </w:tr>
      <w:tr w:rsidR="00EE5860" w:rsidRPr="00441CD0" w14:paraId="0DD84E1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7C4989D0"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C38EB99"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1EB309F3"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5591800D"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9EA4538"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6E4EA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1CC70A8"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B0A868A" w14:textId="77777777" w:rsidR="00EE5860" w:rsidRPr="00441CD0" w:rsidRDefault="00EE5860" w:rsidP="00BB0E1F">
            <w:pPr>
              <w:pStyle w:val="TAC"/>
              <w:rPr>
                <w:lang w:val="x-none"/>
              </w:rPr>
            </w:pPr>
            <w:r w:rsidRPr="00441CD0">
              <w:rPr>
                <w:szCs w:val="18"/>
                <w:lang w:val="de-DE"/>
              </w:rPr>
              <w:t>Packet Rate Status</w:t>
            </w:r>
          </w:p>
        </w:tc>
      </w:tr>
      <w:bookmarkEnd w:id="4640"/>
    </w:tbl>
    <w:p w14:paraId="3E38F990" w14:textId="2BAEC954" w:rsidR="00EE5860" w:rsidRDefault="00EE5860" w:rsidP="00EE5860"/>
    <w:p w14:paraId="03D497DC" w14:textId="426AD810" w:rsidR="00CA38EF" w:rsidRPr="00441CD0" w:rsidRDefault="00CA38EF" w:rsidP="00CA38EF">
      <w:pPr>
        <w:pStyle w:val="Heading4"/>
        <w:rPr>
          <w:rFonts w:cs="Arial"/>
          <w:bCs/>
        </w:rPr>
      </w:pPr>
      <w:bookmarkStart w:id="4641" w:name="_Toc160974454"/>
      <w:r w:rsidRPr="00441CD0">
        <w:t>7.5.</w:t>
      </w:r>
      <w:r>
        <w:t>5</w:t>
      </w:r>
      <w:r w:rsidRPr="00441CD0">
        <w:t>.</w:t>
      </w:r>
      <w:r>
        <w:t>5</w:t>
      </w:r>
      <w:r w:rsidRPr="00441CD0">
        <w:tab/>
        <w:t xml:space="preserve">Updated PDR IE within PFCP Session </w:t>
      </w:r>
      <w:r>
        <w:t>Modification</w:t>
      </w:r>
      <w:r w:rsidRPr="00441CD0">
        <w:t xml:space="preserve"> Response</w:t>
      </w:r>
      <w:bookmarkEnd w:id="4641"/>
    </w:p>
    <w:p w14:paraId="0DD282F4" w14:textId="5C55597E" w:rsidR="00CA38EF" w:rsidRPr="00441CD0" w:rsidRDefault="00CA38EF" w:rsidP="00CA38EF">
      <w:r w:rsidRPr="00441CD0">
        <w:t xml:space="preserve">The </w:t>
      </w:r>
      <w:r w:rsidRPr="00441CD0">
        <w:rPr>
          <w:lang w:val="en-US"/>
        </w:rPr>
        <w:t xml:space="preserve">Updated PDR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w:t>
      </w:r>
      <w:r>
        <w:t>5</w:t>
      </w:r>
      <w:r w:rsidRPr="00441CD0">
        <w:t>.</w:t>
      </w:r>
      <w:r>
        <w:t>5</w:t>
      </w:r>
      <w:r w:rsidRPr="00441CD0">
        <w:t>-1</w:t>
      </w:r>
      <w:r w:rsidRPr="00441CD0">
        <w:rPr>
          <w:lang w:eastAsia="ja-JP"/>
        </w:rPr>
        <w:t>.</w:t>
      </w:r>
    </w:p>
    <w:p w14:paraId="5FF68EAD" w14:textId="20B64BE3" w:rsidR="00CA38EF" w:rsidRPr="00441CD0" w:rsidRDefault="00CA38EF" w:rsidP="00CA38EF">
      <w:pPr>
        <w:pStyle w:val="TH"/>
        <w:rPr>
          <w:lang w:val="en-US"/>
        </w:rPr>
      </w:pPr>
      <w:r w:rsidRPr="00441CD0">
        <w:t>Table 7.5.</w:t>
      </w:r>
      <w:r>
        <w:t>5</w:t>
      </w:r>
      <w:r w:rsidRPr="00441CD0">
        <w:t>.</w:t>
      </w:r>
      <w:r>
        <w:t>5</w:t>
      </w:r>
      <w:r w:rsidRPr="00441CD0">
        <w:rPr>
          <w:lang w:val="en-US"/>
        </w:rPr>
        <w:t>-1</w:t>
      </w:r>
      <w:r w:rsidRPr="00441CD0">
        <w:t xml:space="preserve">: Updated PDR IE in PFCP Session </w:t>
      </w:r>
      <w:r>
        <w:t>Modification</w:t>
      </w:r>
      <w:r w:rsidRPr="00441CD0">
        <w:t xml:space="preserve">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CA38EF" w:rsidRPr="00441CD0" w14:paraId="00E943B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0CC59FE" w14:textId="77777777" w:rsidR="00CA38EF" w:rsidRPr="00441CD0" w:rsidRDefault="00CA38EF" w:rsidP="00413DF0">
            <w:pPr>
              <w:pStyle w:val="TAL"/>
              <w:rPr>
                <w:lang w:val="x-none"/>
              </w:rPr>
            </w:pPr>
            <w:bookmarkStart w:id="4642" w:name="MCCQCTEMPBM_00000130"/>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0AA52245"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C205EFE" w14:textId="77777777" w:rsidR="00CA38EF" w:rsidRPr="00441CD0" w:rsidRDefault="00CA38EF" w:rsidP="00413DF0">
            <w:pPr>
              <w:pStyle w:val="TAC"/>
            </w:pPr>
            <w:r w:rsidRPr="00441CD0">
              <w:t xml:space="preserve">Updated PDR </w:t>
            </w:r>
            <w:r w:rsidRPr="00441CD0">
              <w:rPr>
                <w:lang w:val="en-US"/>
              </w:rPr>
              <w:t>IE Type = 256 (decimal)</w:t>
            </w:r>
          </w:p>
        </w:tc>
      </w:tr>
      <w:tr w:rsidR="00CA38EF" w:rsidRPr="00441CD0" w14:paraId="46D302DF"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FD8811B" w14:textId="77777777" w:rsidR="00CA38EF" w:rsidRPr="00441CD0" w:rsidRDefault="00CA38EF" w:rsidP="00413DF0">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FDD9B4F" w14:textId="77777777" w:rsidR="00CA38EF" w:rsidRPr="00441CD0" w:rsidRDefault="00CA38EF" w:rsidP="00413DF0">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739C1B5F" w14:textId="77777777" w:rsidR="00CA38EF" w:rsidRPr="00441CD0" w:rsidRDefault="00CA38EF" w:rsidP="00413DF0">
            <w:pPr>
              <w:pStyle w:val="TAC"/>
            </w:pPr>
            <w:r w:rsidRPr="00441CD0">
              <w:t>Length = n</w:t>
            </w:r>
          </w:p>
        </w:tc>
      </w:tr>
      <w:tr w:rsidR="00CA38EF" w:rsidRPr="00441CD0" w14:paraId="06DC8DCD" w14:textId="77777777" w:rsidTr="00413DF0">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8220C7D" w14:textId="77777777" w:rsidR="00CA38EF" w:rsidRPr="00441CD0" w:rsidRDefault="00CA38EF" w:rsidP="00413DF0">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D45EB55" w14:textId="77777777" w:rsidR="00CA38EF" w:rsidRPr="00441CD0" w:rsidRDefault="00CA38EF" w:rsidP="00413DF0">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3E61E024" w14:textId="77777777" w:rsidR="00CA38EF" w:rsidRPr="00441CD0" w:rsidRDefault="00CA38EF" w:rsidP="00413DF0">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BE08AC3" w14:textId="77777777" w:rsidR="00CA38EF" w:rsidRPr="00441CD0" w:rsidRDefault="00CA38EF" w:rsidP="00413DF0">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03831D6" w14:textId="77777777" w:rsidR="00CA38EF" w:rsidRPr="00441CD0" w:rsidRDefault="00CA38EF" w:rsidP="00413DF0">
            <w:pPr>
              <w:pStyle w:val="TAH"/>
            </w:pPr>
            <w:r w:rsidRPr="00441CD0">
              <w:t>IE Type</w:t>
            </w:r>
          </w:p>
        </w:tc>
      </w:tr>
      <w:tr w:rsidR="00CA38EF" w:rsidRPr="00441CD0" w14:paraId="099DAD68" w14:textId="77777777" w:rsidTr="00413DF0">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638A7A5" w14:textId="77777777" w:rsidR="00CA38EF" w:rsidRPr="00441CD0" w:rsidRDefault="00CA38EF" w:rsidP="00413DF0">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68459AB" w14:textId="77777777" w:rsidR="00CA38EF" w:rsidRPr="00441CD0" w:rsidRDefault="00CA38EF" w:rsidP="00413DF0">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2E70E5E4" w14:textId="77777777" w:rsidR="00CA38EF" w:rsidRPr="00441CD0" w:rsidRDefault="00CA38EF" w:rsidP="00413DF0">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C301D77" w14:textId="77777777" w:rsidR="00CA38EF" w:rsidRPr="00441CD0" w:rsidRDefault="00CA38EF" w:rsidP="00413DF0">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CE73C91" w14:textId="77777777" w:rsidR="00CA38EF" w:rsidRPr="00441CD0" w:rsidRDefault="00CA38EF" w:rsidP="00413DF0">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E0B5473" w14:textId="77777777" w:rsidR="00CA38EF" w:rsidRPr="00441CD0" w:rsidRDefault="00CA38EF" w:rsidP="00413DF0">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3B3AE72" w14:textId="77777777" w:rsidR="00CA38EF" w:rsidRPr="00441CD0" w:rsidRDefault="00CA38EF" w:rsidP="00413DF0">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5F383031" w14:textId="77777777" w:rsidR="00CA38EF" w:rsidRPr="00441CD0" w:rsidRDefault="00CA38EF" w:rsidP="00413DF0">
            <w:pPr>
              <w:spacing w:after="0"/>
              <w:rPr>
                <w:rFonts w:ascii="Arial" w:hAnsi="Arial"/>
                <w:b/>
                <w:sz w:val="18"/>
                <w:lang w:val="x-none"/>
              </w:rPr>
            </w:pPr>
          </w:p>
        </w:tc>
      </w:tr>
      <w:tr w:rsidR="00CA38EF" w:rsidRPr="00441CD0" w14:paraId="6D1EE659"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01122DF3" w14:textId="77777777" w:rsidR="00CA38EF" w:rsidRPr="00441CD0" w:rsidRDefault="00CA38EF" w:rsidP="00413DF0">
            <w:pPr>
              <w:pStyle w:val="TAL"/>
            </w:pPr>
            <w:r w:rsidRPr="00441CD0">
              <w:rPr>
                <w:lang w:val="de-DE"/>
              </w:rPr>
              <w:t xml:space="preserve">PDR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31797B7A" w14:textId="77777777" w:rsidR="00CA38EF" w:rsidRPr="00441CD0" w:rsidRDefault="00CA38EF" w:rsidP="00413DF0">
            <w:pPr>
              <w:pStyle w:val="TAL"/>
              <w:jc w:val="center"/>
            </w:pPr>
            <w:r w:rsidRPr="00441CD0">
              <w:t>M</w:t>
            </w:r>
          </w:p>
        </w:tc>
        <w:tc>
          <w:tcPr>
            <w:tcW w:w="4668" w:type="dxa"/>
            <w:tcBorders>
              <w:top w:val="single" w:sz="4" w:space="0" w:color="auto"/>
              <w:left w:val="single" w:sz="4" w:space="0" w:color="auto"/>
              <w:bottom w:val="single" w:sz="4" w:space="0" w:color="auto"/>
              <w:right w:val="single" w:sz="4" w:space="0" w:color="auto"/>
            </w:tcBorders>
            <w:hideMark/>
          </w:tcPr>
          <w:p w14:paraId="1C82B3A4" w14:textId="77777777" w:rsidR="00CA38EF" w:rsidRDefault="00CA38EF" w:rsidP="00413DF0">
            <w:pPr>
              <w:pStyle w:val="TAL"/>
            </w:pPr>
            <w:r w:rsidRPr="00441CD0">
              <w:t>This IE shall uniquely identify the PDR among all the PDRs configured for that PFCP session.</w:t>
            </w:r>
          </w:p>
          <w:p w14:paraId="5D326205"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0E74E4A"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4B367C3" w14:textId="77777777" w:rsidR="00CA38EF" w:rsidRPr="00441CD0" w:rsidRDefault="00CA38EF" w:rsidP="00413DF0">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A09FD9" w14:textId="77777777" w:rsidR="00CA38EF" w:rsidRPr="00441CD0" w:rsidRDefault="00CA38EF" w:rsidP="00413DF0">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hideMark/>
          </w:tcPr>
          <w:p w14:paraId="2A2112FD" w14:textId="77777777" w:rsidR="00CA38EF" w:rsidRPr="00441CD0" w:rsidRDefault="00CA38EF" w:rsidP="00413DF0">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E22E81" w14:textId="77777777" w:rsidR="00CA38EF" w:rsidRPr="00441CD0" w:rsidRDefault="00CA38EF" w:rsidP="00413DF0">
            <w:pPr>
              <w:pStyle w:val="TAC"/>
            </w:pPr>
            <w:r w:rsidRPr="00441CD0">
              <w:t>PDR ID</w:t>
            </w:r>
          </w:p>
        </w:tc>
      </w:tr>
      <w:tr w:rsidR="00CA38EF" w:rsidRPr="00441CD0" w14:paraId="40256B50"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hideMark/>
          </w:tcPr>
          <w:p w14:paraId="5577DC37" w14:textId="77777777" w:rsidR="00CA38EF" w:rsidRPr="00441CD0" w:rsidRDefault="00CA38EF" w:rsidP="00413DF0">
            <w:pPr>
              <w:pStyle w:val="TAL"/>
            </w:pPr>
            <w:r w:rsidRPr="00441CD0">
              <w:t>Local F-TEID for Redundant Transmission</w:t>
            </w:r>
          </w:p>
        </w:tc>
        <w:tc>
          <w:tcPr>
            <w:tcW w:w="336" w:type="dxa"/>
            <w:tcBorders>
              <w:top w:val="single" w:sz="4" w:space="0" w:color="auto"/>
              <w:left w:val="single" w:sz="4" w:space="0" w:color="auto"/>
              <w:bottom w:val="single" w:sz="4" w:space="0" w:color="auto"/>
              <w:right w:val="single" w:sz="4" w:space="0" w:color="auto"/>
            </w:tcBorders>
            <w:hideMark/>
          </w:tcPr>
          <w:p w14:paraId="72481BCB" w14:textId="77777777" w:rsidR="00CA38EF" w:rsidRPr="00441CD0" w:rsidRDefault="00CA38EF" w:rsidP="00413DF0">
            <w:pPr>
              <w:pStyle w:val="TAL"/>
              <w:jc w:val="center"/>
            </w:pPr>
            <w:r w:rsidRPr="00441CD0">
              <w:rPr>
                <w:rFonts w:hint="eastAsia"/>
                <w:szCs w:val="18"/>
                <w:lang w:eastAsia="zh-CN"/>
              </w:rPr>
              <w:t>C</w:t>
            </w:r>
          </w:p>
        </w:tc>
        <w:tc>
          <w:tcPr>
            <w:tcW w:w="4668" w:type="dxa"/>
            <w:tcBorders>
              <w:top w:val="single" w:sz="4" w:space="0" w:color="auto"/>
              <w:left w:val="single" w:sz="4" w:space="0" w:color="auto"/>
              <w:bottom w:val="single" w:sz="4" w:space="0" w:color="auto"/>
              <w:right w:val="single" w:sz="4" w:space="0" w:color="auto"/>
            </w:tcBorders>
            <w:hideMark/>
          </w:tcPr>
          <w:p w14:paraId="535F3793" w14:textId="77777777" w:rsidR="00CA38EF" w:rsidRDefault="00CA38EF" w:rsidP="00413DF0">
            <w:pPr>
              <w:pStyle w:val="TAL"/>
              <w:rPr>
                <w:szCs w:val="18"/>
              </w:rPr>
            </w:pPr>
            <w:r w:rsidRPr="00441CD0">
              <w:rPr>
                <w:szCs w:val="18"/>
              </w:rPr>
              <w:t>This IE shall be present and shall contain the local F-TEID to be used for this PDR for the reception of redundant uplink packets on the N3/N9 interfaces.</w:t>
            </w:r>
          </w:p>
          <w:p w14:paraId="06E3F3EC" w14:textId="77777777" w:rsidR="00CA38EF" w:rsidRPr="00441CD0" w:rsidRDefault="00CA38EF" w:rsidP="00413DF0">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72115F53"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F82F501"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7DFDF8F5" w14:textId="77777777" w:rsidR="00CA38EF" w:rsidRPr="00441CD0" w:rsidRDefault="00CA38EF" w:rsidP="00413DF0">
            <w:pPr>
              <w:pStyle w:val="TAC"/>
            </w:pPr>
            <w:r w:rsidRPr="00441CD0">
              <w:rPr>
                <w:rFonts w:hint="eastAsia"/>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1344C7CB" w14:textId="77777777" w:rsidR="00CA38EF" w:rsidRPr="00441CD0" w:rsidRDefault="00CA38EF" w:rsidP="00413DF0">
            <w:pPr>
              <w:pStyle w:val="TAC"/>
            </w:pPr>
            <w:r w:rsidRPr="00441CD0">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0B162BA" w14:textId="77777777" w:rsidR="00CA38EF" w:rsidRPr="00441CD0" w:rsidRDefault="00CA38EF" w:rsidP="00413DF0">
            <w:pPr>
              <w:pStyle w:val="TAC"/>
            </w:pPr>
            <w:r w:rsidRPr="00441CD0">
              <w:rPr>
                <w:rFonts w:hint="eastAsia"/>
                <w:lang w:eastAsia="zh-CN"/>
              </w:rPr>
              <w:t>F</w:t>
            </w:r>
            <w:r w:rsidRPr="00441CD0">
              <w:rPr>
                <w:lang w:eastAsia="zh-CN"/>
              </w:rPr>
              <w:t>-TEID</w:t>
            </w:r>
          </w:p>
        </w:tc>
      </w:tr>
      <w:tr w:rsidR="00CA38EF" w:rsidRPr="00441CD0" w14:paraId="0387D505"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7692AB8F" w14:textId="77777777" w:rsidR="00CA38EF" w:rsidRPr="00441CD0" w:rsidRDefault="00CA38EF" w:rsidP="00413DF0">
            <w:pPr>
              <w:pStyle w:val="TAL"/>
            </w:pPr>
            <w:r w:rsidRPr="00441CD0">
              <w:t>Local F-TEID</w:t>
            </w:r>
          </w:p>
        </w:tc>
        <w:tc>
          <w:tcPr>
            <w:tcW w:w="336" w:type="dxa"/>
            <w:tcBorders>
              <w:top w:val="single" w:sz="4" w:space="0" w:color="auto"/>
              <w:left w:val="single" w:sz="4" w:space="0" w:color="auto"/>
              <w:bottom w:val="single" w:sz="4" w:space="0" w:color="auto"/>
              <w:right w:val="single" w:sz="4" w:space="0" w:color="auto"/>
            </w:tcBorders>
          </w:tcPr>
          <w:p w14:paraId="73CC826F" w14:textId="77777777" w:rsidR="00CA38EF" w:rsidRPr="00441CD0" w:rsidRDefault="00CA38EF" w:rsidP="00413DF0">
            <w:pPr>
              <w:pStyle w:val="TAL"/>
              <w:jc w:val="center"/>
              <w:rPr>
                <w:szCs w:val="18"/>
                <w:lang w:eastAsia="zh-CN"/>
              </w:rPr>
            </w:pPr>
            <w:r>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07B4D556" w14:textId="77777777" w:rsidR="00CA38EF" w:rsidRDefault="00CA38EF" w:rsidP="00413DF0">
            <w:pPr>
              <w:pStyle w:val="TAL"/>
              <w:rPr>
                <w:szCs w:val="18"/>
              </w:rPr>
            </w:pPr>
            <w:r>
              <w:t>If the UP function allocates the F-TEID, this IE shall be present and shall contain the local F-TEID to be used for this PDR</w:t>
            </w:r>
            <w:r>
              <w:rPr>
                <w:szCs w:val="18"/>
              </w:rPr>
              <w:t>.</w:t>
            </w:r>
          </w:p>
          <w:p w14:paraId="3F690535" w14:textId="77777777" w:rsidR="00CA38EF" w:rsidRPr="00441CD0" w:rsidRDefault="00CA38EF" w:rsidP="00413DF0">
            <w:pPr>
              <w:pStyle w:val="TAL"/>
              <w:rPr>
                <w:szCs w:val="18"/>
              </w:rPr>
            </w:pPr>
          </w:p>
        </w:tc>
        <w:tc>
          <w:tcPr>
            <w:tcW w:w="370" w:type="dxa"/>
            <w:tcBorders>
              <w:top w:val="single" w:sz="4" w:space="0" w:color="auto"/>
              <w:left w:val="single" w:sz="4" w:space="0" w:color="auto"/>
              <w:bottom w:val="single" w:sz="4" w:space="0" w:color="auto"/>
              <w:right w:val="single" w:sz="4" w:space="0" w:color="auto"/>
            </w:tcBorders>
          </w:tcPr>
          <w:p w14:paraId="3AF9883D"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1EC58AA" w14:textId="77777777" w:rsidR="00CA38EF" w:rsidRPr="00441CD0" w:rsidRDefault="00CA38EF" w:rsidP="00413DF0">
            <w:pPr>
              <w:pStyle w:val="TAC"/>
              <w:rPr>
                <w:lang w:eastAsia="zh-CN"/>
              </w:rPr>
            </w:pPr>
            <w:r>
              <w:rPr>
                <w:lang w:eastAsia="zh-CN"/>
              </w:rPr>
              <w:t>X</w:t>
            </w:r>
          </w:p>
        </w:tc>
        <w:tc>
          <w:tcPr>
            <w:tcW w:w="370" w:type="dxa"/>
            <w:tcBorders>
              <w:top w:val="single" w:sz="4" w:space="0" w:color="auto"/>
              <w:left w:val="single" w:sz="4" w:space="0" w:color="auto"/>
              <w:bottom w:val="single" w:sz="4" w:space="0" w:color="auto"/>
              <w:right w:val="single" w:sz="4" w:space="0" w:color="auto"/>
            </w:tcBorders>
          </w:tcPr>
          <w:p w14:paraId="331236B1" w14:textId="77777777" w:rsidR="00CA38EF" w:rsidRPr="00441CD0" w:rsidRDefault="00CA38EF" w:rsidP="00413DF0">
            <w:pPr>
              <w:pStyle w:val="TAC"/>
              <w:rPr>
                <w:lang w:eastAsia="zh-CN"/>
              </w:rPr>
            </w:pPr>
            <w:r>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5CC90256" w14:textId="77777777" w:rsidR="00CA38EF" w:rsidRPr="00441CD0" w:rsidRDefault="00CA38EF" w:rsidP="00413DF0">
            <w:pPr>
              <w:pStyle w:val="TAC"/>
            </w:pPr>
            <w:r>
              <w:t>-</w:t>
            </w:r>
          </w:p>
        </w:tc>
        <w:tc>
          <w:tcPr>
            <w:tcW w:w="1404" w:type="dxa"/>
            <w:tcBorders>
              <w:top w:val="single" w:sz="4" w:space="0" w:color="auto"/>
              <w:left w:val="single" w:sz="4" w:space="0" w:color="auto"/>
              <w:bottom w:val="single" w:sz="4" w:space="0" w:color="auto"/>
              <w:right w:val="single" w:sz="4" w:space="0" w:color="auto"/>
            </w:tcBorders>
            <w:vAlign w:val="center"/>
          </w:tcPr>
          <w:p w14:paraId="266B7582" w14:textId="77777777" w:rsidR="00CA38EF" w:rsidRPr="00441CD0" w:rsidRDefault="00CA38EF" w:rsidP="00413DF0">
            <w:pPr>
              <w:pStyle w:val="TAC"/>
              <w:rPr>
                <w:lang w:eastAsia="zh-CN"/>
              </w:rPr>
            </w:pPr>
            <w:r w:rsidRPr="00441CD0">
              <w:rPr>
                <w:rFonts w:hint="eastAsia"/>
                <w:lang w:eastAsia="zh-CN"/>
              </w:rPr>
              <w:t>F</w:t>
            </w:r>
            <w:r w:rsidRPr="00441CD0">
              <w:rPr>
                <w:lang w:eastAsia="zh-CN"/>
              </w:rPr>
              <w:t>-TEID</w:t>
            </w:r>
          </w:p>
        </w:tc>
      </w:tr>
      <w:tr w:rsidR="00CA38EF" w:rsidRPr="00441CD0" w14:paraId="2353045E" w14:textId="77777777" w:rsidTr="00413DF0">
        <w:trPr>
          <w:jc w:val="center"/>
        </w:trPr>
        <w:tc>
          <w:tcPr>
            <w:tcW w:w="1559" w:type="dxa"/>
            <w:tcBorders>
              <w:top w:val="single" w:sz="4" w:space="0" w:color="auto"/>
              <w:left w:val="single" w:sz="4" w:space="0" w:color="auto"/>
              <w:bottom w:val="single" w:sz="4" w:space="0" w:color="auto"/>
              <w:right w:val="single" w:sz="4" w:space="0" w:color="auto"/>
            </w:tcBorders>
          </w:tcPr>
          <w:p w14:paraId="0D03DDA9" w14:textId="77777777" w:rsidR="00CA38EF" w:rsidRPr="00734010" w:rsidRDefault="00CA38EF" w:rsidP="00413DF0">
            <w:pPr>
              <w:pStyle w:val="TAL"/>
            </w:pPr>
            <w:r w:rsidRPr="00001910">
              <w:rPr>
                <w:szCs w:val="18"/>
              </w:rPr>
              <w:t>UE IP Address</w:t>
            </w:r>
          </w:p>
        </w:tc>
        <w:tc>
          <w:tcPr>
            <w:tcW w:w="336" w:type="dxa"/>
            <w:tcBorders>
              <w:top w:val="single" w:sz="4" w:space="0" w:color="auto"/>
              <w:left w:val="single" w:sz="4" w:space="0" w:color="auto"/>
              <w:bottom w:val="single" w:sz="4" w:space="0" w:color="auto"/>
              <w:right w:val="single" w:sz="4" w:space="0" w:color="auto"/>
            </w:tcBorders>
          </w:tcPr>
          <w:p w14:paraId="685B62C0" w14:textId="77777777" w:rsidR="00CA38EF" w:rsidRPr="00734010" w:rsidRDefault="00CA38EF" w:rsidP="00413DF0">
            <w:pPr>
              <w:pStyle w:val="TAL"/>
              <w:jc w:val="center"/>
              <w:rPr>
                <w:szCs w:val="18"/>
                <w:lang w:eastAsia="zh-CN"/>
              </w:rPr>
            </w:pPr>
            <w:r w:rsidRPr="00001910">
              <w:rPr>
                <w:szCs w:val="18"/>
                <w:lang w:eastAsia="zh-CN"/>
              </w:rPr>
              <w:t>C</w:t>
            </w:r>
          </w:p>
        </w:tc>
        <w:tc>
          <w:tcPr>
            <w:tcW w:w="4668" w:type="dxa"/>
            <w:tcBorders>
              <w:top w:val="single" w:sz="4" w:space="0" w:color="auto"/>
              <w:left w:val="single" w:sz="4" w:space="0" w:color="auto"/>
              <w:bottom w:val="single" w:sz="4" w:space="0" w:color="auto"/>
              <w:right w:val="single" w:sz="4" w:space="0" w:color="auto"/>
            </w:tcBorders>
          </w:tcPr>
          <w:p w14:paraId="14E84F19" w14:textId="77777777" w:rsidR="00CA38EF" w:rsidRDefault="00CA38EF" w:rsidP="00413DF0">
            <w:pPr>
              <w:pStyle w:val="TAL"/>
              <w:rPr>
                <w:szCs w:val="18"/>
              </w:rPr>
            </w:pPr>
            <w:r w:rsidRPr="00001910">
              <w:rPr>
                <w:szCs w:val="18"/>
              </w:rPr>
              <w:t>If the UP function allocate</w:t>
            </w:r>
            <w:r>
              <w:rPr>
                <w:szCs w:val="18"/>
              </w:rPr>
              <w:t>s</w:t>
            </w:r>
            <w:r w:rsidRPr="00001910">
              <w:rPr>
                <w:szCs w:val="18"/>
              </w:rPr>
              <w:t xml:space="preserve"> </w:t>
            </w:r>
            <w:r>
              <w:rPr>
                <w:szCs w:val="18"/>
              </w:rPr>
              <w:t>additional</w:t>
            </w:r>
            <w:r w:rsidRPr="00001910">
              <w:rPr>
                <w:szCs w:val="18"/>
              </w:rPr>
              <w:t xml:space="preserve"> UE IP address</w:t>
            </w:r>
            <w:r>
              <w:rPr>
                <w:szCs w:val="18"/>
              </w:rPr>
              <w:t>/</w:t>
            </w:r>
            <w:r w:rsidRPr="00001910">
              <w:rPr>
                <w:szCs w:val="18"/>
              </w:rPr>
              <w:t>prefix</w:t>
            </w:r>
            <w:r>
              <w:rPr>
                <w:szCs w:val="18"/>
              </w:rPr>
              <w:t xml:space="preserve"> (upon receiving a Update PDR in the corresponding PFCP Session Modification Request message from the CP function), </w:t>
            </w:r>
            <w:r w:rsidRPr="00001910">
              <w:rPr>
                <w:szCs w:val="18"/>
              </w:rPr>
              <w:t xml:space="preserve">this IE shall be present and shall contain </w:t>
            </w:r>
            <w:r>
              <w:rPr>
                <w:szCs w:val="18"/>
              </w:rPr>
              <w:t xml:space="preserve">the complete list of </w:t>
            </w:r>
            <w:r w:rsidRPr="00001910">
              <w:rPr>
                <w:szCs w:val="18"/>
              </w:rPr>
              <w:t>UE IP address</w:t>
            </w:r>
            <w:r>
              <w:rPr>
                <w:szCs w:val="18"/>
              </w:rPr>
              <w:t xml:space="preserve"> </w:t>
            </w:r>
            <w:r w:rsidRPr="00001910">
              <w:rPr>
                <w:szCs w:val="18"/>
              </w:rPr>
              <w:t>/ prefix assigned by the UP function</w:t>
            </w:r>
            <w:r>
              <w:rPr>
                <w:szCs w:val="18"/>
              </w:rPr>
              <w:t xml:space="preserve"> for this PFCP session</w:t>
            </w:r>
            <w:r w:rsidRPr="00001910">
              <w:rPr>
                <w:szCs w:val="18"/>
              </w:rPr>
              <w:t>.</w:t>
            </w:r>
          </w:p>
          <w:p w14:paraId="2F2F226A" w14:textId="77777777" w:rsidR="00CA38EF" w:rsidRPr="00001910" w:rsidRDefault="00CA38EF" w:rsidP="00413DF0">
            <w:pPr>
              <w:pStyle w:val="TAL"/>
              <w:rPr>
                <w:szCs w:val="18"/>
              </w:rPr>
            </w:pPr>
          </w:p>
          <w:p w14:paraId="3E47F60E" w14:textId="59915FA7" w:rsidR="00CA38EF" w:rsidRPr="00734010" w:rsidRDefault="00CA38EF" w:rsidP="00413DF0">
            <w:pPr>
              <w:pStyle w:val="TAL"/>
              <w:rPr>
                <w:szCs w:val="18"/>
              </w:rPr>
            </w:pPr>
            <w:r w:rsidRPr="00001910">
              <w:rPr>
                <w:color w:val="000000"/>
              </w:rPr>
              <w:t xml:space="preserve">In the 5GC, several IEs with the same IE type may be present to represent multiple UE IP addresses, if the UPF indicated support of the IP6PL feature (see </w:t>
            </w:r>
            <w:r w:rsidR="00415C19" w:rsidRPr="00001910">
              <w:rPr>
                <w:color w:val="000000"/>
              </w:rPr>
              <w:t>clause</w:t>
            </w:r>
            <w:r w:rsidR="00415C19">
              <w:rPr>
                <w:color w:val="000000"/>
              </w:rPr>
              <w:t> </w:t>
            </w:r>
            <w:r w:rsidR="00415C19" w:rsidRPr="00001910">
              <w:rPr>
                <w:color w:val="000000"/>
              </w:rPr>
              <w:t>5</w:t>
            </w:r>
            <w:r w:rsidRPr="00001910">
              <w:rPr>
                <w:color w:val="000000"/>
              </w:rPr>
              <w:t>.21).</w:t>
            </w:r>
          </w:p>
        </w:tc>
        <w:tc>
          <w:tcPr>
            <w:tcW w:w="370" w:type="dxa"/>
            <w:tcBorders>
              <w:top w:val="single" w:sz="4" w:space="0" w:color="auto"/>
              <w:left w:val="single" w:sz="4" w:space="0" w:color="auto"/>
              <w:bottom w:val="single" w:sz="4" w:space="0" w:color="auto"/>
              <w:right w:val="single" w:sz="4" w:space="0" w:color="auto"/>
            </w:tcBorders>
          </w:tcPr>
          <w:p w14:paraId="69B73DBE"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35C886E1" w14:textId="77777777" w:rsidR="00CA38EF" w:rsidRPr="00734010" w:rsidRDefault="00CA38EF" w:rsidP="00413DF0">
            <w:pPr>
              <w:pStyle w:val="TAC"/>
              <w:rPr>
                <w:lang w:eastAsia="zh-CN"/>
              </w:rPr>
            </w:pPr>
            <w:r w:rsidRPr="00001910">
              <w:t>X</w:t>
            </w:r>
          </w:p>
        </w:tc>
        <w:tc>
          <w:tcPr>
            <w:tcW w:w="370" w:type="dxa"/>
            <w:tcBorders>
              <w:top w:val="single" w:sz="4" w:space="0" w:color="auto"/>
              <w:left w:val="single" w:sz="4" w:space="0" w:color="auto"/>
              <w:bottom w:val="single" w:sz="4" w:space="0" w:color="auto"/>
              <w:right w:val="single" w:sz="4" w:space="0" w:color="auto"/>
            </w:tcBorders>
          </w:tcPr>
          <w:p w14:paraId="68EB2BF2" w14:textId="77777777" w:rsidR="00CA38EF" w:rsidRPr="00734010" w:rsidRDefault="00CA38EF" w:rsidP="00413DF0">
            <w:pPr>
              <w:pStyle w:val="TAC"/>
              <w:rPr>
                <w:lang w:eastAsia="zh-CN"/>
              </w:rPr>
            </w:pPr>
            <w:r w:rsidRPr="00001910">
              <w:t>-</w:t>
            </w:r>
          </w:p>
        </w:tc>
        <w:tc>
          <w:tcPr>
            <w:tcW w:w="370" w:type="dxa"/>
            <w:tcBorders>
              <w:top w:val="single" w:sz="4" w:space="0" w:color="auto"/>
              <w:left w:val="single" w:sz="4" w:space="0" w:color="auto"/>
              <w:bottom w:val="single" w:sz="4" w:space="0" w:color="auto"/>
              <w:right w:val="single" w:sz="4" w:space="0" w:color="auto"/>
            </w:tcBorders>
          </w:tcPr>
          <w:p w14:paraId="2101C453" w14:textId="77777777" w:rsidR="00CA38EF" w:rsidRPr="00734010" w:rsidRDefault="00CA38EF" w:rsidP="00413DF0">
            <w:pPr>
              <w:pStyle w:val="TAC"/>
            </w:pPr>
            <w:r w:rsidRPr="0000191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D55CB9" w14:textId="77777777" w:rsidR="00CA38EF" w:rsidRPr="00734010" w:rsidRDefault="00CA38EF" w:rsidP="00413DF0">
            <w:pPr>
              <w:pStyle w:val="TAC"/>
              <w:rPr>
                <w:lang w:eastAsia="zh-CN"/>
              </w:rPr>
            </w:pPr>
            <w:r w:rsidRPr="00001910">
              <w:t>UE IP Address</w:t>
            </w:r>
          </w:p>
        </w:tc>
      </w:tr>
      <w:bookmarkEnd w:id="4642"/>
    </w:tbl>
    <w:p w14:paraId="6B6E682A" w14:textId="77777777" w:rsidR="00CA38EF" w:rsidRPr="00441CD0" w:rsidRDefault="00CA38EF" w:rsidP="00EE5860"/>
    <w:p w14:paraId="2ACAD30B" w14:textId="77777777" w:rsidR="00EE5860" w:rsidRPr="00441CD0" w:rsidRDefault="00EE5860" w:rsidP="00EE5860">
      <w:pPr>
        <w:pStyle w:val="Heading3"/>
        <w:rPr>
          <w:rFonts w:cs="Arial"/>
          <w:bCs/>
        </w:rPr>
      </w:pPr>
      <w:bookmarkStart w:id="4643" w:name="_Toc19717318"/>
      <w:bookmarkStart w:id="4644" w:name="_Toc27490817"/>
      <w:bookmarkStart w:id="4645" w:name="_Toc27557110"/>
      <w:bookmarkStart w:id="4646" w:name="_Toc27724027"/>
      <w:bookmarkStart w:id="4647" w:name="_Toc36031100"/>
      <w:bookmarkStart w:id="4648" w:name="_Toc36043020"/>
      <w:bookmarkStart w:id="4649" w:name="_Toc36814345"/>
      <w:bookmarkStart w:id="4650" w:name="_Toc44689203"/>
      <w:bookmarkStart w:id="4651" w:name="_Toc44923957"/>
      <w:bookmarkStart w:id="4652" w:name="_Toc51860927"/>
      <w:bookmarkStart w:id="4653" w:name="_Toc57930698"/>
      <w:bookmarkStart w:id="4654" w:name="_Toc57931328"/>
      <w:bookmarkStart w:id="4655" w:name="_Toc160974455"/>
      <w:r w:rsidRPr="00441CD0">
        <w:t>7.5.6</w:t>
      </w:r>
      <w:r w:rsidRPr="00441CD0">
        <w:tab/>
      </w:r>
      <w:r w:rsidRPr="00441CD0">
        <w:rPr>
          <w:lang w:val="en-US"/>
        </w:rPr>
        <w:t xml:space="preserve">PFCP </w:t>
      </w:r>
      <w:r w:rsidRPr="00441CD0">
        <w:t>Session Deletion Request</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420F1CA5" w14:textId="77777777" w:rsidR="00EE5860" w:rsidRPr="00441CD0" w:rsidRDefault="00EE5860" w:rsidP="00EE5860">
      <w:pPr>
        <w:rPr>
          <w:rFonts w:ascii="Arial" w:hAnsi="Arial" w:cs="Arial"/>
          <w:bCs/>
        </w:rPr>
      </w:pPr>
      <w:r w:rsidRPr="00441CD0">
        <w:rPr>
          <w:rFonts w:ascii="Arial" w:hAnsi="Arial" w:cs="Arial"/>
          <w:bCs/>
          <w:lang w:val="en-US"/>
        </w:rPr>
        <w:t xml:space="preserve">The PFCP </w:t>
      </w:r>
      <w:r w:rsidRPr="00441CD0">
        <w:rPr>
          <w:rFonts w:ascii="Arial" w:hAnsi="Arial" w:cs="Arial"/>
          <w:bCs/>
        </w:rPr>
        <w:t>Session Deletion Request shall be sent over the Sxa, Sxb, Sxc and N4 interface by the CP function to request the UP function to delete the PFCP session.</w:t>
      </w:r>
    </w:p>
    <w:p w14:paraId="58CAC300" w14:textId="77777777" w:rsidR="00EE5860" w:rsidRPr="00441CD0" w:rsidRDefault="00EE5860" w:rsidP="00EE5860">
      <w:pPr>
        <w:pStyle w:val="TH"/>
        <w:rPr>
          <w:lang w:val="en-US"/>
        </w:rPr>
      </w:pPr>
      <w:r w:rsidRPr="00441CD0">
        <w:t>Table 7.5.6-1: Information Elements in a PFCP Session Deletion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2DC493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75A7C7C4" w14:textId="77777777" w:rsidR="00EE5860" w:rsidRPr="00441CD0" w:rsidRDefault="00EE5860" w:rsidP="00BB0E1F">
            <w:pPr>
              <w:pStyle w:val="TAH"/>
              <w:rPr>
                <w:lang w:val="x-none"/>
              </w:rPr>
            </w:pPr>
            <w:bookmarkStart w:id="4656" w:name="MCCQCTEMPBM_00000131"/>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0A79234"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77A0B33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B0885D8"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41039E4A" w14:textId="77777777" w:rsidR="00EE5860" w:rsidRPr="00441CD0" w:rsidRDefault="00EE5860" w:rsidP="00BB0E1F">
            <w:pPr>
              <w:pStyle w:val="TAH"/>
            </w:pPr>
            <w:r w:rsidRPr="00441CD0">
              <w:t>IE Type</w:t>
            </w:r>
          </w:p>
        </w:tc>
      </w:tr>
      <w:tr w:rsidR="00EE5860" w:rsidRPr="00441CD0" w14:paraId="6659BF6F"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17F26029"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85FC4CF"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1D0E10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3FA41C5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15DF0F1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953B48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B40CB6D"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4FC8D32A" w14:textId="77777777" w:rsidR="00EE5860" w:rsidRPr="00441CD0" w:rsidRDefault="00EE5860" w:rsidP="00BB0E1F">
            <w:pPr>
              <w:spacing w:after="0"/>
              <w:rPr>
                <w:rFonts w:ascii="Arial" w:hAnsi="Arial"/>
                <w:b/>
                <w:sz w:val="18"/>
                <w:lang w:val="x-none"/>
              </w:rPr>
            </w:pPr>
          </w:p>
        </w:tc>
      </w:tr>
      <w:tr w:rsidR="00EE5860" w:rsidRPr="00441CD0" w14:paraId="7E451B8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C11E29D" w14:textId="77777777" w:rsidR="00EE5860" w:rsidRPr="00441CD0" w:rsidRDefault="00EE5860" w:rsidP="00BB0E1F">
            <w:pPr>
              <w:pStyle w:val="TAL"/>
            </w:pPr>
          </w:p>
        </w:tc>
        <w:tc>
          <w:tcPr>
            <w:tcW w:w="336" w:type="dxa"/>
            <w:tcBorders>
              <w:top w:val="single" w:sz="4" w:space="0" w:color="auto"/>
              <w:left w:val="single" w:sz="4" w:space="0" w:color="auto"/>
              <w:bottom w:val="single" w:sz="4" w:space="0" w:color="auto"/>
              <w:right w:val="single" w:sz="4" w:space="0" w:color="auto"/>
            </w:tcBorders>
          </w:tcPr>
          <w:p w14:paraId="752F59FA" w14:textId="77777777" w:rsidR="00EE5860" w:rsidRPr="00441CD0" w:rsidRDefault="00EE5860" w:rsidP="00BB0E1F">
            <w:pPr>
              <w:pStyle w:val="TAL"/>
              <w:jc w:val="center"/>
            </w:pPr>
          </w:p>
        </w:tc>
        <w:tc>
          <w:tcPr>
            <w:tcW w:w="4672" w:type="dxa"/>
            <w:tcBorders>
              <w:top w:val="single" w:sz="4" w:space="0" w:color="auto"/>
              <w:left w:val="single" w:sz="4" w:space="0" w:color="auto"/>
              <w:bottom w:val="single" w:sz="4" w:space="0" w:color="auto"/>
              <w:right w:val="single" w:sz="4" w:space="0" w:color="auto"/>
            </w:tcBorders>
          </w:tcPr>
          <w:p w14:paraId="349BCDD2"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833D0D2"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56DEF8D5"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42FCD679" w14:textId="77777777" w:rsidR="00EE5860" w:rsidRPr="00441CD0" w:rsidRDefault="00EE5860" w:rsidP="00BB0E1F">
            <w:pPr>
              <w:pStyle w:val="TAC"/>
            </w:pPr>
          </w:p>
        </w:tc>
        <w:tc>
          <w:tcPr>
            <w:tcW w:w="370" w:type="dxa"/>
            <w:tcBorders>
              <w:top w:val="single" w:sz="4" w:space="0" w:color="auto"/>
              <w:left w:val="single" w:sz="4" w:space="0" w:color="auto"/>
              <w:bottom w:val="single" w:sz="4" w:space="0" w:color="auto"/>
              <w:right w:val="single" w:sz="4" w:space="0" w:color="auto"/>
            </w:tcBorders>
          </w:tcPr>
          <w:p w14:paraId="78BCCAA7" w14:textId="77777777" w:rsidR="00EE5860" w:rsidRPr="00441CD0" w:rsidRDefault="00EE5860" w:rsidP="00BB0E1F">
            <w:pPr>
              <w:pStyle w:val="TAC"/>
            </w:pPr>
          </w:p>
        </w:tc>
        <w:tc>
          <w:tcPr>
            <w:tcW w:w="1405" w:type="dxa"/>
            <w:tcBorders>
              <w:top w:val="single" w:sz="4" w:space="0" w:color="auto"/>
              <w:left w:val="single" w:sz="4" w:space="0" w:color="auto"/>
              <w:bottom w:val="single" w:sz="4" w:space="0" w:color="auto"/>
              <w:right w:val="single" w:sz="4" w:space="0" w:color="auto"/>
            </w:tcBorders>
            <w:vAlign w:val="center"/>
          </w:tcPr>
          <w:p w14:paraId="7DB75BAE" w14:textId="77777777" w:rsidR="00EE5860" w:rsidRPr="00441CD0" w:rsidRDefault="00EE5860" w:rsidP="00BB0E1F">
            <w:pPr>
              <w:pStyle w:val="TAC"/>
              <w:rPr>
                <w:lang w:val="sv-SE"/>
              </w:rPr>
            </w:pPr>
          </w:p>
        </w:tc>
      </w:tr>
      <w:bookmarkEnd w:id="4656"/>
    </w:tbl>
    <w:p w14:paraId="3C3D9A27" w14:textId="77777777" w:rsidR="00EE5860" w:rsidRPr="00441CD0" w:rsidRDefault="00EE5860" w:rsidP="00EE5860">
      <w:pPr>
        <w:rPr>
          <w:rFonts w:ascii="Arial" w:hAnsi="Arial" w:cs="Arial"/>
          <w:bCs/>
        </w:rPr>
      </w:pPr>
    </w:p>
    <w:p w14:paraId="224FA61B" w14:textId="77777777" w:rsidR="00EE5860" w:rsidRPr="00441CD0" w:rsidRDefault="00EE5860" w:rsidP="00EE5860">
      <w:pPr>
        <w:pStyle w:val="Heading3"/>
        <w:rPr>
          <w:rFonts w:cs="Arial"/>
          <w:bCs/>
          <w:lang w:val="en-US"/>
        </w:rPr>
      </w:pPr>
      <w:bookmarkStart w:id="4657" w:name="_Toc19717319"/>
      <w:bookmarkStart w:id="4658" w:name="_Toc27490818"/>
      <w:bookmarkStart w:id="4659" w:name="_Toc27557111"/>
      <w:bookmarkStart w:id="4660" w:name="_Toc27724028"/>
      <w:bookmarkStart w:id="4661" w:name="_Toc36031101"/>
      <w:bookmarkStart w:id="4662" w:name="_Toc36043021"/>
      <w:bookmarkStart w:id="4663" w:name="_Toc36814346"/>
      <w:bookmarkStart w:id="4664" w:name="_Toc44689204"/>
      <w:bookmarkStart w:id="4665" w:name="_Toc44923958"/>
      <w:bookmarkStart w:id="4666" w:name="_Toc51860928"/>
      <w:bookmarkStart w:id="4667" w:name="_Toc57930699"/>
      <w:bookmarkStart w:id="4668" w:name="_Toc57931329"/>
      <w:bookmarkStart w:id="4669" w:name="_Toc160974456"/>
      <w:r w:rsidRPr="00441CD0">
        <w:lastRenderedPageBreak/>
        <w:t>7.5.7</w:t>
      </w:r>
      <w:r w:rsidRPr="00441CD0">
        <w:tab/>
      </w:r>
      <w:r w:rsidRPr="00441CD0">
        <w:rPr>
          <w:lang w:val="en-US"/>
        </w:rPr>
        <w:t xml:space="preserve">PFCP </w:t>
      </w:r>
      <w:r w:rsidRPr="00441CD0">
        <w:t>Session Deletion Response</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64A42EC6" w14:textId="77777777" w:rsidR="00EE5860" w:rsidRPr="00441CD0" w:rsidRDefault="00EE5860" w:rsidP="00EE5860">
      <w:pPr>
        <w:pStyle w:val="Heading4"/>
        <w:rPr>
          <w:rFonts w:cs="Arial"/>
          <w:bCs/>
        </w:rPr>
      </w:pPr>
      <w:bookmarkStart w:id="4670" w:name="_Toc19717320"/>
      <w:bookmarkStart w:id="4671" w:name="_Toc27490819"/>
      <w:bookmarkStart w:id="4672" w:name="_Toc27557112"/>
      <w:bookmarkStart w:id="4673" w:name="_Toc27724029"/>
      <w:bookmarkStart w:id="4674" w:name="_Toc36031102"/>
      <w:bookmarkStart w:id="4675" w:name="_Toc36043022"/>
      <w:bookmarkStart w:id="4676" w:name="_Toc36814347"/>
      <w:bookmarkStart w:id="4677" w:name="_Toc44689205"/>
      <w:bookmarkStart w:id="4678" w:name="_Toc44923959"/>
      <w:bookmarkStart w:id="4679" w:name="_Toc51860929"/>
      <w:bookmarkStart w:id="4680" w:name="_Toc57930700"/>
      <w:bookmarkStart w:id="4681" w:name="_Toc57931330"/>
      <w:bookmarkStart w:id="4682" w:name="_Toc160974457"/>
      <w:r w:rsidRPr="00441CD0">
        <w:t>7.5.7.1</w:t>
      </w:r>
      <w:r w:rsidRPr="00441CD0">
        <w:tab/>
        <w:t>General</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09A36163" w14:textId="77777777" w:rsidR="00EE5860" w:rsidRPr="00441CD0" w:rsidRDefault="00EE5860" w:rsidP="00EE5860">
      <w:pPr>
        <w:rPr>
          <w:rFonts w:ascii="Arial" w:hAnsi="Arial" w:cs="Arial"/>
          <w:bCs/>
        </w:rPr>
      </w:pPr>
      <w:r w:rsidRPr="00441CD0">
        <w:rPr>
          <w:rFonts w:ascii="Arial" w:hAnsi="Arial" w:cs="Arial"/>
          <w:bCs/>
        </w:rPr>
        <w:t>The PFCP Session Deletion Response shall be sent over the Sxa, Sxb, Sxc and N4 interface by the UP function to the CP function as a reply to the PFCP Session Deletion Request.</w:t>
      </w:r>
    </w:p>
    <w:p w14:paraId="5BDBC551" w14:textId="77777777" w:rsidR="00EE5860" w:rsidRPr="00441CD0" w:rsidRDefault="00EE5860" w:rsidP="00EE5860">
      <w:pPr>
        <w:pStyle w:val="TH"/>
        <w:rPr>
          <w:lang w:val="en-US"/>
        </w:rPr>
      </w:pPr>
      <w:r w:rsidRPr="00441CD0">
        <w:t>Table 7.5.</w:t>
      </w:r>
      <w:r w:rsidRPr="00441CD0">
        <w:rPr>
          <w:lang w:val="en-US"/>
        </w:rPr>
        <w:t>7</w:t>
      </w:r>
      <w:r w:rsidRPr="00441CD0">
        <w:t>.1-1: Information Elements in a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402F6F7"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192D90AA" w14:textId="77777777" w:rsidR="00EE5860" w:rsidRPr="00441CD0" w:rsidRDefault="00EE5860" w:rsidP="00BB0E1F">
            <w:pPr>
              <w:pStyle w:val="TAH"/>
              <w:rPr>
                <w:lang w:val="x-none"/>
              </w:rPr>
            </w:pPr>
            <w:bookmarkStart w:id="4683" w:name="MCCQCTEMPBM_00000132"/>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413943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2AB0C3"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6CC296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215DBC06" w14:textId="77777777" w:rsidR="00EE5860" w:rsidRPr="00441CD0" w:rsidRDefault="00EE5860" w:rsidP="00BB0E1F">
            <w:pPr>
              <w:pStyle w:val="TAH"/>
            </w:pPr>
            <w:r w:rsidRPr="00441CD0">
              <w:t>IE Type</w:t>
            </w:r>
          </w:p>
        </w:tc>
      </w:tr>
      <w:tr w:rsidR="00EE5860" w:rsidRPr="00441CD0" w14:paraId="6BFFB877"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20C931D5"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61897286"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0FB56B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53ABB17"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6928511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ABB192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6C09914"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25BD58AD" w14:textId="77777777" w:rsidR="00EE5860" w:rsidRPr="00441CD0" w:rsidRDefault="00EE5860" w:rsidP="00BB0E1F">
            <w:pPr>
              <w:spacing w:after="0"/>
              <w:rPr>
                <w:rFonts w:ascii="Arial" w:hAnsi="Arial"/>
                <w:b/>
                <w:sz w:val="18"/>
                <w:lang w:val="x-none"/>
              </w:rPr>
            </w:pPr>
          </w:p>
        </w:tc>
      </w:tr>
      <w:tr w:rsidR="00EE5860" w:rsidRPr="00441CD0" w14:paraId="41DC9BD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C54A258" w14:textId="77777777" w:rsidR="00EE5860" w:rsidRPr="00441CD0" w:rsidRDefault="00EE5860" w:rsidP="00BB0E1F">
            <w:pPr>
              <w:pStyle w:val="TAL"/>
            </w:pPr>
            <w:r w:rsidRPr="00441CD0">
              <w:rPr>
                <w:szCs w:val="18"/>
                <w:lang w:val="de-DE"/>
              </w:rPr>
              <w:t>Cause</w:t>
            </w:r>
          </w:p>
        </w:tc>
        <w:tc>
          <w:tcPr>
            <w:tcW w:w="336" w:type="dxa"/>
            <w:tcBorders>
              <w:top w:val="single" w:sz="4" w:space="0" w:color="auto"/>
              <w:left w:val="single" w:sz="4" w:space="0" w:color="auto"/>
              <w:bottom w:val="single" w:sz="4" w:space="0" w:color="auto"/>
              <w:right w:val="single" w:sz="4" w:space="0" w:color="auto"/>
            </w:tcBorders>
            <w:hideMark/>
          </w:tcPr>
          <w:p w14:paraId="65E4E036" w14:textId="77777777" w:rsidR="00EE5860" w:rsidRPr="00441CD0" w:rsidRDefault="00EE5860" w:rsidP="00BB0E1F">
            <w:pPr>
              <w:pStyle w:val="TAL"/>
              <w:jc w:val="cente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187A5415"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27F862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EED5CE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1231FB"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C14543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2EF4FFE" w14:textId="77777777" w:rsidR="00EE5860" w:rsidRPr="00441CD0" w:rsidRDefault="00EE5860" w:rsidP="00BB0E1F">
            <w:pPr>
              <w:pStyle w:val="TAC"/>
              <w:rPr>
                <w:lang w:val="sv-SE"/>
              </w:rPr>
            </w:pPr>
            <w:r w:rsidRPr="00441CD0">
              <w:rPr>
                <w:lang w:val="sv-SE"/>
              </w:rPr>
              <w:t>Cause</w:t>
            </w:r>
          </w:p>
        </w:tc>
      </w:tr>
      <w:tr w:rsidR="00EE5860" w:rsidRPr="00441CD0" w14:paraId="7D86AFC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7535568"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63004980"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1D10A1B9"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2218F11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1E6437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9B62D73"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CFA881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243C91B" w14:textId="77777777" w:rsidR="00EE5860" w:rsidRPr="00441CD0" w:rsidRDefault="00EE5860" w:rsidP="00BB0E1F">
            <w:pPr>
              <w:pStyle w:val="TAC"/>
              <w:rPr>
                <w:lang w:val="sv-SE"/>
              </w:rPr>
            </w:pPr>
            <w:r w:rsidRPr="00441CD0">
              <w:rPr>
                <w:lang w:val="sv-SE"/>
              </w:rPr>
              <w:t>Offending IE</w:t>
            </w:r>
          </w:p>
        </w:tc>
      </w:tr>
      <w:tr w:rsidR="00EE5860" w:rsidRPr="00441CD0" w14:paraId="5DAE9E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1159A1"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BA8503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431A99A3" w14:textId="77777777" w:rsidR="00EE5860" w:rsidRPr="00441CD0" w:rsidRDefault="00EE5860" w:rsidP="00BB0E1F">
            <w:pPr>
              <w:pStyle w:val="TAL"/>
            </w:pPr>
            <w:r w:rsidRPr="00441CD0">
              <w:t>The UP function may include this IE if it supports the load control feature and the feature is activated in the network.</w:t>
            </w:r>
          </w:p>
          <w:p w14:paraId="6E84D083" w14:textId="77777777" w:rsidR="00EE5860" w:rsidRPr="00441CD0" w:rsidRDefault="00EE5860" w:rsidP="00BB0E1F">
            <w:pPr>
              <w:pStyle w:val="TAL"/>
            </w:pPr>
            <w:r w:rsidRPr="00441CD0">
              <w:t>See Table 7.5.3.3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402AA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B1F6B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65238B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B56E92D"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403C2044" w14:textId="77777777" w:rsidR="00EE5860" w:rsidRPr="00441CD0" w:rsidRDefault="00EE5860" w:rsidP="00BB0E1F">
            <w:pPr>
              <w:pStyle w:val="TAC"/>
            </w:pPr>
            <w:r w:rsidRPr="00441CD0">
              <w:t>Load Control Information</w:t>
            </w:r>
          </w:p>
        </w:tc>
      </w:tr>
      <w:tr w:rsidR="00EE5860" w:rsidRPr="00441CD0" w14:paraId="22322A7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EF15DC5" w14:textId="77777777" w:rsidR="00EE5860" w:rsidRPr="00441CD0" w:rsidRDefault="00EE5860" w:rsidP="00BB0E1F">
            <w:pPr>
              <w:pStyle w:val="TAL"/>
              <w:rPr>
                <w:szCs w:val="18"/>
              </w:rPr>
            </w:pPr>
            <w:r w:rsidRPr="00441CD0">
              <w:rPr>
                <w:szCs w:val="18"/>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5CA6FF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0D9BD675"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2E7EF88F" w14:textId="77777777" w:rsidR="00EE5860" w:rsidRPr="00441CD0" w:rsidRDefault="00EE5860" w:rsidP="00BB0E1F">
            <w:pPr>
              <w:pStyle w:val="TAL"/>
              <w:rPr>
                <w:lang w:val="de-DE"/>
              </w:rPr>
            </w:pPr>
            <w:r w:rsidRPr="00441CD0">
              <w:t>See Table 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12465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020460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12B41A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82659A"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C80BF27" w14:textId="77777777" w:rsidR="00EE5860" w:rsidRPr="00441CD0" w:rsidRDefault="00EE5860" w:rsidP="00BB0E1F">
            <w:pPr>
              <w:pStyle w:val="TAC"/>
              <w:rPr>
                <w:lang w:val="sv-SE"/>
              </w:rPr>
            </w:pPr>
            <w:r w:rsidRPr="00441CD0">
              <w:rPr>
                <w:lang w:val="sv-SE"/>
              </w:rPr>
              <w:t>Overload Control Information</w:t>
            </w:r>
          </w:p>
        </w:tc>
      </w:tr>
      <w:tr w:rsidR="00EE5860" w:rsidRPr="00441CD0" w14:paraId="3BBB9C5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992DA7C"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11D4B20C"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27BF3886" w14:textId="77777777" w:rsidR="00EE5860" w:rsidRPr="00441CD0" w:rsidRDefault="00EE5860" w:rsidP="00BB0E1F">
            <w:pPr>
              <w:pStyle w:val="TAL"/>
            </w:pPr>
            <w:r w:rsidRPr="00441CD0">
              <w:t>This IE shall be present if a URR had been provisioned in the UP function for the PFCP session being deleted and traffic usage measurements for that URR are available at the UP function.</w:t>
            </w:r>
          </w:p>
          <w:p w14:paraId="6DE82F10" w14:textId="77777777" w:rsidR="00EE5860" w:rsidRPr="00441CD0" w:rsidRDefault="00EE5860" w:rsidP="00BB0E1F">
            <w:pPr>
              <w:pStyle w:val="TAL"/>
            </w:pPr>
            <w:r w:rsidRPr="00441CD0">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7F62767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F67A4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62254A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E175B9F"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22B662" w14:textId="77777777" w:rsidR="00EE5860" w:rsidRPr="00441CD0" w:rsidRDefault="00EE5860" w:rsidP="00BB0E1F">
            <w:pPr>
              <w:pStyle w:val="TAC"/>
              <w:rPr>
                <w:lang w:val="sv-SE"/>
              </w:rPr>
            </w:pPr>
            <w:r w:rsidRPr="00441CD0">
              <w:rPr>
                <w:lang w:val="sv-SE"/>
              </w:rPr>
              <w:t>Usage Report</w:t>
            </w:r>
          </w:p>
        </w:tc>
      </w:tr>
      <w:tr w:rsidR="00EE5860" w:rsidRPr="00441CD0" w14:paraId="77D60C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769FEDD" w14:textId="77777777" w:rsidR="00EE5860" w:rsidRPr="00441CD0" w:rsidRDefault="00EE5860" w:rsidP="00BB0E1F">
            <w:pPr>
              <w:pStyle w:val="TAL"/>
              <w:rPr>
                <w:szCs w:val="18"/>
                <w:lang w:val="de-DE"/>
              </w:rPr>
            </w:pPr>
            <w:r w:rsidRPr="00441CD0">
              <w:rPr>
                <w:lang w:val="fr-FR"/>
              </w:rPr>
              <w:t>Additional Usage Reports Information</w:t>
            </w:r>
          </w:p>
        </w:tc>
        <w:tc>
          <w:tcPr>
            <w:tcW w:w="336" w:type="dxa"/>
            <w:tcBorders>
              <w:top w:val="single" w:sz="4" w:space="0" w:color="auto"/>
              <w:left w:val="single" w:sz="4" w:space="0" w:color="auto"/>
              <w:bottom w:val="single" w:sz="4" w:space="0" w:color="auto"/>
              <w:right w:val="single" w:sz="4" w:space="0" w:color="auto"/>
            </w:tcBorders>
          </w:tcPr>
          <w:p w14:paraId="286339C8" w14:textId="77777777" w:rsidR="00EE5860" w:rsidRPr="00441CD0" w:rsidRDefault="00EE5860" w:rsidP="00BB0E1F">
            <w:pPr>
              <w:pStyle w:val="TAL"/>
              <w:jc w:val="center"/>
              <w:rPr>
                <w:szCs w:val="18"/>
                <w:lang w:val="fr-FR"/>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1AC6ACD" w14:textId="43FF6E24" w:rsidR="00EE5860" w:rsidRPr="00441CD0" w:rsidRDefault="00EE5860" w:rsidP="00BB0E1F">
            <w:pPr>
              <w:pStyle w:val="TAL"/>
              <w:rPr>
                <w:szCs w:val="18"/>
                <w:lang w:val="en-US" w:eastAsia="zh-CN"/>
              </w:rPr>
            </w:pPr>
            <w:r w:rsidRPr="00441CD0">
              <w:rPr>
                <w:szCs w:val="18"/>
                <w:lang w:val="en-US" w:eastAsia="zh-CN"/>
              </w:rPr>
              <w:t xml:space="preserve">This IE shall be included if the usage reports need to be sent in additional PFCP Session Report Request messages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.2.2.3.1).</w:t>
            </w:r>
          </w:p>
          <w:p w14:paraId="4E89F657" w14:textId="77777777" w:rsidR="00EE5860" w:rsidRPr="00441CD0" w:rsidRDefault="00EE5860" w:rsidP="00BB0E1F">
            <w:pPr>
              <w:pStyle w:val="TAL"/>
              <w:rPr>
                <w:lang w:val="fr-FR"/>
              </w:rPr>
            </w:pPr>
            <w:r w:rsidRPr="00441CD0">
              <w:rPr>
                <w:szCs w:val="18"/>
                <w:lang w:val="en-US" w:eastAsia="zh-CN"/>
              </w:rPr>
              <w:t>When present, this IE shall either indicate that additional usage reports will follow, or indicate the total number of usage reports that need to be sent in PFCP Session Report Request messages.</w:t>
            </w:r>
          </w:p>
        </w:tc>
        <w:tc>
          <w:tcPr>
            <w:tcW w:w="370" w:type="dxa"/>
            <w:tcBorders>
              <w:top w:val="single" w:sz="4" w:space="0" w:color="auto"/>
              <w:left w:val="single" w:sz="4" w:space="0" w:color="auto"/>
              <w:bottom w:val="single" w:sz="4" w:space="0" w:color="auto"/>
              <w:right w:val="single" w:sz="4" w:space="0" w:color="auto"/>
            </w:tcBorders>
          </w:tcPr>
          <w:p w14:paraId="1DBC4678" w14:textId="77777777" w:rsidR="00EE5860" w:rsidRPr="00441CD0" w:rsidRDefault="00EE5860" w:rsidP="00BB0E1F">
            <w:pPr>
              <w:pStyle w:val="TAC"/>
              <w:rPr>
                <w:lang w:val="fr-FR"/>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5AE8326C"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18E3485B" w14:textId="77777777" w:rsidR="00EE5860" w:rsidRPr="00441CD0" w:rsidRDefault="00EE5860" w:rsidP="00BB0E1F">
            <w:pPr>
              <w:pStyle w:val="TAC"/>
              <w:rPr>
                <w:lang w:val="fr-FR"/>
              </w:rPr>
            </w:pPr>
            <w:r w:rsidRPr="00441CD0">
              <w:rPr>
                <w:lang w:val="fr-FR"/>
              </w:rPr>
              <w:t>X</w:t>
            </w:r>
          </w:p>
        </w:tc>
        <w:tc>
          <w:tcPr>
            <w:tcW w:w="370" w:type="dxa"/>
            <w:tcBorders>
              <w:top w:val="single" w:sz="4" w:space="0" w:color="auto"/>
              <w:left w:val="single" w:sz="4" w:space="0" w:color="auto"/>
              <w:bottom w:val="single" w:sz="4" w:space="0" w:color="auto"/>
              <w:right w:val="single" w:sz="4" w:space="0" w:color="auto"/>
            </w:tcBorders>
          </w:tcPr>
          <w:p w14:paraId="625B8CD8"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6D3726BD" w14:textId="77777777" w:rsidR="00EE5860" w:rsidRPr="00441CD0" w:rsidRDefault="00EE5860" w:rsidP="00BB0E1F">
            <w:pPr>
              <w:pStyle w:val="TAC"/>
              <w:rPr>
                <w:lang w:val="sv-SE"/>
              </w:rPr>
            </w:pPr>
            <w:r w:rsidRPr="00441CD0">
              <w:rPr>
                <w:lang w:val="en-US"/>
              </w:rPr>
              <w:t xml:space="preserve">Additional Usage Reports </w:t>
            </w:r>
            <w:r w:rsidRPr="00441CD0">
              <w:rPr>
                <w:lang w:val="fr-FR"/>
              </w:rPr>
              <w:t>Information</w:t>
            </w:r>
          </w:p>
        </w:tc>
      </w:tr>
      <w:tr w:rsidR="00EE5860" w:rsidRPr="00441CD0" w14:paraId="7571A8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69AC9301" w14:textId="77777777" w:rsidR="00EE5860" w:rsidRPr="00441CD0" w:rsidRDefault="00EE5860" w:rsidP="00BB0E1F">
            <w:pPr>
              <w:pStyle w:val="TAL"/>
              <w:rPr>
                <w:szCs w:val="18"/>
                <w:lang w:val="de-DE"/>
              </w:rPr>
            </w:pPr>
            <w:r w:rsidRPr="00441CD0">
              <w:rPr>
                <w:szCs w:val="18"/>
                <w:lang w:val="de-DE"/>
              </w:rPr>
              <w:t xml:space="preserve">Packet Rate Status Report </w:t>
            </w:r>
          </w:p>
        </w:tc>
        <w:tc>
          <w:tcPr>
            <w:tcW w:w="336" w:type="dxa"/>
            <w:tcBorders>
              <w:top w:val="single" w:sz="4" w:space="0" w:color="auto"/>
              <w:left w:val="single" w:sz="4" w:space="0" w:color="auto"/>
              <w:bottom w:val="single" w:sz="4" w:space="0" w:color="auto"/>
              <w:right w:val="single" w:sz="4" w:space="0" w:color="auto"/>
            </w:tcBorders>
          </w:tcPr>
          <w:p w14:paraId="1C906B1A"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6980D6" w14:textId="77777777" w:rsidR="00EE5860" w:rsidRPr="00441CD0" w:rsidRDefault="00EE5860" w:rsidP="00BB0E1F">
            <w:pPr>
              <w:pStyle w:val="TAL"/>
            </w:pPr>
            <w:r w:rsidRPr="00441CD0">
              <w:t>This IE shall be present if the CP function has requested in a QER to report the packet rate status when the PFCP session is released and the UP function supports CIOT feature. (See clause</w:t>
            </w:r>
            <w:r>
              <w:t> </w:t>
            </w:r>
            <w:r w:rsidRPr="00441CD0">
              <w:t xml:space="preserve">8.2.25) </w:t>
            </w:r>
          </w:p>
        </w:tc>
        <w:tc>
          <w:tcPr>
            <w:tcW w:w="370" w:type="dxa"/>
            <w:tcBorders>
              <w:top w:val="single" w:sz="4" w:space="0" w:color="auto"/>
              <w:left w:val="single" w:sz="4" w:space="0" w:color="auto"/>
              <w:bottom w:val="single" w:sz="4" w:space="0" w:color="auto"/>
              <w:right w:val="single" w:sz="4" w:space="0" w:color="auto"/>
            </w:tcBorders>
          </w:tcPr>
          <w:p w14:paraId="49807B0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60FC2A3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44ED1B3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tcPr>
          <w:p w14:paraId="5739B12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5B4EB48F" w14:textId="77777777" w:rsidR="00EE5860" w:rsidRPr="00441CD0" w:rsidRDefault="00EE5860" w:rsidP="00BB0E1F">
            <w:pPr>
              <w:pStyle w:val="TAC"/>
              <w:rPr>
                <w:lang w:val="sv-SE"/>
              </w:rPr>
            </w:pPr>
            <w:r w:rsidRPr="00441CD0">
              <w:rPr>
                <w:lang w:val="sv-SE"/>
              </w:rPr>
              <w:t>Packet Rate Status Report</w:t>
            </w:r>
          </w:p>
        </w:tc>
      </w:tr>
      <w:tr w:rsidR="00EE5860" w:rsidRPr="00441CD0" w14:paraId="2F886C9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4487C86" w14:textId="77777777" w:rsidR="00EE5860" w:rsidRPr="00441CD0" w:rsidRDefault="00EE5860" w:rsidP="00BB0E1F">
            <w:pPr>
              <w:pStyle w:val="TAL"/>
              <w:rPr>
                <w:szCs w:val="18"/>
                <w:lang w:val="de-DE"/>
              </w:rPr>
            </w:pPr>
            <w:r w:rsidRPr="00441CD0">
              <w:t>Session Report</w:t>
            </w:r>
          </w:p>
        </w:tc>
        <w:tc>
          <w:tcPr>
            <w:tcW w:w="336" w:type="dxa"/>
            <w:tcBorders>
              <w:top w:val="single" w:sz="4" w:space="0" w:color="auto"/>
              <w:left w:val="single" w:sz="4" w:space="0" w:color="auto"/>
              <w:bottom w:val="single" w:sz="4" w:space="0" w:color="auto"/>
              <w:right w:val="single" w:sz="4" w:space="0" w:color="auto"/>
            </w:tcBorders>
          </w:tcPr>
          <w:p w14:paraId="0BDDE1F2" w14:textId="77777777" w:rsidR="00EE5860" w:rsidRPr="00441CD0" w:rsidRDefault="00EE5860" w:rsidP="00BB0E1F">
            <w:pPr>
              <w:pStyle w:val="TAL"/>
              <w:jc w:val="center"/>
              <w:rPr>
                <w:szCs w:val="18"/>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5A31BC68" w14:textId="77777777" w:rsidR="00EE5860" w:rsidRPr="00441CD0" w:rsidRDefault="00EE5860" w:rsidP="00BB0E1F">
            <w:pPr>
              <w:pStyle w:val="TAL"/>
              <w:rPr>
                <w:szCs w:val="18"/>
                <w:lang w:val="en-US" w:eastAsia="zh-CN"/>
              </w:rPr>
            </w:pPr>
            <w:r w:rsidRPr="00441CD0">
              <w:t>This IE shall be present if a SRR for QoS monitoring had been provisioned in the UP function for the PFCP session being deleted and QoS monitoring measurements for that SRR are available at the UP function. See Table</w:t>
            </w:r>
            <w:r>
              <w:t> </w:t>
            </w:r>
            <w:r w:rsidRPr="00441CD0">
              <w:t>7.5.8.7-1.</w:t>
            </w:r>
          </w:p>
          <w:p w14:paraId="4115C42A" w14:textId="77777777" w:rsidR="00EE5860" w:rsidRPr="00441CD0" w:rsidRDefault="00EE5860" w:rsidP="00BB0E1F">
            <w:pPr>
              <w:pStyle w:val="TAL"/>
            </w:pPr>
            <w:r w:rsidRPr="00441CD0">
              <w:rPr>
                <w:szCs w:val="18"/>
                <w:lang w:val="en-US"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7B1345B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D656740"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636D4E6"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20923C72"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525A06E" w14:textId="77777777" w:rsidR="00EE5860" w:rsidRPr="00441CD0" w:rsidRDefault="00EE5860" w:rsidP="00BB0E1F">
            <w:pPr>
              <w:pStyle w:val="TAC"/>
              <w:rPr>
                <w:lang w:val="sv-SE"/>
              </w:rPr>
            </w:pPr>
            <w:r w:rsidRPr="00441CD0">
              <w:t>Session Report</w:t>
            </w:r>
          </w:p>
        </w:tc>
      </w:tr>
      <w:bookmarkEnd w:id="4683"/>
    </w:tbl>
    <w:p w14:paraId="1FBA7B0E" w14:textId="77777777" w:rsidR="00EE5860" w:rsidRPr="00441CD0" w:rsidRDefault="00EE5860" w:rsidP="00EE5860">
      <w:pPr>
        <w:rPr>
          <w:rFonts w:ascii="Arial" w:hAnsi="Arial" w:cs="Arial"/>
          <w:bCs/>
        </w:rPr>
      </w:pPr>
    </w:p>
    <w:p w14:paraId="500F8347" w14:textId="77777777" w:rsidR="00EE5860" w:rsidRPr="00441CD0" w:rsidRDefault="00EE5860" w:rsidP="00EE5860">
      <w:pPr>
        <w:pStyle w:val="TH"/>
        <w:rPr>
          <w:lang w:val="en-US"/>
        </w:rPr>
      </w:pPr>
      <w:r w:rsidRPr="00441CD0">
        <w:t xml:space="preserve">Table 7.5.7.1-2: </w:t>
      </w:r>
      <w:r w:rsidRPr="00001B1C">
        <w:rPr>
          <w:szCs w:val="18"/>
          <w:lang w:val="en-US"/>
        </w:rPr>
        <w:t>Packet Rate Status Report</w:t>
      </w:r>
      <w:r w:rsidRPr="00441CD0">
        <w:t xml:space="preserve"> IE within PFCP Session Deletion Response message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C65C65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2C27A9" w14:textId="77777777" w:rsidR="00EE5860" w:rsidRPr="00441CD0" w:rsidRDefault="00EE5860" w:rsidP="00BB0E1F">
            <w:pPr>
              <w:pStyle w:val="TAL"/>
              <w:rPr>
                <w:lang w:val="x-none"/>
              </w:rPr>
            </w:pPr>
            <w:bookmarkStart w:id="4684" w:name="MCCQCTEMPBM_00000133"/>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EFA7BAC"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6A676A4C" w14:textId="77777777" w:rsidR="00EE5860" w:rsidRPr="00441CD0" w:rsidRDefault="00EE5860" w:rsidP="00BB0E1F">
            <w:pPr>
              <w:pStyle w:val="TAC"/>
            </w:pPr>
            <w:r w:rsidRPr="00001B1C">
              <w:rPr>
                <w:szCs w:val="18"/>
                <w:lang w:val="en-US"/>
              </w:rPr>
              <w:t>Packet Rate Status Report</w:t>
            </w:r>
            <w:r w:rsidRPr="00441CD0">
              <w:t xml:space="preserve"> </w:t>
            </w:r>
            <w:r w:rsidRPr="00441CD0">
              <w:rPr>
                <w:lang w:val="fr-FR"/>
              </w:rPr>
              <w:t>IE Type = 252 (decimal)</w:t>
            </w:r>
          </w:p>
        </w:tc>
      </w:tr>
      <w:tr w:rsidR="00EE5860" w:rsidRPr="00441CD0" w14:paraId="111A46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0776E48E"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772AD31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40F1A380" w14:textId="77777777" w:rsidR="00EE5860" w:rsidRPr="00441CD0" w:rsidRDefault="00EE5860" w:rsidP="00BB0E1F">
            <w:pPr>
              <w:pStyle w:val="TAC"/>
            </w:pPr>
            <w:r w:rsidRPr="00441CD0">
              <w:t>Length = n</w:t>
            </w:r>
          </w:p>
        </w:tc>
      </w:tr>
      <w:tr w:rsidR="00EE5860" w:rsidRPr="00441CD0" w14:paraId="0ED4F693"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3810B1D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38438AF"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27F83C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60EEC926"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43A79391" w14:textId="77777777" w:rsidR="00EE5860" w:rsidRPr="00441CD0" w:rsidRDefault="00EE5860" w:rsidP="00BB0E1F">
            <w:pPr>
              <w:pStyle w:val="TAH"/>
            </w:pPr>
            <w:r w:rsidRPr="00441CD0">
              <w:t>IE Type</w:t>
            </w:r>
          </w:p>
        </w:tc>
      </w:tr>
      <w:tr w:rsidR="00EE5860" w:rsidRPr="00441CD0" w14:paraId="7874CCC0"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B04112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6132EB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8F497CC"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A703B1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4E987E6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B354DF1"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56FBF64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B2513C9" w14:textId="77777777" w:rsidR="00EE5860" w:rsidRPr="00441CD0" w:rsidRDefault="00EE5860" w:rsidP="00BB0E1F">
            <w:pPr>
              <w:spacing w:after="0"/>
              <w:rPr>
                <w:rFonts w:ascii="Arial" w:hAnsi="Arial"/>
                <w:b/>
                <w:sz w:val="18"/>
                <w:lang w:val="x-none"/>
              </w:rPr>
            </w:pPr>
          </w:p>
        </w:tc>
      </w:tr>
      <w:tr w:rsidR="00EE5860" w:rsidRPr="00441CD0" w14:paraId="76B3029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3DFCD93" w14:textId="77777777" w:rsidR="00EE5860" w:rsidRPr="00441CD0" w:rsidRDefault="00EE5860" w:rsidP="00BB0E1F">
            <w:pPr>
              <w:pStyle w:val="TAL"/>
            </w:pPr>
            <w:r w:rsidRPr="00441CD0">
              <w:rPr>
                <w:lang w:val="de-DE"/>
              </w:rPr>
              <w:t xml:space="preserve">QER </w:t>
            </w:r>
            <w:r w:rsidRPr="00441CD0">
              <w:t>ID</w:t>
            </w:r>
          </w:p>
        </w:tc>
        <w:tc>
          <w:tcPr>
            <w:tcW w:w="336" w:type="dxa"/>
            <w:tcBorders>
              <w:top w:val="single" w:sz="4" w:space="0" w:color="auto"/>
              <w:left w:val="single" w:sz="4" w:space="0" w:color="auto"/>
              <w:bottom w:val="single" w:sz="4" w:space="0" w:color="auto"/>
              <w:right w:val="single" w:sz="4" w:space="0" w:color="auto"/>
            </w:tcBorders>
            <w:hideMark/>
          </w:tcPr>
          <w:p w14:paraId="2BDE4291" w14:textId="77777777" w:rsidR="00EE5860" w:rsidRPr="00441CD0" w:rsidRDefault="00EE5860" w:rsidP="00BB0E1F">
            <w:pPr>
              <w:pStyle w:val="TAL"/>
              <w:jc w:val="center"/>
            </w:pPr>
            <w:r w:rsidRPr="00441CD0">
              <w:t>M</w:t>
            </w:r>
          </w:p>
        </w:tc>
        <w:tc>
          <w:tcPr>
            <w:tcW w:w="4670" w:type="dxa"/>
            <w:tcBorders>
              <w:top w:val="single" w:sz="4" w:space="0" w:color="auto"/>
              <w:left w:val="single" w:sz="4" w:space="0" w:color="auto"/>
              <w:bottom w:val="single" w:sz="4" w:space="0" w:color="auto"/>
              <w:right w:val="single" w:sz="4" w:space="0" w:color="auto"/>
            </w:tcBorders>
            <w:hideMark/>
          </w:tcPr>
          <w:p w14:paraId="08AC7711" w14:textId="77777777" w:rsidR="00EE5860" w:rsidRPr="00441CD0" w:rsidRDefault="00EE5860" w:rsidP="00BB0E1F">
            <w:pPr>
              <w:pStyle w:val="TAL"/>
            </w:pPr>
            <w:r w:rsidRPr="00441CD0">
              <w:t>This IE shall uniquely identify a QER in a PFCP session.</w:t>
            </w:r>
          </w:p>
        </w:tc>
        <w:tc>
          <w:tcPr>
            <w:tcW w:w="370" w:type="dxa"/>
            <w:tcBorders>
              <w:top w:val="single" w:sz="4" w:space="0" w:color="auto"/>
              <w:left w:val="single" w:sz="4" w:space="0" w:color="auto"/>
              <w:bottom w:val="single" w:sz="4" w:space="0" w:color="auto"/>
              <w:right w:val="single" w:sz="4" w:space="0" w:color="auto"/>
            </w:tcBorders>
            <w:hideMark/>
          </w:tcPr>
          <w:p w14:paraId="5B60781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EEC6EB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F6114B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6471F7"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A7507A3" w14:textId="77777777" w:rsidR="00EE5860" w:rsidRPr="00441CD0" w:rsidRDefault="00EE5860" w:rsidP="00BB0E1F">
            <w:pPr>
              <w:pStyle w:val="TAC"/>
            </w:pPr>
            <w:r>
              <w:t>QER</w:t>
            </w:r>
            <w:r w:rsidRPr="00441CD0">
              <w:t xml:space="preserve"> ID</w:t>
            </w:r>
          </w:p>
        </w:tc>
      </w:tr>
      <w:tr w:rsidR="00EE5860" w:rsidRPr="00441CD0" w14:paraId="2DAC33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hideMark/>
          </w:tcPr>
          <w:p w14:paraId="4C77E107" w14:textId="77777777" w:rsidR="00EE5860" w:rsidRPr="00441CD0" w:rsidRDefault="00EE5860" w:rsidP="00BB0E1F">
            <w:pPr>
              <w:pStyle w:val="TAL"/>
              <w:rPr>
                <w:lang w:val="de-DE"/>
              </w:rPr>
            </w:pPr>
            <w:r w:rsidRPr="00441CD0">
              <w:rPr>
                <w:szCs w:val="18"/>
                <w:lang w:val="de-DE"/>
              </w:rPr>
              <w:t>Packet Rate Status</w:t>
            </w:r>
          </w:p>
        </w:tc>
        <w:tc>
          <w:tcPr>
            <w:tcW w:w="336" w:type="dxa"/>
            <w:tcBorders>
              <w:top w:val="single" w:sz="4" w:space="0" w:color="auto"/>
              <w:left w:val="single" w:sz="4" w:space="0" w:color="auto"/>
              <w:bottom w:val="single" w:sz="4" w:space="0" w:color="auto"/>
              <w:right w:val="single" w:sz="4" w:space="0" w:color="auto"/>
            </w:tcBorders>
            <w:hideMark/>
          </w:tcPr>
          <w:p w14:paraId="2E00B8F6" w14:textId="77777777" w:rsidR="00EE5860" w:rsidRPr="00441CD0" w:rsidRDefault="00EE5860" w:rsidP="00BB0E1F">
            <w:pPr>
              <w:pStyle w:val="TAL"/>
              <w:jc w:val="center"/>
              <w:rPr>
                <w:lang w:val="sv-SE"/>
              </w:rPr>
            </w:pPr>
            <w:r w:rsidRPr="00441CD0">
              <w:rPr>
                <w:lang w:val="sv-SE"/>
              </w:rPr>
              <w:t>M</w:t>
            </w:r>
          </w:p>
        </w:tc>
        <w:tc>
          <w:tcPr>
            <w:tcW w:w="4670" w:type="dxa"/>
            <w:tcBorders>
              <w:top w:val="single" w:sz="4" w:space="0" w:color="auto"/>
              <w:left w:val="single" w:sz="4" w:space="0" w:color="auto"/>
              <w:bottom w:val="single" w:sz="4" w:space="0" w:color="auto"/>
              <w:right w:val="single" w:sz="4" w:space="0" w:color="auto"/>
            </w:tcBorders>
            <w:hideMark/>
          </w:tcPr>
          <w:p w14:paraId="6CC49306" w14:textId="77777777" w:rsidR="00EE5860" w:rsidRPr="00441CD0" w:rsidRDefault="00EE5860" w:rsidP="00BB0E1F">
            <w:pPr>
              <w:pStyle w:val="TAL"/>
            </w:pPr>
            <w:r w:rsidRPr="00441CD0">
              <w:t>This IE shall indicate the remaining validity time and the remaining number of UL/DL packets that still can be sent</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4C494F54"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3753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CB49D9" w14:textId="77777777" w:rsidR="00EE5860" w:rsidRPr="00441CD0" w:rsidRDefault="00EE5860" w:rsidP="00BB0E1F">
            <w:pPr>
              <w:pStyle w:val="TAC"/>
              <w:rPr>
                <w:lang w:val="sv-S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BDCDDAD" w14:textId="77777777" w:rsidR="00EE5860" w:rsidRPr="00441CD0" w:rsidRDefault="00EE5860" w:rsidP="00BB0E1F">
            <w:pPr>
              <w:pStyle w:val="TAC"/>
              <w:rPr>
                <w:lang w:val="sv-S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3311981" w14:textId="77777777" w:rsidR="00EE5860" w:rsidRPr="00441CD0" w:rsidRDefault="00EE5860" w:rsidP="00BB0E1F">
            <w:pPr>
              <w:pStyle w:val="TAC"/>
              <w:rPr>
                <w:lang w:val="x-none"/>
              </w:rPr>
            </w:pPr>
            <w:r w:rsidRPr="00441CD0">
              <w:rPr>
                <w:szCs w:val="18"/>
                <w:lang w:val="de-DE"/>
              </w:rPr>
              <w:t>Packet Rate Status</w:t>
            </w:r>
          </w:p>
        </w:tc>
      </w:tr>
      <w:bookmarkEnd w:id="4684"/>
    </w:tbl>
    <w:p w14:paraId="4246FDBD" w14:textId="77777777" w:rsidR="00EE5860" w:rsidRPr="00441CD0" w:rsidRDefault="00EE5860" w:rsidP="00EE5860">
      <w:pPr>
        <w:rPr>
          <w:rFonts w:ascii="Arial" w:hAnsi="Arial" w:cs="Arial"/>
          <w:bCs/>
        </w:rPr>
      </w:pPr>
    </w:p>
    <w:p w14:paraId="3881149A" w14:textId="77777777" w:rsidR="00EE5860" w:rsidRPr="00441CD0" w:rsidRDefault="00EE5860" w:rsidP="00EE5860">
      <w:pPr>
        <w:pStyle w:val="Heading4"/>
        <w:rPr>
          <w:rFonts w:cs="Arial"/>
          <w:bCs/>
        </w:rPr>
      </w:pPr>
      <w:bookmarkStart w:id="4685" w:name="_Toc19717321"/>
      <w:bookmarkStart w:id="4686" w:name="_Toc27490820"/>
      <w:bookmarkStart w:id="4687" w:name="_Toc27557113"/>
      <w:bookmarkStart w:id="4688" w:name="_Toc27724030"/>
      <w:bookmarkStart w:id="4689" w:name="_Toc36031103"/>
      <w:bookmarkStart w:id="4690" w:name="_Toc36043023"/>
      <w:bookmarkStart w:id="4691" w:name="_Toc36814348"/>
      <w:bookmarkStart w:id="4692" w:name="_Toc44689206"/>
      <w:bookmarkStart w:id="4693" w:name="_Toc44923960"/>
      <w:bookmarkStart w:id="4694" w:name="_Toc51860930"/>
      <w:bookmarkStart w:id="4695" w:name="_Toc57930701"/>
      <w:bookmarkStart w:id="4696" w:name="_Toc57931331"/>
      <w:bookmarkStart w:id="4697" w:name="_Toc160974458"/>
      <w:r w:rsidRPr="00441CD0">
        <w:t>7.5.7.2</w:t>
      </w:r>
      <w:r w:rsidRPr="00441CD0">
        <w:tab/>
        <w:t>Usage Report</w:t>
      </w:r>
      <w:r w:rsidRPr="00441CD0">
        <w:rPr>
          <w:lang w:eastAsia="zh-CN"/>
        </w:rPr>
        <w:t xml:space="preserve"> IE </w:t>
      </w:r>
      <w:r w:rsidRPr="00441CD0">
        <w:t>within PFCP Session Deletion Response</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4B0022B9"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7.5.7.2-1</w:t>
      </w:r>
      <w:r w:rsidRPr="00441CD0">
        <w:rPr>
          <w:lang w:eastAsia="ja-JP"/>
        </w:rPr>
        <w:t>.</w:t>
      </w:r>
    </w:p>
    <w:p w14:paraId="5F40F7AF" w14:textId="77777777" w:rsidR="00EE5860" w:rsidRPr="00441CD0" w:rsidRDefault="00EE5860" w:rsidP="00EE5860">
      <w:pPr>
        <w:pStyle w:val="TH"/>
        <w:rPr>
          <w:lang w:val="en-US"/>
        </w:rPr>
      </w:pPr>
      <w:r w:rsidRPr="00441CD0">
        <w:lastRenderedPageBreak/>
        <w:t>Table 7.5.7.2-1: Usage Report</w:t>
      </w:r>
      <w:r w:rsidRPr="00441CD0">
        <w:rPr>
          <w:lang w:eastAsia="zh-CN"/>
        </w:rPr>
        <w:t xml:space="preserve"> IE </w:t>
      </w:r>
      <w:r w:rsidRPr="00441CD0">
        <w:t>within PFCP Session Deletion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86D1FE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5A6AE4AA" w14:textId="77777777" w:rsidR="00EE5860" w:rsidRPr="00441CD0" w:rsidRDefault="00EE5860" w:rsidP="00BB0E1F">
            <w:pPr>
              <w:pStyle w:val="TAL"/>
              <w:rPr>
                <w:lang w:val="x-none"/>
              </w:rPr>
            </w:pPr>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D343C5"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0DBB9A1" w14:textId="77777777" w:rsidR="00EE5860" w:rsidRPr="00441CD0" w:rsidRDefault="00EE5860" w:rsidP="00BB0E1F">
            <w:pPr>
              <w:pStyle w:val="TAC"/>
              <w:rPr>
                <w:lang w:val="fr-FR"/>
              </w:rPr>
            </w:pPr>
            <w:r w:rsidRPr="00441CD0">
              <w:rPr>
                <w:lang w:val="fr-FR"/>
              </w:rPr>
              <w:t>Usage Report IE Type = 79 (decimal)</w:t>
            </w:r>
          </w:p>
        </w:tc>
      </w:tr>
      <w:tr w:rsidR="00EE5860" w:rsidRPr="00441CD0" w14:paraId="7E957042"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0D6D55D5"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3682845A"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481C3E79" w14:textId="77777777" w:rsidR="00EE5860" w:rsidRPr="00441CD0" w:rsidRDefault="00EE5860" w:rsidP="00BB0E1F">
            <w:pPr>
              <w:pStyle w:val="TAC"/>
            </w:pPr>
            <w:r w:rsidRPr="00441CD0">
              <w:t>Length = n</w:t>
            </w:r>
          </w:p>
        </w:tc>
      </w:tr>
      <w:tr w:rsidR="00EE5860" w:rsidRPr="00441CD0" w14:paraId="7FE6D105"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46009F0B"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0E247A2"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23E2D524"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177DE6"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3045C6C2" w14:textId="77777777" w:rsidR="00EE5860" w:rsidRPr="00441CD0" w:rsidRDefault="00EE5860" w:rsidP="00BB0E1F">
            <w:pPr>
              <w:pStyle w:val="TAH"/>
            </w:pPr>
            <w:r w:rsidRPr="00441CD0">
              <w:t>IE Type</w:t>
            </w:r>
          </w:p>
        </w:tc>
      </w:tr>
      <w:tr w:rsidR="00EE5860" w:rsidRPr="00441CD0" w14:paraId="125A5533"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4EDB722"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E97792E"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5410ADC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EE7A3DB"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3785C60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2209C5BE"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BF3D865"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4C19ABF" w14:textId="77777777" w:rsidR="00EE5860" w:rsidRPr="00441CD0" w:rsidRDefault="00EE5860" w:rsidP="00BB0E1F">
            <w:pPr>
              <w:spacing w:after="0"/>
              <w:rPr>
                <w:rFonts w:ascii="Arial" w:hAnsi="Arial"/>
                <w:b/>
                <w:sz w:val="18"/>
                <w:lang w:val="x-none"/>
              </w:rPr>
            </w:pPr>
          </w:p>
        </w:tc>
      </w:tr>
      <w:tr w:rsidR="00EE5860" w:rsidRPr="00441CD0" w14:paraId="274CD21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E8347C4" w14:textId="77777777" w:rsidR="00EE5860" w:rsidRPr="00441CD0" w:rsidRDefault="00EE5860" w:rsidP="00BB0E1F">
            <w:pPr>
              <w:pStyle w:val="TAL"/>
            </w:pPr>
            <w:r w:rsidRPr="00441CD0">
              <w:rPr>
                <w:szCs w:val="18"/>
                <w:lang w:val="de-DE"/>
              </w:rPr>
              <w:t>URR ID</w:t>
            </w:r>
          </w:p>
        </w:tc>
        <w:tc>
          <w:tcPr>
            <w:tcW w:w="336" w:type="dxa"/>
            <w:tcBorders>
              <w:top w:val="single" w:sz="4" w:space="0" w:color="auto"/>
              <w:left w:val="single" w:sz="4" w:space="0" w:color="auto"/>
              <w:bottom w:val="single" w:sz="4" w:space="0" w:color="auto"/>
              <w:right w:val="single" w:sz="4" w:space="0" w:color="auto"/>
            </w:tcBorders>
            <w:hideMark/>
          </w:tcPr>
          <w:p w14:paraId="7D64F38E"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24E0881F"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54D2D8B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7D0BAF3"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A0C747"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C09E82C" w14:textId="77777777" w:rsidR="00EE5860" w:rsidRPr="00441CD0" w:rsidRDefault="00EE5860" w:rsidP="00BB0E1F">
            <w:pPr>
              <w:pStyle w:val="TAC"/>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31CEA14" w14:textId="77777777" w:rsidR="00EE5860" w:rsidRPr="00441CD0" w:rsidRDefault="00EE5860" w:rsidP="00BB0E1F">
            <w:pPr>
              <w:pStyle w:val="TAC"/>
            </w:pPr>
            <w:r w:rsidRPr="00441CD0">
              <w:t>URR ID</w:t>
            </w:r>
          </w:p>
        </w:tc>
      </w:tr>
      <w:tr w:rsidR="00EE5860" w:rsidRPr="00441CD0" w14:paraId="7D0BA7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9257C00" w14:textId="77777777" w:rsidR="00EE5860" w:rsidRPr="00441CD0" w:rsidRDefault="00EE5860" w:rsidP="00BB0E1F">
            <w:pPr>
              <w:pStyle w:val="TAL"/>
              <w:rPr>
                <w:szCs w:val="18"/>
                <w:lang w:val="de-DE"/>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3E12E132" w14:textId="77777777" w:rsidR="00EE5860" w:rsidRPr="00441CD0" w:rsidRDefault="00EE5860" w:rsidP="00BB0E1F">
            <w:pPr>
              <w:pStyle w:val="TAL"/>
              <w:jc w:val="center"/>
              <w:rPr>
                <w:szCs w:val="18"/>
                <w:lang w:val="de-DE"/>
              </w:rPr>
            </w:pPr>
            <w:r w:rsidRPr="00441CD0">
              <w:rPr>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hideMark/>
          </w:tcPr>
          <w:p w14:paraId="755602CB" w14:textId="2C28D5D3" w:rsidR="00EE5860" w:rsidRPr="00441CD0" w:rsidRDefault="00EE5860" w:rsidP="00BB0E1F">
            <w:pPr>
              <w:pStyle w:val="TAL"/>
              <w:rPr>
                <w:szCs w:val="18"/>
                <w:lang w:val="en-US"/>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7FB6187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7D544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BAA2B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A4BB6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5A95AC1"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3F90CAC"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3212B73"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A8CB450"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hideMark/>
          </w:tcPr>
          <w:p w14:paraId="32EE6397"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7E6F5B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110F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21BF83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60E27A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8140B0F" w14:textId="77777777" w:rsidR="00EE5860" w:rsidRPr="00441CD0" w:rsidRDefault="00EE5860" w:rsidP="00BB0E1F">
            <w:pPr>
              <w:pStyle w:val="TAC"/>
              <w:rPr>
                <w:lang w:val="x-none"/>
              </w:rPr>
            </w:pPr>
            <w:r w:rsidRPr="00441CD0">
              <w:t>Usage Report Trigger</w:t>
            </w:r>
          </w:p>
        </w:tc>
      </w:tr>
      <w:tr w:rsidR="00EE5860" w:rsidRPr="00441CD0" w14:paraId="6A9F54D0"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3468149A"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17EB240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2D0D57D"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109AECD0"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227B973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7A6506E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0C6914E"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CC1189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D9BFCA" w14:textId="77777777" w:rsidR="00EE5860" w:rsidRPr="00441CD0" w:rsidRDefault="00EE5860" w:rsidP="00BB0E1F">
            <w:pPr>
              <w:pStyle w:val="TAC"/>
              <w:rPr>
                <w:lang w:val="x-none"/>
              </w:rPr>
            </w:pPr>
            <w:r w:rsidRPr="00441CD0">
              <w:t>Start Time</w:t>
            </w:r>
          </w:p>
        </w:tc>
      </w:tr>
      <w:tr w:rsidR="00EE5860" w:rsidRPr="00441CD0" w14:paraId="7F4D344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D85A4BF"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0B0E36E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B5C73E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64D79C7E"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3E9B685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AFF826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73AF30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B0BC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4F5A70" w14:textId="77777777" w:rsidR="00EE5860" w:rsidRPr="00441CD0" w:rsidRDefault="00EE5860" w:rsidP="00BB0E1F">
            <w:pPr>
              <w:pStyle w:val="TAC"/>
              <w:rPr>
                <w:lang w:val="x-none"/>
              </w:rPr>
            </w:pPr>
            <w:r w:rsidRPr="00441CD0">
              <w:t>End Time</w:t>
            </w:r>
          </w:p>
        </w:tc>
      </w:tr>
      <w:tr w:rsidR="00EE5860" w:rsidRPr="00441CD0" w14:paraId="67ADFF67"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FDC8853"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5A66C74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33F78A38" w14:textId="77777777" w:rsidR="00EE5860" w:rsidRPr="00441CD0" w:rsidRDefault="00EE5860" w:rsidP="00BB0E1F">
            <w:pPr>
              <w:pStyle w:val="TAL"/>
              <w:rPr>
                <w:szCs w:val="18"/>
                <w:lang w:val="en-US"/>
              </w:rPr>
            </w:pPr>
            <w:r w:rsidRPr="00441CD0">
              <w:rPr>
                <w:szCs w:val="18"/>
                <w:lang w:val="en-US"/>
              </w:rPr>
              <w:t>This IE shall be present if a volume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3A7E4C41"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1A401F2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8F7BDD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33B7E95"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C73F5EA" w14:textId="77777777" w:rsidR="00EE5860" w:rsidRPr="00441CD0" w:rsidRDefault="00EE5860" w:rsidP="00BB0E1F">
            <w:pPr>
              <w:pStyle w:val="TAC"/>
              <w:rPr>
                <w:lang w:val="x-none"/>
              </w:rPr>
            </w:pPr>
            <w:r w:rsidRPr="00441CD0">
              <w:t>Volume Measurement</w:t>
            </w:r>
          </w:p>
        </w:tc>
      </w:tr>
      <w:tr w:rsidR="00EE5860" w:rsidRPr="00441CD0" w14:paraId="773DCDB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2BF3C1"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632E4B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97D23C3"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40D1BD2B"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952DF7B"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B5448C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B77CA2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D927920" w14:textId="77777777" w:rsidR="00EE5860" w:rsidRPr="00441CD0" w:rsidRDefault="00EE5860" w:rsidP="00BB0E1F">
            <w:pPr>
              <w:pStyle w:val="TAC"/>
              <w:rPr>
                <w:lang w:val="x-none"/>
              </w:rPr>
            </w:pPr>
            <w:r w:rsidRPr="00441CD0">
              <w:t>Duration Measurement</w:t>
            </w:r>
          </w:p>
        </w:tc>
      </w:tr>
      <w:tr w:rsidR="00EE5860" w:rsidRPr="00441CD0" w14:paraId="2F9A28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909C085"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262B7C7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6D52CC60"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1C777557"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DDD44D4"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CA631A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CC0686"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4230C42" w14:textId="77777777" w:rsidR="00EE5860" w:rsidRPr="00441CD0" w:rsidRDefault="00EE5860" w:rsidP="00BB0E1F">
            <w:pPr>
              <w:pStyle w:val="TAC"/>
              <w:rPr>
                <w:lang w:val="x-none"/>
              </w:rPr>
            </w:pPr>
            <w:r w:rsidRPr="00441CD0">
              <w:t>Time of First Packet</w:t>
            </w:r>
          </w:p>
        </w:tc>
      </w:tr>
      <w:tr w:rsidR="00EE5860" w:rsidRPr="00441CD0" w14:paraId="78D433F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47FF6007"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2B13B63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E418B36"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23865170"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2EEFFB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5D4FB0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6AE22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415BC653" w14:textId="77777777" w:rsidR="00EE5860" w:rsidRPr="00441CD0" w:rsidRDefault="00EE5860" w:rsidP="00BB0E1F">
            <w:pPr>
              <w:pStyle w:val="TAC"/>
              <w:rPr>
                <w:lang w:val="x-none"/>
              </w:rPr>
            </w:pPr>
            <w:r w:rsidRPr="00441CD0">
              <w:t>Time of Last Packet</w:t>
            </w:r>
          </w:p>
        </w:tc>
      </w:tr>
      <w:tr w:rsidR="00EE5860" w:rsidRPr="00441CD0" w14:paraId="0E20FA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D9A3ED"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5B72B33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5A51D8AF"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0F2A903"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84AA01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1ECA7E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EF284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8DC1510" w14:textId="77777777" w:rsidR="00EE5860" w:rsidRPr="00441CD0" w:rsidRDefault="00EE5860" w:rsidP="00BB0E1F">
            <w:pPr>
              <w:pStyle w:val="TAC"/>
              <w:rPr>
                <w:lang w:val="x-none"/>
              </w:rPr>
            </w:pPr>
            <w:r w:rsidRPr="00441CD0">
              <w:t>Usage Information</w:t>
            </w:r>
          </w:p>
        </w:tc>
      </w:tr>
      <w:tr w:rsidR="00EE5860" w:rsidRPr="00441CD0" w14:paraId="690BF361"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225AC80"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hideMark/>
          </w:tcPr>
          <w:p w14:paraId="1A5773EF"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2" w:type="dxa"/>
            <w:tcBorders>
              <w:top w:val="single" w:sz="4" w:space="0" w:color="auto"/>
              <w:left w:val="single" w:sz="4" w:space="0" w:color="auto"/>
              <w:bottom w:val="single" w:sz="4" w:space="0" w:color="auto"/>
              <w:right w:val="single" w:sz="4" w:space="0" w:color="auto"/>
            </w:tcBorders>
            <w:hideMark/>
          </w:tcPr>
          <w:p w14:paraId="28074B9A"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hideMark/>
          </w:tcPr>
          <w:p w14:paraId="3AEC1A21"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EB32CE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ACE1CE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038210A"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45842EB" w14:textId="77777777" w:rsidR="00EE5860" w:rsidRPr="00441CD0" w:rsidRDefault="00EE5860" w:rsidP="00BB0E1F">
            <w:pPr>
              <w:pStyle w:val="TAC"/>
              <w:rPr>
                <w:lang w:val="x-none"/>
              </w:rPr>
            </w:pPr>
            <w:r w:rsidRPr="00441CD0">
              <w:t>Ethernet Traffic Information</w:t>
            </w:r>
          </w:p>
        </w:tc>
      </w:tr>
    </w:tbl>
    <w:p w14:paraId="0A84D16B" w14:textId="77777777" w:rsidR="00EE5860" w:rsidRPr="00441CD0" w:rsidRDefault="00EE5860" w:rsidP="00EE5860">
      <w:pPr>
        <w:rPr>
          <w:rFonts w:ascii="Arial" w:hAnsi="Arial" w:cs="Arial"/>
          <w:bCs/>
        </w:rPr>
      </w:pPr>
    </w:p>
    <w:p w14:paraId="2462AF0B" w14:textId="77777777" w:rsidR="00EE5860" w:rsidRPr="00441CD0" w:rsidRDefault="00EE5860" w:rsidP="00EE5860">
      <w:pPr>
        <w:pStyle w:val="Heading3"/>
        <w:rPr>
          <w:rFonts w:cs="Arial"/>
          <w:bCs/>
        </w:rPr>
      </w:pPr>
      <w:bookmarkStart w:id="4698" w:name="_Toc19717322"/>
      <w:bookmarkStart w:id="4699" w:name="_Toc27490821"/>
      <w:bookmarkStart w:id="4700" w:name="_Toc27557114"/>
      <w:bookmarkStart w:id="4701" w:name="_Toc27724031"/>
      <w:bookmarkStart w:id="4702" w:name="_Toc36031104"/>
      <w:bookmarkStart w:id="4703" w:name="_Toc36043024"/>
      <w:bookmarkStart w:id="4704" w:name="_Toc36814349"/>
      <w:bookmarkStart w:id="4705" w:name="_Toc44689207"/>
      <w:bookmarkStart w:id="4706" w:name="_Toc44923961"/>
      <w:bookmarkStart w:id="4707" w:name="_Toc51860931"/>
      <w:bookmarkStart w:id="4708" w:name="_Toc57930702"/>
      <w:bookmarkStart w:id="4709" w:name="_Toc57931332"/>
      <w:bookmarkStart w:id="4710" w:name="_Toc160974459"/>
      <w:r w:rsidRPr="00441CD0">
        <w:t>7.5.8</w:t>
      </w:r>
      <w:r w:rsidRPr="00441CD0">
        <w:tab/>
      </w:r>
      <w:r w:rsidRPr="00441CD0">
        <w:rPr>
          <w:lang w:val="fr-FR"/>
        </w:rPr>
        <w:t xml:space="preserve">PFCP </w:t>
      </w:r>
      <w:r w:rsidRPr="00441CD0">
        <w:t>Session Report</w:t>
      </w:r>
      <w:r w:rsidRPr="00441CD0">
        <w:rPr>
          <w:lang w:val="fr-FR"/>
        </w:rPr>
        <w:t xml:space="preserve"> Request</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78E2032C" w14:textId="77777777" w:rsidR="00EE5860" w:rsidRPr="00441CD0" w:rsidRDefault="00EE5860" w:rsidP="00EE5860">
      <w:pPr>
        <w:pStyle w:val="Heading4"/>
        <w:rPr>
          <w:rFonts w:cs="Arial"/>
          <w:bCs/>
        </w:rPr>
      </w:pPr>
      <w:bookmarkStart w:id="4711" w:name="_Toc19717323"/>
      <w:bookmarkStart w:id="4712" w:name="_Toc27490822"/>
      <w:bookmarkStart w:id="4713" w:name="_Toc27557115"/>
      <w:bookmarkStart w:id="4714" w:name="_Toc27724032"/>
      <w:bookmarkStart w:id="4715" w:name="_Toc36031105"/>
      <w:bookmarkStart w:id="4716" w:name="_Toc36043025"/>
      <w:bookmarkStart w:id="4717" w:name="_Toc36814350"/>
      <w:bookmarkStart w:id="4718" w:name="_Toc44689208"/>
      <w:bookmarkStart w:id="4719" w:name="_Toc44923962"/>
      <w:bookmarkStart w:id="4720" w:name="_Toc51860932"/>
      <w:bookmarkStart w:id="4721" w:name="_Toc57930703"/>
      <w:bookmarkStart w:id="4722" w:name="_Toc57931333"/>
      <w:bookmarkStart w:id="4723" w:name="_Toc160974460"/>
      <w:r w:rsidRPr="00441CD0">
        <w:t>7.5.8.1</w:t>
      </w:r>
      <w:r w:rsidRPr="00441CD0">
        <w:tab/>
        <w:t>General</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11A0A872" w14:textId="77777777" w:rsidR="00EE5860" w:rsidRPr="00441CD0" w:rsidRDefault="00EE5860" w:rsidP="00EE5860">
      <w:pPr>
        <w:rPr>
          <w:rFonts w:ascii="Arial" w:hAnsi="Arial" w:cs="Arial"/>
          <w:bCs/>
          <w:lang w:val="en-US"/>
        </w:rPr>
      </w:pPr>
      <w:r w:rsidRPr="00441CD0">
        <w:rPr>
          <w:rFonts w:ascii="Arial" w:hAnsi="Arial" w:cs="Arial"/>
          <w:bCs/>
          <w:lang w:val="en-US"/>
        </w:rPr>
        <w:t xml:space="preserve">The PFCP Session Report Request shall be sent </w:t>
      </w:r>
      <w:r w:rsidRPr="00441CD0">
        <w:rPr>
          <w:rFonts w:ascii="Arial" w:hAnsi="Arial" w:cs="Arial"/>
          <w:bCs/>
        </w:rPr>
        <w:t xml:space="preserve">over the Sxa, Sxb, Sxc and N4 interface by the UP function to report </w:t>
      </w:r>
      <w:r w:rsidRPr="00441CD0">
        <w:rPr>
          <w:rFonts w:ascii="Arial" w:hAnsi="Arial" w:cs="Arial"/>
          <w:bCs/>
          <w:lang w:val="en-US"/>
        </w:rPr>
        <w:t>information related to a PFCP session to</w:t>
      </w:r>
      <w:r w:rsidRPr="00441CD0">
        <w:rPr>
          <w:rFonts w:ascii="Arial" w:hAnsi="Arial" w:cs="Arial"/>
          <w:bCs/>
        </w:rPr>
        <w:t xml:space="preserve"> the CP function.</w:t>
      </w:r>
    </w:p>
    <w:p w14:paraId="5B6AE1D2" w14:textId="77777777" w:rsidR="00EE5860" w:rsidRPr="00441CD0" w:rsidRDefault="00EE5860" w:rsidP="00EE5860">
      <w:pPr>
        <w:pStyle w:val="TH"/>
        <w:rPr>
          <w:lang w:val="en-US"/>
        </w:rPr>
      </w:pPr>
      <w:r w:rsidRPr="00441CD0">
        <w:t>Table 7.5.8-1: Information Elements in a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41C0516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2E662F46" w14:textId="77777777" w:rsidR="00EE5860" w:rsidRPr="00441CD0" w:rsidRDefault="00EE5860" w:rsidP="00BB0E1F">
            <w:pPr>
              <w:pStyle w:val="TAH"/>
              <w:rPr>
                <w:lang w:val="x-none"/>
              </w:rPr>
            </w:pPr>
            <w:bookmarkStart w:id="4724" w:name="MCCQCTEMPBM_00000135"/>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305F2E"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57C03DE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512B63C"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9E5D8F0" w14:textId="77777777" w:rsidR="00EE5860" w:rsidRPr="00441CD0" w:rsidRDefault="00EE5860" w:rsidP="00BB0E1F">
            <w:pPr>
              <w:pStyle w:val="TAH"/>
            </w:pPr>
            <w:r w:rsidRPr="00441CD0">
              <w:t>IE Type</w:t>
            </w:r>
          </w:p>
        </w:tc>
      </w:tr>
      <w:tr w:rsidR="00EE5860" w:rsidRPr="00441CD0" w14:paraId="1C149A5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0A0054BC"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9BF6220"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243772"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E6FF7B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87FFA03"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0A6EB3B"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E9AFB5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AAA232E" w14:textId="77777777" w:rsidR="00EE5860" w:rsidRPr="00441CD0" w:rsidRDefault="00EE5860" w:rsidP="00BB0E1F">
            <w:pPr>
              <w:spacing w:after="0"/>
              <w:rPr>
                <w:rFonts w:ascii="Arial" w:hAnsi="Arial"/>
                <w:b/>
                <w:sz w:val="18"/>
                <w:lang w:val="x-none"/>
              </w:rPr>
            </w:pPr>
          </w:p>
        </w:tc>
      </w:tr>
      <w:tr w:rsidR="00EE5860" w:rsidRPr="00441CD0" w14:paraId="22F72C9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71D465" w14:textId="77777777" w:rsidR="00EE5860" w:rsidRPr="00441CD0" w:rsidRDefault="00EE5860" w:rsidP="00BB0E1F">
            <w:pPr>
              <w:pStyle w:val="TAL"/>
              <w:rPr>
                <w:szCs w:val="18"/>
                <w:lang w:val="de-DE"/>
              </w:rPr>
            </w:pPr>
            <w:r w:rsidRPr="00441CD0">
              <w:rPr>
                <w:szCs w:val="18"/>
                <w:lang w:val="de-DE"/>
              </w:rPr>
              <w:lastRenderedPageBreak/>
              <w:t>Report Type</w:t>
            </w:r>
          </w:p>
        </w:tc>
        <w:tc>
          <w:tcPr>
            <w:tcW w:w="336" w:type="dxa"/>
            <w:tcBorders>
              <w:top w:val="single" w:sz="4" w:space="0" w:color="auto"/>
              <w:left w:val="single" w:sz="4" w:space="0" w:color="auto"/>
              <w:bottom w:val="single" w:sz="4" w:space="0" w:color="auto"/>
              <w:right w:val="single" w:sz="4" w:space="0" w:color="auto"/>
            </w:tcBorders>
            <w:hideMark/>
          </w:tcPr>
          <w:p w14:paraId="72EE09E5" w14:textId="77777777" w:rsidR="00EE5860" w:rsidRPr="00441CD0" w:rsidRDefault="00EE5860" w:rsidP="00BB0E1F">
            <w:pPr>
              <w:pStyle w:val="TAL"/>
              <w:jc w:val="center"/>
              <w:rPr>
                <w:szCs w:val="18"/>
                <w:lang w:val="x-none"/>
              </w:rPr>
            </w:pPr>
            <w:r w:rsidRPr="00441CD0">
              <w:rPr>
                <w:szCs w:val="18"/>
              </w:rPr>
              <w:t>M</w:t>
            </w:r>
          </w:p>
        </w:tc>
        <w:tc>
          <w:tcPr>
            <w:tcW w:w="4670" w:type="dxa"/>
            <w:tcBorders>
              <w:top w:val="single" w:sz="4" w:space="0" w:color="auto"/>
              <w:left w:val="single" w:sz="4" w:space="0" w:color="auto"/>
              <w:bottom w:val="single" w:sz="4" w:space="0" w:color="auto"/>
              <w:right w:val="single" w:sz="4" w:space="0" w:color="auto"/>
            </w:tcBorders>
            <w:hideMark/>
          </w:tcPr>
          <w:p w14:paraId="30FE82EA" w14:textId="77777777" w:rsidR="00EE5860" w:rsidRPr="00441CD0" w:rsidRDefault="00EE5860" w:rsidP="00BB0E1F">
            <w:pPr>
              <w:pStyle w:val="TAL"/>
            </w:pPr>
            <w:r w:rsidRPr="00441CD0">
              <w:t>This IE shall indicate the type of the report.</w:t>
            </w:r>
          </w:p>
        </w:tc>
        <w:tc>
          <w:tcPr>
            <w:tcW w:w="370" w:type="dxa"/>
            <w:tcBorders>
              <w:top w:val="single" w:sz="4" w:space="0" w:color="auto"/>
              <w:left w:val="single" w:sz="4" w:space="0" w:color="auto"/>
              <w:bottom w:val="single" w:sz="4" w:space="0" w:color="auto"/>
              <w:right w:val="single" w:sz="4" w:space="0" w:color="auto"/>
            </w:tcBorders>
            <w:hideMark/>
          </w:tcPr>
          <w:p w14:paraId="2EF1141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9B877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6A908B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4DC14E7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0BED2027" w14:textId="77777777" w:rsidR="00EE5860" w:rsidRPr="00441CD0" w:rsidRDefault="00EE5860" w:rsidP="00BB0E1F">
            <w:pPr>
              <w:pStyle w:val="TAC"/>
              <w:rPr>
                <w:lang w:val="sv-SE"/>
              </w:rPr>
            </w:pPr>
            <w:r w:rsidRPr="00441CD0">
              <w:rPr>
                <w:lang w:val="sv-SE"/>
              </w:rPr>
              <w:t>Report Type</w:t>
            </w:r>
          </w:p>
        </w:tc>
      </w:tr>
      <w:tr w:rsidR="00EE5860" w:rsidRPr="00441CD0" w14:paraId="31242D7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F7788EE" w14:textId="77777777" w:rsidR="00EE5860" w:rsidRPr="00441CD0" w:rsidRDefault="00EE5860" w:rsidP="00BB0E1F">
            <w:pPr>
              <w:pStyle w:val="TAL"/>
              <w:rPr>
                <w:szCs w:val="18"/>
                <w:lang w:val="de-DE"/>
              </w:rPr>
            </w:pPr>
            <w:r w:rsidRPr="00441CD0">
              <w:rPr>
                <w:szCs w:val="18"/>
                <w:lang w:val="de-DE"/>
              </w:rPr>
              <w:t>Downlink Data Report</w:t>
            </w:r>
          </w:p>
        </w:tc>
        <w:tc>
          <w:tcPr>
            <w:tcW w:w="336" w:type="dxa"/>
            <w:tcBorders>
              <w:top w:val="single" w:sz="4" w:space="0" w:color="auto"/>
              <w:left w:val="single" w:sz="4" w:space="0" w:color="auto"/>
              <w:bottom w:val="single" w:sz="4" w:space="0" w:color="auto"/>
              <w:right w:val="single" w:sz="4" w:space="0" w:color="auto"/>
            </w:tcBorders>
            <w:hideMark/>
          </w:tcPr>
          <w:p w14:paraId="27CD0301"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7EF9109B" w14:textId="77777777" w:rsidR="00EE5860" w:rsidRPr="00441CD0" w:rsidRDefault="00EE5860" w:rsidP="00BB0E1F">
            <w:pPr>
              <w:pStyle w:val="TAL"/>
            </w:pPr>
            <w:r w:rsidRPr="00441CD0">
              <w:t xml:space="preserve">This IE shall be present if the Report Type indicates a Downlink Data Report. </w:t>
            </w:r>
          </w:p>
        </w:tc>
        <w:tc>
          <w:tcPr>
            <w:tcW w:w="370" w:type="dxa"/>
            <w:tcBorders>
              <w:top w:val="single" w:sz="4" w:space="0" w:color="auto"/>
              <w:left w:val="single" w:sz="4" w:space="0" w:color="auto"/>
              <w:bottom w:val="single" w:sz="4" w:space="0" w:color="auto"/>
              <w:right w:val="single" w:sz="4" w:space="0" w:color="auto"/>
            </w:tcBorders>
            <w:hideMark/>
          </w:tcPr>
          <w:p w14:paraId="33FF02F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20C27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8D17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7C8F775"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3CA40C8" w14:textId="77777777" w:rsidR="00EE5860" w:rsidRPr="00441CD0" w:rsidRDefault="00EE5860" w:rsidP="00BB0E1F">
            <w:pPr>
              <w:pStyle w:val="TAC"/>
              <w:rPr>
                <w:lang w:val="sv-SE"/>
              </w:rPr>
            </w:pPr>
            <w:r w:rsidRPr="00441CD0">
              <w:rPr>
                <w:lang w:val="sv-SE"/>
              </w:rPr>
              <w:t>Downlink Data Report</w:t>
            </w:r>
          </w:p>
        </w:tc>
      </w:tr>
      <w:tr w:rsidR="00EE5860" w:rsidRPr="00441CD0" w14:paraId="0F1881A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3F13553" w14:textId="77777777" w:rsidR="00EE5860" w:rsidRPr="00441CD0" w:rsidRDefault="00EE5860" w:rsidP="00BB0E1F">
            <w:pPr>
              <w:pStyle w:val="TAL"/>
              <w:rPr>
                <w:szCs w:val="18"/>
                <w:lang w:val="de-DE"/>
              </w:rPr>
            </w:pPr>
            <w:r w:rsidRPr="00441CD0">
              <w:rPr>
                <w:szCs w:val="18"/>
                <w:lang w:val="de-DE"/>
              </w:rPr>
              <w:t>Usage Report</w:t>
            </w:r>
          </w:p>
        </w:tc>
        <w:tc>
          <w:tcPr>
            <w:tcW w:w="336" w:type="dxa"/>
            <w:tcBorders>
              <w:top w:val="single" w:sz="4" w:space="0" w:color="auto"/>
              <w:left w:val="single" w:sz="4" w:space="0" w:color="auto"/>
              <w:bottom w:val="single" w:sz="4" w:space="0" w:color="auto"/>
              <w:right w:val="single" w:sz="4" w:space="0" w:color="auto"/>
            </w:tcBorders>
            <w:hideMark/>
          </w:tcPr>
          <w:p w14:paraId="67979E19"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3E9902F8" w14:textId="77777777" w:rsidR="00EE5860" w:rsidRPr="00441CD0" w:rsidRDefault="00EE5860" w:rsidP="00BB0E1F">
            <w:pPr>
              <w:pStyle w:val="TAL"/>
            </w:pPr>
            <w:r w:rsidRPr="00441CD0">
              <w:t>This IE shall be present if the Report Type indicates a Usage Report.</w:t>
            </w:r>
          </w:p>
          <w:p w14:paraId="0F13AE6D" w14:textId="77777777" w:rsidR="00EE5860" w:rsidRPr="00441CD0" w:rsidRDefault="00EE5860" w:rsidP="00BB0E1F">
            <w:pPr>
              <w:pStyle w:val="TAL"/>
            </w:pPr>
            <w:r w:rsidRPr="00441CD0">
              <w:rPr>
                <w:lang w:eastAsia="zh-CN"/>
              </w:rPr>
              <w:t>Several IEs within the same IE type may be present to represent a list of Usage Reports.</w:t>
            </w:r>
          </w:p>
        </w:tc>
        <w:tc>
          <w:tcPr>
            <w:tcW w:w="370" w:type="dxa"/>
            <w:tcBorders>
              <w:top w:val="single" w:sz="4" w:space="0" w:color="auto"/>
              <w:left w:val="single" w:sz="4" w:space="0" w:color="auto"/>
              <w:bottom w:val="single" w:sz="4" w:space="0" w:color="auto"/>
              <w:right w:val="single" w:sz="4" w:space="0" w:color="auto"/>
            </w:tcBorders>
            <w:hideMark/>
          </w:tcPr>
          <w:p w14:paraId="011746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4EF812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33ACF4C"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22F6E0E"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09DC197" w14:textId="77777777" w:rsidR="00EE5860" w:rsidRPr="00441CD0" w:rsidRDefault="00EE5860" w:rsidP="00BB0E1F">
            <w:pPr>
              <w:pStyle w:val="TAC"/>
              <w:rPr>
                <w:lang w:val="sv-SE"/>
              </w:rPr>
            </w:pPr>
            <w:r w:rsidRPr="00441CD0">
              <w:rPr>
                <w:lang w:val="sv-SE"/>
              </w:rPr>
              <w:t>Usage Report</w:t>
            </w:r>
          </w:p>
        </w:tc>
      </w:tr>
      <w:tr w:rsidR="00EE5860" w:rsidRPr="00441CD0" w14:paraId="6B8EFA0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A333F5C" w14:textId="77777777" w:rsidR="00EE5860" w:rsidRPr="00441CD0" w:rsidRDefault="00EE5860" w:rsidP="00BB0E1F">
            <w:pPr>
              <w:pStyle w:val="TAL"/>
              <w:rPr>
                <w:szCs w:val="18"/>
                <w:lang w:val="de-DE"/>
              </w:rPr>
            </w:pPr>
            <w:r w:rsidRPr="00441CD0">
              <w:rPr>
                <w:szCs w:val="18"/>
                <w:lang w:val="de-DE"/>
              </w:rPr>
              <w:t>Error Indication Report</w:t>
            </w:r>
          </w:p>
        </w:tc>
        <w:tc>
          <w:tcPr>
            <w:tcW w:w="336" w:type="dxa"/>
            <w:tcBorders>
              <w:top w:val="single" w:sz="4" w:space="0" w:color="auto"/>
              <w:left w:val="single" w:sz="4" w:space="0" w:color="auto"/>
              <w:bottom w:val="single" w:sz="4" w:space="0" w:color="auto"/>
              <w:right w:val="single" w:sz="4" w:space="0" w:color="auto"/>
            </w:tcBorders>
            <w:hideMark/>
          </w:tcPr>
          <w:p w14:paraId="5B1275C6"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6E3D2676" w14:textId="77777777" w:rsidR="00EE5860" w:rsidRPr="00441CD0" w:rsidRDefault="00EE5860" w:rsidP="00BB0E1F">
            <w:pPr>
              <w:pStyle w:val="TAL"/>
            </w:pPr>
            <w:r w:rsidRPr="00441CD0">
              <w:t xml:space="preserve">This IE shall be present if the Report Type indicates an Error Indication Report. </w:t>
            </w:r>
          </w:p>
        </w:tc>
        <w:tc>
          <w:tcPr>
            <w:tcW w:w="370" w:type="dxa"/>
            <w:tcBorders>
              <w:top w:val="single" w:sz="4" w:space="0" w:color="auto"/>
              <w:left w:val="single" w:sz="4" w:space="0" w:color="auto"/>
              <w:bottom w:val="single" w:sz="4" w:space="0" w:color="auto"/>
              <w:right w:val="single" w:sz="4" w:space="0" w:color="auto"/>
            </w:tcBorders>
            <w:hideMark/>
          </w:tcPr>
          <w:p w14:paraId="3AF96E8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E124661" w14:textId="77777777" w:rsidR="00EE5860" w:rsidRPr="00441CD0" w:rsidRDefault="00EE5860" w:rsidP="00BB0E1F">
            <w:pPr>
              <w:pStyle w:val="TAC"/>
              <w:rPr>
                <w:lang w:val="sv-SE"/>
              </w:rPr>
            </w:pPr>
            <w:r w:rsidRPr="00441CD0">
              <w:rPr>
                <w:lang w:val="sv-SE"/>
              </w:rPr>
              <w:t>X</w:t>
            </w:r>
          </w:p>
        </w:tc>
        <w:tc>
          <w:tcPr>
            <w:tcW w:w="370" w:type="dxa"/>
            <w:tcBorders>
              <w:top w:val="single" w:sz="4" w:space="0" w:color="auto"/>
              <w:left w:val="single" w:sz="4" w:space="0" w:color="auto"/>
              <w:bottom w:val="single" w:sz="4" w:space="0" w:color="auto"/>
              <w:right w:val="single" w:sz="4" w:space="0" w:color="auto"/>
            </w:tcBorders>
            <w:hideMark/>
          </w:tcPr>
          <w:p w14:paraId="6E22AB1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30A5F81"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FFEC315" w14:textId="77777777" w:rsidR="00EE5860" w:rsidRPr="00441CD0" w:rsidRDefault="00EE5860" w:rsidP="00BB0E1F">
            <w:pPr>
              <w:pStyle w:val="TAC"/>
              <w:rPr>
                <w:lang w:val="sv-SE"/>
              </w:rPr>
            </w:pPr>
            <w:r w:rsidRPr="00441CD0">
              <w:rPr>
                <w:lang w:val="sv-SE"/>
              </w:rPr>
              <w:t>Error Indication Report</w:t>
            </w:r>
          </w:p>
        </w:tc>
      </w:tr>
      <w:tr w:rsidR="00EE5860" w:rsidRPr="00441CD0" w14:paraId="4EB41F0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1BEDFC" w14:textId="77777777" w:rsidR="00EE5860" w:rsidRPr="00441CD0" w:rsidRDefault="00EE5860" w:rsidP="00BB0E1F">
            <w:pPr>
              <w:pStyle w:val="TAL"/>
              <w:rPr>
                <w:szCs w:val="18"/>
                <w:lang w:val="de-DE"/>
              </w:rPr>
            </w:pPr>
            <w:r w:rsidRPr="00441CD0">
              <w:rPr>
                <w:szCs w:val="18"/>
                <w:lang w:val="de-DE"/>
              </w:rPr>
              <w:t>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585C2FA"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6795AFE8" w14:textId="77777777" w:rsidR="00EE5860" w:rsidRPr="00441CD0" w:rsidRDefault="00EE5860" w:rsidP="00BB0E1F">
            <w:pPr>
              <w:pStyle w:val="TAL"/>
            </w:pPr>
            <w:r w:rsidRPr="00441CD0">
              <w:t>The UP function may include this IE if it supports the load control feature and the feature is activated in the network.</w:t>
            </w:r>
          </w:p>
          <w:p w14:paraId="748A553C" w14:textId="77777777" w:rsidR="00EE5860" w:rsidRPr="00441CD0" w:rsidRDefault="00EE5860" w:rsidP="00BB0E1F">
            <w:pPr>
              <w:pStyle w:val="TAL"/>
            </w:pPr>
            <w:r w:rsidRPr="00441CD0">
              <w:t>See Table</w:t>
            </w:r>
            <w:r>
              <w:t> </w:t>
            </w:r>
            <w:r w:rsidRPr="00441CD0">
              <w:t>7.5.3</w:t>
            </w:r>
            <w:r w:rsidRPr="00441CD0">
              <w:rPr>
                <w:lang w:val="de-DE"/>
              </w:rPr>
              <w:t>.</w:t>
            </w:r>
            <w:r w:rsidRPr="00441CD0">
              <w:t>3</w:t>
            </w:r>
            <w:r w:rsidRPr="00441CD0">
              <w:rPr>
                <w:lang w:val="de-DE"/>
              </w:rPr>
              <w:t>-1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9F4C598"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E4D608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97C6B0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52241B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3E409580" w14:textId="77777777" w:rsidR="00EE5860" w:rsidRPr="00441CD0" w:rsidRDefault="00EE5860" w:rsidP="00BB0E1F">
            <w:pPr>
              <w:pStyle w:val="TAC"/>
              <w:rPr>
                <w:lang w:val="sv-SE"/>
              </w:rPr>
            </w:pPr>
            <w:r w:rsidRPr="00441CD0">
              <w:rPr>
                <w:lang w:val="sv-SE"/>
              </w:rPr>
              <w:t>Load Control Information</w:t>
            </w:r>
          </w:p>
        </w:tc>
      </w:tr>
      <w:tr w:rsidR="00EE5860" w:rsidRPr="00441CD0" w14:paraId="1E9C0C6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F16121F" w14:textId="77777777" w:rsidR="00EE5860" w:rsidRPr="00441CD0" w:rsidRDefault="00EE5860" w:rsidP="00BB0E1F">
            <w:pPr>
              <w:pStyle w:val="TAL"/>
              <w:rPr>
                <w:szCs w:val="18"/>
                <w:lang w:val="de-DE"/>
              </w:rPr>
            </w:pPr>
            <w:r w:rsidRPr="00441CD0">
              <w:rPr>
                <w:szCs w:val="18"/>
                <w:lang w:val="de-DE"/>
              </w:rPr>
              <w:t>Overload Control Information</w:t>
            </w:r>
          </w:p>
        </w:tc>
        <w:tc>
          <w:tcPr>
            <w:tcW w:w="336" w:type="dxa"/>
            <w:tcBorders>
              <w:top w:val="single" w:sz="4" w:space="0" w:color="auto"/>
              <w:left w:val="single" w:sz="4" w:space="0" w:color="auto"/>
              <w:bottom w:val="single" w:sz="4" w:space="0" w:color="auto"/>
              <w:right w:val="single" w:sz="4" w:space="0" w:color="auto"/>
            </w:tcBorders>
            <w:hideMark/>
          </w:tcPr>
          <w:p w14:paraId="3CC22845" w14:textId="77777777" w:rsidR="00EE5860" w:rsidRPr="00441CD0" w:rsidRDefault="00EE5860" w:rsidP="00BB0E1F">
            <w:pPr>
              <w:pStyle w:val="TAL"/>
              <w:jc w:val="center"/>
              <w:rPr>
                <w:szCs w:val="18"/>
                <w:lang w:val="x-none"/>
              </w:rPr>
            </w:pPr>
            <w:r w:rsidRPr="00441CD0">
              <w:rPr>
                <w:szCs w:val="18"/>
              </w:rPr>
              <w:t>O</w:t>
            </w:r>
          </w:p>
        </w:tc>
        <w:tc>
          <w:tcPr>
            <w:tcW w:w="4670" w:type="dxa"/>
            <w:tcBorders>
              <w:top w:val="single" w:sz="4" w:space="0" w:color="auto"/>
              <w:left w:val="single" w:sz="4" w:space="0" w:color="auto"/>
              <w:bottom w:val="single" w:sz="4" w:space="0" w:color="auto"/>
              <w:right w:val="single" w:sz="4" w:space="0" w:color="auto"/>
            </w:tcBorders>
            <w:hideMark/>
          </w:tcPr>
          <w:p w14:paraId="7F8FC664" w14:textId="77777777" w:rsidR="00EE5860" w:rsidRPr="00441CD0" w:rsidRDefault="00EE5860" w:rsidP="00BB0E1F">
            <w:pPr>
              <w:pStyle w:val="TAL"/>
            </w:pPr>
            <w:r w:rsidRPr="00441CD0">
              <w:t>During an overload condition, the UP function may include this IE if it supports the overload control feature and the feature is activated in the network.</w:t>
            </w:r>
          </w:p>
          <w:p w14:paraId="49BAD6AD" w14:textId="77777777" w:rsidR="00EE5860" w:rsidRPr="00441CD0" w:rsidRDefault="00EE5860" w:rsidP="00BB0E1F">
            <w:pPr>
              <w:pStyle w:val="TAL"/>
              <w:rPr>
                <w:lang w:val="de-DE"/>
              </w:rPr>
            </w:pPr>
            <w:r w:rsidRPr="00441CD0">
              <w:t>See Table</w:t>
            </w:r>
            <w:r>
              <w:t> </w:t>
            </w:r>
            <w:r w:rsidRPr="00441CD0">
              <w:t>7.5.3.</w:t>
            </w:r>
            <w:r w:rsidRPr="00441CD0">
              <w:rPr>
                <w:lang w:val="de-DE"/>
              </w:rPr>
              <w:t>4-1</w:t>
            </w: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FCA7780"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5573C5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6EB3DE4D"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5642F5B"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F796171" w14:textId="77777777" w:rsidR="00EE5860" w:rsidRPr="00441CD0" w:rsidRDefault="00EE5860" w:rsidP="00BB0E1F">
            <w:pPr>
              <w:pStyle w:val="TAC"/>
              <w:rPr>
                <w:lang w:val="sv-SE"/>
              </w:rPr>
            </w:pPr>
            <w:r w:rsidRPr="00441CD0">
              <w:rPr>
                <w:lang w:val="sv-SE"/>
              </w:rPr>
              <w:t>Overload Control Information</w:t>
            </w:r>
          </w:p>
        </w:tc>
      </w:tr>
      <w:tr w:rsidR="00EE5860" w:rsidRPr="00441CD0" w14:paraId="0E546DE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394E266" w14:textId="77777777" w:rsidR="00EE5860" w:rsidRPr="00441CD0" w:rsidRDefault="00EE5860" w:rsidP="00BB0E1F">
            <w:pPr>
              <w:pStyle w:val="TAL"/>
              <w:rPr>
                <w:szCs w:val="18"/>
                <w:lang w:val="de-DE"/>
              </w:rPr>
            </w:pPr>
            <w:r w:rsidRPr="00441CD0">
              <w:rPr>
                <w:szCs w:val="18"/>
                <w:lang w:val="de-DE"/>
              </w:rPr>
              <w:t>Additional Usage Reports Information</w:t>
            </w:r>
          </w:p>
        </w:tc>
        <w:tc>
          <w:tcPr>
            <w:tcW w:w="336" w:type="dxa"/>
            <w:tcBorders>
              <w:top w:val="single" w:sz="4" w:space="0" w:color="auto"/>
              <w:left w:val="single" w:sz="4" w:space="0" w:color="auto"/>
              <w:bottom w:val="single" w:sz="4" w:space="0" w:color="auto"/>
              <w:right w:val="single" w:sz="4" w:space="0" w:color="auto"/>
            </w:tcBorders>
            <w:hideMark/>
          </w:tcPr>
          <w:p w14:paraId="61BE3D1E"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5A3B8E79" w14:textId="77777777" w:rsidR="00EE5860" w:rsidRPr="00441CD0" w:rsidRDefault="00EE5860" w:rsidP="00BB0E1F">
            <w:pPr>
              <w:pStyle w:val="TAL"/>
            </w:pPr>
            <w:r w:rsidRPr="00441CD0">
              <w:t xml:space="preserve">This IE shall be included in one </w:t>
            </w:r>
            <w:r>
              <w:t xml:space="preserve">of the </w:t>
            </w:r>
            <w:r w:rsidRPr="00441CD0">
              <w:t>additional PFCP Session Report Request message</w:t>
            </w:r>
            <w:r>
              <w:t>s</w:t>
            </w:r>
            <w:r w:rsidRPr="00441CD0">
              <w:t xml:space="preserve">, if </w:t>
            </w:r>
            <w:r w:rsidRPr="00441CD0">
              <w:rPr>
                <w:lang w:val="en-US"/>
              </w:rPr>
              <w:t xml:space="preserve">the PFCP Session Modification Response or the PFCP Session Deletion Response indicated that more </w:t>
            </w:r>
            <w:r>
              <w:rPr>
                <w:lang w:val="en-US"/>
              </w:rPr>
              <w:t xml:space="preserve">usage </w:t>
            </w:r>
            <w:r w:rsidRPr="00441CD0">
              <w:rPr>
                <w:lang w:val="en-US"/>
              </w:rPr>
              <w:t xml:space="preserve">reports would follow (i.e. if the </w:t>
            </w:r>
            <w:r w:rsidRPr="00441CD0">
              <w:t>AURI flag was set to "1") (see clause</w:t>
            </w:r>
            <w:r>
              <w:t> </w:t>
            </w:r>
            <w:r w:rsidRPr="00441CD0">
              <w:t>5.2.2.3.1).</w:t>
            </w:r>
          </w:p>
          <w:p w14:paraId="39D5AB59" w14:textId="77777777" w:rsidR="00EE5860" w:rsidRDefault="00EE5860" w:rsidP="00BB0E1F">
            <w:pPr>
              <w:pStyle w:val="TAL"/>
            </w:pPr>
            <w:bookmarkStart w:id="4725" w:name="_Hlk54600453"/>
            <w:r w:rsidRPr="00441CD0">
              <w:t xml:space="preserve">When present, this IE shall indicate the total number of usage reports that need to be sent in </w:t>
            </w:r>
            <w:r>
              <w:t xml:space="preserve">all the additional </w:t>
            </w:r>
            <w:r w:rsidRPr="00441CD0">
              <w:t>PFCP Session Report Request messages.</w:t>
            </w:r>
            <w:bookmarkEnd w:id="4725"/>
          </w:p>
          <w:p w14:paraId="551B44AE" w14:textId="77777777" w:rsidR="00EE5860" w:rsidRPr="00441CD0" w:rsidRDefault="00EE5860" w:rsidP="00BB0E1F">
            <w:pPr>
              <w:pStyle w:val="TAL"/>
            </w:pPr>
            <w:r>
              <w:t>This IE may also be included in every additional PFCP Session Report Request message but the last one, with the AURI flag set to 1, to indicate that more usage reports will follow in additional PFCP Session Report Request message.</w:t>
            </w:r>
          </w:p>
        </w:tc>
        <w:tc>
          <w:tcPr>
            <w:tcW w:w="370" w:type="dxa"/>
            <w:tcBorders>
              <w:top w:val="single" w:sz="4" w:space="0" w:color="auto"/>
              <w:left w:val="single" w:sz="4" w:space="0" w:color="auto"/>
              <w:bottom w:val="single" w:sz="4" w:space="0" w:color="auto"/>
              <w:right w:val="single" w:sz="4" w:space="0" w:color="auto"/>
            </w:tcBorders>
            <w:hideMark/>
          </w:tcPr>
          <w:p w14:paraId="1226AEC4"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10B49BA"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9184B1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404DDF7"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9C3F9D7" w14:textId="77777777" w:rsidR="00EE5860" w:rsidRPr="00441CD0" w:rsidRDefault="00EE5860" w:rsidP="00BB0E1F">
            <w:pPr>
              <w:pStyle w:val="TAC"/>
              <w:rPr>
                <w:lang w:val="sv-SE"/>
              </w:rPr>
            </w:pPr>
            <w:r w:rsidRPr="00441CD0">
              <w:rPr>
                <w:lang w:val="sv-SE"/>
              </w:rPr>
              <w:t>Additional Usage Reports Information</w:t>
            </w:r>
          </w:p>
        </w:tc>
      </w:tr>
      <w:tr w:rsidR="00EE5860" w:rsidRPr="00441CD0" w14:paraId="33D6ED6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809AEC8" w14:textId="77777777" w:rsidR="00EE5860" w:rsidRPr="00441CD0" w:rsidRDefault="00EE5860" w:rsidP="00BB0E1F">
            <w:pPr>
              <w:pStyle w:val="TAL"/>
              <w:rPr>
                <w:szCs w:val="18"/>
                <w:lang w:val="de-DE"/>
              </w:rPr>
            </w:pPr>
            <w:r w:rsidRPr="00441CD0">
              <w:t>PFCPSRReq-Flags</w:t>
            </w:r>
          </w:p>
        </w:tc>
        <w:tc>
          <w:tcPr>
            <w:tcW w:w="336" w:type="dxa"/>
            <w:tcBorders>
              <w:top w:val="single" w:sz="4" w:space="0" w:color="auto"/>
              <w:left w:val="single" w:sz="4" w:space="0" w:color="auto"/>
              <w:bottom w:val="single" w:sz="4" w:space="0" w:color="auto"/>
              <w:right w:val="single" w:sz="4" w:space="0" w:color="auto"/>
            </w:tcBorders>
            <w:hideMark/>
          </w:tcPr>
          <w:p w14:paraId="06830367" w14:textId="77777777" w:rsidR="00EE5860" w:rsidRPr="00441CD0" w:rsidRDefault="00EE5860" w:rsidP="00BB0E1F">
            <w:pPr>
              <w:pStyle w:val="TAL"/>
              <w:jc w:val="center"/>
              <w:rPr>
                <w:szCs w:val="18"/>
                <w:lang w:val="x-none"/>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tcPr>
          <w:p w14:paraId="6B264A9A" w14:textId="77777777" w:rsidR="00EE5860" w:rsidRPr="00441CD0" w:rsidRDefault="00EE5860" w:rsidP="00BB0E1F">
            <w:pPr>
              <w:pStyle w:val="TAL"/>
              <w:rPr>
                <w:lang w:val="en-US"/>
              </w:rPr>
            </w:pPr>
            <w:r w:rsidRPr="00441CD0">
              <w:rPr>
                <w:lang w:val="en-US"/>
              </w:rPr>
              <w:t>This IE shall be included if at least one of the flags is set to "1".</w:t>
            </w:r>
          </w:p>
          <w:p w14:paraId="3708DB06" w14:textId="77777777" w:rsidR="00EE5860" w:rsidRPr="00441CD0" w:rsidRDefault="00EE5860" w:rsidP="00BB0E1F">
            <w:pPr>
              <w:pStyle w:val="B2"/>
              <w:rPr>
                <w:rFonts w:ascii="Arial" w:hAnsi="Arial" w:cs="Arial"/>
                <w:sz w:val="18"/>
                <w:szCs w:val="18"/>
              </w:rPr>
            </w:pPr>
            <w:r w:rsidRPr="00441CD0">
              <w:t>-</w:t>
            </w:r>
            <w:r w:rsidRPr="00441CD0">
              <w:tab/>
            </w:r>
            <w:r w:rsidRPr="00441CD0">
              <w:rPr>
                <w:rFonts w:ascii="Arial" w:hAnsi="Arial"/>
                <w:sz w:val="18"/>
              </w:rPr>
              <w:t>PSDBU (PFCP Session Deleted By the UP function): if both the CP function and UP function support the EPFAR feature, the UP function may set this flag if the UP function needs to delete the PFCP session, e.g. to report all remaining non-zero usage reports for all URRs in the PFCP Session and the PFCP session is being deleted locally in the UP function.</w:t>
            </w:r>
          </w:p>
          <w:p w14:paraId="69C7505D" w14:textId="77777777" w:rsidR="00EE5860" w:rsidRPr="00441CD0" w:rsidRDefault="00EE5860" w:rsidP="00BB0E1F">
            <w:pPr>
              <w:pStyle w:val="B1"/>
              <w:ind w:left="852"/>
              <w:rPr>
                <w:rFonts w:ascii="Arial" w:hAnsi="Arial"/>
                <w:sz w:val="18"/>
                <w:lang w:val="x-none"/>
              </w:rPr>
            </w:pPr>
            <w:r w:rsidRPr="00441CD0">
              <w:rPr>
                <w:rFonts w:ascii="Arial" w:hAnsi="Arial" w:cs="Arial"/>
                <w:sz w:val="18"/>
                <w:szCs w:val="18"/>
              </w:rPr>
              <w:t>-</w:t>
            </w:r>
            <w:r w:rsidRPr="00441CD0">
              <w:rPr>
                <w:rFonts w:ascii="Arial" w:hAnsi="Arial" w:cs="Arial"/>
                <w:sz w:val="18"/>
                <w:szCs w:val="18"/>
              </w:rPr>
              <w:tab/>
              <w:t>the UP function shall also set this flag when sending the last PFCP Session Report Request message after having received a PFCP Session Deletion Request (see clause</w:t>
            </w:r>
            <w:r>
              <w:rPr>
                <w:rFonts w:ascii="Arial" w:hAnsi="Arial" w:cs="Arial"/>
                <w:sz w:val="18"/>
                <w:szCs w:val="18"/>
              </w:rPr>
              <w:t> </w:t>
            </w:r>
            <w:r w:rsidRPr="00441CD0">
              <w:rPr>
                <w:rFonts w:ascii="Arial" w:hAnsi="Arial" w:cs="Arial"/>
                <w:sz w:val="18"/>
                <w:szCs w:val="18"/>
              </w:rPr>
              <w:t>5.2.2.3.1).</w:t>
            </w:r>
          </w:p>
          <w:p w14:paraId="1E63022A"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tcPr>
          <w:p w14:paraId="5756BAD5" w14:textId="77777777" w:rsidR="00EE5860" w:rsidRPr="00441CD0" w:rsidRDefault="00EE5860" w:rsidP="00BB0E1F">
            <w:pPr>
              <w:pStyle w:val="TAC"/>
            </w:pPr>
          </w:p>
          <w:p w14:paraId="354A5259" w14:textId="77777777" w:rsidR="00EE5860" w:rsidRPr="00441CD0" w:rsidRDefault="00EE5860" w:rsidP="00BB0E1F">
            <w:pPr>
              <w:pStyle w:val="TAC"/>
            </w:pPr>
          </w:p>
          <w:p w14:paraId="7F45F96B" w14:textId="77777777" w:rsidR="00EE5860" w:rsidRPr="00441CD0" w:rsidRDefault="00EE5860" w:rsidP="00BB0E1F">
            <w:pPr>
              <w:pStyle w:val="TAC"/>
              <w:rPr>
                <w:lang w:val="de-DE"/>
              </w:rPr>
            </w:pPr>
            <w:r w:rsidRPr="00441CD0">
              <w:rPr>
                <w:lang w:val="de-DE"/>
              </w:rPr>
              <w:t>X</w:t>
            </w:r>
          </w:p>
          <w:p w14:paraId="3A7E7CF3" w14:textId="77777777" w:rsidR="00EE5860" w:rsidRPr="00441CD0" w:rsidRDefault="00EE5860" w:rsidP="00BB0E1F">
            <w:pPr>
              <w:pStyle w:val="TAC"/>
              <w:rPr>
                <w:lang w:val="de-DE"/>
              </w:rPr>
            </w:pPr>
          </w:p>
          <w:p w14:paraId="218C5284" w14:textId="77777777" w:rsidR="00EE5860" w:rsidRPr="00441CD0" w:rsidRDefault="00EE5860" w:rsidP="00BB0E1F">
            <w:pPr>
              <w:pStyle w:val="TAC"/>
              <w:rPr>
                <w:lang w:val="de-DE"/>
              </w:rPr>
            </w:pPr>
          </w:p>
          <w:p w14:paraId="1F465C6F" w14:textId="77777777" w:rsidR="00EE5860" w:rsidRPr="00441CD0" w:rsidRDefault="00EE5860" w:rsidP="00BB0E1F">
            <w:pPr>
              <w:pStyle w:val="TAC"/>
              <w:rPr>
                <w:lang w:val="de-DE"/>
              </w:rPr>
            </w:pPr>
          </w:p>
          <w:p w14:paraId="6954D6ED" w14:textId="77777777" w:rsidR="00EE5860" w:rsidRPr="00441CD0" w:rsidRDefault="00EE5860" w:rsidP="00BB0E1F">
            <w:pPr>
              <w:pStyle w:val="TAC"/>
              <w:rPr>
                <w:lang w:val="de-DE"/>
              </w:rPr>
            </w:pPr>
          </w:p>
          <w:p w14:paraId="76C642AC"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2EF8B500" w14:textId="77777777" w:rsidR="00EE5860" w:rsidRPr="00441CD0" w:rsidRDefault="00EE5860" w:rsidP="00BB0E1F">
            <w:pPr>
              <w:pStyle w:val="TAC"/>
              <w:rPr>
                <w:lang w:val="de-DE"/>
              </w:rPr>
            </w:pPr>
          </w:p>
          <w:p w14:paraId="164485DD" w14:textId="77777777" w:rsidR="00EE5860" w:rsidRPr="00441CD0" w:rsidRDefault="00EE5860" w:rsidP="00BB0E1F">
            <w:pPr>
              <w:pStyle w:val="TAC"/>
              <w:rPr>
                <w:lang w:val="de-DE"/>
              </w:rPr>
            </w:pPr>
          </w:p>
          <w:p w14:paraId="5DD01FFD" w14:textId="77777777" w:rsidR="00EE5860" w:rsidRPr="00441CD0" w:rsidRDefault="00EE5860" w:rsidP="00BB0E1F">
            <w:pPr>
              <w:pStyle w:val="TAC"/>
              <w:rPr>
                <w:lang w:val="de-DE"/>
              </w:rPr>
            </w:pPr>
            <w:r w:rsidRPr="00441CD0">
              <w:rPr>
                <w:lang w:val="de-DE"/>
              </w:rPr>
              <w:t>X</w:t>
            </w:r>
          </w:p>
          <w:p w14:paraId="1468094D" w14:textId="77777777" w:rsidR="00EE5860" w:rsidRPr="00441CD0" w:rsidRDefault="00EE5860" w:rsidP="00BB0E1F">
            <w:pPr>
              <w:pStyle w:val="TAC"/>
              <w:rPr>
                <w:lang w:val="de-DE"/>
              </w:rPr>
            </w:pPr>
          </w:p>
          <w:p w14:paraId="76398106" w14:textId="77777777" w:rsidR="00EE5860" w:rsidRPr="00441CD0" w:rsidRDefault="00EE5860" w:rsidP="00BB0E1F">
            <w:pPr>
              <w:pStyle w:val="TAC"/>
              <w:rPr>
                <w:lang w:val="de-DE"/>
              </w:rPr>
            </w:pPr>
          </w:p>
          <w:p w14:paraId="1717A9E9" w14:textId="77777777" w:rsidR="00EE5860" w:rsidRPr="00441CD0" w:rsidRDefault="00EE5860" w:rsidP="00BB0E1F">
            <w:pPr>
              <w:pStyle w:val="TAC"/>
              <w:rPr>
                <w:lang w:val="de-DE"/>
              </w:rPr>
            </w:pPr>
          </w:p>
          <w:p w14:paraId="01DE0453" w14:textId="77777777" w:rsidR="00EE5860" w:rsidRPr="00441CD0" w:rsidRDefault="00EE5860" w:rsidP="00BB0E1F">
            <w:pPr>
              <w:pStyle w:val="TAC"/>
              <w:rPr>
                <w:lang w:val="de-DE"/>
              </w:rPr>
            </w:pPr>
          </w:p>
          <w:p w14:paraId="3D588BDD"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08FA8178" w14:textId="77777777" w:rsidR="00EE5860" w:rsidRPr="00441CD0" w:rsidRDefault="00EE5860" w:rsidP="00BB0E1F">
            <w:pPr>
              <w:pStyle w:val="TAC"/>
              <w:rPr>
                <w:lang w:val="de-DE"/>
              </w:rPr>
            </w:pPr>
          </w:p>
          <w:p w14:paraId="0D459D75" w14:textId="77777777" w:rsidR="00EE5860" w:rsidRPr="00441CD0" w:rsidRDefault="00EE5860" w:rsidP="00BB0E1F">
            <w:pPr>
              <w:pStyle w:val="TAC"/>
              <w:rPr>
                <w:lang w:val="de-DE"/>
              </w:rPr>
            </w:pPr>
          </w:p>
          <w:p w14:paraId="42B64235" w14:textId="77777777" w:rsidR="00EE5860" w:rsidRPr="00441CD0" w:rsidRDefault="00EE5860" w:rsidP="00BB0E1F">
            <w:pPr>
              <w:pStyle w:val="TAC"/>
              <w:rPr>
                <w:lang w:val="de-DE"/>
              </w:rPr>
            </w:pPr>
            <w:r w:rsidRPr="00441CD0">
              <w:rPr>
                <w:lang w:val="de-DE"/>
              </w:rPr>
              <w:t>X</w:t>
            </w:r>
          </w:p>
          <w:p w14:paraId="6516C7A3" w14:textId="77777777" w:rsidR="00EE5860" w:rsidRPr="00441CD0" w:rsidRDefault="00EE5860" w:rsidP="00BB0E1F">
            <w:pPr>
              <w:pStyle w:val="TAC"/>
              <w:rPr>
                <w:lang w:val="de-DE"/>
              </w:rPr>
            </w:pPr>
          </w:p>
          <w:p w14:paraId="35F5B6FF" w14:textId="77777777" w:rsidR="00EE5860" w:rsidRPr="00441CD0" w:rsidRDefault="00EE5860" w:rsidP="00BB0E1F">
            <w:pPr>
              <w:pStyle w:val="TAC"/>
              <w:rPr>
                <w:lang w:val="de-DE"/>
              </w:rPr>
            </w:pPr>
          </w:p>
          <w:p w14:paraId="2E7A1500" w14:textId="77777777" w:rsidR="00EE5860" w:rsidRPr="00441CD0" w:rsidRDefault="00EE5860" w:rsidP="00BB0E1F">
            <w:pPr>
              <w:pStyle w:val="TAC"/>
              <w:rPr>
                <w:lang w:val="de-DE"/>
              </w:rPr>
            </w:pPr>
          </w:p>
          <w:p w14:paraId="1C847BF7" w14:textId="77777777" w:rsidR="00EE5860" w:rsidRPr="00441CD0" w:rsidRDefault="00EE5860" w:rsidP="00BB0E1F">
            <w:pPr>
              <w:pStyle w:val="TAC"/>
              <w:rPr>
                <w:lang w:val="de-DE"/>
              </w:rPr>
            </w:pPr>
          </w:p>
          <w:p w14:paraId="219479D7" w14:textId="77777777" w:rsidR="00EE5860" w:rsidRPr="00441CD0" w:rsidRDefault="00EE5860" w:rsidP="00BB0E1F">
            <w:pPr>
              <w:pStyle w:val="TAC"/>
              <w:rPr>
                <w:lang w:val="x-none"/>
              </w:rPr>
            </w:pPr>
          </w:p>
        </w:tc>
        <w:tc>
          <w:tcPr>
            <w:tcW w:w="370" w:type="dxa"/>
            <w:tcBorders>
              <w:top w:val="single" w:sz="4" w:space="0" w:color="auto"/>
              <w:left w:val="single" w:sz="4" w:space="0" w:color="auto"/>
              <w:bottom w:val="single" w:sz="4" w:space="0" w:color="auto"/>
              <w:right w:val="single" w:sz="4" w:space="0" w:color="auto"/>
            </w:tcBorders>
          </w:tcPr>
          <w:p w14:paraId="5812EF0B" w14:textId="77777777" w:rsidR="00EE5860" w:rsidRPr="00441CD0" w:rsidRDefault="00EE5860" w:rsidP="00BB0E1F">
            <w:pPr>
              <w:pStyle w:val="TAC"/>
              <w:rPr>
                <w:szCs w:val="18"/>
                <w:lang w:val="de-DE"/>
              </w:rPr>
            </w:pPr>
          </w:p>
          <w:p w14:paraId="69694CD7" w14:textId="77777777" w:rsidR="00EE5860" w:rsidRPr="00441CD0" w:rsidRDefault="00EE5860" w:rsidP="00BB0E1F">
            <w:pPr>
              <w:pStyle w:val="TAC"/>
              <w:rPr>
                <w:szCs w:val="18"/>
                <w:lang w:val="de-DE"/>
              </w:rPr>
            </w:pPr>
          </w:p>
          <w:p w14:paraId="07B5B7C4" w14:textId="77777777" w:rsidR="00EE5860" w:rsidRPr="00441CD0" w:rsidRDefault="00EE5860" w:rsidP="00BB0E1F">
            <w:pPr>
              <w:pStyle w:val="TAC"/>
              <w:rPr>
                <w:szCs w:val="18"/>
                <w:lang w:val="de-DE"/>
              </w:rPr>
            </w:pPr>
            <w:r w:rsidRPr="00441CD0">
              <w:rPr>
                <w:szCs w:val="18"/>
                <w:lang w:val="de-DE"/>
              </w:rPr>
              <w:t>X</w:t>
            </w:r>
          </w:p>
          <w:p w14:paraId="61577DA4" w14:textId="77777777" w:rsidR="00EE5860" w:rsidRPr="00441CD0" w:rsidRDefault="00EE5860" w:rsidP="00BB0E1F">
            <w:pPr>
              <w:pStyle w:val="TAC"/>
              <w:rPr>
                <w:szCs w:val="18"/>
                <w:lang w:val="de-DE"/>
              </w:rPr>
            </w:pPr>
          </w:p>
          <w:p w14:paraId="747BF98E" w14:textId="77777777" w:rsidR="00EE5860" w:rsidRPr="00441CD0" w:rsidRDefault="00EE5860" w:rsidP="00BB0E1F">
            <w:pPr>
              <w:pStyle w:val="TAC"/>
              <w:rPr>
                <w:szCs w:val="18"/>
                <w:lang w:val="de-DE"/>
              </w:rPr>
            </w:pPr>
          </w:p>
          <w:p w14:paraId="5321BBE3" w14:textId="77777777" w:rsidR="00EE5860" w:rsidRPr="00441CD0" w:rsidRDefault="00EE5860" w:rsidP="00BB0E1F">
            <w:pPr>
              <w:pStyle w:val="TAC"/>
              <w:rPr>
                <w:szCs w:val="18"/>
                <w:lang w:val="de-DE"/>
              </w:rPr>
            </w:pPr>
          </w:p>
          <w:p w14:paraId="5031E4AE" w14:textId="77777777" w:rsidR="00EE5860" w:rsidRPr="00441CD0" w:rsidRDefault="00EE5860" w:rsidP="00BB0E1F">
            <w:pPr>
              <w:pStyle w:val="TAC"/>
              <w:rPr>
                <w:szCs w:val="18"/>
                <w:lang w:val="de-DE"/>
              </w:rPr>
            </w:pPr>
          </w:p>
          <w:p w14:paraId="251ED2A9" w14:textId="77777777" w:rsidR="00EE5860" w:rsidRPr="00441CD0" w:rsidRDefault="00EE5860" w:rsidP="00BB0E1F">
            <w:pPr>
              <w:pStyle w:val="TAC"/>
              <w:rPr>
                <w:lang w:val="de-DE"/>
              </w:rPr>
            </w:pPr>
          </w:p>
        </w:tc>
        <w:tc>
          <w:tcPr>
            <w:tcW w:w="1404" w:type="dxa"/>
            <w:tcBorders>
              <w:top w:val="single" w:sz="4" w:space="0" w:color="auto"/>
              <w:left w:val="single" w:sz="4" w:space="0" w:color="auto"/>
              <w:bottom w:val="single" w:sz="4" w:space="0" w:color="auto"/>
              <w:right w:val="single" w:sz="4" w:space="0" w:color="auto"/>
            </w:tcBorders>
            <w:vAlign w:val="center"/>
            <w:hideMark/>
          </w:tcPr>
          <w:p w14:paraId="2A846301" w14:textId="77777777" w:rsidR="00EE5860" w:rsidRPr="00441CD0" w:rsidRDefault="00EE5860" w:rsidP="00BB0E1F">
            <w:pPr>
              <w:pStyle w:val="TAC"/>
              <w:rPr>
                <w:lang w:val="sv-SE"/>
              </w:rPr>
            </w:pPr>
            <w:r w:rsidRPr="00441CD0">
              <w:rPr>
                <w:szCs w:val="18"/>
                <w:lang w:val="de-DE"/>
              </w:rPr>
              <w:t>PFCP</w:t>
            </w:r>
            <w:r w:rsidRPr="00441CD0">
              <w:rPr>
                <w:szCs w:val="18"/>
              </w:rPr>
              <w:t>SRReq-Flags</w:t>
            </w:r>
          </w:p>
        </w:tc>
      </w:tr>
      <w:tr w:rsidR="00EE5860" w:rsidRPr="00441CD0" w14:paraId="16B2369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5DC881" w14:textId="77777777" w:rsidR="00EE5860" w:rsidRPr="00441CD0" w:rsidRDefault="00EE5860" w:rsidP="00BB0E1F">
            <w:pPr>
              <w:pStyle w:val="TAL"/>
              <w:rPr>
                <w:lang w:val="x-none"/>
              </w:rPr>
            </w:pPr>
            <w:r w:rsidRPr="00441CD0">
              <w:t>Old CP F-SEID</w:t>
            </w:r>
          </w:p>
        </w:tc>
        <w:tc>
          <w:tcPr>
            <w:tcW w:w="336" w:type="dxa"/>
            <w:tcBorders>
              <w:top w:val="single" w:sz="4" w:space="0" w:color="auto"/>
              <w:left w:val="single" w:sz="4" w:space="0" w:color="auto"/>
              <w:bottom w:val="single" w:sz="4" w:space="0" w:color="auto"/>
              <w:right w:val="single" w:sz="4" w:space="0" w:color="auto"/>
            </w:tcBorders>
            <w:hideMark/>
          </w:tcPr>
          <w:p w14:paraId="43E1D906" w14:textId="77777777" w:rsidR="00EE5860" w:rsidRPr="00441CD0" w:rsidRDefault="00EE5860" w:rsidP="00BB0E1F">
            <w:pPr>
              <w:pStyle w:val="TAL"/>
              <w:jc w:val="center"/>
              <w:rPr>
                <w:szCs w:val="18"/>
              </w:rPr>
            </w:pPr>
            <w:r w:rsidRPr="00441CD0">
              <w:rPr>
                <w:szCs w:val="18"/>
              </w:rPr>
              <w:t>C</w:t>
            </w:r>
          </w:p>
        </w:tc>
        <w:tc>
          <w:tcPr>
            <w:tcW w:w="4670" w:type="dxa"/>
            <w:tcBorders>
              <w:top w:val="single" w:sz="4" w:space="0" w:color="auto"/>
              <w:left w:val="single" w:sz="4" w:space="0" w:color="auto"/>
              <w:bottom w:val="single" w:sz="4" w:space="0" w:color="auto"/>
              <w:right w:val="single" w:sz="4" w:space="0" w:color="auto"/>
            </w:tcBorders>
            <w:hideMark/>
          </w:tcPr>
          <w:p w14:paraId="4A4FA50E" w14:textId="77777777" w:rsidR="00EE5860" w:rsidRPr="00441CD0" w:rsidRDefault="00EE5860" w:rsidP="00BB0E1F">
            <w:pPr>
              <w:pStyle w:val="TAL"/>
              <w:rPr>
                <w:lang w:val="en-US"/>
              </w:rPr>
            </w:pPr>
            <w:r w:rsidRPr="00441CD0">
              <w:rPr>
                <w:lang w:val="en-US"/>
              </w:rPr>
              <w:t>This IE shall be present if the UPF sends the PFCP Session Report Request to a different SMF in an SMF Set. See clauses</w:t>
            </w:r>
            <w:r>
              <w:rPr>
                <w:lang w:val="en-US"/>
              </w:rPr>
              <w:t> </w:t>
            </w:r>
            <w:r w:rsidRPr="00441CD0">
              <w:rPr>
                <w:lang w:val="en-US"/>
              </w:rPr>
              <w:t>5.22.2 and 5.22.3.</w:t>
            </w:r>
          </w:p>
          <w:p w14:paraId="6C7BD6CF" w14:textId="77777777" w:rsidR="00EE5860" w:rsidRPr="00441CD0" w:rsidRDefault="00EE5860" w:rsidP="00BB0E1F">
            <w:pPr>
              <w:pStyle w:val="TAL"/>
              <w:rPr>
                <w:lang w:val="en-US"/>
              </w:rPr>
            </w:pPr>
            <w:r w:rsidRPr="00441CD0">
              <w:rPr>
                <w:lang w:val="en-US"/>
              </w:rPr>
              <w:t xml:space="preserve">When present, it shall indicate the CP F-SEID assigned by the previous SMF to the PFCP session. </w:t>
            </w:r>
          </w:p>
        </w:tc>
        <w:tc>
          <w:tcPr>
            <w:tcW w:w="370" w:type="dxa"/>
            <w:tcBorders>
              <w:top w:val="single" w:sz="4" w:space="0" w:color="auto"/>
              <w:left w:val="single" w:sz="4" w:space="0" w:color="auto"/>
              <w:bottom w:val="single" w:sz="4" w:space="0" w:color="auto"/>
              <w:right w:val="single" w:sz="4" w:space="0" w:color="auto"/>
            </w:tcBorders>
            <w:hideMark/>
          </w:tcPr>
          <w:p w14:paraId="65ECC366" w14:textId="77777777" w:rsidR="00EE5860" w:rsidRPr="00441CD0" w:rsidRDefault="00EE5860" w:rsidP="00BB0E1F">
            <w:pPr>
              <w:pStyle w:val="TAC"/>
              <w:rPr>
                <w:lang w:val="x-non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71118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5D8E39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CA0EE81"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64EA9710" w14:textId="77777777" w:rsidR="00EE5860" w:rsidRPr="00441CD0" w:rsidRDefault="00EE5860" w:rsidP="00BB0E1F">
            <w:pPr>
              <w:pStyle w:val="TAC"/>
              <w:rPr>
                <w:szCs w:val="18"/>
                <w:lang w:val="de-DE"/>
              </w:rPr>
            </w:pPr>
            <w:r w:rsidRPr="00441CD0">
              <w:rPr>
                <w:szCs w:val="18"/>
                <w:lang w:val="de-DE"/>
              </w:rPr>
              <w:t>F-SEID</w:t>
            </w:r>
          </w:p>
        </w:tc>
      </w:tr>
      <w:tr w:rsidR="00EE5860" w:rsidRPr="00441CD0" w14:paraId="098B0A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DE57A1A" w14:textId="77777777" w:rsidR="00EE5860" w:rsidRPr="00441CD0" w:rsidRDefault="00EE5860" w:rsidP="00BB0E1F">
            <w:pPr>
              <w:pStyle w:val="TAL"/>
              <w:rPr>
                <w:lang w:val="fr-FR"/>
              </w:rPr>
            </w:pPr>
            <w:r w:rsidRPr="00441CD0">
              <w:rPr>
                <w:lang w:val="fr-FR"/>
              </w:rPr>
              <w:t>Packet Rate Status Report</w:t>
            </w:r>
          </w:p>
        </w:tc>
        <w:tc>
          <w:tcPr>
            <w:tcW w:w="336" w:type="dxa"/>
            <w:tcBorders>
              <w:top w:val="single" w:sz="4" w:space="0" w:color="auto"/>
              <w:left w:val="single" w:sz="4" w:space="0" w:color="auto"/>
              <w:bottom w:val="single" w:sz="4" w:space="0" w:color="auto"/>
              <w:right w:val="single" w:sz="4" w:space="0" w:color="auto"/>
            </w:tcBorders>
          </w:tcPr>
          <w:p w14:paraId="778A0E3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650147F" w14:textId="4D742FF6" w:rsidR="00EE5860" w:rsidRPr="00441CD0" w:rsidRDefault="00EE5860" w:rsidP="00BB0E1F">
            <w:pPr>
              <w:pStyle w:val="TAL"/>
              <w:rPr>
                <w:noProof/>
                <w:lang w:val="fr-FR"/>
              </w:rPr>
            </w:pPr>
            <w:r w:rsidRPr="00441CD0">
              <w:rPr>
                <w:lang w:val="fr-FR"/>
              </w:rPr>
              <w:t xml:space="preserve">This IE shall be present if the </w:t>
            </w:r>
            <w:r w:rsidRPr="00441CD0">
              <w:rPr>
                <w:noProof/>
                <w:lang w:val="fr-FR"/>
              </w:rPr>
              <w:t xml:space="preserve">EPFAR is used (see </w:t>
            </w:r>
            <w:r w:rsidR="00415C19" w:rsidRPr="00441CD0">
              <w:rPr>
                <w:noProof/>
                <w:lang w:val="fr-FR"/>
              </w:rPr>
              <w:t>clause</w:t>
            </w:r>
            <w:r w:rsidR="00415C19">
              <w:rPr>
                <w:noProof/>
                <w:lang w:val="fr-FR"/>
              </w:rPr>
              <w:t> </w:t>
            </w:r>
            <w:r w:rsidR="00415C19" w:rsidRPr="00441CD0">
              <w:rPr>
                <w:noProof/>
                <w:lang w:val="fr-FR"/>
              </w:rPr>
              <w:t>5</w:t>
            </w:r>
            <w:r w:rsidRPr="00441CD0">
              <w:rPr>
                <w:noProof/>
                <w:lang w:val="fr-FR"/>
              </w:rPr>
              <w:t xml:space="preserve">.18), UP function initiates a PFCP Session release and </w:t>
            </w:r>
            <w:r w:rsidRPr="00441CD0">
              <w:rPr>
                <w:lang w:val="fr-FR"/>
              </w:rPr>
              <w:t>the CP function has requested in a QER to report the packet rate status when the PFCP session is released</w:t>
            </w:r>
            <w:r w:rsidRPr="00441CD0">
              <w:rPr>
                <w:noProof/>
                <w:lang w:val="fr-FR"/>
              </w:rPr>
              <w:t>.</w:t>
            </w:r>
          </w:p>
          <w:p w14:paraId="492F0EBF" w14:textId="77777777" w:rsidR="00EE5860" w:rsidRPr="00441CD0" w:rsidRDefault="00EE5860" w:rsidP="00BB0E1F">
            <w:pPr>
              <w:pStyle w:val="TAL"/>
              <w:rPr>
                <w:noProof/>
                <w:lang w:val="fr-FR"/>
              </w:rPr>
            </w:pPr>
          </w:p>
          <w:p w14:paraId="2D55A196" w14:textId="77777777" w:rsidR="00EE5860" w:rsidRPr="00441CD0" w:rsidRDefault="00EE5860" w:rsidP="00BB0E1F">
            <w:pPr>
              <w:pStyle w:val="TAL"/>
              <w:rPr>
                <w:lang w:val="en-US"/>
              </w:rPr>
            </w:pPr>
            <w:r w:rsidRPr="00441CD0">
              <w:rPr>
                <w:lang w:eastAsia="zh-CN"/>
              </w:rPr>
              <w:t xml:space="preserve">See </w:t>
            </w:r>
            <w:r w:rsidRPr="00441CD0">
              <w:t>Table</w:t>
            </w:r>
            <w:r>
              <w:t> </w:t>
            </w:r>
            <w:r w:rsidRPr="00441CD0">
              <w:t>7.5.7.1-1.</w:t>
            </w:r>
          </w:p>
        </w:tc>
        <w:tc>
          <w:tcPr>
            <w:tcW w:w="370" w:type="dxa"/>
            <w:tcBorders>
              <w:top w:val="single" w:sz="4" w:space="0" w:color="auto"/>
              <w:left w:val="single" w:sz="4" w:space="0" w:color="auto"/>
              <w:bottom w:val="single" w:sz="4" w:space="0" w:color="auto"/>
              <w:right w:val="single" w:sz="4" w:space="0" w:color="auto"/>
            </w:tcBorders>
          </w:tcPr>
          <w:p w14:paraId="4924B60F"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20692AA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7D95196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BFCB074" w14:textId="77777777" w:rsidR="00EE5860" w:rsidRPr="00441CD0" w:rsidRDefault="00EE5860" w:rsidP="00BB0E1F">
            <w:pPr>
              <w:pStyle w:val="TAC"/>
              <w:rPr>
                <w:szCs w:val="18"/>
                <w:lang w:val="de-DE"/>
              </w:rPr>
            </w:pPr>
            <w:r w:rsidRPr="00441CD0">
              <w:rPr>
                <w:szCs w:val="18"/>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80A2DC8" w14:textId="77777777" w:rsidR="00EE5860" w:rsidRPr="00441CD0" w:rsidRDefault="00EE5860" w:rsidP="00BB0E1F">
            <w:pPr>
              <w:pStyle w:val="TAC"/>
              <w:rPr>
                <w:szCs w:val="18"/>
                <w:lang w:val="de-DE"/>
              </w:rPr>
            </w:pPr>
            <w:r w:rsidRPr="00441CD0">
              <w:rPr>
                <w:szCs w:val="18"/>
                <w:lang w:val="de-DE"/>
              </w:rPr>
              <w:t>Packet Rate Status Report</w:t>
            </w:r>
          </w:p>
        </w:tc>
      </w:tr>
      <w:tr w:rsidR="00EE5860" w:rsidRPr="00441CD0" w14:paraId="238F450F"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6285153" w14:textId="77777777" w:rsidR="00EE5860" w:rsidRPr="00441CD0" w:rsidRDefault="00EE5860" w:rsidP="00BB0E1F">
            <w:pPr>
              <w:pStyle w:val="TAL"/>
              <w:rPr>
                <w:lang w:val="fr-FR"/>
              </w:rPr>
            </w:pPr>
            <w:r>
              <w:rPr>
                <w:lang w:val="fr-FR"/>
              </w:rPr>
              <w:t>TSC</w:t>
            </w:r>
            <w:r w:rsidRPr="00907C42">
              <w:rPr>
                <w:lang w:val="fr-FR"/>
              </w:rPr>
              <w:t xml:space="preserve"> Management</w:t>
            </w:r>
            <w:r w:rsidRPr="00441CD0">
              <w:rPr>
                <w:lang w:val="fr-FR"/>
              </w:rPr>
              <w:t xml:space="preserve"> </w:t>
            </w:r>
            <w:r w:rsidRPr="00441CD0">
              <w:rPr>
                <w:szCs w:val="18"/>
                <w:lang w:val="de-DE"/>
              </w:rPr>
              <w:t>Information</w:t>
            </w:r>
          </w:p>
        </w:tc>
        <w:tc>
          <w:tcPr>
            <w:tcW w:w="336" w:type="dxa"/>
            <w:tcBorders>
              <w:top w:val="single" w:sz="4" w:space="0" w:color="auto"/>
              <w:left w:val="single" w:sz="4" w:space="0" w:color="auto"/>
              <w:bottom w:val="single" w:sz="4" w:space="0" w:color="auto"/>
              <w:right w:val="single" w:sz="4" w:space="0" w:color="auto"/>
            </w:tcBorders>
          </w:tcPr>
          <w:p w14:paraId="43C4B45E"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C486478" w14:textId="77777777" w:rsidR="00EE5860" w:rsidRDefault="00EE5860" w:rsidP="00BB0E1F">
            <w:pPr>
              <w:pStyle w:val="TAL"/>
              <w:rPr>
                <w:szCs w:val="18"/>
                <w:lang w:val="en-US"/>
              </w:rPr>
            </w:pPr>
            <w:r w:rsidRPr="00441CD0">
              <w:rPr>
                <w:szCs w:val="18"/>
                <w:lang w:val="en-US"/>
              </w:rPr>
              <w:t xml:space="preserve">This IE shall be present if the Report Type indicates </w:t>
            </w:r>
            <w:r w:rsidRPr="00A10FF5">
              <w:t xml:space="preserve">TSC Management </w:t>
            </w:r>
            <w:r w:rsidRPr="00441CD0">
              <w:rPr>
                <w:szCs w:val="18"/>
                <w:lang w:val="en-US"/>
              </w:rPr>
              <w:t>Information Report.</w:t>
            </w:r>
          </w:p>
          <w:p w14:paraId="30434622" w14:textId="77777777" w:rsidR="00EE5860" w:rsidRPr="00441CD0" w:rsidRDefault="00EE5860" w:rsidP="00BB0E1F">
            <w:pPr>
              <w:pStyle w:val="TAL"/>
              <w:rPr>
                <w:lang w:val="en-US"/>
              </w:rPr>
            </w:pPr>
            <w:r w:rsidRPr="00441CD0">
              <w:rPr>
                <w:lang w:eastAsia="zh-CN"/>
              </w:rPr>
              <w:t xml:space="preserve">Several IEs within the same IE type may be present to </w:t>
            </w:r>
            <w:r>
              <w:rPr>
                <w:lang w:eastAsia="zh-CN"/>
              </w:rPr>
              <w:t>transfer PMICs for different NW-TT ports</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tcPr>
          <w:p w14:paraId="1FE6479E"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05633E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6611943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4B6FA20D" w14:textId="77777777" w:rsidR="00EE5860" w:rsidRPr="00441CD0" w:rsidRDefault="00EE5860" w:rsidP="00BB0E1F">
            <w:pPr>
              <w:pStyle w:val="TAC"/>
              <w:rPr>
                <w:szCs w:val="18"/>
                <w:lang w:val="de-DE"/>
              </w:rPr>
            </w:pPr>
            <w:r w:rsidRPr="00441CD0">
              <w:rPr>
                <w:lang w:val="sv-SE" w:eastAsia="zh-CN"/>
              </w:rPr>
              <w:t>X</w:t>
            </w:r>
          </w:p>
        </w:tc>
        <w:tc>
          <w:tcPr>
            <w:tcW w:w="1404" w:type="dxa"/>
            <w:tcBorders>
              <w:top w:val="single" w:sz="4" w:space="0" w:color="auto"/>
              <w:left w:val="single" w:sz="4" w:space="0" w:color="auto"/>
              <w:bottom w:val="single" w:sz="4" w:space="0" w:color="auto"/>
              <w:right w:val="single" w:sz="4" w:space="0" w:color="auto"/>
            </w:tcBorders>
            <w:vAlign w:val="center"/>
          </w:tcPr>
          <w:p w14:paraId="14A89CAD" w14:textId="77777777" w:rsidR="00EE5860" w:rsidRPr="00441CD0" w:rsidRDefault="00EE5860" w:rsidP="00BB0E1F">
            <w:pPr>
              <w:pStyle w:val="TAC"/>
              <w:rPr>
                <w:szCs w:val="18"/>
                <w:lang w:val="de-DE"/>
              </w:rPr>
            </w:pPr>
            <w:r>
              <w:rPr>
                <w:lang w:val="fr-FR"/>
              </w:rPr>
              <w:t>TSC</w:t>
            </w:r>
            <w:r w:rsidRPr="00441CD0">
              <w:rPr>
                <w:lang w:val="fr-FR"/>
              </w:rPr>
              <w:t xml:space="preserve"> Management </w:t>
            </w:r>
            <w:r w:rsidRPr="00441CD0">
              <w:rPr>
                <w:lang w:val="sv-SE" w:eastAsia="zh-CN"/>
              </w:rPr>
              <w:t>Information</w:t>
            </w:r>
          </w:p>
        </w:tc>
      </w:tr>
      <w:tr w:rsidR="00EE5860" w:rsidRPr="00441CD0" w14:paraId="43AFB3C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A590A5E" w14:textId="77777777" w:rsidR="00EE5860" w:rsidRPr="00441CD0" w:rsidRDefault="00EE5860" w:rsidP="00BB0E1F">
            <w:pPr>
              <w:pStyle w:val="TAL"/>
              <w:rPr>
                <w:lang w:val="fr-FR"/>
              </w:rPr>
            </w:pPr>
            <w:r w:rsidRPr="00441CD0">
              <w:rPr>
                <w:lang w:val="fr-FR"/>
              </w:rPr>
              <w:t>Session Report</w:t>
            </w:r>
          </w:p>
        </w:tc>
        <w:tc>
          <w:tcPr>
            <w:tcW w:w="336" w:type="dxa"/>
            <w:tcBorders>
              <w:top w:val="single" w:sz="4" w:space="0" w:color="auto"/>
              <w:left w:val="single" w:sz="4" w:space="0" w:color="auto"/>
              <w:bottom w:val="single" w:sz="4" w:space="0" w:color="auto"/>
              <w:right w:val="single" w:sz="4" w:space="0" w:color="auto"/>
            </w:tcBorders>
          </w:tcPr>
          <w:p w14:paraId="54EFA1A6" w14:textId="77777777" w:rsidR="00EE5860" w:rsidRPr="00441CD0" w:rsidRDefault="00EE5860" w:rsidP="00BB0E1F">
            <w:pPr>
              <w:pStyle w:val="TAL"/>
              <w:jc w:val="center"/>
              <w:rPr>
                <w:szCs w:val="18"/>
                <w:lang w:val="fr-FR"/>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08192D8E" w14:textId="77777777" w:rsidR="00EE5860" w:rsidRPr="00441CD0" w:rsidRDefault="00EE5860" w:rsidP="00BB0E1F">
            <w:pPr>
              <w:pStyle w:val="TAL"/>
              <w:rPr>
                <w:lang w:val="fr-FR"/>
              </w:rPr>
            </w:pPr>
            <w:r w:rsidRPr="00441CD0">
              <w:rPr>
                <w:lang w:val="fr-FR"/>
              </w:rPr>
              <w:t>This IE shall be present if the Report Type indicates a Session Report. See Table</w:t>
            </w:r>
            <w:r>
              <w:rPr>
                <w:lang w:val="fr-FR"/>
              </w:rPr>
              <w:t> </w:t>
            </w:r>
            <w:r w:rsidRPr="00441CD0">
              <w:rPr>
                <w:lang w:val="fr-FR"/>
              </w:rPr>
              <w:t>7.5.8.6-1.</w:t>
            </w:r>
          </w:p>
          <w:p w14:paraId="48F568AB" w14:textId="77777777" w:rsidR="00EE5860" w:rsidRPr="00441CD0" w:rsidRDefault="00EE5860" w:rsidP="00BB0E1F">
            <w:pPr>
              <w:pStyle w:val="TAL"/>
              <w:rPr>
                <w:lang w:val="fr-FR" w:eastAsia="zh-CN"/>
              </w:rPr>
            </w:pPr>
            <w:r w:rsidRPr="00441CD0">
              <w:rPr>
                <w:lang w:val="fr-FR" w:eastAsia="zh-CN"/>
              </w:rPr>
              <w:t>Several IEs within the same IE type may be present to represent a list of Session Reports.</w:t>
            </w:r>
          </w:p>
        </w:tc>
        <w:tc>
          <w:tcPr>
            <w:tcW w:w="370" w:type="dxa"/>
            <w:tcBorders>
              <w:top w:val="single" w:sz="4" w:space="0" w:color="auto"/>
              <w:left w:val="single" w:sz="4" w:space="0" w:color="auto"/>
              <w:bottom w:val="single" w:sz="4" w:space="0" w:color="auto"/>
              <w:right w:val="single" w:sz="4" w:space="0" w:color="auto"/>
            </w:tcBorders>
          </w:tcPr>
          <w:p w14:paraId="09BD37EC"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3B171D5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0CE87AD"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tcPr>
          <w:p w14:paraId="0E37BA3D" w14:textId="77777777" w:rsidR="00EE5860" w:rsidRPr="00441CD0" w:rsidRDefault="00EE5860" w:rsidP="00BB0E1F">
            <w:pPr>
              <w:pStyle w:val="TAC"/>
              <w:rPr>
                <w:szCs w:val="18"/>
                <w:lang w:val="de-DE"/>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AF06718" w14:textId="77777777" w:rsidR="00EE5860" w:rsidRPr="00441CD0" w:rsidRDefault="00EE5860" w:rsidP="00BB0E1F">
            <w:pPr>
              <w:pStyle w:val="TAC"/>
              <w:rPr>
                <w:szCs w:val="18"/>
                <w:lang w:val="de-DE"/>
              </w:rPr>
            </w:pPr>
            <w:r w:rsidRPr="00441CD0">
              <w:rPr>
                <w:lang w:val="sv-SE"/>
              </w:rPr>
              <w:t>Session Report</w:t>
            </w:r>
          </w:p>
        </w:tc>
      </w:tr>
      <w:bookmarkEnd w:id="4724"/>
    </w:tbl>
    <w:p w14:paraId="469100B8" w14:textId="77777777" w:rsidR="00EE5860" w:rsidRPr="00441CD0" w:rsidRDefault="00EE5860" w:rsidP="00EE5860"/>
    <w:p w14:paraId="43D57B25" w14:textId="77777777" w:rsidR="00EE5860" w:rsidRPr="00441CD0" w:rsidRDefault="00EE5860" w:rsidP="00EE5860">
      <w:pPr>
        <w:pStyle w:val="Heading4"/>
        <w:rPr>
          <w:rFonts w:cs="Arial"/>
          <w:bCs/>
        </w:rPr>
      </w:pPr>
      <w:bookmarkStart w:id="4726" w:name="_Toc19717324"/>
      <w:bookmarkStart w:id="4727" w:name="_Toc27490823"/>
      <w:bookmarkStart w:id="4728" w:name="_Toc27557116"/>
      <w:bookmarkStart w:id="4729" w:name="_Toc27724033"/>
      <w:bookmarkStart w:id="4730" w:name="_Toc36031106"/>
      <w:bookmarkStart w:id="4731" w:name="_Toc36043026"/>
      <w:bookmarkStart w:id="4732" w:name="_Toc36814351"/>
      <w:bookmarkStart w:id="4733" w:name="_Toc44689209"/>
      <w:bookmarkStart w:id="4734" w:name="_Toc44923963"/>
      <w:bookmarkStart w:id="4735" w:name="_Toc51860933"/>
      <w:bookmarkStart w:id="4736" w:name="_Toc57930704"/>
      <w:bookmarkStart w:id="4737" w:name="_Toc57931334"/>
      <w:bookmarkStart w:id="4738" w:name="_Toc160974461"/>
      <w:r w:rsidRPr="00441CD0">
        <w:t>7.5.8.2</w:t>
      </w:r>
      <w:r w:rsidRPr="00441CD0">
        <w:tab/>
        <w:t xml:space="preserve">Downlink Data Report </w:t>
      </w:r>
      <w:r w:rsidRPr="00441CD0">
        <w:rPr>
          <w:lang w:eastAsia="zh-CN"/>
        </w:rPr>
        <w:t xml:space="preserve">IE </w:t>
      </w:r>
      <w:r w:rsidRPr="00441CD0">
        <w:t>within PFCP Session Report Request</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6FE20E49" w14:textId="77777777" w:rsidR="00EE5860" w:rsidRPr="00441CD0" w:rsidRDefault="00EE5860" w:rsidP="00EE5860">
      <w:r w:rsidRPr="00441CD0">
        <w:t xml:space="preserve">The </w:t>
      </w:r>
      <w:r w:rsidRPr="00441CD0">
        <w:rPr>
          <w:lang w:val="en-US"/>
        </w:rPr>
        <w:t xml:space="preserve">Downlink Data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7.5.8.2-1</w:t>
      </w:r>
      <w:r w:rsidRPr="00441CD0">
        <w:rPr>
          <w:lang w:eastAsia="ja-JP"/>
        </w:rPr>
        <w:t>.</w:t>
      </w:r>
    </w:p>
    <w:p w14:paraId="4E4AEA2C" w14:textId="77777777" w:rsidR="00EE5860" w:rsidRPr="00441CD0" w:rsidRDefault="00EE5860" w:rsidP="00EE5860">
      <w:pPr>
        <w:pStyle w:val="TH"/>
        <w:rPr>
          <w:lang w:val="en-US"/>
        </w:rPr>
      </w:pPr>
      <w:r w:rsidRPr="00441CD0">
        <w:t xml:space="preserve">Table 7.5.8.2-1: Downlink Data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021538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B068A4E" w14:textId="77777777" w:rsidR="00EE5860" w:rsidRPr="00441CD0" w:rsidRDefault="00EE5860" w:rsidP="00BB0E1F">
            <w:pPr>
              <w:pStyle w:val="TAL"/>
              <w:rPr>
                <w:lang w:val="x-none"/>
              </w:rPr>
            </w:pPr>
            <w:bookmarkStart w:id="4739" w:name="MCCQCTEMPBM_00000136"/>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4F49087"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5595BBE" w14:textId="77777777" w:rsidR="00EE5860" w:rsidRPr="00441CD0" w:rsidRDefault="00EE5860" w:rsidP="00BB0E1F">
            <w:pPr>
              <w:pStyle w:val="TAC"/>
              <w:rPr>
                <w:lang w:val="en-US"/>
              </w:rPr>
            </w:pPr>
            <w:r w:rsidRPr="00441CD0">
              <w:rPr>
                <w:lang w:val="en-US"/>
              </w:rPr>
              <w:t>Downlink Data Report IE Type = 83 (decimal)</w:t>
            </w:r>
          </w:p>
        </w:tc>
      </w:tr>
      <w:tr w:rsidR="00EE5860" w:rsidRPr="00441CD0" w14:paraId="785AD98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98F25A8"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3A48B5B" w14:textId="77777777" w:rsidR="00EE5860" w:rsidRPr="00441CD0" w:rsidRDefault="00EE5860" w:rsidP="00BB0E1F">
            <w:pPr>
              <w:pStyle w:val="TAH"/>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A82D60F" w14:textId="77777777" w:rsidR="00EE5860" w:rsidRPr="00441CD0" w:rsidRDefault="00EE5860" w:rsidP="00BB0E1F">
            <w:pPr>
              <w:pStyle w:val="TAC"/>
            </w:pPr>
            <w:r w:rsidRPr="00441CD0">
              <w:t>Length = n</w:t>
            </w:r>
          </w:p>
        </w:tc>
      </w:tr>
      <w:tr w:rsidR="00EE5860" w:rsidRPr="00441CD0" w14:paraId="798192F9"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50583FAD"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8FA0B2"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514A62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3436152F"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19D773C9" w14:textId="77777777" w:rsidR="00EE5860" w:rsidRPr="00441CD0" w:rsidRDefault="00EE5860" w:rsidP="00BB0E1F">
            <w:pPr>
              <w:pStyle w:val="TAH"/>
            </w:pPr>
            <w:r w:rsidRPr="00441CD0">
              <w:t>IE Type</w:t>
            </w:r>
          </w:p>
        </w:tc>
      </w:tr>
      <w:tr w:rsidR="00EE5860" w:rsidRPr="00441CD0" w14:paraId="47F8CC7A"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7AF05A0F"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1BBD82C"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4E611163"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CE4D11D"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13730AE"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D5379D2"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6755BCF"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4F4FEB0A" w14:textId="77777777" w:rsidR="00EE5860" w:rsidRPr="00441CD0" w:rsidRDefault="00EE5860" w:rsidP="00BB0E1F">
            <w:pPr>
              <w:spacing w:after="0"/>
              <w:rPr>
                <w:rFonts w:ascii="Arial" w:hAnsi="Arial"/>
                <w:b/>
                <w:sz w:val="18"/>
                <w:lang w:val="x-none"/>
              </w:rPr>
            </w:pPr>
          </w:p>
        </w:tc>
      </w:tr>
      <w:tr w:rsidR="00EE5860" w:rsidRPr="00441CD0" w14:paraId="404E3E8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2EC9491A" w14:textId="77777777" w:rsidR="00EE5860" w:rsidRPr="00441CD0" w:rsidRDefault="00EE5860" w:rsidP="00BB0E1F">
            <w:pPr>
              <w:pStyle w:val="TAL"/>
            </w:pPr>
            <w:r w:rsidRPr="00441CD0">
              <w:rPr>
                <w:szCs w:val="18"/>
                <w:lang w:val="de-DE"/>
              </w:rPr>
              <w:t>PDR ID</w:t>
            </w:r>
          </w:p>
        </w:tc>
        <w:tc>
          <w:tcPr>
            <w:tcW w:w="336" w:type="dxa"/>
            <w:tcBorders>
              <w:top w:val="single" w:sz="4" w:space="0" w:color="auto"/>
              <w:left w:val="single" w:sz="4" w:space="0" w:color="auto"/>
              <w:bottom w:val="single" w:sz="4" w:space="0" w:color="auto"/>
              <w:right w:val="single" w:sz="4" w:space="0" w:color="auto"/>
            </w:tcBorders>
            <w:hideMark/>
          </w:tcPr>
          <w:p w14:paraId="7B0629AE"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tcPr>
          <w:p w14:paraId="367A041A" w14:textId="77777777" w:rsidR="00EE5860" w:rsidRPr="00441CD0" w:rsidRDefault="00EE5860" w:rsidP="00BB0E1F">
            <w:pPr>
              <w:pStyle w:val="TAL"/>
              <w:rPr>
                <w:szCs w:val="18"/>
                <w:lang w:val="en-US"/>
              </w:rPr>
            </w:pPr>
            <w:r w:rsidRPr="00441CD0">
              <w:rPr>
                <w:szCs w:val="18"/>
                <w:lang w:val="en-US"/>
              </w:rPr>
              <w:t xml:space="preserve">This IE shall identify the PDR for which downlink data packets have been received </w:t>
            </w:r>
            <w:r>
              <w:rPr>
                <w:szCs w:val="18"/>
                <w:lang w:val="en-US"/>
              </w:rPr>
              <w:t xml:space="preserve">or discarded </w:t>
            </w:r>
            <w:r w:rsidRPr="00441CD0">
              <w:rPr>
                <w:szCs w:val="18"/>
                <w:lang w:val="en-US"/>
              </w:rPr>
              <w:t>at the UP function.</w:t>
            </w:r>
          </w:p>
          <w:p w14:paraId="01FC3815" w14:textId="77777777" w:rsidR="00EE5860" w:rsidRPr="00441CD0" w:rsidRDefault="00EE5860" w:rsidP="00BB0E1F">
            <w:pPr>
              <w:pStyle w:val="TAL"/>
              <w:rPr>
                <w:szCs w:val="18"/>
                <w:lang w:val="en-US"/>
              </w:rPr>
            </w:pPr>
          </w:p>
          <w:p w14:paraId="440040EA" w14:textId="77777777" w:rsidR="00EE5860" w:rsidRPr="00441CD0" w:rsidRDefault="00EE5860" w:rsidP="00BB0E1F">
            <w:pPr>
              <w:pStyle w:val="TAL"/>
              <w:rPr>
                <w:lang w:val="x-none"/>
              </w:rPr>
            </w:pPr>
            <w:r w:rsidRPr="00441CD0">
              <w:rPr>
                <w:lang w:eastAsia="ja-JP"/>
              </w:rPr>
              <w:t xml:space="preserve">More than one IE with this type may be included to represent multiple PDRs having received </w:t>
            </w:r>
            <w:r>
              <w:rPr>
                <w:lang w:eastAsia="ja-JP"/>
              </w:rPr>
              <w:t xml:space="preserve">or discarded </w:t>
            </w:r>
            <w:r w:rsidRPr="00441CD0">
              <w:rPr>
                <w:lang w:eastAsia="ja-JP"/>
              </w:rPr>
              <w:t>downlink data packets.</w:t>
            </w:r>
          </w:p>
        </w:tc>
        <w:tc>
          <w:tcPr>
            <w:tcW w:w="370" w:type="dxa"/>
            <w:tcBorders>
              <w:top w:val="single" w:sz="4" w:space="0" w:color="auto"/>
              <w:left w:val="single" w:sz="4" w:space="0" w:color="auto"/>
              <w:bottom w:val="single" w:sz="4" w:space="0" w:color="auto"/>
              <w:right w:val="single" w:sz="4" w:space="0" w:color="auto"/>
            </w:tcBorders>
            <w:hideMark/>
          </w:tcPr>
          <w:p w14:paraId="58C72F32"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C6A6801"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924DC35"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20C22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51C65240" w14:textId="77777777" w:rsidR="00EE5860" w:rsidRPr="00441CD0" w:rsidRDefault="00EE5860" w:rsidP="00BB0E1F">
            <w:pPr>
              <w:pStyle w:val="TAC"/>
            </w:pPr>
            <w:r w:rsidRPr="00441CD0">
              <w:t>PDR ID</w:t>
            </w:r>
          </w:p>
        </w:tc>
      </w:tr>
      <w:tr w:rsidR="00EE5860" w:rsidRPr="00441CD0" w14:paraId="1EB6367B"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4C1ED15" w14:textId="77777777" w:rsidR="00EE5860" w:rsidRPr="00441CD0" w:rsidRDefault="00EE5860" w:rsidP="00BB0E1F">
            <w:pPr>
              <w:pStyle w:val="TAL"/>
              <w:rPr>
                <w:szCs w:val="18"/>
                <w:lang w:val="de-DE"/>
              </w:rPr>
            </w:pPr>
            <w:r w:rsidRPr="00441CD0">
              <w:rPr>
                <w:szCs w:val="18"/>
                <w:lang w:val="de-DE"/>
              </w:rPr>
              <w:t>Downlink Data Service Information</w:t>
            </w:r>
          </w:p>
        </w:tc>
        <w:tc>
          <w:tcPr>
            <w:tcW w:w="336" w:type="dxa"/>
            <w:tcBorders>
              <w:top w:val="single" w:sz="4" w:space="0" w:color="auto"/>
              <w:left w:val="single" w:sz="4" w:space="0" w:color="auto"/>
              <w:bottom w:val="single" w:sz="4" w:space="0" w:color="auto"/>
              <w:right w:val="single" w:sz="4" w:space="0" w:color="auto"/>
            </w:tcBorders>
            <w:hideMark/>
          </w:tcPr>
          <w:p w14:paraId="6EB0F3E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589C461" w14:textId="2C940D90" w:rsidR="00EE5860" w:rsidRPr="00441CD0" w:rsidRDefault="00EE5860" w:rsidP="00BB0E1F">
            <w:pPr>
              <w:pStyle w:val="TAL"/>
              <w:rPr>
                <w:lang w:val="x-none" w:eastAsia="zh-CN"/>
              </w:rPr>
            </w:pPr>
            <w:r w:rsidRPr="00441CD0">
              <w:rPr>
                <w:lang w:eastAsia="zh-CN"/>
              </w:rPr>
              <w:t xml:space="preserve">This IE shall be included for a PFCP session with an IP PDN type, if the UP function supports the Paging Policy Differentiation feature (see </w:t>
            </w:r>
            <w:r w:rsidR="00415C19" w:rsidRPr="00441CD0">
              <w:rPr>
                <w:lang w:eastAsia="zh-CN"/>
              </w:rPr>
              <w:t>clause</w:t>
            </w:r>
            <w:r w:rsidR="00415C19">
              <w:rPr>
                <w:lang w:eastAsia="zh-CN"/>
              </w:rPr>
              <w:t> </w:t>
            </w:r>
            <w:r w:rsidR="00415C19" w:rsidRPr="00441CD0">
              <w:rPr>
                <w:lang w:eastAsia="zh-CN"/>
              </w:rPr>
              <w:t>4</w:t>
            </w:r>
            <w:r w:rsidRPr="00441CD0">
              <w:rPr>
                <w:lang w:eastAsia="zh-CN"/>
              </w:rPr>
              <w:t xml:space="preserve">.9 of 3GPP TS 23.401 [14]) and </w:t>
            </w:r>
            <w:r w:rsidR="00415C19" w:rsidRPr="00441CD0">
              <w:rPr>
                <w:lang w:eastAsia="zh-CN"/>
              </w:rPr>
              <w:t>clause</w:t>
            </w:r>
            <w:r w:rsidR="00415C19">
              <w:rPr>
                <w:lang w:eastAsia="zh-CN"/>
              </w:rPr>
              <w:t> </w:t>
            </w:r>
            <w:r w:rsidR="00415C19" w:rsidRPr="00441CD0">
              <w:rPr>
                <w:lang w:eastAsia="zh-CN"/>
              </w:rPr>
              <w:t>5</w:t>
            </w:r>
            <w:r w:rsidRPr="00441CD0">
              <w:rPr>
                <w:lang w:eastAsia="zh-CN"/>
              </w:rPr>
              <w:t>.4.3.2 of 3GPP TS 23.501 [28]).</w:t>
            </w:r>
          </w:p>
          <w:p w14:paraId="613F8099" w14:textId="77777777" w:rsidR="00EE5860" w:rsidRPr="00441CD0" w:rsidRDefault="00EE5860" w:rsidP="00BB0E1F">
            <w:pPr>
              <w:pStyle w:val="TAL"/>
              <w:rPr>
                <w:lang w:eastAsia="ja-JP"/>
              </w:rPr>
            </w:pPr>
            <w:r w:rsidRPr="00441CD0">
              <w:rPr>
                <w:lang w:eastAsia="zh-CN"/>
              </w:rPr>
              <w:t xml:space="preserve">When present, for </w:t>
            </w:r>
            <w:r w:rsidRPr="00441CD0">
              <w:rPr>
                <w:lang w:eastAsia="ja-JP"/>
              </w:rPr>
              <w:t xml:space="preserve">each PDR and for each packet that triggers a Downlink Data Notification, </w:t>
            </w:r>
            <w:r w:rsidRPr="00441CD0">
              <w:rPr>
                <w:lang w:eastAsia="zh-CN"/>
              </w:rPr>
              <w:t xml:space="preserve">the UP function shall copy, into the Paging Policy Indication value within this IE, the value of the DSCP in </w:t>
            </w:r>
            <w:r w:rsidRPr="00441CD0">
              <w:rPr>
                <w:lang w:eastAsia="ja-JP"/>
              </w:rPr>
              <w:t>TOS (IPv4) or TC (IPv6) information received in the IP payload of the GTP-U packet from the PGW (see IETF RFC 2474 [13]).</w:t>
            </w:r>
          </w:p>
          <w:p w14:paraId="5C3552BC" w14:textId="77777777" w:rsidR="00EE5860" w:rsidRPr="00441CD0" w:rsidRDefault="00EE5860" w:rsidP="00BB0E1F">
            <w:pPr>
              <w:pStyle w:val="TAL"/>
              <w:rPr>
                <w:lang w:eastAsia="ja-JP"/>
              </w:rPr>
            </w:pPr>
          </w:p>
          <w:p w14:paraId="04B3D862" w14:textId="77777777" w:rsidR="00EE5860" w:rsidRPr="00441CD0" w:rsidRDefault="00EE5860" w:rsidP="00BB0E1F">
            <w:pPr>
              <w:pStyle w:val="TAL"/>
              <w:rPr>
                <w:lang w:eastAsia="ja-JP"/>
              </w:rPr>
            </w:pPr>
            <w:r w:rsidRPr="00441CD0">
              <w:rPr>
                <w:lang w:eastAsia="ja-JP"/>
              </w:rPr>
              <w:t xml:space="preserve">For 5GC, this IE shall also be included over N4, </w:t>
            </w:r>
            <w:r w:rsidRPr="00441CD0">
              <w:rPr>
                <w:lang w:eastAsia="zh-CN"/>
              </w:rPr>
              <w:t xml:space="preserve">for </w:t>
            </w:r>
            <w:r w:rsidRPr="00441CD0">
              <w:rPr>
                <w:lang w:eastAsia="ja-JP"/>
              </w:rPr>
              <w:t>each PDR and for each packet that triggers a Downlink Data Notification, if the QFI of the downlink data packet is available.</w:t>
            </w:r>
          </w:p>
          <w:p w14:paraId="0280D22A" w14:textId="77777777" w:rsidR="00EE5860" w:rsidRPr="00441CD0" w:rsidRDefault="00EE5860" w:rsidP="00BB0E1F">
            <w:pPr>
              <w:pStyle w:val="TAL"/>
              <w:rPr>
                <w:lang w:eastAsia="ja-JP"/>
              </w:rPr>
            </w:pPr>
          </w:p>
          <w:p w14:paraId="230B4F54" w14:textId="77777777" w:rsidR="00EE5860" w:rsidRPr="00441CD0" w:rsidRDefault="00EE5860" w:rsidP="00BB0E1F">
            <w:pPr>
              <w:pStyle w:val="TAL"/>
              <w:rPr>
                <w:szCs w:val="18"/>
                <w:lang w:val="en-US"/>
              </w:rPr>
            </w:pPr>
            <w:r w:rsidRPr="00441CD0">
              <w:rPr>
                <w:lang w:eastAsia="ja-JP"/>
              </w:rPr>
              <w:t xml:space="preserve">One IE with this type shall be included </w:t>
            </w:r>
            <w:r w:rsidRPr="00441CD0">
              <w:rPr>
                <w:lang w:eastAsia="zh-CN"/>
              </w:rPr>
              <w:t>per PDR ID reported in the message. When multiple PDR ID IEs are present in the message, the Downlink Data Service Information IEs shall be reported according to the order of the PDR ID IEs.</w:t>
            </w:r>
          </w:p>
        </w:tc>
        <w:tc>
          <w:tcPr>
            <w:tcW w:w="370" w:type="dxa"/>
            <w:tcBorders>
              <w:top w:val="single" w:sz="4" w:space="0" w:color="auto"/>
              <w:left w:val="single" w:sz="4" w:space="0" w:color="auto"/>
              <w:bottom w:val="single" w:sz="4" w:space="0" w:color="auto"/>
              <w:right w:val="single" w:sz="4" w:space="0" w:color="auto"/>
            </w:tcBorders>
            <w:hideMark/>
          </w:tcPr>
          <w:p w14:paraId="03EF1A98"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DBF1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EDA91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2095916"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BAB8912" w14:textId="77777777" w:rsidR="00EE5860" w:rsidRPr="00441CD0" w:rsidRDefault="00EE5860" w:rsidP="00BB0E1F">
            <w:pPr>
              <w:pStyle w:val="TAC"/>
              <w:rPr>
                <w:lang w:val="x-none"/>
              </w:rPr>
            </w:pPr>
            <w:r w:rsidRPr="00441CD0">
              <w:t>Downlink Data Service Information</w:t>
            </w:r>
          </w:p>
        </w:tc>
      </w:tr>
      <w:tr w:rsidR="00EE5860" w:rsidRPr="00441CD0" w14:paraId="4524EA5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F54D656" w14:textId="77777777" w:rsidR="00EE5860" w:rsidRPr="00441CD0" w:rsidRDefault="00EE5860" w:rsidP="00BB0E1F">
            <w:pPr>
              <w:pStyle w:val="TAL"/>
              <w:rPr>
                <w:szCs w:val="18"/>
                <w:lang w:val="de-DE"/>
              </w:rPr>
            </w:pPr>
            <w:r w:rsidRPr="00441CD0">
              <w:rPr>
                <w:szCs w:val="18"/>
                <w:lang w:val="de-DE"/>
              </w:rPr>
              <w:t>DL Data Packets Size</w:t>
            </w:r>
          </w:p>
        </w:tc>
        <w:tc>
          <w:tcPr>
            <w:tcW w:w="336" w:type="dxa"/>
            <w:tcBorders>
              <w:top w:val="single" w:sz="4" w:space="0" w:color="auto"/>
              <w:left w:val="single" w:sz="4" w:space="0" w:color="auto"/>
              <w:bottom w:val="single" w:sz="4" w:space="0" w:color="auto"/>
              <w:right w:val="single" w:sz="4" w:space="0" w:color="auto"/>
            </w:tcBorders>
          </w:tcPr>
          <w:p w14:paraId="04AF904A" w14:textId="77777777" w:rsidR="00EE5860" w:rsidRPr="00441CD0" w:rsidRDefault="00EE5860" w:rsidP="00BB0E1F">
            <w:pPr>
              <w:pStyle w:val="TAL"/>
              <w:jc w:val="center"/>
              <w:rPr>
                <w:szCs w:val="18"/>
                <w:lang w:val="de-DE"/>
              </w:rPr>
            </w:pPr>
            <w:r w:rsidRPr="00441CD0">
              <w:rPr>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E3F21B3" w14:textId="77777777" w:rsidR="00EE5860" w:rsidRPr="00441CD0" w:rsidRDefault="00EE5860" w:rsidP="00BB0E1F">
            <w:pPr>
              <w:pStyle w:val="TAL"/>
              <w:rPr>
                <w:lang w:eastAsia="zh-CN"/>
              </w:rPr>
            </w:pPr>
            <w:r w:rsidRPr="00441CD0">
              <w:rPr>
                <w:lang w:eastAsia="zh-CN"/>
              </w:rPr>
              <w:t xml:space="preserve">This IE may be present if the SGW-U supports the MT-EDT feature and is requested to report the sum of the DL Data Packets Size. </w:t>
            </w:r>
          </w:p>
        </w:tc>
        <w:tc>
          <w:tcPr>
            <w:tcW w:w="370" w:type="dxa"/>
            <w:tcBorders>
              <w:top w:val="single" w:sz="4" w:space="0" w:color="auto"/>
              <w:left w:val="single" w:sz="4" w:space="0" w:color="auto"/>
              <w:bottom w:val="single" w:sz="4" w:space="0" w:color="auto"/>
              <w:right w:val="single" w:sz="4" w:space="0" w:color="auto"/>
            </w:tcBorders>
          </w:tcPr>
          <w:p w14:paraId="36FCC06C"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tcPr>
          <w:p w14:paraId="196EB46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470B5345" w14:textId="77777777" w:rsidR="00EE5860" w:rsidRPr="00441CD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188649F9" w14:textId="77777777" w:rsidR="00EE5860" w:rsidRPr="00441CD0" w:rsidRDefault="00EE5860" w:rsidP="00BB0E1F">
            <w:pPr>
              <w:pStyle w:val="TAC"/>
              <w:rPr>
                <w:lang w:val="de-DE"/>
              </w:rPr>
            </w:pPr>
            <w:r>
              <w:rPr>
                <w:lang w:val="de-DE"/>
              </w:rPr>
              <w:t>-</w:t>
            </w:r>
          </w:p>
        </w:tc>
        <w:tc>
          <w:tcPr>
            <w:tcW w:w="1404" w:type="dxa"/>
            <w:tcBorders>
              <w:top w:val="single" w:sz="4" w:space="0" w:color="auto"/>
              <w:left w:val="single" w:sz="4" w:space="0" w:color="auto"/>
              <w:bottom w:val="single" w:sz="4" w:space="0" w:color="auto"/>
              <w:right w:val="single" w:sz="4" w:space="0" w:color="auto"/>
            </w:tcBorders>
            <w:vAlign w:val="center"/>
          </w:tcPr>
          <w:p w14:paraId="72D08901" w14:textId="77777777" w:rsidR="00EE5860" w:rsidRPr="00441CD0" w:rsidRDefault="00EE5860" w:rsidP="00BB0E1F">
            <w:pPr>
              <w:pStyle w:val="TAC"/>
            </w:pPr>
            <w:r w:rsidRPr="00441CD0">
              <w:rPr>
                <w:szCs w:val="18"/>
                <w:lang w:val="de-DE"/>
              </w:rPr>
              <w:t>DL Data Packets Size</w:t>
            </w:r>
          </w:p>
        </w:tc>
      </w:tr>
      <w:tr w:rsidR="00EE5860" w:rsidRPr="00441CD0" w14:paraId="292E445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43FED7E" w14:textId="77777777" w:rsidR="00EE5860" w:rsidRPr="00441CD0" w:rsidRDefault="00EE5860" w:rsidP="00BB0E1F">
            <w:pPr>
              <w:pStyle w:val="TAL"/>
              <w:rPr>
                <w:szCs w:val="18"/>
                <w:lang w:val="de-DE" w:eastAsia="zh-CN"/>
              </w:rPr>
            </w:pPr>
            <w:r>
              <w:rPr>
                <w:szCs w:val="18"/>
                <w:lang w:val="de-DE" w:eastAsia="zh-CN"/>
              </w:rPr>
              <w:t>DL Data Status</w:t>
            </w:r>
          </w:p>
        </w:tc>
        <w:tc>
          <w:tcPr>
            <w:tcW w:w="336" w:type="dxa"/>
            <w:tcBorders>
              <w:top w:val="single" w:sz="4" w:space="0" w:color="auto"/>
              <w:left w:val="single" w:sz="4" w:space="0" w:color="auto"/>
              <w:bottom w:val="single" w:sz="4" w:space="0" w:color="auto"/>
              <w:right w:val="single" w:sz="4" w:space="0" w:color="auto"/>
            </w:tcBorders>
          </w:tcPr>
          <w:p w14:paraId="1386D058" w14:textId="77777777" w:rsidR="00EE5860" w:rsidRPr="00441CD0" w:rsidRDefault="00EE5860" w:rsidP="00BB0E1F">
            <w:pPr>
              <w:pStyle w:val="TAL"/>
              <w:jc w:val="center"/>
              <w:rPr>
                <w:szCs w:val="18"/>
                <w:lang w:val="de-DE" w:eastAsia="zh-CN"/>
              </w:rPr>
            </w:pPr>
            <w:r>
              <w:rPr>
                <w:rFonts w:hint="eastAsia"/>
                <w:szCs w:val="18"/>
                <w:lang w:val="de-DE" w:eastAsia="zh-CN"/>
              </w:rPr>
              <w:t>O</w:t>
            </w:r>
          </w:p>
        </w:tc>
        <w:tc>
          <w:tcPr>
            <w:tcW w:w="4670" w:type="dxa"/>
            <w:tcBorders>
              <w:top w:val="single" w:sz="4" w:space="0" w:color="auto"/>
              <w:left w:val="single" w:sz="4" w:space="0" w:color="auto"/>
              <w:bottom w:val="single" w:sz="4" w:space="0" w:color="auto"/>
              <w:right w:val="single" w:sz="4" w:space="0" w:color="auto"/>
            </w:tcBorders>
          </w:tcPr>
          <w:p w14:paraId="35F38414" w14:textId="77777777" w:rsidR="00EE5860" w:rsidRPr="00441CD0" w:rsidRDefault="00EE5860" w:rsidP="00BB0E1F">
            <w:pPr>
              <w:pStyle w:val="TAL"/>
              <w:rPr>
                <w:lang w:eastAsia="zh-CN"/>
              </w:rPr>
            </w:pPr>
            <w:r>
              <w:rPr>
                <w:rFonts w:hint="eastAsia"/>
                <w:lang w:eastAsia="zh-CN"/>
              </w:rPr>
              <w:t>T</w:t>
            </w:r>
            <w:r>
              <w:rPr>
                <w:lang w:eastAsia="zh-CN"/>
              </w:rPr>
              <w:t xml:space="preserve">his IE may be present if the first </w:t>
            </w:r>
            <w:r w:rsidRPr="00441CD0">
              <w:rPr>
                <w:szCs w:val="18"/>
                <w:lang w:val="en-US"/>
              </w:rPr>
              <w:t xml:space="preserve">downlink data packet </w:t>
            </w:r>
            <w:r>
              <w:rPr>
                <w:szCs w:val="18"/>
                <w:lang w:val="en-US"/>
              </w:rPr>
              <w:t>has</w:t>
            </w:r>
            <w:r w:rsidRPr="00441CD0">
              <w:rPr>
                <w:szCs w:val="18"/>
                <w:lang w:val="en-US"/>
              </w:rPr>
              <w:t xml:space="preserve"> been </w:t>
            </w:r>
            <w:r>
              <w:rPr>
                <w:szCs w:val="18"/>
                <w:lang w:val="en-US"/>
              </w:rPr>
              <w:t>buffered</w:t>
            </w:r>
            <w:r w:rsidRPr="00441CD0">
              <w:rPr>
                <w:szCs w:val="18"/>
                <w:lang w:val="en-US"/>
              </w:rPr>
              <w:t xml:space="preserve"> </w:t>
            </w:r>
            <w:r>
              <w:rPr>
                <w:szCs w:val="18"/>
                <w:lang w:val="en-US"/>
              </w:rPr>
              <w:t xml:space="preserve">or discarded </w:t>
            </w:r>
            <w:r w:rsidRPr="00441CD0">
              <w:rPr>
                <w:szCs w:val="18"/>
                <w:lang w:val="en-US"/>
              </w:rPr>
              <w:t>at the UP function</w:t>
            </w:r>
            <w:r>
              <w:rPr>
                <w:szCs w:val="18"/>
                <w:lang w:val="en-US"/>
              </w:rPr>
              <w:t xml:space="preserve"> for downlink data delivery status notification.</w:t>
            </w:r>
          </w:p>
        </w:tc>
        <w:tc>
          <w:tcPr>
            <w:tcW w:w="370" w:type="dxa"/>
            <w:tcBorders>
              <w:top w:val="single" w:sz="4" w:space="0" w:color="auto"/>
              <w:left w:val="single" w:sz="4" w:space="0" w:color="auto"/>
              <w:bottom w:val="single" w:sz="4" w:space="0" w:color="auto"/>
              <w:right w:val="single" w:sz="4" w:space="0" w:color="auto"/>
            </w:tcBorders>
          </w:tcPr>
          <w:p w14:paraId="5A1ED160" w14:textId="77777777" w:rsidR="00EE5860" w:rsidRPr="00441CD0" w:rsidRDefault="00EE5860" w:rsidP="00BB0E1F">
            <w:pPr>
              <w:pStyle w:val="TAC"/>
              <w:rPr>
                <w:lang w:val="en-US"/>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6B532F1B"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714319D7" w14:textId="77777777" w:rsidR="00EE5860" w:rsidRDefault="00EE5860" w:rsidP="00BB0E1F">
            <w:pPr>
              <w:pStyle w:val="TAC"/>
              <w:rPr>
                <w:lang w:val="de-DE"/>
              </w:rPr>
            </w:pPr>
            <w:r>
              <w:rPr>
                <w:lang w:val="de-DE"/>
              </w:rPr>
              <w:t>-</w:t>
            </w:r>
          </w:p>
        </w:tc>
        <w:tc>
          <w:tcPr>
            <w:tcW w:w="370" w:type="dxa"/>
            <w:tcBorders>
              <w:top w:val="single" w:sz="4" w:space="0" w:color="auto"/>
              <w:left w:val="single" w:sz="4" w:space="0" w:color="auto"/>
              <w:bottom w:val="single" w:sz="4" w:space="0" w:color="auto"/>
              <w:right w:val="single" w:sz="4" w:space="0" w:color="auto"/>
            </w:tcBorders>
          </w:tcPr>
          <w:p w14:paraId="364330D6" w14:textId="77777777" w:rsidR="00EE5860" w:rsidRDefault="00EE5860" w:rsidP="00BB0E1F">
            <w:pPr>
              <w:pStyle w:val="TAC"/>
              <w:rPr>
                <w:lang w:val="de-DE"/>
              </w:rPr>
            </w:pPr>
            <w:r w:rsidRPr="00441CD0">
              <w:rPr>
                <w:lang w:val="en-US"/>
              </w:rPr>
              <w:t>X</w:t>
            </w:r>
          </w:p>
        </w:tc>
        <w:tc>
          <w:tcPr>
            <w:tcW w:w="1404" w:type="dxa"/>
            <w:tcBorders>
              <w:top w:val="single" w:sz="4" w:space="0" w:color="auto"/>
              <w:left w:val="single" w:sz="4" w:space="0" w:color="auto"/>
              <w:bottom w:val="single" w:sz="4" w:space="0" w:color="auto"/>
              <w:right w:val="single" w:sz="4" w:space="0" w:color="auto"/>
            </w:tcBorders>
            <w:vAlign w:val="center"/>
          </w:tcPr>
          <w:p w14:paraId="4AB55297" w14:textId="77777777" w:rsidR="00EE5860" w:rsidRPr="00441CD0" w:rsidRDefault="00EE5860" w:rsidP="00BB0E1F">
            <w:pPr>
              <w:pStyle w:val="TAC"/>
              <w:rPr>
                <w:szCs w:val="18"/>
                <w:lang w:val="de-DE"/>
              </w:rPr>
            </w:pPr>
            <w:r>
              <w:rPr>
                <w:szCs w:val="18"/>
                <w:lang w:val="de-DE" w:eastAsia="zh-CN"/>
              </w:rPr>
              <w:t>Data Status</w:t>
            </w:r>
          </w:p>
        </w:tc>
      </w:tr>
      <w:bookmarkEnd w:id="4739"/>
    </w:tbl>
    <w:p w14:paraId="6EFFD2FB" w14:textId="77777777" w:rsidR="00EE5860" w:rsidRPr="00441CD0" w:rsidRDefault="00EE5860" w:rsidP="00EE5860">
      <w:pPr>
        <w:rPr>
          <w:lang w:val="de-DE"/>
        </w:rPr>
      </w:pPr>
    </w:p>
    <w:p w14:paraId="674DD52D" w14:textId="77777777" w:rsidR="00EE5860" w:rsidRPr="00441CD0" w:rsidRDefault="00EE5860" w:rsidP="00EE5860">
      <w:pPr>
        <w:pStyle w:val="Heading4"/>
        <w:rPr>
          <w:rFonts w:cs="Arial"/>
          <w:bCs/>
        </w:rPr>
      </w:pPr>
      <w:bookmarkStart w:id="4740" w:name="_Toc19717325"/>
      <w:bookmarkStart w:id="4741" w:name="_Toc27490824"/>
      <w:bookmarkStart w:id="4742" w:name="_Toc27557117"/>
      <w:bookmarkStart w:id="4743" w:name="_Toc27724034"/>
      <w:bookmarkStart w:id="4744" w:name="_Toc36031107"/>
      <w:bookmarkStart w:id="4745" w:name="_Toc36043027"/>
      <w:bookmarkStart w:id="4746" w:name="_Toc36814352"/>
      <w:bookmarkStart w:id="4747" w:name="_Toc44689210"/>
      <w:bookmarkStart w:id="4748" w:name="_Toc44923964"/>
      <w:bookmarkStart w:id="4749" w:name="_Toc51860934"/>
      <w:bookmarkStart w:id="4750" w:name="_Toc57930705"/>
      <w:bookmarkStart w:id="4751" w:name="_Toc57931335"/>
      <w:bookmarkStart w:id="4752" w:name="_Toc160974462"/>
      <w:r w:rsidRPr="00441CD0">
        <w:t>7.5.8.3</w:t>
      </w:r>
      <w:r w:rsidRPr="00441CD0">
        <w:tab/>
        <w:t>Usage Report</w:t>
      </w:r>
      <w:r w:rsidRPr="00441CD0">
        <w:rPr>
          <w:lang w:eastAsia="zh-CN"/>
        </w:rPr>
        <w:t xml:space="preserve"> IE </w:t>
      </w:r>
      <w:r w:rsidRPr="00441CD0">
        <w:t>within PFCP Session Report Request</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p>
    <w:p w14:paraId="2FF81210" w14:textId="77777777" w:rsidR="00EE5860" w:rsidRPr="00441CD0" w:rsidRDefault="00EE5860" w:rsidP="00EE5860">
      <w:r w:rsidRPr="00441CD0">
        <w:t xml:space="preserve">The </w:t>
      </w:r>
      <w:r w:rsidRPr="00441CD0">
        <w:rPr>
          <w:lang w:val="en-US"/>
        </w:rPr>
        <w:t xml:space="preserve">Usage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7.5.8.3-1</w:t>
      </w:r>
      <w:r w:rsidRPr="00441CD0">
        <w:rPr>
          <w:lang w:eastAsia="ja-JP"/>
        </w:rPr>
        <w:t>.</w:t>
      </w:r>
    </w:p>
    <w:p w14:paraId="5AD9CD2C" w14:textId="77777777" w:rsidR="00EE5860" w:rsidRPr="00441CD0" w:rsidRDefault="00EE5860" w:rsidP="00EE5860">
      <w:pPr>
        <w:pStyle w:val="TH"/>
        <w:rPr>
          <w:lang w:val="en-US"/>
        </w:rPr>
      </w:pPr>
      <w:r w:rsidRPr="00441CD0">
        <w:t>Table 7.5.8.3-1: Usage Report</w:t>
      </w:r>
      <w:r w:rsidRPr="00441CD0">
        <w:rPr>
          <w:lang w:eastAsia="zh-CN"/>
        </w:rPr>
        <w:t xml:space="preserve"> IE </w:t>
      </w:r>
      <w:r w:rsidRPr="00441CD0">
        <w:t>within PFCP Session Report Request</w:t>
      </w:r>
    </w:p>
    <w:tbl>
      <w:tblPr>
        <w:tblW w:w="9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5"/>
      </w:tblGrid>
      <w:tr w:rsidR="00EE5860" w:rsidRPr="00441CD0" w14:paraId="542BAB6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A0F742" w14:textId="77777777" w:rsidR="00EE5860" w:rsidRPr="00441CD0" w:rsidRDefault="00EE5860" w:rsidP="00BB0E1F">
            <w:pPr>
              <w:pStyle w:val="TAL"/>
              <w:rPr>
                <w:lang w:val="x-none"/>
              </w:rPr>
            </w:pPr>
            <w:bookmarkStart w:id="4753" w:name="MCCQCTEMPBM_00000137"/>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A3A9CDB"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65A05D64" w14:textId="77777777" w:rsidR="00EE5860" w:rsidRPr="00441CD0" w:rsidRDefault="00EE5860" w:rsidP="00BB0E1F">
            <w:pPr>
              <w:pStyle w:val="TAC"/>
              <w:rPr>
                <w:lang w:val="fr-FR"/>
              </w:rPr>
            </w:pPr>
            <w:r w:rsidRPr="00441CD0">
              <w:rPr>
                <w:lang w:val="fr-FR"/>
              </w:rPr>
              <w:t>Usage Report IE Type = 80 (decimal)</w:t>
            </w:r>
          </w:p>
        </w:tc>
      </w:tr>
      <w:tr w:rsidR="00EE5860" w:rsidRPr="00441CD0" w14:paraId="2044AF0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2A5A9137"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6F81B0D0" w14:textId="77777777" w:rsidR="00EE5860" w:rsidRPr="00441CD0" w:rsidRDefault="00EE5860" w:rsidP="00BB0E1F">
            <w:pPr>
              <w:pStyle w:val="TAH"/>
            </w:pPr>
          </w:p>
        </w:tc>
        <w:tc>
          <w:tcPr>
            <w:tcW w:w="7555" w:type="dxa"/>
            <w:gridSpan w:val="6"/>
            <w:tcBorders>
              <w:top w:val="single" w:sz="4" w:space="0" w:color="auto"/>
              <w:left w:val="nil"/>
              <w:bottom w:val="single" w:sz="4" w:space="0" w:color="auto"/>
              <w:right w:val="single" w:sz="4" w:space="0" w:color="auto"/>
            </w:tcBorders>
            <w:shd w:val="clear" w:color="auto" w:fill="D9D9D9"/>
            <w:hideMark/>
          </w:tcPr>
          <w:p w14:paraId="5D69007D" w14:textId="77777777" w:rsidR="00EE5860" w:rsidRPr="00441CD0" w:rsidRDefault="00EE5860" w:rsidP="00BB0E1F">
            <w:pPr>
              <w:pStyle w:val="TAC"/>
            </w:pPr>
            <w:r w:rsidRPr="00441CD0">
              <w:t>Length = n</w:t>
            </w:r>
          </w:p>
        </w:tc>
      </w:tr>
      <w:tr w:rsidR="00EE5860" w:rsidRPr="00441CD0" w14:paraId="79EEB07F"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05FB5D7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173C4684" w14:textId="77777777" w:rsidR="00EE5860" w:rsidRPr="00441CD0" w:rsidRDefault="00EE5860" w:rsidP="00BB0E1F">
            <w:pPr>
              <w:pStyle w:val="TAH"/>
            </w:pPr>
            <w:r w:rsidRPr="00441CD0">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7E69EB99"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804EE2"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55F0926" w14:textId="77777777" w:rsidR="00EE5860" w:rsidRPr="00441CD0" w:rsidRDefault="00EE5860" w:rsidP="00BB0E1F">
            <w:pPr>
              <w:pStyle w:val="TAH"/>
            </w:pPr>
            <w:r w:rsidRPr="00441CD0">
              <w:t>IE Type</w:t>
            </w:r>
          </w:p>
        </w:tc>
      </w:tr>
      <w:tr w:rsidR="00EE5860" w:rsidRPr="00441CD0" w14:paraId="711A59C9"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54F5F318"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7A7BBC67" w14:textId="77777777" w:rsidR="00EE5860" w:rsidRPr="00441CD0" w:rsidRDefault="00EE5860" w:rsidP="00BB0E1F">
            <w:pPr>
              <w:spacing w:after="0"/>
              <w:rPr>
                <w:rFonts w:ascii="Arial" w:hAnsi="Arial"/>
                <w:b/>
                <w:sz w:val="18"/>
                <w:lang w:val="x-none"/>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77F7AFB4"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741C88FE"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5C07B2D"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44422D69"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9D4FA99"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3A9E972D" w14:textId="77777777" w:rsidR="00EE5860" w:rsidRPr="00441CD0" w:rsidRDefault="00EE5860" w:rsidP="00BB0E1F">
            <w:pPr>
              <w:spacing w:after="0"/>
              <w:rPr>
                <w:rFonts w:ascii="Arial" w:hAnsi="Arial"/>
                <w:b/>
                <w:sz w:val="18"/>
                <w:lang w:val="x-none"/>
              </w:rPr>
            </w:pPr>
          </w:p>
        </w:tc>
      </w:tr>
      <w:tr w:rsidR="00EE5860" w:rsidRPr="00441CD0" w14:paraId="727CFAF2"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AF355F4" w14:textId="77777777" w:rsidR="00EE5860" w:rsidRPr="00441CD0" w:rsidRDefault="00EE5860" w:rsidP="00BB0E1F">
            <w:pPr>
              <w:pStyle w:val="TAL"/>
            </w:pPr>
            <w:r w:rsidRPr="00441CD0">
              <w:rPr>
                <w:szCs w:val="18"/>
                <w:lang w:val="de-DE"/>
              </w:rPr>
              <w:lastRenderedPageBreak/>
              <w:t>URR ID</w:t>
            </w:r>
          </w:p>
        </w:tc>
        <w:tc>
          <w:tcPr>
            <w:tcW w:w="336" w:type="dxa"/>
            <w:tcBorders>
              <w:top w:val="single" w:sz="4" w:space="0" w:color="auto"/>
              <w:left w:val="single" w:sz="4" w:space="0" w:color="auto"/>
              <w:bottom w:val="single" w:sz="4" w:space="0" w:color="auto"/>
              <w:right w:val="single" w:sz="4" w:space="0" w:color="auto"/>
            </w:tcBorders>
            <w:hideMark/>
          </w:tcPr>
          <w:p w14:paraId="043534B5" w14:textId="77777777" w:rsidR="00EE5860" w:rsidRPr="00441CD0" w:rsidRDefault="00EE5860" w:rsidP="00BB0E1F">
            <w:pPr>
              <w:pStyle w:val="TAL"/>
              <w:jc w:val="cente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0833A6AD" w14:textId="77777777" w:rsidR="00EE5860" w:rsidRPr="00441CD0" w:rsidRDefault="00EE5860" w:rsidP="00BB0E1F">
            <w:pPr>
              <w:pStyle w:val="TAL"/>
            </w:pPr>
            <w:r w:rsidRPr="00441CD0">
              <w:rPr>
                <w:szCs w:val="18"/>
                <w:lang w:val="en-US"/>
              </w:rPr>
              <w:t>This IE shall identify the URR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408DE0B0"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DF18F5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15AAF1"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54BB651"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49E284D" w14:textId="77777777" w:rsidR="00EE5860" w:rsidRPr="00441CD0" w:rsidRDefault="00EE5860" w:rsidP="00BB0E1F">
            <w:pPr>
              <w:pStyle w:val="TAC"/>
            </w:pPr>
            <w:r w:rsidRPr="00441CD0">
              <w:t>URR ID</w:t>
            </w:r>
          </w:p>
        </w:tc>
      </w:tr>
      <w:tr w:rsidR="00EE5860" w:rsidRPr="00441CD0" w14:paraId="3DECE3F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FB40230" w14:textId="77777777" w:rsidR="00EE5860" w:rsidRPr="00441CD0" w:rsidRDefault="00EE5860" w:rsidP="00BB0E1F">
            <w:pPr>
              <w:pStyle w:val="TAL"/>
              <w:rPr>
                <w:szCs w:val="18"/>
                <w:lang w:val="de-DE" w:eastAsia="zh-CN"/>
              </w:rPr>
            </w:pPr>
            <w:r w:rsidRPr="00441CD0">
              <w:rPr>
                <w:szCs w:val="18"/>
                <w:lang w:val="de-DE" w:eastAsia="zh-CN"/>
              </w:rPr>
              <w:t>UR-SEQN</w:t>
            </w:r>
          </w:p>
        </w:tc>
        <w:tc>
          <w:tcPr>
            <w:tcW w:w="336" w:type="dxa"/>
            <w:tcBorders>
              <w:top w:val="single" w:sz="4" w:space="0" w:color="auto"/>
              <w:left w:val="single" w:sz="4" w:space="0" w:color="auto"/>
              <w:bottom w:val="single" w:sz="4" w:space="0" w:color="auto"/>
              <w:right w:val="single" w:sz="4" w:space="0" w:color="auto"/>
            </w:tcBorders>
            <w:hideMark/>
          </w:tcPr>
          <w:p w14:paraId="77C4B10B" w14:textId="77777777" w:rsidR="00EE5860" w:rsidRPr="00441CD0" w:rsidRDefault="00EE5860" w:rsidP="00BB0E1F">
            <w:pPr>
              <w:pStyle w:val="TAL"/>
              <w:jc w:val="center"/>
              <w:rPr>
                <w:szCs w:val="18"/>
                <w:lang w:val="de-DE" w:eastAsia="zh-CN"/>
              </w:rPr>
            </w:pPr>
            <w:r w:rsidRPr="00441CD0">
              <w:rPr>
                <w:szCs w:val="18"/>
                <w:lang w:val="de-DE" w:eastAsia="zh-CN"/>
              </w:rPr>
              <w:t>M</w:t>
            </w:r>
          </w:p>
        </w:tc>
        <w:tc>
          <w:tcPr>
            <w:tcW w:w="4670" w:type="dxa"/>
            <w:tcBorders>
              <w:top w:val="single" w:sz="4" w:space="0" w:color="auto"/>
              <w:left w:val="single" w:sz="4" w:space="0" w:color="auto"/>
              <w:bottom w:val="single" w:sz="4" w:space="0" w:color="auto"/>
              <w:right w:val="single" w:sz="4" w:space="0" w:color="auto"/>
            </w:tcBorders>
            <w:hideMark/>
          </w:tcPr>
          <w:p w14:paraId="4FC8E962" w14:textId="35D03B18" w:rsidR="00EE5860" w:rsidRPr="00441CD0" w:rsidRDefault="00EE5860" w:rsidP="00BB0E1F">
            <w:pPr>
              <w:pStyle w:val="TAL"/>
              <w:rPr>
                <w:szCs w:val="18"/>
                <w:lang w:val="en-US" w:eastAsia="zh-CN"/>
              </w:rPr>
            </w:pPr>
            <w:r w:rsidRPr="00441CD0">
              <w:rPr>
                <w:szCs w:val="18"/>
                <w:lang w:val="en-US" w:eastAsia="zh-CN"/>
              </w:rPr>
              <w:t xml:space="preserve">This IE shall uniquely identify the Usage Report for the URR (see </w:t>
            </w:r>
            <w:r w:rsidR="00415C19" w:rsidRPr="00441CD0">
              <w:rPr>
                <w:szCs w:val="18"/>
                <w:lang w:val="en-US" w:eastAsia="zh-CN"/>
              </w:rPr>
              <w:t>clause</w:t>
            </w:r>
            <w:r w:rsidR="00415C19">
              <w:rPr>
                <w:szCs w:val="18"/>
                <w:lang w:val="en-US" w:eastAsia="zh-CN"/>
              </w:rPr>
              <w:t> </w:t>
            </w:r>
            <w:r w:rsidR="00415C19" w:rsidRPr="00441CD0">
              <w:rPr>
                <w:szCs w:val="18"/>
                <w:lang w:val="en-US" w:eastAsia="zh-CN"/>
              </w:rPr>
              <w:t>5</w:t>
            </w:r>
            <w:r w:rsidRPr="00441CD0">
              <w:rPr>
                <w:szCs w:val="18"/>
                <w:lang w:val="en-US" w:eastAsia="zh-CN"/>
              </w:rPr>
              <w:t>.2.2.3).</w:t>
            </w:r>
          </w:p>
        </w:tc>
        <w:tc>
          <w:tcPr>
            <w:tcW w:w="370" w:type="dxa"/>
            <w:tcBorders>
              <w:top w:val="single" w:sz="4" w:space="0" w:color="auto"/>
              <w:left w:val="single" w:sz="4" w:space="0" w:color="auto"/>
              <w:bottom w:val="single" w:sz="4" w:space="0" w:color="auto"/>
              <w:right w:val="single" w:sz="4" w:space="0" w:color="auto"/>
            </w:tcBorders>
            <w:hideMark/>
          </w:tcPr>
          <w:p w14:paraId="69AE2E2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A2CF73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A15C90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0CE2B00" w14:textId="77777777" w:rsidR="00EE5860" w:rsidRPr="00441CD0" w:rsidRDefault="00EE5860" w:rsidP="00BB0E1F">
            <w:pPr>
              <w:pStyle w:val="TAC"/>
              <w:rPr>
                <w:lang w:val="de-DE"/>
              </w:rPr>
            </w:pPr>
            <w:r w:rsidRPr="00441CD0">
              <w:rPr>
                <w:szCs w:val="18"/>
                <w:lang w:val="de-DE" w:eastAsia="zh-CN"/>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54527B" w14:textId="77777777" w:rsidR="00EE5860" w:rsidRPr="00441CD0" w:rsidRDefault="00EE5860" w:rsidP="00BB0E1F">
            <w:pPr>
              <w:pStyle w:val="TAC"/>
              <w:rPr>
                <w:lang w:val="x-none"/>
              </w:rPr>
            </w:pPr>
            <w:r w:rsidRPr="00441CD0">
              <w:rPr>
                <w:szCs w:val="18"/>
                <w:lang w:val="de-DE" w:eastAsia="zh-CN"/>
              </w:rPr>
              <w:t>UR-SEQN</w:t>
            </w:r>
          </w:p>
        </w:tc>
      </w:tr>
      <w:tr w:rsidR="00EE5860" w:rsidRPr="00441CD0" w14:paraId="7126160A"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F36C2A" w14:textId="77777777" w:rsidR="00EE5860" w:rsidRPr="00441CD0" w:rsidRDefault="00EE5860" w:rsidP="00BB0E1F">
            <w:pPr>
              <w:pStyle w:val="TAL"/>
              <w:rPr>
                <w:szCs w:val="18"/>
                <w:lang w:val="de-DE"/>
              </w:rPr>
            </w:pPr>
            <w:r w:rsidRPr="00441CD0">
              <w:rPr>
                <w:szCs w:val="18"/>
                <w:lang w:val="de-DE"/>
              </w:rPr>
              <w:t>Usage Report Trigger</w:t>
            </w:r>
          </w:p>
        </w:tc>
        <w:tc>
          <w:tcPr>
            <w:tcW w:w="336" w:type="dxa"/>
            <w:tcBorders>
              <w:top w:val="single" w:sz="4" w:space="0" w:color="auto"/>
              <w:left w:val="single" w:sz="4" w:space="0" w:color="auto"/>
              <w:bottom w:val="single" w:sz="4" w:space="0" w:color="auto"/>
              <w:right w:val="single" w:sz="4" w:space="0" w:color="auto"/>
            </w:tcBorders>
            <w:hideMark/>
          </w:tcPr>
          <w:p w14:paraId="6C895003" w14:textId="77777777" w:rsidR="00EE5860" w:rsidRPr="00441CD0" w:rsidRDefault="00EE5860" w:rsidP="00BB0E1F">
            <w:pPr>
              <w:pStyle w:val="TAL"/>
              <w:jc w:val="center"/>
              <w:rPr>
                <w:rFonts w:eastAsia="SimSun"/>
                <w:szCs w:val="18"/>
                <w:lang w:val="de-DE"/>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6ACF6B3D" w14:textId="77777777" w:rsidR="00EE5860" w:rsidRPr="00441CD0" w:rsidRDefault="00EE5860" w:rsidP="00BB0E1F">
            <w:pPr>
              <w:pStyle w:val="TAL"/>
              <w:rPr>
                <w:szCs w:val="18"/>
                <w:lang w:val="en-US"/>
              </w:rPr>
            </w:pPr>
            <w:r w:rsidRPr="00441CD0">
              <w:rPr>
                <w:szCs w:val="18"/>
                <w:lang w:val="en-US"/>
              </w:rPr>
              <w:t>This IE shall identify the trigger for this report.</w:t>
            </w:r>
          </w:p>
        </w:tc>
        <w:tc>
          <w:tcPr>
            <w:tcW w:w="370" w:type="dxa"/>
            <w:tcBorders>
              <w:top w:val="single" w:sz="4" w:space="0" w:color="auto"/>
              <w:left w:val="single" w:sz="4" w:space="0" w:color="auto"/>
              <w:bottom w:val="single" w:sz="4" w:space="0" w:color="auto"/>
              <w:right w:val="single" w:sz="4" w:space="0" w:color="auto"/>
            </w:tcBorders>
            <w:hideMark/>
          </w:tcPr>
          <w:p w14:paraId="3251EF95"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60FAA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F7D86A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DA2A8C8"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431AF7D" w14:textId="77777777" w:rsidR="00EE5860" w:rsidRPr="00441CD0" w:rsidRDefault="00EE5860" w:rsidP="00BB0E1F">
            <w:pPr>
              <w:pStyle w:val="TAC"/>
              <w:rPr>
                <w:lang w:val="x-none"/>
              </w:rPr>
            </w:pPr>
            <w:r w:rsidRPr="00441CD0">
              <w:t>Usage Report Trigger</w:t>
            </w:r>
          </w:p>
        </w:tc>
      </w:tr>
      <w:tr w:rsidR="00EE5860" w:rsidRPr="00441CD0" w14:paraId="7C4776D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D287059" w14:textId="77777777" w:rsidR="00EE5860" w:rsidRPr="00441CD0" w:rsidRDefault="00EE5860" w:rsidP="00BB0E1F">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hideMark/>
          </w:tcPr>
          <w:p w14:paraId="736AE3C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66B0C372"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'MAC Addresses Reporting'.</w:t>
            </w:r>
          </w:p>
          <w:p w14:paraId="2646E653"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hideMark/>
          </w:tcPr>
          <w:p w14:paraId="08FEC5F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0FC3C1D"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79AF9A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F6862B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29F1724" w14:textId="77777777" w:rsidR="00EE5860" w:rsidRPr="00441CD0" w:rsidRDefault="00EE5860" w:rsidP="00BB0E1F">
            <w:pPr>
              <w:pStyle w:val="TAC"/>
              <w:rPr>
                <w:lang w:val="x-none"/>
              </w:rPr>
            </w:pPr>
            <w:r w:rsidRPr="00441CD0">
              <w:t>Start Time</w:t>
            </w:r>
          </w:p>
        </w:tc>
      </w:tr>
      <w:tr w:rsidR="00EE5860" w:rsidRPr="00441CD0" w14:paraId="37CAE2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CA75A91" w14:textId="77777777" w:rsidR="00EE5860" w:rsidRPr="00441CD0" w:rsidRDefault="00EE5860" w:rsidP="00BB0E1F">
            <w:pPr>
              <w:pStyle w:val="TAL"/>
              <w:rPr>
                <w:szCs w:val="18"/>
                <w:lang w:val="de-DE"/>
              </w:rPr>
            </w:pPr>
            <w:r w:rsidRPr="00441CD0">
              <w:rPr>
                <w:szCs w:val="18"/>
                <w:lang w:val="de-DE"/>
              </w:rPr>
              <w:t>End Time</w:t>
            </w:r>
          </w:p>
        </w:tc>
        <w:tc>
          <w:tcPr>
            <w:tcW w:w="336" w:type="dxa"/>
            <w:tcBorders>
              <w:top w:val="single" w:sz="4" w:space="0" w:color="auto"/>
              <w:left w:val="single" w:sz="4" w:space="0" w:color="auto"/>
              <w:bottom w:val="single" w:sz="4" w:space="0" w:color="auto"/>
              <w:right w:val="single" w:sz="4" w:space="0" w:color="auto"/>
            </w:tcBorders>
            <w:hideMark/>
          </w:tcPr>
          <w:p w14:paraId="1B4A50B5"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D06F60A" w14:textId="77777777" w:rsidR="00EE5860" w:rsidRPr="00441CD0" w:rsidRDefault="00EE5860" w:rsidP="00BB0E1F">
            <w:pPr>
              <w:pStyle w:val="TAL"/>
              <w:rPr>
                <w:szCs w:val="18"/>
                <w:lang w:val="en-US"/>
              </w:rPr>
            </w:pPr>
            <w:r w:rsidRPr="00441CD0">
              <w:rPr>
                <w:szCs w:val="18"/>
                <w:lang w:val="en-US"/>
              </w:rPr>
              <w:t>This IE shall be present, except if the Usage Report Trigger indicates 'Start of Traffic', 'Stop of Traffic' or ' MAC Addresses Reporting'.</w:t>
            </w:r>
          </w:p>
          <w:p w14:paraId="5F199FA5" w14:textId="77777777" w:rsidR="00EE5860" w:rsidRPr="00441CD0" w:rsidRDefault="00EE5860" w:rsidP="00BB0E1F">
            <w:pPr>
              <w:pStyle w:val="TAL"/>
              <w:rPr>
                <w:szCs w:val="18"/>
                <w:lang w:val="en-US"/>
              </w:rPr>
            </w:pPr>
            <w:r w:rsidRPr="00441CD0">
              <w:rPr>
                <w:szCs w:val="18"/>
                <w:lang w:val="en-US"/>
              </w:rPr>
              <w:t>When present, 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hideMark/>
          </w:tcPr>
          <w:p w14:paraId="750E57C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424966A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4F3B89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64FC200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764F9AB" w14:textId="77777777" w:rsidR="00EE5860" w:rsidRPr="00441CD0" w:rsidRDefault="00EE5860" w:rsidP="00BB0E1F">
            <w:pPr>
              <w:pStyle w:val="TAC"/>
              <w:rPr>
                <w:lang w:val="x-none"/>
              </w:rPr>
            </w:pPr>
            <w:r w:rsidRPr="00441CD0">
              <w:t>End Time</w:t>
            </w:r>
          </w:p>
        </w:tc>
      </w:tr>
      <w:tr w:rsidR="00EE5860" w:rsidRPr="00441CD0" w14:paraId="2F83DDA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529B26" w14:textId="77777777" w:rsidR="00EE5860" w:rsidRPr="00441CD0" w:rsidRDefault="00EE5860" w:rsidP="00BB0E1F">
            <w:pPr>
              <w:pStyle w:val="TAL"/>
              <w:rPr>
                <w:szCs w:val="18"/>
                <w:lang w:val="de-DE"/>
              </w:rPr>
            </w:pPr>
            <w:r w:rsidRPr="00441CD0">
              <w:rPr>
                <w:szCs w:val="18"/>
                <w:lang w:val="de-DE"/>
              </w:rPr>
              <w:t>Volume Measurement</w:t>
            </w:r>
          </w:p>
        </w:tc>
        <w:tc>
          <w:tcPr>
            <w:tcW w:w="336" w:type="dxa"/>
            <w:tcBorders>
              <w:top w:val="single" w:sz="4" w:space="0" w:color="auto"/>
              <w:left w:val="single" w:sz="4" w:space="0" w:color="auto"/>
              <w:bottom w:val="single" w:sz="4" w:space="0" w:color="auto"/>
              <w:right w:val="single" w:sz="4" w:space="0" w:color="auto"/>
            </w:tcBorders>
            <w:hideMark/>
          </w:tcPr>
          <w:p w14:paraId="65170EB8"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09C83E2" w14:textId="77777777" w:rsidR="00EE5860" w:rsidRPr="00441CD0" w:rsidRDefault="00EE5860" w:rsidP="00BB0E1F">
            <w:pPr>
              <w:pStyle w:val="TAL"/>
              <w:rPr>
                <w:szCs w:val="18"/>
                <w:lang w:val="en-US"/>
              </w:rPr>
            </w:pPr>
            <w:r w:rsidRPr="00441CD0">
              <w:rPr>
                <w:szCs w:val="18"/>
                <w:lang w:val="en-US"/>
              </w:rPr>
              <w:t>This IE shall be present if a volume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4F7C432D"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6D29F986"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E56844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81CDE7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68FA398" w14:textId="77777777" w:rsidR="00EE5860" w:rsidRPr="00441CD0" w:rsidRDefault="00EE5860" w:rsidP="00BB0E1F">
            <w:pPr>
              <w:pStyle w:val="TAC"/>
              <w:rPr>
                <w:lang w:val="x-none"/>
              </w:rPr>
            </w:pPr>
            <w:r w:rsidRPr="00441CD0">
              <w:t>Volume Measurement</w:t>
            </w:r>
          </w:p>
        </w:tc>
      </w:tr>
      <w:tr w:rsidR="00EE5860" w:rsidRPr="00441CD0" w14:paraId="5611A3A8"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0DC1F6B" w14:textId="77777777" w:rsidR="00EE5860" w:rsidRPr="00441CD0" w:rsidRDefault="00EE5860" w:rsidP="00BB0E1F">
            <w:pPr>
              <w:pStyle w:val="TAL"/>
              <w:rPr>
                <w:szCs w:val="18"/>
                <w:lang w:val="de-DE"/>
              </w:rPr>
            </w:pPr>
            <w:r w:rsidRPr="00441CD0">
              <w:rPr>
                <w:szCs w:val="18"/>
                <w:lang w:val="de-DE"/>
              </w:rPr>
              <w:t>Duration Measurement</w:t>
            </w:r>
          </w:p>
        </w:tc>
        <w:tc>
          <w:tcPr>
            <w:tcW w:w="336" w:type="dxa"/>
            <w:tcBorders>
              <w:top w:val="single" w:sz="4" w:space="0" w:color="auto"/>
              <w:left w:val="single" w:sz="4" w:space="0" w:color="auto"/>
              <w:bottom w:val="single" w:sz="4" w:space="0" w:color="auto"/>
              <w:right w:val="single" w:sz="4" w:space="0" w:color="auto"/>
            </w:tcBorders>
            <w:hideMark/>
          </w:tcPr>
          <w:p w14:paraId="47AE4973"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444AB1B" w14:textId="77777777" w:rsidR="00EE5860" w:rsidRPr="00441CD0" w:rsidRDefault="00EE5860" w:rsidP="00BB0E1F">
            <w:pPr>
              <w:pStyle w:val="TAL"/>
              <w:rPr>
                <w:szCs w:val="18"/>
                <w:lang w:val="en-US"/>
              </w:rPr>
            </w:pPr>
            <w:r w:rsidRPr="00441CD0">
              <w:rPr>
                <w:szCs w:val="18"/>
                <w:lang w:val="en-US"/>
              </w:rPr>
              <w:t>This IE shall be present if a duration measurement needs to be reported. (NOTE 2)</w:t>
            </w:r>
          </w:p>
        </w:tc>
        <w:tc>
          <w:tcPr>
            <w:tcW w:w="370" w:type="dxa"/>
            <w:tcBorders>
              <w:top w:val="single" w:sz="4" w:space="0" w:color="auto"/>
              <w:left w:val="single" w:sz="4" w:space="0" w:color="auto"/>
              <w:bottom w:val="single" w:sz="4" w:space="0" w:color="auto"/>
              <w:right w:val="single" w:sz="4" w:space="0" w:color="auto"/>
            </w:tcBorders>
            <w:hideMark/>
          </w:tcPr>
          <w:p w14:paraId="5964D49E"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C3D98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21E9D4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B8530DE"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FB0A0B3" w14:textId="77777777" w:rsidR="00EE5860" w:rsidRPr="00441CD0" w:rsidRDefault="00EE5860" w:rsidP="00BB0E1F">
            <w:pPr>
              <w:pStyle w:val="TAC"/>
              <w:rPr>
                <w:lang w:val="x-none"/>
              </w:rPr>
            </w:pPr>
            <w:r w:rsidRPr="00441CD0">
              <w:t>Duration Measurement</w:t>
            </w:r>
          </w:p>
        </w:tc>
      </w:tr>
      <w:tr w:rsidR="00EE5860" w:rsidRPr="00441CD0" w14:paraId="195B7FA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7DC03972" w14:textId="77777777" w:rsidR="00EE5860" w:rsidRPr="00441CD0" w:rsidRDefault="00EE5860" w:rsidP="00BB0E1F">
            <w:pPr>
              <w:pStyle w:val="TAL"/>
              <w:rPr>
                <w:szCs w:val="18"/>
                <w:lang w:val="de-DE"/>
              </w:rPr>
            </w:pPr>
            <w:r w:rsidRPr="00441CD0">
              <w:rPr>
                <w:szCs w:val="18"/>
                <w:lang w:val="de-DE"/>
              </w:rPr>
              <w:t>Application Detection Information</w:t>
            </w:r>
          </w:p>
        </w:tc>
        <w:tc>
          <w:tcPr>
            <w:tcW w:w="336" w:type="dxa"/>
            <w:tcBorders>
              <w:top w:val="single" w:sz="4" w:space="0" w:color="auto"/>
              <w:left w:val="single" w:sz="4" w:space="0" w:color="auto"/>
              <w:bottom w:val="single" w:sz="4" w:space="0" w:color="auto"/>
              <w:right w:val="single" w:sz="4" w:space="0" w:color="auto"/>
            </w:tcBorders>
            <w:hideMark/>
          </w:tcPr>
          <w:p w14:paraId="5268CD50"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9995C7E" w14:textId="77777777" w:rsidR="00EE5860" w:rsidRPr="00441CD0" w:rsidRDefault="00EE5860" w:rsidP="00BB0E1F">
            <w:pPr>
              <w:pStyle w:val="TAL"/>
              <w:rPr>
                <w:szCs w:val="18"/>
                <w:lang w:val="en-US"/>
              </w:rPr>
            </w:pPr>
            <w:r w:rsidRPr="00441CD0">
              <w:rPr>
                <w:szCs w:val="18"/>
                <w:lang w:val="en-US"/>
              </w:rPr>
              <w:t>This IE shall be present if application detection information needs to be reported.</w:t>
            </w:r>
          </w:p>
        </w:tc>
        <w:tc>
          <w:tcPr>
            <w:tcW w:w="370" w:type="dxa"/>
            <w:tcBorders>
              <w:top w:val="single" w:sz="4" w:space="0" w:color="auto"/>
              <w:left w:val="single" w:sz="4" w:space="0" w:color="auto"/>
              <w:bottom w:val="single" w:sz="4" w:space="0" w:color="auto"/>
              <w:right w:val="single" w:sz="4" w:space="0" w:color="auto"/>
            </w:tcBorders>
            <w:hideMark/>
          </w:tcPr>
          <w:p w14:paraId="2B7E0CDD"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DC051E1"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611E52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91D148"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0167A38" w14:textId="77777777" w:rsidR="00EE5860" w:rsidRPr="00441CD0" w:rsidRDefault="00EE5860" w:rsidP="00BB0E1F">
            <w:pPr>
              <w:pStyle w:val="TAC"/>
              <w:rPr>
                <w:lang w:val="x-none"/>
              </w:rPr>
            </w:pPr>
            <w:r w:rsidRPr="00441CD0">
              <w:t>Application Detection Information</w:t>
            </w:r>
          </w:p>
        </w:tc>
      </w:tr>
      <w:tr w:rsidR="00EE5860" w:rsidRPr="00441CD0" w14:paraId="48416EC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63BE953" w14:textId="77777777" w:rsidR="00EE5860" w:rsidRPr="00441CD0" w:rsidRDefault="00EE5860" w:rsidP="00BB0E1F">
            <w:pPr>
              <w:pStyle w:val="TAL"/>
              <w:rPr>
                <w:szCs w:val="18"/>
                <w:lang w:val="de-DE"/>
              </w:rPr>
            </w:pPr>
            <w:r w:rsidRPr="00441CD0">
              <w:rPr>
                <w:szCs w:val="18"/>
                <w:lang w:val="de-DE"/>
              </w:rPr>
              <w:t>UE IP address</w:t>
            </w:r>
          </w:p>
        </w:tc>
        <w:tc>
          <w:tcPr>
            <w:tcW w:w="336" w:type="dxa"/>
            <w:tcBorders>
              <w:top w:val="single" w:sz="4" w:space="0" w:color="auto"/>
              <w:left w:val="single" w:sz="4" w:space="0" w:color="auto"/>
              <w:bottom w:val="single" w:sz="4" w:space="0" w:color="auto"/>
              <w:right w:val="single" w:sz="4" w:space="0" w:color="auto"/>
            </w:tcBorders>
            <w:hideMark/>
          </w:tcPr>
          <w:p w14:paraId="23730AF1"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0F7787B6" w14:textId="77777777" w:rsidR="00EE5860" w:rsidRPr="00441CD0" w:rsidRDefault="00EE5860" w:rsidP="00BB0E1F">
            <w:pPr>
              <w:pStyle w:val="TAL"/>
              <w:rPr>
                <w:szCs w:val="18"/>
                <w:lang w:val="en-US"/>
              </w:rPr>
            </w:pPr>
            <w:r w:rsidRPr="00441CD0">
              <w:rPr>
                <w:szCs w:val="18"/>
                <w:lang w:val="en-US"/>
              </w:rPr>
              <w:t>This IE shall be present if the start or stop of an application has been detected and no UE IP address was provisioned in the PDI. See NOTE 1.</w:t>
            </w:r>
          </w:p>
        </w:tc>
        <w:tc>
          <w:tcPr>
            <w:tcW w:w="370" w:type="dxa"/>
            <w:tcBorders>
              <w:top w:val="single" w:sz="4" w:space="0" w:color="auto"/>
              <w:left w:val="single" w:sz="4" w:space="0" w:color="auto"/>
              <w:bottom w:val="single" w:sz="4" w:space="0" w:color="auto"/>
              <w:right w:val="single" w:sz="4" w:space="0" w:color="auto"/>
            </w:tcBorders>
            <w:hideMark/>
          </w:tcPr>
          <w:p w14:paraId="779E0185"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3AD3232"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266B6AC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01EC1A21"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9B3228D" w14:textId="77777777" w:rsidR="00EE5860" w:rsidRPr="00441CD0" w:rsidRDefault="00EE5860" w:rsidP="00BB0E1F">
            <w:pPr>
              <w:pStyle w:val="TAC"/>
              <w:rPr>
                <w:lang w:val="x-none"/>
              </w:rPr>
            </w:pPr>
            <w:r w:rsidRPr="00441CD0">
              <w:t>UE IP address</w:t>
            </w:r>
          </w:p>
        </w:tc>
      </w:tr>
      <w:tr w:rsidR="00EE5860" w:rsidRPr="00441CD0" w14:paraId="0722A83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11432322" w14:textId="77777777" w:rsidR="00EE5860" w:rsidRPr="00441CD0" w:rsidRDefault="00EE5860" w:rsidP="00BB0E1F">
            <w:pPr>
              <w:pStyle w:val="TAL"/>
              <w:rPr>
                <w:szCs w:val="18"/>
                <w:lang w:val="de-DE"/>
              </w:rPr>
            </w:pPr>
            <w:r w:rsidRPr="00441CD0">
              <w:rPr>
                <w:szCs w:val="18"/>
                <w:lang w:val="de-DE"/>
              </w:rPr>
              <w:t>Network Instance</w:t>
            </w:r>
          </w:p>
        </w:tc>
        <w:tc>
          <w:tcPr>
            <w:tcW w:w="336" w:type="dxa"/>
            <w:tcBorders>
              <w:top w:val="single" w:sz="4" w:space="0" w:color="auto"/>
              <w:left w:val="single" w:sz="4" w:space="0" w:color="auto"/>
              <w:bottom w:val="single" w:sz="4" w:space="0" w:color="auto"/>
              <w:right w:val="single" w:sz="4" w:space="0" w:color="auto"/>
            </w:tcBorders>
            <w:hideMark/>
          </w:tcPr>
          <w:p w14:paraId="57A77F3B"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4FC8D6E5" w14:textId="77777777" w:rsidR="00EE5860" w:rsidRPr="00441CD0" w:rsidRDefault="00EE5860" w:rsidP="00BB0E1F">
            <w:pPr>
              <w:pStyle w:val="TAL"/>
              <w:rPr>
                <w:szCs w:val="18"/>
                <w:lang w:val="en-US"/>
              </w:rPr>
            </w:pPr>
            <w:r w:rsidRPr="00441CD0">
              <w:rPr>
                <w:szCs w:val="18"/>
                <w:lang w:val="en-US"/>
              </w:rPr>
              <w:t xml:space="preserve">This IE shall be present if the start or stop of an application has been detected, no UE IP address was provisioned in the PDI and </w:t>
            </w:r>
            <w:r w:rsidRPr="00441CD0">
              <w:t>multiple PDNs with overlapping IP addresses are used in the UP function</w:t>
            </w:r>
            <w:r w:rsidRPr="00441CD0">
              <w:rPr>
                <w:szCs w:val="18"/>
                <w:lang w:val="en-US"/>
              </w:rPr>
              <w:t>. See NOTE 1.</w:t>
            </w:r>
          </w:p>
        </w:tc>
        <w:tc>
          <w:tcPr>
            <w:tcW w:w="370" w:type="dxa"/>
            <w:tcBorders>
              <w:top w:val="single" w:sz="4" w:space="0" w:color="auto"/>
              <w:left w:val="single" w:sz="4" w:space="0" w:color="auto"/>
              <w:bottom w:val="single" w:sz="4" w:space="0" w:color="auto"/>
              <w:right w:val="single" w:sz="4" w:space="0" w:color="auto"/>
            </w:tcBorders>
            <w:hideMark/>
          </w:tcPr>
          <w:p w14:paraId="66E8E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1115600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C110810"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F37C3"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9BB07B0" w14:textId="77777777" w:rsidR="00EE5860" w:rsidRPr="00441CD0" w:rsidRDefault="00EE5860" w:rsidP="00BB0E1F">
            <w:pPr>
              <w:pStyle w:val="TAC"/>
              <w:rPr>
                <w:lang w:val="x-none"/>
              </w:rPr>
            </w:pPr>
            <w:r w:rsidRPr="00441CD0">
              <w:t>Network Instance</w:t>
            </w:r>
          </w:p>
        </w:tc>
      </w:tr>
      <w:tr w:rsidR="00EE5860" w:rsidRPr="00441CD0" w14:paraId="499C40B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9CA93D" w14:textId="77777777" w:rsidR="00EE5860" w:rsidRPr="00441CD0" w:rsidRDefault="00EE5860" w:rsidP="00BB0E1F">
            <w:pPr>
              <w:pStyle w:val="TAL"/>
              <w:rPr>
                <w:szCs w:val="18"/>
                <w:lang w:val="de-DE"/>
              </w:rPr>
            </w:pPr>
            <w:r w:rsidRPr="00441CD0">
              <w:rPr>
                <w:szCs w:val="18"/>
                <w:lang w:val="de-DE"/>
              </w:rPr>
              <w:t>Time of First Packet</w:t>
            </w:r>
          </w:p>
        </w:tc>
        <w:tc>
          <w:tcPr>
            <w:tcW w:w="336" w:type="dxa"/>
            <w:tcBorders>
              <w:top w:val="single" w:sz="4" w:space="0" w:color="auto"/>
              <w:left w:val="single" w:sz="4" w:space="0" w:color="auto"/>
              <w:bottom w:val="single" w:sz="4" w:space="0" w:color="auto"/>
              <w:right w:val="single" w:sz="4" w:space="0" w:color="auto"/>
            </w:tcBorders>
            <w:hideMark/>
          </w:tcPr>
          <w:p w14:paraId="30155FC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F082E3C"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37E27E93"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071EB1E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F9AF4D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6AF5F07"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0DD6C9C" w14:textId="77777777" w:rsidR="00EE5860" w:rsidRPr="00441CD0" w:rsidRDefault="00EE5860" w:rsidP="00BB0E1F">
            <w:pPr>
              <w:pStyle w:val="TAC"/>
              <w:rPr>
                <w:lang w:val="x-none"/>
              </w:rPr>
            </w:pPr>
            <w:r w:rsidRPr="00441CD0">
              <w:t>Time of First Packet</w:t>
            </w:r>
          </w:p>
        </w:tc>
      </w:tr>
      <w:tr w:rsidR="00EE5860" w:rsidRPr="00441CD0" w14:paraId="74A9D6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0A6B6E1F" w14:textId="77777777" w:rsidR="00EE5860" w:rsidRPr="00441CD0" w:rsidRDefault="00EE5860" w:rsidP="00BB0E1F">
            <w:pPr>
              <w:pStyle w:val="TAL"/>
              <w:rPr>
                <w:szCs w:val="18"/>
                <w:lang w:val="de-DE"/>
              </w:rPr>
            </w:pPr>
            <w:r w:rsidRPr="00441CD0">
              <w:rPr>
                <w:szCs w:val="18"/>
                <w:lang w:val="de-DE"/>
              </w:rPr>
              <w:t>Time of Last Packet</w:t>
            </w:r>
          </w:p>
        </w:tc>
        <w:tc>
          <w:tcPr>
            <w:tcW w:w="336" w:type="dxa"/>
            <w:tcBorders>
              <w:top w:val="single" w:sz="4" w:space="0" w:color="auto"/>
              <w:left w:val="single" w:sz="4" w:space="0" w:color="auto"/>
              <w:bottom w:val="single" w:sz="4" w:space="0" w:color="auto"/>
              <w:right w:val="single" w:sz="4" w:space="0" w:color="auto"/>
            </w:tcBorders>
            <w:hideMark/>
          </w:tcPr>
          <w:p w14:paraId="566C5EB2"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79BECA" w14:textId="77777777" w:rsidR="00EE5860" w:rsidRPr="00441CD0" w:rsidRDefault="00EE5860" w:rsidP="00BB0E1F">
            <w:pPr>
              <w:pStyle w:val="TAL"/>
              <w:rPr>
                <w:szCs w:val="18"/>
                <w:lang w:val="en-US"/>
              </w:rPr>
            </w:pPr>
            <w:r w:rsidRPr="00441CD0">
              <w:rPr>
                <w:szCs w:val="18"/>
                <w:lang w:val="en-US"/>
              </w:rPr>
              <w:t>This IE shall be present if available for this URR.</w:t>
            </w:r>
          </w:p>
        </w:tc>
        <w:tc>
          <w:tcPr>
            <w:tcW w:w="370" w:type="dxa"/>
            <w:tcBorders>
              <w:top w:val="single" w:sz="4" w:space="0" w:color="auto"/>
              <w:left w:val="single" w:sz="4" w:space="0" w:color="auto"/>
              <w:bottom w:val="single" w:sz="4" w:space="0" w:color="auto"/>
              <w:right w:val="single" w:sz="4" w:space="0" w:color="auto"/>
            </w:tcBorders>
            <w:hideMark/>
          </w:tcPr>
          <w:p w14:paraId="579902FA"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414287C"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3461D3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7FF51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8D5299B" w14:textId="77777777" w:rsidR="00EE5860" w:rsidRPr="00441CD0" w:rsidRDefault="00EE5860" w:rsidP="00BB0E1F">
            <w:pPr>
              <w:pStyle w:val="TAC"/>
              <w:rPr>
                <w:lang w:val="x-none"/>
              </w:rPr>
            </w:pPr>
            <w:r w:rsidRPr="00441CD0">
              <w:t>Time of Last Packet</w:t>
            </w:r>
          </w:p>
        </w:tc>
      </w:tr>
      <w:tr w:rsidR="00EE5860" w:rsidRPr="00441CD0" w14:paraId="6182889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297F43A" w14:textId="77777777" w:rsidR="00EE5860" w:rsidRPr="00441CD0" w:rsidRDefault="00EE5860" w:rsidP="00BB0E1F">
            <w:pPr>
              <w:pStyle w:val="TAL"/>
              <w:rPr>
                <w:szCs w:val="18"/>
                <w:lang w:val="de-DE"/>
              </w:rPr>
            </w:pPr>
            <w:r w:rsidRPr="00441CD0">
              <w:rPr>
                <w:szCs w:val="18"/>
                <w:lang w:val="de-DE"/>
              </w:rPr>
              <w:t xml:space="preserve">Usage Information </w:t>
            </w:r>
          </w:p>
        </w:tc>
        <w:tc>
          <w:tcPr>
            <w:tcW w:w="336" w:type="dxa"/>
            <w:tcBorders>
              <w:top w:val="single" w:sz="4" w:space="0" w:color="auto"/>
              <w:left w:val="single" w:sz="4" w:space="0" w:color="auto"/>
              <w:bottom w:val="single" w:sz="4" w:space="0" w:color="auto"/>
              <w:right w:val="single" w:sz="4" w:space="0" w:color="auto"/>
            </w:tcBorders>
            <w:hideMark/>
          </w:tcPr>
          <w:p w14:paraId="0A81203A"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6BE0BAB" w14:textId="77777777" w:rsidR="00EE5860" w:rsidRPr="00441CD0" w:rsidRDefault="00EE5860" w:rsidP="00BB0E1F">
            <w:pPr>
              <w:pStyle w:val="TAL"/>
              <w:rPr>
                <w:szCs w:val="18"/>
                <w:lang w:val="en-US"/>
              </w:rPr>
            </w:pPr>
            <w:r w:rsidRPr="00441CD0">
              <w:rPr>
                <w:szCs w:val="18"/>
                <w:lang w:val="en-US"/>
              </w:rPr>
              <w:t>This IE shall be present if the UP function reports Usage Reports before and after a Monitoring Time, or before and after QoS enforcement. When present, it shall indicate whether the usage is reported for the period before or after that time, or before or after QoS enforcement.</w:t>
            </w:r>
          </w:p>
        </w:tc>
        <w:tc>
          <w:tcPr>
            <w:tcW w:w="370" w:type="dxa"/>
            <w:tcBorders>
              <w:top w:val="single" w:sz="4" w:space="0" w:color="auto"/>
              <w:left w:val="single" w:sz="4" w:space="0" w:color="auto"/>
              <w:bottom w:val="single" w:sz="4" w:space="0" w:color="auto"/>
              <w:right w:val="single" w:sz="4" w:space="0" w:color="auto"/>
            </w:tcBorders>
            <w:hideMark/>
          </w:tcPr>
          <w:p w14:paraId="13D25440"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06F6C66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426759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127A450D"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7B7CEB9" w14:textId="77777777" w:rsidR="00EE5860" w:rsidRPr="00441CD0" w:rsidRDefault="00EE5860" w:rsidP="00BB0E1F">
            <w:pPr>
              <w:pStyle w:val="TAC"/>
              <w:rPr>
                <w:lang w:val="x-none"/>
              </w:rPr>
            </w:pPr>
            <w:r w:rsidRPr="00441CD0">
              <w:t>Usage Information</w:t>
            </w:r>
          </w:p>
        </w:tc>
      </w:tr>
      <w:tr w:rsidR="00EE5860" w:rsidRPr="00441CD0" w14:paraId="0F682459"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67BEEC95" w14:textId="77777777" w:rsidR="00EE5860" w:rsidRPr="00441CD0" w:rsidRDefault="00EE5860" w:rsidP="00BB0E1F">
            <w:pPr>
              <w:pStyle w:val="TAL"/>
              <w:rPr>
                <w:szCs w:val="18"/>
                <w:lang w:val="de-DE"/>
              </w:rPr>
            </w:pPr>
            <w:r w:rsidRPr="00441CD0">
              <w:rPr>
                <w:szCs w:val="18"/>
                <w:lang w:val="de-DE"/>
              </w:rPr>
              <w:t>Query URR Reference</w:t>
            </w:r>
          </w:p>
        </w:tc>
        <w:tc>
          <w:tcPr>
            <w:tcW w:w="336" w:type="dxa"/>
            <w:tcBorders>
              <w:top w:val="single" w:sz="4" w:space="0" w:color="auto"/>
              <w:left w:val="single" w:sz="4" w:space="0" w:color="auto"/>
              <w:bottom w:val="single" w:sz="4" w:space="0" w:color="auto"/>
              <w:right w:val="single" w:sz="4" w:space="0" w:color="auto"/>
            </w:tcBorders>
            <w:hideMark/>
          </w:tcPr>
          <w:p w14:paraId="22870744"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312E8E33" w14:textId="77777777" w:rsidR="00EE5860" w:rsidRPr="00441CD0" w:rsidRDefault="00EE5860" w:rsidP="00BB0E1F">
            <w:pPr>
              <w:pStyle w:val="TAL"/>
              <w:rPr>
                <w:szCs w:val="18"/>
                <w:lang w:val="en-US"/>
              </w:rPr>
            </w:pPr>
            <w:r w:rsidRPr="00441CD0">
              <w:rPr>
                <w:szCs w:val="18"/>
                <w:lang w:val="en-US"/>
              </w:rPr>
              <w:t>This IE shall be present if this usage report is sent as a result of a query URR received in a PFCP Session Modification Request and the Query URR Reference IE was present in the PFCP Session Modification Request.</w:t>
            </w:r>
          </w:p>
          <w:p w14:paraId="621213D7" w14:textId="77777777" w:rsidR="00EE5860" w:rsidRPr="00441CD0" w:rsidRDefault="00EE5860" w:rsidP="00BB0E1F">
            <w:pPr>
              <w:pStyle w:val="TAL"/>
              <w:rPr>
                <w:szCs w:val="18"/>
                <w:lang w:val="en-US"/>
              </w:rPr>
            </w:pPr>
            <w:r w:rsidRPr="00441CD0">
              <w:rPr>
                <w:szCs w:val="18"/>
                <w:lang w:val="en-US"/>
              </w:rPr>
              <w:t xml:space="preserve">When present, it shall be set to the Query URR Reference value received in the PFCP Session Modification Request. </w:t>
            </w:r>
          </w:p>
        </w:tc>
        <w:tc>
          <w:tcPr>
            <w:tcW w:w="370" w:type="dxa"/>
            <w:tcBorders>
              <w:top w:val="single" w:sz="4" w:space="0" w:color="auto"/>
              <w:left w:val="single" w:sz="4" w:space="0" w:color="auto"/>
              <w:bottom w:val="single" w:sz="4" w:space="0" w:color="auto"/>
              <w:right w:val="single" w:sz="4" w:space="0" w:color="auto"/>
            </w:tcBorders>
            <w:hideMark/>
          </w:tcPr>
          <w:p w14:paraId="6A900CB9" w14:textId="77777777" w:rsidR="00EE5860" w:rsidRPr="00441CD0" w:rsidRDefault="00EE5860" w:rsidP="00BB0E1F">
            <w:pPr>
              <w:pStyle w:val="TAC"/>
              <w:rPr>
                <w:lang w:val="en-US"/>
              </w:rPr>
            </w:pPr>
            <w:r w:rsidRPr="00441CD0">
              <w:rPr>
                <w:lang w:val="en-US"/>
              </w:rPr>
              <w:t>X</w:t>
            </w:r>
          </w:p>
        </w:tc>
        <w:tc>
          <w:tcPr>
            <w:tcW w:w="370" w:type="dxa"/>
            <w:tcBorders>
              <w:top w:val="single" w:sz="4" w:space="0" w:color="auto"/>
              <w:left w:val="single" w:sz="4" w:space="0" w:color="auto"/>
              <w:bottom w:val="single" w:sz="4" w:space="0" w:color="auto"/>
              <w:right w:val="single" w:sz="4" w:space="0" w:color="auto"/>
            </w:tcBorders>
            <w:hideMark/>
          </w:tcPr>
          <w:p w14:paraId="33450B72"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7AD4E00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3A2DDDB"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A2603AF" w14:textId="77777777" w:rsidR="00EE5860" w:rsidRPr="00441CD0" w:rsidRDefault="00EE5860" w:rsidP="00BB0E1F">
            <w:pPr>
              <w:pStyle w:val="TAC"/>
              <w:rPr>
                <w:lang w:val="x-none"/>
              </w:rPr>
            </w:pPr>
            <w:r w:rsidRPr="00441CD0">
              <w:t>Query URR Reference</w:t>
            </w:r>
          </w:p>
        </w:tc>
      </w:tr>
      <w:tr w:rsidR="00EE5860" w:rsidRPr="00441CD0" w14:paraId="18A8524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tcPr>
          <w:p w14:paraId="294720A8" w14:textId="77777777" w:rsidR="00EE5860" w:rsidRPr="00441CD0" w:rsidRDefault="00EE5860" w:rsidP="00BB0E1F">
            <w:pPr>
              <w:pStyle w:val="TAL"/>
              <w:rPr>
                <w:szCs w:val="18"/>
                <w:lang w:val="de-DE"/>
              </w:rPr>
            </w:pPr>
            <w:r w:rsidRPr="00441CD0">
              <w:rPr>
                <w:lang w:val="fr-FR"/>
              </w:rPr>
              <w:t xml:space="preserve">Event Time Stamp </w:t>
            </w:r>
          </w:p>
        </w:tc>
        <w:tc>
          <w:tcPr>
            <w:tcW w:w="336" w:type="dxa"/>
            <w:tcBorders>
              <w:top w:val="single" w:sz="4" w:space="0" w:color="auto"/>
              <w:left w:val="single" w:sz="4" w:space="0" w:color="auto"/>
              <w:bottom w:val="single" w:sz="4" w:space="0" w:color="auto"/>
              <w:right w:val="single" w:sz="4" w:space="0" w:color="auto"/>
            </w:tcBorders>
          </w:tcPr>
          <w:p w14:paraId="28BC9AF5" w14:textId="77777777" w:rsidR="00EE5860" w:rsidRPr="00441CD0" w:rsidRDefault="00EE5860" w:rsidP="00BB0E1F">
            <w:pPr>
              <w:pStyle w:val="TAL"/>
              <w:jc w:val="center"/>
              <w:rPr>
                <w:rFonts w:eastAsia="SimSun"/>
                <w:szCs w:val="18"/>
                <w:lang w:val="de-DE"/>
              </w:rPr>
            </w:pPr>
            <w:r w:rsidRPr="00441CD0">
              <w:rPr>
                <w:szCs w:val="18"/>
                <w:lang w:val="fr-FR"/>
              </w:rPr>
              <w:t>C</w:t>
            </w:r>
          </w:p>
        </w:tc>
        <w:tc>
          <w:tcPr>
            <w:tcW w:w="4670" w:type="dxa"/>
            <w:tcBorders>
              <w:top w:val="single" w:sz="4" w:space="0" w:color="auto"/>
              <w:left w:val="single" w:sz="4" w:space="0" w:color="auto"/>
              <w:bottom w:val="single" w:sz="4" w:space="0" w:color="auto"/>
              <w:right w:val="single" w:sz="4" w:space="0" w:color="auto"/>
            </w:tcBorders>
          </w:tcPr>
          <w:p w14:paraId="66917F3F" w14:textId="77777777" w:rsidR="00EE5860" w:rsidRPr="00441CD0" w:rsidRDefault="00EE5860" w:rsidP="00BB0E1F">
            <w:pPr>
              <w:pStyle w:val="TAL"/>
              <w:rPr>
                <w:lang w:val="fr-FR"/>
              </w:rPr>
            </w:pPr>
            <w:r w:rsidRPr="00441CD0">
              <w:rPr>
                <w:lang w:val="fr-FR"/>
              </w:rPr>
              <w:t>This IE shall be present, if the report is related to an event.</w:t>
            </w:r>
          </w:p>
          <w:p w14:paraId="76CB7058" w14:textId="77777777" w:rsidR="00EE5860" w:rsidRPr="00441CD0" w:rsidRDefault="00EE5860" w:rsidP="00BB0E1F">
            <w:pPr>
              <w:pStyle w:val="TAL"/>
              <w:rPr>
                <w:lang w:val="fr-FR"/>
              </w:rPr>
            </w:pPr>
            <w:r w:rsidRPr="00441CD0">
              <w:rPr>
                <w:lang w:val="fr-FR"/>
              </w:rPr>
              <w:t>When present, it shall be set to the time when the event occurs.</w:t>
            </w:r>
          </w:p>
          <w:p w14:paraId="75A1E5B6"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occurrences for an e</w:t>
            </w:r>
            <w:r w:rsidRPr="00441CD0">
              <w:rPr>
                <w:lang w:val="fr-FR"/>
              </w:rPr>
              <w:t xml:space="preserve">vent </w:t>
            </w:r>
            <w:r w:rsidRPr="00441CD0">
              <w:rPr>
                <w:lang w:val="fr-FR" w:eastAsia="zh-CN"/>
              </w:rPr>
              <w:t>for this URR ID.</w:t>
            </w:r>
          </w:p>
        </w:tc>
        <w:tc>
          <w:tcPr>
            <w:tcW w:w="370" w:type="dxa"/>
            <w:tcBorders>
              <w:top w:val="single" w:sz="4" w:space="0" w:color="auto"/>
              <w:left w:val="single" w:sz="4" w:space="0" w:color="auto"/>
              <w:bottom w:val="single" w:sz="4" w:space="0" w:color="auto"/>
              <w:right w:val="single" w:sz="4" w:space="0" w:color="auto"/>
            </w:tcBorders>
          </w:tcPr>
          <w:p w14:paraId="5EF68029"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319F8747"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5015753A"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23F020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63D4C64" w14:textId="77777777" w:rsidR="00EE5860" w:rsidRPr="00441CD0" w:rsidRDefault="00EE5860" w:rsidP="00BB0E1F">
            <w:pPr>
              <w:pStyle w:val="TAC"/>
              <w:rPr>
                <w:lang w:val="fr-FR"/>
              </w:rPr>
            </w:pPr>
            <w:r w:rsidRPr="00441CD0">
              <w:rPr>
                <w:lang w:val="fr-FR"/>
              </w:rPr>
              <w:t xml:space="preserve">Time Stamp </w:t>
            </w:r>
          </w:p>
        </w:tc>
      </w:tr>
      <w:tr w:rsidR="00EE5860" w:rsidRPr="00441CD0" w14:paraId="19C4C33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0C682464" w14:textId="77777777" w:rsidR="00EE5860" w:rsidRPr="00441CD0" w:rsidRDefault="00EE5860" w:rsidP="00BB0E1F">
            <w:pPr>
              <w:pStyle w:val="TAL"/>
              <w:rPr>
                <w:szCs w:val="18"/>
                <w:lang w:val="de-DE"/>
              </w:rPr>
            </w:pPr>
            <w:r w:rsidRPr="00441CD0">
              <w:rPr>
                <w:szCs w:val="18"/>
                <w:lang w:val="de-DE"/>
              </w:rPr>
              <w:t>Ethernet Traffic Information</w:t>
            </w:r>
          </w:p>
        </w:tc>
        <w:tc>
          <w:tcPr>
            <w:tcW w:w="336" w:type="dxa"/>
            <w:tcBorders>
              <w:top w:val="single" w:sz="4" w:space="0" w:color="auto"/>
              <w:left w:val="single" w:sz="4" w:space="0" w:color="auto"/>
              <w:bottom w:val="single" w:sz="4" w:space="0" w:color="auto"/>
              <w:right w:val="single" w:sz="4" w:space="0" w:color="auto"/>
            </w:tcBorders>
          </w:tcPr>
          <w:p w14:paraId="1248BA37"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0B1C9811" w14:textId="77777777" w:rsidR="00EE5860" w:rsidRPr="00441CD0" w:rsidRDefault="00EE5860" w:rsidP="00BB0E1F">
            <w:pPr>
              <w:pStyle w:val="TAL"/>
              <w:rPr>
                <w:szCs w:val="18"/>
                <w:lang w:val="en-US"/>
              </w:rPr>
            </w:pPr>
            <w:r w:rsidRPr="00441CD0">
              <w:rPr>
                <w:szCs w:val="18"/>
                <w:lang w:val="en-US"/>
              </w:rPr>
              <w:t xml:space="preserve"> This IE shall be present if Ethernet Traffic Information needs to be reported. See </w:t>
            </w:r>
            <w:r w:rsidRPr="00441CD0">
              <w:t>Table 7.5.8.3-3.</w:t>
            </w:r>
          </w:p>
        </w:tc>
        <w:tc>
          <w:tcPr>
            <w:tcW w:w="370" w:type="dxa"/>
            <w:tcBorders>
              <w:top w:val="single" w:sz="4" w:space="0" w:color="auto"/>
              <w:left w:val="single" w:sz="4" w:space="0" w:color="auto"/>
              <w:bottom w:val="single" w:sz="4" w:space="0" w:color="auto"/>
              <w:right w:val="single" w:sz="4" w:space="0" w:color="auto"/>
            </w:tcBorders>
          </w:tcPr>
          <w:p w14:paraId="63026D9C"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F33E4AB"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4D85CA6"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B670EC4"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6BAE5376" w14:textId="77777777" w:rsidR="00EE5860" w:rsidRPr="00441CD0" w:rsidRDefault="00EE5860" w:rsidP="00BB0E1F">
            <w:pPr>
              <w:pStyle w:val="TAC"/>
              <w:rPr>
                <w:lang w:val="x-none"/>
              </w:rPr>
            </w:pPr>
            <w:r w:rsidRPr="00441CD0">
              <w:t>Ethernet Traffic Information</w:t>
            </w:r>
          </w:p>
        </w:tc>
      </w:tr>
      <w:tr w:rsidR="00EE5860" w:rsidRPr="00441CD0" w14:paraId="4B925D26"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2C80E2E1" w14:textId="77777777" w:rsidR="00EE5860" w:rsidRPr="00441CD0" w:rsidRDefault="00EE5860" w:rsidP="00BB0E1F">
            <w:pPr>
              <w:pStyle w:val="TAL"/>
              <w:rPr>
                <w:szCs w:val="18"/>
                <w:lang w:val="de-DE"/>
              </w:rPr>
            </w:pPr>
            <w:r w:rsidRPr="00441CD0">
              <w:rPr>
                <w:szCs w:val="18"/>
                <w:lang w:val="de-DE"/>
              </w:rPr>
              <w:t>Join IP Muticast Information</w:t>
            </w:r>
          </w:p>
        </w:tc>
        <w:tc>
          <w:tcPr>
            <w:tcW w:w="336" w:type="dxa"/>
            <w:tcBorders>
              <w:top w:val="single" w:sz="4" w:space="0" w:color="auto"/>
              <w:left w:val="single" w:sz="4" w:space="0" w:color="auto"/>
              <w:bottom w:val="single" w:sz="4" w:space="0" w:color="auto"/>
              <w:right w:val="single" w:sz="4" w:space="0" w:color="auto"/>
            </w:tcBorders>
          </w:tcPr>
          <w:p w14:paraId="678C8E6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1640F0C0"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added the PDU session </w:t>
            </w:r>
            <w:r w:rsidRPr="00441CD0">
              <w:rPr>
                <w:lang w:val="fr-FR"/>
              </w:rPr>
              <w:t>to the DL replication tree of a new IP multicast flow.</w:t>
            </w:r>
          </w:p>
          <w:p w14:paraId="5460A09C"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added to the PDU session.</w:t>
            </w:r>
          </w:p>
        </w:tc>
        <w:tc>
          <w:tcPr>
            <w:tcW w:w="370" w:type="dxa"/>
            <w:tcBorders>
              <w:top w:val="single" w:sz="4" w:space="0" w:color="auto"/>
              <w:left w:val="single" w:sz="4" w:space="0" w:color="auto"/>
              <w:bottom w:val="single" w:sz="4" w:space="0" w:color="auto"/>
              <w:right w:val="single" w:sz="4" w:space="0" w:color="auto"/>
            </w:tcBorders>
          </w:tcPr>
          <w:p w14:paraId="19FE569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4D4DABFC"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7CBD26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1540D9E"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309B2976" w14:textId="77777777" w:rsidR="00EE5860" w:rsidRPr="00441CD0" w:rsidRDefault="00EE5860" w:rsidP="00BB0E1F">
            <w:pPr>
              <w:pStyle w:val="TAC"/>
              <w:rPr>
                <w:lang w:val="fr-FR"/>
              </w:rPr>
            </w:pPr>
            <w:r w:rsidRPr="00441CD0">
              <w:rPr>
                <w:lang w:val="fr-FR"/>
              </w:rPr>
              <w:t>Join IP Multicast Information</w:t>
            </w:r>
          </w:p>
        </w:tc>
      </w:tr>
      <w:tr w:rsidR="00EE5860" w:rsidRPr="00441CD0" w14:paraId="040E02E0"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490C4702" w14:textId="77777777" w:rsidR="00EE5860" w:rsidRPr="00441CD0" w:rsidRDefault="00EE5860" w:rsidP="00BB0E1F">
            <w:pPr>
              <w:pStyle w:val="TAL"/>
              <w:rPr>
                <w:szCs w:val="18"/>
                <w:lang w:val="de-DE"/>
              </w:rPr>
            </w:pPr>
            <w:r w:rsidRPr="00441CD0">
              <w:rPr>
                <w:szCs w:val="18"/>
                <w:lang w:val="de-DE"/>
              </w:rPr>
              <w:t>Leave IP Muticast Information</w:t>
            </w:r>
          </w:p>
        </w:tc>
        <w:tc>
          <w:tcPr>
            <w:tcW w:w="336" w:type="dxa"/>
            <w:tcBorders>
              <w:top w:val="single" w:sz="4" w:space="0" w:color="auto"/>
              <w:left w:val="single" w:sz="4" w:space="0" w:color="auto"/>
              <w:bottom w:val="single" w:sz="4" w:space="0" w:color="auto"/>
              <w:right w:val="single" w:sz="4" w:space="0" w:color="auto"/>
            </w:tcBorders>
          </w:tcPr>
          <w:p w14:paraId="770CE726"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450C8B53" w14:textId="77777777" w:rsidR="00EE5860" w:rsidRPr="00441CD0" w:rsidRDefault="00EE5860" w:rsidP="00BB0E1F">
            <w:pPr>
              <w:pStyle w:val="TAL"/>
              <w:rPr>
                <w:lang w:val="fr-FR"/>
              </w:rPr>
            </w:pPr>
            <w:r w:rsidRPr="00441CD0">
              <w:rPr>
                <w:szCs w:val="18"/>
                <w:lang w:val="en-US"/>
              </w:rPr>
              <w:t xml:space="preserve">This IE shall be present if the UPF needs to report that it has removed the PDU session </w:t>
            </w:r>
            <w:r w:rsidRPr="00441CD0">
              <w:rPr>
                <w:lang w:val="fr-FR"/>
              </w:rPr>
              <w:t>from the DL replication tree of an IP multicast flow.</w:t>
            </w:r>
          </w:p>
          <w:p w14:paraId="0D49C5FF" w14:textId="77777777" w:rsidR="00EE5860" w:rsidRPr="00441CD0" w:rsidRDefault="00EE5860" w:rsidP="00BB0E1F">
            <w:pPr>
              <w:pStyle w:val="TAL"/>
              <w:rPr>
                <w:szCs w:val="18"/>
                <w:lang w:val="en-US"/>
              </w:rPr>
            </w:pPr>
            <w:r w:rsidRPr="00441CD0">
              <w:rPr>
                <w:lang w:val="fr-FR" w:eastAsia="zh-CN"/>
              </w:rPr>
              <w:t>Several IEs with the same IE type may be present to report multiple IP multicast flows removed from the PDU session.</w:t>
            </w:r>
          </w:p>
        </w:tc>
        <w:tc>
          <w:tcPr>
            <w:tcW w:w="370" w:type="dxa"/>
            <w:tcBorders>
              <w:top w:val="single" w:sz="4" w:space="0" w:color="auto"/>
              <w:left w:val="single" w:sz="4" w:space="0" w:color="auto"/>
              <w:bottom w:val="single" w:sz="4" w:space="0" w:color="auto"/>
              <w:right w:val="single" w:sz="4" w:space="0" w:color="auto"/>
            </w:tcBorders>
          </w:tcPr>
          <w:p w14:paraId="623D8F1E"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tcPr>
          <w:p w14:paraId="6EA856AD"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B121073"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F0DF14F"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24EF1BE6" w14:textId="77777777" w:rsidR="00EE5860" w:rsidRPr="00441CD0" w:rsidRDefault="00EE5860" w:rsidP="00BB0E1F">
            <w:pPr>
              <w:pStyle w:val="TAC"/>
              <w:rPr>
                <w:lang w:val="fr-FR"/>
              </w:rPr>
            </w:pPr>
            <w:r w:rsidRPr="00441CD0">
              <w:rPr>
                <w:lang w:val="fr-FR"/>
              </w:rPr>
              <w:t>Leave IP Multicast Information</w:t>
            </w:r>
          </w:p>
        </w:tc>
      </w:tr>
      <w:tr w:rsidR="00EE5860" w:rsidRPr="00441CD0" w14:paraId="4F8E55AF" w14:textId="77777777" w:rsidTr="00BB0E1F">
        <w:trPr>
          <w:jc w:val="center"/>
        </w:trPr>
        <w:tc>
          <w:tcPr>
            <w:tcW w:w="9451" w:type="dxa"/>
            <w:gridSpan w:val="8"/>
            <w:tcBorders>
              <w:top w:val="single" w:sz="4" w:space="0" w:color="auto"/>
              <w:left w:val="single" w:sz="4" w:space="0" w:color="auto"/>
              <w:bottom w:val="single" w:sz="4" w:space="0" w:color="auto"/>
              <w:right w:val="single" w:sz="4" w:space="0" w:color="auto"/>
            </w:tcBorders>
          </w:tcPr>
          <w:p w14:paraId="28910752" w14:textId="77777777" w:rsidR="00EE5860" w:rsidRPr="00441CD0" w:rsidRDefault="00EE5860" w:rsidP="00BB0E1F">
            <w:pPr>
              <w:pStyle w:val="TAN"/>
            </w:pPr>
            <w:r w:rsidRPr="00441CD0">
              <w:lastRenderedPageBreak/>
              <w:t>NOTE 1:</w:t>
            </w:r>
            <w:r w:rsidRPr="00441CD0">
              <w:tab/>
              <w:t>This is the case for unsolicited application reporting by the TDF. The Network instance is required when the UE IP address cannot be used to determine the corresponding PDN connection.</w:t>
            </w:r>
          </w:p>
          <w:p w14:paraId="5ED29440" w14:textId="77777777" w:rsidR="00EE5860" w:rsidRPr="00441CD0" w:rsidRDefault="00EE5860" w:rsidP="00BB0E1F">
            <w:pPr>
              <w:pStyle w:val="TAN"/>
            </w:pPr>
            <w:r w:rsidRPr="00441CD0">
              <w:t>NOTE 2:</w:t>
            </w:r>
            <w:r w:rsidRPr="00441CD0">
              <w:tab/>
            </w:r>
            <w:r w:rsidRPr="00001B1C">
              <w:rPr>
                <w:lang w:val="en-US"/>
              </w:rPr>
              <w:t xml:space="preserve">The UP function may send a Usage Report with the </w:t>
            </w:r>
            <w:r w:rsidRPr="00001B1C">
              <w:rPr>
                <w:szCs w:val="18"/>
                <w:lang w:val="en-US"/>
              </w:rPr>
              <w:t>Volume/Duration Measurement</w:t>
            </w:r>
            <w:r w:rsidRPr="00001B1C">
              <w:rPr>
                <w:lang w:val="en-US"/>
              </w:rPr>
              <w:t xml:space="preserve"> set to zero.</w:t>
            </w:r>
          </w:p>
        </w:tc>
      </w:tr>
      <w:bookmarkEnd w:id="4753"/>
    </w:tbl>
    <w:p w14:paraId="2279ECC6" w14:textId="77777777" w:rsidR="00EE5860" w:rsidRPr="00441CD0" w:rsidRDefault="00EE5860" w:rsidP="00EE5860"/>
    <w:p w14:paraId="3A7D255F" w14:textId="77777777" w:rsidR="00EE5860" w:rsidRPr="00441CD0" w:rsidRDefault="00EE5860" w:rsidP="00EE5860">
      <w:pPr>
        <w:pStyle w:val="TH"/>
        <w:outlineLvl w:val="0"/>
        <w:rPr>
          <w:lang w:val="en-US"/>
        </w:rPr>
      </w:pPr>
      <w:r w:rsidRPr="00441CD0">
        <w:t>Table 7.5.8.3-2: Application Detection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09142A6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E0F8540" w14:textId="77777777" w:rsidR="00EE5860" w:rsidRPr="00441CD0" w:rsidRDefault="00EE5860" w:rsidP="00BB0E1F">
            <w:pPr>
              <w:pStyle w:val="TAL"/>
              <w:rPr>
                <w:lang w:val="x-none"/>
              </w:rPr>
            </w:pPr>
            <w:bookmarkStart w:id="4754" w:name="MCCQCTEMPBM_0000013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6477DCFD"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565AFBF" w14:textId="77777777" w:rsidR="00EE5860" w:rsidRPr="00441CD0" w:rsidRDefault="00EE5860" w:rsidP="00BB0E1F">
            <w:pPr>
              <w:pStyle w:val="TAC"/>
              <w:rPr>
                <w:lang w:val="fr-FR"/>
              </w:rPr>
            </w:pPr>
            <w:r w:rsidRPr="00441CD0">
              <w:rPr>
                <w:lang w:val="fr-FR"/>
              </w:rPr>
              <w:t>Application Detection Information IE Type = 68 (decimal)</w:t>
            </w:r>
          </w:p>
        </w:tc>
      </w:tr>
      <w:tr w:rsidR="00EE5860" w:rsidRPr="00441CD0" w14:paraId="1E10A9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65AC4A9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DB7AA5A"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2A0F0A73" w14:textId="77777777" w:rsidR="00EE5860" w:rsidRPr="00441CD0" w:rsidRDefault="00EE5860" w:rsidP="00BB0E1F">
            <w:pPr>
              <w:pStyle w:val="TAC"/>
            </w:pPr>
            <w:r w:rsidRPr="00441CD0">
              <w:t>Length = n</w:t>
            </w:r>
          </w:p>
        </w:tc>
      </w:tr>
      <w:tr w:rsidR="00EE5860" w:rsidRPr="00441CD0" w14:paraId="408BE51C"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004D32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C83D828"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59084C2D"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E5F33D0"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155387C2" w14:textId="77777777" w:rsidR="00EE5860" w:rsidRPr="00441CD0" w:rsidRDefault="00EE5860" w:rsidP="00BB0E1F">
            <w:pPr>
              <w:pStyle w:val="TAH"/>
            </w:pPr>
            <w:r w:rsidRPr="00441CD0">
              <w:t>IE Type</w:t>
            </w:r>
          </w:p>
        </w:tc>
      </w:tr>
      <w:tr w:rsidR="00EE5860" w:rsidRPr="00441CD0" w14:paraId="28571423"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51E12F86"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9050A"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747336E8"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030E602A"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598BE4B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66D2999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385C68BD"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4C2AFDCA" w14:textId="77777777" w:rsidR="00EE5860" w:rsidRPr="00441CD0" w:rsidRDefault="00EE5860" w:rsidP="00BB0E1F">
            <w:pPr>
              <w:spacing w:after="0"/>
              <w:rPr>
                <w:rFonts w:ascii="Arial" w:hAnsi="Arial"/>
                <w:b/>
                <w:sz w:val="18"/>
                <w:lang w:val="x-none"/>
              </w:rPr>
            </w:pPr>
          </w:p>
        </w:tc>
      </w:tr>
      <w:tr w:rsidR="00EE5860" w:rsidRPr="00441CD0" w14:paraId="02ABA30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2FAC4FD1" w14:textId="77777777" w:rsidR="00EE5860" w:rsidRPr="00441CD0" w:rsidRDefault="00EE5860" w:rsidP="00BB0E1F">
            <w:pPr>
              <w:pStyle w:val="TAL"/>
            </w:pPr>
            <w:r w:rsidRPr="00441CD0">
              <w:t>Application ID</w:t>
            </w:r>
          </w:p>
        </w:tc>
        <w:tc>
          <w:tcPr>
            <w:tcW w:w="336" w:type="dxa"/>
            <w:tcBorders>
              <w:top w:val="single" w:sz="4" w:space="0" w:color="auto"/>
              <w:left w:val="single" w:sz="4" w:space="0" w:color="auto"/>
              <w:bottom w:val="single" w:sz="4" w:space="0" w:color="auto"/>
              <w:right w:val="single" w:sz="4" w:space="0" w:color="auto"/>
            </w:tcBorders>
            <w:hideMark/>
          </w:tcPr>
          <w:p w14:paraId="007EDB3F" w14:textId="77777777" w:rsidR="00EE5860" w:rsidRPr="00441CD0" w:rsidRDefault="00EE5860" w:rsidP="00BB0E1F">
            <w:pPr>
              <w:pStyle w:val="TAL"/>
              <w:jc w:val="center"/>
            </w:pPr>
            <w:r w:rsidRPr="00441CD0">
              <w:rPr>
                <w:szCs w:val="18"/>
              </w:rPr>
              <w:t>M</w:t>
            </w:r>
          </w:p>
        </w:tc>
        <w:tc>
          <w:tcPr>
            <w:tcW w:w="4677" w:type="dxa"/>
            <w:tcBorders>
              <w:top w:val="single" w:sz="4" w:space="0" w:color="auto"/>
              <w:left w:val="single" w:sz="4" w:space="0" w:color="auto"/>
              <w:bottom w:val="single" w:sz="4" w:space="0" w:color="auto"/>
              <w:right w:val="single" w:sz="4" w:space="0" w:color="auto"/>
            </w:tcBorders>
            <w:hideMark/>
          </w:tcPr>
          <w:p w14:paraId="1DADBCF5" w14:textId="77777777" w:rsidR="00EE5860" w:rsidRPr="00441CD0" w:rsidRDefault="00EE5860" w:rsidP="00BB0E1F">
            <w:pPr>
              <w:pStyle w:val="TAL"/>
            </w:pPr>
            <w:r w:rsidRPr="00441CD0">
              <w:rPr>
                <w:rFonts w:cs="Arial"/>
                <w:szCs w:val="18"/>
                <w:lang w:val="en-US" w:eastAsia="zh-CN"/>
              </w:rPr>
              <w:t xml:space="preserve">This IE </w:t>
            </w:r>
            <w:r w:rsidRPr="00441CD0">
              <w:rPr>
                <w:rFonts w:cs="Arial"/>
                <w:szCs w:val="18"/>
                <w:lang w:eastAsia="zh-CN"/>
              </w:rPr>
              <w:t>shall identify the Application ID for which a start or stop of traffic is reported.</w:t>
            </w:r>
          </w:p>
        </w:tc>
        <w:tc>
          <w:tcPr>
            <w:tcW w:w="370" w:type="dxa"/>
            <w:tcBorders>
              <w:top w:val="single" w:sz="4" w:space="0" w:color="auto"/>
              <w:left w:val="single" w:sz="4" w:space="0" w:color="auto"/>
              <w:bottom w:val="single" w:sz="4" w:space="0" w:color="auto"/>
              <w:right w:val="single" w:sz="4" w:space="0" w:color="auto"/>
            </w:tcBorders>
            <w:hideMark/>
          </w:tcPr>
          <w:p w14:paraId="2D36B7E8"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3A0767"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83ABA84" w14:textId="77777777" w:rsidR="00EE5860" w:rsidRPr="00441CD0" w:rsidRDefault="00EE5860" w:rsidP="00BB0E1F">
            <w:pPr>
              <w:pStyle w:val="TAC"/>
              <w:rPr>
                <w:lang w:val="de-D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00125613"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5A7CD95D" w14:textId="77777777" w:rsidR="00EE5860" w:rsidRPr="00441CD0" w:rsidRDefault="00EE5860" w:rsidP="00BB0E1F">
            <w:pPr>
              <w:pStyle w:val="TAC"/>
              <w:rPr>
                <w:lang w:val="x-none"/>
              </w:rPr>
            </w:pPr>
            <w:r w:rsidRPr="00441CD0">
              <w:t>Application ID</w:t>
            </w:r>
          </w:p>
        </w:tc>
      </w:tr>
      <w:tr w:rsidR="00EE5860" w:rsidRPr="00441CD0" w14:paraId="68D6215D"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0D9AD7CF" w14:textId="77777777" w:rsidR="00EE5860" w:rsidRPr="00441CD0" w:rsidRDefault="00EE5860" w:rsidP="00BB0E1F">
            <w:pPr>
              <w:pStyle w:val="TAL"/>
            </w:pPr>
            <w:r w:rsidRPr="00441CD0">
              <w:t>Application Instance ID</w:t>
            </w:r>
          </w:p>
        </w:tc>
        <w:tc>
          <w:tcPr>
            <w:tcW w:w="336" w:type="dxa"/>
            <w:tcBorders>
              <w:top w:val="single" w:sz="4" w:space="0" w:color="auto"/>
              <w:left w:val="single" w:sz="4" w:space="0" w:color="auto"/>
              <w:bottom w:val="single" w:sz="4" w:space="0" w:color="auto"/>
              <w:right w:val="single" w:sz="4" w:space="0" w:color="auto"/>
            </w:tcBorders>
            <w:hideMark/>
          </w:tcPr>
          <w:p w14:paraId="0855C884"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5DFA2FCA" w14:textId="77777777" w:rsidR="00EE5860" w:rsidRPr="00441CD0" w:rsidRDefault="00EE5860" w:rsidP="00BB0E1F">
            <w:pPr>
              <w:pStyle w:val="TAL"/>
              <w:rPr>
                <w:szCs w:val="18"/>
                <w:lang w:val="en-US" w:eastAsia="zh-CN"/>
              </w:rPr>
            </w:pPr>
            <w:r w:rsidRPr="00441CD0">
              <w:rPr>
                <w:szCs w:val="18"/>
                <w:lang w:val="en-US" w:eastAsia="zh-CN"/>
              </w:rPr>
              <w:t>When present, this IE shall identify the Application Instance Identifier for which a start or stop of traffic is reported.</w:t>
            </w:r>
            <w:r w:rsidRPr="00441CD0">
              <w:rPr>
                <w:rFonts w:cs="Arial"/>
                <w:szCs w:val="18"/>
                <w:lang w:val="en-US" w:eastAsia="zh-CN"/>
              </w:rPr>
              <w:t xml:space="preserve">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 It shall be present, when reporting the stop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it was provided when reporting the start of the application.</w:t>
            </w:r>
          </w:p>
        </w:tc>
        <w:tc>
          <w:tcPr>
            <w:tcW w:w="370" w:type="dxa"/>
            <w:tcBorders>
              <w:top w:val="single" w:sz="4" w:space="0" w:color="auto"/>
              <w:left w:val="single" w:sz="4" w:space="0" w:color="auto"/>
              <w:bottom w:val="single" w:sz="4" w:space="0" w:color="auto"/>
              <w:right w:val="single" w:sz="4" w:space="0" w:color="auto"/>
            </w:tcBorders>
            <w:hideMark/>
          </w:tcPr>
          <w:p w14:paraId="62084F4B" w14:textId="77777777" w:rsidR="00EE5860" w:rsidRPr="00441CD0" w:rsidRDefault="00EE5860" w:rsidP="00BB0E1F">
            <w:pPr>
              <w:pStyle w:val="TAC"/>
              <w:rPr>
                <w:lang w:val="en-US"/>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73D6D433"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3978E3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38374D76"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CA38946" w14:textId="77777777" w:rsidR="00EE5860" w:rsidRPr="00441CD0" w:rsidRDefault="00EE5860" w:rsidP="00BB0E1F">
            <w:pPr>
              <w:pStyle w:val="TAC"/>
              <w:rPr>
                <w:lang w:val="x-none"/>
              </w:rPr>
            </w:pPr>
            <w:r w:rsidRPr="00441CD0">
              <w:t>Application Instance ID</w:t>
            </w:r>
          </w:p>
        </w:tc>
      </w:tr>
      <w:tr w:rsidR="00EE5860" w:rsidRPr="00441CD0" w14:paraId="11076DC2"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79CACBF1" w14:textId="77777777" w:rsidR="00EE5860" w:rsidRPr="00441CD0" w:rsidRDefault="00EE5860" w:rsidP="00BB0E1F">
            <w:pPr>
              <w:pStyle w:val="TAL"/>
            </w:pPr>
            <w:r w:rsidRPr="00441CD0">
              <w:t>Flow Information</w:t>
            </w:r>
          </w:p>
        </w:tc>
        <w:tc>
          <w:tcPr>
            <w:tcW w:w="336" w:type="dxa"/>
            <w:tcBorders>
              <w:top w:val="single" w:sz="4" w:space="0" w:color="auto"/>
              <w:left w:val="single" w:sz="4" w:space="0" w:color="auto"/>
              <w:bottom w:val="single" w:sz="4" w:space="0" w:color="auto"/>
              <w:right w:val="single" w:sz="4" w:space="0" w:color="auto"/>
            </w:tcBorders>
            <w:hideMark/>
          </w:tcPr>
          <w:p w14:paraId="73FED09D" w14:textId="77777777" w:rsidR="00EE5860" w:rsidRPr="00441CD0" w:rsidRDefault="00EE5860" w:rsidP="00BB0E1F">
            <w:pPr>
              <w:pStyle w:val="TAL"/>
              <w:jc w:val="center"/>
              <w:rPr>
                <w:szCs w:val="18"/>
              </w:rP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1195FED0" w14:textId="77777777" w:rsidR="00EE5860" w:rsidRPr="00441CD0" w:rsidRDefault="00EE5860" w:rsidP="00BB0E1F">
            <w:pPr>
              <w:pStyle w:val="TAL"/>
              <w:rPr>
                <w:rFonts w:cs="Arial"/>
                <w:szCs w:val="18"/>
                <w:lang w:val="en-US" w:eastAsia="zh-CN"/>
              </w:rPr>
            </w:pPr>
            <w:r w:rsidRPr="00441CD0">
              <w:rPr>
                <w:rFonts w:cs="Arial"/>
                <w:szCs w:val="18"/>
                <w:lang w:val="en-US" w:eastAsia="zh-CN"/>
              </w:rPr>
              <w:t xml:space="preserve">When present, this IE shall contain the flow information for the detected application. It shall be present, when reporting the start of an application, if the </w:t>
            </w:r>
            <w:r w:rsidRPr="00441CD0">
              <w:rPr>
                <w:noProof/>
              </w:rPr>
              <w:t>Reduced Application Detection Information</w:t>
            </w:r>
            <w:r w:rsidRPr="00441CD0">
              <w:rPr>
                <w:rFonts w:cs="Arial"/>
                <w:szCs w:val="18"/>
                <w:lang w:val="en-US" w:eastAsia="zh-CN"/>
              </w:rPr>
              <w:t xml:space="preserve"> flag was not set in the Measurement Information and if the flow information for the detected application is deducible.</w:t>
            </w:r>
          </w:p>
        </w:tc>
        <w:tc>
          <w:tcPr>
            <w:tcW w:w="370" w:type="dxa"/>
            <w:tcBorders>
              <w:top w:val="single" w:sz="4" w:space="0" w:color="auto"/>
              <w:left w:val="single" w:sz="4" w:space="0" w:color="auto"/>
              <w:bottom w:val="single" w:sz="4" w:space="0" w:color="auto"/>
              <w:right w:val="single" w:sz="4" w:space="0" w:color="auto"/>
            </w:tcBorders>
            <w:hideMark/>
          </w:tcPr>
          <w:p w14:paraId="425D3B11"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DAFDC49"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EA29F95"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2FD0E069"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7B3DE858" w14:textId="77777777" w:rsidR="00EE5860" w:rsidRPr="00441CD0" w:rsidRDefault="00EE5860" w:rsidP="00BB0E1F">
            <w:pPr>
              <w:pStyle w:val="TAC"/>
              <w:rPr>
                <w:lang w:val="en-US"/>
              </w:rPr>
            </w:pPr>
            <w:r w:rsidRPr="00441CD0">
              <w:rPr>
                <w:lang w:val="en-US"/>
              </w:rPr>
              <w:t>Flow Information</w:t>
            </w:r>
          </w:p>
        </w:tc>
      </w:tr>
      <w:tr w:rsidR="00EE5860" w:rsidRPr="00441CD0" w14:paraId="0CAA1C15"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tcPr>
          <w:p w14:paraId="650A73A1" w14:textId="77777777" w:rsidR="00EE5860" w:rsidRPr="00441CD0" w:rsidRDefault="00EE5860" w:rsidP="00BB0E1F">
            <w:pPr>
              <w:pStyle w:val="TAL"/>
              <w:rPr>
                <w:lang w:val="fr-FR"/>
              </w:rPr>
            </w:pPr>
            <w:r w:rsidRPr="00441CD0">
              <w:rPr>
                <w:lang w:val="fr-FR"/>
              </w:rPr>
              <w:t>PDR ID</w:t>
            </w:r>
          </w:p>
        </w:tc>
        <w:tc>
          <w:tcPr>
            <w:tcW w:w="336" w:type="dxa"/>
            <w:tcBorders>
              <w:top w:val="single" w:sz="4" w:space="0" w:color="auto"/>
              <w:left w:val="single" w:sz="4" w:space="0" w:color="auto"/>
              <w:bottom w:val="single" w:sz="4" w:space="0" w:color="auto"/>
              <w:right w:val="single" w:sz="4" w:space="0" w:color="auto"/>
            </w:tcBorders>
          </w:tcPr>
          <w:p w14:paraId="5D02E49E" w14:textId="77777777" w:rsidR="00EE5860" w:rsidRPr="00441CD0" w:rsidRDefault="00EE5860" w:rsidP="00BB0E1F">
            <w:pPr>
              <w:pStyle w:val="TAL"/>
              <w:jc w:val="center"/>
              <w:rPr>
                <w:szCs w:val="18"/>
                <w:lang w:val="fr-FR"/>
              </w:rPr>
            </w:pPr>
            <w:r w:rsidRPr="00441CD0">
              <w:rPr>
                <w:szCs w:val="18"/>
                <w:lang w:val="fr-FR"/>
              </w:rPr>
              <w:t>O</w:t>
            </w:r>
          </w:p>
        </w:tc>
        <w:tc>
          <w:tcPr>
            <w:tcW w:w="4677" w:type="dxa"/>
            <w:tcBorders>
              <w:top w:val="single" w:sz="4" w:space="0" w:color="auto"/>
              <w:left w:val="single" w:sz="4" w:space="0" w:color="auto"/>
              <w:bottom w:val="single" w:sz="4" w:space="0" w:color="auto"/>
              <w:right w:val="single" w:sz="4" w:space="0" w:color="auto"/>
            </w:tcBorders>
          </w:tcPr>
          <w:p w14:paraId="53096846" w14:textId="77777777" w:rsidR="00EE5860" w:rsidRPr="00441CD0" w:rsidRDefault="00EE5860" w:rsidP="00BB0E1F">
            <w:pPr>
              <w:pStyle w:val="TAL"/>
              <w:rPr>
                <w:rFonts w:cs="Arial"/>
                <w:szCs w:val="18"/>
                <w:lang w:val="en-US" w:eastAsia="zh-CN"/>
              </w:rPr>
            </w:pPr>
            <w:r w:rsidRPr="00441CD0">
              <w:rPr>
                <w:rFonts w:cs="Arial"/>
                <w:szCs w:val="18"/>
                <w:lang w:val="en-US" w:eastAsia="zh-CN"/>
              </w:rPr>
              <w:t>When present, it shall contain the PDR ID which the application traffic matches.</w:t>
            </w:r>
          </w:p>
        </w:tc>
        <w:tc>
          <w:tcPr>
            <w:tcW w:w="370" w:type="dxa"/>
            <w:tcBorders>
              <w:top w:val="single" w:sz="4" w:space="0" w:color="auto"/>
              <w:left w:val="single" w:sz="4" w:space="0" w:color="auto"/>
              <w:bottom w:val="single" w:sz="4" w:space="0" w:color="auto"/>
              <w:right w:val="single" w:sz="4" w:space="0" w:color="auto"/>
            </w:tcBorders>
          </w:tcPr>
          <w:p w14:paraId="2AF22E55"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7E831BF"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11C92F13" w14:textId="77777777" w:rsidR="00EE5860" w:rsidRPr="00441CD0" w:rsidRDefault="00EE5860" w:rsidP="00BB0E1F">
            <w:pPr>
              <w:pStyle w:val="TAC"/>
              <w:rPr>
                <w:lang w:val="de-DE"/>
              </w:rPr>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tcPr>
          <w:p w14:paraId="6E1FB8B4"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tcPr>
          <w:p w14:paraId="51FDB232" w14:textId="77777777" w:rsidR="00EE5860" w:rsidRPr="00441CD0" w:rsidRDefault="00EE5860" w:rsidP="00BB0E1F">
            <w:pPr>
              <w:pStyle w:val="TAC"/>
              <w:rPr>
                <w:lang w:val="en-US"/>
              </w:rPr>
            </w:pPr>
            <w:r w:rsidRPr="00441CD0">
              <w:rPr>
                <w:lang w:val="en-US"/>
              </w:rPr>
              <w:t>PDR ID</w:t>
            </w:r>
          </w:p>
        </w:tc>
      </w:tr>
      <w:bookmarkEnd w:id="4754"/>
    </w:tbl>
    <w:p w14:paraId="75040507" w14:textId="77777777" w:rsidR="00EE5860" w:rsidRPr="00441CD0" w:rsidRDefault="00EE5860" w:rsidP="00EE5860"/>
    <w:p w14:paraId="3641CE9C" w14:textId="77777777" w:rsidR="00EE5860" w:rsidRPr="00441CD0" w:rsidRDefault="00EE5860" w:rsidP="00EE5860">
      <w:pPr>
        <w:pStyle w:val="TH"/>
        <w:outlineLvl w:val="0"/>
        <w:rPr>
          <w:lang w:val="en-US"/>
        </w:rPr>
      </w:pPr>
      <w:r w:rsidRPr="00441CD0">
        <w:t>Table 7.5.8.3-3: Ethernet Traffic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3414904C"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5A01443" w14:textId="77777777" w:rsidR="00EE5860" w:rsidRPr="00441CD0" w:rsidRDefault="00EE5860" w:rsidP="00BB0E1F">
            <w:pPr>
              <w:pStyle w:val="TAL"/>
              <w:rPr>
                <w:lang w:val="x-none"/>
              </w:rPr>
            </w:pPr>
            <w:bookmarkStart w:id="4755" w:name="MCCQCTEMPBM_00000139"/>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3935FCCC"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672FE943" w14:textId="77777777" w:rsidR="00EE5860" w:rsidRPr="00441CD0" w:rsidRDefault="00EE5860" w:rsidP="00BB0E1F">
            <w:pPr>
              <w:pStyle w:val="TAC"/>
              <w:rPr>
                <w:lang w:val="fr-FR"/>
              </w:rPr>
            </w:pPr>
            <w:r w:rsidRPr="00441CD0">
              <w:rPr>
                <w:lang w:val="fr-FR"/>
              </w:rPr>
              <w:t>Ethernet Traffic Information IE Type = 143 (decimal)</w:t>
            </w:r>
          </w:p>
        </w:tc>
      </w:tr>
      <w:tr w:rsidR="00EE5860" w:rsidRPr="00441CD0" w14:paraId="6AB9BB4E"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shd w:val="clear" w:color="auto" w:fill="D9D9D9"/>
            <w:hideMark/>
          </w:tcPr>
          <w:p w14:paraId="13F08F1A"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0EAE839B" w14:textId="77777777" w:rsidR="00EE5860" w:rsidRPr="00441CD0" w:rsidRDefault="00EE5860" w:rsidP="00BB0E1F">
            <w:pPr>
              <w:pStyle w:val="TAH"/>
            </w:pPr>
          </w:p>
        </w:tc>
        <w:tc>
          <w:tcPr>
            <w:tcW w:w="7564" w:type="dxa"/>
            <w:gridSpan w:val="6"/>
            <w:tcBorders>
              <w:top w:val="single" w:sz="4" w:space="0" w:color="auto"/>
              <w:left w:val="nil"/>
              <w:bottom w:val="single" w:sz="4" w:space="0" w:color="auto"/>
              <w:right w:val="single" w:sz="4" w:space="0" w:color="auto"/>
            </w:tcBorders>
            <w:shd w:val="clear" w:color="auto" w:fill="D9D9D9"/>
            <w:hideMark/>
          </w:tcPr>
          <w:p w14:paraId="57FB9CC3" w14:textId="77777777" w:rsidR="00EE5860" w:rsidRPr="00441CD0" w:rsidRDefault="00EE5860" w:rsidP="00BB0E1F">
            <w:pPr>
              <w:pStyle w:val="TAC"/>
            </w:pPr>
            <w:r w:rsidRPr="00441CD0">
              <w:t>Length = n</w:t>
            </w:r>
          </w:p>
        </w:tc>
      </w:tr>
      <w:tr w:rsidR="00EE5860" w:rsidRPr="00441CD0" w14:paraId="18A4404A" w14:textId="77777777" w:rsidTr="00BB0E1F">
        <w:trPr>
          <w:jc w:val="center"/>
        </w:trPr>
        <w:tc>
          <w:tcPr>
            <w:tcW w:w="1565" w:type="dxa"/>
            <w:vMerge w:val="restart"/>
            <w:tcBorders>
              <w:top w:val="single" w:sz="4" w:space="0" w:color="auto"/>
              <w:left w:val="single" w:sz="4" w:space="0" w:color="auto"/>
              <w:bottom w:val="single" w:sz="4" w:space="0" w:color="auto"/>
              <w:right w:val="single" w:sz="4" w:space="0" w:color="auto"/>
            </w:tcBorders>
            <w:hideMark/>
          </w:tcPr>
          <w:p w14:paraId="725390B3"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AE31C6A" w14:textId="77777777" w:rsidR="00EE5860" w:rsidRPr="00441CD0" w:rsidRDefault="00EE5860" w:rsidP="00BB0E1F">
            <w:pPr>
              <w:pStyle w:val="TAH"/>
            </w:pPr>
            <w:r w:rsidRPr="00441CD0">
              <w:t>P</w:t>
            </w:r>
          </w:p>
        </w:tc>
        <w:tc>
          <w:tcPr>
            <w:tcW w:w="4677" w:type="dxa"/>
            <w:vMerge w:val="restart"/>
            <w:tcBorders>
              <w:top w:val="single" w:sz="4" w:space="0" w:color="auto"/>
              <w:left w:val="single" w:sz="4" w:space="0" w:color="auto"/>
              <w:bottom w:val="single" w:sz="4" w:space="0" w:color="auto"/>
              <w:right w:val="single" w:sz="4" w:space="0" w:color="auto"/>
            </w:tcBorders>
            <w:hideMark/>
          </w:tcPr>
          <w:p w14:paraId="45C5CBE0"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02B2126" w14:textId="77777777" w:rsidR="00EE5860" w:rsidRPr="00441CD0" w:rsidRDefault="00EE5860" w:rsidP="00BB0E1F">
            <w:pPr>
              <w:pStyle w:val="TAH"/>
            </w:pPr>
            <w:r w:rsidRPr="00441CD0">
              <w:t>Appl.</w:t>
            </w:r>
          </w:p>
        </w:tc>
        <w:tc>
          <w:tcPr>
            <w:tcW w:w="1407" w:type="dxa"/>
            <w:vMerge w:val="restart"/>
            <w:tcBorders>
              <w:top w:val="single" w:sz="4" w:space="0" w:color="auto"/>
              <w:left w:val="single" w:sz="4" w:space="0" w:color="auto"/>
              <w:bottom w:val="single" w:sz="4" w:space="0" w:color="auto"/>
              <w:right w:val="single" w:sz="4" w:space="0" w:color="auto"/>
            </w:tcBorders>
            <w:hideMark/>
          </w:tcPr>
          <w:p w14:paraId="21A3814E" w14:textId="77777777" w:rsidR="00EE5860" w:rsidRPr="00441CD0" w:rsidRDefault="00EE5860" w:rsidP="00BB0E1F">
            <w:pPr>
              <w:pStyle w:val="TAH"/>
            </w:pPr>
            <w:r w:rsidRPr="00441CD0">
              <w:t>IE Type</w:t>
            </w:r>
          </w:p>
        </w:tc>
      </w:tr>
      <w:tr w:rsidR="00EE5860" w:rsidRPr="00441CD0" w14:paraId="6CE46338" w14:textId="77777777" w:rsidTr="00BB0E1F">
        <w:trPr>
          <w:jc w:val="center"/>
        </w:trPr>
        <w:tc>
          <w:tcPr>
            <w:tcW w:w="1565" w:type="dxa"/>
            <w:vMerge/>
            <w:tcBorders>
              <w:top w:val="single" w:sz="4" w:space="0" w:color="auto"/>
              <w:left w:val="single" w:sz="4" w:space="0" w:color="auto"/>
              <w:bottom w:val="single" w:sz="4" w:space="0" w:color="auto"/>
              <w:right w:val="single" w:sz="4" w:space="0" w:color="auto"/>
            </w:tcBorders>
            <w:vAlign w:val="center"/>
            <w:hideMark/>
          </w:tcPr>
          <w:p w14:paraId="70431E2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E81AF3" w14:textId="77777777" w:rsidR="00EE5860" w:rsidRPr="00441CD0" w:rsidRDefault="00EE5860" w:rsidP="00BB0E1F">
            <w:pPr>
              <w:spacing w:after="0"/>
              <w:rPr>
                <w:rFonts w:ascii="Arial" w:hAnsi="Arial"/>
                <w:b/>
                <w:sz w:val="18"/>
                <w:lang w:val="x-none"/>
              </w:rPr>
            </w:pPr>
          </w:p>
        </w:tc>
        <w:tc>
          <w:tcPr>
            <w:tcW w:w="4677" w:type="dxa"/>
            <w:vMerge/>
            <w:tcBorders>
              <w:top w:val="single" w:sz="4" w:space="0" w:color="auto"/>
              <w:left w:val="single" w:sz="4" w:space="0" w:color="auto"/>
              <w:bottom w:val="single" w:sz="4" w:space="0" w:color="auto"/>
              <w:right w:val="single" w:sz="4" w:space="0" w:color="auto"/>
            </w:tcBorders>
            <w:vAlign w:val="center"/>
            <w:hideMark/>
          </w:tcPr>
          <w:p w14:paraId="385ECE6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2820C4A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0C25B502"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D9DBBE3"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473DA2BF" w14:textId="77777777" w:rsidR="00EE5860" w:rsidRPr="00441CD0" w:rsidRDefault="00EE5860" w:rsidP="00BB0E1F">
            <w:pPr>
              <w:pStyle w:val="TAH"/>
            </w:pPr>
            <w:r w:rsidRPr="00441CD0">
              <w:rPr>
                <w:lang w:val="de-DE"/>
              </w:rPr>
              <w:t>N4</w:t>
            </w:r>
          </w:p>
        </w:tc>
        <w:tc>
          <w:tcPr>
            <w:tcW w:w="1407" w:type="dxa"/>
            <w:vMerge/>
            <w:tcBorders>
              <w:top w:val="single" w:sz="4" w:space="0" w:color="auto"/>
              <w:left w:val="single" w:sz="4" w:space="0" w:color="auto"/>
              <w:bottom w:val="single" w:sz="4" w:space="0" w:color="auto"/>
              <w:right w:val="single" w:sz="4" w:space="0" w:color="auto"/>
            </w:tcBorders>
            <w:vAlign w:val="center"/>
            <w:hideMark/>
          </w:tcPr>
          <w:p w14:paraId="22994478" w14:textId="77777777" w:rsidR="00EE5860" w:rsidRPr="00441CD0" w:rsidRDefault="00EE5860" w:rsidP="00BB0E1F">
            <w:pPr>
              <w:spacing w:after="0"/>
              <w:rPr>
                <w:rFonts w:ascii="Arial" w:hAnsi="Arial"/>
                <w:b/>
                <w:sz w:val="18"/>
                <w:lang w:val="x-none"/>
              </w:rPr>
            </w:pPr>
          </w:p>
        </w:tc>
      </w:tr>
      <w:tr w:rsidR="00EE5860" w:rsidRPr="00441CD0" w14:paraId="31E57D97"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10BF3AF5" w14:textId="77777777" w:rsidR="00EE5860" w:rsidRPr="00441CD0" w:rsidRDefault="00EE5860" w:rsidP="00BB0E1F">
            <w:pPr>
              <w:pStyle w:val="TAL"/>
            </w:pPr>
            <w:r w:rsidRPr="00441CD0">
              <w:t>MAC Addresses Detected</w:t>
            </w:r>
          </w:p>
        </w:tc>
        <w:tc>
          <w:tcPr>
            <w:tcW w:w="336" w:type="dxa"/>
            <w:tcBorders>
              <w:top w:val="single" w:sz="4" w:space="0" w:color="auto"/>
              <w:left w:val="single" w:sz="4" w:space="0" w:color="auto"/>
              <w:bottom w:val="single" w:sz="4" w:space="0" w:color="auto"/>
              <w:right w:val="single" w:sz="4" w:space="0" w:color="auto"/>
            </w:tcBorders>
            <w:hideMark/>
          </w:tcPr>
          <w:p w14:paraId="134573CB"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6A77DB5B"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detected.</w:t>
            </w:r>
          </w:p>
          <w:p w14:paraId="13271D22" w14:textId="77777777" w:rsidR="00EE5860" w:rsidRPr="00441CD0" w:rsidRDefault="00EE5860" w:rsidP="00BB0E1F">
            <w:pPr>
              <w:pStyle w:val="TAL"/>
              <w:rPr>
                <w:rFonts w:cs="Arial"/>
                <w:szCs w:val="18"/>
                <w:lang w:eastAsia="zh-CN"/>
              </w:rPr>
            </w:pPr>
            <w:r w:rsidRPr="00441CD0">
              <w:rPr>
                <w:rFonts w:cs="Arial"/>
                <w:szCs w:val="18"/>
                <w:lang w:eastAsia="zh-CN"/>
              </w:rPr>
              <w:t>When present, it shall identify the MAC (Ethernet) addresses newly detected as source address of frames sent UL by the UE.</w:t>
            </w:r>
          </w:p>
          <w:p w14:paraId="5E956A7B"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2522D550"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45E35BB"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D400E5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D72FD6A"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4F70B53B" w14:textId="77777777" w:rsidR="00EE5860" w:rsidRPr="00441CD0" w:rsidRDefault="00EE5860" w:rsidP="00BB0E1F">
            <w:pPr>
              <w:pStyle w:val="TAC"/>
              <w:rPr>
                <w:lang w:val="x-none"/>
              </w:rPr>
            </w:pPr>
            <w:r w:rsidRPr="00441CD0">
              <w:t>MAC Addresses Detected</w:t>
            </w:r>
          </w:p>
        </w:tc>
      </w:tr>
      <w:tr w:rsidR="00EE5860" w:rsidRPr="00441CD0" w14:paraId="7B816C2F" w14:textId="77777777" w:rsidTr="00BB0E1F">
        <w:trPr>
          <w:jc w:val="center"/>
        </w:trPr>
        <w:tc>
          <w:tcPr>
            <w:tcW w:w="1565" w:type="dxa"/>
            <w:tcBorders>
              <w:top w:val="single" w:sz="4" w:space="0" w:color="auto"/>
              <w:left w:val="single" w:sz="4" w:space="0" w:color="auto"/>
              <w:bottom w:val="single" w:sz="4" w:space="0" w:color="auto"/>
              <w:right w:val="single" w:sz="4" w:space="0" w:color="auto"/>
            </w:tcBorders>
            <w:hideMark/>
          </w:tcPr>
          <w:p w14:paraId="4C0FC593" w14:textId="77777777" w:rsidR="00EE5860" w:rsidRPr="00441CD0" w:rsidRDefault="00EE5860" w:rsidP="00BB0E1F">
            <w:pPr>
              <w:pStyle w:val="TAL"/>
            </w:pPr>
            <w:r w:rsidRPr="00441CD0">
              <w:t>MAC Addresses Removed</w:t>
            </w:r>
          </w:p>
        </w:tc>
        <w:tc>
          <w:tcPr>
            <w:tcW w:w="336" w:type="dxa"/>
            <w:tcBorders>
              <w:top w:val="single" w:sz="4" w:space="0" w:color="auto"/>
              <w:left w:val="single" w:sz="4" w:space="0" w:color="auto"/>
              <w:bottom w:val="single" w:sz="4" w:space="0" w:color="auto"/>
              <w:right w:val="single" w:sz="4" w:space="0" w:color="auto"/>
            </w:tcBorders>
            <w:hideMark/>
          </w:tcPr>
          <w:p w14:paraId="141B6954" w14:textId="77777777" w:rsidR="00EE5860" w:rsidRPr="00441CD0" w:rsidRDefault="00EE5860" w:rsidP="00BB0E1F">
            <w:pPr>
              <w:pStyle w:val="TAL"/>
              <w:jc w:val="center"/>
            </w:pPr>
            <w:r w:rsidRPr="00441CD0">
              <w:rPr>
                <w:szCs w:val="18"/>
              </w:rPr>
              <w:t>C</w:t>
            </w:r>
          </w:p>
        </w:tc>
        <w:tc>
          <w:tcPr>
            <w:tcW w:w="4677" w:type="dxa"/>
            <w:tcBorders>
              <w:top w:val="single" w:sz="4" w:space="0" w:color="auto"/>
              <w:left w:val="single" w:sz="4" w:space="0" w:color="auto"/>
              <w:bottom w:val="single" w:sz="4" w:space="0" w:color="auto"/>
              <w:right w:val="single" w:sz="4" w:space="0" w:color="auto"/>
            </w:tcBorders>
            <w:hideMark/>
          </w:tcPr>
          <w:p w14:paraId="7AA47595" w14:textId="77777777" w:rsidR="00EE5860" w:rsidRPr="00441CD0" w:rsidRDefault="00EE5860" w:rsidP="00BB0E1F">
            <w:pPr>
              <w:pStyle w:val="TAL"/>
              <w:rPr>
                <w:rFonts w:cs="Arial"/>
                <w:szCs w:val="18"/>
                <w:lang w:eastAsia="zh-CN"/>
              </w:rPr>
            </w:pPr>
            <w:r w:rsidRPr="00441CD0">
              <w:rPr>
                <w:rFonts w:cs="Arial"/>
                <w:szCs w:val="18"/>
                <w:lang w:val="en-US" w:eastAsia="zh-CN"/>
              </w:rPr>
              <w:t xml:space="preserve">This IE </w:t>
            </w:r>
            <w:r w:rsidRPr="00441CD0">
              <w:rPr>
                <w:rFonts w:cs="Arial"/>
                <w:szCs w:val="18"/>
                <w:lang w:eastAsia="zh-CN"/>
              </w:rPr>
              <w:t>shall be present if one or more new MAC addresses have been removed.</w:t>
            </w:r>
          </w:p>
          <w:p w14:paraId="123FCC91" w14:textId="77777777" w:rsidR="00EE5860" w:rsidRPr="00441CD0" w:rsidRDefault="00EE5860" w:rsidP="00BB0E1F">
            <w:pPr>
              <w:pStyle w:val="TAL"/>
              <w:rPr>
                <w:noProof/>
                <w:sz w:val="20"/>
              </w:rPr>
            </w:pPr>
            <w:r w:rsidRPr="00441CD0">
              <w:rPr>
                <w:rFonts w:cs="Arial"/>
                <w:szCs w:val="18"/>
                <w:lang w:eastAsia="zh-CN"/>
              </w:rPr>
              <w:t>When present, it shall identify the MAC (Ethernet) addresses that have been inactive for a duration exceeding the Ethernet inactivity Timer.</w:t>
            </w:r>
          </w:p>
          <w:p w14:paraId="34979ED5" w14:textId="77777777" w:rsidR="00EE5860" w:rsidRPr="00441CD0" w:rsidRDefault="00EE5860" w:rsidP="00BB0E1F">
            <w:pPr>
              <w:pStyle w:val="TAL"/>
            </w:pPr>
            <w:r w:rsidRPr="00441CD0">
              <w:rPr>
                <w:rFonts w:cs="Arial"/>
                <w:szCs w:val="18"/>
                <w:lang w:eastAsia="zh-CN"/>
              </w:rPr>
              <w:t>Several IEs with the same IE type may be present to to provision multiple lists of MAC addresses (e.g. with different V-LAN tags).</w:t>
            </w:r>
          </w:p>
        </w:tc>
        <w:tc>
          <w:tcPr>
            <w:tcW w:w="370" w:type="dxa"/>
            <w:tcBorders>
              <w:top w:val="single" w:sz="4" w:space="0" w:color="auto"/>
              <w:left w:val="single" w:sz="4" w:space="0" w:color="auto"/>
              <w:bottom w:val="single" w:sz="4" w:space="0" w:color="auto"/>
              <w:right w:val="single" w:sz="4" w:space="0" w:color="auto"/>
            </w:tcBorders>
            <w:hideMark/>
          </w:tcPr>
          <w:p w14:paraId="37B52826"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BD1FA52"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17CDE54" w14:textId="77777777" w:rsidR="00EE5860" w:rsidRPr="00441CD0" w:rsidRDefault="00EE5860" w:rsidP="00BB0E1F">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69FB62" w14:textId="77777777" w:rsidR="00EE5860" w:rsidRPr="00441CD0" w:rsidRDefault="00EE5860" w:rsidP="00BB0E1F">
            <w:pPr>
              <w:pStyle w:val="TAC"/>
              <w:rPr>
                <w:lang w:val="de-DE"/>
              </w:rPr>
            </w:pPr>
            <w:r w:rsidRPr="00441CD0">
              <w:rPr>
                <w:lang w:val="de-DE"/>
              </w:rPr>
              <w:t>X</w:t>
            </w:r>
          </w:p>
        </w:tc>
        <w:tc>
          <w:tcPr>
            <w:tcW w:w="1407" w:type="dxa"/>
            <w:tcBorders>
              <w:top w:val="single" w:sz="4" w:space="0" w:color="auto"/>
              <w:left w:val="single" w:sz="4" w:space="0" w:color="auto"/>
              <w:bottom w:val="single" w:sz="4" w:space="0" w:color="auto"/>
              <w:right w:val="single" w:sz="4" w:space="0" w:color="auto"/>
            </w:tcBorders>
            <w:hideMark/>
          </w:tcPr>
          <w:p w14:paraId="32DDA14A" w14:textId="77777777" w:rsidR="00EE5860" w:rsidRPr="00441CD0" w:rsidRDefault="00EE5860" w:rsidP="00BB0E1F">
            <w:pPr>
              <w:pStyle w:val="TAC"/>
              <w:rPr>
                <w:lang w:val="x-none"/>
              </w:rPr>
            </w:pPr>
            <w:r w:rsidRPr="00441CD0">
              <w:t>MAC Addresses Removed</w:t>
            </w:r>
          </w:p>
        </w:tc>
      </w:tr>
      <w:bookmarkEnd w:id="4755"/>
    </w:tbl>
    <w:p w14:paraId="2F203688" w14:textId="77777777" w:rsidR="00EE5860" w:rsidRPr="00441CD0" w:rsidRDefault="00EE5860" w:rsidP="00EE5860">
      <w:pPr>
        <w:rPr>
          <w:rFonts w:ascii="Arial" w:hAnsi="Arial" w:cs="Arial"/>
          <w:bCs/>
          <w:lang w:val="x-none"/>
        </w:rPr>
      </w:pPr>
    </w:p>
    <w:p w14:paraId="01D8CD69" w14:textId="77777777" w:rsidR="00EE5860" w:rsidRPr="00441CD0" w:rsidRDefault="00EE5860" w:rsidP="00EE5860">
      <w:pPr>
        <w:pStyle w:val="TH"/>
        <w:outlineLvl w:val="0"/>
        <w:rPr>
          <w:lang w:val="en-US"/>
        </w:rPr>
      </w:pPr>
      <w:r w:rsidRPr="00441CD0">
        <w:t>Table 7.5.8.3-4: Join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7D539020"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754CEBFD" w14:textId="77777777" w:rsidR="00EE5860" w:rsidRPr="00441CD0" w:rsidRDefault="00EE5860" w:rsidP="00BB0E1F">
            <w:pPr>
              <w:pStyle w:val="TAL"/>
              <w:rPr>
                <w:lang w:val="fr-FR"/>
              </w:rPr>
            </w:pPr>
            <w:bookmarkStart w:id="4756" w:name="MCCQCTEMPBM_00000140"/>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2306479E"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2F648CC" w14:textId="77777777" w:rsidR="00EE5860" w:rsidRPr="00441CD0" w:rsidRDefault="00EE5860" w:rsidP="00BB0E1F">
            <w:pPr>
              <w:pStyle w:val="TAC"/>
              <w:rPr>
                <w:lang w:val="fr-FR"/>
              </w:rPr>
            </w:pPr>
            <w:r w:rsidRPr="00441CD0">
              <w:rPr>
                <w:lang w:val="fr-FR"/>
              </w:rPr>
              <w:t>Join IP Multicast Information IE Type = 189 (decimal)</w:t>
            </w:r>
          </w:p>
        </w:tc>
      </w:tr>
      <w:tr w:rsidR="00EE5860" w:rsidRPr="00441CD0" w14:paraId="6E325F2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09CD098C"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19F40552"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417CDCE0" w14:textId="77777777" w:rsidR="00EE5860" w:rsidRPr="00441CD0" w:rsidRDefault="00EE5860" w:rsidP="00BB0E1F">
            <w:pPr>
              <w:pStyle w:val="TAC"/>
              <w:rPr>
                <w:lang w:val="fr-FR"/>
              </w:rPr>
            </w:pPr>
            <w:r w:rsidRPr="00441CD0">
              <w:rPr>
                <w:lang w:val="fr-FR"/>
              </w:rPr>
              <w:t>Length = n</w:t>
            </w:r>
          </w:p>
        </w:tc>
      </w:tr>
      <w:tr w:rsidR="00EE5860" w:rsidRPr="00441CD0" w14:paraId="6FC4CCFD"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1D795CF2"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3EF7A78"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253A1D2B"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17DD0B7"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2BCCB02" w14:textId="77777777" w:rsidR="00EE5860" w:rsidRPr="00441CD0" w:rsidRDefault="00EE5860" w:rsidP="00BB0E1F">
            <w:pPr>
              <w:pStyle w:val="TAH"/>
              <w:rPr>
                <w:lang w:val="fr-FR"/>
              </w:rPr>
            </w:pPr>
            <w:r w:rsidRPr="00441CD0">
              <w:rPr>
                <w:lang w:val="fr-FR"/>
              </w:rPr>
              <w:t>IE Type</w:t>
            </w:r>
          </w:p>
        </w:tc>
      </w:tr>
      <w:tr w:rsidR="00EE5860" w:rsidRPr="00441CD0" w14:paraId="1C21A28C"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6BF8E7C4"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46E02CBC"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120FCBE"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98CD3B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7AA24939"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3EE00FAF"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34C68FB5"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4083D225" w14:textId="77777777" w:rsidR="00EE5860" w:rsidRPr="00441CD0" w:rsidRDefault="00EE5860" w:rsidP="00BB0E1F">
            <w:pPr>
              <w:spacing w:after="0"/>
              <w:rPr>
                <w:rFonts w:ascii="Arial" w:hAnsi="Arial"/>
                <w:b/>
                <w:sz w:val="18"/>
                <w:lang w:val="fr-FR"/>
              </w:rPr>
            </w:pPr>
          </w:p>
        </w:tc>
      </w:tr>
      <w:tr w:rsidR="00EE5860" w:rsidRPr="00441CD0" w14:paraId="0F0F2B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16584D0" w14:textId="77777777" w:rsidR="00EE5860" w:rsidRPr="00441CD0" w:rsidRDefault="00EE5860" w:rsidP="00BB0E1F">
            <w:pPr>
              <w:pStyle w:val="TAL"/>
              <w:rPr>
                <w:lang w:val="fr-FR"/>
              </w:rPr>
            </w:pPr>
            <w:r w:rsidRPr="00441CD0">
              <w:rPr>
                <w:lang w:val="fr-FR"/>
              </w:rPr>
              <w:lastRenderedPageBreak/>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3EA502FE"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5B70A589" w14:textId="77777777" w:rsidR="00EE5860" w:rsidRPr="00441CD0" w:rsidRDefault="00EE5860" w:rsidP="00BB0E1F">
            <w:pPr>
              <w:pStyle w:val="TAL"/>
              <w:rPr>
                <w:rFonts w:cs="Arial"/>
                <w:szCs w:val="18"/>
                <w:lang w:val="fr-FR" w:eastAsia="zh-CN"/>
              </w:rPr>
            </w:pPr>
            <w:r w:rsidRPr="00441CD0">
              <w:rPr>
                <w:rFonts w:cs="Arial"/>
                <w:szCs w:val="18"/>
                <w:lang w:val="fr-FR" w:eastAsia="zh-CN"/>
              </w:rPr>
              <w:t>This IE shall contain the</w:t>
            </w:r>
            <w:r w:rsidRPr="00441CD0">
              <w:rPr>
                <w:lang w:val="fr-FR"/>
              </w:rPr>
              <w:t xml:space="preserve"> IP multicast address of the DL multicast flow</w:t>
            </w:r>
            <w:r w:rsidRPr="00441CD0">
              <w:rPr>
                <w:rFonts w:cs="Arial"/>
                <w:szCs w:val="18"/>
                <w:lang w:val="fr-FR" w:eastAsia="zh-CN"/>
              </w:rPr>
              <w:t xml:space="preserve"> added to the PDU session.</w:t>
            </w:r>
          </w:p>
        </w:tc>
        <w:tc>
          <w:tcPr>
            <w:tcW w:w="370" w:type="dxa"/>
            <w:tcBorders>
              <w:top w:val="single" w:sz="4" w:space="0" w:color="auto"/>
              <w:left w:val="single" w:sz="4" w:space="0" w:color="auto"/>
              <w:bottom w:val="single" w:sz="4" w:space="0" w:color="auto"/>
              <w:right w:val="single" w:sz="4" w:space="0" w:color="auto"/>
            </w:tcBorders>
            <w:hideMark/>
          </w:tcPr>
          <w:p w14:paraId="0B8B5BC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C4BAC90"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E280C0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6161F17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05790706" w14:textId="77777777" w:rsidR="00EE5860" w:rsidRPr="00441CD0" w:rsidRDefault="00EE5860" w:rsidP="00BB0E1F">
            <w:pPr>
              <w:pStyle w:val="TAC"/>
              <w:rPr>
                <w:lang w:val="fr-FR"/>
              </w:rPr>
            </w:pPr>
            <w:r w:rsidRPr="00441CD0">
              <w:rPr>
                <w:lang w:val="fr-FR"/>
              </w:rPr>
              <w:t>IP Multicast Address</w:t>
            </w:r>
          </w:p>
        </w:tc>
      </w:tr>
      <w:tr w:rsidR="00EE5860" w:rsidRPr="00441CD0" w14:paraId="5172D35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540F266B"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6441A864"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E5F625"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added to the PDU session, if available.</w:t>
            </w:r>
          </w:p>
          <w:p w14:paraId="2220BFE9" w14:textId="77777777" w:rsidR="00EE5860" w:rsidRPr="00441CD0" w:rsidRDefault="00EE5860" w:rsidP="00BB0E1F">
            <w:pPr>
              <w:pStyle w:val="TAL"/>
              <w:rPr>
                <w:lang w:val="fr-FR"/>
              </w:rPr>
            </w:pPr>
            <w:r w:rsidRPr="00441CD0">
              <w:rPr>
                <w:color w:val="000000"/>
                <w:lang w:val="fr-FR"/>
              </w:rPr>
              <w:t>Several IEs with the same IE type may be present to represent multiple source specific a</w:t>
            </w:r>
            <w:r w:rsidRPr="00441CD0">
              <w:rPr>
                <w:color w:val="000000"/>
                <w:lang w:val="en-US"/>
              </w:rPr>
              <w:t>ddresses.</w:t>
            </w:r>
          </w:p>
        </w:tc>
        <w:tc>
          <w:tcPr>
            <w:tcW w:w="370" w:type="dxa"/>
            <w:tcBorders>
              <w:top w:val="single" w:sz="4" w:space="0" w:color="auto"/>
              <w:left w:val="single" w:sz="4" w:space="0" w:color="auto"/>
              <w:bottom w:val="single" w:sz="4" w:space="0" w:color="auto"/>
              <w:right w:val="single" w:sz="4" w:space="0" w:color="auto"/>
            </w:tcBorders>
            <w:hideMark/>
          </w:tcPr>
          <w:p w14:paraId="5D6F18A5"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A116B54"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594F32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5FD8E0"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E0FDBDF" w14:textId="77777777" w:rsidR="00EE5860" w:rsidRPr="00441CD0" w:rsidRDefault="00EE5860" w:rsidP="00BB0E1F">
            <w:pPr>
              <w:pStyle w:val="TAC"/>
              <w:rPr>
                <w:lang w:val="fr-FR"/>
              </w:rPr>
            </w:pPr>
            <w:r w:rsidRPr="00441CD0">
              <w:rPr>
                <w:lang w:val="fr-FR"/>
              </w:rPr>
              <w:t>Source IP Address</w:t>
            </w:r>
          </w:p>
        </w:tc>
      </w:tr>
      <w:bookmarkEnd w:id="4756"/>
    </w:tbl>
    <w:p w14:paraId="3D2204C6" w14:textId="77777777" w:rsidR="00EE5860" w:rsidRPr="00441CD0" w:rsidRDefault="00EE5860" w:rsidP="00EE5860">
      <w:pPr>
        <w:rPr>
          <w:noProof/>
        </w:rPr>
      </w:pPr>
    </w:p>
    <w:p w14:paraId="5D1DEFCD" w14:textId="77777777" w:rsidR="00EE5860" w:rsidRPr="00441CD0" w:rsidRDefault="00EE5860" w:rsidP="00EE5860">
      <w:pPr>
        <w:pStyle w:val="TH"/>
        <w:outlineLvl w:val="0"/>
        <w:rPr>
          <w:lang w:val="en-US"/>
        </w:rPr>
      </w:pPr>
      <w:r w:rsidRPr="00441CD0">
        <w:t>Table 7.5.8.3-5: Leave IP Multicast Information</w:t>
      </w:r>
      <w:r w:rsidRPr="00441CD0">
        <w:rPr>
          <w:lang w:val="en-US"/>
        </w:rPr>
        <w:t xml:space="preserve"> IE</w:t>
      </w:r>
      <w:r w:rsidRPr="00441CD0">
        <w:t xml:space="preserve"> within Usage Report IE</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5"/>
        <w:gridCol w:w="336"/>
        <w:gridCol w:w="4677"/>
        <w:gridCol w:w="370"/>
        <w:gridCol w:w="370"/>
        <w:gridCol w:w="370"/>
        <w:gridCol w:w="370"/>
        <w:gridCol w:w="1407"/>
      </w:tblGrid>
      <w:tr w:rsidR="00EE5860" w:rsidRPr="00441CD0" w14:paraId="56DB978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60857D70" w14:textId="77777777" w:rsidR="00EE5860" w:rsidRPr="00441CD0" w:rsidRDefault="00EE5860" w:rsidP="00BB0E1F">
            <w:pPr>
              <w:pStyle w:val="TAL"/>
              <w:rPr>
                <w:lang w:val="fr-FR"/>
              </w:rPr>
            </w:pPr>
            <w:bookmarkStart w:id="4757" w:name="MCCQCTEMPBM_00000141"/>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C2A1617"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759E597A" w14:textId="77777777" w:rsidR="00EE5860" w:rsidRPr="00441CD0" w:rsidRDefault="00EE5860" w:rsidP="00BB0E1F">
            <w:pPr>
              <w:pStyle w:val="TAC"/>
              <w:rPr>
                <w:lang w:val="fr-FR"/>
              </w:rPr>
            </w:pPr>
            <w:r w:rsidRPr="00441CD0">
              <w:rPr>
                <w:lang w:val="fr-FR"/>
              </w:rPr>
              <w:t>Leave IP Multicast Information IE Type = 190 (decimal)</w:t>
            </w:r>
          </w:p>
        </w:tc>
      </w:tr>
      <w:tr w:rsidR="00EE5860" w:rsidRPr="00441CD0" w14:paraId="5AC9D5C7"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shd w:val="clear" w:color="auto" w:fill="D9D9D9"/>
            <w:hideMark/>
          </w:tcPr>
          <w:p w14:paraId="4150F9C6"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A8AF1B3" w14:textId="77777777" w:rsidR="00EE5860" w:rsidRPr="00441CD0" w:rsidRDefault="00EE5860" w:rsidP="00BB0E1F">
            <w:pPr>
              <w:pStyle w:val="TAH"/>
              <w:rPr>
                <w:lang w:val="fr-FR"/>
              </w:rPr>
            </w:pPr>
          </w:p>
        </w:tc>
        <w:tc>
          <w:tcPr>
            <w:tcW w:w="7561" w:type="dxa"/>
            <w:gridSpan w:val="6"/>
            <w:tcBorders>
              <w:top w:val="single" w:sz="4" w:space="0" w:color="auto"/>
              <w:left w:val="nil"/>
              <w:bottom w:val="single" w:sz="4" w:space="0" w:color="auto"/>
              <w:right w:val="single" w:sz="4" w:space="0" w:color="auto"/>
            </w:tcBorders>
            <w:shd w:val="clear" w:color="auto" w:fill="D9D9D9"/>
            <w:hideMark/>
          </w:tcPr>
          <w:p w14:paraId="1F6758E4" w14:textId="77777777" w:rsidR="00EE5860" w:rsidRPr="00441CD0" w:rsidRDefault="00EE5860" w:rsidP="00BB0E1F">
            <w:pPr>
              <w:pStyle w:val="TAC"/>
              <w:rPr>
                <w:lang w:val="fr-FR"/>
              </w:rPr>
            </w:pPr>
            <w:r w:rsidRPr="00441CD0">
              <w:rPr>
                <w:lang w:val="fr-FR"/>
              </w:rPr>
              <w:t>Length = n</w:t>
            </w:r>
          </w:p>
        </w:tc>
      </w:tr>
      <w:tr w:rsidR="00EE5860" w:rsidRPr="00441CD0" w14:paraId="289D14C9" w14:textId="77777777" w:rsidTr="00BB0E1F">
        <w:trPr>
          <w:jc w:val="center"/>
        </w:trPr>
        <w:tc>
          <w:tcPr>
            <w:tcW w:w="1563" w:type="dxa"/>
            <w:vMerge w:val="restart"/>
            <w:tcBorders>
              <w:top w:val="single" w:sz="4" w:space="0" w:color="auto"/>
              <w:left w:val="single" w:sz="4" w:space="0" w:color="auto"/>
              <w:bottom w:val="single" w:sz="4" w:space="0" w:color="auto"/>
              <w:right w:val="single" w:sz="4" w:space="0" w:color="auto"/>
            </w:tcBorders>
            <w:hideMark/>
          </w:tcPr>
          <w:p w14:paraId="0C1B20EB"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07CA80E3" w14:textId="77777777" w:rsidR="00EE5860" w:rsidRPr="00441CD0" w:rsidRDefault="00EE5860" w:rsidP="00BB0E1F">
            <w:pPr>
              <w:pStyle w:val="TAH"/>
              <w:rPr>
                <w:lang w:val="fr-FR"/>
              </w:rPr>
            </w:pPr>
            <w:r w:rsidRPr="00441CD0">
              <w:rPr>
                <w:lang w:val="fr-FR"/>
              </w:rPr>
              <w:t>P</w:t>
            </w:r>
          </w:p>
        </w:tc>
        <w:tc>
          <w:tcPr>
            <w:tcW w:w="4675" w:type="dxa"/>
            <w:vMerge w:val="restart"/>
            <w:tcBorders>
              <w:top w:val="single" w:sz="4" w:space="0" w:color="auto"/>
              <w:left w:val="single" w:sz="4" w:space="0" w:color="auto"/>
              <w:bottom w:val="single" w:sz="4" w:space="0" w:color="auto"/>
              <w:right w:val="single" w:sz="4" w:space="0" w:color="auto"/>
            </w:tcBorders>
            <w:hideMark/>
          </w:tcPr>
          <w:p w14:paraId="7EBF29B3"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06AFC2CC" w14:textId="77777777" w:rsidR="00EE5860" w:rsidRPr="00441CD0" w:rsidRDefault="00EE5860" w:rsidP="00BB0E1F">
            <w:pPr>
              <w:pStyle w:val="TAH"/>
              <w:rPr>
                <w:lang w:val="fr-FR"/>
              </w:rPr>
            </w:pPr>
            <w:r w:rsidRPr="00441CD0">
              <w:rPr>
                <w:lang w:val="fr-FR"/>
              </w:rPr>
              <w:t>Appl.</w:t>
            </w:r>
          </w:p>
        </w:tc>
        <w:tc>
          <w:tcPr>
            <w:tcW w:w="1406" w:type="dxa"/>
            <w:vMerge w:val="restart"/>
            <w:tcBorders>
              <w:top w:val="single" w:sz="4" w:space="0" w:color="auto"/>
              <w:left w:val="single" w:sz="4" w:space="0" w:color="auto"/>
              <w:bottom w:val="single" w:sz="4" w:space="0" w:color="auto"/>
              <w:right w:val="single" w:sz="4" w:space="0" w:color="auto"/>
            </w:tcBorders>
            <w:hideMark/>
          </w:tcPr>
          <w:p w14:paraId="1FD0CEDF" w14:textId="77777777" w:rsidR="00EE5860" w:rsidRPr="00441CD0" w:rsidRDefault="00EE5860" w:rsidP="00BB0E1F">
            <w:pPr>
              <w:pStyle w:val="TAH"/>
              <w:rPr>
                <w:lang w:val="fr-FR"/>
              </w:rPr>
            </w:pPr>
            <w:r w:rsidRPr="00441CD0">
              <w:rPr>
                <w:lang w:val="fr-FR"/>
              </w:rPr>
              <w:t>IE Type</w:t>
            </w:r>
          </w:p>
        </w:tc>
      </w:tr>
      <w:tr w:rsidR="00EE5860" w:rsidRPr="00441CD0" w14:paraId="4718459E" w14:textId="77777777" w:rsidTr="00BB0E1F">
        <w:trPr>
          <w:jc w:val="center"/>
        </w:trPr>
        <w:tc>
          <w:tcPr>
            <w:tcW w:w="1563" w:type="dxa"/>
            <w:vMerge/>
            <w:tcBorders>
              <w:top w:val="single" w:sz="4" w:space="0" w:color="auto"/>
              <w:left w:val="single" w:sz="4" w:space="0" w:color="auto"/>
              <w:bottom w:val="single" w:sz="4" w:space="0" w:color="auto"/>
              <w:right w:val="single" w:sz="4" w:space="0" w:color="auto"/>
            </w:tcBorders>
            <w:vAlign w:val="center"/>
            <w:hideMark/>
          </w:tcPr>
          <w:p w14:paraId="2D331958"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C6012E6" w14:textId="77777777" w:rsidR="00EE5860" w:rsidRPr="00441CD0" w:rsidRDefault="00EE5860" w:rsidP="00BB0E1F">
            <w:pPr>
              <w:spacing w:after="0"/>
              <w:rPr>
                <w:rFonts w:ascii="Arial" w:hAnsi="Arial"/>
                <w:b/>
                <w:sz w:val="18"/>
                <w:lang w:val="fr-FR"/>
              </w:rPr>
            </w:pPr>
          </w:p>
        </w:tc>
        <w:tc>
          <w:tcPr>
            <w:tcW w:w="7561" w:type="dxa"/>
            <w:vMerge/>
            <w:tcBorders>
              <w:top w:val="single" w:sz="4" w:space="0" w:color="auto"/>
              <w:left w:val="single" w:sz="4" w:space="0" w:color="auto"/>
              <w:bottom w:val="single" w:sz="4" w:space="0" w:color="auto"/>
              <w:right w:val="single" w:sz="4" w:space="0" w:color="auto"/>
            </w:tcBorders>
            <w:vAlign w:val="center"/>
            <w:hideMark/>
          </w:tcPr>
          <w:p w14:paraId="2CC1B16F"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1DC0CBCA"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0856BD6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02ACFB07"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126F084" w14:textId="77777777" w:rsidR="00EE5860" w:rsidRPr="00441CD0" w:rsidRDefault="00EE5860" w:rsidP="00BB0E1F">
            <w:pPr>
              <w:pStyle w:val="TAH"/>
              <w:rPr>
                <w:lang w:val="fr-FR"/>
              </w:rPr>
            </w:pPr>
            <w:r w:rsidRPr="00441CD0">
              <w:rPr>
                <w:lang w:val="de-DE"/>
              </w:rPr>
              <w:t>N4</w:t>
            </w:r>
          </w:p>
        </w:tc>
        <w:tc>
          <w:tcPr>
            <w:tcW w:w="1406" w:type="dxa"/>
            <w:vMerge/>
            <w:tcBorders>
              <w:top w:val="single" w:sz="4" w:space="0" w:color="auto"/>
              <w:left w:val="single" w:sz="4" w:space="0" w:color="auto"/>
              <w:bottom w:val="single" w:sz="4" w:space="0" w:color="auto"/>
              <w:right w:val="single" w:sz="4" w:space="0" w:color="auto"/>
            </w:tcBorders>
            <w:vAlign w:val="center"/>
            <w:hideMark/>
          </w:tcPr>
          <w:p w14:paraId="0DE5E1E8" w14:textId="77777777" w:rsidR="00EE5860" w:rsidRPr="00441CD0" w:rsidRDefault="00EE5860" w:rsidP="00BB0E1F">
            <w:pPr>
              <w:spacing w:after="0"/>
              <w:rPr>
                <w:rFonts w:ascii="Arial" w:hAnsi="Arial"/>
                <w:b/>
                <w:sz w:val="18"/>
                <w:lang w:val="fr-FR"/>
              </w:rPr>
            </w:pPr>
          </w:p>
        </w:tc>
      </w:tr>
      <w:tr w:rsidR="00EE5860" w:rsidRPr="00441CD0" w14:paraId="504ADE3D"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09338B0E" w14:textId="77777777" w:rsidR="00EE5860" w:rsidRPr="00441CD0" w:rsidRDefault="00EE5860" w:rsidP="00BB0E1F">
            <w:pPr>
              <w:pStyle w:val="TAL"/>
              <w:rPr>
                <w:lang w:val="fr-FR"/>
              </w:rPr>
            </w:pPr>
            <w:r w:rsidRPr="00441CD0">
              <w:rPr>
                <w:lang w:val="fr-FR"/>
              </w:rPr>
              <w:t>IP Multicast Address</w:t>
            </w:r>
          </w:p>
        </w:tc>
        <w:tc>
          <w:tcPr>
            <w:tcW w:w="336" w:type="dxa"/>
            <w:tcBorders>
              <w:top w:val="single" w:sz="4" w:space="0" w:color="auto"/>
              <w:left w:val="single" w:sz="4" w:space="0" w:color="auto"/>
              <w:bottom w:val="single" w:sz="4" w:space="0" w:color="auto"/>
              <w:right w:val="single" w:sz="4" w:space="0" w:color="auto"/>
            </w:tcBorders>
            <w:hideMark/>
          </w:tcPr>
          <w:p w14:paraId="196A4499" w14:textId="77777777" w:rsidR="00EE5860" w:rsidRPr="00441CD0" w:rsidRDefault="00EE5860" w:rsidP="00BB0E1F">
            <w:pPr>
              <w:pStyle w:val="TAL"/>
              <w:jc w:val="center"/>
              <w:rPr>
                <w:lang w:val="fr-FR"/>
              </w:rPr>
            </w:pPr>
            <w:r w:rsidRPr="00441CD0">
              <w:rPr>
                <w:szCs w:val="18"/>
                <w:lang w:val="fr-FR"/>
              </w:rPr>
              <w:t>M</w:t>
            </w:r>
          </w:p>
        </w:tc>
        <w:tc>
          <w:tcPr>
            <w:tcW w:w="4675" w:type="dxa"/>
            <w:tcBorders>
              <w:top w:val="single" w:sz="4" w:space="0" w:color="auto"/>
              <w:left w:val="single" w:sz="4" w:space="0" w:color="auto"/>
              <w:bottom w:val="single" w:sz="4" w:space="0" w:color="auto"/>
              <w:right w:val="single" w:sz="4" w:space="0" w:color="auto"/>
            </w:tcBorders>
            <w:hideMark/>
          </w:tcPr>
          <w:p w14:paraId="1CD65104" w14:textId="77777777" w:rsidR="00EE5860" w:rsidRPr="00441CD0" w:rsidRDefault="00EE5860" w:rsidP="00BB0E1F">
            <w:pPr>
              <w:pStyle w:val="TAL"/>
              <w:rPr>
                <w:rFonts w:cs="Arial"/>
                <w:szCs w:val="18"/>
                <w:lang w:val="fr-FR" w:eastAsia="zh-CN"/>
              </w:rPr>
            </w:pPr>
            <w:r w:rsidRPr="00441CD0">
              <w:rPr>
                <w:rFonts w:cs="Arial"/>
                <w:szCs w:val="18"/>
                <w:lang w:val="fr-FR" w:eastAsia="zh-CN"/>
              </w:rPr>
              <w:t xml:space="preserve">This IE shall contain the </w:t>
            </w:r>
            <w:r w:rsidRPr="00441CD0">
              <w:rPr>
                <w:lang w:val="fr-FR"/>
              </w:rPr>
              <w:t>IP multicast address of the DL multicast flow</w:t>
            </w:r>
            <w:r w:rsidRPr="00441CD0">
              <w:rPr>
                <w:rFonts w:cs="Arial"/>
                <w:szCs w:val="18"/>
                <w:lang w:val="fr-FR" w:eastAsia="zh-CN"/>
              </w:rPr>
              <w:t xml:space="preserve"> removed from the PDU session.</w:t>
            </w:r>
          </w:p>
        </w:tc>
        <w:tc>
          <w:tcPr>
            <w:tcW w:w="370" w:type="dxa"/>
            <w:tcBorders>
              <w:top w:val="single" w:sz="4" w:space="0" w:color="auto"/>
              <w:left w:val="single" w:sz="4" w:space="0" w:color="auto"/>
              <w:bottom w:val="single" w:sz="4" w:space="0" w:color="auto"/>
              <w:right w:val="single" w:sz="4" w:space="0" w:color="auto"/>
            </w:tcBorders>
            <w:hideMark/>
          </w:tcPr>
          <w:p w14:paraId="64EEB91A"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3540128E"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614B1F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2FB5B05"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FDF9B05" w14:textId="77777777" w:rsidR="00EE5860" w:rsidRPr="00441CD0" w:rsidRDefault="00EE5860" w:rsidP="00BB0E1F">
            <w:pPr>
              <w:pStyle w:val="TAC"/>
              <w:rPr>
                <w:lang w:val="fr-FR"/>
              </w:rPr>
            </w:pPr>
            <w:r w:rsidRPr="00441CD0">
              <w:rPr>
                <w:lang w:val="fr-FR"/>
              </w:rPr>
              <w:t>IP Multicast Address</w:t>
            </w:r>
          </w:p>
        </w:tc>
      </w:tr>
      <w:tr w:rsidR="00EE5860" w:rsidRPr="00441CD0" w14:paraId="5912DBE3" w14:textId="77777777" w:rsidTr="00BB0E1F">
        <w:trPr>
          <w:jc w:val="center"/>
        </w:trPr>
        <w:tc>
          <w:tcPr>
            <w:tcW w:w="1563" w:type="dxa"/>
            <w:tcBorders>
              <w:top w:val="single" w:sz="4" w:space="0" w:color="auto"/>
              <w:left w:val="single" w:sz="4" w:space="0" w:color="auto"/>
              <w:bottom w:val="single" w:sz="4" w:space="0" w:color="auto"/>
              <w:right w:val="single" w:sz="4" w:space="0" w:color="auto"/>
            </w:tcBorders>
            <w:hideMark/>
          </w:tcPr>
          <w:p w14:paraId="633CB8AD" w14:textId="77777777" w:rsidR="00EE5860" w:rsidRPr="00441CD0" w:rsidRDefault="00EE5860" w:rsidP="00BB0E1F">
            <w:pPr>
              <w:pStyle w:val="TAL"/>
              <w:rPr>
                <w:lang w:val="fr-FR"/>
              </w:rPr>
            </w:pPr>
            <w:r w:rsidRPr="00441CD0">
              <w:rPr>
                <w:lang w:val="fr-FR"/>
              </w:rPr>
              <w:t>Source IP Address</w:t>
            </w:r>
          </w:p>
        </w:tc>
        <w:tc>
          <w:tcPr>
            <w:tcW w:w="336" w:type="dxa"/>
            <w:tcBorders>
              <w:top w:val="single" w:sz="4" w:space="0" w:color="auto"/>
              <w:left w:val="single" w:sz="4" w:space="0" w:color="auto"/>
              <w:bottom w:val="single" w:sz="4" w:space="0" w:color="auto"/>
              <w:right w:val="single" w:sz="4" w:space="0" w:color="auto"/>
            </w:tcBorders>
            <w:hideMark/>
          </w:tcPr>
          <w:p w14:paraId="2B85C1FB" w14:textId="77777777" w:rsidR="00EE5860" w:rsidRPr="00441CD0" w:rsidRDefault="00EE5860" w:rsidP="00BB0E1F">
            <w:pPr>
              <w:pStyle w:val="TAL"/>
              <w:jc w:val="center"/>
              <w:rPr>
                <w:lang w:val="fr-FR"/>
              </w:rPr>
            </w:pPr>
            <w:r w:rsidRPr="00441CD0">
              <w:rPr>
                <w:szCs w:val="18"/>
                <w:lang w:val="fr-FR"/>
              </w:rPr>
              <w:t>C</w:t>
            </w:r>
          </w:p>
        </w:tc>
        <w:tc>
          <w:tcPr>
            <w:tcW w:w="4675" w:type="dxa"/>
            <w:tcBorders>
              <w:top w:val="single" w:sz="4" w:space="0" w:color="auto"/>
              <w:left w:val="single" w:sz="4" w:space="0" w:color="auto"/>
              <w:bottom w:val="single" w:sz="4" w:space="0" w:color="auto"/>
              <w:right w:val="single" w:sz="4" w:space="0" w:color="auto"/>
            </w:tcBorders>
            <w:hideMark/>
          </w:tcPr>
          <w:p w14:paraId="456F7AB2" w14:textId="77777777" w:rsidR="00EE5860" w:rsidRPr="00441CD0" w:rsidRDefault="00EE5860" w:rsidP="00BB0E1F">
            <w:pPr>
              <w:pStyle w:val="TAL"/>
              <w:rPr>
                <w:rFonts w:cs="Arial"/>
                <w:szCs w:val="18"/>
                <w:lang w:val="fr-FR" w:eastAsia="zh-CN"/>
              </w:rPr>
            </w:pPr>
            <w:r w:rsidRPr="00441CD0">
              <w:rPr>
                <w:rFonts w:cs="Arial"/>
                <w:szCs w:val="18"/>
                <w:lang w:val="en-US" w:eastAsia="zh-CN"/>
              </w:rPr>
              <w:t>This IE shall contain the source specific IP address of the DL multicast flow removed from the PDU session, if available.</w:t>
            </w:r>
          </w:p>
          <w:p w14:paraId="60C2E790" w14:textId="77777777" w:rsidR="00EE5860" w:rsidRPr="00441CD0" w:rsidRDefault="00EE5860" w:rsidP="00BB0E1F">
            <w:pPr>
              <w:pStyle w:val="TAL"/>
              <w:rPr>
                <w:lang w:val="fr-FR"/>
              </w:rPr>
            </w:pPr>
            <w:r w:rsidRPr="00441CD0">
              <w:rPr>
                <w:color w:val="000000"/>
                <w:lang w:val="fr-FR"/>
              </w:rPr>
              <w:t xml:space="preserve">Several IEs with the same IE type may be present to represent multiple source </w:t>
            </w:r>
            <w:r w:rsidRPr="00441CD0">
              <w:rPr>
                <w:color w:val="000000"/>
                <w:lang w:val="en-US"/>
              </w:rPr>
              <w:t>specific addresses.</w:t>
            </w:r>
          </w:p>
        </w:tc>
        <w:tc>
          <w:tcPr>
            <w:tcW w:w="370" w:type="dxa"/>
            <w:tcBorders>
              <w:top w:val="single" w:sz="4" w:space="0" w:color="auto"/>
              <w:left w:val="single" w:sz="4" w:space="0" w:color="auto"/>
              <w:bottom w:val="single" w:sz="4" w:space="0" w:color="auto"/>
              <w:right w:val="single" w:sz="4" w:space="0" w:color="auto"/>
            </w:tcBorders>
            <w:hideMark/>
          </w:tcPr>
          <w:p w14:paraId="303A648B"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B2FEB2F"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085E36E1" w14:textId="77777777" w:rsidR="00EE5860" w:rsidRPr="00441CD0" w:rsidRDefault="00EE5860" w:rsidP="00BB0E1F">
            <w:pPr>
              <w:pStyle w:val="TAC"/>
              <w:rPr>
                <w:lang w:val="de-DE"/>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216C102F" w14:textId="77777777" w:rsidR="00EE5860" w:rsidRPr="00441CD0" w:rsidRDefault="00EE5860" w:rsidP="00BB0E1F">
            <w:pPr>
              <w:pStyle w:val="TAC"/>
              <w:rPr>
                <w:lang w:val="de-DE"/>
              </w:rPr>
            </w:pPr>
            <w:r w:rsidRPr="00441CD0">
              <w:rPr>
                <w:lang w:val="de-DE"/>
              </w:rPr>
              <w:t>X</w:t>
            </w:r>
          </w:p>
        </w:tc>
        <w:tc>
          <w:tcPr>
            <w:tcW w:w="1406" w:type="dxa"/>
            <w:tcBorders>
              <w:top w:val="single" w:sz="4" w:space="0" w:color="auto"/>
              <w:left w:val="single" w:sz="4" w:space="0" w:color="auto"/>
              <w:bottom w:val="single" w:sz="4" w:space="0" w:color="auto"/>
              <w:right w:val="single" w:sz="4" w:space="0" w:color="auto"/>
            </w:tcBorders>
            <w:hideMark/>
          </w:tcPr>
          <w:p w14:paraId="49B5A8A0" w14:textId="77777777" w:rsidR="00EE5860" w:rsidRPr="00441CD0" w:rsidRDefault="00EE5860" w:rsidP="00BB0E1F">
            <w:pPr>
              <w:pStyle w:val="TAC"/>
              <w:rPr>
                <w:lang w:val="fr-FR"/>
              </w:rPr>
            </w:pPr>
            <w:r w:rsidRPr="00441CD0">
              <w:rPr>
                <w:lang w:val="fr-FR"/>
              </w:rPr>
              <w:t>Source IP Address</w:t>
            </w:r>
          </w:p>
        </w:tc>
      </w:tr>
      <w:bookmarkEnd w:id="4757"/>
    </w:tbl>
    <w:p w14:paraId="438A8488" w14:textId="77777777" w:rsidR="00EE5860" w:rsidRPr="00441CD0" w:rsidRDefault="00EE5860" w:rsidP="00EE5860">
      <w:pPr>
        <w:rPr>
          <w:rFonts w:ascii="Arial" w:hAnsi="Arial" w:cs="Arial"/>
          <w:bCs/>
          <w:lang w:val="x-none"/>
        </w:rPr>
      </w:pPr>
    </w:p>
    <w:p w14:paraId="340B32EB" w14:textId="77777777" w:rsidR="00EE5860" w:rsidRPr="00441CD0" w:rsidRDefault="00EE5860" w:rsidP="00EE5860">
      <w:pPr>
        <w:pStyle w:val="Heading4"/>
        <w:rPr>
          <w:rFonts w:cs="Arial"/>
          <w:bCs/>
          <w:lang w:val="x-none"/>
        </w:rPr>
      </w:pPr>
      <w:bookmarkStart w:id="4758" w:name="_Toc19717326"/>
      <w:bookmarkStart w:id="4759" w:name="_Toc27490825"/>
      <w:bookmarkStart w:id="4760" w:name="_Toc27557118"/>
      <w:bookmarkStart w:id="4761" w:name="_Toc27724035"/>
      <w:bookmarkStart w:id="4762" w:name="_Toc36031108"/>
      <w:bookmarkStart w:id="4763" w:name="_Toc36043028"/>
      <w:bookmarkStart w:id="4764" w:name="_Toc36814353"/>
      <w:bookmarkStart w:id="4765" w:name="_Toc44689211"/>
      <w:bookmarkStart w:id="4766" w:name="_Toc44923965"/>
      <w:bookmarkStart w:id="4767" w:name="_Toc51860935"/>
      <w:bookmarkStart w:id="4768" w:name="_Toc57930706"/>
      <w:bookmarkStart w:id="4769" w:name="_Toc57931336"/>
      <w:bookmarkStart w:id="4770" w:name="_Toc160974463"/>
      <w:r w:rsidRPr="00441CD0">
        <w:t>7.5.8.4</w:t>
      </w:r>
      <w:r w:rsidRPr="00441CD0">
        <w:tab/>
        <w:t xml:space="preserve">Error Indication Report </w:t>
      </w:r>
      <w:r w:rsidRPr="00441CD0">
        <w:rPr>
          <w:lang w:eastAsia="zh-CN"/>
        </w:rPr>
        <w:t xml:space="preserve">IE </w:t>
      </w:r>
      <w:r w:rsidRPr="00441CD0">
        <w:t>within PFCP Session Report Request</w:t>
      </w:r>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2CAD2F39" w14:textId="77777777" w:rsidR="00EE5860" w:rsidRPr="00441CD0" w:rsidRDefault="00EE5860" w:rsidP="00EE5860">
      <w:r w:rsidRPr="00441CD0">
        <w:t xml:space="preserve">The </w:t>
      </w:r>
      <w:r w:rsidRPr="00441CD0">
        <w:rPr>
          <w:lang w:val="en-US"/>
        </w:rPr>
        <w:t xml:space="preserve">Error Indication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7.5.8.4-1</w:t>
      </w:r>
      <w:r w:rsidRPr="00441CD0">
        <w:rPr>
          <w:lang w:eastAsia="ja-JP"/>
        </w:rPr>
        <w:t>.</w:t>
      </w:r>
    </w:p>
    <w:p w14:paraId="0AF96CFC" w14:textId="77777777" w:rsidR="00EE5860" w:rsidRPr="00441CD0" w:rsidRDefault="00EE5860" w:rsidP="00EE5860">
      <w:pPr>
        <w:pStyle w:val="TH"/>
        <w:rPr>
          <w:lang w:val="en-US"/>
        </w:rPr>
      </w:pPr>
      <w:r w:rsidRPr="00441CD0">
        <w:t xml:space="preserve">Table 7.5.8.4-1: Error Indication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26019CF8"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DD6B9C5" w14:textId="77777777" w:rsidR="00EE5860" w:rsidRPr="00441CD0" w:rsidRDefault="00EE5860" w:rsidP="00BB0E1F">
            <w:pPr>
              <w:pStyle w:val="TAL"/>
              <w:rPr>
                <w:lang w:val="x-none"/>
              </w:rPr>
            </w:pPr>
            <w:bookmarkStart w:id="4771" w:name="MCCQCTEMPBM_00000142"/>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51A17336"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9CDC4BF" w14:textId="77777777" w:rsidR="00EE5860" w:rsidRPr="00441CD0" w:rsidRDefault="00EE5860" w:rsidP="00BB0E1F">
            <w:pPr>
              <w:pStyle w:val="TAC"/>
              <w:rPr>
                <w:lang w:val="en-US"/>
              </w:rPr>
            </w:pPr>
            <w:r w:rsidRPr="00441CD0">
              <w:rPr>
                <w:lang w:val="en-US"/>
              </w:rPr>
              <w:t>Error Indication Report IE Type = 99 (decimal)</w:t>
            </w:r>
          </w:p>
        </w:tc>
      </w:tr>
      <w:tr w:rsidR="00EE5860" w:rsidRPr="00441CD0" w14:paraId="6A4E81FA"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26EF97CF" w14:textId="77777777" w:rsidR="00EE5860" w:rsidRPr="00441CD0" w:rsidRDefault="00EE5860" w:rsidP="00BB0E1F">
            <w:pPr>
              <w:pStyle w:val="TAL"/>
              <w:rPr>
                <w:lang w:val="x-none"/>
              </w:rPr>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509F9F23" w14:textId="77777777" w:rsidR="00EE5860" w:rsidRPr="00441CD0" w:rsidRDefault="00EE5860" w:rsidP="00BB0E1F">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16A8F1BC" w14:textId="77777777" w:rsidR="00EE5860" w:rsidRPr="00441CD0" w:rsidRDefault="00EE5860" w:rsidP="00BB0E1F">
            <w:pPr>
              <w:pStyle w:val="TAC"/>
            </w:pPr>
            <w:r w:rsidRPr="00441CD0">
              <w:t>Length = n</w:t>
            </w:r>
          </w:p>
        </w:tc>
      </w:tr>
      <w:tr w:rsidR="00EE5860" w:rsidRPr="00441CD0" w14:paraId="20AAF34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60DD3500"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21473165"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433EB4DA"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57ACDBC5"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1D7806D6" w14:textId="77777777" w:rsidR="00EE5860" w:rsidRPr="00441CD0" w:rsidRDefault="00EE5860" w:rsidP="00BB0E1F">
            <w:pPr>
              <w:pStyle w:val="TAH"/>
            </w:pPr>
            <w:r w:rsidRPr="00441CD0">
              <w:t>IE Type</w:t>
            </w:r>
          </w:p>
        </w:tc>
      </w:tr>
      <w:tr w:rsidR="00EE5860" w:rsidRPr="00441CD0" w14:paraId="77D0F746"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59445CE3"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2EAC45BC" w14:textId="77777777" w:rsidR="00EE5860" w:rsidRPr="00441CD0" w:rsidRDefault="00EE5860" w:rsidP="00BB0E1F">
            <w:pPr>
              <w:spacing w:after="0"/>
              <w:rPr>
                <w:rFonts w:ascii="Arial" w:hAnsi="Arial"/>
                <w:b/>
                <w:sz w:val="18"/>
                <w:lang w:val="x-none"/>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1FC0BE6"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5D613EC9"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76B282C0"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94F08DF"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28141613"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259FA02F" w14:textId="77777777" w:rsidR="00EE5860" w:rsidRPr="00441CD0" w:rsidRDefault="00EE5860" w:rsidP="00BB0E1F">
            <w:pPr>
              <w:spacing w:after="0"/>
              <w:rPr>
                <w:rFonts w:ascii="Arial" w:hAnsi="Arial"/>
                <w:b/>
                <w:sz w:val="18"/>
                <w:lang w:val="x-none"/>
              </w:rPr>
            </w:pPr>
          </w:p>
        </w:tc>
      </w:tr>
      <w:tr w:rsidR="00EE5860" w:rsidRPr="00441CD0" w14:paraId="64EDF76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26AB2E38" w14:textId="77777777" w:rsidR="00EE5860" w:rsidRPr="00441CD0" w:rsidRDefault="00EE5860" w:rsidP="00BB0E1F">
            <w:pPr>
              <w:pStyle w:val="TAL"/>
            </w:pPr>
            <w:r w:rsidRPr="00441CD0">
              <w:rPr>
                <w:szCs w:val="18"/>
                <w:lang w:val="de-DE"/>
              </w:rPr>
              <w:t>Remote F-TEID</w:t>
            </w:r>
          </w:p>
        </w:tc>
        <w:tc>
          <w:tcPr>
            <w:tcW w:w="336" w:type="dxa"/>
            <w:tcBorders>
              <w:top w:val="single" w:sz="4" w:space="0" w:color="auto"/>
              <w:left w:val="single" w:sz="4" w:space="0" w:color="auto"/>
              <w:bottom w:val="single" w:sz="4" w:space="0" w:color="auto"/>
              <w:right w:val="single" w:sz="4" w:space="0" w:color="auto"/>
            </w:tcBorders>
            <w:hideMark/>
          </w:tcPr>
          <w:p w14:paraId="1018E281" w14:textId="77777777" w:rsidR="00EE5860" w:rsidRPr="00441CD0" w:rsidRDefault="00EE5860" w:rsidP="00BB0E1F">
            <w:pPr>
              <w:pStyle w:val="TAL"/>
              <w:jc w:val="cente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25B61F45" w14:textId="77777777" w:rsidR="00EE5860" w:rsidRPr="00441CD0" w:rsidRDefault="00EE5860" w:rsidP="00BB0E1F">
            <w:pPr>
              <w:pStyle w:val="TAL"/>
              <w:rPr>
                <w:szCs w:val="18"/>
                <w:lang w:val="en-US"/>
              </w:rPr>
            </w:pPr>
            <w:r w:rsidRPr="00441CD0">
              <w:rPr>
                <w:szCs w:val="18"/>
                <w:lang w:val="en-US"/>
              </w:rPr>
              <w:t>This IE shall identify the remote F-TEID of the GTP-U bearer for which an Error Indication has been received at the UP function.</w:t>
            </w:r>
          </w:p>
          <w:p w14:paraId="56DA5A94" w14:textId="77777777" w:rsidR="00EE5860" w:rsidRPr="00441CD0" w:rsidRDefault="00EE5860" w:rsidP="00BB0E1F">
            <w:pPr>
              <w:pStyle w:val="TAL"/>
              <w:rPr>
                <w:szCs w:val="18"/>
                <w:lang w:val="en-US"/>
              </w:rPr>
            </w:pPr>
          </w:p>
          <w:p w14:paraId="11D1C8AB" w14:textId="77777777" w:rsidR="00EE5860" w:rsidRPr="00441CD0" w:rsidRDefault="00EE5860" w:rsidP="00BB0E1F">
            <w:pPr>
              <w:pStyle w:val="TAL"/>
              <w:rPr>
                <w:lang w:val="x-none"/>
              </w:rPr>
            </w:pPr>
            <w:r w:rsidRPr="00441CD0">
              <w:rPr>
                <w:lang w:eastAsia="ja-JP"/>
              </w:rPr>
              <w:t>More than one IE with this type may be included to represent multiple remote F-TEID for which an Error Indication has been received.</w:t>
            </w:r>
          </w:p>
        </w:tc>
        <w:tc>
          <w:tcPr>
            <w:tcW w:w="370" w:type="dxa"/>
            <w:tcBorders>
              <w:top w:val="single" w:sz="4" w:space="0" w:color="auto"/>
              <w:left w:val="single" w:sz="4" w:space="0" w:color="auto"/>
              <w:bottom w:val="single" w:sz="4" w:space="0" w:color="auto"/>
              <w:right w:val="single" w:sz="4" w:space="0" w:color="auto"/>
            </w:tcBorders>
            <w:hideMark/>
          </w:tcPr>
          <w:p w14:paraId="380C06FD"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4074DA99" w14:textId="77777777" w:rsidR="00EE5860" w:rsidRPr="00441CD0" w:rsidRDefault="00EE5860" w:rsidP="00BB0E1F">
            <w:pPr>
              <w:pStyle w:val="TAC"/>
            </w:pPr>
            <w:r w:rsidRPr="00441CD0">
              <w:rPr>
                <w:lang w:val="de-DE"/>
              </w:rPr>
              <w:t>X</w:t>
            </w:r>
          </w:p>
        </w:tc>
        <w:tc>
          <w:tcPr>
            <w:tcW w:w="370" w:type="dxa"/>
            <w:tcBorders>
              <w:top w:val="single" w:sz="4" w:space="0" w:color="auto"/>
              <w:left w:val="single" w:sz="4" w:space="0" w:color="auto"/>
              <w:bottom w:val="single" w:sz="4" w:space="0" w:color="auto"/>
              <w:right w:val="single" w:sz="4" w:space="0" w:color="auto"/>
            </w:tcBorders>
            <w:hideMark/>
          </w:tcPr>
          <w:p w14:paraId="5DF2EC62" w14:textId="77777777" w:rsidR="00EE5860" w:rsidRPr="00441CD0" w:rsidRDefault="00EE5860" w:rsidP="00BB0E1F">
            <w:pPr>
              <w:pStyle w:val="TAC"/>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B634C69" w14:textId="77777777" w:rsidR="00EE5860" w:rsidRPr="00441CD0" w:rsidRDefault="00EE5860" w:rsidP="00BB0E1F">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B7725B2" w14:textId="77777777" w:rsidR="00EE5860" w:rsidRPr="00441CD0" w:rsidRDefault="00EE5860" w:rsidP="00BB0E1F">
            <w:pPr>
              <w:pStyle w:val="TAC"/>
              <w:rPr>
                <w:lang w:val="x-none"/>
              </w:rPr>
            </w:pPr>
            <w:r w:rsidRPr="00441CD0">
              <w:t>F-TEID</w:t>
            </w:r>
          </w:p>
        </w:tc>
      </w:tr>
      <w:bookmarkEnd w:id="4771"/>
    </w:tbl>
    <w:p w14:paraId="183A01AB" w14:textId="77777777" w:rsidR="00EE5860" w:rsidRPr="00441CD0" w:rsidRDefault="00EE5860" w:rsidP="00EE5860"/>
    <w:p w14:paraId="045EB446" w14:textId="77777777" w:rsidR="00EE5860" w:rsidRPr="00441CD0" w:rsidRDefault="00EE5860" w:rsidP="00EE5860">
      <w:pPr>
        <w:pStyle w:val="Heading4"/>
        <w:rPr>
          <w:rFonts w:cs="Arial"/>
          <w:bCs/>
        </w:rPr>
      </w:pPr>
      <w:bookmarkStart w:id="4772" w:name="_Toc27490826"/>
      <w:bookmarkStart w:id="4773" w:name="_Toc27557119"/>
      <w:bookmarkStart w:id="4774" w:name="_Toc27724036"/>
      <w:bookmarkStart w:id="4775" w:name="_Toc36031109"/>
      <w:bookmarkStart w:id="4776" w:name="_Toc36043029"/>
      <w:bookmarkStart w:id="4777" w:name="_Toc36814354"/>
      <w:bookmarkStart w:id="4778" w:name="_Toc44689212"/>
      <w:bookmarkStart w:id="4779" w:name="_Toc44923966"/>
      <w:bookmarkStart w:id="4780" w:name="_Toc51860936"/>
      <w:bookmarkStart w:id="4781" w:name="_Toc57930707"/>
      <w:bookmarkStart w:id="4782" w:name="_Toc57931337"/>
      <w:bookmarkStart w:id="4783" w:name="_Toc27490827"/>
      <w:bookmarkStart w:id="4784" w:name="_Toc27557120"/>
      <w:bookmarkStart w:id="4785" w:name="_Toc27724037"/>
      <w:bookmarkStart w:id="4786" w:name="_Toc36031110"/>
      <w:bookmarkStart w:id="4787" w:name="_Toc36043030"/>
      <w:bookmarkStart w:id="4788" w:name="_Toc36814355"/>
      <w:bookmarkStart w:id="4789" w:name="_Toc19717327"/>
      <w:bookmarkStart w:id="4790" w:name="_Toc160974464"/>
      <w:r w:rsidRPr="00441CD0">
        <w:t>7.5.8.5</w:t>
      </w:r>
      <w:r w:rsidRPr="00441CD0">
        <w:tab/>
      </w:r>
      <w:r>
        <w:t>TSC</w:t>
      </w:r>
      <w:r w:rsidRPr="00441CD0">
        <w:t xml:space="preserve"> Management Information </w:t>
      </w:r>
      <w:r w:rsidRPr="00441CD0">
        <w:rPr>
          <w:lang w:eastAsia="zh-CN"/>
        </w:rPr>
        <w:t xml:space="preserve">IE </w:t>
      </w:r>
      <w:bookmarkStart w:id="4791" w:name="_Hlk40707461"/>
      <w:r w:rsidRPr="00441CD0">
        <w:t>within PFCP Session Report Request</w:t>
      </w:r>
      <w:bookmarkEnd w:id="4772"/>
      <w:bookmarkEnd w:id="4773"/>
      <w:bookmarkEnd w:id="4774"/>
      <w:bookmarkEnd w:id="4775"/>
      <w:bookmarkEnd w:id="4776"/>
      <w:bookmarkEnd w:id="4777"/>
      <w:bookmarkEnd w:id="4778"/>
      <w:bookmarkEnd w:id="4779"/>
      <w:bookmarkEnd w:id="4780"/>
      <w:bookmarkEnd w:id="4781"/>
      <w:bookmarkEnd w:id="4782"/>
      <w:bookmarkEnd w:id="4790"/>
      <w:bookmarkEnd w:id="4791"/>
    </w:p>
    <w:p w14:paraId="403688EB" w14:textId="77777777" w:rsidR="00EE5860" w:rsidRPr="00441CD0" w:rsidRDefault="00EE5860" w:rsidP="00EE5860">
      <w:r w:rsidRPr="00441CD0">
        <w:t xml:space="preserve">The </w:t>
      </w:r>
      <w:r>
        <w:t>TSC</w:t>
      </w:r>
      <w:r w:rsidRPr="00441CD0">
        <w:t xml:space="preserve"> Management </w:t>
      </w:r>
      <w:r w:rsidRPr="00441CD0">
        <w:rPr>
          <w:lang w:val="en-US"/>
        </w:rPr>
        <w:t xml:space="preserve">Information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Table</w:t>
      </w:r>
      <w:r w:rsidRPr="00441CD0">
        <w:rPr>
          <w:lang w:eastAsia="ja-JP"/>
        </w:rPr>
        <w:t xml:space="preserve"> </w:t>
      </w:r>
      <w:r w:rsidRPr="00441CD0">
        <w:t>7.5.8.5-1</w:t>
      </w:r>
      <w:r w:rsidRPr="00441CD0">
        <w:rPr>
          <w:lang w:eastAsia="ja-JP"/>
        </w:rPr>
        <w:t>.</w:t>
      </w:r>
    </w:p>
    <w:p w14:paraId="072F6EA6" w14:textId="77777777" w:rsidR="00EE5860" w:rsidRPr="00441CD0" w:rsidRDefault="00EE5860" w:rsidP="00EE5860">
      <w:pPr>
        <w:pStyle w:val="TH"/>
        <w:rPr>
          <w:lang w:val="en-US"/>
        </w:rPr>
      </w:pPr>
      <w:r w:rsidRPr="00441CD0">
        <w:t xml:space="preserve">Table 7.5.8.5-1: </w:t>
      </w:r>
      <w:r>
        <w:t>TSC</w:t>
      </w:r>
      <w:r w:rsidRPr="00441CD0">
        <w:t xml:space="preserve"> Management Information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8D7EDC" w14:paraId="43045EC1"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41B49086" w14:textId="77777777" w:rsidR="00EE5860" w:rsidRPr="00441CD0" w:rsidRDefault="00EE5860" w:rsidP="00BB0E1F">
            <w:pPr>
              <w:pStyle w:val="TAL"/>
              <w:rPr>
                <w:lang w:val="fr-FR"/>
              </w:rPr>
            </w:pPr>
            <w:bookmarkStart w:id="4792" w:name="MCCQCTEMPBM_00000143"/>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471943B0"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2F469D11" w14:textId="77777777" w:rsidR="00EE5860" w:rsidRPr="00441CD0" w:rsidRDefault="00EE5860" w:rsidP="00BB0E1F">
            <w:pPr>
              <w:pStyle w:val="TAC"/>
              <w:rPr>
                <w:lang w:val="fr-FR"/>
              </w:rPr>
            </w:pPr>
            <w:r>
              <w:rPr>
                <w:lang w:val="fr-FR"/>
              </w:rPr>
              <w:t>TSC</w:t>
            </w:r>
            <w:r w:rsidRPr="00441CD0">
              <w:rPr>
                <w:lang w:val="fr-FR"/>
              </w:rPr>
              <w:t xml:space="preserve"> Management Information IE Type = 201 (decimal)</w:t>
            </w:r>
          </w:p>
        </w:tc>
      </w:tr>
      <w:tr w:rsidR="00EE5860" w:rsidRPr="00441CD0" w14:paraId="43C6FDE4"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19B3FA3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2891E8B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009A8AAF" w14:textId="77777777" w:rsidR="00EE5860" w:rsidRPr="00441CD0" w:rsidRDefault="00EE5860" w:rsidP="00BB0E1F">
            <w:pPr>
              <w:pStyle w:val="TAC"/>
              <w:rPr>
                <w:lang w:val="fr-FR"/>
              </w:rPr>
            </w:pPr>
            <w:r w:rsidRPr="00441CD0">
              <w:rPr>
                <w:lang w:val="fr-FR"/>
              </w:rPr>
              <w:t>Length = n</w:t>
            </w:r>
          </w:p>
        </w:tc>
      </w:tr>
      <w:tr w:rsidR="00EE5860" w:rsidRPr="00441CD0" w14:paraId="10CFE49B"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4406F503"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59F24995"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3EFDBCA2"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73A7516"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08AA857E" w14:textId="77777777" w:rsidR="00EE5860" w:rsidRPr="00441CD0" w:rsidRDefault="00EE5860" w:rsidP="00BB0E1F">
            <w:pPr>
              <w:pStyle w:val="TAH"/>
              <w:rPr>
                <w:lang w:val="fr-FR"/>
              </w:rPr>
            </w:pPr>
            <w:r w:rsidRPr="00441CD0">
              <w:rPr>
                <w:lang w:val="fr-FR"/>
              </w:rPr>
              <w:t>IE Type</w:t>
            </w:r>
          </w:p>
        </w:tc>
      </w:tr>
      <w:tr w:rsidR="00EE5860" w:rsidRPr="00441CD0" w14:paraId="14342F78"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1281B9C5"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15C07B88"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144FD6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55E086D4"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21A15E51"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6AC0119"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4FB2F459"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F54D320" w14:textId="77777777" w:rsidR="00EE5860" w:rsidRPr="00441CD0" w:rsidRDefault="00EE5860" w:rsidP="00BB0E1F">
            <w:pPr>
              <w:spacing w:after="0"/>
              <w:rPr>
                <w:rFonts w:ascii="Arial" w:hAnsi="Arial"/>
                <w:b/>
                <w:sz w:val="18"/>
                <w:lang w:val="fr-FR"/>
              </w:rPr>
            </w:pPr>
          </w:p>
        </w:tc>
      </w:tr>
      <w:tr w:rsidR="00EE5860" w:rsidRPr="00441CD0" w14:paraId="4D8B79C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310DD4F4" w14:textId="77777777" w:rsidR="00EE5860" w:rsidRPr="00441CD0" w:rsidRDefault="00EE5860" w:rsidP="00BB0E1F">
            <w:pPr>
              <w:pStyle w:val="TAL"/>
              <w:rPr>
                <w:lang w:val="fr-FR"/>
              </w:rPr>
            </w:pPr>
            <w:r w:rsidRPr="00441CD0">
              <w:rPr>
                <w:szCs w:val="18"/>
                <w:lang w:val="de-DE"/>
              </w:rPr>
              <w:lastRenderedPageBreak/>
              <w:t>Port Management Information Container</w:t>
            </w:r>
          </w:p>
        </w:tc>
        <w:tc>
          <w:tcPr>
            <w:tcW w:w="336" w:type="dxa"/>
            <w:tcBorders>
              <w:top w:val="single" w:sz="4" w:space="0" w:color="auto"/>
              <w:left w:val="single" w:sz="4" w:space="0" w:color="auto"/>
              <w:bottom w:val="single" w:sz="4" w:space="0" w:color="auto"/>
              <w:right w:val="single" w:sz="4" w:space="0" w:color="auto"/>
            </w:tcBorders>
            <w:hideMark/>
          </w:tcPr>
          <w:p w14:paraId="7AAF5D9E" w14:textId="77777777" w:rsidR="00EE5860" w:rsidRPr="00441CD0" w:rsidRDefault="00EE5860" w:rsidP="00BB0E1F">
            <w:pPr>
              <w:pStyle w:val="TAL"/>
              <w:jc w:val="center"/>
              <w:rPr>
                <w:lang w:val="fr-FR"/>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hideMark/>
          </w:tcPr>
          <w:p w14:paraId="34A77374" w14:textId="77777777" w:rsidR="00EE5860" w:rsidRPr="00791A39" w:rsidRDefault="00EE5860" w:rsidP="00BB0E1F">
            <w:pPr>
              <w:pStyle w:val="TAL"/>
            </w:pPr>
            <w:r w:rsidRPr="00791A39">
              <w:rPr>
                <w:lang w:eastAsia="ja-JP"/>
              </w:rPr>
              <w:t>When present, this IE shall contain a Port Management Information container.</w:t>
            </w:r>
            <w:r w:rsidRPr="003F72A7">
              <w:rPr>
                <w:lang w:eastAsia="ja-JP"/>
              </w:rPr>
              <w:t xml:space="preserve"> </w:t>
            </w:r>
          </w:p>
        </w:tc>
        <w:tc>
          <w:tcPr>
            <w:tcW w:w="370" w:type="dxa"/>
            <w:tcBorders>
              <w:top w:val="single" w:sz="4" w:space="0" w:color="auto"/>
              <w:left w:val="single" w:sz="4" w:space="0" w:color="auto"/>
              <w:bottom w:val="single" w:sz="4" w:space="0" w:color="auto"/>
              <w:right w:val="single" w:sz="4" w:space="0" w:color="auto"/>
            </w:tcBorders>
            <w:hideMark/>
          </w:tcPr>
          <w:p w14:paraId="1705092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373BDE40"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0ECA1DFC"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AED1320" w14:textId="77777777" w:rsidR="00EE5860" w:rsidRPr="00441CD0" w:rsidRDefault="00EE5860" w:rsidP="00BB0E1F">
            <w:pPr>
              <w:pStyle w:val="TAC"/>
              <w:rPr>
                <w:lang w:val="fr-FR"/>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7403B6DF" w14:textId="77777777" w:rsidR="00EE5860" w:rsidRPr="00441CD0" w:rsidRDefault="00EE5860" w:rsidP="00BB0E1F">
            <w:pPr>
              <w:pStyle w:val="TAC"/>
              <w:rPr>
                <w:lang w:val="fr-FR"/>
              </w:rPr>
            </w:pPr>
            <w:r w:rsidRPr="00441CD0">
              <w:rPr>
                <w:lang w:val="fr-FR"/>
              </w:rPr>
              <w:t>Port Management Information Container</w:t>
            </w:r>
          </w:p>
        </w:tc>
      </w:tr>
      <w:tr w:rsidR="00EE5860" w:rsidRPr="00441CD0" w14:paraId="783A9B4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ACBAF5D" w14:textId="77777777" w:rsidR="00EE5860" w:rsidRPr="00441CD0" w:rsidRDefault="00EE5860" w:rsidP="00BB0E1F">
            <w:pPr>
              <w:pStyle w:val="TAL"/>
              <w:rPr>
                <w:szCs w:val="18"/>
                <w:lang w:val="de-DE"/>
              </w:rPr>
            </w:pPr>
            <w:r>
              <w:rPr>
                <w:szCs w:val="18"/>
                <w:lang w:val="de-DE"/>
              </w:rPr>
              <w:t>Bridge</w:t>
            </w:r>
            <w:r w:rsidRPr="00441CD0">
              <w:rPr>
                <w:szCs w:val="18"/>
                <w:lang w:val="de-DE"/>
              </w:rPr>
              <w:t xml:space="preserve"> Management Information Container</w:t>
            </w:r>
          </w:p>
        </w:tc>
        <w:tc>
          <w:tcPr>
            <w:tcW w:w="336" w:type="dxa"/>
            <w:tcBorders>
              <w:top w:val="single" w:sz="4" w:space="0" w:color="auto"/>
              <w:left w:val="single" w:sz="4" w:space="0" w:color="auto"/>
              <w:bottom w:val="single" w:sz="4" w:space="0" w:color="auto"/>
              <w:right w:val="single" w:sz="4" w:space="0" w:color="auto"/>
            </w:tcBorders>
          </w:tcPr>
          <w:p w14:paraId="73138E73" w14:textId="77777777" w:rsidR="00EE5860" w:rsidRPr="00441CD0" w:rsidRDefault="00EE5860" w:rsidP="00BB0E1F">
            <w:pPr>
              <w:pStyle w:val="TAL"/>
              <w:jc w:val="center"/>
              <w:rPr>
                <w:rFonts w:eastAsia="SimSun"/>
                <w:szCs w:val="18"/>
                <w:lang w:val="de-DE"/>
              </w:rPr>
            </w:pPr>
            <w:r w:rsidRPr="00441CD0">
              <w:rPr>
                <w:rFonts w:eastAsia="SimSun"/>
                <w:szCs w:val="18"/>
                <w:lang w:val="de-DE"/>
              </w:rPr>
              <w:t>O</w:t>
            </w:r>
          </w:p>
        </w:tc>
        <w:tc>
          <w:tcPr>
            <w:tcW w:w="4670" w:type="dxa"/>
            <w:tcBorders>
              <w:top w:val="single" w:sz="4" w:space="0" w:color="auto"/>
              <w:left w:val="single" w:sz="4" w:space="0" w:color="auto"/>
              <w:bottom w:val="single" w:sz="4" w:space="0" w:color="auto"/>
              <w:right w:val="single" w:sz="4" w:space="0" w:color="auto"/>
            </w:tcBorders>
          </w:tcPr>
          <w:p w14:paraId="504CC1CB" w14:textId="77777777" w:rsidR="00EE5860" w:rsidRPr="00A10FF5" w:rsidRDefault="00EE5860" w:rsidP="00BB0E1F">
            <w:pPr>
              <w:pStyle w:val="TAL"/>
              <w:rPr>
                <w:lang w:eastAsia="ja-JP"/>
              </w:rPr>
            </w:pPr>
            <w:r w:rsidRPr="00A10FF5">
              <w:rPr>
                <w:lang w:eastAsia="ja-JP"/>
              </w:rPr>
              <w:t>When present, this IE shall contain a Bridge Management Information container.</w:t>
            </w:r>
          </w:p>
        </w:tc>
        <w:tc>
          <w:tcPr>
            <w:tcW w:w="370" w:type="dxa"/>
            <w:tcBorders>
              <w:top w:val="single" w:sz="4" w:space="0" w:color="auto"/>
              <w:left w:val="single" w:sz="4" w:space="0" w:color="auto"/>
              <w:bottom w:val="single" w:sz="4" w:space="0" w:color="auto"/>
              <w:right w:val="single" w:sz="4" w:space="0" w:color="auto"/>
            </w:tcBorders>
          </w:tcPr>
          <w:p w14:paraId="2BB377D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1F0A4170"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677D2B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7FE521E"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02A111F5" w14:textId="77777777" w:rsidR="00EE5860" w:rsidRPr="00441CD0" w:rsidRDefault="00EE5860" w:rsidP="00BB0E1F">
            <w:pPr>
              <w:pStyle w:val="TAC"/>
              <w:rPr>
                <w:lang w:val="fr-FR"/>
              </w:rPr>
            </w:pPr>
            <w:r>
              <w:rPr>
                <w:lang w:val="fr-FR"/>
              </w:rPr>
              <w:t>Bridge</w:t>
            </w:r>
            <w:r w:rsidRPr="00441CD0">
              <w:rPr>
                <w:lang w:val="fr-FR"/>
              </w:rPr>
              <w:t xml:space="preserve"> Management Information Container</w:t>
            </w:r>
          </w:p>
        </w:tc>
      </w:tr>
      <w:tr w:rsidR="00EE5860" w14:paraId="51DF2F87"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7B64B4C2" w14:textId="77777777" w:rsidR="00EE5860" w:rsidRDefault="00EE5860" w:rsidP="00BB0E1F">
            <w:pPr>
              <w:pStyle w:val="TAL"/>
              <w:rPr>
                <w:szCs w:val="18"/>
                <w:lang w:val="de-DE"/>
              </w:rPr>
            </w:pPr>
            <w:r>
              <w:rPr>
                <w:szCs w:val="18"/>
                <w:lang w:val="de-DE"/>
              </w:rPr>
              <w:t>NW-TT Port Number</w:t>
            </w:r>
          </w:p>
        </w:tc>
        <w:tc>
          <w:tcPr>
            <w:tcW w:w="336" w:type="dxa"/>
            <w:tcBorders>
              <w:top w:val="single" w:sz="4" w:space="0" w:color="auto"/>
              <w:left w:val="single" w:sz="4" w:space="0" w:color="auto"/>
              <w:bottom w:val="single" w:sz="4" w:space="0" w:color="auto"/>
              <w:right w:val="single" w:sz="4" w:space="0" w:color="auto"/>
            </w:tcBorders>
          </w:tcPr>
          <w:p w14:paraId="61777AE0" w14:textId="77777777" w:rsidR="00EE5860" w:rsidRPr="00441CD0" w:rsidRDefault="00EE5860" w:rsidP="00BB0E1F">
            <w:pPr>
              <w:pStyle w:val="TAL"/>
              <w:jc w:val="center"/>
              <w:rPr>
                <w:rFonts w:eastAsia="SimSun"/>
                <w:szCs w:val="18"/>
                <w:lang w:val="de-DE"/>
              </w:rPr>
            </w:pPr>
            <w:r>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tcPr>
          <w:p w14:paraId="3FB1BBB7" w14:textId="77777777" w:rsidR="00EE5860" w:rsidRPr="00A10FF5" w:rsidRDefault="00EE5860" w:rsidP="00BB0E1F">
            <w:pPr>
              <w:pStyle w:val="TAL"/>
              <w:rPr>
                <w:lang w:eastAsia="ja-JP"/>
              </w:rPr>
            </w:pPr>
            <w:r>
              <w:rPr>
                <w:lang w:eastAsia="ja-JP"/>
              </w:rPr>
              <w:t xml:space="preserve">When PMIC IE is present, this IE shall contain the related </w:t>
            </w:r>
            <w:r w:rsidRPr="009F6BCE">
              <w:rPr>
                <w:lang w:eastAsia="ja-JP"/>
              </w:rPr>
              <w:t>NW-TT Port Number.</w:t>
            </w:r>
          </w:p>
        </w:tc>
        <w:tc>
          <w:tcPr>
            <w:tcW w:w="370" w:type="dxa"/>
            <w:tcBorders>
              <w:top w:val="single" w:sz="4" w:space="0" w:color="auto"/>
              <w:left w:val="single" w:sz="4" w:space="0" w:color="auto"/>
              <w:bottom w:val="single" w:sz="4" w:space="0" w:color="auto"/>
              <w:right w:val="single" w:sz="4" w:space="0" w:color="auto"/>
            </w:tcBorders>
          </w:tcPr>
          <w:p w14:paraId="207B3B3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29C723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36D7A19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9601639"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46414ACB" w14:textId="77777777" w:rsidR="00EE5860" w:rsidRDefault="00EE5860" w:rsidP="00BB0E1F">
            <w:pPr>
              <w:pStyle w:val="TAC"/>
              <w:rPr>
                <w:lang w:val="fr-FR"/>
              </w:rPr>
            </w:pPr>
            <w:r w:rsidRPr="009F6BCE">
              <w:rPr>
                <w:lang w:val="fr-FR"/>
              </w:rPr>
              <w:t>NW-TT Port Number</w:t>
            </w:r>
          </w:p>
        </w:tc>
      </w:tr>
    </w:tbl>
    <w:p w14:paraId="7A2F2974" w14:textId="77777777" w:rsidR="00EE5860" w:rsidRDefault="00EE5860" w:rsidP="00EE5860">
      <w:bookmarkStart w:id="4793" w:name="_Toc44689213"/>
      <w:bookmarkEnd w:id="4792"/>
    </w:p>
    <w:p w14:paraId="7E56380E" w14:textId="77777777" w:rsidR="00EE5860" w:rsidRPr="00441CD0" w:rsidRDefault="00EE5860" w:rsidP="00EE5860">
      <w:pPr>
        <w:pStyle w:val="Heading4"/>
        <w:rPr>
          <w:rFonts w:cs="Arial"/>
          <w:bCs/>
        </w:rPr>
      </w:pPr>
      <w:bookmarkStart w:id="4794" w:name="_Toc44923967"/>
      <w:bookmarkStart w:id="4795" w:name="_Toc51860937"/>
      <w:bookmarkStart w:id="4796" w:name="_Toc57930708"/>
      <w:bookmarkStart w:id="4797" w:name="_Toc57931338"/>
      <w:bookmarkStart w:id="4798" w:name="_Toc160974465"/>
      <w:r w:rsidRPr="00441CD0">
        <w:t>7.5.8.6</w:t>
      </w:r>
      <w:r w:rsidRPr="00441CD0">
        <w:tab/>
        <w:t xml:space="preserve">Session Report </w:t>
      </w:r>
      <w:r w:rsidRPr="00441CD0">
        <w:rPr>
          <w:lang w:eastAsia="zh-CN"/>
        </w:rPr>
        <w:t xml:space="preserve">IE </w:t>
      </w:r>
      <w:r w:rsidRPr="00441CD0">
        <w:t>within PFCP Session Report Request</w:t>
      </w:r>
      <w:bookmarkEnd w:id="4783"/>
      <w:bookmarkEnd w:id="4784"/>
      <w:bookmarkEnd w:id="4785"/>
      <w:bookmarkEnd w:id="4786"/>
      <w:bookmarkEnd w:id="4787"/>
      <w:bookmarkEnd w:id="4788"/>
      <w:bookmarkEnd w:id="4793"/>
      <w:bookmarkEnd w:id="4794"/>
      <w:bookmarkEnd w:id="4795"/>
      <w:bookmarkEnd w:id="4796"/>
      <w:bookmarkEnd w:id="4797"/>
      <w:bookmarkEnd w:id="4798"/>
    </w:p>
    <w:p w14:paraId="4CB16719" w14:textId="77777777" w:rsidR="00EE5860" w:rsidRPr="00441CD0" w:rsidRDefault="00EE5860" w:rsidP="00EE5860">
      <w:r w:rsidRPr="00441CD0">
        <w:t xml:space="preserve">The </w:t>
      </w:r>
      <w:r w:rsidRPr="00441CD0">
        <w:rPr>
          <w:lang w:val="en-US"/>
        </w:rPr>
        <w:t xml:space="preserve">Session Report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7.5.8.6-1</w:t>
      </w:r>
      <w:r w:rsidRPr="00441CD0">
        <w:rPr>
          <w:lang w:eastAsia="ja-JP"/>
        </w:rPr>
        <w:t>.</w:t>
      </w:r>
    </w:p>
    <w:p w14:paraId="4CCD0738" w14:textId="77777777" w:rsidR="00EE5860" w:rsidRPr="00441CD0" w:rsidRDefault="00EE5860" w:rsidP="00EE5860">
      <w:pPr>
        <w:pStyle w:val="TH"/>
        <w:rPr>
          <w:lang w:val="en-US"/>
        </w:rPr>
      </w:pPr>
      <w:r w:rsidRPr="00441CD0">
        <w:t xml:space="preserve">Table 7.5.8.6-1: Session Report </w:t>
      </w:r>
      <w:r w:rsidRPr="00441CD0">
        <w:rPr>
          <w:lang w:eastAsia="zh-CN"/>
        </w:rPr>
        <w:t xml:space="preserve">IE </w:t>
      </w:r>
      <w:r w:rsidRPr="00441CD0">
        <w:t>within PFCP Session Report Request</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07705A8E"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09AC0B7" w14:textId="77777777" w:rsidR="00EE5860" w:rsidRPr="00441CD0" w:rsidRDefault="00EE5860" w:rsidP="00BB0E1F">
            <w:pPr>
              <w:pStyle w:val="TAL"/>
              <w:rPr>
                <w:lang w:val="fr-FR"/>
              </w:rPr>
            </w:pPr>
            <w:bookmarkStart w:id="4799" w:name="MCCQCTEMPBM_00000144"/>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BE0105B"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5DE07834" w14:textId="77777777" w:rsidR="00EE5860" w:rsidRPr="00441CD0" w:rsidRDefault="00EE5860" w:rsidP="00BB0E1F">
            <w:pPr>
              <w:pStyle w:val="TAC"/>
              <w:rPr>
                <w:lang w:val="fr-FR"/>
              </w:rPr>
            </w:pPr>
            <w:r w:rsidRPr="00441CD0">
              <w:rPr>
                <w:lang w:val="fr-FR"/>
              </w:rPr>
              <w:t>Session Report IE Type = 214 (decimal)</w:t>
            </w:r>
          </w:p>
        </w:tc>
      </w:tr>
      <w:tr w:rsidR="00EE5860" w:rsidRPr="00441CD0" w14:paraId="2656D52C"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C4EB021"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71C7EB2E" w14:textId="77777777" w:rsidR="00EE5860" w:rsidRPr="00441CD0" w:rsidRDefault="00EE5860" w:rsidP="00BB0E1F">
            <w:pPr>
              <w:pStyle w:val="TAH"/>
              <w:rPr>
                <w:lang w:val="fr-FR"/>
              </w:rPr>
            </w:pPr>
          </w:p>
        </w:tc>
        <w:tc>
          <w:tcPr>
            <w:tcW w:w="7554" w:type="dxa"/>
            <w:gridSpan w:val="6"/>
            <w:tcBorders>
              <w:top w:val="single" w:sz="4" w:space="0" w:color="auto"/>
              <w:left w:val="nil"/>
              <w:bottom w:val="single" w:sz="4" w:space="0" w:color="auto"/>
              <w:right w:val="single" w:sz="4" w:space="0" w:color="auto"/>
            </w:tcBorders>
            <w:shd w:val="clear" w:color="auto" w:fill="D9D9D9"/>
            <w:hideMark/>
          </w:tcPr>
          <w:p w14:paraId="1D963408" w14:textId="77777777" w:rsidR="00EE5860" w:rsidRPr="00441CD0" w:rsidRDefault="00EE5860" w:rsidP="00BB0E1F">
            <w:pPr>
              <w:pStyle w:val="TAC"/>
              <w:rPr>
                <w:lang w:val="fr-FR"/>
              </w:rPr>
            </w:pPr>
            <w:r w:rsidRPr="00441CD0">
              <w:rPr>
                <w:lang w:val="fr-FR"/>
              </w:rPr>
              <w:t>Length = n</w:t>
            </w:r>
          </w:p>
        </w:tc>
      </w:tr>
      <w:tr w:rsidR="00EE5860" w:rsidRPr="00441CD0" w14:paraId="58E53C26" w14:textId="77777777" w:rsidTr="00BB0E1F">
        <w:trPr>
          <w:jc w:val="center"/>
        </w:trPr>
        <w:tc>
          <w:tcPr>
            <w:tcW w:w="1560" w:type="dxa"/>
            <w:vMerge w:val="restart"/>
            <w:tcBorders>
              <w:top w:val="single" w:sz="4" w:space="0" w:color="auto"/>
              <w:left w:val="single" w:sz="4" w:space="0" w:color="auto"/>
              <w:bottom w:val="single" w:sz="4" w:space="0" w:color="auto"/>
              <w:right w:val="single" w:sz="4" w:space="0" w:color="auto"/>
            </w:tcBorders>
            <w:hideMark/>
          </w:tcPr>
          <w:p w14:paraId="6C3CD0A6"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741D5E12" w14:textId="77777777" w:rsidR="00EE5860" w:rsidRPr="00441CD0" w:rsidRDefault="00EE5860" w:rsidP="00BB0E1F">
            <w:pPr>
              <w:pStyle w:val="TAH"/>
              <w:rPr>
                <w:lang w:val="fr-FR"/>
              </w:rPr>
            </w:pPr>
            <w:r w:rsidRPr="00441CD0">
              <w:rPr>
                <w:lang w:val="fr-FR"/>
              </w:rPr>
              <w:t>P</w:t>
            </w:r>
          </w:p>
        </w:tc>
        <w:tc>
          <w:tcPr>
            <w:tcW w:w="4670" w:type="dxa"/>
            <w:vMerge w:val="restart"/>
            <w:tcBorders>
              <w:top w:val="single" w:sz="4" w:space="0" w:color="auto"/>
              <w:left w:val="single" w:sz="4" w:space="0" w:color="auto"/>
              <w:bottom w:val="single" w:sz="4" w:space="0" w:color="auto"/>
              <w:right w:val="single" w:sz="4" w:space="0" w:color="auto"/>
            </w:tcBorders>
            <w:hideMark/>
          </w:tcPr>
          <w:p w14:paraId="25AEDCCA"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4058FBC9" w14:textId="77777777" w:rsidR="00EE5860" w:rsidRPr="00441CD0" w:rsidRDefault="00EE5860" w:rsidP="00BB0E1F">
            <w:pPr>
              <w:pStyle w:val="TAH"/>
              <w:rPr>
                <w:lang w:val="fr-FR"/>
              </w:rPr>
            </w:pPr>
            <w:r w:rsidRPr="00441CD0">
              <w:rPr>
                <w:lang w:val="fr-FR"/>
              </w:rPr>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0C03605" w14:textId="77777777" w:rsidR="00EE5860" w:rsidRPr="00441CD0" w:rsidRDefault="00EE5860" w:rsidP="00BB0E1F">
            <w:pPr>
              <w:pStyle w:val="TAH"/>
              <w:rPr>
                <w:lang w:val="fr-FR"/>
              </w:rPr>
            </w:pPr>
            <w:r w:rsidRPr="00441CD0">
              <w:rPr>
                <w:lang w:val="fr-FR"/>
              </w:rPr>
              <w:t>IE Type</w:t>
            </w:r>
          </w:p>
        </w:tc>
      </w:tr>
      <w:tr w:rsidR="00EE5860" w:rsidRPr="00441CD0" w14:paraId="0EC934BF" w14:textId="77777777" w:rsidTr="00BB0E1F">
        <w:trPr>
          <w:jc w:val="center"/>
        </w:trPr>
        <w:tc>
          <w:tcPr>
            <w:tcW w:w="1560" w:type="dxa"/>
            <w:vMerge/>
            <w:tcBorders>
              <w:top w:val="single" w:sz="4" w:space="0" w:color="auto"/>
              <w:left w:val="single" w:sz="4" w:space="0" w:color="auto"/>
              <w:bottom w:val="single" w:sz="4" w:space="0" w:color="auto"/>
              <w:right w:val="single" w:sz="4" w:space="0" w:color="auto"/>
            </w:tcBorders>
            <w:vAlign w:val="center"/>
            <w:hideMark/>
          </w:tcPr>
          <w:p w14:paraId="6D4171F1"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02BD1939" w14:textId="77777777" w:rsidR="00EE5860" w:rsidRPr="00441CD0" w:rsidRDefault="00EE5860" w:rsidP="00BB0E1F">
            <w:pPr>
              <w:spacing w:after="0"/>
              <w:rPr>
                <w:rFonts w:ascii="Arial" w:hAnsi="Arial"/>
                <w:b/>
                <w:sz w:val="18"/>
                <w:lang w:val="fr-FR"/>
              </w:rPr>
            </w:pPr>
          </w:p>
        </w:tc>
        <w:tc>
          <w:tcPr>
            <w:tcW w:w="4670" w:type="dxa"/>
            <w:vMerge/>
            <w:tcBorders>
              <w:top w:val="single" w:sz="4" w:space="0" w:color="auto"/>
              <w:left w:val="single" w:sz="4" w:space="0" w:color="auto"/>
              <w:bottom w:val="single" w:sz="4" w:space="0" w:color="auto"/>
              <w:right w:val="single" w:sz="4" w:space="0" w:color="auto"/>
            </w:tcBorders>
            <w:vAlign w:val="center"/>
            <w:hideMark/>
          </w:tcPr>
          <w:p w14:paraId="2B7D5E20"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0390B0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60DE0AD0"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151C96B"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79A8F15F" w14:textId="77777777" w:rsidR="00EE5860" w:rsidRPr="00441CD0" w:rsidRDefault="00EE5860" w:rsidP="00BB0E1F">
            <w:pPr>
              <w:pStyle w:val="TAH"/>
              <w:rPr>
                <w:lang w:val="fr-FR"/>
              </w:rPr>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6140D21B" w14:textId="77777777" w:rsidR="00EE5860" w:rsidRPr="00441CD0" w:rsidRDefault="00EE5860" w:rsidP="00BB0E1F">
            <w:pPr>
              <w:spacing w:after="0"/>
              <w:rPr>
                <w:rFonts w:ascii="Arial" w:hAnsi="Arial"/>
                <w:b/>
                <w:sz w:val="18"/>
                <w:lang w:val="fr-FR"/>
              </w:rPr>
            </w:pPr>
          </w:p>
        </w:tc>
      </w:tr>
      <w:tr w:rsidR="00EE5860" w:rsidRPr="00441CD0" w14:paraId="1FA9792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57F93C2E" w14:textId="77777777" w:rsidR="00EE5860" w:rsidRPr="00441CD0" w:rsidRDefault="00EE5860" w:rsidP="00BB0E1F">
            <w:pPr>
              <w:pStyle w:val="TAL"/>
              <w:rPr>
                <w:lang w:val="fr-FR"/>
              </w:rPr>
            </w:pPr>
            <w:r w:rsidRPr="00441CD0">
              <w:rPr>
                <w:szCs w:val="18"/>
                <w:lang w:val="de-DE"/>
              </w:rPr>
              <w:t>SRR ID</w:t>
            </w:r>
          </w:p>
        </w:tc>
        <w:tc>
          <w:tcPr>
            <w:tcW w:w="336" w:type="dxa"/>
            <w:tcBorders>
              <w:top w:val="single" w:sz="4" w:space="0" w:color="auto"/>
              <w:left w:val="single" w:sz="4" w:space="0" w:color="auto"/>
              <w:bottom w:val="single" w:sz="4" w:space="0" w:color="auto"/>
              <w:right w:val="single" w:sz="4" w:space="0" w:color="auto"/>
            </w:tcBorders>
            <w:hideMark/>
          </w:tcPr>
          <w:p w14:paraId="0F86A4C7" w14:textId="77777777" w:rsidR="00EE5860" w:rsidRPr="00441CD0" w:rsidRDefault="00EE5860" w:rsidP="00BB0E1F">
            <w:pPr>
              <w:pStyle w:val="TAL"/>
              <w:jc w:val="center"/>
              <w:rPr>
                <w:lang w:val="fr-FR"/>
              </w:rPr>
            </w:pPr>
            <w:r w:rsidRPr="00441CD0">
              <w:rPr>
                <w:rFonts w:eastAsia="SimSun"/>
                <w:szCs w:val="18"/>
                <w:lang w:val="de-DE"/>
              </w:rPr>
              <w:t>M</w:t>
            </w:r>
          </w:p>
        </w:tc>
        <w:tc>
          <w:tcPr>
            <w:tcW w:w="4670" w:type="dxa"/>
            <w:tcBorders>
              <w:top w:val="single" w:sz="4" w:space="0" w:color="auto"/>
              <w:left w:val="single" w:sz="4" w:space="0" w:color="auto"/>
              <w:bottom w:val="single" w:sz="4" w:space="0" w:color="auto"/>
              <w:right w:val="single" w:sz="4" w:space="0" w:color="auto"/>
            </w:tcBorders>
            <w:hideMark/>
          </w:tcPr>
          <w:p w14:paraId="3B6C27A2" w14:textId="77777777" w:rsidR="00EE5860" w:rsidRPr="00441CD0" w:rsidRDefault="00EE5860" w:rsidP="00BB0E1F">
            <w:pPr>
              <w:pStyle w:val="TAL"/>
              <w:rPr>
                <w:lang w:val="fr-FR"/>
              </w:rPr>
            </w:pPr>
            <w:r w:rsidRPr="00441CD0">
              <w:rPr>
                <w:szCs w:val="18"/>
                <w:lang w:val="en-US"/>
              </w:rPr>
              <w:t>This IE shall identify the SRR for which usage is reported.</w:t>
            </w:r>
          </w:p>
        </w:tc>
        <w:tc>
          <w:tcPr>
            <w:tcW w:w="370" w:type="dxa"/>
            <w:tcBorders>
              <w:top w:val="single" w:sz="4" w:space="0" w:color="auto"/>
              <w:left w:val="single" w:sz="4" w:space="0" w:color="auto"/>
              <w:bottom w:val="single" w:sz="4" w:space="0" w:color="auto"/>
              <w:right w:val="single" w:sz="4" w:space="0" w:color="auto"/>
            </w:tcBorders>
            <w:hideMark/>
          </w:tcPr>
          <w:p w14:paraId="3F393450"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1098BF53"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4EF099F6" w14:textId="77777777" w:rsidR="00EE5860" w:rsidRPr="00441CD0" w:rsidRDefault="00EE5860" w:rsidP="00BB0E1F">
            <w:pPr>
              <w:pStyle w:val="TAC"/>
              <w:rPr>
                <w:lang w:val="fr-FR"/>
              </w:rPr>
            </w:pPr>
            <w:r w:rsidRPr="00441CD0">
              <w:rPr>
                <w:lang w:val="fr-FR"/>
              </w:rPr>
              <w:t>-</w:t>
            </w:r>
          </w:p>
        </w:tc>
        <w:tc>
          <w:tcPr>
            <w:tcW w:w="370" w:type="dxa"/>
            <w:tcBorders>
              <w:top w:val="single" w:sz="4" w:space="0" w:color="auto"/>
              <w:left w:val="single" w:sz="4" w:space="0" w:color="auto"/>
              <w:bottom w:val="single" w:sz="4" w:space="0" w:color="auto"/>
              <w:right w:val="single" w:sz="4" w:space="0" w:color="auto"/>
            </w:tcBorders>
            <w:hideMark/>
          </w:tcPr>
          <w:p w14:paraId="7F4F3ECA" w14:textId="77777777" w:rsidR="00EE5860" w:rsidRPr="00441CD0" w:rsidRDefault="00EE5860" w:rsidP="00BB0E1F">
            <w:pPr>
              <w:pStyle w:val="TAC"/>
              <w:rPr>
                <w:lang w:val="fr-FR"/>
              </w:rPr>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1E28D614" w14:textId="77777777" w:rsidR="00EE5860" w:rsidRPr="00441CD0" w:rsidRDefault="00EE5860" w:rsidP="00BB0E1F">
            <w:pPr>
              <w:pStyle w:val="TAC"/>
              <w:rPr>
                <w:lang w:val="fr-FR"/>
              </w:rPr>
            </w:pPr>
            <w:r w:rsidRPr="00441CD0">
              <w:rPr>
                <w:lang w:val="fr-FR"/>
              </w:rPr>
              <w:t>SRR ID</w:t>
            </w:r>
          </w:p>
        </w:tc>
      </w:tr>
      <w:tr w:rsidR="00EE5860" w:rsidRPr="00441CD0" w14:paraId="239EA6B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hideMark/>
          </w:tcPr>
          <w:p w14:paraId="4398EC36" w14:textId="77777777" w:rsidR="00EE5860" w:rsidRPr="00441CD0" w:rsidRDefault="00EE5860" w:rsidP="00BB0E1F">
            <w:pPr>
              <w:pStyle w:val="TAL"/>
              <w:rPr>
                <w:szCs w:val="18"/>
                <w:lang w:val="de-DE"/>
              </w:rPr>
            </w:pPr>
            <w:r w:rsidRPr="00441CD0">
              <w:rPr>
                <w:szCs w:val="18"/>
                <w:lang w:val="de-DE"/>
              </w:rPr>
              <w:t>Access Availability Report</w:t>
            </w:r>
          </w:p>
        </w:tc>
        <w:tc>
          <w:tcPr>
            <w:tcW w:w="336" w:type="dxa"/>
            <w:tcBorders>
              <w:top w:val="single" w:sz="4" w:space="0" w:color="auto"/>
              <w:left w:val="single" w:sz="4" w:space="0" w:color="auto"/>
              <w:bottom w:val="single" w:sz="4" w:space="0" w:color="auto"/>
              <w:right w:val="single" w:sz="4" w:space="0" w:color="auto"/>
            </w:tcBorders>
            <w:hideMark/>
          </w:tcPr>
          <w:p w14:paraId="5CAAABCE" w14:textId="77777777" w:rsidR="00EE5860" w:rsidRPr="00441CD0" w:rsidRDefault="00EE5860" w:rsidP="00BB0E1F">
            <w:pPr>
              <w:pStyle w:val="TAL"/>
              <w:jc w:val="center"/>
              <w:rPr>
                <w:rFonts w:eastAsia="SimSun"/>
                <w:szCs w:val="18"/>
                <w:lang w:val="de-DE"/>
              </w:rPr>
            </w:pPr>
            <w:r w:rsidRPr="00441CD0">
              <w:rPr>
                <w:rFonts w:eastAsia="SimSun"/>
                <w:szCs w:val="18"/>
                <w:lang w:val="de-DE"/>
              </w:rPr>
              <w:t>C</w:t>
            </w:r>
          </w:p>
        </w:tc>
        <w:tc>
          <w:tcPr>
            <w:tcW w:w="4670" w:type="dxa"/>
            <w:tcBorders>
              <w:top w:val="single" w:sz="4" w:space="0" w:color="auto"/>
              <w:left w:val="single" w:sz="4" w:space="0" w:color="auto"/>
              <w:bottom w:val="single" w:sz="4" w:space="0" w:color="auto"/>
              <w:right w:val="single" w:sz="4" w:space="0" w:color="auto"/>
            </w:tcBorders>
            <w:hideMark/>
          </w:tcPr>
          <w:p w14:paraId="1A8DF606" w14:textId="77777777" w:rsidR="00EE5860" w:rsidRPr="00441CD0" w:rsidRDefault="00EE5860" w:rsidP="00BB0E1F">
            <w:pPr>
              <w:pStyle w:val="TAL"/>
              <w:rPr>
                <w:rFonts w:cs="Arial"/>
                <w:szCs w:val="18"/>
                <w:lang w:val="en-US" w:eastAsia="zh-CN"/>
              </w:rPr>
            </w:pPr>
            <w:r w:rsidRPr="00441CD0">
              <w:rPr>
                <w:szCs w:val="18"/>
                <w:lang w:val="en-US"/>
              </w:rPr>
              <w:t xml:space="preserve"> This IE shall be present if change of access availability needs to be reported. When present, t</w:t>
            </w:r>
            <w:r w:rsidRPr="00441CD0">
              <w:rPr>
                <w:rFonts w:cs="Arial"/>
                <w:szCs w:val="18"/>
                <w:lang w:val="en-US" w:eastAsia="zh-CN"/>
              </w:rPr>
              <w:t>his IE shall indicate an access type and whether the access type has become available or unavailable.</w:t>
            </w:r>
          </w:p>
        </w:tc>
        <w:tc>
          <w:tcPr>
            <w:tcW w:w="370" w:type="dxa"/>
            <w:tcBorders>
              <w:top w:val="single" w:sz="4" w:space="0" w:color="auto"/>
              <w:left w:val="single" w:sz="4" w:space="0" w:color="auto"/>
              <w:bottom w:val="single" w:sz="4" w:space="0" w:color="auto"/>
              <w:right w:val="single" w:sz="4" w:space="0" w:color="auto"/>
            </w:tcBorders>
            <w:hideMark/>
          </w:tcPr>
          <w:p w14:paraId="53240524" w14:textId="77777777" w:rsidR="00EE5860" w:rsidRPr="00441CD0" w:rsidRDefault="00EE5860" w:rsidP="00BB0E1F">
            <w:pPr>
              <w:pStyle w:val="TAC"/>
              <w:rPr>
                <w:lang w:val="fr-FR"/>
              </w:rPr>
            </w:pPr>
            <w:r w:rsidRPr="00441CD0">
              <w:rPr>
                <w:lang w:val="en-US"/>
              </w:rPr>
              <w:t>-</w:t>
            </w:r>
          </w:p>
        </w:tc>
        <w:tc>
          <w:tcPr>
            <w:tcW w:w="370" w:type="dxa"/>
            <w:tcBorders>
              <w:top w:val="single" w:sz="4" w:space="0" w:color="auto"/>
              <w:left w:val="single" w:sz="4" w:space="0" w:color="auto"/>
              <w:bottom w:val="single" w:sz="4" w:space="0" w:color="auto"/>
              <w:right w:val="single" w:sz="4" w:space="0" w:color="auto"/>
            </w:tcBorders>
            <w:hideMark/>
          </w:tcPr>
          <w:p w14:paraId="27E6226D"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42C37C19" w14:textId="77777777" w:rsidR="00EE5860" w:rsidRPr="00441CD0" w:rsidRDefault="00EE5860" w:rsidP="00BB0E1F">
            <w:pPr>
              <w:pStyle w:val="TAC"/>
              <w:rPr>
                <w:lang w:val="fr-FR"/>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607CB66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hideMark/>
          </w:tcPr>
          <w:p w14:paraId="2B6D8546" w14:textId="77777777" w:rsidR="00EE5860" w:rsidRPr="00441CD0" w:rsidRDefault="00EE5860" w:rsidP="00BB0E1F">
            <w:pPr>
              <w:pStyle w:val="TAC"/>
              <w:rPr>
                <w:lang w:val="fr-FR"/>
              </w:rPr>
            </w:pPr>
            <w:r w:rsidRPr="00441CD0">
              <w:rPr>
                <w:lang w:val="fr-FR"/>
              </w:rPr>
              <w:t>Access Availability Report</w:t>
            </w:r>
          </w:p>
        </w:tc>
      </w:tr>
      <w:tr w:rsidR="00EE5860" w:rsidRPr="00441CD0" w14:paraId="17318103" w14:textId="77777777" w:rsidTr="00BB0E1F">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186DD375" w14:textId="77777777" w:rsidR="00EE5860" w:rsidRPr="00441CD0" w:rsidRDefault="00EE5860" w:rsidP="00BB0E1F">
            <w:pPr>
              <w:pStyle w:val="TAL"/>
              <w:rPr>
                <w:szCs w:val="18"/>
                <w:lang w:val="de-DE"/>
              </w:rPr>
            </w:pPr>
            <w:r w:rsidRPr="00441CD0">
              <w:rPr>
                <w:rFonts w:hint="eastAsia"/>
                <w:lang w:val="fr-FR" w:eastAsia="zh-CN"/>
              </w:rPr>
              <w:t>Q</w:t>
            </w:r>
            <w:r w:rsidRPr="00441CD0">
              <w:rPr>
                <w:lang w:val="fr-FR" w:eastAsia="zh-CN"/>
              </w:rPr>
              <w:t>oS Monitoring Report</w:t>
            </w:r>
          </w:p>
        </w:tc>
        <w:tc>
          <w:tcPr>
            <w:tcW w:w="336" w:type="dxa"/>
            <w:tcBorders>
              <w:top w:val="single" w:sz="4" w:space="0" w:color="auto"/>
              <w:left w:val="single" w:sz="4" w:space="0" w:color="auto"/>
              <w:bottom w:val="single" w:sz="4" w:space="0" w:color="auto"/>
              <w:right w:val="single" w:sz="4" w:space="0" w:color="auto"/>
            </w:tcBorders>
          </w:tcPr>
          <w:p w14:paraId="4855EC58" w14:textId="77777777" w:rsidR="00EE5860" w:rsidRPr="00441CD0" w:rsidRDefault="00EE5860" w:rsidP="00BB0E1F">
            <w:pPr>
              <w:pStyle w:val="TAL"/>
              <w:jc w:val="center"/>
              <w:rPr>
                <w:rFonts w:eastAsia="SimSun"/>
                <w:szCs w:val="18"/>
                <w:lang w:val="de-DE"/>
              </w:rPr>
            </w:pPr>
            <w:r w:rsidRPr="00441CD0">
              <w:rPr>
                <w:rFonts w:hint="eastAsia"/>
                <w:szCs w:val="18"/>
                <w:lang w:val="de-DE" w:eastAsia="zh-CN"/>
              </w:rPr>
              <w:t>C</w:t>
            </w:r>
          </w:p>
        </w:tc>
        <w:tc>
          <w:tcPr>
            <w:tcW w:w="4670" w:type="dxa"/>
            <w:tcBorders>
              <w:top w:val="single" w:sz="4" w:space="0" w:color="auto"/>
              <w:left w:val="single" w:sz="4" w:space="0" w:color="auto"/>
              <w:bottom w:val="single" w:sz="4" w:space="0" w:color="auto"/>
              <w:right w:val="single" w:sz="4" w:space="0" w:color="auto"/>
            </w:tcBorders>
          </w:tcPr>
          <w:p w14:paraId="2358D8B1" w14:textId="77777777" w:rsidR="00EE5860" w:rsidRPr="00441CD0" w:rsidRDefault="00EE5860" w:rsidP="00BB0E1F">
            <w:pPr>
              <w:pStyle w:val="TAL"/>
            </w:pPr>
            <w:r w:rsidRPr="00441CD0">
              <w:t>This IE shall be present if the Report Type indicates a QoS Monitoring Report.</w:t>
            </w:r>
          </w:p>
          <w:p w14:paraId="227DC748" w14:textId="77777777" w:rsidR="00EE5860" w:rsidRPr="00441CD0" w:rsidRDefault="00EE5860" w:rsidP="00BB0E1F">
            <w:pPr>
              <w:pStyle w:val="TAL"/>
              <w:rPr>
                <w:szCs w:val="18"/>
                <w:lang w:val="en-US"/>
              </w:rPr>
            </w:pPr>
            <w:r w:rsidRPr="00441CD0">
              <w:rPr>
                <w:lang w:eastAsia="zh-CN"/>
              </w:rPr>
              <w:t>Several IEs within the same IE type may be present to represent a list of QoS Monitoring Reports, e.g. for different QoS flows.</w:t>
            </w:r>
          </w:p>
        </w:tc>
        <w:tc>
          <w:tcPr>
            <w:tcW w:w="370" w:type="dxa"/>
            <w:tcBorders>
              <w:top w:val="single" w:sz="4" w:space="0" w:color="auto"/>
              <w:left w:val="single" w:sz="4" w:space="0" w:color="auto"/>
              <w:bottom w:val="single" w:sz="4" w:space="0" w:color="auto"/>
              <w:right w:val="single" w:sz="4" w:space="0" w:color="auto"/>
            </w:tcBorders>
          </w:tcPr>
          <w:p w14:paraId="4E52EBD9"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5E2EC3BD"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431816AE" w14:textId="77777777" w:rsidR="00EE5860" w:rsidRPr="00441CD0" w:rsidRDefault="00EE5860" w:rsidP="00BB0E1F">
            <w:pPr>
              <w:pStyle w:val="TAC"/>
            </w:pPr>
            <w:r w:rsidRPr="00441CD0">
              <w:rPr>
                <w:lang w:val="sv-SE"/>
              </w:rPr>
              <w:t>-</w:t>
            </w:r>
          </w:p>
        </w:tc>
        <w:tc>
          <w:tcPr>
            <w:tcW w:w="370" w:type="dxa"/>
            <w:tcBorders>
              <w:top w:val="single" w:sz="4" w:space="0" w:color="auto"/>
              <w:left w:val="single" w:sz="4" w:space="0" w:color="auto"/>
              <w:bottom w:val="single" w:sz="4" w:space="0" w:color="auto"/>
              <w:right w:val="single" w:sz="4" w:space="0" w:color="auto"/>
            </w:tcBorders>
          </w:tcPr>
          <w:p w14:paraId="0E2AF611"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212EB063" w14:textId="77777777" w:rsidR="00EE5860" w:rsidRPr="00441CD0" w:rsidRDefault="00EE5860" w:rsidP="00BB0E1F">
            <w:pPr>
              <w:pStyle w:val="TAC"/>
            </w:pPr>
            <w:r w:rsidRPr="00441CD0">
              <w:rPr>
                <w:rFonts w:hint="eastAsia"/>
                <w:lang w:val="fr-FR" w:eastAsia="zh-CN"/>
              </w:rPr>
              <w:t>Q</w:t>
            </w:r>
            <w:r w:rsidRPr="00441CD0">
              <w:rPr>
                <w:lang w:val="fr-FR" w:eastAsia="zh-CN"/>
              </w:rPr>
              <w:t>oS Monitoring Report</w:t>
            </w:r>
          </w:p>
        </w:tc>
      </w:tr>
      <w:bookmarkEnd w:id="4799"/>
    </w:tbl>
    <w:p w14:paraId="612F08A9" w14:textId="77777777" w:rsidR="00EE5860" w:rsidRPr="00441CD0" w:rsidRDefault="00EE5860" w:rsidP="00EE5860">
      <w:pPr>
        <w:pStyle w:val="B1"/>
      </w:pPr>
    </w:p>
    <w:p w14:paraId="646C1A8D" w14:textId="77777777" w:rsidR="00EE5860" w:rsidRPr="00441CD0" w:rsidRDefault="00EE5860" w:rsidP="00EE5860">
      <w:pPr>
        <w:rPr>
          <w:lang w:eastAsia="zh-CN"/>
        </w:rPr>
      </w:pPr>
      <w:r w:rsidRPr="00441CD0">
        <w:t xml:space="preserve">The </w:t>
      </w:r>
      <w:r w:rsidRPr="00441CD0">
        <w:rPr>
          <w:lang w:eastAsia="zh-CN"/>
        </w:rPr>
        <w:t>Access Availability Report</w:t>
      </w:r>
      <w:r w:rsidRPr="00441CD0">
        <w:rPr>
          <w:noProof/>
        </w:rPr>
        <w:t xml:space="preserve"> </w:t>
      </w:r>
      <w:r w:rsidRPr="00441CD0">
        <w:t xml:space="preserve">IE </w:t>
      </w:r>
      <w:r w:rsidRPr="00441CD0">
        <w:rPr>
          <w:rFonts w:eastAsia="Batang"/>
          <w:lang w:eastAsia="ko-KR"/>
        </w:rPr>
        <w:t xml:space="preserve">shall be encoded </w:t>
      </w:r>
      <w:r w:rsidRPr="00441CD0">
        <w:rPr>
          <w:lang w:eastAsia="ja-JP"/>
        </w:rPr>
        <w:t xml:space="preserve">as shown in Table </w:t>
      </w:r>
      <w:r w:rsidRPr="00441CD0">
        <w:t>7.5.8.2-2</w:t>
      </w:r>
      <w:r w:rsidRPr="00441CD0">
        <w:rPr>
          <w:lang w:eastAsia="ja-JP"/>
        </w:rPr>
        <w:t>.</w:t>
      </w:r>
    </w:p>
    <w:p w14:paraId="2243874A" w14:textId="77777777" w:rsidR="00EE5860" w:rsidRPr="00441CD0" w:rsidRDefault="00EE5860" w:rsidP="00EE5860">
      <w:pPr>
        <w:pStyle w:val="TH"/>
        <w:rPr>
          <w:lang w:val="en-US"/>
        </w:rPr>
      </w:pPr>
      <w:r w:rsidRPr="00441CD0">
        <w:t>Table 7.5.8.6-2: Access Availability Report</w:t>
      </w:r>
      <w:r w:rsidRPr="00441CD0">
        <w:rPr>
          <w:lang w:eastAsia="zh-CN"/>
        </w:rPr>
        <w:t xml:space="preserve"> IE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74283C0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13A9E339" w14:textId="77777777" w:rsidR="00EE5860" w:rsidRPr="00441CD0" w:rsidRDefault="00EE5860" w:rsidP="00BB0E1F">
            <w:pPr>
              <w:pStyle w:val="TAL"/>
              <w:rPr>
                <w:lang w:val="fr-FR"/>
              </w:rPr>
            </w:pPr>
            <w:bookmarkStart w:id="4800" w:name="MCCQCTEMPBM_00000145"/>
            <w:r w:rsidRPr="00441CD0">
              <w:rPr>
                <w:lang w:val="fr-FR"/>
              </w:rPr>
              <w:t>Octet 1 and 2</w:t>
            </w:r>
          </w:p>
        </w:tc>
        <w:tc>
          <w:tcPr>
            <w:tcW w:w="336" w:type="dxa"/>
            <w:tcBorders>
              <w:top w:val="single" w:sz="4" w:space="0" w:color="auto"/>
              <w:left w:val="single" w:sz="4" w:space="0" w:color="auto"/>
              <w:bottom w:val="single" w:sz="4" w:space="0" w:color="auto"/>
              <w:right w:val="nil"/>
            </w:tcBorders>
            <w:shd w:val="clear" w:color="auto" w:fill="D9D9D9"/>
          </w:tcPr>
          <w:p w14:paraId="777EC42A"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553883E1" w14:textId="77777777" w:rsidR="00EE5860" w:rsidRPr="00441CD0" w:rsidRDefault="00EE5860" w:rsidP="00BB0E1F">
            <w:pPr>
              <w:pStyle w:val="TAC"/>
              <w:rPr>
                <w:lang w:val="fr-FR"/>
              </w:rPr>
            </w:pPr>
            <w:r w:rsidRPr="00441CD0">
              <w:rPr>
                <w:lang w:val="en-US"/>
              </w:rPr>
              <w:t>Access Availability</w:t>
            </w:r>
            <w:r w:rsidRPr="00441CD0">
              <w:rPr>
                <w:lang w:val="fr-FR"/>
              </w:rPr>
              <w:t xml:space="preserve"> Report IE Type = 218 (decimal)</w:t>
            </w:r>
          </w:p>
        </w:tc>
      </w:tr>
      <w:tr w:rsidR="00EE5860" w:rsidRPr="00441CD0" w14:paraId="71D88B3E"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shd w:val="clear" w:color="auto" w:fill="D9D9D9"/>
            <w:hideMark/>
          </w:tcPr>
          <w:p w14:paraId="4694E5D0" w14:textId="77777777" w:rsidR="00EE5860" w:rsidRPr="00441CD0" w:rsidRDefault="00EE5860" w:rsidP="00BB0E1F">
            <w:pPr>
              <w:pStyle w:val="TAL"/>
              <w:rPr>
                <w:lang w:val="fr-FR"/>
              </w:rPr>
            </w:pPr>
            <w:r w:rsidRPr="00441CD0">
              <w:rPr>
                <w:lang w:val="fr-FR"/>
              </w:rPr>
              <w:t>Octets 3 and 4</w:t>
            </w:r>
          </w:p>
        </w:tc>
        <w:tc>
          <w:tcPr>
            <w:tcW w:w="336" w:type="dxa"/>
            <w:tcBorders>
              <w:top w:val="single" w:sz="4" w:space="0" w:color="auto"/>
              <w:left w:val="single" w:sz="4" w:space="0" w:color="auto"/>
              <w:bottom w:val="single" w:sz="4" w:space="0" w:color="auto"/>
              <w:right w:val="nil"/>
            </w:tcBorders>
            <w:shd w:val="clear" w:color="auto" w:fill="D9D9D9"/>
          </w:tcPr>
          <w:p w14:paraId="594138CC" w14:textId="77777777" w:rsidR="00EE5860" w:rsidRPr="00441CD0" w:rsidRDefault="00EE5860" w:rsidP="00BB0E1F">
            <w:pPr>
              <w:pStyle w:val="TAH"/>
              <w:rPr>
                <w:lang w:val="fr-FR"/>
              </w:rPr>
            </w:pPr>
          </w:p>
        </w:tc>
        <w:tc>
          <w:tcPr>
            <w:tcW w:w="7557" w:type="dxa"/>
            <w:gridSpan w:val="6"/>
            <w:tcBorders>
              <w:top w:val="single" w:sz="4" w:space="0" w:color="auto"/>
              <w:left w:val="nil"/>
              <w:bottom w:val="single" w:sz="4" w:space="0" w:color="auto"/>
              <w:right w:val="single" w:sz="4" w:space="0" w:color="auto"/>
            </w:tcBorders>
            <w:shd w:val="clear" w:color="auto" w:fill="D9D9D9"/>
            <w:hideMark/>
          </w:tcPr>
          <w:p w14:paraId="362CDAF4" w14:textId="77777777" w:rsidR="00EE5860" w:rsidRPr="00441CD0" w:rsidRDefault="00EE5860" w:rsidP="00BB0E1F">
            <w:pPr>
              <w:pStyle w:val="TAC"/>
              <w:rPr>
                <w:lang w:val="fr-FR"/>
              </w:rPr>
            </w:pPr>
            <w:r w:rsidRPr="00441CD0">
              <w:rPr>
                <w:lang w:val="fr-FR"/>
              </w:rPr>
              <w:t>Length = n</w:t>
            </w:r>
          </w:p>
        </w:tc>
      </w:tr>
      <w:tr w:rsidR="00EE5860" w:rsidRPr="00441CD0" w14:paraId="04609CBC"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1B62CA1A" w14:textId="77777777" w:rsidR="00EE5860" w:rsidRPr="00441CD0" w:rsidRDefault="00EE5860" w:rsidP="00BB0E1F">
            <w:pPr>
              <w:pStyle w:val="TAH"/>
              <w:rPr>
                <w:lang w:val="fr-FR"/>
              </w:rPr>
            </w:pPr>
            <w:r w:rsidRPr="00441CD0">
              <w:rPr>
                <w:lang w:val="fr-FR"/>
              </w:rPr>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37F01599" w14:textId="77777777" w:rsidR="00EE5860" w:rsidRPr="00441CD0" w:rsidRDefault="00EE5860" w:rsidP="00BB0E1F">
            <w:pPr>
              <w:pStyle w:val="TAH"/>
              <w:rPr>
                <w:lang w:val="fr-FR"/>
              </w:rPr>
            </w:pPr>
            <w:r w:rsidRPr="00441CD0">
              <w:rPr>
                <w:lang w:val="fr-FR"/>
              </w:rPr>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1079535F" w14:textId="77777777" w:rsidR="00EE5860" w:rsidRPr="00441CD0" w:rsidRDefault="00EE5860" w:rsidP="00BB0E1F">
            <w:pPr>
              <w:pStyle w:val="TAH"/>
              <w:rPr>
                <w:lang w:val="fr-FR"/>
              </w:rPr>
            </w:pPr>
            <w:r w:rsidRPr="00441CD0">
              <w:rPr>
                <w:lang w:val="fr-FR"/>
              </w:rPr>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9800D40" w14:textId="77777777" w:rsidR="00EE5860" w:rsidRPr="00441CD0" w:rsidRDefault="00EE5860" w:rsidP="00BB0E1F">
            <w:pPr>
              <w:pStyle w:val="TAH"/>
              <w:rPr>
                <w:lang w:val="fr-FR"/>
              </w:rPr>
            </w:pPr>
            <w:r w:rsidRPr="00441CD0">
              <w:rPr>
                <w:lang w:val="fr-FR"/>
              </w:rPr>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60890A65" w14:textId="77777777" w:rsidR="00EE5860" w:rsidRPr="00441CD0" w:rsidRDefault="00EE5860" w:rsidP="00BB0E1F">
            <w:pPr>
              <w:pStyle w:val="TAH"/>
              <w:rPr>
                <w:lang w:val="fr-FR"/>
              </w:rPr>
            </w:pPr>
            <w:r w:rsidRPr="00441CD0">
              <w:rPr>
                <w:lang w:val="fr-FR"/>
              </w:rPr>
              <w:t>IE Type</w:t>
            </w:r>
          </w:p>
        </w:tc>
      </w:tr>
      <w:tr w:rsidR="00EE5860" w:rsidRPr="00441CD0" w14:paraId="50A951AC" w14:textId="77777777" w:rsidTr="00BB0E1F">
        <w:trPr>
          <w:jc w:val="center"/>
        </w:trPr>
        <w:tc>
          <w:tcPr>
            <w:tcW w:w="1561" w:type="dxa"/>
            <w:vMerge/>
            <w:tcBorders>
              <w:top w:val="single" w:sz="4" w:space="0" w:color="auto"/>
              <w:left w:val="single" w:sz="4" w:space="0" w:color="auto"/>
              <w:bottom w:val="single" w:sz="4" w:space="0" w:color="auto"/>
              <w:right w:val="single" w:sz="4" w:space="0" w:color="auto"/>
            </w:tcBorders>
            <w:vAlign w:val="center"/>
            <w:hideMark/>
          </w:tcPr>
          <w:p w14:paraId="09699C30" w14:textId="77777777" w:rsidR="00EE5860" w:rsidRPr="00441CD0" w:rsidRDefault="00EE5860" w:rsidP="00BB0E1F">
            <w:pPr>
              <w:spacing w:after="0"/>
              <w:rPr>
                <w:rFonts w:ascii="Arial" w:hAnsi="Arial"/>
                <w:b/>
                <w:sz w:val="18"/>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3998048" w14:textId="77777777" w:rsidR="00EE5860" w:rsidRPr="00441CD0" w:rsidRDefault="00EE5860" w:rsidP="00BB0E1F">
            <w:pPr>
              <w:spacing w:after="0"/>
              <w:rPr>
                <w:rFonts w:ascii="Arial" w:hAnsi="Arial"/>
                <w:b/>
                <w:sz w:val="18"/>
                <w:lang w:val="fr-FR"/>
              </w:rPr>
            </w:pPr>
          </w:p>
        </w:tc>
        <w:tc>
          <w:tcPr>
            <w:tcW w:w="7557" w:type="dxa"/>
            <w:vMerge/>
            <w:tcBorders>
              <w:top w:val="single" w:sz="4" w:space="0" w:color="auto"/>
              <w:left w:val="single" w:sz="4" w:space="0" w:color="auto"/>
              <w:bottom w:val="single" w:sz="4" w:space="0" w:color="auto"/>
              <w:right w:val="single" w:sz="4" w:space="0" w:color="auto"/>
            </w:tcBorders>
            <w:vAlign w:val="center"/>
            <w:hideMark/>
          </w:tcPr>
          <w:p w14:paraId="22DB0F64" w14:textId="77777777" w:rsidR="00EE5860" w:rsidRPr="00441CD0" w:rsidRDefault="00EE5860" w:rsidP="00BB0E1F">
            <w:pPr>
              <w:spacing w:after="0"/>
              <w:rPr>
                <w:rFonts w:ascii="Arial" w:hAnsi="Arial"/>
                <w:b/>
                <w:sz w:val="18"/>
                <w:lang w:val="fr-FR"/>
              </w:rPr>
            </w:pPr>
          </w:p>
        </w:tc>
        <w:tc>
          <w:tcPr>
            <w:tcW w:w="370" w:type="dxa"/>
            <w:tcBorders>
              <w:top w:val="single" w:sz="4" w:space="0" w:color="auto"/>
              <w:left w:val="single" w:sz="4" w:space="0" w:color="auto"/>
              <w:bottom w:val="single" w:sz="4" w:space="0" w:color="auto"/>
              <w:right w:val="single" w:sz="4" w:space="0" w:color="auto"/>
            </w:tcBorders>
            <w:hideMark/>
          </w:tcPr>
          <w:p w14:paraId="48EA42DF" w14:textId="77777777" w:rsidR="00EE5860" w:rsidRPr="00441CD0" w:rsidRDefault="00EE5860" w:rsidP="00BB0E1F">
            <w:pPr>
              <w:pStyle w:val="TAH"/>
              <w:rPr>
                <w:lang w:val="fr-FR"/>
              </w:rPr>
            </w:pPr>
            <w:r w:rsidRPr="00441CD0">
              <w:rPr>
                <w:lang w:val="fr-FR"/>
              </w:rPr>
              <w:t>Sxa</w:t>
            </w:r>
          </w:p>
        </w:tc>
        <w:tc>
          <w:tcPr>
            <w:tcW w:w="370" w:type="dxa"/>
            <w:tcBorders>
              <w:top w:val="single" w:sz="4" w:space="0" w:color="auto"/>
              <w:left w:val="single" w:sz="4" w:space="0" w:color="auto"/>
              <w:bottom w:val="single" w:sz="4" w:space="0" w:color="auto"/>
              <w:right w:val="single" w:sz="4" w:space="0" w:color="auto"/>
            </w:tcBorders>
            <w:hideMark/>
          </w:tcPr>
          <w:p w14:paraId="5E145328" w14:textId="77777777" w:rsidR="00EE5860" w:rsidRPr="00441CD0" w:rsidRDefault="00EE5860" w:rsidP="00BB0E1F">
            <w:pPr>
              <w:pStyle w:val="TAH"/>
              <w:rPr>
                <w:lang w:val="fr-FR"/>
              </w:rPr>
            </w:pPr>
            <w:r w:rsidRPr="00441CD0">
              <w:rPr>
                <w:lang w:val="fr-FR"/>
              </w:rPr>
              <w:t>Sxb</w:t>
            </w:r>
          </w:p>
        </w:tc>
        <w:tc>
          <w:tcPr>
            <w:tcW w:w="370" w:type="dxa"/>
            <w:tcBorders>
              <w:top w:val="single" w:sz="4" w:space="0" w:color="auto"/>
              <w:left w:val="single" w:sz="4" w:space="0" w:color="auto"/>
              <w:bottom w:val="single" w:sz="4" w:space="0" w:color="auto"/>
              <w:right w:val="single" w:sz="4" w:space="0" w:color="auto"/>
            </w:tcBorders>
            <w:hideMark/>
          </w:tcPr>
          <w:p w14:paraId="4CC6FFD2" w14:textId="77777777" w:rsidR="00EE5860" w:rsidRPr="00441CD0" w:rsidRDefault="00EE5860" w:rsidP="00BB0E1F">
            <w:pPr>
              <w:pStyle w:val="TAH"/>
              <w:rPr>
                <w:lang w:val="fr-FR"/>
              </w:rPr>
            </w:pPr>
            <w:r w:rsidRPr="00441CD0">
              <w:rPr>
                <w:lang w:val="fr-FR"/>
              </w:rPr>
              <w:t>Sxc</w:t>
            </w:r>
          </w:p>
        </w:tc>
        <w:tc>
          <w:tcPr>
            <w:tcW w:w="370" w:type="dxa"/>
            <w:tcBorders>
              <w:top w:val="single" w:sz="4" w:space="0" w:color="auto"/>
              <w:left w:val="single" w:sz="4" w:space="0" w:color="auto"/>
              <w:bottom w:val="single" w:sz="4" w:space="0" w:color="auto"/>
              <w:right w:val="single" w:sz="4" w:space="0" w:color="auto"/>
            </w:tcBorders>
            <w:hideMark/>
          </w:tcPr>
          <w:p w14:paraId="0950F069" w14:textId="77777777" w:rsidR="00EE5860" w:rsidRPr="00441CD0" w:rsidRDefault="00EE5860" w:rsidP="00BB0E1F">
            <w:pPr>
              <w:pStyle w:val="TAH"/>
              <w:rPr>
                <w:lang w:val="fr-FR"/>
              </w:rPr>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0123ACD0" w14:textId="77777777" w:rsidR="00EE5860" w:rsidRPr="00441CD0" w:rsidRDefault="00EE5860" w:rsidP="00BB0E1F">
            <w:pPr>
              <w:spacing w:after="0"/>
              <w:rPr>
                <w:rFonts w:ascii="Arial" w:hAnsi="Arial"/>
                <w:b/>
                <w:sz w:val="18"/>
                <w:lang w:val="fr-FR"/>
              </w:rPr>
            </w:pPr>
          </w:p>
        </w:tc>
      </w:tr>
      <w:tr w:rsidR="00EE5860" w:rsidRPr="00441CD0" w14:paraId="09C8313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AAF107A" w14:textId="77777777" w:rsidR="00EE5860" w:rsidRPr="00441CD0" w:rsidRDefault="00EE5860" w:rsidP="00BB0E1F">
            <w:pPr>
              <w:pStyle w:val="TAL"/>
              <w:rPr>
                <w:szCs w:val="18"/>
                <w:lang w:val="de-DE"/>
              </w:rPr>
            </w:pPr>
            <w:r w:rsidRPr="00441CD0">
              <w:rPr>
                <w:szCs w:val="18"/>
                <w:lang w:val="de-DE" w:eastAsia="zh-CN"/>
              </w:rPr>
              <w:t>Access Availability Information</w:t>
            </w:r>
          </w:p>
        </w:tc>
        <w:tc>
          <w:tcPr>
            <w:tcW w:w="336" w:type="dxa"/>
            <w:tcBorders>
              <w:top w:val="single" w:sz="4" w:space="0" w:color="auto"/>
              <w:left w:val="single" w:sz="4" w:space="0" w:color="auto"/>
              <w:bottom w:val="single" w:sz="4" w:space="0" w:color="auto"/>
              <w:right w:val="single" w:sz="4" w:space="0" w:color="auto"/>
            </w:tcBorders>
            <w:hideMark/>
          </w:tcPr>
          <w:p w14:paraId="7917C0DA" w14:textId="77777777" w:rsidR="00EE5860" w:rsidRPr="00441CD0" w:rsidRDefault="00EE5860" w:rsidP="00BB0E1F">
            <w:pPr>
              <w:pStyle w:val="TAL"/>
              <w:jc w:val="center"/>
              <w:rPr>
                <w:szCs w:val="18"/>
                <w:lang w:val="de-DE"/>
              </w:rPr>
            </w:pPr>
            <w:r w:rsidRPr="00441CD0">
              <w:rPr>
                <w:rFonts w:eastAsia="SimSun"/>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1F4E75AA" w14:textId="77777777" w:rsidR="00EE5860" w:rsidRPr="00441CD0" w:rsidRDefault="00EE5860" w:rsidP="00BB0E1F">
            <w:pPr>
              <w:pStyle w:val="TAL"/>
              <w:rPr>
                <w:lang w:val="fr-FR"/>
              </w:rPr>
            </w:pPr>
            <w:r w:rsidRPr="00441CD0">
              <w:rPr>
                <w:szCs w:val="18"/>
                <w:lang w:val="en-US"/>
              </w:rPr>
              <w:t xml:space="preserve">This IE shall </w:t>
            </w:r>
            <w:r w:rsidRPr="00441CD0">
              <w:rPr>
                <w:lang w:val="fr-FR"/>
              </w:rPr>
              <w:t>indicate an access type and whether the access type has become available or not available.</w:t>
            </w:r>
          </w:p>
          <w:p w14:paraId="2004C803" w14:textId="77777777" w:rsidR="00EE5860" w:rsidRPr="00441CD0" w:rsidRDefault="00EE5860" w:rsidP="00BB0E1F">
            <w:pPr>
              <w:pStyle w:val="TAL"/>
              <w:rPr>
                <w:lang w:val="fr-FR"/>
              </w:rPr>
            </w:pPr>
          </w:p>
          <w:p w14:paraId="7279D8FA" w14:textId="77777777" w:rsidR="00EE5860" w:rsidRPr="00441CD0" w:rsidRDefault="00EE5860" w:rsidP="00BB0E1F">
            <w:pPr>
              <w:pStyle w:val="TAL"/>
              <w:rPr>
                <w:szCs w:val="18"/>
                <w:lang w:val="en-US"/>
              </w:rPr>
            </w:pPr>
            <w:r w:rsidRPr="00441CD0">
              <w:rPr>
                <w:lang w:val="fr-FR" w:eastAsia="zh-CN"/>
              </w:rPr>
              <w:t>Up to two IEs with the same IE type may be present to report access availability changes for 3GPP and non-3GPP accesses.</w:t>
            </w:r>
          </w:p>
        </w:tc>
        <w:tc>
          <w:tcPr>
            <w:tcW w:w="370" w:type="dxa"/>
            <w:tcBorders>
              <w:top w:val="single" w:sz="4" w:space="0" w:color="auto"/>
              <w:left w:val="single" w:sz="4" w:space="0" w:color="auto"/>
              <w:bottom w:val="single" w:sz="4" w:space="0" w:color="auto"/>
              <w:right w:val="single" w:sz="4" w:space="0" w:color="auto"/>
            </w:tcBorders>
            <w:hideMark/>
          </w:tcPr>
          <w:p w14:paraId="4785F05F"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78634898"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13E4F87E"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hideMark/>
          </w:tcPr>
          <w:p w14:paraId="521DA442" w14:textId="77777777" w:rsidR="00EE5860" w:rsidRPr="00441CD0" w:rsidRDefault="00EE5860" w:rsidP="00BB0E1F">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6335171" w14:textId="77777777" w:rsidR="00EE5860" w:rsidRPr="00441CD0" w:rsidRDefault="00EE5860" w:rsidP="00BB0E1F">
            <w:pPr>
              <w:pStyle w:val="TAC"/>
              <w:rPr>
                <w:lang w:val="fr-FR"/>
              </w:rPr>
            </w:pPr>
            <w:r w:rsidRPr="00441CD0">
              <w:rPr>
                <w:lang w:val="fr-FR"/>
              </w:rPr>
              <w:t>Access Availability Information</w:t>
            </w:r>
          </w:p>
        </w:tc>
      </w:tr>
      <w:bookmarkEnd w:id="4800"/>
    </w:tbl>
    <w:p w14:paraId="60160584" w14:textId="77777777" w:rsidR="00EE5860" w:rsidRPr="00441CD0" w:rsidRDefault="00EE5860" w:rsidP="00EE5860">
      <w:pPr>
        <w:rPr>
          <w:noProof/>
        </w:rPr>
      </w:pPr>
    </w:p>
    <w:p w14:paraId="47DE8BAB" w14:textId="77777777" w:rsidR="00EE5860" w:rsidRPr="00441CD0" w:rsidRDefault="00EE5860" w:rsidP="00EE5860">
      <w:pPr>
        <w:rPr>
          <w:lang w:eastAsia="zh-CN"/>
        </w:rPr>
      </w:pPr>
      <w:r w:rsidRPr="00441CD0">
        <w:t xml:space="preserve">The </w:t>
      </w:r>
      <w:r w:rsidRPr="00441CD0">
        <w:rPr>
          <w:rFonts w:hint="eastAsia"/>
          <w:lang w:eastAsia="zh-CN"/>
        </w:rPr>
        <w:t>Q</w:t>
      </w:r>
      <w:r w:rsidRPr="00441CD0">
        <w:rPr>
          <w:lang w:eastAsia="zh-CN"/>
        </w:rPr>
        <w:t xml:space="preserve">oS Monitoring Report IE shall be encoded as shown </w:t>
      </w:r>
      <w:r w:rsidRPr="00441CD0">
        <w:rPr>
          <w:lang w:eastAsia="ja-JP"/>
        </w:rPr>
        <w:t xml:space="preserve">in Table </w:t>
      </w:r>
      <w:r w:rsidRPr="00441CD0">
        <w:t>7.5.8.6-3</w:t>
      </w:r>
      <w:r w:rsidRPr="00441CD0">
        <w:rPr>
          <w:lang w:eastAsia="ja-JP"/>
        </w:rPr>
        <w:t>.</w:t>
      </w:r>
    </w:p>
    <w:p w14:paraId="408DF879" w14:textId="77777777" w:rsidR="004867D9" w:rsidRPr="00441CD0" w:rsidRDefault="004867D9" w:rsidP="004867D9">
      <w:pPr>
        <w:pStyle w:val="TH"/>
        <w:rPr>
          <w:lang w:val="en-US"/>
        </w:rPr>
      </w:pPr>
      <w:bookmarkStart w:id="4801" w:name="_Toc27490828"/>
      <w:bookmarkStart w:id="4802" w:name="_Toc27557121"/>
      <w:bookmarkStart w:id="4803" w:name="_Toc27724038"/>
      <w:bookmarkStart w:id="4804" w:name="_Toc36031111"/>
      <w:bookmarkStart w:id="4805" w:name="_Toc36043031"/>
      <w:bookmarkStart w:id="4806" w:name="_Toc36814356"/>
      <w:bookmarkStart w:id="4807" w:name="_Toc44689214"/>
      <w:bookmarkStart w:id="4808" w:name="_Toc44923968"/>
      <w:bookmarkStart w:id="4809" w:name="_Toc51860938"/>
      <w:bookmarkStart w:id="4810" w:name="_Toc57930709"/>
      <w:bookmarkStart w:id="4811" w:name="_Toc57931339"/>
      <w:r w:rsidRPr="00441CD0">
        <w:lastRenderedPageBreak/>
        <w:t>Table 7.5.8.6-3: QoS Monitoring Report</w:t>
      </w:r>
      <w:r w:rsidRPr="00441CD0">
        <w:rPr>
          <w:lang w:eastAsia="zh-CN"/>
        </w:rPr>
        <w:t xml:space="preserve"> IE</w:t>
      </w:r>
    </w:p>
    <w:tbl>
      <w:tblPr>
        <w:tblW w:w="9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1"/>
        <w:gridCol w:w="336"/>
        <w:gridCol w:w="4672"/>
        <w:gridCol w:w="370"/>
        <w:gridCol w:w="370"/>
        <w:gridCol w:w="370"/>
        <w:gridCol w:w="370"/>
        <w:gridCol w:w="1405"/>
      </w:tblGrid>
      <w:tr w:rsidR="004867D9" w:rsidRPr="00441CD0" w14:paraId="7D878E03" w14:textId="77777777" w:rsidTr="00964064">
        <w:trPr>
          <w:jc w:val="center"/>
        </w:trPr>
        <w:tc>
          <w:tcPr>
            <w:tcW w:w="1561" w:type="dxa"/>
            <w:tcBorders>
              <w:top w:val="single" w:sz="4" w:space="0" w:color="auto"/>
              <w:left w:val="single" w:sz="4" w:space="0" w:color="auto"/>
              <w:right w:val="single" w:sz="4" w:space="0" w:color="auto"/>
            </w:tcBorders>
            <w:shd w:val="clear" w:color="auto" w:fill="D9D9D9"/>
          </w:tcPr>
          <w:p w14:paraId="21821F6A" w14:textId="77777777" w:rsidR="004867D9" w:rsidRPr="00441CD0" w:rsidRDefault="004867D9" w:rsidP="00964064">
            <w:pPr>
              <w:pStyle w:val="TAL"/>
            </w:pPr>
            <w:bookmarkStart w:id="4812" w:name="MCCQCTEMPBM_00000146"/>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17FBD6BD" w14:textId="77777777" w:rsidR="004867D9" w:rsidRPr="00441CD0" w:rsidRDefault="004867D9" w:rsidP="00964064">
            <w:pPr>
              <w:pStyle w:val="TAH"/>
            </w:pPr>
          </w:p>
        </w:tc>
        <w:tc>
          <w:tcPr>
            <w:tcW w:w="7557" w:type="dxa"/>
            <w:gridSpan w:val="6"/>
            <w:tcBorders>
              <w:top w:val="single" w:sz="4" w:space="0" w:color="auto"/>
              <w:left w:val="nil"/>
              <w:bottom w:val="single" w:sz="4" w:space="0" w:color="auto"/>
              <w:right w:val="single" w:sz="4" w:space="0" w:color="auto"/>
            </w:tcBorders>
            <w:shd w:val="clear" w:color="auto" w:fill="D9D9D9"/>
          </w:tcPr>
          <w:p w14:paraId="3369D119" w14:textId="77777777" w:rsidR="004867D9" w:rsidRPr="00441CD0" w:rsidRDefault="004867D9" w:rsidP="00964064">
            <w:pPr>
              <w:pStyle w:val="TAC"/>
              <w:rPr>
                <w:lang w:val="en-US"/>
              </w:rPr>
            </w:pPr>
            <w:r w:rsidRPr="00441CD0">
              <w:rPr>
                <w:lang w:val="en-US"/>
              </w:rPr>
              <w:t>QoS Monitoring Report IE Type = 247 (decimal)</w:t>
            </w:r>
          </w:p>
        </w:tc>
      </w:tr>
      <w:tr w:rsidR="004867D9" w:rsidRPr="00441CD0" w14:paraId="1EC24828" w14:textId="77777777" w:rsidTr="00964064">
        <w:trPr>
          <w:jc w:val="center"/>
        </w:trPr>
        <w:tc>
          <w:tcPr>
            <w:tcW w:w="1561" w:type="dxa"/>
            <w:tcBorders>
              <w:top w:val="single" w:sz="4" w:space="0" w:color="auto"/>
              <w:left w:val="single" w:sz="4" w:space="0" w:color="auto"/>
              <w:right w:val="single" w:sz="4" w:space="0" w:color="auto"/>
            </w:tcBorders>
            <w:shd w:val="clear" w:color="auto" w:fill="D9D9D9"/>
          </w:tcPr>
          <w:p w14:paraId="545FF270" w14:textId="77777777" w:rsidR="004867D9" w:rsidRPr="00441CD0" w:rsidRDefault="004867D9" w:rsidP="00964064">
            <w:pPr>
              <w:pStyle w:val="TAL"/>
            </w:pPr>
            <w:r w:rsidRPr="00441CD0">
              <w:t>Octets 3 and 4</w:t>
            </w:r>
          </w:p>
        </w:tc>
        <w:tc>
          <w:tcPr>
            <w:tcW w:w="336" w:type="dxa"/>
            <w:tcBorders>
              <w:top w:val="single" w:sz="4" w:space="0" w:color="auto"/>
              <w:left w:val="single" w:sz="4" w:space="0" w:color="auto"/>
              <w:right w:val="nil"/>
            </w:tcBorders>
            <w:shd w:val="clear" w:color="auto" w:fill="D9D9D9"/>
          </w:tcPr>
          <w:p w14:paraId="7FE49B82" w14:textId="77777777" w:rsidR="004867D9" w:rsidRPr="00441CD0" w:rsidRDefault="004867D9" w:rsidP="00964064">
            <w:pPr>
              <w:pStyle w:val="TAH"/>
            </w:pPr>
          </w:p>
        </w:tc>
        <w:tc>
          <w:tcPr>
            <w:tcW w:w="7557" w:type="dxa"/>
            <w:gridSpan w:val="6"/>
            <w:tcBorders>
              <w:top w:val="single" w:sz="4" w:space="0" w:color="auto"/>
              <w:left w:val="nil"/>
              <w:right w:val="single" w:sz="4" w:space="0" w:color="auto"/>
            </w:tcBorders>
            <w:shd w:val="clear" w:color="auto" w:fill="D9D9D9"/>
          </w:tcPr>
          <w:p w14:paraId="002ECEDB" w14:textId="77777777" w:rsidR="004867D9" w:rsidRPr="00441CD0" w:rsidRDefault="004867D9" w:rsidP="00964064">
            <w:pPr>
              <w:pStyle w:val="TAC"/>
            </w:pPr>
            <w:r w:rsidRPr="00441CD0">
              <w:t>Length = n</w:t>
            </w:r>
          </w:p>
        </w:tc>
      </w:tr>
      <w:tr w:rsidR="004867D9" w:rsidRPr="00441CD0" w14:paraId="5EA97BEB" w14:textId="77777777" w:rsidTr="00964064">
        <w:trPr>
          <w:jc w:val="center"/>
        </w:trPr>
        <w:tc>
          <w:tcPr>
            <w:tcW w:w="1561" w:type="dxa"/>
            <w:vMerge w:val="restart"/>
            <w:tcBorders>
              <w:top w:val="single" w:sz="4" w:space="0" w:color="auto"/>
              <w:left w:val="single" w:sz="4" w:space="0" w:color="auto"/>
              <w:right w:val="single" w:sz="4" w:space="0" w:color="auto"/>
            </w:tcBorders>
          </w:tcPr>
          <w:p w14:paraId="1E56DA89" w14:textId="77777777" w:rsidR="004867D9" w:rsidRPr="00441CD0" w:rsidRDefault="004867D9" w:rsidP="00964064">
            <w:pPr>
              <w:pStyle w:val="TAH"/>
            </w:pPr>
            <w:r w:rsidRPr="00441CD0">
              <w:t>Information elements</w:t>
            </w:r>
          </w:p>
        </w:tc>
        <w:tc>
          <w:tcPr>
            <w:tcW w:w="336" w:type="dxa"/>
            <w:vMerge w:val="restart"/>
            <w:tcBorders>
              <w:top w:val="single" w:sz="4" w:space="0" w:color="auto"/>
              <w:left w:val="single" w:sz="4" w:space="0" w:color="auto"/>
              <w:right w:val="single" w:sz="4" w:space="0" w:color="auto"/>
            </w:tcBorders>
          </w:tcPr>
          <w:p w14:paraId="050A7DE2" w14:textId="77777777" w:rsidR="004867D9" w:rsidRPr="00441CD0" w:rsidRDefault="004867D9" w:rsidP="00964064">
            <w:pPr>
              <w:pStyle w:val="TAH"/>
            </w:pPr>
            <w:r w:rsidRPr="00441CD0">
              <w:t>P</w:t>
            </w:r>
          </w:p>
        </w:tc>
        <w:tc>
          <w:tcPr>
            <w:tcW w:w="4672" w:type="dxa"/>
            <w:vMerge w:val="restart"/>
            <w:tcBorders>
              <w:top w:val="single" w:sz="4" w:space="0" w:color="auto"/>
              <w:left w:val="single" w:sz="4" w:space="0" w:color="auto"/>
              <w:right w:val="single" w:sz="4" w:space="0" w:color="auto"/>
            </w:tcBorders>
          </w:tcPr>
          <w:p w14:paraId="7E8BFED8" w14:textId="77777777" w:rsidR="004867D9" w:rsidRPr="00441CD0" w:rsidRDefault="004867D9" w:rsidP="00964064">
            <w:pPr>
              <w:pStyle w:val="TAH"/>
            </w:pPr>
            <w:r w:rsidRPr="00441CD0">
              <w:t>Condition / Comment</w:t>
            </w:r>
          </w:p>
        </w:tc>
        <w:tc>
          <w:tcPr>
            <w:tcW w:w="1480" w:type="dxa"/>
            <w:gridSpan w:val="4"/>
            <w:tcBorders>
              <w:top w:val="single" w:sz="4" w:space="0" w:color="auto"/>
              <w:left w:val="single" w:sz="4" w:space="0" w:color="auto"/>
              <w:right w:val="single" w:sz="4" w:space="0" w:color="auto"/>
            </w:tcBorders>
          </w:tcPr>
          <w:p w14:paraId="5BBCAA11" w14:textId="77777777" w:rsidR="004867D9" w:rsidRPr="00441CD0" w:rsidRDefault="004867D9" w:rsidP="00964064">
            <w:pPr>
              <w:pStyle w:val="TAH"/>
            </w:pPr>
            <w:r w:rsidRPr="00441CD0">
              <w:t>Appl.</w:t>
            </w:r>
          </w:p>
        </w:tc>
        <w:tc>
          <w:tcPr>
            <w:tcW w:w="1405" w:type="dxa"/>
            <w:vMerge w:val="restart"/>
            <w:tcBorders>
              <w:top w:val="single" w:sz="4" w:space="0" w:color="auto"/>
              <w:left w:val="single" w:sz="4" w:space="0" w:color="auto"/>
              <w:right w:val="single" w:sz="4" w:space="0" w:color="auto"/>
            </w:tcBorders>
          </w:tcPr>
          <w:p w14:paraId="6FD522EB" w14:textId="77777777" w:rsidR="004867D9" w:rsidRPr="00441CD0" w:rsidRDefault="004867D9" w:rsidP="00964064">
            <w:pPr>
              <w:pStyle w:val="TAH"/>
            </w:pPr>
            <w:r w:rsidRPr="00441CD0">
              <w:t>IE Type</w:t>
            </w:r>
          </w:p>
        </w:tc>
      </w:tr>
      <w:tr w:rsidR="004867D9" w:rsidRPr="00441CD0" w14:paraId="78CEF7EE" w14:textId="77777777" w:rsidTr="00964064">
        <w:trPr>
          <w:jc w:val="center"/>
        </w:trPr>
        <w:tc>
          <w:tcPr>
            <w:tcW w:w="1561" w:type="dxa"/>
            <w:vMerge/>
            <w:tcBorders>
              <w:left w:val="single" w:sz="4" w:space="0" w:color="auto"/>
              <w:bottom w:val="single" w:sz="4" w:space="0" w:color="auto"/>
              <w:right w:val="single" w:sz="4" w:space="0" w:color="auto"/>
            </w:tcBorders>
          </w:tcPr>
          <w:p w14:paraId="2703CB9A" w14:textId="77777777" w:rsidR="004867D9" w:rsidRPr="00441CD0" w:rsidRDefault="004867D9" w:rsidP="00964064">
            <w:pPr>
              <w:pStyle w:val="TAH"/>
            </w:pPr>
          </w:p>
        </w:tc>
        <w:tc>
          <w:tcPr>
            <w:tcW w:w="336" w:type="dxa"/>
            <w:vMerge/>
            <w:tcBorders>
              <w:left w:val="single" w:sz="4" w:space="0" w:color="auto"/>
              <w:bottom w:val="single" w:sz="4" w:space="0" w:color="auto"/>
              <w:right w:val="single" w:sz="4" w:space="0" w:color="auto"/>
            </w:tcBorders>
          </w:tcPr>
          <w:p w14:paraId="57A695A1" w14:textId="77777777" w:rsidR="004867D9" w:rsidRPr="00441CD0" w:rsidRDefault="004867D9" w:rsidP="00964064">
            <w:pPr>
              <w:pStyle w:val="TAH"/>
            </w:pPr>
          </w:p>
        </w:tc>
        <w:tc>
          <w:tcPr>
            <w:tcW w:w="4672" w:type="dxa"/>
            <w:vMerge/>
            <w:tcBorders>
              <w:left w:val="single" w:sz="4" w:space="0" w:color="auto"/>
              <w:bottom w:val="single" w:sz="4" w:space="0" w:color="auto"/>
              <w:right w:val="single" w:sz="4" w:space="0" w:color="auto"/>
            </w:tcBorders>
          </w:tcPr>
          <w:p w14:paraId="2CC734A8" w14:textId="77777777" w:rsidR="004867D9" w:rsidRPr="00441CD0" w:rsidRDefault="004867D9" w:rsidP="00964064">
            <w:pPr>
              <w:pStyle w:val="TAH"/>
            </w:pPr>
          </w:p>
        </w:tc>
        <w:tc>
          <w:tcPr>
            <w:tcW w:w="370" w:type="dxa"/>
            <w:tcBorders>
              <w:top w:val="single" w:sz="4" w:space="0" w:color="auto"/>
              <w:left w:val="single" w:sz="4" w:space="0" w:color="auto"/>
              <w:bottom w:val="single" w:sz="4" w:space="0" w:color="auto"/>
              <w:right w:val="single" w:sz="4" w:space="0" w:color="auto"/>
            </w:tcBorders>
          </w:tcPr>
          <w:p w14:paraId="713BCB79" w14:textId="77777777" w:rsidR="004867D9" w:rsidRPr="00441CD0" w:rsidRDefault="004867D9" w:rsidP="00964064">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tcPr>
          <w:p w14:paraId="1DF9D4E0" w14:textId="77777777" w:rsidR="004867D9" w:rsidRPr="00441CD0" w:rsidRDefault="004867D9" w:rsidP="00964064">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tcPr>
          <w:p w14:paraId="146848DB" w14:textId="77777777" w:rsidR="004867D9" w:rsidRPr="00441CD0" w:rsidRDefault="004867D9" w:rsidP="00964064">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tcPr>
          <w:p w14:paraId="7FBFA4DD" w14:textId="77777777" w:rsidR="004867D9" w:rsidRPr="00441CD0" w:rsidRDefault="004867D9" w:rsidP="00964064">
            <w:pPr>
              <w:pStyle w:val="TAH"/>
            </w:pPr>
            <w:r w:rsidRPr="00441CD0">
              <w:rPr>
                <w:lang w:val="de-DE"/>
              </w:rPr>
              <w:t>N4</w:t>
            </w:r>
          </w:p>
        </w:tc>
        <w:tc>
          <w:tcPr>
            <w:tcW w:w="1405" w:type="dxa"/>
            <w:vMerge/>
            <w:tcBorders>
              <w:left w:val="single" w:sz="4" w:space="0" w:color="auto"/>
              <w:bottom w:val="single" w:sz="4" w:space="0" w:color="auto"/>
              <w:right w:val="single" w:sz="4" w:space="0" w:color="auto"/>
            </w:tcBorders>
          </w:tcPr>
          <w:p w14:paraId="7624B209" w14:textId="77777777" w:rsidR="004867D9" w:rsidRPr="00441CD0" w:rsidRDefault="004867D9" w:rsidP="00964064">
            <w:pPr>
              <w:pStyle w:val="TAH"/>
            </w:pPr>
          </w:p>
        </w:tc>
      </w:tr>
      <w:tr w:rsidR="004867D9" w:rsidRPr="00441CD0" w14:paraId="18697045" w14:textId="77777777" w:rsidTr="00964064">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370A5E9F" w14:textId="77777777" w:rsidR="004867D9" w:rsidRPr="00441CD0" w:rsidRDefault="004867D9" w:rsidP="00964064">
            <w:pPr>
              <w:pStyle w:val="TAL"/>
              <w:rPr>
                <w:szCs w:val="18"/>
                <w:lang w:val="de-DE"/>
              </w:rPr>
            </w:pPr>
            <w:r w:rsidRPr="00441CD0">
              <w:rPr>
                <w:szCs w:val="18"/>
                <w:lang w:val="de-DE" w:eastAsia="zh-CN"/>
              </w:rPr>
              <w:t>QFI</w:t>
            </w:r>
          </w:p>
        </w:tc>
        <w:tc>
          <w:tcPr>
            <w:tcW w:w="336" w:type="dxa"/>
            <w:tcBorders>
              <w:top w:val="single" w:sz="4" w:space="0" w:color="auto"/>
              <w:left w:val="single" w:sz="4" w:space="0" w:color="auto"/>
              <w:bottom w:val="single" w:sz="4" w:space="0" w:color="auto"/>
              <w:right w:val="single" w:sz="4" w:space="0" w:color="auto"/>
            </w:tcBorders>
          </w:tcPr>
          <w:p w14:paraId="23DCC8AA" w14:textId="77777777" w:rsidR="004867D9" w:rsidRPr="00441CD0" w:rsidRDefault="004867D9" w:rsidP="00964064">
            <w:pPr>
              <w:pStyle w:val="TAL"/>
              <w:jc w:val="center"/>
              <w:rPr>
                <w:szCs w:val="18"/>
                <w:lang w:val="de-DE"/>
              </w:rPr>
            </w:pPr>
            <w:r w:rsidRPr="00441CD0">
              <w:rPr>
                <w:rFonts w:eastAsia="SimSun"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680ADF7F" w14:textId="77777777" w:rsidR="004867D9" w:rsidRPr="00441CD0" w:rsidRDefault="004867D9" w:rsidP="00964064">
            <w:pPr>
              <w:pStyle w:val="TAL"/>
              <w:rPr>
                <w:szCs w:val="18"/>
                <w:lang w:val="en-US"/>
              </w:rPr>
            </w:pPr>
            <w:r w:rsidRPr="00441CD0">
              <w:rPr>
                <w:rFonts w:hint="eastAsia"/>
                <w:szCs w:val="18"/>
                <w:lang w:val="en-US" w:eastAsia="zh-CN"/>
              </w:rPr>
              <w:t>T</w:t>
            </w:r>
            <w:r w:rsidRPr="00441CD0">
              <w:rPr>
                <w:szCs w:val="18"/>
                <w:lang w:val="en-US" w:eastAsia="zh-CN"/>
              </w:rPr>
              <w:t xml:space="preserve">his IE shall identify the </w:t>
            </w:r>
            <w:r w:rsidRPr="00441CD0">
              <w:rPr>
                <w:rFonts w:cs="Arial"/>
                <w:szCs w:val="18"/>
                <w:lang w:eastAsia="zh-CN"/>
              </w:rPr>
              <w:t xml:space="preserve">QoS Flow Identifier </w:t>
            </w:r>
            <w:r w:rsidRPr="00441CD0">
              <w:rPr>
                <w:szCs w:val="18"/>
                <w:lang w:val="en-US"/>
              </w:rPr>
              <w:t>for which QoS monitoring is reported.</w:t>
            </w:r>
          </w:p>
        </w:tc>
        <w:tc>
          <w:tcPr>
            <w:tcW w:w="370" w:type="dxa"/>
            <w:tcBorders>
              <w:top w:val="single" w:sz="4" w:space="0" w:color="auto"/>
              <w:left w:val="single" w:sz="4" w:space="0" w:color="auto"/>
              <w:bottom w:val="single" w:sz="4" w:space="0" w:color="auto"/>
              <w:right w:val="single" w:sz="4" w:space="0" w:color="auto"/>
            </w:tcBorders>
          </w:tcPr>
          <w:p w14:paraId="042CFEC1"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4D35F001"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945318D"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5E8ACA3C" w14:textId="77777777" w:rsidR="004867D9" w:rsidRPr="00441CD0" w:rsidRDefault="004867D9" w:rsidP="00964064">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0D7D3BBD" w14:textId="77777777" w:rsidR="004867D9" w:rsidRPr="00441CD0" w:rsidRDefault="004867D9" w:rsidP="00964064">
            <w:pPr>
              <w:pStyle w:val="TAC"/>
            </w:pPr>
            <w:r w:rsidRPr="00441CD0">
              <w:rPr>
                <w:rFonts w:hint="eastAsia"/>
                <w:lang w:eastAsia="zh-CN"/>
              </w:rPr>
              <w:t>Q</w:t>
            </w:r>
            <w:r w:rsidRPr="00441CD0">
              <w:rPr>
                <w:lang w:eastAsia="zh-CN"/>
              </w:rPr>
              <w:t>FI</w:t>
            </w:r>
          </w:p>
        </w:tc>
      </w:tr>
      <w:tr w:rsidR="004867D9" w:rsidRPr="00441CD0" w14:paraId="1281A6C6" w14:textId="77777777" w:rsidTr="00964064">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004B9CC" w14:textId="77777777" w:rsidR="004867D9" w:rsidRPr="00441CD0" w:rsidRDefault="004867D9" w:rsidP="00964064">
            <w:pPr>
              <w:pStyle w:val="TAL"/>
              <w:rPr>
                <w:szCs w:val="18"/>
                <w:lang w:val="de-DE"/>
              </w:rPr>
            </w:pPr>
            <w:r w:rsidRPr="00441CD0">
              <w:rPr>
                <w:szCs w:val="18"/>
                <w:lang w:val="de-DE" w:eastAsia="zh-CN"/>
              </w:rPr>
              <w:t xml:space="preserve">QoS Monitoring </w:t>
            </w:r>
            <w:r w:rsidRPr="00441CD0">
              <w:rPr>
                <w:szCs w:val="18"/>
                <w:lang w:val="de-DE"/>
              </w:rPr>
              <w:t>Measurement</w:t>
            </w:r>
          </w:p>
        </w:tc>
        <w:tc>
          <w:tcPr>
            <w:tcW w:w="336" w:type="dxa"/>
            <w:tcBorders>
              <w:top w:val="single" w:sz="4" w:space="0" w:color="auto"/>
              <w:left w:val="single" w:sz="4" w:space="0" w:color="auto"/>
              <w:bottom w:val="single" w:sz="4" w:space="0" w:color="auto"/>
              <w:right w:val="single" w:sz="4" w:space="0" w:color="auto"/>
            </w:tcBorders>
          </w:tcPr>
          <w:p w14:paraId="70587975" w14:textId="77777777" w:rsidR="004867D9" w:rsidRPr="00441CD0" w:rsidRDefault="004867D9" w:rsidP="00964064">
            <w:pPr>
              <w:pStyle w:val="TAL"/>
              <w:jc w:val="center"/>
              <w:rPr>
                <w:rFonts w:eastAsia="SimSun"/>
                <w:szCs w:val="18"/>
                <w:lang w:val="de-DE"/>
              </w:rPr>
            </w:pPr>
            <w:r w:rsidRPr="00441CD0">
              <w:rPr>
                <w:rFonts w:hint="eastAsia"/>
                <w:szCs w:val="18"/>
                <w:lang w:val="de-DE" w:eastAsia="zh-CN"/>
              </w:rPr>
              <w:t>M</w:t>
            </w:r>
          </w:p>
        </w:tc>
        <w:tc>
          <w:tcPr>
            <w:tcW w:w="4672" w:type="dxa"/>
            <w:tcBorders>
              <w:top w:val="single" w:sz="4" w:space="0" w:color="auto"/>
              <w:left w:val="single" w:sz="4" w:space="0" w:color="auto"/>
              <w:bottom w:val="single" w:sz="4" w:space="0" w:color="auto"/>
              <w:right w:val="single" w:sz="4" w:space="0" w:color="auto"/>
            </w:tcBorders>
          </w:tcPr>
          <w:p w14:paraId="0D38801B" w14:textId="77777777" w:rsidR="004867D9" w:rsidRPr="00441CD0" w:rsidRDefault="004867D9" w:rsidP="00964064">
            <w:pPr>
              <w:pStyle w:val="TAL"/>
              <w:rPr>
                <w:szCs w:val="18"/>
                <w:lang w:val="en-US"/>
              </w:rPr>
            </w:pPr>
            <w:r w:rsidRPr="00441CD0">
              <w:rPr>
                <w:szCs w:val="18"/>
                <w:lang w:val="en-US"/>
              </w:rPr>
              <w:t>This IE shall contain the measured packet delay(s)</w:t>
            </w:r>
            <w:r>
              <w:rPr>
                <w:szCs w:val="18"/>
                <w:lang w:val="en-US"/>
              </w:rPr>
              <w:t xml:space="preserve"> or the indication of </w:t>
            </w:r>
            <w:r>
              <w:rPr>
                <w:lang w:eastAsia="zh-CN"/>
              </w:rPr>
              <w:t>packet delay measurement f</w:t>
            </w:r>
            <w:r w:rsidRPr="00441CD0">
              <w:rPr>
                <w:lang w:eastAsia="zh-CN"/>
              </w:rPr>
              <w:t>ailure</w:t>
            </w:r>
            <w:r w:rsidRPr="00441CD0">
              <w:rPr>
                <w:szCs w:val="18"/>
                <w:lang w:val="en-US"/>
              </w:rPr>
              <w:t>.</w:t>
            </w:r>
          </w:p>
        </w:tc>
        <w:tc>
          <w:tcPr>
            <w:tcW w:w="370" w:type="dxa"/>
            <w:tcBorders>
              <w:top w:val="single" w:sz="4" w:space="0" w:color="auto"/>
              <w:left w:val="single" w:sz="4" w:space="0" w:color="auto"/>
              <w:bottom w:val="single" w:sz="4" w:space="0" w:color="auto"/>
              <w:right w:val="single" w:sz="4" w:space="0" w:color="auto"/>
            </w:tcBorders>
          </w:tcPr>
          <w:p w14:paraId="4B97565D" w14:textId="77777777" w:rsidR="004867D9" w:rsidRPr="00441CD0" w:rsidRDefault="004867D9" w:rsidP="00964064">
            <w:pPr>
              <w:pStyle w:val="TAC"/>
              <w:rPr>
                <w:lang w:val="en-US"/>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7D8FD5D"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2A7C8884" w14:textId="77777777" w:rsidR="004867D9" w:rsidRPr="00441CD0" w:rsidRDefault="004867D9" w:rsidP="00964064">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8DFE7B" w14:textId="77777777" w:rsidR="004867D9" w:rsidRPr="00441CD0" w:rsidRDefault="004867D9" w:rsidP="00964064">
            <w:pPr>
              <w:pStyle w:val="TAC"/>
              <w:rPr>
                <w:lang w:val="de-D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06875F3" w14:textId="77777777" w:rsidR="004867D9" w:rsidRPr="00441CD0" w:rsidRDefault="004867D9" w:rsidP="00964064">
            <w:pPr>
              <w:pStyle w:val="TAC"/>
            </w:pPr>
            <w:r w:rsidRPr="00441CD0">
              <w:rPr>
                <w:szCs w:val="18"/>
                <w:lang w:val="de-DE" w:eastAsia="zh-CN"/>
              </w:rPr>
              <w:t xml:space="preserve">QoS Monitoring </w:t>
            </w:r>
            <w:r w:rsidRPr="00441CD0">
              <w:rPr>
                <w:szCs w:val="18"/>
                <w:lang w:val="de-DE"/>
              </w:rPr>
              <w:t>Measurement</w:t>
            </w:r>
          </w:p>
        </w:tc>
      </w:tr>
      <w:tr w:rsidR="004867D9" w:rsidRPr="00441CD0" w14:paraId="09E137FD" w14:textId="77777777" w:rsidTr="00964064">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12E7B5F3" w14:textId="77777777" w:rsidR="004867D9" w:rsidRPr="00441CD0" w:rsidRDefault="004867D9" w:rsidP="00964064">
            <w:pPr>
              <w:pStyle w:val="TAL"/>
              <w:rPr>
                <w:szCs w:val="18"/>
                <w:lang w:val="de-DE"/>
              </w:rPr>
            </w:pPr>
            <w:r w:rsidRPr="00441CD0">
              <w:rPr>
                <w:szCs w:val="18"/>
                <w:lang w:val="de-DE"/>
              </w:rPr>
              <w:t>Time Stamp</w:t>
            </w:r>
          </w:p>
        </w:tc>
        <w:tc>
          <w:tcPr>
            <w:tcW w:w="336" w:type="dxa"/>
            <w:tcBorders>
              <w:top w:val="single" w:sz="4" w:space="0" w:color="auto"/>
              <w:left w:val="single" w:sz="4" w:space="0" w:color="auto"/>
              <w:bottom w:val="single" w:sz="4" w:space="0" w:color="auto"/>
              <w:right w:val="single" w:sz="4" w:space="0" w:color="auto"/>
            </w:tcBorders>
          </w:tcPr>
          <w:p w14:paraId="5E3BF1B5" w14:textId="77777777" w:rsidR="004867D9" w:rsidRPr="00441CD0" w:rsidRDefault="004867D9" w:rsidP="00964064">
            <w:pPr>
              <w:pStyle w:val="TAL"/>
              <w:jc w:val="center"/>
              <w:rPr>
                <w:rFonts w:eastAsia="SimSun"/>
                <w:szCs w:val="18"/>
                <w:lang w:val="de-DE"/>
              </w:rPr>
            </w:pPr>
            <w:r w:rsidRPr="00441CD0">
              <w:rPr>
                <w:rFonts w:eastAsia="SimSun"/>
                <w:szCs w:val="18"/>
                <w:lang w:val="de-DE"/>
              </w:rPr>
              <w:t>M</w:t>
            </w:r>
          </w:p>
        </w:tc>
        <w:tc>
          <w:tcPr>
            <w:tcW w:w="4672" w:type="dxa"/>
            <w:tcBorders>
              <w:top w:val="single" w:sz="4" w:space="0" w:color="auto"/>
              <w:left w:val="single" w:sz="4" w:space="0" w:color="auto"/>
              <w:bottom w:val="single" w:sz="4" w:space="0" w:color="auto"/>
              <w:right w:val="single" w:sz="4" w:space="0" w:color="auto"/>
            </w:tcBorders>
          </w:tcPr>
          <w:p w14:paraId="3CB4A311" w14:textId="77777777" w:rsidR="004867D9" w:rsidRPr="00441CD0" w:rsidRDefault="004867D9" w:rsidP="00964064">
            <w:pPr>
              <w:pStyle w:val="TAL"/>
              <w:rPr>
                <w:szCs w:val="18"/>
                <w:lang w:val="en-US"/>
              </w:rPr>
            </w:pPr>
            <w:r w:rsidRPr="00441CD0">
              <w:rPr>
                <w:szCs w:val="18"/>
                <w:lang w:val="en-US"/>
              </w:rPr>
              <w:t>This IE shall provide the timestamp when the collection of the information in this report was generated.</w:t>
            </w:r>
          </w:p>
        </w:tc>
        <w:tc>
          <w:tcPr>
            <w:tcW w:w="370" w:type="dxa"/>
            <w:tcBorders>
              <w:top w:val="single" w:sz="4" w:space="0" w:color="auto"/>
              <w:left w:val="single" w:sz="4" w:space="0" w:color="auto"/>
              <w:bottom w:val="single" w:sz="4" w:space="0" w:color="auto"/>
              <w:right w:val="single" w:sz="4" w:space="0" w:color="auto"/>
            </w:tcBorders>
          </w:tcPr>
          <w:p w14:paraId="78E095BE" w14:textId="77777777" w:rsidR="004867D9" w:rsidRPr="00441CD0" w:rsidRDefault="004867D9" w:rsidP="00964064">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ADDA0AB"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369A9B3"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079FE8E2" w14:textId="77777777" w:rsidR="004867D9" w:rsidRPr="00441CD0" w:rsidRDefault="004867D9" w:rsidP="00964064">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1CB5EA10" w14:textId="77777777" w:rsidR="004867D9" w:rsidRPr="00441CD0" w:rsidRDefault="004867D9" w:rsidP="00964064">
            <w:pPr>
              <w:pStyle w:val="TAC"/>
            </w:pPr>
            <w:r w:rsidRPr="00441CD0">
              <w:t>Time Stamp</w:t>
            </w:r>
          </w:p>
        </w:tc>
      </w:tr>
      <w:tr w:rsidR="004867D9" w:rsidRPr="00441CD0" w14:paraId="6CC1820A" w14:textId="77777777" w:rsidTr="00964064">
        <w:trPr>
          <w:jc w:val="center"/>
        </w:trPr>
        <w:tc>
          <w:tcPr>
            <w:tcW w:w="1561" w:type="dxa"/>
            <w:tcBorders>
              <w:top w:val="single" w:sz="4" w:space="0" w:color="auto"/>
              <w:left w:val="single" w:sz="4" w:space="0" w:color="auto"/>
              <w:bottom w:val="single" w:sz="4" w:space="0" w:color="auto"/>
              <w:right w:val="single" w:sz="4" w:space="0" w:color="auto"/>
            </w:tcBorders>
            <w:vAlign w:val="center"/>
          </w:tcPr>
          <w:p w14:paraId="202DA606" w14:textId="77777777" w:rsidR="004867D9" w:rsidRPr="00441CD0" w:rsidRDefault="004867D9" w:rsidP="00964064">
            <w:pPr>
              <w:pStyle w:val="TAL"/>
              <w:rPr>
                <w:szCs w:val="18"/>
                <w:lang w:val="de-DE"/>
              </w:rPr>
            </w:pPr>
            <w:r w:rsidRPr="00441CD0">
              <w:rPr>
                <w:szCs w:val="18"/>
                <w:lang w:val="de-DE"/>
              </w:rPr>
              <w:t>Start Time</w:t>
            </w:r>
          </w:p>
        </w:tc>
        <w:tc>
          <w:tcPr>
            <w:tcW w:w="336" w:type="dxa"/>
            <w:tcBorders>
              <w:top w:val="single" w:sz="4" w:space="0" w:color="auto"/>
              <w:left w:val="single" w:sz="4" w:space="0" w:color="auto"/>
              <w:bottom w:val="single" w:sz="4" w:space="0" w:color="auto"/>
              <w:right w:val="single" w:sz="4" w:space="0" w:color="auto"/>
            </w:tcBorders>
          </w:tcPr>
          <w:p w14:paraId="1247081A" w14:textId="77777777" w:rsidR="004867D9" w:rsidRPr="00441CD0" w:rsidRDefault="004867D9" w:rsidP="00964064">
            <w:pPr>
              <w:pStyle w:val="TAL"/>
              <w:jc w:val="center"/>
              <w:rPr>
                <w:rFonts w:eastAsia="SimSun"/>
                <w:szCs w:val="18"/>
                <w:lang w:val="de-DE"/>
              </w:rPr>
            </w:pPr>
            <w:r w:rsidRPr="00441CD0">
              <w:rPr>
                <w:rFonts w:eastAsia="SimSun"/>
                <w:szCs w:val="18"/>
                <w:lang w:val="de-DE"/>
              </w:rPr>
              <w:t>O</w:t>
            </w:r>
          </w:p>
        </w:tc>
        <w:tc>
          <w:tcPr>
            <w:tcW w:w="4672" w:type="dxa"/>
            <w:tcBorders>
              <w:top w:val="single" w:sz="4" w:space="0" w:color="auto"/>
              <w:left w:val="single" w:sz="4" w:space="0" w:color="auto"/>
              <w:bottom w:val="single" w:sz="4" w:space="0" w:color="auto"/>
              <w:right w:val="single" w:sz="4" w:space="0" w:color="auto"/>
            </w:tcBorders>
          </w:tcPr>
          <w:p w14:paraId="4A0E91B4" w14:textId="77777777" w:rsidR="004867D9" w:rsidRPr="00441CD0" w:rsidRDefault="004867D9" w:rsidP="00964064">
            <w:pPr>
              <w:pStyle w:val="TAL"/>
              <w:rPr>
                <w:szCs w:val="18"/>
                <w:lang w:val="en-US"/>
              </w:rPr>
            </w:pPr>
            <w:r w:rsidRPr="00441CD0">
              <w:rPr>
                <w:szCs w:val="18"/>
                <w:lang w:val="en-US"/>
              </w:rPr>
              <w:t>When present, this IE shall provide the timestamp when the collection of the information in this report was started.</w:t>
            </w:r>
          </w:p>
        </w:tc>
        <w:tc>
          <w:tcPr>
            <w:tcW w:w="370" w:type="dxa"/>
            <w:tcBorders>
              <w:top w:val="single" w:sz="4" w:space="0" w:color="auto"/>
              <w:left w:val="single" w:sz="4" w:space="0" w:color="auto"/>
              <w:bottom w:val="single" w:sz="4" w:space="0" w:color="auto"/>
              <w:right w:val="single" w:sz="4" w:space="0" w:color="auto"/>
            </w:tcBorders>
          </w:tcPr>
          <w:p w14:paraId="2BF89270" w14:textId="77777777" w:rsidR="004867D9" w:rsidRPr="00441CD0" w:rsidRDefault="004867D9" w:rsidP="00964064">
            <w:pPr>
              <w:pStyle w:val="TAC"/>
              <w:rPr>
                <w:lang w:val="en-US"/>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7A16A9AD"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52784DA1" w14:textId="77777777" w:rsidR="004867D9" w:rsidRPr="00441CD0" w:rsidRDefault="004867D9" w:rsidP="00964064">
            <w:pPr>
              <w:pStyle w:val="TAC"/>
              <w:rPr>
                <w:lang w:val="de-DE"/>
              </w:rPr>
            </w:pPr>
            <w:r w:rsidRPr="00441CD0">
              <w:t>-</w:t>
            </w:r>
          </w:p>
        </w:tc>
        <w:tc>
          <w:tcPr>
            <w:tcW w:w="370" w:type="dxa"/>
            <w:tcBorders>
              <w:top w:val="single" w:sz="4" w:space="0" w:color="auto"/>
              <w:left w:val="single" w:sz="4" w:space="0" w:color="auto"/>
              <w:bottom w:val="single" w:sz="4" w:space="0" w:color="auto"/>
              <w:right w:val="single" w:sz="4" w:space="0" w:color="auto"/>
            </w:tcBorders>
          </w:tcPr>
          <w:p w14:paraId="6C46F606" w14:textId="77777777" w:rsidR="004867D9" w:rsidRPr="00441CD0" w:rsidRDefault="004867D9" w:rsidP="00964064">
            <w:pPr>
              <w:pStyle w:val="TAC"/>
              <w:rPr>
                <w:lang w:val="de-DE"/>
              </w:rPr>
            </w:pPr>
            <w:r w:rsidRPr="00441CD0">
              <w:rPr>
                <w:lang w:val="de-D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9592A87" w14:textId="77777777" w:rsidR="004867D9" w:rsidRPr="00441CD0" w:rsidRDefault="004867D9" w:rsidP="00964064">
            <w:pPr>
              <w:pStyle w:val="TAC"/>
            </w:pPr>
            <w:r w:rsidRPr="00441CD0">
              <w:t>Start Time</w:t>
            </w:r>
          </w:p>
        </w:tc>
      </w:tr>
      <w:bookmarkEnd w:id="4812"/>
    </w:tbl>
    <w:p w14:paraId="56A6A35B" w14:textId="77777777" w:rsidR="004867D9" w:rsidRDefault="004867D9" w:rsidP="004867D9">
      <w:pPr>
        <w:rPr>
          <w:noProof/>
        </w:rPr>
      </w:pPr>
    </w:p>
    <w:p w14:paraId="1AA755EF" w14:textId="77777777" w:rsidR="00EE5860" w:rsidRPr="00441CD0" w:rsidRDefault="00EE5860" w:rsidP="00EE5860">
      <w:pPr>
        <w:pStyle w:val="Heading3"/>
        <w:rPr>
          <w:rFonts w:cs="Arial"/>
          <w:bCs/>
          <w:lang w:val="en-US"/>
        </w:rPr>
      </w:pPr>
      <w:bookmarkStart w:id="4813" w:name="_Toc160974466"/>
      <w:r w:rsidRPr="00441CD0">
        <w:t>7.5.</w:t>
      </w:r>
      <w:r w:rsidRPr="00441CD0">
        <w:rPr>
          <w:lang w:val="en-US"/>
        </w:rPr>
        <w:t>9</w:t>
      </w:r>
      <w:r w:rsidRPr="00441CD0">
        <w:tab/>
      </w:r>
      <w:r w:rsidRPr="00441CD0">
        <w:rPr>
          <w:lang w:val="en-US"/>
        </w:rPr>
        <w:t xml:space="preserve">PFCP </w:t>
      </w:r>
      <w:r w:rsidRPr="00441CD0">
        <w:t xml:space="preserve">Session Report </w:t>
      </w:r>
      <w:r w:rsidRPr="00441CD0">
        <w:rPr>
          <w:lang w:val="en-US"/>
        </w:rPr>
        <w:t>Response</w:t>
      </w:r>
      <w:bookmarkEnd w:id="4789"/>
      <w:bookmarkEnd w:id="4801"/>
      <w:bookmarkEnd w:id="4802"/>
      <w:bookmarkEnd w:id="4803"/>
      <w:bookmarkEnd w:id="4804"/>
      <w:bookmarkEnd w:id="4805"/>
      <w:bookmarkEnd w:id="4806"/>
      <w:bookmarkEnd w:id="4807"/>
      <w:bookmarkEnd w:id="4808"/>
      <w:bookmarkEnd w:id="4809"/>
      <w:bookmarkEnd w:id="4810"/>
      <w:bookmarkEnd w:id="4811"/>
      <w:bookmarkEnd w:id="4813"/>
    </w:p>
    <w:p w14:paraId="20987902" w14:textId="77777777" w:rsidR="00EE5860" w:rsidRPr="00441CD0" w:rsidRDefault="00EE5860" w:rsidP="00EE5860">
      <w:pPr>
        <w:pStyle w:val="Heading4"/>
        <w:rPr>
          <w:rFonts w:cs="Arial"/>
          <w:bCs/>
        </w:rPr>
      </w:pPr>
      <w:bookmarkStart w:id="4814" w:name="_Toc19717328"/>
      <w:bookmarkStart w:id="4815" w:name="_Toc27490829"/>
      <w:bookmarkStart w:id="4816" w:name="_Toc27557122"/>
      <w:bookmarkStart w:id="4817" w:name="_Toc27724039"/>
      <w:bookmarkStart w:id="4818" w:name="_Toc36031112"/>
      <w:bookmarkStart w:id="4819" w:name="_Toc36043032"/>
      <w:bookmarkStart w:id="4820" w:name="_Toc36814357"/>
      <w:bookmarkStart w:id="4821" w:name="_Toc44689215"/>
      <w:bookmarkStart w:id="4822" w:name="_Toc44923969"/>
      <w:bookmarkStart w:id="4823" w:name="_Toc51860939"/>
      <w:bookmarkStart w:id="4824" w:name="_Toc57930710"/>
      <w:bookmarkStart w:id="4825" w:name="_Toc57931340"/>
      <w:bookmarkStart w:id="4826" w:name="_Toc160974467"/>
      <w:r w:rsidRPr="00441CD0">
        <w:t>7.5.9.1</w:t>
      </w:r>
      <w:r w:rsidRPr="00441CD0">
        <w:tab/>
        <w:t>General</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14670AA3" w14:textId="77777777" w:rsidR="00EE5860" w:rsidRPr="00441CD0" w:rsidRDefault="00EE5860" w:rsidP="00EE5860">
      <w:r w:rsidRPr="00441CD0">
        <w:t>The PFCP Session Report Response shall be sent over the Sxa, Sxb, Sxc and N4 interface by the CP function to the UP function as a reply to the PFCP Session Report Request.</w:t>
      </w:r>
    </w:p>
    <w:p w14:paraId="500FB893" w14:textId="77777777" w:rsidR="00EE5860" w:rsidRPr="00441CD0" w:rsidRDefault="00EE5860" w:rsidP="00EE5860">
      <w:pPr>
        <w:pStyle w:val="TH"/>
        <w:rPr>
          <w:lang w:val="en-US"/>
        </w:rPr>
      </w:pPr>
      <w:r w:rsidRPr="00441CD0">
        <w:t>Table 7.5.9.1-1: Information Elements in a PFCP Session Report Response</w:t>
      </w: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60"/>
        <w:gridCol w:w="336"/>
        <w:gridCol w:w="4670"/>
        <w:gridCol w:w="370"/>
        <w:gridCol w:w="370"/>
        <w:gridCol w:w="370"/>
        <w:gridCol w:w="370"/>
        <w:gridCol w:w="1404"/>
      </w:tblGrid>
      <w:tr w:rsidR="00EE5860" w:rsidRPr="00441CD0" w14:paraId="159086AF" w14:textId="77777777" w:rsidTr="00BB0E1F">
        <w:trPr>
          <w:jc w:val="center"/>
        </w:trPr>
        <w:tc>
          <w:tcPr>
            <w:tcW w:w="1561" w:type="dxa"/>
            <w:vMerge w:val="restart"/>
            <w:tcBorders>
              <w:top w:val="single" w:sz="4" w:space="0" w:color="auto"/>
              <w:left w:val="single" w:sz="4" w:space="0" w:color="auto"/>
              <w:bottom w:val="single" w:sz="4" w:space="0" w:color="auto"/>
              <w:right w:val="single" w:sz="4" w:space="0" w:color="auto"/>
            </w:tcBorders>
            <w:hideMark/>
          </w:tcPr>
          <w:p w14:paraId="0628C36F" w14:textId="77777777" w:rsidR="00EE5860" w:rsidRPr="00441CD0" w:rsidRDefault="00EE5860" w:rsidP="00BB0E1F">
            <w:pPr>
              <w:pStyle w:val="TAH"/>
              <w:rPr>
                <w:lang w:val="x-none"/>
              </w:rPr>
            </w:pPr>
            <w:bookmarkStart w:id="4827" w:name="MCCQCTEMPBM_00000147"/>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64DE3F9B" w14:textId="77777777" w:rsidR="00EE5860" w:rsidRPr="00441CD0" w:rsidRDefault="00EE5860" w:rsidP="00BB0E1F">
            <w:pPr>
              <w:pStyle w:val="TAH"/>
            </w:pPr>
            <w:r w:rsidRPr="00441CD0">
              <w:t>P</w:t>
            </w:r>
          </w:p>
        </w:tc>
        <w:tc>
          <w:tcPr>
            <w:tcW w:w="4672" w:type="dxa"/>
            <w:vMerge w:val="restart"/>
            <w:tcBorders>
              <w:top w:val="single" w:sz="4" w:space="0" w:color="auto"/>
              <w:left w:val="single" w:sz="4" w:space="0" w:color="auto"/>
              <w:bottom w:val="single" w:sz="4" w:space="0" w:color="auto"/>
              <w:right w:val="single" w:sz="4" w:space="0" w:color="auto"/>
            </w:tcBorders>
            <w:hideMark/>
          </w:tcPr>
          <w:p w14:paraId="3D3B05AF"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1C55E564" w14:textId="77777777" w:rsidR="00EE5860" w:rsidRPr="00441CD0" w:rsidRDefault="00EE5860" w:rsidP="00BB0E1F">
            <w:pPr>
              <w:pStyle w:val="TAH"/>
            </w:pPr>
            <w:r w:rsidRPr="00441CD0">
              <w:t>Appl.</w:t>
            </w:r>
          </w:p>
        </w:tc>
        <w:tc>
          <w:tcPr>
            <w:tcW w:w="1405" w:type="dxa"/>
            <w:vMerge w:val="restart"/>
            <w:tcBorders>
              <w:top w:val="single" w:sz="4" w:space="0" w:color="auto"/>
              <w:left w:val="single" w:sz="4" w:space="0" w:color="auto"/>
              <w:bottom w:val="single" w:sz="4" w:space="0" w:color="auto"/>
              <w:right w:val="single" w:sz="4" w:space="0" w:color="auto"/>
            </w:tcBorders>
            <w:hideMark/>
          </w:tcPr>
          <w:p w14:paraId="264DE680" w14:textId="77777777" w:rsidR="00EE5860" w:rsidRPr="00441CD0" w:rsidRDefault="00EE5860" w:rsidP="00BB0E1F">
            <w:pPr>
              <w:pStyle w:val="TAH"/>
            </w:pPr>
            <w:r w:rsidRPr="00441CD0">
              <w:t>IE Type</w:t>
            </w:r>
          </w:p>
        </w:tc>
      </w:tr>
      <w:tr w:rsidR="00EE5860" w:rsidRPr="00441CD0" w14:paraId="5E8675CB" w14:textId="77777777" w:rsidTr="00BB0E1F">
        <w:trPr>
          <w:jc w:val="center"/>
        </w:trPr>
        <w:tc>
          <w:tcPr>
            <w:tcW w:w="9454" w:type="dxa"/>
            <w:vMerge/>
            <w:tcBorders>
              <w:top w:val="single" w:sz="4" w:space="0" w:color="auto"/>
              <w:left w:val="single" w:sz="4" w:space="0" w:color="auto"/>
              <w:bottom w:val="single" w:sz="4" w:space="0" w:color="auto"/>
              <w:right w:val="single" w:sz="4" w:space="0" w:color="auto"/>
            </w:tcBorders>
            <w:vAlign w:val="center"/>
            <w:hideMark/>
          </w:tcPr>
          <w:p w14:paraId="648B944E"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59C55F08" w14:textId="77777777" w:rsidR="00EE5860" w:rsidRPr="00441CD0" w:rsidRDefault="00EE5860" w:rsidP="00BB0E1F">
            <w:pPr>
              <w:spacing w:after="0"/>
              <w:rPr>
                <w:rFonts w:ascii="Arial" w:hAnsi="Arial"/>
                <w:b/>
                <w:sz w:val="18"/>
                <w:lang w:val="x-none"/>
              </w:rPr>
            </w:pPr>
          </w:p>
        </w:tc>
        <w:tc>
          <w:tcPr>
            <w:tcW w:w="4672" w:type="dxa"/>
            <w:vMerge/>
            <w:tcBorders>
              <w:top w:val="single" w:sz="4" w:space="0" w:color="auto"/>
              <w:left w:val="single" w:sz="4" w:space="0" w:color="auto"/>
              <w:bottom w:val="single" w:sz="4" w:space="0" w:color="auto"/>
              <w:right w:val="single" w:sz="4" w:space="0" w:color="auto"/>
            </w:tcBorders>
            <w:vAlign w:val="center"/>
            <w:hideMark/>
          </w:tcPr>
          <w:p w14:paraId="03DBA8ED"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1CEC389C"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44681A"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345A8676"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0FE52E9E" w14:textId="77777777" w:rsidR="00EE5860" w:rsidRPr="00441CD0" w:rsidRDefault="00EE5860" w:rsidP="00BB0E1F">
            <w:pPr>
              <w:pStyle w:val="TAH"/>
            </w:pPr>
            <w:r w:rsidRPr="00441CD0">
              <w:rPr>
                <w:lang w:val="de-DE"/>
              </w:rPr>
              <w:t>N4</w:t>
            </w:r>
          </w:p>
        </w:tc>
        <w:tc>
          <w:tcPr>
            <w:tcW w:w="1405" w:type="dxa"/>
            <w:vMerge/>
            <w:tcBorders>
              <w:top w:val="single" w:sz="4" w:space="0" w:color="auto"/>
              <w:left w:val="single" w:sz="4" w:space="0" w:color="auto"/>
              <w:bottom w:val="single" w:sz="4" w:space="0" w:color="auto"/>
              <w:right w:val="single" w:sz="4" w:space="0" w:color="auto"/>
            </w:tcBorders>
            <w:vAlign w:val="center"/>
            <w:hideMark/>
          </w:tcPr>
          <w:p w14:paraId="663A1D64" w14:textId="77777777" w:rsidR="00EE5860" w:rsidRPr="00441CD0" w:rsidRDefault="00EE5860" w:rsidP="00BB0E1F">
            <w:pPr>
              <w:spacing w:after="0"/>
              <w:rPr>
                <w:rFonts w:ascii="Arial" w:hAnsi="Arial"/>
                <w:b/>
                <w:sz w:val="18"/>
                <w:lang w:val="x-none"/>
              </w:rPr>
            </w:pPr>
          </w:p>
        </w:tc>
      </w:tr>
      <w:tr w:rsidR="00EE5860" w:rsidRPr="00441CD0" w14:paraId="2FE4134F"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6761DF3C" w14:textId="77777777" w:rsidR="00EE5860" w:rsidRPr="00441CD0" w:rsidRDefault="00EE5860" w:rsidP="00BB0E1F">
            <w:pPr>
              <w:pStyle w:val="TAL"/>
            </w:pPr>
            <w:r w:rsidRPr="00441CD0">
              <w:rPr>
                <w:szCs w:val="18"/>
                <w:lang w:val="de-DE"/>
              </w:rPr>
              <w:lastRenderedPageBreak/>
              <w:t>Cause</w:t>
            </w:r>
          </w:p>
        </w:tc>
        <w:tc>
          <w:tcPr>
            <w:tcW w:w="336" w:type="dxa"/>
            <w:tcBorders>
              <w:top w:val="single" w:sz="4" w:space="0" w:color="auto"/>
              <w:left w:val="single" w:sz="4" w:space="0" w:color="auto"/>
              <w:bottom w:val="single" w:sz="4" w:space="0" w:color="auto"/>
              <w:right w:val="single" w:sz="4" w:space="0" w:color="auto"/>
            </w:tcBorders>
            <w:hideMark/>
          </w:tcPr>
          <w:p w14:paraId="30BDEF9E" w14:textId="77777777" w:rsidR="00EE5860" w:rsidRPr="00441CD0" w:rsidRDefault="00EE5860" w:rsidP="00BB0E1F">
            <w:pPr>
              <w:pStyle w:val="TAL"/>
              <w:jc w:val="center"/>
            </w:pPr>
            <w:r w:rsidRPr="00441CD0">
              <w:rPr>
                <w:szCs w:val="18"/>
              </w:rPr>
              <w:t>M</w:t>
            </w:r>
          </w:p>
        </w:tc>
        <w:tc>
          <w:tcPr>
            <w:tcW w:w="4672" w:type="dxa"/>
            <w:tcBorders>
              <w:top w:val="single" w:sz="4" w:space="0" w:color="auto"/>
              <w:left w:val="single" w:sz="4" w:space="0" w:color="auto"/>
              <w:bottom w:val="single" w:sz="4" w:space="0" w:color="auto"/>
              <w:right w:val="single" w:sz="4" w:space="0" w:color="auto"/>
            </w:tcBorders>
            <w:hideMark/>
          </w:tcPr>
          <w:p w14:paraId="019E4CAE" w14:textId="77777777" w:rsidR="00EE5860" w:rsidRPr="00441CD0" w:rsidRDefault="00EE5860" w:rsidP="00BB0E1F">
            <w:pPr>
              <w:pStyle w:val="TAL"/>
            </w:pPr>
            <w:r w:rsidRPr="00441CD0">
              <w:t>This IE shall indicate the acceptance or the rejection of the corresponding request message.</w:t>
            </w:r>
          </w:p>
        </w:tc>
        <w:tc>
          <w:tcPr>
            <w:tcW w:w="370" w:type="dxa"/>
            <w:tcBorders>
              <w:top w:val="single" w:sz="4" w:space="0" w:color="auto"/>
              <w:left w:val="single" w:sz="4" w:space="0" w:color="auto"/>
              <w:bottom w:val="single" w:sz="4" w:space="0" w:color="auto"/>
              <w:right w:val="single" w:sz="4" w:space="0" w:color="auto"/>
            </w:tcBorders>
            <w:hideMark/>
          </w:tcPr>
          <w:p w14:paraId="30F05F3E"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0829190"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C16FD97"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90B7BDD"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89B7BAA" w14:textId="77777777" w:rsidR="00EE5860" w:rsidRPr="00441CD0" w:rsidRDefault="00EE5860" w:rsidP="00BB0E1F">
            <w:pPr>
              <w:pStyle w:val="TAC"/>
              <w:rPr>
                <w:lang w:val="sv-SE"/>
              </w:rPr>
            </w:pPr>
            <w:r w:rsidRPr="00441CD0">
              <w:rPr>
                <w:lang w:val="sv-SE"/>
              </w:rPr>
              <w:t>Cause</w:t>
            </w:r>
          </w:p>
        </w:tc>
      </w:tr>
      <w:tr w:rsidR="00EE5860" w:rsidRPr="00441CD0" w14:paraId="4EC88F66"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5BC57C6A" w14:textId="77777777" w:rsidR="00EE5860" w:rsidRPr="00441CD0" w:rsidRDefault="00EE5860" w:rsidP="00BB0E1F">
            <w:pPr>
              <w:pStyle w:val="TAL"/>
              <w:rPr>
                <w:szCs w:val="18"/>
                <w:lang w:val="de-DE"/>
              </w:rPr>
            </w:pPr>
            <w:r w:rsidRPr="00441CD0">
              <w:rPr>
                <w:szCs w:val="18"/>
                <w:lang w:val="de-DE"/>
              </w:rPr>
              <w:t>Offending IE</w:t>
            </w:r>
          </w:p>
        </w:tc>
        <w:tc>
          <w:tcPr>
            <w:tcW w:w="336" w:type="dxa"/>
            <w:tcBorders>
              <w:top w:val="single" w:sz="4" w:space="0" w:color="auto"/>
              <w:left w:val="single" w:sz="4" w:space="0" w:color="auto"/>
              <w:bottom w:val="single" w:sz="4" w:space="0" w:color="auto"/>
              <w:right w:val="single" w:sz="4" w:space="0" w:color="auto"/>
            </w:tcBorders>
            <w:hideMark/>
          </w:tcPr>
          <w:p w14:paraId="4242C99F"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73DADCF" w14:textId="77777777" w:rsidR="00EE5860" w:rsidRPr="00441CD0" w:rsidRDefault="00EE5860" w:rsidP="00BB0E1F">
            <w:pPr>
              <w:pStyle w:val="TAL"/>
            </w:pPr>
            <w:r w:rsidRPr="00441CD0">
              <w:t>This IE shall be included if the rejection is due to a conditional or mandatory IE missing or faulty.</w:t>
            </w:r>
          </w:p>
        </w:tc>
        <w:tc>
          <w:tcPr>
            <w:tcW w:w="370" w:type="dxa"/>
            <w:tcBorders>
              <w:top w:val="single" w:sz="4" w:space="0" w:color="auto"/>
              <w:left w:val="single" w:sz="4" w:space="0" w:color="auto"/>
              <w:bottom w:val="single" w:sz="4" w:space="0" w:color="auto"/>
              <w:right w:val="single" w:sz="4" w:space="0" w:color="auto"/>
            </w:tcBorders>
            <w:hideMark/>
          </w:tcPr>
          <w:p w14:paraId="344197E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36D00C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7C3FBA2"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4993CCF"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5BEAB91" w14:textId="77777777" w:rsidR="00EE5860" w:rsidRPr="00441CD0" w:rsidRDefault="00EE5860" w:rsidP="00BB0E1F">
            <w:pPr>
              <w:pStyle w:val="TAC"/>
              <w:rPr>
                <w:lang w:val="sv-SE"/>
              </w:rPr>
            </w:pPr>
            <w:r w:rsidRPr="00441CD0">
              <w:rPr>
                <w:szCs w:val="18"/>
                <w:lang w:val="de-DE"/>
              </w:rPr>
              <w:t>Offending IE</w:t>
            </w:r>
          </w:p>
        </w:tc>
      </w:tr>
      <w:tr w:rsidR="00EE5860" w:rsidRPr="00441CD0" w14:paraId="65909C4D"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F321EF5" w14:textId="77777777" w:rsidR="00EE5860" w:rsidRPr="00441CD0" w:rsidRDefault="00EE5860" w:rsidP="00BB0E1F">
            <w:pPr>
              <w:pStyle w:val="TAL"/>
              <w:rPr>
                <w:szCs w:val="18"/>
                <w:lang w:val="x-none"/>
              </w:rPr>
            </w:pPr>
            <w:r w:rsidRPr="00441CD0">
              <w:rPr>
                <w:szCs w:val="18"/>
              </w:rPr>
              <w:t>Update BAR</w:t>
            </w:r>
          </w:p>
        </w:tc>
        <w:tc>
          <w:tcPr>
            <w:tcW w:w="336" w:type="dxa"/>
            <w:tcBorders>
              <w:top w:val="single" w:sz="4" w:space="0" w:color="auto"/>
              <w:left w:val="single" w:sz="4" w:space="0" w:color="auto"/>
              <w:bottom w:val="single" w:sz="4" w:space="0" w:color="auto"/>
              <w:right w:val="single" w:sz="4" w:space="0" w:color="auto"/>
            </w:tcBorders>
            <w:hideMark/>
          </w:tcPr>
          <w:p w14:paraId="40DA9437" w14:textId="77777777" w:rsidR="00EE5860" w:rsidRPr="00441CD0" w:rsidRDefault="00EE5860" w:rsidP="00BB0E1F">
            <w:pPr>
              <w:pStyle w:val="TAL"/>
              <w:jc w:val="center"/>
              <w:rPr>
                <w:szCs w:val="18"/>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hideMark/>
          </w:tcPr>
          <w:p w14:paraId="1C74DB86" w14:textId="77777777" w:rsidR="00EE5860" w:rsidRPr="00441CD0" w:rsidRDefault="00EE5860" w:rsidP="00BB0E1F">
            <w:pPr>
              <w:pStyle w:val="TAL"/>
              <w:rPr>
                <w:lang w:val="en-US"/>
              </w:rPr>
            </w:pPr>
            <w:r w:rsidRPr="00441CD0">
              <w:rPr>
                <w:lang w:val="en-US"/>
              </w:rPr>
              <w:t>This IE shall be present if a BAR previously created for the PFCP session needs to be modified.</w:t>
            </w:r>
          </w:p>
          <w:p w14:paraId="4A16597A" w14:textId="77777777" w:rsidR="00EE5860" w:rsidRPr="00441CD0" w:rsidRDefault="00EE5860" w:rsidP="00BB0E1F">
            <w:pPr>
              <w:pStyle w:val="TAL"/>
              <w:rPr>
                <w:lang w:val="en-US"/>
              </w:rPr>
            </w:pPr>
            <w:r w:rsidRPr="00441CD0">
              <w:rPr>
                <w:lang w:val="en-US" w:eastAsia="zh-CN"/>
              </w:rPr>
              <w:t>A p</w:t>
            </w:r>
            <w:r w:rsidRPr="00441CD0">
              <w:rPr>
                <w:lang w:eastAsia="zh-CN"/>
              </w:rPr>
              <w:t>reviously created BAR that is not modified shall not be included.</w:t>
            </w:r>
          </w:p>
          <w:p w14:paraId="56738731" w14:textId="77777777" w:rsidR="00EE5860" w:rsidRPr="00441CD0" w:rsidRDefault="00EE5860" w:rsidP="00BB0E1F">
            <w:pPr>
              <w:pStyle w:val="TAL"/>
              <w:rPr>
                <w:lang w:val="en-US"/>
              </w:rPr>
            </w:pPr>
            <w:r w:rsidRPr="00441CD0">
              <w:rPr>
                <w:lang w:eastAsia="zh-CN"/>
              </w:rPr>
              <w:t xml:space="preserve">See </w:t>
            </w:r>
            <w:r w:rsidRPr="00441CD0">
              <w:t>Table 7.5.9.2-1</w:t>
            </w:r>
            <w:r w:rsidRPr="00441CD0">
              <w:rPr>
                <w:lang w:eastAsia="zh-CN"/>
              </w:rPr>
              <w:t>.</w:t>
            </w:r>
          </w:p>
        </w:tc>
        <w:tc>
          <w:tcPr>
            <w:tcW w:w="370" w:type="dxa"/>
            <w:tcBorders>
              <w:top w:val="single" w:sz="4" w:space="0" w:color="auto"/>
              <w:left w:val="single" w:sz="4" w:space="0" w:color="auto"/>
              <w:bottom w:val="single" w:sz="4" w:space="0" w:color="auto"/>
              <w:right w:val="single" w:sz="4" w:space="0" w:color="auto"/>
            </w:tcBorders>
            <w:hideMark/>
          </w:tcPr>
          <w:p w14:paraId="291655E4"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8E9E5A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01CA2C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59E1F24" w14:textId="77777777" w:rsidR="00EE5860" w:rsidRPr="00441CD0" w:rsidRDefault="00EE5860" w:rsidP="00BB0E1F">
            <w:pPr>
              <w:pStyle w:val="TAC"/>
            </w:pPr>
            <w:r w:rsidRPr="00441CD0">
              <w:rPr>
                <w:szCs w:val="18"/>
                <w:lang w:val="de-D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E1D4FF1" w14:textId="77777777" w:rsidR="00EE5860" w:rsidRPr="00441CD0" w:rsidRDefault="00EE5860" w:rsidP="00BB0E1F">
            <w:pPr>
              <w:pStyle w:val="TAC"/>
              <w:rPr>
                <w:szCs w:val="18"/>
              </w:rPr>
            </w:pPr>
            <w:r w:rsidRPr="00441CD0">
              <w:rPr>
                <w:szCs w:val="18"/>
              </w:rPr>
              <w:t>Update BAR</w:t>
            </w:r>
          </w:p>
        </w:tc>
      </w:tr>
      <w:tr w:rsidR="00EE5860" w:rsidRPr="00441CD0" w14:paraId="67E32DB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7C9284F" w14:textId="77777777" w:rsidR="00EE5860" w:rsidRPr="00441CD0" w:rsidRDefault="00EE5860" w:rsidP="00BB0E1F">
            <w:pPr>
              <w:pStyle w:val="TAL"/>
              <w:rPr>
                <w:szCs w:val="18"/>
                <w:lang w:val="de-DE"/>
              </w:rPr>
            </w:pPr>
            <w:r w:rsidRPr="00441CD0">
              <w:rPr>
                <w:szCs w:val="18"/>
                <w:lang w:val="de-DE"/>
              </w:rPr>
              <w:t>PFCPSRRsp-Flags</w:t>
            </w:r>
          </w:p>
        </w:tc>
        <w:tc>
          <w:tcPr>
            <w:tcW w:w="336" w:type="dxa"/>
            <w:tcBorders>
              <w:top w:val="single" w:sz="4" w:space="0" w:color="auto"/>
              <w:left w:val="single" w:sz="4" w:space="0" w:color="auto"/>
              <w:bottom w:val="single" w:sz="4" w:space="0" w:color="auto"/>
              <w:right w:val="single" w:sz="4" w:space="0" w:color="auto"/>
            </w:tcBorders>
            <w:hideMark/>
          </w:tcPr>
          <w:p w14:paraId="7B1C65F1" w14:textId="77777777" w:rsidR="00EE5860" w:rsidRPr="00441CD0" w:rsidRDefault="00EE5860" w:rsidP="00BB0E1F">
            <w:pPr>
              <w:pStyle w:val="TAL"/>
              <w:jc w:val="center"/>
              <w:rPr>
                <w:szCs w:val="18"/>
                <w:lang w:val="x-none"/>
              </w:rPr>
            </w:pPr>
            <w:r w:rsidRPr="00441CD0">
              <w:rPr>
                <w:szCs w:val="18"/>
              </w:rPr>
              <w:t>C</w:t>
            </w:r>
          </w:p>
        </w:tc>
        <w:tc>
          <w:tcPr>
            <w:tcW w:w="4672" w:type="dxa"/>
            <w:tcBorders>
              <w:top w:val="single" w:sz="4" w:space="0" w:color="auto"/>
              <w:left w:val="single" w:sz="4" w:space="0" w:color="auto"/>
              <w:bottom w:val="single" w:sz="4" w:space="0" w:color="auto"/>
              <w:right w:val="single" w:sz="4" w:space="0" w:color="auto"/>
            </w:tcBorders>
          </w:tcPr>
          <w:p w14:paraId="0B7FC983" w14:textId="77777777" w:rsidR="00EE5860" w:rsidRPr="00441CD0" w:rsidRDefault="00EE5860" w:rsidP="00BB0E1F">
            <w:pPr>
              <w:pStyle w:val="TAL"/>
            </w:pPr>
            <w:r w:rsidRPr="00441CD0">
              <w:t>This IE shall be included if at least one of the flags is set to "1".</w:t>
            </w:r>
          </w:p>
          <w:p w14:paraId="40625CEA" w14:textId="77777777" w:rsidR="00EE5860" w:rsidRPr="00441CD0" w:rsidRDefault="00EE5860" w:rsidP="00BB0E1F">
            <w:pPr>
              <w:pStyle w:val="B1"/>
              <w:rPr>
                <w:rFonts w:ascii="Arial" w:hAnsi="Arial"/>
                <w:sz w:val="18"/>
              </w:rPr>
            </w:pPr>
            <w:r w:rsidRPr="00441CD0">
              <w:rPr>
                <w:rFonts w:ascii="Arial" w:hAnsi="Arial"/>
                <w:sz w:val="18"/>
              </w:rPr>
              <w:t>-</w:t>
            </w:r>
            <w:r w:rsidRPr="00441CD0">
              <w:tab/>
            </w:r>
            <w:r w:rsidRPr="00441CD0">
              <w:rPr>
                <w:rFonts w:ascii="Arial" w:hAnsi="Arial"/>
                <w:sz w:val="18"/>
              </w:rPr>
              <w:t>DROBU (Drop Buffered Packets): the CP function shall set this flag if the UP function needs to drop the packets currently buffered for this PFCP session (see NOTE 1).</w:t>
            </w:r>
          </w:p>
          <w:p w14:paraId="18934AF0" w14:textId="77777777" w:rsidR="00EE5860" w:rsidRPr="00441CD0" w:rsidRDefault="00EE5860" w:rsidP="00BB0E1F">
            <w:pPr>
              <w:pStyle w:val="TAL"/>
            </w:pPr>
          </w:p>
        </w:tc>
        <w:tc>
          <w:tcPr>
            <w:tcW w:w="370" w:type="dxa"/>
            <w:tcBorders>
              <w:top w:val="single" w:sz="4" w:space="0" w:color="auto"/>
              <w:left w:val="single" w:sz="4" w:space="0" w:color="auto"/>
              <w:bottom w:val="single" w:sz="4" w:space="0" w:color="auto"/>
              <w:right w:val="single" w:sz="4" w:space="0" w:color="auto"/>
            </w:tcBorders>
            <w:hideMark/>
          </w:tcPr>
          <w:p w14:paraId="65AE8911"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3CD2DA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15CA59A"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A49C142" w14:textId="77777777" w:rsidR="00EE5860" w:rsidRPr="00441CD0" w:rsidRDefault="00EE5860" w:rsidP="00BB0E1F">
            <w:pPr>
              <w:pStyle w:val="TAC"/>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tcPr>
          <w:p w14:paraId="7A8809A4" w14:textId="77777777" w:rsidR="00EE5860" w:rsidRPr="00441CD0" w:rsidRDefault="00EE5860" w:rsidP="00BB0E1F">
            <w:pPr>
              <w:pStyle w:val="TAC"/>
              <w:rPr>
                <w:lang w:val="sv-SE"/>
              </w:rPr>
            </w:pPr>
            <w:r w:rsidRPr="00441CD0">
              <w:rPr>
                <w:lang w:val="sv-SE"/>
              </w:rPr>
              <w:t>PFCPSRRsp-Flags</w:t>
            </w:r>
          </w:p>
          <w:p w14:paraId="4FE6E4C5" w14:textId="77777777" w:rsidR="00EE5860" w:rsidRPr="00441CD0" w:rsidRDefault="00EE5860" w:rsidP="00BB0E1F">
            <w:pPr>
              <w:pStyle w:val="TAC"/>
              <w:rPr>
                <w:lang w:val="sv-SE"/>
              </w:rPr>
            </w:pPr>
          </w:p>
        </w:tc>
      </w:tr>
      <w:tr w:rsidR="00EE5860" w:rsidRPr="00441CD0" w14:paraId="49745545"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115D7849" w14:textId="77777777" w:rsidR="00EE5860" w:rsidRPr="00441CD0" w:rsidRDefault="00EE5860" w:rsidP="00BB0E1F">
            <w:pPr>
              <w:pStyle w:val="TAL"/>
              <w:rPr>
                <w:szCs w:val="18"/>
                <w:lang w:val="de-DE"/>
              </w:rPr>
            </w:pPr>
            <w:r w:rsidRPr="00441CD0">
              <w:rPr>
                <w:szCs w:val="18"/>
                <w:lang w:val="de-DE"/>
              </w:rPr>
              <w:t>CP F-SEID</w:t>
            </w:r>
          </w:p>
        </w:tc>
        <w:tc>
          <w:tcPr>
            <w:tcW w:w="336" w:type="dxa"/>
            <w:tcBorders>
              <w:top w:val="single" w:sz="4" w:space="0" w:color="auto"/>
              <w:left w:val="single" w:sz="4" w:space="0" w:color="auto"/>
              <w:bottom w:val="single" w:sz="4" w:space="0" w:color="auto"/>
              <w:right w:val="single" w:sz="4" w:space="0" w:color="auto"/>
            </w:tcBorders>
            <w:hideMark/>
          </w:tcPr>
          <w:p w14:paraId="49DC41D7"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21D6AD39" w14:textId="43BD1B4F"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"Request accepted (success)"(see </w:t>
            </w:r>
            <w:r w:rsidR="00415C19" w:rsidRPr="00441CD0">
              <w:t>clause</w:t>
            </w:r>
            <w:r w:rsidR="00415C19">
              <w:t> </w:t>
            </w:r>
            <w:r w:rsidR="00415C19" w:rsidRPr="00441CD0">
              <w:t>5</w:t>
            </w:r>
            <w:r w:rsidRPr="00441CD0">
              <w:t>.22).</w:t>
            </w:r>
          </w:p>
          <w:p w14:paraId="43C02E8F" w14:textId="77777777" w:rsidR="00EE5860" w:rsidRPr="00441CD0" w:rsidRDefault="00EE5860" w:rsidP="00BB0E1F">
            <w:pPr>
              <w:pStyle w:val="TAL"/>
            </w:pPr>
          </w:p>
          <w:p w14:paraId="3EC70F66" w14:textId="77777777" w:rsidR="00EE5860" w:rsidRPr="00441CD0" w:rsidRDefault="00EE5860" w:rsidP="00BB0E1F">
            <w:pPr>
              <w:pStyle w:val="TAL"/>
            </w:pPr>
            <w:r w:rsidRPr="00441CD0">
              <w:t>When present, it shall be set to the new F-SEID that the UPF shall use for sending subsequent PFCP session related messages.</w:t>
            </w:r>
          </w:p>
        </w:tc>
        <w:tc>
          <w:tcPr>
            <w:tcW w:w="370" w:type="dxa"/>
            <w:tcBorders>
              <w:top w:val="single" w:sz="4" w:space="0" w:color="auto"/>
              <w:left w:val="single" w:sz="4" w:space="0" w:color="auto"/>
              <w:bottom w:val="single" w:sz="4" w:space="0" w:color="auto"/>
              <w:right w:val="single" w:sz="4" w:space="0" w:color="auto"/>
            </w:tcBorders>
            <w:hideMark/>
          </w:tcPr>
          <w:p w14:paraId="75A681A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FC926C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2E1A032"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4CB7A54"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D20AC06" w14:textId="77777777" w:rsidR="00EE5860" w:rsidRPr="00441CD0" w:rsidRDefault="00EE5860" w:rsidP="00BB0E1F">
            <w:pPr>
              <w:pStyle w:val="TAC"/>
              <w:rPr>
                <w:lang w:val="sv-SE"/>
              </w:rPr>
            </w:pPr>
            <w:r w:rsidRPr="00441CD0">
              <w:rPr>
                <w:lang w:val="sv-SE"/>
              </w:rPr>
              <w:t>F-SEID</w:t>
            </w:r>
          </w:p>
        </w:tc>
      </w:tr>
      <w:tr w:rsidR="00EE5860" w:rsidRPr="00441CD0" w14:paraId="766E2B4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0EF811E9" w14:textId="77777777" w:rsidR="00EE5860" w:rsidRPr="00441CD0" w:rsidRDefault="00EE5860" w:rsidP="00BB0E1F">
            <w:pPr>
              <w:pStyle w:val="TAL"/>
              <w:rPr>
                <w:szCs w:val="18"/>
                <w:lang w:val="de-DE"/>
              </w:rPr>
            </w:pPr>
            <w:r w:rsidRPr="00441CD0">
              <w:rPr>
                <w:szCs w:val="18"/>
                <w:lang w:val="de-DE"/>
              </w:rPr>
              <w:t>N4-u F-TEID</w:t>
            </w:r>
          </w:p>
        </w:tc>
        <w:tc>
          <w:tcPr>
            <w:tcW w:w="336" w:type="dxa"/>
            <w:tcBorders>
              <w:top w:val="single" w:sz="4" w:space="0" w:color="auto"/>
              <w:left w:val="single" w:sz="4" w:space="0" w:color="auto"/>
              <w:bottom w:val="single" w:sz="4" w:space="0" w:color="auto"/>
              <w:right w:val="single" w:sz="4" w:space="0" w:color="auto"/>
            </w:tcBorders>
            <w:hideMark/>
          </w:tcPr>
          <w:p w14:paraId="5DD3C2F4"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1FEAE408" w14:textId="77777777" w:rsidR="00EE5860" w:rsidRPr="00441CD0" w:rsidRDefault="00EE5860" w:rsidP="00BB0E1F">
            <w:pPr>
              <w:pStyle w:val="TAL"/>
            </w:pPr>
            <w:r w:rsidRPr="00441CD0">
              <w:t>This IE may be set by the SMF if the UPF indicated support of PFCP sessions successively controlled by different SMFs of a same SMF Set and the Cause IE indicates "Request accepted (success)".</w:t>
            </w:r>
          </w:p>
          <w:p w14:paraId="113AD522" w14:textId="77777777" w:rsidR="00EE5860" w:rsidRPr="00441CD0" w:rsidRDefault="00EE5860" w:rsidP="00BB0E1F">
            <w:pPr>
              <w:pStyle w:val="TAL"/>
            </w:pPr>
          </w:p>
          <w:p w14:paraId="190F451B" w14:textId="77777777" w:rsidR="00EE5860" w:rsidRPr="00441CD0" w:rsidRDefault="00EE5860" w:rsidP="00BB0E1F">
            <w:pPr>
              <w:pStyle w:val="TAL"/>
            </w:pPr>
            <w:r w:rsidRPr="00441CD0">
              <w:t xml:space="preserve">When present, it shall be set to the new N4-u F-TEID that the UPF shall use for data forwarding towards the SMF. </w:t>
            </w:r>
          </w:p>
        </w:tc>
        <w:tc>
          <w:tcPr>
            <w:tcW w:w="370" w:type="dxa"/>
            <w:tcBorders>
              <w:top w:val="single" w:sz="4" w:space="0" w:color="auto"/>
              <w:left w:val="single" w:sz="4" w:space="0" w:color="auto"/>
              <w:bottom w:val="single" w:sz="4" w:space="0" w:color="auto"/>
              <w:right w:val="single" w:sz="4" w:space="0" w:color="auto"/>
            </w:tcBorders>
            <w:hideMark/>
          </w:tcPr>
          <w:p w14:paraId="79DAE8C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5E2147E6"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3DD03D8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D4A733"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11F3CDA" w14:textId="77777777" w:rsidR="00EE5860" w:rsidRPr="00441CD0" w:rsidRDefault="00EE5860" w:rsidP="00BB0E1F">
            <w:pPr>
              <w:pStyle w:val="TAC"/>
              <w:rPr>
                <w:lang w:val="sv-SE"/>
              </w:rPr>
            </w:pPr>
            <w:r w:rsidRPr="00441CD0">
              <w:rPr>
                <w:lang w:val="sv-SE"/>
              </w:rPr>
              <w:t>F-TEID</w:t>
            </w:r>
          </w:p>
        </w:tc>
      </w:tr>
      <w:tr w:rsidR="00EE5860" w:rsidRPr="00441CD0" w14:paraId="58A0C2F4" w14:textId="77777777" w:rsidTr="00BB0E1F">
        <w:trPr>
          <w:jc w:val="center"/>
        </w:trPr>
        <w:tc>
          <w:tcPr>
            <w:tcW w:w="1561" w:type="dxa"/>
            <w:tcBorders>
              <w:top w:val="single" w:sz="4" w:space="0" w:color="auto"/>
              <w:left w:val="single" w:sz="4" w:space="0" w:color="auto"/>
              <w:bottom w:val="single" w:sz="4" w:space="0" w:color="auto"/>
              <w:right w:val="single" w:sz="4" w:space="0" w:color="auto"/>
            </w:tcBorders>
            <w:vAlign w:val="center"/>
            <w:hideMark/>
          </w:tcPr>
          <w:p w14:paraId="7B7ED91E" w14:textId="77777777" w:rsidR="00EE5860" w:rsidRPr="00441CD0" w:rsidRDefault="00EE5860" w:rsidP="00BB0E1F">
            <w:pPr>
              <w:pStyle w:val="TAL"/>
              <w:rPr>
                <w:szCs w:val="18"/>
                <w:lang w:val="de-DE"/>
              </w:rPr>
            </w:pPr>
            <w:r w:rsidRPr="00441CD0">
              <w:rPr>
                <w:szCs w:val="18"/>
                <w:lang w:val="de-DE"/>
              </w:rPr>
              <w:t>Alternative SMF IP Address</w:t>
            </w:r>
          </w:p>
        </w:tc>
        <w:tc>
          <w:tcPr>
            <w:tcW w:w="336" w:type="dxa"/>
            <w:tcBorders>
              <w:top w:val="single" w:sz="4" w:space="0" w:color="auto"/>
              <w:left w:val="single" w:sz="4" w:space="0" w:color="auto"/>
              <w:bottom w:val="single" w:sz="4" w:space="0" w:color="auto"/>
              <w:right w:val="single" w:sz="4" w:space="0" w:color="auto"/>
            </w:tcBorders>
            <w:hideMark/>
          </w:tcPr>
          <w:p w14:paraId="4C5C5932" w14:textId="77777777" w:rsidR="00EE5860" w:rsidRPr="00441CD0" w:rsidRDefault="00EE5860" w:rsidP="00BB0E1F">
            <w:pPr>
              <w:pStyle w:val="TAL"/>
              <w:jc w:val="center"/>
              <w:rPr>
                <w:szCs w:val="18"/>
                <w:lang w:val="x-none"/>
              </w:rPr>
            </w:pPr>
            <w:r w:rsidRPr="00441CD0">
              <w:rPr>
                <w:szCs w:val="18"/>
              </w:rPr>
              <w:t>O</w:t>
            </w:r>
          </w:p>
        </w:tc>
        <w:tc>
          <w:tcPr>
            <w:tcW w:w="4672" w:type="dxa"/>
            <w:tcBorders>
              <w:top w:val="single" w:sz="4" w:space="0" w:color="auto"/>
              <w:left w:val="single" w:sz="4" w:space="0" w:color="auto"/>
              <w:bottom w:val="single" w:sz="4" w:space="0" w:color="auto"/>
              <w:right w:val="single" w:sz="4" w:space="0" w:color="auto"/>
            </w:tcBorders>
          </w:tcPr>
          <w:p w14:paraId="0DD6B267" w14:textId="2AB0E5D8" w:rsidR="00EE5860" w:rsidRPr="00441CD0" w:rsidRDefault="00EE5860" w:rsidP="00BB0E1F">
            <w:pPr>
              <w:pStyle w:val="TAL"/>
            </w:pPr>
            <w:r w:rsidRPr="00441CD0">
              <w:t xml:space="preserve">This IE may be set by the SMF if the UPF indicated support of PFCP sessions successively controlled by different SMFs of a same SMF Set and the Cause IE indicates "Redirection Requested" (see </w:t>
            </w:r>
            <w:r w:rsidR="00415C19" w:rsidRPr="00441CD0">
              <w:t>clause</w:t>
            </w:r>
            <w:r w:rsidR="00415C19">
              <w:t> </w:t>
            </w:r>
            <w:r w:rsidR="00415C19" w:rsidRPr="00441CD0">
              <w:t>5</w:t>
            </w:r>
            <w:r w:rsidRPr="00441CD0">
              <w:t>.22).</w:t>
            </w:r>
          </w:p>
          <w:p w14:paraId="0086C7BA" w14:textId="77777777" w:rsidR="00EE5860" w:rsidRPr="00441CD0" w:rsidRDefault="00EE5860" w:rsidP="00BB0E1F">
            <w:pPr>
              <w:pStyle w:val="TAL"/>
            </w:pPr>
          </w:p>
          <w:p w14:paraId="4DA8E7C9" w14:textId="77777777" w:rsidR="00EE5860" w:rsidRPr="00441CD0" w:rsidRDefault="00EE5860" w:rsidP="00BB0E1F">
            <w:pPr>
              <w:pStyle w:val="TAL"/>
            </w:pPr>
            <w:r w:rsidRPr="00441CD0">
              <w:t xml:space="preserve">When present, it shall be set to the IP address of the new SMF to contact. </w:t>
            </w:r>
          </w:p>
        </w:tc>
        <w:tc>
          <w:tcPr>
            <w:tcW w:w="370" w:type="dxa"/>
            <w:tcBorders>
              <w:top w:val="single" w:sz="4" w:space="0" w:color="auto"/>
              <w:left w:val="single" w:sz="4" w:space="0" w:color="auto"/>
              <w:bottom w:val="single" w:sz="4" w:space="0" w:color="auto"/>
              <w:right w:val="single" w:sz="4" w:space="0" w:color="auto"/>
            </w:tcBorders>
            <w:hideMark/>
          </w:tcPr>
          <w:p w14:paraId="63D0F338"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20F918B"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A4F7869"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5CB11BD" w14:textId="77777777" w:rsidR="00EE5860" w:rsidRPr="00441CD0" w:rsidRDefault="00EE5860" w:rsidP="00BB0E1F">
            <w:pPr>
              <w:pStyle w:val="TAC"/>
              <w:rPr>
                <w:lang w:val="sv-SE"/>
              </w:rPr>
            </w:pPr>
            <w:r w:rsidRPr="00441CD0">
              <w:rPr>
                <w:lang w:val="sv-SE"/>
              </w:rPr>
              <w:t>X</w:t>
            </w:r>
          </w:p>
        </w:tc>
        <w:tc>
          <w:tcPr>
            <w:tcW w:w="1405" w:type="dxa"/>
            <w:tcBorders>
              <w:top w:val="single" w:sz="4" w:space="0" w:color="auto"/>
              <w:left w:val="single" w:sz="4" w:space="0" w:color="auto"/>
              <w:bottom w:val="single" w:sz="4" w:space="0" w:color="auto"/>
              <w:right w:val="single" w:sz="4" w:space="0" w:color="auto"/>
            </w:tcBorders>
            <w:vAlign w:val="center"/>
            <w:hideMark/>
          </w:tcPr>
          <w:p w14:paraId="7A743EF9" w14:textId="77777777" w:rsidR="00EE5860" w:rsidRPr="00441CD0" w:rsidRDefault="00EE5860" w:rsidP="00BB0E1F">
            <w:pPr>
              <w:pStyle w:val="TAC"/>
              <w:rPr>
                <w:lang w:val="sv-SE"/>
              </w:rPr>
            </w:pPr>
            <w:r w:rsidRPr="00441CD0">
              <w:rPr>
                <w:lang w:val="sv-SE"/>
              </w:rPr>
              <w:t>Alternative SMF IP Address</w:t>
            </w:r>
          </w:p>
        </w:tc>
      </w:tr>
      <w:tr w:rsidR="00EE5860" w:rsidRPr="00441CD0" w14:paraId="55581352" w14:textId="77777777" w:rsidTr="00BB0E1F">
        <w:trPr>
          <w:jc w:val="center"/>
        </w:trPr>
        <w:tc>
          <w:tcPr>
            <w:tcW w:w="9454" w:type="dxa"/>
            <w:gridSpan w:val="8"/>
            <w:tcBorders>
              <w:top w:val="single" w:sz="4" w:space="0" w:color="auto"/>
              <w:left w:val="single" w:sz="4" w:space="0" w:color="auto"/>
              <w:bottom w:val="single" w:sz="4" w:space="0" w:color="auto"/>
              <w:right w:val="single" w:sz="4" w:space="0" w:color="auto"/>
            </w:tcBorders>
            <w:hideMark/>
          </w:tcPr>
          <w:p w14:paraId="2A63E515" w14:textId="1C6D4D09" w:rsidR="00EE5860" w:rsidRPr="00441CD0" w:rsidRDefault="00EE5860" w:rsidP="00BB0E1F">
            <w:pPr>
              <w:pStyle w:val="TAN"/>
              <w:rPr>
                <w:lang w:val="x-none"/>
              </w:rPr>
            </w:pPr>
            <w:r w:rsidRPr="00441CD0">
              <w:t>NOTE 1:</w:t>
            </w:r>
            <w:r w:rsidRPr="00441CD0">
              <w:tab/>
              <w:t xml:space="preserve">The CP function may request the UP function to drop the packets currently buffered for the PFCP session, when buffering is performed in the UP function, upon receipt of a PFCP Session Report Request notifying the CP function about the arrival of downlink data packets for which the CP function decides to throttle the corresponding Downlink Data Notification message over S11/S4 and. See </w:t>
            </w:r>
            <w:r w:rsidR="00415C19" w:rsidRPr="00441CD0">
              <w:t>clause</w:t>
            </w:r>
            <w:r w:rsidR="00415C19">
              <w:t> </w:t>
            </w:r>
            <w:r w:rsidR="00415C19" w:rsidRPr="00441CD0">
              <w:t>5</w:t>
            </w:r>
            <w:r w:rsidRPr="00441CD0">
              <w:t>.9.3 of 3GPP TS 23.214 [2].</w:t>
            </w:r>
          </w:p>
        </w:tc>
      </w:tr>
      <w:bookmarkEnd w:id="4827"/>
    </w:tbl>
    <w:p w14:paraId="2EEA0F93" w14:textId="77777777" w:rsidR="00EE5860" w:rsidRPr="00441CD0" w:rsidRDefault="00EE5860" w:rsidP="00EE5860"/>
    <w:p w14:paraId="64644B9F" w14:textId="77777777" w:rsidR="00EE5860" w:rsidRPr="00441CD0" w:rsidRDefault="00EE5860" w:rsidP="00EE5860">
      <w:pPr>
        <w:pStyle w:val="Heading4"/>
        <w:rPr>
          <w:rFonts w:cs="Arial"/>
          <w:bCs/>
        </w:rPr>
      </w:pPr>
      <w:bookmarkStart w:id="4828" w:name="_Toc19717329"/>
      <w:bookmarkStart w:id="4829" w:name="_Toc27490830"/>
      <w:bookmarkStart w:id="4830" w:name="_Toc27557123"/>
      <w:bookmarkStart w:id="4831" w:name="_Toc27724040"/>
      <w:bookmarkStart w:id="4832" w:name="_Toc36031113"/>
      <w:bookmarkStart w:id="4833" w:name="_Toc36043033"/>
      <w:bookmarkStart w:id="4834" w:name="_Toc36814358"/>
      <w:bookmarkStart w:id="4835" w:name="_Toc44689216"/>
      <w:bookmarkStart w:id="4836" w:name="_Toc44923970"/>
      <w:bookmarkStart w:id="4837" w:name="_Toc51860940"/>
      <w:bookmarkStart w:id="4838" w:name="_Toc57930711"/>
      <w:bookmarkStart w:id="4839" w:name="_Toc57931341"/>
      <w:bookmarkStart w:id="4840" w:name="_Toc160974468"/>
      <w:r w:rsidRPr="00441CD0">
        <w:t>7.5.9.2</w:t>
      </w:r>
      <w:r w:rsidRPr="00441CD0">
        <w:tab/>
        <w:t>Update BAR IE within PFCP Session Report Response</w:t>
      </w:r>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76B60F11" w14:textId="77777777" w:rsidR="00EE5860" w:rsidRPr="00441CD0" w:rsidRDefault="00EE5860" w:rsidP="00EE5860">
      <w:r w:rsidRPr="00441CD0">
        <w:t xml:space="preserve">The </w:t>
      </w:r>
      <w:r w:rsidRPr="00441CD0">
        <w:rPr>
          <w:lang w:val="en-US"/>
        </w:rPr>
        <w:t xml:space="preserve">Update BAR grouped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t>7.5.9.2-1</w:t>
      </w:r>
      <w:r w:rsidRPr="00441CD0">
        <w:rPr>
          <w:lang w:eastAsia="ja-JP"/>
        </w:rPr>
        <w:t>.</w:t>
      </w:r>
    </w:p>
    <w:p w14:paraId="416CE621" w14:textId="77777777" w:rsidR="00EE5860" w:rsidRPr="00441CD0" w:rsidRDefault="00EE5860" w:rsidP="00EE5860">
      <w:pPr>
        <w:pStyle w:val="TH"/>
        <w:rPr>
          <w:lang w:val="en-US"/>
        </w:rPr>
      </w:pPr>
      <w:r w:rsidRPr="00441CD0">
        <w:t>Table 7.5.9.</w:t>
      </w:r>
      <w:r w:rsidRPr="00441CD0">
        <w:rPr>
          <w:lang w:val="en-US"/>
        </w:rPr>
        <w:t>2-1</w:t>
      </w:r>
      <w:r w:rsidRPr="00441CD0">
        <w:t>: Update BAR IE in PFCP Session Report Response</w:t>
      </w:r>
    </w:p>
    <w:tbl>
      <w:tblPr>
        <w:tblW w:w="9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59"/>
        <w:gridCol w:w="336"/>
        <w:gridCol w:w="4668"/>
        <w:gridCol w:w="370"/>
        <w:gridCol w:w="370"/>
        <w:gridCol w:w="370"/>
        <w:gridCol w:w="370"/>
        <w:gridCol w:w="1404"/>
      </w:tblGrid>
      <w:tr w:rsidR="00EE5860" w:rsidRPr="00441CD0" w14:paraId="668DF104"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09C549A5" w14:textId="77777777" w:rsidR="00EE5860" w:rsidRPr="00441CD0" w:rsidRDefault="00EE5860" w:rsidP="00BB0E1F">
            <w:pPr>
              <w:pStyle w:val="TAL"/>
              <w:rPr>
                <w:lang w:val="x-none"/>
              </w:rPr>
            </w:pPr>
            <w:bookmarkStart w:id="4841" w:name="MCCQCTEMPBM_00000148"/>
            <w:r w:rsidRPr="00441CD0">
              <w:t>Octet 1 and 2</w:t>
            </w:r>
          </w:p>
        </w:tc>
        <w:tc>
          <w:tcPr>
            <w:tcW w:w="336" w:type="dxa"/>
            <w:tcBorders>
              <w:top w:val="single" w:sz="4" w:space="0" w:color="auto"/>
              <w:left w:val="single" w:sz="4" w:space="0" w:color="auto"/>
              <w:bottom w:val="single" w:sz="4" w:space="0" w:color="auto"/>
              <w:right w:val="nil"/>
            </w:tcBorders>
            <w:shd w:val="clear" w:color="auto" w:fill="D9D9D9"/>
          </w:tcPr>
          <w:p w14:paraId="70A7079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52DC3FF1" w14:textId="77777777" w:rsidR="00EE5860" w:rsidRPr="00441CD0" w:rsidRDefault="00EE5860" w:rsidP="00BB0E1F">
            <w:pPr>
              <w:pStyle w:val="TAC"/>
            </w:pPr>
            <w:r w:rsidRPr="00441CD0">
              <w:t xml:space="preserve">Update BAR </w:t>
            </w:r>
            <w:r w:rsidRPr="00441CD0">
              <w:rPr>
                <w:lang w:val="en-US"/>
              </w:rPr>
              <w:t>IE Type = 12 (decimal)</w:t>
            </w:r>
          </w:p>
        </w:tc>
      </w:tr>
      <w:tr w:rsidR="00EE5860" w:rsidRPr="00441CD0" w14:paraId="1D42C7A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6E6418F1" w14:textId="77777777" w:rsidR="00EE5860" w:rsidRPr="00441CD0" w:rsidRDefault="00EE5860" w:rsidP="00BB0E1F">
            <w:pPr>
              <w:pStyle w:val="TAL"/>
            </w:pPr>
            <w:r w:rsidRPr="00441CD0">
              <w:t>Octets 3 and 4</w:t>
            </w:r>
          </w:p>
        </w:tc>
        <w:tc>
          <w:tcPr>
            <w:tcW w:w="336" w:type="dxa"/>
            <w:tcBorders>
              <w:top w:val="single" w:sz="4" w:space="0" w:color="auto"/>
              <w:left w:val="single" w:sz="4" w:space="0" w:color="auto"/>
              <w:bottom w:val="single" w:sz="4" w:space="0" w:color="auto"/>
              <w:right w:val="nil"/>
            </w:tcBorders>
            <w:shd w:val="clear" w:color="auto" w:fill="D9D9D9"/>
          </w:tcPr>
          <w:p w14:paraId="111DC45F" w14:textId="77777777" w:rsidR="00EE5860" w:rsidRPr="00441CD0" w:rsidRDefault="00EE5860" w:rsidP="00BB0E1F">
            <w:pPr>
              <w:pStyle w:val="TAH"/>
            </w:pPr>
          </w:p>
        </w:tc>
        <w:tc>
          <w:tcPr>
            <w:tcW w:w="7552" w:type="dxa"/>
            <w:gridSpan w:val="6"/>
            <w:tcBorders>
              <w:top w:val="single" w:sz="4" w:space="0" w:color="auto"/>
              <w:left w:val="nil"/>
              <w:bottom w:val="single" w:sz="4" w:space="0" w:color="auto"/>
              <w:right w:val="single" w:sz="4" w:space="0" w:color="auto"/>
            </w:tcBorders>
            <w:shd w:val="clear" w:color="auto" w:fill="D9D9D9"/>
            <w:hideMark/>
          </w:tcPr>
          <w:p w14:paraId="3E033CDD" w14:textId="77777777" w:rsidR="00EE5860" w:rsidRPr="00441CD0" w:rsidRDefault="00EE5860" w:rsidP="00BB0E1F">
            <w:pPr>
              <w:pStyle w:val="TAC"/>
            </w:pPr>
            <w:r w:rsidRPr="00441CD0">
              <w:t>Length = n</w:t>
            </w:r>
          </w:p>
        </w:tc>
      </w:tr>
      <w:tr w:rsidR="00EE5860" w:rsidRPr="00441CD0" w14:paraId="442176A1" w14:textId="77777777" w:rsidTr="00BB0E1F">
        <w:trPr>
          <w:jc w:val="center"/>
        </w:trPr>
        <w:tc>
          <w:tcPr>
            <w:tcW w:w="1559" w:type="dxa"/>
            <w:vMerge w:val="restart"/>
            <w:tcBorders>
              <w:top w:val="single" w:sz="4" w:space="0" w:color="auto"/>
              <w:left w:val="single" w:sz="4" w:space="0" w:color="auto"/>
              <w:bottom w:val="single" w:sz="4" w:space="0" w:color="auto"/>
              <w:right w:val="single" w:sz="4" w:space="0" w:color="auto"/>
            </w:tcBorders>
            <w:hideMark/>
          </w:tcPr>
          <w:p w14:paraId="25F1EB38" w14:textId="77777777" w:rsidR="00EE5860" w:rsidRPr="00441CD0" w:rsidRDefault="00EE5860" w:rsidP="00BB0E1F">
            <w:pPr>
              <w:pStyle w:val="TAH"/>
            </w:pPr>
            <w:r w:rsidRPr="00441CD0">
              <w:t>Information elements</w:t>
            </w:r>
          </w:p>
        </w:tc>
        <w:tc>
          <w:tcPr>
            <w:tcW w:w="336" w:type="dxa"/>
            <w:vMerge w:val="restart"/>
            <w:tcBorders>
              <w:top w:val="single" w:sz="4" w:space="0" w:color="auto"/>
              <w:left w:val="single" w:sz="4" w:space="0" w:color="auto"/>
              <w:bottom w:val="single" w:sz="4" w:space="0" w:color="auto"/>
              <w:right w:val="single" w:sz="4" w:space="0" w:color="auto"/>
            </w:tcBorders>
            <w:hideMark/>
          </w:tcPr>
          <w:p w14:paraId="4CD99ADC" w14:textId="77777777" w:rsidR="00EE5860" w:rsidRPr="00441CD0" w:rsidRDefault="00EE5860" w:rsidP="00BB0E1F">
            <w:pPr>
              <w:pStyle w:val="TAH"/>
            </w:pPr>
            <w:r w:rsidRPr="00441CD0">
              <w:t>P</w:t>
            </w:r>
          </w:p>
        </w:tc>
        <w:tc>
          <w:tcPr>
            <w:tcW w:w="4668" w:type="dxa"/>
            <w:vMerge w:val="restart"/>
            <w:tcBorders>
              <w:top w:val="single" w:sz="4" w:space="0" w:color="auto"/>
              <w:left w:val="single" w:sz="4" w:space="0" w:color="auto"/>
              <w:bottom w:val="single" w:sz="4" w:space="0" w:color="auto"/>
              <w:right w:val="single" w:sz="4" w:space="0" w:color="auto"/>
            </w:tcBorders>
            <w:hideMark/>
          </w:tcPr>
          <w:p w14:paraId="5316C9C1" w14:textId="77777777" w:rsidR="00EE5860" w:rsidRPr="00441CD0" w:rsidRDefault="00EE5860" w:rsidP="00BB0E1F">
            <w:pPr>
              <w:pStyle w:val="TAH"/>
            </w:pPr>
            <w:r w:rsidRPr="00441CD0">
              <w:t>Condition / Comment</w:t>
            </w:r>
          </w:p>
        </w:tc>
        <w:tc>
          <w:tcPr>
            <w:tcW w:w="1480" w:type="dxa"/>
            <w:gridSpan w:val="4"/>
            <w:tcBorders>
              <w:top w:val="single" w:sz="4" w:space="0" w:color="auto"/>
              <w:left w:val="single" w:sz="4" w:space="0" w:color="auto"/>
              <w:bottom w:val="single" w:sz="4" w:space="0" w:color="auto"/>
              <w:right w:val="single" w:sz="4" w:space="0" w:color="auto"/>
            </w:tcBorders>
            <w:hideMark/>
          </w:tcPr>
          <w:p w14:paraId="2C46D72B" w14:textId="77777777" w:rsidR="00EE5860" w:rsidRPr="00441CD0" w:rsidRDefault="00EE5860" w:rsidP="00BB0E1F">
            <w:pPr>
              <w:pStyle w:val="TAH"/>
            </w:pPr>
            <w:r w:rsidRPr="00441CD0">
              <w:t>Appl.</w:t>
            </w:r>
          </w:p>
        </w:tc>
        <w:tc>
          <w:tcPr>
            <w:tcW w:w="1404" w:type="dxa"/>
            <w:vMerge w:val="restart"/>
            <w:tcBorders>
              <w:top w:val="single" w:sz="4" w:space="0" w:color="auto"/>
              <w:left w:val="single" w:sz="4" w:space="0" w:color="auto"/>
              <w:bottom w:val="single" w:sz="4" w:space="0" w:color="auto"/>
              <w:right w:val="single" w:sz="4" w:space="0" w:color="auto"/>
            </w:tcBorders>
            <w:hideMark/>
          </w:tcPr>
          <w:p w14:paraId="34B94F3C" w14:textId="77777777" w:rsidR="00EE5860" w:rsidRPr="00441CD0" w:rsidRDefault="00EE5860" w:rsidP="00BB0E1F">
            <w:pPr>
              <w:pStyle w:val="TAH"/>
            </w:pPr>
            <w:r w:rsidRPr="00441CD0">
              <w:t>IE Type</w:t>
            </w:r>
          </w:p>
        </w:tc>
      </w:tr>
      <w:tr w:rsidR="00EE5860" w:rsidRPr="00441CD0" w14:paraId="30D28B55" w14:textId="77777777" w:rsidTr="00BB0E1F">
        <w:trPr>
          <w:jc w:val="center"/>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2D0E36A" w14:textId="77777777" w:rsidR="00EE5860" w:rsidRPr="00441CD0" w:rsidRDefault="00EE5860" w:rsidP="00BB0E1F">
            <w:pPr>
              <w:spacing w:after="0"/>
              <w:rPr>
                <w:rFonts w:ascii="Arial" w:hAnsi="Arial"/>
                <w:b/>
                <w:sz w:val="18"/>
                <w:lang w:val="x-none"/>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14:paraId="32B14D0C" w14:textId="77777777" w:rsidR="00EE5860" w:rsidRPr="00441CD0" w:rsidRDefault="00EE5860" w:rsidP="00BB0E1F">
            <w:pPr>
              <w:spacing w:after="0"/>
              <w:rPr>
                <w:rFonts w:ascii="Arial" w:hAnsi="Arial"/>
                <w:b/>
                <w:sz w:val="18"/>
                <w:lang w:val="x-none"/>
              </w:rPr>
            </w:pPr>
          </w:p>
        </w:tc>
        <w:tc>
          <w:tcPr>
            <w:tcW w:w="4668" w:type="dxa"/>
            <w:vMerge/>
            <w:tcBorders>
              <w:top w:val="single" w:sz="4" w:space="0" w:color="auto"/>
              <w:left w:val="single" w:sz="4" w:space="0" w:color="auto"/>
              <w:bottom w:val="single" w:sz="4" w:space="0" w:color="auto"/>
              <w:right w:val="single" w:sz="4" w:space="0" w:color="auto"/>
            </w:tcBorders>
            <w:vAlign w:val="center"/>
            <w:hideMark/>
          </w:tcPr>
          <w:p w14:paraId="56E5A2A5" w14:textId="77777777" w:rsidR="00EE5860" w:rsidRPr="00441CD0" w:rsidRDefault="00EE5860" w:rsidP="00BB0E1F">
            <w:pPr>
              <w:spacing w:after="0"/>
              <w:rPr>
                <w:rFonts w:ascii="Arial" w:hAnsi="Arial"/>
                <w:b/>
                <w:sz w:val="18"/>
                <w:lang w:val="x-none"/>
              </w:rPr>
            </w:pPr>
          </w:p>
        </w:tc>
        <w:tc>
          <w:tcPr>
            <w:tcW w:w="370" w:type="dxa"/>
            <w:tcBorders>
              <w:top w:val="single" w:sz="4" w:space="0" w:color="auto"/>
              <w:left w:val="single" w:sz="4" w:space="0" w:color="auto"/>
              <w:bottom w:val="single" w:sz="4" w:space="0" w:color="auto"/>
              <w:right w:val="single" w:sz="4" w:space="0" w:color="auto"/>
            </w:tcBorders>
            <w:hideMark/>
          </w:tcPr>
          <w:p w14:paraId="429D7340" w14:textId="77777777" w:rsidR="00EE5860" w:rsidRPr="00441CD0" w:rsidRDefault="00EE5860" w:rsidP="00BB0E1F">
            <w:pPr>
              <w:pStyle w:val="TAH"/>
            </w:pPr>
            <w:r w:rsidRPr="00441CD0">
              <w:t>Sxa</w:t>
            </w:r>
          </w:p>
        </w:tc>
        <w:tc>
          <w:tcPr>
            <w:tcW w:w="370" w:type="dxa"/>
            <w:tcBorders>
              <w:top w:val="single" w:sz="4" w:space="0" w:color="auto"/>
              <w:left w:val="single" w:sz="4" w:space="0" w:color="auto"/>
              <w:bottom w:val="single" w:sz="4" w:space="0" w:color="auto"/>
              <w:right w:val="single" w:sz="4" w:space="0" w:color="auto"/>
            </w:tcBorders>
            <w:hideMark/>
          </w:tcPr>
          <w:p w14:paraId="2D5B39E4" w14:textId="77777777" w:rsidR="00EE5860" w:rsidRPr="00441CD0" w:rsidRDefault="00EE5860" w:rsidP="00BB0E1F">
            <w:pPr>
              <w:pStyle w:val="TAH"/>
            </w:pPr>
            <w:r w:rsidRPr="00441CD0">
              <w:t>Sxb</w:t>
            </w:r>
          </w:p>
        </w:tc>
        <w:tc>
          <w:tcPr>
            <w:tcW w:w="370" w:type="dxa"/>
            <w:tcBorders>
              <w:top w:val="single" w:sz="4" w:space="0" w:color="auto"/>
              <w:left w:val="single" w:sz="4" w:space="0" w:color="auto"/>
              <w:bottom w:val="single" w:sz="4" w:space="0" w:color="auto"/>
              <w:right w:val="single" w:sz="4" w:space="0" w:color="auto"/>
            </w:tcBorders>
            <w:hideMark/>
          </w:tcPr>
          <w:p w14:paraId="1FC898ED" w14:textId="77777777" w:rsidR="00EE5860" w:rsidRPr="00441CD0" w:rsidRDefault="00EE5860" w:rsidP="00BB0E1F">
            <w:pPr>
              <w:pStyle w:val="TAH"/>
            </w:pPr>
            <w:r w:rsidRPr="00441CD0">
              <w:t>Sxc</w:t>
            </w:r>
          </w:p>
        </w:tc>
        <w:tc>
          <w:tcPr>
            <w:tcW w:w="370" w:type="dxa"/>
            <w:tcBorders>
              <w:top w:val="single" w:sz="4" w:space="0" w:color="auto"/>
              <w:left w:val="single" w:sz="4" w:space="0" w:color="auto"/>
              <w:bottom w:val="single" w:sz="4" w:space="0" w:color="auto"/>
              <w:right w:val="single" w:sz="4" w:space="0" w:color="auto"/>
            </w:tcBorders>
            <w:hideMark/>
          </w:tcPr>
          <w:p w14:paraId="6D9F7F4E" w14:textId="77777777" w:rsidR="00EE5860" w:rsidRPr="00441CD0" w:rsidRDefault="00EE5860" w:rsidP="00BB0E1F">
            <w:pPr>
              <w:pStyle w:val="TAH"/>
            </w:pPr>
            <w:r w:rsidRPr="00441CD0">
              <w:rPr>
                <w:lang w:val="de-DE"/>
              </w:rPr>
              <w:t>N4</w:t>
            </w:r>
          </w:p>
        </w:tc>
        <w:tc>
          <w:tcPr>
            <w:tcW w:w="1404" w:type="dxa"/>
            <w:vMerge/>
            <w:tcBorders>
              <w:top w:val="single" w:sz="4" w:space="0" w:color="auto"/>
              <w:left w:val="single" w:sz="4" w:space="0" w:color="auto"/>
              <w:bottom w:val="single" w:sz="4" w:space="0" w:color="auto"/>
              <w:right w:val="single" w:sz="4" w:space="0" w:color="auto"/>
            </w:tcBorders>
            <w:vAlign w:val="center"/>
            <w:hideMark/>
          </w:tcPr>
          <w:p w14:paraId="1AE3D0EB" w14:textId="77777777" w:rsidR="00EE5860" w:rsidRPr="00441CD0" w:rsidRDefault="00EE5860" w:rsidP="00BB0E1F">
            <w:pPr>
              <w:spacing w:after="0"/>
              <w:rPr>
                <w:rFonts w:ascii="Arial" w:hAnsi="Arial"/>
                <w:b/>
                <w:sz w:val="18"/>
                <w:lang w:val="x-none"/>
              </w:rPr>
            </w:pPr>
          </w:p>
        </w:tc>
      </w:tr>
      <w:tr w:rsidR="00EE5860" w:rsidRPr="00441CD0" w14:paraId="020252A3"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18380C0E" w14:textId="77777777" w:rsidR="00EE5860" w:rsidRPr="00441CD0" w:rsidRDefault="00EE5860" w:rsidP="00BB0E1F">
            <w:pPr>
              <w:pStyle w:val="TAL"/>
            </w:pPr>
            <w:r w:rsidRPr="00441CD0">
              <w:lastRenderedPageBreak/>
              <w:t>BAR ID</w:t>
            </w:r>
          </w:p>
        </w:tc>
        <w:tc>
          <w:tcPr>
            <w:tcW w:w="336" w:type="dxa"/>
            <w:tcBorders>
              <w:top w:val="single" w:sz="4" w:space="0" w:color="auto"/>
              <w:left w:val="single" w:sz="4" w:space="0" w:color="auto"/>
              <w:bottom w:val="single" w:sz="4" w:space="0" w:color="auto"/>
              <w:right w:val="single" w:sz="4" w:space="0" w:color="auto"/>
            </w:tcBorders>
            <w:hideMark/>
          </w:tcPr>
          <w:p w14:paraId="39333633" w14:textId="77777777" w:rsidR="00EE5860" w:rsidRPr="00441CD0" w:rsidRDefault="00EE5860" w:rsidP="00BB0E1F">
            <w:pPr>
              <w:pStyle w:val="TAL"/>
              <w:jc w:val="center"/>
            </w:pPr>
            <w:r w:rsidRPr="00441CD0">
              <w:rPr>
                <w:rFonts w:eastAsia="SimSun"/>
              </w:rPr>
              <w:t>M</w:t>
            </w:r>
          </w:p>
        </w:tc>
        <w:tc>
          <w:tcPr>
            <w:tcW w:w="4668" w:type="dxa"/>
            <w:tcBorders>
              <w:top w:val="single" w:sz="4" w:space="0" w:color="auto"/>
              <w:left w:val="single" w:sz="4" w:space="0" w:color="auto"/>
              <w:bottom w:val="single" w:sz="4" w:space="0" w:color="auto"/>
              <w:right w:val="single" w:sz="4" w:space="0" w:color="auto"/>
            </w:tcBorders>
            <w:hideMark/>
          </w:tcPr>
          <w:p w14:paraId="7CB31672" w14:textId="77777777" w:rsidR="00EE5860" w:rsidRPr="00441CD0" w:rsidRDefault="00EE5860" w:rsidP="00BB0E1F">
            <w:pPr>
              <w:pStyle w:val="TAL"/>
            </w:pPr>
            <w:r w:rsidRPr="00441CD0">
              <w:rPr>
                <w:lang w:eastAsia="zh-CN"/>
              </w:rPr>
              <w:t>This IE shall identify the BAR Rule to be modified.</w:t>
            </w:r>
          </w:p>
        </w:tc>
        <w:tc>
          <w:tcPr>
            <w:tcW w:w="370" w:type="dxa"/>
            <w:tcBorders>
              <w:top w:val="single" w:sz="4" w:space="0" w:color="auto"/>
              <w:left w:val="single" w:sz="4" w:space="0" w:color="auto"/>
              <w:bottom w:val="single" w:sz="4" w:space="0" w:color="auto"/>
              <w:right w:val="single" w:sz="4" w:space="0" w:color="auto"/>
            </w:tcBorders>
            <w:hideMark/>
          </w:tcPr>
          <w:p w14:paraId="7D70FE09"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72CE8B6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78C6595C"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6C5F1D20" w14:textId="77777777" w:rsidR="00EE5860" w:rsidRPr="00441CD0" w:rsidRDefault="00EE5860" w:rsidP="00BB0E1F">
            <w:pPr>
              <w:pStyle w:val="TAC"/>
            </w:pPr>
            <w:r w:rsidRPr="00441CD0">
              <w:rPr>
                <w:lang w:val="sv-SE"/>
              </w:rPr>
              <w:t>X</w:t>
            </w:r>
          </w:p>
        </w:tc>
        <w:tc>
          <w:tcPr>
            <w:tcW w:w="1404" w:type="dxa"/>
            <w:tcBorders>
              <w:top w:val="single" w:sz="4" w:space="0" w:color="auto"/>
              <w:left w:val="single" w:sz="4" w:space="0" w:color="auto"/>
              <w:bottom w:val="single" w:sz="4" w:space="0" w:color="auto"/>
              <w:right w:val="single" w:sz="4" w:space="0" w:color="auto"/>
            </w:tcBorders>
            <w:hideMark/>
          </w:tcPr>
          <w:p w14:paraId="17ED3476" w14:textId="77777777" w:rsidR="00EE5860" w:rsidRPr="00441CD0" w:rsidRDefault="00EE5860" w:rsidP="00BB0E1F">
            <w:pPr>
              <w:pStyle w:val="TAC"/>
            </w:pPr>
            <w:r w:rsidRPr="00441CD0">
              <w:t>BAR ID</w:t>
            </w:r>
          </w:p>
        </w:tc>
      </w:tr>
      <w:tr w:rsidR="00EE5860" w:rsidRPr="00441CD0" w14:paraId="205DD17D"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2E28DA6F" w14:textId="77777777" w:rsidR="00EE5860" w:rsidRPr="00441CD0" w:rsidRDefault="00EE5860" w:rsidP="00BB0E1F">
            <w:pPr>
              <w:pStyle w:val="TAL"/>
            </w:pPr>
            <w:r w:rsidRPr="00441CD0">
              <w:t>Downlink Data Notification Delay</w:t>
            </w:r>
          </w:p>
        </w:tc>
        <w:tc>
          <w:tcPr>
            <w:tcW w:w="336" w:type="dxa"/>
            <w:tcBorders>
              <w:top w:val="single" w:sz="4" w:space="0" w:color="auto"/>
              <w:left w:val="single" w:sz="4" w:space="0" w:color="auto"/>
              <w:bottom w:val="single" w:sz="4" w:space="0" w:color="auto"/>
              <w:right w:val="single" w:sz="4" w:space="0" w:color="auto"/>
            </w:tcBorders>
            <w:hideMark/>
          </w:tcPr>
          <w:p w14:paraId="70509609"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5E98D393" w14:textId="0FD3EFB3" w:rsidR="00EE5860" w:rsidRPr="00441CD0" w:rsidRDefault="00EE5860" w:rsidP="00BB0E1F">
            <w:pPr>
              <w:pStyle w:val="TAL"/>
            </w:pPr>
            <w:r w:rsidRPr="00441CD0">
              <w:t xml:space="preserve">This IE shall be present if the UP function indicated support of the Downlink Data Notification Delay parameter (see </w:t>
            </w:r>
            <w:r w:rsidR="00415C19" w:rsidRPr="00441CD0">
              <w:t>clause</w:t>
            </w:r>
            <w:r w:rsidR="00415C19">
              <w:t> </w:t>
            </w:r>
            <w:r w:rsidR="00415C19" w:rsidRPr="00441CD0">
              <w:t>8</w:t>
            </w:r>
            <w:r w:rsidRPr="00441CD0">
              <w:t>.2.25) and the Downlink Data Notification Delay needs to be modified.</w:t>
            </w:r>
          </w:p>
          <w:p w14:paraId="27F9956E" w14:textId="77777777" w:rsidR="00EE5860" w:rsidRPr="00441CD0" w:rsidRDefault="00EE5860" w:rsidP="00BB0E1F">
            <w:pPr>
              <w:pStyle w:val="TAL"/>
            </w:pPr>
            <w:r w:rsidRPr="00441CD0">
              <w:t>When present, it shall contain the delay the UP function shall apply between receiving a downlink data packet and notifying the CP function about it, when the Apply Action parameter requests to buffer the packets and notify the CP function.</w:t>
            </w:r>
          </w:p>
        </w:tc>
        <w:tc>
          <w:tcPr>
            <w:tcW w:w="370" w:type="dxa"/>
            <w:tcBorders>
              <w:top w:val="single" w:sz="4" w:space="0" w:color="auto"/>
              <w:left w:val="single" w:sz="4" w:space="0" w:color="auto"/>
              <w:bottom w:val="single" w:sz="4" w:space="0" w:color="auto"/>
              <w:right w:val="single" w:sz="4" w:space="0" w:color="auto"/>
            </w:tcBorders>
            <w:hideMark/>
          </w:tcPr>
          <w:p w14:paraId="2CE66D6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1F01185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080E7880"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E318C42"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3DDE9DF0" w14:textId="77777777" w:rsidR="00EE5860" w:rsidRPr="00441CD0" w:rsidRDefault="00EE5860" w:rsidP="00BB0E1F">
            <w:pPr>
              <w:pStyle w:val="TAC"/>
            </w:pPr>
            <w:r w:rsidRPr="00441CD0">
              <w:t>Downlink Data Notification Delay</w:t>
            </w:r>
          </w:p>
        </w:tc>
      </w:tr>
      <w:tr w:rsidR="00EE5860" w:rsidRPr="00441CD0" w14:paraId="3CAD0A36"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4A3A5EF5" w14:textId="77777777" w:rsidR="00EE5860" w:rsidRPr="00441CD0" w:rsidRDefault="00EE5860" w:rsidP="00BB0E1F">
            <w:pPr>
              <w:pStyle w:val="TAL"/>
            </w:pPr>
            <w:r w:rsidRPr="00441CD0">
              <w:t>DL Buffering Duration</w:t>
            </w:r>
          </w:p>
        </w:tc>
        <w:tc>
          <w:tcPr>
            <w:tcW w:w="336" w:type="dxa"/>
            <w:tcBorders>
              <w:top w:val="single" w:sz="4" w:space="0" w:color="auto"/>
              <w:left w:val="single" w:sz="4" w:space="0" w:color="auto"/>
              <w:bottom w:val="single" w:sz="4" w:space="0" w:color="auto"/>
              <w:right w:val="single" w:sz="4" w:space="0" w:color="auto"/>
            </w:tcBorders>
            <w:hideMark/>
          </w:tcPr>
          <w:p w14:paraId="3C59BFD6"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hideMark/>
          </w:tcPr>
          <w:p w14:paraId="605215C8" w14:textId="77777777" w:rsidR="007F37C5" w:rsidRPr="00441CD0" w:rsidRDefault="007F37C5" w:rsidP="007F37C5">
            <w:pPr>
              <w:pStyle w:val="TAL"/>
            </w:pPr>
            <w:r w:rsidRPr="00441CD0">
              <w:t xml:space="preserve">This IE shall be present if the UP function indicated support of the DL Buffering Duration parameter </w:t>
            </w:r>
            <w:r>
              <w:t xml:space="preserve">in </w:t>
            </w:r>
            <w:r w:rsidRPr="00441CD0">
              <w:t>PFCP Session Report Response</w:t>
            </w:r>
            <w:r>
              <w:t xml:space="preserve"> </w:t>
            </w:r>
            <w:r>
              <w:rPr>
                <w:rFonts w:hint="eastAsia"/>
                <w:lang w:eastAsia="zh-CN"/>
              </w:rPr>
              <w:t>feature</w:t>
            </w:r>
            <w:r w:rsidRPr="00441CD0">
              <w:t xml:space="preserve"> (see </w:t>
            </w:r>
            <w:r>
              <w:t xml:space="preserve">DLBD feature in </w:t>
            </w:r>
            <w:r w:rsidRPr="00441CD0">
              <w:t>clause</w:t>
            </w:r>
            <w:r>
              <w:t> </w:t>
            </w:r>
            <w:r w:rsidRPr="00441CD0">
              <w:t>8.2.25) and extended buffering of downlink data packet is required in the UP function.</w:t>
            </w:r>
          </w:p>
          <w:p w14:paraId="486C3759" w14:textId="481A70CC" w:rsidR="00EE5860" w:rsidRPr="00441CD0" w:rsidRDefault="007F37C5" w:rsidP="007F37C5">
            <w:pPr>
              <w:pStyle w:val="TAL"/>
            </w:pPr>
            <w:r w:rsidRPr="00441CD0">
              <w:t>When present, this IE shall indicate the duration during which the UP function shall buffer the downlink data packets without sending any further notification to the CP function about the arrival of DL data packets.</w:t>
            </w:r>
          </w:p>
        </w:tc>
        <w:tc>
          <w:tcPr>
            <w:tcW w:w="370" w:type="dxa"/>
            <w:tcBorders>
              <w:top w:val="single" w:sz="4" w:space="0" w:color="auto"/>
              <w:left w:val="single" w:sz="4" w:space="0" w:color="auto"/>
              <w:bottom w:val="single" w:sz="4" w:space="0" w:color="auto"/>
              <w:right w:val="single" w:sz="4" w:space="0" w:color="auto"/>
            </w:tcBorders>
            <w:hideMark/>
          </w:tcPr>
          <w:p w14:paraId="7A942626"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2088715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D7037D3"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451A55BF"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1E584DCA" w14:textId="77777777" w:rsidR="00EE5860" w:rsidRPr="00441CD0" w:rsidRDefault="00EE5860" w:rsidP="00BB0E1F">
            <w:pPr>
              <w:pStyle w:val="TAC"/>
            </w:pPr>
            <w:r w:rsidRPr="00441CD0">
              <w:t>DL Buffering Duration</w:t>
            </w:r>
          </w:p>
        </w:tc>
      </w:tr>
      <w:tr w:rsidR="00EE5860" w:rsidRPr="00441CD0" w14:paraId="12972870"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hideMark/>
          </w:tcPr>
          <w:p w14:paraId="556D8C90" w14:textId="77777777" w:rsidR="00EE5860" w:rsidRPr="00441CD0" w:rsidRDefault="00EE5860" w:rsidP="00BB0E1F">
            <w:pPr>
              <w:pStyle w:val="TAL"/>
            </w:pPr>
            <w:r w:rsidRPr="00441CD0">
              <w:t>DL Buffering Suggested Packet Count</w:t>
            </w:r>
          </w:p>
        </w:tc>
        <w:tc>
          <w:tcPr>
            <w:tcW w:w="336" w:type="dxa"/>
            <w:tcBorders>
              <w:top w:val="single" w:sz="4" w:space="0" w:color="auto"/>
              <w:left w:val="single" w:sz="4" w:space="0" w:color="auto"/>
              <w:bottom w:val="single" w:sz="4" w:space="0" w:color="auto"/>
              <w:right w:val="single" w:sz="4" w:space="0" w:color="auto"/>
            </w:tcBorders>
            <w:hideMark/>
          </w:tcPr>
          <w:p w14:paraId="66B64D12" w14:textId="77777777" w:rsidR="00EE5860" w:rsidRPr="00441CD0" w:rsidRDefault="00EE5860" w:rsidP="00BB0E1F">
            <w:pPr>
              <w:pStyle w:val="TAL"/>
              <w:jc w:val="center"/>
            </w:pPr>
            <w:r w:rsidRPr="00441CD0">
              <w:t>O</w:t>
            </w:r>
          </w:p>
        </w:tc>
        <w:tc>
          <w:tcPr>
            <w:tcW w:w="4668" w:type="dxa"/>
            <w:tcBorders>
              <w:top w:val="single" w:sz="4" w:space="0" w:color="auto"/>
              <w:left w:val="single" w:sz="4" w:space="0" w:color="auto"/>
              <w:bottom w:val="single" w:sz="4" w:space="0" w:color="auto"/>
              <w:right w:val="single" w:sz="4" w:space="0" w:color="auto"/>
            </w:tcBorders>
            <w:hideMark/>
          </w:tcPr>
          <w:p w14:paraId="7AB7A6CB" w14:textId="77777777" w:rsidR="00EE5860" w:rsidRPr="00441CD0" w:rsidRDefault="00EE5860" w:rsidP="00BB0E1F">
            <w:pPr>
              <w:pStyle w:val="TAL"/>
            </w:pPr>
            <w:r w:rsidRPr="00441CD0">
              <w:t>This IE may be present if extended buffering of downlink data packet is required in the UP function.</w:t>
            </w:r>
          </w:p>
          <w:p w14:paraId="7286B23A" w14:textId="77777777" w:rsidR="00EE5860" w:rsidRPr="00441CD0" w:rsidRDefault="00EE5860" w:rsidP="00BB0E1F">
            <w:pPr>
              <w:pStyle w:val="TAL"/>
            </w:pPr>
            <w:r w:rsidRPr="00441CD0">
              <w:t>When present, this IE shall indicate the maximum number of downlink data packets suggested to be buffered in the UP function.</w:t>
            </w:r>
          </w:p>
        </w:tc>
        <w:tc>
          <w:tcPr>
            <w:tcW w:w="370" w:type="dxa"/>
            <w:tcBorders>
              <w:top w:val="single" w:sz="4" w:space="0" w:color="auto"/>
              <w:left w:val="single" w:sz="4" w:space="0" w:color="auto"/>
              <w:bottom w:val="single" w:sz="4" w:space="0" w:color="auto"/>
              <w:right w:val="single" w:sz="4" w:space="0" w:color="auto"/>
            </w:tcBorders>
            <w:hideMark/>
          </w:tcPr>
          <w:p w14:paraId="34705E45"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hideMark/>
          </w:tcPr>
          <w:p w14:paraId="55DD5901"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27AC5055" w14:textId="77777777" w:rsidR="00EE5860" w:rsidRPr="00441CD0" w:rsidRDefault="00EE5860" w:rsidP="00BB0E1F">
            <w:pPr>
              <w:pStyle w:val="TAC"/>
            </w:pPr>
            <w:r w:rsidRPr="00441CD0">
              <w:t>-</w:t>
            </w:r>
          </w:p>
        </w:tc>
        <w:tc>
          <w:tcPr>
            <w:tcW w:w="370" w:type="dxa"/>
            <w:tcBorders>
              <w:top w:val="single" w:sz="4" w:space="0" w:color="auto"/>
              <w:left w:val="single" w:sz="4" w:space="0" w:color="auto"/>
              <w:bottom w:val="single" w:sz="4" w:space="0" w:color="auto"/>
              <w:right w:val="single" w:sz="4" w:space="0" w:color="auto"/>
            </w:tcBorders>
            <w:hideMark/>
          </w:tcPr>
          <w:p w14:paraId="1892A5F9" w14:textId="77777777" w:rsidR="00EE5860" w:rsidRPr="00441CD0" w:rsidRDefault="00EE5860" w:rsidP="00BB0E1F">
            <w:pPr>
              <w:pStyle w:val="TAC"/>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hideMark/>
          </w:tcPr>
          <w:p w14:paraId="4CF5F3CF" w14:textId="77777777" w:rsidR="00EE5860" w:rsidRPr="00441CD0" w:rsidRDefault="00EE5860" w:rsidP="00BB0E1F">
            <w:pPr>
              <w:pStyle w:val="TAC"/>
            </w:pPr>
            <w:r w:rsidRPr="00441CD0">
              <w:t>DL Buffering Suggested Packet Count</w:t>
            </w:r>
          </w:p>
        </w:tc>
      </w:tr>
      <w:tr w:rsidR="00EE5860" w:rsidRPr="00441CD0" w14:paraId="7F6B9AF2" w14:textId="77777777" w:rsidTr="00BB0E1F">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4BF71B2A" w14:textId="77777777" w:rsidR="00EE5860" w:rsidRPr="00441CD0" w:rsidRDefault="00EE5860" w:rsidP="00BB0E1F">
            <w:pPr>
              <w:pStyle w:val="TAL"/>
            </w:pPr>
            <w:r w:rsidRPr="00441CD0">
              <w:t>Suggested Buffering Packets Count</w:t>
            </w:r>
          </w:p>
        </w:tc>
        <w:tc>
          <w:tcPr>
            <w:tcW w:w="336" w:type="dxa"/>
            <w:tcBorders>
              <w:top w:val="single" w:sz="4" w:space="0" w:color="auto"/>
              <w:left w:val="single" w:sz="4" w:space="0" w:color="auto"/>
              <w:bottom w:val="single" w:sz="4" w:space="0" w:color="auto"/>
              <w:right w:val="single" w:sz="4" w:space="0" w:color="auto"/>
            </w:tcBorders>
          </w:tcPr>
          <w:p w14:paraId="61DA093A" w14:textId="77777777" w:rsidR="00EE5860" w:rsidRPr="00441CD0" w:rsidRDefault="00EE5860" w:rsidP="00BB0E1F">
            <w:pPr>
              <w:pStyle w:val="TAL"/>
              <w:jc w:val="center"/>
            </w:pPr>
            <w:r w:rsidRPr="00441CD0">
              <w:t>C</w:t>
            </w:r>
          </w:p>
        </w:tc>
        <w:tc>
          <w:tcPr>
            <w:tcW w:w="4668" w:type="dxa"/>
            <w:tcBorders>
              <w:top w:val="single" w:sz="4" w:space="0" w:color="auto"/>
              <w:left w:val="single" w:sz="4" w:space="0" w:color="auto"/>
              <w:bottom w:val="single" w:sz="4" w:space="0" w:color="auto"/>
              <w:right w:val="single" w:sz="4" w:space="0" w:color="auto"/>
            </w:tcBorders>
          </w:tcPr>
          <w:p w14:paraId="04A0D04A" w14:textId="77777777" w:rsidR="00EE5860" w:rsidRPr="00441CD0" w:rsidRDefault="00EE5860" w:rsidP="00BB0E1F">
            <w:pPr>
              <w:pStyle w:val="TAL"/>
            </w:pPr>
            <w:r w:rsidRPr="00441CD0">
              <w:t>This IE may be present if the UP Function indicated support of the feature UDBC.</w:t>
            </w:r>
          </w:p>
          <w:p w14:paraId="28634EAC" w14:textId="77777777" w:rsidR="00EE5860" w:rsidRPr="00441CD0" w:rsidRDefault="00EE5860" w:rsidP="00BB0E1F">
            <w:pPr>
              <w:pStyle w:val="TAL"/>
            </w:pPr>
          </w:p>
          <w:p w14:paraId="04CDE146" w14:textId="77777777" w:rsidR="00EE5860" w:rsidRPr="00441CD0" w:rsidRDefault="00EE5860" w:rsidP="00BB0E1F">
            <w:pPr>
              <w:pStyle w:val="TAL"/>
            </w:pPr>
            <w:r w:rsidRPr="00441CD0">
              <w:t>When present, it shall contain the number of packets that are suggested to be buffered when the Apply Action parameter requests to buffer the packets. The packets that exceed the limit shall be discarded.</w:t>
            </w:r>
          </w:p>
        </w:tc>
        <w:tc>
          <w:tcPr>
            <w:tcW w:w="370" w:type="dxa"/>
            <w:tcBorders>
              <w:top w:val="single" w:sz="4" w:space="0" w:color="auto"/>
              <w:left w:val="single" w:sz="4" w:space="0" w:color="auto"/>
              <w:bottom w:val="single" w:sz="4" w:space="0" w:color="auto"/>
              <w:right w:val="single" w:sz="4" w:space="0" w:color="auto"/>
            </w:tcBorders>
          </w:tcPr>
          <w:p w14:paraId="6947E42A" w14:textId="77777777" w:rsidR="00EE5860" w:rsidRPr="00441CD0" w:rsidRDefault="00EE5860" w:rsidP="00BB0E1F">
            <w:pPr>
              <w:pStyle w:val="TAC"/>
              <w:rPr>
                <w:lang w:val="de-DE"/>
              </w:rPr>
            </w:pPr>
            <w:r w:rsidRPr="00441CD0">
              <w:rPr>
                <w:lang w:val="de-DE"/>
              </w:rPr>
              <w:t>-</w:t>
            </w:r>
          </w:p>
        </w:tc>
        <w:tc>
          <w:tcPr>
            <w:tcW w:w="370" w:type="dxa"/>
            <w:tcBorders>
              <w:top w:val="single" w:sz="4" w:space="0" w:color="auto"/>
              <w:left w:val="single" w:sz="4" w:space="0" w:color="auto"/>
              <w:bottom w:val="single" w:sz="4" w:space="0" w:color="auto"/>
              <w:right w:val="single" w:sz="4" w:space="0" w:color="auto"/>
            </w:tcBorders>
          </w:tcPr>
          <w:p w14:paraId="0608FFC5" w14:textId="77777777" w:rsidR="00EE5860" w:rsidRPr="00441CD0" w:rsidRDefault="00EE5860" w:rsidP="00BB0E1F">
            <w:pPr>
              <w:pStyle w:val="TAC"/>
              <w:rPr>
                <w:lang w:val="x-none"/>
              </w:rPr>
            </w:pPr>
            <w:r w:rsidRPr="00441CD0">
              <w:t>X</w:t>
            </w:r>
          </w:p>
        </w:tc>
        <w:tc>
          <w:tcPr>
            <w:tcW w:w="370" w:type="dxa"/>
            <w:tcBorders>
              <w:top w:val="single" w:sz="4" w:space="0" w:color="auto"/>
              <w:left w:val="single" w:sz="4" w:space="0" w:color="auto"/>
              <w:bottom w:val="single" w:sz="4" w:space="0" w:color="auto"/>
              <w:right w:val="single" w:sz="4" w:space="0" w:color="auto"/>
            </w:tcBorders>
          </w:tcPr>
          <w:p w14:paraId="2248DA3F" w14:textId="77777777" w:rsidR="00EE5860" w:rsidRPr="00441CD0" w:rsidRDefault="00EE5860" w:rsidP="00BB0E1F">
            <w:pPr>
              <w:pStyle w:val="TAC"/>
            </w:pPr>
            <w:r w:rsidRPr="00441CD0">
              <w:t>X</w:t>
            </w:r>
          </w:p>
        </w:tc>
        <w:tc>
          <w:tcPr>
            <w:tcW w:w="370" w:type="dxa"/>
            <w:tcBorders>
              <w:top w:val="single" w:sz="4" w:space="0" w:color="auto"/>
              <w:left w:val="single" w:sz="4" w:space="0" w:color="auto"/>
              <w:bottom w:val="single" w:sz="4" w:space="0" w:color="auto"/>
              <w:right w:val="single" w:sz="4" w:space="0" w:color="auto"/>
            </w:tcBorders>
          </w:tcPr>
          <w:p w14:paraId="5FE966C5" w14:textId="77777777" w:rsidR="00EE5860" w:rsidRPr="00441CD0" w:rsidRDefault="00EE5860" w:rsidP="00BB0E1F">
            <w:pPr>
              <w:pStyle w:val="TAC"/>
              <w:rPr>
                <w:lang w:val="de-DE"/>
              </w:rPr>
            </w:pPr>
            <w:r w:rsidRPr="00441CD0">
              <w:rPr>
                <w:lang w:val="de-DE"/>
              </w:rPr>
              <w:t>X</w:t>
            </w:r>
          </w:p>
        </w:tc>
        <w:tc>
          <w:tcPr>
            <w:tcW w:w="1404" w:type="dxa"/>
            <w:tcBorders>
              <w:top w:val="single" w:sz="4" w:space="0" w:color="auto"/>
              <w:left w:val="single" w:sz="4" w:space="0" w:color="auto"/>
              <w:bottom w:val="single" w:sz="4" w:space="0" w:color="auto"/>
              <w:right w:val="single" w:sz="4" w:space="0" w:color="auto"/>
            </w:tcBorders>
            <w:vAlign w:val="center"/>
          </w:tcPr>
          <w:p w14:paraId="18188323" w14:textId="77777777" w:rsidR="00EE5860" w:rsidRPr="00441CD0" w:rsidRDefault="00EE5860" w:rsidP="00BB0E1F">
            <w:pPr>
              <w:pStyle w:val="TAC"/>
              <w:rPr>
                <w:lang w:val="x-none"/>
              </w:rPr>
            </w:pPr>
            <w:r w:rsidRPr="00441CD0">
              <w:t>Suggested Buffering Packets Count</w:t>
            </w:r>
          </w:p>
        </w:tc>
      </w:tr>
      <w:tr w:rsidR="00EE5860" w:rsidRPr="00441CD0" w14:paraId="2D4B7983" w14:textId="77777777" w:rsidTr="00BB0E1F">
        <w:trPr>
          <w:jc w:val="center"/>
        </w:trPr>
        <w:tc>
          <w:tcPr>
            <w:tcW w:w="9447" w:type="dxa"/>
            <w:gridSpan w:val="8"/>
            <w:tcBorders>
              <w:top w:val="single" w:sz="4" w:space="0" w:color="auto"/>
              <w:left w:val="single" w:sz="4" w:space="0" w:color="auto"/>
              <w:bottom w:val="single" w:sz="4" w:space="0" w:color="auto"/>
              <w:right w:val="single" w:sz="4" w:space="0" w:color="auto"/>
            </w:tcBorders>
            <w:vAlign w:val="center"/>
          </w:tcPr>
          <w:p w14:paraId="5E242FD2" w14:textId="77777777" w:rsidR="00EE5860" w:rsidRPr="00441CD0" w:rsidRDefault="00EE5860" w:rsidP="00BB0E1F">
            <w:pPr>
              <w:pStyle w:val="TAN"/>
            </w:pPr>
            <w:r w:rsidRPr="00441CD0">
              <w:t>NOTE 1:</w:t>
            </w:r>
            <w:r w:rsidRPr="00441CD0">
              <w:tab/>
              <w:t>If the Apply Action requests the UP function to buffer and notify the CP function and the DL Buffering Duration is set, the UP function shall not notify the CP function for the duration indicated by the DL Buffering Duration.</w:t>
            </w:r>
          </w:p>
        </w:tc>
      </w:tr>
    </w:tbl>
    <w:p w14:paraId="4BEFDF50" w14:textId="77777777" w:rsidR="00EC2FDD" w:rsidRPr="00441CD0" w:rsidRDefault="00EC2FDD" w:rsidP="00564819">
      <w:pPr>
        <w:rPr>
          <w:lang w:val="en-US" w:eastAsia="zh-CN"/>
        </w:rPr>
      </w:pPr>
      <w:bookmarkStart w:id="4842" w:name="_Toc19717330"/>
      <w:bookmarkStart w:id="4843" w:name="_Toc27490831"/>
      <w:bookmarkStart w:id="4844" w:name="_Toc27557124"/>
      <w:bookmarkStart w:id="4845" w:name="_Toc27724041"/>
      <w:bookmarkStart w:id="4846" w:name="_Toc36031115"/>
      <w:bookmarkStart w:id="4847" w:name="_Toc36043035"/>
      <w:bookmarkStart w:id="4848" w:name="_Toc36814360"/>
      <w:bookmarkStart w:id="4849" w:name="_Toc44689218"/>
      <w:bookmarkStart w:id="4850" w:name="_Toc44923972"/>
      <w:bookmarkStart w:id="4851" w:name="_Toc51860942"/>
      <w:bookmarkStart w:id="4852" w:name="_Toc57930713"/>
      <w:bookmarkStart w:id="4853" w:name="_Toc57931343"/>
      <w:bookmarkEnd w:id="4841"/>
    </w:p>
    <w:p w14:paraId="6D0EB1FF" w14:textId="77777777" w:rsidR="00EE5860" w:rsidRPr="00441CD0" w:rsidRDefault="00EE5860" w:rsidP="00EE5860">
      <w:pPr>
        <w:pStyle w:val="Heading2"/>
        <w:rPr>
          <w:lang w:val="x-none"/>
        </w:rPr>
      </w:pPr>
      <w:bookmarkStart w:id="4854" w:name="_Toc160974469"/>
      <w:r w:rsidRPr="00441CD0">
        <w:t>7.</w:t>
      </w:r>
      <w:r w:rsidRPr="00441CD0">
        <w:rPr>
          <w:lang w:val="en-US"/>
        </w:rPr>
        <w:t>6</w:t>
      </w:r>
      <w:r w:rsidRPr="00441CD0">
        <w:tab/>
        <w:t>Error Handling</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67CF7D3E" w14:textId="77777777" w:rsidR="00EE5860" w:rsidRPr="00441CD0" w:rsidRDefault="00EE5860" w:rsidP="00EE5860">
      <w:pPr>
        <w:pStyle w:val="Heading3"/>
      </w:pPr>
      <w:bookmarkStart w:id="4855" w:name="_Toc19717331"/>
      <w:bookmarkStart w:id="4856" w:name="_Toc27490832"/>
      <w:bookmarkStart w:id="4857" w:name="_Toc27557125"/>
      <w:bookmarkStart w:id="4858" w:name="_Toc27724042"/>
      <w:bookmarkStart w:id="4859" w:name="_Toc36031116"/>
      <w:bookmarkStart w:id="4860" w:name="_Toc36043036"/>
      <w:bookmarkStart w:id="4861" w:name="_Toc36814361"/>
      <w:bookmarkStart w:id="4862" w:name="_Toc44689219"/>
      <w:bookmarkStart w:id="4863" w:name="_Toc44923973"/>
      <w:bookmarkStart w:id="4864" w:name="_Toc51860943"/>
      <w:bookmarkStart w:id="4865" w:name="_Toc57930714"/>
      <w:bookmarkStart w:id="4866" w:name="_Toc57931344"/>
      <w:bookmarkStart w:id="4867" w:name="_Toc160974470"/>
      <w:r w:rsidRPr="00441CD0">
        <w:t>7.</w:t>
      </w:r>
      <w:r w:rsidRPr="00441CD0">
        <w:rPr>
          <w:lang w:val="en-US"/>
        </w:rPr>
        <w:t>6</w:t>
      </w:r>
      <w:r w:rsidRPr="00441CD0">
        <w:t>.1</w:t>
      </w:r>
      <w:r w:rsidRPr="00441CD0">
        <w:tab/>
        <w:t>Protocol Errors</w:t>
      </w:r>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1E04AC3C" w14:textId="77777777" w:rsidR="00EE5860" w:rsidRPr="00441CD0" w:rsidRDefault="00EE5860" w:rsidP="00EE5860">
      <w:r w:rsidRPr="00441CD0">
        <w:t>A protocol error is defined as a message or an Information Element received from a peer entity with an unknown type, or if it is unexpected, or if it has an erroneous content.</w:t>
      </w:r>
    </w:p>
    <w:p w14:paraId="3450452D" w14:textId="77777777" w:rsidR="00EE5860" w:rsidRPr="00441CD0" w:rsidRDefault="00EE5860" w:rsidP="00EE5860">
      <w:r w:rsidRPr="00441CD0">
        <w:t>The term silently discarded is used in the following clauses to mean that the receiving PFCP entity's implementation shall discard such a message without further processing or that the receiving PFCP entity discards such an IE and continues processing the message. The conditions for the receiving PFCP entity to silently discard an IE are specified in the subsequent clauses.</w:t>
      </w:r>
    </w:p>
    <w:p w14:paraId="067A9EDA" w14:textId="77777777" w:rsidR="00EE5860" w:rsidRPr="00441CD0" w:rsidRDefault="00EE5860" w:rsidP="00EE5860">
      <w:r w:rsidRPr="00441CD0">
        <w:t>The handling of unknown, unexpected or erroneous PFCP messages and IEs shall provide for the forward compatibility of PFCP. Therefore, the sending PFCP entity shall be able to safely include in a message a new conditional-optional or an optional IE. Such an IE may also have a new type value. Any legacy receiving PFCP entity shall, however, silently discard such an IE and continue processing the message.</w:t>
      </w:r>
    </w:p>
    <w:p w14:paraId="292CB9F5" w14:textId="77777777" w:rsidR="00EE5860" w:rsidRPr="00441CD0" w:rsidRDefault="00EE5860" w:rsidP="00EE5860">
      <w:r w:rsidRPr="00441CD0">
        <w:t>If a protocol error is detected by the receiving PFCP entity, it should log the event including the erroneous message and may include the error in a statistical counter.</w:t>
      </w:r>
    </w:p>
    <w:p w14:paraId="33E6BEA7" w14:textId="1FD03267" w:rsidR="00EE5860" w:rsidRPr="00441CD0" w:rsidRDefault="00EE5860" w:rsidP="00EE5860">
      <w:r w:rsidRPr="00441CD0">
        <w:t xml:space="preserve">For Response messages containing a rejection Cause value, see </w:t>
      </w:r>
      <w:r w:rsidR="00415C19" w:rsidRPr="00441CD0">
        <w:t>clause</w:t>
      </w:r>
      <w:r w:rsidR="00415C19">
        <w:t> </w:t>
      </w:r>
      <w:r w:rsidR="00415C19" w:rsidRPr="00441CD0">
        <w:t>7</w:t>
      </w:r>
      <w:r w:rsidRPr="00441CD0">
        <w:t>.2.3.2.</w:t>
      </w:r>
    </w:p>
    <w:p w14:paraId="362CCD8F" w14:textId="77777777" w:rsidR="00EE5860" w:rsidRPr="00441CD0" w:rsidRDefault="00EE5860" w:rsidP="00EE5860">
      <w:r w:rsidRPr="00441CD0">
        <w:t>The receiving PFCP entity shall apply the error handling specified in the subsequent clauses.</w:t>
      </w:r>
    </w:p>
    <w:p w14:paraId="6FD6A5F6" w14:textId="77777777" w:rsidR="00EE5860" w:rsidRPr="00441CD0" w:rsidRDefault="00EE5860" w:rsidP="00EE5860">
      <w:r w:rsidRPr="00441CD0">
        <w:t>If the received erroneous message is a reply to an outstanding PFCP message, the PFCP transaction layer shall stop retransmissions and notify the PFCP application layer of the error even if the reply is silently discarded.</w:t>
      </w:r>
    </w:p>
    <w:p w14:paraId="18A9C55B" w14:textId="77777777" w:rsidR="00EE5860" w:rsidRPr="00441CD0" w:rsidRDefault="00EE5860" w:rsidP="00EE5860">
      <w:pPr>
        <w:pStyle w:val="Heading3"/>
      </w:pPr>
      <w:bookmarkStart w:id="4868" w:name="_Toc19717332"/>
      <w:bookmarkStart w:id="4869" w:name="_Toc27490833"/>
      <w:bookmarkStart w:id="4870" w:name="_Toc27557126"/>
      <w:bookmarkStart w:id="4871" w:name="_Toc27724043"/>
      <w:bookmarkStart w:id="4872" w:name="_Toc36031117"/>
      <w:bookmarkStart w:id="4873" w:name="_Toc36043037"/>
      <w:bookmarkStart w:id="4874" w:name="_Toc36814362"/>
      <w:bookmarkStart w:id="4875" w:name="_Toc44689220"/>
      <w:bookmarkStart w:id="4876" w:name="_Toc44923974"/>
      <w:bookmarkStart w:id="4877" w:name="_Toc51860944"/>
      <w:bookmarkStart w:id="4878" w:name="_Toc57930715"/>
      <w:bookmarkStart w:id="4879" w:name="_Toc57931345"/>
      <w:bookmarkStart w:id="4880" w:name="_Toc160974471"/>
      <w:r w:rsidRPr="00441CD0">
        <w:lastRenderedPageBreak/>
        <w:t>7.</w:t>
      </w:r>
      <w:r w:rsidRPr="00441CD0">
        <w:rPr>
          <w:lang w:val="en-US"/>
        </w:rPr>
        <w:t>6</w:t>
      </w:r>
      <w:r w:rsidRPr="00441CD0">
        <w:t>.2</w:t>
      </w:r>
      <w:r w:rsidRPr="00441CD0">
        <w:tab/>
        <w:t xml:space="preserve">Different </w:t>
      </w:r>
      <w:r w:rsidRPr="00441CD0">
        <w:rPr>
          <w:lang w:val="en-US"/>
        </w:rPr>
        <w:t>PFCP</w:t>
      </w:r>
      <w:r w:rsidRPr="00441CD0">
        <w:t xml:space="preserve"> Versions</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p>
    <w:p w14:paraId="4404F89E" w14:textId="77777777" w:rsidR="00EE5860" w:rsidRPr="00441CD0" w:rsidRDefault="00EE5860" w:rsidP="00EE5860">
      <w:pPr>
        <w:rPr>
          <w:lang w:eastAsia="ja-JP"/>
        </w:rPr>
      </w:pPr>
      <w:r w:rsidRPr="00441CD0">
        <w:t>If a PFCP entity receives a message of an unsupported PFCP version, it shall return a PFCP Version Not Supported Response message and silently discard the received message.</w:t>
      </w:r>
    </w:p>
    <w:p w14:paraId="0DC2A6F5" w14:textId="77777777" w:rsidR="00EE5860" w:rsidRPr="00441CD0" w:rsidRDefault="00EE5860" w:rsidP="00EE5860">
      <w:pPr>
        <w:pStyle w:val="Heading3"/>
      </w:pPr>
      <w:bookmarkStart w:id="4881" w:name="_Toc19717333"/>
      <w:bookmarkStart w:id="4882" w:name="_Toc27490834"/>
      <w:bookmarkStart w:id="4883" w:name="_Toc27557127"/>
      <w:bookmarkStart w:id="4884" w:name="_Toc27724044"/>
      <w:bookmarkStart w:id="4885" w:name="_Toc36031118"/>
      <w:bookmarkStart w:id="4886" w:name="_Toc36043038"/>
      <w:bookmarkStart w:id="4887" w:name="_Toc36814363"/>
      <w:bookmarkStart w:id="4888" w:name="_Toc44689221"/>
      <w:bookmarkStart w:id="4889" w:name="_Toc44923975"/>
      <w:bookmarkStart w:id="4890" w:name="_Toc51860945"/>
      <w:bookmarkStart w:id="4891" w:name="_Toc57930716"/>
      <w:bookmarkStart w:id="4892" w:name="_Toc57931346"/>
      <w:bookmarkStart w:id="4893" w:name="_Toc160974472"/>
      <w:r w:rsidRPr="00441CD0">
        <w:t>7.</w:t>
      </w:r>
      <w:r w:rsidRPr="00441CD0">
        <w:rPr>
          <w:lang w:val="en-US"/>
        </w:rPr>
        <w:t>6</w:t>
      </w:r>
      <w:r w:rsidRPr="00441CD0">
        <w:t>.3</w:t>
      </w:r>
      <w:r w:rsidRPr="00441CD0">
        <w:tab/>
      </w:r>
      <w:r w:rsidRPr="00441CD0">
        <w:rPr>
          <w:lang w:val="en-US"/>
        </w:rPr>
        <w:t>PFCP</w:t>
      </w:r>
      <w:r w:rsidRPr="00441CD0">
        <w:t xml:space="preserve"> Message of Invalid Length</w:t>
      </w:r>
      <w:bookmarkEnd w:id="4881"/>
      <w:bookmarkEnd w:id="4882"/>
      <w:bookmarkEnd w:id="4883"/>
      <w:bookmarkEnd w:id="4884"/>
      <w:bookmarkEnd w:id="4885"/>
      <w:bookmarkEnd w:id="4886"/>
      <w:bookmarkEnd w:id="4887"/>
      <w:bookmarkEnd w:id="4888"/>
      <w:bookmarkEnd w:id="4889"/>
      <w:bookmarkEnd w:id="4890"/>
      <w:bookmarkEnd w:id="4891"/>
      <w:bookmarkEnd w:id="4892"/>
      <w:bookmarkEnd w:id="4893"/>
    </w:p>
    <w:p w14:paraId="7F8BCB82" w14:textId="77777777" w:rsidR="00EE5860" w:rsidRPr="00441CD0" w:rsidRDefault="00EE5860" w:rsidP="00EE5860">
      <w:r w:rsidRPr="00441CD0">
        <w:t>If a PFCP entity receives a message, which is too short to contain the respective PFCP header, the PFCP-PDU shall be silently discarded.</w:t>
      </w:r>
    </w:p>
    <w:p w14:paraId="310B3782" w14:textId="77777777" w:rsidR="00EE5860" w:rsidRPr="00441CD0" w:rsidRDefault="00EE5860" w:rsidP="00EE5860">
      <w:r w:rsidRPr="00441CD0">
        <w:t>If a PFCP entity receives a Request message within an IP/UDP packet of a length that is inconsistent with the value specified in the Length field of the PFCP header, then the receiving PFCP entity should log the error and shall send the Response message with Cause IE value set to "Invalid Length".</w:t>
      </w:r>
    </w:p>
    <w:p w14:paraId="165D44AE" w14:textId="77777777" w:rsidR="00EE5860" w:rsidRPr="00441CD0" w:rsidRDefault="00EE5860" w:rsidP="00EE5860">
      <w:r w:rsidRPr="00441CD0">
        <w:t>If a PFCP entity receives a Response message within an IP/UDP packet of a length that is inconsistent with the value specified in the Length field of the PFCP header, then the receiving PFCP entity should log the error and shall silently discard the message.</w:t>
      </w:r>
    </w:p>
    <w:p w14:paraId="13208182" w14:textId="77777777" w:rsidR="00EE5860" w:rsidRPr="00441CD0" w:rsidRDefault="00EE5860" w:rsidP="00EE5860">
      <w:pPr>
        <w:pStyle w:val="Heading3"/>
      </w:pPr>
      <w:bookmarkStart w:id="4894" w:name="_Toc19717334"/>
      <w:bookmarkStart w:id="4895" w:name="_Toc27490835"/>
      <w:bookmarkStart w:id="4896" w:name="_Toc27557128"/>
      <w:bookmarkStart w:id="4897" w:name="_Toc27724045"/>
      <w:bookmarkStart w:id="4898" w:name="_Toc36031119"/>
      <w:bookmarkStart w:id="4899" w:name="_Toc36043039"/>
      <w:bookmarkStart w:id="4900" w:name="_Toc36814364"/>
      <w:bookmarkStart w:id="4901" w:name="_Toc44689222"/>
      <w:bookmarkStart w:id="4902" w:name="_Toc44923976"/>
      <w:bookmarkStart w:id="4903" w:name="_Toc51860946"/>
      <w:bookmarkStart w:id="4904" w:name="_Toc57930717"/>
      <w:bookmarkStart w:id="4905" w:name="_Toc57931347"/>
      <w:bookmarkStart w:id="4906" w:name="_Toc160974473"/>
      <w:r w:rsidRPr="00441CD0">
        <w:t>7.</w:t>
      </w:r>
      <w:r w:rsidRPr="00441CD0">
        <w:rPr>
          <w:lang w:val="en-US"/>
        </w:rPr>
        <w:t>6</w:t>
      </w:r>
      <w:r w:rsidRPr="00441CD0">
        <w:t>.4</w:t>
      </w:r>
      <w:r w:rsidRPr="00441CD0">
        <w:tab/>
        <w:t>Unknown PFCP Message</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p>
    <w:p w14:paraId="611517D7" w14:textId="77777777" w:rsidR="00EE5860" w:rsidRPr="00441CD0" w:rsidRDefault="00EE5860" w:rsidP="00EE5860">
      <w:r w:rsidRPr="00441CD0">
        <w:t>If a PFCP entity receives a message with an unknown Message Type value, it shall silently discard the message.</w:t>
      </w:r>
    </w:p>
    <w:p w14:paraId="0140751E" w14:textId="77777777" w:rsidR="00EE5860" w:rsidRPr="00441CD0" w:rsidRDefault="00EE5860" w:rsidP="00EE5860">
      <w:pPr>
        <w:pStyle w:val="Heading3"/>
      </w:pPr>
      <w:bookmarkStart w:id="4907" w:name="_Toc19717335"/>
      <w:bookmarkStart w:id="4908" w:name="_Toc27490836"/>
      <w:bookmarkStart w:id="4909" w:name="_Toc27557129"/>
      <w:bookmarkStart w:id="4910" w:name="_Toc27724046"/>
      <w:bookmarkStart w:id="4911" w:name="_Toc36031120"/>
      <w:bookmarkStart w:id="4912" w:name="_Toc36043040"/>
      <w:bookmarkStart w:id="4913" w:name="_Toc36814365"/>
      <w:bookmarkStart w:id="4914" w:name="_Toc44689223"/>
      <w:bookmarkStart w:id="4915" w:name="_Toc44923977"/>
      <w:bookmarkStart w:id="4916" w:name="_Toc51860947"/>
      <w:bookmarkStart w:id="4917" w:name="_Toc57930718"/>
      <w:bookmarkStart w:id="4918" w:name="_Toc57931348"/>
      <w:bookmarkStart w:id="4919" w:name="_Toc160974474"/>
      <w:r w:rsidRPr="00441CD0">
        <w:t>7.</w:t>
      </w:r>
      <w:r w:rsidRPr="00441CD0">
        <w:rPr>
          <w:lang w:val="en-US"/>
        </w:rPr>
        <w:t>6</w:t>
      </w:r>
      <w:r w:rsidRPr="00441CD0">
        <w:t>.5</w:t>
      </w:r>
      <w:r w:rsidRPr="00441CD0">
        <w:tab/>
        <w:t>Unexpected PFCP Message</w:t>
      </w:r>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20D9A37E" w14:textId="77777777" w:rsidR="00EE5860" w:rsidRPr="00441CD0" w:rsidRDefault="00EE5860" w:rsidP="00EE5860">
      <w:r w:rsidRPr="00441CD0">
        <w:t xml:space="preserve">If a PFCP entity receives an unexpected request message, </w:t>
      </w:r>
      <w:r w:rsidRPr="00441CD0">
        <w:rPr>
          <w:color w:val="000000"/>
        </w:rPr>
        <w:t>for example a known message that is sent over an interface for which the message is not defined, or a message that is sent over an interface for which the message is defined, but the direction is incorrect, then the PFCP entity</w:t>
      </w:r>
      <w:r w:rsidRPr="00441CD0">
        <w:rPr>
          <w:color w:val="FF0000"/>
        </w:rPr>
        <w:t xml:space="preserve"> </w:t>
      </w:r>
      <w:r w:rsidRPr="00441CD0">
        <w:t>shall silently discard the message and shall log an error.</w:t>
      </w:r>
    </w:p>
    <w:p w14:paraId="5861D6F7" w14:textId="77777777" w:rsidR="00EE5860" w:rsidRPr="00441CD0" w:rsidRDefault="00EE5860" w:rsidP="00EE5860">
      <w:r w:rsidRPr="00441CD0">
        <w:t>If a PFCP entity receives an unexpected response message which is not a request message, for example a message for which there is no corresponding outstanding request, it shall discard the message and may log an error.</w:t>
      </w:r>
    </w:p>
    <w:p w14:paraId="3C809DEE" w14:textId="77777777" w:rsidR="00EE5860" w:rsidRPr="00441CD0" w:rsidRDefault="00EE5860" w:rsidP="00EE5860">
      <w:pPr>
        <w:pStyle w:val="Heading3"/>
      </w:pPr>
      <w:bookmarkStart w:id="4920" w:name="_Toc19717336"/>
      <w:bookmarkStart w:id="4921" w:name="_Toc27490837"/>
      <w:bookmarkStart w:id="4922" w:name="_Toc27557130"/>
      <w:bookmarkStart w:id="4923" w:name="_Toc27724047"/>
      <w:bookmarkStart w:id="4924" w:name="_Toc36031121"/>
      <w:bookmarkStart w:id="4925" w:name="_Toc36043041"/>
      <w:bookmarkStart w:id="4926" w:name="_Toc36814366"/>
      <w:bookmarkStart w:id="4927" w:name="_Toc44689224"/>
      <w:bookmarkStart w:id="4928" w:name="_Toc44923978"/>
      <w:bookmarkStart w:id="4929" w:name="_Toc51860948"/>
      <w:bookmarkStart w:id="4930" w:name="_Toc57930719"/>
      <w:bookmarkStart w:id="4931" w:name="_Toc57931349"/>
      <w:bookmarkStart w:id="4932" w:name="_Toc160974475"/>
      <w:r w:rsidRPr="00441CD0">
        <w:t>7.</w:t>
      </w:r>
      <w:r w:rsidRPr="00441CD0">
        <w:rPr>
          <w:lang w:val="en-US"/>
        </w:rPr>
        <w:t>6</w:t>
      </w:r>
      <w:r w:rsidRPr="00441CD0">
        <w:t>.6</w:t>
      </w:r>
      <w:r w:rsidRPr="00441CD0">
        <w:tab/>
        <w:t>Missing Information Elements</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2D378DAD" w14:textId="77777777" w:rsidR="00EE5860" w:rsidRPr="00441CD0" w:rsidRDefault="00EE5860" w:rsidP="00EE5860">
      <w:r w:rsidRPr="00441CD0">
        <w:t>A PFCP entity shall check if all mandatory IEs are present in the received Request message. Apart from Heartbeat Request message, if one or more mandatory information elements are missing in the received Request message, the PFCP entity should log the error and shall send a Response message with Cause IE value set to "Mandatory IE missing" with the type of the missing mandatory IE.</w:t>
      </w:r>
    </w:p>
    <w:p w14:paraId="4742F3FF" w14:textId="77777777" w:rsidR="00EE5860" w:rsidRPr="00441CD0" w:rsidRDefault="00EE5860" w:rsidP="00EE5860">
      <w:r w:rsidRPr="00441CD0">
        <w:t>If a PFCP entity receives a Response message with Cause IE value set to "Mandatory IE missing", it shall notify its upper layer.</w:t>
      </w:r>
    </w:p>
    <w:p w14:paraId="6E9768C8" w14:textId="77777777" w:rsidR="00EE5860" w:rsidRPr="00441CD0" w:rsidRDefault="00EE5860" w:rsidP="00EE5860">
      <w:r w:rsidRPr="00441CD0">
        <w:t>A PFCP entity shall check if all mandatory IEs are present in the received Response message without a rejection Cause value. If one or more mandatory information elements are missing, the PFCP entity shall notify the upper layer and should log the error.</w:t>
      </w:r>
    </w:p>
    <w:p w14:paraId="419BB71E" w14:textId="77777777" w:rsidR="00EE5860" w:rsidRPr="00441CD0" w:rsidRDefault="00EE5860" w:rsidP="00EE5860">
      <w:r w:rsidRPr="00441CD0">
        <w:t>A PFCP entity shall check if conditional information elements are present in the received Request message, if possible (i.e. if the receiving entity has sufficient information available to check if the respective conditions were met). If one or more conditional information elements are missing, a PFCP entity should log the error and shall send a Response message with Cause IE value set to "Conditional IE missing" together with the type of the missing conditional IE.</w:t>
      </w:r>
    </w:p>
    <w:p w14:paraId="0DCCDA7C" w14:textId="77777777" w:rsidR="00EE5860" w:rsidRPr="00441CD0" w:rsidRDefault="00EE5860" w:rsidP="00EE5860">
      <w:r w:rsidRPr="00441CD0">
        <w:t>A PFCP entity shall check if conditional information elements are present in the received Response message without a rejection Cause value, if possible (i.e. if the receiving entity has sufficient information available to check if the respective conditions were met). If one or more conditional information elements are missing, a PFCP entity shall notify the upper layer and should log the error.</w:t>
      </w:r>
    </w:p>
    <w:p w14:paraId="06E67FB2" w14:textId="77777777" w:rsidR="00EE5860" w:rsidRPr="00441CD0" w:rsidRDefault="00EE5860" w:rsidP="00EE5860">
      <w:r w:rsidRPr="00441CD0">
        <w:t>Additional information elements may be included in Response messages containing a rejection Cause value, see clause</w:t>
      </w:r>
      <w:r>
        <w:t> </w:t>
      </w:r>
      <w:r w:rsidRPr="00441CD0">
        <w:t>7.2.3.2.</w:t>
      </w:r>
    </w:p>
    <w:p w14:paraId="53BD8F6D" w14:textId="77777777" w:rsidR="00EE5860" w:rsidRPr="00441CD0" w:rsidRDefault="00EE5860" w:rsidP="00EE5860">
      <w:r w:rsidRPr="00441CD0">
        <w:t>Absence of an optional information element shall not trigger any error handling.</w:t>
      </w:r>
    </w:p>
    <w:p w14:paraId="2A34388B" w14:textId="77777777" w:rsidR="00EE5860" w:rsidRPr="00441CD0" w:rsidRDefault="00EE5860" w:rsidP="00EE5860">
      <w:pPr>
        <w:pStyle w:val="Heading3"/>
      </w:pPr>
      <w:bookmarkStart w:id="4933" w:name="_Toc19717337"/>
      <w:bookmarkStart w:id="4934" w:name="_Toc27490838"/>
      <w:bookmarkStart w:id="4935" w:name="_Toc27557131"/>
      <w:bookmarkStart w:id="4936" w:name="_Toc27724048"/>
      <w:bookmarkStart w:id="4937" w:name="_Toc36031122"/>
      <w:bookmarkStart w:id="4938" w:name="_Toc36043042"/>
      <w:bookmarkStart w:id="4939" w:name="_Toc36814367"/>
      <w:bookmarkStart w:id="4940" w:name="_Toc44689225"/>
      <w:bookmarkStart w:id="4941" w:name="_Toc44923979"/>
      <w:bookmarkStart w:id="4942" w:name="_Toc51860949"/>
      <w:bookmarkStart w:id="4943" w:name="_Toc57930720"/>
      <w:bookmarkStart w:id="4944" w:name="_Toc57931350"/>
      <w:bookmarkStart w:id="4945" w:name="_Toc160974476"/>
      <w:r w:rsidRPr="00441CD0">
        <w:lastRenderedPageBreak/>
        <w:t>7.</w:t>
      </w:r>
      <w:r w:rsidRPr="00441CD0">
        <w:rPr>
          <w:lang w:val="en-US"/>
        </w:rPr>
        <w:t>6</w:t>
      </w:r>
      <w:r w:rsidRPr="00441CD0">
        <w:t>.7</w:t>
      </w:r>
      <w:r w:rsidRPr="00441CD0">
        <w:tab/>
        <w:t>Invalid Length Information Element</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3069EE36" w14:textId="77777777" w:rsidR="00EE5860" w:rsidRPr="00441CD0" w:rsidRDefault="00EE5860" w:rsidP="00EE5860">
      <w:r w:rsidRPr="00441CD0">
        <w:t>An information element has an invalid length when the actual length of the IE is different from the value of the Length field in the IE header. Here, the actual length of the IE means the length of the content field of the received IE.</w:t>
      </w:r>
    </w:p>
    <w:p w14:paraId="6AE44C8E" w14:textId="77777777" w:rsidR="00EE5860" w:rsidRPr="00441CD0" w:rsidRDefault="00EE5860" w:rsidP="00EE5860">
      <w:r w:rsidRPr="00441CD0">
        <w:t>If a PFCP message contains more than one information elements and one or more of them have invalid length, the receiving PFCP entity can detect which of the IEs have invalid length only in the following cases:</w:t>
      </w:r>
    </w:p>
    <w:p w14:paraId="5359D39A" w14:textId="77777777" w:rsidR="00EE5860" w:rsidRPr="00441CD0" w:rsidRDefault="00EE5860" w:rsidP="00EE5860">
      <w:pPr>
        <w:pStyle w:val="B1"/>
      </w:pPr>
      <w:r w:rsidRPr="00441CD0">
        <w:t>-</w:t>
      </w:r>
      <w:r w:rsidRPr="00441CD0">
        <w:tab/>
        <w:t>If the Length value in the IE header is greater than the overall length of the message;</w:t>
      </w:r>
    </w:p>
    <w:p w14:paraId="3817AA11" w14:textId="77777777" w:rsidR="00EE5860" w:rsidRPr="00441CD0" w:rsidRDefault="00EE5860" w:rsidP="00EE5860">
      <w:pPr>
        <w:pStyle w:val="B1"/>
      </w:pPr>
      <w:r w:rsidRPr="00441CD0">
        <w:t>-</w:t>
      </w:r>
      <w:r w:rsidRPr="00441CD0">
        <w:tab/>
        <w:t>If the invalid length IE is the last one in the message.</w:t>
      </w:r>
    </w:p>
    <w:p w14:paraId="7EE40FF6" w14:textId="77777777" w:rsidR="00EE5860" w:rsidRPr="00441CD0" w:rsidRDefault="00EE5860" w:rsidP="00EE5860">
      <w:r w:rsidRPr="00441CD0">
        <w:t>Apart from Echo Request message, if a receiving PFCP entity detects information element with invalid length in a Request message, it shall send an appropriate error response with Cause IE value set to "Invalid length" together with the type of the offending IE.</w:t>
      </w:r>
    </w:p>
    <w:p w14:paraId="0E453CA4" w14:textId="77777777" w:rsidR="00EE5860" w:rsidRPr="00441CD0" w:rsidRDefault="00EE5860" w:rsidP="00EE5860">
      <w:pPr>
        <w:pStyle w:val="Heading3"/>
      </w:pPr>
      <w:bookmarkStart w:id="4946" w:name="_Toc19717338"/>
      <w:bookmarkStart w:id="4947" w:name="_Toc27490839"/>
      <w:bookmarkStart w:id="4948" w:name="_Toc27557132"/>
      <w:bookmarkStart w:id="4949" w:name="_Toc27724049"/>
      <w:bookmarkStart w:id="4950" w:name="_Toc36031123"/>
      <w:bookmarkStart w:id="4951" w:name="_Toc36043043"/>
      <w:bookmarkStart w:id="4952" w:name="_Toc36814368"/>
      <w:bookmarkStart w:id="4953" w:name="_Toc44689226"/>
      <w:bookmarkStart w:id="4954" w:name="_Toc44923980"/>
      <w:bookmarkStart w:id="4955" w:name="_Toc51860950"/>
      <w:bookmarkStart w:id="4956" w:name="_Toc57930721"/>
      <w:bookmarkStart w:id="4957" w:name="_Toc57931351"/>
      <w:bookmarkStart w:id="4958" w:name="_Toc160974477"/>
      <w:r w:rsidRPr="00441CD0">
        <w:t>7.</w:t>
      </w:r>
      <w:r w:rsidRPr="00441CD0">
        <w:rPr>
          <w:lang w:val="en-US"/>
        </w:rPr>
        <w:t>6</w:t>
      </w:r>
      <w:r w:rsidRPr="00441CD0">
        <w:t>.8</w:t>
      </w:r>
      <w:r w:rsidRPr="00441CD0">
        <w:tab/>
        <w:t>Semantically incorrect Information Element</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11342531" w14:textId="77777777" w:rsidR="00EE5860" w:rsidRPr="00441CD0" w:rsidRDefault="00EE5860" w:rsidP="00EE5860">
      <w:r w:rsidRPr="00441CD0">
        <w:t>Apart from Echo Request message, the receiver of a PFCP signalling message Request including a mandatory or a verifiable conditional information element with a semantically invalid Value shall discard the request, should log the error, and shall send a response with Cause IE value set to "Mandatory IE incorrect" together with a type and instance of the offending IE.</w:t>
      </w:r>
    </w:p>
    <w:p w14:paraId="18837277" w14:textId="77777777" w:rsidR="00EE5860" w:rsidRPr="00441CD0" w:rsidRDefault="00EE5860" w:rsidP="00EE5860">
      <w:r w:rsidRPr="00441CD0">
        <w:t>The receiver of a PFCP signalling message Response including a mandatory or a verifiable conditional information element with a semantically invalid Value shall notify the upper layer that a message with this sequence number has been received and should log the error.</w:t>
      </w:r>
    </w:p>
    <w:p w14:paraId="05CAF269" w14:textId="77777777" w:rsidR="00EE5860" w:rsidRPr="00441CD0" w:rsidRDefault="00EE5860" w:rsidP="00EE5860">
      <w:r w:rsidRPr="00441CD0">
        <w:t>If a PFCP entity receives an information element with a value which is shown as reserved, it shall treat that information element as invalid and should log the error. If the invalid IE is received in a Request, and it is a mandatory IE or a verifiable conditional IE, the PFCP entity shall send a response with Cause set to "Mandatory IE incorrect" together with a type and instance of the offending IE.</w:t>
      </w:r>
    </w:p>
    <w:p w14:paraId="55C25BF1" w14:textId="77777777" w:rsidR="00EE5860" w:rsidRPr="00441CD0" w:rsidRDefault="00EE5860" w:rsidP="00EE5860">
      <w:r w:rsidRPr="00441CD0">
        <w:t>The principle is: the use of reserved values invokes error handling; the use of spare values can be silently discarded and for IEs with spare values used, processing shall be continued ignoring the spare values.</w:t>
      </w:r>
    </w:p>
    <w:p w14:paraId="1C4E166D" w14:textId="77777777" w:rsidR="00EE5860" w:rsidRPr="00441CD0" w:rsidRDefault="00EE5860" w:rsidP="00EE5860">
      <w:r w:rsidRPr="00441CD0">
        <w:t>The receiver of a PFCP signalling message including an optional information element with a Value that is not in the range defined for this information element value shall discard this IE, but shall treat the rest of the message as if this IE was absent and continue processing. The receiver shall not check the content of an information element field that is defined as "spare".</w:t>
      </w:r>
    </w:p>
    <w:p w14:paraId="7ABF2052" w14:textId="77777777" w:rsidR="00EE5860" w:rsidRPr="00441CD0" w:rsidRDefault="00EE5860" w:rsidP="00EE5860">
      <w:r w:rsidRPr="00441CD0">
        <w:t>All semantically incorrect optional information elements in a PFCP signalling message shall be treated as not present in the message.</w:t>
      </w:r>
    </w:p>
    <w:p w14:paraId="1147E9FF" w14:textId="77777777" w:rsidR="00EE5860" w:rsidRPr="00441CD0" w:rsidRDefault="00EE5860" w:rsidP="00EE5860">
      <w:pPr>
        <w:pStyle w:val="Heading3"/>
      </w:pPr>
      <w:bookmarkStart w:id="4959" w:name="_Toc19717339"/>
      <w:bookmarkStart w:id="4960" w:name="_Toc27490840"/>
      <w:bookmarkStart w:id="4961" w:name="_Toc27557133"/>
      <w:bookmarkStart w:id="4962" w:name="_Toc27724050"/>
      <w:bookmarkStart w:id="4963" w:name="_Toc36031124"/>
      <w:bookmarkStart w:id="4964" w:name="_Toc36043044"/>
      <w:bookmarkStart w:id="4965" w:name="_Toc36814369"/>
      <w:bookmarkStart w:id="4966" w:name="_Toc44689227"/>
      <w:bookmarkStart w:id="4967" w:name="_Toc44923981"/>
      <w:bookmarkStart w:id="4968" w:name="_Toc51860951"/>
      <w:bookmarkStart w:id="4969" w:name="_Toc57930722"/>
      <w:bookmarkStart w:id="4970" w:name="_Toc57931352"/>
      <w:bookmarkStart w:id="4971" w:name="_Toc160974478"/>
      <w:r w:rsidRPr="00441CD0">
        <w:t>7.</w:t>
      </w:r>
      <w:r w:rsidRPr="00441CD0">
        <w:rPr>
          <w:lang w:val="en-US"/>
        </w:rPr>
        <w:t>6</w:t>
      </w:r>
      <w:r w:rsidRPr="00441CD0">
        <w:t>.9</w:t>
      </w:r>
      <w:r w:rsidRPr="00441CD0">
        <w:tab/>
        <w:t>Unknown or unexpected Information Element</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0EE88706" w14:textId="77777777" w:rsidR="00EE5860" w:rsidRPr="00441CD0" w:rsidRDefault="00EE5860" w:rsidP="00EE5860">
      <w:r w:rsidRPr="00441CD0">
        <w:t>The receiver of a PFCP message including an unexpected information element with a known Type value that is not defined for this message shall discard the IE and log an error. The receiver shall process the message.</w:t>
      </w:r>
    </w:p>
    <w:p w14:paraId="0990AB2E" w14:textId="77777777" w:rsidR="00EE5860" w:rsidRPr="00441CD0" w:rsidRDefault="00EE5860" w:rsidP="00EE5860">
      <w:pPr>
        <w:pStyle w:val="NO"/>
      </w:pPr>
      <w:r w:rsidRPr="00441CD0">
        <w:t>NOTE:</w:t>
      </w:r>
      <w:r w:rsidRPr="00441CD0">
        <w:tab/>
        <w:t>An Information Element in an encoded PFCP message or grouped IE is identified by the IE Type.</w:t>
      </w:r>
    </w:p>
    <w:p w14:paraId="0E03A775" w14:textId="77777777" w:rsidR="00EE5860" w:rsidRPr="00441CD0" w:rsidRDefault="00EE5860" w:rsidP="00EE5860">
      <w:pPr>
        <w:pStyle w:val="Heading3"/>
      </w:pPr>
      <w:bookmarkStart w:id="4972" w:name="_Toc19717340"/>
      <w:bookmarkStart w:id="4973" w:name="_Toc27490841"/>
      <w:bookmarkStart w:id="4974" w:name="_Toc27557134"/>
      <w:bookmarkStart w:id="4975" w:name="_Toc27724051"/>
      <w:bookmarkStart w:id="4976" w:name="_Toc36031125"/>
      <w:bookmarkStart w:id="4977" w:name="_Toc36043045"/>
      <w:bookmarkStart w:id="4978" w:name="_Toc36814370"/>
      <w:bookmarkStart w:id="4979" w:name="_Toc44689228"/>
      <w:bookmarkStart w:id="4980" w:name="_Toc44923982"/>
      <w:bookmarkStart w:id="4981" w:name="_Toc51860952"/>
      <w:bookmarkStart w:id="4982" w:name="_Toc57930723"/>
      <w:bookmarkStart w:id="4983" w:name="_Toc57931353"/>
      <w:bookmarkStart w:id="4984" w:name="_Toc160974479"/>
      <w:r w:rsidRPr="00441CD0">
        <w:t>7.</w:t>
      </w:r>
      <w:r w:rsidRPr="00441CD0">
        <w:rPr>
          <w:lang w:val="en-US"/>
        </w:rPr>
        <w:t>6</w:t>
      </w:r>
      <w:r w:rsidRPr="00441CD0">
        <w:t>.10</w:t>
      </w:r>
      <w:r w:rsidRPr="00441CD0">
        <w:tab/>
        <w:t>Repeated Information Elements</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3D3BD945" w14:textId="77777777" w:rsidR="00EE5860" w:rsidRPr="00441CD0" w:rsidRDefault="00EE5860" w:rsidP="00EE5860">
      <w:r w:rsidRPr="00441CD0">
        <w:t>An Information Element is repeated if there is more than one IE with the same IE Type in the scope of the PFCP message (or in the scope of the grouped IE). Such an IE is a member in a list.</w:t>
      </w:r>
    </w:p>
    <w:p w14:paraId="3C0AF486" w14:textId="77777777" w:rsidR="00EE5860" w:rsidRPr="00441CD0" w:rsidRDefault="00EE5860" w:rsidP="00EE5860">
      <w:r w:rsidRPr="00441CD0">
        <w:t>If an information element is repeated in a PFCP signalling message in which repetition of the information element is not specified, only the contents of the information element appearing first shall be handled and all subsequent repetitions of the information element shall be ignored. When the number of repetitions of information elements is specified, only the contents of specified repeated information elements shall be handled and all subsequent repetitions of the information element shall be ignored.</w:t>
      </w:r>
    </w:p>
    <w:p w14:paraId="0B5384F6" w14:textId="77777777" w:rsidR="00EE5860" w:rsidRPr="00441CD0" w:rsidRDefault="00EE5860" w:rsidP="00EE5860">
      <w:pPr>
        <w:pStyle w:val="Heading1"/>
      </w:pPr>
      <w:bookmarkStart w:id="4985" w:name="_Toc19717341"/>
      <w:bookmarkStart w:id="4986" w:name="_Toc27490842"/>
      <w:bookmarkStart w:id="4987" w:name="_Toc27557135"/>
      <w:bookmarkStart w:id="4988" w:name="_Toc27724052"/>
      <w:bookmarkStart w:id="4989" w:name="_Toc36031126"/>
      <w:bookmarkStart w:id="4990" w:name="_Toc36043046"/>
      <w:bookmarkStart w:id="4991" w:name="_Toc36814371"/>
      <w:bookmarkStart w:id="4992" w:name="_Toc44689229"/>
      <w:bookmarkStart w:id="4993" w:name="_Toc44923983"/>
      <w:bookmarkStart w:id="4994" w:name="_Toc51860953"/>
      <w:bookmarkStart w:id="4995" w:name="_Toc57930724"/>
      <w:bookmarkStart w:id="4996" w:name="_Toc57931354"/>
      <w:bookmarkStart w:id="4997" w:name="_Toc160974480"/>
      <w:r w:rsidRPr="00441CD0">
        <w:lastRenderedPageBreak/>
        <w:t>8</w:t>
      </w:r>
      <w:r w:rsidRPr="00441CD0">
        <w:tab/>
        <w:t>Information Elements</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1E208166" w14:textId="77777777" w:rsidR="00EE5860" w:rsidRPr="00441CD0" w:rsidRDefault="00EE5860" w:rsidP="00EE5860">
      <w:pPr>
        <w:pStyle w:val="Heading2"/>
      </w:pPr>
      <w:bookmarkStart w:id="4998" w:name="_Toc19717342"/>
      <w:bookmarkStart w:id="4999" w:name="_Toc27490843"/>
      <w:bookmarkStart w:id="5000" w:name="_Toc27557136"/>
      <w:bookmarkStart w:id="5001" w:name="_Toc27724053"/>
      <w:bookmarkStart w:id="5002" w:name="_Toc36031127"/>
      <w:bookmarkStart w:id="5003" w:name="_Toc36043047"/>
      <w:bookmarkStart w:id="5004" w:name="_Toc36814372"/>
      <w:bookmarkStart w:id="5005" w:name="_Toc44689230"/>
      <w:bookmarkStart w:id="5006" w:name="_Toc44923984"/>
      <w:bookmarkStart w:id="5007" w:name="_Toc51860954"/>
      <w:bookmarkStart w:id="5008" w:name="_Toc57930725"/>
      <w:bookmarkStart w:id="5009" w:name="_Toc57931355"/>
      <w:bookmarkStart w:id="5010" w:name="_Toc160974481"/>
      <w:r w:rsidRPr="00441CD0">
        <w:t>8.1</w:t>
      </w:r>
      <w:r w:rsidRPr="00441CD0">
        <w:tab/>
        <w:t>Information Elements Format</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p>
    <w:p w14:paraId="6010EA17" w14:textId="77777777" w:rsidR="00EE5860" w:rsidRPr="00441CD0" w:rsidRDefault="00EE5860" w:rsidP="00EE5860">
      <w:pPr>
        <w:pStyle w:val="Heading3"/>
        <w:rPr>
          <w:lang w:val="en-US"/>
        </w:rPr>
      </w:pPr>
      <w:bookmarkStart w:id="5011" w:name="_Toc19717343"/>
      <w:bookmarkStart w:id="5012" w:name="_Toc27490844"/>
      <w:bookmarkStart w:id="5013" w:name="_Toc27557137"/>
      <w:bookmarkStart w:id="5014" w:name="_Toc27724054"/>
      <w:bookmarkStart w:id="5015" w:name="_Toc36031128"/>
      <w:bookmarkStart w:id="5016" w:name="_Toc36043048"/>
      <w:bookmarkStart w:id="5017" w:name="_Toc36814373"/>
      <w:bookmarkStart w:id="5018" w:name="_Toc44689231"/>
      <w:bookmarkStart w:id="5019" w:name="_Toc44923985"/>
      <w:bookmarkStart w:id="5020" w:name="_Toc51860955"/>
      <w:bookmarkStart w:id="5021" w:name="_Toc57930726"/>
      <w:bookmarkStart w:id="5022" w:name="_Toc57931356"/>
      <w:bookmarkStart w:id="5023" w:name="_Toc160974482"/>
      <w:r w:rsidRPr="00441CD0">
        <w:rPr>
          <w:lang w:val="en-US"/>
        </w:rPr>
        <w:t>8.1.1</w:t>
      </w:r>
      <w:r w:rsidRPr="00441CD0">
        <w:rPr>
          <w:lang w:val="en-US"/>
        </w:rPr>
        <w:tab/>
        <w:t>Information Element Format</w:t>
      </w:r>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03F14B80" w14:textId="77777777" w:rsidR="00EE5860" w:rsidRPr="00441CD0" w:rsidRDefault="00EE5860" w:rsidP="00EE5860">
      <w:r w:rsidRPr="00441CD0">
        <w:t>Figure 8.1.1-1 depicts the format of an Information Element.</w:t>
      </w:r>
    </w:p>
    <w:p w14:paraId="5AEA2A7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8"/>
        <w:gridCol w:w="588"/>
        <w:gridCol w:w="588"/>
      </w:tblGrid>
      <w:tr w:rsidR="00EE5860" w:rsidRPr="00441CD0" w14:paraId="46FB4591" w14:textId="77777777" w:rsidTr="00BB0E1F">
        <w:trPr>
          <w:jc w:val="center"/>
        </w:trPr>
        <w:tc>
          <w:tcPr>
            <w:tcW w:w="151" w:type="dxa"/>
            <w:tcBorders>
              <w:top w:val="single" w:sz="6" w:space="0" w:color="auto"/>
              <w:left w:val="single" w:sz="6" w:space="0" w:color="auto"/>
              <w:bottom w:val="nil"/>
              <w:right w:val="nil"/>
            </w:tcBorders>
          </w:tcPr>
          <w:p w14:paraId="646CF811" w14:textId="77777777" w:rsidR="00EE5860" w:rsidRPr="00441CD0" w:rsidRDefault="00EE5860" w:rsidP="00BB0E1F">
            <w:pPr>
              <w:pStyle w:val="TAH"/>
            </w:pPr>
          </w:p>
        </w:tc>
        <w:tc>
          <w:tcPr>
            <w:tcW w:w="1104" w:type="dxa"/>
            <w:tcBorders>
              <w:top w:val="single" w:sz="6" w:space="0" w:color="auto"/>
              <w:left w:val="nil"/>
              <w:bottom w:val="nil"/>
              <w:right w:val="nil"/>
            </w:tcBorders>
          </w:tcPr>
          <w:p w14:paraId="43758B47"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0F6CF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C8A8A9" w14:textId="77777777" w:rsidR="00EE5860" w:rsidRPr="00441CD0" w:rsidRDefault="00EE5860" w:rsidP="00BB0E1F">
            <w:pPr>
              <w:pStyle w:val="TAH"/>
            </w:pPr>
          </w:p>
        </w:tc>
      </w:tr>
      <w:tr w:rsidR="00EE5860" w:rsidRPr="00441CD0" w14:paraId="77C4A338" w14:textId="77777777" w:rsidTr="00BB0E1F">
        <w:trPr>
          <w:jc w:val="center"/>
        </w:trPr>
        <w:tc>
          <w:tcPr>
            <w:tcW w:w="151" w:type="dxa"/>
            <w:tcBorders>
              <w:top w:val="nil"/>
              <w:left w:val="single" w:sz="6" w:space="0" w:color="auto"/>
              <w:bottom w:val="nil"/>
              <w:right w:val="nil"/>
            </w:tcBorders>
          </w:tcPr>
          <w:p w14:paraId="30A8B447" w14:textId="77777777" w:rsidR="00EE5860" w:rsidRPr="00441CD0" w:rsidRDefault="00EE5860" w:rsidP="00BB0E1F">
            <w:pPr>
              <w:pStyle w:val="TAH"/>
            </w:pPr>
          </w:p>
        </w:tc>
        <w:tc>
          <w:tcPr>
            <w:tcW w:w="1104" w:type="dxa"/>
            <w:tcBorders>
              <w:top w:val="nil"/>
              <w:left w:val="nil"/>
              <w:bottom w:val="nil"/>
              <w:right w:val="nil"/>
            </w:tcBorders>
            <w:hideMark/>
          </w:tcPr>
          <w:p w14:paraId="5318D12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7A1C71F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4D4F2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20E1473C"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D767CA5"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4598BA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F35DF5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C6C9DB"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53A8C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30088C" w14:textId="77777777" w:rsidR="00EE5860" w:rsidRPr="00441CD0" w:rsidRDefault="00EE5860" w:rsidP="00BB0E1F">
            <w:pPr>
              <w:pStyle w:val="TAH"/>
            </w:pPr>
          </w:p>
        </w:tc>
      </w:tr>
      <w:tr w:rsidR="00EE5860" w:rsidRPr="00441CD0" w14:paraId="4C899EAD" w14:textId="77777777" w:rsidTr="00BB0E1F">
        <w:trPr>
          <w:jc w:val="center"/>
        </w:trPr>
        <w:tc>
          <w:tcPr>
            <w:tcW w:w="151" w:type="dxa"/>
            <w:tcBorders>
              <w:top w:val="nil"/>
              <w:left w:val="single" w:sz="6" w:space="0" w:color="auto"/>
              <w:bottom w:val="nil"/>
              <w:right w:val="nil"/>
            </w:tcBorders>
          </w:tcPr>
          <w:p w14:paraId="4DB69C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1A539BD" w14:textId="77777777" w:rsidR="00EE5860" w:rsidRPr="00441CD0" w:rsidRDefault="00EE5860" w:rsidP="00BB0E1F">
            <w:pPr>
              <w:pStyle w:val="TAC"/>
            </w:pPr>
            <w:r w:rsidRPr="00441CD0">
              <w:t>1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6AA4FDE5"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6AD2C4E" w14:textId="77777777" w:rsidR="00EE5860" w:rsidRPr="00441CD0" w:rsidRDefault="00EE5860" w:rsidP="00BB0E1F">
            <w:pPr>
              <w:pStyle w:val="TAC"/>
            </w:pPr>
          </w:p>
        </w:tc>
      </w:tr>
      <w:tr w:rsidR="00EE5860" w:rsidRPr="00441CD0" w14:paraId="516BAF12" w14:textId="77777777" w:rsidTr="00BB0E1F">
        <w:trPr>
          <w:jc w:val="center"/>
        </w:trPr>
        <w:tc>
          <w:tcPr>
            <w:tcW w:w="151" w:type="dxa"/>
            <w:tcBorders>
              <w:top w:val="nil"/>
              <w:left w:val="single" w:sz="6" w:space="0" w:color="auto"/>
              <w:bottom w:val="nil"/>
              <w:right w:val="nil"/>
            </w:tcBorders>
          </w:tcPr>
          <w:p w14:paraId="569933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626174" w14:textId="77777777" w:rsidR="00EE5860" w:rsidRPr="00441CD0" w:rsidRDefault="00EE5860" w:rsidP="00BB0E1F">
            <w:pPr>
              <w:pStyle w:val="TAC"/>
            </w:pPr>
            <w:r w:rsidRPr="00441CD0">
              <w:t>3 to 4</w:t>
            </w:r>
          </w:p>
        </w:tc>
        <w:tc>
          <w:tcPr>
            <w:tcW w:w="4702" w:type="dxa"/>
            <w:gridSpan w:val="8"/>
            <w:tcBorders>
              <w:top w:val="single" w:sz="4" w:space="0" w:color="auto"/>
              <w:left w:val="single" w:sz="4" w:space="0" w:color="auto"/>
              <w:bottom w:val="single" w:sz="4" w:space="0" w:color="auto"/>
              <w:right w:val="single" w:sz="4" w:space="0" w:color="auto"/>
            </w:tcBorders>
            <w:hideMark/>
          </w:tcPr>
          <w:p w14:paraId="2F4174C9"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D2A0E18" w14:textId="77777777" w:rsidR="00EE5860" w:rsidRPr="00441CD0" w:rsidRDefault="00EE5860" w:rsidP="00BB0E1F">
            <w:pPr>
              <w:pStyle w:val="TAC"/>
            </w:pPr>
          </w:p>
        </w:tc>
      </w:tr>
      <w:tr w:rsidR="00EE5860" w:rsidRPr="00441CD0" w14:paraId="3A5792AC" w14:textId="77777777" w:rsidTr="00BB0E1F">
        <w:trPr>
          <w:jc w:val="center"/>
        </w:trPr>
        <w:tc>
          <w:tcPr>
            <w:tcW w:w="151" w:type="dxa"/>
            <w:tcBorders>
              <w:top w:val="nil"/>
              <w:left w:val="single" w:sz="6" w:space="0" w:color="auto"/>
              <w:bottom w:val="nil"/>
              <w:right w:val="nil"/>
            </w:tcBorders>
          </w:tcPr>
          <w:p w14:paraId="2B2825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28D3D3" w14:textId="77777777" w:rsidR="00EE5860" w:rsidRPr="00441CD0" w:rsidRDefault="00EE5860" w:rsidP="00BB0E1F">
            <w:pPr>
              <w:pStyle w:val="TAC"/>
            </w:pPr>
            <w:r w:rsidRPr="00441CD0">
              <w:t>p to (p+1)</w:t>
            </w:r>
          </w:p>
        </w:tc>
        <w:tc>
          <w:tcPr>
            <w:tcW w:w="4702" w:type="dxa"/>
            <w:gridSpan w:val="8"/>
            <w:tcBorders>
              <w:top w:val="single" w:sz="4" w:space="0" w:color="auto"/>
              <w:left w:val="single" w:sz="4" w:space="0" w:color="auto"/>
              <w:bottom w:val="single" w:sz="4" w:space="0" w:color="auto"/>
              <w:right w:val="single" w:sz="4" w:space="0" w:color="auto"/>
            </w:tcBorders>
            <w:hideMark/>
          </w:tcPr>
          <w:p w14:paraId="3F531082"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70AD104F" w14:textId="77777777" w:rsidR="00EE5860" w:rsidRPr="00441CD0" w:rsidRDefault="00EE5860" w:rsidP="00BB0E1F">
            <w:pPr>
              <w:pStyle w:val="TAC"/>
            </w:pPr>
          </w:p>
        </w:tc>
      </w:tr>
      <w:tr w:rsidR="00EE5860" w:rsidRPr="00441CD0" w14:paraId="01DB637F" w14:textId="77777777" w:rsidTr="00BB0E1F">
        <w:trPr>
          <w:jc w:val="center"/>
        </w:trPr>
        <w:tc>
          <w:tcPr>
            <w:tcW w:w="151" w:type="dxa"/>
            <w:tcBorders>
              <w:top w:val="nil"/>
              <w:left w:val="single" w:sz="6" w:space="0" w:color="auto"/>
              <w:bottom w:val="single" w:sz="4" w:space="0" w:color="auto"/>
              <w:right w:val="nil"/>
            </w:tcBorders>
          </w:tcPr>
          <w:p w14:paraId="4CA2A09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F754A4" w14:textId="77777777" w:rsidR="00EE5860" w:rsidRPr="00441CD0" w:rsidRDefault="00EE5860" w:rsidP="00BB0E1F">
            <w:pPr>
              <w:pStyle w:val="TAC"/>
            </w:pPr>
            <w:r w:rsidRPr="00441CD0">
              <w:rPr>
                <w:lang w:val="de-DE"/>
              </w:rPr>
              <w:t xml:space="preserve">k </w:t>
            </w:r>
            <w:r w:rsidRPr="00441CD0">
              <w:t>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4C76C941"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0413ACDE" w14:textId="77777777" w:rsidR="00EE5860" w:rsidRPr="00441CD0" w:rsidRDefault="00EE5860" w:rsidP="00BB0E1F">
            <w:pPr>
              <w:pStyle w:val="TAC"/>
            </w:pPr>
          </w:p>
        </w:tc>
      </w:tr>
    </w:tbl>
    <w:p w14:paraId="58849E02" w14:textId="77777777" w:rsidR="00EE5860" w:rsidRPr="00441CD0" w:rsidRDefault="00EE5860" w:rsidP="00EE5860">
      <w:pPr>
        <w:pStyle w:val="TF"/>
        <w:spacing w:before="120"/>
      </w:pPr>
      <w:r w:rsidRPr="00441CD0">
        <w:t>Figure 8.1.1-1: Information Element Format</w:t>
      </w:r>
    </w:p>
    <w:p w14:paraId="72AE8645" w14:textId="77777777" w:rsidR="00EE5860" w:rsidRPr="00441CD0" w:rsidRDefault="00EE5860" w:rsidP="00EE5860">
      <w:pPr>
        <w:pStyle w:val="NO"/>
      </w:pPr>
      <w:r w:rsidRPr="00441CD0">
        <w:t>NOTE 1:</w:t>
      </w:r>
      <w:r w:rsidRPr="00441CD0">
        <w:tab/>
        <w:t>If the Bit 8 of Octet 1 is not set, this indicates that the IE is defined by 3GPP and the Enterprise ID is absent. If Bit 8 of Octet 1 is set, this indicates that the IE is defined by a vendor and the Enterprise ID is present identified by the Enterprise ID.</w:t>
      </w:r>
    </w:p>
    <w:p w14:paraId="2C620A37" w14:textId="77777777" w:rsidR="00EE5860" w:rsidRPr="00441CD0" w:rsidRDefault="00EE5860" w:rsidP="00EE5860">
      <w:r w:rsidRPr="00441CD0">
        <w:t>An IE has the following mandatory fields:</w:t>
      </w:r>
    </w:p>
    <w:p w14:paraId="482EB147" w14:textId="4B8302AA" w:rsidR="00EE5860" w:rsidRPr="00441CD0" w:rsidRDefault="00EE5860" w:rsidP="00EE5860">
      <w:pPr>
        <w:pStyle w:val="B1"/>
      </w:pPr>
      <w:r w:rsidRPr="00441CD0">
        <w:t>-</w:t>
      </w:r>
      <w:r w:rsidRPr="00441CD0">
        <w:tab/>
        <w:t xml:space="preserve">Type: this field indicates the type of the Information Element. IE type values within the range of 0 to 32767 are reserved for IE defined by 3GPP and are listed in </w:t>
      </w:r>
      <w:r w:rsidR="00415C19" w:rsidRPr="00441CD0">
        <w:t>clause</w:t>
      </w:r>
      <w:r w:rsidR="00415C19">
        <w:t> </w:t>
      </w:r>
      <w:r w:rsidR="00415C19" w:rsidRPr="00441CD0">
        <w:t>8</w:t>
      </w:r>
      <w:r w:rsidRPr="00441CD0">
        <w:t>.1.2 IE type values within the range of 32768 to 65535 are used for vendor-specific IE and the value allocation is controlled by the vendor.</w:t>
      </w:r>
    </w:p>
    <w:p w14:paraId="4253CDB4" w14:textId="77777777" w:rsidR="00EE5860" w:rsidRPr="00441CD0" w:rsidRDefault="00EE5860" w:rsidP="00EE5860">
      <w:pPr>
        <w:pStyle w:val="B1"/>
        <w:rPr>
          <w:lang w:eastAsia="zh-CN"/>
        </w:rPr>
      </w:pPr>
      <w:r w:rsidRPr="00441CD0">
        <w:t>-</w:t>
      </w:r>
      <w:r w:rsidRPr="00441CD0">
        <w:tab/>
        <w:t>Length: this field contains the length of the IE excluding the first four octets, which are common for all IEs (Type and Length) and is denoted "n" in Figure 8.1.1-1 and in Figure 8.1.1-2.</w:t>
      </w:r>
      <w:r w:rsidRPr="00441CD0">
        <w:rPr>
          <w:lang w:eastAsia="zh-CN"/>
        </w:rPr>
        <w:t xml:space="preserve"> Bit 8 of the lowest numbered octet is the most significant bit and bit 1 of the highest numbered octet is the least significant bit.</w:t>
      </w:r>
    </w:p>
    <w:p w14:paraId="24075539" w14:textId="77777777" w:rsidR="00EE5860" w:rsidRPr="00441CD0" w:rsidRDefault="00EE5860" w:rsidP="00EE5860">
      <w:pPr>
        <w:rPr>
          <w:lang w:eastAsia="zh-CN"/>
        </w:rPr>
      </w:pPr>
      <w:r w:rsidRPr="00441CD0">
        <w:t>An IE has the following optional fields:</w:t>
      </w:r>
    </w:p>
    <w:p w14:paraId="485D3596" w14:textId="77777777" w:rsidR="00EE5860" w:rsidRPr="00441CD0" w:rsidRDefault="00EE5860" w:rsidP="00EE5860">
      <w:pPr>
        <w:pStyle w:val="B1"/>
      </w:pPr>
      <w:r w:rsidRPr="00441CD0">
        <w:t>-</w:t>
      </w:r>
      <w:r w:rsidRPr="00441CD0">
        <w:tab/>
        <w:t>Enterprise ID: if the IE type value is within the range of 32768 to 65535, this field shall contain the IANA-assigned "SMI Network Management Private Enterprise Codes" value of the vendor defining the IE. The Enterprise ID set to "10415" (</w:t>
      </w:r>
      <w:r w:rsidRPr="00441CD0">
        <w:rPr>
          <w:lang w:val="en-US"/>
        </w:rPr>
        <w:t>IANA-assigned "SMI Network Management Private Enterprise Codes"</w:t>
      </w:r>
      <w:r w:rsidRPr="00441CD0">
        <w:t>) shall not be used for the vendor specific IEs.</w:t>
      </w:r>
    </w:p>
    <w:p w14:paraId="3ADD9914" w14:textId="77777777" w:rsidR="00EE5860" w:rsidRPr="00441CD0" w:rsidRDefault="00EE5860" w:rsidP="00EE5860">
      <w:r w:rsidRPr="00441CD0">
        <w:t>For illustration, Figure 8.1.1-2 depicts the format of a Information Element (IE) defined by 3GPP and is specified in this specification. For IE's defined by 3GPP, the IE type shall be within the range of 0 to 32767.</w:t>
      </w:r>
    </w:p>
    <w:p w14:paraId="6246691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50023545" w14:textId="77777777" w:rsidTr="00BB0E1F">
        <w:trPr>
          <w:jc w:val="center"/>
        </w:trPr>
        <w:tc>
          <w:tcPr>
            <w:tcW w:w="151" w:type="dxa"/>
            <w:tcBorders>
              <w:top w:val="single" w:sz="6" w:space="0" w:color="auto"/>
              <w:left w:val="single" w:sz="6" w:space="0" w:color="auto"/>
              <w:bottom w:val="nil"/>
              <w:right w:val="nil"/>
            </w:tcBorders>
          </w:tcPr>
          <w:p w14:paraId="423A3C25" w14:textId="77777777" w:rsidR="00EE5860" w:rsidRPr="00441CD0" w:rsidRDefault="00EE5860" w:rsidP="00BB0E1F">
            <w:pPr>
              <w:pStyle w:val="TAH"/>
            </w:pPr>
          </w:p>
        </w:tc>
        <w:tc>
          <w:tcPr>
            <w:tcW w:w="1104" w:type="dxa"/>
            <w:tcBorders>
              <w:top w:val="single" w:sz="6" w:space="0" w:color="auto"/>
              <w:left w:val="nil"/>
              <w:bottom w:val="nil"/>
              <w:right w:val="nil"/>
            </w:tcBorders>
          </w:tcPr>
          <w:p w14:paraId="4F223866"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6EDA7C8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EE8B204" w14:textId="77777777" w:rsidR="00EE5860" w:rsidRPr="00441CD0" w:rsidRDefault="00EE5860" w:rsidP="00BB0E1F">
            <w:pPr>
              <w:pStyle w:val="TAH"/>
            </w:pPr>
          </w:p>
        </w:tc>
      </w:tr>
      <w:tr w:rsidR="00EE5860" w:rsidRPr="00441CD0" w14:paraId="2D39033D" w14:textId="77777777" w:rsidTr="00BB0E1F">
        <w:trPr>
          <w:jc w:val="center"/>
        </w:trPr>
        <w:tc>
          <w:tcPr>
            <w:tcW w:w="151" w:type="dxa"/>
            <w:tcBorders>
              <w:top w:val="nil"/>
              <w:left w:val="single" w:sz="6" w:space="0" w:color="auto"/>
              <w:bottom w:val="nil"/>
              <w:right w:val="nil"/>
            </w:tcBorders>
          </w:tcPr>
          <w:p w14:paraId="7FC26E88" w14:textId="77777777" w:rsidR="00EE5860" w:rsidRPr="00441CD0" w:rsidRDefault="00EE5860" w:rsidP="00BB0E1F">
            <w:pPr>
              <w:pStyle w:val="TAH"/>
            </w:pPr>
          </w:p>
        </w:tc>
        <w:tc>
          <w:tcPr>
            <w:tcW w:w="1104" w:type="dxa"/>
            <w:tcBorders>
              <w:top w:val="nil"/>
              <w:left w:val="nil"/>
              <w:bottom w:val="nil"/>
              <w:right w:val="nil"/>
            </w:tcBorders>
            <w:hideMark/>
          </w:tcPr>
          <w:p w14:paraId="611748C5"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54FA7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C77BE0"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5EE8336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085647"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3E298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6F564B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F24D2C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02B745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BFFBE6C" w14:textId="77777777" w:rsidR="00EE5860" w:rsidRPr="00441CD0" w:rsidRDefault="00EE5860" w:rsidP="00BB0E1F">
            <w:pPr>
              <w:pStyle w:val="TAH"/>
            </w:pPr>
          </w:p>
        </w:tc>
      </w:tr>
      <w:tr w:rsidR="00EE5860" w:rsidRPr="00441CD0" w14:paraId="547CAC70" w14:textId="77777777" w:rsidTr="00BB0E1F">
        <w:trPr>
          <w:jc w:val="center"/>
        </w:trPr>
        <w:tc>
          <w:tcPr>
            <w:tcW w:w="151" w:type="dxa"/>
            <w:tcBorders>
              <w:top w:val="nil"/>
              <w:left w:val="single" w:sz="6" w:space="0" w:color="auto"/>
              <w:bottom w:val="nil"/>
              <w:right w:val="nil"/>
            </w:tcBorders>
          </w:tcPr>
          <w:p w14:paraId="7F3E090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EC875E"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5211DB84"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121F43E7" w14:textId="77777777" w:rsidR="00EE5860" w:rsidRPr="00441CD0" w:rsidRDefault="00EE5860" w:rsidP="00BB0E1F">
            <w:pPr>
              <w:pStyle w:val="TAC"/>
            </w:pPr>
          </w:p>
        </w:tc>
      </w:tr>
      <w:tr w:rsidR="00EE5860" w:rsidRPr="00441CD0" w14:paraId="7FA62374" w14:textId="77777777" w:rsidTr="00BB0E1F">
        <w:trPr>
          <w:jc w:val="center"/>
        </w:trPr>
        <w:tc>
          <w:tcPr>
            <w:tcW w:w="151" w:type="dxa"/>
            <w:tcBorders>
              <w:top w:val="nil"/>
              <w:left w:val="single" w:sz="6" w:space="0" w:color="auto"/>
              <w:bottom w:val="nil"/>
              <w:right w:val="nil"/>
            </w:tcBorders>
          </w:tcPr>
          <w:p w14:paraId="4DF035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CAB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1983588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EE7DA14" w14:textId="77777777" w:rsidR="00EE5860" w:rsidRPr="00441CD0" w:rsidRDefault="00EE5860" w:rsidP="00BB0E1F">
            <w:pPr>
              <w:pStyle w:val="TAC"/>
            </w:pPr>
          </w:p>
        </w:tc>
      </w:tr>
      <w:tr w:rsidR="00EE5860" w:rsidRPr="00441CD0" w14:paraId="4EBB118A" w14:textId="77777777" w:rsidTr="00BB0E1F">
        <w:trPr>
          <w:jc w:val="center"/>
        </w:trPr>
        <w:tc>
          <w:tcPr>
            <w:tcW w:w="151" w:type="dxa"/>
            <w:tcBorders>
              <w:top w:val="nil"/>
              <w:left w:val="single" w:sz="6" w:space="0" w:color="auto"/>
              <w:bottom w:val="single" w:sz="4" w:space="0" w:color="auto"/>
              <w:right w:val="nil"/>
            </w:tcBorders>
          </w:tcPr>
          <w:p w14:paraId="23AB12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EFA29C" w14:textId="77777777" w:rsidR="00EE5860" w:rsidRPr="00441CD0" w:rsidRDefault="00EE5860" w:rsidP="00BB0E1F">
            <w:pPr>
              <w:pStyle w:val="TAC"/>
            </w:pPr>
            <w:r w:rsidRPr="00441CD0">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283E3CE6"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76B311B4" w14:textId="77777777" w:rsidR="00EE5860" w:rsidRPr="00441CD0" w:rsidRDefault="00EE5860" w:rsidP="00BB0E1F">
            <w:pPr>
              <w:pStyle w:val="TAC"/>
            </w:pPr>
          </w:p>
        </w:tc>
      </w:tr>
    </w:tbl>
    <w:p w14:paraId="799CAB61" w14:textId="77777777" w:rsidR="00EE5860" w:rsidRPr="00441CD0" w:rsidRDefault="00EE5860" w:rsidP="00EE5860">
      <w:pPr>
        <w:pStyle w:val="TF"/>
        <w:spacing w:before="120"/>
      </w:pPr>
      <w:r w:rsidRPr="00441CD0">
        <w:t>Figure 8.1.1-2: 3GPP defined Information Element Format</w:t>
      </w:r>
    </w:p>
    <w:p w14:paraId="0A6796B0" w14:textId="77777777" w:rsidR="00EE5860" w:rsidRPr="00441CD0" w:rsidRDefault="00EE5860" w:rsidP="00EE5860">
      <w:pPr>
        <w:pStyle w:val="NO"/>
      </w:pPr>
      <w:r w:rsidRPr="00441CD0">
        <w:t>NOTE 2:</w:t>
      </w:r>
      <w:r w:rsidRPr="00441CD0">
        <w:tab/>
        <w:t>Bit 8 of Octet 1 is not set. This indicates that the Information Element type value has been allocated by 3GPP.</w:t>
      </w:r>
    </w:p>
    <w:p w14:paraId="430C8786" w14:textId="77777777" w:rsidR="00EE5860" w:rsidRPr="00441CD0" w:rsidRDefault="00EE5860" w:rsidP="00EE5860">
      <w:r w:rsidRPr="00441CD0">
        <w:t>For illustration, Figure 8.1.1-3 depicts the format of a vendor-specific Information Element, which content is not specified and the IE type value shall be within the range of 32768 to 65535.</w:t>
      </w:r>
    </w:p>
    <w:p w14:paraId="52B7F24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7"/>
        <w:gridCol w:w="588"/>
        <w:gridCol w:w="588"/>
        <w:gridCol w:w="588"/>
        <w:gridCol w:w="589"/>
        <w:gridCol w:w="588"/>
        <w:gridCol w:w="588"/>
      </w:tblGrid>
      <w:tr w:rsidR="00EE5860" w:rsidRPr="00441CD0" w14:paraId="7B924735" w14:textId="77777777" w:rsidTr="00BB0E1F">
        <w:trPr>
          <w:jc w:val="center"/>
        </w:trPr>
        <w:tc>
          <w:tcPr>
            <w:tcW w:w="151" w:type="dxa"/>
            <w:tcBorders>
              <w:top w:val="single" w:sz="6" w:space="0" w:color="auto"/>
              <w:left w:val="single" w:sz="6" w:space="0" w:color="auto"/>
              <w:bottom w:val="nil"/>
              <w:right w:val="nil"/>
            </w:tcBorders>
          </w:tcPr>
          <w:p w14:paraId="75D56188" w14:textId="77777777" w:rsidR="00EE5860" w:rsidRPr="00441CD0" w:rsidRDefault="00EE5860" w:rsidP="00BB0E1F">
            <w:pPr>
              <w:pStyle w:val="TAH"/>
            </w:pPr>
          </w:p>
        </w:tc>
        <w:tc>
          <w:tcPr>
            <w:tcW w:w="1104" w:type="dxa"/>
            <w:tcBorders>
              <w:top w:val="single" w:sz="6" w:space="0" w:color="auto"/>
              <w:left w:val="nil"/>
              <w:bottom w:val="nil"/>
              <w:right w:val="nil"/>
            </w:tcBorders>
          </w:tcPr>
          <w:p w14:paraId="160B87E8"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53699F8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619EC7D" w14:textId="77777777" w:rsidR="00EE5860" w:rsidRPr="00441CD0" w:rsidRDefault="00EE5860" w:rsidP="00BB0E1F">
            <w:pPr>
              <w:pStyle w:val="TAH"/>
            </w:pPr>
          </w:p>
        </w:tc>
      </w:tr>
      <w:tr w:rsidR="00EE5860" w:rsidRPr="00441CD0" w14:paraId="0B3FCA7A" w14:textId="77777777" w:rsidTr="00BB0E1F">
        <w:trPr>
          <w:jc w:val="center"/>
        </w:trPr>
        <w:tc>
          <w:tcPr>
            <w:tcW w:w="151" w:type="dxa"/>
            <w:tcBorders>
              <w:top w:val="nil"/>
              <w:left w:val="single" w:sz="6" w:space="0" w:color="auto"/>
              <w:bottom w:val="nil"/>
              <w:right w:val="nil"/>
            </w:tcBorders>
          </w:tcPr>
          <w:p w14:paraId="35C2A741" w14:textId="77777777" w:rsidR="00EE5860" w:rsidRPr="00441CD0" w:rsidRDefault="00EE5860" w:rsidP="00BB0E1F">
            <w:pPr>
              <w:pStyle w:val="TAH"/>
            </w:pPr>
          </w:p>
        </w:tc>
        <w:tc>
          <w:tcPr>
            <w:tcW w:w="1104" w:type="dxa"/>
            <w:tcBorders>
              <w:top w:val="nil"/>
              <w:left w:val="nil"/>
              <w:bottom w:val="nil"/>
              <w:right w:val="nil"/>
            </w:tcBorders>
            <w:hideMark/>
          </w:tcPr>
          <w:p w14:paraId="07972AC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D50D6A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48A881" w14:textId="77777777" w:rsidR="00EE5860" w:rsidRPr="00441CD0" w:rsidRDefault="00EE5860" w:rsidP="00BB0E1F">
            <w:pPr>
              <w:pStyle w:val="TAH"/>
            </w:pPr>
            <w:r w:rsidRPr="00441CD0">
              <w:t>7</w:t>
            </w:r>
          </w:p>
        </w:tc>
        <w:tc>
          <w:tcPr>
            <w:tcW w:w="587" w:type="dxa"/>
            <w:tcBorders>
              <w:top w:val="nil"/>
              <w:left w:val="nil"/>
              <w:bottom w:val="single" w:sz="4" w:space="0" w:color="auto"/>
              <w:right w:val="nil"/>
            </w:tcBorders>
            <w:hideMark/>
          </w:tcPr>
          <w:p w14:paraId="4B7527C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88462CC"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CF13F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83D94C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D80F938"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67E5C7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1A4115" w14:textId="77777777" w:rsidR="00EE5860" w:rsidRPr="00441CD0" w:rsidRDefault="00EE5860" w:rsidP="00BB0E1F">
            <w:pPr>
              <w:pStyle w:val="TAH"/>
            </w:pPr>
          </w:p>
        </w:tc>
      </w:tr>
      <w:tr w:rsidR="00EE5860" w:rsidRPr="00441CD0" w14:paraId="7B9D4005" w14:textId="77777777" w:rsidTr="00BB0E1F">
        <w:trPr>
          <w:jc w:val="center"/>
        </w:trPr>
        <w:tc>
          <w:tcPr>
            <w:tcW w:w="151" w:type="dxa"/>
            <w:tcBorders>
              <w:top w:val="nil"/>
              <w:left w:val="single" w:sz="6" w:space="0" w:color="auto"/>
              <w:bottom w:val="nil"/>
              <w:right w:val="nil"/>
            </w:tcBorders>
          </w:tcPr>
          <w:p w14:paraId="294769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B7D7D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DFD056" w14:textId="77777777" w:rsidR="00EE5860" w:rsidRPr="00441CD0" w:rsidRDefault="00EE5860" w:rsidP="00BB0E1F">
            <w:pPr>
              <w:pStyle w:val="TAC"/>
            </w:pPr>
            <w:r w:rsidRPr="00441CD0">
              <w:t>Type = xxx (decimal)</w:t>
            </w:r>
          </w:p>
        </w:tc>
        <w:tc>
          <w:tcPr>
            <w:tcW w:w="588" w:type="dxa"/>
            <w:tcBorders>
              <w:top w:val="nil"/>
              <w:left w:val="single" w:sz="4" w:space="0" w:color="auto"/>
              <w:bottom w:val="nil"/>
              <w:right w:val="single" w:sz="6" w:space="0" w:color="auto"/>
            </w:tcBorders>
          </w:tcPr>
          <w:p w14:paraId="5B48316E" w14:textId="77777777" w:rsidR="00EE5860" w:rsidRPr="00441CD0" w:rsidRDefault="00EE5860" w:rsidP="00BB0E1F">
            <w:pPr>
              <w:pStyle w:val="TAC"/>
            </w:pPr>
          </w:p>
        </w:tc>
      </w:tr>
      <w:tr w:rsidR="00EE5860" w:rsidRPr="00441CD0" w14:paraId="3383A64E" w14:textId="77777777" w:rsidTr="00BB0E1F">
        <w:trPr>
          <w:jc w:val="center"/>
        </w:trPr>
        <w:tc>
          <w:tcPr>
            <w:tcW w:w="151" w:type="dxa"/>
            <w:tcBorders>
              <w:top w:val="nil"/>
              <w:left w:val="single" w:sz="6" w:space="0" w:color="auto"/>
              <w:bottom w:val="nil"/>
              <w:right w:val="nil"/>
            </w:tcBorders>
          </w:tcPr>
          <w:p w14:paraId="5AADF1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E1E8A3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4A840AF"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55C64CF8" w14:textId="77777777" w:rsidR="00EE5860" w:rsidRPr="00441CD0" w:rsidRDefault="00EE5860" w:rsidP="00BB0E1F">
            <w:pPr>
              <w:pStyle w:val="TAC"/>
            </w:pPr>
          </w:p>
        </w:tc>
      </w:tr>
      <w:tr w:rsidR="00EE5860" w:rsidRPr="00441CD0" w14:paraId="2510C051" w14:textId="77777777" w:rsidTr="00BB0E1F">
        <w:trPr>
          <w:jc w:val="center"/>
        </w:trPr>
        <w:tc>
          <w:tcPr>
            <w:tcW w:w="151" w:type="dxa"/>
            <w:tcBorders>
              <w:top w:val="nil"/>
              <w:left w:val="single" w:sz="6" w:space="0" w:color="auto"/>
              <w:bottom w:val="nil"/>
              <w:right w:val="nil"/>
            </w:tcBorders>
          </w:tcPr>
          <w:p w14:paraId="5C8FBA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F2BB3C" w14:textId="77777777" w:rsidR="00EE5860" w:rsidRPr="00441CD0" w:rsidRDefault="00EE5860" w:rsidP="00BB0E1F">
            <w:pPr>
              <w:pStyle w:val="TAC"/>
            </w:pPr>
            <w:r w:rsidRPr="00441CD0">
              <w:t>5 to 6</w:t>
            </w:r>
          </w:p>
        </w:tc>
        <w:tc>
          <w:tcPr>
            <w:tcW w:w="4703" w:type="dxa"/>
            <w:gridSpan w:val="8"/>
            <w:tcBorders>
              <w:top w:val="single" w:sz="4" w:space="0" w:color="auto"/>
              <w:left w:val="single" w:sz="4" w:space="0" w:color="auto"/>
              <w:bottom w:val="single" w:sz="4" w:space="0" w:color="auto"/>
              <w:right w:val="single" w:sz="4" w:space="0" w:color="auto"/>
            </w:tcBorders>
            <w:hideMark/>
          </w:tcPr>
          <w:p w14:paraId="4B05B481" w14:textId="77777777" w:rsidR="00EE5860" w:rsidRPr="00441CD0" w:rsidRDefault="00EE5860" w:rsidP="00BB0E1F">
            <w:pPr>
              <w:pStyle w:val="TAC"/>
            </w:pPr>
            <w:r w:rsidRPr="00441CD0">
              <w:t>Enterprise ID</w:t>
            </w:r>
          </w:p>
        </w:tc>
        <w:tc>
          <w:tcPr>
            <w:tcW w:w="588" w:type="dxa"/>
            <w:tcBorders>
              <w:top w:val="nil"/>
              <w:left w:val="single" w:sz="4" w:space="0" w:color="auto"/>
              <w:bottom w:val="nil"/>
              <w:right w:val="single" w:sz="6" w:space="0" w:color="auto"/>
            </w:tcBorders>
          </w:tcPr>
          <w:p w14:paraId="34EA8C2F" w14:textId="77777777" w:rsidR="00EE5860" w:rsidRPr="00441CD0" w:rsidRDefault="00EE5860" w:rsidP="00BB0E1F">
            <w:pPr>
              <w:pStyle w:val="TAC"/>
            </w:pPr>
          </w:p>
        </w:tc>
      </w:tr>
      <w:tr w:rsidR="00EE5860" w:rsidRPr="00441CD0" w14:paraId="41644E63" w14:textId="77777777" w:rsidTr="00BB0E1F">
        <w:trPr>
          <w:jc w:val="center"/>
        </w:trPr>
        <w:tc>
          <w:tcPr>
            <w:tcW w:w="151" w:type="dxa"/>
            <w:tcBorders>
              <w:top w:val="nil"/>
              <w:left w:val="single" w:sz="6" w:space="0" w:color="auto"/>
              <w:bottom w:val="single" w:sz="4" w:space="0" w:color="auto"/>
              <w:right w:val="nil"/>
            </w:tcBorders>
          </w:tcPr>
          <w:p w14:paraId="0EAEA3B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CCB7779" w14:textId="77777777" w:rsidR="00EE5860" w:rsidRPr="00441CD0" w:rsidRDefault="00EE5860" w:rsidP="00BB0E1F">
            <w:pPr>
              <w:pStyle w:val="TAC"/>
            </w:pPr>
            <w:r w:rsidRPr="00441CD0">
              <w:t>7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4B34E8D" w14:textId="77777777" w:rsidR="00EE5860" w:rsidRPr="00441CD0" w:rsidRDefault="00EE5860" w:rsidP="00BB0E1F">
            <w:pPr>
              <w:pStyle w:val="TAC"/>
            </w:pPr>
            <w:r w:rsidRPr="00441CD0">
              <w:t>IE specific data or content of a grouped IE</w:t>
            </w:r>
          </w:p>
        </w:tc>
        <w:tc>
          <w:tcPr>
            <w:tcW w:w="588" w:type="dxa"/>
            <w:tcBorders>
              <w:top w:val="nil"/>
              <w:left w:val="single" w:sz="4" w:space="0" w:color="auto"/>
              <w:bottom w:val="single" w:sz="4" w:space="0" w:color="auto"/>
              <w:right w:val="single" w:sz="6" w:space="0" w:color="auto"/>
            </w:tcBorders>
          </w:tcPr>
          <w:p w14:paraId="6DD938C8" w14:textId="77777777" w:rsidR="00EE5860" w:rsidRPr="00441CD0" w:rsidRDefault="00EE5860" w:rsidP="00BB0E1F">
            <w:pPr>
              <w:pStyle w:val="TAC"/>
            </w:pPr>
          </w:p>
        </w:tc>
      </w:tr>
    </w:tbl>
    <w:p w14:paraId="401FFE03" w14:textId="77777777" w:rsidR="00EE5860" w:rsidRPr="00441CD0" w:rsidRDefault="00EE5860" w:rsidP="00EE5860">
      <w:pPr>
        <w:pStyle w:val="TF"/>
        <w:spacing w:before="120"/>
      </w:pPr>
      <w:r w:rsidRPr="00441CD0">
        <w:t>Figure 8.1.1-3: Vendor-Specific Information Element Format</w:t>
      </w:r>
    </w:p>
    <w:p w14:paraId="26608EF6" w14:textId="77777777" w:rsidR="00EE5860" w:rsidRPr="00441CD0" w:rsidRDefault="00EE5860" w:rsidP="00EE5860">
      <w:pPr>
        <w:pStyle w:val="NO"/>
      </w:pPr>
      <w:r w:rsidRPr="00441CD0">
        <w:t>NOTE 3:</w:t>
      </w:r>
      <w:r w:rsidRPr="00441CD0">
        <w:tab/>
        <w:t>Bit 8 of Octet 1 is set. This indicates that the IE type value has been allocated by the vendor identified by the Enterprise ID. The content of this IE is vendor specific and therefore out of scope of this specification.</w:t>
      </w:r>
    </w:p>
    <w:p w14:paraId="61592CFC" w14:textId="77777777" w:rsidR="00EE5860" w:rsidRPr="00441CD0" w:rsidRDefault="00EE5860" w:rsidP="00EE5860">
      <w:pPr>
        <w:pStyle w:val="Heading3"/>
        <w:rPr>
          <w:lang w:val="en-US"/>
        </w:rPr>
      </w:pPr>
      <w:bookmarkStart w:id="5024" w:name="_Toc19717344"/>
      <w:bookmarkStart w:id="5025" w:name="_Toc27490845"/>
      <w:bookmarkStart w:id="5026" w:name="_Toc27557138"/>
      <w:bookmarkStart w:id="5027" w:name="_Toc27724055"/>
      <w:bookmarkStart w:id="5028" w:name="_Toc36031129"/>
      <w:bookmarkStart w:id="5029" w:name="_Toc36043049"/>
      <w:bookmarkStart w:id="5030" w:name="_Toc36814374"/>
      <w:bookmarkStart w:id="5031" w:name="_Toc44689232"/>
      <w:bookmarkStart w:id="5032" w:name="_Toc44923986"/>
      <w:bookmarkStart w:id="5033" w:name="_Toc51860956"/>
      <w:bookmarkStart w:id="5034" w:name="_Toc57930727"/>
      <w:bookmarkStart w:id="5035" w:name="_Toc57931357"/>
      <w:bookmarkStart w:id="5036" w:name="_Toc160974483"/>
      <w:r w:rsidRPr="00441CD0">
        <w:rPr>
          <w:lang w:val="en-US"/>
        </w:rPr>
        <w:t>8.1.2</w:t>
      </w:r>
      <w:r w:rsidRPr="00441CD0">
        <w:rPr>
          <w:lang w:val="en-US"/>
        </w:rPr>
        <w:tab/>
        <w:t>Information Element Types</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351FB389" w14:textId="77777777" w:rsidR="00EE5860" w:rsidRPr="00441CD0" w:rsidRDefault="00EE5860" w:rsidP="00EE5860">
      <w:pPr>
        <w:rPr>
          <w:lang w:eastAsia="zh-CN"/>
        </w:rPr>
      </w:pPr>
      <w:r w:rsidRPr="00441CD0">
        <w:t>A PFCP message may contain several IEs. In order to have forward compatible type definitions for the PFCP IEs, all of them shall be TLV (Type, Length, Value) coded. PFCP IE type values are specified in the Table 8.1.2-1.</w:t>
      </w:r>
    </w:p>
    <w:p w14:paraId="1C376F81" w14:textId="77777777" w:rsidR="00EE5860" w:rsidRPr="00441CD0" w:rsidRDefault="00EE5860" w:rsidP="00EE5860">
      <w:pPr>
        <w:rPr>
          <w:lang w:eastAsia="zh-CN"/>
        </w:rPr>
      </w:pPr>
      <w:r w:rsidRPr="00441CD0">
        <w:rPr>
          <w:lang w:eastAsia="zh-CN"/>
        </w:rPr>
        <w:t>The 3</w:t>
      </w:r>
      <w:r w:rsidRPr="00441CD0">
        <w:rPr>
          <w:vertAlign w:val="superscript"/>
          <w:lang w:eastAsia="zh-CN"/>
        </w:rPr>
        <w:t>rd</w:t>
      </w:r>
      <w:r w:rsidRPr="00441CD0">
        <w:rPr>
          <w:lang w:eastAsia="zh-CN"/>
        </w:rPr>
        <w:t xml:space="preserve"> column of this table specifies if the IE is either Extendable or has a variable length or a fixed length and a reference to the clause where the IE is specified:</w:t>
      </w:r>
    </w:p>
    <w:p w14:paraId="15BD6E73" w14:textId="77777777" w:rsidR="00EE5860" w:rsidRPr="00441CD0" w:rsidRDefault="00EE5860" w:rsidP="00EE5860">
      <w:pPr>
        <w:pStyle w:val="B1"/>
        <w:rPr>
          <w:lang w:eastAsia="zh-CN"/>
        </w:rPr>
      </w:pPr>
      <w:r w:rsidRPr="00441CD0">
        <w:rPr>
          <w:lang w:eastAsia="zh-CN"/>
        </w:rPr>
        <w:t>-</w:t>
      </w:r>
      <w:r w:rsidRPr="00441CD0">
        <w:rPr>
          <w:lang w:eastAsia="zh-CN"/>
        </w:rPr>
        <w:tab/>
        <w:t>Fixed Length: the IE has a fixed set of fields, and a fixed number of octets;</w:t>
      </w:r>
    </w:p>
    <w:p w14:paraId="1F42E94D" w14:textId="77777777" w:rsidR="00EE5860" w:rsidRPr="00441CD0" w:rsidRDefault="00EE5860" w:rsidP="00EE5860">
      <w:pPr>
        <w:pStyle w:val="B1"/>
        <w:rPr>
          <w:lang w:eastAsia="zh-CN"/>
        </w:rPr>
      </w:pPr>
      <w:r w:rsidRPr="00441CD0">
        <w:rPr>
          <w:lang w:eastAsia="zh-CN"/>
        </w:rPr>
        <w:t>-</w:t>
      </w:r>
      <w:r w:rsidRPr="00441CD0">
        <w:rPr>
          <w:lang w:eastAsia="zh-CN"/>
        </w:rPr>
        <w:tab/>
        <w:t>Variable Length: the IE has a fixed set of fields, and has a variable number of octets.</w:t>
      </w:r>
      <w:r w:rsidRPr="00441CD0">
        <w:rPr>
          <w:lang w:eastAsia="zh-CN"/>
        </w:rPr>
        <w:br/>
        <w:t>For example, the last octets may be numbered similar to "5 to (n+4)". In this example, if the value of the length field, n, is 0, then the last field is not present;</w:t>
      </w:r>
    </w:p>
    <w:p w14:paraId="64FCF94D" w14:textId="77777777" w:rsidR="00EE5860" w:rsidRPr="00441CD0" w:rsidRDefault="00EE5860" w:rsidP="00EE5860">
      <w:pPr>
        <w:pStyle w:val="B1"/>
        <w:rPr>
          <w:lang w:eastAsia="zh-CN"/>
        </w:rPr>
      </w:pPr>
      <w:r w:rsidRPr="00441CD0">
        <w:rPr>
          <w:lang w:eastAsia="zh-CN"/>
        </w:rPr>
        <w:t>-</w:t>
      </w:r>
      <w:r w:rsidRPr="00441CD0">
        <w:rPr>
          <w:lang w:eastAsia="zh-CN"/>
        </w:rPr>
        <w:tab/>
        <w:t>Extendable: the IE has a variable number of fields, and has a variable number of octets.</w:t>
      </w:r>
      <w:r w:rsidRPr="00441CD0">
        <w:rPr>
          <w:lang w:eastAsia="zh-CN"/>
        </w:rPr>
        <w:br/>
        <w:t>The last fields are typically specified with the statement: "These octet(s) is/are present only if explicitly specified".</w:t>
      </w:r>
      <w:r w:rsidRPr="00441CD0">
        <w:t xml:space="preserve"> The legacy receiving entity shall ignore the unknown octets.</w:t>
      </w:r>
    </w:p>
    <w:p w14:paraId="57F4E001" w14:textId="77777777" w:rsidR="00EE5860" w:rsidRPr="00441CD0" w:rsidRDefault="00EE5860" w:rsidP="00EE5860">
      <w:pPr>
        <w:rPr>
          <w:lang w:eastAsia="zh-CN"/>
        </w:rPr>
      </w:pPr>
      <w:r w:rsidRPr="00441CD0">
        <w:rPr>
          <w:lang w:eastAsia="zh-CN"/>
        </w:rPr>
        <w:t>The 4</w:t>
      </w:r>
      <w:r w:rsidRPr="00441CD0">
        <w:rPr>
          <w:vertAlign w:val="superscript"/>
          <w:lang w:eastAsia="zh-CN"/>
        </w:rPr>
        <w:t>th</w:t>
      </w:r>
      <w:r w:rsidRPr="00441CD0">
        <w:rPr>
          <w:lang w:eastAsia="zh-CN"/>
        </w:rPr>
        <w:t xml:space="preserve"> column of this table indicates the </w:t>
      </w:r>
      <w:r w:rsidRPr="00441CD0">
        <w:t>number of fixed Octets the IE contained when the IE was first defined in the specification, which shall be an integer value reflecting the minimum length of fixed octets defined for the IE.</w:t>
      </w:r>
    </w:p>
    <w:p w14:paraId="684268D1" w14:textId="20DE2444" w:rsidR="00EE5860" w:rsidRPr="00441CD0" w:rsidRDefault="00EE5860" w:rsidP="00EE5860">
      <w:r w:rsidRPr="00441CD0">
        <w:rPr>
          <w:lang w:eastAsia="zh-CN"/>
        </w:rPr>
        <w:t xml:space="preserve">An IE of any of the above types may have a null length as specified in </w:t>
      </w:r>
      <w:r w:rsidR="00415C19" w:rsidRPr="00441CD0">
        <w:rPr>
          <w:lang w:eastAsia="zh-CN"/>
        </w:rPr>
        <w:t>clause</w:t>
      </w:r>
      <w:r w:rsidR="00415C19">
        <w:rPr>
          <w:lang w:eastAsia="zh-CN"/>
        </w:rPr>
        <w:t> </w:t>
      </w:r>
      <w:r w:rsidR="00415C19" w:rsidRPr="00441CD0">
        <w:rPr>
          <w:lang w:eastAsia="zh-CN"/>
        </w:rPr>
        <w:t>5</w:t>
      </w:r>
      <w:r w:rsidRPr="00441CD0">
        <w:rPr>
          <w:lang w:eastAsia="zh-CN"/>
        </w:rPr>
        <w:t>.6.3. This shall not be considered as an error by the receiving PFCP entity.</w:t>
      </w:r>
    </w:p>
    <w:p w14:paraId="56BC0DB0" w14:textId="6EFE29DE" w:rsidR="00EE5860" w:rsidRPr="00441CD0" w:rsidRDefault="00EE5860" w:rsidP="00EE5860">
      <w:pPr>
        <w:rPr>
          <w:lang w:eastAsia="zh-CN"/>
        </w:rPr>
      </w:pPr>
      <w:r w:rsidRPr="00441CD0">
        <w:t xml:space="preserve">In order to improve the efficiency of troubleshooting, it is recommended that the IEs should be arranged in the signalling messages </w:t>
      </w:r>
      <w:r w:rsidRPr="00441CD0">
        <w:rPr>
          <w:lang w:eastAsia="zh-CN"/>
        </w:rPr>
        <w:t xml:space="preserve">as well as in the grouped IEs, </w:t>
      </w:r>
      <w:r w:rsidRPr="00441CD0">
        <w:t>according to the order the IEs are listed in the message definition table</w:t>
      </w:r>
      <w:r w:rsidRPr="00441CD0">
        <w:rPr>
          <w:lang w:eastAsia="zh-CN"/>
        </w:rPr>
        <w:t xml:space="preserve"> or grouped IE definition table </w:t>
      </w:r>
      <w:r w:rsidRPr="00441CD0">
        <w:t xml:space="preserve">in </w:t>
      </w:r>
      <w:r w:rsidR="00415C19" w:rsidRPr="00441CD0">
        <w:t>clause</w:t>
      </w:r>
      <w:r w:rsidR="00415C19">
        <w:t> </w:t>
      </w:r>
      <w:r w:rsidR="00415C19" w:rsidRPr="00441CD0">
        <w:t>7</w:t>
      </w:r>
      <w:r w:rsidRPr="00441CD0">
        <w:t xml:space="preserve">. However the receiving entity shall </w:t>
      </w:r>
      <w:r w:rsidRPr="00441CD0">
        <w:rPr>
          <w:lang w:eastAsia="zh-CN"/>
        </w:rPr>
        <w:t xml:space="preserve">be </w:t>
      </w:r>
      <w:r w:rsidRPr="00441CD0">
        <w:t>prepare</w:t>
      </w:r>
      <w:r w:rsidRPr="00441CD0">
        <w:rPr>
          <w:lang w:eastAsia="zh-CN"/>
        </w:rPr>
        <w:t>d</w:t>
      </w:r>
      <w:r w:rsidRPr="00441CD0">
        <w:t xml:space="preserve"> to handle the message</w:t>
      </w:r>
      <w:r w:rsidRPr="00441CD0">
        <w:rPr>
          <w:lang w:eastAsia="zh-CN"/>
        </w:rPr>
        <w:t>s</w:t>
      </w:r>
      <w:r w:rsidRPr="00441CD0">
        <w:t xml:space="preserve"> with IEs </w:t>
      </w:r>
      <w:r w:rsidRPr="00441CD0">
        <w:rPr>
          <w:lang w:eastAsia="zh-CN"/>
        </w:rPr>
        <w:t xml:space="preserve">in </w:t>
      </w:r>
      <w:r w:rsidRPr="00441CD0">
        <w:t>any order</w:t>
      </w:r>
      <w:r w:rsidRPr="00441CD0">
        <w:rPr>
          <w:lang w:eastAsia="zh-CN"/>
        </w:rPr>
        <w:t>.</w:t>
      </w:r>
    </w:p>
    <w:p w14:paraId="07660B22" w14:textId="77777777" w:rsidR="00EE5860" w:rsidRPr="00441CD0" w:rsidRDefault="00EE5860" w:rsidP="00EE5860">
      <w:r w:rsidRPr="00441CD0">
        <w:t>Within IEs, certain fields may be described as spare. These bits shall be transmitted with the value set to "0". To allow for future features, the receiver shall not evaluate these bits.</w:t>
      </w:r>
    </w:p>
    <w:p w14:paraId="70C5C3EE" w14:textId="77777777" w:rsidR="00EE5860" w:rsidRPr="00441CD0" w:rsidRDefault="00EE5860" w:rsidP="00EE5860">
      <w:pPr>
        <w:pStyle w:val="TH"/>
        <w:outlineLvl w:val="0"/>
      </w:pPr>
      <w:r w:rsidRPr="00441CD0">
        <w:lastRenderedPageBreak/>
        <w:t>Table 8.1.2-1: Information Element Types</w:t>
      </w:r>
    </w:p>
    <w:tbl>
      <w:tblPr>
        <w:tblW w:w="48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76"/>
        <w:gridCol w:w="3658"/>
        <w:gridCol w:w="2536"/>
        <w:gridCol w:w="1553"/>
      </w:tblGrid>
      <w:tr w:rsidR="00EE5860" w:rsidRPr="00441CD0" w14:paraId="0932C76D" w14:textId="77777777" w:rsidTr="00BB0E1F">
        <w:trPr>
          <w:tblHeader/>
          <w:jc w:val="center"/>
        </w:trPr>
        <w:tc>
          <w:tcPr>
            <w:tcW w:w="845" w:type="pct"/>
            <w:tcBorders>
              <w:top w:val="single" w:sz="4" w:space="0" w:color="auto"/>
              <w:left w:val="single" w:sz="4" w:space="0" w:color="auto"/>
              <w:bottom w:val="single" w:sz="4" w:space="0" w:color="auto"/>
              <w:right w:val="single" w:sz="4" w:space="0" w:color="auto"/>
            </w:tcBorders>
            <w:shd w:val="clear" w:color="auto" w:fill="E0E0E0"/>
            <w:hideMark/>
          </w:tcPr>
          <w:p w14:paraId="6DFA8495" w14:textId="77777777" w:rsidR="00EE5860" w:rsidRPr="00441CD0" w:rsidRDefault="00EE5860" w:rsidP="00BB0E1F">
            <w:pPr>
              <w:pStyle w:val="TAH"/>
            </w:pPr>
            <w:r w:rsidRPr="00441CD0">
              <w:lastRenderedPageBreak/>
              <w:t>IE Type value</w:t>
            </w:r>
          </w:p>
          <w:p w14:paraId="3EBD4389" w14:textId="77777777" w:rsidR="00EE5860" w:rsidRPr="00441CD0" w:rsidRDefault="00EE5860" w:rsidP="00BB0E1F">
            <w:pPr>
              <w:pStyle w:val="TAH"/>
            </w:pPr>
            <w:r w:rsidRPr="00441CD0">
              <w:t>(Decimal)</w:t>
            </w:r>
          </w:p>
        </w:tc>
        <w:tc>
          <w:tcPr>
            <w:tcW w:w="1962" w:type="pct"/>
            <w:tcBorders>
              <w:top w:val="single" w:sz="4" w:space="0" w:color="auto"/>
              <w:left w:val="single" w:sz="4" w:space="0" w:color="auto"/>
              <w:bottom w:val="single" w:sz="4" w:space="0" w:color="auto"/>
              <w:right w:val="single" w:sz="4" w:space="0" w:color="auto"/>
            </w:tcBorders>
            <w:shd w:val="clear" w:color="auto" w:fill="E0E0E0"/>
            <w:hideMark/>
          </w:tcPr>
          <w:p w14:paraId="7DD4BEE6" w14:textId="77777777" w:rsidR="00EE5860" w:rsidRPr="00441CD0" w:rsidRDefault="00EE5860" w:rsidP="00BB0E1F">
            <w:pPr>
              <w:pStyle w:val="TAH"/>
            </w:pPr>
            <w:r w:rsidRPr="00441CD0">
              <w:t>Information elements</w:t>
            </w:r>
          </w:p>
        </w:tc>
        <w:tc>
          <w:tcPr>
            <w:tcW w:w="1360" w:type="pct"/>
            <w:tcBorders>
              <w:top w:val="single" w:sz="4" w:space="0" w:color="auto"/>
              <w:left w:val="single" w:sz="4" w:space="0" w:color="auto"/>
              <w:bottom w:val="single" w:sz="4" w:space="0" w:color="auto"/>
              <w:right w:val="single" w:sz="4" w:space="0" w:color="auto"/>
            </w:tcBorders>
            <w:shd w:val="clear" w:color="auto" w:fill="E0E0E0"/>
            <w:hideMark/>
          </w:tcPr>
          <w:p w14:paraId="65AC7F7A" w14:textId="77777777" w:rsidR="00EE5860" w:rsidRPr="00441CD0" w:rsidRDefault="00EE5860" w:rsidP="00BB0E1F">
            <w:pPr>
              <w:pStyle w:val="TAH"/>
            </w:pPr>
            <w:r w:rsidRPr="00441CD0">
              <w:t>Comment / Reference</w:t>
            </w:r>
          </w:p>
        </w:tc>
        <w:tc>
          <w:tcPr>
            <w:tcW w:w="833" w:type="pct"/>
            <w:tcBorders>
              <w:top w:val="single" w:sz="4" w:space="0" w:color="auto"/>
              <w:left w:val="single" w:sz="4" w:space="0" w:color="auto"/>
              <w:bottom w:val="single" w:sz="4" w:space="0" w:color="auto"/>
              <w:right w:val="single" w:sz="4" w:space="0" w:color="auto"/>
            </w:tcBorders>
            <w:shd w:val="clear" w:color="auto" w:fill="E0E0E0"/>
            <w:hideMark/>
          </w:tcPr>
          <w:p w14:paraId="25A36A53" w14:textId="77777777" w:rsidR="00EE5860" w:rsidRPr="00441CD0" w:rsidRDefault="00EE5860" w:rsidP="00BB0E1F">
            <w:pPr>
              <w:pStyle w:val="TAH"/>
            </w:pPr>
            <w:r w:rsidRPr="00441CD0">
              <w:t>Number of Fixed Octets</w:t>
            </w:r>
          </w:p>
        </w:tc>
      </w:tr>
      <w:tr w:rsidR="00EE5860" w:rsidRPr="00441CD0" w14:paraId="137A4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1948D5" w14:textId="77777777" w:rsidR="00EE5860" w:rsidRPr="00441CD0" w:rsidRDefault="00EE5860" w:rsidP="00BB0E1F">
            <w:pPr>
              <w:pStyle w:val="TAC"/>
              <w:rPr>
                <w:szCs w:val="16"/>
              </w:rPr>
            </w:pPr>
            <w:r w:rsidRPr="00441CD0">
              <w:t>0</w:t>
            </w:r>
          </w:p>
        </w:tc>
        <w:tc>
          <w:tcPr>
            <w:tcW w:w="1962" w:type="pct"/>
            <w:tcBorders>
              <w:top w:val="single" w:sz="4" w:space="0" w:color="auto"/>
              <w:left w:val="single" w:sz="4" w:space="0" w:color="auto"/>
              <w:bottom w:val="single" w:sz="4" w:space="0" w:color="auto"/>
              <w:right w:val="single" w:sz="4" w:space="0" w:color="auto"/>
            </w:tcBorders>
            <w:hideMark/>
          </w:tcPr>
          <w:p w14:paraId="710C01F8" w14:textId="77777777" w:rsidR="00EE5860" w:rsidRPr="00441CD0" w:rsidRDefault="00EE5860" w:rsidP="00BB0E1F">
            <w:pPr>
              <w:pStyle w:val="TAL"/>
            </w:pPr>
            <w:r w:rsidRPr="00441CD0">
              <w:t>Reserved</w:t>
            </w:r>
          </w:p>
        </w:tc>
        <w:tc>
          <w:tcPr>
            <w:tcW w:w="1360" w:type="pct"/>
            <w:tcBorders>
              <w:top w:val="single" w:sz="4" w:space="0" w:color="auto"/>
              <w:left w:val="single" w:sz="4" w:space="0" w:color="auto"/>
              <w:bottom w:val="single" w:sz="4" w:space="0" w:color="auto"/>
              <w:right w:val="single" w:sz="4" w:space="0" w:color="auto"/>
            </w:tcBorders>
          </w:tcPr>
          <w:p w14:paraId="74B48B30"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D4CB9A1" w14:textId="77777777" w:rsidR="00EE5860" w:rsidRPr="00441CD0" w:rsidRDefault="00EE5860" w:rsidP="00BB0E1F">
            <w:pPr>
              <w:pStyle w:val="TAL"/>
              <w:jc w:val="center"/>
              <w:rPr>
                <w:sz w:val="16"/>
                <w:szCs w:val="16"/>
                <w:lang w:val="fr-FR"/>
              </w:rPr>
            </w:pPr>
          </w:p>
        </w:tc>
      </w:tr>
      <w:tr w:rsidR="00EE5860" w:rsidRPr="00441CD0" w14:paraId="7729DD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D4D464" w14:textId="77777777" w:rsidR="00EE5860" w:rsidRPr="00441CD0" w:rsidRDefault="00EE5860" w:rsidP="00BB0E1F">
            <w:pPr>
              <w:pStyle w:val="TAC"/>
              <w:rPr>
                <w:szCs w:val="16"/>
              </w:rPr>
            </w:pPr>
            <w:r w:rsidRPr="00441CD0">
              <w:rPr>
                <w:szCs w:val="16"/>
              </w:rPr>
              <w:t>1</w:t>
            </w:r>
          </w:p>
        </w:tc>
        <w:tc>
          <w:tcPr>
            <w:tcW w:w="1962" w:type="pct"/>
            <w:tcBorders>
              <w:top w:val="single" w:sz="4" w:space="0" w:color="auto"/>
              <w:left w:val="single" w:sz="4" w:space="0" w:color="auto"/>
              <w:bottom w:val="single" w:sz="4" w:space="0" w:color="auto"/>
              <w:right w:val="single" w:sz="4" w:space="0" w:color="auto"/>
            </w:tcBorders>
            <w:hideMark/>
          </w:tcPr>
          <w:p w14:paraId="03E4D108" w14:textId="77777777" w:rsidR="00EE5860" w:rsidRPr="00441CD0" w:rsidRDefault="00EE5860" w:rsidP="00BB0E1F">
            <w:pPr>
              <w:pStyle w:val="TAL"/>
              <w:rPr>
                <w:sz w:val="16"/>
                <w:szCs w:val="16"/>
              </w:rPr>
            </w:pPr>
            <w:r w:rsidRPr="00441CD0">
              <w:rPr>
                <w:lang w:val="fr-FR"/>
              </w:rPr>
              <w:t>Create PDR</w:t>
            </w:r>
          </w:p>
        </w:tc>
        <w:tc>
          <w:tcPr>
            <w:tcW w:w="1360" w:type="pct"/>
            <w:tcBorders>
              <w:top w:val="single" w:sz="4" w:space="0" w:color="auto"/>
              <w:left w:val="single" w:sz="4" w:space="0" w:color="auto"/>
              <w:bottom w:val="single" w:sz="4" w:space="0" w:color="auto"/>
              <w:right w:val="single" w:sz="4" w:space="0" w:color="auto"/>
            </w:tcBorders>
            <w:hideMark/>
          </w:tcPr>
          <w:p w14:paraId="7C33C511" w14:textId="77777777" w:rsidR="00EE5860" w:rsidRPr="00441CD0" w:rsidRDefault="00EE5860" w:rsidP="00BB0E1F">
            <w:pPr>
              <w:pStyle w:val="TAL"/>
              <w:rPr>
                <w:sz w:val="16"/>
                <w:szCs w:val="16"/>
                <w:lang w:val="de-DE"/>
              </w:rPr>
            </w:pPr>
            <w:r w:rsidRPr="00441CD0">
              <w:rPr>
                <w:szCs w:val="16"/>
              </w:rPr>
              <w:t>Extendable</w:t>
            </w:r>
            <w:r w:rsidRPr="00441CD0">
              <w:t xml:space="preserve"> / Table 7.5.2.2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91C20F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9B8A1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2DF5A9" w14:textId="77777777" w:rsidR="00EE5860" w:rsidRPr="00441CD0" w:rsidRDefault="00EE5860" w:rsidP="00BB0E1F">
            <w:pPr>
              <w:pStyle w:val="TAC"/>
              <w:rPr>
                <w:szCs w:val="16"/>
              </w:rPr>
            </w:pPr>
            <w:r w:rsidRPr="00441CD0">
              <w:rPr>
                <w:szCs w:val="16"/>
              </w:rPr>
              <w:t>2</w:t>
            </w:r>
          </w:p>
        </w:tc>
        <w:tc>
          <w:tcPr>
            <w:tcW w:w="1962" w:type="pct"/>
            <w:tcBorders>
              <w:top w:val="single" w:sz="4" w:space="0" w:color="auto"/>
              <w:left w:val="single" w:sz="4" w:space="0" w:color="auto"/>
              <w:bottom w:val="single" w:sz="4" w:space="0" w:color="auto"/>
              <w:right w:val="single" w:sz="4" w:space="0" w:color="auto"/>
            </w:tcBorders>
            <w:hideMark/>
          </w:tcPr>
          <w:p w14:paraId="2A360A45" w14:textId="77777777" w:rsidR="00EE5860" w:rsidRPr="00441CD0" w:rsidRDefault="00EE5860" w:rsidP="00BB0E1F">
            <w:pPr>
              <w:pStyle w:val="TAL"/>
              <w:rPr>
                <w:sz w:val="16"/>
                <w:szCs w:val="16"/>
              </w:rPr>
            </w:pPr>
            <w:r w:rsidRPr="00441CD0">
              <w:rPr>
                <w:lang w:val="fr-FR"/>
              </w:rPr>
              <w:t>PDI</w:t>
            </w:r>
          </w:p>
        </w:tc>
        <w:tc>
          <w:tcPr>
            <w:tcW w:w="1360" w:type="pct"/>
            <w:tcBorders>
              <w:top w:val="single" w:sz="4" w:space="0" w:color="auto"/>
              <w:left w:val="single" w:sz="4" w:space="0" w:color="auto"/>
              <w:bottom w:val="single" w:sz="4" w:space="0" w:color="auto"/>
              <w:right w:val="single" w:sz="4" w:space="0" w:color="auto"/>
            </w:tcBorders>
            <w:hideMark/>
          </w:tcPr>
          <w:p w14:paraId="7634C38B" w14:textId="77777777" w:rsidR="00EE5860" w:rsidRPr="00441CD0" w:rsidRDefault="00EE5860" w:rsidP="00BB0E1F">
            <w:pPr>
              <w:pStyle w:val="TAL"/>
              <w:rPr>
                <w:sz w:val="16"/>
                <w:szCs w:val="16"/>
                <w:lang w:val="de-DE"/>
              </w:rPr>
            </w:pPr>
            <w:r w:rsidRPr="00441CD0">
              <w:t>Extendable /</w:t>
            </w:r>
            <w:r w:rsidRPr="00441CD0">
              <w:rPr>
                <w:lang w:val="de-DE"/>
              </w:rPr>
              <w:t xml:space="preserve"> </w:t>
            </w:r>
            <w:r w:rsidRPr="00441CD0">
              <w:t>Table 7.5.2</w:t>
            </w:r>
            <w:r w:rsidRPr="00441CD0">
              <w:rPr>
                <w:lang w:val="de-DE"/>
              </w:rPr>
              <w:t>.2-2</w:t>
            </w:r>
          </w:p>
        </w:tc>
        <w:tc>
          <w:tcPr>
            <w:tcW w:w="833" w:type="pct"/>
            <w:tcBorders>
              <w:top w:val="single" w:sz="4" w:space="0" w:color="auto"/>
              <w:left w:val="single" w:sz="4" w:space="0" w:color="auto"/>
              <w:bottom w:val="single" w:sz="4" w:space="0" w:color="auto"/>
              <w:right w:val="single" w:sz="4" w:space="0" w:color="auto"/>
            </w:tcBorders>
            <w:hideMark/>
          </w:tcPr>
          <w:p w14:paraId="613E9A77"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107A46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19406F" w14:textId="77777777" w:rsidR="00EE5860" w:rsidRPr="00441CD0" w:rsidRDefault="00EE5860" w:rsidP="00BB0E1F">
            <w:pPr>
              <w:pStyle w:val="TAC"/>
              <w:rPr>
                <w:szCs w:val="16"/>
              </w:rPr>
            </w:pPr>
            <w:r w:rsidRPr="00441CD0">
              <w:rPr>
                <w:szCs w:val="16"/>
              </w:rPr>
              <w:t>3</w:t>
            </w:r>
          </w:p>
        </w:tc>
        <w:tc>
          <w:tcPr>
            <w:tcW w:w="1962" w:type="pct"/>
            <w:tcBorders>
              <w:top w:val="single" w:sz="4" w:space="0" w:color="auto"/>
              <w:left w:val="single" w:sz="4" w:space="0" w:color="auto"/>
              <w:bottom w:val="single" w:sz="4" w:space="0" w:color="auto"/>
              <w:right w:val="single" w:sz="4" w:space="0" w:color="auto"/>
            </w:tcBorders>
            <w:hideMark/>
          </w:tcPr>
          <w:p w14:paraId="12C9C95B" w14:textId="77777777" w:rsidR="00EE5860" w:rsidRPr="00441CD0" w:rsidRDefault="00EE5860" w:rsidP="00BB0E1F">
            <w:pPr>
              <w:pStyle w:val="TAL"/>
              <w:rPr>
                <w:sz w:val="16"/>
                <w:szCs w:val="16"/>
              </w:rPr>
            </w:pPr>
            <w:r w:rsidRPr="00441CD0">
              <w:t>Create FAR</w:t>
            </w:r>
          </w:p>
        </w:tc>
        <w:tc>
          <w:tcPr>
            <w:tcW w:w="1360" w:type="pct"/>
            <w:tcBorders>
              <w:top w:val="single" w:sz="4" w:space="0" w:color="auto"/>
              <w:left w:val="single" w:sz="4" w:space="0" w:color="auto"/>
              <w:bottom w:val="single" w:sz="4" w:space="0" w:color="auto"/>
              <w:right w:val="single" w:sz="4" w:space="0" w:color="auto"/>
            </w:tcBorders>
            <w:hideMark/>
          </w:tcPr>
          <w:p w14:paraId="623E523E" w14:textId="77777777" w:rsidR="00EE5860" w:rsidRPr="00441CD0" w:rsidRDefault="00EE5860" w:rsidP="00BB0E1F">
            <w:pPr>
              <w:pStyle w:val="TAL"/>
              <w:rPr>
                <w:sz w:val="16"/>
                <w:szCs w:val="16"/>
                <w:lang w:val="de-DE"/>
              </w:rPr>
            </w:pPr>
            <w:r w:rsidRPr="00441CD0">
              <w:t>Extendable / Table 7.5.2</w:t>
            </w:r>
            <w:r w:rsidRPr="00441CD0">
              <w:rPr>
                <w:lang w:val="de-DE"/>
              </w:rPr>
              <w:t>.3-1</w:t>
            </w:r>
          </w:p>
        </w:tc>
        <w:tc>
          <w:tcPr>
            <w:tcW w:w="833" w:type="pct"/>
            <w:tcBorders>
              <w:top w:val="single" w:sz="4" w:space="0" w:color="auto"/>
              <w:left w:val="single" w:sz="4" w:space="0" w:color="auto"/>
              <w:bottom w:val="single" w:sz="4" w:space="0" w:color="auto"/>
              <w:right w:val="single" w:sz="4" w:space="0" w:color="auto"/>
            </w:tcBorders>
            <w:hideMark/>
          </w:tcPr>
          <w:p w14:paraId="0BE5F87B"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13534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DDC3422" w14:textId="77777777" w:rsidR="00EE5860" w:rsidRPr="00441CD0" w:rsidRDefault="00EE5860" w:rsidP="00BB0E1F">
            <w:pPr>
              <w:pStyle w:val="TAC"/>
              <w:rPr>
                <w:szCs w:val="16"/>
              </w:rPr>
            </w:pPr>
            <w:r w:rsidRPr="00441CD0">
              <w:rPr>
                <w:szCs w:val="16"/>
              </w:rPr>
              <w:t>4</w:t>
            </w:r>
          </w:p>
        </w:tc>
        <w:tc>
          <w:tcPr>
            <w:tcW w:w="1962" w:type="pct"/>
            <w:tcBorders>
              <w:top w:val="single" w:sz="4" w:space="0" w:color="auto"/>
              <w:left w:val="single" w:sz="4" w:space="0" w:color="auto"/>
              <w:bottom w:val="single" w:sz="4" w:space="0" w:color="auto"/>
              <w:right w:val="single" w:sz="4" w:space="0" w:color="auto"/>
            </w:tcBorders>
            <w:hideMark/>
          </w:tcPr>
          <w:p w14:paraId="43C8D6CA" w14:textId="77777777" w:rsidR="00EE5860" w:rsidRPr="00441CD0" w:rsidRDefault="00EE5860" w:rsidP="00BB0E1F">
            <w:pPr>
              <w:pStyle w:val="TAL"/>
              <w:rPr>
                <w:sz w:val="16"/>
                <w:szCs w:val="16"/>
              </w:rPr>
            </w:pPr>
            <w:r w:rsidRPr="00441CD0">
              <w:t>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0AE4E671" w14:textId="77777777" w:rsidR="00EE5860" w:rsidRPr="00441CD0" w:rsidRDefault="00EE5860" w:rsidP="00BB0E1F">
            <w:pPr>
              <w:pStyle w:val="TAL"/>
              <w:rPr>
                <w:sz w:val="16"/>
                <w:szCs w:val="16"/>
                <w:lang w:val="de-DE"/>
              </w:rPr>
            </w:pPr>
            <w:r w:rsidRPr="00441CD0">
              <w:t>Extendable / Table 7.5.2</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0A69357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35EB2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11F9EA7" w14:textId="77777777" w:rsidR="00EE5860" w:rsidRPr="00441CD0" w:rsidRDefault="00EE5860" w:rsidP="00BB0E1F">
            <w:pPr>
              <w:pStyle w:val="TAC"/>
              <w:rPr>
                <w:szCs w:val="16"/>
              </w:rPr>
            </w:pPr>
            <w:r w:rsidRPr="00441CD0">
              <w:rPr>
                <w:szCs w:val="16"/>
              </w:rPr>
              <w:t>5</w:t>
            </w:r>
          </w:p>
        </w:tc>
        <w:tc>
          <w:tcPr>
            <w:tcW w:w="1962" w:type="pct"/>
            <w:tcBorders>
              <w:top w:val="single" w:sz="4" w:space="0" w:color="auto"/>
              <w:left w:val="single" w:sz="4" w:space="0" w:color="auto"/>
              <w:bottom w:val="single" w:sz="4" w:space="0" w:color="auto"/>
              <w:right w:val="single" w:sz="4" w:space="0" w:color="auto"/>
            </w:tcBorders>
            <w:hideMark/>
          </w:tcPr>
          <w:p w14:paraId="6516539E" w14:textId="77777777" w:rsidR="00EE5860" w:rsidRPr="00441CD0" w:rsidRDefault="00EE5860" w:rsidP="00BB0E1F">
            <w:pPr>
              <w:pStyle w:val="TAL"/>
              <w:rPr>
                <w:sz w:val="16"/>
                <w:szCs w:val="16"/>
              </w:rPr>
            </w:pPr>
            <w:r w:rsidRPr="00441CD0">
              <w:rPr>
                <w:lang w:val="de-DE"/>
              </w:rPr>
              <w:t>Duplicat</w:t>
            </w:r>
            <w:r w:rsidRPr="00441CD0">
              <w:t>ing Parameters</w:t>
            </w:r>
          </w:p>
        </w:tc>
        <w:tc>
          <w:tcPr>
            <w:tcW w:w="1360" w:type="pct"/>
            <w:tcBorders>
              <w:top w:val="single" w:sz="4" w:space="0" w:color="auto"/>
              <w:left w:val="single" w:sz="4" w:space="0" w:color="auto"/>
              <w:bottom w:val="single" w:sz="4" w:space="0" w:color="auto"/>
              <w:right w:val="single" w:sz="4" w:space="0" w:color="auto"/>
            </w:tcBorders>
            <w:hideMark/>
          </w:tcPr>
          <w:p w14:paraId="2492CFCF" w14:textId="77777777" w:rsidR="00EE5860" w:rsidRPr="00441CD0" w:rsidRDefault="00EE5860" w:rsidP="00BB0E1F">
            <w:pPr>
              <w:pStyle w:val="TAL"/>
              <w:rPr>
                <w:sz w:val="16"/>
                <w:szCs w:val="16"/>
                <w:lang w:val="de-DE"/>
              </w:rPr>
            </w:pPr>
            <w:r w:rsidRPr="00441CD0">
              <w:t>Extendable / Table 7.5.2</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2F3AF1E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CABE8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DA5A1" w14:textId="77777777" w:rsidR="00EE5860" w:rsidRPr="00441CD0" w:rsidRDefault="00EE5860" w:rsidP="00BB0E1F">
            <w:pPr>
              <w:pStyle w:val="TAC"/>
              <w:rPr>
                <w:szCs w:val="16"/>
              </w:rPr>
            </w:pPr>
            <w:r w:rsidRPr="00441CD0">
              <w:rPr>
                <w:szCs w:val="16"/>
              </w:rPr>
              <w:t>6</w:t>
            </w:r>
          </w:p>
        </w:tc>
        <w:tc>
          <w:tcPr>
            <w:tcW w:w="1962" w:type="pct"/>
            <w:tcBorders>
              <w:top w:val="single" w:sz="4" w:space="0" w:color="auto"/>
              <w:left w:val="single" w:sz="4" w:space="0" w:color="auto"/>
              <w:bottom w:val="single" w:sz="4" w:space="0" w:color="auto"/>
              <w:right w:val="single" w:sz="4" w:space="0" w:color="auto"/>
            </w:tcBorders>
            <w:hideMark/>
          </w:tcPr>
          <w:p w14:paraId="37C7FECF" w14:textId="77777777" w:rsidR="00EE5860" w:rsidRPr="00441CD0" w:rsidRDefault="00EE5860" w:rsidP="00BB0E1F">
            <w:pPr>
              <w:pStyle w:val="TAL"/>
              <w:rPr>
                <w:sz w:val="16"/>
                <w:szCs w:val="16"/>
              </w:rPr>
            </w:pPr>
            <w:r w:rsidRPr="00441CD0">
              <w:rPr>
                <w:szCs w:val="18"/>
              </w:rPr>
              <w:t>Create U</w:t>
            </w:r>
            <w:r w:rsidRPr="00441CD0">
              <w:t>RR</w:t>
            </w:r>
          </w:p>
        </w:tc>
        <w:tc>
          <w:tcPr>
            <w:tcW w:w="1360" w:type="pct"/>
            <w:tcBorders>
              <w:top w:val="single" w:sz="4" w:space="0" w:color="auto"/>
              <w:left w:val="single" w:sz="4" w:space="0" w:color="auto"/>
              <w:bottom w:val="single" w:sz="4" w:space="0" w:color="auto"/>
              <w:right w:val="single" w:sz="4" w:space="0" w:color="auto"/>
            </w:tcBorders>
            <w:hideMark/>
          </w:tcPr>
          <w:p w14:paraId="0E872591" w14:textId="77777777" w:rsidR="00EE5860" w:rsidRPr="00441CD0" w:rsidRDefault="00EE5860" w:rsidP="00BB0E1F">
            <w:pPr>
              <w:pStyle w:val="TAL"/>
              <w:rPr>
                <w:sz w:val="16"/>
                <w:szCs w:val="16"/>
                <w:lang w:val="de-DE"/>
              </w:rPr>
            </w:pPr>
            <w:r w:rsidRPr="00441CD0">
              <w:t>Extendable / Table 7.5.2</w:t>
            </w:r>
            <w:r w:rsidRPr="00441CD0">
              <w:rPr>
                <w:lang w:val="de-DE"/>
              </w:rPr>
              <w:t>.4-1</w:t>
            </w:r>
          </w:p>
        </w:tc>
        <w:tc>
          <w:tcPr>
            <w:tcW w:w="833" w:type="pct"/>
            <w:tcBorders>
              <w:top w:val="single" w:sz="4" w:space="0" w:color="auto"/>
              <w:left w:val="single" w:sz="4" w:space="0" w:color="auto"/>
              <w:bottom w:val="single" w:sz="4" w:space="0" w:color="auto"/>
              <w:right w:val="single" w:sz="4" w:space="0" w:color="auto"/>
            </w:tcBorders>
            <w:hideMark/>
          </w:tcPr>
          <w:p w14:paraId="71B8E166"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BE20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A14F637" w14:textId="77777777" w:rsidR="00EE5860" w:rsidRPr="00441CD0" w:rsidRDefault="00EE5860" w:rsidP="00BB0E1F">
            <w:pPr>
              <w:pStyle w:val="TAC"/>
              <w:rPr>
                <w:szCs w:val="16"/>
              </w:rPr>
            </w:pPr>
            <w:r w:rsidRPr="00441CD0">
              <w:rPr>
                <w:szCs w:val="16"/>
              </w:rPr>
              <w:t>7</w:t>
            </w:r>
          </w:p>
        </w:tc>
        <w:tc>
          <w:tcPr>
            <w:tcW w:w="1962" w:type="pct"/>
            <w:tcBorders>
              <w:top w:val="single" w:sz="4" w:space="0" w:color="auto"/>
              <w:left w:val="single" w:sz="4" w:space="0" w:color="auto"/>
              <w:bottom w:val="single" w:sz="4" w:space="0" w:color="auto"/>
              <w:right w:val="single" w:sz="4" w:space="0" w:color="auto"/>
            </w:tcBorders>
            <w:hideMark/>
          </w:tcPr>
          <w:p w14:paraId="21367572" w14:textId="77777777" w:rsidR="00EE5860" w:rsidRPr="00441CD0" w:rsidRDefault="00EE5860" w:rsidP="00BB0E1F">
            <w:pPr>
              <w:pStyle w:val="TAL"/>
              <w:rPr>
                <w:sz w:val="16"/>
                <w:szCs w:val="16"/>
              </w:rPr>
            </w:pPr>
            <w:r w:rsidRPr="00441CD0">
              <w:rPr>
                <w:szCs w:val="18"/>
              </w:rPr>
              <w:t>Create QE</w:t>
            </w:r>
            <w:r w:rsidRPr="00441CD0">
              <w:t>R</w:t>
            </w:r>
          </w:p>
        </w:tc>
        <w:tc>
          <w:tcPr>
            <w:tcW w:w="1360" w:type="pct"/>
            <w:tcBorders>
              <w:top w:val="single" w:sz="4" w:space="0" w:color="auto"/>
              <w:left w:val="single" w:sz="4" w:space="0" w:color="auto"/>
              <w:bottom w:val="single" w:sz="4" w:space="0" w:color="auto"/>
              <w:right w:val="single" w:sz="4" w:space="0" w:color="auto"/>
            </w:tcBorders>
            <w:hideMark/>
          </w:tcPr>
          <w:p w14:paraId="41446B9C" w14:textId="77777777" w:rsidR="00EE5860" w:rsidRPr="00441CD0" w:rsidRDefault="00EE5860" w:rsidP="00BB0E1F">
            <w:pPr>
              <w:pStyle w:val="TAL"/>
              <w:rPr>
                <w:b/>
                <w:sz w:val="16"/>
                <w:szCs w:val="16"/>
                <w:lang w:val="de-DE"/>
              </w:rPr>
            </w:pPr>
            <w:r w:rsidRPr="00441CD0">
              <w:t>Extendable /</w:t>
            </w:r>
            <w:r w:rsidRPr="00441CD0">
              <w:rPr>
                <w:lang w:val="de-DE"/>
              </w:rPr>
              <w:t xml:space="preserve"> </w:t>
            </w:r>
            <w:r w:rsidRPr="00441CD0">
              <w:t>Table 7.5.2</w:t>
            </w:r>
            <w:r w:rsidRPr="00441CD0">
              <w:rPr>
                <w:lang w:val="de-DE"/>
              </w:rPr>
              <w:t>.5-1</w:t>
            </w:r>
          </w:p>
        </w:tc>
        <w:tc>
          <w:tcPr>
            <w:tcW w:w="833" w:type="pct"/>
            <w:tcBorders>
              <w:top w:val="single" w:sz="4" w:space="0" w:color="auto"/>
              <w:left w:val="single" w:sz="4" w:space="0" w:color="auto"/>
              <w:bottom w:val="single" w:sz="4" w:space="0" w:color="auto"/>
              <w:right w:val="single" w:sz="4" w:space="0" w:color="auto"/>
            </w:tcBorders>
            <w:hideMark/>
          </w:tcPr>
          <w:p w14:paraId="78E1074D"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8D2B81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4DC85F" w14:textId="77777777" w:rsidR="00EE5860" w:rsidRPr="00441CD0" w:rsidRDefault="00EE5860" w:rsidP="00BB0E1F">
            <w:pPr>
              <w:pStyle w:val="TAC"/>
              <w:rPr>
                <w:szCs w:val="16"/>
              </w:rPr>
            </w:pPr>
            <w:r w:rsidRPr="00441CD0">
              <w:rPr>
                <w:szCs w:val="16"/>
              </w:rPr>
              <w:t>8</w:t>
            </w:r>
          </w:p>
        </w:tc>
        <w:tc>
          <w:tcPr>
            <w:tcW w:w="1962" w:type="pct"/>
            <w:tcBorders>
              <w:top w:val="single" w:sz="4" w:space="0" w:color="auto"/>
              <w:left w:val="single" w:sz="4" w:space="0" w:color="auto"/>
              <w:bottom w:val="single" w:sz="4" w:space="0" w:color="auto"/>
              <w:right w:val="single" w:sz="4" w:space="0" w:color="auto"/>
            </w:tcBorders>
            <w:hideMark/>
          </w:tcPr>
          <w:p w14:paraId="180CD1D6" w14:textId="77777777" w:rsidR="00EE5860" w:rsidRPr="00441CD0" w:rsidRDefault="00EE5860" w:rsidP="00BB0E1F">
            <w:pPr>
              <w:pStyle w:val="TAL"/>
              <w:rPr>
                <w:sz w:val="16"/>
                <w:szCs w:val="16"/>
              </w:rPr>
            </w:pPr>
            <w:r w:rsidRPr="00441CD0">
              <w:rPr>
                <w:lang w:val="en-US"/>
              </w:rPr>
              <w:t>Created PDR</w:t>
            </w:r>
          </w:p>
        </w:tc>
        <w:tc>
          <w:tcPr>
            <w:tcW w:w="1360" w:type="pct"/>
            <w:tcBorders>
              <w:top w:val="single" w:sz="4" w:space="0" w:color="auto"/>
              <w:left w:val="single" w:sz="4" w:space="0" w:color="auto"/>
              <w:bottom w:val="single" w:sz="4" w:space="0" w:color="auto"/>
              <w:right w:val="single" w:sz="4" w:space="0" w:color="auto"/>
            </w:tcBorders>
            <w:hideMark/>
          </w:tcPr>
          <w:p w14:paraId="3EDAB2BE" w14:textId="77777777" w:rsidR="00EE5860" w:rsidRPr="00441CD0" w:rsidRDefault="00EE5860" w:rsidP="00BB0E1F">
            <w:pPr>
              <w:pStyle w:val="TAL"/>
              <w:rPr>
                <w:sz w:val="16"/>
                <w:szCs w:val="16"/>
                <w:lang w:val="de-DE"/>
              </w:rPr>
            </w:pPr>
            <w:r w:rsidRPr="00441CD0">
              <w:t>Extendable / Table 7.5.3</w:t>
            </w:r>
            <w:r w:rsidRPr="00441CD0">
              <w:rPr>
                <w:lang w:val="de-DE"/>
              </w:rPr>
              <w:t>.2-1</w:t>
            </w:r>
          </w:p>
        </w:tc>
        <w:tc>
          <w:tcPr>
            <w:tcW w:w="833" w:type="pct"/>
            <w:tcBorders>
              <w:top w:val="single" w:sz="4" w:space="0" w:color="auto"/>
              <w:left w:val="single" w:sz="4" w:space="0" w:color="auto"/>
              <w:bottom w:val="single" w:sz="4" w:space="0" w:color="auto"/>
              <w:right w:val="single" w:sz="4" w:space="0" w:color="auto"/>
            </w:tcBorders>
            <w:hideMark/>
          </w:tcPr>
          <w:p w14:paraId="6707FF1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204DCE7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ECA81E" w14:textId="77777777" w:rsidR="00EE5860" w:rsidRPr="00441CD0" w:rsidRDefault="00EE5860" w:rsidP="00BB0E1F">
            <w:pPr>
              <w:pStyle w:val="TAC"/>
              <w:rPr>
                <w:szCs w:val="16"/>
              </w:rPr>
            </w:pPr>
            <w:r w:rsidRPr="00441CD0">
              <w:rPr>
                <w:szCs w:val="16"/>
              </w:rPr>
              <w:t>9</w:t>
            </w:r>
          </w:p>
        </w:tc>
        <w:tc>
          <w:tcPr>
            <w:tcW w:w="1962" w:type="pct"/>
            <w:tcBorders>
              <w:top w:val="single" w:sz="4" w:space="0" w:color="auto"/>
              <w:left w:val="single" w:sz="4" w:space="0" w:color="auto"/>
              <w:bottom w:val="single" w:sz="4" w:space="0" w:color="auto"/>
              <w:right w:val="single" w:sz="4" w:space="0" w:color="auto"/>
            </w:tcBorders>
            <w:hideMark/>
          </w:tcPr>
          <w:p w14:paraId="3FFA3A00" w14:textId="77777777" w:rsidR="00EE5860" w:rsidRPr="00441CD0" w:rsidRDefault="00EE5860" w:rsidP="00BB0E1F">
            <w:pPr>
              <w:pStyle w:val="TAL"/>
              <w:rPr>
                <w:sz w:val="16"/>
                <w:szCs w:val="16"/>
              </w:rPr>
            </w:pPr>
            <w:r w:rsidRPr="00441CD0">
              <w:rPr>
                <w:lang w:val="fr-FR"/>
              </w:rPr>
              <w:t>Update PDR</w:t>
            </w:r>
          </w:p>
        </w:tc>
        <w:tc>
          <w:tcPr>
            <w:tcW w:w="1360" w:type="pct"/>
            <w:tcBorders>
              <w:top w:val="single" w:sz="4" w:space="0" w:color="auto"/>
              <w:left w:val="single" w:sz="4" w:space="0" w:color="auto"/>
              <w:bottom w:val="single" w:sz="4" w:space="0" w:color="auto"/>
              <w:right w:val="single" w:sz="4" w:space="0" w:color="auto"/>
            </w:tcBorders>
            <w:hideMark/>
          </w:tcPr>
          <w:p w14:paraId="7D8FE731"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4A530CC"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D39FD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F6623A" w14:textId="77777777" w:rsidR="00EE5860" w:rsidRPr="00441CD0" w:rsidRDefault="00EE5860" w:rsidP="00BB0E1F">
            <w:pPr>
              <w:pStyle w:val="TAC"/>
              <w:rPr>
                <w:szCs w:val="16"/>
              </w:rPr>
            </w:pPr>
            <w:r w:rsidRPr="00441CD0">
              <w:rPr>
                <w:szCs w:val="16"/>
              </w:rPr>
              <w:t>10</w:t>
            </w:r>
          </w:p>
        </w:tc>
        <w:tc>
          <w:tcPr>
            <w:tcW w:w="1962" w:type="pct"/>
            <w:tcBorders>
              <w:top w:val="single" w:sz="4" w:space="0" w:color="auto"/>
              <w:left w:val="single" w:sz="4" w:space="0" w:color="auto"/>
              <w:bottom w:val="single" w:sz="4" w:space="0" w:color="auto"/>
              <w:right w:val="single" w:sz="4" w:space="0" w:color="auto"/>
            </w:tcBorders>
            <w:hideMark/>
          </w:tcPr>
          <w:p w14:paraId="7E233158" w14:textId="77777777" w:rsidR="00EE5860" w:rsidRPr="00441CD0" w:rsidRDefault="00EE5860" w:rsidP="00BB0E1F">
            <w:pPr>
              <w:pStyle w:val="TAL"/>
              <w:rPr>
                <w:sz w:val="16"/>
                <w:szCs w:val="16"/>
              </w:rPr>
            </w:pPr>
            <w:r w:rsidRPr="00441CD0">
              <w:t>Update FAR</w:t>
            </w:r>
          </w:p>
        </w:tc>
        <w:tc>
          <w:tcPr>
            <w:tcW w:w="1360" w:type="pct"/>
            <w:tcBorders>
              <w:top w:val="single" w:sz="4" w:space="0" w:color="auto"/>
              <w:left w:val="single" w:sz="4" w:space="0" w:color="auto"/>
              <w:bottom w:val="single" w:sz="4" w:space="0" w:color="auto"/>
              <w:right w:val="single" w:sz="4" w:space="0" w:color="auto"/>
            </w:tcBorders>
            <w:hideMark/>
          </w:tcPr>
          <w:p w14:paraId="2728FADA" w14:textId="77777777" w:rsidR="00EE5860" w:rsidRPr="00441CD0" w:rsidRDefault="00EE5860" w:rsidP="00BB0E1F">
            <w:pPr>
              <w:pStyle w:val="TAL"/>
              <w:rPr>
                <w:sz w:val="16"/>
                <w:szCs w:val="16"/>
                <w:lang w:val="de-DE"/>
              </w:rPr>
            </w:pPr>
            <w:r w:rsidRPr="00441CD0">
              <w:t>Extendable / Table 7.5.4</w:t>
            </w:r>
            <w:r w:rsidRPr="00441CD0">
              <w:rPr>
                <w:lang w:val="de-DE"/>
              </w:rPr>
              <w:t>.</w:t>
            </w:r>
            <w:r w:rsidRPr="00441CD0">
              <w:t>3</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6A2C36A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187956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4CAD72C" w14:textId="77777777" w:rsidR="00EE5860" w:rsidRPr="00441CD0" w:rsidRDefault="00EE5860" w:rsidP="00BB0E1F">
            <w:pPr>
              <w:pStyle w:val="TAC"/>
              <w:rPr>
                <w:szCs w:val="16"/>
              </w:rPr>
            </w:pPr>
            <w:r w:rsidRPr="00441CD0">
              <w:rPr>
                <w:szCs w:val="16"/>
              </w:rPr>
              <w:t>11</w:t>
            </w:r>
          </w:p>
        </w:tc>
        <w:tc>
          <w:tcPr>
            <w:tcW w:w="1962" w:type="pct"/>
            <w:tcBorders>
              <w:top w:val="single" w:sz="4" w:space="0" w:color="auto"/>
              <w:left w:val="single" w:sz="4" w:space="0" w:color="auto"/>
              <w:bottom w:val="single" w:sz="4" w:space="0" w:color="auto"/>
              <w:right w:val="single" w:sz="4" w:space="0" w:color="auto"/>
            </w:tcBorders>
            <w:hideMark/>
          </w:tcPr>
          <w:p w14:paraId="24AD9F2F" w14:textId="77777777" w:rsidR="00EE5860" w:rsidRPr="00441CD0" w:rsidRDefault="00EE5860" w:rsidP="00BB0E1F">
            <w:pPr>
              <w:pStyle w:val="TAL"/>
              <w:rPr>
                <w:sz w:val="16"/>
                <w:szCs w:val="16"/>
              </w:rPr>
            </w:pPr>
            <w:r w:rsidRPr="00441CD0">
              <w:t>Update Forwarding Parameters</w:t>
            </w:r>
          </w:p>
        </w:tc>
        <w:tc>
          <w:tcPr>
            <w:tcW w:w="1360" w:type="pct"/>
            <w:tcBorders>
              <w:top w:val="single" w:sz="4" w:space="0" w:color="auto"/>
              <w:left w:val="single" w:sz="4" w:space="0" w:color="auto"/>
              <w:bottom w:val="single" w:sz="4" w:space="0" w:color="auto"/>
              <w:right w:val="single" w:sz="4" w:space="0" w:color="auto"/>
            </w:tcBorders>
            <w:hideMark/>
          </w:tcPr>
          <w:p w14:paraId="33C08CA4" w14:textId="77777777" w:rsidR="00EE5860" w:rsidRPr="00441CD0" w:rsidRDefault="00EE5860" w:rsidP="00BB0E1F">
            <w:pPr>
              <w:pStyle w:val="TAL"/>
              <w:rPr>
                <w:sz w:val="16"/>
                <w:szCs w:val="16"/>
                <w:lang w:val="de-DE"/>
              </w:rPr>
            </w:pPr>
            <w:r w:rsidRPr="00441CD0">
              <w:t>Extendable / Table 7.5.4</w:t>
            </w:r>
            <w:r w:rsidRPr="00441CD0">
              <w:rPr>
                <w:lang w:val="de-DE"/>
              </w:rPr>
              <w:t>.3-2</w:t>
            </w:r>
          </w:p>
        </w:tc>
        <w:tc>
          <w:tcPr>
            <w:tcW w:w="833" w:type="pct"/>
            <w:tcBorders>
              <w:top w:val="single" w:sz="4" w:space="0" w:color="auto"/>
              <w:left w:val="single" w:sz="4" w:space="0" w:color="auto"/>
              <w:bottom w:val="single" w:sz="4" w:space="0" w:color="auto"/>
              <w:right w:val="single" w:sz="4" w:space="0" w:color="auto"/>
            </w:tcBorders>
            <w:hideMark/>
          </w:tcPr>
          <w:p w14:paraId="7CE03CC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7E620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7B4971" w14:textId="77777777" w:rsidR="00EE5860" w:rsidRPr="00441CD0" w:rsidRDefault="00EE5860" w:rsidP="00BB0E1F">
            <w:pPr>
              <w:pStyle w:val="TAC"/>
              <w:rPr>
                <w:szCs w:val="16"/>
              </w:rPr>
            </w:pPr>
            <w:r w:rsidRPr="00441CD0">
              <w:rPr>
                <w:szCs w:val="16"/>
              </w:rPr>
              <w:t>12</w:t>
            </w:r>
          </w:p>
        </w:tc>
        <w:tc>
          <w:tcPr>
            <w:tcW w:w="1962" w:type="pct"/>
            <w:tcBorders>
              <w:top w:val="single" w:sz="4" w:space="0" w:color="auto"/>
              <w:left w:val="single" w:sz="4" w:space="0" w:color="auto"/>
              <w:bottom w:val="single" w:sz="4" w:space="0" w:color="auto"/>
              <w:right w:val="single" w:sz="4" w:space="0" w:color="auto"/>
            </w:tcBorders>
            <w:hideMark/>
          </w:tcPr>
          <w:p w14:paraId="59BD304B" w14:textId="77777777" w:rsidR="00EE5860" w:rsidRPr="00441CD0" w:rsidRDefault="00EE5860" w:rsidP="00BB0E1F">
            <w:pPr>
              <w:pStyle w:val="TAL"/>
              <w:rPr>
                <w:sz w:val="16"/>
                <w:szCs w:val="16"/>
              </w:rPr>
            </w:pPr>
            <w:r w:rsidRPr="00441CD0">
              <w:t>Update BAR (PFCP Session Report Response)</w:t>
            </w:r>
          </w:p>
        </w:tc>
        <w:tc>
          <w:tcPr>
            <w:tcW w:w="1360" w:type="pct"/>
            <w:tcBorders>
              <w:top w:val="single" w:sz="4" w:space="0" w:color="auto"/>
              <w:left w:val="single" w:sz="4" w:space="0" w:color="auto"/>
              <w:bottom w:val="single" w:sz="4" w:space="0" w:color="auto"/>
              <w:right w:val="single" w:sz="4" w:space="0" w:color="auto"/>
            </w:tcBorders>
            <w:hideMark/>
          </w:tcPr>
          <w:p w14:paraId="49F28895" w14:textId="77777777" w:rsidR="00EE5860" w:rsidRPr="00441CD0" w:rsidRDefault="00EE5860" w:rsidP="00BB0E1F">
            <w:pPr>
              <w:pStyle w:val="TAL"/>
              <w:rPr>
                <w:sz w:val="16"/>
                <w:szCs w:val="16"/>
                <w:lang w:val="de-DE"/>
              </w:rPr>
            </w:pPr>
            <w:r w:rsidRPr="00441CD0">
              <w:t>Extendable / Table 7.5.</w:t>
            </w:r>
            <w:r w:rsidRPr="00441CD0">
              <w:rPr>
                <w:lang w:val="de-DE"/>
              </w:rPr>
              <w:t xml:space="preserve">9.2-1 </w:t>
            </w:r>
          </w:p>
        </w:tc>
        <w:tc>
          <w:tcPr>
            <w:tcW w:w="833" w:type="pct"/>
            <w:tcBorders>
              <w:top w:val="single" w:sz="4" w:space="0" w:color="auto"/>
              <w:left w:val="single" w:sz="4" w:space="0" w:color="auto"/>
              <w:bottom w:val="single" w:sz="4" w:space="0" w:color="auto"/>
              <w:right w:val="single" w:sz="4" w:space="0" w:color="auto"/>
            </w:tcBorders>
            <w:hideMark/>
          </w:tcPr>
          <w:p w14:paraId="786EA613"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375F663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8B5329" w14:textId="77777777" w:rsidR="00EE5860" w:rsidRPr="00441CD0" w:rsidRDefault="00EE5860" w:rsidP="00BB0E1F">
            <w:pPr>
              <w:pStyle w:val="TAC"/>
              <w:rPr>
                <w:szCs w:val="16"/>
              </w:rPr>
            </w:pPr>
            <w:r w:rsidRPr="00441CD0">
              <w:rPr>
                <w:szCs w:val="16"/>
              </w:rPr>
              <w:t>13</w:t>
            </w:r>
          </w:p>
        </w:tc>
        <w:tc>
          <w:tcPr>
            <w:tcW w:w="1962" w:type="pct"/>
            <w:tcBorders>
              <w:top w:val="single" w:sz="4" w:space="0" w:color="auto"/>
              <w:left w:val="single" w:sz="4" w:space="0" w:color="auto"/>
              <w:bottom w:val="single" w:sz="4" w:space="0" w:color="auto"/>
              <w:right w:val="single" w:sz="4" w:space="0" w:color="auto"/>
            </w:tcBorders>
            <w:hideMark/>
          </w:tcPr>
          <w:p w14:paraId="160224EA" w14:textId="77777777" w:rsidR="00EE5860" w:rsidRPr="00441CD0" w:rsidRDefault="00EE5860" w:rsidP="00BB0E1F">
            <w:pPr>
              <w:pStyle w:val="TAL"/>
              <w:rPr>
                <w:sz w:val="16"/>
                <w:szCs w:val="16"/>
              </w:rPr>
            </w:pPr>
            <w:r w:rsidRPr="00441CD0">
              <w:rPr>
                <w:lang w:val="de-DE"/>
              </w:rPr>
              <w:t>Update URR</w:t>
            </w:r>
          </w:p>
        </w:tc>
        <w:tc>
          <w:tcPr>
            <w:tcW w:w="1360" w:type="pct"/>
            <w:tcBorders>
              <w:top w:val="single" w:sz="4" w:space="0" w:color="auto"/>
              <w:left w:val="single" w:sz="4" w:space="0" w:color="auto"/>
              <w:bottom w:val="single" w:sz="4" w:space="0" w:color="auto"/>
              <w:right w:val="single" w:sz="4" w:space="0" w:color="auto"/>
            </w:tcBorders>
            <w:hideMark/>
          </w:tcPr>
          <w:p w14:paraId="6B4ED064" w14:textId="77777777" w:rsidR="00EE5860" w:rsidRPr="00441CD0" w:rsidRDefault="00EE5860" w:rsidP="00BB0E1F">
            <w:pPr>
              <w:pStyle w:val="TAL"/>
              <w:rPr>
                <w:sz w:val="16"/>
                <w:szCs w:val="16"/>
                <w:lang w:val="de-DE"/>
              </w:rPr>
            </w:pPr>
            <w:r w:rsidRPr="00441CD0">
              <w:t>Extendable / Table 7.5.4</w:t>
            </w:r>
            <w:r w:rsidRPr="00441CD0">
              <w:rPr>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99D6CB0"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7C65C5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E03FDD" w14:textId="77777777" w:rsidR="00EE5860" w:rsidRPr="00441CD0" w:rsidRDefault="00EE5860" w:rsidP="00BB0E1F">
            <w:pPr>
              <w:pStyle w:val="TAC"/>
              <w:rPr>
                <w:szCs w:val="16"/>
              </w:rPr>
            </w:pPr>
            <w:r w:rsidRPr="00441CD0">
              <w:rPr>
                <w:szCs w:val="16"/>
              </w:rPr>
              <w:t>14</w:t>
            </w:r>
          </w:p>
        </w:tc>
        <w:tc>
          <w:tcPr>
            <w:tcW w:w="1962" w:type="pct"/>
            <w:tcBorders>
              <w:top w:val="single" w:sz="4" w:space="0" w:color="auto"/>
              <w:left w:val="single" w:sz="4" w:space="0" w:color="auto"/>
              <w:bottom w:val="single" w:sz="4" w:space="0" w:color="auto"/>
              <w:right w:val="single" w:sz="4" w:space="0" w:color="auto"/>
            </w:tcBorders>
            <w:hideMark/>
          </w:tcPr>
          <w:p w14:paraId="72FEE7DC" w14:textId="77777777" w:rsidR="00EE5860" w:rsidRPr="00441CD0" w:rsidRDefault="00EE5860" w:rsidP="00BB0E1F">
            <w:pPr>
              <w:pStyle w:val="TAL"/>
              <w:rPr>
                <w:sz w:val="16"/>
                <w:szCs w:val="16"/>
              </w:rPr>
            </w:pPr>
            <w:r w:rsidRPr="00441CD0">
              <w:rPr>
                <w:lang w:val="fr-FR"/>
              </w:rPr>
              <w:t>Update QER</w:t>
            </w:r>
          </w:p>
        </w:tc>
        <w:tc>
          <w:tcPr>
            <w:tcW w:w="1360" w:type="pct"/>
            <w:tcBorders>
              <w:top w:val="single" w:sz="4" w:space="0" w:color="auto"/>
              <w:left w:val="single" w:sz="4" w:space="0" w:color="auto"/>
              <w:bottom w:val="single" w:sz="4" w:space="0" w:color="auto"/>
              <w:right w:val="single" w:sz="4" w:space="0" w:color="auto"/>
            </w:tcBorders>
            <w:hideMark/>
          </w:tcPr>
          <w:p w14:paraId="3811D650" w14:textId="77777777" w:rsidR="00EE5860" w:rsidRPr="00441CD0" w:rsidRDefault="00EE5860" w:rsidP="00BB0E1F">
            <w:pPr>
              <w:pStyle w:val="TAL"/>
              <w:rPr>
                <w:sz w:val="16"/>
                <w:szCs w:val="16"/>
                <w:lang w:val="de-DE"/>
              </w:rPr>
            </w:pPr>
            <w:r w:rsidRPr="00441CD0">
              <w:t>Extendable / Table 7.5.4</w:t>
            </w:r>
            <w:r w:rsidRPr="00441CD0">
              <w:rPr>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1F578A6A"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8527D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75E188D" w14:textId="77777777" w:rsidR="00EE5860" w:rsidRPr="00441CD0" w:rsidRDefault="00EE5860" w:rsidP="00BB0E1F">
            <w:pPr>
              <w:pStyle w:val="TAC"/>
              <w:rPr>
                <w:szCs w:val="16"/>
              </w:rPr>
            </w:pPr>
            <w:r w:rsidRPr="00441CD0">
              <w:rPr>
                <w:szCs w:val="16"/>
              </w:rPr>
              <w:t>15</w:t>
            </w:r>
          </w:p>
        </w:tc>
        <w:tc>
          <w:tcPr>
            <w:tcW w:w="1962" w:type="pct"/>
            <w:tcBorders>
              <w:top w:val="single" w:sz="4" w:space="0" w:color="auto"/>
              <w:left w:val="single" w:sz="4" w:space="0" w:color="auto"/>
              <w:bottom w:val="single" w:sz="4" w:space="0" w:color="auto"/>
              <w:right w:val="single" w:sz="4" w:space="0" w:color="auto"/>
            </w:tcBorders>
            <w:hideMark/>
          </w:tcPr>
          <w:p w14:paraId="1FE0BFCD" w14:textId="77777777" w:rsidR="00EE5860" w:rsidRPr="00441CD0" w:rsidRDefault="00EE5860" w:rsidP="00BB0E1F">
            <w:pPr>
              <w:pStyle w:val="TAL"/>
              <w:rPr>
                <w:sz w:val="16"/>
                <w:szCs w:val="16"/>
              </w:rPr>
            </w:pPr>
            <w:r w:rsidRPr="00441CD0">
              <w:t>Remove PDR</w:t>
            </w:r>
          </w:p>
        </w:tc>
        <w:tc>
          <w:tcPr>
            <w:tcW w:w="1360" w:type="pct"/>
            <w:tcBorders>
              <w:top w:val="single" w:sz="4" w:space="0" w:color="auto"/>
              <w:left w:val="single" w:sz="4" w:space="0" w:color="auto"/>
              <w:bottom w:val="single" w:sz="4" w:space="0" w:color="auto"/>
              <w:right w:val="single" w:sz="4" w:space="0" w:color="auto"/>
            </w:tcBorders>
            <w:hideMark/>
          </w:tcPr>
          <w:p w14:paraId="0C2AE881" w14:textId="77777777" w:rsidR="00EE5860" w:rsidRPr="00441CD0" w:rsidRDefault="00EE5860" w:rsidP="00BB0E1F">
            <w:pPr>
              <w:pStyle w:val="TAL"/>
              <w:rPr>
                <w:sz w:val="16"/>
                <w:szCs w:val="16"/>
                <w:lang w:val="de-DE"/>
              </w:rPr>
            </w:pPr>
            <w:r w:rsidRPr="00441CD0">
              <w:t>Extendable / Table 7.5.4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52645D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6FB17B1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F37D" w14:textId="77777777" w:rsidR="00EE5860" w:rsidRPr="00441CD0" w:rsidRDefault="00EE5860" w:rsidP="00BB0E1F">
            <w:pPr>
              <w:pStyle w:val="TAC"/>
              <w:rPr>
                <w:szCs w:val="16"/>
              </w:rPr>
            </w:pPr>
            <w:r w:rsidRPr="00441CD0">
              <w:rPr>
                <w:szCs w:val="16"/>
              </w:rPr>
              <w:t>16</w:t>
            </w:r>
          </w:p>
        </w:tc>
        <w:tc>
          <w:tcPr>
            <w:tcW w:w="1962" w:type="pct"/>
            <w:tcBorders>
              <w:top w:val="single" w:sz="4" w:space="0" w:color="auto"/>
              <w:left w:val="single" w:sz="4" w:space="0" w:color="auto"/>
              <w:bottom w:val="single" w:sz="4" w:space="0" w:color="auto"/>
              <w:right w:val="single" w:sz="4" w:space="0" w:color="auto"/>
            </w:tcBorders>
            <w:hideMark/>
          </w:tcPr>
          <w:p w14:paraId="3CA9E8EA" w14:textId="77777777" w:rsidR="00EE5860" w:rsidRPr="00441CD0" w:rsidRDefault="00EE5860" w:rsidP="00BB0E1F">
            <w:pPr>
              <w:pStyle w:val="TAL"/>
              <w:rPr>
                <w:sz w:val="16"/>
                <w:szCs w:val="16"/>
              </w:rPr>
            </w:pPr>
            <w:r w:rsidRPr="00441CD0">
              <w:t>Remove FAR</w:t>
            </w:r>
          </w:p>
        </w:tc>
        <w:tc>
          <w:tcPr>
            <w:tcW w:w="1360" w:type="pct"/>
            <w:tcBorders>
              <w:top w:val="single" w:sz="4" w:space="0" w:color="auto"/>
              <w:left w:val="single" w:sz="4" w:space="0" w:color="auto"/>
              <w:bottom w:val="single" w:sz="4" w:space="0" w:color="auto"/>
              <w:right w:val="single" w:sz="4" w:space="0" w:color="auto"/>
            </w:tcBorders>
            <w:hideMark/>
          </w:tcPr>
          <w:p w14:paraId="5D591F10" w14:textId="77777777" w:rsidR="00EE5860" w:rsidRPr="00441CD0" w:rsidRDefault="00EE5860" w:rsidP="00BB0E1F">
            <w:pPr>
              <w:pStyle w:val="TAL"/>
              <w:rPr>
                <w:sz w:val="16"/>
                <w:szCs w:val="16"/>
                <w:lang w:val="de-DE"/>
              </w:rPr>
            </w:pPr>
            <w:r w:rsidRPr="00441CD0">
              <w:t>Extendable / Table 7.5.4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3F09A2A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4E47F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6CD0C50" w14:textId="77777777" w:rsidR="00EE5860" w:rsidRPr="00441CD0" w:rsidRDefault="00EE5860" w:rsidP="00BB0E1F">
            <w:pPr>
              <w:pStyle w:val="TAC"/>
              <w:rPr>
                <w:szCs w:val="16"/>
              </w:rPr>
            </w:pPr>
            <w:r w:rsidRPr="00441CD0">
              <w:rPr>
                <w:szCs w:val="16"/>
              </w:rPr>
              <w:t>17</w:t>
            </w:r>
          </w:p>
        </w:tc>
        <w:tc>
          <w:tcPr>
            <w:tcW w:w="1962" w:type="pct"/>
            <w:tcBorders>
              <w:top w:val="single" w:sz="4" w:space="0" w:color="auto"/>
              <w:left w:val="single" w:sz="4" w:space="0" w:color="auto"/>
              <w:bottom w:val="single" w:sz="4" w:space="0" w:color="auto"/>
              <w:right w:val="single" w:sz="4" w:space="0" w:color="auto"/>
            </w:tcBorders>
            <w:hideMark/>
          </w:tcPr>
          <w:p w14:paraId="035E0772" w14:textId="77777777" w:rsidR="00EE5860" w:rsidRPr="00441CD0" w:rsidRDefault="00EE5860" w:rsidP="00BB0E1F">
            <w:pPr>
              <w:pStyle w:val="TAL"/>
              <w:rPr>
                <w:sz w:val="16"/>
                <w:szCs w:val="16"/>
              </w:rPr>
            </w:pPr>
            <w:r w:rsidRPr="00441CD0">
              <w:t>Remove URR</w:t>
            </w:r>
          </w:p>
        </w:tc>
        <w:tc>
          <w:tcPr>
            <w:tcW w:w="1360" w:type="pct"/>
            <w:tcBorders>
              <w:top w:val="single" w:sz="4" w:space="0" w:color="auto"/>
              <w:left w:val="single" w:sz="4" w:space="0" w:color="auto"/>
              <w:bottom w:val="single" w:sz="4" w:space="0" w:color="auto"/>
              <w:right w:val="single" w:sz="4" w:space="0" w:color="auto"/>
            </w:tcBorders>
            <w:hideMark/>
          </w:tcPr>
          <w:p w14:paraId="49506499" w14:textId="77777777" w:rsidR="00EE5860" w:rsidRPr="00441CD0" w:rsidRDefault="00EE5860" w:rsidP="00BB0E1F">
            <w:pPr>
              <w:pStyle w:val="TAL"/>
              <w:rPr>
                <w:sz w:val="16"/>
                <w:szCs w:val="16"/>
              </w:rPr>
            </w:pPr>
            <w:r w:rsidRPr="00441CD0">
              <w:t>Extendable / Table 7.5.4</w:t>
            </w:r>
            <w:r w:rsidRPr="00441CD0">
              <w:rPr>
                <w:lang w:val="en-US"/>
              </w:rPr>
              <w:t>.8</w:t>
            </w:r>
          </w:p>
        </w:tc>
        <w:tc>
          <w:tcPr>
            <w:tcW w:w="833" w:type="pct"/>
            <w:tcBorders>
              <w:top w:val="single" w:sz="4" w:space="0" w:color="auto"/>
              <w:left w:val="single" w:sz="4" w:space="0" w:color="auto"/>
              <w:bottom w:val="single" w:sz="4" w:space="0" w:color="auto"/>
              <w:right w:val="single" w:sz="4" w:space="0" w:color="auto"/>
            </w:tcBorders>
            <w:hideMark/>
          </w:tcPr>
          <w:p w14:paraId="2C3026A9"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00120CF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AAEDC45" w14:textId="77777777" w:rsidR="00EE5860" w:rsidRPr="00441CD0" w:rsidRDefault="00EE5860" w:rsidP="00BB0E1F">
            <w:pPr>
              <w:pStyle w:val="TAC"/>
              <w:rPr>
                <w:szCs w:val="16"/>
              </w:rPr>
            </w:pPr>
            <w:r w:rsidRPr="00441CD0">
              <w:rPr>
                <w:szCs w:val="16"/>
              </w:rPr>
              <w:t>18</w:t>
            </w:r>
          </w:p>
        </w:tc>
        <w:tc>
          <w:tcPr>
            <w:tcW w:w="1962" w:type="pct"/>
            <w:tcBorders>
              <w:top w:val="single" w:sz="4" w:space="0" w:color="auto"/>
              <w:left w:val="single" w:sz="4" w:space="0" w:color="auto"/>
              <w:bottom w:val="single" w:sz="4" w:space="0" w:color="auto"/>
              <w:right w:val="single" w:sz="4" w:space="0" w:color="auto"/>
            </w:tcBorders>
            <w:hideMark/>
          </w:tcPr>
          <w:p w14:paraId="6145231F" w14:textId="77777777" w:rsidR="00EE5860" w:rsidRPr="00441CD0" w:rsidRDefault="00EE5860" w:rsidP="00BB0E1F">
            <w:pPr>
              <w:pStyle w:val="TAL"/>
              <w:rPr>
                <w:sz w:val="16"/>
                <w:szCs w:val="16"/>
              </w:rPr>
            </w:pPr>
            <w:r w:rsidRPr="00441CD0">
              <w:t>Remove QER</w:t>
            </w:r>
          </w:p>
        </w:tc>
        <w:tc>
          <w:tcPr>
            <w:tcW w:w="1360" w:type="pct"/>
            <w:tcBorders>
              <w:top w:val="single" w:sz="4" w:space="0" w:color="auto"/>
              <w:left w:val="single" w:sz="4" w:space="0" w:color="auto"/>
              <w:bottom w:val="single" w:sz="4" w:space="0" w:color="auto"/>
              <w:right w:val="single" w:sz="4" w:space="0" w:color="auto"/>
            </w:tcBorders>
            <w:hideMark/>
          </w:tcPr>
          <w:p w14:paraId="34615738" w14:textId="77777777" w:rsidR="00EE5860" w:rsidRPr="00441CD0" w:rsidRDefault="00EE5860" w:rsidP="00BB0E1F">
            <w:pPr>
              <w:pStyle w:val="TAL"/>
              <w:rPr>
                <w:sz w:val="16"/>
                <w:szCs w:val="16"/>
              </w:rPr>
            </w:pPr>
            <w:r w:rsidRPr="00441CD0">
              <w:t>Extendable / Table 7.5.4</w:t>
            </w:r>
            <w:r w:rsidRPr="00441CD0">
              <w:rPr>
                <w:lang w:val="en-US"/>
              </w:rPr>
              <w:t>.9</w:t>
            </w:r>
          </w:p>
        </w:tc>
        <w:tc>
          <w:tcPr>
            <w:tcW w:w="833" w:type="pct"/>
            <w:tcBorders>
              <w:top w:val="single" w:sz="4" w:space="0" w:color="auto"/>
              <w:left w:val="single" w:sz="4" w:space="0" w:color="auto"/>
              <w:bottom w:val="single" w:sz="4" w:space="0" w:color="auto"/>
              <w:right w:val="single" w:sz="4" w:space="0" w:color="auto"/>
            </w:tcBorders>
            <w:hideMark/>
          </w:tcPr>
          <w:p w14:paraId="155BDBF5" w14:textId="77777777" w:rsidR="00EE5860" w:rsidRPr="00441CD0" w:rsidRDefault="00EE5860" w:rsidP="00BB0E1F">
            <w:pPr>
              <w:pStyle w:val="TAL"/>
              <w:jc w:val="center"/>
              <w:rPr>
                <w:sz w:val="16"/>
                <w:szCs w:val="16"/>
                <w:lang w:val="fr-FR"/>
              </w:rPr>
            </w:pPr>
            <w:r w:rsidRPr="00441CD0">
              <w:rPr>
                <w:lang w:val="fr-FR"/>
              </w:rPr>
              <w:t>Not Applicable</w:t>
            </w:r>
          </w:p>
        </w:tc>
      </w:tr>
      <w:tr w:rsidR="00EE5860" w:rsidRPr="00441CD0" w14:paraId="5BBB7BA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8813BB" w14:textId="77777777" w:rsidR="00EE5860" w:rsidRPr="00441CD0" w:rsidRDefault="00EE5860" w:rsidP="00BB0E1F">
            <w:pPr>
              <w:pStyle w:val="TAC"/>
            </w:pPr>
            <w:r w:rsidRPr="00441CD0">
              <w:rPr>
                <w:szCs w:val="16"/>
              </w:rPr>
              <w:t>19</w:t>
            </w:r>
          </w:p>
        </w:tc>
        <w:tc>
          <w:tcPr>
            <w:tcW w:w="1962" w:type="pct"/>
            <w:tcBorders>
              <w:top w:val="single" w:sz="4" w:space="0" w:color="auto"/>
              <w:left w:val="single" w:sz="4" w:space="0" w:color="auto"/>
              <w:bottom w:val="single" w:sz="4" w:space="0" w:color="auto"/>
              <w:right w:val="single" w:sz="4" w:space="0" w:color="auto"/>
            </w:tcBorders>
            <w:hideMark/>
          </w:tcPr>
          <w:p w14:paraId="3269C906" w14:textId="77777777" w:rsidR="00EE5860" w:rsidRPr="00441CD0" w:rsidRDefault="00EE5860" w:rsidP="00BB0E1F">
            <w:pPr>
              <w:pStyle w:val="TAL"/>
            </w:pPr>
            <w:r w:rsidRPr="00441CD0">
              <w:t>Cause</w:t>
            </w:r>
          </w:p>
        </w:tc>
        <w:tc>
          <w:tcPr>
            <w:tcW w:w="1360" w:type="pct"/>
            <w:tcBorders>
              <w:top w:val="single" w:sz="4" w:space="0" w:color="auto"/>
              <w:left w:val="single" w:sz="4" w:space="0" w:color="auto"/>
              <w:bottom w:val="single" w:sz="4" w:space="0" w:color="auto"/>
              <w:right w:val="single" w:sz="4" w:space="0" w:color="auto"/>
            </w:tcBorders>
            <w:hideMark/>
          </w:tcPr>
          <w:p w14:paraId="1F51B55C" w14:textId="47FFDCD8" w:rsidR="00EE5860" w:rsidRPr="00441CD0" w:rsidRDefault="00EE5860" w:rsidP="00BB0E1F">
            <w:pPr>
              <w:pStyle w:val="TAL"/>
              <w:rPr>
                <w:sz w:val="16"/>
                <w:szCs w:val="16"/>
              </w:rPr>
            </w:pPr>
            <w:r w:rsidRPr="00441CD0">
              <w:t xml:space="preserve">Fixed / </w:t>
            </w:r>
            <w:r w:rsidR="00415C19" w:rsidRPr="00441CD0">
              <w:t>Clause</w:t>
            </w:r>
            <w:r w:rsidR="00415C19">
              <w:t> </w:t>
            </w:r>
            <w:r w:rsidR="00415C19" w:rsidRPr="00441CD0">
              <w:t>8</w:t>
            </w:r>
            <w:r w:rsidRPr="00441CD0">
              <w:t>.2.1</w:t>
            </w:r>
          </w:p>
        </w:tc>
        <w:tc>
          <w:tcPr>
            <w:tcW w:w="833" w:type="pct"/>
            <w:tcBorders>
              <w:top w:val="single" w:sz="4" w:space="0" w:color="auto"/>
              <w:left w:val="single" w:sz="4" w:space="0" w:color="auto"/>
              <w:bottom w:val="single" w:sz="4" w:space="0" w:color="auto"/>
              <w:right w:val="single" w:sz="4" w:space="0" w:color="auto"/>
            </w:tcBorders>
            <w:hideMark/>
          </w:tcPr>
          <w:p w14:paraId="1CA75D85"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2F25B4E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2838252" w14:textId="77777777" w:rsidR="00EE5860" w:rsidRPr="00441CD0" w:rsidRDefault="00EE5860" w:rsidP="00BB0E1F">
            <w:pPr>
              <w:pStyle w:val="TAC"/>
              <w:rPr>
                <w:lang w:val="x-none"/>
              </w:rPr>
            </w:pPr>
            <w:r w:rsidRPr="00441CD0">
              <w:t>20</w:t>
            </w:r>
          </w:p>
        </w:tc>
        <w:tc>
          <w:tcPr>
            <w:tcW w:w="1962" w:type="pct"/>
            <w:tcBorders>
              <w:top w:val="single" w:sz="4" w:space="0" w:color="auto"/>
              <w:left w:val="single" w:sz="4" w:space="0" w:color="auto"/>
              <w:bottom w:val="single" w:sz="4" w:space="0" w:color="auto"/>
              <w:right w:val="single" w:sz="4" w:space="0" w:color="auto"/>
            </w:tcBorders>
            <w:hideMark/>
          </w:tcPr>
          <w:p w14:paraId="4A2B56A9" w14:textId="77777777" w:rsidR="00EE5860" w:rsidRPr="00441CD0" w:rsidRDefault="00EE5860" w:rsidP="00BB0E1F">
            <w:pPr>
              <w:pStyle w:val="TAL"/>
            </w:pPr>
            <w:r w:rsidRPr="00441CD0">
              <w:t>Source Interface</w:t>
            </w:r>
          </w:p>
        </w:tc>
        <w:tc>
          <w:tcPr>
            <w:tcW w:w="1360" w:type="pct"/>
            <w:tcBorders>
              <w:top w:val="single" w:sz="4" w:space="0" w:color="auto"/>
              <w:left w:val="single" w:sz="4" w:space="0" w:color="auto"/>
              <w:bottom w:val="single" w:sz="4" w:space="0" w:color="auto"/>
              <w:right w:val="single" w:sz="4" w:space="0" w:color="auto"/>
            </w:tcBorders>
            <w:hideMark/>
          </w:tcPr>
          <w:p w14:paraId="7BA8672F" w14:textId="1C4EF90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w:t>
            </w:r>
          </w:p>
        </w:tc>
        <w:tc>
          <w:tcPr>
            <w:tcW w:w="833" w:type="pct"/>
            <w:tcBorders>
              <w:top w:val="single" w:sz="4" w:space="0" w:color="auto"/>
              <w:left w:val="single" w:sz="4" w:space="0" w:color="auto"/>
              <w:bottom w:val="single" w:sz="4" w:space="0" w:color="auto"/>
              <w:right w:val="single" w:sz="4" w:space="0" w:color="auto"/>
            </w:tcBorders>
            <w:hideMark/>
          </w:tcPr>
          <w:p w14:paraId="068B7575" w14:textId="77777777" w:rsidR="00EE5860" w:rsidRPr="00441CD0" w:rsidRDefault="00EE5860" w:rsidP="00BB0E1F">
            <w:pPr>
              <w:pStyle w:val="TAC"/>
              <w:rPr>
                <w:lang w:val="fr-FR"/>
              </w:rPr>
            </w:pPr>
            <w:r w:rsidRPr="00441CD0">
              <w:rPr>
                <w:lang w:val="fr-FR"/>
              </w:rPr>
              <w:t>1</w:t>
            </w:r>
          </w:p>
        </w:tc>
      </w:tr>
      <w:tr w:rsidR="00EE5860" w:rsidRPr="00441CD0" w14:paraId="5C8A03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9948D2" w14:textId="77777777" w:rsidR="00EE5860" w:rsidRPr="00441CD0" w:rsidRDefault="00EE5860" w:rsidP="00BB0E1F">
            <w:pPr>
              <w:pStyle w:val="TAC"/>
            </w:pPr>
            <w:r w:rsidRPr="00441CD0">
              <w:t>21</w:t>
            </w:r>
          </w:p>
        </w:tc>
        <w:tc>
          <w:tcPr>
            <w:tcW w:w="1962" w:type="pct"/>
            <w:tcBorders>
              <w:top w:val="single" w:sz="4" w:space="0" w:color="auto"/>
              <w:left w:val="single" w:sz="4" w:space="0" w:color="auto"/>
              <w:bottom w:val="single" w:sz="4" w:space="0" w:color="auto"/>
              <w:right w:val="single" w:sz="4" w:space="0" w:color="auto"/>
            </w:tcBorders>
            <w:hideMark/>
          </w:tcPr>
          <w:p w14:paraId="178B90C2" w14:textId="77777777" w:rsidR="00EE5860" w:rsidRPr="00441CD0" w:rsidRDefault="00EE5860" w:rsidP="00BB0E1F">
            <w:pPr>
              <w:pStyle w:val="TAL"/>
            </w:pPr>
            <w:r w:rsidRPr="00441CD0">
              <w:t>F-TEID</w:t>
            </w:r>
          </w:p>
        </w:tc>
        <w:tc>
          <w:tcPr>
            <w:tcW w:w="1360" w:type="pct"/>
            <w:tcBorders>
              <w:top w:val="single" w:sz="4" w:space="0" w:color="auto"/>
              <w:left w:val="single" w:sz="4" w:space="0" w:color="auto"/>
              <w:bottom w:val="single" w:sz="4" w:space="0" w:color="auto"/>
              <w:right w:val="single" w:sz="4" w:space="0" w:color="auto"/>
            </w:tcBorders>
            <w:hideMark/>
          </w:tcPr>
          <w:p w14:paraId="603D2E9A" w14:textId="3D07BA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w:t>
            </w:r>
          </w:p>
        </w:tc>
        <w:tc>
          <w:tcPr>
            <w:tcW w:w="833" w:type="pct"/>
            <w:tcBorders>
              <w:top w:val="single" w:sz="4" w:space="0" w:color="auto"/>
              <w:left w:val="single" w:sz="4" w:space="0" w:color="auto"/>
              <w:bottom w:val="single" w:sz="4" w:space="0" w:color="auto"/>
              <w:right w:val="single" w:sz="4" w:space="0" w:color="auto"/>
            </w:tcBorders>
            <w:hideMark/>
          </w:tcPr>
          <w:p w14:paraId="2631B8C4" w14:textId="77777777" w:rsidR="00EE5860" w:rsidRPr="00441CD0" w:rsidRDefault="00EE5860" w:rsidP="00BB0E1F">
            <w:pPr>
              <w:pStyle w:val="TAC"/>
              <w:rPr>
                <w:szCs w:val="16"/>
                <w:lang w:val="fr-FR"/>
              </w:rPr>
            </w:pPr>
            <w:r w:rsidRPr="00441CD0">
              <w:rPr>
                <w:szCs w:val="16"/>
                <w:lang w:val="fr-FR"/>
              </w:rPr>
              <w:t>1</w:t>
            </w:r>
          </w:p>
        </w:tc>
      </w:tr>
      <w:tr w:rsidR="00EE5860" w:rsidRPr="00441CD0" w14:paraId="1DDE82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B45C14" w14:textId="77777777" w:rsidR="00EE5860" w:rsidRPr="00441CD0" w:rsidRDefault="00EE5860" w:rsidP="00BB0E1F">
            <w:pPr>
              <w:pStyle w:val="TAC"/>
            </w:pPr>
            <w:r w:rsidRPr="00441CD0">
              <w:t>22</w:t>
            </w:r>
          </w:p>
        </w:tc>
        <w:tc>
          <w:tcPr>
            <w:tcW w:w="1962" w:type="pct"/>
            <w:tcBorders>
              <w:top w:val="single" w:sz="4" w:space="0" w:color="auto"/>
              <w:left w:val="single" w:sz="4" w:space="0" w:color="auto"/>
              <w:bottom w:val="single" w:sz="4" w:space="0" w:color="auto"/>
              <w:right w:val="single" w:sz="4" w:space="0" w:color="auto"/>
            </w:tcBorders>
            <w:hideMark/>
          </w:tcPr>
          <w:p w14:paraId="633D2F4C" w14:textId="77777777" w:rsidR="00EE5860" w:rsidRPr="00441CD0" w:rsidRDefault="00EE5860" w:rsidP="00BB0E1F">
            <w:pPr>
              <w:pStyle w:val="TAL"/>
            </w:pPr>
            <w:r w:rsidRPr="00441CD0">
              <w:t>Network Instance</w:t>
            </w:r>
          </w:p>
        </w:tc>
        <w:tc>
          <w:tcPr>
            <w:tcW w:w="1360" w:type="pct"/>
            <w:tcBorders>
              <w:top w:val="single" w:sz="4" w:space="0" w:color="auto"/>
              <w:left w:val="single" w:sz="4" w:space="0" w:color="auto"/>
              <w:bottom w:val="single" w:sz="4" w:space="0" w:color="auto"/>
              <w:right w:val="single" w:sz="4" w:space="0" w:color="auto"/>
            </w:tcBorders>
            <w:hideMark/>
          </w:tcPr>
          <w:p w14:paraId="3D4C741D" w14:textId="67E82DE5"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.2.4</w:t>
            </w:r>
          </w:p>
        </w:tc>
        <w:tc>
          <w:tcPr>
            <w:tcW w:w="833" w:type="pct"/>
            <w:tcBorders>
              <w:top w:val="single" w:sz="4" w:space="0" w:color="auto"/>
              <w:left w:val="single" w:sz="4" w:space="0" w:color="auto"/>
              <w:bottom w:val="single" w:sz="4" w:space="0" w:color="auto"/>
              <w:right w:val="single" w:sz="4" w:space="0" w:color="auto"/>
            </w:tcBorders>
            <w:hideMark/>
          </w:tcPr>
          <w:p w14:paraId="390F5FE4"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11F23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32C65C" w14:textId="77777777" w:rsidR="00EE5860" w:rsidRPr="00441CD0" w:rsidRDefault="00EE5860" w:rsidP="00BB0E1F">
            <w:pPr>
              <w:pStyle w:val="TAC"/>
            </w:pPr>
            <w:r w:rsidRPr="00441CD0">
              <w:t>23</w:t>
            </w:r>
          </w:p>
        </w:tc>
        <w:tc>
          <w:tcPr>
            <w:tcW w:w="1962" w:type="pct"/>
            <w:tcBorders>
              <w:top w:val="single" w:sz="4" w:space="0" w:color="auto"/>
              <w:left w:val="single" w:sz="4" w:space="0" w:color="auto"/>
              <w:bottom w:val="single" w:sz="4" w:space="0" w:color="auto"/>
              <w:right w:val="single" w:sz="4" w:space="0" w:color="auto"/>
            </w:tcBorders>
            <w:hideMark/>
          </w:tcPr>
          <w:p w14:paraId="42F0B53A" w14:textId="77777777" w:rsidR="00EE5860" w:rsidRPr="00441CD0" w:rsidRDefault="00EE5860" w:rsidP="00BB0E1F">
            <w:pPr>
              <w:pStyle w:val="TAL"/>
            </w:pPr>
            <w:r w:rsidRPr="00441CD0">
              <w:t>SDF Filter</w:t>
            </w:r>
          </w:p>
        </w:tc>
        <w:tc>
          <w:tcPr>
            <w:tcW w:w="1360" w:type="pct"/>
            <w:tcBorders>
              <w:top w:val="single" w:sz="4" w:space="0" w:color="auto"/>
              <w:left w:val="single" w:sz="4" w:space="0" w:color="auto"/>
              <w:bottom w:val="single" w:sz="4" w:space="0" w:color="auto"/>
              <w:right w:val="single" w:sz="4" w:space="0" w:color="auto"/>
            </w:tcBorders>
            <w:hideMark/>
          </w:tcPr>
          <w:p w14:paraId="27654B03" w14:textId="4DDE5B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.2.5</w:t>
            </w:r>
          </w:p>
        </w:tc>
        <w:tc>
          <w:tcPr>
            <w:tcW w:w="833" w:type="pct"/>
            <w:tcBorders>
              <w:top w:val="single" w:sz="4" w:space="0" w:color="auto"/>
              <w:left w:val="single" w:sz="4" w:space="0" w:color="auto"/>
              <w:bottom w:val="single" w:sz="4" w:space="0" w:color="auto"/>
              <w:right w:val="single" w:sz="4" w:space="0" w:color="auto"/>
            </w:tcBorders>
            <w:hideMark/>
          </w:tcPr>
          <w:p w14:paraId="73FB7CDE" w14:textId="77777777" w:rsidR="00EE5860" w:rsidRPr="00441CD0" w:rsidRDefault="00EE5860" w:rsidP="00BB0E1F">
            <w:pPr>
              <w:pStyle w:val="TAC"/>
              <w:rPr>
                <w:szCs w:val="16"/>
                <w:lang w:val="fr-FR"/>
              </w:rPr>
            </w:pPr>
            <w:r w:rsidRPr="00441CD0">
              <w:rPr>
                <w:szCs w:val="16"/>
                <w:lang w:val="fr-FR"/>
              </w:rPr>
              <w:t>2</w:t>
            </w:r>
          </w:p>
        </w:tc>
      </w:tr>
      <w:tr w:rsidR="00EE5860" w:rsidRPr="00441CD0" w14:paraId="1F110AD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ECFCCC" w14:textId="77777777" w:rsidR="00EE5860" w:rsidRPr="00441CD0" w:rsidRDefault="00EE5860" w:rsidP="00BB0E1F">
            <w:pPr>
              <w:pStyle w:val="TAC"/>
            </w:pPr>
            <w:r w:rsidRPr="00441CD0">
              <w:t>24</w:t>
            </w:r>
          </w:p>
        </w:tc>
        <w:tc>
          <w:tcPr>
            <w:tcW w:w="1962" w:type="pct"/>
            <w:tcBorders>
              <w:top w:val="single" w:sz="4" w:space="0" w:color="auto"/>
              <w:left w:val="single" w:sz="4" w:space="0" w:color="auto"/>
              <w:bottom w:val="single" w:sz="4" w:space="0" w:color="auto"/>
              <w:right w:val="single" w:sz="4" w:space="0" w:color="auto"/>
            </w:tcBorders>
            <w:hideMark/>
          </w:tcPr>
          <w:p w14:paraId="05AACE5E" w14:textId="77777777" w:rsidR="00EE5860" w:rsidRPr="00441CD0" w:rsidRDefault="00EE5860" w:rsidP="00BB0E1F">
            <w:pPr>
              <w:pStyle w:val="TAL"/>
            </w:pPr>
            <w:r w:rsidRPr="00441CD0">
              <w:t>Application ID</w:t>
            </w:r>
          </w:p>
        </w:tc>
        <w:tc>
          <w:tcPr>
            <w:tcW w:w="1360" w:type="pct"/>
            <w:tcBorders>
              <w:top w:val="single" w:sz="4" w:space="0" w:color="auto"/>
              <w:left w:val="single" w:sz="4" w:space="0" w:color="auto"/>
              <w:bottom w:val="single" w:sz="4" w:space="0" w:color="auto"/>
              <w:right w:val="single" w:sz="4" w:space="0" w:color="auto"/>
            </w:tcBorders>
            <w:hideMark/>
          </w:tcPr>
          <w:p w14:paraId="04BB9EBB" w14:textId="58766464"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.2.6</w:t>
            </w:r>
          </w:p>
        </w:tc>
        <w:tc>
          <w:tcPr>
            <w:tcW w:w="833" w:type="pct"/>
            <w:tcBorders>
              <w:top w:val="single" w:sz="4" w:space="0" w:color="auto"/>
              <w:left w:val="single" w:sz="4" w:space="0" w:color="auto"/>
              <w:bottom w:val="single" w:sz="4" w:space="0" w:color="auto"/>
              <w:right w:val="single" w:sz="4" w:space="0" w:color="auto"/>
            </w:tcBorders>
            <w:hideMark/>
          </w:tcPr>
          <w:p w14:paraId="2CC5105A" w14:textId="77777777" w:rsidR="00EE5860" w:rsidRPr="00441CD0" w:rsidRDefault="00EE5860" w:rsidP="00BB0E1F">
            <w:pPr>
              <w:pStyle w:val="TAC"/>
              <w:rPr>
                <w:szCs w:val="16"/>
                <w:lang w:val="fr-FR"/>
              </w:rPr>
            </w:pPr>
            <w:r w:rsidRPr="00441CD0">
              <w:rPr>
                <w:szCs w:val="16"/>
                <w:lang w:val="fr-FR"/>
              </w:rPr>
              <w:t>Not Applicable</w:t>
            </w:r>
          </w:p>
        </w:tc>
      </w:tr>
      <w:tr w:rsidR="00EE5860" w:rsidRPr="00441CD0" w14:paraId="7D23D43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BD8974A" w14:textId="77777777" w:rsidR="00EE5860" w:rsidRPr="00441CD0" w:rsidRDefault="00EE5860" w:rsidP="00BB0E1F">
            <w:pPr>
              <w:pStyle w:val="TAC"/>
            </w:pPr>
            <w:r w:rsidRPr="00441CD0">
              <w:t>25</w:t>
            </w:r>
          </w:p>
        </w:tc>
        <w:tc>
          <w:tcPr>
            <w:tcW w:w="1962" w:type="pct"/>
            <w:tcBorders>
              <w:top w:val="single" w:sz="4" w:space="0" w:color="auto"/>
              <w:left w:val="single" w:sz="4" w:space="0" w:color="auto"/>
              <w:bottom w:val="single" w:sz="4" w:space="0" w:color="auto"/>
              <w:right w:val="single" w:sz="4" w:space="0" w:color="auto"/>
            </w:tcBorders>
            <w:hideMark/>
          </w:tcPr>
          <w:p w14:paraId="6F30E7E4" w14:textId="77777777" w:rsidR="00EE5860" w:rsidRPr="00441CD0" w:rsidRDefault="00EE5860" w:rsidP="00BB0E1F">
            <w:pPr>
              <w:pStyle w:val="TAL"/>
              <w:rPr>
                <w:sz w:val="16"/>
                <w:szCs w:val="16"/>
              </w:rPr>
            </w:pPr>
            <w:r w:rsidRPr="00441CD0">
              <w:t>Gate Status</w:t>
            </w:r>
          </w:p>
        </w:tc>
        <w:tc>
          <w:tcPr>
            <w:tcW w:w="1360" w:type="pct"/>
            <w:tcBorders>
              <w:top w:val="single" w:sz="4" w:space="0" w:color="auto"/>
              <w:left w:val="single" w:sz="4" w:space="0" w:color="auto"/>
              <w:bottom w:val="single" w:sz="4" w:space="0" w:color="auto"/>
              <w:right w:val="single" w:sz="4" w:space="0" w:color="auto"/>
            </w:tcBorders>
            <w:hideMark/>
          </w:tcPr>
          <w:p w14:paraId="423D1954" w14:textId="10C0B7FF"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.2.7</w:t>
            </w:r>
          </w:p>
        </w:tc>
        <w:tc>
          <w:tcPr>
            <w:tcW w:w="833" w:type="pct"/>
            <w:tcBorders>
              <w:top w:val="single" w:sz="4" w:space="0" w:color="auto"/>
              <w:left w:val="single" w:sz="4" w:space="0" w:color="auto"/>
              <w:bottom w:val="single" w:sz="4" w:space="0" w:color="auto"/>
              <w:right w:val="single" w:sz="4" w:space="0" w:color="auto"/>
            </w:tcBorders>
            <w:hideMark/>
          </w:tcPr>
          <w:p w14:paraId="3D017CF7" w14:textId="77777777" w:rsidR="00EE5860" w:rsidRPr="00441CD0" w:rsidRDefault="00EE5860" w:rsidP="00BB0E1F">
            <w:pPr>
              <w:pStyle w:val="TAL"/>
              <w:jc w:val="center"/>
              <w:rPr>
                <w:sz w:val="16"/>
                <w:szCs w:val="16"/>
                <w:lang w:val="fr-FR"/>
              </w:rPr>
            </w:pPr>
            <w:r w:rsidRPr="00441CD0">
              <w:rPr>
                <w:sz w:val="16"/>
                <w:szCs w:val="16"/>
                <w:lang w:val="fr-FR"/>
              </w:rPr>
              <w:t>1</w:t>
            </w:r>
          </w:p>
        </w:tc>
      </w:tr>
      <w:tr w:rsidR="00EE5860" w:rsidRPr="00441CD0" w14:paraId="53D23D0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911C91" w14:textId="77777777" w:rsidR="00EE5860" w:rsidRPr="00441CD0" w:rsidRDefault="00EE5860" w:rsidP="00BB0E1F">
            <w:pPr>
              <w:pStyle w:val="TAC"/>
            </w:pPr>
            <w:r w:rsidRPr="00441CD0">
              <w:t>26</w:t>
            </w:r>
          </w:p>
        </w:tc>
        <w:tc>
          <w:tcPr>
            <w:tcW w:w="1962" w:type="pct"/>
            <w:tcBorders>
              <w:top w:val="single" w:sz="4" w:space="0" w:color="auto"/>
              <w:left w:val="single" w:sz="4" w:space="0" w:color="auto"/>
              <w:bottom w:val="single" w:sz="4" w:space="0" w:color="auto"/>
              <w:right w:val="single" w:sz="4" w:space="0" w:color="auto"/>
            </w:tcBorders>
            <w:hideMark/>
          </w:tcPr>
          <w:p w14:paraId="7401D7BD" w14:textId="77777777" w:rsidR="00EE5860" w:rsidRPr="00441CD0" w:rsidRDefault="00EE5860" w:rsidP="00BB0E1F">
            <w:pPr>
              <w:pStyle w:val="TAL"/>
              <w:rPr>
                <w:sz w:val="16"/>
                <w:szCs w:val="16"/>
              </w:rPr>
            </w:pPr>
            <w:r w:rsidRPr="00441CD0">
              <w:t>MBR</w:t>
            </w:r>
          </w:p>
        </w:tc>
        <w:tc>
          <w:tcPr>
            <w:tcW w:w="1360" w:type="pct"/>
            <w:tcBorders>
              <w:top w:val="single" w:sz="4" w:space="0" w:color="auto"/>
              <w:left w:val="single" w:sz="4" w:space="0" w:color="auto"/>
              <w:bottom w:val="single" w:sz="4" w:space="0" w:color="auto"/>
              <w:right w:val="single" w:sz="4" w:space="0" w:color="auto"/>
            </w:tcBorders>
            <w:hideMark/>
          </w:tcPr>
          <w:p w14:paraId="05BE718A" w14:textId="021AE940"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.2.8</w:t>
            </w:r>
          </w:p>
        </w:tc>
        <w:tc>
          <w:tcPr>
            <w:tcW w:w="833" w:type="pct"/>
            <w:tcBorders>
              <w:top w:val="single" w:sz="4" w:space="0" w:color="auto"/>
              <w:left w:val="single" w:sz="4" w:space="0" w:color="auto"/>
              <w:bottom w:val="single" w:sz="4" w:space="0" w:color="auto"/>
              <w:right w:val="single" w:sz="4" w:space="0" w:color="auto"/>
            </w:tcBorders>
            <w:hideMark/>
          </w:tcPr>
          <w:p w14:paraId="7616629E"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55382B8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37C6301" w14:textId="77777777" w:rsidR="00EE5860" w:rsidRPr="00441CD0" w:rsidRDefault="00EE5860" w:rsidP="00BB0E1F">
            <w:pPr>
              <w:pStyle w:val="TAC"/>
            </w:pPr>
            <w:r w:rsidRPr="00441CD0">
              <w:t>27</w:t>
            </w:r>
          </w:p>
        </w:tc>
        <w:tc>
          <w:tcPr>
            <w:tcW w:w="1962" w:type="pct"/>
            <w:tcBorders>
              <w:top w:val="single" w:sz="4" w:space="0" w:color="auto"/>
              <w:left w:val="single" w:sz="4" w:space="0" w:color="auto"/>
              <w:bottom w:val="single" w:sz="4" w:space="0" w:color="auto"/>
              <w:right w:val="single" w:sz="4" w:space="0" w:color="auto"/>
            </w:tcBorders>
            <w:hideMark/>
          </w:tcPr>
          <w:p w14:paraId="15EEE3F3" w14:textId="77777777" w:rsidR="00EE5860" w:rsidRPr="00441CD0" w:rsidRDefault="00EE5860" w:rsidP="00BB0E1F">
            <w:pPr>
              <w:pStyle w:val="TAL"/>
              <w:rPr>
                <w:sz w:val="16"/>
                <w:szCs w:val="16"/>
              </w:rPr>
            </w:pPr>
            <w:r w:rsidRPr="00441CD0">
              <w:t>GBR</w:t>
            </w:r>
          </w:p>
        </w:tc>
        <w:tc>
          <w:tcPr>
            <w:tcW w:w="1360" w:type="pct"/>
            <w:tcBorders>
              <w:top w:val="single" w:sz="4" w:space="0" w:color="auto"/>
              <w:left w:val="single" w:sz="4" w:space="0" w:color="auto"/>
              <w:bottom w:val="single" w:sz="4" w:space="0" w:color="auto"/>
              <w:right w:val="single" w:sz="4" w:space="0" w:color="auto"/>
            </w:tcBorders>
            <w:hideMark/>
          </w:tcPr>
          <w:p w14:paraId="08AB98CE" w14:textId="610F302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w:t>
            </w:r>
          </w:p>
        </w:tc>
        <w:tc>
          <w:tcPr>
            <w:tcW w:w="833" w:type="pct"/>
            <w:tcBorders>
              <w:top w:val="single" w:sz="4" w:space="0" w:color="auto"/>
              <w:left w:val="single" w:sz="4" w:space="0" w:color="auto"/>
              <w:bottom w:val="single" w:sz="4" w:space="0" w:color="auto"/>
              <w:right w:val="single" w:sz="4" w:space="0" w:color="auto"/>
            </w:tcBorders>
            <w:hideMark/>
          </w:tcPr>
          <w:p w14:paraId="3A11BACD" w14:textId="77777777" w:rsidR="00EE5860" w:rsidRPr="00441CD0" w:rsidRDefault="00EE5860" w:rsidP="00BB0E1F">
            <w:pPr>
              <w:pStyle w:val="TAL"/>
              <w:jc w:val="center"/>
              <w:rPr>
                <w:sz w:val="16"/>
                <w:szCs w:val="16"/>
                <w:lang w:val="fr-FR"/>
              </w:rPr>
            </w:pPr>
            <w:r w:rsidRPr="00441CD0">
              <w:rPr>
                <w:sz w:val="16"/>
                <w:szCs w:val="16"/>
                <w:lang w:val="fr-FR"/>
              </w:rPr>
              <w:t>10</w:t>
            </w:r>
          </w:p>
        </w:tc>
      </w:tr>
      <w:tr w:rsidR="00EE5860" w:rsidRPr="00441CD0" w14:paraId="21B96A1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9D651" w14:textId="77777777" w:rsidR="00EE5860" w:rsidRPr="00441CD0" w:rsidRDefault="00EE5860" w:rsidP="00BB0E1F">
            <w:pPr>
              <w:pStyle w:val="TAC"/>
            </w:pPr>
            <w:r w:rsidRPr="00441CD0">
              <w:rPr>
                <w:szCs w:val="16"/>
              </w:rPr>
              <w:t>28</w:t>
            </w:r>
          </w:p>
        </w:tc>
        <w:tc>
          <w:tcPr>
            <w:tcW w:w="1962" w:type="pct"/>
            <w:tcBorders>
              <w:top w:val="single" w:sz="4" w:space="0" w:color="auto"/>
              <w:left w:val="single" w:sz="4" w:space="0" w:color="auto"/>
              <w:bottom w:val="single" w:sz="4" w:space="0" w:color="auto"/>
              <w:right w:val="single" w:sz="4" w:space="0" w:color="auto"/>
            </w:tcBorders>
            <w:hideMark/>
          </w:tcPr>
          <w:p w14:paraId="33CFD531" w14:textId="77777777" w:rsidR="00EE5860" w:rsidRPr="00441CD0" w:rsidRDefault="00EE5860" w:rsidP="00BB0E1F">
            <w:pPr>
              <w:pStyle w:val="TAL"/>
              <w:rPr>
                <w:sz w:val="16"/>
                <w:szCs w:val="16"/>
              </w:rPr>
            </w:pPr>
            <w:r w:rsidRPr="00441CD0">
              <w:t>QER Correlation ID</w:t>
            </w:r>
          </w:p>
        </w:tc>
        <w:tc>
          <w:tcPr>
            <w:tcW w:w="1360" w:type="pct"/>
            <w:tcBorders>
              <w:top w:val="single" w:sz="4" w:space="0" w:color="auto"/>
              <w:left w:val="single" w:sz="4" w:space="0" w:color="auto"/>
              <w:bottom w:val="single" w:sz="4" w:space="0" w:color="auto"/>
              <w:right w:val="single" w:sz="4" w:space="0" w:color="auto"/>
            </w:tcBorders>
            <w:hideMark/>
          </w:tcPr>
          <w:p w14:paraId="473284A1" w14:textId="3DAB49D6"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10</w:t>
            </w:r>
          </w:p>
        </w:tc>
        <w:tc>
          <w:tcPr>
            <w:tcW w:w="833" w:type="pct"/>
            <w:tcBorders>
              <w:top w:val="single" w:sz="4" w:space="0" w:color="auto"/>
              <w:left w:val="single" w:sz="4" w:space="0" w:color="auto"/>
              <w:bottom w:val="single" w:sz="4" w:space="0" w:color="auto"/>
              <w:right w:val="single" w:sz="4" w:space="0" w:color="auto"/>
            </w:tcBorders>
            <w:hideMark/>
          </w:tcPr>
          <w:p w14:paraId="7816E76E"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1B252EF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27A309" w14:textId="77777777" w:rsidR="00EE5860" w:rsidRPr="00441CD0" w:rsidRDefault="00EE5860" w:rsidP="00BB0E1F">
            <w:pPr>
              <w:pStyle w:val="TAC"/>
            </w:pPr>
            <w:r w:rsidRPr="00441CD0">
              <w:rPr>
                <w:szCs w:val="16"/>
              </w:rPr>
              <w:t>29</w:t>
            </w:r>
          </w:p>
        </w:tc>
        <w:tc>
          <w:tcPr>
            <w:tcW w:w="1962" w:type="pct"/>
            <w:tcBorders>
              <w:top w:val="single" w:sz="4" w:space="0" w:color="auto"/>
              <w:left w:val="single" w:sz="4" w:space="0" w:color="auto"/>
              <w:bottom w:val="single" w:sz="4" w:space="0" w:color="auto"/>
              <w:right w:val="single" w:sz="4" w:space="0" w:color="auto"/>
            </w:tcBorders>
            <w:hideMark/>
          </w:tcPr>
          <w:p w14:paraId="48A67054" w14:textId="77777777" w:rsidR="00EE5860" w:rsidRPr="00441CD0" w:rsidRDefault="00EE5860" w:rsidP="00BB0E1F">
            <w:pPr>
              <w:pStyle w:val="TAL"/>
              <w:rPr>
                <w:sz w:val="16"/>
                <w:szCs w:val="16"/>
              </w:rPr>
            </w:pPr>
            <w:r w:rsidRPr="00441CD0">
              <w:t>Precedence</w:t>
            </w:r>
          </w:p>
        </w:tc>
        <w:tc>
          <w:tcPr>
            <w:tcW w:w="1360" w:type="pct"/>
            <w:tcBorders>
              <w:top w:val="single" w:sz="4" w:space="0" w:color="auto"/>
              <w:left w:val="single" w:sz="4" w:space="0" w:color="auto"/>
              <w:bottom w:val="single" w:sz="4" w:space="0" w:color="auto"/>
              <w:right w:val="single" w:sz="4" w:space="0" w:color="auto"/>
            </w:tcBorders>
            <w:hideMark/>
          </w:tcPr>
          <w:p w14:paraId="34301B1C" w14:textId="7E0E9C2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w:t>
            </w:r>
          </w:p>
        </w:tc>
        <w:tc>
          <w:tcPr>
            <w:tcW w:w="833" w:type="pct"/>
            <w:tcBorders>
              <w:top w:val="single" w:sz="4" w:space="0" w:color="auto"/>
              <w:left w:val="single" w:sz="4" w:space="0" w:color="auto"/>
              <w:bottom w:val="single" w:sz="4" w:space="0" w:color="auto"/>
              <w:right w:val="single" w:sz="4" w:space="0" w:color="auto"/>
            </w:tcBorders>
            <w:hideMark/>
          </w:tcPr>
          <w:p w14:paraId="348CDDC9" w14:textId="77777777" w:rsidR="00EE5860" w:rsidRPr="00441CD0" w:rsidRDefault="00EE5860" w:rsidP="00BB0E1F">
            <w:pPr>
              <w:pStyle w:val="TAL"/>
              <w:jc w:val="center"/>
              <w:rPr>
                <w:sz w:val="16"/>
                <w:szCs w:val="16"/>
                <w:lang w:val="fr-FR"/>
              </w:rPr>
            </w:pPr>
            <w:r w:rsidRPr="00441CD0">
              <w:rPr>
                <w:sz w:val="16"/>
                <w:szCs w:val="16"/>
                <w:lang w:val="fr-FR"/>
              </w:rPr>
              <w:t>4</w:t>
            </w:r>
          </w:p>
        </w:tc>
      </w:tr>
      <w:tr w:rsidR="00EE5860" w:rsidRPr="00441CD0" w14:paraId="245C0B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88072E" w14:textId="77777777" w:rsidR="00EE5860" w:rsidRPr="00441CD0" w:rsidRDefault="00EE5860" w:rsidP="00BB0E1F">
            <w:pPr>
              <w:pStyle w:val="TAC"/>
            </w:pPr>
            <w:r w:rsidRPr="00441CD0">
              <w:t>30</w:t>
            </w:r>
          </w:p>
        </w:tc>
        <w:tc>
          <w:tcPr>
            <w:tcW w:w="1962" w:type="pct"/>
            <w:tcBorders>
              <w:top w:val="single" w:sz="4" w:space="0" w:color="auto"/>
              <w:left w:val="single" w:sz="4" w:space="0" w:color="auto"/>
              <w:bottom w:val="single" w:sz="4" w:space="0" w:color="auto"/>
              <w:right w:val="single" w:sz="4" w:space="0" w:color="auto"/>
            </w:tcBorders>
            <w:hideMark/>
          </w:tcPr>
          <w:p w14:paraId="0988722A" w14:textId="77777777" w:rsidR="00EE5860" w:rsidRPr="00441CD0" w:rsidRDefault="00EE5860" w:rsidP="00BB0E1F">
            <w:pPr>
              <w:pStyle w:val="TAL"/>
              <w:rPr>
                <w:sz w:val="16"/>
                <w:szCs w:val="16"/>
              </w:rPr>
            </w:pPr>
            <w:r w:rsidRPr="00441CD0">
              <w:t>Transport Level Marking</w:t>
            </w:r>
          </w:p>
        </w:tc>
        <w:tc>
          <w:tcPr>
            <w:tcW w:w="1360" w:type="pct"/>
            <w:tcBorders>
              <w:top w:val="single" w:sz="4" w:space="0" w:color="auto"/>
              <w:left w:val="single" w:sz="4" w:space="0" w:color="auto"/>
              <w:bottom w:val="single" w:sz="4" w:space="0" w:color="auto"/>
              <w:right w:val="single" w:sz="4" w:space="0" w:color="auto"/>
            </w:tcBorders>
            <w:hideMark/>
          </w:tcPr>
          <w:p w14:paraId="529071E0" w14:textId="7C7CC333" w:rsidR="00EE5860" w:rsidRPr="00441CD0" w:rsidRDefault="00EE5860" w:rsidP="00BB0E1F">
            <w:pPr>
              <w:pStyle w:val="TAL"/>
            </w:pPr>
            <w:r w:rsidRPr="00441CD0">
              <w:t xml:space="preserve">Extendable /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12</w:t>
            </w:r>
          </w:p>
        </w:tc>
        <w:tc>
          <w:tcPr>
            <w:tcW w:w="833" w:type="pct"/>
            <w:tcBorders>
              <w:top w:val="single" w:sz="4" w:space="0" w:color="auto"/>
              <w:left w:val="single" w:sz="4" w:space="0" w:color="auto"/>
              <w:bottom w:val="single" w:sz="4" w:space="0" w:color="auto"/>
              <w:right w:val="single" w:sz="4" w:space="0" w:color="auto"/>
            </w:tcBorders>
            <w:hideMark/>
          </w:tcPr>
          <w:p w14:paraId="0A6D7632" w14:textId="77777777" w:rsidR="00EE5860" w:rsidRPr="00441CD0" w:rsidRDefault="00EE5860" w:rsidP="00BB0E1F">
            <w:pPr>
              <w:pStyle w:val="TAL"/>
              <w:jc w:val="center"/>
              <w:rPr>
                <w:sz w:val="16"/>
                <w:szCs w:val="16"/>
                <w:lang w:val="fr-FR"/>
              </w:rPr>
            </w:pPr>
            <w:r w:rsidRPr="00441CD0">
              <w:rPr>
                <w:sz w:val="16"/>
                <w:szCs w:val="16"/>
                <w:lang w:val="fr-FR"/>
              </w:rPr>
              <w:t>2</w:t>
            </w:r>
          </w:p>
        </w:tc>
      </w:tr>
      <w:tr w:rsidR="00EE5860" w:rsidRPr="00441CD0" w14:paraId="5DD99B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246002" w14:textId="77777777" w:rsidR="00EE5860" w:rsidRPr="00441CD0" w:rsidRDefault="00EE5860" w:rsidP="00BB0E1F">
            <w:pPr>
              <w:pStyle w:val="TAC"/>
            </w:pPr>
            <w:r w:rsidRPr="00441CD0">
              <w:t>31</w:t>
            </w:r>
          </w:p>
        </w:tc>
        <w:tc>
          <w:tcPr>
            <w:tcW w:w="1962" w:type="pct"/>
            <w:tcBorders>
              <w:top w:val="single" w:sz="4" w:space="0" w:color="auto"/>
              <w:left w:val="single" w:sz="4" w:space="0" w:color="auto"/>
              <w:bottom w:val="single" w:sz="4" w:space="0" w:color="auto"/>
              <w:right w:val="single" w:sz="4" w:space="0" w:color="auto"/>
            </w:tcBorders>
            <w:hideMark/>
          </w:tcPr>
          <w:p w14:paraId="60841733" w14:textId="77777777" w:rsidR="00EE5860" w:rsidRPr="00441CD0" w:rsidRDefault="00EE5860" w:rsidP="00BB0E1F">
            <w:pPr>
              <w:pStyle w:val="TAL"/>
              <w:rPr>
                <w:sz w:val="16"/>
                <w:szCs w:val="16"/>
              </w:rPr>
            </w:pPr>
            <w:r w:rsidRPr="00441CD0">
              <w:t>Volume Threshold</w:t>
            </w:r>
          </w:p>
        </w:tc>
        <w:tc>
          <w:tcPr>
            <w:tcW w:w="1360" w:type="pct"/>
            <w:tcBorders>
              <w:top w:val="single" w:sz="4" w:space="0" w:color="auto"/>
              <w:left w:val="single" w:sz="4" w:space="0" w:color="auto"/>
              <w:bottom w:val="single" w:sz="4" w:space="0" w:color="auto"/>
              <w:right w:val="single" w:sz="4" w:space="0" w:color="auto"/>
            </w:tcBorders>
            <w:hideMark/>
          </w:tcPr>
          <w:p w14:paraId="467ADDB6" w14:textId="1B4B1622"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13</w:t>
            </w:r>
          </w:p>
        </w:tc>
        <w:tc>
          <w:tcPr>
            <w:tcW w:w="833" w:type="pct"/>
            <w:tcBorders>
              <w:top w:val="single" w:sz="4" w:space="0" w:color="auto"/>
              <w:left w:val="single" w:sz="4" w:space="0" w:color="auto"/>
              <w:bottom w:val="single" w:sz="4" w:space="0" w:color="auto"/>
              <w:right w:val="single" w:sz="4" w:space="0" w:color="auto"/>
            </w:tcBorders>
            <w:hideMark/>
          </w:tcPr>
          <w:p w14:paraId="72987551"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526DF03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291647" w14:textId="77777777" w:rsidR="00EE5860" w:rsidRPr="00441CD0" w:rsidRDefault="00EE5860" w:rsidP="00BB0E1F">
            <w:pPr>
              <w:pStyle w:val="TAC"/>
              <w:rPr>
                <w:lang w:val="x-none"/>
              </w:rPr>
            </w:pPr>
            <w:r w:rsidRPr="00441CD0">
              <w:t>32</w:t>
            </w:r>
          </w:p>
        </w:tc>
        <w:tc>
          <w:tcPr>
            <w:tcW w:w="1962" w:type="pct"/>
            <w:tcBorders>
              <w:top w:val="single" w:sz="4" w:space="0" w:color="auto"/>
              <w:left w:val="single" w:sz="4" w:space="0" w:color="auto"/>
              <w:bottom w:val="single" w:sz="4" w:space="0" w:color="auto"/>
              <w:right w:val="single" w:sz="4" w:space="0" w:color="auto"/>
            </w:tcBorders>
            <w:hideMark/>
          </w:tcPr>
          <w:p w14:paraId="434841B6" w14:textId="77777777" w:rsidR="00EE5860" w:rsidRPr="00441CD0" w:rsidRDefault="00EE5860" w:rsidP="00BB0E1F">
            <w:pPr>
              <w:pStyle w:val="TAL"/>
              <w:rPr>
                <w:sz w:val="16"/>
                <w:szCs w:val="16"/>
              </w:rPr>
            </w:pPr>
            <w:r w:rsidRPr="00441CD0">
              <w:t>Time Threshold</w:t>
            </w:r>
          </w:p>
        </w:tc>
        <w:tc>
          <w:tcPr>
            <w:tcW w:w="1360" w:type="pct"/>
            <w:tcBorders>
              <w:top w:val="single" w:sz="4" w:space="0" w:color="auto"/>
              <w:left w:val="single" w:sz="4" w:space="0" w:color="auto"/>
              <w:bottom w:val="single" w:sz="4" w:space="0" w:color="auto"/>
              <w:right w:val="single" w:sz="4" w:space="0" w:color="auto"/>
            </w:tcBorders>
            <w:hideMark/>
          </w:tcPr>
          <w:p w14:paraId="460DCB7E" w14:textId="2F90C4B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14</w:t>
            </w:r>
          </w:p>
        </w:tc>
        <w:tc>
          <w:tcPr>
            <w:tcW w:w="833" w:type="pct"/>
            <w:tcBorders>
              <w:top w:val="single" w:sz="4" w:space="0" w:color="auto"/>
              <w:left w:val="single" w:sz="4" w:space="0" w:color="auto"/>
              <w:bottom w:val="single" w:sz="4" w:space="0" w:color="auto"/>
              <w:right w:val="single" w:sz="4" w:space="0" w:color="auto"/>
            </w:tcBorders>
            <w:hideMark/>
          </w:tcPr>
          <w:p w14:paraId="1A4489FA"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3F5171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A486BA" w14:textId="77777777" w:rsidR="00EE5860" w:rsidRPr="00441CD0" w:rsidRDefault="00EE5860" w:rsidP="00BB0E1F">
            <w:pPr>
              <w:pStyle w:val="TAC"/>
              <w:rPr>
                <w:lang w:val="x-none"/>
              </w:rPr>
            </w:pPr>
            <w:r w:rsidRPr="00441CD0">
              <w:t>33</w:t>
            </w:r>
          </w:p>
        </w:tc>
        <w:tc>
          <w:tcPr>
            <w:tcW w:w="1962" w:type="pct"/>
            <w:tcBorders>
              <w:top w:val="single" w:sz="4" w:space="0" w:color="auto"/>
              <w:left w:val="single" w:sz="4" w:space="0" w:color="auto"/>
              <w:bottom w:val="single" w:sz="4" w:space="0" w:color="auto"/>
              <w:right w:val="single" w:sz="4" w:space="0" w:color="auto"/>
            </w:tcBorders>
            <w:hideMark/>
          </w:tcPr>
          <w:p w14:paraId="68D1823B" w14:textId="77777777" w:rsidR="00EE5860" w:rsidRPr="00441CD0" w:rsidRDefault="00EE5860" w:rsidP="00BB0E1F">
            <w:pPr>
              <w:pStyle w:val="TAL"/>
              <w:rPr>
                <w:sz w:val="16"/>
                <w:szCs w:val="16"/>
              </w:rPr>
            </w:pPr>
            <w:r w:rsidRPr="00441CD0">
              <w:t>Monitoring Time</w:t>
            </w:r>
          </w:p>
        </w:tc>
        <w:tc>
          <w:tcPr>
            <w:tcW w:w="1360" w:type="pct"/>
            <w:tcBorders>
              <w:top w:val="single" w:sz="4" w:space="0" w:color="auto"/>
              <w:left w:val="single" w:sz="4" w:space="0" w:color="auto"/>
              <w:bottom w:val="single" w:sz="4" w:space="0" w:color="auto"/>
              <w:right w:val="single" w:sz="4" w:space="0" w:color="auto"/>
            </w:tcBorders>
            <w:hideMark/>
          </w:tcPr>
          <w:p w14:paraId="487E0A84" w14:textId="281E1E45"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15</w:t>
            </w:r>
          </w:p>
        </w:tc>
        <w:tc>
          <w:tcPr>
            <w:tcW w:w="833" w:type="pct"/>
            <w:tcBorders>
              <w:top w:val="single" w:sz="4" w:space="0" w:color="auto"/>
              <w:left w:val="single" w:sz="4" w:space="0" w:color="auto"/>
              <w:bottom w:val="single" w:sz="4" w:space="0" w:color="auto"/>
              <w:right w:val="single" w:sz="4" w:space="0" w:color="auto"/>
            </w:tcBorders>
            <w:hideMark/>
          </w:tcPr>
          <w:p w14:paraId="2666582D"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4567C1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722886" w14:textId="77777777" w:rsidR="00EE5860" w:rsidRPr="00441CD0" w:rsidRDefault="00EE5860" w:rsidP="00BB0E1F">
            <w:pPr>
              <w:pStyle w:val="TAC"/>
              <w:rPr>
                <w:lang w:val="x-none"/>
              </w:rPr>
            </w:pPr>
            <w:r w:rsidRPr="00441CD0">
              <w:t>34</w:t>
            </w:r>
          </w:p>
        </w:tc>
        <w:tc>
          <w:tcPr>
            <w:tcW w:w="1962" w:type="pct"/>
            <w:tcBorders>
              <w:top w:val="single" w:sz="4" w:space="0" w:color="auto"/>
              <w:left w:val="single" w:sz="4" w:space="0" w:color="auto"/>
              <w:bottom w:val="single" w:sz="4" w:space="0" w:color="auto"/>
              <w:right w:val="single" w:sz="4" w:space="0" w:color="auto"/>
            </w:tcBorders>
            <w:hideMark/>
          </w:tcPr>
          <w:p w14:paraId="60895DB7" w14:textId="77777777" w:rsidR="00EE5860" w:rsidRPr="00441CD0" w:rsidRDefault="00EE5860" w:rsidP="00BB0E1F">
            <w:pPr>
              <w:pStyle w:val="TAL"/>
              <w:rPr>
                <w:sz w:val="16"/>
                <w:szCs w:val="16"/>
              </w:rPr>
            </w:pPr>
            <w:r w:rsidRPr="00441CD0">
              <w:t>Subsequent Volume Threshold</w:t>
            </w:r>
          </w:p>
        </w:tc>
        <w:tc>
          <w:tcPr>
            <w:tcW w:w="1360" w:type="pct"/>
            <w:tcBorders>
              <w:top w:val="single" w:sz="4" w:space="0" w:color="auto"/>
              <w:left w:val="single" w:sz="4" w:space="0" w:color="auto"/>
              <w:bottom w:val="single" w:sz="4" w:space="0" w:color="auto"/>
              <w:right w:val="single" w:sz="4" w:space="0" w:color="auto"/>
            </w:tcBorders>
            <w:hideMark/>
          </w:tcPr>
          <w:p w14:paraId="10DD28CC" w14:textId="1C9599E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16</w:t>
            </w:r>
          </w:p>
        </w:tc>
        <w:tc>
          <w:tcPr>
            <w:tcW w:w="833" w:type="pct"/>
            <w:tcBorders>
              <w:top w:val="single" w:sz="4" w:space="0" w:color="auto"/>
              <w:left w:val="single" w:sz="4" w:space="0" w:color="auto"/>
              <w:bottom w:val="single" w:sz="4" w:space="0" w:color="auto"/>
              <w:right w:val="single" w:sz="4" w:space="0" w:color="auto"/>
            </w:tcBorders>
            <w:hideMark/>
          </w:tcPr>
          <w:p w14:paraId="0F72E27E" w14:textId="77777777" w:rsidR="00EE5860" w:rsidRPr="00441CD0" w:rsidRDefault="00EE5860" w:rsidP="00BB0E1F">
            <w:pPr>
              <w:pStyle w:val="TAL"/>
              <w:jc w:val="center"/>
              <w:rPr>
                <w:sz w:val="16"/>
                <w:szCs w:val="16"/>
                <w:lang w:val="sv-SE"/>
              </w:rPr>
            </w:pPr>
            <w:r w:rsidRPr="00441CD0">
              <w:rPr>
                <w:sz w:val="16"/>
                <w:szCs w:val="16"/>
                <w:lang w:val="sv-SE"/>
              </w:rPr>
              <w:t>1</w:t>
            </w:r>
          </w:p>
        </w:tc>
      </w:tr>
      <w:tr w:rsidR="00EE5860" w:rsidRPr="00441CD0" w14:paraId="6F9E66F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8671D25" w14:textId="77777777" w:rsidR="00EE5860" w:rsidRPr="00441CD0" w:rsidRDefault="00EE5860" w:rsidP="00BB0E1F">
            <w:pPr>
              <w:pStyle w:val="TAC"/>
              <w:rPr>
                <w:lang w:val="x-none"/>
              </w:rPr>
            </w:pPr>
            <w:r w:rsidRPr="00441CD0">
              <w:t>35</w:t>
            </w:r>
          </w:p>
        </w:tc>
        <w:tc>
          <w:tcPr>
            <w:tcW w:w="1962" w:type="pct"/>
            <w:tcBorders>
              <w:top w:val="single" w:sz="4" w:space="0" w:color="auto"/>
              <w:left w:val="single" w:sz="4" w:space="0" w:color="auto"/>
              <w:bottom w:val="single" w:sz="4" w:space="0" w:color="auto"/>
              <w:right w:val="single" w:sz="4" w:space="0" w:color="auto"/>
            </w:tcBorders>
            <w:hideMark/>
          </w:tcPr>
          <w:p w14:paraId="66D5D81A" w14:textId="77777777" w:rsidR="00EE5860" w:rsidRPr="00441CD0" w:rsidRDefault="00EE5860" w:rsidP="00BB0E1F">
            <w:pPr>
              <w:pStyle w:val="TAL"/>
              <w:rPr>
                <w:sz w:val="16"/>
                <w:szCs w:val="16"/>
              </w:rPr>
            </w:pPr>
            <w:r w:rsidRPr="00441CD0">
              <w:t>Subsequent Time Threshold</w:t>
            </w:r>
          </w:p>
        </w:tc>
        <w:tc>
          <w:tcPr>
            <w:tcW w:w="1360" w:type="pct"/>
            <w:tcBorders>
              <w:top w:val="single" w:sz="4" w:space="0" w:color="auto"/>
              <w:left w:val="single" w:sz="4" w:space="0" w:color="auto"/>
              <w:bottom w:val="single" w:sz="4" w:space="0" w:color="auto"/>
              <w:right w:val="single" w:sz="4" w:space="0" w:color="auto"/>
            </w:tcBorders>
            <w:hideMark/>
          </w:tcPr>
          <w:p w14:paraId="34D0381C" w14:textId="346BD57A"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17</w:t>
            </w:r>
          </w:p>
        </w:tc>
        <w:tc>
          <w:tcPr>
            <w:tcW w:w="833" w:type="pct"/>
            <w:tcBorders>
              <w:top w:val="single" w:sz="4" w:space="0" w:color="auto"/>
              <w:left w:val="single" w:sz="4" w:space="0" w:color="auto"/>
              <w:bottom w:val="single" w:sz="4" w:space="0" w:color="auto"/>
              <w:right w:val="single" w:sz="4" w:space="0" w:color="auto"/>
            </w:tcBorders>
            <w:hideMark/>
          </w:tcPr>
          <w:p w14:paraId="33055BC5"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28CFB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AE1CA42" w14:textId="77777777" w:rsidR="00EE5860" w:rsidRPr="00441CD0" w:rsidRDefault="00EE5860" w:rsidP="00BB0E1F">
            <w:pPr>
              <w:pStyle w:val="TAC"/>
              <w:rPr>
                <w:lang w:val="x-none"/>
              </w:rPr>
            </w:pPr>
            <w:r w:rsidRPr="00441CD0">
              <w:t>36</w:t>
            </w:r>
          </w:p>
        </w:tc>
        <w:tc>
          <w:tcPr>
            <w:tcW w:w="1962" w:type="pct"/>
            <w:tcBorders>
              <w:top w:val="single" w:sz="4" w:space="0" w:color="auto"/>
              <w:left w:val="single" w:sz="4" w:space="0" w:color="auto"/>
              <w:bottom w:val="single" w:sz="4" w:space="0" w:color="auto"/>
              <w:right w:val="single" w:sz="4" w:space="0" w:color="auto"/>
            </w:tcBorders>
            <w:hideMark/>
          </w:tcPr>
          <w:p w14:paraId="3319116E" w14:textId="77777777" w:rsidR="00EE5860" w:rsidRPr="00441CD0" w:rsidRDefault="00EE5860" w:rsidP="00BB0E1F">
            <w:pPr>
              <w:pStyle w:val="TAL"/>
              <w:rPr>
                <w:sz w:val="16"/>
                <w:szCs w:val="16"/>
              </w:rPr>
            </w:pPr>
            <w:r w:rsidRPr="00441CD0">
              <w:t>Inactivity Detection Time</w:t>
            </w:r>
          </w:p>
        </w:tc>
        <w:tc>
          <w:tcPr>
            <w:tcW w:w="1360" w:type="pct"/>
            <w:tcBorders>
              <w:top w:val="single" w:sz="4" w:space="0" w:color="auto"/>
              <w:left w:val="single" w:sz="4" w:space="0" w:color="auto"/>
              <w:bottom w:val="single" w:sz="4" w:space="0" w:color="auto"/>
              <w:right w:val="single" w:sz="4" w:space="0" w:color="auto"/>
            </w:tcBorders>
            <w:hideMark/>
          </w:tcPr>
          <w:p w14:paraId="63BE7F6D" w14:textId="44AFCBC4"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18</w:t>
            </w:r>
          </w:p>
        </w:tc>
        <w:tc>
          <w:tcPr>
            <w:tcW w:w="833" w:type="pct"/>
            <w:tcBorders>
              <w:top w:val="single" w:sz="4" w:space="0" w:color="auto"/>
              <w:left w:val="single" w:sz="4" w:space="0" w:color="auto"/>
              <w:bottom w:val="single" w:sz="4" w:space="0" w:color="auto"/>
              <w:right w:val="single" w:sz="4" w:space="0" w:color="auto"/>
            </w:tcBorders>
            <w:hideMark/>
          </w:tcPr>
          <w:p w14:paraId="1E2B69F7"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09642C0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A2D87A" w14:textId="77777777" w:rsidR="00EE5860" w:rsidRPr="00441CD0" w:rsidRDefault="00EE5860" w:rsidP="00BB0E1F">
            <w:pPr>
              <w:pStyle w:val="TAC"/>
              <w:rPr>
                <w:lang w:val="x-none"/>
              </w:rPr>
            </w:pPr>
            <w:r w:rsidRPr="00441CD0">
              <w:t>37</w:t>
            </w:r>
          </w:p>
        </w:tc>
        <w:tc>
          <w:tcPr>
            <w:tcW w:w="1962" w:type="pct"/>
            <w:tcBorders>
              <w:top w:val="single" w:sz="4" w:space="0" w:color="auto"/>
              <w:left w:val="single" w:sz="4" w:space="0" w:color="auto"/>
              <w:bottom w:val="single" w:sz="4" w:space="0" w:color="auto"/>
              <w:right w:val="single" w:sz="4" w:space="0" w:color="auto"/>
            </w:tcBorders>
            <w:hideMark/>
          </w:tcPr>
          <w:p w14:paraId="0357B776" w14:textId="77777777" w:rsidR="00EE5860" w:rsidRPr="00441CD0" w:rsidRDefault="00EE5860" w:rsidP="00BB0E1F">
            <w:pPr>
              <w:pStyle w:val="TAL"/>
              <w:rPr>
                <w:sz w:val="16"/>
                <w:szCs w:val="16"/>
              </w:rPr>
            </w:pPr>
            <w:r w:rsidRPr="00441CD0">
              <w:t>Reporting Triggers</w:t>
            </w:r>
          </w:p>
        </w:tc>
        <w:tc>
          <w:tcPr>
            <w:tcW w:w="1360" w:type="pct"/>
            <w:tcBorders>
              <w:top w:val="single" w:sz="4" w:space="0" w:color="auto"/>
              <w:left w:val="single" w:sz="4" w:space="0" w:color="auto"/>
              <w:bottom w:val="single" w:sz="4" w:space="0" w:color="auto"/>
              <w:right w:val="single" w:sz="4" w:space="0" w:color="auto"/>
            </w:tcBorders>
            <w:hideMark/>
          </w:tcPr>
          <w:p w14:paraId="5725ED14" w14:textId="37CE9F53"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19</w:t>
            </w:r>
          </w:p>
        </w:tc>
        <w:tc>
          <w:tcPr>
            <w:tcW w:w="833" w:type="pct"/>
            <w:tcBorders>
              <w:top w:val="single" w:sz="4" w:space="0" w:color="auto"/>
              <w:left w:val="single" w:sz="4" w:space="0" w:color="auto"/>
              <w:bottom w:val="single" w:sz="4" w:space="0" w:color="auto"/>
              <w:right w:val="single" w:sz="4" w:space="0" w:color="auto"/>
            </w:tcBorders>
            <w:hideMark/>
          </w:tcPr>
          <w:p w14:paraId="6504EF7B" w14:textId="77777777" w:rsidR="00EE5860" w:rsidRPr="00441CD0" w:rsidRDefault="00EE5860" w:rsidP="00BB0E1F">
            <w:pPr>
              <w:pStyle w:val="TAL"/>
              <w:jc w:val="center"/>
              <w:rPr>
                <w:sz w:val="16"/>
                <w:szCs w:val="16"/>
                <w:lang w:val="de-DE"/>
              </w:rPr>
            </w:pPr>
            <w:r w:rsidRPr="00441CD0">
              <w:rPr>
                <w:sz w:val="16"/>
                <w:szCs w:val="16"/>
                <w:lang w:val="de-DE"/>
              </w:rPr>
              <w:t>2</w:t>
            </w:r>
          </w:p>
        </w:tc>
      </w:tr>
      <w:tr w:rsidR="00EE5860" w:rsidRPr="00441CD0" w14:paraId="0635577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F918E6" w14:textId="77777777" w:rsidR="00EE5860" w:rsidRPr="00441CD0" w:rsidRDefault="00EE5860" w:rsidP="00BB0E1F">
            <w:pPr>
              <w:pStyle w:val="TAC"/>
              <w:rPr>
                <w:lang w:val="x-none"/>
              </w:rPr>
            </w:pPr>
            <w:r w:rsidRPr="00441CD0">
              <w:t>38</w:t>
            </w:r>
          </w:p>
        </w:tc>
        <w:tc>
          <w:tcPr>
            <w:tcW w:w="1962" w:type="pct"/>
            <w:tcBorders>
              <w:top w:val="single" w:sz="4" w:space="0" w:color="auto"/>
              <w:left w:val="single" w:sz="4" w:space="0" w:color="auto"/>
              <w:bottom w:val="single" w:sz="4" w:space="0" w:color="auto"/>
              <w:right w:val="single" w:sz="4" w:space="0" w:color="auto"/>
            </w:tcBorders>
            <w:hideMark/>
          </w:tcPr>
          <w:p w14:paraId="093D1709" w14:textId="77777777" w:rsidR="00EE5860" w:rsidRPr="00441CD0" w:rsidRDefault="00EE5860" w:rsidP="00BB0E1F">
            <w:pPr>
              <w:pStyle w:val="TAL"/>
            </w:pPr>
            <w:r w:rsidRPr="00441CD0">
              <w:t>Redirect Information</w:t>
            </w:r>
          </w:p>
        </w:tc>
        <w:tc>
          <w:tcPr>
            <w:tcW w:w="1360" w:type="pct"/>
            <w:tcBorders>
              <w:top w:val="single" w:sz="4" w:space="0" w:color="auto"/>
              <w:left w:val="single" w:sz="4" w:space="0" w:color="auto"/>
              <w:bottom w:val="single" w:sz="4" w:space="0" w:color="auto"/>
              <w:right w:val="single" w:sz="4" w:space="0" w:color="auto"/>
            </w:tcBorders>
            <w:hideMark/>
          </w:tcPr>
          <w:p w14:paraId="07A961D4" w14:textId="0F828C5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20</w:t>
            </w:r>
          </w:p>
        </w:tc>
        <w:tc>
          <w:tcPr>
            <w:tcW w:w="833" w:type="pct"/>
            <w:tcBorders>
              <w:top w:val="single" w:sz="4" w:space="0" w:color="auto"/>
              <w:left w:val="single" w:sz="4" w:space="0" w:color="auto"/>
              <w:bottom w:val="single" w:sz="4" w:space="0" w:color="auto"/>
              <w:right w:val="single" w:sz="4" w:space="0" w:color="auto"/>
            </w:tcBorders>
            <w:hideMark/>
          </w:tcPr>
          <w:p w14:paraId="081AC647" w14:textId="77777777" w:rsidR="00EE5860" w:rsidRPr="00441CD0" w:rsidRDefault="00EE5860" w:rsidP="00BB0E1F">
            <w:pPr>
              <w:pStyle w:val="TAL"/>
              <w:jc w:val="center"/>
              <w:rPr>
                <w:sz w:val="16"/>
                <w:szCs w:val="16"/>
                <w:lang w:val="fr-FR"/>
              </w:rPr>
            </w:pPr>
            <w:r w:rsidRPr="00441CD0">
              <w:rPr>
                <w:lang w:val="fr-FR"/>
              </w:rPr>
              <w:t>3</w:t>
            </w:r>
          </w:p>
        </w:tc>
      </w:tr>
      <w:tr w:rsidR="00EE5860" w:rsidRPr="00441CD0" w14:paraId="0E8344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769BA50" w14:textId="77777777" w:rsidR="00EE5860" w:rsidRPr="00441CD0" w:rsidRDefault="00EE5860" w:rsidP="00BB0E1F">
            <w:pPr>
              <w:pStyle w:val="TAC"/>
              <w:rPr>
                <w:lang w:val="sv-SE"/>
              </w:rPr>
            </w:pPr>
            <w:r w:rsidRPr="00441CD0">
              <w:rPr>
                <w:lang w:val="sv-SE"/>
              </w:rPr>
              <w:t>39</w:t>
            </w:r>
          </w:p>
        </w:tc>
        <w:tc>
          <w:tcPr>
            <w:tcW w:w="1962" w:type="pct"/>
            <w:tcBorders>
              <w:top w:val="single" w:sz="4" w:space="0" w:color="auto"/>
              <w:left w:val="single" w:sz="4" w:space="0" w:color="auto"/>
              <w:bottom w:val="single" w:sz="4" w:space="0" w:color="auto"/>
              <w:right w:val="single" w:sz="4" w:space="0" w:color="auto"/>
            </w:tcBorders>
            <w:hideMark/>
          </w:tcPr>
          <w:p w14:paraId="3E1D647B" w14:textId="77777777" w:rsidR="00EE5860" w:rsidRPr="00441CD0" w:rsidRDefault="00EE5860" w:rsidP="00BB0E1F">
            <w:pPr>
              <w:pStyle w:val="TAL"/>
              <w:rPr>
                <w:lang w:val="x-none"/>
              </w:rPr>
            </w:pPr>
            <w:r w:rsidRPr="00441CD0">
              <w:t>Report Type</w:t>
            </w:r>
          </w:p>
        </w:tc>
        <w:tc>
          <w:tcPr>
            <w:tcW w:w="1360" w:type="pct"/>
            <w:tcBorders>
              <w:top w:val="single" w:sz="4" w:space="0" w:color="auto"/>
              <w:left w:val="single" w:sz="4" w:space="0" w:color="auto"/>
              <w:bottom w:val="single" w:sz="4" w:space="0" w:color="auto"/>
              <w:right w:val="single" w:sz="4" w:space="0" w:color="auto"/>
            </w:tcBorders>
            <w:hideMark/>
          </w:tcPr>
          <w:p w14:paraId="08A49F39" w14:textId="1503FBF4" w:rsidR="00EE5860" w:rsidRPr="00441CD0" w:rsidRDefault="00EE5860" w:rsidP="00BB0E1F">
            <w:pPr>
              <w:pStyle w:val="TAL"/>
              <w:rPr>
                <w:lang w:val="sv-SE"/>
              </w:rPr>
            </w:pPr>
            <w:r w:rsidRPr="00441CD0">
              <w:rPr>
                <w:szCs w:val="16"/>
              </w:rPr>
              <w:t>Extendable</w:t>
            </w:r>
            <w:r w:rsidRPr="00441CD0">
              <w:t xml:space="preserve"> / </w:t>
            </w:r>
            <w:r w:rsidR="00415C19" w:rsidRPr="00441CD0">
              <w:t>Clause</w:t>
            </w:r>
            <w:r w:rsidR="00415C19">
              <w:t> </w:t>
            </w:r>
            <w:r w:rsidR="00415C19" w:rsidRPr="00441CD0">
              <w:t>8</w:t>
            </w:r>
            <w:r w:rsidRPr="00441CD0">
              <w:t>.2.</w:t>
            </w:r>
            <w:r w:rsidRPr="00441CD0">
              <w:rPr>
                <w:lang w:val="sv-SE"/>
              </w:rPr>
              <w:t>21</w:t>
            </w:r>
          </w:p>
        </w:tc>
        <w:tc>
          <w:tcPr>
            <w:tcW w:w="833" w:type="pct"/>
            <w:tcBorders>
              <w:top w:val="single" w:sz="4" w:space="0" w:color="auto"/>
              <w:left w:val="single" w:sz="4" w:space="0" w:color="auto"/>
              <w:bottom w:val="single" w:sz="4" w:space="0" w:color="auto"/>
              <w:right w:val="single" w:sz="4" w:space="0" w:color="auto"/>
            </w:tcBorders>
            <w:hideMark/>
          </w:tcPr>
          <w:p w14:paraId="2E7D0DB2" w14:textId="77777777" w:rsidR="00EE5860" w:rsidRPr="00441CD0" w:rsidRDefault="00EE5860" w:rsidP="00BB0E1F">
            <w:pPr>
              <w:pStyle w:val="TAC"/>
              <w:rPr>
                <w:lang w:val="fr-FR"/>
              </w:rPr>
            </w:pPr>
            <w:r w:rsidRPr="00441CD0">
              <w:rPr>
                <w:lang w:val="fr-FR"/>
              </w:rPr>
              <w:t>1</w:t>
            </w:r>
          </w:p>
        </w:tc>
      </w:tr>
      <w:tr w:rsidR="00EE5860" w:rsidRPr="00441CD0" w14:paraId="22F2AF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CDA4184" w14:textId="77777777" w:rsidR="00EE5860" w:rsidRPr="00441CD0" w:rsidRDefault="00EE5860" w:rsidP="00BB0E1F">
            <w:pPr>
              <w:pStyle w:val="TAC"/>
              <w:rPr>
                <w:lang w:val="sv-SE"/>
              </w:rPr>
            </w:pPr>
            <w:r w:rsidRPr="00441CD0">
              <w:rPr>
                <w:lang w:val="sv-SE"/>
              </w:rPr>
              <w:t>40</w:t>
            </w:r>
          </w:p>
        </w:tc>
        <w:tc>
          <w:tcPr>
            <w:tcW w:w="1962" w:type="pct"/>
            <w:tcBorders>
              <w:top w:val="single" w:sz="4" w:space="0" w:color="auto"/>
              <w:left w:val="single" w:sz="4" w:space="0" w:color="auto"/>
              <w:bottom w:val="single" w:sz="4" w:space="0" w:color="auto"/>
              <w:right w:val="single" w:sz="4" w:space="0" w:color="auto"/>
            </w:tcBorders>
            <w:hideMark/>
          </w:tcPr>
          <w:p w14:paraId="3C104B61" w14:textId="77777777" w:rsidR="00EE5860" w:rsidRPr="00441CD0" w:rsidRDefault="00EE5860" w:rsidP="00BB0E1F">
            <w:pPr>
              <w:pStyle w:val="TAL"/>
              <w:rPr>
                <w:lang w:val="x-none"/>
              </w:rPr>
            </w:pPr>
            <w:r w:rsidRPr="00441CD0">
              <w:t>Offending IE</w:t>
            </w:r>
          </w:p>
        </w:tc>
        <w:tc>
          <w:tcPr>
            <w:tcW w:w="1360" w:type="pct"/>
            <w:tcBorders>
              <w:top w:val="single" w:sz="4" w:space="0" w:color="auto"/>
              <w:left w:val="single" w:sz="4" w:space="0" w:color="auto"/>
              <w:bottom w:val="single" w:sz="4" w:space="0" w:color="auto"/>
              <w:right w:val="single" w:sz="4" w:space="0" w:color="auto"/>
            </w:tcBorders>
            <w:hideMark/>
          </w:tcPr>
          <w:p w14:paraId="5828ADB1" w14:textId="7EAD6B50" w:rsidR="00EE5860" w:rsidRPr="00441CD0" w:rsidRDefault="00EE5860" w:rsidP="00BB0E1F">
            <w:pPr>
              <w:pStyle w:val="TAL"/>
              <w:rPr>
                <w:lang w:val="sv-SE"/>
              </w:rPr>
            </w:pPr>
            <w:r w:rsidRPr="00441CD0">
              <w:t xml:space="preserve">Fixed / </w:t>
            </w:r>
            <w:r w:rsidR="00415C19" w:rsidRPr="00441CD0">
              <w:rPr>
                <w:lang w:val="de-DE"/>
              </w:rPr>
              <w:t>Clause</w:t>
            </w:r>
            <w:r w:rsidR="00415C19">
              <w:rPr>
                <w:lang w:val="de-DE"/>
              </w:rPr>
              <w:t> </w:t>
            </w:r>
            <w:r w:rsidR="00415C19" w:rsidRPr="00441CD0">
              <w:t>8</w:t>
            </w:r>
            <w:r w:rsidRPr="00441CD0">
              <w:t>.2.</w:t>
            </w:r>
            <w:r w:rsidRPr="00441CD0">
              <w:rPr>
                <w:lang w:val="sv-SE"/>
              </w:rPr>
              <w:t>22</w:t>
            </w:r>
          </w:p>
        </w:tc>
        <w:tc>
          <w:tcPr>
            <w:tcW w:w="833" w:type="pct"/>
            <w:tcBorders>
              <w:top w:val="single" w:sz="4" w:space="0" w:color="auto"/>
              <w:left w:val="single" w:sz="4" w:space="0" w:color="auto"/>
              <w:bottom w:val="single" w:sz="4" w:space="0" w:color="auto"/>
              <w:right w:val="single" w:sz="4" w:space="0" w:color="auto"/>
            </w:tcBorders>
            <w:hideMark/>
          </w:tcPr>
          <w:p w14:paraId="2B9C36E5" w14:textId="77777777" w:rsidR="00EE5860" w:rsidRPr="00441CD0" w:rsidRDefault="00EE5860" w:rsidP="00BB0E1F">
            <w:pPr>
              <w:pStyle w:val="TAC"/>
              <w:rPr>
                <w:lang w:val="fr-FR"/>
              </w:rPr>
            </w:pPr>
            <w:r w:rsidRPr="00441CD0">
              <w:rPr>
                <w:lang w:val="fr-FR"/>
              </w:rPr>
              <w:t>2</w:t>
            </w:r>
          </w:p>
        </w:tc>
      </w:tr>
      <w:tr w:rsidR="00EE5860" w:rsidRPr="00441CD0" w14:paraId="4FC75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48956B" w14:textId="77777777" w:rsidR="00EE5860" w:rsidRPr="00441CD0" w:rsidRDefault="00EE5860" w:rsidP="00BB0E1F">
            <w:pPr>
              <w:pStyle w:val="TAC"/>
              <w:rPr>
                <w:lang w:val="sv-SE"/>
              </w:rPr>
            </w:pPr>
            <w:r w:rsidRPr="00441CD0">
              <w:rPr>
                <w:lang w:val="sv-SE"/>
              </w:rPr>
              <w:t>41</w:t>
            </w:r>
          </w:p>
        </w:tc>
        <w:tc>
          <w:tcPr>
            <w:tcW w:w="1962" w:type="pct"/>
            <w:tcBorders>
              <w:top w:val="single" w:sz="4" w:space="0" w:color="auto"/>
              <w:left w:val="single" w:sz="4" w:space="0" w:color="auto"/>
              <w:bottom w:val="single" w:sz="4" w:space="0" w:color="auto"/>
              <w:right w:val="single" w:sz="4" w:space="0" w:color="auto"/>
            </w:tcBorders>
            <w:hideMark/>
          </w:tcPr>
          <w:p w14:paraId="22991339" w14:textId="77777777" w:rsidR="00EE5860" w:rsidRPr="00441CD0" w:rsidRDefault="00EE5860" w:rsidP="00BB0E1F">
            <w:pPr>
              <w:pStyle w:val="TAL"/>
              <w:rPr>
                <w:lang w:val="x-none"/>
              </w:rPr>
            </w:pPr>
            <w:r w:rsidRPr="00441CD0">
              <w:t>Forwarding Policy</w:t>
            </w:r>
          </w:p>
        </w:tc>
        <w:tc>
          <w:tcPr>
            <w:tcW w:w="1360" w:type="pct"/>
            <w:tcBorders>
              <w:top w:val="single" w:sz="4" w:space="0" w:color="auto"/>
              <w:left w:val="single" w:sz="4" w:space="0" w:color="auto"/>
              <w:bottom w:val="single" w:sz="4" w:space="0" w:color="auto"/>
              <w:right w:val="single" w:sz="4" w:space="0" w:color="auto"/>
            </w:tcBorders>
            <w:hideMark/>
          </w:tcPr>
          <w:p w14:paraId="65833404" w14:textId="5CDF5E33"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23</w:t>
            </w:r>
          </w:p>
        </w:tc>
        <w:tc>
          <w:tcPr>
            <w:tcW w:w="833" w:type="pct"/>
            <w:tcBorders>
              <w:top w:val="single" w:sz="4" w:space="0" w:color="auto"/>
              <w:left w:val="single" w:sz="4" w:space="0" w:color="auto"/>
              <w:bottom w:val="single" w:sz="4" w:space="0" w:color="auto"/>
              <w:right w:val="single" w:sz="4" w:space="0" w:color="auto"/>
            </w:tcBorders>
            <w:hideMark/>
          </w:tcPr>
          <w:p w14:paraId="756F7423" w14:textId="77777777" w:rsidR="00EE5860" w:rsidRPr="00441CD0" w:rsidRDefault="00EE5860" w:rsidP="00BB0E1F">
            <w:pPr>
              <w:pStyle w:val="TAC"/>
              <w:rPr>
                <w:lang w:val="fr-FR"/>
              </w:rPr>
            </w:pPr>
            <w:r w:rsidRPr="00441CD0">
              <w:rPr>
                <w:lang w:val="fr-FR"/>
              </w:rPr>
              <w:t>1</w:t>
            </w:r>
          </w:p>
        </w:tc>
      </w:tr>
      <w:tr w:rsidR="00EE5860" w:rsidRPr="00441CD0" w14:paraId="596C516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8CB5BE" w14:textId="77777777" w:rsidR="00EE5860" w:rsidRPr="00441CD0" w:rsidRDefault="00EE5860" w:rsidP="00BB0E1F">
            <w:pPr>
              <w:pStyle w:val="TAC"/>
              <w:rPr>
                <w:lang w:val="sv-SE"/>
              </w:rPr>
            </w:pPr>
            <w:r w:rsidRPr="00441CD0">
              <w:t>4</w:t>
            </w:r>
            <w:r w:rsidRPr="00441CD0">
              <w:rPr>
                <w:lang w:val="sv-SE"/>
              </w:rPr>
              <w:t>2</w:t>
            </w:r>
          </w:p>
        </w:tc>
        <w:tc>
          <w:tcPr>
            <w:tcW w:w="1962" w:type="pct"/>
            <w:tcBorders>
              <w:top w:val="single" w:sz="4" w:space="0" w:color="auto"/>
              <w:left w:val="single" w:sz="4" w:space="0" w:color="auto"/>
              <w:bottom w:val="single" w:sz="4" w:space="0" w:color="auto"/>
              <w:right w:val="single" w:sz="4" w:space="0" w:color="auto"/>
            </w:tcBorders>
            <w:hideMark/>
          </w:tcPr>
          <w:p w14:paraId="0A250601" w14:textId="77777777" w:rsidR="00EE5860" w:rsidRPr="00441CD0" w:rsidRDefault="00EE5860" w:rsidP="00BB0E1F">
            <w:pPr>
              <w:pStyle w:val="TAL"/>
              <w:rPr>
                <w:lang w:val="x-none"/>
              </w:rPr>
            </w:pPr>
            <w:r w:rsidRPr="00441CD0">
              <w:t>Destination Interface</w:t>
            </w:r>
          </w:p>
        </w:tc>
        <w:tc>
          <w:tcPr>
            <w:tcW w:w="1360" w:type="pct"/>
            <w:tcBorders>
              <w:top w:val="single" w:sz="4" w:space="0" w:color="auto"/>
              <w:left w:val="single" w:sz="4" w:space="0" w:color="auto"/>
              <w:bottom w:val="single" w:sz="4" w:space="0" w:color="auto"/>
              <w:right w:val="single" w:sz="4" w:space="0" w:color="auto"/>
            </w:tcBorders>
            <w:hideMark/>
          </w:tcPr>
          <w:p w14:paraId="49640EE2" w14:textId="783C65DD"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24</w:t>
            </w:r>
          </w:p>
        </w:tc>
        <w:tc>
          <w:tcPr>
            <w:tcW w:w="833" w:type="pct"/>
            <w:tcBorders>
              <w:top w:val="single" w:sz="4" w:space="0" w:color="auto"/>
              <w:left w:val="single" w:sz="4" w:space="0" w:color="auto"/>
              <w:bottom w:val="single" w:sz="4" w:space="0" w:color="auto"/>
              <w:right w:val="single" w:sz="4" w:space="0" w:color="auto"/>
            </w:tcBorders>
            <w:hideMark/>
          </w:tcPr>
          <w:p w14:paraId="1E9BC89F" w14:textId="77777777" w:rsidR="00EE5860" w:rsidRPr="00441CD0" w:rsidRDefault="00EE5860" w:rsidP="00BB0E1F">
            <w:pPr>
              <w:pStyle w:val="TAC"/>
              <w:rPr>
                <w:lang w:val="fr-FR"/>
              </w:rPr>
            </w:pPr>
            <w:r w:rsidRPr="00441CD0">
              <w:rPr>
                <w:lang w:val="fr-FR"/>
              </w:rPr>
              <w:t>1</w:t>
            </w:r>
          </w:p>
        </w:tc>
      </w:tr>
      <w:tr w:rsidR="00EE5860" w:rsidRPr="00441CD0" w14:paraId="27D1A9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7BCDDC" w14:textId="77777777" w:rsidR="00EE5860" w:rsidRPr="00441CD0" w:rsidRDefault="00EE5860" w:rsidP="00BB0E1F">
            <w:pPr>
              <w:pStyle w:val="TAC"/>
            </w:pPr>
            <w:r w:rsidRPr="00441CD0">
              <w:t>43</w:t>
            </w:r>
          </w:p>
        </w:tc>
        <w:tc>
          <w:tcPr>
            <w:tcW w:w="1962" w:type="pct"/>
            <w:tcBorders>
              <w:top w:val="single" w:sz="4" w:space="0" w:color="auto"/>
              <w:left w:val="single" w:sz="4" w:space="0" w:color="auto"/>
              <w:bottom w:val="single" w:sz="4" w:space="0" w:color="auto"/>
              <w:right w:val="single" w:sz="4" w:space="0" w:color="auto"/>
            </w:tcBorders>
            <w:hideMark/>
          </w:tcPr>
          <w:p w14:paraId="47954AE9" w14:textId="77777777" w:rsidR="00EE5860" w:rsidRPr="00441CD0" w:rsidRDefault="00EE5860" w:rsidP="00BB0E1F">
            <w:pPr>
              <w:pStyle w:val="TAL"/>
              <w:rPr>
                <w:sz w:val="16"/>
                <w:szCs w:val="16"/>
              </w:rPr>
            </w:pPr>
            <w:r w:rsidRPr="00441CD0">
              <w:t>UP Function Features</w:t>
            </w:r>
          </w:p>
        </w:tc>
        <w:tc>
          <w:tcPr>
            <w:tcW w:w="1360" w:type="pct"/>
            <w:tcBorders>
              <w:top w:val="single" w:sz="4" w:space="0" w:color="auto"/>
              <w:left w:val="single" w:sz="4" w:space="0" w:color="auto"/>
              <w:bottom w:val="single" w:sz="4" w:space="0" w:color="auto"/>
              <w:right w:val="single" w:sz="4" w:space="0" w:color="auto"/>
            </w:tcBorders>
            <w:hideMark/>
          </w:tcPr>
          <w:p w14:paraId="4567AC41" w14:textId="225C43EA" w:rsidR="00EE5860" w:rsidRPr="00441CD0" w:rsidRDefault="00EE5860" w:rsidP="00BB0E1F">
            <w:pPr>
              <w:pStyle w:val="TAL"/>
              <w:rPr>
                <w:sz w:val="16"/>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25</w:t>
            </w:r>
          </w:p>
        </w:tc>
        <w:tc>
          <w:tcPr>
            <w:tcW w:w="833" w:type="pct"/>
            <w:tcBorders>
              <w:top w:val="single" w:sz="4" w:space="0" w:color="auto"/>
              <w:left w:val="single" w:sz="4" w:space="0" w:color="auto"/>
              <w:bottom w:val="single" w:sz="4" w:space="0" w:color="auto"/>
              <w:right w:val="single" w:sz="4" w:space="0" w:color="auto"/>
            </w:tcBorders>
            <w:hideMark/>
          </w:tcPr>
          <w:p w14:paraId="35480AC3" w14:textId="77777777" w:rsidR="00EE5860" w:rsidRPr="00441CD0" w:rsidRDefault="00EE5860" w:rsidP="00BB0E1F">
            <w:pPr>
              <w:pStyle w:val="TAC"/>
              <w:rPr>
                <w:lang w:val="fr-FR"/>
              </w:rPr>
            </w:pPr>
            <w:r w:rsidRPr="00441CD0">
              <w:rPr>
                <w:lang w:val="fr-FR"/>
              </w:rPr>
              <w:t>1</w:t>
            </w:r>
          </w:p>
        </w:tc>
      </w:tr>
      <w:tr w:rsidR="00EE5860" w:rsidRPr="00441CD0" w14:paraId="35881C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6C7BA3" w14:textId="77777777" w:rsidR="00EE5860" w:rsidRPr="00441CD0" w:rsidRDefault="00EE5860" w:rsidP="00BB0E1F">
            <w:pPr>
              <w:pStyle w:val="TAC"/>
            </w:pPr>
            <w:r w:rsidRPr="00441CD0">
              <w:t>44</w:t>
            </w:r>
          </w:p>
        </w:tc>
        <w:tc>
          <w:tcPr>
            <w:tcW w:w="1962" w:type="pct"/>
            <w:tcBorders>
              <w:top w:val="single" w:sz="4" w:space="0" w:color="auto"/>
              <w:left w:val="single" w:sz="4" w:space="0" w:color="auto"/>
              <w:bottom w:val="single" w:sz="4" w:space="0" w:color="auto"/>
              <w:right w:val="single" w:sz="4" w:space="0" w:color="auto"/>
            </w:tcBorders>
            <w:hideMark/>
          </w:tcPr>
          <w:p w14:paraId="29CFE559" w14:textId="77777777" w:rsidR="00EE5860" w:rsidRPr="00441CD0" w:rsidRDefault="00EE5860" w:rsidP="00BB0E1F">
            <w:pPr>
              <w:pStyle w:val="TAL"/>
            </w:pPr>
            <w:r w:rsidRPr="00441CD0">
              <w:t>Apply Action</w:t>
            </w:r>
          </w:p>
        </w:tc>
        <w:tc>
          <w:tcPr>
            <w:tcW w:w="1360" w:type="pct"/>
            <w:tcBorders>
              <w:top w:val="single" w:sz="4" w:space="0" w:color="auto"/>
              <w:left w:val="single" w:sz="4" w:space="0" w:color="auto"/>
              <w:bottom w:val="single" w:sz="4" w:space="0" w:color="auto"/>
              <w:right w:val="single" w:sz="4" w:space="0" w:color="auto"/>
            </w:tcBorders>
            <w:hideMark/>
          </w:tcPr>
          <w:p w14:paraId="279E4599" w14:textId="1C592BD4" w:rsidR="00EE5860" w:rsidRPr="00441CD0" w:rsidRDefault="00EE5860" w:rsidP="00BB0E1F">
            <w:pPr>
              <w:pStyle w:val="TAL"/>
              <w:rPr>
                <w:lang w:val="sv-SE"/>
              </w:rPr>
            </w:pPr>
            <w:r w:rsidRPr="00441CD0">
              <w:t xml:space="preserve">Extendable / </w:t>
            </w:r>
            <w:r w:rsidR="00415C19" w:rsidRPr="00441CD0">
              <w:t>Clause</w:t>
            </w:r>
            <w:r w:rsidR="00415C19">
              <w:t> </w:t>
            </w:r>
            <w:r w:rsidR="00415C19" w:rsidRPr="00441CD0">
              <w:t>8</w:t>
            </w:r>
            <w:r w:rsidRPr="00441CD0">
              <w:t>.2.</w:t>
            </w:r>
            <w:r w:rsidRPr="00441CD0">
              <w:rPr>
                <w:lang w:val="sv-SE"/>
              </w:rPr>
              <w:t>26</w:t>
            </w:r>
          </w:p>
        </w:tc>
        <w:tc>
          <w:tcPr>
            <w:tcW w:w="833" w:type="pct"/>
            <w:tcBorders>
              <w:top w:val="single" w:sz="4" w:space="0" w:color="auto"/>
              <w:left w:val="single" w:sz="4" w:space="0" w:color="auto"/>
              <w:bottom w:val="single" w:sz="4" w:space="0" w:color="auto"/>
              <w:right w:val="single" w:sz="4" w:space="0" w:color="auto"/>
            </w:tcBorders>
            <w:hideMark/>
          </w:tcPr>
          <w:p w14:paraId="7DE0D63F" w14:textId="77777777" w:rsidR="00EE5860" w:rsidRPr="00441CD0" w:rsidRDefault="00EE5860" w:rsidP="00BB0E1F">
            <w:pPr>
              <w:pStyle w:val="TAC"/>
              <w:rPr>
                <w:lang w:val="fr-FR"/>
              </w:rPr>
            </w:pPr>
            <w:r w:rsidRPr="00441CD0">
              <w:rPr>
                <w:lang w:val="fr-FR"/>
              </w:rPr>
              <w:t>1</w:t>
            </w:r>
          </w:p>
        </w:tc>
      </w:tr>
      <w:tr w:rsidR="00EE5860" w:rsidRPr="00441CD0" w14:paraId="3C02FDD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C036EB" w14:textId="77777777" w:rsidR="00EE5860" w:rsidRPr="00441CD0" w:rsidRDefault="00EE5860" w:rsidP="00BB0E1F">
            <w:pPr>
              <w:pStyle w:val="TAC"/>
            </w:pPr>
            <w:r w:rsidRPr="00441CD0">
              <w:t>45</w:t>
            </w:r>
          </w:p>
        </w:tc>
        <w:tc>
          <w:tcPr>
            <w:tcW w:w="1962" w:type="pct"/>
            <w:tcBorders>
              <w:top w:val="single" w:sz="4" w:space="0" w:color="auto"/>
              <w:left w:val="single" w:sz="4" w:space="0" w:color="auto"/>
              <w:bottom w:val="single" w:sz="4" w:space="0" w:color="auto"/>
              <w:right w:val="single" w:sz="4" w:space="0" w:color="auto"/>
            </w:tcBorders>
            <w:hideMark/>
          </w:tcPr>
          <w:p w14:paraId="06079FB4" w14:textId="77777777" w:rsidR="00EE5860" w:rsidRPr="00441CD0" w:rsidRDefault="00EE5860" w:rsidP="00BB0E1F">
            <w:pPr>
              <w:pStyle w:val="TAL"/>
            </w:pPr>
            <w:r w:rsidRPr="00441CD0">
              <w:t>Downlink Data Service Information</w:t>
            </w:r>
          </w:p>
        </w:tc>
        <w:tc>
          <w:tcPr>
            <w:tcW w:w="1360" w:type="pct"/>
            <w:tcBorders>
              <w:top w:val="single" w:sz="4" w:space="0" w:color="auto"/>
              <w:left w:val="single" w:sz="4" w:space="0" w:color="auto"/>
              <w:bottom w:val="single" w:sz="4" w:space="0" w:color="auto"/>
              <w:right w:val="single" w:sz="4" w:space="0" w:color="auto"/>
            </w:tcBorders>
            <w:hideMark/>
          </w:tcPr>
          <w:p w14:paraId="6D86770F" w14:textId="5A03FE9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.2.27</w:t>
            </w:r>
          </w:p>
        </w:tc>
        <w:tc>
          <w:tcPr>
            <w:tcW w:w="833" w:type="pct"/>
            <w:tcBorders>
              <w:top w:val="single" w:sz="4" w:space="0" w:color="auto"/>
              <w:left w:val="single" w:sz="4" w:space="0" w:color="auto"/>
              <w:bottom w:val="single" w:sz="4" w:space="0" w:color="auto"/>
              <w:right w:val="single" w:sz="4" w:space="0" w:color="auto"/>
            </w:tcBorders>
            <w:hideMark/>
          </w:tcPr>
          <w:p w14:paraId="5A925CE7" w14:textId="77777777" w:rsidR="00EE5860" w:rsidRPr="00441CD0" w:rsidRDefault="00EE5860" w:rsidP="00BB0E1F">
            <w:pPr>
              <w:pStyle w:val="TAC"/>
              <w:rPr>
                <w:lang w:val="fr-FR"/>
              </w:rPr>
            </w:pPr>
            <w:r w:rsidRPr="00441CD0">
              <w:rPr>
                <w:lang w:val="fr-FR"/>
              </w:rPr>
              <w:t>1</w:t>
            </w:r>
          </w:p>
        </w:tc>
      </w:tr>
      <w:tr w:rsidR="00EE5860" w:rsidRPr="00441CD0" w14:paraId="062A3B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9D0AE24" w14:textId="77777777" w:rsidR="00EE5860" w:rsidRPr="00441CD0" w:rsidRDefault="00EE5860" w:rsidP="00BB0E1F">
            <w:pPr>
              <w:pStyle w:val="TAC"/>
            </w:pPr>
            <w:r w:rsidRPr="00441CD0">
              <w:t>46</w:t>
            </w:r>
          </w:p>
        </w:tc>
        <w:tc>
          <w:tcPr>
            <w:tcW w:w="1962" w:type="pct"/>
            <w:tcBorders>
              <w:top w:val="single" w:sz="4" w:space="0" w:color="auto"/>
              <w:left w:val="single" w:sz="4" w:space="0" w:color="auto"/>
              <w:bottom w:val="single" w:sz="4" w:space="0" w:color="auto"/>
              <w:right w:val="single" w:sz="4" w:space="0" w:color="auto"/>
            </w:tcBorders>
            <w:hideMark/>
          </w:tcPr>
          <w:p w14:paraId="35B58C25" w14:textId="77777777" w:rsidR="00EE5860" w:rsidRPr="00441CD0" w:rsidRDefault="00EE5860" w:rsidP="00BB0E1F">
            <w:pPr>
              <w:pStyle w:val="TAL"/>
            </w:pPr>
            <w:r w:rsidRPr="00441CD0">
              <w:t>Downlink Data Notification Delay</w:t>
            </w:r>
          </w:p>
        </w:tc>
        <w:tc>
          <w:tcPr>
            <w:tcW w:w="1360" w:type="pct"/>
            <w:tcBorders>
              <w:top w:val="single" w:sz="4" w:space="0" w:color="auto"/>
              <w:left w:val="single" w:sz="4" w:space="0" w:color="auto"/>
              <w:bottom w:val="single" w:sz="4" w:space="0" w:color="auto"/>
              <w:right w:val="single" w:sz="4" w:space="0" w:color="auto"/>
            </w:tcBorders>
            <w:hideMark/>
          </w:tcPr>
          <w:p w14:paraId="10CE44F5" w14:textId="1355827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.2.28</w:t>
            </w:r>
          </w:p>
        </w:tc>
        <w:tc>
          <w:tcPr>
            <w:tcW w:w="833" w:type="pct"/>
            <w:tcBorders>
              <w:top w:val="single" w:sz="4" w:space="0" w:color="auto"/>
              <w:left w:val="single" w:sz="4" w:space="0" w:color="auto"/>
              <w:bottom w:val="single" w:sz="4" w:space="0" w:color="auto"/>
              <w:right w:val="single" w:sz="4" w:space="0" w:color="auto"/>
            </w:tcBorders>
            <w:hideMark/>
          </w:tcPr>
          <w:p w14:paraId="5438127D" w14:textId="77777777" w:rsidR="00EE5860" w:rsidRPr="00441CD0" w:rsidRDefault="00EE5860" w:rsidP="00BB0E1F">
            <w:pPr>
              <w:pStyle w:val="TAC"/>
              <w:rPr>
                <w:lang w:val="fr-FR"/>
              </w:rPr>
            </w:pPr>
            <w:r w:rsidRPr="00441CD0">
              <w:rPr>
                <w:lang w:val="fr-FR"/>
              </w:rPr>
              <w:t>1</w:t>
            </w:r>
          </w:p>
        </w:tc>
      </w:tr>
      <w:tr w:rsidR="00EE5860" w:rsidRPr="00441CD0" w14:paraId="6B00D98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281BF2" w14:textId="77777777" w:rsidR="00EE5860" w:rsidRPr="00441CD0" w:rsidRDefault="00EE5860" w:rsidP="00BB0E1F">
            <w:pPr>
              <w:pStyle w:val="TAC"/>
            </w:pPr>
            <w:r w:rsidRPr="00441CD0">
              <w:t>47</w:t>
            </w:r>
          </w:p>
        </w:tc>
        <w:tc>
          <w:tcPr>
            <w:tcW w:w="1962" w:type="pct"/>
            <w:tcBorders>
              <w:top w:val="single" w:sz="4" w:space="0" w:color="auto"/>
              <w:left w:val="single" w:sz="4" w:space="0" w:color="auto"/>
              <w:bottom w:val="single" w:sz="4" w:space="0" w:color="auto"/>
              <w:right w:val="single" w:sz="4" w:space="0" w:color="auto"/>
            </w:tcBorders>
            <w:hideMark/>
          </w:tcPr>
          <w:p w14:paraId="26C4CB90" w14:textId="77777777" w:rsidR="00EE5860" w:rsidRPr="00441CD0" w:rsidRDefault="00EE5860" w:rsidP="00BB0E1F">
            <w:pPr>
              <w:pStyle w:val="TAL"/>
            </w:pPr>
            <w:r w:rsidRPr="00441CD0">
              <w:t>DL Buffering Duration</w:t>
            </w:r>
          </w:p>
        </w:tc>
        <w:tc>
          <w:tcPr>
            <w:tcW w:w="1360" w:type="pct"/>
            <w:tcBorders>
              <w:top w:val="single" w:sz="4" w:space="0" w:color="auto"/>
              <w:left w:val="single" w:sz="4" w:space="0" w:color="auto"/>
              <w:bottom w:val="single" w:sz="4" w:space="0" w:color="auto"/>
              <w:right w:val="single" w:sz="4" w:space="0" w:color="auto"/>
            </w:tcBorders>
            <w:hideMark/>
          </w:tcPr>
          <w:p w14:paraId="66C21313" w14:textId="4FCBB1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.2.29</w:t>
            </w:r>
          </w:p>
        </w:tc>
        <w:tc>
          <w:tcPr>
            <w:tcW w:w="833" w:type="pct"/>
            <w:tcBorders>
              <w:top w:val="single" w:sz="4" w:space="0" w:color="auto"/>
              <w:left w:val="single" w:sz="4" w:space="0" w:color="auto"/>
              <w:bottom w:val="single" w:sz="4" w:space="0" w:color="auto"/>
              <w:right w:val="single" w:sz="4" w:space="0" w:color="auto"/>
            </w:tcBorders>
            <w:hideMark/>
          </w:tcPr>
          <w:p w14:paraId="3E62AFD8" w14:textId="77777777" w:rsidR="00EE5860" w:rsidRPr="00441CD0" w:rsidRDefault="00EE5860" w:rsidP="00BB0E1F">
            <w:pPr>
              <w:pStyle w:val="TAC"/>
              <w:rPr>
                <w:lang w:val="fr-FR"/>
              </w:rPr>
            </w:pPr>
            <w:r w:rsidRPr="00441CD0">
              <w:rPr>
                <w:lang w:val="fr-FR"/>
              </w:rPr>
              <w:t>1</w:t>
            </w:r>
          </w:p>
        </w:tc>
      </w:tr>
      <w:tr w:rsidR="00EE5860" w:rsidRPr="00441CD0" w14:paraId="7CFDF0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A68ECD" w14:textId="77777777" w:rsidR="00EE5860" w:rsidRPr="00441CD0" w:rsidRDefault="00EE5860" w:rsidP="00BB0E1F">
            <w:pPr>
              <w:pStyle w:val="TAC"/>
            </w:pPr>
            <w:r w:rsidRPr="00441CD0">
              <w:t>48</w:t>
            </w:r>
          </w:p>
        </w:tc>
        <w:tc>
          <w:tcPr>
            <w:tcW w:w="1962" w:type="pct"/>
            <w:tcBorders>
              <w:top w:val="single" w:sz="4" w:space="0" w:color="auto"/>
              <w:left w:val="single" w:sz="4" w:space="0" w:color="auto"/>
              <w:bottom w:val="single" w:sz="4" w:space="0" w:color="auto"/>
              <w:right w:val="single" w:sz="4" w:space="0" w:color="auto"/>
            </w:tcBorders>
            <w:hideMark/>
          </w:tcPr>
          <w:p w14:paraId="02C11822" w14:textId="77777777" w:rsidR="00EE5860" w:rsidRPr="00441CD0" w:rsidRDefault="00EE5860" w:rsidP="00BB0E1F">
            <w:pPr>
              <w:pStyle w:val="TAL"/>
            </w:pPr>
            <w:r w:rsidRPr="00441CD0">
              <w:t>DL Buffering Suggested Packet Count</w:t>
            </w:r>
          </w:p>
        </w:tc>
        <w:tc>
          <w:tcPr>
            <w:tcW w:w="1360" w:type="pct"/>
            <w:tcBorders>
              <w:top w:val="single" w:sz="4" w:space="0" w:color="auto"/>
              <w:left w:val="single" w:sz="4" w:space="0" w:color="auto"/>
              <w:bottom w:val="single" w:sz="4" w:space="0" w:color="auto"/>
              <w:right w:val="single" w:sz="4" w:space="0" w:color="auto"/>
            </w:tcBorders>
            <w:hideMark/>
          </w:tcPr>
          <w:p w14:paraId="44C772AB" w14:textId="2B53BA69" w:rsidR="00EE5860" w:rsidRPr="00441CD0" w:rsidRDefault="00EE5860" w:rsidP="00BB0E1F">
            <w:pPr>
              <w:pStyle w:val="TAL"/>
            </w:pPr>
            <w:r w:rsidRPr="00441CD0">
              <w:t xml:space="preserve">Variable / </w:t>
            </w:r>
            <w:r w:rsidR="00415C19" w:rsidRPr="00441CD0">
              <w:t>Clause</w:t>
            </w:r>
            <w:r w:rsidR="00415C19">
              <w:t> </w:t>
            </w:r>
            <w:r w:rsidR="00415C19" w:rsidRPr="00441CD0">
              <w:t>8</w:t>
            </w:r>
            <w:r w:rsidRPr="00441CD0">
              <w:t>.2.30</w:t>
            </w:r>
          </w:p>
        </w:tc>
        <w:tc>
          <w:tcPr>
            <w:tcW w:w="833" w:type="pct"/>
            <w:tcBorders>
              <w:top w:val="single" w:sz="4" w:space="0" w:color="auto"/>
              <w:left w:val="single" w:sz="4" w:space="0" w:color="auto"/>
              <w:bottom w:val="single" w:sz="4" w:space="0" w:color="auto"/>
              <w:right w:val="single" w:sz="4" w:space="0" w:color="auto"/>
            </w:tcBorders>
            <w:hideMark/>
          </w:tcPr>
          <w:p w14:paraId="3286EB4E" w14:textId="77777777" w:rsidR="00EE5860" w:rsidRPr="00441CD0" w:rsidRDefault="00EE5860" w:rsidP="00BB0E1F">
            <w:pPr>
              <w:pStyle w:val="TAC"/>
              <w:rPr>
                <w:lang w:val="fr-FR"/>
              </w:rPr>
            </w:pPr>
            <w:r w:rsidRPr="00441CD0">
              <w:rPr>
                <w:lang w:val="fr-FR"/>
              </w:rPr>
              <w:t>Not Applicable</w:t>
            </w:r>
          </w:p>
        </w:tc>
      </w:tr>
      <w:tr w:rsidR="00EE5860" w:rsidRPr="00441CD0" w14:paraId="223197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FB289B" w14:textId="77777777" w:rsidR="00EE5860" w:rsidRPr="00441CD0" w:rsidRDefault="00EE5860" w:rsidP="00BB0E1F">
            <w:pPr>
              <w:pStyle w:val="TAC"/>
            </w:pPr>
            <w:r w:rsidRPr="00441CD0">
              <w:t>49</w:t>
            </w:r>
          </w:p>
        </w:tc>
        <w:tc>
          <w:tcPr>
            <w:tcW w:w="1962" w:type="pct"/>
            <w:tcBorders>
              <w:top w:val="single" w:sz="4" w:space="0" w:color="auto"/>
              <w:left w:val="single" w:sz="4" w:space="0" w:color="auto"/>
              <w:bottom w:val="single" w:sz="4" w:space="0" w:color="auto"/>
              <w:right w:val="single" w:sz="4" w:space="0" w:color="auto"/>
            </w:tcBorders>
            <w:hideMark/>
          </w:tcPr>
          <w:p w14:paraId="22518FDD" w14:textId="77777777" w:rsidR="00EE5860" w:rsidRPr="00441CD0" w:rsidRDefault="00EE5860" w:rsidP="00BB0E1F">
            <w:pPr>
              <w:pStyle w:val="TAL"/>
            </w:pPr>
            <w:r w:rsidRPr="00441CD0">
              <w:rPr>
                <w:lang w:val="de-DE"/>
              </w:rPr>
              <w:t>PFCP</w:t>
            </w:r>
            <w:r w:rsidRPr="00441CD0">
              <w:t>SMReq-Flags</w:t>
            </w:r>
          </w:p>
        </w:tc>
        <w:tc>
          <w:tcPr>
            <w:tcW w:w="1360" w:type="pct"/>
            <w:tcBorders>
              <w:top w:val="single" w:sz="4" w:space="0" w:color="auto"/>
              <w:left w:val="single" w:sz="4" w:space="0" w:color="auto"/>
              <w:bottom w:val="single" w:sz="4" w:space="0" w:color="auto"/>
              <w:right w:val="single" w:sz="4" w:space="0" w:color="auto"/>
            </w:tcBorders>
            <w:hideMark/>
          </w:tcPr>
          <w:p w14:paraId="2E08C4B0" w14:textId="50B1BD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.2.31</w:t>
            </w:r>
          </w:p>
        </w:tc>
        <w:tc>
          <w:tcPr>
            <w:tcW w:w="833" w:type="pct"/>
            <w:tcBorders>
              <w:top w:val="single" w:sz="4" w:space="0" w:color="auto"/>
              <w:left w:val="single" w:sz="4" w:space="0" w:color="auto"/>
              <w:bottom w:val="single" w:sz="4" w:space="0" w:color="auto"/>
              <w:right w:val="single" w:sz="4" w:space="0" w:color="auto"/>
            </w:tcBorders>
            <w:hideMark/>
          </w:tcPr>
          <w:p w14:paraId="216E5EA5" w14:textId="77777777" w:rsidR="00EE5860" w:rsidRPr="00441CD0" w:rsidRDefault="00EE5860" w:rsidP="00BB0E1F">
            <w:pPr>
              <w:pStyle w:val="TAC"/>
              <w:rPr>
                <w:lang w:val="fr-FR"/>
              </w:rPr>
            </w:pPr>
            <w:r w:rsidRPr="00441CD0">
              <w:rPr>
                <w:lang w:val="fr-FR"/>
              </w:rPr>
              <w:t>1</w:t>
            </w:r>
          </w:p>
        </w:tc>
      </w:tr>
      <w:tr w:rsidR="00EE5860" w:rsidRPr="00441CD0" w14:paraId="26D3B1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7E1B34" w14:textId="77777777" w:rsidR="00EE5860" w:rsidRPr="00441CD0" w:rsidRDefault="00EE5860" w:rsidP="00BB0E1F">
            <w:pPr>
              <w:pStyle w:val="TAC"/>
            </w:pPr>
            <w:r w:rsidRPr="00441CD0">
              <w:t>50</w:t>
            </w:r>
          </w:p>
        </w:tc>
        <w:tc>
          <w:tcPr>
            <w:tcW w:w="1962" w:type="pct"/>
            <w:tcBorders>
              <w:top w:val="single" w:sz="4" w:space="0" w:color="auto"/>
              <w:left w:val="single" w:sz="4" w:space="0" w:color="auto"/>
              <w:bottom w:val="single" w:sz="4" w:space="0" w:color="auto"/>
              <w:right w:val="single" w:sz="4" w:space="0" w:color="auto"/>
            </w:tcBorders>
            <w:hideMark/>
          </w:tcPr>
          <w:p w14:paraId="77E68F86" w14:textId="77777777" w:rsidR="00EE5860" w:rsidRPr="00441CD0" w:rsidRDefault="00EE5860" w:rsidP="00BB0E1F">
            <w:pPr>
              <w:pStyle w:val="TAL"/>
            </w:pPr>
            <w:r w:rsidRPr="00441CD0">
              <w:rPr>
                <w:lang w:val="de-DE"/>
              </w:rPr>
              <w:t>PFCP</w:t>
            </w:r>
            <w:r w:rsidRPr="00441CD0">
              <w:t>SRRsp-Flags</w:t>
            </w:r>
          </w:p>
        </w:tc>
        <w:tc>
          <w:tcPr>
            <w:tcW w:w="1360" w:type="pct"/>
            <w:tcBorders>
              <w:top w:val="single" w:sz="4" w:space="0" w:color="auto"/>
              <w:left w:val="single" w:sz="4" w:space="0" w:color="auto"/>
              <w:bottom w:val="single" w:sz="4" w:space="0" w:color="auto"/>
              <w:right w:val="single" w:sz="4" w:space="0" w:color="auto"/>
            </w:tcBorders>
            <w:hideMark/>
          </w:tcPr>
          <w:p w14:paraId="631D0EA0" w14:textId="1E2D5834"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.2.32</w:t>
            </w:r>
          </w:p>
        </w:tc>
        <w:tc>
          <w:tcPr>
            <w:tcW w:w="833" w:type="pct"/>
            <w:tcBorders>
              <w:top w:val="single" w:sz="4" w:space="0" w:color="auto"/>
              <w:left w:val="single" w:sz="4" w:space="0" w:color="auto"/>
              <w:bottom w:val="single" w:sz="4" w:space="0" w:color="auto"/>
              <w:right w:val="single" w:sz="4" w:space="0" w:color="auto"/>
            </w:tcBorders>
            <w:hideMark/>
          </w:tcPr>
          <w:p w14:paraId="6CC6EF35" w14:textId="77777777" w:rsidR="00EE5860" w:rsidRPr="00441CD0" w:rsidRDefault="00EE5860" w:rsidP="00BB0E1F">
            <w:pPr>
              <w:pStyle w:val="TAC"/>
              <w:rPr>
                <w:lang w:val="fr-FR"/>
              </w:rPr>
            </w:pPr>
            <w:r w:rsidRPr="00441CD0">
              <w:rPr>
                <w:lang w:val="fr-FR"/>
              </w:rPr>
              <w:t>1</w:t>
            </w:r>
          </w:p>
        </w:tc>
      </w:tr>
      <w:tr w:rsidR="00EE5860" w:rsidRPr="00441CD0" w14:paraId="72581C2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478F28" w14:textId="77777777" w:rsidR="00EE5860" w:rsidRPr="00441CD0" w:rsidRDefault="00EE5860" w:rsidP="00BB0E1F">
            <w:pPr>
              <w:pStyle w:val="TAC"/>
            </w:pPr>
            <w:r w:rsidRPr="00441CD0">
              <w:t>51</w:t>
            </w:r>
          </w:p>
        </w:tc>
        <w:tc>
          <w:tcPr>
            <w:tcW w:w="1962" w:type="pct"/>
            <w:tcBorders>
              <w:top w:val="single" w:sz="4" w:space="0" w:color="auto"/>
              <w:left w:val="single" w:sz="4" w:space="0" w:color="auto"/>
              <w:bottom w:val="single" w:sz="4" w:space="0" w:color="auto"/>
              <w:right w:val="single" w:sz="4" w:space="0" w:color="auto"/>
            </w:tcBorders>
            <w:hideMark/>
          </w:tcPr>
          <w:p w14:paraId="2E4BB39F" w14:textId="77777777" w:rsidR="00EE5860" w:rsidRPr="00441CD0" w:rsidRDefault="00EE5860" w:rsidP="00BB0E1F">
            <w:pPr>
              <w:pStyle w:val="TAL"/>
            </w:pPr>
            <w:r w:rsidRPr="00441CD0">
              <w:t>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2936962E" w14:textId="77777777" w:rsidR="00EE5860" w:rsidRPr="00441CD0" w:rsidRDefault="00EE5860" w:rsidP="00BB0E1F">
            <w:pPr>
              <w:pStyle w:val="TAL"/>
            </w:pPr>
            <w:r w:rsidRPr="00441CD0">
              <w:t>Extendable / Table 7.5.3.3-1</w:t>
            </w:r>
          </w:p>
        </w:tc>
        <w:tc>
          <w:tcPr>
            <w:tcW w:w="833" w:type="pct"/>
            <w:tcBorders>
              <w:top w:val="single" w:sz="4" w:space="0" w:color="auto"/>
              <w:left w:val="single" w:sz="4" w:space="0" w:color="auto"/>
              <w:bottom w:val="single" w:sz="4" w:space="0" w:color="auto"/>
              <w:right w:val="single" w:sz="4" w:space="0" w:color="auto"/>
            </w:tcBorders>
            <w:hideMark/>
          </w:tcPr>
          <w:p w14:paraId="2E2C3E20" w14:textId="77777777" w:rsidR="00EE5860" w:rsidRPr="00441CD0" w:rsidRDefault="00EE5860" w:rsidP="00BB0E1F">
            <w:pPr>
              <w:pStyle w:val="TAC"/>
              <w:rPr>
                <w:lang w:val="fr-FR"/>
              </w:rPr>
            </w:pPr>
            <w:r w:rsidRPr="00441CD0">
              <w:rPr>
                <w:lang w:val="fr-FR"/>
              </w:rPr>
              <w:t>Not Applicable</w:t>
            </w:r>
          </w:p>
        </w:tc>
      </w:tr>
      <w:tr w:rsidR="00EE5860" w:rsidRPr="00441CD0" w14:paraId="0FE4E5A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93DE049" w14:textId="77777777" w:rsidR="00EE5860" w:rsidRPr="00441CD0" w:rsidRDefault="00EE5860" w:rsidP="00BB0E1F">
            <w:pPr>
              <w:pStyle w:val="TAC"/>
            </w:pPr>
            <w:r w:rsidRPr="00441CD0">
              <w:t>52</w:t>
            </w:r>
          </w:p>
        </w:tc>
        <w:tc>
          <w:tcPr>
            <w:tcW w:w="1962" w:type="pct"/>
            <w:tcBorders>
              <w:top w:val="single" w:sz="4" w:space="0" w:color="auto"/>
              <w:left w:val="single" w:sz="4" w:space="0" w:color="auto"/>
              <w:bottom w:val="single" w:sz="4" w:space="0" w:color="auto"/>
              <w:right w:val="single" w:sz="4" w:space="0" w:color="auto"/>
            </w:tcBorders>
            <w:hideMark/>
          </w:tcPr>
          <w:p w14:paraId="15D226C4" w14:textId="77777777" w:rsidR="00EE5860" w:rsidRPr="00441CD0" w:rsidRDefault="00EE5860" w:rsidP="00BB0E1F">
            <w:pPr>
              <w:pStyle w:val="TAL"/>
            </w:pPr>
            <w:r w:rsidRPr="00441CD0">
              <w:t>Sequence Number</w:t>
            </w:r>
          </w:p>
        </w:tc>
        <w:tc>
          <w:tcPr>
            <w:tcW w:w="1360" w:type="pct"/>
            <w:tcBorders>
              <w:top w:val="single" w:sz="4" w:space="0" w:color="auto"/>
              <w:left w:val="single" w:sz="4" w:space="0" w:color="auto"/>
              <w:bottom w:val="single" w:sz="4" w:space="0" w:color="auto"/>
              <w:right w:val="single" w:sz="4" w:space="0" w:color="auto"/>
            </w:tcBorders>
            <w:hideMark/>
          </w:tcPr>
          <w:p w14:paraId="3A25E34D" w14:textId="1675A38E"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.2.33</w:t>
            </w:r>
          </w:p>
        </w:tc>
        <w:tc>
          <w:tcPr>
            <w:tcW w:w="833" w:type="pct"/>
            <w:tcBorders>
              <w:top w:val="single" w:sz="4" w:space="0" w:color="auto"/>
              <w:left w:val="single" w:sz="4" w:space="0" w:color="auto"/>
              <w:bottom w:val="single" w:sz="4" w:space="0" w:color="auto"/>
              <w:right w:val="single" w:sz="4" w:space="0" w:color="auto"/>
            </w:tcBorders>
            <w:hideMark/>
          </w:tcPr>
          <w:p w14:paraId="5A8DE05B" w14:textId="77777777" w:rsidR="00EE5860" w:rsidRPr="00441CD0" w:rsidRDefault="00EE5860" w:rsidP="00BB0E1F">
            <w:pPr>
              <w:pStyle w:val="TAC"/>
              <w:rPr>
                <w:lang w:val="fr-FR"/>
              </w:rPr>
            </w:pPr>
            <w:r w:rsidRPr="00441CD0">
              <w:rPr>
                <w:lang w:val="fr-FR"/>
              </w:rPr>
              <w:t>4</w:t>
            </w:r>
          </w:p>
        </w:tc>
      </w:tr>
      <w:tr w:rsidR="00EE5860" w:rsidRPr="00441CD0" w14:paraId="4788D1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4B8618" w14:textId="77777777" w:rsidR="00EE5860" w:rsidRPr="00441CD0" w:rsidRDefault="00EE5860" w:rsidP="00BB0E1F">
            <w:pPr>
              <w:pStyle w:val="TAC"/>
            </w:pPr>
            <w:r w:rsidRPr="00441CD0">
              <w:t>53</w:t>
            </w:r>
          </w:p>
        </w:tc>
        <w:tc>
          <w:tcPr>
            <w:tcW w:w="1962" w:type="pct"/>
            <w:tcBorders>
              <w:top w:val="single" w:sz="4" w:space="0" w:color="auto"/>
              <w:left w:val="single" w:sz="4" w:space="0" w:color="auto"/>
              <w:bottom w:val="single" w:sz="4" w:space="0" w:color="auto"/>
              <w:right w:val="single" w:sz="4" w:space="0" w:color="auto"/>
            </w:tcBorders>
            <w:hideMark/>
          </w:tcPr>
          <w:p w14:paraId="7B6430AA" w14:textId="77777777" w:rsidR="00EE5860" w:rsidRPr="00441CD0" w:rsidRDefault="00EE5860" w:rsidP="00BB0E1F">
            <w:pPr>
              <w:pStyle w:val="TAL"/>
            </w:pPr>
            <w:r w:rsidRPr="00441CD0">
              <w:t>Metric</w:t>
            </w:r>
          </w:p>
        </w:tc>
        <w:tc>
          <w:tcPr>
            <w:tcW w:w="1360" w:type="pct"/>
            <w:tcBorders>
              <w:top w:val="single" w:sz="4" w:space="0" w:color="auto"/>
              <w:left w:val="single" w:sz="4" w:space="0" w:color="auto"/>
              <w:bottom w:val="single" w:sz="4" w:space="0" w:color="auto"/>
              <w:right w:val="single" w:sz="4" w:space="0" w:color="auto"/>
            </w:tcBorders>
            <w:hideMark/>
          </w:tcPr>
          <w:p w14:paraId="4DABE3D1" w14:textId="48929CD6" w:rsidR="00EE5860" w:rsidRPr="00441CD0" w:rsidRDefault="00EE5860" w:rsidP="00BB0E1F">
            <w:pPr>
              <w:pStyle w:val="TAL"/>
            </w:pPr>
            <w:r w:rsidRPr="00441CD0">
              <w:t xml:space="preserve">Fixed Length / </w:t>
            </w:r>
            <w:r w:rsidR="00415C19" w:rsidRPr="00441CD0">
              <w:t>Clause</w:t>
            </w:r>
            <w:r w:rsidR="00415C19">
              <w:t> </w:t>
            </w:r>
            <w:r w:rsidR="00415C19" w:rsidRPr="00441CD0">
              <w:t>8</w:t>
            </w:r>
            <w:r w:rsidRPr="00441CD0">
              <w:t>.2.34</w:t>
            </w:r>
          </w:p>
        </w:tc>
        <w:tc>
          <w:tcPr>
            <w:tcW w:w="833" w:type="pct"/>
            <w:tcBorders>
              <w:top w:val="single" w:sz="4" w:space="0" w:color="auto"/>
              <w:left w:val="single" w:sz="4" w:space="0" w:color="auto"/>
              <w:bottom w:val="single" w:sz="4" w:space="0" w:color="auto"/>
              <w:right w:val="single" w:sz="4" w:space="0" w:color="auto"/>
            </w:tcBorders>
            <w:hideMark/>
          </w:tcPr>
          <w:p w14:paraId="564F9EB8" w14:textId="77777777" w:rsidR="00EE5860" w:rsidRPr="00441CD0" w:rsidRDefault="00EE5860" w:rsidP="00BB0E1F">
            <w:pPr>
              <w:pStyle w:val="TAC"/>
              <w:rPr>
                <w:lang w:val="fr-FR"/>
              </w:rPr>
            </w:pPr>
            <w:r w:rsidRPr="00441CD0">
              <w:rPr>
                <w:lang w:val="fr-FR"/>
              </w:rPr>
              <w:t>1</w:t>
            </w:r>
          </w:p>
        </w:tc>
      </w:tr>
      <w:tr w:rsidR="00EE5860" w:rsidRPr="00441CD0" w14:paraId="174CA50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7B6AB" w14:textId="77777777" w:rsidR="00EE5860" w:rsidRPr="00441CD0" w:rsidRDefault="00EE5860" w:rsidP="00BB0E1F">
            <w:pPr>
              <w:pStyle w:val="TAC"/>
            </w:pPr>
            <w:r w:rsidRPr="00441CD0">
              <w:t>54</w:t>
            </w:r>
          </w:p>
        </w:tc>
        <w:tc>
          <w:tcPr>
            <w:tcW w:w="1962" w:type="pct"/>
            <w:tcBorders>
              <w:top w:val="single" w:sz="4" w:space="0" w:color="auto"/>
              <w:left w:val="single" w:sz="4" w:space="0" w:color="auto"/>
              <w:bottom w:val="single" w:sz="4" w:space="0" w:color="auto"/>
              <w:right w:val="single" w:sz="4" w:space="0" w:color="auto"/>
            </w:tcBorders>
            <w:hideMark/>
          </w:tcPr>
          <w:p w14:paraId="62579E7A" w14:textId="77777777" w:rsidR="00EE5860" w:rsidRPr="00441CD0" w:rsidRDefault="00EE5860" w:rsidP="00BB0E1F">
            <w:pPr>
              <w:pStyle w:val="TAL"/>
            </w:pPr>
            <w:r w:rsidRPr="00441CD0">
              <w:t>Overload Control Information</w:t>
            </w:r>
          </w:p>
        </w:tc>
        <w:tc>
          <w:tcPr>
            <w:tcW w:w="1360" w:type="pct"/>
            <w:tcBorders>
              <w:top w:val="single" w:sz="4" w:space="0" w:color="auto"/>
              <w:left w:val="single" w:sz="4" w:space="0" w:color="auto"/>
              <w:bottom w:val="single" w:sz="4" w:space="0" w:color="auto"/>
              <w:right w:val="single" w:sz="4" w:space="0" w:color="auto"/>
            </w:tcBorders>
            <w:hideMark/>
          </w:tcPr>
          <w:p w14:paraId="56679EC9" w14:textId="77777777" w:rsidR="00EE5860" w:rsidRPr="00441CD0" w:rsidRDefault="00EE5860" w:rsidP="00BB0E1F">
            <w:pPr>
              <w:pStyle w:val="TAL"/>
            </w:pPr>
            <w:r w:rsidRPr="00441CD0">
              <w:t>Extendable / Table 7.5.3.4-1</w:t>
            </w:r>
          </w:p>
        </w:tc>
        <w:tc>
          <w:tcPr>
            <w:tcW w:w="833" w:type="pct"/>
            <w:tcBorders>
              <w:top w:val="single" w:sz="4" w:space="0" w:color="auto"/>
              <w:left w:val="single" w:sz="4" w:space="0" w:color="auto"/>
              <w:bottom w:val="single" w:sz="4" w:space="0" w:color="auto"/>
              <w:right w:val="single" w:sz="4" w:space="0" w:color="auto"/>
            </w:tcBorders>
            <w:hideMark/>
          </w:tcPr>
          <w:p w14:paraId="60437782" w14:textId="77777777" w:rsidR="00EE5860" w:rsidRPr="00441CD0" w:rsidRDefault="00EE5860" w:rsidP="00BB0E1F">
            <w:pPr>
              <w:pStyle w:val="TAC"/>
              <w:rPr>
                <w:lang w:val="fr-FR"/>
              </w:rPr>
            </w:pPr>
            <w:r w:rsidRPr="00441CD0">
              <w:rPr>
                <w:lang w:val="fr-FR"/>
              </w:rPr>
              <w:t>Not Applicable</w:t>
            </w:r>
          </w:p>
        </w:tc>
      </w:tr>
      <w:tr w:rsidR="00EE5860" w:rsidRPr="00441CD0" w14:paraId="03B7687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6489A2" w14:textId="77777777" w:rsidR="00EE5860" w:rsidRPr="00441CD0" w:rsidRDefault="00EE5860" w:rsidP="00BB0E1F">
            <w:pPr>
              <w:pStyle w:val="TAC"/>
            </w:pPr>
            <w:r w:rsidRPr="00441CD0">
              <w:t>55</w:t>
            </w:r>
          </w:p>
        </w:tc>
        <w:tc>
          <w:tcPr>
            <w:tcW w:w="1962" w:type="pct"/>
            <w:tcBorders>
              <w:top w:val="single" w:sz="4" w:space="0" w:color="auto"/>
              <w:left w:val="single" w:sz="4" w:space="0" w:color="auto"/>
              <w:bottom w:val="single" w:sz="4" w:space="0" w:color="auto"/>
              <w:right w:val="single" w:sz="4" w:space="0" w:color="auto"/>
            </w:tcBorders>
            <w:hideMark/>
          </w:tcPr>
          <w:p w14:paraId="1601089C" w14:textId="77777777" w:rsidR="00EE5860" w:rsidRPr="00441CD0" w:rsidRDefault="00EE5860" w:rsidP="00BB0E1F">
            <w:pPr>
              <w:pStyle w:val="TAL"/>
            </w:pPr>
            <w:r w:rsidRPr="00441CD0">
              <w:t>Timer</w:t>
            </w:r>
          </w:p>
        </w:tc>
        <w:tc>
          <w:tcPr>
            <w:tcW w:w="1360" w:type="pct"/>
            <w:tcBorders>
              <w:top w:val="single" w:sz="4" w:space="0" w:color="auto"/>
              <w:left w:val="single" w:sz="4" w:space="0" w:color="auto"/>
              <w:bottom w:val="single" w:sz="4" w:space="0" w:color="auto"/>
              <w:right w:val="single" w:sz="4" w:space="0" w:color="auto"/>
            </w:tcBorders>
            <w:hideMark/>
          </w:tcPr>
          <w:p w14:paraId="40B40CC8" w14:textId="72D0FB3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 35</w:t>
            </w:r>
          </w:p>
        </w:tc>
        <w:tc>
          <w:tcPr>
            <w:tcW w:w="833" w:type="pct"/>
            <w:tcBorders>
              <w:top w:val="single" w:sz="4" w:space="0" w:color="auto"/>
              <w:left w:val="single" w:sz="4" w:space="0" w:color="auto"/>
              <w:bottom w:val="single" w:sz="4" w:space="0" w:color="auto"/>
              <w:right w:val="single" w:sz="4" w:space="0" w:color="auto"/>
            </w:tcBorders>
            <w:hideMark/>
          </w:tcPr>
          <w:p w14:paraId="565B32C4" w14:textId="77777777" w:rsidR="00EE5860" w:rsidRPr="00441CD0" w:rsidRDefault="00EE5860" w:rsidP="00BB0E1F">
            <w:pPr>
              <w:pStyle w:val="TAC"/>
              <w:rPr>
                <w:lang w:val="fr-FR"/>
              </w:rPr>
            </w:pPr>
            <w:r w:rsidRPr="00441CD0">
              <w:rPr>
                <w:lang w:val="fr-FR"/>
              </w:rPr>
              <w:t>1</w:t>
            </w:r>
          </w:p>
        </w:tc>
      </w:tr>
      <w:tr w:rsidR="00EE5860" w:rsidRPr="00441CD0" w14:paraId="741B8B7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E2E655C" w14:textId="77777777" w:rsidR="00EE5860" w:rsidRPr="00441CD0" w:rsidRDefault="00EE5860" w:rsidP="00BB0E1F">
            <w:pPr>
              <w:pStyle w:val="TAC"/>
            </w:pPr>
            <w:r w:rsidRPr="00441CD0">
              <w:t>56</w:t>
            </w:r>
          </w:p>
        </w:tc>
        <w:tc>
          <w:tcPr>
            <w:tcW w:w="1962" w:type="pct"/>
            <w:tcBorders>
              <w:top w:val="single" w:sz="4" w:space="0" w:color="auto"/>
              <w:left w:val="single" w:sz="4" w:space="0" w:color="auto"/>
              <w:bottom w:val="single" w:sz="4" w:space="0" w:color="auto"/>
              <w:right w:val="single" w:sz="4" w:space="0" w:color="auto"/>
            </w:tcBorders>
            <w:hideMark/>
          </w:tcPr>
          <w:p w14:paraId="44F337A3" w14:textId="77777777" w:rsidR="00EE5860" w:rsidRPr="00441CD0" w:rsidRDefault="00EE5860" w:rsidP="00BB0E1F">
            <w:pPr>
              <w:pStyle w:val="TAL"/>
              <w:rPr>
                <w:sz w:val="16"/>
                <w:szCs w:val="16"/>
              </w:rPr>
            </w:pPr>
            <w:r w:rsidRPr="00441CD0">
              <w:t>PDR ID</w:t>
            </w:r>
          </w:p>
        </w:tc>
        <w:tc>
          <w:tcPr>
            <w:tcW w:w="1360" w:type="pct"/>
            <w:tcBorders>
              <w:top w:val="single" w:sz="4" w:space="0" w:color="auto"/>
              <w:left w:val="single" w:sz="4" w:space="0" w:color="auto"/>
              <w:bottom w:val="single" w:sz="4" w:space="0" w:color="auto"/>
              <w:right w:val="single" w:sz="4" w:space="0" w:color="auto"/>
            </w:tcBorders>
            <w:hideMark/>
          </w:tcPr>
          <w:p w14:paraId="41AA516A" w14:textId="682A373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 36</w:t>
            </w:r>
          </w:p>
        </w:tc>
        <w:tc>
          <w:tcPr>
            <w:tcW w:w="833" w:type="pct"/>
            <w:tcBorders>
              <w:top w:val="single" w:sz="4" w:space="0" w:color="auto"/>
              <w:left w:val="single" w:sz="4" w:space="0" w:color="auto"/>
              <w:bottom w:val="single" w:sz="4" w:space="0" w:color="auto"/>
              <w:right w:val="single" w:sz="4" w:space="0" w:color="auto"/>
            </w:tcBorders>
            <w:hideMark/>
          </w:tcPr>
          <w:p w14:paraId="3E022A3F" w14:textId="77777777" w:rsidR="00EE5860" w:rsidRPr="00441CD0" w:rsidRDefault="00EE5860" w:rsidP="00BB0E1F">
            <w:pPr>
              <w:pStyle w:val="TAC"/>
              <w:rPr>
                <w:lang w:val="fr-FR"/>
              </w:rPr>
            </w:pPr>
            <w:r w:rsidRPr="00441CD0">
              <w:rPr>
                <w:lang w:val="fr-FR"/>
              </w:rPr>
              <w:t>2</w:t>
            </w:r>
          </w:p>
        </w:tc>
      </w:tr>
      <w:tr w:rsidR="00EE5860" w:rsidRPr="00441CD0" w14:paraId="2B23B3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C1AF70" w14:textId="77777777" w:rsidR="00EE5860" w:rsidRPr="00441CD0" w:rsidRDefault="00EE5860" w:rsidP="00BB0E1F">
            <w:pPr>
              <w:pStyle w:val="TAC"/>
            </w:pPr>
            <w:r w:rsidRPr="00441CD0">
              <w:t>57</w:t>
            </w:r>
          </w:p>
        </w:tc>
        <w:tc>
          <w:tcPr>
            <w:tcW w:w="1962" w:type="pct"/>
            <w:tcBorders>
              <w:top w:val="single" w:sz="4" w:space="0" w:color="auto"/>
              <w:left w:val="single" w:sz="4" w:space="0" w:color="auto"/>
              <w:bottom w:val="single" w:sz="4" w:space="0" w:color="auto"/>
              <w:right w:val="single" w:sz="4" w:space="0" w:color="auto"/>
            </w:tcBorders>
            <w:hideMark/>
          </w:tcPr>
          <w:p w14:paraId="247454D9" w14:textId="77777777" w:rsidR="00EE5860" w:rsidRPr="00441CD0" w:rsidRDefault="00EE5860" w:rsidP="00BB0E1F">
            <w:pPr>
              <w:pStyle w:val="TAL"/>
              <w:rPr>
                <w:sz w:val="16"/>
                <w:szCs w:val="16"/>
              </w:rPr>
            </w:pPr>
            <w:r w:rsidRPr="00441CD0">
              <w:t>F-SEID</w:t>
            </w:r>
          </w:p>
        </w:tc>
        <w:tc>
          <w:tcPr>
            <w:tcW w:w="1360" w:type="pct"/>
            <w:tcBorders>
              <w:top w:val="single" w:sz="4" w:space="0" w:color="auto"/>
              <w:left w:val="single" w:sz="4" w:space="0" w:color="auto"/>
              <w:bottom w:val="single" w:sz="4" w:space="0" w:color="auto"/>
              <w:right w:val="single" w:sz="4" w:space="0" w:color="auto"/>
            </w:tcBorders>
            <w:hideMark/>
          </w:tcPr>
          <w:p w14:paraId="1DE7D7A9" w14:textId="22445E09"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 xml:space="preserve">.2 </w:t>
            </w:r>
            <w:r w:rsidRPr="00441CD0">
              <w:rPr>
                <w:lang w:val="de-DE"/>
              </w:rPr>
              <w:t>37</w:t>
            </w:r>
          </w:p>
        </w:tc>
        <w:tc>
          <w:tcPr>
            <w:tcW w:w="833" w:type="pct"/>
            <w:tcBorders>
              <w:top w:val="single" w:sz="4" w:space="0" w:color="auto"/>
              <w:left w:val="single" w:sz="4" w:space="0" w:color="auto"/>
              <w:bottom w:val="single" w:sz="4" w:space="0" w:color="auto"/>
              <w:right w:val="single" w:sz="4" w:space="0" w:color="auto"/>
            </w:tcBorders>
            <w:hideMark/>
          </w:tcPr>
          <w:p w14:paraId="6249252A" w14:textId="77777777" w:rsidR="00EE5860" w:rsidRPr="00441CD0" w:rsidRDefault="00EE5860" w:rsidP="00BB0E1F">
            <w:pPr>
              <w:pStyle w:val="TAC"/>
              <w:rPr>
                <w:lang w:val="fr-FR"/>
              </w:rPr>
            </w:pPr>
            <w:r w:rsidRPr="00441CD0">
              <w:rPr>
                <w:lang w:val="fr-FR"/>
              </w:rPr>
              <w:t>9</w:t>
            </w:r>
          </w:p>
        </w:tc>
      </w:tr>
      <w:tr w:rsidR="00EE5860" w:rsidRPr="00441CD0" w14:paraId="24E88DD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3BCFB28" w14:textId="77777777" w:rsidR="00EE5860" w:rsidRPr="00441CD0" w:rsidRDefault="00EE5860" w:rsidP="00BB0E1F">
            <w:pPr>
              <w:pStyle w:val="TAC"/>
              <w:rPr>
                <w:lang w:val="de-DE"/>
              </w:rPr>
            </w:pPr>
            <w:r w:rsidRPr="00441CD0">
              <w:rPr>
                <w:lang w:val="de-DE"/>
              </w:rPr>
              <w:t>58</w:t>
            </w:r>
          </w:p>
        </w:tc>
        <w:tc>
          <w:tcPr>
            <w:tcW w:w="1962" w:type="pct"/>
            <w:tcBorders>
              <w:top w:val="single" w:sz="4" w:space="0" w:color="auto"/>
              <w:left w:val="single" w:sz="4" w:space="0" w:color="auto"/>
              <w:bottom w:val="single" w:sz="4" w:space="0" w:color="auto"/>
              <w:right w:val="single" w:sz="4" w:space="0" w:color="auto"/>
            </w:tcBorders>
            <w:hideMark/>
          </w:tcPr>
          <w:p w14:paraId="53FBE5E0" w14:textId="77777777" w:rsidR="00EE5860" w:rsidRPr="00441CD0" w:rsidRDefault="00EE5860" w:rsidP="00BB0E1F">
            <w:pPr>
              <w:pStyle w:val="TAL"/>
              <w:rPr>
                <w:lang w:val="x-none"/>
              </w:rPr>
            </w:pPr>
            <w:r w:rsidRPr="00441CD0">
              <w:t>Application ID's PFDs</w:t>
            </w:r>
          </w:p>
        </w:tc>
        <w:tc>
          <w:tcPr>
            <w:tcW w:w="1360" w:type="pct"/>
            <w:tcBorders>
              <w:top w:val="single" w:sz="4" w:space="0" w:color="auto"/>
              <w:left w:val="single" w:sz="4" w:space="0" w:color="auto"/>
              <w:bottom w:val="single" w:sz="4" w:space="0" w:color="auto"/>
              <w:right w:val="single" w:sz="4" w:space="0" w:color="auto"/>
            </w:tcBorders>
            <w:hideMark/>
          </w:tcPr>
          <w:p w14:paraId="01AEB2FF"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6159457" w14:textId="77777777" w:rsidR="00EE5860" w:rsidRPr="00441CD0" w:rsidRDefault="00EE5860" w:rsidP="00BB0E1F">
            <w:pPr>
              <w:pStyle w:val="TAC"/>
              <w:rPr>
                <w:lang w:val="fr-FR"/>
              </w:rPr>
            </w:pPr>
            <w:r w:rsidRPr="00441CD0">
              <w:rPr>
                <w:lang w:val="fr-FR"/>
              </w:rPr>
              <w:t>Not Applicable</w:t>
            </w:r>
          </w:p>
        </w:tc>
      </w:tr>
      <w:tr w:rsidR="00EE5860" w:rsidRPr="00441CD0" w14:paraId="5F7A75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8959552" w14:textId="77777777" w:rsidR="00EE5860" w:rsidRPr="00441CD0" w:rsidRDefault="00EE5860" w:rsidP="00BB0E1F">
            <w:pPr>
              <w:pStyle w:val="TAC"/>
              <w:rPr>
                <w:lang w:val="de-DE"/>
              </w:rPr>
            </w:pPr>
            <w:r w:rsidRPr="00441CD0">
              <w:rPr>
                <w:lang w:val="de-DE"/>
              </w:rPr>
              <w:t>59</w:t>
            </w:r>
          </w:p>
        </w:tc>
        <w:tc>
          <w:tcPr>
            <w:tcW w:w="1962" w:type="pct"/>
            <w:tcBorders>
              <w:top w:val="single" w:sz="4" w:space="0" w:color="auto"/>
              <w:left w:val="single" w:sz="4" w:space="0" w:color="auto"/>
              <w:bottom w:val="single" w:sz="4" w:space="0" w:color="auto"/>
              <w:right w:val="single" w:sz="4" w:space="0" w:color="auto"/>
            </w:tcBorders>
            <w:hideMark/>
          </w:tcPr>
          <w:p w14:paraId="6D8E3112" w14:textId="77777777" w:rsidR="00EE5860" w:rsidRPr="00441CD0" w:rsidRDefault="00EE5860" w:rsidP="00BB0E1F">
            <w:pPr>
              <w:pStyle w:val="TAL"/>
              <w:rPr>
                <w:lang w:val="x-none"/>
              </w:rPr>
            </w:pPr>
            <w:r w:rsidRPr="00441CD0">
              <w:t>PFD context</w:t>
            </w:r>
          </w:p>
        </w:tc>
        <w:tc>
          <w:tcPr>
            <w:tcW w:w="1360" w:type="pct"/>
            <w:tcBorders>
              <w:top w:val="single" w:sz="4" w:space="0" w:color="auto"/>
              <w:left w:val="single" w:sz="4" w:space="0" w:color="auto"/>
              <w:bottom w:val="single" w:sz="4" w:space="0" w:color="auto"/>
              <w:right w:val="single" w:sz="4" w:space="0" w:color="auto"/>
            </w:tcBorders>
            <w:hideMark/>
          </w:tcPr>
          <w:p w14:paraId="02FD67EB" w14:textId="77777777" w:rsidR="00EE5860" w:rsidRPr="00441CD0" w:rsidRDefault="00EE5860" w:rsidP="00BB0E1F">
            <w:pPr>
              <w:pStyle w:val="TAL"/>
              <w:rPr>
                <w:lang w:val="de-DE"/>
              </w:rPr>
            </w:pPr>
            <w:r w:rsidRPr="00441CD0">
              <w:t>Extendable / Table 7.4.</w:t>
            </w:r>
            <w:r w:rsidRPr="00441CD0">
              <w:rPr>
                <w:lang w:val="de-DE"/>
              </w:rPr>
              <w:t>3</w:t>
            </w:r>
            <w:r w:rsidRPr="00441CD0">
              <w:t>.1</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E8856E5" w14:textId="77777777" w:rsidR="00EE5860" w:rsidRPr="00441CD0" w:rsidRDefault="00EE5860" w:rsidP="00BB0E1F">
            <w:pPr>
              <w:pStyle w:val="TAC"/>
              <w:rPr>
                <w:lang w:val="fr-FR"/>
              </w:rPr>
            </w:pPr>
            <w:r w:rsidRPr="00441CD0">
              <w:rPr>
                <w:lang w:val="fr-FR"/>
              </w:rPr>
              <w:t>Not Applicable</w:t>
            </w:r>
          </w:p>
        </w:tc>
      </w:tr>
      <w:tr w:rsidR="00EE5860" w:rsidRPr="00441CD0" w14:paraId="3EEBF84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020AB9" w14:textId="77777777" w:rsidR="00EE5860" w:rsidRPr="00441CD0" w:rsidRDefault="00EE5860" w:rsidP="00BB0E1F">
            <w:pPr>
              <w:pStyle w:val="TAC"/>
              <w:rPr>
                <w:lang w:val="de-DE"/>
              </w:rPr>
            </w:pPr>
            <w:r w:rsidRPr="00441CD0">
              <w:rPr>
                <w:lang w:val="de-DE"/>
              </w:rPr>
              <w:t>60</w:t>
            </w:r>
          </w:p>
        </w:tc>
        <w:tc>
          <w:tcPr>
            <w:tcW w:w="1962" w:type="pct"/>
            <w:tcBorders>
              <w:top w:val="single" w:sz="4" w:space="0" w:color="auto"/>
              <w:left w:val="single" w:sz="4" w:space="0" w:color="auto"/>
              <w:bottom w:val="single" w:sz="4" w:space="0" w:color="auto"/>
              <w:right w:val="single" w:sz="4" w:space="0" w:color="auto"/>
            </w:tcBorders>
            <w:hideMark/>
          </w:tcPr>
          <w:p w14:paraId="01624BFA" w14:textId="77777777" w:rsidR="00EE5860" w:rsidRPr="00441CD0" w:rsidRDefault="00EE5860" w:rsidP="00BB0E1F">
            <w:pPr>
              <w:pStyle w:val="TAL"/>
              <w:rPr>
                <w:lang w:val="x-none"/>
              </w:rPr>
            </w:pPr>
            <w:r w:rsidRPr="00441CD0">
              <w:t>Node ID</w:t>
            </w:r>
          </w:p>
        </w:tc>
        <w:tc>
          <w:tcPr>
            <w:tcW w:w="1360" w:type="pct"/>
            <w:tcBorders>
              <w:top w:val="single" w:sz="4" w:space="0" w:color="auto"/>
              <w:left w:val="single" w:sz="4" w:space="0" w:color="auto"/>
              <w:bottom w:val="single" w:sz="4" w:space="0" w:color="auto"/>
              <w:right w:val="single" w:sz="4" w:space="0" w:color="auto"/>
            </w:tcBorders>
            <w:hideMark/>
          </w:tcPr>
          <w:p w14:paraId="33097789" w14:textId="6CA2A40D" w:rsidR="00EE5860" w:rsidRPr="00441CD0" w:rsidRDefault="00EE5860" w:rsidP="00BB0E1F">
            <w:pPr>
              <w:pStyle w:val="TAL"/>
              <w:rPr>
                <w:lang w:val="de-DE"/>
              </w:rPr>
            </w:pPr>
            <w:r w:rsidRPr="00441CD0">
              <w:t xml:space="preserve">Extendable </w:t>
            </w:r>
            <w:r w:rsidRPr="00441CD0">
              <w:rPr>
                <w:lang w:val="de-DE"/>
              </w:rPr>
              <w:t xml:space="preserve">/ </w:t>
            </w:r>
            <w:r w:rsidR="00415C19" w:rsidRPr="00441CD0">
              <w:t>Clause</w:t>
            </w:r>
            <w:r w:rsidR="00415C19">
              <w:t> </w:t>
            </w:r>
            <w:r w:rsidR="00415C19" w:rsidRPr="00441CD0">
              <w:rPr>
                <w:lang w:val="de-DE"/>
              </w:rPr>
              <w:t>8</w:t>
            </w:r>
            <w:r w:rsidRPr="00441CD0">
              <w:rPr>
                <w:lang w:val="de-DE"/>
              </w:rPr>
              <w:t>.2.</w:t>
            </w:r>
            <w:r w:rsidRPr="00441CD0">
              <w:t>3</w:t>
            </w:r>
            <w:r w:rsidRPr="00441CD0">
              <w:rPr>
                <w:lang w:val="de-DE"/>
              </w:rPr>
              <w:t>8</w:t>
            </w:r>
          </w:p>
        </w:tc>
        <w:tc>
          <w:tcPr>
            <w:tcW w:w="833" w:type="pct"/>
            <w:tcBorders>
              <w:top w:val="single" w:sz="4" w:space="0" w:color="auto"/>
              <w:left w:val="single" w:sz="4" w:space="0" w:color="auto"/>
              <w:bottom w:val="single" w:sz="4" w:space="0" w:color="auto"/>
              <w:right w:val="single" w:sz="4" w:space="0" w:color="auto"/>
            </w:tcBorders>
            <w:hideMark/>
          </w:tcPr>
          <w:p w14:paraId="0D3B81B7" w14:textId="77777777" w:rsidR="00EE5860" w:rsidRPr="00441CD0" w:rsidRDefault="00EE5860" w:rsidP="00BB0E1F">
            <w:pPr>
              <w:pStyle w:val="TAC"/>
              <w:rPr>
                <w:lang w:val="fr-FR"/>
              </w:rPr>
            </w:pPr>
            <w:r w:rsidRPr="00441CD0">
              <w:rPr>
                <w:lang w:val="fr-FR"/>
              </w:rPr>
              <w:t>1</w:t>
            </w:r>
          </w:p>
        </w:tc>
      </w:tr>
      <w:tr w:rsidR="00EE5860" w:rsidRPr="00441CD0" w14:paraId="7D0E65D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A06CC1" w14:textId="77777777" w:rsidR="00EE5860" w:rsidRPr="00441CD0" w:rsidRDefault="00EE5860" w:rsidP="00BB0E1F">
            <w:pPr>
              <w:pStyle w:val="TAC"/>
              <w:rPr>
                <w:lang w:val="de-DE"/>
              </w:rPr>
            </w:pPr>
            <w:r w:rsidRPr="00441CD0">
              <w:rPr>
                <w:lang w:val="de-DE"/>
              </w:rPr>
              <w:t>61</w:t>
            </w:r>
          </w:p>
        </w:tc>
        <w:tc>
          <w:tcPr>
            <w:tcW w:w="1962" w:type="pct"/>
            <w:tcBorders>
              <w:top w:val="single" w:sz="4" w:space="0" w:color="auto"/>
              <w:left w:val="single" w:sz="4" w:space="0" w:color="auto"/>
              <w:bottom w:val="single" w:sz="4" w:space="0" w:color="auto"/>
              <w:right w:val="single" w:sz="4" w:space="0" w:color="auto"/>
            </w:tcBorders>
            <w:hideMark/>
          </w:tcPr>
          <w:p w14:paraId="0E793009" w14:textId="77777777" w:rsidR="00EE5860" w:rsidRPr="00441CD0" w:rsidRDefault="00EE5860" w:rsidP="00BB0E1F">
            <w:pPr>
              <w:pStyle w:val="TAL"/>
              <w:rPr>
                <w:lang w:val="x-none"/>
              </w:rPr>
            </w:pPr>
            <w:r w:rsidRPr="00441CD0">
              <w:t>PFD contents</w:t>
            </w:r>
          </w:p>
        </w:tc>
        <w:tc>
          <w:tcPr>
            <w:tcW w:w="1360" w:type="pct"/>
            <w:tcBorders>
              <w:top w:val="single" w:sz="4" w:space="0" w:color="auto"/>
              <w:left w:val="single" w:sz="4" w:space="0" w:color="auto"/>
              <w:bottom w:val="single" w:sz="4" w:space="0" w:color="auto"/>
              <w:right w:val="single" w:sz="4" w:space="0" w:color="auto"/>
            </w:tcBorders>
            <w:hideMark/>
          </w:tcPr>
          <w:p w14:paraId="5A348FED" w14:textId="0E12B814" w:rsidR="00EE5860" w:rsidRPr="00441CD0" w:rsidRDefault="00EE5860" w:rsidP="00BB0E1F">
            <w:pPr>
              <w:pStyle w:val="TAL"/>
            </w:pPr>
            <w:r w:rsidRPr="00441CD0">
              <w:rPr>
                <w:lang w:val="de-DE"/>
              </w:rPr>
              <w:t xml:space="preserve">Extendable / </w:t>
            </w:r>
            <w:r w:rsidR="00415C19" w:rsidRPr="00441CD0">
              <w:t>Clause</w:t>
            </w:r>
            <w:r w:rsidR="00415C19">
              <w:t> </w:t>
            </w:r>
            <w:r w:rsidR="00415C19" w:rsidRPr="00441CD0">
              <w:rPr>
                <w:lang w:val="de-DE"/>
              </w:rPr>
              <w:t>8</w:t>
            </w:r>
            <w:r w:rsidRPr="00441CD0">
              <w:rPr>
                <w:lang w:val="de-DE"/>
              </w:rPr>
              <w:t>.2.</w:t>
            </w:r>
            <w:r w:rsidRPr="00441CD0">
              <w:t>39</w:t>
            </w:r>
          </w:p>
        </w:tc>
        <w:tc>
          <w:tcPr>
            <w:tcW w:w="833" w:type="pct"/>
            <w:tcBorders>
              <w:top w:val="single" w:sz="4" w:space="0" w:color="auto"/>
              <w:left w:val="single" w:sz="4" w:space="0" w:color="auto"/>
              <w:bottom w:val="single" w:sz="4" w:space="0" w:color="auto"/>
              <w:right w:val="single" w:sz="4" w:space="0" w:color="auto"/>
            </w:tcBorders>
            <w:hideMark/>
          </w:tcPr>
          <w:p w14:paraId="2D825BF4" w14:textId="77777777" w:rsidR="00EE5860" w:rsidRPr="00441CD0" w:rsidRDefault="00EE5860" w:rsidP="00BB0E1F">
            <w:pPr>
              <w:pStyle w:val="TAC"/>
              <w:rPr>
                <w:lang w:val="fr-FR"/>
              </w:rPr>
            </w:pPr>
            <w:r w:rsidRPr="00441CD0">
              <w:rPr>
                <w:lang w:val="de-DE"/>
              </w:rPr>
              <w:t>2</w:t>
            </w:r>
          </w:p>
        </w:tc>
      </w:tr>
      <w:tr w:rsidR="00EE5860" w:rsidRPr="00441CD0" w14:paraId="78EA466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C66173E" w14:textId="77777777" w:rsidR="00EE5860" w:rsidRPr="00441CD0" w:rsidRDefault="00EE5860" w:rsidP="00BB0E1F">
            <w:pPr>
              <w:pStyle w:val="TAC"/>
              <w:rPr>
                <w:lang w:val="de-DE"/>
              </w:rPr>
            </w:pPr>
            <w:r w:rsidRPr="00441CD0">
              <w:rPr>
                <w:lang w:val="de-DE"/>
              </w:rPr>
              <w:lastRenderedPageBreak/>
              <w:t>62</w:t>
            </w:r>
          </w:p>
        </w:tc>
        <w:tc>
          <w:tcPr>
            <w:tcW w:w="1962" w:type="pct"/>
            <w:tcBorders>
              <w:top w:val="single" w:sz="4" w:space="0" w:color="auto"/>
              <w:left w:val="single" w:sz="4" w:space="0" w:color="auto"/>
              <w:bottom w:val="single" w:sz="4" w:space="0" w:color="auto"/>
              <w:right w:val="single" w:sz="4" w:space="0" w:color="auto"/>
            </w:tcBorders>
            <w:hideMark/>
          </w:tcPr>
          <w:p w14:paraId="63965E18" w14:textId="77777777" w:rsidR="00EE5860" w:rsidRPr="00441CD0" w:rsidRDefault="00EE5860" w:rsidP="00BB0E1F">
            <w:pPr>
              <w:pStyle w:val="TAL"/>
              <w:rPr>
                <w:lang w:val="x-none"/>
              </w:rPr>
            </w:pPr>
            <w:r w:rsidRPr="00441CD0">
              <w:t>Measurement Method</w:t>
            </w:r>
          </w:p>
        </w:tc>
        <w:tc>
          <w:tcPr>
            <w:tcW w:w="1360" w:type="pct"/>
            <w:tcBorders>
              <w:top w:val="single" w:sz="4" w:space="0" w:color="auto"/>
              <w:left w:val="single" w:sz="4" w:space="0" w:color="auto"/>
              <w:bottom w:val="single" w:sz="4" w:space="0" w:color="auto"/>
              <w:right w:val="single" w:sz="4" w:space="0" w:color="auto"/>
            </w:tcBorders>
            <w:hideMark/>
          </w:tcPr>
          <w:p w14:paraId="1AA49DE1" w14:textId="4D6CC5F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.2.40</w:t>
            </w:r>
          </w:p>
        </w:tc>
        <w:tc>
          <w:tcPr>
            <w:tcW w:w="833" w:type="pct"/>
            <w:tcBorders>
              <w:top w:val="single" w:sz="4" w:space="0" w:color="auto"/>
              <w:left w:val="single" w:sz="4" w:space="0" w:color="auto"/>
              <w:bottom w:val="single" w:sz="4" w:space="0" w:color="auto"/>
              <w:right w:val="single" w:sz="4" w:space="0" w:color="auto"/>
            </w:tcBorders>
            <w:hideMark/>
          </w:tcPr>
          <w:p w14:paraId="38498E71" w14:textId="77777777" w:rsidR="00EE5860" w:rsidRPr="00441CD0" w:rsidRDefault="00EE5860" w:rsidP="00BB0E1F">
            <w:pPr>
              <w:pStyle w:val="TAC"/>
              <w:rPr>
                <w:lang w:val="fr-FR"/>
              </w:rPr>
            </w:pPr>
            <w:r w:rsidRPr="00441CD0">
              <w:rPr>
                <w:lang w:val="fr-FR"/>
              </w:rPr>
              <w:t>1</w:t>
            </w:r>
          </w:p>
        </w:tc>
      </w:tr>
      <w:tr w:rsidR="00EE5860" w:rsidRPr="00441CD0" w14:paraId="57AA17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9B2CCA" w14:textId="77777777" w:rsidR="00EE5860" w:rsidRPr="00441CD0" w:rsidRDefault="00EE5860" w:rsidP="00BB0E1F">
            <w:pPr>
              <w:pStyle w:val="TAC"/>
              <w:rPr>
                <w:lang w:val="de-DE"/>
              </w:rPr>
            </w:pPr>
            <w:r w:rsidRPr="00441CD0">
              <w:rPr>
                <w:lang w:val="de-DE"/>
              </w:rPr>
              <w:t>63</w:t>
            </w:r>
          </w:p>
        </w:tc>
        <w:tc>
          <w:tcPr>
            <w:tcW w:w="1962" w:type="pct"/>
            <w:tcBorders>
              <w:top w:val="single" w:sz="4" w:space="0" w:color="auto"/>
              <w:left w:val="single" w:sz="4" w:space="0" w:color="auto"/>
              <w:bottom w:val="single" w:sz="4" w:space="0" w:color="auto"/>
              <w:right w:val="single" w:sz="4" w:space="0" w:color="auto"/>
            </w:tcBorders>
            <w:hideMark/>
          </w:tcPr>
          <w:p w14:paraId="32121FB8" w14:textId="77777777" w:rsidR="00EE5860" w:rsidRPr="00441CD0" w:rsidRDefault="00EE5860" w:rsidP="00BB0E1F">
            <w:pPr>
              <w:pStyle w:val="TAL"/>
              <w:rPr>
                <w:lang w:val="x-none"/>
              </w:rPr>
            </w:pPr>
            <w:r w:rsidRPr="00441CD0">
              <w:t>Usage Report Trigger</w:t>
            </w:r>
          </w:p>
        </w:tc>
        <w:tc>
          <w:tcPr>
            <w:tcW w:w="1360" w:type="pct"/>
            <w:tcBorders>
              <w:top w:val="single" w:sz="4" w:space="0" w:color="auto"/>
              <w:left w:val="single" w:sz="4" w:space="0" w:color="auto"/>
              <w:bottom w:val="single" w:sz="4" w:space="0" w:color="auto"/>
              <w:right w:val="single" w:sz="4" w:space="0" w:color="auto"/>
            </w:tcBorders>
            <w:hideMark/>
          </w:tcPr>
          <w:p w14:paraId="7C57A39E" w14:textId="090D292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.2.41</w:t>
            </w:r>
          </w:p>
        </w:tc>
        <w:tc>
          <w:tcPr>
            <w:tcW w:w="833" w:type="pct"/>
            <w:tcBorders>
              <w:top w:val="single" w:sz="4" w:space="0" w:color="auto"/>
              <w:left w:val="single" w:sz="4" w:space="0" w:color="auto"/>
              <w:bottom w:val="single" w:sz="4" w:space="0" w:color="auto"/>
              <w:right w:val="single" w:sz="4" w:space="0" w:color="auto"/>
            </w:tcBorders>
            <w:hideMark/>
          </w:tcPr>
          <w:p w14:paraId="492CD311" w14:textId="77777777" w:rsidR="00EE5860" w:rsidRPr="00441CD0" w:rsidRDefault="00EE5860" w:rsidP="00BB0E1F">
            <w:pPr>
              <w:pStyle w:val="TAC"/>
              <w:rPr>
                <w:lang w:val="fr-FR"/>
              </w:rPr>
            </w:pPr>
            <w:r w:rsidRPr="00441CD0">
              <w:rPr>
                <w:lang w:val="fr-FR"/>
              </w:rPr>
              <w:t>2</w:t>
            </w:r>
          </w:p>
        </w:tc>
      </w:tr>
      <w:tr w:rsidR="00EE5860" w:rsidRPr="00441CD0" w14:paraId="0E631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65D13F" w14:textId="77777777" w:rsidR="00EE5860" w:rsidRPr="00441CD0" w:rsidRDefault="00EE5860" w:rsidP="00BB0E1F">
            <w:pPr>
              <w:pStyle w:val="TAC"/>
              <w:rPr>
                <w:lang w:val="de-DE"/>
              </w:rPr>
            </w:pPr>
            <w:r w:rsidRPr="00441CD0">
              <w:rPr>
                <w:lang w:val="de-DE"/>
              </w:rPr>
              <w:t>64</w:t>
            </w:r>
          </w:p>
        </w:tc>
        <w:tc>
          <w:tcPr>
            <w:tcW w:w="1962" w:type="pct"/>
            <w:tcBorders>
              <w:top w:val="single" w:sz="4" w:space="0" w:color="auto"/>
              <w:left w:val="single" w:sz="4" w:space="0" w:color="auto"/>
              <w:bottom w:val="single" w:sz="4" w:space="0" w:color="auto"/>
              <w:right w:val="single" w:sz="4" w:space="0" w:color="auto"/>
            </w:tcBorders>
            <w:hideMark/>
          </w:tcPr>
          <w:p w14:paraId="64191D0D" w14:textId="77777777" w:rsidR="00EE5860" w:rsidRPr="00441CD0" w:rsidRDefault="00EE5860" w:rsidP="00BB0E1F">
            <w:pPr>
              <w:pStyle w:val="TAL"/>
              <w:rPr>
                <w:lang w:val="x-none"/>
              </w:rPr>
            </w:pPr>
            <w:r w:rsidRPr="00441CD0">
              <w:t>Measurement Period</w:t>
            </w:r>
          </w:p>
        </w:tc>
        <w:tc>
          <w:tcPr>
            <w:tcW w:w="1360" w:type="pct"/>
            <w:tcBorders>
              <w:top w:val="single" w:sz="4" w:space="0" w:color="auto"/>
              <w:left w:val="single" w:sz="4" w:space="0" w:color="auto"/>
              <w:bottom w:val="single" w:sz="4" w:space="0" w:color="auto"/>
              <w:right w:val="single" w:sz="4" w:space="0" w:color="auto"/>
            </w:tcBorders>
            <w:hideMark/>
          </w:tcPr>
          <w:p w14:paraId="327C5A49" w14:textId="50418158"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7A05ED6" w14:textId="77777777" w:rsidR="00EE5860" w:rsidRPr="00441CD0" w:rsidRDefault="00EE5860" w:rsidP="00BB0E1F">
            <w:pPr>
              <w:pStyle w:val="TAC"/>
              <w:rPr>
                <w:lang w:val="fr-FR"/>
              </w:rPr>
            </w:pPr>
            <w:r w:rsidRPr="00441CD0">
              <w:rPr>
                <w:lang w:val="fr-FR"/>
              </w:rPr>
              <w:t>4</w:t>
            </w:r>
          </w:p>
        </w:tc>
      </w:tr>
      <w:tr w:rsidR="00EE5860" w:rsidRPr="00441CD0" w14:paraId="2D6910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AEB2431" w14:textId="77777777" w:rsidR="00EE5860" w:rsidRPr="00441CD0" w:rsidRDefault="00EE5860" w:rsidP="00BB0E1F">
            <w:pPr>
              <w:pStyle w:val="TAC"/>
              <w:rPr>
                <w:lang w:val="de-DE"/>
              </w:rPr>
            </w:pPr>
            <w:r w:rsidRPr="00441CD0">
              <w:rPr>
                <w:lang w:val="de-DE"/>
              </w:rPr>
              <w:t>65</w:t>
            </w:r>
          </w:p>
        </w:tc>
        <w:tc>
          <w:tcPr>
            <w:tcW w:w="1962" w:type="pct"/>
            <w:tcBorders>
              <w:top w:val="single" w:sz="4" w:space="0" w:color="auto"/>
              <w:left w:val="single" w:sz="4" w:space="0" w:color="auto"/>
              <w:bottom w:val="single" w:sz="4" w:space="0" w:color="auto"/>
              <w:right w:val="single" w:sz="4" w:space="0" w:color="auto"/>
            </w:tcBorders>
            <w:hideMark/>
          </w:tcPr>
          <w:p w14:paraId="79D81981" w14:textId="77777777" w:rsidR="00EE5860" w:rsidRPr="00441CD0" w:rsidRDefault="00EE5860" w:rsidP="00BB0E1F">
            <w:pPr>
              <w:pStyle w:val="TAL"/>
              <w:rPr>
                <w:lang w:val="x-none"/>
              </w:rPr>
            </w:pPr>
            <w:r w:rsidRPr="00441CD0">
              <w:t>FQ-CSID</w:t>
            </w:r>
          </w:p>
        </w:tc>
        <w:tc>
          <w:tcPr>
            <w:tcW w:w="1360" w:type="pct"/>
            <w:tcBorders>
              <w:top w:val="single" w:sz="4" w:space="0" w:color="auto"/>
              <w:left w:val="single" w:sz="4" w:space="0" w:color="auto"/>
              <w:bottom w:val="single" w:sz="4" w:space="0" w:color="auto"/>
              <w:right w:val="single" w:sz="4" w:space="0" w:color="auto"/>
            </w:tcBorders>
            <w:hideMark/>
          </w:tcPr>
          <w:p w14:paraId="7257626C" w14:textId="64444B9A" w:rsidR="00EE5860" w:rsidRPr="00441CD0" w:rsidRDefault="00EE5860" w:rsidP="00BB0E1F">
            <w:pPr>
              <w:pStyle w:val="TAL"/>
              <w:rPr>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sv-SE"/>
              </w:rPr>
              <w:t>43</w:t>
            </w:r>
          </w:p>
        </w:tc>
        <w:tc>
          <w:tcPr>
            <w:tcW w:w="833" w:type="pct"/>
            <w:tcBorders>
              <w:top w:val="single" w:sz="4" w:space="0" w:color="auto"/>
              <w:left w:val="single" w:sz="4" w:space="0" w:color="auto"/>
              <w:bottom w:val="single" w:sz="4" w:space="0" w:color="auto"/>
              <w:right w:val="single" w:sz="4" w:space="0" w:color="auto"/>
            </w:tcBorders>
            <w:hideMark/>
          </w:tcPr>
          <w:p w14:paraId="1D67AD1E" w14:textId="77777777" w:rsidR="00EE5860" w:rsidRPr="00441CD0" w:rsidRDefault="00EE5860" w:rsidP="00BB0E1F">
            <w:pPr>
              <w:pStyle w:val="TAC"/>
              <w:rPr>
                <w:lang w:val="fr-FR"/>
              </w:rPr>
            </w:pPr>
            <w:r w:rsidRPr="00441CD0">
              <w:rPr>
                <w:lang w:val="fr-FR"/>
              </w:rPr>
              <w:t>1</w:t>
            </w:r>
          </w:p>
        </w:tc>
      </w:tr>
      <w:tr w:rsidR="00EE5860" w:rsidRPr="00441CD0" w14:paraId="51933CB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A3EB03" w14:textId="77777777" w:rsidR="00EE5860" w:rsidRPr="00441CD0" w:rsidRDefault="00EE5860" w:rsidP="00BB0E1F">
            <w:pPr>
              <w:pStyle w:val="TAC"/>
              <w:rPr>
                <w:lang w:val="de-DE"/>
              </w:rPr>
            </w:pPr>
            <w:r w:rsidRPr="00441CD0">
              <w:rPr>
                <w:lang w:val="de-DE"/>
              </w:rPr>
              <w:t>66</w:t>
            </w:r>
          </w:p>
        </w:tc>
        <w:tc>
          <w:tcPr>
            <w:tcW w:w="1962" w:type="pct"/>
            <w:tcBorders>
              <w:top w:val="single" w:sz="4" w:space="0" w:color="auto"/>
              <w:left w:val="single" w:sz="4" w:space="0" w:color="auto"/>
              <w:bottom w:val="single" w:sz="4" w:space="0" w:color="auto"/>
              <w:right w:val="single" w:sz="4" w:space="0" w:color="auto"/>
            </w:tcBorders>
            <w:hideMark/>
          </w:tcPr>
          <w:p w14:paraId="557BA808" w14:textId="77777777" w:rsidR="00EE5860" w:rsidRPr="00441CD0" w:rsidRDefault="00EE5860" w:rsidP="00BB0E1F">
            <w:pPr>
              <w:pStyle w:val="TAL"/>
              <w:rPr>
                <w:lang w:val="x-none"/>
              </w:rPr>
            </w:pPr>
            <w:r w:rsidRPr="00441CD0">
              <w:t>Volume Measurement</w:t>
            </w:r>
          </w:p>
        </w:tc>
        <w:tc>
          <w:tcPr>
            <w:tcW w:w="1360" w:type="pct"/>
            <w:tcBorders>
              <w:top w:val="single" w:sz="4" w:space="0" w:color="auto"/>
              <w:left w:val="single" w:sz="4" w:space="0" w:color="auto"/>
              <w:bottom w:val="single" w:sz="4" w:space="0" w:color="auto"/>
              <w:right w:val="single" w:sz="4" w:space="0" w:color="auto"/>
            </w:tcBorders>
            <w:hideMark/>
          </w:tcPr>
          <w:p w14:paraId="03EA21DD" w14:textId="0D75477F"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4</w:t>
            </w:r>
          </w:p>
        </w:tc>
        <w:tc>
          <w:tcPr>
            <w:tcW w:w="833" w:type="pct"/>
            <w:tcBorders>
              <w:top w:val="single" w:sz="4" w:space="0" w:color="auto"/>
              <w:left w:val="single" w:sz="4" w:space="0" w:color="auto"/>
              <w:bottom w:val="single" w:sz="4" w:space="0" w:color="auto"/>
              <w:right w:val="single" w:sz="4" w:space="0" w:color="auto"/>
            </w:tcBorders>
            <w:hideMark/>
          </w:tcPr>
          <w:p w14:paraId="4821BE6D" w14:textId="77777777" w:rsidR="00EE5860" w:rsidRPr="00441CD0" w:rsidRDefault="00EE5860" w:rsidP="00BB0E1F">
            <w:pPr>
              <w:pStyle w:val="TAC"/>
              <w:rPr>
                <w:lang w:val="fr-FR"/>
              </w:rPr>
            </w:pPr>
            <w:r w:rsidRPr="00441CD0">
              <w:rPr>
                <w:lang w:val="fr-FR"/>
              </w:rPr>
              <w:t>1</w:t>
            </w:r>
          </w:p>
        </w:tc>
      </w:tr>
      <w:tr w:rsidR="00EE5860" w:rsidRPr="00441CD0" w14:paraId="2EC2079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88CAED1" w14:textId="77777777" w:rsidR="00EE5860" w:rsidRPr="00441CD0" w:rsidRDefault="00EE5860" w:rsidP="00BB0E1F">
            <w:pPr>
              <w:pStyle w:val="TAC"/>
              <w:rPr>
                <w:lang w:val="de-DE"/>
              </w:rPr>
            </w:pPr>
            <w:r w:rsidRPr="00441CD0">
              <w:rPr>
                <w:lang w:val="de-DE"/>
              </w:rPr>
              <w:t>67</w:t>
            </w:r>
          </w:p>
        </w:tc>
        <w:tc>
          <w:tcPr>
            <w:tcW w:w="1962" w:type="pct"/>
            <w:tcBorders>
              <w:top w:val="single" w:sz="4" w:space="0" w:color="auto"/>
              <w:left w:val="single" w:sz="4" w:space="0" w:color="auto"/>
              <w:bottom w:val="single" w:sz="4" w:space="0" w:color="auto"/>
              <w:right w:val="single" w:sz="4" w:space="0" w:color="auto"/>
            </w:tcBorders>
            <w:hideMark/>
          </w:tcPr>
          <w:p w14:paraId="681B5134" w14:textId="77777777" w:rsidR="00EE5860" w:rsidRPr="00441CD0" w:rsidRDefault="00EE5860" w:rsidP="00BB0E1F">
            <w:pPr>
              <w:pStyle w:val="TAL"/>
              <w:rPr>
                <w:lang w:val="x-none"/>
              </w:rPr>
            </w:pPr>
            <w:r w:rsidRPr="00441CD0">
              <w:t>Duration Measurement</w:t>
            </w:r>
          </w:p>
        </w:tc>
        <w:tc>
          <w:tcPr>
            <w:tcW w:w="1360" w:type="pct"/>
            <w:tcBorders>
              <w:top w:val="single" w:sz="4" w:space="0" w:color="auto"/>
              <w:left w:val="single" w:sz="4" w:space="0" w:color="auto"/>
              <w:bottom w:val="single" w:sz="4" w:space="0" w:color="auto"/>
              <w:right w:val="single" w:sz="4" w:space="0" w:color="auto"/>
            </w:tcBorders>
            <w:hideMark/>
          </w:tcPr>
          <w:p w14:paraId="7B072A74" w14:textId="5BE4A415" w:rsidR="00EE5860" w:rsidRPr="00441CD0" w:rsidRDefault="00EE5860" w:rsidP="00BB0E1F">
            <w:pPr>
              <w:pStyle w:val="TAL"/>
              <w:rPr>
                <w:szCs w:val="16"/>
                <w:lang w:val="de-DE"/>
              </w:rPr>
            </w:pPr>
            <w:r w:rsidRPr="00441CD0">
              <w:rPr>
                <w:szCs w:val="16"/>
              </w:rPr>
              <w:t xml:space="preserve">Extendable / </w:t>
            </w:r>
            <w:r w:rsidR="00415C19" w:rsidRPr="00441CD0">
              <w:t>Clause</w:t>
            </w:r>
            <w:r w:rsidR="00415C19">
              <w:t> </w:t>
            </w:r>
            <w:r w:rsidR="00415C19" w:rsidRPr="00441CD0">
              <w:rPr>
                <w:szCs w:val="16"/>
              </w:rPr>
              <w:t>8</w:t>
            </w:r>
            <w:r w:rsidRPr="00441CD0">
              <w:rPr>
                <w:szCs w:val="16"/>
              </w:rPr>
              <w:t>.2.4</w:t>
            </w:r>
            <w:r w:rsidRPr="00441CD0">
              <w:rPr>
                <w:szCs w:val="16"/>
                <w:lang w:val="de-DE"/>
              </w:rPr>
              <w:t>5</w:t>
            </w:r>
          </w:p>
        </w:tc>
        <w:tc>
          <w:tcPr>
            <w:tcW w:w="833" w:type="pct"/>
            <w:tcBorders>
              <w:top w:val="single" w:sz="4" w:space="0" w:color="auto"/>
              <w:left w:val="single" w:sz="4" w:space="0" w:color="auto"/>
              <w:bottom w:val="single" w:sz="4" w:space="0" w:color="auto"/>
              <w:right w:val="single" w:sz="4" w:space="0" w:color="auto"/>
            </w:tcBorders>
            <w:hideMark/>
          </w:tcPr>
          <w:p w14:paraId="5CF499ED" w14:textId="77777777" w:rsidR="00EE5860" w:rsidRPr="00441CD0" w:rsidRDefault="00EE5860" w:rsidP="00BB0E1F">
            <w:pPr>
              <w:pStyle w:val="TAC"/>
              <w:rPr>
                <w:lang w:val="fr-FR"/>
              </w:rPr>
            </w:pPr>
            <w:r w:rsidRPr="00441CD0">
              <w:rPr>
                <w:lang w:val="fr-FR"/>
              </w:rPr>
              <w:t>4</w:t>
            </w:r>
          </w:p>
        </w:tc>
      </w:tr>
      <w:tr w:rsidR="00EE5860" w:rsidRPr="00441CD0" w14:paraId="32B23F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AB0F2A" w14:textId="77777777" w:rsidR="00EE5860" w:rsidRPr="00441CD0" w:rsidRDefault="00EE5860" w:rsidP="00BB0E1F">
            <w:pPr>
              <w:pStyle w:val="TAC"/>
              <w:rPr>
                <w:lang w:val="de-DE"/>
              </w:rPr>
            </w:pPr>
            <w:r w:rsidRPr="00441CD0">
              <w:rPr>
                <w:lang w:val="de-DE"/>
              </w:rPr>
              <w:t>68</w:t>
            </w:r>
          </w:p>
        </w:tc>
        <w:tc>
          <w:tcPr>
            <w:tcW w:w="1962" w:type="pct"/>
            <w:tcBorders>
              <w:top w:val="single" w:sz="4" w:space="0" w:color="auto"/>
              <w:left w:val="single" w:sz="4" w:space="0" w:color="auto"/>
              <w:bottom w:val="single" w:sz="4" w:space="0" w:color="auto"/>
              <w:right w:val="single" w:sz="4" w:space="0" w:color="auto"/>
            </w:tcBorders>
            <w:hideMark/>
          </w:tcPr>
          <w:p w14:paraId="1171A523" w14:textId="77777777" w:rsidR="00EE5860" w:rsidRPr="00441CD0" w:rsidRDefault="00EE5860" w:rsidP="00BB0E1F">
            <w:pPr>
              <w:pStyle w:val="TAL"/>
              <w:rPr>
                <w:lang w:val="x-none"/>
              </w:rPr>
            </w:pPr>
            <w:r w:rsidRPr="00441CD0">
              <w:t>Application Detection Information</w:t>
            </w:r>
          </w:p>
        </w:tc>
        <w:tc>
          <w:tcPr>
            <w:tcW w:w="1360" w:type="pct"/>
            <w:tcBorders>
              <w:top w:val="single" w:sz="4" w:space="0" w:color="auto"/>
              <w:left w:val="single" w:sz="4" w:space="0" w:color="auto"/>
              <w:bottom w:val="single" w:sz="4" w:space="0" w:color="auto"/>
              <w:right w:val="single" w:sz="4" w:space="0" w:color="auto"/>
            </w:tcBorders>
            <w:hideMark/>
          </w:tcPr>
          <w:p w14:paraId="4FD8F240"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50D2667A" w14:textId="77777777" w:rsidR="00EE5860" w:rsidRPr="00441CD0" w:rsidRDefault="00EE5860" w:rsidP="00BB0E1F">
            <w:pPr>
              <w:pStyle w:val="TAC"/>
              <w:rPr>
                <w:lang w:val="fr-FR"/>
              </w:rPr>
            </w:pPr>
            <w:r w:rsidRPr="00441CD0">
              <w:rPr>
                <w:lang w:val="fr-FR"/>
              </w:rPr>
              <w:t>Not Applicable</w:t>
            </w:r>
          </w:p>
        </w:tc>
      </w:tr>
      <w:tr w:rsidR="00EE5860" w:rsidRPr="00441CD0" w14:paraId="35A5B4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35EC4F" w14:textId="77777777" w:rsidR="00EE5860" w:rsidRPr="00441CD0" w:rsidRDefault="00EE5860" w:rsidP="00BB0E1F">
            <w:pPr>
              <w:pStyle w:val="TAC"/>
              <w:rPr>
                <w:lang w:val="de-DE"/>
              </w:rPr>
            </w:pPr>
            <w:r w:rsidRPr="00441CD0">
              <w:rPr>
                <w:lang w:val="de-DE"/>
              </w:rPr>
              <w:t>69</w:t>
            </w:r>
          </w:p>
        </w:tc>
        <w:tc>
          <w:tcPr>
            <w:tcW w:w="1962" w:type="pct"/>
            <w:tcBorders>
              <w:top w:val="single" w:sz="4" w:space="0" w:color="auto"/>
              <w:left w:val="single" w:sz="4" w:space="0" w:color="auto"/>
              <w:bottom w:val="single" w:sz="4" w:space="0" w:color="auto"/>
              <w:right w:val="single" w:sz="4" w:space="0" w:color="auto"/>
            </w:tcBorders>
            <w:hideMark/>
          </w:tcPr>
          <w:p w14:paraId="5EB799DE" w14:textId="77777777" w:rsidR="00EE5860" w:rsidRPr="00441CD0" w:rsidRDefault="00EE5860" w:rsidP="00BB0E1F">
            <w:pPr>
              <w:pStyle w:val="TAL"/>
              <w:rPr>
                <w:lang w:val="x-none"/>
              </w:rPr>
            </w:pPr>
            <w:r w:rsidRPr="00441CD0">
              <w:t>Time of First Packet</w:t>
            </w:r>
          </w:p>
        </w:tc>
        <w:tc>
          <w:tcPr>
            <w:tcW w:w="1360" w:type="pct"/>
            <w:tcBorders>
              <w:top w:val="single" w:sz="4" w:space="0" w:color="auto"/>
              <w:left w:val="single" w:sz="4" w:space="0" w:color="auto"/>
              <w:bottom w:val="single" w:sz="4" w:space="0" w:color="auto"/>
              <w:right w:val="single" w:sz="4" w:space="0" w:color="auto"/>
            </w:tcBorders>
            <w:hideMark/>
          </w:tcPr>
          <w:p w14:paraId="4496CD90" w14:textId="23A2E017"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6</w:t>
            </w:r>
          </w:p>
        </w:tc>
        <w:tc>
          <w:tcPr>
            <w:tcW w:w="833" w:type="pct"/>
            <w:tcBorders>
              <w:top w:val="single" w:sz="4" w:space="0" w:color="auto"/>
              <w:left w:val="single" w:sz="4" w:space="0" w:color="auto"/>
              <w:bottom w:val="single" w:sz="4" w:space="0" w:color="auto"/>
              <w:right w:val="single" w:sz="4" w:space="0" w:color="auto"/>
            </w:tcBorders>
            <w:hideMark/>
          </w:tcPr>
          <w:p w14:paraId="6858E713" w14:textId="77777777" w:rsidR="00EE5860" w:rsidRPr="00441CD0" w:rsidRDefault="00EE5860" w:rsidP="00BB0E1F">
            <w:pPr>
              <w:pStyle w:val="TAC"/>
              <w:rPr>
                <w:lang w:val="fr-FR"/>
              </w:rPr>
            </w:pPr>
            <w:r w:rsidRPr="00441CD0">
              <w:rPr>
                <w:lang w:val="fr-FR"/>
              </w:rPr>
              <w:t>4</w:t>
            </w:r>
          </w:p>
        </w:tc>
      </w:tr>
      <w:tr w:rsidR="00EE5860" w:rsidRPr="00441CD0" w14:paraId="487F8A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11C6B9B" w14:textId="77777777" w:rsidR="00EE5860" w:rsidRPr="00441CD0" w:rsidRDefault="00EE5860" w:rsidP="00BB0E1F">
            <w:pPr>
              <w:pStyle w:val="TAC"/>
              <w:rPr>
                <w:lang w:val="de-DE"/>
              </w:rPr>
            </w:pPr>
            <w:r w:rsidRPr="00441CD0">
              <w:rPr>
                <w:lang w:val="de-DE"/>
              </w:rPr>
              <w:t>70</w:t>
            </w:r>
          </w:p>
        </w:tc>
        <w:tc>
          <w:tcPr>
            <w:tcW w:w="1962" w:type="pct"/>
            <w:tcBorders>
              <w:top w:val="single" w:sz="4" w:space="0" w:color="auto"/>
              <w:left w:val="single" w:sz="4" w:space="0" w:color="auto"/>
              <w:bottom w:val="single" w:sz="4" w:space="0" w:color="auto"/>
              <w:right w:val="single" w:sz="4" w:space="0" w:color="auto"/>
            </w:tcBorders>
            <w:hideMark/>
          </w:tcPr>
          <w:p w14:paraId="2A58E729" w14:textId="77777777" w:rsidR="00EE5860" w:rsidRPr="00441CD0" w:rsidRDefault="00EE5860" w:rsidP="00BB0E1F">
            <w:pPr>
              <w:pStyle w:val="TAL"/>
              <w:rPr>
                <w:lang w:val="x-none"/>
              </w:rPr>
            </w:pPr>
            <w:r w:rsidRPr="00441CD0">
              <w:t>Time of Last Packet</w:t>
            </w:r>
          </w:p>
        </w:tc>
        <w:tc>
          <w:tcPr>
            <w:tcW w:w="1360" w:type="pct"/>
            <w:tcBorders>
              <w:top w:val="single" w:sz="4" w:space="0" w:color="auto"/>
              <w:left w:val="single" w:sz="4" w:space="0" w:color="auto"/>
              <w:bottom w:val="single" w:sz="4" w:space="0" w:color="auto"/>
              <w:right w:val="single" w:sz="4" w:space="0" w:color="auto"/>
            </w:tcBorders>
            <w:hideMark/>
          </w:tcPr>
          <w:p w14:paraId="2FA8DF2C" w14:textId="001C187B"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.2.4</w:t>
            </w:r>
            <w:r w:rsidRPr="00441CD0">
              <w:rPr>
                <w:lang w:val="de-DE"/>
              </w:rPr>
              <w:t>7</w:t>
            </w:r>
          </w:p>
        </w:tc>
        <w:tc>
          <w:tcPr>
            <w:tcW w:w="833" w:type="pct"/>
            <w:tcBorders>
              <w:top w:val="single" w:sz="4" w:space="0" w:color="auto"/>
              <w:left w:val="single" w:sz="4" w:space="0" w:color="auto"/>
              <w:bottom w:val="single" w:sz="4" w:space="0" w:color="auto"/>
              <w:right w:val="single" w:sz="4" w:space="0" w:color="auto"/>
            </w:tcBorders>
            <w:hideMark/>
          </w:tcPr>
          <w:p w14:paraId="7C865533" w14:textId="77777777" w:rsidR="00EE5860" w:rsidRPr="00441CD0" w:rsidRDefault="00EE5860" w:rsidP="00BB0E1F">
            <w:pPr>
              <w:pStyle w:val="TAC"/>
              <w:rPr>
                <w:lang w:val="fr-FR"/>
              </w:rPr>
            </w:pPr>
            <w:r w:rsidRPr="00441CD0">
              <w:rPr>
                <w:lang w:val="fr-FR"/>
              </w:rPr>
              <w:t>4</w:t>
            </w:r>
          </w:p>
        </w:tc>
      </w:tr>
      <w:tr w:rsidR="00EE5860" w:rsidRPr="00441CD0" w14:paraId="054A1FA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007FAE" w14:textId="77777777" w:rsidR="00EE5860" w:rsidRPr="00441CD0" w:rsidRDefault="00EE5860" w:rsidP="00BB0E1F">
            <w:pPr>
              <w:pStyle w:val="TAC"/>
              <w:rPr>
                <w:lang w:val="de-DE"/>
              </w:rPr>
            </w:pPr>
            <w:r w:rsidRPr="00441CD0">
              <w:rPr>
                <w:lang w:val="de-DE"/>
              </w:rPr>
              <w:t>71</w:t>
            </w:r>
          </w:p>
        </w:tc>
        <w:tc>
          <w:tcPr>
            <w:tcW w:w="1962" w:type="pct"/>
            <w:tcBorders>
              <w:top w:val="single" w:sz="4" w:space="0" w:color="auto"/>
              <w:left w:val="single" w:sz="4" w:space="0" w:color="auto"/>
              <w:bottom w:val="single" w:sz="4" w:space="0" w:color="auto"/>
              <w:right w:val="single" w:sz="4" w:space="0" w:color="auto"/>
            </w:tcBorders>
            <w:hideMark/>
          </w:tcPr>
          <w:p w14:paraId="0E2F2628" w14:textId="77777777" w:rsidR="00EE5860" w:rsidRPr="00441CD0" w:rsidRDefault="00EE5860" w:rsidP="00BB0E1F">
            <w:pPr>
              <w:pStyle w:val="TAL"/>
              <w:rPr>
                <w:lang w:val="x-none"/>
              </w:rPr>
            </w:pPr>
            <w:r w:rsidRPr="00441CD0">
              <w:t>Quota Holding Time</w:t>
            </w:r>
          </w:p>
        </w:tc>
        <w:tc>
          <w:tcPr>
            <w:tcW w:w="1360" w:type="pct"/>
            <w:tcBorders>
              <w:top w:val="single" w:sz="4" w:space="0" w:color="auto"/>
              <w:left w:val="single" w:sz="4" w:space="0" w:color="auto"/>
              <w:bottom w:val="single" w:sz="4" w:space="0" w:color="auto"/>
              <w:right w:val="single" w:sz="4" w:space="0" w:color="auto"/>
            </w:tcBorders>
            <w:hideMark/>
          </w:tcPr>
          <w:p w14:paraId="41D78E3E" w14:textId="5041F34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48</w:t>
            </w:r>
          </w:p>
        </w:tc>
        <w:tc>
          <w:tcPr>
            <w:tcW w:w="833" w:type="pct"/>
            <w:tcBorders>
              <w:top w:val="single" w:sz="4" w:space="0" w:color="auto"/>
              <w:left w:val="single" w:sz="4" w:space="0" w:color="auto"/>
              <w:bottom w:val="single" w:sz="4" w:space="0" w:color="auto"/>
              <w:right w:val="single" w:sz="4" w:space="0" w:color="auto"/>
            </w:tcBorders>
            <w:hideMark/>
          </w:tcPr>
          <w:p w14:paraId="0578C5D5" w14:textId="77777777" w:rsidR="00EE5860" w:rsidRPr="00441CD0" w:rsidRDefault="00EE5860" w:rsidP="00BB0E1F">
            <w:pPr>
              <w:pStyle w:val="TAC"/>
              <w:rPr>
                <w:lang w:val="sv-SE"/>
              </w:rPr>
            </w:pPr>
            <w:r w:rsidRPr="00441CD0">
              <w:rPr>
                <w:lang w:val="sv-SE"/>
              </w:rPr>
              <w:t>4</w:t>
            </w:r>
          </w:p>
        </w:tc>
      </w:tr>
      <w:tr w:rsidR="00EE5860" w:rsidRPr="00441CD0" w14:paraId="49C0A2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7ADD22B" w14:textId="77777777" w:rsidR="00EE5860" w:rsidRPr="00441CD0" w:rsidRDefault="00EE5860" w:rsidP="00BB0E1F">
            <w:pPr>
              <w:pStyle w:val="TAC"/>
              <w:rPr>
                <w:lang w:val="de-DE"/>
              </w:rPr>
            </w:pPr>
            <w:r w:rsidRPr="00441CD0">
              <w:rPr>
                <w:lang w:val="de-DE"/>
              </w:rPr>
              <w:t>72</w:t>
            </w:r>
          </w:p>
        </w:tc>
        <w:tc>
          <w:tcPr>
            <w:tcW w:w="1962" w:type="pct"/>
            <w:tcBorders>
              <w:top w:val="single" w:sz="4" w:space="0" w:color="auto"/>
              <w:left w:val="single" w:sz="4" w:space="0" w:color="auto"/>
              <w:bottom w:val="single" w:sz="4" w:space="0" w:color="auto"/>
              <w:right w:val="single" w:sz="4" w:space="0" w:color="auto"/>
            </w:tcBorders>
            <w:hideMark/>
          </w:tcPr>
          <w:p w14:paraId="32647671" w14:textId="77777777" w:rsidR="00EE5860" w:rsidRPr="00441CD0" w:rsidRDefault="00EE5860" w:rsidP="00BB0E1F">
            <w:pPr>
              <w:pStyle w:val="TAL"/>
              <w:rPr>
                <w:lang w:val="x-none"/>
              </w:rPr>
            </w:pPr>
            <w:r w:rsidRPr="00441CD0">
              <w:t>Dropped DL Traffic Threshold</w:t>
            </w:r>
          </w:p>
        </w:tc>
        <w:tc>
          <w:tcPr>
            <w:tcW w:w="1360" w:type="pct"/>
            <w:tcBorders>
              <w:top w:val="single" w:sz="4" w:space="0" w:color="auto"/>
              <w:left w:val="single" w:sz="4" w:space="0" w:color="auto"/>
              <w:bottom w:val="single" w:sz="4" w:space="0" w:color="auto"/>
              <w:right w:val="single" w:sz="4" w:space="0" w:color="auto"/>
            </w:tcBorders>
            <w:hideMark/>
          </w:tcPr>
          <w:p w14:paraId="53209714" w14:textId="1E374C9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49</w:t>
            </w:r>
          </w:p>
        </w:tc>
        <w:tc>
          <w:tcPr>
            <w:tcW w:w="833" w:type="pct"/>
            <w:tcBorders>
              <w:top w:val="single" w:sz="4" w:space="0" w:color="auto"/>
              <w:left w:val="single" w:sz="4" w:space="0" w:color="auto"/>
              <w:bottom w:val="single" w:sz="4" w:space="0" w:color="auto"/>
              <w:right w:val="single" w:sz="4" w:space="0" w:color="auto"/>
            </w:tcBorders>
            <w:hideMark/>
          </w:tcPr>
          <w:p w14:paraId="2450C5CA" w14:textId="77777777" w:rsidR="00EE5860" w:rsidRPr="00441CD0" w:rsidRDefault="00EE5860" w:rsidP="00BB0E1F">
            <w:pPr>
              <w:pStyle w:val="TAC"/>
              <w:rPr>
                <w:lang w:val="fr-FR"/>
              </w:rPr>
            </w:pPr>
            <w:r w:rsidRPr="00441CD0">
              <w:rPr>
                <w:lang w:val="fr-FR"/>
              </w:rPr>
              <w:t>1</w:t>
            </w:r>
          </w:p>
        </w:tc>
      </w:tr>
      <w:tr w:rsidR="00EE5860" w:rsidRPr="00441CD0" w14:paraId="5732B3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388344" w14:textId="77777777" w:rsidR="00EE5860" w:rsidRPr="00441CD0" w:rsidRDefault="00EE5860" w:rsidP="00BB0E1F">
            <w:pPr>
              <w:pStyle w:val="TAC"/>
              <w:rPr>
                <w:lang w:val="de-DE"/>
              </w:rPr>
            </w:pPr>
            <w:r w:rsidRPr="00441CD0">
              <w:rPr>
                <w:lang w:val="de-DE"/>
              </w:rPr>
              <w:t>73</w:t>
            </w:r>
          </w:p>
        </w:tc>
        <w:tc>
          <w:tcPr>
            <w:tcW w:w="1962" w:type="pct"/>
            <w:tcBorders>
              <w:top w:val="single" w:sz="4" w:space="0" w:color="auto"/>
              <w:left w:val="single" w:sz="4" w:space="0" w:color="auto"/>
              <w:bottom w:val="single" w:sz="4" w:space="0" w:color="auto"/>
              <w:right w:val="single" w:sz="4" w:space="0" w:color="auto"/>
            </w:tcBorders>
            <w:hideMark/>
          </w:tcPr>
          <w:p w14:paraId="5910C7FB" w14:textId="77777777" w:rsidR="00EE5860" w:rsidRPr="00441CD0" w:rsidRDefault="00EE5860" w:rsidP="00BB0E1F">
            <w:pPr>
              <w:pStyle w:val="TAL"/>
              <w:rPr>
                <w:lang w:val="x-none"/>
              </w:rPr>
            </w:pPr>
            <w:r w:rsidRPr="00441CD0">
              <w:t>Volume Quota</w:t>
            </w:r>
          </w:p>
        </w:tc>
        <w:tc>
          <w:tcPr>
            <w:tcW w:w="1360" w:type="pct"/>
            <w:tcBorders>
              <w:top w:val="single" w:sz="4" w:space="0" w:color="auto"/>
              <w:left w:val="single" w:sz="4" w:space="0" w:color="auto"/>
              <w:bottom w:val="single" w:sz="4" w:space="0" w:color="auto"/>
              <w:right w:val="single" w:sz="4" w:space="0" w:color="auto"/>
            </w:tcBorders>
            <w:hideMark/>
          </w:tcPr>
          <w:p w14:paraId="73D4C0D2" w14:textId="524FA01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0</w:t>
            </w:r>
          </w:p>
        </w:tc>
        <w:tc>
          <w:tcPr>
            <w:tcW w:w="833" w:type="pct"/>
            <w:tcBorders>
              <w:top w:val="single" w:sz="4" w:space="0" w:color="auto"/>
              <w:left w:val="single" w:sz="4" w:space="0" w:color="auto"/>
              <w:bottom w:val="single" w:sz="4" w:space="0" w:color="auto"/>
              <w:right w:val="single" w:sz="4" w:space="0" w:color="auto"/>
            </w:tcBorders>
            <w:hideMark/>
          </w:tcPr>
          <w:p w14:paraId="43F633EC" w14:textId="77777777" w:rsidR="00EE5860" w:rsidRPr="00441CD0" w:rsidRDefault="00EE5860" w:rsidP="00BB0E1F">
            <w:pPr>
              <w:pStyle w:val="TAC"/>
              <w:rPr>
                <w:lang w:val="sv-SE"/>
              </w:rPr>
            </w:pPr>
            <w:r w:rsidRPr="00441CD0">
              <w:rPr>
                <w:lang w:val="sv-SE"/>
              </w:rPr>
              <w:t>1</w:t>
            </w:r>
          </w:p>
        </w:tc>
      </w:tr>
      <w:tr w:rsidR="00EE5860" w:rsidRPr="00441CD0" w14:paraId="5B15A8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F1C7237" w14:textId="77777777" w:rsidR="00EE5860" w:rsidRPr="00441CD0" w:rsidRDefault="00EE5860" w:rsidP="00BB0E1F">
            <w:pPr>
              <w:pStyle w:val="TAC"/>
              <w:rPr>
                <w:lang w:val="de-DE"/>
              </w:rPr>
            </w:pPr>
            <w:r w:rsidRPr="00441CD0">
              <w:rPr>
                <w:lang w:val="de-DE"/>
              </w:rPr>
              <w:t>74</w:t>
            </w:r>
          </w:p>
        </w:tc>
        <w:tc>
          <w:tcPr>
            <w:tcW w:w="1962" w:type="pct"/>
            <w:tcBorders>
              <w:top w:val="single" w:sz="4" w:space="0" w:color="auto"/>
              <w:left w:val="single" w:sz="4" w:space="0" w:color="auto"/>
              <w:bottom w:val="single" w:sz="4" w:space="0" w:color="auto"/>
              <w:right w:val="single" w:sz="4" w:space="0" w:color="auto"/>
            </w:tcBorders>
            <w:hideMark/>
          </w:tcPr>
          <w:p w14:paraId="11567D7A" w14:textId="77777777" w:rsidR="00EE5860" w:rsidRPr="00441CD0" w:rsidRDefault="00EE5860" w:rsidP="00BB0E1F">
            <w:pPr>
              <w:pStyle w:val="TAL"/>
              <w:rPr>
                <w:lang w:val="x-none"/>
              </w:rPr>
            </w:pPr>
            <w:r w:rsidRPr="00441CD0">
              <w:t>Time Quota</w:t>
            </w:r>
          </w:p>
        </w:tc>
        <w:tc>
          <w:tcPr>
            <w:tcW w:w="1360" w:type="pct"/>
            <w:tcBorders>
              <w:top w:val="single" w:sz="4" w:space="0" w:color="auto"/>
              <w:left w:val="single" w:sz="4" w:space="0" w:color="auto"/>
              <w:bottom w:val="single" w:sz="4" w:space="0" w:color="auto"/>
              <w:right w:val="single" w:sz="4" w:space="0" w:color="auto"/>
            </w:tcBorders>
            <w:hideMark/>
          </w:tcPr>
          <w:p w14:paraId="3E186E76" w14:textId="6004C9A9"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4A528719" w14:textId="77777777" w:rsidR="00EE5860" w:rsidRPr="00441CD0" w:rsidRDefault="00EE5860" w:rsidP="00BB0E1F">
            <w:pPr>
              <w:pStyle w:val="TAC"/>
              <w:rPr>
                <w:lang w:val="sv-SE"/>
              </w:rPr>
            </w:pPr>
            <w:r w:rsidRPr="00441CD0">
              <w:rPr>
                <w:lang w:val="sv-SE"/>
              </w:rPr>
              <w:t>4</w:t>
            </w:r>
          </w:p>
        </w:tc>
      </w:tr>
      <w:tr w:rsidR="00EE5860" w:rsidRPr="00441CD0" w14:paraId="5DF1893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FEFDBD" w14:textId="77777777" w:rsidR="00EE5860" w:rsidRPr="00441CD0" w:rsidRDefault="00EE5860" w:rsidP="00BB0E1F">
            <w:pPr>
              <w:pStyle w:val="TAC"/>
              <w:rPr>
                <w:lang w:val="de-DE"/>
              </w:rPr>
            </w:pPr>
            <w:r w:rsidRPr="00441CD0">
              <w:rPr>
                <w:lang w:val="de-DE"/>
              </w:rPr>
              <w:t>75</w:t>
            </w:r>
          </w:p>
        </w:tc>
        <w:tc>
          <w:tcPr>
            <w:tcW w:w="1962" w:type="pct"/>
            <w:tcBorders>
              <w:top w:val="single" w:sz="4" w:space="0" w:color="auto"/>
              <w:left w:val="single" w:sz="4" w:space="0" w:color="auto"/>
              <w:bottom w:val="single" w:sz="4" w:space="0" w:color="auto"/>
              <w:right w:val="single" w:sz="4" w:space="0" w:color="auto"/>
            </w:tcBorders>
            <w:hideMark/>
          </w:tcPr>
          <w:p w14:paraId="195933D9" w14:textId="77777777" w:rsidR="00EE5860" w:rsidRPr="00441CD0" w:rsidRDefault="00EE5860" w:rsidP="00BB0E1F">
            <w:pPr>
              <w:pStyle w:val="TAL"/>
              <w:rPr>
                <w:lang w:val="x-none"/>
              </w:rPr>
            </w:pPr>
            <w:r w:rsidRPr="00441CD0">
              <w:t>Start Time</w:t>
            </w:r>
          </w:p>
        </w:tc>
        <w:tc>
          <w:tcPr>
            <w:tcW w:w="1360" w:type="pct"/>
            <w:tcBorders>
              <w:top w:val="single" w:sz="4" w:space="0" w:color="auto"/>
              <w:left w:val="single" w:sz="4" w:space="0" w:color="auto"/>
              <w:bottom w:val="single" w:sz="4" w:space="0" w:color="auto"/>
              <w:right w:val="single" w:sz="4" w:space="0" w:color="auto"/>
            </w:tcBorders>
            <w:hideMark/>
          </w:tcPr>
          <w:p w14:paraId="0E26CCCC" w14:textId="070F4CCD"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018B7419" w14:textId="77777777" w:rsidR="00EE5860" w:rsidRPr="00441CD0" w:rsidRDefault="00EE5860" w:rsidP="00BB0E1F">
            <w:pPr>
              <w:pStyle w:val="TAC"/>
              <w:rPr>
                <w:lang w:val="sv-SE"/>
              </w:rPr>
            </w:pPr>
            <w:r w:rsidRPr="00441CD0">
              <w:rPr>
                <w:lang w:val="sv-SE"/>
              </w:rPr>
              <w:t>4</w:t>
            </w:r>
          </w:p>
        </w:tc>
      </w:tr>
      <w:tr w:rsidR="00EE5860" w:rsidRPr="00441CD0" w14:paraId="0648C53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62A14A5" w14:textId="77777777" w:rsidR="00EE5860" w:rsidRPr="00441CD0" w:rsidRDefault="00EE5860" w:rsidP="00BB0E1F">
            <w:pPr>
              <w:pStyle w:val="TAC"/>
              <w:rPr>
                <w:lang w:val="de-DE"/>
              </w:rPr>
            </w:pPr>
            <w:r w:rsidRPr="00441CD0">
              <w:rPr>
                <w:lang w:val="de-DE"/>
              </w:rPr>
              <w:t>76</w:t>
            </w:r>
          </w:p>
        </w:tc>
        <w:tc>
          <w:tcPr>
            <w:tcW w:w="1962" w:type="pct"/>
            <w:tcBorders>
              <w:top w:val="single" w:sz="4" w:space="0" w:color="auto"/>
              <w:left w:val="single" w:sz="4" w:space="0" w:color="auto"/>
              <w:bottom w:val="single" w:sz="4" w:space="0" w:color="auto"/>
              <w:right w:val="single" w:sz="4" w:space="0" w:color="auto"/>
            </w:tcBorders>
            <w:hideMark/>
          </w:tcPr>
          <w:p w14:paraId="6766C113" w14:textId="77777777" w:rsidR="00EE5860" w:rsidRPr="00441CD0" w:rsidRDefault="00EE5860" w:rsidP="00BB0E1F">
            <w:pPr>
              <w:pStyle w:val="TAL"/>
              <w:rPr>
                <w:lang w:val="x-none"/>
              </w:rPr>
            </w:pPr>
            <w:r w:rsidRPr="00441CD0">
              <w:t>End Time</w:t>
            </w:r>
          </w:p>
        </w:tc>
        <w:tc>
          <w:tcPr>
            <w:tcW w:w="1360" w:type="pct"/>
            <w:tcBorders>
              <w:top w:val="single" w:sz="4" w:space="0" w:color="auto"/>
              <w:left w:val="single" w:sz="4" w:space="0" w:color="auto"/>
              <w:bottom w:val="single" w:sz="4" w:space="0" w:color="auto"/>
              <w:right w:val="single" w:sz="4" w:space="0" w:color="auto"/>
            </w:tcBorders>
            <w:hideMark/>
          </w:tcPr>
          <w:p w14:paraId="6C09EC83" w14:textId="3FB9F3A8"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.2.5</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53C34C09" w14:textId="77777777" w:rsidR="00EE5860" w:rsidRPr="00441CD0" w:rsidRDefault="00EE5860" w:rsidP="00BB0E1F">
            <w:pPr>
              <w:pStyle w:val="TAC"/>
              <w:rPr>
                <w:lang w:val="fr-FR"/>
              </w:rPr>
            </w:pPr>
            <w:r w:rsidRPr="00441CD0">
              <w:rPr>
                <w:lang w:val="fr-FR"/>
              </w:rPr>
              <w:t>4</w:t>
            </w:r>
          </w:p>
        </w:tc>
      </w:tr>
      <w:tr w:rsidR="00EE5860" w:rsidRPr="00441CD0" w14:paraId="3329C24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C2C7EA" w14:textId="77777777" w:rsidR="00EE5860" w:rsidRPr="00441CD0" w:rsidRDefault="00EE5860" w:rsidP="00BB0E1F">
            <w:pPr>
              <w:pStyle w:val="TAC"/>
              <w:rPr>
                <w:lang w:val="de-DE"/>
              </w:rPr>
            </w:pPr>
            <w:r w:rsidRPr="00441CD0">
              <w:rPr>
                <w:lang w:val="de-DE"/>
              </w:rPr>
              <w:t>77</w:t>
            </w:r>
          </w:p>
        </w:tc>
        <w:tc>
          <w:tcPr>
            <w:tcW w:w="1962" w:type="pct"/>
            <w:tcBorders>
              <w:top w:val="single" w:sz="4" w:space="0" w:color="auto"/>
              <w:left w:val="single" w:sz="4" w:space="0" w:color="auto"/>
              <w:bottom w:val="single" w:sz="4" w:space="0" w:color="auto"/>
              <w:right w:val="single" w:sz="4" w:space="0" w:color="auto"/>
            </w:tcBorders>
            <w:hideMark/>
          </w:tcPr>
          <w:p w14:paraId="3B7C3C4B" w14:textId="77777777" w:rsidR="00EE5860" w:rsidRPr="00441CD0" w:rsidRDefault="00EE5860" w:rsidP="00BB0E1F">
            <w:pPr>
              <w:pStyle w:val="TAL"/>
              <w:rPr>
                <w:lang w:val="x-none"/>
              </w:rPr>
            </w:pPr>
            <w:r w:rsidRPr="00441CD0">
              <w:t>Query URR</w:t>
            </w:r>
          </w:p>
        </w:tc>
        <w:tc>
          <w:tcPr>
            <w:tcW w:w="1360" w:type="pct"/>
            <w:tcBorders>
              <w:top w:val="single" w:sz="4" w:space="0" w:color="auto"/>
              <w:left w:val="single" w:sz="4" w:space="0" w:color="auto"/>
              <w:bottom w:val="single" w:sz="4" w:space="0" w:color="auto"/>
              <w:right w:val="single" w:sz="4" w:space="0" w:color="auto"/>
            </w:tcBorders>
            <w:hideMark/>
          </w:tcPr>
          <w:p w14:paraId="2821CC62"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4.10</w:t>
            </w:r>
            <w:r w:rsidRPr="00441CD0">
              <w:t>-</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33AA9BDA"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533DEC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40EED97" w14:textId="77777777" w:rsidR="00EE5860" w:rsidRPr="00441CD0" w:rsidRDefault="00EE5860" w:rsidP="00BB0E1F">
            <w:pPr>
              <w:pStyle w:val="TAC"/>
              <w:rPr>
                <w:lang w:val="de-DE"/>
              </w:rPr>
            </w:pPr>
            <w:r w:rsidRPr="00441CD0">
              <w:rPr>
                <w:lang w:val="de-DE"/>
              </w:rPr>
              <w:t>78</w:t>
            </w:r>
          </w:p>
        </w:tc>
        <w:tc>
          <w:tcPr>
            <w:tcW w:w="1962" w:type="pct"/>
            <w:tcBorders>
              <w:top w:val="single" w:sz="4" w:space="0" w:color="auto"/>
              <w:left w:val="single" w:sz="4" w:space="0" w:color="auto"/>
              <w:bottom w:val="single" w:sz="4" w:space="0" w:color="auto"/>
              <w:right w:val="single" w:sz="4" w:space="0" w:color="auto"/>
            </w:tcBorders>
            <w:hideMark/>
          </w:tcPr>
          <w:p w14:paraId="2BBDA4DB" w14:textId="77777777" w:rsidR="00EE5860" w:rsidRPr="00441CD0" w:rsidRDefault="00EE5860" w:rsidP="00BB0E1F">
            <w:pPr>
              <w:pStyle w:val="TAL"/>
              <w:rPr>
                <w:lang w:val="x-none"/>
              </w:rPr>
            </w:pPr>
            <w:r w:rsidRPr="00441CD0">
              <w:t>Usage Report (Session Modification Response)</w:t>
            </w:r>
          </w:p>
        </w:tc>
        <w:tc>
          <w:tcPr>
            <w:tcW w:w="1360" w:type="pct"/>
            <w:tcBorders>
              <w:top w:val="single" w:sz="4" w:space="0" w:color="auto"/>
              <w:left w:val="single" w:sz="4" w:space="0" w:color="auto"/>
              <w:bottom w:val="single" w:sz="4" w:space="0" w:color="auto"/>
              <w:right w:val="single" w:sz="4" w:space="0" w:color="auto"/>
            </w:tcBorders>
            <w:hideMark/>
          </w:tcPr>
          <w:p w14:paraId="256A27B9"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5.</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82A697"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1D821E5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9A72899" w14:textId="77777777" w:rsidR="00EE5860" w:rsidRPr="00441CD0" w:rsidRDefault="00EE5860" w:rsidP="00BB0E1F">
            <w:pPr>
              <w:pStyle w:val="TAC"/>
              <w:rPr>
                <w:lang w:val="de-DE"/>
              </w:rPr>
            </w:pPr>
            <w:r w:rsidRPr="00441CD0">
              <w:rPr>
                <w:lang w:val="de-DE"/>
              </w:rPr>
              <w:t>79</w:t>
            </w:r>
          </w:p>
        </w:tc>
        <w:tc>
          <w:tcPr>
            <w:tcW w:w="1962" w:type="pct"/>
            <w:tcBorders>
              <w:top w:val="single" w:sz="4" w:space="0" w:color="auto"/>
              <w:left w:val="single" w:sz="4" w:space="0" w:color="auto"/>
              <w:bottom w:val="single" w:sz="4" w:space="0" w:color="auto"/>
              <w:right w:val="single" w:sz="4" w:space="0" w:color="auto"/>
            </w:tcBorders>
            <w:hideMark/>
          </w:tcPr>
          <w:p w14:paraId="6CCD223D" w14:textId="77777777" w:rsidR="00EE5860" w:rsidRPr="00441CD0" w:rsidRDefault="00EE5860" w:rsidP="00BB0E1F">
            <w:pPr>
              <w:pStyle w:val="TAL"/>
              <w:rPr>
                <w:lang w:val="fr-FR"/>
              </w:rPr>
            </w:pPr>
            <w:r w:rsidRPr="00441CD0">
              <w:rPr>
                <w:lang w:val="fr-FR"/>
              </w:rPr>
              <w:t>Usage Report (Session Deletion Response)</w:t>
            </w:r>
          </w:p>
        </w:tc>
        <w:tc>
          <w:tcPr>
            <w:tcW w:w="1360" w:type="pct"/>
            <w:tcBorders>
              <w:top w:val="single" w:sz="4" w:space="0" w:color="auto"/>
              <w:left w:val="single" w:sz="4" w:space="0" w:color="auto"/>
              <w:bottom w:val="single" w:sz="4" w:space="0" w:color="auto"/>
              <w:right w:val="single" w:sz="4" w:space="0" w:color="auto"/>
            </w:tcBorders>
            <w:hideMark/>
          </w:tcPr>
          <w:p w14:paraId="14A761E5"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7.</w:t>
            </w:r>
            <w:r w:rsidRPr="00441CD0">
              <w:t>2</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746338AC"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6C3DFE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3D1B868" w14:textId="77777777" w:rsidR="00EE5860" w:rsidRPr="00441CD0" w:rsidRDefault="00EE5860" w:rsidP="00BB0E1F">
            <w:pPr>
              <w:pStyle w:val="TAC"/>
              <w:rPr>
                <w:lang w:val="de-DE"/>
              </w:rPr>
            </w:pPr>
            <w:r w:rsidRPr="00441CD0">
              <w:rPr>
                <w:lang w:val="de-DE"/>
              </w:rPr>
              <w:t>80</w:t>
            </w:r>
          </w:p>
        </w:tc>
        <w:tc>
          <w:tcPr>
            <w:tcW w:w="1962" w:type="pct"/>
            <w:tcBorders>
              <w:top w:val="single" w:sz="4" w:space="0" w:color="auto"/>
              <w:left w:val="single" w:sz="4" w:space="0" w:color="auto"/>
              <w:bottom w:val="single" w:sz="4" w:space="0" w:color="auto"/>
              <w:right w:val="single" w:sz="4" w:space="0" w:color="auto"/>
            </w:tcBorders>
            <w:hideMark/>
          </w:tcPr>
          <w:p w14:paraId="3F9C435A" w14:textId="77777777" w:rsidR="00EE5860" w:rsidRPr="00441CD0" w:rsidRDefault="00EE5860" w:rsidP="00BB0E1F">
            <w:pPr>
              <w:pStyle w:val="TAL"/>
              <w:rPr>
                <w:lang w:val="x-none"/>
              </w:rPr>
            </w:pPr>
            <w:r w:rsidRPr="00441CD0">
              <w:t>Usage Report (Session Report Request)</w:t>
            </w:r>
          </w:p>
        </w:tc>
        <w:tc>
          <w:tcPr>
            <w:tcW w:w="1360" w:type="pct"/>
            <w:tcBorders>
              <w:top w:val="single" w:sz="4" w:space="0" w:color="auto"/>
              <w:left w:val="single" w:sz="4" w:space="0" w:color="auto"/>
              <w:bottom w:val="single" w:sz="4" w:space="0" w:color="auto"/>
              <w:right w:val="single" w:sz="4" w:space="0" w:color="auto"/>
            </w:tcBorders>
            <w:hideMark/>
          </w:tcPr>
          <w:p w14:paraId="68D097CE" w14:textId="77777777" w:rsidR="00EE5860" w:rsidRPr="00441CD0" w:rsidRDefault="00EE5860" w:rsidP="00BB0E1F">
            <w:pPr>
              <w:pStyle w:val="TAL"/>
              <w:rPr>
                <w:sz w:val="16"/>
                <w:szCs w:val="16"/>
                <w:lang w:val="de-DE"/>
              </w:rPr>
            </w:pPr>
            <w:r w:rsidRPr="00441CD0">
              <w:rPr>
                <w:szCs w:val="16"/>
              </w:rPr>
              <w:t>Extendable</w:t>
            </w:r>
            <w:r w:rsidRPr="00441CD0">
              <w:t xml:space="preserve"> / Table 7.5.</w:t>
            </w:r>
            <w:r w:rsidRPr="00441CD0">
              <w:rPr>
                <w:lang w:val="de-DE"/>
              </w:rPr>
              <w:t>8.3-1</w:t>
            </w:r>
          </w:p>
        </w:tc>
        <w:tc>
          <w:tcPr>
            <w:tcW w:w="833" w:type="pct"/>
            <w:tcBorders>
              <w:top w:val="single" w:sz="4" w:space="0" w:color="auto"/>
              <w:left w:val="single" w:sz="4" w:space="0" w:color="auto"/>
              <w:bottom w:val="single" w:sz="4" w:space="0" w:color="auto"/>
              <w:right w:val="single" w:sz="4" w:space="0" w:color="auto"/>
            </w:tcBorders>
            <w:hideMark/>
          </w:tcPr>
          <w:p w14:paraId="255C97F3"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CF82D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14BCC7A" w14:textId="77777777" w:rsidR="00EE5860" w:rsidRPr="00441CD0" w:rsidRDefault="00EE5860" w:rsidP="00BB0E1F">
            <w:pPr>
              <w:pStyle w:val="TAC"/>
              <w:rPr>
                <w:lang w:val="sv-SE"/>
              </w:rPr>
            </w:pPr>
            <w:r w:rsidRPr="00441CD0">
              <w:rPr>
                <w:lang w:val="sv-SE"/>
              </w:rPr>
              <w:t>81</w:t>
            </w:r>
          </w:p>
        </w:tc>
        <w:tc>
          <w:tcPr>
            <w:tcW w:w="1962" w:type="pct"/>
            <w:tcBorders>
              <w:top w:val="single" w:sz="4" w:space="0" w:color="auto"/>
              <w:left w:val="single" w:sz="4" w:space="0" w:color="auto"/>
              <w:bottom w:val="single" w:sz="4" w:space="0" w:color="auto"/>
              <w:right w:val="single" w:sz="4" w:space="0" w:color="auto"/>
            </w:tcBorders>
            <w:hideMark/>
          </w:tcPr>
          <w:p w14:paraId="73F021AF" w14:textId="77777777" w:rsidR="00EE5860" w:rsidRPr="00441CD0" w:rsidRDefault="00EE5860" w:rsidP="00BB0E1F">
            <w:pPr>
              <w:pStyle w:val="TAL"/>
              <w:rPr>
                <w:lang w:val="x-none"/>
              </w:rPr>
            </w:pPr>
            <w:r w:rsidRPr="00441CD0">
              <w:t>URR ID</w:t>
            </w:r>
          </w:p>
        </w:tc>
        <w:tc>
          <w:tcPr>
            <w:tcW w:w="1360" w:type="pct"/>
            <w:tcBorders>
              <w:top w:val="single" w:sz="4" w:space="0" w:color="auto"/>
              <w:left w:val="single" w:sz="4" w:space="0" w:color="auto"/>
              <w:bottom w:val="single" w:sz="4" w:space="0" w:color="auto"/>
              <w:right w:val="single" w:sz="4" w:space="0" w:color="auto"/>
            </w:tcBorders>
            <w:hideMark/>
          </w:tcPr>
          <w:p w14:paraId="5E492DB5" w14:textId="2C5C05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54</w:t>
            </w:r>
          </w:p>
        </w:tc>
        <w:tc>
          <w:tcPr>
            <w:tcW w:w="833" w:type="pct"/>
            <w:tcBorders>
              <w:top w:val="single" w:sz="4" w:space="0" w:color="auto"/>
              <w:left w:val="single" w:sz="4" w:space="0" w:color="auto"/>
              <w:bottom w:val="single" w:sz="4" w:space="0" w:color="auto"/>
              <w:right w:val="single" w:sz="4" w:space="0" w:color="auto"/>
            </w:tcBorders>
            <w:hideMark/>
          </w:tcPr>
          <w:p w14:paraId="386B71C4" w14:textId="77777777" w:rsidR="00EE5860" w:rsidRPr="00441CD0" w:rsidRDefault="00EE5860" w:rsidP="00BB0E1F">
            <w:pPr>
              <w:pStyle w:val="TAC"/>
              <w:rPr>
                <w:lang w:val="de-DE"/>
              </w:rPr>
            </w:pPr>
            <w:r w:rsidRPr="00441CD0">
              <w:rPr>
                <w:lang w:val="de-DE"/>
              </w:rPr>
              <w:t>4</w:t>
            </w:r>
          </w:p>
        </w:tc>
      </w:tr>
      <w:tr w:rsidR="00EE5860" w:rsidRPr="00441CD0" w14:paraId="6C19D9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7E6B0BC" w14:textId="77777777" w:rsidR="00EE5860" w:rsidRPr="00441CD0" w:rsidRDefault="00EE5860" w:rsidP="00BB0E1F">
            <w:pPr>
              <w:pStyle w:val="TAC"/>
              <w:rPr>
                <w:lang w:val="sv-SE"/>
              </w:rPr>
            </w:pPr>
            <w:r w:rsidRPr="00441CD0">
              <w:rPr>
                <w:lang w:val="sv-SE"/>
              </w:rPr>
              <w:t>82</w:t>
            </w:r>
          </w:p>
        </w:tc>
        <w:tc>
          <w:tcPr>
            <w:tcW w:w="1962" w:type="pct"/>
            <w:tcBorders>
              <w:top w:val="single" w:sz="4" w:space="0" w:color="auto"/>
              <w:left w:val="single" w:sz="4" w:space="0" w:color="auto"/>
              <w:bottom w:val="single" w:sz="4" w:space="0" w:color="auto"/>
              <w:right w:val="single" w:sz="4" w:space="0" w:color="auto"/>
            </w:tcBorders>
            <w:hideMark/>
          </w:tcPr>
          <w:p w14:paraId="5816ECEB" w14:textId="77777777" w:rsidR="00EE5860" w:rsidRPr="00441CD0" w:rsidRDefault="00EE5860" w:rsidP="00BB0E1F">
            <w:pPr>
              <w:pStyle w:val="TAL"/>
              <w:rPr>
                <w:lang w:val="x-none"/>
              </w:rPr>
            </w:pPr>
            <w:r w:rsidRPr="00441CD0">
              <w:t>Linked URR ID</w:t>
            </w:r>
          </w:p>
        </w:tc>
        <w:tc>
          <w:tcPr>
            <w:tcW w:w="1360" w:type="pct"/>
            <w:tcBorders>
              <w:top w:val="single" w:sz="4" w:space="0" w:color="auto"/>
              <w:left w:val="single" w:sz="4" w:space="0" w:color="auto"/>
              <w:bottom w:val="single" w:sz="4" w:space="0" w:color="auto"/>
              <w:right w:val="single" w:sz="4" w:space="0" w:color="auto"/>
            </w:tcBorders>
            <w:hideMark/>
          </w:tcPr>
          <w:p w14:paraId="028BDE4C" w14:textId="52BE5E4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55</w:t>
            </w:r>
          </w:p>
        </w:tc>
        <w:tc>
          <w:tcPr>
            <w:tcW w:w="833" w:type="pct"/>
            <w:tcBorders>
              <w:top w:val="single" w:sz="4" w:space="0" w:color="auto"/>
              <w:left w:val="single" w:sz="4" w:space="0" w:color="auto"/>
              <w:bottom w:val="single" w:sz="4" w:space="0" w:color="auto"/>
              <w:right w:val="single" w:sz="4" w:space="0" w:color="auto"/>
            </w:tcBorders>
            <w:hideMark/>
          </w:tcPr>
          <w:p w14:paraId="4ADBC4CD" w14:textId="77777777" w:rsidR="00EE5860" w:rsidRPr="00441CD0" w:rsidRDefault="00EE5860" w:rsidP="00BB0E1F">
            <w:pPr>
              <w:pStyle w:val="TAC"/>
              <w:rPr>
                <w:lang w:val="de-DE"/>
              </w:rPr>
            </w:pPr>
            <w:r w:rsidRPr="00441CD0">
              <w:rPr>
                <w:lang w:val="de-DE"/>
              </w:rPr>
              <w:t>4</w:t>
            </w:r>
          </w:p>
        </w:tc>
      </w:tr>
      <w:tr w:rsidR="00EE5860" w:rsidRPr="00441CD0" w14:paraId="44E045C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B3F2E4" w14:textId="77777777" w:rsidR="00EE5860" w:rsidRPr="00441CD0" w:rsidRDefault="00EE5860" w:rsidP="00BB0E1F">
            <w:pPr>
              <w:pStyle w:val="TAC"/>
              <w:rPr>
                <w:lang w:val="sv-SE"/>
              </w:rPr>
            </w:pPr>
            <w:r w:rsidRPr="00441CD0">
              <w:rPr>
                <w:lang w:val="sv-SE"/>
              </w:rPr>
              <w:t>83</w:t>
            </w:r>
          </w:p>
        </w:tc>
        <w:tc>
          <w:tcPr>
            <w:tcW w:w="1962" w:type="pct"/>
            <w:tcBorders>
              <w:top w:val="single" w:sz="4" w:space="0" w:color="auto"/>
              <w:left w:val="single" w:sz="4" w:space="0" w:color="auto"/>
              <w:bottom w:val="single" w:sz="4" w:space="0" w:color="auto"/>
              <w:right w:val="single" w:sz="4" w:space="0" w:color="auto"/>
            </w:tcBorders>
            <w:hideMark/>
          </w:tcPr>
          <w:p w14:paraId="3079DA4A" w14:textId="77777777" w:rsidR="00EE5860" w:rsidRPr="00441CD0" w:rsidRDefault="00EE5860" w:rsidP="00BB0E1F">
            <w:pPr>
              <w:pStyle w:val="TAL"/>
              <w:rPr>
                <w:lang w:val="x-none"/>
              </w:rPr>
            </w:pPr>
            <w:r w:rsidRPr="00441CD0">
              <w:t>Downlink Data Report</w:t>
            </w:r>
          </w:p>
        </w:tc>
        <w:tc>
          <w:tcPr>
            <w:tcW w:w="1360" w:type="pct"/>
            <w:tcBorders>
              <w:top w:val="single" w:sz="4" w:space="0" w:color="auto"/>
              <w:left w:val="single" w:sz="4" w:space="0" w:color="auto"/>
              <w:bottom w:val="single" w:sz="4" w:space="0" w:color="auto"/>
              <w:right w:val="single" w:sz="4" w:space="0" w:color="auto"/>
            </w:tcBorders>
            <w:hideMark/>
          </w:tcPr>
          <w:p w14:paraId="4DB80AF8" w14:textId="77777777" w:rsidR="00EE5860" w:rsidRPr="00441CD0" w:rsidRDefault="00EE5860" w:rsidP="00BB0E1F">
            <w:pPr>
              <w:pStyle w:val="TAL"/>
            </w:pPr>
            <w:r w:rsidRPr="00441CD0">
              <w:rPr>
                <w:szCs w:val="16"/>
              </w:rPr>
              <w:t>Extendable</w:t>
            </w:r>
            <w:r w:rsidRPr="00441CD0">
              <w:t xml:space="preserve"> / Table 7.5.8.2-1</w:t>
            </w:r>
          </w:p>
        </w:tc>
        <w:tc>
          <w:tcPr>
            <w:tcW w:w="833" w:type="pct"/>
            <w:tcBorders>
              <w:top w:val="single" w:sz="4" w:space="0" w:color="auto"/>
              <w:left w:val="single" w:sz="4" w:space="0" w:color="auto"/>
              <w:bottom w:val="single" w:sz="4" w:space="0" w:color="auto"/>
              <w:right w:val="single" w:sz="4" w:space="0" w:color="auto"/>
            </w:tcBorders>
            <w:hideMark/>
          </w:tcPr>
          <w:p w14:paraId="2889ADE0" w14:textId="77777777" w:rsidR="00EE5860" w:rsidRPr="00441CD0" w:rsidRDefault="00EE5860" w:rsidP="00BB0E1F">
            <w:pPr>
              <w:pStyle w:val="TAC"/>
              <w:rPr>
                <w:lang w:val="de-DE"/>
              </w:rPr>
            </w:pPr>
            <w:r w:rsidRPr="00441CD0">
              <w:rPr>
                <w:lang w:val="fr-FR"/>
              </w:rPr>
              <w:t>Not Applicable</w:t>
            </w:r>
          </w:p>
        </w:tc>
      </w:tr>
      <w:tr w:rsidR="00EE5860" w:rsidRPr="00441CD0" w14:paraId="7465DE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AE220EF" w14:textId="77777777" w:rsidR="00EE5860" w:rsidRPr="00441CD0" w:rsidRDefault="00EE5860" w:rsidP="00BB0E1F">
            <w:pPr>
              <w:pStyle w:val="TAC"/>
              <w:rPr>
                <w:lang w:val="de-DE"/>
              </w:rPr>
            </w:pPr>
            <w:r w:rsidRPr="00441CD0">
              <w:rPr>
                <w:lang w:val="de-DE"/>
              </w:rPr>
              <w:t>84</w:t>
            </w:r>
          </w:p>
        </w:tc>
        <w:tc>
          <w:tcPr>
            <w:tcW w:w="1962" w:type="pct"/>
            <w:tcBorders>
              <w:top w:val="single" w:sz="4" w:space="0" w:color="auto"/>
              <w:left w:val="single" w:sz="4" w:space="0" w:color="auto"/>
              <w:bottom w:val="single" w:sz="4" w:space="0" w:color="auto"/>
              <w:right w:val="single" w:sz="4" w:space="0" w:color="auto"/>
            </w:tcBorders>
            <w:hideMark/>
          </w:tcPr>
          <w:p w14:paraId="001666C4" w14:textId="77777777" w:rsidR="00EE5860" w:rsidRPr="00441CD0" w:rsidRDefault="00EE5860" w:rsidP="00BB0E1F">
            <w:pPr>
              <w:pStyle w:val="TAL"/>
              <w:rPr>
                <w:lang w:val="x-none"/>
              </w:rPr>
            </w:pPr>
            <w:r w:rsidRPr="00441CD0">
              <w:t>Outer Header Creation</w:t>
            </w:r>
          </w:p>
        </w:tc>
        <w:tc>
          <w:tcPr>
            <w:tcW w:w="1360" w:type="pct"/>
            <w:tcBorders>
              <w:top w:val="single" w:sz="4" w:space="0" w:color="auto"/>
              <w:left w:val="single" w:sz="4" w:space="0" w:color="auto"/>
              <w:bottom w:val="single" w:sz="4" w:space="0" w:color="auto"/>
              <w:right w:val="single" w:sz="4" w:space="0" w:color="auto"/>
            </w:tcBorders>
            <w:hideMark/>
          </w:tcPr>
          <w:p w14:paraId="76711D14" w14:textId="0D99203D" w:rsidR="00EE5860" w:rsidRPr="00441CD0" w:rsidRDefault="00EE5860" w:rsidP="00BB0E1F">
            <w:pPr>
              <w:pStyle w:val="TAL"/>
              <w:rPr>
                <w:sz w:val="16"/>
                <w:szCs w:val="16"/>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56</w:t>
            </w:r>
          </w:p>
        </w:tc>
        <w:tc>
          <w:tcPr>
            <w:tcW w:w="833" w:type="pct"/>
            <w:tcBorders>
              <w:top w:val="single" w:sz="4" w:space="0" w:color="auto"/>
              <w:left w:val="single" w:sz="4" w:space="0" w:color="auto"/>
              <w:bottom w:val="single" w:sz="4" w:space="0" w:color="auto"/>
              <w:right w:val="single" w:sz="4" w:space="0" w:color="auto"/>
            </w:tcBorders>
            <w:hideMark/>
          </w:tcPr>
          <w:p w14:paraId="6C758B17" w14:textId="77777777" w:rsidR="00EE5860" w:rsidRPr="00441CD0" w:rsidRDefault="00EE5860" w:rsidP="00BB0E1F">
            <w:pPr>
              <w:pStyle w:val="TAC"/>
              <w:rPr>
                <w:lang w:val="fr-FR"/>
              </w:rPr>
            </w:pPr>
            <w:r w:rsidRPr="00441CD0">
              <w:rPr>
                <w:lang w:val="fr-FR"/>
              </w:rPr>
              <w:t>2</w:t>
            </w:r>
          </w:p>
        </w:tc>
      </w:tr>
      <w:tr w:rsidR="00EE5860" w:rsidRPr="00441CD0" w14:paraId="333CD8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316AD8C" w14:textId="77777777" w:rsidR="00EE5860" w:rsidRPr="00441CD0" w:rsidRDefault="00EE5860" w:rsidP="00BB0E1F">
            <w:pPr>
              <w:pStyle w:val="TAC"/>
              <w:rPr>
                <w:lang w:val="sv-SE"/>
              </w:rPr>
            </w:pPr>
            <w:r w:rsidRPr="00441CD0">
              <w:rPr>
                <w:lang w:val="sv-SE"/>
              </w:rPr>
              <w:t>85</w:t>
            </w:r>
          </w:p>
        </w:tc>
        <w:tc>
          <w:tcPr>
            <w:tcW w:w="1962" w:type="pct"/>
            <w:tcBorders>
              <w:top w:val="single" w:sz="4" w:space="0" w:color="auto"/>
              <w:left w:val="single" w:sz="4" w:space="0" w:color="auto"/>
              <w:bottom w:val="single" w:sz="4" w:space="0" w:color="auto"/>
              <w:right w:val="single" w:sz="4" w:space="0" w:color="auto"/>
            </w:tcBorders>
            <w:hideMark/>
          </w:tcPr>
          <w:p w14:paraId="180C98DF" w14:textId="77777777" w:rsidR="00EE5860" w:rsidRPr="00441CD0" w:rsidRDefault="00EE5860" w:rsidP="00BB0E1F">
            <w:pPr>
              <w:pStyle w:val="TAL"/>
              <w:rPr>
                <w:lang w:val="x-none"/>
              </w:rPr>
            </w:pPr>
            <w:r w:rsidRPr="00441CD0">
              <w:t>Create BAR</w:t>
            </w:r>
          </w:p>
        </w:tc>
        <w:tc>
          <w:tcPr>
            <w:tcW w:w="1360" w:type="pct"/>
            <w:tcBorders>
              <w:top w:val="single" w:sz="4" w:space="0" w:color="auto"/>
              <w:left w:val="single" w:sz="4" w:space="0" w:color="auto"/>
              <w:bottom w:val="single" w:sz="4" w:space="0" w:color="auto"/>
              <w:right w:val="single" w:sz="4" w:space="0" w:color="auto"/>
            </w:tcBorders>
            <w:hideMark/>
          </w:tcPr>
          <w:p w14:paraId="365161A8" w14:textId="77777777" w:rsidR="00EE5860" w:rsidRPr="00441CD0" w:rsidRDefault="00EE5860" w:rsidP="00BB0E1F">
            <w:pPr>
              <w:pStyle w:val="TAL"/>
            </w:pPr>
            <w:r w:rsidRPr="00441CD0">
              <w:t>Extendable / Table 7.5.2.</w:t>
            </w:r>
            <w:r w:rsidRPr="00441CD0">
              <w:rPr>
                <w:lang w:val="de-DE"/>
              </w:rPr>
              <w:t>6</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6B1C2ED0" w14:textId="77777777" w:rsidR="00EE5860" w:rsidRPr="00441CD0" w:rsidRDefault="00EE5860" w:rsidP="00BB0E1F">
            <w:pPr>
              <w:pStyle w:val="TAC"/>
              <w:rPr>
                <w:lang w:val="de-DE"/>
              </w:rPr>
            </w:pPr>
            <w:r w:rsidRPr="00441CD0">
              <w:rPr>
                <w:lang w:val="de-DE"/>
              </w:rPr>
              <w:t>Not Applicable</w:t>
            </w:r>
          </w:p>
        </w:tc>
      </w:tr>
      <w:tr w:rsidR="00EE5860" w:rsidRPr="00441CD0" w14:paraId="7C6FC52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383EC3" w14:textId="77777777" w:rsidR="00EE5860" w:rsidRPr="00441CD0" w:rsidRDefault="00EE5860" w:rsidP="00BB0E1F">
            <w:pPr>
              <w:pStyle w:val="TAC"/>
              <w:rPr>
                <w:lang w:val="sv-SE"/>
              </w:rPr>
            </w:pPr>
            <w:r w:rsidRPr="00441CD0">
              <w:rPr>
                <w:lang w:val="sv-SE"/>
              </w:rPr>
              <w:t>86</w:t>
            </w:r>
          </w:p>
        </w:tc>
        <w:tc>
          <w:tcPr>
            <w:tcW w:w="1962" w:type="pct"/>
            <w:tcBorders>
              <w:top w:val="single" w:sz="4" w:space="0" w:color="auto"/>
              <w:left w:val="single" w:sz="4" w:space="0" w:color="auto"/>
              <w:bottom w:val="single" w:sz="4" w:space="0" w:color="auto"/>
              <w:right w:val="single" w:sz="4" w:space="0" w:color="auto"/>
            </w:tcBorders>
            <w:hideMark/>
          </w:tcPr>
          <w:p w14:paraId="48CC9DD9" w14:textId="77777777" w:rsidR="00EE5860" w:rsidRPr="00441CD0" w:rsidRDefault="00EE5860" w:rsidP="00BB0E1F">
            <w:pPr>
              <w:pStyle w:val="TAL"/>
              <w:rPr>
                <w:lang w:val="x-none"/>
              </w:rPr>
            </w:pPr>
            <w:r w:rsidRPr="00441CD0">
              <w:t>Update BAR (Session Modification Request)</w:t>
            </w:r>
          </w:p>
        </w:tc>
        <w:tc>
          <w:tcPr>
            <w:tcW w:w="1360" w:type="pct"/>
            <w:tcBorders>
              <w:top w:val="single" w:sz="4" w:space="0" w:color="auto"/>
              <w:left w:val="single" w:sz="4" w:space="0" w:color="auto"/>
              <w:bottom w:val="single" w:sz="4" w:space="0" w:color="auto"/>
              <w:right w:val="single" w:sz="4" w:space="0" w:color="auto"/>
            </w:tcBorders>
            <w:hideMark/>
          </w:tcPr>
          <w:p w14:paraId="6CD073F5" w14:textId="77777777" w:rsidR="00EE5860" w:rsidRPr="00441CD0" w:rsidRDefault="00EE5860" w:rsidP="00BB0E1F">
            <w:pPr>
              <w:pStyle w:val="TAL"/>
            </w:pPr>
            <w:r w:rsidRPr="00441CD0">
              <w:t>Extendable / Table 7.5.4.</w:t>
            </w:r>
            <w:r w:rsidRPr="00441CD0">
              <w:rPr>
                <w:lang w:val="de-DE"/>
              </w:rPr>
              <w:t>11</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13FD6DF3" w14:textId="77777777" w:rsidR="00EE5860" w:rsidRPr="00441CD0" w:rsidRDefault="00EE5860" w:rsidP="00BB0E1F">
            <w:pPr>
              <w:pStyle w:val="TAC"/>
              <w:rPr>
                <w:lang w:val="de-DE"/>
              </w:rPr>
            </w:pPr>
            <w:r w:rsidRPr="00441CD0">
              <w:rPr>
                <w:lang w:val="de-DE"/>
              </w:rPr>
              <w:t>Not Applicable</w:t>
            </w:r>
          </w:p>
        </w:tc>
      </w:tr>
      <w:tr w:rsidR="00EE5860" w:rsidRPr="00441CD0" w14:paraId="2676B0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EAC2F4" w14:textId="77777777" w:rsidR="00EE5860" w:rsidRPr="00441CD0" w:rsidRDefault="00EE5860" w:rsidP="00BB0E1F">
            <w:pPr>
              <w:pStyle w:val="TAC"/>
              <w:rPr>
                <w:lang w:val="sv-SE"/>
              </w:rPr>
            </w:pPr>
            <w:r w:rsidRPr="00441CD0">
              <w:rPr>
                <w:lang w:val="sv-SE"/>
              </w:rPr>
              <w:t>87</w:t>
            </w:r>
          </w:p>
        </w:tc>
        <w:tc>
          <w:tcPr>
            <w:tcW w:w="1962" w:type="pct"/>
            <w:tcBorders>
              <w:top w:val="single" w:sz="4" w:space="0" w:color="auto"/>
              <w:left w:val="single" w:sz="4" w:space="0" w:color="auto"/>
              <w:bottom w:val="single" w:sz="4" w:space="0" w:color="auto"/>
              <w:right w:val="single" w:sz="4" w:space="0" w:color="auto"/>
            </w:tcBorders>
            <w:hideMark/>
          </w:tcPr>
          <w:p w14:paraId="5745F291" w14:textId="77777777" w:rsidR="00EE5860" w:rsidRPr="00441CD0" w:rsidRDefault="00EE5860" w:rsidP="00BB0E1F">
            <w:pPr>
              <w:pStyle w:val="TAL"/>
              <w:rPr>
                <w:lang w:val="x-none"/>
              </w:rPr>
            </w:pPr>
            <w:r w:rsidRPr="00441CD0">
              <w:t>Remove BAR</w:t>
            </w:r>
          </w:p>
        </w:tc>
        <w:tc>
          <w:tcPr>
            <w:tcW w:w="1360" w:type="pct"/>
            <w:tcBorders>
              <w:top w:val="single" w:sz="4" w:space="0" w:color="auto"/>
              <w:left w:val="single" w:sz="4" w:space="0" w:color="auto"/>
              <w:bottom w:val="single" w:sz="4" w:space="0" w:color="auto"/>
              <w:right w:val="single" w:sz="4" w:space="0" w:color="auto"/>
            </w:tcBorders>
            <w:hideMark/>
          </w:tcPr>
          <w:p w14:paraId="31777C0B" w14:textId="77777777" w:rsidR="00EE5860" w:rsidRPr="00441CD0" w:rsidRDefault="00EE5860" w:rsidP="00BB0E1F">
            <w:pPr>
              <w:pStyle w:val="TAL"/>
            </w:pPr>
            <w:r w:rsidRPr="00441CD0">
              <w:t>Extendable / Table 7.5.4.</w:t>
            </w:r>
            <w:r w:rsidRPr="00441CD0">
              <w:rPr>
                <w:lang w:val="de-DE"/>
              </w:rPr>
              <w:t>12</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4FDE83E4" w14:textId="77777777" w:rsidR="00EE5860" w:rsidRPr="00441CD0" w:rsidRDefault="00EE5860" w:rsidP="00BB0E1F">
            <w:pPr>
              <w:pStyle w:val="TAC"/>
              <w:rPr>
                <w:lang w:val="de-DE"/>
              </w:rPr>
            </w:pPr>
            <w:r w:rsidRPr="00441CD0">
              <w:rPr>
                <w:lang w:val="de-DE"/>
              </w:rPr>
              <w:t>Not Applicable</w:t>
            </w:r>
          </w:p>
        </w:tc>
      </w:tr>
      <w:tr w:rsidR="00EE5860" w:rsidRPr="00441CD0" w14:paraId="01C2FFC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24F7D7D" w14:textId="77777777" w:rsidR="00EE5860" w:rsidRPr="00441CD0" w:rsidRDefault="00EE5860" w:rsidP="00BB0E1F">
            <w:pPr>
              <w:pStyle w:val="TAC"/>
              <w:rPr>
                <w:lang w:val="sv-SE"/>
              </w:rPr>
            </w:pPr>
            <w:r w:rsidRPr="00441CD0">
              <w:rPr>
                <w:lang w:val="sv-SE"/>
              </w:rPr>
              <w:t>88</w:t>
            </w:r>
          </w:p>
        </w:tc>
        <w:tc>
          <w:tcPr>
            <w:tcW w:w="1962" w:type="pct"/>
            <w:tcBorders>
              <w:top w:val="single" w:sz="4" w:space="0" w:color="auto"/>
              <w:left w:val="single" w:sz="4" w:space="0" w:color="auto"/>
              <w:bottom w:val="single" w:sz="4" w:space="0" w:color="auto"/>
              <w:right w:val="single" w:sz="4" w:space="0" w:color="auto"/>
            </w:tcBorders>
            <w:hideMark/>
          </w:tcPr>
          <w:p w14:paraId="2E8DF14A" w14:textId="77777777" w:rsidR="00EE5860" w:rsidRPr="00441CD0" w:rsidRDefault="00EE5860" w:rsidP="00BB0E1F">
            <w:pPr>
              <w:pStyle w:val="TAL"/>
              <w:rPr>
                <w:lang w:val="x-none"/>
              </w:rPr>
            </w:pPr>
            <w:r w:rsidRPr="00441CD0">
              <w:t>BAR ID</w:t>
            </w:r>
          </w:p>
        </w:tc>
        <w:tc>
          <w:tcPr>
            <w:tcW w:w="1360" w:type="pct"/>
            <w:tcBorders>
              <w:top w:val="single" w:sz="4" w:space="0" w:color="auto"/>
              <w:left w:val="single" w:sz="4" w:space="0" w:color="auto"/>
              <w:bottom w:val="single" w:sz="4" w:space="0" w:color="auto"/>
              <w:right w:val="single" w:sz="4" w:space="0" w:color="auto"/>
            </w:tcBorders>
            <w:hideMark/>
          </w:tcPr>
          <w:p w14:paraId="166E654C" w14:textId="3576420E" w:rsidR="00EE5860" w:rsidRPr="00441CD0" w:rsidRDefault="00EE5860" w:rsidP="00BB0E1F">
            <w:pPr>
              <w:pStyle w:val="TAL"/>
              <w:rPr>
                <w:lang w:val="de-DE"/>
              </w:rPr>
            </w:pPr>
            <w:r w:rsidRPr="00441CD0">
              <w:t xml:space="preserve">Extendable / </w:t>
            </w:r>
            <w:r w:rsidR="00415C19" w:rsidRPr="00441CD0">
              <w:t>Clause</w:t>
            </w:r>
            <w:r w:rsidR="00415C19">
              <w:t> </w:t>
            </w:r>
            <w:r w:rsidR="00415C19" w:rsidRPr="00441CD0">
              <w:t>8</w:t>
            </w:r>
            <w:r w:rsidRPr="00441CD0">
              <w:t>.2.</w:t>
            </w:r>
            <w:r w:rsidRPr="00441CD0">
              <w:rPr>
                <w:lang w:val="de-DE"/>
              </w:rPr>
              <w:t>57</w:t>
            </w:r>
          </w:p>
        </w:tc>
        <w:tc>
          <w:tcPr>
            <w:tcW w:w="833" w:type="pct"/>
            <w:tcBorders>
              <w:top w:val="single" w:sz="4" w:space="0" w:color="auto"/>
              <w:left w:val="single" w:sz="4" w:space="0" w:color="auto"/>
              <w:bottom w:val="single" w:sz="4" w:space="0" w:color="auto"/>
              <w:right w:val="single" w:sz="4" w:space="0" w:color="auto"/>
            </w:tcBorders>
            <w:hideMark/>
          </w:tcPr>
          <w:p w14:paraId="2430DE0B" w14:textId="77777777" w:rsidR="00EE5860" w:rsidRPr="00441CD0" w:rsidRDefault="00EE5860" w:rsidP="00BB0E1F">
            <w:pPr>
              <w:pStyle w:val="TAC"/>
              <w:rPr>
                <w:lang w:val="de-DE"/>
              </w:rPr>
            </w:pPr>
            <w:r w:rsidRPr="00441CD0">
              <w:rPr>
                <w:lang w:val="de-DE"/>
              </w:rPr>
              <w:t>1</w:t>
            </w:r>
          </w:p>
        </w:tc>
      </w:tr>
      <w:tr w:rsidR="00EE5860" w:rsidRPr="00441CD0" w14:paraId="6FC75C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0DB161D" w14:textId="77777777" w:rsidR="00EE5860" w:rsidRPr="00441CD0" w:rsidRDefault="00EE5860" w:rsidP="00BB0E1F">
            <w:pPr>
              <w:pStyle w:val="TAC"/>
              <w:rPr>
                <w:lang w:val="de-DE"/>
              </w:rPr>
            </w:pPr>
            <w:r w:rsidRPr="00441CD0">
              <w:rPr>
                <w:lang w:val="de-DE"/>
              </w:rPr>
              <w:t>89</w:t>
            </w:r>
          </w:p>
        </w:tc>
        <w:tc>
          <w:tcPr>
            <w:tcW w:w="1962" w:type="pct"/>
            <w:tcBorders>
              <w:top w:val="single" w:sz="4" w:space="0" w:color="auto"/>
              <w:left w:val="single" w:sz="4" w:space="0" w:color="auto"/>
              <w:bottom w:val="single" w:sz="4" w:space="0" w:color="auto"/>
              <w:right w:val="single" w:sz="4" w:space="0" w:color="auto"/>
            </w:tcBorders>
            <w:hideMark/>
          </w:tcPr>
          <w:p w14:paraId="5FEC1F71" w14:textId="77777777" w:rsidR="00EE5860" w:rsidRPr="00441CD0" w:rsidRDefault="00EE5860" w:rsidP="00BB0E1F">
            <w:pPr>
              <w:pStyle w:val="TAL"/>
              <w:rPr>
                <w:lang w:val="x-none"/>
              </w:rPr>
            </w:pPr>
            <w:r w:rsidRPr="00441CD0">
              <w:t>CP Function Features</w:t>
            </w:r>
          </w:p>
        </w:tc>
        <w:tc>
          <w:tcPr>
            <w:tcW w:w="1360" w:type="pct"/>
            <w:tcBorders>
              <w:top w:val="single" w:sz="4" w:space="0" w:color="auto"/>
              <w:left w:val="single" w:sz="4" w:space="0" w:color="auto"/>
              <w:bottom w:val="single" w:sz="4" w:space="0" w:color="auto"/>
              <w:right w:val="single" w:sz="4" w:space="0" w:color="auto"/>
            </w:tcBorders>
            <w:hideMark/>
          </w:tcPr>
          <w:p w14:paraId="007F18C8" w14:textId="6011EDF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58</w:t>
            </w:r>
          </w:p>
        </w:tc>
        <w:tc>
          <w:tcPr>
            <w:tcW w:w="833" w:type="pct"/>
            <w:tcBorders>
              <w:top w:val="single" w:sz="4" w:space="0" w:color="auto"/>
              <w:left w:val="single" w:sz="4" w:space="0" w:color="auto"/>
              <w:bottom w:val="single" w:sz="4" w:space="0" w:color="auto"/>
              <w:right w:val="single" w:sz="4" w:space="0" w:color="auto"/>
            </w:tcBorders>
            <w:hideMark/>
          </w:tcPr>
          <w:p w14:paraId="26E66542" w14:textId="77777777" w:rsidR="00EE5860" w:rsidRPr="00441CD0" w:rsidRDefault="00EE5860" w:rsidP="00BB0E1F">
            <w:pPr>
              <w:pStyle w:val="TAC"/>
              <w:rPr>
                <w:lang w:val="de-DE"/>
              </w:rPr>
            </w:pPr>
            <w:r w:rsidRPr="00441CD0">
              <w:rPr>
                <w:lang w:val="fr-FR"/>
              </w:rPr>
              <w:t>1</w:t>
            </w:r>
          </w:p>
        </w:tc>
      </w:tr>
      <w:tr w:rsidR="00EE5860" w:rsidRPr="00441CD0" w14:paraId="38A6FD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24856E" w14:textId="77777777" w:rsidR="00EE5860" w:rsidRPr="00441CD0" w:rsidRDefault="00EE5860" w:rsidP="00BB0E1F">
            <w:pPr>
              <w:pStyle w:val="TAC"/>
              <w:rPr>
                <w:lang w:val="sv-SE"/>
              </w:rPr>
            </w:pPr>
            <w:r w:rsidRPr="00441CD0">
              <w:rPr>
                <w:lang w:val="sv-SE"/>
              </w:rPr>
              <w:t>90</w:t>
            </w:r>
          </w:p>
        </w:tc>
        <w:tc>
          <w:tcPr>
            <w:tcW w:w="1962" w:type="pct"/>
            <w:tcBorders>
              <w:top w:val="single" w:sz="4" w:space="0" w:color="auto"/>
              <w:left w:val="single" w:sz="4" w:space="0" w:color="auto"/>
              <w:bottom w:val="single" w:sz="4" w:space="0" w:color="auto"/>
              <w:right w:val="single" w:sz="4" w:space="0" w:color="auto"/>
            </w:tcBorders>
            <w:hideMark/>
          </w:tcPr>
          <w:p w14:paraId="6A1FAF7D" w14:textId="77777777" w:rsidR="00EE5860" w:rsidRPr="00441CD0" w:rsidRDefault="00EE5860" w:rsidP="00BB0E1F">
            <w:pPr>
              <w:pStyle w:val="TAL"/>
              <w:rPr>
                <w:lang w:val="x-none"/>
              </w:rPr>
            </w:pPr>
            <w:r w:rsidRPr="00441CD0">
              <w:t>Usage Information</w:t>
            </w:r>
          </w:p>
        </w:tc>
        <w:tc>
          <w:tcPr>
            <w:tcW w:w="1360" w:type="pct"/>
            <w:tcBorders>
              <w:top w:val="single" w:sz="4" w:space="0" w:color="auto"/>
              <w:left w:val="single" w:sz="4" w:space="0" w:color="auto"/>
              <w:bottom w:val="single" w:sz="4" w:space="0" w:color="auto"/>
              <w:right w:val="single" w:sz="4" w:space="0" w:color="auto"/>
            </w:tcBorders>
            <w:hideMark/>
          </w:tcPr>
          <w:p w14:paraId="5C9C4924" w14:textId="2E91878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59</w:t>
            </w:r>
          </w:p>
        </w:tc>
        <w:tc>
          <w:tcPr>
            <w:tcW w:w="833" w:type="pct"/>
            <w:tcBorders>
              <w:top w:val="single" w:sz="4" w:space="0" w:color="auto"/>
              <w:left w:val="single" w:sz="4" w:space="0" w:color="auto"/>
              <w:bottom w:val="single" w:sz="4" w:space="0" w:color="auto"/>
              <w:right w:val="single" w:sz="4" w:space="0" w:color="auto"/>
            </w:tcBorders>
            <w:hideMark/>
          </w:tcPr>
          <w:p w14:paraId="72AED825" w14:textId="77777777" w:rsidR="00EE5860" w:rsidRPr="00441CD0" w:rsidRDefault="00EE5860" w:rsidP="00BB0E1F">
            <w:pPr>
              <w:pStyle w:val="TAC"/>
              <w:rPr>
                <w:lang w:val="de-DE"/>
              </w:rPr>
            </w:pPr>
            <w:r w:rsidRPr="00441CD0">
              <w:rPr>
                <w:lang w:val="de-DE"/>
              </w:rPr>
              <w:t>1</w:t>
            </w:r>
          </w:p>
        </w:tc>
      </w:tr>
      <w:tr w:rsidR="00EE5860" w:rsidRPr="00441CD0" w14:paraId="179997A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9498DDD" w14:textId="77777777" w:rsidR="00EE5860" w:rsidRPr="00441CD0" w:rsidRDefault="00EE5860" w:rsidP="00BB0E1F">
            <w:pPr>
              <w:pStyle w:val="TAC"/>
              <w:rPr>
                <w:lang w:val="sv-SE"/>
              </w:rPr>
            </w:pPr>
            <w:r w:rsidRPr="00441CD0">
              <w:rPr>
                <w:lang w:val="sv-SE"/>
              </w:rPr>
              <w:t>91</w:t>
            </w:r>
          </w:p>
        </w:tc>
        <w:tc>
          <w:tcPr>
            <w:tcW w:w="1962" w:type="pct"/>
            <w:tcBorders>
              <w:top w:val="single" w:sz="4" w:space="0" w:color="auto"/>
              <w:left w:val="single" w:sz="4" w:space="0" w:color="auto"/>
              <w:bottom w:val="single" w:sz="4" w:space="0" w:color="auto"/>
              <w:right w:val="single" w:sz="4" w:space="0" w:color="auto"/>
            </w:tcBorders>
            <w:hideMark/>
          </w:tcPr>
          <w:p w14:paraId="15D43DF1" w14:textId="77777777" w:rsidR="00EE5860" w:rsidRPr="00441CD0" w:rsidRDefault="00EE5860" w:rsidP="00BB0E1F">
            <w:pPr>
              <w:pStyle w:val="TAL"/>
              <w:rPr>
                <w:lang w:val="x-none"/>
              </w:rPr>
            </w:pPr>
            <w:r w:rsidRPr="00441CD0">
              <w:t>Application Instance ID</w:t>
            </w:r>
          </w:p>
        </w:tc>
        <w:tc>
          <w:tcPr>
            <w:tcW w:w="1360" w:type="pct"/>
            <w:tcBorders>
              <w:top w:val="single" w:sz="4" w:space="0" w:color="auto"/>
              <w:left w:val="single" w:sz="4" w:space="0" w:color="auto"/>
              <w:bottom w:val="single" w:sz="4" w:space="0" w:color="auto"/>
              <w:right w:val="single" w:sz="4" w:space="0" w:color="auto"/>
            </w:tcBorders>
            <w:hideMark/>
          </w:tcPr>
          <w:p w14:paraId="0A58F456" w14:textId="263271A5" w:rsidR="00EE5860" w:rsidRPr="00441CD0" w:rsidRDefault="00EE5860" w:rsidP="00BB0E1F">
            <w:pPr>
              <w:pStyle w:val="TAL"/>
              <w:rPr>
                <w:lang w:val="de-DE"/>
              </w:rPr>
            </w:pPr>
            <w:r w:rsidRPr="00441CD0">
              <w:t xml:space="preserve">Variable Length / </w:t>
            </w:r>
            <w:r w:rsidR="00415C19" w:rsidRPr="00441CD0">
              <w:t>Clause</w:t>
            </w:r>
            <w:r w:rsidR="00415C19">
              <w:t> </w:t>
            </w:r>
            <w:r w:rsidR="00415C19" w:rsidRPr="00441CD0">
              <w:t>8</w:t>
            </w:r>
            <w:r w:rsidRPr="00441CD0">
              <w:t>.2.</w:t>
            </w:r>
            <w:r w:rsidRPr="00441CD0">
              <w:rPr>
                <w:lang w:val="de-DE"/>
              </w:rPr>
              <w:t>60</w:t>
            </w:r>
          </w:p>
        </w:tc>
        <w:tc>
          <w:tcPr>
            <w:tcW w:w="833" w:type="pct"/>
            <w:tcBorders>
              <w:top w:val="single" w:sz="4" w:space="0" w:color="auto"/>
              <w:left w:val="single" w:sz="4" w:space="0" w:color="auto"/>
              <w:bottom w:val="single" w:sz="4" w:space="0" w:color="auto"/>
              <w:right w:val="single" w:sz="4" w:space="0" w:color="auto"/>
            </w:tcBorders>
            <w:hideMark/>
          </w:tcPr>
          <w:p w14:paraId="11A23A0C" w14:textId="77777777" w:rsidR="00EE5860" w:rsidRPr="00441CD0" w:rsidRDefault="00EE5860" w:rsidP="00BB0E1F">
            <w:pPr>
              <w:pStyle w:val="TAC"/>
              <w:rPr>
                <w:lang w:val="de-DE"/>
              </w:rPr>
            </w:pPr>
            <w:r w:rsidRPr="00441CD0">
              <w:rPr>
                <w:lang w:val="de-DE"/>
              </w:rPr>
              <w:t>Not Applicable</w:t>
            </w:r>
          </w:p>
        </w:tc>
      </w:tr>
      <w:tr w:rsidR="00EE5860" w:rsidRPr="00441CD0" w14:paraId="7083E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5CC653" w14:textId="77777777" w:rsidR="00EE5860" w:rsidRPr="00441CD0" w:rsidRDefault="00EE5860" w:rsidP="00BB0E1F">
            <w:pPr>
              <w:pStyle w:val="TAC"/>
              <w:rPr>
                <w:lang w:val="sv-SE"/>
              </w:rPr>
            </w:pPr>
            <w:r w:rsidRPr="00441CD0">
              <w:rPr>
                <w:lang w:val="sv-SE"/>
              </w:rPr>
              <w:t>92</w:t>
            </w:r>
          </w:p>
        </w:tc>
        <w:tc>
          <w:tcPr>
            <w:tcW w:w="1962" w:type="pct"/>
            <w:tcBorders>
              <w:top w:val="single" w:sz="4" w:space="0" w:color="auto"/>
              <w:left w:val="single" w:sz="4" w:space="0" w:color="auto"/>
              <w:bottom w:val="single" w:sz="4" w:space="0" w:color="auto"/>
              <w:right w:val="single" w:sz="4" w:space="0" w:color="auto"/>
            </w:tcBorders>
            <w:hideMark/>
          </w:tcPr>
          <w:p w14:paraId="54314F5E" w14:textId="77777777" w:rsidR="00EE5860" w:rsidRPr="00441CD0" w:rsidRDefault="00EE5860" w:rsidP="00BB0E1F">
            <w:pPr>
              <w:pStyle w:val="TAL"/>
              <w:rPr>
                <w:lang w:val="x-none"/>
              </w:rPr>
            </w:pPr>
            <w:r w:rsidRPr="00441CD0">
              <w:t>Flow Information</w:t>
            </w:r>
          </w:p>
        </w:tc>
        <w:tc>
          <w:tcPr>
            <w:tcW w:w="1360" w:type="pct"/>
            <w:tcBorders>
              <w:top w:val="single" w:sz="4" w:space="0" w:color="auto"/>
              <w:left w:val="single" w:sz="4" w:space="0" w:color="auto"/>
              <w:bottom w:val="single" w:sz="4" w:space="0" w:color="auto"/>
              <w:right w:val="single" w:sz="4" w:space="0" w:color="auto"/>
            </w:tcBorders>
            <w:hideMark/>
          </w:tcPr>
          <w:p w14:paraId="02BEB4AD" w14:textId="493F51D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61</w:t>
            </w:r>
          </w:p>
        </w:tc>
        <w:tc>
          <w:tcPr>
            <w:tcW w:w="833" w:type="pct"/>
            <w:tcBorders>
              <w:top w:val="single" w:sz="4" w:space="0" w:color="auto"/>
              <w:left w:val="single" w:sz="4" w:space="0" w:color="auto"/>
              <w:bottom w:val="single" w:sz="4" w:space="0" w:color="auto"/>
              <w:right w:val="single" w:sz="4" w:space="0" w:color="auto"/>
            </w:tcBorders>
            <w:hideMark/>
          </w:tcPr>
          <w:p w14:paraId="6925F70F" w14:textId="77777777" w:rsidR="00EE5860" w:rsidRPr="00441CD0" w:rsidRDefault="00EE5860" w:rsidP="00BB0E1F">
            <w:pPr>
              <w:pStyle w:val="TAC"/>
              <w:rPr>
                <w:lang w:val="de-DE"/>
              </w:rPr>
            </w:pPr>
            <w:r w:rsidRPr="00441CD0">
              <w:rPr>
                <w:lang w:val="de-DE"/>
              </w:rPr>
              <w:t>3</w:t>
            </w:r>
          </w:p>
        </w:tc>
      </w:tr>
      <w:tr w:rsidR="00EE5860" w:rsidRPr="00441CD0" w14:paraId="14019F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1D1967" w14:textId="77777777" w:rsidR="00EE5860" w:rsidRPr="00441CD0" w:rsidRDefault="00EE5860" w:rsidP="00BB0E1F">
            <w:pPr>
              <w:pStyle w:val="TAC"/>
              <w:rPr>
                <w:lang w:val="sv-SE"/>
              </w:rPr>
            </w:pPr>
            <w:r w:rsidRPr="00441CD0">
              <w:rPr>
                <w:lang w:val="sv-SE"/>
              </w:rPr>
              <w:t>93</w:t>
            </w:r>
          </w:p>
        </w:tc>
        <w:tc>
          <w:tcPr>
            <w:tcW w:w="1962" w:type="pct"/>
            <w:tcBorders>
              <w:top w:val="single" w:sz="4" w:space="0" w:color="auto"/>
              <w:left w:val="single" w:sz="4" w:space="0" w:color="auto"/>
              <w:bottom w:val="single" w:sz="4" w:space="0" w:color="auto"/>
              <w:right w:val="single" w:sz="4" w:space="0" w:color="auto"/>
            </w:tcBorders>
            <w:hideMark/>
          </w:tcPr>
          <w:p w14:paraId="47642DB4" w14:textId="77777777" w:rsidR="00EE5860" w:rsidRPr="00441CD0" w:rsidRDefault="00EE5860" w:rsidP="00BB0E1F">
            <w:pPr>
              <w:pStyle w:val="TAL"/>
              <w:rPr>
                <w:lang w:val="x-none"/>
              </w:rPr>
            </w:pPr>
            <w:r w:rsidRPr="00441CD0">
              <w:t>UE IP Address</w:t>
            </w:r>
          </w:p>
        </w:tc>
        <w:tc>
          <w:tcPr>
            <w:tcW w:w="1360" w:type="pct"/>
            <w:tcBorders>
              <w:top w:val="single" w:sz="4" w:space="0" w:color="auto"/>
              <w:left w:val="single" w:sz="4" w:space="0" w:color="auto"/>
              <w:bottom w:val="single" w:sz="4" w:space="0" w:color="auto"/>
              <w:right w:val="single" w:sz="4" w:space="0" w:color="auto"/>
            </w:tcBorders>
            <w:hideMark/>
          </w:tcPr>
          <w:p w14:paraId="693A2F73" w14:textId="4F9DB9D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62</w:t>
            </w:r>
          </w:p>
        </w:tc>
        <w:tc>
          <w:tcPr>
            <w:tcW w:w="833" w:type="pct"/>
            <w:tcBorders>
              <w:top w:val="single" w:sz="4" w:space="0" w:color="auto"/>
              <w:left w:val="single" w:sz="4" w:space="0" w:color="auto"/>
              <w:bottom w:val="single" w:sz="4" w:space="0" w:color="auto"/>
              <w:right w:val="single" w:sz="4" w:space="0" w:color="auto"/>
            </w:tcBorders>
            <w:hideMark/>
          </w:tcPr>
          <w:p w14:paraId="783B3F8B" w14:textId="77777777" w:rsidR="00EE5860" w:rsidRPr="00441CD0" w:rsidRDefault="00EE5860" w:rsidP="00BB0E1F">
            <w:pPr>
              <w:pStyle w:val="TAC"/>
              <w:rPr>
                <w:lang w:val="de-DE"/>
              </w:rPr>
            </w:pPr>
            <w:r w:rsidRPr="00441CD0">
              <w:rPr>
                <w:lang w:val="de-DE"/>
              </w:rPr>
              <w:t>1</w:t>
            </w:r>
          </w:p>
        </w:tc>
      </w:tr>
      <w:tr w:rsidR="00EE5860" w:rsidRPr="00441CD0" w14:paraId="1B7E0EF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50A979" w14:textId="77777777" w:rsidR="00EE5860" w:rsidRPr="00441CD0" w:rsidRDefault="00EE5860" w:rsidP="00BB0E1F">
            <w:pPr>
              <w:pStyle w:val="TAC"/>
              <w:rPr>
                <w:lang w:val="sv-SE"/>
              </w:rPr>
            </w:pPr>
            <w:r w:rsidRPr="00441CD0">
              <w:rPr>
                <w:lang w:val="sv-SE"/>
              </w:rPr>
              <w:t>94</w:t>
            </w:r>
          </w:p>
        </w:tc>
        <w:tc>
          <w:tcPr>
            <w:tcW w:w="1962" w:type="pct"/>
            <w:tcBorders>
              <w:top w:val="single" w:sz="4" w:space="0" w:color="auto"/>
              <w:left w:val="single" w:sz="4" w:space="0" w:color="auto"/>
              <w:bottom w:val="single" w:sz="4" w:space="0" w:color="auto"/>
              <w:right w:val="single" w:sz="4" w:space="0" w:color="auto"/>
            </w:tcBorders>
            <w:hideMark/>
          </w:tcPr>
          <w:p w14:paraId="3A8254BC" w14:textId="77777777" w:rsidR="00EE5860" w:rsidRPr="00441CD0" w:rsidRDefault="00EE5860" w:rsidP="00BB0E1F">
            <w:pPr>
              <w:pStyle w:val="TAL"/>
              <w:rPr>
                <w:lang w:val="x-none"/>
              </w:rPr>
            </w:pPr>
            <w:r w:rsidRPr="00441CD0">
              <w:t>Packet Rate</w:t>
            </w:r>
          </w:p>
        </w:tc>
        <w:tc>
          <w:tcPr>
            <w:tcW w:w="1360" w:type="pct"/>
            <w:tcBorders>
              <w:top w:val="single" w:sz="4" w:space="0" w:color="auto"/>
              <w:left w:val="single" w:sz="4" w:space="0" w:color="auto"/>
              <w:bottom w:val="single" w:sz="4" w:space="0" w:color="auto"/>
              <w:right w:val="single" w:sz="4" w:space="0" w:color="auto"/>
            </w:tcBorders>
            <w:hideMark/>
          </w:tcPr>
          <w:p w14:paraId="34F9789B" w14:textId="6AFD2FE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63</w:t>
            </w:r>
          </w:p>
        </w:tc>
        <w:tc>
          <w:tcPr>
            <w:tcW w:w="833" w:type="pct"/>
            <w:tcBorders>
              <w:top w:val="single" w:sz="4" w:space="0" w:color="auto"/>
              <w:left w:val="single" w:sz="4" w:space="0" w:color="auto"/>
              <w:bottom w:val="single" w:sz="4" w:space="0" w:color="auto"/>
              <w:right w:val="single" w:sz="4" w:space="0" w:color="auto"/>
            </w:tcBorders>
            <w:hideMark/>
          </w:tcPr>
          <w:p w14:paraId="619490A6" w14:textId="77777777" w:rsidR="00EE5860" w:rsidRPr="00441CD0" w:rsidRDefault="00EE5860" w:rsidP="00BB0E1F">
            <w:pPr>
              <w:pStyle w:val="TAC"/>
              <w:rPr>
                <w:lang w:val="de-DE"/>
              </w:rPr>
            </w:pPr>
            <w:r w:rsidRPr="00441CD0">
              <w:rPr>
                <w:lang w:val="de-DE"/>
              </w:rPr>
              <w:t>1</w:t>
            </w:r>
          </w:p>
        </w:tc>
      </w:tr>
      <w:tr w:rsidR="00EE5860" w:rsidRPr="00441CD0" w14:paraId="44353F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0FF6D6" w14:textId="77777777" w:rsidR="00EE5860" w:rsidRPr="00441CD0" w:rsidRDefault="00EE5860" w:rsidP="00BB0E1F">
            <w:pPr>
              <w:pStyle w:val="TAC"/>
              <w:rPr>
                <w:lang w:val="sv-SE"/>
              </w:rPr>
            </w:pPr>
            <w:r w:rsidRPr="00441CD0">
              <w:rPr>
                <w:lang w:val="sv-SE"/>
              </w:rPr>
              <w:t>95</w:t>
            </w:r>
          </w:p>
        </w:tc>
        <w:tc>
          <w:tcPr>
            <w:tcW w:w="1962" w:type="pct"/>
            <w:tcBorders>
              <w:top w:val="single" w:sz="4" w:space="0" w:color="auto"/>
              <w:left w:val="single" w:sz="4" w:space="0" w:color="auto"/>
              <w:bottom w:val="single" w:sz="4" w:space="0" w:color="auto"/>
              <w:right w:val="single" w:sz="4" w:space="0" w:color="auto"/>
            </w:tcBorders>
            <w:hideMark/>
          </w:tcPr>
          <w:p w14:paraId="557D4DED" w14:textId="77777777" w:rsidR="00EE5860" w:rsidRPr="00441CD0" w:rsidRDefault="00EE5860" w:rsidP="00BB0E1F">
            <w:pPr>
              <w:pStyle w:val="TAL"/>
              <w:rPr>
                <w:lang w:val="x-none"/>
              </w:rPr>
            </w:pPr>
            <w:r w:rsidRPr="00441CD0">
              <w:t>Outer Header Removal</w:t>
            </w:r>
          </w:p>
        </w:tc>
        <w:tc>
          <w:tcPr>
            <w:tcW w:w="1360" w:type="pct"/>
            <w:tcBorders>
              <w:top w:val="single" w:sz="4" w:space="0" w:color="auto"/>
              <w:left w:val="single" w:sz="4" w:space="0" w:color="auto"/>
              <w:bottom w:val="single" w:sz="4" w:space="0" w:color="auto"/>
              <w:right w:val="single" w:sz="4" w:space="0" w:color="auto"/>
            </w:tcBorders>
            <w:hideMark/>
          </w:tcPr>
          <w:p w14:paraId="4323634D" w14:textId="488A6DF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64</w:t>
            </w:r>
          </w:p>
        </w:tc>
        <w:tc>
          <w:tcPr>
            <w:tcW w:w="833" w:type="pct"/>
            <w:tcBorders>
              <w:top w:val="single" w:sz="4" w:space="0" w:color="auto"/>
              <w:left w:val="single" w:sz="4" w:space="0" w:color="auto"/>
              <w:bottom w:val="single" w:sz="4" w:space="0" w:color="auto"/>
              <w:right w:val="single" w:sz="4" w:space="0" w:color="auto"/>
            </w:tcBorders>
            <w:hideMark/>
          </w:tcPr>
          <w:p w14:paraId="3FA55185" w14:textId="77777777" w:rsidR="00EE5860" w:rsidRPr="00441CD0" w:rsidRDefault="00EE5860" w:rsidP="00BB0E1F">
            <w:pPr>
              <w:pStyle w:val="TAC"/>
              <w:rPr>
                <w:lang w:val="de-DE"/>
              </w:rPr>
            </w:pPr>
            <w:r w:rsidRPr="00441CD0">
              <w:rPr>
                <w:lang w:val="de-DE"/>
              </w:rPr>
              <w:t>1</w:t>
            </w:r>
          </w:p>
        </w:tc>
      </w:tr>
      <w:tr w:rsidR="00EE5860" w:rsidRPr="00441CD0" w14:paraId="0CC4D36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C91FBE" w14:textId="77777777" w:rsidR="00EE5860" w:rsidRPr="00441CD0" w:rsidRDefault="00EE5860" w:rsidP="00BB0E1F">
            <w:pPr>
              <w:pStyle w:val="TAC"/>
              <w:rPr>
                <w:lang w:val="sv-SE"/>
              </w:rPr>
            </w:pPr>
            <w:r w:rsidRPr="00441CD0">
              <w:rPr>
                <w:lang w:val="sv-SE"/>
              </w:rPr>
              <w:t>96</w:t>
            </w:r>
          </w:p>
        </w:tc>
        <w:tc>
          <w:tcPr>
            <w:tcW w:w="1962" w:type="pct"/>
            <w:tcBorders>
              <w:top w:val="single" w:sz="4" w:space="0" w:color="auto"/>
              <w:left w:val="single" w:sz="4" w:space="0" w:color="auto"/>
              <w:bottom w:val="single" w:sz="4" w:space="0" w:color="auto"/>
              <w:right w:val="single" w:sz="4" w:space="0" w:color="auto"/>
            </w:tcBorders>
            <w:hideMark/>
          </w:tcPr>
          <w:p w14:paraId="43D3A885" w14:textId="77777777" w:rsidR="00EE5860" w:rsidRPr="00441CD0" w:rsidRDefault="00EE5860" w:rsidP="00BB0E1F">
            <w:pPr>
              <w:pStyle w:val="TAL"/>
              <w:rPr>
                <w:lang w:val="x-none"/>
              </w:rPr>
            </w:pPr>
            <w:r w:rsidRPr="00441CD0">
              <w:rPr>
                <w:lang w:val="en-US" w:eastAsia="zh-CN"/>
              </w:rPr>
              <w:t xml:space="preserve">Recovery Time </w:t>
            </w:r>
            <w:r w:rsidRPr="00441CD0">
              <w:t>Stamp</w:t>
            </w:r>
          </w:p>
        </w:tc>
        <w:tc>
          <w:tcPr>
            <w:tcW w:w="1360" w:type="pct"/>
            <w:tcBorders>
              <w:top w:val="single" w:sz="4" w:space="0" w:color="auto"/>
              <w:left w:val="single" w:sz="4" w:space="0" w:color="auto"/>
              <w:bottom w:val="single" w:sz="4" w:space="0" w:color="auto"/>
              <w:right w:val="single" w:sz="4" w:space="0" w:color="auto"/>
            </w:tcBorders>
            <w:hideMark/>
          </w:tcPr>
          <w:p w14:paraId="29F4D0C2" w14:textId="1715C4C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65</w:t>
            </w:r>
          </w:p>
        </w:tc>
        <w:tc>
          <w:tcPr>
            <w:tcW w:w="833" w:type="pct"/>
            <w:tcBorders>
              <w:top w:val="single" w:sz="4" w:space="0" w:color="auto"/>
              <w:left w:val="single" w:sz="4" w:space="0" w:color="auto"/>
              <w:bottom w:val="single" w:sz="4" w:space="0" w:color="auto"/>
              <w:right w:val="single" w:sz="4" w:space="0" w:color="auto"/>
            </w:tcBorders>
            <w:hideMark/>
          </w:tcPr>
          <w:p w14:paraId="2FF95F2B" w14:textId="77777777" w:rsidR="00EE5860" w:rsidRPr="00441CD0" w:rsidRDefault="00EE5860" w:rsidP="00BB0E1F">
            <w:pPr>
              <w:pStyle w:val="TAC"/>
              <w:rPr>
                <w:lang w:val="de-DE"/>
              </w:rPr>
            </w:pPr>
            <w:r w:rsidRPr="00441CD0">
              <w:rPr>
                <w:lang w:val="de-DE"/>
              </w:rPr>
              <w:t>4</w:t>
            </w:r>
          </w:p>
        </w:tc>
      </w:tr>
      <w:tr w:rsidR="00EE5860" w:rsidRPr="00441CD0" w14:paraId="1A0849D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EF0E00" w14:textId="77777777" w:rsidR="00EE5860" w:rsidRPr="00441CD0" w:rsidRDefault="00EE5860" w:rsidP="00BB0E1F">
            <w:pPr>
              <w:pStyle w:val="TAC"/>
              <w:rPr>
                <w:lang w:val="sv-SE"/>
              </w:rPr>
            </w:pPr>
            <w:r w:rsidRPr="00441CD0">
              <w:rPr>
                <w:lang w:val="sv-SE"/>
              </w:rPr>
              <w:t>97</w:t>
            </w:r>
          </w:p>
        </w:tc>
        <w:tc>
          <w:tcPr>
            <w:tcW w:w="1962" w:type="pct"/>
            <w:tcBorders>
              <w:top w:val="single" w:sz="4" w:space="0" w:color="auto"/>
              <w:left w:val="single" w:sz="4" w:space="0" w:color="auto"/>
              <w:bottom w:val="single" w:sz="4" w:space="0" w:color="auto"/>
              <w:right w:val="single" w:sz="4" w:space="0" w:color="auto"/>
            </w:tcBorders>
            <w:hideMark/>
          </w:tcPr>
          <w:p w14:paraId="6EF9124E" w14:textId="77777777" w:rsidR="00EE5860" w:rsidRPr="00441CD0" w:rsidRDefault="00EE5860" w:rsidP="00BB0E1F">
            <w:pPr>
              <w:pStyle w:val="TAL"/>
              <w:rPr>
                <w:lang w:val="x-none"/>
              </w:rPr>
            </w:pPr>
            <w:r w:rsidRPr="00441CD0">
              <w:t>DL Flow Level Marking</w:t>
            </w:r>
          </w:p>
        </w:tc>
        <w:tc>
          <w:tcPr>
            <w:tcW w:w="1360" w:type="pct"/>
            <w:tcBorders>
              <w:top w:val="single" w:sz="4" w:space="0" w:color="auto"/>
              <w:left w:val="single" w:sz="4" w:space="0" w:color="auto"/>
              <w:bottom w:val="single" w:sz="4" w:space="0" w:color="auto"/>
              <w:right w:val="single" w:sz="4" w:space="0" w:color="auto"/>
            </w:tcBorders>
            <w:hideMark/>
          </w:tcPr>
          <w:p w14:paraId="6440215C" w14:textId="5E08392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66</w:t>
            </w:r>
          </w:p>
        </w:tc>
        <w:tc>
          <w:tcPr>
            <w:tcW w:w="833" w:type="pct"/>
            <w:tcBorders>
              <w:top w:val="single" w:sz="4" w:space="0" w:color="auto"/>
              <w:left w:val="single" w:sz="4" w:space="0" w:color="auto"/>
              <w:bottom w:val="single" w:sz="4" w:space="0" w:color="auto"/>
              <w:right w:val="single" w:sz="4" w:space="0" w:color="auto"/>
            </w:tcBorders>
            <w:hideMark/>
          </w:tcPr>
          <w:p w14:paraId="0B4CBD56" w14:textId="77777777" w:rsidR="00EE5860" w:rsidRPr="00441CD0" w:rsidRDefault="00EE5860" w:rsidP="00BB0E1F">
            <w:pPr>
              <w:pStyle w:val="TAC"/>
              <w:rPr>
                <w:lang w:val="de-DE"/>
              </w:rPr>
            </w:pPr>
            <w:r w:rsidRPr="00441CD0">
              <w:rPr>
                <w:lang w:val="de-DE"/>
              </w:rPr>
              <w:t>1</w:t>
            </w:r>
          </w:p>
        </w:tc>
      </w:tr>
      <w:tr w:rsidR="00EE5860" w:rsidRPr="00441CD0" w14:paraId="3AC75AB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B05560E" w14:textId="77777777" w:rsidR="00EE5860" w:rsidRPr="00441CD0" w:rsidRDefault="00EE5860" w:rsidP="00BB0E1F">
            <w:pPr>
              <w:pStyle w:val="TAC"/>
              <w:rPr>
                <w:lang w:val="sv-SE"/>
              </w:rPr>
            </w:pPr>
            <w:r w:rsidRPr="00441CD0">
              <w:rPr>
                <w:lang w:val="sv-SE"/>
              </w:rPr>
              <w:t>98</w:t>
            </w:r>
          </w:p>
        </w:tc>
        <w:tc>
          <w:tcPr>
            <w:tcW w:w="1962" w:type="pct"/>
            <w:tcBorders>
              <w:top w:val="single" w:sz="4" w:space="0" w:color="auto"/>
              <w:left w:val="single" w:sz="4" w:space="0" w:color="auto"/>
              <w:bottom w:val="single" w:sz="4" w:space="0" w:color="auto"/>
              <w:right w:val="single" w:sz="4" w:space="0" w:color="auto"/>
            </w:tcBorders>
            <w:hideMark/>
          </w:tcPr>
          <w:p w14:paraId="26C34395" w14:textId="77777777" w:rsidR="00EE5860" w:rsidRPr="00441CD0" w:rsidRDefault="00EE5860" w:rsidP="00BB0E1F">
            <w:pPr>
              <w:pStyle w:val="TAL"/>
              <w:rPr>
                <w:lang w:val="x-none"/>
              </w:rPr>
            </w:pPr>
            <w:r w:rsidRPr="00441CD0">
              <w:t>Header Enrichment</w:t>
            </w:r>
          </w:p>
        </w:tc>
        <w:tc>
          <w:tcPr>
            <w:tcW w:w="1360" w:type="pct"/>
            <w:tcBorders>
              <w:top w:val="single" w:sz="4" w:space="0" w:color="auto"/>
              <w:left w:val="single" w:sz="4" w:space="0" w:color="auto"/>
              <w:bottom w:val="single" w:sz="4" w:space="0" w:color="auto"/>
              <w:right w:val="single" w:sz="4" w:space="0" w:color="auto"/>
            </w:tcBorders>
            <w:hideMark/>
          </w:tcPr>
          <w:p w14:paraId="2C048592" w14:textId="3CF9CAF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67</w:t>
            </w:r>
          </w:p>
        </w:tc>
        <w:tc>
          <w:tcPr>
            <w:tcW w:w="833" w:type="pct"/>
            <w:tcBorders>
              <w:top w:val="single" w:sz="4" w:space="0" w:color="auto"/>
              <w:left w:val="single" w:sz="4" w:space="0" w:color="auto"/>
              <w:bottom w:val="single" w:sz="4" w:space="0" w:color="auto"/>
              <w:right w:val="single" w:sz="4" w:space="0" w:color="auto"/>
            </w:tcBorders>
            <w:hideMark/>
          </w:tcPr>
          <w:p w14:paraId="4484EEBB" w14:textId="77777777" w:rsidR="00EE5860" w:rsidRPr="00441CD0" w:rsidRDefault="00EE5860" w:rsidP="00BB0E1F">
            <w:pPr>
              <w:pStyle w:val="TAC"/>
              <w:rPr>
                <w:lang w:val="de-DE"/>
              </w:rPr>
            </w:pPr>
            <w:r w:rsidRPr="00441CD0">
              <w:rPr>
                <w:lang w:val="de-DE"/>
              </w:rPr>
              <w:t>1</w:t>
            </w:r>
          </w:p>
        </w:tc>
      </w:tr>
      <w:tr w:rsidR="00EE5860" w:rsidRPr="00441CD0" w14:paraId="67DAC4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CF01612" w14:textId="77777777" w:rsidR="00EE5860" w:rsidRPr="00441CD0" w:rsidRDefault="00EE5860" w:rsidP="00BB0E1F">
            <w:pPr>
              <w:pStyle w:val="TAC"/>
              <w:rPr>
                <w:lang w:val="sv-SE"/>
              </w:rPr>
            </w:pPr>
            <w:r w:rsidRPr="00441CD0">
              <w:rPr>
                <w:lang w:val="sv-SE"/>
              </w:rPr>
              <w:t>99</w:t>
            </w:r>
          </w:p>
        </w:tc>
        <w:tc>
          <w:tcPr>
            <w:tcW w:w="1962" w:type="pct"/>
            <w:tcBorders>
              <w:top w:val="single" w:sz="4" w:space="0" w:color="auto"/>
              <w:left w:val="single" w:sz="4" w:space="0" w:color="auto"/>
              <w:bottom w:val="single" w:sz="4" w:space="0" w:color="auto"/>
              <w:right w:val="single" w:sz="4" w:space="0" w:color="auto"/>
            </w:tcBorders>
            <w:hideMark/>
          </w:tcPr>
          <w:p w14:paraId="718B601E" w14:textId="77777777" w:rsidR="00EE5860" w:rsidRPr="00441CD0" w:rsidRDefault="00EE5860" w:rsidP="00BB0E1F">
            <w:pPr>
              <w:pStyle w:val="TAL"/>
              <w:rPr>
                <w:lang w:val="x-none"/>
              </w:rPr>
            </w:pPr>
            <w:r w:rsidRPr="00441CD0">
              <w:t>Error Indication Report</w:t>
            </w:r>
          </w:p>
        </w:tc>
        <w:tc>
          <w:tcPr>
            <w:tcW w:w="1360" w:type="pct"/>
            <w:tcBorders>
              <w:top w:val="single" w:sz="4" w:space="0" w:color="auto"/>
              <w:left w:val="single" w:sz="4" w:space="0" w:color="auto"/>
              <w:bottom w:val="single" w:sz="4" w:space="0" w:color="auto"/>
              <w:right w:val="single" w:sz="4" w:space="0" w:color="auto"/>
            </w:tcBorders>
            <w:hideMark/>
          </w:tcPr>
          <w:p w14:paraId="0AF345DA" w14:textId="77777777" w:rsidR="00EE5860" w:rsidRPr="00441CD0" w:rsidRDefault="00EE5860" w:rsidP="00BB0E1F">
            <w:pPr>
              <w:pStyle w:val="TAL"/>
            </w:pPr>
            <w:r w:rsidRPr="00441CD0">
              <w:rPr>
                <w:szCs w:val="16"/>
              </w:rPr>
              <w:t>Extendable</w:t>
            </w:r>
            <w:r w:rsidRPr="00441CD0">
              <w:t xml:space="preserve"> / Table 7.5.8.</w:t>
            </w:r>
            <w:r w:rsidRPr="00441CD0">
              <w:rPr>
                <w:lang w:val="sv-SE"/>
              </w:rPr>
              <w:t>4</w:t>
            </w:r>
            <w:r w:rsidRPr="00441CD0">
              <w:t>-1</w:t>
            </w:r>
          </w:p>
        </w:tc>
        <w:tc>
          <w:tcPr>
            <w:tcW w:w="833" w:type="pct"/>
            <w:tcBorders>
              <w:top w:val="single" w:sz="4" w:space="0" w:color="auto"/>
              <w:left w:val="single" w:sz="4" w:space="0" w:color="auto"/>
              <w:bottom w:val="single" w:sz="4" w:space="0" w:color="auto"/>
              <w:right w:val="single" w:sz="4" w:space="0" w:color="auto"/>
            </w:tcBorders>
            <w:hideMark/>
          </w:tcPr>
          <w:p w14:paraId="31CB85DA" w14:textId="77777777" w:rsidR="00EE5860" w:rsidRPr="00441CD0" w:rsidRDefault="00EE5860" w:rsidP="00BB0E1F">
            <w:pPr>
              <w:pStyle w:val="TAC"/>
              <w:rPr>
                <w:lang w:val="fr-FR"/>
              </w:rPr>
            </w:pPr>
            <w:r w:rsidRPr="00441CD0">
              <w:rPr>
                <w:lang w:val="fr-FR"/>
              </w:rPr>
              <w:t>Not Applicable</w:t>
            </w:r>
          </w:p>
        </w:tc>
      </w:tr>
      <w:tr w:rsidR="00EE5860" w:rsidRPr="00441CD0" w14:paraId="37C6DD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EBFA68E" w14:textId="77777777" w:rsidR="00EE5860" w:rsidRPr="00441CD0" w:rsidRDefault="00EE5860" w:rsidP="00BB0E1F">
            <w:pPr>
              <w:pStyle w:val="TAC"/>
              <w:rPr>
                <w:lang w:val="sv-SE"/>
              </w:rPr>
            </w:pPr>
            <w:r w:rsidRPr="00441CD0">
              <w:rPr>
                <w:lang w:val="sv-SE"/>
              </w:rPr>
              <w:t>100</w:t>
            </w:r>
          </w:p>
        </w:tc>
        <w:tc>
          <w:tcPr>
            <w:tcW w:w="1962" w:type="pct"/>
            <w:tcBorders>
              <w:top w:val="single" w:sz="4" w:space="0" w:color="auto"/>
              <w:left w:val="single" w:sz="4" w:space="0" w:color="auto"/>
              <w:bottom w:val="single" w:sz="4" w:space="0" w:color="auto"/>
              <w:right w:val="single" w:sz="4" w:space="0" w:color="auto"/>
            </w:tcBorders>
            <w:hideMark/>
          </w:tcPr>
          <w:p w14:paraId="296585FB" w14:textId="77777777" w:rsidR="00EE5860" w:rsidRPr="00441CD0" w:rsidRDefault="00EE5860" w:rsidP="00BB0E1F">
            <w:pPr>
              <w:pStyle w:val="TAL"/>
              <w:rPr>
                <w:lang w:val="x-none"/>
              </w:rPr>
            </w:pPr>
            <w:r w:rsidRPr="00441CD0">
              <w:t>Measurement Information</w:t>
            </w:r>
          </w:p>
        </w:tc>
        <w:tc>
          <w:tcPr>
            <w:tcW w:w="1360" w:type="pct"/>
            <w:tcBorders>
              <w:top w:val="single" w:sz="4" w:space="0" w:color="auto"/>
              <w:left w:val="single" w:sz="4" w:space="0" w:color="auto"/>
              <w:bottom w:val="single" w:sz="4" w:space="0" w:color="auto"/>
              <w:right w:val="single" w:sz="4" w:space="0" w:color="auto"/>
            </w:tcBorders>
            <w:hideMark/>
          </w:tcPr>
          <w:p w14:paraId="36D1B358" w14:textId="21AF78FD"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rsidRPr="00441CD0">
              <w:rPr>
                <w:lang w:val="sv-SE"/>
              </w:rPr>
              <w:t>68</w:t>
            </w:r>
          </w:p>
        </w:tc>
        <w:tc>
          <w:tcPr>
            <w:tcW w:w="833" w:type="pct"/>
            <w:tcBorders>
              <w:top w:val="single" w:sz="4" w:space="0" w:color="auto"/>
              <w:left w:val="single" w:sz="4" w:space="0" w:color="auto"/>
              <w:bottom w:val="single" w:sz="4" w:space="0" w:color="auto"/>
              <w:right w:val="single" w:sz="4" w:space="0" w:color="auto"/>
            </w:tcBorders>
            <w:hideMark/>
          </w:tcPr>
          <w:p w14:paraId="25DA038C" w14:textId="77777777" w:rsidR="00EE5860" w:rsidRPr="00441CD0" w:rsidRDefault="00EE5860" w:rsidP="00BB0E1F">
            <w:pPr>
              <w:pStyle w:val="TAC"/>
              <w:rPr>
                <w:lang w:val="fr-FR"/>
              </w:rPr>
            </w:pPr>
            <w:r w:rsidRPr="00441CD0">
              <w:rPr>
                <w:lang w:val="de-DE"/>
              </w:rPr>
              <w:t>1</w:t>
            </w:r>
          </w:p>
        </w:tc>
      </w:tr>
      <w:tr w:rsidR="00EE5860" w:rsidRPr="00441CD0" w14:paraId="21F901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365BC1" w14:textId="77777777" w:rsidR="00EE5860" w:rsidRPr="00441CD0" w:rsidRDefault="00EE5860" w:rsidP="00BB0E1F">
            <w:pPr>
              <w:pStyle w:val="TAC"/>
              <w:rPr>
                <w:lang w:val="sv-SE"/>
              </w:rPr>
            </w:pPr>
            <w:r w:rsidRPr="00441CD0">
              <w:rPr>
                <w:lang w:val="sv-SE"/>
              </w:rPr>
              <w:t>101</w:t>
            </w:r>
          </w:p>
        </w:tc>
        <w:tc>
          <w:tcPr>
            <w:tcW w:w="1962" w:type="pct"/>
            <w:tcBorders>
              <w:top w:val="single" w:sz="4" w:space="0" w:color="auto"/>
              <w:left w:val="single" w:sz="4" w:space="0" w:color="auto"/>
              <w:bottom w:val="single" w:sz="4" w:space="0" w:color="auto"/>
              <w:right w:val="single" w:sz="4" w:space="0" w:color="auto"/>
            </w:tcBorders>
            <w:hideMark/>
          </w:tcPr>
          <w:p w14:paraId="376AD3C1" w14:textId="77777777" w:rsidR="00EE5860" w:rsidRPr="00441CD0" w:rsidRDefault="00EE5860" w:rsidP="00BB0E1F">
            <w:pPr>
              <w:pStyle w:val="TAL"/>
              <w:rPr>
                <w:lang w:val="x-none"/>
              </w:rPr>
            </w:pPr>
            <w:r w:rsidRPr="00441CD0">
              <w:t>Node Report Type</w:t>
            </w:r>
          </w:p>
        </w:tc>
        <w:tc>
          <w:tcPr>
            <w:tcW w:w="1360" w:type="pct"/>
            <w:tcBorders>
              <w:top w:val="single" w:sz="4" w:space="0" w:color="auto"/>
              <w:left w:val="single" w:sz="4" w:space="0" w:color="auto"/>
              <w:bottom w:val="single" w:sz="4" w:space="0" w:color="auto"/>
              <w:right w:val="single" w:sz="4" w:space="0" w:color="auto"/>
            </w:tcBorders>
            <w:hideMark/>
          </w:tcPr>
          <w:p w14:paraId="184A6862" w14:textId="63AAF33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69</w:t>
            </w:r>
          </w:p>
        </w:tc>
        <w:tc>
          <w:tcPr>
            <w:tcW w:w="833" w:type="pct"/>
            <w:tcBorders>
              <w:top w:val="single" w:sz="4" w:space="0" w:color="auto"/>
              <w:left w:val="single" w:sz="4" w:space="0" w:color="auto"/>
              <w:bottom w:val="single" w:sz="4" w:space="0" w:color="auto"/>
              <w:right w:val="single" w:sz="4" w:space="0" w:color="auto"/>
            </w:tcBorders>
            <w:hideMark/>
          </w:tcPr>
          <w:p w14:paraId="79934633" w14:textId="77777777" w:rsidR="00EE5860" w:rsidRPr="00441CD0" w:rsidRDefault="00EE5860" w:rsidP="00BB0E1F">
            <w:pPr>
              <w:pStyle w:val="TAC"/>
              <w:rPr>
                <w:lang w:val="de-DE"/>
              </w:rPr>
            </w:pPr>
            <w:r w:rsidRPr="00441CD0">
              <w:rPr>
                <w:lang w:val="de-DE"/>
              </w:rPr>
              <w:t>1</w:t>
            </w:r>
          </w:p>
        </w:tc>
      </w:tr>
      <w:tr w:rsidR="00EE5860" w:rsidRPr="00441CD0" w14:paraId="7AEE35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8ACDFFF" w14:textId="77777777" w:rsidR="00EE5860" w:rsidRPr="00441CD0" w:rsidRDefault="00EE5860" w:rsidP="00BB0E1F">
            <w:pPr>
              <w:pStyle w:val="TAC"/>
              <w:rPr>
                <w:lang w:val="sv-SE"/>
              </w:rPr>
            </w:pPr>
            <w:r w:rsidRPr="00441CD0">
              <w:rPr>
                <w:lang w:val="sv-SE"/>
              </w:rPr>
              <w:t>102</w:t>
            </w:r>
          </w:p>
        </w:tc>
        <w:tc>
          <w:tcPr>
            <w:tcW w:w="1962" w:type="pct"/>
            <w:tcBorders>
              <w:top w:val="single" w:sz="4" w:space="0" w:color="auto"/>
              <w:left w:val="single" w:sz="4" w:space="0" w:color="auto"/>
              <w:bottom w:val="single" w:sz="4" w:space="0" w:color="auto"/>
              <w:right w:val="single" w:sz="4" w:space="0" w:color="auto"/>
            </w:tcBorders>
            <w:hideMark/>
          </w:tcPr>
          <w:p w14:paraId="4B1A1C64" w14:textId="77777777" w:rsidR="00EE5860" w:rsidRPr="00441CD0" w:rsidRDefault="00EE5860" w:rsidP="00BB0E1F">
            <w:pPr>
              <w:pStyle w:val="TAL"/>
              <w:rPr>
                <w:lang w:val="x-none"/>
              </w:rPr>
            </w:pPr>
            <w:r w:rsidRPr="00441CD0">
              <w:t>User Plane Path Failure Report</w:t>
            </w:r>
          </w:p>
        </w:tc>
        <w:tc>
          <w:tcPr>
            <w:tcW w:w="1360" w:type="pct"/>
            <w:tcBorders>
              <w:top w:val="single" w:sz="4" w:space="0" w:color="auto"/>
              <w:left w:val="single" w:sz="4" w:space="0" w:color="auto"/>
              <w:bottom w:val="single" w:sz="4" w:space="0" w:color="auto"/>
              <w:right w:val="single" w:sz="4" w:space="0" w:color="auto"/>
            </w:tcBorders>
            <w:hideMark/>
          </w:tcPr>
          <w:p w14:paraId="43C0119A" w14:textId="77777777" w:rsidR="00EE5860" w:rsidRPr="00441CD0" w:rsidRDefault="00EE5860" w:rsidP="00BB0E1F">
            <w:pPr>
              <w:pStyle w:val="TAL"/>
            </w:pPr>
            <w:r w:rsidRPr="00441CD0">
              <w:t>Extendable / Table 7.4.</w:t>
            </w:r>
            <w:r w:rsidRPr="00441CD0">
              <w:rPr>
                <w:lang w:val="sv-SE"/>
              </w:rPr>
              <w:t>5</w:t>
            </w:r>
            <w:r w:rsidRPr="00441CD0">
              <w:t>.1.2-1</w:t>
            </w:r>
          </w:p>
        </w:tc>
        <w:tc>
          <w:tcPr>
            <w:tcW w:w="833" w:type="pct"/>
            <w:tcBorders>
              <w:top w:val="single" w:sz="4" w:space="0" w:color="auto"/>
              <w:left w:val="single" w:sz="4" w:space="0" w:color="auto"/>
              <w:bottom w:val="single" w:sz="4" w:space="0" w:color="auto"/>
              <w:right w:val="single" w:sz="4" w:space="0" w:color="auto"/>
            </w:tcBorders>
            <w:hideMark/>
          </w:tcPr>
          <w:p w14:paraId="3A7022A7" w14:textId="77777777" w:rsidR="00EE5860" w:rsidRPr="00441CD0" w:rsidRDefault="00EE5860" w:rsidP="00BB0E1F">
            <w:pPr>
              <w:pStyle w:val="TAC"/>
              <w:rPr>
                <w:lang w:val="de-DE"/>
              </w:rPr>
            </w:pPr>
            <w:r w:rsidRPr="00441CD0">
              <w:rPr>
                <w:lang w:val="de-DE"/>
              </w:rPr>
              <w:t>Not Applicable</w:t>
            </w:r>
          </w:p>
        </w:tc>
      </w:tr>
      <w:tr w:rsidR="00EE5860" w:rsidRPr="00441CD0" w14:paraId="0F11668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786836" w14:textId="77777777" w:rsidR="00EE5860" w:rsidRPr="00441CD0" w:rsidRDefault="00EE5860" w:rsidP="00BB0E1F">
            <w:pPr>
              <w:pStyle w:val="TAC"/>
              <w:rPr>
                <w:lang w:val="sv-SE"/>
              </w:rPr>
            </w:pPr>
            <w:r w:rsidRPr="00441CD0">
              <w:rPr>
                <w:lang w:val="sv-SE"/>
              </w:rPr>
              <w:t>103</w:t>
            </w:r>
          </w:p>
        </w:tc>
        <w:tc>
          <w:tcPr>
            <w:tcW w:w="1962" w:type="pct"/>
            <w:tcBorders>
              <w:top w:val="single" w:sz="4" w:space="0" w:color="auto"/>
              <w:left w:val="single" w:sz="4" w:space="0" w:color="auto"/>
              <w:bottom w:val="single" w:sz="4" w:space="0" w:color="auto"/>
              <w:right w:val="single" w:sz="4" w:space="0" w:color="auto"/>
            </w:tcBorders>
            <w:hideMark/>
          </w:tcPr>
          <w:p w14:paraId="6942AEF7" w14:textId="77777777" w:rsidR="00EE5860" w:rsidRPr="00441CD0" w:rsidRDefault="00EE5860" w:rsidP="00BB0E1F">
            <w:pPr>
              <w:pStyle w:val="TAL"/>
              <w:rPr>
                <w:lang w:val="x-none"/>
              </w:rPr>
            </w:pPr>
            <w:r w:rsidRPr="00441CD0">
              <w:t>Remote GTP-U Peer</w:t>
            </w:r>
          </w:p>
        </w:tc>
        <w:tc>
          <w:tcPr>
            <w:tcW w:w="1360" w:type="pct"/>
            <w:tcBorders>
              <w:top w:val="single" w:sz="4" w:space="0" w:color="auto"/>
              <w:left w:val="single" w:sz="4" w:space="0" w:color="auto"/>
              <w:bottom w:val="single" w:sz="4" w:space="0" w:color="auto"/>
              <w:right w:val="single" w:sz="4" w:space="0" w:color="auto"/>
            </w:tcBorders>
            <w:hideMark/>
          </w:tcPr>
          <w:p w14:paraId="3E3F2148" w14:textId="3CE32F6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70</w:t>
            </w:r>
          </w:p>
        </w:tc>
        <w:tc>
          <w:tcPr>
            <w:tcW w:w="833" w:type="pct"/>
            <w:tcBorders>
              <w:top w:val="single" w:sz="4" w:space="0" w:color="auto"/>
              <w:left w:val="single" w:sz="4" w:space="0" w:color="auto"/>
              <w:bottom w:val="single" w:sz="4" w:space="0" w:color="auto"/>
              <w:right w:val="single" w:sz="4" w:space="0" w:color="auto"/>
            </w:tcBorders>
            <w:hideMark/>
          </w:tcPr>
          <w:p w14:paraId="16ECA20C" w14:textId="77777777" w:rsidR="00EE5860" w:rsidRPr="00441CD0" w:rsidRDefault="00EE5860" w:rsidP="00BB0E1F">
            <w:pPr>
              <w:pStyle w:val="TAC"/>
              <w:rPr>
                <w:lang w:val="de-DE"/>
              </w:rPr>
            </w:pPr>
            <w:r w:rsidRPr="00441CD0">
              <w:rPr>
                <w:lang w:val="fr-FR"/>
              </w:rPr>
              <w:t>1</w:t>
            </w:r>
          </w:p>
        </w:tc>
      </w:tr>
      <w:tr w:rsidR="00EE5860" w:rsidRPr="00441CD0" w14:paraId="3F5E53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96028F" w14:textId="77777777" w:rsidR="00EE5860" w:rsidRPr="00441CD0" w:rsidRDefault="00EE5860" w:rsidP="00BB0E1F">
            <w:pPr>
              <w:pStyle w:val="TAC"/>
              <w:rPr>
                <w:lang w:val="sv-SE"/>
              </w:rPr>
            </w:pPr>
            <w:r w:rsidRPr="00441CD0">
              <w:rPr>
                <w:lang w:val="sv-SE"/>
              </w:rPr>
              <w:t>104</w:t>
            </w:r>
          </w:p>
        </w:tc>
        <w:tc>
          <w:tcPr>
            <w:tcW w:w="1962" w:type="pct"/>
            <w:tcBorders>
              <w:top w:val="single" w:sz="4" w:space="0" w:color="auto"/>
              <w:left w:val="single" w:sz="4" w:space="0" w:color="auto"/>
              <w:bottom w:val="single" w:sz="4" w:space="0" w:color="auto"/>
              <w:right w:val="single" w:sz="4" w:space="0" w:color="auto"/>
            </w:tcBorders>
            <w:hideMark/>
          </w:tcPr>
          <w:p w14:paraId="7AECFB6B" w14:textId="77777777" w:rsidR="00EE5860" w:rsidRPr="00441CD0" w:rsidRDefault="00EE5860" w:rsidP="00BB0E1F">
            <w:pPr>
              <w:pStyle w:val="TAL"/>
              <w:rPr>
                <w:lang w:val="x-none"/>
              </w:rPr>
            </w:pPr>
            <w:r w:rsidRPr="00441CD0">
              <w:t>UR-SEQN</w:t>
            </w:r>
          </w:p>
        </w:tc>
        <w:tc>
          <w:tcPr>
            <w:tcW w:w="1360" w:type="pct"/>
            <w:tcBorders>
              <w:top w:val="single" w:sz="4" w:space="0" w:color="auto"/>
              <w:left w:val="single" w:sz="4" w:space="0" w:color="auto"/>
              <w:bottom w:val="single" w:sz="4" w:space="0" w:color="auto"/>
              <w:right w:val="single" w:sz="4" w:space="0" w:color="auto"/>
            </w:tcBorders>
            <w:hideMark/>
          </w:tcPr>
          <w:p w14:paraId="70761F0B" w14:textId="380AA1FA" w:rsidR="00EE5860" w:rsidRPr="00441CD0" w:rsidRDefault="00EE5860" w:rsidP="00BB0E1F">
            <w:pPr>
              <w:pStyle w:val="TAL"/>
              <w:rPr>
                <w:lang w:val="sv-SE"/>
              </w:rPr>
            </w:pPr>
            <w:r w:rsidRPr="00441CD0">
              <w:t xml:space="preserve">Fixed Length / </w:t>
            </w:r>
            <w:r w:rsidR="00415C19" w:rsidRPr="00441CD0">
              <w:t>Clause</w:t>
            </w:r>
            <w:r w:rsidR="00415C19">
              <w:t> </w:t>
            </w:r>
            <w:r w:rsidR="00415C19" w:rsidRPr="00441CD0">
              <w:t>8</w:t>
            </w:r>
            <w:r w:rsidRPr="00441CD0">
              <w:t>.2.</w:t>
            </w:r>
            <w:r w:rsidRPr="00441CD0">
              <w:rPr>
                <w:lang w:val="sv-SE"/>
              </w:rPr>
              <w:t>71</w:t>
            </w:r>
          </w:p>
        </w:tc>
        <w:tc>
          <w:tcPr>
            <w:tcW w:w="833" w:type="pct"/>
            <w:tcBorders>
              <w:top w:val="single" w:sz="4" w:space="0" w:color="auto"/>
              <w:left w:val="single" w:sz="4" w:space="0" w:color="auto"/>
              <w:bottom w:val="single" w:sz="4" w:space="0" w:color="auto"/>
              <w:right w:val="single" w:sz="4" w:space="0" w:color="auto"/>
            </w:tcBorders>
            <w:hideMark/>
          </w:tcPr>
          <w:p w14:paraId="7E91EDD7" w14:textId="77777777" w:rsidR="00EE5860" w:rsidRPr="00441CD0" w:rsidRDefault="00EE5860" w:rsidP="00BB0E1F">
            <w:pPr>
              <w:pStyle w:val="TAC"/>
              <w:rPr>
                <w:lang w:val="de-DE"/>
              </w:rPr>
            </w:pPr>
            <w:r w:rsidRPr="00441CD0">
              <w:rPr>
                <w:lang w:val="de-DE"/>
              </w:rPr>
              <w:t>4</w:t>
            </w:r>
          </w:p>
        </w:tc>
      </w:tr>
      <w:tr w:rsidR="00EE5860" w:rsidRPr="00441CD0" w14:paraId="7F18E2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0ACD216" w14:textId="77777777" w:rsidR="00EE5860" w:rsidRPr="00441CD0" w:rsidRDefault="00EE5860" w:rsidP="00BB0E1F">
            <w:pPr>
              <w:pStyle w:val="TAC"/>
              <w:rPr>
                <w:lang w:val="sv-SE"/>
              </w:rPr>
            </w:pPr>
            <w:r w:rsidRPr="00441CD0">
              <w:rPr>
                <w:lang w:val="sv-SE"/>
              </w:rPr>
              <w:t>105</w:t>
            </w:r>
          </w:p>
        </w:tc>
        <w:tc>
          <w:tcPr>
            <w:tcW w:w="1962" w:type="pct"/>
            <w:tcBorders>
              <w:top w:val="single" w:sz="4" w:space="0" w:color="auto"/>
              <w:left w:val="single" w:sz="4" w:space="0" w:color="auto"/>
              <w:bottom w:val="single" w:sz="4" w:space="0" w:color="auto"/>
              <w:right w:val="single" w:sz="4" w:space="0" w:color="auto"/>
            </w:tcBorders>
            <w:hideMark/>
          </w:tcPr>
          <w:p w14:paraId="210457EE" w14:textId="77777777" w:rsidR="00EE5860" w:rsidRPr="00441CD0" w:rsidRDefault="00EE5860" w:rsidP="00BB0E1F">
            <w:pPr>
              <w:pStyle w:val="TAL"/>
              <w:rPr>
                <w:lang w:val="x-none"/>
              </w:rPr>
            </w:pPr>
            <w:r w:rsidRPr="00441CD0">
              <w:t>Update Duplicating Parameters</w:t>
            </w:r>
          </w:p>
        </w:tc>
        <w:tc>
          <w:tcPr>
            <w:tcW w:w="1360" w:type="pct"/>
            <w:tcBorders>
              <w:top w:val="single" w:sz="4" w:space="0" w:color="auto"/>
              <w:left w:val="single" w:sz="4" w:space="0" w:color="auto"/>
              <w:bottom w:val="single" w:sz="4" w:space="0" w:color="auto"/>
              <w:right w:val="single" w:sz="4" w:space="0" w:color="auto"/>
            </w:tcBorders>
            <w:hideMark/>
          </w:tcPr>
          <w:p w14:paraId="3EAE194E" w14:textId="77777777" w:rsidR="00EE5860" w:rsidRPr="00441CD0" w:rsidRDefault="00EE5860" w:rsidP="00BB0E1F">
            <w:pPr>
              <w:pStyle w:val="TAL"/>
            </w:pPr>
            <w:r w:rsidRPr="00441CD0">
              <w:t>Extendable / Table 7.5.4</w:t>
            </w:r>
            <w:r w:rsidRPr="00441CD0">
              <w:rPr>
                <w:lang w:val="de-DE"/>
              </w:rPr>
              <w:t>.3-3</w:t>
            </w:r>
          </w:p>
        </w:tc>
        <w:tc>
          <w:tcPr>
            <w:tcW w:w="833" w:type="pct"/>
            <w:tcBorders>
              <w:top w:val="single" w:sz="4" w:space="0" w:color="auto"/>
              <w:left w:val="single" w:sz="4" w:space="0" w:color="auto"/>
              <w:bottom w:val="single" w:sz="4" w:space="0" w:color="auto"/>
              <w:right w:val="single" w:sz="4" w:space="0" w:color="auto"/>
            </w:tcBorders>
            <w:hideMark/>
          </w:tcPr>
          <w:p w14:paraId="380DA8FE" w14:textId="77777777" w:rsidR="00EE5860" w:rsidRPr="00441CD0" w:rsidRDefault="00EE5860" w:rsidP="00BB0E1F">
            <w:pPr>
              <w:pStyle w:val="TAC"/>
              <w:rPr>
                <w:lang w:val="de-DE"/>
              </w:rPr>
            </w:pPr>
            <w:r w:rsidRPr="00441CD0">
              <w:rPr>
                <w:lang w:val="fr-FR"/>
              </w:rPr>
              <w:t>Not Applicable</w:t>
            </w:r>
          </w:p>
        </w:tc>
      </w:tr>
      <w:tr w:rsidR="00EE5860" w:rsidRPr="00441CD0" w14:paraId="2EC1E1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8A5EFE1" w14:textId="77777777" w:rsidR="00EE5860" w:rsidRPr="00441CD0" w:rsidRDefault="00EE5860" w:rsidP="00BB0E1F">
            <w:pPr>
              <w:pStyle w:val="TAC"/>
              <w:rPr>
                <w:lang w:val="sv-SE"/>
              </w:rPr>
            </w:pPr>
            <w:r w:rsidRPr="00441CD0">
              <w:rPr>
                <w:lang w:val="sv-SE"/>
              </w:rPr>
              <w:t>106</w:t>
            </w:r>
          </w:p>
        </w:tc>
        <w:tc>
          <w:tcPr>
            <w:tcW w:w="1962" w:type="pct"/>
            <w:tcBorders>
              <w:top w:val="single" w:sz="4" w:space="0" w:color="auto"/>
              <w:left w:val="single" w:sz="4" w:space="0" w:color="auto"/>
              <w:bottom w:val="single" w:sz="4" w:space="0" w:color="auto"/>
              <w:right w:val="single" w:sz="4" w:space="0" w:color="auto"/>
            </w:tcBorders>
            <w:hideMark/>
          </w:tcPr>
          <w:p w14:paraId="10F08A0B" w14:textId="77777777" w:rsidR="00EE5860" w:rsidRPr="00441CD0" w:rsidRDefault="00EE5860" w:rsidP="00BB0E1F">
            <w:pPr>
              <w:pStyle w:val="TAL"/>
              <w:rPr>
                <w:lang w:val="x-none"/>
              </w:rPr>
            </w:pPr>
            <w:r w:rsidRPr="00441CD0">
              <w:t xml:space="preserv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6EC92D9" w14:textId="55C97BC9"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72</w:t>
            </w:r>
          </w:p>
        </w:tc>
        <w:tc>
          <w:tcPr>
            <w:tcW w:w="833" w:type="pct"/>
            <w:tcBorders>
              <w:top w:val="single" w:sz="4" w:space="0" w:color="auto"/>
              <w:left w:val="single" w:sz="4" w:space="0" w:color="auto"/>
              <w:bottom w:val="single" w:sz="4" w:space="0" w:color="auto"/>
              <w:right w:val="single" w:sz="4" w:space="0" w:color="auto"/>
            </w:tcBorders>
            <w:hideMark/>
          </w:tcPr>
          <w:p w14:paraId="6CCA7A47" w14:textId="77777777" w:rsidR="00EE5860" w:rsidRPr="00441CD0" w:rsidRDefault="00EE5860" w:rsidP="00BB0E1F">
            <w:pPr>
              <w:pStyle w:val="TAC"/>
              <w:rPr>
                <w:lang w:val="fr-FR"/>
              </w:rPr>
            </w:pPr>
            <w:r w:rsidRPr="00441CD0">
              <w:rPr>
                <w:lang w:val="de-DE"/>
              </w:rPr>
              <w:t>Not Applicable</w:t>
            </w:r>
          </w:p>
        </w:tc>
      </w:tr>
      <w:tr w:rsidR="00EE5860" w:rsidRPr="00441CD0" w14:paraId="4578C28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04AC0B" w14:textId="77777777" w:rsidR="00EE5860" w:rsidRPr="00441CD0" w:rsidRDefault="00EE5860" w:rsidP="00BB0E1F">
            <w:pPr>
              <w:pStyle w:val="TAC"/>
              <w:rPr>
                <w:lang w:val="sv-SE"/>
              </w:rPr>
            </w:pPr>
            <w:r w:rsidRPr="00441CD0">
              <w:rPr>
                <w:lang w:val="sv-SE"/>
              </w:rPr>
              <w:t>107</w:t>
            </w:r>
          </w:p>
        </w:tc>
        <w:tc>
          <w:tcPr>
            <w:tcW w:w="1962" w:type="pct"/>
            <w:tcBorders>
              <w:top w:val="single" w:sz="4" w:space="0" w:color="auto"/>
              <w:left w:val="single" w:sz="4" w:space="0" w:color="auto"/>
              <w:bottom w:val="single" w:sz="4" w:space="0" w:color="auto"/>
              <w:right w:val="single" w:sz="4" w:space="0" w:color="auto"/>
            </w:tcBorders>
            <w:hideMark/>
          </w:tcPr>
          <w:p w14:paraId="5148FA43" w14:textId="77777777" w:rsidR="00EE5860" w:rsidRPr="00441CD0" w:rsidRDefault="00EE5860" w:rsidP="00BB0E1F">
            <w:pPr>
              <w:pStyle w:val="TAL"/>
              <w:rPr>
                <w:lang w:val="x-none"/>
              </w:rPr>
            </w:pPr>
            <w:r w:rsidRPr="00441CD0">
              <w:t xml:space="preserve">Deactivate Predefined Rules </w:t>
            </w:r>
          </w:p>
        </w:tc>
        <w:tc>
          <w:tcPr>
            <w:tcW w:w="1360" w:type="pct"/>
            <w:tcBorders>
              <w:top w:val="single" w:sz="4" w:space="0" w:color="auto"/>
              <w:left w:val="single" w:sz="4" w:space="0" w:color="auto"/>
              <w:bottom w:val="single" w:sz="4" w:space="0" w:color="auto"/>
              <w:right w:val="single" w:sz="4" w:space="0" w:color="auto"/>
            </w:tcBorders>
            <w:hideMark/>
          </w:tcPr>
          <w:p w14:paraId="77B5B520" w14:textId="62E202B7"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w:t>
            </w:r>
            <w:r w:rsidRPr="00441CD0">
              <w:rPr>
                <w:lang w:val="sv-SE"/>
              </w:rPr>
              <w:t>73</w:t>
            </w:r>
          </w:p>
        </w:tc>
        <w:tc>
          <w:tcPr>
            <w:tcW w:w="833" w:type="pct"/>
            <w:tcBorders>
              <w:top w:val="single" w:sz="4" w:space="0" w:color="auto"/>
              <w:left w:val="single" w:sz="4" w:space="0" w:color="auto"/>
              <w:bottom w:val="single" w:sz="4" w:space="0" w:color="auto"/>
              <w:right w:val="single" w:sz="4" w:space="0" w:color="auto"/>
            </w:tcBorders>
            <w:hideMark/>
          </w:tcPr>
          <w:p w14:paraId="10F29632" w14:textId="77777777" w:rsidR="00EE5860" w:rsidRPr="00441CD0" w:rsidRDefault="00EE5860" w:rsidP="00BB0E1F">
            <w:pPr>
              <w:pStyle w:val="TAC"/>
              <w:rPr>
                <w:lang w:val="fr-FR"/>
              </w:rPr>
            </w:pPr>
            <w:r w:rsidRPr="00441CD0">
              <w:rPr>
                <w:lang w:val="de-DE"/>
              </w:rPr>
              <w:t>Not Applicable</w:t>
            </w:r>
          </w:p>
        </w:tc>
      </w:tr>
      <w:tr w:rsidR="00EE5860" w:rsidRPr="00441CD0" w14:paraId="1934DC4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CB57A9" w14:textId="77777777" w:rsidR="00EE5860" w:rsidRPr="00441CD0" w:rsidRDefault="00EE5860" w:rsidP="00BB0E1F">
            <w:pPr>
              <w:pStyle w:val="TAC"/>
              <w:rPr>
                <w:lang w:val="sv-SE"/>
              </w:rPr>
            </w:pPr>
            <w:r w:rsidRPr="00441CD0">
              <w:rPr>
                <w:lang w:val="sv-SE"/>
              </w:rPr>
              <w:t>108</w:t>
            </w:r>
          </w:p>
        </w:tc>
        <w:tc>
          <w:tcPr>
            <w:tcW w:w="1962" w:type="pct"/>
            <w:tcBorders>
              <w:top w:val="single" w:sz="4" w:space="0" w:color="auto"/>
              <w:left w:val="single" w:sz="4" w:space="0" w:color="auto"/>
              <w:bottom w:val="single" w:sz="4" w:space="0" w:color="auto"/>
              <w:right w:val="single" w:sz="4" w:space="0" w:color="auto"/>
            </w:tcBorders>
            <w:hideMark/>
          </w:tcPr>
          <w:p w14:paraId="47EEC516" w14:textId="77777777" w:rsidR="00EE5860" w:rsidRPr="00441CD0" w:rsidRDefault="00EE5860" w:rsidP="00BB0E1F">
            <w:pPr>
              <w:pStyle w:val="TAL"/>
              <w:rPr>
                <w:lang w:val="x-none"/>
              </w:rPr>
            </w:pPr>
            <w:r w:rsidRPr="00441CD0">
              <w:t>FAR ID</w:t>
            </w:r>
          </w:p>
        </w:tc>
        <w:tc>
          <w:tcPr>
            <w:tcW w:w="1360" w:type="pct"/>
            <w:tcBorders>
              <w:top w:val="single" w:sz="4" w:space="0" w:color="auto"/>
              <w:left w:val="single" w:sz="4" w:space="0" w:color="auto"/>
              <w:bottom w:val="single" w:sz="4" w:space="0" w:color="auto"/>
              <w:right w:val="single" w:sz="4" w:space="0" w:color="auto"/>
            </w:tcBorders>
            <w:hideMark/>
          </w:tcPr>
          <w:p w14:paraId="2E0BBCE7" w14:textId="59A7436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74</w:t>
            </w:r>
          </w:p>
        </w:tc>
        <w:tc>
          <w:tcPr>
            <w:tcW w:w="833" w:type="pct"/>
            <w:tcBorders>
              <w:top w:val="single" w:sz="4" w:space="0" w:color="auto"/>
              <w:left w:val="single" w:sz="4" w:space="0" w:color="auto"/>
              <w:bottom w:val="single" w:sz="4" w:space="0" w:color="auto"/>
              <w:right w:val="single" w:sz="4" w:space="0" w:color="auto"/>
            </w:tcBorders>
            <w:hideMark/>
          </w:tcPr>
          <w:p w14:paraId="135AB094" w14:textId="77777777" w:rsidR="00EE5860" w:rsidRPr="00441CD0" w:rsidRDefault="00EE5860" w:rsidP="00BB0E1F">
            <w:pPr>
              <w:pStyle w:val="TAC"/>
              <w:rPr>
                <w:lang w:val="de-DE"/>
              </w:rPr>
            </w:pPr>
            <w:r w:rsidRPr="00441CD0">
              <w:rPr>
                <w:lang w:val="de-DE"/>
              </w:rPr>
              <w:t>4</w:t>
            </w:r>
          </w:p>
        </w:tc>
      </w:tr>
      <w:tr w:rsidR="00EE5860" w:rsidRPr="00441CD0" w14:paraId="05C79E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F29630" w14:textId="77777777" w:rsidR="00EE5860" w:rsidRPr="00441CD0" w:rsidRDefault="00EE5860" w:rsidP="00BB0E1F">
            <w:pPr>
              <w:pStyle w:val="TAC"/>
              <w:rPr>
                <w:lang w:val="sv-SE"/>
              </w:rPr>
            </w:pPr>
            <w:r w:rsidRPr="00441CD0">
              <w:rPr>
                <w:lang w:val="sv-SE"/>
              </w:rPr>
              <w:t>109</w:t>
            </w:r>
          </w:p>
        </w:tc>
        <w:tc>
          <w:tcPr>
            <w:tcW w:w="1962" w:type="pct"/>
            <w:tcBorders>
              <w:top w:val="single" w:sz="4" w:space="0" w:color="auto"/>
              <w:left w:val="single" w:sz="4" w:space="0" w:color="auto"/>
              <w:bottom w:val="single" w:sz="4" w:space="0" w:color="auto"/>
              <w:right w:val="single" w:sz="4" w:space="0" w:color="auto"/>
            </w:tcBorders>
            <w:hideMark/>
          </w:tcPr>
          <w:p w14:paraId="44786A7B" w14:textId="77777777" w:rsidR="00EE5860" w:rsidRPr="00441CD0" w:rsidRDefault="00EE5860" w:rsidP="00BB0E1F">
            <w:pPr>
              <w:pStyle w:val="TAL"/>
              <w:rPr>
                <w:lang w:val="x-none"/>
              </w:rPr>
            </w:pPr>
            <w:r w:rsidRPr="00441CD0">
              <w:t>QER ID</w:t>
            </w:r>
          </w:p>
        </w:tc>
        <w:tc>
          <w:tcPr>
            <w:tcW w:w="1360" w:type="pct"/>
            <w:tcBorders>
              <w:top w:val="single" w:sz="4" w:space="0" w:color="auto"/>
              <w:left w:val="single" w:sz="4" w:space="0" w:color="auto"/>
              <w:bottom w:val="single" w:sz="4" w:space="0" w:color="auto"/>
              <w:right w:val="single" w:sz="4" w:space="0" w:color="auto"/>
            </w:tcBorders>
            <w:hideMark/>
          </w:tcPr>
          <w:p w14:paraId="5A99CF9E" w14:textId="42D70C1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de-DE"/>
              </w:rPr>
              <w:t>75</w:t>
            </w:r>
          </w:p>
        </w:tc>
        <w:tc>
          <w:tcPr>
            <w:tcW w:w="833" w:type="pct"/>
            <w:tcBorders>
              <w:top w:val="single" w:sz="4" w:space="0" w:color="auto"/>
              <w:left w:val="single" w:sz="4" w:space="0" w:color="auto"/>
              <w:bottom w:val="single" w:sz="4" w:space="0" w:color="auto"/>
              <w:right w:val="single" w:sz="4" w:space="0" w:color="auto"/>
            </w:tcBorders>
            <w:hideMark/>
          </w:tcPr>
          <w:p w14:paraId="59BEBF8E" w14:textId="77777777" w:rsidR="00EE5860" w:rsidRPr="00441CD0" w:rsidRDefault="00EE5860" w:rsidP="00BB0E1F">
            <w:pPr>
              <w:pStyle w:val="TAC"/>
              <w:rPr>
                <w:lang w:val="de-DE"/>
              </w:rPr>
            </w:pPr>
            <w:r w:rsidRPr="00441CD0">
              <w:rPr>
                <w:lang w:val="de-DE"/>
              </w:rPr>
              <w:t>4</w:t>
            </w:r>
          </w:p>
        </w:tc>
      </w:tr>
      <w:tr w:rsidR="00EE5860" w:rsidRPr="00441CD0" w14:paraId="673713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61E2E01" w14:textId="77777777" w:rsidR="00EE5860" w:rsidRPr="00441CD0" w:rsidRDefault="00EE5860" w:rsidP="00BB0E1F">
            <w:pPr>
              <w:pStyle w:val="TAC"/>
              <w:rPr>
                <w:lang w:val="sv-SE"/>
              </w:rPr>
            </w:pPr>
            <w:r w:rsidRPr="00441CD0">
              <w:rPr>
                <w:lang w:val="sv-SE"/>
              </w:rPr>
              <w:t>110</w:t>
            </w:r>
          </w:p>
        </w:tc>
        <w:tc>
          <w:tcPr>
            <w:tcW w:w="1962" w:type="pct"/>
            <w:tcBorders>
              <w:top w:val="single" w:sz="4" w:space="0" w:color="auto"/>
              <w:left w:val="single" w:sz="4" w:space="0" w:color="auto"/>
              <w:bottom w:val="single" w:sz="4" w:space="0" w:color="auto"/>
              <w:right w:val="single" w:sz="4" w:space="0" w:color="auto"/>
            </w:tcBorders>
            <w:hideMark/>
          </w:tcPr>
          <w:p w14:paraId="5ED7C530" w14:textId="77777777" w:rsidR="00EE5860" w:rsidRPr="00441CD0" w:rsidRDefault="00EE5860" w:rsidP="00BB0E1F">
            <w:pPr>
              <w:pStyle w:val="TAL"/>
              <w:rPr>
                <w:lang w:val="x-none"/>
              </w:rPr>
            </w:pPr>
            <w:r w:rsidRPr="00441CD0">
              <w:t>OCI Flags</w:t>
            </w:r>
          </w:p>
        </w:tc>
        <w:tc>
          <w:tcPr>
            <w:tcW w:w="1360" w:type="pct"/>
            <w:tcBorders>
              <w:top w:val="single" w:sz="4" w:space="0" w:color="auto"/>
              <w:left w:val="single" w:sz="4" w:space="0" w:color="auto"/>
              <w:bottom w:val="single" w:sz="4" w:space="0" w:color="auto"/>
              <w:right w:val="single" w:sz="4" w:space="0" w:color="auto"/>
            </w:tcBorders>
            <w:hideMark/>
          </w:tcPr>
          <w:p w14:paraId="16B4A0B3" w14:textId="312C0F1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76</w:t>
            </w:r>
          </w:p>
        </w:tc>
        <w:tc>
          <w:tcPr>
            <w:tcW w:w="833" w:type="pct"/>
            <w:tcBorders>
              <w:top w:val="single" w:sz="4" w:space="0" w:color="auto"/>
              <w:left w:val="single" w:sz="4" w:space="0" w:color="auto"/>
              <w:bottom w:val="single" w:sz="4" w:space="0" w:color="auto"/>
              <w:right w:val="single" w:sz="4" w:space="0" w:color="auto"/>
            </w:tcBorders>
            <w:hideMark/>
          </w:tcPr>
          <w:p w14:paraId="2A85B9D6" w14:textId="77777777" w:rsidR="00EE5860" w:rsidRPr="00441CD0" w:rsidRDefault="00EE5860" w:rsidP="00BB0E1F">
            <w:pPr>
              <w:pStyle w:val="TAC"/>
              <w:rPr>
                <w:lang w:val="de-DE"/>
              </w:rPr>
            </w:pPr>
            <w:r w:rsidRPr="00441CD0">
              <w:rPr>
                <w:lang w:val="de-DE"/>
              </w:rPr>
              <w:t>1</w:t>
            </w:r>
          </w:p>
        </w:tc>
      </w:tr>
      <w:tr w:rsidR="00EE5860" w:rsidRPr="00441CD0" w14:paraId="4217C2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6E73CF3" w14:textId="77777777" w:rsidR="00EE5860" w:rsidRPr="00441CD0" w:rsidRDefault="00EE5860" w:rsidP="00BB0E1F">
            <w:pPr>
              <w:pStyle w:val="TAC"/>
              <w:rPr>
                <w:lang w:val="sv-SE"/>
              </w:rPr>
            </w:pPr>
            <w:r w:rsidRPr="00441CD0">
              <w:rPr>
                <w:lang w:val="sv-SE"/>
              </w:rPr>
              <w:t>111</w:t>
            </w:r>
          </w:p>
        </w:tc>
        <w:tc>
          <w:tcPr>
            <w:tcW w:w="1962" w:type="pct"/>
            <w:tcBorders>
              <w:top w:val="single" w:sz="4" w:space="0" w:color="auto"/>
              <w:left w:val="single" w:sz="4" w:space="0" w:color="auto"/>
              <w:bottom w:val="single" w:sz="4" w:space="0" w:color="auto"/>
              <w:right w:val="single" w:sz="4" w:space="0" w:color="auto"/>
            </w:tcBorders>
            <w:hideMark/>
          </w:tcPr>
          <w:p w14:paraId="301A186F" w14:textId="77777777" w:rsidR="00EE5860" w:rsidRPr="00441CD0" w:rsidRDefault="00EE5860" w:rsidP="00BB0E1F">
            <w:pPr>
              <w:pStyle w:val="TAL"/>
              <w:rPr>
                <w:lang w:val="x-none"/>
              </w:rPr>
            </w:pPr>
            <w:r w:rsidRPr="00441CD0">
              <w:t>PFCP Association Release Request</w:t>
            </w:r>
          </w:p>
        </w:tc>
        <w:tc>
          <w:tcPr>
            <w:tcW w:w="1360" w:type="pct"/>
            <w:tcBorders>
              <w:top w:val="single" w:sz="4" w:space="0" w:color="auto"/>
              <w:left w:val="single" w:sz="4" w:space="0" w:color="auto"/>
              <w:bottom w:val="single" w:sz="4" w:space="0" w:color="auto"/>
              <w:right w:val="single" w:sz="4" w:space="0" w:color="auto"/>
            </w:tcBorders>
            <w:hideMark/>
          </w:tcPr>
          <w:p w14:paraId="74283236" w14:textId="2E5260C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77</w:t>
            </w:r>
          </w:p>
        </w:tc>
        <w:tc>
          <w:tcPr>
            <w:tcW w:w="833" w:type="pct"/>
            <w:tcBorders>
              <w:top w:val="single" w:sz="4" w:space="0" w:color="auto"/>
              <w:left w:val="single" w:sz="4" w:space="0" w:color="auto"/>
              <w:bottom w:val="single" w:sz="4" w:space="0" w:color="auto"/>
              <w:right w:val="single" w:sz="4" w:space="0" w:color="auto"/>
            </w:tcBorders>
            <w:hideMark/>
          </w:tcPr>
          <w:p w14:paraId="451B444B" w14:textId="77777777" w:rsidR="00EE5860" w:rsidRPr="00441CD0" w:rsidRDefault="00EE5860" w:rsidP="00BB0E1F">
            <w:pPr>
              <w:pStyle w:val="TAC"/>
              <w:rPr>
                <w:lang w:val="de-DE"/>
              </w:rPr>
            </w:pPr>
            <w:r w:rsidRPr="00441CD0">
              <w:rPr>
                <w:lang w:val="de-DE"/>
              </w:rPr>
              <w:t>1</w:t>
            </w:r>
          </w:p>
        </w:tc>
      </w:tr>
      <w:tr w:rsidR="00EE5860" w:rsidRPr="00441CD0" w14:paraId="78BDE87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94EB27" w14:textId="77777777" w:rsidR="00EE5860" w:rsidRPr="00441CD0" w:rsidRDefault="00EE5860" w:rsidP="00BB0E1F">
            <w:pPr>
              <w:pStyle w:val="TAC"/>
              <w:rPr>
                <w:lang w:val="sv-SE"/>
              </w:rPr>
            </w:pPr>
            <w:r w:rsidRPr="00441CD0">
              <w:rPr>
                <w:lang w:val="sv-SE"/>
              </w:rPr>
              <w:t>112</w:t>
            </w:r>
          </w:p>
        </w:tc>
        <w:tc>
          <w:tcPr>
            <w:tcW w:w="1962" w:type="pct"/>
            <w:tcBorders>
              <w:top w:val="single" w:sz="4" w:space="0" w:color="auto"/>
              <w:left w:val="single" w:sz="4" w:space="0" w:color="auto"/>
              <w:bottom w:val="single" w:sz="4" w:space="0" w:color="auto"/>
              <w:right w:val="single" w:sz="4" w:space="0" w:color="auto"/>
            </w:tcBorders>
            <w:hideMark/>
          </w:tcPr>
          <w:p w14:paraId="000DEB66" w14:textId="77777777" w:rsidR="00EE5860" w:rsidRPr="00441CD0" w:rsidRDefault="00EE5860" w:rsidP="00BB0E1F">
            <w:pPr>
              <w:pStyle w:val="TAL"/>
              <w:rPr>
                <w:lang w:val="x-none"/>
              </w:rPr>
            </w:pPr>
            <w:r w:rsidRPr="00441CD0">
              <w:t>Graceful Release Period</w:t>
            </w:r>
          </w:p>
        </w:tc>
        <w:tc>
          <w:tcPr>
            <w:tcW w:w="1360" w:type="pct"/>
            <w:tcBorders>
              <w:top w:val="single" w:sz="4" w:space="0" w:color="auto"/>
              <w:left w:val="single" w:sz="4" w:space="0" w:color="auto"/>
              <w:bottom w:val="single" w:sz="4" w:space="0" w:color="auto"/>
              <w:right w:val="single" w:sz="4" w:space="0" w:color="auto"/>
            </w:tcBorders>
            <w:hideMark/>
          </w:tcPr>
          <w:p w14:paraId="310C4C52" w14:textId="25716D4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78</w:t>
            </w:r>
          </w:p>
        </w:tc>
        <w:tc>
          <w:tcPr>
            <w:tcW w:w="833" w:type="pct"/>
            <w:tcBorders>
              <w:top w:val="single" w:sz="4" w:space="0" w:color="auto"/>
              <w:left w:val="single" w:sz="4" w:space="0" w:color="auto"/>
              <w:bottom w:val="single" w:sz="4" w:space="0" w:color="auto"/>
              <w:right w:val="single" w:sz="4" w:space="0" w:color="auto"/>
            </w:tcBorders>
            <w:hideMark/>
          </w:tcPr>
          <w:p w14:paraId="3FD8BC55" w14:textId="77777777" w:rsidR="00EE5860" w:rsidRPr="00441CD0" w:rsidRDefault="00EE5860" w:rsidP="00BB0E1F">
            <w:pPr>
              <w:pStyle w:val="TAC"/>
              <w:rPr>
                <w:lang w:val="de-DE"/>
              </w:rPr>
            </w:pPr>
            <w:r w:rsidRPr="00441CD0">
              <w:rPr>
                <w:lang w:val="de-DE"/>
              </w:rPr>
              <w:t>1</w:t>
            </w:r>
          </w:p>
        </w:tc>
      </w:tr>
      <w:tr w:rsidR="00EE5860" w:rsidRPr="00441CD0" w14:paraId="32C469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8CD48F" w14:textId="77777777" w:rsidR="00EE5860" w:rsidRPr="00441CD0" w:rsidRDefault="00EE5860" w:rsidP="00BB0E1F">
            <w:pPr>
              <w:pStyle w:val="TAC"/>
              <w:rPr>
                <w:lang w:val="sv-SE"/>
              </w:rPr>
            </w:pPr>
            <w:r w:rsidRPr="00441CD0">
              <w:rPr>
                <w:lang w:val="sv-SE"/>
              </w:rPr>
              <w:t>113</w:t>
            </w:r>
          </w:p>
        </w:tc>
        <w:tc>
          <w:tcPr>
            <w:tcW w:w="1962" w:type="pct"/>
            <w:tcBorders>
              <w:top w:val="single" w:sz="4" w:space="0" w:color="auto"/>
              <w:left w:val="single" w:sz="4" w:space="0" w:color="auto"/>
              <w:bottom w:val="single" w:sz="4" w:space="0" w:color="auto"/>
              <w:right w:val="single" w:sz="4" w:space="0" w:color="auto"/>
            </w:tcBorders>
            <w:hideMark/>
          </w:tcPr>
          <w:p w14:paraId="3DC34100" w14:textId="77777777" w:rsidR="00EE5860" w:rsidRPr="00441CD0" w:rsidRDefault="00EE5860" w:rsidP="00BB0E1F">
            <w:pPr>
              <w:pStyle w:val="TAL"/>
              <w:rPr>
                <w:lang w:val="x-none"/>
              </w:rPr>
            </w:pPr>
            <w:r w:rsidRPr="00441CD0">
              <w:t>PDN Type</w:t>
            </w:r>
          </w:p>
        </w:tc>
        <w:tc>
          <w:tcPr>
            <w:tcW w:w="1360" w:type="pct"/>
            <w:tcBorders>
              <w:top w:val="single" w:sz="4" w:space="0" w:color="auto"/>
              <w:left w:val="single" w:sz="4" w:space="0" w:color="auto"/>
              <w:bottom w:val="single" w:sz="4" w:space="0" w:color="auto"/>
              <w:right w:val="single" w:sz="4" w:space="0" w:color="auto"/>
            </w:tcBorders>
            <w:hideMark/>
          </w:tcPr>
          <w:p w14:paraId="06A168AE" w14:textId="75B3C6C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79</w:t>
            </w:r>
          </w:p>
        </w:tc>
        <w:tc>
          <w:tcPr>
            <w:tcW w:w="833" w:type="pct"/>
            <w:tcBorders>
              <w:top w:val="single" w:sz="4" w:space="0" w:color="auto"/>
              <w:left w:val="single" w:sz="4" w:space="0" w:color="auto"/>
              <w:bottom w:val="single" w:sz="4" w:space="0" w:color="auto"/>
              <w:right w:val="single" w:sz="4" w:space="0" w:color="auto"/>
            </w:tcBorders>
            <w:hideMark/>
          </w:tcPr>
          <w:p w14:paraId="7939A037" w14:textId="77777777" w:rsidR="00EE5860" w:rsidRPr="00441CD0" w:rsidRDefault="00EE5860" w:rsidP="00BB0E1F">
            <w:pPr>
              <w:pStyle w:val="TAC"/>
              <w:rPr>
                <w:lang w:val="de-DE"/>
              </w:rPr>
            </w:pPr>
            <w:r w:rsidRPr="00441CD0">
              <w:rPr>
                <w:lang w:val="de-DE"/>
              </w:rPr>
              <w:t>1</w:t>
            </w:r>
          </w:p>
        </w:tc>
      </w:tr>
      <w:tr w:rsidR="00EE5860" w:rsidRPr="00441CD0" w14:paraId="28C89B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0A4F7A" w14:textId="77777777" w:rsidR="00EE5860" w:rsidRPr="00441CD0" w:rsidRDefault="00EE5860" w:rsidP="00BB0E1F">
            <w:pPr>
              <w:pStyle w:val="TAC"/>
              <w:rPr>
                <w:lang w:val="sv-SE"/>
              </w:rPr>
            </w:pPr>
            <w:r w:rsidRPr="00441CD0">
              <w:rPr>
                <w:lang w:val="sv-SE"/>
              </w:rPr>
              <w:t>114</w:t>
            </w:r>
          </w:p>
        </w:tc>
        <w:tc>
          <w:tcPr>
            <w:tcW w:w="1962" w:type="pct"/>
            <w:tcBorders>
              <w:top w:val="single" w:sz="4" w:space="0" w:color="auto"/>
              <w:left w:val="single" w:sz="4" w:space="0" w:color="auto"/>
              <w:bottom w:val="single" w:sz="4" w:space="0" w:color="auto"/>
              <w:right w:val="single" w:sz="4" w:space="0" w:color="auto"/>
            </w:tcBorders>
            <w:hideMark/>
          </w:tcPr>
          <w:p w14:paraId="0A97D47D" w14:textId="77777777" w:rsidR="00EE5860" w:rsidRPr="00441CD0" w:rsidRDefault="00EE5860" w:rsidP="00BB0E1F">
            <w:pPr>
              <w:pStyle w:val="TAL"/>
              <w:rPr>
                <w:lang w:val="x-none"/>
              </w:rPr>
            </w:pPr>
            <w:r w:rsidRPr="00441CD0">
              <w:t>Failed Rule ID</w:t>
            </w:r>
          </w:p>
        </w:tc>
        <w:tc>
          <w:tcPr>
            <w:tcW w:w="1360" w:type="pct"/>
            <w:tcBorders>
              <w:top w:val="single" w:sz="4" w:space="0" w:color="auto"/>
              <w:left w:val="single" w:sz="4" w:space="0" w:color="auto"/>
              <w:bottom w:val="single" w:sz="4" w:space="0" w:color="auto"/>
              <w:right w:val="single" w:sz="4" w:space="0" w:color="auto"/>
            </w:tcBorders>
            <w:hideMark/>
          </w:tcPr>
          <w:p w14:paraId="7DBF78BA" w14:textId="53FBA6DA"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80</w:t>
            </w:r>
          </w:p>
        </w:tc>
        <w:tc>
          <w:tcPr>
            <w:tcW w:w="833" w:type="pct"/>
            <w:tcBorders>
              <w:top w:val="single" w:sz="4" w:space="0" w:color="auto"/>
              <w:left w:val="single" w:sz="4" w:space="0" w:color="auto"/>
              <w:bottom w:val="single" w:sz="4" w:space="0" w:color="auto"/>
              <w:right w:val="single" w:sz="4" w:space="0" w:color="auto"/>
            </w:tcBorders>
            <w:hideMark/>
          </w:tcPr>
          <w:p w14:paraId="3587760D" w14:textId="77777777" w:rsidR="00EE5860" w:rsidRPr="00441CD0" w:rsidRDefault="00EE5860" w:rsidP="00BB0E1F">
            <w:pPr>
              <w:pStyle w:val="TAC"/>
              <w:rPr>
                <w:lang w:val="de-DE"/>
              </w:rPr>
            </w:pPr>
            <w:r w:rsidRPr="00441CD0">
              <w:rPr>
                <w:lang w:val="de-DE"/>
              </w:rPr>
              <w:t>1</w:t>
            </w:r>
          </w:p>
        </w:tc>
      </w:tr>
      <w:tr w:rsidR="00EE5860" w:rsidRPr="00441CD0" w14:paraId="6A5F5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0541DA" w14:textId="77777777" w:rsidR="00EE5860" w:rsidRPr="00441CD0" w:rsidRDefault="00EE5860" w:rsidP="00BB0E1F">
            <w:pPr>
              <w:pStyle w:val="TAC"/>
              <w:rPr>
                <w:lang w:val="sv-SE"/>
              </w:rPr>
            </w:pPr>
            <w:r w:rsidRPr="00441CD0">
              <w:rPr>
                <w:lang w:val="sv-SE"/>
              </w:rPr>
              <w:t>115</w:t>
            </w:r>
          </w:p>
        </w:tc>
        <w:tc>
          <w:tcPr>
            <w:tcW w:w="1962" w:type="pct"/>
            <w:tcBorders>
              <w:top w:val="single" w:sz="4" w:space="0" w:color="auto"/>
              <w:left w:val="single" w:sz="4" w:space="0" w:color="auto"/>
              <w:bottom w:val="single" w:sz="4" w:space="0" w:color="auto"/>
              <w:right w:val="single" w:sz="4" w:space="0" w:color="auto"/>
            </w:tcBorders>
            <w:hideMark/>
          </w:tcPr>
          <w:p w14:paraId="6BBC0DCD" w14:textId="77777777" w:rsidR="00EE5860" w:rsidRPr="00441CD0" w:rsidRDefault="00EE5860" w:rsidP="00BB0E1F">
            <w:pPr>
              <w:pStyle w:val="TAL"/>
              <w:rPr>
                <w:lang w:val="x-none"/>
              </w:rPr>
            </w:pPr>
            <w:r w:rsidRPr="00441CD0">
              <w:t>Time Quota Mechanism</w:t>
            </w:r>
          </w:p>
        </w:tc>
        <w:tc>
          <w:tcPr>
            <w:tcW w:w="1360" w:type="pct"/>
            <w:tcBorders>
              <w:top w:val="single" w:sz="4" w:space="0" w:color="auto"/>
              <w:left w:val="single" w:sz="4" w:space="0" w:color="auto"/>
              <w:bottom w:val="single" w:sz="4" w:space="0" w:color="auto"/>
              <w:right w:val="single" w:sz="4" w:space="0" w:color="auto"/>
            </w:tcBorders>
            <w:hideMark/>
          </w:tcPr>
          <w:p w14:paraId="286A67DC" w14:textId="48AD904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.2.81</w:t>
            </w:r>
          </w:p>
        </w:tc>
        <w:tc>
          <w:tcPr>
            <w:tcW w:w="833" w:type="pct"/>
            <w:tcBorders>
              <w:top w:val="single" w:sz="4" w:space="0" w:color="auto"/>
              <w:left w:val="single" w:sz="4" w:space="0" w:color="auto"/>
              <w:bottom w:val="single" w:sz="4" w:space="0" w:color="auto"/>
              <w:right w:val="single" w:sz="4" w:space="0" w:color="auto"/>
            </w:tcBorders>
            <w:hideMark/>
          </w:tcPr>
          <w:p w14:paraId="151F3C77" w14:textId="77777777" w:rsidR="00EE5860" w:rsidRPr="00441CD0" w:rsidRDefault="00EE5860" w:rsidP="00BB0E1F">
            <w:pPr>
              <w:pStyle w:val="TAC"/>
              <w:rPr>
                <w:lang w:val="de-DE"/>
              </w:rPr>
            </w:pPr>
            <w:r w:rsidRPr="00441CD0">
              <w:rPr>
                <w:lang w:val="de-DE" w:eastAsia="zh-CN"/>
              </w:rPr>
              <w:t>1</w:t>
            </w:r>
          </w:p>
        </w:tc>
      </w:tr>
      <w:tr w:rsidR="00EE5860" w:rsidRPr="00441CD0" w14:paraId="263A66A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9A916A" w14:textId="77777777" w:rsidR="00EE5860" w:rsidRPr="00441CD0" w:rsidRDefault="00EE5860" w:rsidP="00BB0E1F">
            <w:pPr>
              <w:pStyle w:val="TAC"/>
              <w:rPr>
                <w:lang w:val="sv-SE"/>
              </w:rPr>
            </w:pPr>
            <w:r w:rsidRPr="00441CD0">
              <w:rPr>
                <w:lang w:val="sv-SE"/>
              </w:rPr>
              <w:t>116</w:t>
            </w:r>
          </w:p>
        </w:tc>
        <w:tc>
          <w:tcPr>
            <w:tcW w:w="1962" w:type="pct"/>
            <w:tcBorders>
              <w:top w:val="single" w:sz="4" w:space="0" w:color="auto"/>
              <w:left w:val="single" w:sz="4" w:space="0" w:color="auto"/>
              <w:bottom w:val="single" w:sz="4" w:space="0" w:color="auto"/>
              <w:right w:val="single" w:sz="4" w:space="0" w:color="auto"/>
            </w:tcBorders>
            <w:hideMark/>
          </w:tcPr>
          <w:p w14:paraId="52C98299" w14:textId="77777777" w:rsidR="00EE5860" w:rsidRPr="00441CD0" w:rsidRDefault="00EE5860" w:rsidP="00BB0E1F">
            <w:pPr>
              <w:pStyle w:val="TAL"/>
              <w:rPr>
                <w:lang w:val="x-none"/>
              </w:rPr>
            </w:pPr>
            <w:r w:rsidRPr="00441CD0">
              <w:t>Reserved</w:t>
            </w:r>
          </w:p>
        </w:tc>
        <w:tc>
          <w:tcPr>
            <w:tcW w:w="1360" w:type="pct"/>
            <w:tcBorders>
              <w:top w:val="single" w:sz="4" w:space="0" w:color="auto"/>
              <w:left w:val="single" w:sz="4" w:space="0" w:color="auto"/>
              <w:bottom w:val="single" w:sz="4" w:space="0" w:color="auto"/>
              <w:right w:val="single" w:sz="4" w:space="0" w:color="auto"/>
            </w:tcBorders>
            <w:hideMark/>
          </w:tcPr>
          <w:p w14:paraId="17A4016D" w14:textId="77777777" w:rsidR="00EE5860" w:rsidRPr="00441CD0" w:rsidRDefault="00EE5860" w:rsidP="00BB0E1F">
            <w:pPr>
              <w:pStyle w:val="TAL"/>
            </w:pPr>
          </w:p>
        </w:tc>
        <w:tc>
          <w:tcPr>
            <w:tcW w:w="833" w:type="pct"/>
            <w:tcBorders>
              <w:top w:val="single" w:sz="4" w:space="0" w:color="auto"/>
              <w:left w:val="single" w:sz="4" w:space="0" w:color="auto"/>
              <w:bottom w:val="single" w:sz="4" w:space="0" w:color="auto"/>
              <w:right w:val="single" w:sz="4" w:space="0" w:color="auto"/>
            </w:tcBorders>
            <w:hideMark/>
          </w:tcPr>
          <w:p w14:paraId="09D75DE9" w14:textId="77777777" w:rsidR="00EE5860" w:rsidRPr="00441CD0" w:rsidRDefault="00EE5860" w:rsidP="00BB0E1F">
            <w:pPr>
              <w:pStyle w:val="TAC"/>
              <w:rPr>
                <w:lang w:val="de-DE"/>
              </w:rPr>
            </w:pPr>
          </w:p>
        </w:tc>
      </w:tr>
      <w:tr w:rsidR="00EE5860" w:rsidRPr="00441CD0" w14:paraId="68DA5F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81A2B6" w14:textId="77777777" w:rsidR="00EE5860" w:rsidRPr="00441CD0" w:rsidRDefault="00EE5860" w:rsidP="00BB0E1F">
            <w:pPr>
              <w:pStyle w:val="TAC"/>
              <w:rPr>
                <w:lang w:val="x-none"/>
              </w:rPr>
            </w:pPr>
            <w:r w:rsidRPr="00441CD0">
              <w:t>117</w:t>
            </w:r>
          </w:p>
        </w:tc>
        <w:tc>
          <w:tcPr>
            <w:tcW w:w="1962" w:type="pct"/>
            <w:tcBorders>
              <w:top w:val="single" w:sz="4" w:space="0" w:color="auto"/>
              <w:left w:val="single" w:sz="4" w:space="0" w:color="auto"/>
              <w:bottom w:val="single" w:sz="4" w:space="0" w:color="auto"/>
              <w:right w:val="single" w:sz="4" w:space="0" w:color="auto"/>
            </w:tcBorders>
            <w:hideMark/>
          </w:tcPr>
          <w:p w14:paraId="6D4BEBDE" w14:textId="77777777" w:rsidR="00EE5860" w:rsidRPr="00441CD0" w:rsidRDefault="00EE5860" w:rsidP="00BB0E1F">
            <w:pPr>
              <w:pStyle w:val="TAL"/>
              <w:rPr>
                <w:sz w:val="16"/>
                <w:szCs w:val="16"/>
              </w:rPr>
            </w:pPr>
            <w:r w:rsidRPr="00441CD0">
              <w:t>User Plane Inactivity Timer</w:t>
            </w:r>
          </w:p>
        </w:tc>
        <w:tc>
          <w:tcPr>
            <w:tcW w:w="1360" w:type="pct"/>
            <w:tcBorders>
              <w:top w:val="single" w:sz="4" w:space="0" w:color="auto"/>
              <w:left w:val="single" w:sz="4" w:space="0" w:color="auto"/>
              <w:bottom w:val="single" w:sz="4" w:space="0" w:color="auto"/>
              <w:right w:val="single" w:sz="4" w:space="0" w:color="auto"/>
            </w:tcBorders>
            <w:hideMark/>
          </w:tcPr>
          <w:p w14:paraId="14A495FE" w14:textId="0DBB21F1"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83</w:t>
            </w:r>
          </w:p>
        </w:tc>
        <w:tc>
          <w:tcPr>
            <w:tcW w:w="833" w:type="pct"/>
            <w:tcBorders>
              <w:top w:val="single" w:sz="4" w:space="0" w:color="auto"/>
              <w:left w:val="single" w:sz="4" w:space="0" w:color="auto"/>
              <w:bottom w:val="single" w:sz="4" w:space="0" w:color="auto"/>
              <w:right w:val="single" w:sz="4" w:space="0" w:color="auto"/>
            </w:tcBorders>
            <w:hideMark/>
          </w:tcPr>
          <w:p w14:paraId="091AEBF2" w14:textId="77777777" w:rsidR="00EE5860" w:rsidRPr="00441CD0" w:rsidRDefault="00EE5860" w:rsidP="00BB0E1F">
            <w:pPr>
              <w:pStyle w:val="TAL"/>
              <w:jc w:val="center"/>
              <w:rPr>
                <w:sz w:val="16"/>
                <w:szCs w:val="16"/>
                <w:lang w:val="sv-SE"/>
              </w:rPr>
            </w:pPr>
            <w:r w:rsidRPr="00441CD0">
              <w:rPr>
                <w:sz w:val="16"/>
                <w:szCs w:val="16"/>
                <w:lang w:val="sv-SE"/>
              </w:rPr>
              <w:t>4</w:t>
            </w:r>
          </w:p>
        </w:tc>
      </w:tr>
      <w:tr w:rsidR="00EE5860" w:rsidRPr="00441CD0" w14:paraId="68D76DD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7B9D21" w14:textId="77777777" w:rsidR="00EE5860" w:rsidRPr="00441CD0" w:rsidRDefault="00EE5860" w:rsidP="00BB0E1F">
            <w:pPr>
              <w:pStyle w:val="TAC"/>
              <w:rPr>
                <w:lang w:val="sv-SE"/>
              </w:rPr>
            </w:pPr>
            <w:r w:rsidRPr="00441CD0">
              <w:rPr>
                <w:lang w:val="sv-SE"/>
              </w:rPr>
              <w:t>118</w:t>
            </w:r>
          </w:p>
        </w:tc>
        <w:tc>
          <w:tcPr>
            <w:tcW w:w="1962" w:type="pct"/>
            <w:tcBorders>
              <w:top w:val="single" w:sz="4" w:space="0" w:color="auto"/>
              <w:left w:val="single" w:sz="4" w:space="0" w:color="auto"/>
              <w:bottom w:val="single" w:sz="4" w:space="0" w:color="auto"/>
              <w:right w:val="single" w:sz="4" w:space="0" w:color="auto"/>
            </w:tcBorders>
            <w:hideMark/>
          </w:tcPr>
          <w:p w14:paraId="4D47C6D1" w14:textId="77777777" w:rsidR="00EE5860" w:rsidRPr="00441CD0" w:rsidRDefault="00EE5860" w:rsidP="00BB0E1F">
            <w:pPr>
              <w:pStyle w:val="TAL"/>
              <w:rPr>
                <w:lang w:val="x-none"/>
              </w:rPr>
            </w:pPr>
            <w:r w:rsidRPr="00441CD0">
              <w:t>Aggregated URRs</w:t>
            </w:r>
          </w:p>
        </w:tc>
        <w:tc>
          <w:tcPr>
            <w:tcW w:w="1360" w:type="pct"/>
            <w:tcBorders>
              <w:top w:val="single" w:sz="4" w:space="0" w:color="auto"/>
              <w:left w:val="single" w:sz="4" w:space="0" w:color="auto"/>
              <w:bottom w:val="single" w:sz="4" w:space="0" w:color="auto"/>
              <w:right w:val="single" w:sz="4" w:space="0" w:color="auto"/>
            </w:tcBorders>
            <w:hideMark/>
          </w:tcPr>
          <w:p w14:paraId="55A312DF" w14:textId="77777777" w:rsidR="00EE5860" w:rsidRPr="00441CD0" w:rsidRDefault="00EE5860" w:rsidP="00BB0E1F">
            <w:pPr>
              <w:pStyle w:val="TAL"/>
            </w:pPr>
            <w:r w:rsidRPr="00441CD0">
              <w:rPr>
                <w:szCs w:val="16"/>
              </w:rPr>
              <w:t>Extendable</w:t>
            </w:r>
            <w:r w:rsidRPr="00441CD0">
              <w:t xml:space="preserve"> / Table 7.5.</w:t>
            </w:r>
            <w:r w:rsidRPr="00441CD0">
              <w:rPr>
                <w:lang w:val="de-DE"/>
              </w:rPr>
              <w:t>2.4</w:t>
            </w:r>
            <w:r w:rsidRPr="00441CD0">
              <w:t>-</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C17D1C5" w14:textId="77777777" w:rsidR="00EE5860" w:rsidRPr="00441CD0" w:rsidRDefault="00EE5860" w:rsidP="00BB0E1F">
            <w:pPr>
              <w:pStyle w:val="TAC"/>
              <w:rPr>
                <w:lang w:val="de-DE"/>
              </w:rPr>
            </w:pPr>
            <w:r w:rsidRPr="00441CD0">
              <w:rPr>
                <w:lang w:val="de-DE"/>
              </w:rPr>
              <w:t>Not Applicable</w:t>
            </w:r>
          </w:p>
        </w:tc>
      </w:tr>
      <w:tr w:rsidR="00EE5860" w:rsidRPr="00441CD0" w14:paraId="084378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B9D09DA" w14:textId="77777777" w:rsidR="00EE5860" w:rsidRPr="00441CD0" w:rsidRDefault="00EE5860" w:rsidP="00BB0E1F">
            <w:pPr>
              <w:pStyle w:val="TAC"/>
              <w:rPr>
                <w:lang w:val="sv-SE"/>
              </w:rPr>
            </w:pPr>
            <w:r w:rsidRPr="00441CD0">
              <w:rPr>
                <w:lang w:val="sv-SE"/>
              </w:rPr>
              <w:t>119</w:t>
            </w:r>
          </w:p>
        </w:tc>
        <w:tc>
          <w:tcPr>
            <w:tcW w:w="1962" w:type="pct"/>
            <w:tcBorders>
              <w:top w:val="single" w:sz="4" w:space="0" w:color="auto"/>
              <w:left w:val="single" w:sz="4" w:space="0" w:color="auto"/>
              <w:bottom w:val="single" w:sz="4" w:space="0" w:color="auto"/>
              <w:right w:val="single" w:sz="4" w:space="0" w:color="auto"/>
            </w:tcBorders>
            <w:hideMark/>
          </w:tcPr>
          <w:p w14:paraId="428FADA3" w14:textId="77777777" w:rsidR="00EE5860" w:rsidRPr="00441CD0" w:rsidRDefault="00EE5860" w:rsidP="00BB0E1F">
            <w:pPr>
              <w:pStyle w:val="TAL"/>
              <w:rPr>
                <w:lang w:val="x-none"/>
              </w:rPr>
            </w:pPr>
            <w:r w:rsidRPr="00441CD0">
              <w:rPr>
                <w:rFonts w:cs="Arial"/>
              </w:rPr>
              <w:t>Multiplier</w:t>
            </w:r>
          </w:p>
        </w:tc>
        <w:tc>
          <w:tcPr>
            <w:tcW w:w="1360" w:type="pct"/>
            <w:tcBorders>
              <w:top w:val="single" w:sz="4" w:space="0" w:color="auto"/>
              <w:left w:val="single" w:sz="4" w:space="0" w:color="auto"/>
              <w:bottom w:val="single" w:sz="4" w:space="0" w:color="auto"/>
              <w:right w:val="single" w:sz="4" w:space="0" w:color="auto"/>
            </w:tcBorders>
            <w:hideMark/>
          </w:tcPr>
          <w:p w14:paraId="1D051DF5" w14:textId="583CA915"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.2.84</w:t>
            </w:r>
          </w:p>
        </w:tc>
        <w:tc>
          <w:tcPr>
            <w:tcW w:w="833" w:type="pct"/>
            <w:tcBorders>
              <w:top w:val="single" w:sz="4" w:space="0" w:color="auto"/>
              <w:left w:val="single" w:sz="4" w:space="0" w:color="auto"/>
              <w:bottom w:val="single" w:sz="4" w:space="0" w:color="auto"/>
              <w:right w:val="single" w:sz="4" w:space="0" w:color="auto"/>
            </w:tcBorders>
            <w:hideMark/>
          </w:tcPr>
          <w:p w14:paraId="685B0E60" w14:textId="77777777" w:rsidR="00EE5860" w:rsidRPr="00441CD0" w:rsidRDefault="00EE5860" w:rsidP="00BB0E1F">
            <w:pPr>
              <w:pStyle w:val="TAC"/>
              <w:rPr>
                <w:lang w:val="de-DE"/>
              </w:rPr>
            </w:pPr>
            <w:r w:rsidRPr="00441CD0">
              <w:rPr>
                <w:lang w:val="de-DE"/>
              </w:rPr>
              <w:t>12</w:t>
            </w:r>
          </w:p>
        </w:tc>
      </w:tr>
      <w:tr w:rsidR="00EE5860" w:rsidRPr="00441CD0" w14:paraId="5F89425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F830633" w14:textId="77777777" w:rsidR="00EE5860" w:rsidRPr="00441CD0" w:rsidRDefault="00EE5860" w:rsidP="00BB0E1F">
            <w:pPr>
              <w:pStyle w:val="TAC"/>
              <w:rPr>
                <w:lang w:val="sv-SE"/>
              </w:rPr>
            </w:pPr>
            <w:r w:rsidRPr="00441CD0">
              <w:rPr>
                <w:lang w:val="sv-SE"/>
              </w:rPr>
              <w:t>120</w:t>
            </w:r>
          </w:p>
        </w:tc>
        <w:tc>
          <w:tcPr>
            <w:tcW w:w="1962" w:type="pct"/>
            <w:tcBorders>
              <w:top w:val="single" w:sz="4" w:space="0" w:color="auto"/>
              <w:left w:val="single" w:sz="4" w:space="0" w:color="auto"/>
              <w:bottom w:val="single" w:sz="4" w:space="0" w:color="auto"/>
              <w:right w:val="single" w:sz="4" w:space="0" w:color="auto"/>
            </w:tcBorders>
            <w:hideMark/>
          </w:tcPr>
          <w:p w14:paraId="00918DCD" w14:textId="77777777" w:rsidR="00EE5860" w:rsidRPr="00441CD0" w:rsidRDefault="00EE5860" w:rsidP="00BB0E1F">
            <w:pPr>
              <w:pStyle w:val="TAL"/>
              <w:rPr>
                <w:rFonts w:cs="Arial"/>
                <w:lang w:val="x-none"/>
              </w:rPr>
            </w:pPr>
            <w:r w:rsidRPr="00441CD0">
              <w:t>Aggregated URR ID</w:t>
            </w:r>
          </w:p>
        </w:tc>
        <w:tc>
          <w:tcPr>
            <w:tcW w:w="1360" w:type="pct"/>
            <w:tcBorders>
              <w:top w:val="single" w:sz="4" w:space="0" w:color="auto"/>
              <w:left w:val="single" w:sz="4" w:space="0" w:color="auto"/>
              <w:bottom w:val="single" w:sz="4" w:space="0" w:color="auto"/>
              <w:right w:val="single" w:sz="4" w:space="0" w:color="auto"/>
            </w:tcBorders>
            <w:hideMark/>
          </w:tcPr>
          <w:p w14:paraId="6AF99895" w14:textId="32434972"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.2.85</w:t>
            </w:r>
          </w:p>
        </w:tc>
        <w:tc>
          <w:tcPr>
            <w:tcW w:w="833" w:type="pct"/>
            <w:tcBorders>
              <w:top w:val="single" w:sz="4" w:space="0" w:color="auto"/>
              <w:left w:val="single" w:sz="4" w:space="0" w:color="auto"/>
              <w:bottom w:val="single" w:sz="4" w:space="0" w:color="auto"/>
              <w:right w:val="single" w:sz="4" w:space="0" w:color="auto"/>
            </w:tcBorders>
            <w:hideMark/>
          </w:tcPr>
          <w:p w14:paraId="045F854B" w14:textId="77777777" w:rsidR="00EE5860" w:rsidRPr="00441CD0" w:rsidRDefault="00EE5860" w:rsidP="00BB0E1F">
            <w:pPr>
              <w:pStyle w:val="TAC"/>
              <w:rPr>
                <w:lang w:val="de-DE"/>
              </w:rPr>
            </w:pPr>
            <w:r w:rsidRPr="00441CD0">
              <w:rPr>
                <w:lang w:val="de-DE"/>
              </w:rPr>
              <w:t>4</w:t>
            </w:r>
          </w:p>
        </w:tc>
      </w:tr>
      <w:tr w:rsidR="00EE5860" w:rsidRPr="00441CD0" w14:paraId="03A1C0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FC226D8" w14:textId="77777777" w:rsidR="00EE5860" w:rsidRPr="00441CD0" w:rsidRDefault="00EE5860" w:rsidP="00BB0E1F">
            <w:pPr>
              <w:pStyle w:val="TAC"/>
              <w:rPr>
                <w:lang w:val="sv-SE"/>
              </w:rPr>
            </w:pPr>
            <w:r w:rsidRPr="00441CD0">
              <w:rPr>
                <w:lang w:val="sv-SE"/>
              </w:rPr>
              <w:t>121</w:t>
            </w:r>
          </w:p>
        </w:tc>
        <w:tc>
          <w:tcPr>
            <w:tcW w:w="1962" w:type="pct"/>
            <w:tcBorders>
              <w:top w:val="single" w:sz="4" w:space="0" w:color="auto"/>
              <w:left w:val="single" w:sz="4" w:space="0" w:color="auto"/>
              <w:bottom w:val="single" w:sz="4" w:space="0" w:color="auto"/>
              <w:right w:val="single" w:sz="4" w:space="0" w:color="auto"/>
            </w:tcBorders>
            <w:hideMark/>
          </w:tcPr>
          <w:p w14:paraId="46590B41" w14:textId="77777777" w:rsidR="00EE5860" w:rsidRPr="00441CD0" w:rsidRDefault="00EE5860" w:rsidP="00BB0E1F">
            <w:pPr>
              <w:pStyle w:val="TAL"/>
            </w:pPr>
            <w:r w:rsidRPr="00441CD0">
              <w:t>Subsequent Volume Quota</w:t>
            </w:r>
          </w:p>
        </w:tc>
        <w:tc>
          <w:tcPr>
            <w:tcW w:w="1360" w:type="pct"/>
            <w:tcBorders>
              <w:top w:val="single" w:sz="4" w:space="0" w:color="auto"/>
              <w:left w:val="single" w:sz="4" w:space="0" w:color="auto"/>
              <w:bottom w:val="single" w:sz="4" w:space="0" w:color="auto"/>
              <w:right w:val="single" w:sz="4" w:space="0" w:color="auto"/>
            </w:tcBorders>
            <w:hideMark/>
          </w:tcPr>
          <w:p w14:paraId="61118DD5" w14:textId="061A56F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86</w:t>
            </w:r>
          </w:p>
        </w:tc>
        <w:tc>
          <w:tcPr>
            <w:tcW w:w="833" w:type="pct"/>
            <w:tcBorders>
              <w:top w:val="single" w:sz="4" w:space="0" w:color="auto"/>
              <w:left w:val="single" w:sz="4" w:space="0" w:color="auto"/>
              <w:bottom w:val="single" w:sz="4" w:space="0" w:color="auto"/>
              <w:right w:val="single" w:sz="4" w:space="0" w:color="auto"/>
            </w:tcBorders>
            <w:hideMark/>
          </w:tcPr>
          <w:p w14:paraId="797B20AF" w14:textId="77777777" w:rsidR="00EE5860" w:rsidRPr="00441CD0" w:rsidRDefault="00EE5860" w:rsidP="00BB0E1F">
            <w:pPr>
              <w:pStyle w:val="TAC"/>
              <w:rPr>
                <w:lang w:val="de-DE"/>
              </w:rPr>
            </w:pPr>
            <w:r w:rsidRPr="00441CD0">
              <w:rPr>
                <w:lang w:val="sv-SE"/>
              </w:rPr>
              <w:t>1</w:t>
            </w:r>
          </w:p>
        </w:tc>
      </w:tr>
      <w:tr w:rsidR="00EE5860" w:rsidRPr="00441CD0" w14:paraId="3D9325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F63C4B2" w14:textId="77777777" w:rsidR="00EE5860" w:rsidRPr="00441CD0" w:rsidRDefault="00EE5860" w:rsidP="00BB0E1F">
            <w:pPr>
              <w:pStyle w:val="TAC"/>
              <w:rPr>
                <w:lang w:val="sv-SE"/>
              </w:rPr>
            </w:pPr>
            <w:r w:rsidRPr="00441CD0">
              <w:rPr>
                <w:lang w:val="sv-SE"/>
              </w:rPr>
              <w:lastRenderedPageBreak/>
              <w:t>122</w:t>
            </w:r>
          </w:p>
        </w:tc>
        <w:tc>
          <w:tcPr>
            <w:tcW w:w="1962" w:type="pct"/>
            <w:tcBorders>
              <w:top w:val="single" w:sz="4" w:space="0" w:color="auto"/>
              <w:left w:val="single" w:sz="4" w:space="0" w:color="auto"/>
              <w:bottom w:val="single" w:sz="4" w:space="0" w:color="auto"/>
              <w:right w:val="single" w:sz="4" w:space="0" w:color="auto"/>
            </w:tcBorders>
            <w:hideMark/>
          </w:tcPr>
          <w:p w14:paraId="617DCFB5" w14:textId="77777777" w:rsidR="00EE5860" w:rsidRPr="00441CD0" w:rsidRDefault="00EE5860" w:rsidP="00BB0E1F">
            <w:pPr>
              <w:pStyle w:val="TAL"/>
            </w:pPr>
            <w:r w:rsidRPr="00441CD0">
              <w:t>Subsequent Time Quota</w:t>
            </w:r>
          </w:p>
        </w:tc>
        <w:tc>
          <w:tcPr>
            <w:tcW w:w="1360" w:type="pct"/>
            <w:tcBorders>
              <w:top w:val="single" w:sz="4" w:space="0" w:color="auto"/>
              <w:left w:val="single" w:sz="4" w:space="0" w:color="auto"/>
              <w:bottom w:val="single" w:sz="4" w:space="0" w:color="auto"/>
              <w:right w:val="single" w:sz="4" w:space="0" w:color="auto"/>
            </w:tcBorders>
            <w:hideMark/>
          </w:tcPr>
          <w:p w14:paraId="32963416" w14:textId="08846FE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.2.87</w:t>
            </w:r>
          </w:p>
        </w:tc>
        <w:tc>
          <w:tcPr>
            <w:tcW w:w="833" w:type="pct"/>
            <w:tcBorders>
              <w:top w:val="single" w:sz="4" w:space="0" w:color="auto"/>
              <w:left w:val="single" w:sz="4" w:space="0" w:color="auto"/>
              <w:bottom w:val="single" w:sz="4" w:space="0" w:color="auto"/>
              <w:right w:val="single" w:sz="4" w:space="0" w:color="auto"/>
            </w:tcBorders>
            <w:hideMark/>
          </w:tcPr>
          <w:p w14:paraId="475907F5" w14:textId="77777777" w:rsidR="00EE5860" w:rsidRPr="00441CD0" w:rsidRDefault="00EE5860" w:rsidP="00BB0E1F">
            <w:pPr>
              <w:pStyle w:val="TAC"/>
              <w:rPr>
                <w:lang w:val="de-DE"/>
              </w:rPr>
            </w:pPr>
            <w:r w:rsidRPr="00441CD0">
              <w:rPr>
                <w:lang w:val="de-DE"/>
              </w:rPr>
              <w:t>4</w:t>
            </w:r>
          </w:p>
        </w:tc>
      </w:tr>
      <w:tr w:rsidR="00EE5860" w:rsidRPr="00441CD0" w14:paraId="4E244A2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10A2ED8" w14:textId="77777777" w:rsidR="00EE5860" w:rsidRPr="00441CD0" w:rsidRDefault="00EE5860" w:rsidP="00BB0E1F">
            <w:pPr>
              <w:pStyle w:val="TAC"/>
              <w:rPr>
                <w:lang w:val="sv-SE"/>
              </w:rPr>
            </w:pPr>
            <w:r w:rsidRPr="00441CD0">
              <w:rPr>
                <w:lang w:val="sv-SE"/>
              </w:rPr>
              <w:t>123</w:t>
            </w:r>
          </w:p>
        </w:tc>
        <w:tc>
          <w:tcPr>
            <w:tcW w:w="1962" w:type="pct"/>
            <w:tcBorders>
              <w:top w:val="single" w:sz="4" w:space="0" w:color="auto"/>
              <w:left w:val="single" w:sz="4" w:space="0" w:color="auto"/>
              <w:bottom w:val="single" w:sz="4" w:space="0" w:color="auto"/>
              <w:right w:val="single" w:sz="4" w:space="0" w:color="auto"/>
            </w:tcBorders>
            <w:hideMark/>
          </w:tcPr>
          <w:p w14:paraId="0EB3FFB2" w14:textId="77777777" w:rsidR="00EE5860" w:rsidRPr="00441CD0" w:rsidRDefault="00EE5860" w:rsidP="00BB0E1F">
            <w:pPr>
              <w:pStyle w:val="TAL"/>
            </w:pPr>
            <w:r w:rsidRPr="00441CD0">
              <w:rPr>
                <w:lang w:val="de-DE"/>
              </w:rPr>
              <w:t>RQI</w:t>
            </w:r>
          </w:p>
        </w:tc>
        <w:tc>
          <w:tcPr>
            <w:tcW w:w="1360" w:type="pct"/>
            <w:tcBorders>
              <w:top w:val="single" w:sz="4" w:space="0" w:color="auto"/>
              <w:left w:val="single" w:sz="4" w:space="0" w:color="auto"/>
              <w:bottom w:val="single" w:sz="4" w:space="0" w:color="auto"/>
              <w:right w:val="single" w:sz="4" w:space="0" w:color="auto"/>
            </w:tcBorders>
            <w:hideMark/>
          </w:tcPr>
          <w:p w14:paraId="2A65005E" w14:textId="59E98DA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88</w:t>
            </w:r>
          </w:p>
        </w:tc>
        <w:tc>
          <w:tcPr>
            <w:tcW w:w="833" w:type="pct"/>
            <w:tcBorders>
              <w:top w:val="single" w:sz="4" w:space="0" w:color="auto"/>
              <w:left w:val="single" w:sz="4" w:space="0" w:color="auto"/>
              <w:bottom w:val="single" w:sz="4" w:space="0" w:color="auto"/>
              <w:right w:val="single" w:sz="4" w:space="0" w:color="auto"/>
            </w:tcBorders>
            <w:hideMark/>
          </w:tcPr>
          <w:p w14:paraId="7FCBF288" w14:textId="77777777" w:rsidR="00EE5860" w:rsidRPr="00441CD0" w:rsidRDefault="00EE5860" w:rsidP="00BB0E1F">
            <w:pPr>
              <w:pStyle w:val="TAC"/>
              <w:rPr>
                <w:lang w:val="de-DE"/>
              </w:rPr>
            </w:pPr>
            <w:r w:rsidRPr="00441CD0">
              <w:rPr>
                <w:lang w:val="de-DE"/>
              </w:rPr>
              <w:t>1</w:t>
            </w:r>
          </w:p>
        </w:tc>
      </w:tr>
      <w:tr w:rsidR="00EE5860" w:rsidRPr="00441CD0" w14:paraId="7CED8D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13ED3CD" w14:textId="77777777" w:rsidR="00EE5860" w:rsidRPr="00441CD0" w:rsidRDefault="00EE5860" w:rsidP="00BB0E1F">
            <w:pPr>
              <w:pStyle w:val="TAC"/>
              <w:rPr>
                <w:lang w:val="sv-SE"/>
              </w:rPr>
            </w:pPr>
            <w:r w:rsidRPr="00441CD0">
              <w:rPr>
                <w:lang w:val="sv-SE"/>
              </w:rPr>
              <w:t>124</w:t>
            </w:r>
          </w:p>
        </w:tc>
        <w:tc>
          <w:tcPr>
            <w:tcW w:w="1962" w:type="pct"/>
            <w:tcBorders>
              <w:top w:val="single" w:sz="4" w:space="0" w:color="auto"/>
              <w:left w:val="single" w:sz="4" w:space="0" w:color="auto"/>
              <w:bottom w:val="single" w:sz="4" w:space="0" w:color="auto"/>
              <w:right w:val="single" w:sz="4" w:space="0" w:color="auto"/>
            </w:tcBorders>
            <w:hideMark/>
          </w:tcPr>
          <w:p w14:paraId="42503A70" w14:textId="77777777" w:rsidR="00EE5860" w:rsidRPr="00441CD0" w:rsidRDefault="00EE5860" w:rsidP="00BB0E1F">
            <w:pPr>
              <w:pStyle w:val="TAL"/>
            </w:pPr>
            <w:r w:rsidRPr="00441CD0">
              <w:rPr>
                <w:lang w:val="de-DE"/>
              </w:rPr>
              <w:t>QFI</w:t>
            </w:r>
          </w:p>
        </w:tc>
        <w:tc>
          <w:tcPr>
            <w:tcW w:w="1360" w:type="pct"/>
            <w:tcBorders>
              <w:top w:val="single" w:sz="4" w:space="0" w:color="auto"/>
              <w:left w:val="single" w:sz="4" w:space="0" w:color="auto"/>
              <w:bottom w:val="single" w:sz="4" w:space="0" w:color="auto"/>
              <w:right w:val="single" w:sz="4" w:space="0" w:color="auto"/>
            </w:tcBorders>
            <w:hideMark/>
          </w:tcPr>
          <w:p w14:paraId="1ADEA1CC" w14:textId="45A4CA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89</w:t>
            </w:r>
          </w:p>
        </w:tc>
        <w:tc>
          <w:tcPr>
            <w:tcW w:w="833" w:type="pct"/>
            <w:tcBorders>
              <w:top w:val="single" w:sz="4" w:space="0" w:color="auto"/>
              <w:left w:val="single" w:sz="4" w:space="0" w:color="auto"/>
              <w:bottom w:val="single" w:sz="4" w:space="0" w:color="auto"/>
              <w:right w:val="single" w:sz="4" w:space="0" w:color="auto"/>
            </w:tcBorders>
            <w:hideMark/>
          </w:tcPr>
          <w:p w14:paraId="69F1D10B" w14:textId="77777777" w:rsidR="00EE5860" w:rsidRPr="00441CD0" w:rsidRDefault="00EE5860" w:rsidP="00BB0E1F">
            <w:pPr>
              <w:pStyle w:val="TAC"/>
              <w:rPr>
                <w:lang w:val="de-DE"/>
              </w:rPr>
            </w:pPr>
            <w:r w:rsidRPr="00441CD0">
              <w:rPr>
                <w:lang w:val="de-DE"/>
              </w:rPr>
              <w:t>1</w:t>
            </w:r>
          </w:p>
        </w:tc>
      </w:tr>
      <w:tr w:rsidR="00EE5860" w:rsidRPr="00441CD0" w14:paraId="63B4671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04EE78C" w14:textId="77777777" w:rsidR="00EE5860" w:rsidRPr="00441CD0" w:rsidRDefault="00EE5860" w:rsidP="00BB0E1F">
            <w:pPr>
              <w:pStyle w:val="TAC"/>
              <w:rPr>
                <w:lang w:val="sv-SE"/>
              </w:rPr>
            </w:pPr>
            <w:r w:rsidRPr="00441CD0">
              <w:rPr>
                <w:lang w:val="sv-SE"/>
              </w:rPr>
              <w:t>125</w:t>
            </w:r>
          </w:p>
        </w:tc>
        <w:tc>
          <w:tcPr>
            <w:tcW w:w="1962" w:type="pct"/>
            <w:tcBorders>
              <w:top w:val="single" w:sz="4" w:space="0" w:color="auto"/>
              <w:left w:val="single" w:sz="4" w:space="0" w:color="auto"/>
              <w:bottom w:val="single" w:sz="4" w:space="0" w:color="auto"/>
              <w:right w:val="single" w:sz="4" w:space="0" w:color="auto"/>
            </w:tcBorders>
            <w:hideMark/>
          </w:tcPr>
          <w:p w14:paraId="2E15AFD1" w14:textId="77777777" w:rsidR="00EE5860" w:rsidRPr="00441CD0" w:rsidRDefault="00EE5860" w:rsidP="00BB0E1F">
            <w:pPr>
              <w:pStyle w:val="TAL"/>
              <w:rPr>
                <w:lang w:val="x-none"/>
              </w:rPr>
            </w:pPr>
            <w:r w:rsidRPr="00441CD0">
              <w:t>Query URR Reference</w:t>
            </w:r>
          </w:p>
        </w:tc>
        <w:tc>
          <w:tcPr>
            <w:tcW w:w="1360" w:type="pct"/>
            <w:tcBorders>
              <w:top w:val="single" w:sz="4" w:space="0" w:color="auto"/>
              <w:left w:val="single" w:sz="4" w:space="0" w:color="auto"/>
              <w:bottom w:val="single" w:sz="4" w:space="0" w:color="auto"/>
              <w:right w:val="single" w:sz="4" w:space="0" w:color="auto"/>
            </w:tcBorders>
            <w:hideMark/>
          </w:tcPr>
          <w:p w14:paraId="1106A31F" w14:textId="41C8C28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.2.90</w:t>
            </w:r>
          </w:p>
        </w:tc>
        <w:tc>
          <w:tcPr>
            <w:tcW w:w="833" w:type="pct"/>
            <w:tcBorders>
              <w:top w:val="single" w:sz="4" w:space="0" w:color="auto"/>
              <w:left w:val="single" w:sz="4" w:space="0" w:color="auto"/>
              <w:bottom w:val="single" w:sz="4" w:space="0" w:color="auto"/>
              <w:right w:val="single" w:sz="4" w:space="0" w:color="auto"/>
            </w:tcBorders>
            <w:hideMark/>
          </w:tcPr>
          <w:p w14:paraId="46AC8699" w14:textId="77777777" w:rsidR="00EE5860" w:rsidRPr="00441CD0" w:rsidRDefault="00EE5860" w:rsidP="00BB0E1F">
            <w:pPr>
              <w:pStyle w:val="TAC"/>
              <w:rPr>
                <w:lang w:val="de-DE"/>
              </w:rPr>
            </w:pPr>
            <w:r w:rsidRPr="00441CD0">
              <w:rPr>
                <w:lang w:val="de-DE"/>
              </w:rPr>
              <w:t>4</w:t>
            </w:r>
          </w:p>
        </w:tc>
      </w:tr>
      <w:tr w:rsidR="00EE5860" w:rsidRPr="00441CD0" w14:paraId="68C40ED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AE47A9C" w14:textId="77777777" w:rsidR="00EE5860" w:rsidRPr="00441CD0" w:rsidRDefault="00EE5860" w:rsidP="00BB0E1F">
            <w:pPr>
              <w:pStyle w:val="TAC"/>
              <w:rPr>
                <w:lang w:val="sv-SE"/>
              </w:rPr>
            </w:pPr>
            <w:r w:rsidRPr="00441CD0">
              <w:rPr>
                <w:lang w:val="sv-SE"/>
              </w:rPr>
              <w:t>126</w:t>
            </w:r>
          </w:p>
        </w:tc>
        <w:tc>
          <w:tcPr>
            <w:tcW w:w="1962" w:type="pct"/>
            <w:tcBorders>
              <w:top w:val="single" w:sz="4" w:space="0" w:color="auto"/>
              <w:left w:val="single" w:sz="4" w:space="0" w:color="auto"/>
              <w:bottom w:val="single" w:sz="4" w:space="0" w:color="auto"/>
              <w:right w:val="single" w:sz="4" w:space="0" w:color="auto"/>
            </w:tcBorders>
            <w:hideMark/>
          </w:tcPr>
          <w:p w14:paraId="4A40798E" w14:textId="77777777" w:rsidR="00EE5860" w:rsidRPr="00441CD0" w:rsidRDefault="00EE5860" w:rsidP="00BB0E1F">
            <w:pPr>
              <w:pStyle w:val="TAL"/>
              <w:rPr>
                <w:lang w:val="x-none"/>
              </w:rPr>
            </w:pPr>
            <w:r w:rsidRPr="00441CD0">
              <w:t>Additional Usage Reports Information</w:t>
            </w:r>
          </w:p>
        </w:tc>
        <w:tc>
          <w:tcPr>
            <w:tcW w:w="1360" w:type="pct"/>
            <w:tcBorders>
              <w:top w:val="single" w:sz="4" w:space="0" w:color="auto"/>
              <w:left w:val="single" w:sz="4" w:space="0" w:color="auto"/>
              <w:bottom w:val="single" w:sz="4" w:space="0" w:color="auto"/>
              <w:right w:val="single" w:sz="4" w:space="0" w:color="auto"/>
            </w:tcBorders>
            <w:hideMark/>
          </w:tcPr>
          <w:p w14:paraId="26840FFC" w14:textId="196E8F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.2.91</w:t>
            </w:r>
          </w:p>
        </w:tc>
        <w:tc>
          <w:tcPr>
            <w:tcW w:w="833" w:type="pct"/>
            <w:tcBorders>
              <w:top w:val="single" w:sz="4" w:space="0" w:color="auto"/>
              <w:left w:val="single" w:sz="4" w:space="0" w:color="auto"/>
              <w:bottom w:val="single" w:sz="4" w:space="0" w:color="auto"/>
              <w:right w:val="single" w:sz="4" w:space="0" w:color="auto"/>
            </w:tcBorders>
            <w:hideMark/>
          </w:tcPr>
          <w:p w14:paraId="3365F065" w14:textId="77777777" w:rsidR="00EE5860" w:rsidRPr="00441CD0" w:rsidRDefault="00EE5860" w:rsidP="00BB0E1F">
            <w:pPr>
              <w:pStyle w:val="TAC"/>
              <w:rPr>
                <w:lang w:val="de-DE"/>
              </w:rPr>
            </w:pPr>
            <w:r w:rsidRPr="00441CD0">
              <w:rPr>
                <w:lang w:val="de-DE"/>
              </w:rPr>
              <w:t>2</w:t>
            </w:r>
          </w:p>
        </w:tc>
      </w:tr>
      <w:tr w:rsidR="00EE5860" w:rsidRPr="00441CD0" w14:paraId="39ED8F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47AE24B" w14:textId="77777777" w:rsidR="00EE5860" w:rsidRPr="00441CD0" w:rsidRDefault="00EE5860" w:rsidP="00BB0E1F">
            <w:pPr>
              <w:pStyle w:val="TAC"/>
              <w:rPr>
                <w:lang w:val="sv-SE"/>
              </w:rPr>
            </w:pPr>
            <w:r w:rsidRPr="00441CD0">
              <w:rPr>
                <w:lang w:val="sv-SE"/>
              </w:rPr>
              <w:t>127</w:t>
            </w:r>
          </w:p>
        </w:tc>
        <w:tc>
          <w:tcPr>
            <w:tcW w:w="1962" w:type="pct"/>
            <w:tcBorders>
              <w:top w:val="single" w:sz="4" w:space="0" w:color="auto"/>
              <w:left w:val="single" w:sz="4" w:space="0" w:color="auto"/>
              <w:bottom w:val="single" w:sz="4" w:space="0" w:color="auto"/>
              <w:right w:val="single" w:sz="4" w:space="0" w:color="auto"/>
            </w:tcBorders>
            <w:hideMark/>
          </w:tcPr>
          <w:p w14:paraId="39481EF4" w14:textId="77777777" w:rsidR="00EE5860" w:rsidRPr="00441CD0" w:rsidRDefault="00EE5860" w:rsidP="00BB0E1F">
            <w:pPr>
              <w:pStyle w:val="TAL"/>
              <w:rPr>
                <w:lang w:val="x-none"/>
              </w:rPr>
            </w:pPr>
            <w:r w:rsidRPr="00441CD0">
              <w:t xml:space="preserve">Create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D849F7" w14:textId="77777777" w:rsidR="00EE5860" w:rsidRPr="00441CD0" w:rsidRDefault="00EE5860" w:rsidP="00BB0E1F">
            <w:pPr>
              <w:pStyle w:val="TAL"/>
            </w:pPr>
            <w:r w:rsidRPr="00441CD0">
              <w:rPr>
                <w:szCs w:val="16"/>
              </w:rPr>
              <w:t>Extendable</w:t>
            </w:r>
            <w:r w:rsidRPr="00441CD0">
              <w:t xml:space="preserve"> / Table 7.5.2.7</w:t>
            </w:r>
          </w:p>
        </w:tc>
        <w:tc>
          <w:tcPr>
            <w:tcW w:w="833" w:type="pct"/>
            <w:tcBorders>
              <w:top w:val="single" w:sz="4" w:space="0" w:color="auto"/>
              <w:left w:val="single" w:sz="4" w:space="0" w:color="auto"/>
              <w:bottom w:val="single" w:sz="4" w:space="0" w:color="auto"/>
              <w:right w:val="single" w:sz="4" w:space="0" w:color="auto"/>
            </w:tcBorders>
            <w:hideMark/>
          </w:tcPr>
          <w:p w14:paraId="6A9A3B9B" w14:textId="77777777" w:rsidR="00EE5860" w:rsidRPr="00441CD0" w:rsidRDefault="00EE5860" w:rsidP="00BB0E1F">
            <w:pPr>
              <w:pStyle w:val="TAC"/>
              <w:rPr>
                <w:lang w:val="de-DE"/>
              </w:rPr>
            </w:pPr>
            <w:r w:rsidRPr="00441CD0">
              <w:rPr>
                <w:lang w:val="fr-FR"/>
              </w:rPr>
              <w:t>Not Applicable</w:t>
            </w:r>
          </w:p>
        </w:tc>
      </w:tr>
      <w:tr w:rsidR="00EE5860" w:rsidRPr="00441CD0" w14:paraId="10B3D8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9B8A45C" w14:textId="77777777" w:rsidR="00EE5860" w:rsidRPr="00441CD0" w:rsidRDefault="00EE5860" w:rsidP="00BB0E1F">
            <w:pPr>
              <w:pStyle w:val="TAC"/>
              <w:rPr>
                <w:lang w:val="sv-SE"/>
              </w:rPr>
            </w:pPr>
            <w:r w:rsidRPr="00441CD0">
              <w:rPr>
                <w:lang w:val="sv-SE"/>
              </w:rPr>
              <w:t>128</w:t>
            </w:r>
          </w:p>
        </w:tc>
        <w:tc>
          <w:tcPr>
            <w:tcW w:w="1962" w:type="pct"/>
            <w:tcBorders>
              <w:top w:val="single" w:sz="4" w:space="0" w:color="auto"/>
              <w:left w:val="single" w:sz="4" w:space="0" w:color="auto"/>
              <w:bottom w:val="single" w:sz="4" w:space="0" w:color="auto"/>
              <w:right w:val="single" w:sz="4" w:space="0" w:color="auto"/>
            </w:tcBorders>
            <w:hideMark/>
          </w:tcPr>
          <w:p w14:paraId="6B864F03" w14:textId="77777777" w:rsidR="00EE5860" w:rsidRPr="00441CD0" w:rsidRDefault="00EE5860" w:rsidP="00BB0E1F">
            <w:pPr>
              <w:pStyle w:val="TAL"/>
              <w:rPr>
                <w:lang w:val="x-none"/>
              </w:rPr>
            </w:pPr>
            <w:r w:rsidRPr="00441CD0">
              <w:rPr>
                <w:lang w:val="en-US"/>
              </w:rPr>
              <w:t>Created Traffic Endpoint</w:t>
            </w:r>
          </w:p>
        </w:tc>
        <w:tc>
          <w:tcPr>
            <w:tcW w:w="1360" w:type="pct"/>
            <w:tcBorders>
              <w:top w:val="single" w:sz="4" w:space="0" w:color="auto"/>
              <w:left w:val="single" w:sz="4" w:space="0" w:color="auto"/>
              <w:bottom w:val="single" w:sz="4" w:space="0" w:color="auto"/>
              <w:right w:val="single" w:sz="4" w:space="0" w:color="auto"/>
            </w:tcBorders>
            <w:hideMark/>
          </w:tcPr>
          <w:p w14:paraId="1A920E05"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sv-SE"/>
              </w:rPr>
              <w:t>3</w:t>
            </w:r>
            <w:r w:rsidRPr="00441CD0">
              <w:t>.5</w:t>
            </w:r>
          </w:p>
        </w:tc>
        <w:tc>
          <w:tcPr>
            <w:tcW w:w="833" w:type="pct"/>
            <w:tcBorders>
              <w:top w:val="single" w:sz="4" w:space="0" w:color="auto"/>
              <w:left w:val="single" w:sz="4" w:space="0" w:color="auto"/>
              <w:bottom w:val="single" w:sz="4" w:space="0" w:color="auto"/>
              <w:right w:val="single" w:sz="4" w:space="0" w:color="auto"/>
            </w:tcBorders>
            <w:hideMark/>
          </w:tcPr>
          <w:p w14:paraId="703086E4" w14:textId="77777777" w:rsidR="00EE5860" w:rsidRPr="00441CD0" w:rsidRDefault="00EE5860" w:rsidP="00BB0E1F">
            <w:pPr>
              <w:pStyle w:val="TAC"/>
              <w:rPr>
                <w:lang w:val="fr-FR"/>
              </w:rPr>
            </w:pPr>
            <w:r w:rsidRPr="00441CD0">
              <w:rPr>
                <w:lang w:val="fr-FR"/>
              </w:rPr>
              <w:t>Not Applicable</w:t>
            </w:r>
          </w:p>
        </w:tc>
      </w:tr>
      <w:tr w:rsidR="00EE5860" w:rsidRPr="00441CD0" w14:paraId="52BE0A5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E747B68" w14:textId="77777777" w:rsidR="00EE5860" w:rsidRPr="00441CD0" w:rsidRDefault="00EE5860" w:rsidP="00BB0E1F">
            <w:pPr>
              <w:pStyle w:val="TAC"/>
              <w:rPr>
                <w:lang w:val="sv-SE"/>
              </w:rPr>
            </w:pPr>
            <w:r w:rsidRPr="00441CD0">
              <w:rPr>
                <w:lang w:val="sv-SE"/>
              </w:rPr>
              <w:t>129</w:t>
            </w:r>
          </w:p>
        </w:tc>
        <w:tc>
          <w:tcPr>
            <w:tcW w:w="1962" w:type="pct"/>
            <w:tcBorders>
              <w:top w:val="single" w:sz="4" w:space="0" w:color="auto"/>
              <w:left w:val="single" w:sz="4" w:space="0" w:color="auto"/>
              <w:bottom w:val="single" w:sz="4" w:space="0" w:color="auto"/>
              <w:right w:val="single" w:sz="4" w:space="0" w:color="auto"/>
            </w:tcBorders>
            <w:hideMark/>
          </w:tcPr>
          <w:p w14:paraId="35AF3B52" w14:textId="77777777" w:rsidR="00EE5860" w:rsidRPr="00441CD0" w:rsidRDefault="00EE5860" w:rsidP="00BB0E1F">
            <w:pPr>
              <w:pStyle w:val="TAL"/>
              <w:rPr>
                <w:lang w:val="x-none"/>
              </w:rPr>
            </w:pPr>
            <w:r w:rsidRPr="00441CD0">
              <w:t xml:space="preserve">Update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1E8379E7" w14:textId="77777777" w:rsidR="00EE5860" w:rsidRPr="00441CD0" w:rsidRDefault="00EE5860" w:rsidP="00BB0E1F">
            <w:pPr>
              <w:pStyle w:val="TAL"/>
              <w:rPr>
                <w:szCs w:val="16"/>
              </w:rPr>
            </w:pPr>
            <w:r w:rsidRPr="00441CD0">
              <w:rPr>
                <w:szCs w:val="16"/>
              </w:rPr>
              <w:t>Extendable</w:t>
            </w:r>
            <w:r w:rsidRPr="00441CD0">
              <w:t xml:space="preserve"> / Table 7.5.</w:t>
            </w:r>
            <w:r w:rsidRPr="00441CD0">
              <w:rPr>
                <w:lang w:val="de-DE"/>
              </w:rPr>
              <w:t>4</w:t>
            </w:r>
            <w:r w:rsidRPr="00441CD0">
              <w:t>.13</w:t>
            </w:r>
          </w:p>
        </w:tc>
        <w:tc>
          <w:tcPr>
            <w:tcW w:w="833" w:type="pct"/>
            <w:tcBorders>
              <w:top w:val="single" w:sz="4" w:space="0" w:color="auto"/>
              <w:left w:val="single" w:sz="4" w:space="0" w:color="auto"/>
              <w:bottom w:val="single" w:sz="4" w:space="0" w:color="auto"/>
              <w:right w:val="single" w:sz="4" w:space="0" w:color="auto"/>
            </w:tcBorders>
            <w:hideMark/>
          </w:tcPr>
          <w:p w14:paraId="34E866D7" w14:textId="77777777" w:rsidR="00EE5860" w:rsidRPr="00441CD0" w:rsidRDefault="00EE5860" w:rsidP="00BB0E1F">
            <w:pPr>
              <w:pStyle w:val="TAC"/>
              <w:rPr>
                <w:lang w:val="fr-FR"/>
              </w:rPr>
            </w:pPr>
            <w:r w:rsidRPr="00441CD0">
              <w:rPr>
                <w:lang w:val="fr-FR"/>
              </w:rPr>
              <w:t>Not Applicable</w:t>
            </w:r>
          </w:p>
        </w:tc>
      </w:tr>
      <w:tr w:rsidR="00EE5860" w:rsidRPr="00441CD0" w14:paraId="4C45FB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FA07DD5" w14:textId="77777777" w:rsidR="00EE5860" w:rsidRPr="00441CD0" w:rsidRDefault="00EE5860" w:rsidP="00BB0E1F">
            <w:pPr>
              <w:pStyle w:val="TAC"/>
              <w:rPr>
                <w:lang w:val="sv-SE"/>
              </w:rPr>
            </w:pPr>
            <w:r w:rsidRPr="00441CD0">
              <w:rPr>
                <w:lang w:val="sv-SE"/>
              </w:rPr>
              <w:t>130</w:t>
            </w:r>
          </w:p>
        </w:tc>
        <w:tc>
          <w:tcPr>
            <w:tcW w:w="1962" w:type="pct"/>
            <w:tcBorders>
              <w:top w:val="single" w:sz="4" w:space="0" w:color="auto"/>
              <w:left w:val="single" w:sz="4" w:space="0" w:color="auto"/>
              <w:bottom w:val="single" w:sz="4" w:space="0" w:color="auto"/>
              <w:right w:val="single" w:sz="4" w:space="0" w:color="auto"/>
            </w:tcBorders>
            <w:hideMark/>
          </w:tcPr>
          <w:p w14:paraId="2B082B5F" w14:textId="77777777" w:rsidR="00EE5860" w:rsidRPr="00441CD0" w:rsidRDefault="00EE5860" w:rsidP="00BB0E1F">
            <w:pPr>
              <w:pStyle w:val="TAL"/>
              <w:rPr>
                <w:lang w:val="x-none"/>
              </w:rPr>
            </w:pPr>
            <w:r w:rsidRPr="00441CD0">
              <w:t xml:space="preserve">Remove </w:t>
            </w:r>
            <w:r w:rsidRPr="00441CD0">
              <w:rPr>
                <w:lang w:val="de-DE"/>
              </w:rPr>
              <w:t>Traffic Endpoint</w:t>
            </w:r>
          </w:p>
        </w:tc>
        <w:tc>
          <w:tcPr>
            <w:tcW w:w="1360" w:type="pct"/>
            <w:tcBorders>
              <w:top w:val="single" w:sz="4" w:space="0" w:color="auto"/>
              <w:left w:val="single" w:sz="4" w:space="0" w:color="auto"/>
              <w:bottom w:val="single" w:sz="4" w:space="0" w:color="auto"/>
              <w:right w:val="single" w:sz="4" w:space="0" w:color="auto"/>
            </w:tcBorders>
            <w:hideMark/>
          </w:tcPr>
          <w:p w14:paraId="7374B0ED" w14:textId="77777777" w:rsidR="00EE5860" w:rsidRPr="00441CD0" w:rsidRDefault="00EE5860" w:rsidP="00BB0E1F">
            <w:pPr>
              <w:pStyle w:val="TAL"/>
            </w:pPr>
            <w:r w:rsidRPr="00441CD0">
              <w:rPr>
                <w:szCs w:val="16"/>
              </w:rPr>
              <w:t>Extendable</w:t>
            </w:r>
            <w:r w:rsidRPr="00441CD0">
              <w:t xml:space="preserve"> / Table 7.5.</w:t>
            </w:r>
            <w:r w:rsidRPr="00441CD0">
              <w:rPr>
                <w:lang w:val="de-DE"/>
              </w:rPr>
              <w:t>4</w:t>
            </w:r>
            <w:r w:rsidRPr="00441CD0">
              <w:t>.14</w:t>
            </w:r>
          </w:p>
        </w:tc>
        <w:tc>
          <w:tcPr>
            <w:tcW w:w="833" w:type="pct"/>
            <w:tcBorders>
              <w:top w:val="single" w:sz="4" w:space="0" w:color="auto"/>
              <w:left w:val="single" w:sz="4" w:space="0" w:color="auto"/>
              <w:bottom w:val="single" w:sz="4" w:space="0" w:color="auto"/>
              <w:right w:val="single" w:sz="4" w:space="0" w:color="auto"/>
            </w:tcBorders>
            <w:hideMark/>
          </w:tcPr>
          <w:p w14:paraId="5EB476FF" w14:textId="77777777" w:rsidR="00EE5860" w:rsidRPr="00441CD0" w:rsidRDefault="00EE5860" w:rsidP="00BB0E1F">
            <w:pPr>
              <w:pStyle w:val="TAC"/>
              <w:rPr>
                <w:lang w:val="de-DE"/>
              </w:rPr>
            </w:pPr>
            <w:r w:rsidRPr="00441CD0">
              <w:rPr>
                <w:lang w:val="fr-FR"/>
              </w:rPr>
              <w:t>Not Applicable</w:t>
            </w:r>
          </w:p>
        </w:tc>
      </w:tr>
      <w:tr w:rsidR="00EE5860" w:rsidRPr="00441CD0" w14:paraId="69433C3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3BD7A44" w14:textId="77777777" w:rsidR="00EE5860" w:rsidRPr="00441CD0" w:rsidRDefault="00EE5860" w:rsidP="00BB0E1F">
            <w:pPr>
              <w:pStyle w:val="TAC"/>
              <w:rPr>
                <w:lang w:val="sv-SE" w:eastAsia="zh-CN"/>
              </w:rPr>
            </w:pPr>
            <w:r w:rsidRPr="00441CD0">
              <w:rPr>
                <w:lang w:val="sv-SE"/>
              </w:rPr>
              <w:t>131</w:t>
            </w:r>
          </w:p>
        </w:tc>
        <w:tc>
          <w:tcPr>
            <w:tcW w:w="1962" w:type="pct"/>
            <w:tcBorders>
              <w:top w:val="single" w:sz="4" w:space="0" w:color="auto"/>
              <w:left w:val="single" w:sz="4" w:space="0" w:color="auto"/>
              <w:bottom w:val="single" w:sz="4" w:space="0" w:color="auto"/>
              <w:right w:val="single" w:sz="4" w:space="0" w:color="auto"/>
            </w:tcBorders>
            <w:hideMark/>
          </w:tcPr>
          <w:p w14:paraId="07085A4C" w14:textId="77777777" w:rsidR="00EE5860" w:rsidRPr="00441CD0" w:rsidRDefault="00EE5860" w:rsidP="00BB0E1F">
            <w:pPr>
              <w:pStyle w:val="TAL"/>
              <w:rPr>
                <w:lang w:val="x-none" w:eastAsia="zh-CN"/>
              </w:rPr>
            </w:pPr>
            <w:r w:rsidRPr="00441CD0">
              <w:rPr>
                <w:lang w:val="en-US"/>
              </w:rPr>
              <w:t>Traffic Endpoint</w:t>
            </w:r>
            <w:r w:rsidRPr="00441CD0">
              <w:t xml:space="preserve"> ID</w:t>
            </w:r>
          </w:p>
        </w:tc>
        <w:tc>
          <w:tcPr>
            <w:tcW w:w="1360" w:type="pct"/>
            <w:tcBorders>
              <w:top w:val="single" w:sz="4" w:space="0" w:color="auto"/>
              <w:left w:val="single" w:sz="4" w:space="0" w:color="auto"/>
              <w:bottom w:val="single" w:sz="4" w:space="0" w:color="auto"/>
              <w:right w:val="single" w:sz="4" w:space="0" w:color="auto"/>
            </w:tcBorders>
            <w:hideMark/>
          </w:tcPr>
          <w:p w14:paraId="667CD60C" w14:textId="0BC850D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.2.92</w:t>
            </w:r>
          </w:p>
        </w:tc>
        <w:tc>
          <w:tcPr>
            <w:tcW w:w="833" w:type="pct"/>
            <w:tcBorders>
              <w:top w:val="single" w:sz="4" w:space="0" w:color="auto"/>
              <w:left w:val="single" w:sz="4" w:space="0" w:color="auto"/>
              <w:bottom w:val="single" w:sz="4" w:space="0" w:color="auto"/>
              <w:right w:val="single" w:sz="4" w:space="0" w:color="auto"/>
            </w:tcBorders>
            <w:hideMark/>
          </w:tcPr>
          <w:p w14:paraId="5E2C6C4A" w14:textId="77777777" w:rsidR="00EE5860" w:rsidRPr="00441CD0" w:rsidRDefault="00EE5860" w:rsidP="00BB0E1F">
            <w:pPr>
              <w:pStyle w:val="TAC"/>
              <w:rPr>
                <w:lang w:val="de-DE" w:eastAsia="zh-CN"/>
              </w:rPr>
            </w:pPr>
            <w:r w:rsidRPr="00441CD0">
              <w:rPr>
                <w:lang w:val="de-DE"/>
              </w:rPr>
              <w:t>1</w:t>
            </w:r>
          </w:p>
        </w:tc>
      </w:tr>
      <w:tr w:rsidR="00EE5860" w:rsidRPr="00441CD0" w14:paraId="0ED251E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36A8C1C" w14:textId="77777777" w:rsidR="00EE5860" w:rsidRPr="00441CD0" w:rsidRDefault="00EE5860" w:rsidP="00BB0E1F">
            <w:pPr>
              <w:pStyle w:val="TAC"/>
              <w:rPr>
                <w:lang w:val="sv-SE"/>
              </w:rPr>
            </w:pPr>
            <w:r w:rsidRPr="00441CD0">
              <w:rPr>
                <w:lang w:val="sv-SE"/>
              </w:rPr>
              <w:t>132</w:t>
            </w:r>
          </w:p>
        </w:tc>
        <w:tc>
          <w:tcPr>
            <w:tcW w:w="1962" w:type="pct"/>
            <w:tcBorders>
              <w:top w:val="single" w:sz="4" w:space="0" w:color="auto"/>
              <w:left w:val="single" w:sz="4" w:space="0" w:color="auto"/>
              <w:bottom w:val="single" w:sz="4" w:space="0" w:color="auto"/>
              <w:right w:val="single" w:sz="4" w:space="0" w:color="auto"/>
            </w:tcBorders>
            <w:hideMark/>
          </w:tcPr>
          <w:p w14:paraId="398DDE7F" w14:textId="77777777" w:rsidR="00EE5860" w:rsidRPr="00441CD0" w:rsidRDefault="00EE5860" w:rsidP="00BB0E1F">
            <w:pPr>
              <w:pStyle w:val="TAL"/>
              <w:rPr>
                <w:lang w:val="de-DE"/>
              </w:rPr>
            </w:pPr>
            <w:r w:rsidRPr="00441CD0">
              <w:t>Ethernet Packet Filter</w:t>
            </w:r>
          </w:p>
        </w:tc>
        <w:tc>
          <w:tcPr>
            <w:tcW w:w="1360" w:type="pct"/>
            <w:tcBorders>
              <w:top w:val="single" w:sz="4" w:space="0" w:color="auto"/>
              <w:left w:val="single" w:sz="4" w:space="0" w:color="auto"/>
              <w:bottom w:val="single" w:sz="4" w:space="0" w:color="auto"/>
              <w:right w:val="single" w:sz="4" w:space="0" w:color="auto"/>
            </w:tcBorders>
            <w:hideMark/>
          </w:tcPr>
          <w:p w14:paraId="129D7D30" w14:textId="77777777" w:rsidR="00EE5860" w:rsidRPr="00441CD0" w:rsidRDefault="00EE5860" w:rsidP="00BB0E1F">
            <w:pPr>
              <w:pStyle w:val="TAL"/>
              <w:rPr>
                <w:lang w:val="x-none"/>
              </w:rPr>
            </w:pPr>
            <w:r w:rsidRPr="00441CD0">
              <w:rPr>
                <w:szCs w:val="16"/>
              </w:rPr>
              <w:t>Extendable</w:t>
            </w:r>
            <w:r w:rsidRPr="00441CD0">
              <w:t xml:space="preserve"> / Table 7.5.</w:t>
            </w:r>
            <w:r w:rsidRPr="00441CD0">
              <w:rPr>
                <w:lang w:val="de-DE"/>
              </w:rPr>
              <w:t>2.2</w:t>
            </w:r>
            <w:r w:rsidRPr="00441CD0">
              <w:t>-</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3ED8661E" w14:textId="77777777" w:rsidR="00EE5860" w:rsidRPr="00441CD0" w:rsidRDefault="00EE5860" w:rsidP="00BB0E1F">
            <w:pPr>
              <w:pStyle w:val="TAC"/>
              <w:rPr>
                <w:lang w:val="de-DE"/>
              </w:rPr>
            </w:pPr>
            <w:r w:rsidRPr="00441CD0">
              <w:rPr>
                <w:lang w:val="de-DE"/>
              </w:rPr>
              <w:t>Not Applicable</w:t>
            </w:r>
          </w:p>
        </w:tc>
      </w:tr>
      <w:tr w:rsidR="00EE5860" w:rsidRPr="00441CD0" w14:paraId="4C0136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59D1649" w14:textId="77777777" w:rsidR="00EE5860" w:rsidRPr="00441CD0" w:rsidRDefault="00EE5860" w:rsidP="00BB0E1F">
            <w:pPr>
              <w:pStyle w:val="TAC"/>
              <w:rPr>
                <w:lang w:val="sv-SE"/>
              </w:rPr>
            </w:pPr>
            <w:r w:rsidRPr="00441CD0">
              <w:rPr>
                <w:lang w:val="sv-SE"/>
              </w:rPr>
              <w:t>133</w:t>
            </w:r>
          </w:p>
        </w:tc>
        <w:tc>
          <w:tcPr>
            <w:tcW w:w="1962" w:type="pct"/>
            <w:tcBorders>
              <w:top w:val="single" w:sz="4" w:space="0" w:color="auto"/>
              <w:left w:val="single" w:sz="4" w:space="0" w:color="auto"/>
              <w:bottom w:val="single" w:sz="4" w:space="0" w:color="auto"/>
              <w:right w:val="single" w:sz="4" w:space="0" w:color="auto"/>
            </w:tcBorders>
            <w:hideMark/>
          </w:tcPr>
          <w:p w14:paraId="666CC2A9" w14:textId="77777777" w:rsidR="00EE5860" w:rsidRPr="00441CD0" w:rsidRDefault="00EE5860" w:rsidP="00BB0E1F">
            <w:pPr>
              <w:pStyle w:val="TAL"/>
              <w:rPr>
                <w:lang w:val="de-DE"/>
              </w:rPr>
            </w:pPr>
            <w:r w:rsidRPr="00441CD0">
              <w:t>MAC address</w:t>
            </w:r>
          </w:p>
        </w:tc>
        <w:tc>
          <w:tcPr>
            <w:tcW w:w="1360" w:type="pct"/>
            <w:tcBorders>
              <w:top w:val="single" w:sz="4" w:space="0" w:color="auto"/>
              <w:left w:val="single" w:sz="4" w:space="0" w:color="auto"/>
              <w:bottom w:val="single" w:sz="4" w:space="0" w:color="auto"/>
              <w:right w:val="single" w:sz="4" w:space="0" w:color="auto"/>
            </w:tcBorders>
            <w:hideMark/>
          </w:tcPr>
          <w:p w14:paraId="7574CCEB" w14:textId="79FA01B8"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93</w:t>
            </w:r>
          </w:p>
        </w:tc>
        <w:tc>
          <w:tcPr>
            <w:tcW w:w="833" w:type="pct"/>
            <w:tcBorders>
              <w:top w:val="single" w:sz="4" w:space="0" w:color="auto"/>
              <w:left w:val="single" w:sz="4" w:space="0" w:color="auto"/>
              <w:bottom w:val="single" w:sz="4" w:space="0" w:color="auto"/>
              <w:right w:val="single" w:sz="4" w:space="0" w:color="auto"/>
            </w:tcBorders>
            <w:hideMark/>
          </w:tcPr>
          <w:p w14:paraId="1CE6596C" w14:textId="77777777" w:rsidR="00EE5860" w:rsidRPr="00441CD0" w:rsidRDefault="00EE5860" w:rsidP="00BB0E1F">
            <w:pPr>
              <w:pStyle w:val="TAC"/>
              <w:rPr>
                <w:lang w:val="de-DE"/>
              </w:rPr>
            </w:pPr>
            <w:r w:rsidRPr="00441CD0">
              <w:rPr>
                <w:lang w:val="de-DE"/>
              </w:rPr>
              <w:t>1</w:t>
            </w:r>
          </w:p>
        </w:tc>
      </w:tr>
      <w:tr w:rsidR="00EE5860" w:rsidRPr="00441CD0" w14:paraId="7A5070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583D5A2" w14:textId="77777777" w:rsidR="00EE5860" w:rsidRPr="00441CD0" w:rsidRDefault="00EE5860" w:rsidP="00BB0E1F">
            <w:pPr>
              <w:pStyle w:val="TAC"/>
              <w:rPr>
                <w:lang w:val="sv-SE"/>
              </w:rPr>
            </w:pPr>
            <w:r w:rsidRPr="00441CD0">
              <w:rPr>
                <w:lang w:val="sv-SE"/>
              </w:rPr>
              <w:t>134</w:t>
            </w:r>
          </w:p>
        </w:tc>
        <w:tc>
          <w:tcPr>
            <w:tcW w:w="1962" w:type="pct"/>
            <w:tcBorders>
              <w:top w:val="single" w:sz="4" w:space="0" w:color="auto"/>
              <w:left w:val="single" w:sz="4" w:space="0" w:color="auto"/>
              <w:bottom w:val="single" w:sz="4" w:space="0" w:color="auto"/>
              <w:right w:val="single" w:sz="4" w:space="0" w:color="auto"/>
            </w:tcBorders>
            <w:hideMark/>
          </w:tcPr>
          <w:p w14:paraId="0DA78F2E" w14:textId="77777777" w:rsidR="00EE5860" w:rsidRPr="00441CD0" w:rsidRDefault="00EE5860" w:rsidP="00BB0E1F">
            <w:pPr>
              <w:pStyle w:val="TAL"/>
              <w:rPr>
                <w:lang w:val="de-DE"/>
              </w:rPr>
            </w:pPr>
            <w:r w:rsidRPr="00441CD0">
              <w:t>C-TAG</w:t>
            </w:r>
          </w:p>
        </w:tc>
        <w:tc>
          <w:tcPr>
            <w:tcW w:w="1360" w:type="pct"/>
            <w:tcBorders>
              <w:top w:val="single" w:sz="4" w:space="0" w:color="auto"/>
              <w:left w:val="single" w:sz="4" w:space="0" w:color="auto"/>
              <w:bottom w:val="single" w:sz="4" w:space="0" w:color="auto"/>
              <w:right w:val="single" w:sz="4" w:space="0" w:color="auto"/>
            </w:tcBorders>
            <w:hideMark/>
          </w:tcPr>
          <w:p w14:paraId="702C9DB1" w14:textId="6D70C752"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94</w:t>
            </w:r>
          </w:p>
        </w:tc>
        <w:tc>
          <w:tcPr>
            <w:tcW w:w="833" w:type="pct"/>
            <w:tcBorders>
              <w:top w:val="single" w:sz="4" w:space="0" w:color="auto"/>
              <w:left w:val="single" w:sz="4" w:space="0" w:color="auto"/>
              <w:bottom w:val="single" w:sz="4" w:space="0" w:color="auto"/>
              <w:right w:val="single" w:sz="4" w:space="0" w:color="auto"/>
            </w:tcBorders>
            <w:hideMark/>
          </w:tcPr>
          <w:p w14:paraId="7AAA822A" w14:textId="77777777" w:rsidR="00EE5860" w:rsidRPr="00441CD0" w:rsidRDefault="00EE5860" w:rsidP="00BB0E1F">
            <w:pPr>
              <w:pStyle w:val="TAC"/>
              <w:rPr>
                <w:lang w:val="de-DE"/>
              </w:rPr>
            </w:pPr>
            <w:r w:rsidRPr="00441CD0">
              <w:rPr>
                <w:lang w:val="de-DE"/>
              </w:rPr>
              <w:t>3</w:t>
            </w:r>
          </w:p>
        </w:tc>
      </w:tr>
      <w:tr w:rsidR="00EE5860" w:rsidRPr="00441CD0" w14:paraId="4147F49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AFDB590" w14:textId="77777777" w:rsidR="00EE5860" w:rsidRPr="00441CD0" w:rsidRDefault="00EE5860" w:rsidP="00BB0E1F">
            <w:pPr>
              <w:pStyle w:val="TAC"/>
              <w:rPr>
                <w:lang w:val="sv-SE"/>
              </w:rPr>
            </w:pPr>
            <w:r w:rsidRPr="00441CD0">
              <w:rPr>
                <w:lang w:val="sv-SE"/>
              </w:rPr>
              <w:t>135</w:t>
            </w:r>
          </w:p>
        </w:tc>
        <w:tc>
          <w:tcPr>
            <w:tcW w:w="1962" w:type="pct"/>
            <w:tcBorders>
              <w:top w:val="single" w:sz="4" w:space="0" w:color="auto"/>
              <w:left w:val="single" w:sz="4" w:space="0" w:color="auto"/>
              <w:bottom w:val="single" w:sz="4" w:space="0" w:color="auto"/>
              <w:right w:val="single" w:sz="4" w:space="0" w:color="auto"/>
            </w:tcBorders>
            <w:hideMark/>
          </w:tcPr>
          <w:p w14:paraId="722B56DC" w14:textId="77777777" w:rsidR="00EE5860" w:rsidRPr="00441CD0" w:rsidRDefault="00EE5860" w:rsidP="00BB0E1F">
            <w:pPr>
              <w:pStyle w:val="TAL"/>
              <w:rPr>
                <w:lang w:val="de-DE"/>
              </w:rPr>
            </w:pPr>
            <w:r w:rsidRPr="00441CD0">
              <w:t>S-TAG</w:t>
            </w:r>
          </w:p>
        </w:tc>
        <w:tc>
          <w:tcPr>
            <w:tcW w:w="1360" w:type="pct"/>
            <w:tcBorders>
              <w:top w:val="single" w:sz="4" w:space="0" w:color="auto"/>
              <w:left w:val="single" w:sz="4" w:space="0" w:color="auto"/>
              <w:bottom w:val="single" w:sz="4" w:space="0" w:color="auto"/>
              <w:right w:val="single" w:sz="4" w:space="0" w:color="auto"/>
            </w:tcBorders>
            <w:hideMark/>
          </w:tcPr>
          <w:p w14:paraId="03B03860" w14:textId="455E674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95</w:t>
            </w:r>
          </w:p>
        </w:tc>
        <w:tc>
          <w:tcPr>
            <w:tcW w:w="833" w:type="pct"/>
            <w:tcBorders>
              <w:top w:val="single" w:sz="4" w:space="0" w:color="auto"/>
              <w:left w:val="single" w:sz="4" w:space="0" w:color="auto"/>
              <w:bottom w:val="single" w:sz="4" w:space="0" w:color="auto"/>
              <w:right w:val="single" w:sz="4" w:space="0" w:color="auto"/>
            </w:tcBorders>
            <w:hideMark/>
          </w:tcPr>
          <w:p w14:paraId="1A6F777F" w14:textId="77777777" w:rsidR="00EE5860" w:rsidRPr="00441CD0" w:rsidRDefault="00EE5860" w:rsidP="00BB0E1F">
            <w:pPr>
              <w:pStyle w:val="TAC"/>
              <w:rPr>
                <w:lang w:val="de-DE"/>
              </w:rPr>
            </w:pPr>
            <w:r w:rsidRPr="00441CD0">
              <w:rPr>
                <w:lang w:val="de-DE"/>
              </w:rPr>
              <w:t>3</w:t>
            </w:r>
          </w:p>
        </w:tc>
      </w:tr>
      <w:tr w:rsidR="00EE5860" w:rsidRPr="00441CD0" w14:paraId="00BCBE0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07F1A34" w14:textId="77777777" w:rsidR="00EE5860" w:rsidRPr="00441CD0" w:rsidRDefault="00EE5860" w:rsidP="00BB0E1F">
            <w:pPr>
              <w:pStyle w:val="TAC"/>
              <w:rPr>
                <w:lang w:val="sv-SE"/>
              </w:rPr>
            </w:pPr>
            <w:r w:rsidRPr="00441CD0">
              <w:rPr>
                <w:lang w:val="sv-SE"/>
              </w:rPr>
              <w:t>136</w:t>
            </w:r>
          </w:p>
        </w:tc>
        <w:tc>
          <w:tcPr>
            <w:tcW w:w="1962" w:type="pct"/>
            <w:tcBorders>
              <w:top w:val="single" w:sz="4" w:space="0" w:color="auto"/>
              <w:left w:val="single" w:sz="4" w:space="0" w:color="auto"/>
              <w:bottom w:val="single" w:sz="4" w:space="0" w:color="auto"/>
              <w:right w:val="single" w:sz="4" w:space="0" w:color="auto"/>
            </w:tcBorders>
            <w:hideMark/>
          </w:tcPr>
          <w:p w14:paraId="271CEC19" w14:textId="77777777" w:rsidR="00EE5860" w:rsidRPr="00441CD0" w:rsidRDefault="00EE5860" w:rsidP="00BB0E1F">
            <w:pPr>
              <w:pStyle w:val="TAL"/>
              <w:rPr>
                <w:lang w:val="de-DE"/>
              </w:rPr>
            </w:pPr>
            <w:r w:rsidRPr="00441CD0">
              <w:rPr>
                <w:lang w:val="de-DE"/>
              </w:rPr>
              <w:t>Ethertype</w:t>
            </w:r>
          </w:p>
        </w:tc>
        <w:tc>
          <w:tcPr>
            <w:tcW w:w="1360" w:type="pct"/>
            <w:tcBorders>
              <w:top w:val="single" w:sz="4" w:space="0" w:color="auto"/>
              <w:left w:val="single" w:sz="4" w:space="0" w:color="auto"/>
              <w:bottom w:val="single" w:sz="4" w:space="0" w:color="auto"/>
              <w:right w:val="single" w:sz="4" w:space="0" w:color="auto"/>
            </w:tcBorders>
            <w:hideMark/>
          </w:tcPr>
          <w:p w14:paraId="1B9A3F32" w14:textId="4651DBBA"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96</w:t>
            </w:r>
          </w:p>
        </w:tc>
        <w:tc>
          <w:tcPr>
            <w:tcW w:w="833" w:type="pct"/>
            <w:tcBorders>
              <w:top w:val="single" w:sz="4" w:space="0" w:color="auto"/>
              <w:left w:val="single" w:sz="4" w:space="0" w:color="auto"/>
              <w:bottom w:val="single" w:sz="4" w:space="0" w:color="auto"/>
              <w:right w:val="single" w:sz="4" w:space="0" w:color="auto"/>
            </w:tcBorders>
            <w:hideMark/>
          </w:tcPr>
          <w:p w14:paraId="0777246A" w14:textId="77777777" w:rsidR="00EE5860" w:rsidRPr="00441CD0" w:rsidRDefault="00EE5860" w:rsidP="00BB0E1F">
            <w:pPr>
              <w:pStyle w:val="TAC"/>
              <w:rPr>
                <w:lang w:val="de-DE"/>
              </w:rPr>
            </w:pPr>
            <w:r w:rsidRPr="00441CD0">
              <w:rPr>
                <w:lang w:val="sv-SE"/>
              </w:rPr>
              <w:t>2</w:t>
            </w:r>
          </w:p>
        </w:tc>
      </w:tr>
      <w:tr w:rsidR="00EE5860" w:rsidRPr="00441CD0" w14:paraId="6435CAF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3D2E79F" w14:textId="77777777" w:rsidR="00EE5860" w:rsidRPr="00441CD0" w:rsidRDefault="00EE5860" w:rsidP="00BB0E1F">
            <w:pPr>
              <w:pStyle w:val="TAC"/>
              <w:rPr>
                <w:lang w:val="sv-SE"/>
              </w:rPr>
            </w:pPr>
            <w:r w:rsidRPr="00441CD0">
              <w:rPr>
                <w:lang w:val="sv-SE"/>
              </w:rPr>
              <w:t>137</w:t>
            </w:r>
          </w:p>
        </w:tc>
        <w:tc>
          <w:tcPr>
            <w:tcW w:w="1962" w:type="pct"/>
            <w:tcBorders>
              <w:top w:val="single" w:sz="4" w:space="0" w:color="auto"/>
              <w:left w:val="single" w:sz="4" w:space="0" w:color="auto"/>
              <w:bottom w:val="single" w:sz="4" w:space="0" w:color="auto"/>
              <w:right w:val="single" w:sz="4" w:space="0" w:color="auto"/>
            </w:tcBorders>
            <w:hideMark/>
          </w:tcPr>
          <w:p w14:paraId="2D0CB57D" w14:textId="77777777" w:rsidR="00EE5860" w:rsidRPr="00441CD0" w:rsidRDefault="00EE5860" w:rsidP="00BB0E1F">
            <w:pPr>
              <w:pStyle w:val="TAL"/>
              <w:rPr>
                <w:lang w:val="x-none"/>
              </w:rPr>
            </w:pPr>
            <w:r w:rsidRPr="00441CD0">
              <w:rPr>
                <w:lang w:val="sv-SE" w:eastAsia="zh-CN"/>
              </w:rPr>
              <w:t>P</w:t>
            </w:r>
            <w:r w:rsidRPr="00441CD0">
              <w:rPr>
                <w:lang w:eastAsia="zh-CN"/>
              </w:rPr>
              <w:t>roxying</w:t>
            </w:r>
          </w:p>
        </w:tc>
        <w:tc>
          <w:tcPr>
            <w:tcW w:w="1360" w:type="pct"/>
            <w:tcBorders>
              <w:top w:val="single" w:sz="4" w:space="0" w:color="auto"/>
              <w:left w:val="single" w:sz="4" w:space="0" w:color="auto"/>
              <w:bottom w:val="single" w:sz="4" w:space="0" w:color="auto"/>
              <w:right w:val="single" w:sz="4" w:space="0" w:color="auto"/>
            </w:tcBorders>
            <w:hideMark/>
          </w:tcPr>
          <w:p w14:paraId="5B9B4743" w14:textId="403F5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97</w:t>
            </w:r>
          </w:p>
        </w:tc>
        <w:tc>
          <w:tcPr>
            <w:tcW w:w="833" w:type="pct"/>
            <w:tcBorders>
              <w:top w:val="single" w:sz="4" w:space="0" w:color="auto"/>
              <w:left w:val="single" w:sz="4" w:space="0" w:color="auto"/>
              <w:bottom w:val="single" w:sz="4" w:space="0" w:color="auto"/>
              <w:right w:val="single" w:sz="4" w:space="0" w:color="auto"/>
            </w:tcBorders>
            <w:hideMark/>
          </w:tcPr>
          <w:p w14:paraId="6F09C0C9" w14:textId="77777777" w:rsidR="00EE5860" w:rsidRPr="00441CD0" w:rsidRDefault="00EE5860" w:rsidP="00BB0E1F">
            <w:pPr>
              <w:pStyle w:val="TAC"/>
              <w:rPr>
                <w:lang w:val="sv-SE"/>
              </w:rPr>
            </w:pPr>
            <w:r w:rsidRPr="00441CD0">
              <w:rPr>
                <w:lang w:val="sv-SE"/>
              </w:rPr>
              <w:t>1</w:t>
            </w:r>
          </w:p>
        </w:tc>
      </w:tr>
      <w:tr w:rsidR="00EE5860" w:rsidRPr="00441CD0" w14:paraId="0FADBF8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EB9425E" w14:textId="77777777" w:rsidR="00EE5860" w:rsidRPr="00441CD0" w:rsidRDefault="00EE5860" w:rsidP="00BB0E1F">
            <w:pPr>
              <w:pStyle w:val="TAC"/>
              <w:rPr>
                <w:lang w:val="sv-SE"/>
              </w:rPr>
            </w:pPr>
            <w:r w:rsidRPr="00441CD0">
              <w:rPr>
                <w:lang w:val="sv-SE"/>
              </w:rPr>
              <w:t>138</w:t>
            </w:r>
          </w:p>
        </w:tc>
        <w:tc>
          <w:tcPr>
            <w:tcW w:w="1962" w:type="pct"/>
            <w:tcBorders>
              <w:top w:val="single" w:sz="4" w:space="0" w:color="auto"/>
              <w:left w:val="single" w:sz="4" w:space="0" w:color="auto"/>
              <w:bottom w:val="single" w:sz="4" w:space="0" w:color="auto"/>
              <w:right w:val="single" w:sz="4" w:space="0" w:color="auto"/>
            </w:tcBorders>
            <w:hideMark/>
          </w:tcPr>
          <w:p w14:paraId="24341705" w14:textId="77777777" w:rsidR="00EE5860" w:rsidRPr="00441CD0" w:rsidRDefault="00EE5860" w:rsidP="00BB0E1F">
            <w:pPr>
              <w:pStyle w:val="TAL"/>
              <w:rPr>
                <w:lang w:val="x-none" w:eastAsia="zh-CN"/>
              </w:rPr>
            </w:pPr>
            <w:r w:rsidRPr="00441CD0">
              <w:t>Ethernet Filter ID</w:t>
            </w:r>
          </w:p>
        </w:tc>
        <w:tc>
          <w:tcPr>
            <w:tcW w:w="1360" w:type="pct"/>
            <w:tcBorders>
              <w:top w:val="single" w:sz="4" w:space="0" w:color="auto"/>
              <w:left w:val="single" w:sz="4" w:space="0" w:color="auto"/>
              <w:bottom w:val="single" w:sz="4" w:space="0" w:color="auto"/>
              <w:right w:val="single" w:sz="4" w:space="0" w:color="auto"/>
            </w:tcBorders>
            <w:hideMark/>
          </w:tcPr>
          <w:p w14:paraId="7D63F2DB" w14:textId="5059986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98</w:t>
            </w:r>
          </w:p>
        </w:tc>
        <w:tc>
          <w:tcPr>
            <w:tcW w:w="833" w:type="pct"/>
            <w:tcBorders>
              <w:top w:val="single" w:sz="4" w:space="0" w:color="auto"/>
              <w:left w:val="single" w:sz="4" w:space="0" w:color="auto"/>
              <w:bottom w:val="single" w:sz="4" w:space="0" w:color="auto"/>
              <w:right w:val="single" w:sz="4" w:space="0" w:color="auto"/>
            </w:tcBorders>
            <w:hideMark/>
          </w:tcPr>
          <w:p w14:paraId="7E68A5CE" w14:textId="77777777" w:rsidR="00EE5860" w:rsidRPr="00441CD0" w:rsidRDefault="00EE5860" w:rsidP="00BB0E1F">
            <w:pPr>
              <w:pStyle w:val="TAC"/>
              <w:rPr>
                <w:lang w:val="sv-SE"/>
              </w:rPr>
            </w:pPr>
            <w:r w:rsidRPr="00441CD0">
              <w:rPr>
                <w:lang w:val="sv-SE"/>
              </w:rPr>
              <w:t>4</w:t>
            </w:r>
          </w:p>
        </w:tc>
      </w:tr>
      <w:tr w:rsidR="00EE5860" w:rsidRPr="00441CD0" w14:paraId="45983E3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79A7DD6" w14:textId="77777777" w:rsidR="00EE5860" w:rsidRPr="00441CD0" w:rsidRDefault="00EE5860" w:rsidP="00BB0E1F">
            <w:pPr>
              <w:pStyle w:val="TAC"/>
              <w:rPr>
                <w:lang w:val="sv-SE"/>
              </w:rPr>
            </w:pPr>
            <w:r w:rsidRPr="00441CD0">
              <w:rPr>
                <w:lang w:val="sv-SE"/>
              </w:rPr>
              <w:t>139</w:t>
            </w:r>
          </w:p>
        </w:tc>
        <w:tc>
          <w:tcPr>
            <w:tcW w:w="1962" w:type="pct"/>
            <w:tcBorders>
              <w:top w:val="single" w:sz="4" w:space="0" w:color="auto"/>
              <w:left w:val="single" w:sz="4" w:space="0" w:color="auto"/>
              <w:bottom w:val="single" w:sz="4" w:space="0" w:color="auto"/>
              <w:right w:val="single" w:sz="4" w:space="0" w:color="auto"/>
            </w:tcBorders>
            <w:hideMark/>
          </w:tcPr>
          <w:p w14:paraId="1CDA26A7" w14:textId="77777777" w:rsidR="00EE5860" w:rsidRPr="00441CD0" w:rsidRDefault="00EE5860" w:rsidP="00BB0E1F">
            <w:pPr>
              <w:pStyle w:val="TAL"/>
            </w:pPr>
            <w:r w:rsidRPr="00441CD0">
              <w:t>Ethernet Filter Properties</w:t>
            </w:r>
          </w:p>
        </w:tc>
        <w:tc>
          <w:tcPr>
            <w:tcW w:w="1360" w:type="pct"/>
            <w:tcBorders>
              <w:top w:val="single" w:sz="4" w:space="0" w:color="auto"/>
              <w:left w:val="single" w:sz="4" w:space="0" w:color="auto"/>
              <w:bottom w:val="single" w:sz="4" w:space="0" w:color="auto"/>
              <w:right w:val="single" w:sz="4" w:space="0" w:color="auto"/>
            </w:tcBorders>
            <w:hideMark/>
          </w:tcPr>
          <w:p w14:paraId="78099913" w14:textId="32771020"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w:t>
            </w:r>
            <w:r w:rsidRPr="00441CD0">
              <w:rPr>
                <w:lang w:val="sv-SE"/>
              </w:rPr>
              <w:t>99</w:t>
            </w:r>
          </w:p>
        </w:tc>
        <w:tc>
          <w:tcPr>
            <w:tcW w:w="833" w:type="pct"/>
            <w:tcBorders>
              <w:top w:val="single" w:sz="4" w:space="0" w:color="auto"/>
              <w:left w:val="single" w:sz="4" w:space="0" w:color="auto"/>
              <w:bottom w:val="single" w:sz="4" w:space="0" w:color="auto"/>
              <w:right w:val="single" w:sz="4" w:space="0" w:color="auto"/>
            </w:tcBorders>
            <w:hideMark/>
          </w:tcPr>
          <w:p w14:paraId="234267E3" w14:textId="77777777" w:rsidR="00EE5860" w:rsidRPr="00441CD0" w:rsidRDefault="00EE5860" w:rsidP="00BB0E1F">
            <w:pPr>
              <w:pStyle w:val="TAC"/>
              <w:rPr>
                <w:lang w:val="sv-SE"/>
              </w:rPr>
            </w:pPr>
            <w:r w:rsidRPr="00441CD0">
              <w:rPr>
                <w:lang w:val="sv-SE"/>
              </w:rPr>
              <w:t>1</w:t>
            </w:r>
          </w:p>
        </w:tc>
      </w:tr>
      <w:tr w:rsidR="00EE5860" w:rsidRPr="00441CD0" w14:paraId="5558D5F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C979A25" w14:textId="77777777" w:rsidR="00EE5860" w:rsidRPr="00441CD0" w:rsidRDefault="00EE5860" w:rsidP="00BB0E1F">
            <w:pPr>
              <w:pStyle w:val="TAC"/>
              <w:rPr>
                <w:lang w:val="sv-SE"/>
              </w:rPr>
            </w:pPr>
            <w:r w:rsidRPr="00441CD0">
              <w:rPr>
                <w:lang w:val="sv-SE"/>
              </w:rPr>
              <w:t>140</w:t>
            </w:r>
          </w:p>
        </w:tc>
        <w:tc>
          <w:tcPr>
            <w:tcW w:w="1962" w:type="pct"/>
            <w:tcBorders>
              <w:top w:val="single" w:sz="4" w:space="0" w:color="auto"/>
              <w:left w:val="single" w:sz="4" w:space="0" w:color="auto"/>
              <w:bottom w:val="single" w:sz="4" w:space="0" w:color="auto"/>
              <w:right w:val="single" w:sz="4" w:space="0" w:color="auto"/>
            </w:tcBorders>
            <w:hideMark/>
          </w:tcPr>
          <w:p w14:paraId="5F01794C" w14:textId="77777777" w:rsidR="00EE5860" w:rsidRPr="00441CD0" w:rsidRDefault="00EE5860" w:rsidP="00BB0E1F">
            <w:pPr>
              <w:pStyle w:val="TAL"/>
              <w:rPr>
                <w:lang w:val="x-none"/>
              </w:rPr>
            </w:pPr>
            <w:r w:rsidRPr="00441CD0">
              <w:t>Suggested Buffering Packets Count</w:t>
            </w:r>
          </w:p>
        </w:tc>
        <w:tc>
          <w:tcPr>
            <w:tcW w:w="1360" w:type="pct"/>
            <w:tcBorders>
              <w:top w:val="single" w:sz="4" w:space="0" w:color="auto"/>
              <w:left w:val="single" w:sz="4" w:space="0" w:color="auto"/>
              <w:bottom w:val="single" w:sz="4" w:space="0" w:color="auto"/>
              <w:right w:val="single" w:sz="4" w:space="0" w:color="auto"/>
            </w:tcBorders>
            <w:hideMark/>
          </w:tcPr>
          <w:p w14:paraId="56973C30" w14:textId="403F25B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.2.100</w:t>
            </w:r>
          </w:p>
        </w:tc>
        <w:tc>
          <w:tcPr>
            <w:tcW w:w="833" w:type="pct"/>
            <w:tcBorders>
              <w:top w:val="single" w:sz="4" w:space="0" w:color="auto"/>
              <w:left w:val="single" w:sz="4" w:space="0" w:color="auto"/>
              <w:bottom w:val="single" w:sz="4" w:space="0" w:color="auto"/>
              <w:right w:val="single" w:sz="4" w:space="0" w:color="auto"/>
            </w:tcBorders>
          </w:tcPr>
          <w:p w14:paraId="02ECE6A4" w14:textId="77777777" w:rsidR="00EE5860" w:rsidRPr="00441CD0" w:rsidRDefault="00EE5860" w:rsidP="00BB0E1F">
            <w:pPr>
              <w:pStyle w:val="TAC"/>
              <w:rPr>
                <w:lang w:val="fr-FR"/>
              </w:rPr>
            </w:pPr>
            <w:r w:rsidRPr="00441CD0">
              <w:rPr>
                <w:lang w:val="de-DE"/>
              </w:rPr>
              <w:t>1</w:t>
            </w:r>
          </w:p>
        </w:tc>
      </w:tr>
      <w:tr w:rsidR="00EE5860" w:rsidRPr="00441CD0" w14:paraId="53E2CC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C14CA35" w14:textId="77777777" w:rsidR="00EE5860" w:rsidRPr="00441CD0" w:rsidRDefault="00EE5860" w:rsidP="00BB0E1F">
            <w:pPr>
              <w:pStyle w:val="TAC"/>
              <w:rPr>
                <w:lang w:val="sv-SE"/>
              </w:rPr>
            </w:pPr>
            <w:r w:rsidRPr="00441CD0">
              <w:rPr>
                <w:lang w:val="sv-SE"/>
              </w:rPr>
              <w:t>141</w:t>
            </w:r>
          </w:p>
        </w:tc>
        <w:tc>
          <w:tcPr>
            <w:tcW w:w="1962" w:type="pct"/>
            <w:tcBorders>
              <w:top w:val="single" w:sz="4" w:space="0" w:color="auto"/>
              <w:left w:val="single" w:sz="4" w:space="0" w:color="auto"/>
              <w:bottom w:val="single" w:sz="4" w:space="0" w:color="auto"/>
              <w:right w:val="single" w:sz="4" w:space="0" w:color="auto"/>
            </w:tcBorders>
            <w:hideMark/>
          </w:tcPr>
          <w:p w14:paraId="549E388E" w14:textId="77777777" w:rsidR="00EE5860" w:rsidRPr="00441CD0" w:rsidRDefault="00EE5860" w:rsidP="00BB0E1F">
            <w:pPr>
              <w:pStyle w:val="TAL"/>
              <w:rPr>
                <w:lang w:val="x-none"/>
              </w:rPr>
            </w:pPr>
            <w:r w:rsidRPr="00441CD0">
              <w:t>User ID</w:t>
            </w:r>
          </w:p>
        </w:tc>
        <w:tc>
          <w:tcPr>
            <w:tcW w:w="1360" w:type="pct"/>
            <w:tcBorders>
              <w:top w:val="single" w:sz="4" w:space="0" w:color="auto"/>
              <w:left w:val="single" w:sz="4" w:space="0" w:color="auto"/>
              <w:bottom w:val="single" w:sz="4" w:space="0" w:color="auto"/>
              <w:right w:val="single" w:sz="4" w:space="0" w:color="auto"/>
            </w:tcBorders>
            <w:hideMark/>
          </w:tcPr>
          <w:p w14:paraId="54EC8F9A" w14:textId="1FB8C55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101</w:t>
            </w:r>
          </w:p>
        </w:tc>
        <w:tc>
          <w:tcPr>
            <w:tcW w:w="833" w:type="pct"/>
            <w:tcBorders>
              <w:top w:val="single" w:sz="4" w:space="0" w:color="auto"/>
              <w:left w:val="single" w:sz="4" w:space="0" w:color="auto"/>
              <w:bottom w:val="single" w:sz="4" w:space="0" w:color="auto"/>
              <w:right w:val="single" w:sz="4" w:space="0" w:color="auto"/>
            </w:tcBorders>
            <w:hideMark/>
          </w:tcPr>
          <w:p w14:paraId="124DF5FE" w14:textId="77777777" w:rsidR="00EE5860" w:rsidRPr="00441CD0" w:rsidRDefault="00EE5860" w:rsidP="00BB0E1F">
            <w:pPr>
              <w:pStyle w:val="TAC"/>
              <w:rPr>
                <w:lang w:val="sv-SE"/>
              </w:rPr>
            </w:pPr>
            <w:r w:rsidRPr="00441CD0">
              <w:rPr>
                <w:lang w:val="sv-SE"/>
              </w:rPr>
              <w:t>1</w:t>
            </w:r>
          </w:p>
        </w:tc>
      </w:tr>
      <w:tr w:rsidR="00EE5860" w:rsidRPr="00441CD0" w14:paraId="406EB7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BC7EC0" w14:textId="77777777" w:rsidR="00EE5860" w:rsidRPr="00441CD0" w:rsidRDefault="00EE5860" w:rsidP="00BB0E1F">
            <w:pPr>
              <w:pStyle w:val="TAC"/>
              <w:rPr>
                <w:lang w:val="sv-SE"/>
              </w:rPr>
            </w:pPr>
            <w:r w:rsidRPr="00441CD0">
              <w:rPr>
                <w:lang w:val="sv-SE"/>
              </w:rPr>
              <w:t>142</w:t>
            </w:r>
          </w:p>
        </w:tc>
        <w:tc>
          <w:tcPr>
            <w:tcW w:w="1962" w:type="pct"/>
            <w:tcBorders>
              <w:top w:val="single" w:sz="4" w:space="0" w:color="auto"/>
              <w:left w:val="single" w:sz="4" w:space="0" w:color="auto"/>
              <w:bottom w:val="single" w:sz="4" w:space="0" w:color="auto"/>
              <w:right w:val="single" w:sz="4" w:space="0" w:color="auto"/>
            </w:tcBorders>
            <w:hideMark/>
          </w:tcPr>
          <w:p w14:paraId="605750E8" w14:textId="77777777" w:rsidR="00EE5860" w:rsidRPr="00441CD0" w:rsidRDefault="00EE5860" w:rsidP="00BB0E1F">
            <w:pPr>
              <w:pStyle w:val="TAL"/>
              <w:rPr>
                <w:lang w:val="x-none"/>
              </w:rPr>
            </w:pPr>
            <w:r w:rsidRPr="00441CD0">
              <w:t>Ethernet PDU Session Information</w:t>
            </w:r>
          </w:p>
        </w:tc>
        <w:tc>
          <w:tcPr>
            <w:tcW w:w="1360" w:type="pct"/>
            <w:tcBorders>
              <w:top w:val="single" w:sz="4" w:space="0" w:color="auto"/>
              <w:left w:val="single" w:sz="4" w:space="0" w:color="auto"/>
              <w:bottom w:val="single" w:sz="4" w:space="0" w:color="auto"/>
              <w:right w:val="single" w:sz="4" w:space="0" w:color="auto"/>
            </w:tcBorders>
            <w:hideMark/>
          </w:tcPr>
          <w:p w14:paraId="10C7C739" w14:textId="2FA3FC5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102</w:t>
            </w:r>
          </w:p>
        </w:tc>
        <w:tc>
          <w:tcPr>
            <w:tcW w:w="833" w:type="pct"/>
            <w:tcBorders>
              <w:top w:val="single" w:sz="4" w:space="0" w:color="auto"/>
              <w:left w:val="single" w:sz="4" w:space="0" w:color="auto"/>
              <w:bottom w:val="single" w:sz="4" w:space="0" w:color="auto"/>
              <w:right w:val="single" w:sz="4" w:space="0" w:color="auto"/>
            </w:tcBorders>
            <w:hideMark/>
          </w:tcPr>
          <w:p w14:paraId="5B32A19C" w14:textId="77777777" w:rsidR="00EE5860" w:rsidRPr="00441CD0" w:rsidRDefault="00EE5860" w:rsidP="00BB0E1F">
            <w:pPr>
              <w:pStyle w:val="TAC"/>
              <w:rPr>
                <w:lang w:val="sv-SE"/>
              </w:rPr>
            </w:pPr>
            <w:r w:rsidRPr="00441CD0">
              <w:rPr>
                <w:lang w:val="sv-SE"/>
              </w:rPr>
              <w:t>1</w:t>
            </w:r>
          </w:p>
        </w:tc>
      </w:tr>
      <w:tr w:rsidR="00EE5860" w:rsidRPr="00441CD0" w14:paraId="759D241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285CE21" w14:textId="77777777" w:rsidR="00EE5860" w:rsidRPr="00441CD0" w:rsidRDefault="00EE5860" w:rsidP="00BB0E1F">
            <w:pPr>
              <w:pStyle w:val="TAC"/>
              <w:rPr>
                <w:lang w:val="de-DE"/>
              </w:rPr>
            </w:pPr>
            <w:r w:rsidRPr="00441CD0">
              <w:rPr>
                <w:lang w:val="de-DE"/>
              </w:rPr>
              <w:t>143</w:t>
            </w:r>
          </w:p>
        </w:tc>
        <w:tc>
          <w:tcPr>
            <w:tcW w:w="1962" w:type="pct"/>
            <w:tcBorders>
              <w:top w:val="single" w:sz="4" w:space="0" w:color="auto"/>
              <w:left w:val="single" w:sz="4" w:space="0" w:color="auto"/>
              <w:bottom w:val="single" w:sz="4" w:space="0" w:color="auto"/>
              <w:right w:val="single" w:sz="4" w:space="0" w:color="auto"/>
            </w:tcBorders>
            <w:hideMark/>
          </w:tcPr>
          <w:p w14:paraId="1241C3A0" w14:textId="77777777" w:rsidR="00EE5860" w:rsidRPr="00441CD0" w:rsidRDefault="00EE5860" w:rsidP="00BB0E1F">
            <w:pPr>
              <w:pStyle w:val="TAL"/>
              <w:rPr>
                <w:lang w:val="x-none"/>
              </w:rPr>
            </w:pPr>
            <w:r w:rsidRPr="00441CD0">
              <w:t>Ethernet Traffic Information</w:t>
            </w:r>
          </w:p>
        </w:tc>
        <w:tc>
          <w:tcPr>
            <w:tcW w:w="1360" w:type="pct"/>
            <w:tcBorders>
              <w:top w:val="single" w:sz="4" w:space="0" w:color="auto"/>
              <w:left w:val="single" w:sz="4" w:space="0" w:color="auto"/>
              <w:bottom w:val="single" w:sz="4" w:space="0" w:color="auto"/>
              <w:right w:val="single" w:sz="4" w:space="0" w:color="auto"/>
            </w:tcBorders>
            <w:hideMark/>
          </w:tcPr>
          <w:p w14:paraId="7FFA7982" w14:textId="77777777" w:rsidR="00EE5860" w:rsidRPr="00441CD0" w:rsidRDefault="00EE5860" w:rsidP="00BB0E1F">
            <w:pPr>
              <w:pStyle w:val="TAL"/>
              <w:rPr>
                <w:szCs w:val="16"/>
                <w:lang w:val="de-DE"/>
              </w:rPr>
            </w:pPr>
            <w:r w:rsidRPr="00441CD0">
              <w:rPr>
                <w:szCs w:val="16"/>
              </w:rPr>
              <w:t xml:space="preserve">Extendable / </w:t>
            </w:r>
            <w:r w:rsidRPr="00441CD0">
              <w:rPr>
                <w:lang w:val="de-DE"/>
              </w:rPr>
              <w:t xml:space="preserve">Table </w:t>
            </w:r>
            <w:r w:rsidRPr="00441CD0">
              <w:rPr>
                <w:szCs w:val="16"/>
              </w:rPr>
              <w:t>7.5.8.3</w:t>
            </w:r>
            <w:r w:rsidRPr="00441CD0">
              <w:rPr>
                <w:szCs w:val="16"/>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47146CC2" w14:textId="77777777" w:rsidR="00EE5860" w:rsidRPr="00441CD0" w:rsidRDefault="00EE5860" w:rsidP="00BB0E1F">
            <w:pPr>
              <w:pStyle w:val="TAC"/>
              <w:rPr>
                <w:lang w:val="fr-FR"/>
              </w:rPr>
            </w:pPr>
            <w:r w:rsidRPr="00441CD0">
              <w:rPr>
                <w:lang w:val="fr-FR"/>
              </w:rPr>
              <w:t>Not Applicable</w:t>
            </w:r>
          </w:p>
        </w:tc>
      </w:tr>
      <w:tr w:rsidR="00EE5860" w:rsidRPr="00441CD0" w14:paraId="51BDC1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7F8457" w14:textId="77777777" w:rsidR="00EE5860" w:rsidRPr="00441CD0" w:rsidRDefault="00EE5860" w:rsidP="00BB0E1F">
            <w:pPr>
              <w:pStyle w:val="TAC"/>
              <w:rPr>
                <w:lang w:val="sv-SE"/>
              </w:rPr>
            </w:pPr>
            <w:r w:rsidRPr="00441CD0">
              <w:rPr>
                <w:lang w:val="sv-SE"/>
              </w:rPr>
              <w:t>144</w:t>
            </w:r>
          </w:p>
        </w:tc>
        <w:tc>
          <w:tcPr>
            <w:tcW w:w="1962" w:type="pct"/>
            <w:tcBorders>
              <w:top w:val="single" w:sz="4" w:space="0" w:color="auto"/>
              <w:left w:val="single" w:sz="4" w:space="0" w:color="auto"/>
              <w:bottom w:val="single" w:sz="4" w:space="0" w:color="auto"/>
              <w:right w:val="single" w:sz="4" w:space="0" w:color="auto"/>
            </w:tcBorders>
            <w:hideMark/>
          </w:tcPr>
          <w:p w14:paraId="3F04D7BF" w14:textId="77777777" w:rsidR="00EE5860" w:rsidRPr="00441CD0" w:rsidRDefault="00EE5860" w:rsidP="00BB0E1F">
            <w:pPr>
              <w:pStyle w:val="TAL"/>
              <w:rPr>
                <w:lang w:val="x-none"/>
              </w:rPr>
            </w:pPr>
            <w:r w:rsidRPr="00441CD0">
              <w:t>MAC Addresses Detected</w:t>
            </w:r>
          </w:p>
        </w:tc>
        <w:tc>
          <w:tcPr>
            <w:tcW w:w="1360" w:type="pct"/>
            <w:tcBorders>
              <w:top w:val="single" w:sz="4" w:space="0" w:color="auto"/>
              <w:left w:val="single" w:sz="4" w:space="0" w:color="auto"/>
              <w:bottom w:val="single" w:sz="4" w:space="0" w:color="auto"/>
              <w:right w:val="single" w:sz="4" w:space="0" w:color="auto"/>
            </w:tcBorders>
            <w:hideMark/>
          </w:tcPr>
          <w:p w14:paraId="37D58192" w14:textId="431C5C3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103</w:t>
            </w:r>
          </w:p>
        </w:tc>
        <w:tc>
          <w:tcPr>
            <w:tcW w:w="833" w:type="pct"/>
            <w:tcBorders>
              <w:top w:val="single" w:sz="4" w:space="0" w:color="auto"/>
              <w:left w:val="single" w:sz="4" w:space="0" w:color="auto"/>
              <w:bottom w:val="single" w:sz="4" w:space="0" w:color="auto"/>
              <w:right w:val="single" w:sz="4" w:space="0" w:color="auto"/>
            </w:tcBorders>
            <w:hideMark/>
          </w:tcPr>
          <w:p w14:paraId="14D886F2" w14:textId="77777777" w:rsidR="00EE5860" w:rsidRPr="00441CD0" w:rsidRDefault="00EE5860" w:rsidP="00BB0E1F">
            <w:pPr>
              <w:pStyle w:val="TAC"/>
              <w:rPr>
                <w:lang w:val="sv-SE"/>
              </w:rPr>
            </w:pPr>
            <w:r w:rsidRPr="00441CD0">
              <w:rPr>
                <w:lang w:val="sv-SE"/>
              </w:rPr>
              <w:t>7</w:t>
            </w:r>
          </w:p>
        </w:tc>
      </w:tr>
      <w:tr w:rsidR="00EE5860" w:rsidRPr="00441CD0" w14:paraId="1880DE3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7BA6E3E" w14:textId="77777777" w:rsidR="00EE5860" w:rsidRPr="00441CD0" w:rsidRDefault="00EE5860" w:rsidP="00BB0E1F">
            <w:pPr>
              <w:pStyle w:val="TAC"/>
              <w:rPr>
                <w:lang w:val="sv-SE"/>
              </w:rPr>
            </w:pPr>
            <w:r w:rsidRPr="00441CD0">
              <w:rPr>
                <w:lang w:val="sv-SE"/>
              </w:rPr>
              <w:t>145</w:t>
            </w:r>
          </w:p>
        </w:tc>
        <w:tc>
          <w:tcPr>
            <w:tcW w:w="1962" w:type="pct"/>
            <w:tcBorders>
              <w:top w:val="single" w:sz="4" w:space="0" w:color="auto"/>
              <w:left w:val="single" w:sz="4" w:space="0" w:color="auto"/>
              <w:bottom w:val="single" w:sz="4" w:space="0" w:color="auto"/>
              <w:right w:val="single" w:sz="4" w:space="0" w:color="auto"/>
            </w:tcBorders>
            <w:hideMark/>
          </w:tcPr>
          <w:p w14:paraId="46242D2B" w14:textId="77777777" w:rsidR="00EE5860" w:rsidRPr="00441CD0" w:rsidRDefault="00EE5860" w:rsidP="00BB0E1F">
            <w:pPr>
              <w:pStyle w:val="TAL"/>
              <w:rPr>
                <w:lang w:val="x-none"/>
              </w:rPr>
            </w:pPr>
            <w:r w:rsidRPr="00441CD0">
              <w:t>MAC Addresses Removed</w:t>
            </w:r>
          </w:p>
        </w:tc>
        <w:tc>
          <w:tcPr>
            <w:tcW w:w="1360" w:type="pct"/>
            <w:tcBorders>
              <w:top w:val="single" w:sz="4" w:space="0" w:color="auto"/>
              <w:left w:val="single" w:sz="4" w:space="0" w:color="auto"/>
              <w:bottom w:val="single" w:sz="4" w:space="0" w:color="auto"/>
              <w:right w:val="single" w:sz="4" w:space="0" w:color="auto"/>
            </w:tcBorders>
            <w:hideMark/>
          </w:tcPr>
          <w:p w14:paraId="74E5B325" w14:textId="58C3D5B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104</w:t>
            </w:r>
          </w:p>
        </w:tc>
        <w:tc>
          <w:tcPr>
            <w:tcW w:w="833" w:type="pct"/>
            <w:tcBorders>
              <w:top w:val="single" w:sz="4" w:space="0" w:color="auto"/>
              <w:left w:val="single" w:sz="4" w:space="0" w:color="auto"/>
              <w:bottom w:val="single" w:sz="4" w:space="0" w:color="auto"/>
              <w:right w:val="single" w:sz="4" w:space="0" w:color="auto"/>
            </w:tcBorders>
            <w:hideMark/>
          </w:tcPr>
          <w:p w14:paraId="2B167B31" w14:textId="77777777" w:rsidR="00EE5860" w:rsidRPr="00441CD0" w:rsidRDefault="00EE5860" w:rsidP="00BB0E1F">
            <w:pPr>
              <w:pStyle w:val="TAC"/>
              <w:rPr>
                <w:lang w:val="sv-SE"/>
              </w:rPr>
            </w:pPr>
            <w:r w:rsidRPr="00441CD0">
              <w:rPr>
                <w:lang w:val="sv-SE"/>
              </w:rPr>
              <w:t>7</w:t>
            </w:r>
          </w:p>
        </w:tc>
      </w:tr>
      <w:tr w:rsidR="00EE5860" w:rsidRPr="00441CD0" w14:paraId="7853FFE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2DAC964" w14:textId="77777777" w:rsidR="00EE5860" w:rsidRPr="00441CD0" w:rsidRDefault="00EE5860" w:rsidP="00BB0E1F">
            <w:pPr>
              <w:pStyle w:val="TAC"/>
              <w:rPr>
                <w:lang w:val="sv-SE"/>
              </w:rPr>
            </w:pPr>
            <w:r w:rsidRPr="00441CD0">
              <w:rPr>
                <w:lang w:val="sv-SE"/>
              </w:rPr>
              <w:t>146</w:t>
            </w:r>
          </w:p>
        </w:tc>
        <w:tc>
          <w:tcPr>
            <w:tcW w:w="1962" w:type="pct"/>
            <w:tcBorders>
              <w:top w:val="single" w:sz="4" w:space="0" w:color="auto"/>
              <w:left w:val="single" w:sz="4" w:space="0" w:color="auto"/>
              <w:bottom w:val="single" w:sz="4" w:space="0" w:color="auto"/>
              <w:right w:val="single" w:sz="4" w:space="0" w:color="auto"/>
            </w:tcBorders>
            <w:hideMark/>
          </w:tcPr>
          <w:p w14:paraId="3E6CC523" w14:textId="77777777" w:rsidR="00EE5860" w:rsidRPr="00441CD0" w:rsidRDefault="00EE5860" w:rsidP="00BB0E1F">
            <w:pPr>
              <w:pStyle w:val="TAL"/>
              <w:rPr>
                <w:lang w:val="x-none"/>
              </w:rPr>
            </w:pPr>
            <w:r w:rsidRPr="00441CD0">
              <w:t>Ethernet Inactivity Timer</w:t>
            </w:r>
          </w:p>
        </w:tc>
        <w:tc>
          <w:tcPr>
            <w:tcW w:w="1360" w:type="pct"/>
            <w:tcBorders>
              <w:top w:val="single" w:sz="4" w:space="0" w:color="auto"/>
              <w:left w:val="single" w:sz="4" w:space="0" w:color="auto"/>
              <w:bottom w:val="single" w:sz="4" w:space="0" w:color="auto"/>
              <w:right w:val="single" w:sz="4" w:space="0" w:color="auto"/>
            </w:tcBorders>
            <w:hideMark/>
          </w:tcPr>
          <w:p w14:paraId="6DD3B850" w14:textId="22CB63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105</w:t>
            </w:r>
          </w:p>
        </w:tc>
        <w:tc>
          <w:tcPr>
            <w:tcW w:w="833" w:type="pct"/>
            <w:tcBorders>
              <w:top w:val="single" w:sz="4" w:space="0" w:color="auto"/>
              <w:left w:val="single" w:sz="4" w:space="0" w:color="auto"/>
              <w:bottom w:val="single" w:sz="4" w:space="0" w:color="auto"/>
              <w:right w:val="single" w:sz="4" w:space="0" w:color="auto"/>
            </w:tcBorders>
            <w:hideMark/>
          </w:tcPr>
          <w:p w14:paraId="6E52C4C7" w14:textId="77777777" w:rsidR="00EE5860" w:rsidRPr="00441CD0" w:rsidRDefault="00EE5860" w:rsidP="00BB0E1F">
            <w:pPr>
              <w:pStyle w:val="TAC"/>
              <w:rPr>
                <w:lang w:val="sv-SE"/>
              </w:rPr>
            </w:pPr>
            <w:r w:rsidRPr="00441CD0">
              <w:rPr>
                <w:lang w:val="sv-SE"/>
              </w:rPr>
              <w:t>4</w:t>
            </w:r>
          </w:p>
        </w:tc>
      </w:tr>
      <w:tr w:rsidR="00EE5860" w:rsidRPr="00441CD0" w14:paraId="480364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98D1344" w14:textId="77777777" w:rsidR="00EE5860" w:rsidRPr="00441CD0" w:rsidRDefault="00EE5860" w:rsidP="00BB0E1F">
            <w:pPr>
              <w:pStyle w:val="TAC"/>
              <w:rPr>
                <w:lang w:val="sv-SE"/>
              </w:rPr>
            </w:pPr>
            <w:r w:rsidRPr="00441CD0">
              <w:rPr>
                <w:lang w:val="sv-SE"/>
              </w:rPr>
              <w:t>147</w:t>
            </w:r>
          </w:p>
        </w:tc>
        <w:tc>
          <w:tcPr>
            <w:tcW w:w="1962" w:type="pct"/>
            <w:tcBorders>
              <w:top w:val="single" w:sz="4" w:space="0" w:color="auto"/>
              <w:left w:val="single" w:sz="4" w:space="0" w:color="auto"/>
              <w:bottom w:val="single" w:sz="4" w:space="0" w:color="auto"/>
              <w:right w:val="single" w:sz="4" w:space="0" w:color="auto"/>
            </w:tcBorders>
            <w:hideMark/>
          </w:tcPr>
          <w:p w14:paraId="4428E328" w14:textId="77777777" w:rsidR="00EE5860" w:rsidRPr="00441CD0" w:rsidRDefault="00EE5860" w:rsidP="00BB0E1F">
            <w:pPr>
              <w:pStyle w:val="TAL"/>
              <w:rPr>
                <w:lang w:val="sv-SE"/>
              </w:rPr>
            </w:pPr>
            <w:r w:rsidRPr="00441CD0">
              <w:rPr>
                <w:lang w:val="en-US"/>
              </w:rPr>
              <w:t>Additional Monitoring Time</w:t>
            </w:r>
          </w:p>
        </w:tc>
        <w:tc>
          <w:tcPr>
            <w:tcW w:w="1360" w:type="pct"/>
            <w:tcBorders>
              <w:top w:val="single" w:sz="4" w:space="0" w:color="auto"/>
              <w:left w:val="single" w:sz="4" w:space="0" w:color="auto"/>
              <w:bottom w:val="single" w:sz="4" w:space="0" w:color="auto"/>
              <w:right w:val="single" w:sz="4" w:space="0" w:color="auto"/>
            </w:tcBorders>
            <w:hideMark/>
          </w:tcPr>
          <w:p w14:paraId="6F9F4BFF" w14:textId="77777777" w:rsidR="00EE5860" w:rsidRPr="00441CD0" w:rsidRDefault="00EE5860" w:rsidP="00BB0E1F">
            <w:pPr>
              <w:pStyle w:val="TAL"/>
              <w:rPr>
                <w:lang w:val="sv-SE"/>
              </w:rPr>
            </w:pPr>
            <w:r w:rsidRPr="00441CD0">
              <w:rPr>
                <w:szCs w:val="16"/>
                <w:lang w:val="sv-SE"/>
              </w:rPr>
              <w:t>Extendable</w:t>
            </w:r>
            <w:r w:rsidRPr="00441CD0">
              <w:rPr>
                <w:lang w:val="sv-SE"/>
              </w:rPr>
              <w:t xml:space="preserve"> / Table 7.5.2.4-3</w:t>
            </w:r>
          </w:p>
        </w:tc>
        <w:tc>
          <w:tcPr>
            <w:tcW w:w="833" w:type="pct"/>
            <w:tcBorders>
              <w:top w:val="single" w:sz="4" w:space="0" w:color="auto"/>
              <w:left w:val="single" w:sz="4" w:space="0" w:color="auto"/>
              <w:bottom w:val="single" w:sz="4" w:space="0" w:color="auto"/>
              <w:right w:val="single" w:sz="4" w:space="0" w:color="auto"/>
            </w:tcBorders>
            <w:hideMark/>
          </w:tcPr>
          <w:p w14:paraId="4D336701" w14:textId="77777777" w:rsidR="00EE5860" w:rsidRPr="00441CD0" w:rsidRDefault="00EE5860" w:rsidP="00BB0E1F">
            <w:pPr>
              <w:pStyle w:val="TAC"/>
              <w:rPr>
                <w:lang w:val="sv-SE"/>
              </w:rPr>
            </w:pPr>
            <w:r w:rsidRPr="00441CD0">
              <w:rPr>
                <w:lang w:val="de-DE"/>
              </w:rPr>
              <w:t>Not Applicable</w:t>
            </w:r>
          </w:p>
        </w:tc>
      </w:tr>
      <w:tr w:rsidR="00EE5860" w:rsidRPr="00441CD0" w14:paraId="28A4D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31C734" w14:textId="77777777" w:rsidR="00EE5860" w:rsidRPr="00441CD0" w:rsidRDefault="00EE5860" w:rsidP="00BB0E1F">
            <w:pPr>
              <w:pStyle w:val="TAC"/>
              <w:rPr>
                <w:lang w:val="sv-SE"/>
              </w:rPr>
            </w:pPr>
            <w:r w:rsidRPr="00441CD0">
              <w:rPr>
                <w:lang w:val="sv-SE"/>
              </w:rPr>
              <w:t>148</w:t>
            </w:r>
          </w:p>
        </w:tc>
        <w:tc>
          <w:tcPr>
            <w:tcW w:w="1962" w:type="pct"/>
            <w:tcBorders>
              <w:top w:val="single" w:sz="4" w:space="0" w:color="auto"/>
              <w:left w:val="single" w:sz="4" w:space="0" w:color="auto"/>
              <w:bottom w:val="single" w:sz="4" w:space="0" w:color="auto"/>
              <w:right w:val="single" w:sz="4" w:space="0" w:color="auto"/>
            </w:tcBorders>
            <w:hideMark/>
          </w:tcPr>
          <w:p w14:paraId="21B3E28B" w14:textId="77777777" w:rsidR="00EE5860" w:rsidRPr="00441CD0" w:rsidRDefault="00EE5860" w:rsidP="00BB0E1F">
            <w:pPr>
              <w:pStyle w:val="TAL"/>
              <w:rPr>
                <w:lang w:val="x-none"/>
              </w:rPr>
            </w:pPr>
            <w:r w:rsidRPr="00441CD0">
              <w:t>Event Quota</w:t>
            </w:r>
          </w:p>
        </w:tc>
        <w:tc>
          <w:tcPr>
            <w:tcW w:w="1360" w:type="pct"/>
            <w:tcBorders>
              <w:top w:val="single" w:sz="4" w:space="0" w:color="auto"/>
              <w:left w:val="single" w:sz="4" w:space="0" w:color="auto"/>
              <w:bottom w:val="single" w:sz="4" w:space="0" w:color="auto"/>
              <w:right w:val="single" w:sz="4" w:space="0" w:color="auto"/>
            </w:tcBorders>
            <w:hideMark/>
          </w:tcPr>
          <w:p w14:paraId="0D06C15F" w14:textId="4A139FCA"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.2.112</w:t>
            </w:r>
          </w:p>
        </w:tc>
        <w:tc>
          <w:tcPr>
            <w:tcW w:w="833" w:type="pct"/>
            <w:tcBorders>
              <w:top w:val="single" w:sz="4" w:space="0" w:color="auto"/>
              <w:left w:val="single" w:sz="4" w:space="0" w:color="auto"/>
              <w:bottom w:val="single" w:sz="4" w:space="0" w:color="auto"/>
              <w:right w:val="single" w:sz="4" w:space="0" w:color="auto"/>
            </w:tcBorders>
            <w:hideMark/>
          </w:tcPr>
          <w:p w14:paraId="573508F1" w14:textId="77777777" w:rsidR="00EE5860" w:rsidRPr="00441CD0" w:rsidRDefault="00EE5860" w:rsidP="00BB0E1F">
            <w:pPr>
              <w:pStyle w:val="TAC"/>
              <w:rPr>
                <w:lang w:val="sv-SE"/>
              </w:rPr>
            </w:pPr>
            <w:r w:rsidRPr="00441CD0">
              <w:rPr>
                <w:lang w:val="fr-FR"/>
              </w:rPr>
              <w:t>4</w:t>
            </w:r>
          </w:p>
        </w:tc>
      </w:tr>
      <w:tr w:rsidR="00EE5860" w:rsidRPr="00441CD0" w14:paraId="2F9F549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7FB326C" w14:textId="77777777" w:rsidR="00EE5860" w:rsidRPr="00441CD0" w:rsidRDefault="00EE5860" w:rsidP="00BB0E1F">
            <w:pPr>
              <w:pStyle w:val="TAC"/>
              <w:rPr>
                <w:lang w:val="sv-SE"/>
              </w:rPr>
            </w:pPr>
            <w:r w:rsidRPr="00441CD0">
              <w:rPr>
                <w:lang w:val="sv-SE"/>
              </w:rPr>
              <w:t>149</w:t>
            </w:r>
          </w:p>
        </w:tc>
        <w:tc>
          <w:tcPr>
            <w:tcW w:w="1962" w:type="pct"/>
            <w:tcBorders>
              <w:top w:val="single" w:sz="4" w:space="0" w:color="auto"/>
              <w:left w:val="single" w:sz="4" w:space="0" w:color="auto"/>
              <w:bottom w:val="single" w:sz="4" w:space="0" w:color="auto"/>
              <w:right w:val="single" w:sz="4" w:space="0" w:color="auto"/>
            </w:tcBorders>
            <w:hideMark/>
          </w:tcPr>
          <w:p w14:paraId="5ACA3997" w14:textId="77777777" w:rsidR="00EE5860" w:rsidRPr="00441CD0" w:rsidRDefault="00EE5860" w:rsidP="00BB0E1F">
            <w:pPr>
              <w:pStyle w:val="TAL"/>
              <w:rPr>
                <w:lang w:val="x-none"/>
              </w:rPr>
            </w:pPr>
            <w:r w:rsidRPr="00441CD0">
              <w:t>Event Threshold</w:t>
            </w:r>
          </w:p>
        </w:tc>
        <w:tc>
          <w:tcPr>
            <w:tcW w:w="1360" w:type="pct"/>
            <w:tcBorders>
              <w:top w:val="single" w:sz="4" w:space="0" w:color="auto"/>
              <w:left w:val="single" w:sz="4" w:space="0" w:color="auto"/>
              <w:bottom w:val="single" w:sz="4" w:space="0" w:color="auto"/>
              <w:right w:val="single" w:sz="4" w:space="0" w:color="auto"/>
            </w:tcBorders>
            <w:hideMark/>
          </w:tcPr>
          <w:p w14:paraId="1B104653" w14:textId="1E6C3A87" w:rsidR="00EE5860" w:rsidRPr="00441CD0" w:rsidRDefault="00EE5860" w:rsidP="00BB0E1F">
            <w:pPr>
              <w:pStyle w:val="TAL"/>
            </w:pPr>
            <w:r w:rsidRPr="00441CD0">
              <w:rPr>
                <w:szCs w:val="16"/>
              </w:rPr>
              <w:t>Extendable</w:t>
            </w:r>
            <w:r w:rsidRPr="00441CD0">
              <w:t xml:space="preserve"> / </w:t>
            </w:r>
            <w:r w:rsidR="00415C19" w:rsidRPr="00441CD0">
              <w:t>Clause</w:t>
            </w:r>
            <w:r w:rsidR="00415C19">
              <w:t> </w:t>
            </w:r>
            <w:r w:rsidR="00415C19" w:rsidRPr="00441CD0">
              <w:t>8</w:t>
            </w:r>
            <w:r w:rsidRPr="00441CD0">
              <w:t>.2.113</w:t>
            </w:r>
          </w:p>
        </w:tc>
        <w:tc>
          <w:tcPr>
            <w:tcW w:w="833" w:type="pct"/>
            <w:tcBorders>
              <w:top w:val="single" w:sz="4" w:space="0" w:color="auto"/>
              <w:left w:val="single" w:sz="4" w:space="0" w:color="auto"/>
              <w:bottom w:val="single" w:sz="4" w:space="0" w:color="auto"/>
              <w:right w:val="single" w:sz="4" w:space="0" w:color="auto"/>
            </w:tcBorders>
            <w:hideMark/>
          </w:tcPr>
          <w:p w14:paraId="5A66AA47" w14:textId="77777777" w:rsidR="00EE5860" w:rsidRPr="00441CD0" w:rsidRDefault="00EE5860" w:rsidP="00BB0E1F">
            <w:pPr>
              <w:pStyle w:val="TAC"/>
              <w:rPr>
                <w:lang w:val="sv-SE"/>
              </w:rPr>
            </w:pPr>
            <w:r w:rsidRPr="00441CD0">
              <w:rPr>
                <w:lang w:val="fr-FR"/>
              </w:rPr>
              <w:t>4</w:t>
            </w:r>
          </w:p>
        </w:tc>
      </w:tr>
      <w:tr w:rsidR="00EE5860" w:rsidRPr="00441CD0" w14:paraId="787A03C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0E7DD751" w14:textId="77777777" w:rsidR="00EE5860" w:rsidRPr="00441CD0" w:rsidRDefault="00EE5860" w:rsidP="00BB0E1F">
            <w:pPr>
              <w:pStyle w:val="TAC"/>
              <w:rPr>
                <w:lang w:val="sv-SE"/>
              </w:rPr>
            </w:pPr>
            <w:r w:rsidRPr="00441CD0">
              <w:rPr>
                <w:lang w:val="sv-SE"/>
              </w:rPr>
              <w:t>150</w:t>
            </w:r>
          </w:p>
        </w:tc>
        <w:tc>
          <w:tcPr>
            <w:tcW w:w="1962" w:type="pct"/>
            <w:tcBorders>
              <w:top w:val="single" w:sz="4" w:space="0" w:color="auto"/>
              <w:left w:val="single" w:sz="4" w:space="0" w:color="auto"/>
              <w:bottom w:val="single" w:sz="4" w:space="0" w:color="auto"/>
              <w:right w:val="single" w:sz="4" w:space="0" w:color="auto"/>
            </w:tcBorders>
            <w:hideMark/>
          </w:tcPr>
          <w:p w14:paraId="0CB9EE75" w14:textId="77777777" w:rsidR="00EE5860" w:rsidRPr="00441CD0" w:rsidRDefault="00EE5860" w:rsidP="00BB0E1F">
            <w:pPr>
              <w:pStyle w:val="TAL"/>
              <w:rPr>
                <w:lang w:val="x-none"/>
              </w:rPr>
            </w:pPr>
            <w:r w:rsidRPr="00441CD0">
              <w:t>Subsequent Event Quota</w:t>
            </w:r>
          </w:p>
        </w:tc>
        <w:tc>
          <w:tcPr>
            <w:tcW w:w="1360" w:type="pct"/>
            <w:tcBorders>
              <w:top w:val="single" w:sz="4" w:space="0" w:color="auto"/>
              <w:left w:val="single" w:sz="4" w:space="0" w:color="auto"/>
              <w:bottom w:val="single" w:sz="4" w:space="0" w:color="auto"/>
              <w:right w:val="single" w:sz="4" w:space="0" w:color="auto"/>
            </w:tcBorders>
            <w:hideMark/>
          </w:tcPr>
          <w:p w14:paraId="53FDC28A" w14:textId="47C1BB9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106</w:t>
            </w:r>
          </w:p>
        </w:tc>
        <w:tc>
          <w:tcPr>
            <w:tcW w:w="833" w:type="pct"/>
            <w:tcBorders>
              <w:top w:val="single" w:sz="4" w:space="0" w:color="auto"/>
              <w:left w:val="single" w:sz="4" w:space="0" w:color="auto"/>
              <w:bottom w:val="single" w:sz="4" w:space="0" w:color="auto"/>
              <w:right w:val="single" w:sz="4" w:space="0" w:color="auto"/>
            </w:tcBorders>
            <w:hideMark/>
          </w:tcPr>
          <w:p w14:paraId="491CFF46" w14:textId="77777777" w:rsidR="00EE5860" w:rsidRPr="00441CD0" w:rsidRDefault="00EE5860" w:rsidP="00BB0E1F">
            <w:pPr>
              <w:pStyle w:val="TAC"/>
              <w:rPr>
                <w:lang w:val="sv-SE"/>
              </w:rPr>
            </w:pPr>
            <w:r w:rsidRPr="00441CD0">
              <w:rPr>
                <w:lang w:val="sv-SE"/>
              </w:rPr>
              <w:t>4</w:t>
            </w:r>
          </w:p>
        </w:tc>
      </w:tr>
      <w:tr w:rsidR="00EE5860" w:rsidRPr="00441CD0" w14:paraId="76473E1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F00A4F" w14:textId="77777777" w:rsidR="00EE5860" w:rsidRPr="00441CD0" w:rsidRDefault="00EE5860" w:rsidP="00BB0E1F">
            <w:pPr>
              <w:pStyle w:val="TAC"/>
              <w:rPr>
                <w:lang w:val="sv-SE"/>
              </w:rPr>
            </w:pPr>
            <w:r w:rsidRPr="00441CD0">
              <w:rPr>
                <w:lang w:val="sv-SE"/>
              </w:rPr>
              <w:t>151</w:t>
            </w:r>
          </w:p>
        </w:tc>
        <w:tc>
          <w:tcPr>
            <w:tcW w:w="1962" w:type="pct"/>
            <w:tcBorders>
              <w:top w:val="single" w:sz="4" w:space="0" w:color="auto"/>
              <w:left w:val="single" w:sz="4" w:space="0" w:color="auto"/>
              <w:bottom w:val="single" w:sz="4" w:space="0" w:color="auto"/>
              <w:right w:val="single" w:sz="4" w:space="0" w:color="auto"/>
            </w:tcBorders>
            <w:hideMark/>
          </w:tcPr>
          <w:p w14:paraId="42C8863D" w14:textId="77777777" w:rsidR="00EE5860" w:rsidRPr="00441CD0" w:rsidRDefault="00EE5860" w:rsidP="00BB0E1F">
            <w:pPr>
              <w:pStyle w:val="TAL"/>
              <w:rPr>
                <w:lang w:val="x-none"/>
              </w:rPr>
            </w:pPr>
            <w:r w:rsidRPr="00441CD0">
              <w:t>Subsequent Event Threshold</w:t>
            </w:r>
          </w:p>
        </w:tc>
        <w:tc>
          <w:tcPr>
            <w:tcW w:w="1360" w:type="pct"/>
            <w:tcBorders>
              <w:top w:val="single" w:sz="4" w:space="0" w:color="auto"/>
              <w:left w:val="single" w:sz="4" w:space="0" w:color="auto"/>
              <w:bottom w:val="single" w:sz="4" w:space="0" w:color="auto"/>
              <w:right w:val="single" w:sz="4" w:space="0" w:color="auto"/>
            </w:tcBorders>
            <w:hideMark/>
          </w:tcPr>
          <w:p w14:paraId="21D2B0A6" w14:textId="7752A16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107</w:t>
            </w:r>
          </w:p>
        </w:tc>
        <w:tc>
          <w:tcPr>
            <w:tcW w:w="833" w:type="pct"/>
            <w:tcBorders>
              <w:top w:val="single" w:sz="4" w:space="0" w:color="auto"/>
              <w:left w:val="single" w:sz="4" w:space="0" w:color="auto"/>
              <w:bottom w:val="single" w:sz="4" w:space="0" w:color="auto"/>
              <w:right w:val="single" w:sz="4" w:space="0" w:color="auto"/>
            </w:tcBorders>
            <w:hideMark/>
          </w:tcPr>
          <w:p w14:paraId="2ACF85A8" w14:textId="77777777" w:rsidR="00EE5860" w:rsidRPr="00441CD0" w:rsidRDefault="00EE5860" w:rsidP="00BB0E1F">
            <w:pPr>
              <w:pStyle w:val="TAC"/>
              <w:rPr>
                <w:lang w:val="sv-SE"/>
              </w:rPr>
            </w:pPr>
            <w:r w:rsidRPr="00441CD0">
              <w:rPr>
                <w:lang w:val="sv-SE"/>
              </w:rPr>
              <w:t>4</w:t>
            </w:r>
          </w:p>
        </w:tc>
      </w:tr>
      <w:tr w:rsidR="00EE5860" w:rsidRPr="00441CD0" w14:paraId="57B0CB0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626042C" w14:textId="77777777" w:rsidR="00EE5860" w:rsidRPr="00441CD0" w:rsidRDefault="00EE5860" w:rsidP="00BB0E1F">
            <w:pPr>
              <w:pStyle w:val="TAC"/>
              <w:rPr>
                <w:lang w:val="sv-SE"/>
              </w:rPr>
            </w:pPr>
            <w:r w:rsidRPr="00441CD0">
              <w:rPr>
                <w:lang w:val="sv-SE"/>
              </w:rPr>
              <w:t>152</w:t>
            </w:r>
          </w:p>
        </w:tc>
        <w:tc>
          <w:tcPr>
            <w:tcW w:w="1962" w:type="pct"/>
            <w:tcBorders>
              <w:top w:val="single" w:sz="4" w:space="0" w:color="auto"/>
              <w:left w:val="single" w:sz="4" w:space="0" w:color="auto"/>
              <w:bottom w:val="single" w:sz="4" w:space="0" w:color="auto"/>
              <w:right w:val="single" w:sz="4" w:space="0" w:color="auto"/>
            </w:tcBorders>
            <w:hideMark/>
          </w:tcPr>
          <w:p w14:paraId="1B7AE3BA" w14:textId="77777777" w:rsidR="00EE5860" w:rsidRPr="00441CD0" w:rsidRDefault="00EE5860" w:rsidP="00BB0E1F">
            <w:pPr>
              <w:pStyle w:val="TAL"/>
            </w:pPr>
            <w:r w:rsidRPr="00441CD0">
              <w:t>Trace Information</w:t>
            </w:r>
          </w:p>
        </w:tc>
        <w:tc>
          <w:tcPr>
            <w:tcW w:w="1360" w:type="pct"/>
            <w:tcBorders>
              <w:top w:val="single" w:sz="4" w:space="0" w:color="auto"/>
              <w:left w:val="single" w:sz="4" w:space="0" w:color="auto"/>
              <w:bottom w:val="single" w:sz="4" w:space="0" w:color="auto"/>
              <w:right w:val="single" w:sz="4" w:space="0" w:color="auto"/>
            </w:tcBorders>
            <w:hideMark/>
          </w:tcPr>
          <w:p w14:paraId="547F24F2" w14:textId="07A65AD4" w:rsidR="00EE5860" w:rsidRPr="00441CD0" w:rsidRDefault="00EE5860" w:rsidP="00BB0E1F">
            <w:pPr>
              <w:pStyle w:val="TAL"/>
              <w:rPr>
                <w:lang w:val="x-none"/>
              </w:rPr>
            </w:pPr>
            <w:r w:rsidRPr="00441CD0">
              <w:t xml:space="preserve">Extendable / </w:t>
            </w:r>
            <w:r w:rsidR="00415C19" w:rsidRPr="00441CD0">
              <w:t>Clause</w:t>
            </w:r>
            <w:r w:rsidR="00415C19">
              <w:t> </w:t>
            </w:r>
            <w:r w:rsidR="00415C19" w:rsidRPr="00441CD0">
              <w:t>8</w:t>
            </w:r>
            <w:r w:rsidRPr="00441CD0">
              <w:t>.2.108</w:t>
            </w:r>
          </w:p>
        </w:tc>
        <w:tc>
          <w:tcPr>
            <w:tcW w:w="833" w:type="pct"/>
            <w:tcBorders>
              <w:top w:val="single" w:sz="4" w:space="0" w:color="auto"/>
              <w:left w:val="single" w:sz="4" w:space="0" w:color="auto"/>
              <w:bottom w:val="single" w:sz="4" w:space="0" w:color="auto"/>
              <w:right w:val="single" w:sz="4" w:space="0" w:color="auto"/>
            </w:tcBorders>
            <w:hideMark/>
          </w:tcPr>
          <w:p w14:paraId="2CB9319B" w14:textId="77777777" w:rsidR="00EE5860" w:rsidRPr="00441CD0" w:rsidRDefault="00EE5860" w:rsidP="00BB0E1F">
            <w:pPr>
              <w:pStyle w:val="TAC"/>
              <w:rPr>
                <w:lang w:val="sv-SE"/>
              </w:rPr>
            </w:pPr>
            <w:r w:rsidRPr="00441CD0">
              <w:rPr>
                <w:lang w:val="sv-SE"/>
              </w:rPr>
              <w:t>7</w:t>
            </w:r>
          </w:p>
        </w:tc>
      </w:tr>
      <w:tr w:rsidR="00EE5860" w:rsidRPr="00441CD0" w14:paraId="317413A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46A46A1" w14:textId="77777777" w:rsidR="00EE5860" w:rsidRPr="00441CD0" w:rsidRDefault="00EE5860" w:rsidP="00BB0E1F">
            <w:pPr>
              <w:pStyle w:val="TAC"/>
              <w:rPr>
                <w:lang w:val="sv-SE"/>
              </w:rPr>
            </w:pPr>
            <w:r w:rsidRPr="00441CD0">
              <w:rPr>
                <w:lang w:val="sv-SE"/>
              </w:rPr>
              <w:t>153</w:t>
            </w:r>
          </w:p>
        </w:tc>
        <w:tc>
          <w:tcPr>
            <w:tcW w:w="1962" w:type="pct"/>
            <w:tcBorders>
              <w:top w:val="single" w:sz="4" w:space="0" w:color="auto"/>
              <w:left w:val="single" w:sz="4" w:space="0" w:color="auto"/>
              <w:bottom w:val="single" w:sz="4" w:space="0" w:color="auto"/>
              <w:right w:val="single" w:sz="4" w:space="0" w:color="auto"/>
            </w:tcBorders>
            <w:hideMark/>
          </w:tcPr>
          <w:p w14:paraId="6C245BF6" w14:textId="77777777" w:rsidR="00EE5860" w:rsidRPr="00441CD0" w:rsidRDefault="00EE5860" w:rsidP="00BB0E1F">
            <w:pPr>
              <w:pStyle w:val="TAL"/>
            </w:pPr>
            <w:r w:rsidRPr="00441CD0">
              <w:t>Framed-Route</w:t>
            </w:r>
          </w:p>
        </w:tc>
        <w:tc>
          <w:tcPr>
            <w:tcW w:w="1360" w:type="pct"/>
            <w:tcBorders>
              <w:top w:val="single" w:sz="4" w:space="0" w:color="auto"/>
              <w:left w:val="single" w:sz="4" w:space="0" w:color="auto"/>
              <w:bottom w:val="single" w:sz="4" w:space="0" w:color="auto"/>
              <w:right w:val="single" w:sz="4" w:space="0" w:color="auto"/>
            </w:tcBorders>
            <w:hideMark/>
          </w:tcPr>
          <w:p w14:paraId="49E8E587" w14:textId="5219C0F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109</w:t>
            </w:r>
          </w:p>
        </w:tc>
        <w:tc>
          <w:tcPr>
            <w:tcW w:w="833" w:type="pct"/>
            <w:tcBorders>
              <w:top w:val="single" w:sz="4" w:space="0" w:color="auto"/>
              <w:left w:val="single" w:sz="4" w:space="0" w:color="auto"/>
              <w:bottom w:val="single" w:sz="4" w:space="0" w:color="auto"/>
              <w:right w:val="single" w:sz="4" w:space="0" w:color="auto"/>
            </w:tcBorders>
            <w:hideMark/>
          </w:tcPr>
          <w:p w14:paraId="06BA3AF2" w14:textId="77777777" w:rsidR="00EE5860" w:rsidRPr="00441CD0" w:rsidRDefault="00EE5860" w:rsidP="00BB0E1F">
            <w:pPr>
              <w:pStyle w:val="TAC"/>
              <w:rPr>
                <w:lang w:val="sv-SE"/>
              </w:rPr>
            </w:pPr>
            <w:r w:rsidRPr="00441CD0">
              <w:rPr>
                <w:lang w:val="de-DE"/>
              </w:rPr>
              <w:t>Not Applicable</w:t>
            </w:r>
          </w:p>
        </w:tc>
      </w:tr>
      <w:tr w:rsidR="00EE5860" w:rsidRPr="00441CD0" w14:paraId="615FE4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22E148" w14:textId="77777777" w:rsidR="00EE5860" w:rsidRPr="00441CD0" w:rsidRDefault="00EE5860" w:rsidP="00BB0E1F">
            <w:pPr>
              <w:pStyle w:val="TAC"/>
              <w:rPr>
                <w:lang w:val="sv-SE"/>
              </w:rPr>
            </w:pPr>
            <w:r w:rsidRPr="00441CD0">
              <w:rPr>
                <w:lang w:val="sv-SE"/>
              </w:rPr>
              <w:t>154</w:t>
            </w:r>
          </w:p>
        </w:tc>
        <w:tc>
          <w:tcPr>
            <w:tcW w:w="1962" w:type="pct"/>
            <w:tcBorders>
              <w:top w:val="single" w:sz="4" w:space="0" w:color="auto"/>
              <w:left w:val="single" w:sz="4" w:space="0" w:color="auto"/>
              <w:bottom w:val="single" w:sz="4" w:space="0" w:color="auto"/>
              <w:right w:val="single" w:sz="4" w:space="0" w:color="auto"/>
            </w:tcBorders>
            <w:hideMark/>
          </w:tcPr>
          <w:p w14:paraId="4E296B69" w14:textId="77777777" w:rsidR="00EE5860" w:rsidRPr="00441CD0" w:rsidRDefault="00EE5860" w:rsidP="00BB0E1F">
            <w:pPr>
              <w:pStyle w:val="TAL"/>
            </w:pPr>
            <w:r w:rsidRPr="00441CD0">
              <w:t>Framed-Routing</w:t>
            </w:r>
          </w:p>
        </w:tc>
        <w:tc>
          <w:tcPr>
            <w:tcW w:w="1360" w:type="pct"/>
            <w:tcBorders>
              <w:top w:val="single" w:sz="4" w:space="0" w:color="auto"/>
              <w:left w:val="single" w:sz="4" w:space="0" w:color="auto"/>
              <w:bottom w:val="single" w:sz="4" w:space="0" w:color="auto"/>
              <w:right w:val="single" w:sz="4" w:space="0" w:color="auto"/>
            </w:tcBorders>
            <w:hideMark/>
          </w:tcPr>
          <w:p w14:paraId="260A7656" w14:textId="42A529C0" w:rsidR="00EE5860" w:rsidRPr="00441CD0" w:rsidRDefault="00EE5860" w:rsidP="00BB0E1F">
            <w:pPr>
              <w:pStyle w:val="TAL"/>
              <w:rPr>
                <w:lang w:val="x-none"/>
              </w:rPr>
            </w:pPr>
            <w:r w:rsidRPr="00441CD0">
              <w:t xml:space="preserve">Fixed Length / </w:t>
            </w:r>
            <w:r w:rsidR="00415C19" w:rsidRPr="00441CD0">
              <w:t>Clause</w:t>
            </w:r>
            <w:r w:rsidR="00415C19">
              <w:t> </w:t>
            </w:r>
            <w:r w:rsidR="00415C19" w:rsidRPr="00441CD0">
              <w:t>8</w:t>
            </w:r>
            <w:r w:rsidRPr="00441CD0">
              <w:t>.2.</w:t>
            </w:r>
            <w:r w:rsidRPr="00441CD0">
              <w:rPr>
                <w:lang w:val="sv-SE"/>
              </w:rPr>
              <w:t>110</w:t>
            </w:r>
          </w:p>
        </w:tc>
        <w:tc>
          <w:tcPr>
            <w:tcW w:w="833" w:type="pct"/>
            <w:tcBorders>
              <w:top w:val="single" w:sz="4" w:space="0" w:color="auto"/>
              <w:left w:val="single" w:sz="4" w:space="0" w:color="auto"/>
              <w:bottom w:val="single" w:sz="4" w:space="0" w:color="auto"/>
              <w:right w:val="single" w:sz="4" w:space="0" w:color="auto"/>
            </w:tcBorders>
            <w:hideMark/>
          </w:tcPr>
          <w:p w14:paraId="7A6A76E3" w14:textId="77777777" w:rsidR="00EE5860" w:rsidRPr="00441CD0" w:rsidRDefault="00EE5860" w:rsidP="00BB0E1F">
            <w:pPr>
              <w:pStyle w:val="TAC"/>
              <w:rPr>
                <w:lang w:val="sv-SE"/>
              </w:rPr>
            </w:pPr>
            <w:r w:rsidRPr="00441CD0">
              <w:rPr>
                <w:lang w:val="sv-SE"/>
              </w:rPr>
              <w:t>4</w:t>
            </w:r>
          </w:p>
        </w:tc>
      </w:tr>
      <w:tr w:rsidR="00EE5860" w:rsidRPr="00441CD0" w14:paraId="5AA08A1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6D8083F" w14:textId="77777777" w:rsidR="00EE5860" w:rsidRPr="00441CD0" w:rsidRDefault="00EE5860" w:rsidP="00BB0E1F">
            <w:pPr>
              <w:pStyle w:val="TAC"/>
              <w:rPr>
                <w:lang w:val="sv-SE"/>
              </w:rPr>
            </w:pPr>
            <w:r w:rsidRPr="00441CD0">
              <w:rPr>
                <w:lang w:val="sv-SE"/>
              </w:rPr>
              <w:t>155</w:t>
            </w:r>
          </w:p>
        </w:tc>
        <w:tc>
          <w:tcPr>
            <w:tcW w:w="1962" w:type="pct"/>
            <w:tcBorders>
              <w:top w:val="single" w:sz="4" w:space="0" w:color="auto"/>
              <w:left w:val="single" w:sz="4" w:space="0" w:color="auto"/>
              <w:bottom w:val="single" w:sz="4" w:space="0" w:color="auto"/>
              <w:right w:val="single" w:sz="4" w:space="0" w:color="auto"/>
            </w:tcBorders>
            <w:hideMark/>
          </w:tcPr>
          <w:p w14:paraId="18C138F3" w14:textId="77777777" w:rsidR="00EE5860" w:rsidRPr="00441CD0" w:rsidRDefault="00EE5860" w:rsidP="00BB0E1F">
            <w:pPr>
              <w:pStyle w:val="TAL"/>
            </w:pPr>
            <w:r w:rsidRPr="00441CD0">
              <w:t>Framed-IPv6-Route</w:t>
            </w:r>
          </w:p>
        </w:tc>
        <w:tc>
          <w:tcPr>
            <w:tcW w:w="1360" w:type="pct"/>
            <w:tcBorders>
              <w:top w:val="single" w:sz="4" w:space="0" w:color="auto"/>
              <w:left w:val="single" w:sz="4" w:space="0" w:color="auto"/>
              <w:bottom w:val="single" w:sz="4" w:space="0" w:color="auto"/>
              <w:right w:val="single" w:sz="4" w:space="0" w:color="auto"/>
            </w:tcBorders>
            <w:hideMark/>
          </w:tcPr>
          <w:p w14:paraId="47B27082" w14:textId="31E1E882" w:rsidR="00EE5860" w:rsidRPr="00441CD0" w:rsidRDefault="00EE5860" w:rsidP="00BB0E1F">
            <w:pPr>
              <w:pStyle w:val="TAL"/>
              <w:rPr>
                <w:lang w:val="x-none"/>
              </w:rPr>
            </w:pPr>
            <w:r w:rsidRPr="00441CD0">
              <w:t xml:space="preserve">Variable Length / </w:t>
            </w:r>
            <w:r w:rsidR="00415C19" w:rsidRPr="00441CD0">
              <w:t>Clause</w:t>
            </w:r>
            <w:r w:rsidR="00415C19">
              <w:t> </w:t>
            </w:r>
            <w:r w:rsidR="00415C19" w:rsidRPr="00441CD0">
              <w:t>8</w:t>
            </w:r>
            <w:r w:rsidRPr="00441CD0">
              <w:t>.2.</w:t>
            </w:r>
            <w:r w:rsidRPr="00441CD0">
              <w:rPr>
                <w:lang w:val="sv-SE"/>
              </w:rPr>
              <w:t>111</w:t>
            </w:r>
          </w:p>
        </w:tc>
        <w:tc>
          <w:tcPr>
            <w:tcW w:w="833" w:type="pct"/>
            <w:tcBorders>
              <w:top w:val="single" w:sz="4" w:space="0" w:color="auto"/>
              <w:left w:val="single" w:sz="4" w:space="0" w:color="auto"/>
              <w:bottom w:val="single" w:sz="4" w:space="0" w:color="auto"/>
              <w:right w:val="single" w:sz="4" w:space="0" w:color="auto"/>
            </w:tcBorders>
            <w:hideMark/>
          </w:tcPr>
          <w:p w14:paraId="239307D7" w14:textId="77777777" w:rsidR="00EE5860" w:rsidRPr="00441CD0" w:rsidRDefault="00EE5860" w:rsidP="00BB0E1F">
            <w:pPr>
              <w:pStyle w:val="TAC"/>
              <w:rPr>
                <w:lang w:val="sv-SE"/>
              </w:rPr>
            </w:pPr>
            <w:r w:rsidRPr="00441CD0">
              <w:rPr>
                <w:lang w:val="de-DE"/>
              </w:rPr>
              <w:t>Not Applicable</w:t>
            </w:r>
          </w:p>
        </w:tc>
      </w:tr>
      <w:tr w:rsidR="00EE5860" w:rsidRPr="00441CD0" w14:paraId="11211CA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DD622D" w14:textId="77777777" w:rsidR="00EE5860" w:rsidRPr="00441CD0" w:rsidRDefault="00EE5860" w:rsidP="00BB0E1F">
            <w:pPr>
              <w:pStyle w:val="TAC"/>
              <w:rPr>
                <w:lang w:val="sv-SE"/>
              </w:rPr>
            </w:pPr>
            <w:r w:rsidRPr="00441CD0">
              <w:rPr>
                <w:lang w:val="sv-SE"/>
              </w:rPr>
              <w:t>156</w:t>
            </w:r>
          </w:p>
        </w:tc>
        <w:tc>
          <w:tcPr>
            <w:tcW w:w="1962" w:type="pct"/>
            <w:tcBorders>
              <w:top w:val="single" w:sz="4" w:space="0" w:color="auto"/>
              <w:left w:val="single" w:sz="4" w:space="0" w:color="auto"/>
              <w:bottom w:val="single" w:sz="4" w:space="0" w:color="auto"/>
              <w:right w:val="single" w:sz="4" w:space="0" w:color="auto"/>
            </w:tcBorders>
            <w:hideMark/>
          </w:tcPr>
          <w:p w14:paraId="570C346F" w14:textId="77777777" w:rsidR="00EE5860" w:rsidRPr="00441CD0" w:rsidRDefault="00EE5860" w:rsidP="00BB0E1F">
            <w:pPr>
              <w:pStyle w:val="TAL"/>
              <w:rPr>
                <w:lang w:val="x-none"/>
              </w:rPr>
            </w:pPr>
            <w:r w:rsidRPr="00441CD0">
              <w:t xml:space="preserve">Time Stamp </w:t>
            </w:r>
          </w:p>
        </w:tc>
        <w:tc>
          <w:tcPr>
            <w:tcW w:w="1360" w:type="pct"/>
            <w:tcBorders>
              <w:top w:val="single" w:sz="4" w:space="0" w:color="auto"/>
              <w:left w:val="single" w:sz="4" w:space="0" w:color="auto"/>
              <w:bottom w:val="single" w:sz="4" w:space="0" w:color="auto"/>
              <w:right w:val="single" w:sz="4" w:space="0" w:color="auto"/>
            </w:tcBorders>
            <w:hideMark/>
          </w:tcPr>
          <w:p w14:paraId="0A44693C" w14:textId="1A17CCC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w:t>
            </w:r>
            <w:r w:rsidRPr="00441CD0">
              <w:rPr>
                <w:lang w:val="sv-SE"/>
              </w:rPr>
              <w:t>114</w:t>
            </w:r>
          </w:p>
        </w:tc>
        <w:tc>
          <w:tcPr>
            <w:tcW w:w="833" w:type="pct"/>
            <w:tcBorders>
              <w:top w:val="single" w:sz="4" w:space="0" w:color="auto"/>
              <w:left w:val="single" w:sz="4" w:space="0" w:color="auto"/>
              <w:bottom w:val="single" w:sz="4" w:space="0" w:color="auto"/>
              <w:right w:val="single" w:sz="4" w:space="0" w:color="auto"/>
            </w:tcBorders>
            <w:hideMark/>
          </w:tcPr>
          <w:p w14:paraId="7D85CD47" w14:textId="77777777" w:rsidR="00EE5860" w:rsidRPr="00441CD0" w:rsidRDefault="00EE5860" w:rsidP="00BB0E1F">
            <w:pPr>
              <w:pStyle w:val="TAC"/>
              <w:rPr>
                <w:lang w:val="de-DE"/>
              </w:rPr>
            </w:pPr>
            <w:r w:rsidRPr="00441CD0">
              <w:rPr>
                <w:lang w:val="sv-SE"/>
              </w:rPr>
              <w:t>4</w:t>
            </w:r>
          </w:p>
        </w:tc>
      </w:tr>
      <w:tr w:rsidR="00EE5860" w:rsidRPr="00441CD0" w14:paraId="21E3714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E53D51B" w14:textId="77777777" w:rsidR="00EE5860" w:rsidRPr="00441CD0" w:rsidRDefault="00EE5860" w:rsidP="00BB0E1F">
            <w:pPr>
              <w:pStyle w:val="TAC"/>
              <w:rPr>
                <w:lang w:val="sv-SE"/>
              </w:rPr>
            </w:pPr>
            <w:r w:rsidRPr="00441CD0">
              <w:rPr>
                <w:lang w:val="sv-SE"/>
              </w:rPr>
              <w:t>157</w:t>
            </w:r>
          </w:p>
        </w:tc>
        <w:tc>
          <w:tcPr>
            <w:tcW w:w="1962" w:type="pct"/>
            <w:tcBorders>
              <w:top w:val="single" w:sz="4" w:space="0" w:color="auto"/>
              <w:left w:val="single" w:sz="4" w:space="0" w:color="auto"/>
              <w:bottom w:val="single" w:sz="4" w:space="0" w:color="auto"/>
              <w:right w:val="single" w:sz="4" w:space="0" w:color="auto"/>
            </w:tcBorders>
            <w:hideMark/>
          </w:tcPr>
          <w:p w14:paraId="31234261" w14:textId="77777777" w:rsidR="00EE5860" w:rsidRPr="00441CD0" w:rsidRDefault="00EE5860" w:rsidP="00BB0E1F">
            <w:pPr>
              <w:pStyle w:val="TAL"/>
              <w:rPr>
                <w:lang w:val="x-none"/>
              </w:rPr>
            </w:pPr>
            <w:r w:rsidRPr="00441CD0">
              <w:t>Averaging Window</w:t>
            </w:r>
          </w:p>
        </w:tc>
        <w:tc>
          <w:tcPr>
            <w:tcW w:w="1360" w:type="pct"/>
            <w:tcBorders>
              <w:top w:val="single" w:sz="4" w:space="0" w:color="auto"/>
              <w:left w:val="single" w:sz="4" w:space="0" w:color="auto"/>
              <w:bottom w:val="single" w:sz="4" w:space="0" w:color="auto"/>
              <w:right w:val="single" w:sz="4" w:space="0" w:color="auto"/>
            </w:tcBorders>
            <w:hideMark/>
          </w:tcPr>
          <w:p w14:paraId="30B64759" w14:textId="1D05EEFD" w:rsidR="00EE5860" w:rsidRPr="00441CD0" w:rsidRDefault="00EE5860" w:rsidP="00BB0E1F">
            <w:pPr>
              <w:pStyle w:val="TAL"/>
            </w:pPr>
            <w:r w:rsidRPr="00441CD0">
              <w:t>Extendable /</w:t>
            </w:r>
            <w:r w:rsidR="00415C19" w:rsidRPr="00441CD0">
              <w:t>Clause</w:t>
            </w:r>
            <w:r w:rsidR="00415C19">
              <w:t> </w:t>
            </w:r>
            <w:r w:rsidR="00415C19" w:rsidRPr="00441CD0">
              <w:rPr>
                <w:lang w:eastAsia="zh-CN"/>
              </w:rPr>
              <w:t>8</w:t>
            </w:r>
            <w:r w:rsidRPr="00441CD0">
              <w:rPr>
                <w:lang w:eastAsia="ja-JP"/>
              </w:rPr>
              <w:t>.</w:t>
            </w:r>
            <w:r w:rsidRPr="00441CD0">
              <w:rPr>
                <w:lang w:val="en-US" w:eastAsia="ja-JP"/>
              </w:rPr>
              <w:t>2.</w:t>
            </w:r>
            <w:r w:rsidRPr="00441CD0">
              <w:rPr>
                <w:lang w:val="en-US" w:eastAsia="zh-CN"/>
              </w:rPr>
              <w:t>115</w:t>
            </w:r>
          </w:p>
        </w:tc>
        <w:tc>
          <w:tcPr>
            <w:tcW w:w="833" w:type="pct"/>
            <w:tcBorders>
              <w:top w:val="single" w:sz="4" w:space="0" w:color="auto"/>
              <w:left w:val="single" w:sz="4" w:space="0" w:color="auto"/>
              <w:bottom w:val="single" w:sz="4" w:space="0" w:color="auto"/>
              <w:right w:val="single" w:sz="4" w:space="0" w:color="auto"/>
            </w:tcBorders>
            <w:hideMark/>
          </w:tcPr>
          <w:p w14:paraId="5BDBFF71" w14:textId="77777777" w:rsidR="00EE5860" w:rsidRPr="00441CD0" w:rsidRDefault="00EE5860" w:rsidP="00BB0E1F">
            <w:pPr>
              <w:pStyle w:val="TAC"/>
              <w:rPr>
                <w:lang w:val="de-DE"/>
              </w:rPr>
            </w:pPr>
            <w:r w:rsidRPr="00441CD0">
              <w:rPr>
                <w:lang w:val="de-DE"/>
              </w:rPr>
              <w:t>4</w:t>
            </w:r>
          </w:p>
        </w:tc>
      </w:tr>
      <w:tr w:rsidR="00EE5860" w:rsidRPr="00441CD0" w14:paraId="55DD185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D7DD231" w14:textId="77777777" w:rsidR="00EE5860" w:rsidRPr="00441CD0" w:rsidRDefault="00EE5860" w:rsidP="00BB0E1F">
            <w:pPr>
              <w:pStyle w:val="TAC"/>
              <w:rPr>
                <w:lang w:val="sv-SE"/>
              </w:rPr>
            </w:pPr>
            <w:r w:rsidRPr="00441CD0">
              <w:rPr>
                <w:lang w:val="sv-SE"/>
              </w:rPr>
              <w:t>158</w:t>
            </w:r>
          </w:p>
        </w:tc>
        <w:tc>
          <w:tcPr>
            <w:tcW w:w="1962" w:type="pct"/>
            <w:tcBorders>
              <w:top w:val="single" w:sz="4" w:space="0" w:color="auto"/>
              <w:left w:val="single" w:sz="4" w:space="0" w:color="auto"/>
              <w:bottom w:val="single" w:sz="4" w:space="0" w:color="auto"/>
              <w:right w:val="single" w:sz="4" w:space="0" w:color="auto"/>
            </w:tcBorders>
            <w:hideMark/>
          </w:tcPr>
          <w:p w14:paraId="4EF55F04" w14:textId="77777777" w:rsidR="00EE5860" w:rsidRPr="00441CD0" w:rsidRDefault="00EE5860" w:rsidP="00BB0E1F">
            <w:pPr>
              <w:pStyle w:val="TAL"/>
              <w:rPr>
                <w:lang w:val="x-none"/>
              </w:rPr>
            </w:pPr>
            <w:r w:rsidRPr="00441CD0">
              <w:t>Paging Policy Indicator</w:t>
            </w:r>
          </w:p>
        </w:tc>
        <w:tc>
          <w:tcPr>
            <w:tcW w:w="1360" w:type="pct"/>
            <w:tcBorders>
              <w:top w:val="single" w:sz="4" w:space="0" w:color="auto"/>
              <w:left w:val="single" w:sz="4" w:space="0" w:color="auto"/>
              <w:bottom w:val="single" w:sz="4" w:space="0" w:color="auto"/>
              <w:right w:val="single" w:sz="4" w:space="0" w:color="auto"/>
            </w:tcBorders>
            <w:hideMark/>
          </w:tcPr>
          <w:p w14:paraId="364B05A7" w14:textId="1DAE0BD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.2.116</w:t>
            </w:r>
          </w:p>
        </w:tc>
        <w:tc>
          <w:tcPr>
            <w:tcW w:w="833" w:type="pct"/>
            <w:tcBorders>
              <w:top w:val="single" w:sz="4" w:space="0" w:color="auto"/>
              <w:left w:val="single" w:sz="4" w:space="0" w:color="auto"/>
              <w:bottom w:val="single" w:sz="4" w:space="0" w:color="auto"/>
              <w:right w:val="single" w:sz="4" w:space="0" w:color="auto"/>
            </w:tcBorders>
            <w:hideMark/>
          </w:tcPr>
          <w:p w14:paraId="7724B267" w14:textId="77777777" w:rsidR="00EE5860" w:rsidRPr="00441CD0" w:rsidRDefault="00EE5860" w:rsidP="00BB0E1F">
            <w:pPr>
              <w:pStyle w:val="TAC"/>
              <w:rPr>
                <w:lang w:val="sv-SE"/>
              </w:rPr>
            </w:pPr>
            <w:r w:rsidRPr="00441CD0">
              <w:rPr>
                <w:lang w:val="de-DE"/>
              </w:rPr>
              <w:t>1</w:t>
            </w:r>
          </w:p>
        </w:tc>
      </w:tr>
      <w:tr w:rsidR="00EE5860" w:rsidRPr="00441CD0" w14:paraId="4166AE8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DFBDCC9" w14:textId="77777777" w:rsidR="00EE5860" w:rsidRPr="00441CD0" w:rsidRDefault="00EE5860" w:rsidP="00BB0E1F">
            <w:pPr>
              <w:pStyle w:val="TAC"/>
            </w:pPr>
            <w:r w:rsidRPr="00441CD0">
              <w:t>159</w:t>
            </w:r>
          </w:p>
        </w:tc>
        <w:tc>
          <w:tcPr>
            <w:tcW w:w="1962" w:type="pct"/>
            <w:tcBorders>
              <w:top w:val="single" w:sz="4" w:space="0" w:color="auto"/>
              <w:left w:val="single" w:sz="4" w:space="0" w:color="auto"/>
              <w:bottom w:val="single" w:sz="4" w:space="0" w:color="auto"/>
              <w:right w:val="single" w:sz="4" w:space="0" w:color="auto"/>
            </w:tcBorders>
            <w:hideMark/>
          </w:tcPr>
          <w:p w14:paraId="6251C550" w14:textId="77777777" w:rsidR="00EE5860" w:rsidRPr="00441CD0" w:rsidRDefault="00EE5860" w:rsidP="00BB0E1F">
            <w:pPr>
              <w:pStyle w:val="TAL"/>
              <w:rPr>
                <w:lang w:val="x-none"/>
              </w:rPr>
            </w:pPr>
            <w:r w:rsidRPr="00441CD0">
              <w:rPr>
                <w:lang w:eastAsia="zh-CN"/>
              </w:rPr>
              <w:t>APN/DNN</w:t>
            </w:r>
          </w:p>
        </w:tc>
        <w:tc>
          <w:tcPr>
            <w:tcW w:w="1360" w:type="pct"/>
            <w:tcBorders>
              <w:top w:val="single" w:sz="4" w:space="0" w:color="auto"/>
              <w:left w:val="single" w:sz="4" w:space="0" w:color="auto"/>
              <w:bottom w:val="single" w:sz="4" w:space="0" w:color="auto"/>
              <w:right w:val="single" w:sz="4" w:space="0" w:color="auto"/>
            </w:tcBorders>
            <w:hideMark/>
          </w:tcPr>
          <w:p w14:paraId="760B7409" w14:textId="248B7C44" w:rsidR="00EE5860" w:rsidRPr="00441CD0" w:rsidRDefault="00EE5860" w:rsidP="00BB0E1F">
            <w:pPr>
              <w:pStyle w:val="TAL"/>
              <w:rPr>
                <w:sz w:val="16"/>
                <w:szCs w:val="16"/>
              </w:rPr>
            </w:pPr>
            <w:r w:rsidRPr="00441CD0">
              <w:t xml:space="preserve">Variable Length / </w:t>
            </w:r>
            <w:r w:rsidR="00415C19" w:rsidRPr="00441CD0">
              <w:t>Clause</w:t>
            </w:r>
            <w:r w:rsidR="00415C19">
              <w:t> </w:t>
            </w:r>
            <w:r w:rsidR="00415C19" w:rsidRPr="00441CD0">
              <w:t>8</w:t>
            </w:r>
            <w:r w:rsidRPr="00441CD0">
              <w:t>.2.117</w:t>
            </w:r>
          </w:p>
        </w:tc>
        <w:tc>
          <w:tcPr>
            <w:tcW w:w="833" w:type="pct"/>
            <w:tcBorders>
              <w:top w:val="single" w:sz="4" w:space="0" w:color="auto"/>
              <w:left w:val="single" w:sz="4" w:space="0" w:color="auto"/>
              <w:bottom w:val="single" w:sz="4" w:space="0" w:color="auto"/>
              <w:right w:val="single" w:sz="4" w:space="0" w:color="auto"/>
            </w:tcBorders>
            <w:hideMark/>
          </w:tcPr>
          <w:p w14:paraId="306F85A4" w14:textId="77777777" w:rsidR="00EE5860" w:rsidRPr="00441CD0" w:rsidRDefault="00EE5860" w:rsidP="00BB0E1F">
            <w:pPr>
              <w:pStyle w:val="TAC"/>
              <w:rPr>
                <w:lang w:val="fr-FR"/>
              </w:rPr>
            </w:pPr>
            <w:r w:rsidRPr="00441CD0">
              <w:rPr>
                <w:lang w:val="de-DE"/>
              </w:rPr>
              <w:t>Not Applicable</w:t>
            </w:r>
          </w:p>
        </w:tc>
      </w:tr>
      <w:tr w:rsidR="00EE5860" w:rsidRPr="00441CD0" w14:paraId="005B69E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B427BF6" w14:textId="77777777" w:rsidR="00EE5860" w:rsidRPr="00441CD0" w:rsidRDefault="00EE5860" w:rsidP="00BB0E1F">
            <w:pPr>
              <w:pStyle w:val="TAC"/>
            </w:pPr>
            <w:r w:rsidRPr="00441CD0">
              <w:t>160</w:t>
            </w:r>
          </w:p>
        </w:tc>
        <w:tc>
          <w:tcPr>
            <w:tcW w:w="1962" w:type="pct"/>
            <w:tcBorders>
              <w:top w:val="single" w:sz="4" w:space="0" w:color="auto"/>
              <w:left w:val="single" w:sz="4" w:space="0" w:color="auto"/>
              <w:bottom w:val="single" w:sz="4" w:space="0" w:color="auto"/>
              <w:right w:val="single" w:sz="4" w:space="0" w:color="auto"/>
            </w:tcBorders>
            <w:hideMark/>
          </w:tcPr>
          <w:p w14:paraId="609A5D10" w14:textId="77777777" w:rsidR="00EE5860" w:rsidRPr="00441CD0" w:rsidRDefault="00EE5860" w:rsidP="00BB0E1F">
            <w:pPr>
              <w:pStyle w:val="TAL"/>
              <w:rPr>
                <w:lang w:val="x-none"/>
              </w:rPr>
            </w:pPr>
            <w:r w:rsidRPr="00441CD0">
              <w:rPr>
                <w:lang w:eastAsia="zh-CN"/>
              </w:rPr>
              <w:t>3GPP Interface Type</w:t>
            </w:r>
          </w:p>
        </w:tc>
        <w:tc>
          <w:tcPr>
            <w:tcW w:w="1360" w:type="pct"/>
            <w:tcBorders>
              <w:top w:val="single" w:sz="4" w:space="0" w:color="auto"/>
              <w:left w:val="single" w:sz="4" w:space="0" w:color="auto"/>
              <w:bottom w:val="single" w:sz="4" w:space="0" w:color="auto"/>
              <w:right w:val="single" w:sz="4" w:space="0" w:color="auto"/>
            </w:tcBorders>
            <w:hideMark/>
          </w:tcPr>
          <w:p w14:paraId="1CF120B5" w14:textId="20A23B41" w:rsidR="00EE5860" w:rsidRPr="00441CD0" w:rsidRDefault="00EE5860" w:rsidP="00BB0E1F">
            <w:pPr>
              <w:pStyle w:val="TAL"/>
              <w:rPr>
                <w:sz w:val="16"/>
                <w:szCs w:val="16"/>
              </w:rPr>
            </w:pPr>
            <w:r w:rsidRPr="00441CD0">
              <w:t xml:space="preserve">Extendable / </w:t>
            </w:r>
            <w:r w:rsidR="00415C19" w:rsidRPr="00441CD0">
              <w:t>Clause</w:t>
            </w:r>
            <w:r w:rsidR="00415C19">
              <w:t> </w:t>
            </w:r>
            <w:r w:rsidR="00415C19" w:rsidRPr="00441CD0">
              <w:t>8</w:t>
            </w:r>
            <w:r w:rsidRPr="00441CD0">
              <w:t>.2.118</w:t>
            </w:r>
          </w:p>
        </w:tc>
        <w:tc>
          <w:tcPr>
            <w:tcW w:w="833" w:type="pct"/>
            <w:tcBorders>
              <w:top w:val="single" w:sz="4" w:space="0" w:color="auto"/>
              <w:left w:val="single" w:sz="4" w:space="0" w:color="auto"/>
              <w:bottom w:val="single" w:sz="4" w:space="0" w:color="auto"/>
              <w:right w:val="single" w:sz="4" w:space="0" w:color="auto"/>
            </w:tcBorders>
            <w:hideMark/>
          </w:tcPr>
          <w:p w14:paraId="698076D3" w14:textId="77777777" w:rsidR="00EE5860" w:rsidRPr="00441CD0" w:rsidRDefault="00EE5860" w:rsidP="00BB0E1F">
            <w:pPr>
              <w:pStyle w:val="TAC"/>
              <w:rPr>
                <w:lang w:val="fr-FR"/>
              </w:rPr>
            </w:pPr>
            <w:r w:rsidRPr="00441CD0">
              <w:rPr>
                <w:lang w:val="fr-FR" w:eastAsia="zh-CN"/>
              </w:rPr>
              <w:t>1</w:t>
            </w:r>
          </w:p>
        </w:tc>
      </w:tr>
      <w:tr w:rsidR="00EE5860" w:rsidRPr="00441CD0" w14:paraId="0158AB6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FA6FF3" w14:textId="77777777" w:rsidR="00EE5860" w:rsidRPr="00441CD0" w:rsidRDefault="00EE5860" w:rsidP="00BB0E1F">
            <w:pPr>
              <w:pStyle w:val="TAC"/>
              <w:rPr>
                <w:lang w:val="sv-SE"/>
              </w:rPr>
            </w:pPr>
            <w:r w:rsidRPr="00441CD0">
              <w:rPr>
                <w:lang w:val="sv-SE"/>
              </w:rPr>
              <w:t>161</w:t>
            </w:r>
          </w:p>
        </w:tc>
        <w:tc>
          <w:tcPr>
            <w:tcW w:w="1962" w:type="pct"/>
            <w:tcBorders>
              <w:top w:val="single" w:sz="4" w:space="0" w:color="auto"/>
              <w:left w:val="single" w:sz="4" w:space="0" w:color="auto"/>
              <w:bottom w:val="single" w:sz="4" w:space="0" w:color="auto"/>
              <w:right w:val="single" w:sz="4" w:space="0" w:color="auto"/>
            </w:tcBorders>
            <w:hideMark/>
          </w:tcPr>
          <w:p w14:paraId="1BA59D7D" w14:textId="77777777" w:rsidR="00EE5860" w:rsidRPr="00441CD0" w:rsidRDefault="00EE5860" w:rsidP="00BB0E1F">
            <w:pPr>
              <w:pStyle w:val="TAL"/>
              <w:rPr>
                <w:lang w:val="x-none"/>
              </w:rPr>
            </w:pPr>
            <w:r w:rsidRPr="00441CD0">
              <w:t>PFCPSRReq-Flags</w:t>
            </w:r>
          </w:p>
        </w:tc>
        <w:tc>
          <w:tcPr>
            <w:tcW w:w="1360" w:type="pct"/>
            <w:tcBorders>
              <w:top w:val="single" w:sz="4" w:space="0" w:color="auto"/>
              <w:left w:val="single" w:sz="4" w:space="0" w:color="auto"/>
              <w:bottom w:val="single" w:sz="4" w:space="0" w:color="auto"/>
              <w:right w:val="single" w:sz="4" w:space="0" w:color="auto"/>
            </w:tcBorders>
            <w:hideMark/>
          </w:tcPr>
          <w:p w14:paraId="3B978EF7" w14:textId="35782C3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.2.119</w:t>
            </w:r>
          </w:p>
        </w:tc>
        <w:tc>
          <w:tcPr>
            <w:tcW w:w="833" w:type="pct"/>
            <w:tcBorders>
              <w:top w:val="single" w:sz="4" w:space="0" w:color="auto"/>
              <w:left w:val="single" w:sz="4" w:space="0" w:color="auto"/>
              <w:bottom w:val="single" w:sz="4" w:space="0" w:color="auto"/>
              <w:right w:val="single" w:sz="4" w:space="0" w:color="auto"/>
            </w:tcBorders>
            <w:hideMark/>
          </w:tcPr>
          <w:p w14:paraId="4054694E" w14:textId="77777777" w:rsidR="00EE5860" w:rsidRPr="00441CD0" w:rsidRDefault="00EE5860" w:rsidP="00BB0E1F">
            <w:pPr>
              <w:pStyle w:val="TAC"/>
              <w:rPr>
                <w:lang w:val="de-DE"/>
              </w:rPr>
            </w:pPr>
            <w:r w:rsidRPr="00441CD0">
              <w:rPr>
                <w:lang w:val="de-DE"/>
              </w:rPr>
              <w:t>1</w:t>
            </w:r>
          </w:p>
        </w:tc>
      </w:tr>
      <w:tr w:rsidR="00EE5860" w:rsidRPr="00441CD0" w14:paraId="7ECD65C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B5697C" w14:textId="77777777" w:rsidR="00EE5860" w:rsidRPr="00441CD0" w:rsidRDefault="00EE5860" w:rsidP="00BB0E1F">
            <w:pPr>
              <w:pStyle w:val="TAC"/>
              <w:rPr>
                <w:lang w:val="sv-SE"/>
              </w:rPr>
            </w:pPr>
            <w:r w:rsidRPr="00441CD0">
              <w:rPr>
                <w:lang w:val="sv-SE"/>
              </w:rPr>
              <w:t>162</w:t>
            </w:r>
          </w:p>
        </w:tc>
        <w:tc>
          <w:tcPr>
            <w:tcW w:w="1962" w:type="pct"/>
            <w:tcBorders>
              <w:top w:val="single" w:sz="4" w:space="0" w:color="auto"/>
              <w:left w:val="single" w:sz="4" w:space="0" w:color="auto"/>
              <w:bottom w:val="single" w:sz="4" w:space="0" w:color="auto"/>
              <w:right w:val="single" w:sz="4" w:space="0" w:color="auto"/>
            </w:tcBorders>
            <w:hideMark/>
          </w:tcPr>
          <w:p w14:paraId="679CA1AC" w14:textId="77777777" w:rsidR="00EE5860" w:rsidRPr="00441CD0" w:rsidRDefault="00EE5860" w:rsidP="00BB0E1F">
            <w:pPr>
              <w:pStyle w:val="TAL"/>
              <w:rPr>
                <w:lang w:val="x-none"/>
              </w:rPr>
            </w:pPr>
            <w:r w:rsidRPr="00441CD0">
              <w:t>PFCPAUReq-Flags</w:t>
            </w:r>
          </w:p>
        </w:tc>
        <w:tc>
          <w:tcPr>
            <w:tcW w:w="1360" w:type="pct"/>
            <w:tcBorders>
              <w:top w:val="single" w:sz="4" w:space="0" w:color="auto"/>
              <w:left w:val="single" w:sz="4" w:space="0" w:color="auto"/>
              <w:bottom w:val="single" w:sz="4" w:space="0" w:color="auto"/>
              <w:right w:val="single" w:sz="4" w:space="0" w:color="auto"/>
            </w:tcBorders>
            <w:hideMark/>
          </w:tcPr>
          <w:p w14:paraId="7EF330CD" w14:textId="35101BB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.2.120</w:t>
            </w:r>
          </w:p>
        </w:tc>
        <w:tc>
          <w:tcPr>
            <w:tcW w:w="833" w:type="pct"/>
            <w:tcBorders>
              <w:top w:val="single" w:sz="4" w:space="0" w:color="auto"/>
              <w:left w:val="single" w:sz="4" w:space="0" w:color="auto"/>
              <w:bottom w:val="single" w:sz="4" w:space="0" w:color="auto"/>
              <w:right w:val="single" w:sz="4" w:space="0" w:color="auto"/>
            </w:tcBorders>
            <w:hideMark/>
          </w:tcPr>
          <w:p w14:paraId="52A42933" w14:textId="77777777" w:rsidR="00EE5860" w:rsidRPr="00441CD0" w:rsidRDefault="00EE5860" w:rsidP="00BB0E1F">
            <w:pPr>
              <w:pStyle w:val="TAC"/>
              <w:rPr>
                <w:lang w:val="de-DE"/>
              </w:rPr>
            </w:pPr>
            <w:r w:rsidRPr="00441CD0">
              <w:rPr>
                <w:lang w:val="de-DE"/>
              </w:rPr>
              <w:t>1</w:t>
            </w:r>
          </w:p>
        </w:tc>
      </w:tr>
      <w:tr w:rsidR="00EE5860" w:rsidRPr="00441CD0" w14:paraId="11BEF8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8C5DAAF" w14:textId="77777777" w:rsidR="00EE5860" w:rsidRPr="00441CD0" w:rsidRDefault="00EE5860" w:rsidP="00BB0E1F">
            <w:pPr>
              <w:pStyle w:val="TAC"/>
              <w:rPr>
                <w:lang w:val="sv-SE"/>
              </w:rPr>
            </w:pPr>
            <w:r w:rsidRPr="00441CD0">
              <w:rPr>
                <w:lang w:val="sv-SE"/>
              </w:rPr>
              <w:t>163</w:t>
            </w:r>
          </w:p>
        </w:tc>
        <w:tc>
          <w:tcPr>
            <w:tcW w:w="1962" w:type="pct"/>
            <w:tcBorders>
              <w:top w:val="single" w:sz="4" w:space="0" w:color="auto"/>
              <w:left w:val="single" w:sz="4" w:space="0" w:color="auto"/>
              <w:bottom w:val="single" w:sz="4" w:space="0" w:color="auto"/>
              <w:right w:val="single" w:sz="4" w:space="0" w:color="auto"/>
            </w:tcBorders>
            <w:hideMark/>
          </w:tcPr>
          <w:p w14:paraId="49633454" w14:textId="77777777" w:rsidR="00EE5860" w:rsidRPr="00441CD0" w:rsidRDefault="00EE5860" w:rsidP="00BB0E1F">
            <w:pPr>
              <w:pStyle w:val="TAL"/>
              <w:rPr>
                <w:lang w:val="x-none"/>
              </w:rPr>
            </w:pPr>
            <w:r w:rsidRPr="00441CD0">
              <w:t>Activation Time</w:t>
            </w:r>
          </w:p>
        </w:tc>
        <w:tc>
          <w:tcPr>
            <w:tcW w:w="1360" w:type="pct"/>
            <w:tcBorders>
              <w:top w:val="single" w:sz="4" w:space="0" w:color="auto"/>
              <w:left w:val="single" w:sz="4" w:space="0" w:color="auto"/>
              <w:bottom w:val="single" w:sz="4" w:space="0" w:color="auto"/>
              <w:right w:val="single" w:sz="4" w:space="0" w:color="auto"/>
            </w:tcBorders>
            <w:hideMark/>
          </w:tcPr>
          <w:p w14:paraId="7DDB62AA" w14:textId="2893303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.2.121</w:t>
            </w:r>
          </w:p>
        </w:tc>
        <w:tc>
          <w:tcPr>
            <w:tcW w:w="833" w:type="pct"/>
            <w:tcBorders>
              <w:top w:val="single" w:sz="4" w:space="0" w:color="auto"/>
              <w:left w:val="single" w:sz="4" w:space="0" w:color="auto"/>
              <w:bottom w:val="single" w:sz="4" w:space="0" w:color="auto"/>
              <w:right w:val="single" w:sz="4" w:space="0" w:color="auto"/>
            </w:tcBorders>
            <w:hideMark/>
          </w:tcPr>
          <w:p w14:paraId="64650007" w14:textId="77777777" w:rsidR="00EE5860" w:rsidRPr="00441CD0" w:rsidRDefault="00EE5860" w:rsidP="00BB0E1F">
            <w:pPr>
              <w:pStyle w:val="TAC"/>
              <w:rPr>
                <w:lang w:val="de-DE"/>
              </w:rPr>
            </w:pPr>
            <w:r w:rsidRPr="00441CD0">
              <w:rPr>
                <w:lang w:val="de-DE"/>
              </w:rPr>
              <w:t>4</w:t>
            </w:r>
          </w:p>
        </w:tc>
      </w:tr>
      <w:tr w:rsidR="00EE5860" w:rsidRPr="00441CD0" w14:paraId="658E752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650AFF9" w14:textId="77777777" w:rsidR="00EE5860" w:rsidRPr="00441CD0" w:rsidRDefault="00EE5860" w:rsidP="00BB0E1F">
            <w:pPr>
              <w:pStyle w:val="TAC"/>
              <w:rPr>
                <w:lang w:val="sv-SE"/>
              </w:rPr>
            </w:pPr>
            <w:r w:rsidRPr="00441CD0">
              <w:rPr>
                <w:lang w:val="sv-SE"/>
              </w:rPr>
              <w:t>164</w:t>
            </w:r>
          </w:p>
        </w:tc>
        <w:tc>
          <w:tcPr>
            <w:tcW w:w="1962" w:type="pct"/>
            <w:tcBorders>
              <w:top w:val="single" w:sz="4" w:space="0" w:color="auto"/>
              <w:left w:val="single" w:sz="4" w:space="0" w:color="auto"/>
              <w:bottom w:val="single" w:sz="4" w:space="0" w:color="auto"/>
              <w:right w:val="single" w:sz="4" w:space="0" w:color="auto"/>
            </w:tcBorders>
            <w:hideMark/>
          </w:tcPr>
          <w:p w14:paraId="407BE35C" w14:textId="77777777" w:rsidR="00EE5860" w:rsidRPr="00441CD0" w:rsidRDefault="00EE5860" w:rsidP="00BB0E1F">
            <w:pPr>
              <w:pStyle w:val="TAL"/>
              <w:rPr>
                <w:lang w:val="x-none"/>
              </w:rPr>
            </w:pPr>
            <w:r w:rsidRPr="00441CD0">
              <w:t>Deactivation Time</w:t>
            </w:r>
          </w:p>
        </w:tc>
        <w:tc>
          <w:tcPr>
            <w:tcW w:w="1360" w:type="pct"/>
            <w:tcBorders>
              <w:top w:val="single" w:sz="4" w:space="0" w:color="auto"/>
              <w:left w:val="single" w:sz="4" w:space="0" w:color="auto"/>
              <w:bottom w:val="single" w:sz="4" w:space="0" w:color="auto"/>
              <w:right w:val="single" w:sz="4" w:space="0" w:color="auto"/>
            </w:tcBorders>
            <w:hideMark/>
          </w:tcPr>
          <w:p w14:paraId="6BCE1C95" w14:textId="7E02029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.2.122</w:t>
            </w:r>
          </w:p>
        </w:tc>
        <w:tc>
          <w:tcPr>
            <w:tcW w:w="833" w:type="pct"/>
            <w:tcBorders>
              <w:top w:val="single" w:sz="4" w:space="0" w:color="auto"/>
              <w:left w:val="single" w:sz="4" w:space="0" w:color="auto"/>
              <w:bottom w:val="single" w:sz="4" w:space="0" w:color="auto"/>
              <w:right w:val="single" w:sz="4" w:space="0" w:color="auto"/>
            </w:tcBorders>
            <w:hideMark/>
          </w:tcPr>
          <w:p w14:paraId="5D2B6A00" w14:textId="77777777" w:rsidR="00EE5860" w:rsidRPr="00441CD0" w:rsidRDefault="00EE5860" w:rsidP="00BB0E1F">
            <w:pPr>
              <w:pStyle w:val="TAC"/>
              <w:rPr>
                <w:lang w:val="de-DE"/>
              </w:rPr>
            </w:pPr>
            <w:r w:rsidRPr="00441CD0">
              <w:rPr>
                <w:lang w:val="de-DE"/>
              </w:rPr>
              <w:t>4</w:t>
            </w:r>
          </w:p>
        </w:tc>
      </w:tr>
      <w:tr w:rsidR="00EE5860" w:rsidRPr="00441CD0" w14:paraId="07C4F52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531AD11" w14:textId="77777777" w:rsidR="00EE5860" w:rsidRPr="00441CD0" w:rsidRDefault="00EE5860" w:rsidP="00BB0E1F">
            <w:pPr>
              <w:pStyle w:val="TAC"/>
              <w:rPr>
                <w:lang w:val="sv-SE"/>
              </w:rPr>
            </w:pPr>
            <w:r w:rsidRPr="00441CD0">
              <w:t>165</w:t>
            </w:r>
          </w:p>
        </w:tc>
        <w:tc>
          <w:tcPr>
            <w:tcW w:w="1962" w:type="pct"/>
            <w:tcBorders>
              <w:top w:val="single" w:sz="4" w:space="0" w:color="auto"/>
              <w:left w:val="single" w:sz="4" w:space="0" w:color="auto"/>
              <w:bottom w:val="single" w:sz="4" w:space="0" w:color="auto"/>
              <w:right w:val="single" w:sz="4" w:space="0" w:color="auto"/>
            </w:tcBorders>
            <w:hideMark/>
          </w:tcPr>
          <w:p w14:paraId="7DC932B9" w14:textId="77777777" w:rsidR="00EE5860" w:rsidRPr="00441CD0" w:rsidRDefault="00EE5860" w:rsidP="00BB0E1F">
            <w:pPr>
              <w:pStyle w:val="TAL"/>
              <w:rPr>
                <w:lang w:val="x-none"/>
              </w:rPr>
            </w:pPr>
            <w:r w:rsidRPr="00441CD0">
              <w:rPr>
                <w:lang w:val="en-US"/>
              </w:rPr>
              <w:t>Create MAR</w:t>
            </w:r>
          </w:p>
        </w:tc>
        <w:tc>
          <w:tcPr>
            <w:tcW w:w="1360" w:type="pct"/>
            <w:tcBorders>
              <w:top w:val="single" w:sz="4" w:space="0" w:color="auto"/>
              <w:left w:val="single" w:sz="4" w:space="0" w:color="auto"/>
              <w:bottom w:val="single" w:sz="4" w:space="0" w:color="auto"/>
              <w:right w:val="single" w:sz="4" w:space="0" w:color="auto"/>
            </w:tcBorders>
            <w:hideMark/>
          </w:tcPr>
          <w:p w14:paraId="2AABE356" w14:textId="77777777" w:rsidR="00EE5860" w:rsidRPr="00441CD0" w:rsidRDefault="00EE5860" w:rsidP="00BB0E1F">
            <w:pPr>
              <w:pStyle w:val="TAL"/>
            </w:pPr>
            <w:r w:rsidRPr="00441CD0">
              <w:t>Extendable / Table 7.5.2</w:t>
            </w:r>
            <w:r w:rsidRPr="00441CD0">
              <w:rPr>
                <w:lang w:val="de-DE"/>
              </w:rPr>
              <w:t>.8-1</w:t>
            </w:r>
          </w:p>
        </w:tc>
        <w:tc>
          <w:tcPr>
            <w:tcW w:w="833" w:type="pct"/>
            <w:tcBorders>
              <w:top w:val="single" w:sz="4" w:space="0" w:color="auto"/>
              <w:left w:val="single" w:sz="4" w:space="0" w:color="auto"/>
              <w:bottom w:val="single" w:sz="4" w:space="0" w:color="auto"/>
              <w:right w:val="single" w:sz="4" w:space="0" w:color="auto"/>
            </w:tcBorders>
            <w:hideMark/>
          </w:tcPr>
          <w:p w14:paraId="1F3D2519" w14:textId="77777777" w:rsidR="00EE5860" w:rsidRPr="00441CD0" w:rsidRDefault="00EE5860" w:rsidP="00BB0E1F">
            <w:pPr>
              <w:pStyle w:val="TAC"/>
              <w:rPr>
                <w:lang w:val="de-DE"/>
              </w:rPr>
            </w:pPr>
            <w:r w:rsidRPr="00441CD0">
              <w:rPr>
                <w:lang w:val="fr-FR"/>
              </w:rPr>
              <w:t>Not Applicable</w:t>
            </w:r>
          </w:p>
        </w:tc>
      </w:tr>
      <w:tr w:rsidR="00EE5860" w:rsidRPr="00441CD0" w14:paraId="15D10F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9FE383B" w14:textId="77777777" w:rsidR="00EE5860" w:rsidRPr="00441CD0" w:rsidRDefault="00EE5860" w:rsidP="00BB0E1F">
            <w:pPr>
              <w:pStyle w:val="TAC"/>
              <w:rPr>
                <w:lang w:val="sv-SE"/>
              </w:rPr>
            </w:pPr>
            <w:r w:rsidRPr="00441CD0">
              <w:t>166</w:t>
            </w:r>
          </w:p>
        </w:tc>
        <w:tc>
          <w:tcPr>
            <w:tcW w:w="1962" w:type="pct"/>
            <w:tcBorders>
              <w:top w:val="single" w:sz="4" w:space="0" w:color="auto"/>
              <w:left w:val="single" w:sz="4" w:space="0" w:color="auto"/>
              <w:bottom w:val="single" w:sz="4" w:space="0" w:color="auto"/>
              <w:right w:val="single" w:sz="4" w:space="0" w:color="auto"/>
            </w:tcBorders>
            <w:hideMark/>
          </w:tcPr>
          <w:p w14:paraId="18BFFF76" w14:textId="77777777" w:rsidR="00EE5860" w:rsidRPr="00441CD0" w:rsidRDefault="00EE5860" w:rsidP="00BB0E1F">
            <w:pPr>
              <w:pStyle w:val="TAL"/>
              <w:rPr>
                <w:lang w:val="x-none"/>
              </w:rPr>
            </w:pPr>
            <w:r w:rsidRPr="00441CD0">
              <w:t>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18B8050C"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66A65328" w14:textId="77777777" w:rsidR="00EE5860" w:rsidRPr="00441CD0" w:rsidRDefault="00EE5860" w:rsidP="00BB0E1F">
            <w:pPr>
              <w:pStyle w:val="TAC"/>
              <w:rPr>
                <w:lang w:val="de-DE"/>
              </w:rPr>
            </w:pPr>
            <w:r w:rsidRPr="00441CD0">
              <w:rPr>
                <w:lang w:val="fr-FR"/>
              </w:rPr>
              <w:t>Not Applicable</w:t>
            </w:r>
          </w:p>
        </w:tc>
      </w:tr>
      <w:tr w:rsidR="00EE5860" w:rsidRPr="00441CD0" w14:paraId="427011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048D583" w14:textId="77777777" w:rsidR="00EE5860" w:rsidRPr="00441CD0" w:rsidRDefault="00EE5860" w:rsidP="00BB0E1F">
            <w:pPr>
              <w:pStyle w:val="TAC"/>
            </w:pPr>
            <w:r w:rsidRPr="00441CD0">
              <w:t>167</w:t>
            </w:r>
          </w:p>
        </w:tc>
        <w:tc>
          <w:tcPr>
            <w:tcW w:w="1962" w:type="pct"/>
            <w:tcBorders>
              <w:top w:val="single" w:sz="4" w:space="0" w:color="auto"/>
              <w:left w:val="single" w:sz="4" w:space="0" w:color="auto"/>
              <w:bottom w:val="single" w:sz="4" w:space="0" w:color="auto"/>
              <w:right w:val="single" w:sz="4" w:space="0" w:color="auto"/>
            </w:tcBorders>
            <w:hideMark/>
          </w:tcPr>
          <w:p w14:paraId="5533B611" w14:textId="77777777" w:rsidR="00EE5860" w:rsidRPr="00441CD0" w:rsidRDefault="00EE5860" w:rsidP="00BB0E1F">
            <w:pPr>
              <w:pStyle w:val="TAL"/>
              <w:rPr>
                <w:lang w:val="x-none"/>
              </w:rPr>
            </w:pPr>
            <w:r w:rsidRPr="00441CD0">
              <w:t>Non-3GPP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3BDC7BD9" w14:textId="77777777" w:rsidR="00EE5860" w:rsidRPr="00441CD0" w:rsidRDefault="00EE5860" w:rsidP="00BB0E1F">
            <w:pPr>
              <w:pStyle w:val="TAL"/>
            </w:pPr>
            <w:r w:rsidRPr="00441CD0">
              <w:t>Extendable / Table 7.5.2</w:t>
            </w:r>
            <w:r w:rsidRPr="00441CD0">
              <w:rPr>
                <w:lang w:val="de-DE"/>
              </w:rPr>
              <w:t>.</w:t>
            </w:r>
            <w:r w:rsidRPr="00441CD0">
              <w:t>8</w:t>
            </w:r>
            <w:r w:rsidRPr="00441CD0">
              <w:rPr>
                <w:lang w:val="de-DE"/>
              </w:rPr>
              <w:t>-3</w:t>
            </w:r>
          </w:p>
        </w:tc>
        <w:tc>
          <w:tcPr>
            <w:tcW w:w="833" w:type="pct"/>
            <w:tcBorders>
              <w:top w:val="single" w:sz="4" w:space="0" w:color="auto"/>
              <w:left w:val="single" w:sz="4" w:space="0" w:color="auto"/>
              <w:bottom w:val="single" w:sz="4" w:space="0" w:color="auto"/>
              <w:right w:val="single" w:sz="4" w:space="0" w:color="auto"/>
            </w:tcBorders>
            <w:hideMark/>
          </w:tcPr>
          <w:p w14:paraId="14880D39" w14:textId="77777777" w:rsidR="00EE5860" w:rsidRPr="00441CD0" w:rsidRDefault="00EE5860" w:rsidP="00BB0E1F">
            <w:pPr>
              <w:pStyle w:val="TAC"/>
              <w:rPr>
                <w:lang w:val="fr-FR"/>
              </w:rPr>
            </w:pPr>
            <w:r w:rsidRPr="00441CD0">
              <w:rPr>
                <w:lang w:val="fr-FR"/>
              </w:rPr>
              <w:t>Not Applicable</w:t>
            </w:r>
          </w:p>
        </w:tc>
      </w:tr>
      <w:tr w:rsidR="00EE5860" w:rsidRPr="00441CD0" w14:paraId="00179D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06CC993" w14:textId="77777777" w:rsidR="00EE5860" w:rsidRPr="00441CD0" w:rsidRDefault="00EE5860" w:rsidP="00BB0E1F">
            <w:pPr>
              <w:pStyle w:val="TAC"/>
              <w:rPr>
                <w:lang w:val="sv-SE"/>
              </w:rPr>
            </w:pPr>
            <w:r w:rsidRPr="00441CD0">
              <w:t>168</w:t>
            </w:r>
          </w:p>
        </w:tc>
        <w:tc>
          <w:tcPr>
            <w:tcW w:w="1962" w:type="pct"/>
            <w:tcBorders>
              <w:top w:val="single" w:sz="4" w:space="0" w:color="auto"/>
              <w:left w:val="single" w:sz="4" w:space="0" w:color="auto"/>
              <w:bottom w:val="single" w:sz="4" w:space="0" w:color="auto"/>
              <w:right w:val="single" w:sz="4" w:space="0" w:color="auto"/>
            </w:tcBorders>
            <w:hideMark/>
          </w:tcPr>
          <w:p w14:paraId="487DFEBE" w14:textId="77777777" w:rsidR="00EE5860" w:rsidRPr="00441CD0" w:rsidRDefault="00EE5860" w:rsidP="00BB0E1F">
            <w:pPr>
              <w:pStyle w:val="TAL"/>
              <w:rPr>
                <w:lang w:val="x-none"/>
              </w:rPr>
            </w:pPr>
            <w:r w:rsidRPr="00441CD0">
              <w:rPr>
                <w:lang w:val="en-US"/>
              </w:rPr>
              <w:t>Remove MAR</w:t>
            </w:r>
          </w:p>
        </w:tc>
        <w:tc>
          <w:tcPr>
            <w:tcW w:w="1360" w:type="pct"/>
            <w:tcBorders>
              <w:top w:val="single" w:sz="4" w:space="0" w:color="auto"/>
              <w:left w:val="single" w:sz="4" w:space="0" w:color="auto"/>
              <w:bottom w:val="single" w:sz="4" w:space="0" w:color="auto"/>
              <w:right w:val="single" w:sz="4" w:space="0" w:color="auto"/>
            </w:tcBorders>
            <w:hideMark/>
          </w:tcPr>
          <w:p w14:paraId="24A29FE8" w14:textId="77777777" w:rsidR="00EE5860" w:rsidRPr="00441CD0" w:rsidRDefault="00EE5860" w:rsidP="00BB0E1F">
            <w:pPr>
              <w:pStyle w:val="TAL"/>
            </w:pPr>
            <w:r w:rsidRPr="00441CD0">
              <w:t>Extendable / Table 7.5.4</w:t>
            </w:r>
            <w:r w:rsidRPr="00441CD0">
              <w:rPr>
                <w:lang w:val="de-DE"/>
              </w:rPr>
              <w:t>.15-1</w:t>
            </w:r>
          </w:p>
        </w:tc>
        <w:tc>
          <w:tcPr>
            <w:tcW w:w="833" w:type="pct"/>
            <w:tcBorders>
              <w:top w:val="single" w:sz="4" w:space="0" w:color="auto"/>
              <w:left w:val="single" w:sz="4" w:space="0" w:color="auto"/>
              <w:bottom w:val="single" w:sz="4" w:space="0" w:color="auto"/>
              <w:right w:val="single" w:sz="4" w:space="0" w:color="auto"/>
            </w:tcBorders>
            <w:hideMark/>
          </w:tcPr>
          <w:p w14:paraId="0DDD5BCE" w14:textId="77777777" w:rsidR="00EE5860" w:rsidRPr="00441CD0" w:rsidRDefault="00EE5860" w:rsidP="00BB0E1F">
            <w:pPr>
              <w:pStyle w:val="TAC"/>
              <w:rPr>
                <w:lang w:val="de-DE"/>
              </w:rPr>
            </w:pPr>
            <w:r w:rsidRPr="00441CD0">
              <w:rPr>
                <w:lang w:val="fr-FR"/>
              </w:rPr>
              <w:t>Not Applicable</w:t>
            </w:r>
          </w:p>
        </w:tc>
      </w:tr>
      <w:tr w:rsidR="00EE5860" w:rsidRPr="00441CD0" w14:paraId="51C3B1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24F352FB" w14:textId="77777777" w:rsidR="00EE5860" w:rsidRPr="00441CD0" w:rsidRDefault="00EE5860" w:rsidP="00BB0E1F">
            <w:pPr>
              <w:pStyle w:val="TAC"/>
              <w:rPr>
                <w:lang w:val="sv-SE"/>
              </w:rPr>
            </w:pPr>
            <w:r w:rsidRPr="00441CD0">
              <w:t>169</w:t>
            </w:r>
          </w:p>
        </w:tc>
        <w:tc>
          <w:tcPr>
            <w:tcW w:w="1962" w:type="pct"/>
            <w:tcBorders>
              <w:top w:val="single" w:sz="4" w:space="0" w:color="auto"/>
              <w:left w:val="single" w:sz="4" w:space="0" w:color="auto"/>
              <w:bottom w:val="single" w:sz="4" w:space="0" w:color="auto"/>
              <w:right w:val="single" w:sz="4" w:space="0" w:color="auto"/>
            </w:tcBorders>
            <w:hideMark/>
          </w:tcPr>
          <w:p w14:paraId="25C31AD0" w14:textId="77777777" w:rsidR="00EE5860" w:rsidRPr="00441CD0" w:rsidRDefault="00EE5860" w:rsidP="00BB0E1F">
            <w:pPr>
              <w:pStyle w:val="TAL"/>
              <w:rPr>
                <w:lang w:val="x-none"/>
              </w:rPr>
            </w:pPr>
            <w:r w:rsidRPr="00441CD0">
              <w:rPr>
                <w:lang w:val="fr-FR"/>
              </w:rPr>
              <w:t>Update MAR</w:t>
            </w:r>
          </w:p>
        </w:tc>
        <w:tc>
          <w:tcPr>
            <w:tcW w:w="1360" w:type="pct"/>
            <w:tcBorders>
              <w:top w:val="single" w:sz="4" w:space="0" w:color="auto"/>
              <w:left w:val="single" w:sz="4" w:space="0" w:color="auto"/>
              <w:bottom w:val="single" w:sz="4" w:space="0" w:color="auto"/>
              <w:right w:val="single" w:sz="4" w:space="0" w:color="auto"/>
            </w:tcBorders>
            <w:hideMark/>
          </w:tcPr>
          <w:p w14:paraId="48E86472"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-1</w:t>
            </w:r>
          </w:p>
        </w:tc>
        <w:tc>
          <w:tcPr>
            <w:tcW w:w="833" w:type="pct"/>
            <w:tcBorders>
              <w:top w:val="single" w:sz="4" w:space="0" w:color="auto"/>
              <w:left w:val="single" w:sz="4" w:space="0" w:color="auto"/>
              <w:bottom w:val="single" w:sz="4" w:space="0" w:color="auto"/>
              <w:right w:val="single" w:sz="4" w:space="0" w:color="auto"/>
            </w:tcBorders>
            <w:hideMark/>
          </w:tcPr>
          <w:p w14:paraId="16623CD0" w14:textId="77777777" w:rsidR="00EE5860" w:rsidRPr="00441CD0" w:rsidRDefault="00EE5860" w:rsidP="00BB0E1F">
            <w:pPr>
              <w:pStyle w:val="TAC"/>
              <w:rPr>
                <w:lang w:val="de-DE"/>
              </w:rPr>
            </w:pPr>
            <w:r w:rsidRPr="00441CD0">
              <w:rPr>
                <w:lang w:val="fr-FR"/>
              </w:rPr>
              <w:t>Not Applicable</w:t>
            </w:r>
          </w:p>
        </w:tc>
      </w:tr>
      <w:tr w:rsidR="00EE5860" w:rsidRPr="00441CD0" w14:paraId="15DCDC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B79C550" w14:textId="77777777" w:rsidR="00EE5860" w:rsidRPr="00441CD0" w:rsidRDefault="00EE5860" w:rsidP="00BB0E1F">
            <w:pPr>
              <w:pStyle w:val="TAC"/>
              <w:rPr>
                <w:lang w:val="sv-SE"/>
              </w:rPr>
            </w:pPr>
            <w:r w:rsidRPr="00441CD0">
              <w:rPr>
                <w:lang w:val="sv-SE"/>
              </w:rPr>
              <w:t>170</w:t>
            </w:r>
          </w:p>
        </w:tc>
        <w:tc>
          <w:tcPr>
            <w:tcW w:w="1962" w:type="pct"/>
            <w:tcBorders>
              <w:top w:val="single" w:sz="4" w:space="0" w:color="auto"/>
              <w:left w:val="single" w:sz="4" w:space="0" w:color="auto"/>
              <w:bottom w:val="single" w:sz="4" w:space="0" w:color="auto"/>
              <w:right w:val="single" w:sz="4" w:space="0" w:color="auto"/>
            </w:tcBorders>
            <w:hideMark/>
          </w:tcPr>
          <w:p w14:paraId="6993626E" w14:textId="77777777" w:rsidR="00EE5860" w:rsidRPr="00441CD0" w:rsidRDefault="00EE5860" w:rsidP="00BB0E1F">
            <w:pPr>
              <w:pStyle w:val="TAL"/>
              <w:rPr>
                <w:lang w:val="x-none"/>
              </w:rPr>
            </w:pPr>
            <w:r w:rsidRPr="00441CD0">
              <w:t>MAR ID</w:t>
            </w:r>
          </w:p>
        </w:tc>
        <w:tc>
          <w:tcPr>
            <w:tcW w:w="1360" w:type="pct"/>
            <w:tcBorders>
              <w:top w:val="single" w:sz="4" w:space="0" w:color="auto"/>
              <w:left w:val="single" w:sz="4" w:space="0" w:color="auto"/>
              <w:bottom w:val="single" w:sz="4" w:space="0" w:color="auto"/>
              <w:right w:val="single" w:sz="4" w:space="0" w:color="auto"/>
            </w:tcBorders>
            <w:hideMark/>
          </w:tcPr>
          <w:p w14:paraId="56340408" w14:textId="7E858C4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.2.123</w:t>
            </w:r>
          </w:p>
        </w:tc>
        <w:tc>
          <w:tcPr>
            <w:tcW w:w="833" w:type="pct"/>
            <w:tcBorders>
              <w:top w:val="single" w:sz="4" w:space="0" w:color="auto"/>
              <w:left w:val="single" w:sz="4" w:space="0" w:color="auto"/>
              <w:bottom w:val="single" w:sz="4" w:space="0" w:color="auto"/>
              <w:right w:val="single" w:sz="4" w:space="0" w:color="auto"/>
            </w:tcBorders>
            <w:hideMark/>
          </w:tcPr>
          <w:p w14:paraId="248B7A3A" w14:textId="77777777" w:rsidR="00EE5860" w:rsidRPr="00441CD0" w:rsidRDefault="00EE5860" w:rsidP="00BB0E1F">
            <w:pPr>
              <w:pStyle w:val="TAC"/>
              <w:rPr>
                <w:lang w:val="fr-FR"/>
              </w:rPr>
            </w:pPr>
            <w:r w:rsidRPr="00441CD0">
              <w:rPr>
                <w:lang w:val="fr-FR"/>
              </w:rPr>
              <w:t>2</w:t>
            </w:r>
          </w:p>
        </w:tc>
      </w:tr>
      <w:tr w:rsidR="00EE5860" w:rsidRPr="00441CD0" w14:paraId="593B7D7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4FCA95A" w14:textId="77777777" w:rsidR="00EE5860" w:rsidRPr="00441CD0" w:rsidRDefault="00EE5860" w:rsidP="00BB0E1F">
            <w:pPr>
              <w:pStyle w:val="TAC"/>
              <w:rPr>
                <w:lang w:val="sv-SE"/>
              </w:rPr>
            </w:pPr>
            <w:r w:rsidRPr="00441CD0">
              <w:rPr>
                <w:lang w:val="sv-SE"/>
              </w:rPr>
              <w:t>171</w:t>
            </w:r>
          </w:p>
        </w:tc>
        <w:tc>
          <w:tcPr>
            <w:tcW w:w="1962" w:type="pct"/>
            <w:tcBorders>
              <w:top w:val="single" w:sz="4" w:space="0" w:color="auto"/>
              <w:left w:val="single" w:sz="4" w:space="0" w:color="auto"/>
              <w:bottom w:val="single" w:sz="4" w:space="0" w:color="auto"/>
              <w:right w:val="single" w:sz="4" w:space="0" w:color="auto"/>
            </w:tcBorders>
            <w:hideMark/>
          </w:tcPr>
          <w:p w14:paraId="7BF9B5B0" w14:textId="77777777" w:rsidR="00EE5860" w:rsidRPr="00441CD0" w:rsidRDefault="00EE5860" w:rsidP="00BB0E1F">
            <w:pPr>
              <w:pStyle w:val="TAL"/>
              <w:rPr>
                <w:lang w:val="x-none"/>
              </w:rPr>
            </w:pPr>
            <w:r w:rsidRPr="00441CD0">
              <w:t>Steering Functionality</w:t>
            </w:r>
          </w:p>
        </w:tc>
        <w:tc>
          <w:tcPr>
            <w:tcW w:w="1360" w:type="pct"/>
            <w:tcBorders>
              <w:top w:val="single" w:sz="4" w:space="0" w:color="auto"/>
              <w:left w:val="single" w:sz="4" w:space="0" w:color="auto"/>
              <w:bottom w:val="single" w:sz="4" w:space="0" w:color="auto"/>
              <w:right w:val="single" w:sz="4" w:space="0" w:color="auto"/>
            </w:tcBorders>
            <w:hideMark/>
          </w:tcPr>
          <w:p w14:paraId="35BC1288" w14:textId="77738885"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.2.124</w:t>
            </w:r>
          </w:p>
        </w:tc>
        <w:tc>
          <w:tcPr>
            <w:tcW w:w="833" w:type="pct"/>
            <w:tcBorders>
              <w:top w:val="single" w:sz="4" w:space="0" w:color="auto"/>
              <w:left w:val="single" w:sz="4" w:space="0" w:color="auto"/>
              <w:bottom w:val="single" w:sz="4" w:space="0" w:color="auto"/>
              <w:right w:val="single" w:sz="4" w:space="0" w:color="auto"/>
            </w:tcBorders>
            <w:hideMark/>
          </w:tcPr>
          <w:p w14:paraId="0B1FACF9" w14:textId="77777777" w:rsidR="00EE5860" w:rsidRPr="00441CD0" w:rsidRDefault="00EE5860" w:rsidP="00BB0E1F">
            <w:pPr>
              <w:pStyle w:val="TAC"/>
              <w:rPr>
                <w:lang w:val="de-DE"/>
              </w:rPr>
            </w:pPr>
            <w:r w:rsidRPr="00441CD0">
              <w:rPr>
                <w:lang w:val="de-DE"/>
              </w:rPr>
              <w:t>1</w:t>
            </w:r>
          </w:p>
        </w:tc>
      </w:tr>
      <w:tr w:rsidR="00EE5860" w:rsidRPr="00441CD0" w14:paraId="79A8495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5A48E9C3" w14:textId="77777777" w:rsidR="00EE5860" w:rsidRPr="00441CD0" w:rsidRDefault="00EE5860" w:rsidP="00BB0E1F">
            <w:pPr>
              <w:pStyle w:val="TAC"/>
              <w:rPr>
                <w:lang w:val="sv-SE"/>
              </w:rPr>
            </w:pPr>
            <w:r w:rsidRPr="00441CD0">
              <w:rPr>
                <w:lang w:val="sv-SE"/>
              </w:rPr>
              <w:t>172</w:t>
            </w:r>
          </w:p>
        </w:tc>
        <w:tc>
          <w:tcPr>
            <w:tcW w:w="1962" w:type="pct"/>
            <w:tcBorders>
              <w:top w:val="single" w:sz="4" w:space="0" w:color="auto"/>
              <w:left w:val="single" w:sz="4" w:space="0" w:color="auto"/>
              <w:bottom w:val="single" w:sz="4" w:space="0" w:color="auto"/>
              <w:right w:val="single" w:sz="4" w:space="0" w:color="auto"/>
            </w:tcBorders>
            <w:hideMark/>
          </w:tcPr>
          <w:p w14:paraId="3A3CCC23" w14:textId="77777777" w:rsidR="00EE5860" w:rsidRPr="00441CD0" w:rsidRDefault="00EE5860" w:rsidP="00BB0E1F">
            <w:pPr>
              <w:pStyle w:val="TAL"/>
              <w:rPr>
                <w:lang w:val="x-none"/>
              </w:rPr>
            </w:pPr>
            <w:r w:rsidRPr="00441CD0">
              <w:t>Steering Mode</w:t>
            </w:r>
          </w:p>
        </w:tc>
        <w:tc>
          <w:tcPr>
            <w:tcW w:w="1360" w:type="pct"/>
            <w:tcBorders>
              <w:top w:val="single" w:sz="4" w:space="0" w:color="auto"/>
              <w:left w:val="single" w:sz="4" w:space="0" w:color="auto"/>
              <w:bottom w:val="single" w:sz="4" w:space="0" w:color="auto"/>
              <w:right w:val="single" w:sz="4" w:space="0" w:color="auto"/>
            </w:tcBorders>
            <w:hideMark/>
          </w:tcPr>
          <w:p w14:paraId="49701C94" w14:textId="4013BEA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.2.125</w:t>
            </w:r>
          </w:p>
        </w:tc>
        <w:tc>
          <w:tcPr>
            <w:tcW w:w="833" w:type="pct"/>
            <w:tcBorders>
              <w:top w:val="single" w:sz="4" w:space="0" w:color="auto"/>
              <w:left w:val="single" w:sz="4" w:space="0" w:color="auto"/>
              <w:bottom w:val="single" w:sz="4" w:space="0" w:color="auto"/>
              <w:right w:val="single" w:sz="4" w:space="0" w:color="auto"/>
            </w:tcBorders>
            <w:hideMark/>
          </w:tcPr>
          <w:p w14:paraId="6D0526A4" w14:textId="77777777" w:rsidR="00EE5860" w:rsidRPr="00441CD0" w:rsidRDefault="00EE5860" w:rsidP="00BB0E1F">
            <w:pPr>
              <w:pStyle w:val="TAC"/>
              <w:rPr>
                <w:lang w:val="de-DE"/>
              </w:rPr>
            </w:pPr>
            <w:r w:rsidRPr="00441CD0">
              <w:rPr>
                <w:lang w:val="de-DE"/>
              </w:rPr>
              <w:t>1</w:t>
            </w:r>
          </w:p>
        </w:tc>
      </w:tr>
      <w:tr w:rsidR="00EE5860" w:rsidRPr="00441CD0" w14:paraId="3BB14F4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812F190" w14:textId="77777777" w:rsidR="00EE5860" w:rsidRPr="00441CD0" w:rsidRDefault="00EE5860" w:rsidP="00BB0E1F">
            <w:pPr>
              <w:pStyle w:val="TAC"/>
              <w:rPr>
                <w:lang w:val="sv-SE"/>
              </w:rPr>
            </w:pPr>
            <w:r w:rsidRPr="00441CD0">
              <w:rPr>
                <w:lang w:val="sv-SE"/>
              </w:rPr>
              <w:t>173</w:t>
            </w:r>
          </w:p>
        </w:tc>
        <w:tc>
          <w:tcPr>
            <w:tcW w:w="1962" w:type="pct"/>
            <w:tcBorders>
              <w:top w:val="single" w:sz="4" w:space="0" w:color="auto"/>
              <w:left w:val="single" w:sz="4" w:space="0" w:color="auto"/>
              <w:bottom w:val="single" w:sz="4" w:space="0" w:color="auto"/>
              <w:right w:val="single" w:sz="4" w:space="0" w:color="auto"/>
            </w:tcBorders>
            <w:hideMark/>
          </w:tcPr>
          <w:p w14:paraId="19CA027F" w14:textId="77777777" w:rsidR="00EE5860" w:rsidRPr="00441CD0" w:rsidRDefault="00EE5860" w:rsidP="00BB0E1F">
            <w:pPr>
              <w:pStyle w:val="TAL"/>
              <w:rPr>
                <w:lang w:val="x-none"/>
              </w:rPr>
            </w:pPr>
            <w:r w:rsidRPr="00441CD0">
              <w:t>Weight</w:t>
            </w:r>
          </w:p>
        </w:tc>
        <w:tc>
          <w:tcPr>
            <w:tcW w:w="1360" w:type="pct"/>
            <w:tcBorders>
              <w:top w:val="single" w:sz="4" w:space="0" w:color="auto"/>
              <w:left w:val="single" w:sz="4" w:space="0" w:color="auto"/>
              <w:bottom w:val="single" w:sz="4" w:space="0" w:color="auto"/>
              <w:right w:val="single" w:sz="4" w:space="0" w:color="auto"/>
            </w:tcBorders>
            <w:hideMark/>
          </w:tcPr>
          <w:p w14:paraId="75CE8C2A" w14:textId="412F3FDC"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.2.126</w:t>
            </w:r>
          </w:p>
        </w:tc>
        <w:tc>
          <w:tcPr>
            <w:tcW w:w="833" w:type="pct"/>
            <w:tcBorders>
              <w:top w:val="single" w:sz="4" w:space="0" w:color="auto"/>
              <w:left w:val="single" w:sz="4" w:space="0" w:color="auto"/>
              <w:bottom w:val="single" w:sz="4" w:space="0" w:color="auto"/>
              <w:right w:val="single" w:sz="4" w:space="0" w:color="auto"/>
            </w:tcBorders>
            <w:hideMark/>
          </w:tcPr>
          <w:p w14:paraId="0FE412C8" w14:textId="77777777" w:rsidR="00EE5860" w:rsidRPr="00441CD0" w:rsidRDefault="00EE5860" w:rsidP="00BB0E1F">
            <w:pPr>
              <w:pStyle w:val="TAC"/>
              <w:rPr>
                <w:lang w:val="de-DE"/>
              </w:rPr>
            </w:pPr>
            <w:r w:rsidRPr="00441CD0">
              <w:rPr>
                <w:lang w:val="de-DE"/>
              </w:rPr>
              <w:t>1</w:t>
            </w:r>
          </w:p>
        </w:tc>
      </w:tr>
      <w:tr w:rsidR="00EE5860" w:rsidRPr="00441CD0" w14:paraId="377FDB1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1C3C5C93" w14:textId="77777777" w:rsidR="00EE5860" w:rsidRPr="00441CD0" w:rsidRDefault="00EE5860" w:rsidP="00BB0E1F">
            <w:pPr>
              <w:pStyle w:val="TAC"/>
              <w:rPr>
                <w:lang w:val="sv-SE"/>
              </w:rPr>
            </w:pPr>
            <w:r w:rsidRPr="00441CD0">
              <w:rPr>
                <w:lang w:val="sv-SE"/>
              </w:rPr>
              <w:t>174</w:t>
            </w:r>
          </w:p>
        </w:tc>
        <w:tc>
          <w:tcPr>
            <w:tcW w:w="1962" w:type="pct"/>
            <w:tcBorders>
              <w:top w:val="single" w:sz="4" w:space="0" w:color="auto"/>
              <w:left w:val="single" w:sz="4" w:space="0" w:color="auto"/>
              <w:bottom w:val="single" w:sz="4" w:space="0" w:color="auto"/>
              <w:right w:val="single" w:sz="4" w:space="0" w:color="auto"/>
            </w:tcBorders>
            <w:hideMark/>
          </w:tcPr>
          <w:p w14:paraId="52B822D5" w14:textId="77777777" w:rsidR="00EE5860" w:rsidRPr="00441CD0" w:rsidRDefault="00EE5860" w:rsidP="00BB0E1F">
            <w:pPr>
              <w:pStyle w:val="TAL"/>
              <w:rPr>
                <w:lang w:val="x-none"/>
              </w:rPr>
            </w:pPr>
            <w:r w:rsidRPr="00441CD0">
              <w:t>Priority</w:t>
            </w:r>
          </w:p>
        </w:tc>
        <w:tc>
          <w:tcPr>
            <w:tcW w:w="1360" w:type="pct"/>
            <w:tcBorders>
              <w:top w:val="single" w:sz="4" w:space="0" w:color="auto"/>
              <w:left w:val="single" w:sz="4" w:space="0" w:color="auto"/>
              <w:bottom w:val="single" w:sz="4" w:space="0" w:color="auto"/>
              <w:right w:val="single" w:sz="4" w:space="0" w:color="auto"/>
            </w:tcBorders>
            <w:hideMark/>
          </w:tcPr>
          <w:p w14:paraId="7D1D1E64" w14:textId="016AA0C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.2.127</w:t>
            </w:r>
          </w:p>
        </w:tc>
        <w:tc>
          <w:tcPr>
            <w:tcW w:w="833" w:type="pct"/>
            <w:tcBorders>
              <w:top w:val="single" w:sz="4" w:space="0" w:color="auto"/>
              <w:left w:val="single" w:sz="4" w:space="0" w:color="auto"/>
              <w:bottom w:val="single" w:sz="4" w:space="0" w:color="auto"/>
              <w:right w:val="single" w:sz="4" w:space="0" w:color="auto"/>
            </w:tcBorders>
            <w:hideMark/>
          </w:tcPr>
          <w:p w14:paraId="6123DA70" w14:textId="77777777" w:rsidR="00EE5860" w:rsidRPr="00441CD0" w:rsidRDefault="00EE5860" w:rsidP="00BB0E1F">
            <w:pPr>
              <w:pStyle w:val="TAC"/>
              <w:rPr>
                <w:lang w:val="de-DE"/>
              </w:rPr>
            </w:pPr>
            <w:r w:rsidRPr="00441CD0">
              <w:rPr>
                <w:lang w:val="de-DE"/>
              </w:rPr>
              <w:t>1</w:t>
            </w:r>
          </w:p>
        </w:tc>
      </w:tr>
      <w:tr w:rsidR="00EE5860" w:rsidRPr="00441CD0" w14:paraId="3CAFD9D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3F060556" w14:textId="77777777" w:rsidR="00EE5860" w:rsidRPr="00441CD0" w:rsidRDefault="00EE5860" w:rsidP="00BB0E1F">
            <w:pPr>
              <w:pStyle w:val="TAC"/>
              <w:rPr>
                <w:lang w:val="sv-SE"/>
              </w:rPr>
            </w:pPr>
            <w:r w:rsidRPr="00441CD0">
              <w:t>175</w:t>
            </w:r>
          </w:p>
        </w:tc>
        <w:tc>
          <w:tcPr>
            <w:tcW w:w="1962" w:type="pct"/>
            <w:tcBorders>
              <w:top w:val="single" w:sz="4" w:space="0" w:color="auto"/>
              <w:left w:val="single" w:sz="4" w:space="0" w:color="auto"/>
              <w:bottom w:val="single" w:sz="4" w:space="0" w:color="auto"/>
              <w:right w:val="single" w:sz="4" w:space="0" w:color="auto"/>
            </w:tcBorders>
            <w:hideMark/>
          </w:tcPr>
          <w:p w14:paraId="65077C3F" w14:textId="77777777" w:rsidR="00EE5860" w:rsidRPr="00441CD0" w:rsidRDefault="00EE5860" w:rsidP="00BB0E1F">
            <w:pPr>
              <w:pStyle w:val="TAL"/>
              <w:rPr>
                <w:lang w:val="x-none"/>
              </w:rPr>
            </w:pPr>
            <w:r w:rsidRPr="00441CD0">
              <w:t>Update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6B366C14" w14:textId="77777777" w:rsidR="00EE5860" w:rsidRPr="00441CD0" w:rsidRDefault="00EE5860" w:rsidP="00BB0E1F">
            <w:pPr>
              <w:pStyle w:val="TAL"/>
            </w:pPr>
            <w:r w:rsidRPr="00441CD0">
              <w:t>Extendable / Table 7.5.4</w:t>
            </w:r>
            <w:r w:rsidRPr="00441CD0">
              <w:rPr>
                <w:lang w:val="de-DE"/>
              </w:rPr>
              <w:t>.</w:t>
            </w:r>
            <w:r w:rsidRPr="00441CD0">
              <w:t>16</w:t>
            </w:r>
            <w:r w:rsidRPr="00441CD0">
              <w:rPr>
                <w:lang w:val="de-DE"/>
              </w:rPr>
              <w:t>-2</w:t>
            </w:r>
          </w:p>
        </w:tc>
        <w:tc>
          <w:tcPr>
            <w:tcW w:w="833" w:type="pct"/>
            <w:tcBorders>
              <w:top w:val="single" w:sz="4" w:space="0" w:color="auto"/>
              <w:left w:val="single" w:sz="4" w:space="0" w:color="auto"/>
              <w:bottom w:val="single" w:sz="4" w:space="0" w:color="auto"/>
              <w:right w:val="single" w:sz="4" w:space="0" w:color="auto"/>
            </w:tcBorders>
            <w:hideMark/>
          </w:tcPr>
          <w:p w14:paraId="21DD2A63" w14:textId="77777777" w:rsidR="00EE5860" w:rsidRPr="00441CD0" w:rsidRDefault="00EE5860" w:rsidP="00BB0E1F">
            <w:pPr>
              <w:pStyle w:val="TAC"/>
              <w:rPr>
                <w:lang w:val="de-DE"/>
              </w:rPr>
            </w:pPr>
            <w:r w:rsidRPr="00441CD0">
              <w:rPr>
                <w:lang w:val="fr-FR"/>
              </w:rPr>
              <w:t>Not Applicable</w:t>
            </w:r>
          </w:p>
        </w:tc>
      </w:tr>
      <w:tr w:rsidR="00EE5860" w:rsidRPr="00441CD0" w14:paraId="6A0276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14466E4" w14:textId="77777777" w:rsidR="00EE5860" w:rsidRPr="00441CD0" w:rsidRDefault="00EE5860" w:rsidP="00BB0E1F">
            <w:pPr>
              <w:pStyle w:val="TAC"/>
              <w:rPr>
                <w:lang w:val="sv-SE"/>
              </w:rPr>
            </w:pPr>
            <w:r w:rsidRPr="00441CD0">
              <w:t>176</w:t>
            </w:r>
          </w:p>
        </w:tc>
        <w:tc>
          <w:tcPr>
            <w:tcW w:w="1962" w:type="pct"/>
            <w:tcBorders>
              <w:top w:val="single" w:sz="4" w:space="0" w:color="auto"/>
              <w:left w:val="single" w:sz="4" w:space="0" w:color="auto"/>
              <w:bottom w:val="single" w:sz="4" w:space="0" w:color="auto"/>
              <w:right w:val="single" w:sz="4" w:space="0" w:color="auto"/>
            </w:tcBorders>
            <w:hideMark/>
          </w:tcPr>
          <w:p w14:paraId="782C209A" w14:textId="77777777" w:rsidR="00EE5860" w:rsidRPr="00441CD0" w:rsidRDefault="00EE5860" w:rsidP="00BB0E1F">
            <w:pPr>
              <w:pStyle w:val="TAL"/>
              <w:rPr>
                <w:lang w:val="x-none"/>
              </w:rPr>
            </w:pPr>
            <w:r w:rsidRPr="00441CD0">
              <w:t>Update Non 3GPP Access Forwarding Action Information</w:t>
            </w:r>
          </w:p>
        </w:tc>
        <w:tc>
          <w:tcPr>
            <w:tcW w:w="1360" w:type="pct"/>
            <w:tcBorders>
              <w:top w:val="single" w:sz="4" w:space="0" w:color="auto"/>
              <w:left w:val="single" w:sz="4" w:space="0" w:color="auto"/>
              <w:bottom w:val="single" w:sz="4" w:space="0" w:color="auto"/>
              <w:right w:val="single" w:sz="4" w:space="0" w:color="auto"/>
            </w:tcBorders>
            <w:hideMark/>
          </w:tcPr>
          <w:p w14:paraId="4FEBA3BD" w14:textId="77777777" w:rsidR="00EE5860" w:rsidRPr="00441CD0" w:rsidRDefault="00EE5860" w:rsidP="00BB0E1F">
            <w:pPr>
              <w:pStyle w:val="TAL"/>
            </w:pPr>
            <w:r w:rsidRPr="00441CD0">
              <w:t>Extendable / Table 7.5.4</w:t>
            </w:r>
            <w:r w:rsidRPr="00441CD0">
              <w:rPr>
                <w:lang w:val="de-DE"/>
              </w:rPr>
              <w:t>.16-3</w:t>
            </w:r>
          </w:p>
        </w:tc>
        <w:tc>
          <w:tcPr>
            <w:tcW w:w="833" w:type="pct"/>
            <w:tcBorders>
              <w:top w:val="single" w:sz="4" w:space="0" w:color="auto"/>
              <w:left w:val="single" w:sz="4" w:space="0" w:color="auto"/>
              <w:bottom w:val="single" w:sz="4" w:space="0" w:color="auto"/>
              <w:right w:val="single" w:sz="4" w:space="0" w:color="auto"/>
            </w:tcBorders>
            <w:hideMark/>
          </w:tcPr>
          <w:p w14:paraId="1DF563CD" w14:textId="77777777" w:rsidR="00EE5860" w:rsidRPr="00441CD0" w:rsidRDefault="00EE5860" w:rsidP="00BB0E1F">
            <w:pPr>
              <w:pStyle w:val="TAC"/>
              <w:rPr>
                <w:lang w:val="de-DE"/>
              </w:rPr>
            </w:pPr>
            <w:r w:rsidRPr="00441CD0">
              <w:rPr>
                <w:lang w:val="fr-FR"/>
              </w:rPr>
              <w:t>Not Applicable</w:t>
            </w:r>
          </w:p>
        </w:tc>
      </w:tr>
      <w:tr w:rsidR="00EE5860" w:rsidRPr="00441CD0" w14:paraId="1774C05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B8ED3EF" w14:textId="77777777" w:rsidR="00EE5860" w:rsidRPr="00441CD0" w:rsidRDefault="00EE5860" w:rsidP="00BB0E1F">
            <w:pPr>
              <w:pStyle w:val="TAC"/>
              <w:rPr>
                <w:lang w:val="sv-SE"/>
              </w:rPr>
            </w:pPr>
            <w:r w:rsidRPr="00441CD0">
              <w:rPr>
                <w:lang w:val="sv-SE"/>
              </w:rPr>
              <w:t>177</w:t>
            </w:r>
          </w:p>
        </w:tc>
        <w:tc>
          <w:tcPr>
            <w:tcW w:w="1962" w:type="pct"/>
            <w:tcBorders>
              <w:top w:val="single" w:sz="4" w:space="0" w:color="auto"/>
              <w:left w:val="single" w:sz="4" w:space="0" w:color="auto"/>
              <w:bottom w:val="single" w:sz="4" w:space="0" w:color="auto"/>
              <w:right w:val="single" w:sz="4" w:space="0" w:color="auto"/>
            </w:tcBorders>
            <w:hideMark/>
          </w:tcPr>
          <w:p w14:paraId="31656DEA" w14:textId="77777777" w:rsidR="00EE5860" w:rsidRPr="00441CD0" w:rsidRDefault="00EE5860" w:rsidP="00BB0E1F">
            <w:pPr>
              <w:pStyle w:val="TAL"/>
              <w:rPr>
                <w:lang w:val="x-none"/>
              </w:rPr>
            </w:pPr>
            <w:r w:rsidRPr="00441CD0">
              <w:t>UE IP address Pool Identity</w:t>
            </w:r>
          </w:p>
        </w:tc>
        <w:tc>
          <w:tcPr>
            <w:tcW w:w="1360" w:type="pct"/>
            <w:tcBorders>
              <w:top w:val="single" w:sz="4" w:space="0" w:color="auto"/>
              <w:left w:val="single" w:sz="4" w:space="0" w:color="auto"/>
              <w:bottom w:val="single" w:sz="4" w:space="0" w:color="auto"/>
              <w:right w:val="single" w:sz="4" w:space="0" w:color="auto"/>
            </w:tcBorders>
            <w:hideMark/>
          </w:tcPr>
          <w:p w14:paraId="1B3667AD" w14:textId="2EDA95AD"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.2.128</w:t>
            </w:r>
          </w:p>
        </w:tc>
        <w:tc>
          <w:tcPr>
            <w:tcW w:w="833" w:type="pct"/>
            <w:tcBorders>
              <w:top w:val="single" w:sz="4" w:space="0" w:color="auto"/>
              <w:left w:val="single" w:sz="4" w:space="0" w:color="auto"/>
              <w:bottom w:val="single" w:sz="4" w:space="0" w:color="auto"/>
              <w:right w:val="single" w:sz="4" w:space="0" w:color="auto"/>
            </w:tcBorders>
            <w:hideMark/>
          </w:tcPr>
          <w:p w14:paraId="11341E22" w14:textId="77777777" w:rsidR="00EE5860" w:rsidRPr="00441CD0" w:rsidRDefault="00EE5860" w:rsidP="00BB0E1F">
            <w:pPr>
              <w:pStyle w:val="TAC"/>
              <w:rPr>
                <w:lang w:val="de-DE"/>
              </w:rPr>
            </w:pPr>
            <w:r w:rsidRPr="00441CD0">
              <w:rPr>
                <w:lang w:val="de-DE"/>
              </w:rPr>
              <w:t>2</w:t>
            </w:r>
          </w:p>
        </w:tc>
      </w:tr>
      <w:tr w:rsidR="00EE5860" w:rsidRPr="00441CD0" w14:paraId="44D9642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5048A98" w14:textId="77777777" w:rsidR="00EE5860" w:rsidRPr="00441CD0" w:rsidRDefault="00EE5860" w:rsidP="00BB0E1F">
            <w:pPr>
              <w:pStyle w:val="TAC"/>
              <w:rPr>
                <w:lang w:val="sv-SE"/>
              </w:rPr>
            </w:pPr>
            <w:r w:rsidRPr="00441CD0">
              <w:rPr>
                <w:lang w:val="sv-SE"/>
              </w:rPr>
              <w:t>178</w:t>
            </w:r>
          </w:p>
        </w:tc>
        <w:tc>
          <w:tcPr>
            <w:tcW w:w="1962" w:type="pct"/>
            <w:tcBorders>
              <w:top w:val="single" w:sz="4" w:space="0" w:color="auto"/>
              <w:left w:val="single" w:sz="4" w:space="0" w:color="auto"/>
              <w:bottom w:val="single" w:sz="4" w:space="0" w:color="auto"/>
              <w:right w:val="single" w:sz="4" w:space="0" w:color="auto"/>
            </w:tcBorders>
            <w:hideMark/>
          </w:tcPr>
          <w:p w14:paraId="4A45EF1E" w14:textId="77777777" w:rsidR="00EE5860" w:rsidRPr="00441CD0" w:rsidRDefault="00EE5860" w:rsidP="00BB0E1F">
            <w:pPr>
              <w:pStyle w:val="TAL"/>
              <w:rPr>
                <w:lang w:val="x-none"/>
              </w:rPr>
            </w:pPr>
            <w:r w:rsidRPr="00441CD0">
              <w:t>Alternative SMF IP Address</w:t>
            </w:r>
          </w:p>
        </w:tc>
        <w:tc>
          <w:tcPr>
            <w:tcW w:w="1360" w:type="pct"/>
            <w:tcBorders>
              <w:top w:val="single" w:sz="4" w:space="0" w:color="auto"/>
              <w:left w:val="single" w:sz="4" w:space="0" w:color="auto"/>
              <w:bottom w:val="single" w:sz="4" w:space="0" w:color="auto"/>
              <w:right w:val="single" w:sz="4" w:space="0" w:color="auto"/>
            </w:tcBorders>
            <w:hideMark/>
          </w:tcPr>
          <w:p w14:paraId="77F31C26" w14:textId="3501AC0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.2.129</w:t>
            </w:r>
          </w:p>
        </w:tc>
        <w:tc>
          <w:tcPr>
            <w:tcW w:w="833" w:type="pct"/>
            <w:tcBorders>
              <w:top w:val="single" w:sz="4" w:space="0" w:color="auto"/>
              <w:left w:val="single" w:sz="4" w:space="0" w:color="auto"/>
              <w:bottom w:val="single" w:sz="4" w:space="0" w:color="auto"/>
              <w:right w:val="single" w:sz="4" w:space="0" w:color="auto"/>
            </w:tcBorders>
            <w:hideMark/>
          </w:tcPr>
          <w:p w14:paraId="448BDE3B" w14:textId="77777777" w:rsidR="00EE5860" w:rsidRPr="00441CD0" w:rsidRDefault="00EE5860" w:rsidP="00BB0E1F">
            <w:pPr>
              <w:pStyle w:val="TAC"/>
              <w:rPr>
                <w:lang w:val="sv-SE"/>
              </w:rPr>
            </w:pPr>
            <w:r w:rsidRPr="00441CD0">
              <w:rPr>
                <w:lang w:val="de-DE"/>
              </w:rPr>
              <w:t>1</w:t>
            </w:r>
          </w:p>
        </w:tc>
      </w:tr>
      <w:tr w:rsidR="00EE5860" w:rsidRPr="00441CD0" w14:paraId="72F21CB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62E453DB" w14:textId="77777777" w:rsidR="00EE5860" w:rsidRPr="00441CD0" w:rsidRDefault="00EE5860" w:rsidP="00BB0E1F">
            <w:pPr>
              <w:pStyle w:val="TAC"/>
              <w:rPr>
                <w:lang w:val="sv-SE"/>
              </w:rPr>
            </w:pPr>
            <w:r w:rsidRPr="00441CD0">
              <w:rPr>
                <w:lang w:val="sv-SE"/>
              </w:rPr>
              <w:lastRenderedPageBreak/>
              <w:t>179</w:t>
            </w:r>
          </w:p>
        </w:tc>
        <w:tc>
          <w:tcPr>
            <w:tcW w:w="1962" w:type="pct"/>
            <w:tcBorders>
              <w:top w:val="single" w:sz="4" w:space="0" w:color="auto"/>
              <w:left w:val="single" w:sz="4" w:space="0" w:color="auto"/>
              <w:bottom w:val="single" w:sz="4" w:space="0" w:color="auto"/>
              <w:right w:val="single" w:sz="4" w:space="0" w:color="auto"/>
            </w:tcBorders>
            <w:hideMark/>
          </w:tcPr>
          <w:p w14:paraId="6C71E607" w14:textId="77777777" w:rsidR="00EE5860" w:rsidRPr="00441CD0" w:rsidRDefault="00EE5860" w:rsidP="00BB0E1F">
            <w:pPr>
              <w:pStyle w:val="TAL"/>
              <w:rPr>
                <w:lang w:val="x-none"/>
              </w:rPr>
            </w:pPr>
            <w:r w:rsidRPr="00441CD0">
              <w:rPr>
                <w:noProof/>
              </w:rPr>
              <w:t>Packet Replication and Detection Carry-On Information</w:t>
            </w:r>
          </w:p>
        </w:tc>
        <w:tc>
          <w:tcPr>
            <w:tcW w:w="1360" w:type="pct"/>
            <w:tcBorders>
              <w:top w:val="single" w:sz="4" w:space="0" w:color="auto"/>
              <w:left w:val="single" w:sz="4" w:space="0" w:color="auto"/>
              <w:bottom w:val="single" w:sz="4" w:space="0" w:color="auto"/>
              <w:right w:val="single" w:sz="4" w:space="0" w:color="auto"/>
            </w:tcBorders>
            <w:hideMark/>
          </w:tcPr>
          <w:p w14:paraId="689282D7" w14:textId="31BFC641"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.2.130</w:t>
            </w:r>
          </w:p>
        </w:tc>
        <w:tc>
          <w:tcPr>
            <w:tcW w:w="833" w:type="pct"/>
            <w:tcBorders>
              <w:top w:val="single" w:sz="4" w:space="0" w:color="auto"/>
              <w:left w:val="single" w:sz="4" w:space="0" w:color="auto"/>
              <w:bottom w:val="single" w:sz="4" w:space="0" w:color="auto"/>
              <w:right w:val="single" w:sz="4" w:space="0" w:color="auto"/>
            </w:tcBorders>
            <w:hideMark/>
          </w:tcPr>
          <w:p w14:paraId="57B26C50" w14:textId="77777777" w:rsidR="00EE5860" w:rsidRPr="00441CD0" w:rsidRDefault="00EE5860" w:rsidP="00BB0E1F">
            <w:pPr>
              <w:pStyle w:val="TAC"/>
              <w:rPr>
                <w:lang w:val="de-DE"/>
              </w:rPr>
            </w:pPr>
            <w:r w:rsidRPr="00441CD0">
              <w:rPr>
                <w:lang w:val="de-DE"/>
              </w:rPr>
              <w:t>1</w:t>
            </w:r>
          </w:p>
        </w:tc>
      </w:tr>
      <w:tr w:rsidR="00EE5860" w:rsidRPr="00441CD0" w14:paraId="1CFBA5C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D4488A6" w14:textId="77777777" w:rsidR="00EE5860" w:rsidRPr="00441CD0" w:rsidRDefault="00EE5860" w:rsidP="00BB0E1F">
            <w:pPr>
              <w:pStyle w:val="TAC"/>
              <w:rPr>
                <w:lang w:val="sv-SE"/>
              </w:rPr>
            </w:pPr>
            <w:r w:rsidRPr="00441CD0">
              <w:rPr>
                <w:lang w:val="sv-SE"/>
              </w:rPr>
              <w:t>180</w:t>
            </w:r>
          </w:p>
        </w:tc>
        <w:tc>
          <w:tcPr>
            <w:tcW w:w="1962" w:type="pct"/>
            <w:tcBorders>
              <w:top w:val="single" w:sz="4" w:space="0" w:color="auto"/>
              <w:left w:val="single" w:sz="4" w:space="0" w:color="auto"/>
              <w:bottom w:val="single" w:sz="4" w:space="0" w:color="auto"/>
              <w:right w:val="single" w:sz="4" w:space="0" w:color="auto"/>
            </w:tcBorders>
            <w:hideMark/>
          </w:tcPr>
          <w:p w14:paraId="593B1EFF" w14:textId="77777777" w:rsidR="00EE5860" w:rsidRPr="00441CD0" w:rsidRDefault="00EE5860" w:rsidP="00BB0E1F">
            <w:pPr>
              <w:pStyle w:val="TAL"/>
              <w:rPr>
                <w:lang w:val="x-none"/>
              </w:rPr>
            </w:pPr>
            <w:r w:rsidRPr="00441CD0">
              <w:t>SMF Set ID</w:t>
            </w:r>
          </w:p>
        </w:tc>
        <w:tc>
          <w:tcPr>
            <w:tcW w:w="1360" w:type="pct"/>
            <w:tcBorders>
              <w:top w:val="single" w:sz="4" w:space="0" w:color="auto"/>
              <w:left w:val="single" w:sz="4" w:space="0" w:color="auto"/>
              <w:bottom w:val="single" w:sz="4" w:space="0" w:color="auto"/>
              <w:right w:val="single" w:sz="4" w:space="0" w:color="auto"/>
            </w:tcBorders>
            <w:hideMark/>
          </w:tcPr>
          <w:p w14:paraId="4C20FC8B" w14:textId="3B3A5C07"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.2.131</w:t>
            </w:r>
          </w:p>
        </w:tc>
        <w:tc>
          <w:tcPr>
            <w:tcW w:w="833" w:type="pct"/>
            <w:tcBorders>
              <w:top w:val="single" w:sz="4" w:space="0" w:color="auto"/>
              <w:left w:val="single" w:sz="4" w:space="0" w:color="auto"/>
              <w:bottom w:val="single" w:sz="4" w:space="0" w:color="auto"/>
              <w:right w:val="single" w:sz="4" w:space="0" w:color="auto"/>
            </w:tcBorders>
            <w:hideMark/>
          </w:tcPr>
          <w:p w14:paraId="28854D85" w14:textId="77777777" w:rsidR="00EE5860" w:rsidRPr="00441CD0" w:rsidRDefault="00EE5860" w:rsidP="00BB0E1F">
            <w:pPr>
              <w:pStyle w:val="TAC"/>
              <w:rPr>
                <w:lang w:val="sv-SE"/>
              </w:rPr>
            </w:pPr>
            <w:r w:rsidRPr="00441CD0">
              <w:rPr>
                <w:lang w:val="de-DE"/>
              </w:rPr>
              <w:t>Not applicable</w:t>
            </w:r>
          </w:p>
        </w:tc>
      </w:tr>
      <w:tr w:rsidR="00EE5860" w:rsidRPr="00441CD0" w14:paraId="4BA9C2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7D14BC67" w14:textId="77777777" w:rsidR="00EE5860" w:rsidRPr="00441CD0" w:rsidRDefault="00EE5860" w:rsidP="00BB0E1F">
            <w:pPr>
              <w:pStyle w:val="TAC"/>
              <w:rPr>
                <w:lang w:val="sv-SE"/>
              </w:rPr>
            </w:pPr>
            <w:r w:rsidRPr="00441CD0">
              <w:t>181</w:t>
            </w:r>
          </w:p>
        </w:tc>
        <w:tc>
          <w:tcPr>
            <w:tcW w:w="1962" w:type="pct"/>
            <w:tcBorders>
              <w:top w:val="single" w:sz="4" w:space="0" w:color="auto"/>
              <w:left w:val="single" w:sz="4" w:space="0" w:color="auto"/>
              <w:bottom w:val="single" w:sz="4" w:space="0" w:color="auto"/>
              <w:right w:val="single" w:sz="4" w:space="0" w:color="auto"/>
            </w:tcBorders>
            <w:hideMark/>
          </w:tcPr>
          <w:p w14:paraId="1F8CC331" w14:textId="77777777" w:rsidR="00EE5860" w:rsidRPr="00441CD0" w:rsidRDefault="00EE5860" w:rsidP="00BB0E1F">
            <w:pPr>
              <w:pStyle w:val="TAL"/>
              <w:rPr>
                <w:lang w:val="x-none"/>
              </w:rPr>
            </w:pPr>
            <w:r w:rsidRPr="00441CD0">
              <w:rPr>
                <w:lang w:eastAsia="zh-CN"/>
              </w:rPr>
              <w:t>Quota Validity Time</w:t>
            </w:r>
          </w:p>
        </w:tc>
        <w:tc>
          <w:tcPr>
            <w:tcW w:w="1360" w:type="pct"/>
            <w:tcBorders>
              <w:top w:val="single" w:sz="4" w:space="0" w:color="auto"/>
              <w:left w:val="single" w:sz="4" w:space="0" w:color="auto"/>
              <w:bottom w:val="single" w:sz="4" w:space="0" w:color="auto"/>
              <w:right w:val="single" w:sz="4" w:space="0" w:color="auto"/>
            </w:tcBorders>
            <w:hideMark/>
          </w:tcPr>
          <w:p w14:paraId="7628E75E" w14:textId="169AE72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.2.132</w:t>
            </w:r>
          </w:p>
        </w:tc>
        <w:tc>
          <w:tcPr>
            <w:tcW w:w="833" w:type="pct"/>
            <w:tcBorders>
              <w:top w:val="single" w:sz="4" w:space="0" w:color="auto"/>
              <w:left w:val="single" w:sz="4" w:space="0" w:color="auto"/>
              <w:bottom w:val="single" w:sz="4" w:space="0" w:color="auto"/>
              <w:right w:val="single" w:sz="4" w:space="0" w:color="auto"/>
            </w:tcBorders>
            <w:hideMark/>
          </w:tcPr>
          <w:p w14:paraId="1A4106AC" w14:textId="77777777" w:rsidR="00EE5860" w:rsidRPr="00441CD0" w:rsidRDefault="00EE5860" w:rsidP="00BB0E1F">
            <w:pPr>
              <w:pStyle w:val="TAC"/>
              <w:rPr>
                <w:lang w:val="de-DE"/>
              </w:rPr>
            </w:pPr>
            <w:r w:rsidRPr="00441CD0">
              <w:rPr>
                <w:lang w:val="fr-FR" w:eastAsia="zh-CN"/>
              </w:rPr>
              <w:t>4</w:t>
            </w:r>
          </w:p>
        </w:tc>
      </w:tr>
      <w:tr w:rsidR="00EE5860" w:rsidRPr="00441CD0" w14:paraId="2C951AD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912C84" w14:textId="77777777" w:rsidR="00EE5860" w:rsidRPr="00441CD0" w:rsidRDefault="00EE5860" w:rsidP="00BB0E1F">
            <w:pPr>
              <w:pStyle w:val="TAC"/>
              <w:rPr>
                <w:lang w:val="fr-FR"/>
              </w:rPr>
            </w:pPr>
            <w:r w:rsidRPr="00441CD0">
              <w:rPr>
                <w:lang w:val="fr-FR"/>
              </w:rPr>
              <w:t>182</w:t>
            </w:r>
          </w:p>
        </w:tc>
        <w:tc>
          <w:tcPr>
            <w:tcW w:w="1962" w:type="pct"/>
            <w:tcBorders>
              <w:top w:val="single" w:sz="4" w:space="0" w:color="auto"/>
              <w:left w:val="single" w:sz="4" w:space="0" w:color="auto"/>
              <w:bottom w:val="single" w:sz="4" w:space="0" w:color="auto"/>
              <w:right w:val="single" w:sz="4" w:space="0" w:color="auto"/>
            </w:tcBorders>
          </w:tcPr>
          <w:p w14:paraId="3E65A489" w14:textId="77777777" w:rsidR="00EE5860" w:rsidRPr="00441CD0" w:rsidRDefault="00EE5860" w:rsidP="00BB0E1F">
            <w:pPr>
              <w:pStyle w:val="TAL"/>
              <w:rPr>
                <w:lang w:val="fr-FR" w:eastAsia="zh-CN"/>
              </w:rPr>
            </w:pPr>
            <w:r w:rsidRPr="00441CD0">
              <w:rPr>
                <w:lang w:val="fr-FR"/>
              </w:rPr>
              <w:t>Number of Reports</w:t>
            </w:r>
          </w:p>
        </w:tc>
        <w:tc>
          <w:tcPr>
            <w:tcW w:w="1360" w:type="pct"/>
            <w:tcBorders>
              <w:top w:val="single" w:sz="4" w:space="0" w:color="auto"/>
              <w:left w:val="single" w:sz="4" w:space="0" w:color="auto"/>
              <w:bottom w:val="single" w:sz="4" w:space="0" w:color="auto"/>
              <w:right w:val="single" w:sz="4" w:space="0" w:color="auto"/>
            </w:tcBorders>
          </w:tcPr>
          <w:p w14:paraId="5C65FAC7" w14:textId="1214012D" w:rsidR="00EE5860" w:rsidRPr="00441CD0" w:rsidRDefault="00EE5860" w:rsidP="00BB0E1F">
            <w:pPr>
              <w:pStyle w:val="TAL"/>
              <w:rPr>
                <w:lang w:val="fr-FR"/>
              </w:rPr>
            </w:pPr>
            <w:r w:rsidRPr="00441CD0">
              <w:rPr>
                <w:lang w:val="fr-FR"/>
              </w:rPr>
              <w:t xml:space="preserve">Fixed / </w:t>
            </w:r>
            <w:r w:rsidR="00415C19" w:rsidRPr="00441CD0">
              <w:rPr>
                <w:lang w:val="fr-FR"/>
              </w:rPr>
              <w:t>Clause</w:t>
            </w:r>
            <w:r w:rsidR="00415C19">
              <w:rPr>
                <w:lang w:val="fr-FR"/>
              </w:rPr>
              <w:t> </w:t>
            </w:r>
            <w:r w:rsidR="00415C19" w:rsidRPr="00441CD0">
              <w:rPr>
                <w:lang w:val="fr-FR"/>
              </w:rPr>
              <w:t>8</w:t>
            </w:r>
            <w:r w:rsidRPr="00441CD0">
              <w:rPr>
                <w:lang w:val="fr-FR"/>
              </w:rPr>
              <w:t>.2.133</w:t>
            </w:r>
          </w:p>
        </w:tc>
        <w:tc>
          <w:tcPr>
            <w:tcW w:w="833" w:type="pct"/>
            <w:tcBorders>
              <w:top w:val="single" w:sz="4" w:space="0" w:color="auto"/>
              <w:left w:val="single" w:sz="4" w:space="0" w:color="auto"/>
              <w:bottom w:val="single" w:sz="4" w:space="0" w:color="auto"/>
              <w:right w:val="single" w:sz="4" w:space="0" w:color="auto"/>
            </w:tcBorders>
          </w:tcPr>
          <w:p w14:paraId="4F528A6B" w14:textId="77777777" w:rsidR="00EE5860" w:rsidRPr="00441CD0" w:rsidRDefault="00EE5860" w:rsidP="00BB0E1F">
            <w:pPr>
              <w:pStyle w:val="TAC"/>
              <w:rPr>
                <w:lang w:val="fr-FR" w:eastAsia="zh-CN"/>
              </w:rPr>
            </w:pPr>
            <w:r w:rsidRPr="00441CD0">
              <w:rPr>
                <w:lang w:val="de-DE"/>
              </w:rPr>
              <w:t>2</w:t>
            </w:r>
          </w:p>
        </w:tc>
      </w:tr>
      <w:tr w:rsidR="00EE5860" w:rsidRPr="00441CD0" w14:paraId="6A52214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F3285A3" w14:textId="77777777" w:rsidR="00EE5860" w:rsidRPr="00441CD0" w:rsidRDefault="00EE5860" w:rsidP="00BB0E1F">
            <w:pPr>
              <w:pStyle w:val="TAC"/>
              <w:rPr>
                <w:lang w:val="sv-SE"/>
              </w:rPr>
            </w:pPr>
            <w:r w:rsidRPr="00441CD0">
              <w:rPr>
                <w:lang w:val="sv-SE"/>
              </w:rPr>
              <w:t>183</w:t>
            </w:r>
          </w:p>
        </w:tc>
        <w:tc>
          <w:tcPr>
            <w:tcW w:w="1962" w:type="pct"/>
            <w:tcBorders>
              <w:top w:val="single" w:sz="4" w:space="0" w:color="auto"/>
              <w:left w:val="single" w:sz="4" w:space="0" w:color="auto"/>
              <w:bottom w:val="single" w:sz="4" w:space="0" w:color="auto"/>
              <w:right w:val="single" w:sz="4" w:space="0" w:color="auto"/>
            </w:tcBorders>
          </w:tcPr>
          <w:p w14:paraId="003DA386" w14:textId="77777777" w:rsidR="00EE5860" w:rsidRPr="00441CD0" w:rsidRDefault="00EE5860" w:rsidP="00BB0E1F">
            <w:pPr>
              <w:pStyle w:val="TAL"/>
              <w:rPr>
                <w:lang w:val="fr-FR"/>
              </w:rPr>
            </w:pPr>
            <w:r w:rsidRPr="00441CD0">
              <w:rPr>
                <w:lang w:val="fr-FR"/>
              </w:rPr>
              <w:t>PFCP Session Retention Information (within PFCP Association Setup Request)</w:t>
            </w:r>
          </w:p>
        </w:tc>
        <w:tc>
          <w:tcPr>
            <w:tcW w:w="1360" w:type="pct"/>
            <w:tcBorders>
              <w:top w:val="single" w:sz="4" w:space="0" w:color="auto"/>
              <w:left w:val="single" w:sz="4" w:space="0" w:color="auto"/>
              <w:bottom w:val="single" w:sz="4" w:space="0" w:color="auto"/>
              <w:right w:val="single" w:sz="4" w:space="0" w:color="auto"/>
            </w:tcBorders>
          </w:tcPr>
          <w:p w14:paraId="57B6EEF8" w14:textId="77777777" w:rsidR="00EE5860" w:rsidRPr="00441CD0" w:rsidRDefault="00EE5860" w:rsidP="00BB0E1F">
            <w:pPr>
              <w:pStyle w:val="TAL"/>
              <w:rPr>
                <w:lang w:val="fr-FR"/>
              </w:rPr>
            </w:pPr>
            <w:r w:rsidRPr="00441CD0">
              <w:rPr>
                <w:lang w:val="fr-FR"/>
              </w:rPr>
              <w:t>Extendable / Table 7.4.4.1-2</w:t>
            </w:r>
          </w:p>
        </w:tc>
        <w:tc>
          <w:tcPr>
            <w:tcW w:w="833" w:type="pct"/>
            <w:tcBorders>
              <w:top w:val="single" w:sz="4" w:space="0" w:color="auto"/>
              <w:left w:val="single" w:sz="4" w:space="0" w:color="auto"/>
              <w:bottom w:val="single" w:sz="4" w:space="0" w:color="auto"/>
              <w:right w:val="single" w:sz="4" w:space="0" w:color="auto"/>
            </w:tcBorders>
          </w:tcPr>
          <w:p w14:paraId="1FFA8F24" w14:textId="77777777" w:rsidR="00EE5860" w:rsidRPr="00441CD0" w:rsidRDefault="00EE5860" w:rsidP="00BB0E1F">
            <w:pPr>
              <w:pStyle w:val="TAC"/>
              <w:rPr>
                <w:lang w:val="de-DE"/>
              </w:rPr>
            </w:pPr>
            <w:r w:rsidRPr="00441CD0">
              <w:rPr>
                <w:lang w:val="fr-FR" w:eastAsia="zh-CN"/>
              </w:rPr>
              <w:t>1</w:t>
            </w:r>
          </w:p>
        </w:tc>
      </w:tr>
      <w:tr w:rsidR="00EE5860" w:rsidRPr="00441CD0" w14:paraId="666F24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BD3B2C0" w14:textId="77777777" w:rsidR="00EE5860" w:rsidRPr="00441CD0" w:rsidRDefault="00EE5860" w:rsidP="00BB0E1F">
            <w:pPr>
              <w:pStyle w:val="TAC"/>
              <w:rPr>
                <w:lang w:val="sv-SE"/>
              </w:rPr>
            </w:pPr>
            <w:r w:rsidRPr="00441CD0">
              <w:rPr>
                <w:lang w:val="sv-SE"/>
              </w:rPr>
              <w:t>184</w:t>
            </w:r>
          </w:p>
        </w:tc>
        <w:tc>
          <w:tcPr>
            <w:tcW w:w="1962" w:type="pct"/>
            <w:tcBorders>
              <w:top w:val="single" w:sz="4" w:space="0" w:color="auto"/>
              <w:left w:val="single" w:sz="4" w:space="0" w:color="auto"/>
              <w:bottom w:val="single" w:sz="4" w:space="0" w:color="auto"/>
              <w:right w:val="single" w:sz="4" w:space="0" w:color="auto"/>
            </w:tcBorders>
          </w:tcPr>
          <w:p w14:paraId="337D69A9" w14:textId="77777777" w:rsidR="00EE5860" w:rsidRPr="00441CD0" w:rsidRDefault="00EE5860" w:rsidP="00BB0E1F">
            <w:pPr>
              <w:pStyle w:val="TAL"/>
              <w:rPr>
                <w:lang w:val="fr-FR"/>
              </w:rPr>
            </w:pPr>
            <w:r w:rsidRPr="00441CD0">
              <w:rPr>
                <w:lang w:val="fr-FR"/>
              </w:rPr>
              <w:t>PFCPASRsp-Flags</w:t>
            </w:r>
          </w:p>
        </w:tc>
        <w:tc>
          <w:tcPr>
            <w:tcW w:w="1360" w:type="pct"/>
            <w:tcBorders>
              <w:top w:val="single" w:sz="4" w:space="0" w:color="auto"/>
              <w:left w:val="single" w:sz="4" w:space="0" w:color="auto"/>
              <w:bottom w:val="single" w:sz="4" w:space="0" w:color="auto"/>
              <w:right w:val="single" w:sz="4" w:space="0" w:color="auto"/>
            </w:tcBorders>
          </w:tcPr>
          <w:p w14:paraId="6D4B4040" w14:textId="6798F13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.2.134</w:t>
            </w:r>
          </w:p>
        </w:tc>
        <w:tc>
          <w:tcPr>
            <w:tcW w:w="833" w:type="pct"/>
            <w:tcBorders>
              <w:top w:val="single" w:sz="4" w:space="0" w:color="auto"/>
              <w:left w:val="single" w:sz="4" w:space="0" w:color="auto"/>
              <w:bottom w:val="single" w:sz="4" w:space="0" w:color="auto"/>
              <w:right w:val="single" w:sz="4" w:space="0" w:color="auto"/>
            </w:tcBorders>
          </w:tcPr>
          <w:p w14:paraId="7AECB881" w14:textId="77777777" w:rsidR="00EE5860" w:rsidRPr="00441CD0" w:rsidRDefault="00EE5860" w:rsidP="00BB0E1F">
            <w:pPr>
              <w:pStyle w:val="TAC"/>
              <w:rPr>
                <w:lang w:val="de-DE"/>
              </w:rPr>
            </w:pPr>
            <w:r w:rsidRPr="00441CD0">
              <w:rPr>
                <w:lang w:val="fr-FR" w:eastAsia="zh-CN"/>
              </w:rPr>
              <w:t>1</w:t>
            </w:r>
          </w:p>
        </w:tc>
      </w:tr>
      <w:tr w:rsidR="00EE5860" w:rsidRPr="00441CD0" w14:paraId="0239AF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345EC" w14:textId="77777777" w:rsidR="00EE5860" w:rsidRPr="00441CD0" w:rsidRDefault="00EE5860" w:rsidP="00BB0E1F">
            <w:pPr>
              <w:pStyle w:val="TAC"/>
              <w:rPr>
                <w:lang w:val="sv-SE"/>
              </w:rPr>
            </w:pPr>
            <w:r w:rsidRPr="00441CD0">
              <w:rPr>
                <w:lang w:val="sv-SE"/>
              </w:rPr>
              <w:t>185</w:t>
            </w:r>
          </w:p>
        </w:tc>
        <w:tc>
          <w:tcPr>
            <w:tcW w:w="1962" w:type="pct"/>
            <w:tcBorders>
              <w:top w:val="single" w:sz="4" w:space="0" w:color="auto"/>
              <w:left w:val="single" w:sz="4" w:space="0" w:color="auto"/>
              <w:bottom w:val="single" w:sz="4" w:space="0" w:color="auto"/>
              <w:right w:val="single" w:sz="4" w:space="0" w:color="auto"/>
            </w:tcBorders>
          </w:tcPr>
          <w:p w14:paraId="542E60C6" w14:textId="77777777" w:rsidR="00EE5860" w:rsidRPr="00441CD0" w:rsidRDefault="00EE5860" w:rsidP="00BB0E1F">
            <w:pPr>
              <w:pStyle w:val="TAL"/>
              <w:rPr>
                <w:lang w:val="fr-FR"/>
              </w:rPr>
            </w:pPr>
            <w:r w:rsidRPr="00441CD0">
              <w:rPr>
                <w:lang w:val="fr-FR"/>
              </w:rPr>
              <w:t>CP PFCP Entity IP Address</w:t>
            </w:r>
          </w:p>
        </w:tc>
        <w:tc>
          <w:tcPr>
            <w:tcW w:w="1360" w:type="pct"/>
            <w:tcBorders>
              <w:top w:val="single" w:sz="4" w:space="0" w:color="auto"/>
              <w:left w:val="single" w:sz="4" w:space="0" w:color="auto"/>
              <w:bottom w:val="single" w:sz="4" w:space="0" w:color="auto"/>
              <w:right w:val="single" w:sz="4" w:space="0" w:color="auto"/>
            </w:tcBorders>
          </w:tcPr>
          <w:p w14:paraId="1243774E" w14:textId="4457620B"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.2.135</w:t>
            </w:r>
          </w:p>
        </w:tc>
        <w:tc>
          <w:tcPr>
            <w:tcW w:w="833" w:type="pct"/>
            <w:tcBorders>
              <w:top w:val="single" w:sz="4" w:space="0" w:color="auto"/>
              <w:left w:val="single" w:sz="4" w:space="0" w:color="auto"/>
              <w:bottom w:val="single" w:sz="4" w:space="0" w:color="auto"/>
              <w:right w:val="single" w:sz="4" w:space="0" w:color="auto"/>
            </w:tcBorders>
          </w:tcPr>
          <w:p w14:paraId="4144A9FA" w14:textId="77777777" w:rsidR="00EE5860" w:rsidRPr="00441CD0" w:rsidRDefault="00EE5860" w:rsidP="00BB0E1F">
            <w:pPr>
              <w:pStyle w:val="TAC"/>
              <w:rPr>
                <w:lang w:val="de-DE"/>
              </w:rPr>
            </w:pPr>
            <w:r w:rsidRPr="00441CD0">
              <w:rPr>
                <w:lang w:val="fr-FR" w:eastAsia="zh-CN"/>
              </w:rPr>
              <w:t>1</w:t>
            </w:r>
          </w:p>
        </w:tc>
      </w:tr>
      <w:tr w:rsidR="00EE5860" w:rsidRPr="00441CD0" w14:paraId="70245E0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206FE4" w14:textId="77777777" w:rsidR="00EE5860" w:rsidRPr="00441CD0" w:rsidRDefault="00EE5860" w:rsidP="00BB0E1F">
            <w:pPr>
              <w:pStyle w:val="TAC"/>
              <w:rPr>
                <w:lang w:val="fr-FR"/>
              </w:rPr>
            </w:pPr>
            <w:r w:rsidRPr="00441CD0">
              <w:rPr>
                <w:lang w:val="fr-FR"/>
              </w:rPr>
              <w:t>186</w:t>
            </w:r>
          </w:p>
        </w:tc>
        <w:tc>
          <w:tcPr>
            <w:tcW w:w="1962" w:type="pct"/>
            <w:tcBorders>
              <w:top w:val="single" w:sz="4" w:space="0" w:color="auto"/>
              <w:left w:val="single" w:sz="4" w:space="0" w:color="auto"/>
              <w:bottom w:val="single" w:sz="4" w:space="0" w:color="auto"/>
              <w:right w:val="single" w:sz="4" w:space="0" w:color="auto"/>
            </w:tcBorders>
          </w:tcPr>
          <w:p w14:paraId="497183E0" w14:textId="77777777" w:rsidR="00EE5860" w:rsidRPr="00441CD0" w:rsidRDefault="00EE5860" w:rsidP="00BB0E1F">
            <w:pPr>
              <w:pStyle w:val="TAL"/>
              <w:rPr>
                <w:lang w:val="fr-FR" w:eastAsia="zh-CN"/>
              </w:rPr>
            </w:pPr>
            <w:r w:rsidRPr="00441CD0">
              <w:rPr>
                <w:lang w:val="fr-FR"/>
              </w:rPr>
              <w:t>PFCPSEReq-Flags</w:t>
            </w:r>
          </w:p>
        </w:tc>
        <w:tc>
          <w:tcPr>
            <w:tcW w:w="1360" w:type="pct"/>
            <w:tcBorders>
              <w:top w:val="single" w:sz="4" w:space="0" w:color="auto"/>
              <w:left w:val="single" w:sz="4" w:space="0" w:color="auto"/>
              <w:bottom w:val="single" w:sz="4" w:space="0" w:color="auto"/>
              <w:right w:val="single" w:sz="4" w:space="0" w:color="auto"/>
            </w:tcBorders>
          </w:tcPr>
          <w:p w14:paraId="22DD177F" w14:textId="724948F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.2.136</w:t>
            </w:r>
          </w:p>
        </w:tc>
        <w:tc>
          <w:tcPr>
            <w:tcW w:w="833" w:type="pct"/>
            <w:tcBorders>
              <w:top w:val="single" w:sz="4" w:space="0" w:color="auto"/>
              <w:left w:val="single" w:sz="4" w:space="0" w:color="auto"/>
              <w:bottom w:val="single" w:sz="4" w:space="0" w:color="auto"/>
              <w:right w:val="single" w:sz="4" w:space="0" w:color="auto"/>
            </w:tcBorders>
          </w:tcPr>
          <w:p w14:paraId="16DB24ED" w14:textId="77777777" w:rsidR="00EE5860" w:rsidRPr="00441CD0" w:rsidRDefault="00EE5860" w:rsidP="00BB0E1F">
            <w:pPr>
              <w:pStyle w:val="TAC"/>
              <w:rPr>
                <w:lang w:val="fr-FR" w:eastAsia="zh-CN"/>
              </w:rPr>
            </w:pPr>
            <w:r w:rsidRPr="00441CD0">
              <w:rPr>
                <w:lang w:val="fr-FR" w:eastAsia="zh-CN"/>
              </w:rPr>
              <w:t>1</w:t>
            </w:r>
          </w:p>
        </w:tc>
      </w:tr>
      <w:tr w:rsidR="00EE5860" w:rsidRPr="00441CD0" w14:paraId="19A42B1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E373843" w14:textId="77777777" w:rsidR="00EE5860" w:rsidRPr="00441CD0" w:rsidRDefault="00EE5860" w:rsidP="00BB0E1F">
            <w:pPr>
              <w:pStyle w:val="TAC"/>
              <w:rPr>
                <w:lang w:val="fr-FR"/>
              </w:rPr>
            </w:pPr>
            <w:r w:rsidRPr="00441CD0">
              <w:rPr>
                <w:lang w:val="fr-FR"/>
              </w:rPr>
              <w:t>187</w:t>
            </w:r>
          </w:p>
        </w:tc>
        <w:tc>
          <w:tcPr>
            <w:tcW w:w="1962" w:type="pct"/>
            <w:tcBorders>
              <w:top w:val="single" w:sz="4" w:space="0" w:color="auto"/>
              <w:left w:val="single" w:sz="4" w:space="0" w:color="auto"/>
              <w:bottom w:val="single" w:sz="4" w:space="0" w:color="auto"/>
              <w:right w:val="single" w:sz="4" w:space="0" w:color="auto"/>
            </w:tcBorders>
          </w:tcPr>
          <w:p w14:paraId="67762B65" w14:textId="77777777" w:rsidR="00EE5860" w:rsidRPr="00441CD0" w:rsidRDefault="00EE5860" w:rsidP="00BB0E1F">
            <w:pPr>
              <w:pStyle w:val="TAL"/>
              <w:rPr>
                <w:lang w:val="fr-FR"/>
              </w:rPr>
            </w:pPr>
            <w:r w:rsidRPr="00441CD0">
              <w:rPr>
                <w:lang w:val="fr-FR"/>
              </w:rPr>
              <w:t>User Plane Path Recovery Report</w:t>
            </w:r>
          </w:p>
        </w:tc>
        <w:tc>
          <w:tcPr>
            <w:tcW w:w="1360" w:type="pct"/>
            <w:tcBorders>
              <w:top w:val="single" w:sz="4" w:space="0" w:color="auto"/>
              <w:left w:val="single" w:sz="4" w:space="0" w:color="auto"/>
              <w:bottom w:val="single" w:sz="4" w:space="0" w:color="auto"/>
              <w:right w:val="single" w:sz="4" w:space="0" w:color="auto"/>
            </w:tcBorders>
          </w:tcPr>
          <w:p w14:paraId="3B6B9F5A" w14:textId="77777777" w:rsidR="00EE5860" w:rsidRPr="00441CD0" w:rsidRDefault="00EE5860" w:rsidP="00BB0E1F">
            <w:pPr>
              <w:pStyle w:val="TAL"/>
              <w:rPr>
                <w:sz w:val="16"/>
                <w:szCs w:val="16"/>
                <w:lang w:val="fr-FR"/>
              </w:rPr>
            </w:pPr>
            <w:r w:rsidRPr="00441CD0">
              <w:rPr>
                <w:lang w:val="fr-FR"/>
              </w:rPr>
              <w:t>Extendable / Table 7.4.</w:t>
            </w:r>
            <w:r w:rsidRPr="00441CD0">
              <w:rPr>
                <w:lang w:val="sv-SE"/>
              </w:rPr>
              <w:t>5</w:t>
            </w:r>
            <w:r w:rsidRPr="00441CD0">
              <w:rPr>
                <w:lang w:val="fr-FR"/>
              </w:rPr>
              <w:t>.1.3-1</w:t>
            </w:r>
          </w:p>
        </w:tc>
        <w:tc>
          <w:tcPr>
            <w:tcW w:w="833" w:type="pct"/>
            <w:tcBorders>
              <w:top w:val="single" w:sz="4" w:space="0" w:color="auto"/>
              <w:left w:val="single" w:sz="4" w:space="0" w:color="auto"/>
              <w:bottom w:val="single" w:sz="4" w:space="0" w:color="auto"/>
              <w:right w:val="single" w:sz="4" w:space="0" w:color="auto"/>
            </w:tcBorders>
          </w:tcPr>
          <w:p w14:paraId="2ACD1B7C" w14:textId="77777777" w:rsidR="00EE5860" w:rsidRPr="00441CD0" w:rsidRDefault="00EE5860" w:rsidP="00BB0E1F">
            <w:pPr>
              <w:pStyle w:val="TAC"/>
              <w:rPr>
                <w:lang w:val="fr-FR"/>
              </w:rPr>
            </w:pPr>
            <w:r w:rsidRPr="00441CD0">
              <w:rPr>
                <w:lang w:val="de-DE"/>
              </w:rPr>
              <w:t>Not Applicable</w:t>
            </w:r>
          </w:p>
        </w:tc>
      </w:tr>
      <w:tr w:rsidR="00EE5860" w:rsidRPr="00441CD0" w14:paraId="6EE25A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157F99" w14:textId="77777777" w:rsidR="00EE5860" w:rsidRPr="00441CD0" w:rsidRDefault="00EE5860" w:rsidP="00BB0E1F">
            <w:pPr>
              <w:pStyle w:val="TAC"/>
              <w:rPr>
                <w:lang w:val="sv-SE"/>
              </w:rPr>
            </w:pPr>
            <w:r w:rsidRPr="00441CD0">
              <w:rPr>
                <w:lang w:val="sv-SE"/>
              </w:rPr>
              <w:t>188</w:t>
            </w:r>
          </w:p>
        </w:tc>
        <w:tc>
          <w:tcPr>
            <w:tcW w:w="1962" w:type="pct"/>
            <w:tcBorders>
              <w:top w:val="single" w:sz="4" w:space="0" w:color="auto"/>
              <w:left w:val="single" w:sz="4" w:space="0" w:color="auto"/>
              <w:bottom w:val="single" w:sz="4" w:space="0" w:color="auto"/>
              <w:right w:val="single" w:sz="4" w:space="0" w:color="auto"/>
            </w:tcBorders>
          </w:tcPr>
          <w:p w14:paraId="35CCE88C" w14:textId="77777777" w:rsidR="00EE5860" w:rsidRPr="00441CD0" w:rsidRDefault="00EE5860" w:rsidP="00BB0E1F">
            <w:pPr>
              <w:pStyle w:val="TAL"/>
              <w:rPr>
                <w:lang w:val="fr-FR"/>
              </w:rPr>
            </w:pPr>
            <w:r w:rsidRPr="00441CD0">
              <w:rPr>
                <w:lang w:val="fr-FR"/>
              </w:rPr>
              <w:t>IP Multicast Addressing Info within PFCP Session Establishment Request</w:t>
            </w:r>
          </w:p>
        </w:tc>
        <w:tc>
          <w:tcPr>
            <w:tcW w:w="1360" w:type="pct"/>
            <w:tcBorders>
              <w:top w:val="single" w:sz="4" w:space="0" w:color="auto"/>
              <w:left w:val="single" w:sz="4" w:space="0" w:color="auto"/>
              <w:bottom w:val="single" w:sz="4" w:space="0" w:color="auto"/>
              <w:right w:val="single" w:sz="4" w:space="0" w:color="auto"/>
            </w:tcBorders>
          </w:tcPr>
          <w:p w14:paraId="11022624" w14:textId="2787F62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7</w:t>
            </w:r>
            <w:r w:rsidRPr="00441CD0">
              <w:rPr>
                <w:lang w:val="fr-FR"/>
              </w:rPr>
              <w:t>.5.2.2-4</w:t>
            </w:r>
          </w:p>
        </w:tc>
        <w:tc>
          <w:tcPr>
            <w:tcW w:w="833" w:type="pct"/>
            <w:tcBorders>
              <w:top w:val="single" w:sz="4" w:space="0" w:color="auto"/>
              <w:left w:val="single" w:sz="4" w:space="0" w:color="auto"/>
              <w:bottom w:val="single" w:sz="4" w:space="0" w:color="auto"/>
              <w:right w:val="single" w:sz="4" w:space="0" w:color="auto"/>
            </w:tcBorders>
          </w:tcPr>
          <w:p w14:paraId="1A7E0068" w14:textId="77777777" w:rsidR="00EE5860" w:rsidRPr="00441CD0" w:rsidRDefault="00EE5860" w:rsidP="00BB0E1F">
            <w:pPr>
              <w:pStyle w:val="TAC"/>
              <w:rPr>
                <w:lang w:val="de-DE"/>
              </w:rPr>
            </w:pPr>
            <w:r w:rsidRPr="00441CD0">
              <w:rPr>
                <w:lang w:val="fr-FR"/>
              </w:rPr>
              <w:t>Not Applicable</w:t>
            </w:r>
          </w:p>
        </w:tc>
      </w:tr>
      <w:tr w:rsidR="00EE5860" w:rsidRPr="00441CD0" w14:paraId="510DEBB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CBC1CA4" w14:textId="77777777" w:rsidR="00EE5860" w:rsidRPr="00441CD0" w:rsidRDefault="00EE5860" w:rsidP="00BB0E1F">
            <w:pPr>
              <w:pStyle w:val="TAC"/>
              <w:rPr>
                <w:lang w:val="sv-SE"/>
              </w:rPr>
            </w:pPr>
            <w:r w:rsidRPr="00441CD0">
              <w:rPr>
                <w:lang w:val="sv-SE"/>
              </w:rPr>
              <w:t>189</w:t>
            </w:r>
          </w:p>
        </w:tc>
        <w:tc>
          <w:tcPr>
            <w:tcW w:w="1962" w:type="pct"/>
            <w:tcBorders>
              <w:top w:val="single" w:sz="4" w:space="0" w:color="auto"/>
              <w:left w:val="single" w:sz="4" w:space="0" w:color="auto"/>
              <w:bottom w:val="single" w:sz="4" w:space="0" w:color="auto"/>
              <w:right w:val="single" w:sz="4" w:space="0" w:color="auto"/>
            </w:tcBorders>
          </w:tcPr>
          <w:p w14:paraId="57A3C27A" w14:textId="77777777" w:rsidR="00EE5860" w:rsidRPr="00441CD0" w:rsidRDefault="00EE5860" w:rsidP="00BB0E1F">
            <w:pPr>
              <w:pStyle w:val="TAL"/>
              <w:rPr>
                <w:lang w:val="fr-FR"/>
              </w:rPr>
            </w:pPr>
            <w:r w:rsidRPr="00441CD0">
              <w:rPr>
                <w:lang w:val="fr-FR"/>
              </w:rPr>
              <w:t>Join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4068A8BF" w14:textId="77777777" w:rsidR="00EE5860" w:rsidRPr="00441CD0" w:rsidRDefault="00EE5860" w:rsidP="00BB0E1F">
            <w:pPr>
              <w:pStyle w:val="TAL"/>
              <w:rPr>
                <w:lang w:val="fr-FR"/>
              </w:rPr>
            </w:pPr>
            <w:r w:rsidRPr="00441CD0">
              <w:rPr>
                <w:lang w:val="fr-FR"/>
              </w:rPr>
              <w:t>Extendable / Table 7.5.8.3-4</w:t>
            </w:r>
          </w:p>
        </w:tc>
        <w:tc>
          <w:tcPr>
            <w:tcW w:w="833" w:type="pct"/>
            <w:tcBorders>
              <w:top w:val="single" w:sz="4" w:space="0" w:color="auto"/>
              <w:left w:val="single" w:sz="4" w:space="0" w:color="auto"/>
              <w:bottom w:val="single" w:sz="4" w:space="0" w:color="auto"/>
              <w:right w:val="single" w:sz="4" w:space="0" w:color="auto"/>
            </w:tcBorders>
          </w:tcPr>
          <w:p w14:paraId="0A1E8CD8" w14:textId="77777777" w:rsidR="00EE5860" w:rsidRPr="00441CD0" w:rsidRDefault="00EE5860" w:rsidP="00BB0E1F">
            <w:pPr>
              <w:pStyle w:val="TAC"/>
              <w:rPr>
                <w:lang w:val="de-DE"/>
              </w:rPr>
            </w:pPr>
            <w:r w:rsidRPr="00441CD0">
              <w:rPr>
                <w:lang w:val="fr-FR"/>
              </w:rPr>
              <w:t>Not Applicable</w:t>
            </w:r>
          </w:p>
        </w:tc>
      </w:tr>
      <w:tr w:rsidR="00EE5860" w:rsidRPr="00441CD0" w14:paraId="527F1E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7F278" w14:textId="77777777" w:rsidR="00EE5860" w:rsidRPr="00441CD0" w:rsidRDefault="00EE5860" w:rsidP="00BB0E1F">
            <w:pPr>
              <w:pStyle w:val="TAC"/>
              <w:rPr>
                <w:lang w:val="sv-SE"/>
              </w:rPr>
            </w:pPr>
            <w:r w:rsidRPr="00441CD0">
              <w:rPr>
                <w:lang w:val="sv-SE"/>
              </w:rPr>
              <w:t>190</w:t>
            </w:r>
          </w:p>
        </w:tc>
        <w:tc>
          <w:tcPr>
            <w:tcW w:w="1962" w:type="pct"/>
            <w:tcBorders>
              <w:top w:val="single" w:sz="4" w:space="0" w:color="auto"/>
              <w:left w:val="single" w:sz="4" w:space="0" w:color="auto"/>
              <w:bottom w:val="single" w:sz="4" w:space="0" w:color="auto"/>
              <w:right w:val="single" w:sz="4" w:space="0" w:color="auto"/>
            </w:tcBorders>
          </w:tcPr>
          <w:p w14:paraId="17BDA12A" w14:textId="77777777" w:rsidR="00EE5860" w:rsidRPr="00441CD0" w:rsidRDefault="00EE5860" w:rsidP="00BB0E1F">
            <w:pPr>
              <w:pStyle w:val="TAL"/>
              <w:rPr>
                <w:lang w:val="fr-FR"/>
              </w:rPr>
            </w:pPr>
            <w:r w:rsidRPr="00441CD0">
              <w:rPr>
                <w:lang w:val="fr-FR"/>
              </w:rPr>
              <w:t>Leave IP Multicast Information</w:t>
            </w:r>
            <w:r w:rsidRPr="00441CD0">
              <w:rPr>
                <w:lang w:val="en-US"/>
              </w:rPr>
              <w:t xml:space="preserve"> IE</w:t>
            </w:r>
            <w:r w:rsidRPr="00441CD0">
              <w:rPr>
                <w:lang w:val="fr-FR"/>
              </w:rPr>
              <w:t xml:space="preserve"> within Usage Report</w:t>
            </w:r>
          </w:p>
        </w:tc>
        <w:tc>
          <w:tcPr>
            <w:tcW w:w="1360" w:type="pct"/>
            <w:tcBorders>
              <w:top w:val="single" w:sz="4" w:space="0" w:color="auto"/>
              <w:left w:val="single" w:sz="4" w:space="0" w:color="auto"/>
              <w:bottom w:val="single" w:sz="4" w:space="0" w:color="auto"/>
              <w:right w:val="single" w:sz="4" w:space="0" w:color="auto"/>
            </w:tcBorders>
          </w:tcPr>
          <w:p w14:paraId="60DC8B3E" w14:textId="77777777" w:rsidR="00EE5860" w:rsidRPr="00441CD0" w:rsidRDefault="00EE5860" w:rsidP="00BB0E1F">
            <w:pPr>
              <w:pStyle w:val="TAL"/>
              <w:rPr>
                <w:lang w:val="fr-FR"/>
              </w:rPr>
            </w:pPr>
            <w:r w:rsidRPr="00441CD0">
              <w:rPr>
                <w:lang w:val="fr-FR"/>
              </w:rPr>
              <w:t>Extendable / Table 7.5.8.3-5</w:t>
            </w:r>
          </w:p>
        </w:tc>
        <w:tc>
          <w:tcPr>
            <w:tcW w:w="833" w:type="pct"/>
            <w:tcBorders>
              <w:top w:val="single" w:sz="4" w:space="0" w:color="auto"/>
              <w:left w:val="single" w:sz="4" w:space="0" w:color="auto"/>
              <w:bottom w:val="single" w:sz="4" w:space="0" w:color="auto"/>
              <w:right w:val="single" w:sz="4" w:space="0" w:color="auto"/>
            </w:tcBorders>
          </w:tcPr>
          <w:p w14:paraId="07D6B234" w14:textId="77777777" w:rsidR="00EE5860" w:rsidRPr="00441CD0" w:rsidRDefault="00EE5860" w:rsidP="00BB0E1F">
            <w:pPr>
              <w:pStyle w:val="TAC"/>
              <w:rPr>
                <w:lang w:val="de-DE"/>
              </w:rPr>
            </w:pPr>
            <w:r w:rsidRPr="00441CD0">
              <w:rPr>
                <w:lang w:val="fr-FR"/>
              </w:rPr>
              <w:t>Not Applicable</w:t>
            </w:r>
          </w:p>
        </w:tc>
      </w:tr>
      <w:tr w:rsidR="00EE5860" w:rsidRPr="00441CD0" w14:paraId="5E6EFE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1CF603E" w14:textId="77777777" w:rsidR="00EE5860" w:rsidRPr="00441CD0" w:rsidRDefault="00EE5860" w:rsidP="00BB0E1F">
            <w:pPr>
              <w:pStyle w:val="TAC"/>
              <w:rPr>
                <w:lang w:val="sv-SE"/>
              </w:rPr>
            </w:pPr>
            <w:r w:rsidRPr="00441CD0">
              <w:rPr>
                <w:lang w:val="sv-SE"/>
              </w:rPr>
              <w:t>191</w:t>
            </w:r>
          </w:p>
        </w:tc>
        <w:tc>
          <w:tcPr>
            <w:tcW w:w="1962" w:type="pct"/>
            <w:tcBorders>
              <w:top w:val="single" w:sz="4" w:space="0" w:color="auto"/>
              <w:left w:val="single" w:sz="4" w:space="0" w:color="auto"/>
              <w:bottom w:val="single" w:sz="4" w:space="0" w:color="auto"/>
              <w:right w:val="single" w:sz="4" w:space="0" w:color="auto"/>
            </w:tcBorders>
          </w:tcPr>
          <w:p w14:paraId="3BAC1C91" w14:textId="77777777" w:rsidR="00EE5860" w:rsidRPr="00441CD0" w:rsidRDefault="00EE5860" w:rsidP="00BB0E1F">
            <w:pPr>
              <w:pStyle w:val="TAL"/>
              <w:rPr>
                <w:lang w:val="fr-FR"/>
              </w:rPr>
            </w:pPr>
            <w:r w:rsidRPr="00441CD0">
              <w:rPr>
                <w:lang w:val="fr-FR"/>
              </w:rPr>
              <w:t>IP Multicast Address</w:t>
            </w:r>
          </w:p>
        </w:tc>
        <w:tc>
          <w:tcPr>
            <w:tcW w:w="1360" w:type="pct"/>
            <w:tcBorders>
              <w:top w:val="single" w:sz="4" w:space="0" w:color="auto"/>
              <w:left w:val="single" w:sz="4" w:space="0" w:color="auto"/>
              <w:bottom w:val="single" w:sz="4" w:space="0" w:color="auto"/>
              <w:right w:val="single" w:sz="4" w:space="0" w:color="auto"/>
            </w:tcBorders>
          </w:tcPr>
          <w:p w14:paraId="54D0ABD5" w14:textId="11A34684"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.2.137</w:t>
            </w:r>
          </w:p>
        </w:tc>
        <w:tc>
          <w:tcPr>
            <w:tcW w:w="833" w:type="pct"/>
            <w:tcBorders>
              <w:top w:val="single" w:sz="4" w:space="0" w:color="auto"/>
              <w:left w:val="single" w:sz="4" w:space="0" w:color="auto"/>
              <w:bottom w:val="single" w:sz="4" w:space="0" w:color="auto"/>
              <w:right w:val="single" w:sz="4" w:space="0" w:color="auto"/>
            </w:tcBorders>
          </w:tcPr>
          <w:p w14:paraId="645CFD51" w14:textId="77777777" w:rsidR="00EE5860" w:rsidRPr="00441CD0" w:rsidRDefault="00EE5860" w:rsidP="00BB0E1F">
            <w:pPr>
              <w:pStyle w:val="TAC"/>
              <w:rPr>
                <w:lang w:val="de-DE"/>
              </w:rPr>
            </w:pPr>
            <w:r w:rsidRPr="00441CD0">
              <w:rPr>
                <w:lang w:val="de-DE"/>
              </w:rPr>
              <w:t>1</w:t>
            </w:r>
          </w:p>
        </w:tc>
      </w:tr>
      <w:tr w:rsidR="00EE5860" w:rsidRPr="00441CD0" w14:paraId="3392458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32DA637" w14:textId="77777777" w:rsidR="00EE5860" w:rsidRPr="00441CD0" w:rsidRDefault="00EE5860" w:rsidP="00BB0E1F">
            <w:pPr>
              <w:pStyle w:val="TAC"/>
              <w:rPr>
                <w:lang w:val="sv-SE"/>
              </w:rPr>
            </w:pPr>
            <w:r w:rsidRPr="00441CD0">
              <w:rPr>
                <w:lang w:val="sv-SE"/>
              </w:rPr>
              <w:t>192</w:t>
            </w:r>
          </w:p>
        </w:tc>
        <w:tc>
          <w:tcPr>
            <w:tcW w:w="1962" w:type="pct"/>
            <w:tcBorders>
              <w:top w:val="single" w:sz="4" w:space="0" w:color="auto"/>
              <w:left w:val="single" w:sz="4" w:space="0" w:color="auto"/>
              <w:bottom w:val="single" w:sz="4" w:space="0" w:color="auto"/>
              <w:right w:val="single" w:sz="4" w:space="0" w:color="auto"/>
            </w:tcBorders>
          </w:tcPr>
          <w:p w14:paraId="694E649E" w14:textId="77777777" w:rsidR="00EE5860" w:rsidRPr="00441CD0" w:rsidRDefault="00EE5860" w:rsidP="00BB0E1F">
            <w:pPr>
              <w:pStyle w:val="TAL"/>
              <w:rPr>
                <w:lang w:val="fr-FR"/>
              </w:rPr>
            </w:pPr>
            <w:r w:rsidRPr="00441CD0">
              <w:rPr>
                <w:lang w:val="fr-FR"/>
              </w:rPr>
              <w:t>Source IP Address</w:t>
            </w:r>
          </w:p>
        </w:tc>
        <w:tc>
          <w:tcPr>
            <w:tcW w:w="1360" w:type="pct"/>
            <w:tcBorders>
              <w:top w:val="single" w:sz="4" w:space="0" w:color="auto"/>
              <w:left w:val="single" w:sz="4" w:space="0" w:color="auto"/>
              <w:bottom w:val="single" w:sz="4" w:space="0" w:color="auto"/>
              <w:right w:val="single" w:sz="4" w:space="0" w:color="auto"/>
            </w:tcBorders>
          </w:tcPr>
          <w:p w14:paraId="7F76FD07" w14:textId="2F757FE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.2.138</w:t>
            </w:r>
          </w:p>
        </w:tc>
        <w:tc>
          <w:tcPr>
            <w:tcW w:w="833" w:type="pct"/>
            <w:tcBorders>
              <w:top w:val="single" w:sz="4" w:space="0" w:color="auto"/>
              <w:left w:val="single" w:sz="4" w:space="0" w:color="auto"/>
              <w:bottom w:val="single" w:sz="4" w:space="0" w:color="auto"/>
              <w:right w:val="single" w:sz="4" w:space="0" w:color="auto"/>
            </w:tcBorders>
          </w:tcPr>
          <w:p w14:paraId="12D5EA82" w14:textId="77777777" w:rsidR="00EE5860" w:rsidRPr="00441CD0" w:rsidRDefault="00EE5860" w:rsidP="00BB0E1F">
            <w:pPr>
              <w:pStyle w:val="TAC"/>
              <w:rPr>
                <w:lang w:val="de-DE"/>
              </w:rPr>
            </w:pPr>
            <w:r w:rsidRPr="00441CD0">
              <w:rPr>
                <w:lang w:val="de-DE"/>
              </w:rPr>
              <w:t>1</w:t>
            </w:r>
          </w:p>
        </w:tc>
      </w:tr>
      <w:tr w:rsidR="00EE5860" w:rsidRPr="00441CD0" w14:paraId="64DBE3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82571D" w14:textId="77777777" w:rsidR="00EE5860" w:rsidRPr="00441CD0" w:rsidRDefault="00EE5860" w:rsidP="00BB0E1F">
            <w:pPr>
              <w:pStyle w:val="TAC"/>
              <w:rPr>
                <w:lang w:val="fr-FR"/>
              </w:rPr>
            </w:pPr>
            <w:r w:rsidRPr="00441CD0">
              <w:rPr>
                <w:lang w:val="fr-FR"/>
              </w:rPr>
              <w:t>193</w:t>
            </w:r>
          </w:p>
        </w:tc>
        <w:tc>
          <w:tcPr>
            <w:tcW w:w="1962" w:type="pct"/>
            <w:tcBorders>
              <w:top w:val="single" w:sz="4" w:space="0" w:color="auto"/>
              <w:left w:val="single" w:sz="4" w:space="0" w:color="auto"/>
              <w:bottom w:val="single" w:sz="4" w:space="0" w:color="auto"/>
              <w:right w:val="single" w:sz="4" w:space="0" w:color="auto"/>
            </w:tcBorders>
          </w:tcPr>
          <w:p w14:paraId="5C54ABCE" w14:textId="77777777" w:rsidR="00EE5860" w:rsidRPr="00441CD0" w:rsidRDefault="00EE5860" w:rsidP="00BB0E1F">
            <w:pPr>
              <w:pStyle w:val="TAL"/>
              <w:rPr>
                <w:lang w:val="fr-FR" w:eastAsia="zh-CN"/>
              </w:rPr>
            </w:pPr>
            <w:r w:rsidRPr="00441CD0">
              <w:rPr>
                <w:lang w:val="fr-FR"/>
              </w:rPr>
              <w:t>Packet Rate Status</w:t>
            </w:r>
          </w:p>
        </w:tc>
        <w:tc>
          <w:tcPr>
            <w:tcW w:w="1360" w:type="pct"/>
            <w:tcBorders>
              <w:top w:val="single" w:sz="4" w:space="0" w:color="auto"/>
              <w:left w:val="single" w:sz="4" w:space="0" w:color="auto"/>
              <w:bottom w:val="single" w:sz="4" w:space="0" w:color="auto"/>
              <w:right w:val="single" w:sz="4" w:space="0" w:color="auto"/>
            </w:tcBorders>
          </w:tcPr>
          <w:p w14:paraId="374FE77C" w14:textId="2E52146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.2.139</w:t>
            </w:r>
          </w:p>
        </w:tc>
        <w:tc>
          <w:tcPr>
            <w:tcW w:w="833" w:type="pct"/>
            <w:tcBorders>
              <w:top w:val="single" w:sz="4" w:space="0" w:color="auto"/>
              <w:left w:val="single" w:sz="4" w:space="0" w:color="auto"/>
              <w:bottom w:val="single" w:sz="4" w:space="0" w:color="auto"/>
              <w:right w:val="single" w:sz="4" w:space="0" w:color="auto"/>
            </w:tcBorders>
          </w:tcPr>
          <w:p w14:paraId="0F705E3C" w14:textId="77777777" w:rsidR="00EE5860" w:rsidRPr="00441CD0" w:rsidRDefault="00EE5860" w:rsidP="00BB0E1F">
            <w:pPr>
              <w:pStyle w:val="TAC"/>
              <w:rPr>
                <w:lang w:val="fr-FR" w:eastAsia="zh-CN"/>
              </w:rPr>
            </w:pPr>
            <w:r w:rsidRPr="00441CD0">
              <w:rPr>
                <w:lang w:val="fr-FR" w:eastAsia="zh-CN"/>
              </w:rPr>
              <w:t>1</w:t>
            </w:r>
          </w:p>
        </w:tc>
      </w:tr>
      <w:tr w:rsidR="00EE5860" w:rsidRPr="00441CD0" w14:paraId="7076C85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B8B4C3" w14:textId="77777777" w:rsidR="00EE5860" w:rsidRPr="00441CD0" w:rsidRDefault="00EE5860" w:rsidP="00BB0E1F">
            <w:pPr>
              <w:pStyle w:val="TAC"/>
              <w:rPr>
                <w:lang w:val="sv-SE"/>
              </w:rPr>
            </w:pPr>
            <w:r w:rsidRPr="00441CD0">
              <w:rPr>
                <w:lang w:val="sv-SE"/>
              </w:rPr>
              <w:t>194</w:t>
            </w:r>
          </w:p>
        </w:tc>
        <w:tc>
          <w:tcPr>
            <w:tcW w:w="1962" w:type="pct"/>
            <w:tcBorders>
              <w:top w:val="single" w:sz="4" w:space="0" w:color="auto"/>
              <w:left w:val="single" w:sz="4" w:space="0" w:color="auto"/>
              <w:bottom w:val="single" w:sz="4" w:space="0" w:color="auto"/>
              <w:right w:val="single" w:sz="4" w:space="0" w:color="auto"/>
            </w:tcBorders>
          </w:tcPr>
          <w:p w14:paraId="62FB80CB" w14:textId="77777777" w:rsidR="00EE5860" w:rsidRPr="00441CD0" w:rsidRDefault="00EE5860" w:rsidP="00BB0E1F">
            <w:pPr>
              <w:pStyle w:val="TAL"/>
              <w:rPr>
                <w:lang w:val="fr-FR"/>
              </w:rPr>
            </w:pPr>
            <w:r w:rsidRPr="00441CD0">
              <w:rPr>
                <w:lang w:val="fr-FR"/>
              </w:rPr>
              <w:t>Create Bridge Info for TSC</w:t>
            </w:r>
          </w:p>
        </w:tc>
        <w:tc>
          <w:tcPr>
            <w:tcW w:w="1360" w:type="pct"/>
            <w:tcBorders>
              <w:top w:val="single" w:sz="4" w:space="0" w:color="auto"/>
              <w:left w:val="single" w:sz="4" w:space="0" w:color="auto"/>
              <w:bottom w:val="single" w:sz="4" w:space="0" w:color="auto"/>
              <w:right w:val="single" w:sz="4" w:space="0" w:color="auto"/>
            </w:tcBorders>
          </w:tcPr>
          <w:p w14:paraId="6588D16C" w14:textId="1A0D87E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.2.140</w:t>
            </w:r>
          </w:p>
        </w:tc>
        <w:tc>
          <w:tcPr>
            <w:tcW w:w="833" w:type="pct"/>
            <w:tcBorders>
              <w:top w:val="single" w:sz="4" w:space="0" w:color="auto"/>
              <w:left w:val="single" w:sz="4" w:space="0" w:color="auto"/>
              <w:bottom w:val="single" w:sz="4" w:space="0" w:color="auto"/>
              <w:right w:val="single" w:sz="4" w:space="0" w:color="auto"/>
            </w:tcBorders>
          </w:tcPr>
          <w:p w14:paraId="4CD708BB" w14:textId="77777777" w:rsidR="00EE5860" w:rsidRPr="00441CD0" w:rsidRDefault="00EE5860" w:rsidP="00BB0E1F">
            <w:pPr>
              <w:pStyle w:val="TAC"/>
              <w:rPr>
                <w:lang w:val="sv-SE"/>
              </w:rPr>
            </w:pPr>
            <w:r w:rsidRPr="00441CD0">
              <w:rPr>
                <w:lang w:val="sv-SE"/>
              </w:rPr>
              <w:t>1</w:t>
            </w:r>
          </w:p>
        </w:tc>
      </w:tr>
      <w:tr w:rsidR="00EE5860" w:rsidRPr="00441CD0" w14:paraId="0E6706F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7F1C792" w14:textId="77777777" w:rsidR="00EE5860" w:rsidRPr="00441CD0" w:rsidRDefault="00EE5860" w:rsidP="00BB0E1F">
            <w:pPr>
              <w:pStyle w:val="TAC"/>
              <w:rPr>
                <w:lang w:val="sv-SE"/>
              </w:rPr>
            </w:pPr>
            <w:r w:rsidRPr="00441CD0">
              <w:rPr>
                <w:lang w:val="sv-SE"/>
              </w:rPr>
              <w:t>195</w:t>
            </w:r>
          </w:p>
        </w:tc>
        <w:tc>
          <w:tcPr>
            <w:tcW w:w="1962" w:type="pct"/>
            <w:tcBorders>
              <w:top w:val="single" w:sz="4" w:space="0" w:color="auto"/>
              <w:left w:val="single" w:sz="4" w:space="0" w:color="auto"/>
              <w:bottom w:val="single" w:sz="4" w:space="0" w:color="auto"/>
              <w:right w:val="single" w:sz="4" w:space="0" w:color="auto"/>
            </w:tcBorders>
          </w:tcPr>
          <w:p w14:paraId="3181E49C" w14:textId="77777777" w:rsidR="00EE5860" w:rsidRPr="00441CD0" w:rsidRDefault="00EE5860" w:rsidP="00BB0E1F">
            <w:pPr>
              <w:pStyle w:val="TAL"/>
              <w:rPr>
                <w:lang w:val="fr-FR"/>
              </w:rPr>
            </w:pPr>
            <w:r w:rsidRPr="00441CD0">
              <w:rPr>
                <w:lang w:val="fr-FR"/>
              </w:rPr>
              <w:t>Created Bridge Info for TSC</w:t>
            </w:r>
          </w:p>
        </w:tc>
        <w:tc>
          <w:tcPr>
            <w:tcW w:w="1360" w:type="pct"/>
            <w:tcBorders>
              <w:top w:val="single" w:sz="4" w:space="0" w:color="auto"/>
              <w:left w:val="single" w:sz="4" w:space="0" w:color="auto"/>
              <w:bottom w:val="single" w:sz="4" w:space="0" w:color="auto"/>
              <w:right w:val="single" w:sz="4" w:space="0" w:color="auto"/>
            </w:tcBorders>
          </w:tcPr>
          <w:p w14:paraId="5F2C13D4" w14:textId="77777777" w:rsidR="00EE5860" w:rsidRPr="00441CD0" w:rsidRDefault="00EE5860" w:rsidP="00BB0E1F">
            <w:pPr>
              <w:pStyle w:val="TAL"/>
              <w:rPr>
                <w:lang w:val="fr-FR"/>
              </w:rPr>
            </w:pPr>
            <w:r w:rsidRPr="00441CD0">
              <w:rPr>
                <w:lang w:val="fr-FR"/>
              </w:rPr>
              <w:t>Extendable / Table 7.5.3.6-1</w:t>
            </w:r>
          </w:p>
        </w:tc>
        <w:tc>
          <w:tcPr>
            <w:tcW w:w="833" w:type="pct"/>
            <w:tcBorders>
              <w:top w:val="single" w:sz="4" w:space="0" w:color="auto"/>
              <w:left w:val="single" w:sz="4" w:space="0" w:color="auto"/>
              <w:bottom w:val="single" w:sz="4" w:space="0" w:color="auto"/>
              <w:right w:val="single" w:sz="4" w:space="0" w:color="auto"/>
            </w:tcBorders>
          </w:tcPr>
          <w:p w14:paraId="3901A015" w14:textId="77777777" w:rsidR="00EE5860" w:rsidRPr="00441CD0" w:rsidRDefault="00EE5860" w:rsidP="00BB0E1F">
            <w:pPr>
              <w:pStyle w:val="TAC"/>
              <w:rPr>
                <w:lang w:val="sv-SE"/>
              </w:rPr>
            </w:pPr>
            <w:r w:rsidRPr="00441CD0">
              <w:rPr>
                <w:lang w:val="fr-FR"/>
              </w:rPr>
              <w:t>Not Applicable</w:t>
            </w:r>
          </w:p>
        </w:tc>
      </w:tr>
      <w:tr w:rsidR="00EE5860" w:rsidRPr="00441CD0" w14:paraId="4EE0C0B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831A8F" w14:textId="77777777" w:rsidR="00EE5860" w:rsidRPr="00441CD0" w:rsidRDefault="00EE5860" w:rsidP="00BB0E1F">
            <w:pPr>
              <w:pStyle w:val="TAC"/>
              <w:rPr>
                <w:lang w:val="sv-SE"/>
              </w:rPr>
            </w:pPr>
            <w:r w:rsidRPr="00441CD0">
              <w:rPr>
                <w:lang w:val="sv-SE"/>
              </w:rPr>
              <w:t>196</w:t>
            </w:r>
          </w:p>
        </w:tc>
        <w:tc>
          <w:tcPr>
            <w:tcW w:w="1962" w:type="pct"/>
            <w:tcBorders>
              <w:top w:val="single" w:sz="4" w:space="0" w:color="auto"/>
              <w:left w:val="single" w:sz="4" w:space="0" w:color="auto"/>
              <w:bottom w:val="single" w:sz="4" w:space="0" w:color="auto"/>
              <w:right w:val="single" w:sz="4" w:space="0" w:color="auto"/>
            </w:tcBorders>
          </w:tcPr>
          <w:p w14:paraId="3D9E97D9" w14:textId="77777777" w:rsidR="00EE5860" w:rsidRPr="00441CD0" w:rsidRDefault="00EE5860" w:rsidP="00BB0E1F">
            <w:pPr>
              <w:pStyle w:val="TAL"/>
              <w:rPr>
                <w:lang w:val="fr-FR"/>
              </w:rPr>
            </w:pPr>
            <w:r w:rsidRPr="00441CD0">
              <w:rPr>
                <w:lang w:val="fr-FR"/>
              </w:rPr>
              <w:t>DS-TT Port Number</w:t>
            </w:r>
          </w:p>
        </w:tc>
        <w:tc>
          <w:tcPr>
            <w:tcW w:w="1360" w:type="pct"/>
            <w:tcBorders>
              <w:top w:val="single" w:sz="4" w:space="0" w:color="auto"/>
              <w:left w:val="single" w:sz="4" w:space="0" w:color="auto"/>
              <w:bottom w:val="single" w:sz="4" w:space="0" w:color="auto"/>
              <w:right w:val="single" w:sz="4" w:space="0" w:color="auto"/>
            </w:tcBorders>
          </w:tcPr>
          <w:p w14:paraId="083426A5" w14:textId="1051EDC8"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.2.141</w:t>
            </w:r>
          </w:p>
        </w:tc>
        <w:tc>
          <w:tcPr>
            <w:tcW w:w="833" w:type="pct"/>
            <w:tcBorders>
              <w:top w:val="single" w:sz="4" w:space="0" w:color="auto"/>
              <w:left w:val="single" w:sz="4" w:space="0" w:color="auto"/>
              <w:bottom w:val="single" w:sz="4" w:space="0" w:color="auto"/>
              <w:right w:val="single" w:sz="4" w:space="0" w:color="auto"/>
            </w:tcBorders>
          </w:tcPr>
          <w:p w14:paraId="53BB2E01" w14:textId="77777777" w:rsidR="00EE5860" w:rsidRPr="00441CD0" w:rsidRDefault="00EE5860" w:rsidP="00BB0E1F">
            <w:pPr>
              <w:pStyle w:val="TAC"/>
              <w:rPr>
                <w:lang w:val="sv-SE"/>
              </w:rPr>
            </w:pPr>
            <w:r w:rsidRPr="00441CD0">
              <w:rPr>
                <w:lang w:val="sv-SE"/>
              </w:rPr>
              <w:t>4</w:t>
            </w:r>
          </w:p>
        </w:tc>
      </w:tr>
      <w:tr w:rsidR="00EE5860" w:rsidRPr="00441CD0" w14:paraId="0C776A0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4D2876" w14:textId="77777777" w:rsidR="00EE5860" w:rsidRPr="00441CD0" w:rsidRDefault="00EE5860" w:rsidP="00BB0E1F">
            <w:pPr>
              <w:pStyle w:val="TAC"/>
              <w:rPr>
                <w:lang w:val="sv-SE"/>
              </w:rPr>
            </w:pPr>
            <w:r w:rsidRPr="00441CD0">
              <w:rPr>
                <w:lang w:val="sv-SE"/>
              </w:rPr>
              <w:t>197</w:t>
            </w:r>
          </w:p>
        </w:tc>
        <w:tc>
          <w:tcPr>
            <w:tcW w:w="1962" w:type="pct"/>
            <w:tcBorders>
              <w:top w:val="single" w:sz="4" w:space="0" w:color="auto"/>
              <w:left w:val="single" w:sz="4" w:space="0" w:color="auto"/>
              <w:bottom w:val="single" w:sz="4" w:space="0" w:color="auto"/>
              <w:right w:val="single" w:sz="4" w:space="0" w:color="auto"/>
            </w:tcBorders>
          </w:tcPr>
          <w:p w14:paraId="6E15E864" w14:textId="77777777" w:rsidR="00EE5860" w:rsidRPr="00441CD0" w:rsidRDefault="00EE5860" w:rsidP="00BB0E1F">
            <w:pPr>
              <w:pStyle w:val="TAL"/>
              <w:rPr>
                <w:lang w:val="fr-FR"/>
              </w:rPr>
            </w:pPr>
            <w:r w:rsidRPr="00441CD0">
              <w:rPr>
                <w:lang w:val="fr-FR"/>
              </w:rPr>
              <w:t>NW-TT Port Number</w:t>
            </w:r>
          </w:p>
        </w:tc>
        <w:tc>
          <w:tcPr>
            <w:tcW w:w="1360" w:type="pct"/>
            <w:tcBorders>
              <w:top w:val="single" w:sz="4" w:space="0" w:color="auto"/>
              <w:left w:val="single" w:sz="4" w:space="0" w:color="auto"/>
              <w:bottom w:val="single" w:sz="4" w:space="0" w:color="auto"/>
              <w:right w:val="single" w:sz="4" w:space="0" w:color="auto"/>
            </w:tcBorders>
          </w:tcPr>
          <w:p w14:paraId="59814700" w14:textId="005B2E93" w:rsidR="00EE5860" w:rsidRPr="00441CD0" w:rsidRDefault="00EE5860" w:rsidP="00BB0E1F">
            <w:pPr>
              <w:pStyle w:val="TAL"/>
              <w:rPr>
                <w:lang w:val="fr-FR"/>
              </w:rPr>
            </w:pPr>
            <w:r w:rsidRPr="00441CD0">
              <w:rPr>
                <w:lang w:val="fr-FR"/>
              </w:rPr>
              <w:t xml:space="preserve">Fixed Length / </w:t>
            </w:r>
            <w:r w:rsidR="00415C19" w:rsidRPr="00441CD0">
              <w:rPr>
                <w:lang w:val="fr-FR"/>
              </w:rPr>
              <w:t>Clause</w:t>
            </w:r>
            <w:r w:rsidR="00415C19">
              <w:rPr>
                <w:lang w:val="fr-FR"/>
              </w:rPr>
              <w:t> </w:t>
            </w:r>
            <w:r w:rsidR="00415C19" w:rsidRPr="00441CD0">
              <w:rPr>
                <w:lang w:val="fr-FR"/>
              </w:rPr>
              <w:t>8</w:t>
            </w:r>
            <w:r w:rsidRPr="00441CD0">
              <w:rPr>
                <w:lang w:val="fr-FR"/>
              </w:rPr>
              <w:t>.2.142</w:t>
            </w:r>
          </w:p>
        </w:tc>
        <w:tc>
          <w:tcPr>
            <w:tcW w:w="833" w:type="pct"/>
            <w:tcBorders>
              <w:top w:val="single" w:sz="4" w:space="0" w:color="auto"/>
              <w:left w:val="single" w:sz="4" w:space="0" w:color="auto"/>
              <w:bottom w:val="single" w:sz="4" w:space="0" w:color="auto"/>
              <w:right w:val="single" w:sz="4" w:space="0" w:color="auto"/>
            </w:tcBorders>
          </w:tcPr>
          <w:p w14:paraId="4F8DC2CF" w14:textId="77777777" w:rsidR="00EE5860" w:rsidRPr="00441CD0" w:rsidRDefault="00EE5860" w:rsidP="00BB0E1F">
            <w:pPr>
              <w:pStyle w:val="TAC"/>
              <w:rPr>
                <w:lang w:val="sv-SE"/>
              </w:rPr>
            </w:pPr>
            <w:r w:rsidRPr="00441CD0">
              <w:rPr>
                <w:lang w:val="sv-SE"/>
              </w:rPr>
              <w:t>4</w:t>
            </w:r>
          </w:p>
        </w:tc>
      </w:tr>
      <w:tr w:rsidR="00EE5860" w:rsidRPr="00441CD0" w14:paraId="4EB60F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C2C28F2" w14:textId="77777777" w:rsidR="00EE5860" w:rsidRPr="00441CD0" w:rsidRDefault="00EE5860" w:rsidP="00BB0E1F">
            <w:pPr>
              <w:pStyle w:val="TAC"/>
              <w:rPr>
                <w:lang w:val="sv-SE"/>
              </w:rPr>
            </w:pPr>
            <w:r w:rsidRPr="00441CD0">
              <w:rPr>
                <w:lang w:val="sv-SE"/>
              </w:rPr>
              <w:t>198</w:t>
            </w:r>
          </w:p>
        </w:tc>
        <w:tc>
          <w:tcPr>
            <w:tcW w:w="1962" w:type="pct"/>
            <w:tcBorders>
              <w:top w:val="single" w:sz="4" w:space="0" w:color="auto"/>
              <w:left w:val="single" w:sz="4" w:space="0" w:color="auto"/>
              <w:bottom w:val="single" w:sz="4" w:space="0" w:color="auto"/>
              <w:right w:val="single" w:sz="4" w:space="0" w:color="auto"/>
            </w:tcBorders>
          </w:tcPr>
          <w:p w14:paraId="252BBCE8" w14:textId="77777777" w:rsidR="00EE5860" w:rsidRPr="00441CD0" w:rsidRDefault="00EE5860" w:rsidP="00BB0E1F">
            <w:pPr>
              <w:pStyle w:val="TAL"/>
              <w:rPr>
                <w:lang w:val="fr-FR"/>
              </w:rPr>
            </w:pPr>
            <w:r w:rsidRPr="00441CD0">
              <w:rPr>
                <w:lang w:val="fr-FR"/>
              </w:rPr>
              <w:t>TSN Bridge ID</w:t>
            </w:r>
          </w:p>
        </w:tc>
        <w:tc>
          <w:tcPr>
            <w:tcW w:w="1360" w:type="pct"/>
            <w:tcBorders>
              <w:top w:val="single" w:sz="4" w:space="0" w:color="auto"/>
              <w:left w:val="single" w:sz="4" w:space="0" w:color="auto"/>
              <w:bottom w:val="single" w:sz="4" w:space="0" w:color="auto"/>
              <w:right w:val="single" w:sz="4" w:space="0" w:color="auto"/>
            </w:tcBorders>
          </w:tcPr>
          <w:p w14:paraId="19FAE6D3" w14:textId="23C284B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.2.143</w:t>
            </w:r>
          </w:p>
        </w:tc>
        <w:tc>
          <w:tcPr>
            <w:tcW w:w="833" w:type="pct"/>
            <w:tcBorders>
              <w:top w:val="single" w:sz="4" w:space="0" w:color="auto"/>
              <w:left w:val="single" w:sz="4" w:space="0" w:color="auto"/>
              <w:bottom w:val="single" w:sz="4" w:space="0" w:color="auto"/>
              <w:right w:val="single" w:sz="4" w:space="0" w:color="auto"/>
            </w:tcBorders>
          </w:tcPr>
          <w:p w14:paraId="4975FEA0" w14:textId="77777777" w:rsidR="00EE5860" w:rsidRPr="00441CD0" w:rsidRDefault="00EE5860" w:rsidP="00BB0E1F">
            <w:pPr>
              <w:pStyle w:val="TAC"/>
              <w:rPr>
                <w:lang w:val="sv-SE"/>
              </w:rPr>
            </w:pPr>
            <w:r w:rsidRPr="00441CD0">
              <w:rPr>
                <w:lang w:val="sv-SE"/>
              </w:rPr>
              <w:t>1</w:t>
            </w:r>
          </w:p>
        </w:tc>
      </w:tr>
      <w:tr w:rsidR="00EE5860" w:rsidRPr="00441CD0" w14:paraId="09933A5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6B3D49" w14:textId="77777777" w:rsidR="00EE5860" w:rsidRPr="00441CD0" w:rsidRDefault="00EE5860" w:rsidP="00BB0E1F">
            <w:pPr>
              <w:pStyle w:val="TAC"/>
              <w:rPr>
                <w:lang w:val="sv-SE"/>
              </w:rPr>
            </w:pPr>
            <w:r w:rsidRPr="00441CD0">
              <w:rPr>
                <w:lang w:val="sv-SE"/>
              </w:rPr>
              <w:t>199</w:t>
            </w:r>
          </w:p>
        </w:tc>
        <w:tc>
          <w:tcPr>
            <w:tcW w:w="1962" w:type="pct"/>
            <w:tcBorders>
              <w:top w:val="single" w:sz="4" w:space="0" w:color="auto"/>
              <w:left w:val="single" w:sz="4" w:space="0" w:color="auto"/>
              <w:bottom w:val="single" w:sz="4" w:space="0" w:color="auto"/>
              <w:right w:val="single" w:sz="4" w:space="0" w:color="auto"/>
            </w:tcBorders>
          </w:tcPr>
          <w:p w14:paraId="621AE6C5" w14:textId="77777777" w:rsidR="00EE5860" w:rsidRPr="00441CD0" w:rsidRDefault="00EE5860" w:rsidP="00BB0E1F">
            <w:pPr>
              <w:pStyle w:val="TAL"/>
              <w:rPr>
                <w:lang w:val="fr-FR"/>
              </w:rPr>
            </w:pPr>
            <w:r>
              <w:rPr>
                <w:lang w:val="fr-FR"/>
              </w:rPr>
              <w:t>TSC</w:t>
            </w:r>
            <w:r w:rsidRPr="00441CD0">
              <w:rPr>
                <w:lang w:val="fr-FR"/>
              </w:rPr>
              <w:t xml:space="preserve"> Management </w:t>
            </w:r>
            <w:r w:rsidRPr="00001B1C">
              <w:rPr>
                <w:szCs w:val="18"/>
                <w:lang w:val="en-US"/>
              </w:rPr>
              <w:t xml:space="preserve">Information </w:t>
            </w:r>
            <w:r w:rsidRPr="00441CD0">
              <w:rPr>
                <w:lang w:val="fr-FR" w:eastAsia="zh-CN"/>
              </w:rPr>
              <w:t xml:space="preserve">IE </w:t>
            </w:r>
            <w:r w:rsidRPr="00441CD0">
              <w:rPr>
                <w:lang w:val="fr-FR"/>
              </w:rPr>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3D13F7D2" w14:textId="77777777" w:rsidR="00EE5860" w:rsidRPr="00441CD0" w:rsidRDefault="00EE5860" w:rsidP="00BB0E1F">
            <w:pPr>
              <w:pStyle w:val="TAL"/>
              <w:rPr>
                <w:lang w:val="fr-FR"/>
              </w:rPr>
            </w:pPr>
            <w:r w:rsidRPr="00441CD0">
              <w:rPr>
                <w:lang w:val="fr-FR"/>
              </w:rPr>
              <w:t xml:space="preserve">Extendable / </w:t>
            </w:r>
            <w:r w:rsidRPr="00441CD0">
              <w:t>Table 7.5.4.18-1</w:t>
            </w:r>
          </w:p>
        </w:tc>
        <w:tc>
          <w:tcPr>
            <w:tcW w:w="833" w:type="pct"/>
            <w:tcBorders>
              <w:top w:val="single" w:sz="4" w:space="0" w:color="auto"/>
              <w:left w:val="single" w:sz="4" w:space="0" w:color="auto"/>
              <w:bottom w:val="single" w:sz="4" w:space="0" w:color="auto"/>
              <w:right w:val="single" w:sz="4" w:space="0" w:color="auto"/>
            </w:tcBorders>
          </w:tcPr>
          <w:p w14:paraId="42170E7A" w14:textId="77777777" w:rsidR="00EE5860" w:rsidRPr="00441CD0" w:rsidRDefault="00EE5860" w:rsidP="00BB0E1F">
            <w:pPr>
              <w:pStyle w:val="TAC"/>
              <w:rPr>
                <w:lang w:val="sv-SE"/>
              </w:rPr>
            </w:pPr>
            <w:r w:rsidRPr="00441CD0">
              <w:rPr>
                <w:lang w:val="fr-FR"/>
              </w:rPr>
              <w:t>Not Applicable</w:t>
            </w:r>
          </w:p>
        </w:tc>
      </w:tr>
      <w:tr w:rsidR="00EE5860" w:rsidRPr="00441CD0" w14:paraId="7CE5770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031AAD0" w14:textId="77777777" w:rsidR="00EE5860" w:rsidRPr="00441CD0" w:rsidRDefault="00EE5860" w:rsidP="00BB0E1F">
            <w:pPr>
              <w:pStyle w:val="TAC"/>
              <w:rPr>
                <w:lang w:val="sv-SE"/>
              </w:rPr>
            </w:pPr>
            <w:r w:rsidRPr="00441CD0">
              <w:rPr>
                <w:lang w:val="sv-SE"/>
              </w:rPr>
              <w:t>200</w:t>
            </w:r>
          </w:p>
        </w:tc>
        <w:tc>
          <w:tcPr>
            <w:tcW w:w="1962" w:type="pct"/>
            <w:tcBorders>
              <w:top w:val="single" w:sz="4" w:space="0" w:color="auto"/>
              <w:left w:val="single" w:sz="4" w:space="0" w:color="auto"/>
              <w:bottom w:val="single" w:sz="4" w:space="0" w:color="auto"/>
              <w:right w:val="single" w:sz="4" w:space="0" w:color="auto"/>
            </w:tcBorders>
          </w:tcPr>
          <w:p w14:paraId="3C72E8E5" w14:textId="77777777" w:rsidR="00EE5860" w:rsidRPr="00441CD0" w:rsidRDefault="00EE5860" w:rsidP="00BB0E1F">
            <w:pPr>
              <w:pStyle w:val="TAL"/>
              <w:rPr>
                <w:lang w:val="fr-FR"/>
              </w:rPr>
            </w:pPr>
            <w:r>
              <w:rPr>
                <w:lang w:val="fr-FR"/>
              </w:rPr>
              <w:t>TSC</w:t>
            </w:r>
            <w:r w:rsidRPr="00441CD0">
              <w:rPr>
                <w:lang w:val="fr-FR"/>
              </w:rPr>
              <w:t xml:space="preserve"> Management </w:t>
            </w:r>
            <w:r w:rsidRPr="00001B1C">
              <w:rPr>
                <w:szCs w:val="18"/>
                <w:lang w:val="en-US"/>
              </w:rPr>
              <w:t xml:space="preserve">Information </w:t>
            </w:r>
            <w:r w:rsidRPr="00441CD0">
              <w:rPr>
                <w:lang w:val="fr-FR" w:eastAsia="zh-CN"/>
              </w:rPr>
              <w:t xml:space="preserve">IE </w:t>
            </w:r>
            <w:r w:rsidRPr="00441CD0">
              <w:rPr>
                <w:lang w:val="fr-FR"/>
              </w:rPr>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1F5D726F" w14:textId="77777777" w:rsidR="00EE5860" w:rsidRPr="00441CD0" w:rsidRDefault="00EE5860" w:rsidP="00BB0E1F">
            <w:pPr>
              <w:pStyle w:val="TAL"/>
              <w:rPr>
                <w:lang w:val="fr-FR"/>
              </w:rPr>
            </w:pPr>
            <w:r w:rsidRPr="00441CD0">
              <w:rPr>
                <w:lang w:val="fr-FR"/>
              </w:rPr>
              <w:t xml:space="preserve">Extendable / Table </w:t>
            </w:r>
            <w:r w:rsidRPr="00441CD0">
              <w:t>7.5.5.3-1</w:t>
            </w:r>
          </w:p>
        </w:tc>
        <w:tc>
          <w:tcPr>
            <w:tcW w:w="833" w:type="pct"/>
            <w:tcBorders>
              <w:top w:val="single" w:sz="4" w:space="0" w:color="auto"/>
              <w:left w:val="single" w:sz="4" w:space="0" w:color="auto"/>
              <w:bottom w:val="single" w:sz="4" w:space="0" w:color="auto"/>
              <w:right w:val="single" w:sz="4" w:space="0" w:color="auto"/>
            </w:tcBorders>
          </w:tcPr>
          <w:p w14:paraId="5EFBCC9C" w14:textId="77777777" w:rsidR="00EE5860" w:rsidRPr="00441CD0" w:rsidRDefault="00EE5860" w:rsidP="00BB0E1F">
            <w:pPr>
              <w:pStyle w:val="TAC"/>
              <w:rPr>
                <w:lang w:val="sv-SE"/>
              </w:rPr>
            </w:pPr>
            <w:r w:rsidRPr="00441CD0">
              <w:rPr>
                <w:lang w:val="fr-FR"/>
              </w:rPr>
              <w:t>Not Applicable</w:t>
            </w:r>
          </w:p>
        </w:tc>
      </w:tr>
      <w:tr w:rsidR="00EE5860" w:rsidRPr="00441CD0" w14:paraId="369CADC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A143923" w14:textId="77777777" w:rsidR="00EE5860" w:rsidRPr="00441CD0" w:rsidRDefault="00EE5860" w:rsidP="00BB0E1F">
            <w:pPr>
              <w:pStyle w:val="TAC"/>
              <w:rPr>
                <w:lang w:val="sv-SE"/>
              </w:rPr>
            </w:pPr>
            <w:r w:rsidRPr="00441CD0">
              <w:rPr>
                <w:lang w:val="sv-SE"/>
              </w:rPr>
              <w:t>201</w:t>
            </w:r>
          </w:p>
        </w:tc>
        <w:tc>
          <w:tcPr>
            <w:tcW w:w="1962" w:type="pct"/>
            <w:tcBorders>
              <w:top w:val="single" w:sz="4" w:space="0" w:color="auto"/>
              <w:left w:val="single" w:sz="4" w:space="0" w:color="auto"/>
              <w:bottom w:val="single" w:sz="4" w:space="0" w:color="auto"/>
              <w:right w:val="single" w:sz="4" w:space="0" w:color="auto"/>
            </w:tcBorders>
          </w:tcPr>
          <w:p w14:paraId="44E0B547" w14:textId="77777777" w:rsidR="00EE5860" w:rsidRPr="00441CD0" w:rsidRDefault="00EE5860" w:rsidP="00BB0E1F">
            <w:pPr>
              <w:pStyle w:val="TAL"/>
              <w:rPr>
                <w:lang w:val="fr-FR"/>
              </w:rPr>
            </w:pPr>
            <w:r>
              <w:rPr>
                <w:lang w:val="fr-FR"/>
              </w:rPr>
              <w:t xml:space="preserve">TSC </w:t>
            </w:r>
            <w:r w:rsidRPr="00441CD0">
              <w:rPr>
                <w:lang w:val="fr-FR"/>
              </w:rPr>
              <w:t xml:space="preserve">Management </w:t>
            </w:r>
            <w:r w:rsidRPr="00001B1C">
              <w:rPr>
                <w:szCs w:val="18"/>
                <w:lang w:val="en-US"/>
              </w:rPr>
              <w:t xml:space="preserve">Information </w:t>
            </w:r>
            <w:r w:rsidRPr="00441CD0">
              <w:rPr>
                <w:lang w:val="fr-FR" w:eastAsia="zh-CN"/>
              </w:rPr>
              <w:t xml:space="preserve">IE </w:t>
            </w:r>
            <w:r w:rsidRPr="00441CD0">
              <w:rPr>
                <w:lang w:val="fr-FR"/>
              </w:rPr>
              <w:t>within PFCP Session Report Request</w:t>
            </w:r>
          </w:p>
        </w:tc>
        <w:tc>
          <w:tcPr>
            <w:tcW w:w="1360" w:type="pct"/>
            <w:tcBorders>
              <w:top w:val="single" w:sz="4" w:space="0" w:color="auto"/>
              <w:left w:val="single" w:sz="4" w:space="0" w:color="auto"/>
              <w:bottom w:val="single" w:sz="4" w:space="0" w:color="auto"/>
              <w:right w:val="single" w:sz="4" w:space="0" w:color="auto"/>
            </w:tcBorders>
          </w:tcPr>
          <w:p w14:paraId="7B973C28" w14:textId="77777777" w:rsidR="00EE5860" w:rsidRPr="00441CD0" w:rsidRDefault="00EE5860" w:rsidP="00BB0E1F">
            <w:pPr>
              <w:pStyle w:val="TAL"/>
              <w:rPr>
                <w:lang w:val="fr-FR"/>
              </w:rPr>
            </w:pPr>
            <w:r w:rsidRPr="00441CD0">
              <w:rPr>
                <w:lang w:val="fr-FR"/>
              </w:rPr>
              <w:t xml:space="preserve">Extendable / Table </w:t>
            </w:r>
            <w:r w:rsidRPr="00441CD0">
              <w:t>7.5.8.5-1</w:t>
            </w:r>
          </w:p>
        </w:tc>
        <w:tc>
          <w:tcPr>
            <w:tcW w:w="833" w:type="pct"/>
            <w:tcBorders>
              <w:top w:val="single" w:sz="4" w:space="0" w:color="auto"/>
              <w:left w:val="single" w:sz="4" w:space="0" w:color="auto"/>
              <w:bottom w:val="single" w:sz="4" w:space="0" w:color="auto"/>
              <w:right w:val="single" w:sz="4" w:space="0" w:color="auto"/>
            </w:tcBorders>
          </w:tcPr>
          <w:p w14:paraId="73EBC2CA" w14:textId="77777777" w:rsidR="00EE5860" w:rsidRPr="00441CD0" w:rsidRDefault="00EE5860" w:rsidP="00BB0E1F">
            <w:pPr>
              <w:pStyle w:val="TAC"/>
              <w:rPr>
                <w:lang w:val="sv-SE"/>
              </w:rPr>
            </w:pPr>
            <w:r w:rsidRPr="00441CD0">
              <w:rPr>
                <w:lang w:val="fr-FR"/>
              </w:rPr>
              <w:t>Not Applicable</w:t>
            </w:r>
          </w:p>
        </w:tc>
      </w:tr>
      <w:tr w:rsidR="00EE5860" w:rsidRPr="00441CD0" w14:paraId="0EAE1E8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C28E05" w14:textId="77777777" w:rsidR="00EE5860" w:rsidRPr="00441CD0" w:rsidRDefault="00EE5860" w:rsidP="00BB0E1F">
            <w:pPr>
              <w:pStyle w:val="TAC"/>
              <w:rPr>
                <w:lang w:val="sv-SE"/>
              </w:rPr>
            </w:pPr>
            <w:r w:rsidRPr="00441CD0">
              <w:rPr>
                <w:lang w:val="sv-SE"/>
              </w:rPr>
              <w:t>202</w:t>
            </w:r>
          </w:p>
        </w:tc>
        <w:tc>
          <w:tcPr>
            <w:tcW w:w="1962" w:type="pct"/>
            <w:tcBorders>
              <w:top w:val="single" w:sz="4" w:space="0" w:color="auto"/>
              <w:left w:val="single" w:sz="4" w:space="0" w:color="auto"/>
              <w:bottom w:val="single" w:sz="4" w:space="0" w:color="auto"/>
              <w:right w:val="single" w:sz="4" w:space="0" w:color="auto"/>
            </w:tcBorders>
          </w:tcPr>
          <w:p w14:paraId="49CF258A" w14:textId="77777777" w:rsidR="00EE5860" w:rsidRPr="00441CD0" w:rsidRDefault="00EE5860" w:rsidP="00BB0E1F">
            <w:pPr>
              <w:pStyle w:val="TAL"/>
              <w:rPr>
                <w:lang w:val="fr-FR"/>
              </w:rPr>
            </w:pPr>
            <w:r w:rsidRPr="00441CD0">
              <w:rPr>
                <w:lang w:val="fr-FR"/>
              </w:rPr>
              <w:t>Port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2AE0032A" w14:textId="5453D8E6" w:rsidR="00EE5860" w:rsidRPr="00441CD0" w:rsidRDefault="00EE5860" w:rsidP="00BB0E1F">
            <w:pPr>
              <w:pStyle w:val="TAL"/>
              <w:rPr>
                <w:lang w:val="fr-FR"/>
              </w:rPr>
            </w:pPr>
            <w:r w:rsidRPr="00441CD0">
              <w:rPr>
                <w:lang w:val="fr-FR"/>
              </w:rPr>
              <w:t xml:space="preserve">Variable Length / </w:t>
            </w:r>
            <w:r w:rsidR="00415C19" w:rsidRPr="00441CD0">
              <w:t>Clause</w:t>
            </w:r>
            <w:r w:rsidR="00415C19">
              <w:t> </w:t>
            </w:r>
            <w:r w:rsidR="00415C19" w:rsidRPr="00441CD0">
              <w:t>8</w:t>
            </w:r>
            <w:r w:rsidRPr="00441CD0">
              <w:t>.2.144</w:t>
            </w:r>
          </w:p>
        </w:tc>
        <w:tc>
          <w:tcPr>
            <w:tcW w:w="833" w:type="pct"/>
            <w:tcBorders>
              <w:top w:val="single" w:sz="4" w:space="0" w:color="auto"/>
              <w:left w:val="single" w:sz="4" w:space="0" w:color="auto"/>
              <w:bottom w:val="single" w:sz="4" w:space="0" w:color="auto"/>
              <w:right w:val="single" w:sz="4" w:space="0" w:color="auto"/>
            </w:tcBorders>
          </w:tcPr>
          <w:p w14:paraId="6EE6288A" w14:textId="77777777" w:rsidR="00EE5860" w:rsidRPr="00441CD0" w:rsidRDefault="00EE5860" w:rsidP="00BB0E1F">
            <w:pPr>
              <w:pStyle w:val="TAC"/>
              <w:rPr>
                <w:lang w:val="sv-SE"/>
              </w:rPr>
            </w:pPr>
            <w:r w:rsidRPr="00441CD0">
              <w:rPr>
                <w:lang w:val="fr-FR"/>
              </w:rPr>
              <w:t>Not Applicable</w:t>
            </w:r>
          </w:p>
        </w:tc>
      </w:tr>
      <w:tr w:rsidR="00EE5860" w:rsidRPr="00441CD0" w14:paraId="409925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8D53C1D" w14:textId="77777777" w:rsidR="00EE5860" w:rsidRPr="00441CD0" w:rsidRDefault="00EE5860" w:rsidP="00BB0E1F">
            <w:pPr>
              <w:pStyle w:val="TAC"/>
              <w:rPr>
                <w:lang w:val="sv-SE"/>
              </w:rPr>
            </w:pPr>
            <w:r w:rsidRPr="00441CD0">
              <w:rPr>
                <w:lang w:val="fr-FR"/>
              </w:rPr>
              <w:t>203</w:t>
            </w:r>
          </w:p>
        </w:tc>
        <w:tc>
          <w:tcPr>
            <w:tcW w:w="1962" w:type="pct"/>
            <w:tcBorders>
              <w:top w:val="single" w:sz="4" w:space="0" w:color="auto"/>
              <w:left w:val="single" w:sz="4" w:space="0" w:color="auto"/>
              <w:bottom w:val="single" w:sz="4" w:space="0" w:color="auto"/>
              <w:right w:val="single" w:sz="4" w:space="0" w:color="auto"/>
            </w:tcBorders>
          </w:tcPr>
          <w:p w14:paraId="37700B0A" w14:textId="77777777" w:rsidR="00EE5860" w:rsidRPr="00441CD0" w:rsidRDefault="00EE5860" w:rsidP="00BB0E1F">
            <w:pPr>
              <w:pStyle w:val="TAL"/>
              <w:rPr>
                <w:lang w:val="fr-FR"/>
              </w:rPr>
            </w:pPr>
            <w:r w:rsidRPr="00441CD0">
              <w:rPr>
                <w:lang w:val="fr-FR"/>
              </w:rPr>
              <w:t>Clock Drift Control Information</w:t>
            </w:r>
          </w:p>
        </w:tc>
        <w:tc>
          <w:tcPr>
            <w:tcW w:w="1360" w:type="pct"/>
            <w:tcBorders>
              <w:top w:val="single" w:sz="4" w:space="0" w:color="auto"/>
              <w:left w:val="single" w:sz="4" w:space="0" w:color="auto"/>
              <w:bottom w:val="single" w:sz="4" w:space="0" w:color="auto"/>
              <w:right w:val="single" w:sz="4" w:space="0" w:color="auto"/>
            </w:tcBorders>
          </w:tcPr>
          <w:p w14:paraId="606444B0" w14:textId="77777777" w:rsidR="00EE5860" w:rsidRPr="00441CD0" w:rsidRDefault="00EE5860" w:rsidP="00BB0E1F">
            <w:pPr>
              <w:pStyle w:val="TAL"/>
              <w:rPr>
                <w:lang w:val="fr-FR"/>
              </w:rPr>
            </w:pPr>
            <w:r w:rsidRPr="00441CD0">
              <w:rPr>
                <w:lang w:val="fr-FR"/>
              </w:rPr>
              <w:t xml:space="preserve">Extendable / Table </w:t>
            </w:r>
            <w:r w:rsidRPr="00441CD0">
              <w:t>7.4.4.1.2-1</w:t>
            </w:r>
          </w:p>
        </w:tc>
        <w:tc>
          <w:tcPr>
            <w:tcW w:w="833" w:type="pct"/>
            <w:tcBorders>
              <w:top w:val="single" w:sz="4" w:space="0" w:color="auto"/>
              <w:left w:val="single" w:sz="4" w:space="0" w:color="auto"/>
              <w:bottom w:val="single" w:sz="4" w:space="0" w:color="auto"/>
              <w:right w:val="single" w:sz="4" w:space="0" w:color="auto"/>
            </w:tcBorders>
          </w:tcPr>
          <w:p w14:paraId="01AC0DC6" w14:textId="77777777" w:rsidR="00EE5860" w:rsidRPr="00441CD0" w:rsidRDefault="00EE5860" w:rsidP="00BB0E1F">
            <w:pPr>
              <w:pStyle w:val="TAC"/>
              <w:rPr>
                <w:lang w:val="de-DE"/>
              </w:rPr>
            </w:pPr>
            <w:r w:rsidRPr="00441CD0">
              <w:rPr>
                <w:lang w:val="fr-FR"/>
              </w:rPr>
              <w:t>Not Applicable</w:t>
            </w:r>
          </w:p>
        </w:tc>
      </w:tr>
      <w:tr w:rsidR="00EE5860" w:rsidRPr="00441CD0" w14:paraId="635580C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E49C86F" w14:textId="77777777" w:rsidR="00EE5860" w:rsidRPr="00441CD0" w:rsidRDefault="00EE5860" w:rsidP="00BB0E1F">
            <w:pPr>
              <w:pStyle w:val="TAC"/>
              <w:rPr>
                <w:lang w:val="sv-SE"/>
              </w:rPr>
            </w:pPr>
            <w:r w:rsidRPr="00441CD0">
              <w:rPr>
                <w:lang w:val="fr-FR"/>
              </w:rPr>
              <w:t>204</w:t>
            </w:r>
          </w:p>
        </w:tc>
        <w:tc>
          <w:tcPr>
            <w:tcW w:w="1962" w:type="pct"/>
            <w:tcBorders>
              <w:top w:val="single" w:sz="4" w:space="0" w:color="auto"/>
              <w:left w:val="single" w:sz="4" w:space="0" w:color="auto"/>
              <w:bottom w:val="single" w:sz="4" w:space="0" w:color="auto"/>
              <w:right w:val="single" w:sz="4" w:space="0" w:color="auto"/>
            </w:tcBorders>
          </w:tcPr>
          <w:p w14:paraId="7F9B3611" w14:textId="77777777" w:rsidR="00EE5860" w:rsidRPr="00441CD0" w:rsidRDefault="00EE5860" w:rsidP="00BB0E1F">
            <w:pPr>
              <w:pStyle w:val="TAL"/>
              <w:rPr>
                <w:lang w:val="fr-FR"/>
              </w:rPr>
            </w:pPr>
            <w:r w:rsidRPr="00441CD0">
              <w:rPr>
                <w:lang w:val="fr-FR"/>
              </w:rPr>
              <w:t>Requested Clock Drift Information</w:t>
            </w:r>
          </w:p>
        </w:tc>
        <w:tc>
          <w:tcPr>
            <w:tcW w:w="1360" w:type="pct"/>
            <w:tcBorders>
              <w:top w:val="single" w:sz="4" w:space="0" w:color="auto"/>
              <w:left w:val="single" w:sz="4" w:space="0" w:color="auto"/>
              <w:bottom w:val="single" w:sz="4" w:space="0" w:color="auto"/>
              <w:right w:val="single" w:sz="4" w:space="0" w:color="auto"/>
            </w:tcBorders>
          </w:tcPr>
          <w:p w14:paraId="00763206" w14:textId="0D6163D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.2.145</w:t>
            </w:r>
          </w:p>
        </w:tc>
        <w:tc>
          <w:tcPr>
            <w:tcW w:w="833" w:type="pct"/>
            <w:tcBorders>
              <w:top w:val="single" w:sz="4" w:space="0" w:color="auto"/>
              <w:left w:val="single" w:sz="4" w:space="0" w:color="auto"/>
              <w:bottom w:val="single" w:sz="4" w:space="0" w:color="auto"/>
              <w:right w:val="single" w:sz="4" w:space="0" w:color="auto"/>
            </w:tcBorders>
          </w:tcPr>
          <w:p w14:paraId="5169CFCB" w14:textId="77777777" w:rsidR="00EE5860" w:rsidRPr="00441CD0" w:rsidRDefault="00EE5860" w:rsidP="00BB0E1F">
            <w:pPr>
              <w:pStyle w:val="TAC"/>
              <w:rPr>
                <w:lang w:val="de-DE"/>
              </w:rPr>
            </w:pPr>
            <w:r w:rsidRPr="00441CD0">
              <w:rPr>
                <w:lang w:val="fr-FR"/>
              </w:rPr>
              <w:t>1</w:t>
            </w:r>
          </w:p>
        </w:tc>
      </w:tr>
      <w:tr w:rsidR="00EE5860" w:rsidRPr="00441CD0" w14:paraId="6DA9F4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2394188" w14:textId="77777777" w:rsidR="00EE5860" w:rsidRPr="00441CD0" w:rsidRDefault="00EE5860" w:rsidP="00BB0E1F">
            <w:pPr>
              <w:pStyle w:val="TAC"/>
              <w:rPr>
                <w:lang w:val="sv-SE"/>
              </w:rPr>
            </w:pPr>
            <w:r w:rsidRPr="00441CD0">
              <w:rPr>
                <w:lang w:val="sv-SE"/>
              </w:rPr>
              <w:t>205</w:t>
            </w:r>
          </w:p>
        </w:tc>
        <w:tc>
          <w:tcPr>
            <w:tcW w:w="1962" w:type="pct"/>
            <w:tcBorders>
              <w:top w:val="single" w:sz="4" w:space="0" w:color="auto"/>
              <w:left w:val="single" w:sz="4" w:space="0" w:color="auto"/>
              <w:bottom w:val="single" w:sz="4" w:space="0" w:color="auto"/>
              <w:right w:val="single" w:sz="4" w:space="0" w:color="auto"/>
            </w:tcBorders>
          </w:tcPr>
          <w:p w14:paraId="4993DAF1" w14:textId="77777777" w:rsidR="00EE5860" w:rsidRPr="00441CD0" w:rsidRDefault="00EE5860" w:rsidP="00BB0E1F">
            <w:pPr>
              <w:pStyle w:val="TAL"/>
              <w:rPr>
                <w:noProof/>
                <w:lang w:val="fr-FR"/>
              </w:rPr>
            </w:pPr>
            <w:r w:rsidRPr="00441CD0">
              <w:rPr>
                <w:lang w:val="fr-FR"/>
              </w:rPr>
              <w:t>Clock Drift Report</w:t>
            </w:r>
          </w:p>
        </w:tc>
        <w:tc>
          <w:tcPr>
            <w:tcW w:w="1360" w:type="pct"/>
            <w:tcBorders>
              <w:top w:val="single" w:sz="4" w:space="0" w:color="auto"/>
              <w:left w:val="single" w:sz="4" w:space="0" w:color="auto"/>
              <w:bottom w:val="single" w:sz="4" w:space="0" w:color="auto"/>
              <w:right w:val="single" w:sz="4" w:space="0" w:color="auto"/>
            </w:tcBorders>
          </w:tcPr>
          <w:p w14:paraId="484335E7" w14:textId="77777777" w:rsidR="00EE5860" w:rsidRPr="00441CD0" w:rsidRDefault="00EE5860" w:rsidP="00BB0E1F">
            <w:pPr>
              <w:pStyle w:val="TAL"/>
              <w:rPr>
                <w:lang w:val="fr-FR"/>
              </w:rPr>
            </w:pPr>
            <w:r w:rsidRPr="00441CD0">
              <w:rPr>
                <w:lang w:val="fr-FR"/>
              </w:rPr>
              <w:t xml:space="preserve">Extendable / Table </w:t>
            </w:r>
            <w:r w:rsidRPr="00441CD0">
              <w:t>7.4.5.1.4-1</w:t>
            </w:r>
          </w:p>
        </w:tc>
        <w:tc>
          <w:tcPr>
            <w:tcW w:w="833" w:type="pct"/>
            <w:tcBorders>
              <w:top w:val="single" w:sz="4" w:space="0" w:color="auto"/>
              <w:left w:val="single" w:sz="4" w:space="0" w:color="auto"/>
              <w:bottom w:val="single" w:sz="4" w:space="0" w:color="auto"/>
              <w:right w:val="single" w:sz="4" w:space="0" w:color="auto"/>
            </w:tcBorders>
          </w:tcPr>
          <w:p w14:paraId="5577BD67" w14:textId="77777777" w:rsidR="00EE5860" w:rsidRPr="00441CD0" w:rsidRDefault="00EE5860" w:rsidP="00BB0E1F">
            <w:pPr>
              <w:pStyle w:val="TAC"/>
              <w:rPr>
                <w:lang w:val="de-DE"/>
              </w:rPr>
            </w:pPr>
            <w:r w:rsidRPr="00441CD0">
              <w:rPr>
                <w:lang w:val="de-DE"/>
              </w:rPr>
              <w:t>Not Applicable</w:t>
            </w:r>
          </w:p>
        </w:tc>
      </w:tr>
      <w:tr w:rsidR="00EE5860" w:rsidRPr="00441CD0" w14:paraId="31BE8CF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077C6B" w14:textId="77777777" w:rsidR="00EE5860" w:rsidRPr="00441CD0" w:rsidRDefault="00EE5860" w:rsidP="00BB0E1F">
            <w:pPr>
              <w:pStyle w:val="TAC"/>
              <w:rPr>
                <w:lang w:val="fr-FR"/>
              </w:rPr>
            </w:pPr>
            <w:r w:rsidRPr="00441CD0">
              <w:rPr>
                <w:lang w:val="sv-SE"/>
              </w:rPr>
              <w:t>206</w:t>
            </w:r>
          </w:p>
        </w:tc>
        <w:tc>
          <w:tcPr>
            <w:tcW w:w="1962" w:type="pct"/>
            <w:tcBorders>
              <w:top w:val="single" w:sz="4" w:space="0" w:color="auto"/>
              <w:left w:val="single" w:sz="4" w:space="0" w:color="auto"/>
              <w:bottom w:val="single" w:sz="4" w:space="0" w:color="auto"/>
              <w:right w:val="single" w:sz="4" w:space="0" w:color="auto"/>
            </w:tcBorders>
          </w:tcPr>
          <w:p w14:paraId="363CD409" w14:textId="77777777" w:rsidR="00EE5860" w:rsidRPr="00441CD0" w:rsidRDefault="00EE5860" w:rsidP="00BB0E1F">
            <w:pPr>
              <w:pStyle w:val="TAL"/>
              <w:rPr>
                <w:lang w:val="fr-FR" w:eastAsia="zh-CN"/>
              </w:rPr>
            </w:pPr>
            <w:bookmarkStart w:id="5037" w:name="_Hlk23326185"/>
            <w:r w:rsidRPr="00441CD0">
              <w:rPr>
                <w:noProof/>
                <w:lang w:val="fr-FR"/>
              </w:rPr>
              <w:t>TSN Time Domain Number</w:t>
            </w:r>
            <w:bookmarkEnd w:id="5037"/>
          </w:p>
        </w:tc>
        <w:tc>
          <w:tcPr>
            <w:tcW w:w="1360" w:type="pct"/>
            <w:tcBorders>
              <w:top w:val="single" w:sz="4" w:space="0" w:color="auto"/>
              <w:left w:val="single" w:sz="4" w:space="0" w:color="auto"/>
              <w:bottom w:val="single" w:sz="4" w:space="0" w:color="auto"/>
              <w:right w:val="single" w:sz="4" w:space="0" w:color="auto"/>
            </w:tcBorders>
          </w:tcPr>
          <w:p w14:paraId="569F3BD4" w14:textId="10311F17"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.2.146</w:t>
            </w:r>
          </w:p>
        </w:tc>
        <w:tc>
          <w:tcPr>
            <w:tcW w:w="833" w:type="pct"/>
            <w:tcBorders>
              <w:top w:val="single" w:sz="4" w:space="0" w:color="auto"/>
              <w:left w:val="single" w:sz="4" w:space="0" w:color="auto"/>
              <w:bottom w:val="single" w:sz="4" w:space="0" w:color="auto"/>
              <w:right w:val="single" w:sz="4" w:space="0" w:color="auto"/>
            </w:tcBorders>
          </w:tcPr>
          <w:p w14:paraId="35C716B2" w14:textId="77777777" w:rsidR="00EE5860" w:rsidRPr="00441CD0" w:rsidRDefault="00EE5860" w:rsidP="00BB0E1F">
            <w:pPr>
              <w:pStyle w:val="TAC"/>
              <w:rPr>
                <w:lang w:val="fr-FR" w:eastAsia="zh-CN"/>
              </w:rPr>
            </w:pPr>
            <w:r w:rsidRPr="00441CD0">
              <w:rPr>
                <w:lang w:val="fr-FR" w:eastAsia="zh-CN"/>
              </w:rPr>
              <w:t>1</w:t>
            </w:r>
          </w:p>
        </w:tc>
      </w:tr>
      <w:tr w:rsidR="00EE5860" w:rsidRPr="00441CD0" w14:paraId="7669B8A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32EBEB" w14:textId="77777777" w:rsidR="00EE5860" w:rsidRPr="00441CD0" w:rsidRDefault="00EE5860" w:rsidP="00BB0E1F">
            <w:pPr>
              <w:pStyle w:val="TAC"/>
              <w:rPr>
                <w:lang w:val="sv-SE"/>
              </w:rPr>
            </w:pPr>
            <w:r w:rsidRPr="00441CD0">
              <w:rPr>
                <w:lang w:val="sv-SE"/>
              </w:rPr>
              <w:t>207</w:t>
            </w:r>
          </w:p>
        </w:tc>
        <w:tc>
          <w:tcPr>
            <w:tcW w:w="1962" w:type="pct"/>
            <w:tcBorders>
              <w:top w:val="single" w:sz="4" w:space="0" w:color="auto"/>
              <w:left w:val="single" w:sz="4" w:space="0" w:color="auto"/>
              <w:bottom w:val="single" w:sz="4" w:space="0" w:color="auto"/>
              <w:right w:val="single" w:sz="4" w:space="0" w:color="auto"/>
            </w:tcBorders>
          </w:tcPr>
          <w:p w14:paraId="1A9190CE" w14:textId="77777777" w:rsidR="00EE5860" w:rsidRPr="00441CD0" w:rsidRDefault="00EE5860" w:rsidP="00BB0E1F">
            <w:pPr>
              <w:pStyle w:val="TAL"/>
              <w:rPr>
                <w:noProof/>
                <w:lang w:val="fr-FR"/>
              </w:rPr>
            </w:pPr>
            <w:r w:rsidRPr="00441CD0">
              <w:rPr>
                <w:lang w:val="fr-FR"/>
              </w:rPr>
              <w:t>Time Offset Threshold</w:t>
            </w:r>
          </w:p>
        </w:tc>
        <w:tc>
          <w:tcPr>
            <w:tcW w:w="1360" w:type="pct"/>
            <w:tcBorders>
              <w:top w:val="single" w:sz="4" w:space="0" w:color="auto"/>
              <w:left w:val="single" w:sz="4" w:space="0" w:color="auto"/>
              <w:bottom w:val="single" w:sz="4" w:space="0" w:color="auto"/>
              <w:right w:val="single" w:sz="4" w:space="0" w:color="auto"/>
            </w:tcBorders>
          </w:tcPr>
          <w:p w14:paraId="5D6D012E" w14:textId="2E73938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.2.147</w:t>
            </w:r>
          </w:p>
        </w:tc>
        <w:tc>
          <w:tcPr>
            <w:tcW w:w="833" w:type="pct"/>
            <w:tcBorders>
              <w:top w:val="single" w:sz="4" w:space="0" w:color="auto"/>
              <w:left w:val="single" w:sz="4" w:space="0" w:color="auto"/>
              <w:bottom w:val="single" w:sz="4" w:space="0" w:color="auto"/>
              <w:right w:val="single" w:sz="4" w:space="0" w:color="auto"/>
            </w:tcBorders>
          </w:tcPr>
          <w:p w14:paraId="39D33374" w14:textId="77777777" w:rsidR="00EE5860" w:rsidRPr="00441CD0" w:rsidRDefault="00EE5860" w:rsidP="00BB0E1F">
            <w:pPr>
              <w:pStyle w:val="TAC"/>
              <w:rPr>
                <w:lang w:val="fr-FR"/>
              </w:rPr>
            </w:pPr>
            <w:r w:rsidRPr="00441CD0">
              <w:rPr>
                <w:lang w:val="fr-FR"/>
              </w:rPr>
              <w:t>8</w:t>
            </w:r>
          </w:p>
        </w:tc>
      </w:tr>
      <w:tr w:rsidR="00EE5860" w:rsidRPr="00441CD0" w14:paraId="62EFBA5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DD3AB4" w14:textId="77777777" w:rsidR="00EE5860" w:rsidRPr="00441CD0" w:rsidRDefault="00EE5860" w:rsidP="00BB0E1F">
            <w:pPr>
              <w:pStyle w:val="TAC"/>
              <w:rPr>
                <w:lang w:val="sv-SE"/>
              </w:rPr>
            </w:pPr>
            <w:r w:rsidRPr="00441CD0">
              <w:rPr>
                <w:lang w:val="sv-SE"/>
              </w:rPr>
              <w:t>208</w:t>
            </w:r>
          </w:p>
        </w:tc>
        <w:tc>
          <w:tcPr>
            <w:tcW w:w="1962" w:type="pct"/>
            <w:tcBorders>
              <w:top w:val="single" w:sz="4" w:space="0" w:color="auto"/>
              <w:left w:val="single" w:sz="4" w:space="0" w:color="auto"/>
              <w:bottom w:val="single" w:sz="4" w:space="0" w:color="auto"/>
              <w:right w:val="single" w:sz="4" w:space="0" w:color="auto"/>
            </w:tcBorders>
          </w:tcPr>
          <w:p w14:paraId="5221DE09" w14:textId="77777777" w:rsidR="00EE5860" w:rsidRPr="00441CD0" w:rsidRDefault="00EE5860" w:rsidP="00BB0E1F">
            <w:pPr>
              <w:pStyle w:val="TAL"/>
              <w:rPr>
                <w:noProof/>
                <w:lang w:val="fr-FR"/>
              </w:rPr>
            </w:pPr>
            <w:r w:rsidRPr="00441CD0">
              <w:rPr>
                <w:lang w:val="fr-FR"/>
              </w:rPr>
              <w:t>Cumulative rateRatio Threshold</w:t>
            </w:r>
          </w:p>
        </w:tc>
        <w:tc>
          <w:tcPr>
            <w:tcW w:w="1360" w:type="pct"/>
            <w:tcBorders>
              <w:top w:val="single" w:sz="4" w:space="0" w:color="auto"/>
              <w:left w:val="single" w:sz="4" w:space="0" w:color="auto"/>
              <w:bottom w:val="single" w:sz="4" w:space="0" w:color="auto"/>
              <w:right w:val="single" w:sz="4" w:space="0" w:color="auto"/>
            </w:tcBorders>
          </w:tcPr>
          <w:p w14:paraId="784FE685" w14:textId="1415AE4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.2.148</w:t>
            </w:r>
          </w:p>
        </w:tc>
        <w:tc>
          <w:tcPr>
            <w:tcW w:w="833" w:type="pct"/>
            <w:tcBorders>
              <w:top w:val="single" w:sz="4" w:space="0" w:color="auto"/>
              <w:left w:val="single" w:sz="4" w:space="0" w:color="auto"/>
              <w:bottom w:val="single" w:sz="4" w:space="0" w:color="auto"/>
              <w:right w:val="single" w:sz="4" w:space="0" w:color="auto"/>
            </w:tcBorders>
          </w:tcPr>
          <w:p w14:paraId="2C4B61B2" w14:textId="77777777" w:rsidR="00EE5860" w:rsidRPr="00441CD0" w:rsidRDefault="00EE5860" w:rsidP="00BB0E1F">
            <w:pPr>
              <w:pStyle w:val="TAC"/>
              <w:rPr>
                <w:lang w:val="fr-FR"/>
              </w:rPr>
            </w:pPr>
            <w:r w:rsidRPr="00441CD0">
              <w:rPr>
                <w:lang w:val="fr-FR"/>
              </w:rPr>
              <w:t>4</w:t>
            </w:r>
          </w:p>
        </w:tc>
      </w:tr>
      <w:tr w:rsidR="00EE5860" w:rsidRPr="00441CD0" w14:paraId="2AD8CCD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1CD4D51" w14:textId="77777777" w:rsidR="00EE5860" w:rsidRPr="00441CD0" w:rsidRDefault="00EE5860" w:rsidP="00BB0E1F">
            <w:pPr>
              <w:pStyle w:val="TAC"/>
              <w:rPr>
                <w:lang w:val="sv-SE"/>
              </w:rPr>
            </w:pPr>
            <w:r w:rsidRPr="00441CD0">
              <w:rPr>
                <w:lang w:val="sv-SE"/>
              </w:rPr>
              <w:t>209</w:t>
            </w:r>
          </w:p>
        </w:tc>
        <w:tc>
          <w:tcPr>
            <w:tcW w:w="1962" w:type="pct"/>
            <w:tcBorders>
              <w:top w:val="single" w:sz="4" w:space="0" w:color="auto"/>
              <w:left w:val="single" w:sz="4" w:space="0" w:color="auto"/>
              <w:bottom w:val="single" w:sz="4" w:space="0" w:color="auto"/>
              <w:right w:val="single" w:sz="4" w:space="0" w:color="auto"/>
            </w:tcBorders>
          </w:tcPr>
          <w:p w14:paraId="5C1BD37F" w14:textId="77777777" w:rsidR="00EE5860" w:rsidRPr="00441CD0" w:rsidRDefault="00EE5860" w:rsidP="00BB0E1F">
            <w:pPr>
              <w:pStyle w:val="TAL"/>
              <w:rPr>
                <w:noProof/>
                <w:lang w:val="fr-FR"/>
              </w:rPr>
            </w:pPr>
            <w:r w:rsidRPr="00441CD0">
              <w:rPr>
                <w:lang w:val="fr-FR"/>
              </w:rPr>
              <w:t>Time Offset Measurement</w:t>
            </w:r>
          </w:p>
        </w:tc>
        <w:tc>
          <w:tcPr>
            <w:tcW w:w="1360" w:type="pct"/>
            <w:tcBorders>
              <w:top w:val="single" w:sz="4" w:space="0" w:color="auto"/>
              <w:left w:val="single" w:sz="4" w:space="0" w:color="auto"/>
              <w:bottom w:val="single" w:sz="4" w:space="0" w:color="auto"/>
              <w:right w:val="single" w:sz="4" w:space="0" w:color="auto"/>
            </w:tcBorders>
          </w:tcPr>
          <w:p w14:paraId="328D9C62" w14:textId="2966FA7F"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.2.149</w:t>
            </w:r>
          </w:p>
        </w:tc>
        <w:tc>
          <w:tcPr>
            <w:tcW w:w="833" w:type="pct"/>
            <w:tcBorders>
              <w:top w:val="single" w:sz="4" w:space="0" w:color="auto"/>
              <w:left w:val="single" w:sz="4" w:space="0" w:color="auto"/>
              <w:bottom w:val="single" w:sz="4" w:space="0" w:color="auto"/>
              <w:right w:val="single" w:sz="4" w:space="0" w:color="auto"/>
            </w:tcBorders>
          </w:tcPr>
          <w:p w14:paraId="7DB52EFE" w14:textId="77777777" w:rsidR="00EE5860" w:rsidRPr="00441CD0" w:rsidRDefault="00EE5860" w:rsidP="00BB0E1F">
            <w:pPr>
              <w:pStyle w:val="TAC"/>
              <w:rPr>
                <w:lang w:val="fr-FR"/>
              </w:rPr>
            </w:pPr>
            <w:r w:rsidRPr="00441CD0">
              <w:rPr>
                <w:lang w:val="fr-FR"/>
              </w:rPr>
              <w:t>8</w:t>
            </w:r>
          </w:p>
        </w:tc>
      </w:tr>
      <w:tr w:rsidR="00EE5860" w:rsidRPr="00441CD0" w14:paraId="24AD83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375D00" w14:textId="77777777" w:rsidR="00EE5860" w:rsidRPr="00441CD0" w:rsidRDefault="00EE5860" w:rsidP="00BB0E1F">
            <w:pPr>
              <w:pStyle w:val="TAC"/>
              <w:rPr>
                <w:lang w:val="sv-SE"/>
              </w:rPr>
            </w:pPr>
            <w:r w:rsidRPr="00441CD0">
              <w:rPr>
                <w:lang w:val="sv-SE"/>
              </w:rPr>
              <w:t>210</w:t>
            </w:r>
          </w:p>
        </w:tc>
        <w:tc>
          <w:tcPr>
            <w:tcW w:w="1962" w:type="pct"/>
            <w:tcBorders>
              <w:top w:val="single" w:sz="4" w:space="0" w:color="auto"/>
              <w:left w:val="single" w:sz="4" w:space="0" w:color="auto"/>
              <w:bottom w:val="single" w:sz="4" w:space="0" w:color="auto"/>
              <w:right w:val="single" w:sz="4" w:space="0" w:color="auto"/>
            </w:tcBorders>
          </w:tcPr>
          <w:p w14:paraId="18F79D5F" w14:textId="77777777" w:rsidR="00EE5860" w:rsidRPr="00441CD0" w:rsidRDefault="00EE5860" w:rsidP="00BB0E1F">
            <w:pPr>
              <w:pStyle w:val="TAL"/>
              <w:rPr>
                <w:noProof/>
                <w:color w:val="FF0000"/>
                <w:lang w:val="fr-FR"/>
              </w:rPr>
            </w:pPr>
            <w:r w:rsidRPr="00441CD0">
              <w:rPr>
                <w:lang w:val="fr-FR"/>
              </w:rPr>
              <w:t>Cumulative rateRatio Measurement</w:t>
            </w:r>
          </w:p>
        </w:tc>
        <w:tc>
          <w:tcPr>
            <w:tcW w:w="1360" w:type="pct"/>
            <w:tcBorders>
              <w:top w:val="single" w:sz="4" w:space="0" w:color="auto"/>
              <w:left w:val="single" w:sz="4" w:space="0" w:color="auto"/>
              <w:bottom w:val="single" w:sz="4" w:space="0" w:color="auto"/>
              <w:right w:val="single" w:sz="4" w:space="0" w:color="auto"/>
            </w:tcBorders>
          </w:tcPr>
          <w:p w14:paraId="6E5D0D37" w14:textId="17BE5E85"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.2.150</w:t>
            </w:r>
          </w:p>
        </w:tc>
        <w:tc>
          <w:tcPr>
            <w:tcW w:w="833" w:type="pct"/>
            <w:tcBorders>
              <w:top w:val="single" w:sz="4" w:space="0" w:color="auto"/>
              <w:left w:val="single" w:sz="4" w:space="0" w:color="auto"/>
              <w:bottom w:val="single" w:sz="4" w:space="0" w:color="auto"/>
              <w:right w:val="single" w:sz="4" w:space="0" w:color="auto"/>
            </w:tcBorders>
          </w:tcPr>
          <w:p w14:paraId="02D0F0AB" w14:textId="77777777" w:rsidR="00EE5860" w:rsidRPr="00441CD0" w:rsidRDefault="00EE5860" w:rsidP="00BB0E1F">
            <w:pPr>
              <w:pStyle w:val="TAC"/>
              <w:rPr>
                <w:lang w:val="fr-FR"/>
              </w:rPr>
            </w:pPr>
            <w:r w:rsidRPr="00441CD0">
              <w:rPr>
                <w:lang w:val="fr-FR"/>
              </w:rPr>
              <w:t>4</w:t>
            </w:r>
          </w:p>
        </w:tc>
      </w:tr>
      <w:tr w:rsidR="00EE5860" w:rsidRPr="00441CD0" w14:paraId="3AF61C8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F87574B" w14:textId="77777777" w:rsidR="00EE5860" w:rsidRPr="00441CD0" w:rsidRDefault="00EE5860" w:rsidP="00BB0E1F">
            <w:pPr>
              <w:pStyle w:val="TAC"/>
              <w:rPr>
                <w:lang w:val="fr-FR"/>
              </w:rPr>
            </w:pPr>
            <w:r w:rsidRPr="00441CD0">
              <w:rPr>
                <w:lang w:val="fr-FR"/>
              </w:rPr>
              <w:t>211</w:t>
            </w:r>
          </w:p>
        </w:tc>
        <w:tc>
          <w:tcPr>
            <w:tcW w:w="1962" w:type="pct"/>
            <w:tcBorders>
              <w:top w:val="single" w:sz="4" w:space="0" w:color="auto"/>
              <w:left w:val="single" w:sz="4" w:space="0" w:color="auto"/>
              <w:bottom w:val="single" w:sz="4" w:space="0" w:color="auto"/>
              <w:right w:val="single" w:sz="4" w:space="0" w:color="auto"/>
            </w:tcBorders>
          </w:tcPr>
          <w:p w14:paraId="762C9CE1" w14:textId="77777777" w:rsidR="00EE5860" w:rsidRPr="00441CD0" w:rsidRDefault="00EE5860" w:rsidP="00BB0E1F">
            <w:pPr>
              <w:pStyle w:val="TAL"/>
              <w:rPr>
                <w:lang w:val="fr-FR" w:eastAsia="zh-CN"/>
              </w:rPr>
            </w:pPr>
            <w:r w:rsidRPr="00441CD0">
              <w:rPr>
                <w:lang w:val="fr-FR"/>
              </w:rPr>
              <w:t xml:space="preserve">Remove SRR </w:t>
            </w:r>
          </w:p>
        </w:tc>
        <w:tc>
          <w:tcPr>
            <w:tcW w:w="1360" w:type="pct"/>
            <w:tcBorders>
              <w:top w:val="single" w:sz="4" w:space="0" w:color="auto"/>
              <w:left w:val="single" w:sz="4" w:space="0" w:color="auto"/>
              <w:bottom w:val="single" w:sz="4" w:space="0" w:color="auto"/>
              <w:right w:val="single" w:sz="4" w:space="0" w:color="auto"/>
            </w:tcBorders>
          </w:tcPr>
          <w:p w14:paraId="288B4C44" w14:textId="77777777" w:rsidR="00EE5860" w:rsidRPr="00441CD0" w:rsidRDefault="00EE5860" w:rsidP="00BB0E1F">
            <w:pPr>
              <w:pStyle w:val="TAL"/>
              <w:rPr>
                <w:lang w:val="fr-FR"/>
              </w:rPr>
            </w:pPr>
            <w:r w:rsidRPr="00441CD0">
              <w:rPr>
                <w:lang w:val="fr-FR"/>
              </w:rPr>
              <w:t>Extendable/ Table 7.5.4.19-1</w:t>
            </w:r>
          </w:p>
        </w:tc>
        <w:tc>
          <w:tcPr>
            <w:tcW w:w="833" w:type="pct"/>
            <w:tcBorders>
              <w:top w:val="single" w:sz="4" w:space="0" w:color="auto"/>
              <w:left w:val="single" w:sz="4" w:space="0" w:color="auto"/>
              <w:bottom w:val="single" w:sz="4" w:space="0" w:color="auto"/>
              <w:right w:val="single" w:sz="4" w:space="0" w:color="auto"/>
            </w:tcBorders>
          </w:tcPr>
          <w:p w14:paraId="02F98F2B" w14:textId="77777777" w:rsidR="00EE5860" w:rsidRPr="00441CD0" w:rsidRDefault="00EE5860" w:rsidP="00BB0E1F">
            <w:pPr>
              <w:pStyle w:val="TAC"/>
              <w:rPr>
                <w:lang w:val="fr-FR" w:eastAsia="zh-CN"/>
              </w:rPr>
            </w:pPr>
            <w:r w:rsidRPr="00441CD0">
              <w:rPr>
                <w:lang w:val="de-DE"/>
              </w:rPr>
              <w:t>Not applicable</w:t>
            </w:r>
          </w:p>
        </w:tc>
      </w:tr>
      <w:tr w:rsidR="00EE5860" w:rsidRPr="00441CD0" w14:paraId="0AF639E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B0E121" w14:textId="77777777" w:rsidR="00EE5860" w:rsidRPr="00441CD0" w:rsidRDefault="00EE5860" w:rsidP="00BB0E1F">
            <w:pPr>
              <w:pStyle w:val="TAC"/>
              <w:rPr>
                <w:lang w:val="fr-FR"/>
              </w:rPr>
            </w:pPr>
            <w:r w:rsidRPr="00441CD0">
              <w:rPr>
                <w:lang w:val="fr-FR"/>
              </w:rPr>
              <w:t>212</w:t>
            </w:r>
          </w:p>
        </w:tc>
        <w:tc>
          <w:tcPr>
            <w:tcW w:w="1962" w:type="pct"/>
            <w:tcBorders>
              <w:top w:val="single" w:sz="4" w:space="0" w:color="auto"/>
              <w:left w:val="single" w:sz="4" w:space="0" w:color="auto"/>
              <w:bottom w:val="single" w:sz="4" w:space="0" w:color="auto"/>
              <w:right w:val="single" w:sz="4" w:space="0" w:color="auto"/>
            </w:tcBorders>
          </w:tcPr>
          <w:p w14:paraId="32B96C0E" w14:textId="77777777" w:rsidR="00EE5860" w:rsidRPr="00441CD0" w:rsidRDefault="00EE5860" w:rsidP="00BB0E1F">
            <w:pPr>
              <w:pStyle w:val="TAL"/>
              <w:rPr>
                <w:lang w:val="fr-FR" w:eastAsia="zh-CN"/>
              </w:rPr>
            </w:pPr>
            <w:r w:rsidRPr="00441CD0">
              <w:rPr>
                <w:lang w:val="fr-FR"/>
              </w:rPr>
              <w:t xml:space="preserve">Create SRR </w:t>
            </w:r>
          </w:p>
        </w:tc>
        <w:tc>
          <w:tcPr>
            <w:tcW w:w="1360" w:type="pct"/>
            <w:tcBorders>
              <w:top w:val="single" w:sz="4" w:space="0" w:color="auto"/>
              <w:left w:val="single" w:sz="4" w:space="0" w:color="auto"/>
              <w:bottom w:val="single" w:sz="4" w:space="0" w:color="auto"/>
              <w:right w:val="single" w:sz="4" w:space="0" w:color="auto"/>
            </w:tcBorders>
          </w:tcPr>
          <w:p w14:paraId="0E73305A" w14:textId="77777777" w:rsidR="00EE5860" w:rsidRPr="00441CD0" w:rsidRDefault="00EE5860" w:rsidP="00BB0E1F">
            <w:pPr>
              <w:pStyle w:val="TAL"/>
              <w:rPr>
                <w:lang w:val="fr-FR"/>
              </w:rPr>
            </w:pPr>
            <w:r w:rsidRPr="00441CD0">
              <w:rPr>
                <w:lang w:val="fr-FR"/>
              </w:rPr>
              <w:t xml:space="preserve">Extendable/ Table </w:t>
            </w:r>
            <w:r w:rsidRPr="00441CD0">
              <w:t>7.5.2.9-1</w:t>
            </w:r>
          </w:p>
        </w:tc>
        <w:tc>
          <w:tcPr>
            <w:tcW w:w="833" w:type="pct"/>
            <w:tcBorders>
              <w:top w:val="single" w:sz="4" w:space="0" w:color="auto"/>
              <w:left w:val="single" w:sz="4" w:space="0" w:color="auto"/>
              <w:bottom w:val="single" w:sz="4" w:space="0" w:color="auto"/>
              <w:right w:val="single" w:sz="4" w:space="0" w:color="auto"/>
            </w:tcBorders>
          </w:tcPr>
          <w:p w14:paraId="7412A94F" w14:textId="77777777" w:rsidR="00EE5860" w:rsidRPr="00441CD0" w:rsidRDefault="00EE5860" w:rsidP="00BB0E1F">
            <w:pPr>
              <w:pStyle w:val="TAC"/>
              <w:rPr>
                <w:lang w:val="fr-FR" w:eastAsia="zh-CN"/>
              </w:rPr>
            </w:pPr>
            <w:r w:rsidRPr="00441CD0">
              <w:rPr>
                <w:lang w:val="de-DE"/>
              </w:rPr>
              <w:t>Not applicable</w:t>
            </w:r>
          </w:p>
        </w:tc>
      </w:tr>
      <w:tr w:rsidR="00EE5860" w:rsidRPr="00441CD0" w14:paraId="1287FF6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174215" w14:textId="77777777" w:rsidR="00EE5860" w:rsidRPr="00441CD0" w:rsidRDefault="00EE5860" w:rsidP="00BB0E1F">
            <w:pPr>
              <w:pStyle w:val="TAC"/>
              <w:rPr>
                <w:lang w:val="fr-FR"/>
              </w:rPr>
            </w:pPr>
            <w:r w:rsidRPr="00441CD0">
              <w:rPr>
                <w:lang w:val="fr-FR"/>
              </w:rPr>
              <w:t>213</w:t>
            </w:r>
          </w:p>
        </w:tc>
        <w:tc>
          <w:tcPr>
            <w:tcW w:w="1962" w:type="pct"/>
            <w:tcBorders>
              <w:top w:val="single" w:sz="4" w:space="0" w:color="auto"/>
              <w:left w:val="single" w:sz="4" w:space="0" w:color="auto"/>
              <w:bottom w:val="single" w:sz="4" w:space="0" w:color="auto"/>
              <w:right w:val="single" w:sz="4" w:space="0" w:color="auto"/>
            </w:tcBorders>
          </w:tcPr>
          <w:p w14:paraId="4E4EF532" w14:textId="77777777" w:rsidR="00EE5860" w:rsidRPr="00441CD0" w:rsidRDefault="00EE5860" w:rsidP="00BB0E1F">
            <w:pPr>
              <w:pStyle w:val="TAL"/>
              <w:rPr>
                <w:lang w:val="fr-FR"/>
              </w:rPr>
            </w:pPr>
            <w:r w:rsidRPr="00441CD0">
              <w:rPr>
                <w:lang w:val="fr-FR"/>
              </w:rPr>
              <w:t>Update SRR</w:t>
            </w:r>
          </w:p>
        </w:tc>
        <w:tc>
          <w:tcPr>
            <w:tcW w:w="1360" w:type="pct"/>
            <w:tcBorders>
              <w:top w:val="single" w:sz="4" w:space="0" w:color="auto"/>
              <w:left w:val="single" w:sz="4" w:space="0" w:color="auto"/>
              <w:bottom w:val="single" w:sz="4" w:space="0" w:color="auto"/>
              <w:right w:val="single" w:sz="4" w:space="0" w:color="auto"/>
            </w:tcBorders>
          </w:tcPr>
          <w:p w14:paraId="462169A3" w14:textId="77777777" w:rsidR="00EE5860" w:rsidRPr="00441CD0" w:rsidRDefault="00EE5860" w:rsidP="00BB0E1F">
            <w:pPr>
              <w:pStyle w:val="TAL"/>
              <w:rPr>
                <w:lang w:val="fr-FR"/>
              </w:rPr>
            </w:pPr>
            <w:r w:rsidRPr="00441CD0">
              <w:rPr>
                <w:lang w:val="fr-FR"/>
              </w:rPr>
              <w:t xml:space="preserve">Extendable/ Table </w:t>
            </w:r>
            <w:r w:rsidRPr="00441CD0">
              <w:t>7.5.4.21-</w:t>
            </w:r>
            <w:r w:rsidRPr="00441CD0">
              <w:rPr>
                <w:lang w:val="en-US"/>
              </w:rPr>
              <w:t>1</w:t>
            </w:r>
          </w:p>
        </w:tc>
        <w:tc>
          <w:tcPr>
            <w:tcW w:w="833" w:type="pct"/>
            <w:tcBorders>
              <w:top w:val="single" w:sz="4" w:space="0" w:color="auto"/>
              <w:left w:val="single" w:sz="4" w:space="0" w:color="auto"/>
              <w:bottom w:val="single" w:sz="4" w:space="0" w:color="auto"/>
              <w:right w:val="single" w:sz="4" w:space="0" w:color="auto"/>
            </w:tcBorders>
          </w:tcPr>
          <w:p w14:paraId="0ADE7054" w14:textId="77777777" w:rsidR="00EE5860" w:rsidRPr="00441CD0" w:rsidRDefault="00EE5860" w:rsidP="00BB0E1F">
            <w:pPr>
              <w:pStyle w:val="TAC"/>
              <w:rPr>
                <w:lang w:val="de-DE"/>
              </w:rPr>
            </w:pPr>
            <w:r w:rsidRPr="00441CD0">
              <w:rPr>
                <w:lang w:val="de-DE"/>
              </w:rPr>
              <w:t>Not applicable</w:t>
            </w:r>
          </w:p>
        </w:tc>
      </w:tr>
      <w:tr w:rsidR="00EE5860" w:rsidRPr="00441CD0" w14:paraId="263BBE6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65D4DA3" w14:textId="77777777" w:rsidR="00EE5860" w:rsidRPr="00441CD0" w:rsidRDefault="00EE5860" w:rsidP="00BB0E1F">
            <w:pPr>
              <w:pStyle w:val="TAC"/>
              <w:rPr>
                <w:lang w:val="de-DE"/>
              </w:rPr>
            </w:pPr>
            <w:r w:rsidRPr="00441CD0">
              <w:rPr>
                <w:lang w:val="de-DE"/>
              </w:rPr>
              <w:t>214</w:t>
            </w:r>
          </w:p>
        </w:tc>
        <w:tc>
          <w:tcPr>
            <w:tcW w:w="1962" w:type="pct"/>
            <w:tcBorders>
              <w:top w:val="single" w:sz="4" w:space="0" w:color="auto"/>
              <w:left w:val="single" w:sz="4" w:space="0" w:color="auto"/>
              <w:bottom w:val="single" w:sz="4" w:space="0" w:color="auto"/>
              <w:right w:val="single" w:sz="4" w:space="0" w:color="auto"/>
            </w:tcBorders>
          </w:tcPr>
          <w:p w14:paraId="4478236E" w14:textId="77777777" w:rsidR="00EE5860" w:rsidRPr="00441CD0" w:rsidRDefault="00EE5860" w:rsidP="00BB0E1F">
            <w:pPr>
              <w:pStyle w:val="TAL"/>
              <w:rPr>
                <w:lang w:val="fr-FR"/>
              </w:rPr>
            </w:pPr>
            <w:r w:rsidRPr="00441CD0">
              <w:rPr>
                <w:lang w:val="fr-FR"/>
              </w:rPr>
              <w:t>Session Report</w:t>
            </w:r>
          </w:p>
        </w:tc>
        <w:tc>
          <w:tcPr>
            <w:tcW w:w="1360" w:type="pct"/>
            <w:tcBorders>
              <w:top w:val="single" w:sz="4" w:space="0" w:color="auto"/>
              <w:left w:val="single" w:sz="4" w:space="0" w:color="auto"/>
              <w:bottom w:val="single" w:sz="4" w:space="0" w:color="auto"/>
              <w:right w:val="single" w:sz="4" w:space="0" w:color="auto"/>
            </w:tcBorders>
          </w:tcPr>
          <w:p w14:paraId="4FF41C29" w14:textId="77777777" w:rsidR="00EE5860" w:rsidRPr="00441CD0" w:rsidRDefault="00EE5860" w:rsidP="00BB0E1F">
            <w:pPr>
              <w:pStyle w:val="TAL"/>
              <w:rPr>
                <w:sz w:val="16"/>
                <w:szCs w:val="16"/>
                <w:lang w:val="de-DE"/>
              </w:rPr>
            </w:pPr>
            <w:r w:rsidRPr="00441CD0">
              <w:rPr>
                <w:szCs w:val="16"/>
                <w:lang w:val="fr-FR"/>
              </w:rPr>
              <w:t>Extendable</w:t>
            </w:r>
            <w:r w:rsidRPr="00441CD0">
              <w:rPr>
                <w:lang w:val="fr-FR"/>
              </w:rPr>
              <w:t xml:space="preserve"> / Table </w:t>
            </w:r>
            <w:r w:rsidRPr="00441CD0">
              <w:t>7.5.8.7-1</w:t>
            </w:r>
          </w:p>
        </w:tc>
        <w:tc>
          <w:tcPr>
            <w:tcW w:w="833" w:type="pct"/>
            <w:tcBorders>
              <w:top w:val="single" w:sz="4" w:space="0" w:color="auto"/>
              <w:left w:val="single" w:sz="4" w:space="0" w:color="auto"/>
              <w:bottom w:val="single" w:sz="4" w:space="0" w:color="auto"/>
              <w:right w:val="single" w:sz="4" w:space="0" w:color="auto"/>
            </w:tcBorders>
          </w:tcPr>
          <w:p w14:paraId="62E92BA2" w14:textId="77777777" w:rsidR="00EE5860" w:rsidRPr="00441CD0" w:rsidRDefault="00EE5860" w:rsidP="00BB0E1F">
            <w:pPr>
              <w:pStyle w:val="TAC"/>
              <w:rPr>
                <w:sz w:val="16"/>
                <w:szCs w:val="16"/>
                <w:lang w:val="fr-FR"/>
              </w:rPr>
            </w:pPr>
            <w:r w:rsidRPr="00441CD0">
              <w:rPr>
                <w:lang w:val="fr-FR"/>
              </w:rPr>
              <w:t>Not Applicable</w:t>
            </w:r>
          </w:p>
        </w:tc>
      </w:tr>
      <w:tr w:rsidR="00EE5860" w:rsidRPr="00441CD0" w14:paraId="0FF5F67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04DD2B" w14:textId="77777777" w:rsidR="00EE5860" w:rsidRPr="00441CD0" w:rsidRDefault="00EE5860" w:rsidP="00BB0E1F">
            <w:pPr>
              <w:pStyle w:val="TAC"/>
              <w:rPr>
                <w:lang w:val="fr-FR"/>
              </w:rPr>
            </w:pPr>
            <w:r w:rsidRPr="00441CD0">
              <w:rPr>
                <w:lang w:val="sv-SE"/>
              </w:rPr>
              <w:t>215</w:t>
            </w:r>
          </w:p>
        </w:tc>
        <w:tc>
          <w:tcPr>
            <w:tcW w:w="1962" w:type="pct"/>
            <w:tcBorders>
              <w:top w:val="single" w:sz="4" w:space="0" w:color="auto"/>
              <w:left w:val="single" w:sz="4" w:space="0" w:color="auto"/>
              <w:bottom w:val="single" w:sz="4" w:space="0" w:color="auto"/>
              <w:right w:val="single" w:sz="4" w:space="0" w:color="auto"/>
            </w:tcBorders>
          </w:tcPr>
          <w:p w14:paraId="1EA5B3B5" w14:textId="77777777" w:rsidR="00EE5860" w:rsidRPr="00441CD0" w:rsidRDefault="00EE5860" w:rsidP="00BB0E1F">
            <w:pPr>
              <w:pStyle w:val="TAL"/>
              <w:rPr>
                <w:lang w:val="fr-FR"/>
              </w:rPr>
            </w:pPr>
            <w:r w:rsidRPr="00441CD0">
              <w:rPr>
                <w:lang w:val="fr-FR"/>
              </w:rPr>
              <w:t>SRR ID</w:t>
            </w:r>
          </w:p>
        </w:tc>
        <w:tc>
          <w:tcPr>
            <w:tcW w:w="1360" w:type="pct"/>
            <w:tcBorders>
              <w:top w:val="single" w:sz="4" w:space="0" w:color="auto"/>
              <w:left w:val="single" w:sz="4" w:space="0" w:color="auto"/>
              <w:bottom w:val="single" w:sz="4" w:space="0" w:color="auto"/>
              <w:right w:val="single" w:sz="4" w:space="0" w:color="auto"/>
            </w:tcBorders>
          </w:tcPr>
          <w:p w14:paraId="55EBEE9C" w14:textId="7A52E9F8"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.2.151</w:t>
            </w:r>
          </w:p>
        </w:tc>
        <w:tc>
          <w:tcPr>
            <w:tcW w:w="833" w:type="pct"/>
            <w:tcBorders>
              <w:top w:val="single" w:sz="4" w:space="0" w:color="auto"/>
              <w:left w:val="single" w:sz="4" w:space="0" w:color="auto"/>
              <w:bottom w:val="single" w:sz="4" w:space="0" w:color="auto"/>
              <w:right w:val="single" w:sz="4" w:space="0" w:color="auto"/>
            </w:tcBorders>
          </w:tcPr>
          <w:p w14:paraId="572DB7ED" w14:textId="77777777" w:rsidR="00EE5860" w:rsidRPr="00441CD0" w:rsidRDefault="00EE5860" w:rsidP="00BB0E1F">
            <w:pPr>
              <w:pStyle w:val="TAC"/>
              <w:rPr>
                <w:lang w:val="de-DE"/>
              </w:rPr>
            </w:pPr>
            <w:r w:rsidRPr="00441CD0">
              <w:rPr>
                <w:lang w:val="de-DE"/>
              </w:rPr>
              <w:t>1</w:t>
            </w:r>
          </w:p>
        </w:tc>
      </w:tr>
      <w:tr w:rsidR="00EE5860" w:rsidRPr="00441CD0" w14:paraId="7FC9045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9FCCDE7" w14:textId="77777777" w:rsidR="00EE5860" w:rsidRPr="00441CD0" w:rsidRDefault="00EE5860" w:rsidP="00BB0E1F">
            <w:pPr>
              <w:pStyle w:val="TAC"/>
              <w:rPr>
                <w:lang w:val="fr-FR"/>
              </w:rPr>
            </w:pPr>
            <w:r w:rsidRPr="00441CD0">
              <w:rPr>
                <w:lang w:val="sv-SE"/>
              </w:rPr>
              <w:t>216</w:t>
            </w:r>
          </w:p>
        </w:tc>
        <w:tc>
          <w:tcPr>
            <w:tcW w:w="1962" w:type="pct"/>
            <w:tcBorders>
              <w:top w:val="single" w:sz="4" w:space="0" w:color="auto"/>
              <w:left w:val="single" w:sz="4" w:space="0" w:color="auto"/>
              <w:bottom w:val="single" w:sz="4" w:space="0" w:color="auto"/>
              <w:right w:val="single" w:sz="4" w:space="0" w:color="auto"/>
            </w:tcBorders>
          </w:tcPr>
          <w:p w14:paraId="22740A3C" w14:textId="77777777" w:rsidR="00EE5860" w:rsidRPr="00441CD0" w:rsidRDefault="00EE5860" w:rsidP="00BB0E1F">
            <w:pPr>
              <w:pStyle w:val="TAL"/>
              <w:rPr>
                <w:lang w:val="fr-FR" w:eastAsia="zh-CN"/>
              </w:rPr>
            </w:pPr>
            <w:r w:rsidRPr="00441CD0">
              <w:rPr>
                <w:lang w:val="fr-FR"/>
              </w:rPr>
              <w:t>Access Availability Control Information</w:t>
            </w:r>
          </w:p>
        </w:tc>
        <w:tc>
          <w:tcPr>
            <w:tcW w:w="1360" w:type="pct"/>
            <w:tcBorders>
              <w:top w:val="single" w:sz="4" w:space="0" w:color="auto"/>
              <w:left w:val="single" w:sz="4" w:space="0" w:color="auto"/>
              <w:bottom w:val="single" w:sz="4" w:space="0" w:color="auto"/>
              <w:right w:val="single" w:sz="4" w:space="0" w:color="auto"/>
            </w:tcBorders>
          </w:tcPr>
          <w:p w14:paraId="58B9682D" w14:textId="77777777" w:rsidR="00EE5860" w:rsidRPr="00441CD0" w:rsidRDefault="00EE5860" w:rsidP="00BB0E1F">
            <w:pPr>
              <w:pStyle w:val="TAL"/>
              <w:rPr>
                <w:lang w:val="fr-FR"/>
              </w:rPr>
            </w:pPr>
            <w:r w:rsidRPr="00441CD0">
              <w:rPr>
                <w:lang w:val="fr-FR"/>
              </w:rPr>
              <w:t xml:space="preserve">Extendable / Table </w:t>
            </w:r>
            <w:r w:rsidRPr="00441CD0">
              <w:t>7.5.2</w:t>
            </w:r>
            <w:r w:rsidRPr="00441CD0">
              <w:rPr>
                <w:lang w:val="de-DE"/>
              </w:rPr>
              <w:t>.9</w:t>
            </w:r>
            <w:r w:rsidRPr="00441CD0">
              <w:t>-2</w:t>
            </w:r>
          </w:p>
        </w:tc>
        <w:tc>
          <w:tcPr>
            <w:tcW w:w="833" w:type="pct"/>
            <w:tcBorders>
              <w:top w:val="single" w:sz="4" w:space="0" w:color="auto"/>
              <w:left w:val="single" w:sz="4" w:space="0" w:color="auto"/>
              <w:bottom w:val="single" w:sz="4" w:space="0" w:color="auto"/>
              <w:right w:val="single" w:sz="4" w:space="0" w:color="auto"/>
            </w:tcBorders>
          </w:tcPr>
          <w:p w14:paraId="5BDE7205" w14:textId="77777777" w:rsidR="00EE5860" w:rsidRPr="00441CD0" w:rsidRDefault="00EE5860" w:rsidP="00BB0E1F">
            <w:pPr>
              <w:pStyle w:val="TAC"/>
              <w:rPr>
                <w:lang w:val="fr-FR" w:eastAsia="zh-CN"/>
              </w:rPr>
            </w:pPr>
            <w:r w:rsidRPr="00441CD0">
              <w:rPr>
                <w:lang w:val="de-DE"/>
              </w:rPr>
              <w:t>Not applicable</w:t>
            </w:r>
          </w:p>
        </w:tc>
      </w:tr>
      <w:tr w:rsidR="00EE5860" w:rsidRPr="00441CD0" w14:paraId="7C3E21A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DB7F48A" w14:textId="77777777" w:rsidR="00EE5860" w:rsidRPr="00441CD0" w:rsidRDefault="00EE5860" w:rsidP="00BB0E1F">
            <w:pPr>
              <w:pStyle w:val="TAC"/>
              <w:rPr>
                <w:lang w:val="fr-FR"/>
              </w:rPr>
            </w:pPr>
            <w:r w:rsidRPr="00441CD0">
              <w:rPr>
                <w:lang w:val="sv-SE"/>
              </w:rPr>
              <w:t>217</w:t>
            </w:r>
          </w:p>
        </w:tc>
        <w:tc>
          <w:tcPr>
            <w:tcW w:w="1962" w:type="pct"/>
            <w:tcBorders>
              <w:top w:val="single" w:sz="4" w:space="0" w:color="auto"/>
              <w:left w:val="single" w:sz="4" w:space="0" w:color="auto"/>
              <w:bottom w:val="single" w:sz="4" w:space="0" w:color="auto"/>
              <w:right w:val="single" w:sz="4" w:space="0" w:color="auto"/>
            </w:tcBorders>
          </w:tcPr>
          <w:p w14:paraId="752D2CDE" w14:textId="77777777" w:rsidR="00EE5860" w:rsidRPr="00441CD0" w:rsidRDefault="00EE5860" w:rsidP="00BB0E1F">
            <w:pPr>
              <w:pStyle w:val="TAL"/>
              <w:rPr>
                <w:lang w:val="fr-FR" w:eastAsia="zh-CN"/>
              </w:rPr>
            </w:pPr>
            <w:r w:rsidRPr="00441CD0">
              <w:rPr>
                <w:lang w:val="fr-FR"/>
              </w:rPr>
              <w:t>Requested 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611F3F93" w14:textId="5D1E79CE"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.2.152</w:t>
            </w:r>
          </w:p>
        </w:tc>
        <w:tc>
          <w:tcPr>
            <w:tcW w:w="833" w:type="pct"/>
            <w:tcBorders>
              <w:top w:val="single" w:sz="4" w:space="0" w:color="auto"/>
              <w:left w:val="single" w:sz="4" w:space="0" w:color="auto"/>
              <w:bottom w:val="single" w:sz="4" w:space="0" w:color="auto"/>
              <w:right w:val="single" w:sz="4" w:space="0" w:color="auto"/>
            </w:tcBorders>
          </w:tcPr>
          <w:p w14:paraId="06D6DF38" w14:textId="77777777" w:rsidR="00EE5860" w:rsidRPr="00441CD0" w:rsidRDefault="00EE5860" w:rsidP="00BB0E1F">
            <w:pPr>
              <w:pStyle w:val="TAC"/>
              <w:rPr>
                <w:lang w:val="fr-FR" w:eastAsia="zh-CN"/>
              </w:rPr>
            </w:pPr>
            <w:r w:rsidRPr="00441CD0">
              <w:rPr>
                <w:lang w:val="de-DE"/>
              </w:rPr>
              <w:t>1</w:t>
            </w:r>
          </w:p>
        </w:tc>
      </w:tr>
      <w:tr w:rsidR="00EE5860" w:rsidRPr="00441CD0" w14:paraId="3935840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9D5030" w14:textId="77777777" w:rsidR="00EE5860" w:rsidRPr="00441CD0" w:rsidRDefault="00EE5860" w:rsidP="00BB0E1F">
            <w:pPr>
              <w:pStyle w:val="TAC"/>
              <w:rPr>
                <w:lang w:val="fr-FR"/>
              </w:rPr>
            </w:pPr>
            <w:r w:rsidRPr="00441CD0">
              <w:rPr>
                <w:lang w:val="sv-SE"/>
              </w:rPr>
              <w:t>218</w:t>
            </w:r>
          </w:p>
        </w:tc>
        <w:tc>
          <w:tcPr>
            <w:tcW w:w="1962" w:type="pct"/>
            <w:tcBorders>
              <w:top w:val="single" w:sz="4" w:space="0" w:color="auto"/>
              <w:left w:val="single" w:sz="4" w:space="0" w:color="auto"/>
              <w:bottom w:val="single" w:sz="4" w:space="0" w:color="auto"/>
              <w:right w:val="single" w:sz="4" w:space="0" w:color="auto"/>
            </w:tcBorders>
          </w:tcPr>
          <w:p w14:paraId="0C1A49E3" w14:textId="77777777" w:rsidR="00EE5860" w:rsidRPr="00441CD0" w:rsidRDefault="00EE5860" w:rsidP="00BB0E1F">
            <w:pPr>
              <w:pStyle w:val="TAL"/>
              <w:rPr>
                <w:lang w:val="fr-FR" w:eastAsia="zh-CN"/>
              </w:rPr>
            </w:pPr>
            <w:r w:rsidRPr="00441CD0">
              <w:rPr>
                <w:lang w:val="fr-FR"/>
              </w:rPr>
              <w:t>Access Availability Report</w:t>
            </w:r>
          </w:p>
        </w:tc>
        <w:tc>
          <w:tcPr>
            <w:tcW w:w="1360" w:type="pct"/>
            <w:tcBorders>
              <w:top w:val="single" w:sz="4" w:space="0" w:color="auto"/>
              <w:left w:val="single" w:sz="4" w:space="0" w:color="auto"/>
              <w:bottom w:val="single" w:sz="4" w:space="0" w:color="auto"/>
              <w:right w:val="single" w:sz="4" w:space="0" w:color="auto"/>
            </w:tcBorders>
          </w:tcPr>
          <w:p w14:paraId="67913419" w14:textId="77777777" w:rsidR="00EE5860" w:rsidRPr="00441CD0" w:rsidRDefault="00EE5860" w:rsidP="00BB0E1F">
            <w:pPr>
              <w:pStyle w:val="TAL"/>
              <w:rPr>
                <w:lang w:val="fr-FR"/>
              </w:rPr>
            </w:pPr>
            <w:r w:rsidRPr="00441CD0">
              <w:rPr>
                <w:lang w:val="fr-FR"/>
              </w:rPr>
              <w:t xml:space="preserve">Extendable / Table </w:t>
            </w:r>
            <w:r w:rsidRPr="00441CD0">
              <w:t>7.5.8.6-2</w:t>
            </w:r>
          </w:p>
        </w:tc>
        <w:tc>
          <w:tcPr>
            <w:tcW w:w="833" w:type="pct"/>
            <w:tcBorders>
              <w:top w:val="single" w:sz="4" w:space="0" w:color="auto"/>
              <w:left w:val="single" w:sz="4" w:space="0" w:color="auto"/>
              <w:bottom w:val="single" w:sz="4" w:space="0" w:color="auto"/>
              <w:right w:val="single" w:sz="4" w:space="0" w:color="auto"/>
            </w:tcBorders>
          </w:tcPr>
          <w:p w14:paraId="48888A7C" w14:textId="77777777" w:rsidR="00EE5860" w:rsidRPr="00441CD0" w:rsidRDefault="00EE5860" w:rsidP="00BB0E1F">
            <w:pPr>
              <w:pStyle w:val="TAC"/>
              <w:rPr>
                <w:lang w:val="fr-FR" w:eastAsia="zh-CN"/>
              </w:rPr>
            </w:pPr>
            <w:r w:rsidRPr="00441CD0">
              <w:rPr>
                <w:lang w:val="de-DE"/>
              </w:rPr>
              <w:t>Not applicable</w:t>
            </w:r>
          </w:p>
        </w:tc>
      </w:tr>
      <w:tr w:rsidR="00EE5860" w:rsidRPr="00441CD0" w14:paraId="22EED74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515BC61" w14:textId="77777777" w:rsidR="00EE5860" w:rsidRPr="00441CD0" w:rsidRDefault="00EE5860" w:rsidP="00BB0E1F">
            <w:pPr>
              <w:pStyle w:val="TAC"/>
              <w:rPr>
                <w:lang w:val="fr-FR"/>
              </w:rPr>
            </w:pPr>
            <w:r w:rsidRPr="00441CD0">
              <w:rPr>
                <w:lang w:val="sv-SE"/>
              </w:rPr>
              <w:t>219</w:t>
            </w:r>
          </w:p>
        </w:tc>
        <w:tc>
          <w:tcPr>
            <w:tcW w:w="1962" w:type="pct"/>
            <w:tcBorders>
              <w:top w:val="single" w:sz="4" w:space="0" w:color="auto"/>
              <w:left w:val="single" w:sz="4" w:space="0" w:color="auto"/>
              <w:bottom w:val="single" w:sz="4" w:space="0" w:color="auto"/>
              <w:right w:val="single" w:sz="4" w:space="0" w:color="auto"/>
            </w:tcBorders>
          </w:tcPr>
          <w:p w14:paraId="3DE8C0E9" w14:textId="77777777" w:rsidR="00EE5860" w:rsidRPr="00441CD0" w:rsidRDefault="00EE5860" w:rsidP="00BB0E1F">
            <w:pPr>
              <w:pStyle w:val="TAL"/>
              <w:rPr>
                <w:lang w:val="fr-FR" w:eastAsia="zh-CN"/>
              </w:rPr>
            </w:pPr>
            <w:r w:rsidRPr="00441CD0">
              <w:rPr>
                <w:lang w:val="fr-FR"/>
              </w:rPr>
              <w:t>Access Availability Information</w:t>
            </w:r>
          </w:p>
        </w:tc>
        <w:tc>
          <w:tcPr>
            <w:tcW w:w="1360" w:type="pct"/>
            <w:tcBorders>
              <w:top w:val="single" w:sz="4" w:space="0" w:color="auto"/>
              <w:left w:val="single" w:sz="4" w:space="0" w:color="auto"/>
              <w:bottom w:val="single" w:sz="4" w:space="0" w:color="auto"/>
              <w:right w:val="single" w:sz="4" w:space="0" w:color="auto"/>
            </w:tcBorders>
          </w:tcPr>
          <w:p w14:paraId="253D8529" w14:textId="124CA5C6"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.2.153</w:t>
            </w:r>
          </w:p>
        </w:tc>
        <w:tc>
          <w:tcPr>
            <w:tcW w:w="833" w:type="pct"/>
            <w:tcBorders>
              <w:top w:val="single" w:sz="4" w:space="0" w:color="auto"/>
              <w:left w:val="single" w:sz="4" w:space="0" w:color="auto"/>
              <w:bottom w:val="single" w:sz="4" w:space="0" w:color="auto"/>
              <w:right w:val="single" w:sz="4" w:space="0" w:color="auto"/>
            </w:tcBorders>
          </w:tcPr>
          <w:p w14:paraId="442A398E" w14:textId="77777777" w:rsidR="00EE5860" w:rsidRPr="00441CD0" w:rsidRDefault="00EE5860" w:rsidP="00BB0E1F">
            <w:pPr>
              <w:pStyle w:val="TAC"/>
              <w:rPr>
                <w:lang w:val="fr-FR" w:eastAsia="zh-CN"/>
              </w:rPr>
            </w:pPr>
            <w:r w:rsidRPr="00441CD0">
              <w:rPr>
                <w:lang w:val="de-DE"/>
              </w:rPr>
              <w:t>1</w:t>
            </w:r>
          </w:p>
        </w:tc>
      </w:tr>
      <w:tr w:rsidR="00EE5860" w:rsidRPr="00441CD0" w14:paraId="216E43C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FC483D9" w14:textId="77777777" w:rsidR="00EE5860" w:rsidRPr="00441CD0" w:rsidRDefault="00EE5860" w:rsidP="00BB0E1F">
            <w:pPr>
              <w:pStyle w:val="TAC"/>
              <w:rPr>
                <w:lang w:val="fr-FR" w:eastAsia="zh-CN"/>
              </w:rPr>
            </w:pPr>
            <w:r w:rsidRPr="00441CD0">
              <w:rPr>
                <w:lang w:val="fr-FR"/>
              </w:rPr>
              <w:t>220</w:t>
            </w:r>
          </w:p>
        </w:tc>
        <w:tc>
          <w:tcPr>
            <w:tcW w:w="1962" w:type="pct"/>
            <w:tcBorders>
              <w:top w:val="single" w:sz="4" w:space="0" w:color="auto"/>
              <w:left w:val="single" w:sz="4" w:space="0" w:color="auto"/>
              <w:bottom w:val="single" w:sz="4" w:space="0" w:color="auto"/>
              <w:right w:val="single" w:sz="4" w:space="0" w:color="auto"/>
            </w:tcBorders>
          </w:tcPr>
          <w:p w14:paraId="7102EE40" w14:textId="77777777" w:rsidR="00EE5860" w:rsidRPr="00441CD0" w:rsidRDefault="00EE5860" w:rsidP="00BB0E1F">
            <w:pPr>
              <w:pStyle w:val="TAL"/>
              <w:rPr>
                <w:lang w:val="fr-FR" w:eastAsia="zh-CN"/>
              </w:rPr>
            </w:pPr>
            <w:r w:rsidRPr="00441CD0">
              <w:rPr>
                <w:lang w:val="fr-FR" w:eastAsia="zh-CN"/>
              </w:rPr>
              <w:t xml:space="preserve">Provide </w:t>
            </w:r>
            <w:r w:rsidRPr="00441CD0">
              <w:rPr>
                <w:lang w:val="fr-FR"/>
              </w:rPr>
              <w:t xml:space="preserve">ATSSS </w:t>
            </w:r>
            <w:r w:rsidRPr="00441CD0">
              <w:rPr>
                <w:lang w:val="fr-FR" w:eastAsia="zh-CN"/>
              </w:rPr>
              <w:t>Control Information</w:t>
            </w:r>
          </w:p>
        </w:tc>
        <w:tc>
          <w:tcPr>
            <w:tcW w:w="1360" w:type="pct"/>
            <w:tcBorders>
              <w:top w:val="single" w:sz="4" w:space="0" w:color="auto"/>
              <w:left w:val="single" w:sz="4" w:space="0" w:color="auto"/>
              <w:bottom w:val="single" w:sz="4" w:space="0" w:color="auto"/>
              <w:right w:val="single" w:sz="4" w:space="0" w:color="auto"/>
            </w:tcBorders>
          </w:tcPr>
          <w:p w14:paraId="187B05F6" w14:textId="77777777" w:rsidR="00EE5860" w:rsidRPr="00441CD0" w:rsidRDefault="00EE5860" w:rsidP="00BB0E1F">
            <w:pPr>
              <w:pStyle w:val="TAL"/>
              <w:rPr>
                <w:sz w:val="16"/>
                <w:szCs w:val="16"/>
                <w:lang w:val="fr-FR"/>
              </w:rPr>
            </w:pPr>
            <w:r w:rsidRPr="00441CD0">
              <w:rPr>
                <w:lang w:val="fr-FR"/>
              </w:rPr>
              <w:t xml:space="preserve">Extendable / Table </w:t>
            </w:r>
            <w:r w:rsidRPr="00441CD0">
              <w:t>7.5.</w:t>
            </w:r>
            <w:r w:rsidRPr="00441CD0">
              <w:rPr>
                <w:lang w:eastAsia="zh-CN"/>
              </w:rPr>
              <w:t>2</w:t>
            </w:r>
            <w:r w:rsidRPr="00441CD0">
              <w:t>.10-1</w:t>
            </w:r>
          </w:p>
        </w:tc>
        <w:tc>
          <w:tcPr>
            <w:tcW w:w="833" w:type="pct"/>
            <w:tcBorders>
              <w:top w:val="single" w:sz="4" w:space="0" w:color="auto"/>
              <w:left w:val="single" w:sz="4" w:space="0" w:color="auto"/>
              <w:bottom w:val="single" w:sz="4" w:space="0" w:color="auto"/>
              <w:right w:val="single" w:sz="4" w:space="0" w:color="auto"/>
            </w:tcBorders>
          </w:tcPr>
          <w:p w14:paraId="42A079D2" w14:textId="77777777" w:rsidR="00EE5860" w:rsidRPr="00441CD0" w:rsidRDefault="00EE5860" w:rsidP="00BB0E1F">
            <w:pPr>
              <w:pStyle w:val="TAC"/>
              <w:rPr>
                <w:lang w:val="fr-FR"/>
              </w:rPr>
            </w:pPr>
            <w:r w:rsidRPr="00441CD0">
              <w:rPr>
                <w:lang w:val="fr-FR"/>
              </w:rPr>
              <w:t>Not Applicable</w:t>
            </w:r>
          </w:p>
        </w:tc>
      </w:tr>
      <w:tr w:rsidR="00EE5860" w:rsidRPr="00441CD0" w14:paraId="4C2447C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2A347B" w14:textId="77777777" w:rsidR="00EE5860" w:rsidRPr="00441CD0" w:rsidRDefault="00EE5860" w:rsidP="00BB0E1F">
            <w:pPr>
              <w:pStyle w:val="TAC"/>
              <w:rPr>
                <w:lang w:val="fr-FR" w:eastAsia="zh-CN"/>
              </w:rPr>
            </w:pPr>
            <w:r w:rsidRPr="00441CD0">
              <w:rPr>
                <w:lang w:val="fr-FR"/>
              </w:rPr>
              <w:t>221</w:t>
            </w:r>
          </w:p>
        </w:tc>
        <w:tc>
          <w:tcPr>
            <w:tcW w:w="1962" w:type="pct"/>
            <w:tcBorders>
              <w:top w:val="single" w:sz="4" w:space="0" w:color="auto"/>
              <w:left w:val="single" w:sz="4" w:space="0" w:color="auto"/>
              <w:bottom w:val="single" w:sz="4" w:space="0" w:color="auto"/>
              <w:right w:val="single" w:sz="4" w:space="0" w:color="auto"/>
            </w:tcBorders>
          </w:tcPr>
          <w:p w14:paraId="542C25B4" w14:textId="77777777" w:rsidR="00EE5860" w:rsidRPr="00441CD0" w:rsidRDefault="00EE5860" w:rsidP="00BB0E1F">
            <w:pPr>
              <w:pStyle w:val="TAL"/>
              <w:rPr>
                <w:lang w:val="fr-FR"/>
              </w:rPr>
            </w:pPr>
            <w:r w:rsidRPr="00441CD0">
              <w:rPr>
                <w:lang w:val="fr-FR"/>
              </w:rPr>
              <w:t xml:space="preserve">ATSSS </w:t>
            </w:r>
            <w:r w:rsidRPr="00441CD0">
              <w:rPr>
                <w:lang w:val="fr-FR" w:eastAsia="zh-CN"/>
              </w:rPr>
              <w:t>Control Parameters</w:t>
            </w:r>
          </w:p>
        </w:tc>
        <w:tc>
          <w:tcPr>
            <w:tcW w:w="1360" w:type="pct"/>
            <w:tcBorders>
              <w:top w:val="single" w:sz="4" w:space="0" w:color="auto"/>
              <w:left w:val="single" w:sz="4" w:space="0" w:color="auto"/>
              <w:bottom w:val="single" w:sz="4" w:space="0" w:color="auto"/>
              <w:right w:val="single" w:sz="4" w:space="0" w:color="auto"/>
            </w:tcBorders>
          </w:tcPr>
          <w:p w14:paraId="3CAF4E1F" w14:textId="77777777" w:rsidR="00EE5860" w:rsidRPr="00441CD0" w:rsidRDefault="00EE5860" w:rsidP="00BB0E1F">
            <w:pPr>
              <w:pStyle w:val="TAL"/>
              <w:rPr>
                <w:sz w:val="16"/>
                <w:szCs w:val="16"/>
                <w:lang w:val="fr-FR"/>
              </w:rPr>
            </w:pPr>
            <w:r w:rsidRPr="00441CD0">
              <w:rPr>
                <w:lang w:val="fr-FR"/>
              </w:rPr>
              <w:t xml:space="preserve">Extendable / Table </w:t>
            </w:r>
            <w:r w:rsidRPr="00441CD0">
              <w:t>7.5.3.7-1</w:t>
            </w:r>
          </w:p>
        </w:tc>
        <w:tc>
          <w:tcPr>
            <w:tcW w:w="833" w:type="pct"/>
            <w:tcBorders>
              <w:top w:val="single" w:sz="4" w:space="0" w:color="auto"/>
              <w:left w:val="single" w:sz="4" w:space="0" w:color="auto"/>
              <w:bottom w:val="single" w:sz="4" w:space="0" w:color="auto"/>
              <w:right w:val="single" w:sz="4" w:space="0" w:color="auto"/>
            </w:tcBorders>
          </w:tcPr>
          <w:p w14:paraId="2C54CC09" w14:textId="77777777" w:rsidR="00EE5860" w:rsidRPr="00441CD0" w:rsidRDefault="00EE5860" w:rsidP="00BB0E1F">
            <w:pPr>
              <w:pStyle w:val="TAC"/>
              <w:rPr>
                <w:lang w:val="fr-FR"/>
              </w:rPr>
            </w:pPr>
            <w:r w:rsidRPr="00441CD0">
              <w:rPr>
                <w:lang w:val="fr-FR"/>
              </w:rPr>
              <w:t>Not Applicable</w:t>
            </w:r>
          </w:p>
        </w:tc>
      </w:tr>
      <w:tr w:rsidR="00EE5860" w:rsidRPr="00441CD0" w14:paraId="2EF425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20385" w14:textId="77777777" w:rsidR="00EE5860" w:rsidRPr="00441CD0" w:rsidRDefault="00EE5860" w:rsidP="00BB0E1F">
            <w:pPr>
              <w:pStyle w:val="TAC"/>
              <w:rPr>
                <w:lang w:val="fr-FR" w:eastAsia="zh-CN"/>
              </w:rPr>
            </w:pPr>
            <w:r w:rsidRPr="00441CD0">
              <w:rPr>
                <w:lang w:val="fr-FR"/>
              </w:rPr>
              <w:t>222</w:t>
            </w:r>
          </w:p>
        </w:tc>
        <w:tc>
          <w:tcPr>
            <w:tcW w:w="1962" w:type="pct"/>
            <w:tcBorders>
              <w:top w:val="single" w:sz="4" w:space="0" w:color="auto"/>
              <w:left w:val="single" w:sz="4" w:space="0" w:color="auto"/>
              <w:bottom w:val="single" w:sz="4" w:space="0" w:color="auto"/>
              <w:right w:val="single" w:sz="4" w:space="0" w:color="auto"/>
            </w:tcBorders>
          </w:tcPr>
          <w:p w14:paraId="47ADCC93" w14:textId="77777777" w:rsidR="00EE5860" w:rsidRPr="00441CD0" w:rsidRDefault="00EE5860" w:rsidP="00BB0E1F">
            <w:pPr>
              <w:pStyle w:val="TAL"/>
              <w:rPr>
                <w:lang w:val="fr-FR" w:eastAsia="zh-CN"/>
              </w:rPr>
            </w:pPr>
            <w:r w:rsidRPr="00441CD0">
              <w:rPr>
                <w:lang w:val="fr-FR" w:eastAsia="zh-CN"/>
              </w:rPr>
              <w:t>MPTCP Control Information</w:t>
            </w:r>
          </w:p>
        </w:tc>
        <w:tc>
          <w:tcPr>
            <w:tcW w:w="1360" w:type="pct"/>
            <w:tcBorders>
              <w:top w:val="single" w:sz="4" w:space="0" w:color="auto"/>
              <w:left w:val="single" w:sz="4" w:space="0" w:color="auto"/>
              <w:bottom w:val="single" w:sz="4" w:space="0" w:color="auto"/>
              <w:right w:val="single" w:sz="4" w:space="0" w:color="auto"/>
            </w:tcBorders>
          </w:tcPr>
          <w:p w14:paraId="718DF346" w14:textId="67B1F0ED"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.2.154</w:t>
            </w:r>
          </w:p>
        </w:tc>
        <w:tc>
          <w:tcPr>
            <w:tcW w:w="833" w:type="pct"/>
            <w:tcBorders>
              <w:top w:val="single" w:sz="4" w:space="0" w:color="auto"/>
              <w:left w:val="single" w:sz="4" w:space="0" w:color="auto"/>
              <w:bottom w:val="single" w:sz="4" w:space="0" w:color="auto"/>
              <w:right w:val="single" w:sz="4" w:space="0" w:color="auto"/>
            </w:tcBorders>
          </w:tcPr>
          <w:p w14:paraId="6DBAB665" w14:textId="77777777" w:rsidR="00EE5860" w:rsidRPr="00441CD0" w:rsidRDefault="00EE5860" w:rsidP="00BB0E1F">
            <w:pPr>
              <w:pStyle w:val="TAC"/>
              <w:rPr>
                <w:lang w:val="fr-FR" w:eastAsia="zh-CN"/>
              </w:rPr>
            </w:pPr>
            <w:r w:rsidRPr="00441CD0">
              <w:rPr>
                <w:lang w:val="fr-FR" w:eastAsia="zh-CN"/>
              </w:rPr>
              <w:t>1</w:t>
            </w:r>
          </w:p>
        </w:tc>
      </w:tr>
      <w:tr w:rsidR="00EE5860" w:rsidRPr="00441CD0" w14:paraId="589E592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42D2C9" w14:textId="77777777" w:rsidR="00EE5860" w:rsidRPr="00441CD0" w:rsidRDefault="00EE5860" w:rsidP="00BB0E1F">
            <w:pPr>
              <w:pStyle w:val="TAC"/>
              <w:rPr>
                <w:lang w:val="fr-FR" w:eastAsia="zh-CN"/>
              </w:rPr>
            </w:pPr>
            <w:r w:rsidRPr="00441CD0">
              <w:rPr>
                <w:lang w:val="fr-FR"/>
              </w:rPr>
              <w:t>223</w:t>
            </w:r>
          </w:p>
        </w:tc>
        <w:tc>
          <w:tcPr>
            <w:tcW w:w="1962" w:type="pct"/>
            <w:tcBorders>
              <w:top w:val="single" w:sz="4" w:space="0" w:color="auto"/>
              <w:left w:val="single" w:sz="4" w:space="0" w:color="auto"/>
              <w:bottom w:val="single" w:sz="4" w:space="0" w:color="auto"/>
              <w:right w:val="single" w:sz="4" w:space="0" w:color="auto"/>
            </w:tcBorders>
          </w:tcPr>
          <w:p w14:paraId="099D6601" w14:textId="77777777" w:rsidR="00EE5860" w:rsidRPr="00441CD0" w:rsidRDefault="00EE5860" w:rsidP="00BB0E1F">
            <w:pPr>
              <w:pStyle w:val="TAL"/>
              <w:rPr>
                <w:lang w:val="fr-FR" w:eastAsia="zh-CN"/>
              </w:rPr>
            </w:pPr>
            <w:r w:rsidRPr="00441CD0">
              <w:rPr>
                <w:lang w:val="fr-FR" w:eastAsia="zh-CN"/>
              </w:rPr>
              <w:t>ATSSS-LL Control Information</w:t>
            </w:r>
          </w:p>
        </w:tc>
        <w:tc>
          <w:tcPr>
            <w:tcW w:w="1360" w:type="pct"/>
            <w:tcBorders>
              <w:top w:val="single" w:sz="4" w:space="0" w:color="auto"/>
              <w:left w:val="single" w:sz="4" w:space="0" w:color="auto"/>
              <w:bottom w:val="single" w:sz="4" w:space="0" w:color="auto"/>
              <w:right w:val="single" w:sz="4" w:space="0" w:color="auto"/>
            </w:tcBorders>
          </w:tcPr>
          <w:p w14:paraId="765EE6F0" w14:textId="5B4C6B2C"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.2.155</w:t>
            </w:r>
          </w:p>
        </w:tc>
        <w:tc>
          <w:tcPr>
            <w:tcW w:w="833" w:type="pct"/>
            <w:tcBorders>
              <w:top w:val="single" w:sz="4" w:space="0" w:color="auto"/>
              <w:left w:val="single" w:sz="4" w:space="0" w:color="auto"/>
              <w:bottom w:val="single" w:sz="4" w:space="0" w:color="auto"/>
              <w:right w:val="single" w:sz="4" w:space="0" w:color="auto"/>
            </w:tcBorders>
          </w:tcPr>
          <w:p w14:paraId="31CE7655" w14:textId="77777777" w:rsidR="00EE5860" w:rsidRPr="00441CD0" w:rsidRDefault="00EE5860" w:rsidP="00BB0E1F">
            <w:pPr>
              <w:pStyle w:val="TAC"/>
              <w:rPr>
                <w:lang w:val="fr-FR" w:eastAsia="zh-CN"/>
              </w:rPr>
            </w:pPr>
            <w:r w:rsidRPr="00441CD0">
              <w:rPr>
                <w:lang w:val="fr-FR" w:eastAsia="zh-CN"/>
              </w:rPr>
              <w:t>1</w:t>
            </w:r>
          </w:p>
        </w:tc>
      </w:tr>
      <w:tr w:rsidR="00EE5860" w:rsidRPr="00441CD0" w14:paraId="3FD4F5D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CEB81B" w14:textId="77777777" w:rsidR="00EE5860" w:rsidRPr="00441CD0" w:rsidRDefault="00EE5860" w:rsidP="00BB0E1F">
            <w:pPr>
              <w:pStyle w:val="TAC"/>
              <w:rPr>
                <w:lang w:val="fr-FR" w:eastAsia="zh-CN"/>
              </w:rPr>
            </w:pPr>
            <w:r w:rsidRPr="00441CD0">
              <w:rPr>
                <w:lang w:val="fr-FR"/>
              </w:rPr>
              <w:t>224</w:t>
            </w:r>
          </w:p>
        </w:tc>
        <w:tc>
          <w:tcPr>
            <w:tcW w:w="1962" w:type="pct"/>
            <w:tcBorders>
              <w:top w:val="single" w:sz="4" w:space="0" w:color="auto"/>
              <w:left w:val="single" w:sz="4" w:space="0" w:color="auto"/>
              <w:bottom w:val="single" w:sz="4" w:space="0" w:color="auto"/>
              <w:right w:val="single" w:sz="4" w:space="0" w:color="auto"/>
            </w:tcBorders>
          </w:tcPr>
          <w:p w14:paraId="0E79D195" w14:textId="77777777" w:rsidR="00EE5860" w:rsidRPr="00441CD0" w:rsidRDefault="00EE5860" w:rsidP="00BB0E1F">
            <w:pPr>
              <w:pStyle w:val="TAL"/>
              <w:rPr>
                <w:lang w:val="fr-FR" w:eastAsia="zh-CN"/>
              </w:rPr>
            </w:pPr>
            <w:r w:rsidRPr="00441CD0">
              <w:rPr>
                <w:lang w:val="fr-FR" w:eastAsia="zh-CN"/>
              </w:rPr>
              <w:t>PMF Control Information</w:t>
            </w:r>
          </w:p>
        </w:tc>
        <w:tc>
          <w:tcPr>
            <w:tcW w:w="1360" w:type="pct"/>
            <w:tcBorders>
              <w:top w:val="single" w:sz="4" w:space="0" w:color="auto"/>
              <w:left w:val="single" w:sz="4" w:space="0" w:color="auto"/>
              <w:bottom w:val="single" w:sz="4" w:space="0" w:color="auto"/>
              <w:right w:val="single" w:sz="4" w:space="0" w:color="auto"/>
            </w:tcBorders>
          </w:tcPr>
          <w:p w14:paraId="7269F893" w14:textId="13D4B90C" w:rsidR="00EE5860" w:rsidRPr="00441CD0" w:rsidRDefault="00EE5860" w:rsidP="00BB0E1F">
            <w:pPr>
              <w:pStyle w:val="TAL"/>
              <w:rPr>
                <w:lang w:val="fr-FR" w:eastAsia="zh-CN"/>
              </w:rPr>
            </w:pPr>
            <w:r w:rsidRPr="00441CD0">
              <w:rPr>
                <w:lang w:val="fr-FR" w:eastAsia="zh-CN"/>
              </w:rPr>
              <w:t xml:space="preserve">Extendable / </w:t>
            </w:r>
            <w:r w:rsidR="00415C19" w:rsidRPr="00441CD0">
              <w:rPr>
                <w:lang w:val="fr-FR" w:eastAsia="zh-CN"/>
              </w:rPr>
              <w:t>Clause</w:t>
            </w:r>
            <w:r w:rsidR="00415C19">
              <w:rPr>
                <w:lang w:val="fr-FR" w:eastAsia="zh-CN"/>
              </w:rPr>
              <w:t> </w:t>
            </w:r>
            <w:r w:rsidR="00415C19" w:rsidRPr="00441CD0">
              <w:rPr>
                <w:lang w:val="fr-FR" w:eastAsia="zh-CN"/>
              </w:rPr>
              <w:t>8</w:t>
            </w:r>
            <w:r w:rsidRPr="00441CD0">
              <w:rPr>
                <w:lang w:val="fr-FR" w:eastAsia="zh-CN"/>
              </w:rPr>
              <w:t>.2.156</w:t>
            </w:r>
          </w:p>
        </w:tc>
        <w:tc>
          <w:tcPr>
            <w:tcW w:w="833" w:type="pct"/>
            <w:tcBorders>
              <w:top w:val="single" w:sz="4" w:space="0" w:color="auto"/>
              <w:left w:val="single" w:sz="4" w:space="0" w:color="auto"/>
              <w:bottom w:val="single" w:sz="4" w:space="0" w:color="auto"/>
              <w:right w:val="single" w:sz="4" w:space="0" w:color="auto"/>
            </w:tcBorders>
          </w:tcPr>
          <w:p w14:paraId="66720920" w14:textId="77777777" w:rsidR="00EE5860" w:rsidRPr="00441CD0" w:rsidRDefault="00EE5860" w:rsidP="00BB0E1F">
            <w:pPr>
              <w:pStyle w:val="TAC"/>
              <w:rPr>
                <w:lang w:val="fr-FR" w:eastAsia="zh-CN"/>
              </w:rPr>
            </w:pPr>
            <w:r w:rsidRPr="00441CD0">
              <w:rPr>
                <w:lang w:val="fr-FR" w:eastAsia="zh-CN"/>
              </w:rPr>
              <w:t>1</w:t>
            </w:r>
          </w:p>
        </w:tc>
      </w:tr>
      <w:tr w:rsidR="00EE5860" w:rsidRPr="00441CD0" w14:paraId="624222F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7E8953E" w14:textId="77777777" w:rsidR="00EE5860" w:rsidRPr="00441CD0" w:rsidRDefault="00EE5860" w:rsidP="00BB0E1F">
            <w:pPr>
              <w:pStyle w:val="TAC"/>
              <w:rPr>
                <w:lang w:val="fr-FR" w:eastAsia="zh-CN"/>
              </w:rPr>
            </w:pPr>
            <w:r w:rsidRPr="00441CD0">
              <w:rPr>
                <w:lang w:val="fr-FR"/>
              </w:rPr>
              <w:t>225</w:t>
            </w:r>
          </w:p>
        </w:tc>
        <w:tc>
          <w:tcPr>
            <w:tcW w:w="1962" w:type="pct"/>
            <w:tcBorders>
              <w:top w:val="single" w:sz="4" w:space="0" w:color="auto"/>
              <w:left w:val="single" w:sz="4" w:space="0" w:color="auto"/>
              <w:bottom w:val="single" w:sz="4" w:space="0" w:color="auto"/>
              <w:right w:val="single" w:sz="4" w:space="0" w:color="auto"/>
            </w:tcBorders>
          </w:tcPr>
          <w:p w14:paraId="60B25EB0" w14:textId="77777777" w:rsidR="00EE5860" w:rsidRPr="00441CD0" w:rsidRDefault="00EE5860" w:rsidP="00BB0E1F">
            <w:pPr>
              <w:pStyle w:val="TAL"/>
              <w:rPr>
                <w:lang w:val="fr-FR"/>
              </w:rPr>
            </w:pPr>
            <w:r w:rsidRPr="00441CD0">
              <w:rPr>
                <w:lang w:val="fr-FR"/>
              </w:rPr>
              <w:t>MPTCP Parameters</w:t>
            </w:r>
          </w:p>
        </w:tc>
        <w:tc>
          <w:tcPr>
            <w:tcW w:w="1360" w:type="pct"/>
            <w:tcBorders>
              <w:top w:val="single" w:sz="4" w:space="0" w:color="auto"/>
              <w:left w:val="single" w:sz="4" w:space="0" w:color="auto"/>
              <w:bottom w:val="single" w:sz="4" w:space="0" w:color="auto"/>
              <w:right w:val="single" w:sz="4" w:space="0" w:color="auto"/>
            </w:tcBorders>
          </w:tcPr>
          <w:p w14:paraId="35E766BF"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2</w:t>
            </w:r>
          </w:p>
        </w:tc>
        <w:tc>
          <w:tcPr>
            <w:tcW w:w="833" w:type="pct"/>
            <w:tcBorders>
              <w:top w:val="single" w:sz="4" w:space="0" w:color="auto"/>
              <w:left w:val="single" w:sz="4" w:space="0" w:color="auto"/>
              <w:bottom w:val="single" w:sz="4" w:space="0" w:color="auto"/>
              <w:right w:val="single" w:sz="4" w:space="0" w:color="auto"/>
            </w:tcBorders>
          </w:tcPr>
          <w:p w14:paraId="095D7AF1" w14:textId="77777777" w:rsidR="00EE5860" w:rsidRPr="00441CD0" w:rsidRDefault="00EE5860" w:rsidP="00BB0E1F">
            <w:pPr>
              <w:pStyle w:val="TAC"/>
              <w:rPr>
                <w:lang w:val="fr-FR"/>
              </w:rPr>
            </w:pPr>
            <w:r w:rsidRPr="00441CD0">
              <w:rPr>
                <w:lang w:val="fr-FR"/>
              </w:rPr>
              <w:t>Not Applicable</w:t>
            </w:r>
          </w:p>
        </w:tc>
      </w:tr>
      <w:tr w:rsidR="00EE5860" w:rsidRPr="00441CD0" w14:paraId="33AB439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43B559" w14:textId="77777777" w:rsidR="00EE5860" w:rsidRPr="00441CD0" w:rsidRDefault="00EE5860" w:rsidP="00BB0E1F">
            <w:pPr>
              <w:pStyle w:val="TAC"/>
              <w:rPr>
                <w:lang w:val="fr-FR" w:eastAsia="zh-CN"/>
              </w:rPr>
            </w:pPr>
            <w:r w:rsidRPr="00441CD0">
              <w:rPr>
                <w:lang w:val="fr-FR"/>
              </w:rPr>
              <w:t>226</w:t>
            </w:r>
          </w:p>
        </w:tc>
        <w:tc>
          <w:tcPr>
            <w:tcW w:w="1962" w:type="pct"/>
            <w:tcBorders>
              <w:top w:val="single" w:sz="4" w:space="0" w:color="auto"/>
              <w:left w:val="single" w:sz="4" w:space="0" w:color="auto"/>
              <w:bottom w:val="single" w:sz="4" w:space="0" w:color="auto"/>
              <w:right w:val="single" w:sz="4" w:space="0" w:color="auto"/>
            </w:tcBorders>
          </w:tcPr>
          <w:p w14:paraId="2690CE7B" w14:textId="77777777" w:rsidR="00EE5860" w:rsidRPr="00441CD0" w:rsidRDefault="00EE5860" w:rsidP="00BB0E1F">
            <w:pPr>
              <w:pStyle w:val="TAL"/>
              <w:rPr>
                <w:lang w:val="fr-FR" w:eastAsia="zh-CN"/>
              </w:rPr>
            </w:pPr>
            <w:r w:rsidRPr="00441CD0">
              <w:rPr>
                <w:lang w:val="fr-FR" w:eastAsia="zh-CN"/>
              </w:rPr>
              <w:t>ATSSS-LL Parameters</w:t>
            </w:r>
          </w:p>
        </w:tc>
        <w:tc>
          <w:tcPr>
            <w:tcW w:w="1360" w:type="pct"/>
            <w:tcBorders>
              <w:top w:val="single" w:sz="4" w:space="0" w:color="auto"/>
              <w:left w:val="single" w:sz="4" w:space="0" w:color="auto"/>
              <w:bottom w:val="single" w:sz="4" w:space="0" w:color="auto"/>
              <w:right w:val="single" w:sz="4" w:space="0" w:color="auto"/>
            </w:tcBorders>
          </w:tcPr>
          <w:p w14:paraId="1C4E1289"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3</w:t>
            </w:r>
          </w:p>
        </w:tc>
        <w:tc>
          <w:tcPr>
            <w:tcW w:w="833" w:type="pct"/>
            <w:tcBorders>
              <w:top w:val="single" w:sz="4" w:space="0" w:color="auto"/>
              <w:left w:val="single" w:sz="4" w:space="0" w:color="auto"/>
              <w:bottom w:val="single" w:sz="4" w:space="0" w:color="auto"/>
              <w:right w:val="single" w:sz="4" w:space="0" w:color="auto"/>
            </w:tcBorders>
          </w:tcPr>
          <w:p w14:paraId="7A29E10A" w14:textId="77777777" w:rsidR="00EE5860" w:rsidRPr="00441CD0" w:rsidRDefault="00EE5860" w:rsidP="00BB0E1F">
            <w:pPr>
              <w:pStyle w:val="TAC"/>
              <w:rPr>
                <w:lang w:val="fr-FR"/>
              </w:rPr>
            </w:pPr>
            <w:r w:rsidRPr="00441CD0">
              <w:rPr>
                <w:lang w:val="fr-FR"/>
              </w:rPr>
              <w:t>Not Applicable</w:t>
            </w:r>
          </w:p>
        </w:tc>
      </w:tr>
      <w:tr w:rsidR="00EE5860" w:rsidRPr="00441CD0" w14:paraId="1D98CC1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4C63D9" w14:textId="77777777" w:rsidR="00EE5860" w:rsidRPr="00441CD0" w:rsidRDefault="00EE5860" w:rsidP="00BB0E1F">
            <w:pPr>
              <w:pStyle w:val="TAC"/>
              <w:rPr>
                <w:lang w:val="fr-FR" w:eastAsia="zh-CN"/>
              </w:rPr>
            </w:pPr>
            <w:r w:rsidRPr="00441CD0">
              <w:rPr>
                <w:lang w:val="fr-FR"/>
              </w:rPr>
              <w:t>227</w:t>
            </w:r>
          </w:p>
        </w:tc>
        <w:tc>
          <w:tcPr>
            <w:tcW w:w="1962" w:type="pct"/>
            <w:tcBorders>
              <w:top w:val="single" w:sz="4" w:space="0" w:color="auto"/>
              <w:left w:val="single" w:sz="4" w:space="0" w:color="auto"/>
              <w:bottom w:val="single" w:sz="4" w:space="0" w:color="auto"/>
              <w:right w:val="single" w:sz="4" w:space="0" w:color="auto"/>
            </w:tcBorders>
          </w:tcPr>
          <w:p w14:paraId="299F68EE" w14:textId="77777777" w:rsidR="00EE5860" w:rsidRPr="00441CD0" w:rsidRDefault="00EE5860" w:rsidP="00BB0E1F">
            <w:pPr>
              <w:pStyle w:val="TAL"/>
              <w:rPr>
                <w:lang w:val="fr-FR" w:eastAsia="zh-CN"/>
              </w:rPr>
            </w:pPr>
            <w:r w:rsidRPr="00441CD0">
              <w:rPr>
                <w:lang w:val="fr-FR" w:eastAsia="zh-CN"/>
              </w:rPr>
              <w:t>PMF Parameters</w:t>
            </w:r>
          </w:p>
        </w:tc>
        <w:tc>
          <w:tcPr>
            <w:tcW w:w="1360" w:type="pct"/>
            <w:tcBorders>
              <w:top w:val="single" w:sz="4" w:space="0" w:color="auto"/>
              <w:left w:val="single" w:sz="4" w:space="0" w:color="auto"/>
              <w:bottom w:val="single" w:sz="4" w:space="0" w:color="auto"/>
              <w:right w:val="single" w:sz="4" w:space="0" w:color="auto"/>
            </w:tcBorders>
          </w:tcPr>
          <w:p w14:paraId="638937EB" w14:textId="77777777" w:rsidR="00EE5860" w:rsidRPr="00441CD0" w:rsidRDefault="00EE5860" w:rsidP="00BB0E1F">
            <w:pPr>
              <w:pStyle w:val="TAL"/>
              <w:rPr>
                <w:lang w:val="fr-FR" w:eastAsia="zh-CN"/>
              </w:rPr>
            </w:pPr>
            <w:r w:rsidRPr="00441CD0">
              <w:rPr>
                <w:lang w:val="fr-FR"/>
              </w:rPr>
              <w:t xml:space="preserve">Extendable / Table </w:t>
            </w:r>
            <w:r w:rsidRPr="00441CD0">
              <w:t>7.5.3.7-</w:t>
            </w:r>
            <w:r w:rsidRPr="00441CD0">
              <w:rPr>
                <w:lang w:eastAsia="zh-CN"/>
              </w:rPr>
              <w:t>4</w:t>
            </w:r>
          </w:p>
        </w:tc>
        <w:tc>
          <w:tcPr>
            <w:tcW w:w="833" w:type="pct"/>
            <w:tcBorders>
              <w:top w:val="single" w:sz="4" w:space="0" w:color="auto"/>
              <w:left w:val="single" w:sz="4" w:space="0" w:color="auto"/>
              <w:bottom w:val="single" w:sz="4" w:space="0" w:color="auto"/>
              <w:right w:val="single" w:sz="4" w:space="0" w:color="auto"/>
            </w:tcBorders>
          </w:tcPr>
          <w:p w14:paraId="22331AD3" w14:textId="77777777" w:rsidR="00EE5860" w:rsidRPr="00441CD0" w:rsidRDefault="00EE5860" w:rsidP="00BB0E1F">
            <w:pPr>
              <w:pStyle w:val="TAC"/>
              <w:rPr>
                <w:lang w:val="fr-FR"/>
              </w:rPr>
            </w:pPr>
            <w:r w:rsidRPr="00441CD0">
              <w:rPr>
                <w:lang w:val="fr-FR"/>
              </w:rPr>
              <w:t>Not Applicable</w:t>
            </w:r>
          </w:p>
        </w:tc>
      </w:tr>
      <w:tr w:rsidR="00EE5860" w:rsidRPr="00441CD0" w14:paraId="1D9D37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9D9A9F5" w14:textId="77777777" w:rsidR="00EE5860" w:rsidRPr="00441CD0" w:rsidRDefault="00EE5860" w:rsidP="00BB0E1F">
            <w:pPr>
              <w:pStyle w:val="TAC"/>
              <w:rPr>
                <w:lang w:val="fr-FR" w:eastAsia="zh-CN"/>
              </w:rPr>
            </w:pPr>
            <w:r w:rsidRPr="00441CD0">
              <w:rPr>
                <w:lang w:val="fr-FR"/>
              </w:rPr>
              <w:t>228</w:t>
            </w:r>
          </w:p>
        </w:tc>
        <w:tc>
          <w:tcPr>
            <w:tcW w:w="1962" w:type="pct"/>
            <w:tcBorders>
              <w:top w:val="single" w:sz="4" w:space="0" w:color="auto"/>
              <w:left w:val="single" w:sz="4" w:space="0" w:color="auto"/>
              <w:bottom w:val="single" w:sz="4" w:space="0" w:color="auto"/>
              <w:right w:val="single" w:sz="4" w:space="0" w:color="auto"/>
            </w:tcBorders>
          </w:tcPr>
          <w:p w14:paraId="7E59C031" w14:textId="77777777" w:rsidR="00EE5860" w:rsidRPr="00441CD0" w:rsidRDefault="00EE5860" w:rsidP="00BB0E1F">
            <w:pPr>
              <w:pStyle w:val="TAL"/>
              <w:rPr>
                <w:lang w:val="fr-FR" w:eastAsia="zh-CN"/>
              </w:rPr>
            </w:pPr>
            <w:r w:rsidRPr="00441CD0">
              <w:rPr>
                <w:lang w:val="fr-FR" w:eastAsia="zh-CN"/>
              </w:rPr>
              <w:t>MPTCP Address Information</w:t>
            </w:r>
          </w:p>
        </w:tc>
        <w:tc>
          <w:tcPr>
            <w:tcW w:w="1360" w:type="pct"/>
            <w:tcBorders>
              <w:top w:val="single" w:sz="4" w:space="0" w:color="auto"/>
              <w:left w:val="single" w:sz="4" w:space="0" w:color="auto"/>
              <w:bottom w:val="single" w:sz="4" w:space="0" w:color="auto"/>
              <w:right w:val="single" w:sz="4" w:space="0" w:color="auto"/>
            </w:tcBorders>
          </w:tcPr>
          <w:p w14:paraId="542F0DBD" w14:textId="00E4EE62" w:rsidR="00EE5860" w:rsidRPr="00441CD0" w:rsidRDefault="00EE5860" w:rsidP="00BB0E1F">
            <w:pPr>
              <w:pStyle w:val="TAL"/>
              <w:rPr>
                <w:lang w:val="fr-FR"/>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.2.157</w:t>
            </w:r>
          </w:p>
        </w:tc>
        <w:tc>
          <w:tcPr>
            <w:tcW w:w="833" w:type="pct"/>
            <w:tcBorders>
              <w:top w:val="single" w:sz="4" w:space="0" w:color="auto"/>
              <w:left w:val="single" w:sz="4" w:space="0" w:color="auto"/>
              <w:bottom w:val="single" w:sz="4" w:space="0" w:color="auto"/>
              <w:right w:val="single" w:sz="4" w:space="0" w:color="auto"/>
            </w:tcBorders>
          </w:tcPr>
          <w:p w14:paraId="2C2EE1E7" w14:textId="77777777" w:rsidR="00EE5860" w:rsidRPr="00441CD0" w:rsidRDefault="00EE5860" w:rsidP="00BB0E1F">
            <w:pPr>
              <w:pStyle w:val="TAC"/>
              <w:rPr>
                <w:lang w:val="fr-FR" w:eastAsia="zh-CN"/>
              </w:rPr>
            </w:pPr>
            <w:r w:rsidRPr="00441CD0">
              <w:rPr>
                <w:lang w:val="fr-FR" w:eastAsia="zh-CN"/>
              </w:rPr>
              <w:t>4</w:t>
            </w:r>
          </w:p>
        </w:tc>
      </w:tr>
      <w:tr w:rsidR="00EE5860" w:rsidRPr="00441CD0" w14:paraId="3E7B6A5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36263A0" w14:textId="77777777" w:rsidR="00EE5860" w:rsidRPr="00441CD0" w:rsidRDefault="00EE5860" w:rsidP="00BB0E1F">
            <w:pPr>
              <w:pStyle w:val="TAC"/>
              <w:rPr>
                <w:lang w:val="fr-FR" w:eastAsia="zh-CN"/>
              </w:rPr>
            </w:pPr>
            <w:r w:rsidRPr="00441CD0">
              <w:rPr>
                <w:lang w:val="fr-FR"/>
              </w:rPr>
              <w:t>229</w:t>
            </w:r>
          </w:p>
        </w:tc>
        <w:tc>
          <w:tcPr>
            <w:tcW w:w="1962" w:type="pct"/>
            <w:tcBorders>
              <w:top w:val="single" w:sz="4" w:space="0" w:color="auto"/>
              <w:left w:val="single" w:sz="4" w:space="0" w:color="auto"/>
              <w:bottom w:val="single" w:sz="4" w:space="0" w:color="auto"/>
              <w:right w:val="single" w:sz="4" w:space="0" w:color="auto"/>
            </w:tcBorders>
          </w:tcPr>
          <w:p w14:paraId="6094AD5E" w14:textId="77777777" w:rsidR="00EE5860" w:rsidRPr="00441CD0" w:rsidRDefault="00EE5860" w:rsidP="00BB0E1F">
            <w:pPr>
              <w:pStyle w:val="TAL"/>
              <w:rPr>
                <w:lang w:val="fr-FR"/>
              </w:rPr>
            </w:pPr>
            <w:r w:rsidRPr="00441CD0">
              <w:rPr>
                <w:lang w:val="fr-FR" w:eastAsia="zh-CN"/>
              </w:rPr>
              <w:t xml:space="preserve">UE </w:t>
            </w:r>
            <w:r w:rsidRPr="00441CD0">
              <w:rPr>
                <w:lang w:val="fr-FR"/>
              </w:rPr>
              <w:t>Link-Specific IP Address</w:t>
            </w:r>
          </w:p>
        </w:tc>
        <w:tc>
          <w:tcPr>
            <w:tcW w:w="1360" w:type="pct"/>
            <w:tcBorders>
              <w:top w:val="single" w:sz="4" w:space="0" w:color="auto"/>
              <w:left w:val="single" w:sz="4" w:space="0" w:color="auto"/>
              <w:bottom w:val="single" w:sz="4" w:space="0" w:color="auto"/>
              <w:right w:val="single" w:sz="4" w:space="0" w:color="auto"/>
            </w:tcBorders>
          </w:tcPr>
          <w:p w14:paraId="42CBCA7C" w14:textId="1365F39A"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.2.158</w:t>
            </w:r>
          </w:p>
        </w:tc>
        <w:tc>
          <w:tcPr>
            <w:tcW w:w="833" w:type="pct"/>
            <w:tcBorders>
              <w:top w:val="single" w:sz="4" w:space="0" w:color="auto"/>
              <w:left w:val="single" w:sz="4" w:space="0" w:color="auto"/>
              <w:bottom w:val="single" w:sz="4" w:space="0" w:color="auto"/>
              <w:right w:val="single" w:sz="4" w:space="0" w:color="auto"/>
            </w:tcBorders>
          </w:tcPr>
          <w:p w14:paraId="1F23E0FF" w14:textId="77777777" w:rsidR="00EE5860" w:rsidRPr="00441CD0" w:rsidRDefault="00EE5860" w:rsidP="00BB0E1F">
            <w:pPr>
              <w:pStyle w:val="TAC"/>
              <w:rPr>
                <w:lang w:val="fr-FR"/>
              </w:rPr>
            </w:pPr>
            <w:r w:rsidRPr="00441CD0">
              <w:rPr>
                <w:lang w:val="fr-FR"/>
              </w:rPr>
              <w:t>1</w:t>
            </w:r>
          </w:p>
        </w:tc>
      </w:tr>
      <w:tr w:rsidR="00EE5860" w:rsidRPr="00441CD0" w14:paraId="18674B1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AB1499" w14:textId="77777777" w:rsidR="00EE5860" w:rsidRPr="00441CD0" w:rsidRDefault="00EE5860" w:rsidP="00BB0E1F">
            <w:pPr>
              <w:pStyle w:val="TAC"/>
              <w:rPr>
                <w:lang w:val="fr-FR" w:eastAsia="zh-CN"/>
              </w:rPr>
            </w:pPr>
            <w:r w:rsidRPr="00441CD0">
              <w:rPr>
                <w:lang w:val="fr-FR"/>
              </w:rPr>
              <w:t>230</w:t>
            </w:r>
          </w:p>
        </w:tc>
        <w:tc>
          <w:tcPr>
            <w:tcW w:w="1962" w:type="pct"/>
            <w:tcBorders>
              <w:top w:val="single" w:sz="4" w:space="0" w:color="auto"/>
              <w:left w:val="single" w:sz="4" w:space="0" w:color="auto"/>
              <w:bottom w:val="single" w:sz="4" w:space="0" w:color="auto"/>
              <w:right w:val="single" w:sz="4" w:space="0" w:color="auto"/>
            </w:tcBorders>
          </w:tcPr>
          <w:p w14:paraId="014203A2" w14:textId="77777777" w:rsidR="00EE5860" w:rsidRPr="00441CD0" w:rsidRDefault="00EE5860" w:rsidP="00BB0E1F">
            <w:pPr>
              <w:pStyle w:val="TAL"/>
              <w:rPr>
                <w:lang w:val="fr-FR" w:eastAsia="zh-CN"/>
              </w:rPr>
            </w:pPr>
            <w:r w:rsidRPr="00441CD0">
              <w:rPr>
                <w:lang w:val="fr-FR"/>
              </w:rPr>
              <w:t xml:space="preserve">PMF </w:t>
            </w:r>
            <w:r w:rsidRPr="00441CD0">
              <w:rPr>
                <w:lang w:val="fr-FR" w:eastAsia="zh-CN"/>
              </w:rPr>
              <w:t>Address Information</w:t>
            </w:r>
          </w:p>
        </w:tc>
        <w:tc>
          <w:tcPr>
            <w:tcW w:w="1360" w:type="pct"/>
            <w:tcBorders>
              <w:top w:val="single" w:sz="4" w:space="0" w:color="auto"/>
              <w:left w:val="single" w:sz="4" w:space="0" w:color="auto"/>
              <w:bottom w:val="single" w:sz="4" w:space="0" w:color="auto"/>
              <w:right w:val="single" w:sz="4" w:space="0" w:color="auto"/>
            </w:tcBorders>
          </w:tcPr>
          <w:p w14:paraId="5C920D5B" w14:textId="38C692B6"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.2.159</w:t>
            </w:r>
          </w:p>
        </w:tc>
        <w:tc>
          <w:tcPr>
            <w:tcW w:w="833" w:type="pct"/>
            <w:tcBorders>
              <w:top w:val="single" w:sz="4" w:space="0" w:color="auto"/>
              <w:left w:val="single" w:sz="4" w:space="0" w:color="auto"/>
              <w:bottom w:val="single" w:sz="4" w:space="0" w:color="auto"/>
              <w:right w:val="single" w:sz="4" w:space="0" w:color="auto"/>
            </w:tcBorders>
          </w:tcPr>
          <w:p w14:paraId="6A173C0A" w14:textId="77777777" w:rsidR="00EE5860" w:rsidRPr="00441CD0" w:rsidRDefault="00EE5860" w:rsidP="00BB0E1F">
            <w:pPr>
              <w:pStyle w:val="TAC"/>
              <w:rPr>
                <w:lang w:val="fr-FR"/>
              </w:rPr>
            </w:pPr>
            <w:r w:rsidRPr="00441CD0">
              <w:rPr>
                <w:lang w:val="fr-FR"/>
              </w:rPr>
              <w:t>1</w:t>
            </w:r>
          </w:p>
        </w:tc>
      </w:tr>
      <w:tr w:rsidR="00EE5860" w:rsidRPr="00441CD0" w14:paraId="5E23B52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B863B5" w14:textId="77777777" w:rsidR="00EE5860" w:rsidRPr="00441CD0" w:rsidRDefault="00EE5860" w:rsidP="00BB0E1F">
            <w:pPr>
              <w:pStyle w:val="TAC"/>
              <w:rPr>
                <w:lang w:val="fr-FR" w:eastAsia="zh-CN"/>
              </w:rPr>
            </w:pPr>
            <w:r w:rsidRPr="00441CD0">
              <w:rPr>
                <w:lang w:val="fr-FR"/>
              </w:rPr>
              <w:t>231</w:t>
            </w:r>
          </w:p>
        </w:tc>
        <w:tc>
          <w:tcPr>
            <w:tcW w:w="1962" w:type="pct"/>
            <w:tcBorders>
              <w:top w:val="single" w:sz="4" w:space="0" w:color="auto"/>
              <w:left w:val="single" w:sz="4" w:space="0" w:color="auto"/>
              <w:bottom w:val="single" w:sz="4" w:space="0" w:color="auto"/>
              <w:right w:val="single" w:sz="4" w:space="0" w:color="auto"/>
            </w:tcBorders>
          </w:tcPr>
          <w:p w14:paraId="35D5F2FE" w14:textId="77777777" w:rsidR="00EE5860" w:rsidRPr="00441CD0" w:rsidRDefault="00EE5860" w:rsidP="00BB0E1F">
            <w:pPr>
              <w:pStyle w:val="TAL"/>
              <w:rPr>
                <w:lang w:val="fr-FR" w:eastAsia="zh-CN"/>
              </w:rPr>
            </w:pPr>
            <w:r w:rsidRPr="00441CD0">
              <w:rPr>
                <w:lang w:val="fr-FR"/>
              </w:rPr>
              <w:t>ATSSS-LL</w:t>
            </w:r>
            <w:r w:rsidRPr="00441CD0">
              <w:rPr>
                <w:lang w:val="fr-FR" w:eastAsia="zh-CN"/>
              </w:rPr>
              <w:t xml:space="preserve"> Information</w:t>
            </w:r>
          </w:p>
        </w:tc>
        <w:tc>
          <w:tcPr>
            <w:tcW w:w="1360" w:type="pct"/>
            <w:tcBorders>
              <w:top w:val="single" w:sz="4" w:space="0" w:color="auto"/>
              <w:left w:val="single" w:sz="4" w:space="0" w:color="auto"/>
              <w:bottom w:val="single" w:sz="4" w:space="0" w:color="auto"/>
              <w:right w:val="single" w:sz="4" w:space="0" w:color="auto"/>
            </w:tcBorders>
          </w:tcPr>
          <w:p w14:paraId="6BD7C4C0" w14:textId="047EB105" w:rsidR="00EE5860" w:rsidRPr="00441CD0" w:rsidRDefault="00EE5860" w:rsidP="00BB0E1F">
            <w:pPr>
              <w:pStyle w:val="TAL"/>
              <w:rPr>
                <w:sz w:val="16"/>
                <w:szCs w:val="16"/>
                <w:lang w:val="fr-FR" w:eastAsia="zh-CN"/>
              </w:rPr>
            </w:pPr>
            <w:r w:rsidRPr="00441CD0">
              <w:rPr>
                <w:lang w:val="fr-FR"/>
              </w:rPr>
              <w:t xml:space="preserve">Extendable / </w:t>
            </w:r>
            <w:r w:rsidR="00415C19" w:rsidRPr="00441CD0">
              <w:rPr>
                <w:lang w:val="fr-FR"/>
              </w:rPr>
              <w:t>Clause</w:t>
            </w:r>
            <w:r w:rsidR="00415C19">
              <w:rPr>
                <w:lang w:val="fr-FR"/>
              </w:rPr>
              <w:t> </w:t>
            </w:r>
            <w:r w:rsidR="00415C19" w:rsidRPr="00441CD0">
              <w:rPr>
                <w:lang w:val="fr-FR"/>
              </w:rPr>
              <w:t>8</w:t>
            </w:r>
            <w:r w:rsidRPr="00441CD0">
              <w:rPr>
                <w:lang w:val="fr-FR"/>
              </w:rPr>
              <w:t>.2.160</w:t>
            </w:r>
          </w:p>
        </w:tc>
        <w:tc>
          <w:tcPr>
            <w:tcW w:w="833" w:type="pct"/>
            <w:tcBorders>
              <w:top w:val="single" w:sz="4" w:space="0" w:color="auto"/>
              <w:left w:val="single" w:sz="4" w:space="0" w:color="auto"/>
              <w:bottom w:val="single" w:sz="4" w:space="0" w:color="auto"/>
              <w:right w:val="single" w:sz="4" w:space="0" w:color="auto"/>
            </w:tcBorders>
          </w:tcPr>
          <w:p w14:paraId="4FA3E8B8" w14:textId="77777777" w:rsidR="00EE5860" w:rsidRPr="00441CD0" w:rsidRDefault="00EE5860" w:rsidP="00BB0E1F">
            <w:pPr>
              <w:pStyle w:val="TAC"/>
              <w:rPr>
                <w:lang w:val="fr-FR"/>
              </w:rPr>
            </w:pPr>
            <w:r w:rsidRPr="00441CD0">
              <w:rPr>
                <w:lang w:val="fr-FR"/>
              </w:rPr>
              <w:t>1</w:t>
            </w:r>
          </w:p>
        </w:tc>
      </w:tr>
      <w:tr w:rsidR="00EE5860" w:rsidRPr="00441CD0" w14:paraId="2D78103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E8AE79" w14:textId="77777777" w:rsidR="00EE5860" w:rsidRPr="00441CD0" w:rsidRDefault="00EE5860" w:rsidP="00BB0E1F">
            <w:pPr>
              <w:pStyle w:val="TAC"/>
              <w:rPr>
                <w:lang w:val="sv-SE"/>
              </w:rPr>
            </w:pPr>
            <w:r w:rsidRPr="00441CD0">
              <w:t>232</w:t>
            </w:r>
          </w:p>
        </w:tc>
        <w:tc>
          <w:tcPr>
            <w:tcW w:w="1962" w:type="pct"/>
            <w:tcBorders>
              <w:top w:val="single" w:sz="4" w:space="0" w:color="auto"/>
              <w:left w:val="single" w:sz="4" w:space="0" w:color="auto"/>
              <w:bottom w:val="single" w:sz="4" w:space="0" w:color="auto"/>
              <w:right w:val="single" w:sz="4" w:space="0" w:color="auto"/>
            </w:tcBorders>
          </w:tcPr>
          <w:p w14:paraId="6B7A189E" w14:textId="77777777" w:rsidR="00EE5860" w:rsidRPr="00441CD0" w:rsidRDefault="00EE5860" w:rsidP="00BB0E1F">
            <w:pPr>
              <w:pStyle w:val="TAL"/>
            </w:pPr>
            <w:r w:rsidRPr="00441CD0">
              <w:rPr>
                <w:lang w:eastAsia="zh-CN"/>
              </w:rPr>
              <w:t>Data Network Access Identifier</w:t>
            </w:r>
          </w:p>
        </w:tc>
        <w:tc>
          <w:tcPr>
            <w:tcW w:w="1360" w:type="pct"/>
            <w:tcBorders>
              <w:top w:val="single" w:sz="4" w:space="0" w:color="auto"/>
              <w:left w:val="single" w:sz="4" w:space="0" w:color="auto"/>
              <w:bottom w:val="single" w:sz="4" w:space="0" w:color="auto"/>
              <w:right w:val="single" w:sz="4" w:space="0" w:color="auto"/>
            </w:tcBorders>
          </w:tcPr>
          <w:p w14:paraId="460F5C3C" w14:textId="280B765C" w:rsidR="00EE5860" w:rsidRPr="00441CD0" w:rsidRDefault="00EE5860" w:rsidP="00BB0E1F">
            <w:pPr>
              <w:pStyle w:val="TAL"/>
            </w:pPr>
            <w:r w:rsidRPr="00441CD0">
              <w:t xml:space="preserve">Variable Length / </w:t>
            </w:r>
            <w:r w:rsidR="00415C19" w:rsidRPr="00441CD0">
              <w:t>Clause</w:t>
            </w:r>
            <w:r w:rsidR="00415C19">
              <w:t> </w:t>
            </w:r>
            <w:r w:rsidR="00415C19" w:rsidRPr="00441CD0">
              <w:t>8</w:t>
            </w:r>
            <w:r w:rsidRPr="00441CD0">
              <w:t>.2.161</w:t>
            </w:r>
          </w:p>
        </w:tc>
        <w:tc>
          <w:tcPr>
            <w:tcW w:w="833" w:type="pct"/>
            <w:tcBorders>
              <w:top w:val="single" w:sz="4" w:space="0" w:color="auto"/>
              <w:left w:val="single" w:sz="4" w:space="0" w:color="auto"/>
              <w:bottom w:val="single" w:sz="4" w:space="0" w:color="auto"/>
              <w:right w:val="single" w:sz="4" w:space="0" w:color="auto"/>
            </w:tcBorders>
          </w:tcPr>
          <w:p w14:paraId="565246EF" w14:textId="77777777" w:rsidR="00EE5860" w:rsidRPr="00441CD0" w:rsidRDefault="00EE5860" w:rsidP="00BB0E1F">
            <w:pPr>
              <w:pStyle w:val="TAC"/>
              <w:rPr>
                <w:lang w:val="de-DE"/>
              </w:rPr>
            </w:pPr>
            <w:r w:rsidRPr="00441CD0">
              <w:rPr>
                <w:lang w:val="de-DE"/>
              </w:rPr>
              <w:t>Not applicable</w:t>
            </w:r>
          </w:p>
        </w:tc>
      </w:tr>
      <w:tr w:rsidR="00EE5860" w:rsidRPr="00441CD0" w14:paraId="201019F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212320A" w14:textId="77777777" w:rsidR="00EE5860" w:rsidRPr="00441CD0" w:rsidRDefault="00EE5860" w:rsidP="00BB0E1F">
            <w:pPr>
              <w:pStyle w:val="TAC"/>
            </w:pPr>
            <w:r w:rsidRPr="00441CD0">
              <w:lastRenderedPageBreak/>
              <w:t>233</w:t>
            </w:r>
          </w:p>
        </w:tc>
        <w:tc>
          <w:tcPr>
            <w:tcW w:w="1962" w:type="pct"/>
            <w:tcBorders>
              <w:top w:val="single" w:sz="4" w:space="0" w:color="auto"/>
              <w:left w:val="single" w:sz="4" w:space="0" w:color="auto"/>
              <w:bottom w:val="single" w:sz="4" w:space="0" w:color="auto"/>
              <w:right w:val="single" w:sz="4" w:space="0" w:color="auto"/>
            </w:tcBorders>
          </w:tcPr>
          <w:p w14:paraId="3F16AEB5" w14:textId="77777777" w:rsidR="00EE5860" w:rsidRPr="00441CD0" w:rsidRDefault="00EE5860" w:rsidP="00BB0E1F">
            <w:pPr>
              <w:pStyle w:val="TAL"/>
              <w:rPr>
                <w:lang w:eastAsia="zh-CN"/>
              </w:rPr>
            </w:pPr>
            <w:r w:rsidRPr="00441CD0">
              <w:t>UE IP address Pool Information</w:t>
            </w:r>
          </w:p>
        </w:tc>
        <w:tc>
          <w:tcPr>
            <w:tcW w:w="1360" w:type="pct"/>
            <w:tcBorders>
              <w:top w:val="single" w:sz="4" w:space="0" w:color="auto"/>
              <w:left w:val="single" w:sz="4" w:space="0" w:color="auto"/>
              <w:bottom w:val="single" w:sz="4" w:space="0" w:color="auto"/>
              <w:right w:val="single" w:sz="4" w:space="0" w:color="auto"/>
            </w:tcBorders>
          </w:tcPr>
          <w:p w14:paraId="64392002" w14:textId="77777777" w:rsidR="00EE5860" w:rsidRPr="00441CD0" w:rsidRDefault="00EE5860" w:rsidP="00BB0E1F">
            <w:pPr>
              <w:pStyle w:val="TAL"/>
            </w:pPr>
            <w:r w:rsidRPr="00441CD0">
              <w:t>Extendable / Table 7.4.4</w:t>
            </w:r>
            <w:r w:rsidRPr="00441CD0">
              <w:rPr>
                <w:lang w:val="de-DE"/>
              </w:rPr>
              <w:t>.1-3</w:t>
            </w:r>
          </w:p>
        </w:tc>
        <w:tc>
          <w:tcPr>
            <w:tcW w:w="833" w:type="pct"/>
            <w:tcBorders>
              <w:top w:val="single" w:sz="4" w:space="0" w:color="auto"/>
              <w:left w:val="single" w:sz="4" w:space="0" w:color="auto"/>
              <w:bottom w:val="single" w:sz="4" w:space="0" w:color="auto"/>
              <w:right w:val="single" w:sz="4" w:space="0" w:color="auto"/>
            </w:tcBorders>
          </w:tcPr>
          <w:p w14:paraId="7E8DC6C9" w14:textId="77777777" w:rsidR="00EE5860" w:rsidRPr="00441CD0" w:rsidRDefault="00EE5860" w:rsidP="00BB0E1F">
            <w:pPr>
              <w:pStyle w:val="TAC"/>
              <w:rPr>
                <w:lang w:eastAsia="zh-CN"/>
              </w:rPr>
            </w:pPr>
            <w:r w:rsidRPr="00441CD0">
              <w:t>Not Applicable</w:t>
            </w:r>
          </w:p>
        </w:tc>
      </w:tr>
      <w:tr w:rsidR="00EE5860" w:rsidRPr="00441CD0" w14:paraId="6635543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4C0BF78" w14:textId="77777777" w:rsidR="00EE5860" w:rsidRPr="00441CD0" w:rsidRDefault="00EE5860" w:rsidP="00BB0E1F">
            <w:pPr>
              <w:pStyle w:val="TAC"/>
              <w:rPr>
                <w:lang w:val="sv-SE"/>
              </w:rPr>
            </w:pPr>
            <w:r w:rsidRPr="00441CD0">
              <w:t>234</w:t>
            </w:r>
          </w:p>
        </w:tc>
        <w:tc>
          <w:tcPr>
            <w:tcW w:w="1962" w:type="pct"/>
            <w:tcBorders>
              <w:top w:val="single" w:sz="4" w:space="0" w:color="auto"/>
              <w:left w:val="single" w:sz="4" w:space="0" w:color="auto"/>
              <w:bottom w:val="single" w:sz="4" w:space="0" w:color="auto"/>
              <w:right w:val="single" w:sz="4" w:space="0" w:color="auto"/>
            </w:tcBorders>
          </w:tcPr>
          <w:p w14:paraId="117E34EA" w14:textId="77777777" w:rsidR="00EE5860" w:rsidRPr="00441CD0" w:rsidRDefault="00EE5860" w:rsidP="00BB0E1F">
            <w:pPr>
              <w:pStyle w:val="TAL"/>
            </w:pPr>
            <w:r w:rsidRPr="00441CD0">
              <w:t>Average Packet Delay</w:t>
            </w:r>
          </w:p>
        </w:tc>
        <w:tc>
          <w:tcPr>
            <w:tcW w:w="1360" w:type="pct"/>
            <w:tcBorders>
              <w:top w:val="single" w:sz="4" w:space="0" w:color="auto"/>
              <w:left w:val="single" w:sz="4" w:space="0" w:color="auto"/>
              <w:bottom w:val="single" w:sz="4" w:space="0" w:color="auto"/>
              <w:right w:val="single" w:sz="4" w:space="0" w:color="auto"/>
            </w:tcBorders>
          </w:tcPr>
          <w:p w14:paraId="31C0B213" w14:textId="25FE2AC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.2.162</w:t>
            </w:r>
          </w:p>
        </w:tc>
        <w:tc>
          <w:tcPr>
            <w:tcW w:w="833" w:type="pct"/>
            <w:tcBorders>
              <w:top w:val="single" w:sz="4" w:space="0" w:color="auto"/>
              <w:left w:val="single" w:sz="4" w:space="0" w:color="auto"/>
              <w:bottom w:val="single" w:sz="4" w:space="0" w:color="auto"/>
              <w:right w:val="single" w:sz="4" w:space="0" w:color="auto"/>
            </w:tcBorders>
          </w:tcPr>
          <w:p w14:paraId="487C5E2A" w14:textId="77777777" w:rsidR="00EE5860" w:rsidRPr="00441CD0" w:rsidRDefault="00EE5860" w:rsidP="00BB0E1F">
            <w:pPr>
              <w:pStyle w:val="TAC"/>
              <w:rPr>
                <w:lang w:val="de-DE"/>
              </w:rPr>
            </w:pPr>
            <w:r w:rsidRPr="00441CD0">
              <w:rPr>
                <w:lang w:val="de-DE"/>
              </w:rPr>
              <w:t>4</w:t>
            </w:r>
          </w:p>
        </w:tc>
      </w:tr>
      <w:tr w:rsidR="00EE5860" w:rsidRPr="00441CD0" w14:paraId="0492C82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6ED7FFA" w14:textId="77777777" w:rsidR="00EE5860" w:rsidRPr="00441CD0" w:rsidRDefault="00EE5860" w:rsidP="00BB0E1F">
            <w:pPr>
              <w:pStyle w:val="TAC"/>
              <w:rPr>
                <w:lang w:val="sv-SE"/>
              </w:rPr>
            </w:pPr>
            <w:r w:rsidRPr="00441CD0">
              <w:t>235</w:t>
            </w:r>
          </w:p>
        </w:tc>
        <w:tc>
          <w:tcPr>
            <w:tcW w:w="1962" w:type="pct"/>
            <w:tcBorders>
              <w:top w:val="single" w:sz="4" w:space="0" w:color="auto"/>
              <w:left w:val="single" w:sz="4" w:space="0" w:color="auto"/>
              <w:bottom w:val="single" w:sz="4" w:space="0" w:color="auto"/>
              <w:right w:val="single" w:sz="4" w:space="0" w:color="auto"/>
            </w:tcBorders>
          </w:tcPr>
          <w:p w14:paraId="00536F2B" w14:textId="77777777" w:rsidR="00EE5860" w:rsidRPr="00441CD0" w:rsidRDefault="00EE5860" w:rsidP="00BB0E1F">
            <w:pPr>
              <w:pStyle w:val="TAL"/>
            </w:pPr>
            <w:r w:rsidRPr="00441CD0">
              <w:t>Minimum Packet Delay</w:t>
            </w:r>
          </w:p>
        </w:tc>
        <w:tc>
          <w:tcPr>
            <w:tcW w:w="1360" w:type="pct"/>
            <w:tcBorders>
              <w:top w:val="single" w:sz="4" w:space="0" w:color="auto"/>
              <w:left w:val="single" w:sz="4" w:space="0" w:color="auto"/>
              <w:bottom w:val="single" w:sz="4" w:space="0" w:color="auto"/>
              <w:right w:val="single" w:sz="4" w:space="0" w:color="auto"/>
            </w:tcBorders>
          </w:tcPr>
          <w:p w14:paraId="1BDC73D4" w14:textId="2D10F19C"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.2.163</w:t>
            </w:r>
          </w:p>
        </w:tc>
        <w:tc>
          <w:tcPr>
            <w:tcW w:w="833" w:type="pct"/>
            <w:tcBorders>
              <w:top w:val="single" w:sz="4" w:space="0" w:color="auto"/>
              <w:left w:val="single" w:sz="4" w:space="0" w:color="auto"/>
              <w:bottom w:val="single" w:sz="4" w:space="0" w:color="auto"/>
              <w:right w:val="single" w:sz="4" w:space="0" w:color="auto"/>
            </w:tcBorders>
          </w:tcPr>
          <w:p w14:paraId="73545020" w14:textId="77777777" w:rsidR="00EE5860" w:rsidRPr="00441CD0" w:rsidRDefault="00EE5860" w:rsidP="00BB0E1F">
            <w:pPr>
              <w:pStyle w:val="TAC"/>
              <w:rPr>
                <w:lang w:val="de-DE"/>
              </w:rPr>
            </w:pPr>
            <w:r w:rsidRPr="00441CD0">
              <w:rPr>
                <w:lang w:val="de-DE"/>
              </w:rPr>
              <w:t>4</w:t>
            </w:r>
          </w:p>
        </w:tc>
      </w:tr>
      <w:tr w:rsidR="00EE5860" w:rsidRPr="00441CD0" w14:paraId="4FCA6B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1427B4" w14:textId="77777777" w:rsidR="00EE5860" w:rsidRPr="00441CD0" w:rsidRDefault="00EE5860" w:rsidP="00BB0E1F">
            <w:pPr>
              <w:pStyle w:val="TAC"/>
              <w:rPr>
                <w:lang w:val="sv-SE"/>
              </w:rPr>
            </w:pPr>
            <w:r w:rsidRPr="00441CD0">
              <w:t>236</w:t>
            </w:r>
          </w:p>
        </w:tc>
        <w:tc>
          <w:tcPr>
            <w:tcW w:w="1962" w:type="pct"/>
            <w:tcBorders>
              <w:top w:val="single" w:sz="4" w:space="0" w:color="auto"/>
              <w:left w:val="single" w:sz="4" w:space="0" w:color="auto"/>
              <w:bottom w:val="single" w:sz="4" w:space="0" w:color="auto"/>
              <w:right w:val="single" w:sz="4" w:space="0" w:color="auto"/>
            </w:tcBorders>
          </w:tcPr>
          <w:p w14:paraId="3643E115" w14:textId="77777777" w:rsidR="00EE5860" w:rsidRPr="00441CD0" w:rsidRDefault="00EE5860" w:rsidP="00BB0E1F">
            <w:pPr>
              <w:pStyle w:val="TAL"/>
            </w:pPr>
            <w:r w:rsidRPr="00441CD0">
              <w:t>Maximum Packet Delay</w:t>
            </w:r>
          </w:p>
        </w:tc>
        <w:tc>
          <w:tcPr>
            <w:tcW w:w="1360" w:type="pct"/>
            <w:tcBorders>
              <w:top w:val="single" w:sz="4" w:space="0" w:color="auto"/>
              <w:left w:val="single" w:sz="4" w:space="0" w:color="auto"/>
              <w:bottom w:val="single" w:sz="4" w:space="0" w:color="auto"/>
              <w:right w:val="single" w:sz="4" w:space="0" w:color="auto"/>
            </w:tcBorders>
          </w:tcPr>
          <w:p w14:paraId="651EC169" w14:textId="791D9C96"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.2.164</w:t>
            </w:r>
          </w:p>
        </w:tc>
        <w:tc>
          <w:tcPr>
            <w:tcW w:w="833" w:type="pct"/>
            <w:tcBorders>
              <w:top w:val="single" w:sz="4" w:space="0" w:color="auto"/>
              <w:left w:val="single" w:sz="4" w:space="0" w:color="auto"/>
              <w:bottom w:val="single" w:sz="4" w:space="0" w:color="auto"/>
              <w:right w:val="single" w:sz="4" w:space="0" w:color="auto"/>
            </w:tcBorders>
          </w:tcPr>
          <w:p w14:paraId="67EED0BA" w14:textId="77777777" w:rsidR="00EE5860" w:rsidRPr="00441CD0" w:rsidRDefault="00EE5860" w:rsidP="00BB0E1F">
            <w:pPr>
              <w:pStyle w:val="TAC"/>
              <w:rPr>
                <w:lang w:val="de-DE"/>
              </w:rPr>
            </w:pPr>
            <w:r w:rsidRPr="00441CD0">
              <w:rPr>
                <w:lang w:val="de-DE"/>
              </w:rPr>
              <w:t>4</w:t>
            </w:r>
          </w:p>
        </w:tc>
      </w:tr>
      <w:tr w:rsidR="00EE5860" w:rsidRPr="00441CD0" w14:paraId="6FA9402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995754" w14:textId="77777777" w:rsidR="00EE5860" w:rsidRPr="00441CD0" w:rsidRDefault="00EE5860" w:rsidP="00BB0E1F">
            <w:pPr>
              <w:pStyle w:val="TAC"/>
              <w:rPr>
                <w:lang w:val="sv-SE"/>
              </w:rPr>
            </w:pPr>
            <w:r w:rsidRPr="00441CD0">
              <w:t>237</w:t>
            </w:r>
          </w:p>
        </w:tc>
        <w:tc>
          <w:tcPr>
            <w:tcW w:w="1962" w:type="pct"/>
            <w:tcBorders>
              <w:top w:val="single" w:sz="4" w:space="0" w:color="auto"/>
              <w:left w:val="single" w:sz="4" w:space="0" w:color="auto"/>
              <w:bottom w:val="single" w:sz="4" w:space="0" w:color="auto"/>
              <w:right w:val="single" w:sz="4" w:space="0" w:color="auto"/>
            </w:tcBorders>
          </w:tcPr>
          <w:p w14:paraId="4CB7FB05" w14:textId="77777777" w:rsidR="00EE5860" w:rsidRPr="00441CD0" w:rsidRDefault="00EE5860" w:rsidP="00BB0E1F">
            <w:pPr>
              <w:pStyle w:val="TAL"/>
            </w:pPr>
            <w:r w:rsidRPr="00441CD0">
              <w:t>QoS Report Trigger</w:t>
            </w:r>
          </w:p>
        </w:tc>
        <w:tc>
          <w:tcPr>
            <w:tcW w:w="1360" w:type="pct"/>
            <w:tcBorders>
              <w:top w:val="single" w:sz="4" w:space="0" w:color="auto"/>
              <w:left w:val="single" w:sz="4" w:space="0" w:color="auto"/>
              <w:bottom w:val="single" w:sz="4" w:space="0" w:color="auto"/>
              <w:right w:val="single" w:sz="4" w:space="0" w:color="auto"/>
            </w:tcBorders>
          </w:tcPr>
          <w:p w14:paraId="4925CFEC" w14:textId="0B89DAFF"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.2.165</w:t>
            </w:r>
          </w:p>
        </w:tc>
        <w:tc>
          <w:tcPr>
            <w:tcW w:w="833" w:type="pct"/>
            <w:tcBorders>
              <w:top w:val="single" w:sz="4" w:space="0" w:color="auto"/>
              <w:left w:val="single" w:sz="4" w:space="0" w:color="auto"/>
              <w:bottom w:val="single" w:sz="4" w:space="0" w:color="auto"/>
              <w:right w:val="single" w:sz="4" w:space="0" w:color="auto"/>
            </w:tcBorders>
          </w:tcPr>
          <w:p w14:paraId="4AA67A28" w14:textId="77777777" w:rsidR="00EE5860" w:rsidRPr="00441CD0" w:rsidRDefault="00EE5860" w:rsidP="00BB0E1F">
            <w:pPr>
              <w:pStyle w:val="TAC"/>
              <w:rPr>
                <w:lang w:val="de-DE"/>
              </w:rPr>
            </w:pPr>
            <w:r w:rsidRPr="00441CD0">
              <w:rPr>
                <w:lang w:val="de-DE"/>
              </w:rPr>
              <w:t>1</w:t>
            </w:r>
          </w:p>
        </w:tc>
      </w:tr>
      <w:tr w:rsidR="00EE5860" w:rsidRPr="00441CD0" w14:paraId="333250E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B0FCA8D" w14:textId="77777777" w:rsidR="00EE5860" w:rsidRPr="00441CD0" w:rsidRDefault="00EE5860" w:rsidP="00BB0E1F">
            <w:pPr>
              <w:pStyle w:val="TAC"/>
            </w:pPr>
            <w:r w:rsidRPr="00441CD0">
              <w:t>238</w:t>
            </w:r>
          </w:p>
        </w:tc>
        <w:tc>
          <w:tcPr>
            <w:tcW w:w="1962" w:type="pct"/>
            <w:tcBorders>
              <w:top w:val="single" w:sz="4" w:space="0" w:color="auto"/>
              <w:left w:val="single" w:sz="4" w:space="0" w:color="auto"/>
              <w:bottom w:val="single" w:sz="4" w:space="0" w:color="auto"/>
              <w:right w:val="single" w:sz="4" w:space="0" w:color="auto"/>
            </w:tcBorders>
          </w:tcPr>
          <w:p w14:paraId="37DA52B9" w14:textId="77777777" w:rsidR="00EE5860" w:rsidRPr="00441CD0" w:rsidRDefault="00EE5860" w:rsidP="00BB0E1F">
            <w:pPr>
              <w:pStyle w:val="TAL"/>
            </w:pPr>
            <w:r w:rsidRPr="00441CD0">
              <w:t>GTP-U Path QoS Control Information</w:t>
            </w:r>
          </w:p>
        </w:tc>
        <w:tc>
          <w:tcPr>
            <w:tcW w:w="1360" w:type="pct"/>
            <w:tcBorders>
              <w:top w:val="single" w:sz="4" w:space="0" w:color="auto"/>
              <w:left w:val="single" w:sz="4" w:space="0" w:color="auto"/>
              <w:bottom w:val="single" w:sz="4" w:space="0" w:color="auto"/>
              <w:right w:val="single" w:sz="4" w:space="0" w:color="auto"/>
            </w:tcBorders>
          </w:tcPr>
          <w:p w14:paraId="4DA45255" w14:textId="77777777" w:rsidR="00EE5860" w:rsidRPr="00441CD0" w:rsidRDefault="00EE5860" w:rsidP="00BB0E1F">
            <w:pPr>
              <w:pStyle w:val="TAL"/>
            </w:pPr>
            <w:r w:rsidRPr="00441CD0">
              <w:t>Extendable / Table 7.4.4.1.3-1</w:t>
            </w:r>
          </w:p>
        </w:tc>
        <w:tc>
          <w:tcPr>
            <w:tcW w:w="833" w:type="pct"/>
            <w:tcBorders>
              <w:top w:val="single" w:sz="4" w:space="0" w:color="auto"/>
              <w:left w:val="single" w:sz="4" w:space="0" w:color="auto"/>
              <w:bottom w:val="single" w:sz="4" w:space="0" w:color="auto"/>
              <w:right w:val="single" w:sz="4" w:space="0" w:color="auto"/>
            </w:tcBorders>
          </w:tcPr>
          <w:p w14:paraId="33F75987" w14:textId="77777777" w:rsidR="00EE5860" w:rsidRPr="00441CD0" w:rsidRDefault="00EE5860" w:rsidP="00BB0E1F">
            <w:pPr>
              <w:pStyle w:val="TAC"/>
              <w:rPr>
                <w:lang w:val="de-DE"/>
              </w:rPr>
            </w:pPr>
            <w:r w:rsidRPr="00441CD0">
              <w:t>Not Applicable</w:t>
            </w:r>
          </w:p>
        </w:tc>
      </w:tr>
      <w:tr w:rsidR="00EE5860" w:rsidRPr="00441CD0" w14:paraId="7560EB6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C579FD7" w14:textId="77777777" w:rsidR="00EE5860" w:rsidRPr="00441CD0" w:rsidRDefault="00EE5860" w:rsidP="00BB0E1F">
            <w:pPr>
              <w:pStyle w:val="TAC"/>
            </w:pPr>
            <w:r w:rsidRPr="00441CD0">
              <w:t>239</w:t>
            </w:r>
          </w:p>
        </w:tc>
        <w:tc>
          <w:tcPr>
            <w:tcW w:w="1962" w:type="pct"/>
            <w:tcBorders>
              <w:top w:val="single" w:sz="4" w:space="0" w:color="auto"/>
              <w:left w:val="single" w:sz="4" w:space="0" w:color="auto"/>
              <w:bottom w:val="single" w:sz="4" w:space="0" w:color="auto"/>
              <w:right w:val="single" w:sz="4" w:space="0" w:color="auto"/>
            </w:tcBorders>
          </w:tcPr>
          <w:p w14:paraId="389BCBBB" w14:textId="77777777" w:rsidR="00EE5860" w:rsidRPr="00441CD0" w:rsidRDefault="00EE5860" w:rsidP="00BB0E1F">
            <w:pPr>
              <w:pStyle w:val="TAL"/>
              <w:rPr>
                <w:rFonts w:eastAsia="SimSun"/>
                <w:lang w:val="en-US"/>
              </w:rPr>
            </w:pPr>
            <w:r w:rsidRPr="00441CD0">
              <w:rPr>
                <w:rFonts w:eastAsia="SimSun"/>
                <w:lang w:val="en-US"/>
              </w:rPr>
              <w:t>GTP-U Path QoS Report (PFCP Node Report Request)</w:t>
            </w:r>
          </w:p>
        </w:tc>
        <w:tc>
          <w:tcPr>
            <w:tcW w:w="1360" w:type="pct"/>
            <w:tcBorders>
              <w:top w:val="single" w:sz="4" w:space="0" w:color="auto"/>
              <w:left w:val="single" w:sz="4" w:space="0" w:color="auto"/>
              <w:bottom w:val="single" w:sz="4" w:space="0" w:color="auto"/>
              <w:right w:val="single" w:sz="4" w:space="0" w:color="auto"/>
            </w:tcBorders>
          </w:tcPr>
          <w:p w14:paraId="4BE3897E" w14:textId="77777777" w:rsidR="00EE5860" w:rsidRPr="00441CD0" w:rsidRDefault="00EE5860" w:rsidP="00BB0E1F">
            <w:pPr>
              <w:pStyle w:val="TAL"/>
            </w:pPr>
            <w:r w:rsidRPr="00441CD0">
              <w:t>Extendable / Table 7.4.5.1.5-1</w:t>
            </w:r>
          </w:p>
        </w:tc>
        <w:tc>
          <w:tcPr>
            <w:tcW w:w="833" w:type="pct"/>
            <w:tcBorders>
              <w:top w:val="single" w:sz="4" w:space="0" w:color="auto"/>
              <w:left w:val="single" w:sz="4" w:space="0" w:color="auto"/>
              <w:bottom w:val="single" w:sz="4" w:space="0" w:color="auto"/>
              <w:right w:val="single" w:sz="4" w:space="0" w:color="auto"/>
            </w:tcBorders>
          </w:tcPr>
          <w:p w14:paraId="731E8854" w14:textId="77777777" w:rsidR="00EE5860" w:rsidRPr="00441CD0" w:rsidRDefault="00EE5860" w:rsidP="00BB0E1F">
            <w:pPr>
              <w:pStyle w:val="TAC"/>
            </w:pPr>
            <w:r w:rsidRPr="00441CD0">
              <w:t>Not Applicable</w:t>
            </w:r>
          </w:p>
        </w:tc>
      </w:tr>
      <w:tr w:rsidR="00EE5860" w:rsidRPr="00441CD0" w14:paraId="2F249F0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330BF5" w14:textId="77777777" w:rsidR="00EE5860" w:rsidRPr="00441CD0" w:rsidRDefault="00EE5860" w:rsidP="00BB0E1F">
            <w:pPr>
              <w:pStyle w:val="TAC"/>
            </w:pPr>
            <w:r w:rsidRPr="00441CD0">
              <w:t>240</w:t>
            </w:r>
          </w:p>
        </w:tc>
        <w:tc>
          <w:tcPr>
            <w:tcW w:w="1962" w:type="pct"/>
            <w:tcBorders>
              <w:top w:val="single" w:sz="4" w:space="0" w:color="auto"/>
              <w:left w:val="single" w:sz="4" w:space="0" w:color="auto"/>
              <w:bottom w:val="single" w:sz="4" w:space="0" w:color="auto"/>
              <w:right w:val="single" w:sz="4" w:space="0" w:color="auto"/>
            </w:tcBorders>
          </w:tcPr>
          <w:p w14:paraId="1B5E8B80" w14:textId="77777777" w:rsidR="00EE5860" w:rsidRPr="00441CD0" w:rsidRDefault="00EE5860" w:rsidP="00BB0E1F">
            <w:pPr>
              <w:pStyle w:val="TAL"/>
            </w:pPr>
            <w:r w:rsidRPr="00441CD0">
              <w:rPr>
                <w:rFonts w:eastAsia="SimSun"/>
                <w:lang w:val="en-US"/>
              </w:rPr>
              <w:t>QoS Information in GTP-U Path QoS Report</w:t>
            </w:r>
          </w:p>
        </w:tc>
        <w:tc>
          <w:tcPr>
            <w:tcW w:w="1360" w:type="pct"/>
            <w:tcBorders>
              <w:top w:val="single" w:sz="4" w:space="0" w:color="auto"/>
              <w:left w:val="single" w:sz="4" w:space="0" w:color="auto"/>
              <w:bottom w:val="single" w:sz="4" w:space="0" w:color="auto"/>
              <w:right w:val="single" w:sz="4" w:space="0" w:color="auto"/>
            </w:tcBorders>
          </w:tcPr>
          <w:p w14:paraId="151A6AA5" w14:textId="77777777" w:rsidR="00EE5860" w:rsidRPr="00441CD0" w:rsidRDefault="00EE5860" w:rsidP="00BB0E1F">
            <w:pPr>
              <w:pStyle w:val="TAL"/>
            </w:pPr>
            <w:r w:rsidRPr="00441CD0">
              <w:t>Extendable / Table 7.4.5.1.6-1</w:t>
            </w:r>
          </w:p>
        </w:tc>
        <w:tc>
          <w:tcPr>
            <w:tcW w:w="833" w:type="pct"/>
            <w:tcBorders>
              <w:top w:val="single" w:sz="4" w:space="0" w:color="auto"/>
              <w:left w:val="single" w:sz="4" w:space="0" w:color="auto"/>
              <w:bottom w:val="single" w:sz="4" w:space="0" w:color="auto"/>
              <w:right w:val="single" w:sz="4" w:space="0" w:color="auto"/>
            </w:tcBorders>
          </w:tcPr>
          <w:p w14:paraId="3179F7CF" w14:textId="77777777" w:rsidR="00EE5860" w:rsidRPr="00441CD0" w:rsidRDefault="00EE5860" w:rsidP="00BB0E1F">
            <w:pPr>
              <w:pStyle w:val="TAC"/>
            </w:pPr>
            <w:r w:rsidRPr="00441CD0">
              <w:t>Not Applicable</w:t>
            </w:r>
          </w:p>
        </w:tc>
      </w:tr>
      <w:tr w:rsidR="00EE5860" w:rsidRPr="00441CD0" w14:paraId="12ED6AF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AF6DAA4" w14:textId="77777777" w:rsidR="00EE5860" w:rsidRPr="00441CD0" w:rsidRDefault="00EE5860" w:rsidP="00BB0E1F">
            <w:pPr>
              <w:pStyle w:val="TAC"/>
            </w:pPr>
            <w:r w:rsidRPr="00441CD0">
              <w:t>241</w:t>
            </w:r>
          </w:p>
        </w:tc>
        <w:tc>
          <w:tcPr>
            <w:tcW w:w="1962" w:type="pct"/>
            <w:tcBorders>
              <w:top w:val="single" w:sz="4" w:space="0" w:color="auto"/>
              <w:left w:val="single" w:sz="4" w:space="0" w:color="auto"/>
              <w:bottom w:val="single" w:sz="4" w:space="0" w:color="auto"/>
              <w:right w:val="single" w:sz="4" w:space="0" w:color="auto"/>
            </w:tcBorders>
          </w:tcPr>
          <w:p w14:paraId="5B2E9766" w14:textId="77777777" w:rsidR="00EE5860" w:rsidRPr="00441CD0" w:rsidRDefault="00EE5860" w:rsidP="00BB0E1F">
            <w:pPr>
              <w:pStyle w:val="TAL"/>
            </w:pPr>
            <w:r w:rsidRPr="00441CD0">
              <w:rPr>
                <w:rFonts w:eastAsia="SimSun"/>
                <w:lang w:val="en-US"/>
              </w:rPr>
              <w:t>GTP-U Path Interface Type</w:t>
            </w:r>
          </w:p>
        </w:tc>
        <w:tc>
          <w:tcPr>
            <w:tcW w:w="1360" w:type="pct"/>
            <w:tcBorders>
              <w:top w:val="single" w:sz="4" w:space="0" w:color="auto"/>
              <w:left w:val="single" w:sz="4" w:space="0" w:color="auto"/>
              <w:bottom w:val="single" w:sz="4" w:space="0" w:color="auto"/>
              <w:right w:val="single" w:sz="4" w:space="0" w:color="auto"/>
            </w:tcBorders>
          </w:tcPr>
          <w:p w14:paraId="25730B62" w14:textId="39B18AA2"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.2.166</w:t>
            </w:r>
          </w:p>
        </w:tc>
        <w:tc>
          <w:tcPr>
            <w:tcW w:w="833" w:type="pct"/>
            <w:tcBorders>
              <w:top w:val="single" w:sz="4" w:space="0" w:color="auto"/>
              <w:left w:val="single" w:sz="4" w:space="0" w:color="auto"/>
              <w:bottom w:val="single" w:sz="4" w:space="0" w:color="auto"/>
              <w:right w:val="single" w:sz="4" w:space="0" w:color="auto"/>
            </w:tcBorders>
          </w:tcPr>
          <w:p w14:paraId="49887496" w14:textId="77777777" w:rsidR="00EE5860" w:rsidRPr="00441CD0" w:rsidRDefault="00EE5860" w:rsidP="00BB0E1F">
            <w:pPr>
              <w:pStyle w:val="TAC"/>
            </w:pPr>
            <w:r w:rsidRPr="00441CD0">
              <w:t>1</w:t>
            </w:r>
          </w:p>
        </w:tc>
      </w:tr>
      <w:tr w:rsidR="00EE5860" w:rsidRPr="00441CD0" w14:paraId="4F3E4259"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92E7D92" w14:textId="77777777" w:rsidR="00EE5860" w:rsidRPr="00441CD0" w:rsidRDefault="00EE5860" w:rsidP="00BB0E1F">
            <w:pPr>
              <w:pStyle w:val="TAC"/>
            </w:pPr>
            <w:r w:rsidRPr="00441CD0">
              <w:t>242</w:t>
            </w:r>
          </w:p>
        </w:tc>
        <w:tc>
          <w:tcPr>
            <w:tcW w:w="1962" w:type="pct"/>
            <w:tcBorders>
              <w:top w:val="single" w:sz="4" w:space="0" w:color="auto"/>
              <w:left w:val="single" w:sz="4" w:space="0" w:color="auto"/>
              <w:bottom w:val="single" w:sz="4" w:space="0" w:color="auto"/>
              <w:right w:val="single" w:sz="4" w:space="0" w:color="auto"/>
            </w:tcBorders>
          </w:tcPr>
          <w:p w14:paraId="47942813" w14:textId="77777777" w:rsidR="00EE5860" w:rsidRPr="00441CD0" w:rsidRDefault="00EE5860" w:rsidP="00BB0E1F">
            <w:pPr>
              <w:pStyle w:val="TAL"/>
              <w:rPr>
                <w:lang w:eastAsia="zh-CN"/>
              </w:rPr>
            </w:pPr>
            <w:r w:rsidRPr="00441CD0">
              <w:rPr>
                <w:lang w:val="sv-SE"/>
              </w:rPr>
              <w:t>QoS Monitoring per QoS flow Control Information</w:t>
            </w:r>
          </w:p>
        </w:tc>
        <w:tc>
          <w:tcPr>
            <w:tcW w:w="1360" w:type="pct"/>
            <w:tcBorders>
              <w:top w:val="single" w:sz="4" w:space="0" w:color="auto"/>
              <w:left w:val="single" w:sz="4" w:space="0" w:color="auto"/>
              <w:bottom w:val="single" w:sz="4" w:space="0" w:color="auto"/>
              <w:right w:val="single" w:sz="4" w:space="0" w:color="auto"/>
            </w:tcBorders>
          </w:tcPr>
          <w:p w14:paraId="19D2392C"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w:t>
            </w:r>
            <w:r w:rsidRPr="00441CD0">
              <w:rPr>
                <w:lang w:val="de-DE"/>
              </w:rPr>
              <w:t>.9</w:t>
            </w:r>
            <w:r w:rsidRPr="00441CD0">
              <w:t>-3</w:t>
            </w:r>
          </w:p>
        </w:tc>
        <w:tc>
          <w:tcPr>
            <w:tcW w:w="833" w:type="pct"/>
            <w:tcBorders>
              <w:top w:val="single" w:sz="4" w:space="0" w:color="auto"/>
              <w:left w:val="single" w:sz="4" w:space="0" w:color="auto"/>
              <w:bottom w:val="single" w:sz="4" w:space="0" w:color="auto"/>
              <w:right w:val="single" w:sz="4" w:space="0" w:color="auto"/>
            </w:tcBorders>
          </w:tcPr>
          <w:p w14:paraId="30E7FF6A" w14:textId="77777777" w:rsidR="00EE5860" w:rsidRPr="00441CD0" w:rsidRDefault="00EE5860" w:rsidP="00BB0E1F">
            <w:pPr>
              <w:pStyle w:val="TAC"/>
              <w:rPr>
                <w:lang w:eastAsia="zh-CN"/>
              </w:rPr>
            </w:pPr>
            <w:r w:rsidRPr="00441CD0">
              <w:rPr>
                <w:lang w:val="de-DE"/>
              </w:rPr>
              <w:t>Not applicable</w:t>
            </w:r>
          </w:p>
        </w:tc>
      </w:tr>
      <w:tr w:rsidR="00EE5860" w:rsidRPr="00441CD0" w14:paraId="7D0671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2843D0E" w14:textId="77777777" w:rsidR="00EE5860" w:rsidRPr="00441CD0" w:rsidRDefault="00EE5860" w:rsidP="00BB0E1F">
            <w:pPr>
              <w:pStyle w:val="TAC"/>
            </w:pPr>
            <w:r w:rsidRPr="00441CD0">
              <w:rPr>
                <w:lang w:eastAsia="zh-CN"/>
              </w:rPr>
              <w:t>243</w:t>
            </w:r>
          </w:p>
        </w:tc>
        <w:tc>
          <w:tcPr>
            <w:tcW w:w="1962" w:type="pct"/>
            <w:tcBorders>
              <w:top w:val="single" w:sz="4" w:space="0" w:color="auto"/>
              <w:left w:val="single" w:sz="4" w:space="0" w:color="auto"/>
              <w:bottom w:val="single" w:sz="4" w:space="0" w:color="auto"/>
              <w:right w:val="single" w:sz="4" w:space="0" w:color="auto"/>
            </w:tcBorders>
          </w:tcPr>
          <w:p w14:paraId="46270B11" w14:textId="77777777" w:rsidR="00EE5860" w:rsidRPr="00441CD0" w:rsidRDefault="00EE5860" w:rsidP="00BB0E1F">
            <w:pPr>
              <w:pStyle w:val="TAL"/>
              <w:rPr>
                <w:lang w:eastAsia="zh-CN"/>
              </w:rPr>
            </w:pPr>
            <w:r w:rsidRPr="00441CD0">
              <w:t xml:space="preserve">Requested </w:t>
            </w:r>
            <w:r w:rsidRPr="00441CD0">
              <w:rPr>
                <w:noProof/>
                <w:lang w:eastAsia="zh-CN"/>
              </w:rPr>
              <w:t>QoS Monitoring</w:t>
            </w:r>
          </w:p>
        </w:tc>
        <w:tc>
          <w:tcPr>
            <w:tcW w:w="1360" w:type="pct"/>
            <w:tcBorders>
              <w:top w:val="single" w:sz="4" w:space="0" w:color="auto"/>
              <w:left w:val="single" w:sz="4" w:space="0" w:color="auto"/>
              <w:bottom w:val="single" w:sz="4" w:space="0" w:color="auto"/>
              <w:right w:val="single" w:sz="4" w:space="0" w:color="auto"/>
            </w:tcBorders>
          </w:tcPr>
          <w:p w14:paraId="62E061DE" w14:textId="0C80F2B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.2.167</w:t>
            </w:r>
          </w:p>
        </w:tc>
        <w:tc>
          <w:tcPr>
            <w:tcW w:w="833" w:type="pct"/>
            <w:tcBorders>
              <w:top w:val="single" w:sz="4" w:space="0" w:color="auto"/>
              <w:left w:val="single" w:sz="4" w:space="0" w:color="auto"/>
              <w:bottom w:val="single" w:sz="4" w:space="0" w:color="auto"/>
              <w:right w:val="single" w:sz="4" w:space="0" w:color="auto"/>
            </w:tcBorders>
          </w:tcPr>
          <w:p w14:paraId="5517618E"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FD15E6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B412C29" w14:textId="77777777" w:rsidR="00EE5860" w:rsidRPr="00441CD0" w:rsidRDefault="00EE5860" w:rsidP="00BB0E1F">
            <w:pPr>
              <w:pStyle w:val="TAC"/>
            </w:pPr>
            <w:r w:rsidRPr="00441CD0">
              <w:rPr>
                <w:lang w:eastAsia="zh-CN"/>
              </w:rPr>
              <w:t>244</w:t>
            </w:r>
          </w:p>
        </w:tc>
        <w:tc>
          <w:tcPr>
            <w:tcW w:w="1962" w:type="pct"/>
            <w:tcBorders>
              <w:top w:val="single" w:sz="4" w:space="0" w:color="auto"/>
              <w:left w:val="single" w:sz="4" w:space="0" w:color="auto"/>
              <w:bottom w:val="single" w:sz="4" w:space="0" w:color="auto"/>
              <w:right w:val="single" w:sz="4" w:space="0" w:color="auto"/>
            </w:tcBorders>
          </w:tcPr>
          <w:p w14:paraId="0E480D9E" w14:textId="77777777" w:rsidR="00EE5860" w:rsidRPr="00441CD0" w:rsidRDefault="00EE5860" w:rsidP="00BB0E1F">
            <w:pPr>
              <w:pStyle w:val="TAL"/>
              <w:rPr>
                <w:lang w:eastAsia="zh-CN"/>
              </w:rPr>
            </w:pPr>
            <w:r w:rsidRPr="00441CD0">
              <w:rPr>
                <w:rFonts w:hint="eastAsia"/>
                <w:noProof/>
                <w:lang w:eastAsia="zh-CN"/>
              </w:rPr>
              <w:t>Reporting</w:t>
            </w:r>
            <w:r w:rsidRPr="00441CD0">
              <w:rPr>
                <w:noProof/>
                <w:lang w:eastAsia="zh-CN"/>
              </w:rPr>
              <w:t xml:space="preserve"> </w:t>
            </w:r>
            <w:r w:rsidRPr="00441CD0">
              <w:rPr>
                <w:rFonts w:hint="eastAsia"/>
                <w:noProof/>
                <w:lang w:eastAsia="zh-CN"/>
              </w:rPr>
              <w:t>Frequency</w:t>
            </w:r>
          </w:p>
        </w:tc>
        <w:tc>
          <w:tcPr>
            <w:tcW w:w="1360" w:type="pct"/>
            <w:tcBorders>
              <w:top w:val="single" w:sz="4" w:space="0" w:color="auto"/>
              <w:left w:val="single" w:sz="4" w:space="0" w:color="auto"/>
              <w:bottom w:val="single" w:sz="4" w:space="0" w:color="auto"/>
              <w:right w:val="single" w:sz="4" w:space="0" w:color="auto"/>
            </w:tcBorders>
          </w:tcPr>
          <w:p w14:paraId="7D3F2F73" w14:textId="2BFE1D69"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.2.168</w:t>
            </w:r>
          </w:p>
        </w:tc>
        <w:tc>
          <w:tcPr>
            <w:tcW w:w="833" w:type="pct"/>
            <w:tcBorders>
              <w:top w:val="single" w:sz="4" w:space="0" w:color="auto"/>
              <w:left w:val="single" w:sz="4" w:space="0" w:color="auto"/>
              <w:bottom w:val="single" w:sz="4" w:space="0" w:color="auto"/>
              <w:right w:val="single" w:sz="4" w:space="0" w:color="auto"/>
            </w:tcBorders>
          </w:tcPr>
          <w:p w14:paraId="7C0C52CC" w14:textId="77777777" w:rsidR="00EE5860" w:rsidRPr="00441CD0" w:rsidRDefault="00EE5860" w:rsidP="00BB0E1F">
            <w:pPr>
              <w:pStyle w:val="TAC"/>
              <w:rPr>
                <w:lang w:eastAsia="zh-CN"/>
              </w:rPr>
            </w:pPr>
            <w:r w:rsidRPr="00441CD0">
              <w:rPr>
                <w:rFonts w:hint="eastAsia"/>
                <w:lang w:eastAsia="zh-CN"/>
              </w:rPr>
              <w:t>1</w:t>
            </w:r>
          </w:p>
        </w:tc>
      </w:tr>
      <w:tr w:rsidR="00EE5860" w:rsidRPr="00441CD0" w14:paraId="7575A404"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E1FB731" w14:textId="77777777" w:rsidR="00EE5860" w:rsidRPr="00441CD0" w:rsidRDefault="00EE5860" w:rsidP="00BB0E1F">
            <w:pPr>
              <w:pStyle w:val="TAC"/>
            </w:pPr>
            <w:r w:rsidRPr="00441CD0">
              <w:rPr>
                <w:lang w:eastAsia="zh-CN"/>
              </w:rPr>
              <w:t>245</w:t>
            </w:r>
          </w:p>
        </w:tc>
        <w:tc>
          <w:tcPr>
            <w:tcW w:w="1962" w:type="pct"/>
            <w:tcBorders>
              <w:top w:val="single" w:sz="4" w:space="0" w:color="auto"/>
              <w:left w:val="single" w:sz="4" w:space="0" w:color="auto"/>
              <w:bottom w:val="single" w:sz="4" w:space="0" w:color="auto"/>
              <w:right w:val="single" w:sz="4" w:space="0" w:color="auto"/>
            </w:tcBorders>
          </w:tcPr>
          <w:p w14:paraId="41C38C92" w14:textId="77777777" w:rsidR="00EE5860" w:rsidRPr="00441CD0" w:rsidRDefault="00EE5860" w:rsidP="00BB0E1F">
            <w:pPr>
              <w:pStyle w:val="TAL"/>
              <w:rPr>
                <w:lang w:eastAsia="zh-CN"/>
              </w:rPr>
            </w:pPr>
            <w:r w:rsidRPr="00441CD0">
              <w:t>Packet Delay Thresholds</w:t>
            </w:r>
          </w:p>
        </w:tc>
        <w:tc>
          <w:tcPr>
            <w:tcW w:w="1360" w:type="pct"/>
            <w:tcBorders>
              <w:top w:val="single" w:sz="4" w:space="0" w:color="auto"/>
              <w:left w:val="single" w:sz="4" w:space="0" w:color="auto"/>
              <w:bottom w:val="single" w:sz="4" w:space="0" w:color="auto"/>
              <w:right w:val="single" w:sz="4" w:space="0" w:color="auto"/>
            </w:tcBorders>
          </w:tcPr>
          <w:p w14:paraId="05F4989B" w14:textId="0061FC2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.2.169</w:t>
            </w:r>
          </w:p>
        </w:tc>
        <w:tc>
          <w:tcPr>
            <w:tcW w:w="833" w:type="pct"/>
            <w:tcBorders>
              <w:top w:val="single" w:sz="4" w:space="0" w:color="auto"/>
              <w:left w:val="single" w:sz="4" w:space="0" w:color="auto"/>
              <w:bottom w:val="single" w:sz="4" w:space="0" w:color="auto"/>
              <w:right w:val="single" w:sz="4" w:space="0" w:color="auto"/>
            </w:tcBorders>
          </w:tcPr>
          <w:p w14:paraId="138F2470" w14:textId="77777777" w:rsidR="00EE5860" w:rsidRPr="00441CD0" w:rsidRDefault="00EE5860" w:rsidP="00BB0E1F">
            <w:pPr>
              <w:pStyle w:val="TAC"/>
              <w:rPr>
                <w:lang w:eastAsia="zh-CN"/>
              </w:rPr>
            </w:pPr>
            <w:r w:rsidRPr="00441CD0">
              <w:rPr>
                <w:lang w:eastAsia="zh-CN"/>
              </w:rPr>
              <w:t>1</w:t>
            </w:r>
          </w:p>
        </w:tc>
      </w:tr>
      <w:tr w:rsidR="00EE5860" w:rsidRPr="00441CD0" w14:paraId="0CC4D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D222AA9" w14:textId="77777777" w:rsidR="00EE5860" w:rsidRPr="00441CD0" w:rsidRDefault="00EE5860" w:rsidP="00BB0E1F">
            <w:pPr>
              <w:pStyle w:val="TAC"/>
              <w:rPr>
                <w:lang w:eastAsia="zh-CN"/>
              </w:rPr>
            </w:pPr>
            <w:r w:rsidRPr="00441CD0">
              <w:rPr>
                <w:lang w:eastAsia="zh-CN"/>
              </w:rPr>
              <w:t>246</w:t>
            </w:r>
          </w:p>
        </w:tc>
        <w:tc>
          <w:tcPr>
            <w:tcW w:w="1962" w:type="pct"/>
            <w:tcBorders>
              <w:top w:val="single" w:sz="4" w:space="0" w:color="auto"/>
              <w:left w:val="single" w:sz="4" w:space="0" w:color="auto"/>
              <w:bottom w:val="single" w:sz="4" w:space="0" w:color="auto"/>
              <w:right w:val="single" w:sz="4" w:space="0" w:color="auto"/>
            </w:tcBorders>
          </w:tcPr>
          <w:p w14:paraId="62CB5CF3" w14:textId="77777777" w:rsidR="00EE5860" w:rsidRPr="00441CD0" w:rsidRDefault="00EE5860" w:rsidP="00BB0E1F">
            <w:pPr>
              <w:pStyle w:val="TAL"/>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1360" w:type="pct"/>
            <w:tcBorders>
              <w:top w:val="single" w:sz="4" w:space="0" w:color="auto"/>
              <w:left w:val="single" w:sz="4" w:space="0" w:color="auto"/>
              <w:bottom w:val="single" w:sz="4" w:space="0" w:color="auto"/>
              <w:right w:val="single" w:sz="4" w:space="0" w:color="auto"/>
            </w:tcBorders>
          </w:tcPr>
          <w:p w14:paraId="2EB9C207" w14:textId="76C09050"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.2.170</w:t>
            </w:r>
          </w:p>
        </w:tc>
        <w:tc>
          <w:tcPr>
            <w:tcW w:w="833" w:type="pct"/>
            <w:tcBorders>
              <w:top w:val="single" w:sz="4" w:space="0" w:color="auto"/>
              <w:left w:val="single" w:sz="4" w:space="0" w:color="auto"/>
              <w:bottom w:val="single" w:sz="4" w:space="0" w:color="auto"/>
              <w:right w:val="single" w:sz="4" w:space="0" w:color="auto"/>
            </w:tcBorders>
          </w:tcPr>
          <w:p w14:paraId="275541AA" w14:textId="77777777" w:rsidR="00EE5860" w:rsidRPr="00441CD0" w:rsidRDefault="00EE5860" w:rsidP="00BB0E1F">
            <w:pPr>
              <w:pStyle w:val="TAC"/>
              <w:rPr>
                <w:lang w:eastAsia="zh-CN"/>
              </w:rPr>
            </w:pPr>
            <w:r w:rsidRPr="00441CD0">
              <w:rPr>
                <w:rFonts w:hint="eastAsia"/>
                <w:lang w:eastAsia="zh-CN"/>
              </w:rPr>
              <w:t>4</w:t>
            </w:r>
          </w:p>
        </w:tc>
      </w:tr>
      <w:tr w:rsidR="00EE5860" w:rsidRPr="00441CD0" w14:paraId="49B4264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65DFCA5" w14:textId="77777777" w:rsidR="00EE5860" w:rsidRPr="00441CD0" w:rsidRDefault="00EE5860" w:rsidP="00BB0E1F">
            <w:pPr>
              <w:pStyle w:val="TAC"/>
              <w:rPr>
                <w:lang w:eastAsia="zh-CN"/>
              </w:rPr>
            </w:pPr>
            <w:r w:rsidRPr="00441CD0">
              <w:rPr>
                <w:lang w:eastAsia="zh-CN"/>
              </w:rPr>
              <w:t>247</w:t>
            </w:r>
          </w:p>
        </w:tc>
        <w:tc>
          <w:tcPr>
            <w:tcW w:w="1962" w:type="pct"/>
            <w:tcBorders>
              <w:top w:val="single" w:sz="4" w:space="0" w:color="auto"/>
              <w:left w:val="single" w:sz="4" w:space="0" w:color="auto"/>
              <w:bottom w:val="single" w:sz="4" w:space="0" w:color="auto"/>
              <w:right w:val="single" w:sz="4" w:space="0" w:color="auto"/>
            </w:tcBorders>
          </w:tcPr>
          <w:p w14:paraId="0EB23A62" w14:textId="77777777" w:rsidR="00EE5860" w:rsidRPr="00441CD0" w:rsidRDefault="00EE5860" w:rsidP="00BB0E1F">
            <w:pPr>
              <w:pStyle w:val="TAL"/>
              <w:rPr>
                <w:lang w:eastAsia="zh-CN"/>
              </w:rPr>
            </w:pPr>
            <w:r w:rsidRPr="00441CD0">
              <w:rPr>
                <w:rFonts w:hint="eastAsia"/>
                <w:lang w:eastAsia="zh-CN"/>
              </w:rPr>
              <w:t>Q</w:t>
            </w:r>
            <w:r w:rsidRPr="00441CD0">
              <w:rPr>
                <w:lang w:eastAsia="zh-CN"/>
              </w:rPr>
              <w:t xml:space="preserve">oS </w:t>
            </w:r>
            <w:r w:rsidRPr="00441CD0">
              <w:rPr>
                <w:szCs w:val="18"/>
                <w:lang w:val="de-DE" w:eastAsia="zh-CN"/>
              </w:rPr>
              <w:t>Monitoring Report</w:t>
            </w:r>
          </w:p>
        </w:tc>
        <w:tc>
          <w:tcPr>
            <w:tcW w:w="1360" w:type="pct"/>
            <w:tcBorders>
              <w:top w:val="single" w:sz="4" w:space="0" w:color="auto"/>
              <w:left w:val="single" w:sz="4" w:space="0" w:color="auto"/>
              <w:bottom w:val="single" w:sz="4" w:space="0" w:color="auto"/>
              <w:right w:val="single" w:sz="4" w:space="0" w:color="auto"/>
            </w:tcBorders>
          </w:tcPr>
          <w:p w14:paraId="66767F91"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7.5.8.6-3</w:t>
            </w:r>
          </w:p>
        </w:tc>
        <w:tc>
          <w:tcPr>
            <w:tcW w:w="833" w:type="pct"/>
            <w:tcBorders>
              <w:top w:val="single" w:sz="4" w:space="0" w:color="auto"/>
              <w:left w:val="single" w:sz="4" w:space="0" w:color="auto"/>
              <w:bottom w:val="single" w:sz="4" w:space="0" w:color="auto"/>
              <w:right w:val="single" w:sz="4" w:space="0" w:color="auto"/>
            </w:tcBorders>
          </w:tcPr>
          <w:p w14:paraId="6B08BFD4" w14:textId="77777777" w:rsidR="00EE5860" w:rsidRPr="00441CD0" w:rsidRDefault="00EE5860" w:rsidP="00BB0E1F">
            <w:pPr>
              <w:pStyle w:val="TAC"/>
              <w:rPr>
                <w:lang w:eastAsia="zh-CN"/>
              </w:rPr>
            </w:pPr>
            <w:r w:rsidRPr="00441CD0">
              <w:rPr>
                <w:lang w:val="de-DE"/>
              </w:rPr>
              <w:t>Not applicable</w:t>
            </w:r>
          </w:p>
        </w:tc>
      </w:tr>
      <w:tr w:rsidR="00EE5860" w:rsidRPr="00441CD0" w14:paraId="20FC5CA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F2D0175" w14:textId="77777777" w:rsidR="00EE5860" w:rsidRPr="00441CD0" w:rsidRDefault="00EE5860" w:rsidP="00BB0E1F">
            <w:pPr>
              <w:pStyle w:val="TAC"/>
              <w:rPr>
                <w:lang w:eastAsia="zh-CN"/>
              </w:rPr>
            </w:pPr>
            <w:r w:rsidRPr="00441CD0">
              <w:rPr>
                <w:lang w:eastAsia="zh-CN"/>
              </w:rPr>
              <w:t>248</w:t>
            </w:r>
          </w:p>
        </w:tc>
        <w:tc>
          <w:tcPr>
            <w:tcW w:w="1962" w:type="pct"/>
            <w:tcBorders>
              <w:top w:val="single" w:sz="4" w:space="0" w:color="auto"/>
              <w:left w:val="single" w:sz="4" w:space="0" w:color="auto"/>
              <w:bottom w:val="single" w:sz="4" w:space="0" w:color="auto"/>
              <w:right w:val="single" w:sz="4" w:space="0" w:color="auto"/>
            </w:tcBorders>
          </w:tcPr>
          <w:p w14:paraId="1C9D978F" w14:textId="77777777" w:rsidR="00EE5860" w:rsidRPr="00441CD0" w:rsidRDefault="00EE5860" w:rsidP="00BB0E1F">
            <w:pPr>
              <w:pStyle w:val="TAL"/>
              <w:rPr>
                <w:lang w:eastAsia="zh-CN"/>
              </w:rPr>
            </w:pPr>
            <w:r w:rsidRPr="00441CD0">
              <w:rPr>
                <w:szCs w:val="18"/>
                <w:lang w:val="de-DE" w:eastAsia="zh-CN"/>
              </w:rPr>
              <w:t xml:space="preserve">QoS Monitoring </w:t>
            </w:r>
            <w:r w:rsidRPr="00441CD0">
              <w:rPr>
                <w:szCs w:val="18"/>
                <w:lang w:val="de-DE"/>
              </w:rPr>
              <w:t>Measurement</w:t>
            </w:r>
          </w:p>
        </w:tc>
        <w:tc>
          <w:tcPr>
            <w:tcW w:w="1360" w:type="pct"/>
            <w:tcBorders>
              <w:top w:val="single" w:sz="4" w:space="0" w:color="auto"/>
              <w:left w:val="single" w:sz="4" w:space="0" w:color="auto"/>
              <w:bottom w:val="single" w:sz="4" w:space="0" w:color="auto"/>
              <w:right w:val="single" w:sz="4" w:space="0" w:color="auto"/>
            </w:tcBorders>
          </w:tcPr>
          <w:p w14:paraId="64CC0950" w14:textId="2F521B18"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.2.171</w:t>
            </w:r>
          </w:p>
        </w:tc>
        <w:tc>
          <w:tcPr>
            <w:tcW w:w="833" w:type="pct"/>
            <w:tcBorders>
              <w:top w:val="single" w:sz="4" w:space="0" w:color="auto"/>
              <w:left w:val="single" w:sz="4" w:space="0" w:color="auto"/>
              <w:bottom w:val="single" w:sz="4" w:space="0" w:color="auto"/>
              <w:right w:val="single" w:sz="4" w:space="0" w:color="auto"/>
            </w:tcBorders>
          </w:tcPr>
          <w:p w14:paraId="028E1D08" w14:textId="77777777" w:rsidR="00EE5860" w:rsidRPr="00441CD0" w:rsidRDefault="00EE5860" w:rsidP="00BB0E1F">
            <w:pPr>
              <w:pStyle w:val="TAC"/>
              <w:rPr>
                <w:lang w:eastAsia="zh-CN"/>
              </w:rPr>
            </w:pPr>
            <w:r w:rsidRPr="00441CD0">
              <w:rPr>
                <w:lang w:eastAsia="zh-CN"/>
              </w:rPr>
              <w:t>1</w:t>
            </w:r>
          </w:p>
        </w:tc>
      </w:tr>
      <w:tr w:rsidR="00EE5860" w:rsidRPr="00441CD0" w14:paraId="2020C23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C7B349C" w14:textId="77777777" w:rsidR="00EE5860" w:rsidRPr="00441CD0" w:rsidRDefault="00EE5860" w:rsidP="00BB0E1F">
            <w:pPr>
              <w:pStyle w:val="TAC"/>
              <w:rPr>
                <w:lang w:eastAsia="zh-CN"/>
              </w:rPr>
            </w:pPr>
            <w:r w:rsidRPr="00441CD0">
              <w:rPr>
                <w:lang w:eastAsia="zh-CN"/>
              </w:rPr>
              <w:t>249</w:t>
            </w:r>
          </w:p>
        </w:tc>
        <w:tc>
          <w:tcPr>
            <w:tcW w:w="1962" w:type="pct"/>
            <w:tcBorders>
              <w:top w:val="single" w:sz="4" w:space="0" w:color="auto"/>
              <w:left w:val="single" w:sz="4" w:space="0" w:color="auto"/>
              <w:bottom w:val="single" w:sz="4" w:space="0" w:color="auto"/>
              <w:right w:val="single" w:sz="4" w:space="0" w:color="auto"/>
            </w:tcBorders>
          </w:tcPr>
          <w:p w14:paraId="6D9E0927" w14:textId="77777777" w:rsidR="00EE5860" w:rsidRPr="00441CD0" w:rsidRDefault="00EE5860" w:rsidP="00BB0E1F">
            <w:pPr>
              <w:pStyle w:val="TAL"/>
              <w:rPr>
                <w:szCs w:val="18"/>
                <w:lang w:val="de-DE" w:eastAsia="zh-CN"/>
              </w:rPr>
            </w:pPr>
            <w:r w:rsidRPr="00441CD0">
              <w:rPr>
                <w:szCs w:val="18"/>
                <w:lang w:val="de-DE" w:eastAsia="zh-CN"/>
              </w:rPr>
              <w:t>MT-EDT Control Information</w:t>
            </w:r>
          </w:p>
        </w:tc>
        <w:tc>
          <w:tcPr>
            <w:tcW w:w="1360" w:type="pct"/>
            <w:tcBorders>
              <w:top w:val="single" w:sz="4" w:space="0" w:color="auto"/>
              <w:left w:val="single" w:sz="4" w:space="0" w:color="auto"/>
              <w:bottom w:val="single" w:sz="4" w:space="0" w:color="auto"/>
              <w:right w:val="single" w:sz="4" w:space="0" w:color="auto"/>
            </w:tcBorders>
          </w:tcPr>
          <w:p w14:paraId="62D21E1E" w14:textId="7C7D4EAB"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.2.172</w:t>
            </w:r>
          </w:p>
        </w:tc>
        <w:tc>
          <w:tcPr>
            <w:tcW w:w="833" w:type="pct"/>
            <w:tcBorders>
              <w:top w:val="single" w:sz="4" w:space="0" w:color="auto"/>
              <w:left w:val="single" w:sz="4" w:space="0" w:color="auto"/>
              <w:bottom w:val="single" w:sz="4" w:space="0" w:color="auto"/>
              <w:right w:val="single" w:sz="4" w:space="0" w:color="auto"/>
            </w:tcBorders>
          </w:tcPr>
          <w:p w14:paraId="31DA55F7" w14:textId="77777777" w:rsidR="00EE5860" w:rsidRPr="00441CD0" w:rsidRDefault="00EE5860" w:rsidP="00BB0E1F">
            <w:pPr>
              <w:pStyle w:val="TAC"/>
              <w:rPr>
                <w:lang w:eastAsia="zh-CN"/>
              </w:rPr>
            </w:pPr>
            <w:r w:rsidRPr="00441CD0">
              <w:rPr>
                <w:lang w:eastAsia="zh-CN"/>
              </w:rPr>
              <w:t>1</w:t>
            </w:r>
          </w:p>
        </w:tc>
      </w:tr>
      <w:tr w:rsidR="00EE5860" w:rsidRPr="00441CD0" w14:paraId="1C6E689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3C89260" w14:textId="77777777" w:rsidR="00EE5860" w:rsidRPr="00441CD0" w:rsidRDefault="00EE5860" w:rsidP="00BB0E1F">
            <w:pPr>
              <w:pStyle w:val="TAC"/>
              <w:rPr>
                <w:lang w:eastAsia="zh-CN"/>
              </w:rPr>
            </w:pPr>
            <w:r w:rsidRPr="00441CD0">
              <w:rPr>
                <w:lang w:eastAsia="zh-CN"/>
              </w:rPr>
              <w:t>250</w:t>
            </w:r>
          </w:p>
        </w:tc>
        <w:tc>
          <w:tcPr>
            <w:tcW w:w="1962" w:type="pct"/>
            <w:tcBorders>
              <w:top w:val="single" w:sz="4" w:space="0" w:color="auto"/>
              <w:left w:val="single" w:sz="4" w:space="0" w:color="auto"/>
              <w:bottom w:val="single" w:sz="4" w:space="0" w:color="auto"/>
              <w:right w:val="single" w:sz="4" w:space="0" w:color="auto"/>
            </w:tcBorders>
          </w:tcPr>
          <w:p w14:paraId="60A43C26" w14:textId="77777777" w:rsidR="00EE5860" w:rsidRPr="00441CD0" w:rsidRDefault="00EE5860" w:rsidP="00BB0E1F">
            <w:pPr>
              <w:pStyle w:val="TAL"/>
              <w:rPr>
                <w:szCs w:val="18"/>
                <w:lang w:val="de-DE" w:eastAsia="zh-CN"/>
              </w:rPr>
            </w:pPr>
            <w:r w:rsidRPr="00441CD0">
              <w:rPr>
                <w:szCs w:val="18"/>
                <w:lang w:val="de-DE" w:eastAsia="zh-CN"/>
              </w:rPr>
              <w:t>DL Data Packets Size</w:t>
            </w:r>
          </w:p>
        </w:tc>
        <w:tc>
          <w:tcPr>
            <w:tcW w:w="1360" w:type="pct"/>
            <w:tcBorders>
              <w:top w:val="single" w:sz="4" w:space="0" w:color="auto"/>
              <w:left w:val="single" w:sz="4" w:space="0" w:color="auto"/>
              <w:bottom w:val="single" w:sz="4" w:space="0" w:color="auto"/>
              <w:right w:val="single" w:sz="4" w:space="0" w:color="auto"/>
            </w:tcBorders>
          </w:tcPr>
          <w:p w14:paraId="17A45E64" w14:textId="5C902DB3"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.2.173</w:t>
            </w:r>
          </w:p>
        </w:tc>
        <w:tc>
          <w:tcPr>
            <w:tcW w:w="833" w:type="pct"/>
            <w:tcBorders>
              <w:top w:val="single" w:sz="4" w:space="0" w:color="auto"/>
              <w:left w:val="single" w:sz="4" w:space="0" w:color="auto"/>
              <w:bottom w:val="single" w:sz="4" w:space="0" w:color="auto"/>
              <w:right w:val="single" w:sz="4" w:space="0" w:color="auto"/>
            </w:tcBorders>
          </w:tcPr>
          <w:p w14:paraId="17C5DAFA" w14:textId="77777777" w:rsidR="00EE5860" w:rsidRPr="00441CD0" w:rsidRDefault="00EE5860" w:rsidP="00BB0E1F">
            <w:pPr>
              <w:pStyle w:val="TAC"/>
              <w:rPr>
                <w:lang w:eastAsia="zh-CN"/>
              </w:rPr>
            </w:pPr>
            <w:r w:rsidRPr="00441CD0">
              <w:rPr>
                <w:lang w:eastAsia="zh-CN"/>
              </w:rPr>
              <w:t>2</w:t>
            </w:r>
          </w:p>
        </w:tc>
      </w:tr>
      <w:tr w:rsidR="00EE5860" w:rsidRPr="00441CD0" w14:paraId="247A140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2AF0C12" w14:textId="77777777" w:rsidR="00EE5860" w:rsidRPr="00441CD0" w:rsidRDefault="00EE5860" w:rsidP="00BB0E1F">
            <w:pPr>
              <w:pStyle w:val="TAC"/>
              <w:rPr>
                <w:lang w:eastAsia="zh-CN"/>
              </w:rPr>
            </w:pPr>
            <w:r w:rsidRPr="00441CD0">
              <w:rPr>
                <w:lang w:eastAsia="zh-CN"/>
              </w:rPr>
              <w:t>251</w:t>
            </w:r>
          </w:p>
        </w:tc>
        <w:tc>
          <w:tcPr>
            <w:tcW w:w="1962" w:type="pct"/>
            <w:tcBorders>
              <w:top w:val="single" w:sz="4" w:space="0" w:color="auto"/>
              <w:left w:val="single" w:sz="4" w:space="0" w:color="auto"/>
              <w:bottom w:val="single" w:sz="4" w:space="0" w:color="auto"/>
              <w:right w:val="single" w:sz="4" w:space="0" w:color="auto"/>
            </w:tcBorders>
          </w:tcPr>
          <w:p w14:paraId="206EF69E" w14:textId="77777777" w:rsidR="00EE5860" w:rsidRPr="00441CD0" w:rsidRDefault="00EE5860" w:rsidP="00BB0E1F">
            <w:pPr>
              <w:pStyle w:val="TAL"/>
              <w:rPr>
                <w:szCs w:val="18"/>
                <w:lang w:val="de-DE" w:eastAsia="zh-CN"/>
              </w:rPr>
            </w:pPr>
            <w:r w:rsidRPr="00441CD0">
              <w:rPr>
                <w:szCs w:val="18"/>
                <w:lang w:val="de-DE" w:eastAsia="zh-CN"/>
              </w:rPr>
              <w:t>QER Control Indications</w:t>
            </w:r>
          </w:p>
        </w:tc>
        <w:tc>
          <w:tcPr>
            <w:tcW w:w="1360" w:type="pct"/>
            <w:tcBorders>
              <w:top w:val="single" w:sz="4" w:space="0" w:color="auto"/>
              <w:left w:val="single" w:sz="4" w:space="0" w:color="auto"/>
              <w:bottom w:val="single" w:sz="4" w:space="0" w:color="auto"/>
              <w:right w:val="single" w:sz="4" w:space="0" w:color="auto"/>
            </w:tcBorders>
          </w:tcPr>
          <w:p w14:paraId="5BF7CA56" w14:textId="0042BD6E" w:rsidR="00EE5860" w:rsidRPr="00441CD0" w:rsidRDefault="00EE5860" w:rsidP="00BB0E1F">
            <w:pPr>
              <w:pStyle w:val="TAL"/>
            </w:pPr>
            <w:r w:rsidRPr="00441CD0">
              <w:t xml:space="preserve">Extendable / </w:t>
            </w:r>
            <w:r w:rsidR="00415C19" w:rsidRPr="00441CD0">
              <w:t>Clause</w:t>
            </w:r>
            <w:r w:rsidR="00415C19">
              <w:t> </w:t>
            </w:r>
            <w:r w:rsidR="00415C19" w:rsidRPr="00441CD0">
              <w:t>8</w:t>
            </w:r>
            <w:r w:rsidRPr="00441CD0">
              <w:t>.2.174</w:t>
            </w:r>
          </w:p>
        </w:tc>
        <w:tc>
          <w:tcPr>
            <w:tcW w:w="833" w:type="pct"/>
            <w:tcBorders>
              <w:top w:val="single" w:sz="4" w:space="0" w:color="auto"/>
              <w:left w:val="single" w:sz="4" w:space="0" w:color="auto"/>
              <w:bottom w:val="single" w:sz="4" w:space="0" w:color="auto"/>
              <w:right w:val="single" w:sz="4" w:space="0" w:color="auto"/>
            </w:tcBorders>
          </w:tcPr>
          <w:p w14:paraId="4C1A3542" w14:textId="77777777" w:rsidR="00EE5860" w:rsidRPr="00441CD0" w:rsidRDefault="00EE5860" w:rsidP="00BB0E1F">
            <w:pPr>
              <w:pStyle w:val="TAC"/>
              <w:rPr>
                <w:lang w:eastAsia="zh-CN"/>
              </w:rPr>
            </w:pPr>
            <w:r w:rsidRPr="00441CD0">
              <w:rPr>
                <w:lang w:eastAsia="zh-CN"/>
              </w:rPr>
              <w:t>1</w:t>
            </w:r>
          </w:p>
        </w:tc>
      </w:tr>
      <w:tr w:rsidR="00EE5860" w:rsidRPr="00441CD0" w14:paraId="05884F0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A5EE4FF" w14:textId="77777777" w:rsidR="00EE5860" w:rsidRPr="00441CD0" w:rsidRDefault="00EE5860" w:rsidP="00BB0E1F">
            <w:pPr>
              <w:pStyle w:val="TAC"/>
              <w:rPr>
                <w:lang w:eastAsia="zh-CN"/>
              </w:rPr>
            </w:pPr>
            <w:r w:rsidRPr="00441CD0">
              <w:rPr>
                <w:lang w:eastAsia="zh-CN"/>
              </w:rPr>
              <w:t>252</w:t>
            </w:r>
          </w:p>
        </w:tc>
        <w:tc>
          <w:tcPr>
            <w:tcW w:w="1962" w:type="pct"/>
            <w:tcBorders>
              <w:top w:val="single" w:sz="4" w:space="0" w:color="auto"/>
              <w:left w:val="single" w:sz="4" w:space="0" w:color="auto"/>
              <w:bottom w:val="single" w:sz="4" w:space="0" w:color="auto"/>
              <w:right w:val="single" w:sz="4" w:space="0" w:color="auto"/>
            </w:tcBorders>
          </w:tcPr>
          <w:p w14:paraId="2583FB08" w14:textId="77777777" w:rsidR="00EE5860" w:rsidRPr="00441CD0" w:rsidRDefault="00EE5860" w:rsidP="00BB0E1F">
            <w:pPr>
              <w:pStyle w:val="TAL"/>
              <w:rPr>
                <w:szCs w:val="18"/>
                <w:lang w:val="de-DE" w:eastAsia="zh-CN"/>
              </w:rPr>
            </w:pPr>
            <w:r w:rsidRPr="00441CD0">
              <w:rPr>
                <w:szCs w:val="18"/>
                <w:lang w:val="de-DE" w:eastAsia="zh-CN"/>
              </w:rPr>
              <w:t>Packet Rate Status Report</w:t>
            </w:r>
          </w:p>
        </w:tc>
        <w:tc>
          <w:tcPr>
            <w:tcW w:w="1360" w:type="pct"/>
            <w:tcBorders>
              <w:top w:val="single" w:sz="4" w:space="0" w:color="auto"/>
              <w:left w:val="single" w:sz="4" w:space="0" w:color="auto"/>
              <w:bottom w:val="single" w:sz="4" w:space="0" w:color="auto"/>
              <w:right w:val="single" w:sz="4" w:space="0" w:color="auto"/>
            </w:tcBorders>
          </w:tcPr>
          <w:p w14:paraId="53422710" w14:textId="77777777" w:rsidR="00EE5860" w:rsidRPr="00441CD0" w:rsidRDefault="00EE5860" w:rsidP="00BB0E1F">
            <w:pPr>
              <w:pStyle w:val="TAL"/>
            </w:pPr>
            <w:r w:rsidRPr="00441CD0">
              <w:t>Extendable / Table 7.5.7.1-2</w:t>
            </w:r>
          </w:p>
        </w:tc>
        <w:tc>
          <w:tcPr>
            <w:tcW w:w="833" w:type="pct"/>
            <w:tcBorders>
              <w:top w:val="single" w:sz="4" w:space="0" w:color="auto"/>
              <w:left w:val="single" w:sz="4" w:space="0" w:color="auto"/>
              <w:bottom w:val="single" w:sz="4" w:space="0" w:color="auto"/>
              <w:right w:val="single" w:sz="4" w:space="0" w:color="auto"/>
            </w:tcBorders>
          </w:tcPr>
          <w:p w14:paraId="2BE183C1" w14:textId="77777777" w:rsidR="00EE5860" w:rsidRPr="00441CD0" w:rsidRDefault="00EE5860" w:rsidP="00BB0E1F">
            <w:pPr>
              <w:pStyle w:val="TAC"/>
              <w:rPr>
                <w:lang w:eastAsia="zh-CN"/>
              </w:rPr>
            </w:pPr>
            <w:r w:rsidRPr="00441CD0">
              <w:rPr>
                <w:lang w:val="de-DE"/>
              </w:rPr>
              <w:t>Not applicable</w:t>
            </w:r>
          </w:p>
        </w:tc>
      </w:tr>
      <w:tr w:rsidR="00EE5860" w:rsidRPr="00441CD0" w14:paraId="2868964D"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94C265E" w14:textId="77777777" w:rsidR="00EE5860" w:rsidRPr="00441CD0" w:rsidRDefault="00EE5860" w:rsidP="00BB0E1F">
            <w:pPr>
              <w:pStyle w:val="TAC"/>
              <w:rPr>
                <w:lang w:eastAsia="zh-CN"/>
              </w:rPr>
            </w:pPr>
            <w:r w:rsidRPr="00441CD0">
              <w:rPr>
                <w:lang w:eastAsia="zh-CN"/>
              </w:rPr>
              <w:t>253</w:t>
            </w:r>
          </w:p>
        </w:tc>
        <w:tc>
          <w:tcPr>
            <w:tcW w:w="1962" w:type="pct"/>
            <w:tcBorders>
              <w:top w:val="single" w:sz="4" w:space="0" w:color="auto"/>
              <w:left w:val="single" w:sz="4" w:space="0" w:color="auto"/>
              <w:bottom w:val="single" w:sz="4" w:space="0" w:color="auto"/>
              <w:right w:val="single" w:sz="4" w:space="0" w:color="auto"/>
            </w:tcBorders>
          </w:tcPr>
          <w:p w14:paraId="5968BCCA" w14:textId="77777777" w:rsidR="00EE5860" w:rsidRPr="00441CD0" w:rsidRDefault="00EE5860" w:rsidP="00BB0E1F">
            <w:pPr>
              <w:pStyle w:val="TAL"/>
              <w:rPr>
                <w:szCs w:val="18"/>
                <w:lang w:val="de-DE" w:eastAsia="zh-CN"/>
              </w:rPr>
            </w:pPr>
            <w:r w:rsidRPr="00441CD0">
              <w:rPr>
                <w:szCs w:val="18"/>
                <w:lang w:val="de-DE" w:eastAsia="zh-CN"/>
              </w:rPr>
              <w:t>NF Instance ID</w:t>
            </w:r>
          </w:p>
        </w:tc>
        <w:tc>
          <w:tcPr>
            <w:tcW w:w="1360" w:type="pct"/>
            <w:tcBorders>
              <w:top w:val="single" w:sz="4" w:space="0" w:color="auto"/>
              <w:left w:val="single" w:sz="4" w:space="0" w:color="auto"/>
              <w:bottom w:val="single" w:sz="4" w:space="0" w:color="auto"/>
              <w:right w:val="single" w:sz="4" w:space="0" w:color="auto"/>
            </w:tcBorders>
          </w:tcPr>
          <w:p w14:paraId="221F66A7" w14:textId="5F0DE756" w:rsidR="00EE5860" w:rsidRPr="00441CD0" w:rsidRDefault="00EE5860" w:rsidP="00BB0E1F">
            <w:pPr>
              <w:pStyle w:val="TAL"/>
            </w:pPr>
            <w:r w:rsidRPr="00441CD0">
              <w:t xml:space="preserve">Fixed / </w:t>
            </w:r>
            <w:r w:rsidR="00415C19" w:rsidRPr="00441CD0">
              <w:t>Clause</w:t>
            </w:r>
            <w:r w:rsidR="00415C19">
              <w:t> </w:t>
            </w:r>
            <w:r w:rsidR="00415C19" w:rsidRPr="00441CD0">
              <w:t>8</w:t>
            </w:r>
            <w:r w:rsidRPr="00441CD0">
              <w:t>.2.175</w:t>
            </w:r>
          </w:p>
        </w:tc>
        <w:tc>
          <w:tcPr>
            <w:tcW w:w="833" w:type="pct"/>
            <w:tcBorders>
              <w:top w:val="single" w:sz="4" w:space="0" w:color="auto"/>
              <w:left w:val="single" w:sz="4" w:space="0" w:color="auto"/>
              <w:bottom w:val="single" w:sz="4" w:space="0" w:color="auto"/>
              <w:right w:val="single" w:sz="4" w:space="0" w:color="auto"/>
            </w:tcBorders>
          </w:tcPr>
          <w:p w14:paraId="29B1E345" w14:textId="77777777" w:rsidR="00EE5860" w:rsidRPr="00441CD0" w:rsidRDefault="00EE5860" w:rsidP="00BB0E1F">
            <w:pPr>
              <w:pStyle w:val="TAC"/>
              <w:rPr>
                <w:lang w:eastAsia="zh-CN"/>
              </w:rPr>
            </w:pPr>
            <w:r w:rsidRPr="00441CD0">
              <w:rPr>
                <w:lang w:eastAsia="zh-CN"/>
              </w:rPr>
              <w:t>16</w:t>
            </w:r>
          </w:p>
        </w:tc>
      </w:tr>
      <w:tr w:rsidR="00EE5860" w:rsidRPr="00441CD0" w14:paraId="335E5BC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F5ABF58" w14:textId="77777777" w:rsidR="00EE5860" w:rsidRPr="00441CD0" w:rsidRDefault="00EE5860" w:rsidP="00BB0E1F">
            <w:pPr>
              <w:pStyle w:val="TAC"/>
            </w:pPr>
            <w:r w:rsidRPr="00441CD0">
              <w:t>254</w:t>
            </w:r>
          </w:p>
        </w:tc>
        <w:tc>
          <w:tcPr>
            <w:tcW w:w="1962" w:type="pct"/>
            <w:tcBorders>
              <w:top w:val="single" w:sz="4" w:space="0" w:color="auto"/>
              <w:left w:val="single" w:sz="4" w:space="0" w:color="auto"/>
              <w:bottom w:val="single" w:sz="4" w:space="0" w:color="auto"/>
              <w:right w:val="single" w:sz="4" w:space="0" w:color="auto"/>
            </w:tcBorders>
          </w:tcPr>
          <w:p w14:paraId="676B75B9" w14:textId="77777777" w:rsidR="00EE5860" w:rsidRPr="00441CD0" w:rsidRDefault="00EE5860" w:rsidP="00BB0E1F">
            <w:pPr>
              <w:pStyle w:val="TAL"/>
              <w:rPr>
                <w:lang w:eastAsia="zh-CN"/>
              </w:rPr>
            </w:pPr>
            <w:r w:rsidRPr="00441CD0">
              <w:t>Ethernet Context Information</w:t>
            </w:r>
          </w:p>
        </w:tc>
        <w:tc>
          <w:tcPr>
            <w:tcW w:w="1360" w:type="pct"/>
            <w:tcBorders>
              <w:top w:val="single" w:sz="4" w:space="0" w:color="auto"/>
              <w:left w:val="single" w:sz="4" w:space="0" w:color="auto"/>
              <w:bottom w:val="single" w:sz="4" w:space="0" w:color="auto"/>
              <w:right w:val="single" w:sz="4" w:space="0" w:color="auto"/>
            </w:tcBorders>
          </w:tcPr>
          <w:p w14:paraId="2090237C" w14:textId="77777777" w:rsidR="00EE5860" w:rsidRPr="00441CD0" w:rsidRDefault="00EE5860" w:rsidP="00BB0E1F">
            <w:pPr>
              <w:pStyle w:val="TAL"/>
            </w:pPr>
            <w:r w:rsidRPr="00441CD0">
              <w:t>Extendable / Table 7.5.4.21-1</w:t>
            </w:r>
          </w:p>
        </w:tc>
        <w:tc>
          <w:tcPr>
            <w:tcW w:w="833" w:type="pct"/>
            <w:tcBorders>
              <w:top w:val="single" w:sz="4" w:space="0" w:color="auto"/>
              <w:left w:val="single" w:sz="4" w:space="0" w:color="auto"/>
              <w:bottom w:val="single" w:sz="4" w:space="0" w:color="auto"/>
              <w:right w:val="single" w:sz="4" w:space="0" w:color="auto"/>
            </w:tcBorders>
          </w:tcPr>
          <w:p w14:paraId="54AE0764" w14:textId="77777777" w:rsidR="00EE5860" w:rsidRPr="00441CD0" w:rsidRDefault="00EE5860" w:rsidP="00BB0E1F">
            <w:pPr>
              <w:pStyle w:val="TAC"/>
              <w:rPr>
                <w:lang w:eastAsia="zh-CN"/>
              </w:rPr>
            </w:pPr>
            <w:r w:rsidRPr="00441CD0">
              <w:t>Not Applicable</w:t>
            </w:r>
          </w:p>
        </w:tc>
      </w:tr>
      <w:tr w:rsidR="00EE5860" w:rsidRPr="00441CD0" w14:paraId="548EAC8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5F3899B" w14:textId="77777777" w:rsidR="00EE5860" w:rsidRPr="00441CD0" w:rsidRDefault="00EE5860" w:rsidP="00BB0E1F">
            <w:pPr>
              <w:pStyle w:val="TAC"/>
              <w:rPr>
                <w:lang w:eastAsia="zh-CN"/>
              </w:rPr>
            </w:pPr>
            <w:r w:rsidRPr="00441CD0">
              <w:rPr>
                <w:lang w:eastAsia="zh-CN"/>
              </w:rPr>
              <w:t>255</w:t>
            </w:r>
          </w:p>
        </w:tc>
        <w:tc>
          <w:tcPr>
            <w:tcW w:w="1962" w:type="pct"/>
            <w:tcBorders>
              <w:top w:val="single" w:sz="4" w:space="0" w:color="auto"/>
              <w:left w:val="single" w:sz="4" w:space="0" w:color="auto"/>
              <w:bottom w:val="single" w:sz="4" w:space="0" w:color="auto"/>
              <w:right w:val="single" w:sz="4" w:space="0" w:color="auto"/>
            </w:tcBorders>
          </w:tcPr>
          <w:p w14:paraId="2AF2CE82" w14:textId="77777777" w:rsidR="00EE5860" w:rsidRPr="00441CD0" w:rsidRDefault="00EE5860" w:rsidP="00BB0E1F">
            <w:pPr>
              <w:pStyle w:val="TAL"/>
              <w:rPr>
                <w:szCs w:val="18"/>
                <w:lang w:val="de-DE" w:eastAsia="zh-CN"/>
              </w:rPr>
            </w:pPr>
            <w:r w:rsidRPr="00441CD0">
              <w:rPr>
                <w:rFonts w:hint="eastAsia"/>
                <w:szCs w:val="18"/>
                <w:lang w:val="de-DE" w:eastAsia="zh-CN"/>
              </w:rPr>
              <w:t>R</w:t>
            </w:r>
            <w:r w:rsidRPr="00441CD0">
              <w:rPr>
                <w:szCs w:val="18"/>
                <w:lang w:val="de-DE" w:eastAsia="zh-CN"/>
              </w:rPr>
              <w:t>edundant Transmission Parameters</w:t>
            </w:r>
          </w:p>
        </w:tc>
        <w:tc>
          <w:tcPr>
            <w:tcW w:w="1360" w:type="pct"/>
            <w:tcBorders>
              <w:top w:val="single" w:sz="4" w:space="0" w:color="auto"/>
              <w:left w:val="single" w:sz="4" w:space="0" w:color="auto"/>
              <w:bottom w:val="single" w:sz="4" w:space="0" w:color="auto"/>
              <w:right w:val="single" w:sz="4" w:space="0" w:color="auto"/>
            </w:tcBorders>
          </w:tcPr>
          <w:p w14:paraId="3FE92AD7" w14:textId="77777777" w:rsidR="00EE5860" w:rsidRPr="00441CD0" w:rsidRDefault="00EE5860" w:rsidP="00BB0E1F">
            <w:pPr>
              <w:pStyle w:val="TAL"/>
            </w:pPr>
            <w:r w:rsidRPr="00441CD0">
              <w:rPr>
                <w:szCs w:val="16"/>
                <w:lang w:val="sv-SE"/>
              </w:rPr>
              <w:t>Extendable</w:t>
            </w:r>
            <w:r w:rsidRPr="00441CD0">
              <w:rPr>
                <w:lang w:val="sv-SE"/>
              </w:rPr>
              <w:t xml:space="preserve"> / Table </w:t>
            </w:r>
            <w:r w:rsidRPr="00441CD0">
              <w:t>7.5.2.2-5, Table 7.5.2.3-4</w:t>
            </w:r>
          </w:p>
        </w:tc>
        <w:tc>
          <w:tcPr>
            <w:tcW w:w="833" w:type="pct"/>
            <w:tcBorders>
              <w:top w:val="single" w:sz="4" w:space="0" w:color="auto"/>
              <w:left w:val="single" w:sz="4" w:space="0" w:color="auto"/>
              <w:bottom w:val="single" w:sz="4" w:space="0" w:color="auto"/>
              <w:right w:val="single" w:sz="4" w:space="0" w:color="auto"/>
            </w:tcBorders>
          </w:tcPr>
          <w:p w14:paraId="6F1D5D3C" w14:textId="77777777" w:rsidR="00EE5860" w:rsidRPr="00441CD0" w:rsidRDefault="00EE5860" w:rsidP="00BB0E1F">
            <w:pPr>
              <w:pStyle w:val="TAC"/>
              <w:rPr>
                <w:lang w:eastAsia="zh-CN"/>
              </w:rPr>
            </w:pPr>
            <w:r w:rsidRPr="00441CD0">
              <w:t>Not Applicable</w:t>
            </w:r>
          </w:p>
        </w:tc>
      </w:tr>
      <w:tr w:rsidR="00EE5860" w:rsidRPr="00441CD0" w14:paraId="7BA6D8E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07E6A7A" w14:textId="77777777" w:rsidR="00EE5860" w:rsidRPr="00441CD0" w:rsidRDefault="00EE5860" w:rsidP="00BB0E1F">
            <w:pPr>
              <w:pStyle w:val="TAC"/>
              <w:rPr>
                <w:lang w:eastAsia="zh-CN"/>
              </w:rPr>
            </w:pPr>
            <w:r w:rsidRPr="00441CD0">
              <w:rPr>
                <w:lang w:eastAsia="zh-CN"/>
              </w:rPr>
              <w:t>256</w:t>
            </w:r>
          </w:p>
        </w:tc>
        <w:tc>
          <w:tcPr>
            <w:tcW w:w="1962" w:type="pct"/>
            <w:tcBorders>
              <w:top w:val="single" w:sz="4" w:space="0" w:color="auto"/>
              <w:left w:val="single" w:sz="4" w:space="0" w:color="auto"/>
              <w:bottom w:val="single" w:sz="4" w:space="0" w:color="auto"/>
              <w:right w:val="single" w:sz="4" w:space="0" w:color="auto"/>
            </w:tcBorders>
          </w:tcPr>
          <w:p w14:paraId="0CC78837" w14:textId="77777777" w:rsidR="00EE5860" w:rsidRPr="00441CD0" w:rsidRDefault="00EE5860" w:rsidP="00BB0E1F">
            <w:pPr>
              <w:pStyle w:val="TAL"/>
              <w:rPr>
                <w:szCs w:val="18"/>
                <w:lang w:val="de-DE" w:eastAsia="zh-CN"/>
              </w:rPr>
            </w:pPr>
            <w:r w:rsidRPr="00441CD0">
              <w:rPr>
                <w:rFonts w:hint="eastAsia"/>
                <w:szCs w:val="18"/>
                <w:lang w:val="de-DE" w:eastAsia="zh-CN"/>
              </w:rPr>
              <w:t>U</w:t>
            </w:r>
            <w:r w:rsidRPr="00441CD0">
              <w:rPr>
                <w:szCs w:val="18"/>
                <w:lang w:val="de-DE" w:eastAsia="zh-CN"/>
              </w:rPr>
              <w:t>pdated PDR</w:t>
            </w:r>
          </w:p>
        </w:tc>
        <w:tc>
          <w:tcPr>
            <w:tcW w:w="1360" w:type="pct"/>
            <w:tcBorders>
              <w:top w:val="single" w:sz="4" w:space="0" w:color="auto"/>
              <w:left w:val="single" w:sz="4" w:space="0" w:color="auto"/>
              <w:bottom w:val="single" w:sz="4" w:space="0" w:color="auto"/>
              <w:right w:val="single" w:sz="4" w:space="0" w:color="auto"/>
            </w:tcBorders>
          </w:tcPr>
          <w:p w14:paraId="5DC15ACE" w14:textId="72F60879" w:rsidR="00EE5860" w:rsidRPr="00441CD0" w:rsidRDefault="00EC2FDD" w:rsidP="00BB0E1F">
            <w:pPr>
              <w:pStyle w:val="TAL"/>
              <w:rPr>
                <w:szCs w:val="16"/>
                <w:lang w:val="sv-SE"/>
              </w:rPr>
            </w:pPr>
            <w:r>
              <w:rPr>
                <w:szCs w:val="16"/>
                <w:lang w:val="sv-SE"/>
              </w:rPr>
              <w:t>Extendable</w:t>
            </w:r>
            <w:r>
              <w:rPr>
                <w:lang w:val="sv-SE"/>
              </w:rPr>
              <w:t xml:space="preserve"> / Table </w:t>
            </w:r>
            <w:r>
              <w:t>7.5.5.5-1</w:t>
            </w:r>
          </w:p>
        </w:tc>
        <w:tc>
          <w:tcPr>
            <w:tcW w:w="833" w:type="pct"/>
            <w:tcBorders>
              <w:top w:val="single" w:sz="4" w:space="0" w:color="auto"/>
              <w:left w:val="single" w:sz="4" w:space="0" w:color="auto"/>
              <w:bottom w:val="single" w:sz="4" w:space="0" w:color="auto"/>
              <w:right w:val="single" w:sz="4" w:space="0" w:color="auto"/>
            </w:tcBorders>
          </w:tcPr>
          <w:p w14:paraId="5DC57859" w14:textId="77777777" w:rsidR="00EE5860" w:rsidRPr="00441CD0" w:rsidRDefault="00EE5860" w:rsidP="00BB0E1F">
            <w:pPr>
              <w:pStyle w:val="TAC"/>
            </w:pPr>
            <w:r w:rsidRPr="00441CD0">
              <w:t>Not Applicable</w:t>
            </w:r>
          </w:p>
        </w:tc>
      </w:tr>
      <w:tr w:rsidR="00EE5860" w:rsidRPr="00441CD0" w14:paraId="200C2E28"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ADB14D1" w14:textId="77777777" w:rsidR="00EE5860" w:rsidRPr="00441CD0" w:rsidRDefault="00EE5860" w:rsidP="00BB0E1F">
            <w:pPr>
              <w:pStyle w:val="TAC"/>
              <w:rPr>
                <w:lang w:eastAsia="zh-CN"/>
              </w:rPr>
            </w:pPr>
            <w:r>
              <w:rPr>
                <w:lang w:eastAsia="zh-CN"/>
              </w:rPr>
              <w:t>257</w:t>
            </w:r>
          </w:p>
        </w:tc>
        <w:tc>
          <w:tcPr>
            <w:tcW w:w="1962" w:type="pct"/>
            <w:tcBorders>
              <w:top w:val="single" w:sz="4" w:space="0" w:color="auto"/>
              <w:left w:val="single" w:sz="4" w:space="0" w:color="auto"/>
              <w:bottom w:val="single" w:sz="4" w:space="0" w:color="auto"/>
              <w:right w:val="single" w:sz="4" w:space="0" w:color="auto"/>
            </w:tcBorders>
          </w:tcPr>
          <w:p w14:paraId="51BA711D" w14:textId="77777777" w:rsidR="00EE5860" w:rsidRPr="00441CD0" w:rsidRDefault="00EE5860" w:rsidP="00BB0E1F">
            <w:pPr>
              <w:pStyle w:val="TAL"/>
              <w:rPr>
                <w:szCs w:val="18"/>
                <w:lang w:val="de-DE" w:eastAsia="zh-CN"/>
              </w:rPr>
            </w:pPr>
            <w:r>
              <w:rPr>
                <w:szCs w:val="18"/>
                <w:lang w:val="de-DE" w:eastAsia="zh-CN"/>
              </w:rPr>
              <w:t>S-NSSAI</w:t>
            </w:r>
          </w:p>
        </w:tc>
        <w:tc>
          <w:tcPr>
            <w:tcW w:w="1360" w:type="pct"/>
            <w:tcBorders>
              <w:top w:val="single" w:sz="4" w:space="0" w:color="auto"/>
              <w:left w:val="single" w:sz="4" w:space="0" w:color="auto"/>
              <w:bottom w:val="single" w:sz="4" w:space="0" w:color="auto"/>
              <w:right w:val="single" w:sz="4" w:space="0" w:color="auto"/>
            </w:tcBorders>
          </w:tcPr>
          <w:p w14:paraId="7892418B" w14:textId="1F63CDB7" w:rsidR="00EE5860" w:rsidRPr="00441CD0" w:rsidRDefault="00EE5860" w:rsidP="00BB0E1F">
            <w:pPr>
              <w:pStyle w:val="TAL"/>
              <w:rPr>
                <w:szCs w:val="16"/>
                <w:lang w:val="sv-SE"/>
              </w:rPr>
            </w:pPr>
            <w:r>
              <w:t>Fixed</w:t>
            </w:r>
            <w:r w:rsidRPr="00441CD0">
              <w:t xml:space="preserve"> Length / </w:t>
            </w:r>
            <w:r w:rsidR="00415C19" w:rsidRPr="00441CD0">
              <w:t>Clause</w:t>
            </w:r>
            <w:r w:rsidR="00415C19">
              <w:t> </w:t>
            </w:r>
            <w:r w:rsidR="00415C19" w:rsidRPr="00441CD0">
              <w:t>8</w:t>
            </w:r>
            <w:r w:rsidRPr="00441CD0">
              <w:t>.2.</w:t>
            </w:r>
            <w:r>
              <w:rPr>
                <w:lang w:val="sv-SE"/>
              </w:rPr>
              <w:t>176</w:t>
            </w:r>
          </w:p>
        </w:tc>
        <w:tc>
          <w:tcPr>
            <w:tcW w:w="833" w:type="pct"/>
            <w:tcBorders>
              <w:top w:val="single" w:sz="4" w:space="0" w:color="auto"/>
              <w:left w:val="single" w:sz="4" w:space="0" w:color="auto"/>
              <w:bottom w:val="single" w:sz="4" w:space="0" w:color="auto"/>
              <w:right w:val="single" w:sz="4" w:space="0" w:color="auto"/>
            </w:tcBorders>
          </w:tcPr>
          <w:p w14:paraId="1DE973CC" w14:textId="77777777" w:rsidR="00EE5860" w:rsidRPr="00441CD0" w:rsidRDefault="00EE5860" w:rsidP="00BB0E1F">
            <w:pPr>
              <w:pStyle w:val="TAC"/>
            </w:pPr>
            <w:r>
              <w:t>4</w:t>
            </w:r>
          </w:p>
        </w:tc>
      </w:tr>
      <w:tr w:rsidR="00EE5860" w:rsidRPr="00441CD0" w14:paraId="38AAD9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E536E3B" w14:textId="77777777" w:rsidR="00EE5860" w:rsidRPr="00441CD0" w:rsidRDefault="00EE5860" w:rsidP="00BB0E1F">
            <w:pPr>
              <w:pStyle w:val="TAC"/>
              <w:rPr>
                <w:lang w:eastAsia="zh-CN"/>
              </w:rPr>
            </w:pPr>
            <w:r>
              <w:rPr>
                <w:lang w:eastAsia="zh-CN"/>
              </w:rPr>
              <w:t>258</w:t>
            </w:r>
          </w:p>
        </w:tc>
        <w:tc>
          <w:tcPr>
            <w:tcW w:w="1962" w:type="pct"/>
            <w:tcBorders>
              <w:top w:val="single" w:sz="4" w:space="0" w:color="auto"/>
              <w:left w:val="single" w:sz="4" w:space="0" w:color="auto"/>
              <w:bottom w:val="single" w:sz="4" w:space="0" w:color="auto"/>
              <w:right w:val="single" w:sz="4" w:space="0" w:color="auto"/>
            </w:tcBorders>
          </w:tcPr>
          <w:p w14:paraId="31B87BAA" w14:textId="77777777" w:rsidR="00EE5860" w:rsidRPr="00441CD0" w:rsidRDefault="00EE5860" w:rsidP="00BB0E1F">
            <w:pPr>
              <w:pStyle w:val="TAL"/>
              <w:rPr>
                <w:szCs w:val="18"/>
                <w:lang w:val="de-DE" w:eastAsia="zh-CN"/>
              </w:rPr>
            </w:pPr>
            <w:r>
              <w:rPr>
                <w:szCs w:val="18"/>
                <w:lang w:val="de-DE" w:eastAsia="zh-CN"/>
              </w:rPr>
              <w:t>IP version</w:t>
            </w:r>
          </w:p>
        </w:tc>
        <w:tc>
          <w:tcPr>
            <w:tcW w:w="1360" w:type="pct"/>
            <w:tcBorders>
              <w:top w:val="single" w:sz="4" w:space="0" w:color="auto"/>
              <w:left w:val="single" w:sz="4" w:space="0" w:color="auto"/>
              <w:bottom w:val="single" w:sz="4" w:space="0" w:color="auto"/>
              <w:right w:val="single" w:sz="4" w:space="0" w:color="auto"/>
            </w:tcBorders>
          </w:tcPr>
          <w:p w14:paraId="0D6D055F" w14:textId="531E8DB7"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177</w:t>
            </w:r>
          </w:p>
        </w:tc>
        <w:tc>
          <w:tcPr>
            <w:tcW w:w="833" w:type="pct"/>
            <w:tcBorders>
              <w:top w:val="single" w:sz="4" w:space="0" w:color="auto"/>
              <w:left w:val="single" w:sz="4" w:space="0" w:color="auto"/>
              <w:bottom w:val="single" w:sz="4" w:space="0" w:color="auto"/>
              <w:right w:val="single" w:sz="4" w:space="0" w:color="auto"/>
            </w:tcBorders>
          </w:tcPr>
          <w:p w14:paraId="2A73D478" w14:textId="77777777" w:rsidR="00EE5860" w:rsidRPr="00441CD0" w:rsidRDefault="00EE5860" w:rsidP="00BB0E1F">
            <w:pPr>
              <w:pStyle w:val="TAC"/>
              <w:rPr>
                <w:lang w:eastAsia="zh-CN"/>
              </w:rPr>
            </w:pPr>
            <w:r>
              <w:rPr>
                <w:rFonts w:hint="eastAsia"/>
                <w:lang w:eastAsia="zh-CN"/>
              </w:rPr>
              <w:t>1</w:t>
            </w:r>
          </w:p>
        </w:tc>
      </w:tr>
      <w:tr w:rsidR="00EE5860" w:rsidRPr="00441CD0" w14:paraId="3E729943"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D786818" w14:textId="77777777" w:rsidR="00EE5860" w:rsidRPr="00441CD0" w:rsidRDefault="00EE5860" w:rsidP="00BB0E1F">
            <w:pPr>
              <w:pStyle w:val="TAC"/>
              <w:rPr>
                <w:lang w:eastAsia="zh-CN"/>
              </w:rPr>
            </w:pPr>
            <w:r>
              <w:rPr>
                <w:lang w:eastAsia="zh-CN"/>
              </w:rPr>
              <w:t>259</w:t>
            </w:r>
          </w:p>
        </w:tc>
        <w:tc>
          <w:tcPr>
            <w:tcW w:w="1962" w:type="pct"/>
            <w:tcBorders>
              <w:top w:val="single" w:sz="4" w:space="0" w:color="auto"/>
              <w:left w:val="single" w:sz="4" w:space="0" w:color="auto"/>
              <w:bottom w:val="single" w:sz="4" w:space="0" w:color="auto"/>
              <w:right w:val="single" w:sz="4" w:space="0" w:color="auto"/>
            </w:tcBorders>
          </w:tcPr>
          <w:p w14:paraId="5F3E1D42" w14:textId="77777777" w:rsidR="00EE5860" w:rsidRPr="00441CD0" w:rsidRDefault="00EE5860" w:rsidP="00BB0E1F">
            <w:pPr>
              <w:pStyle w:val="TAL"/>
              <w:rPr>
                <w:szCs w:val="18"/>
                <w:lang w:val="de-DE" w:eastAsia="zh-CN"/>
              </w:rPr>
            </w:pPr>
            <w:r w:rsidRPr="00441CD0">
              <w:t>PFCPASR</w:t>
            </w:r>
            <w:r>
              <w:t>eq</w:t>
            </w:r>
            <w:r w:rsidRPr="00441CD0">
              <w:t>-Flags</w:t>
            </w:r>
          </w:p>
        </w:tc>
        <w:tc>
          <w:tcPr>
            <w:tcW w:w="1360" w:type="pct"/>
            <w:tcBorders>
              <w:top w:val="single" w:sz="4" w:space="0" w:color="auto"/>
              <w:left w:val="single" w:sz="4" w:space="0" w:color="auto"/>
              <w:bottom w:val="single" w:sz="4" w:space="0" w:color="auto"/>
              <w:right w:val="single" w:sz="4" w:space="0" w:color="auto"/>
            </w:tcBorders>
          </w:tcPr>
          <w:p w14:paraId="6CF5642F" w14:textId="581284EC"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178</w:t>
            </w:r>
          </w:p>
        </w:tc>
        <w:tc>
          <w:tcPr>
            <w:tcW w:w="833" w:type="pct"/>
            <w:tcBorders>
              <w:top w:val="single" w:sz="4" w:space="0" w:color="auto"/>
              <w:left w:val="single" w:sz="4" w:space="0" w:color="auto"/>
              <w:bottom w:val="single" w:sz="4" w:space="0" w:color="auto"/>
              <w:right w:val="single" w:sz="4" w:space="0" w:color="auto"/>
            </w:tcBorders>
          </w:tcPr>
          <w:p w14:paraId="1D115EE8" w14:textId="77777777" w:rsidR="00EE5860" w:rsidRPr="00441CD0" w:rsidRDefault="00EE5860" w:rsidP="00BB0E1F">
            <w:pPr>
              <w:pStyle w:val="TAC"/>
            </w:pPr>
            <w:r>
              <w:t>1</w:t>
            </w:r>
          </w:p>
        </w:tc>
      </w:tr>
      <w:tr w:rsidR="00EE5860" w:rsidRPr="00441CD0" w14:paraId="5D36CB4B"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D6E74E8" w14:textId="77777777" w:rsidR="00EE5860" w:rsidRPr="00441CD0" w:rsidRDefault="00EE5860" w:rsidP="00BB0E1F">
            <w:pPr>
              <w:pStyle w:val="TAC"/>
              <w:rPr>
                <w:lang w:eastAsia="zh-CN"/>
              </w:rPr>
            </w:pPr>
            <w:r>
              <w:rPr>
                <w:lang w:eastAsia="zh-CN"/>
              </w:rPr>
              <w:t>260</w:t>
            </w:r>
          </w:p>
        </w:tc>
        <w:tc>
          <w:tcPr>
            <w:tcW w:w="1962" w:type="pct"/>
            <w:tcBorders>
              <w:top w:val="single" w:sz="4" w:space="0" w:color="auto"/>
              <w:left w:val="single" w:sz="4" w:space="0" w:color="auto"/>
              <w:bottom w:val="single" w:sz="4" w:space="0" w:color="auto"/>
              <w:right w:val="single" w:sz="4" w:space="0" w:color="auto"/>
            </w:tcBorders>
          </w:tcPr>
          <w:p w14:paraId="2187D2C2" w14:textId="77777777" w:rsidR="00EE5860" w:rsidRPr="00441CD0" w:rsidRDefault="00EE5860" w:rsidP="00BB0E1F">
            <w:pPr>
              <w:pStyle w:val="TAL"/>
              <w:rPr>
                <w:szCs w:val="18"/>
                <w:lang w:val="de-DE" w:eastAsia="zh-CN"/>
              </w:rPr>
            </w:pPr>
            <w:r>
              <w:rPr>
                <w:szCs w:val="18"/>
                <w:lang w:val="de-DE" w:eastAsia="zh-CN"/>
              </w:rPr>
              <w:t>Data Status</w:t>
            </w:r>
          </w:p>
        </w:tc>
        <w:tc>
          <w:tcPr>
            <w:tcW w:w="1360" w:type="pct"/>
            <w:tcBorders>
              <w:top w:val="single" w:sz="4" w:space="0" w:color="auto"/>
              <w:left w:val="single" w:sz="4" w:space="0" w:color="auto"/>
              <w:bottom w:val="single" w:sz="4" w:space="0" w:color="auto"/>
              <w:right w:val="single" w:sz="4" w:space="0" w:color="auto"/>
            </w:tcBorders>
          </w:tcPr>
          <w:p w14:paraId="72AD1438" w14:textId="194DFC58"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179</w:t>
            </w:r>
          </w:p>
        </w:tc>
        <w:tc>
          <w:tcPr>
            <w:tcW w:w="833" w:type="pct"/>
            <w:tcBorders>
              <w:top w:val="single" w:sz="4" w:space="0" w:color="auto"/>
              <w:left w:val="single" w:sz="4" w:space="0" w:color="auto"/>
              <w:bottom w:val="single" w:sz="4" w:space="0" w:color="auto"/>
              <w:right w:val="single" w:sz="4" w:space="0" w:color="auto"/>
            </w:tcBorders>
          </w:tcPr>
          <w:p w14:paraId="74EDADF0" w14:textId="77777777" w:rsidR="00EE5860" w:rsidRPr="00441CD0" w:rsidRDefault="00EE5860" w:rsidP="00BB0E1F">
            <w:pPr>
              <w:pStyle w:val="TAC"/>
              <w:rPr>
                <w:lang w:eastAsia="zh-CN"/>
              </w:rPr>
            </w:pPr>
            <w:r>
              <w:rPr>
                <w:rFonts w:hint="eastAsia"/>
                <w:lang w:eastAsia="zh-CN"/>
              </w:rPr>
              <w:t>1</w:t>
            </w:r>
          </w:p>
        </w:tc>
      </w:tr>
      <w:tr w:rsidR="00EE5860" w:rsidRPr="00441CD0" w14:paraId="3D936350"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1A21E6DF" w14:textId="77777777" w:rsidR="00EE5860" w:rsidRPr="00867BF5" w:rsidRDefault="00EE5860" w:rsidP="00BB0E1F">
            <w:pPr>
              <w:pStyle w:val="TAC"/>
              <w:rPr>
                <w:lang w:eastAsia="zh-CN"/>
              </w:rPr>
            </w:pPr>
            <w:r>
              <w:rPr>
                <w:lang w:eastAsia="zh-CN"/>
              </w:rPr>
              <w:t>261</w:t>
            </w:r>
          </w:p>
        </w:tc>
        <w:tc>
          <w:tcPr>
            <w:tcW w:w="1962" w:type="pct"/>
            <w:tcBorders>
              <w:top w:val="single" w:sz="4" w:space="0" w:color="auto"/>
              <w:left w:val="single" w:sz="4" w:space="0" w:color="auto"/>
              <w:bottom w:val="single" w:sz="4" w:space="0" w:color="auto"/>
              <w:right w:val="single" w:sz="4" w:space="0" w:color="auto"/>
            </w:tcBorders>
          </w:tcPr>
          <w:p w14:paraId="21A2BEB2" w14:textId="77777777" w:rsidR="00EE5860" w:rsidRPr="00867BF5" w:rsidRDefault="00EE5860" w:rsidP="00BB0E1F">
            <w:pPr>
              <w:pStyle w:val="TAL"/>
              <w:rPr>
                <w:szCs w:val="18"/>
                <w:lang w:val="de-DE" w:eastAsia="zh-CN"/>
              </w:rPr>
            </w:pPr>
            <w:r>
              <w:rPr>
                <w:rFonts w:hint="eastAsia"/>
                <w:lang w:val="fr-FR" w:eastAsia="zh-CN"/>
              </w:rPr>
              <w:t>Provide RDS configuration information</w:t>
            </w:r>
          </w:p>
        </w:tc>
        <w:tc>
          <w:tcPr>
            <w:tcW w:w="1360" w:type="pct"/>
            <w:tcBorders>
              <w:top w:val="single" w:sz="4" w:space="0" w:color="auto"/>
              <w:left w:val="single" w:sz="4" w:space="0" w:color="auto"/>
              <w:bottom w:val="single" w:sz="4" w:space="0" w:color="auto"/>
              <w:right w:val="single" w:sz="4" w:space="0" w:color="auto"/>
            </w:tcBorders>
          </w:tcPr>
          <w:p w14:paraId="7B7A89A7" w14:textId="77777777" w:rsidR="00EE5860" w:rsidRPr="00867BF5" w:rsidRDefault="00EE5860" w:rsidP="00BB0E1F">
            <w:pPr>
              <w:pStyle w:val="TAL"/>
              <w:rPr>
                <w:lang w:eastAsia="zh-CN"/>
              </w:rPr>
            </w:pPr>
            <w:r w:rsidRPr="00867BF5">
              <w:t>Extendable / Table 7.5.</w:t>
            </w:r>
            <w:r w:rsidRPr="00867BF5">
              <w:rPr>
                <w:lang w:eastAsia="zh-CN"/>
              </w:rPr>
              <w:t>2</w:t>
            </w:r>
            <w:r w:rsidRPr="00867BF5">
              <w:t>.</w:t>
            </w:r>
            <w:r>
              <w:rPr>
                <w:lang w:eastAsia="zh-CN"/>
              </w:rPr>
              <w:t>11</w:t>
            </w:r>
            <w:r w:rsidRPr="00867BF5">
              <w:t>-</w:t>
            </w:r>
            <w:r>
              <w:rPr>
                <w:rFonts w:hint="eastAsia"/>
                <w:lang w:eastAsia="zh-CN"/>
              </w:rPr>
              <w:t>1</w:t>
            </w:r>
          </w:p>
        </w:tc>
        <w:tc>
          <w:tcPr>
            <w:tcW w:w="833" w:type="pct"/>
            <w:tcBorders>
              <w:top w:val="single" w:sz="4" w:space="0" w:color="auto"/>
              <w:left w:val="single" w:sz="4" w:space="0" w:color="auto"/>
              <w:bottom w:val="single" w:sz="4" w:space="0" w:color="auto"/>
              <w:right w:val="single" w:sz="4" w:space="0" w:color="auto"/>
            </w:tcBorders>
          </w:tcPr>
          <w:p w14:paraId="26FFC774" w14:textId="77777777" w:rsidR="00EE5860" w:rsidRPr="00867BF5" w:rsidRDefault="00EE5860" w:rsidP="00BB0E1F">
            <w:pPr>
              <w:pStyle w:val="TAC"/>
              <w:rPr>
                <w:lang w:eastAsia="zh-CN"/>
              </w:rPr>
            </w:pPr>
            <w:r w:rsidRPr="00441CD0">
              <w:t>Not Applicable</w:t>
            </w:r>
          </w:p>
        </w:tc>
      </w:tr>
      <w:tr w:rsidR="00EE5860" w:rsidRPr="00441CD0" w14:paraId="1185D7E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A55DA6A" w14:textId="77777777" w:rsidR="00EE5860" w:rsidRPr="00867BF5" w:rsidRDefault="00EE5860" w:rsidP="00BB0E1F">
            <w:pPr>
              <w:pStyle w:val="TAC"/>
              <w:rPr>
                <w:lang w:eastAsia="zh-CN"/>
              </w:rPr>
            </w:pPr>
            <w:r>
              <w:rPr>
                <w:lang w:eastAsia="zh-CN"/>
              </w:rPr>
              <w:t>262</w:t>
            </w:r>
          </w:p>
        </w:tc>
        <w:tc>
          <w:tcPr>
            <w:tcW w:w="1962" w:type="pct"/>
            <w:tcBorders>
              <w:top w:val="single" w:sz="4" w:space="0" w:color="auto"/>
              <w:left w:val="single" w:sz="4" w:space="0" w:color="auto"/>
              <w:bottom w:val="single" w:sz="4" w:space="0" w:color="auto"/>
              <w:right w:val="single" w:sz="4" w:space="0" w:color="auto"/>
            </w:tcBorders>
          </w:tcPr>
          <w:p w14:paraId="2AA8F2FE" w14:textId="77777777" w:rsidR="00EE5860" w:rsidRPr="00867BF5" w:rsidRDefault="00EE5860" w:rsidP="00BB0E1F">
            <w:pPr>
              <w:pStyle w:val="TAL"/>
              <w:rPr>
                <w:szCs w:val="18"/>
                <w:lang w:val="de-DE" w:eastAsia="zh-CN"/>
              </w:rPr>
            </w:pPr>
            <w:r>
              <w:rPr>
                <w:rFonts w:hint="eastAsia"/>
                <w:lang w:val="fr-FR" w:eastAsia="zh-CN"/>
              </w:rPr>
              <w:t>RDS configuration information</w:t>
            </w:r>
          </w:p>
        </w:tc>
        <w:tc>
          <w:tcPr>
            <w:tcW w:w="1360" w:type="pct"/>
            <w:tcBorders>
              <w:top w:val="single" w:sz="4" w:space="0" w:color="auto"/>
              <w:left w:val="single" w:sz="4" w:space="0" w:color="auto"/>
              <w:bottom w:val="single" w:sz="4" w:space="0" w:color="auto"/>
              <w:right w:val="single" w:sz="4" w:space="0" w:color="auto"/>
            </w:tcBorders>
          </w:tcPr>
          <w:p w14:paraId="2E7ED5FD" w14:textId="12931B7A" w:rsidR="00EE5860" w:rsidRPr="00867BF5" w:rsidRDefault="00EE5860" w:rsidP="00BB0E1F">
            <w:pPr>
              <w:pStyle w:val="TAL"/>
              <w:rPr>
                <w:lang w:eastAsia="zh-CN"/>
              </w:rPr>
            </w:pPr>
            <w:r w:rsidRPr="00867BF5">
              <w:t xml:space="preserve">Extendable / </w:t>
            </w:r>
            <w:r w:rsidR="00415C19" w:rsidRPr="00867BF5">
              <w:t>Clause</w:t>
            </w:r>
            <w:r w:rsidR="00415C19">
              <w:t> </w:t>
            </w:r>
            <w:r w:rsidR="00415C19" w:rsidRPr="00867BF5">
              <w:t>8</w:t>
            </w:r>
            <w:r w:rsidRPr="00867BF5">
              <w:t>.2.</w:t>
            </w:r>
            <w:r>
              <w:rPr>
                <w:lang w:eastAsia="zh-CN"/>
              </w:rPr>
              <w:t>180</w:t>
            </w:r>
          </w:p>
        </w:tc>
        <w:tc>
          <w:tcPr>
            <w:tcW w:w="833" w:type="pct"/>
            <w:tcBorders>
              <w:top w:val="single" w:sz="4" w:space="0" w:color="auto"/>
              <w:left w:val="single" w:sz="4" w:space="0" w:color="auto"/>
              <w:bottom w:val="single" w:sz="4" w:space="0" w:color="auto"/>
              <w:right w:val="single" w:sz="4" w:space="0" w:color="auto"/>
            </w:tcBorders>
          </w:tcPr>
          <w:p w14:paraId="52E40AF9" w14:textId="77777777" w:rsidR="00EE5860" w:rsidRPr="00867BF5" w:rsidRDefault="00EE5860" w:rsidP="00BB0E1F">
            <w:pPr>
              <w:pStyle w:val="TAC"/>
              <w:rPr>
                <w:lang w:eastAsia="zh-CN"/>
              </w:rPr>
            </w:pPr>
            <w:r>
              <w:rPr>
                <w:rFonts w:hint="eastAsia"/>
                <w:lang w:val="de-DE" w:eastAsia="zh-CN"/>
              </w:rPr>
              <w:t>1</w:t>
            </w:r>
          </w:p>
        </w:tc>
      </w:tr>
      <w:tr w:rsidR="00EE5860" w:rsidRPr="00441CD0" w14:paraId="55D469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6B8DD3C" w14:textId="77777777" w:rsidR="00EE5860" w:rsidRDefault="00EE5860" w:rsidP="00BB0E1F">
            <w:pPr>
              <w:pStyle w:val="TAC"/>
              <w:rPr>
                <w:lang w:eastAsia="zh-CN"/>
              </w:rPr>
            </w:pPr>
            <w:r>
              <w:rPr>
                <w:lang w:eastAsia="zh-CN"/>
              </w:rPr>
              <w:t>263</w:t>
            </w:r>
          </w:p>
        </w:tc>
        <w:tc>
          <w:tcPr>
            <w:tcW w:w="1962" w:type="pct"/>
            <w:tcBorders>
              <w:top w:val="single" w:sz="4" w:space="0" w:color="auto"/>
              <w:left w:val="single" w:sz="4" w:space="0" w:color="auto"/>
              <w:bottom w:val="single" w:sz="4" w:space="0" w:color="auto"/>
              <w:right w:val="single" w:sz="4" w:space="0" w:color="auto"/>
            </w:tcBorders>
          </w:tcPr>
          <w:p w14:paraId="0D0C2D9A" w14:textId="77777777" w:rsidR="00EE5860" w:rsidRPr="00001B1C" w:rsidRDefault="00EE5860" w:rsidP="00BB0E1F">
            <w:pPr>
              <w:pStyle w:val="TAL"/>
              <w:rPr>
                <w:szCs w:val="18"/>
                <w:lang w:val="en-US" w:eastAsia="zh-CN"/>
              </w:rPr>
            </w:pPr>
            <w:r w:rsidRPr="00441CD0">
              <w:t xml:space="preserve">Query </w:t>
            </w:r>
            <w:r>
              <w:t>Packet Rate Status</w:t>
            </w:r>
            <w:r w:rsidRPr="00441CD0">
              <w:rPr>
                <w:lang w:eastAsia="zh-CN"/>
              </w:rPr>
              <w:t xml:space="preserve"> IE </w:t>
            </w:r>
            <w:r w:rsidRPr="00441CD0">
              <w:t>within PFCP Session Modification Request</w:t>
            </w:r>
          </w:p>
        </w:tc>
        <w:tc>
          <w:tcPr>
            <w:tcW w:w="1360" w:type="pct"/>
            <w:tcBorders>
              <w:top w:val="single" w:sz="4" w:space="0" w:color="auto"/>
              <w:left w:val="single" w:sz="4" w:space="0" w:color="auto"/>
              <w:bottom w:val="single" w:sz="4" w:space="0" w:color="auto"/>
              <w:right w:val="single" w:sz="4" w:space="0" w:color="auto"/>
            </w:tcBorders>
          </w:tcPr>
          <w:p w14:paraId="273E2884" w14:textId="77777777" w:rsidR="00EE5860" w:rsidRPr="00441CD0" w:rsidRDefault="00EE5860" w:rsidP="00BB0E1F">
            <w:pPr>
              <w:pStyle w:val="TAL"/>
              <w:rPr>
                <w:szCs w:val="16"/>
                <w:lang w:val="sv-SE"/>
              </w:rPr>
            </w:pPr>
            <w:r w:rsidRPr="00441CD0">
              <w:rPr>
                <w:lang w:val="fr-FR"/>
              </w:rPr>
              <w:t xml:space="preserve">Extendable / Table </w:t>
            </w:r>
            <w:r w:rsidRPr="00441CD0">
              <w:t>7.5.4.</w:t>
            </w:r>
            <w:r>
              <w:t>22</w:t>
            </w:r>
            <w:r w:rsidRPr="00441CD0">
              <w:t>-1</w:t>
            </w:r>
          </w:p>
        </w:tc>
        <w:tc>
          <w:tcPr>
            <w:tcW w:w="833" w:type="pct"/>
            <w:tcBorders>
              <w:top w:val="single" w:sz="4" w:space="0" w:color="auto"/>
              <w:left w:val="single" w:sz="4" w:space="0" w:color="auto"/>
              <w:bottom w:val="single" w:sz="4" w:space="0" w:color="auto"/>
              <w:right w:val="single" w:sz="4" w:space="0" w:color="auto"/>
            </w:tcBorders>
          </w:tcPr>
          <w:p w14:paraId="16A512F1" w14:textId="77777777" w:rsidR="00EE5860" w:rsidRPr="00441CD0" w:rsidRDefault="00EE5860" w:rsidP="00BB0E1F">
            <w:pPr>
              <w:pStyle w:val="TAC"/>
            </w:pPr>
            <w:r w:rsidRPr="00441CD0">
              <w:rPr>
                <w:lang w:val="fr-FR"/>
              </w:rPr>
              <w:t>Not Applicable</w:t>
            </w:r>
          </w:p>
        </w:tc>
      </w:tr>
      <w:tr w:rsidR="00EE5860" w:rsidRPr="00441CD0" w14:paraId="6AA71DF5"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0EE139C" w14:textId="77777777" w:rsidR="00EE5860" w:rsidRDefault="00EE5860" w:rsidP="00BB0E1F">
            <w:pPr>
              <w:pStyle w:val="TAC"/>
              <w:rPr>
                <w:lang w:eastAsia="zh-CN"/>
              </w:rPr>
            </w:pPr>
            <w:r>
              <w:rPr>
                <w:lang w:eastAsia="zh-CN"/>
              </w:rPr>
              <w:t>264</w:t>
            </w:r>
          </w:p>
        </w:tc>
        <w:tc>
          <w:tcPr>
            <w:tcW w:w="1962" w:type="pct"/>
            <w:tcBorders>
              <w:top w:val="single" w:sz="4" w:space="0" w:color="auto"/>
              <w:left w:val="single" w:sz="4" w:space="0" w:color="auto"/>
              <w:bottom w:val="single" w:sz="4" w:space="0" w:color="auto"/>
              <w:right w:val="single" w:sz="4" w:space="0" w:color="auto"/>
            </w:tcBorders>
          </w:tcPr>
          <w:p w14:paraId="587316B8" w14:textId="77777777" w:rsidR="00EE5860" w:rsidRPr="00441CD0" w:rsidRDefault="00EE5860" w:rsidP="00BB0E1F">
            <w:pPr>
              <w:pStyle w:val="TAL"/>
            </w:pPr>
            <w:r>
              <w:t>Packet Rate Status Report</w:t>
            </w:r>
            <w:r w:rsidRPr="00441CD0">
              <w:rPr>
                <w:lang w:eastAsia="zh-CN"/>
              </w:rPr>
              <w:t xml:space="preserve"> IE </w:t>
            </w:r>
            <w:r w:rsidRPr="00441CD0">
              <w:t>within PFCP Session Modification Response</w:t>
            </w:r>
          </w:p>
        </w:tc>
        <w:tc>
          <w:tcPr>
            <w:tcW w:w="1360" w:type="pct"/>
            <w:tcBorders>
              <w:top w:val="single" w:sz="4" w:space="0" w:color="auto"/>
              <w:left w:val="single" w:sz="4" w:space="0" w:color="auto"/>
              <w:bottom w:val="single" w:sz="4" w:space="0" w:color="auto"/>
              <w:right w:val="single" w:sz="4" w:space="0" w:color="auto"/>
            </w:tcBorders>
          </w:tcPr>
          <w:p w14:paraId="523B82E2" w14:textId="77777777" w:rsidR="00EE5860" w:rsidRPr="00441CD0" w:rsidRDefault="00EE5860" w:rsidP="00BB0E1F">
            <w:pPr>
              <w:pStyle w:val="TAL"/>
              <w:rPr>
                <w:szCs w:val="16"/>
                <w:lang w:val="sv-SE"/>
              </w:rPr>
            </w:pPr>
            <w:r w:rsidRPr="00441CD0">
              <w:rPr>
                <w:lang w:val="fr-FR"/>
              </w:rPr>
              <w:t xml:space="preserve">Extendable / Table </w:t>
            </w:r>
            <w:r w:rsidRPr="00441CD0">
              <w:t>7.5.</w:t>
            </w:r>
            <w:r>
              <w:t>5</w:t>
            </w:r>
            <w:r w:rsidRPr="00441CD0">
              <w:t>.</w:t>
            </w:r>
            <w:r>
              <w:t>4</w:t>
            </w:r>
            <w:r w:rsidRPr="00441CD0">
              <w:t>-</w:t>
            </w:r>
            <w:r>
              <w:t>1</w:t>
            </w:r>
          </w:p>
        </w:tc>
        <w:tc>
          <w:tcPr>
            <w:tcW w:w="833" w:type="pct"/>
            <w:tcBorders>
              <w:top w:val="single" w:sz="4" w:space="0" w:color="auto"/>
              <w:left w:val="single" w:sz="4" w:space="0" w:color="auto"/>
              <w:bottom w:val="single" w:sz="4" w:space="0" w:color="auto"/>
              <w:right w:val="single" w:sz="4" w:space="0" w:color="auto"/>
            </w:tcBorders>
          </w:tcPr>
          <w:p w14:paraId="50190379" w14:textId="77777777" w:rsidR="00EE5860" w:rsidRPr="00441CD0" w:rsidRDefault="00EE5860" w:rsidP="00BB0E1F">
            <w:pPr>
              <w:pStyle w:val="TAC"/>
            </w:pPr>
            <w:r w:rsidRPr="00441CD0">
              <w:rPr>
                <w:lang w:val="fr-FR"/>
              </w:rPr>
              <w:t>Not Applicable</w:t>
            </w:r>
          </w:p>
        </w:tc>
      </w:tr>
      <w:tr w:rsidR="00EE5860" w:rsidRPr="00441CD0" w14:paraId="02031CE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28353A83" w14:textId="77777777" w:rsidR="00EE5860" w:rsidRPr="00441CD0" w:rsidRDefault="00EE5860" w:rsidP="00BB0E1F">
            <w:pPr>
              <w:pStyle w:val="TAC"/>
              <w:rPr>
                <w:lang w:eastAsia="zh-CN"/>
              </w:rPr>
            </w:pPr>
            <w:r>
              <w:rPr>
                <w:lang w:eastAsia="zh-CN"/>
              </w:rPr>
              <w:t>265</w:t>
            </w:r>
          </w:p>
        </w:tc>
        <w:tc>
          <w:tcPr>
            <w:tcW w:w="1962" w:type="pct"/>
            <w:tcBorders>
              <w:top w:val="single" w:sz="4" w:space="0" w:color="auto"/>
              <w:left w:val="single" w:sz="4" w:space="0" w:color="auto"/>
              <w:bottom w:val="single" w:sz="4" w:space="0" w:color="auto"/>
              <w:right w:val="single" w:sz="4" w:space="0" w:color="auto"/>
            </w:tcBorders>
          </w:tcPr>
          <w:p w14:paraId="1D128CC2" w14:textId="77777777" w:rsidR="00EE5860" w:rsidRPr="00441CD0" w:rsidRDefault="00EE5860" w:rsidP="00BB0E1F">
            <w:pPr>
              <w:pStyle w:val="TAL"/>
              <w:rPr>
                <w:szCs w:val="18"/>
                <w:lang w:val="de-DE" w:eastAsia="zh-CN"/>
              </w:rPr>
            </w:pPr>
            <w:r w:rsidRPr="0077022A">
              <w:rPr>
                <w:szCs w:val="18"/>
                <w:lang w:val="de-DE" w:eastAsia="zh-CN"/>
              </w:rPr>
              <w:t>MPTCP Applicable Indication</w:t>
            </w:r>
          </w:p>
        </w:tc>
        <w:tc>
          <w:tcPr>
            <w:tcW w:w="1360" w:type="pct"/>
            <w:tcBorders>
              <w:top w:val="single" w:sz="4" w:space="0" w:color="auto"/>
              <w:left w:val="single" w:sz="4" w:space="0" w:color="auto"/>
              <w:bottom w:val="single" w:sz="4" w:space="0" w:color="auto"/>
              <w:right w:val="single" w:sz="4" w:space="0" w:color="auto"/>
            </w:tcBorders>
          </w:tcPr>
          <w:p w14:paraId="6BAEA7CB" w14:textId="304E8316" w:rsidR="00EE5860" w:rsidRPr="00441CD0" w:rsidRDefault="00EE5860" w:rsidP="00BB0E1F">
            <w:pPr>
              <w:pStyle w:val="TAL"/>
              <w:rPr>
                <w:szCs w:val="16"/>
                <w:lang w:val="sv-SE"/>
              </w:rPr>
            </w:pPr>
            <w:r w:rsidRPr="00441CD0">
              <w:t xml:space="preserve">Extendable / </w:t>
            </w:r>
            <w:r w:rsidR="00415C19" w:rsidRPr="00441CD0">
              <w:t>Clause</w:t>
            </w:r>
            <w:r w:rsidR="00415C19">
              <w:t> </w:t>
            </w:r>
            <w:r w:rsidR="00415C19" w:rsidRPr="00441CD0">
              <w:t>8</w:t>
            </w:r>
            <w:r w:rsidRPr="00441CD0">
              <w:t>.2.</w:t>
            </w:r>
            <w:r>
              <w:t>181</w:t>
            </w:r>
          </w:p>
        </w:tc>
        <w:tc>
          <w:tcPr>
            <w:tcW w:w="833" w:type="pct"/>
            <w:tcBorders>
              <w:top w:val="single" w:sz="4" w:space="0" w:color="auto"/>
              <w:left w:val="single" w:sz="4" w:space="0" w:color="auto"/>
              <w:bottom w:val="single" w:sz="4" w:space="0" w:color="auto"/>
              <w:right w:val="single" w:sz="4" w:space="0" w:color="auto"/>
            </w:tcBorders>
          </w:tcPr>
          <w:p w14:paraId="2668153A" w14:textId="77777777" w:rsidR="00EE5860" w:rsidRPr="00441CD0" w:rsidRDefault="00EE5860" w:rsidP="00BB0E1F">
            <w:pPr>
              <w:pStyle w:val="TAC"/>
            </w:pPr>
            <w:r>
              <w:t>1</w:t>
            </w:r>
          </w:p>
        </w:tc>
      </w:tr>
      <w:tr w:rsidR="00EE5860" w:rsidRPr="00441CD0" w14:paraId="3E756EDC"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C79752E" w14:textId="77777777" w:rsidR="00EE5860" w:rsidRPr="00441CD0" w:rsidRDefault="00EE5860" w:rsidP="00BB0E1F">
            <w:pPr>
              <w:pStyle w:val="TAC"/>
              <w:rPr>
                <w:lang w:eastAsia="zh-CN"/>
              </w:rPr>
            </w:pPr>
            <w:r>
              <w:rPr>
                <w:lang w:eastAsia="zh-CN"/>
              </w:rPr>
              <w:t>266</w:t>
            </w:r>
          </w:p>
        </w:tc>
        <w:tc>
          <w:tcPr>
            <w:tcW w:w="1962" w:type="pct"/>
            <w:tcBorders>
              <w:top w:val="single" w:sz="4" w:space="0" w:color="auto"/>
              <w:left w:val="single" w:sz="4" w:space="0" w:color="auto"/>
              <w:bottom w:val="single" w:sz="4" w:space="0" w:color="auto"/>
              <w:right w:val="single" w:sz="4" w:space="0" w:color="auto"/>
            </w:tcBorders>
          </w:tcPr>
          <w:p w14:paraId="6A9151AF" w14:textId="77777777" w:rsidR="00EE5860" w:rsidRPr="00441CD0" w:rsidRDefault="00EE5860" w:rsidP="00BB0E1F">
            <w:pPr>
              <w:pStyle w:val="TAL"/>
              <w:rPr>
                <w:szCs w:val="18"/>
                <w:lang w:val="de-DE" w:eastAsia="zh-CN"/>
              </w:rPr>
            </w:pPr>
            <w:r>
              <w:rPr>
                <w:lang w:val="fr-FR"/>
              </w:rPr>
              <w:t>Bridge</w:t>
            </w:r>
            <w:r w:rsidRPr="00441CD0">
              <w:rPr>
                <w:lang w:val="fr-FR"/>
              </w:rPr>
              <w:t xml:space="preserve"> Management Information Container</w:t>
            </w:r>
          </w:p>
        </w:tc>
        <w:tc>
          <w:tcPr>
            <w:tcW w:w="1360" w:type="pct"/>
            <w:tcBorders>
              <w:top w:val="single" w:sz="4" w:space="0" w:color="auto"/>
              <w:left w:val="single" w:sz="4" w:space="0" w:color="auto"/>
              <w:bottom w:val="single" w:sz="4" w:space="0" w:color="auto"/>
              <w:right w:val="single" w:sz="4" w:space="0" w:color="auto"/>
            </w:tcBorders>
          </w:tcPr>
          <w:p w14:paraId="63F78D99" w14:textId="2D806462" w:rsidR="00EE5860" w:rsidRPr="00441CD0" w:rsidRDefault="00EE5860" w:rsidP="00BB0E1F">
            <w:pPr>
              <w:pStyle w:val="TAL"/>
              <w:rPr>
                <w:szCs w:val="16"/>
                <w:lang w:val="sv-SE"/>
              </w:rPr>
            </w:pPr>
            <w:r w:rsidRPr="00441CD0">
              <w:rPr>
                <w:lang w:val="fr-FR"/>
              </w:rPr>
              <w:t xml:space="preserve">Variable Length / </w:t>
            </w:r>
            <w:r w:rsidR="00415C19" w:rsidRPr="00441CD0">
              <w:t>Clause</w:t>
            </w:r>
            <w:r w:rsidR="00415C19">
              <w:t> </w:t>
            </w:r>
            <w:r w:rsidR="00415C19" w:rsidRPr="00441CD0">
              <w:t>8</w:t>
            </w:r>
            <w:r w:rsidRPr="00441CD0">
              <w:t>.2.</w:t>
            </w:r>
            <w:r>
              <w:t>182</w:t>
            </w:r>
          </w:p>
        </w:tc>
        <w:tc>
          <w:tcPr>
            <w:tcW w:w="833" w:type="pct"/>
            <w:tcBorders>
              <w:top w:val="single" w:sz="4" w:space="0" w:color="auto"/>
              <w:left w:val="single" w:sz="4" w:space="0" w:color="auto"/>
              <w:bottom w:val="single" w:sz="4" w:space="0" w:color="auto"/>
              <w:right w:val="single" w:sz="4" w:space="0" w:color="auto"/>
            </w:tcBorders>
          </w:tcPr>
          <w:p w14:paraId="2B001D6B" w14:textId="77777777" w:rsidR="00EE5860" w:rsidRPr="00441CD0" w:rsidRDefault="00EE5860" w:rsidP="00BB0E1F">
            <w:pPr>
              <w:pStyle w:val="TAC"/>
            </w:pPr>
            <w:r w:rsidRPr="00441CD0">
              <w:rPr>
                <w:lang w:val="fr-FR"/>
              </w:rPr>
              <w:t>Not Applicable</w:t>
            </w:r>
          </w:p>
        </w:tc>
      </w:tr>
      <w:tr w:rsidR="00EE5860" w:rsidRPr="00441CD0" w14:paraId="37A54E91"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3A2AB15C" w14:textId="77777777" w:rsidR="00EE5860" w:rsidRPr="004C0E0C" w:rsidRDefault="00EE5860" w:rsidP="00BB0E1F">
            <w:pPr>
              <w:pStyle w:val="TAC"/>
              <w:rPr>
                <w:lang w:eastAsia="zh-CN"/>
              </w:rPr>
            </w:pPr>
            <w:r w:rsidRPr="004C0E0C">
              <w:rPr>
                <w:lang w:eastAsia="zh-CN"/>
              </w:rPr>
              <w:t>267</w:t>
            </w:r>
          </w:p>
        </w:tc>
        <w:tc>
          <w:tcPr>
            <w:tcW w:w="1962" w:type="pct"/>
            <w:tcBorders>
              <w:top w:val="single" w:sz="4" w:space="0" w:color="auto"/>
              <w:left w:val="single" w:sz="4" w:space="0" w:color="auto"/>
              <w:bottom w:val="single" w:sz="4" w:space="0" w:color="auto"/>
              <w:right w:val="single" w:sz="4" w:space="0" w:color="auto"/>
            </w:tcBorders>
          </w:tcPr>
          <w:p w14:paraId="12E2DC2F" w14:textId="77777777" w:rsidR="00EE5860" w:rsidRPr="00001B1C" w:rsidRDefault="00EE5860" w:rsidP="00BB0E1F">
            <w:pPr>
              <w:pStyle w:val="TAL"/>
              <w:rPr>
                <w:szCs w:val="18"/>
                <w:lang w:val="en-US" w:eastAsia="zh-CN"/>
              </w:rPr>
            </w:pPr>
            <w:r>
              <w:rPr>
                <w:rFonts w:cs="Arial"/>
                <w:lang w:val="en-US" w:eastAsia="x-none"/>
              </w:rPr>
              <w:t>UE IP Address Usage Information</w:t>
            </w:r>
          </w:p>
        </w:tc>
        <w:tc>
          <w:tcPr>
            <w:tcW w:w="1360" w:type="pct"/>
            <w:tcBorders>
              <w:top w:val="single" w:sz="4" w:space="0" w:color="auto"/>
              <w:left w:val="single" w:sz="4" w:space="0" w:color="auto"/>
              <w:bottom w:val="single" w:sz="4" w:space="0" w:color="auto"/>
              <w:right w:val="single" w:sz="4" w:space="0" w:color="auto"/>
            </w:tcBorders>
          </w:tcPr>
          <w:p w14:paraId="2425AEAC" w14:textId="77777777" w:rsidR="00EE5860" w:rsidRPr="00441CD0" w:rsidRDefault="00EE5860" w:rsidP="00BB0E1F">
            <w:pPr>
              <w:pStyle w:val="TAL"/>
              <w:rPr>
                <w:szCs w:val="16"/>
                <w:lang w:val="sv-SE"/>
              </w:rPr>
            </w:pPr>
            <w:r w:rsidRPr="00441CD0">
              <w:rPr>
                <w:szCs w:val="16"/>
                <w:lang w:val="sv-SE"/>
              </w:rPr>
              <w:t>Extendable</w:t>
            </w:r>
            <w:r w:rsidRPr="00441CD0">
              <w:rPr>
                <w:lang w:val="sv-SE"/>
              </w:rPr>
              <w:t xml:space="preserve"> / Table </w:t>
            </w:r>
            <w:r w:rsidRPr="00441CD0">
              <w:t>7.</w:t>
            </w:r>
            <w:r>
              <w:t>4.4</w:t>
            </w:r>
            <w:r w:rsidRPr="00441CD0">
              <w:t>.</w:t>
            </w:r>
            <w:r>
              <w:t>3</w:t>
            </w:r>
            <w:r w:rsidRPr="00441CD0">
              <w:t>.</w:t>
            </w:r>
            <w:r>
              <w:t>1</w:t>
            </w:r>
            <w:r w:rsidRPr="00441CD0">
              <w:t>-1</w:t>
            </w:r>
          </w:p>
        </w:tc>
        <w:tc>
          <w:tcPr>
            <w:tcW w:w="833" w:type="pct"/>
            <w:tcBorders>
              <w:top w:val="single" w:sz="4" w:space="0" w:color="auto"/>
              <w:left w:val="single" w:sz="4" w:space="0" w:color="auto"/>
              <w:bottom w:val="single" w:sz="4" w:space="0" w:color="auto"/>
              <w:right w:val="single" w:sz="4" w:space="0" w:color="auto"/>
            </w:tcBorders>
          </w:tcPr>
          <w:p w14:paraId="54AACDC8" w14:textId="77777777" w:rsidR="00EE5860" w:rsidRPr="00441CD0" w:rsidRDefault="00EE5860" w:rsidP="00BB0E1F">
            <w:pPr>
              <w:pStyle w:val="TAC"/>
            </w:pPr>
            <w:r w:rsidRPr="00441CD0">
              <w:t>Not Applicable</w:t>
            </w:r>
          </w:p>
        </w:tc>
      </w:tr>
      <w:tr w:rsidR="00EE5860" w:rsidRPr="00441CD0" w14:paraId="6C86D4B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BC3F381" w14:textId="77777777" w:rsidR="00EE5860" w:rsidRPr="004C0E0C" w:rsidRDefault="00EE5860" w:rsidP="00BB0E1F">
            <w:pPr>
              <w:pStyle w:val="TAC"/>
              <w:rPr>
                <w:lang w:eastAsia="zh-CN"/>
              </w:rPr>
            </w:pPr>
            <w:r w:rsidRPr="004C0E0C">
              <w:rPr>
                <w:lang w:eastAsia="zh-CN"/>
              </w:rPr>
              <w:t>268</w:t>
            </w:r>
          </w:p>
        </w:tc>
        <w:tc>
          <w:tcPr>
            <w:tcW w:w="1962" w:type="pct"/>
            <w:tcBorders>
              <w:top w:val="single" w:sz="4" w:space="0" w:color="auto"/>
              <w:left w:val="single" w:sz="4" w:space="0" w:color="auto"/>
              <w:bottom w:val="single" w:sz="4" w:space="0" w:color="auto"/>
              <w:right w:val="single" w:sz="4" w:space="0" w:color="auto"/>
            </w:tcBorders>
          </w:tcPr>
          <w:p w14:paraId="07618C1C" w14:textId="77777777" w:rsidR="00EE5860" w:rsidRPr="0090178F" w:rsidRDefault="00EE5860" w:rsidP="00BB0E1F">
            <w:pPr>
              <w:pStyle w:val="TAL"/>
              <w:rPr>
                <w:rFonts w:cs="Arial"/>
                <w:lang w:val="en-US" w:eastAsia="x-none"/>
              </w:rPr>
            </w:pPr>
            <w:r w:rsidRPr="00AA0279">
              <w:t>Number of UE IP Address</w:t>
            </w:r>
            <w:r>
              <w:t>es</w:t>
            </w:r>
          </w:p>
        </w:tc>
        <w:tc>
          <w:tcPr>
            <w:tcW w:w="1360" w:type="pct"/>
            <w:tcBorders>
              <w:top w:val="single" w:sz="4" w:space="0" w:color="auto"/>
              <w:left w:val="single" w:sz="4" w:space="0" w:color="auto"/>
              <w:bottom w:val="single" w:sz="4" w:space="0" w:color="auto"/>
              <w:right w:val="single" w:sz="4" w:space="0" w:color="auto"/>
            </w:tcBorders>
          </w:tcPr>
          <w:p w14:paraId="4448C565" w14:textId="64050D5B" w:rsidR="00EE5860" w:rsidRPr="00441CD0" w:rsidRDefault="00EE5860" w:rsidP="00BB0E1F">
            <w:pPr>
              <w:pStyle w:val="TAL"/>
              <w:rPr>
                <w:szCs w:val="16"/>
                <w:lang w:val="sv-SE"/>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183</w:t>
            </w:r>
          </w:p>
        </w:tc>
        <w:tc>
          <w:tcPr>
            <w:tcW w:w="833" w:type="pct"/>
            <w:tcBorders>
              <w:top w:val="single" w:sz="4" w:space="0" w:color="auto"/>
              <w:left w:val="single" w:sz="4" w:space="0" w:color="auto"/>
              <w:bottom w:val="single" w:sz="4" w:space="0" w:color="auto"/>
              <w:right w:val="single" w:sz="4" w:space="0" w:color="auto"/>
            </w:tcBorders>
          </w:tcPr>
          <w:p w14:paraId="36C98883" w14:textId="77777777" w:rsidR="00EE5860" w:rsidRPr="00441CD0" w:rsidRDefault="00EE5860" w:rsidP="00BB0E1F">
            <w:pPr>
              <w:pStyle w:val="TAC"/>
            </w:pPr>
            <w:r>
              <w:t>1</w:t>
            </w:r>
          </w:p>
        </w:tc>
      </w:tr>
      <w:tr w:rsidR="00EE5860" w:rsidRPr="00441CD0" w14:paraId="0052B0A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0B9C5DFC" w14:textId="77777777" w:rsidR="00EE5860" w:rsidRPr="004C0E0C" w:rsidRDefault="00EE5860" w:rsidP="00BB0E1F">
            <w:pPr>
              <w:pStyle w:val="TAC"/>
              <w:rPr>
                <w:lang w:eastAsia="zh-CN"/>
              </w:rPr>
            </w:pPr>
            <w:r w:rsidRPr="004C0E0C">
              <w:rPr>
                <w:lang w:eastAsia="zh-CN"/>
              </w:rPr>
              <w:t>269</w:t>
            </w:r>
          </w:p>
        </w:tc>
        <w:tc>
          <w:tcPr>
            <w:tcW w:w="1962" w:type="pct"/>
            <w:tcBorders>
              <w:top w:val="single" w:sz="4" w:space="0" w:color="auto"/>
              <w:left w:val="single" w:sz="4" w:space="0" w:color="auto"/>
              <w:bottom w:val="single" w:sz="4" w:space="0" w:color="auto"/>
              <w:right w:val="single" w:sz="4" w:space="0" w:color="auto"/>
            </w:tcBorders>
          </w:tcPr>
          <w:p w14:paraId="08CE41D3" w14:textId="77777777" w:rsidR="00EE5860" w:rsidRPr="00AA0279" w:rsidRDefault="00EE5860" w:rsidP="00BB0E1F">
            <w:pPr>
              <w:pStyle w:val="TAL"/>
            </w:pPr>
            <w:r>
              <w:t>Validity Timer</w:t>
            </w:r>
          </w:p>
        </w:tc>
        <w:tc>
          <w:tcPr>
            <w:tcW w:w="1360" w:type="pct"/>
            <w:tcBorders>
              <w:top w:val="single" w:sz="4" w:space="0" w:color="auto"/>
              <w:left w:val="single" w:sz="4" w:space="0" w:color="auto"/>
              <w:bottom w:val="single" w:sz="4" w:space="0" w:color="auto"/>
              <w:right w:val="single" w:sz="4" w:space="0" w:color="auto"/>
            </w:tcBorders>
          </w:tcPr>
          <w:p w14:paraId="6BBFF4BF" w14:textId="5A77FF0D" w:rsidR="00EE5860" w:rsidRDefault="00EE5860" w:rsidP="00BB0E1F">
            <w:pPr>
              <w:pStyle w:val="TAL"/>
              <w:rPr>
                <w:lang w:val="fr-FR"/>
              </w:rPr>
            </w:pPr>
            <w:r>
              <w:rPr>
                <w:lang w:val="fr-FR"/>
              </w:rPr>
              <w:t>Extendable</w:t>
            </w:r>
            <w:r w:rsidRPr="00441CD0">
              <w:rPr>
                <w:lang w:val="fr-FR"/>
              </w:rPr>
              <w:t xml:space="preserve"> / </w:t>
            </w:r>
            <w:r w:rsidR="00415C19" w:rsidRPr="00441CD0">
              <w:rPr>
                <w:lang w:val="fr-FR"/>
              </w:rPr>
              <w:t>Clause</w:t>
            </w:r>
            <w:r w:rsidR="00415C19">
              <w:rPr>
                <w:lang w:val="fr-FR"/>
              </w:rPr>
              <w:t> </w:t>
            </w:r>
            <w:r w:rsidR="00415C19" w:rsidRPr="00441CD0">
              <w:rPr>
                <w:lang w:val="fr-FR"/>
              </w:rPr>
              <w:t>8</w:t>
            </w:r>
            <w:r w:rsidRPr="00441CD0">
              <w:rPr>
                <w:lang w:val="fr-FR"/>
              </w:rPr>
              <w:t>.2.</w:t>
            </w:r>
            <w:r>
              <w:rPr>
                <w:lang w:val="fr-FR"/>
              </w:rPr>
              <w:t>184</w:t>
            </w:r>
          </w:p>
        </w:tc>
        <w:tc>
          <w:tcPr>
            <w:tcW w:w="833" w:type="pct"/>
            <w:tcBorders>
              <w:top w:val="single" w:sz="4" w:space="0" w:color="auto"/>
              <w:left w:val="single" w:sz="4" w:space="0" w:color="auto"/>
              <w:bottom w:val="single" w:sz="4" w:space="0" w:color="auto"/>
              <w:right w:val="single" w:sz="4" w:space="0" w:color="auto"/>
            </w:tcBorders>
          </w:tcPr>
          <w:p w14:paraId="3E1D2CF6" w14:textId="77777777" w:rsidR="00EE5860" w:rsidRDefault="00EE5860" w:rsidP="00BB0E1F">
            <w:pPr>
              <w:pStyle w:val="TAC"/>
            </w:pPr>
            <w:r>
              <w:t>2</w:t>
            </w:r>
          </w:p>
        </w:tc>
      </w:tr>
      <w:tr w:rsidR="00EE5860" w:rsidRPr="00441CD0" w14:paraId="2E0DBB27"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7F500E52" w14:textId="77777777" w:rsidR="00EE5860" w:rsidRPr="004C0E0C" w:rsidRDefault="00EE5860" w:rsidP="00BB0E1F">
            <w:pPr>
              <w:pStyle w:val="TAC"/>
              <w:rPr>
                <w:lang w:eastAsia="zh-CN"/>
              </w:rPr>
            </w:pPr>
            <w:r>
              <w:rPr>
                <w:lang w:eastAsia="zh-CN"/>
              </w:rPr>
              <w:t>270</w:t>
            </w:r>
          </w:p>
        </w:tc>
        <w:tc>
          <w:tcPr>
            <w:tcW w:w="1962" w:type="pct"/>
            <w:tcBorders>
              <w:top w:val="single" w:sz="4" w:space="0" w:color="auto"/>
              <w:left w:val="single" w:sz="4" w:space="0" w:color="auto"/>
              <w:bottom w:val="single" w:sz="4" w:space="0" w:color="auto"/>
              <w:right w:val="single" w:sz="4" w:space="0" w:color="auto"/>
            </w:tcBorders>
          </w:tcPr>
          <w:p w14:paraId="3D425235" w14:textId="77777777" w:rsidR="00EE5860" w:rsidRDefault="00EE5860" w:rsidP="00BB0E1F">
            <w:pPr>
              <w:pStyle w:val="TAL"/>
              <w:rPr>
                <w:lang w:val="fr-FR"/>
              </w:rPr>
            </w:pPr>
            <w:r>
              <w:rPr>
                <w:lang w:val="fr-FR"/>
              </w:rPr>
              <w:t>Redundant Transmission Forwarding Parameters</w:t>
            </w:r>
          </w:p>
        </w:tc>
        <w:tc>
          <w:tcPr>
            <w:tcW w:w="1360" w:type="pct"/>
            <w:tcBorders>
              <w:top w:val="single" w:sz="4" w:space="0" w:color="auto"/>
              <w:left w:val="single" w:sz="4" w:space="0" w:color="auto"/>
              <w:bottom w:val="single" w:sz="4" w:space="0" w:color="auto"/>
              <w:right w:val="single" w:sz="4" w:space="0" w:color="auto"/>
            </w:tcBorders>
          </w:tcPr>
          <w:p w14:paraId="34588B34" w14:textId="77777777" w:rsidR="00EE5860" w:rsidRPr="00441CD0" w:rsidRDefault="00EE5860" w:rsidP="00BB0E1F">
            <w:pPr>
              <w:pStyle w:val="TAL"/>
              <w:rPr>
                <w:lang w:val="fr-FR"/>
              </w:rPr>
            </w:pPr>
            <w:r w:rsidRPr="00441CD0">
              <w:rPr>
                <w:szCs w:val="16"/>
                <w:lang w:val="sv-SE"/>
              </w:rPr>
              <w:t>Extendable</w:t>
            </w:r>
            <w:r w:rsidRPr="00441CD0">
              <w:rPr>
                <w:lang w:val="sv-SE"/>
              </w:rPr>
              <w:t xml:space="preserve"> / Table </w:t>
            </w:r>
            <w:r w:rsidRPr="00441CD0">
              <w:t>7.5.2.3-4</w:t>
            </w:r>
          </w:p>
        </w:tc>
        <w:tc>
          <w:tcPr>
            <w:tcW w:w="833" w:type="pct"/>
            <w:tcBorders>
              <w:top w:val="single" w:sz="4" w:space="0" w:color="auto"/>
              <w:left w:val="single" w:sz="4" w:space="0" w:color="auto"/>
              <w:bottom w:val="single" w:sz="4" w:space="0" w:color="auto"/>
              <w:right w:val="single" w:sz="4" w:space="0" w:color="auto"/>
            </w:tcBorders>
          </w:tcPr>
          <w:p w14:paraId="43E11C76" w14:textId="77777777" w:rsidR="00EE5860" w:rsidRPr="00441CD0" w:rsidRDefault="00EE5860" w:rsidP="00BB0E1F">
            <w:pPr>
              <w:pStyle w:val="TAC"/>
              <w:rPr>
                <w:lang w:val="fr-FR"/>
              </w:rPr>
            </w:pPr>
            <w:r w:rsidRPr="00441CD0">
              <w:t>Not Applicable</w:t>
            </w:r>
          </w:p>
        </w:tc>
      </w:tr>
      <w:tr w:rsidR="00EE5860" w:rsidRPr="00441CD0" w14:paraId="2B21A69A"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FD18A4D" w14:textId="77777777" w:rsidR="00EE5860" w:rsidRDefault="00EE5860" w:rsidP="00BB0E1F">
            <w:pPr>
              <w:pStyle w:val="TAC"/>
              <w:rPr>
                <w:lang w:eastAsia="zh-CN"/>
              </w:rPr>
            </w:pPr>
            <w:r>
              <w:rPr>
                <w:lang w:eastAsia="zh-CN"/>
              </w:rPr>
              <w:t>271</w:t>
            </w:r>
          </w:p>
        </w:tc>
        <w:tc>
          <w:tcPr>
            <w:tcW w:w="1962" w:type="pct"/>
            <w:tcBorders>
              <w:top w:val="single" w:sz="4" w:space="0" w:color="auto"/>
              <w:left w:val="single" w:sz="4" w:space="0" w:color="auto"/>
              <w:bottom w:val="single" w:sz="4" w:space="0" w:color="auto"/>
              <w:right w:val="single" w:sz="4" w:space="0" w:color="auto"/>
            </w:tcBorders>
          </w:tcPr>
          <w:p w14:paraId="04B3A297" w14:textId="77777777" w:rsidR="00EE5860" w:rsidRDefault="00EE5860" w:rsidP="00BB0E1F">
            <w:pPr>
              <w:pStyle w:val="TAL"/>
              <w:rPr>
                <w:lang w:val="fr-FR"/>
              </w:rPr>
            </w:pPr>
            <w:r>
              <w:t>Transport Delay Reporting</w:t>
            </w:r>
          </w:p>
        </w:tc>
        <w:tc>
          <w:tcPr>
            <w:tcW w:w="1360" w:type="pct"/>
            <w:tcBorders>
              <w:top w:val="single" w:sz="4" w:space="0" w:color="auto"/>
              <w:left w:val="single" w:sz="4" w:space="0" w:color="auto"/>
              <w:bottom w:val="single" w:sz="4" w:space="0" w:color="auto"/>
              <w:right w:val="single" w:sz="4" w:space="0" w:color="auto"/>
            </w:tcBorders>
          </w:tcPr>
          <w:p w14:paraId="7A711C92" w14:textId="77777777" w:rsidR="00EE5860" w:rsidRPr="00441CD0" w:rsidRDefault="00EE5860" w:rsidP="00BB0E1F">
            <w:pPr>
              <w:pStyle w:val="TAL"/>
              <w:rPr>
                <w:szCs w:val="16"/>
                <w:lang w:val="sv-SE"/>
              </w:rPr>
            </w:pPr>
            <w:r>
              <w:rPr>
                <w:lang w:val="fr-FR"/>
              </w:rPr>
              <w:t>Extendable</w:t>
            </w:r>
            <w:r w:rsidRPr="00441CD0">
              <w:rPr>
                <w:lang w:val="fr-FR"/>
              </w:rPr>
              <w:t xml:space="preserve"> / </w:t>
            </w:r>
            <w:r w:rsidRPr="00441CD0">
              <w:t>Table 7.5.2.2-</w:t>
            </w:r>
            <w:r>
              <w:t>6</w:t>
            </w:r>
          </w:p>
        </w:tc>
        <w:tc>
          <w:tcPr>
            <w:tcW w:w="833" w:type="pct"/>
            <w:tcBorders>
              <w:top w:val="single" w:sz="4" w:space="0" w:color="auto"/>
              <w:left w:val="single" w:sz="4" w:space="0" w:color="auto"/>
              <w:bottom w:val="single" w:sz="4" w:space="0" w:color="auto"/>
              <w:right w:val="single" w:sz="4" w:space="0" w:color="auto"/>
            </w:tcBorders>
          </w:tcPr>
          <w:p w14:paraId="60620333" w14:textId="77777777" w:rsidR="00EE5860" w:rsidRPr="00441CD0" w:rsidRDefault="00EE5860" w:rsidP="00BB0E1F">
            <w:pPr>
              <w:pStyle w:val="TAC"/>
            </w:pPr>
            <w:r w:rsidRPr="00441CD0">
              <w:t>Not Applicable</w:t>
            </w:r>
          </w:p>
        </w:tc>
      </w:tr>
      <w:tr w:rsidR="00EA550B" w:rsidRPr="00441CD0" w14:paraId="4135E976"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6F186681" w14:textId="01A3BECB" w:rsidR="00EA550B" w:rsidRDefault="00EA550B" w:rsidP="00BB0E1F">
            <w:pPr>
              <w:pStyle w:val="TAC"/>
              <w:rPr>
                <w:lang w:eastAsia="zh-CN"/>
              </w:rPr>
            </w:pPr>
            <w:r>
              <w:rPr>
                <w:lang w:eastAsia="zh-CN"/>
              </w:rPr>
              <w:t>272-320</w:t>
            </w:r>
          </w:p>
        </w:tc>
        <w:tc>
          <w:tcPr>
            <w:tcW w:w="1962" w:type="pct"/>
            <w:tcBorders>
              <w:top w:val="single" w:sz="4" w:space="0" w:color="auto"/>
              <w:left w:val="single" w:sz="4" w:space="0" w:color="auto"/>
              <w:bottom w:val="single" w:sz="4" w:space="0" w:color="auto"/>
              <w:right w:val="single" w:sz="4" w:space="0" w:color="auto"/>
            </w:tcBorders>
          </w:tcPr>
          <w:p w14:paraId="16214685" w14:textId="5785E497" w:rsidR="00EA550B" w:rsidRDefault="00EA550B" w:rsidP="00BB0E1F">
            <w:pPr>
              <w:pStyle w:val="TAL"/>
            </w:pPr>
            <w:r>
              <w:t>reserved</w:t>
            </w:r>
          </w:p>
        </w:tc>
        <w:tc>
          <w:tcPr>
            <w:tcW w:w="1360" w:type="pct"/>
            <w:tcBorders>
              <w:top w:val="single" w:sz="4" w:space="0" w:color="auto"/>
              <w:left w:val="single" w:sz="4" w:space="0" w:color="auto"/>
              <w:bottom w:val="single" w:sz="4" w:space="0" w:color="auto"/>
              <w:right w:val="single" w:sz="4" w:space="0" w:color="auto"/>
            </w:tcBorders>
          </w:tcPr>
          <w:p w14:paraId="159B2646" w14:textId="77777777" w:rsidR="00EA550B" w:rsidRDefault="00EA550B" w:rsidP="00BB0E1F">
            <w:pPr>
              <w:pStyle w:val="TAL"/>
              <w:rPr>
                <w:lang w:val="fr-FR"/>
              </w:rPr>
            </w:pPr>
          </w:p>
        </w:tc>
        <w:tc>
          <w:tcPr>
            <w:tcW w:w="833" w:type="pct"/>
            <w:tcBorders>
              <w:top w:val="single" w:sz="4" w:space="0" w:color="auto"/>
              <w:left w:val="single" w:sz="4" w:space="0" w:color="auto"/>
              <w:bottom w:val="single" w:sz="4" w:space="0" w:color="auto"/>
              <w:right w:val="single" w:sz="4" w:space="0" w:color="auto"/>
            </w:tcBorders>
          </w:tcPr>
          <w:p w14:paraId="7C18099E" w14:textId="77777777" w:rsidR="00EA550B" w:rsidRPr="00441CD0" w:rsidRDefault="00EA550B" w:rsidP="00BB0E1F">
            <w:pPr>
              <w:pStyle w:val="TAC"/>
            </w:pPr>
          </w:p>
        </w:tc>
      </w:tr>
      <w:tr w:rsidR="00EA550B" w:rsidRPr="00441CD0" w14:paraId="3C88FDDF"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5F079A5B" w14:textId="2A99C71C" w:rsidR="00EA550B" w:rsidRDefault="00EA550B" w:rsidP="00EA550B">
            <w:pPr>
              <w:pStyle w:val="TAC"/>
              <w:rPr>
                <w:lang w:eastAsia="zh-CN"/>
              </w:rPr>
            </w:pPr>
            <w:r>
              <w:rPr>
                <w:lang w:val="fr-FR" w:eastAsia="zh-CN"/>
              </w:rPr>
              <w:t>321</w:t>
            </w:r>
          </w:p>
        </w:tc>
        <w:tc>
          <w:tcPr>
            <w:tcW w:w="1962" w:type="pct"/>
            <w:tcBorders>
              <w:top w:val="single" w:sz="4" w:space="0" w:color="auto"/>
              <w:left w:val="single" w:sz="4" w:space="0" w:color="auto"/>
              <w:bottom w:val="single" w:sz="4" w:space="0" w:color="auto"/>
              <w:right w:val="single" w:sz="4" w:space="0" w:color="auto"/>
            </w:tcBorders>
          </w:tcPr>
          <w:p w14:paraId="41B9896C" w14:textId="7153E88B" w:rsidR="00EA550B" w:rsidRDefault="00EA550B" w:rsidP="00EA550B">
            <w:pPr>
              <w:pStyle w:val="TAL"/>
            </w:pPr>
            <w:r>
              <w:t>Configured Time Domain</w:t>
            </w:r>
          </w:p>
        </w:tc>
        <w:tc>
          <w:tcPr>
            <w:tcW w:w="1360" w:type="pct"/>
            <w:tcBorders>
              <w:top w:val="single" w:sz="4" w:space="0" w:color="auto"/>
              <w:left w:val="single" w:sz="4" w:space="0" w:color="auto"/>
              <w:bottom w:val="single" w:sz="4" w:space="0" w:color="auto"/>
              <w:right w:val="single" w:sz="4" w:space="0" w:color="auto"/>
            </w:tcBorders>
          </w:tcPr>
          <w:p w14:paraId="05D9D173" w14:textId="38C59E96" w:rsidR="00EA550B" w:rsidRDefault="00EA550B" w:rsidP="00EA550B">
            <w:pPr>
              <w:pStyle w:val="TAL"/>
              <w:rPr>
                <w:lang w:val="fr-FR"/>
              </w:rPr>
            </w:pPr>
            <w:r>
              <w:rPr>
                <w:lang w:val="fr-FR"/>
              </w:rPr>
              <w:t>Extendable / Clause 8.2.</w:t>
            </w:r>
            <w:r w:rsidR="000D59B0">
              <w:rPr>
                <w:lang w:val="sv-SE"/>
              </w:rPr>
              <w:t>218</w:t>
            </w:r>
          </w:p>
        </w:tc>
        <w:tc>
          <w:tcPr>
            <w:tcW w:w="833" w:type="pct"/>
            <w:tcBorders>
              <w:top w:val="single" w:sz="4" w:space="0" w:color="auto"/>
              <w:left w:val="single" w:sz="4" w:space="0" w:color="auto"/>
              <w:bottom w:val="single" w:sz="4" w:space="0" w:color="auto"/>
              <w:right w:val="single" w:sz="4" w:space="0" w:color="auto"/>
            </w:tcBorders>
          </w:tcPr>
          <w:p w14:paraId="1044DAC2" w14:textId="00BC94A8" w:rsidR="00EA550B" w:rsidRPr="00441CD0" w:rsidRDefault="00EA550B" w:rsidP="00EA550B">
            <w:pPr>
              <w:pStyle w:val="TAC"/>
            </w:pPr>
            <w:r>
              <w:rPr>
                <w:lang w:val="fr-FR"/>
              </w:rPr>
              <w:t>1</w:t>
            </w:r>
          </w:p>
        </w:tc>
      </w:tr>
      <w:tr w:rsidR="00EE5860" w:rsidRPr="00441CD0" w14:paraId="64E86182"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hideMark/>
          </w:tcPr>
          <w:p w14:paraId="45012B13" w14:textId="77777777" w:rsidR="00EE5860" w:rsidRPr="00441CD0" w:rsidRDefault="00EE5860" w:rsidP="00BB0E1F">
            <w:pPr>
              <w:pStyle w:val="TAC"/>
            </w:pPr>
            <w:r w:rsidRPr="00441CD0">
              <w:t>2</w:t>
            </w:r>
            <w:r>
              <w:t>71</w:t>
            </w:r>
            <w:r w:rsidRPr="00441CD0">
              <w:t xml:space="preserve"> to 32767</w:t>
            </w:r>
          </w:p>
        </w:tc>
        <w:tc>
          <w:tcPr>
            <w:tcW w:w="1962" w:type="pct"/>
            <w:tcBorders>
              <w:top w:val="single" w:sz="4" w:space="0" w:color="auto"/>
              <w:left w:val="single" w:sz="4" w:space="0" w:color="auto"/>
              <w:bottom w:val="single" w:sz="4" w:space="0" w:color="auto"/>
              <w:right w:val="single" w:sz="4" w:space="0" w:color="auto"/>
            </w:tcBorders>
            <w:hideMark/>
          </w:tcPr>
          <w:p w14:paraId="58DE5C88" w14:textId="77777777" w:rsidR="00EE5860" w:rsidRPr="00441CD0" w:rsidRDefault="00EE5860" w:rsidP="00BB0E1F">
            <w:pPr>
              <w:pStyle w:val="TAL"/>
              <w:rPr>
                <w:lang w:val="x-none"/>
              </w:rPr>
            </w:pPr>
            <w:r w:rsidRPr="00441CD0">
              <w:t>Spare. For future use.</w:t>
            </w:r>
          </w:p>
        </w:tc>
        <w:tc>
          <w:tcPr>
            <w:tcW w:w="1360" w:type="pct"/>
            <w:tcBorders>
              <w:top w:val="single" w:sz="4" w:space="0" w:color="auto"/>
              <w:left w:val="single" w:sz="4" w:space="0" w:color="auto"/>
              <w:bottom w:val="single" w:sz="4" w:space="0" w:color="auto"/>
              <w:right w:val="single" w:sz="4" w:space="0" w:color="auto"/>
            </w:tcBorders>
          </w:tcPr>
          <w:p w14:paraId="6590A512"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7919914E" w14:textId="77777777" w:rsidR="00EE5860" w:rsidRPr="00441CD0" w:rsidRDefault="00EE5860" w:rsidP="00BB0E1F">
            <w:pPr>
              <w:pStyle w:val="TAC"/>
              <w:rPr>
                <w:lang w:val="fr-FR"/>
              </w:rPr>
            </w:pPr>
          </w:p>
        </w:tc>
      </w:tr>
      <w:tr w:rsidR="00EE5860" w:rsidRPr="00441CD0" w14:paraId="08269FAE" w14:textId="77777777" w:rsidTr="00BB0E1F">
        <w:trPr>
          <w:jc w:val="center"/>
        </w:trPr>
        <w:tc>
          <w:tcPr>
            <w:tcW w:w="845" w:type="pct"/>
            <w:tcBorders>
              <w:top w:val="single" w:sz="4" w:space="0" w:color="auto"/>
              <w:left w:val="single" w:sz="4" w:space="0" w:color="auto"/>
              <w:bottom w:val="single" w:sz="4" w:space="0" w:color="auto"/>
              <w:right w:val="single" w:sz="4" w:space="0" w:color="auto"/>
            </w:tcBorders>
          </w:tcPr>
          <w:p w14:paraId="41F1A1F3" w14:textId="77777777" w:rsidR="00EE5860" w:rsidRPr="00441CD0" w:rsidRDefault="00EE5860" w:rsidP="00BB0E1F">
            <w:pPr>
              <w:pStyle w:val="TAC"/>
              <w:rPr>
                <w:lang w:val="fr-FR"/>
              </w:rPr>
            </w:pPr>
            <w:r w:rsidRPr="00441CD0">
              <w:rPr>
                <w:lang w:val="fr-FR"/>
              </w:rPr>
              <w:t>32768 to 65535</w:t>
            </w:r>
          </w:p>
        </w:tc>
        <w:tc>
          <w:tcPr>
            <w:tcW w:w="1962" w:type="pct"/>
            <w:tcBorders>
              <w:top w:val="single" w:sz="4" w:space="0" w:color="auto"/>
              <w:left w:val="single" w:sz="4" w:space="0" w:color="auto"/>
              <w:bottom w:val="single" w:sz="4" w:space="0" w:color="auto"/>
              <w:right w:val="single" w:sz="4" w:space="0" w:color="auto"/>
            </w:tcBorders>
          </w:tcPr>
          <w:p w14:paraId="6DDECC6E" w14:textId="77777777" w:rsidR="00EE5860" w:rsidRPr="00441CD0" w:rsidRDefault="00EE5860" w:rsidP="00BB0E1F">
            <w:pPr>
              <w:pStyle w:val="TAL"/>
              <w:rPr>
                <w:lang w:val="fr-FR"/>
              </w:rPr>
            </w:pPr>
            <w:r w:rsidRPr="00441CD0">
              <w:rPr>
                <w:lang w:val="fr-FR"/>
              </w:rPr>
              <w:t>Reserved for vendor specific IEs</w:t>
            </w:r>
          </w:p>
        </w:tc>
        <w:tc>
          <w:tcPr>
            <w:tcW w:w="1360" w:type="pct"/>
            <w:tcBorders>
              <w:top w:val="single" w:sz="4" w:space="0" w:color="auto"/>
              <w:left w:val="single" w:sz="4" w:space="0" w:color="auto"/>
              <w:bottom w:val="single" w:sz="4" w:space="0" w:color="auto"/>
              <w:right w:val="single" w:sz="4" w:space="0" w:color="auto"/>
            </w:tcBorders>
          </w:tcPr>
          <w:p w14:paraId="17557A0B" w14:textId="77777777" w:rsidR="00EE5860" w:rsidRPr="00441CD0" w:rsidRDefault="00EE5860" w:rsidP="00BB0E1F">
            <w:pPr>
              <w:pStyle w:val="TAL"/>
              <w:rPr>
                <w:sz w:val="16"/>
                <w:szCs w:val="16"/>
              </w:rPr>
            </w:pPr>
          </w:p>
        </w:tc>
        <w:tc>
          <w:tcPr>
            <w:tcW w:w="833" w:type="pct"/>
            <w:tcBorders>
              <w:top w:val="single" w:sz="4" w:space="0" w:color="auto"/>
              <w:left w:val="single" w:sz="4" w:space="0" w:color="auto"/>
              <w:bottom w:val="single" w:sz="4" w:space="0" w:color="auto"/>
              <w:right w:val="single" w:sz="4" w:space="0" w:color="auto"/>
            </w:tcBorders>
          </w:tcPr>
          <w:p w14:paraId="4537C8FE" w14:textId="77777777" w:rsidR="00EE5860" w:rsidRPr="00441CD0" w:rsidRDefault="00EE5860" w:rsidP="00BB0E1F">
            <w:pPr>
              <w:pStyle w:val="TAC"/>
              <w:rPr>
                <w:lang w:val="fr-FR"/>
              </w:rPr>
            </w:pPr>
          </w:p>
        </w:tc>
      </w:tr>
    </w:tbl>
    <w:p w14:paraId="4CC87CCC" w14:textId="77777777" w:rsidR="00EE5860" w:rsidRPr="00441CD0" w:rsidRDefault="00EE5860" w:rsidP="00EE5860">
      <w:pPr>
        <w:rPr>
          <w:lang w:val="en-US"/>
        </w:rPr>
      </w:pPr>
    </w:p>
    <w:p w14:paraId="42688CDB" w14:textId="77777777" w:rsidR="00EE5860" w:rsidRPr="00441CD0" w:rsidRDefault="00EE5860" w:rsidP="00EE5860">
      <w:pPr>
        <w:pStyle w:val="Heading2"/>
        <w:rPr>
          <w:lang w:val="x-none"/>
        </w:rPr>
      </w:pPr>
      <w:bookmarkStart w:id="5038" w:name="_Toc19717345"/>
      <w:bookmarkStart w:id="5039" w:name="_Toc27490846"/>
      <w:bookmarkStart w:id="5040" w:name="_Toc27557139"/>
      <w:bookmarkStart w:id="5041" w:name="_Toc27724056"/>
      <w:bookmarkStart w:id="5042" w:name="_Toc36031130"/>
      <w:bookmarkStart w:id="5043" w:name="_Toc36043050"/>
      <w:bookmarkStart w:id="5044" w:name="_Toc36814375"/>
      <w:bookmarkStart w:id="5045" w:name="_Toc44689233"/>
      <w:bookmarkStart w:id="5046" w:name="_Toc44923987"/>
      <w:bookmarkStart w:id="5047" w:name="_Toc51860957"/>
      <w:bookmarkStart w:id="5048" w:name="_Toc57930728"/>
      <w:bookmarkStart w:id="5049" w:name="_Toc57931358"/>
      <w:bookmarkStart w:id="5050" w:name="_Toc160974484"/>
      <w:r w:rsidRPr="00441CD0">
        <w:t>8.2</w:t>
      </w:r>
      <w:r w:rsidRPr="00441CD0">
        <w:tab/>
        <w:t>Information Elements</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3FF072DE" w14:textId="77777777" w:rsidR="00EE5860" w:rsidRPr="00441CD0" w:rsidRDefault="00EE5860" w:rsidP="00EE5860">
      <w:pPr>
        <w:pStyle w:val="Heading3"/>
      </w:pPr>
      <w:bookmarkStart w:id="5051" w:name="_Toc19717346"/>
      <w:bookmarkStart w:id="5052" w:name="_Toc27490847"/>
      <w:bookmarkStart w:id="5053" w:name="_Toc27557140"/>
      <w:bookmarkStart w:id="5054" w:name="_Toc27724057"/>
      <w:bookmarkStart w:id="5055" w:name="_Toc36031131"/>
      <w:bookmarkStart w:id="5056" w:name="_Toc36043051"/>
      <w:bookmarkStart w:id="5057" w:name="_Toc36814376"/>
      <w:bookmarkStart w:id="5058" w:name="_Toc44689234"/>
      <w:bookmarkStart w:id="5059" w:name="_Toc44923988"/>
      <w:bookmarkStart w:id="5060" w:name="_Toc51860958"/>
      <w:bookmarkStart w:id="5061" w:name="_Toc57930729"/>
      <w:bookmarkStart w:id="5062" w:name="_Toc57931359"/>
      <w:bookmarkStart w:id="5063" w:name="_Toc160974485"/>
      <w:r w:rsidRPr="00441CD0">
        <w:t>8.</w:t>
      </w:r>
      <w:r w:rsidRPr="00441CD0">
        <w:rPr>
          <w:lang w:val="en-US"/>
        </w:rPr>
        <w:t>2.1</w:t>
      </w:r>
      <w:r w:rsidRPr="00441CD0">
        <w:tab/>
        <w:t>Cause</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p>
    <w:p w14:paraId="0673892A" w14:textId="77777777" w:rsidR="00EE5860" w:rsidRPr="00441CD0" w:rsidRDefault="00EE5860" w:rsidP="00EE5860">
      <w:r w:rsidRPr="00441CD0">
        <w:t>Cause IE is coded as depicted in Figure 8.2.1-1.</w:t>
      </w:r>
    </w:p>
    <w:p w14:paraId="1961D3EC"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4ACADD9" w14:textId="77777777" w:rsidTr="00BB0E1F">
        <w:trPr>
          <w:jc w:val="center"/>
        </w:trPr>
        <w:tc>
          <w:tcPr>
            <w:tcW w:w="151" w:type="dxa"/>
            <w:tcBorders>
              <w:top w:val="single" w:sz="4" w:space="0" w:color="auto"/>
              <w:left w:val="single" w:sz="4" w:space="0" w:color="auto"/>
              <w:bottom w:val="nil"/>
              <w:right w:val="nil"/>
            </w:tcBorders>
            <w:hideMark/>
          </w:tcPr>
          <w:p w14:paraId="590BB908" w14:textId="77777777" w:rsidR="00EE5860" w:rsidRPr="00441CD0" w:rsidRDefault="00EE5860" w:rsidP="00BB0E1F">
            <w:pPr>
              <w:pStyle w:val="TAC"/>
            </w:pPr>
            <w:r w:rsidRPr="00441CD0">
              <w:t>.</w:t>
            </w:r>
          </w:p>
        </w:tc>
        <w:tc>
          <w:tcPr>
            <w:tcW w:w="1104" w:type="dxa"/>
            <w:tcBorders>
              <w:top w:val="single" w:sz="4" w:space="0" w:color="auto"/>
              <w:left w:val="nil"/>
              <w:bottom w:val="nil"/>
              <w:right w:val="nil"/>
            </w:tcBorders>
          </w:tcPr>
          <w:p w14:paraId="31C65FDE"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2589A12"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C1B76E3" w14:textId="77777777" w:rsidR="00EE5860" w:rsidRPr="00441CD0" w:rsidRDefault="00EE5860" w:rsidP="00BB0E1F">
            <w:pPr>
              <w:pStyle w:val="TAC"/>
            </w:pPr>
          </w:p>
        </w:tc>
      </w:tr>
      <w:tr w:rsidR="00EE5860" w:rsidRPr="00441CD0" w14:paraId="50F1AB24" w14:textId="77777777" w:rsidTr="00BB0E1F">
        <w:trPr>
          <w:jc w:val="center"/>
        </w:trPr>
        <w:tc>
          <w:tcPr>
            <w:tcW w:w="151" w:type="dxa"/>
            <w:tcBorders>
              <w:top w:val="nil"/>
              <w:left w:val="single" w:sz="4" w:space="0" w:color="auto"/>
              <w:bottom w:val="nil"/>
              <w:right w:val="nil"/>
            </w:tcBorders>
          </w:tcPr>
          <w:p w14:paraId="6F9606F7" w14:textId="77777777" w:rsidR="00EE5860" w:rsidRPr="00441CD0" w:rsidRDefault="00EE5860" w:rsidP="00BB0E1F">
            <w:pPr>
              <w:pStyle w:val="TAC"/>
            </w:pPr>
          </w:p>
        </w:tc>
        <w:tc>
          <w:tcPr>
            <w:tcW w:w="1104" w:type="dxa"/>
            <w:tcBorders>
              <w:top w:val="nil"/>
              <w:left w:val="nil"/>
              <w:bottom w:val="nil"/>
              <w:right w:val="nil"/>
            </w:tcBorders>
            <w:hideMark/>
          </w:tcPr>
          <w:p w14:paraId="6996273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406B61F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9B0E29"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17B2046"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B91EE21"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1869338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6EA2C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0B5BF36"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47754E03"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7A3EA94B" w14:textId="77777777" w:rsidR="00EE5860" w:rsidRPr="00441CD0" w:rsidRDefault="00EE5860" w:rsidP="00BB0E1F">
            <w:pPr>
              <w:pStyle w:val="TAC"/>
            </w:pPr>
          </w:p>
        </w:tc>
      </w:tr>
      <w:tr w:rsidR="00EE5860" w:rsidRPr="00441CD0" w14:paraId="327CF5FD" w14:textId="77777777" w:rsidTr="00BB0E1F">
        <w:trPr>
          <w:jc w:val="center"/>
        </w:trPr>
        <w:tc>
          <w:tcPr>
            <w:tcW w:w="151" w:type="dxa"/>
            <w:tcBorders>
              <w:top w:val="nil"/>
              <w:left w:val="single" w:sz="4" w:space="0" w:color="auto"/>
              <w:bottom w:val="nil"/>
              <w:right w:val="nil"/>
            </w:tcBorders>
          </w:tcPr>
          <w:p w14:paraId="623F58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333DB5B"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7730141" w14:textId="77777777" w:rsidR="00EE5860" w:rsidRPr="00441CD0" w:rsidRDefault="00EE5860" w:rsidP="00BB0E1F">
            <w:pPr>
              <w:pStyle w:val="TAC"/>
            </w:pPr>
            <w:r w:rsidRPr="00441CD0">
              <w:t xml:space="preserve">Type = </w:t>
            </w:r>
            <w:r w:rsidRPr="00441CD0">
              <w:rPr>
                <w:lang w:val="sv-SE"/>
              </w:rPr>
              <w:t>19</w:t>
            </w:r>
            <w:r w:rsidRPr="00441CD0">
              <w:t xml:space="preserve"> (decimal)</w:t>
            </w:r>
          </w:p>
        </w:tc>
        <w:tc>
          <w:tcPr>
            <w:tcW w:w="588" w:type="dxa"/>
            <w:tcBorders>
              <w:top w:val="nil"/>
              <w:left w:val="single" w:sz="4" w:space="0" w:color="auto"/>
              <w:bottom w:val="nil"/>
              <w:right w:val="single" w:sz="4" w:space="0" w:color="auto"/>
            </w:tcBorders>
          </w:tcPr>
          <w:p w14:paraId="42041A97" w14:textId="77777777" w:rsidR="00EE5860" w:rsidRPr="00441CD0" w:rsidRDefault="00EE5860" w:rsidP="00BB0E1F">
            <w:pPr>
              <w:pStyle w:val="TAC"/>
            </w:pPr>
          </w:p>
        </w:tc>
      </w:tr>
      <w:tr w:rsidR="00EE5860" w:rsidRPr="00441CD0" w14:paraId="6BA0A015" w14:textId="77777777" w:rsidTr="00BB0E1F">
        <w:trPr>
          <w:jc w:val="center"/>
        </w:trPr>
        <w:tc>
          <w:tcPr>
            <w:tcW w:w="151" w:type="dxa"/>
            <w:tcBorders>
              <w:top w:val="nil"/>
              <w:left w:val="single" w:sz="4" w:space="0" w:color="auto"/>
              <w:bottom w:val="nil"/>
              <w:right w:val="nil"/>
            </w:tcBorders>
          </w:tcPr>
          <w:p w14:paraId="7EF5AA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31913"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335C44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70B85BA4" w14:textId="77777777" w:rsidR="00EE5860" w:rsidRPr="00441CD0" w:rsidRDefault="00EE5860" w:rsidP="00BB0E1F">
            <w:pPr>
              <w:pStyle w:val="TAC"/>
            </w:pPr>
          </w:p>
        </w:tc>
      </w:tr>
      <w:tr w:rsidR="00EE5860" w:rsidRPr="00441CD0" w14:paraId="4019472D" w14:textId="77777777" w:rsidTr="00BB0E1F">
        <w:trPr>
          <w:jc w:val="center"/>
        </w:trPr>
        <w:tc>
          <w:tcPr>
            <w:tcW w:w="151" w:type="dxa"/>
            <w:tcBorders>
              <w:top w:val="nil"/>
              <w:left w:val="single" w:sz="4" w:space="0" w:color="auto"/>
              <w:bottom w:val="single" w:sz="4" w:space="0" w:color="auto"/>
              <w:right w:val="nil"/>
            </w:tcBorders>
          </w:tcPr>
          <w:p w14:paraId="0C2A291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75FFC9" w14:textId="77777777" w:rsidR="00EE5860" w:rsidRPr="00441CD0" w:rsidRDefault="00EE5860" w:rsidP="00BB0E1F">
            <w:pPr>
              <w:pStyle w:val="TAC"/>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E2ABF7" w14:textId="77777777" w:rsidR="00EE5860" w:rsidRPr="00441CD0" w:rsidRDefault="00EE5860" w:rsidP="00BB0E1F">
            <w:pPr>
              <w:pStyle w:val="TAC"/>
            </w:pPr>
            <w:r w:rsidRPr="00441CD0">
              <w:t>Cause value</w:t>
            </w:r>
          </w:p>
        </w:tc>
        <w:tc>
          <w:tcPr>
            <w:tcW w:w="588" w:type="dxa"/>
            <w:tcBorders>
              <w:top w:val="nil"/>
              <w:left w:val="single" w:sz="4" w:space="0" w:color="auto"/>
              <w:bottom w:val="single" w:sz="4" w:space="0" w:color="auto"/>
              <w:right w:val="single" w:sz="4" w:space="0" w:color="auto"/>
            </w:tcBorders>
          </w:tcPr>
          <w:p w14:paraId="1FEC1CCA" w14:textId="77777777" w:rsidR="00EE5860" w:rsidRPr="00441CD0" w:rsidRDefault="00EE5860" w:rsidP="00BB0E1F">
            <w:pPr>
              <w:pStyle w:val="TAC"/>
            </w:pPr>
          </w:p>
        </w:tc>
      </w:tr>
    </w:tbl>
    <w:p w14:paraId="24CC625D" w14:textId="77777777" w:rsidR="00EE5860" w:rsidRPr="00441CD0" w:rsidRDefault="00EE5860" w:rsidP="00EE5860">
      <w:pPr>
        <w:pStyle w:val="TF"/>
      </w:pPr>
      <w:r w:rsidRPr="00441CD0">
        <w:t>Figure 8.</w:t>
      </w:r>
      <w:r w:rsidRPr="00441CD0">
        <w:rPr>
          <w:lang w:val="en-US"/>
        </w:rPr>
        <w:t>2.1</w:t>
      </w:r>
      <w:r w:rsidRPr="00441CD0">
        <w:t>-1: Cause</w:t>
      </w:r>
    </w:p>
    <w:p w14:paraId="4FE65B88" w14:textId="77777777" w:rsidR="00EE5860" w:rsidRPr="00441CD0" w:rsidRDefault="00EE5860" w:rsidP="00EE5860">
      <w:r w:rsidRPr="00441CD0">
        <w:t xml:space="preserve">The Cause value shall be included in </w:t>
      </w:r>
      <w:r w:rsidRPr="00441CD0">
        <w:rPr>
          <w:lang w:val="en-US"/>
        </w:rPr>
        <w:t xml:space="preserve">a </w:t>
      </w:r>
      <w:r w:rsidRPr="00441CD0">
        <w:t>response message. In a response message, the Cause value indicates the acceptance or the rejection of the corresponding request message. The Cause value indicates the explicit reason for the rejection.</w:t>
      </w:r>
    </w:p>
    <w:p w14:paraId="535250C3" w14:textId="77777777" w:rsidR="00EE5860" w:rsidRPr="00441CD0" w:rsidRDefault="00EE5860" w:rsidP="00EE5860">
      <w:pPr>
        <w:pStyle w:val="TH"/>
      </w:pPr>
      <w:r w:rsidRPr="00441CD0">
        <w:t>Table 8.</w:t>
      </w:r>
      <w:r w:rsidRPr="00441CD0">
        <w:rPr>
          <w:lang w:val="en-US"/>
        </w:rPr>
        <w:t>2.</w:t>
      </w:r>
      <w:r w:rsidRPr="00441CD0">
        <w:rPr>
          <w:lang w:val="de-DE"/>
        </w:rPr>
        <w:t>1</w:t>
      </w:r>
      <w:r w:rsidRPr="00441CD0">
        <w:t>-1: Cause values</w:t>
      </w:r>
    </w:p>
    <w:tbl>
      <w:tblPr>
        <w:tblW w:w="45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998"/>
        <w:gridCol w:w="847"/>
        <w:gridCol w:w="2380"/>
        <w:gridCol w:w="4493"/>
      </w:tblGrid>
      <w:tr w:rsidR="00EE5860" w:rsidRPr="00441CD0" w14:paraId="45F7C5D6"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hideMark/>
          </w:tcPr>
          <w:p w14:paraId="17F1394F" w14:textId="77777777" w:rsidR="00EE5860" w:rsidRPr="00441CD0" w:rsidRDefault="00EE5860" w:rsidP="00BB0E1F">
            <w:pPr>
              <w:pStyle w:val="TAH"/>
            </w:pPr>
            <w:bookmarkStart w:id="5064" w:name="MCCQCTEMPBM_00000149"/>
            <w:r w:rsidRPr="00441CD0">
              <w:t>Message Type</w:t>
            </w:r>
          </w:p>
        </w:tc>
        <w:tc>
          <w:tcPr>
            <w:tcW w:w="486" w:type="pct"/>
            <w:tcBorders>
              <w:top w:val="single" w:sz="4" w:space="0" w:color="auto"/>
              <w:left w:val="single" w:sz="4" w:space="0" w:color="auto"/>
              <w:bottom w:val="single" w:sz="4" w:space="0" w:color="auto"/>
              <w:right w:val="single" w:sz="4" w:space="0" w:color="auto"/>
            </w:tcBorders>
            <w:hideMark/>
          </w:tcPr>
          <w:p w14:paraId="1C3057D4" w14:textId="77777777" w:rsidR="00EE5860" w:rsidRPr="00441CD0" w:rsidRDefault="00EE5860" w:rsidP="00BB0E1F">
            <w:pPr>
              <w:pStyle w:val="TAH"/>
            </w:pPr>
            <w:r w:rsidRPr="00441CD0">
              <w:t>Cause value</w:t>
            </w:r>
          </w:p>
          <w:p w14:paraId="05A6287A" w14:textId="77777777" w:rsidR="00EE5860" w:rsidRPr="00441CD0" w:rsidRDefault="00EE5860" w:rsidP="00BB0E1F">
            <w:pPr>
              <w:pStyle w:val="TAH"/>
            </w:pPr>
            <w:r w:rsidRPr="00441CD0">
              <w:t>(decimal)</w:t>
            </w:r>
          </w:p>
        </w:tc>
        <w:tc>
          <w:tcPr>
            <w:tcW w:w="1365" w:type="pct"/>
            <w:tcBorders>
              <w:top w:val="single" w:sz="4" w:space="0" w:color="auto"/>
              <w:left w:val="single" w:sz="4" w:space="0" w:color="auto"/>
              <w:bottom w:val="single" w:sz="4" w:space="0" w:color="auto"/>
              <w:right w:val="single" w:sz="4" w:space="0" w:color="auto"/>
            </w:tcBorders>
            <w:hideMark/>
          </w:tcPr>
          <w:p w14:paraId="526B763C" w14:textId="77777777" w:rsidR="00EE5860" w:rsidRPr="00441CD0" w:rsidRDefault="00EE5860" w:rsidP="00BB0E1F">
            <w:pPr>
              <w:pStyle w:val="TAH"/>
            </w:pPr>
            <w:r w:rsidRPr="00441CD0">
              <w:t>Meaning</w:t>
            </w:r>
          </w:p>
        </w:tc>
        <w:tc>
          <w:tcPr>
            <w:tcW w:w="2577" w:type="pct"/>
            <w:tcBorders>
              <w:top w:val="single" w:sz="4" w:space="0" w:color="auto"/>
              <w:left w:val="single" w:sz="4" w:space="0" w:color="auto"/>
              <w:bottom w:val="single" w:sz="4" w:space="0" w:color="auto"/>
              <w:right w:val="single" w:sz="4" w:space="0" w:color="auto"/>
            </w:tcBorders>
            <w:hideMark/>
          </w:tcPr>
          <w:p w14:paraId="7FA3B230" w14:textId="77777777" w:rsidR="00EE5860" w:rsidRPr="00441CD0" w:rsidRDefault="00EE5860" w:rsidP="00BB0E1F">
            <w:pPr>
              <w:pStyle w:val="TAH"/>
            </w:pPr>
            <w:r w:rsidRPr="00441CD0">
              <w:t>Description</w:t>
            </w:r>
          </w:p>
        </w:tc>
      </w:tr>
      <w:tr w:rsidR="00EE5860" w:rsidRPr="00441CD0" w14:paraId="4A5B8DEE" w14:textId="77777777" w:rsidTr="00BB0E1F">
        <w:trPr>
          <w:jc w:val="center"/>
        </w:trPr>
        <w:tc>
          <w:tcPr>
            <w:tcW w:w="572" w:type="pct"/>
            <w:tcBorders>
              <w:top w:val="single" w:sz="4" w:space="0" w:color="auto"/>
              <w:left w:val="single" w:sz="4" w:space="0" w:color="auto"/>
              <w:bottom w:val="single" w:sz="4" w:space="0" w:color="auto"/>
              <w:right w:val="single" w:sz="4" w:space="0" w:color="auto"/>
            </w:tcBorders>
          </w:tcPr>
          <w:p w14:paraId="4D6D79E2" w14:textId="77777777" w:rsidR="00EE5860" w:rsidRPr="00441CD0" w:rsidRDefault="00EE5860" w:rsidP="00BB0E1F">
            <w:pPr>
              <w:pStyle w:val="TAC"/>
            </w:pPr>
          </w:p>
        </w:tc>
        <w:tc>
          <w:tcPr>
            <w:tcW w:w="486" w:type="pct"/>
            <w:tcBorders>
              <w:top w:val="single" w:sz="4" w:space="0" w:color="auto"/>
              <w:left w:val="single" w:sz="4" w:space="0" w:color="auto"/>
              <w:bottom w:val="single" w:sz="4" w:space="0" w:color="auto"/>
              <w:right w:val="single" w:sz="4" w:space="0" w:color="auto"/>
            </w:tcBorders>
            <w:hideMark/>
          </w:tcPr>
          <w:p w14:paraId="7BE9B674" w14:textId="77777777" w:rsidR="00EE5860" w:rsidRPr="00441CD0" w:rsidRDefault="00EE5860" w:rsidP="00BB0E1F">
            <w:pPr>
              <w:pStyle w:val="TAC"/>
            </w:pPr>
            <w:r w:rsidRPr="00441CD0">
              <w:t>0</w:t>
            </w:r>
          </w:p>
        </w:tc>
        <w:tc>
          <w:tcPr>
            <w:tcW w:w="1365" w:type="pct"/>
            <w:tcBorders>
              <w:top w:val="single" w:sz="4" w:space="0" w:color="auto"/>
              <w:left w:val="single" w:sz="4" w:space="0" w:color="auto"/>
              <w:bottom w:val="single" w:sz="4" w:space="0" w:color="auto"/>
              <w:right w:val="single" w:sz="4" w:space="0" w:color="auto"/>
            </w:tcBorders>
            <w:hideMark/>
          </w:tcPr>
          <w:p w14:paraId="50097ACC" w14:textId="77777777" w:rsidR="00EE5860" w:rsidRPr="00441CD0" w:rsidRDefault="00EE5860" w:rsidP="00BB0E1F">
            <w:pPr>
              <w:pStyle w:val="TAL"/>
            </w:pPr>
            <w:r w:rsidRPr="00441CD0">
              <w:t xml:space="preserve">Reserved. </w:t>
            </w:r>
          </w:p>
        </w:tc>
        <w:tc>
          <w:tcPr>
            <w:tcW w:w="2577" w:type="pct"/>
            <w:tcBorders>
              <w:top w:val="single" w:sz="4" w:space="0" w:color="auto"/>
              <w:left w:val="single" w:sz="4" w:space="0" w:color="auto"/>
              <w:bottom w:val="single" w:sz="4" w:space="0" w:color="auto"/>
              <w:right w:val="single" w:sz="4" w:space="0" w:color="auto"/>
            </w:tcBorders>
            <w:hideMark/>
          </w:tcPr>
          <w:p w14:paraId="16B8CB4A" w14:textId="77777777" w:rsidR="00EE5860" w:rsidRPr="00441CD0" w:rsidRDefault="00EE5860" w:rsidP="00BB0E1F">
            <w:pPr>
              <w:pStyle w:val="TAL"/>
            </w:pPr>
            <w:r w:rsidRPr="00441CD0">
              <w:t>Shall not be sent and if received the Cause shall be treated as an invalid IE</w:t>
            </w:r>
          </w:p>
        </w:tc>
      </w:tr>
      <w:tr w:rsidR="00EE5860" w:rsidRPr="00441CD0" w14:paraId="65DFA078"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3560B835" w14:textId="77777777" w:rsidR="00EE5860" w:rsidRPr="00441CD0" w:rsidRDefault="00EE5860" w:rsidP="00BB0E1F">
            <w:pPr>
              <w:pStyle w:val="TAC"/>
              <w:shd w:val="clear" w:color="auto" w:fill="FFFFFF"/>
            </w:pPr>
            <w:r w:rsidRPr="00441CD0">
              <w:t>Acceptance in a response</w:t>
            </w:r>
          </w:p>
        </w:tc>
        <w:tc>
          <w:tcPr>
            <w:tcW w:w="486" w:type="pct"/>
            <w:tcBorders>
              <w:top w:val="single" w:sz="4" w:space="0" w:color="auto"/>
              <w:left w:val="single" w:sz="4" w:space="0" w:color="auto"/>
              <w:bottom w:val="single" w:sz="4" w:space="0" w:color="auto"/>
              <w:right w:val="single" w:sz="4" w:space="0" w:color="auto"/>
            </w:tcBorders>
            <w:hideMark/>
          </w:tcPr>
          <w:p w14:paraId="5A878D70" w14:textId="77777777" w:rsidR="00EE5860" w:rsidRPr="00441CD0" w:rsidRDefault="00EE5860" w:rsidP="00BB0E1F">
            <w:pPr>
              <w:pStyle w:val="TAC"/>
              <w:shd w:val="clear" w:color="auto" w:fill="FFFFFF"/>
            </w:pPr>
            <w:r w:rsidRPr="00441CD0">
              <w:t>1</w:t>
            </w:r>
          </w:p>
        </w:tc>
        <w:tc>
          <w:tcPr>
            <w:tcW w:w="1365" w:type="pct"/>
            <w:tcBorders>
              <w:top w:val="single" w:sz="4" w:space="0" w:color="auto"/>
              <w:left w:val="single" w:sz="4" w:space="0" w:color="auto"/>
              <w:bottom w:val="single" w:sz="4" w:space="0" w:color="auto"/>
              <w:right w:val="single" w:sz="4" w:space="0" w:color="auto"/>
            </w:tcBorders>
            <w:hideMark/>
          </w:tcPr>
          <w:p w14:paraId="1D49E6C5" w14:textId="77777777" w:rsidR="00EE5860" w:rsidRPr="00441CD0" w:rsidRDefault="00EE5860" w:rsidP="00BB0E1F">
            <w:pPr>
              <w:pStyle w:val="TAL"/>
              <w:shd w:val="clear" w:color="auto" w:fill="FFFFFF"/>
            </w:pPr>
            <w:r w:rsidRPr="00441CD0">
              <w:t>Request accepted (success)</w:t>
            </w:r>
          </w:p>
        </w:tc>
        <w:tc>
          <w:tcPr>
            <w:tcW w:w="2577" w:type="pct"/>
            <w:tcBorders>
              <w:top w:val="single" w:sz="4" w:space="0" w:color="auto"/>
              <w:left w:val="single" w:sz="4" w:space="0" w:color="auto"/>
              <w:bottom w:val="single" w:sz="4" w:space="0" w:color="auto"/>
              <w:right w:val="single" w:sz="4" w:space="0" w:color="auto"/>
            </w:tcBorders>
            <w:hideMark/>
          </w:tcPr>
          <w:p w14:paraId="3726C851" w14:textId="77777777" w:rsidR="00EE5860" w:rsidRPr="00441CD0" w:rsidRDefault="00EE5860" w:rsidP="00BB0E1F">
            <w:pPr>
              <w:pStyle w:val="TAL"/>
              <w:shd w:val="clear" w:color="auto" w:fill="FFFFFF"/>
            </w:pPr>
            <w:r w:rsidRPr="00441CD0">
              <w:t>"</w:t>
            </w:r>
            <w:r w:rsidRPr="00441CD0">
              <w:rPr>
                <w:lang w:val="en-US"/>
              </w:rPr>
              <w:t>Request accepted (s</w:t>
            </w:r>
            <w:r w:rsidRPr="00441CD0">
              <w:t>uccess)" is returned when the PFCP entity has accepted a request.</w:t>
            </w:r>
          </w:p>
        </w:tc>
      </w:tr>
      <w:tr w:rsidR="00EE5860" w:rsidRPr="00441CD0" w14:paraId="696D2AF1" w14:textId="77777777" w:rsidTr="00BB0E1F">
        <w:trPr>
          <w:jc w:val="center"/>
        </w:trPr>
        <w:tc>
          <w:tcPr>
            <w:tcW w:w="572" w:type="pct"/>
            <w:vMerge/>
            <w:tcBorders>
              <w:top w:val="single" w:sz="4" w:space="0" w:color="auto"/>
              <w:left w:val="single" w:sz="4" w:space="0" w:color="auto"/>
              <w:bottom w:val="single" w:sz="4" w:space="0" w:color="auto"/>
              <w:right w:val="single" w:sz="4" w:space="0" w:color="auto"/>
            </w:tcBorders>
          </w:tcPr>
          <w:p w14:paraId="4F1BFBA7" w14:textId="77777777" w:rsidR="00EE5860" w:rsidRPr="00441CD0" w:rsidRDefault="00EE5860" w:rsidP="00BB0E1F">
            <w:pPr>
              <w:pStyle w:val="TAC"/>
              <w:shd w:val="clear" w:color="auto" w:fill="FFFFFF"/>
            </w:pPr>
          </w:p>
        </w:tc>
        <w:tc>
          <w:tcPr>
            <w:tcW w:w="486" w:type="pct"/>
            <w:tcBorders>
              <w:top w:val="single" w:sz="4" w:space="0" w:color="auto"/>
              <w:left w:val="single" w:sz="4" w:space="0" w:color="auto"/>
              <w:bottom w:val="single" w:sz="4" w:space="0" w:color="auto"/>
              <w:right w:val="single" w:sz="4" w:space="0" w:color="auto"/>
            </w:tcBorders>
          </w:tcPr>
          <w:p w14:paraId="7F920A42" w14:textId="77777777" w:rsidR="00EE5860" w:rsidRPr="00441CD0" w:rsidRDefault="00EE5860" w:rsidP="00BB0E1F">
            <w:pPr>
              <w:pStyle w:val="TAC"/>
              <w:shd w:val="clear" w:color="auto" w:fill="FFFFFF"/>
              <w:rPr>
                <w:lang w:val="fr-FR"/>
              </w:rPr>
            </w:pPr>
            <w:r w:rsidRPr="00441CD0">
              <w:rPr>
                <w:lang w:val="fr-FR"/>
              </w:rPr>
              <w:t>2</w:t>
            </w:r>
          </w:p>
        </w:tc>
        <w:tc>
          <w:tcPr>
            <w:tcW w:w="1365" w:type="pct"/>
            <w:tcBorders>
              <w:top w:val="single" w:sz="4" w:space="0" w:color="auto"/>
              <w:left w:val="single" w:sz="4" w:space="0" w:color="auto"/>
              <w:bottom w:val="single" w:sz="4" w:space="0" w:color="auto"/>
              <w:right w:val="single" w:sz="4" w:space="0" w:color="auto"/>
            </w:tcBorders>
          </w:tcPr>
          <w:p w14:paraId="20A088F4" w14:textId="77777777" w:rsidR="00EE5860" w:rsidRPr="00441CD0" w:rsidRDefault="00EE5860" w:rsidP="00BB0E1F">
            <w:pPr>
              <w:pStyle w:val="TAL"/>
              <w:shd w:val="clear" w:color="auto" w:fill="FFFFFF"/>
              <w:rPr>
                <w:lang w:val="fr-FR"/>
              </w:rPr>
            </w:pPr>
            <w:r w:rsidRPr="00441CD0">
              <w:rPr>
                <w:lang w:val="fr-FR"/>
              </w:rPr>
              <w:t>More Usage Report to send</w:t>
            </w:r>
          </w:p>
        </w:tc>
        <w:tc>
          <w:tcPr>
            <w:tcW w:w="2577" w:type="pct"/>
            <w:tcBorders>
              <w:top w:val="single" w:sz="4" w:space="0" w:color="auto"/>
              <w:left w:val="single" w:sz="4" w:space="0" w:color="auto"/>
              <w:bottom w:val="single" w:sz="4" w:space="0" w:color="auto"/>
              <w:right w:val="single" w:sz="4" w:space="0" w:color="auto"/>
            </w:tcBorders>
          </w:tcPr>
          <w:p w14:paraId="49B2BF99" w14:textId="327350E6" w:rsidR="00EE5860" w:rsidRPr="00441CD0" w:rsidRDefault="00EE5860" w:rsidP="00BB0E1F">
            <w:pPr>
              <w:pStyle w:val="TAL"/>
              <w:shd w:val="clear" w:color="auto" w:fill="FFFFFF"/>
              <w:rPr>
                <w:lang w:val="fr-FR"/>
              </w:rPr>
            </w:pPr>
            <w:r w:rsidRPr="00441CD0">
              <w:rPr>
                <w:lang w:val="fr-FR"/>
              </w:rPr>
              <w:t xml:space="preserve">This cause shall be returned by the UP function in the PFCP Session Deletion Response message when it has more usage reports to send. (See </w:t>
            </w:r>
            <w:r w:rsidR="00415C19" w:rsidRPr="00441CD0">
              <w:rPr>
                <w:lang w:val="fr-FR"/>
              </w:rPr>
              <w:t>clause</w:t>
            </w:r>
            <w:r w:rsidR="00415C19">
              <w:rPr>
                <w:lang w:val="fr-FR"/>
              </w:rPr>
              <w:t> </w:t>
            </w:r>
            <w:r w:rsidR="00415C19" w:rsidRPr="00441CD0">
              <w:rPr>
                <w:lang w:val="fr-FR"/>
              </w:rPr>
              <w:t>5</w:t>
            </w:r>
            <w:r w:rsidRPr="00441CD0">
              <w:rPr>
                <w:lang w:val="fr-FR"/>
              </w:rPr>
              <w:t>.2.2.3.1)</w:t>
            </w:r>
          </w:p>
        </w:tc>
      </w:tr>
      <w:tr w:rsidR="00EE5860" w:rsidRPr="00441CD0" w14:paraId="5ECA3F3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15620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7B5D7CE7" w14:textId="77777777" w:rsidR="00EE5860" w:rsidRPr="00441CD0" w:rsidRDefault="00EE5860" w:rsidP="00BB0E1F">
            <w:pPr>
              <w:pStyle w:val="TAC"/>
              <w:shd w:val="clear" w:color="auto" w:fill="FFFFFF"/>
            </w:pPr>
            <w:r w:rsidRPr="00441CD0">
              <w:t>3-63</w:t>
            </w:r>
          </w:p>
        </w:tc>
        <w:tc>
          <w:tcPr>
            <w:tcW w:w="1365" w:type="pct"/>
            <w:tcBorders>
              <w:top w:val="single" w:sz="4" w:space="0" w:color="auto"/>
              <w:left w:val="single" w:sz="4" w:space="0" w:color="auto"/>
              <w:bottom w:val="single" w:sz="4" w:space="0" w:color="auto"/>
              <w:right w:val="single" w:sz="4" w:space="0" w:color="auto"/>
            </w:tcBorders>
            <w:hideMark/>
          </w:tcPr>
          <w:p w14:paraId="4C8DA121" w14:textId="77777777" w:rsidR="00EE5860" w:rsidRPr="00441CD0" w:rsidRDefault="00EE5860" w:rsidP="00BB0E1F">
            <w:pPr>
              <w:pStyle w:val="TAL"/>
              <w:shd w:val="clear" w:color="auto" w:fill="FFFFFF"/>
            </w:pPr>
            <w:r w:rsidRPr="00441CD0">
              <w:t xml:space="preserve">Spare. </w:t>
            </w:r>
          </w:p>
        </w:tc>
        <w:tc>
          <w:tcPr>
            <w:tcW w:w="2577" w:type="pct"/>
            <w:tcBorders>
              <w:top w:val="single" w:sz="4" w:space="0" w:color="auto"/>
              <w:left w:val="single" w:sz="4" w:space="0" w:color="auto"/>
              <w:bottom w:val="single" w:sz="4" w:space="0" w:color="auto"/>
              <w:right w:val="single" w:sz="4" w:space="0" w:color="auto"/>
            </w:tcBorders>
            <w:hideMark/>
          </w:tcPr>
          <w:p w14:paraId="706B4886" w14:textId="77777777" w:rsidR="00EE5860" w:rsidRPr="00441CD0" w:rsidRDefault="00EE5860" w:rsidP="00BB0E1F">
            <w:pPr>
              <w:pStyle w:val="TAL"/>
              <w:shd w:val="clear" w:color="auto" w:fill="FFFFFF"/>
            </w:pPr>
            <w:r w:rsidRPr="00441CD0">
              <w:t xml:space="preserve">This value range </w:t>
            </w:r>
            <w:r w:rsidRPr="00441CD0">
              <w:rPr>
                <w:lang w:val="en-US"/>
              </w:rPr>
              <w:t>shall be used by</w:t>
            </w:r>
            <w:r w:rsidRPr="00441CD0">
              <w:t xml:space="preserve"> Cause values in an acceptance response message. See NOTE 1.</w:t>
            </w:r>
          </w:p>
        </w:tc>
      </w:tr>
      <w:tr w:rsidR="00EE5860" w:rsidRPr="00441CD0" w14:paraId="388C1312" w14:textId="77777777" w:rsidTr="00BB0E1F">
        <w:trPr>
          <w:jc w:val="center"/>
        </w:trPr>
        <w:tc>
          <w:tcPr>
            <w:tcW w:w="572" w:type="pct"/>
            <w:vMerge w:val="restart"/>
            <w:tcBorders>
              <w:top w:val="single" w:sz="4" w:space="0" w:color="auto"/>
              <w:left w:val="single" w:sz="4" w:space="0" w:color="auto"/>
              <w:bottom w:val="single" w:sz="4" w:space="0" w:color="auto"/>
              <w:right w:val="single" w:sz="4" w:space="0" w:color="auto"/>
            </w:tcBorders>
            <w:hideMark/>
          </w:tcPr>
          <w:p w14:paraId="0FE797EB" w14:textId="77777777" w:rsidR="00EE5860" w:rsidRPr="00441CD0" w:rsidRDefault="00EE5860" w:rsidP="00BB0E1F">
            <w:pPr>
              <w:pStyle w:val="TAC"/>
              <w:shd w:val="clear" w:color="auto" w:fill="FFFFFF"/>
            </w:pPr>
            <w:r w:rsidRPr="00441CD0">
              <w:t>Rejection in a response</w:t>
            </w:r>
          </w:p>
        </w:tc>
        <w:tc>
          <w:tcPr>
            <w:tcW w:w="486" w:type="pct"/>
            <w:tcBorders>
              <w:top w:val="single" w:sz="4" w:space="0" w:color="auto"/>
              <w:left w:val="single" w:sz="4" w:space="0" w:color="auto"/>
              <w:bottom w:val="single" w:sz="4" w:space="0" w:color="auto"/>
              <w:right w:val="single" w:sz="4" w:space="0" w:color="auto"/>
            </w:tcBorders>
            <w:hideMark/>
          </w:tcPr>
          <w:p w14:paraId="42BBC6AC" w14:textId="77777777" w:rsidR="00EE5860" w:rsidRPr="00441CD0" w:rsidRDefault="00EE5860" w:rsidP="00BB0E1F">
            <w:pPr>
              <w:pStyle w:val="TAC"/>
              <w:shd w:val="clear" w:color="auto" w:fill="FFFFFF"/>
            </w:pPr>
            <w:r w:rsidRPr="00441CD0">
              <w:t>64</w:t>
            </w:r>
          </w:p>
        </w:tc>
        <w:tc>
          <w:tcPr>
            <w:tcW w:w="1365" w:type="pct"/>
            <w:tcBorders>
              <w:top w:val="single" w:sz="4" w:space="0" w:color="auto"/>
              <w:left w:val="single" w:sz="4" w:space="0" w:color="auto"/>
              <w:bottom w:val="single" w:sz="4" w:space="0" w:color="auto"/>
              <w:right w:val="single" w:sz="4" w:space="0" w:color="auto"/>
            </w:tcBorders>
            <w:hideMark/>
          </w:tcPr>
          <w:p w14:paraId="38C18615" w14:textId="77777777" w:rsidR="00EE5860" w:rsidRPr="00441CD0" w:rsidRDefault="00EE5860" w:rsidP="00BB0E1F">
            <w:pPr>
              <w:pStyle w:val="TAL"/>
              <w:shd w:val="clear" w:color="auto" w:fill="FFFFFF"/>
            </w:pPr>
            <w:r w:rsidRPr="00441CD0">
              <w:t>Request rejected (reason not specified)</w:t>
            </w:r>
          </w:p>
        </w:tc>
        <w:tc>
          <w:tcPr>
            <w:tcW w:w="2577" w:type="pct"/>
            <w:tcBorders>
              <w:top w:val="single" w:sz="4" w:space="0" w:color="auto"/>
              <w:left w:val="single" w:sz="4" w:space="0" w:color="auto"/>
              <w:bottom w:val="single" w:sz="4" w:space="0" w:color="auto"/>
              <w:right w:val="single" w:sz="4" w:space="0" w:color="auto"/>
            </w:tcBorders>
            <w:hideMark/>
          </w:tcPr>
          <w:p w14:paraId="7341A60C" w14:textId="77777777" w:rsidR="00EE5860" w:rsidRPr="00441CD0" w:rsidRDefault="00EE5860" w:rsidP="00BB0E1F">
            <w:pPr>
              <w:pStyle w:val="TAL"/>
              <w:shd w:val="clear" w:color="auto" w:fill="FFFFFF"/>
            </w:pPr>
            <w:r w:rsidRPr="00441CD0">
              <w:t xml:space="preserve">This cause shall be returned to report an unspecified </w:t>
            </w:r>
            <w:r w:rsidRPr="00441CD0">
              <w:rPr>
                <w:lang w:val="en-US"/>
              </w:rPr>
              <w:t>rejection</w:t>
            </w:r>
            <w:r w:rsidRPr="00441CD0">
              <w:t xml:space="preserve"> cause</w:t>
            </w:r>
          </w:p>
        </w:tc>
      </w:tr>
      <w:tr w:rsidR="00EE5860" w:rsidRPr="00441CD0" w14:paraId="53ADD4D3"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464F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9633ABE" w14:textId="77777777" w:rsidR="00EE5860" w:rsidRPr="00441CD0" w:rsidRDefault="00EE5860" w:rsidP="00BB0E1F">
            <w:pPr>
              <w:pStyle w:val="TAC"/>
              <w:shd w:val="clear" w:color="auto" w:fill="FFFFFF"/>
            </w:pPr>
            <w:r w:rsidRPr="00441CD0">
              <w:t>65</w:t>
            </w:r>
          </w:p>
        </w:tc>
        <w:tc>
          <w:tcPr>
            <w:tcW w:w="1365" w:type="pct"/>
            <w:tcBorders>
              <w:top w:val="single" w:sz="4" w:space="0" w:color="auto"/>
              <w:left w:val="single" w:sz="4" w:space="0" w:color="auto"/>
              <w:bottom w:val="single" w:sz="4" w:space="0" w:color="auto"/>
              <w:right w:val="single" w:sz="4" w:space="0" w:color="auto"/>
            </w:tcBorders>
            <w:hideMark/>
          </w:tcPr>
          <w:p w14:paraId="2ED1562E" w14:textId="77777777" w:rsidR="00EE5860" w:rsidRPr="00441CD0" w:rsidRDefault="00EE5860" w:rsidP="00BB0E1F">
            <w:pPr>
              <w:pStyle w:val="TAL"/>
              <w:shd w:val="clear" w:color="auto" w:fill="FFFFFF"/>
              <w:rPr>
                <w:lang w:val="en-US"/>
              </w:rPr>
            </w:pPr>
            <w:r w:rsidRPr="00441CD0">
              <w:rPr>
                <w:lang w:val="en-US"/>
              </w:rPr>
              <w:t>Session context not found</w:t>
            </w:r>
          </w:p>
        </w:tc>
        <w:tc>
          <w:tcPr>
            <w:tcW w:w="2577" w:type="pct"/>
            <w:tcBorders>
              <w:top w:val="single" w:sz="4" w:space="0" w:color="auto"/>
              <w:left w:val="single" w:sz="4" w:space="0" w:color="auto"/>
              <w:bottom w:val="single" w:sz="4" w:space="0" w:color="auto"/>
              <w:right w:val="single" w:sz="4" w:space="0" w:color="auto"/>
            </w:tcBorders>
            <w:hideMark/>
          </w:tcPr>
          <w:p w14:paraId="2FE3DD4E" w14:textId="77777777" w:rsidR="00EE5860" w:rsidRPr="00441CD0" w:rsidRDefault="00EE5860" w:rsidP="00BB0E1F">
            <w:pPr>
              <w:pStyle w:val="TAL"/>
              <w:shd w:val="clear" w:color="auto" w:fill="FFFFFF"/>
              <w:rPr>
                <w:lang w:val="en-US"/>
              </w:rPr>
            </w:pPr>
            <w:r w:rsidRPr="00441CD0">
              <w:t xml:space="preserve">This cause shall be returned, </w:t>
            </w:r>
            <w:r w:rsidRPr="00441CD0">
              <w:rPr>
                <w:lang w:val="en-US"/>
              </w:rPr>
              <w:t xml:space="preserve">if </w:t>
            </w:r>
            <w:r w:rsidRPr="00441CD0">
              <w:t xml:space="preserve">the F-SEID </w:t>
            </w:r>
            <w:r w:rsidRPr="00441CD0">
              <w:rPr>
                <w:lang w:val="en-US"/>
              </w:rPr>
              <w:t xml:space="preserve">included in a </w:t>
            </w:r>
            <w:r w:rsidRPr="00441CD0">
              <w:t xml:space="preserve">PFCP Session Modification/Deletion </w:t>
            </w:r>
            <w:r w:rsidRPr="00441CD0">
              <w:rPr>
                <w:lang w:val="en-US"/>
              </w:rPr>
              <w:t>Request message is unknown.</w:t>
            </w:r>
          </w:p>
        </w:tc>
      </w:tr>
      <w:tr w:rsidR="00EE5860" w:rsidRPr="00441CD0" w14:paraId="2ABD419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A742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7D7ADCD" w14:textId="77777777" w:rsidR="00EE5860" w:rsidRPr="00441CD0" w:rsidRDefault="00EE5860" w:rsidP="00BB0E1F">
            <w:pPr>
              <w:pStyle w:val="TAC"/>
              <w:shd w:val="clear" w:color="auto" w:fill="FFFFFF"/>
              <w:rPr>
                <w:lang w:val="x-none"/>
              </w:rPr>
            </w:pPr>
            <w:r w:rsidRPr="00441CD0">
              <w:t>66</w:t>
            </w:r>
          </w:p>
        </w:tc>
        <w:tc>
          <w:tcPr>
            <w:tcW w:w="1365" w:type="pct"/>
            <w:tcBorders>
              <w:top w:val="single" w:sz="4" w:space="0" w:color="auto"/>
              <w:left w:val="single" w:sz="4" w:space="0" w:color="auto"/>
              <w:bottom w:val="single" w:sz="4" w:space="0" w:color="auto"/>
              <w:right w:val="single" w:sz="4" w:space="0" w:color="auto"/>
            </w:tcBorders>
            <w:hideMark/>
          </w:tcPr>
          <w:p w14:paraId="383367F1" w14:textId="77777777" w:rsidR="00EE5860" w:rsidRPr="00441CD0" w:rsidRDefault="00EE5860" w:rsidP="00BB0E1F">
            <w:pPr>
              <w:pStyle w:val="TAL"/>
              <w:shd w:val="clear" w:color="auto" w:fill="FFFFFF"/>
              <w:rPr>
                <w:lang w:val="en-US"/>
              </w:rPr>
            </w:pPr>
            <w:r w:rsidRPr="00441CD0">
              <w:t>Mandatory IE missing</w:t>
            </w:r>
          </w:p>
        </w:tc>
        <w:tc>
          <w:tcPr>
            <w:tcW w:w="2577" w:type="pct"/>
            <w:tcBorders>
              <w:top w:val="single" w:sz="4" w:space="0" w:color="auto"/>
              <w:left w:val="single" w:sz="4" w:space="0" w:color="auto"/>
              <w:bottom w:val="single" w:sz="4" w:space="0" w:color="auto"/>
              <w:right w:val="single" w:sz="4" w:space="0" w:color="auto"/>
            </w:tcBorders>
            <w:hideMark/>
          </w:tcPr>
          <w:p w14:paraId="2727538E" w14:textId="77777777" w:rsidR="00EE5860" w:rsidRPr="00441CD0" w:rsidRDefault="00EE5860" w:rsidP="00BB0E1F">
            <w:pPr>
              <w:pStyle w:val="TAL"/>
              <w:shd w:val="clear" w:color="auto" w:fill="FFFFFF"/>
              <w:rPr>
                <w:lang w:val="x-none"/>
              </w:rPr>
            </w:pPr>
            <w:r w:rsidRPr="00441CD0">
              <w:t>This cause shall be returned when the PFCP entity detects that a mandatory IE is missing in a request message</w:t>
            </w:r>
          </w:p>
        </w:tc>
      </w:tr>
      <w:tr w:rsidR="00EE5860" w:rsidRPr="00441CD0" w14:paraId="1A84456E"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8ABB0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A363F68" w14:textId="77777777" w:rsidR="00EE5860" w:rsidRPr="00441CD0" w:rsidRDefault="00EE5860" w:rsidP="00BB0E1F">
            <w:pPr>
              <w:pStyle w:val="TAC"/>
              <w:shd w:val="clear" w:color="auto" w:fill="FFFFFF"/>
            </w:pPr>
            <w:r w:rsidRPr="00441CD0">
              <w:t>67</w:t>
            </w:r>
          </w:p>
        </w:tc>
        <w:tc>
          <w:tcPr>
            <w:tcW w:w="1365" w:type="pct"/>
            <w:tcBorders>
              <w:top w:val="single" w:sz="4" w:space="0" w:color="auto"/>
              <w:left w:val="single" w:sz="4" w:space="0" w:color="auto"/>
              <w:bottom w:val="single" w:sz="4" w:space="0" w:color="auto"/>
              <w:right w:val="single" w:sz="4" w:space="0" w:color="auto"/>
            </w:tcBorders>
            <w:hideMark/>
          </w:tcPr>
          <w:p w14:paraId="2E2B4B47" w14:textId="77777777" w:rsidR="00EE5860" w:rsidRPr="00441CD0" w:rsidRDefault="00EE5860" w:rsidP="00BB0E1F">
            <w:pPr>
              <w:pStyle w:val="TAL"/>
              <w:shd w:val="clear" w:color="auto" w:fill="FFFFFF"/>
            </w:pPr>
            <w:r w:rsidRPr="00441CD0">
              <w:t>Conditional IE missing</w:t>
            </w:r>
          </w:p>
        </w:tc>
        <w:tc>
          <w:tcPr>
            <w:tcW w:w="2577" w:type="pct"/>
            <w:tcBorders>
              <w:top w:val="single" w:sz="4" w:space="0" w:color="auto"/>
              <w:left w:val="single" w:sz="4" w:space="0" w:color="auto"/>
              <w:bottom w:val="single" w:sz="4" w:space="0" w:color="auto"/>
              <w:right w:val="single" w:sz="4" w:space="0" w:color="auto"/>
            </w:tcBorders>
            <w:hideMark/>
          </w:tcPr>
          <w:p w14:paraId="4DF3BC1B" w14:textId="77777777" w:rsidR="00EE5860" w:rsidRPr="00441CD0" w:rsidRDefault="00EE5860" w:rsidP="00BB0E1F">
            <w:pPr>
              <w:pStyle w:val="TAL"/>
              <w:shd w:val="clear" w:color="auto" w:fill="FFFFFF"/>
            </w:pPr>
            <w:r w:rsidRPr="00441CD0">
              <w:t>This cause shall be returned when the PFCP entity detects that a Conditional IE is missing in a request message.</w:t>
            </w:r>
          </w:p>
        </w:tc>
      </w:tr>
      <w:tr w:rsidR="00EE5860" w:rsidRPr="00441CD0" w14:paraId="0C7CD2FD"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685CD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41BE4958" w14:textId="77777777" w:rsidR="00EE5860" w:rsidRPr="00441CD0" w:rsidRDefault="00EE5860" w:rsidP="00BB0E1F">
            <w:pPr>
              <w:pStyle w:val="TAC"/>
              <w:shd w:val="clear" w:color="auto" w:fill="FFFFFF"/>
            </w:pPr>
            <w:r w:rsidRPr="00441CD0">
              <w:t>68</w:t>
            </w:r>
          </w:p>
        </w:tc>
        <w:tc>
          <w:tcPr>
            <w:tcW w:w="1365" w:type="pct"/>
            <w:tcBorders>
              <w:top w:val="single" w:sz="4" w:space="0" w:color="auto"/>
              <w:left w:val="single" w:sz="4" w:space="0" w:color="auto"/>
              <w:bottom w:val="single" w:sz="4" w:space="0" w:color="auto"/>
              <w:right w:val="single" w:sz="4" w:space="0" w:color="auto"/>
            </w:tcBorders>
            <w:hideMark/>
          </w:tcPr>
          <w:p w14:paraId="3C109960" w14:textId="77777777" w:rsidR="00EE5860" w:rsidRPr="00441CD0" w:rsidRDefault="00EE5860" w:rsidP="00BB0E1F">
            <w:pPr>
              <w:pStyle w:val="TAL"/>
              <w:shd w:val="clear" w:color="auto" w:fill="FFFFFF"/>
            </w:pPr>
            <w:r w:rsidRPr="00441CD0">
              <w:t>Invalid length</w:t>
            </w:r>
          </w:p>
        </w:tc>
        <w:tc>
          <w:tcPr>
            <w:tcW w:w="2577" w:type="pct"/>
            <w:tcBorders>
              <w:top w:val="single" w:sz="4" w:space="0" w:color="auto"/>
              <w:left w:val="single" w:sz="4" w:space="0" w:color="auto"/>
              <w:bottom w:val="single" w:sz="4" w:space="0" w:color="auto"/>
              <w:right w:val="single" w:sz="4" w:space="0" w:color="auto"/>
            </w:tcBorders>
            <w:hideMark/>
          </w:tcPr>
          <w:p w14:paraId="63D8BAA2" w14:textId="77777777" w:rsidR="00EE5860" w:rsidRPr="00441CD0" w:rsidRDefault="00EE5860" w:rsidP="00BB0E1F">
            <w:pPr>
              <w:pStyle w:val="TAL"/>
              <w:shd w:val="clear" w:color="auto" w:fill="FFFFFF"/>
            </w:pPr>
            <w:r w:rsidRPr="00441CD0">
              <w:t>This cause shall be returned when the PFCP entity detects that an IE with an invalid length in a request message</w:t>
            </w:r>
          </w:p>
        </w:tc>
      </w:tr>
      <w:tr w:rsidR="00EE5860" w:rsidRPr="00441CD0" w14:paraId="498003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6EA3C"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344CDB9" w14:textId="77777777" w:rsidR="00EE5860" w:rsidRPr="00441CD0" w:rsidRDefault="00EE5860" w:rsidP="00BB0E1F">
            <w:pPr>
              <w:pStyle w:val="TAC"/>
              <w:shd w:val="clear" w:color="auto" w:fill="FFFFFF"/>
            </w:pPr>
            <w:r w:rsidRPr="00441CD0">
              <w:t>69</w:t>
            </w:r>
          </w:p>
        </w:tc>
        <w:tc>
          <w:tcPr>
            <w:tcW w:w="1365" w:type="pct"/>
            <w:tcBorders>
              <w:top w:val="single" w:sz="4" w:space="0" w:color="auto"/>
              <w:left w:val="single" w:sz="4" w:space="0" w:color="auto"/>
              <w:bottom w:val="single" w:sz="4" w:space="0" w:color="auto"/>
              <w:right w:val="single" w:sz="4" w:space="0" w:color="auto"/>
            </w:tcBorders>
            <w:hideMark/>
          </w:tcPr>
          <w:p w14:paraId="21950874" w14:textId="77777777" w:rsidR="00EE5860" w:rsidRPr="00441CD0" w:rsidRDefault="00EE5860" w:rsidP="00BB0E1F">
            <w:pPr>
              <w:pStyle w:val="TAL"/>
              <w:shd w:val="clear" w:color="auto" w:fill="FFFFFF"/>
            </w:pPr>
            <w:r w:rsidRPr="00441CD0">
              <w:t>Mandatory IE incorrect</w:t>
            </w:r>
          </w:p>
        </w:tc>
        <w:tc>
          <w:tcPr>
            <w:tcW w:w="2577" w:type="pct"/>
            <w:tcBorders>
              <w:top w:val="single" w:sz="4" w:space="0" w:color="auto"/>
              <w:left w:val="single" w:sz="4" w:space="0" w:color="auto"/>
              <w:bottom w:val="single" w:sz="4" w:space="0" w:color="auto"/>
              <w:right w:val="single" w:sz="4" w:space="0" w:color="auto"/>
            </w:tcBorders>
            <w:hideMark/>
          </w:tcPr>
          <w:p w14:paraId="6D72003D" w14:textId="77777777" w:rsidR="00EE5860" w:rsidRPr="00441CD0" w:rsidRDefault="00EE5860" w:rsidP="00BB0E1F">
            <w:pPr>
              <w:pStyle w:val="TAL"/>
              <w:shd w:val="clear" w:color="auto" w:fill="FFFFFF"/>
            </w:pPr>
            <w:r w:rsidRPr="00441CD0">
              <w:t xml:space="preserve">This cause shall be returned when the PFCP entity detects that a Mandatory IE is </w:t>
            </w:r>
            <w:r w:rsidRPr="00441CD0">
              <w:rPr>
                <w:lang w:val="en-US"/>
              </w:rPr>
              <w:t>incorrect</w:t>
            </w:r>
            <w:r w:rsidRPr="00441CD0">
              <w:t xml:space="preserve"> in a request message</w:t>
            </w:r>
            <w:r w:rsidRPr="00441CD0">
              <w:rPr>
                <w:lang w:val="en-US"/>
              </w:rPr>
              <w:t>, e.g. the Mandatory IE is malformated or it carries an invalid or unexpected value.</w:t>
            </w:r>
          </w:p>
        </w:tc>
      </w:tr>
      <w:tr w:rsidR="00EE5860" w:rsidRPr="00441CD0" w14:paraId="7F95295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14CE2D"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C3676A7" w14:textId="77777777" w:rsidR="00EE5860" w:rsidRPr="00441CD0" w:rsidRDefault="00EE5860" w:rsidP="00BB0E1F">
            <w:pPr>
              <w:pStyle w:val="TAC"/>
              <w:rPr>
                <w:lang w:val="de-DE"/>
              </w:rPr>
            </w:pPr>
            <w:r w:rsidRPr="00441CD0">
              <w:rPr>
                <w:lang w:val="de-DE"/>
              </w:rPr>
              <w:t>70</w:t>
            </w:r>
          </w:p>
        </w:tc>
        <w:tc>
          <w:tcPr>
            <w:tcW w:w="1365" w:type="pct"/>
            <w:tcBorders>
              <w:top w:val="single" w:sz="4" w:space="0" w:color="auto"/>
              <w:left w:val="single" w:sz="4" w:space="0" w:color="auto"/>
              <w:bottom w:val="single" w:sz="4" w:space="0" w:color="auto"/>
              <w:right w:val="single" w:sz="4" w:space="0" w:color="auto"/>
            </w:tcBorders>
            <w:hideMark/>
          </w:tcPr>
          <w:p w14:paraId="0072CA80" w14:textId="77777777" w:rsidR="00EE5860" w:rsidRPr="00441CD0" w:rsidRDefault="00EE5860" w:rsidP="00BB0E1F">
            <w:pPr>
              <w:pStyle w:val="TAL"/>
              <w:rPr>
                <w:lang w:val="x-none"/>
              </w:rPr>
            </w:pPr>
            <w:r w:rsidRPr="00441CD0">
              <w:t>Invalid Forwarding Policy</w:t>
            </w:r>
          </w:p>
        </w:tc>
        <w:tc>
          <w:tcPr>
            <w:tcW w:w="2577" w:type="pct"/>
            <w:tcBorders>
              <w:top w:val="single" w:sz="4" w:space="0" w:color="auto"/>
              <w:left w:val="single" w:sz="4" w:space="0" w:color="auto"/>
              <w:bottom w:val="single" w:sz="4" w:space="0" w:color="auto"/>
              <w:right w:val="single" w:sz="4" w:space="0" w:color="auto"/>
            </w:tcBorders>
            <w:hideMark/>
          </w:tcPr>
          <w:p w14:paraId="4ECF3E48"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FAR with a Forwarding Policy Identifier for which no Forwarding Policy is locally configured in the UP function.</w:t>
            </w:r>
          </w:p>
        </w:tc>
      </w:tr>
      <w:tr w:rsidR="00EE5860" w:rsidRPr="00441CD0" w14:paraId="40BE17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5F19F0"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372DC70" w14:textId="77777777" w:rsidR="00EE5860" w:rsidRPr="00441CD0" w:rsidRDefault="00EE5860" w:rsidP="00BB0E1F">
            <w:pPr>
              <w:pStyle w:val="TAC"/>
              <w:rPr>
                <w:lang w:val="de-DE"/>
              </w:rPr>
            </w:pPr>
            <w:r w:rsidRPr="00441CD0">
              <w:rPr>
                <w:lang w:val="de-DE"/>
              </w:rPr>
              <w:t>71</w:t>
            </w:r>
          </w:p>
        </w:tc>
        <w:tc>
          <w:tcPr>
            <w:tcW w:w="1365" w:type="pct"/>
            <w:tcBorders>
              <w:top w:val="single" w:sz="4" w:space="0" w:color="auto"/>
              <w:left w:val="single" w:sz="4" w:space="0" w:color="auto"/>
              <w:bottom w:val="single" w:sz="4" w:space="0" w:color="auto"/>
              <w:right w:val="single" w:sz="4" w:space="0" w:color="auto"/>
            </w:tcBorders>
            <w:hideMark/>
          </w:tcPr>
          <w:p w14:paraId="387F7CC5" w14:textId="77777777" w:rsidR="00EE5860" w:rsidRPr="00441CD0" w:rsidRDefault="00EE5860" w:rsidP="00BB0E1F">
            <w:pPr>
              <w:pStyle w:val="TAL"/>
              <w:rPr>
                <w:lang w:val="x-none"/>
              </w:rPr>
            </w:pPr>
            <w:r w:rsidRPr="00441CD0">
              <w:t>Invalid F-TEID allocation option</w:t>
            </w:r>
          </w:p>
        </w:tc>
        <w:tc>
          <w:tcPr>
            <w:tcW w:w="2577" w:type="pct"/>
            <w:tcBorders>
              <w:top w:val="single" w:sz="4" w:space="0" w:color="auto"/>
              <w:left w:val="single" w:sz="4" w:space="0" w:color="auto"/>
              <w:bottom w:val="single" w:sz="4" w:space="0" w:color="auto"/>
              <w:right w:val="single" w:sz="4" w:space="0" w:color="auto"/>
            </w:tcBorders>
            <w:hideMark/>
          </w:tcPr>
          <w:p w14:paraId="0DE2615E" w14:textId="77777777" w:rsidR="00EE5860" w:rsidRPr="00441CD0" w:rsidRDefault="00EE5860" w:rsidP="00BB0E1F">
            <w:pPr>
              <w:pStyle w:val="TAL"/>
            </w:pPr>
            <w:r w:rsidRPr="00441CD0">
              <w:t>This cause shall be used by the UP function in the PFCP Session Establishment Response or PFCP Session Modification Response message if the CP function attempted to provision a PDR with a F-TEID allocation option which is incompatible with the F-TEID allocation option used for already created PDRs (by the same or a different CP function).</w:t>
            </w:r>
          </w:p>
        </w:tc>
      </w:tr>
      <w:tr w:rsidR="00EE5860" w:rsidRPr="00441CD0" w14:paraId="3E5F70B4"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33C2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2C489976" w14:textId="77777777" w:rsidR="00EE5860" w:rsidRPr="00441CD0" w:rsidRDefault="00EE5860" w:rsidP="00BB0E1F">
            <w:pPr>
              <w:pStyle w:val="TAC"/>
              <w:rPr>
                <w:lang w:val="de-DE"/>
              </w:rPr>
            </w:pPr>
            <w:r w:rsidRPr="00441CD0">
              <w:rPr>
                <w:lang w:val="de-DE"/>
              </w:rPr>
              <w:t>72</w:t>
            </w:r>
          </w:p>
        </w:tc>
        <w:tc>
          <w:tcPr>
            <w:tcW w:w="1365" w:type="pct"/>
            <w:tcBorders>
              <w:top w:val="single" w:sz="4" w:space="0" w:color="auto"/>
              <w:left w:val="single" w:sz="4" w:space="0" w:color="auto"/>
              <w:bottom w:val="single" w:sz="4" w:space="0" w:color="auto"/>
              <w:right w:val="single" w:sz="4" w:space="0" w:color="auto"/>
            </w:tcBorders>
            <w:hideMark/>
          </w:tcPr>
          <w:p w14:paraId="78341B28" w14:textId="77777777" w:rsidR="00EE5860" w:rsidRPr="00441CD0" w:rsidRDefault="00EE5860" w:rsidP="00BB0E1F">
            <w:pPr>
              <w:pStyle w:val="TAL"/>
              <w:rPr>
                <w:lang w:val="x-none"/>
              </w:rPr>
            </w:pPr>
            <w:r w:rsidRPr="00441CD0">
              <w:t xml:space="preserve">No established PFCP Association </w:t>
            </w:r>
          </w:p>
        </w:tc>
        <w:tc>
          <w:tcPr>
            <w:tcW w:w="2577" w:type="pct"/>
            <w:tcBorders>
              <w:top w:val="single" w:sz="4" w:space="0" w:color="auto"/>
              <w:left w:val="single" w:sz="4" w:space="0" w:color="auto"/>
              <w:bottom w:val="single" w:sz="4" w:space="0" w:color="auto"/>
              <w:right w:val="single" w:sz="4" w:space="0" w:color="auto"/>
            </w:tcBorders>
            <w:hideMark/>
          </w:tcPr>
          <w:p w14:paraId="0202BED4" w14:textId="77777777" w:rsidR="00EE5860" w:rsidRPr="00441CD0" w:rsidRDefault="00EE5860" w:rsidP="00BB0E1F">
            <w:pPr>
              <w:pStyle w:val="TAL"/>
            </w:pPr>
            <w:r w:rsidRPr="00441CD0">
              <w:t>This cause shall be used by the CP function or the UP function if they receive a PFCP message other than the PFCP Association Setup Request and the Heartbeat Request message from a peer with which there is no established PFCP Association.</w:t>
            </w:r>
          </w:p>
        </w:tc>
      </w:tr>
      <w:tr w:rsidR="00EE5860" w:rsidRPr="00441CD0" w14:paraId="1F50AF4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913E"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297DEEC" w14:textId="77777777" w:rsidR="00EE5860" w:rsidRPr="00441CD0" w:rsidRDefault="00EE5860" w:rsidP="00BB0E1F">
            <w:pPr>
              <w:pStyle w:val="TAC"/>
              <w:rPr>
                <w:lang w:val="de-DE"/>
              </w:rPr>
            </w:pPr>
            <w:r w:rsidRPr="00441CD0">
              <w:rPr>
                <w:lang w:val="de-DE"/>
              </w:rPr>
              <w:t>73</w:t>
            </w:r>
          </w:p>
        </w:tc>
        <w:tc>
          <w:tcPr>
            <w:tcW w:w="1365" w:type="pct"/>
            <w:tcBorders>
              <w:top w:val="single" w:sz="4" w:space="0" w:color="auto"/>
              <w:left w:val="single" w:sz="4" w:space="0" w:color="auto"/>
              <w:bottom w:val="single" w:sz="4" w:space="0" w:color="auto"/>
              <w:right w:val="single" w:sz="4" w:space="0" w:color="auto"/>
            </w:tcBorders>
            <w:hideMark/>
          </w:tcPr>
          <w:p w14:paraId="774FF70C" w14:textId="77777777" w:rsidR="00EE5860" w:rsidRPr="00441CD0" w:rsidRDefault="00EE5860" w:rsidP="00BB0E1F">
            <w:pPr>
              <w:pStyle w:val="TAL"/>
              <w:rPr>
                <w:lang w:val="x-none"/>
              </w:rPr>
            </w:pPr>
            <w:r w:rsidRPr="00441CD0">
              <w:t xml:space="preserve">Rule creation/modification Failure </w:t>
            </w:r>
          </w:p>
        </w:tc>
        <w:tc>
          <w:tcPr>
            <w:tcW w:w="2577" w:type="pct"/>
            <w:tcBorders>
              <w:top w:val="single" w:sz="4" w:space="0" w:color="auto"/>
              <w:left w:val="single" w:sz="4" w:space="0" w:color="auto"/>
              <w:bottom w:val="single" w:sz="4" w:space="0" w:color="auto"/>
              <w:right w:val="single" w:sz="4" w:space="0" w:color="auto"/>
            </w:tcBorders>
            <w:hideMark/>
          </w:tcPr>
          <w:p w14:paraId="51C5761A" w14:textId="77777777" w:rsidR="00EE5860" w:rsidRPr="00441CD0" w:rsidRDefault="00EE5860" w:rsidP="00BB0E1F">
            <w:pPr>
              <w:pStyle w:val="TAL"/>
            </w:pPr>
            <w:r w:rsidRPr="00441CD0">
              <w:t>This cause shall be used by the UP function if a received Rule failed to be stored and be applied in the UP function.</w:t>
            </w:r>
          </w:p>
        </w:tc>
      </w:tr>
      <w:tr w:rsidR="00EE5860" w:rsidRPr="00441CD0" w14:paraId="4D425106"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60AC26"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18B935F4" w14:textId="77777777" w:rsidR="00EE5860" w:rsidRPr="00441CD0" w:rsidRDefault="00EE5860" w:rsidP="00BB0E1F">
            <w:pPr>
              <w:pStyle w:val="TAC"/>
              <w:rPr>
                <w:lang w:val="de-DE"/>
              </w:rPr>
            </w:pPr>
            <w:r w:rsidRPr="00441CD0">
              <w:rPr>
                <w:lang w:val="sv-SE"/>
              </w:rPr>
              <w:t>74</w:t>
            </w:r>
          </w:p>
        </w:tc>
        <w:tc>
          <w:tcPr>
            <w:tcW w:w="1365" w:type="pct"/>
            <w:tcBorders>
              <w:top w:val="single" w:sz="4" w:space="0" w:color="auto"/>
              <w:left w:val="single" w:sz="4" w:space="0" w:color="auto"/>
              <w:bottom w:val="single" w:sz="4" w:space="0" w:color="auto"/>
              <w:right w:val="single" w:sz="4" w:space="0" w:color="auto"/>
            </w:tcBorders>
            <w:hideMark/>
          </w:tcPr>
          <w:p w14:paraId="145786C5" w14:textId="77777777" w:rsidR="00EE5860" w:rsidRPr="00441CD0" w:rsidRDefault="00EE5860" w:rsidP="00BB0E1F">
            <w:pPr>
              <w:pStyle w:val="TAL"/>
              <w:rPr>
                <w:lang w:val="x-none"/>
              </w:rPr>
            </w:pPr>
            <w:r w:rsidRPr="00441CD0">
              <w:t>PFCP entity in congestion</w:t>
            </w:r>
          </w:p>
        </w:tc>
        <w:tc>
          <w:tcPr>
            <w:tcW w:w="2577" w:type="pct"/>
            <w:tcBorders>
              <w:top w:val="single" w:sz="4" w:space="0" w:color="auto"/>
              <w:left w:val="single" w:sz="4" w:space="0" w:color="auto"/>
              <w:bottom w:val="single" w:sz="4" w:space="0" w:color="auto"/>
              <w:right w:val="single" w:sz="4" w:space="0" w:color="auto"/>
            </w:tcBorders>
            <w:hideMark/>
          </w:tcPr>
          <w:p w14:paraId="7CD9DEB9" w14:textId="77777777" w:rsidR="00EE5860" w:rsidRPr="00441CD0" w:rsidRDefault="00EE5860" w:rsidP="00BB0E1F">
            <w:pPr>
              <w:pStyle w:val="TAL"/>
            </w:pPr>
            <w:r w:rsidRPr="00441CD0">
              <w:t>This cause shall be returned when a PFCP entity has detected node level congestion and performs overload control, which does not allow the request to be processed.</w:t>
            </w:r>
          </w:p>
        </w:tc>
      </w:tr>
      <w:tr w:rsidR="00EE5860" w:rsidRPr="00441CD0" w14:paraId="5E2C0E8B"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2B29BA"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06EC702F" w14:textId="77777777" w:rsidR="00EE5860" w:rsidRPr="00441CD0" w:rsidRDefault="00EE5860" w:rsidP="00BB0E1F">
            <w:pPr>
              <w:pStyle w:val="TAC"/>
              <w:rPr>
                <w:lang w:val="de-DE"/>
              </w:rPr>
            </w:pPr>
            <w:r w:rsidRPr="00441CD0">
              <w:rPr>
                <w:lang w:val="sv-SE"/>
              </w:rPr>
              <w:t>75</w:t>
            </w:r>
          </w:p>
        </w:tc>
        <w:tc>
          <w:tcPr>
            <w:tcW w:w="1365" w:type="pct"/>
            <w:tcBorders>
              <w:top w:val="single" w:sz="4" w:space="0" w:color="auto"/>
              <w:left w:val="single" w:sz="4" w:space="0" w:color="auto"/>
              <w:bottom w:val="single" w:sz="4" w:space="0" w:color="auto"/>
              <w:right w:val="single" w:sz="4" w:space="0" w:color="auto"/>
            </w:tcBorders>
            <w:hideMark/>
          </w:tcPr>
          <w:p w14:paraId="3798639C" w14:textId="77777777" w:rsidR="00EE5860" w:rsidRPr="00441CD0" w:rsidRDefault="00EE5860" w:rsidP="00BB0E1F">
            <w:pPr>
              <w:pStyle w:val="TAL"/>
              <w:rPr>
                <w:lang w:val="x-none"/>
              </w:rPr>
            </w:pPr>
            <w:r w:rsidRPr="00441CD0">
              <w:t>No resources available</w:t>
            </w:r>
          </w:p>
        </w:tc>
        <w:tc>
          <w:tcPr>
            <w:tcW w:w="2577" w:type="pct"/>
            <w:tcBorders>
              <w:top w:val="single" w:sz="4" w:space="0" w:color="auto"/>
              <w:left w:val="single" w:sz="4" w:space="0" w:color="auto"/>
              <w:bottom w:val="single" w:sz="4" w:space="0" w:color="auto"/>
              <w:right w:val="single" w:sz="4" w:space="0" w:color="auto"/>
            </w:tcBorders>
            <w:hideMark/>
          </w:tcPr>
          <w:p w14:paraId="6C323BC6" w14:textId="77777777" w:rsidR="00EE5860" w:rsidRPr="00441CD0" w:rsidRDefault="00EE5860" w:rsidP="00BB0E1F">
            <w:pPr>
              <w:pStyle w:val="TAL"/>
            </w:pPr>
            <w:r w:rsidRPr="00441CD0">
              <w:t>This cause shall be returned to indicate a temporary unavailability of resources to process the received request.</w:t>
            </w:r>
          </w:p>
        </w:tc>
      </w:tr>
      <w:tr w:rsidR="00EE5860" w:rsidRPr="00441CD0" w14:paraId="06BEFA92"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6CED3"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0A956CF" w14:textId="77777777" w:rsidR="00EE5860" w:rsidRPr="00441CD0" w:rsidRDefault="00EE5860" w:rsidP="00BB0E1F">
            <w:pPr>
              <w:pStyle w:val="TAC"/>
              <w:rPr>
                <w:lang w:val="de-DE"/>
              </w:rPr>
            </w:pPr>
            <w:r w:rsidRPr="00441CD0">
              <w:rPr>
                <w:lang w:val="sv-SE"/>
              </w:rPr>
              <w:t>76</w:t>
            </w:r>
          </w:p>
        </w:tc>
        <w:tc>
          <w:tcPr>
            <w:tcW w:w="1365" w:type="pct"/>
            <w:tcBorders>
              <w:top w:val="single" w:sz="4" w:space="0" w:color="auto"/>
              <w:left w:val="single" w:sz="4" w:space="0" w:color="auto"/>
              <w:bottom w:val="single" w:sz="4" w:space="0" w:color="auto"/>
              <w:right w:val="single" w:sz="4" w:space="0" w:color="auto"/>
            </w:tcBorders>
            <w:hideMark/>
          </w:tcPr>
          <w:p w14:paraId="5B741B17" w14:textId="77777777" w:rsidR="00EE5860" w:rsidRPr="00441CD0" w:rsidRDefault="00EE5860" w:rsidP="00BB0E1F">
            <w:pPr>
              <w:pStyle w:val="TAL"/>
              <w:rPr>
                <w:lang w:val="x-none"/>
              </w:rPr>
            </w:pPr>
            <w:r w:rsidRPr="00441CD0">
              <w:t>Service not supported</w:t>
            </w:r>
          </w:p>
        </w:tc>
        <w:tc>
          <w:tcPr>
            <w:tcW w:w="2577" w:type="pct"/>
            <w:tcBorders>
              <w:top w:val="single" w:sz="4" w:space="0" w:color="auto"/>
              <w:left w:val="single" w:sz="4" w:space="0" w:color="auto"/>
              <w:bottom w:val="single" w:sz="4" w:space="0" w:color="auto"/>
              <w:right w:val="single" w:sz="4" w:space="0" w:color="auto"/>
            </w:tcBorders>
            <w:hideMark/>
          </w:tcPr>
          <w:p w14:paraId="10401DAC" w14:textId="77777777" w:rsidR="00EE5860" w:rsidRPr="00441CD0" w:rsidRDefault="00EE5860" w:rsidP="00BB0E1F">
            <w:pPr>
              <w:pStyle w:val="TAL"/>
            </w:pPr>
            <w:r w:rsidRPr="00441CD0">
              <w:t xml:space="preserve">This cause shall be returned when a PFCP entity receives a message requesting a feature or service that is not supported. </w:t>
            </w:r>
          </w:p>
        </w:tc>
      </w:tr>
      <w:tr w:rsidR="00EE5860" w:rsidRPr="00441CD0" w14:paraId="2ED5153A"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F7785"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BB92A44" w14:textId="77777777" w:rsidR="00EE5860" w:rsidRPr="00441CD0" w:rsidRDefault="00EE5860" w:rsidP="00BB0E1F">
            <w:pPr>
              <w:pStyle w:val="TAC"/>
              <w:rPr>
                <w:lang w:val="de-DE"/>
              </w:rPr>
            </w:pPr>
            <w:r w:rsidRPr="00441CD0">
              <w:rPr>
                <w:lang w:val="sv-SE"/>
              </w:rPr>
              <w:t>77</w:t>
            </w:r>
          </w:p>
        </w:tc>
        <w:tc>
          <w:tcPr>
            <w:tcW w:w="1365" w:type="pct"/>
            <w:tcBorders>
              <w:top w:val="single" w:sz="4" w:space="0" w:color="auto"/>
              <w:left w:val="single" w:sz="4" w:space="0" w:color="auto"/>
              <w:bottom w:val="single" w:sz="4" w:space="0" w:color="auto"/>
              <w:right w:val="single" w:sz="4" w:space="0" w:color="auto"/>
            </w:tcBorders>
            <w:hideMark/>
          </w:tcPr>
          <w:p w14:paraId="399763B2" w14:textId="77777777" w:rsidR="00EE5860" w:rsidRPr="00441CD0" w:rsidRDefault="00EE5860" w:rsidP="00BB0E1F">
            <w:pPr>
              <w:pStyle w:val="TAL"/>
              <w:rPr>
                <w:lang w:val="x-none"/>
              </w:rPr>
            </w:pPr>
            <w:r w:rsidRPr="00441CD0">
              <w:t>System failure</w:t>
            </w:r>
          </w:p>
        </w:tc>
        <w:tc>
          <w:tcPr>
            <w:tcW w:w="2577" w:type="pct"/>
            <w:tcBorders>
              <w:top w:val="single" w:sz="4" w:space="0" w:color="auto"/>
              <w:left w:val="single" w:sz="4" w:space="0" w:color="auto"/>
              <w:bottom w:val="single" w:sz="4" w:space="0" w:color="auto"/>
              <w:right w:val="single" w:sz="4" w:space="0" w:color="auto"/>
            </w:tcBorders>
            <w:hideMark/>
          </w:tcPr>
          <w:p w14:paraId="7FD87A34" w14:textId="77777777" w:rsidR="00EE5860" w:rsidRPr="00441CD0" w:rsidRDefault="00EE5860" w:rsidP="00BB0E1F">
            <w:pPr>
              <w:pStyle w:val="TAL"/>
            </w:pPr>
            <w:r w:rsidRPr="00441CD0">
              <w:t xml:space="preserve">This cause shall be returned to indicate a system error condition. </w:t>
            </w:r>
          </w:p>
        </w:tc>
      </w:tr>
      <w:tr w:rsidR="00EE5860" w:rsidRPr="00441CD0" w14:paraId="73A5C1C8"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9C211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63AF6DF0" w14:textId="77777777" w:rsidR="00EE5860" w:rsidRPr="00441CD0" w:rsidRDefault="00EE5860" w:rsidP="00BB0E1F">
            <w:pPr>
              <w:pStyle w:val="TAC"/>
              <w:rPr>
                <w:lang w:val="sv-SE"/>
              </w:rPr>
            </w:pPr>
            <w:r w:rsidRPr="00441CD0">
              <w:rPr>
                <w:lang w:val="sv-SE"/>
              </w:rPr>
              <w:t>78</w:t>
            </w:r>
          </w:p>
        </w:tc>
        <w:tc>
          <w:tcPr>
            <w:tcW w:w="1365" w:type="pct"/>
            <w:tcBorders>
              <w:top w:val="single" w:sz="4" w:space="0" w:color="auto"/>
              <w:left w:val="single" w:sz="4" w:space="0" w:color="auto"/>
              <w:bottom w:val="single" w:sz="4" w:space="0" w:color="auto"/>
              <w:right w:val="single" w:sz="4" w:space="0" w:color="auto"/>
            </w:tcBorders>
            <w:hideMark/>
          </w:tcPr>
          <w:p w14:paraId="5C197B8F" w14:textId="77777777" w:rsidR="00EE5860" w:rsidRPr="00441CD0" w:rsidRDefault="00EE5860" w:rsidP="00BB0E1F">
            <w:pPr>
              <w:pStyle w:val="TAL"/>
              <w:rPr>
                <w:lang w:val="x-none"/>
              </w:rPr>
            </w:pPr>
            <w:r w:rsidRPr="00441CD0">
              <w:t>Redirection Requested</w:t>
            </w:r>
          </w:p>
        </w:tc>
        <w:tc>
          <w:tcPr>
            <w:tcW w:w="2577" w:type="pct"/>
            <w:tcBorders>
              <w:top w:val="single" w:sz="4" w:space="0" w:color="auto"/>
              <w:left w:val="single" w:sz="4" w:space="0" w:color="auto"/>
              <w:bottom w:val="single" w:sz="4" w:space="0" w:color="auto"/>
              <w:right w:val="single" w:sz="4" w:space="0" w:color="auto"/>
            </w:tcBorders>
            <w:hideMark/>
          </w:tcPr>
          <w:p w14:paraId="58A601F4" w14:textId="77777777" w:rsidR="00EE5860" w:rsidRPr="00441CD0" w:rsidRDefault="00EE5860" w:rsidP="00BB0E1F">
            <w:pPr>
              <w:pStyle w:val="TAL"/>
            </w:pPr>
            <w:r w:rsidRPr="00441CD0">
              <w:t xml:space="preserve">This cause may be returned to indicate a request to the UPF to redirect its PFCP request to a different SMF. </w:t>
            </w:r>
          </w:p>
        </w:tc>
      </w:tr>
      <w:tr w:rsidR="00EE5860" w:rsidRPr="00441CD0" w14:paraId="052AB965"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08152F"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tcPr>
          <w:p w14:paraId="06218BE9" w14:textId="77777777" w:rsidR="00EE5860" w:rsidRPr="00441CD0" w:rsidRDefault="00EE5860" w:rsidP="00BB0E1F">
            <w:pPr>
              <w:pStyle w:val="TAC"/>
              <w:rPr>
                <w:lang w:val="sv-SE"/>
              </w:rPr>
            </w:pPr>
            <w:r>
              <w:rPr>
                <w:lang w:val="sv-SE"/>
              </w:rPr>
              <w:t>79</w:t>
            </w:r>
          </w:p>
        </w:tc>
        <w:tc>
          <w:tcPr>
            <w:tcW w:w="1365" w:type="pct"/>
            <w:tcBorders>
              <w:top w:val="single" w:sz="4" w:space="0" w:color="auto"/>
              <w:left w:val="single" w:sz="4" w:space="0" w:color="auto"/>
              <w:bottom w:val="single" w:sz="4" w:space="0" w:color="auto"/>
              <w:right w:val="single" w:sz="4" w:space="0" w:color="auto"/>
            </w:tcBorders>
          </w:tcPr>
          <w:p w14:paraId="50012955" w14:textId="77777777" w:rsidR="00EE5860" w:rsidRPr="00441CD0" w:rsidRDefault="00EE5860" w:rsidP="00BB0E1F">
            <w:pPr>
              <w:pStyle w:val="TAL"/>
            </w:pPr>
            <w:r w:rsidRPr="006C1437">
              <w:t>All</w:t>
            </w:r>
            <w:r>
              <w:t xml:space="preserve"> </w:t>
            </w:r>
            <w:r w:rsidRPr="006C1437">
              <w:t>dynamic</w:t>
            </w:r>
            <w:r>
              <w:t xml:space="preserve"> </w:t>
            </w:r>
            <w:r w:rsidRPr="006C1437">
              <w:t>addresses</w:t>
            </w:r>
            <w:r>
              <w:t xml:space="preserve"> </w:t>
            </w:r>
            <w:r w:rsidRPr="006C1437">
              <w:t>are</w:t>
            </w:r>
            <w:r>
              <w:t xml:space="preserve"> </w:t>
            </w:r>
            <w:r w:rsidRPr="006C1437">
              <w:t>occupied</w:t>
            </w:r>
          </w:p>
        </w:tc>
        <w:tc>
          <w:tcPr>
            <w:tcW w:w="2577" w:type="pct"/>
            <w:tcBorders>
              <w:top w:val="single" w:sz="4" w:space="0" w:color="auto"/>
              <w:left w:val="single" w:sz="4" w:space="0" w:color="auto"/>
              <w:bottom w:val="single" w:sz="4" w:space="0" w:color="auto"/>
              <w:right w:val="single" w:sz="4" w:space="0" w:color="auto"/>
            </w:tcBorders>
          </w:tcPr>
          <w:p w14:paraId="579B8ADA" w14:textId="77777777" w:rsidR="00EE5860" w:rsidRPr="00441CD0" w:rsidRDefault="00EE5860" w:rsidP="00BB0E1F">
            <w:pPr>
              <w:pStyle w:val="TAL"/>
            </w:pPr>
            <w:r>
              <w:t>This cause may be returned if the UE IP address is to be assigned by the UP function but all UE IP addresses configured for a given Network Instance and/or IP address pool in the UP function are occupied.</w:t>
            </w:r>
          </w:p>
        </w:tc>
      </w:tr>
      <w:tr w:rsidR="00EE5860" w:rsidRPr="00441CD0" w14:paraId="137F3C6C" w14:textId="77777777" w:rsidTr="00BB0E1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171641" w14:textId="77777777" w:rsidR="00EE5860" w:rsidRPr="00441CD0" w:rsidRDefault="00EE5860" w:rsidP="00BB0E1F">
            <w:pPr>
              <w:spacing w:after="0"/>
              <w:rPr>
                <w:rFonts w:ascii="Arial" w:hAnsi="Arial"/>
                <w:sz w:val="18"/>
                <w:lang w:val="x-none"/>
              </w:rPr>
            </w:pPr>
          </w:p>
        </w:tc>
        <w:tc>
          <w:tcPr>
            <w:tcW w:w="486" w:type="pct"/>
            <w:tcBorders>
              <w:top w:val="single" w:sz="4" w:space="0" w:color="auto"/>
              <w:left w:val="single" w:sz="4" w:space="0" w:color="auto"/>
              <w:bottom w:val="single" w:sz="4" w:space="0" w:color="auto"/>
              <w:right w:val="single" w:sz="4" w:space="0" w:color="auto"/>
            </w:tcBorders>
            <w:hideMark/>
          </w:tcPr>
          <w:p w14:paraId="37BDAF27" w14:textId="77777777" w:rsidR="00EE5860" w:rsidRPr="00441CD0" w:rsidRDefault="00EE5860" w:rsidP="00BB0E1F">
            <w:pPr>
              <w:pStyle w:val="TAC"/>
              <w:rPr>
                <w:lang w:val="sv-SE"/>
              </w:rPr>
            </w:pPr>
            <w:r>
              <w:t>80</w:t>
            </w:r>
            <w:r w:rsidRPr="00441CD0">
              <w:t xml:space="preserve"> to 255</w:t>
            </w:r>
          </w:p>
        </w:tc>
        <w:tc>
          <w:tcPr>
            <w:tcW w:w="1365" w:type="pct"/>
            <w:tcBorders>
              <w:top w:val="single" w:sz="4" w:space="0" w:color="auto"/>
              <w:left w:val="single" w:sz="4" w:space="0" w:color="auto"/>
              <w:bottom w:val="single" w:sz="4" w:space="0" w:color="auto"/>
              <w:right w:val="single" w:sz="4" w:space="0" w:color="auto"/>
            </w:tcBorders>
            <w:hideMark/>
          </w:tcPr>
          <w:p w14:paraId="02F54875" w14:textId="77777777" w:rsidR="00EE5860" w:rsidRPr="00441CD0" w:rsidRDefault="00EE5860" w:rsidP="00BB0E1F">
            <w:pPr>
              <w:pStyle w:val="TAL"/>
              <w:rPr>
                <w:lang w:val="sv-SE"/>
              </w:rPr>
            </w:pPr>
            <w:r w:rsidRPr="00441CD0">
              <w:t>Spare for future use in a response message. See NOTE 2.</w:t>
            </w:r>
          </w:p>
        </w:tc>
        <w:tc>
          <w:tcPr>
            <w:tcW w:w="2577" w:type="pct"/>
            <w:tcBorders>
              <w:top w:val="single" w:sz="4" w:space="0" w:color="auto"/>
              <w:left w:val="single" w:sz="4" w:space="0" w:color="auto"/>
              <w:bottom w:val="single" w:sz="4" w:space="0" w:color="auto"/>
              <w:right w:val="single" w:sz="4" w:space="0" w:color="auto"/>
            </w:tcBorders>
            <w:hideMark/>
          </w:tcPr>
          <w:p w14:paraId="16E96974" w14:textId="77777777" w:rsidR="00EE5860" w:rsidRPr="00441CD0" w:rsidRDefault="00EE5860" w:rsidP="00BB0E1F">
            <w:pPr>
              <w:pStyle w:val="TAL"/>
            </w:pPr>
            <w:r w:rsidRPr="00441CD0">
              <w:t xml:space="preserve">This value range </w:t>
            </w:r>
            <w:r w:rsidRPr="00441CD0">
              <w:rPr>
                <w:lang w:val="en-US"/>
              </w:rPr>
              <w:t>shall be used by</w:t>
            </w:r>
            <w:r w:rsidRPr="00441CD0">
              <w:t xml:space="preserve"> Cause values in a rejection response message. See NOTE 2.</w:t>
            </w:r>
          </w:p>
        </w:tc>
      </w:tr>
      <w:tr w:rsidR="00EE5860" w:rsidRPr="00441CD0" w14:paraId="634751FC" w14:textId="77777777" w:rsidTr="00BB0E1F">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3DA4F9" w14:textId="77777777" w:rsidR="00EE5860" w:rsidRPr="00441CD0" w:rsidRDefault="00EE5860" w:rsidP="00BB0E1F">
            <w:pPr>
              <w:pStyle w:val="TAN"/>
              <w:shd w:val="clear" w:color="auto" w:fill="FFFFFF"/>
              <w:rPr>
                <w:lang w:val="en-US"/>
              </w:rPr>
            </w:pPr>
            <w:r w:rsidRPr="00441CD0">
              <w:t xml:space="preserve">NOTE </w:t>
            </w:r>
            <w:r w:rsidRPr="00441CD0">
              <w:rPr>
                <w:lang w:val="en-US"/>
              </w:rPr>
              <w:t>1</w:t>
            </w:r>
            <w:r w:rsidRPr="00441CD0">
              <w:t>:</w:t>
            </w:r>
            <w:r w:rsidRPr="00441CD0">
              <w:tab/>
              <w:t xml:space="preserve">This value is or may be used in future version of the specification. If the receiver cannot comprehend the value, it shall be interpreted as an unspecified </w:t>
            </w:r>
            <w:r w:rsidRPr="00441CD0">
              <w:rPr>
                <w:lang w:val="en-US"/>
              </w:rPr>
              <w:t>acceptance</w:t>
            </w:r>
            <w:r w:rsidRPr="00441CD0">
              <w:t xml:space="preserve"> cause. Unspecified/unrecognized </w:t>
            </w:r>
            <w:r w:rsidRPr="00441CD0">
              <w:rPr>
                <w:lang w:val="en-US"/>
              </w:rPr>
              <w:t>acceptance</w:t>
            </w:r>
            <w:r w:rsidRPr="00441CD0">
              <w:t xml:space="preserve"> cause shall be treated in the same ways as the cause value </w:t>
            </w:r>
            <w:r w:rsidRPr="00441CD0">
              <w:rPr>
                <w:lang w:val="en-US"/>
              </w:rPr>
              <w:t>1</w:t>
            </w:r>
            <w:r w:rsidRPr="00441CD0">
              <w:t xml:space="preserve"> "</w:t>
            </w:r>
            <w:r w:rsidRPr="00441CD0">
              <w:rPr>
                <w:lang w:val="en-US"/>
              </w:rPr>
              <w:t xml:space="preserve"> Request accepted (success)</w:t>
            </w:r>
            <w:r w:rsidRPr="00441CD0">
              <w:t>".</w:t>
            </w:r>
          </w:p>
          <w:p w14:paraId="3EEE9E9A" w14:textId="77777777" w:rsidR="00EE5860" w:rsidRPr="00441CD0" w:rsidRDefault="00EE5860" w:rsidP="00BB0E1F">
            <w:pPr>
              <w:pStyle w:val="TAN"/>
              <w:shd w:val="clear" w:color="auto" w:fill="FFFFFF"/>
              <w:rPr>
                <w:lang w:val="x-none"/>
              </w:rPr>
            </w:pPr>
            <w:r w:rsidRPr="00441CD0">
              <w:t xml:space="preserve">NOTE </w:t>
            </w:r>
            <w:r w:rsidRPr="00441CD0">
              <w:rPr>
                <w:lang w:val="en-US"/>
              </w:rPr>
              <w:t>2</w:t>
            </w:r>
            <w:r w:rsidRPr="00441CD0">
              <w:t>:</w:t>
            </w:r>
            <w:r w:rsidRPr="00441CD0">
              <w:tab/>
              <w:t xml:space="preserve">This value is or may be used in a future version of the specification. If the receiver cannot comprehend the value, it shall be interpreted as an unspecified rejection cause. Unspecified/unrecognized rejection cause shall be treated in the same ways as the cause value </w:t>
            </w:r>
            <w:r w:rsidRPr="00441CD0">
              <w:rPr>
                <w:lang w:val="en-US"/>
              </w:rPr>
              <w:t>64</w:t>
            </w:r>
            <w:r w:rsidRPr="00441CD0">
              <w:t xml:space="preserve"> "Request rejected</w:t>
            </w:r>
            <w:r w:rsidRPr="00441CD0">
              <w:rPr>
                <w:lang w:val="en-US"/>
              </w:rPr>
              <w:t xml:space="preserve"> (reason not specified)</w:t>
            </w:r>
            <w:r w:rsidRPr="00441CD0">
              <w:t>".</w:t>
            </w:r>
          </w:p>
        </w:tc>
      </w:tr>
      <w:bookmarkEnd w:id="5064"/>
    </w:tbl>
    <w:p w14:paraId="42211ACC" w14:textId="77777777" w:rsidR="00EE5860" w:rsidRPr="00441CD0" w:rsidRDefault="00EE5860" w:rsidP="00EE5860">
      <w:pPr>
        <w:rPr>
          <w:lang w:val="x-none"/>
        </w:rPr>
      </w:pPr>
    </w:p>
    <w:p w14:paraId="0B0DCD51" w14:textId="77777777" w:rsidR="00EE5860" w:rsidRPr="00441CD0" w:rsidRDefault="00EE5860" w:rsidP="00EE5860">
      <w:pPr>
        <w:pStyle w:val="Heading3"/>
        <w:rPr>
          <w:lang w:val="x-none"/>
        </w:rPr>
      </w:pPr>
      <w:bookmarkStart w:id="5065" w:name="_Toc19717347"/>
      <w:bookmarkStart w:id="5066" w:name="_Toc27490848"/>
      <w:bookmarkStart w:id="5067" w:name="_Toc27557141"/>
      <w:bookmarkStart w:id="5068" w:name="_Toc27724058"/>
      <w:bookmarkStart w:id="5069" w:name="_Toc36031132"/>
      <w:bookmarkStart w:id="5070" w:name="_Toc36043052"/>
      <w:bookmarkStart w:id="5071" w:name="_Toc36814377"/>
      <w:bookmarkStart w:id="5072" w:name="_Toc44689235"/>
      <w:bookmarkStart w:id="5073" w:name="_Toc44923989"/>
      <w:bookmarkStart w:id="5074" w:name="_Toc51860959"/>
      <w:bookmarkStart w:id="5075" w:name="_Toc57930730"/>
      <w:bookmarkStart w:id="5076" w:name="_Toc57931360"/>
      <w:bookmarkStart w:id="5077" w:name="_Toc160974486"/>
      <w:r w:rsidRPr="00441CD0">
        <w:t>8.</w:t>
      </w:r>
      <w:r w:rsidRPr="00441CD0">
        <w:rPr>
          <w:lang w:val="en-US"/>
        </w:rPr>
        <w:t>2.2</w:t>
      </w:r>
      <w:r w:rsidRPr="00441CD0">
        <w:tab/>
        <w:t>Source Interface</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2B8A61A9" w14:textId="77777777" w:rsidR="00EE5860" w:rsidRPr="00441CD0" w:rsidRDefault="00EE5860" w:rsidP="00EE5860">
      <w:pPr>
        <w:rPr>
          <w:lang w:eastAsia="zh-CN"/>
        </w:rPr>
      </w:pPr>
      <w:r w:rsidRPr="00441CD0">
        <w:t xml:space="preserve">The </w:t>
      </w:r>
      <w:r w:rsidRPr="00441CD0">
        <w:rPr>
          <w:lang w:val="en-US" w:eastAsia="zh-CN"/>
        </w:rPr>
        <w:t>Source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8.2.2-1</w:t>
      </w:r>
      <w:r w:rsidRPr="00441CD0">
        <w:rPr>
          <w:lang w:eastAsia="ja-JP"/>
        </w:rPr>
        <w:t xml:space="preserve">. </w:t>
      </w:r>
      <w:r w:rsidRPr="00441CD0">
        <w:rPr>
          <w:lang w:eastAsia="zh-CN"/>
        </w:rPr>
        <w:t xml:space="preserve">It indicates </w:t>
      </w:r>
      <w:r w:rsidRPr="00441CD0">
        <w:t>the type of the interface from which an incoming packet is received</w:t>
      </w:r>
      <w:r w:rsidRPr="00441CD0">
        <w:rPr>
          <w:lang w:eastAsia="zh-CN"/>
        </w:rPr>
        <w:t>.</w:t>
      </w:r>
    </w:p>
    <w:p w14:paraId="76D163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D17CA8E" w14:textId="77777777" w:rsidTr="00BB0E1F">
        <w:trPr>
          <w:jc w:val="center"/>
        </w:trPr>
        <w:tc>
          <w:tcPr>
            <w:tcW w:w="151" w:type="dxa"/>
            <w:tcBorders>
              <w:top w:val="single" w:sz="6" w:space="0" w:color="auto"/>
              <w:left w:val="single" w:sz="6" w:space="0" w:color="auto"/>
              <w:bottom w:val="nil"/>
              <w:right w:val="nil"/>
            </w:tcBorders>
          </w:tcPr>
          <w:p w14:paraId="59F3D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7B5883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B29D7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50569F" w14:textId="77777777" w:rsidR="00EE5860" w:rsidRPr="00441CD0" w:rsidRDefault="00EE5860" w:rsidP="00BB0E1F">
            <w:pPr>
              <w:pStyle w:val="TAC"/>
            </w:pPr>
          </w:p>
        </w:tc>
      </w:tr>
      <w:tr w:rsidR="00EE5860" w:rsidRPr="00441CD0" w14:paraId="6DD8C625" w14:textId="77777777" w:rsidTr="00BB0E1F">
        <w:trPr>
          <w:jc w:val="center"/>
        </w:trPr>
        <w:tc>
          <w:tcPr>
            <w:tcW w:w="151" w:type="dxa"/>
            <w:tcBorders>
              <w:top w:val="nil"/>
              <w:left w:val="single" w:sz="6" w:space="0" w:color="auto"/>
              <w:bottom w:val="nil"/>
              <w:right w:val="nil"/>
            </w:tcBorders>
          </w:tcPr>
          <w:p w14:paraId="74C29DA6" w14:textId="77777777" w:rsidR="00EE5860" w:rsidRPr="00441CD0" w:rsidRDefault="00EE5860" w:rsidP="00BB0E1F">
            <w:pPr>
              <w:pStyle w:val="TAC"/>
            </w:pPr>
          </w:p>
        </w:tc>
        <w:tc>
          <w:tcPr>
            <w:tcW w:w="1104" w:type="dxa"/>
            <w:tcBorders>
              <w:top w:val="nil"/>
              <w:left w:val="nil"/>
              <w:bottom w:val="nil"/>
              <w:right w:val="nil"/>
            </w:tcBorders>
            <w:hideMark/>
          </w:tcPr>
          <w:p w14:paraId="6926D1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12CFC3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5D39BB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08E8D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D9262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9A23F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6203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A913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11C74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1759B1" w14:textId="77777777" w:rsidR="00EE5860" w:rsidRPr="00441CD0" w:rsidRDefault="00EE5860" w:rsidP="00BB0E1F">
            <w:pPr>
              <w:pStyle w:val="TAC"/>
            </w:pPr>
          </w:p>
        </w:tc>
      </w:tr>
      <w:tr w:rsidR="00EE5860" w:rsidRPr="00441CD0" w14:paraId="39B56A09" w14:textId="77777777" w:rsidTr="00BB0E1F">
        <w:trPr>
          <w:jc w:val="center"/>
        </w:trPr>
        <w:tc>
          <w:tcPr>
            <w:tcW w:w="151" w:type="dxa"/>
            <w:tcBorders>
              <w:top w:val="nil"/>
              <w:left w:val="single" w:sz="6" w:space="0" w:color="auto"/>
              <w:bottom w:val="nil"/>
              <w:right w:val="nil"/>
            </w:tcBorders>
          </w:tcPr>
          <w:p w14:paraId="30367A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07FF2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ED3B6FD" w14:textId="77777777" w:rsidR="00EE5860" w:rsidRPr="00441CD0" w:rsidRDefault="00EE5860" w:rsidP="00BB0E1F">
            <w:pPr>
              <w:pStyle w:val="TAC"/>
            </w:pPr>
            <w:r w:rsidRPr="00441CD0">
              <w:t xml:space="preserve">Type = </w:t>
            </w:r>
            <w:r w:rsidRPr="00441CD0">
              <w:rPr>
                <w:lang w:val="sv-SE"/>
              </w:rPr>
              <w:t>20</w:t>
            </w:r>
            <w:r w:rsidRPr="00441CD0">
              <w:t xml:space="preserve"> (decimal)</w:t>
            </w:r>
          </w:p>
        </w:tc>
        <w:tc>
          <w:tcPr>
            <w:tcW w:w="588" w:type="dxa"/>
            <w:tcBorders>
              <w:top w:val="nil"/>
              <w:left w:val="single" w:sz="4" w:space="0" w:color="auto"/>
              <w:bottom w:val="nil"/>
              <w:right w:val="single" w:sz="6" w:space="0" w:color="auto"/>
            </w:tcBorders>
          </w:tcPr>
          <w:p w14:paraId="6B1FB025" w14:textId="77777777" w:rsidR="00EE5860" w:rsidRPr="00441CD0" w:rsidRDefault="00EE5860" w:rsidP="00BB0E1F">
            <w:pPr>
              <w:pStyle w:val="TAC"/>
            </w:pPr>
          </w:p>
        </w:tc>
      </w:tr>
      <w:tr w:rsidR="00EE5860" w:rsidRPr="00441CD0" w14:paraId="67000186" w14:textId="77777777" w:rsidTr="00BB0E1F">
        <w:trPr>
          <w:jc w:val="center"/>
        </w:trPr>
        <w:tc>
          <w:tcPr>
            <w:tcW w:w="151" w:type="dxa"/>
            <w:tcBorders>
              <w:top w:val="nil"/>
              <w:left w:val="single" w:sz="6" w:space="0" w:color="auto"/>
              <w:bottom w:val="nil"/>
              <w:right w:val="nil"/>
            </w:tcBorders>
          </w:tcPr>
          <w:p w14:paraId="7FB1B9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133E1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D42EE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BDAF6E" w14:textId="77777777" w:rsidR="00EE5860" w:rsidRPr="00441CD0" w:rsidRDefault="00EE5860" w:rsidP="00BB0E1F">
            <w:pPr>
              <w:pStyle w:val="TAC"/>
            </w:pPr>
          </w:p>
        </w:tc>
      </w:tr>
      <w:tr w:rsidR="00EE5860" w:rsidRPr="00441CD0" w14:paraId="55E793FA" w14:textId="77777777" w:rsidTr="00BB0E1F">
        <w:trPr>
          <w:jc w:val="center"/>
        </w:trPr>
        <w:tc>
          <w:tcPr>
            <w:tcW w:w="151" w:type="dxa"/>
            <w:tcBorders>
              <w:top w:val="nil"/>
              <w:left w:val="single" w:sz="6" w:space="0" w:color="auto"/>
              <w:bottom w:val="nil"/>
              <w:right w:val="nil"/>
            </w:tcBorders>
          </w:tcPr>
          <w:p w14:paraId="0647678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C0E9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72A9BC68"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74ADC91B"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4A08FD3B" w14:textId="77777777" w:rsidR="00EE5860" w:rsidRPr="00441CD0" w:rsidRDefault="00EE5860" w:rsidP="00BB0E1F">
            <w:pPr>
              <w:pStyle w:val="TAC"/>
            </w:pPr>
          </w:p>
        </w:tc>
      </w:tr>
      <w:tr w:rsidR="00EE5860" w:rsidRPr="00441CD0" w14:paraId="5A173BAB" w14:textId="77777777" w:rsidTr="00BB0E1F">
        <w:trPr>
          <w:jc w:val="center"/>
        </w:trPr>
        <w:tc>
          <w:tcPr>
            <w:tcW w:w="151" w:type="dxa"/>
            <w:tcBorders>
              <w:top w:val="nil"/>
              <w:left w:val="single" w:sz="6" w:space="0" w:color="auto"/>
              <w:bottom w:val="single" w:sz="4" w:space="0" w:color="auto"/>
              <w:right w:val="nil"/>
            </w:tcBorders>
          </w:tcPr>
          <w:p w14:paraId="3024CB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B19D06"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E19D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4C0DA" w14:textId="77777777" w:rsidR="00EE5860" w:rsidRPr="00441CD0" w:rsidRDefault="00EE5860" w:rsidP="00BB0E1F">
            <w:pPr>
              <w:pStyle w:val="TAC"/>
              <w:rPr>
                <w:lang w:val="x-none"/>
              </w:rPr>
            </w:pPr>
          </w:p>
        </w:tc>
      </w:tr>
    </w:tbl>
    <w:p w14:paraId="4858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w:t>
      </w:r>
      <w:r w:rsidRPr="00441CD0">
        <w:rPr>
          <w:lang w:eastAsia="zh-CN"/>
        </w:rPr>
        <w:t>-</w:t>
      </w:r>
      <w:r w:rsidRPr="00441CD0">
        <w:rPr>
          <w:lang w:eastAsia="ja-JP"/>
        </w:rPr>
        <w:t>1</w:t>
      </w:r>
      <w:r w:rsidRPr="00441CD0">
        <w:t xml:space="preserve">: </w:t>
      </w:r>
      <w:r w:rsidRPr="00441CD0">
        <w:rPr>
          <w:lang w:eastAsia="ja-JP"/>
        </w:rPr>
        <w:t>Source Interface</w:t>
      </w:r>
    </w:p>
    <w:p w14:paraId="1666B19C" w14:textId="77777777" w:rsidR="00EE5860" w:rsidRPr="00441CD0" w:rsidRDefault="00EE5860" w:rsidP="00EE5860">
      <w:r w:rsidRPr="00441CD0">
        <w:t>The Interface value shall be encoded as a 4 bits binary integer as specified in in Table 8.2.2-1.</w:t>
      </w:r>
    </w:p>
    <w:p w14:paraId="7CB8736D" w14:textId="77777777" w:rsidR="00EE5860" w:rsidRPr="00441CD0" w:rsidRDefault="00EE5860" w:rsidP="00EE5860">
      <w:pPr>
        <w:pStyle w:val="TH"/>
      </w:pPr>
      <w:r w:rsidRPr="00441CD0">
        <w:lastRenderedPageBreak/>
        <w:t>Table 8.</w:t>
      </w:r>
      <w:r w:rsidRPr="00441CD0">
        <w:rPr>
          <w:lang w:val="de-DE"/>
        </w:rPr>
        <w:t>2.2</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C1028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B3120EC"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36C8CF2F" w14:textId="77777777" w:rsidR="00EE5860" w:rsidRPr="00441CD0" w:rsidRDefault="00EE5860" w:rsidP="00BB0E1F">
            <w:pPr>
              <w:pStyle w:val="TAH"/>
              <w:ind w:left="567"/>
              <w:jc w:val="left"/>
            </w:pPr>
            <w:r w:rsidRPr="00441CD0">
              <w:t>Values (Decimal)</w:t>
            </w:r>
          </w:p>
        </w:tc>
      </w:tr>
      <w:tr w:rsidR="00EE5860" w:rsidRPr="00441CD0" w14:paraId="468A396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78C028A" w14:textId="77777777" w:rsidR="00EE5860" w:rsidRPr="00441CD0" w:rsidRDefault="00EE5860" w:rsidP="00BB0E1F">
            <w:pPr>
              <w:pStyle w:val="TAC"/>
              <w:jc w:val="left"/>
              <w:rPr>
                <w:lang w:eastAsia="zh-CN"/>
              </w:rPr>
            </w:pPr>
            <w:r w:rsidRPr="00441CD0">
              <w:rPr>
                <w:lang w:eastAsia="zh-CN"/>
              </w:rPr>
              <w:t>Access</w:t>
            </w:r>
          </w:p>
        </w:tc>
        <w:tc>
          <w:tcPr>
            <w:tcW w:w="3129" w:type="dxa"/>
            <w:tcBorders>
              <w:top w:val="single" w:sz="4" w:space="0" w:color="auto"/>
              <w:left w:val="single" w:sz="4" w:space="0" w:color="auto"/>
              <w:bottom w:val="single" w:sz="4" w:space="0" w:color="auto"/>
              <w:right w:val="single" w:sz="4" w:space="0" w:color="auto"/>
            </w:tcBorders>
            <w:hideMark/>
          </w:tcPr>
          <w:p w14:paraId="714A32C2" w14:textId="77777777" w:rsidR="00EE5860" w:rsidRPr="00441CD0" w:rsidRDefault="00EE5860" w:rsidP="00BB0E1F">
            <w:pPr>
              <w:pStyle w:val="TAC"/>
            </w:pPr>
            <w:r w:rsidRPr="00441CD0">
              <w:t>0</w:t>
            </w:r>
          </w:p>
        </w:tc>
      </w:tr>
      <w:tr w:rsidR="00EE5860" w:rsidRPr="00441CD0" w14:paraId="3EDAFBF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FC836A6" w14:textId="77777777" w:rsidR="00EE5860" w:rsidRPr="00441CD0" w:rsidRDefault="00EE5860" w:rsidP="00BB0E1F">
            <w:pPr>
              <w:pStyle w:val="TAC"/>
              <w:jc w:val="left"/>
              <w:rPr>
                <w:lang w:eastAsia="zh-CN"/>
              </w:rPr>
            </w:pPr>
            <w:r w:rsidRPr="00441CD0">
              <w:rPr>
                <w:lang w:eastAsia="zh-CN"/>
              </w:rPr>
              <w:t>Core</w:t>
            </w:r>
          </w:p>
        </w:tc>
        <w:tc>
          <w:tcPr>
            <w:tcW w:w="3129" w:type="dxa"/>
            <w:tcBorders>
              <w:top w:val="single" w:sz="4" w:space="0" w:color="auto"/>
              <w:left w:val="single" w:sz="4" w:space="0" w:color="auto"/>
              <w:bottom w:val="single" w:sz="4" w:space="0" w:color="auto"/>
              <w:right w:val="single" w:sz="4" w:space="0" w:color="auto"/>
            </w:tcBorders>
            <w:hideMark/>
          </w:tcPr>
          <w:p w14:paraId="7EE5542B" w14:textId="77777777" w:rsidR="00EE5860" w:rsidRPr="00441CD0" w:rsidRDefault="00EE5860" w:rsidP="00BB0E1F">
            <w:pPr>
              <w:pStyle w:val="TAC"/>
            </w:pPr>
            <w:r w:rsidRPr="00441CD0">
              <w:t>1</w:t>
            </w:r>
          </w:p>
        </w:tc>
      </w:tr>
      <w:tr w:rsidR="00EE5860" w:rsidRPr="00441CD0" w14:paraId="1E21FB3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0126CB"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13A2173" w14:textId="77777777" w:rsidR="00EE5860" w:rsidRPr="00441CD0" w:rsidRDefault="00EE5860" w:rsidP="00BB0E1F">
            <w:pPr>
              <w:pStyle w:val="TAC"/>
            </w:pPr>
            <w:r w:rsidRPr="00441CD0">
              <w:rPr>
                <w:lang w:eastAsia="zh-CN"/>
              </w:rPr>
              <w:t>2</w:t>
            </w:r>
          </w:p>
        </w:tc>
      </w:tr>
      <w:tr w:rsidR="00EE5860" w:rsidRPr="00441CD0" w14:paraId="469B496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8B0316C" w14:textId="77777777" w:rsidR="00EE5860" w:rsidRPr="00441CD0" w:rsidRDefault="00EE5860" w:rsidP="00BB0E1F">
            <w:pPr>
              <w:pStyle w:val="TAC"/>
              <w:jc w:val="left"/>
              <w:rPr>
                <w:lang w:eastAsia="zh-CN"/>
              </w:rPr>
            </w:pPr>
            <w:r w:rsidRPr="00441CD0">
              <w:rPr>
                <w:lang w:eastAsia="zh-CN"/>
              </w:rPr>
              <w:t>CP-function</w:t>
            </w:r>
          </w:p>
        </w:tc>
        <w:tc>
          <w:tcPr>
            <w:tcW w:w="3129" w:type="dxa"/>
            <w:tcBorders>
              <w:top w:val="single" w:sz="4" w:space="0" w:color="auto"/>
              <w:left w:val="single" w:sz="4" w:space="0" w:color="auto"/>
              <w:bottom w:val="single" w:sz="4" w:space="0" w:color="auto"/>
              <w:right w:val="single" w:sz="4" w:space="0" w:color="auto"/>
            </w:tcBorders>
            <w:hideMark/>
          </w:tcPr>
          <w:p w14:paraId="3A64C30B" w14:textId="77777777" w:rsidR="00EE5860" w:rsidRPr="00441CD0" w:rsidRDefault="00EE5860" w:rsidP="00BB0E1F">
            <w:pPr>
              <w:pStyle w:val="TAC"/>
              <w:rPr>
                <w:lang w:eastAsia="zh-CN"/>
              </w:rPr>
            </w:pPr>
            <w:r w:rsidRPr="00441CD0">
              <w:rPr>
                <w:lang w:eastAsia="zh-CN"/>
              </w:rPr>
              <w:t>3</w:t>
            </w:r>
          </w:p>
        </w:tc>
      </w:tr>
      <w:tr w:rsidR="00EE5860" w:rsidRPr="00441CD0" w14:paraId="5F13097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5C9890"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5155AE78" w14:textId="77777777" w:rsidR="00EE5860" w:rsidRPr="00441CD0" w:rsidRDefault="00EE5860" w:rsidP="00BB0E1F">
            <w:pPr>
              <w:pStyle w:val="TAC"/>
              <w:rPr>
                <w:lang w:eastAsia="zh-CN"/>
              </w:rPr>
            </w:pPr>
            <w:r w:rsidRPr="00441CD0">
              <w:rPr>
                <w:lang w:eastAsia="zh-CN"/>
              </w:rPr>
              <w:t>4</w:t>
            </w:r>
          </w:p>
        </w:tc>
      </w:tr>
      <w:tr w:rsidR="00EE5860" w:rsidRPr="00441CD0" w14:paraId="5D380792"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785FB65B"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AE3B8DF" w14:textId="77777777" w:rsidR="00EE5860" w:rsidRPr="00441CD0" w:rsidRDefault="00EE5860" w:rsidP="00BB0E1F">
            <w:pPr>
              <w:pStyle w:val="TAC"/>
              <w:rPr>
                <w:lang w:eastAsia="zh-CN"/>
              </w:rPr>
            </w:pPr>
            <w:r w:rsidRPr="00441CD0">
              <w:rPr>
                <w:lang w:eastAsia="zh-CN"/>
              </w:rPr>
              <w:t>5 to 15</w:t>
            </w:r>
          </w:p>
        </w:tc>
      </w:tr>
      <w:tr w:rsidR="00EE5860" w:rsidRPr="00441CD0" w14:paraId="55D52245"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9874D98" w14:textId="77777777" w:rsidR="00EE5860" w:rsidRPr="00441CD0" w:rsidRDefault="00EE5860" w:rsidP="00BB0E1F">
            <w:pPr>
              <w:pStyle w:val="TAN"/>
            </w:pPr>
            <w:r w:rsidRPr="00441CD0">
              <w:t>NOTE 1:</w:t>
            </w:r>
            <w:r w:rsidRPr="00441CD0">
              <w:tab/>
              <w:t>The "Access" and "Core" values denote an uplink and downlink traffic direction respectively.</w:t>
            </w:r>
          </w:p>
          <w:p w14:paraId="66B8AD16" w14:textId="77777777" w:rsidR="00EE5860" w:rsidRPr="00441CD0" w:rsidRDefault="00EE5860" w:rsidP="00BB0E1F">
            <w:pPr>
              <w:pStyle w:val="TAN"/>
            </w:pPr>
            <w:r w:rsidRPr="00441CD0">
              <w:t>NOTE 2:</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tc>
      </w:tr>
    </w:tbl>
    <w:p w14:paraId="6C90A5E1" w14:textId="77777777" w:rsidR="00EE5860" w:rsidRPr="00441CD0" w:rsidRDefault="00EE5860" w:rsidP="00EE5860"/>
    <w:p w14:paraId="04388966" w14:textId="77777777" w:rsidR="00EE5860" w:rsidRPr="00441CD0" w:rsidRDefault="00EE5860" w:rsidP="00EE5860">
      <w:pPr>
        <w:pStyle w:val="Heading3"/>
      </w:pPr>
      <w:bookmarkStart w:id="5078" w:name="_Toc19717348"/>
      <w:bookmarkStart w:id="5079" w:name="_Toc27490849"/>
      <w:bookmarkStart w:id="5080" w:name="_Toc27557142"/>
      <w:bookmarkStart w:id="5081" w:name="_Toc27724059"/>
      <w:bookmarkStart w:id="5082" w:name="_Toc36031133"/>
      <w:bookmarkStart w:id="5083" w:name="_Toc36043053"/>
      <w:bookmarkStart w:id="5084" w:name="_Toc36814378"/>
      <w:bookmarkStart w:id="5085" w:name="_Toc44689236"/>
      <w:bookmarkStart w:id="5086" w:name="_Toc44923990"/>
      <w:bookmarkStart w:id="5087" w:name="_Toc51860960"/>
      <w:bookmarkStart w:id="5088" w:name="_Toc57930731"/>
      <w:bookmarkStart w:id="5089" w:name="_Toc57931361"/>
      <w:bookmarkStart w:id="5090" w:name="_Toc160974487"/>
      <w:r w:rsidRPr="00441CD0">
        <w:t>8.2.3</w:t>
      </w:r>
      <w:r w:rsidRPr="00441CD0">
        <w:tab/>
        <w:t>F-TEID</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07FBCDD3" w14:textId="77777777" w:rsidR="00EE5860" w:rsidRPr="00441CD0" w:rsidRDefault="00EE5860" w:rsidP="00EE5860">
      <w:pPr>
        <w:rPr>
          <w:lang w:eastAsia="zh-CN"/>
        </w:rPr>
      </w:pPr>
      <w:r w:rsidRPr="00441CD0">
        <w:t xml:space="preserve">The </w:t>
      </w:r>
      <w:r w:rsidRPr="00441CD0">
        <w:rPr>
          <w:lang w:val="en-US" w:eastAsia="zh-CN"/>
        </w:rPr>
        <w:t>F-TEID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8.2.3-1</w:t>
      </w:r>
      <w:r w:rsidRPr="00441CD0">
        <w:rPr>
          <w:lang w:eastAsia="ja-JP"/>
        </w:rPr>
        <w:t xml:space="preserve">. </w:t>
      </w:r>
      <w:r w:rsidRPr="00441CD0">
        <w:rPr>
          <w:lang w:eastAsia="zh-CN"/>
        </w:rPr>
        <w:t>It indicates an F-TEID.</w:t>
      </w:r>
    </w:p>
    <w:p w14:paraId="6213BAD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59A87DC" w14:textId="77777777" w:rsidTr="00BB0E1F">
        <w:trPr>
          <w:jc w:val="center"/>
        </w:trPr>
        <w:tc>
          <w:tcPr>
            <w:tcW w:w="151" w:type="dxa"/>
            <w:tcBorders>
              <w:top w:val="single" w:sz="6" w:space="0" w:color="auto"/>
              <w:left w:val="single" w:sz="6" w:space="0" w:color="auto"/>
              <w:bottom w:val="nil"/>
              <w:right w:val="nil"/>
            </w:tcBorders>
          </w:tcPr>
          <w:p w14:paraId="29F4BEBA" w14:textId="77777777" w:rsidR="00EE5860" w:rsidRPr="00441CD0" w:rsidRDefault="00EE5860" w:rsidP="00BB0E1F">
            <w:pPr>
              <w:pStyle w:val="TAC"/>
            </w:pPr>
          </w:p>
        </w:tc>
        <w:tc>
          <w:tcPr>
            <w:tcW w:w="1104" w:type="dxa"/>
            <w:tcBorders>
              <w:top w:val="single" w:sz="6" w:space="0" w:color="auto"/>
              <w:left w:val="nil"/>
              <w:bottom w:val="nil"/>
              <w:right w:val="nil"/>
            </w:tcBorders>
          </w:tcPr>
          <w:p w14:paraId="2D45A4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3C4FF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780DC92" w14:textId="77777777" w:rsidR="00EE5860" w:rsidRPr="00441CD0" w:rsidRDefault="00EE5860" w:rsidP="00BB0E1F">
            <w:pPr>
              <w:pStyle w:val="TAC"/>
            </w:pPr>
          </w:p>
        </w:tc>
      </w:tr>
      <w:tr w:rsidR="00EE5860" w:rsidRPr="00441CD0" w14:paraId="682D1E76" w14:textId="77777777" w:rsidTr="00BB0E1F">
        <w:trPr>
          <w:jc w:val="center"/>
        </w:trPr>
        <w:tc>
          <w:tcPr>
            <w:tcW w:w="151" w:type="dxa"/>
            <w:tcBorders>
              <w:top w:val="nil"/>
              <w:left w:val="single" w:sz="6" w:space="0" w:color="auto"/>
              <w:bottom w:val="nil"/>
              <w:right w:val="nil"/>
            </w:tcBorders>
          </w:tcPr>
          <w:p w14:paraId="545ACCF3" w14:textId="77777777" w:rsidR="00EE5860" w:rsidRPr="00441CD0" w:rsidRDefault="00EE5860" w:rsidP="00BB0E1F">
            <w:pPr>
              <w:pStyle w:val="TAC"/>
            </w:pPr>
          </w:p>
        </w:tc>
        <w:tc>
          <w:tcPr>
            <w:tcW w:w="1104" w:type="dxa"/>
            <w:tcBorders>
              <w:top w:val="nil"/>
              <w:left w:val="nil"/>
              <w:bottom w:val="nil"/>
              <w:right w:val="nil"/>
            </w:tcBorders>
            <w:hideMark/>
          </w:tcPr>
          <w:p w14:paraId="3A7571C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69B920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93EC8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8A37C0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2DA644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5A6B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18EFA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ADBB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075F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A9398" w14:textId="77777777" w:rsidR="00EE5860" w:rsidRPr="00441CD0" w:rsidRDefault="00EE5860" w:rsidP="00BB0E1F">
            <w:pPr>
              <w:pStyle w:val="TAC"/>
            </w:pPr>
          </w:p>
        </w:tc>
      </w:tr>
      <w:tr w:rsidR="00EE5860" w:rsidRPr="00441CD0" w14:paraId="399C73CA" w14:textId="77777777" w:rsidTr="00BB0E1F">
        <w:trPr>
          <w:jc w:val="center"/>
        </w:trPr>
        <w:tc>
          <w:tcPr>
            <w:tcW w:w="151" w:type="dxa"/>
            <w:tcBorders>
              <w:top w:val="nil"/>
              <w:left w:val="single" w:sz="6" w:space="0" w:color="auto"/>
              <w:bottom w:val="nil"/>
              <w:right w:val="nil"/>
            </w:tcBorders>
          </w:tcPr>
          <w:p w14:paraId="25F672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91A0F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FD8C885" w14:textId="77777777" w:rsidR="00EE5860" w:rsidRPr="00441CD0" w:rsidRDefault="00EE5860" w:rsidP="00BB0E1F">
            <w:pPr>
              <w:pStyle w:val="TAC"/>
            </w:pPr>
            <w:r w:rsidRPr="00441CD0">
              <w:t xml:space="preserve">Type = </w:t>
            </w:r>
            <w:r w:rsidRPr="00441CD0">
              <w:rPr>
                <w:lang w:val="sv-SE"/>
              </w:rPr>
              <w:t>21</w:t>
            </w:r>
            <w:r w:rsidRPr="00441CD0">
              <w:t xml:space="preserve"> (decimal)</w:t>
            </w:r>
          </w:p>
        </w:tc>
        <w:tc>
          <w:tcPr>
            <w:tcW w:w="588" w:type="dxa"/>
            <w:tcBorders>
              <w:top w:val="nil"/>
              <w:left w:val="single" w:sz="4" w:space="0" w:color="auto"/>
              <w:bottom w:val="nil"/>
              <w:right w:val="single" w:sz="6" w:space="0" w:color="auto"/>
            </w:tcBorders>
          </w:tcPr>
          <w:p w14:paraId="7A917758" w14:textId="77777777" w:rsidR="00EE5860" w:rsidRPr="00441CD0" w:rsidRDefault="00EE5860" w:rsidP="00BB0E1F">
            <w:pPr>
              <w:pStyle w:val="TAC"/>
            </w:pPr>
          </w:p>
        </w:tc>
      </w:tr>
      <w:tr w:rsidR="00EE5860" w:rsidRPr="00441CD0" w14:paraId="28F939B8" w14:textId="77777777" w:rsidTr="00BB0E1F">
        <w:trPr>
          <w:jc w:val="center"/>
        </w:trPr>
        <w:tc>
          <w:tcPr>
            <w:tcW w:w="151" w:type="dxa"/>
            <w:tcBorders>
              <w:top w:val="nil"/>
              <w:left w:val="single" w:sz="6" w:space="0" w:color="auto"/>
              <w:bottom w:val="nil"/>
              <w:right w:val="nil"/>
            </w:tcBorders>
          </w:tcPr>
          <w:p w14:paraId="4212D9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3F7F9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70E8E8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47FE176" w14:textId="77777777" w:rsidR="00EE5860" w:rsidRPr="00441CD0" w:rsidRDefault="00EE5860" w:rsidP="00BB0E1F">
            <w:pPr>
              <w:pStyle w:val="TAC"/>
            </w:pPr>
          </w:p>
        </w:tc>
      </w:tr>
      <w:tr w:rsidR="00EE5860" w:rsidRPr="00441CD0" w14:paraId="5674CA24" w14:textId="77777777" w:rsidTr="00BB0E1F">
        <w:trPr>
          <w:jc w:val="center"/>
        </w:trPr>
        <w:tc>
          <w:tcPr>
            <w:tcW w:w="151" w:type="dxa"/>
            <w:tcBorders>
              <w:top w:val="nil"/>
              <w:left w:val="single" w:sz="6" w:space="0" w:color="auto"/>
              <w:bottom w:val="nil"/>
              <w:right w:val="nil"/>
            </w:tcBorders>
          </w:tcPr>
          <w:p w14:paraId="7C2817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0BBA7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41FDDF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37E4F4D" w14:textId="77777777" w:rsidR="00EE5860" w:rsidRPr="00441CD0" w:rsidRDefault="00EE5860" w:rsidP="00BB0E1F">
            <w:pPr>
              <w:pStyle w:val="TAC"/>
              <w:rPr>
                <w:lang w:eastAsia="zh-CN"/>
              </w:rPr>
            </w:pPr>
            <w:r w:rsidRPr="00441CD0">
              <w:rPr>
                <w:lang w:eastAsia="zh-CN"/>
              </w:rPr>
              <w:t>CHID</w:t>
            </w:r>
          </w:p>
        </w:tc>
        <w:tc>
          <w:tcPr>
            <w:tcW w:w="589" w:type="dxa"/>
            <w:tcBorders>
              <w:top w:val="single" w:sz="4" w:space="0" w:color="auto"/>
              <w:left w:val="single" w:sz="4" w:space="0" w:color="auto"/>
              <w:bottom w:val="single" w:sz="4" w:space="0" w:color="auto"/>
              <w:right w:val="single" w:sz="4" w:space="0" w:color="auto"/>
            </w:tcBorders>
            <w:hideMark/>
          </w:tcPr>
          <w:p w14:paraId="5FB5026E" w14:textId="77777777" w:rsidR="00EE5860" w:rsidRPr="00441CD0" w:rsidRDefault="00EE5860" w:rsidP="00BB0E1F">
            <w:pPr>
              <w:pStyle w:val="TAC"/>
              <w:rPr>
                <w:lang w:eastAsia="zh-CN"/>
              </w:rPr>
            </w:pPr>
            <w:r w:rsidRPr="00441CD0">
              <w:rPr>
                <w:lang w:eastAsia="zh-CN"/>
              </w:rPr>
              <w:t>CH</w:t>
            </w:r>
          </w:p>
        </w:tc>
        <w:tc>
          <w:tcPr>
            <w:tcW w:w="588" w:type="dxa"/>
            <w:tcBorders>
              <w:top w:val="single" w:sz="4" w:space="0" w:color="auto"/>
              <w:left w:val="single" w:sz="4" w:space="0" w:color="auto"/>
              <w:bottom w:val="single" w:sz="4" w:space="0" w:color="auto"/>
              <w:right w:val="single" w:sz="4" w:space="0" w:color="auto"/>
            </w:tcBorders>
            <w:hideMark/>
          </w:tcPr>
          <w:p w14:paraId="3E2B1E69" w14:textId="77777777" w:rsidR="00EE5860" w:rsidRPr="00441CD0" w:rsidRDefault="00EE5860" w:rsidP="00BB0E1F">
            <w:pPr>
              <w:pStyle w:val="TAC"/>
              <w:rPr>
                <w:lang w:eastAsia="zh-CN"/>
              </w:rPr>
            </w:pPr>
            <w:r w:rsidRPr="00441CD0">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173A83EE" w14:textId="77777777" w:rsidR="00EE5860" w:rsidRPr="00441CD0" w:rsidRDefault="00EE5860" w:rsidP="00BB0E1F">
            <w:pPr>
              <w:pStyle w:val="TAC"/>
              <w:rPr>
                <w:lang w:eastAsia="zh-CN"/>
              </w:rPr>
            </w:pPr>
            <w:r w:rsidRPr="00441CD0">
              <w:rPr>
                <w:lang w:eastAsia="zh-CN"/>
              </w:rPr>
              <w:t>V4</w:t>
            </w:r>
          </w:p>
        </w:tc>
        <w:tc>
          <w:tcPr>
            <w:tcW w:w="588" w:type="dxa"/>
            <w:tcBorders>
              <w:top w:val="nil"/>
              <w:left w:val="single" w:sz="4" w:space="0" w:color="auto"/>
              <w:bottom w:val="nil"/>
              <w:right w:val="single" w:sz="6" w:space="0" w:color="auto"/>
            </w:tcBorders>
          </w:tcPr>
          <w:p w14:paraId="3AE3F683" w14:textId="77777777" w:rsidR="00EE5860" w:rsidRPr="00441CD0" w:rsidRDefault="00EE5860" w:rsidP="00BB0E1F">
            <w:pPr>
              <w:pStyle w:val="TAC"/>
            </w:pPr>
          </w:p>
        </w:tc>
      </w:tr>
      <w:tr w:rsidR="00EE5860" w:rsidRPr="00441CD0" w14:paraId="3C7CB6ED" w14:textId="77777777" w:rsidTr="00BB0E1F">
        <w:trPr>
          <w:jc w:val="center"/>
        </w:trPr>
        <w:tc>
          <w:tcPr>
            <w:tcW w:w="151" w:type="dxa"/>
            <w:tcBorders>
              <w:top w:val="nil"/>
              <w:left w:val="single" w:sz="6" w:space="0" w:color="auto"/>
              <w:bottom w:val="nil"/>
              <w:right w:val="nil"/>
            </w:tcBorders>
          </w:tcPr>
          <w:p w14:paraId="597BBD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F18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to 9 </w:t>
            </w:r>
          </w:p>
        </w:tc>
        <w:tc>
          <w:tcPr>
            <w:tcW w:w="4710" w:type="dxa"/>
            <w:gridSpan w:val="8"/>
            <w:tcBorders>
              <w:top w:val="single" w:sz="4" w:space="0" w:color="auto"/>
              <w:left w:val="single" w:sz="4" w:space="0" w:color="auto"/>
              <w:bottom w:val="single" w:sz="4" w:space="0" w:color="auto"/>
              <w:right w:val="single" w:sz="4" w:space="0" w:color="auto"/>
            </w:tcBorders>
            <w:hideMark/>
          </w:tcPr>
          <w:p w14:paraId="0D2D8163"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25C9743B" w14:textId="77777777" w:rsidR="00EE5860" w:rsidRPr="00441CD0" w:rsidRDefault="00EE5860" w:rsidP="00BB0E1F">
            <w:pPr>
              <w:pStyle w:val="TAC"/>
            </w:pPr>
          </w:p>
        </w:tc>
      </w:tr>
      <w:tr w:rsidR="00EE5860" w:rsidRPr="00441CD0" w14:paraId="3B58F5B4" w14:textId="77777777" w:rsidTr="00BB0E1F">
        <w:trPr>
          <w:jc w:val="center"/>
        </w:trPr>
        <w:tc>
          <w:tcPr>
            <w:tcW w:w="151" w:type="dxa"/>
            <w:tcBorders>
              <w:top w:val="nil"/>
              <w:left w:val="single" w:sz="6" w:space="0" w:color="auto"/>
              <w:bottom w:val="nil"/>
              <w:right w:val="nil"/>
            </w:tcBorders>
          </w:tcPr>
          <w:p w14:paraId="178284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21291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14:paraId="643333D8"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1B58DE68" w14:textId="77777777" w:rsidR="00EE5860" w:rsidRPr="00441CD0" w:rsidRDefault="00EE5860" w:rsidP="00BB0E1F">
            <w:pPr>
              <w:pStyle w:val="TAC"/>
            </w:pPr>
          </w:p>
        </w:tc>
      </w:tr>
      <w:tr w:rsidR="00EE5860" w:rsidRPr="00441CD0" w14:paraId="51A226CD" w14:textId="77777777" w:rsidTr="00BB0E1F">
        <w:trPr>
          <w:jc w:val="center"/>
        </w:trPr>
        <w:tc>
          <w:tcPr>
            <w:tcW w:w="151" w:type="dxa"/>
            <w:tcBorders>
              <w:top w:val="nil"/>
              <w:left w:val="single" w:sz="6" w:space="0" w:color="auto"/>
              <w:bottom w:val="nil"/>
              <w:right w:val="nil"/>
            </w:tcBorders>
          </w:tcPr>
          <w:p w14:paraId="5ED6BD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1B44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14:paraId="60DE695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4F7B8B77" w14:textId="77777777" w:rsidR="00EE5860" w:rsidRPr="00441CD0" w:rsidRDefault="00EE5860" w:rsidP="00BB0E1F">
            <w:pPr>
              <w:pStyle w:val="TAC"/>
            </w:pPr>
          </w:p>
        </w:tc>
      </w:tr>
      <w:tr w:rsidR="00EE5860" w:rsidRPr="00441CD0" w14:paraId="7DD279BE" w14:textId="77777777" w:rsidTr="00BB0E1F">
        <w:trPr>
          <w:jc w:val="center"/>
        </w:trPr>
        <w:tc>
          <w:tcPr>
            <w:tcW w:w="151" w:type="dxa"/>
            <w:tcBorders>
              <w:top w:val="nil"/>
              <w:left w:val="single" w:sz="6" w:space="0" w:color="auto"/>
              <w:bottom w:val="nil"/>
              <w:right w:val="nil"/>
            </w:tcBorders>
          </w:tcPr>
          <w:p w14:paraId="54B76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EDE3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q </w:t>
            </w:r>
          </w:p>
        </w:tc>
        <w:tc>
          <w:tcPr>
            <w:tcW w:w="4710" w:type="dxa"/>
            <w:gridSpan w:val="8"/>
            <w:tcBorders>
              <w:top w:val="single" w:sz="4" w:space="0" w:color="auto"/>
              <w:left w:val="single" w:sz="4" w:space="0" w:color="auto"/>
              <w:bottom w:val="single" w:sz="4" w:space="0" w:color="auto"/>
              <w:right w:val="single" w:sz="4" w:space="0" w:color="auto"/>
            </w:tcBorders>
            <w:hideMark/>
          </w:tcPr>
          <w:p w14:paraId="3341CE49" w14:textId="77777777" w:rsidR="00EE5860" w:rsidRPr="00441CD0" w:rsidRDefault="00EE5860" w:rsidP="00BB0E1F">
            <w:pPr>
              <w:pStyle w:val="TAC"/>
              <w:rPr>
                <w:lang w:eastAsia="zh-CN"/>
              </w:rPr>
            </w:pPr>
            <w:r w:rsidRPr="00441CD0">
              <w:rPr>
                <w:lang w:eastAsia="zh-CN"/>
              </w:rPr>
              <w:t>CHOOSE ID</w:t>
            </w:r>
          </w:p>
        </w:tc>
        <w:tc>
          <w:tcPr>
            <w:tcW w:w="588" w:type="dxa"/>
            <w:tcBorders>
              <w:top w:val="nil"/>
              <w:left w:val="single" w:sz="4" w:space="0" w:color="auto"/>
              <w:bottom w:val="nil"/>
              <w:right w:val="single" w:sz="6" w:space="0" w:color="auto"/>
            </w:tcBorders>
          </w:tcPr>
          <w:p w14:paraId="7E938E99" w14:textId="77777777" w:rsidR="00EE5860" w:rsidRPr="00441CD0" w:rsidRDefault="00EE5860" w:rsidP="00BB0E1F">
            <w:pPr>
              <w:pStyle w:val="TAC"/>
            </w:pPr>
          </w:p>
        </w:tc>
      </w:tr>
      <w:tr w:rsidR="00EE5860" w:rsidRPr="00441CD0" w14:paraId="320BB433" w14:textId="77777777" w:rsidTr="00BB0E1F">
        <w:trPr>
          <w:jc w:val="center"/>
        </w:trPr>
        <w:tc>
          <w:tcPr>
            <w:tcW w:w="151" w:type="dxa"/>
            <w:tcBorders>
              <w:top w:val="nil"/>
              <w:left w:val="single" w:sz="6" w:space="0" w:color="auto"/>
              <w:bottom w:val="single" w:sz="4" w:space="0" w:color="auto"/>
              <w:right w:val="nil"/>
            </w:tcBorders>
          </w:tcPr>
          <w:p w14:paraId="0E95591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287DD4A" w14:textId="77777777" w:rsidR="00EE5860" w:rsidRPr="00441CD0" w:rsidRDefault="00EE5860" w:rsidP="00BB0E1F">
            <w:pPr>
              <w:pStyle w:val="TAC"/>
            </w:pPr>
            <w:r w:rsidRPr="00441CD0">
              <w:rPr>
                <w:lang w:eastAsia="zh-CN"/>
              </w:rPr>
              <w:t>k</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41251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39C372" w14:textId="77777777" w:rsidR="00EE5860" w:rsidRPr="00441CD0" w:rsidRDefault="00EE5860" w:rsidP="00BB0E1F">
            <w:pPr>
              <w:pStyle w:val="TAC"/>
              <w:rPr>
                <w:lang w:val="x-none"/>
              </w:rPr>
            </w:pPr>
          </w:p>
        </w:tc>
      </w:tr>
    </w:tbl>
    <w:p w14:paraId="060CC7E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w:t>
      </w:r>
      <w:r w:rsidRPr="00441CD0">
        <w:rPr>
          <w:lang w:eastAsia="zh-CN"/>
        </w:rPr>
        <w:t>-</w:t>
      </w:r>
      <w:r w:rsidRPr="00441CD0">
        <w:rPr>
          <w:lang w:eastAsia="ja-JP"/>
        </w:rPr>
        <w:t>1</w:t>
      </w:r>
      <w:r w:rsidRPr="00441CD0">
        <w:t xml:space="preserve">: </w:t>
      </w:r>
      <w:r w:rsidRPr="00441CD0">
        <w:rPr>
          <w:lang w:eastAsia="ja-JP"/>
        </w:rPr>
        <w:t>F-TEID</w:t>
      </w:r>
    </w:p>
    <w:p w14:paraId="335E4F79" w14:textId="77777777" w:rsidR="00EE5860" w:rsidRPr="00441CD0" w:rsidRDefault="00EE5860" w:rsidP="00EE5860">
      <w:r w:rsidRPr="00441CD0">
        <w:t>The following flags are coded within Octet 5:</w:t>
      </w:r>
    </w:p>
    <w:p w14:paraId="441BAB46" w14:textId="77777777" w:rsidR="00EE5860" w:rsidRPr="00441CD0" w:rsidRDefault="00EE5860" w:rsidP="00EE5860">
      <w:pPr>
        <w:pStyle w:val="B1"/>
      </w:pPr>
      <w:r w:rsidRPr="00441CD0">
        <w:t>-</w:t>
      </w:r>
      <w:r w:rsidRPr="00441CD0">
        <w:tab/>
        <w:t>Bit 1 – V4: If this bit is set to "1" and the CH bit is not set, then the IPv4 address field shall be present, otherwise the IPv4 address field shall not be present.</w:t>
      </w:r>
    </w:p>
    <w:p w14:paraId="74867FDB" w14:textId="77777777" w:rsidR="00EE5860" w:rsidRPr="00441CD0" w:rsidRDefault="00EE5860" w:rsidP="00EE5860">
      <w:pPr>
        <w:pStyle w:val="B1"/>
      </w:pPr>
      <w:r w:rsidRPr="00441CD0">
        <w:t>-</w:t>
      </w:r>
      <w:r w:rsidRPr="00441CD0">
        <w:tab/>
        <w:t>Bit 2 – V6: If this bit is set to "1" and the CH bit is not set, then the IPv6 address field shall be present, otherwise the IPv6 address field shall not be present.</w:t>
      </w:r>
    </w:p>
    <w:p w14:paraId="66E3F62F" w14:textId="77777777" w:rsidR="00EE5860" w:rsidRPr="00441CD0" w:rsidRDefault="00EE5860" w:rsidP="00EE5860">
      <w:pPr>
        <w:pStyle w:val="B1"/>
      </w:pPr>
      <w:r w:rsidRPr="00441CD0">
        <w:t>-</w:t>
      </w:r>
      <w:r w:rsidRPr="00441CD0">
        <w:tab/>
        <w:t>Bit 3 – CH (CHOOSE): If this bit is set to "1", then the TEID, IPv4 address and IPv6 address fields shall not be present and the UP function shall assign an F-TEID with an IP4 or an IPv6 address if the V4 or V6 bit is set respectively. This bit shall only be set by the CP function.</w:t>
      </w:r>
    </w:p>
    <w:p w14:paraId="52684C34" w14:textId="77777777" w:rsidR="00EE5860" w:rsidRPr="00441CD0" w:rsidRDefault="00EE5860" w:rsidP="00EE5860">
      <w:pPr>
        <w:pStyle w:val="B1"/>
      </w:pPr>
      <w:r w:rsidRPr="00441CD0">
        <w:t>-</w:t>
      </w:r>
      <w:r w:rsidRPr="00441CD0">
        <w:tab/>
        <w:t>Bit 4 – CHID (CHOOSE ID): If this bit is set to "1", then the UP function shall assign the same F-TEID to the PDRs requested to be created in a PFCP Session Establishment Request or PFCP Session Modification Request with the same CHOOSE ID value. This bit may only be set to "1" if the CH bit it set to "1". This bit shall only be set by the CP function.</w:t>
      </w:r>
    </w:p>
    <w:p w14:paraId="06404CA6" w14:textId="77777777" w:rsidR="00EE5860" w:rsidRPr="00441CD0" w:rsidRDefault="00EE5860" w:rsidP="00EE5860">
      <w:pPr>
        <w:pStyle w:val="B1"/>
      </w:pPr>
      <w:r w:rsidRPr="00441CD0">
        <w:rPr>
          <w:noProof/>
        </w:rPr>
        <w:t>-</w:t>
      </w:r>
      <w:r w:rsidRPr="00441CD0">
        <w:rPr>
          <w:noProof/>
        </w:rPr>
        <w:tab/>
        <w:t>Bit 5 to 8: Spare, for future use and set to "0".</w:t>
      </w:r>
    </w:p>
    <w:p w14:paraId="6BC9230A" w14:textId="77777777" w:rsidR="00EE5860" w:rsidRPr="00441CD0" w:rsidRDefault="00EE5860" w:rsidP="00EE5860">
      <w:r w:rsidRPr="00441CD0">
        <w:t>At least one of the V4 and V6 flags shall be set to "1", and both may be set to "1" for both scenarios:</w:t>
      </w:r>
    </w:p>
    <w:p w14:paraId="1E523351" w14:textId="77777777" w:rsidR="00EE5860" w:rsidRPr="00441CD0" w:rsidRDefault="00EE5860" w:rsidP="00EE5860">
      <w:pPr>
        <w:pStyle w:val="B1"/>
        <w:rPr>
          <w:lang w:val="sv-SE"/>
        </w:rPr>
      </w:pPr>
      <w:r w:rsidRPr="00441CD0">
        <w:t>-</w:t>
      </w:r>
      <w:r w:rsidRPr="00441CD0">
        <w:tab/>
        <w:t>when the CP function is providing F-TEID, i.e. both IPv4 address field and IPv6 address field may be present;</w:t>
      </w:r>
      <w:r w:rsidRPr="00441CD0">
        <w:rPr>
          <w:lang w:val="sv-SE"/>
        </w:rPr>
        <w:t xml:space="preserve"> or</w:t>
      </w:r>
    </w:p>
    <w:p w14:paraId="5287677E" w14:textId="77777777" w:rsidR="00EE5860" w:rsidRPr="00441CD0" w:rsidRDefault="00EE5860" w:rsidP="00EE5860">
      <w:pPr>
        <w:pStyle w:val="B1"/>
        <w:rPr>
          <w:lang w:val="x-none"/>
        </w:rPr>
      </w:pPr>
      <w:r w:rsidRPr="00441CD0">
        <w:t>-</w:t>
      </w:r>
      <w:r w:rsidRPr="00441CD0">
        <w:tab/>
        <w:t>when the UP function is requested to allocate the F-TEID, i.e. when CHOOSE bit is set to "1", and the IPv4 address and IPv6 address fields are not present.</w:t>
      </w:r>
    </w:p>
    <w:p w14:paraId="2F9A280A" w14:textId="77777777" w:rsidR="00EE5860" w:rsidRPr="00441CD0" w:rsidRDefault="00EE5860" w:rsidP="00EE5860">
      <w:r w:rsidRPr="00441CD0">
        <w:lastRenderedPageBreak/>
        <w:t>Octet 6 to 9 (TEID) shall be present and shall contain a GTP-U TEID, if the CH bit in octet 5 is not set. When the TEID is present, if both IPv4 and IPv6 addresses are present in the F-TEID IE, then the TEID value shall be shared by both addresses.</w:t>
      </w:r>
    </w:p>
    <w:p w14:paraId="47FEC440" w14:textId="77777777" w:rsidR="00EE5860" w:rsidRPr="00441CD0" w:rsidRDefault="00EE5860" w:rsidP="00EE5860">
      <w:r w:rsidRPr="00441CD0">
        <w:t>Octets "m to (m+3)" and/or "p to (p+15)" (IPv4 address / IPv6 address fields), if present, it shall contain the respective IP address values.</w:t>
      </w:r>
    </w:p>
    <w:p w14:paraId="13BBA312" w14:textId="77777777" w:rsidR="00EE5860" w:rsidRPr="00441CD0" w:rsidRDefault="00EE5860" w:rsidP="00EE5860">
      <w:r w:rsidRPr="00441CD0">
        <w:t>Octet q shall be present and shall contain a binary integer value if the CHID bit in octet 5 is set to "1".</w:t>
      </w:r>
    </w:p>
    <w:p w14:paraId="206B9885" w14:textId="77777777" w:rsidR="00EE5860" w:rsidRPr="00441CD0" w:rsidRDefault="00EE5860" w:rsidP="00EE5860">
      <w:pPr>
        <w:pStyle w:val="Heading3"/>
      </w:pPr>
      <w:bookmarkStart w:id="5091" w:name="_Toc19717349"/>
      <w:bookmarkStart w:id="5092" w:name="_Toc27490850"/>
      <w:bookmarkStart w:id="5093" w:name="_Toc27557143"/>
      <w:bookmarkStart w:id="5094" w:name="_Toc27724060"/>
      <w:bookmarkStart w:id="5095" w:name="_Toc36031134"/>
      <w:bookmarkStart w:id="5096" w:name="_Toc36043054"/>
      <w:bookmarkStart w:id="5097" w:name="_Toc36814379"/>
      <w:bookmarkStart w:id="5098" w:name="_Toc44689237"/>
      <w:bookmarkStart w:id="5099" w:name="_Toc44923991"/>
      <w:bookmarkStart w:id="5100" w:name="_Toc51860961"/>
      <w:bookmarkStart w:id="5101" w:name="_Toc57930732"/>
      <w:bookmarkStart w:id="5102" w:name="_Toc57931362"/>
      <w:bookmarkStart w:id="5103" w:name="_Toc160974488"/>
      <w:r w:rsidRPr="00441CD0">
        <w:t>8.</w:t>
      </w:r>
      <w:r w:rsidRPr="00441CD0">
        <w:rPr>
          <w:lang w:val="en-US"/>
        </w:rPr>
        <w:t>2.4</w:t>
      </w:r>
      <w:r w:rsidRPr="00441CD0">
        <w:tab/>
        <w:t>Network Instance</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5AC6FBE2" w14:textId="77777777" w:rsidR="00EE5860" w:rsidRPr="00441CD0" w:rsidRDefault="00EE5860" w:rsidP="00EE5860">
      <w:pPr>
        <w:rPr>
          <w:lang w:eastAsia="zh-CN"/>
        </w:rPr>
      </w:pPr>
      <w:r w:rsidRPr="00441CD0">
        <w:t xml:space="preserve">The </w:t>
      </w:r>
      <w:r w:rsidRPr="00441CD0">
        <w:rPr>
          <w:lang w:val="en-US" w:eastAsia="zh-CN"/>
        </w:rPr>
        <w:t>Network Instance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8.2.4-1</w:t>
      </w:r>
      <w:r w:rsidRPr="00441CD0">
        <w:rPr>
          <w:lang w:eastAsia="ja-JP"/>
        </w:rPr>
        <w:t xml:space="preserve">. </w:t>
      </w:r>
      <w:r w:rsidRPr="00441CD0">
        <w:rPr>
          <w:lang w:eastAsia="zh-CN"/>
        </w:rPr>
        <w:t>It indicates a Network instance.</w:t>
      </w:r>
    </w:p>
    <w:p w14:paraId="1EB9F79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8BC359" w14:textId="77777777" w:rsidTr="00BB0E1F">
        <w:trPr>
          <w:jc w:val="center"/>
        </w:trPr>
        <w:tc>
          <w:tcPr>
            <w:tcW w:w="151" w:type="dxa"/>
            <w:tcBorders>
              <w:top w:val="single" w:sz="4" w:space="0" w:color="auto"/>
              <w:left w:val="single" w:sz="4" w:space="0" w:color="auto"/>
              <w:bottom w:val="nil"/>
              <w:right w:val="nil"/>
            </w:tcBorders>
          </w:tcPr>
          <w:p w14:paraId="5F5BA083" w14:textId="77777777" w:rsidR="00EE5860" w:rsidRPr="00441CD0" w:rsidRDefault="00EE5860" w:rsidP="00BB0E1F">
            <w:pPr>
              <w:pStyle w:val="TAC"/>
            </w:pPr>
          </w:p>
        </w:tc>
        <w:tc>
          <w:tcPr>
            <w:tcW w:w="1104" w:type="dxa"/>
            <w:tcBorders>
              <w:top w:val="single" w:sz="4" w:space="0" w:color="auto"/>
              <w:left w:val="nil"/>
              <w:bottom w:val="nil"/>
              <w:right w:val="nil"/>
            </w:tcBorders>
          </w:tcPr>
          <w:p w14:paraId="5929A0D3"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2D0B9353"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301F945F" w14:textId="77777777" w:rsidR="00EE5860" w:rsidRPr="00441CD0" w:rsidRDefault="00EE5860" w:rsidP="00BB0E1F">
            <w:pPr>
              <w:pStyle w:val="TAC"/>
            </w:pPr>
          </w:p>
        </w:tc>
      </w:tr>
      <w:tr w:rsidR="00EE5860" w:rsidRPr="00441CD0" w14:paraId="5AFED9D3" w14:textId="77777777" w:rsidTr="00BB0E1F">
        <w:trPr>
          <w:jc w:val="center"/>
        </w:trPr>
        <w:tc>
          <w:tcPr>
            <w:tcW w:w="151" w:type="dxa"/>
            <w:tcBorders>
              <w:top w:val="nil"/>
              <w:left w:val="single" w:sz="4" w:space="0" w:color="auto"/>
              <w:bottom w:val="nil"/>
              <w:right w:val="nil"/>
            </w:tcBorders>
          </w:tcPr>
          <w:p w14:paraId="7AD20811" w14:textId="77777777" w:rsidR="00EE5860" w:rsidRPr="00441CD0" w:rsidRDefault="00EE5860" w:rsidP="00BB0E1F">
            <w:pPr>
              <w:pStyle w:val="TAC"/>
            </w:pPr>
          </w:p>
        </w:tc>
        <w:tc>
          <w:tcPr>
            <w:tcW w:w="1104" w:type="dxa"/>
            <w:tcBorders>
              <w:top w:val="nil"/>
              <w:left w:val="nil"/>
              <w:bottom w:val="nil"/>
              <w:right w:val="nil"/>
            </w:tcBorders>
            <w:hideMark/>
          </w:tcPr>
          <w:p w14:paraId="668C73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528A14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2BF41A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45C9D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5CAC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430C0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33062C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4AFD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E29BF4"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0D85A45A" w14:textId="77777777" w:rsidR="00EE5860" w:rsidRPr="00441CD0" w:rsidRDefault="00EE5860" w:rsidP="00BB0E1F">
            <w:pPr>
              <w:pStyle w:val="TAC"/>
            </w:pPr>
          </w:p>
        </w:tc>
      </w:tr>
      <w:tr w:rsidR="00EE5860" w:rsidRPr="00441CD0" w14:paraId="4D2E3D7B" w14:textId="77777777" w:rsidTr="00BB0E1F">
        <w:trPr>
          <w:jc w:val="center"/>
        </w:trPr>
        <w:tc>
          <w:tcPr>
            <w:tcW w:w="151" w:type="dxa"/>
            <w:tcBorders>
              <w:top w:val="nil"/>
              <w:left w:val="single" w:sz="4" w:space="0" w:color="auto"/>
              <w:bottom w:val="nil"/>
              <w:right w:val="nil"/>
            </w:tcBorders>
          </w:tcPr>
          <w:p w14:paraId="7DF75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0299D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FD3FB36" w14:textId="77777777" w:rsidR="00EE5860" w:rsidRPr="00441CD0" w:rsidRDefault="00EE5860" w:rsidP="00BB0E1F">
            <w:pPr>
              <w:pStyle w:val="TAC"/>
            </w:pPr>
            <w:r w:rsidRPr="00441CD0">
              <w:t>Type = 22 (decimal)</w:t>
            </w:r>
          </w:p>
        </w:tc>
        <w:tc>
          <w:tcPr>
            <w:tcW w:w="588" w:type="dxa"/>
            <w:tcBorders>
              <w:top w:val="nil"/>
              <w:left w:val="single" w:sz="4" w:space="0" w:color="auto"/>
              <w:bottom w:val="nil"/>
              <w:right w:val="single" w:sz="4" w:space="0" w:color="auto"/>
            </w:tcBorders>
          </w:tcPr>
          <w:p w14:paraId="22590C01" w14:textId="77777777" w:rsidR="00EE5860" w:rsidRPr="00441CD0" w:rsidRDefault="00EE5860" w:rsidP="00BB0E1F">
            <w:pPr>
              <w:pStyle w:val="TAC"/>
            </w:pPr>
          </w:p>
        </w:tc>
      </w:tr>
      <w:tr w:rsidR="00EE5860" w:rsidRPr="00441CD0" w14:paraId="4C00D1CD" w14:textId="77777777" w:rsidTr="00BB0E1F">
        <w:trPr>
          <w:jc w:val="center"/>
        </w:trPr>
        <w:tc>
          <w:tcPr>
            <w:tcW w:w="151" w:type="dxa"/>
            <w:tcBorders>
              <w:top w:val="nil"/>
              <w:left w:val="single" w:sz="4" w:space="0" w:color="auto"/>
              <w:bottom w:val="nil"/>
              <w:right w:val="nil"/>
            </w:tcBorders>
          </w:tcPr>
          <w:p w14:paraId="01F97D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53BE8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C1357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2D2DAADE" w14:textId="77777777" w:rsidR="00EE5860" w:rsidRPr="00441CD0" w:rsidRDefault="00EE5860" w:rsidP="00BB0E1F">
            <w:pPr>
              <w:pStyle w:val="TAC"/>
            </w:pPr>
          </w:p>
        </w:tc>
      </w:tr>
      <w:tr w:rsidR="00EE5860" w:rsidRPr="00441CD0" w14:paraId="42B25B11" w14:textId="77777777" w:rsidTr="00BB0E1F">
        <w:trPr>
          <w:jc w:val="center"/>
        </w:trPr>
        <w:tc>
          <w:tcPr>
            <w:tcW w:w="151" w:type="dxa"/>
            <w:tcBorders>
              <w:top w:val="nil"/>
              <w:left w:val="single" w:sz="4" w:space="0" w:color="auto"/>
              <w:bottom w:val="single" w:sz="4" w:space="0" w:color="auto"/>
              <w:right w:val="nil"/>
            </w:tcBorders>
          </w:tcPr>
          <w:p w14:paraId="567D866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89B05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2CDE4C" w14:textId="77777777" w:rsidR="00EE5860" w:rsidRPr="00441CD0" w:rsidRDefault="00EE5860" w:rsidP="00BB0E1F">
            <w:pPr>
              <w:pStyle w:val="TAC"/>
              <w:rPr>
                <w:lang w:eastAsia="zh-CN"/>
              </w:rPr>
            </w:pPr>
            <w:r w:rsidRPr="00441CD0">
              <w:rPr>
                <w:lang w:eastAsia="zh-CN"/>
              </w:rPr>
              <w:t>Network Instance</w:t>
            </w:r>
          </w:p>
        </w:tc>
        <w:tc>
          <w:tcPr>
            <w:tcW w:w="588" w:type="dxa"/>
            <w:tcBorders>
              <w:top w:val="nil"/>
              <w:left w:val="single" w:sz="4" w:space="0" w:color="auto"/>
              <w:bottom w:val="single" w:sz="4" w:space="0" w:color="auto"/>
              <w:right w:val="single" w:sz="4" w:space="0" w:color="auto"/>
            </w:tcBorders>
          </w:tcPr>
          <w:p w14:paraId="7A58FB6C" w14:textId="77777777" w:rsidR="00EE5860" w:rsidRPr="00441CD0" w:rsidRDefault="00EE5860" w:rsidP="00BB0E1F">
            <w:pPr>
              <w:pStyle w:val="TAC"/>
            </w:pPr>
          </w:p>
        </w:tc>
      </w:tr>
    </w:tbl>
    <w:p w14:paraId="4F5C66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w:t>
      </w:r>
      <w:r w:rsidRPr="00441CD0">
        <w:rPr>
          <w:lang w:eastAsia="zh-CN"/>
        </w:rPr>
        <w:t>-</w:t>
      </w:r>
      <w:r w:rsidRPr="00441CD0">
        <w:rPr>
          <w:lang w:eastAsia="ja-JP"/>
        </w:rPr>
        <w:t>1</w:t>
      </w:r>
      <w:r w:rsidRPr="00441CD0">
        <w:t xml:space="preserve">: </w:t>
      </w:r>
      <w:r w:rsidRPr="00441CD0">
        <w:rPr>
          <w:lang w:eastAsia="ja-JP"/>
        </w:rPr>
        <w:t>Network Instance</w:t>
      </w:r>
    </w:p>
    <w:p w14:paraId="26CE857A" w14:textId="01476AD7" w:rsidR="00EE5860" w:rsidRPr="00441CD0" w:rsidRDefault="00EE5860" w:rsidP="00EE5860">
      <w:r w:rsidRPr="00441CD0">
        <w:t xml:space="preserve">The Network instance field shall be encoded as an </w:t>
      </w:r>
      <w:r w:rsidRPr="00441CD0">
        <w:rPr>
          <w:lang w:val="en-US" w:eastAsia="zh-CN"/>
        </w:rPr>
        <w:t>OctetString</w:t>
      </w:r>
      <w:r w:rsidRPr="00441CD0">
        <w:t xml:space="preserve"> and shall contain an identifier which uniquely identifies a particular Network instance (e.g. PDN instance) in the UP function. It may be encoded as a Domain Name or an </w:t>
      </w:r>
      <w:r w:rsidRPr="00441CD0">
        <w:rPr>
          <w:lang w:val="en-US" w:eastAsia="zh-CN"/>
        </w:rPr>
        <w:t xml:space="preserve">Access Point Name (APN) </w:t>
      </w:r>
      <w:r w:rsidRPr="00441CD0">
        <w:t xml:space="preserve">as per </w:t>
      </w:r>
      <w:r w:rsidR="00415C19" w:rsidRPr="00441CD0">
        <w:t>clause</w:t>
      </w:r>
      <w:r w:rsidR="00415C19">
        <w:t> </w:t>
      </w:r>
      <w:r w:rsidR="00415C19" w:rsidRPr="00441CD0">
        <w:t>9</w:t>
      </w:r>
      <w:r w:rsidRPr="00441CD0">
        <w:t>.1 of 3GPP TS 23.003 [2]. In the latter case, the PDN Instance field may contain the APN Network Identifier only or the full APN with both the APN Network Identifier and the APN Operator Identifier as specified in 3GPP TS 23.003 [2] clauses 9.1.1 and 9.1.2.</w:t>
      </w:r>
    </w:p>
    <w:p w14:paraId="5BE34E71" w14:textId="77777777" w:rsidR="00EE5860" w:rsidRPr="00441CD0" w:rsidRDefault="00EE5860" w:rsidP="00EE5860">
      <w:pPr>
        <w:pStyle w:val="NO"/>
      </w:pPr>
      <w:r w:rsidRPr="00441CD0">
        <w:t>NOTE:</w:t>
      </w:r>
      <w:r w:rsidRPr="00441CD0">
        <w:tab/>
        <w:t>The APN field is not encoded as a dotted string as commonly used in documentation.</w:t>
      </w:r>
    </w:p>
    <w:p w14:paraId="3A453CF0" w14:textId="77777777" w:rsidR="00EE5860" w:rsidRPr="00441CD0" w:rsidRDefault="00EE5860" w:rsidP="00EE5860">
      <w:pPr>
        <w:pStyle w:val="Heading3"/>
      </w:pPr>
      <w:bookmarkStart w:id="5104" w:name="_Toc19717350"/>
      <w:bookmarkStart w:id="5105" w:name="_Toc27490851"/>
      <w:bookmarkStart w:id="5106" w:name="_Toc27557144"/>
      <w:bookmarkStart w:id="5107" w:name="_Toc27724061"/>
      <w:bookmarkStart w:id="5108" w:name="_Toc36031135"/>
      <w:bookmarkStart w:id="5109" w:name="_Toc36043055"/>
      <w:bookmarkStart w:id="5110" w:name="_Toc36814380"/>
      <w:bookmarkStart w:id="5111" w:name="_Toc44689238"/>
      <w:bookmarkStart w:id="5112" w:name="_Toc44923992"/>
      <w:bookmarkStart w:id="5113" w:name="_Toc51860962"/>
      <w:bookmarkStart w:id="5114" w:name="_Toc57930733"/>
      <w:bookmarkStart w:id="5115" w:name="_Toc57931363"/>
      <w:bookmarkStart w:id="5116" w:name="_Toc160974489"/>
      <w:r w:rsidRPr="00441CD0">
        <w:t>8.</w:t>
      </w:r>
      <w:r w:rsidRPr="00441CD0">
        <w:rPr>
          <w:lang w:val="en-US"/>
        </w:rPr>
        <w:t>2.5</w:t>
      </w:r>
      <w:r w:rsidRPr="00441CD0">
        <w:tab/>
        <w:t>SDF Filter</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0D3F8EA5" w14:textId="77777777" w:rsidR="00EE5860" w:rsidRPr="00441CD0" w:rsidRDefault="00EE5860" w:rsidP="00EE5860">
      <w:pPr>
        <w:rPr>
          <w:lang w:eastAsia="zh-CN"/>
        </w:rPr>
      </w:pPr>
      <w:r w:rsidRPr="00441CD0">
        <w:t xml:space="preserve">The </w:t>
      </w:r>
      <w:r w:rsidRPr="00441CD0">
        <w:rPr>
          <w:lang w:val="en-US" w:eastAsia="zh-CN"/>
        </w:rPr>
        <w:t>SDF Filter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w:t>
      </w:r>
      <w:r w:rsidRPr="00441CD0">
        <w:rPr>
          <w:lang w:eastAsia="ja-JP"/>
        </w:rPr>
        <w:t xml:space="preserve">. </w:t>
      </w:r>
      <w:r w:rsidRPr="00441CD0">
        <w:rPr>
          <w:lang w:eastAsia="zh-CN"/>
        </w:rPr>
        <w:t>It contains an SDF Filter, i.e. a single IP flow packet filter.</w:t>
      </w:r>
    </w:p>
    <w:p w14:paraId="5A50000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FB1F045" w14:textId="77777777" w:rsidTr="00BB0E1F">
        <w:trPr>
          <w:jc w:val="center"/>
        </w:trPr>
        <w:tc>
          <w:tcPr>
            <w:tcW w:w="151" w:type="dxa"/>
            <w:tcBorders>
              <w:top w:val="single" w:sz="6" w:space="0" w:color="auto"/>
              <w:left w:val="single" w:sz="6" w:space="0" w:color="auto"/>
              <w:bottom w:val="nil"/>
              <w:right w:val="nil"/>
            </w:tcBorders>
          </w:tcPr>
          <w:p w14:paraId="4A1E975D" w14:textId="77777777" w:rsidR="00EE5860" w:rsidRPr="00441CD0" w:rsidRDefault="00EE5860" w:rsidP="00BB0E1F">
            <w:pPr>
              <w:pStyle w:val="TAC"/>
            </w:pPr>
          </w:p>
        </w:tc>
        <w:tc>
          <w:tcPr>
            <w:tcW w:w="1104" w:type="dxa"/>
            <w:tcBorders>
              <w:top w:val="single" w:sz="6" w:space="0" w:color="auto"/>
              <w:left w:val="nil"/>
              <w:bottom w:val="nil"/>
              <w:right w:val="nil"/>
            </w:tcBorders>
          </w:tcPr>
          <w:p w14:paraId="12A19D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D2FCB9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DA14A74" w14:textId="77777777" w:rsidR="00EE5860" w:rsidRPr="00441CD0" w:rsidRDefault="00EE5860" w:rsidP="00BB0E1F">
            <w:pPr>
              <w:pStyle w:val="TAC"/>
            </w:pPr>
          </w:p>
        </w:tc>
      </w:tr>
      <w:tr w:rsidR="00EE5860" w:rsidRPr="00441CD0" w14:paraId="719C7902" w14:textId="77777777" w:rsidTr="00BB0E1F">
        <w:trPr>
          <w:jc w:val="center"/>
        </w:trPr>
        <w:tc>
          <w:tcPr>
            <w:tcW w:w="151" w:type="dxa"/>
            <w:tcBorders>
              <w:top w:val="nil"/>
              <w:left w:val="single" w:sz="6" w:space="0" w:color="auto"/>
              <w:bottom w:val="nil"/>
              <w:right w:val="nil"/>
            </w:tcBorders>
          </w:tcPr>
          <w:p w14:paraId="685B86BE" w14:textId="77777777" w:rsidR="00EE5860" w:rsidRPr="00441CD0" w:rsidRDefault="00EE5860" w:rsidP="00BB0E1F">
            <w:pPr>
              <w:pStyle w:val="TAC"/>
            </w:pPr>
          </w:p>
        </w:tc>
        <w:tc>
          <w:tcPr>
            <w:tcW w:w="1104" w:type="dxa"/>
            <w:tcBorders>
              <w:top w:val="nil"/>
              <w:left w:val="nil"/>
              <w:bottom w:val="nil"/>
              <w:right w:val="nil"/>
            </w:tcBorders>
            <w:hideMark/>
          </w:tcPr>
          <w:p w14:paraId="1A4D14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A1DCD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6D96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349D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9078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F30CF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A45B6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76301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421123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C5AD77" w14:textId="77777777" w:rsidR="00EE5860" w:rsidRPr="00441CD0" w:rsidRDefault="00EE5860" w:rsidP="00BB0E1F">
            <w:pPr>
              <w:pStyle w:val="TAC"/>
            </w:pPr>
          </w:p>
        </w:tc>
      </w:tr>
      <w:tr w:rsidR="00EE5860" w:rsidRPr="00441CD0" w14:paraId="3870EDAD" w14:textId="77777777" w:rsidTr="00BB0E1F">
        <w:trPr>
          <w:jc w:val="center"/>
        </w:trPr>
        <w:tc>
          <w:tcPr>
            <w:tcW w:w="151" w:type="dxa"/>
            <w:tcBorders>
              <w:top w:val="nil"/>
              <w:left w:val="single" w:sz="6" w:space="0" w:color="auto"/>
              <w:bottom w:val="nil"/>
              <w:right w:val="nil"/>
            </w:tcBorders>
          </w:tcPr>
          <w:p w14:paraId="1ADB26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55890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077DB11" w14:textId="77777777" w:rsidR="00EE5860" w:rsidRPr="00441CD0" w:rsidRDefault="00EE5860" w:rsidP="00BB0E1F">
            <w:pPr>
              <w:pStyle w:val="TAC"/>
            </w:pPr>
            <w:r w:rsidRPr="00441CD0">
              <w:t xml:space="preserve">Type = </w:t>
            </w:r>
            <w:r w:rsidRPr="00441CD0">
              <w:rPr>
                <w:lang w:val="sv-SE"/>
              </w:rPr>
              <w:t>23</w:t>
            </w:r>
            <w:r w:rsidRPr="00441CD0">
              <w:t xml:space="preserve"> (decimal)</w:t>
            </w:r>
          </w:p>
        </w:tc>
        <w:tc>
          <w:tcPr>
            <w:tcW w:w="588" w:type="dxa"/>
            <w:tcBorders>
              <w:top w:val="nil"/>
              <w:left w:val="single" w:sz="4" w:space="0" w:color="auto"/>
              <w:bottom w:val="nil"/>
              <w:right w:val="single" w:sz="6" w:space="0" w:color="auto"/>
            </w:tcBorders>
          </w:tcPr>
          <w:p w14:paraId="511BF41D" w14:textId="77777777" w:rsidR="00EE5860" w:rsidRPr="00441CD0" w:rsidRDefault="00EE5860" w:rsidP="00BB0E1F">
            <w:pPr>
              <w:pStyle w:val="TAC"/>
            </w:pPr>
          </w:p>
        </w:tc>
      </w:tr>
      <w:tr w:rsidR="00EE5860" w:rsidRPr="00441CD0" w14:paraId="04BC33C9" w14:textId="77777777" w:rsidTr="00BB0E1F">
        <w:trPr>
          <w:jc w:val="center"/>
        </w:trPr>
        <w:tc>
          <w:tcPr>
            <w:tcW w:w="151" w:type="dxa"/>
            <w:tcBorders>
              <w:top w:val="nil"/>
              <w:left w:val="single" w:sz="6" w:space="0" w:color="auto"/>
              <w:bottom w:val="nil"/>
              <w:right w:val="nil"/>
            </w:tcBorders>
          </w:tcPr>
          <w:p w14:paraId="5F5AEA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DC623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AB1DA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41996D5" w14:textId="77777777" w:rsidR="00EE5860" w:rsidRPr="00441CD0" w:rsidRDefault="00EE5860" w:rsidP="00BB0E1F">
            <w:pPr>
              <w:pStyle w:val="TAC"/>
            </w:pPr>
          </w:p>
        </w:tc>
      </w:tr>
      <w:tr w:rsidR="00EE5860" w:rsidRPr="00441CD0" w14:paraId="6797658A" w14:textId="77777777" w:rsidTr="00BB0E1F">
        <w:trPr>
          <w:jc w:val="center"/>
        </w:trPr>
        <w:tc>
          <w:tcPr>
            <w:tcW w:w="151" w:type="dxa"/>
            <w:tcBorders>
              <w:top w:val="nil"/>
              <w:left w:val="single" w:sz="6" w:space="0" w:color="auto"/>
              <w:bottom w:val="nil"/>
              <w:right w:val="nil"/>
            </w:tcBorders>
          </w:tcPr>
          <w:p w14:paraId="431B67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4765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621DC1EC"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A56968" w14:textId="77777777" w:rsidR="00EE5860" w:rsidRPr="00441CD0" w:rsidRDefault="00EE5860" w:rsidP="00BB0E1F">
            <w:pPr>
              <w:pStyle w:val="TAC"/>
              <w:rPr>
                <w:lang w:eastAsia="zh-CN"/>
              </w:rPr>
            </w:pPr>
            <w:r w:rsidRPr="00441CD0">
              <w:rPr>
                <w:lang w:eastAsia="zh-CN"/>
              </w:rPr>
              <w:t>BID</w:t>
            </w:r>
          </w:p>
        </w:tc>
        <w:tc>
          <w:tcPr>
            <w:tcW w:w="589" w:type="dxa"/>
            <w:tcBorders>
              <w:top w:val="single" w:sz="4" w:space="0" w:color="auto"/>
              <w:left w:val="single" w:sz="4" w:space="0" w:color="auto"/>
              <w:bottom w:val="single" w:sz="4" w:space="0" w:color="auto"/>
              <w:right w:val="single" w:sz="4" w:space="0" w:color="auto"/>
            </w:tcBorders>
            <w:hideMark/>
          </w:tcPr>
          <w:p w14:paraId="26C97920" w14:textId="77777777" w:rsidR="00EE5860" w:rsidRPr="00441CD0" w:rsidRDefault="00EE5860" w:rsidP="00BB0E1F">
            <w:pPr>
              <w:pStyle w:val="TAC"/>
              <w:rPr>
                <w:lang w:eastAsia="zh-CN"/>
              </w:rPr>
            </w:pPr>
            <w:r w:rsidRPr="00441CD0">
              <w:rPr>
                <w:lang w:eastAsia="zh-CN"/>
              </w:rPr>
              <w:t>FL</w:t>
            </w:r>
          </w:p>
        </w:tc>
        <w:tc>
          <w:tcPr>
            <w:tcW w:w="589" w:type="dxa"/>
            <w:tcBorders>
              <w:top w:val="single" w:sz="4" w:space="0" w:color="auto"/>
              <w:left w:val="single" w:sz="4" w:space="0" w:color="auto"/>
              <w:bottom w:val="single" w:sz="4" w:space="0" w:color="auto"/>
              <w:right w:val="single" w:sz="4" w:space="0" w:color="auto"/>
            </w:tcBorders>
            <w:hideMark/>
          </w:tcPr>
          <w:p w14:paraId="1A3878E6" w14:textId="77777777" w:rsidR="00EE5860" w:rsidRPr="00441CD0" w:rsidRDefault="00EE5860" w:rsidP="00BB0E1F">
            <w:pPr>
              <w:pStyle w:val="TAC"/>
              <w:rPr>
                <w:lang w:eastAsia="zh-CN"/>
              </w:rPr>
            </w:pPr>
            <w:r w:rsidRPr="00441CD0">
              <w:rPr>
                <w:lang w:eastAsia="zh-CN"/>
              </w:rPr>
              <w:t>SPI</w:t>
            </w:r>
          </w:p>
        </w:tc>
        <w:tc>
          <w:tcPr>
            <w:tcW w:w="588" w:type="dxa"/>
            <w:tcBorders>
              <w:top w:val="single" w:sz="4" w:space="0" w:color="auto"/>
              <w:left w:val="single" w:sz="4" w:space="0" w:color="auto"/>
              <w:bottom w:val="single" w:sz="4" w:space="0" w:color="auto"/>
              <w:right w:val="single" w:sz="4" w:space="0" w:color="auto"/>
            </w:tcBorders>
            <w:hideMark/>
          </w:tcPr>
          <w:p w14:paraId="0382D2D8" w14:textId="77777777" w:rsidR="00EE5860" w:rsidRPr="00441CD0" w:rsidRDefault="00EE5860" w:rsidP="00BB0E1F">
            <w:pPr>
              <w:pStyle w:val="TAC"/>
              <w:rPr>
                <w:lang w:eastAsia="zh-CN"/>
              </w:rPr>
            </w:pPr>
            <w:r w:rsidRPr="00441CD0">
              <w:rPr>
                <w:lang w:eastAsia="zh-CN"/>
              </w:rPr>
              <w:t>TTC</w:t>
            </w:r>
          </w:p>
        </w:tc>
        <w:tc>
          <w:tcPr>
            <w:tcW w:w="589" w:type="dxa"/>
            <w:tcBorders>
              <w:top w:val="single" w:sz="4" w:space="0" w:color="auto"/>
              <w:left w:val="single" w:sz="4" w:space="0" w:color="auto"/>
              <w:bottom w:val="single" w:sz="4" w:space="0" w:color="auto"/>
              <w:right w:val="single" w:sz="4" w:space="0" w:color="auto"/>
            </w:tcBorders>
            <w:hideMark/>
          </w:tcPr>
          <w:p w14:paraId="4CDF604A"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307DDD16" w14:textId="77777777" w:rsidR="00EE5860" w:rsidRPr="00441CD0" w:rsidRDefault="00EE5860" w:rsidP="00BB0E1F">
            <w:pPr>
              <w:pStyle w:val="TAC"/>
            </w:pPr>
          </w:p>
        </w:tc>
      </w:tr>
      <w:tr w:rsidR="00EE5860" w:rsidRPr="00441CD0" w14:paraId="522F93CC" w14:textId="77777777" w:rsidTr="00BB0E1F">
        <w:trPr>
          <w:jc w:val="center"/>
        </w:trPr>
        <w:tc>
          <w:tcPr>
            <w:tcW w:w="151" w:type="dxa"/>
            <w:tcBorders>
              <w:top w:val="nil"/>
              <w:left w:val="single" w:sz="6" w:space="0" w:color="auto"/>
              <w:bottom w:val="nil"/>
              <w:right w:val="nil"/>
            </w:tcBorders>
          </w:tcPr>
          <w:p w14:paraId="361F4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D8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750F49D"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27C52BD7" w14:textId="77777777" w:rsidR="00EE5860" w:rsidRPr="00441CD0" w:rsidRDefault="00EE5860" w:rsidP="00BB0E1F">
            <w:pPr>
              <w:pStyle w:val="TAC"/>
            </w:pPr>
          </w:p>
        </w:tc>
      </w:tr>
      <w:tr w:rsidR="00EE5860" w:rsidRPr="00441CD0" w14:paraId="2C8CD271" w14:textId="77777777" w:rsidTr="00BB0E1F">
        <w:trPr>
          <w:jc w:val="center"/>
        </w:trPr>
        <w:tc>
          <w:tcPr>
            <w:tcW w:w="151" w:type="dxa"/>
            <w:tcBorders>
              <w:top w:val="nil"/>
              <w:left w:val="single" w:sz="6" w:space="0" w:color="auto"/>
              <w:bottom w:val="nil"/>
              <w:right w:val="nil"/>
            </w:tcBorders>
          </w:tcPr>
          <w:p w14:paraId="0645D7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83D6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5FD8E173"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1E4DDFBB" w14:textId="77777777" w:rsidR="00EE5860" w:rsidRPr="00441CD0" w:rsidRDefault="00EE5860" w:rsidP="00BB0E1F">
            <w:pPr>
              <w:pStyle w:val="TAC"/>
            </w:pPr>
          </w:p>
        </w:tc>
      </w:tr>
      <w:tr w:rsidR="00EE5860" w:rsidRPr="00441CD0" w14:paraId="53D81472" w14:textId="77777777" w:rsidTr="00BB0E1F">
        <w:trPr>
          <w:jc w:val="center"/>
        </w:trPr>
        <w:tc>
          <w:tcPr>
            <w:tcW w:w="151" w:type="dxa"/>
            <w:tcBorders>
              <w:top w:val="nil"/>
              <w:left w:val="single" w:sz="6" w:space="0" w:color="auto"/>
              <w:bottom w:val="nil"/>
              <w:right w:val="nil"/>
            </w:tcBorders>
          </w:tcPr>
          <w:p w14:paraId="3171F3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29C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284E0D44"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555FB60E" w14:textId="77777777" w:rsidR="00EE5860" w:rsidRPr="00441CD0" w:rsidRDefault="00EE5860" w:rsidP="00BB0E1F">
            <w:pPr>
              <w:pStyle w:val="TAC"/>
            </w:pPr>
          </w:p>
        </w:tc>
      </w:tr>
      <w:tr w:rsidR="00EE5860" w:rsidRPr="00441CD0" w14:paraId="21ADF52B" w14:textId="77777777" w:rsidTr="00BB0E1F">
        <w:trPr>
          <w:jc w:val="center"/>
        </w:trPr>
        <w:tc>
          <w:tcPr>
            <w:tcW w:w="151" w:type="dxa"/>
            <w:tcBorders>
              <w:top w:val="nil"/>
              <w:left w:val="single" w:sz="6" w:space="0" w:color="auto"/>
              <w:bottom w:val="nil"/>
              <w:right w:val="nil"/>
            </w:tcBorders>
          </w:tcPr>
          <w:p w14:paraId="23953F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B940D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70F871C2" w14:textId="77777777" w:rsidR="00EE5860" w:rsidRPr="00441CD0" w:rsidRDefault="00EE5860" w:rsidP="00BB0E1F">
            <w:pPr>
              <w:pStyle w:val="TAC"/>
              <w:rPr>
                <w:lang w:eastAsia="zh-CN"/>
              </w:rPr>
            </w:pPr>
            <w:r w:rsidRPr="00441CD0">
              <w:rPr>
                <w:lang w:eastAsia="zh-CN"/>
              </w:rPr>
              <w:t>ToS Traffic Class</w:t>
            </w:r>
          </w:p>
        </w:tc>
        <w:tc>
          <w:tcPr>
            <w:tcW w:w="588" w:type="dxa"/>
            <w:tcBorders>
              <w:top w:val="nil"/>
              <w:left w:val="single" w:sz="4" w:space="0" w:color="auto"/>
              <w:bottom w:val="nil"/>
              <w:right w:val="single" w:sz="6" w:space="0" w:color="auto"/>
            </w:tcBorders>
          </w:tcPr>
          <w:p w14:paraId="06310588" w14:textId="77777777" w:rsidR="00EE5860" w:rsidRPr="00441CD0" w:rsidRDefault="00EE5860" w:rsidP="00BB0E1F">
            <w:pPr>
              <w:pStyle w:val="TAC"/>
            </w:pPr>
          </w:p>
        </w:tc>
      </w:tr>
      <w:tr w:rsidR="00EE5860" w:rsidRPr="00441CD0" w14:paraId="13451026" w14:textId="77777777" w:rsidTr="00BB0E1F">
        <w:trPr>
          <w:jc w:val="center"/>
        </w:trPr>
        <w:tc>
          <w:tcPr>
            <w:tcW w:w="151" w:type="dxa"/>
            <w:tcBorders>
              <w:top w:val="nil"/>
              <w:left w:val="single" w:sz="6" w:space="0" w:color="auto"/>
              <w:bottom w:val="nil"/>
              <w:right w:val="nil"/>
            </w:tcBorders>
          </w:tcPr>
          <w:p w14:paraId="29A34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D047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(t+3)</w:t>
            </w:r>
          </w:p>
        </w:tc>
        <w:tc>
          <w:tcPr>
            <w:tcW w:w="4710" w:type="dxa"/>
            <w:gridSpan w:val="8"/>
            <w:tcBorders>
              <w:top w:val="single" w:sz="4" w:space="0" w:color="auto"/>
              <w:left w:val="single" w:sz="4" w:space="0" w:color="auto"/>
              <w:bottom w:val="single" w:sz="4" w:space="0" w:color="auto"/>
              <w:right w:val="single" w:sz="4" w:space="0" w:color="auto"/>
            </w:tcBorders>
            <w:hideMark/>
          </w:tcPr>
          <w:p w14:paraId="0C413262" w14:textId="77777777" w:rsidR="00EE5860" w:rsidRPr="00441CD0" w:rsidRDefault="00EE5860" w:rsidP="00BB0E1F">
            <w:pPr>
              <w:pStyle w:val="TAC"/>
              <w:rPr>
                <w:lang w:eastAsia="zh-CN"/>
              </w:rPr>
            </w:pPr>
            <w:r w:rsidRPr="00441CD0">
              <w:rPr>
                <w:lang w:eastAsia="zh-CN"/>
              </w:rPr>
              <w:t>Security Parameter Index</w:t>
            </w:r>
          </w:p>
        </w:tc>
        <w:tc>
          <w:tcPr>
            <w:tcW w:w="588" w:type="dxa"/>
            <w:tcBorders>
              <w:top w:val="nil"/>
              <w:left w:val="single" w:sz="4" w:space="0" w:color="auto"/>
              <w:bottom w:val="nil"/>
              <w:right w:val="single" w:sz="6" w:space="0" w:color="auto"/>
            </w:tcBorders>
          </w:tcPr>
          <w:p w14:paraId="3C36897B" w14:textId="77777777" w:rsidR="00EE5860" w:rsidRPr="00441CD0" w:rsidRDefault="00EE5860" w:rsidP="00BB0E1F">
            <w:pPr>
              <w:pStyle w:val="TAC"/>
            </w:pPr>
          </w:p>
        </w:tc>
      </w:tr>
      <w:tr w:rsidR="00EE5860" w:rsidRPr="00441CD0" w14:paraId="074707CA" w14:textId="77777777" w:rsidTr="00BB0E1F">
        <w:trPr>
          <w:jc w:val="center"/>
        </w:trPr>
        <w:tc>
          <w:tcPr>
            <w:tcW w:w="151" w:type="dxa"/>
            <w:tcBorders>
              <w:top w:val="nil"/>
              <w:left w:val="single" w:sz="6" w:space="0" w:color="auto"/>
              <w:bottom w:val="nil"/>
              <w:right w:val="nil"/>
            </w:tcBorders>
          </w:tcPr>
          <w:p w14:paraId="5B893A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A293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v to (v+2)</w:t>
            </w:r>
          </w:p>
        </w:tc>
        <w:tc>
          <w:tcPr>
            <w:tcW w:w="4710" w:type="dxa"/>
            <w:gridSpan w:val="8"/>
            <w:tcBorders>
              <w:top w:val="single" w:sz="4" w:space="0" w:color="auto"/>
              <w:left w:val="single" w:sz="4" w:space="0" w:color="auto"/>
              <w:bottom w:val="single" w:sz="4" w:space="0" w:color="auto"/>
              <w:right w:val="single" w:sz="4" w:space="0" w:color="auto"/>
            </w:tcBorders>
            <w:hideMark/>
          </w:tcPr>
          <w:p w14:paraId="09F82651" w14:textId="77777777" w:rsidR="00EE5860" w:rsidRPr="00441CD0" w:rsidRDefault="00EE5860" w:rsidP="00BB0E1F">
            <w:pPr>
              <w:pStyle w:val="TAC"/>
              <w:rPr>
                <w:lang w:eastAsia="zh-CN"/>
              </w:rPr>
            </w:pPr>
            <w:r w:rsidRPr="00441CD0">
              <w:rPr>
                <w:lang w:eastAsia="zh-CN"/>
              </w:rPr>
              <w:t>Flow Label</w:t>
            </w:r>
          </w:p>
        </w:tc>
        <w:tc>
          <w:tcPr>
            <w:tcW w:w="588" w:type="dxa"/>
            <w:tcBorders>
              <w:top w:val="nil"/>
              <w:left w:val="single" w:sz="4" w:space="0" w:color="auto"/>
              <w:bottom w:val="nil"/>
              <w:right w:val="single" w:sz="6" w:space="0" w:color="auto"/>
            </w:tcBorders>
          </w:tcPr>
          <w:p w14:paraId="0FE2B504" w14:textId="77777777" w:rsidR="00EE5860" w:rsidRPr="00441CD0" w:rsidRDefault="00EE5860" w:rsidP="00BB0E1F">
            <w:pPr>
              <w:pStyle w:val="TAC"/>
            </w:pPr>
          </w:p>
        </w:tc>
      </w:tr>
      <w:tr w:rsidR="00EE5860" w:rsidRPr="00441CD0" w14:paraId="7D613402" w14:textId="77777777" w:rsidTr="00BB0E1F">
        <w:trPr>
          <w:jc w:val="center"/>
        </w:trPr>
        <w:tc>
          <w:tcPr>
            <w:tcW w:w="151" w:type="dxa"/>
            <w:tcBorders>
              <w:top w:val="nil"/>
              <w:left w:val="single" w:sz="6" w:space="0" w:color="auto"/>
              <w:bottom w:val="nil"/>
              <w:right w:val="nil"/>
            </w:tcBorders>
          </w:tcPr>
          <w:p w14:paraId="4B027F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EB47B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(w+3)</w:t>
            </w:r>
          </w:p>
        </w:tc>
        <w:tc>
          <w:tcPr>
            <w:tcW w:w="4710" w:type="dxa"/>
            <w:gridSpan w:val="8"/>
            <w:tcBorders>
              <w:top w:val="single" w:sz="4" w:space="0" w:color="auto"/>
              <w:left w:val="single" w:sz="4" w:space="0" w:color="auto"/>
              <w:bottom w:val="single" w:sz="4" w:space="0" w:color="auto"/>
              <w:right w:val="single" w:sz="4" w:space="0" w:color="auto"/>
            </w:tcBorders>
            <w:hideMark/>
          </w:tcPr>
          <w:p w14:paraId="122AC0A0" w14:textId="77777777" w:rsidR="00EE5860" w:rsidRPr="00441CD0" w:rsidRDefault="00EE5860" w:rsidP="00BB0E1F">
            <w:pPr>
              <w:pStyle w:val="TAC"/>
              <w:rPr>
                <w:lang w:eastAsia="zh-CN"/>
              </w:rPr>
            </w:pPr>
            <w:r w:rsidRPr="00441CD0">
              <w:rPr>
                <w:lang w:eastAsia="zh-CN"/>
              </w:rPr>
              <w:t>SDF Filter ID</w:t>
            </w:r>
          </w:p>
        </w:tc>
        <w:tc>
          <w:tcPr>
            <w:tcW w:w="588" w:type="dxa"/>
            <w:tcBorders>
              <w:top w:val="nil"/>
              <w:left w:val="single" w:sz="4" w:space="0" w:color="auto"/>
              <w:bottom w:val="nil"/>
              <w:right w:val="single" w:sz="6" w:space="0" w:color="auto"/>
            </w:tcBorders>
          </w:tcPr>
          <w:p w14:paraId="0D2C73C0" w14:textId="77777777" w:rsidR="00EE5860" w:rsidRPr="00441CD0" w:rsidRDefault="00EE5860" w:rsidP="00BB0E1F">
            <w:pPr>
              <w:pStyle w:val="TAC"/>
            </w:pPr>
          </w:p>
        </w:tc>
      </w:tr>
      <w:tr w:rsidR="00EE5860" w:rsidRPr="00441CD0" w14:paraId="272AB928" w14:textId="77777777" w:rsidTr="00BB0E1F">
        <w:trPr>
          <w:jc w:val="center"/>
        </w:trPr>
        <w:tc>
          <w:tcPr>
            <w:tcW w:w="151" w:type="dxa"/>
            <w:tcBorders>
              <w:top w:val="nil"/>
              <w:left w:val="single" w:sz="6" w:space="0" w:color="auto"/>
              <w:bottom w:val="single" w:sz="4" w:space="0" w:color="auto"/>
              <w:right w:val="nil"/>
            </w:tcBorders>
          </w:tcPr>
          <w:p w14:paraId="151537D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A0B604F" w14:textId="77777777" w:rsidR="00EE5860" w:rsidRPr="00441CD0" w:rsidRDefault="00EE5860" w:rsidP="00BB0E1F">
            <w:pPr>
              <w:pStyle w:val="TAC"/>
            </w:pPr>
            <w:r w:rsidRPr="00441CD0">
              <w:rPr>
                <w:lang w:val="de-DE" w:eastAsia="zh-CN"/>
              </w:rPr>
              <w:t>x</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7A9B8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7AE5CCB" w14:textId="77777777" w:rsidR="00EE5860" w:rsidRPr="00441CD0" w:rsidRDefault="00EE5860" w:rsidP="00BB0E1F">
            <w:pPr>
              <w:pStyle w:val="TAC"/>
              <w:rPr>
                <w:lang w:val="x-none"/>
              </w:rPr>
            </w:pPr>
          </w:p>
        </w:tc>
      </w:tr>
    </w:tbl>
    <w:p w14:paraId="2D0DEC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w:t>
      </w:r>
      <w:r w:rsidRPr="00441CD0">
        <w:rPr>
          <w:lang w:eastAsia="zh-CN"/>
        </w:rPr>
        <w:t>-</w:t>
      </w:r>
      <w:r w:rsidRPr="00441CD0">
        <w:rPr>
          <w:lang w:eastAsia="ja-JP"/>
        </w:rPr>
        <w:t>1</w:t>
      </w:r>
      <w:r w:rsidRPr="00441CD0">
        <w:t xml:space="preserve">: </w:t>
      </w:r>
      <w:r w:rsidRPr="00441CD0">
        <w:rPr>
          <w:lang w:eastAsia="ja-JP"/>
        </w:rPr>
        <w:t>SDF Filter</w:t>
      </w:r>
    </w:p>
    <w:p w14:paraId="0A27809C" w14:textId="77777777" w:rsidR="00EE5860" w:rsidRPr="00441CD0" w:rsidRDefault="00EE5860" w:rsidP="00EE5860">
      <w:r w:rsidRPr="00441CD0">
        <w:t>The following flags are coded within Octet 5:</w:t>
      </w:r>
    </w:p>
    <w:p w14:paraId="287D8803"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72D79C6D" w14:textId="77777777" w:rsidR="00EE5860" w:rsidRPr="00441CD0" w:rsidRDefault="00EE5860" w:rsidP="00EE5860">
      <w:pPr>
        <w:pStyle w:val="B1"/>
      </w:pPr>
      <w:r w:rsidRPr="00441CD0">
        <w:t>-</w:t>
      </w:r>
      <w:r w:rsidRPr="00441CD0">
        <w:tab/>
        <w:t>Bit 2 – TTC (ToS Traffic Class): If this bit is set to "1", then the ToS Traffic Class field shall be present, otherwise the ToS Traffic Class field shall not be present.</w:t>
      </w:r>
    </w:p>
    <w:p w14:paraId="5498EA6C" w14:textId="77777777" w:rsidR="00EE5860" w:rsidRPr="00441CD0" w:rsidRDefault="00EE5860" w:rsidP="00EE5860">
      <w:pPr>
        <w:pStyle w:val="B1"/>
      </w:pPr>
      <w:r w:rsidRPr="00441CD0">
        <w:t>-</w:t>
      </w:r>
      <w:r w:rsidRPr="00441CD0">
        <w:tab/>
        <w:t>Bit 3 – SPI (Security Parameter Index): If this bit is set to "1", then the Security Parameter Index field shall be present, otherwise the Security Parameter Index field shall not be present.</w:t>
      </w:r>
    </w:p>
    <w:p w14:paraId="09660F93" w14:textId="77777777" w:rsidR="00EE5860" w:rsidRPr="00441CD0" w:rsidRDefault="00EE5860" w:rsidP="00EE5860">
      <w:pPr>
        <w:pStyle w:val="B1"/>
      </w:pPr>
      <w:r w:rsidRPr="00441CD0">
        <w:lastRenderedPageBreak/>
        <w:t>-</w:t>
      </w:r>
      <w:r w:rsidRPr="00441CD0">
        <w:tab/>
        <w:t>Bit 4 – FL (Flow Label): If this bit is set to "1", then the Flow Label field shall be present, otherwise the Flow Label field shall not be present.</w:t>
      </w:r>
    </w:p>
    <w:p w14:paraId="2B7021D1" w14:textId="77777777" w:rsidR="00EE5860" w:rsidRPr="00441CD0" w:rsidRDefault="00EE5860" w:rsidP="00EE5860">
      <w:pPr>
        <w:pStyle w:val="B1"/>
      </w:pPr>
      <w:r w:rsidRPr="00441CD0">
        <w:t>-</w:t>
      </w:r>
      <w:r w:rsidRPr="00441CD0">
        <w:tab/>
        <w:t>Bit 5 – BID (Bidirectional SDF Filter): If this bit is set to "1", then the SDF Filter ID shall be present, otherwise the SDF Filter ID shall not be present.</w:t>
      </w:r>
    </w:p>
    <w:p w14:paraId="07CE173C" w14:textId="77777777" w:rsidR="00EE5860" w:rsidRPr="00441CD0" w:rsidRDefault="00EE5860" w:rsidP="00EE5860">
      <w:pPr>
        <w:pStyle w:val="B1"/>
        <w:rPr>
          <w:noProof/>
        </w:rPr>
      </w:pPr>
      <w:r w:rsidRPr="00441CD0">
        <w:rPr>
          <w:noProof/>
        </w:rPr>
        <w:t>-</w:t>
      </w:r>
      <w:r w:rsidRPr="00441CD0">
        <w:rPr>
          <w:noProof/>
        </w:rPr>
        <w:tab/>
        <w:t>Bit 6 to 8: Spare, for future use and set to "0".</w:t>
      </w:r>
    </w:p>
    <w:p w14:paraId="085E172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 5.4.2 of 3GPP TS 29.212 [8].</w:t>
      </w:r>
    </w:p>
    <w:p w14:paraId="1CAA785A" w14:textId="77777777" w:rsidR="00EE5860" w:rsidRPr="00441CD0" w:rsidRDefault="00EE5860" w:rsidP="00EE5860">
      <w:r w:rsidRPr="00441CD0">
        <w:t xml:space="preserve">The ToS Traffic Class field, when present, shall be encoded </w:t>
      </w:r>
      <w:r w:rsidRPr="00441CD0">
        <w:rPr>
          <w:lang w:val="en-US" w:eastAsia="zh-CN"/>
        </w:rPr>
        <w:t xml:space="preserve">as an OctetString on two octets </w:t>
      </w:r>
      <w:r w:rsidRPr="00441CD0">
        <w:t>as specified in clause 5.3.15 of 3GPP TS 29.212 [8].</w:t>
      </w:r>
    </w:p>
    <w:p w14:paraId="52D7D7FB" w14:textId="77777777" w:rsidR="00EE5860" w:rsidRPr="00441CD0" w:rsidRDefault="00EE5860" w:rsidP="00EE5860">
      <w:r w:rsidRPr="00441CD0">
        <w:t xml:space="preserve">The Security Parameter Index field, when present, shall be encoded </w:t>
      </w:r>
      <w:r w:rsidRPr="00441CD0">
        <w:rPr>
          <w:lang w:val="en-US" w:eastAsia="zh-CN"/>
        </w:rPr>
        <w:t xml:space="preserve">as an OctetString on four octets </w:t>
      </w:r>
      <w:r w:rsidRPr="00441CD0">
        <w:t>and shall contain the IPsec security parameter index (which is a 32-bit field), as specified in clause 5.3.51 of 3GPP TS 29.212 [8].</w:t>
      </w:r>
    </w:p>
    <w:p w14:paraId="3D85965E" w14:textId="45B50A2D" w:rsidR="00EE5860" w:rsidRPr="00441CD0" w:rsidRDefault="00EE5860" w:rsidP="00EE5860">
      <w:r w:rsidRPr="00441CD0">
        <w:t xml:space="preserve">The Flow Label field, when present, shall be encoded as an OctetString on 3 octets as specified in </w:t>
      </w:r>
      <w:r w:rsidR="00415C19" w:rsidRPr="00441CD0">
        <w:t>clause</w:t>
      </w:r>
      <w:r w:rsidR="00415C19">
        <w:t> </w:t>
      </w:r>
      <w:r w:rsidR="00415C19" w:rsidRPr="00441CD0">
        <w:t>5</w:t>
      </w:r>
      <w:r w:rsidRPr="00441CD0">
        <w:t>.3.52 of 3GPP TS 29.212 [8] and shall contain an IPv6 flow label (which is a 20-bit field). The bits 8 to 5 of the octet "v" shall be spare and set to zero, and the remaining 20 bits shall contain the IPv6 flow label.</w:t>
      </w:r>
    </w:p>
    <w:p w14:paraId="48E67A5A" w14:textId="77777777" w:rsidR="00EE5860" w:rsidRPr="00441CD0" w:rsidRDefault="00EE5860" w:rsidP="00EE5860">
      <w:r w:rsidRPr="00441CD0">
        <w:t>An SDF Filter may:</w:t>
      </w:r>
    </w:p>
    <w:p w14:paraId="4CF09F3E" w14:textId="77777777" w:rsidR="00EE5860" w:rsidRPr="00441CD0" w:rsidRDefault="00EE5860" w:rsidP="00EE5860">
      <w:pPr>
        <w:pStyle w:val="B1"/>
      </w:pPr>
      <w:r w:rsidRPr="00441CD0">
        <w:t>-</w:t>
      </w:r>
      <w:r w:rsidRPr="00441CD0">
        <w:tab/>
        <w:t>be a pattern for matching the IP 5 tuple (source IP address or IPv6 network prefix, destination IP address or IPv6 network prefix, source port number, destination port number, protocol ID of the protocol above IP). In the pattern:</w:t>
      </w:r>
    </w:p>
    <w:p w14:paraId="4619F17A" w14:textId="77777777" w:rsidR="00EE5860" w:rsidRPr="00441CD0" w:rsidRDefault="00EE5860" w:rsidP="00EE5860">
      <w:pPr>
        <w:pStyle w:val="B2"/>
      </w:pPr>
      <w:r w:rsidRPr="00441CD0">
        <w:t>-</w:t>
      </w:r>
      <w:r w:rsidRPr="00441CD0">
        <w:tab/>
        <w:t>a value left unspecified in a filter matches any value of the corresponding information in a packet;</w:t>
      </w:r>
    </w:p>
    <w:p w14:paraId="6C51BAFF" w14:textId="77777777" w:rsidR="00EE5860" w:rsidRPr="00441CD0" w:rsidRDefault="00EE5860" w:rsidP="00EE5860">
      <w:pPr>
        <w:pStyle w:val="B2"/>
      </w:pPr>
      <w:r w:rsidRPr="00441CD0">
        <w:t>-</w:t>
      </w:r>
      <w:r w:rsidRPr="00441CD0">
        <w:tab/>
        <w:t>an IP address may be combined with a prefix mask;</w:t>
      </w:r>
    </w:p>
    <w:p w14:paraId="167FB523" w14:textId="77777777" w:rsidR="00EE5860" w:rsidRPr="00441CD0" w:rsidRDefault="00EE5860" w:rsidP="00EE5860">
      <w:pPr>
        <w:pStyle w:val="B2"/>
      </w:pPr>
      <w:r w:rsidRPr="00441CD0">
        <w:t>-</w:t>
      </w:r>
      <w:r w:rsidRPr="00441CD0">
        <w:tab/>
        <w:t>port numbers may be specified as port ranges;</w:t>
      </w:r>
    </w:p>
    <w:p w14:paraId="3C54B3CA" w14:textId="77777777" w:rsidR="00EE5860" w:rsidRPr="00441CD0" w:rsidRDefault="00EE5860" w:rsidP="00EE5860">
      <w:pPr>
        <w:pStyle w:val="B2"/>
      </w:pPr>
      <w:r w:rsidRPr="00441CD0">
        <w:t>-</w:t>
      </w:r>
      <w:r w:rsidRPr="00441CD0">
        <w:tab/>
        <w:t>the pattern can be extended by the Type of Service (TOS) (IPv4) / Traffic class (IPv6) and Mask;</w:t>
      </w:r>
    </w:p>
    <w:p w14:paraId="18822F71" w14:textId="77777777" w:rsidR="00EE5860" w:rsidRPr="00441CD0" w:rsidRDefault="00EE5860" w:rsidP="00EE5860">
      <w:pPr>
        <w:pStyle w:val="B1"/>
      </w:pPr>
      <w:r w:rsidRPr="00441CD0">
        <w:t>-</w:t>
      </w:r>
      <w:r w:rsidRPr="00441CD0">
        <w:tab/>
        <w:t>consist of the destination IP address and optional mask, protocol ID of the protocol above IP, the Type of Service (TOS) (IPv4) / Traffic class (IPv6) and Mask and the IPsec Security Parameter Index (SPI);</w:t>
      </w:r>
    </w:p>
    <w:p w14:paraId="5562BA79" w14:textId="77777777" w:rsidR="00EE5860" w:rsidRPr="00441CD0" w:rsidRDefault="00EE5860" w:rsidP="00EE5860">
      <w:pPr>
        <w:pStyle w:val="B1"/>
      </w:pPr>
      <w:r w:rsidRPr="00441CD0">
        <w:t>-</w:t>
      </w:r>
      <w:r w:rsidRPr="00441CD0">
        <w:tab/>
        <w:t>consist of the destination IP address and optional mask, the Type of Service (TOS) (IPv4) / Traffic class (IPv6) and Mask and the Flow Label (IPv6)</w:t>
      </w:r>
      <w:r w:rsidRPr="00001B1C">
        <w:rPr>
          <w:lang w:val="en-US"/>
        </w:rPr>
        <w:t>;</w:t>
      </w:r>
    </w:p>
    <w:p w14:paraId="4798852E" w14:textId="77777777" w:rsidR="00EE5860" w:rsidRPr="00441CD0" w:rsidRDefault="00EE5860" w:rsidP="00EE5860">
      <w:pPr>
        <w:pStyle w:val="NO"/>
      </w:pPr>
      <w:r w:rsidRPr="00441CD0">
        <w:t>NOTE 1:</w:t>
      </w:r>
      <w:r w:rsidRPr="00441CD0">
        <w:tab/>
        <w:t>The details about the IPsec Security Parameter Index (SPI), the Type of Service (TOS) (IPv4) / Traffic class (IPv6) and Mask and the Flow Label (IPv6) are defined in 3GPP TS 23.060 [19] clause 15.3.</w:t>
      </w:r>
    </w:p>
    <w:p w14:paraId="413A0BA7" w14:textId="77777777" w:rsidR="00EE5860" w:rsidRPr="00441CD0" w:rsidRDefault="00EE5860" w:rsidP="00EE5860">
      <w:pPr>
        <w:pStyle w:val="B1"/>
      </w:pPr>
      <w:r w:rsidRPr="00441CD0">
        <w:t>-</w:t>
      </w:r>
      <w:r w:rsidRPr="00441CD0">
        <w:tab/>
        <w:t>extend the packet inspection beyond the possibilities described above and look further into the packet. Such service data flow filters need to be predefined in the PGW-U, as specified in clause 5.11 of 3GPP TS 23.214 [2].</w:t>
      </w:r>
    </w:p>
    <w:p w14:paraId="6ADDEC9E" w14:textId="77777777" w:rsidR="00EE5860" w:rsidRPr="00441CD0" w:rsidRDefault="00EE5860" w:rsidP="00EE5860">
      <w:pPr>
        <w:pStyle w:val="NO"/>
      </w:pPr>
      <w:r w:rsidRPr="00441CD0">
        <w:t>NOTE 2:</w:t>
      </w:r>
      <w:r w:rsidRPr="00441CD0">
        <w:tab/>
        <w:t>Such filters may be used to support filtering with respect to a service data flow based on the transport and application protocols used above IP, e.g. for HTTP and WAP. Filtering for further application protocols and services can also be supported.</w:t>
      </w:r>
    </w:p>
    <w:p w14:paraId="5ECB5944" w14:textId="54C54A7D" w:rsidR="00EE5860" w:rsidRPr="00441CD0" w:rsidRDefault="00EE5860" w:rsidP="00EE5860">
      <w:pPr>
        <w:rPr>
          <w:noProof/>
          <w:lang w:val="en-US"/>
        </w:rPr>
      </w:pPr>
      <w:r w:rsidRPr="00441CD0">
        <w:t xml:space="preserve">The SDF Filter ID, when present, shall be encoded </w:t>
      </w:r>
      <w:r w:rsidRPr="00441CD0">
        <w:rPr>
          <w:lang w:val="en-US" w:eastAsia="zh-CN"/>
        </w:rPr>
        <w:t>as an Unsigned32 binary integer value</w:t>
      </w:r>
      <w:r w:rsidRPr="00441CD0">
        <w:t xml:space="preserve">. It shall uniquely identify an SDF Filter among all the SDF Filters provisioned for a given PFCP Session. The source/destination IP address and port information, in a bidirectional SDF Filter, shall be set as for downlink IP flows. The SDF filter for the opposite direction has the same parameters, but having the source and destination address/port parameters swapped. When being provisioned with a bidirectional SDF filter in a PDR, the UP function shall apply the SDF filter as specified in </w:t>
      </w:r>
      <w:r w:rsidR="00415C19" w:rsidRPr="00441CD0">
        <w:t>clause</w:t>
      </w:r>
      <w:r w:rsidR="00415C19">
        <w:t> </w:t>
      </w:r>
      <w:r w:rsidR="00415C19" w:rsidRPr="00441CD0">
        <w:t>5</w:t>
      </w:r>
      <w:r w:rsidRPr="00441CD0">
        <w:t>.2.1A.2A.</w:t>
      </w:r>
    </w:p>
    <w:p w14:paraId="3A2C66E3" w14:textId="77777777" w:rsidR="00EE5860" w:rsidRPr="00441CD0" w:rsidRDefault="00EE5860" w:rsidP="00EE5860">
      <w:pPr>
        <w:pStyle w:val="Heading3"/>
        <w:rPr>
          <w:lang w:val="x-none"/>
        </w:rPr>
      </w:pPr>
      <w:bookmarkStart w:id="5117" w:name="_Toc19717351"/>
      <w:bookmarkStart w:id="5118" w:name="_Toc27490852"/>
      <w:bookmarkStart w:id="5119" w:name="_Toc27557145"/>
      <w:bookmarkStart w:id="5120" w:name="_Toc27724062"/>
      <w:bookmarkStart w:id="5121" w:name="_Toc36031136"/>
      <w:bookmarkStart w:id="5122" w:name="_Toc36043056"/>
      <w:bookmarkStart w:id="5123" w:name="_Toc36814381"/>
      <w:bookmarkStart w:id="5124" w:name="_Toc44689239"/>
      <w:bookmarkStart w:id="5125" w:name="_Toc44923993"/>
      <w:bookmarkStart w:id="5126" w:name="_Toc51860963"/>
      <w:bookmarkStart w:id="5127" w:name="_Toc57930734"/>
      <w:bookmarkStart w:id="5128" w:name="_Toc57931364"/>
      <w:bookmarkStart w:id="5129" w:name="_Toc160974490"/>
      <w:r w:rsidRPr="00441CD0">
        <w:t>8.</w:t>
      </w:r>
      <w:r w:rsidRPr="00441CD0">
        <w:rPr>
          <w:lang w:val="en-US"/>
        </w:rPr>
        <w:t>2.6</w:t>
      </w:r>
      <w:r w:rsidRPr="00441CD0">
        <w:tab/>
        <w:t>Application ID</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5473DC7E" w14:textId="77777777" w:rsidR="00EE5860" w:rsidRPr="00441CD0" w:rsidRDefault="00EE5860" w:rsidP="00EE5860">
      <w:pPr>
        <w:rPr>
          <w:lang w:eastAsia="zh-CN"/>
        </w:rPr>
      </w:pPr>
      <w:r w:rsidRPr="00441CD0">
        <w:t xml:space="preserve">The </w:t>
      </w:r>
      <w:r w:rsidRPr="00441CD0">
        <w:rPr>
          <w:lang w:val="en-US" w:eastAsia="zh-CN"/>
        </w:rPr>
        <w:t>Application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w:t>
      </w:r>
      <w:r w:rsidRPr="00441CD0">
        <w:rPr>
          <w:lang w:eastAsia="ja-JP"/>
        </w:rPr>
        <w:t xml:space="preserve">. </w:t>
      </w:r>
      <w:r w:rsidRPr="00441CD0">
        <w:rPr>
          <w:lang w:eastAsia="zh-CN"/>
        </w:rPr>
        <w:t>It contains an Application Identifier referencing an application detection filter in the UP function (e.g. its value may represent an application such as a list of URLs).</w:t>
      </w:r>
    </w:p>
    <w:p w14:paraId="7BDEB94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C28BBAE" w14:textId="77777777" w:rsidTr="00BB0E1F">
        <w:trPr>
          <w:jc w:val="center"/>
        </w:trPr>
        <w:tc>
          <w:tcPr>
            <w:tcW w:w="151" w:type="dxa"/>
            <w:tcBorders>
              <w:top w:val="single" w:sz="6" w:space="0" w:color="auto"/>
              <w:left w:val="single" w:sz="6" w:space="0" w:color="auto"/>
              <w:bottom w:val="nil"/>
              <w:right w:val="nil"/>
            </w:tcBorders>
          </w:tcPr>
          <w:p w14:paraId="2A776530" w14:textId="77777777" w:rsidR="00EE5860" w:rsidRPr="00441CD0" w:rsidRDefault="00EE5860" w:rsidP="00BB0E1F">
            <w:pPr>
              <w:pStyle w:val="TAC"/>
            </w:pPr>
          </w:p>
        </w:tc>
        <w:tc>
          <w:tcPr>
            <w:tcW w:w="1104" w:type="dxa"/>
            <w:tcBorders>
              <w:top w:val="single" w:sz="6" w:space="0" w:color="auto"/>
              <w:left w:val="nil"/>
              <w:bottom w:val="nil"/>
              <w:right w:val="nil"/>
            </w:tcBorders>
          </w:tcPr>
          <w:p w14:paraId="4171AE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13FD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97EAFBD" w14:textId="77777777" w:rsidR="00EE5860" w:rsidRPr="00441CD0" w:rsidRDefault="00EE5860" w:rsidP="00BB0E1F">
            <w:pPr>
              <w:pStyle w:val="TAC"/>
            </w:pPr>
          </w:p>
        </w:tc>
      </w:tr>
      <w:tr w:rsidR="00EE5860" w:rsidRPr="00441CD0" w14:paraId="0EACDB5B" w14:textId="77777777" w:rsidTr="00BB0E1F">
        <w:trPr>
          <w:jc w:val="center"/>
        </w:trPr>
        <w:tc>
          <w:tcPr>
            <w:tcW w:w="151" w:type="dxa"/>
            <w:tcBorders>
              <w:top w:val="nil"/>
              <w:left w:val="single" w:sz="6" w:space="0" w:color="auto"/>
              <w:bottom w:val="nil"/>
              <w:right w:val="nil"/>
            </w:tcBorders>
          </w:tcPr>
          <w:p w14:paraId="61B4C9C4" w14:textId="77777777" w:rsidR="00EE5860" w:rsidRPr="00441CD0" w:rsidRDefault="00EE5860" w:rsidP="00BB0E1F">
            <w:pPr>
              <w:pStyle w:val="TAC"/>
            </w:pPr>
          </w:p>
        </w:tc>
        <w:tc>
          <w:tcPr>
            <w:tcW w:w="1104" w:type="dxa"/>
            <w:tcBorders>
              <w:top w:val="nil"/>
              <w:left w:val="nil"/>
              <w:bottom w:val="nil"/>
              <w:right w:val="nil"/>
            </w:tcBorders>
            <w:hideMark/>
          </w:tcPr>
          <w:p w14:paraId="6FAD4FF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6E0FE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9A3E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85ACA2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E09DDC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D40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DE43C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DDA1C9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872E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215B01" w14:textId="77777777" w:rsidR="00EE5860" w:rsidRPr="00441CD0" w:rsidRDefault="00EE5860" w:rsidP="00BB0E1F">
            <w:pPr>
              <w:pStyle w:val="TAC"/>
            </w:pPr>
          </w:p>
        </w:tc>
      </w:tr>
      <w:tr w:rsidR="00EE5860" w:rsidRPr="00441CD0" w14:paraId="5FA85CE3" w14:textId="77777777" w:rsidTr="00BB0E1F">
        <w:trPr>
          <w:jc w:val="center"/>
        </w:trPr>
        <w:tc>
          <w:tcPr>
            <w:tcW w:w="151" w:type="dxa"/>
            <w:tcBorders>
              <w:top w:val="nil"/>
              <w:left w:val="single" w:sz="6" w:space="0" w:color="auto"/>
              <w:bottom w:val="nil"/>
              <w:right w:val="nil"/>
            </w:tcBorders>
          </w:tcPr>
          <w:p w14:paraId="1867E9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64A4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1025B4D" w14:textId="77777777" w:rsidR="00EE5860" w:rsidRPr="00441CD0" w:rsidRDefault="00EE5860" w:rsidP="00BB0E1F">
            <w:pPr>
              <w:pStyle w:val="TAC"/>
            </w:pPr>
            <w:r w:rsidRPr="00441CD0">
              <w:t xml:space="preserve">Type = </w:t>
            </w:r>
            <w:r w:rsidRPr="00441CD0">
              <w:rPr>
                <w:lang w:val="sv-SE"/>
              </w:rPr>
              <w:t>24</w:t>
            </w:r>
            <w:r w:rsidRPr="00441CD0">
              <w:t xml:space="preserve"> (decimal)</w:t>
            </w:r>
          </w:p>
        </w:tc>
        <w:tc>
          <w:tcPr>
            <w:tcW w:w="588" w:type="dxa"/>
            <w:tcBorders>
              <w:top w:val="nil"/>
              <w:left w:val="single" w:sz="4" w:space="0" w:color="auto"/>
              <w:bottom w:val="nil"/>
              <w:right w:val="single" w:sz="6" w:space="0" w:color="auto"/>
            </w:tcBorders>
          </w:tcPr>
          <w:p w14:paraId="327578CF" w14:textId="77777777" w:rsidR="00EE5860" w:rsidRPr="00441CD0" w:rsidRDefault="00EE5860" w:rsidP="00BB0E1F">
            <w:pPr>
              <w:pStyle w:val="TAC"/>
            </w:pPr>
          </w:p>
        </w:tc>
      </w:tr>
      <w:tr w:rsidR="00EE5860" w:rsidRPr="00441CD0" w14:paraId="63232AC9" w14:textId="77777777" w:rsidTr="00BB0E1F">
        <w:trPr>
          <w:jc w:val="center"/>
        </w:trPr>
        <w:tc>
          <w:tcPr>
            <w:tcW w:w="151" w:type="dxa"/>
            <w:tcBorders>
              <w:top w:val="nil"/>
              <w:left w:val="single" w:sz="6" w:space="0" w:color="auto"/>
              <w:bottom w:val="nil"/>
              <w:right w:val="nil"/>
            </w:tcBorders>
          </w:tcPr>
          <w:p w14:paraId="5900597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7409E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AC080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BCE828" w14:textId="77777777" w:rsidR="00EE5860" w:rsidRPr="00441CD0" w:rsidRDefault="00EE5860" w:rsidP="00BB0E1F">
            <w:pPr>
              <w:pStyle w:val="TAC"/>
            </w:pPr>
          </w:p>
        </w:tc>
      </w:tr>
      <w:tr w:rsidR="00EE5860" w:rsidRPr="00441CD0" w14:paraId="5FC1E4D1" w14:textId="77777777" w:rsidTr="00BB0E1F">
        <w:trPr>
          <w:jc w:val="center"/>
        </w:trPr>
        <w:tc>
          <w:tcPr>
            <w:tcW w:w="151" w:type="dxa"/>
            <w:tcBorders>
              <w:top w:val="nil"/>
              <w:left w:val="single" w:sz="6" w:space="0" w:color="auto"/>
              <w:bottom w:val="single" w:sz="4" w:space="0" w:color="auto"/>
              <w:right w:val="nil"/>
            </w:tcBorders>
          </w:tcPr>
          <w:p w14:paraId="572D3C3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D6B9943"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3E3A1A4" w14:textId="77777777" w:rsidR="00EE5860" w:rsidRPr="00441CD0" w:rsidRDefault="00EE5860" w:rsidP="00BB0E1F">
            <w:pPr>
              <w:pStyle w:val="TAC"/>
              <w:rPr>
                <w:lang w:val="en-US"/>
              </w:rPr>
            </w:pPr>
            <w:r w:rsidRPr="00441CD0">
              <w:rPr>
                <w:lang w:eastAsia="zh-CN"/>
              </w:rPr>
              <w:t>Application Identifier</w:t>
            </w:r>
          </w:p>
        </w:tc>
        <w:tc>
          <w:tcPr>
            <w:tcW w:w="588" w:type="dxa"/>
            <w:tcBorders>
              <w:top w:val="nil"/>
              <w:left w:val="single" w:sz="4" w:space="0" w:color="auto"/>
              <w:bottom w:val="single" w:sz="4" w:space="0" w:color="auto"/>
              <w:right w:val="single" w:sz="6" w:space="0" w:color="auto"/>
            </w:tcBorders>
          </w:tcPr>
          <w:p w14:paraId="6EBCE59F" w14:textId="77777777" w:rsidR="00EE5860" w:rsidRPr="00441CD0" w:rsidRDefault="00EE5860" w:rsidP="00BB0E1F">
            <w:pPr>
              <w:pStyle w:val="TAC"/>
              <w:rPr>
                <w:lang w:val="x-none"/>
              </w:rPr>
            </w:pPr>
          </w:p>
        </w:tc>
      </w:tr>
    </w:tbl>
    <w:p w14:paraId="2C74210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w:t>
      </w:r>
      <w:r w:rsidRPr="00441CD0">
        <w:rPr>
          <w:lang w:eastAsia="ja-JP"/>
        </w:rPr>
        <w:t>1</w:t>
      </w:r>
      <w:r w:rsidRPr="00441CD0">
        <w:t xml:space="preserve">: </w:t>
      </w:r>
      <w:r w:rsidRPr="00441CD0">
        <w:rPr>
          <w:lang w:eastAsia="ja-JP"/>
        </w:rPr>
        <w:t>Application ID</w:t>
      </w:r>
    </w:p>
    <w:p w14:paraId="7E241A73" w14:textId="77777777" w:rsidR="00EE5860" w:rsidRPr="00441CD0" w:rsidRDefault="00EE5860" w:rsidP="00EE5860">
      <w:pPr>
        <w:rPr>
          <w:lang w:val="en-US" w:eastAsia="zh-CN"/>
        </w:rPr>
      </w:pPr>
      <w:r w:rsidRPr="00441CD0">
        <w:t xml:space="preserve">The </w:t>
      </w:r>
      <w:r w:rsidRPr="00441CD0">
        <w:rPr>
          <w:lang w:val="en-US" w:eastAsia="zh-CN"/>
        </w:rPr>
        <w:t>Application Identifier shall be encoded as an OctetString (see 3GPP</w:t>
      </w:r>
      <w:r w:rsidRPr="00441CD0">
        <w:t> </w:t>
      </w:r>
      <w:r w:rsidRPr="00441CD0">
        <w:rPr>
          <w:lang w:val="en-US" w:eastAsia="zh-CN"/>
        </w:rPr>
        <w:t>TS 29.212 [8]).</w:t>
      </w:r>
    </w:p>
    <w:p w14:paraId="4A17B938" w14:textId="77777777" w:rsidR="00EE5860" w:rsidRPr="00441CD0" w:rsidRDefault="00EE5860" w:rsidP="00EE5860">
      <w:pPr>
        <w:pStyle w:val="Heading3"/>
        <w:rPr>
          <w:lang w:val="x-none"/>
        </w:rPr>
      </w:pPr>
      <w:bookmarkStart w:id="5130" w:name="_Toc19717352"/>
      <w:bookmarkStart w:id="5131" w:name="_Toc27490853"/>
      <w:bookmarkStart w:id="5132" w:name="_Toc27557146"/>
      <w:bookmarkStart w:id="5133" w:name="_Toc27724063"/>
      <w:bookmarkStart w:id="5134" w:name="_Toc36031137"/>
      <w:bookmarkStart w:id="5135" w:name="_Toc36043057"/>
      <w:bookmarkStart w:id="5136" w:name="_Toc36814382"/>
      <w:bookmarkStart w:id="5137" w:name="_Toc44689240"/>
      <w:bookmarkStart w:id="5138" w:name="_Toc44923994"/>
      <w:bookmarkStart w:id="5139" w:name="_Toc51860964"/>
      <w:bookmarkStart w:id="5140" w:name="_Toc57930735"/>
      <w:bookmarkStart w:id="5141" w:name="_Toc57931365"/>
      <w:bookmarkStart w:id="5142" w:name="_Toc160974491"/>
      <w:r w:rsidRPr="00441CD0">
        <w:t>8.</w:t>
      </w:r>
      <w:r w:rsidRPr="00441CD0">
        <w:rPr>
          <w:lang w:val="en-US"/>
        </w:rPr>
        <w:t>2.7</w:t>
      </w:r>
      <w:r w:rsidRPr="00441CD0">
        <w:tab/>
        <w:t>Gate Status</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0B297489" w14:textId="77777777" w:rsidR="00EE5860" w:rsidRPr="00441CD0" w:rsidRDefault="00EE5860" w:rsidP="00EE5860">
      <w:pPr>
        <w:rPr>
          <w:lang w:eastAsia="zh-CN"/>
        </w:rPr>
      </w:pPr>
      <w:r w:rsidRPr="00441CD0">
        <w:t xml:space="preserve">The </w:t>
      </w:r>
      <w:r w:rsidRPr="00441CD0">
        <w:rPr>
          <w:lang w:val="en-US" w:eastAsia="zh-CN"/>
        </w:rPr>
        <w:t>Gate Status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w:t>
      </w:r>
      <w:r w:rsidRPr="00441CD0">
        <w:rPr>
          <w:lang w:eastAsia="ja-JP"/>
        </w:rPr>
        <w:t xml:space="preserve">. </w:t>
      </w:r>
      <w:r w:rsidRPr="00441CD0">
        <w:rPr>
          <w:lang w:eastAsia="zh-CN"/>
        </w:rPr>
        <w:t xml:space="preserve">It indicates </w:t>
      </w:r>
      <w:r w:rsidRPr="00441CD0">
        <w:t>whether the service data flow</w:t>
      </w:r>
      <w:r w:rsidRPr="00441CD0">
        <w:rPr>
          <w:rFonts w:eastAsia="Batang"/>
          <w:lang w:eastAsia="ko-KR"/>
        </w:rPr>
        <w:t xml:space="preserve"> or application's traffic is allowed to be forwarded </w:t>
      </w:r>
      <w:r w:rsidRPr="00441CD0">
        <w:t>(gate is open) or shall be discarded (gate is closed) in uplink and/or in downlink direction</w:t>
      </w:r>
      <w:r w:rsidRPr="00441CD0">
        <w:rPr>
          <w:lang w:eastAsia="zh-CN"/>
        </w:rPr>
        <w:t>.</w:t>
      </w:r>
    </w:p>
    <w:p w14:paraId="5068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55FA9D" w14:textId="77777777" w:rsidTr="00BB0E1F">
        <w:trPr>
          <w:jc w:val="center"/>
        </w:trPr>
        <w:tc>
          <w:tcPr>
            <w:tcW w:w="151" w:type="dxa"/>
            <w:tcBorders>
              <w:top w:val="single" w:sz="6" w:space="0" w:color="auto"/>
              <w:left w:val="single" w:sz="6" w:space="0" w:color="auto"/>
              <w:bottom w:val="nil"/>
              <w:right w:val="nil"/>
            </w:tcBorders>
          </w:tcPr>
          <w:p w14:paraId="4F6E21CF" w14:textId="77777777" w:rsidR="00EE5860" w:rsidRPr="00441CD0" w:rsidRDefault="00EE5860" w:rsidP="00BB0E1F">
            <w:pPr>
              <w:pStyle w:val="TAC"/>
            </w:pPr>
          </w:p>
        </w:tc>
        <w:tc>
          <w:tcPr>
            <w:tcW w:w="1104" w:type="dxa"/>
            <w:tcBorders>
              <w:top w:val="single" w:sz="6" w:space="0" w:color="auto"/>
              <w:left w:val="nil"/>
              <w:bottom w:val="nil"/>
              <w:right w:val="nil"/>
            </w:tcBorders>
          </w:tcPr>
          <w:p w14:paraId="4F13D72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73265B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4CFD4" w14:textId="77777777" w:rsidR="00EE5860" w:rsidRPr="00441CD0" w:rsidRDefault="00EE5860" w:rsidP="00BB0E1F">
            <w:pPr>
              <w:pStyle w:val="TAC"/>
            </w:pPr>
          </w:p>
        </w:tc>
      </w:tr>
      <w:tr w:rsidR="00EE5860" w:rsidRPr="00441CD0" w14:paraId="08D16D9D" w14:textId="77777777" w:rsidTr="00BB0E1F">
        <w:trPr>
          <w:jc w:val="center"/>
        </w:trPr>
        <w:tc>
          <w:tcPr>
            <w:tcW w:w="151" w:type="dxa"/>
            <w:tcBorders>
              <w:top w:val="nil"/>
              <w:left w:val="single" w:sz="6" w:space="0" w:color="auto"/>
              <w:bottom w:val="nil"/>
              <w:right w:val="nil"/>
            </w:tcBorders>
          </w:tcPr>
          <w:p w14:paraId="747C49F3" w14:textId="77777777" w:rsidR="00EE5860" w:rsidRPr="00441CD0" w:rsidRDefault="00EE5860" w:rsidP="00BB0E1F">
            <w:pPr>
              <w:pStyle w:val="TAC"/>
            </w:pPr>
          </w:p>
        </w:tc>
        <w:tc>
          <w:tcPr>
            <w:tcW w:w="1104" w:type="dxa"/>
            <w:tcBorders>
              <w:top w:val="nil"/>
              <w:left w:val="nil"/>
              <w:bottom w:val="nil"/>
              <w:right w:val="nil"/>
            </w:tcBorders>
            <w:hideMark/>
          </w:tcPr>
          <w:p w14:paraId="5F2DE5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EBF453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ACF78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41E9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F9A6DB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6FB23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214AC6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264BF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3C78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D57AB6" w14:textId="77777777" w:rsidR="00EE5860" w:rsidRPr="00441CD0" w:rsidRDefault="00EE5860" w:rsidP="00BB0E1F">
            <w:pPr>
              <w:pStyle w:val="TAC"/>
            </w:pPr>
          </w:p>
        </w:tc>
      </w:tr>
      <w:tr w:rsidR="00EE5860" w:rsidRPr="00441CD0" w14:paraId="194D3840" w14:textId="77777777" w:rsidTr="00BB0E1F">
        <w:trPr>
          <w:jc w:val="center"/>
        </w:trPr>
        <w:tc>
          <w:tcPr>
            <w:tcW w:w="151" w:type="dxa"/>
            <w:tcBorders>
              <w:top w:val="nil"/>
              <w:left w:val="single" w:sz="6" w:space="0" w:color="auto"/>
              <w:bottom w:val="nil"/>
              <w:right w:val="nil"/>
            </w:tcBorders>
          </w:tcPr>
          <w:p w14:paraId="6566DD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3FE9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CF0B1A0" w14:textId="77777777" w:rsidR="00EE5860" w:rsidRPr="00441CD0" w:rsidRDefault="00EE5860" w:rsidP="00BB0E1F">
            <w:pPr>
              <w:pStyle w:val="TAC"/>
            </w:pPr>
            <w:r w:rsidRPr="00441CD0">
              <w:t xml:space="preserve">Type = </w:t>
            </w:r>
            <w:r w:rsidRPr="00441CD0">
              <w:rPr>
                <w:lang w:val="sv-SE"/>
              </w:rPr>
              <w:t>25</w:t>
            </w:r>
            <w:r w:rsidRPr="00441CD0">
              <w:t xml:space="preserve"> (decimal)</w:t>
            </w:r>
          </w:p>
        </w:tc>
        <w:tc>
          <w:tcPr>
            <w:tcW w:w="588" w:type="dxa"/>
            <w:tcBorders>
              <w:top w:val="nil"/>
              <w:left w:val="single" w:sz="4" w:space="0" w:color="auto"/>
              <w:bottom w:val="nil"/>
              <w:right w:val="single" w:sz="6" w:space="0" w:color="auto"/>
            </w:tcBorders>
          </w:tcPr>
          <w:p w14:paraId="48DB1F51" w14:textId="77777777" w:rsidR="00EE5860" w:rsidRPr="00441CD0" w:rsidRDefault="00EE5860" w:rsidP="00BB0E1F">
            <w:pPr>
              <w:pStyle w:val="TAC"/>
            </w:pPr>
          </w:p>
        </w:tc>
      </w:tr>
      <w:tr w:rsidR="00EE5860" w:rsidRPr="00441CD0" w14:paraId="348F4CEA" w14:textId="77777777" w:rsidTr="00BB0E1F">
        <w:trPr>
          <w:jc w:val="center"/>
        </w:trPr>
        <w:tc>
          <w:tcPr>
            <w:tcW w:w="151" w:type="dxa"/>
            <w:tcBorders>
              <w:top w:val="nil"/>
              <w:left w:val="single" w:sz="6" w:space="0" w:color="auto"/>
              <w:bottom w:val="nil"/>
              <w:right w:val="nil"/>
            </w:tcBorders>
          </w:tcPr>
          <w:p w14:paraId="4273B0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3BF3F6"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60B173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2871DCF" w14:textId="77777777" w:rsidR="00EE5860" w:rsidRPr="00441CD0" w:rsidRDefault="00EE5860" w:rsidP="00BB0E1F">
            <w:pPr>
              <w:pStyle w:val="TAC"/>
            </w:pPr>
          </w:p>
        </w:tc>
      </w:tr>
      <w:tr w:rsidR="00EE5860" w:rsidRPr="00441CD0" w14:paraId="48D1F136" w14:textId="77777777" w:rsidTr="00BB0E1F">
        <w:trPr>
          <w:jc w:val="center"/>
        </w:trPr>
        <w:tc>
          <w:tcPr>
            <w:tcW w:w="151" w:type="dxa"/>
            <w:tcBorders>
              <w:top w:val="nil"/>
              <w:left w:val="single" w:sz="6" w:space="0" w:color="auto"/>
              <w:bottom w:val="nil"/>
              <w:right w:val="nil"/>
            </w:tcBorders>
          </w:tcPr>
          <w:p w14:paraId="788688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20E24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4" w:type="dxa"/>
            <w:gridSpan w:val="4"/>
            <w:tcBorders>
              <w:top w:val="single" w:sz="4" w:space="0" w:color="auto"/>
              <w:left w:val="single" w:sz="4" w:space="0" w:color="auto"/>
              <w:bottom w:val="single" w:sz="4" w:space="0" w:color="auto"/>
              <w:right w:val="single" w:sz="4" w:space="0" w:color="auto"/>
            </w:tcBorders>
            <w:hideMark/>
          </w:tcPr>
          <w:p w14:paraId="7496AA77" w14:textId="77777777" w:rsidR="00EE5860" w:rsidRPr="00441CD0" w:rsidRDefault="00EE5860" w:rsidP="00BB0E1F">
            <w:pPr>
              <w:pStyle w:val="TAC"/>
              <w:rPr>
                <w:lang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53169928" w14:textId="77777777" w:rsidR="00EE5860" w:rsidRPr="00441CD0" w:rsidRDefault="00EE5860" w:rsidP="00BB0E1F">
            <w:pPr>
              <w:pStyle w:val="TAC"/>
              <w:rPr>
                <w:lang w:eastAsia="zh-CN"/>
              </w:rPr>
            </w:pPr>
            <w:r w:rsidRPr="00441CD0">
              <w:rPr>
                <w:lang w:eastAsia="zh-CN"/>
              </w:rPr>
              <w:t>UL Gate</w:t>
            </w:r>
          </w:p>
        </w:tc>
        <w:tc>
          <w:tcPr>
            <w:tcW w:w="1177" w:type="dxa"/>
            <w:gridSpan w:val="2"/>
            <w:tcBorders>
              <w:top w:val="single" w:sz="4" w:space="0" w:color="auto"/>
              <w:left w:val="single" w:sz="4" w:space="0" w:color="auto"/>
              <w:bottom w:val="single" w:sz="4" w:space="0" w:color="auto"/>
              <w:right w:val="single" w:sz="4" w:space="0" w:color="auto"/>
            </w:tcBorders>
            <w:hideMark/>
          </w:tcPr>
          <w:p w14:paraId="24FE6C2C" w14:textId="77777777" w:rsidR="00EE5860" w:rsidRPr="00441CD0" w:rsidRDefault="00EE5860" w:rsidP="00BB0E1F">
            <w:pPr>
              <w:pStyle w:val="TAC"/>
              <w:rPr>
                <w:lang w:eastAsia="zh-CN"/>
              </w:rPr>
            </w:pPr>
            <w:r w:rsidRPr="00441CD0">
              <w:rPr>
                <w:lang w:eastAsia="zh-CN"/>
              </w:rPr>
              <w:t xml:space="preserve">DL Gate </w:t>
            </w:r>
          </w:p>
        </w:tc>
        <w:tc>
          <w:tcPr>
            <w:tcW w:w="588" w:type="dxa"/>
            <w:tcBorders>
              <w:top w:val="nil"/>
              <w:left w:val="single" w:sz="4" w:space="0" w:color="auto"/>
              <w:bottom w:val="nil"/>
              <w:right w:val="single" w:sz="6" w:space="0" w:color="auto"/>
            </w:tcBorders>
          </w:tcPr>
          <w:p w14:paraId="4F88A941" w14:textId="77777777" w:rsidR="00EE5860" w:rsidRPr="00441CD0" w:rsidRDefault="00EE5860" w:rsidP="00BB0E1F">
            <w:pPr>
              <w:pStyle w:val="TAC"/>
            </w:pPr>
          </w:p>
        </w:tc>
      </w:tr>
      <w:tr w:rsidR="00EE5860" w:rsidRPr="00441CD0" w14:paraId="1C14A86F" w14:textId="77777777" w:rsidTr="00BB0E1F">
        <w:trPr>
          <w:jc w:val="center"/>
        </w:trPr>
        <w:tc>
          <w:tcPr>
            <w:tcW w:w="151" w:type="dxa"/>
            <w:tcBorders>
              <w:top w:val="nil"/>
              <w:left w:val="single" w:sz="6" w:space="0" w:color="auto"/>
              <w:bottom w:val="single" w:sz="4" w:space="0" w:color="auto"/>
              <w:right w:val="nil"/>
            </w:tcBorders>
          </w:tcPr>
          <w:p w14:paraId="391F933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5F5C5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66CB7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97E40D" w14:textId="77777777" w:rsidR="00EE5860" w:rsidRPr="00441CD0" w:rsidRDefault="00EE5860" w:rsidP="00BB0E1F">
            <w:pPr>
              <w:pStyle w:val="TAC"/>
              <w:rPr>
                <w:lang w:val="x-none"/>
              </w:rPr>
            </w:pPr>
          </w:p>
        </w:tc>
      </w:tr>
    </w:tbl>
    <w:p w14:paraId="5F8E586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w:t>
      </w:r>
      <w:r w:rsidRPr="00441CD0">
        <w:rPr>
          <w:lang w:eastAsia="zh-CN"/>
        </w:rPr>
        <w:t>-</w:t>
      </w:r>
      <w:r w:rsidRPr="00441CD0">
        <w:rPr>
          <w:lang w:eastAsia="ja-JP"/>
        </w:rPr>
        <w:t>1</w:t>
      </w:r>
      <w:r w:rsidRPr="00441CD0">
        <w:t xml:space="preserve">: </w:t>
      </w:r>
      <w:r w:rsidRPr="00441CD0">
        <w:rPr>
          <w:lang w:eastAsia="ja-JP"/>
        </w:rPr>
        <w:t>Gate Status</w:t>
      </w:r>
    </w:p>
    <w:p w14:paraId="72E25C74" w14:textId="77777777" w:rsidR="00EE5860" w:rsidRPr="00441CD0" w:rsidRDefault="00EE5860" w:rsidP="00EE5860">
      <w:pPr>
        <w:pStyle w:val="TH"/>
      </w:pPr>
      <w:r w:rsidRPr="00441CD0">
        <w:t>Table 8.</w:t>
      </w:r>
      <w:r w:rsidRPr="00441CD0">
        <w:rPr>
          <w:lang w:val="en-US"/>
        </w:rPr>
        <w:t>2.7</w:t>
      </w:r>
      <w:r w:rsidRPr="00441CD0">
        <w:t>-1: UL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632AB7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101C3B3" w14:textId="77777777" w:rsidR="00EE5860" w:rsidRPr="00441CD0" w:rsidRDefault="00EE5860" w:rsidP="00BB0E1F">
            <w:pPr>
              <w:pStyle w:val="TAH"/>
            </w:pPr>
            <w:r w:rsidRPr="00441CD0">
              <w:t xml:space="preserve">UL Gate </w:t>
            </w:r>
          </w:p>
        </w:tc>
        <w:tc>
          <w:tcPr>
            <w:tcW w:w="1548" w:type="dxa"/>
            <w:tcBorders>
              <w:top w:val="single" w:sz="4" w:space="0" w:color="auto"/>
              <w:left w:val="single" w:sz="4" w:space="0" w:color="auto"/>
              <w:bottom w:val="single" w:sz="4" w:space="0" w:color="auto"/>
              <w:right w:val="single" w:sz="4" w:space="0" w:color="auto"/>
            </w:tcBorders>
            <w:hideMark/>
          </w:tcPr>
          <w:p w14:paraId="6BBDAA14" w14:textId="77777777" w:rsidR="00EE5860" w:rsidRPr="00441CD0" w:rsidRDefault="00EE5860" w:rsidP="00BB0E1F">
            <w:pPr>
              <w:pStyle w:val="TAH"/>
            </w:pPr>
            <w:r w:rsidRPr="00441CD0">
              <w:t>Value (Decimal)</w:t>
            </w:r>
          </w:p>
        </w:tc>
      </w:tr>
      <w:tr w:rsidR="00EE5860" w:rsidRPr="00441CD0" w14:paraId="36DB113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0E7D05D"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1831501C" w14:textId="77777777" w:rsidR="00EE5860" w:rsidRPr="00441CD0" w:rsidRDefault="00EE5860" w:rsidP="00BB0E1F">
            <w:pPr>
              <w:pStyle w:val="TAC"/>
            </w:pPr>
            <w:r w:rsidRPr="00441CD0">
              <w:t>0</w:t>
            </w:r>
          </w:p>
        </w:tc>
      </w:tr>
      <w:tr w:rsidR="00EE5860" w:rsidRPr="00441CD0" w14:paraId="75E30275"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D308363"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192D31FA" w14:textId="77777777" w:rsidR="00EE5860" w:rsidRPr="00441CD0" w:rsidRDefault="00EE5860" w:rsidP="00BB0E1F">
            <w:pPr>
              <w:pStyle w:val="TAC"/>
            </w:pPr>
            <w:r w:rsidRPr="00441CD0">
              <w:t>1</w:t>
            </w:r>
          </w:p>
        </w:tc>
      </w:tr>
      <w:tr w:rsidR="00EE5860" w:rsidRPr="00441CD0" w14:paraId="43E0FE2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0E23D04"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24B7555" w14:textId="77777777" w:rsidR="00EE5860" w:rsidRPr="00441CD0" w:rsidRDefault="00EE5860" w:rsidP="00BB0E1F">
            <w:pPr>
              <w:pStyle w:val="TAC"/>
            </w:pPr>
            <w:r w:rsidRPr="00441CD0">
              <w:t>2, 3</w:t>
            </w:r>
          </w:p>
        </w:tc>
      </w:tr>
    </w:tbl>
    <w:p w14:paraId="29838B9E" w14:textId="77777777" w:rsidR="00EE5860" w:rsidRPr="00441CD0" w:rsidRDefault="00EE5860" w:rsidP="00EE5860">
      <w:pPr>
        <w:rPr>
          <w:lang w:eastAsia="zh-CN"/>
        </w:rPr>
      </w:pPr>
    </w:p>
    <w:p w14:paraId="368FF7A1" w14:textId="77777777" w:rsidR="00EE5860" w:rsidRPr="00441CD0" w:rsidRDefault="00EE5860" w:rsidP="00EE5860">
      <w:pPr>
        <w:pStyle w:val="TH"/>
      </w:pPr>
      <w:r w:rsidRPr="00441CD0">
        <w:t>Table 8.</w:t>
      </w:r>
      <w:r w:rsidRPr="00441CD0">
        <w:rPr>
          <w:lang w:val="en-US"/>
        </w:rPr>
        <w:t>2.7</w:t>
      </w:r>
      <w:r w:rsidRPr="00441CD0">
        <w:t>-2: DL Gate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6902EB4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1B9D0D" w14:textId="77777777" w:rsidR="00EE5860" w:rsidRPr="00441CD0" w:rsidRDefault="00EE5860" w:rsidP="00BB0E1F">
            <w:pPr>
              <w:pStyle w:val="TAH"/>
            </w:pPr>
            <w:r w:rsidRPr="00441CD0">
              <w:t xml:space="preserve">DL Gate </w:t>
            </w:r>
          </w:p>
        </w:tc>
        <w:tc>
          <w:tcPr>
            <w:tcW w:w="1548" w:type="dxa"/>
            <w:tcBorders>
              <w:top w:val="single" w:sz="4" w:space="0" w:color="auto"/>
              <w:left w:val="single" w:sz="4" w:space="0" w:color="auto"/>
              <w:bottom w:val="single" w:sz="4" w:space="0" w:color="auto"/>
              <w:right w:val="single" w:sz="4" w:space="0" w:color="auto"/>
            </w:tcBorders>
            <w:hideMark/>
          </w:tcPr>
          <w:p w14:paraId="5A64D316" w14:textId="77777777" w:rsidR="00EE5860" w:rsidRPr="00441CD0" w:rsidRDefault="00EE5860" w:rsidP="00BB0E1F">
            <w:pPr>
              <w:pStyle w:val="TAH"/>
            </w:pPr>
            <w:r w:rsidRPr="00441CD0">
              <w:t>Value (Decimal)</w:t>
            </w:r>
          </w:p>
        </w:tc>
      </w:tr>
      <w:tr w:rsidR="00EE5860" w:rsidRPr="00441CD0" w14:paraId="1DD7D61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007E48C" w14:textId="77777777" w:rsidR="00EE5860" w:rsidRPr="00441CD0" w:rsidRDefault="00EE5860" w:rsidP="00BB0E1F">
            <w:pPr>
              <w:pStyle w:val="TAL"/>
            </w:pPr>
            <w:r w:rsidRPr="00441CD0">
              <w:t>OPEN</w:t>
            </w:r>
          </w:p>
        </w:tc>
        <w:tc>
          <w:tcPr>
            <w:tcW w:w="1548" w:type="dxa"/>
            <w:tcBorders>
              <w:top w:val="single" w:sz="4" w:space="0" w:color="auto"/>
              <w:left w:val="single" w:sz="4" w:space="0" w:color="auto"/>
              <w:bottom w:val="single" w:sz="4" w:space="0" w:color="auto"/>
              <w:right w:val="single" w:sz="4" w:space="0" w:color="auto"/>
            </w:tcBorders>
            <w:hideMark/>
          </w:tcPr>
          <w:p w14:paraId="39D790B9" w14:textId="77777777" w:rsidR="00EE5860" w:rsidRPr="00441CD0" w:rsidRDefault="00EE5860" w:rsidP="00BB0E1F">
            <w:pPr>
              <w:pStyle w:val="TAC"/>
            </w:pPr>
            <w:r w:rsidRPr="00441CD0">
              <w:t>0</w:t>
            </w:r>
          </w:p>
        </w:tc>
      </w:tr>
      <w:tr w:rsidR="00EE5860" w:rsidRPr="00441CD0" w14:paraId="0D17D7C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C3CCB67" w14:textId="77777777" w:rsidR="00EE5860" w:rsidRPr="00441CD0" w:rsidRDefault="00EE5860" w:rsidP="00BB0E1F">
            <w:pPr>
              <w:pStyle w:val="TAL"/>
            </w:pPr>
            <w:r w:rsidRPr="00441CD0">
              <w:t>CLOSED</w:t>
            </w:r>
          </w:p>
        </w:tc>
        <w:tc>
          <w:tcPr>
            <w:tcW w:w="1548" w:type="dxa"/>
            <w:tcBorders>
              <w:top w:val="single" w:sz="4" w:space="0" w:color="auto"/>
              <w:left w:val="single" w:sz="4" w:space="0" w:color="auto"/>
              <w:bottom w:val="single" w:sz="4" w:space="0" w:color="auto"/>
              <w:right w:val="single" w:sz="4" w:space="0" w:color="auto"/>
            </w:tcBorders>
            <w:hideMark/>
          </w:tcPr>
          <w:p w14:paraId="43541E36" w14:textId="77777777" w:rsidR="00EE5860" w:rsidRPr="00441CD0" w:rsidRDefault="00EE5860" w:rsidP="00BB0E1F">
            <w:pPr>
              <w:pStyle w:val="TAC"/>
            </w:pPr>
            <w:r w:rsidRPr="00441CD0">
              <w:t>1</w:t>
            </w:r>
          </w:p>
        </w:tc>
      </w:tr>
      <w:tr w:rsidR="00EE5860" w:rsidRPr="00441CD0" w14:paraId="569819B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6BCF4A8" w14:textId="77777777" w:rsidR="00EE5860" w:rsidRPr="00441CD0" w:rsidRDefault="00EE5860" w:rsidP="00BB0E1F">
            <w:pPr>
              <w:pStyle w:val="TAL"/>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7A02C04C" w14:textId="77777777" w:rsidR="00EE5860" w:rsidRPr="00441CD0" w:rsidRDefault="00EE5860" w:rsidP="00BB0E1F">
            <w:pPr>
              <w:pStyle w:val="TAC"/>
            </w:pPr>
            <w:r w:rsidRPr="00441CD0">
              <w:t>2, 3</w:t>
            </w:r>
          </w:p>
        </w:tc>
      </w:tr>
    </w:tbl>
    <w:p w14:paraId="241EA5B2" w14:textId="77777777" w:rsidR="00EE5860" w:rsidRPr="00441CD0" w:rsidRDefault="00EE5860" w:rsidP="00EE5860"/>
    <w:p w14:paraId="46C763F2" w14:textId="77777777" w:rsidR="00EE5860" w:rsidRPr="00441CD0" w:rsidRDefault="00EE5860" w:rsidP="00EE5860">
      <w:pPr>
        <w:pStyle w:val="Heading3"/>
      </w:pPr>
      <w:bookmarkStart w:id="5143" w:name="_Toc19717353"/>
      <w:bookmarkStart w:id="5144" w:name="_Toc27490854"/>
      <w:bookmarkStart w:id="5145" w:name="_Toc27557147"/>
      <w:bookmarkStart w:id="5146" w:name="_Toc27724064"/>
      <w:bookmarkStart w:id="5147" w:name="_Toc36031138"/>
      <w:bookmarkStart w:id="5148" w:name="_Toc36043058"/>
      <w:bookmarkStart w:id="5149" w:name="_Toc36814383"/>
      <w:bookmarkStart w:id="5150" w:name="_Toc44689241"/>
      <w:bookmarkStart w:id="5151" w:name="_Toc44923995"/>
      <w:bookmarkStart w:id="5152" w:name="_Toc51860965"/>
      <w:bookmarkStart w:id="5153" w:name="_Toc57930736"/>
      <w:bookmarkStart w:id="5154" w:name="_Toc57931366"/>
      <w:bookmarkStart w:id="5155" w:name="_Toc160974492"/>
      <w:r w:rsidRPr="00441CD0">
        <w:t>8.</w:t>
      </w:r>
      <w:r w:rsidRPr="00441CD0">
        <w:rPr>
          <w:lang w:val="en-US"/>
        </w:rPr>
        <w:t>2.8</w:t>
      </w:r>
      <w:r w:rsidRPr="00441CD0">
        <w:tab/>
        <w:t>MBR</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6A522349" w14:textId="77777777" w:rsidR="00EE5860" w:rsidRPr="00441CD0" w:rsidRDefault="00EE5860" w:rsidP="00EE5860">
      <w:pPr>
        <w:rPr>
          <w:lang w:eastAsia="zh-CN"/>
        </w:rPr>
      </w:pPr>
      <w:r w:rsidRPr="00441CD0">
        <w:t xml:space="preserve">The </w:t>
      </w:r>
      <w:r w:rsidRPr="00441CD0">
        <w:rPr>
          <w:lang w:val="en-US" w:eastAsia="zh-CN"/>
        </w:rPr>
        <w:t>MBR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w:t>
      </w:r>
      <w:r w:rsidRPr="00441CD0">
        <w:rPr>
          <w:lang w:eastAsia="ja-JP"/>
        </w:rPr>
        <w:t xml:space="preserve">. </w:t>
      </w:r>
      <w:r w:rsidRPr="00441CD0">
        <w:rPr>
          <w:lang w:eastAsia="zh-CN"/>
        </w:rPr>
        <w:t xml:space="preserve">It indicates </w:t>
      </w:r>
      <w:r w:rsidRPr="00441CD0">
        <w:t>the maximum bit rate allowed for the uplink and downlink directions</w:t>
      </w:r>
      <w:r w:rsidRPr="00441CD0">
        <w:rPr>
          <w:lang w:eastAsia="zh-CN"/>
        </w:rPr>
        <w:t>.</w:t>
      </w:r>
    </w:p>
    <w:p w14:paraId="6C20A8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BFECD43" w14:textId="77777777" w:rsidTr="00BB0E1F">
        <w:trPr>
          <w:jc w:val="center"/>
        </w:trPr>
        <w:tc>
          <w:tcPr>
            <w:tcW w:w="151" w:type="dxa"/>
            <w:tcBorders>
              <w:top w:val="single" w:sz="6" w:space="0" w:color="auto"/>
              <w:left w:val="single" w:sz="6" w:space="0" w:color="auto"/>
              <w:bottom w:val="nil"/>
              <w:right w:val="nil"/>
            </w:tcBorders>
          </w:tcPr>
          <w:p w14:paraId="3BF49433" w14:textId="77777777" w:rsidR="00EE5860" w:rsidRPr="00441CD0" w:rsidRDefault="00EE5860" w:rsidP="00BB0E1F">
            <w:pPr>
              <w:pStyle w:val="TAC"/>
            </w:pPr>
          </w:p>
        </w:tc>
        <w:tc>
          <w:tcPr>
            <w:tcW w:w="1104" w:type="dxa"/>
            <w:tcBorders>
              <w:top w:val="single" w:sz="6" w:space="0" w:color="auto"/>
              <w:left w:val="nil"/>
              <w:bottom w:val="nil"/>
              <w:right w:val="nil"/>
            </w:tcBorders>
          </w:tcPr>
          <w:p w14:paraId="30E632C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36FC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8A056B" w14:textId="77777777" w:rsidR="00EE5860" w:rsidRPr="00441CD0" w:rsidRDefault="00EE5860" w:rsidP="00BB0E1F">
            <w:pPr>
              <w:pStyle w:val="TAC"/>
            </w:pPr>
          </w:p>
        </w:tc>
      </w:tr>
      <w:tr w:rsidR="00EE5860" w:rsidRPr="00441CD0" w14:paraId="34795C95" w14:textId="77777777" w:rsidTr="00BB0E1F">
        <w:trPr>
          <w:jc w:val="center"/>
        </w:trPr>
        <w:tc>
          <w:tcPr>
            <w:tcW w:w="151" w:type="dxa"/>
            <w:tcBorders>
              <w:top w:val="nil"/>
              <w:left w:val="single" w:sz="6" w:space="0" w:color="auto"/>
              <w:bottom w:val="nil"/>
              <w:right w:val="nil"/>
            </w:tcBorders>
          </w:tcPr>
          <w:p w14:paraId="191552B1" w14:textId="77777777" w:rsidR="00EE5860" w:rsidRPr="00441CD0" w:rsidRDefault="00EE5860" w:rsidP="00BB0E1F">
            <w:pPr>
              <w:pStyle w:val="TAC"/>
            </w:pPr>
          </w:p>
        </w:tc>
        <w:tc>
          <w:tcPr>
            <w:tcW w:w="1104" w:type="dxa"/>
            <w:tcBorders>
              <w:top w:val="nil"/>
              <w:left w:val="nil"/>
              <w:bottom w:val="nil"/>
              <w:right w:val="nil"/>
            </w:tcBorders>
            <w:hideMark/>
          </w:tcPr>
          <w:p w14:paraId="621211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35C34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B92211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0D1B9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E869B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C2B6C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8DF72F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F4982A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2651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147FD8" w14:textId="77777777" w:rsidR="00EE5860" w:rsidRPr="00441CD0" w:rsidRDefault="00EE5860" w:rsidP="00BB0E1F">
            <w:pPr>
              <w:pStyle w:val="TAC"/>
            </w:pPr>
          </w:p>
        </w:tc>
      </w:tr>
      <w:tr w:rsidR="00EE5860" w:rsidRPr="00441CD0" w14:paraId="7E3FF28C" w14:textId="77777777" w:rsidTr="00BB0E1F">
        <w:trPr>
          <w:jc w:val="center"/>
        </w:trPr>
        <w:tc>
          <w:tcPr>
            <w:tcW w:w="151" w:type="dxa"/>
            <w:tcBorders>
              <w:top w:val="nil"/>
              <w:left w:val="single" w:sz="6" w:space="0" w:color="auto"/>
              <w:bottom w:val="nil"/>
              <w:right w:val="nil"/>
            </w:tcBorders>
          </w:tcPr>
          <w:p w14:paraId="2EE1952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24990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A100F97" w14:textId="77777777" w:rsidR="00EE5860" w:rsidRPr="00441CD0" w:rsidRDefault="00EE5860" w:rsidP="00BB0E1F">
            <w:pPr>
              <w:pStyle w:val="TAC"/>
            </w:pPr>
            <w:r w:rsidRPr="00441CD0">
              <w:t xml:space="preserve">Type = </w:t>
            </w:r>
            <w:r w:rsidRPr="00441CD0">
              <w:rPr>
                <w:lang w:val="sv-SE"/>
              </w:rPr>
              <w:t>26</w:t>
            </w:r>
            <w:r w:rsidRPr="00441CD0">
              <w:t xml:space="preserve"> (decimal)</w:t>
            </w:r>
          </w:p>
        </w:tc>
        <w:tc>
          <w:tcPr>
            <w:tcW w:w="588" w:type="dxa"/>
            <w:tcBorders>
              <w:top w:val="nil"/>
              <w:left w:val="single" w:sz="4" w:space="0" w:color="auto"/>
              <w:bottom w:val="nil"/>
              <w:right w:val="single" w:sz="6" w:space="0" w:color="auto"/>
            </w:tcBorders>
          </w:tcPr>
          <w:p w14:paraId="3532F078" w14:textId="77777777" w:rsidR="00EE5860" w:rsidRPr="00441CD0" w:rsidRDefault="00EE5860" w:rsidP="00BB0E1F">
            <w:pPr>
              <w:pStyle w:val="TAC"/>
            </w:pPr>
          </w:p>
        </w:tc>
      </w:tr>
      <w:tr w:rsidR="00EE5860" w:rsidRPr="00441CD0" w14:paraId="5345AEA3" w14:textId="77777777" w:rsidTr="00BB0E1F">
        <w:trPr>
          <w:jc w:val="center"/>
        </w:trPr>
        <w:tc>
          <w:tcPr>
            <w:tcW w:w="151" w:type="dxa"/>
            <w:tcBorders>
              <w:top w:val="nil"/>
              <w:left w:val="single" w:sz="6" w:space="0" w:color="auto"/>
              <w:bottom w:val="nil"/>
              <w:right w:val="nil"/>
            </w:tcBorders>
          </w:tcPr>
          <w:p w14:paraId="7648E5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9C87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10FDB7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6419FD" w14:textId="77777777" w:rsidR="00EE5860" w:rsidRPr="00441CD0" w:rsidRDefault="00EE5860" w:rsidP="00BB0E1F">
            <w:pPr>
              <w:pStyle w:val="TAC"/>
            </w:pPr>
          </w:p>
        </w:tc>
      </w:tr>
      <w:tr w:rsidR="00EE5860" w:rsidRPr="00441CD0" w14:paraId="6233BD68" w14:textId="77777777" w:rsidTr="00BB0E1F">
        <w:trPr>
          <w:jc w:val="center"/>
        </w:trPr>
        <w:tc>
          <w:tcPr>
            <w:tcW w:w="151" w:type="dxa"/>
            <w:tcBorders>
              <w:top w:val="nil"/>
              <w:left w:val="single" w:sz="6" w:space="0" w:color="auto"/>
              <w:bottom w:val="nil"/>
              <w:right w:val="nil"/>
            </w:tcBorders>
          </w:tcPr>
          <w:p w14:paraId="334998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5D05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70986565" w14:textId="77777777" w:rsidR="00EE5860" w:rsidRPr="00441CD0" w:rsidRDefault="00EE5860" w:rsidP="00BB0E1F">
            <w:pPr>
              <w:pStyle w:val="TAC"/>
              <w:rPr>
                <w:lang w:eastAsia="zh-CN"/>
              </w:rPr>
            </w:pPr>
            <w:r w:rsidRPr="00441CD0">
              <w:rPr>
                <w:lang w:eastAsia="zh-CN"/>
              </w:rPr>
              <w:t>UL MBR</w:t>
            </w:r>
          </w:p>
        </w:tc>
        <w:tc>
          <w:tcPr>
            <w:tcW w:w="588" w:type="dxa"/>
            <w:tcBorders>
              <w:top w:val="nil"/>
              <w:left w:val="single" w:sz="4" w:space="0" w:color="auto"/>
              <w:bottom w:val="nil"/>
              <w:right w:val="single" w:sz="6" w:space="0" w:color="auto"/>
            </w:tcBorders>
          </w:tcPr>
          <w:p w14:paraId="2176B613" w14:textId="77777777" w:rsidR="00EE5860" w:rsidRPr="00441CD0" w:rsidRDefault="00EE5860" w:rsidP="00BB0E1F">
            <w:pPr>
              <w:pStyle w:val="TAC"/>
            </w:pPr>
          </w:p>
        </w:tc>
      </w:tr>
      <w:tr w:rsidR="00EE5860" w:rsidRPr="00441CD0" w14:paraId="6AFACFEF" w14:textId="77777777" w:rsidTr="00BB0E1F">
        <w:trPr>
          <w:jc w:val="center"/>
        </w:trPr>
        <w:tc>
          <w:tcPr>
            <w:tcW w:w="151" w:type="dxa"/>
            <w:tcBorders>
              <w:top w:val="nil"/>
              <w:left w:val="single" w:sz="6" w:space="0" w:color="auto"/>
              <w:bottom w:val="nil"/>
              <w:right w:val="nil"/>
            </w:tcBorders>
          </w:tcPr>
          <w:p w14:paraId="75F63C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6B00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5DF5EB12" w14:textId="77777777" w:rsidR="00EE5860" w:rsidRPr="00441CD0" w:rsidRDefault="00EE5860" w:rsidP="00BB0E1F">
            <w:pPr>
              <w:pStyle w:val="TAC"/>
              <w:rPr>
                <w:lang w:eastAsia="zh-CN"/>
              </w:rPr>
            </w:pPr>
            <w:r w:rsidRPr="00441CD0">
              <w:rPr>
                <w:lang w:eastAsia="zh-CN"/>
              </w:rPr>
              <w:t>DL MBR</w:t>
            </w:r>
          </w:p>
        </w:tc>
        <w:tc>
          <w:tcPr>
            <w:tcW w:w="588" w:type="dxa"/>
            <w:tcBorders>
              <w:top w:val="nil"/>
              <w:left w:val="single" w:sz="4" w:space="0" w:color="auto"/>
              <w:bottom w:val="nil"/>
              <w:right w:val="single" w:sz="6" w:space="0" w:color="auto"/>
            </w:tcBorders>
          </w:tcPr>
          <w:p w14:paraId="3E47FE7D" w14:textId="77777777" w:rsidR="00EE5860" w:rsidRPr="00441CD0" w:rsidRDefault="00EE5860" w:rsidP="00BB0E1F">
            <w:pPr>
              <w:pStyle w:val="TAC"/>
            </w:pPr>
          </w:p>
        </w:tc>
      </w:tr>
      <w:tr w:rsidR="00EE5860" w:rsidRPr="00441CD0" w14:paraId="3516C896" w14:textId="77777777" w:rsidTr="00BB0E1F">
        <w:trPr>
          <w:jc w:val="center"/>
        </w:trPr>
        <w:tc>
          <w:tcPr>
            <w:tcW w:w="151" w:type="dxa"/>
            <w:tcBorders>
              <w:top w:val="nil"/>
              <w:left w:val="single" w:sz="6" w:space="0" w:color="auto"/>
              <w:bottom w:val="single" w:sz="4" w:space="0" w:color="auto"/>
              <w:right w:val="nil"/>
            </w:tcBorders>
          </w:tcPr>
          <w:p w14:paraId="3307EB7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1E07CB5"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C1D151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BF6F1E" w14:textId="77777777" w:rsidR="00EE5860" w:rsidRPr="00441CD0" w:rsidRDefault="00EE5860" w:rsidP="00BB0E1F">
            <w:pPr>
              <w:pStyle w:val="TAC"/>
              <w:rPr>
                <w:lang w:val="x-none"/>
              </w:rPr>
            </w:pPr>
          </w:p>
        </w:tc>
      </w:tr>
    </w:tbl>
    <w:p w14:paraId="4619F18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w:t>
      </w:r>
      <w:r w:rsidRPr="00441CD0">
        <w:rPr>
          <w:lang w:eastAsia="zh-CN"/>
        </w:rPr>
        <w:t>-</w:t>
      </w:r>
      <w:r w:rsidRPr="00441CD0">
        <w:rPr>
          <w:lang w:eastAsia="ja-JP"/>
        </w:rPr>
        <w:t>1</w:t>
      </w:r>
      <w:r w:rsidRPr="00441CD0">
        <w:t xml:space="preserve">: </w:t>
      </w:r>
      <w:r w:rsidRPr="00441CD0">
        <w:rPr>
          <w:lang w:eastAsia="ja-JP"/>
        </w:rPr>
        <w:t>MBR</w:t>
      </w:r>
    </w:p>
    <w:p w14:paraId="6C542D2C" w14:textId="77777777" w:rsidR="00EE5860" w:rsidRPr="00441CD0" w:rsidRDefault="00EE5860" w:rsidP="00EE5860">
      <w:r w:rsidRPr="00441CD0">
        <w:t xml:space="preserve">The UL/DL MBR fields shall be encoded as kilobits per second (1 kbps = 1000 bps) in binary value. </w:t>
      </w:r>
      <w:r w:rsidRPr="00441CD0">
        <w:rPr>
          <w:noProof/>
        </w:rPr>
        <w:t xml:space="preserve">The UL/DL MBR fields may require converting values in bits per second to kilobits per second when the UL/DL MBR values are received from an interface other than GTPv2 interface. If such conversions result in fractions, then the value of UL/DL MBR fields shall be rounded upwards. </w:t>
      </w:r>
      <w:r w:rsidRPr="00441CD0">
        <w:t>The range of UL/DL MBR is specified in 3GPP TS 36.413 [10].</w:t>
      </w:r>
    </w:p>
    <w:p w14:paraId="7455DC5B" w14:textId="77777777" w:rsidR="00EE5860" w:rsidRPr="00441CD0" w:rsidRDefault="00EE5860" w:rsidP="00EE5860">
      <w:pPr>
        <w:pStyle w:val="NO"/>
      </w:pPr>
      <w:r w:rsidRPr="00441CD0">
        <w:lastRenderedPageBreak/>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1CF37424" w14:textId="77777777" w:rsidR="00EE5860" w:rsidRPr="00441CD0" w:rsidRDefault="00EE5860" w:rsidP="00EE5860">
      <w:pPr>
        <w:pStyle w:val="Heading3"/>
      </w:pPr>
      <w:bookmarkStart w:id="5156" w:name="_Toc19717354"/>
      <w:bookmarkStart w:id="5157" w:name="_Toc27490855"/>
      <w:bookmarkStart w:id="5158" w:name="_Toc27557148"/>
      <w:bookmarkStart w:id="5159" w:name="_Toc27724065"/>
      <w:bookmarkStart w:id="5160" w:name="_Toc36031139"/>
      <w:bookmarkStart w:id="5161" w:name="_Toc36043059"/>
      <w:bookmarkStart w:id="5162" w:name="_Toc36814384"/>
      <w:bookmarkStart w:id="5163" w:name="_Toc44689242"/>
      <w:bookmarkStart w:id="5164" w:name="_Toc44923996"/>
      <w:bookmarkStart w:id="5165" w:name="_Toc51860966"/>
      <w:bookmarkStart w:id="5166" w:name="_Toc57930737"/>
      <w:bookmarkStart w:id="5167" w:name="_Toc57931367"/>
      <w:bookmarkStart w:id="5168" w:name="_Toc160974493"/>
      <w:r w:rsidRPr="00441CD0">
        <w:t>8.</w:t>
      </w:r>
      <w:r w:rsidRPr="00441CD0">
        <w:rPr>
          <w:lang w:val="en-US"/>
        </w:rPr>
        <w:t>2.9</w:t>
      </w:r>
      <w:r w:rsidRPr="00441CD0">
        <w:tab/>
        <w:t>GBR</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p>
    <w:p w14:paraId="42BB3DE7" w14:textId="77777777" w:rsidR="00EE5860" w:rsidRPr="00441CD0" w:rsidRDefault="00EE5860" w:rsidP="00EE5860">
      <w:pPr>
        <w:rPr>
          <w:lang w:eastAsia="zh-CN"/>
        </w:rPr>
      </w:pPr>
      <w:r w:rsidRPr="00441CD0">
        <w:t xml:space="preserve">The </w:t>
      </w:r>
      <w:r w:rsidRPr="00441CD0">
        <w:rPr>
          <w:lang w:val="en-US" w:eastAsia="zh-CN"/>
        </w:rPr>
        <w:t>GBR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8.2.9-1</w:t>
      </w:r>
      <w:r w:rsidRPr="00441CD0">
        <w:rPr>
          <w:lang w:eastAsia="ja-JP"/>
        </w:rPr>
        <w:t xml:space="preserve">. </w:t>
      </w:r>
      <w:r w:rsidRPr="00441CD0">
        <w:rPr>
          <w:lang w:eastAsia="zh-CN"/>
        </w:rPr>
        <w:t xml:space="preserve">It indicates </w:t>
      </w:r>
      <w:r w:rsidRPr="00441CD0">
        <w:t>the guaranteed bit rate authorized for the uplink and/or downlink directions</w:t>
      </w:r>
      <w:r w:rsidRPr="00441CD0">
        <w:rPr>
          <w:lang w:eastAsia="zh-CN"/>
        </w:rPr>
        <w:t>.</w:t>
      </w:r>
    </w:p>
    <w:p w14:paraId="2442A2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68AD4E5" w14:textId="77777777" w:rsidTr="00BB0E1F">
        <w:trPr>
          <w:jc w:val="center"/>
        </w:trPr>
        <w:tc>
          <w:tcPr>
            <w:tcW w:w="151" w:type="dxa"/>
            <w:tcBorders>
              <w:top w:val="single" w:sz="6" w:space="0" w:color="auto"/>
              <w:left w:val="single" w:sz="6" w:space="0" w:color="auto"/>
              <w:bottom w:val="nil"/>
              <w:right w:val="nil"/>
            </w:tcBorders>
          </w:tcPr>
          <w:p w14:paraId="2B7160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78BFE0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09D054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2E000C7" w14:textId="77777777" w:rsidR="00EE5860" w:rsidRPr="00441CD0" w:rsidRDefault="00EE5860" w:rsidP="00BB0E1F">
            <w:pPr>
              <w:pStyle w:val="TAC"/>
            </w:pPr>
          </w:p>
        </w:tc>
      </w:tr>
      <w:tr w:rsidR="00EE5860" w:rsidRPr="00441CD0" w14:paraId="0B3CEACA" w14:textId="77777777" w:rsidTr="00BB0E1F">
        <w:trPr>
          <w:jc w:val="center"/>
        </w:trPr>
        <w:tc>
          <w:tcPr>
            <w:tcW w:w="151" w:type="dxa"/>
            <w:tcBorders>
              <w:top w:val="nil"/>
              <w:left w:val="single" w:sz="6" w:space="0" w:color="auto"/>
              <w:bottom w:val="nil"/>
              <w:right w:val="nil"/>
            </w:tcBorders>
          </w:tcPr>
          <w:p w14:paraId="67161FBE" w14:textId="77777777" w:rsidR="00EE5860" w:rsidRPr="00441CD0" w:rsidRDefault="00EE5860" w:rsidP="00BB0E1F">
            <w:pPr>
              <w:pStyle w:val="TAC"/>
            </w:pPr>
          </w:p>
        </w:tc>
        <w:tc>
          <w:tcPr>
            <w:tcW w:w="1104" w:type="dxa"/>
            <w:tcBorders>
              <w:top w:val="nil"/>
              <w:left w:val="nil"/>
              <w:bottom w:val="nil"/>
              <w:right w:val="nil"/>
            </w:tcBorders>
            <w:hideMark/>
          </w:tcPr>
          <w:p w14:paraId="56CCB1F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5D4007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1227D6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3314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5620E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DD300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2C7B4C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26DF9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0111A9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363FDE" w14:textId="77777777" w:rsidR="00EE5860" w:rsidRPr="00441CD0" w:rsidRDefault="00EE5860" w:rsidP="00BB0E1F">
            <w:pPr>
              <w:pStyle w:val="TAC"/>
            </w:pPr>
          </w:p>
        </w:tc>
      </w:tr>
      <w:tr w:rsidR="00EE5860" w:rsidRPr="00441CD0" w14:paraId="20DAF114" w14:textId="77777777" w:rsidTr="00BB0E1F">
        <w:trPr>
          <w:jc w:val="center"/>
        </w:trPr>
        <w:tc>
          <w:tcPr>
            <w:tcW w:w="151" w:type="dxa"/>
            <w:tcBorders>
              <w:top w:val="nil"/>
              <w:left w:val="single" w:sz="6" w:space="0" w:color="auto"/>
              <w:bottom w:val="nil"/>
              <w:right w:val="nil"/>
            </w:tcBorders>
          </w:tcPr>
          <w:p w14:paraId="3B07F1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BFAC2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63BFD9A" w14:textId="77777777" w:rsidR="00EE5860" w:rsidRPr="00441CD0" w:rsidRDefault="00EE5860" w:rsidP="00BB0E1F">
            <w:pPr>
              <w:pStyle w:val="TAC"/>
            </w:pPr>
            <w:r w:rsidRPr="00441CD0">
              <w:t xml:space="preserve">Type = </w:t>
            </w:r>
            <w:r w:rsidRPr="00441CD0">
              <w:rPr>
                <w:lang w:val="sv-SE"/>
              </w:rPr>
              <w:t>27</w:t>
            </w:r>
            <w:r w:rsidRPr="00441CD0">
              <w:t xml:space="preserve"> (decimal)</w:t>
            </w:r>
          </w:p>
        </w:tc>
        <w:tc>
          <w:tcPr>
            <w:tcW w:w="588" w:type="dxa"/>
            <w:tcBorders>
              <w:top w:val="nil"/>
              <w:left w:val="single" w:sz="4" w:space="0" w:color="auto"/>
              <w:bottom w:val="nil"/>
              <w:right w:val="single" w:sz="6" w:space="0" w:color="auto"/>
            </w:tcBorders>
          </w:tcPr>
          <w:p w14:paraId="267CE7F2" w14:textId="77777777" w:rsidR="00EE5860" w:rsidRPr="00441CD0" w:rsidRDefault="00EE5860" w:rsidP="00BB0E1F">
            <w:pPr>
              <w:pStyle w:val="TAC"/>
            </w:pPr>
          </w:p>
        </w:tc>
      </w:tr>
      <w:tr w:rsidR="00EE5860" w:rsidRPr="00441CD0" w14:paraId="3884353F" w14:textId="77777777" w:rsidTr="00BB0E1F">
        <w:trPr>
          <w:jc w:val="center"/>
        </w:trPr>
        <w:tc>
          <w:tcPr>
            <w:tcW w:w="151" w:type="dxa"/>
            <w:tcBorders>
              <w:top w:val="nil"/>
              <w:left w:val="single" w:sz="6" w:space="0" w:color="auto"/>
              <w:bottom w:val="nil"/>
              <w:right w:val="nil"/>
            </w:tcBorders>
          </w:tcPr>
          <w:p w14:paraId="0A5F4E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5933F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A2B2F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C242A9" w14:textId="77777777" w:rsidR="00EE5860" w:rsidRPr="00441CD0" w:rsidRDefault="00EE5860" w:rsidP="00BB0E1F">
            <w:pPr>
              <w:pStyle w:val="TAC"/>
            </w:pPr>
          </w:p>
        </w:tc>
      </w:tr>
      <w:tr w:rsidR="00EE5860" w:rsidRPr="00441CD0" w14:paraId="1340E5CC" w14:textId="77777777" w:rsidTr="00BB0E1F">
        <w:trPr>
          <w:jc w:val="center"/>
        </w:trPr>
        <w:tc>
          <w:tcPr>
            <w:tcW w:w="151" w:type="dxa"/>
            <w:tcBorders>
              <w:top w:val="nil"/>
              <w:left w:val="single" w:sz="6" w:space="0" w:color="auto"/>
              <w:bottom w:val="nil"/>
              <w:right w:val="nil"/>
            </w:tcBorders>
          </w:tcPr>
          <w:p w14:paraId="42FB82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C7C04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9</w:t>
            </w:r>
          </w:p>
        </w:tc>
        <w:tc>
          <w:tcPr>
            <w:tcW w:w="4708" w:type="dxa"/>
            <w:gridSpan w:val="8"/>
            <w:tcBorders>
              <w:top w:val="single" w:sz="4" w:space="0" w:color="auto"/>
              <w:left w:val="single" w:sz="4" w:space="0" w:color="auto"/>
              <w:bottom w:val="single" w:sz="4" w:space="0" w:color="auto"/>
              <w:right w:val="single" w:sz="4" w:space="0" w:color="auto"/>
            </w:tcBorders>
            <w:hideMark/>
          </w:tcPr>
          <w:p w14:paraId="1B284979" w14:textId="77777777" w:rsidR="00EE5860" w:rsidRPr="00441CD0" w:rsidRDefault="00EE5860" w:rsidP="00BB0E1F">
            <w:pPr>
              <w:pStyle w:val="TAC"/>
              <w:rPr>
                <w:lang w:eastAsia="zh-CN"/>
              </w:rPr>
            </w:pPr>
            <w:r w:rsidRPr="00441CD0">
              <w:rPr>
                <w:lang w:eastAsia="zh-CN"/>
              </w:rPr>
              <w:t>UL GBR</w:t>
            </w:r>
          </w:p>
        </w:tc>
        <w:tc>
          <w:tcPr>
            <w:tcW w:w="588" w:type="dxa"/>
            <w:tcBorders>
              <w:top w:val="nil"/>
              <w:left w:val="single" w:sz="4" w:space="0" w:color="auto"/>
              <w:bottom w:val="nil"/>
              <w:right w:val="single" w:sz="6" w:space="0" w:color="auto"/>
            </w:tcBorders>
          </w:tcPr>
          <w:p w14:paraId="73976D16" w14:textId="77777777" w:rsidR="00EE5860" w:rsidRPr="00441CD0" w:rsidRDefault="00EE5860" w:rsidP="00BB0E1F">
            <w:pPr>
              <w:pStyle w:val="TAC"/>
            </w:pPr>
          </w:p>
        </w:tc>
      </w:tr>
      <w:tr w:rsidR="00EE5860" w:rsidRPr="00441CD0" w14:paraId="1C8FCAEB" w14:textId="77777777" w:rsidTr="00BB0E1F">
        <w:trPr>
          <w:jc w:val="center"/>
        </w:trPr>
        <w:tc>
          <w:tcPr>
            <w:tcW w:w="151" w:type="dxa"/>
            <w:tcBorders>
              <w:top w:val="nil"/>
              <w:left w:val="single" w:sz="6" w:space="0" w:color="auto"/>
              <w:bottom w:val="nil"/>
              <w:right w:val="nil"/>
            </w:tcBorders>
          </w:tcPr>
          <w:p w14:paraId="3BBC7F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29A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10 to 14</w:t>
            </w:r>
          </w:p>
        </w:tc>
        <w:tc>
          <w:tcPr>
            <w:tcW w:w="4708" w:type="dxa"/>
            <w:gridSpan w:val="8"/>
            <w:tcBorders>
              <w:top w:val="single" w:sz="4" w:space="0" w:color="auto"/>
              <w:left w:val="single" w:sz="4" w:space="0" w:color="auto"/>
              <w:bottom w:val="single" w:sz="4" w:space="0" w:color="auto"/>
              <w:right w:val="single" w:sz="4" w:space="0" w:color="auto"/>
            </w:tcBorders>
            <w:hideMark/>
          </w:tcPr>
          <w:p w14:paraId="325FB117" w14:textId="77777777" w:rsidR="00EE5860" w:rsidRPr="00441CD0" w:rsidRDefault="00EE5860" w:rsidP="00BB0E1F">
            <w:pPr>
              <w:pStyle w:val="TAC"/>
              <w:rPr>
                <w:lang w:eastAsia="zh-CN"/>
              </w:rPr>
            </w:pPr>
            <w:r w:rsidRPr="00441CD0">
              <w:rPr>
                <w:lang w:eastAsia="zh-CN"/>
              </w:rPr>
              <w:t>DL GBR</w:t>
            </w:r>
          </w:p>
        </w:tc>
        <w:tc>
          <w:tcPr>
            <w:tcW w:w="588" w:type="dxa"/>
            <w:tcBorders>
              <w:top w:val="nil"/>
              <w:left w:val="single" w:sz="4" w:space="0" w:color="auto"/>
              <w:bottom w:val="nil"/>
              <w:right w:val="single" w:sz="6" w:space="0" w:color="auto"/>
            </w:tcBorders>
          </w:tcPr>
          <w:p w14:paraId="1C1995AD" w14:textId="77777777" w:rsidR="00EE5860" w:rsidRPr="00441CD0" w:rsidRDefault="00EE5860" w:rsidP="00BB0E1F">
            <w:pPr>
              <w:pStyle w:val="TAC"/>
            </w:pPr>
          </w:p>
        </w:tc>
      </w:tr>
      <w:tr w:rsidR="00EE5860" w:rsidRPr="00441CD0" w14:paraId="0CF656DF" w14:textId="77777777" w:rsidTr="00BB0E1F">
        <w:trPr>
          <w:jc w:val="center"/>
        </w:trPr>
        <w:tc>
          <w:tcPr>
            <w:tcW w:w="151" w:type="dxa"/>
            <w:tcBorders>
              <w:top w:val="nil"/>
              <w:left w:val="single" w:sz="6" w:space="0" w:color="auto"/>
              <w:bottom w:val="single" w:sz="4" w:space="0" w:color="auto"/>
              <w:right w:val="nil"/>
            </w:tcBorders>
          </w:tcPr>
          <w:p w14:paraId="53684E4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38F900B" w14:textId="77777777" w:rsidR="00EE5860" w:rsidRPr="00441CD0" w:rsidRDefault="00EE5860" w:rsidP="00BB0E1F">
            <w:pPr>
              <w:pStyle w:val="TAC"/>
            </w:pPr>
            <w:r w:rsidRPr="00441CD0">
              <w:rPr>
                <w:lang w:eastAsia="zh-CN"/>
              </w:rPr>
              <w:t>15</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595F42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4C537B1" w14:textId="77777777" w:rsidR="00EE5860" w:rsidRPr="00441CD0" w:rsidRDefault="00EE5860" w:rsidP="00BB0E1F">
            <w:pPr>
              <w:pStyle w:val="TAC"/>
              <w:rPr>
                <w:lang w:val="x-none"/>
              </w:rPr>
            </w:pPr>
          </w:p>
        </w:tc>
      </w:tr>
    </w:tbl>
    <w:p w14:paraId="616F6D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w:t>
      </w:r>
      <w:r w:rsidRPr="00441CD0">
        <w:rPr>
          <w:lang w:eastAsia="zh-CN"/>
        </w:rPr>
        <w:t>-</w:t>
      </w:r>
      <w:r w:rsidRPr="00441CD0">
        <w:rPr>
          <w:lang w:eastAsia="ja-JP"/>
        </w:rPr>
        <w:t>1</w:t>
      </w:r>
      <w:r w:rsidRPr="00441CD0">
        <w:t xml:space="preserve">: </w:t>
      </w:r>
      <w:r w:rsidRPr="00441CD0">
        <w:rPr>
          <w:lang w:eastAsia="ja-JP"/>
        </w:rPr>
        <w:t>GBR</w:t>
      </w:r>
    </w:p>
    <w:p w14:paraId="0ABA1C60" w14:textId="77777777" w:rsidR="00EE5860" w:rsidRPr="00441CD0" w:rsidRDefault="00EE5860" w:rsidP="00EE5860">
      <w:r w:rsidRPr="00441CD0">
        <w:t xml:space="preserve">The UL/DL GBR fields shall be encoded as kilobits per second (1 kbps = 1000 bps) in binary value. </w:t>
      </w:r>
      <w:r w:rsidRPr="00441CD0">
        <w:rPr>
          <w:noProof/>
        </w:rPr>
        <w:t xml:space="preserve">The UL/DL GBR fields may require converting values in bits per second to kilobits per second when the UL/DL GBR values are received from an interface other than GTPv2 interface. If such conversions result in fractions, then the value of UL/DL GBR fields shall be rounded upwards. </w:t>
      </w:r>
      <w:r w:rsidRPr="00441CD0">
        <w:t>The range of UL/DL GBR is specified in 3GPP TS 36.413 [10].</w:t>
      </w:r>
    </w:p>
    <w:p w14:paraId="20DF47BF" w14:textId="77777777" w:rsidR="00EE5860" w:rsidRPr="00441CD0" w:rsidRDefault="00EE5860" w:rsidP="00EE5860">
      <w:pPr>
        <w:pStyle w:val="NO"/>
      </w:pPr>
      <w:r w:rsidRPr="00441CD0">
        <w:t>NOTE:</w:t>
      </w:r>
      <w:r w:rsidRPr="00441CD0">
        <w:tab/>
        <w:t>The encoding is aligned on the encoding specified in 3GPP</w:t>
      </w:r>
      <w:r w:rsidRPr="00441CD0">
        <w:rPr>
          <w:lang w:val="en-US"/>
        </w:rPr>
        <w:t> </w:t>
      </w:r>
      <w:r w:rsidRPr="00441CD0">
        <w:t>TS</w:t>
      </w:r>
      <w:r w:rsidRPr="00441CD0">
        <w:rPr>
          <w:lang w:val="en-US"/>
        </w:rPr>
        <w:t> </w:t>
      </w:r>
      <w:r w:rsidRPr="00441CD0">
        <w:t>29.274</w:t>
      </w:r>
      <w:r w:rsidRPr="00441CD0">
        <w:rPr>
          <w:lang w:val="en-US"/>
        </w:rPr>
        <w:t> </w:t>
      </w:r>
      <w:r w:rsidRPr="00441CD0">
        <w:t>[</w:t>
      </w:r>
      <w:r w:rsidRPr="00441CD0">
        <w:rPr>
          <w:lang w:val="en-US"/>
        </w:rPr>
        <w:t>9</w:t>
      </w:r>
      <w:r w:rsidRPr="00441CD0">
        <w:t>].</w:t>
      </w:r>
    </w:p>
    <w:p w14:paraId="30D03F0F" w14:textId="77777777" w:rsidR="00EE5860" w:rsidRPr="00441CD0" w:rsidRDefault="00EE5860" w:rsidP="00EE5860">
      <w:pPr>
        <w:pStyle w:val="Heading3"/>
      </w:pPr>
      <w:bookmarkStart w:id="5169" w:name="_Toc19717355"/>
      <w:bookmarkStart w:id="5170" w:name="_Toc27490856"/>
      <w:bookmarkStart w:id="5171" w:name="_Toc27557149"/>
      <w:bookmarkStart w:id="5172" w:name="_Toc27724066"/>
      <w:bookmarkStart w:id="5173" w:name="_Toc36031140"/>
      <w:bookmarkStart w:id="5174" w:name="_Toc36043060"/>
      <w:bookmarkStart w:id="5175" w:name="_Toc36814385"/>
      <w:bookmarkStart w:id="5176" w:name="_Toc44689243"/>
      <w:bookmarkStart w:id="5177" w:name="_Toc44923997"/>
      <w:bookmarkStart w:id="5178" w:name="_Toc51860967"/>
      <w:bookmarkStart w:id="5179" w:name="_Toc57930738"/>
      <w:bookmarkStart w:id="5180" w:name="_Toc57931368"/>
      <w:bookmarkStart w:id="5181" w:name="_Toc160974494"/>
      <w:r w:rsidRPr="00441CD0">
        <w:t>8.</w:t>
      </w:r>
      <w:r w:rsidRPr="00441CD0">
        <w:rPr>
          <w:lang w:val="en-US"/>
        </w:rPr>
        <w:t>2.10</w:t>
      </w:r>
      <w:r w:rsidRPr="00441CD0">
        <w:tab/>
        <w:t>QER Correlation ID</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p>
    <w:p w14:paraId="400FDFAA" w14:textId="77777777" w:rsidR="00EE5860" w:rsidRPr="00441CD0" w:rsidRDefault="00EE5860" w:rsidP="00EE5860">
      <w:pPr>
        <w:rPr>
          <w:lang w:val="en-US"/>
        </w:rPr>
      </w:pPr>
      <w:r w:rsidRPr="00441CD0">
        <w:t xml:space="preserve">The </w:t>
      </w:r>
      <w:r w:rsidRPr="00441CD0">
        <w:rPr>
          <w:lang w:val="en-US" w:eastAsia="zh-CN"/>
        </w:rPr>
        <w:t>QER Correlation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w:t>
      </w:r>
      <w:r w:rsidRPr="00441CD0">
        <w:rPr>
          <w:lang w:eastAsia="ja-JP"/>
        </w:rPr>
        <w:t xml:space="preserve">. </w:t>
      </w:r>
      <w:r w:rsidRPr="00441CD0">
        <w:rPr>
          <w:lang w:eastAsia="zh-CN"/>
        </w:rPr>
        <w:t xml:space="preserve">It contains a QoS Enforcement Rule Correlation ID to correlate QERs from different PFCP sessions. </w:t>
      </w:r>
      <w:r w:rsidRPr="00441CD0">
        <w:rPr>
          <w:lang w:val="en-US"/>
        </w:rPr>
        <w:t>The QER Correlation ID shall be dynamically assigned by the CP function and provisioned by the CP function in different PFCP sessions to correlate QERs used in these PFCP sessions.</w:t>
      </w:r>
    </w:p>
    <w:p w14:paraId="3C0465F5" w14:textId="77777777" w:rsidR="00EE5860" w:rsidRPr="00441CD0" w:rsidRDefault="00EE5860" w:rsidP="00EE5860">
      <w:pPr>
        <w:pStyle w:val="NO"/>
        <w:rPr>
          <w:lang w:val="x-none" w:eastAsia="zh-CN"/>
        </w:rPr>
      </w:pPr>
      <w:r w:rsidRPr="00441CD0">
        <w:rPr>
          <w:lang w:eastAsia="zh-CN"/>
        </w:rPr>
        <w:t>NOTE:</w:t>
      </w:r>
      <w:r w:rsidRPr="00441CD0">
        <w:rPr>
          <w:lang w:eastAsia="zh-CN"/>
        </w:rPr>
        <w:tab/>
      </w:r>
      <w:r w:rsidRPr="00441CD0">
        <w:t>A QER Correlation ID is not a Rule ID. It is only a correlation number to correlate QERs from different PFCP sessions.</w:t>
      </w:r>
    </w:p>
    <w:p w14:paraId="0FC842B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7B6ACDB" w14:textId="77777777" w:rsidTr="00BB0E1F">
        <w:trPr>
          <w:jc w:val="center"/>
        </w:trPr>
        <w:tc>
          <w:tcPr>
            <w:tcW w:w="151" w:type="dxa"/>
            <w:tcBorders>
              <w:top w:val="single" w:sz="6" w:space="0" w:color="auto"/>
              <w:left w:val="single" w:sz="6" w:space="0" w:color="auto"/>
              <w:bottom w:val="nil"/>
              <w:right w:val="nil"/>
            </w:tcBorders>
          </w:tcPr>
          <w:p w14:paraId="10B54B98" w14:textId="77777777" w:rsidR="00EE5860" w:rsidRPr="00441CD0" w:rsidRDefault="00EE5860" w:rsidP="00BB0E1F">
            <w:pPr>
              <w:pStyle w:val="TAC"/>
            </w:pPr>
          </w:p>
        </w:tc>
        <w:tc>
          <w:tcPr>
            <w:tcW w:w="1104" w:type="dxa"/>
            <w:tcBorders>
              <w:top w:val="single" w:sz="6" w:space="0" w:color="auto"/>
              <w:left w:val="nil"/>
              <w:bottom w:val="nil"/>
              <w:right w:val="nil"/>
            </w:tcBorders>
          </w:tcPr>
          <w:p w14:paraId="1621AE2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2307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BDA1078" w14:textId="77777777" w:rsidR="00EE5860" w:rsidRPr="00441CD0" w:rsidRDefault="00EE5860" w:rsidP="00BB0E1F">
            <w:pPr>
              <w:pStyle w:val="TAC"/>
            </w:pPr>
          </w:p>
        </w:tc>
      </w:tr>
      <w:tr w:rsidR="00EE5860" w:rsidRPr="00441CD0" w14:paraId="48786E6E" w14:textId="77777777" w:rsidTr="00BB0E1F">
        <w:trPr>
          <w:jc w:val="center"/>
        </w:trPr>
        <w:tc>
          <w:tcPr>
            <w:tcW w:w="151" w:type="dxa"/>
            <w:tcBorders>
              <w:top w:val="nil"/>
              <w:left w:val="single" w:sz="6" w:space="0" w:color="auto"/>
              <w:bottom w:val="nil"/>
              <w:right w:val="nil"/>
            </w:tcBorders>
          </w:tcPr>
          <w:p w14:paraId="0611F832" w14:textId="77777777" w:rsidR="00EE5860" w:rsidRPr="00441CD0" w:rsidRDefault="00EE5860" w:rsidP="00BB0E1F">
            <w:pPr>
              <w:pStyle w:val="TAC"/>
            </w:pPr>
          </w:p>
        </w:tc>
        <w:tc>
          <w:tcPr>
            <w:tcW w:w="1104" w:type="dxa"/>
            <w:tcBorders>
              <w:top w:val="nil"/>
              <w:left w:val="nil"/>
              <w:bottom w:val="nil"/>
              <w:right w:val="nil"/>
            </w:tcBorders>
            <w:hideMark/>
          </w:tcPr>
          <w:p w14:paraId="7A6B573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2FD32D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945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F1606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10B304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47A86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14290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76881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4FF46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02502" w14:textId="77777777" w:rsidR="00EE5860" w:rsidRPr="00441CD0" w:rsidRDefault="00EE5860" w:rsidP="00BB0E1F">
            <w:pPr>
              <w:pStyle w:val="TAC"/>
            </w:pPr>
          </w:p>
        </w:tc>
      </w:tr>
      <w:tr w:rsidR="00EE5860" w:rsidRPr="00441CD0" w14:paraId="168F469C" w14:textId="77777777" w:rsidTr="00BB0E1F">
        <w:trPr>
          <w:jc w:val="center"/>
        </w:trPr>
        <w:tc>
          <w:tcPr>
            <w:tcW w:w="151" w:type="dxa"/>
            <w:tcBorders>
              <w:top w:val="nil"/>
              <w:left w:val="single" w:sz="6" w:space="0" w:color="auto"/>
              <w:bottom w:val="nil"/>
              <w:right w:val="nil"/>
            </w:tcBorders>
          </w:tcPr>
          <w:p w14:paraId="4F314E5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784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CCC7A1E" w14:textId="77777777" w:rsidR="00EE5860" w:rsidRPr="00441CD0" w:rsidRDefault="00EE5860" w:rsidP="00BB0E1F">
            <w:pPr>
              <w:pStyle w:val="TAC"/>
            </w:pPr>
            <w:r w:rsidRPr="00441CD0">
              <w:t xml:space="preserve">Type = </w:t>
            </w:r>
            <w:r w:rsidRPr="00441CD0">
              <w:rPr>
                <w:lang w:val="sv-SE"/>
              </w:rPr>
              <w:t>28</w:t>
            </w:r>
            <w:r w:rsidRPr="00441CD0">
              <w:t xml:space="preserve"> (decimal)</w:t>
            </w:r>
          </w:p>
        </w:tc>
        <w:tc>
          <w:tcPr>
            <w:tcW w:w="588" w:type="dxa"/>
            <w:tcBorders>
              <w:top w:val="nil"/>
              <w:left w:val="single" w:sz="4" w:space="0" w:color="auto"/>
              <w:bottom w:val="nil"/>
              <w:right w:val="single" w:sz="6" w:space="0" w:color="auto"/>
            </w:tcBorders>
          </w:tcPr>
          <w:p w14:paraId="6B75857F" w14:textId="77777777" w:rsidR="00EE5860" w:rsidRPr="00441CD0" w:rsidRDefault="00EE5860" w:rsidP="00BB0E1F">
            <w:pPr>
              <w:pStyle w:val="TAC"/>
            </w:pPr>
          </w:p>
        </w:tc>
      </w:tr>
      <w:tr w:rsidR="00EE5860" w:rsidRPr="00441CD0" w14:paraId="28930F4F" w14:textId="77777777" w:rsidTr="00BB0E1F">
        <w:trPr>
          <w:jc w:val="center"/>
        </w:trPr>
        <w:tc>
          <w:tcPr>
            <w:tcW w:w="151" w:type="dxa"/>
            <w:tcBorders>
              <w:top w:val="nil"/>
              <w:left w:val="single" w:sz="6" w:space="0" w:color="auto"/>
              <w:bottom w:val="nil"/>
              <w:right w:val="nil"/>
            </w:tcBorders>
          </w:tcPr>
          <w:p w14:paraId="119490B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7F646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3B098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E83DAE" w14:textId="77777777" w:rsidR="00EE5860" w:rsidRPr="00441CD0" w:rsidRDefault="00EE5860" w:rsidP="00BB0E1F">
            <w:pPr>
              <w:pStyle w:val="TAC"/>
            </w:pPr>
          </w:p>
        </w:tc>
      </w:tr>
      <w:tr w:rsidR="00EE5860" w:rsidRPr="00441CD0" w14:paraId="479B6576" w14:textId="77777777" w:rsidTr="00BB0E1F">
        <w:trPr>
          <w:jc w:val="center"/>
        </w:trPr>
        <w:tc>
          <w:tcPr>
            <w:tcW w:w="151" w:type="dxa"/>
            <w:tcBorders>
              <w:top w:val="nil"/>
              <w:left w:val="single" w:sz="6" w:space="0" w:color="auto"/>
              <w:bottom w:val="nil"/>
              <w:right w:val="nil"/>
            </w:tcBorders>
          </w:tcPr>
          <w:p w14:paraId="2CBF0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8A3B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299F9B" w14:textId="77777777" w:rsidR="00EE5860" w:rsidRPr="00441CD0" w:rsidRDefault="00EE5860" w:rsidP="00BB0E1F">
            <w:pPr>
              <w:pStyle w:val="TAC"/>
              <w:rPr>
                <w:lang w:eastAsia="zh-CN"/>
              </w:rPr>
            </w:pPr>
            <w:r w:rsidRPr="00441CD0">
              <w:rPr>
                <w:lang w:eastAsia="zh-CN"/>
              </w:rPr>
              <w:t>QER Correlation ID value</w:t>
            </w:r>
          </w:p>
        </w:tc>
        <w:tc>
          <w:tcPr>
            <w:tcW w:w="588" w:type="dxa"/>
            <w:tcBorders>
              <w:top w:val="nil"/>
              <w:left w:val="single" w:sz="4" w:space="0" w:color="auto"/>
              <w:bottom w:val="nil"/>
              <w:right w:val="single" w:sz="6" w:space="0" w:color="auto"/>
            </w:tcBorders>
          </w:tcPr>
          <w:p w14:paraId="19DCD31B" w14:textId="77777777" w:rsidR="00EE5860" w:rsidRPr="00441CD0" w:rsidRDefault="00EE5860" w:rsidP="00BB0E1F">
            <w:pPr>
              <w:pStyle w:val="TAC"/>
            </w:pPr>
          </w:p>
        </w:tc>
      </w:tr>
      <w:tr w:rsidR="00EE5860" w:rsidRPr="00441CD0" w14:paraId="3990629E" w14:textId="77777777" w:rsidTr="00BB0E1F">
        <w:trPr>
          <w:jc w:val="center"/>
        </w:trPr>
        <w:tc>
          <w:tcPr>
            <w:tcW w:w="151" w:type="dxa"/>
            <w:tcBorders>
              <w:top w:val="nil"/>
              <w:left w:val="single" w:sz="6" w:space="0" w:color="auto"/>
              <w:bottom w:val="single" w:sz="4" w:space="0" w:color="auto"/>
              <w:right w:val="nil"/>
            </w:tcBorders>
          </w:tcPr>
          <w:p w14:paraId="2F90319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CC3465"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A02D0C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10EE3D" w14:textId="77777777" w:rsidR="00EE5860" w:rsidRPr="00441CD0" w:rsidRDefault="00EE5860" w:rsidP="00BB0E1F">
            <w:pPr>
              <w:pStyle w:val="TAC"/>
              <w:rPr>
                <w:lang w:val="x-none"/>
              </w:rPr>
            </w:pPr>
          </w:p>
        </w:tc>
      </w:tr>
    </w:tbl>
    <w:p w14:paraId="732413A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w:t>
      </w:r>
      <w:r w:rsidRPr="00441CD0">
        <w:rPr>
          <w:lang w:eastAsia="zh-CN"/>
        </w:rPr>
        <w:t>-</w:t>
      </w:r>
      <w:r w:rsidRPr="00441CD0">
        <w:rPr>
          <w:lang w:eastAsia="ja-JP"/>
        </w:rPr>
        <w:t>1</w:t>
      </w:r>
      <w:r w:rsidRPr="00441CD0">
        <w:t xml:space="preserve">: </w:t>
      </w:r>
      <w:r w:rsidRPr="00441CD0">
        <w:rPr>
          <w:lang w:eastAsia="ja-JP"/>
        </w:rPr>
        <w:t>QER Correlation ID</w:t>
      </w:r>
    </w:p>
    <w:p w14:paraId="4A13AA3D" w14:textId="77777777" w:rsidR="00EE5860" w:rsidRPr="00441CD0" w:rsidRDefault="00EE5860" w:rsidP="00EE5860">
      <w:r w:rsidRPr="00441CD0">
        <w:t>The QER Correlation ID value shall be encoded as an Unsigned32 binary integer value.</w:t>
      </w:r>
    </w:p>
    <w:p w14:paraId="6F76D0A1" w14:textId="77777777" w:rsidR="00EE5860" w:rsidRPr="00441CD0" w:rsidRDefault="00EE5860" w:rsidP="00EE5860">
      <w:pPr>
        <w:pStyle w:val="Heading3"/>
      </w:pPr>
      <w:bookmarkStart w:id="5182" w:name="_Toc19717356"/>
      <w:bookmarkStart w:id="5183" w:name="_Toc27490857"/>
      <w:bookmarkStart w:id="5184" w:name="_Toc27557150"/>
      <w:bookmarkStart w:id="5185" w:name="_Toc27724067"/>
      <w:bookmarkStart w:id="5186" w:name="_Toc36031141"/>
      <w:bookmarkStart w:id="5187" w:name="_Toc36043061"/>
      <w:bookmarkStart w:id="5188" w:name="_Toc36814386"/>
      <w:bookmarkStart w:id="5189" w:name="_Toc44689244"/>
      <w:bookmarkStart w:id="5190" w:name="_Toc44923998"/>
      <w:bookmarkStart w:id="5191" w:name="_Toc51860968"/>
      <w:bookmarkStart w:id="5192" w:name="_Toc57930739"/>
      <w:bookmarkStart w:id="5193" w:name="_Toc57931369"/>
      <w:bookmarkStart w:id="5194" w:name="_Toc160974495"/>
      <w:r w:rsidRPr="00441CD0">
        <w:t>8.</w:t>
      </w:r>
      <w:r w:rsidRPr="00441CD0">
        <w:rPr>
          <w:lang w:val="en-US"/>
        </w:rPr>
        <w:t>2.11</w:t>
      </w:r>
      <w:r w:rsidRPr="00441CD0">
        <w:tab/>
        <w:t>Precedence</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3C2EB4F6" w14:textId="77777777" w:rsidR="00EE5860" w:rsidRPr="00441CD0" w:rsidRDefault="00EE5860" w:rsidP="00EE5860">
      <w:pPr>
        <w:rPr>
          <w:lang w:eastAsia="zh-CN"/>
        </w:rPr>
      </w:pPr>
      <w:r w:rsidRPr="00441CD0">
        <w:t xml:space="preserve">The </w:t>
      </w:r>
      <w:r w:rsidRPr="00441CD0">
        <w:rPr>
          <w:lang w:val="en-US" w:eastAsia="zh-CN"/>
        </w:rPr>
        <w:t xml:space="preserve">Precedence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8.2.11-1. It defines the relative precedence of a PDR among all the PDRs provisioned within a PFCP session, </w:t>
      </w:r>
      <w:r w:rsidRPr="00441CD0">
        <w:t>when looking for a PDR matching an incoming packet</w:t>
      </w:r>
      <w:r w:rsidRPr="00441CD0">
        <w:rPr>
          <w:lang w:eastAsia="zh-CN"/>
        </w:rPr>
        <w:t>.</w:t>
      </w:r>
    </w:p>
    <w:p w14:paraId="66E12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5E256" w14:textId="77777777" w:rsidTr="00BB0E1F">
        <w:trPr>
          <w:jc w:val="center"/>
        </w:trPr>
        <w:tc>
          <w:tcPr>
            <w:tcW w:w="151" w:type="dxa"/>
            <w:tcBorders>
              <w:top w:val="single" w:sz="6" w:space="0" w:color="auto"/>
              <w:left w:val="single" w:sz="6" w:space="0" w:color="auto"/>
              <w:bottom w:val="nil"/>
              <w:right w:val="nil"/>
            </w:tcBorders>
          </w:tcPr>
          <w:p w14:paraId="65AC889D" w14:textId="77777777" w:rsidR="00EE5860" w:rsidRPr="00441CD0" w:rsidRDefault="00EE5860" w:rsidP="00BB0E1F">
            <w:pPr>
              <w:pStyle w:val="TAC"/>
            </w:pPr>
          </w:p>
        </w:tc>
        <w:tc>
          <w:tcPr>
            <w:tcW w:w="1104" w:type="dxa"/>
            <w:tcBorders>
              <w:top w:val="single" w:sz="6" w:space="0" w:color="auto"/>
              <w:left w:val="nil"/>
              <w:bottom w:val="nil"/>
              <w:right w:val="nil"/>
            </w:tcBorders>
          </w:tcPr>
          <w:p w14:paraId="2701D29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BF9BA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66A6A8A" w14:textId="77777777" w:rsidR="00EE5860" w:rsidRPr="00441CD0" w:rsidRDefault="00EE5860" w:rsidP="00BB0E1F">
            <w:pPr>
              <w:pStyle w:val="TAC"/>
            </w:pPr>
          </w:p>
        </w:tc>
      </w:tr>
      <w:tr w:rsidR="00EE5860" w:rsidRPr="00441CD0" w14:paraId="4C34A353" w14:textId="77777777" w:rsidTr="00BB0E1F">
        <w:trPr>
          <w:jc w:val="center"/>
        </w:trPr>
        <w:tc>
          <w:tcPr>
            <w:tcW w:w="151" w:type="dxa"/>
            <w:tcBorders>
              <w:top w:val="nil"/>
              <w:left w:val="single" w:sz="6" w:space="0" w:color="auto"/>
              <w:bottom w:val="nil"/>
              <w:right w:val="nil"/>
            </w:tcBorders>
          </w:tcPr>
          <w:p w14:paraId="1A48CB8B" w14:textId="77777777" w:rsidR="00EE5860" w:rsidRPr="00441CD0" w:rsidRDefault="00EE5860" w:rsidP="00BB0E1F">
            <w:pPr>
              <w:pStyle w:val="TAC"/>
            </w:pPr>
          </w:p>
        </w:tc>
        <w:tc>
          <w:tcPr>
            <w:tcW w:w="1104" w:type="dxa"/>
            <w:tcBorders>
              <w:top w:val="nil"/>
              <w:left w:val="nil"/>
              <w:bottom w:val="nil"/>
              <w:right w:val="nil"/>
            </w:tcBorders>
            <w:hideMark/>
          </w:tcPr>
          <w:p w14:paraId="75B566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1F3A33"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80897D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6AAE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6C6A9B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E6AD1B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FC1E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D24C6A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6E690D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650936E" w14:textId="77777777" w:rsidR="00EE5860" w:rsidRPr="00441CD0" w:rsidRDefault="00EE5860" w:rsidP="00BB0E1F">
            <w:pPr>
              <w:pStyle w:val="TAC"/>
            </w:pPr>
          </w:p>
        </w:tc>
      </w:tr>
      <w:tr w:rsidR="00EE5860" w:rsidRPr="00441CD0" w14:paraId="5D5A859A" w14:textId="77777777" w:rsidTr="00BB0E1F">
        <w:trPr>
          <w:jc w:val="center"/>
        </w:trPr>
        <w:tc>
          <w:tcPr>
            <w:tcW w:w="151" w:type="dxa"/>
            <w:tcBorders>
              <w:top w:val="nil"/>
              <w:left w:val="single" w:sz="6" w:space="0" w:color="auto"/>
              <w:bottom w:val="nil"/>
              <w:right w:val="nil"/>
            </w:tcBorders>
          </w:tcPr>
          <w:p w14:paraId="1A6A82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0E800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E518EA9" w14:textId="77777777" w:rsidR="00EE5860" w:rsidRPr="00441CD0" w:rsidRDefault="00EE5860" w:rsidP="00BB0E1F">
            <w:pPr>
              <w:pStyle w:val="TAC"/>
            </w:pPr>
            <w:r w:rsidRPr="00441CD0">
              <w:t xml:space="preserve">Type = </w:t>
            </w:r>
            <w:r w:rsidRPr="00441CD0">
              <w:rPr>
                <w:lang w:val="sv-SE"/>
              </w:rPr>
              <w:t>29</w:t>
            </w:r>
            <w:r w:rsidRPr="00441CD0">
              <w:t xml:space="preserve"> (decimal)</w:t>
            </w:r>
          </w:p>
        </w:tc>
        <w:tc>
          <w:tcPr>
            <w:tcW w:w="588" w:type="dxa"/>
            <w:tcBorders>
              <w:top w:val="nil"/>
              <w:left w:val="single" w:sz="4" w:space="0" w:color="auto"/>
              <w:bottom w:val="nil"/>
              <w:right w:val="single" w:sz="6" w:space="0" w:color="auto"/>
            </w:tcBorders>
          </w:tcPr>
          <w:p w14:paraId="79DAE39A" w14:textId="77777777" w:rsidR="00EE5860" w:rsidRPr="00441CD0" w:rsidRDefault="00EE5860" w:rsidP="00BB0E1F">
            <w:pPr>
              <w:pStyle w:val="TAC"/>
            </w:pPr>
          </w:p>
        </w:tc>
      </w:tr>
      <w:tr w:rsidR="00EE5860" w:rsidRPr="00441CD0" w14:paraId="1B442F7B" w14:textId="77777777" w:rsidTr="00BB0E1F">
        <w:trPr>
          <w:jc w:val="center"/>
        </w:trPr>
        <w:tc>
          <w:tcPr>
            <w:tcW w:w="151" w:type="dxa"/>
            <w:tcBorders>
              <w:top w:val="nil"/>
              <w:left w:val="single" w:sz="6" w:space="0" w:color="auto"/>
              <w:bottom w:val="nil"/>
              <w:right w:val="nil"/>
            </w:tcBorders>
          </w:tcPr>
          <w:p w14:paraId="74C44C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A91F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830DE3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5CA419E" w14:textId="77777777" w:rsidR="00EE5860" w:rsidRPr="00441CD0" w:rsidRDefault="00EE5860" w:rsidP="00BB0E1F">
            <w:pPr>
              <w:pStyle w:val="TAC"/>
            </w:pPr>
          </w:p>
        </w:tc>
      </w:tr>
      <w:tr w:rsidR="00EE5860" w:rsidRPr="00441CD0" w14:paraId="306F8172" w14:textId="77777777" w:rsidTr="00BB0E1F">
        <w:trPr>
          <w:jc w:val="center"/>
        </w:trPr>
        <w:tc>
          <w:tcPr>
            <w:tcW w:w="151" w:type="dxa"/>
            <w:tcBorders>
              <w:top w:val="nil"/>
              <w:left w:val="single" w:sz="6" w:space="0" w:color="auto"/>
              <w:bottom w:val="nil"/>
              <w:right w:val="nil"/>
            </w:tcBorders>
          </w:tcPr>
          <w:p w14:paraId="21DE36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B155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3CF9735" w14:textId="77777777" w:rsidR="00EE5860" w:rsidRPr="00441CD0" w:rsidRDefault="00EE5860" w:rsidP="00BB0E1F">
            <w:pPr>
              <w:pStyle w:val="TAC"/>
              <w:rPr>
                <w:lang w:eastAsia="zh-CN"/>
              </w:rPr>
            </w:pPr>
            <w:r w:rsidRPr="00441CD0">
              <w:rPr>
                <w:lang w:eastAsia="zh-CN"/>
              </w:rPr>
              <w:t>Precedence value</w:t>
            </w:r>
          </w:p>
        </w:tc>
        <w:tc>
          <w:tcPr>
            <w:tcW w:w="588" w:type="dxa"/>
            <w:tcBorders>
              <w:top w:val="nil"/>
              <w:left w:val="single" w:sz="4" w:space="0" w:color="auto"/>
              <w:bottom w:val="nil"/>
              <w:right w:val="single" w:sz="6" w:space="0" w:color="auto"/>
            </w:tcBorders>
          </w:tcPr>
          <w:p w14:paraId="0DE8A0DA" w14:textId="77777777" w:rsidR="00EE5860" w:rsidRPr="00441CD0" w:rsidRDefault="00EE5860" w:rsidP="00BB0E1F">
            <w:pPr>
              <w:pStyle w:val="TAC"/>
            </w:pPr>
          </w:p>
        </w:tc>
      </w:tr>
      <w:tr w:rsidR="00EE5860" w:rsidRPr="00441CD0" w14:paraId="514D15A6" w14:textId="77777777" w:rsidTr="00BB0E1F">
        <w:trPr>
          <w:jc w:val="center"/>
        </w:trPr>
        <w:tc>
          <w:tcPr>
            <w:tcW w:w="151" w:type="dxa"/>
            <w:tcBorders>
              <w:top w:val="nil"/>
              <w:left w:val="single" w:sz="6" w:space="0" w:color="auto"/>
              <w:bottom w:val="single" w:sz="4" w:space="0" w:color="auto"/>
              <w:right w:val="nil"/>
            </w:tcBorders>
          </w:tcPr>
          <w:p w14:paraId="40C5B95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654BDF"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51CAC7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8110DD9" w14:textId="77777777" w:rsidR="00EE5860" w:rsidRPr="00441CD0" w:rsidRDefault="00EE5860" w:rsidP="00BB0E1F">
            <w:pPr>
              <w:pStyle w:val="TAC"/>
              <w:rPr>
                <w:lang w:val="x-none"/>
              </w:rPr>
            </w:pPr>
          </w:p>
        </w:tc>
      </w:tr>
    </w:tbl>
    <w:p w14:paraId="154456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w:t>
      </w:r>
      <w:r w:rsidRPr="00441CD0">
        <w:rPr>
          <w:lang w:eastAsia="zh-CN"/>
        </w:rPr>
        <w:t>-</w:t>
      </w:r>
      <w:r w:rsidRPr="00441CD0">
        <w:rPr>
          <w:lang w:eastAsia="ja-JP"/>
        </w:rPr>
        <w:t>1</w:t>
      </w:r>
      <w:r w:rsidRPr="00441CD0">
        <w:t xml:space="preserve">: </w:t>
      </w:r>
      <w:r w:rsidRPr="00441CD0">
        <w:rPr>
          <w:lang w:eastAsia="ja-JP"/>
        </w:rPr>
        <w:t>Precedence</w:t>
      </w:r>
    </w:p>
    <w:p w14:paraId="79BCF3DF" w14:textId="77777777" w:rsidR="00EE5860" w:rsidRPr="00441CD0" w:rsidRDefault="00EE5860" w:rsidP="00EE5860">
      <w:r w:rsidRPr="00441CD0">
        <w:lastRenderedPageBreak/>
        <w:t>The Precedence value shall be encoded as an Unsigned32 binary integer value. The lower precedence values indicate higher precedence of the PDR, and the higher precedence values indicate lower precedence of the PDR when matching a packet.</w:t>
      </w:r>
    </w:p>
    <w:p w14:paraId="60E49C7C" w14:textId="77777777" w:rsidR="00EE5860" w:rsidRPr="00441CD0" w:rsidRDefault="00EE5860" w:rsidP="00EE5860">
      <w:pPr>
        <w:pStyle w:val="Heading3"/>
      </w:pPr>
      <w:bookmarkStart w:id="5195" w:name="_Toc19717357"/>
      <w:bookmarkStart w:id="5196" w:name="_Toc27490858"/>
      <w:bookmarkStart w:id="5197" w:name="_Toc27557151"/>
      <w:bookmarkStart w:id="5198" w:name="_Toc27724068"/>
      <w:bookmarkStart w:id="5199" w:name="_Toc36031142"/>
      <w:bookmarkStart w:id="5200" w:name="_Toc36043062"/>
      <w:bookmarkStart w:id="5201" w:name="_Toc36814387"/>
      <w:bookmarkStart w:id="5202" w:name="_Toc44689245"/>
      <w:bookmarkStart w:id="5203" w:name="_Toc44923999"/>
      <w:bookmarkStart w:id="5204" w:name="_Toc51860969"/>
      <w:bookmarkStart w:id="5205" w:name="_Toc57930740"/>
      <w:bookmarkStart w:id="5206" w:name="_Toc57931370"/>
      <w:bookmarkStart w:id="5207" w:name="_Toc160974496"/>
      <w:r w:rsidRPr="00441CD0">
        <w:t>8.</w:t>
      </w:r>
      <w:r w:rsidRPr="00441CD0">
        <w:rPr>
          <w:lang w:val="en-US"/>
        </w:rPr>
        <w:t>2.12</w:t>
      </w:r>
      <w:r w:rsidRPr="00441CD0">
        <w:tab/>
        <w:t>Transport Level Marking</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3D541F3B" w14:textId="77777777" w:rsidR="00EE5860" w:rsidRPr="00441CD0" w:rsidRDefault="00EE5860" w:rsidP="00EE5860">
      <w:pPr>
        <w:rPr>
          <w:lang w:eastAsia="zh-CN"/>
        </w:rPr>
      </w:pPr>
      <w:r w:rsidRPr="00441CD0">
        <w:t xml:space="preserve">The </w:t>
      </w:r>
      <w:r w:rsidRPr="00441CD0">
        <w:rPr>
          <w:lang w:val="en-US" w:eastAsia="zh-CN"/>
        </w:rPr>
        <w:t>Transport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w:t>
      </w:r>
      <w:r w:rsidRPr="00441CD0">
        <w:rPr>
          <w:lang w:eastAsia="ja-JP"/>
        </w:rPr>
        <w:t xml:space="preserve">. </w:t>
      </w:r>
      <w:r w:rsidRPr="00441CD0">
        <w:rPr>
          <w:lang w:eastAsia="zh-CN"/>
        </w:rPr>
        <w:t xml:space="preserve">It indicates </w:t>
      </w:r>
      <w:r w:rsidRPr="00441CD0">
        <w:t>the DSCP to be used for UL/DL transport level marking</w:t>
      </w:r>
      <w:r w:rsidRPr="00441CD0">
        <w:rPr>
          <w:lang w:eastAsia="zh-CN"/>
        </w:rPr>
        <w:t>.</w:t>
      </w:r>
    </w:p>
    <w:p w14:paraId="5F3F00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D84A15F" w14:textId="77777777" w:rsidTr="00BB0E1F">
        <w:trPr>
          <w:jc w:val="center"/>
        </w:trPr>
        <w:tc>
          <w:tcPr>
            <w:tcW w:w="151" w:type="dxa"/>
            <w:tcBorders>
              <w:top w:val="single" w:sz="6" w:space="0" w:color="auto"/>
              <w:left w:val="single" w:sz="6" w:space="0" w:color="auto"/>
              <w:bottom w:val="nil"/>
              <w:right w:val="nil"/>
            </w:tcBorders>
          </w:tcPr>
          <w:p w14:paraId="0F083DC4" w14:textId="77777777" w:rsidR="00EE5860" w:rsidRPr="00441CD0" w:rsidRDefault="00EE5860" w:rsidP="00BB0E1F">
            <w:pPr>
              <w:pStyle w:val="TAC"/>
              <w:rPr>
                <w:lang w:val="x-none"/>
              </w:rPr>
            </w:pPr>
          </w:p>
        </w:tc>
        <w:tc>
          <w:tcPr>
            <w:tcW w:w="1104" w:type="dxa"/>
            <w:tcBorders>
              <w:top w:val="single" w:sz="6" w:space="0" w:color="auto"/>
              <w:left w:val="nil"/>
              <w:bottom w:val="nil"/>
              <w:right w:val="nil"/>
            </w:tcBorders>
          </w:tcPr>
          <w:p w14:paraId="4A3645C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F20626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86CB5BB" w14:textId="77777777" w:rsidR="00EE5860" w:rsidRPr="00441CD0" w:rsidRDefault="00EE5860" w:rsidP="00BB0E1F">
            <w:pPr>
              <w:pStyle w:val="TAC"/>
            </w:pPr>
          </w:p>
        </w:tc>
      </w:tr>
      <w:tr w:rsidR="00EE5860" w:rsidRPr="00441CD0" w14:paraId="2E477FB1" w14:textId="77777777" w:rsidTr="00BB0E1F">
        <w:trPr>
          <w:jc w:val="center"/>
        </w:trPr>
        <w:tc>
          <w:tcPr>
            <w:tcW w:w="151" w:type="dxa"/>
            <w:tcBorders>
              <w:top w:val="nil"/>
              <w:left w:val="single" w:sz="6" w:space="0" w:color="auto"/>
              <w:bottom w:val="nil"/>
              <w:right w:val="nil"/>
            </w:tcBorders>
          </w:tcPr>
          <w:p w14:paraId="242F9C92" w14:textId="77777777" w:rsidR="00EE5860" w:rsidRPr="00441CD0" w:rsidRDefault="00EE5860" w:rsidP="00BB0E1F">
            <w:pPr>
              <w:pStyle w:val="TAC"/>
            </w:pPr>
          </w:p>
        </w:tc>
        <w:tc>
          <w:tcPr>
            <w:tcW w:w="1104" w:type="dxa"/>
            <w:tcBorders>
              <w:top w:val="nil"/>
              <w:left w:val="nil"/>
              <w:bottom w:val="nil"/>
              <w:right w:val="nil"/>
            </w:tcBorders>
            <w:hideMark/>
          </w:tcPr>
          <w:p w14:paraId="5196457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F391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711F5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FC4B9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EB9CF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4F19EC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464F31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CF69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11A4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ED7252" w14:textId="77777777" w:rsidR="00EE5860" w:rsidRPr="00441CD0" w:rsidRDefault="00EE5860" w:rsidP="00BB0E1F">
            <w:pPr>
              <w:pStyle w:val="TAC"/>
            </w:pPr>
          </w:p>
        </w:tc>
      </w:tr>
      <w:tr w:rsidR="00EE5860" w:rsidRPr="00441CD0" w14:paraId="4BBDB275" w14:textId="77777777" w:rsidTr="00BB0E1F">
        <w:trPr>
          <w:jc w:val="center"/>
        </w:trPr>
        <w:tc>
          <w:tcPr>
            <w:tcW w:w="151" w:type="dxa"/>
            <w:tcBorders>
              <w:top w:val="nil"/>
              <w:left w:val="single" w:sz="6" w:space="0" w:color="auto"/>
              <w:bottom w:val="nil"/>
              <w:right w:val="nil"/>
            </w:tcBorders>
          </w:tcPr>
          <w:p w14:paraId="07FA833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8AD9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6798209" w14:textId="77777777" w:rsidR="00EE5860" w:rsidRPr="00441CD0" w:rsidRDefault="00EE5860" w:rsidP="00BB0E1F">
            <w:pPr>
              <w:pStyle w:val="TAC"/>
            </w:pPr>
            <w:r w:rsidRPr="00441CD0">
              <w:t xml:space="preserve">Type = </w:t>
            </w:r>
            <w:r w:rsidRPr="00441CD0">
              <w:rPr>
                <w:lang w:val="sv-SE"/>
              </w:rPr>
              <w:t>30</w:t>
            </w:r>
            <w:r w:rsidRPr="00441CD0">
              <w:t xml:space="preserve"> (decimal)</w:t>
            </w:r>
          </w:p>
        </w:tc>
        <w:tc>
          <w:tcPr>
            <w:tcW w:w="588" w:type="dxa"/>
            <w:tcBorders>
              <w:top w:val="nil"/>
              <w:left w:val="single" w:sz="4" w:space="0" w:color="auto"/>
              <w:bottom w:val="nil"/>
              <w:right w:val="single" w:sz="6" w:space="0" w:color="auto"/>
            </w:tcBorders>
          </w:tcPr>
          <w:p w14:paraId="7E7E3B81" w14:textId="77777777" w:rsidR="00EE5860" w:rsidRPr="00441CD0" w:rsidRDefault="00EE5860" w:rsidP="00BB0E1F">
            <w:pPr>
              <w:pStyle w:val="TAC"/>
            </w:pPr>
          </w:p>
        </w:tc>
      </w:tr>
      <w:tr w:rsidR="00EE5860" w:rsidRPr="00441CD0" w14:paraId="76B589BA" w14:textId="77777777" w:rsidTr="00BB0E1F">
        <w:trPr>
          <w:jc w:val="center"/>
        </w:trPr>
        <w:tc>
          <w:tcPr>
            <w:tcW w:w="151" w:type="dxa"/>
            <w:tcBorders>
              <w:top w:val="nil"/>
              <w:left w:val="single" w:sz="6" w:space="0" w:color="auto"/>
              <w:bottom w:val="nil"/>
              <w:right w:val="nil"/>
            </w:tcBorders>
          </w:tcPr>
          <w:p w14:paraId="477410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9FD6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104B84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D1E83DC" w14:textId="77777777" w:rsidR="00EE5860" w:rsidRPr="00441CD0" w:rsidRDefault="00EE5860" w:rsidP="00BB0E1F">
            <w:pPr>
              <w:pStyle w:val="TAC"/>
            </w:pPr>
          </w:p>
        </w:tc>
      </w:tr>
      <w:tr w:rsidR="00EE5860" w:rsidRPr="00441CD0" w14:paraId="2A288484" w14:textId="77777777" w:rsidTr="00BB0E1F">
        <w:trPr>
          <w:jc w:val="center"/>
        </w:trPr>
        <w:tc>
          <w:tcPr>
            <w:tcW w:w="151" w:type="dxa"/>
            <w:tcBorders>
              <w:top w:val="nil"/>
              <w:left w:val="single" w:sz="6" w:space="0" w:color="auto"/>
              <w:bottom w:val="nil"/>
              <w:right w:val="nil"/>
            </w:tcBorders>
          </w:tcPr>
          <w:p w14:paraId="2D719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EC5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0979385F"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0A744931" w14:textId="77777777" w:rsidR="00EE5860" w:rsidRPr="00441CD0" w:rsidRDefault="00EE5860" w:rsidP="00BB0E1F">
            <w:pPr>
              <w:pStyle w:val="TAC"/>
            </w:pPr>
          </w:p>
        </w:tc>
      </w:tr>
      <w:tr w:rsidR="00EE5860" w:rsidRPr="00441CD0" w14:paraId="5F68A26C" w14:textId="77777777" w:rsidTr="00BB0E1F">
        <w:trPr>
          <w:jc w:val="center"/>
        </w:trPr>
        <w:tc>
          <w:tcPr>
            <w:tcW w:w="151" w:type="dxa"/>
            <w:tcBorders>
              <w:top w:val="nil"/>
              <w:left w:val="single" w:sz="6" w:space="0" w:color="auto"/>
              <w:bottom w:val="single" w:sz="4" w:space="0" w:color="auto"/>
              <w:right w:val="nil"/>
            </w:tcBorders>
          </w:tcPr>
          <w:p w14:paraId="6F7079C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FC4EC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6755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3A94BC" w14:textId="77777777" w:rsidR="00EE5860" w:rsidRPr="00441CD0" w:rsidRDefault="00EE5860" w:rsidP="00BB0E1F">
            <w:pPr>
              <w:pStyle w:val="TAC"/>
              <w:rPr>
                <w:lang w:val="x-none"/>
              </w:rPr>
            </w:pPr>
          </w:p>
        </w:tc>
      </w:tr>
    </w:tbl>
    <w:p w14:paraId="4C2BF6E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w:t>
      </w:r>
      <w:r w:rsidRPr="00441CD0">
        <w:rPr>
          <w:lang w:eastAsia="zh-CN"/>
        </w:rPr>
        <w:t>-</w:t>
      </w:r>
      <w:r w:rsidRPr="00441CD0">
        <w:rPr>
          <w:lang w:eastAsia="ja-JP"/>
        </w:rPr>
        <w:t>1</w:t>
      </w:r>
      <w:r w:rsidRPr="00441CD0">
        <w:t xml:space="preserve">: </w:t>
      </w:r>
      <w:r w:rsidRPr="00441CD0">
        <w:rPr>
          <w:lang w:eastAsia="ja-JP"/>
        </w:rPr>
        <w:t>Transport Level Marking</w:t>
      </w:r>
    </w:p>
    <w:p w14:paraId="4DACDF4D" w14:textId="069F5D24" w:rsidR="00EE5860" w:rsidRPr="00441CD0" w:rsidRDefault="00EE5860" w:rsidP="00EE5860">
      <w:r w:rsidRPr="00441CD0">
        <w:t xml:space="preserve">The ToS/Traffic Class shall be encoded on two octets as an OctetString. The first octet shall contain the DSCP value in the IPv4 Type-of-Service or the IPv6 Traffic-Class field and the second octet shall contain the ToS/Traffic Class mask field, which shall be set to "0xFC". See </w:t>
      </w:r>
      <w:r w:rsidR="00415C19" w:rsidRPr="00441CD0">
        <w:t>clause</w:t>
      </w:r>
      <w:r w:rsidR="00415C19">
        <w:t> </w:t>
      </w:r>
      <w:r w:rsidR="00415C19" w:rsidRPr="00441CD0">
        <w:t>5</w:t>
      </w:r>
      <w:r w:rsidRPr="00441CD0">
        <w:t>.3.15 of 3GPP TS 29.212 [8].</w:t>
      </w:r>
    </w:p>
    <w:p w14:paraId="7BFF7AD0" w14:textId="77777777" w:rsidR="00EE5860" w:rsidRPr="00441CD0" w:rsidRDefault="00EE5860" w:rsidP="00EE5860">
      <w:pPr>
        <w:pStyle w:val="NO"/>
      </w:pPr>
      <w:r w:rsidRPr="00441CD0">
        <w:t>NOTE:</w:t>
      </w:r>
      <w:r w:rsidRPr="00441CD0">
        <w:tab/>
        <w:t>The original ECN bits in the IP header of user plane packets are not changed after applying transport level marking.</w:t>
      </w:r>
    </w:p>
    <w:p w14:paraId="131788B5" w14:textId="77777777" w:rsidR="00EE5860" w:rsidRPr="00441CD0" w:rsidRDefault="00EE5860" w:rsidP="00EE5860">
      <w:pPr>
        <w:pStyle w:val="Heading3"/>
      </w:pPr>
      <w:bookmarkStart w:id="5208" w:name="_Toc19717358"/>
      <w:bookmarkStart w:id="5209" w:name="_Toc27490859"/>
      <w:bookmarkStart w:id="5210" w:name="_Toc27557152"/>
      <w:bookmarkStart w:id="5211" w:name="_Toc27724069"/>
      <w:bookmarkStart w:id="5212" w:name="_Toc36031143"/>
      <w:bookmarkStart w:id="5213" w:name="_Toc36043063"/>
      <w:bookmarkStart w:id="5214" w:name="_Toc36814388"/>
      <w:bookmarkStart w:id="5215" w:name="_Toc44689246"/>
      <w:bookmarkStart w:id="5216" w:name="_Toc44924000"/>
      <w:bookmarkStart w:id="5217" w:name="_Toc51860970"/>
      <w:bookmarkStart w:id="5218" w:name="_Toc57930741"/>
      <w:bookmarkStart w:id="5219" w:name="_Toc57931371"/>
      <w:bookmarkStart w:id="5220" w:name="_Toc160974497"/>
      <w:r w:rsidRPr="00441CD0">
        <w:t>8.</w:t>
      </w:r>
      <w:r w:rsidRPr="00441CD0">
        <w:rPr>
          <w:lang w:val="en-US"/>
        </w:rPr>
        <w:t>2.13</w:t>
      </w:r>
      <w:r w:rsidRPr="00441CD0">
        <w:tab/>
        <w:t>Volume Threshold</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8E44712" w14:textId="77777777" w:rsidR="00EE5860" w:rsidRPr="00441CD0" w:rsidRDefault="00EE5860" w:rsidP="00EE5860">
      <w:pPr>
        <w:rPr>
          <w:lang w:eastAsia="ja-JP"/>
        </w:rPr>
      </w:pPr>
      <w:r w:rsidRPr="00441CD0">
        <w:t xml:space="preserve">The Volume Threshold IE contains the traffic volume thresholds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w:t>
      </w:r>
      <w:r w:rsidRPr="00441CD0">
        <w:rPr>
          <w:lang w:eastAsia="ja-JP"/>
        </w:rPr>
        <w:t>.</w:t>
      </w:r>
    </w:p>
    <w:p w14:paraId="388743A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AB53948" w14:textId="77777777" w:rsidTr="00BB0E1F">
        <w:trPr>
          <w:jc w:val="center"/>
        </w:trPr>
        <w:tc>
          <w:tcPr>
            <w:tcW w:w="151" w:type="dxa"/>
            <w:tcBorders>
              <w:top w:val="single" w:sz="6" w:space="0" w:color="auto"/>
              <w:left w:val="single" w:sz="6" w:space="0" w:color="auto"/>
              <w:bottom w:val="nil"/>
              <w:right w:val="nil"/>
            </w:tcBorders>
          </w:tcPr>
          <w:p w14:paraId="383BF7EC" w14:textId="77777777" w:rsidR="00EE5860" w:rsidRPr="00441CD0" w:rsidRDefault="00EE5860" w:rsidP="00BB0E1F">
            <w:pPr>
              <w:pStyle w:val="TAC"/>
            </w:pPr>
          </w:p>
        </w:tc>
        <w:tc>
          <w:tcPr>
            <w:tcW w:w="1104" w:type="dxa"/>
            <w:tcBorders>
              <w:top w:val="single" w:sz="6" w:space="0" w:color="auto"/>
              <w:left w:val="nil"/>
              <w:bottom w:val="nil"/>
              <w:right w:val="nil"/>
            </w:tcBorders>
          </w:tcPr>
          <w:p w14:paraId="6FA2FB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A253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05D69EC" w14:textId="77777777" w:rsidR="00EE5860" w:rsidRPr="00441CD0" w:rsidRDefault="00EE5860" w:rsidP="00BB0E1F">
            <w:pPr>
              <w:pStyle w:val="TAC"/>
            </w:pPr>
          </w:p>
        </w:tc>
      </w:tr>
      <w:tr w:rsidR="00EE5860" w:rsidRPr="00441CD0" w14:paraId="35CD383B" w14:textId="77777777" w:rsidTr="00BB0E1F">
        <w:trPr>
          <w:jc w:val="center"/>
        </w:trPr>
        <w:tc>
          <w:tcPr>
            <w:tcW w:w="151" w:type="dxa"/>
            <w:tcBorders>
              <w:top w:val="nil"/>
              <w:left w:val="single" w:sz="6" w:space="0" w:color="auto"/>
              <w:bottom w:val="nil"/>
              <w:right w:val="nil"/>
            </w:tcBorders>
          </w:tcPr>
          <w:p w14:paraId="556361FC" w14:textId="77777777" w:rsidR="00EE5860" w:rsidRPr="00441CD0" w:rsidRDefault="00EE5860" w:rsidP="00BB0E1F">
            <w:pPr>
              <w:pStyle w:val="TAC"/>
            </w:pPr>
          </w:p>
        </w:tc>
        <w:tc>
          <w:tcPr>
            <w:tcW w:w="1104" w:type="dxa"/>
            <w:tcBorders>
              <w:top w:val="nil"/>
              <w:left w:val="nil"/>
              <w:bottom w:val="nil"/>
              <w:right w:val="nil"/>
            </w:tcBorders>
            <w:hideMark/>
          </w:tcPr>
          <w:p w14:paraId="60B2F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CC52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897C8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0384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F1F9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D0DDBA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7AF83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256A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EA231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F608B4E" w14:textId="77777777" w:rsidR="00EE5860" w:rsidRPr="00441CD0" w:rsidRDefault="00EE5860" w:rsidP="00BB0E1F">
            <w:pPr>
              <w:pStyle w:val="TAC"/>
            </w:pPr>
          </w:p>
        </w:tc>
      </w:tr>
      <w:tr w:rsidR="00EE5860" w:rsidRPr="00441CD0" w14:paraId="09FD7848" w14:textId="77777777" w:rsidTr="00BB0E1F">
        <w:trPr>
          <w:jc w:val="center"/>
        </w:trPr>
        <w:tc>
          <w:tcPr>
            <w:tcW w:w="151" w:type="dxa"/>
            <w:tcBorders>
              <w:top w:val="nil"/>
              <w:left w:val="single" w:sz="6" w:space="0" w:color="auto"/>
              <w:bottom w:val="nil"/>
              <w:right w:val="nil"/>
            </w:tcBorders>
          </w:tcPr>
          <w:p w14:paraId="1CF303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E89D6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3EBBAB5" w14:textId="77777777" w:rsidR="00EE5860" w:rsidRPr="00441CD0" w:rsidRDefault="00EE5860" w:rsidP="00BB0E1F">
            <w:pPr>
              <w:pStyle w:val="TAC"/>
            </w:pPr>
            <w:r w:rsidRPr="00441CD0">
              <w:t xml:space="preserve">Type = </w:t>
            </w:r>
            <w:r w:rsidRPr="00441CD0">
              <w:rPr>
                <w:lang w:val="sv-SE"/>
              </w:rPr>
              <w:t>31</w:t>
            </w:r>
            <w:r w:rsidRPr="00441CD0">
              <w:t xml:space="preserve"> (decimal)</w:t>
            </w:r>
          </w:p>
        </w:tc>
        <w:tc>
          <w:tcPr>
            <w:tcW w:w="588" w:type="dxa"/>
            <w:tcBorders>
              <w:top w:val="nil"/>
              <w:left w:val="single" w:sz="4" w:space="0" w:color="auto"/>
              <w:bottom w:val="nil"/>
              <w:right w:val="single" w:sz="6" w:space="0" w:color="auto"/>
            </w:tcBorders>
          </w:tcPr>
          <w:p w14:paraId="45668B5E" w14:textId="77777777" w:rsidR="00EE5860" w:rsidRPr="00441CD0" w:rsidRDefault="00EE5860" w:rsidP="00BB0E1F">
            <w:pPr>
              <w:pStyle w:val="TAC"/>
            </w:pPr>
          </w:p>
        </w:tc>
      </w:tr>
      <w:tr w:rsidR="00EE5860" w:rsidRPr="00441CD0" w14:paraId="78FBE9B3" w14:textId="77777777" w:rsidTr="00BB0E1F">
        <w:trPr>
          <w:jc w:val="center"/>
        </w:trPr>
        <w:tc>
          <w:tcPr>
            <w:tcW w:w="151" w:type="dxa"/>
            <w:tcBorders>
              <w:top w:val="nil"/>
              <w:left w:val="single" w:sz="6" w:space="0" w:color="auto"/>
              <w:bottom w:val="nil"/>
              <w:right w:val="nil"/>
            </w:tcBorders>
          </w:tcPr>
          <w:p w14:paraId="5BFC218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9FC4F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53E7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BEC0802" w14:textId="77777777" w:rsidR="00EE5860" w:rsidRPr="00441CD0" w:rsidRDefault="00EE5860" w:rsidP="00BB0E1F">
            <w:pPr>
              <w:pStyle w:val="TAC"/>
            </w:pPr>
          </w:p>
        </w:tc>
      </w:tr>
      <w:tr w:rsidR="00EE5860" w:rsidRPr="00441CD0" w14:paraId="3C496FC4" w14:textId="77777777" w:rsidTr="00BB0E1F">
        <w:trPr>
          <w:jc w:val="center"/>
        </w:trPr>
        <w:tc>
          <w:tcPr>
            <w:tcW w:w="151" w:type="dxa"/>
            <w:tcBorders>
              <w:top w:val="nil"/>
              <w:left w:val="single" w:sz="6" w:space="0" w:color="auto"/>
              <w:bottom w:val="nil"/>
              <w:right w:val="nil"/>
            </w:tcBorders>
          </w:tcPr>
          <w:p w14:paraId="734161F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5887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559687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20A542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014C619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6A47F75A"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65E92551" w14:textId="77777777" w:rsidR="00EE5860" w:rsidRPr="00441CD0" w:rsidRDefault="00EE5860" w:rsidP="00BB0E1F">
            <w:pPr>
              <w:pStyle w:val="TAC"/>
            </w:pPr>
          </w:p>
        </w:tc>
      </w:tr>
      <w:tr w:rsidR="00EE5860" w:rsidRPr="00441CD0" w14:paraId="78863415" w14:textId="77777777" w:rsidTr="00BB0E1F">
        <w:trPr>
          <w:jc w:val="center"/>
        </w:trPr>
        <w:tc>
          <w:tcPr>
            <w:tcW w:w="151" w:type="dxa"/>
            <w:tcBorders>
              <w:top w:val="nil"/>
              <w:left w:val="single" w:sz="6" w:space="0" w:color="auto"/>
              <w:bottom w:val="nil"/>
              <w:right w:val="nil"/>
            </w:tcBorders>
          </w:tcPr>
          <w:p w14:paraId="685175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209A1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5C3C6FC"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2B58398" w14:textId="77777777" w:rsidR="00EE5860" w:rsidRPr="00441CD0" w:rsidRDefault="00EE5860" w:rsidP="00BB0E1F">
            <w:pPr>
              <w:pStyle w:val="TAC"/>
            </w:pPr>
          </w:p>
        </w:tc>
      </w:tr>
      <w:tr w:rsidR="00EE5860" w:rsidRPr="00441CD0" w14:paraId="721B550D" w14:textId="77777777" w:rsidTr="00BB0E1F">
        <w:trPr>
          <w:jc w:val="center"/>
        </w:trPr>
        <w:tc>
          <w:tcPr>
            <w:tcW w:w="151" w:type="dxa"/>
            <w:tcBorders>
              <w:top w:val="nil"/>
              <w:left w:val="single" w:sz="6" w:space="0" w:color="auto"/>
              <w:bottom w:val="nil"/>
              <w:right w:val="nil"/>
            </w:tcBorders>
          </w:tcPr>
          <w:p w14:paraId="4F890FF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36B78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462B510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06CFEF48" w14:textId="77777777" w:rsidR="00EE5860" w:rsidRPr="00441CD0" w:rsidRDefault="00EE5860" w:rsidP="00BB0E1F">
            <w:pPr>
              <w:pStyle w:val="TAC"/>
            </w:pPr>
          </w:p>
        </w:tc>
      </w:tr>
      <w:tr w:rsidR="00EE5860" w:rsidRPr="00441CD0" w14:paraId="32D64EAA" w14:textId="77777777" w:rsidTr="00BB0E1F">
        <w:trPr>
          <w:jc w:val="center"/>
        </w:trPr>
        <w:tc>
          <w:tcPr>
            <w:tcW w:w="151" w:type="dxa"/>
            <w:tcBorders>
              <w:top w:val="nil"/>
              <w:left w:val="single" w:sz="6" w:space="0" w:color="auto"/>
              <w:bottom w:val="nil"/>
              <w:right w:val="nil"/>
            </w:tcBorders>
          </w:tcPr>
          <w:p w14:paraId="1D9AC0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E6DD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37D3BA99"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0AA5D9E" w14:textId="77777777" w:rsidR="00EE5860" w:rsidRPr="00441CD0" w:rsidRDefault="00EE5860" w:rsidP="00BB0E1F">
            <w:pPr>
              <w:pStyle w:val="TAC"/>
            </w:pPr>
          </w:p>
        </w:tc>
      </w:tr>
      <w:tr w:rsidR="00EE5860" w:rsidRPr="00441CD0" w14:paraId="66C66C63" w14:textId="77777777" w:rsidTr="00BB0E1F">
        <w:trPr>
          <w:jc w:val="center"/>
        </w:trPr>
        <w:tc>
          <w:tcPr>
            <w:tcW w:w="151" w:type="dxa"/>
            <w:tcBorders>
              <w:top w:val="nil"/>
              <w:left w:val="single" w:sz="6" w:space="0" w:color="auto"/>
              <w:bottom w:val="single" w:sz="4" w:space="0" w:color="auto"/>
              <w:right w:val="nil"/>
            </w:tcBorders>
          </w:tcPr>
          <w:p w14:paraId="6294A88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12E610"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C10E0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82B0D3" w14:textId="77777777" w:rsidR="00EE5860" w:rsidRPr="00441CD0" w:rsidRDefault="00EE5860" w:rsidP="00BB0E1F">
            <w:pPr>
              <w:pStyle w:val="TAC"/>
              <w:rPr>
                <w:lang w:val="x-none"/>
              </w:rPr>
            </w:pPr>
          </w:p>
        </w:tc>
      </w:tr>
    </w:tbl>
    <w:p w14:paraId="6538F4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w:t>
      </w:r>
      <w:r w:rsidRPr="00441CD0">
        <w:rPr>
          <w:lang w:eastAsia="zh-CN"/>
        </w:rPr>
        <w:t>-</w:t>
      </w:r>
      <w:r w:rsidRPr="00441CD0">
        <w:rPr>
          <w:lang w:eastAsia="ja-JP"/>
        </w:rPr>
        <w:t>1</w:t>
      </w:r>
      <w:r w:rsidRPr="00441CD0">
        <w:t xml:space="preserve">: </w:t>
      </w:r>
      <w:r w:rsidRPr="00441CD0">
        <w:rPr>
          <w:lang w:eastAsia="ja-JP"/>
        </w:rPr>
        <w:t>Volume Threshold</w:t>
      </w:r>
    </w:p>
    <w:p w14:paraId="5511201E" w14:textId="77777777" w:rsidR="00EE5860" w:rsidRPr="00441CD0" w:rsidRDefault="00EE5860" w:rsidP="00EE5860">
      <w:r w:rsidRPr="00441CD0">
        <w:t>The following flags are coded within Octet 5:</w:t>
      </w:r>
    </w:p>
    <w:p w14:paraId="0D0A009C"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3C60EC0"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7030D0C9"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1BC6A496"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2EA4C1D2" w14:textId="77777777" w:rsidR="00EE5860" w:rsidRPr="00441CD0" w:rsidRDefault="00EE5860" w:rsidP="00EE5860">
      <w:pPr>
        <w:rPr>
          <w:noProof/>
        </w:rPr>
      </w:pPr>
      <w:r w:rsidRPr="00441CD0">
        <w:rPr>
          <w:noProof/>
        </w:rPr>
        <w:t>At least one bit shall be set to "1". Several bits may be set to "1".</w:t>
      </w:r>
    </w:p>
    <w:p w14:paraId="01AC590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BE01CD0" w14:textId="77777777" w:rsidR="00EE5860" w:rsidRPr="00441CD0" w:rsidRDefault="00EE5860" w:rsidP="00EE5860">
      <w:pPr>
        <w:pStyle w:val="Heading3"/>
      </w:pPr>
      <w:bookmarkStart w:id="5221" w:name="_Toc19717359"/>
      <w:bookmarkStart w:id="5222" w:name="_Toc27490860"/>
      <w:bookmarkStart w:id="5223" w:name="_Toc27557153"/>
      <w:bookmarkStart w:id="5224" w:name="_Toc27724070"/>
      <w:bookmarkStart w:id="5225" w:name="_Toc36031144"/>
      <w:bookmarkStart w:id="5226" w:name="_Toc36043064"/>
      <w:bookmarkStart w:id="5227" w:name="_Toc36814389"/>
      <w:bookmarkStart w:id="5228" w:name="_Toc44689247"/>
      <w:bookmarkStart w:id="5229" w:name="_Toc44924001"/>
      <w:bookmarkStart w:id="5230" w:name="_Toc51860971"/>
      <w:bookmarkStart w:id="5231" w:name="_Toc57930742"/>
      <w:bookmarkStart w:id="5232" w:name="_Toc57931372"/>
      <w:bookmarkStart w:id="5233" w:name="_Toc160974498"/>
      <w:r w:rsidRPr="00441CD0">
        <w:lastRenderedPageBreak/>
        <w:t>8.</w:t>
      </w:r>
      <w:r w:rsidRPr="00441CD0">
        <w:rPr>
          <w:lang w:val="en-US"/>
        </w:rPr>
        <w:t>2.14</w:t>
      </w:r>
      <w:r w:rsidRPr="00441CD0">
        <w:tab/>
        <w:t>Time Threshold</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6FBE250A" w14:textId="77777777" w:rsidR="00EE5860" w:rsidRPr="00441CD0" w:rsidRDefault="00EE5860" w:rsidP="00EE5860">
      <w:pPr>
        <w:rPr>
          <w:lang w:eastAsia="ja-JP"/>
        </w:rPr>
      </w:pPr>
      <w:r w:rsidRPr="00441CD0">
        <w:t xml:space="preserve">The Time Threshold IE contains the traffic duration threshold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w:t>
      </w:r>
      <w:r w:rsidRPr="00441CD0">
        <w:rPr>
          <w:lang w:eastAsia="ja-JP"/>
        </w:rPr>
        <w:t>.</w:t>
      </w:r>
    </w:p>
    <w:p w14:paraId="6C9FDA6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9B3E4C" w14:textId="77777777" w:rsidTr="00BB0E1F">
        <w:trPr>
          <w:jc w:val="center"/>
        </w:trPr>
        <w:tc>
          <w:tcPr>
            <w:tcW w:w="151" w:type="dxa"/>
            <w:tcBorders>
              <w:top w:val="single" w:sz="6" w:space="0" w:color="auto"/>
              <w:left w:val="single" w:sz="6" w:space="0" w:color="auto"/>
              <w:bottom w:val="nil"/>
              <w:right w:val="nil"/>
            </w:tcBorders>
          </w:tcPr>
          <w:p w14:paraId="4B8B9A15" w14:textId="77777777" w:rsidR="00EE5860" w:rsidRPr="00441CD0" w:rsidRDefault="00EE5860" w:rsidP="00BB0E1F">
            <w:pPr>
              <w:pStyle w:val="TAC"/>
            </w:pPr>
          </w:p>
        </w:tc>
        <w:tc>
          <w:tcPr>
            <w:tcW w:w="1104" w:type="dxa"/>
            <w:tcBorders>
              <w:top w:val="single" w:sz="6" w:space="0" w:color="auto"/>
              <w:left w:val="nil"/>
              <w:bottom w:val="nil"/>
              <w:right w:val="nil"/>
            </w:tcBorders>
          </w:tcPr>
          <w:p w14:paraId="45A2F5A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7B7530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F8E5F8" w14:textId="77777777" w:rsidR="00EE5860" w:rsidRPr="00441CD0" w:rsidRDefault="00EE5860" w:rsidP="00BB0E1F">
            <w:pPr>
              <w:pStyle w:val="TAC"/>
            </w:pPr>
          </w:p>
        </w:tc>
      </w:tr>
      <w:tr w:rsidR="00EE5860" w:rsidRPr="00441CD0" w14:paraId="0BE45DE0" w14:textId="77777777" w:rsidTr="00BB0E1F">
        <w:trPr>
          <w:jc w:val="center"/>
        </w:trPr>
        <w:tc>
          <w:tcPr>
            <w:tcW w:w="151" w:type="dxa"/>
            <w:tcBorders>
              <w:top w:val="nil"/>
              <w:left w:val="single" w:sz="6" w:space="0" w:color="auto"/>
              <w:bottom w:val="nil"/>
              <w:right w:val="nil"/>
            </w:tcBorders>
          </w:tcPr>
          <w:p w14:paraId="27B1D655" w14:textId="77777777" w:rsidR="00EE5860" w:rsidRPr="00441CD0" w:rsidRDefault="00EE5860" w:rsidP="00BB0E1F">
            <w:pPr>
              <w:pStyle w:val="TAC"/>
            </w:pPr>
          </w:p>
        </w:tc>
        <w:tc>
          <w:tcPr>
            <w:tcW w:w="1104" w:type="dxa"/>
            <w:tcBorders>
              <w:top w:val="nil"/>
              <w:left w:val="nil"/>
              <w:bottom w:val="nil"/>
              <w:right w:val="nil"/>
            </w:tcBorders>
            <w:hideMark/>
          </w:tcPr>
          <w:p w14:paraId="6C7843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CD025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3FD80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44F057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90A0C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5059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64C2D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5932FB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A9A13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F5E87B" w14:textId="77777777" w:rsidR="00EE5860" w:rsidRPr="00441CD0" w:rsidRDefault="00EE5860" w:rsidP="00BB0E1F">
            <w:pPr>
              <w:pStyle w:val="TAC"/>
            </w:pPr>
          </w:p>
        </w:tc>
      </w:tr>
      <w:tr w:rsidR="00EE5860" w:rsidRPr="00441CD0" w14:paraId="4D237C4E" w14:textId="77777777" w:rsidTr="00BB0E1F">
        <w:trPr>
          <w:jc w:val="center"/>
        </w:trPr>
        <w:tc>
          <w:tcPr>
            <w:tcW w:w="151" w:type="dxa"/>
            <w:tcBorders>
              <w:top w:val="nil"/>
              <w:left w:val="single" w:sz="6" w:space="0" w:color="auto"/>
              <w:bottom w:val="nil"/>
              <w:right w:val="nil"/>
            </w:tcBorders>
          </w:tcPr>
          <w:p w14:paraId="52F20D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07560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37AF525" w14:textId="77777777" w:rsidR="00EE5860" w:rsidRPr="00441CD0" w:rsidRDefault="00EE5860" w:rsidP="00BB0E1F">
            <w:pPr>
              <w:pStyle w:val="TAC"/>
            </w:pPr>
            <w:r w:rsidRPr="00441CD0">
              <w:t xml:space="preserve">Type = </w:t>
            </w:r>
            <w:r w:rsidRPr="00441CD0">
              <w:rPr>
                <w:lang w:val="sv-SE"/>
              </w:rPr>
              <w:t>32</w:t>
            </w:r>
            <w:r w:rsidRPr="00441CD0">
              <w:t xml:space="preserve"> (decimal)</w:t>
            </w:r>
          </w:p>
        </w:tc>
        <w:tc>
          <w:tcPr>
            <w:tcW w:w="588" w:type="dxa"/>
            <w:tcBorders>
              <w:top w:val="nil"/>
              <w:left w:val="single" w:sz="4" w:space="0" w:color="auto"/>
              <w:bottom w:val="nil"/>
              <w:right w:val="single" w:sz="6" w:space="0" w:color="auto"/>
            </w:tcBorders>
          </w:tcPr>
          <w:p w14:paraId="2F1B80A8" w14:textId="77777777" w:rsidR="00EE5860" w:rsidRPr="00441CD0" w:rsidRDefault="00EE5860" w:rsidP="00BB0E1F">
            <w:pPr>
              <w:pStyle w:val="TAC"/>
            </w:pPr>
          </w:p>
        </w:tc>
      </w:tr>
      <w:tr w:rsidR="00EE5860" w:rsidRPr="00441CD0" w14:paraId="488ABBA5" w14:textId="77777777" w:rsidTr="00BB0E1F">
        <w:trPr>
          <w:jc w:val="center"/>
        </w:trPr>
        <w:tc>
          <w:tcPr>
            <w:tcW w:w="151" w:type="dxa"/>
            <w:tcBorders>
              <w:top w:val="nil"/>
              <w:left w:val="single" w:sz="6" w:space="0" w:color="auto"/>
              <w:bottom w:val="nil"/>
              <w:right w:val="nil"/>
            </w:tcBorders>
          </w:tcPr>
          <w:p w14:paraId="65649C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E4C26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01E95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26284BA" w14:textId="77777777" w:rsidR="00EE5860" w:rsidRPr="00441CD0" w:rsidRDefault="00EE5860" w:rsidP="00BB0E1F">
            <w:pPr>
              <w:pStyle w:val="TAC"/>
            </w:pPr>
          </w:p>
        </w:tc>
      </w:tr>
      <w:tr w:rsidR="00EE5860" w:rsidRPr="00441CD0" w14:paraId="25FEFAAD" w14:textId="77777777" w:rsidTr="00BB0E1F">
        <w:trPr>
          <w:jc w:val="center"/>
        </w:trPr>
        <w:tc>
          <w:tcPr>
            <w:tcW w:w="151" w:type="dxa"/>
            <w:tcBorders>
              <w:top w:val="nil"/>
              <w:left w:val="single" w:sz="6" w:space="0" w:color="auto"/>
              <w:bottom w:val="nil"/>
              <w:right w:val="nil"/>
            </w:tcBorders>
          </w:tcPr>
          <w:p w14:paraId="0D4D8E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59B06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2D19711" w14:textId="77777777" w:rsidR="00EE5860" w:rsidRPr="00441CD0" w:rsidRDefault="00EE5860" w:rsidP="00BB0E1F">
            <w:pPr>
              <w:pStyle w:val="TAC"/>
              <w:rPr>
                <w:lang w:eastAsia="zh-CN"/>
              </w:rPr>
            </w:pPr>
            <w:r w:rsidRPr="00441CD0">
              <w:rPr>
                <w:lang w:eastAsia="zh-CN"/>
              </w:rPr>
              <w:t>Time Threshold</w:t>
            </w:r>
          </w:p>
        </w:tc>
        <w:tc>
          <w:tcPr>
            <w:tcW w:w="588" w:type="dxa"/>
            <w:tcBorders>
              <w:top w:val="nil"/>
              <w:left w:val="single" w:sz="4" w:space="0" w:color="auto"/>
              <w:bottom w:val="nil"/>
              <w:right w:val="single" w:sz="6" w:space="0" w:color="auto"/>
            </w:tcBorders>
          </w:tcPr>
          <w:p w14:paraId="4D9D48CF" w14:textId="77777777" w:rsidR="00EE5860" w:rsidRPr="00441CD0" w:rsidRDefault="00EE5860" w:rsidP="00BB0E1F">
            <w:pPr>
              <w:pStyle w:val="TAC"/>
            </w:pPr>
          </w:p>
        </w:tc>
      </w:tr>
      <w:tr w:rsidR="00EE5860" w:rsidRPr="00441CD0" w14:paraId="7C83B1D9" w14:textId="77777777" w:rsidTr="00BB0E1F">
        <w:trPr>
          <w:jc w:val="center"/>
        </w:trPr>
        <w:tc>
          <w:tcPr>
            <w:tcW w:w="151" w:type="dxa"/>
            <w:tcBorders>
              <w:top w:val="nil"/>
              <w:left w:val="single" w:sz="6" w:space="0" w:color="auto"/>
              <w:bottom w:val="single" w:sz="4" w:space="0" w:color="auto"/>
              <w:right w:val="nil"/>
            </w:tcBorders>
          </w:tcPr>
          <w:p w14:paraId="41E391A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25735C4"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6B67D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1F343FA" w14:textId="77777777" w:rsidR="00EE5860" w:rsidRPr="00441CD0" w:rsidRDefault="00EE5860" w:rsidP="00BB0E1F">
            <w:pPr>
              <w:pStyle w:val="TAC"/>
              <w:rPr>
                <w:lang w:val="x-none"/>
              </w:rPr>
            </w:pPr>
          </w:p>
        </w:tc>
      </w:tr>
    </w:tbl>
    <w:p w14:paraId="634ABE7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w:t>
      </w:r>
      <w:r w:rsidRPr="00441CD0">
        <w:rPr>
          <w:lang w:eastAsia="zh-CN"/>
        </w:rPr>
        <w:t>-</w:t>
      </w:r>
      <w:r w:rsidRPr="00441CD0">
        <w:rPr>
          <w:lang w:eastAsia="ja-JP"/>
        </w:rPr>
        <w:t>1</w:t>
      </w:r>
      <w:r w:rsidRPr="00441CD0">
        <w:t xml:space="preserve">: </w:t>
      </w:r>
      <w:r w:rsidRPr="00441CD0">
        <w:rPr>
          <w:lang w:eastAsia="ja-JP"/>
        </w:rPr>
        <w:t>Time Threshold</w:t>
      </w:r>
    </w:p>
    <w:p w14:paraId="457A36D8" w14:textId="77777777" w:rsidR="00EE5860" w:rsidRPr="00441CD0" w:rsidRDefault="00EE5860" w:rsidP="00EE5860">
      <w:r w:rsidRPr="00441CD0">
        <w:t>The Time Threshold field shall be encoded as an Unsigned32 binary integer value. It shall contain the duration in seconds.</w:t>
      </w:r>
    </w:p>
    <w:p w14:paraId="7C96E537" w14:textId="77777777" w:rsidR="00EE5860" w:rsidRPr="00441CD0" w:rsidRDefault="00EE5860" w:rsidP="00EE5860">
      <w:pPr>
        <w:pStyle w:val="Heading3"/>
      </w:pPr>
      <w:bookmarkStart w:id="5234" w:name="_Toc19717360"/>
      <w:bookmarkStart w:id="5235" w:name="_Toc27490861"/>
      <w:bookmarkStart w:id="5236" w:name="_Toc27557154"/>
      <w:bookmarkStart w:id="5237" w:name="_Toc27724071"/>
      <w:bookmarkStart w:id="5238" w:name="_Toc36031145"/>
      <w:bookmarkStart w:id="5239" w:name="_Toc36043065"/>
      <w:bookmarkStart w:id="5240" w:name="_Toc36814390"/>
      <w:bookmarkStart w:id="5241" w:name="_Toc44689248"/>
      <w:bookmarkStart w:id="5242" w:name="_Toc44924002"/>
      <w:bookmarkStart w:id="5243" w:name="_Toc51860972"/>
      <w:bookmarkStart w:id="5244" w:name="_Toc57930743"/>
      <w:bookmarkStart w:id="5245" w:name="_Toc57931373"/>
      <w:bookmarkStart w:id="5246" w:name="_Toc160974499"/>
      <w:r w:rsidRPr="00441CD0">
        <w:t>8.</w:t>
      </w:r>
      <w:r w:rsidRPr="00441CD0">
        <w:rPr>
          <w:lang w:val="en-US"/>
        </w:rPr>
        <w:t>2.15</w:t>
      </w:r>
      <w:r w:rsidRPr="00441CD0">
        <w:tab/>
        <w:t>Monitoring Time</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43E46CA3" w14:textId="77777777" w:rsidR="00EE5860" w:rsidRPr="00441CD0" w:rsidRDefault="00EE5860" w:rsidP="00EE5860">
      <w:pPr>
        <w:rPr>
          <w:lang w:eastAsia="ja-JP"/>
        </w:rPr>
      </w:pPr>
      <w:r w:rsidRPr="00441CD0">
        <w:t xml:space="preserve">The Monitoring Time IE indicates the time at which the UP function is expected to reapply the thresholds.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w:t>
      </w:r>
      <w:r w:rsidRPr="00441CD0">
        <w:rPr>
          <w:lang w:eastAsia="ja-JP"/>
        </w:rPr>
        <w:t>.</w:t>
      </w:r>
    </w:p>
    <w:p w14:paraId="2D28743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E8D914F" w14:textId="77777777" w:rsidTr="00BB0E1F">
        <w:trPr>
          <w:jc w:val="center"/>
        </w:trPr>
        <w:tc>
          <w:tcPr>
            <w:tcW w:w="151" w:type="dxa"/>
            <w:tcBorders>
              <w:top w:val="single" w:sz="6" w:space="0" w:color="auto"/>
              <w:left w:val="single" w:sz="6" w:space="0" w:color="auto"/>
              <w:bottom w:val="nil"/>
              <w:right w:val="nil"/>
            </w:tcBorders>
          </w:tcPr>
          <w:p w14:paraId="03FF5B5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60E28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DDEB2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37B5C37" w14:textId="77777777" w:rsidR="00EE5860" w:rsidRPr="00441CD0" w:rsidRDefault="00EE5860" w:rsidP="00BB0E1F">
            <w:pPr>
              <w:pStyle w:val="TAC"/>
            </w:pPr>
          </w:p>
        </w:tc>
      </w:tr>
      <w:tr w:rsidR="00EE5860" w:rsidRPr="00441CD0" w14:paraId="67F25DB6" w14:textId="77777777" w:rsidTr="00BB0E1F">
        <w:trPr>
          <w:jc w:val="center"/>
        </w:trPr>
        <w:tc>
          <w:tcPr>
            <w:tcW w:w="151" w:type="dxa"/>
            <w:tcBorders>
              <w:top w:val="nil"/>
              <w:left w:val="single" w:sz="6" w:space="0" w:color="auto"/>
              <w:bottom w:val="nil"/>
              <w:right w:val="nil"/>
            </w:tcBorders>
          </w:tcPr>
          <w:p w14:paraId="680C49AE" w14:textId="77777777" w:rsidR="00EE5860" w:rsidRPr="00441CD0" w:rsidRDefault="00EE5860" w:rsidP="00BB0E1F">
            <w:pPr>
              <w:pStyle w:val="TAC"/>
            </w:pPr>
          </w:p>
        </w:tc>
        <w:tc>
          <w:tcPr>
            <w:tcW w:w="1104" w:type="dxa"/>
            <w:tcBorders>
              <w:top w:val="nil"/>
              <w:left w:val="nil"/>
              <w:bottom w:val="nil"/>
              <w:right w:val="nil"/>
            </w:tcBorders>
            <w:hideMark/>
          </w:tcPr>
          <w:p w14:paraId="3A738B1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AB433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E3DD9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D041A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17383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85CB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2E3BF6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631DF1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48D3B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EEFFE0F" w14:textId="77777777" w:rsidR="00EE5860" w:rsidRPr="00441CD0" w:rsidRDefault="00EE5860" w:rsidP="00BB0E1F">
            <w:pPr>
              <w:pStyle w:val="TAC"/>
            </w:pPr>
          </w:p>
        </w:tc>
      </w:tr>
      <w:tr w:rsidR="00EE5860" w:rsidRPr="00441CD0" w14:paraId="34A107A1" w14:textId="77777777" w:rsidTr="00BB0E1F">
        <w:trPr>
          <w:jc w:val="center"/>
        </w:trPr>
        <w:tc>
          <w:tcPr>
            <w:tcW w:w="151" w:type="dxa"/>
            <w:tcBorders>
              <w:top w:val="nil"/>
              <w:left w:val="single" w:sz="6" w:space="0" w:color="auto"/>
              <w:bottom w:val="nil"/>
              <w:right w:val="nil"/>
            </w:tcBorders>
          </w:tcPr>
          <w:p w14:paraId="58020E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EA504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51653C9" w14:textId="77777777" w:rsidR="00EE5860" w:rsidRPr="00441CD0" w:rsidRDefault="00EE5860" w:rsidP="00BB0E1F">
            <w:pPr>
              <w:pStyle w:val="TAC"/>
            </w:pPr>
            <w:r w:rsidRPr="00441CD0">
              <w:t xml:space="preserve">Type = </w:t>
            </w:r>
            <w:r w:rsidRPr="00441CD0">
              <w:rPr>
                <w:lang w:val="sv-SE"/>
              </w:rPr>
              <w:t>33</w:t>
            </w:r>
            <w:r w:rsidRPr="00441CD0">
              <w:t xml:space="preserve"> (decimal)</w:t>
            </w:r>
          </w:p>
        </w:tc>
        <w:tc>
          <w:tcPr>
            <w:tcW w:w="588" w:type="dxa"/>
            <w:tcBorders>
              <w:top w:val="nil"/>
              <w:left w:val="single" w:sz="4" w:space="0" w:color="auto"/>
              <w:bottom w:val="nil"/>
              <w:right w:val="single" w:sz="6" w:space="0" w:color="auto"/>
            </w:tcBorders>
          </w:tcPr>
          <w:p w14:paraId="7499355C" w14:textId="77777777" w:rsidR="00EE5860" w:rsidRPr="00441CD0" w:rsidRDefault="00EE5860" w:rsidP="00BB0E1F">
            <w:pPr>
              <w:pStyle w:val="TAC"/>
            </w:pPr>
          </w:p>
        </w:tc>
      </w:tr>
      <w:tr w:rsidR="00EE5860" w:rsidRPr="00441CD0" w14:paraId="69A6AE3D" w14:textId="77777777" w:rsidTr="00BB0E1F">
        <w:trPr>
          <w:jc w:val="center"/>
        </w:trPr>
        <w:tc>
          <w:tcPr>
            <w:tcW w:w="151" w:type="dxa"/>
            <w:tcBorders>
              <w:top w:val="nil"/>
              <w:left w:val="single" w:sz="6" w:space="0" w:color="auto"/>
              <w:bottom w:val="nil"/>
              <w:right w:val="nil"/>
            </w:tcBorders>
          </w:tcPr>
          <w:p w14:paraId="20AE730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058B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9D9528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13F04C5" w14:textId="77777777" w:rsidR="00EE5860" w:rsidRPr="00441CD0" w:rsidRDefault="00EE5860" w:rsidP="00BB0E1F">
            <w:pPr>
              <w:pStyle w:val="TAC"/>
            </w:pPr>
          </w:p>
        </w:tc>
      </w:tr>
      <w:tr w:rsidR="00EE5860" w:rsidRPr="00441CD0" w14:paraId="7B3859B6" w14:textId="77777777" w:rsidTr="00BB0E1F">
        <w:trPr>
          <w:jc w:val="center"/>
        </w:trPr>
        <w:tc>
          <w:tcPr>
            <w:tcW w:w="151" w:type="dxa"/>
            <w:tcBorders>
              <w:top w:val="nil"/>
              <w:left w:val="single" w:sz="6" w:space="0" w:color="auto"/>
              <w:bottom w:val="nil"/>
              <w:right w:val="nil"/>
            </w:tcBorders>
          </w:tcPr>
          <w:p w14:paraId="3A774E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0F333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82D0445" w14:textId="77777777" w:rsidR="00EE5860" w:rsidRPr="00441CD0" w:rsidRDefault="00EE5860" w:rsidP="00BB0E1F">
            <w:pPr>
              <w:pStyle w:val="TAC"/>
              <w:rPr>
                <w:lang w:eastAsia="zh-CN"/>
              </w:rPr>
            </w:pPr>
            <w:r w:rsidRPr="00441CD0">
              <w:rPr>
                <w:lang w:eastAsia="zh-CN"/>
              </w:rPr>
              <w:t>Monitoring Time</w:t>
            </w:r>
          </w:p>
        </w:tc>
        <w:tc>
          <w:tcPr>
            <w:tcW w:w="588" w:type="dxa"/>
            <w:tcBorders>
              <w:top w:val="nil"/>
              <w:left w:val="single" w:sz="4" w:space="0" w:color="auto"/>
              <w:bottom w:val="nil"/>
              <w:right w:val="single" w:sz="6" w:space="0" w:color="auto"/>
            </w:tcBorders>
          </w:tcPr>
          <w:p w14:paraId="7209C0DA" w14:textId="77777777" w:rsidR="00EE5860" w:rsidRPr="00441CD0" w:rsidRDefault="00EE5860" w:rsidP="00BB0E1F">
            <w:pPr>
              <w:pStyle w:val="TAC"/>
            </w:pPr>
          </w:p>
        </w:tc>
      </w:tr>
      <w:tr w:rsidR="00EE5860" w:rsidRPr="00441CD0" w14:paraId="1071C417" w14:textId="77777777" w:rsidTr="00BB0E1F">
        <w:trPr>
          <w:jc w:val="center"/>
        </w:trPr>
        <w:tc>
          <w:tcPr>
            <w:tcW w:w="151" w:type="dxa"/>
            <w:tcBorders>
              <w:top w:val="nil"/>
              <w:left w:val="single" w:sz="6" w:space="0" w:color="auto"/>
              <w:bottom w:val="single" w:sz="4" w:space="0" w:color="auto"/>
              <w:right w:val="nil"/>
            </w:tcBorders>
          </w:tcPr>
          <w:p w14:paraId="3BD698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29E6FB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3305E8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635FB" w14:textId="77777777" w:rsidR="00EE5860" w:rsidRPr="00441CD0" w:rsidRDefault="00EE5860" w:rsidP="00BB0E1F">
            <w:pPr>
              <w:pStyle w:val="TAC"/>
              <w:rPr>
                <w:lang w:val="x-none"/>
              </w:rPr>
            </w:pPr>
          </w:p>
        </w:tc>
      </w:tr>
    </w:tbl>
    <w:p w14:paraId="777C72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w:t>
      </w:r>
      <w:r w:rsidRPr="00441CD0">
        <w:rPr>
          <w:lang w:eastAsia="zh-CN"/>
        </w:rPr>
        <w:t>-</w:t>
      </w:r>
      <w:r w:rsidRPr="00441CD0">
        <w:rPr>
          <w:lang w:eastAsia="ja-JP"/>
        </w:rPr>
        <w:t>1</w:t>
      </w:r>
      <w:r w:rsidRPr="00441CD0">
        <w:t xml:space="preserve">: Monitoring </w:t>
      </w:r>
      <w:r w:rsidRPr="00441CD0">
        <w:rPr>
          <w:lang w:eastAsia="ja-JP"/>
        </w:rPr>
        <w:t>Time</w:t>
      </w:r>
    </w:p>
    <w:p w14:paraId="7C326825" w14:textId="4717D1F7" w:rsidR="00EE5860" w:rsidRPr="00441CD0" w:rsidRDefault="00EE5860" w:rsidP="00EE5860">
      <w:r w:rsidRPr="00441CD0">
        <w:t xml:space="preserve">The Monitoring Time field shall indicate </w:t>
      </w:r>
      <w:r w:rsidRPr="00441CD0">
        <w:rPr>
          <w:lang w:eastAsia="zh-CN"/>
        </w:rPr>
        <w:t xml:space="preserve">the monitoring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4D25AD6"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4F3A647" w14:textId="77777777" w:rsidR="00EE5860" w:rsidRPr="00441CD0" w:rsidRDefault="00EE5860" w:rsidP="00EE5860">
      <w:pPr>
        <w:pStyle w:val="Heading3"/>
      </w:pPr>
      <w:bookmarkStart w:id="5247" w:name="_Toc19717361"/>
      <w:bookmarkStart w:id="5248" w:name="_Toc27490862"/>
      <w:bookmarkStart w:id="5249" w:name="_Toc27557155"/>
      <w:bookmarkStart w:id="5250" w:name="_Toc27724072"/>
      <w:bookmarkStart w:id="5251" w:name="_Toc36031146"/>
      <w:bookmarkStart w:id="5252" w:name="_Toc36043066"/>
      <w:bookmarkStart w:id="5253" w:name="_Toc36814391"/>
      <w:bookmarkStart w:id="5254" w:name="_Toc44689249"/>
      <w:bookmarkStart w:id="5255" w:name="_Toc44924003"/>
      <w:bookmarkStart w:id="5256" w:name="_Toc51860973"/>
      <w:bookmarkStart w:id="5257" w:name="_Toc57930744"/>
      <w:bookmarkStart w:id="5258" w:name="_Toc57931374"/>
      <w:bookmarkStart w:id="5259" w:name="_Toc160974500"/>
      <w:r w:rsidRPr="00441CD0">
        <w:t>8.</w:t>
      </w:r>
      <w:r w:rsidRPr="00441CD0">
        <w:rPr>
          <w:lang w:val="en-US"/>
        </w:rPr>
        <w:t>2.16</w:t>
      </w:r>
      <w:r w:rsidRPr="00441CD0">
        <w:tab/>
        <w:t>Subsequent Volume Threshold</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p>
    <w:p w14:paraId="123E9FCD" w14:textId="77777777" w:rsidR="00EE5860" w:rsidRPr="00441CD0" w:rsidRDefault="00EE5860" w:rsidP="00EE5860">
      <w:pPr>
        <w:rPr>
          <w:lang w:eastAsia="ja-JP"/>
        </w:rPr>
      </w:pPr>
      <w:r w:rsidRPr="00441CD0">
        <w:t xml:space="preserve">The Subsequent Volume Threshold IE contains the subsequent traffic volume thresholds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8.2.16-1</w:t>
      </w:r>
      <w:r w:rsidRPr="00441CD0">
        <w:rPr>
          <w:lang w:eastAsia="ja-JP"/>
        </w:rPr>
        <w:t>.</w:t>
      </w:r>
    </w:p>
    <w:p w14:paraId="0785432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A2770B6" w14:textId="77777777" w:rsidTr="00BB0E1F">
        <w:trPr>
          <w:jc w:val="center"/>
        </w:trPr>
        <w:tc>
          <w:tcPr>
            <w:tcW w:w="151" w:type="dxa"/>
            <w:tcBorders>
              <w:top w:val="single" w:sz="6" w:space="0" w:color="auto"/>
              <w:left w:val="single" w:sz="6" w:space="0" w:color="auto"/>
              <w:bottom w:val="nil"/>
              <w:right w:val="nil"/>
            </w:tcBorders>
          </w:tcPr>
          <w:p w14:paraId="1E6F0F09" w14:textId="77777777" w:rsidR="00EE5860" w:rsidRPr="00441CD0" w:rsidRDefault="00EE5860" w:rsidP="00BB0E1F">
            <w:pPr>
              <w:pStyle w:val="TAC"/>
            </w:pPr>
          </w:p>
        </w:tc>
        <w:tc>
          <w:tcPr>
            <w:tcW w:w="1104" w:type="dxa"/>
            <w:tcBorders>
              <w:top w:val="single" w:sz="6" w:space="0" w:color="auto"/>
              <w:left w:val="nil"/>
              <w:bottom w:val="nil"/>
              <w:right w:val="nil"/>
            </w:tcBorders>
          </w:tcPr>
          <w:p w14:paraId="25A07F2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3A9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7768DB6" w14:textId="77777777" w:rsidR="00EE5860" w:rsidRPr="00441CD0" w:rsidRDefault="00EE5860" w:rsidP="00BB0E1F">
            <w:pPr>
              <w:pStyle w:val="TAC"/>
            </w:pPr>
          </w:p>
        </w:tc>
      </w:tr>
      <w:tr w:rsidR="00EE5860" w:rsidRPr="00441CD0" w14:paraId="5EFB32A7" w14:textId="77777777" w:rsidTr="00BB0E1F">
        <w:trPr>
          <w:jc w:val="center"/>
        </w:trPr>
        <w:tc>
          <w:tcPr>
            <w:tcW w:w="151" w:type="dxa"/>
            <w:tcBorders>
              <w:top w:val="nil"/>
              <w:left w:val="single" w:sz="6" w:space="0" w:color="auto"/>
              <w:bottom w:val="nil"/>
              <w:right w:val="nil"/>
            </w:tcBorders>
          </w:tcPr>
          <w:p w14:paraId="761BB7AD" w14:textId="77777777" w:rsidR="00EE5860" w:rsidRPr="00441CD0" w:rsidRDefault="00EE5860" w:rsidP="00BB0E1F">
            <w:pPr>
              <w:pStyle w:val="TAC"/>
            </w:pPr>
          </w:p>
        </w:tc>
        <w:tc>
          <w:tcPr>
            <w:tcW w:w="1104" w:type="dxa"/>
            <w:tcBorders>
              <w:top w:val="nil"/>
              <w:left w:val="nil"/>
              <w:bottom w:val="nil"/>
              <w:right w:val="nil"/>
            </w:tcBorders>
            <w:hideMark/>
          </w:tcPr>
          <w:p w14:paraId="2062659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DFB0C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58EF1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D0E91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48B19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55B7A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E7322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49E0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306D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2AB1C" w14:textId="77777777" w:rsidR="00EE5860" w:rsidRPr="00441CD0" w:rsidRDefault="00EE5860" w:rsidP="00BB0E1F">
            <w:pPr>
              <w:pStyle w:val="TAC"/>
            </w:pPr>
          </w:p>
        </w:tc>
      </w:tr>
      <w:tr w:rsidR="00EE5860" w:rsidRPr="00441CD0" w14:paraId="174762FC" w14:textId="77777777" w:rsidTr="00BB0E1F">
        <w:trPr>
          <w:jc w:val="center"/>
        </w:trPr>
        <w:tc>
          <w:tcPr>
            <w:tcW w:w="151" w:type="dxa"/>
            <w:tcBorders>
              <w:top w:val="nil"/>
              <w:left w:val="single" w:sz="6" w:space="0" w:color="auto"/>
              <w:bottom w:val="nil"/>
              <w:right w:val="nil"/>
            </w:tcBorders>
          </w:tcPr>
          <w:p w14:paraId="65D316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15BA13"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2905F57" w14:textId="77777777" w:rsidR="00EE5860" w:rsidRPr="00441CD0" w:rsidRDefault="00EE5860" w:rsidP="00BB0E1F">
            <w:pPr>
              <w:pStyle w:val="TAC"/>
            </w:pPr>
            <w:r w:rsidRPr="00441CD0">
              <w:t xml:space="preserve">Type = </w:t>
            </w:r>
            <w:r w:rsidRPr="00441CD0">
              <w:rPr>
                <w:lang w:val="sv-SE"/>
              </w:rPr>
              <w:t>34</w:t>
            </w:r>
            <w:r w:rsidRPr="00441CD0">
              <w:t xml:space="preserve"> (decimal)</w:t>
            </w:r>
          </w:p>
        </w:tc>
        <w:tc>
          <w:tcPr>
            <w:tcW w:w="588" w:type="dxa"/>
            <w:tcBorders>
              <w:top w:val="nil"/>
              <w:left w:val="single" w:sz="4" w:space="0" w:color="auto"/>
              <w:bottom w:val="nil"/>
              <w:right w:val="single" w:sz="6" w:space="0" w:color="auto"/>
            </w:tcBorders>
          </w:tcPr>
          <w:p w14:paraId="07A670F0" w14:textId="77777777" w:rsidR="00EE5860" w:rsidRPr="00441CD0" w:rsidRDefault="00EE5860" w:rsidP="00BB0E1F">
            <w:pPr>
              <w:pStyle w:val="TAC"/>
            </w:pPr>
          </w:p>
        </w:tc>
      </w:tr>
      <w:tr w:rsidR="00EE5860" w:rsidRPr="00441CD0" w14:paraId="7EE2BF00" w14:textId="77777777" w:rsidTr="00BB0E1F">
        <w:trPr>
          <w:jc w:val="center"/>
        </w:trPr>
        <w:tc>
          <w:tcPr>
            <w:tcW w:w="151" w:type="dxa"/>
            <w:tcBorders>
              <w:top w:val="nil"/>
              <w:left w:val="single" w:sz="6" w:space="0" w:color="auto"/>
              <w:bottom w:val="nil"/>
              <w:right w:val="nil"/>
            </w:tcBorders>
          </w:tcPr>
          <w:p w14:paraId="28AD0F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28283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99B976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10D1B72" w14:textId="77777777" w:rsidR="00EE5860" w:rsidRPr="00441CD0" w:rsidRDefault="00EE5860" w:rsidP="00BB0E1F">
            <w:pPr>
              <w:pStyle w:val="TAC"/>
            </w:pPr>
          </w:p>
        </w:tc>
      </w:tr>
      <w:tr w:rsidR="00EE5860" w:rsidRPr="00441CD0" w14:paraId="05B18D7D" w14:textId="77777777" w:rsidTr="00BB0E1F">
        <w:trPr>
          <w:jc w:val="center"/>
        </w:trPr>
        <w:tc>
          <w:tcPr>
            <w:tcW w:w="151" w:type="dxa"/>
            <w:tcBorders>
              <w:top w:val="nil"/>
              <w:left w:val="single" w:sz="6" w:space="0" w:color="auto"/>
              <w:bottom w:val="nil"/>
              <w:right w:val="nil"/>
            </w:tcBorders>
          </w:tcPr>
          <w:p w14:paraId="5BC653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910DD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71CBDCE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4E63275"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7E2A7051"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D23CE02"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21A302DD" w14:textId="77777777" w:rsidR="00EE5860" w:rsidRPr="00441CD0" w:rsidRDefault="00EE5860" w:rsidP="00BB0E1F">
            <w:pPr>
              <w:pStyle w:val="TAC"/>
            </w:pPr>
          </w:p>
        </w:tc>
      </w:tr>
      <w:tr w:rsidR="00EE5860" w:rsidRPr="00441CD0" w14:paraId="08178F62" w14:textId="77777777" w:rsidTr="00BB0E1F">
        <w:trPr>
          <w:jc w:val="center"/>
        </w:trPr>
        <w:tc>
          <w:tcPr>
            <w:tcW w:w="151" w:type="dxa"/>
            <w:tcBorders>
              <w:top w:val="nil"/>
              <w:left w:val="single" w:sz="6" w:space="0" w:color="auto"/>
              <w:bottom w:val="nil"/>
              <w:right w:val="nil"/>
            </w:tcBorders>
          </w:tcPr>
          <w:p w14:paraId="078DA68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3AC37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49698312"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6FD63762" w14:textId="77777777" w:rsidR="00EE5860" w:rsidRPr="00441CD0" w:rsidRDefault="00EE5860" w:rsidP="00BB0E1F">
            <w:pPr>
              <w:pStyle w:val="TAC"/>
            </w:pPr>
          </w:p>
        </w:tc>
      </w:tr>
      <w:tr w:rsidR="00EE5860" w:rsidRPr="00441CD0" w14:paraId="27286D33" w14:textId="77777777" w:rsidTr="00BB0E1F">
        <w:trPr>
          <w:jc w:val="center"/>
        </w:trPr>
        <w:tc>
          <w:tcPr>
            <w:tcW w:w="151" w:type="dxa"/>
            <w:tcBorders>
              <w:top w:val="nil"/>
              <w:left w:val="single" w:sz="6" w:space="0" w:color="auto"/>
              <w:bottom w:val="nil"/>
              <w:right w:val="nil"/>
            </w:tcBorders>
          </w:tcPr>
          <w:p w14:paraId="0AE461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D3A8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230A414E"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5B780A1A" w14:textId="77777777" w:rsidR="00EE5860" w:rsidRPr="00441CD0" w:rsidRDefault="00EE5860" w:rsidP="00BB0E1F">
            <w:pPr>
              <w:pStyle w:val="TAC"/>
            </w:pPr>
          </w:p>
        </w:tc>
      </w:tr>
      <w:tr w:rsidR="00EE5860" w:rsidRPr="00441CD0" w14:paraId="65512FB5" w14:textId="77777777" w:rsidTr="00BB0E1F">
        <w:trPr>
          <w:jc w:val="center"/>
        </w:trPr>
        <w:tc>
          <w:tcPr>
            <w:tcW w:w="151" w:type="dxa"/>
            <w:tcBorders>
              <w:top w:val="nil"/>
              <w:left w:val="single" w:sz="6" w:space="0" w:color="auto"/>
              <w:bottom w:val="nil"/>
              <w:right w:val="nil"/>
            </w:tcBorders>
          </w:tcPr>
          <w:p w14:paraId="54F20A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8E98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4D88FA44"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1AF5DDF8" w14:textId="77777777" w:rsidR="00EE5860" w:rsidRPr="00441CD0" w:rsidRDefault="00EE5860" w:rsidP="00BB0E1F">
            <w:pPr>
              <w:pStyle w:val="TAC"/>
            </w:pPr>
          </w:p>
        </w:tc>
      </w:tr>
      <w:tr w:rsidR="00EE5860" w:rsidRPr="00441CD0" w14:paraId="7A110E96" w14:textId="77777777" w:rsidTr="00BB0E1F">
        <w:trPr>
          <w:jc w:val="center"/>
        </w:trPr>
        <w:tc>
          <w:tcPr>
            <w:tcW w:w="151" w:type="dxa"/>
            <w:tcBorders>
              <w:top w:val="nil"/>
              <w:left w:val="single" w:sz="6" w:space="0" w:color="auto"/>
              <w:bottom w:val="single" w:sz="4" w:space="0" w:color="auto"/>
              <w:right w:val="nil"/>
            </w:tcBorders>
          </w:tcPr>
          <w:p w14:paraId="76A030E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82162A"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99454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030CDA" w14:textId="77777777" w:rsidR="00EE5860" w:rsidRPr="00441CD0" w:rsidRDefault="00EE5860" w:rsidP="00BB0E1F">
            <w:pPr>
              <w:pStyle w:val="TAC"/>
              <w:rPr>
                <w:lang w:val="x-none"/>
              </w:rPr>
            </w:pPr>
          </w:p>
        </w:tc>
      </w:tr>
    </w:tbl>
    <w:p w14:paraId="7B69996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w:t>
      </w:r>
      <w:r w:rsidRPr="00441CD0">
        <w:rPr>
          <w:lang w:eastAsia="zh-CN"/>
        </w:rPr>
        <w:t>-</w:t>
      </w:r>
      <w:r w:rsidRPr="00441CD0">
        <w:rPr>
          <w:lang w:eastAsia="ja-JP"/>
        </w:rPr>
        <w:t>1</w:t>
      </w:r>
      <w:r w:rsidRPr="00441CD0">
        <w:t xml:space="preserve">: Subsequent </w:t>
      </w:r>
      <w:r w:rsidRPr="00441CD0">
        <w:rPr>
          <w:lang w:eastAsia="ja-JP"/>
        </w:rPr>
        <w:t>Volume Threshold</w:t>
      </w:r>
    </w:p>
    <w:p w14:paraId="1D2E3F69" w14:textId="77777777" w:rsidR="00EE5860" w:rsidRPr="00441CD0" w:rsidRDefault="00EE5860" w:rsidP="00EE5860">
      <w:r w:rsidRPr="00441CD0">
        <w:t>The following flags are coded within Octet 5:</w:t>
      </w:r>
    </w:p>
    <w:p w14:paraId="12436DE6"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3FDBC05C" w14:textId="77777777" w:rsidR="00EE5860" w:rsidRPr="00441CD0" w:rsidRDefault="00EE5860" w:rsidP="00EE5860">
      <w:pPr>
        <w:pStyle w:val="B1"/>
      </w:pPr>
      <w:r w:rsidRPr="00441CD0">
        <w:lastRenderedPageBreak/>
        <w:t>-</w:t>
      </w:r>
      <w:r w:rsidRPr="00441CD0">
        <w:tab/>
        <w:t>Bit 2 – ULVOL: If this bit is set to "1", then the Uplink Volume field shall be present, otherwise the Uplink Volume field shall not be present.</w:t>
      </w:r>
    </w:p>
    <w:p w14:paraId="6C6F5EEA"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07991A84"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179AF5D3" w14:textId="77777777" w:rsidR="00EE5860" w:rsidRPr="00441CD0" w:rsidRDefault="00EE5860" w:rsidP="00EE5860">
      <w:pPr>
        <w:rPr>
          <w:noProof/>
        </w:rPr>
      </w:pPr>
      <w:r w:rsidRPr="00441CD0">
        <w:rPr>
          <w:noProof/>
        </w:rPr>
        <w:t>At least one bit shall be set to "1". Several bits may be set to "1".</w:t>
      </w:r>
    </w:p>
    <w:p w14:paraId="2ED5582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9A381FF" w14:textId="77777777" w:rsidR="00EE5860" w:rsidRPr="00441CD0" w:rsidRDefault="00EE5860" w:rsidP="00EE5860">
      <w:pPr>
        <w:pStyle w:val="Heading3"/>
      </w:pPr>
      <w:bookmarkStart w:id="5260" w:name="_Toc19717362"/>
      <w:bookmarkStart w:id="5261" w:name="_Toc27490863"/>
      <w:bookmarkStart w:id="5262" w:name="_Toc27557156"/>
      <w:bookmarkStart w:id="5263" w:name="_Toc27724073"/>
      <w:bookmarkStart w:id="5264" w:name="_Toc36031147"/>
      <w:bookmarkStart w:id="5265" w:name="_Toc36043067"/>
      <w:bookmarkStart w:id="5266" w:name="_Toc36814392"/>
      <w:bookmarkStart w:id="5267" w:name="_Toc44689250"/>
      <w:bookmarkStart w:id="5268" w:name="_Toc44924004"/>
      <w:bookmarkStart w:id="5269" w:name="_Toc51860974"/>
      <w:bookmarkStart w:id="5270" w:name="_Toc57930745"/>
      <w:bookmarkStart w:id="5271" w:name="_Toc57931375"/>
      <w:bookmarkStart w:id="5272" w:name="_Toc160974501"/>
      <w:r w:rsidRPr="00441CD0">
        <w:t>8.</w:t>
      </w:r>
      <w:r w:rsidRPr="00441CD0">
        <w:rPr>
          <w:lang w:val="en-US"/>
        </w:rPr>
        <w:t>2.17</w:t>
      </w:r>
      <w:r w:rsidRPr="00441CD0">
        <w:tab/>
        <w:t>Subsequent Time Threshold</w:t>
      </w:r>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20BEE576" w14:textId="77777777" w:rsidR="00EE5860" w:rsidRPr="00441CD0" w:rsidRDefault="00EE5860" w:rsidP="00EE5860">
      <w:pPr>
        <w:rPr>
          <w:lang w:eastAsia="ja-JP"/>
        </w:rPr>
      </w:pPr>
      <w:r w:rsidRPr="00441CD0">
        <w:t xml:space="preserve">The Subsequent Time Threshold IE contains the subsequent traffic duration threshold to be monitored by the UP function after the Monitoring Time.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8.2.17-1</w:t>
      </w:r>
      <w:r w:rsidRPr="00441CD0">
        <w:rPr>
          <w:lang w:eastAsia="ja-JP"/>
        </w:rPr>
        <w:t>.</w:t>
      </w:r>
    </w:p>
    <w:p w14:paraId="5675A0D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677287" w14:textId="77777777" w:rsidTr="00BB0E1F">
        <w:trPr>
          <w:jc w:val="center"/>
        </w:trPr>
        <w:tc>
          <w:tcPr>
            <w:tcW w:w="151" w:type="dxa"/>
            <w:tcBorders>
              <w:top w:val="single" w:sz="6" w:space="0" w:color="auto"/>
              <w:left w:val="single" w:sz="6" w:space="0" w:color="auto"/>
              <w:bottom w:val="nil"/>
              <w:right w:val="nil"/>
            </w:tcBorders>
          </w:tcPr>
          <w:p w14:paraId="79A7D15C" w14:textId="77777777" w:rsidR="00EE5860" w:rsidRPr="00441CD0" w:rsidRDefault="00EE5860" w:rsidP="00BB0E1F">
            <w:pPr>
              <w:pStyle w:val="TAC"/>
            </w:pPr>
          </w:p>
        </w:tc>
        <w:tc>
          <w:tcPr>
            <w:tcW w:w="1104" w:type="dxa"/>
            <w:tcBorders>
              <w:top w:val="single" w:sz="6" w:space="0" w:color="auto"/>
              <w:left w:val="nil"/>
              <w:bottom w:val="nil"/>
              <w:right w:val="nil"/>
            </w:tcBorders>
          </w:tcPr>
          <w:p w14:paraId="3617A94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4C640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4B44FD6" w14:textId="77777777" w:rsidR="00EE5860" w:rsidRPr="00441CD0" w:rsidRDefault="00EE5860" w:rsidP="00BB0E1F">
            <w:pPr>
              <w:pStyle w:val="TAC"/>
            </w:pPr>
          </w:p>
        </w:tc>
      </w:tr>
      <w:tr w:rsidR="00EE5860" w:rsidRPr="00441CD0" w14:paraId="7C8611B7" w14:textId="77777777" w:rsidTr="00BB0E1F">
        <w:trPr>
          <w:jc w:val="center"/>
        </w:trPr>
        <w:tc>
          <w:tcPr>
            <w:tcW w:w="151" w:type="dxa"/>
            <w:tcBorders>
              <w:top w:val="nil"/>
              <w:left w:val="single" w:sz="6" w:space="0" w:color="auto"/>
              <w:bottom w:val="nil"/>
              <w:right w:val="nil"/>
            </w:tcBorders>
          </w:tcPr>
          <w:p w14:paraId="5FA157D8" w14:textId="77777777" w:rsidR="00EE5860" w:rsidRPr="00441CD0" w:rsidRDefault="00EE5860" w:rsidP="00BB0E1F">
            <w:pPr>
              <w:pStyle w:val="TAC"/>
            </w:pPr>
          </w:p>
        </w:tc>
        <w:tc>
          <w:tcPr>
            <w:tcW w:w="1104" w:type="dxa"/>
            <w:tcBorders>
              <w:top w:val="nil"/>
              <w:left w:val="nil"/>
              <w:bottom w:val="nil"/>
              <w:right w:val="nil"/>
            </w:tcBorders>
            <w:hideMark/>
          </w:tcPr>
          <w:p w14:paraId="4BB3D9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D9E854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56C0C5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D2383F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68A39F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FDEFBD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70670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2C93E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32555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00B754" w14:textId="77777777" w:rsidR="00EE5860" w:rsidRPr="00441CD0" w:rsidRDefault="00EE5860" w:rsidP="00BB0E1F">
            <w:pPr>
              <w:pStyle w:val="TAC"/>
            </w:pPr>
          </w:p>
        </w:tc>
      </w:tr>
      <w:tr w:rsidR="00EE5860" w:rsidRPr="00441CD0" w14:paraId="677AA3EB" w14:textId="77777777" w:rsidTr="00BB0E1F">
        <w:trPr>
          <w:jc w:val="center"/>
        </w:trPr>
        <w:tc>
          <w:tcPr>
            <w:tcW w:w="151" w:type="dxa"/>
            <w:tcBorders>
              <w:top w:val="nil"/>
              <w:left w:val="single" w:sz="6" w:space="0" w:color="auto"/>
              <w:bottom w:val="nil"/>
              <w:right w:val="nil"/>
            </w:tcBorders>
          </w:tcPr>
          <w:p w14:paraId="3E6291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782E4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B949DF5" w14:textId="77777777" w:rsidR="00EE5860" w:rsidRPr="00441CD0" w:rsidRDefault="00EE5860" w:rsidP="00BB0E1F">
            <w:pPr>
              <w:pStyle w:val="TAC"/>
            </w:pPr>
            <w:r w:rsidRPr="00441CD0">
              <w:t xml:space="preserve">Type = </w:t>
            </w:r>
            <w:r w:rsidRPr="00441CD0">
              <w:rPr>
                <w:lang w:val="sv-SE"/>
              </w:rPr>
              <w:t>35</w:t>
            </w:r>
            <w:r w:rsidRPr="00441CD0">
              <w:t xml:space="preserve"> (decimal)</w:t>
            </w:r>
          </w:p>
        </w:tc>
        <w:tc>
          <w:tcPr>
            <w:tcW w:w="588" w:type="dxa"/>
            <w:tcBorders>
              <w:top w:val="nil"/>
              <w:left w:val="single" w:sz="4" w:space="0" w:color="auto"/>
              <w:bottom w:val="nil"/>
              <w:right w:val="single" w:sz="6" w:space="0" w:color="auto"/>
            </w:tcBorders>
          </w:tcPr>
          <w:p w14:paraId="7F7C8802" w14:textId="77777777" w:rsidR="00EE5860" w:rsidRPr="00441CD0" w:rsidRDefault="00EE5860" w:rsidP="00BB0E1F">
            <w:pPr>
              <w:pStyle w:val="TAC"/>
            </w:pPr>
          </w:p>
        </w:tc>
      </w:tr>
      <w:tr w:rsidR="00EE5860" w:rsidRPr="00441CD0" w14:paraId="7BEAE993" w14:textId="77777777" w:rsidTr="00BB0E1F">
        <w:trPr>
          <w:jc w:val="center"/>
        </w:trPr>
        <w:tc>
          <w:tcPr>
            <w:tcW w:w="151" w:type="dxa"/>
            <w:tcBorders>
              <w:top w:val="nil"/>
              <w:left w:val="single" w:sz="6" w:space="0" w:color="auto"/>
              <w:bottom w:val="nil"/>
              <w:right w:val="nil"/>
            </w:tcBorders>
          </w:tcPr>
          <w:p w14:paraId="66EF5D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E26C9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46B963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6ECE3D" w14:textId="77777777" w:rsidR="00EE5860" w:rsidRPr="00441CD0" w:rsidRDefault="00EE5860" w:rsidP="00BB0E1F">
            <w:pPr>
              <w:pStyle w:val="TAC"/>
            </w:pPr>
          </w:p>
        </w:tc>
      </w:tr>
      <w:tr w:rsidR="00EE5860" w:rsidRPr="00441CD0" w14:paraId="0CB10F87" w14:textId="77777777" w:rsidTr="00BB0E1F">
        <w:trPr>
          <w:jc w:val="center"/>
        </w:trPr>
        <w:tc>
          <w:tcPr>
            <w:tcW w:w="151" w:type="dxa"/>
            <w:tcBorders>
              <w:top w:val="nil"/>
              <w:left w:val="single" w:sz="6" w:space="0" w:color="auto"/>
              <w:bottom w:val="nil"/>
              <w:right w:val="nil"/>
            </w:tcBorders>
          </w:tcPr>
          <w:p w14:paraId="7E0FB0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F3015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786E3D6" w14:textId="77777777" w:rsidR="00EE5860" w:rsidRPr="00441CD0" w:rsidRDefault="00EE5860" w:rsidP="00BB0E1F">
            <w:pPr>
              <w:pStyle w:val="TAC"/>
              <w:rPr>
                <w:lang w:eastAsia="zh-CN"/>
              </w:rPr>
            </w:pPr>
            <w:r w:rsidRPr="00441CD0">
              <w:rPr>
                <w:lang w:eastAsia="zh-CN"/>
              </w:rPr>
              <w:t>Subsequent Time Threshold</w:t>
            </w:r>
          </w:p>
        </w:tc>
        <w:tc>
          <w:tcPr>
            <w:tcW w:w="588" w:type="dxa"/>
            <w:tcBorders>
              <w:top w:val="nil"/>
              <w:left w:val="single" w:sz="4" w:space="0" w:color="auto"/>
              <w:bottom w:val="nil"/>
              <w:right w:val="single" w:sz="6" w:space="0" w:color="auto"/>
            </w:tcBorders>
          </w:tcPr>
          <w:p w14:paraId="2CDF46EF" w14:textId="77777777" w:rsidR="00EE5860" w:rsidRPr="00441CD0" w:rsidRDefault="00EE5860" w:rsidP="00BB0E1F">
            <w:pPr>
              <w:pStyle w:val="TAC"/>
            </w:pPr>
          </w:p>
        </w:tc>
      </w:tr>
      <w:tr w:rsidR="00EE5860" w:rsidRPr="00441CD0" w14:paraId="068329B2" w14:textId="77777777" w:rsidTr="00BB0E1F">
        <w:trPr>
          <w:jc w:val="center"/>
        </w:trPr>
        <w:tc>
          <w:tcPr>
            <w:tcW w:w="151" w:type="dxa"/>
            <w:tcBorders>
              <w:top w:val="nil"/>
              <w:left w:val="single" w:sz="6" w:space="0" w:color="auto"/>
              <w:bottom w:val="single" w:sz="4" w:space="0" w:color="auto"/>
              <w:right w:val="nil"/>
            </w:tcBorders>
          </w:tcPr>
          <w:p w14:paraId="7FAD53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5DF5B1"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AA74E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721456" w14:textId="77777777" w:rsidR="00EE5860" w:rsidRPr="00441CD0" w:rsidRDefault="00EE5860" w:rsidP="00BB0E1F">
            <w:pPr>
              <w:pStyle w:val="TAC"/>
              <w:rPr>
                <w:lang w:val="x-none"/>
              </w:rPr>
            </w:pPr>
          </w:p>
        </w:tc>
      </w:tr>
    </w:tbl>
    <w:p w14:paraId="70E34E4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w:t>
      </w:r>
      <w:r w:rsidRPr="00441CD0">
        <w:rPr>
          <w:lang w:eastAsia="zh-CN"/>
        </w:rPr>
        <w:t>-</w:t>
      </w:r>
      <w:r w:rsidRPr="00441CD0">
        <w:rPr>
          <w:lang w:eastAsia="ja-JP"/>
        </w:rPr>
        <w:t>1</w:t>
      </w:r>
      <w:r w:rsidRPr="00441CD0">
        <w:t xml:space="preserve">: Subsequent </w:t>
      </w:r>
      <w:r w:rsidRPr="00441CD0">
        <w:rPr>
          <w:lang w:eastAsia="ja-JP"/>
        </w:rPr>
        <w:t>Time Threshold</w:t>
      </w:r>
    </w:p>
    <w:p w14:paraId="5B3EF7F9" w14:textId="77777777" w:rsidR="00EE5860" w:rsidRPr="00441CD0" w:rsidRDefault="00EE5860" w:rsidP="00EE5860">
      <w:r w:rsidRPr="00441CD0">
        <w:t>The Subsequent Time Threshold field shall be encoded as an Unsigned32 binary integer value. It shall contain the duration in seconds.</w:t>
      </w:r>
    </w:p>
    <w:p w14:paraId="19BBE0CE" w14:textId="77777777" w:rsidR="00EE5860" w:rsidRPr="00441CD0" w:rsidRDefault="00EE5860" w:rsidP="00EE5860">
      <w:pPr>
        <w:pStyle w:val="Heading3"/>
      </w:pPr>
      <w:bookmarkStart w:id="5273" w:name="_Toc19717363"/>
      <w:bookmarkStart w:id="5274" w:name="_Toc27490864"/>
      <w:bookmarkStart w:id="5275" w:name="_Toc27557157"/>
      <w:bookmarkStart w:id="5276" w:name="_Toc27724074"/>
      <w:bookmarkStart w:id="5277" w:name="_Toc36031148"/>
      <w:bookmarkStart w:id="5278" w:name="_Toc36043068"/>
      <w:bookmarkStart w:id="5279" w:name="_Toc36814393"/>
      <w:bookmarkStart w:id="5280" w:name="_Toc44689251"/>
      <w:bookmarkStart w:id="5281" w:name="_Toc44924005"/>
      <w:bookmarkStart w:id="5282" w:name="_Toc51860975"/>
      <w:bookmarkStart w:id="5283" w:name="_Toc57930746"/>
      <w:bookmarkStart w:id="5284" w:name="_Toc57931376"/>
      <w:bookmarkStart w:id="5285" w:name="_Toc160974502"/>
      <w:r w:rsidRPr="00441CD0">
        <w:t>8.</w:t>
      </w:r>
      <w:r w:rsidRPr="00441CD0">
        <w:rPr>
          <w:lang w:val="en-US"/>
        </w:rPr>
        <w:t>2.18</w:t>
      </w:r>
      <w:r w:rsidRPr="00441CD0">
        <w:tab/>
        <w:t>Inactivity Detection Time</w:t>
      </w:r>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57ABEE0A" w14:textId="77777777" w:rsidR="00EE5860" w:rsidRPr="00441CD0" w:rsidRDefault="00EE5860" w:rsidP="00EE5860">
      <w:pPr>
        <w:rPr>
          <w:lang w:eastAsia="ja-JP"/>
        </w:rPr>
      </w:pPr>
      <w:r w:rsidRPr="00441CD0">
        <w:t xml:space="preserve">The Inactivity Detection Time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8.2.18-1</w:t>
      </w:r>
      <w:r w:rsidRPr="00441CD0">
        <w:rPr>
          <w:lang w:eastAsia="ja-JP"/>
        </w:rPr>
        <w:t>.</w:t>
      </w:r>
    </w:p>
    <w:p w14:paraId="79D7E0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6FE941" w14:textId="77777777" w:rsidTr="00BB0E1F">
        <w:trPr>
          <w:jc w:val="center"/>
        </w:trPr>
        <w:tc>
          <w:tcPr>
            <w:tcW w:w="151" w:type="dxa"/>
            <w:tcBorders>
              <w:top w:val="single" w:sz="6" w:space="0" w:color="auto"/>
              <w:left w:val="single" w:sz="6" w:space="0" w:color="auto"/>
              <w:bottom w:val="nil"/>
              <w:right w:val="nil"/>
            </w:tcBorders>
          </w:tcPr>
          <w:p w14:paraId="69BD49EB" w14:textId="77777777" w:rsidR="00EE5860" w:rsidRPr="00441CD0" w:rsidRDefault="00EE5860" w:rsidP="00BB0E1F">
            <w:pPr>
              <w:pStyle w:val="TAC"/>
            </w:pPr>
          </w:p>
        </w:tc>
        <w:tc>
          <w:tcPr>
            <w:tcW w:w="1104" w:type="dxa"/>
            <w:tcBorders>
              <w:top w:val="single" w:sz="6" w:space="0" w:color="auto"/>
              <w:left w:val="nil"/>
              <w:bottom w:val="nil"/>
              <w:right w:val="nil"/>
            </w:tcBorders>
          </w:tcPr>
          <w:p w14:paraId="1DC99B9B"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A635DF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192367" w14:textId="77777777" w:rsidR="00EE5860" w:rsidRPr="00441CD0" w:rsidRDefault="00EE5860" w:rsidP="00BB0E1F">
            <w:pPr>
              <w:pStyle w:val="TAC"/>
            </w:pPr>
          </w:p>
        </w:tc>
      </w:tr>
      <w:tr w:rsidR="00EE5860" w:rsidRPr="00441CD0" w14:paraId="6F67BBEC" w14:textId="77777777" w:rsidTr="00BB0E1F">
        <w:trPr>
          <w:jc w:val="center"/>
        </w:trPr>
        <w:tc>
          <w:tcPr>
            <w:tcW w:w="151" w:type="dxa"/>
            <w:tcBorders>
              <w:top w:val="nil"/>
              <w:left w:val="single" w:sz="6" w:space="0" w:color="auto"/>
              <w:bottom w:val="nil"/>
              <w:right w:val="nil"/>
            </w:tcBorders>
          </w:tcPr>
          <w:p w14:paraId="5C543D5A" w14:textId="77777777" w:rsidR="00EE5860" w:rsidRPr="00441CD0" w:rsidRDefault="00EE5860" w:rsidP="00BB0E1F">
            <w:pPr>
              <w:pStyle w:val="TAC"/>
            </w:pPr>
          </w:p>
        </w:tc>
        <w:tc>
          <w:tcPr>
            <w:tcW w:w="1104" w:type="dxa"/>
            <w:tcBorders>
              <w:top w:val="nil"/>
              <w:left w:val="nil"/>
              <w:bottom w:val="nil"/>
              <w:right w:val="nil"/>
            </w:tcBorders>
            <w:hideMark/>
          </w:tcPr>
          <w:p w14:paraId="26C27E4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729EA5"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3CCC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766DD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3603F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E68316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E3D0A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6B56EF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6E4F0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DA5E7D" w14:textId="77777777" w:rsidR="00EE5860" w:rsidRPr="00441CD0" w:rsidRDefault="00EE5860" w:rsidP="00BB0E1F">
            <w:pPr>
              <w:pStyle w:val="TAC"/>
            </w:pPr>
          </w:p>
        </w:tc>
      </w:tr>
      <w:tr w:rsidR="00EE5860" w:rsidRPr="00441CD0" w14:paraId="30926382" w14:textId="77777777" w:rsidTr="00BB0E1F">
        <w:trPr>
          <w:jc w:val="center"/>
        </w:trPr>
        <w:tc>
          <w:tcPr>
            <w:tcW w:w="151" w:type="dxa"/>
            <w:tcBorders>
              <w:top w:val="nil"/>
              <w:left w:val="single" w:sz="6" w:space="0" w:color="auto"/>
              <w:bottom w:val="nil"/>
              <w:right w:val="nil"/>
            </w:tcBorders>
          </w:tcPr>
          <w:p w14:paraId="79A136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BE8B3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EF95A0" w14:textId="77777777" w:rsidR="00EE5860" w:rsidRPr="00441CD0" w:rsidRDefault="00EE5860" w:rsidP="00BB0E1F">
            <w:pPr>
              <w:pStyle w:val="TAC"/>
            </w:pPr>
            <w:r w:rsidRPr="00441CD0">
              <w:t xml:space="preserve">Type = </w:t>
            </w:r>
            <w:r w:rsidRPr="00441CD0">
              <w:rPr>
                <w:lang w:val="sv-SE"/>
              </w:rPr>
              <w:t>36</w:t>
            </w:r>
            <w:r w:rsidRPr="00441CD0">
              <w:t xml:space="preserve"> (decimal)</w:t>
            </w:r>
          </w:p>
        </w:tc>
        <w:tc>
          <w:tcPr>
            <w:tcW w:w="588" w:type="dxa"/>
            <w:tcBorders>
              <w:top w:val="nil"/>
              <w:left w:val="single" w:sz="4" w:space="0" w:color="auto"/>
              <w:bottom w:val="nil"/>
              <w:right w:val="single" w:sz="6" w:space="0" w:color="auto"/>
            </w:tcBorders>
          </w:tcPr>
          <w:p w14:paraId="024BCA09" w14:textId="77777777" w:rsidR="00EE5860" w:rsidRPr="00441CD0" w:rsidRDefault="00EE5860" w:rsidP="00BB0E1F">
            <w:pPr>
              <w:pStyle w:val="TAC"/>
            </w:pPr>
          </w:p>
        </w:tc>
      </w:tr>
      <w:tr w:rsidR="00EE5860" w:rsidRPr="00441CD0" w14:paraId="7337B5B2" w14:textId="77777777" w:rsidTr="00BB0E1F">
        <w:trPr>
          <w:jc w:val="center"/>
        </w:trPr>
        <w:tc>
          <w:tcPr>
            <w:tcW w:w="151" w:type="dxa"/>
            <w:tcBorders>
              <w:top w:val="nil"/>
              <w:left w:val="single" w:sz="6" w:space="0" w:color="auto"/>
              <w:bottom w:val="nil"/>
              <w:right w:val="nil"/>
            </w:tcBorders>
          </w:tcPr>
          <w:p w14:paraId="7B0045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889D6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0AA4E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63EAE8" w14:textId="77777777" w:rsidR="00EE5860" w:rsidRPr="00441CD0" w:rsidRDefault="00EE5860" w:rsidP="00BB0E1F">
            <w:pPr>
              <w:pStyle w:val="TAC"/>
            </w:pPr>
          </w:p>
        </w:tc>
      </w:tr>
      <w:tr w:rsidR="00EE5860" w:rsidRPr="00441CD0" w14:paraId="12822213" w14:textId="77777777" w:rsidTr="00BB0E1F">
        <w:trPr>
          <w:jc w:val="center"/>
        </w:trPr>
        <w:tc>
          <w:tcPr>
            <w:tcW w:w="151" w:type="dxa"/>
            <w:tcBorders>
              <w:top w:val="nil"/>
              <w:left w:val="single" w:sz="6" w:space="0" w:color="auto"/>
              <w:bottom w:val="nil"/>
              <w:right w:val="nil"/>
            </w:tcBorders>
          </w:tcPr>
          <w:p w14:paraId="3B4271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1328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D0C185E" w14:textId="77777777" w:rsidR="00EE5860" w:rsidRPr="00441CD0" w:rsidRDefault="00EE5860" w:rsidP="00BB0E1F">
            <w:pPr>
              <w:pStyle w:val="TAC"/>
              <w:rPr>
                <w:lang w:eastAsia="zh-CN"/>
              </w:rPr>
            </w:pPr>
            <w:r w:rsidRPr="00441CD0">
              <w:rPr>
                <w:lang w:eastAsia="zh-CN"/>
              </w:rPr>
              <w:t>Inactivity Detection Time</w:t>
            </w:r>
          </w:p>
        </w:tc>
        <w:tc>
          <w:tcPr>
            <w:tcW w:w="588" w:type="dxa"/>
            <w:tcBorders>
              <w:top w:val="nil"/>
              <w:left w:val="single" w:sz="4" w:space="0" w:color="auto"/>
              <w:bottom w:val="nil"/>
              <w:right w:val="single" w:sz="6" w:space="0" w:color="auto"/>
            </w:tcBorders>
          </w:tcPr>
          <w:p w14:paraId="740F8585" w14:textId="77777777" w:rsidR="00EE5860" w:rsidRPr="00441CD0" w:rsidRDefault="00EE5860" w:rsidP="00BB0E1F">
            <w:pPr>
              <w:pStyle w:val="TAC"/>
            </w:pPr>
          </w:p>
        </w:tc>
      </w:tr>
      <w:tr w:rsidR="00EE5860" w:rsidRPr="00441CD0" w14:paraId="004167A5" w14:textId="77777777" w:rsidTr="00BB0E1F">
        <w:trPr>
          <w:jc w:val="center"/>
        </w:trPr>
        <w:tc>
          <w:tcPr>
            <w:tcW w:w="151" w:type="dxa"/>
            <w:tcBorders>
              <w:top w:val="nil"/>
              <w:left w:val="single" w:sz="6" w:space="0" w:color="auto"/>
              <w:bottom w:val="single" w:sz="4" w:space="0" w:color="auto"/>
              <w:right w:val="nil"/>
            </w:tcBorders>
          </w:tcPr>
          <w:p w14:paraId="2561F5F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25CE03"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75D154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06ADAC" w14:textId="77777777" w:rsidR="00EE5860" w:rsidRPr="00441CD0" w:rsidRDefault="00EE5860" w:rsidP="00BB0E1F">
            <w:pPr>
              <w:pStyle w:val="TAC"/>
              <w:rPr>
                <w:lang w:val="x-none"/>
              </w:rPr>
            </w:pPr>
          </w:p>
        </w:tc>
      </w:tr>
    </w:tbl>
    <w:p w14:paraId="6831D55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18</w:t>
      </w:r>
      <w:r w:rsidRPr="00441CD0">
        <w:rPr>
          <w:lang w:eastAsia="zh-CN"/>
        </w:rPr>
        <w:t>-</w:t>
      </w:r>
      <w:r w:rsidRPr="00441CD0">
        <w:rPr>
          <w:lang w:eastAsia="ja-JP"/>
        </w:rPr>
        <w:t>1</w:t>
      </w:r>
      <w:r w:rsidRPr="00441CD0">
        <w:t xml:space="preserve">: </w:t>
      </w:r>
      <w:r w:rsidRPr="00441CD0">
        <w:rPr>
          <w:lang w:eastAsia="ja-JP"/>
        </w:rPr>
        <w:t>Inactivity Detection Time</w:t>
      </w:r>
    </w:p>
    <w:p w14:paraId="5AD277D8" w14:textId="77777777" w:rsidR="00EE5860" w:rsidRPr="00441CD0" w:rsidRDefault="00EE5860" w:rsidP="00EE5860">
      <w:r w:rsidRPr="00441CD0">
        <w:t>The Inactivity Detection Time field shall be encoded as an Unsigned32 binary integer value.</w:t>
      </w:r>
    </w:p>
    <w:p w14:paraId="574C90C1" w14:textId="77777777" w:rsidR="00EE5860" w:rsidRPr="00441CD0" w:rsidRDefault="00EE5860" w:rsidP="00EE5860">
      <w:pPr>
        <w:pStyle w:val="Heading3"/>
      </w:pPr>
      <w:bookmarkStart w:id="5286" w:name="_Toc19717364"/>
      <w:bookmarkStart w:id="5287" w:name="_Toc27490865"/>
      <w:bookmarkStart w:id="5288" w:name="_Toc27557158"/>
      <w:bookmarkStart w:id="5289" w:name="_Toc27724075"/>
      <w:bookmarkStart w:id="5290" w:name="_Toc36031149"/>
      <w:bookmarkStart w:id="5291" w:name="_Toc36043069"/>
      <w:bookmarkStart w:id="5292" w:name="_Toc36814394"/>
      <w:bookmarkStart w:id="5293" w:name="_Toc44689252"/>
      <w:bookmarkStart w:id="5294" w:name="_Toc44924006"/>
      <w:bookmarkStart w:id="5295" w:name="_Toc51860976"/>
      <w:bookmarkStart w:id="5296" w:name="_Toc57930747"/>
      <w:bookmarkStart w:id="5297" w:name="_Toc57931377"/>
      <w:bookmarkStart w:id="5298" w:name="_Toc160974503"/>
      <w:r w:rsidRPr="00441CD0">
        <w:t>8.</w:t>
      </w:r>
      <w:r w:rsidRPr="00441CD0">
        <w:rPr>
          <w:lang w:val="en-US"/>
        </w:rPr>
        <w:t>2.19</w:t>
      </w:r>
      <w:r w:rsidRPr="00441CD0">
        <w:tab/>
        <w:t>Reporting Triggers</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2F5A1C8C" w14:textId="77777777" w:rsidR="00EE5860" w:rsidRPr="00441CD0" w:rsidRDefault="00EE5860" w:rsidP="00EE5860">
      <w:pPr>
        <w:rPr>
          <w:lang w:eastAsia="zh-CN"/>
        </w:rPr>
      </w:pPr>
      <w:r w:rsidRPr="00441CD0">
        <w:t xml:space="preserve">The </w:t>
      </w:r>
      <w:r w:rsidRPr="00441CD0">
        <w:rPr>
          <w:lang w:val="en-US" w:eastAsia="zh-CN"/>
        </w:rPr>
        <w:t xml:space="preserve">Reporting Triggers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8.2.19-1. It indicates </w:t>
      </w:r>
      <w:r w:rsidRPr="00441CD0">
        <w:t>the reporting trigger(s) for the UP function to send a report to the CP function</w:t>
      </w:r>
      <w:r w:rsidRPr="00441CD0">
        <w:rPr>
          <w:lang w:eastAsia="zh-CN"/>
        </w:rPr>
        <w:t>.</w:t>
      </w:r>
    </w:p>
    <w:p w14:paraId="2F05F7E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45B7AAB" w14:textId="77777777" w:rsidTr="00BB0E1F">
        <w:trPr>
          <w:jc w:val="center"/>
        </w:trPr>
        <w:tc>
          <w:tcPr>
            <w:tcW w:w="151" w:type="dxa"/>
            <w:tcBorders>
              <w:top w:val="single" w:sz="6" w:space="0" w:color="auto"/>
              <w:left w:val="single" w:sz="6" w:space="0" w:color="auto"/>
              <w:bottom w:val="nil"/>
              <w:right w:val="nil"/>
            </w:tcBorders>
          </w:tcPr>
          <w:p w14:paraId="130553D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6DDB3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77F6F5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E077AA" w14:textId="77777777" w:rsidR="00EE5860" w:rsidRPr="00441CD0" w:rsidRDefault="00EE5860" w:rsidP="00BB0E1F">
            <w:pPr>
              <w:pStyle w:val="TAC"/>
            </w:pPr>
          </w:p>
        </w:tc>
      </w:tr>
      <w:tr w:rsidR="00EE5860" w:rsidRPr="00441CD0" w14:paraId="058C5B14" w14:textId="77777777" w:rsidTr="00BB0E1F">
        <w:trPr>
          <w:jc w:val="center"/>
        </w:trPr>
        <w:tc>
          <w:tcPr>
            <w:tcW w:w="151" w:type="dxa"/>
            <w:tcBorders>
              <w:top w:val="nil"/>
              <w:left w:val="single" w:sz="6" w:space="0" w:color="auto"/>
              <w:bottom w:val="nil"/>
              <w:right w:val="nil"/>
            </w:tcBorders>
          </w:tcPr>
          <w:p w14:paraId="647DB7A7" w14:textId="77777777" w:rsidR="00EE5860" w:rsidRPr="00441CD0" w:rsidRDefault="00EE5860" w:rsidP="00BB0E1F">
            <w:pPr>
              <w:pStyle w:val="TAC"/>
            </w:pPr>
          </w:p>
        </w:tc>
        <w:tc>
          <w:tcPr>
            <w:tcW w:w="1104" w:type="dxa"/>
            <w:tcBorders>
              <w:top w:val="nil"/>
              <w:left w:val="nil"/>
              <w:bottom w:val="nil"/>
              <w:right w:val="nil"/>
            </w:tcBorders>
            <w:hideMark/>
          </w:tcPr>
          <w:p w14:paraId="45FB711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2E36A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9F380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93CF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8D9C1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5AA696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59AC46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6E56E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D0986F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8B3C11" w14:textId="77777777" w:rsidR="00EE5860" w:rsidRPr="00441CD0" w:rsidRDefault="00EE5860" w:rsidP="00BB0E1F">
            <w:pPr>
              <w:pStyle w:val="TAC"/>
            </w:pPr>
          </w:p>
        </w:tc>
      </w:tr>
      <w:tr w:rsidR="00EE5860" w:rsidRPr="00441CD0" w14:paraId="55AE1696" w14:textId="77777777" w:rsidTr="00BB0E1F">
        <w:trPr>
          <w:jc w:val="center"/>
        </w:trPr>
        <w:tc>
          <w:tcPr>
            <w:tcW w:w="151" w:type="dxa"/>
            <w:tcBorders>
              <w:top w:val="nil"/>
              <w:left w:val="single" w:sz="6" w:space="0" w:color="auto"/>
              <w:bottom w:val="nil"/>
              <w:right w:val="nil"/>
            </w:tcBorders>
          </w:tcPr>
          <w:p w14:paraId="748ECE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8E51F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FEB6ED5" w14:textId="77777777" w:rsidR="00EE5860" w:rsidRPr="00441CD0" w:rsidRDefault="00EE5860" w:rsidP="00BB0E1F">
            <w:pPr>
              <w:pStyle w:val="TAC"/>
            </w:pPr>
            <w:r w:rsidRPr="00441CD0">
              <w:t xml:space="preserve">Type = </w:t>
            </w:r>
            <w:r w:rsidRPr="00441CD0">
              <w:rPr>
                <w:lang w:val="sv-SE"/>
              </w:rPr>
              <w:t>37</w:t>
            </w:r>
            <w:r w:rsidRPr="00441CD0">
              <w:t xml:space="preserve"> (decimal)</w:t>
            </w:r>
          </w:p>
        </w:tc>
        <w:tc>
          <w:tcPr>
            <w:tcW w:w="588" w:type="dxa"/>
            <w:tcBorders>
              <w:top w:val="nil"/>
              <w:left w:val="single" w:sz="4" w:space="0" w:color="auto"/>
              <w:bottom w:val="nil"/>
              <w:right w:val="single" w:sz="6" w:space="0" w:color="auto"/>
            </w:tcBorders>
          </w:tcPr>
          <w:p w14:paraId="6607D61D" w14:textId="77777777" w:rsidR="00EE5860" w:rsidRPr="00441CD0" w:rsidRDefault="00EE5860" w:rsidP="00BB0E1F">
            <w:pPr>
              <w:pStyle w:val="TAC"/>
            </w:pPr>
          </w:p>
        </w:tc>
      </w:tr>
      <w:tr w:rsidR="00EE5860" w:rsidRPr="00441CD0" w14:paraId="68E907E7" w14:textId="77777777" w:rsidTr="00BB0E1F">
        <w:trPr>
          <w:jc w:val="center"/>
        </w:trPr>
        <w:tc>
          <w:tcPr>
            <w:tcW w:w="151" w:type="dxa"/>
            <w:tcBorders>
              <w:top w:val="nil"/>
              <w:left w:val="single" w:sz="6" w:space="0" w:color="auto"/>
              <w:bottom w:val="nil"/>
              <w:right w:val="nil"/>
            </w:tcBorders>
          </w:tcPr>
          <w:p w14:paraId="12A562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C41C7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785B4E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793B68" w14:textId="77777777" w:rsidR="00EE5860" w:rsidRPr="00441CD0" w:rsidRDefault="00EE5860" w:rsidP="00BB0E1F">
            <w:pPr>
              <w:pStyle w:val="TAC"/>
            </w:pPr>
          </w:p>
        </w:tc>
      </w:tr>
      <w:tr w:rsidR="00EE5860" w:rsidRPr="00441CD0" w14:paraId="4A4E84C4" w14:textId="77777777" w:rsidTr="00BB0E1F">
        <w:trPr>
          <w:jc w:val="center"/>
        </w:trPr>
        <w:tc>
          <w:tcPr>
            <w:tcW w:w="151" w:type="dxa"/>
            <w:tcBorders>
              <w:top w:val="nil"/>
              <w:left w:val="single" w:sz="6" w:space="0" w:color="auto"/>
              <w:bottom w:val="nil"/>
              <w:right w:val="nil"/>
            </w:tcBorders>
          </w:tcPr>
          <w:p w14:paraId="4EE124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3B64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37804036"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4E2C343A"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10DC8265"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768310B0"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1D243264" w14:textId="77777777" w:rsidR="00EE5860" w:rsidRPr="00441CD0" w:rsidRDefault="00EE5860" w:rsidP="00BB0E1F">
            <w:pPr>
              <w:pStyle w:val="TAC"/>
              <w:rPr>
                <w:lang w:val="sv-SE" w:eastAsia="zh-CN"/>
              </w:rPr>
            </w:pPr>
            <w:r w:rsidRPr="00441CD0">
              <w:rPr>
                <w:lang w:val="sv-SE"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10ADE2F3" w14:textId="77777777" w:rsidR="00EE5860" w:rsidRPr="00441CD0" w:rsidRDefault="00EE5860" w:rsidP="00BB0E1F">
            <w:pPr>
              <w:pStyle w:val="TAC"/>
              <w:rPr>
                <w:lang w:val="x-none" w:eastAsia="zh-CN"/>
              </w:rPr>
            </w:pPr>
            <w:r w:rsidRPr="00441CD0">
              <w:rPr>
                <w:lang w:eastAsia="zh-CN"/>
              </w:rPr>
              <w:t>TIMTH</w:t>
            </w:r>
          </w:p>
        </w:tc>
        <w:tc>
          <w:tcPr>
            <w:tcW w:w="588" w:type="dxa"/>
            <w:tcBorders>
              <w:top w:val="single" w:sz="4" w:space="0" w:color="auto"/>
              <w:left w:val="single" w:sz="4" w:space="0" w:color="auto"/>
              <w:bottom w:val="single" w:sz="4" w:space="0" w:color="auto"/>
              <w:right w:val="single" w:sz="4" w:space="0" w:color="auto"/>
            </w:tcBorders>
            <w:hideMark/>
          </w:tcPr>
          <w:p w14:paraId="79E835BA"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5C621C47"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3AE3A570" w14:textId="77777777" w:rsidR="00EE5860" w:rsidRPr="00441CD0" w:rsidRDefault="00EE5860" w:rsidP="00BB0E1F">
            <w:pPr>
              <w:pStyle w:val="TAC"/>
            </w:pPr>
          </w:p>
        </w:tc>
      </w:tr>
      <w:tr w:rsidR="00EE5860" w:rsidRPr="00441CD0" w14:paraId="34D19993" w14:textId="77777777" w:rsidTr="00BB0E1F">
        <w:trPr>
          <w:jc w:val="center"/>
        </w:trPr>
        <w:tc>
          <w:tcPr>
            <w:tcW w:w="151" w:type="dxa"/>
            <w:tcBorders>
              <w:top w:val="nil"/>
              <w:left w:val="single" w:sz="6" w:space="0" w:color="auto"/>
              <w:bottom w:val="nil"/>
              <w:right w:val="nil"/>
            </w:tcBorders>
          </w:tcPr>
          <w:p w14:paraId="41482D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FA906A" w14:textId="77777777" w:rsidR="00EE5860" w:rsidRPr="00441CD0" w:rsidRDefault="00EE5860" w:rsidP="00BB0E1F">
            <w:pPr>
              <w:pStyle w:val="NO"/>
              <w:keepNext/>
              <w:spacing w:after="0"/>
              <w:ind w:left="0" w:firstLine="0"/>
              <w:jc w:val="center"/>
              <w:rPr>
                <w:rFonts w:ascii="Arial" w:hAnsi="Arial" w:cs="Arial"/>
                <w:sz w:val="18"/>
                <w:szCs w:val="18"/>
                <w:lang w:val="sv-SE"/>
              </w:rPr>
            </w:pPr>
            <w:r w:rsidRPr="00441CD0">
              <w:rPr>
                <w:rFonts w:ascii="Arial" w:hAnsi="Arial" w:cs="Arial"/>
                <w:sz w:val="18"/>
                <w:szCs w:val="18"/>
                <w:lang w:val="sv-SE"/>
              </w:rPr>
              <w:t>6</w:t>
            </w:r>
          </w:p>
        </w:tc>
        <w:tc>
          <w:tcPr>
            <w:tcW w:w="588" w:type="dxa"/>
            <w:tcBorders>
              <w:top w:val="single" w:sz="4" w:space="0" w:color="auto"/>
              <w:left w:val="single" w:sz="4" w:space="0" w:color="auto"/>
              <w:bottom w:val="single" w:sz="4" w:space="0" w:color="auto"/>
              <w:right w:val="single" w:sz="4" w:space="0" w:color="auto"/>
            </w:tcBorders>
            <w:hideMark/>
          </w:tcPr>
          <w:p w14:paraId="0F82DD4C" w14:textId="77777777" w:rsidR="00EE5860" w:rsidRPr="00441CD0" w:rsidRDefault="00EE5860" w:rsidP="00BB0E1F">
            <w:pPr>
              <w:pStyle w:val="TAC"/>
              <w:rPr>
                <w:lang w:val="x-none"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hideMark/>
          </w:tcPr>
          <w:p w14:paraId="2A705539" w14:textId="77777777" w:rsidR="00EE5860" w:rsidRPr="00441CD0" w:rsidRDefault="00EE5860" w:rsidP="00BB0E1F">
            <w:pPr>
              <w:pStyle w:val="TAC"/>
              <w:rPr>
                <w:lang w:eastAsia="zh-CN"/>
              </w:rPr>
            </w:pPr>
            <w:r w:rsidRPr="00441CD0">
              <w:rPr>
                <w:lang w:eastAsia="zh-CN"/>
              </w:rPr>
              <w:t>IPMJL</w:t>
            </w:r>
          </w:p>
        </w:tc>
        <w:tc>
          <w:tcPr>
            <w:tcW w:w="589" w:type="dxa"/>
            <w:tcBorders>
              <w:top w:val="single" w:sz="4" w:space="0" w:color="auto"/>
              <w:left w:val="single" w:sz="4" w:space="0" w:color="auto"/>
              <w:bottom w:val="single" w:sz="4" w:space="0" w:color="auto"/>
              <w:right w:val="single" w:sz="4" w:space="0" w:color="auto"/>
            </w:tcBorders>
            <w:hideMark/>
          </w:tcPr>
          <w:p w14:paraId="3282306B" w14:textId="77777777" w:rsidR="00EE5860" w:rsidRPr="00441CD0" w:rsidRDefault="00EE5860" w:rsidP="00BB0E1F">
            <w:pPr>
              <w:pStyle w:val="TAC"/>
              <w:rPr>
                <w:lang w:eastAsia="zh-CN"/>
              </w:rPr>
            </w:pPr>
            <w:r w:rsidRPr="00441CD0">
              <w:rPr>
                <w:lang w:eastAsia="zh-CN"/>
              </w:rPr>
              <w:t>EVEQU</w:t>
            </w:r>
          </w:p>
        </w:tc>
        <w:tc>
          <w:tcPr>
            <w:tcW w:w="589" w:type="dxa"/>
            <w:tcBorders>
              <w:top w:val="single" w:sz="4" w:space="0" w:color="auto"/>
              <w:left w:val="single" w:sz="4" w:space="0" w:color="auto"/>
              <w:bottom w:val="single" w:sz="4" w:space="0" w:color="auto"/>
              <w:right w:val="single" w:sz="4" w:space="0" w:color="auto"/>
            </w:tcBorders>
            <w:hideMark/>
          </w:tcPr>
          <w:p w14:paraId="47884200" w14:textId="77777777" w:rsidR="00EE5860" w:rsidRPr="00441CD0" w:rsidRDefault="00EE5860" w:rsidP="00BB0E1F">
            <w:pPr>
              <w:pStyle w:val="TAC"/>
              <w:rPr>
                <w:lang w:eastAsia="zh-CN"/>
              </w:rPr>
            </w:pPr>
            <w:r w:rsidRPr="00441CD0">
              <w:rPr>
                <w:lang w:eastAsia="zh-CN"/>
              </w:rPr>
              <w:t>EVETH</w:t>
            </w:r>
          </w:p>
        </w:tc>
        <w:tc>
          <w:tcPr>
            <w:tcW w:w="589" w:type="dxa"/>
            <w:tcBorders>
              <w:top w:val="single" w:sz="4" w:space="0" w:color="auto"/>
              <w:left w:val="single" w:sz="4" w:space="0" w:color="auto"/>
              <w:bottom w:val="single" w:sz="4" w:space="0" w:color="auto"/>
              <w:right w:val="single" w:sz="4" w:space="0" w:color="auto"/>
            </w:tcBorders>
            <w:hideMark/>
          </w:tcPr>
          <w:p w14:paraId="5158DEA1"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59619E27" w14:textId="77777777" w:rsidR="00EE5860" w:rsidRPr="00441CD0" w:rsidRDefault="00EE5860" w:rsidP="00BB0E1F">
            <w:pPr>
              <w:pStyle w:val="TAC"/>
              <w:rPr>
                <w:lang w:eastAsia="zh-CN"/>
              </w:rPr>
            </w:pPr>
            <w:r w:rsidRPr="00441CD0">
              <w:rPr>
                <w:noProof/>
                <w:lang w:val="sv-SE"/>
              </w:rPr>
              <w:t>ENVCL</w:t>
            </w:r>
          </w:p>
        </w:tc>
        <w:tc>
          <w:tcPr>
            <w:tcW w:w="588" w:type="dxa"/>
            <w:tcBorders>
              <w:top w:val="single" w:sz="4" w:space="0" w:color="auto"/>
              <w:left w:val="single" w:sz="4" w:space="0" w:color="auto"/>
              <w:bottom w:val="single" w:sz="4" w:space="0" w:color="auto"/>
              <w:right w:val="single" w:sz="4" w:space="0" w:color="auto"/>
            </w:tcBorders>
            <w:hideMark/>
          </w:tcPr>
          <w:p w14:paraId="10FD2BF1"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5B8B73FF"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FEDE75D" w14:textId="77777777" w:rsidR="00EE5860" w:rsidRPr="00441CD0" w:rsidRDefault="00EE5860" w:rsidP="00BB0E1F">
            <w:pPr>
              <w:pStyle w:val="TAC"/>
            </w:pPr>
          </w:p>
        </w:tc>
      </w:tr>
      <w:tr w:rsidR="00EE5860" w:rsidRPr="00441CD0" w14:paraId="12116D9A" w14:textId="77777777" w:rsidTr="00BB0E1F">
        <w:trPr>
          <w:jc w:val="center"/>
        </w:trPr>
        <w:tc>
          <w:tcPr>
            <w:tcW w:w="151" w:type="dxa"/>
            <w:tcBorders>
              <w:top w:val="nil"/>
              <w:left w:val="single" w:sz="6" w:space="0" w:color="auto"/>
              <w:bottom w:val="nil"/>
              <w:right w:val="nil"/>
            </w:tcBorders>
          </w:tcPr>
          <w:p w14:paraId="67FD7E7B" w14:textId="77777777" w:rsidR="00EE5860" w:rsidRPr="00441CD0" w:rsidRDefault="00EE5860" w:rsidP="00BB0E1F">
            <w:pPr>
              <w:pStyle w:val="TAC"/>
            </w:pPr>
          </w:p>
        </w:tc>
        <w:tc>
          <w:tcPr>
            <w:tcW w:w="1104" w:type="dxa"/>
            <w:tcBorders>
              <w:top w:val="nil"/>
              <w:left w:val="nil"/>
              <w:bottom w:val="nil"/>
              <w:right w:val="single" w:sz="4" w:space="0" w:color="auto"/>
            </w:tcBorders>
          </w:tcPr>
          <w:p w14:paraId="02EA2BF9" w14:textId="77777777" w:rsidR="00EE5860" w:rsidRPr="00441CD0" w:rsidRDefault="00EE5860" w:rsidP="00BB0E1F">
            <w:pPr>
              <w:pStyle w:val="NO"/>
              <w:keepNext/>
              <w:spacing w:after="0"/>
              <w:ind w:left="0" w:firstLine="0"/>
              <w:jc w:val="center"/>
              <w:rPr>
                <w:rFonts w:ascii="Arial" w:hAnsi="Arial" w:cs="Arial"/>
                <w:sz w:val="18"/>
                <w:szCs w:val="18"/>
                <w:lang w:val="sv-SE"/>
              </w:rPr>
            </w:pPr>
            <w:r>
              <w:rPr>
                <w:rFonts w:ascii="Arial" w:hAnsi="Arial" w:cs="Arial"/>
                <w:sz w:val="18"/>
                <w:szCs w:val="18"/>
                <w:lang w:val="sv-SE"/>
              </w:rPr>
              <w:t>7</w:t>
            </w:r>
          </w:p>
        </w:tc>
        <w:tc>
          <w:tcPr>
            <w:tcW w:w="588" w:type="dxa"/>
            <w:tcBorders>
              <w:top w:val="single" w:sz="4" w:space="0" w:color="auto"/>
              <w:left w:val="single" w:sz="4" w:space="0" w:color="auto"/>
              <w:bottom w:val="single" w:sz="4" w:space="0" w:color="auto"/>
              <w:right w:val="single" w:sz="4" w:space="0" w:color="auto"/>
            </w:tcBorders>
          </w:tcPr>
          <w:p w14:paraId="6CA5A986" w14:textId="77777777" w:rsidR="00EE5860" w:rsidRPr="00441CD0" w:rsidDel="005B7EED"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A65711F"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0B16AFC"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1620C49"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297DEB9E"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C4CE7C" w14:textId="77777777" w:rsidR="00EE5860" w:rsidRPr="00441CD0" w:rsidRDefault="00EE5860" w:rsidP="00BB0E1F">
            <w:pPr>
              <w:pStyle w:val="TAC"/>
              <w:rPr>
                <w:noProof/>
                <w:lang w:val="sv-SE"/>
              </w:rPr>
            </w:pPr>
            <w:r>
              <w:rPr>
                <w:lang w:eastAsia="zh-CN"/>
              </w:rPr>
              <w:t>Spare</w:t>
            </w:r>
          </w:p>
        </w:tc>
        <w:tc>
          <w:tcPr>
            <w:tcW w:w="588" w:type="dxa"/>
            <w:tcBorders>
              <w:top w:val="single" w:sz="4" w:space="0" w:color="auto"/>
              <w:left w:val="single" w:sz="4" w:space="0" w:color="auto"/>
              <w:bottom w:val="single" w:sz="4" w:space="0" w:color="auto"/>
              <w:right w:val="single" w:sz="4" w:space="0" w:color="auto"/>
            </w:tcBorders>
          </w:tcPr>
          <w:p w14:paraId="3F325855"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973789E" w14:textId="77777777" w:rsidR="00EE5860" w:rsidRPr="00441CD0" w:rsidRDefault="00EE5860" w:rsidP="00BB0E1F">
            <w:pPr>
              <w:pStyle w:val="TAC"/>
              <w:rPr>
                <w:lang w:eastAsia="zh-CN"/>
              </w:rPr>
            </w:pPr>
            <w:r>
              <w:rPr>
                <w:lang w:eastAsia="zh-CN"/>
              </w:rPr>
              <w:t>REEMR</w:t>
            </w:r>
          </w:p>
        </w:tc>
        <w:tc>
          <w:tcPr>
            <w:tcW w:w="588" w:type="dxa"/>
            <w:tcBorders>
              <w:top w:val="nil"/>
              <w:left w:val="single" w:sz="4" w:space="0" w:color="auto"/>
              <w:bottom w:val="nil"/>
              <w:right w:val="single" w:sz="6" w:space="0" w:color="auto"/>
            </w:tcBorders>
          </w:tcPr>
          <w:p w14:paraId="2DE700AB" w14:textId="77777777" w:rsidR="00EE5860" w:rsidRPr="00441CD0" w:rsidRDefault="00EE5860" w:rsidP="00BB0E1F">
            <w:pPr>
              <w:pStyle w:val="TAC"/>
            </w:pPr>
          </w:p>
        </w:tc>
      </w:tr>
      <w:tr w:rsidR="00EE5860" w:rsidRPr="00441CD0" w14:paraId="1E656630" w14:textId="77777777" w:rsidTr="00BB0E1F">
        <w:trPr>
          <w:jc w:val="center"/>
        </w:trPr>
        <w:tc>
          <w:tcPr>
            <w:tcW w:w="151" w:type="dxa"/>
            <w:tcBorders>
              <w:top w:val="nil"/>
              <w:left w:val="single" w:sz="6" w:space="0" w:color="auto"/>
              <w:bottom w:val="single" w:sz="4" w:space="0" w:color="auto"/>
              <w:right w:val="nil"/>
            </w:tcBorders>
          </w:tcPr>
          <w:p w14:paraId="41A6596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BFAD11" w14:textId="77777777" w:rsidR="00EE5860" w:rsidRPr="00441CD0" w:rsidRDefault="00EE5860" w:rsidP="00BB0E1F">
            <w:pPr>
              <w:pStyle w:val="TAC"/>
            </w:pPr>
            <w:r>
              <w:rPr>
                <w:lang w:val="sv-SE" w:eastAsia="zh-CN"/>
              </w:rPr>
              <w:t>8</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5F1BF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CC00AA6" w14:textId="77777777" w:rsidR="00EE5860" w:rsidRPr="00441CD0" w:rsidRDefault="00EE5860" w:rsidP="00BB0E1F">
            <w:pPr>
              <w:pStyle w:val="TAC"/>
              <w:rPr>
                <w:lang w:val="x-none"/>
              </w:rPr>
            </w:pPr>
          </w:p>
        </w:tc>
      </w:tr>
    </w:tbl>
    <w:p w14:paraId="330DF7D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xml:space="preserve">: </w:t>
      </w:r>
      <w:r w:rsidRPr="00441CD0">
        <w:rPr>
          <w:lang w:eastAsia="ja-JP"/>
        </w:rPr>
        <w:t>Reporting Triggers</w:t>
      </w:r>
    </w:p>
    <w:p w14:paraId="39EA8425" w14:textId="77777777" w:rsidR="00EE5860" w:rsidRPr="00441CD0" w:rsidRDefault="00EE5860" w:rsidP="00EE5860">
      <w:pPr>
        <w:rPr>
          <w:noProof/>
        </w:rPr>
      </w:pPr>
      <w:r w:rsidRPr="00441CD0">
        <w:rPr>
          <w:noProof/>
        </w:rPr>
        <w:t>Octet 5 shall be encoded as follows:</w:t>
      </w:r>
    </w:p>
    <w:p w14:paraId="74DC5562"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request for periodic reporting.</w:t>
      </w:r>
    </w:p>
    <w:p w14:paraId="43C4778E"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a request for reporting when the data volume usage reaches a volume threshold</w:t>
      </w:r>
    </w:p>
    <w:p w14:paraId="632B4C3D" w14:textId="77777777" w:rsidR="00EE5860" w:rsidRPr="00441CD0" w:rsidRDefault="00EE5860" w:rsidP="00EE5860">
      <w:pPr>
        <w:pStyle w:val="B1"/>
        <w:rPr>
          <w:noProof/>
          <w:lang w:val="x-none"/>
        </w:rPr>
      </w:pPr>
      <w:r w:rsidRPr="00441CD0">
        <w:rPr>
          <w:noProof/>
        </w:rPr>
        <w:t>-</w:t>
      </w:r>
      <w:r w:rsidRPr="00441CD0">
        <w:rPr>
          <w:noProof/>
        </w:rPr>
        <w:tab/>
        <w:t>Bit 3 – TIMTH (</w:t>
      </w:r>
      <w:r w:rsidRPr="00441CD0">
        <w:rPr>
          <w:lang w:eastAsia="zh-CN"/>
        </w:rPr>
        <w:t>Time Threshold)</w:t>
      </w:r>
      <w:r w:rsidRPr="00441CD0">
        <w:rPr>
          <w:noProof/>
        </w:rPr>
        <w:t>: when set to "1", this indicates a request for reporting when the time usage reaches a time threshold.</w:t>
      </w:r>
    </w:p>
    <w:p w14:paraId="0F18AF35" w14:textId="77777777" w:rsidR="00EE5860" w:rsidRPr="00441CD0" w:rsidRDefault="00EE5860" w:rsidP="00EE5860">
      <w:pPr>
        <w:pStyle w:val="B1"/>
        <w:rPr>
          <w:noProof/>
        </w:rPr>
      </w:pPr>
      <w:r w:rsidRPr="00441CD0">
        <w:rPr>
          <w:noProof/>
        </w:rPr>
        <w:t>-</w:t>
      </w:r>
      <w:r w:rsidRPr="00441CD0">
        <w:rPr>
          <w:noProof/>
        </w:rPr>
        <w:tab/>
        <w:t>Bit 4 – QUHTI (</w:t>
      </w:r>
      <w:r w:rsidRPr="00441CD0">
        <w:rPr>
          <w:lang w:eastAsia="zh-CN"/>
        </w:rPr>
        <w:t>Quota Holding Time)</w:t>
      </w:r>
      <w:r w:rsidRPr="00441CD0">
        <w:rPr>
          <w:noProof/>
        </w:rPr>
        <w:t>: when set to "1", this indicates a request for reporting when no packets have been received for a period exceeding the Quota Holding Time.</w:t>
      </w:r>
    </w:p>
    <w:p w14:paraId="41063F13"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a request for reporting when detecting the start of an SDF or Application traffic.</w:t>
      </w:r>
    </w:p>
    <w:p w14:paraId="27AE85EF"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a request for reporting when detecting the stop of an SDF or Application Traffic.</w:t>
      </w:r>
    </w:p>
    <w:p w14:paraId="6D54E6FB"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a request for reporting when the DL traffic being dropped reaches a threshold.</w:t>
      </w:r>
    </w:p>
    <w:p w14:paraId="6D2E1E1F" w14:textId="76BA728D" w:rsidR="00EE5860" w:rsidRPr="00441CD0" w:rsidRDefault="00EE5860" w:rsidP="00EE5860">
      <w:pPr>
        <w:pStyle w:val="B1"/>
        <w:rPr>
          <w:noProof/>
        </w:rPr>
      </w:pPr>
      <w:r w:rsidRPr="00441CD0">
        <w:rPr>
          <w:noProof/>
        </w:rPr>
        <w:t>-</w:t>
      </w:r>
      <w:r w:rsidRPr="00441CD0">
        <w:rPr>
          <w:noProof/>
        </w:rPr>
        <w:tab/>
        <w:t xml:space="preserve">Bit 8: - LIUSA (Linked Usage Reporting): when set to "1", this indicates a request for linked usage reporting, i.e. a request for reporting a usage report for a URR when a usage report is reported for a linked URR (see </w:t>
      </w:r>
      <w:r w:rsidR="00415C19" w:rsidRPr="00441CD0">
        <w:rPr>
          <w:noProof/>
        </w:rPr>
        <w:t>clause</w:t>
      </w:r>
      <w:r w:rsidR="00415C19">
        <w:rPr>
          <w:noProof/>
        </w:rPr>
        <w:t> </w:t>
      </w:r>
      <w:r w:rsidR="00415C19" w:rsidRPr="00441CD0">
        <w:rPr>
          <w:noProof/>
        </w:rPr>
        <w:t>5</w:t>
      </w:r>
      <w:r w:rsidRPr="00441CD0">
        <w:rPr>
          <w:noProof/>
        </w:rPr>
        <w:t>.2.2.4).</w:t>
      </w:r>
    </w:p>
    <w:p w14:paraId="1D467DAE" w14:textId="77777777" w:rsidR="00EE5860" w:rsidRPr="00441CD0" w:rsidRDefault="00EE5860" w:rsidP="00EE5860">
      <w:pPr>
        <w:rPr>
          <w:noProof/>
        </w:rPr>
      </w:pPr>
      <w:r w:rsidRPr="00441CD0">
        <w:rPr>
          <w:noProof/>
        </w:rPr>
        <w:t>Octet 6 shall be encoded as follows:</w:t>
      </w:r>
    </w:p>
    <w:p w14:paraId="34503DC6" w14:textId="77777777" w:rsidR="00EE5860" w:rsidRPr="00441CD0" w:rsidRDefault="00EE5860" w:rsidP="00EE5860">
      <w:pPr>
        <w:pStyle w:val="B1"/>
        <w:rPr>
          <w:noProof/>
        </w:rPr>
      </w:pPr>
      <w:r w:rsidRPr="00441CD0">
        <w:rPr>
          <w:noProof/>
        </w:rPr>
        <w:t>-</w:t>
      </w:r>
      <w:r w:rsidRPr="00441CD0">
        <w:rPr>
          <w:noProof/>
        </w:rPr>
        <w:tab/>
        <w:t>Bit 1 –VOLQU (</w:t>
      </w:r>
      <w:r w:rsidRPr="00441CD0">
        <w:rPr>
          <w:lang w:eastAsia="zh-CN"/>
        </w:rPr>
        <w:t>Volume Quota)</w:t>
      </w:r>
      <w:r w:rsidRPr="00441CD0">
        <w:rPr>
          <w:noProof/>
        </w:rPr>
        <w:t>: when set to "1", this indicates a request for reporting when a Volume Quota is exhausted.</w:t>
      </w:r>
    </w:p>
    <w:p w14:paraId="055EAC4D"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a request for reporting when a Time Quota is exhausted.</w:t>
      </w:r>
    </w:p>
    <w:p w14:paraId="1C04B182" w14:textId="190F1CC8" w:rsidR="00EE5860" w:rsidRPr="00441CD0" w:rsidRDefault="00EE5860" w:rsidP="00EE5860">
      <w:pPr>
        <w:pStyle w:val="B1"/>
        <w:rPr>
          <w:noProof/>
        </w:rPr>
      </w:pPr>
      <w:r w:rsidRPr="00441CD0">
        <w:rPr>
          <w:noProof/>
        </w:rPr>
        <w:t>-</w:t>
      </w:r>
      <w:r w:rsidRPr="00441CD0">
        <w:rPr>
          <w:noProof/>
        </w:rPr>
        <w:tab/>
        <w:t xml:space="preserve">Bit 3 – ENVCL (Envelope Closure): when set to "1", this indicates a request for reporting when conditions for closure of envelope is met (see </w:t>
      </w:r>
      <w:r w:rsidR="00415C19" w:rsidRPr="00441CD0">
        <w:rPr>
          <w:noProof/>
        </w:rPr>
        <w:t>clause</w:t>
      </w:r>
      <w:r w:rsidR="00415C19">
        <w:rPr>
          <w:noProof/>
        </w:rPr>
        <w:t> </w:t>
      </w:r>
      <w:r w:rsidR="00415C19" w:rsidRPr="00441CD0">
        <w:rPr>
          <w:noProof/>
        </w:rPr>
        <w:t>5</w:t>
      </w:r>
      <w:r w:rsidRPr="00441CD0">
        <w:rPr>
          <w:noProof/>
        </w:rPr>
        <w:t>.2.2.3).</w:t>
      </w:r>
    </w:p>
    <w:p w14:paraId="7B1A9028" w14:textId="77777777" w:rsidR="00EE5860" w:rsidRPr="00441CD0" w:rsidRDefault="00EE5860" w:rsidP="00EE5860">
      <w:pPr>
        <w:pStyle w:val="B1"/>
        <w:rPr>
          <w:noProof/>
        </w:rPr>
      </w:pPr>
      <w:r w:rsidRPr="00441CD0">
        <w:rPr>
          <w:noProof/>
        </w:rPr>
        <w:t>-</w:t>
      </w:r>
      <w:r w:rsidRPr="00441CD0">
        <w:rPr>
          <w:noProof/>
        </w:rPr>
        <w:tab/>
        <w:t>Bit 4 – MACAR (MAC Addresses Reporting): when set to "1", this indicates a request for reporting the MAC (Ethernet) addresses used as source address of frames sent UL by the UE.</w:t>
      </w:r>
    </w:p>
    <w:p w14:paraId="451936C2" w14:textId="77777777" w:rsidR="00EE5860" w:rsidRPr="00441CD0" w:rsidRDefault="00EE5860" w:rsidP="00EE5860">
      <w:pPr>
        <w:pStyle w:val="B1"/>
        <w:rPr>
          <w:noProof/>
        </w:rPr>
      </w:pPr>
      <w:r w:rsidRPr="00441CD0">
        <w:rPr>
          <w:noProof/>
        </w:rPr>
        <w:t>-</w:t>
      </w:r>
      <w:r w:rsidRPr="00441CD0">
        <w:rPr>
          <w:noProof/>
        </w:rPr>
        <w:tab/>
        <w:t>Bit 5 – EVETH (Event Threshold): when set to "1", this indicates a request for reporting when an event threshold is reached. .</w:t>
      </w:r>
    </w:p>
    <w:p w14:paraId="73567D6D" w14:textId="77777777" w:rsidR="00EE5860" w:rsidRPr="00441CD0" w:rsidRDefault="00EE5860" w:rsidP="00EE5860">
      <w:pPr>
        <w:pStyle w:val="B1"/>
        <w:rPr>
          <w:noProof/>
        </w:rPr>
      </w:pPr>
      <w:r w:rsidRPr="00441CD0">
        <w:rPr>
          <w:noProof/>
        </w:rPr>
        <w:t>-</w:t>
      </w:r>
      <w:r w:rsidRPr="00441CD0">
        <w:rPr>
          <w:noProof/>
        </w:rPr>
        <w:tab/>
        <w:t>Bit 6 – EVEQU (Event Quota): when set to "1", this indicates a request for reporting when an Event Quota is reached.</w:t>
      </w:r>
      <w:r w:rsidRPr="00441CD0">
        <w:t xml:space="preserve"> </w:t>
      </w:r>
      <w:r w:rsidRPr="00441CD0">
        <w:rPr>
          <w:noProof/>
        </w:rPr>
        <w:t>.</w:t>
      </w:r>
    </w:p>
    <w:p w14:paraId="5816AD57" w14:textId="77777777" w:rsidR="00EE5860" w:rsidRPr="00441CD0" w:rsidRDefault="00EE5860" w:rsidP="00EE5860">
      <w:pPr>
        <w:pStyle w:val="B1"/>
        <w:rPr>
          <w:noProof/>
        </w:rPr>
      </w:pPr>
      <w:r w:rsidRPr="00441CD0">
        <w:rPr>
          <w:noProof/>
        </w:rPr>
        <w:t>-</w:t>
      </w:r>
      <w:r w:rsidRPr="00441CD0">
        <w:rPr>
          <w:noProof/>
        </w:rPr>
        <w:tab/>
        <w:t>Bit 7 – IPMJL (IP Multicast Join/Leave): when set to "1", this indicates a request for reporting when</w:t>
      </w:r>
      <w:r w:rsidRPr="00441CD0">
        <w:t xml:space="preserve"> the UPF adds or removes the PDU session to/from the DL replication tree associated with an IP multicast flow</w:t>
      </w:r>
      <w:r w:rsidRPr="00441CD0">
        <w:rPr>
          <w:noProof/>
        </w:rPr>
        <w:t>.</w:t>
      </w:r>
    </w:p>
    <w:p w14:paraId="7904CE6D" w14:textId="77777777" w:rsidR="00EE5860" w:rsidRDefault="00EE5860" w:rsidP="00EE5860">
      <w:pPr>
        <w:pStyle w:val="B1"/>
        <w:rPr>
          <w:noProof/>
        </w:rPr>
      </w:pPr>
      <w:r w:rsidRPr="00441CD0">
        <w:rPr>
          <w:noProof/>
        </w:rPr>
        <w:t>-</w:t>
      </w:r>
      <w:r w:rsidRPr="00441CD0">
        <w:rPr>
          <w:noProof/>
        </w:rPr>
        <w:tab/>
        <w:t>Bit 8: –</w:t>
      </w:r>
      <w:r w:rsidRPr="005B7EED">
        <w:rPr>
          <w:noProof/>
        </w:rPr>
        <w:t xml:space="preserve">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4870140C" w14:textId="77777777" w:rsidR="00EE5860" w:rsidRPr="00441CD0" w:rsidRDefault="00EE5860" w:rsidP="00EE5860">
      <w:pPr>
        <w:rPr>
          <w:noProof/>
        </w:rPr>
      </w:pPr>
      <w:r w:rsidRPr="00441CD0">
        <w:rPr>
          <w:noProof/>
        </w:rPr>
        <w:lastRenderedPageBreak/>
        <w:t xml:space="preserve">Octet </w:t>
      </w:r>
      <w:r>
        <w:rPr>
          <w:noProof/>
        </w:rPr>
        <w:t>7</w:t>
      </w:r>
      <w:r w:rsidRPr="00441CD0">
        <w:rPr>
          <w:noProof/>
        </w:rPr>
        <w:t xml:space="preserve"> shall be encoded as follows:</w:t>
      </w:r>
    </w:p>
    <w:p w14:paraId="0EBDF24B" w14:textId="77777777" w:rsidR="00EE5860" w:rsidRPr="00441CD0" w:rsidRDefault="00EE5860" w:rsidP="00EE5860">
      <w:pPr>
        <w:pStyle w:val="B1"/>
        <w:rPr>
          <w:noProof/>
        </w:rPr>
      </w:pPr>
      <w:r>
        <w:rPr>
          <w:noProof/>
        </w:rPr>
        <w:t>-</w:t>
      </w:r>
      <w:r>
        <w:rPr>
          <w:noProof/>
        </w:rPr>
        <w:tab/>
      </w:r>
      <w:r w:rsidRPr="00441CD0">
        <w:rPr>
          <w:noProof/>
        </w:rPr>
        <w:t>Bit 1 –</w:t>
      </w:r>
      <w:r w:rsidRPr="005B3395">
        <w:rPr>
          <w:noProof/>
        </w:rPr>
        <w:t xml:space="preserve"> </w:t>
      </w:r>
      <w:r>
        <w:rPr>
          <w:noProof/>
        </w:rPr>
        <w:t xml:space="preserve">REEMR (REport the End Marker Reception): </w:t>
      </w:r>
      <w:r w:rsidRPr="00441CD0">
        <w:rPr>
          <w:noProof/>
        </w:rPr>
        <w:t xml:space="preserve">when set to "1", </w:t>
      </w:r>
      <w:r>
        <w:rPr>
          <w:noProof/>
        </w:rPr>
        <w:t>the SMF</w:t>
      </w:r>
      <w:r w:rsidRPr="00441CD0">
        <w:rPr>
          <w:noProof/>
        </w:rPr>
        <w:t xml:space="preserve"> </w:t>
      </w:r>
      <w:r>
        <w:rPr>
          <w:noProof/>
        </w:rPr>
        <w:t xml:space="preserve">instructs the </w:t>
      </w:r>
      <w:r w:rsidRPr="00A42CDD">
        <w:rPr>
          <w:noProof/>
        </w:rPr>
        <w:t xml:space="preserve">UPF to report the reception of the End Marker packet. </w:t>
      </w:r>
      <w:r w:rsidRPr="00A42CDD">
        <w:t>See clause</w:t>
      </w:r>
      <w:r>
        <w:t> </w:t>
      </w:r>
      <w:r w:rsidRPr="00A42CDD">
        <w:t>5.2.2.2.1</w:t>
      </w:r>
      <w:r>
        <w:t xml:space="preserve"> and also clause</w:t>
      </w:r>
      <w:r w:rsidRPr="00A42CDD">
        <w:t>s</w:t>
      </w:r>
      <w:r>
        <w:t> </w:t>
      </w:r>
      <w:r w:rsidRPr="00A42CDD">
        <w:t>4.2.3.2 and 4.23.</w:t>
      </w:r>
      <w:r w:rsidRPr="00A42CDD">
        <w:rPr>
          <w:lang w:eastAsia="zh-CN"/>
        </w:rPr>
        <w:t>4.3</w:t>
      </w:r>
      <w:r>
        <w:t xml:space="preserve"> in 3GPP TS 23.502 [29]</w:t>
      </w:r>
      <w:r w:rsidRPr="00A42CDD">
        <w:rPr>
          <w:noProof/>
        </w:rPr>
        <w:t>.</w:t>
      </w:r>
    </w:p>
    <w:p w14:paraId="2804EA3C" w14:textId="77777777" w:rsidR="00EE5860" w:rsidRPr="00441CD0" w:rsidRDefault="00EE5860" w:rsidP="00EE5860">
      <w:pPr>
        <w:pStyle w:val="B1"/>
        <w:rPr>
          <w:noProof/>
        </w:rPr>
      </w:pPr>
      <w:r w:rsidRPr="00441CD0">
        <w:rPr>
          <w:noProof/>
        </w:rPr>
        <w:t>-</w:t>
      </w:r>
      <w:r w:rsidRPr="00441CD0">
        <w:rPr>
          <w:noProof/>
        </w:rPr>
        <w:tab/>
      </w:r>
      <w:r w:rsidRPr="00441CD0">
        <w:t xml:space="preserve">Bit </w:t>
      </w:r>
      <w:r>
        <w:t>2</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p>
    <w:p w14:paraId="5F9AC21B" w14:textId="77777777" w:rsidR="00EE5860" w:rsidRPr="00441CD0" w:rsidRDefault="00EE5860" w:rsidP="00EE5860">
      <w:pPr>
        <w:pStyle w:val="B1"/>
        <w:rPr>
          <w:noProof/>
        </w:rPr>
      </w:pPr>
      <w:r w:rsidRPr="00441CD0">
        <w:rPr>
          <w:noProof/>
        </w:rPr>
        <w:t>At least one bit shall be set to "1". Several bits may be set to "1".</w:t>
      </w:r>
    </w:p>
    <w:p w14:paraId="4F157C7F" w14:textId="77777777" w:rsidR="00EE5860" w:rsidRPr="00441CD0" w:rsidRDefault="00EE5860" w:rsidP="00EE5860">
      <w:pPr>
        <w:pStyle w:val="Heading3"/>
      </w:pPr>
      <w:bookmarkStart w:id="5299" w:name="_Toc19717365"/>
      <w:bookmarkStart w:id="5300" w:name="_Toc27490866"/>
      <w:bookmarkStart w:id="5301" w:name="_Toc27557159"/>
      <w:bookmarkStart w:id="5302" w:name="_Toc27724076"/>
      <w:bookmarkStart w:id="5303" w:name="_Toc36031150"/>
      <w:bookmarkStart w:id="5304" w:name="_Toc36043070"/>
      <w:bookmarkStart w:id="5305" w:name="_Toc36814395"/>
      <w:bookmarkStart w:id="5306" w:name="_Toc44689253"/>
      <w:bookmarkStart w:id="5307" w:name="_Toc44924007"/>
      <w:bookmarkStart w:id="5308" w:name="_Toc51860977"/>
      <w:bookmarkStart w:id="5309" w:name="_Toc57930748"/>
      <w:bookmarkStart w:id="5310" w:name="_Toc57931378"/>
      <w:bookmarkStart w:id="5311" w:name="_Toc160974504"/>
      <w:r w:rsidRPr="00441CD0">
        <w:t>8.</w:t>
      </w:r>
      <w:r w:rsidRPr="00441CD0">
        <w:rPr>
          <w:lang w:val="en-US"/>
        </w:rPr>
        <w:t>2.20</w:t>
      </w:r>
      <w:r w:rsidRPr="00441CD0">
        <w:tab/>
        <w:t>Redirect Information</w:t>
      </w:r>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0655E331" w14:textId="77777777" w:rsidR="00EE5860" w:rsidRPr="00441CD0" w:rsidRDefault="00EE5860" w:rsidP="00EE5860">
      <w:pPr>
        <w:ind w:left="142"/>
      </w:pPr>
      <w:r w:rsidRPr="00441CD0">
        <w:t>Redirect Information</w:t>
      </w:r>
      <w:r w:rsidRPr="00441CD0">
        <w:rPr>
          <w:lang w:eastAsia="zh-CN"/>
        </w:rPr>
        <w:t xml:space="preserve"> </w:t>
      </w:r>
      <w:r w:rsidRPr="00441CD0">
        <w:t>is coded as depicted in Figure 8.2.20</w:t>
      </w:r>
      <w:r w:rsidRPr="00441CD0">
        <w:rPr>
          <w:lang w:eastAsia="zh-CN"/>
        </w:rPr>
        <w:t>-1</w:t>
      </w:r>
      <w:r w:rsidRPr="00441CD0">
        <w:t>.</w:t>
      </w:r>
    </w:p>
    <w:p w14:paraId="27F9741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1"/>
        <w:gridCol w:w="589"/>
        <w:gridCol w:w="588"/>
        <w:gridCol w:w="619"/>
        <w:gridCol w:w="561"/>
        <w:gridCol w:w="588"/>
      </w:tblGrid>
      <w:tr w:rsidR="00EE5860" w:rsidRPr="00441CD0" w14:paraId="3AC84F6B" w14:textId="77777777" w:rsidTr="00BB0E1F">
        <w:trPr>
          <w:jc w:val="center"/>
        </w:trPr>
        <w:tc>
          <w:tcPr>
            <w:tcW w:w="151" w:type="dxa"/>
            <w:tcBorders>
              <w:top w:val="single" w:sz="6" w:space="0" w:color="auto"/>
              <w:left w:val="single" w:sz="6" w:space="0" w:color="auto"/>
              <w:bottom w:val="nil"/>
              <w:right w:val="nil"/>
            </w:tcBorders>
          </w:tcPr>
          <w:p w14:paraId="27E867E9" w14:textId="77777777" w:rsidR="00EE5860" w:rsidRPr="00441CD0" w:rsidRDefault="00EE5860" w:rsidP="00BB0E1F">
            <w:pPr>
              <w:pStyle w:val="TAC"/>
            </w:pPr>
          </w:p>
        </w:tc>
        <w:tc>
          <w:tcPr>
            <w:tcW w:w="1104" w:type="dxa"/>
            <w:tcBorders>
              <w:top w:val="single" w:sz="6" w:space="0" w:color="auto"/>
              <w:left w:val="nil"/>
              <w:bottom w:val="nil"/>
              <w:right w:val="nil"/>
            </w:tcBorders>
          </w:tcPr>
          <w:p w14:paraId="19E7144A" w14:textId="77777777" w:rsidR="00EE5860" w:rsidRPr="00441CD0" w:rsidRDefault="00EE5860" w:rsidP="00BB0E1F">
            <w:pPr>
              <w:pStyle w:val="TAH"/>
            </w:pPr>
          </w:p>
        </w:tc>
        <w:tc>
          <w:tcPr>
            <w:tcW w:w="4715" w:type="dxa"/>
            <w:gridSpan w:val="8"/>
            <w:tcBorders>
              <w:top w:val="single" w:sz="6" w:space="0" w:color="auto"/>
              <w:left w:val="nil"/>
              <w:bottom w:val="nil"/>
              <w:right w:val="nil"/>
            </w:tcBorders>
            <w:hideMark/>
          </w:tcPr>
          <w:p w14:paraId="510208A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133AEC" w14:textId="77777777" w:rsidR="00EE5860" w:rsidRPr="00441CD0" w:rsidRDefault="00EE5860" w:rsidP="00BB0E1F">
            <w:pPr>
              <w:pStyle w:val="TAC"/>
            </w:pPr>
          </w:p>
        </w:tc>
      </w:tr>
      <w:tr w:rsidR="00EE5860" w:rsidRPr="00441CD0" w14:paraId="7D0525AF" w14:textId="77777777" w:rsidTr="00BB0E1F">
        <w:trPr>
          <w:jc w:val="center"/>
        </w:trPr>
        <w:tc>
          <w:tcPr>
            <w:tcW w:w="151" w:type="dxa"/>
            <w:tcBorders>
              <w:top w:val="nil"/>
              <w:left w:val="single" w:sz="6" w:space="0" w:color="auto"/>
              <w:bottom w:val="nil"/>
              <w:right w:val="nil"/>
            </w:tcBorders>
          </w:tcPr>
          <w:p w14:paraId="319B93FD" w14:textId="77777777" w:rsidR="00EE5860" w:rsidRPr="00441CD0" w:rsidRDefault="00EE5860" w:rsidP="00BB0E1F">
            <w:pPr>
              <w:pStyle w:val="TAC"/>
            </w:pPr>
          </w:p>
        </w:tc>
        <w:tc>
          <w:tcPr>
            <w:tcW w:w="1104" w:type="dxa"/>
            <w:tcBorders>
              <w:top w:val="nil"/>
              <w:left w:val="nil"/>
              <w:bottom w:val="nil"/>
              <w:right w:val="nil"/>
            </w:tcBorders>
            <w:hideMark/>
          </w:tcPr>
          <w:p w14:paraId="38891BC4"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7EFAF3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C5423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268DF" w14:textId="77777777" w:rsidR="00EE5860" w:rsidRPr="00441CD0" w:rsidRDefault="00EE5860" w:rsidP="00BB0E1F">
            <w:pPr>
              <w:pStyle w:val="TAH"/>
            </w:pPr>
            <w:r w:rsidRPr="00441CD0">
              <w:t>6</w:t>
            </w:r>
          </w:p>
        </w:tc>
        <w:tc>
          <w:tcPr>
            <w:tcW w:w="591" w:type="dxa"/>
            <w:tcBorders>
              <w:top w:val="nil"/>
              <w:left w:val="nil"/>
              <w:bottom w:val="single" w:sz="4" w:space="0" w:color="auto"/>
              <w:right w:val="nil"/>
            </w:tcBorders>
            <w:hideMark/>
          </w:tcPr>
          <w:p w14:paraId="02DE139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CA28D3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10D034" w14:textId="77777777" w:rsidR="00EE5860" w:rsidRPr="00441CD0" w:rsidRDefault="00EE5860" w:rsidP="00BB0E1F">
            <w:pPr>
              <w:pStyle w:val="TAH"/>
            </w:pPr>
            <w:r w:rsidRPr="00441CD0">
              <w:t>3</w:t>
            </w:r>
          </w:p>
        </w:tc>
        <w:tc>
          <w:tcPr>
            <w:tcW w:w="619" w:type="dxa"/>
            <w:tcBorders>
              <w:top w:val="nil"/>
              <w:left w:val="nil"/>
              <w:bottom w:val="single" w:sz="4" w:space="0" w:color="auto"/>
              <w:right w:val="nil"/>
            </w:tcBorders>
            <w:hideMark/>
          </w:tcPr>
          <w:p w14:paraId="5710151C"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1F06B2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EE74D6" w14:textId="77777777" w:rsidR="00EE5860" w:rsidRPr="00441CD0" w:rsidRDefault="00EE5860" w:rsidP="00BB0E1F">
            <w:pPr>
              <w:pStyle w:val="TAC"/>
            </w:pPr>
          </w:p>
        </w:tc>
      </w:tr>
      <w:tr w:rsidR="00EE5860" w:rsidRPr="00441CD0" w14:paraId="2FE6378D" w14:textId="77777777" w:rsidTr="00BB0E1F">
        <w:trPr>
          <w:jc w:val="center"/>
        </w:trPr>
        <w:tc>
          <w:tcPr>
            <w:tcW w:w="151" w:type="dxa"/>
            <w:tcBorders>
              <w:top w:val="nil"/>
              <w:left w:val="single" w:sz="6" w:space="0" w:color="auto"/>
              <w:bottom w:val="nil"/>
              <w:right w:val="nil"/>
            </w:tcBorders>
          </w:tcPr>
          <w:p w14:paraId="498392A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9DCFAE" w14:textId="77777777" w:rsidR="00EE5860" w:rsidRPr="00441CD0" w:rsidRDefault="00EE5860" w:rsidP="00BB0E1F">
            <w:pPr>
              <w:pStyle w:val="TAC"/>
            </w:pPr>
            <w:r w:rsidRPr="00441CD0">
              <w:t>1-2</w:t>
            </w:r>
          </w:p>
        </w:tc>
        <w:tc>
          <w:tcPr>
            <w:tcW w:w="4715" w:type="dxa"/>
            <w:gridSpan w:val="8"/>
            <w:tcBorders>
              <w:top w:val="single" w:sz="4" w:space="0" w:color="auto"/>
              <w:left w:val="single" w:sz="4" w:space="0" w:color="auto"/>
              <w:bottom w:val="single" w:sz="4" w:space="0" w:color="auto"/>
              <w:right w:val="single" w:sz="4" w:space="0" w:color="auto"/>
            </w:tcBorders>
            <w:hideMark/>
          </w:tcPr>
          <w:p w14:paraId="5C353D32" w14:textId="77777777" w:rsidR="00EE5860" w:rsidRPr="00441CD0" w:rsidRDefault="00EE5860" w:rsidP="00BB0E1F">
            <w:pPr>
              <w:pStyle w:val="TAC"/>
            </w:pPr>
            <w:r w:rsidRPr="00441CD0">
              <w:t xml:space="preserve">Type = </w:t>
            </w:r>
            <w:r w:rsidRPr="00441CD0">
              <w:rPr>
                <w:lang w:val="sv-SE"/>
              </w:rPr>
              <w:t>38</w:t>
            </w:r>
            <w:r w:rsidRPr="00441CD0">
              <w:t xml:space="preserve"> (decimal)</w:t>
            </w:r>
          </w:p>
        </w:tc>
        <w:tc>
          <w:tcPr>
            <w:tcW w:w="588" w:type="dxa"/>
            <w:tcBorders>
              <w:top w:val="nil"/>
              <w:left w:val="single" w:sz="4" w:space="0" w:color="auto"/>
              <w:bottom w:val="nil"/>
              <w:right w:val="single" w:sz="6" w:space="0" w:color="auto"/>
            </w:tcBorders>
          </w:tcPr>
          <w:p w14:paraId="01799217" w14:textId="77777777" w:rsidR="00EE5860" w:rsidRPr="00441CD0" w:rsidRDefault="00EE5860" w:rsidP="00BB0E1F">
            <w:pPr>
              <w:pStyle w:val="TAC"/>
            </w:pPr>
          </w:p>
        </w:tc>
      </w:tr>
      <w:tr w:rsidR="00EE5860" w:rsidRPr="00441CD0" w14:paraId="33C3ABA6" w14:textId="77777777" w:rsidTr="00BB0E1F">
        <w:trPr>
          <w:jc w:val="center"/>
        </w:trPr>
        <w:tc>
          <w:tcPr>
            <w:tcW w:w="151" w:type="dxa"/>
            <w:tcBorders>
              <w:top w:val="nil"/>
              <w:left w:val="single" w:sz="6" w:space="0" w:color="auto"/>
              <w:bottom w:val="nil"/>
              <w:right w:val="nil"/>
            </w:tcBorders>
          </w:tcPr>
          <w:p w14:paraId="2DEDE2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20025B" w14:textId="77777777" w:rsidR="00EE5860" w:rsidRPr="00441CD0" w:rsidRDefault="00EE5860" w:rsidP="00BB0E1F">
            <w:pPr>
              <w:pStyle w:val="TAC"/>
            </w:pPr>
            <w:r w:rsidRPr="00441CD0">
              <w:t>3-4</w:t>
            </w:r>
          </w:p>
        </w:tc>
        <w:tc>
          <w:tcPr>
            <w:tcW w:w="4715" w:type="dxa"/>
            <w:gridSpan w:val="8"/>
            <w:tcBorders>
              <w:top w:val="single" w:sz="4" w:space="0" w:color="auto"/>
              <w:left w:val="single" w:sz="4" w:space="0" w:color="auto"/>
              <w:bottom w:val="single" w:sz="4" w:space="0" w:color="auto"/>
              <w:right w:val="single" w:sz="4" w:space="0" w:color="auto"/>
            </w:tcBorders>
            <w:hideMark/>
          </w:tcPr>
          <w:p w14:paraId="590713C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F8F33D0" w14:textId="77777777" w:rsidR="00EE5860" w:rsidRPr="00441CD0" w:rsidRDefault="00EE5860" w:rsidP="00BB0E1F">
            <w:pPr>
              <w:pStyle w:val="TAC"/>
            </w:pPr>
          </w:p>
        </w:tc>
      </w:tr>
      <w:tr w:rsidR="00EE5860" w:rsidRPr="00441CD0" w14:paraId="24E80F1F" w14:textId="77777777" w:rsidTr="00BB0E1F">
        <w:trPr>
          <w:jc w:val="center"/>
        </w:trPr>
        <w:tc>
          <w:tcPr>
            <w:tcW w:w="151" w:type="dxa"/>
            <w:tcBorders>
              <w:top w:val="nil"/>
              <w:left w:val="single" w:sz="6" w:space="0" w:color="auto"/>
              <w:bottom w:val="nil"/>
              <w:right w:val="nil"/>
            </w:tcBorders>
          </w:tcPr>
          <w:p w14:paraId="749CC7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D915127" w14:textId="77777777" w:rsidR="00EE5860" w:rsidRPr="00441CD0" w:rsidRDefault="00EE5860" w:rsidP="00BB0E1F">
            <w:pPr>
              <w:pStyle w:val="TAC"/>
            </w:pPr>
            <w:r w:rsidRPr="00441CD0">
              <w:t>5</w:t>
            </w:r>
          </w:p>
        </w:tc>
        <w:tc>
          <w:tcPr>
            <w:tcW w:w="2358" w:type="dxa"/>
            <w:gridSpan w:val="4"/>
            <w:tcBorders>
              <w:top w:val="single" w:sz="4" w:space="0" w:color="auto"/>
              <w:left w:val="single" w:sz="4" w:space="0" w:color="auto"/>
              <w:bottom w:val="single" w:sz="4" w:space="0" w:color="auto"/>
              <w:right w:val="single" w:sz="4" w:space="0" w:color="auto"/>
            </w:tcBorders>
            <w:hideMark/>
          </w:tcPr>
          <w:p w14:paraId="0AE31652" w14:textId="77777777" w:rsidR="00EE5860" w:rsidRPr="00441CD0" w:rsidRDefault="00EE5860" w:rsidP="00BB0E1F">
            <w:pPr>
              <w:pStyle w:val="TAC"/>
              <w:rPr>
                <w:lang w:eastAsia="zh-CN"/>
              </w:rPr>
            </w:pPr>
            <w:r w:rsidRPr="00441CD0">
              <w:rPr>
                <w:lang w:eastAsia="zh-CN"/>
              </w:rPr>
              <w:t>Spare</w:t>
            </w:r>
          </w:p>
        </w:tc>
        <w:tc>
          <w:tcPr>
            <w:tcW w:w="2357" w:type="dxa"/>
            <w:gridSpan w:val="4"/>
            <w:tcBorders>
              <w:top w:val="single" w:sz="4" w:space="0" w:color="auto"/>
              <w:left w:val="single" w:sz="4" w:space="0" w:color="auto"/>
              <w:bottom w:val="single" w:sz="4" w:space="0" w:color="auto"/>
              <w:right w:val="single" w:sz="4" w:space="0" w:color="auto"/>
            </w:tcBorders>
            <w:hideMark/>
          </w:tcPr>
          <w:p w14:paraId="44DBF066" w14:textId="77777777" w:rsidR="00EE5860" w:rsidRPr="00441CD0" w:rsidRDefault="00EE5860" w:rsidP="00BB0E1F">
            <w:pPr>
              <w:pStyle w:val="TAC"/>
              <w:rPr>
                <w:lang w:val="de-DE"/>
              </w:rPr>
            </w:pPr>
            <w:r w:rsidRPr="00441CD0">
              <w:t>R</w:t>
            </w:r>
            <w:r w:rsidRPr="00441CD0">
              <w:rPr>
                <w:lang w:val="de-DE"/>
              </w:rPr>
              <w:t xml:space="preserve">edirect </w:t>
            </w:r>
            <w:r w:rsidRPr="00441CD0">
              <w:t>A</w:t>
            </w:r>
            <w:r w:rsidRPr="00441CD0">
              <w:rPr>
                <w:lang w:val="de-DE"/>
              </w:rPr>
              <w:t xml:space="preserve">ddress </w:t>
            </w:r>
            <w:r w:rsidRPr="00441CD0">
              <w:t>T</w:t>
            </w:r>
            <w:r w:rsidRPr="00441CD0">
              <w:rPr>
                <w:lang w:val="de-DE"/>
              </w:rPr>
              <w:t>ype</w:t>
            </w:r>
          </w:p>
        </w:tc>
        <w:tc>
          <w:tcPr>
            <w:tcW w:w="588" w:type="dxa"/>
            <w:tcBorders>
              <w:top w:val="nil"/>
              <w:left w:val="single" w:sz="4" w:space="0" w:color="auto"/>
              <w:bottom w:val="nil"/>
              <w:right w:val="single" w:sz="6" w:space="0" w:color="auto"/>
            </w:tcBorders>
          </w:tcPr>
          <w:p w14:paraId="44A26421" w14:textId="77777777" w:rsidR="00EE5860" w:rsidRPr="00441CD0" w:rsidRDefault="00EE5860" w:rsidP="00BB0E1F">
            <w:pPr>
              <w:pStyle w:val="TAC"/>
              <w:rPr>
                <w:lang w:val="x-none"/>
              </w:rPr>
            </w:pPr>
          </w:p>
        </w:tc>
      </w:tr>
      <w:tr w:rsidR="00EE5860" w:rsidRPr="00441CD0" w14:paraId="4131A7EA" w14:textId="77777777" w:rsidTr="00BB0E1F">
        <w:trPr>
          <w:jc w:val="center"/>
        </w:trPr>
        <w:tc>
          <w:tcPr>
            <w:tcW w:w="151" w:type="dxa"/>
            <w:tcBorders>
              <w:top w:val="nil"/>
              <w:left w:val="single" w:sz="6" w:space="0" w:color="auto"/>
              <w:bottom w:val="nil"/>
              <w:right w:val="nil"/>
            </w:tcBorders>
          </w:tcPr>
          <w:p w14:paraId="7598D6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AD0B7" w14:textId="77777777" w:rsidR="00EE5860" w:rsidRPr="00441CD0" w:rsidRDefault="00EE5860" w:rsidP="00BB0E1F">
            <w:pPr>
              <w:pStyle w:val="TAC"/>
            </w:pPr>
            <w:r w:rsidRPr="00441CD0">
              <w:t>6-7</w:t>
            </w:r>
          </w:p>
        </w:tc>
        <w:tc>
          <w:tcPr>
            <w:tcW w:w="4715" w:type="dxa"/>
            <w:gridSpan w:val="8"/>
            <w:tcBorders>
              <w:top w:val="single" w:sz="4" w:space="0" w:color="auto"/>
              <w:left w:val="single" w:sz="4" w:space="0" w:color="auto"/>
              <w:bottom w:val="single" w:sz="4" w:space="0" w:color="auto"/>
              <w:right w:val="single" w:sz="4" w:space="0" w:color="auto"/>
            </w:tcBorders>
            <w:hideMark/>
          </w:tcPr>
          <w:p w14:paraId="33D59DAD" w14:textId="77777777" w:rsidR="00EE5860" w:rsidRPr="00441CD0" w:rsidRDefault="00EE5860" w:rsidP="00BB0E1F">
            <w:pPr>
              <w:pStyle w:val="TAC"/>
            </w:pPr>
            <w:r w:rsidRPr="00441CD0">
              <w:t>Redirect Server Address Length=a</w:t>
            </w:r>
          </w:p>
        </w:tc>
        <w:tc>
          <w:tcPr>
            <w:tcW w:w="588" w:type="dxa"/>
            <w:tcBorders>
              <w:top w:val="nil"/>
              <w:left w:val="single" w:sz="4" w:space="0" w:color="auto"/>
              <w:bottom w:val="nil"/>
              <w:right w:val="single" w:sz="6" w:space="0" w:color="auto"/>
            </w:tcBorders>
          </w:tcPr>
          <w:p w14:paraId="250EBB3C" w14:textId="77777777" w:rsidR="00EE5860" w:rsidRPr="00441CD0" w:rsidRDefault="00EE5860" w:rsidP="00BB0E1F">
            <w:pPr>
              <w:pStyle w:val="TAC"/>
            </w:pPr>
          </w:p>
        </w:tc>
      </w:tr>
      <w:tr w:rsidR="00EE5860" w:rsidRPr="00441CD0" w14:paraId="38536644" w14:textId="77777777" w:rsidTr="00BB0E1F">
        <w:trPr>
          <w:jc w:val="center"/>
        </w:trPr>
        <w:tc>
          <w:tcPr>
            <w:tcW w:w="151" w:type="dxa"/>
            <w:tcBorders>
              <w:top w:val="nil"/>
              <w:left w:val="single" w:sz="6" w:space="0" w:color="auto"/>
              <w:bottom w:val="nil"/>
              <w:right w:val="nil"/>
            </w:tcBorders>
          </w:tcPr>
          <w:p w14:paraId="2903A1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6742B0" w14:textId="77777777" w:rsidR="00EE5860" w:rsidRPr="00441CD0" w:rsidRDefault="00EE5860" w:rsidP="00BB0E1F">
            <w:pPr>
              <w:pStyle w:val="TAC"/>
            </w:pPr>
            <w:r w:rsidRPr="00441CD0">
              <w:t>8-(8+a-1)</w:t>
            </w:r>
          </w:p>
        </w:tc>
        <w:tc>
          <w:tcPr>
            <w:tcW w:w="4715" w:type="dxa"/>
            <w:gridSpan w:val="8"/>
            <w:tcBorders>
              <w:top w:val="single" w:sz="4" w:space="0" w:color="auto"/>
              <w:left w:val="single" w:sz="4" w:space="0" w:color="auto"/>
              <w:bottom w:val="single" w:sz="4" w:space="0" w:color="auto"/>
              <w:right w:val="single" w:sz="4" w:space="0" w:color="auto"/>
            </w:tcBorders>
            <w:hideMark/>
          </w:tcPr>
          <w:p w14:paraId="137601A7" w14:textId="77777777" w:rsidR="00EE5860" w:rsidRPr="00441CD0" w:rsidRDefault="00EE5860" w:rsidP="00BB0E1F">
            <w:pPr>
              <w:pStyle w:val="TAC"/>
            </w:pPr>
            <w:r w:rsidRPr="00441CD0">
              <w:t>Redirect Server Address</w:t>
            </w:r>
          </w:p>
        </w:tc>
        <w:tc>
          <w:tcPr>
            <w:tcW w:w="588" w:type="dxa"/>
            <w:tcBorders>
              <w:top w:val="nil"/>
              <w:left w:val="single" w:sz="4" w:space="0" w:color="auto"/>
              <w:bottom w:val="nil"/>
              <w:right w:val="single" w:sz="6" w:space="0" w:color="auto"/>
            </w:tcBorders>
          </w:tcPr>
          <w:p w14:paraId="312A217C" w14:textId="77777777" w:rsidR="00EE5860" w:rsidRPr="00441CD0" w:rsidRDefault="00EE5860" w:rsidP="00BB0E1F">
            <w:pPr>
              <w:pStyle w:val="TAC"/>
            </w:pPr>
          </w:p>
        </w:tc>
      </w:tr>
      <w:tr w:rsidR="00EE5860" w:rsidRPr="00441CD0" w14:paraId="63B2C3F4" w14:textId="77777777" w:rsidTr="00BB0E1F">
        <w:trPr>
          <w:jc w:val="center"/>
        </w:trPr>
        <w:tc>
          <w:tcPr>
            <w:tcW w:w="151" w:type="dxa"/>
            <w:tcBorders>
              <w:top w:val="nil"/>
              <w:left w:val="single" w:sz="6" w:space="0" w:color="auto"/>
              <w:bottom w:val="nil"/>
              <w:right w:val="nil"/>
            </w:tcBorders>
          </w:tcPr>
          <w:p w14:paraId="72871ED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B6D34E" w14:textId="77777777" w:rsidR="00EE5860" w:rsidRPr="00441CD0" w:rsidRDefault="00EE5860" w:rsidP="00BB0E1F">
            <w:pPr>
              <w:pStyle w:val="TAC"/>
            </w:pPr>
            <w:r w:rsidRPr="00441CD0">
              <w:rPr>
                <w:lang w:eastAsia="zh-CN"/>
              </w:rPr>
              <w:t>p-(p+1)</w:t>
            </w:r>
          </w:p>
        </w:tc>
        <w:tc>
          <w:tcPr>
            <w:tcW w:w="4715" w:type="dxa"/>
            <w:gridSpan w:val="8"/>
            <w:tcBorders>
              <w:top w:val="single" w:sz="4" w:space="0" w:color="auto"/>
              <w:left w:val="single" w:sz="4" w:space="0" w:color="auto"/>
              <w:bottom w:val="single" w:sz="4" w:space="0" w:color="auto"/>
              <w:right w:val="single" w:sz="4" w:space="0" w:color="auto"/>
            </w:tcBorders>
            <w:hideMark/>
          </w:tcPr>
          <w:p w14:paraId="34D52FFA" w14:textId="77777777" w:rsidR="00EE5860" w:rsidRPr="00441CD0" w:rsidRDefault="00EE5860" w:rsidP="00BB0E1F">
            <w:pPr>
              <w:pStyle w:val="TAC"/>
            </w:pPr>
            <w:r w:rsidRPr="00441CD0">
              <w:t>Other Redirect Server Address Length=b</w:t>
            </w:r>
          </w:p>
        </w:tc>
        <w:tc>
          <w:tcPr>
            <w:tcW w:w="588" w:type="dxa"/>
            <w:tcBorders>
              <w:top w:val="nil"/>
              <w:left w:val="single" w:sz="4" w:space="0" w:color="auto"/>
              <w:bottom w:val="nil"/>
              <w:right w:val="single" w:sz="6" w:space="0" w:color="auto"/>
            </w:tcBorders>
          </w:tcPr>
          <w:p w14:paraId="719E5F16" w14:textId="77777777" w:rsidR="00EE5860" w:rsidRPr="00441CD0" w:rsidRDefault="00EE5860" w:rsidP="00BB0E1F">
            <w:pPr>
              <w:pStyle w:val="TAC"/>
            </w:pPr>
          </w:p>
        </w:tc>
      </w:tr>
      <w:tr w:rsidR="00EE5860" w:rsidRPr="00441CD0" w14:paraId="1AC021B3" w14:textId="77777777" w:rsidTr="00BB0E1F">
        <w:trPr>
          <w:jc w:val="center"/>
        </w:trPr>
        <w:tc>
          <w:tcPr>
            <w:tcW w:w="151" w:type="dxa"/>
            <w:tcBorders>
              <w:top w:val="nil"/>
              <w:left w:val="single" w:sz="6" w:space="0" w:color="auto"/>
              <w:bottom w:val="nil"/>
              <w:right w:val="nil"/>
            </w:tcBorders>
          </w:tcPr>
          <w:p w14:paraId="5C1456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3FF968" w14:textId="77777777" w:rsidR="00EE5860" w:rsidRPr="00441CD0" w:rsidRDefault="00EE5860" w:rsidP="00BB0E1F">
            <w:pPr>
              <w:pStyle w:val="TAC"/>
            </w:pPr>
            <w:r w:rsidRPr="00441CD0">
              <w:rPr>
                <w:lang w:eastAsia="zh-CN"/>
              </w:rPr>
              <w:t>(p+2)-(p+2+b-1)</w:t>
            </w:r>
          </w:p>
        </w:tc>
        <w:tc>
          <w:tcPr>
            <w:tcW w:w="4715" w:type="dxa"/>
            <w:gridSpan w:val="8"/>
            <w:tcBorders>
              <w:top w:val="single" w:sz="4" w:space="0" w:color="auto"/>
              <w:left w:val="single" w:sz="4" w:space="0" w:color="auto"/>
              <w:bottom w:val="single" w:sz="4" w:space="0" w:color="auto"/>
              <w:right w:val="single" w:sz="4" w:space="0" w:color="auto"/>
            </w:tcBorders>
            <w:hideMark/>
          </w:tcPr>
          <w:p w14:paraId="184FC30E" w14:textId="77777777" w:rsidR="00EE5860" w:rsidRPr="00441CD0" w:rsidRDefault="00EE5860" w:rsidP="00BB0E1F">
            <w:pPr>
              <w:pStyle w:val="TAC"/>
            </w:pPr>
            <w:r w:rsidRPr="00441CD0">
              <w:t>Other Redirect Server Address</w:t>
            </w:r>
          </w:p>
        </w:tc>
        <w:tc>
          <w:tcPr>
            <w:tcW w:w="588" w:type="dxa"/>
            <w:tcBorders>
              <w:top w:val="nil"/>
              <w:left w:val="single" w:sz="4" w:space="0" w:color="auto"/>
              <w:bottom w:val="nil"/>
              <w:right w:val="single" w:sz="6" w:space="0" w:color="auto"/>
            </w:tcBorders>
          </w:tcPr>
          <w:p w14:paraId="46FAB35F" w14:textId="77777777" w:rsidR="00EE5860" w:rsidRPr="00441CD0" w:rsidRDefault="00EE5860" w:rsidP="00BB0E1F">
            <w:pPr>
              <w:pStyle w:val="TAC"/>
            </w:pPr>
          </w:p>
        </w:tc>
      </w:tr>
      <w:tr w:rsidR="00EE5860" w:rsidRPr="00441CD0" w14:paraId="6B1C61E5" w14:textId="77777777" w:rsidTr="00BB0E1F">
        <w:trPr>
          <w:jc w:val="center"/>
        </w:trPr>
        <w:tc>
          <w:tcPr>
            <w:tcW w:w="151" w:type="dxa"/>
            <w:tcBorders>
              <w:top w:val="nil"/>
              <w:left w:val="single" w:sz="6" w:space="0" w:color="auto"/>
              <w:bottom w:val="single" w:sz="4" w:space="0" w:color="auto"/>
              <w:right w:val="nil"/>
            </w:tcBorders>
          </w:tcPr>
          <w:p w14:paraId="57D98FD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710832" w14:textId="77777777" w:rsidR="00EE5860" w:rsidRPr="00441CD0" w:rsidRDefault="00EE5860" w:rsidP="00BB0E1F">
            <w:pPr>
              <w:pStyle w:val="TAC"/>
            </w:pPr>
            <w:r w:rsidRPr="00441CD0">
              <w:rPr>
                <w:lang w:eastAsia="zh-CN"/>
              </w:rPr>
              <w:t xml:space="preserve">s to (n+4) </w:t>
            </w:r>
          </w:p>
        </w:tc>
        <w:tc>
          <w:tcPr>
            <w:tcW w:w="4715" w:type="dxa"/>
            <w:gridSpan w:val="8"/>
            <w:tcBorders>
              <w:top w:val="single" w:sz="4" w:space="0" w:color="auto"/>
              <w:left w:val="single" w:sz="4" w:space="0" w:color="auto"/>
              <w:bottom w:val="single" w:sz="4" w:space="0" w:color="auto"/>
              <w:right w:val="single" w:sz="4" w:space="0" w:color="auto"/>
            </w:tcBorders>
            <w:hideMark/>
          </w:tcPr>
          <w:p w14:paraId="1B544A1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AC4694" w14:textId="77777777" w:rsidR="00EE5860" w:rsidRPr="00441CD0" w:rsidRDefault="00EE5860" w:rsidP="00BB0E1F">
            <w:pPr>
              <w:pStyle w:val="TAC"/>
            </w:pPr>
          </w:p>
        </w:tc>
      </w:tr>
    </w:tbl>
    <w:p w14:paraId="3AE48EFE" w14:textId="77777777" w:rsidR="00EE5860" w:rsidRPr="00441CD0" w:rsidRDefault="00EE5860" w:rsidP="00EE5860">
      <w:pPr>
        <w:pStyle w:val="TF"/>
      </w:pPr>
      <w:r w:rsidRPr="00441CD0">
        <w:t>Figure 8.2.20-1: Redirect Information</w:t>
      </w:r>
    </w:p>
    <w:p w14:paraId="6D4E8967" w14:textId="77777777" w:rsidR="00EE5860" w:rsidRPr="00441CD0" w:rsidRDefault="00EE5860" w:rsidP="00EE5860">
      <w:pPr>
        <w:pStyle w:val="B1"/>
      </w:pPr>
      <w:r w:rsidRPr="00441CD0">
        <w:t>Redirect Address Type indicates the type of the Redirect Address. It shall be encoded as defined in Table 8.2.20-1.</w:t>
      </w:r>
    </w:p>
    <w:p w14:paraId="78FA1A2B" w14:textId="77777777" w:rsidR="00EE5860" w:rsidRPr="00441CD0" w:rsidRDefault="00EE5860" w:rsidP="00EE5860">
      <w:pPr>
        <w:pStyle w:val="TH"/>
        <w:rPr>
          <w:lang w:val="x-none"/>
        </w:rPr>
      </w:pPr>
      <w:r w:rsidRPr="00441CD0">
        <w:t>Table 8.</w:t>
      </w:r>
      <w:r w:rsidRPr="00441CD0">
        <w:rPr>
          <w:lang w:val="en-US"/>
        </w:rPr>
        <w:t>2.20</w:t>
      </w:r>
      <w:r w:rsidRPr="00441CD0">
        <w:t>-1: Redirect Address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4F8E96C8"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DCAD73D" w14:textId="77777777" w:rsidR="00EE5860" w:rsidRPr="00441CD0" w:rsidRDefault="00EE5860" w:rsidP="00BB0E1F">
            <w:pPr>
              <w:pStyle w:val="TAH"/>
            </w:pPr>
            <w:r w:rsidRPr="00441CD0">
              <w:t xml:space="preserve">Redirect Address Type </w:t>
            </w:r>
          </w:p>
        </w:tc>
        <w:tc>
          <w:tcPr>
            <w:tcW w:w="1548" w:type="dxa"/>
            <w:tcBorders>
              <w:top w:val="single" w:sz="4" w:space="0" w:color="auto"/>
              <w:left w:val="single" w:sz="4" w:space="0" w:color="auto"/>
              <w:bottom w:val="single" w:sz="4" w:space="0" w:color="auto"/>
              <w:right w:val="single" w:sz="4" w:space="0" w:color="auto"/>
            </w:tcBorders>
            <w:hideMark/>
          </w:tcPr>
          <w:p w14:paraId="59AFFD20" w14:textId="77777777" w:rsidR="00EE5860" w:rsidRPr="00441CD0" w:rsidRDefault="00EE5860" w:rsidP="00BB0E1F">
            <w:pPr>
              <w:pStyle w:val="TAH"/>
            </w:pPr>
            <w:r w:rsidRPr="00441CD0">
              <w:t>Value (Decimal)</w:t>
            </w:r>
          </w:p>
        </w:tc>
      </w:tr>
      <w:tr w:rsidR="00EE5860" w:rsidRPr="00441CD0" w14:paraId="316EC26F"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C3B4E8C" w14:textId="77777777" w:rsidR="00EE5860" w:rsidRPr="00441CD0" w:rsidRDefault="00EE5860" w:rsidP="00BB0E1F">
            <w:pPr>
              <w:pStyle w:val="TAL"/>
            </w:pPr>
            <w:r w:rsidRPr="00441CD0">
              <w:t>IPv4 address</w:t>
            </w:r>
          </w:p>
        </w:tc>
        <w:tc>
          <w:tcPr>
            <w:tcW w:w="1548" w:type="dxa"/>
            <w:tcBorders>
              <w:top w:val="single" w:sz="4" w:space="0" w:color="auto"/>
              <w:left w:val="single" w:sz="4" w:space="0" w:color="auto"/>
              <w:bottom w:val="single" w:sz="4" w:space="0" w:color="auto"/>
              <w:right w:val="single" w:sz="4" w:space="0" w:color="auto"/>
            </w:tcBorders>
            <w:hideMark/>
          </w:tcPr>
          <w:p w14:paraId="7A412D2B" w14:textId="77777777" w:rsidR="00EE5860" w:rsidRPr="00441CD0" w:rsidRDefault="00EE5860" w:rsidP="00BB0E1F">
            <w:pPr>
              <w:pStyle w:val="TAC"/>
            </w:pPr>
            <w:r w:rsidRPr="00441CD0">
              <w:t>0</w:t>
            </w:r>
          </w:p>
        </w:tc>
      </w:tr>
      <w:tr w:rsidR="00EE5860" w:rsidRPr="00441CD0" w14:paraId="68985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0125E0E3" w14:textId="77777777" w:rsidR="00EE5860" w:rsidRPr="00441CD0" w:rsidRDefault="00EE5860" w:rsidP="00BB0E1F">
            <w:pPr>
              <w:pStyle w:val="TAL"/>
            </w:pPr>
            <w:r w:rsidRPr="00441CD0">
              <w:t>IPv6 address</w:t>
            </w:r>
          </w:p>
        </w:tc>
        <w:tc>
          <w:tcPr>
            <w:tcW w:w="1548" w:type="dxa"/>
            <w:tcBorders>
              <w:top w:val="single" w:sz="4" w:space="0" w:color="auto"/>
              <w:left w:val="single" w:sz="4" w:space="0" w:color="auto"/>
              <w:bottom w:val="single" w:sz="4" w:space="0" w:color="auto"/>
              <w:right w:val="single" w:sz="4" w:space="0" w:color="auto"/>
            </w:tcBorders>
            <w:hideMark/>
          </w:tcPr>
          <w:p w14:paraId="25311FA9" w14:textId="77777777" w:rsidR="00EE5860" w:rsidRPr="00441CD0" w:rsidRDefault="00EE5860" w:rsidP="00BB0E1F">
            <w:pPr>
              <w:pStyle w:val="TAC"/>
            </w:pPr>
            <w:r w:rsidRPr="00441CD0">
              <w:t>1</w:t>
            </w:r>
          </w:p>
        </w:tc>
      </w:tr>
      <w:tr w:rsidR="00EE5860" w:rsidRPr="00441CD0" w14:paraId="169886B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830EC56" w14:textId="77777777" w:rsidR="00EE5860" w:rsidRPr="00441CD0" w:rsidRDefault="00EE5860" w:rsidP="00BB0E1F">
            <w:pPr>
              <w:pStyle w:val="TAL"/>
            </w:pPr>
            <w:r w:rsidRPr="00441CD0">
              <w:t>URL</w:t>
            </w:r>
          </w:p>
        </w:tc>
        <w:tc>
          <w:tcPr>
            <w:tcW w:w="1548" w:type="dxa"/>
            <w:tcBorders>
              <w:top w:val="single" w:sz="4" w:space="0" w:color="auto"/>
              <w:left w:val="single" w:sz="4" w:space="0" w:color="auto"/>
              <w:bottom w:val="single" w:sz="4" w:space="0" w:color="auto"/>
              <w:right w:val="single" w:sz="4" w:space="0" w:color="auto"/>
            </w:tcBorders>
            <w:hideMark/>
          </w:tcPr>
          <w:p w14:paraId="47E77C4E" w14:textId="77777777" w:rsidR="00EE5860" w:rsidRPr="00441CD0" w:rsidRDefault="00EE5860" w:rsidP="00BB0E1F">
            <w:pPr>
              <w:pStyle w:val="TAC"/>
            </w:pPr>
            <w:r w:rsidRPr="00441CD0">
              <w:t>2</w:t>
            </w:r>
          </w:p>
        </w:tc>
      </w:tr>
      <w:tr w:rsidR="00EE5860" w:rsidRPr="00441CD0" w14:paraId="3829C8C9"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7475E8A8" w14:textId="77777777" w:rsidR="00EE5860" w:rsidRPr="00441CD0" w:rsidRDefault="00EE5860" w:rsidP="00BB0E1F">
            <w:pPr>
              <w:pStyle w:val="TAL"/>
            </w:pPr>
            <w:r w:rsidRPr="00441CD0">
              <w:t>SIP URI</w:t>
            </w:r>
          </w:p>
        </w:tc>
        <w:tc>
          <w:tcPr>
            <w:tcW w:w="1548" w:type="dxa"/>
            <w:tcBorders>
              <w:top w:val="single" w:sz="4" w:space="0" w:color="auto"/>
              <w:left w:val="single" w:sz="4" w:space="0" w:color="auto"/>
              <w:bottom w:val="single" w:sz="4" w:space="0" w:color="auto"/>
              <w:right w:val="single" w:sz="4" w:space="0" w:color="auto"/>
            </w:tcBorders>
            <w:hideMark/>
          </w:tcPr>
          <w:p w14:paraId="6A6B79BA" w14:textId="77777777" w:rsidR="00EE5860" w:rsidRPr="00441CD0" w:rsidRDefault="00EE5860" w:rsidP="00BB0E1F">
            <w:pPr>
              <w:pStyle w:val="TAC"/>
            </w:pPr>
            <w:r w:rsidRPr="00441CD0">
              <w:t>3</w:t>
            </w:r>
          </w:p>
        </w:tc>
      </w:tr>
      <w:tr w:rsidR="00EE5860" w:rsidRPr="00441CD0" w14:paraId="34B8F30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08964B" w14:textId="77777777" w:rsidR="00EE5860" w:rsidRPr="00441CD0" w:rsidRDefault="00EE5860" w:rsidP="00BB0E1F">
            <w:pPr>
              <w:pStyle w:val="TAL"/>
              <w:rPr>
                <w:lang w:eastAsia="zh-CN"/>
              </w:rPr>
            </w:pPr>
            <w:r w:rsidRPr="00441CD0">
              <w:rPr>
                <w:lang w:eastAsia="zh-CN"/>
              </w:rPr>
              <w:t>IPv4 and IPv6 addresses</w:t>
            </w:r>
          </w:p>
        </w:tc>
        <w:tc>
          <w:tcPr>
            <w:tcW w:w="1548" w:type="dxa"/>
            <w:tcBorders>
              <w:top w:val="single" w:sz="4" w:space="0" w:color="auto"/>
              <w:left w:val="single" w:sz="4" w:space="0" w:color="auto"/>
              <w:bottom w:val="single" w:sz="4" w:space="0" w:color="auto"/>
              <w:right w:val="single" w:sz="4" w:space="0" w:color="auto"/>
            </w:tcBorders>
            <w:hideMark/>
          </w:tcPr>
          <w:p w14:paraId="027A9BD5" w14:textId="77777777" w:rsidR="00EE5860" w:rsidRPr="00441CD0" w:rsidRDefault="00EE5860" w:rsidP="00BB0E1F">
            <w:pPr>
              <w:pStyle w:val="TAC"/>
              <w:rPr>
                <w:lang w:eastAsia="zh-CN"/>
              </w:rPr>
            </w:pPr>
            <w:r w:rsidRPr="00441CD0">
              <w:rPr>
                <w:lang w:eastAsia="zh-CN"/>
              </w:rPr>
              <w:t>4</w:t>
            </w:r>
          </w:p>
        </w:tc>
      </w:tr>
      <w:tr w:rsidR="00EE5860" w:rsidRPr="00441CD0" w14:paraId="0E220F2B"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3650134F"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39019E48" w14:textId="77777777" w:rsidR="00EE5860" w:rsidRPr="00441CD0" w:rsidRDefault="00EE5860" w:rsidP="00BB0E1F">
            <w:pPr>
              <w:pStyle w:val="TAC"/>
            </w:pPr>
            <w:r w:rsidRPr="00441CD0">
              <w:t>5 to 15</w:t>
            </w:r>
          </w:p>
        </w:tc>
      </w:tr>
    </w:tbl>
    <w:p w14:paraId="4BACA462" w14:textId="77777777" w:rsidR="00EE5860" w:rsidRPr="00441CD0" w:rsidRDefault="00EE5860" w:rsidP="00EE5860">
      <w:pPr>
        <w:ind w:left="142"/>
      </w:pPr>
      <w:r w:rsidRPr="00441CD0">
        <w:t>The Redirect Server Address Length shall indicate the length of the Redirect Server Address.</w:t>
      </w:r>
    </w:p>
    <w:p w14:paraId="392B338C" w14:textId="77777777" w:rsidR="00EE5860" w:rsidRPr="00441CD0" w:rsidRDefault="00EE5860" w:rsidP="00EE5860">
      <w:pPr>
        <w:ind w:left="142"/>
      </w:pPr>
      <w:r w:rsidRPr="00441CD0">
        <w:t>The Redirect Server Address shall be encoded in UTF8String format and shall contain the address of the redirect server (e.g. HTTP redirect server, SIP server) with which the end user is to be connected, as specified in clauses 8.38 and 8.39 of IETF RFC 4006 [16].</w:t>
      </w:r>
    </w:p>
    <w:p w14:paraId="49654392" w14:textId="77777777" w:rsidR="00EE5860" w:rsidRPr="00441CD0" w:rsidRDefault="00EE5860" w:rsidP="00EE5860">
      <w:pPr>
        <w:ind w:left="142"/>
        <w:rPr>
          <w:lang w:eastAsia="zh-CN"/>
        </w:rPr>
      </w:pPr>
      <w:r w:rsidRPr="00441CD0">
        <w:rPr>
          <w:lang w:eastAsia="zh-CN"/>
        </w:rPr>
        <w:t xml:space="preserve">If the Redirect Address type is set to "IPv4 and IPv6 address", the </w:t>
      </w:r>
      <w:r w:rsidRPr="00441CD0">
        <w:t>Redirect Information IE</w:t>
      </w:r>
      <w:r w:rsidRPr="00441CD0">
        <w:rPr>
          <w:lang w:eastAsia="zh-CN"/>
        </w:rPr>
        <w:t xml:space="preserve"> shall include an IPv4 address and an IPv6 address in the Redirect Server Address IE and Other Redirect Server Address.</w:t>
      </w:r>
    </w:p>
    <w:p w14:paraId="4CDE1D57" w14:textId="77777777" w:rsidR="00EE5860" w:rsidRPr="00441CD0" w:rsidRDefault="00EE5860" w:rsidP="00EE5860">
      <w:pPr>
        <w:pStyle w:val="Heading3"/>
      </w:pPr>
      <w:bookmarkStart w:id="5312" w:name="_Toc19717366"/>
      <w:bookmarkStart w:id="5313" w:name="_Toc27490867"/>
      <w:bookmarkStart w:id="5314" w:name="_Toc27557160"/>
      <w:bookmarkStart w:id="5315" w:name="_Toc27724077"/>
      <w:bookmarkStart w:id="5316" w:name="_Toc36031151"/>
      <w:bookmarkStart w:id="5317" w:name="_Toc36043071"/>
      <w:bookmarkStart w:id="5318" w:name="_Toc36814396"/>
      <w:bookmarkStart w:id="5319" w:name="_Toc44689254"/>
      <w:bookmarkStart w:id="5320" w:name="_Toc44924008"/>
      <w:bookmarkStart w:id="5321" w:name="_Toc51860978"/>
      <w:bookmarkStart w:id="5322" w:name="_Toc57930749"/>
      <w:bookmarkStart w:id="5323" w:name="_Toc57931379"/>
      <w:bookmarkStart w:id="5324" w:name="_Toc160974505"/>
      <w:r w:rsidRPr="00441CD0">
        <w:t>8.</w:t>
      </w:r>
      <w:r w:rsidRPr="00441CD0">
        <w:rPr>
          <w:lang w:val="en-US"/>
        </w:rPr>
        <w:t>2.21</w:t>
      </w:r>
      <w:r w:rsidRPr="00441CD0">
        <w:tab/>
        <w:t>Report Type</w:t>
      </w:r>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001882A1" w14:textId="77777777" w:rsidR="00EE5860" w:rsidRPr="00441CD0" w:rsidRDefault="00EE5860" w:rsidP="00EE5860">
      <w:pPr>
        <w:rPr>
          <w:lang w:eastAsia="zh-CN"/>
        </w:rPr>
      </w:pPr>
      <w:r w:rsidRPr="00441CD0">
        <w:t xml:space="preserve">The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8.2.21-1. It indicates </w:t>
      </w:r>
      <w:r w:rsidRPr="00441CD0">
        <w:t>the type of the report the UP function sends to the CP function</w:t>
      </w:r>
      <w:r w:rsidRPr="00441CD0">
        <w:rPr>
          <w:lang w:eastAsia="zh-CN"/>
        </w:rPr>
        <w:t>.</w:t>
      </w:r>
    </w:p>
    <w:p w14:paraId="4757FCCE" w14:textId="77777777" w:rsidR="00EE5860" w:rsidRPr="00441CD0" w:rsidRDefault="00EE5860" w:rsidP="00EE5860">
      <w:pPr>
        <w:pStyle w:val="TH"/>
        <w:rPr>
          <w:lang w:eastAsia="zh-CN"/>
        </w:rPr>
      </w:pPr>
      <w:bookmarkStart w:id="5325" w:name="_Toc19717367"/>
      <w:bookmarkStart w:id="5326" w:name="_Toc27490868"/>
      <w:bookmarkStart w:id="5327" w:name="_Toc27557161"/>
      <w:bookmarkStart w:id="5328" w:name="_Toc27724078"/>
      <w:bookmarkStart w:id="5329" w:name="_Toc36031152"/>
      <w:bookmarkStart w:id="5330" w:name="_Toc36043072"/>
      <w:bookmarkStart w:id="5331" w:name="_Toc36814397"/>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14"/>
        <w:gridCol w:w="575"/>
        <w:gridCol w:w="27"/>
        <w:gridCol w:w="562"/>
        <w:gridCol w:w="41"/>
        <w:gridCol w:w="548"/>
        <w:gridCol w:w="55"/>
        <w:gridCol w:w="534"/>
        <w:gridCol w:w="69"/>
        <w:gridCol w:w="520"/>
        <w:gridCol w:w="588"/>
        <w:gridCol w:w="589"/>
        <w:gridCol w:w="588"/>
      </w:tblGrid>
      <w:tr w:rsidR="00EE5860" w:rsidRPr="00441CD0" w14:paraId="5DCE51DF" w14:textId="77777777" w:rsidTr="00BB0E1F">
        <w:trPr>
          <w:jc w:val="center"/>
        </w:trPr>
        <w:tc>
          <w:tcPr>
            <w:tcW w:w="151" w:type="dxa"/>
            <w:tcBorders>
              <w:top w:val="single" w:sz="6" w:space="0" w:color="auto"/>
              <w:left w:val="single" w:sz="6" w:space="0" w:color="auto"/>
              <w:bottom w:val="nil"/>
              <w:right w:val="nil"/>
            </w:tcBorders>
          </w:tcPr>
          <w:p w14:paraId="158A4C06" w14:textId="77777777" w:rsidR="00EE5860" w:rsidRPr="00A10FF5" w:rsidRDefault="00EE5860" w:rsidP="00BB0E1F">
            <w:pPr>
              <w:pStyle w:val="TAC"/>
            </w:pPr>
          </w:p>
        </w:tc>
        <w:tc>
          <w:tcPr>
            <w:tcW w:w="1104" w:type="dxa"/>
            <w:tcBorders>
              <w:top w:val="single" w:sz="6" w:space="0" w:color="auto"/>
              <w:left w:val="nil"/>
              <w:bottom w:val="nil"/>
              <w:right w:val="nil"/>
            </w:tcBorders>
          </w:tcPr>
          <w:p w14:paraId="7593337B" w14:textId="77777777" w:rsidR="00EE5860" w:rsidRPr="00A10FF5" w:rsidRDefault="00EE5860" w:rsidP="00BB0E1F">
            <w:pPr>
              <w:pStyle w:val="TAH"/>
            </w:pPr>
          </w:p>
        </w:tc>
        <w:tc>
          <w:tcPr>
            <w:tcW w:w="4710" w:type="dxa"/>
            <w:gridSpan w:val="13"/>
            <w:tcBorders>
              <w:top w:val="single" w:sz="6" w:space="0" w:color="auto"/>
              <w:left w:val="nil"/>
              <w:bottom w:val="nil"/>
              <w:right w:val="nil"/>
            </w:tcBorders>
            <w:hideMark/>
          </w:tcPr>
          <w:p w14:paraId="2B2AE37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764B707" w14:textId="77777777" w:rsidR="00EE5860" w:rsidRPr="00441CD0" w:rsidRDefault="00EE5860" w:rsidP="00BB0E1F">
            <w:pPr>
              <w:pStyle w:val="TAC"/>
              <w:rPr>
                <w:lang w:val="fr-FR"/>
              </w:rPr>
            </w:pPr>
          </w:p>
        </w:tc>
      </w:tr>
      <w:tr w:rsidR="00EE5860" w:rsidRPr="00441CD0" w14:paraId="41CB1D1F" w14:textId="77777777" w:rsidTr="00BB0E1F">
        <w:trPr>
          <w:jc w:val="center"/>
        </w:trPr>
        <w:tc>
          <w:tcPr>
            <w:tcW w:w="151" w:type="dxa"/>
            <w:tcBorders>
              <w:top w:val="nil"/>
              <w:left w:val="single" w:sz="6" w:space="0" w:color="auto"/>
              <w:bottom w:val="nil"/>
              <w:right w:val="nil"/>
            </w:tcBorders>
          </w:tcPr>
          <w:p w14:paraId="4F27B90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1F2BD74"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85AD88B" w14:textId="77777777" w:rsidR="00EE5860" w:rsidRPr="00441CD0" w:rsidRDefault="00EE5860" w:rsidP="00BB0E1F">
            <w:pPr>
              <w:pStyle w:val="TAH"/>
              <w:rPr>
                <w:lang w:val="fr-FR"/>
              </w:rPr>
            </w:pPr>
            <w:r w:rsidRPr="00441CD0">
              <w:rPr>
                <w:lang w:val="fr-FR"/>
              </w:rPr>
              <w:t>8</w:t>
            </w:r>
          </w:p>
        </w:tc>
        <w:tc>
          <w:tcPr>
            <w:tcW w:w="589" w:type="dxa"/>
            <w:gridSpan w:val="2"/>
            <w:tcBorders>
              <w:top w:val="nil"/>
              <w:left w:val="nil"/>
              <w:bottom w:val="single" w:sz="4" w:space="0" w:color="auto"/>
              <w:right w:val="nil"/>
            </w:tcBorders>
            <w:hideMark/>
          </w:tcPr>
          <w:p w14:paraId="70321852" w14:textId="77777777" w:rsidR="00EE5860" w:rsidRPr="00441CD0" w:rsidRDefault="00EE5860" w:rsidP="00BB0E1F">
            <w:pPr>
              <w:pStyle w:val="TAH"/>
              <w:rPr>
                <w:lang w:val="fr-FR"/>
              </w:rPr>
            </w:pPr>
            <w:r w:rsidRPr="00441CD0">
              <w:rPr>
                <w:lang w:val="fr-FR"/>
              </w:rPr>
              <w:t>7</w:t>
            </w:r>
          </w:p>
        </w:tc>
        <w:tc>
          <w:tcPr>
            <w:tcW w:w="589" w:type="dxa"/>
            <w:gridSpan w:val="2"/>
            <w:tcBorders>
              <w:top w:val="nil"/>
              <w:left w:val="nil"/>
              <w:bottom w:val="single" w:sz="4" w:space="0" w:color="auto"/>
              <w:right w:val="nil"/>
            </w:tcBorders>
            <w:hideMark/>
          </w:tcPr>
          <w:p w14:paraId="4CDBFB19" w14:textId="77777777" w:rsidR="00EE5860" w:rsidRPr="00441CD0" w:rsidRDefault="00EE5860" w:rsidP="00BB0E1F">
            <w:pPr>
              <w:pStyle w:val="TAH"/>
              <w:rPr>
                <w:lang w:val="fr-FR"/>
              </w:rPr>
            </w:pPr>
            <w:r w:rsidRPr="00441CD0">
              <w:rPr>
                <w:lang w:val="fr-FR"/>
              </w:rPr>
              <w:t>6</w:t>
            </w:r>
          </w:p>
        </w:tc>
        <w:tc>
          <w:tcPr>
            <w:tcW w:w="589" w:type="dxa"/>
            <w:gridSpan w:val="2"/>
            <w:tcBorders>
              <w:top w:val="nil"/>
              <w:left w:val="nil"/>
              <w:bottom w:val="single" w:sz="4" w:space="0" w:color="auto"/>
              <w:right w:val="nil"/>
            </w:tcBorders>
            <w:hideMark/>
          </w:tcPr>
          <w:p w14:paraId="2E3CCAEB" w14:textId="77777777" w:rsidR="00EE5860" w:rsidRPr="00441CD0" w:rsidRDefault="00EE5860" w:rsidP="00BB0E1F">
            <w:pPr>
              <w:pStyle w:val="TAH"/>
              <w:rPr>
                <w:lang w:val="fr-FR"/>
              </w:rPr>
            </w:pPr>
            <w:r w:rsidRPr="00441CD0">
              <w:rPr>
                <w:lang w:val="fr-FR"/>
              </w:rPr>
              <w:t>5</w:t>
            </w:r>
          </w:p>
        </w:tc>
        <w:tc>
          <w:tcPr>
            <w:tcW w:w="589" w:type="dxa"/>
            <w:gridSpan w:val="2"/>
            <w:tcBorders>
              <w:top w:val="nil"/>
              <w:left w:val="nil"/>
              <w:bottom w:val="single" w:sz="4" w:space="0" w:color="auto"/>
              <w:right w:val="nil"/>
            </w:tcBorders>
            <w:hideMark/>
          </w:tcPr>
          <w:p w14:paraId="6D41753B" w14:textId="77777777" w:rsidR="00EE5860" w:rsidRPr="00441CD0" w:rsidRDefault="00EE5860" w:rsidP="00BB0E1F">
            <w:pPr>
              <w:pStyle w:val="TAH"/>
              <w:rPr>
                <w:lang w:val="fr-FR"/>
              </w:rPr>
            </w:pPr>
            <w:r w:rsidRPr="00441CD0">
              <w:rPr>
                <w:lang w:val="fr-FR"/>
              </w:rPr>
              <w:t>4</w:t>
            </w:r>
          </w:p>
        </w:tc>
        <w:tc>
          <w:tcPr>
            <w:tcW w:w="589" w:type="dxa"/>
            <w:gridSpan w:val="2"/>
            <w:tcBorders>
              <w:top w:val="nil"/>
              <w:left w:val="nil"/>
              <w:bottom w:val="single" w:sz="4" w:space="0" w:color="auto"/>
              <w:right w:val="nil"/>
            </w:tcBorders>
            <w:hideMark/>
          </w:tcPr>
          <w:p w14:paraId="033B4CC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4FE0B6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108010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B1B4FA4" w14:textId="77777777" w:rsidR="00EE5860" w:rsidRPr="00441CD0" w:rsidRDefault="00EE5860" w:rsidP="00BB0E1F">
            <w:pPr>
              <w:pStyle w:val="TAC"/>
              <w:rPr>
                <w:lang w:val="fr-FR"/>
              </w:rPr>
            </w:pPr>
          </w:p>
        </w:tc>
      </w:tr>
      <w:tr w:rsidR="00EE5860" w:rsidRPr="00441CD0" w14:paraId="345E0C41" w14:textId="77777777" w:rsidTr="00BB0E1F">
        <w:trPr>
          <w:jc w:val="center"/>
        </w:trPr>
        <w:tc>
          <w:tcPr>
            <w:tcW w:w="151" w:type="dxa"/>
            <w:tcBorders>
              <w:top w:val="nil"/>
              <w:left w:val="single" w:sz="6" w:space="0" w:color="auto"/>
              <w:bottom w:val="nil"/>
              <w:right w:val="nil"/>
            </w:tcBorders>
          </w:tcPr>
          <w:p w14:paraId="2829003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7FACCB2" w14:textId="77777777" w:rsidR="00EE5860" w:rsidRPr="00441CD0" w:rsidRDefault="00EE5860" w:rsidP="00BB0E1F">
            <w:pPr>
              <w:pStyle w:val="TAC"/>
              <w:rPr>
                <w:lang w:val="fr-FR"/>
              </w:rPr>
            </w:pPr>
            <w:r w:rsidRPr="00441CD0">
              <w:rPr>
                <w:lang w:val="fr-FR"/>
              </w:rPr>
              <w:t>1 to 2</w:t>
            </w:r>
          </w:p>
        </w:tc>
        <w:tc>
          <w:tcPr>
            <w:tcW w:w="4710" w:type="dxa"/>
            <w:gridSpan w:val="13"/>
            <w:tcBorders>
              <w:top w:val="single" w:sz="4" w:space="0" w:color="auto"/>
              <w:left w:val="single" w:sz="4" w:space="0" w:color="auto"/>
              <w:bottom w:val="single" w:sz="4" w:space="0" w:color="auto"/>
              <w:right w:val="single" w:sz="4" w:space="0" w:color="auto"/>
            </w:tcBorders>
            <w:hideMark/>
          </w:tcPr>
          <w:p w14:paraId="7B8BACC4" w14:textId="77777777" w:rsidR="00EE5860" w:rsidRPr="00441CD0" w:rsidRDefault="00EE5860" w:rsidP="00BB0E1F">
            <w:pPr>
              <w:pStyle w:val="TAC"/>
              <w:rPr>
                <w:lang w:val="fr-FR"/>
              </w:rPr>
            </w:pPr>
            <w:r w:rsidRPr="00441CD0">
              <w:rPr>
                <w:lang w:val="fr-FR"/>
              </w:rPr>
              <w:t xml:space="preserve">Type = </w:t>
            </w:r>
            <w:r w:rsidRPr="00441CD0">
              <w:rPr>
                <w:lang w:val="sv-SE"/>
              </w:rPr>
              <w:t>39</w:t>
            </w:r>
            <w:r w:rsidRPr="00441CD0">
              <w:rPr>
                <w:lang w:val="fr-FR"/>
              </w:rPr>
              <w:t xml:space="preserve"> (decimal)</w:t>
            </w:r>
          </w:p>
        </w:tc>
        <w:tc>
          <w:tcPr>
            <w:tcW w:w="588" w:type="dxa"/>
            <w:tcBorders>
              <w:top w:val="nil"/>
              <w:left w:val="single" w:sz="4" w:space="0" w:color="auto"/>
              <w:bottom w:val="nil"/>
              <w:right w:val="single" w:sz="6" w:space="0" w:color="auto"/>
            </w:tcBorders>
          </w:tcPr>
          <w:p w14:paraId="386FCED1" w14:textId="77777777" w:rsidR="00EE5860" w:rsidRPr="00441CD0" w:rsidRDefault="00EE5860" w:rsidP="00BB0E1F">
            <w:pPr>
              <w:pStyle w:val="TAC"/>
              <w:rPr>
                <w:lang w:val="fr-FR"/>
              </w:rPr>
            </w:pPr>
          </w:p>
        </w:tc>
      </w:tr>
      <w:tr w:rsidR="00EE5860" w:rsidRPr="00441CD0" w14:paraId="70D41E5B" w14:textId="77777777" w:rsidTr="00BB0E1F">
        <w:trPr>
          <w:jc w:val="center"/>
        </w:trPr>
        <w:tc>
          <w:tcPr>
            <w:tcW w:w="151" w:type="dxa"/>
            <w:tcBorders>
              <w:top w:val="nil"/>
              <w:left w:val="single" w:sz="6" w:space="0" w:color="auto"/>
              <w:bottom w:val="nil"/>
              <w:right w:val="nil"/>
            </w:tcBorders>
          </w:tcPr>
          <w:p w14:paraId="1708FB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AF8C75" w14:textId="77777777" w:rsidR="00EE5860" w:rsidRPr="00441CD0" w:rsidRDefault="00EE5860" w:rsidP="00BB0E1F">
            <w:pPr>
              <w:pStyle w:val="TAC"/>
              <w:rPr>
                <w:lang w:val="fr-FR"/>
              </w:rPr>
            </w:pPr>
            <w:r w:rsidRPr="00441CD0">
              <w:rPr>
                <w:lang w:val="fr-FR"/>
              </w:rPr>
              <w:t>3 to 4</w:t>
            </w:r>
          </w:p>
        </w:tc>
        <w:tc>
          <w:tcPr>
            <w:tcW w:w="4710" w:type="dxa"/>
            <w:gridSpan w:val="13"/>
            <w:tcBorders>
              <w:top w:val="single" w:sz="4" w:space="0" w:color="auto"/>
              <w:left w:val="single" w:sz="4" w:space="0" w:color="auto"/>
              <w:bottom w:val="single" w:sz="4" w:space="0" w:color="auto"/>
              <w:right w:val="single" w:sz="4" w:space="0" w:color="auto"/>
            </w:tcBorders>
            <w:hideMark/>
          </w:tcPr>
          <w:p w14:paraId="3FAC40D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E3F635F" w14:textId="77777777" w:rsidR="00EE5860" w:rsidRPr="00441CD0" w:rsidRDefault="00EE5860" w:rsidP="00BB0E1F">
            <w:pPr>
              <w:pStyle w:val="TAC"/>
              <w:rPr>
                <w:lang w:val="fr-FR"/>
              </w:rPr>
            </w:pPr>
          </w:p>
        </w:tc>
      </w:tr>
      <w:tr w:rsidR="00EE5860" w:rsidRPr="00441CD0" w14:paraId="2EDF334F" w14:textId="77777777" w:rsidTr="00BB0E1F">
        <w:trPr>
          <w:jc w:val="center"/>
        </w:trPr>
        <w:tc>
          <w:tcPr>
            <w:tcW w:w="151" w:type="dxa"/>
            <w:tcBorders>
              <w:top w:val="nil"/>
              <w:left w:val="single" w:sz="6" w:space="0" w:color="auto"/>
              <w:bottom w:val="nil"/>
              <w:right w:val="nil"/>
            </w:tcBorders>
          </w:tcPr>
          <w:p w14:paraId="149D8A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AC45F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602" w:type="dxa"/>
            <w:gridSpan w:val="2"/>
            <w:tcBorders>
              <w:top w:val="single" w:sz="4" w:space="0" w:color="auto"/>
              <w:left w:val="single" w:sz="4" w:space="0" w:color="auto"/>
              <w:bottom w:val="single" w:sz="4" w:space="0" w:color="auto"/>
              <w:right w:val="single" w:sz="4" w:space="0" w:color="auto"/>
            </w:tcBorders>
            <w:hideMark/>
          </w:tcPr>
          <w:p w14:paraId="5A9BCC41" w14:textId="77777777" w:rsidR="00EE5860" w:rsidRPr="00441CD0" w:rsidRDefault="00EE5860" w:rsidP="00BB0E1F">
            <w:pPr>
              <w:pStyle w:val="TAC"/>
              <w:rPr>
                <w:lang w:val="fr-FR" w:eastAsia="zh-CN"/>
              </w:rPr>
            </w:pPr>
            <w:r w:rsidRPr="00441CD0">
              <w:rPr>
                <w:lang w:val="fr-FR" w:eastAsia="zh-CN"/>
              </w:rPr>
              <w:t>Spare</w:t>
            </w:r>
          </w:p>
        </w:tc>
        <w:tc>
          <w:tcPr>
            <w:tcW w:w="602" w:type="dxa"/>
            <w:gridSpan w:val="2"/>
            <w:tcBorders>
              <w:top w:val="single" w:sz="4" w:space="0" w:color="auto"/>
              <w:left w:val="single" w:sz="4" w:space="0" w:color="auto"/>
              <w:bottom w:val="single" w:sz="4" w:space="0" w:color="auto"/>
              <w:right w:val="single" w:sz="4" w:space="0" w:color="auto"/>
            </w:tcBorders>
          </w:tcPr>
          <w:p w14:paraId="25F7CDD4" w14:textId="77777777" w:rsidR="00EE5860" w:rsidRPr="00441CD0" w:rsidRDefault="00EE5860" w:rsidP="00BB0E1F">
            <w:pPr>
              <w:pStyle w:val="TAC"/>
              <w:rPr>
                <w:lang w:val="fr-FR" w:eastAsia="zh-CN"/>
              </w:rPr>
            </w:pPr>
            <w:r w:rsidRPr="00441CD0">
              <w:rPr>
                <w:lang w:val="fr-FR" w:eastAsia="zh-CN"/>
              </w:rPr>
              <w:t>UISR</w:t>
            </w:r>
          </w:p>
        </w:tc>
        <w:tc>
          <w:tcPr>
            <w:tcW w:w="603" w:type="dxa"/>
            <w:gridSpan w:val="2"/>
            <w:tcBorders>
              <w:top w:val="single" w:sz="4" w:space="0" w:color="auto"/>
              <w:left w:val="single" w:sz="4" w:space="0" w:color="auto"/>
              <w:bottom w:val="single" w:sz="4" w:space="0" w:color="auto"/>
              <w:right w:val="single" w:sz="4" w:space="0" w:color="auto"/>
            </w:tcBorders>
          </w:tcPr>
          <w:p w14:paraId="2EA00D4B" w14:textId="77777777" w:rsidR="00EE5860" w:rsidRPr="00441CD0" w:rsidRDefault="00EE5860" w:rsidP="00BB0E1F">
            <w:pPr>
              <w:pStyle w:val="TAC"/>
              <w:rPr>
                <w:lang w:val="fr-FR" w:eastAsia="zh-CN"/>
              </w:rPr>
            </w:pPr>
            <w:r w:rsidRPr="00441CD0">
              <w:rPr>
                <w:lang w:eastAsia="zh-CN"/>
              </w:rPr>
              <w:t>SESR</w:t>
            </w:r>
          </w:p>
        </w:tc>
        <w:tc>
          <w:tcPr>
            <w:tcW w:w="603" w:type="dxa"/>
            <w:gridSpan w:val="2"/>
            <w:tcBorders>
              <w:top w:val="single" w:sz="4" w:space="0" w:color="auto"/>
              <w:left w:val="single" w:sz="4" w:space="0" w:color="auto"/>
              <w:bottom w:val="single" w:sz="4" w:space="0" w:color="auto"/>
              <w:right w:val="single" w:sz="4" w:space="0" w:color="auto"/>
            </w:tcBorders>
            <w:hideMark/>
          </w:tcPr>
          <w:p w14:paraId="4D2AB077" w14:textId="77777777" w:rsidR="00EE5860" w:rsidRPr="00441CD0" w:rsidRDefault="00EE5860" w:rsidP="00BB0E1F">
            <w:pPr>
              <w:pStyle w:val="TAC"/>
              <w:rPr>
                <w:lang w:val="fr-FR" w:eastAsia="zh-CN"/>
              </w:rPr>
            </w:pPr>
            <w:r>
              <w:rPr>
                <w:lang w:val="fr-FR" w:eastAsia="zh-CN"/>
              </w:rPr>
              <w:t>T</w:t>
            </w:r>
            <w:r w:rsidRPr="00441CD0">
              <w:rPr>
                <w:lang w:val="fr-FR" w:eastAsia="zh-CN"/>
              </w:rPr>
              <w:t>MIR</w:t>
            </w:r>
          </w:p>
        </w:tc>
        <w:tc>
          <w:tcPr>
            <w:tcW w:w="603" w:type="dxa"/>
            <w:gridSpan w:val="2"/>
            <w:tcBorders>
              <w:top w:val="single" w:sz="4" w:space="0" w:color="auto"/>
              <w:left w:val="single" w:sz="4" w:space="0" w:color="auto"/>
              <w:bottom w:val="single" w:sz="4" w:space="0" w:color="auto"/>
              <w:right w:val="single" w:sz="4" w:space="0" w:color="auto"/>
            </w:tcBorders>
            <w:hideMark/>
          </w:tcPr>
          <w:p w14:paraId="79C0A43D" w14:textId="77777777" w:rsidR="00EE5860" w:rsidRPr="00441CD0" w:rsidRDefault="00EE5860" w:rsidP="00BB0E1F">
            <w:pPr>
              <w:pStyle w:val="TAC"/>
              <w:rPr>
                <w:lang w:val="fr-FR" w:eastAsia="zh-CN"/>
              </w:rPr>
            </w:pPr>
            <w:r w:rsidRPr="00441CD0">
              <w:rPr>
                <w:lang w:val="fr-FR" w:eastAsia="zh-CN"/>
              </w:rPr>
              <w:t>UPIR</w:t>
            </w:r>
          </w:p>
        </w:tc>
        <w:tc>
          <w:tcPr>
            <w:tcW w:w="520" w:type="dxa"/>
            <w:tcBorders>
              <w:top w:val="single" w:sz="4" w:space="0" w:color="auto"/>
              <w:left w:val="single" w:sz="4" w:space="0" w:color="auto"/>
              <w:bottom w:val="single" w:sz="4" w:space="0" w:color="auto"/>
              <w:right w:val="single" w:sz="4" w:space="0" w:color="auto"/>
            </w:tcBorders>
            <w:hideMark/>
          </w:tcPr>
          <w:p w14:paraId="6E699E49" w14:textId="77777777" w:rsidR="00EE5860" w:rsidRPr="00441CD0" w:rsidRDefault="00EE5860" w:rsidP="00BB0E1F">
            <w:pPr>
              <w:pStyle w:val="TAC"/>
              <w:rPr>
                <w:lang w:val="sv-SE" w:eastAsia="zh-CN"/>
              </w:rPr>
            </w:pPr>
            <w:r w:rsidRPr="00441CD0">
              <w:rPr>
                <w:lang w:val="sv-SE" w:eastAsia="zh-CN"/>
              </w:rPr>
              <w:t>ERIR</w:t>
            </w:r>
          </w:p>
        </w:tc>
        <w:tc>
          <w:tcPr>
            <w:tcW w:w="588" w:type="dxa"/>
            <w:tcBorders>
              <w:top w:val="single" w:sz="4" w:space="0" w:color="auto"/>
              <w:left w:val="single" w:sz="4" w:space="0" w:color="auto"/>
              <w:bottom w:val="single" w:sz="4" w:space="0" w:color="auto"/>
              <w:right w:val="single" w:sz="4" w:space="0" w:color="auto"/>
            </w:tcBorders>
            <w:hideMark/>
          </w:tcPr>
          <w:p w14:paraId="64EA4689" w14:textId="77777777" w:rsidR="00EE5860" w:rsidRPr="00441CD0" w:rsidRDefault="00EE5860" w:rsidP="00BB0E1F">
            <w:pPr>
              <w:pStyle w:val="TAC"/>
              <w:rPr>
                <w:lang w:val="fr-FR" w:eastAsia="zh-CN"/>
              </w:rPr>
            </w:pPr>
            <w:r w:rsidRPr="00441CD0">
              <w:rPr>
                <w:lang w:val="fr-FR" w:eastAsia="zh-CN"/>
              </w:rPr>
              <w:t>USAR</w:t>
            </w:r>
          </w:p>
        </w:tc>
        <w:tc>
          <w:tcPr>
            <w:tcW w:w="589" w:type="dxa"/>
            <w:tcBorders>
              <w:top w:val="single" w:sz="4" w:space="0" w:color="auto"/>
              <w:left w:val="single" w:sz="4" w:space="0" w:color="auto"/>
              <w:bottom w:val="single" w:sz="4" w:space="0" w:color="auto"/>
              <w:right w:val="single" w:sz="4" w:space="0" w:color="auto"/>
            </w:tcBorders>
            <w:hideMark/>
          </w:tcPr>
          <w:p w14:paraId="0AA0E4E4" w14:textId="77777777" w:rsidR="00EE5860" w:rsidRPr="00441CD0" w:rsidRDefault="00EE5860" w:rsidP="00BB0E1F">
            <w:pPr>
              <w:pStyle w:val="TAC"/>
              <w:rPr>
                <w:lang w:val="fr-FR" w:eastAsia="zh-CN"/>
              </w:rPr>
            </w:pPr>
            <w:r w:rsidRPr="00441CD0">
              <w:rPr>
                <w:lang w:val="fr-FR" w:eastAsia="zh-CN"/>
              </w:rPr>
              <w:t>DLDR</w:t>
            </w:r>
          </w:p>
        </w:tc>
        <w:tc>
          <w:tcPr>
            <w:tcW w:w="588" w:type="dxa"/>
            <w:tcBorders>
              <w:top w:val="nil"/>
              <w:left w:val="single" w:sz="4" w:space="0" w:color="auto"/>
              <w:bottom w:val="nil"/>
              <w:right w:val="single" w:sz="6" w:space="0" w:color="auto"/>
            </w:tcBorders>
          </w:tcPr>
          <w:p w14:paraId="5979C09D" w14:textId="77777777" w:rsidR="00EE5860" w:rsidRPr="00441CD0" w:rsidRDefault="00EE5860" w:rsidP="00BB0E1F">
            <w:pPr>
              <w:pStyle w:val="TAC"/>
              <w:rPr>
                <w:lang w:val="fr-FR"/>
              </w:rPr>
            </w:pPr>
          </w:p>
        </w:tc>
      </w:tr>
      <w:tr w:rsidR="00EE5860" w:rsidRPr="00441CD0" w14:paraId="68962F5D" w14:textId="77777777" w:rsidTr="00BB0E1F">
        <w:trPr>
          <w:jc w:val="center"/>
        </w:trPr>
        <w:tc>
          <w:tcPr>
            <w:tcW w:w="151" w:type="dxa"/>
            <w:tcBorders>
              <w:top w:val="nil"/>
              <w:left w:val="single" w:sz="6" w:space="0" w:color="auto"/>
              <w:bottom w:val="single" w:sz="4" w:space="0" w:color="auto"/>
              <w:right w:val="nil"/>
            </w:tcBorders>
          </w:tcPr>
          <w:p w14:paraId="43C0233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D147DDA"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0" w:type="dxa"/>
            <w:gridSpan w:val="13"/>
            <w:tcBorders>
              <w:top w:val="single" w:sz="4" w:space="0" w:color="auto"/>
              <w:left w:val="single" w:sz="4" w:space="0" w:color="auto"/>
              <w:bottom w:val="single" w:sz="4" w:space="0" w:color="auto"/>
              <w:right w:val="single" w:sz="4" w:space="0" w:color="auto"/>
            </w:tcBorders>
            <w:hideMark/>
          </w:tcPr>
          <w:p w14:paraId="562CF1DB" w14:textId="77777777" w:rsidR="00EE5860" w:rsidRPr="00441CD0" w:rsidRDefault="00EE5860" w:rsidP="00BB0E1F">
            <w:pPr>
              <w:pStyle w:val="TAC"/>
              <w:rPr>
                <w:lang w:val="en-US"/>
              </w:rPr>
            </w:pPr>
            <w:r w:rsidRPr="00A10FF5">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5473A59" w14:textId="77777777" w:rsidR="00EE5860" w:rsidRPr="00A10FF5" w:rsidRDefault="00EE5860" w:rsidP="00BB0E1F">
            <w:pPr>
              <w:pStyle w:val="TAC"/>
            </w:pPr>
          </w:p>
        </w:tc>
      </w:tr>
    </w:tbl>
    <w:p w14:paraId="64A3E41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21</w:t>
      </w:r>
      <w:r w:rsidRPr="00441CD0">
        <w:rPr>
          <w:lang w:eastAsia="zh-CN"/>
        </w:rPr>
        <w:t>-</w:t>
      </w:r>
      <w:r w:rsidRPr="00441CD0">
        <w:rPr>
          <w:lang w:eastAsia="ja-JP"/>
        </w:rPr>
        <w:t>1</w:t>
      </w:r>
      <w:r w:rsidRPr="00441CD0">
        <w:t xml:space="preserve">: </w:t>
      </w:r>
      <w:r w:rsidRPr="00441CD0">
        <w:rPr>
          <w:lang w:eastAsia="ja-JP"/>
        </w:rPr>
        <w:t>Report Type</w:t>
      </w:r>
    </w:p>
    <w:p w14:paraId="7E732ADC" w14:textId="77777777" w:rsidR="00EE5860" w:rsidRPr="00441CD0" w:rsidRDefault="00EE5860" w:rsidP="00EE5860">
      <w:pPr>
        <w:rPr>
          <w:noProof/>
        </w:rPr>
      </w:pPr>
      <w:r w:rsidRPr="00441CD0">
        <w:rPr>
          <w:noProof/>
        </w:rPr>
        <w:lastRenderedPageBreak/>
        <w:t xml:space="preserve"> Octet 5 shall be encoded as follows:</w:t>
      </w:r>
    </w:p>
    <w:p w14:paraId="23404391" w14:textId="77777777" w:rsidR="00EE5860" w:rsidRPr="00441CD0" w:rsidRDefault="00EE5860" w:rsidP="00EE5860">
      <w:pPr>
        <w:pStyle w:val="B1"/>
        <w:rPr>
          <w:noProof/>
        </w:rPr>
      </w:pPr>
      <w:r w:rsidRPr="00441CD0">
        <w:rPr>
          <w:noProof/>
        </w:rPr>
        <w:t>-</w:t>
      </w:r>
      <w:r w:rsidRPr="00441CD0">
        <w:rPr>
          <w:noProof/>
        </w:rPr>
        <w:tab/>
        <w:t>Bit 1 – DLDR (</w:t>
      </w:r>
      <w:r w:rsidRPr="00441CD0">
        <w:rPr>
          <w:lang w:eastAsia="zh-CN"/>
        </w:rPr>
        <w:t>Downlink Data Report)</w:t>
      </w:r>
      <w:r w:rsidRPr="00441CD0">
        <w:rPr>
          <w:noProof/>
        </w:rPr>
        <w:t>: when set to "1", this indicates Downlink Data Report</w:t>
      </w:r>
    </w:p>
    <w:p w14:paraId="736CDF13" w14:textId="77777777" w:rsidR="00EE5860" w:rsidRPr="00441CD0" w:rsidRDefault="00EE5860" w:rsidP="00EE5860">
      <w:pPr>
        <w:pStyle w:val="B1"/>
        <w:rPr>
          <w:noProof/>
        </w:rPr>
      </w:pPr>
      <w:r w:rsidRPr="00441CD0">
        <w:rPr>
          <w:noProof/>
        </w:rPr>
        <w:t>-</w:t>
      </w:r>
      <w:r w:rsidRPr="00441CD0">
        <w:rPr>
          <w:noProof/>
        </w:rPr>
        <w:tab/>
        <w:t>Bit 2 – USAR (</w:t>
      </w:r>
      <w:r w:rsidRPr="00441CD0">
        <w:rPr>
          <w:lang w:eastAsia="zh-CN"/>
        </w:rPr>
        <w:t>Usage Report)</w:t>
      </w:r>
      <w:r w:rsidRPr="00441CD0">
        <w:rPr>
          <w:noProof/>
        </w:rPr>
        <w:t>: when set to "1", this indicates a Usage Report</w:t>
      </w:r>
    </w:p>
    <w:p w14:paraId="32B6CE18" w14:textId="77777777" w:rsidR="00EE5860" w:rsidRPr="00441CD0" w:rsidRDefault="00EE5860" w:rsidP="00EE5860">
      <w:pPr>
        <w:pStyle w:val="B1"/>
        <w:rPr>
          <w:noProof/>
          <w:lang w:val="x-none"/>
        </w:rPr>
      </w:pPr>
      <w:r w:rsidRPr="00441CD0">
        <w:rPr>
          <w:noProof/>
        </w:rPr>
        <w:t>-</w:t>
      </w:r>
      <w:r w:rsidRPr="00441CD0">
        <w:rPr>
          <w:noProof/>
        </w:rPr>
        <w:tab/>
        <w:t>Bit 3 – ERIR (Error Indication Report): when set to "1", this indicates an Error Indication Report.</w:t>
      </w:r>
    </w:p>
    <w:p w14:paraId="2A0D41AB" w14:textId="77777777" w:rsidR="00EE5860" w:rsidRPr="00441CD0" w:rsidRDefault="00EE5860" w:rsidP="00EE5860">
      <w:pPr>
        <w:pStyle w:val="B1"/>
        <w:rPr>
          <w:noProof/>
        </w:rPr>
      </w:pPr>
      <w:r w:rsidRPr="00441CD0">
        <w:rPr>
          <w:noProof/>
        </w:rPr>
        <w:t>-</w:t>
      </w:r>
      <w:r w:rsidRPr="00441CD0">
        <w:rPr>
          <w:noProof/>
        </w:rPr>
        <w:tab/>
        <w:t>Bit 4 – UPIR (User Plane Inactivity Report): when set to "1", this indicates a User Plane Inactivity Report.</w:t>
      </w:r>
    </w:p>
    <w:p w14:paraId="599CF385" w14:textId="77777777" w:rsidR="00EE5860" w:rsidRPr="00441CD0" w:rsidRDefault="00EE5860" w:rsidP="00EE5860">
      <w:pPr>
        <w:pStyle w:val="B1"/>
        <w:rPr>
          <w:lang w:val="sv-SE" w:eastAsia="zh-CN"/>
        </w:rPr>
      </w:pPr>
      <w:r w:rsidRPr="00441CD0">
        <w:t>-</w:t>
      </w:r>
      <w:r w:rsidRPr="00441CD0">
        <w:tab/>
        <w:t xml:space="preserve">Bit 5 </w:t>
      </w:r>
      <w:r w:rsidRPr="00441CD0">
        <w:rPr>
          <w:noProof/>
        </w:rPr>
        <w:t>–</w:t>
      </w:r>
      <w:r>
        <w:rPr>
          <w:noProof/>
        </w:rPr>
        <w:t>T</w:t>
      </w:r>
      <w:r w:rsidRPr="00441CD0">
        <w:rPr>
          <w:noProof/>
        </w:rPr>
        <w:t>MIR (</w:t>
      </w:r>
      <w:r>
        <w:t>TSC</w:t>
      </w:r>
      <w:r w:rsidRPr="00441CD0">
        <w:t xml:space="preserve"> Management </w:t>
      </w:r>
      <w:r w:rsidRPr="00441CD0">
        <w:rPr>
          <w:lang w:val="sv-SE" w:eastAsia="zh-CN"/>
        </w:rPr>
        <w:t xml:space="preserve">Information Report): when set to </w:t>
      </w:r>
      <w:r w:rsidRPr="00441CD0">
        <w:rPr>
          <w:noProof/>
        </w:rPr>
        <w:t>"</w:t>
      </w:r>
      <w:r w:rsidRPr="00441CD0">
        <w:rPr>
          <w:lang w:val="sv-SE" w:eastAsia="zh-CN"/>
        </w:rPr>
        <w:t>1</w:t>
      </w:r>
      <w:r w:rsidRPr="00441CD0">
        <w:rPr>
          <w:noProof/>
        </w:rPr>
        <w:t>"</w:t>
      </w:r>
      <w:r w:rsidRPr="00441CD0">
        <w:rPr>
          <w:lang w:val="sv-SE" w:eastAsia="zh-CN"/>
        </w:rPr>
        <w:t xml:space="preserve">, this indicates a </w:t>
      </w:r>
      <w:r>
        <w:t xml:space="preserve">TSC </w:t>
      </w:r>
      <w:r w:rsidRPr="00441CD0">
        <w:t xml:space="preserve">Management </w:t>
      </w:r>
      <w:r w:rsidRPr="00441CD0">
        <w:rPr>
          <w:lang w:val="sv-SE" w:eastAsia="zh-CN"/>
        </w:rPr>
        <w:t>Information Report.</w:t>
      </w:r>
    </w:p>
    <w:p w14:paraId="75370A35" w14:textId="77777777" w:rsidR="00EE5860" w:rsidRPr="00441CD0" w:rsidRDefault="00EE5860" w:rsidP="00EE5860">
      <w:pPr>
        <w:pStyle w:val="B1"/>
      </w:pPr>
      <w:r w:rsidRPr="00441CD0">
        <w:t>-</w:t>
      </w:r>
      <w:r w:rsidRPr="00441CD0">
        <w:tab/>
        <w:t xml:space="preserve">Bit 6 – Session Report (SESR): when set to </w:t>
      </w:r>
      <w:r w:rsidRPr="00441CD0">
        <w:rPr>
          <w:noProof/>
        </w:rPr>
        <w:t>"</w:t>
      </w:r>
      <w:r w:rsidRPr="00441CD0">
        <w:t>1</w:t>
      </w:r>
      <w:r w:rsidRPr="00441CD0">
        <w:rPr>
          <w:noProof/>
        </w:rPr>
        <w:t>"</w:t>
      </w:r>
      <w:r w:rsidRPr="00441CD0">
        <w:t>, this indicates a Session Report.</w:t>
      </w:r>
    </w:p>
    <w:p w14:paraId="5B8F8BBD" w14:textId="77777777" w:rsidR="00EE5860" w:rsidRPr="00441CD0" w:rsidRDefault="00EE5860" w:rsidP="00EE5860">
      <w:pPr>
        <w:pStyle w:val="B1"/>
      </w:pPr>
      <w:r w:rsidRPr="00441CD0">
        <w:t>-</w:t>
      </w:r>
      <w:r w:rsidRPr="00441CD0">
        <w:tab/>
        <w:t>Bit 7 – UISR (</w:t>
      </w:r>
      <w:r w:rsidRPr="00441CD0">
        <w:rPr>
          <w:noProof/>
        </w:rPr>
        <w:t>UP Initiated Session Request</w:t>
      </w:r>
      <w:r w:rsidRPr="00441CD0">
        <w:t>):</w:t>
      </w:r>
      <w:r w:rsidRPr="00441CD0">
        <w:tab/>
        <w:t xml:space="preserve">when set to </w:t>
      </w:r>
      <w:r w:rsidRPr="00441CD0">
        <w:rPr>
          <w:noProof/>
        </w:rPr>
        <w:t>"</w:t>
      </w:r>
      <w:r w:rsidRPr="00441CD0">
        <w:t>1</w:t>
      </w:r>
      <w:r w:rsidRPr="00441CD0">
        <w:rPr>
          <w:noProof/>
        </w:rPr>
        <w:t>"</w:t>
      </w:r>
      <w:r w:rsidRPr="00441CD0">
        <w:t>, this indicates it is a UP function initiated request for a reason which is indicated by the PFCPSRReq-Flags, for the PFCP session.</w:t>
      </w:r>
    </w:p>
    <w:p w14:paraId="2CF0AE7F" w14:textId="77777777" w:rsidR="00EE5860" w:rsidRPr="00441CD0" w:rsidRDefault="00EE5860" w:rsidP="00EE5860">
      <w:pPr>
        <w:pStyle w:val="B1"/>
      </w:pPr>
      <w:r w:rsidRPr="00441CD0">
        <w:t>-</w:t>
      </w:r>
      <w:r w:rsidRPr="00441CD0">
        <w:tab/>
        <w:t xml:space="preserve">Bit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28631A00" w14:textId="77777777" w:rsidR="00EE5860" w:rsidRPr="00441CD0" w:rsidRDefault="00EE5860" w:rsidP="00EE5860">
      <w:pPr>
        <w:pStyle w:val="B1"/>
        <w:rPr>
          <w:noProof/>
        </w:rPr>
      </w:pPr>
      <w:r w:rsidRPr="00441CD0">
        <w:rPr>
          <w:noProof/>
        </w:rPr>
        <w:t>At least one bit shall be set to "1". Several bits may be set to "1".</w:t>
      </w:r>
    </w:p>
    <w:p w14:paraId="7CE93FFF" w14:textId="77777777" w:rsidR="00EE5860" w:rsidRPr="00441CD0" w:rsidRDefault="00EE5860" w:rsidP="00EE5860">
      <w:pPr>
        <w:pStyle w:val="Heading3"/>
      </w:pPr>
      <w:bookmarkStart w:id="5332" w:name="_Toc44689255"/>
      <w:bookmarkStart w:id="5333" w:name="_Toc44924009"/>
      <w:bookmarkStart w:id="5334" w:name="_Toc51860979"/>
      <w:bookmarkStart w:id="5335" w:name="_Toc57930750"/>
      <w:bookmarkStart w:id="5336" w:name="_Toc57931380"/>
      <w:bookmarkStart w:id="5337" w:name="_Toc160974506"/>
      <w:r w:rsidRPr="00441CD0">
        <w:t>8.</w:t>
      </w:r>
      <w:r w:rsidRPr="00441CD0">
        <w:rPr>
          <w:lang w:val="en-US"/>
        </w:rPr>
        <w:t>2.22</w:t>
      </w:r>
      <w:r w:rsidRPr="00441CD0">
        <w:tab/>
        <w:t>Offending IE</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1B491D37" w14:textId="77777777" w:rsidR="00EE5860" w:rsidRPr="00441CD0" w:rsidRDefault="00EE5860" w:rsidP="00EE5860">
      <w:r w:rsidRPr="00441CD0">
        <w:t>Offending IE IE is coded as depicted in Figure 8.2.22-1.</w:t>
      </w:r>
    </w:p>
    <w:p w14:paraId="5EF278F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E4E0532" w14:textId="77777777" w:rsidTr="00BB0E1F">
        <w:trPr>
          <w:jc w:val="center"/>
        </w:trPr>
        <w:tc>
          <w:tcPr>
            <w:tcW w:w="151" w:type="dxa"/>
            <w:tcBorders>
              <w:top w:val="single" w:sz="6" w:space="0" w:color="auto"/>
              <w:left w:val="single" w:sz="6" w:space="0" w:color="auto"/>
              <w:bottom w:val="nil"/>
              <w:right w:val="nil"/>
            </w:tcBorders>
            <w:hideMark/>
          </w:tcPr>
          <w:p w14:paraId="17172EC4" w14:textId="77777777" w:rsidR="00EE5860" w:rsidRPr="00441CD0" w:rsidRDefault="00EE5860" w:rsidP="00BB0E1F">
            <w:pPr>
              <w:pStyle w:val="TAC"/>
            </w:pPr>
            <w:r w:rsidRPr="00441CD0">
              <w:t>.</w:t>
            </w:r>
          </w:p>
        </w:tc>
        <w:tc>
          <w:tcPr>
            <w:tcW w:w="1104" w:type="dxa"/>
            <w:tcBorders>
              <w:top w:val="single" w:sz="6" w:space="0" w:color="auto"/>
              <w:left w:val="nil"/>
              <w:bottom w:val="nil"/>
              <w:right w:val="nil"/>
            </w:tcBorders>
          </w:tcPr>
          <w:p w14:paraId="6F69CDEC"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90DC3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1E87D7" w14:textId="77777777" w:rsidR="00EE5860" w:rsidRPr="00441CD0" w:rsidRDefault="00EE5860" w:rsidP="00BB0E1F">
            <w:pPr>
              <w:pStyle w:val="TAC"/>
            </w:pPr>
          </w:p>
        </w:tc>
      </w:tr>
      <w:tr w:rsidR="00EE5860" w:rsidRPr="00441CD0" w14:paraId="5F5B4CAF" w14:textId="77777777" w:rsidTr="00BB0E1F">
        <w:trPr>
          <w:jc w:val="center"/>
        </w:trPr>
        <w:tc>
          <w:tcPr>
            <w:tcW w:w="151" w:type="dxa"/>
            <w:tcBorders>
              <w:top w:val="nil"/>
              <w:left w:val="single" w:sz="6" w:space="0" w:color="auto"/>
              <w:bottom w:val="nil"/>
              <w:right w:val="nil"/>
            </w:tcBorders>
          </w:tcPr>
          <w:p w14:paraId="322A0A95" w14:textId="77777777" w:rsidR="00EE5860" w:rsidRPr="00441CD0" w:rsidRDefault="00EE5860" w:rsidP="00BB0E1F">
            <w:pPr>
              <w:pStyle w:val="TAC"/>
            </w:pPr>
          </w:p>
        </w:tc>
        <w:tc>
          <w:tcPr>
            <w:tcW w:w="1104" w:type="dxa"/>
            <w:tcBorders>
              <w:top w:val="nil"/>
              <w:left w:val="nil"/>
              <w:bottom w:val="nil"/>
              <w:right w:val="nil"/>
            </w:tcBorders>
            <w:hideMark/>
          </w:tcPr>
          <w:p w14:paraId="11E4D18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2478C0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DD49E4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0C99FB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12008AE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9DE1A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8B09AB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A2BF422"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341A9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02E6C1" w14:textId="77777777" w:rsidR="00EE5860" w:rsidRPr="00441CD0" w:rsidRDefault="00EE5860" w:rsidP="00BB0E1F">
            <w:pPr>
              <w:pStyle w:val="TAC"/>
            </w:pPr>
          </w:p>
        </w:tc>
      </w:tr>
      <w:tr w:rsidR="00EE5860" w:rsidRPr="00441CD0" w14:paraId="4BA8841F" w14:textId="77777777" w:rsidTr="00BB0E1F">
        <w:trPr>
          <w:jc w:val="center"/>
        </w:trPr>
        <w:tc>
          <w:tcPr>
            <w:tcW w:w="151" w:type="dxa"/>
            <w:tcBorders>
              <w:top w:val="nil"/>
              <w:left w:val="single" w:sz="6" w:space="0" w:color="auto"/>
              <w:bottom w:val="nil"/>
              <w:right w:val="nil"/>
            </w:tcBorders>
          </w:tcPr>
          <w:p w14:paraId="4C99B5D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E27C0F"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6EBE1BB2" w14:textId="77777777" w:rsidR="00EE5860" w:rsidRPr="00441CD0" w:rsidRDefault="00EE5860" w:rsidP="00BB0E1F">
            <w:pPr>
              <w:pStyle w:val="TAC"/>
            </w:pPr>
            <w:r w:rsidRPr="00441CD0">
              <w:t xml:space="preserve">Type = </w:t>
            </w:r>
            <w:r w:rsidRPr="00441CD0">
              <w:rPr>
                <w:lang w:val="sv-SE"/>
              </w:rPr>
              <w:t>40</w:t>
            </w:r>
            <w:r w:rsidRPr="00441CD0">
              <w:t xml:space="preserve"> (decimal)</w:t>
            </w:r>
          </w:p>
        </w:tc>
        <w:tc>
          <w:tcPr>
            <w:tcW w:w="588" w:type="dxa"/>
            <w:tcBorders>
              <w:top w:val="nil"/>
              <w:left w:val="single" w:sz="4" w:space="0" w:color="auto"/>
              <w:bottom w:val="nil"/>
              <w:right w:val="single" w:sz="6" w:space="0" w:color="auto"/>
            </w:tcBorders>
          </w:tcPr>
          <w:p w14:paraId="0E396A1D" w14:textId="77777777" w:rsidR="00EE5860" w:rsidRPr="00441CD0" w:rsidRDefault="00EE5860" w:rsidP="00BB0E1F">
            <w:pPr>
              <w:pStyle w:val="TAC"/>
            </w:pPr>
          </w:p>
        </w:tc>
      </w:tr>
      <w:tr w:rsidR="00EE5860" w:rsidRPr="00441CD0" w14:paraId="25012235" w14:textId="77777777" w:rsidTr="00BB0E1F">
        <w:trPr>
          <w:jc w:val="center"/>
        </w:trPr>
        <w:tc>
          <w:tcPr>
            <w:tcW w:w="151" w:type="dxa"/>
            <w:tcBorders>
              <w:top w:val="nil"/>
              <w:left w:val="single" w:sz="6" w:space="0" w:color="auto"/>
              <w:bottom w:val="nil"/>
              <w:right w:val="nil"/>
            </w:tcBorders>
          </w:tcPr>
          <w:p w14:paraId="1AE16B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F2AAA9"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C89FEE4" w14:textId="77777777" w:rsidR="00EE5860" w:rsidRPr="00441CD0" w:rsidRDefault="00EE5860" w:rsidP="00BB0E1F">
            <w:pPr>
              <w:pStyle w:val="TAC"/>
            </w:pPr>
            <w:r w:rsidRPr="00441CD0">
              <w:t>Length = 2</w:t>
            </w:r>
          </w:p>
        </w:tc>
        <w:tc>
          <w:tcPr>
            <w:tcW w:w="588" w:type="dxa"/>
            <w:tcBorders>
              <w:top w:val="nil"/>
              <w:left w:val="single" w:sz="4" w:space="0" w:color="auto"/>
              <w:bottom w:val="nil"/>
              <w:right w:val="single" w:sz="6" w:space="0" w:color="auto"/>
            </w:tcBorders>
          </w:tcPr>
          <w:p w14:paraId="55046770" w14:textId="77777777" w:rsidR="00EE5860" w:rsidRPr="00441CD0" w:rsidRDefault="00EE5860" w:rsidP="00BB0E1F">
            <w:pPr>
              <w:pStyle w:val="TAC"/>
            </w:pPr>
          </w:p>
        </w:tc>
      </w:tr>
      <w:tr w:rsidR="00EE5860" w:rsidRPr="00441CD0" w14:paraId="6C46C129" w14:textId="77777777" w:rsidTr="00F512A9">
        <w:trPr>
          <w:jc w:val="center"/>
        </w:trPr>
        <w:tc>
          <w:tcPr>
            <w:tcW w:w="151" w:type="dxa"/>
            <w:tcBorders>
              <w:top w:val="nil"/>
              <w:left w:val="single" w:sz="6" w:space="0" w:color="auto"/>
              <w:bottom w:val="single" w:sz="4" w:space="0" w:color="auto"/>
              <w:right w:val="nil"/>
            </w:tcBorders>
          </w:tcPr>
          <w:p w14:paraId="378A220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94800B1" w14:textId="77777777" w:rsidR="00EE5860" w:rsidRPr="00441CD0" w:rsidRDefault="00EE5860" w:rsidP="00BB0E1F">
            <w:pPr>
              <w:pStyle w:val="TAC"/>
            </w:pPr>
            <w:r w:rsidRPr="00441CD0">
              <w:rPr>
                <w:lang w:val="en-US"/>
              </w:rPr>
              <w:t>5</w:t>
            </w:r>
            <w:r w:rsidRPr="00441CD0">
              <w:t xml:space="preserve"> to </w:t>
            </w:r>
            <w:r w:rsidRPr="00441CD0">
              <w:rPr>
                <w:lang w:val="en-US"/>
              </w:rPr>
              <w:t>6</w:t>
            </w:r>
          </w:p>
        </w:tc>
        <w:tc>
          <w:tcPr>
            <w:tcW w:w="4703" w:type="dxa"/>
            <w:gridSpan w:val="8"/>
            <w:tcBorders>
              <w:top w:val="single" w:sz="4" w:space="0" w:color="auto"/>
              <w:left w:val="single" w:sz="4" w:space="0" w:color="auto"/>
              <w:bottom w:val="single" w:sz="4" w:space="0" w:color="auto"/>
              <w:right w:val="single" w:sz="4" w:space="0" w:color="auto"/>
            </w:tcBorders>
            <w:hideMark/>
          </w:tcPr>
          <w:p w14:paraId="6A4F6F33" w14:textId="77777777" w:rsidR="00EE5860" w:rsidRPr="00441CD0" w:rsidRDefault="00EE5860" w:rsidP="00BB0E1F">
            <w:pPr>
              <w:pStyle w:val="TAC"/>
            </w:pPr>
            <w:r w:rsidRPr="00441CD0">
              <w:t>Type of the offending IE</w:t>
            </w:r>
          </w:p>
        </w:tc>
        <w:tc>
          <w:tcPr>
            <w:tcW w:w="588" w:type="dxa"/>
            <w:tcBorders>
              <w:top w:val="nil"/>
              <w:left w:val="single" w:sz="4" w:space="0" w:color="auto"/>
              <w:bottom w:val="single" w:sz="4" w:space="0" w:color="auto"/>
              <w:right w:val="single" w:sz="6" w:space="0" w:color="auto"/>
            </w:tcBorders>
          </w:tcPr>
          <w:p w14:paraId="0469DCC2" w14:textId="77777777" w:rsidR="00EE5860" w:rsidRPr="00441CD0" w:rsidRDefault="00EE5860" w:rsidP="00BB0E1F">
            <w:pPr>
              <w:pStyle w:val="TAC"/>
            </w:pPr>
          </w:p>
        </w:tc>
      </w:tr>
    </w:tbl>
    <w:p w14:paraId="716D350E" w14:textId="77777777" w:rsidR="00EE5860" w:rsidRPr="00441CD0" w:rsidRDefault="00EE5860" w:rsidP="00EE5860">
      <w:pPr>
        <w:pStyle w:val="TF"/>
      </w:pPr>
      <w:r w:rsidRPr="00441CD0">
        <w:t>Figure 8.</w:t>
      </w:r>
      <w:r w:rsidRPr="00441CD0">
        <w:rPr>
          <w:lang w:val="en-US"/>
        </w:rPr>
        <w:t>2.22</w:t>
      </w:r>
      <w:r w:rsidRPr="00441CD0">
        <w:t>-1: Offending IE</w:t>
      </w:r>
    </w:p>
    <w:p w14:paraId="05996156" w14:textId="77777777" w:rsidR="00EE5860" w:rsidRPr="00441CD0" w:rsidRDefault="00EE5860" w:rsidP="00EE5860">
      <w:r w:rsidRPr="00441CD0">
        <w:t>The offending IE shall contain a mandatory IE type, if the rejection is due to a conditional or mandatory IE is faulty or missing.</w:t>
      </w:r>
    </w:p>
    <w:p w14:paraId="6837CE79" w14:textId="77777777" w:rsidR="00EE5860" w:rsidRPr="00441CD0" w:rsidRDefault="00EE5860" w:rsidP="00EE5860">
      <w:pPr>
        <w:pStyle w:val="Heading3"/>
      </w:pPr>
      <w:bookmarkStart w:id="5338" w:name="_Toc19717368"/>
      <w:bookmarkStart w:id="5339" w:name="_Toc27490869"/>
      <w:bookmarkStart w:id="5340" w:name="_Toc27557162"/>
      <w:bookmarkStart w:id="5341" w:name="_Toc27724079"/>
      <w:bookmarkStart w:id="5342" w:name="_Toc36031153"/>
      <w:bookmarkStart w:id="5343" w:name="_Toc36043073"/>
      <w:bookmarkStart w:id="5344" w:name="_Toc36814398"/>
      <w:bookmarkStart w:id="5345" w:name="_Toc44689256"/>
      <w:bookmarkStart w:id="5346" w:name="_Toc44924010"/>
      <w:bookmarkStart w:id="5347" w:name="_Toc51860980"/>
      <w:bookmarkStart w:id="5348" w:name="_Toc57930751"/>
      <w:bookmarkStart w:id="5349" w:name="_Toc57931381"/>
      <w:bookmarkStart w:id="5350" w:name="_Toc160974507"/>
      <w:r w:rsidRPr="00441CD0">
        <w:t>8.</w:t>
      </w:r>
      <w:r w:rsidRPr="00441CD0">
        <w:rPr>
          <w:lang w:val="en-US"/>
        </w:rPr>
        <w:t>2.23</w:t>
      </w:r>
      <w:r w:rsidRPr="00441CD0">
        <w:tab/>
        <w:t>Forwarding Policy</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3FF8D492" w14:textId="77777777" w:rsidR="00EE5860" w:rsidRPr="00441CD0" w:rsidRDefault="00EE5860" w:rsidP="00EE5860">
      <w:pPr>
        <w:rPr>
          <w:lang w:eastAsia="zh-CN"/>
        </w:rPr>
      </w:pPr>
      <w:r w:rsidRPr="00441CD0">
        <w:t xml:space="preserve">The </w:t>
      </w:r>
      <w:r w:rsidRPr="00441CD0">
        <w:rPr>
          <w:lang w:val="en-US" w:eastAsia="zh-CN"/>
        </w:rPr>
        <w:t>Forwarding Policy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8.2.23-1</w:t>
      </w:r>
      <w:r w:rsidRPr="00441CD0">
        <w:rPr>
          <w:lang w:eastAsia="ja-JP"/>
        </w:rPr>
        <w:t xml:space="preserve">. </w:t>
      </w:r>
      <w:r w:rsidRPr="00441CD0">
        <w:rPr>
          <w:lang w:eastAsia="zh-CN"/>
        </w:rPr>
        <w:t>It indicates a specific forwarding policy to apply to packets.</w:t>
      </w:r>
    </w:p>
    <w:p w14:paraId="47FFABF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E910AE1" w14:textId="77777777" w:rsidTr="00BB0E1F">
        <w:trPr>
          <w:jc w:val="center"/>
        </w:trPr>
        <w:tc>
          <w:tcPr>
            <w:tcW w:w="151" w:type="dxa"/>
            <w:tcBorders>
              <w:top w:val="single" w:sz="6" w:space="0" w:color="auto"/>
              <w:left w:val="single" w:sz="6" w:space="0" w:color="auto"/>
              <w:bottom w:val="nil"/>
              <w:right w:val="nil"/>
            </w:tcBorders>
          </w:tcPr>
          <w:p w14:paraId="36763000"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4C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B9FC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37AA67" w14:textId="77777777" w:rsidR="00EE5860" w:rsidRPr="00441CD0" w:rsidRDefault="00EE5860" w:rsidP="00BB0E1F">
            <w:pPr>
              <w:pStyle w:val="TAC"/>
            </w:pPr>
          </w:p>
        </w:tc>
      </w:tr>
      <w:tr w:rsidR="00EE5860" w:rsidRPr="00441CD0" w14:paraId="78D8D904" w14:textId="77777777" w:rsidTr="00BB0E1F">
        <w:trPr>
          <w:jc w:val="center"/>
        </w:trPr>
        <w:tc>
          <w:tcPr>
            <w:tcW w:w="151" w:type="dxa"/>
            <w:tcBorders>
              <w:top w:val="nil"/>
              <w:left w:val="single" w:sz="6" w:space="0" w:color="auto"/>
              <w:bottom w:val="nil"/>
              <w:right w:val="nil"/>
            </w:tcBorders>
          </w:tcPr>
          <w:p w14:paraId="4D5B554B" w14:textId="77777777" w:rsidR="00EE5860" w:rsidRPr="00441CD0" w:rsidRDefault="00EE5860" w:rsidP="00BB0E1F">
            <w:pPr>
              <w:pStyle w:val="TAC"/>
            </w:pPr>
          </w:p>
        </w:tc>
        <w:tc>
          <w:tcPr>
            <w:tcW w:w="1104" w:type="dxa"/>
            <w:tcBorders>
              <w:top w:val="nil"/>
              <w:left w:val="nil"/>
              <w:bottom w:val="nil"/>
              <w:right w:val="nil"/>
            </w:tcBorders>
            <w:hideMark/>
          </w:tcPr>
          <w:p w14:paraId="43E40C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EB952C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6A842A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10DAC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1A5D84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675A1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1F8CC1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BAB2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55CB7A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0FF2FC8" w14:textId="77777777" w:rsidR="00EE5860" w:rsidRPr="00441CD0" w:rsidRDefault="00EE5860" w:rsidP="00BB0E1F">
            <w:pPr>
              <w:pStyle w:val="TAC"/>
            </w:pPr>
          </w:p>
        </w:tc>
      </w:tr>
      <w:tr w:rsidR="00EE5860" w:rsidRPr="00441CD0" w14:paraId="6D2753C1" w14:textId="77777777" w:rsidTr="00BB0E1F">
        <w:trPr>
          <w:jc w:val="center"/>
        </w:trPr>
        <w:tc>
          <w:tcPr>
            <w:tcW w:w="151" w:type="dxa"/>
            <w:tcBorders>
              <w:top w:val="nil"/>
              <w:left w:val="single" w:sz="6" w:space="0" w:color="auto"/>
              <w:bottom w:val="nil"/>
              <w:right w:val="nil"/>
            </w:tcBorders>
          </w:tcPr>
          <w:p w14:paraId="320A705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84A1D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C413541" w14:textId="77777777" w:rsidR="00EE5860" w:rsidRPr="00441CD0" w:rsidRDefault="00EE5860" w:rsidP="00BB0E1F">
            <w:pPr>
              <w:pStyle w:val="TAC"/>
            </w:pPr>
            <w:r w:rsidRPr="00441CD0">
              <w:t>Type = 41 (decimal)</w:t>
            </w:r>
          </w:p>
        </w:tc>
        <w:tc>
          <w:tcPr>
            <w:tcW w:w="588" w:type="dxa"/>
            <w:tcBorders>
              <w:top w:val="nil"/>
              <w:left w:val="single" w:sz="4" w:space="0" w:color="auto"/>
              <w:bottom w:val="nil"/>
              <w:right w:val="single" w:sz="6" w:space="0" w:color="auto"/>
            </w:tcBorders>
          </w:tcPr>
          <w:p w14:paraId="4CA4E663" w14:textId="77777777" w:rsidR="00EE5860" w:rsidRPr="00441CD0" w:rsidRDefault="00EE5860" w:rsidP="00BB0E1F">
            <w:pPr>
              <w:pStyle w:val="TAC"/>
            </w:pPr>
          </w:p>
        </w:tc>
      </w:tr>
      <w:tr w:rsidR="00EE5860" w:rsidRPr="00441CD0" w14:paraId="6C6E5894" w14:textId="77777777" w:rsidTr="00BB0E1F">
        <w:trPr>
          <w:jc w:val="center"/>
        </w:trPr>
        <w:tc>
          <w:tcPr>
            <w:tcW w:w="151" w:type="dxa"/>
            <w:tcBorders>
              <w:top w:val="nil"/>
              <w:left w:val="single" w:sz="6" w:space="0" w:color="auto"/>
              <w:bottom w:val="nil"/>
              <w:right w:val="nil"/>
            </w:tcBorders>
          </w:tcPr>
          <w:p w14:paraId="18C5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8E5BA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5F0B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588EE1" w14:textId="77777777" w:rsidR="00EE5860" w:rsidRPr="00441CD0" w:rsidRDefault="00EE5860" w:rsidP="00BB0E1F">
            <w:pPr>
              <w:pStyle w:val="TAC"/>
            </w:pPr>
          </w:p>
        </w:tc>
      </w:tr>
      <w:tr w:rsidR="00EE5860" w:rsidRPr="00441CD0" w14:paraId="1E2B5D7B" w14:textId="77777777" w:rsidTr="00BB0E1F">
        <w:trPr>
          <w:jc w:val="center"/>
        </w:trPr>
        <w:tc>
          <w:tcPr>
            <w:tcW w:w="151" w:type="dxa"/>
            <w:tcBorders>
              <w:top w:val="nil"/>
              <w:left w:val="single" w:sz="6" w:space="0" w:color="auto"/>
              <w:bottom w:val="nil"/>
              <w:right w:val="nil"/>
            </w:tcBorders>
          </w:tcPr>
          <w:p w14:paraId="60491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DB48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6D79CFDC" w14:textId="77777777" w:rsidR="00EE5860" w:rsidRPr="00441CD0" w:rsidRDefault="00EE5860" w:rsidP="00BB0E1F">
            <w:pPr>
              <w:pStyle w:val="TAC"/>
              <w:rPr>
                <w:lang w:eastAsia="zh-CN"/>
              </w:rPr>
            </w:pPr>
            <w:r w:rsidRPr="00441CD0">
              <w:rPr>
                <w:lang w:eastAsia="zh-CN"/>
              </w:rPr>
              <w:t>Forwarding Policy Identifier Length</w:t>
            </w:r>
          </w:p>
        </w:tc>
        <w:tc>
          <w:tcPr>
            <w:tcW w:w="588" w:type="dxa"/>
            <w:tcBorders>
              <w:top w:val="nil"/>
              <w:left w:val="single" w:sz="4" w:space="0" w:color="auto"/>
              <w:bottom w:val="nil"/>
              <w:right w:val="single" w:sz="6" w:space="0" w:color="auto"/>
            </w:tcBorders>
          </w:tcPr>
          <w:p w14:paraId="752817F1" w14:textId="77777777" w:rsidR="00EE5860" w:rsidRPr="00441CD0" w:rsidRDefault="00EE5860" w:rsidP="00BB0E1F">
            <w:pPr>
              <w:pStyle w:val="TAC"/>
            </w:pPr>
          </w:p>
        </w:tc>
      </w:tr>
      <w:tr w:rsidR="00EE5860" w:rsidRPr="00441CD0" w14:paraId="63696D40" w14:textId="77777777" w:rsidTr="00BB0E1F">
        <w:trPr>
          <w:jc w:val="center"/>
        </w:trPr>
        <w:tc>
          <w:tcPr>
            <w:tcW w:w="151" w:type="dxa"/>
            <w:tcBorders>
              <w:top w:val="nil"/>
              <w:left w:val="single" w:sz="6" w:space="0" w:color="auto"/>
              <w:bottom w:val="nil"/>
              <w:right w:val="nil"/>
            </w:tcBorders>
          </w:tcPr>
          <w:p w14:paraId="00AE04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00291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j to k </w:t>
            </w:r>
          </w:p>
        </w:tc>
        <w:tc>
          <w:tcPr>
            <w:tcW w:w="4708" w:type="dxa"/>
            <w:gridSpan w:val="8"/>
            <w:tcBorders>
              <w:top w:val="single" w:sz="4" w:space="0" w:color="auto"/>
              <w:left w:val="single" w:sz="4" w:space="0" w:color="auto"/>
              <w:bottom w:val="single" w:sz="4" w:space="0" w:color="auto"/>
              <w:right w:val="single" w:sz="4" w:space="0" w:color="auto"/>
            </w:tcBorders>
            <w:hideMark/>
          </w:tcPr>
          <w:p w14:paraId="3434BF75" w14:textId="77777777" w:rsidR="00EE5860" w:rsidRPr="00441CD0" w:rsidRDefault="00EE5860" w:rsidP="00BB0E1F">
            <w:pPr>
              <w:pStyle w:val="TAC"/>
              <w:rPr>
                <w:lang w:eastAsia="zh-CN"/>
              </w:rPr>
            </w:pPr>
            <w:r w:rsidRPr="00441CD0">
              <w:rPr>
                <w:lang w:eastAsia="zh-CN"/>
              </w:rPr>
              <w:t>Forwarding Policy Identifier</w:t>
            </w:r>
          </w:p>
        </w:tc>
        <w:tc>
          <w:tcPr>
            <w:tcW w:w="588" w:type="dxa"/>
            <w:tcBorders>
              <w:top w:val="nil"/>
              <w:left w:val="single" w:sz="4" w:space="0" w:color="auto"/>
              <w:bottom w:val="nil"/>
              <w:right w:val="single" w:sz="6" w:space="0" w:color="auto"/>
            </w:tcBorders>
          </w:tcPr>
          <w:p w14:paraId="66A1ACA7" w14:textId="77777777" w:rsidR="00EE5860" w:rsidRPr="00441CD0" w:rsidRDefault="00EE5860" w:rsidP="00BB0E1F">
            <w:pPr>
              <w:pStyle w:val="TAC"/>
            </w:pPr>
          </w:p>
        </w:tc>
      </w:tr>
      <w:tr w:rsidR="00EE5860" w:rsidRPr="00441CD0" w14:paraId="60C9FDA2" w14:textId="77777777" w:rsidTr="00BB0E1F">
        <w:trPr>
          <w:jc w:val="center"/>
        </w:trPr>
        <w:tc>
          <w:tcPr>
            <w:tcW w:w="151" w:type="dxa"/>
            <w:tcBorders>
              <w:top w:val="nil"/>
              <w:left w:val="single" w:sz="6" w:space="0" w:color="auto"/>
              <w:bottom w:val="single" w:sz="4" w:space="0" w:color="auto"/>
              <w:right w:val="nil"/>
            </w:tcBorders>
          </w:tcPr>
          <w:p w14:paraId="5E912C0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2530B72" w14:textId="77777777" w:rsidR="00EE5860" w:rsidRPr="00441CD0" w:rsidRDefault="00EE5860" w:rsidP="00BB0E1F">
            <w:pPr>
              <w:pStyle w:val="TAC"/>
            </w:pPr>
            <w:r w:rsidRPr="00441CD0">
              <w:rPr>
                <w:lang w:eastAsia="zh-CN"/>
              </w:rPr>
              <w:t>m</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6EAD46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E351E8" w14:textId="77777777" w:rsidR="00EE5860" w:rsidRPr="00441CD0" w:rsidRDefault="00EE5860" w:rsidP="00BB0E1F">
            <w:pPr>
              <w:pStyle w:val="TAC"/>
              <w:rPr>
                <w:lang w:val="x-none"/>
              </w:rPr>
            </w:pPr>
          </w:p>
        </w:tc>
      </w:tr>
    </w:tbl>
    <w:p w14:paraId="40140D3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23</w:t>
      </w:r>
      <w:r w:rsidRPr="00441CD0">
        <w:rPr>
          <w:lang w:eastAsia="zh-CN"/>
        </w:rPr>
        <w:t>-</w:t>
      </w:r>
      <w:r w:rsidRPr="00441CD0">
        <w:rPr>
          <w:lang w:eastAsia="ja-JP"/>
        </w:rPr>
        <w:t>1</w:t>
      </w:r>
      <w:r w:rsidRPr="00441CD0">
        <w:t xml:space="preserve">: </w:t>
      </w:r>
      <w:r w:rsidRPr="00441CD0">
        <w:rPr>
          <w:lang w:eastAsia="ja-JP"/>
        </w:rPr>
        <w:t>Forwarding Policy</w:t>
      </w:r>
    </w:p>
    <w:p w14:paraId="5C4BB6E5" w14:textId="77777777" w:rsidR="00EE5860" w:rsidRPr="00441CD0" w:rsidRDefault="00EE5860" w:rsidP="00EE5860">
      <w:r w:rsidRPr="00441CD0">
        <w:t>The Forwarding Policy Identifier Length shall indicate the length of the Forwarding Policy Identifier.</w:t>
      </w:r>
    </w:p>
    <w:p w14:paraId="5FB446B5" w14:textId="77777777" w:rsidR="00EE5860" w:rsidRPr="00441CD0" w:rsidRDefault="00EE5860" w:rsidP="00EE5860">
      <w:r w:rsidRPr="00441CD0">
        <w:t>The Forwarding Policy Identifier shall be encoded as an Octet String containing a reference to a pre-configured Forwarding Policy in the UP function, with a maximum length of 255 octets.</w:t>
      </w:r>
    </w:p>
    <w:p w14:paraId="22096D97" w14:textId="77777777" w:rsidR="00EE5860" w:rsidRPr="00441CD0" w:rsidRDefault="00EE5860" w:rsidP="00EE5860">
      <w:pPr>
        <w:pStyle w:val="Heading3"/>
      </w:pPr>
      <w:bookmarkStart w:id="5351" w:name="_Toc19717369"/>
      <w:bookmarkStart w:id="5352" w:name="_Toc27490870"/>
      <w:bookmarkStart w:id="5353" w:name="_Toc27557163"/>
      <w:bookmarkStart w:id="5354" w:name="_Toc27724080"/>
      <w:bookmarkStart w:id="5355" w:name="_Toc36031154"/>
      <w:bookmarkStart w:id="5356" w:name="_Toc36043074"/>
      <w:bookmarkStart w:id="5357" w:name="_Toc36814399"/>
      <w:bookmarkStart w:id="5358" w:name="_Toc44689257"/>
      <w:bookmarkStart w:id="5359" w:name="_Toc44924011"/>
      <w:bookmarkStart w:id="5360" w:name="_Toc51860981"/>
      <w:bookmarkStart w:id="5361" w:name="_Toc57930752"/>
      <w:bookmarkStart w:id="5362" w:name="_Toc57931382"/>
      <w:bookmarkStart w:id="5363" w:name="_Toc160974508"/>
      <w:r w:rsidRPr="00441CD0">
        <w:t>8.</w:t>
      </w:r>
      <w:r w:rsidRPr="00441CD0">
        <w:rPr>
          <w:lang w:val="en-US"/>
        </w:rPr>
        <w:t>2.24</w:t>
      </w:r>
      <w:r w:rsidRPr="00441CD0">
        <w:tab/>
        <w:t>Destination Interface</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5EBDF98B" w14:textId="77777777" w:rsidR="00EE5860" w:rsidRPr="00441CD0" w:rsidRDefault="00EE5860" w:rsidP="00EE5860">
      <w:pPr>
        <w:rPr>
          <w:lang w:eastAsia="zh-CN"/>
        </w:rPr>
      </w:pPr>
      <w:r w:rsidRPr="00441CD0">
        <w:t xml:space="preserve">The </w:t>
      </w:r>
      <w:r w:rsidRPr="00441CD0">
        <w:rPr>
          <w:lang w:val="en-US" w:eastAsia="zh-CN"/>
        </w:rPr>
        <w:t>Destination Interface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8.2.24-1</w:t>
      </w:r>
      <w:r w:rsidRPr="00441CD0">
        <w:rPr>
          <w:lang w:eastAsia="ja-JP"/>
        </w:rPr>
        <w:t xml:space="preserve">. </w:t>
      </w:r>
      <w:r w:rsidRPr="00441CD0">
        <w:rPr>
          <w:lang w:eastAsia="zh-CN"/>
        </w:rPr>
        <w:t xml:space="preserve">It indicates </w:t>
      </w:r>
      <w:r w:rsidRPr="00441CD0">
        <w:t>the type of the interface towards which an outgoing packet is sent</w:t>
      </w:r>
      <w:r w:rsidRPr="00441CD0">
        <w:rPr>
          <w:lang w:eastAsia="zh-CN"/>
        </w:rPr>
        <w:t>.</w:t>
      </w:r>
    </w:p>
    <w:p w14:paraId="391B327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4939EBA" w14:textId="77777777" w:rsidTr="00BB0E1F">
        <w:trPr>
          <w:jc w:val="center"/>
        </w:trPr>
        <w:tc>
          <w:tcPr>
            <w:tcW w:w="151" w:type="dxa"/>
            <w:tcBorders>
              <w:top w:val="single" w:sz="6" w:space="0" w:color="auto"/>
              <w:left w:val="single" w:sz="6" w:space="0" w:color="auto"/>
              <w:bottom w:val="nil"/>
              <w:right w:val="nil"/>
            </w:tcBorders>
          </w:tcPr>
          <w:p w14:paraId="636C11CA" w14:textId="77777777" w:rsidR="00EE5860" w:rsidRPr="00441CD0" w:rsidRDefault="00EE5860" w:rsidP="00BB0E1F">
            <w:pPr>
              <w:pStyle w:val="TAC"/>
            </w:pPr>
          </w:p>
        </w:tc>
        <w:tc>
          <w:tcPr>
            <w:tcW w:w="1104" w:type="dxa"/>
            <w:tcBorders>
              <w:top w:val="single" w:sz="6" w:space="0" w:color="auto"/>
              <w:left w:val="nil"/>
              <w:bottom w:val="nil"/>
              <w:right w:val="nil"/>
            </w:tcBorders>
          </w:tcPr>
          <w:p w14:paraId="43F3575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6965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5DB273" w14:textId="77777777" w:rsidR="00EE5860" w:rsidRPr="00441CD0" w:rsidRDefault="00EE5860" w:rsidP="00BB0E1F">
            <w:pPr>
              <w:pStyle w:val="TAC"/>
            </w:pPr>
          </w:p>
        </w:tc>
      </w:tr>
      <w:tr w:rsidR="00EE5860" w:rsidRPr="00441CD0" w14:paraId="3D201B83" w14:textId="77777777" w:rsidTr="00BB0E1F">
        <w:trPr>
          <w:jc w:val="center"/>
        </w:trPr>
        <w:tc>
          <w:tcPr>
            <w:tcW w:w="151" w:type="dxa"/>
            <w:tcBorders>
              <w:top w:val="nil"/>
              <w:left w:val="single" w:sz="6" w:space="0" w:color="auto"/>
              <w:bottom w:val="nil"/>
              <w:right w:val="nil"/>
            </w:tcBorders>
          </w:tcPr>
          <w:p w14:paraId="4E3CFAD8" w14:textId="77777777" w:rsidR="00EE5860" w:rsidRPr="00441CD0" w:rsidRDefault="00EE5860" w:rsidP="00BB0E1F">
            <w:pPr>
              <w:pStyle w:val="TAC"/>
            </w:pPr>
          </w:p>
        </w:tc>
        <w:tc>
          <w:tcPr>
            <w:tcW w:w="1104" w:type="dxa"/>
            <w:tcBorders>
              <w:top w:val="nil"/>
              <w:left w:val="nil"/>
              <w:bottom w:val="nil"/>
              <w:right w:val="nil"/>
            </w:tcBorders>
            <w:hideMark/>
          </w:tcPr>
          <w:p w14:paraId="14700F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A1FE0A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3FAFD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E3A65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19AD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74F1E4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49454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F3E3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7ADB5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13DDBA6" w14:textId="77777777" w:rsidR="00EE5860" w:rsidRPr="00441CD0" w:rsidRDefault="00EE5860" w:rsidP="00BB0E1F">
            <w:pPr>
              <w:pStyle w:val="TAC"/>
            </w:pPr>
          </w:p>
        </w:tc>
      </w:tr>
      <w:tr w:rsidR="00EE5860" w:rsidRPr="00441CD0" w14:paraId="03739D57" w14:textId="77777777" w:rsidTr="00BB0E1F">
        <w:trPr>
          <w:jc w:val="center"/>
        </w:trPr>
        <w:tc>
          <w:tcPr>
            <w:tcW w:w="151" w:type="dxa"/>
            <w:tcBorders>
              <w:top w:val="nil"/>
              <w:left w:val="single" w:sz="6" w:space="0" w:color="auto"/>
              <w:bottom w:val="nil"/>
              <w:right w:val="nil"/>
            </w:tcBorders>
          </w:tcPr>
          <w:p w14:paraId="13CC50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476FF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F9F920C" w14:textId="77777777" w:rsidR="00EE5860" w:rsidRPr="00441CD0" w:rsidRDefault="00EE5860" w:rsidP="00BB0E1F">
            <w:pPr>
              <w:pStyle w:val="TAC"/>
            </w:pPr>
            <w:r w:rsidRPr="00441CD0">
              <w:t xml:space="preserve">Type = </w:t>
            </w:r>
            <w:r w:rsidRPr="00441CD0">
              <w:rPr>
                <w:lang w:val="sv-SE"/>
              </w:rPr>
              <w:t>42</w:t>
            </w:r>
            <w:r w:rsidRPr="00441CD0">
              <w:t xml:space="preserve"> (decimal)</w:t>
            </w:r>
          </w:p>
        </w:tc>
        <w:tc>
          <w:tcPr>
            <w:tcW w:w="588" w:type="dxa"/>
            <w:tcBorders>
              <w:top w:val="nil"/>
              <w:left w:val="single" w:sz="4" w:space="0" w:color="auto"/>
              <w:bottom w:val="nil"/>
              <w:right w:val="single" w:sz="6" w:space="0" w:color="auto"/>
            </w:tcBorders>
          </w:tcPr>
          <w:p w14:paraId="57B2DA75" w14:textId="77777777" w:rsidR="00EE5860" w:rsidRPr="00441CD0" w:rsidRDefault="00EE5860" w:rsidP="00BB0E1F">
            <w:pPr>
              <w:pStyle w:val="TAC"/>
            </w:pPr>
          </w:p>
        </w:tc>
      </w:tr>
      <w:tr w:rsidR="00EE5860" w:rsidRPr="00441CD0" w14:paraId="0C0C4740" w14:textId="77777777" w:rsidTr="00BB0E1F">
        <w:trPr>
          <w:jc w:val="center"/>
        </w:trPr>
        <w:tc>
          <w:tcPr>
            <w:tcW w:w="151" w:type="dxa"/>
            <w:tcBorders>
              <w:top w:val="nil"/>
              <w:left w:val="single" w:sz="6" w:space="0" w:color="auto"/>
              <w:bottom w:val="nil"/>
              <w:right w:val="nil"/>
            </w:tcBorders>
          </w:tcPr>
          <w:p w14:paraId="0567B6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C2A0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3A179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C4C6D3" w14:textId="77777777" w:rsidR="00EE5860" w:rsidRPr="00441CD0" w:rsidRDefault="00EE5860" w:rsidP="00BB0E1F">
            <w:pPr>
              <w:pStyle w:val="TAC"/>
            </w:pPr>
          </w:p>
        </w:tc>
      </w:tr>
      <w:tr w:rsidR="00EE5860" w:rsidRPr="00441CD0" w14:paraId="16F86A25" w14:textId="77777777" w:rsidTr="00BB0E1F">
        <w:trPr>
          <w:jc w:val="center"/>
        </w:trPr>
        <w:tc>
          <w:tcPr>
            <w:tcW w:w="151" w:type="dxa"/>
            <w:tcBorders>
              <w:top w:val="nil"/>
              <w:left w:val="single" w:sz="6" w:space="0" w:color="auto"/>
              <w:bottom w:val="nil"/>
              <w:right w:val="nil"/>
            </w:tcBorders>
          </w:tcPr>
          <w:p w14:paraId="4E1617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8B8F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45090782"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671DCB3" w14:textId="77777777" w:rsidR="00EE5860" w:rsidRPr="00441CD0" w:rsidRDefault="00EE5860" w:rsidP="00BB0E1F">
            <w:pPr>
              <w:pStyle w:val="TAC"/>
              <w:rPr>
                <w:lang w:eastAsia="zh-CN"/>
              </w:rPr>
            </w:pPr>
            <w:r w:rsidRPr="00441CD0">
              <w:rPr>
                <w:lang w:eastAsia="zh-CN"/>
              </w:rPr>
              <w:t>Interface value</w:t>
            </w:r>
          </w:p>
        </w:tc>
        <w:tc>
          <w:tcPr>
            <w:tcW w:w="588" w:type="dxa"/>
            <w:tcBorders>
              <w:top w:val="nil"/>
              <w:left w:val="single" w:sz="4" w:space="0" w:color="auto"/>
              <w:bottom w:val="nil"/>
              <w:right w:val="single" w:sz="6" w:space="0" w:color="auto"/>
            </w:tcBorders>
          </w:tcPr>
          <w:p w14:paraId="592C63AB" w14:textId="77777777" w:rsidR="00EE5860" w:rsidRPr="00441CD0" w:rsidRDefault="00EE5860" w:rsidP="00BB0E1F">
            <w:pPr>
              <w:pStyle w:val="TAC"/>
            </w:pPr>
          </w:p>
        </w:tc>
      </w:tr>
      <w:tr w:rsidR="00EE5860" w:rsidRPr="00441CD0" w14:paraId="152B6843" w14:textId="77777777" w:rsidTr="00BB0E1F">
        <w:trPr>
          <w:jc w:val="center"/>
        </w:trPr>
        <w:tc>
          <w:tcPr>
            <w:tcW w:w="151" w:type="dxa"/>
            <w:tcBorders>
              <w:top w:val="nil"/>
              <w:left w:val="single" w:sz="6" w:space="0" w:color="auto"/>
              <w:bottom w:val="single" w:sz="4" w:space="0" w:color="auto"/>
              <w:right w:val="nil"/>
            </w:tcBorders>
          </w:tcPr>
          <w:p w14:paraId="530CCAC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CCD37F9"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E91DF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52EF2F5" w14:textId="77777777" w:rsidR="00EE5860" w:rsidRPr="00441CD0" w:rsidRDefault="00EE5860" w:rsidP="00BB0E1F">
            <w:pPr>
              <w:pStyle w:val="TAC"/>
              <w:rPr>
                <w:lang w:val="x-none"/>
              </w:rPr>
            </w:pPr>
          </w:p>
        </w:tc>
      </w:tr>
    </w:tbl>
    <w:p w14:paraId="3D4BA23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2.24</w:t>
      </w:r>
      <w:r w:rsidRPr="00441CD0">
        <w:rPr>
          <w:lang w:eastAsia="zh-CN"/>
        </w:rPr>
        <w:t>-</w:t>
      </w:r>
      <w:r w:rsidRPr="00441CD0">
        <w:rPr>
          <w:lang w:eastAsia="ja-JP"/>
        </w:rPr>
        <w:t>1</w:t>
      </w:r>
      <w:r w:rsidRPr="00441CD0">
        <w:t xml:space="preserve">: </w:t>
      </w:r>
      <w:r w:rsidRPr="00441CD0">
        <w:rPr>
          <w:lang w:eastAsia="ja-JP"/>
        </w:rPr>
        <w:t>Destination Interface</w:t>
      </w:r>
    </w:p>
    <w:p w14:paraId="199AE396" w14:textId="77777777" w:rsidR="00EE5860" w:rsidRPr="00441CD0" w:rsidRDefault="00EE5860" w:rsidP="00EE5860">
      <w:r w:rsidRPr="00441CD0">
        <w:t>The Interface value shall be encoded as a 4 bits binary integer as specified in Table 8.2.24-1.</w:t>
      </w:r>
    </w:p>
    <w:p w14:paraId="6619AF88" w14:textId="77777777" w:rsidR="00EE5860" w:rsidRPr="00441CD0" w:rsidRDefault="00EE5860" w:rsidP="00EE5860">
      <w:pPr>
        <w:pStyle w:val="TH"/>
      </w:pPr>
      <w:r w:rsidRPr="00441CD0">
        <w:t>Table 8.2.24</w:t>
      </w:r>
      <w:r w:rsidRPr="00441CD0">
        <w:rPr>
          <w:lang w:eastAsia="zh-CN"/>
        </w:rPr>
        <w:t>-1</w:t>
      </w:r>
      <w:r w:rsidRPr="00441CD0">
        <w:t>: Interface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6FF6109"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6FDD89" w14:textId="77777777" w:rsidR="00EE5860" w:rsidRPr="00441CD0" w:rsidRDefault="00EE5860" w:rsidP="00BB0E1F">
            <w:pPr>
              <w:pStyle w:val="TAH"/>
              <w:ind w:left="567"/>
              <w:jc w:val="left"/>
            </w:pPr>
            <w:r w:rsidRPr="00441CD0">
              <w:t>Interface value</w:t>
            </w:r>
          </w:p>
        </w:tc>
        <w:tc>
          <w:tcPr>
            <w:tcW w:w="3129" w:type="dxa"/>
            <w:tcBorders>
              <w:top w:val="single" w:sz="4" w:space="0" w:color="auto"/>
              <w:left w:val="single" w:sz="4" w:space="0" w:color="auto"/>
              <w:bottom w:val="single" w:sz="4" w:space="0" w:color="auto"/>
              <w:right w:val="single" w:sz="4" w:space="0" w:color="auto"/>
            </w:tcBorders>
            <w:hideMark/>
          </w:tcPr>
          <w:p w14:paraId="18927E2E" w14:textId="77777777" w:rsidR="00EE5860" w:rsidRPr="00441CD0" w:rsidRDefault="00EE5860" w:rsidP="00BB0E1F">
            <w:pPr>
              <w:pStyle w:val="TAH"/>
              <w:ind w:left="567"/>
              <w:jc w:val="left"/>
            </w:pPr>
            <w:r w:rsidRPr="00441CD0">
              <w:t>Values (Decimal)</w:t>
            </w:r>
          </w:p>
        </w:tc>
      </w:tr>
      <w:tr w:rsidR="00EE5860" w:rsidRPr="00441CD0" w14:paraId="581476A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E3A7B33" w14:textId="77777777" w:rsidR="00EE5860" w:rsidRPr="00441CD0" w:rsidRDefault="00EE5860" w:rsidP="00BB0E1F">
            <w:pPr>
              <w:pStyle w:val="TAC"/>
              <w:jc w:val="left"/>
              <w:rPr>
                <w:lang w:eastAsia="zh-CN"/>
              </w:rPr>
            </w:pPr>
            <w:r w:rsidRPr="00441CD0">
              <w:rPr>
                <w:lang w:eastAsia="zh-CN"/>
              </w:rPr>
              <w:t>Access (NOTE 1, NOTE 3, NOTE 4)</w:t>
            </w:r>
          </w:p>
        </w:tc>
        <w:tc>
          <w:tcPr>
            <w:tcW w:w="3129" w:type="dxa"/>
            <w:tcBorders>
              <w:top w:val="single" w:sz="4" w:space="0" w:color="auto"/>
              <w:left w:val="single" w:sz="4" w:space="0" w:color="auto"/>
              <w:bottom w:val="single" w:sz="4" w:space="0" w:color="auto"/>
              <w:right w:val="single" w:sz="4" w:space="0" w:color="auto"/>
            </w:tcBorders>
            <w:hideMark/>
          </w:tcPr>
          <w:p w14:paraId="349520B4" w14:textId="77777777" w:rsidR="00EE5860" w:rsidRPr="00441CD0" w:rsidRDefault="00EE5860" w:rsidP="00BB0E1F">
            <w:pPr>
              <w:pStyle w:val="TAC"/>
              <w:rPr>
                <w:lang w:val="x-none"/>
              </w:rPr>
            </w:pPr>
            <w:r w:rsidRPr="00441CD0">
              <w:t>0</w:t>
            </w:r>
          </w:p>
        </w:tc>
      </w:tr>
      <w:tr w:rsidR="00EE5860" w:rsidRPr="00441CD0" w14:paraId="5DF0FD1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419AA29" w14:textId="77777777" w:rsidR="00EE5860" w:rsidRPr="00441CD0" w:rsidRDefault="00EE5860" w:rsidP="00BB0E1F">
            <w:pPr>
              <w:pStyle w:val="TAC"/>
              <w:jc w:val="left"/>
              <w:rPr>
                <w:lang w:val="sv-SE" w:eastAsia="zh-CN"/>
              </w:rPr>
            </w:pPr>
            <w:r w:rsidRPr="00441CD0">
              <w:rPr>
                <w:lang w:eastAsia="zh-CN"/>
              </w:rPr>
              <w:t>Core</w:t>
            </w:r>
            <w:r w:rsidRPr="00441CD0">
              <w:rPr>
                <w:lang w:val="sv-SE" w:eastAsia="zh-CN"/>
              </w:rPr>
              <w:t xml:space="preserve"> </w:t>
            </w:r>
            <w:r w:rsidRPr="00441CD0">
              <w:rPr>
                <w:lang w:eastAsia="zh-CN"/>
              </w:rPr>
              <w:t>(see NOTE 1)</w:t>
            </w:r>
          </w:p>
        </w:tc>
        <w:tc>
          <w:tcPr>
            <w:tcW w:w="3129" w:type="dxa"/>
            <w:tcBorders>
              <w:top w:val="single" w:sz="4" w:space="0" w:color="auto"/>
              <w:left w:val="single" w:sz="4" w:space="0" w:color="auto"/>
              <w:bottom w:val="single" w:sz="4" w:space="0" w:color="auto"/>
              <w:right w:val="single" w:sz="4" w:space="0" w:color="auto"/>
            </w:tcBorders>
            <w:hideMark/>
          </w:tcPr>
          <w:p w14:paraId="07A19C2C" w14:textId="77777777" w:rsidR="00EE5860" w:rsidRPr="00441CD0" w:rsidRDefault="00EE5860" w:rsidP="00BB0E1F">
            <w:pPr>
              <w:pStyle w:val="TAC"/>
              <w:rPr>
                <w:lang w:val="x-none"/>
              </w:rPr>
            </w:pPr>
            <w:r w:rsidRPr="00441CD0">
              <w:t>1</w:t>
            </w:r>
          </w:p>
        </w:tc>
      </w:tr>
      <w:tr w:rsidR="00EE5860" w:rsidRPr="00441CD0" w14:paraId="62D3C01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129D1D8" w14:textId="77777777" w:rsidR="00EE5860" w:rsidRPr="00441CD0" w:rsidRDefault="00EE5860" w:rsidP="00BB0E1F">
            <w:pPr>
              <w:pStyle w:val="TAC"/>
              <w:jc w:val="left"/>
              <w:rPr>
                <w:lang w:eastAsia="zh-CN"/>
              </w:rPr>
            </w:pPr>
            <w:r w:rsidRPr="00441CD0">
              <w:rPr>
                <w:lang w:eastAsia="zh-CN"/>
              </w:rPr>
              <w:t>SGi-LAN/N6-LAN</w:t>
            </w:r>
          </w:p>
        </w:tc>
        <w:tc>
          <w:tcPr>
            <w:tcW w:w="3129" w:type="dxa"/>
            <w:tcBorders>
              <w:top w:val="single" w:sz="4" w:space="0" w:color="auto"/>
              <w:left w:val="single" w:sz="4" w:space="0" w:color="auto"/>
              <w:bottom w:val="single" w:sz="4" w:space="0" w:color="auto"/>
              <w:right w:val="single" w:sz="4" w:space="0" w:color="auto"/>
            </w:tcBorders>
            <w:hideMark/>
          </w:tcPr>
          <w:p w14:paraId="3C63FC53" w14:textId="77777777" w:rsidR="00EE5860" w:rsidRPr="00441CD0" w:rsidRDefault="00EE5860" w:rsidP="00BB0E1F">
            <w:pPr>
              <w:pStyle w:val="TAC"/>
            </w:pPr>
            <w:r w:rsidRPr="00441CD0">
              <w:rPr>
                <w:lang w:eastAsia="zh-CN"/>
              </w:rPr>
              <w:t>2</w:t>
            </w:r>
          </w:p>
        </w:tc>
      </w:tr>
      <w:tr w:rsidR="00EE5860" w:rsidRPr="00441CD0" w14:paraId="30E2A7C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07DF42B" w14:textId="77777777" w:rsidR="00EE5860" w:rsidRPr="00441CD0" w:rsidRDefault="00EE5860" w:rsidP="00BB0E1F">
            <w:pPr>
              <w:pStyle w:val="TAC"/>
              <w:jc w:val="left"/>
              <w:rPr>
                <w:lang w:eastAsia="zh-CN"/>
              </w:rPr>
            </w:pPr>
            <w:r w:rsidRPr="00441CD0">
              <w:rPr>
                <w:lang w:eastAsia="zh-CN"/>
              </w:rPr>
              <w:t>CP-</w:t>
            </w:r>
            <w:r w:rsidRPr="00441CD0">
              <w:rPr>
                <w:lang w:val="sv-SE" w:eastAsia="zh-CN"/>
              </w:rPr>
              <w:t xml:space="preserve"> F</w:t>
            </w:r>
            <w:r w:rsidRPr="00441CD0">
              <w:rPr>
                <w:lang w:eastAsia="zh-CN"/>
              </w:rPr>
              <w:t>unction</w:t>
            </w:r>
          </w:p>
        </w:tc>
        <w:tc>
          <w:tcPr>
            <w:tcW w:w="3129" w:type="dxa"/>
            <w:tcBorders>
              <w:top w:val="single" w:sz="4" w:space="0" w:color="auto"/>
              <w:left w:val="single" w:sz="4" w:space="0" w:color="auto"/>
              <w:bottom w:val="single" w:sz="4" w:space="0" w:color="auto"/>
              <w:right w:val="single" w:sz="4" w:space="0" w:color="auto"/>
            </w:tcBorders>
            <w:hideMark/>
          </w:tcPr>
          <w:p w14:paraId="2B0D1B72" w14:textId="77777777" w:rsidR="00EE5860" w:rsidRPr="00441CD0" w:rsidRDefault="00EE5860" w:rsidP="00BB0E1F">
            <w:pPr>
              <w:pStyle w:val="TAC"/>
              <w:rPr>
                <w:lang w:eastAsia="zh-CN"/>
              </w:rPr>
            </w:pPr>
            <w:r w:rsidRPr="00441CD0">
              <w:rPr>
                <w:lang w:eastAsia="zh-CN"/>
              </w:rPr>
              <w:t>3</w:t>
            </w:r>
          </w:p>
        </w:tc>
      </w:tr>
      <w:tr w:rsidR="00EE5860" w:rsidRPr="00441CD0" w14:paraId="6D62BE0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24B3C16" w14:textId="77777777" w:rsidR="00EE5860" w:rsidRPr="00441CD0" w:rsidRDefault="00EE5860" w:rsidP="00BB0E1F">
            <w:pPr>
              <w:pStyle w:val="TAC"/>
              <w:jc w:val="left"/>
              <w:rPr>
                <w:lang w:eastAsia="zh-CN"/>
              </w:rPr>
            </w:pPr>
            <w:r w:rsidRPr="00441CD0">
              <w:rPr>
                <w:lang w:eastAsia="zh-CN"/>
              </w:rPr>
              <w:t>LI Function (see NOTE 2)</w:t>
            </w:r>
          </w:p>
        </w:tc>
        <w:tc>
          <w:tcPr>
            <w:tcW w:w="3129" w:type="dxa"/>
            <w:tcBorders>
              <w:top w:val="single" w:sz="4" w:space="0" w:color="auto"/>
              <w:left w:val="single" w:sz="4" w:space="0" w:color="auto"/>
              <w:bottom w:val="single" w:sz="4" w:space="0" w:color="auto"/>
              <w:right w:val="single" w:sz="4" w:space="0" w:color="auto"/>
            </w:tcBorders>
            <w:hideMark/>
          </w:tcPr>
          <w:p w14:paraId="1B4CD3B6" w14:textId="77777777" w:rsidR="00EE5860" w:rsidRPr="00441CD0" w:rsidRDefault="00EE5860" w:rsidP="00BB0E1F">
            <w:pPr>
              <w:pStyle w:val="TAC"/>
              <w:rPr>
                <w:lang w:eastAsia="zh-CN"/>
              </w:rPr>
            </w:pPr>
            <w:r w:rsidRPr="00441CD0">
              <w:rPr>
                <w:lang w:eastAsia="zh-CN"/>
              </w:rPr>
              <w:t>4</w:t>
            </w:r>
          </w:p>
        </w:tc>
      </w:tr>
      <w:tr w:rsidR="00EE5860" w:rsidRPr="00441CD0" w14:paraId="5276FA6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0217D13" w14:textId="77777777" w:rsidR="00EE5860" w:rsidRPr="00441CD0" w:rsidRDefault="00EE5860" w:rsidP="00BB0E1F">
            <w:pPr>
              <w:pStyle w:val="TAC"/>
              <w:jc w:val="left"/>
              <w:rPr>
                <w:lang w:eastAsia="zh-CN"/>
              </w:rPr>
            </w:pPr>
            <w:r w:rsidRPr="00441CD0">
              <w:rPr>
                <w:lang w:eastAsia="zh-CN"/>
              </w:rPr>
              <w:t>5G VN Internal</w:t>
            </w:r>
          </w:p>
        </w:tc>
        <w:tc>
          <w:tcPr>
            <w:tcW w:w="3129" w:type="dxa"/>
            <w:tcBorders>
              <w:top w:val="single" w:sz="4" w:space="0" w:color="auto"/>
              <w:left w:val="single" w:sz="4" w:space="0" w:color="auto"/>
              <w:bottom w:val="single" w:sz="4" w:space="0" w:color="auto"/>
              <w:right w:val="single" w:sz="4" w:space="0" w:color="auto"/>
            </w:tcBorders>
            <w:hideMark/>
          </w:tcPr>
          <w:p w14:paraId="1FC7E3B3" w14:textId="77777777" w:rsidR="00EE5860" w:rsidRPr="00441CD0" w:rsidRDefault="00EE5860" w:rsidP="00BB0E1F">
            <w:pPr>
              <w:pStyle w:val="TAC"/>
              <w:rPr>
                <w:lang w:eastAsia="zh-CN"/>
              </w:rPr>
            </w:pPr>
            <w:r w:rsidRPr="00441CD0">
              <w:rPr>
                <w:lang w:eastAsia="zh-CN"/>
              </w:rPr>
              <w:t>5</w:t>
            </w:r>
          </w:p>
        </w:tc>
      </w:tr>
      <w:tr w:rsidR="00EE5860" w:rsidRPr="00441CD0" w14:paraId="137689D1"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72433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F89C5CF" w14:textId="77777777" w:rsidR="00EE5860" w:rsidRPr="00441CD0" w:rsidRDefault="00EE5860" w:rsidP="00BB0E1F">
            <w:pPr>
              <w:pStyle w:val="TAC"/>
              <w:rPr>
                <w:lang w:eastAsia="zh-CN"/>
              </w:rPr>
            </w:pPr>
            <w:r w:rsidRPr="00441CD0">
              <w:rPr>
                <w:lang w:val="de-DE" w:eastAsia="zh-CN"/>
              </w:rPr>
              <w:t>6</w:t>
            </w:r>
            <w:r w:rsidRPr="00441CD0">
              <w:rPr>
                <w:lang w:eastAsia="zh-CN"/>
              </w:rPr>
              <w:t xml:space="preserve"> to 15</w:t>
            </w:r>
          </w:p>
        </w:tc>
      </w:tr>
      <w:tr w:rsidR="00EE5860" w:rsidRPr="00441CD0" w14:paraId="5D1FC572" w14:textId="77777777" w:rsidTr="00BB0E1F">
        <w:trPr>
          <w:trHeight w:val="329"/>
          <w:jc w:val="center"/>
        </w:trPr>
        <w:tc>
          <w:tcPr>
            <w:tcW w:w="6257" w:type="dxa"/>
            <w:gridSpan w:val="2"/>
            <w:tcBorders>
              <w:top w:val="single" w:sz="4" w:space="0" w:color="auto"/>
              <w:left w:val="single" w:sz="4" w:space="0" w:color="auto"/>
              <w:bottom w:val="single" w:sz="4" w:space="0" w:color="auto"/>
              <w:right w:val="single" w:sz="4" w:space="0" w:color="auto"/>
            </w:tcBorders>
            <w:hideMark/>
          </w:tcPr>
          <w:p w14:paraId="4591D4E4" w14:textId="77777777" w:rsidR="00EE5860" w:rsidRPr="00441CD0" w:rsidRDefault="00EE5860" w:rsidP="00BB0E1F">
            <w:pPr>
              <w:pStyle w:val="TAN"/>
            </w:pPr>
            <w:r w:rsidRPr="00441CD0">
              <w:t>NOTE 1:</w:t>
            </w:r>
            <w:r w:rsidRPr="00441CD0">
              <w:tab/>
              <w:t>The "Access" and "Core" values denote a downlink and uplink traffic direction respectively.</w:t>
            </w:r>
          </w:p>
          <w:p w14:paraId="06A110FD" w14:textId="26DDE2A9" w:rsidR="00EE5860" w:rsidRPr="00441CD0" w:rsidRDefault="00EE5860" w:rsidP="00BB0E1F">
            <w:pPr>
              <w:pStyle w:val="TAN"/>
            </w:pPr>
            <w:r w:rsidRPr="00441CD0">
              <w:t>NOTE 2:</w:t>
            </w:r>
            <w:r w:rsidRPr="00441CD0">
              <w:tab/>
              <w:t xml:space="preserve">LI Function may denote an SX3LIF or an LMISF. See </w:t>
            </w:r>
            <w:r w:rsidR="00415C19" w:rsidRPr="00441CD0">
              <w:t>clause</w:t>
            </w:r>
            <w:r w:rsidR="00415C19">
              <w:t> </w:t>
            </w:r>
            <w:r w:rsidR="00415C19" w:rsidRPr="00441CD0">
              <w:t>5</w:t>
            </w:r>
            <w:r w:rsidRPr="00441CD0">
              <w:t>.7.</w:t>
            </w:r>
          </w:p>
          <w:p w14:paraId="6C156B6F" w14:textId="77777777" w:rsidR="00EE5860" w:rsidRPr="00441CD0" w:rsidRDefault="00EE5860" w:rsidP="00BB0E1F">
            <w:pPr>
              <w:pStyle w:val="TAN"/>
            </w:pPr>
            <w:r w:rsidRPr="00441CD0">
              <w:t>NOTE 3:</w:t>
            </w:r>
            <w:r w:rsidRPr="00441CD0">
              <w:tab/>
              <w:t>For indirect data forwarding, the Source Interface in the PDR and the Destination Interface in the FAR shall both be set to "Access", in the forwarding SGW(s). The Interface value does not infer any traffic direction, in PDRs and FARs set up for indirect data forwarding, i.e. with both the Source and Destination Interfaces set to Access.</w:t>
            </w:r>
          </w:p>
          <w:p w14:paraId="0CC78401" w14:textId="77777777" w:rsidR="00EE5860" w:rsidRPr="00441CD0" w:rsidRDefault="00EE5860" w:rsidP="00BB0E1F">
            <w:pPr>
              <w:pStyle w:val="TAN"/>
            </w:pPr>
            <w:r w:rsidRPr="00441CD0">
              <w:t>NOTE 4:</w:t>
            </w:r>
            <w:r w:rsidRPr="00441CD0">
              <w:tab/>
              <w:t>For a HTTP redirection, the Source Interface in the PDR to match the uplink packets to be redirected and the Destination Interface in the FAR to enable the HTTP redirection shall both be set to "Access".</w:t>
            </w:r>
          </w:p>
        </w:tc>
      </w:tr>
    </w:tbl>
    <w:p w14:paraId="26E69143" w14:textId="77777777" w:rsidR="00EE5860" w:rsidRPr="00441CD0" w:rsidRDefault="00EE5860" w:rsidP="00EE5860">
      <w:pPr>
        <w:rPr>
          <w:noProof/>
        </w:rPr>
      </w:pPr>
    </w:p>
    <w:p w14:paraId="765F91ED" w14:textId="77777777" w:rsidR="00EE5860" w:rsidRPr="00441CD0" w:rsidRDefault="00EE5860" w:rsidP="00EE5860">
      <w:pPr>
        <w:pStyle w:val="Heading3"/>
      </w:pPr>
      <w:bookmarkStart w:id="5364" w:name="_Toc19717370"/>
      <w:bookmarkStart w:id="5365" w:name="_Toc27490871"/>
      <w:bookmarkStart w:id="5366" w:name="_Toc27557164"/>
      <w:bookmarkStart w:id="5367" w:name="_Toc27724081"/>
      <w:bookmarkStart w:id="5368" w:name="_Toc36031155"/>
      <w:bookmarkStart w:id="5369" w:name="_Toc36043075"/>
      <w:bookmarkStart w:id="5370" w:name="_Toc36814400"/>
      <w:bookmarkStart w:id="5371" w:name="_Toc44689258"/>
      <w:bookmarkStart w:id="5372" w:name="_Toc44924012"/>
      <w:bookmarkStart w:id="5373" w:name="_Toc51860982"/>
      <w:bookmarkStart w:id="5374" w:name="_Toc57930753"/>
      <w:bookmarkStart w:id="5375" w:name="_Toc57931383"/>
      <w:bookmarkStart w:id="5376" w:name="_Toc160974509"/>
      <w:r w:rsidRPr="00441CD0">
        <w:t>8.</w:t>
      </w:r>
      <w:r w:rsidRPr="00441CD0">
        <w:rPr>
          <w:lang w:val="en-US"/>
        </w:rPr>
        <w:t>2.25</w:t>
      </w:r>
      <w:r w:rsidRPr="00441CD0">
        <w:tab/>
        <w:t>UP Function Features</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4B6E2217" w14:textId="77777777" w:rsidR="00EE5860" w:rsidRPr="00441CD0" w:rsidRDefault="00EE5860" w:rsidP="00EE5860">
      <w:pPr>
        <w:rPr>
          <w:lang w:eastAsia="zh-CN"/>
        </w:rPr>
      </w:pPr>
      <w:r w:rsidRPr="00441CD0">
        <w:rPr>
          <w:lang w:eastAsia="zh-CN"/>
        </w:rPr>
        <w:t xml:space="preserve">The UP Function Features IE indicates the features supported by the UP function. </w:t>
      </w:r>
      <w:r w:rsidRPr="00441CD0">
        <w:t xml:space="preserve">It </w:t>
      </w:r>
      <w:r w:rsidRPr="00441CD0">
        <w:rPr>
          <w:lang w:eastAsia="zh-CN"/>
        </w:rPr>
        <w:t>is coded as depicted in Figure 8.2.25-1.</w:t>
      </w:r>
    </w:p>
    <w:p w14:paraId="5B1EA2E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8"/>
        <w:gridCol w:w="588"/>
        <w:gridCol w:w="588"/>
        <w:gridCol w:w="588"/>
        <w:gridCol w:w="588"/>
        <w:gridCol w:w="588"/>
      </w:tblGrid>
      <w:tr w:rsidR="00EE5860" w:rsidRPr="00441CD0" w14:paraId="71310968" w14:textId="77777777" w:rsidTr="00BB0E1F">
        <w:trPr>
          <w:jc w:val="center"/>
        </w:trPr>
        <w:tc>
          <w:tcPr>
            <w:tcW w:w="151" w:type="dxa"/>
            <w:tcBorders>
              <w:top w:val="single" w:sz="6" w:space="0" w:color="auto"/>
              <w:left w:val="single" w:sz="6" w:space="0" w:color="auto"/>
              <w:bottom w:val="nil"/>
            </w:tcBorders>
          </w:tcPr>
          <w:p w14:paraId="415C2387" w14:textId="77777777" w:rsidR="00EE5860" w:rsidRPr="00441CD0" w:rsidRDefault="00EE5860" w:rsidP="00BB0E1F">
            <w:pPr>
              <w:pStyle w:val="TAC"/>
            </w:pPr>
          </w:p>
        </w:tc>
        <w:tc>
          <w:tcPr>
            <w:tcW w:w="1104" w:type="dxa"/>
          </w:tcPr>
          <w:p w14:paraId="06CBC0F2" w14:textId="77777777" w:rsidR="00EE5860" w:rsidRPr="00441CD0" w:rsidRDefault="00EE5860" w:rsidP="00BB0E1F">
            <w:pPr>
              <w:pStyle w:val="TAH"/>
            </w:pPr>
          </w:p>
        </w:tc>
        <w:tc>
          <w:tcPr>
            <w:tcW w:w="4703" w:type="dxa"/>
            <w:gridSpan w:val="8"/>
          </w:tcPr>
          <w:p w14:paraId="51B5C1A7" w14:textId="77777777" w:rsidR="00EE5860" w:rsidRPr="00441CD0" w:rsidRDefault="00EE5860" w:rsidP="00BB0E1F">
            <w:pPr>
              <w:pStyle w:val="TAH"/>
            </w:pPr>
            <w:r w:rsidRPr="00441CD0">
              <w:t>Bits</w:t>
            </w:r>
          </w:p>
        </w:tc>
        <w:tc>
          <w:tcPr>
            <w:tcW w:w="588" w:type="dxa"/>
          </w:tcPr>
          <w:p w14:paraId="44D31748" w14:textId="77777777" w:rsidR="00EE5860" w:rsidRPr="00441CD0" w:rsidRDefault="00EE5860" w:rsidP="00BB0E1F">
            <w:pPr>
              <w:pStyle w:val="TAC"/>
            </w:pPr>
          </w:p>
        </w:tc>
      </w:tr>
      <w:tr w:rsidR="00EE5860" w:rsidRPr="00441CD0" w14:paraId="78973B5A" w14:textId="77777777" w:rsidTr="00BB0E1F">
        <w:trPr>
          <w:jc w:val="center"/>
        </w:trPr>
        <w:tc>
          <w:tcPr>
            <w:tcW w:w="151" w:type="dxa"/>
            <w:tcBorders>
              <w:top w:val="nil"/>
              <w:left w:val="single" w:sz="6" w:space="0" w:color="auto"/>
            </w:tcBorders>
          </w:tcPr>
          <w:p w14:paraId="0142DC56" w14:textId="77777777" w:rsidR="00EE5860" w:rsidRPr="00441CD0" w:rsidRDefault="00EE5860" w:rsidP="00BB0E1F">
            <w:pPr>
              <w:pStyle w:val="TAC"/>
            </w:pPr>
          </w:p>
        </w:tc>
        <w:tc>
          <w:tcPr>
            <w:tcW w:w="1104" w:type="dxa"/>
          </w:tcPr>
          <w:p w14:paraId="7D0B84F6" w14:textId="77777777" w:rsidR="00EE5860" w:rsidRPr="00441CD0" w:rsidRDefault="00EE5860" w:rsidP="00BB0E1F">
            <w:pPr>
              <w:pStyle w:val="TAH"/>
            </w:pPr>
            <w:r w:rsidRPr="00441CD0">
              <w:t>Octets</w:t>
            </w:r>
          </w:p>
        </w:tc>
        <w:tc>
          <w:tcPr>
            <w:tcW w:w="587" w:type="dxa"/>
            <w:tcBorders>
              <w:bottom w:val="single" w:sz="4" w:space="0" w:color="auto"/>
            </w:tcBorders>
          </w:tcPr>
          <w:p w14:paraId="3DF8DAA3" w14:textId="77777777" w:rsidR="00EE5860" w:rsidRPr="00441CD0" w:rsidRDefault="00EE5860" w:rsidP="00BB0E1F">
            <w:pPr>
              <w:pStyle w:val="TAH"/>
            </w:pPr>
            <w:r w:rsidRPr="00441CD0">
              <w:t>8</w:t>
            </w:r>
          </w:p>
        </w:tc>
        <w:tc>
          <w:tcPr>
            <w:tcW w:w="588" w:type="dxa"/>
            <w:tcBorders>
              <w:bottom w:val="single" w:sz="4" w:space="0" w:color="auto"/>
            </w:tcBorders>
          </w:tcPr>
          <w:p w14:paraId="0EE87B9B" w14:textId="77777777" w:rsidR="00EE5860" w:rsidRPr="00441CD0" w:rsidRDefault="00EE5860" w:rsidP="00BB0E1F">
            <w:pPr>
              <w:pStyle w:val="TAH"/>
            </w:pPr>
            <w:r w:rsidRPr="00441CD0">
              <w:t>7</w:t>
            </w:r>
          </w:p>
        </w:tc>
        <w:tc>
          <w:tcPr>
            <w:tcW w:w="588" w:type="dxa"/>
            <w:tcBorders>
              <w:bottom w:val="single" w:sz="4" w:space="0" w:color="auto"/>
            </w:tcBorders>
          </w:tcPr>
          <w:p w14:paraId="07DA9B5D" w14:textId="77777777" w:rsidR="00EE5860" w:rsidRPr="00441CD0" w:rsidRDefault="00EE5860" w:rsidP="00BB0E1F">
            <w:pPr>
              <w:pStyle w:val="TAH"/>
            </w:pPr>
            <w:r w:rsidRPr="00441CD0">
              <w:t>6</w:t>
            </w:r>
          </w:p>
        </w:tc>
        <w:tc>
          <w:tcPr>
            <w:tcW w:w="588" w:type="dxa"/>
            <w:tcBorders>
              <w:bottom w:val="single" w:sz="4" w:space="0" w:color="auto"/>
            </w:tcBorders>
          </w:tcPr>
          <w:p w14:paraId="6886FF25" w14:textId="77777777" w:rsidR="00EE5860" w:rsidRPr="00441CD0" w:rsidRDefault="00EE5860" w:rsidP="00BB0E1F">
            <w:pPr>
              <w:pStyle w:val="TAH"/>
            </w:pPr>
            <w:r w:rsidRPr="00441CD0">
              <w:t>5</w:t>
            </w:r>
          </w:p>
        </w:tc>
        <w:tc>
          <w:tcPr>
            <w:tcW w:w="588" w:type="dxa"/>
            <w:tcBorders>
              <w:bottom w:val="single" w:sz="4" w:space="0" w:color="auto"/>
            </w:tcBorders>
          </w:tcPr>
          <w:p w14:paraId="1DF72FC5" w14:textId="77777777" w:rsidR="00EE5860" w:rsidRPr="00441CD0" w:rsidRDefault="00EE5860" w:rsidP="00BB0E1F">
            <w:pPr>
              <w:pStyle w:val="TAH"/>
            </w:pPr>
            <w:r w:rsidRPr="00441CD0">
              <w:t>4</w:t>
            </w:r>
          </w:p>
        </w:tc>
        <w:tc>
          <w:tcPr>
            <w:tcW w:w="588" w:type="dxa"/>
            <w:tcBorders>
              <w:bottom w:val="single" w:sz="4" w:space="0" w:color="auto"/>
            </w:tcBorders>
          </w:tcPr>
          <w:p w14:paraId="2EF05FAD" w14:textId="77777777" w:rsidR="00EE5860" w:rsidRPr="00441CD0" w:rsidRDefault="00EE5860" w:rsidP="00BB0E1F">
            <w:pPr>
              <w:pStyle w:val="TAH"/>
            </w:pPr>
            <w:r w:rsidRPr="00441CD0">
              <w:t>3</w:t>
            </w:r>
          </w:p>
        </w:tc>
        <w:tc>
          <w:tcPr>
            <w:tcW w:w="588" w:type="dxa"/>
            <w:tcBorders>
              <w:bottom w:val="single" w:sz="4" w:space="0" w:color="auto"/>
            </w:tcBorders>
          </w:tcPr>
          <w:p w14:paraId="569331C9" w14:textId="77777777" w:rsidR="00EE5860" w:rsidRPr="00441CD0" w:rsidRDefault="00EE5860" w:rsidP="00BB0E1F">
            <w:pPr>
              <w:pStyle w:val="TAH"/>
            </w:pPr>
            <w:r w:rsidRPr="00441CD0">
              <w:t>2</w:t>
            </w:r>
          </w:p>
        </w:tc>
        <w:tc>
          <w:tcPr>
            <w:tcW w:w="588" w:type="dxa"/>
            <w:tcBorders>
              <w:bottom w:val="single" w:sz="4" w:space="0" w:color="auto"/>
            </w:tcBorders>
          </w:tcPr>
          <w:p w14:paraId="67E9BFDD" w14:textId="77777777" w:rsidR="00EE5860" w:rsidRPr="00441CD0" w:rsidRDefault="00EE5860" w:rsidP="00BB0E1F">
            <w:pPr>
              <w:pStyle w:val="TAH"/>
            </w:pPr>
            <w:r w:rsidRPr="00441CD0">
              <w:t>1</w:t>
            </w:r>
          </w:p>
        </w:tc>
        <w:tc>
          <w:tcPr>
            <w:tcW w:w="588" w:type="dxa"/>
          </w:tcPr>
          <w:p w14:paraId="0D7264F1" w14:textId="77777777" w:rsidR="00EE5860" w:rsidRPr="00441CD0" w:rsidRDefault="00EE5860" w:rsidP="00BB0E1F">
            <w:pPr>
              <w:pStyle w:val="TAC"/>
            </w:pPr>
          </w:p>
        </w:tc>
      </w:tr>
      <w:tr w:rsidR="00EE5860" w:rsidRPr="00441CD0" w14:paraId="394642AE" w14:textId="77777777" w:rsidTr="00BB0E1F">
        <w:trPr>
          <w:jc w:val="center"/>
        </w:trPr>
        <w:tc>
          <w:tcPr>
            <w:tcW w:w="151" w:type="dxa"/>
            <w:tcBorders>
              <w:top w:val="nil"/>
              <w:left w:val="single" w:sz="6" w:space="0" w:color="auto"/>
            </w:tcBorders>
          </w:tcPr>
          <w:p w14:paraId="5CCCE8AD" w14:textId="77777777" w:rsidR="00EE5860" w:rsidRPr="00441CD0" w:rsidRDefault="00EE5860" w:rsidP="00BB0E1F">
            <w:pPr>
              <w:pStyle w:val="TAC"/>
            </w:pPr>
          </w:p>
        </w:tc>
        <w:tc>
          <w:tcPr>
            <w:tcW w:w="1104" w:type="dxa"/>
            <w:tcBorders>
              <w:right w:val="single" w:sz="4" w:space="0" w:color="auto"/>
            </w:tcBorders>
          </w:tcPr>
          <w:p w14:paraId="3C070DCA"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5A8C929" w14:textId="77777777" w:rsidR="00EE5860" w:rsidRPr="00441CD0" w:rsidRDefault="00EE5860" w:rsidP="00BB0E1F">
            <w:pPr>
              <w:pStyle w:val="TAC"/>
            </w:pPr>
            <w:r w:rsidRPr="00441CD0">
              <w:t xml:space="preserve">Type = </w:t>
            </w:r>
            <w:r w:rsidRPr="00441CD0">
              <w:rPr>
                <w:lang w:val="sv-SE"/>
              </w:rPr>
              <w:t>43</w:t>
            </w:r>
            <w:r w:rsidRPr="00441CD0">
              <w:t xml:space="preserve"> (decimal)</w:t>
            </w:r>
          </w:p>
        </w:tc>
        <w:tc>
          <w:tcPr>
            <w:tcW w:w="588" w:type="dxa"/>
            <w:tcBorders>
              <w:left w:val="single" w:sz="4" w:space="0" w:color="auto"/>
            </w:tcBorders>
          </w:tcPr>
          <w:p w14:paraId="673A0E5F" w14:textId="77777777" w:rsidR="00EE5860" w:rsidRPr="00441CD0" w:rsidRDefault="00EE5860" w:rsidP="00BB0E1F">
            <w:pPr>
              <w:pStyle w:val="TAC"/>
            </w:pPr>
          </w:p>
        </w:tc>
      </w:tr>
      <w:tr w:rsidR="00EE5860" w:rsidRPr="00441CD0" w14:paraId="321AFE72" w14:textId="77777777" w:rsidTr="00BB0E1F">
        <w:trPr>
          <w:jc w:val="center"/>
        </w:trPr>
        <w:tc>
          <w:tcPr>
            <w:tcW w:w="151" w:type="dxa"/>
            <w:tcBorders>
              <w:top w:val="nil"/>
              <w:left w:val="single" w:sz="6" w:space="0" w:color="auto"/>
            </w:tcBorders>
          </w:tcPr>
          <w:p w14:paraId="5778E3D4" w14:textId="77777777" w:rsidR="00EE5860" w:rsidRPr="00441CD0" w:rsidRDefault="00EE5860" w:rsidP="00BB0E1F">
            <w:pPr>
              <w:pStyle w:val="TAC"/>
            </w:pPr>
          </w:p>
        </w:tc>
        <w:tc>
          <w:tcPr>
            <w:tcW w:w="1104" w:type="dxa"/>
            <w:tcBorders>
              <w:right w:val="single" w:sz="4" w:space="0" w:color="auto"/>
            </w:tcBorders>
          </w:tcPr>
          <w:p w14:paraId="53C914F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435C5C8" w14:textId="77777777" w:rsidR="00EE5860" w:rsidRPr="00441CD0" w:rsidRDefault="00EE5860" w:rsidP="00BB0E1F">
            <w:pPr>
              <w:pStyle w:val="TAC"/>
            </w:pPr>
            <w:r w:rsidRPr="00441CD0">
              <w:t>Length = n</w:t>
            </w:r>
          </w:p>
        </w:tc>
        <w:tc>
          <w:tcPr>
            <w:tcW w:w="588" w:type="dxa"/>
            <w:tcBorders>
              <w:left w:val="single" w:sz="4" w:space="0" w:color="auto"/>
            </w:tcBorders>
          </w:tcPr>
          <w:p w14:paraId="7DF16E22" w14:textId="77777777" w:rsidR="00EE5860" w:rsidRPr="00441CD0" w:rsidRDefault="00EE5860" w:rsidP="00BB0E1F">
            <w:pPr>
              <w:pStyle w:val="TAC"/>
            </w:pPr>
          </w:p>
        </w:tc>
      </w:tr>
      <w:tr w:rsidR="00EE5860" w:rsidRPr="00441CD0" w14:paraId="43BA8595" w14:textId="77777777" w:rsidTr="00BB0E1F">
        <w:trPr>
          <w:jc w:val="center"/>
        </w:trPr>
        <w:tc>
          <w:tcPr>
            <w:tcW w:w="151" w:type="dxa"/>
            <w:tcBorders>
              <w:top w:val="nil"/>
              <w:left w:val="single" w:sz="6" w:space="0" w:color="auto"/>
              <w:bottom w:val="nil"/>
            </w:tcBorders>
          </w:tcPr>
          <w:p w14:paraId="50A02B10" w14:textId="77777777" w:rsidR="00EE5860" w:rsidRPr="00441CD0" w:rsidRDefault="00EE5860" w:rsidP="00BB0E1F">
            <w:pPr>
              <w:pStyle w:val="TAC"/>
            </w:pPr>
          </w:p>
        </w:tc>
        <w:tc>
          <w:tcPr>
            <w:tcW w:w="1104" w:type="dxa"/>
            <w:tcBorders>
              <w:right w:val="single" w:sz="4" w:space="0" w:color="auto"/>
            </w:tcBorders>
          </w:tcPr>
          <w:p w14:paraId="2BA0E1E0" w14:textId="77777777" w:rsidR="00EE5860" w:rsidRPr="00441CD0" w:rsidRDefault="00EE5860" w:rsidP="00BB0E1F">
            <w:pPr>
              <w:pStyle w:val="TAC"/>
              <w:rPr>
                <w:lang w:val="sv-SE" w:eastAsia="zh-CN"/>
              </w:rPr>
            </w:pPr>
            <w:r w:rsidRPr="00441CD0">
              <w:rPr>
                <w:lang w:eastAsia="zh-CN"/>
              </w:rPr>
              <w:t xml:space="preserve">5 </w:t>
            </w:r>
            <w:r w:rsidRPr="00441CD0">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tcPr>
          <w:p w14:paraId="560618C7" w14:textId="77777777" w:rsidR="00EE5860" w:rsidRPr="00441CD0" w:rsidRDefault="00EE5860" w:rsidP="00BB0E1F">
            <w:pPr>
              <w:pStyle w:val="TAC"/>
              <w:rPr>
                <w:lang w:eastAsia="zh-CN"/>
              </w:rPr>
            </w:pPr>
            <w:r w:rsidRPr="00441CD0">
              <w:rPr>
                <w:lang w:eastAsia="zh-CN"/>
              </w:rPr>
              <w:t>Supported-Features</w:t>
            </w:r>
          </w:p>
        </w:tc>
        <w:tc>
          <w:tcPr>
            <w:tcW w:w="588" w:type="dxa"/>
            <w:tcBorders>
              <w:left w:val="single" w:sz="4" w:space="0" w:color="auto"/>
            </w:tcBorders>
          </w:tcPr>
          <w:p w14:paraId="42F1724B" w14:textId="77777777" w:rsidR="00EE5860" w:rsidRPr="00441CD0" w:rsidRDefault="00EE5860" w:rsidP="00BB0E1F">
            <w:pPr>
              <w:pStyle w:val="TAC"/>
            </w:pPr>
          </w:p>
        </w:tc>
      </w:tr>
      <w:tr w:rsidR="00EE5860" w:rsidRPr="00441CD0" w14:paraId="52BD4CC2" w14:textId="77777777" w:rsidTr="00BB0E1F">
        <w:trPr>
          <w:jc w:val="center"/>
        </w:trPr>
        <w:tc>
          <w:tcPr>
            <w:tcW w:w="151" w:type="dxa"/>
            <w:tcBorders>
              <w:top w:val="nil"/>
              <w:left w:val="single" w:sz="6" w:space="0" w:color="auto"/>
              <w:bottom w:val="nil"/>
            </w:tcBorders>
          </w:tcPr>
          <w:p w14:paraId="65A372E7" w14:textId="77777777" w:rsidR="00EE5860" w:rsidRPr="00441CD0" w:rsidRDefault="00EE5860" w:rsidP="00BB0E1F">
            <w:pPr>
              <w:pStyle w:val="TAC"/>
            </w:pPr>
          </w:p>
        </w:tc>
        <w:tc>
          <w:tcPr>
            <w:tcW w:w="1104" w:type="dxa"/>
            <w:tcBorders>
              <w:right w:val="single" w:sz="4" w:space="0" w:color="auto"/>
            </w:tcBorders>
          </w:tcPr>
          <w:p w14:paraId="4A7BF696" w14:textId="77777777" w:rsidR="00EE5860" w:rsidRPr="00441CD0" w:rsidRDefault="00EE5860" w:rsidP="00BB0E1F">
            <w:pPr>
              <w:pStyle w:val="TAC"/>
              <w:rPr>
                <w:lang w:eastAsia="zh-CN"/>
              </w:rPr>
            </w:pPr>
            <w:r w:rsidRPr="00441CD0">
              <w:rPr>
                <w:lang w:eastAsia="zh-CN"/>
              </w:rPr>
              <w:t>7 to 8</w:t>
            </w:r>
          </w:p>
        </w:tc>
        <w:tc>
          <w:tcPr>
            <w:tcW w:w="4703" w:type="dxa"/>
            <w:gridSpan w:val="8"/>
            <w:tcBorders>
              <w:top w:val="single" w:sz="4" w:space="0" w:color="auto"/>
              <w:left w:val="single" w:sz="4" w:space="0" w:color="auto"/>
              <w:bottom w:val="single" w:sz="4" w:space="0" w:color="auto"/>
              <w:right w:val="single" w:sz="4" w:space="0" w:color="auto"/>
            </w:tcBorders>
          </w:tcPr>
          <w:p w14:paraId="10AFBD33" w14:textId="77777777" w:rsidR="00EE5860" w:rsidRPr="00441CD0" w:rsidRDefault="00EE5860" w:rsidP="00BB0E1F">
            <w:pPr>
              <w:pStyle w:val="TAC"/>
              <w:rPr>
                <w:lang w:eastAsia="zh-CN"/>
              </w:rPr>
            </w:pPr>
            <w:r w:rsidRPr="00441CD0">
              <w:rPr>
                <w:lang w:eastAsia="zh-CN"/>
              </w:rPr>
              <w:t>Additional Supported-Features 1</w:t>
            </w:r>
          </w:p>
        </w:tc>
        <w:tc>
          <w:tcPr>
            <w:tcW w:w="588" w:type="dxa"/>
            <w:tcBorders>
              <w:left w:val="single" w:sz="4" w:space="0" w:color="auto"/>
            </w:tcBorders>
          </w:tcPr>
          <w:p w14:paraId="40FA05CC" w14:textId="77777777" w:rsidR="00EE5860" w:rsidRPr="00441CD0" w:rsidRDefault="00EE5860" w:rsidP="00BB0E1F">
            <w:pPr>
              <w:pStyle w:val="TAC"/>
            </w:pPr>
          </w:p>
        </w:tc>
      </w:tr>
      <w:tr w:rsidR="00EE5860" w:rsidRPr="00441CD0" w14:paraId="3BC2FB3B" w14:textId="77777777" w:rsidTr="00BB0E1F">
        <w:trPr>
          <w:jc w:val="center"/>
        </w:trPr>
        <w:tc>
          <w:tcPr>
            <w:tcW w:w="151" w:type="dxa"/>
            <w:tcBorders>
              <w:top w:val="nil"/>
              <w:left w:val="single" w:sz="6" w:space="0" w:color="auto"/>
              <w:bottom w:val="nil"/>
            </w:tcBorders>
          </w:tcPr>
          <w:p w14:paraId="43368CA9" w14:textId="77777777" w:rsidR="00EE5860" w:rsidRPr="00441CD0" w:rsidRDefault="00EE5860" w:rsidP="00BB0E1F">
            <w:pPr>
              <w:pStyle w:val="TAC"/>
            </w:pPr>
          </w:p>
        </w:tc>
        <w:tc>
          <w:tcPr>
            <w:tcW w:w="1104" w:type="dxa"/>
            <w:tcBorders>
              <w:right w:val="single" w:sz="4" w:space="0" w:color="auto"/>
            </w:tcBorders>
          </w:tcPr>
          <w:p w14:paraId="1EBF1599" w14:textId="77777777" w:rsidR="00EE5860" w:rsidRPr="00441CD0" w:rsidRDefault="00EE5860" w:rsidP="00BB0E1F">
            <w:pPr>
              <w:pStyle w:val="TAC"/>
              <w:rPr>
                <w:lang w:eastAsia="zh-CN"/>
              </w:rPr>
            </w:pPr>
            <w:r w:rsidRPr="00441CD0">
              <w:rPr>
                <w:lang w:eastAsia="zh-CN"/>
              </w:rPr>
              <w:t>9 to 10</w:t>
            </w:r>
          </w:p>
        </w:tc>
        <w:tc>
          <w:tcPr>
            <w:tcW w:w="4703" w:type="dxa"/>
            <w:gridSpan w:val="8"/>
            <w:tcBorders>
              <w:top w:val="single" w:sz="4" w:space="0" w:color="auto"/>
              <w:left w:val="single" w:sz="4" w:space="0" w:color="auto"/>
              <w:bottom w:val="single" w:sz="4" w:space="0" w:color="auto"/>
              <w:right w:val="single" w:sz="4" w:space="0" w:color="auto"/>
            </w:tcBorders>
          </w:tcPr>
          <w:p w14:paraId="23AC5F22" w14:textId="77777777" w:rsidR="00EE5860" w:rsidRPr="00441CD0" w:rsidRDefault="00EE5860" w:rsidP="00BB0E1F">
            <w:pPr>
              <w:pStyle w:val="TAC"/>
              <w:rPr>
                <w:lang w:eastAsia="zh-CN"/>
              </w:rPr>
            </w:pPr>
            <w:r w:rsidRPr="00441CD0">
              <w:rPr>
                <w:lang w:eastAsia="zh-CN"/>
              </w:rPr>
              <w:t>Additional Supported-Features 2</w:t>
            </w:r>
          </w:p>
        </w:tc>
        <w:tc>
          <w:tcPr>
            <w:tcW w:w="588" w:type="dxa"/>
            <w:tcBorders>
              <w:left w:val="single" w:sz="4" w:space="0" w:color="auto"/>
            </w:tcBorders>
          </w:tcPr>
          <w:p w14:paraId="26CA58F2" w14:textId="77777777" w:rsidR="00EE5860" w:rsidRPr="00441CD0" w:rsidRDefault="00EE5860" w:rsidP="00BB0E1F">
            <w:pPr>
              <w:pStyle w:val="TAC"/>
            </w:pPr>
          </w:p>
        </w:tc>
      </w:tr>
      <w:tr w:rsidR="00EE5860" w:rsidRPr="00441CD0" w14:paraId="21B64FCD" w14:textId="77777777" w:rsidTr="00BB0E1F">
        <w:trPr>
          <w:jc w:val="center"/>
        </w:trPr>
        <w:tc>
          <w:tcPr>
            <w:tcW w:w="151" w:type="dxa"/>
            <w:tcBorders>
              <w:top w:val="nil"/>
              <w:left w:val="single" w:sz="6" w:space="0" w:color="auto"/>
              <w:bottom w:val="single" w:sz="4" w:space="0" w:color="auto"/>
            </w:tcBorders>
          </w:tcPr>
          <w:p w14:paraId="422CCC91" w14:textId="77777777" w:rsidR="00EE5860" w:rsidRPr="00441CD0" w:rsidRDefault="00EE5860" w:rsidP="00BB0E1F">
            <w:pPr>
              <w:pStyle w:val="TAC"/>
            </w:pPr>
          </w:p>
        </w:tc>
        <w:tc>
          <w:tcPr>
            <w:tcW w:w="1104" w:type="dxa"/>
            <w:tcBorders>
              <w:bottom w:val="single" w:sz="4" w:space="0" w:color="auto"/>
              <w:right w:val="single" w:sz="4" w:space="0" w:color="auto"/>
            </w:tcBorders>
          </w:tcPr>
          <w:p w14:paraId="4BB0B11D" w14:textId="77777777" w:rsidR="00EE5860" w:rsidRPr="00441CD0" w:rsidRDefault="00EE5860" w:rsidP="00BB0E1F">
            <w:pPr>
              <w:pStyle w:val="TAC"/>
            </w:pPr>
            <w:r w:rsidRPr="00441CD0">
              <w:rPr>
                <w:lang w:val="sv-SE"/>
              </w:rPr>
              <w:t>11</w:t>
            </w:r>
            <w:r w:rsidRPr="00441CD0">
              <w:t xml:space="preserve"> to (n+4)</w:t>
            </w:r>
          </w:p>
        </w:tc>
        <w:tc>
          <w:tcPr>
            <w:tcW w:w="4703" w:type="dxa"/>
            <w:gridSpan w:val="8"/>
            <w:tcBorders>
              <w:top w:val="single" w:sz="4" w:space="0" w:color="auto"/>
              <w:left w:val="single" w:sz="4" w:space="0" w:color="auto"/>
              <w:bottom w:val="single" w:sz="4" w:space="0" w:color="auto"/>
              <w:right w:val="single" w:sz="4" w:space="0" w:color="auto"/>
            </w:tcBorders>
          </w:tcPr>
          <w:p w14:paraId="54878897" w14:textId="77777777" w:rsidR="00EE5860" w:rsidRPr="00441CD0" w:rsidRDefault="00EE5860" w:rsidP="00BB0E1F">
            <w:pPr>
              <w:pStyle w:val="TAC"/>
              <w:rPr>
                <w:lang w:eastAsia="zh-CN"/>
              </w:rPr>
            </w:pPr>
            <w:r w:rsidRPr="00441CD0">
              <w:t>These octet(s) is/are present only if explicitly specified</w:t>
            </w:r>
          </w:p>
        </w:tc>
        <w:tc>
          <w:tcPr>
            <w:tcW w:w="588" w:type="dxa"/>
            <w:tcBorders>
              <w:left w:val="single" w:sz="4" w:space="0" w:color="auto"/>
              <w:bottom w:val="single" w:sz="4" w:space="0" w:color="auto"/>
            </w:tcBorders>
          </w:tcPr>
          <w:p w14:paraId="6E8FE7A3" w14:textId="77777777" w:rsidR="00EE5860" w:rsidRPr="00441CD0" w:rsidRDefault="00EE5860" w:rsidP="00BB0E1F">
            <w:pPr>
              <w:pStyle w:val="TAC"/>
            </w:pPr>
          </w:p>
        </w:tc>
      </w:tr>
    </w:tbl>
    <w:p w14:paraId="6A20416A" w14:textId="77777777" w:rsidR="00EE5860" w:rsidRPr="00441CD0" w:rsidRDefault="00EE5860" w:rsidP="00EE5860">
      <w:pPr>
        <w:pStyle w:val="TF"/>
        <w:spacing w:before="120"/>
        <w:rPr>
          <w:lang w:val="en-US" w:eastAsia="zh-CN"/>
        </w:rPr>
      </w:pPr>
      <w:r w:rsidRPr="00441CD0">
        <w:rPr>
          <w:lang w:val="en-US"/>
        </w:rPr>
        <w:t>Figure 8.2.25</w:t>
      </w:r>
      <w:r w:rsidRPr="00441CD0">
        <w:rPr>
          <w:lang w:val="en-US" w:eastAsia="zh-CN"/>
        </w:rPr>
        <w:t>-1</w:t>
      </w:r>
      <w:r w:rsidRPr="00441CD0">
        <w:rPr>
          <w:lang w:val="en-US"/>
        </w:rPr>
        <w:t>: UP Function Features</w:t>
      </w:r>
    </w:p>
    <w:p w14:paraId="727A6675" w14:textId="77777777" w:rsidR="00EE5860" w:rsidRPr="00441CD0" w:rsidRDefault="00EE5860" w:rsidP="00EE5860">
      <w:r w:rsidRPr="00441CD0">
        <w:t>The UP Function Features IE takes the form of a bitmask where each bit set indicates that the corresponding feature is supported. Spare bits shall be ignored by the receiver. The same bitmask is defined for all PFCP interfaces.</w:t>
      </w:r>
    </w:p>
    <w:p w14:paraId="5CB9865F" w14:textId="77777777" w:rsidR="00EE5860" w:rsidRPr="00441CD0" w:rsidRDefault="00EE5860" w:rsidP="00EE5860">
      <w:r w:rsidRPr="00441CD0">
        <w:t>The following table specifies the features defined on PFCP interfaces and the interfaces on which they apply.</w:t>
      </w:r>
    </w:p>
    <w:p w14:paraId="5464CBB1" w14:textId="77777777" w:rsidR="00EE5860" w:rsidRPr="00441CD0" w:rsidRDefault="00EE5860" w:rsidP="00EE5860">
      <w:pPr>
        <w:pStyle w:val="TH"/>
      </w:pPr>
      <w:r w:rsidRPr="00441CD0">
        <w:lastRenderedPageBreak/>
        <w:t>Table 8.2.25-1: UP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8"/>
        <w:gridCol w:w="877"/>
        <w:gridCol w:w="2571"/>
        <w:gridCol w:w="4437"/>
      </w:tblGrid>
      <w:tr w:rsidR="00EE5860" w:rsidRPr="00441CD0" w14:paraId="052F30E7" w14:textId="77777777" w:rsidTr="00BB0E1F">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39E735B2" w14:textId="77777777" w:rsidR="00EE5860" w:rsidRPr="00441CD0" w:rsidRDefault="00EE5860" w:rsidP="00BB0E1F">
            <w:pPr>
              <w:pStyle w:val="TAH"/>
            </w:pPr>
            <w:r w:rsidRPr="00441CD0">
              <w:lastRenderedPageBreak/>
              <w:t>Feature Octet / Bit</w:t>
            </w:r>
          </w:p>
        </w:tc>
        <w:tc>
          <w:tcPr>
            <w:tcW w:w="877" w:type="dxa"/>
            <w:tcBorders>
              <w:top w:val="single" w:sz="4" w:space="0" w:color="auto"/>
              <w:left w:val="single" w:sz="4" w:space="0" w:color="auto"/>
              <w:bottom w:val="single" w:sz="4" w:space="0" w:color="auto"/>
              <w:right w:val="single" w:sz="4" w:space="0" w:color="auto"/>
            </w:tcBorders>
            <w:shd w:val="clear" w:color="auto" w:fill="E0E0E0"/>
            <w:hideMark/>
          </w:tcPr>
          <w:p w14:paraId="7603B2D2" w14:textId="77777777" w:rsidR="00EE5860" w:rsidRPr="00441CD0" w:rsidRDefault="00EE5860" w:rsidP="00BB0E1F">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14:paraId="06F0153C" w14:textId="77777777" w:rsidR="00EE5860" w:rsidRPr="00441CD0" w:rsidRDefault="00EE5860" w:rsidP="00BB0E1F">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14:paraId="436B447C" w14:textId="77777777" w:rsidR="00EE5860" w:rsidRPr="00441CD0" w:rsidRDefault="00EE5860" w:rsidP="00BB0E1F">
            <w:pPr>
              <w:pStyle w:val="TAH"/>
            </w:pPr>
            <w:r w:rsidRPr="00441CD0">
              <w:t>Description</w:t>
            </w:r>
          </w:p>
        </w:tc>
      </w:tr>
      <w:tr w:rsidR="00EE5860" w:rsidRPr="00441CD0" w14:paraId="65DD3D4C"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E73B7F3" w14:textId="77777777" w:rsidR="00EE5860" w:rsidRPr="00441CD0" w:rsidRDefault="00EE5860" w:rsidP="00BB0E1F">
            <w:pPr>
              <w:pStyle w:val="TAC"/>
            </w:pPr>
            <w:r w:rsidRPr="00441CD0">
              <w:t>5/1</w:t>
            </w:r>
          </w:p>
        </w:tc>
        <w:tc>
          <w:tcPr>
            <w:tcW w:w="877" w:type="dxa"/>
            <w:tcBorders>
              <w:top w:val="single" w:sz="4" w:space="0" w:color="auto"/>
              <w:left w:val="single" w:sz="4" w:space="0" w:color="auto"/>
              <w:bottom w:val="single" w:sz="4" w:space="0" w:color="auto"/>
              <w:right w:val="single" w:sz="4" w:space="0" w:color="auto"/>
            </w:tcBorders>
            <w:hideMark/>
          </w:tcPr>
          <w:p w14:paraId="3864E1A9" w14:textId="77777777" w:rsidR="00EE5860" w:rsidRPr="00441CD0" w:rsidRDefault="00EE5860" w:rsidP="00BB0E1F">
            <w:pPr>
              <w:pStyle w:val="TAC"/>
            </w:pPr>
            <w:r w:rsidRPr="00441CD0">
              <w:t>BUCP</w:t>
            </w:r>
          </w:p>
        </w:tc>
        <w:tc>
          <w:tcPr>
            <w:tcW w:w="2571" w:type="dxa"/>
            <w:tcBorders>
              <w:top w:val="single" w:sz="4" w:space="0" w:color="auto"/>
              <w:left w:val="single" w:sz="4" w:space="0" w:color="auto"/>
              <w:bottom w:val="single" w:sz="4" w:space="0" w:color="auto"/>
              <w:right w:val="single" w:sz="4" w:space="0" w:color="auto"/>
            </w:tcBorders>
            <w:hideMark/>
          </w:tcPr>
          <w:p w14:paraId="1131D7F4"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tcPr>
          <w:p w14:paraId="40367106" w14:textId="77777777" w:rsidR="00EE5860" w:rsidRPr="00441CD0" w:rsidRDefault="00EE5860" w:rsidP="00BB0E1F">
            <w:pPr>
              <w:pStyle w:val="TAL"/>
            </w:pPr>
            <w:r w:rsidRPr="00441CD0">
              <w:t>Downlink Data Buffering in CP function is supported by the UP function.</w:t>
            </w:r>
          </w:p>
          <w:p w14:paraId="039AD4AA" w14:textId="77777777" w:rsidR="00EE5860" w:rsidRPr="00441CD0" w:rsidRDefault="00EE5860" w:rsidP="00BB0E1F">
            <w:pPr>
              <w:pStyle w:val="TAL"/>
            </w:pPr>
          </w:p>
        </w:tc>
      </w:tr>
      <w:tr w:rsidR="00EE5860" w:rsidRPr="00441CD0" w14:paraId="32EF814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38567A5" w14:textId="77777777" w:rsidR="00EE5860" w:rsidRPr="00441CD0" w:rsidRDefault="00EE5860" w:rsidP="00BB0E1F">
            <w:pPr>
              <w:pStyle w:val="TAC"/>
            </w:pPr>
            <w:r w:rsidRPr="00441CD0">
              <w:t>5/2</w:t>
            </w:r>
          </w:p>
        </w:tc>
        <w:tc>
          <w:tcPr>
            <w:tcW w:w="877" w:type="dxa"/>
            <w:tcBorders>
              <w:top w:val="single" w:sz="4" w:space="0" w:color="auto"/>
              <w:left w:val="single" w:sz="4" w:space="0" w:color="auto"/>
              <w:bottom w:val="single" w:sz="4" w:space="0" w:color="auto"/>
              <w:right w:val="single" w:sz="4" w:space="0" w:color="auto"/>
            </w:tcBorders>
            <w:hideMark/>
          </w:tcPr>
          <w:p w14:paraId="5FE61961" w14:textId="77777777" w:rsidR="00EE5860" w:rsidRPr="00441CD0" w:rsidRDefault="00EE5860" w:rsidP="00BB0E1F">
            <w:pPr>
              <w:pStyle w:val="TAC"/>
            </w:pPr>
            <w:r w:rsidRPr="00441CD0">
              <w:t>DDND</w:t>
            </w:r>
          </w:p>
        </w:tc>
        <w:tc>
          <w:tcPr>
            <w:tcW w:w="2571" w:type="dxa"/>
            <w:tcBorders>
              <w:top w:val="single" w:sz="4" w:space="0" w:color="auto"/>
              <w:left w:val="single" w:sz="4" w:space="0" w:color="auto"/>
              <w:bottom w:val="single" w:sz="4" w:space="0" w:color="auto"/>
              <w:right w:val="single" w:sz="4" w:space="0" w:color="auto"/>
            </w:tcBorders>
            <w:hideMark/>
          </w:tcPr>
          <w:p w14:paraId="19688292"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14:paraId="5965D6D5" w14:textId="77777777" w:rsidR="00EE5860" w:rsidRPr="00441CD0" w:rsidRDefault="00EE5860" w:rsidP="00BB0E1F">
            <w:pPr>
              <w:pStyle w:val="TAL"/>
            </w:pPr>
            <w:r w:rsidRPr="00441CD0">
              <w:t xml:space="preserve">The buffering parameter 'Downlink Data Notification Delay' is supported by the UP function. </w:t>
            </w:r>
          </w:p>
        </w:tc>
      </w:tr>
      <w:tr w:rsidR="00EE5860" w:rsidRPr="00441CD0" w14:paraId="7728840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93F1061" w14:textId="77777777" w:rsidR="00EE5860" w:rsidRPr="00441CD0" w:rsidRDefault="00EE5860" w:rsidP="00BB0E1F">
            <w:pPr>
              <w:pStyle w:val="TAC"/>
            </w:pPr>
            <w:r w:rsidRPr="00441CD0">
              <w:t>5/3</w:t>
            </w:r>
          </w:p>
        </w:tc>
        <w:tc>
          <w:tcPr>
            <w:tcW w:w="877" w:type="dxa"/>
            <w:tcBorders>
              <w:top w:val="single" w:sz="4" w:space="0" w:color="auto"/>
              <w:left w:val="single" w:sz="4" w:space="0" w:color="auto"/>
              <w:bottom w:val="single" w:sz="4" w:space="0" w:color="auto"/>
              <w:right w:val="single" w:sz="4" w:space="0" w:color="auto"/>
            </w:tcBorders>
            <w:hideMark/>
          </w:tcPr>
          <w:p w14:paraId="73642AAF" w14:textId="77777777" w:rsidR="00EE5860" w:rsidRPr="00441CD0" w:rsidRDefault="00EE5860" w:rsidP="00BB0E1F">
            <w:pPr>
              <w:pStyle w:val="TAC"/>
            </w:pPr>
            <w:r w:rsidRPr="00441CD0">
              <w:t>DLBD</w:t>
            </w:r>
          </w:p>
        </w:tc>
        <w:tc>
          <w:tcPr>
            <w:tcW w:w="2571" w:type="dxa"/>
            <w:tcBorders>
              <w:top w:val="single" w:sz="4" w:space="0" w:color="auto"/>
              <w:left w:val="single" w:sz="4" w:space="0" w:color="auto"/>
              <w:bottom w:val="single" w:sz="4" w:space="0" w:color="auto"/>
              <w:right w:val="single" w:sz="4" w:space="0" w:color="auto"/>
            </w:tcBorders>
            <w:hideMark/>
          </w:tcPr>
          <w:p w14:paraId="64C6666C" w14:textId="77777777" w:rsidR="00EE5860" w:rsidRPr="00441CD0" w:rsidRDefault="00EE5860" w:rsidP="00BB0E1F">
            <w:pPr>
              <w:pStyle w:val="TAC"/>
            </w:pPr>
            <w:r w:rsidRPr="00441CD0">
              <w:t>Sxa, N4</w:t>
            </w:r>
          </w:p>
        </w:tc>
        <w:tc>
          <w:tcPr>
            <w:tcW w:w="4437" w:type="dxa"/>
            <w:tcBorders>
              <w:top w:val="single" w:sz="4" w:space="0" w:color="auto"/>
              <w:left w:val="single" w:sz="4" w:space="0" w:color="auto"/>
              <w:bottom w:val="single" w:sz="4" w:space="0" w:color="auto"/>
              <w:right w:val="single" w:sz="4" w:space="0" w:color="auto"/>
            </w:tcBorders>
            <w:hideMark/>
          </w:tcPr>
          <w:p w14:paraId="2A5417F9" w14:textId="3EB2EA89" w:rsidR="00EE5860" w:rsidRPr="00441CD0" w:rsidRDefault="007F37C5" w:rsidP="00BB0E1F">
            <w:pPr>
              <w:pStyle w:val="TAL"/>
            </w:pPr>
            <w:r w:rsidRPr="00441CD0">
              <w:t xml:space="preserve">The buffering parameter 'DL Buffering Duration' </w:t>
            </w:r>
            <w:r>
              <w:t xml:space="preserve">in </w:t>
            </w:r>
            <w:r w:rsidRPr="00441CD0">
              <w:t>PFCP Session Report Response is supported by the UP function.</w:t>
            </w:r>
          </w:p>
        </w:tc>
      </w:tr>
      <w:tr w:rsidR="00EE5860" w:rsidRPr="00441CD0" w14:paraId="65D1E169"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85DA87A" w14:textId="77777777" w:rsidR="00EE5860" w:rsidRPr="00441CD0" w:rsidRDefault="00EE5860" w:rsidP="00BB0E1F">
            <w:pPr>
              <w:pStyle w:val="TAC"/>
            </w:pPr>
            <w:r w:rsidRPr="00441CD0">
              <w:t>5/4</w:t>
            </w:r>
          </w:p>
        </w:tc>
        <w:tc>
          <w:tcPr>
            <w:tcW w:w="877" w:type="dxa"/>
            <w:tcBorders>
              <w:top w:val="single" w:sz="4" w:space="0" w:color="auto"/>
              <w:left w:val="single" w:sz="4" w:space="0" w:color="auto"/>
              <w:bottom w:val="single" w:sz="4" w:space="0" w:color="auto"/>
              <w:right w:val="single" w:sz="4" w:space="0" w:color="auto"/>
            </w:tcBorders>
            <w:hideMark/>
          </w:tcPr>
          <w:p w14:paraId="6C15497A" w14:textId="77777777" w:rsidR="00EE5860" w:rsidRPr="00441CD0" w:rsidRDefault="00EE5860" w:rsidP="00BB0E1F">
            <w:pPr>
              <w:pStyle w:val="TAC"/>
            </w:pPr>
            <w:r w:rsidRPr="00441CD0">
              <w:t>TRST</w:t>
            </w:r>
          </w:p>
        </w:tc>
        <w:tc>
          <w:tcPr>
            <w:tcW w:w="2571" w:type="dxa"/>
            <w:tcBorders>
              <w:top w:val="single" w:sz="4" w:space="0" w:color="auto"/>
              <w:left w:val="single" w:sz="4" w:space="0" w:color="auto"/>
              <w:bottom w:val="single" w:sz="4" w:space="0" w:color="auto"/>
              <w:right w:val="single" w:sz="4" w:space="0" w:color="auto"/>
            </w:tcBorders>
            <w:hideMark/>
          </w:tcPr>
          <w:p w14:paraId="07B0C283"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tcPr>
          <w:p w14:paraId="2322D25D" w14:textId="77777777" w:rsidR="00EE5860" w:rsidRPr="00441CD0" w:rsidRDefault="00EE5860" w:rsidP="00BB0E1F">
            <w:pPr>
              <w:pStyle w:val="TAL"/>
            </w:pPr>
            <w:r w:rsidRPr="00441CD0">
              <w:t>Traffic Steering is supported by the UP function.</w:t>
            </w:r>
          </w:p>
          <w:p w14:paraId="09ED0B29" w14:textId="77777777" w:rsidR="00EE5860" w:rsidRPr="00441CD0" w:rsidRDefault="00EE5860" w:rsidP="00BB0E1F">
            <w:pPr>
              <w:pStyle w:val="TAL"/>
            </w:pPr>
          </w:p>
        </w:tc>
      </w:tr>
      <w:tr w:rsidR="00EE5860" w:rsidRPr="00441CD0" w14:paraId="21E8E13C"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3FC157DB" w14:textId="77777777" w:rsidR="00EE5860" w:rsidRPr="00441CD0" w:rsidRDefault="00EE5860" w:rsidP="00BB0E1F">
            <w:pPr>
              <w:pStyle w:val="TAC"/>
              <w:rPr>
                <w:lang w:val="de-DE"/>
              </w:rPr>
            </w:pPr>
            <w:r w:rsidRPr="00441CD0">
              <w:t>5/</w:t>
            </w:r>
            <w:r w:rsidRPr="00441CD0">
              <w:rPr>
                <w:lang w:val="de-DE"/>
              </w:rPr>
              <w:t>5</w:t>
            </w:r>
          </w:p>
        </w:tc>
        <w:tc>
          <w:tcPr>
            <w:tcW w:w="877" w:type="dxa"/>
            <w:tcBorders>
              <w:top w:val="single" w:sz="4" w:space="0" w:color="auto"/>
              <w:left w:val="single" w:sz="4" w:space="0" w:color="auto"/>
              <w:bottom w:val="single" w:sz="4" w:space="0" w:color="auto"/>
              <w:right w:val="single" w:sz="4" w:space="0" w:color="auto"/>
            </w:tcBorders>
            <w:hideMark/>
          </w:tcPr>
          <w:p w14:paraId="775436CF" w14:textId="77777777" w:rsidR="00EE5860" w:rsidRPr="00441CD0" w:rsidRDefault="00EE5860" w:rsidP="00BB0E1F">
            <w:pPr>
              <w:pStyle w:val="TAC"/>
              <w:rPr>
                <w:lang w:val="x-none"/>
              </w:rPr>
            </w:pPr>
            <w:r w:rsidRPr="00441CD0">
              <w:t>FTUP</w:t>
            </w:r>
          </w:p>
        </w:tc>
        <w:tc>
          <w:tcPr>
            <w:tcW w:w="2571" w:type="dxa"/>
            <w:tcBorders>
              <w:top w:val="single" w:sz="4" w:space="0" w:color="auto"/>
              <w:left w:val="single" w:sz="4" w:space="0" w:color="auto"/>
              <w:bottom w:val="single" w:sz="4" w:space="0" w:color="auto"/>
              <w:right w:val="single" w:sz="4" w:space="0" w:color="auto"/>
            </w:tcBorders>
            <w:hideMark/>
          </w:tcPr>
          <w:p w14:paraId="74C7A3A0" w14:textId="77777777" w:rsidR="00EE5860" w:rsidRPr="00441CD0" w:rsidRDefault="00EE5860" w:rsidP="00BB0E1F">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14:paraId="29DD17DA" w14:textId="77777777" w:rsidR="00EE5860" w:rsidRPr="00441CD0" w:rsidRDefault="00EE5860" w:rsidP="00BB0E1F">
            <w:pPr>
              <w:pStyle w:val="TAL"/>
            </w:pPr>
            <w:r w:rsidRPr="00441CD0">
              <w:t xml:space="preserve">F-TEID allocation / release in the UP function is supported by the UP function. </w:t>
            </w:r>
          </w:p>
        </w:tc>
      </w:tr>
      <w:tr w:rsidR="00EE5860" w:rsidRPr="00441CD0" w14:paraId="4A4291B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E1588DE" w14:textId="77777777" w:rsidR="00EE5860" w:rsidRPr="00441CD0" w:rsidRDefault="00EE5860" w:rsidP="00BB0E1F">
            <w:pPr>
              <w:pStyle w:val="TAC"/>
              <w:rPr>
                <w:lang w:val="de-DE"/>
              </w:rPr>
            </w:pPr>
            <w:r w:rsidRPr="00441CD0">
              <w:t>5/</w:t>
            </w:r>
            <w:r w:rsidRPr="00441CD0">
              <w:rPr>
                <w:lang w:val="de-DE"/>
              </w:rPr>
              <w:t>6</w:t>
            </w:r>
          </w:p>
        </w:tc>
        <w:tc>
          <w:tcPr>
            <w:tcW w:w="877" w:type="dxa"/>
            <w:tcBorders>
              <w:top w:val="single" w:sz="4" w:space="0" w:color="auto"/>
              <w:left w:val="single" w:sz="4" w:space="0" w:color="auto"/>
              <w:bottom w:val="single" w:sz="4" w:space="0" w:color="auto"/>
              <w:right w:val="single" w:sz="4" w:space="0" w:color="auto"/>
            </w:tcBorders>
            <w:hideMark/>
          </w:tcPr>
          <w:p w14:paraId="1B30B732" w14:textId="77777777" w:rsidR="00EE5860" w:rsidRPr="00441CD0" w:rsidRDefault="00EE5860" w:rsidP="00BB0E1F">
            <w:pPr>
              <w:pStyle w:val="TAC"/>
              <w:rPr>
                <w:lang w:val="x-none"/>
              </w:rPr>
            </w:pPr>
            <w:r w:rsidRPr="00441CD0">
              <w:t>PFDM</w:t>
            </w:r>
          </w:p>
        </w:tc>
        <w:tc>
          <w:tcPr>
            <w:tcW w:w="2571" w:type="dxa"/>
            <w:tcBorders>
              <w:top w:val="single" w:sz="4" w:space="0" w:color="auto"/>
              <w:left w:val="single" w:sz="4" w:space="0" w:color="auto"/>
              <w:bottom w:val="single" w:sz="4" w:space="0" w:color="auto"/>
              <w:right w:val="single" w:sz="4" w:space="0" w:color="auto"/>
            </w:tcBorders>
            <w:hideMark/>
          </w:tcPr>
          <w:p w14:paraId="36F0A719"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49472AD2" w14:textId="77777777" w:rsidR="00EE5860" w:rsidRPr="00441CD0" w:rsidRDefault="00EE5860" w:rsidP="00BB0E1F">
            <w:pPr>
              <w:pStyle w:val="TAL"/>
            </w:pPr>
            <w:r w:rsidRPr="00441CD0">
              <w:t xml:space="preserve">The PFD Management procedure is supported by the UP function. </w:t>
            </w:r>
          </w:p>
        </w:tc>
      </w:tr>
      <w:tr w:rsidR="00EE5860" w:rsidRPr="00441CD0" w14:paraId="72B3607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6DD8BCC" w14:textId="77777777" w:rsidR="00EE5860" w:rsidRPr="00441CD0" w:rsidRDefault="00EE5860" w:rsidP="00BB0E1F">
            <w:pPr>
              <w:pStyle w:val="TAC"/>
            </w:pPr>
            <w:r w:rsidRPr="00441CD0">
              <w:t>5/</w:t>
            </w:r>
            <w:r w:rsidRPr="00441CD0">
              <w:rPr>
                <w:lang w:val="de-DE"/>
              </w:rPr>
              <w:t>7</w:t>
            </w:r>
          </w:p>
        </w:tc>
        <w:tc>
          <w:tcPr>
            <w:tcW w:w="877" w:type="dxa"/>
            <w:tcBorders>
              <w:top w:val="single" w:sz="4" w:space="0" w:color="auto"/>
              <w:left w:val="single" w:sz="4" w:space="0" w:color="auto"/>
              <w:bottom w:val="single" w:sz="4" w:space="0" w:color="auto"/>
              <w:right w:val="single" w:sz="4" w:space="0" w:color="auto"/>
            </w:tcBorders>
            <w:hideMark/>
          </w:tcPr>
          <w:p w14:paraId="2C48FB49" w14:textId="77777777" w:rsidR="00EE5860" w:rsidRPr="00441CD0" w:rsidRDefault="00EE5860" w:rsidP="00BB0E1F">
            <w:pPr>
              <w:pStyle w:val="TAC"/>
            </w:pPr>
            <w:r w:rsidRPr="00441CD0">
              <w:t>HEEU</w:t>
            </w:r>
          </w:p>
        </w:tc>
        <w:tc>
          <w:tcPr>
            <w:tcW w:w="2571" w:type="dxa"/>
            <w:tcBorders>
              <w:top w:val="single" w:sz="4" w:space="0" w:color="auto"/>
              <w:left w:val="single" w:sz="4" w:space="0" w:color="auto"/>
              <w:bottom w:val="single" w:sz="4" w:space="0" w:color="auto"/>
              <w:right w:val="single" w:sz="4" w:space="0" w:color="auto"/>
            </w:tcBorders>
            <w:hideMark/>
          </w:tcPr>
          <w:p w14:paraId="06DCE1D6"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62D078B3" w14:textId="77777777" w:rsidR="00EE5860" w:rsidRPr="00441CD0" w:rsidRDefault="00EE5860" w:rsidP="00BB0E1F">
            <w:pPr>
              <w:pStyle w:val="TAL"/>
            </w:pPr>
            <w:r w:rsidRPr="00441CD0">
              <w:t>Header Enrichment of Uplink traffic is supported by the UP function.</w:t>
            </w:r>
          </w:p>
        </w:tc>
      </w:tr>
      <w:tr w:rsidR="00EE5860" w:rsidRPr="00441CD0" w14:paraId="7A684C3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6879ABA" w14:textId="77777777" w:rsidR="00EE5860" w:rsidRPr="00441CD0" w:rsidRDefault="00EE5860" w:rsidP="00BB0E1F">
            <w:pPr>
              <w:pStyle w:val="TAC"/>
            </w:pPr>
            <w:r w:rsidRPr="00441CD0">
              <w:t>5/</w:t>
            </w:r>
            <w:r w:rsidRPr="00441CD0">
              <w:rPr>
                <w:lang w:val="de-DE"/>
              </w:rPr>
              <w:t>8</w:t>
            </w:r>
          </w:p>
        </w:tc>
        <w:tc>
          <w:tcPr>
            <w:tcW w:w="877" w:type="dxa"/>
            <w:tcBorders>
              <w:top w:val="single" w:sz="4" w:space="0" w:color="auto"/>
              <w:left w:val="single" w:sz="4" w:space="0" w:color="auto"/>
              <w:bottom w:val="single" w:sz="4" w:space="0" w:color="auto"/>
              <w:right w:val="single" w:sz="4" w:space="0" w:color="auto"/>
            </w:tcBorders>
            <w:hideMark/>
          </w:tcPr>
          <w:p w14:paraId="7B47BD17" w14:textId="77777777" w:rsidR="00EE5860" w:rsidRPr="00441CD0" w:rsidRDefault="00EE5860" w:rsidP="00BB0E1F">
            <w:pPr>
              <w:pStyle w:val="TAC"/>
            </w:pPr>
            <w:r w:rsidRPr="00441CD0">
              <w:t>TREU</w:t>
            </w:r>
          </w:p>
        </w:tc>
        <w:tc>
          <w:tcPr>
            <w:tcW w:w="2571" w:type="dxa"/>
            <w:tcBorders>
              <w:top w:val="single" w:sz="4" w:space="0" w:color="auto"/>
              <w:left w:val="single" w:sz="4" w:space="0" w:color="auto"/>
              <w:bottom w:val="single" w:sz="4" w:space="0" w:color="auto"/>
              <w:right w:val="single" w:sz="4" w:space="0" w:color="auto"/>
            </w:tcBorders>
            <w:hideMark/>
          </w:tcPr>
          <w:p w14:paraId="0A2E0E4D"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23E745AA" w14:textId="77777777" w:rsidR="00EE5860" w:rsidRPr="00441CD0" w:rsidRDefault="00EE5860" w:rsidP="00BB0E1F">
            <w:pPr>
              <w:pStyle w:val="TAL"/>
            </w:pPr>
            <w:r w:rsidRPr="00441CD0">
              <w:t xml:space="preserve">Traffic Redirection Enforcement in the UP function is supported by the UP function. </w:t>
            </w:r>
          </w:p>
        </w:tc>
      </w:tr>
      <w:tr w:rsidR="00EE5860" w:rsidRPr="00441CD0" w14:paraId="2C58D24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E41DD4A" w14:textId="77777777" w:rsidR="00EE5860" w:rsidRPr="00441CD0" w:rsidRDefault="00EE5860" w:rsidP="00BB0E1F">
            <w:pPr>
              <w:pStyle w:val="TAC"/>
            </w:pPr>
            <w:r w:rsidRPr="00441CD0">
              <w:t>6/1</w:t>
            </w:r>
          </w:p>
        </w:tc>
        <w:tc>
          <w:tcPr>
            <w:tcW w:w="877" w:type="dxa"/>
            <w:tcBorders>
              <w:top w:val="single" w:sz="4" w:space="0" w:color="auto"/>
              <w:left w:val="single" w:sz="4" w:space="0" w:color="auto"/>
              <w:bottom w:val="single" w:sz="4" w:space="0" w:color="auto"/>
              <w:right w:val="single" w:sz="4" w:space="0" w:color="auto"/>
            </w:tcBorders>
            <w:hideMark/>
          </w:tcPr>
          <w:p w14:paraId="0FD30F9E" w14:textId="77777777" w:rsidR="00EE5860" w:rsidRPr="00441CD0" w:rsidRDefault="00EE5860" w:rsidP="00BB0E1F">
            <w:pPr>
              <w:pStyle w:val="TAC"/>
            </w:pPr>
            <w:r w:rsidRPr="00441CD0">
              <w:t>EMPU</w:t>
            </w:r>
          </w:p>
        </w:tc>
        <w:tc>
          <w:tcPr>
            <w:tcW w:w="2571" w:type="dxa"/>
            <w:tcBorders>
              <w:top w:val="single" w:sz="4" w:space="0" w:color="auto"/>
              <w:left w:val="single" w:sz="4" w:space="0" w:color="auto"/>
              <w:bottom w:val="single" w:sz="4" w:space="0" w:color="auto"/>
              <w:right w:val="single" w:sz="4" w:space="0" w:color="auto"/>
            </w:tcBorders>
            <w:hideMark/>
          </w:tcPr>
          <w:p w14:paraId="2F0AC890" w14:textId="77777777" w:rsidR="00EE5860" w:rsidRPr="00441CD0" w:rsidRDefault="00EE5860" w:rsidP="00BB0E1F">
            <w:pPr>
              <w:pStyle w:val="TAC"/>
            </w:pPr>
            <w:r w:rsidRPr="00441CD0">
              <w:t>Sxa, Sxb, N4</w:t>
            </w:r>
          </w:p>
        </w:tc>
        <w:tc>
          <w:tcPr>
            <w:tcW w:w="4437" w:type="dxa"/>
            <w:tcBorders>
              <w:top w:val="single" w:sz="4" w:space="0" w:color="auto"/>
              <w:left w:val="single" w:sz="4" w:space="0" w:color="auto"/>
              <w:bottom w:val="single" w:sz="4" w:space="0" w:color="auto"/>
              <w:right w:val="single" w:sz="4" w:space="0" w:color="auto"/>
            </w:tcBorders>
            <w:hideMark/>
          </w:tcPr>
          <w:p w14:paraId="4BBCFD93" w14:textId="77777777" w:rsidR="00EE5860" w:rsidRPr="00441CD0" w:rsidRDefault="00EE5860" w:rsidP="00BB0E1F">
            <w:pPr>
              <w:pStyle w:val="TAL"/>
            </w:pPr>
            <w:r w:rsidRPr="00441CD0">
              <w:t>Sending of End Marker packets supported by the UP function.</w:t>
            </w:r>
          </w:p>
        </w:tc>
      </w:tr>
      <w:tr w:rsidR="00EE5860" w:rsidRPr="00441CD0" w14:paraId="16F6AF6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687105B" w14:textId="77777777" w:rsidR="00EE5860" w:rsidRPr="00441CD0" w:rsidRDefault="00EE5860" w:rsidP="00BB0E1F">
            <w:pPr>
              <w:pStyle w:val="TAC"/>
            </w:pPr>
            <w:r w:rsidRPr="00441CD0">
              <w:t>6/2</w:t>
            </w:r>
          </w:p>
        </w:tc>
        <w:tc>
          <w:tcPr>
            <w:tcW w:w="877" w:type="dxa"/>
            <w:tcBorders>
              <w:top w:val="single" w:sz="4" w:space="0" w:color="auto"/>
              <w:left w:val="single" w:sz="4" w:space="0" w:color="auto"/>
              <w:bottom w:val="single" w:sz="4" w:space="0" w:color="auto"/>
              <w:right w:val="single" w:sz="4" w:space="0" w:color="auto"/>
            </w:tcBorders>
            <w:hideMark/>
          </w:tcPr>
          <w:p w14:paraId="668B5FDA" w14:textId="77777777" w:rsidR="00EE5860" w:rsidRPr="00441CD0" w:rsidRDefault="00EE5860" w:rsidP="00BB0E1F">
            <w:pPr>
              <w:pStyle w:val="TAC"/>
            </w:pPr>
            <w:r w:rsidRPr="00441CD0">
              <w:t>PDIU</w:t>
            </w:r>
          </w:p>
        </w:tc>
        <w:tc>
          <w:tcPr>
            <w:tcW w:w="2571" w:type="dxa"/>
            <w:tcBorders>
              <w:top w:val="single" w:sz="4" w:space="0" w:color="auto"/>
              <w:left w:val="single" w:sz="4" w:space="0" w:color="auto"/>
              <w:bottom w:val="single" w:sz="4" w:space="0" w:color="auto"/>
              <w:right w:val="single" w:sz="4" w:space="0" w:color="auto"/>
            </w:tcBorders>
            <w:hideMark/>
          </w:tcPr>
          <w:p w14:paraId="0BE92483"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A2A61CD" w14:textId="2DA738D4" w:rsidR="00EE5860" w:rsidRPr="00441CD0" w:rsidRDefault="00EE5860" w:rsidP="00BB0E1F">
            <w:pPr>
              <w:pStyle w:val="TAL"/>
            </w:pPr>
            <w:r w:rsidRPr="00441CD0">
              <w:t xml:space="preserve">Support of PDI optimised signalling in UP function (see </w:t>
            </w:r>
            <w:r w:rsidR="00415C19" w:rsidRPr="00441CD0">
              <w:t>clause</w:t>
            </w:r>
            <w:r w:rsidR="00415C19">
              <w:t> </w:t>
            </w:r>
            <w:r w:rsidR="00415C19" w:rsidRPr="00441CD0">
              <w:t>5</w:t>
            </w:r>
            <w:r w:rsidRPr="00441CD0">
              <w:t>.2.1A</w:t>
            </w:r>
            <w:r w:rsidRPr="00441CD0">
              <w:rPr>
                <w:lang w:val="de-DE"/>
              </w:rPr>
              <w:t>.2)</w:t>
            </w:r>
            <w:r w:rsidRPr="00441CD0">
              <w:t>.</w:t>
            </w:r>
          </w:p>
        </w:tc>
      </w:tr>
      <w:tr w:rsidR="00EE5860" w:rsidRPr="00441CD0" w14:paraId="1E4D4BED"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0B378D5" w14:textId="77777777" w:rsidR="00EE5860" w:rsidRPr="00441CD0" w:rsidRDefault="00EE5860" w:rsidP="00BB0E1F">
            <w:pPr>
              <w:pStyle w:val="TAC"/>
            </w:pPr>
            <w:r w:rsidRPr="00441CD0">
              <w:t>6/3</w:t>
            </w:r>
          </w:p>
        </w:tc>
        <w:tc>
          <w:tcPr>
            <w:tcW w:w="877" w:type="dxa"/>
            <w:tcBorders>
              <w:top w:val="single" w:sz="4" w:space="0" w:color="auto"/>
              <w:left w:val="single" w:sz="4" w:space="0" w:color="auto"/>
              <w:bottom w:val="single" w:sz="4" w:space="0" w:color="auto"/>
              <w:right w:val="single" w:sz="4" w:space="0" w:color="auto"/>
            </w:tcBorders>
            <w:hideMark/>
          </w:tcPr>
          <w:p w14:paraId="502F2D43" w14:textId="77777777" w:rsidR="00EE5860" w:rsidRPr="00441CD0" w:rsidRDefault="00EE5860" w:rsidP="00BB0E1F">
            <w:pPr>
              <w:pStyle w:val="TAC"/>
            </w:pPr>
            <w:r w:rsidRPr="00441CD0">
              <w:t>UDBC</w:t>
            </w:r>
          </w:p>
        </w:tc>
        <w:tc>
          <w:tcPr>
            <w:tcW w:w="2571" w:type="dxa"/>
            <w:tcBorders>
              <w:top w:val="single" w:sz="4" w:space="0" w:color="auto"/>
              <w:left w:val="single" w:sz="4" w:space="0" w:color="auto"/>
              <w:bottom w:val="single" w:sz="4" w:space="0" w:color="auto"/>
              <w:right w:val="single" w:sz="4" w:space="0" w:color="auto"/>
            </w:tcBorders>
            <w:hideMark/>
          </w:tcPr>
          <w:p w14:paraId="3CE851C9"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37965BD2" w14:textId="77777777" w:rsidR="00EE5860" w:rsidRPr="00441CD0" w:rsidRDefault="00EE5860" w:rsidP="00BB0E1F">
            <w:pPr>
              <w:pStyle w:val="TAL"/>
            </w:pPr>
            <w:r w:rsidRPr="00441CD0">
              <w:t>Support of UL/DL Buffering Control</w:t>
            </w:r>
          </w:p>
        </w:tc>
      </w:tr>
      <w:tr w:rsidR="00EE5860" w:rsidRPr="00441CD0" w14:paraId="1AB805E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6668543" w14:textId="77777777" w:rsidR="00EE5860" w:rsidRPr="00441CD0" w:rsidRDefault="00EE5860" w:rsidP="00BB0E1F">
            <w:pPr>
              <w:pStyle w:val="TAC"/>
            </w:pPr>
            <w:r w:rsidRPr="00441CD0">
              <w:t>6/4</w:t>
            </w:r>
          </w:p>
        </w:tc>
        <w:tc>
          <w:tcPr>
            <w:tcW w:w="877" w:type="dxa"/>
            <w:tcBorders>
              <w:top w:val="single" w:sz="4" w:space="0" w:color="auto"/>
              <w:left w:val="single" w:sz="4" w:space="0" w:color="auto"/>
              <w:bottom w:val="single" w:sz="4" w:space="0" w:color="auto"/>
              <w:right w:val="single" w:sz="4" w:space="0" w:color="auto"/>
            </w:tcBorders>
            <w:hideMark/>
          </w:tcPr>
          <w:p w14:paraId="76131DB9" w14:textId="77777777" w:rsidR="00EE5860" w:rsidRPr="00441CD0" w:rsidRDefault="00EE5860" w:rsidP="00BB0E1F">
            <w:pPr>
              <w:pStyle w:val="TAC"/>
            </w:pPr>
            <w:r w:rsidRPr="00441CD0">
              <w:t>QUOAC</w:t>
            </w:r>
          </w:p>
        </w:tc>
        <w:tc>
          <w:tcPr>
            <w:tcW w:w="2571" w:type="dxa"/>
            <w:tcBorders>
              <w:top w:val="single" w:sz="4" w:space="0" w:color="auto"/>
              <w:left w:val="single" w:sz="4" w:space="0" w:color="auto"/>
              <w:bottom w:val="single" w:sz="4" w:space="0" w:color="auto"/>
              <w:right w:val="single" w:sz="4" w:space="0" w:color="auto"/>
            </w:tcBorders>
            <w:hideMark/>
          </w:tcPr>
          <w:p w14:paraId="56683FDC"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7866CC49" w14:textId="77777777" w:rsidR="00EE5860" w:rsidRPr="00441CD0" w:rsidRDefault="00EE5860" w:rsidP="00BB0E1F">
            <w:pPr>
              <w:pStyle w:val="TAL"/>
            </w:pPr>
            <w:r w:rsidRPr="00441CD0">
              <w:t xml:space="preserve">The UP function supports being provisioned with the Quota Action to apply when reaching quotas. </w:t>
            </w:r>
          </w:p>
        </w:tc>
      </w:tr>
      <w:tr w:rsidR="00EE5860" w:rsidRPr="00441CD0" w14:paraId="257BCFCA"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0C752A6" w14:textId="77777777" w:rsidR="00EE5860" w:rsidRPr="00441CD0" w:rsidRDefault="00EE5860" w:rsidP="00BB0E1F">
            <w:pPr>
              <w:pStyle w:val="TAC"/>
            </w:pPr>
            <w:r w:rsidRPr="00441CD0">
              <w:t>6/5</w:t>
            </w:r>
          </w:p>
        </w:tc>
        <w:tc>
          <w:tcPr>
            <w:tcW w:w="877" w:type="dxa"/>
            <w:tcBorders>
              <w:top w:val="single" w:sz="4" w:space="0" w:color="auto"/>
              <w:left w:val="single" w:sz="4" w:space="0" w:color="auto"/>
              <w:bottom w:val="single" w:sz="4" w:space="0" w:color="auto"/>
              <w:right w:val="single" w:sz="4" w:space="0" w:color="auto"/>
            </w:tcBorders>
            <w:hideMark/>
          </w:tcPr>
          <w:p w14:paraId="19BA7B14" w14:textId="77777777" w:rsidR="00EE5860" w:rsidRPr="00441CD0" w:rsidRDefault="00EE5860" w:rsidP="00BB0E1F">
            <w:pPr>
              <w:pStyle w:val="TAC"/>
            </w:pPr>
            <w:r w:rsidRPr="00441CD0">
              <w:t>TRACE</w:t>
            </w:r>
          </w:p>
        </w:tc>
        <w:tc>
          <w:tcPr>
            <w:tcW w:w="2571" w:type="dxa"/>
            <w:tcBorders>
              <w:top w:val="single" w:sz="4" w:space="0" w:color="auto"/>
              <w:left w:val="single" w:sz="4" w:space="0" w:color="auto"/>
              <w:bottom w:val="single" w:sz="4" w:space="0" w:color="auto"/>
              <w:right w:val="single" w:sz="4" w:space="0" w:color="auto"/>
            </w:tcBorders>
            <w:hideMark/>
          </w:tcPr>
          <w:p w14:paraId="221080C4"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6E289227" w14:textId="58E6ED6D" w:rsidR="00EE5860" w:rsidRPr="00441CD0" w:rsidRDefault="00EE5860" w:rsidP="00BB0E1F">
            <w:pPr>
              <w:pStyle w:val="TAL"/>
            </w:pPr>
            <w:r w:rsidRPr="00441CD0">
              <w:t xml:space="preserve">The UP function supports Trace (see </w:t>
            </w:r>
            <w:r w:rsidR="00415C19" w:rsidRPr="00441CD0">
              <w:t>clause</w:t>
            </w:r>
            <w:r w:rsidR="00415C19">
              <w:t> </w:t>
            </w:r>
            <w:r w:rsidR="00415C19" w:rsidRPr="00441CD0">
              <w:t>5</w:t>
            </w:r>
            <w:r w:rsidRPr="00441CD0">
              <w:t xml:space="preserve">.15). </w:t>
            </w:r>
          </w:p>
        </w:tc>
      </w:tr>
      <w:tr w:rsidR="00EE5860" w:rsidRPr="00441CD0" w14:paraId="6A6C518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9DF4855" w14:textId="77777777" w:rsidR="00EE5860" w:rsidRPr="00441CD0" w:rsidRDefault="00EE5860" w:rsidP="00BB0E1F">
            <w:pPr>
              <w:pStyle w:val="TAC"/>
            </w:pPr>
            <w:r w:rsidRPr="00441CD0">
              <w:t>6/6</w:t>
            </w:r>
          </w:p>
        </w:tc>
        <w:tc>
          <w:tcPr>
            <w:tcW w:w="877" w:type="dxa"/>
            <w:tcBorders>
              <w:top w:val="single" w:sz="4" w:space="0" w:color="auto"/>
              <w:left w:val="single" w:sz="4" w:space="0" w:color="auto"/>
              <w:bottom w:val="single" w:sz="4" w:space="0" w:color="auto"/>
              <w:right w:val="single" w:sz="4" w:space="0" w:color="auto"/>
            </w:tcBorders>
            <w:hideMark/>
          </w:tcPr>
          <w:p w14:paraId="25E6B774" w14:textId="77777777" w:rsidR="00EE5860" w:rsidRPr="00441CD0" w:rsidRDefault="00EE5860" w:rsidP="00BB0E1F">
            <w:pPr>
              <w:pStyle w:val="TAC"/>
            </w:pPr>
            <w:r w:rsidRPr="00441CD0">
              <w:t>FRRT</w:t>
            </w:r>
          </w:p>
        </w:tc>
        <w:tc>
          <w:tcPr>
            <w:tcW w:w="2571" w:type="dxa"/>
            <w:tcBorders>
              <w:top w:val="single" w:sz="4" w:space="0" w:color="auto"/>
              <w:left w:val="single" w:sz="4" w:space="0" w:color="auto"/>
              <w:bottom w:val="single" w:sz="4" w:space="0" w:color="auto"/>
              <w:right w:val="single" w:sz="4" w:space="0" w:color="auto"/>
            </w:tcBorders>
            <w:hideMark/>
          </w:tcPr>
          <w:p w14:paraId="1F189710" w14:textId="77777777" w:rsidR="00EE5860" w:rsidRPr="00441CD0" w:rsidRDefault="00EE5860" w:rsidP="00BB0E1F">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14:paraId="0D6803F4" w14:textId="77777777" w:rsidR="00EE5860" w:rsidRPr="00441CD0" w:rsidRDefault="00EE5860" w:rsidP="00BB0E1F">
            <w:pPr>
              <w:pStyle w:val="TAL"/>
            </w:pPr>
            <w:r w:rsidRPr="00441CD0">
              <w:t>The UP function supports Framed Routing (see IETF RFC 2865 [37] and IETF RFC 3162 [38]).</w:t>
            </w:r>
          </w:p>
        </w:tc>
      </w:tr>
      <w:tr w:rsidR="00EE5860" w:rsidRPr="00441CD0" w14:paraId="4FD8E3D4"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880701F" w14:textId="77777777" w:rsidR="00EE5860" w:rsidRPr="00441CD0" w:rsidRDefault="00EE5860" w:rsidP="00BB0E1F">
            <w:pPr>
              <w:pStyle w:val="TAC"/>
            </w:pPr>
            <w:r w:rsidRPr="00441CD0">
              <w:t>6/7</w:t>
            </w:r>
          </w:p>
        </w:tc>
        <w:tc>
          <w:tcPr>
            <w:tcW w:w="877" w:type="dxa"/>
            <w:tcBorders>
              <w:top w:val="single" w:sz="4" w:space="0" w:color="auto"/>
              <w:left w:val="single" w:sz="4" w:space="0" w:color="auto"/>
              <w:bottom w:val="single" w:sz="4" w:space="0" w:color="auto"/>
              <w:right w:val="single" w:sz="4" w:space="0" w:color="auto"/>
            </w:tcBorders>
            <w:hideMark/>
          </w:tcPr>
          <w:p w14:paraId="525A4B6C" w14:textId="77777777" w:rsidR="00EE5860" w:rsidRPr="00441CD0" w:rsidRDefault="00EE5860" w:rsidP="00BB0E1F">
            <w:pPr>
              <w:pStyle w:val="TAC"/>
            </w:pPr>
            <w:r w:rsidRPr="00441CD0">
              <w:t>PFDE</w:t>
            </w:r>
          </w:p>
        </w:tc>
        <w:tc>
          <w:tcPr>
            <w:tcW w:w="2571" w:type="dxa"/>
            <w:tcBorders>
              <w:top w:val="single" w:sz="4" w:space="0" w:color="auto"/>
              <w:left w:val="single" w:sz="4" w:space="0" w:color="auto"/>
              <w:bottom w:val="single" w:sz="4" w:space="0" w:color="auto"/>
              <w:right w:val="single" w:sz="4" w:space="0" w:color="auto"/>
            </w:tcBorders>
            <w:hideMark/>
          </w:tcPr>
          <w:p w14:paraId="6D0C593B" w14:textId="77777777" w:rsidR="00EE5860" w:rsidRPr="00441CD0" w:rsidRDefault="00EE5860" w:rsidP="00BB0E1F">
            <w:pPr>
              <w:pStyle w:val="TAC"/>
            </w:pPr>
            <w:r w:rsidRPr="00441CD0">
              <w:t>Sxb, N4</w:t>
            </w:r>
          </w:p>
        </w:tc>
        <w:tc>
          <w:tcPr>
            <w:tcW w:w="4437" w:type="dxa"/>
            <w:tcBorders>
              <w:top w:val="single" w:sz="4" w:space="0" w:color="auto"/>
              <w:left w:val="single" w:sz="4" w:space="0" w:color="auto"/>
              <w:bottom w:val="single" w:sz="4" w:space="0" w:color="auto"/>
              <w:right w:val="single" w:sz="4" w:space="0" w:color="auto"/>
            </w:tcBorders>
            <w:hideMark/>
          </w:tcPr>
          <w:p w14:paraId="0DC814F6" w14:textId="77777777" w:rsidR="00EE5860" w:rsidRPr="00441CD0" w:rsidRDefault="00EE5860" w:rsidP="00BB0E1F">
            <w:pPr>
              <w:pStyle w:val="TAL"/>
            </w:pPr>
            <w:r w:rsidRPr="00441CD0">
              <w:t>The UP function supports a PFD Contents including a property with multiple values.</w:t>
            </w:r>
          </w:p>
        </w:tc>
      </w:tr>
      <w:tr w:rsidR="00EE5860" w:rsidRPr="00441CD0" w14:paraId="181BE657"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EA91A46" w14:textId="77777777" w:rsidR="00EE5860" w:rsidRPr="00441CD0" w:rsidRDefault="00EE5860" w:rsidP="00BB0E1F">
            <w:pPr>
              <w:pStyle w:val="TAC"/>
            </w:pPr>
            <w:r w:rsidRPr="00441CD0">
              <w:t>6/8</w:t>
            </w:r>
          </w:p>
        </w:tc>
        <w:tc>
          <w:tcPr>
            <w:tcW w:w="877" w:type="dxa"/>
            <w:tcBorders>
              <w:top w:val="single" w:sz="4" w:space="0" w:color="auto"/>
              <w:left w:val="single" w:sz="4" w:space="0" w:color="auto"/>
              <w:bottom w:val="single" w:sz="4" w:space="0" w:color="auto"/>
              <w:right w:val="single" w:sz="4" w:space="0" w:color="auto"/>
            </w:tcBorders>
            <w:hideMark/>
          </w:tcPr>
          <w:p w14:paraId="4861DC9A" w14:textId="77777777" w:rsidR="00EE5860" w:rsidRPr="00441CD0" w:rsidRDefault="00EE5860" w:rsidP="00BB0E1F">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14:paraId="6D58CC5F"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2A53CD8" w14:textId="26B92AEA" w:rsidR="00EE5860" w:rsidRPr="00441CD0" w:rsidRDefault="00EE5860" w:rsidP="00BB0E1F">
            <w:pPr>
              <w:pStyle w:val="TAL"/>
            </w:pPr>
            <w:r w:rsidRPr="00441CD0">
              <w:t xml:space="preserve">The UP function supports the Enhanced PFCP Association Release feature (see </w:t>
            </w:r>
            <w:r w:rsidR="00415C19" w:rsidRPr="00441CD0">
              <w:t>clause</w:t>
            </w:r>
            <w:r w:rsidR="00415C19">
              <w:t> </w:t>
            </w:r>
            <w:r w:rsidR="00415C19" w:rsidRPr="00441CD0">
              <w:t>5</w:t>
            </w:r>
            <w:r w:rsidRPr="00441CD0">
              <w:t>.18).</w:t>
            </w:r>
          </w:p>
        </w:tc>
      </w:tr>
      <w:tr w:rsidR="00EE5860" w:rsidRPr="00441CD0" w14:paraId="159B660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160501C" w14:textId="77777777" w:rsidR="00EE5860" w:rsidRPr="00441CD0" w:rsidRDefault="00EE5860" w:rsidP="00BB0E1F">
            <w:pPr>
              <w:pStyle w:val="TAC"/>
            </w:pPr>
            <w:r w:rsidRPr="00441CD0">
              <w:t>7/1</w:t>
            </w:r>
          </w:p>
        </w:tc>
        <w:tc>
          <w:tcPr>
            <w:tcW w:w="877" w:type="dxa"/>
            <w:tcBorders>
              <w:top w:val="single" w:sz="4" w:space="0" w:color="auto"/>
              <w:left w:val="single" w:sz="4" w:space="0" w:color="auto"/>
              <w:bottom w:val="single" w:sz="4" w:space="0" w:color="auto"/>
              <w:right w:val="single" w:sz="4" w:space="0" w:color="auto"/>
            </w:tcBorders>
            <w:hideMark/>
          </w:tcPr>
          <w:p w14:paraId="66EDE4A3" w14:textId="77777777" w:rsidR="00EE5860" w:rsidRPr="00441CD0" w:rsidRDefault="00EE5860" w:rsidP="00BB0E1F">
            <w:pPr>
              <w:pStyle w:val="TAC"/>
            </w:pPr>
            <w:r w:rsidRPr="00441CD0">
              <w:t>DPDRA</w:t>
            </w:r>
          </w:p>
        </w:tc>
        <w:tc>
          <w:tcPr>
            <w:tcW w:w="2571" w:type="dxa"/>
            <w:tcBorders>
              <w:top w:val="single" w:sz="4" w:space="0" w:color="auto"/>
              <w:left w:val="single" w:sz="4" w:space="0" w:color="auto"/>
              <w:bottom w:val="single" w:sz="4" w:space="0" w:color="auto"/>
              <w:right w:val="single" w:sz="4" w:space="0" w:color="auto"/>
            </w:tcBorders>
            <w:hideMark/>
          </w:tcPr>
          <w:p w14:paraId="4F693056" w14:textId="77777777" w:rsidR="00EE5860" w:rsidRPr="00441CD0" w:rsidRDefault="00EE5860" w:rsidP="00BB0E1F">
            <w:pPr>
              <w:pStyle w:val="TAC"/>
            </w:pPr>
            <w:r w:rsidRPr="00441CD0">
              <w:t>Sxb, Sxc, N4</w:t>
            </w:r>
          </w:p>
        </w:tc>
        <w:tc>
          <w:tcPr>
            <w:tcW w:w="4437" w:type="dxa"/>
            <w:tcBorders>
              <w:top w:val="single" w:sz="4" w:space="0" w:color="auto"/>
              <w:left w:val="single" w:sz="4" w:space="0" w:color="auto"/>
              <w:bottom w:val="single" w:sz="4" w:space="0" w:color="auto"/>
              <w:right w:val="single" w:sz="4" w:space="0" w:color="auto"/>
            </w:tcBorders>
            <w:hideMark/>
          </w:tcPr>
          <w:p w14:paraId="1170207F" w14:textId="77777777" w:rsidR="00EE5860" w:rsidRPr="00441CD0" w:rsidRDefault="00EE5860" w:rsidP="00BB0E1F">
            <w:pPr>
              <w:pStyle w:val="TAL"/>
            </w:pPr>
            <w:r w:rsidRPr="00441CD0">
              <w:t>The UP function supports Deferred PDR Activation or Deactivation.</w:t>
            </w:r>
          </w:p>
        </w:tc>
      </w:tr>
      <w:tr w:rsidR="00EE5860" w:rsidRPr="00441CD0" w14:paraId="66B3655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5A5F5BC" w14:textId="77777777" w:rsidR="00EE5860" w:rsidRPr="00441CD0" w:rsidRDefault="00EE5860" w:rsidP="00BB0E1F">
            <w:pPr>
              <w:pStyle w:val="TAC"/>
            </w:pPr>
            <w:r w:rsidRPr="00441CD0">
              <w:t>7/2</w:t>
            </w:r>
          </w:p>
        </w:tc>
        <w:tc>
          <w:tcPr>
            <w:tcW w:w="877" w:type="dxa"/>
            <w:tcBorders>
              <w:top w:val="single" w:sz="4" w:space="0" w:color="auto"/>
              <w:left w:val="single" w:sz="4" w:space="0" w:color="auto"/>
              <w:bottom w:val="single" w:sz="4" w:space="0" w:color="auto"/>
              <w:right w:val="single" w:sz="4" w:space="0" w:color="auto"/>
            </w:tcBorders>
            <w:hideMark/>
          </w:tcPr>
          <w:p w14:paraId="4AD0E2F2" w14:textId="77777777" w:rsidR="00EE5860" w:rsidRPr="00441CD0" w:rsidRDefault="00EE5860" w:rsidP="00BB0E1F">
            <w:pPr>
              <w:pStyle w:val="TAC"/>
            </w:pPr>
            <w:r w:rsidRPr="00441CD0">
              <w:t>ADPDP</w:t>
            </w:r>
          </w:p>
        </w:tc>
        <w:tc>
          <w:tcPr>
            <w:tcW w:w="2571" w:type="dxa"/>
            <w:tcBorders>
              <w:top w:val="single" w:sz="4" w:space="0" w:color="auto"/>
              <w:left w:val="single" w:sz="4" w:space="0" w:color="auto"/>
              <w:bottom w:val="single" w:sz="4" w:space="0" w:color="auto"/>
              <w:right w:val="single" w:sz="4" w:space="0" w:color="auto"/>
            </w:tcBorders>
            <w:hideMark/>
          </w:tcPr>
          <w:p w14:paraId="4A9F39DA"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597B352A" w14:textId="77777777" w:rsidR="00EE5860" w:rsidRPr="00441CD0" w:rsidRDefault="00EE5860" w:rsidP="00BB0E1F">
            <w:pPr>
              <w:pStyle w:val="TAL"/>
            </w:pPr>
            <w:r w:rsidRPr="00441CD0">
              <w:t>The UP function supports the Activation and Deactivation of Pre-defined PDRs (see clause</w:t>
            </w:r>
            <w:r>
              <w:t> </w:t>
            </w:r>
            <w:r w:rsidRPr="00441CD0">
              <w:t xml:space="preserve">5.19). </w:t>
            </w:r>
          </w:p>
        </w:tc>
      </w:tr>
      <w:tr w:rsidR="00EE5860" w:rsidRPr="00441CD0" w14:paraId="1A6B391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0B43E00D" w14:textId="77777777" w:rsidR="00EE5860" w:rsidRPr="00441CD0" w:rsidRDefault="00EE5860" w:rsidP="00BB0E1F">
            <w:pPr>
              <w:pStyle w:val="TAC"/>
            </w:pPr>
            <w:r w:rsidRPr="00441CD0">
              <w:t>7/3</w:t>
            </w:r>
          </w:p>
        </w:tc>
        <w:tc>
          <w:tcPr>
            <w:tcW w:w="877" w:type="dxa"/>
            <w:tcBorders>
              <w:top w:val="single" w:sz="4" w:space="0" w:color="auto"/>
              <w:left w:val="single" w:sz="4" w:space="0" w:color="auto"/>
              <w:bottom w:val="single" w:sz="4" w:space="0" w:color="auto"/>
              <w:right w:val="single" w:sz="4" w:space="0" w:color="auto"/>
            </w:tcBorders>
            <w:hideMark/>
          </w:tcPr>
          <w:p w14:paraId="45F70899" w14:textId="77777777" w:rsidR="00EE5860" w:rsidRPr="00441CD0" w:rsidRDefault="00EE5860" w:rsidP="00BB0E1F">
            <w:pPr>
              <w:pStyle w:val="TAC"/>
              <w:rPr>
                <w:lang w:val="x-none"/>
              </w:rPr>
            </w:pPr>
            <w:r w:rsidRPr="00441CD0">
              <w:t>UEIP</w:t>
            </w:r>
          </w:p>
        </w:tc>
        <w:tc>
          <w:tcPr>
            <w:tcW w:w="2571" w:type="dxa"/>
            <w:tcBorders>
              <w:top w:val="single" w:sz="4" w:space="0" w:color="auto"/>
              <w:left w:val="single" w:sz="4" w:space="0" w:color="auto"/>
              <w:bottom w:val="single" w:sz="4" w:space="0" w:color="auto"/>
              <w:right w:val="single" w:sz="4" w:space="0" w:color="auto"/>
            </w:tcBorders>
            <w:hideMark/>
          </w:tcPr>
          <w:p w14:paraId="3111A010" w14:textId="77777777" w:rsidR="00EE5860" w:rsidRPr="00441CD0" w:rsidRDefault="00EE5860" w:rsidP="00BB0E1F">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hideMark/>
          </w:tcPr>
          <w:p w14:paraId="0C364E6C" w14:textId="77777777" w:rsidR="00EE5860" w:rsidRPr="00441CD0" w:rsidRDefault="00EE5860" w:rsidP="00BB0E1F">
            <w:pPr>
              <w:pStyle w:val="TAL"/>
              <w:rPr>
                <w:lang w:val="fr-FR"/>
              </w:rPr>
            </w:pPr>
            <w:r w:rsidRPr="00441CD0">
              <w:rPr>
                <w:lang w:val="fr-FR"/>
              </w:rPr>
              <w:t>The UP function supports allocating UE IP addresses or prefixes (see clause</w:t>
            </w:r>
            <w:r>
              <w:rPr>
                <w:lang w:val="fr-FR"/>
              </w:rPr>
              <w:t> </w:t>
            </w:r>
            <w:r w:rsidRPr="00441CD0">
              <w:rPr>
                <w:lang w:val="fr-FR"/>
              </w:rPr>
              <w:t>5.21).</w:t>
            </w:r>
          </w:p>
        </w:tc>
      </w:tr>
      <w:tr w:rsidR="00EE5860" w:rsidRPr="00441CD0" w14:paraId="3BF86C08"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E79CF25" w14:textId="77777777" w:rsidR="00EE5860" w:rsidRPr="00441CD0" w:rsidRDefault="00EE5860" w:rsidP="00BB0E1F">
            <w:pPr>
              <w:pStyle w:val="TAC"/>
            </w:pPr>
            <w:r w:rsidRPr="00441CD0">
              <w:t>7/4</w:t>
            </w:r>
          </w:p>
        </w:tc>
        <w:tc>
          <w:tcPr>
            <w:tcW w:w="877" w:type="dxa"/>
            <w:tcBorders>
              <w:top w:val="single" w:sz="4" w:space="0" w:color="auto"/>
              <w:left w:val="single" w:sz="4" w:space="0" w:color="auto"/>
              <w:bottom w:val="single" w:sz="4" w:space="0" w:color="auto"/>
              <w:right w:val="single" w:sz="4" w:space="0" w:color="auto"/>
            </w:tcBorders>
            <w:hideMark/>
          </w:tcPr>
          <w:p w14:paraId="420C833A" w14:textId="77777777" w:rsidR="00EE5860" w:rsidRPr="00441CD0" w:rsidRDefault="00EE5860" w:rsidP="00BB0E1F">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14:paraId="7513182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78930A20" w14:textId="1D8A2AD1" w:rsidR="00EE5860" w:rsidRPr="00441CD0" w:rsidRDefault="00EE5860" w:rsidP="00BB0E1F">
            <w:pPr>
              <w:pStyle w:val="TAL"/>
            </w:pPr>
            <w:r w:rsidRPr="00441CD0">
              <w:t xml:space="preserve">UPF support of PFCP sessions successively controlled by different SMFs of a same SMF Set (see </w:t>
            </w:r>
            <w:r w:rsidR="00415C19" w:rsidRPr="00441CD0">
              <w:t>clause</w:t>
            </w:r>
            <w:r w:rsidR="00415C19">
              <w:t> </w:t>
            </w:r>
            <w:r w:rsidR="00415C19" w:rsidRPr="00441CD0">
              <w:t>5</w:t>
            </w:r>
            <w:r w:rsidRPr="00441CD0">
              <w:t xml:space="preserve">.22). </w:t>
            </w:r>
          </w:p>
        </w:tc>
      </w:tr>
      <w:tr w:rsidR="00EE5860" w:rsidRPr="00441CD0" w14:paraId="0A23E3E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45532DE" w14:textId="77777777" w:rsidR="00EE5860" w:rsidRPr="00441CD0" w:rsidRDefault="00EE5860" w:rsidP="00BB0E1F">
            <w:pPr>
              <w:pStyle w:val="TAC"/>
            </w:pPr>
            <w:r w:rsidRPr="00441CD0">
              <w:t>7/5</w:t>
            </w:r>
          </w:p>
        </w:tc>
        <w:tc>
          <w:tcPr>
            <w:tcW w:w="877" w:type="dxa"/>
            <w:tcBorders>
              <w:top w:val="single" w:sz="4" w:space="0" w:color="auto"/>
              <w:left w:val="single" w:sz="4" w:space="0" w:color="auto"/>
              <w:bottom w:val="single" w:sz="4" w:space="0" w:color="auto"/>
              <w:right w:val="single" w:sz="4" w:space="0" w:color="auto"/>
            </w:tcBorders>
            <w:hideMark/>
          </w:tcPr>
          <w:p w14:paraId="138D3ED3" w14:textId="77777777" w:rsidR="00EE5860" w:rsidRPr="00441CD0" w:rsidRDefault="00EE5860" w:rsidP="00BB0E1F">
            <w:pPr>
              <w:pStyle w:val="TAC"/>
              <w:rPr>
                <w:lang w:val="x-none"/>
              </w:rPr>
            </w:pPr>
            <w:r w:rsidRPr="00441CD0">
              <w:t>MNOP</w:t>
            </w:r>
          </w:p>
        </w:tc>
        <w:tc>
          <w:tcPr>
            <w:tcW w:w="2571" w:type="dxa"/>
            <w:tcBorders>
              <w:top w:val="single" w:sz="4" w:space="0" w:color="auto"/>
              <w:left w:val="single" w:sz="4" w:space="0" w:color="auto"/>
              <w:bottom w:val="single" w:sz="4" w:space="0" w:color="auto"/>
              <w:right w:val="single" w:sz="4" w:space="0" w:color="auto"/>
            </w:tcBorders>
            <w:hideMark/>
          </w:tcPr>
          <w:p w14:paraId="2CAFE5C4"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730E641F" w14:textId="77777777" w:rsidR="00EE5860" w:rsidRPr="00441CD0" w:rsidRDefault="00EE5860" w:rsidP="00BB0E1F">
            <w:pPr>
              <w:pStyle w:val="TAL"/>
            </w:pPr>
            <w:r>
              <w:rPr>
                <w:rFonts w:hint="eastAsia"/>
                <w:lang w:eastAsia="zh-CN"/>
              </w:rPr>
              <w:t>The UP function supports</w:t>
            </w:r>
            <w:r w:rsidRPr="00441CD0">
              <w:t xml:space="preserve"> measurement of number of packets which is instructed with the flag '</w:t>
            </w:r>
            <w:r w:rsidRPr="00441CD0">
              <w:rPr>
                <w:noProof/>
              </w:rPr>
              <w:t>Measurement of Number of Packets</w:t>
            </w:r>
            <w:r w:rsidRPr="00441CD0">
              <w:t xml:space="preserve">' in a URR. See also </w:t>
            </w:r>
            <w:r>
              <w:t>clause </w:t>
            </w:r>
            <w:r w:rsidRPr="00441CD0">
              <w:t>5.2.2.2.1.</w:t>
            </w:r>
          </w:p>
        </w:tc>
      </w:tr>
      <w:tr w:rsidR="00EE5860" w:rsidRPr="00441CD0" w14:paraId="0554DE7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DEA413A" w14:textId="77777777" w:rsidR="00EE5860" w:rsidRPr="00441CD0" w:rsidRDefault="00EE5860" w:rsidP="00BB0E1F">
            <w:pPr>
              <w:pStyle w:val="TAC"/>
            </w:pPr>
            <w:r w:rsidRPr="00441CD0">
              <w:t>7/6</w:t>
            </w:r>
          </w:p>
        </w:tc>
        <w:tc>
          <w:tcPr>
            <w:tcW w:w="877" w:type="dxa"/>
            <w:tcBorders>
              <w:top w:val="single" w:sz="4" w:space="0" w:color="auto"/>
              <w:left w:val="single" w:sz="4" w:space="0" w:color="auto"/>
              <w:bottom w:val="single" w:sz="4" w:space="0" w:color="auto"/>
              <w:right w:val="single" w:sz="4" w:space="0" w:color="auto"/>
            </w:tcBorders>
            <w:hideMark/>
          </w:tcPr>
          <w:p w14:paraId="3ED505AB" w14:textId="77777777" w:rsidR="00EE5860" w:rsidRPr="00441CD0" w:rsidRDefault="00EE5860" w:rsidP="00BB0E1F">
            <w:pPr>
              <w:pStyle w:val="TAC"/>
              <w:rPr>
                <w:lang w:val="x-none"/>
              </w:rPr>
            </w:pPr>
            <w:r w:rsidRPr="00441CD0">
              <w:t>MTE</w:t>
            </w:r>
          </w:p>
        </w:tc>
        <w:tc>
          <w:tcPr>
            <w:tcW w:w="2571" w:type="dxa"/>
            <w:tcBorders>
              <w:top w:val="single" w:sz="4" w:space="0" w:color="auto"/>
              <w:left w:val="single" w:sz="4" w:space="0" w:color="auto"/>
              <w:bottom w:val="single" w:sz="4" w:space="0" w:color="auto"/>
              <w:right w:val="single" w:sz="4" w:space="0" w:color="auto"/>
            </w:tcBorders>
            <w:hideMark/>
          </w:tcPr>
          <w:p w14:paraId="0D47426C"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01CBDFC9" w14:textId="77777777" w:rsidR="00EE5860" w:rsidRPr="00441CD0" w:rsidRDefault="00EE5860" w:rsidP="00BB0E1F">
            <w:pPr>
              <w:pStyle w:val="TAL"/>
            </w:pPr>
            <w:r w:rsidRPr="00441CD0">
              <w:t>UPF supports multiple instances of Traffic Endpoint IDs in a PDI.</w:t>
            </w:r>
          </w:p>
        </w:tc>
      </w:tr>
      <w:tr w:rsidR="00EE5860" w:rsidRPr="00441CD0" w14:paraId="16D3ADD1"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3E82B4B" w14:textId="77777777" w:rsidR="00EE5860" w:rsidRPr="00441CD0" w:rsidRDefault="00EE5860" w:rsidP="00BB0E1F">
            <w:pPr>
              <w:pStyle w:val="TAC"/>
            </w:pPr>
            <w:r w:rsidRPr="00441CD0">
              <w:t>7/7</w:t>
            </w:r>
          </w:p>
        </w:tc>
        <w:tc>
          <w:tcPr>
            <w:tcW w:w="877" w:type="dxa"/>
            <w:tcBorders>
              <w:top w:val="single" w:sz="4" w:space="0" w:color="auto"/>
              <w:left w:val="single" w:sz="4" w:space="0" w:color="auto"/>
              <w:bottom w:val="single" w:sz="4" w:space="0" w:color="auto"/>
              <w:right w:val="single" w:sz="4" w:space="0" w:color="auto"/>
            </w:tcBorders>
            <w:hideMark/>
          </w:tcPr>
          <w:p w14:paraId="1CD1AA77" w14:textId="77777777" w:rsidR="00EE5860" w:rsidRPr="00441CD0" w:rsidRDefault="00EE5860" w:rsidP="00BB0E1F">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14:paraId="328553BC"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3FEA33D8" w14:textId="0F5AE189" w:rsidR="00EE5860" w:rsidRPr="00441CD0" w:rsidRDefault="00EE5860" w:rsidP="00BB0E1F">
            <w:pPr>
              <w:pStyle w:val="TAL"/>
            </w:pPr>
            <w:r w:rsidRPr="00441CD0">
              <w:t>PFCP messages bund</w:t>
            </w:r>
            <w:r>
              <w:t>l</w:t>
            </w:r>
            <w:r w:rsidRPr="00441CD0">
              <w:t xml:space="preserve">ing (see </w:t>
            </w:r>
            <w:r w:rsidR="00415C19" w:rsidRPr="00441CD0">
              <w:t>clause</w:t>
            </w:r>
            <w:r w:rsidR="00415C19">
              <w:t> </w:t>
            </w:r>
            <w:r w:rsidR="00415C19" w:rsidRPr="00441CD0">
              <w:t>6</w:t>
            </w:r>
            <w:r w:rsidRPr="00441CD0">
              <w:t>.5) is supported by the UP function.</w:t>
            </w:r>
          </w:p>
        </w:tc>
      </w:tr>
      <w:tr w:rsidR="00EE5860" w:rsidRPr="00441CD0" w14:paraId="09FDA2CE"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1BFD988" w14:textId="77777777" w:rsidR="00EE5860" w:rsidRPr="00441CD0" w:rsidRDefault="00EE5860" w:rsidP="00BB0E1F">
            <w:pPr>
              <w:pStyle w:val="TAC"/>
            </w:pPr>
            <w:r w:rsidRPr="00441CD0">
              <w:t>7/8</w:t>
            </w:r>
          </w:p>
        </w:tc>
        <w:tc>
          <w:tcPr>
            <w:tcW w:w="877" w:type="dxa"/>
            <w:tcBorders>
              <w:top w:val="single" w:sz="4" w:space="0" w:color="auto"/>
              <w:left w:val="single" w:sz="4" w:space="0" w:color="auto"/>
              <w:bottom w:val="single" w:sz="4" w:space="0" w:color="auto"/>
              <w:right w:val="single" w:sz="4" w:space="0" w:color="auto"/>
            </w:tcBorders>
            <w:hideMark/>
          </w:tcPr>
          <w:p w14:paraId="48090F7F" w14:textId="77777777" w:rsidR="00EE5860" w:rsidRPr="00441CD0" w:rsidRDefault="00EE5860" w:rsidP="00BB0E1F">
            <w:pPr>
              <w:pStyle w:val="TAC"/>
              <w:rPr>
                <w:lang w:val="x-none"/>
              </w:rPr>
            </w:pPr>
            <w:r w:rsidRPr="00441CD0">
              <w:t>GCOM</w:t>
            </w:r>
          </w:p>
        </w:tc>
        <w:tc>
          <w:tcPr>
            <w:tcW w:w="2571" w:type="dxa"/>
            <w:tcBorders>
              <w:top w:val="single" w:sz="4" w:space="0" w:color="auto"/>
              <w:left w:val="single" w:sz="4" w:space="0" w:color="auto"/>
              <w:bottom w:val="single" w:sz="4" w:space="0" w:color="auto"/>
              <w:right w:val="single" w:sz="4" w:space="0" w:color="auto"/>
            </w:tcBorders>
            <w:hideMark/>
          </w:tcPr>
          <w:p w14:paraId="1EA453DB"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2131AE6F" w14:textId="77777777" w:rsidR="00EE5860" w:rsidRPr="00441CD0" w:rsidRDefault="00EE5860" w:rsidP="00BB0E1F">
            <w:pPr>
              <w:pStyle w:val="TAL"/>
            </w:pPr>
            <w:r w:rsidRPr="00441CD0">
              <w:t>UPF support of 5G VN Group Communication. (See clause</w:t>
            </w:r>
            <w:r>
              <w:t> </w:t>
            </w:r>
            <w:r w:rsidRPr="00441CD0">
              <w:t>5.23)</w:t>
            </w:r>
          </w:p>
        </w:tc>
      </w:tr>
      <w:tr w:rsidR="00EE5860" w:rsidRPr="00441CD0" w14:paraId="34BC09F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25B8171" w14:textId="77777777" w:rsidR="00EE5860" w:rsidRPr="00441CD0" w:rsidRDefault="00EE5860" w:rsidP="00BB0E1F">
            <w:pPr>
              <w:pStyle w:val="TAC"/>
            </w:pPr>
            <w:r w:rsidRPr="00441CD0">
              <w:t>8/1</w:t>
            </w:r>
          </w:p>
        </w:tc>
        <w:tc>
          <w:tcPr>
            <w:tcW w:w="877" w:type="dxa"/>
            <w:tcBorders>
              <w:top w:val="single" w:sz="4" w:space="0" w:color="auto"/>
              <w:left w:val="single" w:sz="4" w:space="0" w:color="auto"/>
              <w:bottom w:val="single" w:sz="4" w:space="0" w:color="auto"/>
              <w:right w:val="single" w:sz="4" w:space="0" w:color="auto"/>
            </w:tcBorders>
            <w:hideMark/>
          </w:tcPr>
          <w:p w14:paraId="6B81A643" w14:textId="77777777" w:rsidR="00EE5860" w:rsidRPr="00441CD0" w:rsidRDefault="00EE5860" w:rsidP="00BB0E1F">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14:paraId="67D44CD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5695326B" w14:textId="363F99BE" w:rsidR="00EE5860" w:rsidRPr="00441CD0" w:rsidRDefault="00EE5860" w:rsidP="00BB0E1F">
            <w:pPr>
              <w:pStyle w:val="TAL"/>
            </w:pPr>
            <w:r w:rsidRPr="00441CD0">
              <w:t xml:space="preserve">UPF support for multiple PFCP associations to the SMFs in an SMF set (see </w:t>
            </w:r>
            <w:r w:rsidR="00415C19" w:rsidRPr="00441CD0">
              <w:t>clause</w:t>
            </w:r>
            <w:r w:rsidR="00415C19">
              <w:t> </w:t>
            </w:r>
            <w:r w:rsidR="00415C19" w:rsidRPr="00441CD0">
              <w:t>5</w:t>
            </w:r>
            <w:r w:rsidRPr="00441CD0">
              <w:t>.22.3).</w:t>
            </w:r>
          </w:p>
        </w:tc>
      </w:tr>
      <w:tr w:rsidR="00EE5860" w:rsidRPr="00441CD0" w14:paraId="2BB5B5F6"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CD61893" w14:textId="77777777" w:rsidR="00EE5860" w:rsidRPr="00441CD0" w:rsidRDefault="00EE5860" w:rsidP="00BB0E1F">
            <w:pPr>
              <w:pStyle w:val="TAC"/>
              <w:rPr>
                <w:lang w:eastAsia="zh-CN"/>
              </w:rPr>
            </w:pPr>
            <w:r w:rsidRPr="00441CD0">
              <w:rPr>
                <w:lang w:eastAsia="zh-CN"/>
              </w:rPr>
              <w:t>8/2</w:t>
            </w:r>
          </w:p>
        </w:tc>
        <w:tc>
          <w:tcPr>
            <w:tcW w:w="877" w:type="dxa"/>
            <w:tcBorders>
              <w:top w:val="single" w:sz="4" w:space="0" w:color="auto"/>
              <w:left w:val="single" w:sz="4" w:space="0" w:color="auto"/>
              <w:bottom w:val="single" w:sz="4" w:space="0" w:color="auto"/>
              <w:right w:val="single" w:sz="4" w:space="0" w:color="auto"/>
            </w:tcBorders>
            <w:hideMark/>
          </w:tcPr>
          <w:p w14:paraId="2C7997D2" w14:textId="77777777" w:rsidR="00EE5860" w:rsidRPr="00441CD0" w:rsidRDefault="00EE5860" w:rsidP="00BB0E1F">
            <w:pPr>
              <w:pStyle w:val="TAC"/>
              <w:rPr>
                <w:lang w:val="x-none" w:eastAsia="zh-CN"/>
              </w:rPr>
            </w:pPr>
            <w:r w:rsidRPr="00441CD0">
              <w:rPr>
                <w:lang w:eastAsia="zh-CN"/>
              </w:rPr>
              <w:t>RTTL</w:t>
            </w:r>
          </w:p>
        </w:tc>
        <w:tc>
          <w:tcPr>
            <w:tcW w:w="2571" w:type="dxa"/>
            <w:tcBorders>
              <w:top w:val="single" w:sz="4" w:space="0" w:color="auto"/>
              <w:left w:val="single" w:sz="4" w:space="0" w:color="auto"/>
              <w:bottom w:val="single" w:sz="4" w:space="0" w:color="auto"/>
              <w:right w:val="single" w:sz="4" w:space="0" w:color="auto"/>
            </w:tcBorders>
            <w:hideMark/>
          </w:tcPr>
          <w:p w14:paraId="4FC213A7" w14:textId="77777777" w:rsidR="00EE5860" w:rsidRPr="00441CD0" w:rsidRDefault="00EE5860" w:rsidP="00BB0E1F">
            <w:pPr>
              <w:pStyle w:val="TAC"/>
              <w:rPr>
                <w:lang w:eastAsia="zh-CN"/>
              </w:rPr>
            </w:pPr>
            <w:r w:rsidRPr="00441CD0">
              <w:rPr>
                <w:lang w:eastAsia="zh-CN"/>
              </w:rPr>
              <w:t>N4</w:t>
            </w:r>
          </w:p>
        </w:tc>
        <w:tc>
          <w:tcPr>
            <w:tcW w:w="4437" w:type="dxa"/>
            <w:tcBorders>
              <w:top w:val="single" w:sz="4" w:space="0" w:color="auto"/>
              <w:left w:val="single" w:sz="4" w:space="0" w:color="auto"/>
              <w:bottom w:val="single" w:sz="4" w:space="0" w:color="auto"/>
              <w:right w:val="single" w:sz="4" w:space="0" w:color="auto"/>
            </w:tcBorders>
            <w:hideMark/>
          </w:tcPr>
          <w:p w14:paraId="6378C8A1" w14:textId="77777777" w:rsidR="00EE5860" w:rsidRPr="00441CD0" w:rsidRDefault="00EE5860" w:rsidP="00BB0E1F">
            <w:pPr>
              <w:pStyle w:val="TAL"/>
              <w:rPr>
                <w:lang w:eastAsia="zh-CN"/>
              </w:rPr>
            </w:pPr>
            <w:r>
              <w:rPr>
                <w:rFonts w:hint="eastAsia"/>
                <w:lang w:eastAsia="zh-CN"/>
              </w:rPr>
              <w:t>UPF</w:t>
            </w:r>
            <w:r w:rsidRPr="00441CD0">
              <w:rPr>
                <w:lang w:eastAsia="zh-CN"/>
              </w:rPr>
              <w:t xml:space="preserve"> supports </w:t>
            </w:r>
            <w:r w:rsidRPr="00441CD0">
              <w:t>redundant transmission at transport layer.</w:t>
            </w:r>
          </w:p>
        </w:tc>
      </w:tr>
      <w:tr w:rsidR="00EE5860" w:rsidRPr="00441CD0" w14:paraId="67BFD025"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7512604D" w14:textId="77777777" w:rsidR="00EE5860" w:rsidRPr="00441CD0" w:rsidRDefault="00EE5860" w:rsidP="00BB0E1F">
            <w:pPr>
              <w:pStyle w:val="TAC"/>
            </w:pPr>
            <w:r w:rsidRPr="00441CD0">
              <w:t>8/3</w:t>
            </w:r>
          </w:p>
        </w:tc>
        <w:tc>
          <w:tcPr>
            <w:tcW w:w="877" w:type="dxa"/>
            <w:tcBorders>
              <w:top w:val="single" w:sz="4" w:space="0" w:color="auto"/>
              <w:left w:val="single" w:sz="4" w:space="0" w:color="auto"/>
              <w:bottom w:val="single" w:sz="4" w:space="0" w:color="auto"/>
              <w:right w:val="single" w:sz="4" w:space="0" w:color="auto"/>
            </w:tcBorders>
            <w:hideMark/>
          </w:tcPr>
          <w:p w14:paraId="5D05642E" w14:textId="77777777" w:rsidR="00EE5860" w:rsidRPr="00441CD0" w:rsidRDefault="00EE5860" w:rsidP="00BB0E1F">
            <w:pPr>
              <w:pStyle w:val="TAC"/>
              <w:rPr>
                <w:lang w:val="x-none"/>
              </w:rPr>
            </w:pPr>
            <w:r w:rsidRPr="00441CD0">
              <w:t>VTIME</w:t>
            </w:r>
          </w:p>
        </w:tc>
        <w:tc>
          <w:tcPr>
            <w:tcW w:w="2571" w:type="dxa"/>
            <w:tcBorders>
              <w:top w:val="single" w:sz="4" w:space="0" w:color="auto"/>
              <w:left w:val="single" w:sz="4" w:space="0" w:color="auto"/>
              <w:bottom w:val="single" w:sz="4" w:space="0" w:color="auto"/>
              <w:right w:val="single" w:sz="4" w:space="0" w:color="auto"/>
            </w:tcBorders>
            <w:hideMark/>
          </w:tcPr>
          <w:p w14:paraId="32E11C71" w14:textId="77777777" w:rsidR="00EE5860" w:rsidRPr="00441CD0" w:rsidRDefault="00EE5860" w:rsidP="00BB0E1F">
            <w:pPr>
              <w:pStyle w:val="TAC"/>
            </w:pPr>
            <w:r w:rsidRPr="00441CD0">
              <w:t>Sxb,N4</w:t>
            </w:r>
          </w:p>
        </w:tc>
        <w:tc>
          <w:tcPr>
            <w:tcW w:w="4437" w:type="dxa"/>
            <w:tcBorders>
              <w:top w:val="single" w:sz="4" w:space="0" w:color="auto"/>
              <w:left w:val="single" w:sz="4" w:space="0" w:color="auto"/>
              <w:bottom w:val="single" w:sz="4" w:space="0" w:color="auto"/>
              <w:right w:val="single" w:sz="4" w:space="0" w:color="auto"/>
            </w:tcBorders>
            <w:hideMark/>
          </w:tcPr>
          <w:p w14:paraId="010CEBD4" w14:textId="77777777" w:rsidR="00EE5860" w:rsidRPr="00441CD0" w:rsidRDefault="00EE5860" w:rsidP="00BB0E1F">
            <w:pPr>
              <w:pStyle w:val="TAL"/>
            </w:pPr>
            <w:r>
              <w:rPr>
                <w:rFonts w:hint="eastAsia"/>
                <w:lang w:eastAsia="zh-CN"/>
              </w:rPr>
              <w:t>UP function</w:t>
            </w:r>
            <w:r w:rsidRPr="00441CD0">
              <w:t xml:space="preserve"> support of quota validity time feature.</w:t>
            </w:r>
          </w:p>
        </w:tc>
      </w:tr>
      <w:tr w:rsidR="00EE5860" w:rsidRPr="00441CD0" w14:paraId="03542EB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4A11B1F" w14:textId="77777777" w:rsidR="00EE5860" w:rsidRPr="00441CD0" w:rsidRDefault="00EE5860" w:rsidP="00BB0E1F">
            <w:pPr>
              <w:pStyle w:val="TAC"/>
              <w:rPr>
                <w:lang w:val="fr-FR"/>
              </w:rPr>
            </w:pPr>
            <w:r w:rsidRPr="00441CD0">
              <w:rPr>
                <w:lang w:val="fr-FR"/>
              </w:rPr>
              <w:t>8/4</w:t>
            </w:r>
          </w:p>
        </w:tc>
        <w:tc>
          <w:tcPr>
            <w:tcW w:w="877" w:type="dxa"/>
            <w:tcBorders>
              <w:top w:val="single" w:sz="4" w:space="0" w:color="auto"/>
              <w:left w:val="single" w:sz="4" w:space="0" w:color="auto"/>
              <w:bottom w:val="single" w:sz="4" w:space="0" w:color="auto"/>
              <w:right w:val="single" w:sz="4" w:space="0" w:color="auto"/>
            </w:tcBorders>
          </w:tcPr>
          <w:p w14:paraId="739A46FB" w14:textId="77777777" w:rsidR="00EE5860" w:rsidRPr="00441CD0" w:rsidRDefault="00EE5860" w:rsidP="00BB0E1F">
            <w:pPr>
              <w:pStyle w:val="TAC"/>
              <w:rPr>
                <w:lang w:val="fr-FR"/>
              </w:rPr>
            </w:pPr>
            <w:r w:rsidRPr="00441CD0">
              <w:rPr>
                <w:lang w:val="fr-FR"/>
              </w:rPr>
              <w:t>NORP</w:t>
            </w:r>
          </w:p>
        </w:tc>
        <w:tc>
          <w:tcPr>
            <w:tcW w:w="2571" w:type="dxa"/>
            <w:tcBorders>
              <w:top w:val="single" w:sz="4" w:space="0" w:color="auto"/>
              <w:left w:val="single" w:sz="4" w:space="0" w:color="auto"/>
              <w:bottom w:val="single" w:sz="4" w:space="0" w:color="auto"/>
              <w:right w:val="single" w:sz="4" w:space="0" w:color="auto"/>
            </w:tcBorders>
          </w:tcPr>
          <w:p w14:paraId="00A1F968" w14:textId="77777777" w:rsidR="00EE5860" w:rsidRPr="00441CD0" w:rsidRDefault="00EE5860" w:rsidP="00BB0E1F">
            <w:pPr>
              <w:pStyle w:val="TAC"/>
              <w:rPr>
                <w:lang w:val="fr-FR"/>
              </w:rPr>
            </w:pPr>
            <w:r w:rsidRPr="00441CD0">
              <w:rPr>
                <w:lang w:val="fr-FR"/>
              </w:rPr>
              <w:t>Sxa, Sxb, Sxc, N4</w:t>
            </w:r>
          </w:p>
        </w:tc>
        <w:tc>
          <w:tcPr>
            <w:tcW w:w="4437" w:type="dxa"/>
            <w:tcBorders>
              <w:top w:val="single" w:sz="4" w:space="0" w:color="auto"/>
              <w:left w:val="single" w:sz="4" w:space="0" w:color="auto"/>
              <w:bottom w:val="single" w:sz="4" w:space="0" w:color="auto"/>
              <w:right w:val="single" w:sz="4" w:space="0" w:color="auto"/>
            </w:tcBorders>
          </w:tcPr>
          <w:p w14:paraId="60E9C5C0" w14:textId="77777777" w:rsidR="00EE5860" w:rsidRPr="00441CD0" w:rsidRDefault="00EE5860" w:rsidP="00BB0E1F">
            <w:pPr>
              <w:pStyle w:val="TAL"/>
              <w:rPr>
                <w:lang w:val="fr-FR"/>
              </w:rPr>
            </w:pPr>
            <w:r w:rsidRPr="00441CD0">
              <w:rPr>
                <w:lang w:val="fr-FR"/>
              </w:rPr>
              <w:t>UP function support of Number of Reports as specified in clause</w:t>
            </w:r>
            <w:r>
              <w:rPr>
                <w:lang w:val="fr-FR"/>
              </w:rPr>
              <w:t> </w:t>
            </w:r>
            <w:r w:rsidRPr="00441CD0">
              <w:rPr>
                <w:lang w:val="fr-FR"/>
              </w:rPr>
              <w:t>5.2.2.2.</w:t>
            </w:r>
          </w:p>
        </w:tc>
      </w:tr>
      <w:tr w:rsidR="00EE5860" w:rsidRPr="00441CD0" w14:paraId="46330007"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F911139" w14:textId="77777777" w:rsidR="00EE5860" w:rsidRPr="00441CD0" w:rsidRDefault="00EE5860" w:rsidP="00BB0E1F">
            <w:pPr>
              <w:pStyle w:val="TAC"/>
              <w:rPr>
                <w:lang w:val="fr-FR"/>
              </w:rPr>
            </w:pPr>
            <w:r w:rsidRPr="00441CD0">
              <w:rPr>
                <w:lang w:val="fr-FR"/>
              </w:rPr>
              <w:t>8/5</w:t>
            </w:r>
          </w:p>
        </w:tc>
        <w:tc>
          <w:tcPr>
            <w:tcW w:w="877" w:type="dxa"/>
            <w:tcBorders>
              <w:top w:val="single" w:sz="4" w:space="0" w:color="auto"/>
              <w:left w:val="single" w:sz="4" w:space="0" w:color="auto"/>
              <w:bottom w:val="single" w:sz="4" w:space="0" w:color="auto"/>
              <w:right w:val="single" w:sz="4" w:space="0" w:color="auto"/>
            </w:tcBorders>
          </w:tcPr>
          <w:p w14:paraId="0B4EA363" w14:textId="77777777" w:rsidR="00EE5860" w:rsidRPr="00441CD0" w:rsidRDefault="00EE5860" w:rsidP="00BB0E1F">
            <w:pPr>
              <w:pStyle w:val="TAC"/>
              <w:rPr>
                <w:lang w:val="fr-FR"/>
              </w:rPr>
            </w:pPr>
            <w:r w:rsidRPr="00441CD0">
              <w:rPr>
                <w:lang w:val="fr-FR"/>
              </w:rPr>
              <w:t>IPTV</w:t>
            </w:r>
          </w:p>
        </w:tc>
        <w:tc>
          <w:tcPr>
            <w:tcW w:w="2571" w:type="dxa"/>
            <w:tcBorders>
              <w:top w:val="single" w:sz="4" w:space="0" w:color="auto"/>
              <w:left w:val="single" w:sz="4" w:space="0" w:color="auto"/>
              <w:bottom w:val="single" w:sz="4" w:space="0" w:color="auto"/>
              <w:right w:val="single" w:sz="4" w:space="0" w:color="auto"/>
            </w:tcBorders>
          </w:tcPr>
          <w:p w14:paraId="62DEB1C1"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14561A13" w14:textId="2E8B6F1E" w:rsidR="00EE5860" w:rsidRPr="00441CD0" w:rsidRDefault="00EE5860" w:rsidP="00BB0E1F">
            <w:pPr>
              <w:pStyle w:val="TAL"/>
              <w:rPr>
                <w:lang w:val="fr-FR"/>
              </w:rPr>
            </w:pPr>
            <w:r w:rsidRPr="00441CD0">
              <w:rPr>
                <w:lang w:val="fr-FR"/>
              </w:rPr>
              <w:t xml:space="preserve">UPF support of IPTV service (see </w:t>
            </w:r>
            <w:r w:rsidR="00415C19" w:rsidRPr="00441CD0">
              <w:rPr>
                <w:lang w:val="fr-FR"/>
              </w:rPr>
              <w:t>clause</w:t>
            </w:r>
            <w:r w:rsidR="00415C19">
              <w:rPr>
                <w:lang w:val="fr-FR"/>
              </w:rPr>
              <w:t> </w:t>
            </w:r>
            <w:r w:rsidR="00415C19" w:rsidRPr="00441CD0">
              <w:rPr>
                <w:lang w:val="fr-FR"/>
              </w:rPr>
              <w:t>5</w:t>
            </w:r>
            <w:r w:rsidRPr="00441CD0">
              <w:rPr>
                <w:lang w:val="fr-FR"/>
              </w:rPr>
              <w:t>.25)</w:t>
            </w:r>
          </w:p>
        </w:tc>
      </w:tr>
      <w:tr w:rsidR="00EE5860" w:rsidRPr="00441CD0" w14:paraId="0577D6AD"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94DE11" w14:textId="77777777" w:rsidR="00EE5860" w:rsidRPr="00441CD0" w:rsidRDefault="00EE5860" w:rsidP="00BB0E1F">
            <w:pPr>
              <w:pStyle w:val="TAC"/>
              <w:rPr>
                <w:lang w:val="fr-FR"/>
              </w:rPr>
            </w:pPr>
            <w:r w:rsidRPr="00441CD0">
              <w:rPr>
                <w:lang w:val="fr-FR"/>
              </w:rPr>
              <w:lastRenderedPageBreak/>
              <w:t>8/6</w:t>
            </w:r>
          </w:p>
        </w:tc>
        <w:tc>
          <w:tcPr>
            <w:tcW w:w="877" w:type="dxa"/>
            <w:tcBorders>
              <w:top w:val="single" w:sz="4" w:space="0" w:color="auto"/>
              <w:left w:val="single" w:sz="4" w:space="0" w:color="auto"/>
              <w:bottom w:val="single" w:sz="4" w:space="0" w:color="auto"/>
              <w:right w:val="single" w:sz="4" w:space="0" w:color="auto"/>
            </w:tcBorders>
          </w:tcPr>
          <w:p w14:paraId="4317FDA1" w14:textId="77777777" w:rsidR="00EE5860" w:rsidRPr="00441CD0" w:rsidRDefault="00EE5860" w:rsidP="00BB0E1F">
            <w:pPr>
              <w:pStyle w:val="TAC"/>
              <w:rPr>
                <w:lang w:val="fr-FR"/>
              </w:rPr>
            </w:pPr>
            <w:r w:rsidRPr="00441CD0">
              <w:rPr>
                <w:lang w:val="fr-FR"/>
              </w:rPr>
              <w:t>IP6PL</w:t>
            </w:r>
          </w:p>
        </w:tc>
        <w:tc>
          <w:tcPr>
            <w:tcW w:w="2571" w:type="dxa"/>
            <w:tcBorders>
              <w:top w:val="single" w:sz="4" w:space="0" w:color="auto"/>
              <w:left w:val="single" w:sz="4" w:space="0" w:color="auto"/>
              <w:bottom w:val="single" w:sz="4" w:space="0" w:color="auto"/>
              <w:right w:val="single" w:sz="4" w:space="0" w:color="auto"/>
            </w:tcBorders>
          </w:tcPr>
          <w:p w14:paraId="0A69DFF6"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1AC18502" w14:textId="77777777" w:rsidR="00EE5860" w:rsidRDefault="00EE5860" w:rsidP="00BB0E1F">
            <w:pPr>
              <w:pStyle w:val="TAL"/>
            </w:pPr>
            <w:r w:rsidRPr="00D56077">
              <w:t>UPF supports</w:t>
            </w:r>
            <w:r>
              <w:t>:</w:t>
            </w:r>
          </w:p>
          <w:p w14:paraId="0D1870C0" w14:textId="77777777" w:rsidR="00EE5860" w:rsidRDefault="00EE5860" w:rsidP="00BB0E1F">
            <w:pPr>
              <w:pStyle w:val="B1"/>
              <w:rPr>
                <w:rFonts w:ascii="Arial" w:hAnsi="Arial"/>
                <w:sz w:val="18"/>
              </w:rPr>
            </w:pPr>
            <w:r>
              <w:t>-</w:t>
            </w:r>
            <w:r>
              <w:tab/>
            </w:r>
            <w:r w:rsidRPr="005B19E0">
              <w:rPr>
                <w:rFonts w:ascii="Arial" w:hAnsi="Arial"/>
                <w:sz w:val="18"/>
              </w:rPr>
              <w:t>UE IPv6 address(es) allocation with IPv6 prefix length other than default /64 (including allocating /128 individual IPv6 addresses), as specified in clause 4.6.2.2 of of 3GPP TS 23.316 [57]</w:t>
            </w:r>
            <w:r>
              <w:rPr>
                <w:rFonts w:ascii="Arial" w:hAnsi="Arial"/>
                <w:sz w:val="18"/>
              </w:rPr>
              <w:t>; and</w:t>
            </w:r>
          </w:p>
          <w:p w14:paraId="7DAA331D" w14:textId="1BCDA7AF" w:rsidR="00EE5860" w:rsidRPr="00F43B3A" w:rsidRDefault="00EE5860" w:rsidP="00BB0E1F">
            <w:pPr>
              <w:pStyle w:val="B1"/>
              <w:rPr>
                <w:rFonts w:ascii="Arial" w:hAnsi="Arial"/>
                <w:sz w:val="18"/>
              </w:rPr>
            </w:pPr>
            <w:r w:rsidRPr="00F56E0F">
              <w:rPr>
                <w:rFonts w:ascii="Arial" w:hAnsi="Arial"/>
                <w:sz w:val="18"/>
              </w:rPr>
              <w:t>-</w:t>
            </w:r>
            <w:r>
              <w:rPr>
                <w:rFonts w:ascii="Arial" w:hAnsi="Arial"/>
                <w:sz w:val="18"/>
              </w:rPr>
              <w:tab/>
              <w:t xml:space="preserve">multiple UE IPv6 addresses allocation using </w:t>
            </w:r>
            <w:r w:rsidRPr="00570D19">
              <w:rPr>
                <w:rFonts w:ascii="Arial" w:hAnsi="Arial"/>
                <w:sz w:val="18"/>
              </w:rPr>
              <w:t xml:space="preserve">multiple instances of the UE IP Address IE in a same PDI or Traffic Endpoint, or </w:t>
            </w:r>
            <w:r>
              <w:rPr>
                <w:rFonts w:ascii="Arial" w:hAnsi="Arial"/>
                <w:sz w:val="18"/>
              </w:rPr>
              <w:t xml:space="preserve">using </w:t>
            </w:r>
            <w:r w:rsidRPr="00570D19">
              <w:rPr>
                <w:rFonts w:ascii="Arial" w:hAnsi="Arial"/>
                <w:sz w:val="18"/>
              </w:rPr>
              <w:t>multiple PDIs or Traffic Endpoints with a different UE IP Address</w:t>
            </w:r>
            <w:r>
              <w:rPr>
                <w:rFonts w:ascii="Arial" w:hAnsi="Arial"/>
                <w:sz w:val="18"/>
              </w:rPr>
              <w:t xml:space="preserve"> as specified in </w:t>
            </w:r>
            <w:r w:rsidR="00415C19">
              <w:rPr>
                <w:rFonts w:ascii="Arial" w:hAnsi="Arial"/>
                <w:sz w:val="18"/>
              </w:rPr>
              <w:t>clause </w:t>
            </w:r>
            <w:r w:rsidR="00415C19" w:rsidRPr="005B19E0">
              <w:rPr>
                <w:rFonts w:ascii="Arial" w:hAnsi="Arial"/>
                <w:sz w:val="18"/>
              </w:rPr>
              <w:t>5</w:t>
            </w:r>
            <w:r w:rsidRPr="005B19E0">
              <w:rPr>
                <w:rFonts w:ascii="Arial" w:hAnsi="Arial"/>
                <w:sz w:val="18"/>
              </w:rPr>
              <w:t>.21.1.</w:t>
            </w:r>
          </w:p>
        </w:tc>
      </w:tr>
      <w:tr w:rsidR="00EE5860" w:rsidRPr="00441CD0" w14:paraId="5A06F20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1735721" w14:textId="77777777" w:rsidR="00EE5860" w:rsidRPr="00441CD0" w:rsidRDefault="00EE5860" w:rsidP="00BB0E1F">
            <w:pPr>
              <w:pStyle w:val="TAC"/>
              <w:rPr>
                <w:lang w:val="fr-FR"/>
              </w:rPr>
            </w:pPr>
            <w:r w:rsidRPr="00441CD0">
              <w:rPr>
                <w:lang w:val="fr-FR"/>
              </w:rPr>
              <w:t>8/7</w:t>
            </w:r>
          </w:p>
        </w:tc>
        <w:tc>
          <w:tcPr>
            <w:tcW w:w="877" w:type="dxa"/>
            <w:tcBorders>
              <w:top w:val="single" w:sz="4" w:space="0" w:color="auto"/>
              <w:left w:val="single" w:sz="4" w:space="0" w:color="auto"/>
              <w:bottom w:val="single" w:sz="4" w:space="0" w:color="auto"/>
              <w:right w:val="single" w:sz="4" w:space="0" w:color="auto"/>
            </w:tcBorders>
          </w:tcPr>
          <w:p w14:paraId="20E2743E" w14:textId="77777777" w:rsidR="00EE5860" w:rsidRPr="00441CD0" w:rsidRDefault="00EE5860" w:rsidP="00BB0E1F">
            <w:pPr>
              <w:pStyle w:val="TAC"/>
              <w:rPr>
                <w:lang w:val="fr-FR"/>
              </w:rPr>
            </w:pPr>
            <w:r w:rsidRPr="00441CD0">
              <w:rPr>
                <w:lang w:val="fr-FR"/>
              </w:rPr>
              <w:t>TSCU</w:t>
            </w:r>
          </w:p>
        </w:tc>
        <w:tc>
          <w:tcPr>
            <w:tcW w:w="2571" w:type="dxa"/>
            <w:tcBorders>
              <w:top w:val="single" w:sz="4" w:space="0" w:color="auto"/>
              <w:left w:val="single" w:sz="4" w:space="0" w:color="auto"/>
              <w:bottom w:val="single" w:sz="4" w:space="0" w:color="auto"/>
              <w:right w:val="single" w:sz="4" w:space="0" w:color="auto"/>
            </w:tcBorders>
          </w:tcPr>
          <w:p w14:paraId="2A922D8A" w14:textId="77777777" w:rsidR="00EE5860" w:rsidRPr="00441CD0" w:rsidRDefault="00EE5860" w:rsidP="00BB0E1F">
            <w:pPr>
              <w:pStyle w:val="TAC"/>
              <w:rPr>
                <w:lang w:val="fr-FR"/>
              </w:rPr>
            </w:pPr>
            <w:r w:rsidRPr="00441CD0">
              <w:rPr>
                <w:lang w:val="fr-FR"/>
              </w:rPr>
              <w:t>N4</w:t>
            </w:r>
          </w:p>
        </w:tc>
        <w:tc>
          <w:tcPr>
            <w:tcW w:w="4437" w:type="dxa"/>
            <w:tcBorders>
              <w:top w:val="single" w:sz="4" w:space="0" w:color="auto"/>
              <w:left w:val="single" w:sz="4" w:space="0" w:color="auto"/>
              <w:bottom w:val="single" w:sz="4" w:space="0" w:color="auto"/>
              <w:right w:val="single" w:sz="4" w:space="0" w:color="auto"/>
            </w:tcBorders>
          </w:tcPr>
          <w:p w14:paraId="44E9D7C1" w14:textId="77777777" w:rsidR="00EE5860" w:rsidRPr="00441CD0" w:rsidRDefault="00EE5860" w:rsidP="00BB0E1F">
            <w:pPr>
              <w:pStyle w:val="TAL"/>
              <w:rPr>
                <w:lang w:val="fr-FR"/>
              </w:rPr>
            </w:pPr>
            <w:r w:rsidRPr="00441CD0">
              <w:rPr>
                <w:lang w:val="fr-FR"/>
              </w:rPr>
              <w:t>Time Sensitive Communication is supported by the UPF (see clause</w:t>
            </w:r>
            <w:r>
              <w:rPr>
                <w:lang w:val="fr-FR"/>
              </w:rPr>
              <w:t> </w:t>
            </w:r>
            <w:r w:rsidRPr="00441CD0">
              <w:rPr>
                <w:lang w:val="fr-FR"/>
              </w:rPr>
              <w:t>5.26).</w:t>
            </w:r>
          </w:p>
        </w:tc>
      </w:tr>
      <w:tr w:rsidR="00EE5860" w:rsidRPr="00441CD0" w14:paraId="17D8FD9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78024D3" w14:textId="77777777" w:rsidR="00EE5860" w:rsidRPr="00441CD0" w:rsidRDefault="00EE5860" w:rsidP="00BB0E1F">
            <w:pPr>
              <w:pStyle w:val="TAC"/>
            </w:pPr>
            <w:r w:rsidRPr="00441CD0">
              <w:t>8/8</w:t>
            </w:r>
          </w:p>
        </w:tc>
        <w:tc>
          <w:tcPr>
            <w:tcW w:w="877" w:type="dxa"/>
            <w:tcBorders>
              <w:top w:val="single" w:sz="4" w:space="0" w:color="auto"/>
              <w:left w:val="single" w:sz="4" w:space="0" w:color="auto"/>
              <w:bottom w:val="single" w:sz="4" w:space="0" w:color="auto"/>
              <w:right w:val="single" w:sz="4" w:space="0" w:color="auto"/>
            </w:tcBorders>
          </w:tcPr>
          <w:p w14:paraId="6A119F85" w14:textId="77777777" w:rsidR="00EE5860" w:rsidRPr="00441CD0" w:rsidRDefault="00EE5860" w:rsidP="00BB0E1F">
            <w:pPr>
              <w:pStyle w:val="TAC"/>
            </w:pPr>
            <w:r w:rsidRPr="00441CD0">
              <w:t>MPTCP</w:t>
            </w:r>
          </w:p>
        </w:tc>
        <w:tc>
          <w:tcPr>
            <w:tcW w:w="2571" w:type="dxa"/>
            <w:tcBorders>
              <w:top w:val="single" w:sz="4" w:space="0" w:color="auto"/>
              <w:left w:val="single" w:sz="4" w:space="0" w:color="auto"/>
              <w:bottom w:val="single" w:sz="4" w:space="0" w:color="auto"/>
              <w:right w:val="single" w:sz="4" w:space="0" w:color="auto"/>
            </w:tcBorders>
          </w:tcPr>
          <w:p w14:paraId="4121AE99"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4433F208" w14:textId="74EF0F1A" w:rsidR="00EE5860" w:rsidRPr="00441CD0" w:rsidRDefault="00EE5860" w:rsidP="00BB0E1F">
            <w:pPr>
              <w:pStyle w:val="TAL"/>
            </w:pPr>
            <w:r w:rsidRPr="00441CD0">
              <w:t xml:space="preserve">UPF support of MPTCP Proxy functionality (see </w:t>
            </w:r>
            <w:r w:rsidR="00415C19" w:rsidRPr="00441CD0">
              <w:t>clause</w:t>
            </w:r>
            <w:r w:rsidR="00415C19">
              <w:t> </w:t>
            </w:r>
            <w:r w:rsidR="00415C19" w:rsidRPr="00441CD0">
              <w:t>5</w:t>
            </w:r>
            <w:r w:rsidRPr="00441CD0">
              <w:t>.20)</w:t>
            </w:r>
          </w:p>
        </w:tc>
      </w:tr>
      <w:tr w:rsidR="00EE5860" w:rsidRPr="00441CD0" w14:paraId="3798705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A846349" w14:textId="77777777" w:rsidR="00EE5860" w:rsidRPr="00441CD0" w:rsidRDefault="00EE5860" w:rsidP="00BB0E1F">
            <w:pPr>
              <w:pStyle w:val="TAC"/>
            </w:pPr>
            <w:r w:rsidRPr="00441CD0">
              <w:t>9/1</w:t>
            </w:r>
          </w:p>
        </w:tc>
        <w:tc>
          <w:tcPr>
            <w:tcW w:w="877" w:type="dxa"/>
            <w:tcBorders>
              <w:top w:val="single" w:sz="4" w:space="0" w:color="auto"/>
              <w:left w:val="single" w:sz="4" w:space="0" w:color="auto"/>
              <w:bottom w:val="single" w:sz="4" w:space="0" w:color="auto"/>
              <w:right w:val="single" w:sz="4" w:space="0" w:color="auto"/>
            </w:tcBorders>
          </w:tcPr>
          <w:p w14:paraId="43E1EFE4" w14:textId="77777777" w:rsidR="00EE5860" w:rsidRPr="00441CD0" w:rsidRDefault="00EE5860" w:rsidP="00BB0E1F">
            <w:pPr>
              <w:pStyle w:val="TAC"/>
            </w:pPr>
            <w:r w:rsidRPr="00441CD0">
              <w:t>ATSSS-LL</w:t>
            </w:r>
          </w:p>
        </w:tc>
        <w:tc>
          <w:tcPr>
            <w:tcW w:w="2571" w:type="dxa"/>
            <w:tcBorders>
              <w:top w:val="single" w:sz="4" w:space="0" w:color="auto"/>
              <w:left w:val="single" w:sz="4" w:space="0" w:color="auto"/>
              <w:bottom w:val="single" w:sz="4" w:space="0" w:color="auto"/>
              <w:right w:val="single" w:sz="4" w:space="0" w:color="auto"/>
            </w:tcBorders>
          </w:tcPr>
          <w:p w14:paraId="4DBCC7C8"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tcPr>
          <w:p w14:paraId="5E492835" w14:textId="77777777" w:rsidR="00EE5860" w:rsidRPr="00441CD0" w:rsidRDefault="00EE5860" w:rsidP="00BB0E1F">
            <w:pPr>
              <w:pStyle w:val="TAL"/>
            </w:pPr>
            <w:r w:rsidRPr="00441CD0">
              <w:t>UPF support of ATSSS-LLL steering functionality (see clause</w:t>
            </w:r>
            <w:r>
              <w:t> </w:t>
            </w:r>
            <w:r w:rsidRPr="00441CD0">
              <w:t>5.20)</w:t>
            </w:r>
          </w:p>
        </w:tc>
      </w:tr>
      <w:tr w:rsidR="00EE5860" w:rsidRPr="00441CD0" w14:paraId="7EC6D99F"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E199EF3" w14:textId="77777777" w:rsidR="00EE5860" w:rsidRPr="00441CD0" w:rsidRDefault="00EE5860" w:rsidP="00BB0E1F">
            <w:pPr>
              <w:pStyle w:val="TAC"/>
            </w:pPr>
            <w:r w:rsidRPr="00441CD0">
              <w:t>9/2</w:t>
            </w:r>
          </w:p>
        </w:tc>
        <w:tc>
          <w:tcPr>
            <w:tcW w:w="877" w:type="dxa"/>
            <w:tcBorders>
              <w:top w:val="single" w:sz="4" w:space="0" w:color="auto"/>
              <w:left w:val="single" w:sz="4" w:space="0" w:color="auto"/>
              <w:bottom w:val="single" w:sz="4" w:space="0" w:color="auto"/>
              <w:right w:val="single" w:sz="4" w:space="0" w:color="auto"/>
            </w:tcBorders>
          </w:tcPr>
          <w:p w14:paraId="67F3D413" w14:textId="77777777" w:rsidR="00EE5860" w:rsidRPr="00441CD0" w:rsidRDefault="00EE5860" w:rsidP="00BB0E1F">
            <w:pPr>
              <w:pStyle w:val="TAC"/>
            </w:pPr>
            <w:r w:rsidRPr="00441CD0">
              <w:t>QFQM</w:t>
            </w:r>
          </w:p>
        </w:tc>
        <w:tc>
          <w:tcPr>
            <w:tcW w:w="2571" w:type="dxa"/>
            <w:tcBorders>
              <w:top w:val="single" w:sz="4" w:space="0" w:color="auto"/>
              <w:left w:val="single" w:sz="4" w:space="0" w:color="auto"/>
              <w:bottom w:val="single" w:sz="4" w:space="0" w:color="auto"/>
              <w:right w:val="single" w:sz="4" w:space="0" w:color="auto"/>
            </w:tcBorders>
          </w:tcPr>
          <w:p w14:paraId="101BCA3A"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1529C713"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sidRPr="00441CD0">
              <w:t>per QoS flow per UE QoS monitoring (see clause</w:t>
            </w:r>
            <w:r>
              <w:t> </w:t>
            </w:r>
            <w:r w:rsidRPr="00441CD0">
              <w:t>5.24.4).</w:t>
            </w:r>
          </w:p>
        </w:tc>
      </w:tr>
      <w:tr w:rsidR="00EE5860" w:rsidRPr="00441CD0" w14:paraId="42866D0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97B208" w14:textId="77777777" w:rsidR="00EE5860" w:rsidRPr="00441CD0" w:rsidRDefault="00EE5860" w:rsidP="00BB0E1F">
            <w:pPr>
              <w:pStyle w:val="TAC"/>
            </w:pPr>
            <w:r w:rsidRPr="00441CD0">
              <w:t>9/3</w:t>
            </w:r>
          </w:p>
        </w:tc>
        <w:tc>
          <w:tcPr>
            <w:tcW w:w="877" w:type="dxa"/>
            <w:tcBorders>
              <w:top w:val="single" w:sz="4" w:space="0" w:color="auto"/>
              <w:left w:val="single" w:sz="4" w:space="0" w:color="auto"/>
              <w:bottom w:val="single" w:sz="4" w:space="0" w:color="auto"/>
              <w:right w:val="single" w:sz="4" w:space="0" w:color="auto"/>
            </w:tcBorders>
          </w:tcPr>
          <w:p w14:paraId="2F95ADC1" w14:textId="77777777" w:rsidR="00EE5860" w:rsidRPr="00441CD0" w:rsidRDefault="00EE5860" w:rsidP="00BB0E1F">
            <w:pPr>
              <w:pStyle w:val="TAC"/>
            </w:pPr>
            <w:r w:rsidRPr="00441CD0">
              <w:t>GPQM</w:t>
            </w:r>
          </w:p>
        </w:tc>
        <w:tc>
          <w:tcPr>
            <w:tcW w:w="2571" w:type="dxa"/>
            <w:tcBorders>
              <w:top w:val="single" w:sz="4" w:space="0" w:color="auto"/>
              <w:left w:val="single" w:sz="4" w:space="0" w:color="auto"/>
              <w:bottom w:val="single" w:sz="4" w:space="0" w:color="auto"/>
              <w:right w:val="single" w:sz="4" w:space="0" w:color="auto"/>
            </w:tcBorders>
          </w:tcPr>
          <w:p w14:paraId="1C379E95"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1CCB68F6"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sidRPr="00441CD0">
              <w:t>per GTP-U Path QoS monitoring (see clause</w:t>
            </w:r>
            <w:r>
              <w:t> </w:t>
            </w:r>
            <w:r w:rsidRPr="00441CD0">
              <w:t>5.24.5).</w:t>
            </w:r>
          </w:p>
        </w:tc>
      </w:tr>
      <w:tr w:rsidR="00EE5860" w:rsidRPr="00441CD0" w14:paraId="6B3F22CE"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A10655A" w14:textId="77777777" w:rsidR="00EE5860" w:rsidRPr="00441CD0" w:rsidRDefault="00EE5860" w:rsidP="00BB0E1F">
            <w:pPr>
              <w:pStyle w:val="TAC"/>
            </w:pPr>
            <w:r w:rsidRPr="00441CD0">
              <w:t>9/4</w:t>
            </w:r>
          </w:p>
        </w:tc>
        <w:tc>
          <w:tcPr>
            <w:tcW w:w="877" w:type="dxa"/>
            <w:tcBorders>
              <w:top w:val="single" w:sz="4" w:space="0" w:color="auto"/>
              <w:left w:val="single" w:sz="4" w:space="0" w:color="auto"/>
              <w:bottom w:val="single" w:sz="4" w:space="0" w:color="auto"/>
              <w:right w:val="single" w:sz="4" w:space="0" w:color="auto"/>
            </w:tcBorders>
          </w:tcPr>
          <w:p w14:paraId="220D0B0F" w14:textId="77777777" w:rsidR="00EE5860" w:rsidRPr="00441CD0" w:rsidRDefault="00EE5860" w:rsidP="00BB0E1F">
            <w:pPr>
              <w:pStyle w:val="TAC"/>
            </w:pPr>
            <w:r w:rsidRPr="00441CD0">
              <w:t>MT-EDT</w:t>
            </w:r>
          </w:p>
        </w:tc>
        <w:tc>
          <w:tcPr>
            <w:tcW w:w="2571" w:type="dxa"/>
            <w:tcBorders>
              <w:top w:val="single" w:sz="4" w:space="0" w:color="auto"/>
              <w:left w:val="single" w:sz="4" w:space="0" w:color="auto"/>
              <w:bottom w:val="single" w:sz="4" w:space="0" w:color="auto"/>
              <w:right w:val="single" w:sz="4" w:space="0" w:color="auto"/>
            </w:tcBorders>
          </w:tcPr>
          <w:p w14:paraId="696DFE5C" w14:textId="77777777" w:rsidR="00EE5860" w:rsidRPr="00441CD0" w:rsidRDefault="00EE5860" w:rsidP="00BB0E1F">
            <w:pPr>
              <w:pStyle w:val="TAC"/>
              <w:rPr>
                <w:lang w:eastAsia="zh-CN"/>
              </w:rPr>
            </w:pPr>
            <w:r w:rsidRPr="00441CD0">
              <w:rPr>
                <w:lang w:eastAsia="zh-CN"/>
              </w:rPr>
              <w:t>Sxa</w:t>
            </w:r>
          </w:p>
        </w:tc>
        <w:tc>
          <w:tcPr>
            <w:tcW w:w="4437" w:type="dxa"/>
            <w:tcBorders>
              <w:top w:val="single" w:sz="4" w:space="0" w:color="auto"/>
              <w:left w:val="single" w:sz="4" w:space="0" w:color="auto"/>
              <w:bottom w:val="single" w:sz="4" w:space="0" w:color="auto"/>
              <w:right w:val="single" w:sz="4" w:space="0" w:color="auto"/>
            </w:tcBorders>
          </w:tcPr>
          <w:p w14:paraId="3BC40D4D" w14:textId="77777777" w:rsidR="00EE5860" w:rsidRPr="00441CD0" w:rsidRDefault="00EE5860" w:rsidP="00BB0E1F">
            <w:pPr>
              <w:pStyle w:val="TAL"/>
              <w:rPr>
                <w:lang w:eastAsia="zh-CN"/>
              </w:rPr>
            </w:pPr>
            <w:r w:rsidRPr="00441CD0">
              <w:rPr>
                <w:lang w:eastAsia="zh-CN"/>
              </w:rPr>
              <w:t xml:space="preserve">SGW-U support of reporting the size of DL Data Packets. </w:t>
            </w:r>
            <w:r w:rsidRPr="00441CD0">
              <w:t>(see clause</w:t>
            </w:r>
            <w:r>
              <w:t> </w:t>
            </w:r>
            <w:r w:rsidRPr="00441CD0">
              <w:t>5.2.4.1).</w:t>
            </w:r>
          </w:p>
        </w:tc>
      </w:tr>
      <w:tr w:rsidR="00EE5860" w:rsidRPr="00441CD0" w14:paraId="7A26546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0271EE3" w14:textId="77777777" w:rsidR="00EE5860" w:rsidRPr="00441CD0" w:rsidRDefault="00EE5860" w:rsidP="00BB0E1F">
            <w:pPr>
              <w:pStyle w:val="TAC"/>
            </w:pPr>
            <w:r w:rsidRPr="00441CD0">
              <w:t>9/5</w:t>
            </w:r>
          </w:p>
        </w:tc>
        <w:tc>
          <w:tcPr>
            <w:tcW w:w="877" w:type="dxa"/>
            <w:tcBorders>
              <w:top w:val="single" w:sz="4" w:space="0" w:color="auto"/>
              <w:left w:val="single" w:sz="4" w:space="0" w:color="auto"/>
              <w:bottom w:val="single" w:sz="4" w:space="0" w:color="auto"/>
              <w:right w:val="single" w:sz="4" w:space="0" w:color="auto"/>
            </w:tcBorders>
          </w:tcPr>
          <w:p w14:paraId="27D8D397" w14:textId="77777777" w:rsidR="00EE5860" w:rsidRPr="00441CD0" w:rsidRDefault="00EE5860" w:rsidP="00BB0E1F">
            <w:pPr>
              <w:pStyle w:val="TAC"/>
            </w:pPr>
            <w:r w:rsidRPr="00441CD0">
              <w:t>CIOT</w:t>
            </w:r>
          </w:p>
        </w:tc>
        <w:tc>
          <w:tcPr>
            <w:tcW w:w="2571" w:type="dxa"/>
            <w:tcBorders>
              <w:top w:val="single" w:sz="4" w:space="0" w:color="auto"/>
              <w:left w:val="single" w:sz="4" w:space="0" w:color="auto"/>
              <w:bottom w:val="single" w:sz="4" w:space="0" w:color="auto"/>
              <w:right w:val="single" w:sz="4" w:space="0" w:color="auto"/>
            </w:tcBorders>
          </w:tcPr>
          <w:p w14:paraId="443A1BB3" w14:textId="77777777" w:rsidR="00EE5860" w:rsidRPr="00441CD0" w:rsidRDefault="00EE5860" w:rsidP="00BB0E1F">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14:paraId="044585B0" w14:textId="77777777" w:rsidR="00EE5860" w:rsidRPr="00441CD0" w:rsidRDefault="00EE5860" w:rsidP="00BB0E1F">
            <w:pPr>
              <w:pStyle w:val="TAL"/>
              <w:rPr>
                <w:lang w:eastAsia="zh-CN"/>
              </w:rPr>
            </w:pPr>
            <w:r>
              <w:rPr>
                <w:rFonts w:hint="eastAsia"/>
                <w:lang w:eastAsia="zh-CN"/>
              </w:rPr>
              <w:t>UP function</w:t>
            </w:r>
            <w:r w:rsidRPr="00441CD0">
              <w:rPr>
                <w:lang w:eastAsia="zh-CN"/>
              </w:rPr>
              <w:t xml:space="preserve"> support of CIoT feature, e.g. small data packet rate enforcement. (see</w:t>
            </w:r>
            <w:r>
              <w:rPr>
                <w:lang w:eastAsia="zh-CN"/>
              </w:rPr>
              <w:t> </w:t>
            </w:r>
            <w:r w:rsidRPr="00441CD0">
              <w:rPr>
                <w:lang w:eastAsia="zh-CN"/>
              </w:rPr>
              <w:t>5.4.15)</w:t>
            </w:r>
          </w:p>
        </w:tc>
      </w:tr>
      <w:tr w:rsidR="00EE5860" w:rsidRPr="00441CD0" w14:paraId="4934D52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B7FE3DB" w14:textId="77777777" w:rsidR="00EE5860" w:rsidRPr="00441CD0" w:rsidRDefault="00EE5860" w:rsidP="00BB0E1F">
            <w:pPr>
              <w:pStyle w:val="TAC"/>
            </w:pPr>
            <w:r w:rsidRPr="00441CD0">
              <w:t>9/6</w:t>
            </w:r>
          </w:p>
        </w:tc>
        <w:tc>
          <w:tcPr>
            <w:tcW w:w="877" w:type="dxa"/>
            <w:tcBorders>
              <w:top w:val="single" w:sz="4" w:space="0" w:color="auto"/>
              <w:left w:val="single" w:sz="4" w:space="0" w:color="auto"/>
              <w:bottom w:val="single" w:sz="4" w:space="0" w:color="auto"/>
              <w:right w:val="single" w:sz="4" w:space="0" w:color="auto"/>
            </w:tcBorders>
          </w:tcPr>
          <w:p w14:paraId="6455217F" w14:textId="77777777" w:rsidR="00EE5860" w:rsidRPr="00441CD0" w:rsidRDefault="00EE5860" w:rsidP="00BB0E1F">
            <w:pPr>
              <w:pStyle w:val="TAC"/>
            </w:pPr>
            <w:r w:rsidRPr="00441CD0">
              <w:t>ETHAR</w:t>
            </w:r>
          </w:p>
        </w:tc>
        <w:tc>
          <w:tcPr>
            <w:tcW w:w="2571" w:type="dxa"/>
            <w:tcBorders>
              <w:top w:val="single" w:sz="4" w:space="0" w:color="auto"/>
              <w:left w:val="single" w:sz="4" w:space="0" w:color="auto"/>
              <w:bottom w:val="single" w:sz="4" w:space="0" w:color="auto"/>
              <w:right w:val="single" w:sz="4" w:space="0" w:color="auto"/>
            </w:tcBorders>
          </w:tcPr>
          <w:p w14:paraId="30F2F648"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73DEE645" w14:textId="77777777" w:rsidR="00EE5860" w:rsidRPr="00441CD0" w:rsidRDefault="00EE5860" w:rsidP="00BB0E1F">
            <w:pPr>
              <w:pStyle w:val="TAL"/>
              <w:rPr>
                <w:lang w:eastAsia="zh-CN"/>
              </w:rPr>
            </w:pPr>
            <w:r w:rsidRPr="00441CD0">
              <w:rPr>
                <w:rFonts w:hint="eastAsia"/>
                <w:lang w:eastAsia="zh-CN"/>
              </w:rPr>
              <w:t>U</w:t>
            </w:r>
            <w:r w:rsidRPr="00441CD0">
              <w:rPr>
                <w:lang w:eastAsia="zh-CN"/>
              </w:rPr>
              <w:t>PF support of Ethernet PDU Session Anchor Relocation (see clause</w:t>
            </w:r>
            <w:r>
              <w:rPr>
                <w:lang w:eastAsia="zh-CN"/>
              </w:rPr>
              <w:t> </w:t>
            </w:r>
            <w:r w:rsidRPr="00441CD0">
              <w:rPr>
                <w:lang w:eastAsia="zh-CN"/>
              </w:rPr>
              <w:t>5.13.6).</w:t>
            </w:r>
          </w:p>
        </w:tc>
      </w:tr>
      <w:tr w:rsidR="00EE5860" w:rsidRPr="00441CD0" w14:paraId="07B6B101"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AE2558C" w14:textId="77777777" w:rsidR="00EE5860" w:rsidRPr="00441CD0" w:rsidRDefault="00EE5860" w:rsidP="00BB0E1F">
            <w:pPr>
              <w:pStyle w:val="TAC"/>
              <w:rPr>
                <w:lang w:eastAsia="zh-CN"/>
              </w:rPr>
            </w:pPr>
            <w:r>
              <w:rPr>
                <w:rFonts w:hint="eastAsia"/>
                <w:lang w:eastAsia="zh-CN"/>
              </w:rPr>
              <w:t>9</w:t>
            </w:r>
            <w:r>
              <w:rPr>
                <w:lang w:eastAsia="zh-CN"/>
              </w:rPr>
              <w:t>/7</w:t>
            </w:r>
          </w:p>
        </w:tc>
        <w:tc>
          <w:tcPr>
            <w:tcW w:w="877" w:type="dxa"/>
            <w:tcBorders>
              <w:top w:val="single" w:sz="4" w:space="0" w:color="auto"/>
              <w:left w:val="single" w:sz="4" w:space="0" w:color="auto"/>
              <w:bottom w:val="single" w:sz="4" w:space="0" w:color="auto"/>
              <w:right w:val="single" w:sz="4" w:space="0" w:color="auto"/>
            </w:tcBorders>
          </w:tcPr>
          <w:p w14:paraId="27F8928F" w14:textId="77777777" w:rsidR="00EE5860" w:rsidRPr="00441CD0" w:rsidRDefault="00EE5860" w:rsidP="00BB0E1F">
            <w:pPr>
              <w:pStyle w:val="TAC"/>
              <w:rPr>
                <w:lang w:eastAsia="zh-CN"/>
              </w:rPr>
            </w:pPr>
            <w:r>
              <w:rPr>
                <w:rFonts w:hint="eastAsia"/>
                <w:lang w:eastAsia="zh-CN"/>
              </w:rPr>
              <w:t>D</w:t>
            </w:r>
            <w:r>
              <w:rPr>
                <w:lang w:eastAsia="zh-CN"/>
              </w:rPr>
              <w:t>DDS</w:t>
            </w:r>
          </w:p>
        </w:tc>
        <w:tc>
          <w:tcPr>
            <w:tcW w:w="2571" w:type="dxa"/>
            <w:tcBorders>
              <w:top w:val="single" w:sz="4" w:space="0" w:color="auto"/>
              <w:left w:val="single" w:sz="4" w:space="0" w:color="auto"/>
              <w:bottom w:val="single" w:sz="4" w:space="0" w:color="auto"/>
              <w:right w:val="single" w:sz="4" w:space="0" w:color="auto"/>
            </w:tcBorders>
          </w:tcPr>
          <w:p w14:paraId="061B425B" w14:textId="77777777" w:rsidR="00EE5860" w:rsidRPr="00441CD0" w:rsidRDefault="00EE5860" w:rsidP="00BB0E1F">
            <w:pPr>
              <w:pStyle w:val="TAC"/>
              <w:rPr>
                <w:lang w:eastAsia="zh-CN"/>
              </w:rPr>
            </w:pPr>
            <w:r>
              <w:rPr>
                <w:rFonts w:hint="eastAsia"/>
                <w:lang w:eastAsia="zh-CN"/>
              </w:rPr>
              <w:t>N</w:t>
            </w:r>
            <w:r>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5ECD5EB2" w14:textId="77777777" w:rsidR="00EE5860" w:rsidRPr="00092BBD" w:rsidRDefault="00EE5860" w:rsidP="00BB0E1F">
            <w:pPr>
              <w:pStyle w:val="TAL"/>
              <w:rPr>
                <w:lang w:val="en-US" w:eastAsia="zh-CN"/>
              </w:rPr>
            </w:pPr>
            <w:r>
              <w:rPr>
                <w:lang w:eastAsia="zh-CN"/>
              </w:rPr>
              <w:t xml:space="preserve">UPF support of reporting the first buffered </w:t>
            </w:r>
            <w:r>
              <w:rPr>
                <w:rFonts w:hint="eastAsia"/>
                <w:lang w:eastAsia="zh-CN"/>
              </w:rPr>
              <w:t>/</w:t>
            </w:r>
            <w:r>
              <w:rPr>
                <w:lang w:eastAsia="zh-CN"/>
              </w:rPr>
              <w:t xml:space="preserve"> first discarded downlink data after buffering / directly dropped downlink data for</w:t>
            </w:r>
            <w:r>
              <w:t xml:space="preserve"> downlink data delivery status notification.</w:t>
            </w:r>
          </w:p>
        </w:tc>
      </w:tr>
      <w:tr w:rsidR="00EE5860" w:rsidRPr="00441CD0" w14:paraId="20CE12D2"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6B11AC8" w14:textId="77777777" w:rsidR="00EE5860" w:rsidRPr="00441CD0" w:rsidRDefault="00EE5860" w:rsidP="00BB0E1F">
            <w:pPr>
              <w:pStyle w:val="TAC"/>
              <w:rPr>
                <w:lang w:eastAsia="zh-CN"/>
              </w:rPr>
            </w:pPr>
            <w:r>
              <w:rPr>
                <w:rFonts w:hint="eastAsia"/>
                <w:lang w:eastAsia="zh-CN"/>
              </w:rPr>
              <w:t>9/</w:t>
            </w:r>
            <w:r>
              <w:rPr>
                <w:lang w:eastAsia="zh-CN"/>
              </w:rPr>
              <w:t>8</w:t>
            </w:r>
          </w:p>
        </w:tc>
        <w:tc>
          <w:tcPr>
            <w:tcW w:w="877" w:type="dxa"/>
            <w:tcBorders>
              <w:top w:val="single" w:sz="4" w:space="0" w:color="auto"/>
              <w:left w:val="single" w:sz="4" w:space="0" w:color="auto"/>
              <w:bottom w:val="single" w:sz="4" w:space="0" w:color="auto"/>
              <w:right w:val="single" w:sz="4" w:space="0" w:color="auto"/>
            </w:tcBorders>
          </w:tcPr>
          <w:p w14:paraId="535D0C99" w14:textId="77777777" w:rsidR="00EE5860" w:rsidRPr="00441CD0" w:rsidRDefault="00EE5860" w:rsidP="00BB0E1F">
            <w:pPr>
              <w:pStyle w:val="TAC"/>
              <w:rPr>
                <w:lang w:eastAsia="zh-CN"/>
              </w:rPr>
            </w:pPr>
            <w:r>
              <w:rPr>
                <w:rFonts w:hint="eastAsia"/>
                <w:lang w:eastAsia="zh-CN"/>
              </w:rPr>
              <w:t>RDS</w:t>
            </w:r>
          </w:p>
        </w:tc>
        <w:tc>
          <w:tcPr>
            <w:tcW w:w="2571" w:type="dxa"/>
            <w:tcBorders>
              <w:top w:val="single" w:sz="4" w:space="0" w:color="auto"/>
              <w:left w:val="single" w:sz="4" w:space="0" w:color="auto"/>
              <w:bottom w:val="single" w:sz="4" w:space="0" w:color="auto"/>
              <w:right w:val="single" w:sz="4" w:space="0" w:color="auto"/>
            </w:tcBorders>
          </w:tcPr>
          <w:p w14:paraId="33B92E49" w14:textId="77777777" w:rsidR="00EE5860" w:rsidRPr="00441CD0" w:rsidRDefault="00EE5860" w:rsidP="00BB0E1F">
            <w:pPr>
              <w:pStyle w:val="TAC"/>
              <w:rPr>
                <w:lang w:eastAsia="zh-CN"/>
              </w:rPr>
            </w:pPr>
            <w:r w:rsidRPr="00441CD0">
              <w:rPr>
                <w:lang w:eastAsia="zh-CN"/>
              </w:rPr>
              <w:t>Sxb, N4</w:t>
            </w:r>
          </w:p>
        </w:tc>
        <w:tc>
          <w:tcPr>
            <w:tcW w:w="4437" w:type="dxa"/>
            <w:tcBorders>
              <w:top w:val="single" w:sz="4" w:space="0" w:color="auto"/>
              <w:left w:val="single" w:sz="4" w:space="0" w:color="auto"/>
              <w:bottom w:val="single" w:sz="4" w:space="0" w:color="auto"/>
              <w:right w:val="single" w:sz="4" w:space="0" w:color="auto"/>
            </w:tcBorders>
          </w:tcPr>
          <w:p w14:paraId="62318527" w14:textId="77777777" w:rsidR="00EE5860" w:rsidRPr="00441CD0" w:rsidRDefault="00EE5860" w:rsidP="00BB0E1F">
            <w:pPr>
              <w:pStyle w:val="TAL"/>
              <w:rPr>
                <w:lang w:eastAsia="zh-CN"/>
              </w:rPr>
            </w:pPr>
            <w:r w:rsidRPr="00441CD0">
              <w:rPr>
                <w:rFonts w:hint="eastAsia"/>
                <w:lang w:eastAsia="zh-CN"/>
              </w:rPr>
              <w:t>U</w:t>
            </w:r>
            <w:r w:rsidRPr="00441CD0">
              <w:rPr>
                <w:lang w:eastAsia="zh-CN"/>
              </w:rPr>
              <w:t>P</w:t>
            </w:r>
            <w:r>
              <w:rPr>
                <w:lang w:eastAsia="zh-CN"/>
              </w:rPr>
              <w:t xml:space="preserve"> function</w:t>
            </w:r>
            <w:r w:rsidRPr="00441CD0">
              <w:rPr>
                <w:lang w:eastAsia="zh-CN"/>
              </w:rPr>
              <w:t xml:space="preserve"> support of </w:t>
            </w:r>
            <w:r>
              <w:rPr>
                <w:rFonts w:hint="eastAsia"/>
                <w:lang w:eastAsia="zh-CN"/>
              </w:rPr>
              <w:t>Reliable Data Service</w:t>
            </w:r>
            <w:r w:rsidRPr="00441CD0">
              <w:rPr>
                <w:lang w:eastAsia="zh-CN"/>
              </w:rPr>
              <w:t xml:space="preserve"> (see clause</w:t>
            </w:r>
            <w:r>
              <w:rPr>
                <w:lang w:eastAsia="zh-CN"/>
              </w:rPr>
              <w:t> </w:t>
            </w:r>
            <w:r w:rsidRPr="00441CD0">
              <w:rPr>
                <w:lang w:eastAsia="zh-CN"/>
              </w:rPr>
              <w:t>5.</w:t>
            </w:r>
            <w:r>
              <w:rPr>
                <w:lang w:eastAsia="zh-CN"/>
              </w:rPr>
              <w:t>29</w:t>
            </w:r>
            <w:r w:rsidRPr="00441CD0">
              <w:rPr>
                <w:lang w:eastAsia="zh-CN"/>
              </w:rPr>
              <w:t>).</w:t>
            </w:r>
          </w:p>
        </w:tc>
      </w:tr>
      <w:tr w:rsidR="00EE5860" w:rsidRPr="00441CD0" w14:paraId="3FEF5B1E"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1CB4BA1D" w14:textId="77777777" w:rsidR="00EE5860" w:rsidRPr="00441CD0" w:rsidRDefault="00EE5860" w:rsidP="00BB0E1F">
            <w:pPr>
              <w:pStyle w:val="TAC"/>
            </w:pPr>
            <w:r>
              <w:t>10</w:t>
            </w:r>
            <w:r w:rsidRPr="00441CD0">
              <w:t>/</w:t>
            </w:r>
            <w:r>
              <w:t>1</w:t>
            </w:r>
          </w:p>
        </w:tc>
        <w:tc>
          <w:tcPr>
            <w:tcW w:w="877" w:type="dxa"/>
            <w:tcBorders>
              <w:top w:val="single" w:sz="4" w:space="0" w:color="auto"/>
              <w:left w:val="single" w:sz="4" w:space="0" w:color="auto"/>
              <w:bottom w:val="single" w:sz="4" w:space="0" w:color="auto"/>
              <w:right w:val="single" w:sz="4" w:space="0" w:color="auto"/>
            </w:tcBorders>
          </w:tcPr>
          <w:p w14:paraId="5C54AA5F" w14:textId="77777777" w:rsidR="00EE5860" w:rsidRPr="00441CD0" w:rsidRDefault="00EE5860" w:rsidP="00BB0E1F">
            <w:pPr>
              <w:pStyle w:val="TAC"/>
            </w:pPr>
            <w:r>
              <w:t>RTTWP</w:t>
            </w:r>
          </w:p>
        </w:tc>
        <w:tc>
          <w:tcPr>
            <w:tcW w:w="2571" w:type="dxa"/>
            <w:tcBorders>
              <w:top w:val="single" w:sz="4" w:space="0" w:color="auto"/>
              <w:left w:val="single" w:sz="4" w:space="0" w:color="auto"/>
              <w:bottom w:val="single" w:sz="4" w:space="0" w:color="auto"/>
              <w:right w:val="single" w:sz="4" w:space="0" w:color="auto"/>
            </w:tcBorders>
          </w:tcPr>
          <w:p w14:paraId="3718F56C" w14:textId="77777777" w:rsidR="00EE5860" w:rsidRPr="00441CD0" w:rsidRDefault="00EE5860" w:rsidP="00BB0E1F">
            <w:pPr>
              <w:pStyle w:val="TAC"/>
              <w:rPr>
                <w:lang w:eastAsia="zh-CN"/>
              </w:rPr>
            </w:pPr>
            <w:r w:rsidRPr="00441CD0">
              <w:rPr>
                <w:rFonts w:hint="eastAsia"/>
                <w:lang w:eastAsia="zh-CN"/>
              </w:rPr>
              <w:t>N</w:t>
            </w:r>
            <w:r w:rsidRPr="00441CD0">
              <w:rPr>
                <w:lang w:eastAsia="zh-CN"/>
              </w:rPr>
              <w:t>4</w:t>
            </w:r>
          </w:p>
        </w:tc>
        <w:tc>
          <w:tcPr>
            <w:tcW w:w="4437" w:type="dxa"/>
            <w:tcBorders>
              <w:top w:val="single" w:sz="4" w:space="0" w:color="auto"/>
              <w:left w:val="single" w:sz="4" w:space="0" w:color="auto"/>
              <w:bottom w:val="single" w:sz="4" w:space="0" w:color="auto"/>
              <w:right w:val="single" w:sz="4" w:space="0" w:color="auto"/>
            </w:tcBorders>
          </w:tcPr>
          <w:p w14:paraId="538C1430" w14:textId="77777777" w:rsidR="00EE5860" w:rsidRPr="00441CD0" w:rsidRDefault="00EE5860" w:rsidP="00BB0E1F">
            <w:pPr>
              <w:pStyle w:val="TAL"/>
              <w:rPr>
                <w:lang w:eastAsia="zh-CN"/>
              </w:rPr>
            </w:pPr>
            <w:r w:rsidRPr="00441CD0">
              <w:rPr>
                <w:rFonts w:hint="eastAsia"/>
                <w:lang w:eastAsia="zh-CN"/>
              </w:rPr>
              <w:t>U</w:t>
            </w:r>
            <w:r w:rsidRPr="00441CD0">
              <w:rPr>
                <w:lang w:eastAsia="zh-CN"/>
              </w:rPr>
              <w:t xml:space="preserve">PF support of </w:t>
            </w:r>
            <w:r>
              <w:rPr>
                <w:lang w:eastAsia="zh-CN"/>
              </w:rPr>
              <w:t>RTT measurements towards the UE Without PMF</w:t>
            </w:r>
            <w:r w:rsidRPr="00441CD0">
              <w:rPr>
                <w:lang w:eastAsia="zh-CN"/>
              </w:rPr>
              <w:t>.</w:t>
            </w:r>
          </w:p>
        </w:tc>
      </w:tr>
      <w:tr w:rsidR="00603D51" w:rsidRPr="00441CD0" w14:paraId="5C726FB8"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3596D3A" w14:textId="4E43F403" w:rsidR="00603D51" w:rsidRDefault="00603D51" w:rsidP="00603D51">
            <w:pPr>
              <w:pStyle w:val="TAC"/>
            </w:pPr>
            <w:r>
              <w:t>10/2</w:t>
            </w:r>
          </w:p>
        </w:tc>
        <w:tc>
          <w:tcPr>
            <w:tcW w:w="877" w:type="dxa"/>
            <w:tcBorders>
              <w:top w:val="single" w:sz="4" w:space="0" w:color="auto"/>
              <w:left w:val="single" w:sz="4" w:space="0" w:color="auto"/>
              <w:bottom w:val="single" w:sz="4" w:space="0" w:color="auto"/>
              <w:right w:val="single" w:sz="4" w:space="0" w:color="auto"/>
            </w:tcBorders>
          </w:tcPr>
          <w:p w14:paraId="18BFF7C8"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17915F7E" w14:textId="417266A7"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3F092237" w14:textId="2CA7546D" w:rsidR="00603D51" w:rsidRPr="00441CD0" w:rsidRDefault="00603D51" w:rsidP="00603D51">
            <w:pPr>
              <w:pStyle w:val="TAL"/>
              <w:rPr>
                <w:lang w:eastAsia="zh-CN"/>
              </w:rPr>
            </w:pPr>
            <w:r w:rsidRPr="00603D51">
              <w:t>Reserved for later release</w:t>
            </w:r>
          </w:p>
        </w:tc>
      </w:tr>
      <w:tr w:rsidR="00603D51" w:rsidRPr="00441CD0" w14:paraId="42723B0A"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D34DA95" w14:textId="385DD638" w:rsidR="00603D51" w:rsidRDefault="00603D51" w:rsidP="00603D51">
            <w:pPr>
              <w:pStyle w:val="TAC"/>
            </w:pPr>
            <w:r>
              <w:t>10/3</w:t>
            </w:r>
          </w:p>
        </w:tc>
        <w:tc>
          <w:tcPr>
            <w:tcW w:w="877" w:type="dxa"/>
            <w:tcBorders>
              <w:top w:val="single" w:sz="4" w:space="0" w:color="auto"/>
              <w:left w:val="single" w:sz="4" w:space="0" w:color="auto"/>
              <w:bottom w:val="single" w:sz="4" w:space="0" w:color="auto"/>
              <w:right w:val="single" w:sz="4" w:space="0" w:color="auto"/>
            </w:tcBorders>
          </w:tcPr>
          <w:p w14:paraId="5FB25FD1"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5912BF06" w14:textId="5CD8EC7C"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3F372AD0" w14:textId="2A5EA846" w:rsidR="00603D51" w:rsidRPr="00441CD0" w:rsidRDefault="00603D51" w:rsidP="00603D51">
            <w:pPr>
              <w:pStyle w:val="TAL"/>
              <w:rPr>
                <w:lang w:eastAsia="zh-CN"/>
              </w:rPr>
            </w:pPr>
            <w:r w:rsidRPr="00603D51">
              <w:t>Reserved for later release</w:t>
            </w:r>
          </w:p>
        </w:tc>
      </w:tr>
      <w:tr w:rsidR="00603D51" w:rsidRPr="00441CD0" w14:paraId="78943E43"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2B093F2" w14:textId="0AC4427C" w:rsidR="00603D51" w:rsidRDefault="00603D51" w:rsidP="00603D51">
            <w:pPr>
              <w:pStyle w:val="TAC"/>
            </w:pPr>
            <w:r>
              <w:t>10/4</w:t>
            </w:r>
          </w:p>
        </w:tc>
        <w:tc>
          <w:tcPr>
            <w:tcW w:w="877" w:type="dxa"/>
            <w:tcBorders>
              <w:top w:val="single" w:sz="4" w:space="0" w:color="auto"/>
              <w:left w:val="single" w:sz="4" w:space="0" w:color="auto"/>
              <w:bottom w:val="single" w:sz="4" w:space="0" w:color="auto"/>
              <w:right w:val="single" w:sz="4" w:space="0" w:color="auto"/>
            </w:tcBorders>
          </w:tcPr>
          <w:p w14:paraId="5B28978F"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3F4B3153" w14:textId="08F52665"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42B017F7" w14:textId="0C6A54A2" w:rsidR="00603D51" w:rsidRPr="00441CD0" w:rsidRDefault="00603D51" w:rsidP="00603D51">
            <w:pPr>
              <w:pStyle w:val="TAL"/>
              <w:rPr>
                <w:lang w:eastAsia="zh-CN"/>
              </w:rPr>
            </w:pPr>
            <w:r w:rsidRPr="00603D51">
              <w:t>Reserved for later release</w:t>
            </w:r>
          </w:p>
        </w:tc>
      </w:tr>
      <w:tr w:rsidR="00603D51" w:rsidRPr="00441CD0" w14:paraId="62500989"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6A2580E1" w14:textId="617A0FBC" w:rsidR="00603D51" w:rsidRDefault="00603D51" w:rsidP="00603D51">
            <w:pPr>
              <w:pStyle w:val="TAC"/>
            </w:pPr>
            <w:r>
              <w:t>10/5</w:t>
            </w:r>
          </w:p>
        </w:tc>
        <w:tc>
          <w:tcPr>
            <w:tcW w:w="877" w:type="dxa"/>
            <w:tcBorders>
              <w:top w:val="single" w:sz="4" w:space="0" w:color="auto"/>
              <w:left w:val="single" w:sz="4" w:space="0" w:color="auto"/>
              <w:bottom w:val="single" w:sz="4" w:space="0" w:color="auto"/>
              <w:right w:val="single" w:sz="4" w:space="0" w:color="auto"/>
            </w:tcBorders>
          </w:tcPr>
          <w:p w14:paraId="3BCE3159"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7047F59A" w14:textId="3FCE9FE6"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13A5FFB9" w14:textId="663D7E1A" w:rsidR="00603D51" w:rsidRPr="00441CD0" w:rsidRDefault="00603D51" w:rsidP="00603D51">
            <w:pPr>
              <w:pStyle w:val="TAL"/>
              <w:rPr>
                <w:lang w:eastAsia="zh-CN"/>
              </w:rPr>
            </w:pPr>
            <w:r w:rsidRPr="00603D51">
              <w:t>Reserved for later release</w:t>
            </w:r>
          </w:p>
        </w:tc>
      </w:tr>
      <w:tr w:rsidR="00603D51" w:rsidRPr="00441CD0" w14:paraId="363DB38F"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A268390" w14:textId="685E65FD" w:rsidR="00603D51" w:rsidRDefault="00603D51" w:rsidP="00603D51">
            <w:pPr>
              <w:pStyle w:val="TAC"/>
            </w:pPr>
            <w:r>
              <w:t>10/6</w:t>
            </w:r>
          </w:p>
        </w:tc>
        <w:tc>
          <w:tcPr>
            <w:tcW w:w="877" w:type="dxa"/>
            <w:tcBorders>
              <w:top w:val="single" w:sz="4" w:space="0" w:color="auto"/>
              <w:left w:val="single" w:sz="4" w:space="0" w:color="auto"/>
              <w:bottom w:val="single" w:sz="4" w:space="0" w:color="auto"/>
              <w:right w:val="single" w:sz="4" w:space="0" w:color="auto"/>
            </w:tcBorders>
          </w:tcPr>
          <w:p w14:paraId="4292133D"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78F8E286" w14:textId="74D8FEA9"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7F1726F0" w14:textId="601B8E93" w:rsidR="00603D51" w:rsidRPr="00441CD0" w:rsidRDefault="00603D51" w:rsidP="00603D51">
            <w:pPr>
              <w:pStyle w:val="TAL"/>
              <w:rPr>
                <w:lang w:eastAsia="zh-CN"/>
              </w:rPr>
            </w:pPr>
            <w:r w:rsidRPr="00603D51">
              <w:t>Reserved for later release</w:t>
            </w:r>
          </w:p>
        </w:tc>
      </w:tr>
      <w:tr w:rsidR="00603D51" w:rsidRPr="00441CD0" w14:paraId="3707C638"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81E3DDA" w14:textId="23A2C18C" w:rsidR="00603D51" w:rsidRDefault="00603D51" w:rsidP="00603D51">
            <w:pPr>
              <w:pStyle w:val="TAC"/>
            </w:pPr>
            <w:r>
              <w:t>10/7</w:t>
            </w:r>
          </w:p>
        </w:tc>
        <w:tc>
          <w:tcPr>
            <w:tcW w:w="877" w:type="dxa"/>
            <w:tcBorders>
              <w:top w:val="single" w:sz="4" w:space="0" w:color="auto"/>
              <w:left w:val="single" w:sz="4" w:space="0" w:color="auto"/>
              <w:bottom w:val="single" w:sz="4" w:space="0" w:color="auto"/>
              <w:right w:val="single" w:sz="4" w:space="0" w:color="auto"/>
            </w:tcBorders>
          </w:tcPr>
          <w:p w14:paraId="3B37CA48"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6658102F" w14:textId="43AE9DDE"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5B71C7B8" w14:textId="1C398328" w:rsidR="00603D51" w:rsidRPr="00441CD0" w:rsidRDefault="00603D51" w:rsidP="00603D51">
            <w:pPr>
              <w:pStyle w:val="TAL"/>
              <w:rPr>
                <w:lang w:eastAsia="zh-CN"/>
              </w:rPr>
            </w:pPr>
            <w:r w:rsidRPr="00603D51">
              <w:t>Reserved for later release</w:t>
            </w:r>
          </w:p>
        </w:tc>
      </w:tr>
      <w:tr w:rsidR="00603D51" w:rsidRPr="00441CD0" w14:paraId="6D4EA12B"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1FD639DE" w14:textId="1AAC127F" w:rsidR="00603D51" w:rsidRDefault="00603D51" w:rsidP="00603D51">
            <w:pPr>
              <w:pStyle w:val="TAC"/>
            </w:pPr>
            <w:r>
              <w:t>10/8</w:t>
            </w:r>
          </w:p>
        </w:tc>
        <w:tc>
          <w:tcPr>
            <w:tcW w:w="877" w:type="dxa"/>
            <w:tcBorders>
              <w:top w:val="single" w:sz="4" w:space="0" w:color="auto"/>
              <w:left w:val="single" w:sz="4" w:space="0" w:color="auto"/>
              <w:bottom w:val="single" w:sz="4" w:space="0" w:color="auto"/>
              <w:right w:val="single" w:sz="4" w:space="0" w:color="auto"/>
            </w:tcBorders>
          </w:tcPr>
          <w:p w14:paraId="7876C64C"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7FA24AD7" w14:textId="1CEB2CE2" w:rsidR="00603D51" w:rsidRPr="00603D51"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101E166A" w14:textId="656962A1" w:rsidR="00603D51" w:rsidRPr="00441CD0" w:rsidRDefault="00603D51" w:rsidP="00603D51">
            <w:pPr>
              <w:pStyle w:val="TAL"/>
              <w:rPr>
                <w:lang w:eastAsia="zh-CN"/>
              </w:rPr>
            </w:pPr>
            <w:r w:rsidRPr="00603D51">
              <w:t>Reserved for later release</w:t>
            </w:r>
          </w:p>
        </w:tc>
      </w:tr>
      <w:tr w:rsidR="00603D51" w:rsidRPr="00441CD0" w14:paraId="103D0F22"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C89E574" w14:textId="102CCF8B" w:rsidR="00603D51" w:rsidRDefault="00603D51" w:rsidP="00603D51">
            <w:pPr>
              <w:pStyle w:val="TAC"/>
            </w:pPr>
            <w:r>
              <w:t>11/1</w:t>
            </w:r>
          </w:p>
        </w:tc>
        <w:tc>
          <w:tcPr>
            <w:tcW w:w="877" w:type="dxa"/>
            <w:tcBorders>
              <w:top w:val="single" w:sz="4" w:space="0" w:color="auto"/>
              <w:left w:val="single" w:sz="4" w:space="0" w:color="auto"/>
              <w:bottom w:val="single" w:sz="4" w:space="0" w:color="auto"/>
              <w:right w:val="single" w:sz="4" w:space="0" w:color="auto"/>
            </w:tcBorders>
          </w:tcPr>
          <w:p w14:paraId="513496A4"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6983E306" w14:textId="0525AEC6" w:rsidR="00603D51" w:rsidRPr="00603D51"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03A94808" w14:textId="16F9B72C" w:rsidR="00603D51" w:rsidRPr="00441CD0" w:rsidRDefault="00603D51" w:rsidP="00603D51">
            <w:pPr>
              <w:pStyle w:val="TAL"/>
              <w:rPr>
                <w:lang w:eastAsia="zh-CN"/>
              </w:rPr>
            </w:pPr>
            <w:r w:rsidRPr="00603D51">
              <w:t>Reserved for later release</w:t>
            </w:r>
          </w:p>
        </w:tc>
      </w:tr>
      <w:tr w:rsidR="00603D51" w:rsidRPr="00441CD0" w14:paraId="0D674C00"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55BC8BC" w14:textId="14612C7B" w:rsidR="00603D51" w:rsidRDefault="00603D51" w:rsidP="00603D51">
            <w:pPr>
              <w:pStyle w:val="TAC"/>
            </w:pPr>
            <w:r>
              <w:t>11/2</w:t>
            </w:r>
          </w:p>
        </w:tc>
        <w:tc>
          <w:tcPr>
            <w:tcW w:w="877" w:type="dxa"/>
            <w:tcBorders>
              <w:top w:val="single" w:sz="4" w:space="0" w:color="auto"/>
              <w:left w:val="single" w:sz="4" w:space="0" w:color="auto"/>
              <w:bottom w:val="single" w:sz="4" w:space="0" w:color="auto"/>
              <w:right w:val="single" w:sz="4" w:space="0" w:color="auto"/>
            </w:tcBorders>
          </w:tcPr>
          <w:p w14:paraId="4D308B4B"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5A5CA286" w14:textId="11AE9F26"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2ED3C633" w14:textId="04F4D00E" w:rsidR="00603D51" w:rsidRPr="00441CD0" w:rsidRDefault="00603D51" w:rsidP="00603D51">
            <w:pPr>
              <w:pStyle w:val="TAL"/>
              <w:rPr>
                <w:lang w:eastAsia="zh-CN"/>
              </w:rPr>
            </w:pPr>
            <w:r w:rsidRPr="00603D51">
              <w:t>Reserved for later release</w:t>
            </w:r>
          </w:p>
        </w:tc>
      </w:tr>
      <w:tr w:rsidR="00603D51" w:rsidRPr="00441CD0" w14:paraId="13036873"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EDB5BB0" w14:textId="29355A0A" w:rsidR="00603D51" w:rsidRDefault="00603D51" w:rsidP="00603D51">
            <w:pPr>
              <w:pStyle w:val="TAC"/>
            </w:pPr>
            <w:r>
              <w:t>11/3</w:t>
            </w:r>
          </w:p>
        </w:tc>
        <w:tc>
          <w:tcPr>
            <w:tcW w:w="877" w:type="dxa"/>
            <w:tcBorders>
              <w:top w:val="single" w:sz="4" w:space="0" w:color="auto"/>
              <w:left w:val="single" w:sz="4" w:space="0" w:color="auto"/>
              <w:bottom w:val="single" w:sz="4" w:space="0" w:color="auto"/>
              <w:right w:val="single" w:sz="4" w:space="0" w:color="auto"/>
            </w:tcBorders>
          </w:tcPr>
          <w:p w14:paraId="505957E9"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0E8E71D8" w14:textId="731C37A3"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09B22A0A" w14:textId="3EDE5DFC" w:rsidR="00603D51" w:rsidRPr="00441CD0" w:rsidRDefault="00603D51" w:rsidP="00603D51">
            <w:pPr>
              <w:pStyle w:val="TAL"/>
              <w:rPr>
                <w:lang w:eastAsia="zh-CN"/>
              </w:rPr>
            </w:pPr>
            <w:r w:rsidRPr="00603D51">
              <w:t>Reserved for later release</w:t>
            </w:r>
          </w:p>
        </w:tc>
      </w:tr>
      <w:tr w:rsidR="00603D51" w:rsidRPr="00441CD0" w14:paraId="6B18A49B"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4CABAB4" w14:textId="70E76068" w:rsidR="00603D51" w:rsidRDefault="00603D51" w:rsidP="00603D51">
            <w:pPr>
              <w:pStyle w:val="TAC"/>
            </w:pPr>
            <w:r>
              <w:t>11/4</w:t>
            </w:r>
          </w:p>
        </w:tc>
        <w:tc>
          <w:tcPr>
            <w:tcW w:w="877" w:type="dxa"/>
            <w:tcBorders>
              <w:top w:val="single" w:sz="4" w:space="0" w:color="auto"/>
              <w:left w:val="single" w:sz="4" w:space="0" w:color="auto"/>
              <w:bottom w:val="single" w:sz="4" w:space="0" w:color="auto"/>
              <w:right w:val="single" w:sz="4" w:space="0" w:color="auto"/>
            </w:tcBorders>
          </w:tcPr>
          <w:p w14:paraId="70694455"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116F72E2" w14:textId="1C8F6952"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7B970145" w14:textId="73C86F86" w:rsidR="00603D51" w:rsidRPr="00441CD0" w:rsidRDefault="00603D51" w:rsidP="00603D51">
            <w:pPr>
              <w:pStyle w:val="TAL"/>
              <w:rPr>
                <w:lang w:eastAsia="zh-CN"/>
              </w:rPr>
            </w:pPr>
            <w:r w:rsidRPr="00603D51">
              <w:t>Reserved for later release</w:t>
            </w:r>
          </w:p>
        </w:tc>
      </w:tr>
      <w:tr w:rsidR="00603D51" w:rsidRPr="00441CD0" w14:paraId="289AA41F"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2B6FC7EB" w14:textId="4A541542" w:rsidR="00603D51" w:rsidRDefault="00603D51" w:rsidP="00603D51">
            <w:pPr>
              <w:pStyle w:val="TAC"/>
            </w:pPr>
            <w:r>
              <w:t>11/5</w:t>
            </w:r>
          </w:p>
        </w:tc>
        <w:tc>
          <w:tcPr>
            <w:tcW w:w="877" w:type="dxa"/>
            <w:tcBorders>
              <w:top w:val="single" w:sz="4" w:space="0" w:color="auto"/>
              <w:left w:val="single" w:sz="4" w:space="0" w:color="auto"/>
              <w:bottom w:val="single" w:sz="4" w:space="0" w:color="auto"/>
              <w:right w:val="single" w:sz="4" w:space="0" w:color="auto"/>
            </w:tcBorders>
          </w:tcPr>
          <w:p w14:paraId="7A5554B7"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369FE239" w14:textId="44C82111"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2EB6745B" w14:textId="6B6B65DB" w:rsidR="00603D51" w:rsidRPr="00441CD0" w:rsidRDefault="00603D51" w:rsidP="00603D51">
            <w:pPr>
              <w:pStyle w:val="TAL"/>
              <w:rPr>
                <w:lang w:eastAsia="zh-CN"/>
              </w:rPr>
            </w:pPr>
            <w:r w:rsidRPr="00603D51">
              <w:t>Reserved for later release</w:t>
            </w:r>
          </w:p>
        </w:tc>
      </w:tr>
      <w:tr w:rsidR="00603D51" w:rsidRPr="00441CD0" w14:paraId="6E2FEEC8"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4F9703AA" w14:textId="6ECE34E7" w:rsidR="00603D51" w:rsidRDefault="00603D51" w:rsidP="00603D51">
            <w:pPr>
              <w:pStyle w:val="TAC"/>
            </w:pPr>
            <w:r>
              <w:t>11/6</w:t>
            </w:r>
          </w:p>
        </w:tc>
        <w:tc>
          <w:tcPr>
            <w:tcW w:w="877" w:type="dxa"/>
            <w:tcBorders>
              <w:top w:val="single" w:sz="4" w:space="0" w:color="auto"/>
              <w:left w:val="single" w:sz="4" w:space="0" w:color="auto"/>
              <w:bottom w:val="single" w:sz="4" w:space="0" w:color="auto"/>
              <w:right w:val="single" w:sz="4" w:space="0" w:color="auto"/>
            </w:tcBorders>
          </w:tcPr>
          <w:p w14:paraId="6F7478C1"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624988CF" w14:textId="4CA95E72"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3A12616A" w14:textId="122F7E45" w:rsidR="00603D51" w:rsidRPr="00441CD0" w:rsidRDefault="00603D51" w:rsidP="00603D51">
            <w:pPr>
              <w:pStyle w:val="TAL"/>
              <w:rPr>
                <w:lang w:eastAsia="zh-CN"/>
              </w:rPr>
            </w:pPr>
            <w:r w:rsidRPr="00603D51">
              <w:t>Reserved for later release</w:t>
            </w:r>
          </w:p>
        </w:tc>
      </w:tr>
      <w:tr w:rsidR="00603D51" w:rsidRPr="00441CD0" w14:paraId="515A9ECB"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FE84F3D" w14:textId="13F77E34" w:rsidR="00603D51" w:rsidRDefault="00603D51" w:rsidP="00603D51">
            <w:pPr>
              <w:pStyle w:val="TAC"/>
            </w:pPr>
            <w:r>
              <w:t>11/7</w:t>
            </w:r>
          </w:p>
        </w:tc>
        <w:tc>
          <w:tcPr>
            <w:tcW w:w="877" w:type="dxa"/>
            <w:tcBorders>
              <w:top w:val="single" w:sz="4" w:space="0" w:color="auto"/>
              <w:left w:val="single" w:sz="4" w:space="0" w:color="auto"/>
              <w:bottom w:val="single" w:sz="4" w:space="0" w:color="auto"/>
              <w:right w:val="single" w:sz="4" w:space="0" w:color="auto"/>
            </w:tcBorders>
          </w:tcPr>
          <w:p w14:paraId="4E34B63E"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5740559E" w14:textId="18990A04"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5A217A38" w14:textId="430BCC59" w:rsidR="00603D51" w:rsidRPr="00441CD0" w:rsidRDefault="00603D51" w:rsidP="00603D51">
            <w:pPr>
              <w:pStyle w:val="TAL"/>
              <w:rPr>
                <w:lang w:eastAsia="zh-CN"/>
              </w:rPr>
            </w:pPr>
            <w:r w:rsidRPr="00603D51">
              <w:t>Reserved for later release</w:t>
            </w:r>
          </w:p>
        </w:tc>
      </w:tr>
      <w:tr w:rsidR="00603D51" w:rsidRPr="00441CD0" w14:paraId="44ECEB46"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1C8AB388" w14:textId="64565348" w:rsidR="00603D51" w:rsidRDefault="00603D51" w:rsidP="00603D51">
            <w:pPr>
              <w:pStyle w:val="TAC"/>
            </w:pPr>
            <w:r>
              <w:t>11/8</w:t>
            </w:r>
          </w:p>
        </w:tc>
        <w:tc>
          <w:tcPr>
            <w:tcW w:w="877" w:type="dxa"/>
            <w:tcBorders>
              <w:top w:val="single" w:sz="4" w:space="0" w:color="auto"/>
              <w:left w:val="single" w:sz="4" w:space="0" w:color="auto"/>
              <w:bottom w:val="single" w:sz="4" w:space="0" w:color="auto"/>
              <w:right w:val="single" w:sz="4" w:space="0" w:color="auto"/>
            </w:tcBorders>
          </w:tcPr>
          <w:p w14:paraId="10161D75"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3B74DC0F" w14:textId="422203AF"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0D2AFB07" w14:textId="36AB3D69" w:rsidR="00603D51" w:rsidRPr="00441CD0" w:rsidRDefault="00603D51" w:rsidP="00603D51">
            <w:pPr>
              <w:pStyle w:val="TAL"/>
              <w:rPr>
                <w:lang w:eastAsia="zh-CN"/>
              </w:rPr>
            </w:pPr>
            <w:r w:rsidRPr="00603D51">
              <w:t>Reserved for later release</w:t>
            </w:r>
          </w:p>
        </w:tc>
      </w:tr>
      <w:tr w:rsidR="00603D51" w:rsidRPr="00441CD0" w14:paraId="5EA3B094"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08B5E804" w14:textId="533F840B" w:rsidR="00603D51" w:rsidRDefault="00603D51" w:rsidP="00603D51">
            <w:pPr>
              <w:pStyle w:val="TAC"/>
            </w:pPr>
            <w:r>
              <w:t>12/1</w:t>
            </w:r>
          </w:p>
        </w:tc>
        <w:tc>
          <w:tcPr>
            <w:tcW w:w="877" w:type="dxa"/>
            <w:tcBorders>
              <w:top w:val="single" w:sz="4" w:space="0" w:color="auto"/>
              <w:left w:val="single" w:sz="4" w:space="0" w:color="auto"/>
              <w:bottom w:val="single" w:sz="4" w:space="0" w:color="auto"/>
              <w:right w:val="single" w:sz="4" w:space="0" w:color="auto"/>
            </w:tcBorders>
          </w:tcPr>
          <w:p w14:paraId="45928DA9" w14:textId="77777777" w:rsidR="00603D51" w:rsidRDefault="00603D51" w:rsidP="00603D51">
            <w:pPr>
              <w:pStyle w:val="TAC"/>
            </w:pPr>
          </w:p>
        </w:tc>
        <w:tc>
          <w:tcPr>
            <w:tcW w:w="2571" w:type="dxa"/>
            <w:tcBorders>
              <w:top w:val="single" w:sz="4" w:space="0" w:color="auto"/>
              <w:left w:val="single" w:sz="4" w:space="0" w:color="auto"/>
              <w:bottom w:val="single" w:sz="4" w:space="0" w:color="auto"/>
              <w:right w:val="single" w:sz="4" w:space="0" w:color="auto"/>
            </w:tcBorders>
          </w:tcPr>
          <w:p w14:paraId="22516CAE" w14:textId="77777777" w:rsidR="00603D51" w:rsidRPr="00441CD0" w:rsidRDefault="00603D51" w:rsidP="00603D51">
            <w:pPr>
              <w:pStyle w:val="TAC"/>
              <w:rPr>
                <w:lang w:eastAsia="zh-CN"/>
              </w:rPr>
            </w:pPr>
          </w:p>
        </w:tc>
        <w:tc>
          <w:tcPr>
            <w:tcW w:w="4437" w:type="dxa"/>
            <w:tcBorders>
              <w:top w:val="single" w:sz="4" w:space="0" w:color="auto"/>
              <w:left w:val="single" w:sz="4" w:space="0" w:color="auto"/>
              <w:bottom w:val="single" w:sz="4" w:space="0" w:color="auto"/>
              <w:right w:val="single" w:sz="4" w:space="0" w:color="auto"/>
            </w:tcBorders>
          </w:tcPr>
          <w:p w14:paraId="28C31259" w14:textId="56D6A54C" w:rsidR="00603D51" w:rsidRPr="00441CD0" w:rsidRDefault="00603D51" w:rsidP="00603D51">
            <w:pPr>
              <w:pStyle w:val="TAL"/>
              <w:rPr>
                <w:lang w:eastAsia="zh-CN"/>
              </w:rPr>
            </w:pPr>
            <w:r w:rsidRPr="00603D51">
              <w:t>Reserved for later release</w:t>
            </w:r>
          </w:p>
        </w:tc>
      </w:tr>
      <w:tr w:rsidR="00603D51" w:rsidRPr="00441CD0" w14:paraId="1DF8B562"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7825C4B9" w14:textId="6527673B" w:rsidR="00603D51" w:rsidRDefault="00603D51" w:rsidP="00603D51">
            <w:pPr>
              <w:pStyle w:val="TAC"/>
            </w:pPr>
            <w:r>
              <w:t>12/2</w:t>
            </w:r>
          </w:p>
        </w:tc>
        <w:tc>
          <w:tcPr>
            <w:tcW w:w="877" w:type="dxa"/>
            <w:tcBorders>
              <w:top w:val="single" w:sz="4" w:space="0" w:color="auto"/>
              <w:left w:val="single" w:sz="4" w:space="0" w:color="auto"/>
              <w:bottom w:val="single" w:sz="4" w:space="0" w:color="auto"/>
              <w:right w:val="single" w:sz="4" w:space="0" w:color="auto"/>
            </w:tcBorders>
          </w:tcPr>
          <w:p w14:paraId="5BF8ECE2" w14:textId="4A70DBD6" w:rsidR="00603D51" w:rsidRDefault="00603D51" w:rsidP="00603D51">
            <w:pPr>
              <w:pStyle w:val="TAC"/>
            </w:pPr>
            <w:r w:rsidRPr="00441CD0">
              <w:t>DBD</w:t>
            </w:r>
            <w:r>
              <w:t>M</w:t>
            </w:r>
          </w:p>
        </w:tc>
        <w:tc>
          <w:tcPr>
            <w:tcW w:w="2571" w:type="dxa"/>
            <w:tcBorders>
              <w:top w:val="single" w:sz="4" w:space="0" w:color="auto"/>
              <w:left w:val="single" w:sz="4" w:space="0" w:color="auto"/>
              <w:bottom w:val="single" w:sz="4" w:space="0" w:color="auto"/>
              <w:right w:val="single" w:sz="4" w:space="0" w:color="auto"/>
            </w:tcBorders>
          </w:tcPr>
          <w:p w14:paraId="77A487B8" w14:textId="4B35C1E3" w:rsidR="00603D51" w:rsidRPr="00441CD0" w:rsidRDefault="008865D5" w:rsidP="00603D51">
            <w:pPr>
              <w:pStyle w:val="TAC"/>
              <w:rPr>
                <w:lang w:eastAsia="zh-CN"/>
              </w:rPr>
            </w:pPr>
            <w:r>
              <w:t xml:space="preserve">Sxa, </w:t>
            </w:r>
            <w:r w:rsidR="00603D51" w:rsidRPr="00441CD0">
              <w:t>N4</w:t>
            </w:r>
          </w:p>
        </w:tc>
        <w:tc>
          <w:tcPr>
            <w:tcW w:w="4437" w:type="dxa"/>
            <w:tcBorders>
              <w:top w:val="single" w:sz="4" w:space="0" w:color="auto"/>
              <w:left w:val="single" w:sz="4" w:space="0" w:color="auto"/>
              <w:bottom w:val="single" w:sz="4" w:space="0" w:color="auto"/>
              <w:right w:val="single" w:sz="4" w:space="0" w:color="auto"/>
            </w:tcBorders>
          </w:tcPr>
          <w:p w14:paraId="7DF79414" w14:textId="4E6DBA21" w:rsidR="00603D51" w:rsidRPr="00441CD0" w:rsidRDefault="00603D51" w:rsidP="00603D51">
            <w:pPr>
              <w:pStyle w:val="TAL"/>
              <w:rPr>
                <w:lang w:eastAsia="zh-CN"/>
              </w:rPr>
            </w:pPr>
            <w:r w:rsidRPr="00441CD0">
              <w:t>The buffering parameter</w:t>
            </w:r>
            <w:r>
              <w:t>s</w:t>
            </w:r>
            <w:r w:rsidRPr="00441CD0">
              <w:t xml:space="preserve"> 'DL Buffering Duration' </w:t>
            </w:r>
            <w:r>
              <w:t xml:space="preserve">and </w:t>
            </w:r>
            <w:r w:rsidRPr="00441CD0">
              <w:t>'DL Buffering Suggested Packet Count'</w:t>
            </w:r>
            <w:r>
              <w:t xml:space="preserve"> in </w:t>
            </w:r>
            <w:r w:rsidRPr="00441CD0">
              <w:t xml:space="preserve">PFCP Session Modification Request </w:t>
            </w:r>
            <w:r>
              <w:t>are</w:t>
            </w:r>
            <w:r w:rsidRPr="00441CD0">
              <w:t xml:space="preserve"> supported by the UP function.</w:t>
            </w:r>
          </w:p>
        </w:tc>
      </w:tr>
      <w:tr w:rsidR="00603D51" w:rsidRPr="00441CD0" w14:paraId="647FC8F3" w14:textId="77777777" w:rsidTr="00BB0E1F">
        <w:trPr>
          <w:cantSplit/>
        </w:trPr>
        <w:tc>
          <w:tcPr>
            <w:tcW w:w="9523" w:type="dxa"/>
            <w:gridSpan w:val="4"/>
            <w:tcBorders>
              <w:top w:val="single" w:sz="4" w:space="0" w:color="auto"/>
              <w:left w:val="single" w:sz="4" w:space="0" w:color="auto"/>
              <w:bottom w:val="single" w:sz="4" w:space="0" w:color="auto"/>
              <w:right w:val="single" w:sz="4" w:space="0" w:color="auto"/>
            </w:tcBorders>
            <w:hideMark/>
          </w:tcPr>
          <w:p w14:paraId="5C875408" w14:textId="77777777" w:rsidR="00603D51" w:rsidRPr="00441CD0" w:rsidRDefault="00603D51" w:rsidP="00603D51">
            <w:pPr>
              <w:pStyle w:val="TAN"/>
              <w:rPr>
                <w:bCs/>
              </w:rPr>
            </w:pPr>
            <w:r w:rsidRPr="00441CD0">
              <w:t xml:space="preserve">Feature Octet / Bit: The octet and bit number within the </w:t>
            </w:r>
            <w:r w:rsidRPr="00441CD0">
              <w:rPr>
                <w:bCs/>
              </w:rPr>
              <w:t>Supported-Features IE, e.g. "5 / 1".</w:t>
            </w:r>
          </w:p>
          <w:p w14:paraId="4EAF9158" w14:textId="77777777" w:rsidR="00603D51" w:rsidRPr="00441CD0" w:rsidRDefault="00603D51" w:rsidP="00603D51">
            <w:pPr>
              <w:pStyle w:val="TAN"/>
              <w:rPr>
                <w:bCs/>
              </w:rPr>
            </w:pPr>
            <w:r w:rsidRPr="00441CD0">
              <w:rPr>
                <w:bCs/>
              </w:rPr>
              <w:t>Feature: A short name that can be used to refer to the octet / bit and to the feature.</w:t>
            </w:r>
          </w:p>
          <w:p w14:paraId="4067C006" w14:textId="77777777" w:rsidR="00603D51" w:rsidRPr="00441CD0" w:rsidRDefault="00603D51" w:rsidP="00603D51">
            <w:pPr>
              <w:pStyle w:val="TAN"/>
              <w:rPr>
                <w:bCs/>
              </w:rPr>
            </w:pPr>
            <w:r w:rsidRPr="00441CD0">
              <w:rPr>
                <w:bCs/>
              </w:rPr>
              <w:t>Interface: A list of applicable interfaces to the feature.</w:t>
            </w:r>
          </w:p>
          <w:p w14:paraId="673E84F6" w14:textId="77777777" w:rsidR="00603D51" w:rsidRPr="00441CD0" w:rsidRDefault="00603D51" w:rsidP="00603D51">
            <w:pPr>
              <w:pStyle w:val="TAN"/>
            </w:pPr>
            <w:r w:rsidRPr="00441CD0">
              <w:t>Description: A clear textual description of the feature.</w:t>
            </w:r>
          </w:p>
        </w:tc>
      </w:tr>
    </w:tbl>
    <w:p w14:paraId="154D0E96" w14:textId="77777777" w:rsidR="00EE5860" w:rsidRPr="00441CD0" w:rsidRDefault="00EE5860" w:rsidP="00EE5860">
      <w:pPr>
        <w:rPr>
          <w:lang w:eastAsia="zh-CN"/>
        </w:rPr>
      </w:pPr>
    </w:p>
    <w:p w14:paraId="48355115" w14:textId="77777777" w:rsidR="00EE5860" w:rsidRPr="00441CD0" w:rsidRDefault="00EE5860" w:rsidP="00EE5860">
      <w:pPr>
        <w:pStyle w:val="Heading3"/>
      </w:pPr>
      <w:bookmarkStart w:id="5377" w:name="_Toc19717371"/>
      <w:bookmarkStart w:id="5378" w:name="_Toc27490872"/>
      <w:bookmarkStart w:id="5379" w:name="_Toc27557165"/>
      <w:bookmarkStart w:id="5380" w:name="_Toc27724082"/>
      <w:bookmarkStart w:id="5381" w:name="_Toc36031156"/>
      <w:bookmarkStart w:id="5382" w:name="_Toc36043076"/>
      <w:bookmarkStart w:id="5383" w:name="_Toc36814401"/>
      <w:bookmarkStart w:id="5384" w:name="_Toc44689259"/>
      <w:bookmarkStart w:id="5385" w:name="_Toc44924013"/>
      <w:bookmarkStart w:id="5386" w:name="_Toc51860983"/>
      <w:bookmarkStart w:id="5387" w:name="_Toc57930754"/>
      <w:bookmarkStart w:id="5388" w:name="_Toc57931384"/>
      <w:bookmarkStart w:id="5389" w:name="_Toc160974510"/>
      <w:r w:rsidRPr="00441CD0">
        <w:lastRenderedPageBreak/>
        <w:t>8.</w:t>
      </w:r>
      <w:r w:rsidRPr="00441CD0">
        <w:rPr>
          <w:lang w:val="en-US"/>
        </w:rPr>
        <w:t>2.26</w:t>
      </w:r>
      <w:r w:rsidRPr="00441CD0">
        <w:tab/>
        <w:t>Apply Action</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40745C22" w14:textId="77777777" w:rsidR="00EE5860" w:rsidRPr="00441CD0" w:rsidRDefault="00EE5860" w:rsidP="00EE5860">
      <w:pPr>
        <w:rPr>
          <w:lang w:eastAsia="ja-JP"/>
        </w:rPr>
      </w:pPr>
      <w:r w:rsidRPr="00441CD0">
        <w:t>The Apply Action IE indicates t</w:t>
      </w:r>
      <w:r w:rsidRPr="00441CD0">
        <w:rPr>
          <w:lang w:val="en-US"/>
        </w:rPr>
        <w:t>he action(s) the UP function is required to apply to packets</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8.2.26-1</w:t>
      </w:r>
      <w:r w:rsidRPr="00441CD0">
        <w:rPr>
          <w:lang w:eastAsia="ja-JP"/>
        </w:rPr>
        <w:t>.</w:t>
      </w:r>
    </w:p>
    <w:p w14:paraId="4AFF6575" w14:textId="77777777" w:rsidR="00EE5860" w:rsidRPr="00441CD0" w:rsidRDefault="00EE5860" w:rsidP="00EE5860">
      <w:pPr>
        <w:rPr>
          <w:lang w:eastAsia="ja-JP"/>
        </w:rPr>
      </w:pPr>
    </w:p>
    <w:p w14:paraId="42E422E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99CDA04" w14:textId="77777777" w:rsidTr="00BB0E1F">
        <w:trPr>
          <w:jc w:val="center"/>
        </w:trPr>
        <w:tc>
          <w:tcPr>
            <w:tcW w:w="151" w:type="dxa"/>
            <w:tcBorders>
              <w:top w:val="single" w:sz="6" w:space="0" w:color="auto"/>
              <w:left w:val="single" w:sz="6" w:space="0" w:color="auto"/>
              <w:bottom w:val="nil"/>
              <w:right w:val="nil"/>
            </w:tcBorders>
          </w:tcPr>
          <w:p w14:paraId="451CCDB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0DBE3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34786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9FF7E4B" w14:textId="77777777" w:rsidR="00EE5860" w:rsidRPr="00441CD0" w:rsidRDefault="00EE5860" w:rsidP="00BB0E1F">
            <w:pPr>
              <w:pStyle w:val="TAC"/>
              <w:rPr>
                <w:lang w:val="fr-FR"/>
              </w:rPr>
            </w:pPr>
          </w:p>
        </w:tc>
      </w:tr>
      <w:tr w:rsidR="00EE5860" w:rsidRPr="00441CD0" w14:paraId="203BF108" w14:textId="77777777" w:rsidTr="00BB0E1F">
        <w:trPr>
          <w:jc w:val="center"/>
        </w:trPr>
        <w:tc>
          <w:tcPr>
            <w:tcW w:w="151" w:type="dxa"/>
            <w:tcBorders>
              <w:top w:val="nil"/>
              <w:left w:val="single" w:sz="6" w:space="0" w:color="auto"/>
              <w:bottom w:val="nil"/>
              <w:right w:val="nil"/>
            </w:tcBorders>
          </w:tcPr>
          <w:p w14:paraId="31648BF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95A6B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DFE4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456299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886F31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C2822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AD1B89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AA268E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39FDBE9"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6C439A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0E3DA56" w14:textId="77777777" w:rsidR="00EE5860" w:rsidRPr="00441CD0" w:rsidRDefault="00EE5860" w:rsidP="00BB0E1F">
            <w:pPr>
              <w:pStyle w:val="TAC"/>
              <w:rPr>
                <w:lang w:val="fr-FR"/>
              </w:rPr>
            </w:pPr>
          </w:p>
        </w:tc>
      </w:tr>
      <w:tr w:rsidR="00EE5860" w:rsidRPr="00441CD0" w14:paraId="68148303" w14:textId="77777777" w:rsidTr="00BB0E1F">
        <w:trPr>
          <w:jc w:val="center"/>
        </w:trPr>
        <w:tc>
          <w:tcPr>
            <w:tcW w:w="151" w:type="dxa"/>
            <w:tcBorders>
              <w:top w:val="nil"/>
              <w:left w:val="single" w:sz="6" w:space="0" w:color="auto"/>
              <w:bottom w:val="nil"/>
              <w:right w:val="nil"/>
            </w:tcBorders>
          </w:tcPr>
          <w:p w14:paraId="369A86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7868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A307449" w14:textId="77777777" w:rsidR="00EE5860" w:rsidRPr="00441CD0" w:rsidRDefault="00EE5860" w:rsidP="00BB0E1F">
            <w:pPr>
              <w:pStyle w:val="TAC"/>
              <w:rPr>
                <w:lang w:val="fr-FR"/>
              </w:rPr>
            </w:pPr>
            <w:r w:rsidRPr="00441CD0">
              <w:rPr>
                <w:lang w:val="fr-FR"/>
              </w:rPr>
              <w:t>Type = 44 (decimal)</w:t>
            </w:r>
          </w:p>
        </w:tc>
        <w:tc>
          <w:tcPr>
            <w:tcW w:w="588" w:type="dxa"/>
            <w:tcBorders>
              <w:top w:val="nil"/>
              <w:left w:val="single" w:sz="4" w:space="0" w:color="auto"/>
              <w:bottom w:val="nil"/>
              <w:right w:val="single" w:sz="6" w:space="0" w:color="auto"/>
            </w:tcBorders>
          </w:tcPr>
          <w:p w14:paraId="1FE9D170" w14:textId="77777777" w:rsidR="00EE5860" w:rsidRPr="00441CD0" w:rsidRDefault="00EE5860" w:rsidP="00BB0E1F">
            <w:pPr>
              <w:pStyle w:val="TAC"/>
              <w:rPr>
                <w:lang w:val="fr-FR"/>
              </w:rPr>
            </w:pPr>
          </w:p>
        </w:tc>
      </w:tr>
      <w:tr w:rsidR="00EE5860" w:rsidRPr="00441CD0" w14:paraId="48652764" w14:textId="77777777" w:rsidTr="00BB0E1F">
        <w:trPr>
          <w:jc w:val="center"/>
        </w:trPr>
        <w:tc>
          <w:tcPr>
            <w:tcW w:w="151" w:type="dxa"/>
            <w:tcBorders>
              <w:top w:val="nil"/>
              <w:left w:val="single" w:sz="6" w:space="0" w:color="auto"/>
              <w:bottom w:val="nil"/>
              <w:right w:val="nil"/>
            </w:tcBorders>
          </w:tcPr>
          <w:p w14:paraId="75F2F54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B9D52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322F86"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8560E08" w14:textId="77777777" w:rsidR="00EE5860" w:rsidRPr="00441CD0" w:rsidRDefault="00EE5860" w:rsidP="00BB0E1F">
            <w:pPr>
              <w:pStyle w:val="TAC"/>
              <w:rPr>
                <w:lang w:val="fr-FR"/>
              </w:rPr>
            </w:pPr>
          </w:p>
        </w:tc>
      </w:tr>
      <w:tr w:rsidR="00EE5860" w:rsidRPr="00441CD0" w14:paraId="2B5D5458" w14:textId="77777777" w:rsidTr="00BB0E1F">
        <w:trPr>
          <w:jc w:val="center"/>
        </w:trPr>
        <w:tc>
          <w:tcPr>
            <w:tcW w:w="151" w:type="dxa"/>
            <w:tcBorders>
              <w:top w:val="nil"/>
              <w:left w:val="single" w:sz="6" w:space="0" w:color="auto"/>
              <w:bottom w:val="nil"/>
              <w:right w:val="nil"/>
            </w:tcBorders>
          </w:tcPr>
          <w:p w14:paraId="6BA5030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727D10" w14:textId="77777777" w:rsidR="00EE5860" w:rsidRPr="00441CD0" w:rsidRDefault="00EE5860" w:rsidP="00BB0E1F">
            <w:pPr>
              <w:pStyle w:val="TAC"/>
              <w:rPr>
                <w:lang w:val="fr-FR"/>
              </w:rPr>
            </w:pPr>
            <w:r w:rsidRPr="00441CD0">
              <w:rPr>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348DFB" w14:textId="77777777" w:rsidR="00EE5860" w:rsidRPr="00441CD0" w:rsidRDefault="00EE5860" w:rsidP="00BB0E1F">
            <w:pPr>
              <w:pStyle w:val="TAC"/>
              <w:rPr>
                <w:lang w:val="fr-FR"/>
              </w:rPr>
            </w:pPr>
            <w:r w:rsidRPr="00441CD0">
              <w:rPr>
                <w:lang w:val="fr-FR"/>
              </w:rPr>
              <w:t>DFRT</w:t>
            </w:r>
          </w:p>
        </w:tc>
        <w:tc>
          <w:tcPr>
            <w:tcW w:w="589" w:type="dxa"/>
            <w:tcBorders>
              <w:top w:val="single" w:sz="4" w:space="0" w:color="auto"/>
              <w:left w:val="single" w:sz="4" w:space="0" w:color="auto"/>
              <w:bottom w:val="single" w:sz="4" w:space="0" w:color="auto"/>
              <w:right w:val="single" w:sz="4" w:space="0" w:color="auto"/>
            </w:tcBorders>
            <w:hideMark/>
          </w:tcPr>
          <w:p w14:paraId="26378E62" w14:textId="77777777" w:rsidR="00EE5860" w:rsidRPr="00441CD0" w:rsidRDefault="00EE5860" w:rsidP="00BB0E1F">
            <w:pPr>
              <w:pStyle w:val="TAC"/>
              <w:rPr>
                <w:lang w:val="fr-FR"/>
              </w:rPr>
            </w:pPr>
            <w:r w:rsidRPr="00441CD0">
              <w:rPr>
                <w:lang w:val="fr-FR"/>
              </w:rPr>
              <w:t>IPMD</w:t>
            </w:r>
          </w:p>
        </w:tc>
        <w:tc>
          <w:tcPr>
            <w:tcW w:w="589" w:type="dxa"/>
            <w:tcBorders>
              <w:top w:val="single" w:sz="4" w:space="0" w:color="auto"/>
              <w:left w:val="single" w:sz="4" w:space="0" w:color="auto"/>
              <w:bottom w:val="single" w:sz="4" w:space="0" w:color="auto"/>
              <w:right w:val="single" w:sz="4" w:space="0" w:color="auto"/>
            </w:tcBorders>
            <w:hideMark/>
          </w:tcPr>
          <w:p w14:paraId="3C5E01EB" w14:textId="77777777" w:rsidR="00EE5860" w:rsidRPr="00441CD0" w:rsidRDefault="00EE5860" w:rsidP="00BB0E1F">
            <w:pPr>
              <w:pStyle w:val="TAC"/>
              <w:rPr>
                <w:lang w:val="fr-FR"/>
              </w:rPr>
            </w:pPr>
            <w:r w:rsidRPr="00441CD0">
              <w:rPr>
                <w:lang w:val="fr-FR"/>
              </w:rPr>
              <w:t>IPMA</w:t>
            </w:r>
          </w:p>
        </w:tc>
        <w:tc>
          <w:tcPr>
            <w:tcW w:w="589" w:type="dxa"/>
            <w:tcBorders>
              <w:top w:val="single" w:sz="4" w:space="0" w:color="auto"/>
              <w:left w:val="single" w:sz="4" w:space="0" w:color="auto"/>
              <w:bottom w:val="single" w:sz="4" w:space="0" w:color="auto"/>
              <w:right w:val="single" w:sz="4" w:space="0" w:color="auto"/>
            </w:tcBorders>
            <w:hideMark/>
          </w:tcPr>
          <w:p w14:paraId="7D7C76AC" w14:textId="77777777" w:rsidR="00EE5860" w:rsidRPr="00441CD0" w:rsidRDefault="00EE5860" w:rsidP="00BB0E1F">
            <w:pPr>
              <w:pStyle w:val="TAC"/>
              <w:rPr>
                <w:lang w:val="fr-FR"/>
              </w:rPr>
            </w:pPr>
            <w:r w:rsidRPr="00441CD0">
              <w:rPr>
                <w:lang w:val="fr-FR"/>
              </w:rPr>
              <w:t>DUPL</w:t>
            </w:r>
          </w:p>
        </w:tc>
        <w:tc>
          <w:tcPr>
            <w:tcW w:w="589" w:type="dxa"/>
            <w:tcBorders>
              <w:top w:val="single" w:sz="4" w:space="0" w:color="auto"/>
              <w:left w:val="single" w:sz="4" w:space="0" w:color="auto"/>
              <w:bottom w:val="single" w:sz="4" w:space="0" w:color="auto"/>
              <w:right w:val="single" w:sz="4" w:space="0" w:color="auto"/>
            </w:tcBorders>
            <w:hideMark/>
          </w:tcPr>
          <w:p w14:paraId="2AE1B0AD" w14:textId="77777777" w:rsidR="00EE5860" w:rsidRPr="00441CD0" w:rsidRDefault="00EE5860" w:rsidP="00BB0E1F">
            <w:pPr>
              <w:pStyle w:val="TAC"/>
              <w:rPr>
                <w:lang w:val="fr-FR"/>
              </w:rPr>
            </w:pPr>
            <w:r w:rsidRPr="00441CD0">
              <w:rPr>
                <w:lang w:val="fr-FR"/>
              </w:rPr>
              <w:t>NOCP</w:t>
            </w:r>
          </w:p>
        </w:tc>
        <w:tc>
          <w:tcPr>
            <w:tcW w:w="589" w:type="dxa"/>
            <w:tcBorders>
              <w:top w:val="single" w:sz="4" w:space="0" w:color="auto"/>
              <w:left w:val="single" w:sz="4" w:space="0" w:color="auto"/>
              <w:bottom w:val="single" w:sz="4" w:space="0" w:color="auto"/>
              <w:right w:val="single" w:sz="4" w:space="0" w:color="auto"/>
            </w:tcBorders>
            <w:hideMark/>
          </w:tcPr>
          <w:p w14:paraId="2F43B0FE" w14:textId="77777777" w:rsidR="00EE5860" w:rsidRPr="00441CD0" w:rsidRDefault="00EE5860" w:rsidP="00BB0E1F">
            <w:pPr>
              <w:pStyle w:val="TAC"/>
              <w:rPr>
                <w:lang w:val="fr-FR"/>
              </w:rPr>
            </w:pPr>
            <w:r w:rsidRPr="00441CD0">
              <w:rPr>
                <w:lang w:val="fr-FR"/>
              </w:rPr>
              <w:t>BUFF</w:t>
            </w:r>
          </w:p>
        </w:tc>
        <w:tc>
          <w:tcPr>
            <w:tcW w:w="589" w:type="dxa"/>
            <w:tcBorders>
              <w:top w:val="single" w:sz="4" w:space="0" w:color="auto"/>
              <w:left w:val="single" w:sz="4" w:space="0" w:color="auto"/>
              <w:bottom w:val="single" w:sz="4" w:space="0" w:color="auto"/>
              <w:right w:val="single" w:sz="4" w:space="0" w:color="auto"/>
            </w:tcBorders>
            <w:hideMark/>
          </w:tcPr>
          <w:p w14:paraId="52E9D970" w14:textId="77777777" w:rsidR="00EE5860" w:rsidRPr="00441CD0" w:rsidRDefault="00EE5860" w:rsidP="00BB0E1F">
            <w:pPr>
              <w:pStyle w:val="TAC"/>
              <w:rPr>
                <w:lang w:val="fr-FR"/>
              </w:rPr>
            </w:pPr>
            <w:r w:rsidRPr="00441CD0">
              <w:rPr>
                <w:lang w:val="fr-FR"/>
              </w:rPr>
              <w:t>FORW</w:t>
            </w:r>
          </w:p>
        </w:tc>
        <w:tc>
          <w:tcPr>
            <w:tcW w:w="589" w:type="dxa"/>
            <w:tcBorders>
              <w:top w:val="single" w:sz="4" w:space="0" w:color="auto"/>
              <w:left w:val="single" w:sz="4" w:space="0" w:color="auto"/>
              <w:bottom w:val="single" w:sz="4" w:space="0" w:color="auto"/>
              <w:right w:val="single" w:sz="4" w:space="0" w:color="auto"/>
            </w:tcBorders>
            <w:hideMark/>
          </w:tcPr>
          <w:p w14:paraId="70477D5E"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1A17DA2" w14:textId="77777777" w:rsidR="00EE5860" w:rsidRPr="00441CD0" w:rsidRDefault="00EE5860" w:rsidP="00BB0E1F">
            <w:pPr>
              <w:pStyle w:val="TAC"/>
              <w:rPr>
                <w:lang w:val="fr-FR"/>
              </w:rPr>
            </w:pPr>
          </w:p>
        </w:tc>
      </w:tr>
      <w:tr w:rsidR="00EE5860" w:rsidRPr="00441CD0" w14:paraId="1E11BA11" w14:textId="77777777" w:rsidTr="00BB0E1F">
        <w:trPr>
          <w:jc w:val="center"/>
        </w:trPr>
        <w:tc>
          <w:tcPr>
            <w:tcW w:w="151" w:type="dxa"/>
            <w:tcBorders>
              <w:top w:val="nil"/>
              <w:left w:val="single" w:sz="6" w:space="0" w:color="auto"/>
              <w:bottom w:val="nil"/>
              <w:right w:val="nil"/>
            </w:tcBorders>
          </w:tcPr>
          <w:p w14:paraId="367979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tcPr>
          <w:p w14:paraId="6D25DF32" w14:textId="77777777" w:rsidR="00EE5860" w:rsidRPr="00441CD0" w:rsidRDefault="00EE5860" w:rsidP="00BB0E1F">
            <w:pPr>
              <w:pStyle w:val="TAC"/>
              <w:rPr>
                <w:lang w:val="fr-FR" w:eastAsia="zh-CN"/>
              </w:rPr>
            </w:pPr>
            <w:r w:rsidRPr="00441CD0">
              <w:rPr>
                <w:lang w:val="fr-FR" w:eastAsia="zh-CN"/>
              </w:rPr>
              <w:t>6</w:t>
            </w:r>
          </w:p>
        </w:tc>
        <w:tc>
          <w:tcPr>
            <w:tcW w:w="2944" w:type="dxa"/>
            <w:gridSpan w:val="5"/>
            <w:tcBorders>
              <w:top w:val="single" w:sz="4" w:space="0" w:color="auto"/>
              <w:left w:val="single" w:sz="4" w:space="0" w:color="auto"/>
              <w:bottom w:val="single" w:sz="4" w:space="0" w:color="auto"/>
              <w:right w:val="single" w:sz="4" w:space="0" w:color="auto"/>
            </w:tcBorders>
          </w:tcPr>
          <w:p w14:paraId="60F05FDF" w14:textId="77777777" w:rsidR="00EE5860" w:rsidRPr="00441CD0" w:rsidRDefault="00EE5860" w:rsidP="00BB0E1F">
            <w:pPr>
              <w:pStyle w:val="TAC"/>
              <w:rPr>
                <w:lang w:val="fr-FR" w:eastAsia="zh-CN"/>
              </w:rPr>
            </w:pPr>
            <w:r w:rsidRPr="00441CD0">
              <w:rPr>
                <w:rFonts w:hint="eastAsia"/>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09ADEA2" w14:textId="77777777" w:rsidR="00EE5860" w:rsidRPr="00441CD0" w:rsidRDefault="00EE5860" w:rsidP="00BB0E1F">
            <w:pPr>
              <w:pStyle w:val="TAC"/>
              <w:rPr>
                <w:lang w:val="fr-FR" w:eastAsia="zh-CN"/>
              </w:rPr>
            </w:pPr>
            <w:r>
              <w:rPr>
                <w:rFonts w:hint="eastAsia"/>
                <w:lang w:val="fr-FR" w:eastAsia="zh-CN"/>
              </w:rPr>
              <w:t>D</w:t>
            </w:r>
            <w:r>
              <w:rPr>
                <w:lang w:val="fr-FR" w:eastAsia="zh-CN"/>
              </w:rPr>
              <w:t>DPN</w:t>
            </w:r>
          </w:p>
        </w:tc>
        <w:tc>
          <w:tcPr>
            <w:tcW w:w="589" w:type="dxa"/>
            <w:tcBorders>
              <w:top w:val="single" w:sz="4" w:space="0" w:color="auto"/>
              <w:left w:val="single" w:sz="4" w:space="0" w:color="auto"/>
              <w:bottom w:val="single" w:sz="4" w:space="0" w:color="auto"/>
              <w:right w:val="single" w:sz="4" w:space="0" w:color="auto"/>
            </w:tcBorders>
          </w:tcPr>
          <w:p w14:paraId="505BA08D" w14:textId="77777777" w:rsidR="00EE5860" w:rsidRPr="00441CD0" w:rsidRDefault="00EE5860" w:rsidP="00BB0E1F">
            <w:pPr>
              <w:pStyle w:val="TAC"/>
              <w:rPr>
                <w:lang w:val="fr-FR" w:eastAsia="zh-CN"/>
              </w:rPr>
            </w:pPr>
            <w:r>
              <w:rPr>
                <w:lang w:val="fr-FR" w:eastAsia="zh-CN"/>
              </w:rPr>
              <w:t>BDPN</w:t>
            </w:r>
          </w:p>
        </w:tc>
        <w:tc>
          <w:tcPr>
            <w:tcW w:w="589" w:type="dxa"/>
            <w:tcBorders>
              <w:top w:val="single" w:sz="4" w:space="0" w:color="auto"/>
              <w:left w:val="single" w:sz="4" w:space="0" w:color="auto"/>
              <w:bottom w:val="single" w:sz="4" w:space="0" w:color="auto"/>
              <w:right w:val="single" w:sz="4" w:space="0" w:color="auto"/>
            </w:tcBorders>
          </w:tcPr>
          <w:p w14:paraId="662B27CC" w14:textId="77777777" w:rsidR="00EE5860" w:rsidRPr="00441CD0" w:rsidRDefault="00EE5860" w:rsidP="00BB0E1F">
            <w:pPr>
              <w:pStyle w:val="TAC"/>
              <w:rPr>
                <w:lang w:val="fr-FR" w:eastAsia="zh-CN"/>
              </w:rPr>
            </w:pPr>
            <w:r w:rsidRPr="00441CD0">
              <w:rPr>
                <w:rFonts w:hint="eastAsia"/>
                <w:lang w:val="fr-FR" w:eastAsia="zh-CN"/>
              </w:rPr>
              <w:t>E</w:t>
            </w:r>
            <w:r w:rsidRPr="00441CD0">
              <w:rPr>
                <w:lang w:val="fr-FR" w:eastAsia="zh-CN"/>
              </w:rPr>
              <w:t>DRT</w:t>
            </w:r>
          </w:p>
        </w:tc>
        <w:tc>
          <w:tcPr>
            <w:tcW w:w="588" w:type="dxa"/>
            <w:tcBorders>
              <w:top w:val="nil"/>
              <w:left w:val="single" w:sz="4" w:space="0" w:color="auto"/>
              <w:bottom w:val="nil"/>
              <w:right w:val="single" w:sz="6" w:space="0" w:color="auto"/>
            </w:tcBorders>
          </w:tcPr>
          <w:p w14:paraId="20A2BBF7" w14:textId="77777777" w:rsidR="00EE5860" w:rsidRPr="00441CD0" w:rsidRDefault="00EE5860" w:rsidP="00BB0E1F">
            <w:pPr>
              <w:pStyle w:val="TAC"/>
              <w:rPr>
                <w:lang w:val="fr-FR"/>
              </w:rPr>
            </w:pPr>
          </w:p>
        </w:tc>
      </w:tr>
      <w:tr w:rsidR="00EE5860" w:rsidRPr="00441CD0" w14:paraId="08A30248" w14:textId="77777777" w:rsidTr="00BB0E1F">
        <w:trPr>
          <w:jc w:val="center"/>
        </w:trPr>
        <w:tc>
          <w:tcPr>
            <w:tcW w:w="151" w:type="dxa"/>
            <w:tcBorders>
              <w:top w:val="nil"/>
              <w:left w:val="single" w:sz="6" w:space="0" w:color="auto"/>
              <w:bottom w:val="single" w:sz="4" w:space="0" w:color="auto"/>
              <w:right w:val="nil"/>
            </w:tcBorders>
          </w:tcPr>
          <w:p w14:paraId="291BCEA8"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AD3CA84" w14:textId="77777777" w:rsidR="00EE5860" w:rsidRPr="00441CD0" w:rsidRDefault="00EE5860" w:rsidP="00BB0E1F">
            <w:pPr>
              <w:pStyle w:val="TAC"/>
              <w:rPr>
                <w:lang w:val="fr-FR" w:eastAsia="zh-CN"/>
              </w:rPr>
            </w:pPr>
            <w:r w:rsidRPr="00441CD0">
              <w:rPr>
                <w:lang w:val="fr-FR" w:eastAsia="zh-CN"/>
              </w:rPr>
              <w:t>7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A0CE85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B43BF" w14:textId="77777777" w:rsidR="00EE5860" w:rsidRPr="00441CD0" w:rsidRDefault="00EE5860" w:rsidP="00BB0E1F">
            <w:pPr>
              <w:pStyle w:val="TAC"/>
            </w:pPr>
          </w:p>
        </w:tc>
      </w:tr>
    </w:tbl>
    <w:p w14:paraId="709B3C6D" w14:textId="77777777" w:rsidR="00EE5860" w:rsidRPr="00441CD0" w:rsidRDefault="00EE5860" w:rsidP="00EE5860">
      <w:pPr>
        <w:pStyle w:val="TF"/>
      </w:pPr>
      <w:r w:rsidRPr="00441CD0">
        <w:t xml:space="preserve">Figure </w:t>
      </w:r>
      <w:r w:rsidRPr="00441CD0">
        <w:rPr>
          <w:lang w:eastAsia="zh-CN"/>
        </w:rPr>
        <w:t>8.2.26-</w:t>
      </w:r>
      <w:r w:rsidRPr="00441CD0">
        <w:rPr>
          <w:lang w:eastAsia="ja-JP"/>
        </w:rPr>
        <w:t>1</w:t>
      </w:r>
      <w:r w:rsidRPr="00441CD0">
        <w:t>: Apply Action</w:t>
      </w:r>
    </w:p>
    <w:p w14:paraId="0E6A0B40" w14:textId="77777777" w:rsidR="00EE5860" w:rsidRPr="00441CD0" w:rsidRDefault="00EE5860" w:rsidP="00EE5860">
      <w:r w:rsidRPr="00441CD0">
        <w:t>The octet 5 shall be encoded as follows:</w:t>
      </w:r>
    </w:p>
    <w:p w14:paraId="153E4E39" w14:textId="77777777" w:rsidR="00EE5860" w:rsidRPr="00441CD0" w:rsidRDefault="00EE5860" w:rsidP="00EE5860">
      <w:pPr>
        <w:pStyle w:val="B1"/>
        <w:rPr>
          <w:noProof/>
        </w:rPr>
      </w:pPr>
      <w:r w:rsidRPr="00441CD0">
        <w:rPr>
          <w:noProof/>
        </w:rPr>
        <w:t>-</w:t>
      </w:r>
      <w:r w:rsidRPr="00441CD0">
        <w:rPr>
          <w:noProof/>
        </w:rPr>
        <w:tab/>
        <w:t>Bit 1 – DROP (</w:t>
      </w:r>
      <w:r w:rsidRPr="00441CD0">
        <w:rPr>
          <w:lang w:eastAsia="zh-CN"/>
        </w:rPr>
        <w:t>Drop)</w:t>
      </w:r>
      <w:r w:rsidRPr="00441CD0">
        <w:rPr>
          <w:noProof/>
        </w:rPr>
        <w:t>: when set to "1", this indicates a request to drop the packets.</w:t>
      </w:r>
    </w:p>
    <w:p w14:paraId="124BAE7C" w14:textId="77777777" w:rsidR="00EE5860" w:rsidRPr="00441CD0" w:rsidRDefault="00EE5860" w:rsidP="00EE5860">
      <w:pPr>
        <w:pStyle w:val="B1"/>
        <w:rPr>
          <w:noProof/>
        </w:rPr>
      </w:pPr>
      <w:r w:rsidRPr="00441CD0">
        <w:rPr>
          <w:noProof/>
        </w:rPr>
        <w:t>-</w:t>
      </w:r>
      <w:r w:rsidRPr="00441CD0">
        <w:rPr>
          <w:noProof/>
        </w:rPr>
        <w:tab/>
        <w:t>Bit 2 – FORW (</w:t>
      </w:r>
      <w:r w:rsidRPr="00441CD0">
        <w:rPr>
          <w:lang w:eastAsia="zh-CN"/>
        </w:rPr>
        <w:t>Forward)</w:t>
      </w:r>
      <w:r w:rsidRPr="00441CD0">
        <w:rPr>
          <w:noProof/>
        </w:rPr>
        <w:t>: when set to "1", this indicates a request to forward the packets.</w:t>
      </w:r>
    </w:p>
    <w:p w14:paraId="7C719359" w14:textId="77777777" w:rsidR="00EE5860" w:rsidRPr="00441CD0" w:rsidRDefault="00EE5860" w:rsidP="00EE5860">
      <w:pPr>
        <w:pStyle w:val="B1"/>
        <w:rPr>
          <w:noProof/>
        </w:rPr>
      </w:pPr>
      <w:r w:rsidRPr="00441CD0">
        <w:rPr>
          <w:noProof/>
        </w:rPr>
        <w:t>-</w:t>
      </w:r>
      <w:r w:rsidRPr="00441CD0">
        <w:rPr>
          <w:noProof/>
        </w:rPr>
        <w:tab/>
        <w:t>Bit 3 – BUFF (</w:t>
      </w:r>
      <w:r w:rsidRPr="00441CD0">
        <w:rPr>
          <w:lang w:eastAsia="zh-CN"/>
        </w:rPr>
        <w:t>Buffer)</w:t>
      </w:r>
      <w:r w:rsidRPr="00441CD0">
        <w:rPr>
          <w:noProof/>
        </w:rPr>
        <w:t>: when set to "1", this indicates a request to buffer the packets.</w:t>
      </w:r>
    </w:p>
    <w:p w14:paraId="2C2EC867" w14:textId="77777777" w:rsidR="00EE5860" w:rsidRPr="00441CD0" w:rsidRDefault="00EE5860" w:rsidP="00EE5860">
      <w:pPr>
        <w:pStyle w:val="B1"/>
        <w:rPr>
          <w:noProof/>
        </w:rPr>
      </w:pPr>
      <w:r w:rsidRPr="00441CD0">
        <w:rPr>
          <w:noProof/>
        </w:rPr>
        <w:t>-</w:t>
      </w:r>
      <w:r w:rsidRPr="00441CD0">
        <w:rPr>
          <w:noProof/>
        </w:rPr>
        <w:tab/>
        <w:t>Bit 4 – NOCP (Notify the CP function</w:t>
      </w:r>
      <w:r w:rsidRPr="00441CD0">
        <w:rPr>
          <w:lang w:eastAsia="zh-CN"/>
        </w:rPr>
        <w:t>)</w:t>
      </w:r>
      <w:r w:rsidRPr="00441CD0">
        <w:rPr>
          <w:noProof/>
        </w:rPr>
        <w:t>: when set to "1", this indicates a request to notify the CP function about the arrival of a first downlink packet being buffered.</w:t>
      </w:r>
    </w:p>
    <w:p w14:paraId="19CACFB1" w14:textId="77777777" w:rsidR="00EE5860" w:rsidRPr="00441CD0" w:rsidRDefault="00EE5860" w:rsidP="00EE5860">
      <w:pPr>
        <w:pStyle w:val="B1"/>
        <w:rPr>
          <w:noProof/>
        </w:rPr>
      </w:pPr>
      <w:r w:rsidRPr="00441CD0">
        <w:rPr>
          <w:noProof/>
        </w:rPr>
        <w:t>-</w:t>
      </w:r>
      <w:r w:rsidRPr="00441CD0">
        <w:rPr>
          <w:noProof/>
        </w:rPr>
        <w:tab/>
        <w:t>Bit 5 – DUPL (</w:t>
      </w:r>
      <w:r w:rsidRPr="00441CD0">
        <w:rPr>
          <w:lang w:eastAsia="zh-CN"/>
        </w:rPr>
        <w:t>Duplicate)</w:t>
      </w:r>
      <w:r w:rsidRPr="00441CD0">
        <w:rPr>
          <w:noProof/>
        </w:rPr>
        <w:t>: when set to "1", this indicates a request to duplicate the packets.</w:t>
      </w:r>
    </w:p>
    <w:p w14:paraId="148E7C97" w14:textId="77777777" w:rsidR="00EE5860" w:rsidRPr="00441CD0" w:rsidRDefault="00EE5860" w:rsidP="00EE5860">
      <w:pPr>
        <w:pStyle w:val="B1"/>
        <w:rPr>
          <w:noProof/>
        </w:rPr>
      </w:pPr>
      <w:r w:rsidRPr="00441CD0">
        <w:rPr>
          <w:noProof/>
        </w:rPr>
        <w:t>-</w:t>
      </w:r>
      <w:r w:rsidRPr="00441CD0">
        <w:rPr>
          <w:noProof/>
        </w:rPr>
        <w:tab/>
        <w:t>Bit 6 – IPMA (</w:t>
      </w:r>
      <w:r w:rsidRPr="00441CD0">
        <w:t>IP Multicast Accept</w:t>
      </w:r>
      <w:r w:rsidRPr="00441CD0">
        <w:rPr>
          <w:lang w:eastAsia="zh-CN"/>
        </w:rPr>
        <w:t>)</w:t>
      </w:r>
      <w:r w:rsidRPr="00441CD0">
        <w:rPr>
          <w:noProof/>
        </w:rPr>
        <w:t xml:space="preserve">: when set to "1", this indicates a request to accept UE requests to join an </w:t>
      </w:r>
      <w:r w:rsidRPr="00441CD0">
        <w:t>IP multicast group.</w:t>
      </w:r>
    </w:p>
    <w:p w14:paraId="394E64AE" w14:textId="77777777" w:rsidR="00EE5860" w:rsidRPr="00441CD0" w:rsidRDefault="00EE5860" w:rsidP="00EE5860">
      <w:pPr>
        <w:pStyle w:val="B1"/>
        <w:rPr>
          <w:noProof/>
        </w:rPr>
      </w:pPr>
      <w:bookmarkStart w:id="5390" w:name="_Toc19717372"/>
      <w:bookmarkStart w:id="5391" w:name="_Toc27490873"/>
      <w:bookmarkStart w:id="5392" w:name="_Toc27557166"/>
      <w:bookmarkStart w:id="5393" w:name="_Toc27724083"/>
      <w:r w:rsidRPr="00441CD0">
        <w:rPr>
          <w:noProof/>
        </w:rPr>
        <w:t>-</w:t>
      </w:r>
      <w:r w:rsidRPr="00441CD0">
        <w:rPr>
          <w:noProof/>
        </w:rPr>
        <w:tab/>
        <w:t>Bit 7 – IPMD (</w:t>
      </w:r>
      <w:r w:rsidRPr="00441CD0">
        <w:t>IP Multicast Deny</w:t>
      </w:r>
      <w:r w:rsidRPr="00441CD0">
        <w:rPr>
          <w:lang w:eastAsia="zh-CN"/>
        </w:rPr>
        <w:t>)</w:t>
      </w:r>
      <w:r w:rsidRPr="00441CD0">
        <w:rPr>
          <w:noProof/>
        </w:rPr>
        <w:t xml:space="preserve">: when set to "1", this indicates a request to deny UE requests to join an </w:t>
      </w:r>
      <w:r w:rsidRPr="00441CD0">
        <w:t>IP multicast group</w:t>
      </w:r>
      <w:r w:rsidRPr="00441CD0">
        <w:rPr>
          <w:noProof/>
        </w:rPr>
        <w:t>.</w:t>
      </w:r>
    </w:p>
    <w:p w14:paraId="0F79270E" w14:textId="6389BCFC" w:rsidR="00EE5860" w:rsidRPr="00441CD0" w:rsidRDefault="00EE5860" w:rsidP="00EE5860">
      <w:pPr>
        <w:pStyle w:val="B1"/>
      </w:pPr>
      <w:r w:rsidRPr="00441CD0">
        <w:t>-</w:t>
      </w:r>
      <w:r w:rsidRPr="00441CD0">
        <w:tab/>
        <w:t xml:space="preserve">Bit </w:t>
      </w:r>
      <w:r w:rsidRPr="00441CD0">
        <w:rPr>
          <w:lang w:eastAsia="zh-CN"/>
        </w:rPr>
        <w:t>8</w:t>
      </w:r>
      <w:r w:rsidRPr="00441CD0">
        <w:t xml:space="preserve"> – DFRT </w:t>
      </w:r>
      <w:r w:rsidRPr="00441CD0">
        <w:rPr>
          <w:noProof/>
        </w:rPr>
        <w:t>(</w:t>
      </w:r>
      <w:r w:rsidRPr="00441CD0">
        <w:rPr>
          <w:lang w:eastAsia="zh-CN"/>
        </w:rPr>
        <w:t>Duplicate for Redundant Transmission)</w:t>
      </w:r>
      <w:r w:rsidRPr="00441CD0">
        <w:rPr>
          <w:noProof/>
        </w:rPr>
        <w:t xml:space="preserve">: when set to "1", this indicates a request to duplicate the packets for redundant transmission (see </w:t>
      </w:r>
      <w:r w:rsidR="00415C19" w:rsidRPr="00441CD0">
        <w:rPr>
          <w:noProof/>
        </w:rPr>
        <w:t>clause</w:t>
      </w:r>
      <w:r w:rsidR="00415C19">
        <w:rPr>
          <w:noProof/>
        </w:rPr>
        <w:t> </w:t>
      </w:r>
      <w:r w:rsidR="00415C19" w:rsidRPr="00441CD0">
        <w:rPr>
          <w:noProof/>
        </w:rPr>
        <w:t>5</w:t>
      </w:r>
      <w:r w:rsidRPr="00441CD0">
        <w:rPr>
          <w:noProof/>
        </w:rPr>
        <w:t>.24.2)</w:t>
      </w:r>
      <w:r w:rsidRPr="00441CD0">
        <w:t>.</w:t>
      </w:r>
    </w:p>
    <w:p w14:paraId="35DBEE46" w14:textId="77777777" w:rsidR="00EE5860" w:rsidRPr="00441CD0" w:rsidRDefault="00EE5860" w:rsidP="00EE5860">
      <w:bookmarkStart w:id="5394" w:name="_Toc36031157"/>
      <w:bookmarkStart w:id="5395" w:name="_Toc36043077"/>
      <w:bookmarkStart w:id="5396" w:name="_Toc36814402"/>
      <w:bookmarkStart w:id="5397" w:name="_Toc44689260"/>
      <w:bookmarkStart w:id="5398" w:name="_Toc44924014"/>
      <w:bookmarkStart w:id="5399" w:name="_Toc51860984"/>
      <w:r w:rsidRPr="00441CD0">
        <w:t>The octet 6 shall be encoded as follows:</w:t>
      </w:r>
    </w:p>
    <w:p w14:paraId="5150B105" w14:textId="77777777" w:rsidR="00EE5860" w:rsidRDefault="00EE5860" w:rsidP="00EE5860">
      <w:pPr>
        <w:pStyle w:val="B1"/>
        <w:rPr>
          <w:noProof/>
        </w:rPr>
      </w:pPr>
      <w:r w:rsidRPr="00441CD0">
        <w:rPr>
          <w:noProof/>
        </w:rPr>
        <w:t>-</w:t>
      </w:r>
      <w:r w:rsidRPr="00441CD0">
        <w:rPr>
          <w:noProof/>
        </w:rPr>
        <w:tab/>
        <w:t>Bit 1 – EDRT (</w:t>
      </w:r>
      <w:r w:rsidRPr="00441CD0">
        <w:rPr>
          <w:lang w:eastAsia="x-none"/>
        </w:rPr>
        <w:t>Eliminate Duplicate Packets for Redundant Transmission</w:t>
      </w:r>
      <w:r w:rsidRPr="00441CD0">
        <w:rPr>
          <w:lang w:eastAsia="zh-CN"/>
        </w:rPr>
        <w:t>)</w:t>
      </w:r>
      <w:r w:rsidRPr="00441CD0">
        <w:rPr>
          <w:noProof/>
        </w:rPr>
        <w:t>: when set to "1", this indicates a request to eliminate duplicate packets used for redundant transmission (see clause</w:t>
      </w:r>
      <w:r>
        <w:rPr>
          <w:noProof/>
        </w:rPr>
        <w:t> </w:t>
      </w:r>
      <w:r w:rsidRPr="00441CD0">
        <w:rPr>
          <w:noProof/>
        </w:rPr>
        <w:t>5.24.2).</w:t>
      </w:r>
    </w:p>
    <w:p w14:paraId="1FA3F27F" w14:textId="77777777" w:rsidR="00EE5860" w:rsidRPr="00082746" w:rsidRDefault="00EE5860" w:rsidP="00EE5860">
      <w:pPr>
        <w:pStyle w:val="B1"/>
        <w:rPr>
          <w:noProof/>
        </w:rPr>
      </w:pPr>
      <w:r>
        <w:rPr>
          <w:noProof/>
        </w:rPr>
        <w:t>-</w:t>
      </w:r>
      <w:r>
        <w:rPr>
          <w:noProof/>
        </w:rPr>
        <w:tab/>
        <w:t>Bit 2</w:t>
      </w:r>
      <w:r w:rsidRPr="00441CD0">
        <w:rPr>
          <w:noProof/>
        </w:rPr>
        <w:t xml:space="preserve"> – </w:t>
      </w:r>
      <w:r>
        <w:rPr>
          <w:noProof/>
        </w:rPr>
        <w:t>BDPN</w:t>
      </w:r>
      <w:r w:rsidRPr="00441CD0">
        <w:rPr>
          <w:noProof/>
        </w:rPr>
        <w:t xml:space="preserve"> (</w:t>
      </w:r>
      <w:r>
        <w:rPr>
          <w:noProof/>
        </w:rPr>
        <w:t>Buffered Downlink Packet Notification</w:t>
      </w:r>
      <w:r w:rsidRPr="00441CD0">
        <w:rPr>
          <w:lang w:eastAsia="zh-CN"/>
        </w:rPr>
        <w:t>)</w:t>
      </w:r>
      <w:r w:rsidRPr="00441CD0">
        <w:rPr>
          <w:noProof/>
        </w:rPr>
        <w:t xml:space="preserve">: when set to "1", this indicates a request to notify the CP function about the </w:t>
      </w:r>
      <w:r>
        <w:rPr>
          <w:lang w:val="en-US"/>
        </w:rPr>
        <w:t>first buffered DL packet for downlink data delivery status notification</w:t>
      </w:r>
      <w:r w:rsidRPr="00441CD0">
        <w:rPr>
          <w:noProof/>
        </w:rPr>
        <w:t>.</w:t>
      </w:r>
    </w:p>
    <w:p w14:paraId="6F9AB844" w14:textId="77777777" w:rsidR="00EE5860" w:rsidRPr="00441CD0" w:rsidRDefault="00EE5860" w:rsidP="00EE5860">
      <w:pPr>
        <w:pStyle w:val="B1"/>
        <w:rPr>
          <w:noProof/>
        </w:rPr>
      </w:pPr>
      <w:r>
        <w:rPr>
          <w:noProof/>
        </w:rPr>
        <w:t>-</w:t>
      </w:r>
      <w:r>
        <w:rPr>
          <w:noProof/>
        </w:rPr>
        <w:tab/>
        <w:t>Bit 3</w:t>
      </w:r>
      <w:r w:rsidRPr="00441CD0">
        <w:rPr>
          <w:noProof/>
        </w:rPr>
        <w:t xml:space="preserve"> – </w:t>
      </w:r>
      <w:r>
        <w:rPr>
          <w:noProof/>
        </w:rPr>
        <w:t>DDPN</w:t>
      </w:r>
      <w:r w:rsidRPr="00441CD0">
        <w:rPr>
          <w:noProof/>
        </w:rPr>
        <w:t xml:space="preserve"> (</w:t>
      </w:r>
      <w:r>
        <w:rPr>
          <w:noProof/>
        </w:rPr>
        <w:t>Discarded Downlink Packet Notification</w:t>
      </w:r>
      <w:r w:rsidRPr="00441CD0">
        <w:rPr>
          <w:lang w:eastAsia="zh-CN"/>
        </w:rPr>
        <w:t>)</w:t>
      </w:r>
      <w:r w:rsidRPr="00441CD0">
        <w:rPr>
          <w:noProof/>
        </w:rPr>
        <w:t xml:space="preserve">: when set to "1", this indicates a request to notify the CP function about the </w:t>
      </w:r>
      <w:r>
        <w:rPr>
          <w:lang w:val="en-US"/>
        </w:rPr>
        <w:t>first discarded DL packet</w:t>
      </w:r>
      <w:r w:rsidRPr="00441CD0">
        <w:rPr>
          <w:noProof/>
        </w:rPr>
        <w:t xml:space="preserve"> </w:t>
      </w:r>
      <w:r>
        <w:rPr>
          <w:lang w:val="en-US"/>
        </w:rPr>
        <w:t>for downlink data delivery status notification</w:t>
      </w:r>
      <w:r>
        <w:rPr>
          <w:noProof/>
        </w:rPr>
        <w:t xml:space="preserve"> if the </w:t>
      </w:r>
      <w:r w:rsidRPr="00441CD0">
        <w:t>DL Buffering Duration</w:t>
      </w:r>
      <w:r>
        <w:rPr>
          <w:szCs w:val="22"/>
        </w:rPr>
        <w:t xml:space="preserve"> or </w:t>
      </w:r>
      <w:r w:rsidRPr="00441CD0">
        <w:t>DL Buffering Suggested Packet Count</w:t>
      </w:r>
      <w:r>
        <w:rPr>
          <w:szCs w:val="22"/>
        </w:rPr>
        <w:t xml:space="preserve"> is exceeded or it is discarded directly</w:t>
      </w:r>
      <w:r w:rsidRPr="00441CD0">
        <w:rPr>
          <w:noProof/>
        </w:rPr>
        <w:t>.</w:t>
      </w:r>
      <w:r w:rsidRPr="00A07A1D">
        <w:t xml:space="preserve"> See clause</w:t>
      </w:r>
      <w:r>
        <w:t> </w:t>
      </w:r>
      <w:r w:rsidRPr="00A07A1D">
        <w:t>5.2.3.1.</w:t>
      </w:r>
    </w:p>
    <w:p w14:paraId="1D9C0982" w14:textId="77777777" w:rsidR="00EE5860" w:rsidRPr="00441CD0" w:rsidRDefault="00EE5860" w:rsidP="00EE5860">
      <w:pPr>
        <w:pStyle w:val="B1"/>
        <w:rPr>
          <w:lang w:eastAsia="zh-CN"/>
        </w:rPr>
      </w:pPr>
      <w:r w:rsidRPr="00441CD0">
        <w:rPr>
          <w:noProof/>
        </w:rPr>
        <w:t>-</w:t>
      </w:r>
      <w:r w:rsidRPr="00441CD0">
        <w:rPr>
          <w:noProof/>
        </w:rPr>
        <w:tab/>
        <w:t xml:space="preserve">Bit </w:t>
      </w:r>
      <w:r>
        <w:rPr>
          <w:noProof/>
        </w:rPr>
        <w:t>4</w:t>
      </w:r>
      <w:r w:rsidRPr="00441CD0">
        <w:rPr>
          <w:noProof/>
        </w:rPr>
        <w:t xml:space="preserve"> </w:t>
      </w:r>
      <w:r w:rsidRPr="00441CD0">
        <w:rPr>
          <w:rFonts w:hint="eastAsia"/>
          <w:noProof/>
          <w:lang w:eastAsia="zh-CN"/>
        </w:rPr>
        <w:t>t</w:t>
      </w:r>
      <w:r w:rsidRPr="00441CD0">
        <w:rPr>
          <w:noProof/>
          <w:lang w:eastAsia="zh-CN"/>
        </w:rPr>
        <w:t>o 8</w:t>
      </w:r>
      <w:r w:rsidRPr="00441CD0">
        <w:rPr>
          <w:noProof/>
        </w:rPr>
        <w:t xml:space="preserve"> – Spare, for future use and seto to "</w:t>
      </w:r>
      <w:r w:rsidRPr="00441CD0">
        <w:rPr>
          <w:lang w:val="en-US"/>
        </w:rPr>
        <w:t>0</w:t>
      </w:r>
      <w:r w:rsidRPr="00441CD0">
        <w:rPr>
          <w:noProof/>
        </w:rPr>
        <w:t>".</w:t>
      </w:r>
    </w:p>
    <w:p w14:paraId="06257CFF" w14:textId="77777777" w:rsidR="00EE5860" w:rsidRPr="00441CD0" w:rsidRDefault="00EE5860" w:rsidP="00EE5860">
      <w:pPr>
        <w:rPr>
          <w:lang w:val="en-US"/>
        </w:rPr>
      </w:pPr>
      <w:r w:rsidRPr="00441CD0">
        <w:rPr>
          <w:lang w:val="en-US"/>
        </w:rPr>
        <w:t xml:space="preserve">One and only one of the DROP, FORW, BUFF, IPMA and IPMD flags shall be set to </w:t>
      </w:r>
      <w:r w:rsidRPr="00441CD0">
        <w:rPr>
          <w:noProof/>
        </w:rPr>
        <w:t>"</w:t>
      </w:r>
      <w:r w:rsidRPr="00441CD0">
        <w:rPr>
          <w:lang w:val="en-US"/>
        </w:rPr>
        <w:t>1</w:t>
      </w:r>
      <w:r w:rsidRPr="00441CD0">
        <w:rPr>
          <w:noProof/>
        </w:rPr>
        <w:t>"</w:t>
      </w:r>
      <w:r w:rsidRPr="00441CD0">
        <w:rPr>
          <w:lang w:val="en-US"/>
        </w:rPr>
        <w:t>.</w:t>
      </w:r>
    </w:p>
    <w:p w14:paraId="67390206" w14:textId="77777777" w:rsidR="00EE5860" w:rsidRPr="00441CD0" w:rsidRDefault="00EE5860" w:rsidP="00EE5860">
      <w:pPr>
        <w:rPr>
          <w:lang w:val="en-US"/>
        </w:rPr>
      </w:pPr>
      <w:r w:rsidRPr="00441CD0">
        <w:rPr>
          <w:lang w:val="en-US"/>
        </w:rPr>
        <w:t>The NOCP flag</w:t>
      </w:r>
      <w:r>
        <w:rPr>
          <w:lang w:val="en-US"/>
        </w:rPr>
        <w:t xml:space="preserve"> and BDPN</w:t>
      </w:r>
      <w:r w:rsidRPr="00441CD0">
        <w:rPr>
          <w:lang w:val="en-US"/>
        </w:rPr>
        <w:t xml:space="preserve"> </w:t>
      </w:r>
      <w:r>
        <w:rPr>
          <w:lang w:val="en-US"/>
        </w:rPr>
        <w:t xml:space="preserve">flag </w:t>
      </w:r>
      <w:r w:rsidRPr="00441CD0">
        <w:rPr>
          <w:lang w:val="en-US"/>
        </w:rPr>
        <w:t>may only be set if the BUFF flag is set.</w:t>
      </w:r>
    </w:p>
    <w:p w14:paraId="110F93A6" w14:textId="77777777" w:rsidR="00EE5860" w:rsidRPr="00441CD0" w:rsidRDefault="00EE5860" w:rsidP="00EE5860">
      <w:pPr>
        <w:rPr>
          <w:lang w:val="en-US"/>
        </w:rPr>
      </w:pPr>
      <w:r w:rsidRPr="00441CD0">
        <w:rPr>
          <w:lang w:val="en-US"/>
        </w:rPr>
        <w:t>The DUPL flag may be set with any of the DROP, FORW, BUFF and NOCP flags.</w:t>
      </w:r>
    </w:p>
    <w:p w14:paraId="1D9FF743" w14:textId="77777777" w:rsidR="00EE5860" w:rsidRPr="00441CD0" w:rsidRDefault="00EE5860" w:rsidP="00EE5860">
      <w:pPr>
        <w:rPr>
          <w:lang w:val="en-US"/>
        </w:rPr>
      </w:pPr>
      <w:r w:rsidRPr="00441CD0">
        <w:rPr>
          <w:lang w:val="en-US"/>
        </w:rPr>
        <w:t>The DFRN flag may only be set if the FORW flag is set.</w:t>
      </w:r>
    </w:p>
    <w:p w14:paraId="1CDD8269" w14:textId="77777777" w:rsidR="00EE5860" w:rsidRDefault="00EE5860" w:rsidP="00EE5860">
      <w:pPr>
        <w:rPr>
          <w:lang w:val="en-US"/>
        </w:rPr>
      </w:pPr>
      <w:r w:rsidRPr="00441CD0">
        <w:rPr>
          <w:lang w:val="en-US"/>
        </w:rPr>
        <w:t>The EDRT flag may be set if the FORW flag is set.</w:t>
      </w:r>
    </w:p>
    <w:p w14:paraId="78E0AB0A" w14:textId="77777777" w:rsidR="00EE5860" w:rsidRDefault="00EE5860" w:rsidP="00EE5860">
      <w:pPr>
        <w:rPr>
          <w:lang w:val="en-US"/>
        </w:rPr>
      </w:pPr>
      <w:r>
        <w:rPr>
          <w:lang w:val="en-US"/>
        </w:rPr>
        <w:lastRenderedPageBreak/>
        <w:t xml:space="preserve">The </w:t>
      </w:r>
      <w:r>
        <w:rPr>
          <w:noProof/>
        </w:rPr>
        <w:t xml:space="preserve">DDPN flag may be set with any of the </w:t>
      </w:r>
      <w:r w:rsidRPr="00441CD0">
        <w:rPr>
          <w:lang w:val="en-US"/>
        </w:rPr>
        <w:t>DROP</w:t>
      </w:r>
      <w:r>
        <w:rPr>
          <w:lang w:val="en-US"/>
        </w:rPr>
        <w:t xml:space="preserve"> and BUFF flags.</w:t>
      </w:r>
    </w:p>
    <w:p w14:paraId="5E0EA7FA" w14:textId="77777777" w:rsidR="00EE5860" w:rsidRPr="00441CD0" w:rsidRDefault="00EE5860" w:rsidP="00EE5860">
      <w:pPr>
        <w:pStyle w:val="Heading3"/>
        <w:rPr>
          <w:lang w:val="x-none"/>
        </w:rPr>
      </w:pPr>
      <w:bookmarkStart w:id="5400" w:name="_Toc57930755"/>
      <w:bookmarkStart w:id="5401" w:name="_Toc57931385"/>
      <w:bookmarkStart w:id="5402" w:name="_Toc160974511"/>
      <w:r w:rsidRPr="00441CD0">
        <w:t>8.</w:t>
      </w:r>
      <w:r w:rsidRPr="00441CD0">
        <w:rPr>
          <w:lang w:val="en-US"/>
        </w:rPr>
        <w:t>2.27</w:t>
      </w:r>
      <w:r w:rsidRPr="00441CD0">
        <w:tab/>
        <w:t>Downlink Data Service Information</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734EF9B5" w14:textId="77777777" w:rsidR="00EE5860" w:rsidRPr="00441CD0" w:rsidRDefault="00EE5860" w:rsidP="00EE5860">
      <w:pPr>
        <w:rPr>
          <w:lang w:eastAsia="ja-JP"/>
        </w:rPr>
      </w:pPr>
      <w:r w:rsidRPr="00441CD0">
        <w:t>The Downlink Data Service Information IE is used to carry downlink data service information.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8.2.27-1</w:t>
      </w:r>
      <w:r w:rsidRPr="00441CD0">
        <w:rPr>
          <w:lang w:eastAsia="ja-JP"/>
        </w:rPr>
        <w:t>.</w:t>
      </w:r>
    </w:p>
    <w:p w14:paraId="37CE976E"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89"/>
        <w:gridCol w:w="588"/>
      </w:tblGrid>
      <w:tr w:rsidR="00EE5860" w:rsidRPr="00441CD0" w14:paraId="05B467BD" w14:textId="77777777" w:rsidTr="00BB0E1F">
        <w:trPr>
          <w:jc w:val="center"/>
        </w:trPr>
        <w:tc>
          <w:tcPr>
            <w:tcW w:w="151" w:type="dxa"/>
            <w:tcBorders>
              <w:top w:val="single" w:sz="6" w:space="0" w:color="auto"/>
              <w:left w:val="single" w:sz="6" w:space="0" w:color="auto"/>
              <w:bottom w:val="nil"/>
              <w:right w:val="nil"/>
            </w:tcBorders>
          </w:tcPr>
          <w:p w14:paraId="0B942869" w14:textId="77777777" w:rsidR="00EE5860" w:rsidRPr="00441CD0" w:rsidRDefault="00EE5860" w:rsidP="00BB0E1F">
            <w:pPr>
              <w:pStyle w:val="TAC"/>
            </w:pPr>
          </w:p>
        </w:tc>
        <w:tc>
          <w:tcPr>
            <w:tcW w:w="1104" w:type="dxa"/>
            <w:tcBorders>
              <w:top w:val="single" w:sz="6" w:space="0" w:color="auto"/>
              <w:left w:val="nil"/>
              <w:bottom w:val="nil"/>
              <w:right w:val="nil"/>
            </w:tcBorders>
          </w:tcPr>
          <w:p w14:paraId="4DDF08A1"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05AE3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C640E5" w14:textId="77777777" w:rsidR="00EE5860" w:rsidRPr="00441CD0" w:rsidRDefault="00EE5860" w:rsidP="00BB0E1F">
            <w:pPr>
              <w:pStyle w:val="TAC"/>
            </w:pPr>
          </w:p>
        </w:tc>
      </w:tr>
      <w:tr w:rsidR="00EE5860" w:rsidRPr="00441CD0" w14:paraId="33699CDB" w14:textId="77777777" w:rsidTr="00BB0E1F">
        <w:trPr>
          <w:jc w:val="center"/>
        </w:trPr>
        <w:tc>
          <w:tcPr>
            <w:tcW w:w="151" w:type="dxa"/>
            <w:tcBorders>
              <w:top w:val="nil"/>
              <w:left w:val="single" w:sz="6" w:space="0" w:color="auto"/>
              <w:bottom w:val="nil"/>
              <w:right w:val="nil"/>
            </w:tcBorders>
          </w:tcPr>
          <w:p w14:paraId="74FC77A7" w14:textId="77777777" w:rsidR="00EE5860" w:rsidRPr="00441CD0" w:rsidRDefault="00EE5860" w:rsidP="00BB0E1F">
            <w:pPr>
              <w:pStyle w:val="TAC"/>
            </w:pPr>
          </w:p>
        </w:tc>
        <w:tc>
          <w:tcPr>
            <w:tcW w:w="1104" w:type="dxa"/>
            <w:tcBorders>
              <w:top w:val="nil"/>
              <w:left w:val="nil"/>
              <w:bottom w:val="nil"/>
              <w:right w:val="nil"/>
            </w:tcBorders>
            <w:hideMark/>
          </w:tcPr>
          <w:p w14:paraId="148732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19B34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A49EA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0C15C4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FD737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A43A9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C94991"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5182BD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B57EEF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77660BB" w14:textId="77777777" w:rsidR="00EE5860" w:rsidRPr="00441CD0" w:rsidRDefault="00EE5860" w:rsidP="00BB0E1F">
            <w:pPr>
              <w:pStyle w:val="TAC"/>
            </w:pPr>
          </w:p>
        </w:tc>
      </w:tr>
      <w:tr w:rsidR="00EE5860" w:rsidRPr="00441CD0" w14:paraId="61CF66AB" w14:textId="77777777" w:rsidTr="00BB0E1F">
        <w:trPr>
          <w:jc w:val="center"/>
        </w:trPr>
        <w:tc>
          <w:tcPr>
            <w:tcW w:w="151" w:type="dxa"/>
            <w:tcBorders>
              <w:top w:val="nil"/>
              <w:left w:val="single" w:sz="6" w:space="0" w:color="auto"/>
              <w:bottom w:val="nil"/>
              <w:right w:val="nil"/>
            </w:tcBorders>
          </w:tcPr>
          <w:p w14:paraId="75B35CD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FE8C48"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C58AC0D" w14:textId="77777777" w:rsidR="00EE5860" w:rsidRPr="00441CD0" w:rsidRDefault="00EE5860" w:rsidP="00BB0E1F">
            <w:pPr>
              <w:pStyle w:val="TAC"/>
            </w:pPr>
            <w:r w:rsidRPr="00441CD0">
              <w:t xml:space="preserve">Type = </w:t>
            </w:r>
            <w:r w:rsidRPr="00441CD0">
              <w:rPr>
                <w:lang w:val="sv-SE"/>
              </w:rPr>
              <w:t>45</w:t>
            </w:r>
            <w:r w:rsidRPr="00441CD0">
              <w:t xml:space="preserve"> (decimal)</w:t>
            </w:r>
          </w:p>
        </w:tc>
        <w:tc>
          <w:tcPr>
            <w:tcW w:w="588" w:type="dxa"/>
            <w:tcBorders>
              <w:top w:val="nil"/>
              <w:left w:val="single" w:sz="4" w:space="0" w:color="auto"/>
              <w:bottom w:val="nil"/>
              <w:right w:val="single" w:sz="6" w:space="0" w:color="auto"/>
            </w:tcBorders>
          </w:tcPr>
          <w:p w14:paraId="00CD5F58" w14:textId="77777777" w:rsidR="00EE5860" w:rsidRPr="00441CD0" w:rsidRDefault="00EE5860" w:rsidP="00BB0E1F">
            <w:pPr>
              <w:pStyle w:val="TAC"/>
            </w:pPr>
          </w:p>
        </w:tc>
      </w:tr>
      <w:tr w:rsidR="00EE5860" w:rsidRPr="00441CD0" w14:paraId="0D2AA62E" w14:textId="77777777" w:rsidTr="00BB0E1F">
        <w:trPr>
          <w:jc w:val="center"/>
        </w:trPr>
        <w:tc>
          <w:tcPr>
            <w:tcW w:w="151" w:type="dxa"/>
            <w:tcBorders>
              <w:top w:val="nil"/>
              <w:left w:val="single" w:sz="6" w:space="0" w:color="auto"/>
              <w:bottom w:val="nil"/>
              <w:right w:val="nil"/>
            </w:tcBorders>
          </w:tcPr>
          <w:p w14:paraId="6CA294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2F6F85"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D608B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197F05" w14:textId="77777777" w:rsidR="00EE5860" w:rsidRPr="00441CD0" w:rsidRDefault="00EE5860" w:rsidP="00BB0E1F">
            <w:pPr>
              <w:pStyle w:val="TAC"/>
            </w:pPr>
          </w:p>
        </w:tc>
      </w:tr>
      <w:tr w:rsidR="00EE5860" w:rsidRPr="00441CD0" w14:paraId="52942417" w14:textId="77777777" w:rsidTr="00BB0E1F">
        <w:trPr>
          <w:jc w:val="center"/>
        </w:trPr>
        <w:tc>
          <w:tcPr>
            <w:tcW w:w="151" w:type="dxa"/>
            <w:tcBorders>
              <w:top w:val="nil"/>
              <w:left w:val="single" w:sz="6" w:space="0" w:color="auto"/>
              <w:bottom w:val="nil"/>
              <w:right w:val="nil"/>
            </w:tcBorders>
          </w:tcPr>
          <w:p w14:paraId="3835F1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7E9D96" w14:textId="77777777" w:rsidR="00EE5860" w:rsidRPr="00441CD0" w:rsidRDefault="00EE5860" w:rsidP="00BB0E1F">
            <w:pPr>
              <w:pStyle w:val="TAC"/>
            </w:pPr>
            <w:r w:rsidRPr="00441CD0">
              <w:t>5</w:t>
            </w:r>
          </w:p>
        </w:tc>
        <w:tc>
          <w:tcPr>
            <w:tcW w:w="3532" w:type="dxa"/>
            <w:gridSpan w:val="6"/>
            <w:tcBorders>
              <w:top w:val="single" w:sz="4" w:space="0" w:color="auto"/>
              <w:left w:val="single" w:sz="4" w:space="0" w:color="auto"/>
              <w:bottom w:val="single" w:sz="4" w:space="0" w:color="auto"/>
              <w:right w:val="single" w:sz="4" w:space="0" w:color="auto"/>
            </w:tcBorders>
            <w:hideMark/>
          </w:tcPr>
          <w:p w14:paraId="7C702E0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76A38927" w14:textId="77777777" w:rsidR="00EE5860" w:rsidRPr="00441CD0" w:rsidRDefault="00EE5860" w:rsidP="00BB0E1F">
            <w:pPr>
              <w:pStyle w:val="TAC"/>
            </w:pPr>
            <w:r w:rsidRPr="00441CD0">
              <w:t>QFII</w:t>
            </w:r>
          </w:p>
        </w:tc>
        <w:tc>
          <w:tcPr>
            <w:tcW w:w="589" w:type="dxa"/>
            <w:tcBorders>
              <w:top w:val="single" w:sz="4" w:space="0" w:color="auto"/>
              <w:left w:val="single" w:sz="4" w:space="0" w:color="auto"/>
              <w:bottom w:val="single" w:sz="4" w:space="0" w:color="auto"/>
              <w:right w:val="single" w:sz="4" w:space="0" w:color="auto"/>
            </w:tcBorders>
            <w:hideMark/>
          </w:tcPr>
          <w:p w14:paraId="7AD194AD" w14:textId="77777777" w:rsidR="00EE5860" w:rsidRPr="00441CD0" w:rsidRDefault="00EE5860" w:rsidP="00BB0E1F">
            <w:pPr>
              <w:pStyle w:val="TAC"/>
            </w:pPr>
            <w:r w:rsidRPr="00441CD0">
              <w:t>PPI</w:t>
            </w:r>
          </w:p>
        </w:tc>
        <w:tc>
          <w:tcPr>
            <w:tcW w:w="588" w:type="dxa"/>
            <w:tcBorders>
              <w:top w:val="nil"/>
              <w:left w:val="single" w:sz="4" w:space="0" w:color="auto"/>
              <w:bottom w:val="nil"/>
              <w:right w:val="single" w:sz="6" w:space="0" w:color="auto"/>
            </w:tcBorders>
          </w:tcPr>
          <w:p w14:paraId="5541A642" w14:textId="77777777" w:rsidR="00EE5860" w:rsidRPr="00441CD0" w:rsidRDefault="00EE5860" w:rsidP="00BB0E1F">
            <w:pPr>
              <w:pStyle w:val="TAC"/>
            </w:pPr>
          </w:p>
        </w:tc>
      </w:tr>
      <w:tr w:rsidR="00EE5860" w:rsidRPr="00441CD0" w14:paraId="7BBA31D9" w14:textId="77777777" w:rsidTr="00BB0E1F">
        <w:trPr>
          <w:jc w:val="center"/>
        </w:trPr>
        <w:tc>
          <w:tcPr>
            <w:tcW w:w="151" w:type="dxa"/>
            <w:tcBorders>
              <w:top w:val="nil"/>
              <w:left w:val="single" w:sz="6" w:space="0" w:color="auto"/>
              <w:bottom w:val="nil"/>
              <w:right w:val="nil"/>
            </w:tcBorders>
          </w:tcPr>
          <w:p w14:paraId="183978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D825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w:t>
            </w:r>
          </w:p>
        </w:tc>
        <w:tc>
          <w:tcPr>
            <w:tcW w:w="1176" w:type="dxa"/>
            <w:gridSpan w:val="2"/>
            <w:tcBorders>
              <w:top w:val="single" w:sz="4" w:space="0" w:color="auto"/>
              <w:left w:val="single" w:sz="4" w:space="0" w:color="auto"/>
              <w:bottom w:val="single" w:sz="4" w:space="0" w:color="auto"/>
              <w:right w:val="single" w:sz="4" w:space="0" w:color="auto"/>
            </w:tcBorders>
            <w:hideMark/>
          </w:tcPr>
          <w:p w14:paraId="52254061"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7A239EE1" w14:textId="77777777" w:rsidR="00EE5860" w:rsidRPr="00441CD0" w:rsidRDefault="00EE5860" w:rsidP="00BB0E1F">
            <w:pPr>
              <w:pStyle w:val="TAC"/>
              <w:rPr>
                <w:lang w:eastAsia="zh-CN"/>
              </w:rPr>
            </w:pPr>
            <w:r w:rsidRPr="00441CD0">
              <w:rPr>
                <w:lang w:eastAsia="zh-CN"/>
              </w:rPr>
              <w:t>Paging Policy Indication value</w:t>
            </w:r>
          </w:p>
        </w:tc>
        <w:tc>
          <w:tcPr>
            <w:tcW w:w="588" w:type="dxa"/>
            <w:tcBorders>
              <w:top w:val="nil"/>
              <w:left w:val="single" w:sz="4" w:space="0" w:color="auto"/>
              <w:bottom w:val="nil"/>
              <w:right w:val="single" w:sz="6" w:space="0" w:color="auto"/>
            </w:tcBorders>
          </w:tcPr>
          <w:p w14:paraId="43930F2E" w14:textId="77777777" w:rsidR="00EE5860" w:rsidRPr="00441CD0" w:rsidRDefault="00EE5860" w:rsidP="00BB0E1F">
            <w:pPr>
              <w:pStyle w:val="TAC"/>
            </w:pPr>
          </w:p>
        </w:tc>
      </w:tr>
      <w:tr w:rsidR="00EE5860" w:rsidRPr="00441CD0" w14:paraId="1D1A1E60" w14:textId="77777777" w:rsidTr="00BB0E1F">
        <w:trPr>
          <w:jc w:val="center"/>
        </w:trPr>
        <w:tc>
          <w:tcPr>
            <w:tcW w:w="151" w:type="dxa"/>
            <w:tcBorders>
              <w:top w:val="nil"/>
              <w:left w:val="single" w:sz="6" w:space="0" w:color="auto"/>
              <w:bottom w:val="nil"/>
              <w:right w:val="nil"/>
            </w:tcBorders>
          </w:tcPr>
          <w:p w14:paraId="31173F6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E7354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1176" w:type="dxa"/>
            <w:gridSpan w:val="2"/>
            <w:tcBorders>
              <w:top w:val="single" w:sz="4" w:space="0" w:color="auto"/>
              <w:left w:val="single" w:sz="4" w:space="0" w:color="auto"/>
              <w:bottom w:val="single" w:sz="4" w:space="0" w:color="auto"/>
              <w:right w:val="single" w:sz="4" w:space="0" w:color="auto"/>
            </w:tcBorders>
            <w:hideMark/>
          </w:tcPr>
          <w:p w14:paraId="37F45BE8" w14:textId="77777777" w:rsidR="00EE5860" w:rsidRPr="00441CD0" w:rsidRDefault="00EE5860" w:rsidP="00BB0E1F">
            <w:pPr>
              <w:pStyle w:val="TAC"/>
              <w:rPr>
                <w:lang w:eastAsia="zh-CN"/>
              </w:rPr>
            </w:pPr>
            <w:r w:rsidRPr="00441CD0">
              <w:rPr>
                <w:lang w:eastAsia="zh-CN"/>
              </w:rPr>
              <w:t>Spare</w:t>
            </w:r>
          </w:p>
        </w:tc>
        <w:tc>
          <w:tcPr>
            <w:tcW w:w="3534" w:type="dxa"/>
            <w:gridSpan w:val="6"/>
            <w:tcBorders>
              <w:top w:val="single" w:sz="4" w:space="0" w:color="auto"/>
              <w:left w:val="single" w:sz="4" w:space="0" w:color="auto"/>
              <w:bottom w:val="single" w:sz="4" w:space="0" w:color="auto"/>
              <w:right w:val="single" w:sz="4" w:space="0" w:color="auto"/>
            </w:tcBorders>
            <w:hideMark/>
          </w:tcPr>
          <w:p w14:paraId="3476AF12" w14:textId="77777777" w:rsidR="00EE5860" w:rsidRPr="00441CD0" w:rsidRDefault="00EE5860" w:rsidP="00BB0E1F">
            <w:pPr>
              <w:pStyle w:val="TAC"/>
              <w:rPr>
                <w:lang w:eastAsia="zh-CN"/>
              </w:rPr>
            </w:pPr>
            <w:r w:rsidRPr="00441CD0">
              <w:rPr>
                <w:lang w:eastAsia="zh-CN"/>
              </w:rPr>
              <w:t>QFI</w:t>
            </w:r>
          </w:p>
        </w:tc>
        <w:tc>
          <w:tcPr>
            <w:tcW w:w="588" w:type="dxa"/>
            <w:tcBorders>
              <w:top w:val="nil"/>
              <w:left w:val="single" w:sz="4" w:space="0" w:color="auto"/>
              <w:bottom w:val="nil"/>
              <w:right w:val="single" w:sz="6" w:space="0" w:color="auto"/>
            </w:tcBorders>
          </w:tcPr>
          <w:p w14:paraId="48270C92" w14:textId="77777777" w:rsidR="00EE5860" w:rsidRPr="00441CD0" w:rsidRDefault="00EE5860" w:rsidP="00BB0E1F">
            <w:pPr>
              <w:pStyle w:val="TAC"/>
            </w:pPr>
          </w:p>
        </w:tc>
      </w:tr>
      <w:tr w:rsidR="00EE5860" w:rsidRPr="00441CD0" w14:paraId="6D308206" w14:textId="77777777" w:rsidTr="00BB0E1F">
        <w:trPr>
          <w:jc w:val="center"/>
        </w:trPr>
        <w:tc>
          <w:tcPr>
            <w:tcW w:w="151" w:type="dxa"/>
            <w:tcBorders>
              <w:top w:val="nil"/>
              <w:left w:val="single" w:sz="6" w:space="0" w:color="auto"/>
              <w:bottom w:val="single" w:sz="4" w:space="0" w:color="auto"/>
              <w:right w:val="nil"/>
            </w:tcBorders>
          </w:tcPr>
          <w:p w14:paraId="0E0BFA7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94FD99" w14:textId="77777777" w:rsidR="00EE5860" w:rsidRPr="00441CD0" w:rsidRDefault="00EE5860" w:rsidP="00BB0E1F">
            <w:pPr>
              <w:pStyle w:val="TAC"/>
              <w:rPr>
                <w:lang w:eastAsia="zh-CN"/>
              </w:rPr>
            </w:pPr>
            <w:r w:rsidRPr="00441CD0">
              <w:rPr>
                <w:lang w:eastAsia="zh-CN"/>
              </w:rPr>
              <w:t>q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AD1CA45"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49A44A" w14:textId="77777777" w:rsidR="00EE5860" w:rsidRPr="00441CD0" w:rsidRDefault="00EE5860" w:rsidP="00BB0E1F">
            <w:pPr>
              <w:pStyle w:val="TAC"/>
            </w:pPr>
          </w:p>
        </w:tc>
      </w:tr>
    </w:tbl>
    <w:p w14:paraId="78F90388" w14:textId="77777777" w:rsidR="00EE5860" w:rsidRPr="00441CD0" w:rsidRDefault="00EE5860" w:rsidP="00EE5860">
      <w:pPr>
        <w:pStyle w:val="TF"/>
        <w:rPr>
          <w:lang w:eastAsia="ja-JP"/>
        </w:rPr>
      </w:pPr>
      <w:r w:rsidRPr="00441CD0">
        <w:t xml:space="preserve">Figure </w:t>
      </w:r>
      <w:r w:rsidRPr="00441CD0">
        <w:rPr>
          <w:lang w:eastAsia="zh-CN"/>
        </w:rPr>
        <w:t>8.2.27-</w:t>
      </w:r>
      <w:r w:rsidRPr="00441CD0">
        <w:rPr>
          <w:lang w:eastAsia="ja-JP"/>
        </w:rPr>
        <w:t>1</w:t>
      </w:r>
      <w:r w:rsidRPr="00441CD0">
        <w:t>: Downlink Data Service Information</w:t>
      </w:r>
    </w:p>
    <w:p w14:paraId="04097338" w14:textId="77777777" w:rsidR="00EE5860" w:rsidRPr="00441CD0" w:rsidRDefault="00EE5860" w:rsidP="00EE5860">
      <w:pPr>
        <w:rPr>
          <w:lang w:eastAsia="zh-CN"/>
        </w:rPr>
      </w:pPr>
      <w:r w:rsidRPr="00441CD0">
        <w:rPr>
          <w:lang w:eastAsia="zh-CN"/>
        </w:rPr>
        <w:t xml:space="preserve">The PPI flag in octet 5 indicates whether the Paging Policy Indication value in octet </w:t>
      </w:r>
      <w:r w:rsidRPr="00441CD0">
        <w:rPr>
          <w:noProof/>
        </w:rPr>
        <w:t>"</w:t>
      </w:r>
      <w:r w:rsidRPr="00441CD0">
        <w:rPr>
          <w:lang w:eastAsia="zh-CN"/>
        </w:rPr>
        <w:t>m</w:t>
      </w:r>
      <w:r w:rsidRPr="00441CD0">
        <w:rPr>
          <w:noProof/>
        </w:rPr>
        <w:t>"</w:t>
      </w:r>
      <w:r w:rsidRPr="00441CD0">
        <w:rPr>
          <w:lang w:eastAsia="zh-CN"/>
        </w:rPr>
        <w:t xml:space="preserve"> shall be present. If PPI is set to </w:t>
      </w:r>
      <w:r w:rsidRPr="00441CD0">
        <w:rPr>
          <w:noProof/>
        </w:rPr>
        <w:t>"</w:t>
      </w:r>
      <w:r w:rsidRPr="00441CD0">
        <w:rPr>
          <w:lang w:eastAsia="zh-CN"/>
        </w:rPr>
        <w:t>1</w:t>
      </w:r>
      <w:r w:rsidRPr="00441CD0">
        <w:rPr>
          <w:noProof/>
        </w:rPr>
        <w:t>"</w:t>
      </w:r>
      <w:r w:rsidRPr="00441CD0">
        <w:rPr>
          <w:lang w:eastAsia="zh-CN"/>
        </w:rPr>
        <w:t xml:space="preserve">, then the Paging Policy Indication value shall be present. If PPI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m</w:t>
      </w:r>
      <w:r w:rsidRPr="00441CD0">
        <w:rPr>
          <w:noProof/>
        </w:rPr>
        <w:t>"</w:t>
      </w:r>
      <w:r w:rsidRPr="00441CD0">
        <w:rPr>
          <w:lang w:eastAsia="zh-CN"/>
        </w:rPr>
        <w:t xml:space="preserve"> shall not be present.</w:t>
      </w:r>
    </w:p>
    <w:p w14:paraId="7995D3BA" w14:textId="77777777" w:rsidR="00EE5860" w:rsidRPr="00441CD0" w:rsidRDefault="00EE5860" w:rsidP="00EE5860">
      <w:pPr>
        <w:rPr>
          <w:lang w:eastAsia="ja-JP"/>
        </w:rPr>
      </w:pPr>
      <w:r w:rsidRPr="00441CD0">
        <w:t xml:space="preserve">The Paging Policy Indication value, in octet </w:t>
      </w:r>
      <w:r w:rsidRPr="00441CD0">
        <w:rPr>
          <w:noProof/>
        </w:rPr>
        <w:t>"</w:t>
      </w:r>
      <w:r w:rsidRPr="00441CD0">
        <w:t>m</w:t>
      </w:r>
      <w:r w:rsidRPr="00441CD0">
        <w:rPr>
          <w:noProof/>
        </w:rPr>
        <w:t>"</w:t>
      </w:r>
      <w:r w:rsidRPr="00441CD0">
        <w:t xml:space="preserve">, shall be encoded as the </w:t>
      </w:r>
      <w:r w:rsidRPr="00441CD0">
        <w:rPr>
          <w:lang w:eastAsia="ja-JP"/>
        </w:rPr>
        <w:t>DSCP in TOS (IPv4) or TC (IPv6) information received in the IP payload of the GTP-U packet from the PGW (see IETF RFC 2474 [13]).</w:t>
      </w:r>
    </w:p>
    <w:p w14:paraId="03E8831B" w14:textId="77777777" w:rsidR="00EE5860" w:rsidRPr="00441CD0" w:rsidRDefault="00EE5860" w:rsidP="00EE5860">
      <w:pPr>
        <w:rPr>
          <w:lang w:eastAsia="zh-CN"/>
        </w:rPr>
      </w:pPr>
      <w:r w:rsidRPr="00441CD0">
        <w:rPr>
          <w:lang w:eastAsia="zh-CN"/>
        </w:rPr>
        <w:t xml:space="preserve">The QFII flag in octet 5 indicates whether the QFI value in octet </w:t>
      </w:r>
      <w:r w:rsidRPr="00441CD0">
        <w:rPr>
          <w:noProof/>
        </w:rPr>
        <w:t>"</w:t>
      </w:r>
      <w:r w:rsidRPr="00441CD0">
        <w:rPr>
          <w:lang w:eastAsia="zh-CN"/>
        </w:rPr>
        <w:t>p</w:t>
      </w:r>
      <w:r w:rsidRPr="00441CD0">
        <w:rPr>
          <w:noProof/>
        </w:rPr>
        <w:t>"</w:t>
      </w:r>
      <w:r w:rsidRPr="00441CD0">
        <w:rPr>
          <w:lang w:eastAsia="zh-CN"/>
        </w:rPr>
        <w:t xml:space="preserve"> shall be present. If QFII is set to </w:t>
      </w:r>
      <w:r w:rsidRPr="00441CD0">
        <w:rPr>
          <w:noProof/>
        </w:rPr>
        <w:t>"</w:t>
      </w:r>
      <w:r w:rsidRPr="00441CD0">
        <w:rPr>
          <w:lang w:eastAsia="zh-CN"/>
        </w:rPr>
        <w:t>1</w:t>
      </w:r>
      <w:r w:rsidRPr="00441CD0">
        <w:rPr>
          <w:noProof/>
        </w:rPr>
        <w:t>"</w:t>
      </w:r>
      <w:r w:rsidRPr="00441CD0">
        <w:rPr>
          <w:lang w:eastAsia="zh-CN"/>
        </w:rPr>
        <w:t xml:space="preserve">, then the QFI value shall be present. If QFII is set to </w:t>
      </w:r>
      <w:r w:rsidRPr="00441CD0">
        <w:rPr>
          <w:noProof/>
        </w:rPr>
        <w:t>"</w:t>
      </w:r>
      <w:r w:rsidRPr="00441CD0">
        <w:rPr>
          <w:lang w:eastAsia="zh-CN"/>
        </w:rPr>
        <w:t>0</w:t>
      </w:r>
      <w:r w:rsidRPr="00441CD0">
        <w:rPr>
          <w:noProof/>
        </w:rPr>
        <w:t>"</w:t>
      </w:r>
      <w:r w:rsidRPr="00441CD0">
        <w:rPr>
          <w:lang w:eastAsia="zh-CN"/>
        </w:rPr>
        <w:t xml:space="preserve">, then octet </w:t>
      </w:r>
      <w:r w:rsidRPr="00441CD0">
        <w:rPr>
          <w:noProof/>
        </w:rPr>
        <w:t>"</w:t>
      </w:r>
      <w:r w:rsidRPr="00441CD0">
        <w:rPr>
          <w:lang w:eastAsia="zh-CN"/>
        </w:rPr>
        <w:t>p</w:t>
      </w:r>
      <w:r w:rsidRPr="00441CD0">
        <w:rPr>
          <w:noProof/>
        </w:rPr>
        <w:t>"</w:t>
      </w:r>
      <w:r w:rsidRPr="00441CD0">
        <w:rPr>
          <w:lang w:eastAsia="zh-CN"/>
        </w:rPr>
        <w:t xml:space="preserve"> shall not be present.</w:t>
      </w:r>
    </w:p>
    <w:p w14:paraId="09FA5218" w14:textId="77777777" w:rsidR="00EE5860" w:rsidRPr="00441CD0" w:rsidRDefault="00EE5860" w:rsidP="00EE5860">
      <w:pPr>
        <w:rPr>
          <w:lang w:eastAsia="ja-JP"/>
        </w:rPr>
      </w:pPr>
      <w:r w:rsidRPr="00441CD0">
        <w:t xml:space="preserve">The QFI value, in octet </w:t>
      </w:r>
      <w:r w:rsidRPr="00441CD0">
        <w:rPr>
          <w:noProof/>
        </w:rPr>
        <w:t>"</w:t>
      </w:r>
      <w:r w:rsidRPr="00441CD0">
        <w:t>p</w:t>
      </w:r>
      <w:r w:rsidRPr="00441CD0">
        <w:rPr>
          <w:noProof/>
        </w:rPr>
        <w:t>"</w:t>
      </w:r>
      <w:r w:rsidRPr="00441CD0">
        <w:t>, shall be encoded as the octet 5 of the QFI IE in clause</w:t>
      </w:r>
      <w:r>
        <w:t> </w:t>
      </w:r>
      <w:r w:rsidRPr="00441CD0">
        <w:t>8.2.89</w:t>
      </w:r>
      <w:r w:rsidRPr="00441CD0">
        <w:rPr>
          <w:lang w:eastAsia="ja-JP"/>
        </w:rPr>
        <w:t>.</w:t>
      </w:r>
    </w:p>
    <w:p w14:paraId="632C076F" w14:textId="77777777" w:rsidR="00EE5860" w:rsidRPr="00441CD0" w:rsidRDefault="00EE5860" w:rsidP="00EE5860">
      <w:pPr>
        <w:pStyle w:val="Heading3"/>
      </w:pPr>
      <w:bookmarkStart w:id="5403" w:name="_Toc19717373"/>
      <w:bookmarkStart w:id="5404" w:name="_Toc27490874"/>
      <w:bookmarkStart w:id="5405" w:name="_Toc27557167"/>
      <w:bookmarkStart w:id="5406" w:name="_Toc27724084"/>
      <w:bookmarkStart w:id="5407" w:name="_Toc36031158"/>
      <w:bookmarkStart w:id="5408" w:name="_Toc36043078"/>
      <w:bookmarkStart w:id="5409" w:name="_Toc36814403"/>
      <w:bookmarkStart w:id="5410" w:name="_Toc44689261"/>
      <w:bookmarkStart w:id="5411" w:name="_Toc44924015"/>
      <w:bookmarkStart w:id="5412" w:name="_Toc51860985"/>
      <w:bookmarkStart w:id="5413" w:name="_Toc57930756"/>
      <w:bookmarkStart w:id="5414" w:name="_Toc57931386"/>
      <w:bookmarkStart w:id="5415" w:name="_Toc160974512"/>
      <w:r w:rsidRPr="00441CD0">
        <w:t>8.</w:t>
      </w:r>
      <w:r w:rsidRPr="00441CD0">
        <w:rPr>
          <w:lang w:val="en-US"/>
        </w:rPr>
        <w:t>2.28</w:t>
      </w:r>
      <w:r w:rsidRPr="00441CD0">
        <w:tab/>
        <w:t>Downlink Data Notification Delay</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2B260751" w14:textId="77777777" w:rsidR="00EE5860" w:rsidRPr="00441CD0" w:rsidRDefault="00EE5860" w:rsidP="00EE5860">
      <w:r w:rsidRPr="00441CD0">
        <w:rPr>
          <w:lang w:eastAsia="zh-CN"/>
        </w:rPr>
        <w:t xml:space="preserve">The Downlink Data Notification Delay IE indicates the delay the UP function shall apply between receiving a downlink data packet and notifying the CP function about the arrival of the packet. It </w:t>
      </w:r>
      <w:r w:rsidRPr="00441CD0">
        <w:t>is coded as depicted in Figure 8.</w:t>
      </w:r>
      <w:r w:rsidRPr="00441CD0">
        <w:rPr>
          <w:lang w:eastAsia="zh-CN"/>
        </w:rPr>
        <w:t>2.28-1</w:t>
      </w:r>
      <w:r w:rsidRPr="00441CD0">
        <w:t>.</w:t>
      </w:r>
    </w:p>
    <w:p w14:paraId="6CF367A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72A3ABDB" w14:textId="77777777" w:rsidTr="00BB0E1F">
        <w:trPr>
          <w:jc w:val="center"/>
        </w:trPr>
        <w:tc>
          <w:tcPr>
            <w:tcW w:w="151" w:type="dxa"/>
            <w:tcBorders>
              <w:top w:val="single" w:sz="6" w:space="0" w:color="auto"/>
              <w:left w:val="single" w:sz="6" w:space="0" w:color="auto"/>
              <w:bottom w:val="nil"/>
              <w:right w:val="nil"/>
            </w:tcBorders>
          </w:tcPr>
          <w:p w14:paraId="50DD02A2" w14:textId="77777777" w:rsidR="00EE5860" w:rsidRPr="00441CD0" w:rsidRDefault="00EE5860" w:rsidP="00BB0E1F">
            <w:pPr>
              <w:pStyle w:val="TAC"/>
            </w:pPr>
          </w:p>
        </w:tc>
        <w:tc>
          <w:tcPr>
            <w:tcW w:w="1104" w:type="dxa"/>
            <w:tcBorders>
              <w:top w:val="single" w:sz="6" w:space="0" w:color="auto"/>
              <w:left w:val="nil"/>
              <w:bottom w:val="nil"/>
              <w:right w:val="nil"/>
            </w:tcBorders>
          </w:tcPr>
          <w:p w14:paraId="49BACFE7"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1EC69C9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725E97" w14:textId="77777777" w:rsidR="00EE5860" w:rsidRPr="00441CD0" w:rsidRDefault="00EE5860" w:rsidP="00BB0E1F">
            <w:pPr>
              <w:pStyle w:val="TAC"/>
            </w:pPr>
          </w:p>
        </w:tc>
      </w:tr>
      <w:tr w:rsidR="00EE5860" w:rsidRPr="00441CD0" w14:paraId="7A061D6D" w14:textId="77777777" w:rsidTr="00BB0E1F">
        <w:trPr>
          <w:jc w:val="center"/>
        </w:trPr>
        <w:tc>
          <w:tcPr>
            <w:tcW w:w="151" w:type="dxa"/>
            <w:tcBorders>
              <w:top w:val="nil"/>
              <w:left w:val="single" w:sz="6" w:space="0" w:color="auto"/>
              <w:bottom w:val="nil"/>
              <w:right w:val="nil"/>
            </w:tcBorders>
          </w:tcPr>
          <w:p w14:paraId="0C04EB12" w14:textId="77777777" w:rsidR="00EE5860" w:rsidRPr="00441CD0" w:rsidRDefault="00EE5860" w:rsidP="00BB0E1F">
            <w:pPr>
              <w:pStyle w:val="TAC"/>
            </w:pPr>
          </w:p>
        </w:tc>
        <w:tc>
          <w:tcPr>
            <w:tcW w:w="1104" w:type="dxa"/>
            <w:tcBorders>
              <w:top w:val="nil"/>
              <w:left w:val="nil"/>
              <w:bottom w:val="nil"/>
              <w:right w:val="nil"/>
            </w:tcBorders>
            <w:hideMark/>
          </w:tcPr>
          <w:p w14:paraId="33BAC46B"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F0DFD2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6B5E1E3"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AA7B30F"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4E8D0803"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13793276"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91846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912B5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4438DD8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49883D3" w14:textId="77777777" w:rsidR="00EE5860" w:rsidRPr="00441CD0" w:rsidRDefault="00EE5860" w:rsidP="00BB0E1F">
            <w:pPr>
              <w:pStyle w:val="TAC"/>
            </w:pPr>
          </w:p>
        </w:tc>
      </w:tr>
      <w:tr w:rsidR="00EE5860" w:rsidRPr="00441CD0" w14:paraId="68497140" w14:textId="77777777" w:rsidTr="00BB0E1F">
        <w:trPr>
          <w:jc w:val="center"/>
        </w:trPr>
        <w:tc>
          <w:tcPr>
            <w:tcW w:w="151" w:type="dxa"/>
            <w:tcBorders>
              <w:top w:val="nil"/>
              <w:left w:val="single" w:sz="6" w:space="0" w:color="auto"/>
              <w:bottom w:val="nil"/>
              <w:right w:val="nil"/>
            </w:tcBorders>
          </w:tcPr>
          <w:p w14:paraId="57A3CE6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31AC7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6B23EC8" w14:textId="77777777" w:rsidR="00EE5860" w:rsidRPr="00441CD0" w:rsidRDefault="00EE5860" w:rsidP="00BB0E1F">
            <w:pPr>
              <w:pStyle w:val="TAC"/>
            </w:pPr>
            <w:r w:rsidRPr="00441CD0">
              <w:t xml:space="preserve">Type = </w:t>
            </w:r>
            <w:r w:rsidRPr="00441CD0">
              <w:rPr>
                <w:lang w:val="sv-SE" w:eastAsia="zh-CN"/>
              </w:rPr>
              <w:t xml:space="preserve">46 </w:t>
            </w:r>
            <w:r w:rsidRPr="00441CD0">
              <w:t>(decimal)</w:t>
            </w:r>
          </w:p>
        </w:tc>
        <w:tc>
          <w:tcPr>
            <w:tcW w:w="588" w:type="dxa"/>
            <w:tcBorders>
              <w:top w:val="nil"/>
              <w:left w:val="single" w:sz="4" w:space="0" w:color="auto"/>
              <w:bottom w:val="nil"/>
              <w:right w:val="single" w:sz="6" w:space="0" w:color="auto"/>
            </w:tcBorders>
          </w:tcPr>
          <w:p w14:paraId="7F1F2132" w14:textId="77777777" w:rsidR="00EE5860" w:rsidRPr="00441CD0" w:rsidRDefault="00EE5860" w:rsidP="00BB0E1F">
            <w:pPr>
              <w:pStyle w:val="TAC"/>
            </w:pPr>
          </w:p>
        </w:tc>
      </w:tr>
      <w:tr w:rsidR="00EE5860" w:rsidRPr="00441CD0" w14:paraId="69F2EAA8" w14:textId="77777777" w:rsidTr="00BB0E1F">
        <w:trPr>
          <w:jc w:val="center"/>
        </w:trPr>
        <w:tc>
          <w:tcPr>
            <w:tcW w:w="151" w:type="dxa"/>
            <w:tcBorders>
              <w:top w:val="nil"/>
              <w:left w:val="single" w:sz="6" w:space="0" w:color="auto"/>
              <w:bottom w:val="nil"/>
              <w:right w:val="nil"/>
            </w:tcBorders>
          </w:tcPr>
          <w:p w14:paraId="648A88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9AF871"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139C911"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40E345A0" w14:textId="77777777" w:rsidR="00EE5860" w:rsidRPr="00441CD0" w:rsidRDefault="00EE5860" w:rsidP="00BB0E1F">
            <w:pPr>
              <w:pStyle w:val="TAC"/>
            </w:pPr>
          </w:p>
        </w:tc>
      </w:tr>
      <w:tr w:rsidR="00EE5860" w:rsidRPr="00441CD0" w14:paraId="289D2EA4" w14:textId="77777777" w:rsidTr="00BB0E1F">
        <w:trPr>
          <w:jc w:val="center"/>
        </w:trPr>
        <w:tc>
          <w:tcPr>
            <w:tcW w:w="151" w:type="dxa"/>
            <w:tcBorders>
              <w:top w:val="nil"/>
              <w:left w:val="single" w:sz="6" w:space="0" w:color="auto"/>
              <w:bottom w:val="nil"/>
              <w:right w:val="nil"/>
            </w:tcBorders>
          </w:tcPr>
          <w:p w14:paraId="27211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C51D80" w14:textId="77777777" w:rsidR="00EE5860" w:rsidRPr="00441CD0" w:rsidRDefault="00EE5860" w:rsidP="00BB0E1F">
            <w:pPr>
              <w:pStyle w:val="TAC"/>
              <w:rPr>
                <w:lang w:eastAsia="zh-CN"/>
              </w:rPr>
            </w:pPr>
            <w:r w:rsidRPr="00441CD0">
              <w:t>5</w:t>
            </w:r>
          </w:p>
        </w:tc>
        <w:tc>
          <w:tcPr>
            <w:tcW w:w="4703" w:type="dxa"/>
            <w:gridSpan w:val="8"/>
            <w:tcBorders>
              <w:top w:val="single" w:sz="4" w:space="0" w:color="auto"/>
              <w:left w:val="single" w:sz="4" w:space="0" w:color="auto"/>
              <w:bottom w:val="single" w:sz="4" w:space="0" w:color="auto"/>
              <w:right w:val="single" w:sz="4" w:space="0" w:color="auto"/>
            </w:tcBorders>
            <w:hideMark/>
          </w:tcPr>
          <w:p w14:paraId="71097BD5" w14:textId="77777777" w:rsidR="00EE5860" w:rsidRPr="00441CD0" w:rsidRDefault="00EE5860" w:rsidP="00BB0E1F">
            <w:pPr>
              <w:pStyle w:val="TAC"/>
              <w:rPr>
                <w:lang w:eastAsia="zh-CN"/>
              </w:rPr>
            </w:pPr>
            <w:r w:rsidRPr="00441CD0">
              <w:rPr>
                <w:lang w:eastAsia="zh-CN"/>
              </w:rPr>
              <w:t>Delay Value in integer multiples of 50 millisecs, or zero</w:t>
            </w:r>
          </w:p>
        </w:tc>
        <w:tc>
          <w:tcPr>
            <w:tcW w:w="588" w:type="dxa"/>
            <w:tcBorders>
              <w:top w:val="nil"/>
              <w:left w:val="single" w:sz="4" w:space="0" w:color="auto"/>
              <w:bottom w:val="nil"/>
              <w:right w:val="single" w:sz="6" w:space="0" w:color="auto"/>
            </w:tcBorders>
          </w:tcPr>
          <w:p w14:paraId="13E08D66" w14:textId="77777777" w:rsidR="00EE5860" w:rsidRPr="00441CD0" w:rsidRDefault="00EE5860" w:rsidP="00BB0E1F">
            <w:pPr>
              <w:pStyle w:val="TAC"/>
            </w:pPr>
          </w:p>
        </w:tc>
      </w:tr>
      <w:tr w:rsidR="00EE5860" w:rsidRPr="00441CD0" w14:paraId="4FE65885" w14:textId="77777777" w:rsidTr="00BB0E1F">
        <w:trPr>
          <w:jc w:val="center"/>
        </w:trPr>
        <w:tc>
          <w:tcPr>
            <w:tcW w:w="151" w:type="dxa"/>
            <w:tcBorders>
              <w:top w:val="nil"/>
              <w:left w:val="single" w:sz="6" w:space="0" w:color="auto"/>
              <w:bottom w:val="single" w:sz="4" w:space="0" w:color="auto"/>
              <w:right w:val="nil"/>
            </w:tcBorders>
          </w:tcPr>
          <w:p w14:paraId="3112FFF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F2EEB7"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42BCB49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C6954C8" w14:textId="77777777" w:rsidR="00EE5860" w:rsidRPr="00441CD0" w:rsidRDefault="00EE5860" w:rsidP="00BB0E1F">
            <w:pPr>
              <w:pStyle w:val="TAC"/>
            </w:pPr>
          </w:p>
        </w:tc>
      </w:tr>
    </w:tbl>
    <w:p w14:paraId="52DEB451" w14:textId="77777777" w:rsidR="00EE5860" w:rsidRPr="00441CD0" w:rsidRDefault="00EE5860" w:rsidP="00EE5860">
      <w:pPr>
        <w:pStyle w:val="TF"/>
        <w:spacing w:before="120"/>
        <w:rPr>
          <w:lang w:eastAsia="zh-CN"/>
        </w:rPr>
      </w:pPr>
      <w:r w:rsidRPr="00441CD0">
        <w:t>Figure 8.</w:t>
      </w:r>
      <w:r w:rsidRPr="00441CD0">
        <w:rPr>
          <w:lang w:eastAsia="zh-CN"/>
        </w:rPr>
        <w:t>2.28-1</w:t>
      </w:r>
      <w:r w:rsidRPr="00441CD0">
        <w:t xml:space="preserve">: </w:t>
      </w:r>
      <w:r w:rsidRPr="00441CD0">
        <w:rPr>
          <w:lang w:eastAsia="zh-CN"/>
        </w:rPr>
        <w:t>Downlink Data Notification Delay</w:t>
      </w:r>
    </w:p>
    <w:p w14:paraId="44B864A3" w14:textId="77777777" w:rsidR="00EE5860" w:rsidRPr="00441CD0" w:rsidRDefault="00EE5860" w:rsidP="00EE5860">
      <w:r w:rsidRPr="00441CD0">
        <w:rPr>
          <w:lang w:eastAsia="zh-CN"/>
        </w:rPr>
        <w:t>Delay Value</w:t>
      </w:r>
      <w:r w:rsidRPr="00441CD0">
        <w:t xml:space="preserve"> shall be set to zero in order to clear a previously set delay condition.</w:t>
      </w:r>
    </w:p>
    <w:p w14:paraId="70F9998D" w14:textId="77777777" w:rsidR="00EE5860" w:rsidRPr="00441CD0" w:rsidRDefault="00EE5860" w:rsidP="00EE5860">
      <w:pPr>
        <w:pStyle w:val="Heading3"/>
      </w:pPr>
      <w:bookmarkStart w:id="5416" w:name="_Toc19717374"/>
      <w:bookmarkStart w:id="5417" w:name="_Toc27490875"/>
      <w:bookmarkStart w:id="5418" w:name="_Toc27557168"/>
      <w:bookmarkStart w:id="5419" w:name="_Toc27724085"/>
      <w:bookmarkStart w:id="5420" w:name="_Toc36031159"/>
      <w:bookmarkStart w:id="5421" w:name="_Toc36043079"/>
      <w:bookmarkStart w:id="5422" w:name="_Toc36814404"/>
      <w:bookmarkStart w:id="5423" w:name="_Toc44689262"/>
      <w:bookmarkStart w:id="5424" w:name="_Toc44924016"/>
      <w:bookmarkStart w:id="5425" w:name="_Toc51860986"/>
      <w:bookmarkStart w:id="5426" w:name="_Toc57930757"/>
      <w:bookmarkStart w:id="5427" w:name="_Toc57931387"/>
      <w:bookmarkStart w:id="5428" w:name="_Toc160974513"/>
      <w:r w:rsidRPr="00441CD0">
        <w:t>8.</w:t>
      </w:r>
      <w:r w:rsidRPr="00441CD0">
        <w:rPr>
          <w:lang w:val="en-US"/>
        </w:rPr>
        <w:t>2.29</w:t>
      </w:r>
      <w:r w:rsidRPr="00441CD0">
        <w:tab/>
        <w:t>DL Buffering Duration</w:t>
      </w:r>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3284BC58" w14:textId="77777777" w:rsidR="00EE5860" w:rsidRPr="00441CD0" w:rsidRDefault="00EE5860" w:rsidP="00EE5860">
      <w:pPr>
        <w:rPr>
          <w:lang w:eastAsia="ja-JP"/>
        </w:rPr>
      </w:pPr>
      <w:r w:rsidRPr="00441CD0">
        <w:rPr>
          <w:lang w:eastAsia="ja-JP"/>
        </w:rPr>
        <w:t>The DL Buffering Duration IE indicates the duration during which the UP function is requested to buffer the downlink data packets. It is coded as shown in figure 8.2.29-1 and table 8.2.29.1.</w:t>
      </w:r>
    </w:p>
    <w:p w14:paraId="293A5B3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1DD63AE8" w14:textId="77777777" w:rsidTr="00BB0E1F">
        <w:trPr>
          <w:jc w:val="center"/>
        </w:trPr>
        <w:tc>
          <w:tcPr>
            <w:tcW w:w="151" w:type="dxa"/>
            <w:tcBorders>
              <w:top w:val="single" w:sz="6" w:space="0" w:color="auto"/>
              <w:left w:val="single" w:sz="6" w:space="0" w:color="auto"/>
              <w:bottom w:val="nil"/>
              <w:right w:val="nil"/>
            </w:tcBorders>
          </w:tcPr>
          <w:p w14:paraId="3EC9A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5A3A8787"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126E2F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173843" w14:textId="77777777" w:rsidR="00EE5860" w:rsidRPr="00441CD0" w:rsidRDefault="00EE5860" w:rsidP="00BB0E1F">
            <w:pPr>
              <w:pStyle w:val="TAC"/>
            </w:pPr>
          </w:p>
        </w:tc>
      </w:tr>
      <w:tr w:rsidR="00EE5860" w:rsidRPr="00441CD0" w14:paraId="5ABF3A0C" w14:textId="77777777" w:rsidTr="00BB0E1F">
        <w:trPr>
          <w:jc w:val="center"/>
        </w:trPr>
        <w:tc>
          <w:tcPr>
            <w:tcW w:w="151" w:type="dxa"/>
            <w:tcBorders>
              <w:top w:val="nil"/>
              <w:left w:val="single" w:sz="6" w:space="0" w:color="auto"/>
              <w:bottom w:val="nil"/>
              <w:right w:val="nil"/>
            </w:tcBorders>
          </w:tcPr>
          <w:p w14:paraId="3E9EA495" w14:textId="77777777" w:rsidR="00EE5860" w:rsidRPr="00441CD0" w:rsidRDefault="00EE5860" w:rsidP="00BB0E1F">
            <w:pPr>
              <w:pStyle w:val="TAC"/>
            </w:pPr>
          </w:p>
        </w:tc>
        <w:tc>
          <w:tcPr>
            <w:tcW w:w="1104" w:type="dxa"/>
            <w:tcBorders>
              <w:top w:val="nil"/>
              <w:left w:val="nil"/>
              <w:bottom w:val="nil"/>
              <w:right w:val="nil"/>
            </w:tcBorders>
            <w:hideMark/>
          </w:tcPr>
          <w:p w14:paraId="671CBAD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439050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A83A4F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D022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629861C"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620AD37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602AC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56730F"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8BA9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6B699B" w14:textId="77777777" w:rsidR="00EE5860" w:rsidRPr="00441CD0" w:rsidRDefault="00EE5860" w:rsidP="00BB0E1F">
            <w:pPr>
              <w:pStyle w:val="TAC"/>
            </w:pPr>
          </w:p>
        </w:tc>
      </w:tr>
      <w:tr w:rsidR="00EE5860" w:rsidRPr="00441CD0" w14:paraId="1F4151F4" w14:textId="77777777" w:rsidTr="00BB0E1F">
        <w:trPr>
          <w:jc w:val="center"/>
        </w:trPr>
        <w:tc>
          <w:tcPr>
            <w:tcW w:w="151" w:type="dxa"/>
            <w:tcBorders>
              <w:top w:val="nil"/>
              <w:left w:val="single" w:sz="6" w:space="0" w:color="auto"/>
              <w:bottom w:val="nil"/>
              <w:right w:val="nil"/>
            </w:tcBorders>
          </w:tcPr>
          <w:p w14:paraId="7522B6E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D07066"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A74CBDB" w14:textId="77777777" w:rsidR="00EE5860" w:rsidRPr="00441CD0" w:rsidRDefault="00EE5860" w:rsidP="00BB0E1F">
            <w:pPr>
              <w:pStyle w:val="TAC"/>
            </w:pPr>
            <w:r w:rsidRPr="00441CD0">
              <w:t xml:space="preserve">Type = </w:t>
            </w:r>
            <w:r w:rsidRPr="00441CD0">
              <w:rPr>
                <w:lang w:val="sv-SE"/>
              </w:rPr>
              <w:t>47</w:t>
            </w:r>
            <w:r w:rsidRPr="00441CD0">
              <w:t xml:space="preserve"> (decimal)</w:t>
            </w:r>
          </w:p>
        </w:tc>
        <w:tc>
          <w:tcPr>
            <w:tcW w:w="588" w:type="dxa"/>
            <w:tcBorders>
              <w:top w:val="nil"/>
              <w:left w:val="single" w:sz="4" w:space="0" w:color="auto"/>
              <w:bottom w:val="nil"/>
              <w:right w:val="single" w:sz="6" w:space="0" w:color="auto"/>
            </w:tcBorders>
          </w:tcPr>
          <w:p w14:paraId="3DBD3905" w14:textId="77777777" w:rsidR="00EE5860" w:rsidRPr="00441CD0" w:rsidRDefault="00EE5860" w:rsidP="00BB0E1F">
            <w:pPr>
              <w:pStyle w:val="TAC"/>
            </w:pPr>
          </w:p>
        </w:tc>
      </w:tr>
      <w:tr w:rsidR="00EE5860" w:rsidRPr="00441CD0" w14:paraId="5258BD6C" w14:textId="77777777" w:rsidTr="00BB0E1F">
        <w:trPr>
          <w:jc w:val="center"/>
        </w:trPr>
        <w:tc>
          <w:tcPr>
            <w:tcW w:w="151" w:type="dxa"/>
            <w:tcBorders>
              <w:top w:val="nil"/>
              <w:left w:val="single" w:sz="6" w:space="0" w:color="auto"/>
              <w:bottom w:val="nil"/>
              <w:right w:val="nil"/>
            </w:tcBorders>
          </w:tcPr>
          <w:p w14:paraId="27F1CF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9F89F9"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3D7CCDCE"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77F02217" w14:textId="77777777" w:rsidR="00EE5860" w:rsidRPr="00441CD0" w:rsidRDefault="00EE5860" w:rsidP="00BB0E1F">
            <w:pPr>
              <w:pStyle w:val="TAC"/>
            </w:pPr>
          </w:p>
        </w:tc>
      </w:tr>
      <w:tr w:rsidR="00EE5860" w:rsidRPr="00441CD0" w14:paraId="2F4E1FAE" w14:textId="77777777" w:rsidTr="00BB0E1F">
        <w:trPr>
          <w:jc w:val="center"/>
        </w:trPr>
        <w:tc>
          <w:tcPr>
            <w:tcW w:w="151" w:type="dxa"/>
            <w:tcBorders>
              <w:top w:val="nil"/>
              <w:left w:val="single" w:sz="6" w:space="0" w:color="auto"/>
              <w:bottom w:val="nil"/>
              <w:right w:val="nil"/>
            </w:tcBorders>
          </w:tcPr>
          <w:p w14:paraId="3167B5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B70E1B"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73A51352"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1EE33830"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0DEF459C" w14:textId="77777777" w:rsidR="00EE5860" w:rsidRPr="00441CD0" w:rsidRDefault="00EE5860" w:rsidP="00BB0E1F">
            <w:pPr>
              <w:pStyle w:val="TAC"/>
            </w:pPr>
          </w:p>
        </w:tc>
      </w:tr>
      <w:tr w:rsidR="00EE5860" w:rsidRPr="00441CD0" w14:paraId="4CA72D04" w14:textId="77777777" w:rsidTr="00BB0E1F">
        <w:trPr>
          <w:jc w:val="center"/>
        </w:trPr>
        <w:tc>
          <w:tcPr>
            <w:tcW w:w="151" w:type="dxa"/>
            <w:tcBorders>
              <w:top w:val="nil"/>
              <w:left w:val="single" w:sz="6" w:space="0" w:color="auto"/>
              <w:bottom w:val="single" w:sz="4" w:space="0" w:color="auto"/>
              <w:right w:val="nil"/>
            </w:tcBorders>
          </w:tcPr>
          <w:p w14:paraId="63221D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EE293B1"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548C68A"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3F582CA" w14:textId="77777777" w:rsidR="00EE5860" w:rsidRPr="00441CD0" w:rsidRDefault="00EE5860" w:rsidP="00BB0E1F">
            <w:pPr>
              <w:pStyle w:val="TAC"/>
            </w:pPr>
          </w:p>
        </w:tc>
      </w:tr>
    </w:tbl>
    <w:p w14:paraId="4476BD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2.29-</w:t>
      </w:r>
      <w:r w:rsidRPr="00441CD0">
        <w:rPr>
          <w:lang w:eastAsia="ja-JP"/>
        </w:rPr>
        <w:t>1</w:t>
      </w:r>
      <w:r w:rsidRPr="00441CD0">
        <w:t xml:space="preserve">: </w:t>
      </w:r>
      <w:r w:rsidRPr="00441CD0">
        <w:rPr>
          <w:lang w:eastAsia="ja-JP"/>
        </w:rPr>
        <w:t>DL Buffering Duration</w:t>
      </w:r>
    </w:p>
    <w:p w14:paraId="1A57A424" w14:textId="77777777" w:rsidR="00EE5860" w:rsidRPr="00441CD0" w:rsidRDefault="00EE5860" w:rsidP="00EE5860">
      <w:pPr>
        <w:pStyle w:val="TH"/>
        <w:rPr>
          <w:lang w:val="en-US"/>
        </w:rPr>
      </w:pPr>
      <w:r w:rsidRPr="00441CD0">
        <w:rPr>
          <w:lang w:val="en-US"/>
        </w:rPr>
        <w:lastRenderedPageBreak/>
        <w:t>Table 8.2.29.1: DL Buffering Duration</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33AC8F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2F40AA15" w14:textId="77777777" w:rsidR="00EE5860" w:rsidRPr="00441CD0" w:rsidRDefault="00EE5860" w:rsidP="00BB0E1F">
            <w:pPr>
              <w:pStyle w:val="TAL"/>
              <w:rPr>
                <w:lang w:val="x-none"/>
              </w:rPr>
            </w:pPr>
            <w:r w:rsidRPr="00441CD0">
              <w:t>Timer value</w:t>
            </w:r>
          </w:p>
          <w:p w14:paraId="5EC9B986" w14:textId="77777777" w:rsidR="00EE5860" w:rsidRPr="00441CD0" w:rsidRDefault="00EE5860" w:rsidP="00BB0E1F">
            <w:pPr>
              <w:pStyle w:val="TAL"/>
            </w:pPr>
            <w:r w:rsidRPr="00441CD0">
              <w:t>Bits 5 to 1 represent the binary coded timer value.</w:t>
            </w:r>
          </w:p>
          <w:p w14:paraId="7BDF37F9" w14:textId="77777777" w:rsidR="00EE5860" w:rsidRPr="00441CD0" w:rsidRDefault="00EE5860" w:rsidP="00BB0E1F">
            <w:pPr>
              <w:pStyle w:val="TAL"/>
            </w:pPr>
          </w:p>
          <w:p w14:paraId="3D7333AF" w14:textId="77777777" w:rsidR="00EE5860" w:rsidRPr="00441CD0" w:rsidRDefault="00EE5860" w:rsidP="00BB0E1F">
            <w:pPr>
              <w:pStyle w:val="TAL"/>
            </w:pPr>
            <w:r w:rsidRPr="00441CD0">
              <w:t>Timer unit</w:t>
            </w:r>
          </w:p>
          <w:p w14:paraId="07928D88" w14:textId="77777777" w:rsidR="00EE5860" w:rsidRPr="00441CD0" w:rsidRDefault="00EE5860" w:rsidP="00BB0E1F">
            <w:pPr>
              <w:pStyle w:val="TAL"/>
            </w:pPr>
            <w:r w:rsidRPr="00441CD0">
              <w:t>Bits 6 to 8 defines the timer value unit as follows:</w:t>
            </w:r>
          </w:p>
          <w:p w14:paraId="1C4C3C6D" w14:textId="77777777" w:rsidR="00EE5860" w:rsidRPr="00441CD0" w:rsidRDefault="00EE5860" w:rsidP="00BB0E1F">
            <w:pPr>
              <w:pStyle w:val="TAL"/>
            </w:pPr>
            <w:r w:rsidRPr="00441CD0">
              <w:t>Bits</w:t>
            </w:r>
          </w:p>
          <w:p w14:paraId="33B6E6E8" w14:textId="77777777" w:rsidR="00EE5860" w:rsidRPr="00441CD0" w:rsidRDefault="00EE5860" w:rsidP="00BB0E1F">
            <w:pPr>
              <w:pStyle w:val="TAL"/>
              <w:rPr>
                <w:b/>
              </w:rPr>
            </w:pPr>
            <w:r w:rsidRPr="00441CD0">
              <w:rPr>
                <w:b/>
              </w:rPr>
              <w:t>8 7 6</w:t>
            </w:r>
          </w:p>
          <w:p w14:paraId="0AC52CCC" w14:textId="77777777" w:rsidR="00EE5860" w:rsidRPr="00441CD0" w:rsidRDefault="00EE5860" w:rsidP="00BB0E1F">
            <w:pPr>
              <w:pStyle w:val="TAL"/>
            </w:pPr>
            <w:r w:rsidRPr="00441CD0">
              <w:t>0 0 0  value is incremented in multiples of 2 seconds</w:t>
            </w:r>
          </w:p>
          <w:p w14:paraId="495451C5" w14:textId="77777777" w:rsidR="00EE5860" w:rsidRPr="00441CD0" w:rsidRDefault="00EE5860" w:rsidP="00BB0E1F">
            <w:pPr>
              <w:pStyle w:val="TAL"/>
            </w:pPr>
            <w:r w:rsidRPr="00441CD0">
              <w:t>0 0 1  value is incremented in multiples of 1 minute</w:t>
            </w:r>
          </w:p>
          <w:p w14:paraId="42D1CD3B" w14:textId="77777777" w:rsidR="00EE5860" w:rsidRPr="00441CD0" w:rsidRDefault="00EE5860" w:rsidP="00BB0E1F">
            <w:pPr>
              <w:pStyle w:val="TAL"/>
            </w:pPr>
            <w:r w:rsidRPr="00441CD0">
              <w:t>0 1 0  value is incremented in multiples of 10 minutes</w:t>
            </w:r>
          </w:p>
          <w:p w14:paraId="05BB2209" w14:textId="77777777" w:rsidR="00EE5860" w:rsidRPr="00441CD0" w:rsidRDefault="00EE5860" w:rsidP="00BB0E1F">
            <w:pPr>
              <w:pStyle w:val="TAL"/>
            </w:pPr>
            <w:r w:rsidRPr="00441CD0">
              <w:t>0 1 1  value is incremented in multiples of 1 hour</w:t>
            </w:r>
          </w:p>
          <w:p w14:paraId="77155F53" w14:textId="77777777" w:rsidR="00EE5860" w:rsidRPr="00441CD0" w:rsidRDefault="00EE5860" w:rsidP="00BB0E1F">
            <w:pPr>
              <w:pStyle w:val="TAL"/>
            </w:pPr>
            <w:r w:rsidRPr="00441CD0">
              <w:t>1 0 0  value is incremented in multiples of 10 hours</w:t>
            </w:r>
          </w:p>
          <w:p w14:paraId="09F6EBDE" w14:textId="77777777" w:rsidR="00EE5860" w:rsidRPr="00441CD0" w:rsidRDefault="00EE5860" w:rsidP="00BB0E1F">
            <w:pPr>
              <w:pStyle w:val="TAL"/>
            </w:pPr>
            <w:r w:rsidRPr="00441CD0">
              <w:t>1 1 1  value indicates that the timer is infinite</w:t>
            </w:r>
          </w:p>
          <w:p w14:paraId="60C348BC" w14:textId="77777777" w:rsidR="00EE5860" w:rsidRPr="00441CD0" w:rsidRDefault="00EE5860" w:rsidP="00BB0E1F">
            <w:pPr>
              <w:pStyle w:val="TAL"/>
            </w:pPr>
          </w:p>
          <w:p w14:paraId="3ECA5121" w14:textId="77777777" w:rsidR="00EE5860" w:rsidRPr="00441CD0" w:rsidRDefault="00EE5860" w:rsidP="00BB0E1F">
            <w:pPr>
              <w:pStyle w:val="TAL"/>
            </w:pPr>
            <w:r w:rsidRPr="00441CD0">
              <w:t>Other values shall be interpreted as multiples of 1 minute in this version of the protocol.</w:t>
            </w:r>
          </w:p>
          <w:p w14:paraId="729729FD" w14:textId="77777777" w:rsidR="00EE5860" w:rsidRPr="00441CD0" w:rsidRDefault="00EE5860" w:rsidP="00BB0E1F">
            <w:pPr>
              <w:pStyle w:val="TAL"/>
            </w:pPr>
          </w:p>
          <w:p w14:paraId="2C32C84C"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713CEF97" w14:textId="77777777" w:rsidR="00EE5860" w:rsidRPr="00441CD0" w:rsidRDefault="00EE5860" w:rsidP="00EE5860"/>
    <w:p w14:paraId="49C06CB7" w14:textId="77777777" w:rsidR="00EE5860" w:rsidRPr="00441CD0" w:rsidRDefault="00EE5860" w:rsidP="00EE5860">
      <w:pPr>
        <w:pStyle w:val="Heading3"/>
      </w:pPr>
      <w:bookmarkStart w:id="5429" w:name="_Toc19717375"/>
      <w:bookmarkStart w:id="5430" w:name="_Toc27490876"/>
      <w:bookmarkStart w:id="5431" w:name="_Toc27557169"/>
      <w:bookmarkStart w:id="5432" w:name="_Toc27724086"/>
      <w:bookmarkStart w:id="5433" w:name="_Toc36031160"/>
      <w:bookmarkStart w:id="5434" w:name="_Toc36043080"/>
      <w:bookmarkStart w:id="5435" w:name="_Toc36814405"/>
      <w:bookmarkStart w:id="5436" w:name="_Toc44689263"/>
      <w:bookmarkStart w:id="5437" w:name="_Toc44924017"/>
      <w:bookmarkStart w:id="5438" w:name="_Toc51860987"/>
      <w:bookmarkStart w:id="5439" w:name="_Toc57930758"/>
      <w:bookmarkStart w:id="5440" w:name="_Toc57931388"/>
      <w:bookmarkStart w:id="5441" w:name="_Toc160974514"/>
      <w:r w:rsidRPr="00441CD0">
        <w:t>8.</w:t>
      </w:r>
      <w:r w:rsidRPr="00441CD0">
        <w:rPr>
          <w:lang w:val="en-US"/>
        </w:rPr>
        <w:t>2.30</w:t>
      </w:r>
      <w:r w:rsidRPr="00441CD0">
        <w:tab/>
        <w:t>DL Buffering Suggested Packet Count</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p>
    <w:p w14:paraId="761781DE" w14:textId="77777777" w:rsidR="00EE5860" w:rsidRPr="00441CD0" w:rsidRDefault="00EE5860" w:rsidP="00EE5860">
      <w:pPr>
        <w:rPr>
          <w:lang w:eastAsia="zh-CN"/>
        </w:rPr>
      </w:pPr>
      <w:r w:rsidRPr="00441CD0">
        <w:rPr>
          <w:lang w:eastAsia="zh-CN"/>
        </w:rPr>
        <w:t xml:space="preserve">The DL Buffering Suggested Packet Count IE </w:t>
      </w:r>
      <w:r w:rsidRPr="00441CD0">
        <w:t xml:space="preserve">indicates the maximum number of downlink data packets suggested to be buffered in the UP function for this PFCP session. It </w:t>
      </w:r>
      <w:r w:rsidRPr="00441CD0">
        <w:rPr>
          <w:lang w:eastAsia="zh-CN"/>
        </w:rPr>
        <w:t>is coded as depicted in Figure 8.2.30-1.</w:t>
      </w:r>
    </w:p>
    <w:p w14:paraId="7EDE163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EE5860" w:rsidRPr="00441CD0" w14:paraId="7B6B319A" w14:textId="77777777" w:rsidTr="00BB0E1F">
        <w:trPr>
          <w:jc w:val="center"/>
        </w:trPr>
        <w:tc>
          <w:tcPr>
            <w:tcW w:w="151" w:type="dxa"/>
            <w:tcBorders>
              <w:top w:val="single" w:sz="4" w:space="0" w:color="auto"/>
              <w:left w:val="single" w:sz="4" w:space="0" w:color="auto"/>
              <w:bottom w:val="nil"/>
              <w:right w:val="nil"/>
            </w:tcBorders>
          </w:tcPr>
          <w:p w14:paraId="2907EDEA" w14:textId="77777777" w:rsidR="00EE5860" w:rsidRPr="00441CD0" w:rsidRDefault="00EE5860" w:rsidP="00BB0E1F">
            <w:pPr>
              <w:pStyle w:val="TAC"/>
            </w:pPr>
          </w:p>
        </w:tc>
        <w:tc>
          <w:tcPr>
            <w:tcW w:w="1104" w:type="dxa"/>
            <w:tcBorders>
              <w:top w:val="single" w:sz="4" w:space="0" w:color="auto"/>
              <w:left w:val="nil"/>
              <w:bottom w:val="nil"/>
              <w:right w:val="nil"/>
            </w:tcBorders>
          </w:tcPr>
          <w:p w14:paraId="303EF610"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7A72854C"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670AB60" w14:textId="77777777" w:rsidR="00EE5860" w:rsidRPr="00441CD0" w:rsidRDefault="00EE5860" w:rsidP="00BB0E1F">
            <w:pPr>
              <w:pStyle w:val="TAC"/>
            </w:pPr>
          </w:p>
        </w:tc>
      </w:tr>
      <w:tr w:rsidR="00EE5860" w:rsidRPr="00441CD0" w14:paraId="5B9E5536" w14:textId="77777777" w:rsidTr="00BB0E1F">
        <w:trPr>
          <w:jc w:val="center"/>
        </w:trPr>
        <w:tc>
          <w:tcPr>
            <w:tcW w:w="151" w:type="dxa"/>
            <w:tcBorders>
              <w:top w:val="nil"/>
              <w:left w:val="single" w:sz="4" w:space="0" w:color="auto"/>
              <w:bottom w:val="nil"/>
              <w:right w:val="nil"/>
            </w:tcBorders>
          </w:tcPr>
          <w:p w14:paraId="5A5AD5D5" w14:textId="77777777" w:rsidR="00EE5860" w:rsidRPr="00441CD0" w:rsidRDefault="00EE5860" w:rsidP="00BB0E1F">
            <w:pPr>
              <w:pStyle w:val="TAC"/>
            </w:pPr>
          </w:p>
        </w:tc>
        <w:tc>
          <w:tcPr>
            <w:tcW w:w="1104" w:type="dxa"/>
            <w:tcBorders>
              <w:top w:val="nil"/>
              <w:left w:val="nil"/>
              <w:bottom w:val="nil"/>
              <w:right w:val="nil"/>
            </w:tcBorders>
            <w:hideMark/>
          </w:tcPr>
          <w:p w14:paraId="69CA340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D39EC39"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22802B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3FD600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A58D651"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D22A4A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512D86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F05DE4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2D66B2"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5BC97BC6" w14:textId="77777777" w:rsidR="00EE5860" w:rsidRPr="00441CD0" w:rsidRDefault="00EE5860" w:rsidP="00BB0E1F">
            <w:pPr>
              <w:pStyle w:val="TAC"/>
            </w:pPr>
          </w:p>
        </w:tc>
      </w:tr>
      <w:tr w:rsidR="00EE5860" w:rsidRPr="00441CD0" w14:paraId="3570A5E0" w14:textId="77777777" w:rsidTr="00BB0E1F">
        <w:trPr>
          <w:jc w:val="center"/>
        </w:trPr>
        <w:tc>
          <w:tcPr>
            <w:tcW w:w="151" w:type="dxa"/>
            <w:tcBorders>
              <w:top w:val="nil"/>
              <w:left w:val="single" w:sz="4" w:space="0" w:color="auto"/>
              <w:bottom w:val="nil"/>
              <w:right w:val="nil"/>
            </w:tcBorders>
          </w:tcPr>
          <w:p w14:paraId="6437E33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158735"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07F0D340" w14:textId="77777777" w:rsidR="00EE5860" w:rsidRPr="00441CD0" w:rsidRDefault="00EE5860" w:rsidP="00BB0E1F">
            <w:pPr>
              <w:pStyle w:val="TAC"/>
            </w:pPr>
            <w:r w:rsidRPr="00441CD0">
              <w:t xml:space="preserve">Type = </w:t>
            </w:r>
            <w:r w:rsidRPr="00441CD0">
              <w:rPr>
                <w:lang w:val="sv-SE" w:eastAsia="zh-CN"/>
              </w:rPr>
              <w:t xml:space="preserve">48 </w:t>
            </w:r>
            <w:r w:rsidRPr="00441CD0">
              <w:t>(decimal)</w:t>
            </w:r>
          </w:p>
        </w:tc>
        <w:tc>
          <w:tcPr>
            <w:tcW w:w="588" w:type="dxa"/>
            <w:tcBorders>
              <w:top w:val="nil"/>
              <w:left w:val="single" w:sz="4" w:space="0" w:color="auto"/>
              <w:bottom w:val="nil"/>
              <w:right w:val="single" w:sz="4" w:space="0" w:color="auto"/>
            </w:tcBorders>
          </w:tcPr>
          <w:p w14:paraId="3CE4ED4E" w14:textId="77777777" w:rsidR="00EE5860" w:rsidRPr="00441CD0" w:rsidRDefault="00EE5860" w:rsidP="00BB0E1F">
            <w:pPr>
              <w:pStyle w:val="TAC"/>
            </w:pPr>
          </w:p>
        </w:tc>
      </w:tr>
      <w:tr w:rsidR="00EE5860" w:rsidRPr="00441CD0" w14:paraId="126F7A60" w14:textId="77777777" w:rsidTr="00BB0E1F">
        <w:trPr>
          <w:jc w:val="center"/>
        </w:trPr>
        <w:tc>
          <w:tcPr>
            <w:tcW w:w="151" w:type="dxa"/>
            <w:tcBorders>
              <w:top w:val="nil"/>
              <w:left w:val="single" w:sz="4" w:space="0" w:color="auto"/>
              <w:bottom w:val="nil"/>
              <w:right w:val="nil"/>
            </w:tcBorders>
          </w:tcPr>
          <w:p w14:paraId="3D984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36C846"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71ADDAC7" w14:textId="77777777" w:rsidR="00EE5860" w:rsidRPr="00441CD0" w:rsidRDefault="00EE5860" w:rsidP="00BB0E1F">
            <w:pPr>
              <w:pStyle w:val="TAC"/>
            </w:pPr>
            <w:r w:rsidRPr="00441CD0">
              <w:t xml:space="preserve">Length = </w:t>
            </w:r>
            <w:r w:rsidRPr="00441CD0">
              <w:rPr>
                <w:lang w:eastAsia="zh-CN"/>
              </w:rPr>
              <w:t>n</w:t>
            </w:r>
          </w:p>
        </w:tc>
        <w:tc>
          <w:tcPr>
            <w:tcW w:w="588" w:type="dxa"/>
            <w:tcBorders>
              <w:top w:val="nil"/>
              <w:left w:val="single" w:sz="4" w:space="0" w:color="auto"/>
              <w:bottom w:val="nil"/>
              <w:right w:val="single" w:sz="4" w:space="0" w:color="auto"/>
            </w:tcBorders>
          </w:tcPr>
          <w:p w14:paraId="35AEEAB9" w14:textId="77777777" w:rsidR="00EE5860" w:rsidRPr="00441CD0" w:rsidRDefault="00EE5860" w:rsidP="00BB0E1F">
            <w:pPr>
              <w:pStyle w:val="TAC"/>
            </w:pPr>
          </w:p>
        </w:tc>
      </w:tr>
      <w:tr w:rsidR="00EE5860" w:rsidRPr="00441CD0" w14:paraId="0C10B66D" w14:textId="77777777" w:rsidTr="00BB0E1F">
        <w:trPr>
          <w:jc w:val="center"/>
        </w:trPr>
        <w:tc>
          <w:tcPr>
            <w:tcW w:w="151" w:type="dxa"/>
            <w:tcBorders>
              <w:top w:val="nil"/>
              <w:left w:val="single" w:sz="4" w:space="0" w:color="auto"/>
              <w:bottom w:val="single" w:sz="4" w:space="0" w:color="auto"/>
              <w:right w:val="nil"/>
            </w:tcBorders>
          </w:tcPr>
          <w:p w14:paraId="59B66D1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832E38" w14:textId="77777777" w:rsidR="00EE5860" w:rsidRPr="00441CD0" w:rsidRDefault="00EE5860" w:rsidP="00BB0E1F">
            <w:pPr>
              <w:pStyle w:val="TAC"/>
              <w:rPr>
                <w:lang w:eastAsia="zh-CN"/>
              </w:rPr>
            </w:pPr>
            <w:r w:rsidRPr="00441CD0">
              <w:rPr>
                <w:lang w:eastAsia="zh-CN"/>
              </w:rPr>
              <w:t>5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190FCA7" w14:textId="77777777" w:rsidR="00EE5860" w:rsidRPr="00441CD0" w:rsidRDefault="00EE5860" w:rsidP="00BB0E1F">
            <w:pPr>
              <w:pStyle w:val="TAC"/>
              <w:rPr>
                <w:lang w:eastAsia="zh-CN"/>
              </w:rPr>
            </w:pPr>
            <w:r w:rsidRPr="00441CD0">
              <w:rPr>
                <w:lang w:eastAsia="zh-CN"/>
              </w:rPr>
              <w:t>Packet Count Value</w:t>
            </w:r>
          </w:p>
        </w:tc>
        <w:tc>
          <w:tcPr>
            <w:tcW w:w="588" w:type="dxa"/>
            <w:tcBorders>
              <w:top w:val="nil"/>
              <w:left w:val="single" w:sz="4" w:space="0" w:color="auto"/>
              <w:bottom w:val="single" w:sz="4" w:space="0" w:color="auto"/>
              <w:right w:val="single" w:sz="4" w:space="0" w:color="auto"/>
            </w:tcBorders>
          </w:tcPr>
          <w:p w14:paraId="22395222" w14:textId="77777777" w:rsidR="00EE5860" w:rsidRPr="00441CD0" w:rsidRDefault="00EE5860" w:rsidP="00BB0E1F">
            <w:pPr>
              <w:pStyle w:val="TAC"/>
            </w:pPr>
          </w:p>
        </w:tc>
      </w:tr>
    </w:tbl>
    <w:p w14:paraId="78331F6D" w14:textId="77777777" w:rsidR="00EE5860" w:rsidRPr="00441CD0" w:rsidRDefault="00EE5860" w:rsidP="00EE5860">
      <w:pPr>
        <w:pStyle w:val="TF"/>
        <w:spacing w:before="120"/>
        <w:rPr>
          <w:lang w:val="en-US" w:eastAsia="zh-CN"/>
        </w:rPr>
      </w:pPr>
      <w:r w:rsidRPr="00441CD0">
        <w:rPr>
          <w:lang w:val="en-US"/>
        </w:rPr>
        <w:t>Figure 8.2.30</w:t>
      </w:r>
      <w:r w:rsidRPr="00441CD0">
        <w:rPr>
          <w:lang w:val="en-US" w:eastAsia="zh-CN"/>
        </w:rPr>
        <w:t>-1</w:t>
      </w:r>
      <w:r w:rsidRPr="00441CD0">
        <w:rPr>
          <w:lang w:val="en-US"/>
        </w:rPr>
        <w:t xml:space="preserve">: </w:t>
      </w:r>
      <w:r w:rsidRPr="00441CD0">
        <w:rPr>
          <w:lang w:val="en-US" w:eastAsia="zh-CN"/>
        </w:rPr>
        <w:t>DL Buffering Suggested Packet Count</w:t>
      </w:r>
    </w:p>
    <w:p w14:paraId="5C49A2C4" w14:textId="77777777" w:rsidR="00EE5860" w:rsidRPr="00441CD0" w:rsidRDefault="00EE5860" w:rsidP="00EE5860">
      <w:pPr>
        <w:rPr>
          <w:lang w:val="en-US"/>
        </w:rPr>
      </w:pPr>
      <w:r w:rsidRPr="00441CD0">
        <w:rPr>
          <w:lang w:val="en-US"/>
        </w:rPr>
        <w:t>The Packet Count value is encoded with the number of octets defined in the Length field, e.g. when n=2, the range of the Packet Count value is from 0 to 65535.</w:t>
      </w:r>
    </w:p>
    <w:p w14:paraId="0FF610F3" w14:textId="77777777" w:rsidR="00EE5860" w:rsidRPr="00441CD0" w:rsidRDefault="00EE5860" w:rsidP="00EE5860">
      <w:pPr>
        <w:rPr>
          <w:lang w:val="en-US"/>
        </w:rPr>
      </w:pPr>
      <w:r w:rsidRPr="00441CD0">
        <w:rPr>
          <w:lang w:val="en-US"/>
        </w:rPr>
        <w:t xml:space="preserve">The </w:t>
      </w:r>
      <w:r w:rsidRPr="00441CD0">
        <w:rPr>
          <w:lang w:val="en-US" w:eastAsia="zh-CN"/>
        </w:rPr>
        <w:t>length shall be set to "1" or "2" octets</w:t>
      </w:r>
      <w:r w:rsidRPr="00441CD0">
        <w:rPr>
          <w:lang w:val="en-US"/>
        </w:rPr>
        <w:t>.</w:t>
      </w:r>
    </w:p>
    <w:p w14:paraId="6DF4E249" w14:textId="77777777" w:rsidR="00EE5860" w:rsidRPr="00441CD0" w:rsidRDefault="00EE5860" w:rsidP="00EE5860">
      <w:pPr>
        <w:pStyle w:val="Heading3"/>
        <w:rPr>
          <w:lang w:val="x-none"/>
        </w:rPr>
      </w:pPr>
      <w:bookmarkStart w:id="5442" w:name="_Toc19717376"/>
      <w:bookmarkStart w:id="5443" w:name="_Toc27490877"/>
      <w:bookmarkStart w:id="5444" w:name="_Toc27557170"/>
      <w:bookmarkStart w:id="5445" w:name="_Toc27724087"/>
      <w:bookmarkStart w:id="5446" w:name="_Toc36031161"/>
      <w:bookmarkStart w:id="5447" w:name="_Toc36043081"/>
      <w:bookmarkStart w:id="5448" w:name="_Toc36814406"/>
      <w:bookmarkStart w:id="5449" w:name="_Toc44689264"/>
      <w:bookmarkStart w:id="5450" w:name="_Toc44924018"/>
      <w:bookmarkStart w:id="5451" w:name="_Toc51860988"/>
      <w:bookmarkStart w:id="5452" w:name="_Toc57930759"/>
      <w:bookmarkStart w:id="5453" w:name="_Toc57931389"/>
      <w:bookmarkStart w:id="5454" w:name="_Toc160974515"/>
      <w:r w:rsidRPr="00441CD0">
        <w:t>8.</w:t>
      </w:r>
      <w:r w:rsidRPr="00441CD0">
        <w:rPr>
          <w:lang w:val="en-US"/>
        </w:rPr>
        <w:t>2.31</w:t>
      </w:r>
      <w:r w:rsidRPr="00441CD0">
        <w:tab/>
        <w:t>PFCPSMReq-Flags</w:t>
      </w:r>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669A0A92" w14:textId="77777777" w:rsidR="00EE5860" w:rsidRPr="00441CD0" w:rsidRDefault="00EE5860" w:rsidP="00EE5860">
      <w:pPr>
        <w:rPr>
          <w:lang w:eastAsia="zh-CN"/>
        </w:rPr>
      </w:pPr>
      <w:r w:rsidRPr="00441CD0">
        <w:rPr>
          <w:lang w:eastAsia="zh-CN"/>
        </w:rPr>
        <w:t>The PFCPSMReq-Flags IE indicates flags applicable to the PFCP Session Modification Request message</w:t>
      </w:r>
      <w:r w:rsidRPr="00441CD0">
        <w:t xml:space="preserve">. It </w:t>
      </w:r>
      <w:r w:rsidRPr="00441CD0">
        <w:rPr>
          <w:lang w:eastAsia="zh-CN"/>
        </w:rPr>
        <w:t>is coded as depicted in Figure 8.2.31-1.</w:t>
      </w:r>
    </w:p>
    <w:p w14:paraId="3E946D3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29EE26E9" w14:textId="77777777" w:rsidTr="00BB0E1F">
        <w:trPr>
          <w:jc w:val="center"/>
        </w:trPr>
        <w:tc>
          <w:tcPr>
            <w:tcW w:w="151" w:type="dxa"/>
            <w:tcBorders>
              <w:top w:val="single" w:sz="6" w:space="0" w:color="auto"/>
              <w:left w:val="single" w:sz="6" w:space="0" w:color="auto"/>
              <w:bottom w:val="nil"/>
              <w:right w:val="nil"/>
            </w:tcBorders>
          </w:tcPr>
          <w:p w14:paraId="5F2E9937" w14:textId="77777777" w:rsidR="00EE5860" w:rsidRPr="00441CD0" w:rsidRDefault="00EE5860" w:rsidP="00BB0E1F">
            <w:pPr>
              <w:pStyle w:val="TAC"/>
            </w:pPr>
          </w:p>
        </w:tc>
        <w:tc>
          <w:tcPr>
            <w:tcW w:w="1104" w:type="dxa"/>
            <w:tcBorders>
              <w:top w:val="single" w:sz="6" w:space="0" w:color="auto"/>
              <w:left w:val="nil"/>
              <w:bottom w:val="nil"/>
              <w:right w:val="nil"/>
            </w:tcBorders>
          </w:tcPr>
          <w:p w14:paraId="19B8C2B4"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601220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26A0FD5" w14:textId="77777777" w:rsidR="00EE5860" w:rsidRPr="00441CD0" w:rsidRDefault="00EE5860" w:rsidP="00BB0E1F">
            <w:pPr>
              <w:pStyle w:val="TAC"/>
            </w:pPr>
          </w:p>
        </w:tc>
      </w:tr>
      <w:tr w:rsidR="00EE5860" w:rsidRPr="00441CD0" w14:paraId="58E87F5A" w14:textId="77777777" w:rsidTr="00BB0E1F">
        <w:trPr>
          <w:jc w:val="center"/>
        </w:trPr>
        <w:tc>
          <w:tcPr>
            <w:tcW w:w="151" w:type="dxa"/>
            <w:tcBorders>
              <w:top w:val="nil"/>
              <w:left w:val="single" w:sz="6" w:space="0" w:color="auto"/>
              <w:bottom w:val="nil"/>
              <w:right w:val="nil"/>
            </w:tcBorders>
          </w:tcPr>
          <w:p w14:paraId="30578BE4" w14:textId="77777777" w:rsidR="00EE5860" w:rsidRPr="00441CD0" w:rsidRDefault="00EE5860" w:rsidP="00BB0E1F">
            <w:pPr>
              <w:pStyle w:val="TAC"/>
            </w:pPr>
          </w:p>
        </w:tc>
        <w:tc>
          <w:tcPr>
            <w:tcW w:w="1104" w:type="dxa"/>
            <w:tcBorders>
              <w:top w:val="nil"/>
              <w:left w:val="nil"/>
              <w:bottom w:val="nil"/>
              <w:right w:val="nil"/>
            </w:tcBorders>
            <w:hideMark/>
          </w:tcPr>
          <w:p w14:paraId="299E7C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00BB5D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66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F8C1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722A20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AF08C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F00459"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9E38633"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38A0316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4937B27" w14:textId="77777777" w:rsidR="00EE5860" w:rsidRPr="00441CD0" w:rsidRDefault="00EE5860" w:rsidP="00BB0E1F">
            <w:pPr>
              <w:pStyle w:val="TAC"/>
            </w:pPr>
          </w:p>
        </w:tc>
      </w:tr>
      <w:tr w:rsidR="00EE5860" w:rsidRPr="00441CD0" w14:paraId="4EDF14F7" w14:textId="77777777" w:rsidTr="00BB0E1F">
        <w:trPr>
          <w:jc w:val="center"/>
        </w:trPr>
        <w:tc>
          <w:tcPr>
            <w:tcW w:w="151" w:type="dxa"/>
            <w:tcBorders>
              <w:top w:val="nil"/>
              <w:left w:val="single" w:sz="6" w:space="0" w:color="auto"/>
              <w:bottom w:val="nil"/>
              <w:right w:val="nil"/>
            </w:tcBorders>
          </w:tcPr>
          <w:p w14:paraId="6A6A87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AB7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E192C2" w14:textId="77777777" w:rsidR="00EE5860" w:rsidRPr="00441CD0" w:rsidRDefault="00EE5860" w:rsidP="00BB0E1F">
            <w:pPr>
              <w:pStyle w:val="TAC"/>
            </w:pPr>
            <w:r w:rsidRPr="00441CD0">
              <w:t>Type = 49 (decimal)</w:t>
            </w:r>
          </w:p>
        </w:tc>
        <w:tc>
          <w:tcPr>
            <w:tcW w:w="588" w:type="dxa"/>
            <w:tcBorders>
              <w:top w:val="nil"/>
              <w:left w:val="single" w:sz="4" w:space="0" w:color="auto"/>
              <w:bottom w:val="nil"/>
              <w:right w:val="single" w:sz="6" w:space="0" w:color="auto"/>
            </w:tcBorders>
          </w:tcPr>
          <w:p w14:paraId="02C807C7" w14:textId="77777777" w:rsidR="00EE5860" w:rsidRPr="00441CD0" w:rsidRDefault="00EE5860" w:rsidP="00BB0E1F">
            <w:pPr>
              <w:pStyle w:val="TAC"/>
            </w:pPr>
          </w:p>
        </w:tc>
      </w:tr>
      <w:tr w:rsidR="00EE5860" w:rsidRPr="00441CD0" w14:paraId="67FAD856" w14:textId="77777777" w:rsidTr="00BB0E1F">
        <w:trPr>
          <w:jc w:val="center"/>
        </w:trPr>
        <w:tc>
          <w:tcPr>
            <w:tcW w:w="151" w:type="dxa"/>
            <w:tcBorders>
              <w:top w:val="nil"/>
              <w:left w:val="single" w:sz="6" w:space="0" w:color="auto"/>
              <w:bottom w:val="nil"/>
              <w:right w:val="nil"/>
            </w:tcBorders>
          </w:tcPr>
          <w:p w14:paraId="5F341F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BC69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0257B1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68F05BB3" w14:textId="77777777" w:rsidR="00EE5860" w:rsidRPr="00441CD0" w:rsidRDefault="00EE5860" w:rsidP="00BB0E1F">
            <w:pPr>
              <w:pStyle w:val="TAC"/>
            </w:pPr>
          </w:p>
        </w:tc>
      </w:tr>
      <w:tr w:rsidR="00EE5860" w:rsidRPr="00441CD0" w14:paraId="61C8B14E" w14:textId="77777777" w:rsidTr="00BB0E1F">
        <w:trPr>
          <w:jc w:val="center"/>
        </w:trPr>
        <w:tc>
          <w:tcPr>
            <w:tcW w:w="151" w:type="dxa"/>
            <w:tcBorders>
              <w:top w:val="nil"/>
              <w:left w:val="single" w:sz="6" w:space="0" w:color="auto"/>
              <w:bottom w:val="nil"/>
              <w:right w:val="nil"/>
            </w:tcBorders>
          </w:tcPr>
          <w:p w14:paraId="1D4A542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8C22A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61963FC"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771DB128"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239F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16FBC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9C5872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9DE2A00" w14:textId="77777777" w:rsidR="00EE5860" w:rsidRPr="00441CD0" w:rsidRDefault="00EE5860" w:rsidP="00BB0E1F">
            <w:pPr>
              <w:pStyle w:val="TAC"/>
              <w:rPr>
                <w:lang w:eastAsia="zh-CN"/>
              </w:rPr>
            </w:pPr>
            <w:r w:rsidRPr="00441CD0">
              <w:rPr>
                <w:lang w:eastAsia="zh-CN"/>
              </w:rPr>
              <w:t>QAURR</w:t>
            </w:r>
          </w:p>
        </w:tc>
        <w:tc>
          <w:tcPr>
            <w:tcW w:w="589" w:type="dxa"/>
            <w:tcBorders>
              <w:top w:val="single" w:sz="4" w:space="0" w:color="auto"/>
              <w:left w:val="single" w:sz="4" w:space="0" w:color="auto"/>
              <w:bottom w:val="single" w:sz="4" w:space="0" w:color="auto"/>
              <w:right w:val="single" w:sz="4" w:space="0" w:color="auto"/>
            </w:tcBorders>
            <w:hideMark/>
          </w:tcPr>
          <w:p w14:paraId="7AFE0522" w14:textId="77777777" w:rsidR="00EE5860" w:rsidRPr="00441CD0" w:rsidRDefault="00EE5860" w:rsidP="00BB0E1F">
            <w:pPr>
              <w:pStyle w:val="TAC"/>
              <w:rPr>
                <w:lang w:val="x-none" w:eastAsia="zh-CN"/>
              </w:rPr>
            </w:pPr>
            <w:r w:rsidRPr="00441CD0">
              <w:rPr>
                <w:lang w:eastAsia="zh-CN"/>
              </w:rPr>
              <w:t>SNDEM</w:t>
            </w:r>
          </w:p>
        </w:tc>
        <w:tc>
          <w:tcPr>
            <w:tcW w:w="590" w:type="dxa"/>
            <w:tcBorders>
              <w:top w:val="single" w:sz="4" w:space="0" w:color="auto"/>
              <w:left w:val="single" w:sz="4" w:space="0" w:color="auto"/>
              <w:bottom w:val="single" w:sz="4" w:space="0" w:color="auto"/>
              <w:right w:val="single" w:sz="4" w:space="0" w:color="auto"/>
            </w:tcBorders>
            <w:hideMark/>
          </w:tcPr>
          <w:p w14:paraId="7E17DFF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74F7CEE2" w14:textId="77777777" w:rsidR="00EE5860" w:rsidRPr="00441CD0" w:rsidRDefault="00EE5860" w:rsidP="00BB0E1F">
            <w:pPr>
              <w:pStyle w:val="TAC"/>
            </w:pPr>
          </w:p>
        </w:tc>
      </w:tr>
      <w:tr w:rsidR="00EE5860" w:rsidRPr="00441CD0" w14:paraId="36CB601C" w14:textId="77777777" w:rsidTr="00BB0E1F">
        <w:trPr>
          <w:jc w:val="center"/>
        </w:trPr>
        <w:tc>
          <w:tcPr>
            <w:tcW w:w="151" w:type="dxa"/>
            <w:tcBorders>
              <w:top w:val="nil"/>
              <w:left w:val="single" w:sz="6" w:space="0" w:color="auto"/>
              <w:bottom w:val="single" w:sz="4" w:space="0" w:color="auto"/>
              <w:right w:val="nil"/>
            </w:tcBorders>
          </w:tcPr>
          <w:p w14:paraId="6B46EB4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ABC085D"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A99930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0AB4D90" w14:textId="77777777" w:rsidR="00EE5860" w:rsidRPr="00441CD0" w:rsidRDefault="00EE5860" w:rsidP="00BB0E1F">
            <w:pPr>
              <w:pStyle w:val="TAC"/>
            </w:pPr>
          </w:p>
        </w:tc>
      </w:tr>
    </w:tbl>
    <w:p w14:paraId="3332E0FF" w14:textId="77777777" w:rsidR="00EE5860" w:rsidRPr="00441CD0" w:rsidRDefault="00EE5860" w:rsidP="00EE5860">
      <w:pPr>
        <w:pStyle w:val="TF"/>
        <w:spacing w:before="120"/>
        <w:rPr>
          <w:lang w:val="en-US" w:eastAsia="zh-CN"/>
        </w:rPr>
      </w:pPr>
      <w:r w:rsidRPr="00441CD0">
        <w:rPr>
          <w:lang w:val="en-US"/>
        </w:rPr>
        <w:t>Figure 8.2.31</w:t>
      </w:r>
      <w:r w:rsidRPr="00441CD0">
        <w:rPr>
          <w:lang w:val="en-US" w:eastAsia="zh-CN"/>
        </w:rPr>
        <w:t>-1</w:t>
      </w:r>
      <w:r w:rsidRPr="00441CD0">
        <w:rPr>
          <w:lang w:val="en-US"/>
        </w:rPr>
        <w:t xml:space="preserve">: </w:t>
      </w:r>
      <w:r w:rsidRPr="00441CD0">
        <w:rPr>
          <w:lang w:val="en-US" w:eastAsia="zh-CN"/>
        </w:rPr>
        <w:t>PFCPSMReq-Flags</w:t>
      </w:r>
    </w:p>
    <w:p w14:paraId="41EE73C6" w14:textId="77777777" w:rsidR="00EE5860" w:rsidRPr="00441CD0" w:rsidRDefault="00EE5860" w:rsidP="00EE5860">
      <w:pPr>
        <w:rPr>
          <w:lang w:eastAsia="zh-CN"/>
        </w:rPr>
      </w:pPr>
      <w:r w:rsidRPr="00441CD0">
        <w:rPr>
          <w:lang w:eastAsia="zh-CN"/>
        </w:rPr>
        <w:t>The following bits within Octet 5 shall indicate:</w:t>
      </w:r>
    </w:p>
    <w:p w14:paraId="73DC444D"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643521DA" w14:textId="77777777" w:rsidR="00EE5860" w:rsidRPr="00441CD0" w:rsidRDefault="00EE5860" w:rsidP="00EE5860">
      <w:pPr>
        <w:pStyle w:val="B1"/>
      </w:pPr>
      <w:r w:rsidRPr="00441CD0">
        <w:lastRenderedPageBreak/>
        <w:t>-</w:t>
      </w:r>
      <w:r w:rsidRPr="00441CD0">
        <w:tab/>
        <w:t xml:space="preserve">Bit 2 – SNDEM (Send End Marker Packets): if this bit is set to </w:t>
      </w:r>
      <w:r w:rsidRPr="00441CD0">
        <w:rPr>
          <w:noProof/>
        </w:rPr>
        <w:t>"</w:t>
      </w:r>
      <w:r w:rsidRPr="00441CD0">
        <w:t>1</w:t>
      </w:r>
      <w:r w:rsidRPr="00441CD0">
        <w:rPr>
          <w:noProof/>
        </w:rPr>
        <w:t>"</w:t>
      </w:r>
      <w:r w:rsidRPr="00441CD0">
        <w:t xml:space="preserve">, it indicates that the UP function shall construct and send End Marker packets towards the old F-TEID </w:t>
      </w:r>
      <w:r w:rsidRPr="00441CD0">
        <w:rPr>
          <w:rFonts w:ascii="Arial" w:hAnsi="Arial" w:cs="Arial"/>
          <w:sz w:val="18"/>
          <w:szCs w:val="18"/>
          <w:lang w:eastAsia="zh-CN"/>
        </w:rPr>
        <w:t>of the downstream node</w:t>
      </w:r>
      <w:r w:rsidRPr="00441CD0">
        <w:t xml:space="preserve"> when switching to the new F-TEID.</w:t>
      </w:r>
    </w:p>
    <w:p w14:paraId="656086FA" w14:textId="77777777" w:rsidR="00EE5860" w:rsidRPr="00441CD0" w:rsidRDefault="00EE5860" w:rsidP="00EE5860">
      <w:pPr>
        <w:pStyle w:val="B1"/>
      </w:pPr>
      <w:r w:rsidRPr="00441CD0">
        <w:t>-</w:t>
      </w:r>
      <w:r w:rsidRPr="00441CD0">
        <w:tab/>
        <w:t xml:space="preserve">Bit 3 – QAURR (Query All URRs): if this bit is set to </w:t>
      </w:r>
      <w:r w:rsidRPr="00441CD0">
        <w:rPr>
          <w:noProof/>
        </w:rPr>
        <w:t>"</w:t>
      </w:r>
      <w:r w:rsidRPr="00441CD0">
        <w:t>1</w:t>
      </w:r>
      <w:r w:rsidRPr="00441CD0">
        <w:rPr>
          <w:noProof/>
        </w:rPr>
        <w:t>"</w:t>
      </w:r>
      <w:r w:rsidRPr="00441CD0">
        <w:t>, it indicates that the UP function shall return immediate usage report(s) for all the URRs previously provisioned for this PFCP session.</w:t>
      </w:r>
    </w:p>
    <w:p w14:paraId="43271C68" w14:textId="77777777" w:rsidR="00EE5860" w:rsidRPr="00441CD0" w:rsidRDefault="00EE5860" w:rsidP="00EE5860">
      <w:pPr>
        <w:pStyle w:val="B1"/>
      </w:pPr>
      <w:r w:rsidRPr="00441CD0">
        <w:t>-</w:t>
      </w:r>
      <w:r w:rsidRPr="00441CD0">
        <w:tab/>
        <w:t xml:space="preserve">Bit </w:t>
      </w:r>
      <w:r w:rsidRPr="00441CD0">
        <w:rPr>
          <w:lang w:eastAsia="zh-CN"/>
        </w:rPr>
        <w:t>4</w:t>
      </w:r>
      <w:r w:rsidRPr="00441CD0">
        <w:t xml:space="preserve"> to 8 – Spare, for future use, shall be set to</w:t>
      </w:r>
      <w:r w:rsidRPr="00441CD0">
        <w:rPr>
          <w:noProof/>
        </w:rPr>
        <w:t>"</w:t>
      </w:r>
      <w:r w:rsidRPr="00441CD0">
        <w:t>0</w:t>
      </w:r>
      <w:r w:rsidRPr="00441CD0">
        <w:rPr>
          <w:noProof/>
        </w:rPr>
        <w:t>"</w:t>
      </w:r>
      <w:r w:rsidRPr="00441CD0">
        <w:t xml:space="preserve"> by the sender and discarded by the receiver.</w:t>
      </w:r>
    </w:p>
    <w:p w14:paraId="4E7997B9" w14:textId="77777777" w:rsidR="00EE5860" w:rsidRPr="00441CD0" w:rsidRDefault="00EE5860" w:rsidP="00EE5860">
      <w:pPr>
        <w:pStyle w:val="Heading3"/>
      </w:pPr>
      <w:bookmarkStart w:id="5455" w:name="_Toc19717377"/>
      <w:bookmarkStart w:id="5456" w:name="_Toc27490878"/>
      <w:bookmarkStart w:id="5457" w:name="_Toc27557171"/>
      <w:bookmarkStart w:id="5458" w:name="_Toc27724088"/>
      <w:bookmarkStart w:id="5459" w:name="_Toc36031162"/>
      <w:bookmarkStart w:id="5460" w:name="_Toc36043082"/>
      <w:bookmarkStart w:id="5461" w:name="_Toc36814407"/>
      <w:bookmarkStart w:id="5462" w:name="_Toc44689265"/>
      <w:bookmarkStart w:id="5463" w:name="_Toc44924019"/>
      <w:bookmarkStart w:id="5464" w:name="_Toc51860989"/>
      <w:bookmarkStart w:id="5465" w:name="_Toc57930760"/>
      <w:bookmarkStart w:id="5466" w:name="_Toc57931390"/>
      <w:bookmarkStart w:id="5467" w:name="_Toc160974516"/>
      <w:r w:rsidRPr="00441CD0">
        <w:t>8.</w:t>
      </w:r>
      <w:r w:rsidRPr="00441CD0">
        <w:rPr>
          <w:lang w:val="en-US"/>
        </w:rPr>
        <w:t>2.32</w:t>
      </w:r>
      <w:r w:rsidRPr="00441CD0">
        <w:tab/>
        <w:t>PFCPSRRsp-Flags</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29BE7B29" w14:textId="77777777" w:rsidR="00EE5860" w:rsidRPr="00441CD0" w:rsidRDefault="00EE5860" w:rsidP="00EE5860">
      <w:pPr>
        <w:rPr>
          <w:lang w:eastAsia="zh-CN"/>
        </w:rPr>
      </w:pPr>
      <w:r w:rsidRPr="00441CD0">
        <w:rPr>
          <w:lang w:eastAsia="zh-CN"/>
        </w:rPr>
        <w:t>The PFCPSRRsp-Flags IE indicates flags applicable to the PFCP Session Report Response message</w:t>
      </w:r>
      <w:r w:rsidRPr="00441CD0">
        <w:t xml:space="preserve">. It </w:t>
      </w:r>
      <w:r w:rsidRPr="00441CD0">
        <w:rPr>
          <w:lang w:eastAsia="zh-CN"/>
        </w:rPr>
        <w:t>is coded as depicted in Figure 8.2.32-1.</w:t>
      </w:r>
    </w:p>
    <w:p w14:paraId="0B879D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68A2C35" w14:textId="77777777" w:rsidTr="00BB0E1F">
        <w:trPr>
          <w:jc w:val="center"/>
        </w:trPr>
        <w:tc>
          <w:tcPr>
            <w:tcW w:w="151" w:type="dxa"/>
            <w:tcBorders>
              <w:top w:val="single" w:sz="6" w:space="0" w:color="auto"/>
              <w:left w:val="single" w:sz="6" w:space="0" w:color="auto"/>
              <w:bottom w:val="nil"/>
              <w:right w:val="nil"/>
            </w:tcBorders>
          </w:tcPr>
          <w:p w14:paraId="6CAE3329" w14:textId="77777777" w:rsidR="00EE5860" w:rsidRPr="00441CD0" w:rsidRDefault="00EE5860" w:rsidP="00BB0E1F">
            <w:pPr>
              <w:pStyle w:val="TAC"/>
            </w:pPr>
          </w:p>
        </w:tc>
        <w:tc>
          <w:tcPr>
            <w:tcW w:w="1104" w:type="dxa"/>
            <w:tcBorders>
              <w:top w:val="single" w:sz="6" w:space="0" w:color="auto"/>
              <w:left w:val="nil"/>
              <w:bottom w:val="nil"/>
              <w:right w:val="nil"/>
            </w:tcBorders>
          </w:tcPr>
          <w:p w14:paraId="71ED9551"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286342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8B42B0" w14:textId="77777777" w:rsidR="00EE5860" w:rsidRPr="00441CD0" w:rsidRDefault="00EE5860" w:rsidP="00BB0E1F">
            <w:pPr>
              <w:pStyle w:val="TAC"/>
            </w:pPr>
          </w:p>
        </w:tc>
      </w:tr>
      <w:tr w:rsidR="00EE5860" w:rsidRPr="00441CD0" w14:paraId="5B95CBEE" w14:textId="77777777" w:rsidTr="00BB0E1F">
        <w:trPr>
          <w:jc w:val="center"/>
        </w:trPr>
        <w:tc>
          <w:tcPr>
            <w:tcW w:w="151" w:type="dxa"/>
            <w:tcBorders>
              <w:top w:val="nil"/>
              <w:left w:val="single" w:sz="6" w:space="0" w:color="auto"/>
              <w:bottom w:val="nil"/>
              <w:right w:val="nil"/>
            </w:tcBorders>
          </w:tcPr>
          <w:p w14:paraId="3DCED807" w14:textId="77777777" w:rsidR="00EE5860" w:rsidRPr="00441CD0" w:rsidRDefault="00EE5860" w:rsidP="00BB0E1F">
            <w:pPr>
              <w:pStyle w:val="TAC"/>
            </w:pPr>
          </w:p>
        </w:tc>
        <w:tc>
          <w:tcPr>
            <w:tcW w:w="1104" w:type="dxa"/>
            <w:tcBorders>
              <w:top w:val="nil"/>
              <w:left w:val="nil"/>
              <w:bottom w:val="nil"/>
              <w:right w:val="nil"/>
            </w:tcBorders>
            <w:hideMark/>
          </w:tcPr>
          <w:p w14:paraId="4342582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33D120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8E8ACE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13DA2A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496F71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E919C7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2D92F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66D18F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02640E9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39022D9" w14:textId="77777777" w:rsidR="00EE5860" w:rsidRPr="00441CD0" w:rsidRDefault="00EE5860" w:rsidP="00BB0E1F">
            <w:pPr>
              <w:pStyle w:val="TAC"/>
            </w:pPr>
          </w:p>
        </w:tc>
      </w:tr>
      <w:tr w:rsidR="00EE5860" w:rsidRPr="00441CD0" w14:paraId="6D09AD8C" w14:textId="77777777" w:rsidTr="00BB0E1F">
        <w:trPr>
          <w:jc w:val="center"/>
        </w:trPr>
        <w:tc>
          <w:tcPr>
            <w:tcW w:w="151" w:type="dxa"/>
            <w:tcBorders>
              <w:top w:val="nil"/>
              <w:left w:val="single" w:sz="6" w:space="0" w:color="auto"/>
              <w:bottom w:val="nil"/>
              <w:right w:val="nil"/>
            </w:tcBorders>
          </w:tcPr>
          <w:p w14:paraId="1CBD45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04E1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C31B780" w14:textId="77777777" w:rsidR="00EE5860" w:rsidRPr="00441CD0" w:rsidRDefault="00EE5860" w:rsidP="00BB0E1F">
            <w:pPr>
              <w:pStyle w:val="TAC"/>
            </w:pPr>
            <w:r w:rsidRPr="00441CD0">
              <w:t>Type = 50 (decimal)</w:t>
            </w:r>
          </w:p>
        </w:tc>
        <w:tc>
          <w:tcPr>
            <w:tcW w:w="588" w:type="dxa"/>
            <w:tcBorders>
              <w:top w:val="nil"/>
              <w:left w:val="single" w:sz="4" w:space="0" w:color="auto"/>
              <w:bottom w:val="nil"/>
              <w:right w:val="single" w:sz="6" w:space="0" w:color="auto"/>
            </w:tcBorders>
          </w:tcPr>
          <w:p w14:paraId="4A59AB33" w14:textId="77777777" w:rsidR="00EE5860" w:rsidRPr="00441CD0" w:rsidRDefault="00EE5860" w:rsidP="00BB0E1F">
            <w:pPr>
              <w:pStyle w:val="TAC"/>
            </w:pPr>
          </w:p>
        </w:tc>
      </w:tr>
      <w:tr w:rsidR="00EE5860" w:rsidRPr="00441CD0" w14:paraId="4F98C139" w14:textId="77777777" w:rsidTr="00BB0E1F">
        <w:trPr>
          <w:jc w:val="center"/>
        </w:trPr>
        <w:tc>
          <w:tcPr>
            <w:tcW w:w="151" w:type="dxa"/>
            <w:tcBorders>
              <w:top w:val="nil"/>
              <w:left w:val="single" w:sz="6" w:space="0" w:color="auto"/>
              <w:bottom w:val="nil"/>
              <w:right w:val="nil"/>
            </w:tcBorders>
          </w:tcPr>
          <w:p w14:paraId="2753D4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1ADA3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F3229F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228125ED" w14:textId="77777777" w:rsidR="00EE5860" w:rsidRPr="00441CD0" w:rsidRDefault="00EE5860" w:rsidP="00BB0E1F">
            <w:pPr>
              <w:pStyle w:val="TAC"/>
            </w:pPr>
          </w:p>
        </w:tc>
      </w:tr>
      <w:tr w:rsidR="00EE5860" w:rsidRPr="00441CD0" w14:paraId="5F7099B7" w14:textId="77777777" w:rsidTr="00BB0E1F">
        <w:trPr>
          <w:jc w:val="center"/>
        </w:trPr>
        <w:tc>
          <w:tcPr>
            <w:tcW w:w="151" w:type="dxa"/>
            <w:tcBorders>
              <w:top w:val="nil"/>
              <w:left w:val="single" w:sz="6" w:space="0" w:color="auto"/>
              <w:bottom w:val="nil"/>
              <w:right w:val="nil"/>
            </w:tcBorders>
          </w:tcPr>
          <w:p w14:paraId="323996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508551"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3A1771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305DDC1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BD1F551"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BCE16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9209A2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2C724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CCAB4DD" w14:textId="77777777" w:rsidR="00EE5860" w:rsidRPr="00441CD0" w:rsidRDefault="00EE5860" w:rsidP="00BB0E1F">
            <w:pPr>
              <w:pStyle w:val="TAC"/>
              <w:rPr>
                <w:lang w:eastAsia="zh-CN"/>
              </w:rPr>
            </w:pPr>
            <w:r w:rsidRPr="00441CD0">
              <w:rPr>
                <w:lang w:eastAsia="zh-CN"/>
              </w:rPr>
              <w:t xml:space="preserve">Spare </w:t>
            </w:r>
          </w:p>
        </w:tc>
        <w:tc>
          <w:tcPr>
            <w:tcW w:w="590" w:type="dxa"/>
            <w:tcBorders>
              <w:top w:val="single" w:sz="4" w:space="0" w:color="auto"/>
              <w:left w:val="single" w:sz="4" w:space="0" w:color="auto"/>
              <w:bottom w:val="single" w:sz="4" w:space="0" w:color="auto"/>
              <w:right w:val="single" w:sz="4" w:space="0" w:color="auto"/>
            </w:tcBorders>
            <w:hideMark/>
          </w:tcPr>
          <w:p w14:paraId="77895B26" w14:textId="77777777" w:rsidR="00EE5860" w:rsidRPr="00441CD0" w:rsidRDefault="00EE5860" w:rsidP="00BB0E1F">
            <w:pPr>
              <w:pStyle w:val="TAC"/>
              <w:rPr>
                <w:lang w:eastAsia="zh-CN"/>
              </w:rPr>
            </w:pPr>
            <w:r w:rsidRPr="00441CD0">
              <w:rPr>
                <w:lang w:eastAsia="zh-CN"/>
              </w:rPr>
              <w:t>DROBU</w:t>
            </w:r>
          </w:p>
        </w:tc>
        <w:tc>
          <w:tcPr>
            <w:tcW w:w="588" w:type="dxa"/>
            <w:tcBorders>
              <w:top w:val="nil"/>
              <w:left w:val="single" w:sz="4" w:space="0" w:color="auto"/>
              <w:bottom w:val="single" w:sz="4" w:space="0" w:color="auto"/>
              <w:right w:val="single" w:sz="6" w:space="0" w:color="auto"/>
            </w:tcBorders>
          </w:tcPr>
          <w:p w14:paraId="6B7AC1FB" w14:textId="77777777" w:rsidR="00EE5860" w:rsidRPr="00441CD0" w:rsidRDefault="00EE5860" w:rsidP="00BB0E1F">
            <w:pPr>
              <w:pStyle w:val="TAC"/>
            </w:pPr>
          </w:p>
        </w:tc>
      </w:tr>
      <w:tr w:rsidR="00EE5860" w:rsidRPr="00441CD0" w14:paraId="68E6EE99" w14:textId="77777777" w:rsidTr="00BB0E1F">
        <w:trPr>
          <w:jc w:val="center"/>
        </w:trPr>
        <w:tc>
          <w:tcPr>
            <w:tcW w:w="151" w:type="dxa"/>
            <w:tcBorders>
              <w:top w:val="nil"/>
              <w:left w:val="single" w:sz="6" w:space="0" w:color="auto"/>
              <w:bottom w:val="single" w:sz="4" w:space="0" w:color="auto"/>
              <w:right w:val="nil"/>
            </w:tcBorders>
          </w:tcPr>
          <w:p w14:paraId="7DC5F2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DE58326"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8E5092B"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9D9195" w14:textId="77777777" w:rsidR="00EE5860" w:rsidRPr="00441CD0" w:rsidRDefault="00EE5860" w:rsidP="00BB0E1F">
            <w:pPr>
              <w:pStyle w:val="TAC"/>
            </w:pPr>
          </w:p>
        </w:tc>
      </w:tr>
    </w:tbl>
    <w:p w14:paraId="7E5C4BE1" w14:textId="77777777" w:rsidR="00EE5860" w:rsidRPr="00441CD0" w:rsidRDefault="00EE5860" w:rsidP="00EE5860">
      <w:pPr>
        <w:pStyle w:val="TF"/>
        <w:spacing w:before="120"/>
        <w:rPr>
          <w:lang w:val="en-US" w:eastAsia="zh-CN"/>
        </w:rPr>
      </w:pPr>
      <w:r w:rsidRPr="00441CD0">
        <w:rPr>
          <w:lang w:val="en-US"/>
        </w:rPr>
        <w:t>Figure 8.2.32</w:t>
      </w:r>
      <w:r w:rsidRPr="00441CD0">
        <w:rPr>
          <w:lang w:val="en-US" w:eastAsia="zh-CN"/>
        </w:rPr>
        <w:t>-1</w:t>
      </w:r>
      <w:r w:rsidRPr="00441CD0">
        <w:rPr>
          <w:lang w:val="en-US"/>
        </w:rPr>
        <w:t xml:space="preserve">: </w:t>
      </w:r>
      <w:r w:rsidRPr="00441CD0">
        <w:rPr>
          <w:lang w:val="en-US" w:eastAsia="zh-CN"/>
        </w:rPr>
        <w:t>PFCPSRRsp-Flags</w:t>
      </w:r>
    </w:p>
    <w:p w14:paraId="35D7F0F3" w14:textId="77777777" w:rsidR="00EE5860" w:rsidRPr="00441CD0" w:rsidRDefault="00EE5860" w:rsidP="00EE5860">
      <w:pPr>
        <w:rPr>
          <w:lang w:eastAsia="zh-CN"/>
        </w:rPr>
      </w:pPr>
      <w:r w:rsidRPr="00441CD0">
        <w:rPr>
          <w:lang w:eastAsia="zh-CN"/>
        </w:rPr>
        <w:t>The following bits within Octet 5 shall indicate:</w:t>
      </w:r>
    </w:p>
    <w:p w14:paraId="384357A5" w14:textId="77777777" w:rsidR="00EE5860" w:rsidRPr="00441CD0" w:rsidRDefault="00EE5860" w:rsidP="00EE5860">
      <w:pPr>
        <w:pStyle w:val="B1"/>
      </w:pPr>
      <w:r w:rsidRPr="00441CD0">
        <w:t>-</w:t>
      </w:r>
      <w:r w:rsidRPr="00441CD0">
        <w:tab/>
        <w:t xml:space="preserve">Bit 1 – DROBU (Drop Buffered Packets): if this bit is set to </w:t>
      </w:r>
      <w:r w:rsidRPr="00441CD0">
        <w:rPr>
          <w:noProof/>
        </w:rPr>
        <w:t>"</w:t>
      </w:r>
      <w:r w:rsidRPr="00441CD0">
        <w:t>1</w:t>
      </w:r>
      <w:r w:rsidRPr="00441CD0">
        <w:rPr>
          <w:noProof/>
        </w:rPr>
        <w:t>"</w:t>
      </w:r>
      <w:r w:rsidRPr="00441CD0">
        <w:t>, it indicates that the UP function shall drop all the packets currently buffered for the PFCP session, if any, prior to further applying the action specified in the Apply Action value of the FARs.</w:t>
      </w:r>
    </w:p>
    <w:p w14:paraId="0A8625B8"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w:t>
      </w:r>
      <w:r w:rsidRPr="00441CD0">
        <w:rPr>
          <w:noProof/>
        </w:rPr>
        <w:t>"</w:t>
      </w:r>
      <w:r w:rsidRPr="00441CD0">
        <w:t>0</w:t>
      </w:r>
      <w:r w:rsidRPr="00441CD0">
        <w:rPr>
          <w:noProof/>
        </w:rPr>
        <w:t>"</w:t>
      </w:r>
      <w:r w:rsidRPr="00441CD0">
        <w:t xml:space="preserve"> by the sender and discarded by the receiver.</w:t>
      </w:r>
    </w:p>
    <w:p w14:paraId="5761AFFA" w14:textId="77777777" w:rsidR="00EE5860" w:rsidRPr="00441CD0" w:rsidRDefault="00EE5860" w:rsidP="00EE5860">
      <w:pPr>
        <w:pStyle w:val="Heading3"/>
      </w:pPr>
      <w:bookmarkStart w:id="5468" w:name="_Toc19717378"/>
      <w:bookmarkStart w:id="5469" w:name="_Toc27490879"/>
      <w:bookmarkStart w:id="5470" w:name="_Toc27557172"/>
      <w:bookmarkStart w:id="5471" w:name="_Toc27724089"/>
      <w:bookmarkStart w:id="5472" w:name="_Toc36031163"/>
      <w:bookmarkStart w:id="5473" w:name="_Toc36043083"/>
      <w:bookmarkStart w:id="5474" w:name="_Toc36814408"/>
      <w:bookmarkStart w:id="5475" w:name="_Toc44689266"/>
      <w:bookmarkStart w:id="5476" w:name="_Toc44924020"/>
      <w:bookmarkStart w:id="5477" w:name="_Toc51860990"/>
      <w:bookmarkStart w:id="5478" w:name="_Toc57930761"/>
      <w:bookmarkStart w:id="5479" w:name="_Toc57931391"/>
      <w:bookmarkStart w:id="5480" w:name="_Toc160974517"/>
      <w:r w:rsidRPr="00441CD0">
        <w:t>8.</w:t>
      </w:r>
      <w:r w:rsidRPr="00441CD0">
        <w:rPr>
          <w:lang w:val="en-US"/>
        </w:rPr>
        <w:t>2.33</w:t>
      </w:r>
      <w:r w:rsidRPr="00441CD0">
        <w:tab/>
        <w:t>Sequence Number</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9A8E322" w14:textId="77777777" w:rsidR="00EE5860" w:rsidRPr="00441CD0" w:rsidRDefault="00EE5860" w:rsidP="00EE5860">
      <w:pPr>
        <w:rPr>
          <w:lang w:eastAsia="zh-CN"/>
        </w:rPr>
      </w:pPr>
      <w:r w:rsidRPr="00441CD0">
        <w:t xml:space="preserve">The </w:t>
      </w:r>
      <w:r w:rsidRPr="00441CD0">
        <w:rPr>
          <w:lang w:val="en-US" w:eastAsia="zh-CN"/>
        </w:rPr>
        <w:t>Sequence Number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8.2.33-1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rsidRPr="00441CD0">
        <w:rPr>
          <w:lang w:eastAsia="zh-CN"/>
        </w:rPr>
        <w:t>.</w:t>
      </w:r>
    </w:p>
    <w:p w14:paraId="3F1E7C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B865E22" w14:textId="77777777" w:rsidTr="00BB0E1F">
        <w:trPr>
          <w:jc w:val="center"/>
        </w:trPr>
        <w:tc>
          <w:tcPr>
            <w:tcW w:w="151" w:type="dxa"/>
            <w:tcBorders>
              <w:top w:val="single" w:sz="6" w:space="0" w:color="auto"/>
              <w:left w:val="single" w:sz="6" w:space="0" w:color="auto"/>
              <w:bottom w:val="nil"/>
              <w:right w:val="nil"/>
            </w:tcBorders>
          </w:tcPr>
          <w:p w14:paraId="0FAD2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018A84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A09471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F9001F" w14:textId="77777777" w:rsidR="00EE5860" w:rsidRPr="00441CD0" w:rsidRDefault="00EE5860" w:rsidP="00BB0E1F">
            <w:pPr>
              <w:pStyle w:val="TAC"/>
            </w:pPr>
          </w:p>
        </w:tc>
      </w:tr>
      <w:tr w:rsidR="00EE5860" w:rsidRPr="00441CD0" w14:paraId="505B0ABE" w14:textId="77777777" w:rsidTr="00BB0E1F">
        <w:trPr>
          <w:jc w:val="center"/>
        </w:trPr>
        <w:tc>
          <w:tcPr>
            <w:tcW w:w="151" w:type="dxa"/>
            <w:tcBorders>
              <w:top w:val="nil"/>
              <w:left w:val="single" w:sz="6" w:space="0" w:color="auto"/>
              <w:bottom w:val="nil"/>
              <w:right w:val="nil"/>
            </w:tcBorders>
          </w:tcPr>
          <w:p w14:paraId="2CD61306" w14:textId="77777777" w:rsidR="00EE5860" w:rsidRPr="00441CD0" w:rsidRDefault="00EE5860" w:rsidP="00BB0E1F">
            <w:pPr>
              <w:pStyle w:val="TAC"/>
            </w:pPr>
          </w:p>
        </w:tc>
        <w:tc>
          <w:tcPr>
            <w:tcW w:w="1104" w:type="dxa"/>
            <w:tcBorders>
              <w:top w:val="nil"/>
              <w:left w:val="nil"/>
              <w:bottom w:val="nil"/>
              <w:right w:val="nil"/>
            </w:tcBorders>
            <w:hideMark/>
          </w:tcPr>
          <w:p w14:paraId="2BA48A6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25E2DE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2135E9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1FB9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8124DD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1406A5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F3DACB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C18634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EA4FF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AF12667" w14:textId="77777777" w:rsidR="00EE5860" w:rsidRPr="00441CD0" w:rsidRDefault="00EE5860" w:rsidP="00BB0E1F">
            <w:pPr>
              <w:pStyle w:val="TAC"/>
            </w:pPr>
          </w:p>
        </w:tc>
      </w:tr>
      <w:tr w:rsidR="00EE5860" w:rsidRPr="00441CD0" w14:paraId="7CEB4FBA" w14:textId="77777777" w:rsidTr="00BB0E1F">
        <w:trPr>
          <w:jc w:val="center"/>
        </w:trPr>
        <w:tc>
          <w:tcPr>
            <w:tcW w:w="151" w:type="dxa"/>
            <w:tcBorders>
              <w:top w:val="nil"/>
              <w:left w:val="single" w:sz="6" w:space="0" w:color="auto"/>
              <w:bottom w:val="nil"/>
              <w:right w:val="nil"/>
            </w:tcBorders>
          </w:tcPr>
          <w:p w14:paraId="4FB806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475F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BDEE07" w14:textId="77777777" w:rsidR="00EE5860" w:rsidRPr="00441CD0" w:rsidRDefault="00EE5860" w:rsidP="00BB0E1F">
            <w:pPr>
              <w:pStyle w:val="TAC"/>
            </w:pPr>
            <w:r w:rsidRPr="00441CD0">
              <w:t xml:space="preserve">Type = </w:t>
            </w:r>
            <w:r w:rsidRPr="00441CD0">
              <w:rPr>
                <w:lang w:val="sv-SE"/>
              </w:rPr>
              <w:t>52</w:t>
            </w:r>
            <w:r w:rsidRPr="00441CD0">
              <w:t xml:space="preserve"> (decimal)</w:t>
            </w:r>
          </w:p>
        </w:tc>
        <w:tc>
          <w:tcPr>
            <w:tcW w:w="588" w:type="dxa"/>
            <w:tcBorders>
              <w:top w:val="nil"/>
              <w:left w:val="single" w:sz="4" w:space="0" w:color="auto"/>
              <w:bottom w:val="nil"/>
              <w:right w:val="single" w:sz="6" w:space="0" w:color="auto"/>
            </w:tcBorders>
          </w:tcPr>
          <w:p w14:paraId="47615AF5" w14:textId="77777777" w:rsidR="00EE5860" w:rsidRPr="00441CD0" w:rsidRDefault="00EE5860" w:rsidP="00BB0E1F">
            <w:pPr>
              <w:pStyle w:val="TAC"/>
            </w:pPr>
          </w:p>
        </w:tc>
      </w:tr>
      <w:tr w:rsidR="00EE5860" w:rsidRPr="00441CD0" w14:paraId="3A5D0B4A" w14:textId="77777777" w:rsidTr="00BB0E1F">
        <w:trPr>
          <w:jc w:val="center"/>
        </w:trPr>
        <w:tc>
          <w:tcPr>
            <w:tcW w:w="151" w:type="dxa"/>
            <w:tcBorders>
              <w:top w:val="nil"/>
              <w:left w:val="single" w:sz="6" w:space="0" w:color="auto"/>
              <w:bottom w:val="nil"/>
              <w:right w:val="nil"/>
            </w:tcBorders>
          </w:tcPr>
          <w:p w14:paraId="6A5E93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5CA5D0"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251EC7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E8504B" w14:textId="77777777" w:rsidR="00EE5860" w:rsidRPr="00441CD0" w:rsidRDefault="00EE5860" w:rsidP="00BB0E1F">
            <w:pPr>
              <w:pStyle w:val="TAC"/>
            </w:pPr>
          </w:p>
        </w:tc>
      </w:tr>
      <w:tr w:rsidR="00EE5860" w:rsidRPr="00441CD0" w14:paraId="7BF09C70" w14:textId="77777777" w:rsidTr="00BB0E1F">
        <w:trPr>
          <w:jc w:val="center"/>
        </w:trPr>
        <w:tc>
          <w:tcPr>
            <w:tcW w:w="151" w:type="dxa"/>
            <w:tcBorders>
              <w:top w:val="nil"/>
              <w:left w:val="single" w:sz="6" w:space="0" w:color="auto"/>
              <w:bottom w:val="single" w:sz="4" w:space="0" w:color="auto"/>
              <w:right w:val="nil"/>
            </w:tcBorders>
          </w:tcPr>
          <w:p w14:paraId="1E86EFA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A47E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682F03C" w14:textId="77777777" w:rsidR="00EE5860" w:rsidRPr="00441CD0" w:rsidRDefault="00EE5860" w:rsidP="00BB0E1F">
            <w:pPr>
              <w:pStyle w:val="TAC"/>
              <w:rPr>
                <w:lang w:eastAsia="zh-CN"/>
              </w:rPr>
            </w:pPr>
            <w:r w:rsidRPr="00441CD0">
              <w:rPr>
                <w:lang w:eastAsia="zh-CN"/>
              </w:rPr>
              <w:t>Sequence Number</w:t>
            </w:r>
          </w:p>
        </w:tc>
        <w:tc>
          <w:tcPr>
            <w:tcW w:w="588" w:type="dxa"/>
            <w:tcBorders>
              <w:top w:val="nil"/>
              <w:left w:val="single" w:sz="4" w:space="0" w:color="auto"/>
              <w:bottom w:val="single" w:sz="4" w:space="0" w:color="auto"/>
              <w:right w:val="single" w:sz="6" w:space="0" w:color="auto"/>
            </w:tcBorders>
          </w:tcPr>
          <w:p w14:paraId="18472203" w14:textId="77777777" w:rsidR="00EE5860" w:rsidRPr="00441CD0" w:rsidRDefault="00EE5860" w:rsidP="00BB0E1F">
            <w:pPr>
              <w:pStyle w:val="TAC"/>
            </w:pPr>
          </w:p>
        </w:tc>
      </w:tr>
    </w:tbl>
    <w:p w14:paraId="58AE5C3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33</w:t>
      </w:r>
      <w:r w:rsidRPr="00441CD0">
        <w:rPr>
          <w:lang w:eastAsia="zh-CN"/>
        </w:rPr>
        <w:t>-</w:t>
      </w:r>
      <w:r w:rsidRPr="00441CD0">
        <w:rPr>
          <w:lang w:eastAsia="ja-JP"/>
        </w:rPr>
        <w:t>1</w:t>
      </w:r>
      <w:r w:rsidRPr="00441CD0">
        <w:t xml:space="preserve">: </w:t>
      </w:r>
      <w:r w:rsidRPr="00441CD0">
        <w:rPr>
          <w:lang w:eastAsia="ja-JP"/>
        </w:rPr>
        <w:t>Sequence Number</w:t>
      </w:r>
    </w:p>
    <w:p w14:paraId="34156B33" w14:textId="77777777" w:rsidR="00EE5860" w:rsidRPr="00441CD0" w:rsidRDefault="00EE5860" w:rsidP="00EE5860">
      <w:pPr>
        <w:pStyle w:val="Heading3"/>
      </w:pPr>
      <w:bookmarkStart w:id="5481" w:name="_Toc19717379"/>
      <w:bookmarkStart w:id="5482" w:name="_Toc27490880"/>
      <w:bookmarkStart w:id="5483" w:name="_Toc27557173"/>
      <w:bookmarkStart w:id="5484" w:name="_Toc27724090"/>
      <w:bookmarkStart w:id="5485" w:name="_Toc36031164"/>
      <w:bookmarkStart w:id="5486" w:name="_Toc36043084"/>
      <w:bookmarkStart w:id="5487" w:name="_Toc36814409"/>
      <w:bookmarkStart w:id="5488" w:name="_Toc44689267"/>
      <w:bookmarkStart w:id="5489" w:name="_Toc44924021"/>
      <w:bookmarkStart w:id="5490" w:name="_Toc51860991"/>
      <w:bookmarkStart w:id="5491" w:name="_Toc57930762"/>
      <w:bookmarkStart w:id="5492" w:name="_Toc57931392"/>
      <w:bookmarkStart w:id="5493" w:name="_Toc160974518"/>
      <w:r w:rsidRPr="00441CD0">
        <w:t>8.</w:t>
      </w:r>
      <w:r w:rsidRPr="00441CD0">
        <w:rPr>
          <w:lang w:val="en-US"/>
        </w:rPr>
        <w:t>2.34</w:t>
      </w:r>
      <w:r w:rsidRPr="00441CD0">
        <w:tab/>
        <w:t>Metric</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p>
    <w:p w14:paraId="34BE519B" w14:textId="77777777" w:rsidR="00EE5860" w:rsidRPr="00441CD0" w:rsidRDefault="00EE5860" w:rsidP="00EE5860">
      <w:r w:rsidRPr="00441CD0">
        <w:t xml:space="preserve">The </w:t>
      </w:r>
      <w:r w:rsidRPr="00441CD0">
        <w:rPr>
          <w:lang w:val="en-US" w:eastAsia="zh-CN"/>
        </w:rPr>
        <w:t>Metric</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8.2.34-1</w:t>
      </w:r>
      <w:r w:rsidRPr="00441CD0">
        <w:rPr>
          <w:lang w:eastAsia="ja-JP"/>
        </w:rPr>
        <w:t xml:space="preserve">. </w:t>
      </w:r>
      <w:r w:rsidRPr="00441CD0">
        <w:t>It indicates a percentage and may take binary coded integer values from and including 0 up to and including 100. Other values shall be considered as 0.</w:t>
      </w:r>
    </w:p>
    <w:p w14:paraId="044D652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C686DEA" w14:textId="77777777" w:rsidTr="00BB0E1F">
        <w:trPr>
          <w:jc w:val="center"/>
        </w:trPr>
        <w:tc>
          <w:tcPr>
            <w:tcW w:w="151" w:type="dxa"/>
            <w:tcBorders>
              <w:top w:val="single" w:sz="6" w:space="0" w:color="auto"/>
              <w:left w:val="single" w:sz="6" w:space="0" w:color="auto"/>
              <w:bottom w:val="nil"/>
              <w:right w:val="nil"/>
            </w:tcBorders>
          </w:tcPr>
          <w:p w14:paraId="282D50D9"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34E99"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16B45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5664DD" w14:textId="77777777" w:rsidR="00EE5860" w:rsidRPr="00441CD0" w:rsidRDefault="00EE5860" w:rsidP="00BB0E1F">
            <w:pPr>
              <w:pStyle w:val="TAC"/>
            </w:pPr>
          </w:p>
        </w:tc>
      </w:tr>
      <w:tr w:rsidR="00EE5860" w:rsidRPr="00441CD0" w14:paraId="03D7090E" w14:textId="77777777" w:rsidTr="00BB0E1F">
        <w:trPr>
          <w:jc w:val="center"/>
        </w:trPr>
        <w:tc>
          <w:tcPr>
            <w:tcW w:w="151" w:type="dxa"/>
            <w:tcBorders>
              <w:top w:val="nil"/>
              <w:left w:val="single" w:sz="6" w:space="0" w:color="auto"/>
              <w:bottom w:val="nil"/>
              <w:right w:val="nil"/>
            </w:tcBorders>
          </w:tcPr>
          <w:p w14:paraId="7D4D9F1E" w14:textId="77777777" w:rsidR="00EE5860" w:rsidRPr="00441CD0" w:rsidRDefault="00EE5860" w:rsidP="00BB0E1F">
            <w:pPr>
              <w:pStyle w:val="TAC"/>
            </w:pPr>
          </w:p>
        </w:tc>
        <w:tc>
          <w:tcPr>
            <w:tcW w:w="1104" w:type="dxa"/>
            <w:tcBorders>
              <w:top w:val="nil"/>
              <w:left w:val="nil"/>
              <w:bottom w:val="nil"/>
              <w:right w:val="nil"/>
            </w:tcBorders>
            <w:hideMark/>
          </w:tcPr>
          <w:p w14:paraId="25DE3E8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10B76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E58AA6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8E36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CC4AA6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CA8AF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840D85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AB8D3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F8D474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F4EA8D" w14:textId="77777777" w:rsidR="00EE5860" w:rsidRPr="00441CD0" w:rsidRDefault="00EE5860" w:rsidP="00BB0E1F">
            <w:pPr>
              <w:pStyle w:val="TAC"/>
            </w:pPr>
          </w:p>
        </w:tc>
      </w:tr>
      <w:tr w:rsidR="00EE5860" w:rsidRPr="00441CD0" w14:paraId="0C4C37BE" w14:textId="77777777" w:rsidTr="00BB0E1F">
        <w:trPr>
          <w:jc w:val="center"/>
        </w:trPr>
        <w:tc>
          <w:tcPr>
            <w:tcW w:w="151" w:type="dxa"/>
            <w:tcBorders>
              <w:top w:val="nil"/>
              <w:left w:val="single" w:sz="6" w:space="0" w:color="auto"/>
              <w:bottom w:val="nil"/>
              <w:right w:val="nil"/>
            </w:tcBorders>
          </w:tcPr>
          <w:p w14:paraId="6B830B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683CF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2F6CD6E" w14:textId="77777777" w:rsidR="00EE5860" w:rsidRPr="00441CD0" w:rsidRDefault="00EE5860" w:rsidP="00BB0E1F">
            <w:pPr>
              <w:pStyle w:val="TAC"/>
            </w:pPr>
            <w:r w:rsidRPr="00441CD0">
              <w:t xml:space="preserve">Type = </w:t>
            </w:r>
            <w:r w:rsidRPr="00441CD0">
              <w:rPr>
                <w:lang w:val="sv-SE"/>
              </w:rPr>
              <w:t>53</w:t>
            </w:r>
            <w:r w:rsidRPr="00441CD0">
              <w:t xml:space="preserve"> (decimal)</w:t>
            </w:r>
          </w:p>
        </w:tc>
        <w:tc>
          <w:tcPr>
            <w:tcW w:w="588" w:type="dxa"/>
            <w:tcBorders>
              <w:top w:val="nil"/>
              <w:left w:val="single" w:sz="4" w:space="0" w:color="auto"/>
              <w:bottom w:val="nil"/>
              <w:right w:val="single" w:sz="6" w:space="0" w:color="auto"/>
            </w:tcBorders>
          </w:tcPr>
          <w:p w14:paraId="1133D3AC" w14:textId="77777777" w:rsidR="00EE5860" w:rsidRPr="00441CD0" w:rsidRDefault="00EE5860" w:rsidP="00BB0E1F">
            <w:pPr>
              <w:pStyle w:val="TAC"/>
            </w:pPr>
          </w:p>
        </w:tc>
      </w:tr>
      <w:tr w:rsidR="00EE5860" w:rsidRPr="00441CD0" w14:paraId="7EAE944D" w14:textId="77777777" w:rsidTr="00BB0E1F">
        <w:trPr>
          <w:jc w:val="center"/>
        </w:trPr>
        <w:tc>
          <w:tcPr>
            <w:tcW w:w="151" w:type="dxa"/>
            <w:tcBorders>
              <w:top w:val="nil"/>
              <w:left w:val="single" w:sz="6" w:space="0" w:color="auto"/>
              <w:bottom w:val="nil"/>
              <w:right w:val="nil"/>
            </w:tcBorders>
          </w:tcPr>
          <w:p w14:paraId="630327B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17CA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ACB4E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7DF1B5" w14:textId="77777777" w:rsidR="00EE5860" w:rsidRPr="00441CD0" w:rsidRDefault="00EE5860" w:rsidP="00BB0E1F">
            <w:pPr>
              <w:pStyle w:val="TAC"/>
            </w:pPr>
          </w:p>
        </w:tc>
      </w:tr>
      <w:tr w:rsidR="00EE5860" w:rsidRPr="00441CD0" w14:paraId="277C53CE" w14:textId="77777777" w:rsidTr="00BB0E1F">
        <w:trPr>
          <w:jc w:val="center"/>
        </w:trPr>
        <w:tc>
          <w:tcPr>
            <w:tcW w:w="151" w:type="dxa"/>
            <w:tcBorders>
              <w:top w:val="nil"/>
              <w:left w:val="single" w:sz="6" w:space="0" w:color="auto"/>
              <w:bottom w:val="single" w:sz="4" w:space="0" w:color="auto"/>
              <w:right w:val="nil"/>
            </w:tcBorders>
          </w:tcPr>
          <w:p w14:paraId="0A7C4F3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DF8244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1394D18D" w14:textId="77777777" w:rsidR="00EE5860" w:rsidRPr="00441CD0" w:rsidRDefault="00EE5860" w:rsidP="00BB0E1F">
            <w:pPr>
              <w:pStyle w:val="TAC"/>
              <w:rPr>
                <w:lang w:eastAsia="zh-CN"/>
              </w:rPr>
            </w:pPr>
            <w:r w:rsidRPr="00441CD0">
              <w:t>Metric</w:t>
            </w:r>
          </w:p>
        </w:tc>
        <w:tc>
          <w:tcPr>
            <w:tcW w:w="588" w:type="dxa"/>
            <w:tcBorders>
              <w:top w:val="nil"/>
              <w:left w:val="single" w:sz="4" w:space="0" w:color="auto"/>
              <w:bottom w:val="single" w:sz="4" w:space="0" w:color="auto"/>
              <w:right w:val="single" w:sz="6" w:space="0" w:color="auto"/>
            </w:tcBorders>
          </w:tcPr>
          <w:p w14:paraId="4F37B735" w14:textId="77777777" w:rsidR="00EE5860" w:rsidRPr="00441CD0" w:rsidRDefault="00EE5860" w:rsidP="00BB0E1F">
            <w:pPr>
              <w:pStyle w:val="TAC"/>
            </w:pPr>
          </w:p>
        </w:tc>
      </w:tr>
    </w:tbl>
    <w:p w14:paraId="67A7E0B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34</w:t>
      </w:r>
      <w:r w:rsidRPr="00441CD0">
        <w:rPr>
          <w:lang w:eastAsia="zh-CN"/>
        </w:rPr>
        <w:t>-</w:t>
      </w:r>
      <w:r w:rsidRPr="00441CD0">
        <w:rPr>
          <w:lang w:eastAsia="ja-JP"/>
        </w:rPr>
        <w:t>1</w:t>
      </w:r>
      <w:r w:rsidRPr="00441CD0">
        <w:t xml:space="preserve">: </w:t>
      </w:r>
      <w:r w:rsidRPr="00441CD0">
        <w:rPr>
          <w:lang w:eastAsia="ja-JP"/>
        </w:rPr>
        <w:t>Metric</w:t>
      </w:r>
    </w:p>
    <w:p w14:paraId="2E64FFB6" w14:textId="77777777" w:rsidR="00EE5860" w:rsidRPr="00441CD0" w:rsidRDefault="00EE5860" w:rsidP="00EE5860">
      <w:pPr>
        <w:pStyle w:val="Heading3"/>
      </w:pPr>
      <w:bookmarkStart w:id="5494" w:name="_Toc19717380"/>
      <w:bookmarkStart w:id="5495" w:name="_Toc27490881"/>
      <w:bookmarkStart w:id="5496" w:name="_Toc27557174"/>
      <w:bookmarkStart w:id="5497" w:name="_Toc27724091"/>
      <w:bookmarkStart w:id="5498" w:name="_Toc36031165"/>
      <w:bookmarkStart w:id="5499" w:name="_Toc36043085"/>
      <w:bookmarkStart w:id="5500" w:name="_Toc36814410"/>
      <w:bookmarkStart w:id="5501" w:name="_Toc44689268"/>
      <w:bookmarkStart w:id="5502" w:name="_Toc44924022"/>
      <w:bookmarkStart w:id="5503" w:name="_Toc51860992"/>
      <w:bookmarkStart w:id="5504" w:name="_Toc57930763"/>
      <w:bookmarkStart w:id="5505" w:name="_Toc57931393"/>
      <w:bookmarkStart w:id="5506" w:name="_Toc160974519"/>
      <w:r w:rsidRPr="00441CD0">
        <w:lastRenderedPageBreak/>
        <w:t>8.</w:t>
      </w:r>
      <w:r w:rsidRPr="00441CD0">
        <w:rPr>
          <w:lang w:val="en-US"/>
        </w:rPr>
        <w:t>2.35</w:t>
      </w:r>
      <w:r w:rsidRPr="00441CD0">
        <w:tab/>
        <w:t>Timer</w:t>
      </w:r>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73B2AF2C" w14:textId="77777777" w:rsidR="00EE5860" w:rsidRPr="00441CD0" w:rsidRDefault="00EE5860" w:rsidP="00EE5860">
      <w:pPr>
        <w:rPr>
          <w:lang w:eastAsia="ja-JP"/>
        </w:rPr>
      </w:pPr>
      <w:r w:rsidRPr="00441CD0">
        <w:rPr>
          <w:lang w:eastAsia="ja-JP"/>
        </w:rPr>
        <w:t xml:space="preserve">The purpose of the Timer IE is to specify specific timer values. </w:t>
      </w:r>
      <w:r w:rsidRPr="00441CD0">
        <w:t xml:space="preserve">The </w:t>
      </w:r>
      <w:r w:rsidRPr="00441CD0">
        <w:rPr>
          <w:lang w:val="en-US" w:eastAsia="zh-CN"/>
        </w:rPr>
        <w:t>Timer</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8.2.35-1</w:t>
      </w:r>
      <w:r w:rsidRPr="00441CD0">
        <w:rPr>
          <w:lang w:eastAsia="ja-JP"/>
        </w:rPr>
        <w:t xml:space="preserve"> and table 8.2.35.1.</w:t>
      </w:r>
    </w:p>
    <w:p w14:paraId="28F724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BD3A822" w14:textId="77777777" w:rsidTr="00BB0E1F">
        <w:trPr>
          <w:jc w:val="center"/>
        </w:trPr>
        <w:tc>
          <w:tcPr>
            <w:tcW w:w="151" w:type="dxa"/>
            <w:tcBorders>
              <w:top w:val="single" w:sz="6" w:space="0" w:color="auto"/>
              <w:left w:val="single" w:sz="6" w:space="0" w:color="auto"/>
              <w:bottom w:val="nil"/>
              <w:right w:val="nil"/>
            </w:tcBorders>
          </w:tcPr>
          <w:p w14:paraId="2C4C4D41" w14:textId="77777777" w:rsidR="00EE5860" w:rsidRPr="00441CD0" w:rsidRDefault="00EE5860" w:rsidP="00BB0E1F">
            <w:pPr>
              <w:pStyle w:val="TAC"/>
            </w:pPr>
          </w:p>
        </w:tc>
        <w:tc>
          <w:tcPr>
            <w:tcW w:w="1104" w:type="dxa"/>
            <w:tcBorders>
              <w:top w:val="single" w:sz="6" w:space="0" w:color="auto"/>
              <w:left w:val="nil"/>
              <w:bottom w:val="nil"/>
              <w:right w:val="nil"/>
            </w:tcBorders>
          </w:tcPr>
          <w:p w14:paraId="063C7C9A"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5984C61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5AFFEED" w14:textId="77777777" w:rsidR="00EE5860" w:rsidRPr="00441CD0" w:rsidRDefault="00EE5860" w:rsidP="00BB0E1F">
            <w:pPr>
              <w:pStyle w:val="TAC"/>
            </w:pPr>
          </w:p>
        </w:tc>
      </w:tr>
      <w:tr w:rsidR="00EE5860" w:rsidRPr="00441CD0" w14:paraId="2E300A7D" w14:textId="77777777" w:rsidTr="00BB0E1F">
        <w:trPr>
          <w:jc w:val="center"/>
        </w:trPr>
        <w:tc>
          <w:tcPr>
            <w:tcW w:w="151" w:type="dxa"/>
            <w:tcBorders>
              <w:top w:val="nil"/>
              <w:left w:val="single" w:sz="6" w:space="0" w:color="auto"/>
              <w:bottom w:val="nil"/>
              <w:right w:val="nil"/>
            </w:tcBorders>
          </w:tcPr>
          <w:p w14:paraId="61E5F89E" w14:textId="77777777" w:rsidR="00EE5860" w:rsidRPr="00441CD0" w:rsidRDefault="00EE5860" w:rsidP="00BB0E1F">
            <w:pPr>
              <w:pStyle w:val="TAC"/>
            </w:pPr>
          </w:p>
        </w:tc>
        <w:tc>
          <w:tcPr>
            <w:tcW w:w="1104" w:type="dxa"/>
            <w:tcBorders>
              <w:top w:val="nil"/>
              <w:left w:val="nil"/>
              <w:bottom w:val="nil"/>
              <w:right w:val="nil"/>
            </w:tcBorders>
            <w:hideMark/>
          </w:tcPr>
          <w:p w14:paraId="4E7F9E3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0E47AA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41D24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02D9C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0EB1354"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055183C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339B16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75882A7"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9993BA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9145D0" w14:textId="77777777" w:rsidR="00EE5860" w:rsidRPr="00441CD0" w:rsidRDefault="00EE5860" w:rsidP="00BB0E1F">
            <w:pPr>
              <w:pStyle w:val="TAC"/>
            </w:pPr>
          </w:p>
        </w:tc>
      </w:tr>
      <w:tr w:rsidR="00EE5860" w:rsidRPr="00441CD0" w14:paraId="59D2C83C" w14:textId="77777777" w:rsidTr="00BB0E1F">
        <w:trPr>
          <w:jc w:val="center"/>
        </w:trPr>
        <w:tc>
          <w:tcPr>
            <w:tcW w:w="151" w:type="dxa"/>
            <w:tcBorders>
              <w:top w:val="nil"/>
              <w:left w:val="single" w:sz="6" w:space="0" w:color="auto"/>
              <w:bottom w:val="nil"/>
              <w:right w:val="nil"/>
            </w:tcBorders>
          </w:tcPr>
          <w:p w14:paraId="040F33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3D6A2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0D1D5360" w14:textId="77777777" w:rsidR="00EE5860" w:rsidRPr="00441CD0" w:rsidRDefault="00EE5860" w:rsidP="00BB0E1F">
            <w:pPr>
              <w:pStyle w:val="TAC"/>
            </w:pPr>
            <w:r w:rsidRPr="00441CD0">
              <w:t xml:space="preserve">Type = </w:t>
            </w:r>
            <w:r w:rsidRPr="00441CD0">
              <w:rPr>
                <w:lang w:val="de-DE"/>
              </w:rPr>
              <w:t>55</w:t>
            </w:r>
            <w:r w:rsidRPr="00441CD0">
              <w:t xml:space="preserve"> (decimal)</w:t>
            </w:r>
          </w:p>
        </w:tc>
        <w:tc>
          <w:tcPr>
            <w:tcW w:w="588" w:type="dxa"/>
            <w:tcBorders>
              <w:top w:val="nil"/>
              <w:left w:val="single" w:sz="4" w:space="0" w:color="auto"/>
              <w:bottom w:val="nil"/>
              <w:right w:val="single" w:sz="6" w:space="0" w:color="auto"/>
            </w:tcBorders>
          </w:tcPr>
          <w:p w14:paraId="3914461E" w14:textId="77777777" w:rsidR="00EE5860" w:rsidRPr="00441CD0" w:rsidRDefault="00EE5860" w:rsidP="00BB0E1F">
            <w:pPr>
              <w:pStyle w:val="TAC"/>
            </w:pPr>
          </w:p>
        </w:tc>
      </w:tr>
      <w:tr w:rsidR="00EE5860" w:rsidRPr="00441CD0" w14:paraId="08E3F81C" w14:textId="77777777" w:rsidTr="00BB0E1F">
        <w:trPr>
          <w:jc w:val="center"/>
        </w:trPr>
        <w:tc>
          <w:tcPr>
            <w:tcW w:w="151" w:type="dxa"/>
            <w:tcBorders>
              <w:top w:val="nil"/>
              <w:left w:val="single" w:sz="6" w:space="0" w:color="auto"/>
              <w:bottom w:val="nil"/>
              <w:right w:val="nil"/>
            </w:tcBorders>
          </w:tcPr>
          <w:p w14:paraId="06588F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8F6616"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2E4C0959"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360F6D61" w14:textId="77777777" w:rsidR="00EE5860" w:rsidRPr="00441CD0" w:rsidRDefault="00EE5860" w:rsidP="00BB0E1F">
            <w:pPr>
              <w:pStyle w:val="TAC"/>
            </w:pPr>
          </w:p>
        </w:tc>
      </w:tr>
      <w:tr w:rsidR="00EE5860" w:rsidRPr="00441CD0" w14:paraId="31FF1E03" w14:textId="77777777" w:rsidTr="00BB0E1F">
        <w:trPr>
          <w:jc w:val="center"/>
        </w:trPr>
        <w:tc>
          <w:tcPr>
            <w:tcW w:w="151" w:type="dxa"/>
            <w:tcBorders>
              <w:top w:val="nil"/>
              <w:left w:val="single" w:sz="6" w:space="0" w:color="auto"/>
              <w:bottom w:val="nil"/>
              <w:right w:val="nil"/>
            </w:tcBorders>
          </w:tcPr>
          <w:p w14:paraId="2CB203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48505F"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25402D3F"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2A149079"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nil"/>
              <w:right w:val="single" w:sz="6" w:space="0" w:color="auto"/>
            </w:tcBorders>
          </w:tcPr>
          <w:p w14:paraId="71F7297A" w14:textId="77777777" w:rsidR="00EE5860" w:rsidRPr="00441CD0" w:rsidRDefault="00EE5860" w:rsidP="00BB0E1F">
            <w:pPr>
              <w:pStyle w:val="TAC"/>
            </w:pPr>
          </w:p>
        </w:tc>
      </w:tr>
      <w:tr w:rsidR="00EE5860" w:rsidRPr="00441CD0" w14:paraId="786B686C" w14:textId="77777777" w:rsidTr="00BB0E1F">
        <w:trPr>
          <w:jc w:val="center"/>
        </w:trPr>
        <w:tc>
          <w:tcPr>
            <w:tcW w:w="151" w:type="dxa"/>
            <w:tcBorders>
              <w:top w:val="nil"/>
              <w:left w:val="single" w:sz="6" w:space="0" w:color="auto"/>
              <w:bottom w:val="single" w:sz="4" w:space="0" w:color="auto"/>
              <w:right w:val="nil"/>
            </w:tcBorders>
          </w:tcPr>
          <w:p w14:paraId="232F3A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5D599B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E76F53E"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4AB3DB7" w14:textId="77777777" w:rsidR="00EE5860" w:rsidRPr="00441CD0" w:rsidRDefault="00EE5860" w:rsidP="00BB0E1F">
            <w:pPr>
              <w:pStyle w:val="TAC"/>
            </w:pPr>
          </w:p>
        </w:tc>
      </w:tr>
    </w:tbl>
    <w:p w14:paraId="4B91FA5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2.35-</w:t>
      </w:r>
      <w:r w:rsidRPr="00441CD0">
        <w:rPr>
          <w:lang w:eastAsia="ja-JP"/>
        </w:rPr>
        <w:t>1</w:t>
      </w:r>
      <w:r w:rsidRPr="00441CD0">
        <w:t xml:space="preserve">: </w:t>
      </w:r>
      <w:r w:rsidRPr="00441CD0">
        <w:rPr>
          <w:lang w:eastAsia="ja-JP"/>
        </w:rPr>
        <w:t>Timer</w:t>
      </w:r>
    </w:p>
    <w:p w14:paraId="3A3E7077" w14:textId="77777777" w:rsidR="00EE5860" w:rsidRPr="00441CD0" w:rsidRDefault="00EE5860" w:rsidP="00EE5860">
      <w:pPr>
        <w:pStyle w:val="TH"/>
        <w:rPr>
          <w:lang w:val="en-US"/>
        </w:rPr>
      </w:pPr>
      <w:r w:rsidRPr="00441CD0">
        <w:rPr>
          <w:lang w:val="en-US"/>
        </w:rPr>
        <w:t>Table 8.2.35.1: Timer</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793E3540"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086D654B" w14:textId="77777777" w:rsidR="00EE5860" w:rsidRPr="00441CD0" w:rsidRDefault="00EE5860" w:rsidP="00BB0E1F">
            <w:pPr>
              <w:pStyle w:val="TAL"/>
              <w:rPr>
                <w:lang w:val="x-none"/>
              </w:rPr>
            </w:pPr>
            <w:r w:rsidRPr="00441CD0">
              <w:t>Timer value</w:t>
            </w:r>
          </w:p>
          <w:p w14:paraId="67D39C7A" w14:textId="77777777" w:rsidR="00EE5860" w:rsidRPr="00441CD0" w:rsidRDefault="00EE5860" w:rsidP="00BB0E1F">
            <w:pPr>
              <w:pStyle w:val="TAL"/>
            </w:pPr>
            <w:r w:rsidRPr="00441CD0">
              <w:t>Bits 5 to 1 represent the binary coded timer value.</w:t>
            </w:r>
          </w:p>
          <w:p w14:paraId="3C26D0EF" w14:textId="77777777" w:rsidR="00EE5860" w:rsidRPr="00441CD0" w:rsidRDefault="00EE5860" w:rsidP="00BB0E1F">
            <w:pPr>
              <w:pStyle w:val="TAL"/>
            </w:pPr>
          </w:p>
          <w:p w14:paraId="382A27C8" w14:textId="77777777" w:rsidR="00EE5860" w:rsidRPr="00441CD0" w:rsidRDefault="00EE5860" w:rsidP="00BB0E1F">
            <w:pPr>
              <w:pStyle w:val="TAL"/>
            </w:pPr>
            <w:r w:rsidRPr="00441CD0">
              <w:t>Timer unit</w:t>
            </w:r>
          </w:p>
          <w:p w14:paraId="4444FE05" w14:textId="77777777" w:rsidR="00EE5860" w:rsidRPr="00441CD0" w:rsidRDefault="00EE5860" w:rsidP="00BB0E1F">
            <w:pPr>
              <w:pStyle w:val="TAL"/>
            </w:pPr>
            <w:r w:rsidRPr="00441CD0">
              <w:t>Bits 6 to 8 defines the timer value unit for the timer as follows:</w:t>
            </w:r>
          </w:p>
          <w:p w14:paraId="25D1E1E8" w14:textId="77777777" w:rsidR="00EE5860" w:rsidRPr="00441CD0" w:rsidRDefault="00EE5860" w:rsidP="00BB0E1F">
            <w:pPr>
              <w:pStyle w:val="TAL"/>
            </w:pPr>
            <w:r w:rsidRPr="00441CD0">
              <w:t>Bits</w:t>
            </w:r>
          </w:p>
          <w:p w14:paraId="7FD43DD2" w14:textId="77777777" w:rsidR="00EE5860" w:rsidRPr="00441CD0" w:rsidRDefault="00EE5860" w:rsidP="00BB0E1F">
            <w:pPr>
              <w:pStyle w:val="TAL"/>
              <w:rPr>
                <w:b/>
              </w:rPr>
            </w:pPr>
            <w:r w:rsidRPr="00441CD0">
              <w:rPr>
                <w:b/>
              </w:rPr>
              <w:t>8 7 6</w:t>
            </w:r>
          </w:p>
          <w:p w14:paraId="0C549881" w14:textId="77777777" w:rsidR="00EE5860" w:rsidRPr="00441CD0" w:rsidRDefault="00EE5860" w:rsidP="00BB0E1F">
            <w:pPr>
              <w:pStyle w:val="TAL"/>
            </w:pPr>
            <w:r w:rsidRPr="00441CD0">
              <w:t>0 0 0  value is incremented in multiples of 2 seconds</w:t>
            </w:r>
          </w:p>
          <w:p w14:paraId="246B400B" w14:textId="77777777" w:rsidR="00EE5860" w:rsidRPr="00441CD0" w:rsidRDefault="00EE5860" w:rsidP="00BB0E1F">
            <w:pPr>
              <w:pStyle w:val="TAL"/>
            </w:pPr>
            <w:r w:rsidRPr="00441CD0">
              <w:t>0 0 1  value is incremented in multiples of 1 minute</w:t>
            </w:r>
          </w:p>
          <w:p w14:paraId="41849BCB" w14:textId="77777777" w:rsidR="00EE5860" w:rsidRPr="00441CD0" w:rsidRDefault="00EE5860" w:rsidP="00BB0E1F">
            <w:pPr>
              <w:pStyle w:val="TAL"/>
            </w:pPr>
            <w:r w:rsidRPr="00441CD0">
              <w:t>0 1 0  value is incremented in multiples of 10 minutes</w:t>
            </w:r>
          </w:p>
          <w:p w14:paraId="1759A49F" w14:textId="77777777" w:rsidR="00EE5860" w:rsidRPr="00441CD0" w:rsidRDefault="00EE5860" w:rsidP="00BB0E1F">
            <w:pPr>
              <w:pStyle w:val="TAL"/>
            </w:pPr>
            <w:r w:rsidRPr="00441CD0">
              <w:t>0 1 1  value is incremented in multiples of 1 hour</w:t>
            </w:r>
          </w:p>
          <w:p w14:paraId="650D347D" w14:textId="77777777" w:rsidR="00EE5860" w:rsidRPr="00441CD0" w:rsidRDefault="00EE5860" w:rsidP="00BB0E1F">
            <w:pPr>
              <w:pStyle w:val="TAL"/>
            </w:pPr>
            <w:r w:rsidRPr="00441CD0">
              <w:t>1 0 0  value is incremented in multiples of 10 hours</w:t>
            </w:r>
          </w:p>
          <w:p w14:paraId="46A37940" w14:textId="77777777" w:rsidR="00EE5860" w:rsidRPr="00441CD0" w:rsidRDefault="00EE5860" w:rsidP="00BB0E1F">
            <w:pPr>
              <w:pStyle w:val="TAL"/>
            </w:pPr>
            <w:r w:rsidRPr="00441CD0">
              <w:t>1 1 1  value indicates that the timer is infinite</w:t>
            </w:r>
          </w:p>
          <w:p w14:paraId="086F5DED" w14:textId="77777777" w:rsidR="00EE5860" w:rsidRPr="00441CD0" w:rsidRDefault="00EE5860" w:rsidP="00BB0E1F">
            <w:pPr>
              <w:pStyle w:val="TAL"/>
            </w:pPr>
          </w:p>
          <w:p w14:paraId="33730020" w14:textId="77777777" w:rsidR="00EE5860" w:rsidRPr="00441CD0" w:rsidRDefault="00EE5860" w:rsidP="00BB0E1F">
            <w:pPr>
              <w:pStyle w:val="TAL"/>
            </w:pPr>
            <w:r w:rsidRPr="00441CD0">
              <w:t>Other values shall be interpreted as multiples of 1 minute in this version of the protocol.</w:t>
            </w:r>
          </w:p>
          <w:p w14:paraId="5DD899D9" w14:textId="77777777" w:rsidR="00EE5860" w:rsidRPr="00441CD0" w:rsidRDefault="00EE5860" w:rsidP="00BB0E1F">
            <w:pPr>
              <w:pStyle w:val="TAL"/>
            </w:pPr>
          </w:p>
          <w:p w14:paraId="59930BF2"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628DDF7E" w14:textId="77777777" w:rsidR="00EE5860" w:rsidRPr="00441CD0" w:rsidRDefault="00EE5860" w:rsidP="00EE5860"/>
    <w:p w14:paraId="77C3DFBA" w14:textId="77777777" w:rsidR="00EE5860" w:rsidRPr="00441CD0" w:rsidRDefault="00EE5860" w:rsidP="00EE5860">
      <w:pPr>
        <w:pStyle w:val="Heading3"/>
      </w:pPr>
      <w:bookmarkStart w:id="5507" w:name="_Toc19717381"/>
      <w:bookmarkStart w:id="5508" w:name="_Toc27490882"/>
      <w:bookmarkStart w:id="5509" w:name="_Toc27557175"/>
      <w:bookmarkStart w:id="5510" w:name="_Toc27724092"/>
      <w:bookmarkStart w:id="5511" w:name="_Toc36031166"/>
      <w:bookmarkStart w:id="5512" w:name="_Toc36043086"/>
      <w:bookmarkStart w:id="5513" w:name="_Toc36814411"/>
      <w:bookmarkStart w:id="5514" w:name="_Toc44689269"/>
      <w:bookmarkStart w:id="5515" w:name="_Toc44924023"/>
      <w:bookmarkStart w:id="5516" w:name="_Toc51860993"/>
      <w:bookmarkStart w:id="5517" w:name="_Toc57930764"/>
      <w:bookmarkStart w:id="5518" w:name="_Toc57931394"/>
      <w:bookmarkStart w:id="5519" w:name="_Toc160974520"/>
      <w:r w:rsidRPr="00441CD0">
        <w:t>8.</w:t>
      </w:r>
      <w:r w:rsidRPr="00441CD0">
        <w:rPr>
          <w:lang w:val="en-US"/>
        </w:rPr>
        <w:t>2.36</w:t>
      </w:r>
      <w:r w:rsidRPr="00441CD0">
        <w:tab/>
        <w:t>Packet Detection Rule ID (PDR ID)</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306AE58C" w14:textId="77777777" w:rsidR="00EE5860" w:rsidRPr="00441CD0" w:rsidRDefault="00EE5860" w:rsidP="00EE5860">
      <w:pPr>
        <w:rPr>
          <w:lang w:eastAsia="zh-CN"/>
        </w:rPr>
      </w:pPr>
      <w:r w:rsidRPr="00441CD0">
        <w:t xml:space="preserve">The </w:t>
      </w:r>
      <w:r w:rsidRPr="00441CD0">
        <w:rPr>
          <w:lang w:val="en-US" w:eastAsia="zh-CN"/>
        </w:rPr>
        <w:t>PDR ID</w:t>
      </w:r>
      <w:r w:rsidRPr="00441CD0">
        <w:rPr>
          <w:lang w:eastAsia="ja-JP"/>
        </w:rPr>
        <w:t xml:space="preserve"> IE </w:t>
      </w:r>
      <w:r w:rsidRPr="00441CD0">
        <w:rPr>
          <w:rFonts w:eastAsia="Batang"/>
          <w:lang w:eastAsia="ko-KR"/>
        </w:rPr>
        <w:t>is coded as depicted in Figure 8.2.36-1</w:t>
      </w:r>
      <w:r w:rsidRPr="00441CD0">
        <w:rPr>
          <w:lang w:eastAsia="zh-CN"/>
        </w:rPr>
        <w:t>.</w:t>
      </w:r>
    </w:p>
    <w:p w14:paraId="0FF4F2D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9"/>
        <w:gridCol w:w="589"/>
        <w:gridCol w:w="589"/>
        <w:gridCol w:w="590"/>
        <w:gridCol w:w="589"/>
        <w:gridCol w:w="589"/>
        <w:gridCol w:w="589"/>
        <w:gridCol w:w="595"/>
        <w:gridCol w:w="582"/>
      </w:tblGrid>
      <w:tr w:rsidR="00EE5860" w:rsidRPr="00441CD0" w14:paraId="2161D34C" w14:textId="77777777" w:rsidTr="00BB0E1F">
        <w:trPr>
          <w:jc w:val="center"/>
        </w:trPr>
        <w:tc>
          <w:tcPr>
            <w:tcW w:w="151" w:type="dxa"/>
            <w:tcBorders>
              <w:top w:val="single" w:sz="6" w:space="0" w:color="auto"/>
              <w:left w:val="single" w:sz="6" w:space="0" w:color="auto"/>
              <w:bottom w:val="nil"/>
              <w:right w:val="nil"/>
            </w:tcBorders>
          </w:tcPr>
          <w:p w14:paraId="4314164A" w14:textId="77777777" w:rsidR="00EE5860" w:rsidRPr="00441CD0" w:rsidRDefault="00EE5860" w:rsidP="00BB0E1F">
            <w:pPr>
              <w:pStyle w:val="TAC"/>
            </w:pPr>
          </w:p>
        </w:tc>
        <w:tc>
          <w:tcPr>
            <w:tcW w:w="1104" w:type="dxa"/>
            <w:tcBorders>
              <w:top w:val="single" w:sz="6" w:space="0" w:color="auto"/>
              <w:left w:val="nil"/>
              <w:bottom w:val="nil"/>
              <w:right w:val="nil"/>
            </w:tcBorders>
          </w:tcPr>
          <w:p w14:paraId="74A7F0F7" w14:textId="77777777" w:rsidR="00EE5860" w:rsidRPr="00441CD0" w:rsidRDefault="00EE5860" w:rsidP="00BB0E1F">
            <w:pPr>
              <w:pStyle w:val="TAH"/>
            </w:pPr>
          </w:p>
        </w:tc>
        <w:tc>
          <w:tcPr>
            <w:tcW w:w="4719" w:type="dxa"/>
            <w:gridSpan w:val="8"/>
            <w:tcBorders>
              <w:top w:val="single" w:sz="6" w:space="0" w:color="auto"/>
              <w:left w:val="nil"/>
              <w:bottom w:val="nil"/>
              <w:right w:val="nil"/>
            </w:tcBorders>
            <w:hideMark/>
          </w:tcPr>
          <w:p w14:paraId="69D43CFF" w14:textId="77777777" w:rsidR="00EE5860" w:rsidRPr="00441CD0" w:rsidRDefault="00EE5860" w:rsidP="00BB0E1F">
            <w:pPr>
              <w:pStyle w:val="TAH"/>
            </w:pPr>
            <w:r w:rsidRPr="00441CD0">
              <w:t>Bits</w:t>
            </w:r>
          </w:p>
        </w:tc>
        <w:tc>
          <w:tcPr>
            <w:tcW w:w="582" w:type="dxa"/>
            <w:tcBorders>
              <w:top w:val="single" w:sz="6" w:space="0" w:color="auto"/>
              <w:left w:val="nil"/>
              <w:bottom w:val="nil"/>
              <w:right w:val="single" w:sz="6" w:space="0" w:color="auto"/>
            </w:tcBorders>
          </w:tcPr>
          <w:p w14:paraId="0E34F9DA" w14:textId="77777777" w:rsidR="00EE5860" w:rsidRPr="00441CD0" w:rsidRDefault="00EE5860" w:rsidP="00BB0E1F">
            <w:pPr>
              <w:pStyle w:val="TAC"/>
            </w:pPr>
          </w:p>
        </w:tc>
      </w:tr>
      <w:tr w:rsidR="00EE5860" w:rsidRPr="00441CD0" w14:paraId="6AB5164D" w14:textId="77777777" w:rsidTr="00BB0E1F">
        <w:trPr>
          <w:jc w:val="center"/>
        </w:trPr>
        <w:tc>
          <w:tcPr>
            <w:tcW w:w="151" w:type="dxa"/>
            <w:tcBorders>
              <w:top w:val="nil"/>
              <w:left w:val="single" w:sz="6" w:space="0" w:color="auto"/>
              <w:bottom w:val="nil"/>
              <w:right w:val="nil"/>
            </w:tcBorders>
          </w:tcPr>
          <w:p w14:paraId="40F3DFCE" w14:textId="77777777" w:rsidR="00EE5860" w:rsidRPr="00441CD0" w:rsidRDefault="00EE5860" w:rsidP="00BB0E1F">
            <w:pPr>
              <w:pStyle w:val="TAC"/>
            </w:pPr>
          </w:p>
        </w:tc>
        <w:tc>
          <w:tcPr>
            <w:tcW w:w="1104" w:type="dxa"/>
            <w:tcBorders>
              <w:top w:val="nil"/>
              <w:left w:val="nil"/>
              <w:bottom w:val="nil"/>
              <w:right w:val="nil"/>
            </w:tcBorders>
            <w:hideMark/>
          </w:tcPr>
          <w:p w14:paraId="66DDA977" w14:textId="77777777" w:rsidR="00EE5860" w:rsidRPr="00441CD0" w:rsidRDefault="00EE5860" w:rsidP="00BB0E1F">
            <w:pPr>
              <w:pStyle w:val="TAH"/>
            </w:pPr>
            <w:r w:rsidRPr="00441CD0">
              <w:t>Octets</w:t>
            </w:r>
          </w:p>
        </w:tc>
        <w:tc>
          <w:tcPr>
            <w:tcW w:w="589" w:type="dxa"/>
            <w:tcBorders>
              <w:top w:val="nil"/>
              <w:left w:val="nil"/>
              <w:bottom w:val="single" w:sz="4" w:space="0" w:color="auto"/>
              <w:right w:val="nil"/>
            </w:tcBorders>
            <w:hideMark/>
          </w:tcPr>
          <w:p w14:paraId="60BB2CF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B81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D47ECB5" w14:textId="77777777" w:rsidR="00EE5860" w:rsidRPr="00441CD0" w:rsidRDefault="00EE5860" w:rsidP="00BB0E1F">
            <w:pPr>
              <w:pStyle w:val="TAH"/>
            </w:pPr>
            <w:r w:rsidRPr="00441CD0">
              <w:t>6</w:t>
            </w:r>
          </w:p>
        </w:tc>
        <w:tc>
          <w:tcPr>
            <w:tcW w:w="590" w:type="dxa"/>
            <w:tcBorders>
              <w:top w:val="nil"/>
              <w:left w:val="nil"/>
              <w:bottom w:val="single" w:sz="4" w:space="0" w:color="auto"/>
              <w:right w:val="nil"/>
            </w:tcBorders>
            <w:hideMark/>
          </w:tcPr>
          <w:p w14:paraId="0B50B34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FA3DE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25869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2A9D14A" w14:textId="77777777" w:rsidR="00EE5860" w:rsidRPr="00441CD0" w:rsidRDefault="00EE5860" w:rsidP="00BB0E1F">
            <w:pPr>
              <w:pStyle w:val="TAH"/>
            </w:pPr>
            <w:r w:rsidRPr="00441CD0">
              <w:t>2</w:t>
            </w:r>
          </w:p>
        </w:tc>
        <w:tc>
          <w:tcPr>
            <w:tcW w:w="595" w:type="dxa"/>
            <w:tcBorders>
              <w:top w:val="nil"/>
              <w:left w:val="nil"/>
              <w:bottom w:val="single" w:sz="4" w:space="0" w:color="auto"/>
              <w:right w:val="nil"/>
            </w:tcBorders>
            <w:hideMark/>
          </w:tcPr>
          <w:p w14:paraId="47CEA35A" w14:textId="77777777" w:rsidR="00EE5860" w:rsidRPr="00441CD0" w:rsidRDefault="00EE5860" w:rsidP="00BB0E1F">
            <w:pPr>
              <w:pStyle w:val="TAH"/>
            </w:pPr>
            <w:r w:rsidRPr="00441CD0">
              <w:t>1</w:t>
            </w:r>
          </w:p>
        </w:tc>
        <w:tc>
          <w:tcPr>
            <w:tcW w:w="582" w:type="dxa"/>
            <w:tcBorders>
              <w:top w:val="nil"/>
              <w:left w:val="nil"/>
              <w:bottom w:val="nil"/>
              <w:right w:val="single" w:sz="6" w:space="0" w:color="auto"/>
            </w:tcBorders>
          </w:tcPr>
          <w:p w14:paraId="5D5D98A0" w14:textId="77777777" w:rsidR="00EE5860" w:rsidRPr="00441CD0" w:rsidRDefault="00EE5860" w:rsidP="00BB0E1F">
            <w:pPr>
              <w:pStyle w:val="TAC"/>
            </w:pPr>
          </w:p>
        </w:tc>
      </w:tr>
      <w:tr w:rsidR="00EE5860" w:rsidRPr="00441CD0" w14:paraId="7BC93D80" w14:textId="77777777" w:rsidTr="00BB0E1F">
        <w:trPr>
          <w:jc w:val="center"/>
        </w:trPr>
        <w:tc>
          <w:tcPr>
            <w:tcW w:w="151" w:type="dxa"/>
            <w:tcBorders>
              <w:top w:val="nil"/>
              <w:left w:val="single" w:sz="6" w:space="0" w:color="auto"/>
              <w:bottom w:val="nil"/>
              <w:right w:val="nil"/>
            </w:tcBorders>
          </w:tcPr>
          <w:p w14:paraId="40258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0E61B7" w14:textId="77777777" w:rsidR="00EE5860" w:rsidRPr="00441CD0" w:rsidRDefault="00EE5860" w:rsidP="00BB0E1F">
            <w:pPr>
              <w:pStyle w:val="TAC"/>
            </w:pPr>
            <w:r w:rsidRPr="00441CD0">
              <w:t>1 to 2</w:t>
            </w:r>
          </w:p>
        </w:tc>
        <w:tc>
          <w:tcPr>
            <w:tcW w:w="4719" w:type="dxa"/>
            <w:gridSpan w:val="8"/>
            <w:tcBorders>
              <w:top w:val="single" w:sz="4" w:space="0" w:color="auto"/>
              <w:left w:val="single" w:sz="4" w:space="0" w:color="auto"/>
              <w:bottom w:val="single" w:sz="4" w:space="0" w:color="auto"/>
              <w:right w:val="single" w:sz="4" w:space="0" w:color="auto"/>
            </w:tcBorders>
            <w:hideMark/>
          </w:tcPr>
          <w:p w14:paraId="14C7AB69" w14:textId="77777777" w:rsidR="00EE5860" w:rsidRPr="00441CD0" w:rsidRDefault="00EE5860" w:rsidP="00BB0E1F">
            <w:pPr>
              <w:pStyle w:val="TAC"/>
            </w:pPr>
            <w:r w:rsidRPr="00441CD0">
              <w:t xml:space="preserve">Type = </w:t>
            </w:r>
            <w:r w:rsidRPr="00441CD0">
              <w:rPr>
                <w:lang w:val="sv-SE"/>
              </w:rPr>
              <w:t>56</w:t>
            </w:r>
            <w:r w:rsidRPr="00441CD0">
              <w:t xml:space="preserve"> (decimal)</w:t>
            </w:r>
          </w:p>
        </w:tc>
        <w:tc>
          <w:tcPr>
            <w:tcW w:w="582" w:type="dxa"/>
            <w:tcBorders>
              <w:top w:val="nil"/>
              <w:left w:val="single" w:sz="4" w:space="0" w:color="auto"/>
              <w:bottom w:val="nil"/>
              <w:right w:val="single" w:sz="6" w:space="0" w:color="auto"/>
            </w:tcBorders>
          </w:tcPr>
          <w:p w14:paraId="4B078D6C" w14:textId="77777777" w:rsidR="00EE5860" w:rsidRPr="00441CD0" w:rsidRDefault="00EE5860" w:rsidP="00BB0E1F">
            <w:pPr>
              <w:pStyle w:val="TAC"/>
            </w:pPr>
          </w:p>
        </w:tc>
      </w:tr>
      <w:tr w:rsidR="00EE5860" w:rsidRPr="00441CD0" w14:paraId="3052E8E6" w14:textId="77777777" w:rsidTr="00BB0E1F">
        <w:trPr>
          <w:jc w:val="center"/>
        </w:trPr>
        <w:tc>
          <w:tcPr>
            <w:tcW w:w="151" w:type="dxa"/>
            <w:tcBorders>
              <w:top w:val="nil"/>
              <w:left w:val="single" w:sz="6" w:space="0" w:color="auto"/>
              <w:bottom w:val="nil"/>
              <w:right w:val="nil"/>
            </w:tcBorders>
          </w:tcPr>
          <w:p w14:paraId="72494C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7398A" w14:textId="77777777" w:rsidR="00EE5860" w:rsidRPr="00441CD0" w:rsidRDefault="00EE5860" w:rsidP="00BB0E1F">
            <w:pPr>
              <w:pStyle w:val="TAC"/>
            </w:pPr>
            <w:r w:rsidRPr="00441CD0">
              <w:t>3 to 4</w:t>
            </w:r>
          </w:p>
        </w:tc>
        <w:tc>
          <w:tcPr>
            <w:tcW w:w="4719" w:type="dxa"/>
            <w:gridSpan w:val="8"/>
            <w:tcBorders>
              <w:top w:val="single" w:sz="4" w:space="0" w:color="auto"/>
              <w:left w:val="single" w:sz="4" w:space="0" w:color="auto"/>
              <w:bottom w:val="single" w:sz="4" w:space="0" w:color="auto"/>
              <w:right w:val="single" w:sz="4" w:space="0" w:color="auto"/>
            </w:tcBorders>
            <w:hideMark/>
          </w:tcPr>
          <w:p w14:paraId="0D37218D" w14:textId="77777777" w:rsidR="00EE5860" w:rsidRPr="00441CD0" w:rsidRDefault="00EE5860" w:rsidP="00BB0E1F">
            <w:pPr>
              <w:pStyle w:val="TAC"/>
              <w:rPr>
                <w:lang w:eastAsia="zh-CN"/>
              </w:rPr>
            </w:pPr>
            <w:r w:rsidRPr="00441CD0">
              <w:t>Length = n</w:t>
            </w:r>
          </w:p>
        </w:tc>
        <w:tc>
          <w:tcPr>
            <w:tcW w:w="582" w:type="dxa"/>
            <w:tcBorders>
              <w:top w:val="nil"/>
              <w:left w:val="single" w:sz="4" w:space="0" w:color="auto"/>
              <w:bottom w:val="nil"/>
              <w:right w:val="single" w:sz="6" w:space="0" w:color="auto"/>
            </w:tcBorders>
          </w:tcPr>
          <w:p w14:paraId="170EDD77" w14:textId="77777777" w:rsidR="00EE5860" w:rsidRPr="00441CD0" w:rsidRDefault="00EE5860" w:rsidP="00BB0E1F">
            <w:pPr>
              <w:pStyle w:val="TAC"/>
            </w:pPr>
          </w:p>
        </w:tc>
      </w:tr>
      <w:tr w:rsidR="00EE5860" w:rsidRPr="00441CD0" w14:paraId="171A87F4" w14:textId="77777777" w:rsidTr="00BB0E1F">
        <w:trPr>
          <w:jc w:val="center"/>
        </w:trPr>
        <w:tc>
          <w:tcPr>
            <w:tcW w:w="151" w:type="dxa"/>
            <w:tcBorders>
              <w:top w:val="nil"/>
              <w:left w:val="single" w:sz="6" w:space="0" w:color="auto"/>
              <w:bottom w:val="nil"/>
              <w:right w:val="nil"/>
            </w:tcBorders>
          </w:tcPr>
          <w:p w14:paraId="77BD86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D9DA26"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 to 6</w:t>
            </w:r>
          </w:p>
        </w:tc>
        <w:tc>
          <w:tcPr>
            <w:tcW w:w="4719" w:type="dxa"/>
            <w:gridSpan w:val="8"/>
            <w:tcBorders>
              <w:top w:val="single" w:sz="4" w:space="0" w:color="auto"/>
              <w:left w:val="single" w:sz="4" w:space="0" w:color="auto"/>
              <w:bottom w:val="single" w:sz="4" w:space="0" w:color="auto"/>
              <w:right w:val="single" w:sz="4" w:space="0" w:color="auto"/>
            </w:tcBorders>
            <w:hideMark/>
          </w:tcPr>
          <w:p w14:paraId="0C92B302" w14:textId="77777777" w:rsidR="00EE5860" w:rsidRPr="00441CD0" w:rsidRDefault="00EE5860" w:rsidP="00BB0E1F">
            <w:pPr>
              <w:pStyle w:val="TAC"/>
              <w:rPr>
                <w:lang w:val="x-none"/>
              </w:rPr>
            </w:pPr>
            <w:r w:rsidRPr="00441CD0">
              <w:t>Rule ID</w:t>
            </w:r>
          </w:p>
        </w:tc>
        <w:tc>
          <w:tcPr>
            <w:tcW w:w="582" w:type="dxa"/>
            <w:tcBorders>
              <w:top w:val="nil"/>
              <w:left w:val="single" w:sz="4" w:space="0" w:color="auto"/>
              <w:bottom w:val="nil"/>
              <w:right w:val="single" w:sz="6" w:space="0" w:color="auto"/>
            </w:tcBorders>
          </w:tcPr>
          <w:p w14:paraId="72EA06FA" w14:textId="77777777" w:rsidR="00EE5860" w:rsidRPr="00441CD0" w:rsidRDefault="00EE5860" w:rsidP="00BB0E1F">
            <w:pPr>
              <w:pStyle w:val="TAC"/>
            </w:pPr>
          </w:p>
        </w:tc>
      </w:tr>
      <w:tr w:rsidR="00EE5860" w:rsidRPr="00441CD0" w14:paraId="2A7B6703" w14:textId="77777777" w:rsidTr="00BB0E1F">
        <w:trPr>
          <w:jc w:val="center"/>
        </w:trPr>
        <w:tc>
          <w:tcPr>
            <w:tcW w:w="151" w:type="dxa"/>
            <w:tcBorders>
              <w:top w:val="nil"/>
              <w:left w:val="single" w:sz="6" w:space="0" w:color="auto"/>
              <w:bottom w:val="single" w:sz="4" w:space="0" w:color="auto"/>
              <w:right w:val="nil"/>
            </w:tcBorders>
          </w:tcPr>
          <w:p w14:paraId="6FDE5B1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9EEE1" w14:textId="77777777" w:rsidR="00EE5860" w:rsidRPr="00441CD0" w:rsidRDefault="00EE5860" w:rsidP="00BB0E1F">
            <w:pPr>
              <w:pStyle w:val="TAC"/>
            </w:pPr>
            <w:r w:rsidRPr="00441CD0">
              <w:rPr>
                <w:lang w:eastAsia="zh-CN"/>
              </w:rPr>
              <w:t>7</w:t>
            </w:r>
            <w:r w:rsidRPr="00441CD0">
              <w:t>to (n+4)</w:t>
            </w:r>
          </w:p>
        </w:tc>
        <w:tc>
          <w:tcPr>
            <w:tcW w:w="4719" w:type="dxa"/>
            <w:gridSpan w:val="8"/>
            <w:tcBorders>
              <w:top w:val="single" w:sz="4" w:space="0" w:color="auto"/>
              <w:left w:val="single" w:sz="4" w:space="0" w:color="auto"/>
              <w:bottom w:val="single" w:sz="4" w:space="0" w:color="auto"/>
              <w:right w:val="single" w:sz="4" w:space="0" w:color="auto"/>
            </w:tcBorders>
            <w:hideMark/>
          </w:tcPr>
          <w:p w14:paraId="552E0015" w14:textId="77777777" w:rsidR="00EE5860" w:rsidRPr="00441CD0" w:rsidRDefault="00EE5860" w:rsidP="00BB0E1F">
            <w:pPr>
              <w:pStyle w:val="TAC"/>
              <w:rPr>
                <w:lang w:val="en-US"/>
              </w:rPr>
            </w:pPr>
            <w:r w:rsidRPr="00441CD0">
              <w:t>These octet(s) is/are present only if explicitly specified</w:t>
            </w:r>
          </w:p>
        </w:tc>
        <w:tc>
          <w:tcPr>
            <w:tcW w:w="582" w:type="dxa"/>
            <w:tcBorders>
              <w:top w:val="nil"/>
              <w:left w:val="single" w:sz="4" w:space="0" w:color="auto"/>
              <w:bottom w:val="single" w:sz="4" w:space="0" w:color="auto"/>
              <w:right w:val="single" w:sz="6" w:space="0" w:color="auto"/>
            </w:tcBorders>
          </w:tcPr>
          <w:p w14:paraId="60C6175E" w14:textId="77777777" w:rsidR="00EE5860" w:rsidRPr="00441CD0" w:rsidRDefault="00EE5860" w:rsidP="00BB0E1F">
            <w:pPr>
              <w:pStyle w:val="TAC"/>
              <w:rPr>
                <w:lang w:val="x-none"/>
              </w:rPr>
            </w:pPr>
          </w:p>
        </w:tc>
      </w:tr>
    </w:tbl>
    <w:p w14:paraId="5B2BAD36" w14:textId="77777777" w:rsidR="00EE5860" w:rsidRPr="00441CD0" w:rsidRDefault="00EE5860" w:rsidP="00EE5860">
      <w:pPr>
        <w:pStyle w:val="TF"/>
        <w:spacing w:before="120"/>
      </w:pPr>
      <w:r w:rsidRPr="00441CD0">
        <w:t>Figure 8.2.36-1: PDR ID</w:t>
      </w:r>
    </w:p>
    <w:p w14:paraId="35A0E9A1" w14:textId="77777777" w:rsidR="00EE5860" w:rsidRPr="00441CD0" w:rsidRDefault="00EE5860" w:rsidP="00EE5860">
      <w:r w:rsidRPr="00441CD0">
        <w:t>Octets 5 to 6 contain the Rule ID and shall be encoded as an integer.</w:t>
      </w:r>
    </w:p>
    <w:p w14:paraId="792F865F" w14:textId="77777777" w:rsidR="00EE5860" w:rsidRPr="00441CD0" w:rsidRDefault="00EE5860" w:rsidP="00EE5860">
      <w:pPr>
        <w:pStyle w:val="Heading3"/>
      </w:pPr>
      <w:bookmarkStart w:id="5520" w:name="_Toc19717382"/>
      <w:bookmarkStart w:id="5521" w:name="_Toc27490883"/>
      <w:bookmarkStart w:id="5522" w:name="_Toc27557176"/>
      <w:bookmarkStart w:id="5523" w:name="_Toc27724093"/>
      <w:bookmarkStart w:id="5524" w:name="_Toc36031167"/>
      <w:bookmarkStart w:id="5525" w:name="_Toc36043087"/>
      <w:bookmarkStart w:id="5526" w:name="_Toc36814412"/>
      <w:bookmarkStart w:id="5527" w:name="_Toc44689270"/>
      <w:bookmarkStart w:id="5528" w:name="_Toc44924024"/>
      <w:bookmarkStart w:id="5529" w:name="_Toc51860994"/>
      <w:bookmarkStart w:id="5530" w:name="_Toc57930765"/>
      <w:bookmarkStart w:id="5531" w:name="_Toc57931395"/>
      <w:bookmarkStart w:id="5532" w:name="_Toc160974521"/>
      <w:r w:rsidRPr="00441CD0">
        <w:t>8.</w:t>
      </w:r>
      <w:r w:rsidRPr="00441CD0">
        <w:rPr>
          <w:lang w:val="en-US"/>
        </w:rPr>
        <w:t>2.37</w:t>
      </w:r>
      <w:r w:rsidRPr="00441CD0">
        <w:tab/>
        <w:t>F-SEID</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p>
    <w:p w14:paraId="2F42F641" w14:textId="77777777" w:rsidR="00EE5860" w:rsidRPr="00441CD0" w:rsidRDefault="00EE5860" w:rsidP="00EE5860">
      <w:r w:rsidRPr="00441CD0">
        <w:t>F-SEID is coded as depicted in Figure 8.2.37-1.</w:t>
      </w:r>
    </w:p>
    <w:p w14:paraId="36EDEC5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400B3EA0" w14:textId="77777777" w:rsidTr="00BB0E1F">
        <w:trPr>
          <w:jc w:val="center"/>
        </w:trPr>
        <w:tc>
          <w:tcPr>
            <w:tcW w:w="151" w:type="dxa"/>
            <w:tcBorders>
              <w:top w:val="single" w:sz="6" w:space="0" w:color="auto"/>
              <w:left w:val="single" w:sz="6" w:space="0" w:color="auto"/>
              <w:bottom w:val="nil"/>
              <w:right w:val="nil"/>
            </w:tcBorders>
          </w:tcPr>
          <w:p w14:paraId="608F8497" w14:textId="77777777" w:rsidR="00EE5860" w:rsidRPr="00441CD0" w:rsidRDefault="00EE5860" w:rsidP="00BB0E1F">
            <w:pPr>
              <w:pStyle w:val="TAC"/>
            </w:pPr>
          </w:p>
        </w:tc>
        <w:tc>
          <w:tcPr>
            <w:tcW w:w="1104" w:type="dxa"/>
            <w:tcBorders>
              <w:top w:val="single" w:sz="6" w:space="0" w:color="auto"/>
              <w:left w:val="nil"/>
              <w:bottom w:val="nil"/>
              <w:right w:val="nil"/>
            </w:tcBorders>
          </w:tcPr>
          <w:p w14:paraId="7CDE724A"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7CD36E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34BB88" w14:textId="77777777" w:rsidR="00EE5860" w:rsidRPr="00441CD0" w:rsidRDefault="00EE5860" w:rsidP="00BB0E1F">
            <w:pPr>
              <w:pStyle w:val="TAC"/>
            </w:pPr>
          </w:p>
        </w:tc>
      </w:tr>
      <w:tr w:rsidR="00EE5860" w:rsidRPr="00441CD0" w14:paraId="7CF005E2" w14:textId="77777777" w:rsidTr="00BB0E1F">
        <w:trPr>
          <w:jc w:val="center"/>
        </w:trPr>
        <w:tc>
          <w:tcPr>
            <w:tcW w:w="151" w:type="dxa"/>
            <w:tcBorders>
              <w:top w:val="nil"/>
              <w:left w:val="single" w:sz="6" w:space="0" w:color="auto"/>
              <w:bottom w:val="nil"/>
              <w:right w:val="nil"/>
            </w:tcBorders>
          </w:tcPr>
          <w:p w14:paraId="0A6E6163" w14:textId="77777777" w:rsidR="00EE5860" w:rsidRPr="00441CD0" w:rsidRDefault="00EE5860" w:rsidP="00BB0E1F">
            <w:pPr>
              <w:pStyle w:val="TAC"/>
            </w:pPr>
          </w:p>
        </w:tc>
        <w:tc>
          <w:tcPr>
            <w:tcW w:w="1104" w:type="dxa"/>
            <w:tcBorders>
              <w:top w:val="nil"/>
              <w:left w:val="nil"/>
              <w:bottom w:val="nil"/>
              <w:right w:val="nil"/>
            </w:tcBorders>
            <w:hideMark/>
          </w:tcPr>
          <w:p w14:paraId="479ABD9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16687DF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B5F98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316BE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04826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40BD0B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453870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36EE88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0DAB77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BC3954" w14:textId="77777777" w:rsidR="00EE5860" w:rsidRPr="00441CD0" w:rsidRDefault="00EE5860" w:rsidP="00BB0E1F">
            <w:pPr>
              <w:pStyle w:val="TAC"/>
            </w:pPr>
          </w:p>
        </w:tc>
      </w:tr>
      <w:tr w:rsidR="00EE5860" w:rsidRPr="00441CD0" w14:paraId="20CFF9B2" w14:textId="77777777" w:rsidTr="00BB0E1F">
        <w:trPr>
          <w:jc w:val="center"/>
        </w:trPr>
        <w:tc>
          <w:tcPr>
            <w:tcW w:w="151" w:type="dxa"/>
            <w:tcBorders>
              <w:top w:val="nil"/>
              <w:left w:val="single" w:sz="6" w:space="0" w:color="auto"/>
              <w:bottom w:val="nil"/>
              <w:right w:val="nil"/>
            </w:tcBorders>
          </w:tcPr>
          <w:p w14:paraId="1F1E9C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5566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08E038F6" w14:textId="77777777" w:rsidR="00EE5860" w:rsidRPr="00441CD0" w:rsidRDefault="00EE5860" w:rsidP="00BB0E1F">
            <w:pPr>
              <w:pStyle w:val="TAC"/>
            </w:pPr>
            <w:r w:rsidRPr="00441CD0">
              <w:t xml:space="preserve">Type = </w:t>
            </w:r>
            <w:r w:rsidRPr="00441CD0">
              <w:rPr>
                <w:lang w:val="de-DE"/>
              </w:rPr>
              <w:t>57</w:t>
            </w:r>
            <w:r w:rsidRPr="00441CD0">
              <w:t xml:space="preserve"> (decimal)</w:t>
            </w:r>
          </w:p>
        </w:tc>
        <w:tc>
          <w:tcPr>
            <w:tcW w:w="588" w:type="dxa"/>
            <w:tcBorders>
              <w:top w:val="nil"/>
              <w:left w:val="single" w:sz="4" w:space="0" w:color="auto"/>
              <w:bottom w:val="nil"/>
              <w:right w:val="single" w:sz="6" w:space="0" w:color="auto"/>
            </w:tcBorders>
          </w:tcPr>
          <w:p w14:paraId="1CF5E7F2" w14:textId="77777777" w:rsidR="00EE5860" w:rsidRPr="00441CD0" w:rsidRDefault="00EE5860" w:rsidP="00BB0E1F">
            <w:pPr>
              <w:pStyle w:val="TAC"/>
            </w:pPr>
          </w:p>
        </w:tc>
      </w:tr>
      <w:tr w:rsidR="00EE5860" w:rsidRPr="00441CD0" w14:paraId="2045437D" w14:textId="77777777" w:rsidTr="00BB0E1F">
        <w:trPr>
          <w:jc w:val="center"/>
        </w:trPr>
        <w:tc>
          <w:tcPr>
            <w:tcW w:w="151" w:type="dxa"/>
            <w:tcBorders>
              <w:top w:val="nil"/>
              <w:left w:val="single" w:sz="6" w:space="0" w:color="auto"/>
              <w:bottom w:val="nil"/>
              <w:right w:val="nil"/>
            </w:tcBorders>
          </w:tcPr>
          <w:p w14:paraId="65AADF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57C56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D3C369D"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A080218" w14:textId="77777777" w:rsidR="00EE5860" w:rsidRPr="00441CD0" w:rsidRDefault="00EE5860" w:rsidP="00BB0E1F">
            <w:pPr>
              <w:pStyle w:val="TAC"/>
            </w:pPr>
          </w:p>
        </w:tc>
      </w:tr>
      <w:tr w:rsidR="00EE5860" w:rsidRPr="00441CD0" w14:paraId="35A7B098" w14:textId="77777777" w:rsidTr="00BB0E1F">
        <w:trPr>
          <w:jc w:val="center"/>
        </w:trPr>
        <w:tc>
          <w:tcPr>
            <w:tcW w:w="151" w:type="dxa"/>
            <w:tcBorders>
              <w:top w:val="nil"/>
              <w:left w:val="single" w:sz="6" w:space="0" w:color="auto"/>
              <w:bottom w:val="nil"/>
              <w:right w:val="nil"/>
            </w:tcBorders>
          </w:tcPr>
          <w:p w14:paraId="1C3AD42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E88E91" w14:textId="77777777" w:rsidR="00EE5860" w:rsidRPr="00441CD0" w:rsidRDefault="00EE5860" w:rsidP="00BB0E1F">
            <w:pPr>
              <w:pStyle w:val="TAC"/>
            </w:pPr>
            <w:r w:rsidRPr="00441CD0">
              <w:t>5</w:t>
            </w:r>
          </w:p>
        </w:tc>
        <w:tc>
          <w:tcPr>
            <w:tcW w:w="587" w:type="dxa"/>
            <w:tcBorders>
              <w:top w:val="single" w:sz="4" w:space="0" w:color="auto"/>
              <w:left w:val="single" w:sz="4" w:space="0" w:color="auto"/>
              <w:bottom w:val="single" w:sz="4" w:space="0" w:color="auto"/>
              <w:right w:val="single" w:sz="4" w:space="0" w:color="auto"/>
            </w:tcBorders>
            <w:hideMark/>
          </w:tcPr>
          <w:p w14:paraId="4FB21A54"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7EA8F78E"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32E0A2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08478476"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AB148A2"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E3C374F"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27229DFA"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76135636"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5EDF4004" w14:textId="77777777" w:rsidR="00EE5860" w:rsidRPr="00441CD0" w:rsidRDefault="00EE5860" w:rsidP="00BB0E1F">
            <w:pPr>
              <w:pStyle w:val="TAC"/>
            </w:pPr>
          </w:p>
        </w:tc>
      </w:tr>
      <w:tr w:rsidR="00EE5860" w:rsidRPr="00441CD0" w14:paraId="5929E691" w14:textId="77777777" w:rsidTr="00BB0E1F">
        <w:trPr>
          <w:jc w:val="center"/>
        </w:trPr>
        <w:tc>
          <w:tcPr>
            <w:tcW w:w="151" w:type="dxa"/>
            <w:tcBorders>
              <w:top w:val="nil"/>
              <w:left w:val="single" w:sz="6" w:space="0" w:color="auto"/>
              <w:bottom w:val="nil"/>
              <w:right w:val="nil"/>
            </w:tcBorders>
          </w:tcPr>
          <w:p w14:paraId="7D2E9A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ECCDB1" w14:textId="77777777" w:rsidR="00EE5860" w:rsidRPr="00441CD0" w:rsidRDefault="00EE5860" w:rsidP="00BB0E1F">
            <w:pPr>
              <w:pStyle w:val="TAC"/>
            </w:pPr>
            <w:r w:rsidRPr="00441CD0">
              <w:t>6 to 13</w:t>
            </w:r>
          </w:p>
        </w:tc>
        <w:tc>
          <w:tcPr>
            <w:tcW w:w="4704" w:type="dxa"/>
            <w:gridSpan w:val="8"/>
            <w:tcBorders>
              <w:top w:val="single" w:sz="4" w:space="0" w:color="auto"/>
              <w:left w:val="single" w:sz="4" w:space="0" w:color="auto"/>
              <w:bottom w:val="single" w:sz="4" w:space="0" w:color="auto"/>
              <w:right w:val="single" w:sz="4" w:space="0" w:color="auto"/>
            </w:tcBorders>
            <w:hideMark/>
          </w:tcPr>
          <w:p w14:paraId="3A9C0CD7" w14:textId="77777777" w:rsidR="00EE5860" w:rsidRPr="00441CD0" w:rsidRDefault="00EE5860" w:rsidP="00BB0E1F">
            <w:pPr>
              <w:pStyle w:val="TAC"/>
            </w:pPr>
            <w:r w:rsidRPr="00441CD0">
              <w:t xml:space="preserve">SEID </w:t>
            </w:r>
          </w:p>
        </w:tc>
        <w:tc>
          <w:tcPr>
            <w:tcW w:w="588" w:type="dxa"/>
            <w:tcBorders>
              <w:top w:val="nil"/>
              <w:left w:val="single" w:sz="4" w:space="0" w:color="auto"/>
              <w:bottom w:val="nil"/>
              <w:right w:val="single" w:sz="6" w:space="0" w:color="auto"/>
            </w:tcBorders>
          </w:tcPr>
          <w:p w14:paraId="0FA57298" w14:textId="77777777" w:rsidR="00EE5860" w:rsidRPr="00441CD0" w:rsidRDefault="00EE5860" w:rsidP="00BB0E1F">
            <w:pPr>
              <w:pStyle w:val="TAC"/>
            </w:pPr>
          </w:p>
        </w:tc>
      </w:tr>
      <w:tr w:rsidR="00EE5860" w:rsidRPr="00441CD0" w14:paraId="620FEE74" w14:textId="77777777" w:rsidTr="00BB0E1F">
        <w:trPr>
          <w:jc w:val="center"/>
        </w:trPr>
        <w:tc>
          <w:tcPr>
            <w:tcW w:w="151" w:type="dxa"/>
            <w:tcBorders>
              <w:top w:val="nil"/>
              <w:left w:val="single" w:sz="6" w:space="0" w:color="auto"/>
              <w:bottom w:val="nil"/>
              <w:right w:val="nil"/>
            </w:tcBorders>
          </w:tcPr>
          <w:p w14:paraId="377F2F1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3EDDE6"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7D39825"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0B80AA3F" w14:textId="77777777" w:rsidR="00EE5860" w:rsidRPr="00441CD0" w:rsidRDefault="00EE5860" w:rsidP="00BB0E1F">
            <w:pPr>
              <w:pStyle w:val="TAC"/>
            </w:pPr>
          </w:p>
        </w:tc>
      </w:tr>
      <w:tr w:rsidR="00EE5860" w:rsidRPr="00441CD0" w14:paraId="0E9ABF00" w14:textId="77777777" w:rsidTr="00BB0E1F">
        <w:trPr>
          <w:jc w:val="center"/>
        </w:trPr>
        <w:tc>
          <w:tcPr>
            <w:tcW w:w="151" w:type="dxa"/>
            <w:tcBorders>
              <w:top w:val="nil"/>
              <w:left w:val="single" w:sz="6" w:space="0" w:color="auto"/>
              <w:bottom w:val="nil"/>
              <w:right w:val="nil"/>
            </w:tcBorders>
          </w:tcPr>
          <w:p w14:paraId="183BC1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7AC116"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B4E3951"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12F9A77A" w14:textId="77777777" w:rsidR="00EE5860" w:rsidRPr="00441CD0" w:rsidRDefault="00EE5860" w:rsidP="00BB0E1F">
            <w:pPr>
              <w:pStyle w:val="TAC"/>
            </w:pPr>
          </w:p>
        </w:tc>
      </w:tr>
      <w:tr w:rsidR="00EE5860" w:rsidRPr="00441CD0" w14:paraId="78B49AA4" w14:textId="77777777" w:rsidTr="00BB0E1F">
        <w:trPr>
          <w:jc w:val="center"/>
        </w:trPr>
        <w:tc>
          <w:tcPr>
            <w:tcW w:w="151" w:type="dxa"/>
            <w:tcBorders>
              <w:top w:val="nil"/>
              <w:left w:val="single" w:sz="6" w:space="0" w:color="auto"/>
              <w:bottom w:val="single" w:sz="4" w:space="0" w:color="auto"/>
              <w:right w:val="nil"/>
            </w:tcBorders>
          </w:tcPr>
          <w:p w14:paraId="619E280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B71B9BC"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4EF0F14"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224B6F" w14:textId="77777777" w:rsidR="00EE5860" w:rsidRPr="00441CD0" w:rsidRDefault="00EE5860" w:rsidP="00BB0E1F">
            <w:pPr>
              <w:pStyle w:val="TAC"/>
            </w:pPr>
          </w:p>
        </w:tc>
      </w:tr>
    </w:tbl>
    <w:p w14:paraId="439D840F" w14:textId="77777777" w:rsidR="00EE5860" w:rsidRPr="00441CD0" w:rsidRDefault="00EE5860" w:rsidP="00EE5860">
      <w:pPr>
        <w:pStyle w:val="TF"/>
        <w:spacing w:before="120"/>
      </w:pPr>
      <w:r w:rsidRPr="00441CD0">
        <w:t>Figure 8.2.37-1: F-SEID</w:t>
      </w:r>
    </w:p>
    <w:p w14:paraId="0CE01562" w14:textId="77777777" w:rsidR="00EE5860" w:rsidRPr="00441CD0" w:rsidRDefault="00EE5860" w:rsidP="00EE5860">
      <w:r w:rsidRPr="00441CD0">
        <w:t>The following flags are coded within Octet 5:</w:t>
      </w:r>
    </w:p>
    <w:p w14:paraId="0BA11397" w14:textId="77777777" w:rsidR="00EE5860" w:rsidRPr="00441CD0" w:rsidRDefault="00EE5860" w:rsidP="00EE5860">
      <w:pPr>
        <w:pStyle w:val="B1"/>
      </w:pPr>
      <w:r w:rsidRPr="00441CD0">
        <w:t>-</w:t>
      </w:r>
      <w:r w:rsidRPr="00441CD0">
        <w:tab/>
        <w:t>Bit 1 – V6: If this bit is set to "1", then IPv6 address field shall be present in the F-SEID, otherwise the IPv6 address field is not present at all.</w:t>
      </w:r>
    </w:p>
    <w:p w14:paraId="3D794A2B" w14:textId="77777777" w:rsidR="00EE5860" w:rsidRPr="00441CD0" w:rsidRDefault="00EE5860" w:rsidP="00EE5860">
      <w:pPr>
        <w:pStyle w:val="B1"/>
        <w:rPr>
          <w:lang w:val="x-none"/>
        </w:rPr>
      </w:pPr>
      <w:r w:rsidRPr="00441CD0">
        <w:t>-</w:t>
      </w:r>
      <w:r w:rsidRPr="00441CD0">
        <w:tab/>
        <w:t>Bit 2 – V4: If this bit is set to "1", then IPv4 address field shall be present in the F-SEID, otherwise the IPv4 address field is not present at all.</w:t>
      </w:r>
    </w:p>
    <w:p w14:paraId="711F23F1" w14:textId="77777777" w:rsidR="00EE5860" w:rsidRPr="00441CD0" w:rsidRDefault="00EE5860" w:rsidP="00EE5860">
      <w:pPr>
        <w:pStyle w:val="B1"/>
      </w:pPr>
      <w:r w:rsidRPr="00441CD0">
        <w:t>-</w:t>
      </w:r>
      <w:r w:rsidRPr="00441CD0">
        <w:tab/>
        <w:t>Bit 3 to 8 are spare and reserved for future use.</w:t>
      </w:r>
    </w:p>
    <w:p w14:paraId="52B2C9F6" w14:textId="77777777" w:rsidR="00EE5860" w:rsidRPr="00441CD0" w:rsidRDefault="00EE5860" w:rsidP="00EE5860">
      <w:r w:rsidRPr="00441CD0">
        <w:t>At least one of V4 and V6 shall be set to "1", and both may be set to "1".</w:t>
      </w:r>
    </w:p>
    <w:p w14:paraId="2FFAD47C" w14:textId="77777777" w:rsidR="00EE5860" w:rsidRPr="00441CD0" w:rsidRDefault="00EE5860" w:rsidP="00EE5860">
      <w:r w:rsidRPr="00441CD0">
        <w:t>Octets "m to (m+3)" and/or "p to (p+15)" (IPv4 address / IPv6 address fields), if present, contain respective address values.</w:t>
      </w:r>
    </w:p>
    <w:p w14:paraId="44B66506" w14:textId="77777777" w:rsidR="00EE5860" w:rsidRPr="00441CD0" w:rsidRDefault="00EE5860" w:rsidP="00EE5860">
      <w:pPr>
        <w:pStyle w:val="Heading3"/>
      </w:pPr>
      <w:bookmarkStart w:id="5533" w:name="_Toc19717383"/>
      <w:bookmarkStart w:id="5534" w:name="_Toc27490884"/>
      <w:bookmarkStart w:id="5535" w:name="_Toc27557177"/>
      <w:bookmarkStart w:id="5536" w:name="_Toc27724094"/>
      <w:bookmarkStart w:id="5537" w:name="_Toc36031168"/>
      <w:bookmarkStart w:id="5538" w:name="_Toc36043088"/>
      <w:bookmarkStart w:id="5539" w:name="_Toc36814413"/>
      <w:bookmarkStart w:id="5540" w:name="_Toc44689271"/>
      <w:bookmarkStart w:id="5541" w:name="_Toc44924025"/>
      <w:bookmarkStart w:id="5542" w:name="_Toc51860995"/>
      <w:bookmarkStart w:id="5543" w:name="_Toc57930766"/>
      <w:bookmarkStart w:id="5544" w:name="_Toc57931396"/>
      <w:bookmarkStart w:id="5545" w:name="_Toc160974522"/>
      <w:r w:rsidRPr="00441CD0">
        <w:t>8.2.38</w:t>
      </w:r>
      <w:r w:rsidRPr="00441CD0">
        <w:tab/>
        <w:t>Node ID</w:t>
      </w:r>
      <w:bookmarkEnd w:id="5533"/>
      <w:bookmarkEnd w:id="5534"/>
      <w:bookmarkEnd w:id="5535"/>
      <w:bookmarkEnd w:id="5536"/>
      <w:bookmarkEnd w:id="5537"/>
      <w:bookmarkEnd w:id="5538"/>
      <w:bookmarkEnd w:id="5539"/>
      <w:bookmarkEnd w:id="5540"/>
      <w:bookmarkEnd w:id="5541"/>
      <w:bookmarkEnd w:id="5542"/>
      <w:bookmarkEnd w:id="5543"/>
      <w:bookmarkEnd w:id="5544"/>
      <w:bookmarkEnd w:id="5545"/>
    </w:p>
    <w:p w14:paraId="244E7810" w14:textId="77777777" w:rsidR="00EE5860" w:rsidRPr="00441CD0" w:rsidRDefault="00EE5860" w:rsidP="00EE5860">
      <w:pPr>
        <w:rPr>
          <w:lang w:eastAsia="ja-JP"/>
        </w:rPr>
      </w:pPr>
      <w:r w:rsidRPr="00441CD0">
        <w:t xml:space="preserve">The Node ID IE shall contain an FQDN or an IPv4/IPv6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8.2.38-1</w:t>
      </w:r>
      <w:r w:rsidRPr="00441CD0">
        <w:rPr>
          <w:lang w:eastAsia="ja-JP"/>
        </w:rPr>
        <w:t>.</w:t>
      </w:r>
    </w:p>
    <w:p w14:paraId="7160D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BD9C032" w14:textId="77777777" w:rsidTr="00BB0E1F">
        <w:trPr>
          <w:jc w:val="center"/>
        </w:trPr>
        <w:tc>
          <w:tcPr>
            <w:tcW w:w="151" w:type="dxa"/>
            <w:tcBorders>
              <w:top w:val="single" w:sz="6" w:space="0" w:color="auto"/>
              <w:left w:val="single" w:sz="6" w:space="0" w:color="auto"/>
              <w:bottom w:val="nil"/>
              <w:right w:val="nil"/>
            </w:tcBorders>
          </w:tcPr>
          <w:p w14:paraId="2A71DC86" w14:textId="77777777" w:rsidR="00EE5860" w:rsidRPr="00441CD0" w:rsidRDefault="00EE5860" w:rsidP="00BB0E1F">
            <w:pPr>
              <w:pStyle w:val="TAC"/>
            </w:pPr>
          </w:p>
        </w:tc>
        <w:tc>
          <w:tcPr>
            <w:tcW w:w="1104" w:type="dxa"/>
            <w:tcBorders>
              <w:top w:val="single" w:sz="6" w:space="0" w:color="auto"/>
              <w:left w:val="nil"/>
              <w:bottom w:val="nil"/>
              <w:right w:val="nil"/>
            </w:tcBorders>
          </w:tcPr>
          <w:p w14:paraId="6D25CBD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E098B5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F333DE1" w14:textId="77777777" w:rsidR="00EE5860" w:rsidRPr="00441CD0" w:rsidRDefault="00EE5860" w:rsidP="00BB0E1F">
            <w:pPr>
              <w:pStyle w:val="TAC"/>
            </w:pPr>
          </w:p>
        </w:tc>
      </w:tr>
      <w:tr w:rsidR="00EE5860" w:rsidRPr="00441CD0" w14:paraId="48255A7E" w14:textId="77777777" w:rsidTr="00BB0E1F">
        <w:trPr>
          <w:jc w:val="center"/>
        </w:trPr>
        <w:tc>
          <w:tcPr>
            <w:tcW w:w="151" w:type="dxa"/>
            <w:tcBorders>
              <w:top w:val="nil"/>
              <w:left w:val="single" w:sz="6" w:space="0" w:color="auto"/>
              <w:bottom w:val="nil"/>
              <w:right w:val="nil"/>
            </w:tcBorders>
          </w:tcPr>
          <w:p w14:paraId="4BAF27BD" w14:textId="77777777" w:rsidR="00EE5860" w:rsidRPr="00441CD0" w:rsidRDefault="00EE5860" w:rsidP="00BB0E1F">
            <w:pPr>
              <w:pStyle w:val="TAC"/>
            </w:pPr>
          </w:p>
        </w:tc>
        <w:tc>
          <w:tcPr>
            <w:tcW w:w="1104" w:type="dxa"/>
            <w:tcBorders>
              <w:top w:val="nil"/>
              <w:left w:val="nil"/>
              <w:bottom w:val="nil"/>
              <w:right w:val="nil"/>
            </w:tcBorders>
            <w:hideMark/>
          </w:tcPr>
          <w:p w14:paraId="199454E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88FFB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C6463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FFA0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A6CC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EF7D0C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4114E6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FA167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33CCAE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4069BD" w14:textId="77777777" w:rsidR="00EE5860" w:rsidRPr="00441CD0" w:rsidRDefault="00EE5860" w:rsidP="00BB0E1F">
            <w:pPr>
              <w:pStyle w:val="TAC"/>
            </w:pPr>
          </w:p>
        </w:tc>
      </w:tr>
      <w:tr w:rsidR="00EE5860" w:rsidRPr="00441CD0" w14:paraId="64B1C547" w14:textId="77777777" w:rsidTr="00BB0E1F">
        <w:trPr>
          <w:jc w:val="center"/>
        </w:trPr>
        <w:tc>
          <w:tcPr>
            <w:tcW w:w="151" w:type="dxa"/>
            <w:tcBorders>
              <w:top w:val="nil"/>
              <w:left w:val="single" w:sz="6" w:space="0" w:color="auto"/>
              <w:bottom w:val="nil"/>
              <w:right w:val="nil"/>
            </w:tcBorders>
          </w:tcPr>
          <w:p w14:paraId="5C0D5D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EAD4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ED96B6F" w14:textId="77777777" w:rsidR="00EE5860" w:rsidRPr="00441CD0" w:rsidRDefault="00EE5860" w:rsidP="00BB0E1F">
            <w:pPr>
              <w:pStyle w:val="TAC"/>
            </w:pPr>
            <w:r w:rsidRPr="00441CD0">
              <w:t xml:space="preserve">Type = </w:t>
            </w:r>
            <w:r w:rsidRPr="00441CD0">
              <w:rPr>
                <w:lang w:val="sv-SE"/>
              </w:rPr>
              <w:t>60</w:t>
            </w:r>
            <w:r w:rsidRPr="00441CD0">
              <w:t xml:space="preserve"> (decimal)</w:t>
            </w:r>
          </w:p>
        </w:tc>
        <w:tc>
          <w:tcPr>
            <w:tcW w:w="588" w:type="dxa"/>
            <w:tcBorders>
              <w:top w:val="nil"/>
              <w:left w:val="single" w:sz="4" w:space="0" w:color="auto"/>
              <w:bottom w:val="nil"/>
              <w:right w:val="single" w:sz="6" w:space="0" w:color="auto"/>
            </w:tcBorders>
          </w:tcPr>
          <w:p w14:paraId="15FB4C7B" w14:textId="77777777" w:rsidR="00EE5860" w:rsidRPr="00441CD0" w:rsidRDefault="00EE5860" w:rsidP="00BB0E1F">
            <w:pPr>
              <w:pStyle w:val="TAC"/>
            </w:pPr>
          </w:p>
        </w:tc>
      </w:tr>
      <w:tr w:rsidR="00EE5860" w:rsidRPr="00441CD0" w14:paraId="245FF113" w14:textId="77777777" w:rsidTr="00BB0E1F">
        <w:trPr>
          <w:jc w:val="center"/>
        </w:trPr>
        <w:tc>
          <w:tcPr>
            <w:tcW w:w="151" w:type="dxa"/>
            <w:tcBorders>
              <w:top w:val="nil"/>
              <w:left w:val="single" w:sz="6" w:space="0" w:color="auto"/>
              <w:bottom w:val="nil"/>
              <w:right w:val="nil"/>
            </w:tcBorders>
          </w:tcPr>
          <w:p w14:paraId="12EA10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7F6BA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B52BDA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042F93B" w14:textId="77777777" w:rsidR="00EE5860" w:rsidRPr="00441CD0" w:rsidRDefault="00EE5860" w:rsidP="00BB0E1F">
            <w:pPr>
              <w:pStyle w:val="TAC"/>
            </w:pPr>
          </w:p>
        </w:tc>
      </w:tr>
      <w:tr w:rsidR="00EE5860" w:rsidRPr="00441CD0" w14:paraId="7C4F120B" w14:textId="77777777" w:rsidTr="00BB0E1F">
        <w:trPr>
          <w:jc w:val="center"/>
        </w:trPr>
        <w:tc>
          <w:tcPr>
            <w:tcW w:w="151" w:type="dxa"/>
            <w:tcBorders>
              <w:top w:val="nil"/>
              <w:left w:val="single" w:sz="6" w:space="0" w:color="auto"/>
              <w:bottom w:val="nil"/>
              <w:right w:val="nil"/>
            </w:tcBorders>
          </w:tcPr>
          <w:p w14:paraId="0FB038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A7D9"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5A28222C" w14:textId="77777777" w:rsidR="00EE5860" w:rsidRPr="00441CD0" w:rsidRDefault="00EE5860" w:rsidP="00BB0E1F">
            <w:pPr>
              <w:pStyle w:val="TAC"/>
            </w:pPr>
            <w:r w:rsidRPr="00441CD0">
              <w:t>Spare</w:t>
            </w:r>
          </w:p>
        </w:tc>
        <w:tc>
          <w:tcPr>
            <w:tcW w:w="2355" w:type="dxa"/>
            <w:gridSpan w:val="4"/>
            <w:tcBorders>
              <w:top w:val="single" w:sz="4" w:space="0" w:color="auto"/>
              <w:left w:val="single" w:sz="4" w:space="0" w:color="auto"/>
              <w:bottom w:val="single" w:sz="4" w:space="0" w:color="auto"/>
              <w:right w:val="single" w:sz="4" w:space="0" w:color="auto"/>
            </w:tcBorders>
            <w:hideMark/>
          </w:tcPr>
          <w:p w14:paraId="50B3D304" w14:textId="77777777" w:rsidR="00EE5860" w:rsidRPr="00441CD0" w:rsidRDefault="00EE5860" w:rsidP="00BB0E1F">
            <w:pPr>
              <w:pStyle w:val="TAC"/>
            </w:pPr>
            <w:r w:rsidRPr="00441CD0">
              <w:t>Node ID Type</w:t>
            </w:r>
          </w:p>
        </w:tc>
        <w:tc>
          <w:tcPr>
            <w:tcW w:w="588" w:type="dxa"/>
            <w:tcBorders>
              <w:top w:val="nil"/>
              <w:left w:val="single" w:sz="4" w:space="0" w:color="auto"/>
              <w:bottom w:val="nil"/>
              <w:right w:val="single" w:sz="6" w:space="0" w:color="auto"/>
            </w:tcBorders>
          </w:tcPr>
          <w:p w14:paraId="1DB322E9" w14:textId="77777777" w:rsidR="00EE5860" w:rsidRPr="00441CD0" w:rsidRDefault="00EE5860" w:rsidP="00BB0E1F">
            <w:pPr>
              <w:pStyle w:val="TAC"/>
            </w:pPr>
          </w:p>
        </w:tc>
      </w:tr>
      <w:tr w:rsidR="00EE5860" w:rsidRPr="00441CD0" w14:paraId="50B00084" w14:textId="77777777" w:rsidTr="00BB0E1F">
        <w:trPr>
          <w:jc w:val="center"/>
        </w:trPr>
        <w:tc>
          <w:tcPr>
            <w:tcW w:w="151" w:type="dxa"/>
            <w:tcBorders>
              <w:top w:val="nil"/>
              <w:left w:val="single" w:sz="6" w:space="0" w:color="auto"/>
              <w:bottom w:val="nil"/>
              <w:right w:val="nil"/>
            </w:tcBorders>
          </w:tcPr>
          <w:p w14:paraId="007422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505E6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o</w:t>
            </w:r>
          </w:p>
        </w:tc>
        <w:tc>
          <w:tcPr>
            <w:tcW w:w="4710" w:type="dxa"/>
            <w:gridSpan w:val="8"/>
            <w:tcBorders>
              <w:top w:val="single" w:sz="4" w:space="0" w:color="auto"/>
              <w:left w:val="single" w:sz="4" w:space="0" w:color="auto"/>
              <w:bottom w:val="single" w:sz="4" w:space="0" w:color="auto"/>
              <w:right w:val="single" w:sz="4" w:space="0" w:color="auto"/>
            </w:tcBorders>
            <w:hideMark/>
          </w:tcPr>
          <w:p w14:paraId="6041B25D" w14:textId="77777777" w:rsidR="00EE5860" w:rsidRPr="00441CD0" w:rsidRDefault="00EE5860" w:rsidP="00BB0E1F">
            <w:pPr>
              <w:pStyle w:val="TAC"/>
              <w:rPr>
                <w:lang w:eastAsia="zh-CN"/>
              </w:rPr>
            </w:pPr>
            <w:r w:rsidRPr="00441CD0">
              <w:rPr>
                <w:lang w:eastAsia="zh-CN"/>
              </w:rPr>
              <w:t>Node ID value</w:t>
            </w:r>
          </w:p>
        </w:tc>
        <w:tc>
          <w:tcPr>
            <w:tcW w:w="588" w:type="dxa"/>
            <w:tcBorders>
              <w:top w:val="nil"/>
              <w:left w:val="single" w:sz="4" w:space="0" w:color="auto"/>
              <w:bottom w:val="nil"/>
              <w:right w:val="single" w:sz="6" w:space="0" w:color="auto"/>
            </w:tcBorders>
          </w:tcPr>
          <w:p w14:paraId="53647A2D" w14:textId="77777777" w:rsidR="00EE5860" w:rsidRPr="00441CD0" w:rsidRDefault="00EE5860" w:rsidP="00BB0E1F">
            <w:pPr>
              <w:pStyle w:val="TAC"/>
            </w:pPr>
          </w:p>
        </w:tc>
      </w:tr>
      <w:tr w:rsidR="00EE5860" w:rsidRPr="00441CD0" w14:paraId="63DCE5A2" w14:textId="77777777" w:rsidTr="00BB0E1F">
        <w:trPr>
          <w:jc w:val="center"/>
        </w:trPr>
        <w:tc>
          <w:tcPr>
            <w:tcW w:w="151" w:type="dxa"/>
            <w:tcBorders>
              <w:top w:val="nil"/>
              <w:left w:val="single" w:sz="6" w:space="0" w:color="auto"/>
              <w:bottom w:val="nil"/>
              <w:right w:val="nil"/>
            </w:tcBorders>
          </w:tcPr>
          <w:p w14:paraId="0B109E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A01F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F7AAF6"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nil"/>
              <w:right w:val="single" w:sz="6" w:space="0" w:color="auto"/>
            </w:tcBorders>
          </w:tcPr>
          <w:p w14:paraId="5C6683D8" w14:textId="77777777" w:rsidR="00EE5860" w:rsidRPr="00441CD0" w:rsidRDefault="00EE5860" w:rsidP="00BB0E1F">
            <w:pPr>
              <w:pStyle w:val="TAC"/>
            </w:pPr>
          </w:p>
        </w:tc>
      </w:tr>
    </w:tbl>
    <w:p w14:paraId="2C6274D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38</w:t>
      </w:r>
      <w:r w:rsidRPr="00441CD0">
        <w:rPr>
          <w:lang w:eastAsia="zh-CN"/>
        </w:rPr>
        <w:t>-</w:t>
      </w:r>
      <w:r w:rsidRPr="00441CD0">
        <w:rPr>
          <w:lang w:eastAsia="ja-JP"/>
        </w:rPr>
        <w:t>1</w:t>
      </w:r>
      <w:r w:rsidRPr="00441CD0">
        <w:t xml:space="preserve">: </w:t>
      </w:r>
      <w:r w:rsidRPr="00441CD0">
        <w:rPr>
          <w:lang w:eastAsia="ja-JP"/>
        </w:rPr>
        <w:t>Node ID</w:t>
      </w:r>
    </w:p>
    <w:p w14:paraId="5828E851" w14:textId="77777777" w:rsidR="00EE5860" w:rsidRPr="00441CD0" w:rsidRDefault="00EE5860" w:rsidP="00EE5860">
      <w:r w:rsidRPr="00441CD0">
        <w:t>Node ID Type indicates the type of the Node ID value. It shall be encoded as a 4 bits binary integer as specified in Table 8.2.38-2.</w:t>
      </w:r>
    </w:p>
    <w:p w14:paraId="34655C92" w14:textId="77777777" w:rsidR="00EE5860" w:rsidRPr="00441CD0" w:rsidRDefault="00EE5860" w:rsidP="00EE5860">
      <w:pPr>
        <w:pStyle w:val="TH"/>
      </w:pPr>
      <w:r w:rsidRPr="00441CD0">
        <w:t>Table 8.</w:t>
      </w:r>
      <w:r w:rsidRPr="00441CD0">
        <w:rPr>
          <w:lang w:val="en-US"/>
        </w:rPr>
        <w:t>2.38</w:t>
      </w:r>
      <w:r w:rsidRPr="00441CD0">
        <w:t>-2: Node ID Type</w:t>
      </w:r>
    </w:p>
    <w:tbl>
      <w:tblPr>
        <w:tblW w:w="5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8"/>
        <w:gridCol w:w="3867"/>
      </w:tblGrid>
      <w:tr w:rsidR="00EE5860" w:rsidRPr="00441CD0" w14:paraId="430624F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2F9D0B28" w14:textId="77777777" w:rsidR="00EE5860" w:rsidRPr="00441CD0" w:rsidRDefault="00EE5860" w:rsidP="00BB0E1F">
            <w:pPr>
              <w:pStyle w:val="TAH"/>
            </w:pPr>
            <w:r w:rsidRPr="00441CD0">
              <w:t>Node ID Type Value (Decimal)</w:t>
            </w:r>
          </w:p>
        </w:tc>
        <w:tc>
          <w:tcPr>
            <w:tcW w:w="3871" w:type="dxa"/>
            <w:tcBorders>
              <w:top w:val="single" w:sz="4" w:space="0" w:color="auto"/>
              <w:left w:val="single" w:sz="4" w:space="0" w:color="auto"/>
              <w:bottom w:val="single" w:sz="4" w:space="0" w:color="auto"/>
              <w:right w:val="single" w:sz="4" w:space="0" w:color="auto"/>
            </w:tcBorders>
            <w:hideMark/>
          </w:tcPr>
          <w:p w14:paraId="36C1C743" w14:textId="77777777" w:rsidR="00EE5860" w:rsidRPr="00441CD0" w:rsidRDefault="00EE5860" w:rsidP="00BB0E1F">
            <w:pPr>
              <w:pStyle w:val="TAH"/>
            </w:pPr>
            <w:r w:rsidRPr="00441CD0">
              <w:t xml:space="preserve">Node ID Type </w:t>
            </w:r>
          </w:p>
        </w:tc>
      </w:tr>
      <w:tr w:rsidR="00EE5860" w:rsidRPr="00441CD0" w14:paraId="44877BE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DC5DAF8" w14:textId="77777777" w:rsidR="00EE5860" w:rsidRPr="00441CD0" w:rsidRDefault="00EE5860" w:rsidP="00BB0E1F">
            <w:pPr>
              <w:pStyle w:val="TAL"/>
            </w:pPr>
            <w:r w:rsidRPr="00441CD0">
              <w:t>0</w:t>
            </w:r>
          </w:p>
        </w:tc>
        <w:tc>
          <w:tcPr>
            <w:tcW w:w="3871" w:type="dxa"/>
            <w:tcBorders>
              <w:top w:val="single" w:sz="4" w:space="0" w:color="auto"/>
              <w:left w:val="single" w:sz="4" w:space="0" w:color="auto"/>
              <w:bottom w:val="single" w:sz="4" w:space="0" w:color="auto"/>
              <w:right w:val="single" w:sz="4" w:space="0" w:color="auto"/>
            </w:tcBorders>
            <w:hideMark/>
          </w:tcPr>
          <w:p w14:paraId="0A6E4CDD" w14:textId="77777777" w:rsidR="00EE5860" w:rsidRPr="00441CD0" w:rsidRDefault="00EE5860" w:rsidP="00BB0E1F">
            <w:pPr>
              <w:pStyle w:val="TAL"/>
            </w:pPr>
            <w:r w:rsidRPr="00441CD0">
              <w:t>IPv4 address</w:t>
            </w:r>
          </w:p>
        </w:tc>
      </w:tr>
      <w:tr w:rsidR="00EE5860" w:rsidRPr="00441CD0" w14:paraId="05A2EEBC"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1CA9EB12" w14:textId="77777777" w:rsidR="00EE5860" w:rsidRPr="00441CD0" w:rsidRDefault="00EE5860" w:rsidP="00BB0E1F">
            <w:pPr>
              <w:pStyle w:val="TAL"/>
            </w:pPr>
            <w:r w:rsidRPr="00441CD0">
              <w:t>1</w:t>
            </w:r>
          </w:p>
        </w:tc>
        <w:tc>
          <w:tcPr>
            <w:tcW w:w="3871" w:type="dxa"/>
            <w:tcBorders>
              <w:top w:val="single" w:sz="4" w:space="0" w:color="auto"/>
              <w:left w:val="single" w:sz="4" w:space="0" w:color="auto"/>
              <w:bottom w:val="single" w:sz="4" w:space="0" w:color="auto"/>
              <w:right w:val="single" w:sz="4" w:space="0" w:color="auto"/>
            </w:tcBorders>
            <w:hideMark/>
          </w:tcPr>
          <w:p w14:paraId="3DABDF51" w14:textId="77777777" w:rsidR="00EE5860" w:rsidRPr="00441CD0" w:rsidRDefault="00EE5860" w:rsidP="00BB0E1F">
            <w:pPr>
              <w:pStyle w:val="TAL"/>
            </w:pPr>
            <w:r w:rsidRPr="00441CD0">
              <w:t>IPv6 address</w:t>
            </w:r>
          </w:p>
        </w:tc>
      </w:tr>
      <w:tr w:rsidR="00EE5860" w:rsidRPr="00441CD0" w14:paraId="2EDC0D7B"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56AD60A3" w14:textId="77777777" w:rsidR="00EE5860" w:rsidRPr="00441CD0" w:rsidRDefault="00EE5860" w:rsidP="00BB0E1F">
            <w:pPr>
              <w:pStyle w:val="TAL"/>
            </w:pPr>
            <w:r w:rsidRPr="00441CD0">
              <w:t>2</w:t>
            </w:r>
          </w:p>
        </w:tc>
        <w:tc>
          <w:tcPr>
            <w:tcW w:w="3871" w:type="dxa"/>
            <w:tcBorders>
              <w:top w:val="single" w:sz="4" w:space="0" w:color="auto"/>
              <w:left w:val="single" w:sz="4" w:space="0" w:color="auto"/>
              <w:bottom w:val="single" w:sz="4" w:space="0" w:color="auto"/>
              <w:right w:val="single" w:sz="4" w:space="0" w:color="auto"/>
            </w:tcBorders>
            <w:hideMark/>
          </w:tcPr>
          <w:p w14:paraId="54612BD9" w14:textId="77777777" w:rsidR="00EE5860" w:rsidRPr="00441CD0" w:rsidRDefault="00EE5860" w:rsidP="00BB0E1F">
            <w:pPr>
              <w:pStyle w:val="TAL"/>
            </w:pPr>
            <w:r w:rsidRPr="00441CD0">
              <w:t>FQDN</w:t>
            </w:r>
          </w:p>
        </w:tc>
      </w:tr>
      <w:tr w:rsidR="00EE5860" w:rsidRPr="00441CD0" w14:paraId="7B51AABD" w14:textId="77777777" w:rsidTr="00BB0E1F">
        <w:trPr>
          <w:jc w:val="center"/>
        </w:trPr>
        <w:tc>
          <w:tcPr>
            <w:tcW w:w="1700" w:type="dxa"/>
            <w:tcBorders>
              <w:top w:val="single" w:sz="4" w:space="0" w:color="auto"/>
              <w:left w:val="single" w:sz="4" w:space="0" w:color="auto"/>
              <w:bottom w:val="single" w:sz="4" w:space="0" w:color="auto"/>
              <w:right w:val="single" w:sz="4" w:space="0" w:color="auto"/>
            </w:tcBorders>
            <w:hideMark/>
          </w:tcPr>
          <w:p w14:paraId="4AFE05DE" w14:textId="77777777" w:rsidR="00EE5860" w:rsidRPr="00441CD0" w:rsidRDefault="00EE5860" w:rsidP="00BB0E1F">
            <w:pPr>
              <w:pStyle w:val="TAL"/>
            </w:pPr>
            <w:r w:rsidRPr="00441CD0">
              <w:t>3 to 15</w:t>
            </w:r>
          </w:p>
        </w:tc>
        <w:tc>
          <w:tcPr>
            <w:tcW w:w="3871" w:type="dxa"/>
            <w:tcBorders>
              <w:top w:val="single" w:sz="4" w:space="0" w:color="auto"/>
              <w:left w:val="single" w:sz="4" w:space="0" w:color="auto"/>
              <w:bottom w:val="single" w:sz="4" w:space="0" w:color="auto"/>
              <w:right w:val="single" w:sz="4" w:space="0" w:color="auto"/>
            </w:tcBorders>
            <w:hideMark/>
          </w:tcPr>
          <w:p w14:paraId="0E33FBDB" w14:textId="77777777" w:rsidR="00EE5860" w:rsidRPr="00441CD0" w:rsidRDefault="00EE5860" w:rsidP="00BB0E1F">
            <w:pPr>
              <w:pStyle w:val="TAL"/>
            </w:pPr>
            <w:r w:rsidRPr="00441CD0">
              <w:t>Spare, for future use.</w:t>
            </w:r>
          </w:p>
        </w:tc>
      </w:tr>
    </w:tbl>
    <w:p w14:paraId="07101EFB" w14:textId="77777777" w:rsidR="00EE5860" w:rsidRPr="00441CD0" w:rsidRDefault="00EE5860" w:rsidP="00EE5860">
      <w:pPr>
        <w:ind w:left="142"/>
      </w:pPr>
    </w:p>
    <w:p w14:paraId="108142A7" w14:textId="77777777" w:rsidR="00EE5860" w:rsidRPr="00441CD0" w:rsidRDefault="00EE5860" w:rsidP="00EE5860">
      <w:r w:rsidRPr="00441CD0">
        <w:t>If the Node ID is an IPv4 address, the Node ID value length shall be 4 Octet.</w:t>
      </w:r>
    </w:p>
    <w:p w14:paraId="49E6AE60" w14:textId="77777777" w:rsidR="00EE5860" w:rsidRPr="00441CD0" w:rsidRDefault="00EE5860" w:rsidP="00EE5860">
      <w:r w:rsidRPr="00441CD0">
        <w:t>If the Node ID is an IPv6 address, the Node ID value length shall be 16 Octet.</w:t>
      </w:r>
    </w:p>
    <w:p w14:paraId="31BC6B13" w14:textId="5E468ABB" w:rsidR="00EE5860" w:rsidRPr="00441CD0" w:rsidRDefault="00EE5860" w:rsidP="00EE5860">
      <w:r w:rsidRPr="00441CD0">
        <w:t xml:space="preserve">If the Node ID is an FQDN, the Node ID value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24647558" w14:textId="77777777" w:rsidR="00EE5860" w:rsidRPr="00441CD0" w:rsidRDefault="00EE5860" w:rsidP="00EE5860">
      <w:pPr>
        <w:pStyle w:val="NO"/>
      </w:pPr>
      <w:r w:rsidRPr="00441CD0">
        <w:t>NOTE 1:</w:t>
      </w:r>
      <w:r w:rsidRPr="00441CD0">
        <w:tab/>
        <w:t>The FQDN field in the IE is not encoded as a dotted string as commonly used in DNS master zone files.</w:t>
      </w:r>
    </w:p>
    <w:p w14:paraId="3CF688B6" w14:textId="77777777" w:rsidR="00EE5860" w:rsidRPr="00441CD0" w:rsidRDefault="00EE5860" w:rsidP="00EE5860">
      <w:pPr>
        <w:pStyle w:val="Heading3"/>
      </w:pPr>
      <w:bookmarkStart w:id="5546" w:name="_Toc19717384"/>
      <w:bookmarkStart w:id="5547" w:name="_Toc27490885"/>
      <w:bookmarkStart w:id="5548" w:name="_Toc27557178"/>
      <w:bookmarkStart w:id="5549" w:name="_Toc27724095"/>
      <w:bookmarkStart w:id="5550" w:name="_Toc36031169"/>
      <w:bookmarkStart w:id="5551" w:name="_Toc36043089"/>
      <w:bookmarkStart w:id="5552" w:name="_Toc36814414"/>
      <w:bookmarkStart w:id="5553" w:name="_Toc44689272"/>
      <w:bookmarkStart w:id="5554" w:name="_Toc44924026"/>
      <w:bookmarkStart w:id="5555" w:name="_Toc51860996"/>
      <w:bookmarkStart w:id="5556" w:name="_Toc57930767"/>
      <w:bookmarkStart w:id="5557" w:name="_Toc57931397"/>
      <w:bookmarkStart w:id="5558" w:name="_Toc160974523"/>
      <w:r w:rsidRPr="00441CD0">
        <w:lastRenderedPageBreak/>
        <w:t>8.</w:t>
      </w:r>
      <w:r w:rsidRPr="00441CD0">
        <w:rPr>
          <w:lang w:val="en-US"/>
        </w:rPr>
        <w:t>2.39</w:t>
      </w:r>
      <w:r w:rsidRPr="00441CD0">
        <w:tab/>
        <w:t>PFD Contents</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58E77C7E" w14:textId="77777777" w:rsidR="00EE5860" w:rsidRPr="00441CD0" w:rsidRDefault="00EE5860" w:rsidP="00EE5860">
      <w:pPr>
        <w:rPr>
          <w:lang w:eastAsia="zh-CN"/>
        </w:rPr>
      </w:pPr>
      <w:r w:rsidRPr="00441CD0">
        <w:t xml:space="preserve">The </w:t>
      </w:r>
      <w:r w:rsidRPr="00441CD0">
        <w:rPr>
          <w:lang w:val="en-US" w:eastAsia="zh-CN"/>
        </w:rPr>
        <w:t xml:space="preserve">PFD Contents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8.2.39-1</w:t>
      </w:r>
      <w:r w:rsidRPr="00441CD0">
        <w:rPr>
          <w:lang w:eastAsia="ja-JP"/>
        </w:rPr>
        <w:t xml:space="preserve">. </w:t>
      </w:r>
      <w:r w:rsidRPr="00441CD0">
        <w:rPr>
          <w:lang w:eastAsia="zh-CN"/>
        </w:rPr>
        <w:t>It contains the description of a PFD.</w:t>
      </w:r>
    </w:p>
    <w:p w14:paraId="439FC77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7C8878A" w14:textId="77777777" w:rsidTr="00BB0E1F">
        <w:trPr>
          <w:jc w:val="center"/>
        </w:trPr>
        <w:tc>
          <w:tcPr>
            <w:tcW w:w="151" w:type="dxa"/>
            <w:tcBorders>
              <w:top w:val="single" w:sz="6" w:space="0" w:color="auto"/>
              <w:left w:val="single" w:sz="6" w:space="0" w:color="auto"/>
              <w:bottom w:val="nil"/>
              <w:right w:val="nil"/>
            </w:tcBorders>
          </w:tcPr>
          <w:p w14:paraId="63B3E3F7" w14:textId="77777777" w:rsidR="00EE5860" w:rsidRPr="00441CD0" w:rsidRDefault="00EE5860" w:rsidP="00BB0E1F">
            <w:pPr>
              <w:pStyle w:val="TAC"/>
            </w:pPr>
          </w:p>
        </w:tc>
        <w:tc>
          <w:tcPr>
            <w:tcW w:w="1104" w:type="dxa"/>
            <w:tcBorders>
              <w:top w:val="single" w:sz="6" w:space="0" w:color="auto"/>
              <w:left w:val="nil"/>
              <w:bottom w:val="nil"/>
              <w:right w:val="nil"/>
            </w:tcBorders>
          </w:tcPr>
          <w:p w14:paraId="073D5C5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80D294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F4C224" w14:textId="77777777" w:rsidR="00EE5860" w:rsidRPr="00441CD0" w:rsidRDefault="00EE5860" w:rsidP="00BB0E1F">
            <w:pPr>
              <w:pStyle w:val="TAC"/>
            </w:pPr>
          </w:p>
        </w:tc>
      </w:tr>
      <w:tr w:rsidR="00EE5860" w:rsidRPr="00441CD0" w14:paraId="67EAE918" w14:textId="77777777" w:rsidTr="00BB0E1F">
        <w:trPr>
          <w:jc w:val="center"/>
        </w:trPr>
        <w:tc>
          <w:tcPr>
            <w:tcW w:w="151" w:type="dxa"/>
            <w:tcBorders>
              <w:top w:val="nil"/>
              <w:left w:val="single" w:sz="6" w:space="0" w:color="auto"/>
              <w:bottom w:val="nil"/>
              <w:right w:val="nil"/>
            </w:tcBorders>
          </w:tcPr>
          <w:p w14:paraId="73049644" w14:textId="77777777" w:rsidR="00EE5860" w:rsidRPr="00441CD0" w:rsidRDefault="00EE5860" w:rsidP="00BB0E1F">
            <w:pPr>
              <w:pStyle w:val="TAC"/>
            </w:pPr>
          </w:p>
        </w:tc>
        <w:tc>
          <w:tcPr>
            <w:tcW w:w="1104" w:type="dxa"/>
            <w:tcBorders>
              <w:top w:val="nil"/>
              <w:left w:val="nil"/>
              <w:bottom w:val="nil"/>
              <w:right w:val="nil"/>
            </w:tcBorders>
            <w:hideMark/>
          </w:tcPr>
          <w:p w14:paraId="1205A67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CEFAB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8752B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20453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AF6C18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76C3BE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41F1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2E0F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C3F4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7948625" w14:textId="77777777" w:rsidR="00EE5860" w:rsidRPr="00441CD0" w:rsidRDefault="00EE5860" w:rsidP="00BB0E1F">
            <w:pPr>
              <w:pStyle w:val="TAC"/>
            </w:pPr>
          </w:p>
        </w:tc>
      </w:tr>
      <w:tr w:rsidR="00EE5860" w:rsidRPr="00441CD0" w14:paraId="5E308A55" w14:textId="77777777" w:rsidTr="00BB0E1F">
        <w:trPr>
          <w:jc w:val="center"/>
        </w:trPr>
        <w:tc>
          <w:tcPr>
            <w:tcW w:w="151" w:type="dxa"/>
            <w:tcBorders>
              <w:top w:val="nil"/>
              <w:left w:val="single" w:sz="6" w:space="0" w:color="auto"/>
              <w:bottom w:val="nil"/>
              <w:right w:val="nil"/>
            </w:tcBorders>
          </w:tcPr>
          <w:p w14:paraId="39FD2B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7FF7F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85879DA" w14:textId="77777777" w:rsidR="00EE5860" w:rsidRPr="00441CD0" w:rsidRDefault="00EE5860" w:rsidP="00BB0E1F">
            <w:pPr>
              <w:pStyle w:val="TAC"/>
            </w:pPr>
            <w:r w:rsidRPr="00441CD0">
              <w:t xml:space="preserve">Type = </w:t>
            </w:r>
            <w:r w:rsidRPr="00441CD0">
              <w:rPr>
                <w:lang w:val="sv-SE"/>
              </w:rPr>
              <w:t>61</w:t>
            </w:r>
            <w:r w:rsidRPr="00441CD0">
              <w:t xml:space="preserve"> (decimal)</w:t>
            </w:r>
          </w:p>
        </w:tc>
        <w:tc>
          <w:tcPr>
            <w:tcW w:w="588" w:type="dxa"/>
            <w:tcBorders>
              <w:top w:val="nil"/>
              <w:left w:val="single" w:sz="4" w:space="0" w:color="auto"/>
              <w:bottom w:val="nil"/>
              <w:right w:val="single" w:sz="6" w:space="0" w:color="auto"/>
            </w:tcBorders>
          </w:tcPr>
          <w:p w14:paraId="45475FBC" w14:textId="77777777" w:rsidR="00EE5860" w:rsidRPr="00441CD0" w:rsidRDefault="00EE5860" w:rsidP="00BB0E1F">
            <w:pPr>
              <w:pStyle w:val="TAC"/>
            </w:pPr>
          </w:p>
        </w:tc>
      </w:tr>
      <w:tr w:rsidR="00EE5860" w:rsidRPr="00441CD0" w14:paraId="542ECCFC" w14:textId="77777777" w:rsidTr="00BB0E1F">
        <w:trPr>
          <w:jc w:val="center"/>
        </w:trPr>
        <w:tc>
          <w:tcPr>
            <w:tcW w:w="151" w:type="dxa"/>
            <w:tcBorders>
              <w:top w:val="nil"/>
              <w:left w:val="single" w:sz="6" w:space="0" w:color="auto"/>
              <w:bottom w:val="nil"/>
              <w:right w:val="nil"/>
            </w:tcBorders>
          </w:tcPr>
          <w:p w14:paraId="0737D3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B2AE9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E1448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50ECF2C" w14:textId="77777777" w:rsidR="00EE5860" w:rsidRPr="00441CD0" w:rsidRDefault="00EE5860" w:rsidP="00BB0E1F">
            <w:pPr>
              <w:pStyle w:val="TAC"/>
            </w:pPr>
          </w:p>
        </w:tc>
      </w:tr>
      <w:tr w:rsidR="00EE5860" w:rsidRPr="00441CD0" w14:paraId="5600EBC5" w14:textId="77777777" w:rsidTr="00BB0E1F">
        <w:trPr>
          <w:jc w:val="center"/>
        </w:trPr>
        <w:tc>
          <w:tcPr>
            <w:tcW w:w="151" w:type="dxa"/>
            <w:tcBorders>
              <w:top w:val="nil"/>
              <w:left w:val="single" w:sz="6" w:space="0" w:color="auto"/>
              <w:bottom w:val="nil"/>
              <w:right w:val="nil"/>
            </w:tcBorders>
          </w:tcPr>
          <w:p w14:paraId="227ABF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0152CF"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588" w:type="dxa"/>
            <w:tcBorders>
              <w:top w:val="single" w:sz="4" w:space="0" w:color="auto"/>
              <w:left w:val="single" w:sz="4" w:space="0" w:color="auto"/>
              <w:bottom w:val="single" w:sz="4" w:space="0" w:color="auto"/>
              <w:right w:val="single" w:sz="4" w:space="0" w:color="auto"/>
            </w:tcBorders>
            <w:hideMark/>
          </w:tcPr>
          <w:p w14:paraId="7FD2A24B" w14:textId="77777777" w:rsidR="00EE5860" w:rsidRPr="00441CD0" w:rsidRDefault="00EE5860" w:rsidP="00BB0E1F">
            <w:pPr>
              <w:pStyle w:val="TAC"/>
              <w:rPr>
                <w:lang w:val="x-none" w:eastAsia="zh-CN"/>
              </w:rPr>
            </w:pPr>
            <w:r w:rsidRPr="00441CD0">
              <w:rPr>
                <w:lang w:eastAsia="zh-CN"/>
              </w:rPr>
              <w:t>ADNP</w:t>
            </w:r>
          </w:p>
        </w:tc>
        <w:tc>
          <w:tcPr>
            <w:tcW w:w="589" w:type="dxa"/>
            <w:tcBorders>
              <w:top w:val="single" w:sz="4" w:space="0" w:color="auto"/>
              <w:left w:val="single" w:sz="4" w:space="0" w:color="auto"/>
              <w:bottom w:val="single" w:sz="4" w:space="0" w:color="auto"/>
              <w:right w:val="single" w:sz="4" w:space="0" w:color="auto"/>
            </w:tcBorders>
            <w:hideMark/>
          </w:tcPr>
          <w:p w14:paraId="4EA901F2" w14:textId="77777777" w:rsidR="00EE5860" w:rsidRPr="00441CD0" w:rsidRDefault="00EE5860" w:rsidP="00BB0E1F">
            <w:pPr>
              <w:pStyle w:val="TAC"/>
              <w:rPr>
                <w:lang w:eastAsia="zh-CN"/>
              </w:rPr>
            </w:pPr>
            <w:r w:rsidRPr="00441CD0">
              <w:rPr>
                <w:lang w:eastAsia="zh-CN"/>
              </w:rPr>
              <w:t>AURL</w:t>
            </w:r>
          </w:p>
        </w:tc>
        <w:tc>
          <w:tcPr>
            <w:tcW w:w="589" w:type="dxa"/>
            <w:tcBorders>
              <w:top w:val="single" w:sz="4" w:space="0" w:color="auto"/>
              <w:left w:val="single" w:sz="4" w:space="0" w:color="auto"/>
              <w:bottom w:val="single" w:sz="4" w:space="0" w:color="auto"/>
              <w:right w:val="single" w:sz="4" w:space="0" w:color="auto"/>
            </w:tcBorders>
            <w:hideMark/>
          </w:tcPr>
          <w:p w14:paraId="44BC6D91" w14:textId="77777777" w:rsidR="00EE5860" w:rsidRPr="00441CD0" w:rsidRDefault="00EE5860" w:rsidP="00BB0E1F">
            <w:pPr>
              <w:pStyle w:val="TAC"/>
              <w:rPr>
                <w:lang w:eastAsia="zh-CN"/>
              </w:rPr>
            </w:pPr>
            <w:r w:rsidRPr="00441CD0">
              <w:rPr>
                <w:lang w:eastAsia="zh-CN"/>
              </w:rPr>
              <w:t>AFD</w:t>
            </w:r>
          </w:p>
        </w:tc>
        <w:tc>
          <w:tcPr>
            <w:tcW w:w="589" w:type="dxa"/>
            <w:tcBorders>
              <w:top w:val="single" w:sz="4" w:space="0" w:color="auto"/>
              <w:left w:val="single" w:sz="4" w:space="0" w:color="auto"/>
              <w:bottom w:val="single" w:sz="4" w:space="0" w:color="auto"/>
              <w:right w:val="single" w:sz="4" w:space="0" w:color="auto"/>
            </w:tcBorders>
            <w:hideMark/>
          </w:tcPr>
          <w:p w14:paraId="0BC4268D" w14:textId="77777777" w:rsidR="00EE5860" w:rsidRPr="00441CD0" w:rsidRDefault="00EE5860" w:rsidP="00BB0E1F">
            <w:pPr>
              <w:pStyle w:val="TAC"/>
              <w:rPr>
                <w:lang w:eastAsia="zh-CN"/>
              </w:rPr>
            </w:pPr>
            <w:r w:rsidRPr="00441CD0">
              <w:rPr>
                <w:lang w:eastAsia="zh-CN"/>
              </w:rPr>
              <w:t>DNP</w:t>
            </w:r>
          </w:p>
        </w:tc>
        <w:tc>
          <w:tcPr>
            <w:tcW w:w="589" w:type="dxa"/>
            <w:tcBorders>
              <w:top w:val="single" w:sz="4" w:space="0" w:color="auto"/>
              <w:left w:val="single" w:sz="4" w:space="0" w:color="auto"/>
              <w:bottom w:val="single" w:sz="4" w:space="0" w:color="auto"/>
              <w:right w:val="single" w:sz="4" w:space="0" w:color="auto"/>
            </w:tcBorders>
            <w:hideMark/>
          </w:tcPr>
          <w:p w14:paraId="7F079EA6" w14:textId="77777777" w:rsidR="00EE5860" w:rsidRPr="00441CD0" w:rsidRDefault="00EE5860" w:rsidP="00BB0E1F">
            <w:pPr>
              <w:pStyle w:val="TAC"/>
              <w:rPr>
                <w:lang w:eastAsia="zh-CN"/>
              </w:rPr>
            </w:pPr>
            <w:r w:rsidRPr="00441CD0">
              <w:rPr>
                <w:lang w:eastAsia="zh-CN"/>
              </w:rPr>
              <w:t>CP</w:t>
            </w:r>
          </w:p>
        </w:tc>
        <w:tc>
          <w:tcPr>
            <w:tcW w:w="589" w:type="dxa"/>
            <w:tcBorders>
              <w:top w:val="single" w:sz="4" w:space="0" w:color="auto"/>
              <w:left w:val="single" w:sz="4" w:space="0" w:color="auto"/>
              <w:bottom w:val="single" w:sz="4" w:space="0" w:color="auto"/>
              <w:right w:val="single" w:sz="4" w:space="0" w:color="auto"/>
            </w:tcBorders>
            <w:hideMark/>
          </w:tcPr>
          <w:p w14:paraId="625E45AE" w14:textId="77777777" w:rsidR="00EE5860" w:rsidRPr="00441CD0" w:rsidRDefault="00EE5860" w:rsidP="00BB0E1F">
            <w:pPr>
              <w:pStyle w:val="TAC"/>
              <w:rPr>
                <w:lang w:eastAsia="zh-CN"/>
              </w:rPr>
            </w:pPr>
            <w:r w:rsidRPr="00441CD0">
              <w:rPr>
                <w:lang w:eastAsia="zh-CN"/>
              </w:rPr>
              <w:t>DN</w:t>
            </w:r>
          </w:p>
        </w:tc>
        <w:tc>
          <w:tcPr>
            <w:tcW w:w="588" w:type="dxa"/>
            <w:tcBorders>
              <w:top w:val="single" w:sz="4" w:space="0" w:color="auto"/>
              <w:left w:val="single" w:sz="4" w:space="0" w:color="auto"/>
              <w:bottom w:val="single" w:sz="4" w:space="0" w:color="auto"/>
              <w:right w:val="single" w:sz="4" w:space="0" w:color="auto"/>
            </w:tcBorders>
            <w:hideMark/>
          </w:tcPr>
          <w:p w14:paraId="55A41C52" w14:textId="77777777" w:rsidR="00EE5860" w:rsidRPr="00441CD0" w:rsidRDefault="00EE5860" w:rsidP="00BB0E1F">
            <w:pPr>
              <w:pStyle w:val="TAC"/>
              <w:rPr>
                <w:lang w:eastAsia="zh-CN"/>
              </w:rPr>
            </w:pPr>
            <w:r w:rsidRPr="00441CD0">
              <w:rPr>
                <w:lang w:eastAsia="zh-CN"/>
              </w:rPr>
              <w:t>URL</w:t>
            </w:r>
          </w:p>
        </w:tc>
        <w:tc>
          <w:tcPr>
            <w:tcW w:w="589" w:type="dxa"/>
            <w:tcBorders>
              <w:top w:val="single" w:sz="4" w:space="0" w:color="auto"/>
              <w:left w:val="single" w:sz="4" w:space="0" w:color="auto"/>
              <w:bottom w:val="single" w:sz="4" w:space="0" w:color="auto"/>
              <w:right w:val="single" w:sz="4" w:space="0" w:color="auto"/>
            </w:tcBorders>
            <w:hideMark/>
          </w:tcPr>
          <w:p w14:paraId="13DF5626" w14:textId="77777777" w:rsidR="00EE5860" w:rsidRPr="00441CD0" w:rsidRDefault="00EE5860" w:rsidP="00BB0E1F">
            <w:pPr>
              <w:pStyle w:val="TAC"/>
              <w:rPr>
                <w:lang w:eastAsia="zh-CN"/>
              </w:rPr>
            </w:pPr>
            <w:r w:rsidRPr="00441CD0">
              <w:rPr>
                <w:lang w:eastAsia="zh-CN"/>
              </w:rPr>
              <w:t>FD</w:t>
            </w:r>
          </w:p>
        </w:tc>
        <w:tc>
          <w:tcPr>
            <w:tcW w:w="588" w:type="dxa"/>
            <w:tcBorders>
              <w:top w:val="nil"/>
              <w:left w:val="single" w:sz="4" w:space="0" w:color="auto"/>
              <w:bottom w:val="nil"/>
              <w:right w:val="single" w:sz="6" w:space="0" w:color="auto"/>
            </w:tcBorders>
          </w:tcPr>
          <w:p w14:paraId="79F8B9E8" w14:textId="77777777" w:rsidR="00EE5860" w:rsidRPr="00441CD0" w:rsidRDefault="00EE5860" w:rsidP="00BB0E1F">
            <w:pPr>
              <w:pStyle w:val="TAC"/>
            </w:pPr>
          </w:p>
        </w:tc>
      </w:tr>
      <w:tr w:rsidR="00EE5860" w:rsidRPr="00441CD0" w14:paraId="5D34FCB4" w14:textId="77777777" w:rsidTr="00BB0E1F">
        <w:trPr>
          <w:jc w:val="center"/>
        </w:trPr>
        <w:tc>
          <w:tcPr>
            <w:tcW w:w="151" w:type="dxa"/>
            <w:tcBorders>
              <w:top w:val="nil"/>
              <w:left w:val="single" w:sz="6" w:space="0" w:color="auto"/>
              <w:bottom w:val="nil"/>
              <w:right w:val="nil"/>
            </w:tcBorders>
          </w:tcPr>
          <w:p w14:paraId="7C61D3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49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5CC1A610" w14:textId="77777777" w:rsidR="00EE5860" w:rsidRPr="00441CD0" w:rsidRDefault="00EE5860" w:rsidP="00BB0E1F">
            <w:pPr>
              <w:pStyle w:val="TAC"/>
              <w:rPr>
                <w:lang w:eastAsia="zh-CN"/>
              </w:rPr>
            </w:pPr>
            <w:r w:rsidRPr="00441CD0">
              <w:rPr>
                <w:lang w:eastAsia="zh-CN"/>
              </w:rPr>
              <w:t>Spare</w:t>
            </w:r>
          </w:p>
        </w:tc>
        <w:tc>
          <w:tcPr>
            <w:tcW w:w="588" w:type="dxa"/>
            <w:tcBorders>
              <w:top w:val="nil"/>
              <w:left w:val="single" w:sz="4" w:space="0" w:color="auto"/>
              <w:bottom w:val="nil"/>
              <w:right w:val="single" w:sz="6" w:space="0" w:color="auto"/>
            </w:tcBorders>
          </w:tcPr>
          <w:p w14:paraId="0C0CAC27" w14:textId="77777777" w:rsidR="00EE5860" w:rsidRPr="00441CD0" w:rsidRDefault="00EE5860" w:rsidP="00BB0E1F">
            <w:pPr>
              <w:pStyle w:val="TAC"/>
            </w:pPr>
          </w:p>
        </w:tc>
      </w:tr>
      <w:tr w:rsidR="00EE5860" w:rsidRPr="00441CD0" w14:paraId="65E50C6B" w14:textId="77777777" w:rsidTr="00BB0E1F">
        <w:trPr>
          <w:jc w:val="center"/>
        </w:trPr>
        <w:tc>
          <w:tcPr>
            <w:tcW w:w="151" w:type="dxa"/>
            <w:tcBorders>
              <w:top w:val="nil"/>
              <w:left w:val="single" w:sz="6" w:space="0" w:color="auto"/>
              <w:bottom w:val="nil"/>
              <w:right w:val="nil"/>
            </w:tcBorders>
          </w:tcPr>
          <w:p w14:paraId="54CF697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0EFA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0" w:type="dxa"/>
            <w:gridSpan w:val="8"/>
            <w:tcBorders>
              <w:top w:val="single" w:sz="4" w:space="0" w:color="auto"/>
              <w:left w:val="single" w:sz="4" w:space="0" w:color="auto"/>
              <w:bottom w:val="single" w:sz="4" w:space="0" w:color="auto"/>
              <w:right w:val="single" w:sz="4" w:space="0" w:color="auto"/>
            </w:tcBorders>
            <w:hideMark/>
          </w:tcPr>
          <w:p w14:paraId="3DA88C38"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06181B89" w14:textId="77777777" w:rsidR="00EE5860" w:rsidRPr="00441CD0" w:rsidRDefault="00EE5860" w:rsidP="00BB0E1F">
            <w:pPr>
              <w:pStyle w:val="TAC"/>
            </w:pPr>
          </w:p>
        </w:tc>
      </w:tr>
      <w:tr w:rsidR="00EE5860" w:rsidRPr="00441CD0" w14:paraId="0F54499E" w14:textId="77777777" w:rsidTr="00BB0E1F">
        <w:trPr>
          <w:jc w:val="center"/>
        </w:trPr>
        <w:tc>
          <w:tcPr>
            <w:tcW w:w="151" w:type="dxa"/>
            <w:tcBorders>
              <w:top w:val="nil"/>
              <w:left w:val="single" w:sz="6" w:space="0" w:color="auto"/>
              <w:bottom w:val="nil"/>
              <w:right w:val="nil"/>
            </w:tcBorders>
          </w:tcPr>
          <w:p w14:paraId="1F1A40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D351A2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(m+2)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939BCB7"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07096AD6" w14:textId="77777777" w:rsidR="00EE5860" w:rsidRPr="00441CD0" w:rsidRDefault="00EE5860" w:rsidP="00BB0E1F">
            <w:pPr>
              <w:pStyle w:val="TAC"/>
            </w:pPr>
          </w:p>
        </w:tc>
      </w:tr>
      <w:tr w:rsidR="00EE5860" w:rsidRPr="00441CD0" w14:paraId="1F8760DB" w14:textId="77777777" w:rsidTr="00BB0E1F">
        <w:trPr>
          <w:jc w:val="center"/>
        </w:trPr>
        <w:tc>
          <w:tcPr>
            <w:tcW w:w="151" w:type="dxa"/>
            <w:tcBorders>
              <w:top w:val="nil"/>
              <w:left w:val="single" w:sz="6" w:space="0" w:color="auto"/>
              <w:bottom w:val="nil"/>
              <w:right w:val="nil"/>
            </w:tcBorders>
          </w:tcPr>
          <w:p w14:paraId="2F98FC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2A0C5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w:t>
            </w:r>
          </w:p>
        </w:tc>
        <w:tc>
          <w:tcPr>
            <w:tcW w:w="4710" w:type="dxa"/>
            <w:gridSpan w:val="8"/>
            <w:tcBorders>
              <w:top w:val="single" w:sz="4" w:space="0" w:color="auto"/>
              <w:left w:val="single" w:sz="4" w:space="0" w:color="auto"/>
              <w:bottom w:val="single" w:sz="4" w:space="0" w:color="auto"/>
              <w:right w:val="single" w:sz="4" w:space="0" w:color="auto"/>
            </w:tcBorders>
            <w:hideMark/>
          </w:tcPr>
          <w:p w14:paraId="3728662F" w14:textId="77777777" w:rsidR="00EE5860" w:rsidRPr="00441CD0" w:rsidRDefault="00EE5860" w:rsidP="00BB0E1F">
            <w:pPr>
              <w:pStyle w:val="TAC"/>
              <w:rPr>
                <w:lang w:eastAsia="zh-CN"/>
              </w:rPr>
            </w:pPr>
            <w:r w:rsidRPr="00441CD0">
              <w:rPr>
                <w:lang w:eastAsia="zh-CN"/>
              </w:rPr>
              <w:t>Length of URL</w:t>
            </w:r>
          </w:p>
        </w:tc>
        <w:tc>
          <w:tcPr>
            <w:tcW w:w="588" w:type="dxa"/>
            <w:tcBorders>
              <w:top w:val="nil"/>
              <w:left w:val="single" w:sz="4" w:space="0" w:color="auto"/>
              <w:bottom w:val="nil"/>
              <w:right w:val="single" w:sz="6" w:space="0" w:color="auto"/>
            </w:tcBorders>
          </w:tcPr>
          <w:p w14:paraId="23E4E73A" w14:textId="77777777" w:rsidR="00EE5860" w:rsidRPr="00441CD0" w:rsidRDefault="00EE5860" w:rsidP="00BB0E1F">
            <w:pPr>
              <w:pStyle w:val="TAC"/>
            </w:pPr>
          </w:p>
        </w:tc>
      </w:tr>
      <w:tr w:rsidR="00EE5860" w:rsidRPr="00441CD0" w14:paraId="5D79C900" w14:textId="77777777" w:rsidTr="00BB0E1F">
        <w:trPr>
          <w:jc w:val="center"/>
        </w:trPr>
        <w:tc>
          <w:tcPr>
            <w:tcW w:w="151" w:type="dxa"/>
            <w:tcBorders>
              <w:top w:val="nil"/>
              <w:left w:val="single" w:sz="6" w:space="0" w:color="auto"/>
              <w:bottom w:val="nil"/>
              <w:right w:val="nil"/>
            </w:tcBorders>
          </w:tcPr>
          <w:p w14:paraId="279B81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C9EA8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(q+2) to r</w:t>
            </w:r>
          </w:p>
        </w:tc>
        <w:tc>
          <w:tcPr>
            <w:tcW w:w="4710" w:type="dxa"/>
            <w:gridSpan w:val="8"/>
            <w:tcBorders>
              <w:top w:val="single" w:sz="4" w:space="0" w:color="auto"/>
              <w:left w:val="single" w:sz="4" w:space="0" w:color="auto"/>
              <w:bottom w:val="single" w:sz="4" w:space="0" w:color="auto"/>
              <w:right w:val="single" w:sz="4" w:space="0" w:color="auto"/>
            </w:tcBorders>
            <w:hideMark/>
          </w:tcPr>
          <w:p w14:paraId="4437882C" w14:textId="77777777" w:rsidR="00EE5860" w:rsidRPr="00441CD0" w:rsidRDefault="00EE5860" w:rsidP="00BB0E1F">
            <w:pPr>
              <w:pStyle w:val="TAC"/>
              <w:rPr>
                <w:lang w:eastAsia="zh-CN"/>
              </w:rPr>
            </w:pPr>
            <w:r w:rsidRPr="00441CD0">
              <w:rPr>
                <w:lang w:eastAsia="zh-CN"/>
              </w:rPr>
              <w:t>URL</w:t>
            </w:r>
          </w:p>
        </w:tc>
        <w:tc>
          <w:tcPr>
            <w:tcW w:w="588" w:type="dxa"/>
            <w:tcBorders>
              <w:top w:val="nil"/>
              <w:left w:val="single" w:sz="4" w:space="0" w:color="auto"/>
              <w:bottom w:val="nil"/>
              <w:right w:val="single" w:sz="6" w:space="0" w:color="auto"/>
            </w:tcBorders>
          </w:tcPr>
          <w:p w14:paraId="216FEA3C" w14:textId="77777777" w:rsidR="00EE5860" w:rsidRPr="00441CD0" w:rsidRDefault="00EE5860" w:rsidP="00BB0E1F">
            <w:pPr>
              <w:pStyle w:val="TAC"/>
            </w:pPr>
          </w:p>
        </w:tc>
      </w:tr>
      <w:tr w:rsidR="00EE5860" w:rsidRPr="00441CD0" w14:paraId="6A1A1FAD" w14:textId="77777777" w:rsidTr="00BB0E1F">
        <w:trPr>
          <w:jc w:val="center"/>
        </w:trPr>
        <w:tc>
          <w:tcPr>
            <w:tcW w:w="151" w:type="dxa"/>
            <w:tcBorders>
              <w:top w:val="nil"/>
              <w:left w:val="single" w:sz="6" w:space="0" w:color="auto"/>
              <w:bottom w:val="nil"/>
              <w:right w:val="nil"/>
            </w:tcBorders>
          </w:tcPr>
          <w:p w14:paraId="2420F0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AF12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 to (s+1)</w:t>
            </w:r>
          </w:p>
        </w:tc>
        <w:tc>
          <w:tcPr>
            <w:tcW w:w="4710" w:type="dxa"/>
            <w:gridSpan w:val="8"/>
            <w:tcBorders>
              <w:top w:val="single" w:sz="4" w:space="0" w:color="auto"/>
              <w:left w:val="single" w:sz="4" w:space="0" w:color="auto"/>
              <w:bottom w:val="single" w:sz="4" w:space="0" w:color="auto"/>
              <w:right w:val="single" w:sz="4" w:space="0" w:color="auto"/>
            </w:tcBorders>
            <w:hideMark/>
          </w:tcPr>
          <w:p w14:paraId="04C146C6" w14:textId="77777777" w:rsidR="00EE5860" w:rsidRPr="00441CD0" w:rsidRDefault="00EE5860" w:rsidP="00BB0E1F">
            <w:pPr>
              <w:pStyle w:val="TAC"/>
              <w:rPr>
                <w:lang w:eastAsia="zh-CN"/>
              </w:rPr>
            </w:pPr>
            <w:r w:rsidRPr="00441CD0">
              <w:rPr>
                <w:lang w:eastAsia="zh-CN"/>
              </w:rPr>
              <w:t>Length of Domain Name</w:t>
            </w:r>
          </w:p>
        </w:tc>
        <w:tc>
          <w:tcPr>
            <w:tcW w:w="588" w:type="dxa"/>
            <w:tcBorders>
              <w:top w:val="nil"/>
              <w:left w:val="single" w:sz="4" w:space="0" w:color="auto"/>
              <w:bottom w:val="nil"/>
              <w:right w:val="single" w:sz="6" w:space="0" w:color="auto"/>
            </w:tcBorders>
          </w:tcPr>
          <w:p w14:paraId="05C4CDDC" w14:textId="77777777" w:rsidR="00EE5860" w:rsidRPr="00441CD0" w:rsidRDefault="00EE5860" w:rsidP="00BB0E1F">
            <w:pPr>
              <w:pStyle w:val="TAC"/>
            </w:pPr>
          </w:p>
        </w:tc>
      </w:tr>
      <w:tr w:rsidR="00EE5860" w:rsidRPr="00441CD0" w14:paraId="1C76F834" w14:textId="77777777" w:rsidTr="00BB0E1F">
        <w:trPr>
          <w:jc w:val="center"/>
        </w:trPr>
        <w:tc>
          <w:tcPr>
            <w:tcW w:w="151" w:type="dxa"/>
            <w:tcBorders>
              <w:top w:val="nil"/>
              <w:left w:val="single" w:sz="6" w:space="0" w:color="auto"/>
              <w:bottom w:val="nil"/>
              <w:right w:val="nil"/>
            </w:tcBorders>
          </w:tcPr>
          <w:p w14:paraId="073E16E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05FD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(s+2) to t</w:t>
            </w:r>
          </w:p>
        </w:tc>
        <w:tc>
          <w:tcPr>
            <w:tcW w:w="4710" w:type="dxa"/>
            <w:gridSpan w:val="8"/>
            <w:tcBorders>
              <w:top w:val="single" w:sz="4" w:space="0" w:color="auto"/>
              <w:left w:val="single" w:sz="4" w:space="0" w:color="auto"/>
              <w:bottom w:val="single" w:sz="4" w:space="0" w:color="auto"/>
              <w:right w:val="single" w:sz="4" w:space="0" w:color="auto"/>
            </w:tcBorders>
            <w:hideMark/>
          </w:tcPr>
          <w:p w14:paraId="4D69E4D1" w14:textId="77777777" w:rsidR="00EE5860" w:rsidRPr="00441CD0" w:rsidRDefault="00EE5860" w:rsidP="00BB0E1F">
            <w:pPr>
              <w:pStyle w:val="TAC"/>
              <w:rPr>
                <w:lang w:eastAsia="zh-CN"/>
              </w:rPr>
            </w:pPr>
            <w:r w:rsidRPr="00441CD0">
              <w:rPr>
                <w:lang w:eastAsia="zh-CN"/>
              </w:rPr>
              <w:t>Domain Name</w:t>
            </w:r>
          </w:p>
        </w:tc>
        <w:tc>
          <w:tcPr>
            <w:tcW w:w="588" w:type="dxa"/>
            <w:tcBorders>
              <w:top w:val="nil"/>
              <w:left w:val="single" w:sz="4" w:space="0" w:color="auto"/>
              <w:bottom w:val="nil"/>
              <w:right w:val="single" w:sz="6" w:space="0" w:color="auto"/>
            </w:tcBorders>
          </w:tcPr>
          <w:p w14:paraId="727C0FCC" w14:textId="77777777" w:rsidR="00EE5860" w:rsidRPr="00441CD0" w:rsidRDefault="00EE5860" w:rsidP="00BB0E1F">
            <w:pPr>
              <w:pStyle w:val="TAC"/>
            </w:pPr>
          </w:p>
        </w:tc>
      </w:tr>
      <w:tr w:rsidR="00EE5860" w:rsidRPr="00441CD0" w14:paraId="0DEAE372" w14:textId="77777777" w:rsidTr="00BB0E1F">
        <w:trPr>
          <w:jc w:val="center"/>
        </w:trPr>
        <w:tc>
          <w:tcPr>
            <w:tcW w:w="151" w:type="dxa"/>
            <w:tcBorders>
              <w:top w:val="nil"/>
              <w:left w:val="single" w:sz="6" w:space="0" w:color="auto"/>
              <w:bottom w:val="nil"/>
              <w:right w:val="nil"/>
            </w:tcBorders>
          </w:tcPr>
          <w:p w14:paraId="1B1C96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C165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(u+1)</w:t>
            </w:r>
          </w:p>
        </w:tc>
        <w:tc>
          <w:tcPr>
            <w:tcW w:w="4710" w:type="dxa"/>
            <w:gridSpan w:val="8"/>
            <w:tcBorders>
              <w:top w:val="single" w:sz="4" w:space="0" w:color="auto"/>
              <w:left w:val="single" w:sz="4" w:space="0" w:color="auto"/>
              <w:bottom w:val="single" w:sz="4" w:space="0" w:color="auto"/>
              <w:right w:val="single" w:sz="4" w:space="0" w:color="auto"/>
            </w:tcBorders>
            <w:hideMark/>
          </w:tcPr>
          <w:p w14:paraId="406C02AE" w14:textId="77777777" w:rsidR="00EE5860" w:rsidRPr="00441CD0" w:rsidRDefault="00EE5860" w:rsidP="00BB0E1F">
            <w:pPr>
              <w:pStyle w:val="TAC"/>
              <w:rPr>
                <w:lang w:eastAsia="zh-CN"/>
              </w:rPr>
            </w:pPr>
            <w:r w:rsidRPr="00441CD0">
              <w:rPr>
                <w:lang w:eastAsia="zh-CN"/>
              </w:rPr>
              <w:t>Length of Custom PFD Content</w:t>
            </w:r>
          </w:p>
        </w:tc>
        <w:tc>
          <w:tcPr>
            <w:tcW w:w="588" w:type="dxa"/>
            <w:tcBorders>
              <w:top w:val="nil"/>
              <w:left w:val="single" w:sz="4" w:space="0" w:color="auto"/>
              <w:bottom w:val="nil"/>
              <w:right w:val="single" w:sz="6" w:space="0" w:color="auto"/>
            </w:tcBorders>
          </w:tcPr>
          <w:p w14:paraId="0AAF9B71" w14:textId="77777777" w:rsidR="00EE5860" w:rsidRPr="00441CD0" w:rsidRDefault="00EE5860" w:rsidP="00BB0E1F">
            <w:pPr>
              <w:pStyle w:val="TAC"/>
            </w:pPr>
          </w:p>
        </w:tc>
      </w:tr>
      <w:tr w:rsidR="00EE5860" w:rsidRPr="00441CD0" w14:paraId="0EE59094" w14:textId="77777777" w:rsidTr="00BB0E1F">
        <w:trPr>
          <w:jc w:val="center"/>
        </w:trPr>
        <w:tc>
          <w:tcPr>
            <w:tcW w:w="151" w:type="dxa"/>
            <w:tcBorders>
              <w:top w:val="nil"/>
              <w:left w:val="single" w:sz="6" w:space="0" w:color="auto"/>
              <w:bottom w:val="nil"/>
              <w:right w:val="nil"/>
            </w:tcBorders>
          </w:tcPr>
          <w:p w14:paraId="0724320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0176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(u+2) to v</w:t>
            </w:r>
          </w:p>
        </w:tc>
        <w:tc>
          <w:tcPr>
            <w:tcW w:w="4710" w:type="dxa"/>
            <w:gridSpan w:val="8"/>
            <w:tcBorders>
              <w:top w:val="single" w:sz="4" w:space="0" w:color="auto"/>
              <w:left w:val="single" w:sz="4" w:space="0" w:color="auto"/>
              <w:bottom w:val="single" w:sz="4" w:space="0" w:color="auto"/>
              <w:right w:val="single" w:sz="4" w:space="0" w:color="auto"/>
            </w:tcBorders>
            <w:hideMark/>
          </w:tcPr>
          <w:p w14:paraId="22AF851E" w14:textId="77777777" w:rsidR="00EE5860" w:rsidRPr="00441CD0" w:rsidRDefault="00EE5860" w:rsidP="00BB0E1F">
            <w:pPr>
              <w:pStyle w:val="TAC"/>
              <w:rPr>
                <w:lang w:eastAsia="zh-CN"/>
              </w:rPr>
            </w:pPr>
            <w:r w:rsidRPr="00441CD0">
              <w:rPr>
                <w:lang w:eastAsia="zh-CN"/>
              </w:rPr>
              <w:t>Custom PFD Content</w:t>
            </w:r>
          </w:p>
        </w:tc>
        <w:tc>
          <w:tcPr>
            <w:tcW w:w="588" w:type="dxa"/>
            <w:tcBorders>
              <w:top w:val="nil"/>
              <w:left w:val="single" w:sz="4" w:space="0" w:color="auto"/>
              <w:bottom w:val="nil"/>
              <w:right w:val="single" w:sz="6" w:space="0" w:color="auto"/>
            </w:tcBorders>
          </w:tcPr>
          <w:p w14:paraId="4292A58B" w14:textId="77777777" w:rsidR="00EE5860" w:rsidRPr="00441CD0" w:rsidRDefault="00EE5860" w:rsidP="00BB0E1F">
            <w:pPr>
              <w:pStyle w:val="TAC"/>
            </w:pPr>
          </w:p>
        </w:tc>
      </w:tr>
      <w:tr w:rsidR="00EE5860" w:rsidRPr="00441CD0" w14:paraId="34B6230E" w14:textId="77777777" w:rsidTr="00BB0E1F">
        <w:trPr>
          <w:jc w:val="center"/>
        </w:trPr>
        <w:tc>
          <w:tcPr>
            <w:tcW w:w="151" w:type="dxa"/>
            <w:tcBorders>
              <w:top w:val="nil"/>
              <w:left w:val="single" w:sz="6" w:space="0" w:color="auto"/>
              <w:bottom w:val="nil"/>
              <w:right w:val="nil"/>
            </w:tcBorders>
          </w:tcPr>
          <w:p w14:paraId="17E8316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BBA8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 to (w+1)</w:t>
            </w:r>
          </w:p>
        </w:tc>
        <w:tc>
          <w:tcPr>
            <w:tcW w:w="4710" w:type="dxa"/>
            <w:gridSpan w:val="8"/>
            <w:tcBorders>
              <w:top w:val="single" w:sz="4" w:space="0" w:color="auto"/>
              <w:left w:val="single" w:sz="4" w:space="0" w:color="auto"/>
              <w:bottom w:val="single" w:sz="4" w:space="0" w:color="auto"/>
              <w:right w:val="single" w:sz="4" w:space="0" w:color="auto"/>
            </w:tcBorders>
            <w:hideMark/>
          </w:tcPr>
          <w:p w14:paraId="574CD055" w14:textId="77777777" w:rsidR="00EE5860" w:rsidRPr="00441CD0" w:rsidRDefault="00EE5860" w:rsidP="00BB0E1F">
            <w:pPr>
              <w:pStyle w:val="TAC"/>
              <w:rPr>
                <w:lang w:eastAsia="zh-CN"/>
              </w:rPr>
            </w:pPr>
            <w:r w:rsidRPr="00441CD0">
              <w:rPr>
                <w:lang w:eastAsia="zh-CN"/>
              </w:rPr>
              <w:t>Length of Domain Name Protocol</w:t>
            </w:r>
          </w:p>
        </w:tc>
        <w:tc>
          <w:tcPr>
            <w:tcW w:w="588" w:type="dxa"/>
            <w:tcBorders>
              <w:top w:val="nil"/>
              <w:left w:val="single" w:sz="4" w:space="0" w:color="auto"/>
              <w:bottom w:val="nil"/>
              <w:right w:val="single" w:sz="6" w:space="0" w:color="auto"/>
            </w:tcBorders>
          </w:tcPr>
          <w:p w14:paraId="38E14238" w14:textId="77777777" w:rsidR="00EE5860" w:rsidRPr="00441CD0" w:rsidRDefault="00EE5860" w:rsidP="00BB0E1F">
            <w:pPr>
              <w:pStyle w:val="TAC"/>
            </w:pPr>
          </w:p>
        </w:tc>
      </w:tr>
      <w:tr w:rsidR="00EE5860" w:rsidRPr="00441CD0" w14:paraId="599CC8E6" w14:textId="77777777" w:rsidTr="00BB0E1F">
        <w:trPr>
          <w:jc w:val="center"/>
        </w:trPr>
        <w:tc>
          <w:tcPr>
            <w:tcW w:w="151" w:type="dxa"/>
            <w:tcBorders>
              <w:top w:val="nil"/>
              <w:left w:val="single" w:sz="6" w:space="0" w:color="auto"/>
              <w:bottom w:val="nil"/>
              <w:right w:val="nil"/>
            </w:tcBorders>
          </w:tcPr>
          <w:p w14:paraId="4A6B99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E1B79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(w+2) to x</w:t>
            </w:r>
          </w:p>
        </w:tc>
        <w:tc>
          <w:tcPr>
            <w:tcW w:w="4710" w:type="dxa"/>
            <w:gridSpan w:val="8"/>
            <w:tcBorders>
              <w:top w:val="single" w:sz="4" w:space="0" w:color="auto"/>
              <w:left w:val="single" w:sz="4" w:space="0" w:color="auto"/>
              <w:bottom w:val="single" w:sz="4" w:space="0" w:color="auto"/>
              <w:right w:val="single" w:sz="4" w:space="0" w:color="auto"/>
            </w:tcBorders>
            <w:hideMark/>
          </w:tcPr>
          <w:p w14:paraId="1A4DB357" w14:textId="77777777" w:rsidR="00EE5860" w:rsidRPr="00441CD0" w:rsidRDefault="00EE5860" w:rsidP="00BB0E1F">
            <w:pPr>
              <w:pStyle w:val="TAC"/>
              <w:rPr>
                <w:lang w:eastAsia="zh-CN"/>
              </w:rPr>
            </w:pPr>
            <w:r w:rsidRPr="00441CD0">
              <w:rPr>
                <w:lang w:eastAsia="zh-CN"/>
              </w:rPr>
              <w:t>Domain Name Protocol</w:t>
            </w:r>
          </w:p>
        </w:tc>
        <w:tc>
          <w:tcPr>
            <w:tcW w:w="588" w:type="dxa"/>
            <w:tcBorders>
              <w:top w:val="nil"/>
              <w:left w:val="single" w:sz="4" w:space="0" w:color="auto"/>
              <w:bottom w:val="nil"/>
              <w:right w:val="single" w:sz="6" w:space="0" w:color="auto"/>
            </w:tcBorders>
          </w:tcPr>
          <w:p w14:paraId="31E5D803" w14:textId="77777777" w:rsidR="00EE5860" w:rsidRPr="00441CD0" w:rsidRDefault="00EE5860" w:rsidP="00BB0E1F">
            <w:pPr>
              <w:pStyle w:val="TAC"/>
            </w:pPr>
          </w:p>
        </w:tc>
      </w:tr>
      <w:tr w:rsidR="00EE5860" w:rsidRPr="00441CD0" w14:paraId="1599BB2B" w14:textId="77777777" w:rsidTr="00BB0E1F">
        <w:trPr>
          <w:jc w:val="center"/>
        </w:trPr>
        <w:tc>
          <w:tcPr>
            <w:tcW w:w="151" w:type="dxa"/>
            <w:tcBorders>
              <w:top w:val="nil"/>
              <w:left w:val="single" w:sz="6" w:space="0" w:color="auto"/>
              <w:bottom w:val="nil"/>
              <w:right w:val="nil"/>
            </w:tcBorders>
          </w:tcPr>
          <w:p w14:paraId="6ED40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4CDF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 to (y+1)</w:t>
            </w:r>
          </w:p>
        </w:tc>
        <w:tc>
          <w:tcPr>
            <w:tcW w:w="4710" w:type="dxa"/>
            <w:gridSpan w:val="8"/>
            <w:tcBorders>
              <w:top w:val="single" w:sz="4" w:space="0" w:color="auto"/>
              <w:left w:val="single" w:sz="4" w:space="0" w:color="auto"/>
              <w:bottom w:val="single" w:sz="4" w:space="0" w:color="auto"/>
              <w:right w:val="single" w:sz="4" w:space="0" w:color="auto"/>
            </w:tcBorders>
            <w:hideMark/>
          </w:tcPr>
          <w:p w14:paraId="370D9F25" w14:textId="77777777" w:rsidR="00EE5860" w:rsidRPr="00441CD0" w:rsidRDefault="00EE5860" w:rsidP="00BB0E1F">
            <w:pPr>
              <w:pStyle w:val="TAC"/>
              <w:rPr>
                <w:lang w:eastAsia="zh-CN"/>
              </w:rPr>
            </w:pPr>
            <w:r w:rsidRPr="00441CD0">
              <w:rPr>
                <w:lang w:eastAsia="zh-CN"/>
              </w:rPr>
              <w:t>Length of Additional Flow Description</w:t>
            </w:r>
          </w:p>
        </w:tc>
        <w:tc>
          <w:tcPr>
            <w:tcW w:w="588" w:type="dxa"/>
            <w:tcBorders>
              <w:top w:val="nil"/>
              <w:left w:val="single" w:sz="4" w:space="0" w:color="auto"/>
              <w:bottom w:val="nil"/>
              <w:right w:val="single" w:sz="6" w:space="0" w:color="auto"/>
            </w:tcBorders>
          </w:tcPr>
          <w:p w14:paraId="209F2D4E" w14:textId="77777777" w:rsidR="00EE5860" w:rsidRPr="00441CD0" w:rsidRDefault="00EE5860" w:rsidP="00BB0E1F">
            <w:pPr>
              <w:pStyle w:val="TAC"/>
            </w:pPr>
          </w:p>
        </w:tc>
      </w:tr>
      <w:tr w:rsidR="00EE5860" w:rsidRPr="00441CD0" w14:paraId="2FEEC1B4" w14:textId="77777777" w:rsidTr="00BB0E1F">
        <w:trPr>
          <w:jc w:val="center"/>
        </w:trPr>
        <w:tc>
          <w:tcPr>
            <w:tcW w:w="151" w:type="dxa"/>
            <w:tcBorders>
              <w:top w:val="nil"/>
              <w:left w:val="single" w:sz="6" w:space="0" w:color="auto"/>
              <w:bottom w:val="nil"/>
              <w:right w:val="nil"/>
            </w:tcBorders>
          </w:tcPr>
          <w:p w14:paraId="45AE0C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12429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(y+2) to z</w:t>
            </w:r>
          </w:p>
        </w:tc>
        <w:tc>
          <w:tcPr>
            <w:tcW w:w="4710" w:type="dxa"/>
            <w:gridSpan w:val="8"/>
            <w:tcBorders>
              <w:top w:val="single" w:sz="4" w:space="0" w:color="auto"/>
              <w:left w:val="single" w:sz="4" w:space="0" w:color="auto"/>
              <w:bottom w:val="single" w:sz="4" w:space="0" w:color="auto"/>
              <w:right w:val="single" w:sz="4" w:space="0" w:color="auto"/>
            </w:tcBorders>
            <w:hideMark/>
          </w:tcPr>
          <w:p w14:paraId="74918733" w14:textId="77777777" w:rsidR="00EE5860" w:rsidRPr="00441CD0" w:rsidRDefault="00EE5860" w:rsidP="00BB0E1F">
            <w:pPr>
              <w:pStyle w:val="TAC"/>
              <w:rPr>
                <w:lang w:eastAsia="zh-CN"/>
              </w:rPr>
            </w:pPr>
            <w:r w:rsidRPr="00441CD0">
              <w:rPr>
                <w:lang w:eastAsia="zh-CN"/>
              </w:rPr>
              <w:t>Additional Flow Description</w:t>
            </w:r>
          </w:p>
        </w:tc>
        <w:tc>
          <w:tcPr>
            <w:tcW w:w="588" w:type="dxa"/>
            <w:tcBorders>
              <w:top w:val="nil"/>
              <w:left w:val="single" w:sz="4" w:space="0" w:color="auto"/>
              <w:bottom w:val="nil"/>
              <w:right w:val="single" w:sz="6" w:space="0" w:color="auto"/>
            </w:tcBorders>
          </w:tcPr>
          <w:p w14:paraId="0DFCA265" w14:textId="77777777" w:rsidR="00EE5860" w:rsidRPr="00441CD0" w:rsidRDefault="00EE5860" w:rsidP="00BB0E1F">
            <w:pPr>
              <w:pStyle w:val="TAC"/>
            </w:pPr>
          </w:p>
        </w:tc>
      </w:tr>
      <w:tr w:rsidR="00EE5860" w:rsidRPr="00441CD0" w14:paraId="4AAE32F6" w14:textId="77777777" w:rsidTr="00BB0E1F">
        <w:trPr>
          <w:jc w:val="center"/>
        </w:trPr>
        <w:tc>
          <w:tcPr>
            <w:tcW w:w="151" w:type="dxa"/>
            <w:tcBorders>
              <w:top w:val="nil"/>
              <w:left w:val="single" w:sz="6" w:space="0" w:color="auto"/>
              <w:bottom w:val="nil"/>
              <w:right w:val="nil"/>
            </w:tcBorders>
          </w:tcPr>
          <w:p w14:paraId="7589D5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E68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 to (a+1)</w:t>
            </w:r>
          </w:p>
        </w:tc>
        <w:tc>
          <w:tcPr>
            <w:tcW w:w="4710" w:type="dxa"/>
            <w:gridSpan w:val="8"/>
            <w:tcBorders>
              <w:top w:val="single" w:sz="4" w:space="0" w:color="auto"/>
              <w:left w:val="single" w:sz="4" w:space="0" w:color="auto"/>
              <w:bottom w:val="single" w:sz="4" w:space="0" w:color="auto"/>
              <w:right w:val="single" w:sz="4" w:space="0" w:color="auto"/>
            </w:tcBorders>
            <w:hideMark/>
          </w:tcPr>
          <w:p w14:paraId="7AAA93F6" w14:textId="77777777" w:rsidR="00EE5860" w:rsidRPr="00441CD0" w:rsidRDefault="00EE5860" w:rsidP="00BB0E1F">
            <w:pPr>
              <w:pStyle w:val="TAC"/>
              <w:rPr>
                <w:lang w:eastAsia="zh-CN"/>
              </w:rPr>
            </w:pPr>
            <w:r w:rsidRPr="00441CD0">
              <w:rPr>
                <w:lang w:eastAsia="zh-CN"/>
              </w:rPr>
              <w:t>Length of Additional URL</w:t>
            </w:r>
          </w:p>
        </w:tc>
        <w:tc>
          <w:tcPr>
            <w:tcW w:w="588" w:type="dxa"/>
            <w:tcBorders>
              <w:top w:val="nil"/>
              <w:left w:val="single" w:sz="4" w:space="0" w:color="auto"/>
              <w:bottom w:val="nil"/>
              <w:right w:val="single" w:sz="6" w:space="0" w:color="auto"/>
            </w:tcBorders>
          </w:tcPr>
          <w:p w14:paraId="7CFB2B04" w14:textId="77777777" w:rsidR="00EE5860" w:rsidRPr="00441CD0" w:rsidRDefault="00EE5860" w:rsidP="00BB0E1F">
            <w:pPr>
              <w:pStyle w:val="TAC"/>
            </w:pPr>
          </w:p>
        </w:tc>
      </w:tr>
      <w:tr w:rsidR="00EE5860" w:rsidRPr="00441CD0" w14:paraId="24B6C304" w14:textId="77777777" w:rsidTr="00BB0E1F">
        <w:trPr>
          <w:jc w:val="center"/>
        </w:trPr>
        <w:tc>
          <w:tcPr>
            <w:tcW w:w="151" w:type="dxa"/>
            <w:tcBorders>
              <w:top w:val="nil"/>
              <w:left w:val="single" w:sz="6" w:space="0" w:color="auto"/>
              <w:bottom w:val="nil"/>
              <w:right w:val="nil"/>
            </w:tcBorders>
          </w:tcPr>
          <w:p w14:paraId="17E5E0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E680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(a+2) to b</w:t>
            </w:r>
          </w:p>
        </w:tc>
        <w:tc>
          <w:tcPr>
            <w:tcW w:w="4710" w:type="dxa"/>
            <w:gridSpan w:val="8"/>
            <w:tcBorders>
              <w:top w:val="single" w:sz="4" w:space="0" w:color="auto"/>
              <w:left w:val="single" w:sz="4" w:space="0" w:color="auto"/>
              <w:bottom w:val="single" w:sz="4" w:space="0" w:color="auto"/>
              <w:right w:val="single" w:sz="4" w:space="0" w:color="auto"/>
            </w:tcBorders>
            <w:hideMark/>
          </w:tcPr>
          <w:p w14:paraId="6DEE315C" w14:textId="77777777" w:rsidR="00EE5860" w:rsidRPr="00441CD0" w:rsidRDefault="00EE5860" w:rsidP="00BB0E1F">
            <w:pPr>
              <w:pStyle w:val="TAC"/>
              <w:rPr>
                <w:lang w:eastAsia="zh-CN"/>
              </w:rPr>
            </w:pPr>
            <w:r w:rsidRPr="00441CD0">
              <w:rPr>
                <w:lang w:eastAsia="zh-CN"/>
              </w:rPr>
              <w:t>Additional URL</w:t>
            </w:r>
          </w:p>
        </w:tc>
        <w:tc>
          <w:tcPr>
            <w:tcW w:w="588" w:type="dxa"/>
            <w:tcBorders>
              <w:top w:val="nil"/>
              <w:left w:val="single" w:sz="4" w:space="0" w:color="auto"/>
              <w:bottom w:val="nil"/>
              <w:right w:val="single" w:sz="6" w:space="0" w:color="auto"/>
            </w:tcBorders>
          </w:tcPr>
          <w:p w14:paraId="65E88803" w14:textId="77777777" w:rsidR="00EE5860" w:rsidRPr="00441CD0" w:rsidRDefault="00EE5860" w:rsidP="00BB0E1F">
            <w:pPr>
              <w:pStyle w:val="TAC"/>
            </w:pPr>
          </w:p>
        </w:tc>
      </w:tr>
      <w:tr w:rsidR="00EE5860" w:rsidRPr="00441CD0" w14:paraId="1A3D5FD4" w14:textId="77777777" w:rsidTr="00BB0E1F">
        <w:trPr>
          <w:jc w:val="center"/>
        </w:trPr>
        <w:tc>
          <w:tcPr>
            <w:tcW w:w="151" w:type="dxa"/>
            <w:tcBorders>
              <w:top w:val="nil"/>
              <w:left w:val="single" w:sz="6" w:space="0" w:color="auto"/>
              <w:bottom w:val="nil"/>
              <w:right w:val="nil"/>
            </w:tcBorders>
          </w:tcPr>
          <w:p w14:paraId="126447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2415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 to (c+1)</w:t>
            </w:r>
          </w:p>
        </w:tc>
        <w:tc>
          <w:tcPr>
            <w:tcW w:w="4710" w:type="dxa"/>
            <w:gridSpan w:val="8"/>
            <w:tcBorders>
              <w:top w:val="single" w:sz="4" w:space="0" w:color="auto"/>
              <w:left w:val="single" w:sz="4" w:space="0" w:color="auto"/>
              <w:bottom w:val="single" w:sz="4" w:space="0" w:color="auto"/>
              <w:right w:val="single" w:sz="4" w:space="0" w:color="auto"/>
            </w:tcBorders>
            <w:hideMark/>
          </w:tcPr>
          <w:p w14:paraId="7F4D9A5D" w14:textId="77777777" w:rsidR="00EE5860" w:rsidRPr="00441CD0" w:rsidRDefault="00EE5860" w:rsidP="00BB0E1F">
            <w:pPr>
              <w:pStyle w:val="TAC"/>
              <w:rPr>
                <w:lang w:eastAsia="zh-CN"/>
              </w:rPr>
            </w:pPr>
            <w:r w:rsidRPr="00441CD0">
              <w:rPr>
                <w:lang w:eastAsia="zh-CN"/>
              </w:rPr>
              <w:t xml:space="preserve">Length of </w:t>
            </w:r>
            <w:r w:rsidRPr="00441CD0">
              <w:t>Additional Domain Name and Domain Name Protocol</w:t>
            </w:r>
          </w:p>
        </w:tc>
        <w:tc>
          <w:tcPr>
            <w:tcW w:w="588" w:type="dxa"/>
            <w:tcBorders>
              <w:top w:val="nil"/>
              <w:left w:val="single" w:sz="4" w:space="0" w:color="auto"/>
              <w:bottom w:val="nil"/>
              <w:right w:val="single" w:sz="6" w:space="0" w:color="auto"/>
            </w:tcBorders>
          </w:tcPr>
          <w:p w14:paraId="5F27F05F" w14:textId="77777777" w:rsidR="00EE5860" w:rsidRPr="00441CD0" w:rsidRDefault="00EE5860" w:rsidP="00BB0E1F">
            <w:pPr>
              <w:pStyle w:val="TAC"/>
            </w:pPr>
          </w:p>
        </w:tc>
      </w:tr>
      <w:tr w:rsidR="00EE5860" w:rsidRPr="00441CD0" w14:paraId="7ABD0A83" w14:textId="77777777" w:rsidTr="00BB0E1F">
        <w:trPr>
          <w:jc w:val="center"/>
        </w:trPr>
        <w:tc>
          <w:tcPr>
            <w:tcW w:w="151" w:type="dxa"/>
            <w:tcBorders>
              <w:top w:val="nil"/>
              <w:left w:val="single" w:sz="6" w:space="0" w:color="auto"/>
              <w:bottom w:val="nil"/>
              <w:right w:val="nil"/>
            </w:tcBorders>
          </w:tcPr>
          <w:p w14:paraId="3F92106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8BDE5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(c+2) to d</w:t>
            </w:r>
          </w:p>
        </w:tc>
        <w:tc>
          <w:tcPr>
            <w:tcW w:w="4710" w:type="dxa"/>
            <w:gridSpan w:val="8"/>
            <w:tcBorders>
              <w:top w:val="single" w:sz="4" w:space="0" w:color="auto"/>
              <w:left w:val="single" w:sz="4" w:space="0" w:color="auto"/>
              <w:bottom w:val="single" w:sz="4" w:space="0" w:color="auto"/>
              <w:right w:val="single" w:sz="4" w:space="0" w:color="auto"/>
            </w:tcBorders>
            <w:hideMark/>
          </w:tcPr>
          <w:p w14:paraId="4DDE704C" w14:textId="77777777" w:rsidR="00EE5860" w:rsidRPr="00441CD0" w:rsidRDefault="00EE5860" w:rsidP="00BB0E1F">
            <w:pPr>
              <w:pStyle w:val="TAC"/>
              <w:rPr>
                <w:lang w:eastAsia="zh-CN"/>
              </w:rPr>
            </w:pPr>
            <w:r w:rsidRPr="00441CD0">
              <w:t>Additional Domain Name and Domain Name Protocol</w:t>
            </w:r>
            <w:r w:rsidRPr="00441CD0">
              <w:rPr>
                <w:lang w:eastAsia="zh-CN"/>
              </w:rPr>
              <w:t xml:space="preserve"> </w:t>
            </w:r>
          </w:p>
        </w:tc>
        <w:tc>
          <w:tcPr>
            <w:tcW w:w="588" w:type="dxa"/>
            <w:tcBorders>
              <w:top w:val="nil"/>
              <w:left w:val="single" w:sz="4" w:space="0" w:color="auto"/>
              <w:bottom w:val="nil"/>
              <w:right w:val="single" w:sz="6" w:space="0" w:color="auto"/>
            </w:tcBorders>
          </w:tcPr>
          <w:p w14:paraId="6986FDA1" w14:textId="77777777" w:rsidR="00EE5860" w:rsidRPr="00441CD0" w:rsidRDefault="00EE5860" w:rsidP="00BB0E1F">
            <w:pPr>
              <w:pStyle w:val="TAC"/>
            </w:pPr>
          </w:p>
        </w:tc>
      </w:tr>
      <w:tr w:rsidR="00EE5860" w:rsidRPr="00441CD0" w14:paraId="787B1A0A" w14:textId="77777777" w:rsidTr="00BB0E1F">
        <w:trPr>
          <w:jc w:val="center"/>
        </w:trPr>
        <w:tc>
          <w:tcPr>
            <w:tcW w:w="151" w:type="dxa"/>
            <w:tcBorders>
              <w:top w:val="nil"/>
              <w:left w:val="single" w:sz="6" w:space="0" w:color="auto"/>
              <w:bottom w:val="single" w:sz="4" w:space="0" w:color="auto"/>
              <w:right w:val="nil"/>
            </w:tcBorders>
          </w:tcPr>
          <w:p w14:paraId="41493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17E62B8" w14:textId="77777777" w:rsidR="00EE5860" w:rsidRPr="00441CD0" w:rsidRDefault="00EE5860" w:rsidP="00BB0E1F">
            <w:pPr>
              <w:pStyle w:val="TAC"/>
            </w:pPr>
            <w:r w:rsidRPr="00441CD0">
              <w:rPr>
                <w:lang w:val="de-DE" w:eastAsia="zh-CN"/>
              </w:rPr>
              <w:t>e</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89E062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15F1A27" w14:textId="77777777" w:rsidR="00EE5860" w:rsidRPr="00441CD0" w:rsidRDefault="00EE5860" w:rsidP="00BB0E1F">
            <w:pPr>
              <w:pStyle w:val="TAC"/>
              <w:rPr>
                <w:lang w:val="x-none"/>
              </w:rPr>
            </w:pPr>
          </w:p>
        </w:tc>
      </w:tr>
    </w:tbl>
    <w:p w14:paraId="25A2E39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39</w:t>
      </w:r>
      <w:r w:rsidRPr="00441CD0">
        <w:rPr>
          <w:lang w:eastAsia="zh-CN"/>
        </w:rPr>
        <w:t>-</w:t>
      </w:r>
      <w:r w:rsidRPr="00441CD0">
        <w:rPr>
          <w:lang w:eastAsia="ja-JP"/>
        </w:rPr>
        <w:t>1</w:t>
      </w:r>
      <w:r w:rsidRPr="00441CD0">
        <w:t xml:space="preserve">: </w:t>
      </w:r>
      <w:r w:rsidRPr="00441CD0">
        <w:rPr>
          <w:lang w:eastAsia="ja-JP"/>
        </w:rPr>
        <w:t>PFD Contents</w:t>
      </w:r>
    </w:p>
    <w:p w14:paraId="7502490F" w14:textId="77777777" w:rsidR="00EE5860" w:rsidRPr="00441CD0" w:rsidRDefault="00EE5860" w:rsidP="00EE5860">
      <w:r w:rsidRPr="00441CD0">
        <w:t>The following flags are coded within Octet 5 in the Figure 8.2.39-1:</w:t>
      </w:r>
    </w:p>
    <w:p w14:paraId="73B9B48A" w14:textId="77777777" w:rsidR="00EE5860" w:rsidRPr="00441CD0" w:rsidRDefault="00EE5860" w:rsidP="00EE5860">
      <w:pPr>
        <w:pStyle w:val="B1"/>
      </w:pPr>
      <w:r w:rsidRPr="00441CD0">
        <w:t>-</w:t>
      </w:r>
      <w:r w:rsidRPr="00441CD0">
        <w:tab/>
        <w:t xml:space="preserve">Bit 1 – FD (Flow Description): If this bit is set to "1", then the </w:t>
      </w:r>
      <w:r w:rsidRPr="00441CD0">
        <w:rPr>
          <w:lang w:eastAsia="zh-CN"/>
        </w:rPr>
        <w:t>Length of Flow Description</w:t>
      </w:r>
      <w:r w:rsidRPr="00441CD0">
        <w:t xml:space="preserve"> and the Flow Description fields shall be present, otherwise they shall not be present.</w:t>
      </w:r>
    </w:p>
    <w:p w14:paraId="36500825" w14:textId="77777777" w:rsidR="00EE5860" w:rsidRPr="00441CD0" w:rsidRDefault="00EE5860" w:rsidP="00EE5860">
      <w:pPr>
        <w:pStyle w:val="B1"/>
      </w:pPr>
      <w:r w:rsidRPr="00441CD0">
        <w:t>-</w:t>
      </w:r>
      <w:r w:rsidRPr="00441CD0">
        <w:tab/>
        <w:t xml:space="preserve">Bit 2 – URL (URL): If this bit is set to "1", then the </w:t>
      </w:r>
      <w:r w:rsidRPr="00441CD0">
        <w:rPr>
          <w:lang w:eastAsia="zh-CN"/>
        </w:rPr>
        <w:t>Length of URL</w:t>
      </w:r>
      <w:r w:rsidRPr="00441CD0">
        <w:t xml:space="preserve"> and the URL fields shall be present, otherwise they shall not be present.</w:t>
      </w:r>
    </w:p>
    <w:p w14:paraId="37555094" w14:textId="77777777" w:rsidR="00EE5860" w:rsidRPr="00441CD0" w:rsidRDefault="00EE5860" w:rsidP="00EE5860">
      <w:pPr>
        <w:pStyle w:val="B1"/>
      </w:pPr>
      <w:r w:rsidRPr="00441CD0">
        <w:t>-</w:t>
      </w:r>
      <w:r w:rsidRPr="00441CD0">
        <w:tab/>
        <w:t xml:space="preserve">Bit 3 – DN (Domain Name): If this bit is set to "1", then the </w:t>
      </w:r>
      <w:r w:rsidRPr="00441CD0">
        <w:rPr>
          <w:lang w:eastAsia="zh-CN"/>
        </w:rPr>
        <w:t>Length of Domain Name</w:t>
      </w:r>
      <w:r w:rsidRPr="00441CD0">
        <w:t xml:space="preserve"> and the Domain Name fields shall be present, otherwise they shall not be present.</w:t>
      </w:r>
    </w:p>
    <w:p w14:paraId="5F010F23" w14:textId="77777777" w:rsidR="00EE5860" w:rsidRPr="00441CD0" w:rsidRDefault="00EE5860" w:rsidP="00EE5860">
      <w:pPr>
        <w:pStyle w:val="B1"/>
      </w:pPr>
      <w:r w:rsidRPr="00441CD0">
        <w:t>-</w:t>
      </w:r>
      <w:r w:rsidRPr="00441CD0">
        <w:tab/>
        <w:t xml:space="preserve">Bit 4 – CP (Custom PFD Content): If this bit is set to "1", then the </w:t>
      </w:r>
      <w:r w:rsidRPr="00441CD0">
        <w:rPr>
          <w:lang w:eastAsia="zh-CN"/>
        </w:rPr>
        <w:t>Length of Custom PFD Content</w:t>
      </w:r>
      <w:r w:rsidRPr="00441CD0">
        <w:t xml:space="preserve"> and the Custom PFD Content fields shall be present, otherwise they shall not be present.</w:t>
      </w:r>
    </w:p>
    <w:p w14:paraId="46AE9598" w14:textId="77777777" w:rsidR="00EE5860" w:rsidRPr="00441CD0" w:rsidRDefault="00EE5860" w:rsidP="00EE5860">
      <w:pPr>
        <w:pStyle w:val="B1"/>
      </w:pPr>
      <w:r w:rsidRPr="00441CD0">
        <w:t>-</w:t>
      </w:r>
      <w:r w:rsidRPr="00441CD0">
        <w:tab/>
        <w:t xml:space="preserve">Bit 5 – DNP (Domain Name Protocol): If this bit is set to "1", then the </w:t>
      </w:r>
      <w:r w:rsidRPr="00441CD0">
        <w:rPr>
          <w:lang w:eastAsia="zh-CN"/>
        </w:rPr>
        <w:t>Length of Domain Name</w:t>
      </w:r>
      <w:r w:rsidRPr="00441CD0">
        <w:t xml:space="preserve"> Protocol and the Domain Name Protocol shall be present, otherwise they shall not be present; and if this bit is set to "1", the </w:t>
      </w:r>
      <w:r w:rsidRPr="00441CD0">
        <w:rPr>
          <w:lang w:eastAsia="zh-CN"/>
        </w:rPr>
        <w:t>Length of Domain Name</w:t>
      </w:r>
      <w:r w:rsidRPr="00441CD0">
        <w:t xml:space="preserve"> and the Domain Name fields shall also be present.</w:t>
      </w:r>
    </w:p>
    <w:p w14:paraId="32ADC6EE" w14:textId="77777777" w:rsidR="00EE5860" w:rsidRPr="00441CD0" w:rsidRDefault="00EE5860" w:rsidP="00EE5860">
      <w:pPr>
        <w:pStyle w:val="B1"/>
      </w:pPr>
      <w:r w:rsidRPr="00441CD0">
        <w:t>-</w:t>
      </w:r>
      <w:r w:rsidRPr="00441CD0">
        <w:tab/>
        <w:t xml:space="preserve">Bit 6 – AFD (Additional Flow Description): If this bit is set to "1", the </w:t>
      </w:r>
      <w:r w:rsidRPr="00441CD0">
        <w:rPr>
          <w:lang w:eastAsia="zh-CN"/>
        </w:rPr>
        <w:t>Length of Additional Flow Description</w:t>
      </w:r>
      <w:r w:rsidRPr="00441CD0">
        <w:t xml:space="preserve"> and the </w:t>
      </w:r>
      <w:r w:rsidRPr="00441CD0">
        <w:rPr>
          <w:lang w:eastAsia="zh-CN"/>
        </w:rPr>
        <w:t>Additional Flow Description</w:t>
      </w:r>
      <w:r w:rsidRPr="00441CD0">
        <w:t xml:space="preserve"> field shall be present, otherwise they shall not be present.</w:t>
      </w:r>
    </w:p>
    <w:p w14:paraId="4FB562B7" w14:textId="77777777" w:rsidR="00EE5860" w:rsidRPr="00441CD0" w:rsidRDefault="00EE5860" w:rsidP="00EE5860">
      <w:pPr>
        <w:pStyle w:val="B1"/>
      </w:pPr>
      <w:r w:rsidRPr="00441CD0">
        <w:t>-</w:t>
      </w:r>
      <w:r w:rsidRPr="00441CD0">
        <w:tab/>
        <w:t xml:space="preserve">Bit 7 – AURL (Additional URL): If this bit is set to "1", the </w:t>
      </w:r>
      <w:r w:rsidRPr="00441CD0">
        <w:rPr>
          <w:lang w:eastAsia="zh-CN"/>
        </w:rPr>
        <w:t>Length of Additional URL</w:t>
      </w:r>
      <w:r w:rsidRPr="00441CD0">
        <w:t xml:space="preserve"> and the </w:t>
      </w:r>
      <w:r w:rsidRPr="00441CD0">
        <w:rPr>
          <w:lang w:eastAsia="zh-CN"/>
        </w:rPr>
        <w:t>Additional URL</w:t>
      </w:r>
      <w:r w:rsidRPr="00441CD0">
        <w:t xml:space="preserve"> field shall be present, </w:t>
      </w:r>
      <w:bookmarkStart w:id="5559" w:name="OLE_LINK26"/>
      <w:bookmarkStart w:id="5560" w:name="OLE_LINK25"/>
      <w:r w:rsidRPr="00441CD0">
        <w:t>otherwise they shall not be present.</w:t>
      </w:r>
      <w:bookmarkEnd w:id="5559"/>
      <w:bookmarkEnd w:id="5560"/>
    </w:p>
    <w:p w14:paraId="7C98E08A" w14:textId="77777777" w:rsidR="00EE5860" w:rsidRPr="00441CD0" w:rsidRDefault="00EE5860" w:rsidP="00EE5860">
      <w:pPr>
        <w:pStyle w:val="B1"/>
      </w:pPr>
      <w:r w:rsidRPr="00441CD0">
        <w:t>-</w:t>
      </w:r>
      <w:r w:rsidRPr="00441CD0">
        <w:tab/>
        <w:t xml:space="preserve">Bit 8 – ADNP (Additional Domain Name and Domain Name Protocol): If this bit is set to "1", the </w:t>
      </w:r>
      <w:r w:rsidRPr="00441CD0">
        <w:rPr>
          <w:lang w:eastAsia="zh-CN"/>
        </w:rPr>
        <w:t xml:space="preserve">Length of </w:t>
      </w:r>
      <w:r w:rsidRPr="00441CD0">
        <w:t>Additional Domain Name and Domain Name Protocol, and the Additional Domain Name and Domain Name Protocol field shall be present, otherwise they shall not be present.</w:t>
      </w:r>
    </w:p>
    <w:p w14:paraId="0FEB1B14" w14:textId="77777777" w:rsidR="00EE5860" w:rsidRPr="00441CD0" w:rsidRDefault="00EE5860" w:rsidP="00EE5860">
      <w:r w:rsidRPr="00441CD0">
        <w:t xml:space="preserve">The Flow Description field, when present, shall be encoded </w:t>
      </w:r>
      <w:r w:rsidRPr="00441CD0">
        <w:rPr>
          <w:lang w:val="en-US" w:eastAsia="zh-CN"/>
        </w:rPr>
        <w:t xml:space="preserve">as an OctetString </w:t>
      </w:r>
      <w:r w:rsidRPr="00441CD0">
        <w:t>as specified in clause</w:t>
      </w:r>
      <w:r>
        <w:t> </w:t>
      </w:r>
      <w:r w:rsidRPr="00441CD0">
        <w:t>6.4.3.7 of 3GPP TS 29.251 [21].</w:t>
      </w:r>
    </w:p>
    <w:p w14:paraId="497A7501" w14:textId="77777777" w:rsidR="00EE5860" w:rsidRPr="00441CD0" w:rsidRDefault="00EE5860" w:rsidP="00EE5860">
      <w:r w:rsidRPr="00441CD0">
        <w:t xml:space="preserve">The Domain Name field, when present, shall be encoded </w:t>
      </w:r>
      <w:r w:rsidRPr="00441CD0">
        <w:rPr>
          <w:lang w:val="en-US" w:eastAsia="zh-CN"/>
        </w:rPr>
        <w:t xml:space="preserve">as an OctetString </w:t>
      </w:r>
      <w:r w:rsidRPr="00441CD0">
        <w:t>as specified in clause</w:t>
      </w:r>
      <w:r>
        <w:t> </w:t>
      </w:r>
      <w:r w:rsidRPr="00441CD0">
        <w:t>6.4.3.9 of 3GPP TS 29.251 [21].</w:t>
      </w:r>
    </w:p>
    <w:p w14:paraId="79E77DAD" w14:textId="77777777" w:rsidR="00EE5860" w:rsidRPr="00441CD0" w:rsidRDefault="00EE5860" w:rsidP="00EE5860">
      <w:r w:rsidRPr="00441CD0">
        <w:lastRenderedPageBreak/>
        <w:t xml:space="preserve">The URL field, when present, shall be encoded </w:t>
      </w:r>
      <w:r w:rsidRPr="00441CD0">
        <w:rPr>
          <w:lang w:val="en-US" w:eastAsia="zh-CN"/>
        </w:rPr>
        <w:t xml:space="preserve">as an OctetString </w:t>
      </w:r>
      <w:r w:rsidRPr="00441CD0">
        <w:t>as specified in clause</w:t>
      </w:r>
      <w:r>
        <w:t> </w:t>
      </w:r>
      <w:r w:rsidRPr="00441CD0">
        <w:t>6.4.3.8 of 3GPP TS 29.251 [21].</w:t>
      </w:r>
    </w:p>
    <w:p w14:paraId="40CD5FA4" w14:textId="12FF866C" w:rsidR="00EE5860" w:rsidRPr="00441CD0" w:rsidRDefault="00EE5860" w:rsidP="00EE5860">
      <w:r w:rsidRPr="00441CD0">
        <w:t xml:space="preserve">The Domain Name Protocol field, when present, shall be encoded as </w:t>
      </w:r>
      <w:r w:rsidRPr="00441CD0">
        <w:rPr>
          <w:lang w:val="en-US" w:eastAsia="zh-CN"/>
        </w:rPr>
        <w:t xml:space="preserve">an OctetString </w:t>
      </w:r>
      <w:r w:rsidRPr="00441CD0">
        <w:t xml:space="preserve">as specified in </w:t>
      </w:r>
      <w:r w:rsidR="00415C19" w:rsidRPr="00441CD0">
        <w:t>clause</w:t>
      </w:r>
      <w:r w:rsidR="00415C19">
        <w:t> </w:t>
      </w:r>
      <w:r w:rsidR="00415C19" w:rsidRPr="00441CD0">
        <w:t>6</w:t>
      </w:r>
      <w:r w:rsidRPr="00441CD0">
        <w:t>.4.3.</w:t>
      </w:r>
      <w:r>
        <w:t>9</w:t>
      </w:r>
      <w:r w:rsidRPr="00441CD0">
        <w:t xml:space="preserve"> of 3GPP TS 29.251 [21].</w:t>
      </w:r>
    </w:p>
    <w:p w14:paraId="21DAF1EB" w14:textId="2914D7D1" w:rsidR="00EE5860" w:rsidRPr="00441CD0" w:rsidRDefault="00EE5860" w:rsidP="00EE5860">
      <w:r w:rsidRPr="00441CD0">
        <w:t>Additional instance(s) of the Flow Description shall be encoded as shown in Figure</w:t>
      </w:r>
      <w:r>
        <w:t> </w:t>
      </w:r>
      <w:r w:rsidRPr="00441CD0">
        <w:t xml:space="preserve">8.2.39-2. The encoding of Flow Description 2, 3 up to m field are the same as the Flow Description field specified in </w:t>
      </w:r>
      <w:r w:rsidR="00415C19" w:rsidRPr="00441CD0">
        <w:t>clause</w:t>
      </w:r>
      <w:r w:rsidR="00415C19">
        <w:t> </w:t>
      </w:r>
      <w:r w:rsidR="00415C19" w:rsidRPr="00441CD0">
        <w:t>8</w:t>
      </w:r>
      <w:r w:rsidRPr="00441CD0">
        <w:t>.2.39.</w:t>
      </w:r>
    </w:p>
    <w:p w14:paraId="677F87F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26C455A8" w14:textId="77777777" w:rsidTr="00BB0E1F">
        <w:trPr>
          <w:jc w:val="center"/>
        </w:trPr>
        <w:tc>
          <w:tcPr>
            <w:tcW w:w="151" w:type="dxa"/>
            <w:tcBorders>
              <w:top w:val="single" w:sz="6" w:space="0" w:color="auto"/>
              <w:left w:val="single" w:sz="6" w:space="0" w:color="auto"/>
              <w:bottom w:val="nil"/>
              <w:right w:val="nil"/>
            </w:tcBorders>
          </w:tcPr>
          <w:p w14:paraId="228F95B3" w14:textId="77777777" w:rsidR="00EE5860" w:rsidRPr="00441CD0" w:rsidRDefault="00EE5860" w:rsidP="00BB0E1F">
            <w:pPr>
              <w:pStyle w:val="TAC"/>
            </w:pPr>
          </w:p>
        </w:tc>
        <w:tc>
          <w:tcPr>
            <w:tcW w:w="1104" w:type="dxa"/>
            <w:tcBorders>
              <w:top w:val="single" w:sz="6" w:space="0" w:color="auto"/>
              <w:left w:val="nil"/>
              <w:bottom w:val="nil"/>
              <w:right w:val="nil"/>
            </w:tcBorders>
          </w:tcPr>
          <w:p w14:paraId="796EC9BE"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2A3E766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9525645" w14:textId="77777777" w:rsidR="00EE5860" w:rsidRPr="00441CD0" w:rsidRDefault="00EE5860" w:rsidP="00BB0E1F">
            <w:pPr>
              <w:pStyle w:val="TAC"/>
            </w:pPr>
          </w:p>
        </w:tc>
      </w:tr>
      <w:tr w:rsidR="00EE5860" w:rsidRPr="00441CD0" w14:paraId="069F2DFD" w14:textId="77777777" w:rsidTr="00BB0E1F">
        <w:trPr>
          <w:jc w:val="center"/>
        </w:trPr>
        <w:tc>
          <w:tcPr>
            <w:tcW w:w="151" w:type="dxa"/>
            <w:tcBorders>
              <w:top w:val="nil"/>
              <w:left w:val="single" w:sz="6" w:space="0" w:color="auto"/>
              <w:bottom w:val="nil"/>
              <w:right w:val="nil"/>
            </w:tcBorders>
          </w:tcPr>
          <w:p w14:paraId="5516D789" w14:textId="77777777" w:rsidR="00EE5860" w:rsidRPr="00441CD0" w:rsidRDefault="00EE5860" w:rsidP="00BB0E1F">
            <w:pPr>
              <w:pStyle w:val="TAC"/>
            </w:pPr>
          </w:p>
        </w:tc>
        <w:tc>
          <w:tcPr>
            <w:tcW w:w="1104" w:type="dxa"/>
            <w:tcBorders>
              <w:top w:val="nil"/>
              <w:left w:val="nil"/>
              <w:bottom w:val="nil"/>
              <w:right w:val="nil"/>
            </w:tcBorders>
            <w:hideMark/>
          </w:tcPr>
          <w:p w14:paraId="685783E0"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06B11C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696AEC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DBAEE5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755745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745D778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BFB0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E75B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BFDFE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DFDA490" w14:textId="77777777" w:rsidR="00EE5860" w:rsidRPr="00441CD0" w:rsidRDefault="00EE5860" w:rsidP="00BB0E1F">
            <w:pPr>
              <w:pStyle w:val="TAC"/>
            </w:pPr>
          </w:p>
        </w:tc>
      </w:tr>
      <w:tr w:rsidR="00EE5860" w:rsidRPr="00441CD0" w14:paraId="13567B62" w14:textId="77777777" w:rsidTr="00BB0E1F">
        <w:trPr>
          <w:jc w:val="center"/>
        </w:trPr>
        <w:tc>
          <w:tcPr>
            <w:tcW w:w="151" w:type="dxa"/>
            <w:tcBorders>
              <w:top w:val="nil"/>
              <w:left w:val="single" w:sz="6" w:space="0" w:color="auto"/>
              <w:bottom w:val="nil"/>
              <w:right w:val="nil"/>
            </w:tcBorders>
          </w:tcPr>
          <w:p w14:paraId="23B3F8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450288" w14:textId="77777777" w:rsidR="00EE5860" w:rsidRPr="00441CD0" w:rsidRDefault="00EE5860" w:rsidP="00BB0E1F">
            <w:pPr>
              <w:pStyle w:val="TAC"/>
            </w:pPr>
            <w:r w:rsidRPr="00441CD0">
              <w:t>(y+2) to (y+3)</w:t>
            </w:r>
          </w:p>
        </w:tc>
        <w:tc>
          <w:tcPr>
            <w:tcW w:w="4704" w:type="dxa"/>
            <w:gridSpan w:val="8"/>
            <w:tcBorders>
              <w:top w:val="single" w:sz="4" w:space="0" w:color="auto"/>
              <w:left w:val="single" w:sz="4" w:space="0" w:color="auto"/>
              <w:bottom w:val="single" w:sz="4" w:space="0" w:color="auto"/>
              <w:right w:val="single" w:sz="4" w:space="0" w:color="auto"/>
            </w:tcBorders>
            <w:hideMark/>
          </w:tcPr>
          <w:p w14:paraId="547F04FB" w14:textId="77777777" w:rsidR="00EE5860" w:rsidRPr="00441CD0" w:rsidRDefault="00EE5860" w:rsidP="00BB0E1F">
            <w:pPr>
              <w:pStyle w:val="TAC"/>
            </w:pPr>
            <w:r w:rsidRPr="00441CD0">
              <w:rPr>
                <w:lang w:eastAsia="zh-CN"/>
              </w:rPr>
              <w:t>Length of Flow Description 2</w:t>
            </w:r>
          </w:p>
        </w:tc>
        <w:tc>
          <w:tcPr>
            <w:tcW w:w="588" w:type="dxa"/>
            <w:tcBorders>
              <w:top w:val="nil"/>
              <w:left w:val="single" w:sz="4" w:space="0" w:color="auto"/>
              <w:bottom w:val="nil"/>
              <w:right w:val="single" w:sz="6" w:space="0" w:color="auto"/>
            </w:tcBorders>
          </w:tcPr>
          <w:p w14:paraId="27EEE867" w14:textId="77777777" w:rsidR="00EE5860" w:rsidRPr="00441CD0" w:rsidRDefault="00EE5860" w:rsidP="00BB0E1F">
            <w:pPr>
              <w:pStyle w:val="TAC"/>
            </w:pPr>
          </w:p>
        </w:tc>
      </w:tr>
      <w:tr w:rsidR="00EE5860" w:rsidRPr="00441CD0" w14:paraId="2DAB0051" w14:textId="77777777" w:rsidTr="00BB0E1F">
        <w:trPr>
          <w:jc w:val="center"/>
        </w:trPr>
        <w:tc>
          <w:tcPr>
            <w:tcW w:w="151" w:type="dxa"/>
            <w:tcBorders>
              <w:top w:val="nil"/>
              <w:left w:val="single" w:sz="6" w:space="0" w:color="auto"/>
              <w:bottom w:val="nil"/>
              <w:right w:val="nil"/>
            </w:tcBorders>
          </w:tcPr>
          <w:p w14:paraId="77C8086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F78B9F" w14:textId="77777777" w:rsidR="00EE5860" w:rsidRPr="00441CD0" w:rsidRDefault="00EE5860" w:rsidP="00BB0E1F">
            <w:pPr>
              <w:pStyle w:val="TAC"/>
            </w:pPr>
            <w:r w:rsidRPr="00441CD0">
              <w:t>(y+4) to i</w:t>
            </w:r>
          </w:p>
        </w:tc>
        <w:tc>
          <w:tcPr>
            <w:tcW w:w="4704" w:type="dxa"/>
            <w:gridSpan w:val="8"/>
            <w:tcBorders>
              <w:top w:val="single" w:sz="4" w:space="0" w:color="auto"/>
              <w:left w:val="single" w:sz="4" w:space="0" w:color="auto"/>
              <w:bottom w:val="single" w:sz="4" w:space="0" w:color="auto"/>
              <w:right w:val="single" w:sz="4" w:space="0" w:color="auto"/>
            </w:tcBorders>
            <w:hideMark/>
          </w:tcPr>
          <w:p w14:paraId="66B426C1" w14:textId="77777777" w:rsidR="00EE5860" w:rsidRPr="00441CD0" w:rsidRDefault="00EE5860" w:rsidP="00BB0E1F">
            <w:pPr>
              <w:pStyle w:val="TAC"/>
            </w:pPr>
            <w:r w:rsidRPr="00441CD0">
              <w:t>Flow Description 2</w:t>
            </w:r>
          </w:p>
        </w:tc>
        <w:tc>
          <w:tcPr>
            <w:tcW w:w="588" w:type="dxa"/>
            <w:tcBorders>
              <w:top w:val="nil"/>
              <w:left w:val="single" w:sz="4" w:space="0" w:color="auto"/>
              <w:bottom w:val="nil"/>
              <w:right w:val="single" w:sz="6" w:space="0" w:color="auto"/>
            </w:tcBorders>
          </w:tcPr>
          <w:p w14:paraId="283FABB5" w14:textId="77777777" w:rsidR="00EE5860" w:rsidRPr="00441CD0" w:rsidRDefault="00EE5860" w:rsidP="00BB0E1F">
            <w:pPr>
              <w:pStyle w:val="TAC"/>
            </w:pPr>
          </w:p>
        </w:tc>
      </w:tr>
      <w:tr w:rsidR="00EE5860" w:rsidRPr="00441CD0" w14:paraId="78B4AC09" w14:textId="77777777" w:rsidTr="00BB0E1F">
        <w:trPr>
          <w:jc w:val="center"/>
        </w:trPr>
        <w:tc>
          <w:tcPr>
            <w:tcW w:w="151" w:type="dxa"/>
            <w:tcBorders>
              <w:top w:val="nil"/>
              <w:left w:val="single" w:sz="6" w:space="0" w:color="auto"/>
              <w:bottom w:val="nil"/>
              <w:right w:val="nil"/>
            </w:tcBorders>
          </w:tcPr>
          <w:p w14:paraId="1437FA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9D0FA5" w14:textId="77777777" w:rsidR="00EE5860" w:rsidRPr="00441CD0" w:rsidRDefault="00EE5860" w:rsidP="00BB0E1F">
            <w:pPr>
              <w:pStyle w:val="TAC"/>
            </w:pPr>
            <w:r w:rsidRPr="00441CD0">
              <w:t xml:space="preserve">j to (j+1) </w:t>
            </w:r>
          </w:p>
        </w:tc>
        <w:tc>
          <w:tcPr>
            <w:tcW w:w="4704" w:type="dxa"/>
            <w:gridSpan w:val="8"/>
            <w:tcBorders>
              <w:top w:val="single" w:sz="4" w:space="0" w:color="auto"/>
              <w:left w:val="single" w:sz="4" w:space="0" w:color="auto"/>
              <w:bottom w:val="single" w:sz="4" w:space="0" w:color="auto"/>
              <w:right w:val="single" w:sz="4" w:space="0" w:color="auto"/>
            </w:tcBorders>
            <w:hideMark/>
          </w:tcPr>
          <w:p w14:paraId="1E6DF4E0" w14:textId="77777777" w:rsidR="00EE5860" w:rsidRPr="00441CD0" w:rsidRDefault="00EE5860" w:rsidP="00BB0E1F">
            <w:pPr>
              <w:pStyle w:val="TAC"/>
            </w:pPr>
            <w:r w:rsidRPr="00441CD0">
              <w:rPr>
                <w:lang w:eastAsia="zh-CN"/>
              </w:rPr>
              <w:t>Length of Flow Description 3</w:t>
            </w:r>
          </w:p>
        </w:tc>
        <w:tc>
          <w:tcPr>
            <w:tcW w:w="588" w:type="dxa"/>
            <w:tcBorders>
              <w:top w:val="nil"/>
              <w:left w:val="single" w:sz="4" w:space="0" w:color="auto"/>
              <w:bottom w:val="nil"/>
              <w:right w:val="single" w:sz="6" w:space="0" w:color="auto"/>
            </w:tcBorders>
          </w:tcPr>
          <w:p w14:paraId="7B57F73C" w14:textId="77777777" w:rsidR="00EE5860" w:rsidRPr="00441CD0" w:rsidRDefault="00EE5860" w:rsidP="00BB0E1F">
            <w:pPr>
              <w:pStyle w:val="TAC"/>
            </w:pPr>
          </w:p>
        </w:tc>
      </w:tr>
      <w:tr w:rsidR="00EE5860" w:rsidRPr="00441CD0" w14:paraId="35FA0235" w14:textId="77777777" w:rsidTr="00BB0E1F">
        <w:trPr>
          <w:jc w:val="center"/>
        </w:trPr>
        <w:tc>
          <w:tcPr>
            <w:tcW w:w="151" w:type="dxa"/>
            <w:tcBorders>
              <w:top w:val="nil"/>
              <w:left w:val="single" w:sz="6" w:space="0" w:color="auto"/>
              <w:bottom w:val="nil"/>
              <w:right w:val="nil"/>
            </w:tcBorders>
          </w:tcPr>
          <w:p w14:paraId="4638B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BEFE9C" w14:textId="77777777" w:rsidR="00EE5860" w:rsidRPr="00441CD0" w:rsidRDefault="00EE5860" w:rsidP="00BB0E1F">
            <w:pPr>
              <w:pStyle w:val="TAC"/>
            </w:pPr>
            <w:r w:rsidRPr="00441CD0">
              <w:t>(j+2) to k</w:t>
            </w:r>
          </w:p>
        </w:tc>
        <w:tc>
          <w:tcPr>
            <w:tcW w:w="4704" w:type="dxa"/>
            <w:gridSpan w:val="8"/>
            <w:tcBorders>
              <w:top w:val="single" w:sz="4" w:space="0" w:color="auto"/>
              <w:left w:val="single" w:sz="4" w:space="0" w:color="auto"/>
              <w:bottom w:val="single" w:sz="4" w:space="0" w:color="auto"/>
              <w:right w:val="single" w:sz="4" w:space="0" w:color="auto"/>
            </w:tcBorders>
            <w:hideMark/>
          </w:tcPr>
          <w:p w14:paraId="7F3A592C" w14:textId="77777777" w:rsidR="00EE5860" w:rsidRPr="00441CD0" w:rsidRDefault="00EE5860" w:rsidP="00BB0E1F">
            <w:pPr>
              <w:pStyle w:val="TAC"/>
            </w:pPr>
            <w:r w:rsidRPr="00441CD0">
              <w:t>FlowDescription 3</w:t>
            </w:r>
          </w:p>
        </w:tc>
        <w:tc>
          <w:tcPr>
            <w:tcW w:w="588" w:type="dxa"/>
            <w:tcBorders>
              <w:top w:val="nil"/>
              <w:left w:val="single" w:sz="4" w:space="0" w:color="auto"/>
              <w:bottom w:val="nil"/>
              <w:right w:val="single" w:sz="6" w:space="0" w:color="auto"/>
            </w:tcBorders>
          </w:tcPr>
          <w:p w14:paraId="7C7BD728" w14:textId="77777777" w:rsidR="00EE5860" w:rsidRPr="00441CD0" w:rsidRDefault="00EE5860" w:rsidP="00BB0E1F">
            <w:pPr>
              <w:pStyle w:val="TAC"/>
            </w:pPr>
          </w:p>
        </w:tc>
      </w:tr>
      <w:tr w:rsidR="00EE5860" w:rsidRPr="00441CD0" w14:paraId="73C97EAA" w14:textId="77777777" w:rsidTr="00BB0E1F">
        <w:trPr>
          <w:jc w:val="center"/>
        </w:trPr>
        <w:tc>
          <w:tcPr>
            <w:tcW w:w="151" w:type="dxa"/>
            <w:tcBorders>
              <w:top w:val="nil"/>
              <w:left w:val="single" w:sz="6" w:space="0" w:color="auto"/>
              <w:bottom w:val="nil"/>
              <w:right w:val="nil"/>
            </w:tcBorders>
          </w:tcPr>
          <w:p w14:paraId="53337BA7" w14:textId="77777777" w:rsidR="00EE5860" w:rsidRPr="00441CD0" w:rsidRDefault="00EE5860" w:rsidP="00BB0E1F">
            <w:pPr>
              <w:pStyle w:val="TAC"/>
            </w:pPr>
          </w:p>
        </w:tc>
        <w:tc>
          <w:tcPr>
            <w:tcW w:w="1104" w:type="dxa"/>
            <w:tcBorders>
              <w:top w:val="nil"/>
              <w:left w:val="nil"/>
              <w:bottom w:val="nil"/>
              <w:right w:val="single" w:sz="4" w:space="0" w:color="auto"/>
            </w:tcBorders>
          </w:tcPr>
          <w:p w14:paraId="791B8BA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30CAA67F"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69621B98" w14:textId="77777777" w:rsidR="00EE5860" w:rsidRPr="00441CD0" w:rsidRDefault="00EE5860" w:rsidP="00BB0E1F">
            <w:pPr>
              <w:pStyle w:val="TAC"/>
            </w:pPr>
          </w:p>
        </w:tc>
      </w:tr>
      <w:tr w:rsidR="00EE5860" w:rsidRPr="00441CD0" w14:paraId="1F86FDDA" w14:textId="77777777" w:rsidTr="00BB0E1F">
        <w:trPr>
          <w:jc w:val="center"/>
        </w:trPr>
        <w:tc>
          <w:tcPr>
            <w:tcW w:w="151" w:type="dxa"/>
            <w:tcBorders>
              <w:top w:val="nil"/>
              <w:left w:val="single" w:sz="6" w:space="0" w:color="auto"/>
              <w:bottom w:val="nil"/>
              <w:right w:val="nil"/>
            </w:tcBorders>
          </w:tcPr>
          <w:p w14:paraId="140D47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8C4467" w14:textId="77777777" w:rsidR="00EE5860" w:rsidRPr="00441CD0" w:rsidRDefault="00EE5860" w:rsidP="00BB0E1F">
            <w:pPr>
              <w:pStyle w:val="TAC"/>
            </w:pPr>
            <w:r w:rsidRPr="00441CD0">
              <w:t>l to (l+1)</w:t>
            </w:r>
          </w:p>
        </w:tc>
        <w:tc>
          <w:tcPr>
            <w:tcW w:w="4704" w:type="dxa"/>
            <w:gridSpan w:val="8"/>
            <w:tcBorders>
              <w:top w:val="single" w:sz="4" w:space="0" w:color="auto"/>
              <w:left w:val="single" w:sz="4" w:space="0" w:color="auto"/>
              <w:bottom w:val="single" w:sz="4" w:space="0" w:color="auto"/>
              <w:right w:val="single" w:sz="4" w:space="0" w:color="auto"/>
            </w:tcBorders>
            <w:hideMark/>
          </w:tcPr>
          <w:p w14:paraId="0C291B4F" w14:textId="77777777" w:rsidR="00EE5860" w:rsidRPr="00441CD0" w:rsidRDefault="00EE5860" w:rsidP="00BB0E1F">
            <w:pPr>
              <w:pStyle w:val="TAC"/>
            </w:pPr>
            <w:r w:rsidRPr="00441CD0">
              <w:t>Length of Flow Description m</w:t>
            </w:r>
          </w:p>
        </w:tc>
        <w:tc>
          <w:tcPr>
            <w:tcW w:w="588" w:type="dxa"/>
            <w:tcBorders>
              <w:top w:val="nil"/>
              <w:left w:val="single" w:sz="4" w:space="0" w:color="auto"/>
              <w:bottom w:val="nil"/>
              <w:right w:val="single" w:sz="6" w:space="0" w:color="auto"/>
            </w:tcBorders>
          </w:tcPr>
          <w:p w14:paraId="20094ACA" w14:textId="77777777" w:rsidR="00EE5860" w:rsidRPr="00441CD0" w:rsidRDefault="00EE5860" w:rsidP="00BB0E1F">
            <w:pPr>
              <w:pStyle w:val="TAC"/>
            </w:pPr>
          </w:p>
        </w:tc>
      </w:tr>
      <w:tr w:rsidR="00EE5860" w:rsidRPr="00441CD0" w14:paraId="46022FFC" w14:textId="77777777" w:rsidTr="00BB0E1F">
        <w:trPr>
          <w:jc w:val="center"/>
        </w:trPr>
        <w:tc>
          <w:tcPr>
            <w:tcW w:w="151" w:type="dxa"/>
            <w:tcBorders>
              <w:top w:val="nil"/>
              <w:left w:val="single" w:sz="6" w:space="0" w:color="auto"/>
              <w:bottom w:val="single" w:sz="4" w:space="0" w:color="auto"/>
              <w:right w:val="nil"/>
            </w:tcBorders>
          </w:tcPr>
          <w:p w14:paraId="18C55F3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1FA8C" w14:textId="77777777" w:rsidR="00EE5860" w:rsidRPr="00441CD0" w:rsidRDefault="00EE5860" w:rsidP="00BB0E1F">
            <w:pPr>
              <w:pStyle w:val="TAC"/>
            </w:pPr>
            <w:r w:rsidRPr="00441CD0">
              <w:t>(l+2) to z</w:t>
            </w:r>
          </w:p>
        </w:tc>
        <w:tc>
          <w:tcPr>
            <w:tcW w:w="4704" w:type="dxa"/>
            <w:gridSpan w:val="8"/>
            <w:tcBorders>
              <w:top w:val="single" w:sz="4" w:space="0" w:color="auto"/>
              <w:left w:val="single" w:sz="4" w:space="0" w:color="auto"/>
              <w:bottom w:val="single" w:sz="4" w:space="0" w:color="auto"/>
              <w:right w:val="single" w:sz="4" w:space="0" w:color="auto"/>
            </w:tcBorders>
            <w:hideMark/>
          </w:tcPr>
          <w:p w14:paraId="0655B098" w14:textId="77777777" w:rsidR="00EE5860" w:rsidRPr="00441CD0" w:rsidRDefault="00EE5860" w:rsidP="00BB0E1F">
            <w:pPr>
              <w:pStyle w:val="TAC"/>
            </w:pPr>
            <w:r w:rsidRPr="00441CD0">
              <w:t>Flow Description m</w:t>
            </w:r>
          </w:p>
        </w:tc>
        <w:tc>
          <w:tcPr>
            <w:tcW w:w="588" w:type="dxa"/>
            <w:tcBorders>
              <w:top w:val="nil"/>
              <w:left w:val="single" w:sz="4" w:space="0" w:color="auto"/>
              <w:bottom w:val="single" w:sz="4" w:space="0" w:color="auto"/>
              <w:right w:val="single" w:sz="6" w:space="0" w:color="auto"/>
            </w:tcBorders>
          </w:tcPr>
          <w:p w14:paraId="206461A1" w14:textId="77777777" w:rsidR="00EE5860" w:rsidRPr="00441CD0" w:rsidRDefault="00EE5860" w:rsidP="00BB0E1F">
            <w:pPr>
              <w:pStyle w:val="TAC"/>
            </w:pPr>
          </w:p>
        </w:tc>
      </w:tr>
    </w:tbl>
    <w:p w14:paraId="5CF7AFDC" w14:textId="77777777" w:rsidR="00EE5860" w:rsidRPr="00441CD0" w:rsidRDefault="00EE5860" w:rsidP="00EE5860">
      <w:pPr>
        <w:pStyle w:val="TF"/>
      </w:pPr>
      <w:r w:rsidRPr="00441CD0">
        <w:t xml:space="preserve">Figure 8.2.39-2: </w:t>
      </w:r>
      <w:r w:rsidRPr="00441CD0">
        <w:rPr>
          <w:lang w:eastAsia="zh-CN"/>
        </w:rPr>
        <w:t>Additional Flow Description</w:t>
      </w:r>
      <w:r w:rsidRPr="00441CD0">
        <w:t xml:space="preserve"> field</w:t>
      </w:r>
    </w:p>
    <w:p w14:paraId="2522788B" w14:textId="77777777" w:rsidR="00EE5860" w:rsidRPr="00441CD0" w:rsidRDefault="00EE5860" w:rsidP="00EE5860">
      <w:r w:rsidRPr="00441CD0">
        <w:t xml:space="preserve">Additional instance(s) of the URL shall be encoded as shown in </w:t>
      </w:r>
      <w:r>
        <w:t>Figure </w:t>
      </w:r>
      <w:r w:rsidRPr="00441CD0">
        <w:t>8.2.39-3. The encoding of URL 2, 3 up to m fields are the same as the URL field.</w:t>
      </w:r>
    </w:p>
    <w:p w14:paraId="36773C5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68C27810" w14:textId="77777777" w:rsidTr="00BB0E1F">
        <w:trPr>
          <w:jc w:val="center"/>
        </w:trPr>
        <w:tc>
          <w:tcPr>
            <w:tcW w:w="151" w:type="dxa"/>
            <w:tcBorders>
              <w:top w:val="single" w:sz="6" w:space="0" w:color="auto"/>
              <w:left w:val="single" w:sz="6" w:space="0" w:color="auto"/>
              <w:bottom w:val="nil"/>
              <w:right w:val="nil"/>
            </w:tcBorders>
          </w:tcPr>
          <w:p w14:paraId="1753D41E" w14:textId="77777777" w:rsidR="00EE5860" w:rsidRPr="00441CD0" w:rsidRDefault="00EE5860" w:rsidP="00BB0E1F">
            <w:pPr>
              <w:pStyle w:val="TAC"/>
            </w:pPr>
          </w:p>
        </w:tc>
        <w:tc>
          <w:tcPr>
            <w:tcW w:w="1104" w:type="dxa"/>
            <w:tcBorders>
              <w:top w:val="single" w:sz="6" w:space="0" w:color="auto"/>
              <w:left w:val="nil"/>
              <w:bottom w:val="nil"/>
              <w:right w:val="nil"/>
            </w:tcBorders>
          </w:tcPr>
          <w:p w14:paraId="05FD40F1"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FB1204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3170D6" w14:textId="77777777" w:rsidR="00EE5860" w:rsidRPr="00441CD0" w:rsidRDefault="00EE5860" w:rsidP="00BB0E1F">
            <w:pPr>
              <w:pStyle w:val="TAC"/>
            </w:pPr>
          </w:p>
        </w:tc>
      </w:tr>
      <w:tr w:rsidR="00EE5860" w:rsidRPr="00441CD0" w14:paraId="2DD8547C" w14:textId="77777777" w:rsidTr="00BB0E1F">
        <w:trPr>
          <w:jc w:val="center"/>
        </w:trPr>
        <w:tc>
          <w:tcPr>
            <w:tcW w:w="151" w:type="dxa"/>
            <w:tcBorders>
              <w:top w:val="nil"/>
              <w:left w:val="single" w:sz="6" w:space="0" w:color="auto"/>
              <w:bottom w:val="nil"/>
              <w:right w:val="nil"/>
            </w:tcBorders>
          </w:tcPr>
          <w:p w14:paraId="0784F21B" w14:textId="77777777" w:rsidR="00EE5860" w:rsidRPr="00441CD0" w:rsidRDefault="00EE5860" w:rsidP="00BB0E1F">
            <w:pPr>
              <w:pStyle w:val="TAC"/>
            </w:pPr>
          </w:p>
        </w:tc>
        <w:tc>
          <w:tcPr>
            <w:tcW w:w="1104" w:type="dxa"/>
            <w:tcBorders>
              <w:top w:val="nil"/>
              <w:left w:val="nil"/>
              <w:bottom w:val="nil"/>
              <w:right w:val="nil"/>
            </w:tcBorders>
            <w:hideMark/>
          </w:tcPr>
          <w:p w14:paraId="1248A5B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8092D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1F8170"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AB5884B"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13A8096"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C63BE1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97FD8F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B32B1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C88B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4C8FE81" w14:textId="77777777" w:rsidR="00EE5860" w:rsidRPr="00441CD0" w:rsidRDefault="00EE5860" w:rsidP="00BB0E1F">
            <w:pPr>
              <w:pStyle w:val="TAC"/>
            </w:pPr>
          </w:p>
        </w:tc>
      </w:tr>
      <w:tr w:rsidR="00EE5860" w:rsidRPr="00441CD0" w14:paraId="2F0D8DB2" w14:textId="77777777" w:rsidTr="00BB0E1F">
        <w:trPr>
          <w:jc w:val="center"/>
        </w:trPr>
        <w:tc>
          <w:tcPr>
            <w:tcW w:w="151" w:type="dxa"/>
            <w:tcBorders>
              <w:top w:val="nil"/>
              <w:left w:val="single" w:sz="6" w:space="0" w:color="auto"/>
              <w:bottom w:val="nil"/>
              <w:right w:val="nil"/>
            </w:tcBorders>
          </w:tcPr>
          <w:p w14:paraId="5F2DE6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F73537" w14:textId="77777777" w:rsidR="00EE5860" w:rsidRPr="00441CD0" w:rsidRDefault="00EE5860" w:rsidP="00BB0E1F">
            <w:pPr>
              <w:pStyle w:val="TAC"/>
            </w:pPr>
            <w:r w:rsidRPr="00441CD0">
              <w:t>(a+2) to (a+3)</w:t>
            </w:r>
          </w:p>
        </w:tc>
        <w:tc>
          <w:tcPr>
            <w:tcW w:w="4704" w:type="dxa"/>
            <w:gridSpan w:val="8"/>
            <w:tcBorders>
              <w:top w:val="single" w:sz="4" w:space="0" w:color="auto"/>
              <w:left w:val="single" w:sz="4" w:space="0" w:color="auto"/>
              <w:bottom w:val="single" w:sz="4" w:space="0" w:color="auto"/>
              <w:right w:val="single" w:sz="4" w:space="0" w:color="auto"/>
            </w:tcBorders>
            <w:hideMark/>
          </w:tcPr>
          <w:p w14:paraId="6CC16BEC" w14:textId="77777777" w:rsidR="00EE5860" w:rsidRPr="00441CD0" w:rsidRDefault="00EE5860" w:rsidP="00BB0E1F">
            <w:pPr>
              <w:pStyle w:val="TAC"/>
            </w:pPr>
            <w:r w:rsidRPr="00441CD0">
              <w:rPr>
                <w:lang w:eastAsia="zh-CN"/>
              </w:rPr>
              <w:t>Length of URL 2</w:t>
            </w:r>
          </w:p>
        </w:tc>
        <w:tc>
          <w:tcPr>
            <w:tcW w:w="588" w:type="dxa"/>
            <w:tcBorders>
              <w:top w:val="nil"/>
              <w:left w:val="single" w:sz="4" w:space="0" w:color="auto"/>
              <w:bottom w:val="nil"/>
              <w:right w:val="single" w:sz="6" w:space="0" w:color="auto"/>
            </w:tcBorders>
          </w:tcPr>
          <w:p w14:paraId="53564122" w14:textId="77777777" w:rsidR="00EE5860" w:rsidRPr="00441CD0" w:rsidRDefault="00EE5860" w:rsidP="00BB0E1F">
            <w:pPr>
              <w:pStyle w:val="TAC"/>
            </w:pPr>
          </w:p>
        </w:tc>
      </w:tr>
      <w:tr w:rsidR="00EE5860" w:rsidRPr="00441CD0" w14:paraId="7E62473C" w14:textId="77777777" w:rsidTr="00BB0E1F">
        <w:trPr>
          <w:jc w:val="center"/>
        </w:trPr>
        <w:tc>
          <w:tcPr>
            <w:tcW w:w="151" w:type="dxa"/>
            <w:tcBorders>
              <w:top w:val="nil"/>
              <w:left w:val="single" w:sz="6" w:space="0" w:color="auto"/>
              <w:bottom w:val="nil"/>
              <w:right w:val="nil"/>
            </w:tcBorders>
          </w:tcPr>
          <w:p w14:paraId="36019F0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FE188" w14:textId="77777777" w:rsidR="00EE5860" w:rsidRPr="00441CD0" w:rsidRDefault="00EE5860" w:rsidP="00BB0E1F">
            <w:pPr>
              <w:pStyle w:val="TAC"/>
            </w:pPr>
            <w:r w:rsidRPr="00441CD0">
              <w:t>(a+4) to o</w:t>
            </w:r>
          </w:p>
        </w:tc>
        <w:tc>
          <w:tcPr>
            <w:tcW w:w="4704" w:type="dxa"/>
            <w:gridSpan w:val="8"/>
            <w:tcBorders>
              <w:top w:val="single" w:sz="4" w:space="0" w:color="auto"/>
              <w:left w:val="single" w:sz="4" w:space="0" w:color="auto"/>
              <w:bottom w:val="single" w:sz="4" w:space="0" w:color="auto"/>
              <w:right w:val="single" w:sz="4" w:space="0" w:color="auto"/>
            </w:tcBorders>
            <w:hideMark/>
          </w:tcPr>
          <w:p w14:paraId="68BC0B80" w14:textId="77777777" w:rsidR="00EE5860" w:rsidRPr="00441CD0" w:rsidRDefault="00EE5860" w:rsidP="00BB0E1F">
            <w:pPr>
              <w:pStyle w:val="TAC"/>
            </w:pPr>
            <w:r w:rsidRPr="00441CD0">
              <w:t>URL 2</w:t>
            </w:r>
          </w:p>
        </w:tc>
        <w:tc>
          <w:tcPr>
            <w:tcW w:w="588" w:type="dxa"/>
            <w:tcBorders>
              <w:top w:val="nil"/>
              <w:left w:val="single" w:sz="4" w:space="0" w:color="auto"/>
              <w:bottom w:val="nil"/>
              <w:right w:val="single" w:sz="6" w:space="0" w:color="auto"/>
            </w:tcBorders>
          </w:tcPr>
          <w:p w14:paraId="11121953" w14:textId="77777777" w:rsidR="00EE5860" w:rsidRPr="00441CD0" w:rsidRDefault="00EE5860" w:rsidP="00BB0E1F">
            <w:pPr>
              <w:pStyle w:val="TAC"/>
            </w:pPr>
          </w:p>
        </w:tc>
      </w:tr>
      <w:tr w:rsidR="00EE5860" w:rsidRPr="00441CD0" w14:paraId="077FE505" w14:textId="77777777" w:rsidTr="00BB0E1F">
        <w:trPr>
          <w:jc w:val="center"/>
        </w:trPr>
        <w:tc>
          <w:tcPr>
            <w:tcW w:w="151" w:type="dxa"/>
            <w:tcBorders>
              <w:top w:val="nil"/>
              <w:left w:val="single" w:sz="6" w:space="0" w:color="auto"/>
              <w:bottom w:val="nil"/>
              <w:right w:val="nil"/>
            </w:tcBorders>
          </w:tcPr>
          <w:p w14:paraId="1B53D0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838909" w14:textId="77777777" w:rsidR="00EE5860" w:rsidRPr="00441CD0" w:rsidRDefault="00EE5860" w:rsidP="00BB0E1F">
            <w:pPr>
              <w:pStyle w:val="TAC"/>
            </w:pPr>
            <w:r w:rsidRPr="00441CD0">
              <w:t xml:space="preserve">pa to (pa+1) </w:t>
            </w:r>
          </w:p>
        </w:tc>
        <w:tc>
          <w:tcPr>
            <w:tcW w:w="4704" w:type="dxa"/>
            <w:gridSpan w:val="8"/>
            <w:tcBorders>
              <w:top w:val="single" w:sz="4" w:space="0" w:color="auto"/>
              <w:left w:val="single" w:sz="4" w:space="0" w:color="auto"/>
              <w:bottom w:val="single" w:sz="4" w:space="0" w:color="auto"/>
              <w:right w:val="single" w:sz="4" w:space="0" w:color="auto"/>
            </w:tcBorders>
            <w:hideMark/>
          </w:tcPr>
          <w:p w14:paraId="462D1628" w14:textId="77777777" w:rsidR="00EE5860" w:rsidRPr="00441CD0" w:rsidRDefault="00EE5860" w:rsidP="00BB0E1F">
            <w:pPr>
              <w:pStyle w:val="TAC"/>
            </w:pPr>
            <w:r w:rsidRPr="00441CD0">
              <w:rPr>
                <w:lang w:eastAsia="zh-CN"/>
              </w:rPr>
              <w:t>Length of URL 3</w:t>
            </w:r>
          </w:p>
        </w:tc>
        <w:tc>
          <w:tcPr>
            <w:tcW w:w="588" w:type="dxa"/>
            <w:tcBorders>
              <w:top w:val="nil"/>
              <w:left w:val="single" w:sz="4" w:space="0" w:color="auto"/>
              <w:bottom w:val="nil"/>
              <w:right w:val="single" w:sz="6" w:space="0" w:color="auto"/>
            </w:tcBorders>
          </w:tcPr>
          <w:p w14:paraId="4AB7C7FC" w14:textId="77777777" w:rsidR="00EE5860" w:rsidRPr="00441CD0" w:rsidRDefault="00EE5860" w:rsidP="00BB0E1F">
            <w:pPr>
              <w:pStyle w:val="TAC"/>
            </w:pPr>
          </w:p>
        </w:tc>
      </w:tr>
      <w:tr w:rsidR="00EE5860" w:rsidRPr="00441CD0" w14:paraId="19BF09DF" w14:textId="77777777" w:rsidTr="00BB0E1F">
        <w:trPr>
          <w:jc w:val="center"/>
        </w:trPr>
        <w:tc>
          <w:tcPr>
            <w:tcW w:w="151" w:type="dxa"/>
            <w:tcBorders>
              <w:top w:val="nil"/>
              <w:left w:val="single" w:sz="6" w:space="0" w:color="auto"/>
              <w:bottom w:val="nil"/>
              <w:right w:val="nil"/>
            </w:tcBorders>
          </w:tcPr>
          <w:p w14:paraId="508195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4F7C87" w14:textId="77777777" w:rsidR="00EE5860" w:rsidRPr="00441CD0" w:rsidRDefault="00EE5860" w:rsidP="00BB0E1F">
            <w:pPr>
              <w:pStyle w:val="TAC"/>
            </w:pPr>
            <w:r w:rsidRPr="00441CD0">
              <w:t>(pa+2) to pb</w:t>
            </w:r>
          </w:p>
        </w:tc>
        <w:tc>
          <w:tcPr>
            <w:tcW w:w="4704" w:type="dxa"/>
            <w:gridSpan w:val="8"/>
            <w:tcBorders>
              <w:top w:val="single" w:sz="4" w:space="0" w:color="auto"/>
              <w:left w:val="single" w:sz="4" w:space="0" w:color="auto"/>
              <w:bottom w:val="single" w:sz="4" w:space="0" w:color="auto"/>
              <w:right w:val="single" w:sz="4" w:space="0" w:color="auto"/>
            </w:tcBorders>
            <w:hideMark/>
          </w:tcPr>
          <w:p w14:paraId="0269046A" w14:textId="77777777" w:rsidR="00EE5860" w:rsidRPr="00441CD0" w:rsidRDefault="00EE5860" w:rsidP="00BB0E1F">
            <w:pPr>
              <w:pStyle w:val="TAC"/>
            </w:pPr>
            <w:r w:rsidRPr="00441CD0">
              <w:t>URL 3</w:t>
            </w:r>
          </w:p>
        </w:tc>
        <w:tc>
          <w:tcPr>
            <w:tcW w:w="588" w:type="dxa"/>
            <w:tcBorders>
              <w:top w:val="nil"/>
              <w:left w:val="single" w:sz="4" w:space="0" w:color="auto"/>
              <w:bottom w:val="nil"/>
              <w:right w:val="single" w:sz="6" w:space="0" w:color="auto"/>
            </w:tcBorders>
          </w:tcPr>
          <w:p w14:paraId="11DB00EC" w14:textId="77777777" w:rsidR="00EE5860" w:rsidRPr="00441CD0" w:rsidRDefault="00EE5860" w:rsidP="00BB0E1F">
            <w:pPr>
              <w:pStyle w:val="TAC"/>
            </w:pPr>
          </w:p>
        </w:tc>
      </w:tr>
      <w:tr w:rsidR="00EE5860" w:rsidRPr="00441CD0" w14:paraId="28533573" w14:textId="77777777" w:rsidTr="00BB0E1F">
        <w:trPr>
          <w:jc w:val="center"/>
        </w:trPr>
        <w:tc>
          <w:tcPr>
            <w:tcW w:w="151" w:type="dxa"/>
            <w:tcBorders>
              <w:top w:val="nil"/>
              <w:left w:val="single" w:sz="6" w:space="0" w:color="auto"/>
              <w:bottom w:val="nil"/>
              <w:right w:val="nil"/>
            </w:tcBorders>
          </w:tcPr>
          <w:p w14:paraId="50EA79F7" w14:textId="77777777" w:rsidR="00EE5860" w:rsidRPr="00441CD0" w:rsidRDefault="00EE5860" w:rsidP="00BB0E1F">
            <w:pPr>
              <w:pStyle w:val="TAC"/>
            </w:pPr>
          </w:p>
        </w:tc>
        <w:tc>
          <w:tcPr>
            <w:tcW w:w="1104" w:type="dxa"/>
            <w:tcBorders>
              <w:top w:val="nil"/>
              <w:left w:val="nil"/>
              <w:bottom w:val="nil"/>
              <w:right w:val="single" w:sz="4" w:space="0" w:color="auto"/>
            </w:tcBorders>
          </w:tcPr>
          <w:p w14:paraId="4E55DD49"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F170A37"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41EFD1DF" w14:textId="77777777" w:rsidR="00EE5860" w:rsidRPr="00441CD0" w:rsidRDefault="00EE5860" w:rsidP="00BB0E1F">
            <w:pPr>
              <w:pStyle w:val="TAC"/>
            </w:pPr>
          </w:p>
        </w:tc>
      </w:tr>
      <w:tr w:rsidR="00EE5860" w:rsidRPr="00441CD0" w14:paraId="1A55BF56" w14:textId="77777777" w:rsidTr="00BB0E1F">
        <w:trPr>
          <w:jc w:val="center"/>
        </w:trPr>
        <w:tc>
          <w:tcPr>
            <w:tcW w:w="151" w:type="dxa"/>
            <w:tcBorders>
              <w:top w:val="nil"/>
              <w:left w:val="single" w:sz="6" w:space="0" w:color="auto"/>
              <w:bottom w:val="nil"/>
              <w:right w:val="nil"/>
            </w:tcBorders>
          </w:tcPr>
          <w:p w14:paraId="1B3643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CE7DCB" w14:textId="77777777" w:rsidR="00EE5860" w:rsidRPr="00441CD0" w:rsidRDefault="00EE5860" w:rsidP="00BB0E1F">
            <w:pPr>
              <w:pStyle w:val="TAC"/>
            </w:pPr>
            <w:r w:rsidRPr="00441CD0">
              <w:t>pc to (pc+1)</w:t>
            </w:r>
          </w:p>
        </w:tc>
        <w:tc>
          <w:tcPr>
            <w:tcW w:w="4704" w:type="dxa"/>
            <w:gridSpan w:val="8"/>
            <w:tcBorders>
              <w:top w:val="single" w:sz="4" w:space="0" w:color="auto"/>
              <w:left w:val="single" w:sz="4" w:space="0" w:color="auto"/>
              <w:bottom w:val="single" w:sz="4" w:space="0" w:color="auto"/>
              <w:right w:val="single" w:sz="4" w:space="0" w:color="auto"/>
            </w:tcBorders>
            <w:hideMark/>
          </w:tcPr>
          <w:p w14:paraId="0BBC8E98" w14:textId="77777777" w:rsidR="00EE5860" w:rsidRPr="00441CD0" w:rsidRDefault="00EE5860" w:rsidP="00BB0E1F">
            <w:pPr>
              <w:pStyle w:val="TAC"/>
            </w:pPr>
            <w:r w:rsidRPr="00441CD0">
              <w:t>Length of URL m</w:t>
            </w:r>
          </w:p>
        </w:tc>
        <w:tc>
          <w:tcPr>
            <w:tcW w:w="588" w:type="dxa"/>
            <w:tcBorders>
              <w:top w:val="nil"/>
              <w:left w:val="single" w:sz="4" w:space="0" w:color="auto"/>
              <w:bottom w:val="nil"/>
              <w:right w:val="single" w:sz="6" w:space="0" w:color="auto"/>
            </w:tcBorders>
          </w:tcPr>
          <w:p w14:paraId="5BB71963" w14:textId="77777777" w:rsidR="00EE5860" w:rsidRPr="00441CD0" w:rsidRDefault="00EE5860" w:rsidP="00BB0E1F">
            <w:pPr>
              <w:pStyle w:val="TAC"/>
            </w:pPr>
          </w:p>
        </w:tc>
      </w:tr>
      <w:tr w:rsidR="00EE5860" w:rsidRPr="00441CD0" w14:paraId="28255B8C" w14:textId="77777777" w:rsidTr="00BB0E1F">
        <w:trPr>
          <w:jc w:val="center"/>
        </w:trPr>
        <w:tc>
          <w:tcPr>
            <w:tcW w:w="151" w:type="dxa"/>
            <w:tcBorders>
              <w:top w:val="nil"/>
              <w:left w:val="single" w:sz="6" w:space="0" w:color="auto"/>
              <w:bottom w:val="single" w:sz="4" w:space="0" w:color="auto"/>
              <w:right w:val="nil"/>
            </w:tcBorders>
          </w:tcPr>
          <w:p w14:paraId="669A0DF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5F699" w14:textId="77777777" w:rsidR="00EE5860" w:rsidRPr="00441CD0" w:rsidRDefault="00EE5860" w:rsidP="00BB0E1F">
            <w:pPr>
              <w:pStyle w:val="TAC"/>
            </w:pPr>
            <w:r w:rsidRPr="00441CD0">
              <w:t>(pc+2) to b</w:t>
            </w:r>
          </w:p>
        </w:tc>
        <w:tc>
          <w:tcPr>
            <w:tcW w:w="4704" w:type="dxa"/>
            <w:gridSpan w:val="8"/>
            <w:tcBorders>
              <w:top w:val="single" w:sz="4" w:space="0" w:color="auto"/>
              <w:left w:val="single" w:sz="4" w:space="0" w:color="auto"/>
              <w:bottom w:val="single" w:sz="4" w:space="0" w:color="auto"/>
              <w:right w:val="single" w:sz="4" w:space="0" w:color="auto"/>
            </w:tcBorders>
            <w:hideMark/>
          </w:tcPr>
          <w:p w14:paraId="48A224D2" w14:textId="77777777" w:rsidR="00EE5860" w:rsidRPr="00441CD0" w:rsidRDefault="00EE5860" w:rsidP="00BB0E1F">
            <w:pPr>
              <w:pStyle w:val="TAC"/>
            </w:pPr>
            <w:r w:rsidRPr="00441CD0">
              <w:t>URL m</w:t>
            </w:r>
          </w:p>
        </w:tc>
        <w:tc>
          <w:tcPr>
            <w:tcW w:w="588" w:type="dxa"/>
            <w:tcBorders>
              <w:top w:val="nil"/>
              <w:left w:val="single" w:sz="4" w:space="0" w:color="auto"/>
              <w:bottom w:val="single" w:sz="4" w:space="0" w:color="auto"/>
              <w:right w:val="single" w:sz="6" w:space="0" w:color="auto"/>
            </w:tcBorders>
          </w:tcPr>
          <w:p w14:paraId="0F6B72F2" w14:textId="77777777" w:rsidR="00EE5860" w:rsidRPr="00441CD0" w:rsidRDefault="00EE5860" w:rsidP="00BB0E1F">
            <w:pPr>
              <w:pStyle w:val="TAC"/>
            </w:pPr>
          </w:p>
        </w:tc>
      </w:tr>
    </w:tbl>
    <w:p w14:paraId="3C35D517" w14:textId="77777777" w:rsidR="00EE5860" w:rsidRPr="00441CD0" w:rsidRDefault="00EE5860" w:rsidP="00EE5860">
      <w:pPr>
        <w:pStyle w:val="TF"/>
      </w:pPr>
      <w:r w:rsidRPr="00441CD0">
        <w:t xml:space="preserve">Figure 8.2.39-3: </w:t>
      </w:r>
      <w:r w:rsidRPr="00441CD0">
        <w:rPr>
          <w:lang w:eastAsia="zh-CN"/>
        </w:rPr>
        <w:t>Additional URL</w:t>
      </w:r>
      <w:r w:rsidRPr="00441CD0">
        <w:t xml:space="preserve"> field</w:t>
      </w:r>
    </w:p>
    <w:p w14:paraId="783C94EA" w14:textId="77777777" w:rsidR="00EE5860" w:rsidRPr="00441CD0" w:rsidRDefault="00EE5860" w:rsidP="00EE5860">
      <w:r w:rsidRPr="00441CD0">
        <w:t xml:space="preserve">Additional instance(s) of the Domain Name and Domain Name Protocol shall be encoded as shown in </w:t>
      </w:r>
      <w:r>
        <w:t>Figure </w:t>
      </w:r>
      <w:r w:rsidRPr="00441CD0">
        <w:t>8.2.39-4. The encoding of Domain Name 2, 3, up to m fields and Domain Name Protocol 2, 3 up to m fields are the same as the Domain Name field and Domain Name Protocol field respectively.</w:t>
      </w:r>
    </w:p>
    <w:p w14:paraId="4729D2B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07125D3" w14:textId="77777777" w:rsidTr="00BB0E1F">
        <w:trPr>
          <w:jc w:val="center"/>
        </w:trPr>
        <w:tc>
          <w:tcPr>
            <w:tcW w:w="151" w:type="dxa"/>
            <w:tcBorders>
              <w:top w:val="single" w:sz="6" w:space="0" w:color="auto"/>
              <w:left w:val="single" w:sz="6" w:space="0" w:color="auto"/>
              <w:bottom w:val="nil"/>
              <w:right w:val="nil"/>
            </w:tcBorders>
          </w:tcPr>
          <w:p w14:paraId="2A866EB5" w14:textId="77777777" w:rsidR="00EE5860" w:rsidRPr="00441CD0" w:rsidRDefault="00EE5860" w:rsidP="00BB0E1F">
            <w:pPr>
              <w:pStyle w:val="TAC"/>
            </w:pPr>
          </w:p>
        </w:tc>
        <w:tc>
          <w:tcPr>
            <w:tcW w:w="1104" w:type="dxa"/>
            <w:tcBorders>
              <w:top w:val="single" w:sz="6" w:space="0" w:color="auto"/>
              <w:left w:val="nil"/>
              <w:bottom w:val="nil"/>
              <w:right w:val="nil"/>
            </w:tcBorders>
          </w:tcPr>
          <w:p w14:paraId="0251EBA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BC912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BE0F705" w14:textId="77777777" w:rsidR="00EE5860" w:rsidRPr="00441CD0" w:rsidRDefault="00EE5860" w:rsidP="00BB0E1F">
            <w:pPr>
              <w:pStyle w:val="TAC"/>
            </w:pPr>
          </w:p>
        </w:tc>
      </w:tr>
      <w:tr w:rsidR="00EE5860" w:rsidRPr="00441CD0" w14:paraId="12A58346" w14:textId="77777777" w:rsidTr="00BB0E1F">
        <w:trPr>
          <w:jc w:val="center"/>
        </w:trPr>
        <w:tc>
          <w:tcPr>
            <w:tcW w:w="151" w:type="dxa"/>
            <w:tcBorders>
              <w:top w:val="nil"/>
              <w:left w:val="single" w:sz="6" w:space="0" w:color="auto"/>
              <w:bottom w:val="nil"/>
              <w:right w:val="nil"/>
            </w:tcBorders>
          </w:tcPr>
          <w:p w14:paraId="1FC4F389" w14:textId="77777777" w:rsidR="00EE5860" w:rsidRPr="00441CD0" w:rsidRDefault="00EE5860" w:rsidP="00BB0E1F">
            <w:pPr>
              <w:pStyle w:val="TAC"/>
            </w:pPr>
          </w:p>
        </w:tc>
        <w:tc>
          <w:tcPr>
            <w:tcW w:w="1104" w:type="dxa"/>
            <w:tcBorders>
              <w:top w:val="nil"/>
              <w:left w:val="nil"/>
              <w:bottom w:val="nil"/>
              <w:right w:val="nil"/>
            </w:tcBorders>
            <w:hideMark/>
          </w:tcPr>
          <w:p w14:paraId="61BF871D"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BAF54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03C363B"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0F95C04"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794BAC1D"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716CA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059C60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FC18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A804BF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6EECFC6" w14:textId="77777777" w:rsidR="00EE5860" w:rsidRPr="00441CD0" w:rsidRDefault="00EE5860" w:rsidP="00BB0E1F">
            <w:pPr>
              <w:pStyle w:val="TAC"/>
            </w:pPr>
          </w:p>
        </w:tc>
      </w:tr>
      <w:tr w:rsidR="00EE5860" w:rsidRPr="00441CD0" w14:paraId="70715E05" w14:textId="77777777" w:rsidTr="00BB0E1F">
        <w:trPr>
          <w:jc w:val="center"/>
        </w:trPr>
        <w:tc>
          <w:tcPr>
            <w:tcW w:w="151" w:type="dxa"/>
            <w:tcBorders>
              <w:top w:val="nil"/>
              <w:left w:val="single" w:sz="6" w:space="0" w:color="auto"/>
              <w:bottom w:val="nil"/>
              <w:right w:val="nil"/>
            </w:tcBorders>
          </w:tcPr>
          <w:p w14:paraId="72A9CB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F3BA9D" w14:textId="77777777" w:rsidR="00EE5860" w:rsidRPr="00441CD0" w:rsidRDefault="00EE5860" w:rsidP="00BB0E1F">
            <w:pPr>
              <w:pStyle w:val="TAC"/>
            </w:pPr>
            <w:r w:rsidRPr="00441CD0">
              <w:t>(c+2) to (c+3)</w:t>
            </w:r>
          </w:p>
        </w:tc>
        <w:tc>
          <w:tcPr>
            <w:tcW w:w="4704" w:type="dxa"/>
            <w:gridSpan w:val="8"/>
            <w:tcBorders>
              <w:top w:val="single" w:sz="4" w:space="0" w:color="auto"/>
              <w:left w:val="single" w:sz="4" w:space="0" w:color="auto"/>
              <w:bottom w:val="single" w:sz="4" w:space="0" w:color="auto"/>
              <w:right w:val="single" w:sz="4" w:space="0" w:color="auto"/>
            </w:tcBorders>
            <w:hideMark/>
          </w:tcPr>
          <w:p w14:paraId="7F4B0EBE" w14:textId="77777777" w:rsidR="00EE5860" w:rsidRPr="00441CD0" w:rsidRDefault="00EE5860" w:rsidP="00BB0E1F">
            <w:pPr>
              <w:pStyle w:val="TAC"/>
            </w:pPr>
            <w:r w:rsidRPr="00441CD0">
              <w:rPr>
                <w:lang w:eastAsia="zh-CN"/>
              </w:rPr>
              <w:t>Length of Domain Name 2</w:t>
            </w:r>
          </w:p>
        </w:tc>
        <w:tc>
          <w:tcPr>
            <w:tcW w:w="588" w:type="dxa"/>
            <w:tcBorders>
              <w:top w:val="nil"/>
              <w:left w:val="single" w:sz="4" w:space="0" w:color="auto"/>
              <w:bottom w:val="nil"/>
              <w:right w:val="single" w:sz="6" w:space="0" w:color="auto"/>
            </w:tcBorders>
          </w:tcPr>
          <w:p w14:paraId="7D819D02" w14:textId="77777777" w:rsidR="00EE5860" w:rsidRPr="00441CD0" w:rsidRDefault="00EE5860" w:rsidP="00BB0E1F">
            <w:pPr>
              <w:pStyle w:val="TAC"/>
            </w:pPr>
          </w:p>
        </w:tc>
      </w:tr>
      <w:tr w:rsidR="00EE5860" w:rsidRPr="00441CD0" w14:paraId="1C38ABCF" w14:textId="77777777" w:rsidTr="00BB0E1F">
        <w:trPr>
          <w:jc w:val="center"/>
        </w:trPr>
        <w:tc>
          <w:tcPr>
            <w:tcW w:w="151" w:type="dxa"/>
            <w:tcBorders>
              <w:top w:val="nil"/>
              <w:left w:val="single" w:sz="6" w:space="0" w:color="auto"/>
              <w:bottom w:val="nil"/>
              <w:right w:val="nil"/>
            </w:tcBorders>
          </w:tcPr>
          <w:p w14:paraId="4830CF3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8B46E2" w14:textId="77777777" w:rsidR="00EE5860" w:rsidRPr="00441CD0" w:rsidRDefault="00EE5860" w:rsidP="00BB0E1F">
            <w:pPr>
              <w:pStyle w:val="TAC"/>
            </w:pPr>
            <w:r w:rsidRPr="00441CD0">
              <w:t>(c+4) to pd</w:t>
            </w:r>
          </w:p>
        </w:tc>
        <w:tc>
          <w:tcPr>
            <w:tcW w:w="4704" w:type="dxa"/>
            <w:gridSpan w:val="8"/>
            <w:tcBorders>
              <w:top w:val="single" w:sz="4" w:space="0" w:color="auto"/>
              <w:left w:val="single" w:sz="4" w:space="0" w:color="auto"/>
              <w:bottom w:val="single" w:sz="4" w:space="0" w:color="auto"/>
              <w:right w:val="single" w:sz="4" w:space="0" w:color="auto"/>
            </w:tcBorders>
            <w:hideMark/>
          </w:tcPr>
          <w:p w14:paraId="612AF8E8" w14:textId="77777777" w:rsidR="00EE5860" w:rsidRPr="00441CD0" w:rsidRDefault="00EE5860" w:rsidP="00BB0E1F">
            <w:pPr>
              <w:pStyle w:val="TAC"/>
            </w:pPr>
            <w:r w:rsidRPr="00441CD0">
              <w:t>Domain Name 2</w:t>
            </w:r>
          </w:p>
        </w:tc>
        <w:tc>
          <w:tcPr>
            <w:tcW w:w="588" w:type="dxa"/>
            <w:tcBorders>
              <w:top w:val="nil"/>
              <w:left w:val="single" w:sz="4" w:space="0" w:color="auto"/>
              <w:bottom w:val="nil"/>
              <w:right w:val="single" w:sz="6" w:space="0" w:color="auto"/>
            </w:tcBorders>
          </w:tcPr>
          <w:p w14:paraId="489BCDF3" w14:textId="77777777" w:rsidR="00EE5860" w:rsidRPr="00441CD0" w:rsidRDefault="00EE5860" w:rsidP="00BB0E1F">
            <w:pPr>
              <w:pStyle w:val="TAC"/>
            </w:pPr>
          </w:p>
        </w:tc>
      </w:tr>
      <w:tr w:rsidR="00EE5860" w:rsidRPr="00441CD0" w14:paraId="7CE2B263" w14:textId="77777777" w:rsidTr="00BB0E1F">
        <w:trPr>
          <w:jc w:val="center"/>
        </w:trPr>
        <w:tc>
          <w:tcPr>
            <w:tcW w:w="151" w:type="dxa"/>
            <w:tcBorders>
              <w:top w:val="nil"/>
              <w:left w:val="single" w:sz="6" w:space="0" w:color="auto"/>
              <w:bottom w:val="nil"/>
              <w:right w:val="nil"/>
            </w:tcBorders>
          </w:tcPr>
          <w:p w14:paraId="4523F77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D8A2B0" w14:textId="77777777" w:rsidR="00EE5860" w:rsidRPr="00441CD0" w:rsidRDefault="00EE5860" w:rsidP="00BB0E1F">
            <w:pPr>
              <w:pStyle w:val="TAC"/>
            </w:pPr>
            <w:r w:rsidRPr="00441CD0">
              <w:t xml:space="preserve">pe to (pe+1) </w:t>
            </w:r>
          </w:p>
        </w:tc>
        <w:tc>
          <w:tcPr>
            <w:tcW w:w="4704" w:type="dxa"/>
            <w:gridSpan w:val="8"/>
            <w:tcBorders>
              <w:top w:val="single" w:sz="4" w:space="0" w:color="auto"/>
              <w:left w:val="single" w:sz="4" w:space="0" w:color="auto"/>
              <w:bottom w:val="single" w:sz="4" w:space="0" w:color="auto"/>
              <w:right w:val="single" w:sz="4" w:space="0" w:color="auto"/>
            </w:tcBorders>
            <w:hideMark/>
          </w:tcPr>
          <w:p w14:paraId="04E5FE5A" w14:textId="77777777" w:rsidR="00EE5860" w:rsidRPr="00441CD0" w:rsidRDefault="00EE5860" w:rsidP="00BB0E1F">
            <w:pPr>
              <w:pStyle w:val="TAC"/>
            </w:pPr>
            <w:r w:rsidRPr="00441CD0">
              <w:rPr>
                <w:lang w:eastAsia="zh-CN"/>
              </w:rPr>
              <w:t>Length of Domain Name Protocol 2</w:t>
            </w:r>
          </w:p>
        </w:tc>
        <w:tc>
          <w:tcPr>
            <w:tcW w:w="588" w:type="dxa"/>
            <w:tcBorders>
              <w:top w:val="nil"/>
              <w:left w:val="single" w:sz="4" w:space="0" w:color="auto"/>
              <w:bottom w:val="nil"/>
              <w:right w:val="single" w:sz="6" w:space="0" w:color="auto"/>
            </w:tcBorders>
          </w:tcPr>
          <w:p w14:paraId="065B6FF5" w14:textId="77777777" w:rsidR="00EE5860" w:rsidRPr="00441CD0" w:rsidRDefault="00EE5860" w:rsidP="00BB0E1F">
            <w:pPr>
              <w:pStyle w:val="TAC"/>
            </w:pPr>
          </w:p>
        </w:tc>
      </w:tr>
      <w:tr w:rsidR="00EE5860" w:rsidRPr="00441CD0" w14:paraId="2E7FA634" w14:textId="77777777" w:rsidTr="00BB0E1F">
        <w:trPr>
          <w:jc w:val="center"/>
        </w:trPr>
        <w:tc>
          <w:tcPr>
            <w:tcW w:w="151" w:type="dxa"/>
            <w:tcBorders>
              <w:top w:val="nil"/>
              <w:left w:val="single" w:sz="6" w:space="0" w:color="auto"/>
              <w:bottom w:val="nil"/>
              <w:right w:val="nil"/>
            </w:tcBorders>
          </w:tcPr>
          <w:p w14:paraId="1FE27C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CEE9C7" w14:textId="77777777" w:rsidR="00EE5860" w:rsidRPr="00441CD0" w:rsidRDefault="00EE5860" w:rsidP="00BB0E1F">
            <w:pPr>
              <w:pStyle w:val="TAC"/>
            </w:pPr>
            <w:r w:rsidRPr="00441CD0">
              <w:t>(pe+2) to pf</w:t>
            </w:r>
          </w:p>
        </w:tc>
        <w:tc>
          <w:tcPr>
            <w:tcW w:w="4704" w:type="dxa"/>
            <w:gridSpan w:val="8"/>
            <w:tcBorders>
              <w:top w:val="single" w:sz="4" w:space="0" w:color="auto"/>
              <w:left w:val="single" w:sz="4" w:space="0" w:color="auto"/>
              <w:bottom w:val="single" w:sz="4" w:space="0" w:color="auto"/>
              <w:right w:val="single" w:sz="4" w:space="0" w:color="auto"/>
            </w:tcBorders>
            <w:hideMark/>
          </w:tcPr>
          <w:p w14:paraId="72EB68BB" w14:textId="77777777" w:rsidR="00EE5860" w:rsidRPr="00441CD0" w:rsidRDefault="00EE5860" w:rsidP="00BB0E1F">
            <w:pPr>
              <w:pStyle w:val="TAC"/>
            </w:pPr>
            <w:r w:rsidRPr="00441CD0">
              <w:t>Domain Name Protocol 2</w:t>
            </w:r>
          </w:p>
        </w:tc>
        <w:tc>
          <w:tcPr>
            <w:tcW w:w="588" w:type="dxa"/>
            <w:tcBorders>
              <w:top w:val="nil"/>
              <w:left w:val="single" w:sz="4" w:space="0" w:color="auto"/>
              <w:bottom w:val="nil"/>
              <w:right w:val="single" w:sz="6" w:space="0" w:color="auto"/>
            </w:tcBorders>
          </w:tcPr>
          <w:p w14:paraId="4C1DCE49" w14:textId="77777777" w:rsidR="00EE5860" w:rsidRPr="00441CD0" w:rsidRDefault="00EE5860" w:rsidP="00BB0E1F">
            <w:pPr>
              <w:pStyle w:val="TAC"/>
            </w:pPr>
          </w:p>
        </w:tc>
      </w:tr>
      <w:tr w:rsidR="00EE5860" w:rsidRPr="00441CD0" w14:paraId="7B3DC6EB" w14:textId="77777777" w:rsidTr="00BB0E1F">
        <w:trPr>
          <w:jc w:val="center"/>
        </w:trPr>
        <w:tc>
          <w:tcPr>
            <w:tcW w:w="151" w:type="dxa"/>
            <w:tcBorders>
              <w:top w:val="nil"/>
              <w:left w:val="single" w:sz="6" w:space="0" w:color="auto"/>
              <w:bottom w:val="nil"/>
              <w:right w:val="nil"/>
            </w:tcBorders>
          </w:tcPr>
          <w:p w14:paraId="7217F1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85A495" w14:textId="77777777" w:rsidR="00EE5860" w:rsidRPr="00441CD0" w:rsidRDefault="00EE5860" w:rsidP="00BB0E1F">
            <w:pPr>
              <w:pStyle w:val="TAC"/>
            </w:pPr>
            <w:r w:rsidRPr="00441CD0">
              <w:t>pg to (pg+1)</w:t>
            </w:r>
          </w:p>
        </w:tc>
        <w:tc>
          <w:tcPr>
            <w:tcW w:w="4704" w:type="dxa"/>
            <w:gridSpan w:val="8"/>
            <w:tcBorders>
              <w:top w:val="single" w:sz="4" w:space="0" w:color="auto"/>
              <w:left w:val="single" w:sz="4" w:space="0" w:color="auto"/>
              <w:bottom w:val="single" w:sz="4" w:space="0" w:color="auto"/>
              <w:right w:val="single" w:sz="4" w:space="0" w:color="auto"/>
            </w:tcBorders>
            <w:hideMark/>
          </w:tcPr>
          <w:p w14:paraId="7107AD49" w14:textId="77777777" w:rsidR="00EE5860" w:rsidRPr="00441CD0" w:rsidRDefault="00EE5860" w:rsidP="00BB0E1F">
            <w:pPr>
              <w:pStyle w:val="TAC"/>
            </w:pPr>
            <w:r w:rsidRPr="00441CD0">
              <w:rPr>
                <w:lang w:eastAsia="zh-CN"/>
              </w:rPr>
              <w:t>Length of Domain Name 3</w:t>
            </w:r>
          </w:p>
        </w:tc>
        <w:tc>
          <w:tcPr>
            <w:tcW w:w="588" w:type="dxa"/>
            <w:tcBorders>
              <w:top w:val="nil"/>
              <w:left w:val="single" w:sz="4" w:space="0" w:color="auto"/>
              <w:bottom w:val="nil"/>
              <w:right w:val="single" w:sz="6" w:space="0" w:color="auto"/>
            </w:tcBorders>
          </w:tcPr>
          <w:p w14:paraId="4E8FBC75" w14:textId="77777777" w:rsidR="00EE5860" w:rsidRPr="00441CD0" w:rsidRDefault="00EE5860" w:rsidP="00BB0E1F">
            <w:pPr>
              <w:pStyle w:val="TAC"/>
            </w:pPr>
          </w:p>
        </w:tc>
      </w:tr>
      <w:tr w:rsidR="00EE5860" w:rsidRPr="00441CD0" w14:paraId="62ED5644" w14:textId="77777777" w:rsidTr="00BB0E1F">
        <w:trPr>
          <w:jc w:val="center"/>
        </w:trPr>
        <w:tc>
          <w:tcPr>
            <w:tcW w:w="151" w:type="dxa"/>
            <w:tcBorders>
              <w:top w:val="nil"/>
              <w:left w:val="single" w:sz="6" w:space="0" w:color="auto"/>
              <w:bottom w:val="nil"/>
              <w:right w:val="nil"/>
            </w:tcBorders>
          </w:tcPr>
          <w:p w14:paraId="0C050D3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91441" w14:textId="77777777" w:rsidR="00EE5860" w:rsidRPr="00441CD0" w:rsidRDefault="00EE5860" w:rsidP="00BB0E1F">
            <w:pPr>
              <w:pStyle w:val="TAC"/>
            </w:pPr>
            <w:r w:rsidRPr="00441CD0">
              <w:t xml:space="preserve">(pg+2) to ph </w:t>
            </w:r>
          </w:p>
        </w:tc>
        <w:tc>
          <w:tcPr>
            <w:tcW w:w="4704" w:type="dxa"/>
            <w:gridSpan w:val="8"/>
            <w:tcBorders>
              <w:top w:val="single" w:sz="4" w:space="0" w:color="auto"/>
              <w:left w:val="single" w:sz="4" w:space="0" w:color="auto"/>
              <w:bottom w:val="single" w:sz="4" w:space="0" w:color="auto"/>
              <w:right w:val="single" w:sz="4" w:space="0" w:color="auto"/>
            </w:tcBorders>
            <w:hideMark/>
          </w:tcPr>
          <w:p w14:paraId="7AEAE590" w14:textId="77777777" w:rsidR="00EE5860" w:rsidRPr="00441CD0" w:rsidRDefault="00EE5860" w:rsidP="00BB0E1F">
            <w:pPr>
              <w:pStyle w:val="TAC"/>
            </w:pPr>
            <w:r w:rsidRPr="00441CD0">
              <w:t>Domain Name 3</w:t>
            </w:r>
          </w:p>
        </w:tc>
        <w:tc>
          <w:tcPr>
            <w:tcW w:w="588" w:type="dxa"/>
            <w:tcBorders>
              <w:top w:val="nil"/>
              <w:left w:val="single" w:sz="4" w:space="0" w:color="auto"/>
              <w:bottom w:val="nil"/>
              <w:right w:val="single" w:sz="6" w:space="0" w:color="auto"/>
            </w:tcBorders>
          </w:tcPr>
          <w:p w14:paraId="2075D15B" w14:textId="77777777" w:rsidR="00EE5860" w:rsidRPr="00441CD0" w:rsidRDefault="00EE5860" w:rsidP="00BB0E1F">
            <w:pPr>
              <w:pStyle w:val="TAC"/>
            </w:pPr>
          </w:p>
        </w:tc>
      </w:tr>
      <w:tr w:rsidR="00EE5860" w:rsidRPr="00441CD0" w14:paraId="149D2D44" w14:textId="77777777" w:rsidTr="00BB0E1F">
        <w:trPr>
          <w:jc w:val="center"/>
        </w:trPr>
        <w:tc>
          <w:tcPr>
            <w:tcW w:w="151" w:type="dxa"/>
            <w:tcBorders>
              <w:top w:val="nil"/>
              <w:left w:val="single" w:sz="6" w:space="0" w:color="auto"/>
              <w:bottom w:val="nil"/>
              <w:right w:val="nil"/>
            </w:tcBorders>
          </w:tcPr>
          <w:p w14:paraId="461350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F5211B" w14:textId="77777777" w:rsidR="00EE5860" w:rsidRPr="00441CD0" w:rsidRDefault="00EE5860" w:rsidP="00BB0E1F">
            <w:pPr>
              <w:pStyle w:val="TAC"/>
            </w:pPr>
            <w:r w:rsidRPr="00441CD0">
              <w:t>pi to (pi+1)</w:t>
            </w:r>
          </w:p>
        </w:tc>
        <w:tc>
          <w:tcPr>
            <w:tcW w:w="4704" w:type="dxa"/>
            <w:gridSpan w:val="8"/>
            <w:tcBorders>
              <w:top w:val="single" w:sz="4" w:space="0" w:color="auto"/>
              <w:left w:val="single" w:sz="4" w:space="0" w:color="auto"/>
              <w:bottom w:val="single" w:sz="4" w:space="0" w:color="auto"/>
              <w:right w:val="single" w:sz="4" w:space="0" w:color="auto"/>
            </w:tcBorders>
            <w:hideMark/>
          </w:tcPr>
          <w:p w14:paraId="7003E7F7" w14:textId="77777777" w:rsidR="00EE5860" w:rsidRPr="00441CD0" w:rsidRDefault="00EE5860" w:rsidP="00BB0E1F">
            <w:pPr>
              <w:pStyle w:val="TAC"/>
            </w:pPr>
            <w:r w:rsidRPr="00441CD0">
              <w:rPr>
                <w:lang w:eastAsia="zh-CN"/>
              </w:rPr>
              <w:t>Length of Domain Name Protocol 3</w:t>
            </w:r>
          </w:p>
        </w:tc>
        <w:tc>
          <w:tcPr>
            <w:tcW w:w="588" w:type="dxa"/>
            <w:tcBorders>
              <w:top w:val="nil"/>
              <w:left w:val="single" w:sz="4" w:space="0" w:color="auto"/>
              <w:bottom w:val="nil"/>
              <w:right w:val="single" w:sz="6" w:space="0" w:color="auto"/>
            </w:tcBorders>
          </w:tcPr>
          <w:p w14:paraId="60E6E2F1" w14:textId="77777777" w:rsidR="00EE5860" w:rsidRPr="00441CD0" w:rsidRDefault="00EE5860" w:rsidP="00BB0E1F">
            <w:pPr>
              <w:pStyle w:val="TAC"/>
            </w:pPr>
          </w:p>
        </w:tc>
      </w:tr>
      <w:tr w:rsidR="00EE5860" w:rsidRPr="00441CD0" w14:paraId="246221AC" w14:textId="77777777" w:rsidTr="00BB0E1F">
        <w:trPr>
          <w:jc w:val="center"/>
        </w:trPr>
        <w:tc>
          <w:tcPr>
            <w:tcW w:w="151" w:type="dxa"/>
            <w:tcBorders>
              <w:top w:val="nil"/>
              <w:left w:val="single" w:sz="6" w:space="0" w:color="auto"/>
              <w:bottom w:val="nil"/>
              <w:right w:val="nil"/>
            </w:tcBorders>
          </w:tcPr>
          <w:p w14:paraId="6CDE4A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6EBE7B8" w14:textId="77777777" w:rsidR="00EE5860" w:rsidRPr="00441CD0" w:rsidRDefault="00EE5860" w:rsidP="00BB0E1F">
            <w:pPr>
              <w:pStyle w:val="TAC"/>
            </w:pPr>
            <w:r w:rsidRPr="00441CD0">
              <w:t>(pi+2) + pj</w:t>
            </w:r>
          </w:p>
        </w:tc>
        <w:tc>
          <w:tcPr>
            <w:tcW w:w="4704" w:type="dxa"/>
            <w:gridSpan w:val="8"/>
            <w:tcBorders>
              <w:top w:val="single" w:sz="4" w:space="0" w:color="auto"/>
              <w:left w:val="single" w:sz="4" w:space="0" w:color="auto"/>
              <w:bottom w:val="single" w:sz="4" w:space="0" w:color="auto"/>
              <w:right w:val="single" w:sz="4" w:space="0" w:color="auto"/>
            </w:tcBorders>
            <w:hideMark/>
          </w:tcPr>
          <w:p w14:paraId="43253E0F" w14:textId="77777777" w:rsidR="00EE5860" w:rsidRPr="00441CD0" w:rsidRDefault="00EE5860" w:rsidP="00BB0E1F">
            <w:pPr>
              <w:pStyle w:val="TAC"/>
            </w:pPr>
            <w:r w:rsidRPr="00441CD0">
              <w:t>Domain Name Protocol 3</w:t>
            </w:r>
          </w:p>
        </w:tc>
        <w:tc>
          <w:tcPr>
            <w:tcW w:w="588" w:type="dxa"/>
            <w:tcBorders>
              <w:top w:val="nil"/>
              <w:left w:val="single" w:sz="4" w:space="0" w:color="auto"/>
              <w:bottom w:val="nil"/>
              <w:right w:val="single" w:sz="6" w:space="0" w:color="auto"/>
            </w:tcBorders>
          </w:tcPr>
          <w:p w14:paraId="06CA927B" w14:textId="77777777" w:rsidR="00EE5860" w:rsidRPr="00441CD0" w:rsidRDefault="00EE5860" w:rsidP="00BB0E1F">
            <w:pPr>
              <w:pStyle w:val="TAC"/>
            </w:pPr>
          </w:p>
        </w:tc>
      </w:tr>
      <w:tr w:rsidR="00EE5860" w:rsidRPr="00441CD0" w14:paraId="799E5C0F" w14:textId="77777777" w:rsidTr="00BB0E1F">
        <w:trPr>
          <w:jc w:val="center"/>
        </w:trPr>
        <w:tc>
          <w:tcPr>
            <w:tcW w:w="151" w:type="dxa"/>
            <w:tcBorders>
              <w:top w:val="nil"/>
              <w:left w:val="single" w:sz="6" w:space="0" w:color="auto"/>
              <w:bottom w:val="nil"/>
              <w:right w:val="nil"/>
            </w:tcBorders>
          </w:tcPr>
          <w:p w14:paraId="63B284AC" w14:textId="77777777" w:rsidR="00EE5860" w:rsidRPr="00441CD0" w:rsidRDefault="00EE5860" w:rsidP="00BB0E1F">
            <w:pPr>
              <w:pStyle w:val="TAC"/>
            </w:pPr>
          </w:p>
        </w:tc>
        <w:tc>
          <w:tcPr>
            <w:tcW w:w="1104" w:type="dxa"/>
            <w:tcBorders>
              <w:top w:val="nil"/>
              <w:left w:val="nil"/>
              <w:bottom w:val="nil"/>
              <w:right w:val="single" w:sz="4" w:space="0" w:color="auto"/>
            </w:tcBorders>
          </w:tcPr>
          <w:p w14:paraId="5298955F" w14:textId="77777777" w:rsidR="00EE5860" w:rsidRPr="00441CD0" w:rsidRDefault="00EE5860" w:rsidP="00BB0E1F">
            <w:pPr>
              <w:pStyle w:val="TAC"/>
            </w:pPr>
          </w:p>
        </w:tc>
        <w:tc>
          <w:tcPr>
            <w:tcW w:w="4704" w:type="dxa"/>
            <w:gridSpan w:val="8"/>
            <w:tcBorders>
              <w:top w:val="single" w:sz="4" w:space="0" w:color="auto"/>
              <w:left w:val="single" w:sz="4" w:space="0" w:color="auto"/>
              <w:bottom w:val="single" w:sz="4" w:space="0" w:color="auto"/>
              <w:right w:val="single" w:sz="4" w:space="0" w:color="auto"/>
            </w:tcBorders>
            <w:hideMark/>
          </w:tcPr>
          <w:p w14:paraId="42A74404" w14:textId="77777777" w:rsidR="00EE5860" w:rsidRPr="00441CD0" w:rsidRDefault="00EE5860" w:rsidP="00BB0E1F">
            <w:pPr>
              <w:pStyle w:val="TAC"/>
            </w:pPr>
            <w:r w:rsidRPr="00441CD0">
              <w:t>...</w:t>
            </w:r>
          </w:p>
        </w:tc>
        <w:tc>
          <w:tcPr>
            <w:tcW w:w="588" w:type="dxa"/>
            <w:tcBorders>
              <w:top w:val="nil"/>
              <w:left w:val="single" w:sz="4" w:space="0" w:color="auto"/>
              <w:bottom w:val="nil"/>
              <w:right w:val="single" w:sz="6" w:space="0" w:color="auto"/>
            </w:tcBorders>
          </w:tcPr>
          <w:p w14:paraId="25E91383" w14:textId="77777777" w:rsidR="00EE5860" w:rsidRPr="00441CD0" w:rsidRDefault="00EE5860" w:rsidP="00BB0E1F">
            <w:pPr>
              <w:pStyle w:val="TAC"/>
            </w:pPr>
          </w:p>
        </w:tc>
      </w:tr>
      <w:tr w:rsidR="00EE5860" w:rsidRPr="00441CD0" w14:paraId="1361F600" w14:textId="77777777" w:rsidTr="00BB0E1F">
        <w:trPr>
          <w:jc w:val="center"/>
        </w:trPr>
        <w:tc>
          <w:tcPr>
            <w:tcW w:w="151" w:type="dxa"/>
            <w:tcBorders>
              <w:top w:val="nil"/>
              <w:left w:val="single" w:sz="6" w:space="0" w:color="auto"/>
              <w:bottom w:val="nil"/>
              <w:right w:val="nil"/>
            </w:tcBorders>
          </w:tcPr>
          <w:p w14:paraId="4B3E92A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8BE29C" w14:textId="77777777" w:rsidR="00EE5860" w:rsidRPr="00441CD0" w:rsidRDefault="00EE5860" w:rsidP="00BB0E1F">
            <w:pPr>
              <w:pStyle w:val="TAC"/>
            </w:pPr>
            <w:r w:rsidRPr="00441CD0">
              <w:t>pk to (pk+1)</w:t>
            </w:r>
          </w:p>
        </w:tc>
        <w:tc>
          <w:tcPr>
            <w:tcW w:w="4704" w:type="dxa"/>
            <w:gridSpan w:val="8"/>
            <w:tcBorders>
              <w:top w:val="single" w:sz="4" w:space="0" w:color="auto"/>
              <w:left w:val="single" w:sz="4" w:space="0" w:color="auto"/>
              <w:bottom w:val="single" w:sz="4" w:space="0" w:color="auto"/>
              <w:right w:val="single" w:sz="4" w:space="0" w:color="auto"/>
            </w:tcBorders>
            <w:hideMark/>
          </w:tcPr>
          <w:p w14:paraId="23815663" w14:textId="77777777" w:rsidR="00EE5860" w:rsidRPr="00441CD0" w:rsidRDefault="00EE5860" w:rsidP="00BB0E1F">
            <w:pPr>
              <w:pStyle w:val="TAC"/>
            </w:pPr>
            <w:r w:rsidRPr="00441CD0">
              <w:rPr>
                <w:lang w:eastAsia="zh-CN"/>
              </w:rPr>
              <w:t>Length of Domain Name m</w:t>
            </w:r>
          </w:p>
        </w:tc>
        <w:tc>
          <w:tcPr>
            <w:tcW w:w="588" w:type="dxa"/>
            <w:tcBorders>
              <w:top w:val="nil"/>
              <w:left w:val="single" w:sz="4" w:space="0" w:color="auto"/>
              <w:bottom w:val="nil"/>
              <w:right w:val="single" w:sz="6" w:space="0" w:color="auto"/>
            </w:tcBorders>
          </w:tcPr>
          <w:p w14:paraId="33DBD408" w14:textId="77777777" w:rsidR="00EE5860" w:rsidRPr="00441CD0" w:rsidRDefault="00EE5860" w:rsidP="00BB0E1F">
            <w:pPr>
              <w:pStyle w:val="TAC"/>
            </w:pPr>
          </w:p>
        </w:tc>
      </w:tr>
      <w:tr w:rsidR="00EE5860" w:rsidRPr="00441CD0" w14:paraId="3DA86C61" w14:textId="77777777" w:rsidTr="00BB0E1F">
        <w:trPr>
          <w:jc w:val="center"/>
        </w:trPr>
        <w:tc>
          <w:tcPr>
            <w:tcW w:w="151" w:type="dxa"/>
            <w:tcBorders>
              <w:top w:val="nil"/>
              <w:left w:val="single" w:sz="6" w:space="0" w:color="auto"/>
              <w:bottom w:val="nil"/>
              <w:right w:val="nil"/>
            </w:tcBorders>
          </w:tcPr>
          <w:p w14:paraId="30270F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800ADF" w14:textId="77777777" w:rsidR="00EE5860" w:rsidRPr="00441CD0" w:rsidRDefault="00EE5860" w:rsidP="00BB0E1F">
            <w:pPr>
              <w:pStyle w:val="TAC"/>
            </w:pPr>
            <w:r w:rsidRPr="00441CD0">
              <w:t>(pk+2) to pl</w:t>
            </w:r>
          </w:p>
        </w:tc>
        <w:tc>
          <w:tcPr>
            <w:tcW w:w="4704" w:type="dxa"/>
            <w:gridSpan w:val="8"/>
            <w:tcBorders>
              <w:top w:val="single" w:sz="4" w:space="0" w:color="auto"/>
              <w:left w:val="single" w:sz="4" w:space="0" w:color="auto"/>
              <w:bottom w:val="single" w:sz="4" w:space="0" w:color="auto"/>
              <w:right w:val="single" w:sz="4" w:space="0" w:color="auto"/>
            </w:tcBorders>
            <w:hideMark/>
          </w:tcPr>
          <w:p w14:paraId="7C2DEEF1" w14:textId="77777777" w:rsidR="00EE5860" w:rsidRPr="00441CD0" w:rsidRDefault="00EE5860" w:rsidP="00BB0E1F">
            <w:pPr>
              <w:pStyle w:val="TAC"/>
            </w:pPr>
            <w:r w:rsidRPr="00441CD0">
              <w:t>Domain Name m</w:t>
            </w:r>
          </w:p>
        </w:tc>
        <w:tc>
          <w:tcPr>
            <w:tcW w:w="588" w:type="dxa"/>
            <w:tcBorders>
              <w:top w:val="nil"/>
              <w:left w:val="single" w:sz="4" w:space="0" w:color="auto"/>
              <w:bottom w:val="nil"/>
              <w:right w:val="single" w:sz="6" w:space="0" w:color="auto"/>
            </w:tcBorders>
          </w:tcPr>
          <w:p w14:paraId="09347CE7" w14:textId="77777777" w:rsidR="00EE5860" w:rsidRPr="00441CD0" w:rsidRDefault="00EE5860" w:rsidP="00BB0E1F">
            <w:pPr>
              <w:pStyle w:val="TAC"/>
            </w:pPr>
          </w:p>
        </w:tc>
      </w:tr>
      <w:tr w:rsidR="00EE5860" w:rsidRPr="00441CD0" w14:paraId="4812A902" w14:textId="77777777" w:rsidTr="00BB0E1F">
        <w:trPr>
          <w:jc w:val="center"/>
        </w:trPr>
        <w:tc>
          <w:tcPr>
            <w:tcW w:w="151" w:type="dxa"/>
            <w:tcBorders>
              <w:top w:val="nil"/>
              <w:left w:val="single" w:sz="6" w:space="0" w:color="auto"/>
              <w:bottom w:val="nil"/>
              <w:right w:val="nil"/>
            </w:tcBorders>
          </w:tcPr>
          <w:p w14:paraId="0152A3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572C4E" w14:textId="77777777" w:rsidR="00EE5860" w:rsidRPr="00441CD0" w:rsidRDefault="00EE5860" w:rsidP="00BB0E1F">
            <w:pPr>
              <w:pStyle w:val="TAC"/>
            </w:pPr>
            <w:r w:rsidRPr="00441CD0">
              <w:t>pm to (pm+1)</w:t>
            </w:r>
          </w:p>
        </w:tc>
        <w:tc>
          <w:tcPr>
            <w:tcW w:w="4704" w:type="dxa"/>
            <w:gridSpan w:val="8"/>
            <w:tcBorders>
              <w:top w:val="single" w:sz="4" w:space="0" w:color="auto"/>
              <w:left w:val="single" w:sz="4" w:space="0" w:color="auto"/>
              <w:bottom w:val="single" w:sz="4" w:space="0" w:color="auto"/>
              <w:right w:val="single" w:sz="4" w:space="0" w:color="auto"/>
            </w:tcBorders>
            <w:hideMark/>
          </w:tcPr>
          <w:p w14:paraId="5D4B9F20" w14:textId="77777777" w:rsidR="00EE5860" w:rsidRPr="00441CD0" w:rsidRDefault="00EE5860" w:rsidP="00BB0E1F">
            <w:pPr>
              <w:pStyle w:val="TAC"/>
            </w:pPr>
            <w:r w:rsidRPr="00441CD0">
              <w:rPr>
                <w:lang w:eastAsia="zh-CN"/>
              </w:rPr>
              <w:t>Length of Domain Name Protocol m</w:t>
            </w:r>
          </w:p>
        </w:tc>
        <w:tc>
          <w:tcPr>
            <w:tcW w:w="588" w:type="dxa"/>
            <w:tcBorders>
              <w:top w:val="nil"/>
              <w:left w:val="single" w:sz="4" w:space="0" w:color="auto"/>
              <w:bottom w:val="nil"/>
              <w:right w:val="single" w:sz="6" w:space="0" w:color="auto"/>
            </w:tcBorders>
          </w:tcPr>
          <w:p w14:paraId="39247E6B" w14:textId="77777777" w:rsidR="00EE5860" w:rsidRPr="00441CD0" w:rsidRDefault="00EE5860" w:rsidP="00BB0E1F">
            <w:pPr>
              <w:pStyle w:val="TAC"/>
            </w:pPr>
          </w:p>
        </w:tc>
      </w:tr>
      <w:tr w:rsidR="00EE5860" w:rsidRPr="00441CD0" w14:paraId="4DD4D932" w14:textId="77777777" w:rsidTr="00BB0E1F">
        <w:trPr>
          <w:jc w:val="center"/>
        </w:trPr>
        <w:tc>
          <w:tcPr>
            <w:tcW w:w="151" w:type="dxa"/>
            <w:tcBorders>
              <w:top w:val="nil"/>
              <w:left w:val="single" w:sz="6" w:space="0" w:color="auto"/>
              <w:bottom w:val="single" w:sz="4" w:space="0" w:color="auto"/>
              <w:right w:val="nil"/>
            </w:tcBorders>
          </w:tcPr>
          <w:p w14:paraId="0EEA9F4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ED0955" w14:textId="77777777" w:rsidR="00EE5860" w:rsidRPr="00441CD0" w:rsidRDefault="00EE5860" w:rsidP="00BB0E1F">
            <w:pPr>
              <w:pStyle w:val="TAC"/>
            </w:pPr>
            <w:r w:rsidRPr="00441CD0">
              <w:t>(pm+2) to d</w:t>
            </w:r>
          </w:p>
        </w:tc>
        <w:tc>
          <w:tcPr>
            <w:tcW w:w="4704" w:type="dxa"/>
            <w:gridSpan w:val="8"/>
            <w:tcBorders>
              <w:top w:val="single" w:sz="4" w:space="0" w:color="auto"/>
              <w:left w:val="single" w:sz="4" w:space="0" w:color="auto"/>
              <w:bottom w:val="single" w:sz="4" w:space="0" w:color="auto"/>
              <w:right w:val="single" w:sz="4" w:space="0" w:color="auto"/>
            </w:tcBorders>
            <w:hideMark/>
          </w:tcPr>
          <w:p w14:paraId="758BF7F7" w14:textId="77777777" w:rsidR="00EE5860" w:rsidRPr="00441CD0" w:rsidRDefault="00EE5860" w:rsidP="00BB0E1F">
            <w:pPr>
              <w:pStyle w:val="TAC"/>
            </w:pPr>
            <w:r w:rsidRPr="00441CD0">
              <w:t>Domain Name Protocol m</w:t>
            </w:r>
          </w:p>
        </w:tc>
        <w:tc>
          <w:tcPr>
            <w:tcW w:w="588" w:type="dxa"/>
            <w:tcBorders>
              <w:top w:val="nil"/>
              <w:left w:val="single" w:sz="4" w:space="0" w:color="auto"/>
              <w:bottom w:val="single" w:sz="4" w:space="0" w:color="auto"/>
              <w:right w:val="single" w:sz="6" w:space="0" w:color="auto"/>
            </w:tcBorders>
          </w:tcPr>
          <w:p w14:paraId="15B4A2C3" w14:textId="77777777" w:rsidR="00EE5860" w:rsidRPr="00441CD0" w:rsidRDefault="00EE5860" w:rsidP="00BB0E1F">
            <w:pPr>
              <w:pStyle w:val="TAC"/>
            </w:pPr>
          </w:p>
        </w:tc>
      </w:tr>
    </w:tbl>
    <w:p w14:paraId="799D4281" w14:textId="77777777" w:rsidR="00EE5860" w:rsidRPr="00441CD0" w:rsidRDefault="00EE5860" w:rsidP="00EE5860">
      <w:pPr>
        <w:pStyle w:val="TF"/>
      </w:pPr>
      <w:r w:rsidRPr="00441CD0">
        <w:t>Figure 8.2.39-4: Additional Domain Name and Domain Name Protocol field</w:t>
      </w:r>
    </w:p>
    <w:p w14:paraId="210D4BEC" w14:textId="77777777" w:rsidR="00EE5860" w:rsidRPr="00441CD0" w:rsidRDefault="00EE5860" w:rsidP="00EE5860">
      <w:pPr>
        <w:pStyle w:val="Heading3"/>
      </w:pPr>
      <w:bookmarkStart w:id="5561" w:name="_Toc19717385"/>
      <w:bookmarkStart w:id="5562" w:name="_Toc27490886"/>
      <w:bookmarkStart w:id="5563" w:name="_Toc27557179"/>
      <w:bookmarkStart w:id="5564" w:name="_Toc27724096"/>
      <w:bookmarkStart w:id="5565" w:name="_Toc36031170"/>
      <w:bookmarkStart w:id="5566" w:name="_Toc36043090"/>
      <w:bookmarkStart w:id="5567" w:name="_Toc36814415"/>
      <w:bookmarkStart w:id="5568" w:name="_Toc44689273"/>
      <w:bookmarkStart w:id="5569" w:name="_Toc44924027"/>
      <w:bookmarkStart w:id="5570" w:name="_Toc51860997"/>
      <w:bookmarkStart w:id="5571" w:name="_Toc57930768"/>
      <w:bookmarkStart w:id="5572" w:name="_Toc57931398"/>
      <w:bookmarkStart w:id="5573" w:name="_Toc160974524"/>
      <w:r w:rsidRPr="00441CD0">
        <w:lastRenderedPageBreak/>
        <w:t>8.</w:t>
      </w:r>
      <w:r w:rsidRPr="00441CD0">
        <w:rPr>
          <w:lang w:val="en-US"/>
        </w:rPr>
        <w:t>2.40</w:t>
      </w:r>
      <w:r w:rsidRPr="00441CD0">
        <w:tab/>
        <w:t>Measurement Method</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1626565B" w14:textId="77777777" w:rsidR="00EE5860" w:rsidRPr="00441CD0" w:rsidRDefault="00EE5860" w:rsidP="00EE5860">
      <w:pPr>
        <w:rPr>
          <w:lang w:eastAsia="zh-CN"/>
        </w:rPr>
      </w:pPr>
      <w:r w:rsidRPr="00441CD0">
        <w:t xml:space="preserve">The </w:t>
      </w:r>
      <w:r w:rsidRPr="00441CD0">
        <w:rPr>
          <w:lang w:val="en-US" w:eastAsia="zh-CN"/>
        </w:rPr>
        <w:t xml:space="preserve">Measurement Method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8.2.40-1. It indicates </w:t>
      </w:r>
      <w:r w:rsidRPr="00441CD0">
        <w:t>the method for measuring the usage of network resources</w:t>
      </w:r>
      <w:r w:rsidRPr="00441CD0">
        <w:rPr>
          <w:lang w:eastAsia="zh-CN"/>
        </w:rPr>
        <w:t>.</w:t>
      </w:r>
    </w:p>
    <w:p w14:paraId="57CBAE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7704A30" w14:textId="77777777" w:rsidTr="00BB0E1F">
        <w:trPr>
          <w:jc w:val="center"/>
        </w:trPr>
        <w:tc>
          <w:tcPr>
            <w:tcW w:w="151" w:type="dxa"/>
            <w:tcBorders>
              <w:top w:val="single" w:sz="6" w:space="0" w:color="auto"/>
              <w:left w:val="single" w:sz="6" w:space="0" w:color="auto"/>
              <w:bottom w:val="nil"/>
              <w:right w:val="nil"/>
            </w:tcBorders>
          </w:tcPr>
          <w:p w14:paraId="3BF9504F" w14:textId="77777777" w:rsidR="00EE5860" w:rsidRPr="00441CD0" w:rsidRDefault="00EE5860" w:rsidP="00BB0E1F">
            <w:pPr>
              <w:pStyle w:val="TAC"/>
            </w:pPr>
          </w:p>
        </w:tc>
        <w:tc>
          <w:tcPr>
            <w:tcW w:w="1104" w:type="dxa"/>
            <w:tcBorders>
              <w:top w:val="single" w:sz="6" w:space="0" w:color="auto"/>
              <w:left w:val="nil"/>
              <w:bottom w:val="nil"/>
              <w:right w:val="nil"/>
            </w:tcBorders>
          </w:tcPr>
          <w:p w14:paraId="668AAD4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126810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D314D53" w14:textId="77777777" w:rsidR="00EE5860" w:rsidRPr="00441CD0" w:rsidRDefault="00EE5860" w:rsidP="00BB0E1F">
            <w:pPr>
              <w:pStyle w:val="TAC"/>
            </w:pPr>
          </w:p>
        </w:tc>
      </w:tr>
      <w:tr w:rsidR="00EE5860" w:rsidRPr="00441CD0" w14:paraId="5B8DE9B7" w14:textId="77777777" w:rsidTr="00BB0E1F">
        <w:trPr>
          <w:jc w:val="center"/>
        </w:trPr>
        <w:tc>
          <w:tcPr>
            <w:tcW w:w="151" w:type="dxa"/>
            <w:tcBorders>
              <w:top w:val="nil"/>
              <w:left w:val="single" w:sz="6" w:space="0" w:color="auto"/>
              <w:bottom w:val="nil"/>
              <w:right w:val="nil"/>
            </w:tcBorders>
          </w:tcPr>
          <w:p w14:paraId="49DACF9B" w14:textId="77777777" w:rsidR="00EE5860" w:rsidRPr="00441CD0" w:rsidRDefault="00EE5860" w:rsidP="00BB0E1F">
            <w:pPr>
              <w:pStyle w:val="TAC"/>
            </w:pPr>
          </w:p>
        </w:tc>
        <w:tc>
          <w:tcPr>
            <w:tcW w:w="1104" w:type="dxa"/>
            <w:tcBorders>
              <w:top w:val="nil"/>
              <w:left w:val="nil"/>
              <w:bottom w:val="nil"/>
              <w:right w:val="nil"/>
            </w:tcBorders>
            <w:hideMark/>
          </w:tcPr>
          <w:p w14:paraId="6A5B41A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9F377E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C4C45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1A70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5C44C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C7A70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E5F0FA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FE96E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330C1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66353AC" w14:textId="77777777" w:rsidR="00EE5860" w:rsidRPr="00441CD0" w:rsidRDefault="00EE5860" w:rsidP="00BB0E1F">
            <w:pPr>
              <w:pStyle w:val="TAC"/>
            </w:pPr>
          </w:p>
        </w:tc>
      </w:tr>
      <w:tr w:rsidR="00EE5860" w:rsidRPr="00441CD0" w14:paraId="0493C94B" w14:textId="77777777" w:rsidTr="00BB0E1F">
        <w:trPr>
          <w:jc w:val="center"/>
        </w:trPr>
        <w:tc>
          <w:tcPr>
            <w:tcW w:w="151" w:type="dxa"/>
            <w:tcBorders>
              <w:top w:val="nil"/>
              <w:left w:val="single" w:sz="6" w:space="0" w:color="auto"/>
              <w:bottom w:val="nil"/>
              <w:right w:val="nil"/>
            </w:tcBorders>
          </w:tcPr>
          <w:p w14:paraId="6E4BF1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280EF9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57749939" w14:textId="77777777" w:rsidR="00EE5860" w:rsidRPr="00441CD0" w:rsidRDefault="00EE5860" w:rsidP="00BB0E1F">
            <w:pPr>
              <w:pStyle w:val="TAC"/>
            </w:pPr>
            <w:r w:rsidRPr="00441CD0">
              <w:t xml:space="preserve">Type = </w:t>
            </w:r>
            <w:r w:rsidRPr="00441CD0">
              <w:rPr>
                <w:lang w:val="sv-SE"/>
              </w:rPr>
              <w:t>62</w:t>
            </w:r>
            <w:r w:rsidRPr="00441CD0">
              <w:t xml:space="preserve"> (decimal)</w:t>
            </w:r>
          </w:p>
        </w:tc>
        <w:tc>
          <w:tcPr>
            <w:tcW w:w="588" w:type="dxa"/>
            <w:tcBorders>
              <w:top w:val="nil"/>
              <w:left w:val="single" w:sz="4" w:space="0" w:color="auto"/>
              <w:bottom w:val="nil"/>
              <w:right w:val="single" w:sz="6" w:space="0" w:color="auto"/>
            </w:tcBorders>
          </w:tcPr>
          <w:p w14:paraId="2F26F50D" w14:textId="77777777" w:rsidR="00EE5860" w:rsidRPr="00441CD0" w:rsidRDefault="00EE5860" w:rsidP="00BB0E1F">
            <w:pPr>
              <w:pStyle w:val="TAC"/>
            </w:pPr>
          </w:p>
        </w:tc>
      </w:tr>
      <w:tr w:rsidR="00EE5860" w:rsidRPr="00441CD0" w14:paraId="4E421DA6" w14:textId="77777777" w:rsidTr="00BB0E1F">
        <w:trPr>
          <w:jc w:val="center"/>
        </w:trPr>
        <w:tc>
          <w:tcPr>
            <w:tcW w:w="151" w:type="dxa"/>
            <w:tcBorders>
              <w:top w:val="nil"/>
              <w:left w:val="single" w:sz="6" w:space="0" w:color="auto"/>
              <w:bottom w:val="nil"/>
              <w:right w:val="nil"/>
            </w:tcBorders>
          </w:tcPr>
          <w:p w14:paraId="349E065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66AF2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75AE3D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4E41D3A" w14:textId="77777777" w:rsidR="00EE5860" w:rsidRPr="00441CD0" w:rsidRDefault="00EE5860" w:rsidP="00BB0E1F">
            <w:pPr>
              <w:pStyle w:val="TAC"/>
            </w:pPr>
          </w:p>
        </w:tc>
      </w:tr>
      <w:tr w:rsidR="00EE5860" w:rsidRPr="00441CD0" w14:paraId="5C07C9B0" w14:textId="77777777" w:rsidTr="00BB0E1F">
        <w:trPr>
          <w:jc w:val="center"/>
        </w:trPr>
        <w:tc>
          <w:tcPr>
            <w:tcW w:w="151" w:type="dxa"/>
            <w:tcBorders>
              <w:top w:val="nil"/>
              <w:left w:val="single" w:sz="6" w:space="0" w:color="auto"/>
              <w:bottom w:val="nil"/>
              <w:right w:val="nil"/>
            </w:tcBorders>
          </w:tcPr>
          <w:p w14:paraId="597852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01F99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7ED1618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196AD0A"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C79395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19A91B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1D590D3"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921929D" w14:textId="77777777" w:rsidR="00EE5860" w:rsidRPr="00441CD0" w:rsidRDefault="00EE5860" w:rsidP="00BB0E1F">
            <w:pPr>
              <w:pStyle w:val="TAC"/>
              <w:rPr>
                <w:lang w:eastAsia="zh-CN"/>
              </w:rPr>
            </w:pPr>
            <w:r w:rsidRPr="00441CD0">
              <w:rPr>
                <w:lang w:eastAsia="zh-CN"/>
              </w:rPr>
              <w:t>EVENT</w:t>
            </w:r>
          </w:p>
        </w:tc>
        <w:tc>
          <w:tcPr>
            <w:tcW w:w="588" w:type="dxa"/>
            <w:tcBorders>
              <w:top w:val="single" w:sz="4" w:space="0" w:color="auto"/>
              <w:left w:val="single" w:sz="4" w:space="0" w:color="auto"/>
              <w:bottom w:val="single" w:sz="4" w:space="0" w:color="auto"/>
              <w:right w:val="single" w:sz="4" w:space="0" w:color="auto"/>
            </w:tcBorders>
            <w:hideMark/>
          </w:tcPr>
          <w:p w14:paraId="18029870" w14:textId="77777777" w:rsidR="00EE5860" w:rsidRPr="00441CD0" w:rsidRDefault="00EE5860" w:rsidP="00BB0E1F">
            <w:pPr>
              <w:pStyle w:val="TAC"/>
              <w:rPr>
                <w:lang w:eastAsia="zh-CN"/>
              </w:rPr>
            </w:pPr>
            <w:r w:rsidRPr="00441CD0">
              <w:rPr>
                <w:lang w:eastAsia="zh-CN"/>
              </w:rPr>
              <w:t>VOLUM</w:t>
            </w:r>
          </w:p>
        </w:tc>
        <w:tc>
          <w:tcPr>
            <w:tcW w:w="589" w:type="dxa"/>
            <w:tcBorders>
              <w:top w:val="single" w:sz="4" w:space="0" w:color="auto"/>
              <w:left w:val="single" w:sz="4" w:space="0" w:color="auto"/>
              <w:bottom w:val="single" w:sz="4" w:space="0" w:color="auto"/>
              <w:right w:val="single" w:sz="4" w:space="0" w:color="auto"/>
            </w:tcBorders>
            <w:hideMark/>
          </w:tcPr>
          <w:p w14:paraId="369EAD6C" w14:textId="77777777" w:rsidR="00EE5860" w:rsidRPr="00441CD0" w:rsidRDefault="00EE5860" w:rsidP="00BB0E1F">
            <w:pPr>
              <w:pStyle w:val="TAC"/>
              <w:rPr>
                <w:lang w:eastAsia="zh-CN"/>
              </w:rPr>
            </w:pPr>
            <w:r w:rsidRPr="00441CD0">
              <w:rPr>
                <w:lang w:eastAsia="zh-CN"/>
              </w:rPr>
              <w:t>DURAT</w:t>
            </w:r>
          </w:p>
        </w:tc>
        <w:tc>
          <w:tcPr>
            <w:tcW w:w="588" w:type="dxa"/>
            <w:tcBorders>
              <w:top w:val="nil"/>
              <w:left w:val="single" w:sz="4" w:space="0" w:color="auto"/>
              <w:bottom w:val="nil"/>
              <w:right w:val="single" w:sz="6" w:space="0" w:color="auto"/>
            </w:tcBorders>
          </w:tcPr>
          <w:p w14:paraId="006FCC93" w14:textId="77777777" w:rsidR="00EE5860" w:rsidRPr="00441CD0" w:rsidRDefault="00EE5860" w:rsidP="00BB0E1F">
            <w:pPr>
              <w:pStyle w:val="TAC"/>
            </w:pPr>
          </w:p>
        </w:tc>
      </w:tr>
      <w:tr w:rsidR="00EE5860" w:rsidRPr="00441CD0" w14:paraId="32A70ECC" w14:textId="77777777" w:rsidTr="00BB0E1F">
        <w:trPr>
          <w:jc w:val="center"/>
        </w:trPr>
        <w:tc>
          <w:tcPr>
            <w:tcW w:w="151" w:type="dxa"/>
            <w:tcBorders>
              <w:top w:val="nil"/>
              <w:left w:val="single" w:sz="6" w:space="0" w:color="auto"/>
              <w:bottom w:val="single" w:sz="4" w:space="0" w:color="auto"/>
              <w:right w:val="nil"/>
            </w:tcBorders>
          </w:tcPr>
          <w:p w14:paraId="31D15E2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169F3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6E7DE8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8507BB8" w14:textId="77777777" w:rsidR="00EE5860" w:rsidRPr="00441CD0" w:rsidRDefault="00EE5860" w:rsidP="00BB0E1F">
            <w:pPr>
              <w:pStyle w:val="TAC"/>
              <w:rPr>
                <w:lang w:val="x-none"/>
              </w:rPr>
            </w:pPr>
          </w:p>
        </w:tc>
      </w:tr>
    </w:tbl>
    <w:p w14:paraId="4DEF707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40</w:t>
      </w:r>
      <w:r w:rsidRPr="00441CD0">
        <w:rPr>
          <w:lang w:eastAsia="zh-CN"/>
        </w:rPr>
        <w:t>-</w:t>
      </w:r>
      <w:r w:rsidRPr="00441CD0">
        <w:rPr>
          <w:lang w:eastAsia="ja-JP"/>
        </w:rPr>
        <w:t>1</w:t>
      </w:r>
      <w:r w:rsidRPr="00441CD0">
        <w:t xml:space="preserve">: </w:t>
      </w:r>
      <w:r w:rsidRPr="00441CD0">
        <w:rPr>
          <w:lang w:eastAsia="ja-JP"/>
        </w:rPr>
        <w:t>Measurement Method</w:t>
      </w:r>
    </w:p>
    <w:p w14:paraId="75BB5714" w14:textId="77777777" w:rsidR="00EE5860" w:rsidRPr="00441CD0" w:rsidRDefault="00EE5860" w:rsidP="00EE5860">
      <w:pPr>
        <w:rPr>
          <w:noProof/>
        </w:rPr>
      </w:pPr>
      <w:r w:rsidRPr="00441CD0">
        <w:rPr>
          <w:noProof/>
        </w:rPr>
        <w:t>Octet 5 shall be encoded as follows:</w:t>
      </w:r>
    </w:p>
    <w:p w14:paraId="2F089B25" w14:textId="77777777" w:rsidR="00EE5860" w:rsidRPr="00441CD0" w:rsidRDefault="00EE5860" w:rsidP="00EE5860">
      <w:pPr>
        <w:pStyle w:val="B1"/>
        <w:rPr>
          <w:noProof/>
        </w:rPr>
      </w:pPr>
      <w:r w:rsidRPr="00441CD0">
        <w:rPr>
          <w:noProof/>
        </w:rPr>
        <w:t>-</w:t>
      </w:r>
      <w:r w:rsidRPr="00441CD0">
        <w:rPr>
          <w:noProof/>
        </w:rPr>
        <w:tab/>
        <w:t>Bit 1 – DURAT (</w:t>
      </w:r>
      <w:r w:rsidRPr="00441CD0">
        <w:rPr>
          <w:lang w:eastAsia="zh-CN"/>
        </w:rPr>
        <w:t>Duration)</w:t>
      </w:r>
      <w:r w:rsidRPr="00441CD0">
        <w:rPr>
          <w:noProof/>
        </w:rPr>
        <w:t>: when set to "1", this indicates a request for measuring the duration of the traffic.</w:t>
      </w:r>
    </w:p>
    <w:p w14:paraId="78349E19" w14:textId="77777777" w:rsidR="00EE5860" w:rsidRPr="00441CD0" w:rsidRDefault="00EE5860" w:rsidP="00EE5860">
      <w:pPr>
        <w:pStyle w:val="B1"/>
        <w:rPr>
          <w:noProof/>
        </w:rPr>
      </w:pPr>
      <w:r w:rsidRPr="00441CD0">
        <w:rPr>
          <w:noProof/>
        </w:rPr>
        <w:t>-</w:t>
      </w:r>
      <w:r w:rsidRPr="00441CD0">
        <w:rPr>
          <w:noProof/>
        </w:rPr>
        <w:tab/>
        <w:t>Bit 2 – VOLUM (</w:t>
      </w:r>
      <w:r w:rsidRPr="00441CD0">
        <w:rPr>
          <w:lang w:eastAsia="zh-CN"/>
        </w:rPr>
        <w:t>Volume)</w:t>
      </w:r>
      <w:r w:rsidRPr="00441CD0">
        <w:rPr>
          <w:noProof/>
        </w:rPr>
        <w:t>: when set to "1", this indicates a request for measuring the volume of the traffic.</w:t>
      </w:r>
    </w:p>
    <w:p w14:paraId="15A2261D" w14:textId="77777777" w:rsidR="00EE5860" w:rsidRPr="00441CD0" w:rsidRDefault="00EE5860" w:rsidP="00EE5860">
      <w:pPr>
        <w:pStyle w:val="B1"/>
        <w:rPr>
          <w:noProof/>
        </w:rPr>
      </w:pPr>
      <w:r w:rsidRPr="00441CD0">
        <w:rPr>
          <w:noProof/>
        </w:rPr>
        <w:t>-</w:t>
      </w:r>
      <w:r w:rsidRPr="00441CD0">
        <w:rPr>
          <w:noProof/>
        </w:rPr>
        <w:tab/>
        <w:t>Bit 3 – EVENT (</w:t>
      </w:r>
      <w:r w:rsidRPr="00441CD0">
        <w:rPr>
          <w:lang w:eastAsia="zh-CN"/>
        </w:rPr>
        <w:t>Event)</w:t>
      </w:r>
      <w:r w:rsidRPr="00441CD0">
        <w:rPr>
          <w:noProof/>
        </w:rPr>
        <w:t>: when set to "1", this indicates a request for measuring the events.</w:t>
      </w:r>
    </w:p>
    <w:p w14:paraId="089CD1EC"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32E04BC" w14:textId="77777777" w:rsidR="00EE5860" w:rsidRPr="00441CD0" w:rsidRDefault="00EE5860" w:rsidP="00EE5860">
      <w:pPr>
        <w:pStyle w:val="B1"/>
        <w:ind w:left="0" w:firstLine="0"/>
        <w:rPr>
          <w:noProof/>
        </w:rPr>
      </w:pPr>
      <w:r w:rsidRPr="00441CD0">
        <w:rPr>
          <w:noProof/>
        </w:rPr>
        <w:t>At least one bit shall be set to "1". Several bits may be set to "1".</w:t>
      </w:r>
    </w:p>
    <w:p w14:paraId="1778440A" w14:textId="77777777" w:rsidR="00EE5860" w:rsidRPr="00441CD0" w:rsidRDefault="00EE5860" w:rsidP="00EE5860">
      <w:pPr>
        <w:pStyle w:val="Heading3"/>
      </w:pPr>
      <w:bookmarkStart w:id="5574" w:name="_Toc19717386"/>
      <w:bookmarkStart w:id="5575" w:name="_Toc27490887"/>
      <w:bookmarkStart w:id="5576" w:name="_Toc27557180"/>
      <w:bookmarkStart w:id="5577" w:name="_Toc27724097"/>
      <w:bookmarkStart w:id="5578" w:name="_Toc36031171"/>
      <w:bookmarkStart w:id="5579" w:name="_Toc36043091"/>
      <w:bookmarkStart w:id="5580" w:name="_Toc36814416"/>
      <w:bookmarkStart w:id="5581" w:name="_Toc44689274"/>
      <w:bookmarkStart w:id="5582" w:name="_Toc44924028"/>
      <w:bookmarkStart w:id="5583" w:name="_Toc51860998"/>
      <w:bookmarkStart w:id="5584" w:name="_Toc57930769"/>
      <w:bookmarkStart w:id="5585" w:name="_Toc57931399"/>
      <w:bookmarkStart w:id="5586" w:name="_Toc160974525"/>
      <w:r w:rsidRPr="00441CD0">
        <w:t>8.</w:t>
      </w:r>
      <w:r w:rsidRPr="00441CD0">
        <w:rPr>
          <w:lang w:val="en-US"/>
        </w:rPr>
        <w:t>2.41</w:t>
      </w:r>
      <w:r w:rsidRPr="00441CD0">
        <w:tab/>
        <w:t>Usage Report Trigger</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7BD6FFC2" w14:textId="77777777" w:rsidR="00EE5860" w:rsidRPr="00441CD0" w:rsidRDefault="00EE5860" w:rsidP="00EE5860">
      <w:pPr>
        <w:rPr>
          <w:lang w:eastAsia="zh-CN"/>
        </w:rPr>
      </w:pPr>
      <w:r w:rsidRPr="00441CD0">
        <w:t xml:space="preserve">The Usage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 xml:space="preserve">8.2.41-1. It indicates </w:t>
      </w:r>
      <w:r w:rsidRPr="00441CD0">
        <w:t>the trigger of the usage report</w:t>
      </w:r>
      <w:r w:rsidRPr="00441CD0">
        <w:rPr>
          <w:lang w:eastAsia="zh-CN"/>
        </w:rPr>
        <w:t>.</w:t>
      </w:r>
    </w:p>
    <w:p w14:paraId="021EBB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B6B7E01" w14:textId="77777777" w:rsidTr="00BB0E1F">
        <w:trPr>
          <w:jc w:val="center"/>
        </w:trPr>
        <w:tc>
          <w:tcPr>
            <w:tcW w:w="151" w:type="dxa"/>
            <w:tcBorders>
              <w:top w:val="single" w:sz="6" w:space="0" w:color="auto"/>
              <w:left w:val="single" w:sz="6" w:space="0" w:color="auto"/>
              <w:bottom w:val="nil"/>
              <w:right w:val="nil"/>
            </w:tcBorders>
          </w:tcPr>
          <w:p w14:paraId="70043C55" w14:textId="77777777" w:rsidR="00EE5860" w:rsidRPr="00441CD0" w:rsidRDefault="00EE5860" w:rsidP="00BB0E1F">
            <w:pPr>
              <w:pStyle w:val="TAC"/>
            </w:pPr>
          </w:p>
        </w:tc>
        <w:tc>
          <w:tcPr>
            <w:tcW w:w="1104" w:type="dxa"/>
            <w:tcBorders>
              <w:top w:val="single" w:sz="6" w:space="0" w:color="auto"/>
              <w:left w:val="nil"/>
              <w:bottom w:val="nil"/>
              <w:right w:val="nil"/>
            </w:tcBorders>
          </w:tcPr>
          <w:p w14:paraId="6D8B6E08"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909221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CB514" w14:textId="77777777" w:rsidR="00EE5860" w:rsidRPr="00441CD0" w:rsidRDefault="00EE5860" w:rsidP="00BB0E1F">
            <w:pPr>
              <w:pStyle w:val="TAC"/>
            </w:pPr>
          </w:p>
        </w:tc>
      </w:tr>
      <w:tr w:rsidR="00EE5860" w:rsidRPr="00441CD0" w14:paraId="027035B0" w14:textId="77777777" w:rsidTr="00BB0E1F">
        <w:trPr>
          <w:jc w:val="center"/>
        </w:trPr>
        <w:tc>
          <w:tcPr>
            <w:tcW w:w="151" w:type="dxa"/>
            <w:tcBorders>
              <w:top w:val="nil"/>
              <w:left w:val="single" w:sz="6" w:space="0" w:color="auto"/>
              <w:bottom w:val="nil"/>
              <w:right w:val="nil"/>
            </w:tcBorders>
          </w:tcPr>
          <w:p w14:paraId="65CDDFFA" w14:textId="77777777" w:rsidR="00EE5860" w:rsidRPr="00441CD0" w:rsidRDefault="00EE5860" w:rsidP="00BB0E1F">
            <w:pPr>
              <w:pStyle w:val="TAC"/>
            </w:pPr>
          </w:p>
        </w:tc>
        <w:tc>
          <w:tcPr>
            <w:tcW w:w="1104" w:type="dxa"/>
            <w:tcBorders>
              <w:top w:val="nil"/>
              <w:left w:val="nil"/>
              <w:bottom w:val="nil"/>
              <w:right w:val="nil"/>
            </w:tcBorders>
            <w:hideMark/>
          </w:tcPr>
          <w:p w14:paraId="26165E2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326B9F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FB8EA4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FFC24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D625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421B5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A209985"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4FAE82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C779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86B8E7" w14:textId="77777777" w:rsidR="00EE5860" w:rsidRPr="00441CD0" w:rsidRDefault="00EE5860" w:rsidP="00BB0E1F">
            <w:pPr>
              <w:pStyle w:val="TAC"/>
            </w:pPr>
          </w:p>
        </w:tc>
      </w:tr>
      <w:tr w:rsidR="00EE5860" w:rsidRPr="00441CD0" w14:paraId="65324CBF" w14:textId="77777777" w:rsidTr="00BB0E1F">
        <w:trPr>
          <w:jc w:val="center"/>
        </w:trPr>
        <w:tc>
          <w:tcPr>
            <w:tcW w:w="151" w:type="dxa"/>
            <w:tcBorders>
              <w:top w:val="nil"/>
              <w:left w:val="single" w:sz="6" w:space="0" w:color="auto"/>
              <w:bottom w:val="nil"/>
              <w:right w:val="nil"/>
            </w:tcBorders>
          </w:tcPr>
          <w:p w14:paraId="25C844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EEB744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9D76AD4" w14:textId="77777777" w:rsidR="00EE5860" w:rsidRPr="00441CD0" w:rsidRDefault="00EE5860" w:rsidP="00BB0E1F">
            <w:pPr>
              <w:pStyle w:val="TAC"/>
            </w:pPr>
            <w:r w:rsidRPr="00441CD0">
              <w:t xml:space="preserve">Type = </w:t>
            </w:r>
            <w:r w:rsidRPr="00441CD0">
              <w:rPr>
                <w:lang w:val="sv-SE"/>
              </w:rPr>
              <w:t>63</w:t>
            </w:r>
            <w:r w:rsidRPr="00441CD0">
              <w:t xml:space="preserve"> (decimal)</w:t>
            </w:r>
          </w:p>
        </w:tc>
        <w:tc>
          <w:tcPr>
            <w:tcW w:w="588" w:type="dxa"/>
            <w:tcBorders>
              <w:top w:val="nil"/>
              <w:left w:val="single" w:sz="4" w:space="0" w:color="auto"/>
              <w:bottom w:val="nil"/>
              <w:right w:val="single" w:sz="6" w:space="0" w:color="auto"/>
            </w:tcBorders>
          </w:tcPr>
          <w:p w14:paraId="582A2DF7" w14:textId="77777777" w:rsidR="00EE5860" w:rsidRPr="00441CD0" w:rsidRDefault="00EE5860" w:rsidP="00BB0E1F">
            <w:pPr>
              <w:pStyle w:val="TAC"/>
            </w:pPr>
          </w:p>
        </w:tc>
      </w:tr>
      <w:tr w:rsidR="00EE5860" w:rsidRPr="00441CD0" w14:paraId="4C650E7A" w14:textId="77777777" w:rsidTr="00BB0E1F">
        <w:trPr>
          <w:jc w:val="center"/>
        </w:trPr>
        <w:tc>
          <w:tcPr>
            <w:tcW w:w="151" w:type="dxa"/>
            <w:tcBorders>
              <w:top w:val="nil"/>
              <w:left w:val="single" w:sz="6" w:space="0" w:color="auto"/>
              <w:bottom w:val="nil"/>
              <w:right w:val="nil"/>
            </w:tcBorders>
          </w:tcPr>
          <w:p w14:paraId="55B72A6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E39F24"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D5D187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7809F1D" w14:textId="77777777" w:rsidR="00EE5860" w:rsidRPr="00441CD0" w:rsidRDefault="00EE5860" w:rsidP="00BB0E1F">
            <w:pPr>
              <w:pStyle w:val="TAC"/>
            </w:pPr>
          </w:p>
        </w:tc>
      </w:tr>
      <w:tr w:rsidR="00EE5860" w:rsidRPr="00441CD0" w14:paraId="5BA54127" w14:textId="77777777" w:rsidTr="00BB0E1F">
        <w:trPr>
          <w:jc w:val="center"/>
        </w:trPr>
        <w:tc>
          <w:tcPr>
            <w:tcW w:w="151" w:type="dxa"/>
            <w:tcBorders>
              <w:top w:val="nil"/>
              <w:left w:val="single" w:sz="6" w:space="0" w:color="auto"/>
              <w:bottom w:val="nil"/>
              <w:right w:val="nil"/>
            </w:tcBorders>
          </w:tcPr>
          <w:p w14:paraId="5BE92A3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05A6A0" w14:textId="77777777" w:rsidR="00EE5860" w:rsidRPr="00441CD0" w:rsidRDefault="00EE5860" w:rsidP="00BB0E1F">
            <w:pPr>
              <w:pStyle w:val="TAC"/>
              <w:rPr>
                <w:lang w:eastAsia="zh-CN"/>
              </w:rPr>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42D5FA67" w14:textId="77777777" w:rsidR="00EE5860" w:rsidRPr="00441CD0" w:rsidRDefault="00EE5860" w:rsidP="00BB0E1F">
            <w:pPr>
              <w:pStyle w:val="TAC"/>
              <w:rPr>
                <w:lang w:eastAsia="zh-CN"/>
              </w:rPr>
            </w:pPr>
            <w:r w:rsidRPr="00441CD0">
              <w:rPr>
                <w:lang w:eastAsia="zh-CN"/>
              </w:rPr>
              <w:t>IMMER</w:t>
            </w:r>
          </w:p>
        </w:tc>
        <w:tc>
          <w:tcPr>
            <w:tcW w:w="589" w:type="dxa"/>
            <w:tcBorders>
              <w:top w:val="single" w:sz="4" w:space="0" w:color="auto"/>
              <w:left w:val="single" w:sz="4" w:space="0" w:color="auto"/>
              <w:bottom w:val="single" w:sz="4" w:space="0" w:color="auto"/>
              <w:right w:val="single" w:sz="4" w:space="0" w:color="auto"/>
            </w:tcBorders>
            <w:hideMark/>
          </w:tcPr>
          <w:p w14:paraId="25F416B0" w14:textId="77777777" w:rsidR="00EE5860" w:rsidRPr="00441CD0" w:rsidRDefault="00EE5860" w:rsidP="00BB0E1F">
            <w:pPr>
              <w:pStyle w:val="TAC"/>
              <w:rPr>
                <w:lang w:eastAsia="zh-CN"/>
              </w:rPr>
            </w:pPr>
            <w:r w:rsidRPr="00441CD0">
              <w:rPr>
                <w:lang w:eastAsia="zh-CN"/>
              </w:rPr>
              <w:t>DROTH</w:t>
            </w:r>
          </w:p>
        </w:tc>
        <w:tc>
          <w:tcPr>
            <w:tcW w:w="589" w:type="dxa"/>
            <w:tcBorders>
              <w:top w:val="single" w:sz="4" w:space="0" w:color="auto"/>
              <w:left w:val="single" w:sz="4" w:space="0" w:color="auto"/>
              <w:bottom w:val="single" w:sz="4" w:space="0" w:color="auto"/>
              <w:right w:val="single" w:sz="4" w:space="0" w:color="auto"/>
            </w:tcBorders>
            <w:hideMark/>
          </w:tcPr>
          <w:p w14:paraId="20172C8A" w14:textId="77777777" w:rsidR="00EE5860" w:rsidRPr="00441CD0" w:rsidRDefault="00EE5860" w:rsidP="00BB0E1F">
            <w:pPr>
              <w:pStyle w:val="TAC"/>
              <w:rPr>
                <w:lang w:eastAsia="zh-CN"/>
              </w:rPr>
            </w:pPr>
            <w:r w:rsidRPr="00441CD0">
              <w:rPr>
                <w:lang w:eastAsia="zh-CN"/>
              </w:rPr>
              <w:t>STOPT</w:t>
            </w:r>
          </w:p>
        </w:tc>
        <w:tc>
          <w:tcPr>
            <w:tcW w:w="589" w:type="dxa"/>
            <w:tcBorders>
              <w:top w:val="single" w:sz="4" w:space="0" w:color="auto"/>
              <w:left w:val="single" w:sz="4" w:space="0" w:color="auto"/>
              <w:bottom w:val="single" w:sz="4" w:space="0" w:color="auto"/>
              <w:right w:val="single" w:sz="4" w:space="0" w:color="auto"/>
            </w:tcBorders>
            <w:hideMark/>
          </w:tcPr>
          <w:p w14:paraId="3414725D" w14:textId="77777777" w:rsidR="00EE5860" w:rsidRPr="00441CD0" w:rsidRDefault="00EE5860" w:rsidP="00BB0E1F">
            <w:pPr>
              <w:pStyle w:val="TAC"/>
              <w:rPr>
                <w:lang w:eastAsia="zh-CN"/>
              </w:rPr>
            </w:pPr>
            <w:r w:rsidRPr="00441CD0">
              <w:rPr>
                <w:lang w:eastAsia="zh-CN"/>
              </w:rPr>
              <w:t>START</w:t>
            </w:r>
          </w:p>
        </w:tc>
        <w:tc>
          <w:tcPr>
            <w:tcW w:w="589" w:type="dxa"/>
            <w:tcBorders>
              <w:top w:val="single" w:sz="4" w:space="0" w:color="auto"/>
              <w:left w:val="single" w:sz="4" w:space="0" w:color="auto"/>
              <w:bottom w:val="single" w:sz="4" w:space="0" w:color="auto"/>
              <w:right w:val="single" w:sz="4" w:space="0" w:color="auto"/>
            </w:tcBorders>
            <w:hideMark/>
          </w:tcPr>
          <w:p w14:paraId="0F743786" w14:textId="77777777" w:rsidR="00EE5860" w:rsidRPr="00441CD0" w:rsidRDefault="00EE5860" w:rsidP="00BB0E1F">
            <w:pPr>
              <w:pStyle w:val="TAC"/>
              <w:rPr>
                <w:lang w:eastAsia="zh-CN"/>
              </w:rPr>
            </w:pPr>
            <w:r w:rsidRPr="00441CD0">
              <w:rPr>
                <w:lang w:eastAsia="zh-CN"/>
              </w:rPr>
              <w:t>QUHTI</w:t>
            </w:r>
          </w:p>
        </w:tc>
        <w:tc>
          <w:tcPr>
            <w:tcW w:w="589" w:type="dxa"/>
            <w:tcBorders>
              <w:top w:val="single" w:sz="4" w:space="0" w:color="auto"/>
              <w:left w:val="single" w:sz="4" w:space="0" w:color="auto"/>
              <w:bottom w:val="single" w:sz="4" w:space="0" w:color="auto"/>
              <w:right w:val="single" w:sz="4" w:space="0" w:color="auto"/>
            </w:tcBorders>
            <w:hideMark/>
          </w:tcPr>
          <w:p w14:paraId="7882CC12" w14:textId="77777777" w:rsidR="00EE5860" w:rsidRPr="00441CD0" w:rsidRDefault="00EE5860" w:rsidP="00BB0E1F">
            <w:pPr>
              <w:pStyle w:val="TAC"/>
              <w:rPr>
                <w:lang w:eastAsia="zh-CN"/>
              </w:rPr>
            </w:pPr>
            <w:r w:rsidRPr="00441CD0">
              <w:rPr>
                <w:lang w:eastAsia="zh-CN"/>
              </w:rPr>
              <w:t>TIMTH</w:t>
            </w:r>
          </w:p>
        </w:tc>
        <w:tc>
          <w:tcPr>
            <w:tcW w:w="589" w:type="dxa"/>
            <w:tcBorders>
              <w:top w:val="single" w:sz="4" w:space="0" w:color="auto"/>
              <w:left w:val="single" w:sz="4" w:space="0" w:color="auto"/>
              <w:bottom w:val="single" w:sz="4" w:space="0" w:color="auto"/>
              <w:right w:val="single" w:sz="4" w:space="0" w:color="auto"/>
            </w:tcBorders>
            <w:hideMark/>
          </w:tcPr>
          <w:p w14:paraId="4CDBB7D0" w14:textId="77777777" w:rsidR="00EE5860" w:rsidRPr="00441CD0" w:rsidRDefault="00EE5860" w:rsidP="00BB0E1F">
            <w:pPr>
              <w:pStyle w:val="TAC"/>
              <w:rPr>
                <w:lang w:eastAsia="zh-CN"/>
              </w:rPr>
            </w:pPr>
            <w:r w:rsidRPr="00441CD0">
              <w:rPr>
                <w:lang w:eastAsia="zh-CN"/>
              </w:rPr>
              <w:t>VOLTH</w:t>
            </w:r>
          </w:p>
        </w:tc>
        <w:tc>
          <w:tcPr>
            <w:tcW w:w="589" w:type="dxa"/>
            <w:tcBorders>
              <w:top w:val="single" w:sz="4" w:space="0" w:color="auto"/>
              <w:left w:val="single" w:sz="4" w:space="0" w:color="auto"/>
              <w:bottom w:val="single" w:sz="4" w:space="0" w:color="auto"/>
              <w:right w:val="single" w:sz="4" w:space="0" w:color="auto"/>
            </w:tcBorders>
            <w:hideMark/>
          </w:tcPr>
          <w:p w14:paraId="24278859" w14:textId="77777777" w:rsidR="00EE5860" w:rsidRPr="00441CD0" w:rsidRDefault="00EE5860" w:rsidP="00BB0E1F">
            <w:pPr>
              <w:pStyle w:val="TAC"/>
              <w:rPr>
                <w:lang w:eastAsia="zh-CN"/>
              </w:rPr>
            </w:pPr>
            <w:r w:rsidRPr="00441CD0">
              <w:rPr>
                <w:lang w:eastAsia="zh-CN"/>
              </w:rPr>
              <w:t>PERIO</w:t>
            </w:r>
          </w:p>
        </w:tc>
        <w:tc>
          <w:tcPr>
            <w:tcW w:w="588" w:type="dxa"/>
            <w:tcBorders>
              <w:top w:val="nil"/>
              <w:left w:val="single" w:sz="4" w:space="0" w:color="auto"/>
              <w:bottom w:val="nil"/>
              <w:right w:val="single" w:sz="6" w:space="0" w:color="auto"/>
            </w:tcBorders>
          </w:tcPr>
          <w:p w14:paraId="1BA67362" w14:textId="77777777" w:rsidR="00EE5860" w:rsidRPr="00441CD0" w:rsidRDefault="00EE5860" w:rsidP="00BB0E1F">
            <w:pPr>
              <w:pStyle w:val="TAC"/>
            </w:pPr>
          </w:p>
        </w:tc>
      </w:tr>
      <w:tr w:rsidR="00EE5860" w:rsidRPr="00441CD0" w14:paraId="5B9BDC23" w14:textId="77777777" w:rsidTr="00BB0E1F">
        <w:trPr>
          <w:jc w:val="center"/>
        </w:trPr>
        <w:tc>
          <w:tcPr>
            <w:tcW w:w="151" w:type="dxa"/>
            <w:tcBorders>
              <w:top w:val="nil"/>
              <w:left w:val="single" w:sz="6" w:space="0" w:color="auto"/>
              <w:bottom w:val="nil"/>
              <w:right w:val="nil"/>
            </w:tcBorders>
          </w:tcPr>
          <w:p w14:paraId="6DC16B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36C0E7" w14:textId="77777777" w:rsidR="00EE5860" w:rsidRPr="00441CD0" w:rsidRDefault="00EE5860" w:rsidP="00BB0E1F">
            <w:pPr>
              <w:pStyle w:val="TAC"/>
            </w:pPr>
            <w:r w:rsidRPr="00441CD0">
              <w:t>6</w:t>
            </w:r>
          </w:p>
          <w:p w14:paraId="3F932C85" w14:textId="77777777" w:rsidR="00EE5860" w:rsidRPr="00441CD0" w:rsidRDefault="00EE5860" w:rsidP="00BB0E1F">
            <w:pPr>
              <w:pStyle w:val="TAC"/>
              <w:rPr>
                <w:lang w:eastAsia="zh-CN"/>
              </w:rPr>
            </w:pPr>
          </w:p>
        </w:tc>
        <w:tc>
          <w:tcPr>
            <w:tcW w:w="588" w:type="dxa"/>
            <w:tcBorders>
              <w:top w:val="single" w:sz="4" w:space="0" w:color="auto"/>
              <w:left w:val="single" w:sz="4" w:space="0" w:color="auto"/>
              <w:bottom w:val="single" w:sz="4" w:space="0" w:color="auto"/>
              <w:right w:val="single" w:sz="4" w:space="0" w:color="auto"/>
            </w:tcBorders>
            <w:hideMark/>
          </w:tcPr>
          <w:p w14:paraId="0C1FB28D" w14:textId="77777777" w:rsidR="00EE5860" w:rsidRPr="00441CD0" w:rsidRDefault="00EE5860" w:rsidP="00BB0E1F">
            <w:pPr>
              <w:pStyle w:val="TAC"/>
              <w:rPr>
                <w:lang w:eastAsia="zh-CN"/>
              </w:rPr>
            </w:pPr>
            <w:r w:rsidRPr="00441CD0">
              <w:rPr>
                <w:noProof/>
              </w:rPr>
              <w:t>EVETH</w:t>
            </w:r>
          </w:p>
        </w:tc>
        <w:tc>
          <w:tcPr>
            <w:tcW w:w="589" w:type="dxa"/>
            <w:tcBorders>
              <w:top w:val="single" w:sz="4" w:space="0" w:color="auto"/>
              <w:left w:val="single" w:sz="4" w:space="0" w:color="auto"/>
              <w:bottom w:val="single" w:sz="4" w:space="0" w:color="auto"/>
              <w:right w:val="single" w:sz="4" w:space="0" w:color="auto"/>
            </w:tcBorders>
            <w:hideMark/>
          </w:tcPr>
          <w:p w14:paraId="37118298" w14:textId="77777777" w:rsidR="00EE5860" w:rsidRPr="00441CD0" w:rsidRDefault="00EE5860" w:rsidP="00BB0E1F">
            <w:pPr>
              <w:pStyle w:val="TAC"/>
              <w:rPr>
                <w:lang w:eastAsia="zh-CN"/>
              </w:rPr>
            </w:pPr>
            <w:r w:rsidRPr="00441CD0">
              <w:rPr>
                <w:lang w:eastAsia="zh-CN"/>
              </w:rPr>
              <w:t>MACAR</w:t>
            </w:r>
          </w:p>
        </w:tc>
        <w:tc>
          <w:tcPr>
            <w:tcW w:w="589" w:type="dxa"/>
            <w:tcBorders>
              <w:top w:val="single" w:sz="4" w:space="0" w:color="auto"/>
              <w:left w:val="single" w:sz="4" w:space="0" w:color="auto"/>
              <w:bottom w:val="single" w:sz="4" w:space="0" w:color="auto"/>
              <w:right w:val="single" w:sz="4" w:space="0" w:color="auto"/>
            </w:tcBorders>
            <w:hideMark/>
          </w:tcPr>
          <w:p w14:paraId="35CBE3FA" w14:textId="77777777" w:rsidR="00EE5860" w:rsidRPr="00441CD0" w:rsidRDefault="00EE5860" w:rsidP="00BB0E1F">
            <w:pPr>
              <w:pStyle w:val="TAC"/>
              <w:rPr>
                <w:lang w:eastAsia="zh-CN"/>
              </w:rPr>
            </w:pPr>
            <w:r w:rsidRPr="00441CD0">
              <w:rPr>
                <w:noProof/>
                <w:lang w:val="sv-SE"/>
              </w:rPr>
              <w:t>ENVCL</w:t>
            </w:r>
          </w:p>
        </w:tc>
        <w:tc>
          <w:tcPr>
            <w:tcW w:w="589" w:type="dxa"/>
            <w:tcBorders>
              <w:top w:val="single" w:sz="4" w:space="0" w:color="auto"/>
              <w:left w:val="single" w:sz="4" w:space="0" w:color="auto"/>
              <w:bottom w:val="single" w:sz="4" w:space="0" w:color="auto"/>
              <w:right w:val="single" w:sz="4" w:space="0" w:color="auto"/>
            </w:tcBorders>
            <w:hideMark/>
          </w:tcPr>
          <w:p w14:paraId="69F5B0BB" w14:textId="77777777" w:rsidR="00EE5860" w:rsidRPr="00441CD0" w:rsidRDefault="00EE5860" w:rsidP="00BB0E1F">
            <w:pPr>
              <w:pStyle w:val="TAC"/>
              <w:rPr>
                <w:lang w:eastAsia="zh-CN"/>
              </w:rPr>
            </w:pPr>
            <w:r w:rsidRPr="00441CD0">
              <w:rPr>
                <w:lang w:eastAsia="zh-CN"/>
              </w:rPr>
              <w:t>MONIT</w:t>
            </w:r>
          </w:p>
        </w:tc>
        <w:tc>
          <w:tcPr>
            <w:tcW w:w="589" w:type="dxa"/>
            <w:tcBorders>
              <w:top w:val="single" w:sz="4" w:space="0" w:color="auto"/>
              <w:left w:val="single" w:sz="4" w:space="0" w:color="auto"/>
              <w:bottom w:val="single" w:sz="4" w:space="0" w:color="auto"/>
              <w:right w:val="single" w:sz="4" w:space="0" w:color="auto"/>
            </w:tcBorders>
            <w:hideMark/>
          </w:tcPr>
          <w:p w14:paraId="1189D7A5" w14:textId="77777777" w:rsidR="00EE5860" w:rsidRPr="00441CD0" w:rsidRDefault="00EE5860" w:rsidP="00BB0E1F">
            <w:pPr>
              <w:pStyle w:val="TAC"/>
              <w:rPr>
                <w:lang w:eastAsia="zh-CN"/>
              </w:rPr>
            </w:pPr>
            <w:r w:rsidRPr="00441CD0">
              <w:rPr>
                <w:lang w:eastAsia="zh-CN"/>
              </w:rPr>
              <w:t>TERMR</w:t>
            </w:r>
          </w:p>
        </w:tc>
        <w:tc>
          <w:tcPr>
            <w:tcW w:w="589" w:type="dxa"/>
            <w:tcBorders>
              <w:top w:val="single" w:sz="4" w:space="0" w:color="auto"/>
              <w:left w:val="single" w:sz="4" w:space="0" w:color="auto"/>
              <w:bottom w:val="single" w:sz="4" w:space="0" w:color="auto"/>
              <w:right w:val="single" w:sz="4" w:space="0" w:color="auto"/>
            </w:tcBorders>
            <w:hideMark/>
          </w:tcPr>
          <w:p w14:paraId="70228305" w14:textId="77777777" w:rsidR="00EE5860" w:rsidRPr="00441CD0" w:rsidRDefault="00EE5860" w:rsidP="00BB0E1F">
            <w:pPr>
              <w:pStyle w:val="TAC"/>
              <w:rPr>
                <w:lang w:eastAsia="zh-CN"/>
              </w:rPr>
            </w:pPr>
            <w:r w:rsidRPr="00441CD0">
              <w:rPr>
                <w:lang w:eastAsia="zh-CN"/>
              </w:rPr>
              <w:t>LIUSA</w:t>
            </w:r>
          </w:p>
        </w:tc>
        <w:tc>
          <w:tcPr>
            <w:tcW w:w="589" w:type="dxa"/>
            <w:tcBorders>
              <w:top w:val="single" w:sz="4" w:space="0" w:color="auto"/>
              <w:left w:val="single" w:sz="4" w:space="0" w:color="auto"/>
              <w:bottom w:val="single" w:sz="4" w:space="0" w:color="auto"/>
              <w:right w:val="single" w:sz="4" w:space="0" w:color="auto"/>
            </w:tcBorders>
            <w:hideMark/>
          </w:tcPr>
          <w:p w14:paraId="77094BDA" w14:textId="77777777" w:rsidR="00EE5860" w:rsidRPr="00441CD0" w:rsidRDefault="00EE5860" w:rsidP="00BB0E1F">
            <w:pPr>
              <w:pStyle w:val="TAC"/>
              <w:rPr>
                <w:lang w:eastAsia="zh-CN"/>
              </w:rPr>
            </w:pPr>
            <w:r w:rsidRPr="00441CD0">
              <w:rPr>
                <w:lang w:eastAsia="zh-CN"/>
              </w:rPr>
              <w:t>TIMQU</w:t>
            </w:r>
          </w:p>
        </w:tc>
        <w:tc>
          <w:tcPr>
            <w:tcW w:w="589" w:type="dxa"/>
            <w:tcBorders>
              <w:top w:val="single" w:sz="4" w:space="0" w:color="auto"/>
              <w:left w:val="single" w:sz="4" w:space="0" w:color="auto"/>
              <w:bottom w:val="single" w:sz="4" w:space="0" w:color="auto"/>
              <w:right w:val="single" w:sz="4" w:space="0" w:color="auto"/>
            </w:tcBorders>
            <w:hideMark/>
          </w:tcPr>
          <w:p w14:paraId="3AAFDFE9" w14:textId="77777777" w:rsidR="00EE5860" w:rsidRPr="00441CD0" w:rsidRDefault="00EE5860" w:rsidP="00BB0E1F">
            <w:pPr>
              <w:pStyle w:val="TAC"/>
              <w:rPr>
                <w:lang w:eastAsia="zh-CN"/>
              </w:rPr>
            </w:pPr>
            <w:r w:rsidRPr="00441CD0">
              <w:rPr>
                <w:lang w:eastAsia="zh-CN"/>
              </w:rPr>
              <w:t>VOLQU</w:t>
            </w:r>
          </w:p>
        </w:tc>
        <w:tc>
          <w:tcPr>
            <w:tcW w:w="588" w:type="dxa"/>
            <w:tcBorders>
              <w:top w:val="nil"/>
              <w:left w:val="single" w:sz="4" w:space="0" w:color="auto"/>
              <w:bottom w:val="nil"/>
              <w:right w:val="single" w:sz="6" w:space="0" w:color="auto"/>
            </w:tcBorders>
          </w:tcPr>
          <w:p w14:paraId="082DAEE9" w14:textId="77777777" w:rsidR="00EE5860" w:rsidRPr="00441CD0" w:rsidRDefault="00EE5860" w:rsidP="00BB0E1F">
            <w:pPr>
              <w:pStyle w:val="TAC"/>
            </w:pPr>
          </w:p>
        </w:tc>
      </w:tr>
      <w:tr w:rsidR="00EE5860" w:rsidRPr="00441CD0" w14:paraId="69CCDC0A" w14:textId="77777777" w:rsidTr="00BB0E1F">
        <w:trPr>
          <w:jc w:val="center"/>
        </w:trPr>
        <w:tc>
          <w:tcPr>
            <w:tcW w:w="151" w:type="dxa"/>
            <w:tcBorders>
              <w:top w:val="nil"/>
              <w:left w:val="single" w:sz="6" w:space="0" w:color="auto"/>
              <w:bottom w:val="nil"/>
              <w:right w:val="nil"/>
            </w:tcBorders>
          </w:tcPr>
          <w:p w14:paraId="05590D19" w14:textId="77777777" w:rsidR="00EE5860" w:rsidRPr="00441CD0" w:rsidRDefault="00EE5860" w:rsidP="00BB0E1F">
            <w:pPr>
              <w:pStyle w:val="TAC"/>
            </w:pPr>
          </w:p>
        </w:tc>
        <w:tc>
          <w:tcPr>
            <w:tcW w:w="1104" w:type="dxa"/>
            <w:tcBorders>
              <w:top w:val="nil"/>
              <w:left w:val="nil"/>
              <w:bottom w:val="nil"/>
              <w:right w:val="single" w:sz="4" w:space="0" w:color="auto"/>
            </w:tcBorders>
          </w:tcPr>
          <w:p w14:paraId="44583E84" w14:textId="77777777" w:rsidR="00EE5860" w:rsidRPr="00441CD0" w:rsidRDefault="00EE5860" w:rsidP="00BB0E1F">
            <w:pPr>
              <w:pStyle w:val="TAC"/>
            </w:pPr>
            <w:r w:rsidRPr="00441CD0">
              <w:t>7</w:t>
            </w:r>
          </w:p>
        </w:tc>
        <w:tc>
          <w:tcPr>
            <w:tcW w:w="588" w:type="dxa"/>
            <w:tcBorders>
              <w:top w:val="single" w:sz="4" w:space="0" w:color="auto"/>
              <w:left w:val="single" w:sz="4" w:space="0" w:color="auto"/>
              <w:bottom w:val="single" w:sz="4" w:space="0" w:color="auto"/>
              <w:right w:val="single" w:sz="4" w:space="0" w:color="auto"/>
            </w:tcBorders>
          </w:tcPr>
          <w:p w14:paraId="08631DE8" w14:textId="77777777" w:rsidR="00EE5860" w:rsidRPr="00441CD0" w:rsidRDefault="00EE5860" w:rsidP="00BB0E1F">
            <w:pPr>
              <w:pStyle w:val="TAC"/>
              <w:rPr>
                <w:noProof/>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D7EF97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B3610B1" w14:textId="77777777" w:rsidR="00EE5860" w:rsidRPr="00441CD0" w:rsidRDefault="00EE5860" w:rsidP="00BB0E1F">
            <w:pPr>
              <w:pStyle w:val="TAC"/>
              <w:rPr>
                <w:noProof/>
                <w:lang w:val="sv-SE"/>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142B3FCE" w14:textId="77777777" w:rsidR="00EE5860" w:rsidRPr="00441CD0" w:rsidRDefault="00EE5860" w:rsidP="00BB0E1F">
            <w:pPr>
              <w:pStyle w:val="TAC"/>
              <w:rPr>
                <w:lang w:eastAsia="zh-CN"/>
              </w:rPr>
            </w:pPr>
            <w:r>
              <w:rPr>
                <w:lang w:eastAsia="zh-CN"/>
              </w:rPr>
              <w:t>EMRRE</w:t>
            </w:r>
          </w:p>
        </w:tc>
        <w:tc>
          <w:tcPr>
            <w:tcW w:w="589" w:type="dxa"/>
            <w:tcBorders>
              <w:top w:val="single" w:sz="4" w:space="0" w:color="auto"/>
              <w:left w:val="single" w:sz="4" w:space="0" w:color="auto"/>
              <w:bottom w:val="single" w:sz="4" w:space="0" w:color="auto"/>
              <w:right w:val="single" w:sz="4" w:space="0" w:color="auto"/>
            </w:tcBorders>
          </w:tcPr>
          <w:p w14:paraId="5A3B6BB8" w14:textId="77777777" w:rsidR="00EE5860" w:rsidRPr="00441CD0" w:rsidRDefault="00EE5860" w:rsidP="00BB0E1F">
            <w:pPr>
              <w:pStyle w:val="TAC"/>
              <w:rPr>
                <w:lang w:eastAsia="zh-CN"/>
              </w:rPr>
            </w:pPr>
            <w:r>
              <w:rPr>
                <w:lang w:eastAsia="zh-CN"/>
              </w:rPr>
              <w:t>QUVTI</w:t>
            </w:r>
          </w:p>
        </w:tc>
        <w:tc>
          <w:tcPr>
            <w:tcW w:w="589" w:type="dxa"/>
            <w:tcBorders>
              <w:top w:val="single" w:sz="4" w:space="0" w:color="auto"/>
              <w:left w:val="single" w:sz="4" w:space="0" w:color="auto"/>
              <w:bottom w:val="single" w:sz="4" w:space="0" w:color="auto"/>
              <w:right w:val="single" w:sz="4" w:space="0" w:color="auto"/>
            </w:tcBorders>
          </w:tcPr>
          <w:p w14:paraId="34A0604A" w14:textId="77777777" w:rsidR="00EE5860" w:rsidRPr="00441CD0" w:rsidRDefault="00EE5860" w:rsidP="00BB0E1F">
            <w:pPr>
              <w:pStyle w:val="TAC"/>
              <w:rPr>
                <w:lang w:eastAsia="zh-CN"/>
              </w:rPr>
            </w:pPr>
            <w:r w:rsidRPr="00441CD0">
              <w:rPr>
                <w:noProof/>
              </w:rPr>
              <w:t>IPMJL</w:t>
            </w:r>
          </w:p>
        </w:tc>
        <w:tc>
          <w:tcPr>
            <w:tcW w:w="589" w:type="dxa"/>
            <w:tcBorders>
              <w:top w:val="single" w:sz="4" w:space="0" w:color="auto"/>
              <w:left w:val="single" w:sz="4" w:space="0" w:color="auto"/>
              <w:bottom w:val="single" w:sz="4" w:space="0" w:color="auto"/>
              <w:right w:val="single" w:sz="4" w:space="0" w:color="auto"/>
            </w:tcBorders>
          </w:tcPr>
          <w:p w14:paraId="079AC6AF" w14:textId="77777777" w:rsidR="00EE5860" w:rsidRPr="00441CD0" w:rsidRDefault="00EE5860" w:rsidP="00BB0E1F">
            <w:pPr>
              <w:pStyle w:val="TAC"/>
              <w:rPr>
                <w:lang w:eastAsia="zh-CN"/>
              </w:rPr>
            </w:pPr>
            <w:r w:rsidRPr="00441CD0">
              <w:t>TEBUR</w:t>
            </w:r>
          </w:p>
        </w:tc>
        <w:tc>
          <w:tcPr>
            <w:tcW w:w="589" w:type="dxa"/>
            <w:tcBorders>
              <w:top w:val="single" w:sz="4" w:space="0" w:color="auto"/>
              <w:left w:val="single" w:sz="4" w:space="0" w:color="auto"/>
              <w:bottom w:val="single" w:sz="4" w:space="0" w:color="auto"/>
              <w:right w:val="single" w:sz="4" w:space="0" w:color="auto"/>
            </w:tcBorders>
          </w:tcPr>
          <w:p w14:paraId="57C4EC35" w14:textId="77777777" w:rsidR="00EE5860" w:rsidRPr="00441CD0" w:rsidRDefault="00EE5860" w:rsidP="00BB0E1F">
            <w:pPr>
              <w:pStyle w:val="TAC"/>
              <w:rPr>
                <w:lang w:eastAsia="zh-CN"/>
              </w:rPr>
            </w:pPr>
            <w:r w:rsidRPr="00441CD0">
              <w:rPr>
                <w:lang w:eastAsia="zh-CN"/>
              </w:rPr>
              <w:t>EVEQU</w:t>
            </w:r>
          </w:p>
        </w:tc>
        <w:tc>
          <w:tcPr>
            <w:tcW w:w="588" w:type="dxa"/>
            <w:tcBorders>
              <w:top w:val="nil"/>
              <w:left w:val="single" w:sz="4" w:space="0" w:color="auto"/>
              <w:bottom w:val="nil"/>
              <w:right w:val="single" w:sz="6" w:space="0" w:color="auto"/>
            </w:tcBorders>
          </w:tcPr>
          <w:p w14:paraId="38A695C8" w14:textId="77777777" w:rsidR="00EE5860" w:rsidRPr="00441CD0" w:rsidRDefault="00EE5860" w:rsidP="00BB0E1F">
            <w:pPr>
              <w:pStyle w:val="TAC"/>
            </w:pPr>
          </w:p>
        </w:tc>
      </w:tr>
      <w:tr w:rsidR="00EE5860" w:rsidRPr="00441CD0" w14:paraId="0D34D7DE" w14:textId="77777777" w:rsidTr="00BB0E1F">
        <w:trPr>
          <w:jc w:val="center"/>
        </w:trPr>
        <w:tc>
          <w:tcPr>
            <w:tcW w:w="151" w:type="dxa"/>
            <w:tcBorders>
              <w:top w:val="nil"/>
              <w:left w:val="single" w:sz="6" w:space="0" w:color="auto"/>
              <w:bottom w:val="single" w:sz="4" w:space="0" w:color="auto"/>
              <w:right w:val="nil"/>
            </w:tcBorders>
          </w:tcPr>
          <w:p w14:paraId="7322694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E06D1" w14:textId="77777777" w:rsidR="00EE5860" w:rsidRPr="00441CD0" w:rsidRDefault="00EE5860" w:rsidP="00BB0E1F">
            <w:pPr>
              <w:pStyle w:val="TAC"/>
            </w:pPr>
            <w:r w:rsidRPr="00441CD0">
              <w:rPr>
                <w:lang w:eastAsia="zh-CN"/>
              </w:rPr>
              <w:t>8</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C8259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57DFE2" w14:textId="77777777" w:rsidR="00EE5860" w:rsidRPr="00441CD0" w:rsidRDefault="00EE5860" w:rsidP="00BB0E1F">
            <w:pPr>
              <w:pStyle w:val="TAC"/>
              <w:rPr>
                <w:lang w:val="x-none"/>
              </w:rPr>
            </w:pPr>
          </w:p>
        </w:tc>
      </w:tr>
    </w:tbl>
    <w:p w14:paraId="3F4A0F6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41</w:t>
      </w:r>
      <w:r w:rsidRPr="00441CD0">
        <w:rPr>
          <w:lang w:eastAsia="zh-CN"/>
        </w:rPr>
        <w:t>-</w:t>
      </w:r>
      <w:r w:rsidRPr="00441CD0">
        <w:rPr>
          <w:lang w:eastAsia="ja-JP"/>
        </w:rPr>
        <w:t>1</w:t>
      </w:r>
      <w:r w:rsidRPr="00441CD0">
        <w:t xml:space="preserve">: Usage </w:t>
      </w:r>
      <w:r w:rsidRPr="00441CD0">
        <w:rPr>
          <w:lang w:eastAsia="ja-JP"/>
        </w:rPr>
        <w:t>Report Trigger</w:t>
      </w:r>
    </w:p>
    <w:p w14:paraId="173CCAC4" w14:textId="77777777" w:rsidR="00EE5860" w:rsidRPr="00441CD0" w:rsidRDefault="00EE5860" w:rsidP="00EE5860">
      <w:pPr>
        <w:rPr>
          <w:noProof/>
        </w:rPr>
      </w:pPr>
      <w:r w:rsidRPr="00441CD0">
        <w:rPr>
          <w:noProof/>
        </w:rPr>
        <w:t>Octet 5 shall be encoded as follows:</w:t>
      </w:r>
    </w:p>
    <w:p w14:paraId="123B8278" w14:textId="77777777" w:rsidR="00EE5860" w:rsidRPr="00441CD0" w:rsidRDefault="00EE5860" w:rsidP="00EE5860">
      <w:pPr>
        <w:pStyle w:val="B1"/>
        <w:rPr>
          <w:noProof/>
        </w:rPr>
      </w:pPr>
      <w:r w:rsidRPr="00441CD0">
        <w:rPr>
          <w:noProof/>
        </w:rPr>
        <w:t>-</w:t>
      </w:r>
      <w:r w:rsidRPr="00441CD0">
        <w:rPr>
          <w:noProof/>
        </w:rPr>
        <w:tab/>
        <w:t>Bit 1 – PERIO (</w:t>
      </w:r>
      <w:r w:rsidRPr="00441CD0">
        <w:rPr>
          <w:lang w:eastAsia="zh-CN"/>
        </w:rPr>
        <w:t>Periodic Reporting)</w:t>
      </w:r>
      <w:r w:rsidRPr="00441CD0">
        <w:rPr>
          <w:noProof/>
        </w:rPr>
        <w:t>: when set to "1", this indicates a periodic report.</w:t>
      </w:r>
    </w:p>
    <w:p w14:paraId="1008F117" w14:textId="77777777" w:rsidR="00EE5860" w:rsidRPr="00441CD0" w:rsidRDefault="00EE5860" w:rsidP="00EE5860">
      <w:pPr>
        <w:pStyle w:val="B1"/>
        <w:rPr>
          <w:noProof/>
        </w:rPr>
      </w:pPr>
      <w:r w:rsidRPr="00441CD0">
        <w:rPr>
          <w:noProof/>
        </w:rPr>
        <w:t>-</w:t>
      </w:r>
      <w:r w:rsidRPr="00441CD0">
        <w:rPr>
          <w:noProof/>
        </w:rPr>
        <w:tab/>
        <w:t>Bit 2 – VOLTH (</w:t>
      </w:r>
      <w:r w:rsidRPr="00441CD0">
        <w:rPr>
          <w:lang w:eastAsia="zh-CN"/>
        </w:rPr>
        <w:t>Volume Threshold)</w:t>
      </w:r>
      <w:r w:rsidRPr="00441CD0">
        <w:rPr>
          <w:noProof/>
        </w:rPr>
        <w:t>: when set to "1", this indicates that the data volume usage reaches a volume threshold.</w:t>
      </w:r>
    </w:p>
    <w:p w14:paraId="4215BB60" w14:textId="77777777" w:rsidR="00EE5860" w:rsidRPr="00441CD0" w:rsidRDefault="00EE5860" w:rsidP="00EE5860">
      <w:pPr>
        <w:pStyle w:val="B1"/>
        <w:rPr>
          <w:noProof/>
        </w:rPr>
      </w:pPr>
      <w:r w:rsidRPr="00441CD0">
        <w:rPr>
          <w:noProof/>
        </w:rPr>
        <w:t>-</w:t>
      </w:r>
      <w:r w:rsidRPr="00441CD0">
        <w:rPr>
          <w:noProof/>
        </w:rPr>
        <w:tab/>
        <w:t>Bit 3 – TIMTH (</w:t>
      </w:r>
      <w:r w:rsidRPr="00441CD0">
        <w:rPr>
          <w:lang w:eastAsia="zh-CN"/>
        </w:rPr>
        <w:t>Time Threshold)</w:t>
      </w:r>
      <w:r w:rsidRPr="00441CD0">
        <w:rPr>
          <w:noProof/>
        </w:rPr>
        <w:t>: when set to "1", this indicates that the time usage reaches a time threshold.</w:t>
      </w:r>
    </w:p>
    <w:p w14:paraId="56C2184E" w14:textId="77777777" w:rsidR="00EE5860" w:rsidRPr="00441CD0" w:rsidRDefault="00EE5860" w:rsidP="00EE5860">
      <w:pPr>
        <w:pStyle w:val="B1"/>
        <w:rPr>
          <w:noProof/>
        </w:rPr>
      </w:pPr>
      <w:r w:rsidRPr="00441CD0">
        <w:rPr>
          <w:noProof/>
        </w:rPr>
        <w:t>-</w:t>
      </w:r>
      <w:r w:rsidRPr="00441CD0">
        <w:rPr>
          <w:noProof/>
        </w:rPr>
        <w:tab/>
        <w:t>Bit 4 – QUHTI (Quota Holding</w:t>
      </w:r>
      <w:r w:rsidRPr="00441CD0">
        <w:rPr>
          <w:lang w:eastAsia="zh-CN"/>
        </w:rPr>
        <w:t xml:space="preserve"> Time)</w:t>
      </w:r>
      <w:r w:rsidRPr="00441CD0">
        <w:rPr>
          <w:noProof/>
        </w:rPr>
        <w:t>: when set to "1", this indicates that no packets have been received for a period exceeding the Quota Holding Time.</w:t>
      </w:r>
    </w:p>
    <w:p w14:paraId="6F2B5EA5" w14:textId="77777777" w:rsidR="00EE5860" w:rsidRPr="00441CD0" w:rsidRDefault="00EE5860" w:rsidP="00EE5860">
      <w:pPr>
        <w:pStyle w:val="B1"/>
        <w:rPr>
          <w:noProof/>
        </w:rPr>
      </w:pPr>
      <w:r w:rsidRPr="00441CD0">
        <w:rPr>
          <w:noProof/>
        </w:rPr>
        <w:t>-</w:t>
      </w:r>
      <w:r w:rsidRPr="00441CD0">
        <w:rPr>
          <w:noProof/>
        </w:rPr>
        <w:tab/>
        <w:t>Bit 5 – START (</w:t>
      </w:r>
      <w:r w:rsidRPr="00441CD0">
        <w:rPr>
          <w:lang w:eastAsia="zh-CN"/>
        </w:rPr>
        <w:t>Start of Traffic)</w:t>
      </w:r>
      <w:r w:rsidRPr="00441CD0">
        <w:rPr>
          <w:noProof/>
        </w:rPr>
        <w:t>: when set to "1", this indicates that the start of traffic is detected.</w:t>
      </w:r>
    </w:p>
    <w:p w14:paraId="6DDAD8E0" w14:textId="77777777" w:rsidR="00EE5860" w:rsidRPr="00441CD0" w:rsidRDefault="00EE5860" w:rsidP="00EE5860">
      <w:pPr>
        <w:pStyle w:val="B1"/>
        <w:rPr>
          <w:noProof/>
        </w:rPr>
      </w:pPr>
      <w:r w:rsidRPr="00441CD0">
        <w:rPr>
          <w:noProof/>
        </w:rPr>
        <w:t>-</w:t>
      </w:r>
      <w:r w:rsidRPr="00441CD0">
        <w:rPr>
          <w:noProof/>
        </w:rPr>
        <w:tab/>
        <w:t>Bit 6 – STOPT (</w:t>
      </w:r>
      <w:r w:rsidRPr="00441CD0">
        <w:rPr>
          <w:lang w:eastAsia="zh-CN"/>
        </w:rPr>
        <w:t>Stop of Traffic)</w:t>
      </w:r>
      <w:r w:rsidRPr="00441CD0">
        <w:rPr>
          <w:noProof/>
        </w:rPr>
        <w:t>: when set to "1", this indicates that the stop of traffic is detected.</w:t>
      </w:r>
    </w:p>
    <w:p w14:paraId="7FBEE9CE" w14:textId="77777777" w:rsidR="00EE5860" w:rsidRPr="00441CD0" w:rsidRDefault="00EE5860" w:rsidP="00EE5860">
      <w:pPr>
        <w:pStyle w:val="B1"/>
        <w:rPr>
          <w:noProof/>
        </w:rPr>
      </w:pPr>
      <w:r w:rsidRPr="00441CD0">
        <w:rPr>
          <w:noProof/>
        </w:rPr>
        <w:t>-</w:t>
      </w:r>
      <w:r w:rsidRPr="00441CD0">
        <w:rPr>
          <w:noProof/>
        </w:rPr>
        <w:tab/>
        <w:t>Bit 7 - DROTH (Dropped DL Traffic Threshold): when set to "1", this indicates that the DL traffic being dropped reaches a threshold.</w:t>
      </w:r>
    </w:p>
    <w:p w14:paraId="5A1C7B58" w14:textId="77777777" w:rsidR="00EE5860" w:rsidRPr="00441CD0" w:rsidRDefault="00EE5860" w:rsidP="00EE5860">
      <w:pPr>
        <w:pStyle w:val="B1"/>
        <w:rPr>
          <w:noProof/>
        </w:rPr>
      </w:pPr>
      <w:r w:rsidRPr="00441CD0">
        <w:rPr>
          <w:noProof/>
        </w:rPr>
        <w:lastRenderedPageBreak/>
        <w:t>-</w:t>
      </w:r>
      <w:r w:rsidRPr="00441CD0">
        <w:rPr>
          <w:noProof/>
        </w:rPr>
        <w:tab/>
        <w:t>Bit 8 – IMMER (</w:t>
      </w:r>
      <w:r w:rsidRPr="00441CD0">
        <w:rPr>
          <w:lang w:eastAsia="zh-CN"/>
        </w:rPr>
        <w:t>Immediate Report)</w:t>
      </w:r>
      <w:r w:rsidRPr="00441CD0">
        <w:rPr>
          <w:noProof/>
        </w:rPr>
        <w:t>: when set to "1", this indicates an immediate report reported on CP function demand.</w:t>
      </w:r>
    </w:p>
    <w:p w14:paraId="11B4D462" w14:textId="77777777" w:rsidR="00EE5860" w:rsidRPr="00441CD0" w:rsidRDefault="00EE5860" w:rsidP="00EE5860">
      <w:pPr>
        <w:pStyle w:val="B1"/>
        <w:rPr>
          <w:noProof/>
        </w:rPr>
      </w:pPr>
      <w:r w:rsidRPr="00441CD0">
        <w:rPr>
          <w:noProof/>
        </w:rPr>
        <w:t>Octet 6 shall be encoded as follows:</w:t>
      </w:r>
    </w:p>
    <w:p w14:paraId="61447F47" w14:textId="77777777" w:rsidR="00EE5860" w:rsidRPr="00441CD0" w:rsidRDefault="00EE5860" w:rsidP="00EE5860">
      <w:pPr>
        <w:pStyle w:val="B1"/>
        <w:rPr>
          <w:noProof/>
        </w:rPr>
      </w:pPr>
      <w:r w:rsidRPr="00441CD0">
        <w:rPr>
          <w:noProof/>
        </w:rPr>
        <w:t>-</w:t>
      </w:r>
      <w:r w:rsidRPr="00441CD0">
        <w:rPr>
          <w:noProof/>
        </w:rPr>
        <w:tab/>
        <w:t>Bit 1 – VOLQU (</w:t>
      </w:r>
      <w:r w:rsidRPr="00441CD0">
        <w:rPr>
          <w:lang w:eastAsia="zh-CN"/>
        </w:rPr>
        <w:t>Volume Quota)</w:t>
      </w:r>
      <w:r w:rsidRPr="00441CD0">
        <w:rPr>
          <w:noProof/>
        </w:rPr>
        <w:t>: when set to "1", this indicates that the Volume Quota has been exhausted.</w:t>
      </w:r>
    </w:p>
    <w:p w14:paraId="1BD3B22B" w14:textId="77777777" w:rsidR="00EE5860" w:rsidRPr="00441CD0" w:rsidRDefault="00EE5860" w:rsidP="00EE5860">
      <w:pPr>
        <w:pStyle w:val="B1"/>
        <w:rPr>
          <w:noProof/>
        </w:rPr>
      </w:pPr>
      <w:r w:rsidRPr="00441CD0">
        <w:rPr>
          <w:noProof/>
        </w:rPr>
        <w:t>-</w:t>
      </w:r>
      <w:r w:rsidRPr="00441CD0">
        <w:rPr>
          <w:noProof/>
        </w:rPr>
        <w:tab/>
        <w:t>Bit 2 – TIMQU (</w:t>
      </w:r>
      <w:r w:rsidRPr="00441CD0">
        <w:rPr>
          <w:lang w:eastAsia="zh-CN"/>
        </w:rPr>
        <w:t>Time Quota)</w:t>
      </w:r>
      <w:r w:rsidRPr="00441CD0">
        <w:rPr>
          <w:noProof/>
        </w:rPr>
        <w:t>: when set to "1", this indicates that the Time Quota has been exhausted.</w:t>
      </w:r>
    </w:p>
    <w:p w14:paraId="2366DA43" w14:textId="5C549926" w:rsidR="00EE5860" w:rsidRPr="00441CD0" w:rsidRDefault="00EE5860" w:rsidP="00EE5860">
      <w:pPr>
        <w:pStyle w:val="B1"/>
        <w:rPr>
          <w:noProof/>
        </w:rPr>
      </w:pPr>
      <w:r w:rsidRPr="00441CD0">
        <w:t>-</w:t>
      </w:r>
      <w:r w:rsidRPr="00441CD0">
        <w:tab/>
        <w:t xml:space="preserve">Bit 3 - </w:t>
      </w:r>
      <w:r w:rsidRPr="00441CD0">
        <w:rPr>
          <w:noProof/>
        </w:rPr>
        <w:t xml:space="preserve">LIUSA (Linked Usage Reporting): when set to "1", this indicates a linked usage report, i.e. a usage report being reported for a URR due to a usage report being also reported for a linked URR (see </w:t>
      </w:r>
      <w:r w:rsidR="00415C19" w:rsidRPr="00441CD0">
        <w:rPr>
          <w:noProof/>
        </w:rPr>
        <w:t>clause</w:t>
      </w:r>
      <w:r w:rsidR="00415C19">
        <w:rPr>
          <w:noProof/>
        </w:rPr>
        <w:t> </w:t>
      </w:r>
      <w:r w:rsidR="00415C19" w:rsidRPr="00441CD0">
        <w:rPr>
          <w:noProof/>
        </w:rPr>
        <w:t>5</w:t>
      </w:r>
      <w:r w:rsidRPr="00441CD0">
        <w:rPr>
          <w:noProof/>
        </w:rPr>
        <w:t>.2.2.4).</w:t>
      </w:r>
    </w:p>
    <w:p w14:paraId="3BD0107C" w14:textId="77777777" w:rsidR="00EE5860" w:rsidRPr="00441CD0" w:rsidRDefault="00EE5860" w:rsidP="00EE5860">
      <w:pPr>
        <w:pStyle w:val="B1"/>
        <w:rPr>
          <w:noProof/>
        </w:rPr>
      </w:pPr>
      <w:r w:rsidRPr="00441CD0">
        <w:t>-</w:t>
      </w:r>
      <w:r w:rsidRPr="00441CD0">
        <w:tab/>
        <w:t xml:space="preserve">Bit 4 – </w:t>
      </w:r>
      <w:r w:rsidRPr="00441CD0">
        <w:rPr>
          <w:noProof/>
        </w:rPr>
        <w:t>TERMR (Termination Report): when set to "1", this indicates a usage report being reported (in a PFCP Session Deletion Response) for a URR due to the termination of the PFCP session, or a usage report being reported (in a PFCP Session Modification Response) for a URR due to the removal of the URR or dissociated from the last PDR.</w:t>
      </w:r>
    </w:p>
    <w:p w14:paraId="38153E36" w14:textId="77777777" w:rsidR="00EE5860" w:rsidRPr="00441CD0" w:rsidRDefault="00EE5860" w:rsidP="00EE5860">
      <w:pPr>
        <w:pStyle w:val="B1"/>
        <w:rPr>
          <w:noProof/>
        </w:rPr>
      </w:pPr>
      <w:r w:rsidRPr="00441CD0">
        <w:t>-</w:t>
      </w:r>
      <w:r w:rsidRPr="00441CD0">
        <w:tab/>
        <w:t xml:space="preserve">Bit 5 – </w:t>
      </w:r>
      <w:r w:rsidRPr="00441CD0">
        <w:rPr>
          <w:noProof/>
        </w:rPr>
        <w:t>MONIT (Monitoring Time): when set to "1", this indicates a usage report being reported for a URR due to the Monitoring Time being reached.</w:t>
      </w:r>
    </w:p>
    <w:p w14:paraId="22007D4E" w14:textId="156F4DA6" w:rsidR="00EE5860" w:rsidRPr="00441CD0" w:rsidRDefault="00EE5860" w:rsidP="00EE5860">
      <w:pPr>
        <w:pStyle w:val="B1"/>
        <w:rPr>
          <w:noProof/>
        </w:rPr>
      </w:pPr>
      <w:r w:rsidRPr="00441CD0">
        <w:rPr>
          <w:noProof/>
        </w:rPr>
        <w:t>-</w:t>
      </w:r>
      <w:r w:rsidRPr="00441CD0">
        <w:rPr>
          <w:noProof/>
        </w:rPr>
        <w:tab/>
        <w:t xml:space="preserve">Bit 6 – ENVCL (Envelope Closure): when set to "1", this indicates the usage report is generated for closure of an envelope (see </w:t>
      </w:r>
      <w:r w:rsidR="00415C19" w:rsidRPr="00441CD0">
        <w:rPr>
          <w:noProof/>
        </w:rPr>
        <w:t>clause</w:t>
      </w:r>
      <w:r w:rsidR="00415C19">
        <w:rPr>
          <w:noProof/>
        </w:rPr>
        <w:t> </w:t>
      </w:r>
      <w:r w:rsidR="00415C19" w:rsidRPr="00441CD0">
        <w:rPr>
          <w:noProof/>
        </w:rPr>
        <w:t>5</w:t>
      </w:r>
      <w:r w:rsidRPr="00441CD0">
        <w:rPr>
          <w:noProof/>
        </w:rPr>
        <w:t>.2.2.3).</w:t>
      </w:r>
    </w:p>
    <w:p w14:paraId="07D3CB18" w14:textId="77777777" w:rsidR="00EE5860" w:rsidRPr="00441CD0" w:rsidRDefault="00EE5860" w:rsidP="00EE5860">
      <w:pPr>
        <w:pStyle w:val="B1"/>
        <w:rPr>
          <w:noProof/>
        </w:rPr>
      </w:pPr>
      <w:r w:rsidRPr="00441CD0">
        <w:rPr>
          <w:noProof/>
        </w:rPr>
        <w:t>-</w:t>
      </w:r>
      <w:r w:rsidRPr="00441CD0">
        <w:rPr>
          <w:noProof/>
        </w:rPr>
        <w:tab/>
        <w:t>Bit 7 – MACAR (MAC Addresses Reporting): when set to "1", this indicates a usage report to report MAC (Ethernet) addresses used as source address of frames sent UL by the UE.</w:t>
      </w:r>
    </w:p>
    <w:p w14:paraId="6322FC35" w14:textId="77777777" w:rsidR="00EE5860" w:rsidRPr="00441CD0" w:rsidRDefault="00EE5860" w:rsidP="00EE5860">
      <w:pPr>
        <w:pStyle w:val="B1"/>
      </w:pPr>
      <w:r w:rsidRPr="00441CD0">
        <w:rPr>
          <w:noProof/>
        </w:rPr>
        <w:t>-</w:t>
      </w:r>
      <w:r w:rsidRPr="00441CD0">
        <w:rPr>
          <w:noProof/>
        </w:rPr>
        <w:tab/>
        <w:t>Bits 8: EVETH (Event Threshold): when set to "1", this indicates a usage report is generated when an event threshold is reached.</w:t>
      </w:r>
    </w:p>
    <w:p w14:paraId="503268B3" w14:textId="77777777" w:rsidR="00EE5860" w:rsidRPr="00441CD0" w:rsidRDefault="00EE5860" w:rsidP="00EE5860">
      <w:pPr>
        <w:rPr>
          <w:noProof/>
        </w:rPr>
      </w:pPr>
      <w:r w:rsidRPr="00441CD0">
        <w:rPr>
          <w:noProof/>
        </w:rPr>
        <w:t>Octet 7 shall be encoded as follows:</w:t>
      </w:r>
    </w:p>
    <w:p w14:paraId="38E78700" w14:textId="77777777" w:rsidR="00EE5860" w:rsidRPr="00441CD0" w:rsidRDefault="00EE5860" w:rsidP="00EE5860">
      <w:pPr>
        <w:pStyle w:val="B1"/>
      </w:pPr>
      <w:r w:rsidRPr="00441CD0">
        <w:t>-</w:t>
      </w:r>
      <w:r w:rsidRPr="00441CD0">
        <w:tab/>
        <w:t xml:space="preserve">Bit 1 – EVEQU (Event Quota): when set to </w:t>
      </w:r>
      <w:r w:rsidRPr="00441CD0">
        <w:rPr>
          <w:noProof/>
        </w:rPr>
        <w:t>"</w:t>
      </w:r>
      <w:r w:rsidRPr="00441CD0">
        <w:t>1</w:t>
      </w:r>
      <w:r w:rsidRPr="00441CD0">
        <w:rPr>
          <w:noProof/>
        </w:rPr>
        <w:t>"</w:t>
      </w:r>
      <w:r w:rsidRPr="00441CD0">
        <w:t>, this indicates that the Event Quota has been exhausted.</w:t>
      </w:r>
    </w:p>
    <w:p w14:paraId="2532DB06" w14:textId="77777777" w:rsidR="00EE5860" w:rsidRPr="00441CD0" w:rsidRDefault="00EE5860" w:rsidP="00EE5860">
      <w:pPr>
        <w:pStyle w:val="B1"/>
      </w:pPr>
      <w:r w:rsidRPr="00441CD0">
        <w:t>-</w:t>
      </w:r>
      <w:r w:rsidRPr="00441CD0">
        <w:tab/>
        <w:t xml:space="preserve">Bit 2 – TEBUR (Termination By UP function Report): when set to </w:t>
      </w:r>
      <w:r w:rsidRPr="00441CD0">
        <w:rPr>
          <w:noProof/>
        </w:rPr>
        <w:t>"</w:t>
      </w:r>
      <w:r w:rsidRPr="00441CD0">
        <w:t>1</w:t>
      </w:r>
      <w:r w:rsidRPr="00441CD0">
        <w:rPr>
          <w:noProof/>
        </w:rPr>
        <w:t>"</w:t>
      </w:r>
      <w:r w:rsidRPr="00441CD0">
        <w:t xml:space="preserve">, this indicates </w:t>
      </w:r>
      <w:r w:rsidRPr="00441CD0">
        <w:rPr>
          <w:noProof/>
        </w:rPr>
        <w:t>a usage report being reported for a URR due to the termination of the PFCP session</w:t>
      </w:r>
      <w:r w:rsidRPr="00441CD0">
        <w:t xml:space="preserve"> which is initiated by the UP function.</w:t>
      </w:r>
    </w:p>
    <w:p w14:paraId="2B094EB8" w14:textId="77777777" w:rsidR="00EE5860" w:rsidRPr="00441CD0" w:rsidRDefault="00EE5860" w:rsidP="00EE5860">
      <w:pPr>
        <w:pStyle w:val="B1"/>
      </w:pPr>
      <w:r w:rsidRPr="00441CD0">
        <w:rPr>
          <w:noProof/>
        </w:rPr>
        <w:t>-</w:t>
      </w:r>
      <w:r w:rsidRPr="00441CD0">
        <w:rPr>
          <w:noProof/>
        </w:rPr>
        <w:tab/>
        <w:t>Bit 3 – IPMJL (IP Multicast Join/Leave): when set to "1", this indicates a usage report being reported for a URR due to the</w:t>
      </w:r>
      <w:r w:rsidRPr="00441CD0">
        <w:t xml:space="preserve"> UPF adding or removing the PDU session to/from the DL replication tree associated with an IP multicast flow</w:t>
      </w:r>
      <w:r w:rsidRPr="00441CD0">
        <w:rPr>
          <w:noProof/>
        </w:rPr>
        <w:t>.</w:t>
      </w:r>
    </w:p>
    <w:p w14:paraId="1F1DC502" w14:textId="77777777" w:rsidR="00EE5860" w:rsidRDefault="00EE5860" w:rsidP="00EE5860">
      <w:pPr>
        <w:pStyle w:val="B1"/>
        <w:rPr>
          <w:noProof/>
        </w:rPr>
      </w:pPr>
      <w:bookmarkStart w:id="5587" w:name="_Hlk526517952"/>
      <w:r w:rsidRPr="00441CD0">
        <w:rPr>
          <w:noProof/>
        </w:rPr>
        <w:t>-</w:t>
      </w:r>
      <w:r w:rsidRPr="00441CD0">
        <w:rPr>
          <w:noProof/>
        </w:rPr>
        <w:tab/>
        <w:t xml:space="preserve">Bit </w:t>
      </w:r>
      <w:r>
        <w:rPr>
          <w:noProof/>
        </w:rPr>
        <w:t>4</w:t>
      </w:r>
      <w:r w:rsidRPr="00441CD0">
        <w:rPr>
          <w:noProof/>
        </w:rPr>
        <w:t xml:space="preserve"> – </w:t>
      </w:r>
      <w:r>
        <w:rPr>
          <w:noProof/>
        </w:rPr>
        <w:t>QUVTI</w:t>
      </w:r>
      <w:r w:rsidRPr="00441CD0">
        <w:rPr>
          <w:noProof/>
        </w:rPr>
        <w:t xml:space="preserve"> (</w:t>
      </w:r>
      <w:r>
        <w:rPr>
          <w:noProof/>
        </w:rPr>
        <w:t>Qu</w:t>
      </w:r>
      <w:r>
        <w:rPr>
          <w:rFonts w:hint="eastAsia"/>
          <w:noProof/>
          <w:lang w:eastAsia="zh-CN"/>
        </w:rPr>
        <w:t>o</w:t>
      </w:r>
      <w:r>
        <w:rPr>
          <w:noProof/>
        </w:rPr>
        <w:t>t</w:t>
      </w:r>
      <w:r>
        <w:rPr>
          <w:rFonts w:hint="eastAsia"/>
          <w:noProof/>
          <w:lang w:eastAsia="zh-CN"/>
        </w:rPr>
        <w:t>a</w:t>
      </w:r>
      <w:r>
        <w:rPr>
          <w:noProof/>
        </w:rPr>
        <w:t xml:space="preserve"> Validity Time</w:t>
      </w:r>
      <w:r w:rsidRPr="00441CD0">
        <w:rPr>
          <w:noProof/>
        </w:rPr>
        <w:t>): when set to "1", this indicates a usage report being reported for a URR due to the</w:t>
      </w:r>
      <w:r w:rsidRPr="00441CD0">
        <w:t xml:space="preserve"> </w:t>
      </w:r>
      <w:r>
        <w:t>qu</w:t>
      </w:r>
      <w:r>
        <w:rPr>
          <w:rFonts w:hint="eastAsia"/>
          <w:lang w:eastAsia="zh-CN"/>
        </w:rPr>
        <w:t>o</w:t>
      </w:r>
      <w:r>
        <w:t>t</w:t>
      </w:r>
      <w:r>
        <w:rPr>
          <w:rFonts w:hint="eastAsia"/>
          <w:lang w:eastAsia="zh-CN"/>
        </w:rPr>
        <w:t>a</w:t>
      </w:r>
      <w:r>
        <w:t xml:space="preserve"> validity time</w:t>
      </w:r>
      <w:r>
        <w:rPr>
          <w:rFonts w:hint="eastAsia"/>
          <w:lang w:eastAsia="zh-CN"/>
        </w:rPr>
        <w:t xml:space="preserve">r </w:t>
      </w:r>
      <w:r>
        <w:t>expir</w:t>
      </w:r>
      <w:r>
        <w:rPr>
          <w:rFonts w:hint="eastAsia"/>
          <w:lang w:eastAsia="zh-CN"/>
        </w:rPr>
        <w:t>y</w:t>
      </w:r>
      <w:r w:rsidRPr="00441CD0">
        <w:rPr>
          <w:noProof/>
        </w:rPr>
        <w:t>.</w:t>
      </w:r>
    </w:p>
    <w:p w14:paraId="541BA13C" w14:textId="155A3336" w:rsidR="00EE5860" w:rsidRPr="00441CD0" w:rsidRDefault="00EE5860" w:rsidP="00EE5860">
      <w:pPr>
        <w:pStyle w:val="B1"/>
      </w:pPr>
      <w:r>
        <w:rPr>
          <w:noProof/>
        </w:rPr>
        <w:t>-</w:t>
      </w:r>
      <w:r>
        <w:rPr>
          <w:noProof/>
        </w:rPr>
        <w:tab/>
        <w:t xml:space="preserve">Bit 5 – </w:t>
      </w:r>
      <w:r w:rsidRPr="00BD4261">
        <w:rPr>
          <w:noProof/>
        </w:rPr>
        <w:t>EMRR</w:t>
      </w:r>
      <w:r>
        <w:rPr>
          <w:noProof/>
        </w:rPr>
        <w:t>E</w:t>
      </w:r>
      <w:r w:rsidRPr="00BD4261">
        <w:rPr>
          <w:noProof/>
        </w:rPr>
        <w:t xml:space="preserve"> (End Marker Reception R</w:t>
      </w:r>
      <w:r>
        <w:rPr>
          <w:noProof/>
        </w:rPr>
        <w:t>E</w:t>
      </w:r>
      <w:r w:rsidRPr="00BD4261">
        <w:rPr>
          <w:noProof/>
        </w:rPr>
        <w:t>port): this indicates that the UP function has received End Marker from the old I-UPF.</w:t>
      </w:r>
      <w:r>
        <w:rPr>
          <w:noProof/>
        </w:rPr>
        <w:t xml:space="preserve"> See clauses 4.2.3.2 and </w:t>
      </w:r>
      <w:r w:rsidRPr="00BD4261">
        <w:rPr>
          <w:noProof/>
        </w:rPr>
        <w:t>4.23</w:t>
      </w:r>
      <w:r>
        <w:rPr>
          <w:noProof/>
        </w:rPr>
        <w:t>.4.3</w:t>
      </w:r>
      <w:r w:rsidRPr="00BD4261">
        <w:rPr>
          <w:noProof/>
        </w:rPr>
        <w:t xml:space="preserve"> in 3GPP </w:t>
      </w:r>
      <w:r w:rsidR="00415C19" w:rsidRPr="00BD4261">
        <w:rPr>
          <w:noProof/>
        </w:rPr>
        <w:t>TS</w:t>
      </w:r>
      <w:r w:rsidR="00415C19">
        <w:rPr>
          <w:noProof/>
        </w:rPr>
        <w:t> </w:t>
      </w:r>
      <w:r w:rsidR="00415C19" w:rsidRPr="00BD4261">
        <w:rPr>
          <w:noProof/>
        </w:rPr>
        <w:t>2</w:t>
      </w:r>
      <w:r w:rsidRPr="00BD4261">
        <w:rPr>
          <w:noProof/>
        </w:rPr>
        <w:t>3.502</w:t>
      </w:r>
      <w:r w:rsidR="00415C19">
        <w:rPr>
          <w:noProof/>
        </w:rPr>
        <w:t> </w:t>
      </w:r>
      <w:r w:rsidR="00415C19" w:rsidRPr="00BD4261">
        <w:rPr>
          <w:noProof/>
        </w:rPr>
        <w:t>[</w:t>
      </w:r>
      <w:r w:rsidRPr="00BD4261">
        <w:rPr>
          <w:noProof/>
        </w:rPr>
        <w:t>29])</w:t>
      </w:r>
    </w:p>
    <w:p w14:paraId="43056DE3" w14:textId="77777777" w:rsidR="00EE5860" w:rsidRPr="00441CD0" w:rsidRDefault="00EE5860" w:rsidP="00EE5860">
      <w:pPr>
        <w:pStyle w:val="B1"/>
      </w:pPr>
      <w:r w:rsidRPr="00441CD0">
        <w:t>-</w:t>
      </w:r>
      <w:r w:rsidRPr="00441CD0">
        <w:tab/>
        <w:t xml:space="preserve">Bit </w:t>
      </w:r>
      <w:r>
        <w:t>6</w:t>
      </w:r>
      <w:r w:rsidRPr="00441CD0">
        <w:t xml:space="preserve"> to 8</w:t>
      </w:r>
      <w:r w:rsidRPr="00441CD0">
        <w:rPr>
          <w:noProof/>
        </w:rPr>
        <w:t xml:space="preserve">: </w:t>
      </w:r>
      <w:r w:rsidRPr="00441CD0">
        <w:t xml:space="preserve">Spare, for future use and set to </w:t>
      </w:r>
      <w:r w:rsidRPr="00441CD0">
        <w:rPr>
          <w:noProof/>
        </w:rPr>
        <w:t>"</w:t>
      </w:r>
      <w:r w:rsidRPr="00441CD0">
        <w:t>0</w:t>
      </w:r>
      <w:r w:rsidRPr="00441CD0">
        <w:rPr>
          <w:noProof/>
        </w:rPr>
        <w:t>"</w:t>
      </w:r>
      <w:r w:rsidRPr="00441CD0">
        <w:t>.</w:t>
      </w:r>
      <w:bookmarkEnd w:id="5587"/>
    </w:p>
    <w:p w14:paraId="4255774E" w14:textId="77777777" w:rsidR="00EE5860" w:rsidRPr="00441CD0" w:rsidRDefault="00EE5860" w:rsidP="00EE5860">
      <w:pPr>
        <w:pStyle w:val="B1"/>
        <w:rPr>
          <w:noProof/>
        </w:rPr>
      </w:pPr>
      <w:r w:rsidRPr="00441CD0">
        <w:rPr>
          <w:noProof/>
        </w:rPr>
        <w:t>At least one bit shall be set to "1". Several bits may be set to "1".</w:t>
      </w:r>
    </w:p>
    <w:p w14:paraId="63CEBD02" w14:textId="77777777" w:rsidR="00EE5860" w:rsidRPr="00441CD0" w:rsidRDefault="00EE5860" w:rsidP="00EE5860">
      <w:pPr>
        <w:pStyle w:val="Heading3"/>
      </w:pPr>
      <w:bookmarkStart w:id="5588" w:name="_Toc19717387"/>
      <w:bookmarkStart w:id="5589" w:name="_Toc27490888"/>
      <w:bookmarkStart w:id="5590" w:name="_Toc27557181"/>
      <w:bookmarkStart w:id="5591" w:name="_Toc27724098"/>
      <w:bookmarkStart w:id="5592" w:name="_Toc36031172"/>
      <w:bookmarkStart w:id="5593" w:name="_Toc36043092"/>
      <w:bookmarkStart w:id="5594" w:name="_Toc36814417"/>
      <w:bookmarkStart w:id="5595" w:name="_Toc44689275"/>
      <w:bookmarkStart w:id="5596" w:name="_Toc44924029"/>
      <w:bookmarkStart w:id="5597" w:name="_Toc51860999"/>
      <w:bookmarkStart w:id="5598" w:name="_Toc57930770"/>
      <w:bookmarkStart w:id="5599" w:name="_Toc57931400"/>
      <w:bookmarkStart w:id="5600" w:name="_Toc160974526"/>
      <w:r w:rsidRPr="00441CD0">
        <w:t>8.</w:t>
      </w:r>
      <w:r w:rsidRPr="00441CD0">
        <w:rPr>
          <w:lang w:val="en-US"/>
        </w:rPr>
        <w:t>2.42</w:t>
      </w:r>
      <w:r w:rsidRPr="00441CD0">
        <w:tab/>
        <w:t>Measurement Period</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0D35CF1F" w14:textId="148EBE96" w:rsidR="00EE5860" w:rsidRPr="00441CD0" w:rsidRDefault="004867D9" w:rsidP="00EE5860">
      <w:pPr>
        <w:rPr>
          <w:lang w:eastAsia="ja-JP"/>
        </w:rPr>
      </w:pPr>
      <w:r w:rsidRPr="00441CD0">
        <w:t>The Measurement Period IE contains the period, in seconds, for generating periodic usage reports or the periodic QoS monitoring reports</w:t>
      </w:r>
      <w:r>
        <w:t xml:space="preserve">, or the period </w:t>
      </w:r>
      <w:r>
        <w:rPr>
          <w:noProof/>
          <w:lang w:eastAsia="zh-CN"/>
        </w:rPr>
        <w:t>used for detecting and reporting a QoS monitoring measurement failure</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igure</w:t>
      </w:r>
      <w:r>
        <w:rPr>
          <w:lang w:eastAsia="ja-JP"/>
        </w:rPr>
        <w:t> </w:t>
      </w:r>
      <w:r w:rsidRPr="00441CD0">
        <w:rPr>
          <w:lang w:eastAsia="zh-CN"/>
        </w:rPr>
        <w:t>8.2.42-1</w:t>
      </w:r>
      <w:r w:rsidRPr="00441CD0">
        <w:rPr>
          <w:lang w:eastAsia="ja-JP"/>
        </w:rPr>
        <w:t>.</w:t>
      </w:r>
    </w:p>
    <w:p w14:paraId="645780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957C5A" w14:textId="77777777" w:rsidTr="00BB0E1F">
        <w:trPr>
          <w:jc w:val="center"/>
        </w:trPr>
        <w:tc>
          <w:tcPr>
            <w:tcW w:w="151" w:type="dxa"/>
            <w:tcBorders>
              <w:top w:val="single" w:sz="6" w:space="0" w:color="auto"/>
              <w:left w:val="single" w:sz="6" w:space="0" w:color="auto"/>
              <w:bottom w:val="nil"/>
              <w:right w:val="nil"/>
            </w:tcBorders>
          </w:tcPr>
          <w:p w14:paraId="0BDB1762" w14:textId="77777777" w:rsidR="00EE5860" w:rsidRPr="00441CD0" w:rsidRDefault="00EE5860" w:rsidP="00BB0E1F">
            <w:pPr>
              <w:pStyle w:val="TAC"/>
            </w:pPr>
          </w:p>
        </w:tc>
        <w:tc>
          <w:tcPr>
            <w:tcW w:w="1104" w:type="dxa"/>
            <w:tcBorders>
              <w:top w:val="single" w:sz="6" w:space="0" w:color="auto"/>
              <w:left w:val="nil"/>
              <w:bottom w:val="nil"/>
              <w:right w:val="nil"/>
            </w:tcBorders>
          </w:tcPr>
          <w:p w14:paraId="6F1CB03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AA10ED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C408E1" w14:textId="77777777" w:rsidR="00EE5860" w:rsidRPr="00441CD0" w:rsidRDefault="00EE5860" w:rsidP="00BB0E1F">
            <w:pPr>
              <w:pStyle w:val="TAC"/>
            </w:pPr>
          </w:p>
        </w:tc>
      </w:tr>
      <w:tr w:rsidR="00EE5860" w:rsidRPr="00441CD0" w14:paraId="41B42603" w14:textId="77777777" w:rsidTr="00BB0E1F">
        <w:trPr>
          <w:jc w:val="center"/>
        </w:trPr>
        <w:tc>
          <w:tcPr>
            <w:tcW w:w="151" w:type="dxa"/>
            <w:tcBorders>
              <w:top w:val="nil"/>
              <w:left w:val="single" w:sz="6" w:space="0" w:color="auto"/>
              <w:bottom w:val="nil"/>
              <w:right w:val="nil"/>
            </w:tcBorders>
          </w:tcPr>
          <w:p w14:paraId="37D04FA7" w14:textId="77777777" w:rsidR="00EE5860" w:rsidRPr="00441CD0" w:rsidRDefault="00EE5860" w:rsidP="00BB0E1F">
            <w:pPr>
              <w:pStyle w:val="TAC"/>
            </w:pPr>
          </w:p>
        </w:tc>
        <w:tc>
          <w:tcPr>
            <w:tcW w:w="1104" w:type="dxa"/>
            <w:tcBorders>
              <w:top w:val="nil"/>
              <w:left w:val="nil"/>
              <w:bottom w:val="nil"/>
              <w:right w:val="nil"/>
            </w:tcBorders>
            <w:hideMark/>
          </w:tcPr>
          <w:p w14:paraId="4D8C940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17D2F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063D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065DE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17ED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3FBD0DA"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E8810C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F7F35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3E222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B1D137" w14:textId="77777777" w:rsidR="00EE5860" w:rsidRPr="00441CD0" w:rsidRDefault="00EE5860" w:rsidP="00BB0E1F">
            <w:pPr>
              <w:pStyle w:val="TAC"/>
            </w:pPr>
          </w:p>
        </w:tc>
      </w:tr>
      <w:tr w:rsidR="00EE5860" w:rsidRPr="00441CD0" w14:paraId="538219B6" w14:textId="77777777" w:rsidTr="00BB0E1F">
        <w:trPr>
          <w:jc w:val="center"/>
        </w:trPr>
        <w:tc>
          <w:tcPr>
            <w:tcW w:w="151" w:type="dxa"/>
            <w:tcBorders>
              <w:top w:val="nil"/>
              <w:left w:val="single" w:sz="6" w:space="0" w:color="auto"/>
              <w:bottom w:val="nil"/>
              <w:right w:val="nil"/>
            </w:tcBorders>
          </w:tcPr>
          <w:p w14:paraId="372324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485D0F"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527014F" w14:textId="77777777" w:rsidR="00EE5860" w:rsidRPr="00441CD0" w:rsidRDefault="00EE5860" w:rsidP="00BB0E1F">
            <w:pPr>
              <w:pStyle w:val="TAC"/>
            </w:pPr>
            <w:r w:rsidRPr="00441CD0">
              <w:t xml:space="preserve">Type = </w:t>
            </w:r>
            <w:r w:rsidRPr="00441CD0">
              <w:rPr>
                <w:lang w:val="sv-SE"/>
              </w:rPr>
              <w:t>64</w:t>
            </w:r>
            <w:r w:rsidRPr="00441CD0">
              <w:t xml:space="preserve"> (decimal)</w:t>
            </w:r>
          </w:p>
        </w:tc>
        <w:tc>
          <w:tcPr>
            <w:tcW w:w="588" w:type="dxa"/>
            <w:tcBorders>
              <w:top w:val="nil"/>
              <w:left w:val="single" w:sz="4" w:space="0" w:color="auto"/>
              <w:bottom w:val="nil"/>
              <w:right w:val="single" w:sz="6" w:space="0" w:color="auto"/>
            </w:tcBorders>
          </w:tcPr>
          <w:p w14:paraId="646A0D03" w14:textId="77777777" w:rsidR="00EE5860" w:rsidRPr="00441CD0" w:rsidRDefault="00EE5860" w:rsidP="00BB0E1F">
            <w:pPr>
              <w:pStyle w:val="TAC"/>
            </w:pPr>
          </w:p>
        </w:tc>
      </w:tr>
      <w:tr w:rsidR="00EE5860" w:rsidRPr="00441CD0" w14:paraId="484F39B7" w14:textId="77777777" w:rsidTr="00BB0E1F">
        <w:trPr>
          <w:jc w:val="center"/>
        </w:trPr>
        <w:tc>
          <w:tcPr>
            <w:tcW w:w="151" w:type="dxa"/>
            <w:tcBorders>
              <w:top w:val="nil"/>
              <w:left w:val="single" w:sz="6" w:space="0" w:color="auto"/>
              <w:bottom w:val="nil"/>
              <w:right w:val="nil"/>
            </w:tcBorders>
          </w:tcPr>
          <w:p w14:paraId="41212AF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7B1DE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E35FEC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7C016A" w14:textId="77777777" w:rsidR="00EE5860" w:rsidRPr="00441CD0" w:rsidRDefault="00EE5860" w:rsidP="00BB0E1F">
            <w:pPr>
              <w:pStyle w:val="TAC"/>
            </w:pPr>
          </w:p>
        </w:tc>
      </w:tr>
      <w:tr w:rsidR="00EE5860" w:rsidRPr="00441CD0" w14:paraId="6BE38759" w14:textId="77777777" w:rsidTr="00BB0E1F">
        <w:trPr>
          <w:jc w:val="center"/>
        </w:trPr>
        <w:tc>
          <w:tcPr>
            <w:tcW w:w="151" w:type="dxa"/>
            <w:tcBorders>
              <w:top w:val="nil"/>
              <w:left w:val="single" w:sz="6" w:space="0" w:color="auto"/>
              <w:bottom w:val="nil"/>
              <w:right w:val="nil"/>
            </w:tcBorders>
          </w:tcPr>
          <w:p w14:paraId="226605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E2B9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AEF03D4" w14:textId="77777777" w:rsidR="00EE5860" w:rsidRPr="00441CD0" w:rsidRDefault="00EE5860" w:rsidP="00BB0E1F">
            <w:pPr>
              <w:pStyle w:val="TAC"/>
              <w:rPr>
                <w:lang w:eastAsia="zh-CN"/>
              </w:rPr>
            </w:pPr>
            <w:r w:rsidRPr="00441CD0">
              <w:rPr>
                <w:lang w:eastAsia="zh-CN"/>
              </w:rPr>
              <w:t>Measurement Period</w:t>
            </w:r>
          </w:p>
        </w:tc>
        <w:tc>
          <w:tcPr>
            <w:tcW w:w="588" w:type="dxa"/>
            <w:tcBorders>
              <w:top w:val="nil"/>
              <w:left w:val="single" w:sz="4" w:space="0" w:color="auto"/>
              <w:bottom w:val="nil"/>
              <w:right w:val="single" w:sz="6" w:space="0" w:color="auto"/>
            </w:tcBorders>
          </w:tcPr>
          <w:p w14:paraId="5E728EF7" w14:textId="77777777" w:rsidR="00EE5860" w:rsidRPr="00441CD0" w:rsidRDefault="00EE5860" w:rsidP="00BB0E1F">
            <w:pPr>
              <w:pStyle w:val="TAC"/>
            </w:pPr>
          </w:p>
        </w:tc>
      </w:tr>
      <w:tr w:rsidR="00EE5860" w:rsidRPr="00441CD0" w14:paraId="1716CAE1" w14:textId="77777777" w:rsidTr="00BB0E1F">
        <w:trPr>
          <w:jc w:val="center"/>
        </w:trPr>
        <w:tc>
          <w:tcPr>
            <w:tcW w:w="151" w:type="dxa"/>
            <w:tcBorders>
              <w:top w:val="nil"/>
              <w:left w:val="single" w:sz="6" w:space="0" w:color="auto"/>
              <w:bottom w:val="single" w:sz="4" w:space="0" w:color="auto"/>
              <w:right w:val="nil"/>
            </w:tcBorders>
          </w:tcPr>
          <w:p w14:paraId="12CC579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44847CB"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3F702B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6305417" w14:textId="77777777" w:rsidR="00EE5860" w:rsidRPr="00441CD0" w:rsidRDefault="00EE5860" w:rsidP="00BB0E1F">
            <w:pPr>
              <w:pStyle w:val="TAC"/>
              <w:rPr>
                <w:lang w:val="x-none"/>
              </w:rPr>
            </w:pPr>
          </w:p>
        </w:tc>
      </w:tr>
    </w:tbl>
    <w:p w14:paraId="6071C90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42</w:t>
      </w:r>
      <w:r w:rsidRPr="00441CD0">
        <w:rPr>
          <w:lang w:eastAsia="zh-CN"/>
        </w:rPr>
        <w:t>-</w:t>
      </w:r>
      <w:r w:rsidRPr="00441CD0">
        <w:rPr>
          <w:lang w:eastAsia="ja-JP"/>
        </w:rPr>
        <w:t>1</w:t>
      </w:r>
      <w:r w:rsidRPr="00441CD0">
        <w:t xml:space="preserve">: </w:t>
      </w:r>
      <w:r w:rsidRPr="00441CD0">
        <w:rPr>
          <w:lang w:eastAsia="ja-JP"/>
        </w:rPr>
        <w:t>Measurement Period</w:t>
      </w:r>
    </w:p>
    <w:p w14:paraId="08398FE6" w14:textId="77777777" w:rsidR="00EE5860" w:rsidRPr="00441CD0" w:rsidRDefault="00EE5860" w:rsidP="00EE5860">
      <w:r w:rsidRPr="00441CD0">
        <w:lastRenderedPageBreak/>
        <w:t>The Measurement Period field shall be encoded as an Unsigned32 binary integer value.</w:t>
      </w:r>
    </w:p>
    <w:p w14:paraId="23521E2F" w14:textId="77777777" w:rsidR="00EE5860" w:rsidRPr="00441CD0" w:rsidRDefault="00EE5860" w:rsidP="00EE5860">
      <w:pPr>
        <w:pStyle w:val="Heading3"/>
      </w:pPr>
      <w:bookmarkStart w:id="5601" w:name="_Toc19717388"/>
      <w:bookmarkStart w:id="5602" w:name="_Toc27490889"/>
      <w:bookmarkStart w:id="5603" w:name="_Toc27557182"/>
      <w:bookmarkStart w:id="5604" w:name="_Toc27724099"/>
      <w:bookmarkStart w:id="5605" w:name="_Toc36031173"/>
      <w:bookmarkStart w:id="5606" w:name="_Toc36043093"/>
      <w:bookmarkStart w:id="5607" w:name="_Toc36814418"/>
      <w:bookmarkStart w:id="5608" w:name="_Toc44689276"/>
      <w:bookmarkStart w:id="5609" w:name="_Toc44924030"/>
      <w:bookmarkStart w:id="5610" w:name="_Toc51861000"/>
      <w:bookmarkStart w:id="5611" w:name="_Toc57930771"/>
      <w:bookmarkStart w:id="5612" w:name="_Toc57931401"/>
      <w:bookmarkStart w:id="5613" w:name="_Toc160974527"/>
      <w:r w:rsidRPr="00441CD0">
        <w:t>8.</w:t>
      </w:r>
      <w:r w:rsidRPr="00441CD0">
        <w:rPr>
          <w:lang w:val="en-US"/>
        </w:rPr>
        <w:t>2.43</w:t>
      </w:r>
      <w:r w:rsidRPr="00441CD0">
        <w:tab/>
        <w:t>Fully qualified PDN Connection Set Identifier (FQ-CSID)</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205CAA52" w14:textId="77777777" w:rsidR="00EE5860" w:rsidRPr="00441CD0" w:rsidRDefault="00EE5860" w:rsidP="00EE5860">
      <w:r w:rsidRPr="00441CD0">
        <w:t>A fully qualified PDN Connection Set Identifier (FQ-CSID) identifies a set of PDN connections belonging to an arbitrary number of UEs on a SGW-C, PGW-C, SGW-U and PGW-U. The FQ-CSID is used on Sxa and Sxb interfaces.</w:t>
      </w:r>
    </w:p>
    <w:p w14:paraId="1DFEDCF0" w14:textId="77777777" w:rsidR="00EE5860" w:rsidRPr="00441CD0" w:rsidRDefault="00EE5860" w:rsidP="00EE5860">
      <w:r w:rsidRPr="00441CD0">
        <w:t>The size of CSID is two octets. The FQ-CSID is coded as follows:</w:t>
      </w:r>
    </w:p>
    <w:p w14:paraId="68CDA74B" w14:textId="77777777" w:rsidR="00CA38EF" w:rsidRPr="00441CD0" w:rsidRDefault="00CA38EF" w:rsidP="00CA38EF">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7"/>
        <w:gridCol w:w="588"/>
        <w:gridCol w:w="588"/>
        <w:gridCol w:w="589"/>
        <w:gridCol w:w="588"/>
      </w:tblGrid>
      <w:tr w:rsidR="00CA38EF" w:rsidRPr="00441CD0" w14:paraId="5DD38A70" w14:textId="77777777" w:rsidTr="00413DF0">
        <w:trPr>
          <w:jc w:val="center"/>
        </w:trPr>
        <w:tc>
          <w:tcPr>
            <w:tcW w:w="151" w:type="dxa"/>
            <w:tcBorders>
              <w:top w:val="single" w:sz="6" w:space="0" w:color="auto"/>
              <w:left w:val="single" w:sz="6" w:space="0" w:color="auto"/>
              <w:bottom w:val="nil"/>
              <w:right w:val="nil"/>
            </w:tcBorders>
          </w:tcPr>
          <w:p w14:paraId="3497EA3F" w14:textId="77777777" w:rsidR="00CA38EF" w:rsidRPr="00441CD0" w:rsidRDefault="00CA38EF" w:rsidP="00413DF0">
            <w:pPr>
              <w:pStyle w:val="TAC"/>
            </w:pPr>
          </w:p>
        </w:tc>
        <w:tc>
          <w:tcPr>
            <w:tcW w:w="1104" w:type="dxa"/>
            <w:tcBorders>
              <w:top w:val="single" w:sz="6" w:space="0" w:color="auto"/>
              <w:left w:val="nil"/>
              <w:bottom w:val="nil"/>
              <w:right w:val="nil"/>
            </w:tcBorders>
          </w:tcPr>
          <w:p w14:paraId="43025258" w14:textId="77777777" w:rsidR="00CA38EF" w:rsidRPr="00441CD0" w:rsidRDefault="00CA38EF" w:rsidP="00413DF0">
            <w:pPr>
              <w:pStyle w:val="TAH"/>
            </w:pPr>
          </w:p>
        </w:tc>
        <w:tc>
          <w:tcPr>
            <w:tcW w:w="4703" w:type="dxa"/>
            <w:gridSpan w:val="8"/>
            <w:tcBorders>
              <w:top w:val="single" w:sz="6" w:space="0" w:color="auto"/>
              <w:left w:val="nil"/>
              <w:bottom w:val="nil"/>
              <w:right w:val="nil"/>
            </w:tcBorders>
            <w:hideMark/>
          </w:tcPr>
          <w:p w14:paraId="4B1DE38B" w14:textId="77777777" w:rsidR="00CA38EF" w:rsidRPr="00441CD0" w:rsidRDefault="00CA38EF" w:rsidP="00413DF0">
            <w:pPr>
              <w:pStyle w:val="TAH"/>
            </w:pPr>
            <w:r w:rsidRPr="00441CD0">
              <w:t>Bits</w:t>
            </w:r>
          </w:p>
        </w:tc>
        <w:tc>
          <w:tcPr>
            <w:tcW w:w="588" w:type="dxa"/>
            <w:tcBorders>
              <w:top w:val="single" w:sz="6" w:space="0" w:color="auto"/>
              <w:left w:val="nil"/>
              <w:bottom w:val="nil"/>
              <w:right w:val="single" w:sz="6" w:space="0" w:color="auto"/>
            </w:tcBorders>
          </w:tcPr>
          <w:p w14:paraId="54AF22B6" w14:textId="77777777" w:rsidR="00CA38EF" w:rsidRPr="00441CD0" w:rsidRDefault="00CA38EF" w:rsidP="00413DF0">
            <w:pPr>
              <w:pStyle w:val="TAC"/>
            </w:pPr>
          </w:p>
        </w:tc>
      </w:tr>
      <w:tr w:rsidR="00CA38EF" w:rsidRPr="00441CD0" w14:paraId="1AB93861" w14:textId="77777777" w:rsidTr="00413DF0">
        <w:trPr>
          <w:jc w:val="center"/>
        </w:trPr>
        <w:tc>
          <w:tcPr>
            <w:tcW w:w="151" w:type="dxa"/>
            <w:tcBorders>
              <w:top w:val="nil"/>
              <w:left w:val="single" w:sz="6" w:space="0" w:color="auto"/>
              <w:bottom w:val="nil"/>
              <w:right w:val="nil"/>
            </w:tcBorders>
          </w:tcPr>
          <w:p w14:paraId="1772E13A" w14:textId="77777777" w:rsidR="00CA38EF" w:rsidRPr="00441CD0" w:rsidRDefault="00CA38EF" w:rsidP="00413DF0">
            <w:pPr>
              <w:pStyle w:val="TAC"/>
            </w:pPr>
          </w:p>
        </w:tc>
        <w:tc>
          <w:tcPr>
            <w:tcW w:w="1104" w:type="dxa"/>
            <w:tcBorders>
              <w:top w:val="nil"/>
              <w:left w:val="nil"/>
              <w:bottom w:val="nil"/>
              <w:right w:val="nil"/>
            </w:tcBorders>
            <w:hideMark/>
          </w:tcPr>
          <w:p w14:paraId="2D372F2F" w14:textId="77777777" w:rsidR="00CA38EF" w:rsidRPr="00441CD0" w:rsidRDefault="00CA38EF" w:rsidP="00413DF0">
            <w:pPr>
              <w:pStyle w:val="TAH"/>
            </w:pPr>
            <w:r w:rsidRPr="00441CD0">
              <w:t>Octets</w:t>
            </w:r>
          </w:p>
        </w:tc>
        <w:tc>
          <w:tcPr>
            <w:tcW w:w="587" w:type="dxa"/>
            <w:tcBorders>
              <w:top w:val="nil"/>
              <w:left w:val="nil"/>
              <w:bottom w:val="single" w:sz="4" w:space="0" w:color="auto"/>
              <w:right w:val="nil"/>
            </w:tcBorders>
            <w:hideMark/>
          </w:tcPr>
          <w:p w14:paraId="3919F1FF" w14:textId="77777777" w:rsidR="00CA38EF" w:rsidRPr="00441CD0" w:rsidRDefault="00CA38EF" w:rsidP="00413DF0">
            <w:pPr>
              <w:pStyle w:val="TAH"/>
            </w:pPr>
            <w:r w:rsidRPr="00441CD0">
              <w:t>8</w:t>
            </w:r>
          </w:p>
        </w:tc>
        <w:tc>
          <w:tcPr>
            <w:tcW w:w="588" w:type="dxa"/>
            <w:tcBorders>
              <w:top w:val="nil"/>
              <w:left w:val="nil"/>
              <w:bottom w:val="single" w:sz="4" w:space="0" w:color="auto"/>
              <w:right w:val="nil"/>
            </w:tcBorders>
            <w:hideMark/>
          </w:tcPr>
          <w:p w14:paraId="336587E6" w14:textId="77777777" w:rsidR="00CA38EF" w:rsidRPr="00441CD0" w:rsidRDefault="00CA38EF" w:rsidP="00413DF0">
            <w:pPr>
              <w:pStyle w:val="TAH"/>
            </w:pPr>
            <w:r w:rsidRPr="00441CD0">
              <w:t>7</w:t>
            </w:r>
          </w:p>
        </w:tc>
        <w:tc>
          <w:tcPr>
            <w:tcW w:w="588" w:type="dxa"/>
            <w:tcBorders>
              <w:top w:val="nil"/>
              <w:left w:val="nil"/>
              <w:bottom w:val="single" w:sz="4" w:space="0" w:color="auto"/>
              <w:right w:val="nil"/>
            </w:tcBorders>
            <w:hideMark/>
          </w:tcPr>
          <w:p w14:paraId="591B483D" w14:textId="77777777" w:rsidR="00CA38EF" w:rsidRPr="00441CD0" w:rsidRDefault="00CA38EF" w:rsidP="00413DF0">
            <w:pPr>
              <w:pStyle w:val="TAH"/>
            </w:pPr>
            <w:r w:rsidRPr="00441CD0">
              <w:t>6</w:t>
            </w:r>
          </w:p>
        </w:tc>
        <w:tc>
          <w:tcPr>
            <w:tcW w:w="588" w:type="dxa"/>
            <w:tcBorders>
              <w:top w:val="nil"/>
              <w:left w:val="nil"/>
              <w:bottom w:val="single" w:sz="4" w:space="0" w:color="auto"/>
              <w:right w:val="nil"/>
            </w:tcBorders>
            <w:hideMark/>
          </w:tcPr>
          <w:p w14:paraId="06AF2328" w14:textId="77777777" w:rsidR="00CA38EF" w:rsidRPr="00441CD0" w:rsidRDefault="00CA38EF" w:rsidP="00413DF0">
            <w:pPr>
              <w:pStyle w:val="TAH"/>
            </w:pPr>
            <w:r w:rsidRPr="00441CD0">
              <w:t>5</w:t>
            </w:r>
          </w:p>
        </w:tc>
        <w:tc>
          <w:tcPr>
            <w:tcW w:w="587" w:type="dxa"/>
            <w:tcBorders>
              <w:top w:val="nil"/>
              <w:left w:val="nil"/>
              <w:bottom w:val="single" w:sz="4" w:space="0" w:color="auto"/>
              <w:right w:val="nil"/>
            </w:tcBorders>
            <w:hideMark/>
          </w:tcPr>
          <w:p w14:paraId="07E46497" w14:textId="77777777" w:rsidR="00CA38EF" w:rsidRPr="00441CD0" w:rsidRDefault="00CA38EF" w:rsidP="00413DF0">
            <w:pPr>
              <w:pStyle w:val="TAH"/>
            </w:pPr>
            <w:r w:rsidRPr="00441CD0">
              <w:t>4</w:t>
            </w:r>
          </w:p>
        </w:tc>
        <w:tc>
          <w:tcPr>
            <w:tcW w:w="588" w:type="dxa"/>
            <w:tcBorders>
              <w:top w:val="nil"/>
              <w:left w:val="nil"/>
              <w:bottom w:val="single" w:sz="4" w:space="0" w:color="auto"/>
              <w:right w:val="nil"/>
            </w:tcBorders>
            <w:hideMark/>
          </w:tcPr>
          <w:p w14:paraId="5FF3AB07" w14:textId="77777777" w:rsidR="00CA38EF" w:rsidRPr="00441CD0" w:rsidRDefault="00CA38EF" w:rsidP="00413DF0">
            <w:pPr>
              <w:pStyle w:val="TAH"/>
            </w:pPr>
            <w:r w:rsidRPr="00441CD0">
              <w:t>3</w:t>
            </w:r>
          </w:p>
        </w:tc>
        <w:tc>
          <w:tcPr>
            <w:tcW w:w="588" w:type="dxa"/>
            <w:tcBorders>
              <w:top w:val="nil"/>
              <w:left w:val="nil"/>
              <w:bottom w:val="single" w:sz="4" w:space="0" w:color="auto"/>
              <w:right w:val="nil"/>
            </w:tcBorders>
            <w:hideMark/>
          </w:tcPr>
          <w:p w14:paraId="21F511E6" w14:textId="77777777" w:rsidR="00CA38EF" w:rsidRPr="00441CD0" w:rsidRDefault="00CA38EF" w:rsidP="00413DF0">
            <w:pPr>
              <w:pStyle w:val="TAH"/>
            </w:pPr>
            <w:r w:rsidRPr="00441CD0">
              <w:t>2</w:t>
            </w:r>
          </w:p>
        </w:tc>
        <w:tc>
          <w:tcPr>
            <w:tcW w:w="589" w:type="dxa"/>
            <w:tcBorders>
              <w:top w:val="nil"/>
              <w:left w:val="nil"/>
              <w:bottom w:val="single" w:sz="4" w:space="0" w:color="auto"/>
              <w:right w:val="nil"/>
            </w:tcBorders>
            <w:hideMark/>
          </w:tcPr>
          <w:p w14:paraId="51BC5CAD" w14:textId="77777777" w:rsidR="00CA38EF" w:rsidRPr="00441CD0" w:rsidRDefault="00CA38EF" w:rsidP="00413DF0">
            <w:pPr>
              <w:pStyle w:val="TAH"/>
            </w:pPr>
            <w:r w:rsidRPr="00441CD0">
              <w:t>1</w:t>
            </w:r>
          </w:p>
        </w:tc>
        <w:tc>
          <w:tcPr>
            <w:tcW w:w="588" w:type="dxa"/>
            <w:tcBorders>
              <w:top w:val="nil"/>
              <w:left w:val="nil"/>
              <w:bottom w:val="nil"/>
              <w:right w:val="single" w:sz="6" w:space="0" w:color="auto"/>
            </w:tcBorders>
          </w:tcPr>
          <w:p w14:paraId="423C348F" w14:textId="77777777" w:rsidR="00CA38EF" w:rsidRPr="00441CD0" w:rsidRDefault="00CA38EF" w:rsidP="00413DF0">
            <w:pPr>
              <w:pStyle w:val="TAC"/>
            </w:pPr>
          </w:p>
        </w:tc>
      </w:tr>
      <w:tr w:rsidR="00CA38EF" w:rsidRPr="00441CD0" w14:paraId="2759D64D" w14:textId="77777777" w:rsidTr="00413DF0">
        <w:trPr>
          <w:jc w:val="center"/>
        </w:trPr>
        <w:tc>
          <w:tcPr>
            <w:tcW w:w="151" w:type="dxa"/>
            <w:tcBorders>
              <w:top w:val="nil"/>
              <w:left w:val="single" w:sz="6" w:space="0" w:color="auto"/>
              <w:bottom w:val="nil"/>
              <w:right w:val="nil"/>
            </w:tcBorders>
          </w:tcPr>
          <w:p w14:paraId="4EB4A05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2778E1C" w14:textId="77777777" w:rsidR="00CA38EF" w:rsidRPr="00441CD0" w:rsidRDefault="00CA38EF" w:rsidP="00413DF0">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3F93889C" w14:textId="77777777" w:rsidR="00CA38EF" w:rsidRPr="00441CD0" w:rsidRDefault="00CA38EF" w:rsidP="00413DF0">
            <w:pPr>
              <w:pStyle w:val="TAC"/>
            </w:pPr>
            <w:r w:rsidRPr="00441CD0">
              <w:t xml:space="preserve">Type = </w:t>
            </w:r>
            <w:r w:rsidRPr="00441CD0">
              <w:rPr>
                <w:lang w:val="sv-SE"/>
              </w:rPr>
              <w:t>65</w:t>
            </w:r>
            <w:r w:rsidRPr="00441CD0">
              <w:t xml:space="preserve"> (decimal)</w:t>
            </w:r>
          </w:p>
        </w:tc>
        <w:tc>
          <w:tcPr>
            <w:tcW w:w="588" w:type="dxa"/>
            <w:tcBorders>
              <w:top w:val="nil"/>
              <w:left w:val="single" w:sz="4" w:space="0" w:color="auto"/>
              <w:bottom w:val="nil"/>
              <w:right w:val="single" w:sz="6" w:space="0" w:color="auto"/>
            </w:tcBorders>
          </w:tcPr>
          <w:p w14:paraId="19ECAA9C" w14:textId="77777777" w:rsidR="00CA38EF" w:rsidRPr="00441CD0" w:rsidRDefault="00CA38EF" w:rsidP="00413DF0">
            <w:pPr>
              <w:pStyle w:val="TAC"/>
            </w:pPr>
          </w:p>
        </w:tc>
      </w:tr>
      <w:tr w:rsidR="00CA38EF" w:rsidRPr="00441CD0" w14:paraId="097163BE" w14:textId="77777777" w:rsidTr="00413DF0">
        <w:trPr>
          <w:jc w:val="center"/>
        </w:trPr>
        <w:tc>
          <w:tcPr>
            <w:tcW w:w="151" w:type="dxa"/>
            <w:tcBorders>
              <w:top w:val="nil"/>
              <w:left w:val="single" w:sz="6" w:space="0" w:color="auto"/>
              <w:bottom w:val="nil"/>
              <w:right w:val="nil"/>
            </w:tcBorders>
          </w:tcPr>
          <w:p w14:paraId="3C7F0138"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6F5E927D" w14:textId="77777777" w:rsidR="00CA38EF" w:rsidRPr="00441CD0" w:rsidRDefault="00CA38EF" w:rsidP="00413DF0">
            <w:pPr>
              <w:pStyle w:val="TAC"/>
            </w:pPr>
            <w:r w:rsidRPr="00441CD0">
              <w:t xml:space="preserve">3 to </w:t>
            </w:r>
            <w:r w:rsidRPr="00441CD0">
              <w:rPr>
                <w:lang w:eastAsia="zh-CN"/>
              </w:rPr>
              <w:t>4</w:t>
            </w:r>
          </w:p>
        </w:tc>
        <w:tc>
          <w:tcPr>
            <w:tcW w:w="4703" w:type="dxa"/>
            <w:gridSpan w:val="8"/>
            <w:tcBorders>
              <w:top w:val="single" w:sz="4" w:space="0" w:color="auto"/>
              <w:left w:val="single" w:sz="4" w:space="0" w:color="auto"/>
              <w:bottom w:val="single" w:sz="4" w:space="0" w:color="auto"/>
              <w:right w:val="single" w:sz="4" w:space="0" w:color="auto"/>
            </w:tcBorders>
            <w:hideMark/>
          </w:tcPr>
          <w:p w14:paraId="1A26BAC0" w14:textId="77777777" w:rsidR="00CA38EF" w:rsidRPr="00441CD0" w:rsidRDefault="00CA38EF" w:rsidP="00413DF0">
            <w:pPr>
              <w:pStyle w:val="TAC"/>
            </w:pPr>
            <w:r w:rsidRPr="00441CD0">
              <w:t>Length = n</w:t>
            </w:r>
          </w:p>
        </w:tc>
        <w:tc>
          <w:tcPr>
            <w:tcW w:w="588" w:type="dxa"/>
            <w:tcBorders>
              <w:top w:val="nil"/>
              <w:left w:val="single" w:sz="4" w:space="0" w:color="auto"/>
              <w:bottom w:val="nil"/>
              <w:right w:val="single" w:sz="6" w:space="0" w:color="auto"/>
            </w:tcBorders>
          </w:tcPr>
          <w:p w14:paraId="5AD71C9C" w14:textId="77777777" w:rsidR="00CA38EF" w:rsidRPr="00441CD0" w:rsidRDefault="00CA38EF" w:rsidP="00413DF0">
            <w:pPr>
              <w:pStyle w:val="TAC"/>
            </w:pPr>
          </w:p>
        </w:tc>
      </w:tr>
      <w:tr w:rsidR="00CA38EF" w:rsidRPr="00441CD0" w14:paraId="173FB554" w14:textId="77777777" w:rsidTr="00413DF0">
        <w:trPr>
          <w:jc w:val="center"/>
        </w:trPr>
        <w:tc>
          <w:tcPr>
            <w:tcW w:w="151" w:type="dxa"/>
            <w:tcBorders>
              <w:top w:val="nil"/>
              <w:left w:val="single" w:sz="6" w:space="0" w:color="auto"/>
              <w:bottom w:val="nil"/>
              <w:right w:val="nil"/>
            </w:tcBorders>
          </w:tcPr>
          <w:p w14:paraId="5E0C260C"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31C72C7" w14:textId="77777777" w:rsidR="00CA38EF" w:rsidRPr="00441CD0" w:rsidRDefault="00CA38EF" w:rsidP="00413DF0">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456BFCA8" w14:textId="77777777" w:rsidR="00CA38EF" w:rsidRPr="00441CD0" w:rsidRDefault="00CA38EF" w:rsidP="00413DF0">
            <w:pPr>
              <w:pStyle w:val="TAC"/>
            </w:pPr>
            <w:r w:rsidRPr="00441CD0">
              <w:t>FQ-CSID Node-ID Type</w:t>
            </w:r>
          </w:p>
        </w:tc>
        <w:tc>
          <w:tcPr>
            <w:tcW w:w="2352" w:type="dxa"/>
            <w:gridSpan w:val="4"/>
            <w:tcBorders>
              <w:top w:val="single" w:sz="4" w:space="0" w:color="auto"/>
              <w:left w:val="single" w:sz="4" w:space="0" w:color="auto"/>
              <w:bottom w:val="single" w:sz="4" w:space="0" w:color="auto"/>
              <w:right w:val="single" w:sz="4" w:space="0" w:color="auto"/>
            </w:tcBorders>
            <w:hideMark/>
          </w:tcPr>
          <w:p w14:paraId="5AC893FE" w14:textId="77777777" w:rsidR="00CA38EF" w:rsidRPr="00441CD0" w:rsidRDefault="00CA38EF" w:rsidP="00413DF0">
            <w:pPr>
              <w:pStyle w:val="TAC"/>
            </w:pPr>
            <w:r w:rsidRPr="00441CD0">
              <w:t>Number of CSIDs= m</w:t>
            </w:r>
          </w:p>
        </w:tc>
        <w:tc>
          <w:tcPr>
            <w:tcW w:w="588" w:type="dxa"/>
            <w:tcBorders>
              <w:top w:val="nil"/>
              <w:left w:val="single" w:sz="4" w:space="0" w:color="auto"/>
              <w:bottom w:val="nil"/>
              <w:right w:val="single" w:sz="6" w:space="0" w:color="auto"/>
            </w:tcBorders>
          </w:tcPr>
          <w:p w14:paraId="5BE264BE" w14:textId="77777777" w:rsidR="00CA38EF" w:rsidRPr="00441CD0" w:rsidRDefault="00CA38EF" w:rsidP="00413DF0">
            <w:pPr>
              <w:pStyle w:val="TAC"/>
            </w:pPr>
          </w:p>
        </w:tc>
      </w:tr>
      <w:tr w:rsidR="00CA38EF" w:rsidRPr="00441CD0" w14:paraId="419448D5" w14:textId="77777777" w:rsidTr="00413DF0">
        <w:trPr>
          <w:jc w:val="center"/>
        </w:trPr>
        <w:tc>
          <w:tcPr>
            <w:tcW w:w="151" w:type="dxa"/>
            <w:tcBorders>
              <w:top w:val="nil"/>
              <w:left w:val="single" w:sz="6" w:space="0" w:color="auto"/>
              <w:bottom w:val="nil"/>
              <w:right w:val="nil"/>
            </w:tcBorders>
          </w:tcPr>
          <w:p w14:paraId="021C0500"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07F88E4C" w14:textId="77777777" w:rsidR="00CA38EF" w:rsidRPr="00441CD0" w:rsidRDefault="00CA38EF" w:rsidP="00413DF0">
            <w:pPr>
              <w:pStyle w:val="TAC"/>
            </w:pPr>
            <w:r w:rsidRPr="00441CD0">
              <w:t>6 to p</w:t>
            </w:r>
          </w:p>
        </w:tc>
        <w:tc>
          <w:tcPr>
            <w:tcW w:w="4703" w:type="dxa"/>
            <w:gridSpan w:val="8"/>
            <w:tcBorders>
              <w:top w:val="single" w:sz="4" w:space="0" w:color="auto"/>
              <w:left w:val="single" w:sz="4" w:space="0" w:color="auto"/>
              <w:bottom w:val="single" w:sz="4" w:space="0" w:color="auto"/>
              <w:right w:val="single" w:sz="4" w:space="0" w:color="auto"/>
            </w:tcBorders>
            <w:hideMark/>
          </w:tcPr>
          <w:p w14:paraId="65779D0D" w14:textId="77777777" w:rsidR="00CA38EF" w:rsidRPr="00441CD0" w:rsidRDefault="00CA38EF" w:rsidP="00413DF0">
            <w:pPr>
              <w:pStyle w:val="TAC"/>
            </w:pPr>
            <w:r w:rsidRPr="00441CD0">
              <w:t xml:space="preserve">Node-Address </w:t>
            </w:r>
          </w:p>
        </w:tc>
        <w:tc>
          <w:tcPr>
            <w:tcW w:w="588" w:type="dxa"/>
            <w:tcBorders>
              <w:top w:val="nil"/>
              <w:left w:val="single" w:sz="4" w:space="0" w:color="auto"/>
              <w:bottom w:val="nil"/>
              <w:right w:val="single" w:sz="6" w:space="0" w:color="auto"/>
            </w:tcBorders>
          </w:tcPr>
          <w:p w14:paraId="38D0E956" w14:textId="77777777" w:rsidR="00CA38EF" w:rsidRPr="00441CD0" w:rsidRDefault="00CA38EF" w:rsidP="00413DF0">
            <w:pPr>
              <w:pStyle w:val="TAC"/>
            </w:pPr>
          </w:p>
        </w:tc>
      </w:tr>
      <w:tr w:rsidR="00CA38EF" w:rsidRPr="00441CD0" w14:paraId="3C6A1AFA" w14:textId="77777777" w:rsidTr="00413DF0">
        <w:trPr>
          <w:jc w:val="center"/>
        </w:trPr>
        <w:tc>
          <w:tcPr>
            <w:tcW w:w="151" w:type="dxa"/>
            <w:tcBorders>
              <w:top w:val="nil"/>
              <w:left w:val="single" w:sz="6" w:space="0" w:color="auto"/>
              <w:bottom w:val="nil"/>
              <w:right w:val="nil"/>
            </w:tcBorders>
          </w:tcPr>
          <w:p w14:paraId="70BADCE2"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4BB8AB35" w14:textId="77777777" w:rsidR="00CA38EF" w:rsidRPr="00441CD0" w:rsidRDefault="00CA38EF" w:rsidP="00413DF0">
            <w:pPr>
              <w:pStyle w:val="TAC"/>
            </w:pPr>
            <w:r w:rsidRPr="00441CD0">
              <w:t>(p+1) to (p+2)</w:t>
            </w:r>
          </w:p>
        </w:tc>
        <w:tc>
          <w:tcPr>
            <w:tcW w:w="4703" w:type="dxa"/>
            <w:gridSpan w:val="8"/>
            <w:tcBorders>
              <w:top w:val="single" w:sz="4" w:space="0" w:color="auto"/>
              <w:left w:val="single" w:sz="4" w:space="0" w:color="auto"/>
              <w:bottom w:val="single" w:sz="4" w:space="0" w:color="auto"/>
              <w:right w:val="single" w:sz="4" w:space="0" w:color="auto"/>
            </w:tcBorders>
            <w:hideMark/>
          </w:tcPr>
          <w:p w14:paraId="068CF9AF" w14:textId="77777777" w:rsidR="00CA38EF" w:rsidRPr="00441CD0" w:rsidRDefault="00CA38EF" w:rsidP="00413DF0">
            <w:pPr>
              <w:pStyle w:val="TAC"/>
            </w:pPr>
            <w:r w:rsidRPr="00441CD0">
              <w:t>First PDN Connection Set Identifier (CSID)</w:t>
            </w:r>
          </w:p>
        </w:tc>
        <w:tc>
          <w:tcPr>
            <w:tcW w:w="588" w:type="dxa"/>
            <w:tcBorders>
              <w:top w:val="nil"/>
              <w:left w:val="single" w:sz="4" w:space="0" w:color="auto"/>
              <w:bottom w:val="nil"/>
              <w:right w:val="single" w:sz="6" w:space="0" w:color="auto"/>
            </w:tcBorders>
          </w:tcPr>
          <w:p w14:paraId="6953517D" w14:textId="77777777" w:rsidR="00CA38EF" w:rsidRPr="00441CD0" w:rsidRDefault="00CA38EF" w:rsidP="00413DF0">
            <w:pPr>
              <w:pStyle w:val="TAC"/>
            </w:pPr>
          </w:p>
        </w:tc>
      </w:tr>
      <w:tr w:rsidR="00CA38EF" w:rsidRPr="00441CD0" w14:paraId="40794975" w14:textId="77777777" w:rsidTr="00413DF0">
        <w:trPr>
          <w:jc w:val="center"/>
        </w:trPr>
        <w:tc>
          <w:tcPr>
            <w:tcW w:w="151" w:type="dxa"/>
            <w:tcBorders>
              <w:top w:val="nil"/>
              <w:left w:val="single" w:sz="6" w:space="0" w:color="auto"/>
              <w:bottom w:val="nil"/>
              <w:right w:val="nil"/>
            </w:tcBorders>
          </w:tcPr>
          <w:p w14:paraId="4D99B83E"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D3E110C" w14:textId="77777777" w:rsidR="00CA38EF" w:rsidRPr="00441CD0" w:rsidRDefault="00CA38EF" w:rsidP="00413DF0">
            <w:pPr>
              <w:pStyle w:val="TAC"/>
            </w:pPr>
            <w:r w:rsidRPr="00441CD0">
              <w:t>(p+3) to (p+4)</w:t>
            </w:r>
          </w:p>
        </w:tc>
        <w:tc>
          <w:tcPr>
            <w:tcW w:w="4703" w:type="dxa"/>
            <w:gridSpan w:val="8"/>
            <w:tcBorders>
              <w:top w:val="single" w:sz="4" w:space="0" w:color="auto"/>
              <w:left w:val="single" w:sz="4" w:space="0" w:color="auto"/>
              <w:bottom w:val="single" w:sz="4" w:space="0" w:color="auto"/>
              <w:right w:val="single" w:sz="4" w:space="0" w:color="auto"/>
            </w:tcBorders>
            <w:hideMark/>
          </w:tcPr>
          <w:p w14:paraId="7120A9C3" w14:textId="77777777" w:rsidR="00CA38EF" w:rsidRPr="00441CD0" w:rsidRDefault="00CA38EF" w:rsidP="00413DF0">
            <w:pPr>
              <w:pStyle w:val="TAC"/>
            </w:pPr>
            <w:r w:rsidRPr="00441CD0">
              <w:t>Second PDN Connection Set Identifier (CSID)</w:t>
            </w:r>
          </w:p>
        </w:tc>
        <w:tc>
          <w:tcPr>
            <w:tcW w:w="588" w:type="dxa"/>
            <w:tcBorders>
              <w:top w:val="nil"/>
              <w:left w:val="single" w:sz="4" w:space="0" w:color="auto"/>
              <w:bottom w:val="nil"/>
              <w:right w:val="single" w:sz="6" w:space="0" w:color="auto"/>
            </w:tcBorders>
          </w:tcPr>
          <w:p w14:paraId="0D1D84B8" w14:textId="77777777" w:rsidR="00CA38EF" w:rsidRPr="00441CD0" w:rsidRDefault="00CA38EF" w:rsidP="00413DF0">
            <w:pPr>
              <w:pStyle w:val="TAC"/>
            </w:pPr>
          </w:p>
        </w:tc>
      </w:tr>
      <w:tr w:rsidR="00CA38EF" w:rsidRPr="00441CD0" w14:paraId="2AD7F605" w14:textId="77777777" w:rsidTr="00413DF0">
        <w:trPr>
          <w:jc w:val="center"/>
        </w:trPr>
        <w:tc>
          <w:tcPr>
            <w:tcW w:w="151" w:type="dxa"/>
            <w:tcBorders>
              <w:top w:val="nil"/>
              <w:left w:val="single" w:sz="6" w:space="0" w:color="auto"/>
              <w:bottom w:val="nil"/>
              <w:right w:val="nil"/>
            </w:tcBorders>
          </w:tcPr>
          <w:p w14:paraId="0803D357"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5CF6F2C" w14:textId="77777777" w:rsidR="00CA38EF" w:rsidRPr="00441CD0" w:rsidRDefault="00CA38EF" w:rsidP="00413DF0">
            <w:pPr>
              <w:pStyle w:val="TAC"/>
            </w:pPr>
            <w:r w:rsidRPr="00441CD0">
              <w:t>...</w:t>
            </w:r>
          </w:p>
        </w:tc>
        <w:tc>
          <w:tcPr>
            <w:tcW w:w="4703" w:type="dxa"/>
            <w:gridSpan w:val="8"/>
            <w:tcBorders>
              <w:top w:val="single" w:sz="4" w:space="0" w:color="auto"/>
              <w:left w:val="single" w:sz="4" w:space="0" w:color="auto"/>
              <w:bottom w:val="single" w:sz="4" w:space="0" w:color="auto"/>
              <w:right w:val="single" w:sz="4" w:space="0" w:color="auto"/>
            </w:tcBorders>
            <w:hideMark/>
          </w:tcPr>
          <w:p w14:paraId="51E8B829" w14:textId="77777777" w:rsidR="00CA38EF" w:rsidRPr="00441CD0" w:rsidRDefault="00CA38EF" w:rsidP="00413DF0">
            <w:pPr>
              <w:pStyle w:val="TAC"/>
            </w:pPr>
            <w:r w:rsidRPr="00441CD0">
              <w:t>...</w:t>
            </w:r>
          </w:p>
        </w:tc>
        <w:tc>
          <w:tcPr>
            <w:tcW w:w="588" w:type="dxa"/>
            <w:tcBorders>
              <w:top w:val="nil"/>
              <w:left w:val="single" w:sz="4" w:space="0" w:color="auto"/>
              <w:bottom w:val="nil"/>
              <w:right w:val="single" w:sz="6" w:space="0" w:color="auto"/>
            </w:tcBorders>
          </w:tcPr>
          <w:p w14:paraId="67EDDA2E" w14:textId="77777777" w:rsidR="00CA38EF" w:rsidRPr="00441CD0" w:rsidRDefault="00CA38EF" w:rsidP="00413DF0">
            <w:pPr>
              <w:pStyle w:val="TAC"/>
            </w:pPr>
          </w:p>
        </w:tc>
      </w:tr>
      <w:tr w:rsidR="00CA38EF" w:rsidRPr="00441CD0" w14:paraId="0DEC47B7" w14:textId="77777777" w:rsidTr="00413DF0">
        <w:trPr>
          <w:trHeight w:val="315"/>
          <w:jc w:val="center"/>
        </w:trPr>
        <w:tc>
          <w:tcPr>
            <w:tcW w:w="151" w:type="dxa"/>
            <w:tcBorders>
              <w:top w:val="nil"/>
              <w:left w:val="single" w:sz="6" w:space="0" w:color="auto"/>
              <w:bottom w:val="nil"/>
              <w:right w:val="nil"/>
            </w:tcBorders>
          </w:tcPr>
          <w:p w14:paraId="3A05F974" w14:textId="77777777" w:rsidR="00CA38EF" w:rsidRPr="00441CD0" w:rsidRDefault="00CA38EF" w:rsidP="00413DF0">
            <w:pPr>
              <w:pStyle w:val="TAC"/>
            </w:pPr>
          </w:p>
        </w:tc>
        <w:tc>
          <w:tcPr>
            <w:tcW w:w="1104" w:type="dxa"/>
            <w:tcBorders>
              <w:top w:val="nil"/>
              <w:left w:val="nil"/>
              <w:bottom w:val="nil"/>
              <w:right w:val="single" w:sz="4" w:space="0" w:color="auto"/>
            </w:tcBorders>
            <w:hideMark/>
          </w:tcPr>
          <w:p w14:paraId="123FB69A" w14:textId="77777777" w:rsidR="00CA38EF" w:rsidRPr="00441CD0" w:rsidRDefault="00CA38EF" w:rsidP="00413DF0">
            <w:pPr>
              <w:pStyle w:val="TAC"/>
            </w:pPr>
            <w:r w:rsidRPr="00441CD0">
              <w:t>q to q+1</w:t>
            </w:r>
          </w:p>
        </w:tc>
        <w:tc>
          <w:tcPr>
            <w:tcW w:w="4703" w:type="dxa"/>
            <w:gridSpan w:val="8"/>
            <w:tcBorders>
              <w:top w:val="single" w:sz="4" w:space="0" w:color="auto"/>
              <w:left w:val="single" w:sz="4" w:space="0" w:color="auto"/>
              <w:bottom w:val="single" w:sz="4" w:space="0" w:color="auto"/>
              <w:right w:val="single" w:sz="4" w:space="0" w:color="auto"/>
            </w:tcBorders>
            <w:hideMark/>
          </w:tcPr>
          <w:p w14:paraId="314CF528" w14:textId="77777777" w:rsidR="00CA38EF" w:rsidRPr="00441CD0" w:rsidRDefault="00CA38EF" w:rsidP="00413DF0">
            <w:pPr>
              <w:pStyle w:val="TAC"/>
            </w:pPr>
            <w:r w:rsidRPr="00441CD0">
              <w:t>m-th PDN Connection Set Identifier (CSID)</w:t>
            </w:r>
          </w:p>
        </w:tc>
        <w:tc>
          <w:tcPr>
            <w:tcW w:w="588" w:type="dxa"/>
            <w:tcBorders>
              <w:top w:val="nil"/>
              <w:left w:val="single" w:sz="4" w:space="0" w:color="auto"/>
              <w:bottom w:val="nil"/>
              <w:right w:val="single" w:sz="6" w:space="0" w:color="auto"/>
            </w:tcBorders>
          </w:tcPr>
          <w:p w14:paraId="7065D6BF" w14:textId="77777777" w:rsidR="00CA38EF" w:rsidRPr="00441CD0" w:rsidRDefault="00CA38EF" w:rsidP="00413DF0">
            <w:pPr>
              <w:pStyle w:val="TAC"/>
            </w:pPr>
          </w:p>
        </w:tc>
      </w:tr>
      <w:tr w:rsidR="00CA38EF" w:rsidRPr="00441CD0" w14:paraId="6C20F1CB" w14:textId="77777777" w:rsidTr="00413DF0">
        <w:trPr>
          <w:trHeight w:val="315"/>
          <w:jc w:val="center"/>
        </w:trPr>
        <w:tc>
          <w:tcPr>
            <w:tcW w:w="151" w:type="dxa"/>
            <w:tcBorders>
              <w:top w:val="nil"/>
              <w:left w:val="single" w:sz="6" w:space="0" w:color="auto"/>
              <w:bottom w:val="nil"/>
              <w:right w:val="nil"/>
            </w:tcBorders>
          </w:tcPr>
          <w:p w14:paraId="3C87E15E" w14:textId="77777777" w:rsidR="00CA38EF" w:rsidRPr="00441CD0" w:rsidRDefault="00CA38EF" w:rsidP="00413DF0">
            <w:pPr>
              <w:pStyle w:val="TAC"/>
            </w:pPr>
          </w:p>
        </w:tc>
        <w:tc>
          <w:tcPr>
            <w:tcW w:w="1104" w:type="dxa"/>
            <w:tcBorders>
              <w:top w:val="nil"/>
              <w:left w:val="nil"/>
              <w:bottom w:val="nil"/>
              <w:right w:val="single" w:sz="4" w:space="0" w:color="auto"/>
            </w:tcBorders>
          </w:tcPr>
          <w:p w14:paraId="43DD9B3B" w14:textId="77777777" w:rsidR="00CA38EF" w:rsidRPr="00441CD0" w:rsidRDefault="00CA38EF" w:rsidP="00413DF0">
            <w:pPr>
              <w:pStyle w:val="TAC"/>
            </w:pPr>
            <w:r>
              <w:t>q+2</w:t>
            </w:r>
          </w:p>
        </w:tc>
        <w:tc>
          <w:tcPr>
            <w:tcW w:w="2351" w:type="dxa"/>
            <w:gridSpan w:val="4"/>
            <w:tcBorders>
              <w:top w:val="single" w:sz="4" w:space="0" w:color="auto"/>
              <w:left w:val="single" w:sz="4" w:space="0" w:color="auto"/>
              <w:bottom w:val="single" w:sz="4" w:space="0" w:color="auto"/>
              <w:right w:val="single" w:sz="4" w:space="0" w:color="auto"/>
            </w:tcBorders>
          </w:tcPr>
          <w:p w14:paraId="2798F63C" w14:textId="77777777" w:rsidR="00CA38EF" w:rsidRPr="00441CD0" w:rsidRDefault="00CA38EF" w:rsidP="00413DF0">
            <w:pPr>
              <w:pStyle w:val="TAC"/>
            </w:pPr>
            <w:r>
              <w:t>Spare</w:t>
            </w:r>
          </w:p>
        </w:tc>
        <w:tc>
          <w:tcPr>
            <w:tcW w:w="2352" w:type="dxa"/>
            <w:gridSpan w:val="4"/>
            <w:tcBorders>
              <w:top w:val="single" w:sz="4" w:space="0" w:color="auto"/>
              <w:left w:val="single" w:sz="4" w:space="0" w:color="auto"/>
              <w:bottom w:val="single" w:sz="4" w:space="0" w:color="auto"/>
              <w:right w:val="single" w:sz="4" w:space="0" w:color="auto"/>
            </w:tcBorders>
          </w:tcPr>
          <w:p w14:paraId="322B206F" w14:textId="77777777" w:rsidR="00CA38EF" w:rsidRPr="00441CD0" w:rsidRDefault="00CA38EF" w:rsidP="00413DF0">
            <w:pPr>
              <w:pStyle w:val="TAC"/>
            </w:pPr>
            <w:r>
              <w:t>Node Type</w:t>
            </w:r>
          </w:p>
        </w:tc>
        <w:tc>
          <w:tcPr>
            <w:tcW w:w="588" w:type="dxa"/>
            <w:tcBorders>
              <w:top w:val="nil"/>
              <w:left w:val="single" w:sz="4" w:space="0" w:color="auto"/>
              <w:bottom w:val="nil"/>
              <w:right w:val="single" w:sz="6" w:space="0" w:color="auto"/>
            </w:tcBorders>
          </w:tcPr>
          <w:p w14:paraId="3B88047D" w14:textId="77777777" w:rsidR="00CA38EF" w:rsidRPr="00441CD0" w:rsidRDefault="00CA38EF" w:rsidP="00413DF0">
            <w:pPr>
              <w:pStyle w:val="TAC"/>
            </w:pPr>
          </w:p>
        </w:tc>
      </w:tr>
      <w:tr w:rsidR="00CA38EF" w:rsidRPr="00441CD0" w14:paraId="428107BE" w14:textId="77777777" w:rsidTr="00413DF0">
        <w:trPr>
          <w:jc w:val="center"/>
        </w:trPr>
        <w:tc>
          <w:tcPr>
            <w:tcW w:w="151" w:type="dxa"/>
            <w:tcBorders>
              <w:top w:val="nil"/>
              <w:left w:val="single" w:sz="6" w:space="0" w:color="auto"/>
              <w:bottom w:val="single" w:sz="4" w:space="0" w:color="auto"/>
              <w:right w:val="nil"/>
            </w:tcBorders>
          </w:tcPr>
          <w:p w14:paraId="46E8F667" w14:textId="77777777" w:rsidR="00CA38EF" w:rsidRPr="00441CD0" w:rsidRDefault="00CA38EF" w:rsidP="00413DF0">
            <w:pPr>
              <w:pStyle w:val="TAC"/>
            </w:pPr>
          </w:p>
        </w:tc>
        <w:tc>
          <w:tcPr>
            <w:tcW w:w="1104" w:type="dxa"/>
            <w:tcBorders>
              <w:top w:val="nil"/>
              <w:left w:val="nil"/>
              <w:bottom w:val="single" w:sz="4" w:space="0" w:color="auto"/>
              <w:right w:val="single" w:sz="4" w:space="0" w:color="auto"/>
            </w:tcBorders>
            <w:hideMark/>
          </w:tcPr>
          <w:p w14:paraId="7241986B" w14:textId="4D070AE4" w:rsidR="00CA38EF" w:rsidRPr="00441CD0" w:rsidRDefault="00CA38EF" w:rsidP="00413DF0">
            <w:pPr>
              <w:pStyle w:val="TAC"/>
            </w:pPr>
            <w:r w:rsidRPr="00441CD0">
              <w:t>(q+</w:t>
            </w:r>
            <w:r>
              <w:t>3</w:t>
            </w:r>
            <w:r w:rsidRPr="00441CD0">
              <w:t>)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59813A41" w14:textId="77777777" w:rsidR="00CA38EF" w:rsidRPr="00441CD0" w:rsidRDefault="00CA38EF" w:rsidP="00413DF0">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A4B358" w14:textId="77777777" w:rsidR="00CA38EF" w:rsidRPr="00441CD0" w:rsidRDefault="00CA38EF" w:rsidP="00413DF0">
            <w:pPr>
              <w:pStyle w:val="TAC"/>
            </w:pPr>
          </w:p>
        </w:tc>
      </w:tr>
    </w:tbl>
    <w:p w14:paraId="6B12D684" w14:textId="77777777" w:rsidR="00CA38EF" w:rsidRPr="00441CD0" w:rsidRDefault="00CA38EF" w:rsidP="00CA38EF">
      <w:pPr>
        <w:pStyle w:val="TF"/>
        <w:spacing w:before="120"/>
      </w:pPr>
      <w:r w:rsidRPr="00441CD0">
        <w:t>Figure 8.2.43-1: FQ-CSID</w:t>
      </w:r>
    </w:p>
    <w:p w14:paraId="26151FB7" w14:textId="77777777" w:rsidR="00CA38EF" w:rsidRPr="00441CD0" w:rsidRDefault="00CA38EF" w:rsidP="00CA38EF">
      <w:bookmarkStart w:id="5614" w:name="_Toc19717389"/>
      <w:bookmarkStart w:id="5615" w:name="_Toc27490890"/>
      <w:bookmarkStart w:id="5616" w:name="_Toc27557183"/>
      <w:bookmarkStart w:id="5617" w:name="_Toc27724100"/>
      <w:bookmarkStart w:id="5618" w:name="_Toc36031174"/>
      <w:bookmarkStart w:id="5619" w:name="_Toc36043094"/>
      <w:bookmarkStart w:id="5620" w:name="_Toc36814419"/>
      <w:bookmarkStart w:id="5621" w:name="_Toc44689277"/>
      <w:bookmarkStart w:id="5622" w:name="_Toc44924031"/>
      <w:bookmarkStart w:id="5623" w:name="_Toc51861001"/>
      <w:bookmarkStart w:id="5624" w:name="_Toc57930772"/>
      <w:bookmarkStart w:id="5625" w:name="_Toc57931402"/>
      <w:r w:rsidRPr="00441CD0">
        <w:t>Where FQ-CSID Node-ID Type values are:</w:t>
      </w:r>
    </w:p>
    <w:p w14:paraId="136E6E6C" w14:textId="77777777" w:rsidR="00CA38EF" w:rsidRPr="00441CD0" w:rsidRDefault="00CA38EF" w:rsidP="00CA38EF">
      <w:pPr>
        <w:pStyle w:val="B1"/>
      </w:pPr>
      <w:r w:rsidRPr="00441CD0">
        <w:t>0</w:t>
      </w:r>
      <w:r w:rsidRPr="00441CD0">
        <w:tab/>
        <w:t>indicates that Node-Address is a global unicast IPv4 address and p = 9.</w:t>
      </w:r>
    </w:p>
    <w:p w14:paraId="0E8EEEE4" w14:textId="77777777" w:rsidR="00CA38EF" w:rsidRPr="00441CD0" w:rsidRDefault="00CA38EF" w:rsidP="00CA38EF">
      <w:pPr>
        <w:pStyle w:val="B1"/>
      </w:pPr>
      <w:r w:rsidRPr="00441CD0">
        <w:t>1</w:t>
      </w:r>
      <w:r w:rsidRPr="00441CD0">
        <w:tab/>
        <w:t>indicates that Node-Address is a global unicast IPv6 address and p = 21.</w:t>
      </w:r>
    </w:p>
    <w:p w14:paraId="1C6F6983" w14:textId="77777777" w:rsidR="00CA38EF" w:rsidRPr="00441CD0" w:rsidRDefault="00CA38EF" w:rsidP="00CA38EF">
      <w:pPr>
        <w:pStyle w:val="B1"/>
      </w:pPr>
      <w:r w:rsidRPr="00441CD0">
        <w:t>2</w:t>
      </w:r>
      <w:r w:rsidRPr="00441CD0">
        <w:tab/>
        <w:t>indicates that Node-Address is a 4 octets long field with a 32 bit value stored in network order, and p= 9. The coding of the field is specified below:</w:t>
      </w:r>
    </w:p>
    <w:p w14:paraId="792F8168" w14:textId="77777777" w:rsidR="00CA38EF" w:rsidRPr="00441CD0" w:rsidRDefault="00CA38EF" w:rsidP="00564819">
      <w:pPr>
        <w:pStyle w:val="B2"/>
      </w:pPr>
      <w:r w:rsidRPr="00441CD0">
        <w:t>-</w:t>
      </w:r>
      <w:r w:rsidRPr="00441CD0">
        <w:tab/>
        <w:t>Most significant 20 bits are the binary encoded value of (MCC * 1000 + MNC).</w:t>
      </w:r>
    </w:p>
    <w:p w14:paraId="632B07D2" w14:textId="77777777" w:rsidR="00415C19" w:rsidRDefault="00CA38EF" w:rsidP="00564819">
      <w:pPr>
        <w:pStyle w:val="B2"/>
      </w:pPr>
      <w:r w:rsidRPr="00441CD0">
        <w:t>-</w:t>
      </w:r>
      <w:r w:rsidRPr="00441CD0">
        <w:tab/>
        <w:t>Least significant 12 bits is a 12 bit integer assigned by an operator to an MME, SGW-C, SGW-U, PGW-C</w:t>
      </w:r>
      <w:r>
        <w:t>,</w:t>
      </w:r>
      <w:r w:rsidRPr="00441CD0">
        <w:t xml:space="preserve">  PGW-U</w:t>
      </w:r>
      <w:r>
        <w:t>, ePDG or TWAN</w:t>
      </w:r>
      <w:r w:rsidRPr="00441CD0">
        <w:t>.</w:t>
      </w:r>
    </w:p>
    <w:p w14:paraId="27DD7A82" w14:textId="04D7F2A3" w:rsidR="00CA38EF" w:rsidRPr="00441CD0" w:rsidRDefault="00CA38EF" w:rsidP="00CA38EF">
      <w:pPr>
        <w:pStyle w:val="B1"/>
      </w:pPr>
      <w:r w:rsidRPr="00441CD0">
        <w:t>Other values of Node-Address Type are reserved.</w:t>
      </w:r>
    </w:p>
    <w:p w14:paraId="13E73F71" w14:textId="77777777" w:rsidR="00415C19" w:rsidRDefault="00CA38EF" w:rsidP="00CA38EF">
      <w:r w:rsidRPr="00441CD0">
        <w:t xml:space="preserve">Values of Number of CSID </w:t>
      </w:r>
      <w:r>
        <w:t>greater</w:t>
      </w:r>
      <w:r w:rsidRPr="00441CD0">
        <w:t xml:space="preserve"> than 1 </w:t>
      </w:r>
      <w:r>
        <w:t>shall</w:t>
      </w:r>
      <w:r w:rsidRPr="00441CD0">
        <w:t xml:space="preserve"> only </w:t>
      </w:r>
      <w:r>
        <w:t xml:space="preserve">be </w:t>
      </w:r>
      <w:r w:rsidRPr="00441CD0">
        <w:t>employed in the PFCP Session Deletion Request.</w:t>
      </w:r>
      <w:r>
        <w:t xml:space="preserve"> The value 0 shall be used in a PFCP Session Modification Request, with the </w:t>
      </w:r>
      <w:r w:rsidRPr="00441CD0">
        <w:t>FQ-CSID Node-ID Type</w:t>
      </w:r>
      <w:r>
        <w:t xml:space="preserve"> and </w:t>
      </w:r>
      <w:r w:rsidRPr="00441CD0">
        <w:t>Node-Address</w:t>
      </w:r>
      <w:r>
        <w:t xml:space="preserve"> fields set to all zeros, and with the Node Type indicating one node type, to remove an FQ-CSID previously provisioned for the PFCP session for the related node type.</w:t>
      </w:r>
      <w:bookmarkStart w:id="5626" w:name="_Hlk65566386"/>
    </w:p>
    <w:p w14:paraId="5CF55D0B" w14:textId="77777777" w:rsidR="00415C19" w:rsidRPr="00441CD0" w:rsidRDefault="00CA38EF" w:rsidP="00564819">
      <w:pPr>
        <w:pStyle w:val="NO"/>
      </w:pPr>
      <w:r>
        <w:t>NOTE:</w:t>
      </w:r>
      <w:r>
        <w:tab/>
        <w:t>The CP function can remove all the FQ-CSIDs for all node types provisioned in the UP function for a given PFCP session by sending a PFCP Session Modification Request with one FQ-CSID IE with a null length.</w:t>
      </w:r>
      <w:bookmarkEnd w:id="5626"/>
    </w:p>
    <w:p w14:paraId="6BA80FA6" w14:textId="4BFF4E28" w:rsidR="00CA38EF" w:rsidRDefault="00CA38EF" w:rsidP="00CA38EF">
      <w:r w:rsidRPr="00441CD0">
        <w:t>The node that creates the FQ-CSID (i.e. SGW-C for SGW-C FQ-CSID, PGW-C for PGW-C FQ</w:t>
      </w:r>
      <w:r w:rsidRPr="00441CD0">
        <w:noBreakHyphen/>
        <w:t>CSID and PGW-U</w:t>
      </w:r>
      <w:r>
        <w:t xml:space="preserve"> or SGW-U</w:t>
      </w:r>
      <w:r w:rsidRPr="00441CD0">
        <w:t xml:space="preserve"> for PGW-U</w:t>
      </w:r>
      <w:r>
        <w:t>/SGW-U</w:t>
      </w:r>
      <w:r w:rsidRPr="00441CD0">
        <w:t xml:space="preserve"> FQ</w:t>
      </w:r>
      <w:r w:rsidRPr="00441CD0">
        <w:noBreakHyphen/>
        <w:t>CSID) needs to ensure that the Node-ID is globally unique and the CSID value is unique within that node.</w:t>
      </w:r>
    </w:p>
    <w:p w14:paraId="3D9D162D" w14:textId="77777777" w:rsidR="00415C19" w:rsidRPr="00441CD0" w:rsidRDefault="00CA38EF" w:rsidP="00CA38EF">
      <w:r>
        <w:t xml:space="preserve">The Node Type field in bits 1 to 4 of octet (q+2) shall be encoded as defined in Table 8.2.43-2. Bits 5 to 8 of octet (q+2) </w:t>
      </w:r>
      <w:r w:rsidRPr="00441CD0">
        <w:t>shall be set to zero by the sender and ignored by the receiver</w:t>
      </w:r>
      <w:r>
        <w:t>.</w:t>
      </w:r>
    </w:p>
    <w:p w14:paraId="5D470C27" w14:textId="4E689A9B" w:rsidR="00CA38EF" w:rsidRPr="00441CD0" w:rsidRDefault="00CA38EF" w:rsidP="00CA38EF">
      <w:pPr>
        <w:pStyle w:val="TH"/>
      </w:pPr>
      <w:r w:rsidRPr="00441CD0">
        <w:lastRenderedPageBreak/>
        <w:t>Table 8.</w:t>
      </w:r>
      <w:r w:rsidRPr="00441CD0">
        <w:rPr>
          <w:lang w:val="en-US"/>
        </w:rPr>
        <w:t>2.</w:t>
      </w:r>
      <w:r>
        <w:rPr>
          <w:lang w:val="en-US"/>
        </w:rPr>
        <w:t>43</w:t>
      </w:r>
      <w:r w:rsidRPr="00441CD0">
        <w:t xml:space="preserve">-2: </w:t>
      </w:r>
      <w:r>
        <w:t>Node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3"/>
        <w:gridCol w:w="2410"/>
      </w:tblGrid>
      <w:tr w:rsidR="00CA38EF" w:rsidRPr="00441CD0" w14:paraId="0D20D45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09AA2982" w14:textId="77777777" w:rsidR="00CA38EF" w:rsidRPr="00441CD0" w:rsidRDefault="00CA38EF" w:rsidP="00413DF0">
            <w:pPr>
              <w:pStyle w:val="TAH"/>
            </w:pPr>
            <w:r>
              <w:t>Node Type</w:t>
            </w:r>
            <w:r w:rsidRPr="00441CD0">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600724EF" w14:textId="77777777" w:rsidR="00CA38EF" w:rsidRPr="00441CD0" w:rsidRDefault="00CA38EF" w:rsidP="00413DF0">
            <w:pPr>
              <w:pStyle w:val="TAH"/>
            </w:pPr>
            <w:r w:rsidRPr="00441CD0">
              <w:t>Value (Decimal)</w:t>
            </w:r>
          </w:p>
        </w:tc>
      </w:tr>
      <w:tr w:rsidR="00CA38EF" w:rsidRPr="00441CD0" w14:paraId="040A4F86"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3F7E0C0E" w14:textId="77777777" w:rsidR="00CA38EF" w:rsidRPr="00441CD0" w:rsidRDefault="00CA38EF" w:rsidP="00413DF0">
            <w:pPr>
              <w:pStyle w:val="TAL"/>
            </w:pPr>
            <w:r>
              <w:t>MME</w:t>
            </w:r>
          </w:p>
        </w:tc>
        <w:tc>
          <w:tcPr>
            <w:tcW w:w="2410" w:type="dxa"/>
            <w:tcBorders>
              <w:top w:val="single" w:sz="4" w:space="0" w:color="auto"/>
              <w:left w:val="single" w:sz="4" w:space="0" w:color="auto"/>
              <w:bottom w:val="single" w:sz="4" w:space="0" w:color="auto"/>
              <w:right w:val="single" w:sz="4" w:space="0" w:color="auto"/>
            </w:tcBorders>
            <w:hideMark/>
          </w:tcPr>
          <w:p w14:paraId="61A14CC0" w14:textId="77777777" w:rsidR="00CA38EF" w:rsidRPr="00441CD0" w:rsidRDefault="00CA38EF" w:rsidP="00413DF0">
            <w:pPr>
              <w:pStyle w:val="TAC"/>
            </w:pPr>
            <w:r>
              <w:t>0</w:t>
            </w:r>
          </w:p>
        </w:tc>
      </w:tr>
      <w:tr w:rsidR="00CA38EF" w:rsidRPr="00441CD0" w14:paraId="07AEB37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1A997F21" w14:textId="77777777" w:rsidR="00CA38EF" w:rsidRPr="00441CD0" w:rsidRDefault="00CA38EF" w:rsidP="00413DF0">
            <w:pPr>
              <w:pStyle w:val="TAL"/>
            </w:pPr>
            <w:r>
              <w:t>SGW-C</w:t>
            </w:r>
          </w:p>
        </w:tc>
        <w:tc>
          <w:tcPr>
            <w:tcW w:w="2410" w:type="dxa"/>
            <w:tcBorders>
              <w:top w:val="single" w:sz="4" w:space="0" w:color="auto"/>
              <w:left w:val="single" w:sz="4" w:space="0" w:color="auto"/>
              <w:bottom w:val="single" w:sz="4" w:space="0" w:color="auto"/>
              <w:right w:val="single" w:sz="4" w:space="0" w:color="auto"/>
            </w:tcBorders>
            <w:hideMark/>
          </w:tcPr>
          <w:p w14:paraId="0DAED85A" w14:textId="77777777" w:rsidR="00CA38EF" w:rsidRPr="00441CD0" w:rsidRDefault="00CA38EF" w:rsidP="00413DF0">
            <w:pPr>
              <w:pStyle w:val="TAC"/>
            </w:pPr>
            <w:r>
              <w:t>1</w:t>
            </w:r>
          </w:p>
        </w:tc>
      </w:tr>
      <w:tr w:rsidR="00CA38EF" w:rsidRPr="00441CD0" w14:paraId="0E403315"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54287E21" w14:textId="77777777" w:rsidR="00CA38EF" w:rsidRPr="00441CD0" w:rsidRDefault="00CA38EF" w:rsidP="00413DF0">
            <w:pPr>
              <w:pStyle w:val="TAL"/>
            </w:pPr>
            <w:r>
              <w:t>PGW-C</w:t>
            </w:r>
          </w:p>
        </w:tc>
        <w:tc>
          <w:tcPr>
            <w:tcW w:w="2410" w:type="dxa"/>
            <w:tcBorders>
              <w:top w:val="single" w:sz="4" w:space="0" w:color="auto"/>
              <w:left w:val="single" w:sz="4" w:space="0" w:color="auto"/>
              <w:bottom w:val="single" w:sz="4" w:space="0" w:color="auto"/>
              <w:right w:val="single" w:sz="4" w:space="0" w:color="auto"/>
            </w:tcBorders>
            <w:hideMark/>
          </w:tcPr>
          <w:p w14:paraId="307B88EA" w14:textId="77777777" w:rsidR="00CA38EF" w:rsidRPr="00441CD0" w:rsidRDefault="00CA38EF" w:rsidP="00413DF0">
            <w:pPr>
              <w:pStyle w:val="TAC"/>
            </w:pPr>
            <w:r>
              <w:t>2</w:t>
            </w:r>
          </w:p>
        </w:tc>
      </w:tr>
      <w:tr w:rsidR="00CA38EF" w:rsidRPr="00441CD0" w14:paraId="5C9E8BDD"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FF45756" w14:textId="77777777" w:rsidR="00CA38EF" w:rsidRPr="00441CD0" w:rsidRDefault="00CA38EF" w:rsidP="00413DF0">
            <w:pPr>
              <w:pStyle w:val="TAL"/>
            </w:pPr>
            <w:r>
              <w:t>ePDG</w:t>
            </w:r>
          </w:p>
        </w:tc>
        <w:tc>
          <w:tcPr>
            <w:tcW w:w="2410" w:type="dxa"/>
            <w:tcBorders>
              <w:top w:val="single" w:sz="4" w:space="0" w:color="auto"/>
              <w:left w:val="single" w:sz="4" w:space="0" w:color="auto"/>
              <w:bottom w:val="single" w:sz="4" w:space="0" w:color="auto"/>
              <w:right w:val="single" w:sz="4" w:space="0" w:color="auto"/>
            </w:tcBorders>
            <w:hideMark/>
          </w:tcPr>
          <w:p w14:paraId="6BC76C9C" w14:textId="77777777" w:rsidR="00CA38EF" w:rsidRPr="00441CD0" w:rsidRDefault="00CA38EF" w:rsidP="00413DF0">
            <w:pPr>
              <w:pStyle w:val="TAC"/>
            </w:pPr>
            <w:r>
              <w:t>3</w:t>
            </w:r>
          </w:p>
        </w:tc>
      </w:tr>
      <w:tr w:rsidR="00CA38EF" w:rsidRPr="00441CD0" w14:paraId="6FCA2DF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tcPr>
          <w:p w14:paraId="49688C67" w14:textId="77777777" w:rsidR="00CA38EF" w:rsidRPr="00441CD0" w:rsidRDefault="00CA38EF" w:rsidP="00413DF0">
            <w:pPr>
              <w:pStyle w:val="TAL"/>
            </w:pPr>
            <w:r>
              <w:t>TWAN</w:t>
            </w:r>
          </w:p>
        </w:tc>
        <w:tc>
          <w:tcPr>
            <w:tcW w:w="2410" w:type="dxa"/>
            <w:tcBorders>
              <w:top w:val="single" w:sz="4" w:space="0" w:color="auto"/>
              <w:left w:val="single" w:sz="4" w:space="0" w:color="auto"/>
              <w:bottom w:val="single" w:sz="4" w:space="0" w:color="auto"/>
              <w:right w:val="single" w:sz="4" w:space="0" w:color="auto"/>
            </w:tcBorders>
            <w:hideMark/>
          </w:tcPr>
          <w:p w14:paraId="4ADF3391" w14:textId="77777777" w:rsidR="00CA38EF" w:rsidRPr="00441CD0" w:rsidRDefault="00CA38EF" w:rsidP="00413DF0">
            <w:pPr>
              <w:pStyle w:val="TAC"/>
            </w:pPr>
            <w:r>
              <w:t>4</w:t>
            </w:r>
          </w:p>
        </w:tc>
      </w:tr>
      <w:tr w:rsidR="00CA38EF" w:rsidRPr="00441CD0" w14:paraId="73BFF70E" w14:textId="77777777" w:rsidTr="00413DF0">
        <w:trPr>
          <w:jc w:val="center"/>
        </w:trPr>
        <w:tc>
          <w:tcPr>
            <w:tcW w:w="2703" w:type="dxa"/>
            <w:tcBorders>
              <w:top w:val="single" w:sz="4" w:space="0" w:color="auto"/>
              <w:left w:val="single" w:sz="4" w:space="0" w:color="auto"/>
              <w:bottom w:val="single" w:sz="4" w:space="0" w:color="auto"/>
              <w:right w:val="single" w:sz="4" w:space="0" w:color="auto"/>
            </w:tcBorders>
          </w:tcPr>
          <w:p w14:paraId="3A5188D0" w14:textId="77777777" w:rsidR="00CA38EF" w:rsidRPr="00441CD0" w:rsidRDefault="00CA38EF" w:rsidP="00413DF0">
            <w:pPr>
              <w:pStyle w:val="TAL"/>
            </w:pPr>
            <w:r>
              <w:t>PGW-U/SGW-U</w:t>
            </w:r>
          </w:p>
        </w:tc>
        <w:tc>
          <w:tcPr>
            <w:tcW w:w="2410" w:type="dxa"/>
            <w:tcBorders>
              <w:top w:val="single" w:sz="4" w:space="0" w:color="auto"/>
              <w:left w:val="single" w:sz="4" w:space="0" w:color="auto"/>
              <w:bottom w:val="single" w:sz="4" w:space="0" w:color="auto"/>
              <w:right w:val="single" w:sz="4" w:space="0" w:color="auto"/>
            </w:tcBorders>
            <w:hideMark/>
          </w:tcPr>
          <w:p w14:paraId="64FA5C9E" w14:textId="77777777" w:rsidR="00CA38EF" w:rsidRPr="00441CD0" w:rsidRDefault="00CA38EF" w:rsidP="00413DF0">
            <w:pPr>
              <w:pStyle w:val="TAC"/>
            </w:pPr>
            <w:r>
              <w:t>5</w:t>
            </w:r>
          </w:p>
        </w:tc>
      </w:tr>
      <w:tr w:rsidR="00CA38EF" w:rsidRPr="00441CD0" w14:paraId="0E727E02" w14:textId="77777777" w:rsidTr="00564819">
        <w:trPr>
          <w:jc w:val="center"/>
        </w:trPr>
        <w:tc>
          <w:tcPr>
            <w:tcW w:w="2703" w:type="dxa"/>
            <w:tcBorders>
              <w:top w:val="single" w:sz="4" w:space="0" w:color="auto"/>
              <w:left w:val="single" w:sz="4" w:space="0" w:color="auto"/>
              <w:bottom w:val="single" w:sz="4" w:space="0" w:color="auto"/>
              <w:right w:val="single" w:sz="4" w:space="0" w:color="auto"/>
            </w:tcBorders>
            <w:hideMark/>
          </w:tcPr>
          <w:p w14:paraId="2675D63D" w14:textId="77777777" w:rsidR="00CA38EF" w:rsidRPr="00441CD0" w:rsidRDefault="00CA38EF" w:rsidP="00413DF0">
            <w:pPr>
              <w:pStyle w:val="TAL"/>
            </w:pPr>
            <w:r>
              <w:t>Spare, f</w:t>
            </w:r>
            <w:r w:rsidRPr="00441CD0">
              <w:t xml:space="preserve">or future use. </w:t>
            </w:r>
          </w:p>
        </w:tc>
        <w:tc>
          <w:tcPr>
            <w:tcW w:w="2410" w:type="dxa"/>
            <w:tcBorders>
              <w:top w:val="single" w:sz="4" w:space="0" w:color="auto"/>
              <w:left w:val="single" w:sz="4" w:space="0" w:color="auto"/>
              <w:bottom w:val="single" w:sz="4" w:space="0" w:color="auto"/>
              <w:right w:val="single" w:sz="4" w:space="0" w:color="auto"/>
            </w:tcBorders>
            <w:hideMark/>
          </w:tcPr>
          <w:p w14:paraId="11A8A945" w14:textId="77777777" w:rsidR="00CA38EF" w:rsidRPr="00441CD0" w:rsidRDefault="00CA38EF" w:rsidP="00413DF0">
            <w:pPr>
              <w:pStyle w:val="TAC"/>
            </w:pPr>
            <w:r>
              <w:t>6-15</w:t>
            </w:r>
          </w:p>
        </w:tc>
      </w:tr>
    </w:tbl>
    <w:p w14:paraId="5958C035" w14:textId="77777777" w:rsidR="00CA38EF" w:rsidRDefault="00CA38EF" w:rsidP="00CA38EF"/>
    <w:p w14:paraId="3D0DB767" w14:textId="77777777" w:rsidR="00EE5860" w:rsidRPr="00441CD0" w:rsidRDefault="00EE5860" w:rsidP="00EE5860">
      <w:pPr>
        <w:pStyle w:val="Heading3"/>
      </w:pPr>
      <w:bookmarkStart w:id="5627" w:name="_Toc160974528"/>
      <w:r w:rsidRPr="00441CD0">
        <w:t>8.</w:t>
      </w:r>
      <w:r w:rsidRPr="00441CD0">
        <w:rPr>
          <w:lang w:val="en-US"/>
        </w:rPr>
        <w:t>2.44</w:t>
      </w:r>
      <w:r w:rsidRPr="00441CD0">
        <w:tab/>
        <w:t>Volume Measurement</w:t>
      </w:r>
      <w:bookmarkEnd w:id="5614"/>
      <w:bookmarkEnd w:id="5615"/>
      <w:bookmarkEnd w:id="5616"/>
      <w:bookmarkEnd w:id="5617"/>
      <w:bookmarkEnd w:id="5618"/>
      <w:bookmarkEnd w:id="5619"/>
      <w:bookmarkEnd w:id="5620"/>
      <w:bookmarkEnd w:id="5621"/>
      <w:bookmarkEnd w:id="5622"/>
      <w:bookmarkEnd w:id="5623"/>
      <w:bookmarkEnd w:id="5624"/>
      <w:bookmarkEnd w:id="5625"/>
      <w:bookmarkEnd w:id="5627"/>
    </w:p>
    <w:p w14:paraId="5241C90D" w14:textId="77777777" w:rsidR="00EE5860" w:rsidRPr="00441CD0" w:rsidRDefault="00EE5860" w:rsidP="00EE5860">
      <w:pPr>
        <w:rPr>
          <w:lang w:eastAsia="ja-JP"/>
        </w:rPr>
      </w:pPr>
      <w:r w:rsidRPr="00441CD0">
        <w:t xml:space="preserve">The Volume Measurement IE contains the measured traffic volumes.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8.2.44-1</w:t>
      </w:r>
      <w:r w:rsidRPr="00441CD0">
        <w:rPr>
          <w:lang w:eastAsia="ja-JP"/>
        </w:rPr>
        <w:t>.</w:t>
      </w:r>
    </w:p>
    <w:p w14:paraId="40CAE15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72EEAF6" w14:textId="77777777" w:rsidTr="00BB0E1F">
        <w:trPr>
          <w:jc w:val="center"/>
        </w:trPr>
        <w:tc>
          <w:tcPr>
            <w:tcW w:w="151" w:type="dxa"/>
            <w:tcBorders>
              <w:top w:val="single" w:sz="6" w:space="0" w:color="auto"/>
              <w:left w:val="single" w:sz="6" w:space="0" w:color="auto"/>
              <w:bottom w:val="nil"/>
              <w:right w:val="nil"/>
            </w:tcBorders>
          </w:tcPr>
          <w:p w14:paraId="4234D7B2"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0043ADD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71EE3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0CBD820" w14:textId="77777777" w:rsidR="00EE5860" w:rsidRPr="00441CD0" w:rsidRDefault="00EE5860" w:rsidP="00BB0E1F">
            <w:pPr>
              <w:pStyle w:val="TAC"/>
            </w:pPr>
          </w:p>
        </w:tc>
      </w:tr>
      <w:tr w:rsidR="00EE5860" w:rsidRPr="00441CD0" w14:paraId="557BBD34" w14:textId="77777777" w:rsidTr="00BB0E1F">
        <w:trPr>
          <w:jc w:val="center"/>
        </w:trPr>
        <w:tc>
          <w:tcPr>
            <w:tcW w:w="151" w:type="dxa"/>
            <w:tcBorders>
              <w:top w:val="nil"/>
              <w:left w:val="single" w:sz="6" w:space="0" w:color="auto"/>
              <w:bottom w:val="nil"/>
              <w:right w:val="nil"/>
            </w:tcBorders>
          </w:tcPr>
          <w:p w14:paraId="5DF8C711" w14:textId="77777777" w:rsidR="00EE5860" w:rsidRPr="00441CD0" w:rsidRDefault="00EE5860" w:rsidP="00BB0E1F">
            <w:pPr>
              <w:pStyle w:val="TAC"/>
            </w:pPr>
          </w:p>
        </w:tc>
        <w:tc>
          <w:tcPr>
            <w:tcW w:w="1104" w:type="dxa"/>
            <w:tcBorders>
              <w:top w:val="nil"/>
              <w:left w:val="nil"/>
              <w:bottom w:val="nil"/>
              <w:right w:val="nil"/>
            </w:tcBorders>
            <w:hideMark/>
          </w:tcPr>
          <w:p w14:paraId="2BF9C0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7479E4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18F372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43793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D8EB0C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20169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8103C7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ED246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9A8EE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16A48E8" w14:textId="77777777" w:rsidR="00EE5860" w:rsidRPr="00441CD0" w:rsidRDefault="00EE5860" w:rsidP="00BB0E1F">
            <w:pPr>
              <w:pStyle w:val="TAC"/>
            </w:pPr>
          </w:p>
        </w:tc>
      </w:tr>
      <w:tr w:rsidR="00EE5860" w:rsidRPr="00441CD0" w14:paraId="46FCE9C8" w14:textId="77777777" w:rsidTr="00BB0E1F">
        <w:trPr>
          <w:jc w:val="center"/>
        </w:trPr>
        <w:tc>
          <w:tcPr>
            <w:tcW w:w="151" w:type="dxa"/>
            <w:tcBorders>
              <w:top w:val="nil"/>
              <w:left w:val="single" w:sz="6" w:space="0" w:color="auto"/>
              <w:bottom w:val="nil"/>
              <w:right w:val="nil"/>
            </w:tcBorders>
          </w:tcPr>
          <w:p w14:paraId="071654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ADC53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740A13" w14:textId="77777777" w:rsidR="00EE5860" w:rsidRPr="00441CD0" w:rsidRDefault="00EE5860" w:rsidP="00BB0E1F">
            <w:pPr>
              <w:pStyle w:val="TAC"/>
            </w:pPr>
            <w:r w:rsidRPr="00441CD0">
              <w:t xml:space="preserve">Type = </w:t>
            </w:r>
            <w:r w:rsidRPr="00441CD0">
              <w:rPr>
                <w:lang w:val="sv-SE"/>
              </w:rPr>
              <w:t>66</w:t>
            </w:r>
            <w:r w:rsidRPr="00441CD0">
              <w:t xml:space="preserve"> (decimal)</w:t>
            </w:r>
          </w:p>
        </w:tc>
        <w:tc>
          <w:tcPr>
            <w:tcW w:w="588" w:type="dxa"/>
            <w:tcBorders>
              <w:top w:val="nil"/>
              <w:left w:val="single" w:sz="4" w:space="0" w:color="auto"/>
              <w:bottom w:val="nil"/>
              <w:right w:val="single" w:sz="6" w:space="0" w:color="auto"/>
            </w:tcBorders>
          </w:tcPr>
          <w:p w14:paraId="5DB36A2B" w14:textId="77777777" w:rsidR="00EE5860" w:rsidRPr="00441CD0" w:rsidRDefault="00EE5860" w:rsidP="00BB0E1F">
            <w:pPr>
              <w:pStyle w:val="TAC"/>
            </w:pPr>
          </w:p>
        </w:tc>
      </w:tr>
      <w:tr w:rsidR="00EE5860" w:rsidRPr="00441CD0" w14:paraId="2DC207EC" w14:textId="77777777" w:rsidTr="00BB0E1F">
        <w:trPr>
          <w:jc w:val="center"/>
        </w:trPr>
        <w:tc>
          <w:tcPr>
            <w:tcW w:w="151" w:type="dxa"/>
            <w:tcBorders>
              <w:top w:val="nil"/>
              <w:left w:val="single" w:sz="6" w:space="0" w:color="auto"/>
              <w:bottom w:val="nil"/>
              <w:right w:val="nil"/>
            </w:tcBorders>
          </w:tcPr>
          <w:p w14:paraId="6FA188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045732"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891DB9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EA36763" w14:textId="77777777" w:rsidR="00EE5860" w:rsidRPr="00441CD0" w:rsidRDefault="00EE5860" w:rsidP="00BB0E1F">
            <w:pPr>
              <w:pStyle w:val="TAC"/>
            </w:pPr>
          </w:p>
        </w:tc>
      </w:tr>
      <w:tr w:rsidR="00EE5860" w:rsidRPr="00441CD0" w14:paraId="336C8978" w14:textId="77777777" w:rsidTr="00BB0E1F">
        <w:trPr>
          <w:jc w:val="center"/>
        </w:trPr>
        <w:tc>
          <w:tcPr>
            <w:tcW w:w="151" w:type="dxa"/>
            <w:tcBorders>
              <w:top w:val="nil"/>
              <w:left w:val="single" w:sz="6" w:space="0" w:color="auto"/>
              <w:bottom w:val="nil"/>
              <w:right w:val="nil"/>
            </w:tcBorders>
          </w:tcPr>
          <w:p w14:paraId="07B6C31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67722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6093BE8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F0111E5" w14:textId="77777777" w:rsidR="00EE5860" w:rsidRPr="00441CD0" w:rsidRDefault="00EE5860" w:rsidP="00BB0E1F">
            <w:pPr>
              <w:pStyle w:val="TAC"/>
              <w:rPr>
                <w:lang w:eastAsia="zh-CN"/>
              </w:rPr>
            </w:pPr>
            <w:r w:rsidRPr="00441CD0">
              <w:rPr>
                <w:lang w:eastAsia="zh-CN"/>
              </w:rPr>
              <w:t>DLNOP</w:t>
            </w:r>
          </w:p>
        </w:tc>
        <w:tc>
          <w:tcPr>
            <w:tcW w:w="589" w:type="dxa"/>
            <w:tcBorders>
              <w:top w:val="single" w:sz="4" w:space="0" w:color="auto"/>
              <w:left w:val="single" w:sz="4" w:space="0" w:color="auto"/>
              <w:bottom w:val="single" w:sz="4" w:space="0" w:color="auto"/>
              <w:right w:val="single" w:sz="4" w:space="0" w:color="auto"/>
            </w:tcBorders>
            <w:hideMark/>
          </w:tcPr>
          <w:p w14:paraId="0718314C" w14:textId="77777777" w:rsidR="00EE5860" w:rsidRPr="00441CD0" w:rsidRDefault="00EE5860" w:rsidP="00BB0E1F">
            <w:pPr>
              <w:pStyle w:val="TAC"/>
              <w:rPr>
                <w:lang w:eastAsia="zh-CN"/>
              </w:rPr>
            </w:pPr>
            <w:r w:rsidRPr="00441CD0">
              <w:rPr>
                <w:lang w:eastAsia="zh-CN"/>
              </w:rPr>
              <w:t>ULNOP</w:t>
            </w:r>
          </w:p>
        </w:tc>
        <w:tc>
          <w:tcPr>
            <w:tcW w:w="589" w:type="dxa"/>
            <w:tcBorders>
              <w:top w:val="single" w:sz="4" w:space="0" w:color="auto"/>
              <w:left w:val="single" w:sz="4" w:space="0" w:color="auto"/>
              <w:bottom w:val="single" w:sz="4" w:space="0" w:color="auto"/>
              <w:right w:val="single" w:sz="4" w:space="0" w:color="auto"/>
            </w:tcBorders>
            <w:hideMark/>
          </w:tcPr>
          <w:p w14:paraId="4627DF71" w14:textId="77777777" w:rsidR="00EE5860" w:rsidRPr="00441CD0" w:rsidRDefault="00EE5860" w:rsidP="00BB0E1F">
            <w:pPr>
              <w:pStyle w:val="TAC"/>
              <w:rPr>
                <w:lang w:eastAsia="zh-CN"/>
              </w:rPr>
            </w:pPr>
            <w:r w:rsidRPr="00441CD0">
              <w:rPr>
                <w:lang w:eastAsia="zh-CN"/>
              </w:rPr>
              <w:t>TONOP</w:t>
            </w:r>
          </w:p>
        </w:tc>
        <w:tc>
          <w:tcPr>
            <w:tcW w:w="589" w:type="dxa"/>
            <w:tcBorders>
              <w:top w:val="single" w:sz="4" w:space="0" w:color="auto"/>
              <w:left w:val="single" w:sz="4" w:space="0" w:color="auto"/>
              <w:bottom w:val="single" w:sz="4" w:space="0" w:color="auto"/>
              <w:right w:val="single" w:sz="4" w:space="0" w:color="auto"/>
            </w:tcBorders>
            <w:hideMark/>
          </w:tcPr>
          <w:p w14:paraId="02B3B9B0"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43E73AED"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18CC7377"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76764CC8" w14:textId="77777777" w:rsidR="00EE5860" w:rsidRPr="00441CD0" w:rsidRDefault="00EE5860" w:rsidP="00BB0E1F">
            <w:pPr>
              <w:pStyle w:val="TAC"/>
            </w:pPr>
          </w:p>
        </w:tc>
      </w:tr>
      <w:tr w:rsidR="00EE5860" w:rsidRPr="00441CD0" w14:paraId="49A47244" w14:textId="77777777" w:rsidTr="00BB0E1F">
        <w:trPr>
          <w:jc w:val="center"/>
        </w:trPr>
        <w:tc>
          <w:tcPr>
            <w:tcW w:w="151" w:type="dxa"/>
            <w:tcBorders>
              <w:top w:val="nil"/>
              <w:left w:val="single" w:sz="6" w:space="0" w:color="auto"/>
              <w:bottom w:val="nil"/>
              <w:right w:val="nil"/>
            </w:tcBorders>
          </w:tcPr>
          <w:p w14:paraId="65E2A1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53DA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25E2CEF8"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092ACA6D" w14:textId="77777777" w:rsidR="00EE5860" w:rsidRPr="00441CD0" w:rsidRDefault="00EE5860" w:rsidP="00BB0E1F">
            <w:pPr>
              <w:pStyle w:val="TAC"/>
            </w:pPr>
          </w:p>
        </w:tc>
      </w:tr>
      <w:tr w:rsidR="00EE5860" w:rsidRPr="00441CD0" w14:paraId="0978209E" w14:textId="77777777" w:rsidTr="00BB0E1F">
        <w:trPr>
          <w:jc w:val="center"/>
        </w:trPr>
        <w:tc>
          <w:tcPr>
            <w:tcW w:w="151" w:type="dxa"/>
            <w:tcBorders>
              <w:top w:val="nil"/>
              <w:left w:val="single" w:sz="6" w:space="0" w:color="auto"/>
              <w:bottom w:val="nil"/>
              <w:right w:val="nil"/>
            </w:tcBorders>
          </w:tcPr>
          <w:p w14:paraId="44C07D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78E5B4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1B513E70"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16D521A3" w14:textId="77777777" w:rsidR="00EE5860" w:rsidRPr="00441CD0" w:rsidRDefault="00EE5860" w:rsidP="00BB0E1F">
            <w:pPr>
              <w:pStyle w:val="TAC"/>
            </w:pPr>
          </w:p>
        </w:tc>
      </w:tr>
      <w:tr w:rsidR="00EE5860" w:rsidRPr="00441CD0" w14:paraId="7E3F9F37" w14:textId="77777777" w:rsidTr="00BB0E1F">
        <w:trPr>
          <w:jc w:val="center"/>
        </w:trPr>
        <w:tc>
          <w:tcPr>
            <w:tcW w:w="151" w:type="dxa"/>
            <w:tcBorders>
              <w:top w:val="nil"/>
              <w:left w:val="single" w:sz="6" w:space="0" w:color="auto"/>
              <w:bottom w:val="nil"/>
              <w:right w:val="nil"/>
            </w:tcBorders>
          </w:tcPr>
          <w:p w14:paraId="6087FB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8AB9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23B4FF8"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58779297" w14:textId="77777777" w:rsidR="00EE5860" w:rsidRPr="00441CD0" w:rsidRDefault="00EE5860" w:rsidP="00BB0E1F">
            <w:pPr>
              <w:pStyle w:val="TAC"/>
            </w:pPr>
          </w:p>
        </w:tc>
      </w:tr>
      <w:tr w:rsidR="00EE5860" w:rsidRPr="00441CD0" w14:paraId="64010AAC" w14:textId="77777777" w:rsidTr="00BB0E1F">
        <w:trPr>
          <w:jc w:val="center"/>
        </w:trPr>
        <w:tc>
          <w:tcPr>
            <w:tcW w:w="151" w:type="dxa"/>
            <w:tcBorders>
              <w:top w:val="nil"/>
              <w:left w:val="single" w:sz="6" w:space="0" w:color="auto"/>
              <w:bottom w:val="nil"/>
              <w:right w:val="nil"/>
            </w:tcBorders>
          </w:tcPr>
          <w:p w14:paraId="69CC04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793ED"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r to (r+7)</w:t>
            </w:r>
          </w:p>
        </w:tc>
        <w:tc>
          <w:tcPr>
            <w:tcW w:w="4710" w:type="dxa"/>
            <w:gridSpan w:val="8"/>
            <w:tcBorders>
              <w:top w:val="single" w:sz="4" w:space="0" w:color="auto"/>
              <w:left w:val="single" w:sz="4" w:space="0" w:color="auto"/>
              <w:bottom w:val="single" w:sz="4" w:space="0" w:color="auto"/>
              <w:right w:val="single" w:sz="4" w:space="0" w:color="auto"/>
            </w:tcBorders>
            <w:hideMark/>
          </w:tcPr>
          <w:p w14:paraId="3352CADB" w14:textId="77777777" w:rsidR="00EE5860" w:rsidRPr="00441CD0" w:rsidRDefault="00EE5860" w:rsidP="00BB0E1F">
            <w:pPr>
              <w:pStyle w:val="TAC"/>
              <w:rPr>
                <w:lang w:eastAsia="zh-CN"/>
              </w:rPr>
            </w:pPr>
            <w:r w:rsidRPr="00441CD0">
              <w:rPr>
                <w:lang w:eastAsia="zh-CN"/>
              </w:rPr>
              <w:t>Total Number of Packets</w:t>
            </w:r>
          </w:p>
        </w:tc>
        <w:tc>
          <w:tcPr>
            <w:tcW w:w="588" w:type="dxa"/>
            <w:tcBorders>
              <w:top w:val="nil"/>
              <w:left w:val="single" w:sz="4" w:space="0" w:color="auto"/>
              <w:bottom w:val="nil"/>
              <w:right w:val="single" w:sz="6" w:space="0" w:color="auto"/>
            </w:tcBorders>
          </w:tcPr>
          <w:p w14:paraId="0A3D12A5" w14:textId="77777777" w:rsidR="00EE5860" w:rsidRPr="00441CD0" w:rsidRDefault="00EE5860" w:rsidP="00BB0E1F">
            <w:pPr>
              <w:pStyle w:val="TAC"/>
            </w:pPr>
          </w:p>
        </w:tc>
      </w:tr>
      <w:tr w:rsidR="00EE5860" w:rsidRPr="00441CD0" w14:paraId="2C59A1E4" w14:textId="77777777" w:rsidTr="00BB0E1F">
        <w:trPr>
          <w:jc w:val="center"/>
        </w:trPr>
        <w:tc>
          <w:tcPr>
            <w:tcW w:w="151" w:type="dxa"/>
            <w:tcBorders>
              <w:top w:val="nil"/>
              <w:left w:val="single" w:sz="6" w:space="0" w:color="auto"/>
              <w:bottom w:val="nil"/>
              <w:right w:val="nil"/>
            </w:tcBorders>
          </w:tcPr>
          <w:p w14:paraId="170354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C61CC8"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s to (s+7)</w:t>
            </w:r>
          </w:p>
        </w:tc>
        <w:tc>
          <w:tcPr>
            <w:tcW w:w="4710" w:type="dxa"/>
            <w:gridSpan w:val="8"/>
            <w:tcBorders>
              <w:top w:val="single" w:sz="4" w:space="0" w:color="auto"/>
              <w:left w:val="single" w:sz="4" w:space="0" w:color="auto"/>
              <w:bottom w:val="single" w:sz="4" w:space="0" w:color="auto"/>
              <w:right w:val="single" w:sz="4" w:space="0" w:color="auto"/>
            </w:tcBorders>
            <w:hideMark/>
          </w:tcPr>
          <w:p w14:paraId="4C4B2CCD" w14:textId="77777777" w:rsidR="00EE5860" w:rsidRPr="00441CD0" w:rsidRDefault="00EE5860" w:rsidP="00BB0E1F">
            <w:pPr>
              <w:pStyle w:val="TAC"/>
              <w:rPr>
                <w:lang w:eastAsia="zh-CN"/>
              </w:rPr>
            </w:pPr>
            <w:r w:rsidRPr="00441CD0">
              <w:rPr>
                <w:lang w:eastAsia="zh-CN"/>
              </w:rPr>
              <w:t>Uplink Number of Packets</w:t>
            </w:r>
          </w:p>
        </w:tc>
        <w:tc>
          <w:tcPr>
            <w:tcW w:w="588" w:type="dxa"/>
            <w:tcBorders>
              <w:top w:val="nil"/>
              <w:left w:val="single" w:sz="4" w:space="0" w:color="auto"/>
              <w:bottom w:val="nil"/>
              <w:right w:val="single" w:sz="6" w:space="0" w:color="auto"/>
            </w:tcBorders>
          </w:tcPr>
          <w:p w14:paraId="7B028FF5" w14:textId="77777777" w:rsidR="00EE5860" w:rsidRPr="00441CD0" w:rsidRDefault="00EE5860" w:rsidP="00BB0E1F">
            <w:pPr>
              <w:pStyle w:val="TAC"/>
            </w:pPr>
          </w:p>
        </w:tc>
      </w:tr>
      <w:tr w:rsidR="00EE5860" w:rsidRPr="00441CD0" w14:paraId="060C7176" w14:textId="77777777" w:rsidTr="00BB0E1F">
        <w:trPr>
          <w:jc w:val="center"/>
        </w:trPr>
        <w:tc>
          <w:tcPr>
            <w:tcW w:w="151" w:type="dxa"/>
            <w:tcBorders>
              <w:top w:val="nil"/>
              <w:left w:val="single" w:sz="6" w:space="0" w:color="auto"/>
              <w:bottom w:val="nil"/>
              <w:right w:val="nil"/>
            </w:tcBorders>
          </w:tcPr>
          <w:p w14:paraId="05A4734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E767A0"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t to (t+7)</w:t>
            </w:r>
          </w:p>
        </w:tc>
        <w:tc>
          <w:tcPr>
            <w:tcW w:w="4710" w:type="dxa"/>
            <w:gridSpan w:val="8"/>
            <w:tcBorders>
              <w:top w:val="single" w:sz="4" w:space="0" w:color="auto"/>
              <w:left w:val="single" w:sz="4" w:space="0" w:color="auto"/>
              <w:bottom w:val="single" w:sz="4" w:space="0" w:color="auto"/>
              <w:right w:val="single" w:sz="4" w:space="0" w:color="auto"/>
            </w:tcBorders>
            <w:hideMark/>
          </w:tcPr>
          <w:p w14:paraId="187F3022" w14:textId="77777777" w:rsidR="00EE5860" w:rsidRPr="00441CD0" w:rsidRDefault="00EE5860" w:rsidP="00BB0E1F">
            <w:pPr>
              <w:pStyle w:val="TAC"/>
              <w:rPr>
                <w:lang w:eastAsia="zh-CN"/>
              </w:rPr>
            </w:pPr>
            <w:r w:rsidRPr="00441CD0">
              <w:rPr>
                <w:lang w:eastAsia="zh-CN"/>
              </w:rPr>
              <w:t>Downlink Number of Packets</w:t>
            </w:r>
          </w:p>
        </w:tc>
        <w:tc>
          <w:tcPr>
            <w:tcW w:w="588" w:type="dxa"/>
            <w:tcBorders>
              <w:top w:val="nil"/>
              <w:left w:val="single" w:sz="4" w:space="0" w:color="auto"/>
              <w:bottom w:val="nil"/>
              <w:right w:val="single" w:sz="6" w:space="0" w:color="auto"/>
            </w:tcBorders>
          </w:tcPr>
          <w:p w14:paraId="62663502" w14:textId="77777777" w:rsidR="00EE5860" w:rsidRPr="00441CD0" w:rsidRDefault="00EE5860" w:rsidP="00BB0E1F">
            <w:pPr>
              <w:pStyle w:val="TAC"/>
            </w:pPr>
          </w:p>
        </w:tc>
      </w:tr>
      <w:tr w:rsidR="00EE5860" w:rsidRPr="00441CD0" w14:paraId="1D2ED1E6" w14:textId="77777777" w:rsidTr="00BB0E1F">
        <w:trPr>
          <w:jc w:val="center"/>
        </w:trPr>
        <w:tc>
          <w:tcPr>
            <w:tcW w:w="151" w:type="dxa"/>
            <w:tcBorders>
              <w:top w:val="nil"/>
              <w:left w:val="single" w:sz="6" w:space="0" w:color="auto"/>
              <w:bottom w:val="single" w:sz="4" w:space="0" w:color="auto"/>
              <w:right w:val="nil"/>
            </w:tcBorders>
          </w:tcPr>
          <w:p w14:paraId="2669664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485844A" w14:textId="77777777" w:rsidR="00EE5860" w:rsidRPr="00441CD0" w:rsidRDefault="00EE5860" w:rsidP="00BB0E1F">
            <w:pPr>
              <w:pStyle w:val="TAC"/>
            </w:pPr>
            <w:r w:rsidRPr="00441CD0">
              <w:rPr>
                <w:lang w:eastAsia="zh-CN"/>
              </w:rPr>
              <w:t>z</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30E43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BAF3FC9" w14:textId="77777777" w:rsidR="00EE5860" w:rsidRPr="00441CD0" w:rsidRDefault="00EE5860" w:rsidP="00BB0E1F">
            <w:pPr>
              <w:pStyle w:val="TAC"/>
              <w:rPr>
                <w:lang w:val="x-none"/>
              </w:rPr>
            </w:pPr>
          </w:p>
        </w:tc>
      </w:tr>
    </w:tbl>
    <w:p w14:paraId="2837154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44</w:t>
      </w:r>
      <w:r w:rsidRPr="00441CD0">
        <w:rPr>
          <w:lang w:eastAsia="zh-CN"/>
        </w:rPr>
        <w:t>-</w:t>
      </w:r>
      <w:r w:rsidRPr="00441CD0">
        <w:rPr>
          <w:lang w:eastAsia="ja-JP"/>
        </w:rPr>
        <w:t>1</w:t>
      </w:r>
      <w:r w:rsidRPr="00441CD0">
        <w:t xml:space="preserve">: </w:t>
      </w:r>
      <w:r w:rsidRPr="00441CD0">
        <w:rPr>
          <w:lang w:eastAsia="ja-JP"/>
        </w:rPr>
        <w:t>Volume Measurement</w:t>
      </w:r>
    </w:p>
    <w:p w14:paraId="6437615C" w14:textId="77777777" w:rsidR="00EE5860" w:rsidRPr="00441CD0" w:rsidRDefault="00EE5860" w:rsidP="00EE5860">
      <w:r w:rsidRPr="00441CD0">
        <w:t>The following flags are coded within Octet 5:</w:t>
      </w:r>
    </w:p>
    <w:p w14:paraId="3B9F0533"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5E975C41"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FBB0493"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74AB68DF" w14:textId="77777777" w:rsidR="00EE5860" w:rsidRPr="00441CD0" w:rsidRDefault="00EE5860" w:rsidP="00EE5860">
      <w:pPr>
        <w:pStyle w:val="B1"/>
      </w:pPr>
      <w:r w:rsidRPr="00441CD0">
        <w:t>-</w:t>
      </w:r>
      <w:r w:rsidRPr="00441CD0">
        <w:tab/>
        <w:t>Bit 4 – TONOP: If this bit is set to "1", then the Total Number of Packets field shall be present, otherwise the Total Number of Packets field shall not be present.</w:t>
      </w:r>
    </w:p>
    <w:p w14:paraId="6EE31B62" w14:textId="77777777" w:rsidR="00EE5860" w:rsidRPr="00441CD0" w:rsidRDefault="00EE5860" w:rsidP="00EE5860">
      <w:pPr>
        <w:pStyle w:val="B1"/>
      </w:pPr>
      <w:r w:rsidRPr="00441CD0">
        <w:t>-</w:t>
      </w:r>
      <w:r w:rsidRPr="00441CD0">
        <w:tab/>
        <w:t>Bit 5 – ULNOP: If this bit is set to "1", then the Uplink Number of Packets field shall be present, otherwise the Uplink Number of Packets field shall not be present.</w:t>
      </w:r>
    </w:p>
    <w:p w14:paraId="199E7FDB" w14:textId="77777777" w:rsidR="00EE5860" w:rsidRPr="00441CD0" w:rsidRDefault="00EE5860" w:rsidP="00EE5860">
      <w:pPr>
        <w:pStyle w:val="B1"/>
      </w:pPr>
      <w:r w:rsidRPr="00441CD0">
        <w:t>-</w:t>
      </w:r>
      <w:r w:rsidRPr="00441CD0">
        <w:tab/>
        <w:t>Bit 6 – DLNOP: If this bit is set to "1", then the Downlink Number of Packets field shall be present, otherwise the Downlink Number of Packets field shall not be present.</w:t>
      </w:r>
    </w:p>
    <w:p w14:paraId="709BB4C5" w14:textId="77777777" w:rsidR="00EE5860" w:rsidRPr="00441CD0" w:rsidRDefault="00EE5860" w:rsidP="00EE5860">
      <w:pPr>
        <w:pStyle w:val="B1"/>
        <w:rPr>
          <w:noProof/>
        </w:rPr>
      </w:pPr>
      <w:r w:rsidRPr="00441CD0">
        <w:rPr>
          <w:noProof/>
        </w:rPr>
        <w:t>-</w:t>
      </w:r>
      <w:r w:rsidRPr="00441CD0">
        <w:rPr>
          <w:noProof/>
        </w:rPr>
        <w:tab/>
        <w:t>Bit 7 to bit 8: Spare, for future use and set to "0".</w:t>
      </w:r>
    </w:p>
    <w:p w14:paraId="2072DCF5" w14:textId="77777777" w:rsidR="00EE5860" w:rsidRPr="00441CD0" w:rsidRDefault="00EE5860" w:rsidP="00EE5860">
      <w:pPr>
        <w:rPr>
          <w:noProof/>
        </w:rPr>
      </w:pPr>
      <w:r w:rsidRPr="00441CD0">
        <w:rPr>
          <w:noProof/>
        </w:rPr>
        <w:t>At least one bit shall be set to "1". Several bits may be set to "1".</w:t>
      </w:r>
    </w:p>
    <w:p w14:paraId="7193725A"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4096CE3F" w14:textId="77777777" w:rsidR="00EE5860" w:rsidRPr="00441CD0" w:rsidRDefault="00EE5860" w:rsidP="00EE5860">
      <w:pPr>
        <w:pStyle w:val="Heading3"/>
      </w:pPr>
      <w:bookmarkStart w:id="5628" w:name="_Toc19717390"/>
      <w:bookmarkStart w:id="5629" w:name="_Toc27490891"/>
      <w:bookmarkStart w:id="5630" w:name="_Toc27557184"/>
      <w:bookmarkStart w:id="5631" w:name="_Toc27724101"/>
      <w:bookmarkStart w:id="5632" w:name="_Toc36031175"/>
      <w:bookmarkStart w:id="5633" w:name="_Toc36043095"/>
      <w:bookmarkStart w:id="5634" w:name="_Toc36814420"/>
      <w:bookmarkStart w:id="5635" w:name="_Toc44689278"/>
      <w:bookmarkStart w:id="5636" w:name="_Toc44924032"/>
      <w:bookmarkStart w:id="5637" w:name="_Toc51861002"/>
      <w:bookmarkStart w:id="5638" w:name="_Toc57930773"/>
      <w:bookmarkStart w:id="5639" w:name="_Toc57931403"/>
      <w:bookmarkStart w:id="5640" w:name="_Toc160974529"/>
      <w:r w:rsidRPr="00441CD0">
        <w:t>8.</w:t>
      </w:r>
      <w:r w:rsidRPr="00441CD0">
        <w:rPr>
          <w:lang w:val="en-US"/>
        </w:rPr>
        <w:t>2.45</w:t>
      </w:r>
      <w:r w:rsidRPr="00441CD0">
        <w:tab/>
        <w:t>Duration Measurement</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p>
    <w:p w14:paraId="747321EC" w14:textId="77777777" w:rsidR="00EE5860" w:rsidRPr="00441CD0" w:rsidRDefault="00EE5860" w:rsidP="00EE5860">
      <w:pPr>
        <w:rPr>
          <w:lang w:eastAsia="ja-JP"/>
        </w:rPr>
      </w:pPr>
      <w:r w:rsidRPr="00441CD0">
        <w:t xml:space="preserve">The </w:t>
      </w:r>
      <w:r w:rsidRPr="00441CD0">
        <w:rPr>
          <w:lang w:val="en-US" w:eastAsia="zh-CN"/>
        </w:rPr>
        <w:t xml:space="preserve">Duration Measurement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8.2.45-1</w:t>
      </w:r>
      <w:r w:rsidRPr="00441CD0">
        <w:rPr>
          <w:lang w:eastAsia="ja-JP"/>
        </w:rPr>
        <w:t>. It contains the used time in seconds.</w:t>
      </w:r>
    </w:p>
    <w:p w14:paraId="7FE94F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02A1B91" w14:textId="77777777" w:rsidTr="00BB0E1F">
        <w:trPr>
          <w:jc w:val="center"/>
        </w:trPr>
        <w:tc>
          <w:tcPr>
            <w:tcW w:w="151" w:type="dxa"/>
            <w:tcBorders>
              <w:top w:val="single" w:sz="6" w:space="0" w:color="auto"/>
              <w:left w:val="single" w:sz="6" w:space="0" w:color="auto"/>
              <w:bottom w:val="nil"/>
              <w:right w:val="nil"/>
            </w:tcBorders>
          </w:tcPr>
          <w:p w14:paraId="348F2F50" w14:textId="77777777" w:rsidR="00EE5860" w:rsidRPr="00441CD0" w:rsidRDefault="00EE5860" w:rsidP="00BB0E1F">
            <w:pPr>
              <w:pStyle w:val="TAC"/>
            </w:pPr>
          </w:p>
        </w:tc>
        <w:tc>
          <w:tcPr>
            <w:tcW w:w="1104" w:type="dxa"/>
            <w:tcBorders>
              <w:top w:val="single" w:sz="6" w:space="0" w:color="auto"/>
              <w:left w:val="nil"/>
              <w:bottom w:val="nil"/>
              <w:right w:val="nil"/>
            </w:tcBorders>
          </w:tcPr>
          <w:p w14:paraId="7416F24A"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F5A061B"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A91227" w14:textId="77777777" w:rsidR="00EE5860" w:rsidRPr="00441CD0" w:rsidRDefault="00EE5860" w:rsidP="00BB0E1F">
            <w:pPr>
              <w:pStyle w:val="TAC"/>
            </w:pPr>
          </w:p>
        </w:tc>
      </w:tr>
      <w:tr w:rsidR="00EE5860" w:rsidRPr="00441CD0" w14:paraId="4E7BC0FE" w14:textId="77777777" w:rsidTr="00BB0E1F">
        <w:trPr>
          <w:jc w:val="center"/>
        </w:trPr>
        <w:tc>
          <w:tcPr>
            <w:tcW w:w="151" w:type="dxa"/>
            <w:tcBorders>
              <w:top w:val="nil"/>
              <w:left w:val="single" w:sz="6" w:space="0" w:color="auto"/>
              <w:bottom w:val="nil"/>
              <w:right w:val="nil"/>
            </w:tcBorders>
          </w:tcPr>
          <w:p w14:paraId="3A704266" w14:textId="77777777" w:rsidR="00EE5860" w:rsidRPr="00441CD0" w:rsidRDefault="00EE5860" w:rsidP="00BB0E1F">
            <w:pPr>
              <w:pStyle w:val="TAC"/>
            </w:pPr>
          </w:p>
        </w:tc>
        <w:tc>
          <w:tcPr>
            <w:tcW w:w="1104" w:type="dxa"/>
            <w:tcBorders>
              <w:top w:val="nil"/>
              <w:left w:val="nil"/>
              <w:bottom w:val="nil"/>
              <w:right w:val="nil"/>
            </w:tcBorders>
            <w:hideMark/>
          </w:tcPr>
          <w:p w14:paraId="7FB009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744FD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27D3A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EEEB0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5EBEB7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6B48C1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76E5A9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963A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157022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FA6830" w14:textId="77777777" w:rsidR="00EE5860" w:rsidRPr="00441CD0" w:rsidRDefault="00EE5860" w:rsidP="00BB0E1F">
            <w:pPr>
              <w:pStyle w:val="TAC"/>
            </w:pPr>
          </w:p>
        </w:tc>
      </w:tr>
      <w:tr w:rsidR="00EE5860" w:rsidRPr="00441CD0" w14:paraId="03375675" w14:textId="77777777" w:rsidTr="00BB0E1F">
        <w:trPr>
          <w:jc w:val="center"/>
        </w:trPr>
        <w:tc>
          <w:tcPr>
            <w:tcW w:w="151" w:type="dxa"/>
            <w:tcBorders>
              <w:top w:val="nil"/>
              <w:left w:val="single" w:sz="6" w:space="0" w:color="auto"/>
              <w:bottom w:val="nil"/>
              <w:right w:val="nil"/>
            </w:tcBorders>
          </w:tcPr>
          <w:p w14:paraId="7CA7BC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4ED4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706296" w14:textId="77777777" w:rsidR="00EE5860" w:rsidRPr="00441CD0" w:rsidRDefault="00EE5860" w:rsidP="00BB0E1F">
            <w:pPr>
              <w:pStyle w:val="TAC"/>
            </w:pPr>
            <w:r w:rsidRPr="00441CD0">
              <w:t xml:space="preserve">Type = </w:t>
            </w:r>
            <w:r w:rsidRPr="00441CD0">
              <w:rPr>
                <w:lang w:val="sv-SE"/>
              </w:rPr>
              <w:t>67</w:t>
            </w:r>
            <w:r w:rsidRPr="00441CD0">
              <w:t xml:space="preserve"> (decimal)</w:t>
            </w:r>
          </w:p>
        </w:tc>
        <w:tc>
          <w:tcPr>
            <w:tcW w:w="588" w:type="dxa"/>
            <w:tcBorders>
              <w:top w:val="nil"/>
              <w:left w:val="single" w:sz="4" w:space="0" w:color="auto"/>
              <w:bottom w:val="nil"/>
              <w:right w:val="single" w:sz="6" w:space="0" w:color="auto"/>
            </w:tcBorders>
          </w:tcPr>
          <w:p w14:paraId="6882F67F" w14:textId="77777777" w:rsidR="00EE5860" w:rsidRPr="00441CD0" w:rsidRDefault="00EE5860" w:rsidP="00BB0E1F">
            <w:pPr>
              <w:pStyle w:val="TAC"/>
            </w:pPr>
          </w:p>
        </w:tc>
      </w:tr>
      <w:tr w:rsidR="00EE5860" w:rsidRPr="00441CD0" w14:paraId="76B40BAF" w14:textId="77777777" w:rsidTr="00BB0E1F">
        <w:trPr>
          <w:jc w:val="center"/>
        </w:trPr>
        <w:tc>
          <w:tcPr>
            <w:tcW w:w="151" w:type="dxa"/>
            <w:tcBorders>
              <w:top w:val="nil"/>
              <w:left w:val="single" w:sz="6" w:space="0" w:color="auto"/>
              <w:bottom w:val="nil"/>
              <w:right w:val="nil"/>
            </w:tcBorders>
          </w:tcPr>
          <w:p w14:paraId="7CFC84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7B715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0B8DF5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BFADF" w14:textId="77777777" w:rsidR="00EE5860" w:rsidRPr="00441CD0" w:rsidRDefault="00EE5860" w:rsidP="00BB0E1F">
            <w:pPr>
              <w:pStyle w:val="TAC"/>
            </w:pPr>
          </w:p>
        </w:tc>
      </w:tr>
      <w:tr w:rsidR="00EE5860" w:rsidRPr="00441CD0" w14:paraId="3316FDDC" w14:textId="77777777" w:rsidTr="00BB0E1F">
        <w:trPr>
          <w:jc w:val="center"/>
        </w:trPr>
        <w:tc>
          <w:tcPr>
            <w:tcW w:w="151" w:type="dxa"/>
            <w:tcBorders>
              <w:top w:val="nil"/>
              <w:left w:val="single" w:sz="6" w:space="0" w:color="auto"/>
              <w:bottom w:val="nil"/>
              <w:right w:val="nil"/>
            </w:tcBorders>
          </w:tcPr>
          <w:p w14:paraId="74312E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3CE6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D22F97" w14:textId="77777777" w:rsidR="00EE5860" w:rsidRPr="00441CD0" w:rsidRDefault="00EE5860" w:rsidP="00BB0E1F">
            <w:pPr>
              <w:pStyle w:val="TAC"/>
              <w:rPr>
                <w:lang w:eastAsia="zh-CN"/>
              </w:rPr>
            </w:pPr>
            <w:r w:rsidRPr="00441CD0">
              <w:rPr>
                <w:lang w:eastAsia="zh-CN"/>
              </w:rPr>
              <w:t>Duration value</w:t>
            </w:r>
          </w:p>
        </w:tc>
        <w:tc>
          <w:tcPr>
            <w:tcW w:w="588" w:type="dxa"/>
            <w:tcBorders>
              <w:top w:val="nil"/>
              <w:left w:val="single" w:sz="4" w:space="0" w:color="auto"/>
              <w:bottom w:val="nil"/>
              <w:right w:val="single" w:sz="6" w:space="0" w:color="auto"/>
            </w:tcBorders>
          </w:tcPr>
          <w:p w14:paraId="49789C75" w14:textId="77777777" w:rsidR="00EE5860" w:rsidRPr="00441CD0" w:rsidRDefault="00EE5860" w:rsidP="00BB0E1F">
            <w:pPr>
              <w:pStyle w:val="TAC"/>
            </w:pPr>
          </w:p>
        </w:tc>
      </w:tr>
      <w:tr w:rsidR="00EE5860" w:rsidRPr="00441CD0" w14:paraId="782B5D21" w14:textId="77777777" w:rsidTr="00BB0E1F">
        <w:trPr>
          <w:jc w:val="center"/>
        </w:trPr>
        <w:tc>
          <w:tcPr>
            <w:tcW w:w="151" w:type="dxa"/>
            <w:tcBorders>
              <w:top w:val="nil"/>
              <w:left w:val="single" w:sz="6" w:space="0" w:color="auto"/>
              <w:bottom w:val="single" w:sz="4" w:space="0" w:color="auto"/>
              <w:right w:val="nil"/>
            </w:tcBorders>
          </w:tcPr>
          <w:p w14:paraId="1415B41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AAC806"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5C856B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1B3575D" w14:textId="77777777" w:rsidR="00EE5860" w:rsidRPr="00441CD0" w:rsidRDefault="00EE5860" w:rsidP="00BB0E1F">
            <w:pPr>
              <w:pStyle w:val="TAC"/>
              <w:rPr>
                <w:lang w:val="x-none"/>
              </w:rPr>
            </w:pPr>
          </w:p>
        </w:tc>
      </w:tr>
    </w:tbl>
    <w:p w14:paraId="32A0AC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45</w:t>
      </w:r>
      <w:r w:rsidRPr="00441CD0">
        <w:rPr>
          <w:lang w:eastAsia="zh-CN"/>
        </w:rPr>
        <w:t>-</w:t>
      </w:r>
      <w:r w:rsidRPr="00441CD0">
        <w:rPr>
          <w:lang w:eastAsia="ja-JP"/>
        </w:rPr>
        <w:t>1</w:t>
      </w:r>
      <w:r w:rsidRPr="00441CD0">
        <w:t xml:space="preserve">: </w:t>
      </w:r>
      <w:r w:rsidRPr="00441CD0">
        <w:rPr>
          <w:lang w:eastAsia="ja-JP"/>
        </w:rPr>
        <w:t>Duration Measurement</w:t>
      </w:r>
    </w:p>
    <w:p w14:paraId="590F5195" w14:textId="77777777" w:rsidR="00EE5860" w:rsidRPr="00441CD0" w:rsidRDefault="00EE5860" w:rsidP="00EE5860">
      <w:r w:rsidRPr="00441CD0">
        <w:t>The Duration value shall be encoded as an Unsigned32 binary integer value.</w:t>
      </w:r>
    </w:p>
    <w:p w14:paraId="3BB99E31" w14:textId="77777777" w:rsidR="00EE5860" w:rsidRPr="00441CD0" w:rsidRDefault="00EE5860" w:rsidP="00EE5860">
      <w:pPr>
        <w:pStyle w:val="Heading3"/>
      </w:pPr>
      <w:bookmarkStart w:id="5641" w:name="_Toc19717391"/>
      <w:bookmarkStart w:id="5642" w:name="_Toc27490892"/>
      <w:bookmarkStart w:id="5643" w:name="_Toc27557185"/>
      <w:bookmarkStart w:id="5644" w:name="_Toc27724102"/>
      <w:bookmarkStart w:id="5645" w:name="_Toc36031176"/>
      <w:bookmarkStart w:id="5646" w:name="_Toc36043096"/>
      <w:bookmarkStart w:id="5647" w:name="_Toc36814421"/>
      <w:bookmarkStart w:id="5648" w:name="_Toc44689279"/>
      <w:bookmarkStart w:id="5649" w:name="_Toc44924033"/>
      <w:bookmarkStart w:id="5650" w:name="_Toc51861003"/>
      <w:bookmarkStart w:id="5651" w:name="_Toc57930774"/>
      <w:bookmarkStart w:id="5652" w:name="_Toc57931404"/>
      <w:bookmarkStart w:id="5653" w:name="_Toc160974530"/>
      <w:r w:rsidRPr="00441CD0">
        <w:t>8.</w:t>
      </w:r>
      <w:r w:rsidRPr="00441CD0">
        <w:rPr>
          <w:lang w:val="en-US"/>
        </w:rPr>
        <w:t>2.46</w:t>
      </w:r>
      <w:r w:rsidRPr="00441CD0">
        <w:tab/>
        <w:t>Time of First Packet</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5AF68834" w14:textId="77777777" w:rsidR="00EE5860" w:rsidRPr="00441CD0" w:rsidRDefault="00EE5860" w:rsidP="00EE5860">
      <w:pPr>
        <w:rPr>
          <w:lang w:eastAsia="ja-JP"/>
        </w:rPr>
      </w:pPr>
      <w:r w:rsidRPr="00441CD0">
        <w:t xml:space="preserve">The Time of First Packet IE indicates the time stamp for the first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8.2.46-1</w:t>
      </w:r>
      <w:r w:rsidRPr="00441CD0">
        <w:rPr>
          <w:lang w:eastAsia="ja-JP"/>
        </w:rPr>
        <w:t>.</w:t>
      </w:r>
    </w:p>
    <w:p w14:paraId="3ED41AE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69E7771" w14:textId="77777777" w:rsidTr="00BB0E1F">
        <w:trPr>
          <w:jc w:val="center"/>
        </w:trPr>
        <w:tc>
          <w:tcPr>
            <w:tcW w:w="151" w:type="dxa"/>
            <w:tcBorders>
              <w:top w:val="single" w:sz="6" w:space="0" w:color="auto"/>
              <w:left w:val="single" w:sz="6" w:space="0" w:color="auto"/>
              <w:bottom w:val="nil"/>
              <w:right w:val="nil"/>
            </w:tcBorders>
          </w:tcPr>
          <w:p w14:paraId="6A187B29" w14:textId="77777777" w:rsidR="00EE5860" w:rsidRPr="00441CD0" w:rsidRDefault="00EE5860" w:rsidP="00BB0E1F">
            <w:pPr>
              <w:pStyle w:val="TAC"/>
            </w:pPr>
          </w:p>
        </w:tc>
        <w:tc>
          <w:tcPr>
            <w:tcW w:w="1104" w:type="dxa"/>
            <w:tcBorders>
              <w:top w:val="single" w:sz="6" w:space="0" w:color="auto"/>
              <w:left w:val="nil"/>
              <w:bottom w:val="nil"/>
              <w:right w:val="nil"/>
            </w:tcBorders>
          </w:tcPr>
          <w:p w14:paraId="4839C80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BBBC99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30F11C" w14:textId="77777777" w:rsidR="00EE5860" w:rsidRPr="00441CD0" w:rsidRDefault="00EE5860" w:rsidP="00BB0E1F">
            <w:pPr>
              <w:pStyle w:val="TAC"/>
            </w:pPr>
          </w:p>
        </w:tc>
      </w:tr>
      <w:tr w:rsidR="00EE5860" w:rsidRPr="00441CD0" w14:paraId="2D687C98" w14:textId="77777777" w:rsidTr="00BB0E1F">
        <w:trPr>
          <w:jc w:val="center"/>
        </w:trPr>
        <w:tc>
          <w:tcPr>
            <w:tcW w:w="151" w:type="dxa"/>
            <w:tcBorders>
              <w:top w:val="nil"/>
              <w:left w:val="single" w:sz="6" w:space="0" w:color="auto"/>
              <w:bottom w:val="nil"/>
              <w:right w:val="nil"/>
            </w:tcBorders>
          </w:tcPr>
          <w:p w14:paraId="185913B4" w14:textId="77777777" w:rsidR="00EE5860" w:rsidRPr="00441CD0" w:rsidRDefault="00EE5860" w:rsidP="00BB0E1F">
            <w:pPr>
              <w:pStyle w:val="TAC"/>
            </w:pPr>
          </w:p>
        </w:tc>
        <w:tc>
          <w:tcPr>
            <w:tcW w:w="1104" w:type="dxa"/>
            <w:tcBorders>
              <w:top w:val="nil"/>
              <w:left w:val="nil"/>
              <w:bottom w:val="nil"/>
              <w:right w:val="nil"/>
            </w:tcBorders>
            <w:hideMark/>
          </w:tcPr>
          <w:p w14:paraId="2C55983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BD35D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7C689D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6A2BA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BE1247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1C9D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1E935D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AC25E4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DA8A5D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EEE8E0" w14:textId="77777777" w:rsidR="00EE5860" w:rsidRPr="00441CD0" w:rsidRDefault="00EE5860" w:rsidP="00BB0E1F">
            <w:pPr>
              <w:pStyle w:val="TAC"/>
            </w:pPr>
          </w:p>
        </w:tc>
      </w:tr>
      <w:tr w:rsidR="00EE5860" w:rsidRPr="00441CD0" w14:paraId="6613BC46" w14:textId="77777777" w:rsidTr="00BB0E1F">
        <w:trPr>
          <w:jc w:val="center"/>
        </w:trPr>
        <w:tc>
          <w:tcPr>
            <w:tcW w:w="151" w:type="dxa"/>
            <w:tcBorders>
              <w:top w:val="nil"/>
              <w:left w:val="single" w:sz="6" w:space="0" w:color="auto"/>
              <w:bottom w:val="nil"/>
              <w:right w:val="nil"/>
            </w:tcBorders>
          </w:tcPr>
          <w:p w14:paraId="1C8094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DE53C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B404FDB" w14:textId="77777777" w:rsidR="00EE5860" w:rsidRPr="00441CD0" w:rsidRDefault="00EE5860" w:rsidP="00BB0E1F">
            <w:pPr>
              <w:pStyle w:val="TAC"/>
            </w:pPr>
            <w:r w:rsidRPr="00441CD0">
              <w:t xml:space="preserve">Type = </w:t>
            </w:r>
            <w:r w:rsidRPr="00441CD0">
              <w:rPr>
                <w:lang w:val="sv-SE"/>
              </w:rPr>
              <w:t>69</w:t>
            </w:r>
            <w:r w:rsidRPr="00441CD0">
              <w:t xml:space="preserve"> (decimal)</w:t>
            </w:r>
          </w:p>
        </w:tc>
        <w:tc>
          <w:tcPr>
            <w:tcW w:w="588" w:type="dxa"/>
            <w:tcBorders>
              <w:top w:val="nil"/>
              <w:left w:val="single" w:sz="4" w:space="0" w:color="auto"/>
              <w:bottom w:val="nil"/>
              <w:right w:val="single" w:sz="6" w:space="0" w:color="auto"/>
            </w:tcBorders>
          </w:tcPr>
          <w:p w14:paraId="1D44739B" w14:textId="77777777" w:rsidR="00EE5860" w:rsidRPr="00441CD0" w:rsidRDefault="00EE5860" w:rsidP="00BB0E1F">
            <w:pPr>
              <w:pStyle w:val="TAC"/>
            </w:pPr>
          </w:p>
        </w:tc>
      </w:tr>
      <w:tr w:rsidR="00EE5860" w:rsidRPr="00441CD0" w14:paraId="07EE11CF" w14:textId="77777777" w:rsidTr="00BB0E1F">
        <w:trPr>
          <w:jc w:val="center"/>
        </w:trPr>
        <w:tc>
          <w:tcPr>
            <w:tcW w:w="151" w:type="dxa"/>
            <w:tcBorders>
              <w:top w:val="nil"/>
              <w:left w:val="single" w:sz="6" w:space="0" w:color="auto"/>
              <w:bottom w:val="nil"/>
              <w:right w:val="nil"/>
            </w:tcBorders>
          </w:tcPr>
          <w:p w14:paraId="1E2AC7C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3E40C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471FC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9BE6B2" w14:textId="77777777" w:rsidR="00EE5860" w:rsidRPr="00441CD0" w:rsidRDefault="00EE5860" w:rsidP="00BB0E1F">
            <w:pPr>
              <w:pStyle w:val="TAC"/>
            </w:pPr>
          </w:p>
        </w:tc>
      </w:tr>
      <w:tr w:rsidR="00EE5860" w:rsidRPr="00441CD0" w14:paraId="0E2043E0" w14:textId="77777777" w:rsidTr="00BB0E1F">
        <w:trPr>
          <w:jc w:val="center"/>
        </w:trPr>
        <w:tc>
          <w:tcPr>
            <w:tcW w:w="151" w:type="dxa"/>
            <w:tcBorders>
              <w:top w:val="nil"/>
              <w:left w:val="single" w:sz="6" w:space="0" w:color="auto"/>
              <w:bottom w:val="nil"/>
              <w:right w:val="nil"/>
            </w:tcBorders>
          </w:tcPr>
          <w:p w14:paraId="532DE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3DFF1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797022D1" w14:textId="77777777" w:rsidR="00EE5860" w:rsidRPr="00441CD0" w:rsidRDefault="00EE5860" w:rsidP="00BB0E1F">
            <w:pPr>
              <w:pStyle w:val="TAC"/>
              <w:rPr>
                <w:lang w:eastAsia="zh-CN"/>
              </w:rPr>
            </w:pPr>
            <w:r w:rsidRPr="00441CD0">
              <w:rPr>
                <w:lang w:eastAsia="zh-CN"/>
              </w:rPr>
              <w:t>Time of First Packet</w:t>
            </w:r>
          </w:p>
        </w:tc>
        <w:tc>
          <w:tcPr>
            <w:tcW w:w="588" w:type="dxa"/>
            <w:tcBorders>
              <w:top w:val="nil"/>
              <w:left w:val="single" w:sz="4" w:space="0" w:color="auto"/>
              <w:bottom w:val="nil"/>
              <w:right w:val="single" w:sz="6" w:space="0" w:color="auto"/>
            </w:tcBorders>
          </w:tcPr>
          <w:p w14:paraId="5DF4A9BB" w14:textId="77777777" w:rsidR="00EE5860" w:rsidRPr="00441CD0" w:rsidRDefault="00EE5860" w:rsidP="00BB0E1F">
            <w:pPr>
              <w:pStyle w:val="TAC"/>
            </w:pPr>
          </w:p>
        </w:tc>
      </w:tr>
      <w:tr w:rsidR="00EE5860" w:rsidRPr="00441CD0" w14:paraId="4385E56F" w14:textId="77777777" w:rsidTr="00BB0E1F">
        <w:trPr>
          <w:jc w:val="center"/>
        </w:trPr>
        <w:tc>
          <w:tcPr>
            <w:tcW w:w="151" w:type="dxa"/>
            <w:tcBorders>
              <w:top w:val="nil"/>
              <w:left w:val="single" w:sz="6" w:space="0" w:color="auto"/>
              <w:bottom w:val="single" w:sz="4" w:space="0" w:color="auto"/>
              <w:right w:val="nil"/>
            </w:tcBorders>
          </w:tcPr>
          <w:p w14:paraId="06D8B3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5DC3A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227810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08E05EB" w14:textId="77777777" w:rsidR="00EE5860" w:rsidRPr="00441CD0" w:rsidRDefault="00EE5860" w:rsidP="00BB0E1F">
            <w:pPr>
              <w:pStyle w:val="TAC"/>
              <w:rPr>
                <w:lang w:val="x-none"/>
              </w:rPr>
            </w:pPr>
          </w:p>
        </w:tc>
      </w:tr>
    </w:tbl>
    <w:p w14:paraId="02BF9DB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46</w:t>
      </w:r>
      <w:r w:rsidRPr="00441CD0">
        <w:rPr>
          <w:lang w:eastAsia="zh-CN"/>
        </w:rPr>
        <w:t>-</w:t>
      </w:r>
      <w:r w:rsidRPr="00441CD0">
        <w:rPr>
          <w:lang w:eastAsia="ja-JP"/>
        </w:rPr>
        <w:t>1</w:t>
      </w:r>
      <w:r w:rsidRPr="00441CD0">
        <w:t xml:space="preserve">: </w:t>
      </w:r>
      <w:r w:rsidRPr="00441CD0">
        <w:rPr>
          <w:lang w:eastAsia="ja-JP"/>
        </w:rPr>
        <w:t>Time of First Packet</w:t>
      </w:r>
    </w:p>
    <w:p w14:paraId="0C12D093" w14:textId="0EDA327D" w:rsidR="00EE5860" w:rsidRPr="00441CD0" w:rsidRDefault="00EE5860" w:rsidP="00EE5860">
      <w:r w:rsidRPr="00441CD0">
        <w:t xml:space="preserve">The Time of First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48D84F6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2D69FAA5" w14:textId="77777777" w:rsidR="00EE5860" w:rsidRPr="00441CD0" w:rsidRDefault="00EE5860" w:rsidP="00EE5860">
      <w:pPr>
        <w:pStyle w:val="Heading3"/>
      </w:pPr>
      <w:bookmarkStart w:id="5654" w:name="_Toc19717392"/>
      <w:bookmarkStart w:id="5655" w:name="_Toc27490893"/>
      <w:bookmarkStart w:id="5656" w:name="_Toc27557186"/>
      <w:bookmarkStart w:id="5657" w:name="_Toc27724103"/>
      <w:bookmarkStart w:id="5658" w:name="_Toc36031177"/>
      <w:bookmarkStart w:id="5659" w:name="_Toc36043097"/>
      <w:bookmarkStart w:id="5660" w:name="_Toc36814422"/>
      <w:bookmarkStart w:id="5661" w:name="_Toc44689280"/>
      <w:bookmarkStart w:id="5662" w:name="_Toc44924034"/>
      <w:bookmarkStart w:id="5663" w:name="_Toc51861004"/>
      <w:bookmarkStart w:id="5664" w:name="_Toc57930775"/>
      <w:bookmarkStart w:id="5665" w:name="_Toc57931405"/>
      <w:bookmarkStart w:id="5666" w:name="_Toc160974531"/>
      <w:r w:rsidRPr="00441CD0">
        <w:t>8.</w:t>
      </w:r>
      <w:r w:rsidRPr="00441CD0">
        <w:rPr>
          <w:lang w:val="en-US"/>
        </w:rPr>
        <w:t>2.47</w:t>
      </w:r>
      <w:r w:rsidRPr="00441CD0">
        <w:tab/>
        <w:t>Time of Last Packet</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p>
    <w:p w14:paraId="55C16242" w14:textId="77777777" w:rsidR="00EE5860" w:rsidRPr="00441CD0" w:rsidRDefault="00EE5860" w:rsidP="00EE5860">
      <w:pPr>
        <w:rPr>
          <w:lang w:eastAsia="ja-JP"/>
        </w:rPr>
      </w:pPr>
      <w:r w:rsidRPr="00441CD0">
        <w:t xml:space="preserve">The Time of Last Packet IE indicates the time stamp for the last IP packet transmitted for a given usage report.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8.2.47-1</w:t>
      </w:r>
      <w:r w:rsidRPr="00441CD0">
        <w:rPr>
          <w:lang w:eastAsia="ja-JP"/>
        </w:rPr>
        <w:t>.</w:t>
      </w:r>
    </w:p>
    <w:p w14:paraId="76E3616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D19D1EC" w14:textId="77777777" w:rsidTr="00BB0E1F">
        <w:trPr>
          <w:jc w:val="center"/>
        </w:trPr>
        <w:tc>
          <w:tcPr>
            <w:tcW w:w="151" w:type="dxa"/>
            <w:tcBorders>
              <w:top w:val="single" w:sz="6" w:space="0" w:color="auto"/>
              <w:left w:val="single" w:sz="6" w:space="0" w:color="auto"/>
              <w:bottom w:val="nil"/>
              <w:right w:val="nil"/>
            </w:tcBorders>
          </w:tcPr>
          <w:p w14:paraId="0C1CAE0C" w14:textId="77777777" w:rsidR="00EE5860" w:rsidRPr="00441CD0" w:rsidRDefault="00EE5860" w:rsidP="00BB0E1F">
            <w:pPr>
              <w:pStyle w:val="TAC"/>
            </w:pPr>
          </w:p>
        </w:tc>
        <w:tc>
          <w:tcPr>
            <w:tcW w:w="1104" w:type="dxa"/>
            <w:tcBorders>
              <w:top w:val="single" w:sz="6" w:space="0" w:color="auto"/>
              <w:left w:val="nil"/>
              <w:bottom w:val="nil"/>
              <w:right w:val="nil"/>
            </w:tcBorders>
          </w:tcPr>
          <w:p w14:paraId="434DBF2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8AA146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FDC9A57" w14:textId="77777777" w:rsidR="00EE5860" w:rsidRPr="00441CD0" w:rsidRDefault="00EE5860" w:rsidP="00BB0E1F">
            <w:pPr>
              <w:pStyle w:val="TAC"/>
            </w:pPr>
          </w:p>
        </w:tc>
      </w:tr>
      <w:tr w:rsidR="00EE5860" w:rsidRPr="00441CD0" w14:paraId="234FB2DE" w14:textId="77777777" w:rsidTr="00BB0E1F">
        <w:trPr>
          <w:jc w:val="center"/>
        </w:trPr>
        <w:tc>
          <w:tcPr>
            <w:tcW w:w="151" w:type="dxa"/>
            <w:tcBorders>
              <w:top w:val="nil"/>
              <w:left w:val="single" w:sz="6" w:space="0" w:color="auto"/>
              <w:bottom w:val="nil"/>
              <w:right w:val="nil"/>
            </w:tcBorders>
          </w:tcPr>
          <w:p w14:paraId="42972E2A" w14:textId="77777777" w:rsidR="00EE5860" w:rsidRPr="00441CD0" w:rsidRDefault="00EE5860" w:rsidP="00BB0E1F">
            <w:pPr>
              <w:pStyle w:val="TAC"/>
            </w:pPr>
          </w:p>
        </w:tc>
        <w:tc>
          <w:tcPr>
            <w:tcW w:w="1104" w:type="dxa"/>
            <w:tcBorders>
              <w:top w:val="nil"/>
              <w:left w:val="nil"/>
              <w:bottom w:val="nil"/>
              <w:right w:val="nil"/>
            </w:tcBorders>
            <w:hideMark/>
          </w:tcPr>
          <w:p w14:paraId="3CD2D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062BD4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04E4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1BBFEF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430478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34058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5C56BA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1BED9E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1BB3C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6FF82F4" w14:textId="77777777" w:rsidR="00EE5860" w:rsidRPr="00441CD0" w:rsidRDefault="00EE5860" w:rsidP="00BB0E1F">
            <w:pPr>
              <w:pStyle w:val="TAC"/>
            </w:pPr>
          </w:p>
        </w:tc>
      </w:tr>
      <w:tr w:rsidR="00EE5860" w:rsidRPr="00441CD0" w14:paraId="5E2DBCE9" w14:textId="77777777" w:rsidTr="00BB0E1F">
        <w:trPr>
          <w:jc w:val="center"/>
        </w:trPr>
        <w:tc>
          <w:tcPr>
            <w:tcW w:w="151" w:type="dxa"/>
            <w:tcBorders>
              <w:top w:val="nil"/>
              <w:left w:val="single" w:sz="6" w:space="0" w:color="auto"/>
              <w:bottom w:val="nil"/>
              <w:right w:val="nil"/>
            </w:tcBorders>
          </w:tcPr>
          <w:p w14:paraId="438DBB8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5FEB7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DD8B0F0" w14:textId="77777777" w:rsidR="00EE5860" w:rsidRPr="00441CD0" w:rsidRDefault="00EE5860" w:rsidP="00BB0E1F">
            <w:pPr>
              <w:pStyle w:val="TAC"/>
            </w:pPr>
            <w:r w:rsidRPr="00441CD0">
              <w:t xml:space="preserve">Type = </w:t>
            </w:r>
            <w:r w:rsidRPr="00441CD0">
              <w:rPr>
                <w:lang w:val="sv-SE"/>
              </w:rPr>
              <w:t>70</w:t>
            </w:r>
            <w:r w:rsidRPr="00441CD0">
              <w:t xml:space="preserve"> (decimal)</w:t>
            </w:r>
          </w:p>
        </w:tc>
        <w:tc>
          <w:tcPr>
            <w:tcW w:w="588" w:type="dxa"/>
            <w:tcBorders>
              <w:top w:val="nil"/>
              <w:left w:val="single" w:sz="4" w:space="0" w:color="auto"/>
              <w:bottom w:val="nil"/>
              <w:right w:val="single" w:sz="6" w:space="0" w:color="auto"/>
            </w:tcBorders>
          </w:tcPr>
          <w:p w14:paraId="4D089AF6" w14:textId="77777777" w:rsidR="00EE5860" w:rsidRPr="00441CD0" w:rsidRDefault="00EE5860" w:rsidP="00BB0E1F">
            <w:pPr>
              <w:pStyle w:val="TAC"/>
            </w:pPr>
          </w:p>
        </w:tc>
      </w:tr>
      <w:tr w:rsidR="00EE5860" w:rsidRPr="00441CD0" w14:paraId="6DF94376" w14:textId="77777777" w:rsidTr="00BB0E1F">
        <w:trPr>
          <w:jc w:val="center"/>
        </w:trPr>
        <w:tc>
          <w:tcPr>
            <w:tcW w:w="151" w:type="dxa"/>
            <w:tcBorders>
              <w:top w:val="nil"/>
              <w:left w:val="single" w:sz="6" w:space="0" w:color="auto"/>
              <w:bottom w:val="nil"/>
              <w:right w:val="nil"/>
            </w:tcBorders>
          </w:tcPr>
          <w:p w14:paraId="1BB525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7C51B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F5856F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B0D0803" w14:textId="77777777" w:rsidR="00EE5860" w:rsidRPr="00441CD0" w:rsidRDefault="00EE5860" w:rsidP="00BB0E1F">
            <w:pPr>
              <w:pStyle w:val="TAC"/>
            </w:pPr>
          </w:p>
        </w:tc>
      </w:tr>
      <w:tr w:rsidR="00EE5860" w:rsidRPr="00441CD0" w14:paraId="7F2098C2" w14:textId="77777777" w:rsidTr="00BB0E1F">
        <w:trPr>
          <w:jc w:val="center"/>
        </w:trPr>
        <w:tc>
          <w:tcPr>
            <w:tcW w:w="151" w:type="dxa"/>
            <w:tcBorders>
              <w:top w:val="nil"/>
              <w:left w:val="single" w:sz="6" w:space="0" w:color="auto"/>
              <w:bottom w:val="nil"/>
              <w:right w:val="nil"/>
            </w:tcBorders>
          </w:tcPr>
          <w:p w14:paraId="0E9E0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83F07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3AD4558" w14:textId="77777777" w:rsidR="00EE5860" w:rsidRPr="00441CD0" w:rsidRDefault="00EE5860" w:rsidP="00BB0E1F">
            <w:pPr>
              <w:pStyle w:val="TAC"/>
              <w:rPr>
                <w:lang w:eastAsia="zh-CN"/>
              </w:rPr>
            </w:pPr>
            <w:r w:rsidRPr="00441CD0">
              <w:rPr>
                <w:lang w:eastAsia="zh-CN"/>
              </w:rPr>
              <w:t>Time of Last Packet</w:t>
            </w:r>
          </w:p>
        </w:tc>
        <w:tc>
          <w:tcPr>
            <w:tcW w:w="588" w:type="dxa"/>
            <w:tcBorders>
              <w:top w:val="nil"/>
              <w:left w:val="single" w:sz="4" w:space="0" w:color="auto"/>
              <w:bottom w:val="nil"/>
              <w:right w:val="single" w:sz="6" w:space="0" w:color="auto"/>
            </w:tcBorders>
          </w:tcPr>
          <w:p w14:paraId="094A36AF" w14:textId="77777777" w:rsidR="00EE5860" w:rsidRPr="00441CD0" w:rsidRDefault="00EE5860" w:rsidP="00BB0E1F">
            <w:pPr>
              <w:pStyle w:val="TAC"/>
            </w:pPr>
          </w:p>
        </w:tc>
      </w:tr>
      <w:tr w:rsidR="00EE5860" w:rsidRPr="00441CD0" w14:paraId="08D66B97" w14:textId="77777777" w:rsidTr="00BB0E1F">
        <w:trPr>
          <w:jc w:val="center"/>
        </w:trPr>
        <w:tc>
          <w:tcPr>
            <w:tcW w:w="151" w:type="dxa"/>
            <w:tcBorders>
              <w:top w:val="nil"/>
              <w:left w:val="single" w:sz="6" w:space="0" w:color="auto"/>
              <w:bottom w:val="single" w:sz="4" w:space="0" w:color="auto"/>
              <w:right w:val="nil"/>
            </w:tcBorders>
          </w:tcPr>
          <w:p w14:paraId="20914BB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1130527"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1B94FD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386DBB" w14:textId="77777777" w:rsidR="00EE5860" w:rsidRPr="00441CD0" w:rsidRDefault="00EE5860" w:rsidP="00BB0E1F">
            <w:pPr>
              <w:pStyle w:val="TAC"/>
              <w:rPr>
                <w:lang w:val="x-none"/>
              </w:rPr>
            </w:pPr>
          </w:p>
        </w:tc>
      </w:tr>
    </w:tbl>
    <w:p w14:paraId="24EA2C5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47</w:t>
      </w:r>
      <w:r w:rsidRPr="00441CD0">
        <w:rPr>
          <w:lang w:eastAsia="zh-CN"/>
        </w:rPr>
        <w:t>-</w:t>
      </w:r>
      <w:r w:rsidRPr="00441CD0">
        <w:rPr>
          <w:lang w:eastAsia="ja-JP"/>
        </w:rPr>
        <w:t>1</w:t>
      </w:r>
      <w:r w:rsidRPr="00441CD0">
        <w:t>: Time of Last Packet</w:t>
      </w:r>
    </w:p>
    <w:p w14:paraId="46B4C194" w14:textId="064D60F2" w:rsidR="00EE5860" w:rsidRPr="00441CD0" w:rsidRDefault="00EE5860" w:rsidP="00EE5860">
      <w:r w:rsidRPr="00441CD0">
        <w:t xml:space="preserve">The Time of Last Packet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1F7323C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1F308168" w14:textId="77777777" w:rsidR="00EE5860" w:rsidRPr="00441CD0" w:rsidRDefault="00EE5860" w:rsidP="00EE5860">
      <w:pPr>
        <w:pStyle w:val="Heading3"/>
      </w:pPr>
      <w:bookmarkStart w:id="5667" w:name="_Toc19717393"/>
      <w:bookmarkStart w:id="5668" w:name="_Toc27490894"/>
      <w:bookmarkStart w:id="5669" w:name="_Toc27557187"/>
      <w:bookmarkStart w:id="5670" w:name="_Toc27724104"/>
      <w:bookmarkStart w:id="5671" w:name="_Toc36031178"/>
      <w:bookmarkStart w:id="5672" w:name="_Toc36043098"/>
      <w:bookmarkStart w:id="5673" w:name="_Toc36814423"/>
      <w:bookmarkStart w:id="5674" w:name="_Toc44689281"/>
      <w:bookmarkStart w:id="5675" w:name="_Toc44924035"/>
      <w:bookmarkStart w:id="5676" w:name="_Toc51861005"/>
      <w:bookmarkStart w:id="5677" w:name="_Toc57930776"/>
      <w:bookmarkStart w:id="5678" w:name="_Toc57931406"/>
      <w:bookmarkStart w:id="5679" w:name="_Toc160974532"/>
      <w:r w:rsidRPr="00441CD0">
        <w:t>8.</w:t>
      </w:r>
      <w:r w:rsidRPr="00441CD0">
        <w:rPr>
          <w:lang w:val="en-US"/>
        </w:rPr>
        <w:t>2.48</w:t>
      </w:r>
      <w:r w:rsidRPr="00441CD0">
        <w:tab/>
        <w:t>Quota Holding Time</w:t>
      </w:r>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22E12CC7" w14:textId="77777777" w:rsidR="00EE5860" w:rsidRPr="00441CD0" w:rsidRDefault="00EE5860" w:rsidP="00EE5860">
      <w:pPr>
        <w:rPr>
          <w:lang w:eastAsia="ja-JP"/>
        </w:rPr>
      </w:pPr>
      <w:r w:rsidRPr="00441CD0">
        <w:t xml:space="preserve">The </w:t>
      </w:r>
      <w:r w:rsidRPr="00441CD0">
        <w:rPr>
          <w:lang w:val="en-US" w:eastAsia="zh-CN"/>
        </w:rPr>
        <w:t xml:space="preserve">Quota Holding Time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8.2.48-1</w:t>
      </w:r>
      <w:r w:rsidRPr="00441CD0">
        <w:rPr>
          <w:lang w:eastAsia="ja-JP"/>
        </w:rPr>
        <w:t>. It contains the quota holding time in seconds.</w:t>
      </w:r>
    </w:p>
    <w:p w14:paraId="337F98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F3CB221" w14:textId="77777777" w:rsidTr="00BB0E1F">
        <w:trPr>
          <w:jc w:val="center"/>
        </w:trPr>
        <w:tc>
          <w:tcPr>
            <w:tcW w:w="151" w:type="dxa"/>
            <w:tcBorders>
              <w:top w:val="single" w:sz="6" w:space="0" w:color="auto"/>
              <w:left w:val="single" w:sz="6" w:space="0" w:color="auto"/>
              <w:bottom w:val="nil"/>
              <w:right w:val="nil"/>
            </w:tcBorders>
          </w:tcPr>
          <w:p w14:paraId="41064D2F" w14:textId="77777777" w:rsidR="00EE5860" w:rsidRPr="00441CD0" w:rsidRDefault="00EE5860" w:rsidP="00BB0E1F">
            <w:pPr>
              <w:pStyle w:val="TAC"/>
            </w:pPr>
          </w:p>
        </w:tc>
        <w:tc>
          <w:tcPr>
            <w:tcW w:w="1104" w:type="dxa"/>
            <w:tcBorders>
              <w:top w:val="single" w:sz="6" w:space="0" w:color="auto"/>
              <w:left w:val="nil"/>
              <w:bottom w:val="nil"/>
              <w:right w:val="nil"/>
            </w:tcBorders>
          </w:tcPr>
          <w:p w14:paraId="29CBCC8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A7249B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D8194F7" w14:textId="77777777" w:rsidR="00EE5860" w:rsidRPr="00441CD0" w:rsidRDefault="00EE5860" w:rsidP="00BB0E1F">
            <w:pPr>
              <w:pStyle w:val="TAC"/>
            </w:pPr>
          </w:p>
        </w:tc>
      </w:tr>
      <w:tr w:rsidR="00EE5860" w:rsidRPr="00441CD0" w14:paraId="4724A750" w14:textId="77777777" w:rsidTr="00BB0E1F">
        <w:trPr>
          <w:jc w:val="center"/>
        </w:trPr>
        <w:tc>
          <w:tcPr>
            <w:tcW w:w="151" w:type="dxa"/>
            <w:tcBorders>
              <w:top w:val="nil"/>
              <w:left w:val="single" w:sz="6" w:space="0" w:color="auto"/>
              <w:bottom w:val="nil"/>
              <w:right w:val="nil"/>
            </w:tcBorders>
          </w:tcPr>
          <w:p w14:paraId="668A7321" w14:textId="77777777" w:rsidR="00EE5860" w:rsidRPr="00441CD0" w:rsidRDefault="00EE5860" w:rsidP="00BB0E1F">
            <w:pPr>
              <w:pStyle w:val="TAC"/>
            </w:pPr>
          </w:p>
        </w:tc>
        <w:tc>
          <w:tcPr>
            <w:tcW w:w="1104" w:type="dxa"/>
            <w:tcBorders>
              <w:top w:val="nil"/>
              <w:left w:val="nil"/>
              <w:bottom w:val="nil"/>
              <w:right w:val="nil"/>
            </w:tcBorders>
            <w:hideMark/>
          </w:tcPr>
          <w:p w14:paraId="686F9C5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CDB044"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EFE17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A8837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C951A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4DC46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73F29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42D6E0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DE2FC1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ED56B8" w14:textId="77777777" w:rsidR="00EE5860" w:rsidRPr="00441CD0" w:rsidRDefault="00EE5860" w:rsidP="00BB0E1F">
            <w:pPr>
              <w:pStyle w:val="TAC"/>
            </w:pPr>
          </w:p>
        </w:tc>
      </w:tr>
      <w:tr w:rsidR="00EE5860" w:rsidRPr="00441CD0" w14:paraId="5F9EBA3A" w14:textId="77777777" w:rsidTr="00BB0E1F">
        <w:trPr>
          <w:jc w:val="center"/>
        </w:trPr>
        <w:tc>
          <w:tcPr>
            <w:tcW w:w="151" w:type="dxa"/>
            <w:tcBorders>
              <w:top w:val="nil"/>
              <w:left w:val="single" w:sz="6" w:space="0" w:color="auto"/>
              <w:bottom w:val="nil"/>
              <w:right w:val="nil"/>
            </w:tcBorders>
          </w:tcPr>
          <w:p w14:paraId="6433731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2263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D102FE5" w14:textId="77777777" w:rsidR="00EE5860" w:rsidRPr="00441CD0" w:rsidRDefault="00EE5860" w:rsidP="00BB0E1F">
            <w:pPr>
              <w:pStyle w:val="TAC"/>
            </w:pPr>
            <w:r w:rsidRPr="00441CD0">
              <w:t xml:space="preserve">Type = </w:t>
            </w:r>
            <w:r w:rsidRPr="00441CD0">
              <w:rPr>
                <w:lang w:val="sv-SE"/>
              </w:rPr>
              <w:t>71</w:t>
            </w:r>
            <w:r w:rsidRPr="00441CD0">
              <w:t xml:space="preserve"> (decimal)</w:t>
            </w:r>
          </w:p>
        </w:tc>
        <w:tc>
          <w:tcPr>
            <w:tcW w:w="588" w:type="dxa"/>
            <w:tcBorders>
              <w:top w:val="nil"/>
              <w:left w:val="single" w:sz="4" w:space="0" w:color="auto"/>
              <w:bottom w:val="nil"/>
              <w:right w:val="single" w:sz="6" w:space="0" w:color="auto"/>
            </w:tcBorders>
          </w:tcPr>
          <w:p w14:paraId="610A34F6" w14:textId="77777777" w:rsidR="00EE5860" w:rsidRPr="00441CD0" w:rsidRDefault="00EE5860" w:rsidP="00BB0E1F">
            <w:pPr>
              <w:pStyle w:val="TAC"/>
            </w:pPr>
          </w:p>
        </w:tc>
      </w:tr>
      <w:tr w:rsidR="00EE5860" w:rsidRPr="00441CD0" w14:paraId="6592C456" w14:textId="77777777" w:rsidTr="00BB0E1F">
        <w:trPr>
          <w:jc w:val="center"/>
        </w:trPr>
        <w:tc>
          <w:tcPr>
            <w:tcW w:w="151" w:type="dxa"/>
            <w:tcBorders>
              <w:top w:val="nil"/>
              <w:left w:val="single" w:sz="6" w:space="0" w:color="auto"/>
              <w:bottom w:val="nil"/>
              <w:right w:val="nil"/>
            </w:tcBorders>
          </w:tcPr>
          <w:p w14:paraId="675B1C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5CC93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BA05F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7FA2BC" w14:textId="77777777" w:rsidR="00EE5860" w:rsidRPr="00441CD0" w:rsidRDefault="00EE5860" w:rsidP="00BB0E1F">
            <w:pPr>
              <w:pStyle w:val="TAC"/>
            </w:pPr>
          </w:p>
        </w:tc>
      </w:tr>
      <w:tr w:rsidR="00EE5860" w:rsidRPr="00441CD0" w14:paraId="1186331F" w14:textId="77777777" w:rsidTr="00BB0E1F">
        <w:trPr>
          <w:jc w:val="center"/>
        </w:trPr>
        <w:tc>
          <w:tcPr>
            <w:tcW w:w="151" w:type="dxa"/>
            <w:tcBorders>
              <w:top w:val="nil"/>
              <w:left w:val="single" w:sz="6" w:space="0" w:color="auto"/>
              <w:bottom w:val="nil"/>
              <w:right w:val="nil"/>
            </w:tcBorders>
          </w:tcPr>
          <w:p w14:paraId="4A83005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B1E9E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A67B90F" w14:textId="77777777" w:rsidR="00EE5860" w:rsidRPr="00441CD0" w:rsidRDefault="00EE5860" w:rsidP="00BB0E1F">
            <w:pPr>
              <w:pStyle w:val="TAC"/>
              <w:rPr>
                <w:lang w:eastAsia="zh-CN"/>
              </w:rPr>
            </w:pPr>
            <w:r w:rsidRPr="00441CD0">
              <w:rPr>
                <w:lang w:eastAsia="zh-CN"/>
              </w:rPr>
              <w:t>Quota Holding Time value</w:t>
            </w:r>
          </w:p>
        </w:tc>
        <w:tc>
          <w:tcPr>
            <w:tcW w:w="588" w:type="dxa"/>
            <w:tcBorders>
              <w:top w:val="nil"/>
              <w:left w:val="single" w:sz="4" w:space="0" w:color="auto"/>
              <w:bottom w:val="nil"/>
              <w:right w:val="single" w:sz="6" w:space="0" w:color="auto"/>
            </w:tcBorders>
          </w:tcPr>
          <w:p w14:paraId="6833425F" w14:textId="77777777" w:rsidR="00EE5860" w:rsidRPr="00441CD0" w:rsidRDefault="00EE5860" w:rsidP="00BB0E1F">
            <w:pPr>
              <w:pStyle w:val="TAC"/>
            </w:pPr>
          </w:p>
        </w:tc>
      </w:tr>
      <w:tr w:rsidR="00EE5860" w:rsidRPr="00441CD0" w14:paraId="3B0074EA" w14:textId="77777777" w:rsidTr="00BB0E1F">
        <w:trPr>
          <w:jc w:val="center"/>
        </w:trPr>
        <w:tc>
          <w:tcPr>
            <w:tcW w:w="151" w:type="dxa"/>
            <w:tcBorders>
              <w:top w:val="nil"/>
              <w:left w:val="single" w:sz="6" w:space="0" w:color="auto"/>
              <w:bottom w:val="single" w:sz="4" w:space="0" w:color="auto"/>
              <w:right w:val="nil"/>
            </w:tcBorders>
          </w:tcPr>
          <w:p w14:paraId="6463E25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EFC2CE"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7113B7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223964" w14:textId="77777777" w:rsidR="00EE5860" w:rsidRPr="00441CD0" w:rsidRDefault="00EE5860" w:rsidP="00BB0E1F">
            <w:pPr>
              <w:pStyle w:val="TAC"/>
              <w:rPr>
                <w:lang w:val="x-none"/>
              </w:rPr>
            </w:pPr>
          </w:p>
        </w:tc>
      </w:tr>
    </w:tbl>
    <w:p w14:paraId="1B9208B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48</w:t>
      </w:r>
      <w:r w:rsidRPr="00441CD0">
        <w:rPr>
          <w:lang w:eastAsia="zh-CN"/>
        </w:rPr>
        <w:t>-</w:t>
      </w:r>
      <w:r w:rsidRPr="00441CD0">
        <w:rPr>
          <w:lang w:eastAsia="ja-JP"/>
        </w:rPr>
        <w:t>1</w:t>
      </w:r>
      <w:r w:rsidRPr="00441CD0">
        <w:t xml:space="preserve">: </w:t>
      </w:r>
      <w:r w:rsidRPr="00441CD0">
        <w:rPr>
          <w:lang w:eastAsia="ja-JP"/>
        </w:rPr>
        <w:t>Quota Holding Time</w:t>
      </w:r>
    </w:p>
    <w:p w14:paraId="4C64B71C" w14:textId="77777777" w:rsidR="00EE5860" w:rsidRPr="00441CD0" w:rsidRDefault="00EE5860" w:rsidP="00EE5860">
      <w:r w:rsidRPr="00441CD0">
        <w:t>The Quota Holding Time value shall be encoded as an Unsigned32 binary integer value.</w:t>
      </w:r>
    </w:p>
    <w:p w14:paraId="4ED17F38" w14:textId="77777777" w:rsidR="00EE5860" w:rsidRPr="00441CD0" w:rsidRDefault="00EE5860" w:rsidP="00EE5860">
      <w:pPr>
        <w:pStyle w:val="Heading3"/>
      </w:pPr>
      <w:bookmarkStart w:id="5680" w:name="_Toc19717394"/>
      <w:bookmarkStart w:id="5681" w:name="_Toc27490895"/>
      <w:bookmarkStart w:id="5682" w:name="_Toc27557188"/>
      <w:bookmarkStart w:id="5683" w:name="_Toc27724105"/>
      <w:bookmarkStart w:id="5684" w:name="_Toc36031179"/>
      <w:bookmarkStart w:id="5685" w:name="_Toc36043099"/>
      <w:bookmarkStart w:id="5686" w:name="_Toc36814424"/>
      <w:bookmarkStart w:id="5687" w:name="_Toc44689282"/>
      <w:bookmarkStart w:id="5688" w:name="_Toc44924036"/>
      <w:bookmarkStart w:id="5689" w:name="_Toc51861006"/>
      <w:bookmarkStart w:id="5690" w:name="_Toc57930777"/>
      <w:bookmarkStart w:id="5691" w:name="_Toc57931407"/>
      <w:bookmarkStart w:id="5692" w:name="_Toc160974533"/>
      <w:r w:rsidRPr="00441CD0">
        <w:t>8.</w:t>
      </w:r>
      <w:r w:rsidRPr="00441CD0">
        <w:rPr>
          <w:lang w:val="en-US"/>
        </w:rPr>
        <w:t>2.49</w:t>
      </w:r>
      <w:r w:rsidRPr="00441CD0">
        <w:tab/>
        <w:t>Dropped DL Traffic Threshold</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560A5D36" w14:textId="77777777" w:rsidR="00EE5860" w:rsidRPr="00441CD0" w:rsidRDefault="00EE5860" w:rsidP="00EE5860">
      <w:r w:rsidRPr="00441CD0">
        <w:t xml:space="preserve">The Dropped DL Traffic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8.2.49-1</w:t>
      </w:r>
      <w:r w:rsidRPr="00441CD0">
        <w:rPr>
          <w:lang w:eastAsia="ja-JP"/>
        </w:rPr>
        <w:t xml:space="preserve">. It contains the dropped DL </w:t>
      </w:r>
      <w:r w:rsidRPr="00441CD0">
        <w:t>traffic volume thresholds to be monitored by the UP function.</w:t>
      </w:r>
    </w:p>
    <w:p w14:paraId="66A6C09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EBEDA5" w14:textId="77777777" w:rsidTr="00BB0E1F">
        <w:trPr>
          <w:jc w:val="center"/>
        </w:trPr>
        <w:tc>
          <w:tcPr>
            <w:tcW w:w="151" w:type="dxa"/>
            <w:tcBorders>
              <w:top w:val="single" w:sz="6" w:space="0" w:color="auto"/>
              <w:left w:val="single" w:sz="6" w:space="0" w:color="auto"/>
              <w:bottom w:val="nil"/>
              <w:right w:val="nil"/>
            </w:tcBorders>
          </w:tcPr>
          <w:p w14:paraId="2637A193" w14:textId="77777777" w:rsidR="00EE5860" w:rsidRPr="00441CD0" w:rsidRDefault="00EE5860" w:rsidP="00BB0E1F">
            <w:pPr>
              <w:pStyle w:val="TAC"/>
            </w:pPr>
          </w:p>
        </w:tc>
        <w:tc>
          <w:tcPr>
            <w:tcW w:w="1104" w:type="dxa"/>
            <w:tcBorders>
              <w:top w:val="single" w:sz="6" w:space="0" w:color="auto"/>
              <w:left w:val="nil"/>
              <w:bottom w:val="nil"/>
              <w:right w:val="nil"/>
            </w:tcBorders>
          </w:tcPr>
          <w:p w14:paraId="3F3E3EC6"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1FAF88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1C977A" w14:textId="77777777" w:rsidR="00EE5860" w:rsidRPr="00441CD0" w:rsidRDefault="00EE5860" w:rsidP="00BB0E1F">
            <w:pPr>
              <w:pStyle w:val="TAC"/>
            </w:pPr>
          </w:p>
        </w:tc>
      </w:tr>
      <w:tr w:rsidR="00EE5860" w:rsidRPr="00441CD0" w14:paraId="034E4B17" w14:textId="77777777" w:rsidTr="00BB0E1F">
        <w:trPr>
          <w:jc w:val="center"/>
        </w:trPr>
        <w:tc>
          <w:tcPr>
            <w:tcW w:w="151" w:type="dxa"/>
            <w:tcBorders>
              <w:top w:val="nil"/>
              <w:left w:val="single" w:sz="6" w:space="0" w:color="auto"/>
              <w:bottom w:val="nil"/>
              <w:right w:val="nil"/>
            </w:tcBorders>
          </w:tcPr>
          <w:p w14:paraId="3108DA57" w14:textId="77777777" w:rsidR="00EE5860" w:rsidRPr="00441CD0" w:rsidRDefault="00EE5860" w:rsidP="00BB0E1F">
            <w:pPr>
              <w:pStyle w:val="TAC"/>
            </w:pPr>
          </w:p>
        </w:tc>
        <w:tc>
          <w:tcPr>
            <w:tcW w:w="1104" w:type="dxa"/>
            <w:tcBorders>
              <w:top w:val="nil"/>
              <w:left w:val="nil"/>
              <w:bottom w:val="nil"/>
              <w:right w:val="nil"/>
            </w:tcBorders>
            <w:hideMark/>
          </w:tcPr>
          <w:p w14:paraId="3BACF7C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AA3B4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EB1C0A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439A6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2B9688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DEB727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C93D36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E22779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523C1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CD7F13A" w14:textId="77777777" w:rsidR="00EE5860" w:rsidRPr="00441CD0" w:rsidRDefault="00EE5860" w:rsidP="00BB0E1F">
            <w:pPr>
              <w:pStyle w:val="TAC"/>
            </w:pPr>
          </w:p>
        </w:tc>
      </w:tr>
      <w:tr w:rsidR="00EE5860" w:rsidRPr="00441CD0" w14:paraId="1262C9E0" w14:textId="77777777" w:rsidTr="00BB0E1F">
        <w:trPr>
          <w:jc w:val="center"/>
        </w:trPr>
        <w:tc>
          <w:tcPr>
            <w:tcW w:w="151" w:type="dxa"/>
            <w:tcBorders>
              <w:top w:val="nil"/>
              <w:left w:val="single" w:sz="6" w:space="0" w:color="auto"/>
              <w:bottom w:val="nil"/>
              <w:right w:val="nil"/>
            </w:tcBorders>
          </w:tcPr>
          <w:p w14:paraId="6DA35F2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859AE2"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93A080" w14:textId="77777777" w:rsidR="00EE5860" w:rsidRPr="00441CD0" w:rsidRDefault="00EE5860" w:rsidP="00BB0E1F">
            <w:pPr>
              <w:pStyle w:val="TAC"/>
            </w:pPr>
            <w:r w:rsidRPr="00441CD0">
              <w:t xml:space="preserve">Type = </w:t>
            </w:r>
            <w:r w:rsidRPr="00441CD0">
              <w:rPr>
                <w:lang w:val="sv-SE"/>
              </w:rPr>
              <w:t>72</w:t>
            </w:r>
            <w:r w:rsidRPr="00441CD0">
              <w:t xml:space="preserve"> (decimal)</w:t>
            </w:r>
          </w:p>
        </w:tc>
        <w:tc>
          <w:tcPr>
            <w:tcW w:w="588" w:type="dxa"/>
            <w:tcBorders>
              <w:top w:val="nil"/>
              <w:left w:val="single" w:sz="4" w:space="0" w:color="auto"/>
              <w:bottom w:val="nil"/>
              <w:right w:val="single" w:sz="6" w:space="0" w:color="auto"/>
            </w:tcBorders>
          </w:tcPr>
          <w:p w14:paraId="41812485" w14:textId="77777777" w:rsidR="00EE5860" w:rsidRPr="00441CD0" w:rsidRDefault="00EE5860" w:rsidP="00BB0E1F">
            <w:pPr>
              <w:pStyle w:val="TAC"/>
            </w:pPr>
          </w:p>
        </w:tc>
      </w:tr>
      <w:tr w:rsidR="00EE5860" w:rsidRPr="00441CD0" w14:paraId="348DCAC2" w14:textId="77777777" w:rsidTr="00BB0E1F">
        <w:trPr>
          <w:jc w:val="center"/>
        </w:trPr>
        <w:tc>
          <w:tcPr>
            <w:tcW w:w="151" w:type="dxa"/>
            <w:tcBorders>
              <w:top w:val="nil"/>
              <w:left w:val="single" w:sz="6" w:space="0" w:color="auto"/>
              <w:bottom w:val="nil"/>
              <w:right w:val="nil"/>
            </w:tcBorders>
          </w:tcPr>
          <w:p w14:paraId="72E75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B802F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E5656F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53BD30" w14:textId="77777777" w:rsidR="00EE5860" w:rsidRPr="00441CD0" w:rsidRDefault="00EE5860" w:rsidP="00BB0E1F">
            <w:pPr>
              <w:pStyle w:val="TAC"/>
            </w:pPr>
          </w:p>
        </w:tc>
      </w:tr>
      <w:tr w:rsidR="00EE5860" w:rsidRPr="00441CD0" w14:paraId="58254551" w14:textId="77777777" w:rsidTr="00BB0E1F">
        <w:trPr>
          <w:jc w:val="center"/>
        </w:trPr>
        <w:tc>
          <w:tcPr>
            <w:tcW w:w="151" w:type="dxa"/>
            <w:tcBorders>
              <w:top w:val="nil"/>
              <w:left w:val="single" w:sz="6" w:space="0" w:color="auto"/>
              <w:bottom w:val="nil"/>
              <w:right w:val="nil"/>
            </w:tcBorders>
          </w:tcPr>
          <w:p w14:paraId="3EA832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F7AB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48029FB5"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7B5C091" w14:textId="77777777" w:rsidR="00EE5860" w:rsidRPr="00441CD0" w:rsidRDefault="00EE5860" w:rsidP="00BB0E1F">
            <w:pPr>
              <w:pStyle w:val="TAC"/>
              <w:rPr>
                <w:lang w:eastAsia="zh-CN"/>
              </w:rPr>
            </w:pPr>
            <w:r w:rsidRPr="00441CD0">
              <w:rPr>
                <w:lang w:eastAsia="zh-CN"/>
              </w:rPr>
              <w:t>DLBY</w:t>
            </w:r>
          </w:p>
        </w:tc>
        <w:tc>
          <w:tcPr>
            <w:tcW w:w="589" w:type="dxa"/>
            <w:tcBorders>
              <w:top w:val="single" w:sz="4" w:space="0" w:color="auto"/>
              <w:left w:val="single" w:sz="4" w:space="0" w:color="auto"/>
              <w:bottom w:val="single" w:sz="4" w:space="0" w:color="auto"/>
              <w:right w:val="single" w:sz="4" w:space="0" w:color="auto"/>
            </w:tcBorders>
            <w:hideMark/>
          </w:tcPr>
          <w:p w14:paraId="02A93E0A" w14:textId="77777777" w:rsidR="00EE5860" w:rsidRPr="00441CD0" w:rsidRDefault="00EE5860" w:rsidP="00BB0E1F">
            <w:pPr>
              <w:pStyle w:val="TAC"/>
              <w:rPr>
                <w:lang w:eastAsia="zh-CN"/>
              </w:rPr>
            </w:pPr>
            <w:r w:rsidRPr="00441CD0">
              <w:rPr>
                <w:lang w:eastAsia="zh-CN"/>
              </w:rPr>
              <w:t>DLPA</w:t>
            </w:r>
          </w:p>
        </w:tc>
        <w:tc>
          <w:tcPr>
            <w:tcW w:w="588" w:type="dxa"/>
            <w:tcBorders>
              <w:top w:val="nil"/>
              <w:left w:val="single" w:sz="4" w:space="0" w:color="auto"/>
              <w:bottom w:val="nil"/>
              <w:right w:val="single" w:sz="6" w:space="0" w:color="auto"/>
            </w:tcBorders>
          </w:tcPr>
          <w:p w14:paraId="31BDC46D" w14:textId="77777777" w:rsidR="00EE5860" w:rsidRPr="00441CD0" w:rsidRDefault="00EE5860" w:rsidP="00BB0E1F">
            <w:pPr>
              <w:pStyle w:val="TAC"/>
            </w:pPr>
          </w:p>
        </w:tc>
      </w:tr>
      <w:tr w:rsidR="00EE5860" w:rsidRPr="00441CD0" w14:paraId="356C7996" w14:textId="77777777" w:rsidTr="00BB0E1F">
        <w:trPr>
          <w:jc w:val="center"/>
        </w:trPr>
        <w:tc>
          <w:tcPr>
            <w:tcW w:w="151" w:type="dxa"/>
            <w:tcBorders>
              <w:top w:val="nil"/>
              <w:left w:val="single" w:sz="6" w:space="0" w:color="auto"/>
              <w:bottom w:val="nil"/>
              <w:right w:val="nil"/>
            </w:tcBorders>
          </w:tcPr>
          <w:p w14:paraId="28E11C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0980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1" w:type="dxa"/>
            <w:gridSpan w:val="8"/>
            <w:tcBorders>
              <w:top w:val="single" w:sz="4" w:space="0" w:color="auto"/>
              <w:left w:val="single" w:sz="4" w:space="0" w:color="auto"/>
              <w:bottom w:val="single" w:sz="4" w:space="0" w:color="auto"/>
              <w:right w:val="single" w:sz="4" w:space="0" w:color="auto"/>
            </w:tcBorders>
            <w:hideMark/>
          </w:tcPr>
          <w:p w14:paraId="0A82B7B6" w14:textId="77777777" w:rsidR="00EE5860" w:rsidRPr="00441CD0" w:rsidRDefault="00EE5860" w:rsidP="00BB0E1F">
            <w:pPr>
              <w:pStyle w:val="TAC"/>
              <w:rPr>
                <w:lang w:eastAsia="zh-CN"/>
              </w:rPr>
            </w:pPr>
            <w:r w:rsidRPr="00441CD0">
              <w:rPr>
                <w:lang w:eastAsia="zh-CN"/>
              </w:rPr>
              <w:t>Downlink Packets</w:t>
            </w:r>
          </w:p>
        </w:tc>
        <w:tc>
          <w:tcPr>
            <w:tcW w:w="588" w:type="dxa"/>
            <w:tcBorders>
              <w:top w:val="nil"/>
              <w:left w:val="single" w:sz="4" w:space="0" w:color="auto"/>
              <w:bottom w:val="nil"/>
              <w:right w:val="single" w:sz="6" w:space="0" w:color="auto"/>
            </w:tcBorders>
          </w:tcPr>
          <w:p w14:paraId="53CE890C" w14:textId="77777777" w:rsidR="00EE5860" w:rsidRPr="00441CD0" w:rsidRDefault="00EE5860" w:rsidP="00BB0E1F">
            <w:pPr>
              <w:pStyle w:val="TAC"/>
            </w:pPr>
          </w:p>
        </w:tc>
      </w:tr>
      <w:tr w:rsidR="00EE5860" w:rsidRPr="00441CD0" w14:paraId="0DD0EC43" w14:textId="77777777" w:rsidTr="00BB0E1F">
        <w:trPr>
          <w:jc w:val="center"/>
        </w:trPr>
        <w:tc>
          <w:tcPr>
            <w:tcW w:w="151" w:type="dxa"/>
            <w:tcBorders>
              <w:top w:val="nil"/>
              <w:left w:val="single" w:sz="6" w:space="0" w:color="auto"/>
              <w:bottom w:val="nil"/>
              <w:right w:val="nil"/>
            </w:tcBorders>
          </w:tcPr>
          <w:p w14:paraId="1D813C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F5C9EE"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o to (o+7)</w:t>
            </w:r>
          </w:p>
        </w:tc>
        <w:tc>
          <w:tcPr>
            <w:tcW w:w="4711" w:type="dxa"/>
            <w:gridSpan w:val="8"/>
            <w:tcBorders>
              <w:top w:val="single" w:sz="4" w:space="0" w:color="auto"/>
              <w:left w:val="single" w:sz="4" w:space="0" w:color="auto"/>
              <w:bottom w:val="single" w:sz="4" w:space="0" w:color="auto"/>
              <w:right w:val="single" w:sz="4" w:space="0" w:color="auto"/>
            </w:tcBorders>
            <w:hideMark/>
          </w:tcPr>
          <w:p w14:paraId="4D505287" w14:textId="77777777" w:rsidR="00EE5860" w:rsidRPr="00441CD0" w:rsidRDefault="00EE5860" w:rsidP="00BB0E1F">
            <w:pPr>
              <w:pStyle w:val="TAC"/>
              <w:rPr>
                <w:lang w:eastAsia="zh-CN"/>
              </w:rPr>
            </w:pPr>
            <w:r w:rsidRPr="00441CD0">
              <w:rPr>
                <w:lang w:eastAsia="zh-CN"/>
              </w:rPr>
              <w:t>Number of Bytes of Downlink Data</w:t>
            </w:r>
          </w:p>
        </w:tc>
        <w:tc>
          <w:tcPr>
            <w:tcW w:w="588" w:type="dxa"/>
            <w:tcBorders>
              <w:top w:val="nil"/>
              <w:left w:val="single" w:sz="4" w:space="0" w:color="auto"/>
              <w:bottom w:val="nil"/>
              <w:right w:val="single" w:sz="6" w:space="0" w:color="auto"/>
            </w:tcBorders>
          </w:tcPr>
          <w:p w14:paraId="1D7ADF30" w14:textId="77777777" w:rsidR="00EE5860" w:rsidRPr="00441CD0" w:rsidRDefault="00EE5860" w:rsidP="00BB0E1F">
            <w:pPr>
              <w:pStyle w:val="TAC"/>
            </w:pPr>
          </w:p>
        </w:tc>
      </w:tr>
      <w:tr w:rsidR="00EE5860" w:rsidRPr="00441CD0" w14:paraId="044F68F5" w14:textId="77777777" w:rsidTr="00BB0E1F">
        <w:trPr>
          <w:jc w:val="center"/>
        </w:trPr>
        <w:tc>
          <w:tcPr>
            <w:tcW w:w="151" w:type="dxa"/>
            <w:tcBorders>
              <w:top w:val="nil"/>
              <w:left w:val="single" w:sz="6" w:space="0" w:color="auto"/>
              <w:bottom w:val="single" w:sz="4" w:space="0" w:color="auto"/>
              <w:right w:val="nil"/>
            </w:tcBorders>
          </w:tcPr>
          <w:p w14:paraId="230486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9C6341"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D98B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7E1964A" w14:textId="77777777" w:rsidR="00EE5860" w:rsidRPr="00441CD0" w:rsidRDefault="00EE5860" w:rsidP="00BB0E1F">
            <w:pPr>
              <w:pStyle w:val="TAC"/>
            </w:pPr>
          </w:p>
        </w:tc>
      </w:tr>
    </w:tbl>
    <w:p w14:paraId="757A2AD6"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49</w:t>
      </w:r>
      <w:r w:rsidRPr="00441CD0">
        <w:rPr>
          <w:lang w:eastAsia="zh-CN"/>
        </w:rPr>
        <w:t>-</w:t>
      </w:r>
      <w:r w:rsidRPr="00441CD0">
        <w:rPr>
          <w:lang w:eastAsia="ja-JP"/>
        </w:rPr>
        <w:t>1</w:t>
      </w:r>
      <w:r w:rsidRPr="00441CD0">
        <w:t xml:space="preserve">: Dropped DL </w:t>
      </w:r>
      <w:r w:rsidRPr="00441CD0">
        <w:rPr>
          <w:lang w:eastAsia="ja-JP"/>
        </w:rPr>
        <w:t>Traffic Threshold</w:t>
      </w:r>
    </w:p>
    <w:p w14:paraId="6ACA378B" w14:textId="77777777" w:rsidR="00EE5860" w:rsidRPr="00441CD0" w:rsidRDefault="00EE5860" w:rsidP="00EE5860">
      <w:r w:rsidRPr="00441CD0">
        <w:t>The following flags are coded within Octet 5:</w:t>
      </w:r>
    </w:p>
    <w:p w14:paraId="6AC1CD99" w14:textId="77777777" w:rsidR="00EE5860" w:rsidRPr="00441CD0" w:rsidRDefault="00EE5860" w:rsidP="00EE5860">
      <w:pPr>
        <w:pStyle w:val="B1"/>
      </w:pPr>
      <w:r w:rsidRPr="00441CD0">
        <w:t>-</w:t>
      </w:r>
      <w:r w:rsidRPr="00441CD0">
        <w:tab/>
        <w:t>Bit 1 – DLPA: If this bit is set to "1", then the Downlink Packets field shall be present, otherwise the Downlink Packets field shall not be present.</w:t>
      </w:r>
    </w:p>
    <w:p w14:paraId="27F95B66" w14:textId="77777777" w:rsidR="00EE5860" w:rsidRPr="00441CD0" w:rsidRDefault="00EE5860" w:rsidP="00EE5860">
      <w:pPr>
        <w:pStyle w:val="B1"/>
      </w:pPr>
      <w:r w:rsidRPr="00441CD0">
        <w:t>-</w:t>
      </w:r>
      <w:r w:rsidRPr="00441CD0">
        <w:tab/>
        <w:t xml:space="preserve">Bit 2 – DLBY: If this bit is set to "1", then the </w:t>
      </w:r>
      <w:r w:rsidRPr="00441CD0">
        <w:rPr>
          <w:lang w:eastAsia="zh-CN"/>
        </w:rPr>
        <w:t>Number of Bytes of Downlink Data</w:t>
      </w:r>
      <w:r w:rsidRPr="00441CD0">
        <w:t xml:space="preserve"> field shall be present, otherwise the </w:t>
      </w:r>
      <w:r w:rsidRPr="00441CD0">
        <w:rPr>
          <w:lang w:eastAsia="zh-CN"/>
        </w:rPr>
        <w:t>Number of Bytes of Downlink Data</w:t>
      </w:r>
      <w:r w:rsidRPr="00441CD0">
        <w:t xml:space="preserve"> field shall not be present.</w:t>
      </w:r>
    </w:p>
    <w:p w14:paraId="2434125A"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7CB0C64E" w14:textId="77777777" w:rsidR="00EE5860" w:rsidRPr="00441CD0" w:rsidRDefault="00EE5860" w:rsidP="00EE5860">
      <w:r w:rsidRPr="00441CD0">
        <w:t>The Downlink Packets fields shall be encoded as an Unsigned64 binary integer value. It shall contain a number of downlink packets.</w:t>
      </w:r>
    </w:p>
    <w:p w14:paraId="24B4A6B5" w14:textId="77777777" w:rsidR="00EE5860" w:rsidRPr="00441CD0" w:rsidRDefault="00EE5860" w:rsidP="00EE5860">
      <w:r w:rsidRPr="00441CD0">
        <w:t xml:space="preserve">The </w:t>
      </w:r>
      <w:r w:rsidRPr="00441CD0">
        <w:rPr>
          <w:lang w:eastAsia="zh-CN"/>
        </w:rPr>
        <w:t>Number of Bytes of Downlink Data</w:t>
      </w:r>
      <w:r w:rsidRPr="00441CD0">
        <w:t xml:space="preserve"> fields shall be encoded as an Unsigned64 binary integer value. It shall contain the number of bytes of the downlink data.</w:t>
      </w:r>
    </w:p>
    <w:p w14:paraId="416C37B5" w14:textId="77777777" w:rsidR="00EE5860" w:rsidRPr="00441CD0" w:rsidRDefault="00EE5860" w:rsidP="00EE5860">
      <w:pPr>
        <w:pStyle w:val="Heading3"/>
      </w:pPr>
      <w:bookmarkStart w:id="5693" w:name="_Toc19717395"/>
      <w:bookmarkStart w:id="5694" w:name="_Toc27490896"/>
      <w:bookmarkStart w:id="5695" w:name="_Toc27557189"/>
      <w:bookmarkStart w:id="5696" w:name="_Toc27724106"/>
      <w:bookmarkStart w:id="5697" w:name="_Toc36031180"/>
      <w:bookmarkStart w:id="5698" w:name="_Toc36043100"/>
      <w:bookmarkStart w:id="5699" w:name="_Toc36814425"/>
      <w:bookmarkStart w:id="5700" w:name="_Toc44689283"/>
      <w:bookmarkStart w:id="5701" w:name="_Toc44924037"/>
      <w:bookmarkStart w:id="5702" w:name="_Toc51861007"/>
      <w:bookmarkStart w:id="5703" w:name="_Toc57930778"/>
      <w:bookmarkStart w:id="5704" w:name="_Toc57931408"/>
      <w:bookmarkStart w:id="5705" w:name="_Toc160974534"/>
      <w:r w:rsidRPr="00441CD0">
        <w:t>8.</w:t>
      </w:r>
      <w:r w:rsidRPr="00441CD0">
        <w:rPr>
          <w:lang w:val="en-US"/>
        </w:rPr>
        <w:t>2.50</w:t>
      </w:r>
      <w:r w:rsidRPr="00441CD0">
        <w:tab/>
        <w:t>Volume Quota</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6FA1FF4E" w14:textId="77777777" w:rsidR="00EE5860" w:rsidRPr="00441CD0" w:rsidRDefault="00EE5860" w:rsidP="00EE5860">
      <w:pPr>
        <w:rPr>
          <w:lang w:eastAsia="ja-JP"/>
        </w:rPr>
      </w:pPr>
      <w:r w:rsidRPr="00441CD0">
        <w:t xml:space="preserve">The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8.2.50-1</w:t>
      </w:r>
      <w:r w:rsidRPr="00441CD0">
        <w:rPr>
          <w:lang w:eastAsia="ja-JP"/>
        </w:rPr>
        <w:t>. It contains the volume quota to be monitored by the UP function.</w:t>
      </w:r>
    </w:p>
    <w:p w14:paraId="34CC4A6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238F988C" w14:textId="77777777" w:rsidTr="00BB0E1F">
        <w:trPr>
          <w:jc w:val="center"/>
        </w:trPr>
        <w:tc>
          <w:tcPr>
            <w:tcW w:w="151" w:type="dxa"/>
            <w:tcBorders>
              <w:top w:val="single" w:sz="6" w:space="0" w:color="auto"/>
              <w:left w:val="single" w:sz="6" w:space="0" w:color="auto"/>
              <w:bottom w:val="nil"/>
              <w:right w:val="nil"/>
            </w:tcBorders>
          </w:tcPr>
          <w:p w14:paraId="1C4EF6A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596F7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E14DE7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A6B58B" w14:textId="77777777" w:rsidR="00EE5860" w:rsidRPr="00441CD0" w:rsidRDefault="00EE5860" w:rsidP="00BB0E1F">
            <w:pPr>
              <w:pStyle w:val="TAC"/>
            </w:pPr>
          </w:p>
        </w:tc>
      </w:tr>
      <w:tr w:rsidR="00EE5860" w:rsidRPr="00441CD0" w14:paraId="77251217" w14:textId="77777777" w:rsidTr="00BB0E1F">
        <w:trPr>
          <w:jc w:val="center"/>
        </w:trPr>
        <w:tc>
          <w:tcPr>
            <w:tcW w:w="151" w:type="dxa"/>
            <w:tcBorders>
              <w:top w:val="nil"/>
              <w:left w:val="single" w:sz="6" w:space="0" w:color="auto"/>
              <w:bottom w:val="nil"/>
              <w:right w:val="nil"/>
            </w:tcBorders>
          </w:tcPr>
          <w:p w14:paraId="56DC00DC" w14:textId="77777777" w:rsidR="00EE5860" w:rsidRPr="00441CD0" w:rsidRDefault="00EE5860" w:rsidP="00BB0E1F">
            <w:pPr>
              <w:pStyle w:val="TAC"/>
            </w:pPr>
          </w:p>
        </w:tc>
        <w:tc>
          <w:tcPr>
            <w:tcW w:w="1104" w:type="dxa"/>
            <w:tcBorders>
              <w:top w:val="nil"/>
              <w:left w:val="nil"/>
              <w:bottom w:val="nil"/>
              <w:right w:val="nil"/>
            </w:tcBorders>
            <w:hideMark/>
          </w:tcPr>
          <w:p w14:paraId="5119D52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1251B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4D4D30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B1C58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5F3DF80"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7D21D53"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2BBBB3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0AF4F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A639CF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A897A49" w14:textId="77777777" w:rsidR="00EE5860" w:rsidRPr="00441CD0" w:rsidRDefault="00EE5860" w:rsidP="00BB0E1F">
            <w:pPr>
              <w:pStyle w:val="TAC"/>
            </w:pPr>
          </w:p>
        </w:tc>
      </w:tr>
      <w:tr w:rsidR="00EE5860" w:rsidRPr="00441CD0" w14:paraId="52A54832" w14:textId="77777777" w:rsidTr="00BB0E1F">
        <w:trPr>
          <w:jc w:val="center"/>
        </w:trPr>
        <w:tc>
          <w:tcPr>
            <w:tcW w:w="151" w:type="dxa"/>
            <w:tcBorders>
              <w:top w:val="nil"/>
              <w:left w:val="single" w:sz="6" w:space="0" w:color="auto"/>
              <w:bottom w:val="nil"/>
              <w:right w:val="nil"/>
            </w:tcBorders>
          </w:tcPr>
          <w:p w14:paraId="6433F8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DD122A"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0E9D7E" w14:textId="77777777" w:rsidR="00EE5860" w:rsidRPr="00441CD0" w:rsidRDefault="00EE5860" w:rsidP="00BB0E1F">
            <w:pPr>
              <w:pStyle w:val="TAC"/>
            </w:pPr>
            <w:r w:rsidRPr="00441CD0">
              <w:t xml:space="preserve">Type = </w:t>
            </w:r>
            <w:r w:rsidRPr="00441CD0">
              <w:rPr>
                <w:lang w:val="sv-SE"/>
              </w:rPr>
              <w:t>73</w:t>
            </w:r>
            <w:r w:rsidRPr="00441CD0">
              <w:t xml:space="preserve"> (decimal)</w:t>
            </w:r>
          </w:p>
        </w:tc>
        <w:tc>
          <w:tcPr>
            <w:tcW w:w="588" w:type="dxa"/>
            <w:tcBorders>
              <w:top w:val="nil"/>
              <w:left w:val="single" w:sz="4" w:space="0" w:color="auto"/>
              <w:bottom w:val="nil"/>
              <w:right w:val="single" w:sz="6" w:space="0" w:color="auto"/>
            </w:tcBorders>
          </w:tcPr>
          <w:p w14:paraId="0FBCA226" w14:textId="77777777" w:rsidR="00EE5860" w:rsidRPr="00441CD0" w:rsidRDefault="00EE5860" w:rsidP="00BB0E1F">
            <w:pPr>
              <w:pStyle w:val="TAC"/>
            </w:pPr>
          </w:p>
        </w:tc>
      </w:tr>
      <w:tr w:rsidR="00EE5860" w:rsidRPr="00441CD0" w14:paraId="2D498487" w14:textId="77777777" w:rsidTr="00BB0E1F">
        <w:trPr>
          <w:jc w:val="center"/>
        </w:trPr>
        <w:tc>
          <w:tcPr>
            <w:tcW w:w="151" w:type="dxa"/>
            <w:tcBorders>
              <w:top w:val="nil"/>
              <w:left w:val="single" w:sz="6" w:space="0" w:color="auto"/>
              <w:bottom w:val="nil"/>
              <w:right w:val="nil"/>
            </w:tcBorders>
          </w:tcPr>
          <w:p w14:paraId="29CF8F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BE9D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002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770D63" w14:textId="77777777" w:rsidR="00EE5860" w:rsidRPr="00441CD0" w:rsidRDefault="00EE5860" w:rsidP="00BB0E1F">
            <w:pPr>
              <w:pStyle w:val="TAC"/>
            </w:pPr>
          </w:p>
        </w:tc>
      </w:tr>
      <w:tr w:rsidR="00EE5860" w:rsidRPr="00441CD0" w14:paraId="3C954C19" w14:textId="77777777" w:rsidTr="00BB0E1F">
        <w:trPr>
          <w:jc w:val="center"/>
        </w:trPr>
        <w:tc>
          <w:tcPr>
            <w:tcW w:w="151" w:type="dxa"/>
            <w:tcBorders>
              <w:top w:val="nil"/>
              <w:left w:val="single" w:sz="6" w:space="0" w:color="auto"/>
              <w:bottom w:val="nil"/>
              <w:right w:val="nil"/>
            </w:tcBorders>
          </w:tcPr>
          <w:p w14:paraId="786E08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51D80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ED98C8A"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AF1579D"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67BACE77"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048FA06C"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150A0603" w14:textId="77777777" w:rsidR="00EE5860" w:rsidRPr="00441CD0" w:rsidRDefault="00EE5860" w:rsidP="00BB0E1F">
            <w:pPr>
              <w:pStyle w:val="TAC"/>
            </w:pPr>
          </w:p>
        </w:tc>
      </w:tr>
      <w:tr w:rsidR="00EE5860" w:rsidRPr="00441CD0" w14:paraId="742032D0" w14:textId="77777777" w:rsidTr="00BB0E1F">
        <w:trPr>
          <w:jc w:val="center"/>
        </w:trPr>
        <w:tc>
          <w:tcPr>
            <w:tcW w:w="151" w:type="dxa"/>
            <w:tcBorders>
              <w:top w:val="nil"/>
              <w:left w:val="single" w:sz="6" w:space="0" w:color="auto"/>
              <w:bottom w:val="nil"/>
              <w:right w:val="nil"/>
            </w:tcBorders>
          </w:tcPr>
          <w:p w14:paraId="46953E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9D42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39FCC385"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30E59F62" w14:textId="77777777" w:rsidR="00EE5860" w:rsidRPr="00441CD0" w:rsidRDefault="00EE5860" w:rsidP="00BB0E1F">
            <w:pPr>
              <w:pStyle w:val="TAC"/>
            </w:pPr>
          </w:p>
        </w:tc>
      </w:tr>
      <w:tr w:rsidR="00EE5860" w:rsidRPr="00441CD0" w14:paraId="0496539E" w14:textId="77777777" w:rsidTr="00BB0E1F">
        <w:trPr>
          <w:jc w:val="center"/>
        </w:trPr>
        <w:tc>
          <w:tcPr>
            <w:tcW w:w="151" w:type="dxa"/>
            <w:tcBorders>
              <w:top w:val="nil"/>
              <w:left w:val="single" w:sz="6" w:space="0" w:color="auto"/>
              <w:bottom w:val="nil"/>
              <w:right w:val="nil"/>
            </w:tcBorders>
          </w:tcPr>
          <w:p w14:paraId="124A48F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DD87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BB6DC76"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713475C1" w14:textId="77777777" w:rsidR="00EE5860" w:rsidRPr="00441CD0" w:rsidRDefault="00EE5860" w:rsidP="00BB0E1F">
            <w:pPr>
              <w:pStyle w:val="TAC"/>
            </w:pPr>
          </w:p>
        </w:tc>
      </w:tr>
      <w:tr w:rsidR="00EE5860" w:rsidRPr="00441CD0" w14:paraId="71F10015" w14:textId="77777777" w:rsidTr="00BB0E1F">
        <w:trPr>
          <w:jc w:val="center"/>
        </w:trPr>
        <w:tc>
          <w:tcPr>
            <w:tcW w:w="151" w:type="dxa"/>
            <w:tcBorders>
              <w:top w:val="nil"/>
              <w:left w:val="single" w:sz="6" w:space="0" w:color="auto"/>
              <w:bottom w:val="nil"/>
              <w:right w:val="nil"/>
            </w:tcBorders>
          </w:tcPr>
          <w:p w14:paraId="16129A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C4D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6D0830A2"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E3E9542" w14:textId="77777777" w:rsidR="00EE5860" w:rsidRPr="00441CD0" w:rsidRDefault="00EE5860" w:rsidP="00BB0E1F">
            <w:pPr>
              <w:pStyle w:val="TAC"/>
            </w:pPr>
          </w:p>
        </w:tc>
      </w:tr>
      <w:tr w:rsidR="00EE5860" w:rsidRPr="00441CD0" w14:paraId="5B52EA86" w14:textId="77777777" w:rsidTr="00BB0E1F">
        <w:trPr>
          <w:jc w:val="center"/>
        </w:trPr>
        <w:tc>
          <w:tcPr>
            <w:tcW w:w="151" w:type="dxa"/>
            <w:tcBorders>
              <w:top w:val="nil"/>
              <w:left w:val="single" w:sz="6" w:space="0" w:color="auto"/>
              <w:bottom w:val="single" w:sz="4" w:space="0" w:color="auto"/>
              <w:right w:val="nil"/>
            </w:tcBorders>
          </w:tcPr>
          <w:p w14:paraId="459D104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85535F"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6DC4179"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89041" w14:textId="77777777" w:rsidR="00EE5860" w:rsidRPr="00441CD0" w:rsidRDefault="00EE5860" w:rsidP="00BB0E1F">
            <w:pPr>
              <w:pStyle w:val="TAC"/>
              <w:rPr>
                <w:lang w:val="x-none"/>
              </w:rPr>
            </w:pPr>
          </w:p>
        </w:tc>
      </w:tr>
    </w:tbl>
    <w:p w14:paraId="16FBF98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50</w:t>
      </w:r>
      <w:r w:rsidRPr="00441CD0">
        <w:rPr>
          <w:lang w:eastAsia="zh-CN"/>
        </w:rPr>
        <w:t>-</w:t>
      </w:r>
      <w:r w:rsidRPr="00441CD0">
        <w:rPr>
          <w:lang w:eastAsia="ja-JP"/>
        </w:rPr>
        <w:t>1</w:t>
      </w:r>
      <w:r w:rsidRPr="00441CD0">
        <w:t xml:space="preserve">: Volume </w:t>
      </w:r>
      <w:r w:rsidRPr="00441CD0">
        <w:rPr>
          <w:lang w:eastAsia="ja-JP"/>
        </w:rPr>
        <w:t>Quota</w:t>
      </w:r>
    </w:p>
    <w:p w14:paraId="5B9FE078" w14:textId="77777777" w:rsidR="00EE5860" w:rsidRPr="00441CD0" w:rsidRDefault="00EE5860" w:rsidP="00EE5860">
      <w:r w:rsidRPr="00441CD0">
        <w:lastRenderedPageBreak/>
        <w:t>The following flags are coded within Octet 5:</w:t>
      </w:r>
    </w:p>
    <w:p w14:paraId="1F73392E"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22656E88"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284E2290"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5890A8E8"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40ACA7C5" w14:textId="77777777" w:rsidR="00EE5860" w:rsidRPr="00441CD0" w:rsidRDefault="00EE5860" w:rsidP="00EE5860">
      <w:pPr>
        <w:rPr>
          <w:noProof/>
        </w:rPr>
      </w:pPr>
      <w:r w:rsidRPr="00441CD0">
        <w:rPr>
          <w:noProof/>
        </w:rPr>
        <w:t>At least one bit shall be set to "1". Several bits may be set to "1".</w:t>
      </w:r>
    </w:p>
    <w:p w14:paraId="3AAD0217"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1A35F7D0" w14:textId="77777777" w:rsidR="00EE5860" w:rsidRPr="00441CD0" w:rsidRDefault="00EE5860" w:rsidP="00EE5860">
      <w:pPr>
        <w:pStyle w:val="Heading3"/>
      </w:pPr>
      <w:bookmarkStart w:id="5706" w:name="_Toc19717396"/>
      <w:bookmarkStart w:id="5707" w:name="_Toc27490897"/>
      <w:bookmarkStart w:id="5708" w:name="_Toc27557190"/>
      <w:bookmarkStart w:id="5709" w:name="_Toc27724107"/>
      <w:bookmarkStart w:id="5710" w:name="_Toc36031181"/>
      <w:bookmarkStart w:id="5711" w:name="_Toc36043101"/>
      <w:bookmarkStart w:id="5712" w:name="_Toc36814426"/>
      <w:bookmarkStart w:id="5713" w:name="_Toc44689284"/>
      <w:bookmarkStart w:id="5714" w:name="_Toc44924038"/>
      <w:bookmarkStart w:id="5715" w:name="_Toc51861008"/>
      <w:bookmarkStart w:id="5716" w:name="_Toc57930779"/>
      <w:bookmarkStart w:id="5717" w:name="_Toc57931409"/>
      <w:bookmarkStart w:id="5718" w:name="_Toc160974535"/>
      <w:r w:rsidRPr="00441CD0">
        <w:t>8.</w:t>
      </w:r>
      <w:r w:rsidRPr="00441CD0">
        <w:rPr>
          <w:lang w:val="en-US"/>
        </w:rPr>
        <w:t>2.51</w:t>
      </w:r>
      <w:r w:rsidRPr="00441CD0">
        <w:tab/>
        <w:t>Time Quota</w:t>
      </w:r>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237096AB" w14:textId="77777777" w:rsidR="00EE5860" w:rsidRPr="00441CD0" w:rsidRDefault="00EE5860" w:rsidP="00EE5860">
      <w:pPr>
        <w:rPr>
          <w:lang w:eastAsia="ja-JP"/>
        </w:rPr>
      </w:pPr>
      <w:r w:rsidRPr="00441CD0">
        <w:t xml:space="preserve">The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8.2.51-1</w:t>
      </w:r>
      <w:r w:rsidRPr="00441CD0">
        <w:rPr>
          <w:lang w:eastAsia="ja-JP"/>
        </w:rPr>
        <w:t>. It contains the time quota to be monitored by the UP function.</w:t>
      </w:r>
    </w:p>
    <w:p w14:paraId="3150E92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B866C45" w14:textId="77777777" w:rsidTr="00BB0E1F">
        <w:trPr>
          <w:jc w:val="center"/>
        </w:trPr>
        <w:tc>
          <w:tcPr>
            <w:tcW w:w="151" w:type="dxa"/>
            <w:tcBorders>
              <w:top w:val="single" w:sz="6" w:space="0" w:color="auto"/>
              <w:left w:val="single" w:sz="6" w:space="0" w:color="auto"/>
              <w:bottom w:val="nil"/>
              <w:right w:val="nil"/>
            </w:tcBorders>
          </w:tcPr>
          <w:p w14:paraId="080C43A6" w14:textId="77777777" w:rsidR="00EE5860" w:rsidRPr="00441CD0" w:rsidRDefault="00EE5860" w:rsidP="00BB0E1F">
            <w:pPr>
              <w:pStyle w:val="TAC"/>
            </w:pPr>
          </w:p>
        </w:tc>
        <w:tc>
          <w:tcPr>
            <w:tcW w:w="1104" w:type="dxa"/>
            <w:tcBorders>
              <w:top w:val="single" w:sz="6" w:space="0" w:color="auto"/>
              <w:left w:val="nil"/>
              <w:bottom w:val="nil"/>
              <w:right w:val="nil"/>
            </w:tcBorders>
          </w:tcPr>
          <w:p w14:paraId="598BF4A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9363B4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08C2579" w14:textId="77777777" w:rsidR="00EE5860" w:rsidRPr="00441CD0" w:rsidRDefault="00EE5860" w:rsidP="00BB0E1F">
            <w:pPr>
              <w:pStyle w:val="TAC"/>
            </w:pPr>
          </w:p>
        </w:tc>
      </w:tr>
      <w:tr w:rsidR="00EE5860" w:rsidRPr="00441CD0" w14:paraId="1A070A48" w14:textId="77777777" w:rsidTr="00BB0E1F">
        <w:trPr>
          <w:jc w:val="center"/>
        </w:trPr>
        <w:tc>
          <w:tcPr>
            <w:tcW w:w="151" w:type="dxa"/>
            <w:tcBorders>
              <w:top w:val="nil"/>
              <w:left w:val="single" w:sz="6" w:space="0" w:color="auto"/>
              <w:bottom w:val="nil"/>
              <w:right w:val="nil"/>
            </w:tcBorders>
          </w:tcPr>
          <w:p w14:paraId="6EF480AF" w14:textId="77777777" w:rsidR="00EE5860" w:rsidRPr="00441CD0" w:rsidRDefault="00EE5860" w:rsidP="00BB0E1F">
            <w:pPr>
              <w:pStyle w:val="TAC"/>
            </w:pPr>
          </w:p>
        </w:tc>
        <w:tc>
          <w:tcPr>
            <w:tcW w:w="1104" w:type="dxa"/>
            <w:tcBorders>
              <w:top w:val="nil"/>
              <w:left w:val="nil"/>
              <w:bottom w:val="nil"/>
              <w:right w:val="nil"/>
            </w:tcBorders>
            <w:hideMark/>
          </w:tcPr>
          <w:p w14:paraId="34F9A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DD6A1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E3C9B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23639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B14E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B264DD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84751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8CBA3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4D1898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596ECCB" w14:textId="77777777" w:rsidR="00EE5860" w:rsidRPr="00441CD0" w:rsidRDefault="00EE5860" w:rsidP="00BB0E1F">
            <w:pPr>
              <w:pStyle w:val="TAC"/>
            </w:pPr>
          </w:p>
        </w:tc>
      </w:tr>
      <w:tr w:rsidR="00EE5860" w:rsidRPr="00441CD0" w14:paraId="134CE606" w14:textId="77777777" w:rsidTr="00BB0E1F">
        <w:trPr>
          <w:jc w:val="center"/>
        </w:trPr>
        <w:tc>
          <w:tcPr>
            <w:tcW w:w="151" w:type="dxa"/>
            <w:tcBorders>
              <w:top w:val="nil"/>
              <w:left w:val="single" w:sz="6" w:space="0" w:color="auto"/>
              <w:bottom w:val="nil"/>
              <w:right w:val="nil"/>
            </w:tcBorders>
          </w:tcPr>
          <w:p w14:paraId="1B221A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5284F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6C3CB0D" w14:textId="77777777" w:rsidR="00EE5860" w:rsidRPr="00441CD0" w:rsidRDefault="00EE5860" w:rsidP="00BB0E1F">
            <w:pPr>
              <w:pStyle w:val="TAC"/>
            </w:pPr>
            <w:r w:rsidRPr="00441CD0">
              <w:t xml:space="preserve">Type = </w:t>
            </w:r>
            <w:r w:rsidRPr="00441CD0">
              <w:rPr>
                <w:lang w:val="sv-SE"/>
              </w:rPr>
              <w:t>74</w:t>
            </w:r>
            <w:r w:rsidRPr="00441CD0">
              <w:t xml:space="preserve"> (decimal)</w:t>
            </w:r>
          </w:p>
        </w:tc>
        <w:tc>
          <w:tcPr>
            <w:tcW w:w="588" w:type="dxa"/>
            <w:tcBorders>
              <w:top w:val="nil"/>
              <w:left w:val="single" w:sz="4" w:space="0" w:color="auto"/>
              <w:bottom w:val="nil"/>
              <w:right w:val="single" w:sz="6" w:space="0" w:color="auto"/>
            </w:tcBorders>
          </w:tcPr>
          <w:p w14:paraId="40518AF6" w14:textId="77777777" w:rsidR="00EE5860" w:rsidRPr="00441CD0" w:rsidRDefault="00EE5860" w:rsidP="00BB0E1F">
            <w:pPr>
              <w:pStyle w:val="TAC"/>
            </w:pPr>
          </w:p>
        </w:tc>
      </w:tr>
      <w:tr w:rsidR="00EE5860" w:rsidRPr="00441CD0" w14:paraId="1E5B8805" w14:textId="77777777" w:rsidTr="00BB0E1F">
        <w:trPr>
          <w:jc w:val="center"/>
        </w:trPr>
        <w:tc>
          <w:tcPr>
            <w:tcW w:w="151" w:type="dxa"/>
            <w:tcBorders>
              <w:top w:val="nil"/>
              <w:left w:val="single" w:sz="6" w:space="0" w:color="auto"/>
              <w:bottom w:val="nil"/>
              <w:right w:val="nil"/>
            </w:tcBorders>
          </w:tcPr>
          <w:p w14:paraId="082121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1AF3C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70774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405D223" w14:textId="77777777" w:rsidR="00EE5860" w:rsidRPr="00441CD0" w:rsidRDefault="00EE5860" w:rsidP="00BB0E1F">
            <w:pPr>
              <w:pStyle w:val="TAC"/>
            </w:pPr>
          </w:p>
        </w:tc>
      </w:tr>
      <w:tr w:rsidR="00EE5860" w:rsidRPr="00441CD0" w14:paraId="0D35FF0F" w14:textId="77777777" w:rsidTr="00BB0E1F">
        <w:trPr>
          <w:jc w:val="center"/>
        </w:trPr>
        <w:tc>
          <w:tcPr>
            <w:tcW w:w="151" w:type="dxa"/>
            <w:tcBorders>
              <w:top w:val="nil"/>
              <w:left w:val="single" w:sz="6" w:space="0" w:color="auto"/>
              <w:bottom w:val="nil"/>
              <w:right w:val="nil"/>
            </w:tcBorders>
          </w:tcPr>
          <w:p w14:paraId="387DF2A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D3759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55227A6"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0BC7DB55" w14:textId="77777777" w:rsidR="00EE5860" w:rsidRPr="00441CD0" w:rsidRDefault="00EE5860" w:rsidP="00BB0E1F">
            <w:pPr>
              <w:pStyle w:val="TAC"/>
            </w:pPr>
          </w:p>
        </w:tc>
      </w:tr>
      <w:tr w:rsidR="00EE5860" w:rsidRPr="00441CD0" w14:paraId="37678E84" w14:textId="77777777" w:rsidTr="00BB0E1F">
        <w:trPr>
          <w:jc w:val="center"/>
        </w:trPr>
        <w:tc>
          <w:tcPr>
            <w:tcW w:w="151" w:type="dxa"/>
            <w:tcBorders>
              <w:top w:val="nil"/>
              <w:left w:val="single" w:sz="6" w:space="0" w:color="auto"/>
              <w:bottom w:val="single" w:sz="4" w:space="0" w:color="auto"/>
              <w:right w:val="nil"/>
            </w:tcBorders>
          </w:tcPr>
          <w:p w14:paraId="6B86983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8B92C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68A0FA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986E763" w14:textId="77777777" w:rsidR="00EE5860" w:rsidRPr="00441CD0" w:rsidRDefault="00EE5860" w:rsidP="00BB0E1F">
            <w:pPr>
              <w:pStyle w:val="TAC"/>
              <w:rPr>
                <w:lang w:val="x-none"/>
              </w:rPr>
            </w:pPr>
          </w:p>
        </w:tc>
      </w:tr>
    </w:tbl>
    <w:p w14:paraId="1AD337B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51</w:t>
      </w:r>
      <w:r w:rsidRPr="00441CD0">
        <w:rPr>
          <w:lang w:eastAsia="zh-CN"/>
        </w:rPr>
        <w:t>-</w:t>
      </w:r>
      <w:r w:rsidRPr="00441CD0">
        <w:rPr>
          <w:lang w:eastAsia="ja-JP"/>
        </w:rPr>
        <w:t>1</w:t>
      </w:r>
      <w:r w:rsidRPr="00441CD0">
        <w:t xml:space="preserve">: Time </w:t>
      </w:r>
      <w:r w:rsidRPr="00441CD0">
        <w:rPr>
          <w:lang w:eastAsia="ja-JP"/>
        </w:rPr>
        <w:t>Quota</w:t>
      </w:r>
    </w:p>
    <w:p w14:paraId="340D588C" w14:textId="77777777" w:rsidR="00EE5860" w:rsidRPr="00441CD0" w:rsidRDefault="00EE5860" w:rsidP="00EE5860">
      <w:r w:rsidRPr="00441CD0">
        <w:t>The Time Quota value shall be encoded as an Unsigned32 binary integer value. It contains a duration in seconds.</w:t>
      </w:r>
    </w:p>
    <w:p w14:paraId="7F0AD05E" w14:textId="77777777" w:rsidR="00EE5860" w:rsidRPr="00441CD0" w:rsidRDefault="00EE5860" w:rsidP="00EE5860">
      <w:pPr>
        <w:pStyle w:val="Heading3"/>
      </w:pPr>
      <w:bookmarkStart w:id="5719" w:name="_Toc19717397"/>
      <w:bookmarkStart w:id="5720" w:name="_Toc27490898"/>
      <w:bookmarkStart w:id="5721" w:name="_Toc27557191"/>
      <w:bookmarkStart w:id="5722" w:name="_Toc27724108"/>
      <w:bookmarkStart w:id="5723" w:name="_Toc36031182"/>
      <w:bookmarkStart w:id="5724" w:name="_Toc36043102"/>
      <w:bookmarkStart w:id="5725" w:name="_Toc36814427"/>
      <w:bookmarkStart w:id="5726" w:name="_Toc44689285"/>
      <w:bookmarkStart w:id="5727" w:name="_Toc44924039"/>
      <w:bookmarkStart w:id="5728" w:name="_Toc51861009"/>
      <w:bookmarkStart w:id="5729" w:name="_Toc57930780"/>
      <w:bookmarkStart w:id="5730" w:name="_Toc57931410"/>
      <w:bookmarkStart w:id="5731" w:name="_Toc160974536"/>
      <w:r w:rsidRPr="00441CD0">
        <w:t>8.</w:t>
      </w:r>
      <w:r w:rsidRPr="00441CD0">
        <w:rPr>
          <w:lang w:val="en-US"/>
        </w:rPr>
        <w:t>2.52</w:t>
      </w:r>
      <w:r w:rsidRPr="00441CD0">
        <w:tab/>
        <w:t>Start Time</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5CE89A5C" w14:textId="77777777" w:rsidR="00EE5860" w:rsidRPr="00441CD0" w:rsidRDefault="00EE5860" w:rsidP="00EE5860">
      <w:pPr>
        <w:rPr>
          <w:lang w:eastAsia="ja-JP"/>
        </w:rPr>
      </w:pPr>
      <w:r w:rsidRPr="00441CD0">
        <w:t xml:space="preserve">The Start Time IE indicates the time at which the UP function started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8.2.52-1</w:t>
      </w:r>
      <w:r w:rsidRPr="00441CD0">
        <w:rPr>
          <w:lang w:eastAsia="ja-JP"/>
        </w:rPr>
        <w:t>.</w:t>
      </w:r>
    </w:p>
    <w:p w14:paraId="6276B12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42AFB1F" w14:textId="77777777" w:rsidTr="00BB0E1F">
        <w:trPr>
          <w:jc w:val="center"/>
        </w:trPr>
        <w:tc>
          <w:tcPr>
            <w:tcW w:w="151" w:type="dxa"/>
            <w:tcBorders>
              <w:top w:val="single" w:sz="6" w:space="0" w:color="auto"/>
              <w:left w:val="single" w:sz="6" w:space="0" w:color="auto"/>
              <w:bottom w:val="nil"/>
              <w:right w:val="nil"/>
            </w:tcBorders>
          </w:tcPr>
          <w:p w14:paraId="7E764CE6" w14:textId="77777777" w:rsidR="00EE5860" w:rsidRPr="00441CD0" w:rsidRDefault="00EE5860" w:rsidP="00BB0E1F">
            <w:pPr>
              <w:pStyle w:val="TAC"/>
            </w:pPr>
          </w:p>
        </w:tc>
        <w:tc>
          <w:tcPr>
            <w:tcW w:w="1104" w:type="dxa"/>
            <w:tcBorders>
              <w:top w:val="single" w:sz="6" w:space="0" w:color="auto"/>
              <w:left w:val="nil"/>
              <w:bottom w:val="nil"/>
              <w:right w:val="nil"/>
            </w:tcBorders>
          </w:tcPr>
          <w:p w14:paraId="1B7114C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5C3809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CCDF488" w14:textId="77777777" w:rsidR="00EE5860" w:rsidRPr="00441CD0" w:rsidRDefault="00EE5860" w:rsidP="00BB0E1F">
            <w:pPr>
              <w:pStyle w:val="TAC"/>
            </w:pPr>
          </w:p>
        </w:tc>
      </w:tr>
      <w:tr w:rsidR="00EE5860" w:rsidRPr="00441CD0" w14:paraId="04414698" w14:textId="77777777" w:rsidTr="00BB0E1F">
        <w:trPr>
          <w:jc w:val="center"/>
        </w:trPr>
        <w:tc>
          <w:tcPr>
            <w:tcW w:w="151" w:type="dxa"/>
            <w:tcBorders>
              <w:top w:val="nil"/>
              <w:left w:val="single" w:sz="6" w:space="0" w:color="auto"/>
              <w:bottom w:val="nil"/>
              <w:right w:val="nil"/>
            </w:tcBorders>
          </w:tcPr>
          <w:p w14:paraId="6FF09586" w14:textId="77777777" w:rsidR="00EE5860" w:rsidRPr="00441CD0" w:rsidRDefault="00EE5860" w:rsidP="00BB0E1F">
            <w:pPr>
              <w:pStyle w:val="TAC"/>
            </w:pPr>
          </w:p>
        </w:tc>
        <w:tc>
          <w:tcPr>
            <w:tcW w:w="1104" w:type="dxa"/>
            <w:tcBorders>
              <w:top w:val="nil"/>
              <w:left w:val="nil"/>
              <w:bottom w:val="nil"/>
              <w:right w:val="nil"/>
            </w:tcBorders>
            <w:hideMark/>
          </w:tcPr>
          <w:p w14:paraId="7BA5178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784C5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B91EF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9AAA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08D8C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42F52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C329D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27F23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98335B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9B0873E" w14:textId="77777777" w:rsidR="00EE5860" w:rsidRPr="00441CD0" w:rsidRDefault="00EE5860" w:rsidP="00BB0E1F">
            <w:pPr>
              <w:pStyle w:val="TAC"/>
            </w:pPr>
          </w:p>
        </w:tc>
      </w:tr>
      <w:tr w:rsidR="00EE5860" w:rsidRPr="00441CD0" w14:paraId="2D2BD657" w14:textId="77777777" w:rsidTr="00BB0E1F">
        <w:trPr>
          <w:jc w:val="center"/>
        </w:trPr>
        <w:tc>
          <w:tcPr>
            <w:tcW w:w="151" w:type="dxa"/>
            <w:tcBorders>
              <w:top w:val="nil"/>
              <w:left w:val="single" w:sz="6" w:space="0" w:color="auto"/>
              <w:bottom w:val="nil"/>
              <w:right w:val="nil"/>
            </w:tcBorders>
          </w:tcPr>
          <w:p w14:paraId="573DEC7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A47FDE"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ACA592B" w14:textId="77777777" w:rsidR="00EE5860" w:rsidRPr="00441CD0" w:rsidRDefault="00EE5860" w:rsidP="00BB0E1F">
            <w:pPr>
              <w:pStyle w:val="TAC"/>
            </w:pPr>
            <w:r w:rsidRPr="00441CD0">
              <w:t xml:space="preserve">Type = </w:t>
            </w:r>
            <w:r w:rsidRPr="00441CD0">
              <w:rPr>
                <w:lang w:val="sv-SE"/>
              </w:rPr>
              <w:t>75</w:t>
            </w:r>
            <w:r w:rsidRPr="00441CD0">
              <w:t xml:space="preserve"> (decimal)</w:t>
            </w:r>
          </w:p>
        </w:tc>
        <w:tc>
          <w:tcPr>
            <w:tcW w:w="588" w:type="dxa"/>
            <w:tcBorders>
              <w:top w:val="nil"/>
              <w:left w:val="single" w:sz="4" w:space="0" w:color="auto"/>
              <w:bottom w:val="nil"/>
              <w:right w:val="single" w:sz="6" w:space="0" w:color="auto"/>
            </w:tcBorders>
          </w:tcPr>
          <w:p w14:paraId="2FCB814B" w14:textId="77777777" w:rsidR="00EE5860" w:rsidRPr="00441CD0" w:rsidRDefault="00EE5860" w:rsidP="00BB0E1F">
            <w:pPr>
              <w:pStyle w:val="TAC"/>
            </w:pPr>
          </w:p>
        </w:tc>
      </w:tr>
      <w:tr w:rsidR="00EE5860" w:rsidRPr="00441CD0" w14:paraId="2CAB5384" w14:textId="77777777" w:rsidTr="00BB0E1F">
        <w:trPr>
          <w:jc w:val="center"/>
        </w:trPr>
        <w:tc>
          <w:tcPr>
            <w:tcW w:w="151" w:type="dxa"/>
            <w:tcBorders>
              <w:top w:val="nil"/>
              <w:left w:val="single" w:sz="6" w:space="0" w:color="auto"/>
              <w:bottom w:val="nil"/>
              <w:right w:val="nil"/>
            </w:tcBorders>
          </w:tcPr>
          <w:p w14:paraId="05CA950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C3398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783CF8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6BD712C" w14:textId="77777777" w:rsidR="00EE5860" w:rsidRPr="00441CD0" w:rsidRDefault="00EE5860" w:rsidP="00BB0E1F">
            <w:pPr>
              <w:pStyle w:val="TAC"/>
            </w:pPr>
          </w:p>
        </w:tc>
      </w:tr>
      <w:tr w:rsidR="00EE5860" w:rsidRPr="00441CD0" w14:paraId="78CA426B" w14:textId="77777777" w:rsidTr="00BB0E1F">
        <w:trPr>
          <w:jc w:val="center"/>
        </w:trPr>
        <w:tc>
          <w:tcPr>
            <w:tcW w:w="151" w:type="dxa"/>
            <w:tcBorders>
              <w:top w:val="nil"/>
              <w:left w:val="single" w:sz="6" w:space="0" w:color="auto"/>
              <w:bottom w:val="nil"/>
              <w:right w:val="nil"/>
            </w:tcBorders>
          </w:tcPr>
          <w:p w14:paraId="43AFC1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8ED2B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A377886" w14:textId="77777777" w:rsidR="00EE5860" w:rsidRPr="00441CD0" w:rsidRDefault="00EE5860" w:rsidP="00BB0E1F">
            <w:pPr>
              <w:pStyle w:val="TAC"/>
              <w:rPr>
                <w:lang w:eastAsia="zh-CN"/>
              </w:rPr>
            </w:pPr>
            <w:r w:rsidRPr="00441CD0">
              <w:rPr>
                <w:lang w:eastAsia="zh-CN"/>
              </w:rPr>
              <w:t>Start Time</w:t>
            </w:r>
          </w:p>
        </w:tc>
        <w:tc>
          <w:tcPr>
            <w:tcW w:w="588" w:type="dxa"/>
            <w:tcBorders>
              <w:top w:val="nil"/>
              <w:left w:val="single" w:sz="4" w:space="0" w:color="auto"/>
              <w:bottom w:val="nil"/>
              <w:right w:val="single" w:sz="6" w:space="0" w:color="auto"/>
            </w:tcBorders>
          </w:tcPr>
          <w:p w14:paraId="2D177AAE" w14:textId="77777777" w:rsidR="00EE5860" w:rsidRPr="00441CD0" w:rsidRDefault="00EE5860" w:rsidP="00BB0E1F">
            <w:pPr>
              <w:pStyle w:val="TAC"/>
            </w:pPr>
          </w:p>
        </w:tc>
      </w:tr>
      <w:tr w:rsidR="00EE5860" w:rsidRPr="00441CD0" w14:paraId="1F746B55" w14:textId="77777777" w:rsidTr="00BB0E1F">
        <w:trPr>
          <w:jc w:val="center"/>
        </w:trPr>
        <w:tc>
          <w:tcPr>
            <w:tcW w:w="151" w:type="dxa"/>
            <w:tcBorders>
              <w:top w:val="nil"/>
              <w:left w:val="single" w:sz="6" w:space="0" w:color="auto"/>
              <w:bottom w:val="single" w:sz="4" w:space="0" w:color="auto"/>
              <w:right w:val="nil"/>
            </w:tcBorders>
          </w:tcPr>
          <w:p w14:paraId="0263019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B40443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B8697D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57C5FCF" w14:textId="77777777" w:rsidR="00EE5860" w:rsidRPr="00441CD0" w:rsidRDefault="00EE5860" w:rsidP="00BB0E1F">
            <w:pPr>
              <w:pStyle w:val="TAC"/>
              <w:rPr>
                <w:lang w:val="x-none"/>
              </w:rPr>
            </w:pPr>
          </w:p>
        </w:tc>
      </w:tr>
    </w:tbl>
    <w:p w14:paraId="50465B4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52</w:t>
      </w:r>
      <w:r w:rsidRPr="00441CD0">
        <w:rPr>
          <w:lang w:eastAsia="zh-CN"/>
        </w:rPr>
        <w:t>-</w:t>
      </w:r>
      <w:r w:rsidRPr="00441CD0">
        <w:rPr>
          <w:lang w:eastAsia="ja-JP"/>
        </w:rPr>
        <w:t>1</w:t>
      </w:r>
      <w:r w:rsidRPr="00441CD0">
        <w:t xml:space="preserve">: Start </w:t>
      </w:r>
      <w:r w:rsidRPr="00441CD0">
        <w:rPr>
          <w:lang w:eastAsia="ja-JP"/>
        </w:rPr>
        <w:t>Time</w:t>
      </w:r>
    </w:p>
    <w:p w14:paraId="3628332B" w14:textId="0E9C3F5E" w:rsidR="00EE5860" w:rsidRPr="00441CD0" w:rsidRDefault="00EE5860" w:rsidP="00EE5860">
      <w:r w:rsidRPr="00441CD0">
        <w:t xml:space="preserve">The Start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3F3FCEF0"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0DF2B09F" w14:textId="77777777" w:rsidR="00EE5860" w:rsidRPr="00441CD0" w:rsidRDefault="00EE5860" w:rsidP="00EE5860">
      <w:pPr>
        <w:pStyle w:val="Heading3"/>
      </w:pPr>
      <w:bookmarkStart w:id="5732" w:name="_Toc19717398"/>
      <w:bookmarkStart w:id="5733" w:name="_Toc27490899"/>
      <w:bookmarkStart w:id="5734" w:name="_Toc27557192"/>
      <w:bookmarkStart w:id="5735" w:name="_Toc27724109"/>
      <w:bookmarkStart w:id="5736" w:name="_Toc36031183"/>
      <w:bookmarkStart w:id="5737" w:name="_Toc36043103"/>
      <w:bookmarkStart w:id="5738" w:name="_Toc36814428"/>
      <w:bookmarkStart w:id="5739" w:name="_Toc44689286"/>
      <w:bookmarkStart w:id="5740" w:name="_Toc44924040"/>
      <w:bookmarkStart w:id="5741" w:name="_Toc51861010"/>
      <w:bookmarkStart w:id="5742" w:name="_Toc57930781"/>
      <w:bookmarkStart w:id="5743" w:name="_Toc57931411"/>
      <w:bookmarkStart w:id="5744" w:name="_Toc160974537"/>
      <w:r w:rsidRPr="00441CD0">
        <w:t>8.</w:t>
      </w:r>
      <w:r w:rsidRPr="00441CD0">
        <w:rPr>
          <w:lang w:val="en-US"/>
        </w:rPr>
        <w:t>2.53</w:t>
      </w:r>
      <w:r w:rsidRPr="00441CD0">
        <w:tab/>
        <w:t>End Time</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326E78AA" w14:textId="77777777" w:rsidR="00EE5860" w:rsidRPr="00441CD0" w:rsidRDefault="00EE5860" w:rsidP="00EE5860">
      <w:pPr>
        <w:rPr>
          <w:lang w:eastAsia="ja-JP"/>
        </w:rPr>
      </w:pPr>
      <w:r w:rsidRPr="00441CD0">
        <w:t xml:space="preserve">The End Time IE indicates the time at which the UP function ended to collect the charging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8.2.53-1</w:t>
      </w:r>
      <w:r w:rsidRPr="00441CD0">
        <w:rPr>
          <w:lang w:eastAsia="ja-JP"/>
        </w:rPr>
        <w:t>.</w:t>
      </w:r>
    </w:p>
    <w:p w14:paraId="5317CE6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98BC1" w14:textId="77777777" w:rsidTr="00BB0E1F">
        <w:trPr>
          <w:jc w:val="center"/>
        </w:trPr>
        <w:tc>
          <w:tcPr>
            <w:tcW w:w="151" w:type="dxa"/>
            <w:tcBorders>
              <w:top w:val="single" w:sz="6" w:space="0" w:color="auto"/>
              <w:left w:val="single" w:sz="6" w:space="0" w:color="auto"/>
              <w:bottom w:val="nil"/>
              <w:right w:val="nil"/>
            </w:tcBorders>
          </w:tcPr>
          <w:p w14:paraId="535510B1" w14:textId="77777777" w:rsidR="00EE5860" w:rsidRPr="00441CD0" w:rsidRDefault="00EE5860" w:rsidP="00BB0E1F">
            <w:pPr>
              <w:pStyle w:val="TAC"/>
            </w:pPr>
          </w:p>
        </w:tc>
        <w:tc>
          <w:tcPr>
            <w:tcW w:w="1104" w:type="dxa"/>
            <w:tcBorders>
              <w:top w:val="single" w:sz="6" w:space="0" w:color="auto"/>
              <w:left w:val="nil"/>
              <w:bottom w:val="nil"/>
              <w:right w:val="nil"/>
            </w:tcBorders>
          </w:tcPr>
          <w:p w14:paraId="016E2BA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A8D2E8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53E1BB4" w14:textId="77777777" w:rsidR="00EE5860" w:rsidRPr="00441CD0" w:rsidRDefault="00EE5860" w:rsidP="00BB0E1F">
            <w:pPr>
              <w:pStyle w:val="TAC"/>
            </w:pPr>
          </w:p>
        </w:tc>
      </w:tr>
      <w:tr w:rsidR="00EE5860" w:rsidRPr="00441CD0" w14:paraId="6CE8BB14" w14:textId="77777777" w:rsidTr="00BB0E1F">
        <w:trPr>
          <w:jc w:val="center"/>
        </w:trPr>
        <w:tc>
          <w:tcPr>
            <w:tcW w:w="151" w:type="dxa"/>
            <w:tcBorders>
              <w:top w:val="nil"/>
              <w:left w:val="single" w:sz="6" w:space="0" w:color="auto"/>
              <w:bottom w:val="nil"/>
              <w:right w:val="nil"/>
            </w:tcBorders>
          </w:tcPr>
          <w:p w14:paraId="0B3329E8" w14:textId="77777777" w:rsidR="00EE5860" w:rsidRPr="00441CD0" w:rsidRDefault="00EE5860" w:rsidP="00BB0E1F">
            <w:pPr>
              <w:pStyle w:val="TAC"/>
            </w:pPr>
          </w:p>
        </w:tc>
        <w:tc>
          <w:tcPr>
            <w:tcW w:w="1104" w:type="dxa"/>
            <w:tcBorders>
              <w:top w:val="nil"/>
              <w:left w:val="nil"/>
              <w:bottom w:val="nil"/>
              <w:right w:val="nil"/>
            </w:tcBorders>
            <w:hideMark/>
          </w:tcPr>
          <w:p w14:paraId="44DB650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BE81E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A8B1B2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59E11B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C19A1A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5C0C5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C51482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54AF4D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A0883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95ABB3" w14:textId="77777777" w:rsidR="00EE5860" w:rsidRPr="00441CD0" w:rsidRDefault="00EE5860" w:rsidP="00BB0E1F">
            <w:pPr>
              <w:pStyle w:val="TAC"/>
            </w:pPr>
          </w:p>
        </w:tc>
      </w:tr>
      <w:tr w:rsidR="00EE5860" w:rsidRPr="00441CD0" w14:paraId="4299CEE4" w14:textId="77777777" w:rsidTr="00BB0E1F">
        <w:trPr>
          <w:jc w:val="center"/>
        </w:trPr>
        <w:tc>
          <w:tcPr>
            <w:tcW w:w="151" w:type="dxa"/>
            <w:tcBorders>
              <w:top w:val="nil"/>
              <w:left w:val="single" w:sz="6" w:space="0" w:color="auto"/>
              <w:bottom w:val="nil"/>
              <w:right w:val="nil"/>
            </w:tcBorders>
          </w:tcPr>
          <w:p w14:paraId="375DF2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24DCD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3383942" w14:textId="77777777" w:rsidR="00EE5860" w:rsidRPr="00441CD0" w:rsidRDefault="00EE5860" w:rsidP="00BB0E1F">
            <w:pPr>
              <w:pStyle w:val="TAC"/>
            </w:pPr>
            <w:r w:rsidRPr="00441CD0">
              <w:t xml:space="preserve">Type = </w:t>
            </w:r>
            <w:r w:rsidRPr="00441CD0">
              <w:rPr>
                <w:lang w:val="sv-SE"/>
              </w:rPr>
              <w:t>76</w:t>
            </w:r>
            <w:r w:rsidRPr="00441CD0">
              <w:t xml:space="preserve"> (decimal)</w:t>
            </w:r>
          </w:p>
        </w:tc>
        <w:tc>
          <w:tcPr>
            <w:tcW w:w="588" w:type="dxa"/>
            <w:tcBorders>
              <w:top w:val="nil"/>
              <w:left w:val="single" w:sz="4" w:space="0" w:color="auto"/>
              <w:bottom w:val="nil"/>
              <w:right w:val="single" w:sz="6" w:space="0" w:color="auto"/>
            </w:tcBorders>
          </w:tcPr>
          <w:p w14:paraId="7EF97210" w14:textId="77777777" w:rsidR="00EE5860" w:rsidRPr="00441CD0" w:rsidRDefault="00EE5860" w:rsidP="00BB0E1F">
            <w:pPr>
              <w:pStyle w:val="TAC"/>
            </w:pPr>
          </w:p>
        </w:tc>
      </w:tr>
      <w:tr w:rsidR="00EE5860" w:rsidRPr="00441CD0" w14:paraId="233E9AC0" w14:textId="77777777" w:rsidTr="00BB0E1F">
        <w:trPr>
          <w:jc w:val="center"/>
        </w:trPr>
        <w:tc>
          <w:tcPr>
            <w:tcW w:w="151" w:type="dxa"/>
            <w:tcBorders>
              <w:top w:val="nil"/>
              <w:left w:val="single" w:sz="6" w:space="0" w:color="auto"/>
              <w:bottom w:val="nil"/>
              <w:right w:val="nil"/>
            </w:tcBorders>
          </w:tcPr>
          <w:p w14:paraId="21A2DD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079FA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F84B8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AC1F6E" w14:textId="77777777" w:rsidR="00EE5860" w:rsidRPr="00441CD0" w:rsidRDefault="00EE5860" w:rsidP="00BB0E1F">
            <w:pPr>
              <w:pStyle w:val="TAC"/>
            </w:pPr>
          </w:p>
        </w:tc>
      </w:tr>
      <w:tr w:rsidR="00EE5860" w:rsidRPr="00441CD0" w14:paraId="39448219" w14:textId="77777777" w:rsidTr="00BB0E1F">
        <w:trPr>
          <w:jc w:val="center"/>
        </w:trPr>
        <w:tc>
          <w:tcPr>
            <w:tcW w:w="151" w:type="dxa"/>
            <w:tcBorders>
              <w:top w:val="nil"/>
              <w:left w:val="single" w:sz="6" w:space="0" w:color="auto"/>
              <w:bottom w:val="nil"/>
              <w:right w:val="nil"/>
            </w:tcBorders>
          </w:tcPr>
          <w:p w14:paraId="33C37E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E39F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07D84E0" w14:textId="77777777" w:rsidR="00EE5860" w:rsidRPr="00441CD0" w:rsidRDefault="00EE5860" w:rsidP="00BB0E1F">
            <w:pPr>
              <w:pStyle w:val="TAC"/>
              <w:rPr>
                <w:lang w:eastAsia="zh-CN"/>
              </w:rPr>
            </w:pPr>
            <w:r w:rsidRPr="00441CD0">
              <w:rPr>
                <w:lang w:eastAsia="zh-CN"/>
              </w:rPr>
              <w:t>End Time</w:t>
            </w:r>
          </w:p>
        </w:tc>
        <w:tc>
          <w:tcPr>
            <w:tcW w:w="588" w:type="dxa"/>
            <w:tcBorders>
              <w:top w:val="nil"/>
              <w:left w:val="single" w:sz="4" w:space="0" w:color="auto"/>
              <w:bottom w:val="nil"/>
              <w:right w:val="single" w:sz="6" w:space="0" w:color="auto"/>
            </w:tcBorders>
          </w:tcPr>
          <w:p w14:paraId="7A5F68CD" w14:textId="77777777" w:rsidR="00EE5860" w:rsidRPr="00441CD0" w:rsidRDefault="00EE5860" w:rsidP="00BB0E1F">
            <w:pPr>
              <w:pStyle w:val="TAC"/>
            </w:pPr>
          </w:p>
        </w:tc>
      </w:tr>
      <w:tr w:rsidR="00EE5860" w:rsidRPr="00441CD0" w14:paraId="7FB7A6FE" w14:textId="77777777" w:rsidTr="00BB0E1F">
        <w:trPr>
          <w:jc w:val="center"/>
        </w:trPr>
        <w:tc>
          <w:tcPr>
            <w:tcW w:w="151" w:type="dxa"/>
            <w:tcBorders>
              <w:top w:val="nil"/>
              <w:left w:val="single" w:sz="6" w:space="0" w:color="auto"/>
              <w:bottom w:val="single" w:sz="4" w:space="0" w:color="auto"/>
              <w:right w:val="nil"/>
            </w:tcBorders>
          </w:tcPr>
          <w:p w14:paraId="143FDC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EFE95E"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ED8AE9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9AF936E" w14:textId="77777777" w:rsidR="00EE5860" w:rsidRPr="00441CD0" w:rsidRDefault="00EE5860" w:rsidP="00BB0E1F">
            <w:pPr>
              <w:pStyle w:val="TAC"/>
              <w:rPr>
                <w:lang w:val="x-none"/>
              </w:rPr>
            </w:pPr>
          </w:p>
        </w:tc>
      </w:tr>
    </w:tbl>
    <w:p w14:paraId="438E5B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53</w:t>
      </w:r>
      <w:r w:rsidRPr="00441CD0">
        <w:rPr>
          <w:lang w:eastAsia="zh-CN"/>
        </w:rPr>
        <w:t>-</w:t>
      </w:r>
      <w:r w:rsidRPr="00441CD0">
        <w:rPr>
          <w:lang w:eastAsia="ja-JP"/>
        </w:rPr>
        <w:t>1</w:t>
      </w:r>
      <w:r w:rsidRPr="00441CD0">
        <w:t xml:space="preserve">: End </w:t>
      </w:r>
      <w:r w:rsidRPr="00441CD0">
        <w:rPr>
          <w:lang w:eastAsia="ja-JP"/>
        </w:rPr>
        <w:t>Time</w:t>
      </w:r>
    </w:p>
    <w:p w14:paraId="4763C4B9" w14:textId="647E0897" w:rsidR="00EE5860" w:rsidRPr="00441CD0" w:rsidRDefault="00EE5860" w:rsidP="00EE5860">
      <w:r w:rsidRPr="00441CD0">
        <w:t xml:space="preserve">The End Time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597EC878" w14:textId="77777777" w:rsidR="00EE5860" w:rsidRPr="00441CD0" w:rsidRDefault="00EE5860" w:rsidP="00EE5860">
      <w:pPr>
        <w:pStyle w:val="NO"/>
      </w:pPr>
      <w:r w:rsidRPr="00441CD0">
        <w:rPr>
          <w:lang w:eastAsia="ja-JP"/>
        </w:rPr>
        <w:t>NOTE:</w:t>
      </w:r>
      <w:r w:rsidRPr="00441CD0">
        <w:rPr>
          <w:lang w:eastAsia="ja-JP"/>
        </w:rPr>
        <w:tab/>
        <w:t>The encoding is defined as the time in seconds relative to 00:00:00 on 1 January 1900.</w:t>
      </w:r>
    </w:p>
    <w:p w14:paraId="6FDD8692" w14:textId="77777777" w:rsidR="00EE5860" w:rsidRPr="00441CD0" w:rsidRDefault="00EE5860" w:rsidP="00EE5860">
      <w:pPr>
        <w:pStyle w:val="Heading3"/>
      </w:pPr>
      <w:bookmarkStart w:id="5745" w:name="_Toc19717399"/>
      <w:bookmarkStart w:id="5746" w:name="_Toc27490900"/>
      <w:bookmarkStart w:id="5747" w:name="_Toc27557193"/>
      <w:bookmarkStart w:id="5748" w:name="_Toc27724110"/>
      <w:bookmarkStart w:id="5749" w:name="_Toc36031184"/>
      <w:bookmarkStart w:id="5750" w:name="_Toc36043104"/>
      <w:bookmarkStart w:id="5751" w:name="_Toc36814429"/>
      <w:bookmarkStart w:id="5752" w:name="_Toc44689287"/>
      <w:bookmarkStart w:id="5753" w:name="_Toc44924041"/>
      <w:bookmarkStart w:id="5754" w:name="_Toc51861011"/>
      <w:bookmarkStart w:id="5755" w:name="_Toc57930782"/>
      <w:bookmarkStart w:id="5756" w:name="_Toc57931412"/>
      <w:bookmarkStart w:id="5757" w:name="_Toc160974538"/>
      <w:r w:rsidRPr="00441CD0">
        <w:t>8.2.54</w:t>
      </w:r>
      <w:r w:rsidRPr="00441CD0">
        <w:tab/>
        <w:t>URR ID</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p>
    <w:p w14:paraId="20808D38" w14:textId="77777777" w:rsidR="00EE5860" w:rsidRPr="00441CD0" w:rsidRDefault="00EE5860" w:rsidP="00EE5860">
      <w:pPr>
        <w:rPr>
          <w:lang w:eastAsia="zh-CN"/>
        </w:rPr>
      </w:pPr>
      <w:r w:rsidRPr="00441CD0">
        <w:t xml:space="preserve">The </w:t>
      </w:r>
      <w:r w:rsidRPr="00441CD0">
        <w:rPr>
          <w:lang w:val="en-US" w:eastAsia="zh-CN"/>
        </w:rPr>
        <w:t>URR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8.2.54-1</w:t>
      </w:r>
      <w:r w:rsidRPr="00441CD0">
        <w:rPr>
          <w:lang w:eastAsia="ja-JP"/>
        </w:rPr>
        <w:t xml:space="preserve">. </w:t>
      </w:r>
      <w:r w:rsidRPr="00441CD0">
        <w:rPr>
          <w:lang w:eastAsia="zh-CN"/>
        </w:rPr>
        <w:t>It contains a Usage Reporting Rule ID.</w:t>
      </w:r>
    </w:p>
    <w:p w14:paraId="7EB672A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B61C189" w14:textId="77777777" w:rsidTr="00BB0E1F">
        <w:trPr>
          <w:jc w:val="center"/>
        </w:trPr>
        <w:tc>
          <w:tcPr>
            <w:tcW w:w="151" w:type="dxa"/>
            <w:tcBorders>
              <w:top w:val="single" w:sz="6" w:space="0" w:color="auto"/>
              <w:left w:val="single" w:sz="6" w:space="0" w:color="auto"/>
              <w:bottom w:val="nil"/>
              <w:right w:val="nil"/>
            </w:tcBorders>
          </w:tcPr>
          <w:p w14:paraId="385A9F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7A6027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6BA3B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179DEB6" w14:textId="77777777" w:rsidR="00EE5860" w:rsidRPr="00441CD0" w:rsidRDefault="00EE5860" w:rsidP="00BB0E1F">
            <w:pPr>
              <w:pStyle w:val="TAC"/>
            </w:pPr>
          </w:p>
        </w:tc>
      </w:tr>
      <w:tr w:rsidR="00EE5860" w:rsidRPr="00441CD0" w14:paraId="095B6353" w14:textId="77777777" w:rsidTr="00BB0E1F">
        <w:trPr>
          <w:jc w:val="center"/>
        </w:trPr>
        <w:tc>
          <w:tcPr>
            <w:tcW w:w="151" w:type="dxa"/>
            <w:tcBorders>
              <w:top w:val="nil"/>
              <w:left w:val="single" w:sz="6" w:space="0" w:color="auto"/>
              <w:bottom w:val="nil"/>
              <w:right w:val="nil"/>
            </w:tcBorders>
          </w:tcPr>
          <w:p w14:paraId="604A814E" w14:textId="77777777" w:rsidR="00EE5860" w:rsidRPr="00441CD0" w:rsidRDefault="00EE5860" w:rsidP="00BB0E1F">
            <w:pPr>
              <w:pStyle w:val="TAC"/>
            </w:pPr>
          </w:p>
        </w:tc>
        <w:tc>
          <w:tcPr>
            <w:tcW w:w="1104" w:type="dxa"/>
            <w:tcBorders>
              <w:top w:val="nil"/>
              <w:left w:val="nil"/>
              <w:bottom w:val="nil"/>
              <w:right w:val="nil"/>
            </w:tcBorders>
            <w:hideMark/>
          </w:tcPr>
          <w:p w14:paraId="254F73B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416056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BDADB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634B95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FB7241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F2B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553057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D04554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A4787F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37D10B" w14:textId="77777777" w:rsidR="00EE5860" w:rsidRPr="00441CD0" w:rsidRDefault="00EE5860" w:rsidP="00BB0E1F">
            <w:pPr>
              <w:pStyle w:val="TAC"/>
            </w:pPr>
          </w:p>
        </w:tc>
      </w:tr>
      <w:tr w:rsidR="00EE5860" w:rsidRPr="00441CD0" w14:paraId="0FA5AE02" w14:textId="77777777" w:rsidTr="00BB0E1F">
        <w:trPr>
          <w:jc w:val="center"/>
        </w:trPr>
        <w:tc>
          <w:tcPr>
            <w:tcW w:w="151" w:type="dxa"/>
            <w:tcBorders>
              <w:top w:val="nil"/>
              <w:left w:val="single" w:sz="6" w:space="0" w:color="auto"/>
              <w:bottom w:val="nil"/>
              <w:right w:val="nil"/>
            </w:tcBorders>
          </w:tcPr>
          <w:p w14:paraId="11FE0F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B276C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B83C208" w14:textId="77777777" w:rsidR="00EE5860" w:rsidRPr="00441CD0" w:rsidRDefault="00EE5860" w:rsidP="00BB0E1F">
            <w:pPr>
              <w:pStyle w:val="TAC"/>
            </w:pPr>
            <w:r w:rsidRPr="00441CD0">
              <w:t xml:space="preserve">Type = </w:t>
            </w:r>
            <w:r w:rsidRPr="00441CD0">
              <w:rPr>
                <w:lang w:val="sv-SE"/>
              </w:rPr>
              <w:t>81</w:t>
            </w:r>
            <w:r w:rsidRPr="00441CD0">
              <w:t xml:space="preserve"> (decimal)</w:t>
            </w:r>
          </w:p>
        </w:tc>
        <w:tc>
          <w:tcPr>
            <w:tcW w:w="588" w:type="dxa"/>
            <w:tcBorders>
              <w:top w:val="nil"/>
              <w:left w:val="single" w:sz="4" w:space="0" w:color="auto"/>
              <w:bottom w:val="nil"/>
              <w:right w:val="single" w:sz="6" w:space="0" w:color="auto"/>
            </w:tcBorders>
          </w:tcPr>
          <w:p w14:paraId="58B76B8C" w14:textId="77777777" w:rsidR="00EE5860" w:rsidRPr="00441CD0" w:rsidRDefault="00EE5860" w:rsidP="00BB0E1F">
            <w:pPr>
              <w:pStyle w:val="TAC"/>
            </w:pPr>
          </w:p>
        </w:tc>
      </w:tr>
      <w:tr w:rsidR="00EE5860" w:rsidRPr="00441CD0" w14:paraId="2208E8D5" w14:textId="77777777" w:rsidTr="00BB0E1F">
        <w:trPr>
          <w:jc w:val="center"/>
        </w:trPr>
        <w:tc>
          <w:tcPr>
            <w:tcW w:w="151" w:type="dxa"/>
            <w:tcBorders>
              <w:top w:val="nil"/>
              <w:left w:val="single" w:sz="6" w:space="0" w:color="auto"/>
              <w:bottom w:val="nil"/>
              <w:right w:val="nil"/>
            </w:tcBorders>
          </w:tcPr>
          <w:p w14:paraId="621135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3F5BB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AEC6B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0918CB" w14:textId="77777777" w:rsidR="00EE5860" w:rsidRPr="00441CD0" w:rsidRDefault="00EE5860" w:rsidP="00BB0E1F">
            <w:pPr>
              <w:pStyle w:val="TAC"/>
            </w:pPr>
          </w:p>
        </w:tc>
      </w:tr>
      <w:tr w:rsidR="00EE5860" w:rsidRPr="00441CD0" w14:paraId="15368754" w14:textId="77777777" w:rsidTr="00BB0E1F">
        <w:trPr>
          <w:jc w:val="center"/>
        </w:trPr>
        <w:tc>
          <w:tcPr>
            <w:tcW w:w="151" w:type="dxa"/>
            <w:tcBorders>
              <w:top w:val="nil"/>
              <w:left w:val="single" w:sz="6" w:space="0" w:color="auto"/>
              <w:bottom w:val="nil"/>
              <w:right w:val="nil"/>
            </w:tcBorders>
          </w:tcPr>
          <w:p w14:paraId="4AD8F8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0D4D1F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F86975C" w14:textId="77777777" w:rsidR="00EE5860" w:rsidRPr="00441CD0" w:rsidRDefault="00EE5860" w:rsidP="00BB0E1F">
            <w:pPr>
              <w:pStyle w:val="TAC"/>
              <w:rPr>
                <w:lang w:eastAsia="zh-CN"/>
              </w:rPr>
            </w:pPr>
            <w:r w:rsidRPr="00441CD0">
              <w:rPr>
                <w:lang w:eastAsia="zh-CN"/>
              </w:rPr>
              <w:t>URR ID value</w:t>
            </w:r>
          </w:p>
        </w:tc>
        <w:tc>
          <w:tcPr>
            <w:tcW w:w="588" w:type="dxa"/>
            <w:tcBorders>
              <w:top w:val="nil"/>
              <w:left w:val="single" w:sz="4" w:space="0" w:color="auto"/>
              <w:bottom w:val="nil"/>
              <w:right w:val="single" w:sz="6" w:space="0" w:color="auto"/>
            </w:tcBorders>
          </w:tcPr>
          <w:p w14:paraId="6969A6F2" w14:textId="77777777" w:rsidR="00EE5860" w:rsidRPr="00441CD0" w:rsidRDefault="00EE5860" w:rsidP="00BB0E1F">
            <w:pPr>
              <w:pStyle w:val="TAC"/>
            </w:pPr>
          </w:p>
        </w:tc>
      </w:tr>
      <w:tr w:rsidR="00EE5860" w:rsidRPr="00441CD0" w14:paraId="490DA040" w14:textId="77777777" w:rsidTr="00BB0E1F">
        <w:trPr>
          <w:jc w:val="center"/>
        </w:trPr>
        <w:tc>
          <w:tcPr>
            <w:tcW w:w="151" w:type="dxa"/>
            <w:tcBorders>
              <w:top w:val="nil"/>
              <w:left w:val="single" w:sz="6" w:space="0" w:color="auto"/>
              <w:bottom w:val="single" w:sz="4" w:space="0" w:color="auto"/>
              <w:right w:val="nil"/>
            </w:tcBorders>
          </w:tcPr>
          <w:p w14:paraId="67F26D3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A53DC2C"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E3268F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EF2860E" w14:textId="77777777" w:rsidR="00EE5860" w:rsidRPr="00441CD0" w:rsidRDefault="00EE5860" w:rsidP="00BB0E1F">
            <w:pPr>
              <w:pStyle w:val="TAC"/>
              <w:rPr>
                <w:lang w:val="x-none"/>
              </w:rPr>
            </w:pPr>
          </w:p>
        </w:tc>
      </w:tr>
    </w:tbl>
    <w:p w14:paraId="2AC996E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54</w:t>
      </w:r>
      <w:r w:rsidRPr="00441CD0">
        <w:rPr>
          <w:lang w:eastAsia="zh-CN"/>
        </w:rPr>
        <w:t>-</w:t>
      </w:r>
      <w:r w:rsidRPr="00441CD0">
        <w:rPr>
          <w:lang w:eastAsia="ja-JP"/>
        </w:rPr>
        <w:t>1</w:t>
      </w:r>
      <w:r w:rsidRPr="00441CD0">
        <w:t xml:space="preserve">: </w:t>
      </w:r>
      <w:r w:rsidRPr="00441CD0">
        <w:rPr>
          <w:lang w:eastAsia="ja-JP"/>
        </w:rPr>
        <w:t>URR ID</w:t>
      </w:r>
    </w:p>
    <w:p w14:paraId="12B026F1" w14:textId="77777777" w:rsidR="00EE5860" w:rsidRPr="00441CD0" w:rsidRDefault="00EE5860" w:rsidP="00EE5860">
      <w:r w:rsidRPr="00441CD0">
        <w:t>The URR ID value shall be encoded as an Unsigned32 binary integer value.</w:t>
      </w:r>
    </w:p>
    <w:p w14:paraId="0AD2B668"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50AC78DD" w14:textId="77777777" w:rsidR="00EE5860" w:rsidRPr="00441CD0" w:rsidRDefault="00EE5860" w:rsidP="00EE5860">
      <w:pPr>
        <w:pStyle w:val="Heading3"/>
      </w:pPr>
      <w:bookmarkStart w:id="5758" w:name="_Toc19717400"/>
      <w:bookmarkStart w:id="5759" w:name="_Toc27490901"/>
      <w:bookmarkStart w:id="5760" w:name="_Toc27557194"/>
      <w:bookmarkStart w:id="5761" w:name="_Toc27724111"/>
      <w:bookmarkStart w:id="5762" w:name="_Toc36031185"/>
      <w:bookmarkStart w:id="5763" w:name="_Toc36043105"/>
      <w:bookmarkStart w:id="5764" w:name="_Toc36814430"/>
      <w:bookmarkStart w:id="5765" w:name="_Toc44689288"/>
      <w:bookmarkStart w:id="5766" w:name="_Toc44924042"/>
      <w:bookmarkStart w:id="5767" w:name="_Toc51861012"/>
      <w:bookmarkStart w:id="5768" w:name="_Toc57930783"/>
      <w:bookmarkStart w:id="5769" w:name="_Toc57931413"/>
      <w:bookmarkStart w:id="5770" w:name="_Toc160974539"/>
      <w:r w:rsidRPr="00441CD0">
        <w:t>8.2.55</w:t>
      </w:r>
      <w:r w:rsidRPr="00441CD0">
        <w:tab/>
        <w:t>Linked URR ID IE</w:t>
      </w:r>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03A5A243" w14:textId="77777777" w:rsidR="00EE5860" w:rsidRPr="00441CD0" w:rsidRDefault="00EE5860" w:rsidP="00EE5860">
      <w:r w:rsidRPr="00441CD0">
        <w:t xml:space="preserve">The Linked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8.2.55-1</w:t>
      </w:r>
      <w:r w:rsidRPr="00441CD0">
        <w:rPr>
          <w:lang w:eastAsia="ja-JP"/>
        </w:rPr>
        <w:t xml:space="preserve">. </w:t>
      </w:r>
      <w:r w:rsidRPr="00441CD0">
        <w:t>It contains the URR ID of a linked URR.</w:t>
      </w:r>
    </w:p>
    <w:p w14:paraId="044E8E0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655C0C0" w14:textId="77777777" w:rsidTr="00BB0E1F">
        <w:trPr>
          <w:jc w:val="center"/>
        </w:trPr>
        <w:tc>
          <w:tcPr>
            <w:tcW w:w="151" w:type="dxa"/>
            <w:tcBorders>
              <w:top w:val="single" w:sz="6" w:space="0" w:color="auto"/>
              <w:left w:val="single" w:sz="6" w:space="0" w:color="auto"/>
              <w:bottom w:val="nil"/>
              <w:right w:val="nil"/>
            </w:tcBorders>
          </w:tcPr>
          <w:p w14:paraId="54AA6F8A" w14:textId="77777777" w:rsidR="00EE5860" w:rsidRPr="00441CD0" w:rsidRDefault="00EE5860" w:rsidP="00BB0E1F">
            <w:pPr>
              <w:pStyle w:val="TAC"/>
            </w:pPr>
          </w:p>
        </w:tc>
        <w:tc>
          <w:tcPr>
            <w:tcW w:w="1104" w:type="dxa"/>
            <w:tcBorders>
              <w:top w:val="single" w:sz="6" w:space="0" w:color="auto"/>
              <w:left w:val="nil"/>
              <w:bottom w:val="nil"/>
              <w:right w:val="nil"/>
            </w:tcBorders>
          </w:tcPr>
          <w:p w14:paraId="2985DD4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F8770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9E521FD" w14:textId="77777777" w:rsidR="00EE5860" w:rsidRPr="00441CD0" w:rsidRDefault="00EE5860" w:rsidP="00BB0E1F">
            <w:pPr>
              <w:pStyle w:val="TAC"/>
            </w:pPr>
          </w:p>
        </w:tc>
      </w:tr>
      <w:tr w:rsidR="00EE5860" w:rsidRPr="00441CD0" w14:paraId="4F5E8998" w14:textId="77777777" w:rsidTr="00BB0E1F">
        <w:trPr>
          <w:jc w:val="center"/>
        </w:trPr>
        <w:tc>
          <w:tcPr>
            <w:tcW w:w="151" w:type="dxa"/>
            <w:tcBorders>
              <w:top w:val="nil"/>
              <w:left w:val="single" w:sz="6" w:space="0" w:color="auto"/>
              <w:bottom w:val="nil"/>
              <w:right w:val="nil"/>
            </w:tcBorders>
          </w:tcPr>
          <w:p w14:paraId="62D0576C" w14:textId="77777777" w:rsidR="00EE5860" w:rsidRPr="00441CD0" w:rsidRDefault="00EE5860" w:rsidP="00BB0E1F">
            <w:pPr>
              <w:pStyle w:val="TAC"/>
            </w:pPr>
          </w:p>
        </w:tc>
        <w:tc>
          <w:tcPr>
            <w:tcW w:w="1104" w:type="dxa"/>
            <w:tcBorders>
              <w:top w:val="nil"/>
              <w:left w:val="nil"/>
              <w:bottom w:val="nil"/>
              <w:right w:val="nil"/>
            </w:tcBorders>
            <w:hideMark/>
          </w:tcPr>
          <w:p w14:paraId="6DB6A39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AFFF5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4E3EB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CC66C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A8EDA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5743D2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75AFD2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8AF726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DC5999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0A1EF1A" w14:textId="77777777" w:rsidR="00EE5860" w:rsidRPr="00441CD0" w:rsidRDefault="00EE5860" w:rsidP="00BB0E1F">
            <w:pPr>
              <w:pStyle w:val="TAC"/>
            </w:pPr>
          </w:p>
        </w:tc>
      </w:tr>
      <w:tr w:rsidR="00EE5860" w:rsidRPr="00441CD0" w14:paraId="61E51754" w14:textId="77777777" w:rsidTr="00BB0E1F">
        <w:trPr>
          <w:jc w:val="center"/>
        </w:trPr>
        <w:tc>
          <w:tcPr>
            <w:tcW w:w="151" w:type="dxa"/>
            <w:tcBorders>
              <w:top w:val="nil"/>
              <w:left w:val="single" w:sz="6" w:space="0" w:color="auto"/>
              <w:bottom w:val="nil"/>
              <w:right w:val="nil"/>
            </w:tcBorders>
          </w:tcPr>
          <w:p w14:paraId="78D15B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A451E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4E5C794" w14:textId="77777777" w:rsidR="00EE5860" w:rsidRPr="00441CD0" w:rsidRDefault="00EE5860" w:rsidP="00BB0E1F">
            <w:pPr>
              <w:pStyle w:val="TAC"/>
            </w:pPr>
            <w:r w:rsidRPr="00441CD0">
              <w:t xml:space="preserve">Type = </w:t>
            </w:r>
            <w:r w:rsidRPr="00441CD0">
              <w:rPr>
                <w:lang w:val="sv-SE"/>
              </w:rPr>
              <w:t>82</w:t>
            </w:r>
            <w:r w:rsidRPr="00441CD0">
              <w:t xml:space="preserve"> (decimal)</w:t>
            </w:r>
          </w:p>
        </w:tc>
        <w:tc>
          <w:tcPr>
            <w:tcW w:w="588" w:type="dxa"/>
            <w:tcBorders>
              <w:top w:val="nil"/>
              <w:left w:val="single" w:sz="4" w:space="0" w:color="auto"/>
              <w:bottom w:val="nil"/>
              <w:right w:val="single" w:sz="6" w:space="0" w:color="auto"/>
            </w:tcBorders>
          </w:tcPr>
          <w:p w14:paraId="3E26645D" w14:textId="77777777" w:rsidR="00EE5860" w:rsidRPr="00441CD0" w:rsidRDefault="00EE5860" w:rsidP="00BB0E1F">
            <w:pPr>
              <w:pStyle w:val="TAC"/>
            </w:pPr>
          </w:p>
        </w:tc>
      </w:tr>
      <w:tr w:rsidR="00EE5860" w:rsidRPr="00441CD0" w14:paraId="416BEDFD" w14:textId="77777777" w:rsidTr="00BB0E1F">
        <w:trPr>
          <w:jc w:val="center"/>
        </w:trPr>
        <w:tc>
          <w:tcPr>
            <w:tcW w:w="151" w:type="dxa"/>
            <w:tcBorders>
              <w:top w:val="nil"/>
              <w:left w:val="single" w:sz="6" w:space="0" w:color="auto"/>
              <w:bottom w:val="nil"/>
              <w:right w:val="nil"/>
            </w:tcBorders>
          </w:tcPr>
          <w:p w14:paraId="2CBCDFA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DD30A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A17EB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863355" w14:textId="77777777" w:rsidR="00EE5860" w:rsidRPr="00441CD0" w:rsidRDefault="00EE5860" w:rsidP="00BB0E1F">
            <w:pPr>
              <w:pStyle w:val="TAC"/>
            </w:pPr>
          </w:p>
        </w:tc>
      </w:tr>
      <w:tr w:rsidR="00EE5860" w:rsidRPr="00441CD0" w14:paraId="18E21D19" w14:textId="77777777" w:rsidTr="00BB0E1F">
        <w:trPr>
          <w:jc w:val="center"/>
        </w:trPr>
        <w:tc>
          <w:tcPr>
            <w:tcW w:w="151" w:type="dxa"/>
            <w:tcBorders>
              <w:top w:val="nil"/>
              <w:left w:val="single" w:sz="6" w:space="0" w:color="auto"/>
              <w:bottom w:val="nil"/>
              <w:right w:val="nil"/>
            </w:tcBorders>
          </w:tcPr>
          <w:p w14:paraId="6495DF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B3D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E45FF07" w14:textId="77777777" w:rsidR="00EE5860" w:rsidRPr="00441CD0" w:rsidRDefault="00EE5860" w:rsidP="00BB0E1F">
            <w:pPr>
              <w:pStyle w:val="TAC"/>
              <w:rPr>
                <w:lang w:eastAsia="zh-CN"/>
              </w:rPr>
            </w:pPr>
            <w:r w:rsidRPr="00441CD0">
              <w:rPr>
                <w:lang w:eastAsia="zh-CN"/>
              </w:rPr>
              <w:t>Linked URR ID value</w:t>
            </w:r>
          </w:p>
        </w:tc>
        <w:tc>
          <w:tcPr>
            <w:tcW w:w="588" w:type="dxa"/>
            <w:tcBorders>
              <w:top w:val="nil"/>
              <w:left w:val="single" w:sz="4" w:space="0" w:color="auto"/>
              <w:bottom w:val="nil"/>
              <w:right w:val="single" w:sz="6" w:space="0" w:color="auto"/>
            </w:tcBorders>
          </w:tcPr>
          <w:p w14:paraId="5E55B3DD" w14:textId="77777777" w:rsidR="00EE5860" w:rsidRPr="00441CD0" w:rsidRDefault="00EE5860" w:rsidP="00BB0E1F">
            <w:pPr>
              <w:pStyle w:val="TAC"/>
            </w:pPr>
          </w:p>
        </w:tc>
      </w:tr>
      <w:tr w:rsidR="00EE5860" w:rsidRPr="00441CD0" w14:paraId="05793036" w14:textId="77777777" w:rsidTr="00BB0E1F">
        <w:trPr>
          <w:jc w:val="center"/>
        </w:trPr>
        <w:tc>
          <w:tcPr>
            <w:tcW w:w="151" w:type="dxa"/>
            <w:tcBorders>
              <w:top w:val="nil"/>
              <w:left w:val="single" w:sz="6" w:space="0" w:color="auto"/>
              <w:bottom w:val="single" w:sz="4" w:space="0" w:color="auto"/>
              <w:right w:val="nil"/>
            </w:tcBorders>
          </w:tcPr>
          <w:p w14:paraId="35830C9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85F14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085885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DCBFB6C" w14:textId="77777777" w:rsidR="00EE5860" w:rsidRPr="00441CD0" w:rsidRDefault="00EE5860" w:rsidP="00BB0E1F">
            <w:pPr>
              <w:pStyle w:val="TAC"/>
              <w:rPr>
                <w:lang w:val="x-none"/>
              </w:rPr>
            </w:pPr>
          </w:p>
        </w:tc>
      </w:tr>
    </w:tbl>
    <w:p w14:paraId="153B302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55</w:t>
      </w:r>
      <w:r w:rsidRPr="00441CD0">
        <w:rPr>
          <w:lang w:eastAsia="zh-CN"/>
        </w:rPr>
        <w:t>-</w:t>
      </w:r>
      <w:r w:rsidRPr="00441CD0">
        <w:rPr>
          <w:lang w:eastAsia="ja-JP"/>
        </w:rPr>
        <w:t>1</w:t>
      </w:r>
      <w:r w:rsidRPr="00441CD0">
        <w:t xml:space="preserve">: </w:t>
      </w:r>
      <w:r w:rsidRPr="00441CD0">
        <w:rPr>
          <w:lang w:eastAsia="zh-CN"/>
        </w:rPr>
        <w:t>Linked URR ID</w:t>
      </w:r>
    </w:p>
    <w:p w14:paraId="1AB32C46" w14:textId="77777777" w:rsidR="00EE5860" w:rsidRPr="00441CD0" w:rsidRDefault="00EE5860" w:rsidP="00EE5860">
      <w:r w:rsidRPr="00441CD0">
        <w:t>The Linked URR ID value shall be encoded as an Unsigned32 binary integer value.</w:t>
      </w:r>
    </w:p>
    <w:p w14:paraId="66B646AE" w14:textId="77777777" w:rsidR="00EE5860" w:rsidRPr="00441CD0" w:rsidRDefault="00EE5860" w:rsidP="00EE5860">
      <w:pPr>
        <w:pStyle w:val="Heading3"/>
      </w:pPr>
      <w:bookmarkStart w:id="5771" w:name="_Toc19717401"/>
      <w:bookmarkStart w:id="5772" w:name="_Toc27490902"/>
      <w:bookmarkStart w:id="5773" w:name="_Toc27557195"/>
      <w:bookmarkStart w:id="5774" w:name="_Toc27724112"/>
      <w:bookmarkStart w:id="5775" w:name="_Toc36031186"/>
      <w:bookmarkStart w:id="5776" w:name="_Toc36043106"/>
      <w:bookmarkStart w:id="5777" w:name="_Toc36814431"/>
      <w:bookmarkStart w:id="5778" w:name="_Toc44689289"/>
      <w:bookmarkStart w:id="5779" w:name="_Toc44924043"/>
      <w:bookmarkStart w:id="5780" w:name="_Toc51861013"/>
      <w:bookmarkStart w:id="5781" w:name="_Toc57930784"/>
      <w:bookmarkStart w:id="5782" w:name="_Toc57931414"/>
      <w:bookmarkStart w:id="5783" w:name="_Toc160974540"/>
      <w:r w:rsidRPr="00441CD0">
        <w:t>8.</w:t>
      </w:r>
      <w:r w:rsidRPr="00441CD0">
        <w:rPr>
          <w:lang w:val="en-US"/>
        </w:rPr>
        <w:t>2.56</w:t>
      </w:r>
      <w:r w:rsidRPr="00441CD0">
        <w:tab/>
        <w:t>Outer Header Creation</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p>
    <w:p w14:paraId="79C26576" w14:textId="77777777" w:rsidR="00EE5860" w:rsidRPr="00441CD0" w:rsidRDefault="00EE5860" w:rsidP="00EE5860">
      <w:pPr>
        <w:rPr>
          <w:lang w:eastAsia="ja-JP"/>
        </w:rPr>
      </w:pPr>
      <w:r w:rsidRPr="00441CD0">
        <w:t xml:space="preserve">The </w:t>
      </w:r>
      <w:r w:rsidRPr="00441CD0">
        <w:rPr>
          <w:lang w:val="en-US" w:eastAsia="zh-CN"/>
        </w:rPr>
        <w:t xml:space="preserve">Outer Header Creation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8.2.56-1</w:t>
      </w:r>
      <w:r w:rsidRPr="00441CD0">
        <w:rPr>
          <w:lang w:eastAsia="ja-JP"/>
        </w:rPr>
        <w:t>. It contains the instructions to create an Outer Header.</w:t>
      </w:r>
    </w:p>
    <w:p w14:paraId="31BB616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6EB7BD" w14:textId="77777777" w:rsidTr="00BB0E1F">
        <w:trPr>
          <w:jc w:val="center"/>
        </w:trPr>
        <w:tc>
          <w:tcPr>
            <w:tcW w:w="151" w:type="dxa"/>
            <w:tcBorders>
              <w:top w:val="single" w:sz="6" w:space="0" w:color="auto"/>
              <w:left w:val="single" w:sz="6" w:space="0" w:color="auto"/>
              <w:bottom w:val="nil"/>
              <w:right w:val="nil"/>
            </w:tcBorders>
          </w:tcPr>
          <w:p w14:paraId="7C9521F4" w14:textId="77777777" w:rsidR="00EE5860" w:rsidRPr="00441CD0" w:rsidRDefault="00EE5860" w:rsidP="00BB0E1F">
            <w:pPr>
              <w:pStyle w:val="TAC"/>
            </w:pPr>
          </w:p>
        </w:tc>
        <w:tc>
          <w:tcPr>
            <w:tcW w:w="1104" w:type="dxa"/>
            <w:tcBorders>
              <w:top w:val="single" w:sz="6" w:space="0" w:color="auto"/>
              <w:left w:val="nil"/>
              <w:bottom w:val="nil"/>
              <w:right w:val="nil"/>
            </w:tcBorders>
          </w:tcPr>
          <w:p w14:paraId="004496EA"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25E397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D0703D" w14:textId="77777777" w:rsidR="00EE5860" w:rsidRPr="00441CD0" w:rsidRDefault="00EE5860" w:rsidP="00BB0E1F">
            <w:pPr>
              <w:pStyle w:val="TAC"/>
            </w:pPr>
          </w:p>
        </w:tc>
      </w:tr>
      <w:tr w:rsidR="00EE5860" w:rsidRPr="00441CD0" w14:paraId="01FE7386" w14:textId="77777777" w:rsidTr="00BB0E1F">
        <w:trPr>
          <w:jc w:val="center"/>
        </w:trPr>
        <w:tc>
          <w:tcPr>
            <w:tcW w:w="151" w:type="dxa"/>
            <w:tcBorders>
              <w:top w:val="nil"/>
              <w:left w:val="single" w:sz="6" w:space="0" w:color="auto"/>
              <w:bottom w:val="nil"/>
              <w:right w:val="nil"/>
            </w:tcBorders>
          </w:tcPr>
          <w:p w14:paraId="788BB6DB" w14:textId="77777777" w:rsidR="00EE5860" w:rsidRPr="00441CD0" w:rsidRDefault="00EE5860" w:rsidP="00BB0E1F">
            <w:pPr>
              <w:pStyle w:val="TAC"/>
            </w:pPr>
          </w:p>
        </w:tc>
        <w:tc>
          <w:tcPr>
            <w:tcW w:w="1104" w:type="dxa"/>
            <w:tcBorders>
              <w:top w:val="nil"/>
              <w:left w:val="nil"/>
              <w:bottom w:val="nil"/>
              <w:right w:val="nil"/>
            </w:tcBorders>
            <w:hideMark/>
          </w:tcPr>
          <w:p w14:paraId="22F2F0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075C0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E629A8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7CF6EB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BD7EA9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54FFAA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84F90F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F7830D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0F65FE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CAED4D" w14:textId="77777777" w:rsidR="00EE5860" w:rsidRPr="00441CD0" w:rsidRDefault="00EE5860" w:rsidP="00BB0E1F">
            <w:pPr>
              <w:pStyle w:val="TAC"/>
            </w:pPr>
          </w:p>
        </w:tc>
      </w:tr>
      <w:tr w:rsidR="00EE5860" w:rsidRPr="00441CD0" w14:paraId="6BE6D59A" w14:textId="77777777" w:rsidTr="00BB0E1F">
        <w:trPr>
          <w:jc w:val="center"/>
        </w:trPr>
        <w:tc>
          <w:tcPr>
            <w:tcW w:w="151" w:type="dxa"/>
            <w:tcBorders>
              <w:top w:val="nil"/>
              <w:left w:val="single" w:sz="6" w:space="0" w:color="auto"/>
              <w:bottom w:val="nil"/>
              <w:right w:val="nil"/>
            </w:tcBorders>
          </w:tcPr>
          <w:p w14:paraId="19A299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DED1C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8216986" w14:textId="77777777" w:rsidR="00EE5860" w:rsidRPr="00441CD0" w:rsidRDefault="00EE5860" w:rsidP="00BB0E1F">
            <w:pPr>
              <w:pStyle w:val="TAC"/>
            </w:pPr>
            <w:r w:rsidRPr="00441CD0">
              <w:t xml:space="preserve">Type = </w:t>
            </w:r>
            <w:r w:rsidRPr="00441CD0">
              <w:rPr>
                <w:lang w:val="sv-SE"/>
              </w:rPr>
              <w:t>84</w:t>
            </w:r>
            <w:r w:rsidRPr="00441CD0">
              <w:t xml:space="preserve"> (decimal)</w:t>
            </w:r>
          </w:p>
        </w:tc>
        <w:tc>
          <w:tcPr>
            <w:tcW w:w="588" w:type="dxa"/>
            <w:tcBorders>
              <w:top w:val="nil"/>
              <w:left w:val="single" w:sz="4" w:space="0" w:color="auto"/>
              <w:bottom w:val="nil"/>
              <w:right w:val="single" w:sz="6" w:space="0" w:color="auto"/>
            </w:tcBorders>
          </w:tcPr>
          <w:p w14:paraId="74DA0B0D" w14:textId="77777777" w:rsidR="00EE5860" w:rsidRPr="00441CD0" w:rsidRDefault="00EE5860" w:rsidP="00BB0E1F">
            <w:pPr>
              <w:pStyle w:val="TAC"/>
            </w:pPr>
          </w:p>
        </w:tc>
      </w:tr>
      <w:tr w:rsidR="00EE5860" w:rsidRPr="00441CD0" w14:paraId="1AD8566E" w14:textId="77777777" w:rsidTr="00BB0E1F">
        <w:trPr>
          <w:jc w:val="center"/>
        </w:trPr>
        <w:tc>
          <w:tcPr>
            <w:tcW w:w="151" w:type="dxa"/>
            <w:tcBorders>
              <w:top w:val="nil"/>
              <w:left w:val="single" w:sz="6" w:space="0" w:color="auto"/>
              <w:bottom w:val="nil"/>
              <w:right w:val="nil"/>
            </w:tcBorders>
          </w:tcPr>
          <w:p w14:paraId="119D53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A1FE3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0A2FA5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76AE4CD" w14:textId="77777777" w:rsidR="00EE5860" w:rsidRPr="00441CD0" w:rsidRDefault="00EE5860" w:rsidP="00BB0E1F">
            <w:pPr>
              <w:pStyle w:val="TAC"/>
            </w:pPr>
          </w:p>
        </w:tc>
      </w:tr>
      <w:tr w:rsidR="00EE5860" w:rsidRPr="00441CD0" w14:paraId="76CC6ECA" w14:textId="77777777" w:rsidTr="00BB0E1F">
        <w:trPr>
          <w:jc w:val="center"/>
        </w:trPr>
        <w:tc>
          <w:tcPr>
            <w:tcW w:w="151" w:type="dxa"/>
            <w:tcBorders>
              <w:top w:val="nil"/>
              <w:left w:val="single" w:sz="6" w:space="0" w:color="auto"/>
              <w:bottom w:val="nil"/>
              <w:right w:val="nil"/>
            </w:tcBorders>
          </w:tcPr>
          <w:p w14:paraId="787878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A640D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45135040" w14:textId="77777777" w:rsidR="00EE5860" w:rsidRPr="00441CD0" w:rsidRDefault="00EE5860" w:rsidP="00BB0E1F">
            <w:pPr>
              <w:pStyle w:val="TAC"/>
              <w:rPr>
                <w:lang w:eastAsia="zh-CN"/>
              </w:rPr>
            </w:pPr>
            <w:r w:rsidRPr="00441CD0">
              <w:rPr>
                <w:lang w:eastAsia="zh-CN"/>
              </w:rPr>
              <w:t>Outer Header Creation Description</w:t>
            </w:r>
          </w:p>
        </w:tc>
        <w:tc>
          <w:tcPr>
            <w:tcW w:w="588" w:type="dxa"/>
            <w:tcBorders>
              <w:top w:val="nil"/>
              <w:left w:val="single" w:sz="4" w:space="0" w:color="auto"/>
              <w:bottom w:val="nil"/>
              <w:right w:val="single" w:sz="6" w:space="0" w:color="auto"/>
            </w:tcBorders>
          </w:tcPr>
          <w:p w14:paraId="10FA8BA8" w14:textId="77777777" w:rsidR="00EE5860" w:rsidRPr="00441CD0" w:rsidRDefault="00EE5860" w:rsidP="00BB0E1F">
            <w:pPr>
              <w:pStyle w:val="TAC"/>
            </w:pPr>
          </w:p>
        </w:tc>
      </w:tr>
      <w:tr w:rsidR="00EE5860" w:rsidRPr="00441CD0" w14:paraId="1325C9AE" w14:textId="77777777" w:rsidTr="00BB0E1F">
        <w:trPr>
          <w:jc w:val="center"/>
        </w:trPr>
        <w:tc>
          <w:tcPr>
            <w:tcW w:w="151" w:type="dxa"/>
            <w:tcBorders>
              <w:top w:val="nil"/>
              <w:left w:val="single" w:sz="6" w:space="0" w:color="auto"/>
              <w:bottom w:val="nil"/>
              <w:right w:val="nil"/>
            </w:tcBorders>
          </w:tcPr>
          <w:p w14:paraId="1BC3358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AE8E5C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0" w:type="dxa"/>
            <w:gridSpan w:val="8"/>
            <w:tcBorders>
              <w:top w:val="single" w:sz="4" w:space="0" w:color="auto"/>
              <w:left w:val="single" w:sz="4" w:space="0" w:color="auto"/>
              <w:bottom w:val="single" w:sz="4" w:space="0" w:color="auto"/>
              <w:right w:val="single" w:sz="4" w:space="0" w:color="auto"/>
            </w:tcBorders>
            <w:hideMark/>
          </w:tcPr>
          <w:p w14:paraId="43C4523F" w14:textId="77777777" w:rsidR="00EE5860" w:rsidRPr="00441CD0" w:rsidRDefault="00EE5860" w:rsidP="00BB0E1F">
            <w:pPr>
              <w:pStyle w:val="TAC"/>
              <w:rPr>
                <w:lang w:eastAsia="zh-CN"/>
              </w:rPr>
            </w:pPr>
            <w:r w:rsidRPr="00441CD0">
              <w:rPr>
                <w:lang w:eastAsia="zh-CN"/>
              </w:rPr>
              <w:t>TEID</w:t>
            </w:r>
          </w:p>
        </w:tc>
        <w:tc>
          <w:tcPr>
            <w:tcW w:w="588" w:type="dxa"/>
            <w:tcBorders>
              <w:top w:val="nil"/>
              <w:left w:val="single" w:sz="4" w:space="0" w:color="auto"/>
              <w:bottom w:val="nil"/>
              <w:right w:val="single" w:sz="6" w:space="0" w:color="auto"/>
            </w:tcBorders>
          </w:tcPr>
          <w:p w14:paraId="5D9408E3" w14:textId="77777777" w:rsidR="00EE5860" w:rsidRPr="00441CD0" w:rsidRDefault="00EE5860" w:rsidP="00BB0E1F">
            <w:pPr>
              <w:pStyle w:val="TAC"/>
            </w:pPr>
          </w:p>
        </w:tc>
      </w:tr>
      <w:tr w:rsidR="00EE5860" w:rsidRPr="00441CD0" w14:paraId="25F39602" w14:textId="77777777" w:rsidTr="00BB0E1F">
        <w:trPr>
          <w:jc w:val="center"/>
        </w:trPr>
        <w:tc>
          <w:tcPr>
            <w:tcW w:w="151" w:type="dxa"/>
            <w:tcBorders>
              <w:top w:val="nil"/>
              <w:left w:val="single" w:sz="6" w:space="0" w:color="auto"/>
              <w:bottom w:val="nil"/>
              <w:right w:val="nil"/>
            </w:tcBorders>
          </w:tcPr>
          <w:p w14:paraId="2BB6CA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7773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0" w:type="dxa"/>
            <w:gridSpan w:val="8"/>
            <w:tcBorders>
              <w:top w:val="single" w:sz="4" w:space="0" w:color="auto"/>
              <w:left w:val="single" w:sz="4" w:space="0" w:color="auto"/>
              <w:bottom w:val="single" w:sz="4" w:space="0" w:color="auto"/>
              <w:right w:val="single" w:sz="4" w:space="0" w:color="auto"/>
            </w:tcBorders>
            <w:hideMark/>
          </w:tcPr>
          <w:p w14:paraId="678B243F"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6" w:space="0" w:color="auto"/>
            </w:tcBorders>
          </w:tcPr>
          <w:p w14:paraId="5FFA71FB" w14:textId="77777777" w:rsidR="00EE5860" w:rsidRPr="00441CD0" w:rsidRDefault="00EE5860" w:rsidP="00BB0E1F">
            <w:pPr>
              <w:pStyle w:val="TAC"/>
            </w:pPr>
          </w:p>
        </w:tc>
      </w:tr>
      <w:tr w:rsidR="00EE5860" w:rsidRPr="00441CD0" w14:paraId="76B4501A" w14:textId="77777777" w:rsidTr="00BB0E1F">
        <w:trPr>
          <w:jc w:val="center"/>
        </w:trPr>
        <w:tc>
          <w:tcPr>
            <w:tcW w:w="151" w:type="dxa"/>
            <w:tcBorders>
              <w:top w:val="nil"/>
              <w:left w:val="single" w:sz="6" w:space="0" w:color="auto"/>
              <w:bottom w:val="nil"/>
              <w:right w:val="nil"/>
            </w:tcBorders>
          </w:tcPr>
          <w:p w14:paraId="0CCE8C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CE95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0" w:type="dxa"/>
            <w:gridSpan w:val="8"/>
            <w:tcBorders>
              <w:top w:val="single" w:sz="4" w:space="0" w:color="auto"/>
              <w:left w:val="single" w:sz="4" w:space="0" w:color="auto"/>
              <w:bottom w:val="single" w:sz="4" w:space="0" w:color="auto"/>
              <w:right w:val="single" w:sz="4" w:space="0" w:color="auto"/>
            </w:tcBorders>
            <w:hideMark/>
          </w:tcPr>
          <w:p w14:paraId="0390B063"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6" w:space="0" w:color="auto"/>
            </w:tcBorders>
          </w:tcPr>
          <w:p w14:paraId="60CB6A27" w14:textId="77777777" w:rsidR="00EE5860" w:rsidRPr="00441CD0" w:rsidRDefault="00EE5860" w:rsidP="00BB0E1F">
            <w:pPr>
              <w:pStyle w:val="TAC"/>
            </w:pPr>
          </w:p>
        </w:tc>
      </w:tr>
      <w:tr w:rsidR="00EE5860" w:rsidRPr="00441CD0" w14:paraId="731F2EBC" w14:textId="77777777" w:rsidTr="00BB0E1F">
        <w:trPr>
          <w:jc w:val="center"/>
        </w:trPr>
        <w:tc>
          <w:tcPr>
            <w:tcW w:w="151" w:type="dxa"/>
            <w:tcBorders>
              <w:top w:val="nil"/>
              <w:left w:val="single" w:sz="6" w:space="0" w:color="auto"/>
              <w:bottom w:val="nil"/>
              <w:right w:val="nil"/>
            </w:tcBorders>
          </w:tcPr>
          <w:p w14:paraId="7E71F1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59F9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r to (r+1)</w:t>
            </w:r>
          </w:p>
        </w:tc>
        <w:tc>
          <w:tcPr>
            <w:tcW w:w="4710" w:type="dxa"/>
            <w:gridSpan w:val="8"/>
            <w:tcBorders>
              <w:top w:val="single" w:sz="4" w:space="0" w:color="auto"/>
              <w:left w:val="single" w:sz="4" w:space="0" w:color="auto"/>
              <w:bottom w:val="single" w:sz="4" w:space="0" w:color="auto"/>
              <w:right w:val="single" w:sz="4" w:space="0" w:color="auto"/>
            </w:tcBorders>
            <w:hideMark/>
          </w:tcPr>
          <w:p w14:paraId="3AC62B9F" w14:textId="77777777" w:rsidR="00EE5860" w:rsidRPr="00441CD0" w:rsidRDefault="00EE5860" w:rsidP="00BB0E1F">
            <w:pPr>
              <w:pStyle w:val="TAC"/>
              <w:rPr>
                <w:lang w:eastAsia="zh-CN"/>
              </w:rPr>
            </w:pPr>
            <w:r w:rsidRPr="00441CD0">
              <w:rPr>
                <w:lang w:eastAsia="zh-CN"/>
              </w:rPr>
              <w:t>Port Number</w:t>
            </w:r>
          </w:p>
        </w:tc>
        <w:tc>
          <w:tcPr>
            <w:tcW w:w="588" w:type="dxa"/>
            <w:tcBorders>
              <w:top w:val="nil"/>
              <w:left w:val="single" w:sz="4" w:space="0" w:color="auto"/>
              <w:bottom w:val="nil"/>
              <w:right w:val="single" w:sz="6" w:space="0" w:color="auto"/>
            </w:tcBorders>
          </w:tcPr>
          <w:p w14:paraId="5F84578A" w14:textId="77777777" w:rsidR="00EE5860" w:rsidRPr="00441CD0" w:rsidRDefault="00EE5860" w:rsidP="00BB0E1F">
            <w:pPr>
              <w:pStyle w:val="TAC"/>
            </w:pPr>
          </w:p>
        </w:tc>
      </w:tr>
      <w:tr w:rsidR="00EE5860" w:rsidRPr="00441CD0" w14:paraId="371F8A1D" w14:textId="77777777" w:rsidTr="00BB0E1F">
        <w:trPr>
          <w:jc w:val="center"/>
        </w:trPr>
        <w:tc>
          <w:tcPr>
            <w:tcW w:w="151" w:type="dxa"/>
            <w:tcBorders>
              <w:top w:val="nil"/>
              <w:left w:val="single" w:sz="6" w:space="0" w:color="auto"/>
              <w:bottom w:val="nil"/>
              <w:right w:val="nil"/>
            </w:tcBorders>
          </w:tcPr>
          <w:p w14:paraId="0E50C7D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0EC84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t to (t+2)</w:t>
            </w:r>
          </w:p>
        </w:tc>
        <w:tc>
          <w:tcPr>
            <w:tcW w:w="4710" w:type="dxa"/>
            <w:gridSpan w:val="8"/>
            <w:tcBorders>
              <w:top w:val="single" w:sz="4" w:space="0" w:color="auto"/>
              <w:left w:val="single" w:sz="4" w:space="0" w:color="auto"/>
              <w:bottom w:val="single" w:sz="4" w:space="0" w:color="auto"/>
              <w:right w:val="single" w:sz="4" w:space="0" w:color="auto"/>
            </w:tcBorders>
            <w:hideMark/>
          </w:tcPr>
          <w:p w14:paraId="6E26822A" w14:textId="77777777" w:rsidR="00EE5860" w:rsidRPr="00441CD0" w:rsidRDefault="00EE5860" w:rsidP="00BB0E1F">
            <w:pPr>
              <w:pStyle w:val="TAC"/>
              <w:rPr>
                <w:lang w:eastAsia="zh-CN"/>
              </w:rPr>
            </w:pPr>
            <w:r w:rsidRPr="00441CD0">
              <w:rPr>
                <w:lang w:eastAsia="zh-CN"/>
              </w:rPr>
              <w:t>C-TAG</w:t>
            </w:r>
          </w:p>
        </w:tc>
        <w:tc>
          <w:tcPr>
            <w:tcW w:w="588" w:type="dxa"/>
            <w:tcBorders>
              <w:top w:val="nil"/>
              <w:left w:val="single" w:sz="4" w:space="0" w:color="auto"/>
              <w:bottom w:val="nil"/>
              <w:right w:val="single" w:sz="6" w:space="0" w:color="auto"/>
            </w:tcBorders>
          </w:tcPr>
          <w:p w14:paraId="565C89CE" w14:textId="77777777" w:rsidR="00EE5860" w:rsidRPr="00441CD0" w:rsidRDefault="00EE5860" w:rsidP="00BB0E1F">
            <w:pPr>
              <w:pStyle w:val="TAC"/>
            </w:pPr>
          </w:p>
        </w:tc>
      </w:tr>
      <w:tr w:rsidR="00EE5860" w:rsidRPr="00441CD0" w14:paraId="50B3BCA2" w14:textId="77777777" w:rsidTr="00BB0E1F">
        <w:trPr>
          <w:jc w:val="center"/>
        </w:trPr>
        <w:tc>
          <w:tcPr>
            <w:tcW w:w="151" w:type="dxa"/>
            <w:tcBorders>
              <w:top w:val="nil"/>
              <w:left w:val="single" w:sz="6" w:space="0" w:color="auto"/>
              <w:bottom w:val="nil"/>
              <w:right w:val="nil"/>
            </w:tcBorders>
          </w:tcPr>
          <w:p w14:paraId="500252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129C8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u to (u+2)</w:t>
            </w:r>
          </w:p>
        </w:tc>
        <w:tc>
          <w:tcPr>
            <w:tcW w:w="4710" w:type="dxa"/>
            <w:gridSpan w:val="8"/>
            <w:tcBorders>
              <w:top w:val="single" w:sz="4" w:space="0" w:color="auto"/>
              <w:left w:val="single" w:sz="4" w:space="0" w:color="auto"/>
              <w:bottom w:val="single" w:sz="4" w:space="0" w:color="auto"/>
              <w:right w:val="single" w:sz="4" w:space="0" w:color="auto"/>
            </w:tcBorders>
            <w:hideMark/>
          </w:tcPr>
          <w:p w14:paraId="590CD9A3" w14:textId="77777777" w:rsidR="00EE5860" w:rsidRPr="00441CD0" w:rsidRDefault="00EE5860" w:rsidP="00BB0E1F">
            <w:pPr>
              <w:pStyle w:val="TAC"/>
              <w:rPr>
                <w:lang w:eastAsia="zh-CN"/>
              </w:rPr>
            </w:pPr>
            <w:r w:rsidRPr="00441CD0">
              <w:rPr>
                <w:lang w:eastAsia="zh-CN"/>
              </w:rPr>
              <w:t>S-TAG</w:t>
            </w:r>
          </w:p>
        </w:tc>
        <w:tc>
          <w:tcPr>
            <w:tcW w:w="588" w:type="dxa"/>
            <w:tcBorders>
              <w:top w:val="nil"/>
              <w:left w:val="single" w:sz="4" w:space="0" w:color="auto"/>
              <w:bottom w:val="nil"/>
              <w:right w:val="single" w:sz="6" w:space="0" w:color="auto"/>
            </w:tcBorders>
          </w:tcPr>
          <w:p w14:paraId="5D062B30" w14:textId="77777777" w:rsidR="00EE5860" w:rsidRPr="00441CD0" w:rsidRDefault="00EE5860" w:rsidP="00BB0E1F">
            <w:pPr>
              <w:pStyle w:val="TAC"/>
            </w:pPr>
          </w:p>
        </w:tc>
      </w:tr>
      <w:tr w:rsidR="00EE5860" w:rsidRPr="00441CD0" w14:paraId="11DCC4D1" w14:textId="77777777" w:rsidTr="00BB0E1F">
        <w:trPr>
          <w:jc w:val="center"/>
        </w:trPr>
        <w:tc>
          <w:tcPr>
            <w:tcW w:w="151" w:type="dxa"/>
            <w:tcBorders>
              <w:top w:val="nil"/>
              <w:left w:val="single" w:sz="6" w:space="0" w:color="auto"/>
              <w:bottom w:val="single" w:sz="4" w:space="0" w:color="auto"/>
              <w:right w:val="nil"/>
            </w:tcBorders>
          </w:tcPr>
          <w:p w14:paraId="1A5877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F800D5"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B44C8A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8D30111" w14:textId="77777777" w:rsidR="00EE5860" w:rsidRPr="00441CD0" w:rsidRDefault="00EE5860" w:rsidP="00BB0E1F">
            <w:pPr>
              <w:pStyle w:val="TAC"/>
              <w:rPr>
                <w:lang w:val="x-none"/>
              </w:rPr>
            </w:pPr>
          </w:p>
        </w:tc>
      </w:tr>
    </w:tbl>
    <w:p w14:paraId="5D773F0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56</w:t>
      </w:r>
      <w:r w:rsidRPr="00441CD0">
        <w:rPr>
          <w:lang w:eastAsia="zh-CN"/>
        </w:rPr>
        <w:t>-</w:t>
      </w:r>
      <w:r w:rsidRPr="00441CD0">
        <w:rPr>
          <w:lang w:eastAsia="ja-JP"/>
        </w:rPr>
        <w:t>1</w:t>
      </w:r>
      <w:r w:rsidRPr="00441CD0">
        <w:t xml:space="preserve">: </w:t>
      </w:r>
      <w:r w:rsidRPr="00441CD0">
        <w:rPr>
          <w:lang w:eastAsia="ja-JP"/>
        </w:rPr>
        <w:t>Outer Header Creation</w:t>
      </w:r>
    </w:p>
    <w:p w14:paraId="42B98C64" w14:textId="77777777" w:rsidR="00EE5860" w:rsidRPr="00441CD0" w:rsidRDefault="00EE5860" w:rsidP="00EE5860">
      <w:r w:rsidRPr="00441CD0">
        <w:t xml:space="preserve">The Outer Header Creation Description field, when present, shall be encoded </w:t>
      </w:r>
      <w:r w:rsidRPr="00441CD0">
        <w:rPr>
          <w:lang w:val="en-US" w:eastAsia="zh-CN"/>
        </w:rPr>
        <w:t xml:space="preserve">as </w:t>
      </w:r>
      <w:r w:rsidRPr="00441CD0">
        <w:t>specified in Table 8.2.56-1. It takes the form of a bitmask where each bit indicates the outer header to be created in the outgoing packet. Spare bits shall be ignored by the receiver.</w:t>
      </w:r>
    </w:p>
    <w:p w14:paraId="634BAF8B" w14:textId="77777777" w:rsidR="00EE5860" w:rsidRPr="00441CD0" w:rsidRDefault="00EE5860" w:rsidP="00EE5860">
      <w:pPr>
        <w:pStyle w:val="TH"/>
      </w:pPr>
      <w:r w:rsidRPr="00441CD0">
        <w:t>Table 8.</w:t>
      </w:r>
      <w:r w:rsidRPr="00441CD0">
        <w:rPr>
          <w:lang w:val="en-US"/>
        </w:rPr>
        <w:t>2.56</w:t>
      </w:r>
      <w:r w:rsidRPr="00441CD0">
        <w:t>-1: Outer Header Creation Description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7555"/>
      </w:tblGrid>
      <w:tr w:rsidR="00EE5860" w:rsidRPr="00441CD0" w14:paraId="53DB5758"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699A51D1"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6041B576" w14:textId="77777777" w:rsidR="00EE5860" w:rsidRPr="00441CD0" w:rsidRDefault="00EE5860" w:rsidP="00BB0E1F">
            <w:pPr>
              <w:pStyle w:val="TAH"/>
            </w:pPr>
            <w:r w:rsidRPr="00441CD0">
              <w:t>Outer Header to be created in the outgoing packet</w:t>
            </w:r>
          </w:p>
        </w:tc>
      </w:tr>
      <w:tr w:rsidR="00EE5860" w:rsidRPr="00441CD0" w14:paraId="5F7B190A"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0B29EE4" w14:textId="77777777" w:rsidR="00EE5860" w:rsidRPr="00441CD0" w:rsidRDefault="00EE5860" w:rsidP="00BB0E1F">
            <w:pPr>
              <w:pStyle w:val="TAC"/>
            </w:pPr>
            <w:r w:rsidRPr="00441CD0">
              <w:t>5/1</w:t>
            </w:r>
          </w:p>
        </w:tc>
        <w:tc>
          <w:tcPr>
            <w:tcW w:w="7657" w:type="dxa"/>
            <w:tcBorders>
              <w:top w:val="single" w:sz="4" w:space="0" w:color="auto"/>
              <w:left w:val="single" w:sz="4" w:space="0" w:color="auto"/>
              <w:bottom w:val="single" w:sz="4" w:space="0" w:color="auto"/>
              <w:right w:val="single" w:sz="4" w:space="0" w:color="auto"/>
            </w:tcBorders>
            <w:hideMark/>
          </w:tcPr>
          <w:p w14:paraId="7F865516" w14:textId="77777777" w:rsidR="00EE5860" w:rsidRPr="00441CD0" w:rsidRDefault="00EE5860" w:rsidP="00BB0E1F">
            <w:pPr>
              <w:pStyle w:val="TAL"/>
            </w:pPr>
            <w:r w:rsidRPr="00441CD0">
              <w:t>GTP-U/UDP/IPv4 (NOTE 1), (NOTE 3)</w:t>
            </w:r>
          </w:p>
        </w:tc>
      </w:tr>
      <w:tr w:rsidR="00EE5860" w:rsidRPr="00441CD0" w14:paraId="6C76BAD0"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07C6BC7" w14:textId="77777777" w:rsidR="00EE5860" w:rsidRPr="00441CD0" w:rsidRDefault="00EE5860" w:rsidP="00BB0E1F">
            <w:pPr>
              <w:pStyle w:val="TAC"/>
            </w:pPr>
            <w:r w:rsidRPr="00441CD0">
              <w:t>5/2</w:t>
            </w:r>
          </w:p>
        </w:tc>
        <w:tc>
          <w:tcPr>
            <w:tcW w:w="7657" w:type="dxa"/>
            <w:tcBorders>
              <w:top w:val="single" w:sz="4" w:space="0" w:color="auto"/>
              <w:left w:val="single" w:sz="4" w:space="0" w:color="auto"/>
              <w:bottom w:val="single" w:sz="4" w:space="0" w:color="auto"/>
              <w:right w:val="single" w:sz="4" w:space="0" w:color="auto"/>
            </w:tcBorders>
            <w:hideMark/>
          </w:tcPr>
          <w:p w14:paraId="103F6E4A" w14:textId="77777777" w:rsidR="00EE5860" w:rsidRPr="00441CD0" w:rsidRDefault="00EE5860" w:rsidP="00BB0E1F">
            <w:pPr>
              <w:pStyle w:val="TAL"/>
            </w:pPr>
            <w:r w:rsidRPr="00441CD0">
              <w:t>GTP-U/UDP/IPv6 (NOTE 1), (NOTE 3)</w:t>
            </w:r>
          </w:p>
        </w:tc>
      </w:tr>
      <w:tr w:rsidR="00EE5860" w:rsidRPr="00441CD0" w14:paraId="228BAE65"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21E9A4AA" w14:textId="77777777" w:rsidR="00EE5860" w:rsidRPr="00441CD0" w:rsidRDefault="00EE5860" w:rsidP="00BB0E1F">
            <w:pPr>
              <w:pStyle w:val="TAC"/>
            </w:pPr>
            <w:r w:rsidRPr="00441CD0">
              <w:t>5/3</w:t>
            </w:r>
          </w:p>
        </w:tc>
        <w:tc>
          <w:tcPr>
            <w:tcW w:w="7657" w:type="dxa"/>
            <w:tcBorders>
              <w:top w:val="single" w:sz="4" w:space="0" w:color="auto"/>
              <w:left w:val="single" w:sz="4" w:space="0" w:color="auto"/>
              <w:bottom w:val="single" w:sz="4" w:space="0" w:color="auto"/>
              <w:right w:val="single" w:sz="4" w:space="0" w:color="auto"/>
            </w:tcBorders>
            <w:hideMark/>
          </w:tcPr>
          <w:p w14:paraId="1B5EE534" w14:textId="77777777" w:rsidR="00EE5860" w:rsidRPr="00441CD0" w:rsidRDefault="00EE5860" w:rsidP="00BB0E1F">
            <w:pPr>
              <w:pStyle w:val="TAL"/>
            </w:pPr>
            <w:r w:rsidRPr="00441CD0">
              <w:t>UDP/IPv4 (NOTE 2, NOTE 5)</w:t>
            </w:r>
          </w:p>
        </w:tc>
      </w:tr>
      <w:tr w:rsidR="00EE5860" w:rsidRPr="00441CD0" w14:paraId="6B8305CC"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3AE1C80" w14:textId="77777777" w:rsidR="00EE5860" w:rsidRPr="00441CD0" w:rsidRDefault="00EE5860" w:rsidP="00BB0E1F">
            <w:pPr>
              <w:pStyle w:val="TAC"/>
            </w:pPr>
            <w:r w:rsidRPr="00441CD0">
              <w:t>5/4</w:t>
            </w:r>
          </w:p>
        </w:tc>
        <w:tc>
          <w:tcPr>
            <w:tcW w:w="7657" w:type="dxa"/>
            <w:tcBorders>
              <w:top w:val="single" w:sz="4" w:space="0" w:color="auto"/>
              <w:left w:val="single" w:sz="4" w:space="0" w:color="auto"/>
              <w:bottom w:val="single" w:sz="4" w:space="0" w:color="auto"/>
              <w:right w:val="single" w:sz="4" w:space="0" w:color="auto"/>
            </w:tcBorders>
            <w:hideMark/>
          </w:tcPr>
          <w:p w14:paraId="2988431A" w14:textId="77777777" w:rsidR="00EE5860" w:rsidRPr="00441CD0" w:rsidRDefault="00EE5860" w:rsidP="00BB0E1F">
            <w:pPr>
              <w:pStyle w:val="TAL"/>
            </w:pPr>
            <w:r w:rsidRPr="00441CD0">
              <w:t>UDP/IPv6 (NOTE 2, NOTE 5)</w:t>
            </w:r>
          </w:p>
        </w:tc>
      </w:tr>
      <w:tr w:rsidR="00EE5860" w:rsidRPr="00441CD0" w14:paraId="4DC18628"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C825CA5" w14:textId="77777777" w:rsidR="00EE5860" w:rsidRPr="00441CD0" w:rsidRDefault="00EE5860" w:rsidP="00BB0E1F">
            <w:pPr>
              <w:pStyle w:val="TAC"/>
            </w:pPr>
            <w:r w:rsidRPr="00441CD0">
              <w:t>5/5</w:t>
            </w:r>
          </w:p>
        </w:tc>
        <w:tc>
          <w:tcPr>
            <w:tcW w:w="7657" w:type="dxa"/>
            <w:tcBorders>
              <w:top w:val="single" w:sz="4" w:space="0" w:color="auto"/>
              <w:left w:val="single" w:sz="4" w:space="0" w:color="auto"/>
              <w:bottom w:val="single" w:sz="4" w:space="0" w:color="auto"/>
              <w:right w:val="single" w:sz="4" w:space="0" w:color="auto"/>
            </w:tcBorders>
            <w:hideMark/>
          </w:tcPr>
          <w:p w14:paraId="5028F165" w14:textId="77777777" w:rsidR="00EE5860" w:rsidRPr="00441CD0" w:rsidRDefault="00EE5860" w:rsidP="00BB0E1F">
            <w:pPr>
              <w:pStyle w:val="TAL"/>
            </w:pPr>
            <w:r w:rsidRPr="00441CD0">
              <w:t>IPv4 (NOTE 5)</w:t>
            </w:r>
          </w:p>
        </w:tc>
      </w:tr>
      <w:tr w:rsidR="00EE5860" w:rsidRPr="00441CD0" w14:paraId="3515122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14449DE7" w14:textId="77777777" w:rsidR="00EE5860" w:rsidRPr="00441CD0" w:rsidRDefault="00EE5860" w:rsidP="00BB0E1F">
            <w:pPr>
              <w:pStyle w:val="TAC"/>
            </w:pPr>
            <w:r w:rsidRPr="00441CD0">
              <w:t>5/6</w:t>
            </w:r>
          </w:p>
        </w:tc>
        <w:tc>
          <w:tcPr>
            <w:tcW w:w="7657" w:type="dxa"/>
            <w:tcBorders>
              <w:top w:val="single" w:sz="4" w:space="0" w:color="auto"/>
              <w:left w:val="single" w:sz="4" w:space="0" w:color="auto"/>
              <w:bottom w:val="single" w:sz="4" w:space="0" w:color="auto"/>
              <w:right w:val="single" w:sz="4" w:space="0" w:color="auto"/>
            </w:tcBorders>
            <w:hideMark/>
          </w:tcPr>
          <w:p w14:paraId="276A5394" w14:textId="77777777" w:rsidR="00EE5860" w:rsidRPr="00441CD0" w:rsidRDefault="00EE5860" w:rsidP="00BB0E1F">
            <w:pPr>
              <w:pStyle w:val="TAL"/>
            </w:pPr>
            <w:r w:rsidRPr="00441CD0">
              <w:t xml:space="preserve">IPv6 (NOTE 5) </w:t>
            </w:r>
          </w:p>
        </w:tc>
      </w:tr>
      <w:tr w:rsidR="00EE5860" w:rsidRPr="00441CD0" w14:paraId="347A2F9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4657321" w14:textId="77777777" w:rsidR="00EE5860" w:rsidRPr="00441CD0" w:rsidRDefault="00EE5860" w:rsidP="00BB0E1F">
            <w:pPr>
              <w:pStyle w:val="TAC"/>
            </w:pPr>
            <w:r w:rsidRPr="00441CD0">
              <w:t>5/7</w:t>
            </w:r>
          </w:p>
        </w:tc>
        <w:tc>
          <w:tcPr>
            <w:tcW w:w="7657" w:type="dxa"/>
            <w:tcBorders>
              <w:top w:val="single" w:sz="4" w:space="0" w:color="auto"/>
              <w:left w:val="single" w:sz="4" w:space="0" w:color="auto"/>
              <w:bottom w:val="single" w:sz="4" w:space="0" w:color="auto"/>
              <w:right w:val="single" w:sz="4" w:space="0" w:color="auto"/>
            </w:tcBorders>
            <w:hideMark/>
          </w:tcPr>
          <w:p w14:paraId="42FE651F" w14:textId="77777777" w:rsidR="00EE5860" w:rsidRPr="00441CD0" w:rsidRDefault="00EE5860" w:rsidP="00BB0E1F">
            <w:pPr>
              <w:pStyle w:val="TAL"/>
            </w:pPr>
            <w:r w:rsidRPr="00441CD0">
              <w:t>C-TAG (see NOTE 4)</w:t>
            </w:r>
          </w:p>
        </w:tc>
      </w:tr>
      <w:tr w:rsidR="00EE5860" w:rsidRPr="00441CD0" w14:paraId="187C4AB1"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4E800806" w14:textId="77777777" w:rsidR="00EE5860" w:rsidRPr="00441CD0" w:rsidRDefault="00EE5860" w:rsidP="00BB0E1F">
            <w:pPr>
              <w:pStyle w:val="TAC"/>
            </w:pPr>
            <w:r w:rsidRPr="00441CD0">
              <w:t>5/8</w:t>
            </w:r>
          </w:p>
        </w:tc>
        <w:tc>
          <w:tcPr>
            <w:tcW w:w="7657" w:type="dxa"/>
            <w:tcBorders>
              <w:top w:val="single" w:sz="4" w:space="0" w:color="auto"/>
              <w:left w:val="single" w:sz="4" w:space="0" w:color="auto"/>
              <w:bottom w:val="single" w:sz="4" w:space="0" w:color="auto"/>
              <w:right w:val="single" w:sz="4" w:space="0" w:color="auto"/>
            </w:tcBorders>
            <w:hideMark/>
          </w:tcPr>
          <w:p w14:paraId="20C09E0E" w14:textId="77777777" w:rsidR="00EE5860" w:rsidRPr="00441CD0" w:rsidRDefault="00EE5860" w:rsidP="00BB0E1F">
            <w:pPr>
              <w:pStyle w:val="TAL"/>
            </w:pPr>
            <w:r w:rsidRPr="00441CD0">
              <w:t>S-TAG (see NOTE 4)</w:t>
            </w:r>
          </w:p>
        </w:tc>
      </w:tr>
      <w:tr w:rsidR="00EE5860" w:rsidRPr="00441CD0" w14:paraId="6AC799C7"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734A2657"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7EADC0BA" w14:textId="77777777" w:rsidR="00EE5860" w:rsidRPr="00441CD0" w:rsidRDefault="00EE5860" w:rsidP="00BB0E1F">
            <w:pPr>
              <w:pStyle w:val="TAL"/>
            </w:pPr>
            <w:r w:rsidRPr="00441CD0">
              <w:rPr>
                <w:lang w:eastAsia="zh-CN"/>
              </w:rPr>
              <w:t>N19 Indication (NOTE 6)</w:t>
            </w:r>
          </w:p>
        </w:tc>
      </w:tr>
      <w:tr w:rsidR="00EE5860" w:rsidRPr="00441CD0" w14:paraId="3F884402"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06634B07" w14:textId="77777777" w:rsidR="00EE5860" w:rsidRPr="00441CD0" w:rsidRDefault="00EE5860" w:rsidP="00BB0E1F">
            <w:pPr>
              <w:pStyle w:val="TAC"/>
            </w:pPr>
            <w:r w:rsidRPr="00441CD0">
              <w:t>6/2</w:t>
            </w:r>
          </w:p>
        </w:tc>
        <w:tc>
          <w:tcPr>
            <w:tcW w:w="7657" w:type="dxa"/>
            <w:tcBorders>
              <w:top w:val="single" w:sz="4" w:space="0" w:color="auto"/>
              <w:left w:val="single" w:sz="4" w:space="0" w:color="auto"/>
              <w:bottom w:val="single" w:sz="4" w:space="0" w:color="auto"/>
              <w:right w:val="single" w:sz="4" w:space="0" w:color="auto"/>
            </w:tcBorders>
            <w:hideMark/>
          </w:tcPr>
          <w:p w14:paraId="2A41F607" w14:textId="77777777" w:rsidR="00EE5860" w:rsidRPr="00441CD0" w:rsidRDefault="00EE5860" w:rsidP="00BB0E1F">
            <w:pPr>
              <w:pStyle w:val="TAL"/>
              <w:rPr>
                <w:lang w:eastAsia="zh-CN"/>
              </w:rPr>
            </w:pPr>
            <w:r w:rsidRPr="00441CD0">
              <w:rPr>
                <w:lang w:eastAsia="zh-CN"/>
              </w:rPr>
              <w:t>N6 Indication (NOTE 6)</w:t>
            </w:r>
          </w:p>
        </w:tc>
      </w:tr>
      <w:tr w:rsidR="00EE5860" w:rsidRPr="00441CD0" w14:paraId="65767A9C"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69A5D5EB" w14:textId="6BCF4891"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also create GTP-U extension header(s) if any has been stored for this packet, during a previous outer header removal (see </w:t>
            </w:r>
            <w:r w:rsidR="00415C19" w:rsidRPr="00441CD0">
              <w:t>clause</w:t>
            </w:r>
            <w:r w:rsidR="00415C19">
              <w:t> </w:t>
            </w:r>
            <w:r w:rsidR="00415C19" w:rsidRPr="00441CD0">
              <w:t>8</w:t>
            </w:r>
            <w:r w:rsidRPr="00441CD0">
              <w:t>.2.64).</w:t>
            </w:r>
          </w:p>
          <w:p w14:paraId="1A0C865E" w14:textId="2C43BE38" w:rsidR="00EE5860" w:rsidRPr="00441CD0" w:rsidRDefault="00EE5860" w:rsidP="00BB0E1F">
            <w:pPr>
              <w:pStyle w:val="TAN"/>
            </w:pPr>
            <w:r w:rsidRPr="00441CD0">
              <w:t xml:space="preserve">NOTE </w:t>
            </w:r>
            <w:r w:rsidRPr="00441CD0">
              <w:rPr>
                <w:lang w:val="en-US"/>
              </w:rPr>
              <w:t>2</w:t>
            </w:r>
            <w:r w:rsidRPr="00441CD0">
              <w:t>:</w:t>
            </w:r>
            <w:r w:rsidRPr="00441CD0">
              <w:tab/>
              <w:t xml:space="preserve">This value may apply to UL packets sent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6D8B907F" w14:textId="77777777" w:rsidR="00EE5860" w:rsidRPr="00441CD0" w:rsidRDefault="00EE5860" w:rsidP="00BB0E1F">
            <w:pPr>
              <w:pStyle w:val="TAN"/>
            </w:pPr>
            <w:r w:rsidRPr="00441CD0">
              <w:t>NOTE 3:</w:t>
            </w:r>
            <w:r w:rsidRPr="00441CD0">
              <w:tab/>
              <w:t>The SGW-U/I-UPF shall set the GTP-U message type to the value stored during the previous outer header removal.</w:t>
            </w:r>
          </w:p>
          <w:p w14:paraId="1E335BDD" w14:textId="71BA8ED6" w:rsidR="00EE5860" w:rsidRPr="00441CD0" w:rsidRDefault="00EE5860" w:rsidP="00BB0E1F">
            <w:pPr>
              <w:pStyle w:val="TAN"/>
            </w:pPr>
            <w:r w:rsidRPr="00441CD0">
              <w:t xml:space="preserve">NOTE </w:t>
            </w:r>
            <w:r w:rsidRPr="00441CD0">
              <w:rPr>
                <w:lang w:val="en-US"/>
              </w:rPr>
              <w:t>4</w:t>
            </w:r>
            <w:r w:rsidRPr="00441CD0">
              <w:t>:</w:t>
            </w:r>
            <w:r w:rsidRPr="00441CD0">
              <w:tab/>
              <w:t xml:space="preserve">This value may apply to UL packets sent by a UPF for Ethernet PDU sessions over N6 (see </w:t>
            </w:r>
            <w:r w:rsidR="00415C19" w:rsidRPr="00441CD0">
              <w:t>clause</w:t>
            </w:r>
            <w:r w:rsidR="00415C19">
              <w:t> </w:t>
            </w:r>
            <w:r w:rsidR="00415C19" w:rsidRPr="00441CD0">
              <w:t>5</w:t>
            </w:r>
            <w:r w:rsidRPr="00441CD0">
              <w:t>.8.2.11.6 of 3GPP TS 23.501 [28]).</w:t>
            </w:r>
          </w:p>
          <w:p w14:paraId="3357ED5A" w14:textId="77777777" w:rsidR="00EE5860" w:rsidRPr="00441CD0" w:rsidRDefault="00EE5860" w:rsidP="00BB0E1F">
            <w:pPr>
              <w:pStyle w:val="TAN"/>
            </w:pPr>
            <w:r w:rsidRPr="00441CD0">
              <w:t>NOTE 5:</w:t>
            </w:r>
            <w:r w:rsidRPr="00441CD0">
              <w:tab/>
              <w:t>This value may apply e.g. to UL packets sent by a UPF (PDU Session Anchor) over N6, when explicit N6 traffic routing information is provided to the SMF (see clause 5.6.7 of 3GPP TS 23.501 [28]).</w:t>
            </w:r>
          </w:p>
          <w:p w14:paraId="4F3954C9" w14:textId="4A389FE1" w:rsidR="00EE5860" w:rsidRPr="00441CD0" w:rsidRDefault="00EE5860" w:rsidP="00BB0E1F">
            <w:pPr>
              <w:pStyle w:val="TAN"/>
            </w:pPr>
            <w:r w:rsidRPr="00441CD0">
              <w:t>NOTE 6:</w:t>
            </w:r>
            <w:r w:rsidRPr="00441CD0">
              <w:tab/>
              <w:t xml:space="preserve">When the "N19 Indication" or "N6 Indication" bit in the Outer Header Creation Description field is set to "1", the UPF shall associate an "N19 Indication" or "N6 Indication" internal flag with the packet to indicate that the packet has been received from a N19 or N6 interface respectively. This indication is further used to prevent the packet from being forwarded back over N19 or N6 respectively (see </w:t>
            </w:r>
            <w:r w:rsidR="00415C19" w:rsidRPr="00441CD0">
              <w:t>clause</w:t>
            </w:r>
            <w:r w:rsidR="00415C19">
              <w:t> </w:t>
            </w:r>
            <w:r w:rsidR="00415C19" w:rsidRPr="00441CD0">
              <w:t>8</w:t>
            </w:r>
            <w:r w:rsidRPr="00441CD0">
              <w:t>.2.130).</w:t>
            </w:r>
          </w:p>
        </w:tc>
      </w:tr>
    </w:tbl>
    <w:p w14:paraId="0D4A997A" w14:textId="77777777" w:rsidR="00EE5860" w:rsidRPr="00441CD0" w:rsidRDefault="00EE5860" w:rsidP="00EE5860"/>
    <w:p w14:paraId="01EE98E4" w14:textId="77777777" w:rsidR="00EE5860" w:rsidRPr="00441CD0" w:rsidRDefault="00EE5860" w:rsidP="00EE5860">
      <w:r w:rsidRPr="00441CD0">
        <w:t>At least one bit of the Outer Header Creation Description field shall be set to "1". Bits 5/1 and 5/2 may both be set to "1" if an F-TEID with both an IPv4 and IPv6 addresses has been assigned by the GTP-U peer. In this case, the UP function shall send the outgoing packet towards the IPv4 or IPv6 address.</w:t>
      </w:r>
    </w:p>
    <w:p w14:paraId="396C25D1" w14:textId="77777777" w:rsidR="00EE5860" w:rsidRPr="00441CD0" w:rsidRDefault="00EE5860" w:rsidP="00EE5860">
      <w:r w:rsidRPr="00441CD0">
        <w:t>The TEID field shall be present if the Outer Header Creation Description requests the creation of a GTP-U header. Otherwise it shall not be present. When present, it shall contain the destination GTP-U TEID to set in the GTP-U header of the outgoing packet.</w:t>
      </w:r>
    </w:p>
    <w:p w14:paraId="04F3853E" w14:textId="77777777" w:rsidR="00EE5860" w:rsidRPr="00441CD0" w:rsidRDefault="00EE5860" w:rsidP="00EE5860">
      <w:r w:rsidRPr="00441CD0">
        <w:t>The IPv4 Address field shall be present if the Outer Header Creation Description requests the creation of an IPv4 header. Otherwise it shall not be present. When present, it shall contain the destination IPv4 address to set in the IPv4 header of the outgoing packet.</w:t>
      </w:r>
    </w:p>
    <w:p w14:paraId="0D4B5C7D" w14:textId="77777777" w:rsidR="00EE5860" w:rsidRPr="00441CD0" w:rsidRDefault="00EE5860" w:rsidP="00EE5860">
      <w:r w:rsidRPr="00441CD0">
        <w:t>The IPv6 Address field shall be present if the Outer Header Creation Description requests the creation of an IPv6 header. Otherwise it shall not be present. When present, it shall contain the destination IPv6 address to set in the IPv6 header of the outgoing packet.</w:t>
      </w:r>
    </w:p>
    <w:p w14:paraId="1F27ED65" w14:textId="77777777" w:rsidR="00EE5860" w:rsidRPr="00441CD0" w:rsidRDefault="00EE5860" w:rsidP="00EE5860">
      <w:r w:rsidRPr="00441CD0">
        <w:lastRenderedPageBreak/>
        <w:t>The Port Number field shall be present if the Outer Header Creation Description requests the creation of a UDP/IP header (i.e. it is set to the value 4). Otherwise it shall not be present. When present, it shall contain the destination Port Number to set in the UDP header of the outgoing packet.</w:t>
      </w:r>
    </w:p>
    <w:p w14:paraId="59CB0831" w14:textId="77777777" w:rsidR="00EE5860" w:rsidRPr="00441CD0" w:rsidRDefault="00EE5860" w:rsidP="00EE5860">
      <w:r w:rsidRPr="00441CD0">
        <w:t xml:space="preserve">The C-TAG field shall be present if the Outer Header Creation Description requests the setting of the C-Tag in Ethernet packet. Otherwise it shall not be present. When present, it shall contain the destination </w:t>
      </w:r>
      <w:r w:rsidRPr="00441CD0">
        <w:rPr>
          <w:lang w:val="en-US" w:eastAsia="zh-CN"/>
        </w:rPr>
        <w:t>Customer-VLAN tag</w:t>
      </w:r>
      <w:r w:rsidRPr="00441CD0">
        <w:t xml:space="preserve"> to set in the </w:t>
      </w:r>
      <w:r w:rsidRPr="00441CD0">
        <w:rPr>
          <w:lang w:val="en-US" w:eastAsia="zh-CN"/>
        </w:rPr>
        <w:t>Customer-VLAN tag</w:t>
      </w:r>
      <w:r w:rsidRPr="00441CD0">
        <w:t xml:space="preserve"> header of the outgoing packet.</w:t>
      </w:r>
    </w:p>
    <w:p w14:paraId="5D062B19" w14:textId="77777777" w:rsidR="00EE5860" w:rsidRPr="00441CD0" w:rsidRDefault="00EE5860" w:rsidP="00EE5860">
      <w:r w:rsidRPr="00441CD0">
        <w:t xml:space="preserve">The S-TAG field shall be present if the Outer Header Creation Description requests the setting of the S-Tag in Ethernet packet. Otherwise it shall not be present. When present, it shall contain the destination </w:t>
      </w:r>
      <w:r w:rsidRPr="00441CD0">
        <w:rPr>
          <w:lang w:val="en-US" w:eastAsia="zh-CN"/>
        </w:rPr>
        <w:t>Service-VLAN tag</w:t>
      </w:r>
      <w:r w:rsidRPr="00441CD0">
        <w:t xml:space="preserve"> to set in the </w:t>
      </w:r>
      <w:r w:rsidRPr="00441CD0">
        <w:rPr>
          <w:lang w:val="en-US" w:eastAsia="zh-CN"/>
        </w:rPr>
        <w:t>Service-VLAN tag</w:t>
      </w:r>
      <w:r w:rsidRPr="00441CD0">
        <w:t xml:space="preserve"> header of the outgoing packet.</w:t>
      </w:r>
    </w:p>
    <w:p w14:paraId="50B03C1E" w14:textId="77777777" w:rsidR="00EE5860" w:rsidRPr="00441CD0" w:rsidRDefault="00EE5860" w:rsidP="00EE5860">
      <w:pPr>
        <w:pStyle w:val="Heading3"/>
      </w:pPr>
      <w:bookmarkStart w:id="5784" w:name="_Toc19717402"/>
      <w:bookmarkStart w:id="5785" w:name="_Toc27490903"/>
      <w:bookmarkStart w:id="5786" w:name="_Toc27557196"/>
      <w:bookmarkStart w:id="5787" w:name="_Toc27724113"/>
      <w:bookmarkStart w:id="5788" w:name="_Toc36031187"/>
      <w:bookmarkStart w:id="5789" w:name="_Toc36043107"/>
      <w:bookmarkStart w:id="5790" w:name="_Toc36814432"/>
      <w:bookmarkStart w:id="5791" w:name="_Toc44689290"/>
      <w:bookmarkStart w:id="5792" w:name="_Toc44924044"/>
      <w:bookmarkStart w:id="5793" w:name="_Toc51861014"/>
      <w:bookmarkStart w:id="5794" w:name="_Toc57930785"/>
      <w:bookmarkStart w:id="5795" w:name="_Toc57931415"/>
      <w:bookmarkStart w:id="5796" w:name="_Toc160974541"/>
      <w:r w:rsidRPr="00441CD0">
        <w:t>8.2.57</w:t>
      </w:r>
      <w:r w:rsidRPr="00441CD0">
        <w:tab/>
        <w:t>BAR ID</w:t>
      </w:r>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13FF232B" w14:textId="77777777" w:rsidR="00EE5860" w:rsidRPr="00441CD0" w:rsidRDefault="00EE5860" w:rsidP="00EE5860">
      <w:pPr>
        <w:rPr>
          <w:lang w:eastAsia="zh-CN"/>
        </w:rPr>
      </w:pPr>
      <w:r w:rsidRPr="00441CD0">
        <w:t xml:space="preserve">The </w:t>
      </w:r>
      <w:r w:rsidRPr="00441CD0">
        <w:rPr>
          <w:lang w:val="en-US" w:eastAsia="zh-CN"/>
        </w:rPr>
        <w:t>BAR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8.2.57-1</w:t>
      </w:r>
      <w:r w:rsidRPr="00441CD0">
        <w:rPr>
          <w:lang w:eastAsia="ja-JP"/>
        </w:rPr>
        <w:t xml:space="preserve">. </w:t>
      </w:r>
      <w:r w:rsidRPr="00441CD0">
        <w:rPr>
          <w:lang w:eastAsia="zh-CN"/>
        </w:rPr>
        <w:t>It contains a Buffering Action Rule ID.</w:t>
      </w:r>
    </w:p>
    <w:p w14:paraId="3DF4DB0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5DB538" w14:textId="77777777" w:rsidTr="00BB0E1F">
        <w:trPr>
          <w:jc w:val="center"/>
        </w:trPr>
        <w:tc>
          <w:tcPr>
            <w:tcW w:w="151" w:type="dxa"/>
            <w:tcBorders>
              <w:top w:val="single" w:sz="6" w:space="0" w:color="auto"/>
              <w:left w:val="single" w:sz="6" w:space="0" w:color="auto"/>
              <w:bottom w:val="nil"/>
              <w:right w:val="nil"/>
            </w:tcBorders>
          </w:tcPr>
          <w:p w14:paraId="75843E90" w14:textId="77777777" w:rsidR="00EE5860" w:rsidRPr="00441CD0" w:rsidRDefault="00EE5860" w:rsidP="00BB0E1F">
            <w:pPr>
              <w:pStyle w:val="TAC"/>
            </w:pPr>
          </w:p>
        </w:tc>
        <w:tc>
          <w:tcPr>
            <w:tcW w:w="1104" w:type="dxa"/>
            <w:tcBorders>
              <w:top w:val="single" w:sz="6" w:space="0" w:color="auto"/>
              <w:left w:val="nil"/>
              <w:bottom w:val="nil"/>
              <w:right w:val="nil"/>
            </w:tcBorders>
          </w:tcPr>
          <w:p w14:paraId="6D61070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E57AD5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4A126E3" w14:textId="77777777" w:rsidR="00EE5860" w:rsidRPr="00441CD0" w:rsidRDefault="00EE5860" w:rsidP="00BB0E1F">
            <w:pPr>
              <w:pStyle w:val="TAC"/>
            </w:pPr>
          </w:p>
        </w:tc>
      </w:tr>
      <w:tr w:rsidR="00EE5860" w:rsidRPr="00441CD0" w14:paraId="02E75E4B" w14:textId="77777777" w:rsidTr="00BB0E1F">
        <w:trPr>
          <w:jc w:val="center"/>
        </w:trPr>
        <w:tc>
          <w:tcPr>
            <w:tcW w:w="151" w:type="dxa"/>
            <w:tcBorders>
              <w:top w:val="nil"/>
              <w:left w:val="single" w:sz="6" w:space="0" w:color="auto"/>
              <w:bottom w:val="nil"/>
              <w:right w:val="nil"/>
            </w:tcBorders>
          </w:tcPr>
          <w:p w14:paraId="26FE0E9F" w14:textId="77777777" w:rsidR="00EE5860" w:rsidRPr="00441CD0" w:rsidRDefault="00EE5860" w:rsidP="00BB0E1F">
            <w:pPr>
              <w:pStyle w:val="TAC"/>
            </w:pPr>
          </w:p>
        </w:tc>
        <w:tc>
          <w:tcPr>
            <w:tcW w:w="1104" w:type="dxa"/>
            <w:tcBorders>
              <w:top w:val="nil"/>
              <w:left w:val="nil"/>
              <w:bottom w:val="nil"/>
              <w:right w:val="nil"/>
            </w:tcBorders>
            <w:hideMark/>
          </w:tcPr>
          <w:p w14:paraId="7B83A5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64B12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5EBE3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5772B4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7C4659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47B069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EB783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13F804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2846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25BD99" w14:textId="77777777" w:rsidR="00EE5860" w:rsidRPr="00441CD0" w:rsidRDefault="00EE5860" w:rsidP="00BB0E1F">
            <w:pPr>
              <w:pStyle w:val="TAC"/>
            </w:pPr>
          </w:p>
        </w:tc>
      </w:tr>
      <w:tr w:rsidR="00EE5860" w:rsidRPr="00441CD0" w14:paraId="1EBF5942" w14:textId="77777777" w:rsidTr="00BB0E1F">
        <w:trPr>
          <w:jc w:val="center"/>
        </w:trPr>
        <w:tc>
          <w:tcPr>
            <w:tcW w:w="151" w:type="dxa"/>
            <w:tcBorders>
              <w:top w:val="nil"/>
              <w:left w:val="single" w:sz="6" w:space="0" w:color="auto"/>
              <w:bottom w:val="nil"/>
              <w:right w:val="nil"/>
            </w:tcBorders>
          </w:tcPr>
          <w:p w14:paraId="011910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742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F6713A3" w14:textId="77777777" w:rsidR="00EE5860" w:rsidRPr="00441CD0" w:rsidRDefault="00EE5860" w:rsidP="00BB0E1F">
            <w:pPr>
              <w:pStyle w:val="TAC"/>
            </w:pPr>
            <w:r w:rsidRPr="00441CD0">
              <w:t xml:space="preserve">Type = </w:t>
            </w:r>
            <w:r w:rsidRPr="00441CD0">
              <w:rPr>
                <w:lang w:val="sv-SE"/>
              </w:rPr>
              <w:t>88</w:t>
            </w:r>
            <w:r w:rsidRPr="00441CD0">
              <w:t xml:space="preserve"> (decimal)</w:t>
            </w:r>
          </w:p>
        </w:tc>
        <w:tc>
          <w:tcPr>
            <w:tcW w:w="588" w:type="dxa"/>
            <w:tcBorders>
              <w:top w:val="nil"/>
              <w:left w:val="single" w:sz="4" w:space="0" w:color="auto"/>
              <w:bottom w:val="nil"/>
              <w:right w:val="single" w:sz="6" w:space="0" w:color="auto"/>
            </w:tcBorders>
          </w:tcPr>
          <w:p w14:paraId="40693266" w14:textId="77777777" w:rsidR="00EE5860" w:rsidRPr="00441CD0" w:rsidRDefault="00EE5860" w:rsidP="00BB0E1F">
            <w:pPr>
              <w:pStyle w:val="TAC"/>
            </w:pPr>
          </w:p>
        </w:tc>
      </w:tr>
      <w:tr w:rsidR="00EE5860" w:rsidRPr="00441CD0" w14:paraId="637D7092" w14:textId="77777777" w:rsidTr="00BB0E1F">
        <w:trPr>
          <w:jc w:val="center"/>
        </w:trPr>
        <w:tc>
          <w:tcPr>
            <w:tcW w:w="151" w:type="dxa"/>
            <w:tcBorders>
              <w:top w:val="nil"/>
              <w:left w:val="single" w:sz="6" w:space="0" w:color="auto"/>
              <w:bottom w:val="nil"/>
              <w:right w:val="nil"/>
            </w:tcBorders>
          </w:tcPr>
          <w:p w14:paraId="2DD009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10A3DA3"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0EB558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F3D0889" w14:textId="77777777" w:rsidR="00EE5860" w:rsidRPr="00441CD0" w:rsidRDefault="00EE5860" w:rsidP="00BB0E1F">
            <w:pPr>
              <w:pStyle w:val="TAC"/>
            </w:pPr>
          </w:p>
        </w:tc>
      </w:tr>
      <w:tr w:rsidR="00EE5860" w:rsidRPr="00441CD0" w14:paraId="34C86925" w14:textId="77777777" w:rsidTr="00BB0E1F">
        <w:trPr>
          <w:jc w:val="center"/>
        </w:trPr>
        <w:tc>
          <w:tcPr>
            <w:tcW w:w="151" w:type="dxa"/>
            <w:tcBorders>
              <w:top w:val="nil"/>
              <w:left w:val="single" w:sz="6" w:space="0" w:color="auto"/>
              <w:bottom w:val="nil"/>
              <w:right w:val="nil"/>
            </w:tcBorders>
          </w:tcPr>
          <w:p w14:paraId="5E54742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F97B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45FEDEFA" w14:textId="77777777" w:rsidR="00EE5860" w:rsidRPr="00441CD0" w:rsidRDefault="00EE5860" w:rsidP="00BB0E1F">
            <w:pPr>
              <w:pStyle w:val="TAC"/>
              <w:rPr>
                <w:lang w:eastAsia="zh-CN"/>
              </w:rPr>
            </w:pPr>
            <w:r w:rsidRPr="00441CD0">
              <w:rPr>
                <w:lang w:eastAsia="zh-CN"/>
              </w:rPr>
              <w:t>BAR ID value</w:t>
            </w:r>
          </w:p>
        </w:tc>
        <w:tc>
          <w:tcPr>
            <w:tcW w:w="588" w:type="dxa"/>
            <w:tcBorders>
              <w:top w:val="nil"/>
              <w:left w:val="single" w:sz="4" w:space="0" w:color="auto"/>
              <w:bottom w:val="nil"/>
              <w:right w:val="single" w:sz="6" w:space="0" w:color="auto"/>
            </w:tcBorders>
          </w:tcPr>
          <w:p w14:paraId="5DBCF323" w14:textId="77777777" w:rsidR="00EE5860" w:rsidRPr="00441CD0" w:rsidRDefault="00EE5860" w:rsidP="00BB0E1F">
            <w:pPr>
              <w:pStyle w:val="TAC"/>
            </w:pPr>
          </w:p>
        </w:tc>
      </w:tr>
      <w:tr w:rsidR="00EE5860" w:rsidRPr="00441CD0" w14:paraId="14AE2791" w14:textId="77777777" w:rsidTr="00BB0E1F">
        <w:trPr>
          <w:jc w:val="center"/>
        </w:trPr>
        <w:tc>
          <w:tcPr>
            <w:tcW w:w="151" w:type="dxa"/>
            <w:tcBorders>
              <w:top w:val="nil"/>
              <w:left w:val="single" w:sz="6" w:space="0" w:color="auto"/>
              <w:bottom w:val="single" w:sz="4" w:space="0" w:color="auto"/>
              <w:right w:val="nil"/>
            </w:tcBorders>
          </w:tcPr>
          <w:p w14:paraId="07768B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9DA5B5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8F0235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F8822DC" w14:textId="77777777" w:rsidR="00EE5860" w:rsidRPr="00441CD0" w:rsidRDefault="00EE5860" w:rsidP="00BB0E1F">
            <w:pPr>
              <w:pStyle w:val="TAC"/>
              <w:rPr>
                <w:lang w:val="x-none"/>
              </w:rPr>
            </w:pPr>
          </w:p>
        </w:tc>
      </w:tr>
    </w:tbl>
    <w:p w14:paraId="7830B0C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57</w:t>
      </w:r>
      <w:r w:rsidRPr="00441CD0">
        <w:rPr>
          <w:lang w:eastAsia="zh-CN"/>
        </w:rPr>
        <w:t>-</w:t>
      </w:r>
      <w:r w:rsidRPr="00441CD0">
        <w:rPr>
          <w:lang w:eastAsia="ja-JP"/>
        </w:rPr>
        <w:t>1</w:t>
      </w:r>
      <w:r w:rsidRPr="00441CD0">
        <w:t xml:space="preserve">: </w:t>
      </w:r>
      <w:r w:rsidRPr="00441CD0">
        <w:rPr>
          <w:lang w:eastAsia="ja-JP"/>
        </w:rPr>
        <w:t>BAR ID</w:t>
      </w:r>
    </w:p>
    <w:p w14:paraId="7EF9B619" w14:textId="77777777" w:rsidR="00EE5860" w:rsidRPr="00441CD0" w:rsidRDefault="00EE5860" w:rsidP="00EE5860">
      <w:r w:rsidRPr="00441CD0">
        <w:t>The BAR ID value shall be encoded as a binary integer value.</w:t>
      </w:r>
    </w:p>
    <w:p w14:paraId="4CCBE321" w14:textId="77777777" w:rsidR="00EE5860" w:rsidRPr="00441CD0" w:rsidRDefault="00EE5860" w:rsidP="00EE5860">
      <w:pPr>
        <w:pStyle w:val="Heading3"/>
      </w:pPr>
      <w:bookmarkStart w:id="5797" w:name="_Toc19717403"/>
      <w:bookmarkStart w:id="5798" w:name="_Toc27490904"/>
      <w:bookmarkStart w:id="5799" w:name="_Toc27557197"/>
      <w:bookmarkStart w:id="5800" w:name="_Toc27724114"/>
      <w:bookmarkStart w:id="5801" w:name="_Toc36031188"/>
      <w:bookmarkStart w:id="5802" w:name="_Toc36043108"/>
      <w:bookmarkStart w:id="5803" w:name="_Toc36814433"/>
      <w:bookmarkStart w:id="5804" w:name="_Toc44689291"/>
      <w:bookmarkStart w:id="5805" w:name="_Toc44924045"/>
      <w:bookmarkStart w:id="5806" w:name="_Toc51861015"/>
      <w:bookmarkStart w:id="5807" w:name="_Toc57930786"/>
      <w:bookmarkStart w:id="5808" w:name="_Toc57931416"/>
      <w:bookmarkStart w:id="5809" w:name="_Toc160974542"/>
      <w:r w:rsidRPr="00441CD0">
        <w:t>8.</w:t>
      </w:r>
      <w:r w:rsidRPr="00441CD0">
        <w:rPr>
          <w:lang w:val="en-US"/>
        </w:rPr>
        <w:t>2.58</w:t>
      </w:r>
      <w:r w:rsidRPr="00441CD0">
        <w:tab/>
        <w:t>CP Function Features</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44D5412E" w14:textId="77777777" w:rsidR="00EE5860" w:rsidRPr="00441CD0" w:rsidRDefault="00EE5860" w:rsidP="00EE5860">
      <w:pPr>
        <w:rPr>
          <w:lang w:eastAsia="zh-CN"/>
        </w:rPr>
      </w:pPr>
      <w:r w:rsidRPr="00441CD0">
        <w:rPr>
          <w:lang w:eastAsia="zh-CN"/>
        </w:rPr>
        <w:t xml:space="preserve">The CP Function Features IE indicates the features supported by the CP function. Only features having an impact on the (system-wide) UP function behaviour are signalled in this IE. </w:t>
      </w:r>
      <w:r w:rsidRPr="00441CD0">
        <w:t xml:space="preserve">It </w:t>
      </w:r>
      <w:r w:rsidRPr="00441CD0">
        <w:rPr>
          <w:lang w:eastAsia="zh-CN"/>
        </w:rPr>
        <w:t>is coded as depicted in Figure 8.2.58-1.</w:t>
      </w:r>
    </w:p>
    <w:p w14:paraId="443253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3F4E4B8D" w14:textId="77777777" w:rsidTr="00BB0E1F">
        <w:trPr>
          <w:jc w:val="center"/>
        </w:trPr>
        <w:tc>
          <w:tcPr>
            <w:tcW w:w="151" w:type="dxa"/>
            <w:tcBorders>
              <w:top w:val="single" w:sz="6" w:space="0" w:color="auto"/>
              <w:left w:val="single" w:sz="6" w:space="0" w:color="auto"/>
              <w:bottom w:val="nil"/>
              <w:right w:val="nil"/>
            </w:tcBorders>
          </w:tcPr>
          <w:p w14:paraId="59BB6FB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6BA4549" w14:textId="77777777" w:rsidR="00EE5860" w:rsidRPr="00441CD0" w:rsidRDefault="00EE5860" w:rsidP="00BB0E1F">
            <w:pPr>
              <w:pStyle w:val="TAH"/>
              <w:rPr>
                <w:lang w:val="fr-FR"/>
              </w:rPr>
            </w:pPr>
          </w:p>
        </w:tc>
        <w:tc>
          <w:tcPr>
            <w:tcW w:w="4703" w:type="dxa"/>
            <w:gridSpan w:val="8"/>
            <w:tcBorders>
              <w:top w:val="single" w:sz="6" w:space="0" w:color="auto"/>
              <w:left w:val="nil"/>
              <w:bottom w:val="nil"/>
              <w:right w:val="nil"/>
            </w:tcBorders>
            <w:hideMark/>
          </w:tcPr>
          <w:p w14:paraId="3300A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B2CC354" w14:textId="77777777" w:rsidR="00EE5860" w:rsidRPr="00441CD0" w:rsidRDefault="00EE5860" w:rsidP="00BB0E1F">
            <w:pPr>
              <w:pStyle w:val="TAC"/>
              <w:rPr>
                <w:lang w:val="fr-FR"/>
              </w:rPr>
            </w:pPr>
          </w:p>
        </w:tc>
      </w:tr>
      <w:tr w:rsidR="00EE5860" w:rsidRPr="00441CD0" w14:paraId="73DA4FC7" w14:textId="77777777" w:rsidTr="00BB0E1F">
        <w:trPr>
          <w:jc w:val="center"/>
        </w:trPr>
        <w:tc>
          <w:tcPr>
            <w:tcW w:w="151" w:type="dxa"/>
            <w:tcBorders>
              <w:top w:val="nil"/>
              <w:left w:val="single" w:sz="6" w:space="0" w:color="auto"/>
              <w:bottom w:val="nil"/>
              <w:right w:val="nil"/>
            </w:tcBorders>
          </w:tcPr>
          <w:p w14:paraId="39B538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7844EC32" w14:textId="77777777" w:rsidR="00EE5860" w:rsidRPr="00441CD0" w:rsidRDefault="00EE5860" w:rsidP="00BB0E1F">
            <w:pPr>
              <w:pStyle w:val="TAH"/>
              <w:rPr>
                <w:lang w:val="fr-FR"/>
              </w:rPr>
            </w:pPr>
            <w:r w:rsidRPr="00441CD0">
              <w:rPr>
                <w:lang w:val="fr-FR"/>
              </w:rPr>
              <w:t>Octets</w:t>
            </w:r>
          </w:p>
        </w:tc>
        <w:tc>
          <w:tcPr>
            <w:tcW w:w="587" w:type="dxa"/>
            <w:tcBorders>
              <w:top w:val="nil"/>
              <w:left w:val="nil"/>
              <w:bottom w:val="single" w:sz="4" w:space="0" w:color="auto"/>
              <w:right w:val="nil"/>
            </w:tcBorders>
            <w:hideMark/>
          </w:tcPr>
          <w:p w14:paraId="072643BC"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620149A7" w14:textId="77777777" w:rsidR="00EE5860" w:rsidRPr="00441CD0" w:rsidRDefault="00EE5860" w:rsidP="00BB0E1F">
            <w:pPr>
              <w:pStyle w:val="TAH"/>
              <w:rPr>
                <w:lang w:val="fr-FR"/>
              </w:rPr>
            </w:pPr>
            <w:r w:rsidRPr="00441CD0">
              <w:rPr>
                <w:lang w:val="fr-FR"/>
              </w:rPr>
              <w:t>7</w:t>
            </w:r>
          </w:p>
        </w:tc>
        <w:tc>
          <w:tcPr>
            <w:tcW w:w="588" w:type="dxa"/>
            <w:tcBorders>
              <w:top w:val="nil"/>
              <w:left w:val="nil"/>
              <w:bottom w:val="single" w:sz="4" w:space="0" w:color="auto"/>
              <w:right w:val="nil"/>
            </w:tcBorders>
            <w:hideMark/>
          </w:tcPr>
          <w:p w14:paraId="66737B02" w14:textId="77777777" w:rsidR="00EE5860" w:rsidRPr="00441CD0" w:rsidRDefault="00EE5860" w:rsidP="00BB0E1F">
            <w:pPr>
              <w:pStyle w:val="TAH"/>
              <w:rPr>
                <w:lang w:val="fr-FR"/>
              </w:rPr>
            </w:pPr>
            <w:r w:rsidRPr="00441CD0">
              <w:rPr>
                <w:lang w:val="fr-FR"/>
              </w:rPr>
              <w:t>6</w:t>
            </w:r>
          </w:p>
        </w:tc>
        <w:tc>
          <w:tcPr>
            <w:tcW w:w="588" w:type="dxa"/>
            <w:tcBorders>
              <w:top w:val="nil"/>
              <w:left w:val="nil"/>
              <w:bottom w:val="single" w:sz="4" w:space="0" w:color="auto"/>
              <w:right w:val="nil"/>
            </w:tcBorders>
            <w:hideMark/>
          </w:tcPr>
          <w:p w14:paraId="7742F8C7" w14:textId="77777777" w:rsidR="00EE5860" w:rsidRPr="00441CD0" w:rsidRDefault="00EE5860" w:rsidP="00BB0E1F">
            <w:pPr>
              <w:pStyle w:val="TAH"/>
              <w:rPr>
                <w:lang w:val="fr-FR"/>
              </w:rPr>
            </w:pPr>
            <w:r w:rsidRPr="00441CD0">
              <w:rPr>
                <w:lang w:val="fr-FR"/>
              </w:rPr>
              <w:t>5</w:t>
            </w:r>
          </w:p>
        </w:tc>
        <w:tc>
          <w:tcPr>
            <w:tcW w:w="588" w:type="dxa"/>
            <w:tcBorders>
              <w:top w:val="nil"/>
              <w:left w:val="nil"/>
              <w:bottom w:val="single" w:sz="4" w:space="0" w:color="auto"/>
              <w:right w:val="nil"/>
            </w:tcBorders>
            <w:hideMark/>
          </w:tcPr>
          <w:p w14:paraId="5F4EF09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26FB15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F2EEBC" w14:textId="77777777" w:rsidR="00EE5860" w:rsidRPr="00441CD0" w:rsidRDefault="00EE5860" w:rsidP="00BB0E1F">
            <w:pPr>
              <w:pStyle w:val="TAH"/>
              <w:rPr>
                <w:lang w:val="fr-FR"/>
              </w:rPr>
            </w:pPr>
            <w:r w:rsidRPr="00441CD0">
              <w:rPr>
                <w:lang w:val="fr-FR"/>
              </w:rPr>
              <w:t>2</w:t>
            </w:r>
          </w:p>
        </w:tc>
        <w:tc>
          <w:tcPr>
            <w:tcW w:w="588" w:type="dxa"/>
            <w:tcBorders>
              <w:top w:val="nil"/>
              <w:left w:val="nil"/>
              <w:bottom w:val="single" w:sz="4" w:space="0" w:color="auto"/>
              <w:right w:val="nil"/>
            </w:tcBorders>
            <w:hideMark/>
          </w:tcPr>
          <w:p w14:paraId="1FBD68A8"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64BE03" w14:textId="77777777" w:rsidR="00EE5860" w:rsidRPr="00441CD0" w:rsidRDefault="00EE5860" w:rsidP="00BB0E1F">
            <w:pPr>
              <w:pStyle w:val="TAC"/>
              <w:rPr>
                <w:lang w:val="fr-FR"/>
              </w:rPr>
            </w:pPr>
          </w:p>
        </w:tc>
      </w:tr>
      <w:tr w:rsidR="00EE5860" w:rsidRPr="00441CD0" w14:paraId="5E5E8945" w14:textId="77777777" w:rsidTr="00BB0E1F">
        <w:trPr>
          <w:jc w:val="center"/>
        </w:trPr>
        <w:tc>
          <w:tcPr>
            <w:tcW w:w="151" w:type="dxa"/>
            <w:tcBorders>
              <w:top w:val="nil"/>
              <w:left w:val="single" w:sz="6" w:space="0" w:color="auto"/>
              <w:bottom w:val="nil"/>
              <w:right w:val="nil"/>
            </w:tcBorders>
          </w:tcPr>
          <w:p w14:paraId="19338B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7E0055" w14:textId="77777777" w:rsidR="00EE5860" w:rsidRPr="00441CD0" w:rsidRDefault="00EE5860" w:rsidP="00BB0E1F">
            <w:pPr>
              <w:pStyle w:val="TAC"/>
              <w:rPr>
                <w:lang w:val="fr-FR"/>
              </w:rPr>
            </w:pPr>
            <w:r w:rsidRPr="00441CD0">
              <w:rPr>
                <w:lang w:val="fr-FR"/>
              </w:rPr>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1DFA1BC" w14:textId="77777777" w:rsidR="00EE5860" w:rsidRPr="00441CD0" w:rsidRDefault="00EE5860" w:rsidP="00BB0E1F">
            <w:pPr>
              <w:pStyle w:val="TAC"/>
              <w:rPr>
                <w:lang w:val="fr-FR"/>
              </w:rPr>
            </w:pPr>
            <w:r w:rsidRPr="00441CD0">
              <w:rPr>
                <w:lang w:val="fr-FR"/>
              </w:rPr>
              <w:t xml:space="preserve">Type = </w:t>
            </w:r>
            <w:r w:rsidRPr="00441CD0">
              <w:rPr>
                <w:lang w:val="sv-SE"/>
              </w:rPr>
              <w:t>89</w:t>
            </w:r>
            <w:r w:rsidRPr="00441CD0">
              <w:rPr>
                <w:lang w:val="fr-FR"/>
              </w:rPr>
              <w:t xml:space="preserve"> (decimal)</w:t>
            </w:r>
          </w:p>
        </w:tc>
        <w:tc>
          <w:tcPr>
            <w:tcW w:w="588" w:type="dxa"/>
            <w:tcBorders>
              <w:top w:val="nil"/>
              <w:left w:val="single" w:sz="4" w:space="0" w:color="auto"/>
              <w:bottom w:val="nil"/>
              <w:right w:val="single" w:sz="6" w:space="0" w:color="auto"/>
            </w:tcBorders>
          </w:tcPr>
          <w:p w14:paraId="1B4C6F82" w14:textId="77777777" w:rsidR="00EE5860" w:rsidRPr="00441CD0" w:rsidRDefault="00EE5860" w:rsidP="00BB0E1F">
            <w:pPr>
              <w:pStyle w:val="TAC"/>
              <w:rPr>
                <w:lang w:val="fr-FR"/>
              </w:rPr>
            </w:pPr>
          </w:p>
        </w:tc>
      </w:tr>
      <w:tr w:rsidR="00EE5860" w:rsidRPr="00441CD0" w14:paraId="6B5A51D8" w14:textId="77777777" w:rsidTr="00BB0E1F">
        <w:trPr>
          <w:jc w:val="center"/>
        </w:trPr>
        <w:tc>
          <w:tcPr>
            <w:tcW w:w="151" w:type="dxa"/>
            <w:tcBorders>
              <w:top w:val="nil"/>
              <w:left w:val="single" w:sz="6" w:space="0" w:color="auto"/>
              <w:bottom w:val="nil"/>
              <w:right w:val="nil"/>
            </w:tcBorders>
          </w:tcPr>
          <w:p w14:paraId="6BC4FB0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DE0E28" w14:textId="77777777" w:rsidR="00EE5860" w:rsidRPr="00441CD0" w:rsidRDefault="00EE5860" w:rsidP="00BB0E1F">
            <w:pPr>
              <w:pStyle w:val="TAC"/>
              <w:rPr>
                <w:lang w:val="fr-FR"/>
              </w:rPr>
            </w:pPr>
            <w:r w:rsidRPr="00441CD0">
              <w:rPr>
                <w:lang w:val="fr-FR"/>
              </w:rPr>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27D208BF" w14:textId="77777777" w:rsidR="00EE5860" w:rsidRPr="00441CD0" w:rsidRDefault="00EE5860" w:rsidP="00BB0E1F">
            <w:pPr>
              <w:pStyle w:val="TAC"/>
              <w:rPr>
                <w:lang w:val="fr-FR"/>
              </w:rPr>
            </w:pPr>
            <w:r w:rsidRPr="00441CD0">
              <w:rPr>
                <w:lang w:val="fr-FR"/>
              </w:rPr>
              <w:t>Length = n</w:t>
            </w:r>
          </w:p>
        </w:tc>
        <w:tc>
          <w:tcPr>
            <w:tcW w:w="588" w:type="dxa"/>
            <w:tcBorders>
              <w:top w:val="nil"/>
              <w:left w:val="single" w:sz="4" w:space="0" w:color="auto"/>
              <w:bottom w:val="nil"/>
              <w:right w:val="single" w:sz="6" w:space="0" w:color="auto"/>
            </w:tcBorders>
          </w:tcPr>
          <w:p w14:paraId="3FA656BC" w14:textId="77777777" w:rsidR="00EE5860" w:rsidRPr="00441CD0" w:rsidRDefault="00EE5860" w:rsidP="00BB0E1F">
            <w:pPr>
              <w:pStyle w:val="TAC"/>
              <w:rPr>
                <w:lang w:val="fr-FR"/>
              </w:rPr>
            </w:pPr>
          </w:p>
        </w:tc>
      </w:tr>
      <w:tr w:rsidR="00EE5860" w:rsidRPr="00441CD0" w14:paraId="049959CA" w14:textId="77777777" w:rsidTr="00BB0E1F">
        <w:trPr>
          <w:jc w:val="center"/>
        </w:trPr>
        <w:tc>
          <w:tcPr>
            <w:tcW w:w="151" w:type="dxa"/>
            <w:tcBorders>
              <w:top w:val="nil"/>
              <w:left w:val="single" w:sz="6" w:space="0" w:color="auto"/>
              <w:bottom w:val="nil"/>
              <w:right w:val="nil"/>
            </w:tcBorders>
          </w:tcPr>
          <w:p w14:paraId="0302CCB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D74956C" w14:textId="77777777" w:rsidR="00EE5860" w:rsidRPr="00441CD0" w:rsidRDefault="00EE5860" w:rsidP="00BB0E1F">
            <w:pPr>
              <w:pStyle w:val="TAC"/>
              <w:rPr>
                <w:lang w:val="fr-FR" w:eastAsia="zh-CN"/>
              </w:rPr>
            </w:pPr>
            <w:r w:rsidRPr="00441CD0">
              <w:rPr>
                <w:lang w:val="fr-FR" w:eastAsia="zh-CN"/>
              </w:rPr>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1C951D44" w14:textId="77777777" w:rsidR="00EE5860" w:rsidRPr="00441CD0" w:rsidRDefault="00EE5860" w:rsidP="00BB0E1F">
            <w:pPr>
              <w:pStyle w:val="TAC"/>
              <w:rPr>
                <w:lang w:val="fr-FR" w:eastAsia="zh-CN"/>
              </w:rPr>
            </w:pPr>
            <w:r w:rsidRPr="00441CD0">
              <w:rPr>
                <w:lang w:val="fr-FR" w:eastAsia="zh-CN"/>
              </w:rPr>
              <w:t>Supported-Features</w:t>
            </w:r>
          </w:p>
        </w:tc>
        <w:tc>
          <w:tcPr>
            <w:tcW w:w="588" w:type="dxa"/>
            <w:tcBorders>
              <w:top w:val="nil"/>
              <w:left w:val="single" w:sz="4" w:space="0" w:color="auto"/>
              <w:bottom w:val="nil"/>
              <w:right w:val="single" w:sz="6" w:space="0" w:color="auto"/>
            </w:tcBorders>
          </w:tcPr>
          <w:p w14:paraId="1F9079B2" w14:textId="77777777" w:rsidR="00EE5860" w:rsidRPr="00441CD0" w:rsidRDefault="00EE5860" w:rsidP="00BB0E1F">
            <w:pPr>
              <w:pStyle w:val="TAC"/>
              <w:rPr>
                <w:lang w:val="fr-FR"/>
              </w:rPr>
            </w:pPr>
          </w:p>
        </w:tc>
      </w:tr>
      <w:tr w:rsidR="00EE5860" w:rsidRPr="00441CD0" w14:paraId="45126B88" w14:textId="77777777" w:rsidTr="00BB0E1F">
        <w:trPr>
          <w:jc w:val="center"/>
        </w:trPr>
        <w:tc>
          <w:tcPr>
            <w:tcW w:w="151" w:type="dxa"/>
            <w:tcBorders>
              <w:top w:val="nil"/>
              <w:left w:val="single" w:sz="6" w:space="0" w:color="auto"/>
              <w:bottom w:val="nil"/>
              <w:right w:val="nil"/>
            </w:tcBorders>
          </w:tcPr>
          <w:p w14:paraId="0A164FB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FD9F5D" w14:textId="77777777" w:rsidR="00EE5860" w:rsidRPr="00441CD0" w:rsidRDefault="00EE5860" w:rsidP="00BB0E1F">
            <w:pPr>
              <w:pStyle w:val="TAC"/>
              <w:rPr>
                <w:lang w:val="fr-FR" w:eastAsia="zh-CN"/>
              </w:rPr>
            </w:pPr>
            <w:r w:rsidRPr="00441CD0">
              <w:rPr>
                <w:lang w:val="fr-FR" w:eastAsia="zh-CN"/>
              </w:rPr>
              <w:t>6 to 7</w:t>
            </w:r>
          </w:p>
        </w:tc>
        <w:tc>
          <w:tcPr>
            <w:tcW w:w="4703" w:type="dxa"/>
            <w:gridSpan w:val="8"/>
            <w:tcBorders>
              <w:top w:val="single" w:sz="4" w:space="0" w:color="auto"/>
              <w:left w:val="single" w:sz="4" w:space="0" w:color="auto"/>
              <w:bottom w:val="single" w:sz="4" w:space="0" w:color="auto"/>
              <w:right w:val="single" w:sz="4" w:space="0" w:color="auto"/>
            </w:tcBorders>
            <w:hideMark/>
          </w:tcPr>
          <w:p w14:paraId="60D771E0" w14:textId="77777777" w:rsidR="00EE5860" w:rsidRPr="00441CD0" w:rsidRDefault="00EE5860" w:rsidP="00BB0E1F">
            <w:pPr>
              <w:pStyle w:val="TAC"/>
              <w:rPr>
                <w:lang w:val="fr-FR" w:eastAsia="zh-CN"/>
              </w:rPr>
            </w:pPr>
            <w:r w:rsidRPr="00441CD0">
              <w:rPr>
                <w:lang w:val="fr-FR" w:eastAsia="zh-CN"/>
              </w:rPr>
              <w:t>Additional Supported-Features 1</w:t>
            </w:r>
          </w:p>
        </w:tc>
        <w:tc>
          <w:tcPr>
            <w:tcW w:w="588" w:type="dxa"/>
            <w:tcBorders>
              <w:top w:val="nil"/>
              <w:left w:val="single" w:sz="4" w:space="0" w:color="auto"/>
              <w:bottom w:val="nil"/>
              <w:right w:val="single" w:sz="6" w:space="0" w:color="auto"/>
            </w:tcBorders>
          </w:tcPr>
          <w:p w14:paraId="443875F7" w14:textId="77777777" w:rsidR="00EE5860" w:rsidRPr="00441CD0" w:rsidRDefault="00EE5860" w:rsidP="00BB0E1F">
            <w:pPr>
              <w:pStyle w:val="TAC"/>
              <w:rPr>
                <w:lang w:val="fr-FR"/>
              </w:rPr>
            </w:pPr>
          </w:p>
        </w:tc>
      </w:tr>
      <w:tr w:rsidR="00EE5860" w:rsidRPr="00441CD0" w14:paraId="6FB4C4C3" w14:textId="77777777" w:rsidTr="00BB0E1F">
        <w:trPr>
          <w:jc w:val="center"/>
        </w:trPr>
        <w:tc>
          <w:tcPr>
            <w:tcW w:w="151" w:type="dxa"/>
            <w:tcBorders>
              <w:top w:val="nil"/>
              <w:left w:val="single" w:sz="6" w:space="0" w:color="auto"/>
              <w:bottom w:val="single" w:sz="4" w:space="0" w:color="auto"/>
              <w:right w:val="nil"/>
            </w:tcBorders>
          </w:tcPr>
          <w:p w14:paraId="6EB42256"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F962698" w14:textId="77777777" w:rsidR="00EE5860" w:rsidRPr="00441CD0" w:rsidRDefault="00EE5860" w:rsidP="00BB0E1F">
            <w:pPr>
              <w:pStyle w:val="TAC"/>
              <w:rPr>
                <w:lang w:val="fr-FR"/>
              </w:rPr>
            </w:pPr>
            <w:r w:rsidRPr="00441CD0">
              <w:rPr>
                <w:lang w:val="fr-FR"/>
              </w:rPr>
              <w:t>8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0E5357AF"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78C79" w14:textId="77777777" w:rsidR="00EE5860" w:rsidRPr="00441CD0" w:rsidRDefault="00EE5860" w:rsidP="00BB0E1F">
            <w:pPr>
              <w:pStyle w:val="TAC"/>
              <w:rPr>
                <w:lang w:val="fr-FR"/>
              </w:rPr>
            </w:pPr>
          </w:p>
        </w:tc>
      </w:tr>
    </w:tbl>
    <w:p w14:paraId="04ED5FA2" w14:textId="77777777" w:rsidR="00EE5860" w:rsidRPr="00441CD0" w:rsidRDefault="00EE5860" w:rsidP="00EE5860">
      <w:pPr>
        <w:pStyle w:val="TF"/>
        <w:spacing w:before="120"/>
        <w:rPr>
          <w:lang w:val="en-US" w:eastAsia="zh-CN"/>
        </w:rPr>
      </w:pPr>
      <w:r w:rsidRPr="00441CD0">
        <w:rPr>
          <w:lang w:val="en-US"/>
        </w:rPr>
        <w:t>Figure 8.2.58</w:t>
      </w:r>
      <w:r w:rsidRPr="00441CD0">
        <w:rPr>
          <w:lang w:val="en-US" w:eastAsia="zh-CN"/>
        </w:rPr>
        <w:t>-1</w:t>
      </w:r>
      <w:r w:rsidRPr="00441CD0">
        <w:rPr>
          <w:lang w:val="en-US"/>
        </w:rPr>
        <w:t>: CP Function Features</w:t>
      </w:r>
    </w:p>
    <w:p w14:paraId="217A87D2" w14:textId="77777777" w:rsidR="00EE5860" w:rsidRPr="00441CD0" w:rsidRDefault="00EE5860" w:rsidP="00EE5860">
      <w:r w:rsidRPr="00441CD0">
        <w:t>The CP Function Features IE takes the form of a bitmask where each bit set indicates that the corresponding feature is supported. Spare bits shall be ignored by the receiver. The same bitmask is defined for all PFCP interfaces.</w:t>
      </w:r>
    </w:p>
    <w:p w14:paraId="74B93F14" w14:textId="77777777" w:rsidR="00EE5860" w:rsidRPr="00441CD0" w:rsidRDefault="00EE5860" w:rsidP="00EE5860">
      <w:r w:rsidRPr="00441CD0">
        <w:t>The following table specifies the features defined on PFCP interfaces and the interfaces on which they apply.</w:t>
      </w:r>
    </w:p>
    <w:p w14:paraId="01B5E086" w14:textId="77777777" w:rsidR="00EE5860" w:rsidRPr="00441CD0" w:rsidRDefault="00EE5860" w:rsidP="00EE5860">
      <w:pPr>
        <w:pStyle w:val="TH"/>
      </w:pPr>
      <w:r w:rsidRPr="00441CD0">
        <w:lastRenderedPageBreak/>
        <w:t>Table 8.2.58-1: CP Function Features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8"/>
        <w:gridCol w:w="867"/>
        <w:gridCol w:w="2571"/>
        <w:gridCol w:w="4437"/>
      </w:tblGrid>
      <w:tr w:rsidR="00EE5860" w:rsidRPr="00441CD0" w14:paraId="554DC655" w14:textId="77777777" w:rsidTr="00BB0E1F">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39732AB4" w14:textId="77777777" w:rsidR="00EE5860" w:rsidRPr="00441CD0" w:rsidRDefault="00EE5860" w:rsidP="00BB0E1F">
            <w:pPr>
              <w:pStyle w:val="TAH"/>
            </w:pPr>
            <w:r w:rsidRPr="00441CD0">
              <w:t>Feature Octet / Bit</w:t>
            </w:r>
          </w:p>
        </w:tc>
        <w:tc>
          <w:tcPr>
            <w:tcW w:w="0" w:type="auto"/>
            <w:tcBorders>
              <w:top w:val="single" w:sz="4" w:space="0" w:color="auto"/>
              <w:left w:val="single" w:sz="4" w:space="0" w:color="auto"/>
              <w:bottom w:val="single" w:sz="4" w:space="0" w:color="auto"/>
              <w:right w:val="single" w:sz="4" w:space="0" w:color="auto"/>
            </w:tcBorders>
            <w:shd w:val="clear" w:color="auto" w:fill="E0E0E0"/>
            <w:hideMark/>
          </w:tcPr>
          <w:p w14:paraId="123A13D0" w14:textId="77777777" w:rsidR="00EE5860" w:rsidRPr="00441CD0" w:rsidRDefault="00EE5860" w:rsidP="00BB0E1F">
            <w:pPr>
              <w:pStyle w:val="TAH"/>
            </w:pPr>
            <w:r w:rsidRPr="00441CD0">
              <w:t>Feature</w:t>
            </w:r>
          </w:p>
        </w:tc>
        <w:tc>
          <w:tcPr>
            <w:tcW w:w="2571" w:type="dxa"/>
            <w:tcBorders>
              <w:top w:val="single" w:sz="4" w:space="0" w:color="auto"/>
              <w:left w:val="single" w:sz="4" w:space="0" w:color="auto"/>
              <w:bottom w:val="single" w:sz="4" w:space="0" w:color="auto"/>
              <w:right w:val="single" w:sz="4" w:space="0" w:color="auto"/>
            </w:tcBorders>
            <w:shd w:val="clear" w:color="auto" w:fill="E0E0E0"/>
            <w:hideMark/>
          </w:tcPr>
          <w:p w14:paraId="5916C390" w14:textId="77777777" w:rsidR="00EE5860" w:rsidRPr="00441CD0" w:rsidRDefault="00EE5860" w:rsidP="00BB0E1F">
            <w:pPr>
              <w:pStyle w:val="TAH"/>
            </w:pPr>
            <w:r w:rsidRPr="00441CD0">
              <w:t>Interface</w:t>
            </w:r>
          </w:p>
        </w:tc>
        <w:tc>
          <w:tcPr>
            <w:tcW w:w="4437" w:type="dxa"/>
            <w:tcBorders>
              <w:top w:val="single" w:sz="4" w:space="0" w:color="auto"/>
              <w:left w:val="single" w:sz="4" w:space="0" w:color="auto"/>
              <w:bottom w:val="single" w:sz="4" w:space="0" w:color="auto"/>
              <w:right w:val="single" w:sz="4" w:space="0" w:color="auto"/>
            </w:tcBorders>
            <w:shd w:val="clear" w:color="auto" w:fill="E0E0E0"/>
            <w:hideMark/>
          </w:tcPr>
          <w:p w14:paraId="59596392" w14:textId="77777777" w:rsidR="00EE5860" w:rsidRPr="00441CD0" w:rsidRDefault="00EE5860" w:rsidP="00BB0E1F">
            <w:pPr>
              <w:pStyle w:val="TAH"/>
            </w:pPr>
            <w:r w:rsidRPr="00441CD0">
              <w:t>Description</w:t>
            </w:r>
          </w:p>
        </w:tc>
      </w:tr>
      <w:tr w:rsidR="00EE5860" w:rsidRPr="00441CD0" w14:paraId="17F62163"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23BE931B" w14:textId="77777777" w:rsidR="00EE5860" w:rsidRPr="00441CD0" w:rsidRDefault="00EE5860" w:rsidP="00BB0E1F">
            <w:pPr>
              <w:pStyle w:val="TAC"/>
            </w:pPr>
            <w:r w:rsidRPr="00441CD0">
              <w:t>5/1</w:t>
            </w:r>
          </w:p>
        </w:tc>
        <w:tc>
          <w:tcPr>
            <w:tcW w:w="0" w:type="auto"/>
            <w:tcBorders>
              <w:top w:val="single" w:sz="4" w:space="0" w:color="auto"/>
              <w:left w:val="single" w:sz="4" w:space="0" w:color="auto"/>
              <w:bottom w:val="single" w:sz="4" w:space="0" w:color="auto"/>
              <w:right w:val="single" w:sz="4" w:space="0" w:color="auto"/>
            </w:tcBorders>
            <w:hideMark/>
          </w:tcPr>
          <w:p w14:paraId="611E3FAF" w14:textId="77777777" w:rsidR="00EE5860" w:rsidRPr="00441CD0" w:rsidRDefault="00EE5860" w:rsidP="00BB0E1F">
            <w:pPr>
              <w:pStyle w:val="TAC"/>
            </w:pPr>
            <w:r w:rsidRPr="00441CD0">
              <w:t>LOAD</w:t>
            </w:r>
          </w:p>
        </w:tc>
        <w:tc>
          <w:tcPr>
            <w:tcW w:w="2571" w:type="dxa"/>
            <w:tcBorders>
              <w:top w:val="single" w:sz="4" w:space="0" w:color="auto"/>
              <w:left w:val="single" w:sz="4" w:space="0" w:color="auto"/>
              <w:bottom w:val="single" w:sz="4" w:space="0" w:color="auto"/>
              <w:right w:val="single" w:sz="4" w:space="0" w:color="auto"/>
            </w:tcBorders>
            <w:hideMark/>
          </w:tcPr>
          <w:p w14:paraId="607E0459" w14:textId="77777777" w:rsidR="00EE5860" w:rsidRPr="00441CD0" w:rsidRDefault="00EE5860" w:rsidP="00BB0E1F">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14:paraId="5D79BA20" w14:textId="77777777" w:rsidR="00EE5860" w:rsidRPr="00441CD0" w:rsidRDefault="00EE5860" w:rsidP="00BB0E1F">
            <w:pPr>
              <w:pStyle w:val="TAL"/>
              <w:rPr>
                <w:lang w:val="x-none"/>
              </w:rPr>
            </w:pPr>
            <w:r w:rsidRPr="00441CD0">
              <w:t>Load Control is supported by the CP function.</w:t>
            </w:r>
          </w:p>
          <w:p w14:paraId="21E637C4" w14:textId="77777777" w:rsidR="00EE5860" w:rsidRPr="00441CD0" w:rsidRDefault="00EE5860" w:rsidP="00BB0E1F">
            <w:pPr>
              <w:pStyle w:val="TAL"/>
            </w:pPr>
          </w:p>
        </w:tc>
      </w:tr>
      <w:tr w:rsidR="00EE5860" w:rsidRPr="00441CD0" w14:paraId="23AF26DD"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586B9BDE" w14:textId="77777777" w:rsidR="00EE5860" w:rsidRPr="00441CD0" w:rsidRDefault="00EE5860" w:rsidP="00BB0E1F">
            <w:pPr>
              <w:pStyle w:val="TAC"/>
            </w:pPr>
            <w:r w:rsidRPr="00441CD0">
              <w:t>5/2</w:t>
            </w:r>
          </w:p>
        </w:tc>
        <w:tc>
          <w:tcPr>
            <w:tcW w:w="0" w:type="auto"/>
            <w:tcBorders>
              <w:top w:val="single" w:sz="4" w:space="0" w:color="auto"/>
              <w:left w:val="single" w:sz="4" w:space="0" w:color="auto"/>
              <w:bottom w:val="single" w:sz="4" w:space="0" w:color="auto"/>
              <w:right w:val="single" w:sz="4" w:space="0" w:color="auto"/>
            </w:tcBorders>
            <w:hideMark/>
          </w:tcPr>
          <w:p w14:paraId="334789BD" w14:textId="77777777" w:rsidR="00EE5860" w:rsidRPr="00441CD0" w:rsidRDefault="00EE5860" w:rsidP="00BB0E1F">
            <w:pPr>
              <w:pStyle w:val="TAC"/>
            </w:pPr>
            <w:r w:rsidRPr="00441CD0">
              <w:t>OVRL</w:t>
            </w:r>
          </w:p>
        </w:tc>
        <w:tc>
          <w:tcPr>
            <w:tcW w:w="2571" w:type="dxa"/>
            <w:tcBorders>
              <w:top w:val="single" w:sz="4" w:space="0" w:color="auto"/>
              <w:left w:val="single" w:sz="4" w:space="0" w:color="auto"/>
              <w:bottom w:val="single" w:sz="4" w:space="0" w:color="auto"/>
              <w:right w:val="single" w:sz="4" w:space="0" w:color="auto"/>
            </w:tcBorders>
            <w:hideMark/>
          </w:tcPr>
          <w:p w14:paraId="5A7BD553" w14:textId="77777777" w:rsidR="00EE5860" w:rsidRPr="00441CD0" w:rsidRDefault="00EE5860" w:rsidP="00BB0E1F">
            <w:pPr>
              <w:pStyle w:val="TAC"/>
              <w:rPr>
                <w:lang w:val="de-DE"/>
              </w:rPr>
            </w:pPr>
            <w:r w:rsidRPr="00441CD0">
              <w:t>Sxa, Sxb, Sxc</w:t>
            </w:r>
            <w:r w:rsidRPr="00441CD0">
              <w:rPr>
                <w:lang w:val="de-DE"/>
              </w:rPr>
              <w:t>, N4</w:t>
            </w:r>
          </w:p>
        </w:tc>
        <w:tc>
          <w:tcPr>
            <w:tcW w:w="4437" w:type="dxa"/>
            <w:tcBorders>
              <w:top w:val="single" w:sz="4" w:space="0" w:color="auto"/>
              <w:left w:val="single" w:sz="4" w:space="0" w:color="auto"/>
              <w:bottom w:val="single" w:sz="4" w:space="0" w:color="auto"/>
              <w:right w:val="single" w:sz="4" w:space="0" w:color="auto"/>
            </w:tcBorders>
          </w:tcPr>
          <w:p w14:paraId="5BB3BDCC" w14:textId="77777777" w:rsidR="00EE5860" w:rsidRPr="00441CD0" w:rsidRDefault="00EE5860" w:rsidP="00BB0E1F">
            <w:pPr>
              <w:pStyle w:val="TAL"/>
              <w:rPr>
                <w:lang w:val="x-none"/>
              </w:rPr>
            </w:pPr>
            <w:r w:rsidRPr="00441CD0">
              <w:t>Overload Control is supported by the CP function.</w:t>
            </w:r>
          </w:p>
          <w:p w14:paraId="1985237D" w14:textId="77777777" w:rsidR="00EE5860" w:rsidRPr="00441CD0" w:rsidRDefault="00EE5860" w:rsidP="00BB0E1F">
            <w:pPr>
              <w:pStyle w:val="TAL"/>
            </w:pPr>
          </w:p>
        </w:tc>
      </w:tr>
      <w:tr w:rsidR="00EE5860" w:rsidRPr="00441CD0" w14:paraId="16D301D0"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1172A575" w14:textId="77777777" w:rsidR="00EE5860" w:rsidRPr="00441CD0" w:rsidRDefault="00EE5860" w:rsidP="00BB0E1F">
            <w:pPr>
              <w:pStyle w:val="TAC"/>
            </w:pPr>
            <w:r w:rsidRPr="00441CD0">
              <w:t>5/3</w:t>
            </w:r>
          </w:p>
        </w:tc>
        <w:tc>
          <w:tcPr>
            <w:tcW w:w="0" w:type="auto"/>
            <w:tcBorders>
              <w:top w:val="single" w:sz="4" w:space="0" w:color="auto"/>
              <w:left w:val="single" w:sz="4" w:space="0" w:color="auto"/>
              <w:bottom w:val="single" w:sz="4" w:space="0" w:color="auto"/>
              <w:right w:val="single" w:sz="4" w:space="0" w:color="auto"/>
            </w:tcBorders>
            <w:hideMark/>
          </w:tcPr>
          <w:p w14:paraId="764243AE" w14:textId="77777777" w:rsidR="00EE5860" w:rsidRPr="00441CD0" w:rsidRDefault="00EE5860" w:rsidP="00BB0E1F">
            <w:pPr>
              <w:pStyle w:val="TAC"/>
            </w:pPr>
            <w:r w:rsidRPr="00441CD0">
              <w:t>EPFAR</w:t>
            </w:r>
          </w:p>
        </w:tc>
        <w:tc>
          <w:tcPr>
            <w:tcW w:w="2571" w:type="dxa"/>
            <w:tcBorders>
              <w:top w:val="single" w:sz="4" w:space="0" w:color="auto"/>
              <w:left w:val="single" w:sz="4" w:space="0" w:color="auto"/>
              <w:bottom w:val="single" w:sz="4" w:space="0" w:color="auto"/>
              <w:right w:val="single" w:sz="4" w:space="0" w:color="auto"/>
            </w:tcBorders>
            <w:hideMark/>
          </w:tcPr>
          <w:p w14:paraId="672B63AB" w14:textId="77777777" w:rsidR="00EE5860" w:rsidRPr="00441CD0" w:rsidRDefault="00EE5860" w:rsidP="00BB0E1F">
            <w:pPr>
              <w:pStyle w:val="TAC"/>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069B81E6" w14:textId="0AB4410A" w:rsidR="00EE5860" w:rsidRPr="00441CD0" w:rsidRDefault="00EE5860" w:rsidP="00BB0E1F">
            <w:pPr>
              <w:pStyle w:val="TAL"/>
            </w:pPr>
            <w:r w:rsidRPr="00441CD0">
              <w:t xml:space="preserve">The CP function supports the Enhanced PFCP Association Release feature (see </w:t>
            </w:r>
            <w:r w:rsidR="00415C19" w:rsidRPr="00441CD0">
              <w:t>clause</w:t>
            </w:r>
            <w:r w:rsidR="00415C19">
              <w:t> </w:t>
            </w:r>
            <w:r w:rsidR="00415C19" w:rsidRPr="00441CD0">
              <w:t>5</w:t>
            </w:r>
            <w:r w:rsidRPr="00441CD0">
              <w:t>.18).</w:t>
            </w:r>
          </w:p>
        </w:tc>
      </w:tr>
      <w:tr w:rsidR="00EE5860" w:rsidRPr="00441CD0" w14:paraId="7CEB730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37F95750" w14:textId="77777777" w:rsidR="00EE5860" w:rsidRPr="00441CD0" w:rsidRDefault="00EE5860" w:rsidP="00BB0E1F">
            <w:pPr>
              <w:pStyle w:val="TAC"/>
            </w:pPr>
            <w:r w:rsidRPr="00441CD0">
              <w:t>5/4</w:t>
            </w:r>
          </w:p>
        </w:tc>
        <w:tc>
          <w:tcPr>
            <w:tcW w:w="0" w:type="auto"/>
            <w:tcBorders>
              <w:top w:val="single" w:sz="4" w:space="0" w:color="auto"/>
              <w:left w:val="single" w:sz="4" w:space="0" w:color="auto"/>
              <w:bottom w:val="single" w:sz="4" w:space="0" w:color="auto"/>
              <w:right w:val="single" w:sz="4" w:space="0" w:color="auto"/>
            </w:tcBorders>
            <w:hideMark/>
          </w:tcPr>
          <w:p w14:paraId="73976E3A" w14:textId="77777777" w:rsidR="00EE5860" w:rsidRPr="00441CD0" w:rsidRDefault="00EE5860" w:rsidP="00BB0E1F">
            <w:pPr>
              <w:pStyle w:val="TAC"/>
              <w:rPr>
                <w:lang w:val="x-none"/>
              </w:rPr>
            </w:pPr>
            <w:r w:rsidRPr="00441CD0">
              <w:t>SSET</w:t>
            </w:r>
          </w:p>
        </w:tc>
        <w:tc>
          <w:tcPr>
            <w:tcW w:w="2571" w:type="dxa"/>
            <w:tcBorders>
              <w:top w:val="single" w:sz="4" w:space="0" w:color="auto"/>
              <w:left w:val="single" w:sz="4" w:space="0" w:color="auto"/>
              <w:bottom w:val="single" w:sz="4" w:space="0" w:color="auto"/>
              <w:right w:val="single" w:sz="4" w:space="0" w:color="auto"/>
            </w:tcBorders>
            <w:hideMark/>
          </w:tcPr>
          <w:p w14:paraId="136CA2EE" w14:textId="77777777" w:rsidR="00EE5860" w:rsidRPr="00441CD0" w:rsidRDefault="00EE5860" w:rsidP="00BB0E1F">
            <w:pPr>
              <w:pStyle w:val="TAC"/>
              <w:rPr>
                <w:lang w:val="de-DE"/>
              </w:rPr>
            </w:pPr>
            <w:r w:rsidRPr="00441CD0">
              <w:rPr>
                <w:lang w:val="de-DE"/>
              </w:rPr>
              <w:t>N4</w:t>
            </w:r>
          </w:p>
        </w:tc>
        <w:tc>
          <w:tcPr>
            <w:tcW w:w="4437" w:type="dxa"/>
            <w:tcBorders>
              <w:top w:val="single" w:sz="4" w:space="0" w:color="auto"/>
              <w:left w:val="single" w:sz="4" w:space="0" w:color="auto"/>
              <w:bottom w:val="single" w:sz="4" w:space="0" w:color="auto"/>
              <w:right w:val="single" w:sz="4" w:space="0" w:color="auto"/>
            </w:tcBorders>
            <w:hideMark/>
          </w:tcPr>
          <w:p w14:paraId="49B341AD" w14:textId="4922B4BB" w:rsidR="00EE5860" w:rsidRPr="00441CD0" w:rsidRDefault="00EE5860" w:rsidP="00BB0E1F">
            <w:pPr>
              <w:pStyle w:val="TAL"/>
              <w:rPr>
                <w:lang w:val="x-none"/>
              </w:rPr>
            </w:pPr>
            <w:r w:rsidRPr="00441CD0">
              <w:t xml:space="preserve">SMF support of PFCP sessions successively controlled by different SMFs of a same SMF Set (see </w:t>
            </w:r>
            <w:r w:rsidR="00415C19" w:rsidRPr="00441CD0">
              <w:t>clause</w:t>
            </w:r>
            <w:r w:rsidR="00415C19">
              <w:t> </w:t>
            </w:r>
            <w:r w:rsidR="00415C19" w:rsidRPr="00441CD0">
              <w:t>5</w:t>
            </w:r>
            <w:r w:rsidRPr="00441CD0">
              <w:t>.22).</w:t>
            </w:r>
          </w:p>
        </w:tc>
      </w:tr>
      <w:tr w:rsidR="00EE5860" w:rsidRPr="00441CD0" w14:paraId="3D92CCDB"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6FA96E18" w14:textId="77777777" w:rsidR="00EE5860" w:rsidRPr="00441CD0" w:rsidRDefault="00EE5860" w:rsidP="00BB0E1F">
            <w:pPr>
              <w:pStyle w:val="TAC"/>
            </w:pPr>
            <w:r w:rsidRPr="00441CD0">
              <w:t>5/5</w:t>
            </w:r>
          </w:p>
        </w:tc>
        <w:tc>
          <w:tcPr>
            <w:tcW w:w="0" w:type="auto"/>
            <w:tcBorders>
              <w:top w:val="single" w:sz="4" w:space="0" w:color="auto"/>
              <w:left w:val="single" w:sz="4" w:space="0" w:color="auto"/>
              <w:bottom w:val="single" w:sz="4" w:space="0" w:color="auto"/>
              <w:right w:val="single" w:sz="4" w:space="0" w:color="auto"/>
            </w:tcBorders>
            <w:hideMark/>
          </w:tcPr>
          <w:p w14:paraId="51F18DB9" w14:textId="77777777" w:rsidR="00EE5860" w:rsidRPr="00441CD0" w:rsidRDefault="00EE5860" w:rsidP="00BB0E1F">
            <w:pPr>
              <w:pStyle w:val="TAC"/>
              <w:rPr>
                <w:lang w:val="x-none"/>
              </w:rPr>
            </w:pPr>
            <w:r w:rsidRPr="00441CD0">
              <w:t>BUNDL</w:t>
            </w:r>
          </w:p>
        </w:tc>
        <w:tc>
          <w:tcPr>
            <w:tcW w:w="2571" w:type="dxa"/>
            <w:tcBorders>
              <w:top w:val="single" w:sz="4" w:space="0" w:color="auto"/>
              <w:left w:val="single" w:sz="4" w:space="0" w:color="auto"/>
              <w:bottom w:val="single" w:sz="4" w:space="0" w:color="auto"/>
              <w:right w:val="single" w:sz="4" w:space="0" w:color="auto"/>
            </w:tcBorders>
            <w:hideMark/>
          </w:tcPr>
          <w:p w14:paraId="3AD6C78D" w14:textId="77777777" w:rsidR="00EE5860" w:rsidRPr="00441CD0" w:rsidRDefault="00EE5860" w:rsidP="00BB0E1F">
            <w:pPr>
              <w:pStyle w:val="TAC"/>
              <w:rPr>
                <w:lang w:val="de-DE"/>
              </w:rPr>
            </w:pPr>
            <w:r w:rsidRPr="00441CD0">
              <w:t>Sxa, Sxb, Sxc, N4</w:t>
            </w:r>
          </w:p>
        </w:tc>
        <w:tc>
          <w:tcPr>
            <w:tcW w:w="4437" w:type="dxa"/>
            <w:tcBorders>
              <w:top w:val="single" w:sz="4" w:space="0" w:color="auto"/>
              <w:left w:val="single" w:sz="4" w:space="0" w:color="auto"/>
              <w:bottom w:val="single" w:sz="4" w:space="0" w:color="auto"/>
              <w:right w:val="single" w:sz="4" w:space="0" w:color="auto"/>
            </w:tcBorders>
            <w:hideMark/>
          </w:tcPr>
          <w:p w14:paraId="5CB241CA" w14:textId="41ED2C1C" w:rsidR="00EE5860" w:rsidRPr="00441CD0" w:rsidRDefault="00EE5860" w:rsidP="00BB0E1F">
            <w:pPr>
              <w:pStyle w:val="TAL"/>
              <w:rPr>
                <w:lang w:val="x-none"/>
              </w:rPr>
            </w:pPr>
            <w:r w:rsidRPr="00441CD0">
              <w:t>PFCP messages bund</w:t>
            </w:r>
            <w:r>
              <w:t>l</w:t>
            </w:r>
            <w:r w:rsidRPr="00441CD0">
              <w:t xml:space="preserve">ing (see </w:t>
            </w:r>
            <w:r w:rsidR="00415C19" w:rsidRPr="00441CD0">
              <w:t>clause</w:t>
            </w:r>
            <w:r w:rsidR="00415C19">
              <w:t> </w:t>
            </w:r>
            <w:r w:rsidR="00415C19" w:rsidRPr="00441CD0">
              <w:t>6</w:t>
            </w:r>
            <w:r w:rsidRPr="00441CD0">
              <w:t>.5) is supported by the CP function.</w:t>
            </w:r>
          </w:p>
        </w:tc>
      </w:tr>
      <w:tr w:rsidR="00EE5860" w:rsidRPr="00441CD0" w14:paraId="50DA1701" w14:textId="77777777" w:rsidTr="00BB0E1F">
        <w:trPr>
          <w:cantSplit/>
        </w:trPr>
        <w:tc>
          <w:tcPr>
            <w:tcW w:w="0" w:type="auto"/>
            <w:tcBorders>
              <w:top w:val="single" w:sz="4" w:space="0" w:color="auto"/>
              <w:left w:val="single" w:sz="4" w:space="0" w:color="auto"/>
              <w:bottom w:val="single" w:sz="4" w:space="0" w:color="auto"/>
              <w:right w:val="single" w:sz="4" w:space="0" w:color="auto"/>
            </w:tcBorders>
            <w:hideMark/>
          </w:tcPr>
          <w:p w14:paraId="43C9CBAB" w14:textId="77777777" w:rsidR="00EE5860" w:rsidRPr="00441CD0" w:rsidRDefault="00EE5860" w:rsidP="00BB0E1F">
            <w:pPr>
              <w:pStyle w:val="TAC"/>
            </w:pPr>
            <w:r w:rsidRPr="00441CD0">
              <w:t>5/6</w:t>
            </w:r>
          </w:p>
        </w:tc>
        <w:tc>
          <w:tcPr>
            <w:tcW w:w="0" w:type="auto"/>
            <w:tcBorders>
              <w:top w:val="single" w:sz="4" w:space="0" w:color="auto"/>
              <w:left w:val="single" w:sz="4" w:space="0" w:color="auto"/>
              <w:bottom w:val="single" w:sz="4" w:space="0" w:color="auto"/>
              <w:right w:val="single" w:sz="4" w:space="0" w:color="auto"/>
            </w:tcBorders>
            <w:hideMark/>
          </w:tcPr>
          <w:p w14:paraId="2F973E5B" w14:textId="77777777" w:rsidR="00EE5860" w:rsidRPr="00441CD0" w:rsidRDefault="00EE5860" w:rsidP="00BB0E1F">
            <w:pPr>
              <w:pStyle w:val="TAC"/>
              <w:rPr>
                <w:lang w:val="x-none"/>
              </w:rPr>
            </w:pPr>
            <w:r w:rsidRPr="00441CD0">
              <w:t>MPAS</w:t>
            </w:r>
          </w:p>
        </w:tc>
        <w:tc>
          <w:tcPr>
            <w:tcW w:w="2571" w:type="dxa"/>
            <w:tcBorders>
              <w:top w:val="single" w:sz="4" w:space="0" w:color="auto"/>
              <w:left w:val="single" w:sz="4" w:space="0" w:color="auto"/>
              <w:bottom w:val="single" w:sz="4" w:space="0" w:color="auto"/>
              <w:right w:val="single" w:sz="4" w:space="0" w:color="auto"/>
            </w:tcBorders>
            <w:hideMark/>
          </w:tcPr>
          <w:p w14:paraId="583FFDBA" w14:textId="77777777" w:rsidR="00EE5860" w:rsidRPr="00441CD0" w:rsidRDefault="00EE5860" w:rsidP="00BB0E1F">
            <w:pPr>
              <w:pStyle w:val="TAC"/>
            </w:pPr>
            <w:r w:rsidRPr="00441CD0">
              <w:t>N4</w:t>
            </w:r>
          </w:p>
        </w:tc>
        <w:tc>
          <w:tcPr>
            <w:tcW w:w="4437" w:type="dxa"/>
            <w:tcBorders>
              <w:top w:val="single" w:sz="4" w:space="0" w:color="auto"/>
              <w:left w:val="single" w:sz="4" w:space="0" w:color="auto"/>
              <w:bottom w:val="single" w:sz="4" w:space="0" w:color="auto"/>
              <w:right w:val="single" w:sz="4" w:space="0" w:color="auto"/>
            </w:tcBorders>
            <w:hideMark/>
          </w:tcPr>
          <w:p w14:paraId="29F5AC27" w14:textId="105F0C82" w:rsidR="00EE5860" w:rsidRPr="00441CD0" w:rsidRDefault="00EE5860" w:rsidP="00BB0E1F">
            <w:pPr>
              <w:pStyle w:val="TAL"/>
            </w:pPr>
            <w:r w:rsidRPr="00441CD0">
              <w:t xml:space="preserve">SMF support for multiple PFCP associations from an SMF set to a single UPF (see </w:t>
            </w:r>
            <w:r w:rsidR="00415C19" w:rsidRPr="00441CD0">
              <w:t>clause</w:t>
            </w:r>
            <w:r w:rsidR="00415C19">
              <w:t> </w:t>
            </w:r>
            <w:r w:rsidR="00415C19" w:rsidRPr="00441CD0">
              <w:t>5</w:t>
            </w:r>
            <w:r w:rsidRPr="00441CD0">
              <w:t>.22.3).</w:t>
            </w:r>
          </w:p>
        </w:tc>
      </w:tr>
      <w:tr w:rsidR="00EE5860" w:rsidRPr="00441CD0" w14:paraId="65DBC894"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59B15C1A" w14:textId="77777777" w:rsidR="00EE5860" w:rsidRPr="00441CD0" w:rsidRDefault="00EE5860" w:rsidP="00BB0E1F">
            <w:pPr>
              <w:pStyle w:val="TAC"/>
              <w:rPr>
                <w:lang w:val="fr-FR"/>
              </w:rPr>
            </w:pPr>
            <w:r w:rsidRPr="00441CD0">
              <w:rPr>
                <w:lang w:val="fr-FR"/>
              </w:rPr>
              <w:t>5/7</w:t>
            </w:r>
          </w:p>
        </w:tc>
        <w:tc>
          <w:tcPr>
            <w:tcW w:w="0" w:type="auto"/>
            <w:tcBorders>
              <w:top w:val="single" w:sz="4" w:space="0" w:color="auto"/>
              <w:left w:val="single" w:sz="4" w:space="0" w:color="auto"/>
              <w:bottom w:val="single" w:sz="4" w:space="0" w:color="auto"/>
              <w:right w:val="single" w:sz="4" w:space="0" w:color="auto"/>
            </w:tcBorders>
          </w:tcPr>
          <w:p w14:paraId="04272A04" w14:textId="77777777" w:rsidR="00EE5860" w:rsidRPr="00441CD0" w:rsidRDefault="00EE5860" w:rsidP="00BB0E1F">
            <w:pPr>
              <w:pStyle w:val="TAC"/>
              <w:rPr>
                <w:lang w:val="fr-FR"/>
              </w:rPr>
            </w:pPr>
            <w:r w:rsidRPr="00441CD0">
              <w:rPr>
                <w:lang w:val="fr-FR"/>
              </w:rPr>
              <w:t>ARDR</w:t>
            </w:r>
          </w:p>
        </w:tc>
        <w:tc>
          <w:tcPr>
            <w:tcW w:w="2571" w:type="dxa"/>
            <w:tcBorders>
              <w:top w:val="single" w:sz="4" w:space="0" w:color="auto"/>
              <w:left w:val="single" w:sz="4" w:space="0" w:color="auto"/>
              <w:bottom w:val="single" w:sz="4" w:space="0" w:color="auto"/>
              <w:right w:val="single" w:sz="4" w:space="0" w:color="auto"/>
            </w:tcBorders>
          </w:tcPr>
          <w:p w14:paraId="6D838363" w14:textId="77777777" w:rsidR="00EE5860" w:rsidRPr="00441CD0" w:rsidRDefault="00EE5860" w:rsidP="00BB0E1F">
            <w:pPr>
              <w:pStyle w:val="TAC"/>
              <w:rPr>
                <w:lang w:val="fr-FR"/>
              </w:rPr>
            </w:pPr>
            <w:r w:rsidRPr="00441CD0">
              <w:rPr>
                <w:lang w:val="fr-FR"/>
              </w:rPr>
              <w:t>Sxb, N4</w:t>
            </w:r>
          </w:p>
        </w:tc>
        <w:tc>
          <w:tcPr>
            <w:tcW w:w="4437" w:type="dxa"/>
            <w:tcBorders>
              <w:top w:val="single" w:sz="4" w:space="0" w:color="auto"/>
              <w:left w:val="single" w:sz="4" w:space="0" w:color="auto"/>
              <w:bottom w:val="single" w:sz="4" w:space="0" w:color="auto"/>
              <w:right w:val="single" w:sz="4" w:space="0" w:color="auto"/>
            </w:tcBorders>
          </w:tcPr>
          <w:p w14:paraId="6954660C" w14:textId="383E9A5A" w:rsidR="00EE5860" w:rsidRPr="00441CD0" w:rsidRDefault="00EE5860" w:rsidP="00BB0E1F">
            <w:pPr>
              <w:pStyle w:val="TAL"/>
              <w:rPr>
                <w:lang w:val="fr-FR"/>
              </w:rPr>
            </w:pPr>
            <w:r w:rsidRPr="00441CD0">
              <w:rPr>
                <w:lang w:val="fr-FR"/>
              </w:rPr>
              <w:t xml:space="preserve">CP function supports Additional Usage Reports in the </w:t>
            </w:r>
            <w:r w:rsidRPr="00441CD0">
              <w:rPr>
                <w:lang w:val="en-US"/>
              </w:rPr>
              <w:t xml:space="preserve">PFCP Session Deletion Response (see </w:t>
            </w:r>
            <w:r w:rsidR="00415C19" w:rsidRPr="00441CD0">
              <w:rPr>
                <w:lang w:val="en-US"/>
              </w:rPr>
              <w:t>clause</w:t>
            </w:r>
            <w:r w:rsidR="00415C19">
              <w:rPr>
                <w:lang w:val="en-US"/>
              </w:rPr>
              <w:t> </w:t>
            </w:r>
            <w:r w:rsidR="00415C19" w:rsidRPr="00441CD0">
              <w:rPr>
                <w:lang w:val="en-US"/>
              </w:rPr>
              <w:t>5</w:t>
            </w:r>
            <w:r w:rsidRPr="00441CD0">
              <w:rPr>
                <w:lang w:val="en-US"/>
              </w:rPr>
              <w:t>.2.2.3.1).</w:t>
            </w:r>
          </w:p>
        </w:tc>
      </w:tr>
      <w:tr w:rsidR="00EE5860" w:rsidRPr="00441CD0" w14:paraId="5C6852C5" w14:textId="77777777" w:rsidTr="00BB0E1F">
        <w:trPr>
          <w:cantSplit/>
        </w:trPr>
        <w:tc>
          <w:tcPr>
            <w:tcW w:w="0" w:type="auto"/>
            <w:tcBorders>
              <w:top w:val="single" w:sz="4" w:space="0" w:color="auto"/>
              <w:left w:val="single" w:sz="4" w:space="0" w:color="auto"/>
              <w:bottom w:val="single" w:sz="4" w:space="0" w:color="auto"/>
              <w:right w:val="single" w:sz="4" w:space="0" w:color="auto"/>
            </w:tcBorders>
          </w:tcPr>
          <w:p w14:paraId="3BAAB706" w14:textId="77777777" w:rsidR="00EE5860" w:rsidRDefault="00EE5860" w:rsidP="00BB0E1F">
            <w:pPr>
              <w:pStyle w:val="TAC"/>
              <w:rPr>
                <w:lang w:val="fr-FR"/>
              </w:rPr>
            </w:pPr>
            <w:r>
              <w:rPr>
                <w:lang w:val="fr-FR"/>
              </w:rPr>
              <w:t>5/8</w:t>
            </w:r>
          </w:p>
        </w:tc>
        <w:tc>
          <w:tcPr>
            <w:tcW w:w="0" w:type="auto"/>
            <w:tcBorders>
              <w:top w:val="single" w:sz="4" w:space="0" w:color="auto"/>
              <w:left w:val="single" w:sz="4" w:space="0" w:color="auto"/>
              <w:bottom w:val="single" w:sz="4" w:space="0" w:color="auto"/>
              <w:right w:val="single" w:sz="4" w:space="0" w:color="auto"/>
            </w:tcBorders>
          </w:tcPr>
          <w:p w14:paraId="1F3C322E" w14:textId="77777777" w:rsidR="00EE5860" w:rsidRDefault="00EE5860" w:rsidP="00BB0E1F">
            <w:pPr>
              <w:pStyle w:val="TAC"/>
              <w:rPr>
                <w:lang w:val="fr-FR"/>
              </w:rPr>
            </w:pPr>
            <w:r>
              <w:rPr>
                <w:lang w:val="fr-FR"/>
              </w:rPr>
              <w:t>UIAUR</w:t>
            </w:r>
          </w:p>
        </w:tc>
        <w:tc>
          <w:tcPr>
            <w:tcW w:w="2571" w:type="dxa"/>
            <w:tcBorders>
              <w:top w:val="single" w:sz="4" w:space="0" w:color="auto"/>
              <w:left w:val="single" w:sz="4" w:space="0" w:color="auto"/>
              <w:bottom w:val="single" w:sz="4" w:space="0" w:color="auto"/>
              <w:right w:val="single" w:sz="4" w:space="0" w:color="auto"/>
            </w:tcBorders>
          </w:tcPr>
          <w:p w14:paraId="635DCFBF" w14:textId="77777777" w:rsidR="00EE5860" w:rsidRDefault="00EE5860" w:rsidP="00BB0E1F">
            <w:pPr>
              <w:pStyle w:val="TAC"/>
              <w:rPr>
                <w:lang w:val="fr-FR"/>
              </w:rPr>
            </w:pPr>
            <w:r>
              <w:rPr>
                <w:lang w:val="fr-FR"/>
              </w:rPr>
              <w:t>Sxb, N4</w:t>
            </w:r>
          </w:p>
        </w:tc>
        <w:tc>
          <w:tcPr>
            <w:tcW w:w="4437" w:type="dxa"/>
            <w:tcBorders>
              <w:top w:val="single" w:sz="4" w:space="0" w:color="auto"/>
              <w:left w:val="single" w:sz="4" w:space="0" w:color="auto"/>
              <w:bottom w:val="single" w:sz="4" w:space="0" w:color="auto"/>
              <w:right w:val="single" w:sz="4" w:space="0" w:color="auto"/>
            </w:tcBorders>
          </w:tcPr>
          <w:p w14:paraId="20F7C5B4" w14:textId="3FDF3692" w:rsidR="00EE5860" w:rsidRPr="00045F4E" w:rsidRDefault="00EE5860" w:rsidP="00BB0E1F">
            <w:pPr>
              <w:pStyle w:val="TAL"/>
            </w:pPr>
            <w:r w:rsidRPr="00045F4E">
              <w:t>CP function supports</w:t>
            </w:r>
            <w:r>
              <w:t xml:space="preserve"> the </w:t>
            </w:r>
            <w:r w:rsidRPr="00BC764B">
              <w:rPr>
                <w:lang w:val="en-US"/>
              </w:rPr>
              <w:t>UE IP Address Usage</w:t>
            </w:r>
            <w:r>
              <w:t xml:space="preserve"> Reporting feature, i.e.</w:t>
            </w:r>
            <w:r w:rsidRPr="00045F4E">
              <w:t xml:space="preserve"> receiving and handling of </w:t>
            </w:r>
            <w:r>
              <w:t>UE IP Address Usage Information</w:t>
            </w:r>
            <w:r w:rsidRPr="00045F4E">
              <w:t xml:space="preserve"> </w:t>
            </w:r>
            <w:r>
              <w:t xml:space="preserve">IE </w:t>
            </w:r>
            <w:r w:rsidRPr="00045F4E">
              <w:t xml:space="preserve">(see </w:t>
            </w:r>
            <w:r w:rsidR="00415C19" w:rsidRPr="00045F4E">
              <w:t>clause</w:t>
            </w:r>
            <w:r w:rsidR="00415C19">
              <w:t> </w:t>
            </w:r>
            <w:r w:rsidR="00415C19" w:rsidRPr="00045F4E">
              <w:t>5</w:t>
            </w:r>
            <w:r w:rsidRPr="00045F4E">
              <w:t>.21.3</w:t>
            </w:r>
            <w:r>
              <w:t>.2</w:t>
            </w:r>
            <w:r w:rsidRPr="00045F4E">
              <w:t xml:space="preserve">). </w:t>
            </w:r>
          </w:p>
        </w:tc>
      </w:tr>
      <w:tr w:rsidR="00EE5860" w:rsidRPr="00441CD0" w14:paraId="49A32E6D" w14:textId="77777777" w:rsidTr="00BB0E1F">
        <w:trPr>
          <w:cantSplit/>
        </w:trPr>
        <w:tc>
          <w:tcPr>
            <w:tcW w:w="9523" w:type="dxa"/>
            <w:gridSpan w:val="4"/>
            <w:tcBorders>
              <w:top w:val="single" w:sz="4" w:space="0" w:color="auto"/>
              <w:left w:val="single" w:sz="4" w:space="0" w:color="auto"/>
              <w:bottom w:val="single" w:sz="4" w:space="0" w:color="auto"/>
              <w:right w:val="single" w:sz="4" w:space="0" w:color="auto"/>
            </w:tcBorders>
            <w:hideMark/>
          </w:tcPr>
          <w:p w14:paraId="293C3B3D" w14:textId="77777777" w:rsidR="00EE5860" w:rsidRPr="00441CD0" w:rsidRDefault="00EE5860" w:rsidP="00BB0E1F">
            <w:pPr>
              <w:pStyle w:val="TAN"/>
              <w:rPr>
                <w:bCs/>
              </w:rPr>
            </w:pPr>
            <w:r w:rsidRPr="00441CD0">
              <w:t xml:space="preserve">Feature Octet / Bit: The octet and bit number within the </w:t>
            </w:r>
            <w:r w:rsidRPr="00441CD0">
              <w:rPr>
                <w:bCs/>
              </w:rPr>
              <w:t>Supported-Features IE, e.g. "5 / 1".</w:t>
            </w:r>
          </w:p>
          <w:p w14:paraId="06B96DAD" w14:textId="77777777" w:rsidR="00EE5860" w:rsidRPr="00441CD0" w:rsidRDefault="00EE5860" w:rsidP="00BB0E1F">
            <w:pPr>
              <w:pStyle w:val="TAN"/>
              <w:rPr>
                <w:bCs/>
              </w:rPr>
            </w:pPr>
            <w:r w:rsidRPr="00441CD0">
              <w:rPr>
                <w:bCs/>
              </w:rPr>
              <w:t>Feature: A short name that can be used to refer to the octet / bit and to the feature.</w:t>
            </w:r>
          </w:p>
          <w:p w14:paraId="12B14983" w14:textId="77777777" w:rsidR="00EE5860" w:rsidRPr="00441CD0" w:rsidRDefault="00EE5860" w:rsidP="00BB0E1F">
            <w:pPr>
              <w:pStyle w:val="TAN"/>
              <w:rPr>
                <w:bCs/>
              </w:rPr>
            </w:pPr>
            <w:r w:rsidRPr="00441CD0">
              <w:rPr>
                <w:bCs/>
              </w:rPr>
              <w:t>Interface: A list of applicable interfaces to the feature.</w:t>
            </w:r>
          </w:p>
          <w:p w14:paraId="365DDAE4" w14:textId="77777777" w:rsidR="00EE5860" w:rsidRPr="00441CD0" w:rsidRDefault="00EE5860" w:rsidP="00BB0E1F">
            <w:pPr>
              <w:pStyle w:val="TAN"/>
            </w:pPr>
            <w:r w:rsidRPr="00441CD0">
              <w:t>Description: A clear textual description of the feature.</w:t>
            </w:r>
          </w:p>
        </w:tc>
      </w:tr>
    </w:tbl>
    <w:p w14:paraId="1438DE06" w14:textId="77777777" w:rsidR="00EE5860" w:rsidRPr="00441CD0" w:rsidRDefault="00EE5860" w:rsidP="00EE5860">
      <w:pPr>
        <w:rPr>
          <w:lang w:eastAsia="zh-CN"/>
        </w:rPr>
      </w:pPr>
    </w:p>
    <w:p w14:paraId="64AA3829" w14:textId="77777777" w:rsidR="00EE5860" w:rsidRPr="00441CD0" w:rsidRDefault="00EE5860" w:rsidP="00EE5860">
      <w:pPr>
        <w:pStyle w:val="Heading3"/>
      </w:pPr>
      <w:bookmarkStart w:id="5810" w:name="_Toc19717404"/>
      <w:bookmarkStart w:id="5811" w:name="_Toc27490905"/>
      <w:bookmarkStart w:id="5812" w:name="_Toc27557198"/>
      <w:bookmarkStart w:id="5813" w:name="_Toc27724115"/>
      <w:bookmarkStart w:id="5814" w:name="_Toc36031189"/>
      <w:bookmarkStart w:id="5815" w:name="_Toc36043109"/>
      <w:bookmarkStart w:id="5816" w:name="_Toc36814434"/>
      <w:bookmarkStart w:id="5817" w:name="_Toc44689292"/>
      <w:bookmarkStart w:id="5818" w:name="_Toc44924046"/>
      <w:bookmarkStart w:id="5819" w:name="_Toc51861016"/>
      <w:bookmarkStart w:id="5820" w:name="_Toc57930787"/>
      <w:bookmarkStart w:id="5821" w:name="_Toc57931417"/>
      <w:bookmarkStart w:id="5822" w:name="_Toc160974543"/>
      <w:r w:rsidRPr="00441CD0">
        <w:t>8.</w:t>
      </w:r>
      <w:r w:rsidRPr="00441CD0">
        <w:rPr>
          <w:lang w:val="en-US"/>
        </w:rPr>
        <w:t>2.59</w:t>
      </w:r>
      <w:r w:rsidRPr="00441CD0">
        <w:tab/>
        <w:t>Usage Information</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71396EA2" w14:textId="77777777" w:rsidR="00EE5860" w:rsidRPr="00441CD0" w:rsidRDefault="00EE5860" w:rsidP="00EE5860">
      <w:pPr>
        <w:rPr>
          <w:lang w:eastAsia="zh-CN"/>
        </w:rPr>
      </w:pPr>
      <w:r w:rsidRPr="00441CD0">
        <w:t xml:space="preserve">The </w:t>
      </w:r>
      <w:r w:rsidRPr="00441CD0">
        <w:rPr>
          <w:lang w:val="en-US" w:eastAsia="zh-CN"/>
        </w:rPr>
        <w:t xml:space="preserve">Usage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8.2.59-1. It provides additional information on the Usage Report.</w:t>
      </w:r>
    </w:p>
    <w:p w14:paraId="435632B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1"/>
        <w:gridCol w:w="498"/>
        <w:gridCol w:w="69"/>
        <w:gridCol w:w="520"/>
        <w:gridCol w:w="588"/>
        <w:gridCol w:w="589"/>
        <w:gridCol w:w="588"/>
      </w:tblGrid>
      <w:tr w:rsidR="00EE5860" w:rsidRPr="00441CD0" w14:paraId="160D8940" w14:textId="77777777" w:rsidTr="00BB0E1F">
        <w:trPr>
          <w:jc w:val="center"/>
        </w:trPr>
        <w:tc>
          <w:tcPr>
            <w:tcW w:w="151" w:type="dxa"/>
            <w:tcBorders>
              <w:top w:val="single" w:sz="6" w:space="0" w:color="auto"/>
              <w:left w:val="single" w:sz="6" w:space="0" w:color="auto"/>
              <w:bottom w:val="nil"/>
              <w:right w:val="nil"/>
            </w:tcBorders>
          </w:tcPr>
          <w:p w14:paraId="5CE465AE" w14:textId="77777777" w:rsidR="00EE5860" w:rsidRPr="00441CD0" w:rsidRDefault="00EE5860" w:rsidP="00BB0E1F">
            <w:pPr>
              <w:pStyle w:val="TAC"/>
            </w:pPr>
          </w:p>
        </w:tc>
        <w:tc>
          <w:tcPr>
            <w:tcW w:w="1104" w:type="dxa"/>
            <w:tcBorders>
              <w:top w:val="single" w:sz="6" w:space="0" w:color="auto"/>
              <w:left w:val="nil"/>
              <w:bottom w:val="nil"/>
              <w:right w:val="nil"/>
            </w:tcBorders>
          </w:tcPr>
          <w:p w14:paraId="411D9DD3"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283C8A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5A50069" w14:textId="77777777" w:rsidR="00EE5860" w:rsidRPr="00441CD0" w:rsidRDefault="00EE5860" w:rsidP="00BB0E1F">
            <w:pPr>
              <w:pStyle w:val="TAC"/>
            </w:pPr>
          </w:p>
        </w:tc>
      </w:tr>
      <w:tr w:rsidR="00EE5860" w:rsidRPr="00441CD0" w14:paraId="2FE59979" w14:textId="77777777" w:rsidTr="00BB0E1F">
        <w:trPr>
          <w:jc w:val="center"/>
        </w:trPr>
        <w:tc>
          <w:tcPr>
            <w:tcW w:w="151" w:type="dxa"/>
            <w:tcBorders>
              <w:top w:val="nil"/>
              <w:left w:val="single" w:sz="6" w:space="0" w:color="auto"/>
              <w:bottom w:val="nil"/>
              <w:right w:val="nil"/>
            </w:tcBorders>
          </w:tcPr>
          <w:p w14:paraId="20570C35" w14:textId="77777777" w:rsidR="00EE5860" w:rsidRPr="00441CD0" w:rsidRDefault="00EE5860" w:rsidP="00BB0E1F">
            <w:pPr>
              <w:pStyle w:val="TAC"/>
            </w:pPr>
          </w:p>
        </w:tc>
        <w:tc>
          <w:tcPr>
            <w:tcW w:w="1104" w:type="dxa"/>
            <w:tcBorders>
              <w:top w:val="nil"/>
              <w:left w:val="nil"/>
              <w:bottom w:val="nil"/>
              <w:right w:val="nil"/>
            </w:tcBorders>
            <w:hideMark/>
          </w:tcPr>
          <w:p w14:paraId="467C0A5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FA4C7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F7520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74713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D27D399"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5BED6A26"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E0E1E4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EAC67E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71AE82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48F4D6" w14:textId="77777777" w:rsidR="00EE5860" w:rsidRPr="00441CD0" w:rsidRDefault="00EE5860" w:rsidP="00BB0E1F">
            <w:pPr>
              <w:pStyle w:val="TAC"/>
            </w:pPr>
          </w:p>
        </w:tc>
      </w:tr>
      <w:tr w:rsidR="00EE5860" w:rsidRPr="00441CD0" w14:paraId="0B53CD9A" w14:textId="77777777" w:rsidTr="00BB0E1F">
        <w:trPr>
          <w:jc w:val="center"/>
        </w:trPr>
        <w:tc>
          <w:tcPr>
            <w:tcW w:w="151" w:type="dxa"/>
            <w:tcBorders>
              <w:top w:val="nil"/>
              <w:left w:val="single" w:sz="6" w:space="0" w:color="auto"/>
              <w:bottom w:val="nil"/>
              <w:right w:val="nil"/>
            </w:tcBorders>
          </w:tcPr>
          <w:p w14:paraId="163D87B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8CE36E"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4FDCC47" w14:textId="77777777" w:rsidR="00EE5860" w:rsidRPr="00441CD0" w:rsidRDefault="00EE5860" w:rsidP="00BB0E1F">
            <w:pPr>
              <w:pStyle w:val="TAC"/>
            </w:pPr>
            <w:r w:rsidRPr="00441CD0">
              <w:t xml:space="preserve">Type = </w:t>
            </w:r>
            <w:r w:rsidRPr="00441CD0">
              <w:rPr>
                <w:lang w:val="sv-SE"/>
              </w:rPr>
              <w:t>90</w:t>
            </w:r>
            <w:r w:rsidRPr="00441CD0">
              <w:t xml:space="preserve"> (decimal)</w:t>
            </w:r>
          </w:p>
        </w:tc>
        <w:tc>
          <w:tcPr>
            <w:tcW w:w="588" w:type="dxa"/>
            <w:tcBorders>
              <w:top w:val="nil"/>
              <w:left w:val="single" w:sz="4" w:space="0" w:color="auto"/>
              <w:bottom w:val="nil"/>
              <w:right w:val="single" w:sz="6" w:space="0" w:color="auto"/>
            </w:tcBorders>
          </w:tcPr>
          <w:p w14:paraId="3792870D" w14:textId="77777777" w:rsidR="00EE5860" w:rsidRPr="00441CD0" w:rsidRDefault="00EE5860" w:rsidP="00BB0E1F">
            <w:pPr>
              <w:pStyle w:val="TAC"/>
            </w:pPr>
          </w:p>
        </w:tc>
      </w:tr>
      <w:tr w:rsidR="00EE5860" w:rsidRPr="00441CD0" w14:paraId="630A62A1" w14:textId="77777777" w:rsidTr="00BB0E1F">
        <w:trPr>
          <w:jc w:val="center"/>
        </w:trPr>
        <w:tc>
          <w:tcPr>
            <w:tcW w:w="151" w:type="dxa"/>
            <w:tcBorders>
              <w:top w:val="nil"/>
              <w:left w:val="single" w:sz="6" w:space="0" w:color="auto"/>
              <w:bottom w:val="nil"/>
              <w:right w:val="nil"/>
            </w:tcBorders>
          </w:tcPr>
          <w:p w14:paraId="290332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AA9197A"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4443467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F25742" w14:textId="77777777" w:rsidR="00EE5860" w:rsidRPr="00441CD0" w:rsidRDefault="00EE5860" w:rsidP="00BB0E1F">
            <w:pPr>
              <w:pStyle w:val="TAC"/>
            </w:pPr>
          </w:p>
        </w:tc>
      </w:tr>
      <w:tr w:rsidR="00EE5860" w:rsidRPr="00441CD0" w14:paraId="7F1F4CF3" w14:textId="77777777" w:rsidTr="00BB0E1F">
        <w:trPr>
          <w:jc w:val="center"/>
        </w:trPr>
        <w:tc>
          <w:tcPr>
            <w:tcW w:w="151" w:type="dxa"/>
            <w:tcBorders>
              <w:top w:val="nil"/>
              <w:left w:val="single" w:sz="6" w:space="0" w:color="auto"/>
              <w:bottom w:val="nil"/>
              <w:right w:val="nil"/>
            </w:tcBorders>
          </w:tcPr>
          <w:p w14:paraId="2076AAA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7DC5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446" w:type="dxa"/>
            <w:gridSpan w:val="5"/>
            <w:tcBorders>
              <w:top w:val="single" w:sz="4" w:space="0" w:color="auto"/>
              <w:left w:val="single" w:sz="4" w:space="0" w:color="auto"/>
              <w:bottom w:val="single" w:sz="4" w:space="0" w:color="auto"/>
              <w:right w:val="single" w:sz="4" w:space="0" w:color="auto"/>
            </w:tcBorders>
            <w:hideMark/>
          </w:tcPr>
          <w:p w14:paraId="0B144A40" w14:textId="77777777" w:rsidR="00EE5860" w:rsidRPr="00441CD0" w:rsidRDefault="00EE5860" w:rsidP="00BB0E1F">
            <w:pPr>
              <w:pStyle w:val="TAC"/>
              <w:rPr>
                <w:lang w:eastAsia="zh-CN"/>
              </w:rPr>
            </w:pPr>
            <w:r w:rsidRPr="00441CD0">
              <w:rPr>
                <w:lang w:eastAsia="zh-CN"/>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24711DAB" w14:textId="77777777" w:rsidR="00EE5860" w:rsidRPr="00441CD0" w:rsidRDefault="00EE5860" w:rsidP="00BB0E1F">
            <w:pPr>
              <w:pStyle w:val="TAC"/>
              <w:rPr>
                <w:lang w:val="sv-SE" w:eastAsia="zh-CN"/>
              </w:rPr>
            </w:pPr>
            <w:r w:rsidRPr="00441CD0">
              <w:rPr>
                <w:lang w:val="sv-SE" w:eastAsia="zh-CN"/>
              </w:rPr>
              <w:t>UBE</w:t>
            </w:r>
          </w:p>
        </w:tc>
        <w:tc>
          <w:tcPr>
            <w:tcW w:w="520" w:type="dxa"/>
            <w:tcBorders>
              <w:top w:val="single" w:sz="4" w:space="0" w:color="auto"/>
              <w:left w:val="single" w:sz="4" w:space="0" w:color="auto"/>
              <w:bottom w:val="single" w:sz="4" w:space="0" w:color="auto"/>
              <w:right w:val="single" w:sz="4" w:space="0" w:color="auto"/>
            </w:tcBorders>
            <w:hideMark/>
          </w:tcPr>
          <w:p w14:paraId="228BE73D" w14:textId="77777777" w:rsidR="00EE5860" w:rsidRPr="00441CD0" w:rsidRDefault="00EE5860" w:rsidP="00BB0E1F">
            <w:pPr>
              <w:pStyle w:val="TAC"/>
              <w:rPr>
                <w:lang w:val="sv-SE" w:eastAsia="zh-CN"/>
              </w:rPr>
            </w:pPr>
            <w:r w:rsidRPr="00441CD0">
              <w:rPr>
                <w:lang w:val="sv-SE" w:eastAsia="zh-CN"/>
              </w:rPr>
              <w:t>UAE</w:t>
            </w:r>
          </w:p>
        </w:tc>
        <w:tc>
          <w:tcPr>
            <w:tcW w:w="588" w:type="dxa"/>
            <w:tcBorders>
              <w:top w:val="single" w:sz="4" w:space="0" w:color="auto"/>
              <w:left w:val="single" w:sz="4" w:space="0" w:color="auto"/>
              <w:bottom w:val="single" w:sz="4" w:space="0" w:color="auto"/>
              <w:right w:val="single" w:sz="4" w:space="0" w:color="auto"/>
            </w:tcBorders>
            <w:hideMark/>
          </w:tcPr>
          <w:p w14:paraId="6C32D8E3" w14:textId="77777777" w:rsidR="00EE5860" w:rsidRPr="00441CD0" w:rsidRDefault="00EE5860" w:rsidP="00BB0E1F">
            <w:pPr>
              <w:pStyle w:val="TAC"/>
              <w:rPr>
                <w:lang w:val="x-none" w:eastAsia="zh-CN"/>
              </w:rPr>
            </w:pPr>
            <w:r w:rsidRPr="00441CD0">
              <w:rPr>
                <w:lang w:eastAsia="zh-CN"/>
              </w:rPr>
              <w:t>AFT</w:t>
            </w:r>
          </w:p>
        </w:tc>
        <w:tc>
          <w:tcPr>
            <w:tcW w:w="589" w:type="dxa"/>
            <w:tcBorders>
              <w:top w:val="single" w:sz="4" w:space="0" w:color="auto"/>
              <w:left w:val="single" w:sz="4" w:space="0" w:color="auto"/>
              <w:bottom w:val="single" w:sz="4" w:space="0" w:color="auto"/>
              <w:right w:val="single" w:sz="4" w:space="0" w:color="auto"/>
            </w:tcBorders>
            <w:hideMark/>
          </w:tcPr>
          <w:p w14:paraId="75B77279" w14:textId="77777777" w:rsidR="00EE5860" w:rsidRPr="00441CD0" w:rsidRDefault="00EE5860" w:rsidP="00BB0E1F">
            <w:pPr>
              <w:pStyle w:val="TAC"/>
              <w:rPr>
                <w:lang w:eastAsia="zh-CN"/>
              </w:rPr>
            </w:pPr>
            <w:r w:rsidRPr="00441CD0">
              <w:rPr>
                <w:lang w:eastAsia="zh-CN"/>
              </w:rPr>
              <w:t>BEF</w:t>
            </w:r>
          </w:p>
        </w:tc>
        <w:tc>
          <w:tcPr>
            <w:tcW w:w="588" w:type="dxa"/>
            <w:tcBorders>
              <w:top w:val="nil"/>
              <w:left w:val="single" w:sz="4" w:space="0" w:color="auto"/>
              <w:bottom w:val="nil"/>
              <w:right w:val="single" w:sz="6" w:space="0" w:color="auto"/>
            </w:tcBorders>
          </w:tcPr>
          <w:p w14:paraId="19AF8F75" w14:textId="77777777" w:rsidR="00EE5860" w:rsidRPr="00441CD0" w:rsidRDefault="00EE5860" w:rsidP="00BB0E1F">
            <w:pPr>
              <w:pStyle w:val="TAC"/>
            </w:pPr>
          </w:p>
        </w:tc>
      </w:tr>
      <w:tr w:rsidR="00EE5860" w:rsidRPr="00441CD0" w14:paraId="31FF3C1F" w14:textId="77777777" w:rsidTr="00BB0E1F">
        <w:trPr>
          <w:jc w:val="center"/>
        </w:trPr>
        <w:tc>
          <w:tcPr>
            <w:tcW w:w="151" w:type="dxa"/>
            <w:tcBorders>
              <w:top w:val="nil"/>
              <w:left w:val="single" w:sz="6" w:space="0" w:color="auto"/>
              <w:bottom w:val="single" w:sz="4" w:space="0" w:color="auto"/>
              <w:right w:val="nil"/>
            </w:tcBorders>
          </w:tcPr>
          <w:p w14:paraId="6ED7F11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D4A335C" w14:textId="77777777" w:rsidR="00EE5860" w:rsidRPr="00441CD0" w:rsidRDefault="00EE5860" w:rsidP="00BB0E1F">
            <w:pPr>
              <w:pStyle w:val="TAC"/>
            </w:pPr>
            <w:r w:rsidRPr="00441CD0">
              <w:rPr>
                <w:lang w:eastAsia="zh-CN"/>
              </w:rPr>
              <w:t>6</w:t>
            </w:r>
            <w:r w:rsidRPr="00441CD0">
              <w:t xml:space="preserve">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52A14F6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70DDF2" w14:textId="77777777" w:rsidR="00EE5860" w:rsidRPr="00441CD0" w:rsidRDefault="00EE5860" w:rsidP="00BB0E1F">
            <w:pPr>
              <w:pStyle w:val="TAC"/>
              <w:rPr>
                <w:lang w:val="x-none"/>
              </w:rPr>
            </w:pPr>
          </w:p>
        </w:tc>
      </w:tr>
    </w:tbl>
    <w:p w14:paraId="27B2356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2.59</w:t>
      </w:r>
      <w:r w:rsidRPr="00441CD0">
        <w:rPr>
          <w:lang w:eastAsia="zh-CN"/>
        </w:rPr>
        <w:t>-</w:t>
      </w:r>
      <w:r w:rsidRPr="00441CD0">
        <w:rPr>
          <w:lang w:eastAsia="ja-JP"/>
        </w:rPr>
        <w:t>1</w:t>
      </w:r>
      <w:r w:rsidRPr="00441CD0">
        <w:t xml:space="preserve">: </w:t>
      </w:r>
      <w:r w:rsidRPr="00441CD0">
        <w:rPr>
          <w:lang w:eastAsia="ja-JP"/>
        </w:rPr>
        <w:t>Usage Information</w:t>
      </w:r>
    </w:p>
    <w:p w14:paraId="7AB65B9E" w14:textId="77777777" w:rsidR="00EE5860" w:rsidRPr="00441CD0" w:rsidRDefault="00EE5860" w:rsidP="00EE5860">
      <w:pPr>
        <w:rPr>
          <w:noProof/>
        </w:rPr>
      </w:pPr>
      <w:r w:rsidRPr="00441CD0">
        <w:rPr>
          <w:noProof/>
        </w:rPr>
        <w:t>Octet 5 shall be encoded as follows:</w:t>
      </w:r>
    </w:p>
    <w:p w14:paraId="40E5C1FF" w14:textId="77777777" w:rsidR="00EE5860" w:rsidRPr="00441CD0" w:rsidRDefault="00EE5860" w:rsidP="00EE5860">
      <w:pPr>
        <w:pStyle w:val="B1"/>
        <w:rPr>
          <w:noProof/>
        </w:rPr>
      </w:pPr>
      <w:r w:rsidRPr="00441CD0">
        <w:rPr>
          <w:noProof/>
        </w:rPr>
        <w:t>-</w:t>
      </w:r>
      <w:r w:rsidRPr="00441CD0">
        <w:rPr>
          <w:noProof/>
        </w:rPr>
        <w:tab/>
        <w:t>Bit 1 – BEF (</w:t>
      </w:r>
      <w:r w:rsidRPr="00441CD0">
        <w:rPr>
          <w:lang w:eastAsia="zh-CN"/>
        </w:rPr>
        <w:t>Before)</w:t>
      </w:r>
      <w:r w:rsidRPr="00441CD0">
        <w:rPr>
          <w:noProof/>
        </w:rPr>
        <w:t>: when set to "1", this indicates usage before a monitoring time.</w:t>
      </w:r>
    </w:p>
    <w:p w14:paraId="49502861" w14:textId="77777777" w:rsidR="00EE5860" w:rsidRPr="00441CD0" w:rsidRDefault="00EE5860" w:rsidP="00EE5860">
      <w:pPr>
        <w:pStyle w:val="B1"/>
        <w:rPr>
          <w:noProof/>
        </w:rPr>
      </w:pPr>
      <w:r w:rsidRPr="00441CD0">
        <w:rPr>
          <w:noProof/>
        </w:rPr>
        <w:t>-</w:t>
      </w:r>
      <w:r w:rsidRPr="00441CD0">
        <w:rPr>
          <w:noProof/>
        </w:rPr>
        <w:tab/>
        <w:t>Bit 2 – AFT (</w:t>
      </w:r>
      <w:r w:rsidRPr="00441CD0">
        <w:rPr>
          <w:lang w:eastAsia="zh-CN"/>
        </w:rPr>
        <w:t>After)</w:t>
      </w:r>
      <w:r w:rsidRPr="00441CD0">
        <w:rPr>
          <w:noProof/>
        </w:rPr>
        <w:t>: when set to "1", this indicates a usage after a monitoring time.</w:t>
      </w:r>
    </w:p>
    <w:p w14:paraId="2329FBCA" w14:textId="77777777" w:rsidR="00EE5860" w:rsidRPr="00441CD0" w:rsidRDefault="00EE5860" w:rsidP="00EE5860">
      <w:pPr>
        <w:pStyle w:val="B1"/>
        <w:rPr>
          <w:noProof/>
        </w:rPr>
      </w:pPr>
      <w:r w:rsidRPr="00441CD0">
        <w:rPr>
          <w:noProof/>
        </w:rPr>
        <w:t>-</w:t>
      </w:r>
      <w:r w:rsidRPr="00441CD0">
        <w:rPr>
          <w:noProof/>
        </w:rPr>
        <w:tab/>
        <w:t>Bit 3 – UAE (</w:t>
      </w:r>
      <w:r w:rsidRPr="00441CD0">
        <w:rPr>
          <w:lang w:eastAsia="zh-CN"/>
        </w:rPr>
        <w:t>Usage After Enforcement)</w:t>
      </w:r>
      <w:r w:rsidRPr="00441CD0">
        <w:rPr>
          <w:noProof/>
        </w:rPr>
        <w:t>: when set to "1", this indicates a usage after QoS enforcement.</w:t>
      </w:r>
    </w:p>
    <w:p w14:paraId="1CAD331A" w14:textId="77777777" w:rsidR="00EE5860" w:rsidRPr="00441CD0" w:rsidRDefault="00EE5860" w:rsidP="00EE5860">
      <w:pPr>
        <w:pStyle w:val="B1"/>
        <w:rPr>
          <w:noProof/>
        </w:rPr>
      </w:pPr>
      <w:r w:rsidRPr="00441CD0">
        <w:rPr>
          <w:noProof/>
        </w:rPr>
        <w:t>-</w:t>
      </w:r>
      <w:r w:rsidRPr="00441CD0">
        <w:rPr>
          <w:noProof/>
        </w:rPr>
        <w:tab/>
        <w:t>Bit 4 – UBE (</w:t>
      </w:r>
      <w:r w:rsidRPr="00441CD0">
        <w:rPr>
          <w:lang w:eastAsia="zh-CN"/>
        </w:rPr>
        <w:t>Usage Before Enforcement)</w:t>
      </w:r>
      <w:r w:rsidRPr="00441CD0">
        <w:rPr>
          <w:noProof/>
        </w:rPr>
        <w:t>: when set to "1", this indicates a usage before QoS enforcement.</w:t>
      </w:r>
    </w:p>
    <w:p w14:paraId="3B8E2132" w14:textId="77777777" w:rsidR="00EE5860" w:rsidRPr="00441CD0" w:rsidRDefault="00EE5860" w:rsidP="00EE5860">
      <w:pPr>
        <w:pStyle w:val="B1"/>
      </w:pPr>
      <w:r w:rsidRPr="00441CD0">
        <w:rPr>
          <w:noProof/>
        </w:rPr>
        <w:t>-</w:t>
      </w:r>
      <w:r w:rsidRPr="00441CD0">
        <w:rPr>
          <w:noProof/>
        </w:rPr>
        <w:tab/>
        <w:t xml:space="preserve">Bits 5 to 8: </w:t>
      </w:r>
      <w:r w:rsidRPr="00441CD0">
        <w:t>Spare, for future use and set to "0".</w:t>
      </w:r>
    </w:p>
    <w:p w14:paraId="569C5035" w14:textId="77777777" w:rsidR="00EE5860" w:rsidRPr="00441CD0" w:rsidRDefault="00EE5860" w:rsidP="00EE5860">
      <w:pPr>
        <w:pStyle w:val="Heading3"/>
      </w:pPr>
      <w:bookmarkStart w:id="5823" w:name="_Toc19717405"/>
      <w:bookmarkStart w:id="5824" w:name="_Toc27490906"/>
      <w:bookmarkStart w:id="5825" w:name="_Toc27557199"/>
      <w:bookmarkStart w:id="5826" w:name="_Toc27724116"/>
      <w:bookmarkStart w:id="5827" w:name="_Toc36031190"/>
      <w:bookmarkStart w:id="5828" w:name="_Toc36043110"/>
      <w:bookmarkStart w:id="5829" w:name="_Toc36814435"/>
      <w:bookmarkStart w:id="5830" w:name="_Toc44689293"/>
      <w:bookmarkStart w:id="5831" w:name="_Toc44924047"/>
      <w:bookmarkStart w:id="5832" w:name="_Toc51861017"/>
      <w:bookmarkStart w:id="5833" w:name="_Toc57930788"/>
      <w:bookmarkStart w:id="5834" w:name="_Toc57931418"/>
      <w:bookmarkStart w:id="5835" w:name="_Toc160974544"/>
      <w:r w:rsidRPr="00441CD0">
        <w:t>8.</w:t>
      </w:r>
      <w:r w:rsidRPr="00441CD0">
        <w:rPr>
          <w:lang w:val="en-US"/>
        </w:rPr>
        <w:t>2.60</w:t>
      </w:r>
      <w:r w:rsidRPr="00441CD0">
        <w:tab/>
        <w:t>Application Instance ID</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45BDE150" w14:textId="77777777" w:rsidR="00EE5860" w:rsidRPr="00441CD0" w:rsidRDefault="00EE5860" w:rsidP="00EE5860">
      <w:pPr>
        <w:rPr>
          <w:lang w:eastAsia="zh-CN"/>
        </w:rPr>
      </w:pPr>
      <w:r w:rsidRPr="00441CD0">
        <w:t xml:space="preserve">The </w:t>
      </w:r>
      <w:r w:rsidRPr="00441CD0">
        <w:rPr>
          <w:lang w:val="en-US" w:eastAsia="zh-CN"/>
        </w:rPr>
        <w:t>Application Instance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8.2.60-1</w:t>
      </w:r>
      <w:r w:rsidRPr="00441CD0">
        <w:rPr>
          <w:lang w:eastAsia="ja-JP"/>
        </w:rPr>
        <w:t xml:space="preserve">. </w:t>
      </w:r>
      <w:r w:rsidRPr="00441CD0">
        <w:rPr>
          <w:lang w:eastAsia="zh-CN"/>
        </w:rPr>
        <w:t>It contains an Application Instance Identifier referencing an application instance for which the start or stop of traffic is reported to the CP function.</w:t>
      </w:r>
    </w:p>
    <w:p w14:paraId="20798EA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6D9A44E" w14:textId="77777777" w:rsidTr="00BB0E1F">
        <w:trPr>
          <w:jc w:val="center"/>
        </w:trPr>
        <w:tc>
          <w:tcPr>
            <w:tcW w:w="151" w:type="dxa"/>
            <w:tcBorders>
              <w:top w:val="single" w:sz="6" w:space="0" w:color="auto"/>
              <w:left w:val="single" w:sz="6" w:space="0" w:color="auto"/>
              <w:bottom w:val="nil"/>
              <w:right w:val="nil"/>
            </w:tcBorders>
          </w:tcPr>
          <w:p w14:paraId="72629FA4"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343E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8A0A8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7FFB54" w14:textId="77777777" w:rsidR="00EE5860" w:rsidRPr="00441CD0" w:rsidRDefault="00EE5860" w:rsidP="00BB0E1F">
            <w:pPr>
              <w:pStyle w:val="TAC"/>
            </w:pPr>
          </w:p>
        </w:tc>
      </w:tr>
      <w:tr w:rsidR="00EE5860" w:rsidRPr="00441CD0" w14:paraId="45E74572" w14:textId="77777777" w:rsidTr="00BB0E1F">
        <w:trPr>
          <w:jc w:val="center"/>
        </w:trPr>
        <w:tc>
          <w:tcPr>
            <w:tcW w:w="151" w:type="dxa"/>
            <w:tcBorders>
              <w:top w:val="nil"/>
              <w:left w:val="single" w:sz="6" w:space="0" w:color="auto"/>
              <w:bottom w:val="nil"/>
              <w:right w:val="nil"/>
            </w:tcBorders>
          </w:tcPr>
          <w:p w14:paraId="6680EF31" w14:textId="77777777" w:rsidR="00EE5860" w:rsidRPr="00441CD0" w:rsidRDefault="00EE5860" w:rsidP="00BB0E1F">
            <w:pPr>
              <w:pStyle w:val="TAC"/>
            </w:pPr>
          </w:p>
        </w:tc>
        <w:tc>
          <w:tcPr>
            <w:tcW w:w="1104" w:type="dxa"/>
            <w:tcBorders>
              <w:top w:val="nil"/>
              <w:left w:val="nil"/>
              <w:bottom w:val="nil"/>
              <w:right w:val="nil"/>
            </w:tcBorders>
            <w:hideMark/>
          </w:tcPr>
          <w:p w14:paraId="7B65271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29A1DC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D748B7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B184FE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EBDC5F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60F41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F8102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34040A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2FDBDC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667D72" w14:textId="77777777" w:rsidR="00EE5860" w:rsidRPr="00441CD0" w:rsidRDefault="00EE5860" w:rsidP="00BB0E1F">
            <w:pPr>
              <w:pStyle w:val="TAC"/>
            </w:pPr>
          </w:p>
        </w:tc>
      </w:tr>
      <w:tr w:rsidR="00EE5860" w:rsidRPr="00441CD0" w14:paraId="7A42E2BD" w14:textId="77777777" w:rsidTr="00BB0E1F">
        <w:trPr>
          <w:jc w:val="center"/>
        </w:trPr>
        <w:tc>
          <w:tcPr>
            <w:tcW w:w="151" w:type="dxa"/>
            <w:tcBorders>
              <w:top w:val="nil"/>
              <w:left w:val="single" w:sz="6" w:space="0" w:color="auto"/>
              <w:bottom w:val="nil"/>
              <w:right w:val="nil"/>
            </w:tcBorders>
          </w:tcPr>
          <w:p w14:paraId="546007B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16025B"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E6519F9" w14:textId="77777777" w:rsidR="00EE5860" w:rsidRPr="00441CD0" w:rsidRDefault="00EE5860" w:rsidP="00BB0E1F">
            <w:pPr>
              <w:pStyle w:val="TAC"/>
            </w:pPr>
            <w:r w:rsidRPr="00441CD0">
              <w:t xml:space="preserve">Type = </w:t>
            </w:r>
            <w:r w:rsidRPr="00441CD0">
              <w:rPr>
                <w:lang w:val="sv-SE"/>
              </w:rPr>
              <w:t>91</w:t>
            </w:r>
            <w:r w:rsidRPr="00441CD0">
              <w:t xml:space="preserve"> (decimal)</w:t>
            </w:r>
          </w:p>
        </w:tc>
        <w:tc>
          <w:tcPr>
            <w:tcW w:w="588" w:type="dxa"/>
            <w:tcBorders>
              <w:top w:val="nil"/>
              <w:left w:val="single" w:sz="4" w:space="0" w:color="auto"/>
              <w:bottom w:val="nil"/>
              <w:right w:val="single" w:sz="6" w:space="0" w:color="auto"/>
            </w:tcBorders>
          </w:tcPr>
          <w:p w14:paraId="07A25927" w14:textId="77777777" w:rsidR="00EE5860" w:rsidRPr="00441CD0" w:rsidRDefault="00EE5860" w:rsidP="00BB0E1F">
            <w:pPr>
              <w:pStyle w:val="TAC"/>
            </w:pPr>
          </w:p>
        </w:tc>
      </w:tr>
      <w:tr w:rsidR="00EE5860" w:rsidRPr="00441CD0" w14:paraId="1F737570" w14:textId="77777777" w:rsidTr="00BB0E1F">
        <w:trPr>
          <w:jc w:val="center"/>
        </w:trPr>
        <w:tc>
          <w:tcPr>
            <w:tcW w:w="151" w:type="dxa"/>
            <w:tcBorders>
              <w:top w:val="nil"/>
              <w:left w:val="single" w:sz="6" w:space="0" w:color="auto"/>
              <w:bottom w:val="nil"/>
              <w:right w:val="nil"/>
            </w:tcBorders>
          </w:tcPr>
          <w:p w14:paraId="730167F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FF548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95A0C5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E975A63" w14:textId="77777777" w:rsidR="00EE5860" w:rsidRPr="00441CD0" w:rsidRDefault="00EE5860" w:rsidP="00BB0E1F">
            <w:pPr>
              <w:pStyle w:val="TAC"/>
            </w:pPr>
          </w:p>
        </w:tc>
      </w:tr>
      <w:tr w:rsidR="00EE5860" w:rsidRPr="00441CD0" w14:paraId="17AD4235" w14:textId="77777777" w:rsidTr="00BB0E1F">
        <w:trPr>
          <w:jc w:val="center"/>
        </w:trPr>
        <w:tc>
          <w:tcPr>
            <w:tcW w:w="151" w:type="dxa"/>
            <w:tcBorders>
              <w:top w:val="nil"/>
              <w:left w:val="single" w:sz="6" w:space="0" w:color="auto"/>
              <w:bottom w:val="single" w:sz="4" w:space="0" w:color="auto"/>
              <w:right w:val="nil"/>
            </w:tcBorders>
          </w:tcPr>
          <w:p w14:paraId="2B6D0B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163CCF9" w14:textId="77777777" w:rsidR="00EE5860" w:rsidRPr="00441CD0" w:rsidRDefault="00EE5860" w:rsidP="00BB0E1F">
            <w:pPr>
              <w:pStyle w:val="TAC"/>
            </w:pPr>
            <w:r w:rsidRPr="00441CD0">
              <w:rPr>
                <w:rFonts w:cs="Arial"/>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CBB29C0" w14:textId="77777777" w:rsidR="00EE5860" w:rsidRPr="00441CD0" w:rsidRDefault="00EE5860" w:rsidP="00BB0E1F">
            <w:pPr>
              <w:pStyle w:val="TAC"/>
              <w:rPr>
                <w:lang w:val="en-US"/>
              </w:rPr>
            </w:pPr>
            <w:r w:rsidRPr="00441CD0">
              <w:rPr>
                <w:lang w:eastAsia="zh-CN"/>
              </w:rPr>
              <w:t>Application Instance Identifier</w:t>
            </w:r>
          </w:p>
        </w:tc>
        <w:tc>
          <w:tcPr>
            <w:tcW w:w="588" w:type="dxa"/>
            <w:tcBorders>
              <w:top w:val="nil"/>
              <w:left w:val="single" w:sz="4" w:space="0" w:color="auto"/>
              <w:bottom w:val="single" w:sz="4" w:space="0" w:color="auto"/>
              <w:right w:val="single" w:sz="6" w:space="0" w:color="auto"/>
            </w:tcBorders>
          </w:tcPr>
          <w:p w14:paraId="733D748D" w14:textId="77777777" w:rsidR="00EE5860" w:rsidRPr="00441CD0" w:rsidRDefault="00EE5860" w:rsidP="00BB0E1F">
            <w:pPr>
              <w:pStyle w:val="TAC"/>
              <w:rPr>
                <w:lang w:val="x-none"/>
              </w:rPr>
            </w:pPr>
          </w:p>
        </w:tc>
      </w:tr>
    </w:tbl>
    <w:p w14:paraId="6CD19DD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60-</w:t>
      </w:r>
      <w:r w:rsidRPr="00441CD0">
        <w:rPr>
          <w:lang w:eastAsia="ja-JP"/>
        </w:rPr>
        <w:t>1</w:t>
      </w:r>
      <w:r w:rsidRPr="00441CD0">
        <w:t xml:space="preserve">: </w:t>
      </w:r>
      <w:r w:rsidRPr="00441CD0">
        <w:rPr>
          <w:lang w:eastAsia="ja-JP"/>
        </w:rPr>
        <w:t>Application Instance ID</w:t>
      </w:r>
    </w:p>
    <w:p w14:paraId="40A0BF28" w14:textId="77777777" w:rsidR="00EE5860" w:rsidRPr="00441CD0" w:rsidRDefault="00EE5860" w:rsidP="00EE5860">
      <w:pPr>
        <w:rPr>
          <w:lang w:val="en-US" w:eastAsia="zh-CN"/>
        </w:rPr>
      </w:pPr>
      <w:r w:rsidRPr="00441CD0">
        <w:t xml:space="preserve">The </w:t>
      </w:r>
      <w:r w:rsidRPr="00441CD0">
        <w:rPr>
          <w:lang w:val="en-US" w:eastAsia="zh-CN"/>
        </w:rPr>
        <w:t>Application Instance Identifier shall be encoded as an OctetString (see 3GPP</w:t>
      </w:r>
      <w:r w:rsidRPr="00441CD0">
        <w:t> </w:t>
      </w:r>
      <w:r w:rsidRPr="00441CD0">
        <w:rPr>
          <w:lang w:val="en-US" w:eastAsia="zh-CN"/>
        </w:rPr>
        <w:t>TS 29.212 [8]).</w:t>
      </w:r>
    </w:p>
    <w:p w14:paraId="71D24628" w14:textId="77777777" w:rsidR="00EE5860" w:rsidRPr="00441CD0" w:rsidRDefault="00EE5860" w:rsidP="00EE5860">
      <w:pPr>
        <w:pStyle w:val="Heading3"/>
        <w:rPr>
          <w:lang w:val="x-none"/>
        </w:rPr>
      </w:pPr>
      <w:bookmarkStart w:id="5836" w:name="_Toc19717406"/>
      <w:bookmarkStart w:id="5837" w:name="_Toc27490907"/>
      <w:bookmarkStart w:id="5838" w:name="_Toc27557200"/>
      <w:bookmarkStart w:id="5839" w:name="_Toc27724117"/>
      <w:bookmarkStart w:id="5840" w:name="_Toc36031191"/>
      <w:bookmarkStart w:id="5841" w:name="_Toc36043111"/>
      <w:bookmarkStart w:id="5842" w:name="_Toc36814436"/>
      <w:bookmarkStart w:id="5843" w:name="_Toc44689294"/>
      <w:bookmarkStart w:id="5844" w:name="_Toc44924048"/>
      <w:bookmarkStart w:id="5845" w:name="_Toc51861018"/>
      <w:bookmarkStart w:id="5846" w:name="_Toc57930789"/>
      <w:bookmarkStart w:id="5847" w:name="_Toc57931419"/>
      <w:bookmarkStart w:id="5848" w:name="_Toc160974545"/>
      <w:r w:rsidRPr="00441CD0">
        <w:t>8.</w:t>
      </w:r>
      <w:r w:rsidRPr="00441CD0">
        <w:rPr>
          <w:lang w:val="en-US"/>
        </w:rPr>
        <w:t>2.61</w:t>
      </w:r>
      <w:r w:rsidRPr="00441CD0">
        <w:tab/>
        <w:t>Flow Information</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2ADA6A90" w14:textId="77777777" w:rsidR="00EE5860" w:rsidRPr="00441CD0" w:rsidRDefault="00EE5860" w:rsidP="00EE5860">
      <w:pPr>
        <w:rPr>
          <w:lang w:eastAsia="zh-CN"/>
        </w:rPr>
      </w:pPr>
      <w:r w:rsidRPr="00441CD0">
        <w:t xml:space="preserve">The </w:t>
      </w:r>
      <w:r w:rsidRPr="00441CD0">
        <w:rPr>
          <w:lang w:val="en-US" w:eastAsia="zh-CN"/>
        </w:rPr>
        <w:t>Flow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8.2.61-1</w:t>
      </w:r>
      <w:r w:rsidRPr="00441CD0">
        <w:rPr>
          <w:lang w:eastAsia="ja-JP"/>
        </w:rPr>
        <w:t xml:space="preserve">. </w:t>
      </w:r>
      <w:r w:rsidRPr="00441CD0">
        <w:rPr>
          <w:lang w:eastAsia="zh-CN"/>
        </w:rPr>
        <w:t>It contains the description of a flow information.</w:t>
      </w:r>
    </w:p>
    <w:p w14:paraId="1836DDD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09F27F0" w14:textId="77777777" w:rsidTr="00BB0E1F">
        <w:trPr>
          <w:jc w:val="center"/>
        </w:trPr>
        <w:tc>
          <w:tcPr>
            <w:tcW w:w="151" w:type="dxa"/>
            <w:tcBorders>
              <w:top w:val="single" w:sz="6" w:space="0" w:color="auto"/>
              <w:left w:val="single" w:sz="6" w:space="0" w:color="auto"/>
              <w:bottom w:val="nil"/>
              <w:right w:val="nil"/>
            </w:tcBorders>
          </w:tcPr>
          <w:p w14:paraId="0BEA7966" w14:textId="77777777" w:rsidR="00EE5860" w:rsidRPr="00441CD0" w:rsidRDefault="00EE5860" w:rsidP="00BB0E1F">
            <w:pPr>
              <w:pStyle w:val="TAC"/>
            </w:pPr>
          </w:p>
        </w:tc>
        <w:tc>
          <w:tcPr>
            <w:tcW w:w="1104" w:type="dxa"/>
            <w:tcBorders>
              <w:top w:val="single" w:sz="6" w:space="0" w:color="auto"/>
              <w:left w:val="nil"/>
              <w:bottom w:val="nil"/>
              <w:right w:val="nil"/>
            </w:tcBorders>
          </w:tcPr>
          <w:p w14:paraId="3D3FF92C"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A46F2E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E0C980" w14:textId="77777777" w:rsidR="00EE5860" w:rsidRPr="00441CD0" w:rsidRDefault="00EE5860" w:rsidP="00BB0E1F">
            <w:pPr>
              <w:pStyle w:val="TAC"/>
            </w:pPr>
          </w:p>
        </w:tc>
      </w:tr>
      <w:tr w:rsidR="00EE5860" w:rsidRPr="00441CD0" w14:paraId="54F3CDC7" w14:textId="77777777" w:rsidTr="00BB0E1F">
        <w:trPr>
          <w:jc w:val="center"/>
        </w:trPr>
        <w:tc>
          <w:tcPr>
            <w:tcW w:w="151" w:type="dxa"/>
            <w:tcBorders>
              <w:top w:val="nil"/>
              <w:left w:val="single" w:sz="6" w:space="0" w:color="auto"/>
              <w:bottom w:val="nil"/>
              <w:right w:val="nil"/>
            </w:tcBorders>
          </w:tcPr>
          <w:p w14:paraId="34CC0684" w14:textId="77777777" w:rsidR="00EE5860" w:rsidRPr="00441CD0" w:rsidRDefault="00EE5860" w:rsidP="00BB0E1F">
            <w:pPr>
              <w:pStyle w:val="TAC"/>
            </w:pPr>
          </w:p>
        </w:tc>
        <w:tc>
          <w:tcPr>
            <w:tcW w:w="1104" w:type="dxa"/>
            <w:tcBorders>
              <w:top w:val="nil"/>
              <w:left w:val="nil"/>
              <w:bottom w:val="nil"/>
              <w:right w:val="nil"/>
            </w:tcBorders>
            <w:hideMark/>
          </w:tcPr>
          <w:p w14:paraId="1222D81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C9821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68F7C2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99A91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6F80263"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3806A8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0849437"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936D88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D5EA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9C4FB91" w14:textId="77777777" w:rsidR="00EE5860" w:rsidRPr="00441CD0" w:rsidRDefault="00EE5860" w:rsidP="00BB0E1F">
            <w:pPr>
              <w:pStyle w:val="TAC"/>
            </w:pPr>
          </w:p>
        </w:tc>
      </w:tr>
      <w:tr w:rsidR="00EE5860" w:rsidRPr="00441CD0" w14:paraId="2D119443" w14:textId="77777777" w:rsidTr="00BB0E1F">
        <w:trPr>
          <w:jc w:val="center"/>
        </w:trPr>
        <w:tc>
          <w:tcPr>
            <w:tcW w:w="151" w:type="dxa"/>
            <w:tcBorders>
              <w:top w:val="nil"/>
              <w:left w:val="single" w:sz="6" w:space="0" w:color="auto"/>
              <w:bottom w:val="nil"/>
              <w:right w:val="nil"/>
            </w:tcBorders>
          </w:tcPr>
          <w:p w14:paraId="282A3EE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BC2E8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95218F6" w14:textId="77777777" w:rsidR="00EE5860" w:rsidRPr="00441CD0" w:rsidRDefault="00EE5860" w:rsidP="00BB0E1F">
            <w:pPr>
              <w:pStyle w:val="TAC"/>
            </w:pPr>
            <w:r w:rsidRPr="00441CD0">
              <w:t xml:space="preserve">Type = </w:t>
            </w:r>
            <w:r w:rsidRPr="00441CD0">
              <w:rPr>
                <w:lang w:val="sv-SE"/>
              </w:rPr>
              <w:t>92</w:t>
            </w:r>
            <w:r w:rsidRPr="00441CD0">
              <w:t xml:space="preserve"> (decimal)</w:t>
            </w:r>
          </w:p>
        </w:tc>
        <w:tc>
          <w:tcPr>
            <w:tcW w:w="588" w:type="dxa"/>
            <w:tcBorders>
              <w:top w:val="nil"/>
              <w:left w:val="single" w:sz="4" w:space="0" w:color="auto"/>
              <w:bottom w:val="nil"/>
              <w:right w:val="single" w:sz="6" w:space="0" w:color="auto"/>
            </w:tcBorders>
          </w:tcPr>
          <w:p w14:paraId="2D944B18" w14:textId="77777777" w:rsidR="00EE5860" w:rsidRPr="00441CD0" w:rsidRDefault="00EE5860" w:rsidP="00BB0E1F">
            <w:pPr>
              <w:pStyle w:val="TAC"/>
            </w:pPr>
          </w:p>
        </w:tc>
      </w:tr>
      <w:tr w:rsidR="00EE5860" w:rsidRPr="00441CD0" w14:paraId="7F2429F8" w14:textId="77777777" w:rsidTr="00BB0E1F">
        <w:trPr>
          <w:jc w:val="center"/>
        </w:trPr>
        <w:tc>
          <w:tcPr>
            <w:tcW w:w="151" w:type="dxa"/>
            <w:tcBorders>
              <w:top w:val="nil"/>
              <w:left w:val="single" w:sz="6" w:space="0" w:color="auto"/>
              <w:bottom w:val="nil"/>
              <w:right w:val="nil"/>
            </w:tcBorders>
          </w:tcPr>
          <w:p w14:paraId="16719F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FF4CDE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8BEC1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BEDDC2B" w14:textId="77777777" w:rsidR="00EE5860" w:rsidRPr="00441CD0" w:rsidRDefault="00EE5860" w:rsidP="00BB0E1F">
            <w:pPr>
              <w:pStyle w:val="TAC"/>
            </w:pPr>
          </w:p>
        </w:tc>
      </w:tr>
      <w:tr w:rsidR="00EE5860" w:rsidRPr="00441CD0" w14:paraId="5E64E5B4" w14:textId="77777777" w:rsidTr="00BB0E1F">
        <w:trPr>
          <w:jc w:val="center"/>
        </w:trPr>
        <w:tc>
          <w:tcPr>
            <w:tcW w:w="151" w:type="dxa"/>
            <w:tcBorders>
              <w:top w:val="nil"/>
              <w:left w:val="single" w:sz="6" w:space="0" w:color="auto"/>
              <w:bottom w:val="nil"/>
              <w:right w:val="nil"/>
            </w:tcBorders>
          </w:tcPr>
          <w:p w14:paraId="296B12D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DC25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9D5DC27"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6C6B7565" w14:textId="77777777" w:rsidR="00EE5860" w:rsidRPr="00441CD0" w:rsidRDefault="00EE5860" w:rsidP="00BB0E1F">
            <w:pPr>
              <w:pStyle w:val="TAC"/>
              <w:rPr>
                <w:lang w:eastAsia="zh-CN"/>
              </w:rPr>
            </w:pPr>
            <w:r w:rsidRPr="00441CD0">
              <w:rPr>
                <w:lang w:eastAsia="zh-CN"/>
              </w:rPr>
              <w:t>Flow Direction</w:t>
            </w:r>
          </w:p>
        </w:tc>
        <w:tc>
          <w:tcPr>
            <w:tcW w:w="588" w:type="dxa"/>
            <w:tcBorders>
              <w:top w:val="nil"/>
              <w:left w:val="single" w:sz="4" w:space="0" w:color="auto"/>
              <w:bottom w:val="nil"/>
              <w:right w:val="single" w:sz="6" w:space="0" w:color="auto"/>
            </w:tcBorders>
          </w:tcPr>
          <w:p w14:paraId="71838A7E" w14:textId="77777777" w:rsidR="00EE5860" w:rsidRPr="00441CD0" w:rsidRDefault="00EE5860" w:rsidP="00BB0E1F">
            <w:pPr>
              <w:pStyle w:val="TAC"/>
            </w:pPr>
          </w:p>
        </w:tc>
      </w:tr>
      <w:tr w:rsidR="00EE5860" w:rsidRPr="00441CD0" w14:paraId="62F77C9D" w14:textId="77777777" w:rsidTr="00BB0E1F">
        <w:trPr>
          <w:jc w:val="center"/>
        </w:trPr>
        <w:tc>
          <w:tcPr>
            <w:tcW w:w="151" w:type="dxa"/>
            <w:tcBorders>
              <w:top w:val="nil"/>
              <w:left w:val="single" w:sz="6" w:space="0" w:color="auto"/>
              <w:bottom w:val="nil"/>
              <w:right w:val="nil"/>
            </w:tcBorders>
          </w:tcPr>
          <w:p w14:paraId="5FCD13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7E023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 to 7</w:t>
            </w:r>
          </w:p>
        </w:tc>
        <w:tc>
          <w:tcPr>
            <w:tcW w:w="4711" w:type="dxa"/>
            <w:gridSpan w:val="8"/>
            <w:tcBorders>
              <w:top w:val="single" w:sz="4" w:space="0" w:color="auto"/>
              <w:left w:val="single" w:sz="4" w:space="0" w:color="auto"/>
              <w:bottom w:val="single" w:sz="4" w:space="0" w:color="auto"/>
              <w:right w:val="single" w:sz="4" w:space="0" w:color="auto"/>
            </w:tcBorders>
            <w:hideMark/>
          </w:tcPr>
          <w:p w14:paraId="52277775" w14:textId="77777777" w:rsidR="00EE5860" w:rsidRPr="00441CD0" w:rsidRDefault="00EE5860" w:rsidP="00BB0E1F">
            <w:pPr>
              <w:pStyle w:val="TAC"/>
              <w:rPr>
                <w:lang w:eastAsia="zh-CN"/>
              </w:rPr>
            </w:pPr>
            <w:r w:rsidRPr="00441CD0">
              <w:rPr>
                <w:lang w:eastAsia="zh-CN"/>
              </w:rPr>
              <w:t>Length of Flow Description</w:t>
            </w:r>
          </w:p>
        </w:tc>
        <w:tc>
          <w:tcPr>
            <w:tcW w:w="588" w:type="dxa"/>
            <w:tcBorders>
              <w:top w:val="nil"/>
              <w:left w:val="single" w:sz="4" w:space="0" w:color="auto"/>
              <w:bottom w:val="nil"/>
              <w:right w:val="single" w:sz="6" w:space="0" w:color="auto"/>
            </w:tcBorders>
          </w:tcPr>
          <w:p w14:paraId="4F1E92ED" w14:textId="77777777" w:rsidR="00EE5860" w:rsidRPr="00441CD0" w:rsidRDefault="00EE5860" w:rsidP="00BB0E1F">
            <w:pPr>
              <w:pStyle w:val="TAC"/>
            </w:pPr>
          </w:p>
        </w:tc>
      </w:tr>
      <w:tr w:rsidR="00EE5860" w:rsidRPr="00441CD0" w14:paraId="501B905E" w14:textId="77777777" w:rsidTr="00BB0E1F">
        <w:trPr>
          <w:jc w:val="center"/>
        </w:trPr>
        <w:tc>
          <w:tcPr>
            <w:tcW w:w="151" w:type="dxa"/>
            <w:tcBorders>
              <w:top w:val="nil"/>
              <w:left w:val="single" w:sz="6" w:space="0" w:color="auto"/>
              <w:bottom w:val="nil"/>
              <w:right w:val="nil"/>
            </w:tcBorders>
          </w:tcPr>
          <w:p w14:paraId="4B7490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1CB822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8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074C3B41" w14:textId="77777777" w:rsidR="00EE5860" w:rsidRPr="00441CD0" w:rsidRDefault="00EE5860" w:rsidP="00BB0E1F">
            <w:pPr>
              <w:pStyle w:val="TAC"/>
              <w:rPr>
                <w:lang w:eastAsia="zh-CN"/>
              </w:rPr>
            </w:pPr>
            <w:r w:rsidRPr="00441CD0">
              <w:rPr>
                <w:lang w:eastAsia="zh-CN"/>
              </w:rPr>
              <w:t>Flow Description</w:t>
            </w:r>
          </w:p>
        </w:tc>
        <w:tc>
          <w:tcPr>
            <w:tcW w:w="588" w:type="dxa"/>
            <w:tcBorders>
              <w:top w:val="nil"/>
              <w:left w:val="single" w:sz="4" w:space="0" w:color="auto"/>
              <w:bottom w:val="nil"/>
              <w:right w:val="single" w:sz="6" w:space="0" w:color="auto"/>
            </w:tcBorders>
          </w:tcPr>
          <w:p w14:paraId="1289EB7B" w14:textId="77777777" w:rsidR="00EE5860" w:rsidRPr="00441CD0" w:rsidRDefault="00EE5860" w:rsidP="00BB0E1F">
            <w:pPr>
              <w:pStyle w:val="TAC"/>
            </w:pPr>
          </w:p>
        </w:tc>
      </w:tr>
      <w:tr w:rsidR="00EE5860" w:rsidRPr="00441CD0" w14:paraId="55A1B1F8" w14:textId="77777777" w:rsidTr="00BB0E1F">
        <w:trPr>
          <w:jc w:val="center"/>
        </w:trPr>
        <w:tc>
          <w:tcPr>
            <w:tcW w:w="151" w:type="dxa"/>
            <w:tcBorders>
              <w:top w:val="nil"/>
              <w:left w:val="single" w:sz="6" w:space="0" w:color="auto"/>
              <w:bottom w:val="single" w:sz="4" w:space="0" w:color="auto"/>
              <w:right w:val="nil"/>
            </w:tcBorders>
          </w:tcPr>
          <w:p w14:paraId="4C7E59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63532DF" w14:textId="77777777" w:rsidR="00EE5860" w:rsidRPr="00441CD0" w:rsidRDefault="00EE5860" w:rsidP="00BB0E1F">
            <w:pPr>
              <w:pStyle w:val="TAC"/>
            </w:pPr>
            <w:r w:rsidRPr="00441CD0">
              <w:rPr>
                <w:lang w:val="de-DE" w:eastAsia="zh-CN"/>
              </w:rPr>
              <w:t>p</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1ED629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EB0813" w14:textId="77777777" w:rsidR="00EE5860" w:rsidRPr="00441CD0" w:rsidRDefault="00EE5860" w:rsidP="00BB0E1F">
            <w:pPr>
              <w:pStyle w:val="TAC"/>
              <w:rPr>
                <w:lang w:val="x-none"/>
              </w:rPr>
            </w:pPr>
          </w:p>
        </w:tc>
      </w:tr>
    </w:tbl>
    <w:p w14:paraId="373554A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 xml:space="preserve">: </w:t>
      </w:r>
      <w:r w:rsidRPr="00441CD0">
        <w:rPr>
          <w:lang w:eastAsia="ja-JP"/>
        </w:rPr>
        <w:t>Flow Information</w:t>
      </w:r>
    </w:p>
    <w:p w14:paraId="13FE6C08" w14:textId="77777777" w:rsidR="00EE5860" w:rsidRPr="00441CD0" w:rsidRDefault="00EE5860" w:rsidP="00EE5860">
      <w:r w:rsidRPr="00441CD0">
        <w:t xml:space="preserve">The Flow Direction field, when present, shall be encoded </w:t>
      </w:r>
      <w:r w:rsidRPr="00441CD0">
        <w:rPr>
          <w:lang w:val="en-US" w:eastAsia="zh-CN"/>
        </w:rPr>
        <w:t xml:space="preserve">as defined in Table </w:t>
      </w:r>
      <w:r w:rsidRPr="00441CD0">
        <w:rPr>
          <w:lang w:eastAsia="zh-CN"/>
        </w:rPr>
        <w:t>8</w:t>
      </w:r>
      <w:r w:rsidRPr="00441CD0">
        <w:rPr>
          <w:lang w:eastAsia="ja-JP"/>
        </w:rPr>
        <w:t>.</w:t>
      </w:r>
      <w:r w:rsidRPr="00441CD0">
        <w:rPr>
          <w:lang w:val="en-US" w:eastAsia="ja-JP"/>
        </w:rPr>
        <w:t>2.</w:t>
      </w:r>
      <w:r w:rsidRPr="00441CD0">
        <w:rPr>
          <w:lang w:val="en-US" w:eastAsia="zh-CN"/>
        </w:rPr>
        <w:t>61</w:t>
      </w:r>
      <w:r w:rsidRPr="00441CD0">
        <w:rPr>
          <w:lang w:eastAsia="zh-CN"/>
        </w:rPr>
        <w:t>-</w:t>
      </w:r>
      <w:r w:rsidRPr="00441CD0">
        <w:rPr>
          <w:lang w:eastAsia="ja-JP"/>
        </w:rPr>
        <w:t>1</w:t>
      </w:r>
      <w:r w:rsidRPr="00441CD0">
        <w:t>.</w:t>
      </w:r>
    </w:p>
    <w:p w14:paraId="22833A10" w14:textId="77777777" w:rsidR="00EE5860" w:rsidRPr="00441CD0" w:rsidRDefault="00EE5860" w:rsidP="00EE5860">
      <w:pPr>
        <w:pStyle w:val="TH"/>
      </w:pPr>
      <w:r w:rsidRPr="00441CD0">
        <w:t>Table 8.</w:t>
      </w:r>
      <w:r w:rsidRPr="00441CD0">
        <w:rPr>
          <w:lang w:val="en-US"/>
        </w:rPr>
        <w:t>2.61</w:t>
      </w:r>
      <w:r w:rsidRPr="00441CD0">
        <w:t>-1: Flow Direction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692779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F573269" w14:textId="77777777" w:rsidR="00EE5860" w:rsidRPr="00441CD0" w:rsidRDefault="00EE5860" w:rsidP="00BB0E1F">
            <w:pPr>
              <w:pStyle w:val="TAH"/>
            </w:pPr>
            <w:r w:rsidRPr="00441CD0">
              <w:t xml:space="preserve">Flow Direction </w:t>
            </w:r>
          </w:p>
        </w:tc>
        <w:tc>
          <w:tcPr>
            <w:tcW w:w="1548" w:type="dxa"/>
            <w:tcBorders>
              <w:top w:val="single" w:sz="4" w:space="0" w:color="auto"/>
              <w:left w:val="single" w:sz="4" w:space="0" w:color="auto"/>
              <w:bottom w:val="single" w:sz="4" w:space="0" w:color="auto"/>
              <w:right w:val="single" w:sz="4" w:space="0" w:color="auto"/>
            </w:tcBorders>
            <w:hideMark/>
          </w:tcPr>
          <w:p w14:paraId="6F359B44" w14:textId="77777777" w:rsidR="00EE5860" w:rsidRPr="00441CD0" w:rsidRDefault="00EE5860" w:rsidP="00BB0E1F">
            <w:pPr>
              <w:pStyle w:val="TAH"/>
            </w:pPr>
            <w:r w:rsidRPr="00441CD0">
              <w:t>Value (Decimal)</w:t>
            </w:r>
          </w:p>
        </w:tc>
      </w:tr>
      <w:tr w:rsidR="00EE5860" w:rsidRPr="00441CD0" w14:paraId="791B149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C02A74E" w14:textId="77777777" w:rsidR="00EE5860" w:rsidRPr="00441CD0" w:rsidRDefault="00EE5860" w:rsidP="00BB0E1F">
            <w:pPr>
              <w:pStyle w:val="TAL"/>
            </w:pPr>
            <w:r w:rsidRPr="00441CD0">
              <w:t>Unspecified</w:t>
            </w:r>
          </w:p>
        </w:tc>
        <w:tc>
          <w:tcPr>
            <w:tcW w:w="1548" w:type="dxa"/>
            <w:tcBorders>
              <w:top w:val="single" w:sz="4" w:space="0" w:color="auto"/>
              <w:left w:val="single" w:sz="4" w:space="0" w:color="auto"/>
              <w:bottom w:val="single" w:sz="4" w:space="0" w:color="auto"/>
              <w:right w:val="single" w:sz="4" w:space="0" w:color="auto"/>
            </w:tcBorders>
            <w:hideMark/>
          </w:tcPr>
          <w:p w14:paraId="3CD9583E" w14:textId="77777777" w:rsidR="00EE5860" w:rsidRPr="00441CD0" w:rsidRDefault="00EE5860" w:rsidP="00BB0E1F">
            <w:pPr>
              <w:pStyle w:val="TAC"/>
            </w:pPr>
            <w:r w:rsidRPr="00441CD0">
              <w:t>0</w:t>
            </w:r>
          </w:p>
        </w:tc>
      </w:tr>
      <w:tr w:rsidR="00EE5860" w:rsidRPr="00441CD0" w14:paraId="47899C12"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FAE9" w14:textId="77777777" w:rsidR="00EE5860" w:rsidRPr="00441CD0" w:rsidRDefault="00EE5860" w:rsidP="00BB0E1F">
            <w:pPr>
              <w:pStyle w:val="TAL"/>
            </w:pPr>
            <w:r w:rsidRPr="00441CD0">
              <w:t>Downlink (traffic to the UE)</w:t>
            </w:r>
          </w:p>
        </w:tc>
        <w:tc>
          <w:tcPr>
            <w:tcW w:w="1548" w:type="dxa"/>
            <w:tcBorders>
              <w:top w:val="single" w:sz="4" w:space="0" w:color="auto"/>
              <w:left w:val="single" w:sz="4" w:space="0" w:color="auto"/>
              <w:bottom w:val="single" w:sz="4" w:space="0" w:color="auto"/>
              <w:right w:val="single" w:sz="4" w:space="0" w:color="auto"/>
            </w:tcBorders>
            <w:hideMark/>
          </w:tcPr>
          <w:p w14:paraId="1DD6766B" w14:textId="77777777" w:rsidR="00EE5860" w:rsidRPr="00441CD0" w:rsidRDefault="00EE5860" w:rsidP="00BB0E1F">
            <w:pPr>
              <w:pStyle w:val="TAC"/>
            </w:pPr>
            <w:r w:rsidRPr="00441CD0">
              <w:t>1</w:t>
            </w:r>
          </w:p>
        </w:tc>
      </w:tr>
      <w:tr w:rsidR="00EE5860" w:rsidRPr="00441CD0" w14:paraId="6BA8FC0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5353709" w14:textId="77777777" w:rsidR="00EE5860" w:rsidRPr="00441CD0" w:rsidRDefault="00EE5860" w:rsidP="00BB0E1F">
            <w:pPr>
              <w:pStyle w:val="TAL"/>
            </w:pPr>
            <w:r w:rsidRPr="00441CD0">
              <w:t>Uplink (traffic from the UE)</w:t>
            </w:r>
          </w:p>
        </w:tc>
        <w:tc>
          <w:tcPr>
            <w:tcW w:w="1548" w:type="dxa"/>
            <w:tcBorders>
              <w:top w:val="single" w:sz="4" w:space="0" w:color="auto"/>
              <w:left w:val="single" w:sz="4" w:space="0" w:color="auto"/>
              <w:bottom w:val="single" w:sz="4" w:space="0" w:color="auto"/>
              <w:right w:val="single" w:sz="4" w:space="0" w:color="auto"/>
            </w:tcBorders>
            <w:hideMark/>
          </w:tcPr>
          <w:p w14:paraId="658CF53C" w14:textId="77777777" w:rsidR="00EE5860" w:rsidRPr="00441CD0" w:rsidRDefault="00EE5860" w:rsidP="00BB0E1F">
            <w:pPr>
              <w:pStyle w:val="TAC"/>
            </w:pPr>
            <w:r w:rsidRPr="00441CD0">
              <w:t>2</w:t>
            </w:r>
          </w:p>
        </w:tc>
      </w:tr>
      <w:tr w:rsidR="00EE5860" w:rsidRPr="00441CD0" w14:paraId="20CB6E3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CD879D8" w14:textId="77777777" w:rsidR="00EE5860" w:rsidRPr="00441CD0" w:rsidRDefault="00EE5860" w:rsidP="00BB0E1F">
            <w:pPr>
              <w:pStyle w:val="TAL"/>
            </w:pPr>
            <w:r w:rsidRPr="00441CD0">
              <w:t>Bidirectional</w:t>
            </w:r>
          </w:p>
        </w:tc>
        <w:tc>
          <w:tcPr>
            <w:tcW w:w="1548" w:type="dxa"/>
            <w:tcBorders>
              <w:top w:val="single" w:sz="4" w:space="0" w:color="auto"/>
              <w:left w:val="single" w:sz="4" w:space="0" w:color="auto"/>
              <w:bottom w:val="single" w:sz="4" w:space="0" w:color="auto"/>
              <w:right w:val="single" w:sz="4" w:space="0" w:color="auto"/>
            </w:tcBorders>
            <w:hideMark/>
          </w:tcPr>
          <w:p w14:paraId="27C73866" w14:textId="77777777" w:rsidR="00EE5860" w:rsidRPr="00441CD0" w:rsidRDefault="00EE5860" w:rsidP="00BB0E1F">
            <w:pPr>
              <w:pStyle w:val="TAC"/>
            </w:pPr>
            <w:r w:rsidRPr="00441CD0">
              <w:t>3</w:t>
            </w:r>
          </w:p>
        </w:tc>
      </w:tr>
      <w:tr w:rsidR="00EE5860" w:rsidRPr="00441CD0" w14:paraId="4B8797C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50AAB8" w14:textId="77777777" w:rsidR="00EE5860" w:rsidRPr="00441CD0" w:rsidRDefault="00EE5860" w:rsidP="00BB0E1F">
            <w:pPr>
              <w:pStyle w:val="TAL"/>
            </w:pPr>
            <w:r w:rsidRPr="00441CD0">
              <w:t>For future use. Shall not be sent. If received, shall be interpreted as the value "0".</w:t>
            </w:r>
          </w:p>
        </w:tc>
        <w:tc>
          <w:tcPr>
            <w:tcW w:w="1548" w:type="dxa"/>
            <w:tcBorders>
              <w:top w:val="single" w:sz="4" w:space="0" w:color="auto"/>
              <w:left w:val="single" w:sz="4" w:space="0" w:color="auto"/>
              <w:bottom w:val="single" w:sz="4" w:space="0" w:color="auto"/>
              <w:right w:val="single" w:sz="4" w:space="0" w:color="auto"/>
            </w:tcBorders>
            <w:hideMark/>
          </w:tcPr>
          <w:p w14:paraId="2CB23427" w14:textId="77777777" w:rsidR="00EE5860" w:rsidRPr="00441CD0" w:rsidRDefault="00EE5860" w:rsidP="00BB0E1F">
            <w:pPr>
              <w:pStyle w:val="TAC"/>
            </w:pPr>
            <w:r w:rsidRPr="00441CD0">
              <w:t>4 to 7</w:t>
            </w:r>
          </w:p>
        </w:tc>
      </w:tr>
    </w:tbl>
    <w:p w14:paraId="2BD7994C" w14:textId="77777777" w:rsidR="00EE5860" w:rsidRPr="00441CD0" w:rsidRDefault="00EE5860" w:rsidP="00EE5860"/>
    <w:p w14:paraId="0920BBD3" w14:textId="21E92E91" w:rsidR="00EE5860" w:rsidRPr="00441CD0" w:rsidRDefault="00EE5860" w:rsidP="00EE5860">
      <w:pPr>
        <w:rPr>
          <w:noProof/>
        </w:rPr>
      </w:pPr>
      <w:r w:rsidRPr="00441CD0">
        <w:t xml:space="preserve">The Flow Description field, when present, shall be encoded </w:t>
      </w:r>
      <w:r w:rsidRPr="00441CD0">
        <w:rPr>
          <w:lang w:val="en-US" w:eastAsia="zh-CN"/>
        </w:rPr>
        <w:t xml:space="preserve">as an OctetString </w:t>
      </w:r>
      <w:r w:rsidRPr="00441CD0">
        <w:t xml:space="preserve">as specified in </w:t>
      </w:r>
      <w:r w:rsidR="00415C19" w:rsidRPr="00441CD0">
        <w:t>clause</w:t>
      </w:r>
      <w:r w:rsidR="00415C19">
        <w:t> </w:t>
      </w:r>
      <w:r w:rsidR="00415C19" w:rsidRPr="00441CD0">
        <w:t>5</w:t>
      </w:r>
      <w:r w:rsidRPr="00441CD0">
        <w:t>.4.2 of 3GPP TS 29.212 [8].</w:t>
      </w:r>
    </w:p>
    <w:p w14:paraId="47D23E81" w14:textId="77777777" w:rsidR="00EE5860" w:rsidRPr="00441CD0" w:rsidRDefault="00EE5860" w:rsidP="00EE5860">
      <w:pPr>
        <w:pStyle w:val="Heading3"/>
      </w:pPr>
      <w:bookmarkStart w:id="5849" w:name="_Toc19717407"/>
      <w:bookmarkStart w:id="5850" w:name="_Toc27490908"/>
      <w:bookmarkStart w:id="5851" w:name="_Toc27557201"/>
      <w:bookmarkStart w:id="5852" w:name="_Toc27724118"/>
      <w:bookmarkStart w:id="5853" w:name="_Toc36031192"/>
      <w:bookmarkStart w:id="5854" w:name="_Toc36043112"/>
      <w:bookmarkStart w:id="5855" w:name="_Toc36814437"/>
      <w:bookmarkStart w:id="5856" w:name="_Toc44689295"/>
      <w:bookmarkStart w:id="5857" w:name="_Toc44924049"/>
      <w:bookmarkStart w:id="5858" w:name="_Toc51861019"/>
      <w:bookmarkStart w:id="5859" w:name="_Toc57930790"/>
      <w:bookmarkStart w:id="5860" w:name="_Toc57931420"/>
      <w:bookmarkStart w:id="5861" w:name="_Toc160974546"/>
      <w:r w:rsidRPr="00441CD0">
        <w:t>8.</w:t>
      </w:r>
      <w:r w:rsidRPr="00441CD0">
        <w:rPr>
          <w:lang w:val="en-US"/>
        </w:rPr>
        <w:t>2.62</w:t>
      </w:r>
      <w:r w:rsidRPr="00441CD0">
        <w:tab/>
        <w:t>UE IP Address</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p>
    <w:p w14:paraId="67B4C52F" w14:textId="77777777" w:rsidR="00EE5860" w:rsidRPr="00441CD0" w:rsidRDefault="00EE5860" w:rsidP="00EE5860">
      <w:pPr>
        <w:rPr>
          <w:lang w:eastAsia="zh-CN"/>
        </w:rPr>
      </w:pPr>
      <w:r w:rsidRPr="00441CD0">
        <w:t xml:space="preserve">The </w:t>
      </w:r>
      <w:r w:rsidRPr="00441CD0">
        <w:rPr>
          <w:lang w:val="en-US" w:eastAsia="zh-CN"/>
        </w:rPr>
        <w:t xml:space="preserve">UE 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8.2.62-1</w:t>
      </w:r>
      <w:r w:rsidRPr="00441CD0">
        <w:rPr>
          <w:lang w:eastAsia="ja-JP"/>
        </w:rPr>
        <w:t xml:space="preserve">. </w:t>
      </w:r>
      <w:r w:rsidRPr="00441CD0">
        <w:rPr>
          <w:lang w:eastAsia="zh-CN"/>
        </w:rPr>
        <w:t>It contains a source or destination IP address.</w:t>
      </w:r>
    </w:p>
    <w:p w14:paraId="1CFD929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A40FCF" w14:textId="77777777" w:rsidTr="00BB0E1F">
        <w:trPr>
          <w:jc w:val="center"/>
        </w:trPr>
        <w:tc>
          <w:tcPr>
            <w:tcW w:w="151" w:type="dxa"/>
            <w:tcBorders>
              <w:top w:val="single" w:sz="6" w:space="0" w:color="auto"/>
              <w:left w:val="single" w:sz="6" w:space="0" w:color="auto"/>
              <w:bottom w:val="nil"/>
              <w:right w:val="nil"/>
            </w:tcBorders>
          </w:tcPr>
          <w:p w14:paraId="46EE5226"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3FD24FBA"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024956D6"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5294EF10" w14:textId="77777777" w:rsidR="00EE5860" w:rsidRPr="00441CD0" w:rsidRDefault="00EE5860" w:rsidP="00BB0E1F">
            <w:pPr>
              <w:pStyle w:val="TAC"/>
              <w:rPr>
                <w:lang w:val="sv-SE"/>
              </w:rPr>
            </w:pPr>
          </w:p>
        </w:tc>
      </w:tr>
      <w:tr w:rsidR="00EE5860" w:rsidRPr="00441CD0" w14:paraId="2ACDF10A" w14:textId="77777777" w:rsidTr="00BB0E1F">
        <w:trPr>
          <w:jc w:val="center"/>
        </w:trPr>
        <w:tc>
          <w:tcPr>
            <w:tcW w:w="151" w:type="dxa"/>
            <w:tcBorders>
              <w:top w:val="nil"/>
              <w:left w:val="single" w:sz="6" w:space="0" w:color="auto"/>
              <w:bottom w:val="nil"/>
              <w:right w:val="nil"/>
            </w:tcBorders>
          </w:tcPr>
          <w:p w14:paraId="4EFF3E42"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1043D73"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0AB62598"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08CCF04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392A3573"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235140F7"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7F360271"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608AA87"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2582D217"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26C2760D"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0D37A552" w14:textId="77777777" w:rsidR="00EE5860" w:rsidRPr="00441CD0" w:rsidRDefault="00EE5860" w:rsidP="00BB0E1F">
            <w:pPr>
              <w:pStyle w:val="TAC"/>
              <w:rPr>
                <w:lang w:val="sv-SE"/>
              </w:rPr>
            </w:pPr>
          </w:p>
        </w:tc>
      </w:tr>
      <w:tr w:rsidR="00EE5860" w:rsidRPr="00441CD0" w14:paraId="65FB257E" w14:textId="77777777" w:rsidTr="00BB0E1F">
        <w:trPr>
          <w:jc w:val="center"/>
        </w:trPr>
        <w:tc>
          <w:tcPr>
            <w:tcW w:w="151" w:type="dxa"/>
            <w:tcBorders>
              <w:top w:val="nil"/>
              <w:left w:val="single" w:sz="6" w:space="0" w:color="auto"/>
              <w:bottom w:val="nil"/>
              <w:right w:val="nil"/>
            </w:tcBorders>
          </w:tcPr>
          <w:p w14:paraId="39A4D39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03562239"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1A6B9A6F" w14:textId="77777777" w:rsidR="00EE5860" w:rsidRPr="00441CD0" w:rsidRDefault="00EE5860" w:rsidP="00BB0E1F">
            <w:pPr>
              <w:pStyle w:val="TAC"/>
              <w:rPr>
                <w:lang w:val="sv-SE"/>
              </w:rPr>
            </w:pPr>
            <w:r w:rsidRPr="00441CD0">
              <w:rPr>
                <w:lang w:val="sv-SE"/>
              </w:rPr>
              <w:t xml:space="preserve">Type = </w:t>
            </w:r>
            <w:r w:rsidRPr="00441CD0">
              <w:rPr>
                <w:lang w:val="de-DE"/>
              </w:rPr>
              <w:t>93</w:t>
            </w:r>
            <w:r w:rsidRPr="00441CD0">
              <w:rPr>
                <w:lang w:val="sv-SE"/>
              </w:rPr>
              <w:t xml:space="preserve"> (decimal)</w:t>
            </w:r>
          </w:p>
        </w:tc>
        <w:tc>
          <w:tcPr>
            <w:tcW w:w="588" w:type="dxa"/>
            <w:tcBorders>
              <w:top w:val="nil"/>
              <w:left w:val="single" w:sz="4" w:space="0" w:color="auto"/>
              <w:bottom w:val="nil"/>
              <w:right w:val="single" w:sz="6" w:space="0" w:color="auto"/>
            </w:tcBorders>
          </w:tcPr>
          <w:p w14:paraId="2D1050DE" w14:textId="77777777" w:rsidR="00EE5860" w:rsidRPr="00441CD0" w:rsidRDefault="00EE5860" w:rsidP="00BB0E1F">
            <w:pPr>
              <w:pStyle w:val="TAC"/>
              <w:rPr>
                <w:lang w:val="sv-SE"/>
              </w:rPr>
            </w:pPr>
          </w:p>
        </w:tc>
      </w:tr>
      <w:tr w:rsidR="00EE5860" w:rsidRPr="00441CD0" w14:paraId="1156D7D9" w14:textId="77777777" w:rsidTr="00BB0E1F">
        <w:trPr>
          <w:jc w:val="center"/>
        </w:trPr>
        <w:tc>
          <w:tcPr>
            <w:tcW w:w="151" w:type="dxa"/>
            <w:tcBorders>
              <w:top w:val="nil"/>
              <w:left w:val="single" w:sz="6" w:space="0" w:color="auto"/>
              <w:bottom w:val="nil"/>
              <w:right w:val="nil"/>
            </w:tcBorders>
          </w:tcPr>
          <w:p w14:paraId="6EDA529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89FB323"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31A833C9"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1CD77958" w14:textId="77777777" w:rsidR="00EE5860" w:rsidRPr="00441CD0" w:rsidRDefault="00EE5860" w:rsidP="00BB0E1F">
            <w:pPr>
              <w:pStyle w:val="TAC"/>
              <w:rPr>
                <w:lang w:val="sv-SE"/>
              </w:rPr>
            </w:pPr>
          </w:p>
        </w:tc>
      </w:tr>
      <w:tr w:rsidR="00EE5860" w:rsidRPr="00441CD0" w14:paraId="058D9F3E" w14:textId="77777777" w:rsidTr="00BB0E1F">
        <w:trPr>
          <w:jc w:val="center"/>
        </w:trPr>
        <w:tc>
          <w:tcPr>
            <w:tcW w:w="151" w:type="dxa"/>
            <w:tcBorders>
              <w:top w:val="nil"/>
              <w:left w:val="single" w:sz="6" w:space="0" w:color="auto"/>
              <w:bottom w:val="nil"/>
              <w:right w:val="nil"/>
            </w:tcBorders>
          </w:tcPr>
          <w:p w14:paraId="4BA3601F"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5AB5941" w14:textId="77777777" w:rsidR="00EE5860" w:rsidRPr="00441CD0" w:rsidRDefault="00EE5860" w:rsidP="00BB0E1F">
            <w:pPr>
              <w:pStyle w:val="TAC"/>
              <w:rPr>
                <w:lang w:val="sv-SE"/>
              </w:rPr>
            </w:pPr>
            <w:r w:rsidRPr="00441CD0">
              <w:rPr>
                <w:lang w:val="sv-SE"/>
              </w:rPr>
              <w:t>5</w:t>
            </w:r>
          </w:p>
        </w:tc>
        <w:tc>
          <w:tcPr>
            <w:tcW w:w="587" w:type="dxa"/>
            <w:tcBorders>
              <w:top w:val="single" w:sz="4" w:space="0" w:color="auto"/>
              <w:left w:val="single" w:sz="4" w:space="0" w:color="auto"/>
              <w:bottom w:val="single" w:sz="4" w:space="0" w:color="auto"/>
              <w:right w:val="single" w:sz="4" w:space="0" w:color="auto"/>
            </w:tcBorders>
            <w:hideMark/>
          </w:tcPr>
          <w:p w14:paraId="298C0435"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tcPr>
          <w:p w14:paraId="7B8A26D0" w14:textId="77777777" w:rsidR="00EE5860" w:rsidRPr="00441CD0" w:rsidRDefault="00EE5860" w:rsidP="00BB0E1F">
            <w:pPr>
              <w:pStyle w:val="TAC"/>
              <w:rPr>
                <w:lang w:val="sv-SE"/>
              </w:rPr>
            </w:pPr>
            <w:r w:rsidRPr="00441CD0">
              <w:rPr>
                <w:lang w:val="sv-SE"/>
              </w:rPr>
              <w:t>IP6PL</w:t>
            </w:r>
          </w:p>
        </w:tc>
        <w:tc>
          <w:tcPr>
            <w:tcW w:w="588" w:type="dxa"/>
            <w:tcBorders>
              <w:top w:val="single" w:sz="4" w:space="0" w:color="auto"/>
              <w:left w:val="single" w:sz="4" w:space="0" w:color="auto"/>
              <w:bottom w:val="single" w:sz="4" w:space="0" w:color="auto"/>
              <w:right w:val="single" w:sz="4" w:space="0" w:color="auto"/>
            </w:tcBorders>
            <w:hideMark/>
          </w:tcPr>
          <w:p w14:paraId="7DFFF74A" w14:textId="77777777" w:rsidR="00EE5860" w:rsidRPr="00441CD0" w:rsidRDefault="00EE5860" w:rsidP="00BB0E1F">
            <w:pPr>
              <w:pStyle w:val="TAC"/>
              <w:rPr>
                <w:lang w:val="sv-SE" w:eastAsia="zh-CN"/>
              </w:rPr>
            </w:pPr>
            <w:r w:rsidRPr="00441CD0">
              <w:rPr>
                <w:lang w:val="sv-SE" w:eastAsia="zh-CN"/>
              </w:rPr>
              <w:t>CHV6</w:t>
            </w:r>
          </w:p>
        </w:tc>
        <w:tc>
          <w:tcPr>
            <w:tcW w:w="588" w:type="dxa"/>
            <w:tcBorders>
              <w:top w:val="single" w:sz="4" w:space="0" w:color="auto"/>
              <w:left w:val="single" w:sz="4" w:space="0" w:color="auto"/>
              <w:bottom w:val="single" w:sz="4" w:space="0" w:color="auto"/>
              <w:right w:val="single" w:sz="4" w:space="0" w:color="auto"/>
            </w:tcBorders>
            <w:hideMark/>
          </w:tcPr>
          <w:p w14:paraId="5FBECA4A" w14:textId="77777777" w:rsidR="00EE5860" w:rsidRPr="00441CD0" w:rsidRDefault="00EE5860" w:rsidP="00BB0E1F">
            <w:pPr>
              <w:pStyle w:val="TAC"/>
              <w:rPr>
                <w:lang w:val="sv-SE"/>
              </w:rPr>
            </w:pPr>
            <w:r w:rsidRPr="00441CD0">
              <w:rPr>
                <w:lang w:val="sv-SE"/>
              </w:rPr>
              <w:t>CHV4</w:t>
            </w:r>
          </w:p>
        </w:tc>
        <w:tc>
          <w:tcPr>
            <w:tcW w:w="588" w:type="dxa"/>
            <w:tcBorders>
              <w:top w:val="single" w:sz="4" w:space="0" w:color="auto"/>
              <w:left w:val="single" w:sz="4" w:space="0" w:color="auto"/>
              <w:bottom w:val="single" w:sz="4" w:space="0" w:color="auto"/>
              <w:right w:val="single" w:sz="4" w:space="0" w:color="auto"/>
            </w:tcBorders>
            <w:hideMark/>
          </w:tcPr>
          <w:p w14:paraId="35637531" w14:textId="77777777" w:rsidR="00EE5860" w:rsidRPr="00441CD0" w:rsidRDefault="00EE5860" w:rsidP="00BB0E1F">
            <w:pPr>
              <w:pStyle w:val="TAC"/>
              <w:rPr>
                <w:lang w:val="sv-SE"/>
              </w:rPr>
            </w:pPr>
            <w:r w:rsidRPr="00441CD0">
              <w:rPr>
                <w:lang w:val="sv-SE"/>
              </w:rPr>
              <w:t>IPv6D</w:t>
            </w:r>
          </w:p>
        </w:tc>
        <w:tc>
          <w:tcPr>
            <w:tcW w:w="588" w:type="dxa"/>
            <w:tcBorders>
              <w:top w:val="single" w:sz="4" w:space="0" w:color="auto"/>
              <w:left w:val="single" w:sz="4" w:space="0" w:color="auto"/>
              <w:bottom w:val="single" w:sz="4" w:space="0" w:color="auto"/>
              <w:right w:val="single" w:sz="4" w:space="0" w:color="auto"/>
            </w:tcBorders>
            <w:hideMark/>
          </w:tcPr>
          <w:p w14:paraId="43939964" w14:textId="77777777" w:rsidR="00EE5860" w:rsidRPr="00441CD0" w:rsidRDefault="00EE5860" w:rsidP="00BB0E1F">
            <w:pPr>
              <w:pStyle w:val="TAC"/>
              <w:rPr>
                <w:lang w:val="sv-SE"/>
              </w:rPr>
            </w:pPr>
            <w:r w:rsidRPr="00441CD0">
              <w:rPr>
                <w:lang w:val="sv-SE"/>
              </w:rPr>
              <w:t>S/D</w:t>
            </w:r>
          </w:p>
        </w:tc>
        <w:tc>
          <w:tcPr>
            <w:tcW w:w="588" w:type="dxa"/>
            <w:tcBorders>
              <w:top w:val="single" w:sz="4" w:space="0" w:color="auto"/>
              <w:left w:val="single" w:sz="4" w:space="0" w:color="auto"/>
              <w:bottom w:val="single" w:sz="4" w:space="0" w:color="auto"/>
              <w:right w:val="single" w:sz="4" w:space="0" w:color="auto"/>
            </w:tcBorders>
            <w:hideMark/>
          </w:tcPr>
          <w:p w14:paraId="10705AD6"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41597E7C"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1564479" w14:textId="77777777" w:rsidR="00EE5860" w:rsidRPr="00441CD0" w:rsidRDefault="00EE5860" w:rsidP="00BB0E1F">
            <w:pPr>
              <w:pStyle w:val="TAC"/>
              <w:rPr>
                <w:lang w:val="sv-SE"/>
              </w:rPr>
            </w:pPr>
          </w:p>
        </w:tc>
      </w:tr>
      <w:tr w:rsidR="00EE5860" w:rsidRPr="00441CD0" w14:paraId="5701C28A" w14:textId="77777777" w:rsidTr="00BB0E1F">
        <w:trPr>
          <w:jc w:val="center"/>
        </w:trPr>
        <w:tc>
          <w:tcPr>
            <w:tcW w:w="151" w:type="dxa"/>
            <w:tcBorders>
              <w:top w:val="nil"/>
              <w:left w:val="single" w:sz="6" w:space="0" w:color="auto"/>
              <w:bottom w:val="nil"/>
              <w:right w:val="nil"/>
            </w:tcBorders>
          </w:tcPr>
          <w:p w14:paraId="2522B35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F47C636"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3F8BCDC6"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7161FBB2" w14:textId="77777777" w:rsidR="00EE5860" w:rsidRPr="00441CD0" w:rsidRDefault="00EE5860" w:rsidP="00BB0E1F">
            <w:pPr>
              <w:pStyle w:val="TAC"/>
              <w:rPr>
                <w:lang w:val="sv-SE"/>
              </w:rPr>
            </w:pPr>
          </w:p>
        </w:tc>
      </w:tr>
      <w:tr w:rsidR="00EE5860" w:rsidRPr="00441CD0" w14:paraId="060C0A86" w14:textId="77777777" w:rsidTr="00BB0E1F">
        <w:trPr>
          <w:jc w:val="center"/>
        </w:trPr>
        <w:tc>
          <w:tcPr>
            <w:tcW w:w="151" w:type="dxa"/>
            <w:tcBorders>
              <w:top w:val="nil"/>
              <w:left w:val="single" w:sz="6" w:space="0" w:color="auto"/>
              <w:bottom w:val="nil"/>
              <w:right w:val="nil"/>
            </w:tcBorders>
          </w:tcPr>
          <w:p w14:paraId="7991111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D4A2501"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07A7C4B"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65FF166C" w14:textId="77777777" w:rsidR="00EE5860" w:rsidRPr="00441CD0" w:rsidRDefault="00EE5860" w:rsidP="00BB0E1F">
            <w:pPr>
              <w:pStyle w:val="TAC"/>
              <w:rPr>
                <w:lang w:val="sv-SE"/>
              </w:rPr>
            </w:pPr>
          </w:p>
        </w:tc>
      </w:tr>
      <w:tr w:rsidR="00EE5860" w:rsidRPr="00441CD0" w14:paraId="70003B08" w14:textId="77777777" w:rsidTr="00BB0E1F">
        <w:trPr>
          <w:jc w:val="center"/>
        </w:trPr>
        <w:tc>
          <w:tcPr>
            <w:tcW w:w="151" w:type="dxa"/>
            <w:tcBorders>
              <w:top w:val="nil"/>
              <w:left w:val="single" w:sz="6" w:space="0" w:color="auto"/>
              <w:bottom w:val="nil"/>
              <w:right w:val="nil"/>
            </w:tcBorders>
          </w:tcPr>
          <w:p w14:paraId="16FC6FA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D5328C3" w14:textId="77777777" w:rsidR="00EE5860" w:rsidRPr="00441CD0" w:rsidRDefault="00EE5860" w:rsidP="00BB0E1F">
            <w:pPr>
              <w:pStyle w:val="TAC"/>
              <w:rPr>
                <w:lang w:val="sv-SE"/>
              </w:rPr>
            </w:pPr>
            <w:r w:rsidRPr="00441CD0">
              <w:rPr>
                <w:lang w:val="sv-SE"/>
              </w:rPr>
              <w:t>r</w:t>
            </w:r>
          </w:p>
        </w:tc>
        <w:tc>
          <w:tcPr>
            <w:tcW w:w="4704" w:type="dxa"/>
            <w:gridSpan w:val="8"/>
            <w:tcBorders>
              <w:top w:val="single" w:sz="4" w:space="0" w:color="auto"/>
              <w:left w:val="single" w:sz="4" w:space="0" w:color="auto"/>
              <w:bottom w:val="single" w:sz="4" w:space="0" w:color="auto"/>
              <w:right w:val="single" w:sz="4" w:space="0" w:color="auto"/>
            </w:tcBorders>
            <w:hideMark/>
          </w:tcPr>
          <w:p w14:paraId="2A4FA04D" w14:textId="77777777" w:rsidR="00EE5860" w:rsidRPr="00441CD0" w:rsidRDefault="00EE5860" w:rsidP="00BB0E1F">
            <w:pPr>
              <w:pStyle w:val="TAC"/>
              <w:rPr>
                <w:lang w:val="sv-SE"/>
              </w:rPr>
            </w:pPr>
            <w:r w:rsidRPr="00441CD0">
              <w:rPr>
                <w:lang w:val="sv-SE"/>
              </w:rPr>
              <w:t>IPv6 Prefix Delegation Bits</w:t>
            </w:r>
          </w:p>
        </w:tc>
        <w:tc>
          <w:tcPr>
            <w:tcW w:w="588" w:type="dxa"/>
            <w:tcBorders>
              <w:top w:val="nil"/>
              <w:left w:val="single" w:sz="4" w:space="0" w:color="auto"/>
              <w:bottom w:val="nil"/>
              <w:right w:val="single" w:sz="6" w:space="0" w:color="auto"/>
            </w:tcBorders>
          </w:tcPr>
          <w:p w14:paraId="4BC56D55" w14:textId="77777777" w:rsidR="00EE5860" w:rsidRPr="00441CD0" w:rsidRDefault="00EE5860" w:rsidP="00BB0E1F">
            <w:pPr>
              <w:pStyle w:val="TAC"/>
              <w:rPr>
                <w:lang w:val="sv-SE"/>
              </w:rPr>
            </w:pPr>
          </w:p>
        </w:tc>
      </w:tr>
      <w:tr w:rsidR="00EE5860" w:rsidRPr="00441CD0" w14:paraId="0F41096D" w14:textId="77777777" w:rsidTr="00BB0E1F">
        <w:trPr>
          <w:jc w:val="center"/>
        </w:trPr>
        <w:tc>
          <w:tcPr>
            <w:tcW w:w="151" w:type="dxa"/>
            <w:tcBorders>
              <w:top w:val="nil"/>
              <w:left w:val="single" w:sz="6" w:space="0" w:color="auto"/>
              <w:bottom w:val="nil"/>
              <w:right w:val="nil"/>
            </w:tcBorders>
          </w:tcPr>
          <w:p w14:paraId="53E583FD"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tcPr>
          <w:p w14:paraId="270551E9" w14:textId="77777777" w:rsidR="00EE5860" w:rsidRPr="00441CD0" w:rsidRDefault="00EE5860" w:rsidP="00BB0E1F">
            <w:pPr>
              <w:pStyle w:val="TAC"/>
              <w:rPr>
                <w:lang w:val="sv-SE"/>
              </w:rPr>
            </w:pPr>
            <w:r w:rsidRPr="00441CD0">
              <w:rPr>
                <w:lang w:val="sv-SE"/>
              </w:rPr>
              <w:t>s</w:t>
            </w:r>
          </w:p>
        </w:tc>
        <w:tc>
          <w:tcPr>
            <w:tcW w:w="4704" w:type="dxa"/>
            <w:gridSpan w:val="8"/>
            <w:tcBorders>
              <w:top w:val="single" w:sz="4" w:space="0" w:color="auto"/>
              <w:left w:val="single" w:sz="4" w:space="0" w:color="auto"/>
              <w:bottom w:val="single" w:sz="4" w:space="0" w:color="auto"/>
              <w:right w:val="single" w:sz="4" w:space="0" w:color="auto"/>
            </w:tcBorders>
          </w:tcPr>
          <w:p w14:paraId="122418AF" w14:textId="77777777" w:rsidR="00EE5860" w:rsidRPr="00441CD0" w:rsidRDefault="00EE5860" w:rsidP="00BB0E1F">
            <w:pPr>
              <w:pStyle w:val="TAC"/>
              <w:rPr>
                <w:lang w:val="sv-SE"/>
              </w:rPr>
            </w:pPr>
            <w:r w:rsidRPr="00441CD0">
              <w:rPr>
                <w:lang w:val="sv-SE"/>
              </w:rPr>
              <w:t>IPv6 Prefix Length</w:t>
            </w:r>
          </w:p>
        </w:tc>
        <w:tc>
          <w:tcPr>
            <w:tcW w:w="588" w:type="dxa"/>
            <w:tcBorders>
              <w:top w:val="nil"/>
              <w:left w:val="single" w:sz="4" w:space="0" w:color="auto"/>
              <w:bottom w:val="nil"/>
              <w:right w:val="single" w:sz="6" w:space="0" w:color="auto"/>
            </w:tcBorders>
          </w:tcPr>
          <w:p w14:paraId="0DD3BE87" w14:textId="77777777" w:rsidR="00EE5860" w:rsidRPr="00441CD0" w:rsidRDefault="00EE5860" w:rsidP="00BB0E1F">
            <w:pPr>
              <w:pStyle w:val="TAC"/>
              <w:rPr>
                <w:lang w:val="sv-SE"/>
              </w:rPr>
            </w:pPr>
          </w:p>
        </w:tc>
      </w:tr>
      <w:tr w:rsidR="00EE5860" w:rsidRPr="00441CD0" w14:paraId="0EEBCAE8" w14:textId="77777777" w:rsidTr="00BB0E1F">
        <w:trPr>
          <w:jc w:val="center"/>
        </w:trPr>
        <w:tc>
          <w:tcPr>
            <w:tcW w:w="151" w:type="dxa"/>
            <w:tcBorders>
              <w:top w:val="nil"/>
              <w:left w:val="single" w:sz="6" w:space="0" w:color="auto"/>
              <w:bottom w:val="single" w:sz="4" w:space="0" w:color="auto"/>
              <w:right w:val="nil"/>
            </w:tcBorders>
          </w:tcPr>
          <w:p w14:paraId="4D135FE8"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7B5321CB"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3F4452C5"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282A4E" w14:textId="77777777" w:rsidR="00EE5860" w:rsidRPr="00441CD0" w:rsidRDefault="00EE5860" w:rsidP="00BB0E1F">
            <w:pPr>
              <w:pStyle w:val="TAC"/>
              <w:rPr>
                <w:lang w:val="sv-SE"/>
              </w:rPr>
            </w:pPr>
          </w:p>
        </w:tc>
      </w:tr>
    </w:tbl>
    <w:p w14:paraId="06D3CE39" w14:textId="77777777" w:rsidR="00EE5860" w:rsidRPr="00441CD0" w:rsidRDefault="00EE5860" w:rsidP="00EE5860">
      <w:pPr>
        <w:pStyle w:val="TF"/>
        <w:spacing w:before="120"/>
      </w:pPr>
      <w:r w:rsidRPr="00441CD0">
        <w:t>Figure 8.2.62-1: UE IP Address</w:t>
      </w:r>
    </w:p>
    <w:p w14:paraId="069B0D12" w14:textId="77777777" w:rsidR="00EE5860" w:rsidRPr="00441CD0" w:rsidRDefault="00EE5860" w:rsidP="00EE5860">
      <w:r w:rsidRPr="00441CD0">
        <w:t>The following flags are coded within Octet 5:</w:t>
      </w:r>
    </w:p>
    <w:p w14:paraId="05510D09" w14:textId="77777777" w:rsidR="00EE5860" w:rsidRPr="00441CD0" w:rsidRDefault="00EE5860" w:rsidP="00EE5860">
      <w:pPr>
        <w:pStyle w:val="B1"/>
      </w:pPr>
      <w:r w:rsidRPr="00441CD0">
        <w:lastRenderedPageBreak/>
        <w:t>-</w:t>
      </w:r>
      <w:r w:rsidRPr="00441CD0">
        <w:tab/>
        <w:t>Bit 1 – V6: If this bit is set to "1", then the CHV6 bit shall not be set and the IPv6 address field shall be present in the UE IP Address, otherwise the IPv6 address field shall not be present.</w:t>
      </w:r>
    </w:p>
    <w:p w14:paraId="116DCD2B" w14:textId="77777777" w:rsidR="00EE5860" w:rsidRPr="00441CD0" w:rsidRDefault="00EE5860" w:rsidP="00EE5860">
      <w:pPr>
        <w:pStyle w:val="B1"/>
      </w:pPr>
      <w:r w:rsidRPr="00441CD0">
        <w:t>-</w:t>
      </w:r>
      <w:r w:rsidRPr="00441CD0">
        <w:tab/>
        <w:t>Bit 2 – V4: If this bit is set to "1", then the CHV4 bit sshall not be set and the IPv4 address field shall be present in the UE IP Address, otherwise the IPv4 address field shall not be present.</w:t>
      </w:r>
    </w:p>
    <w:p w14:paraId="3C649541" w14:textId="77777777" w:rsidR="00EE5860" w:rsidRPr="00441CD0" w:rsidRDefault="00EE5860" w:rsidP="00EE5860">
      <w:pPr>
        <w:pStyle w:val="B1"/>
      </w:pPr>
      <w:r w:rsidRPr="00441CD0">
        <w:t>-</w:t>
      </w:r>
      <w:r w:rsidRPr="00441CD0">
        <w:tab/>
        <w:t>Bit 3 – S/D: This bit is only applicable to the UE IP Address IE in the PDI IE. It shall be set to "0" and ignored by the receiver in IEs other than PDI IE. In the PDI IE, if this bit is set to "0", this indicates a Source IP address; if this bit is set to "1", this indicates a Destination IP address.</w:t>
      </w:r>
    </w:p>
    <w:p w14:paraId="79BEC603" w14:textId="77777777" w:rsidR="00EE5860" w:rsidRPr="00441CD0" w:rsidRDefault="00EE5860" w:rsidP="00EE5860">
      <w:pPr>
        <w:pStyle w:val="B1"/>
      </w:pPr>
      <w:r w:rsidRPr="00441CD0">
        <w:t>-</w:t>
      </w:r>
      <w:r w:rsidRPr="00441CD0">
        <w:tab/>
        <w:t>Bit 4 – IPv6D: This bit is only applicable to the UE IP address IE in the PDI IE and when the V6 bit or CHV6 bit is set to "1". If this bit is set to "1", then the IPv6 Prefix Delegation Bits field shall be present, otherwise the UP function shall consider IPv6 prefix is default /64.</w:t>
      </w:r>
    </w:p>
    <w:p w14:paraId="26BF5468" w14:textId="77777777" w:rsidR="00EE5860" w:rsidRPr="00441CD0" w:rsidRDefault="00EE5860" w:rsidP="00EE5860">
      <w:pPr>
        <w:pStyle w:val="B1"/>
      </w:pPr>
      <w:r w:rsidRPr="00441CD0">
        <w:t>-</w:t>
      </w:r>
      <w:r w:rsidRPr="00441CD0">
        <w:tab/>
        <w:t>Bit 5 – CHV4 (CHOOSE IPV4): If this bit is set to "1", then the V4 bit shall not be set, the IPv4 address shall not be present and the UP function shall assign an IPv4 address. This bit shall only be set by the CP function.</w:t>
      </w:r>
    </w:p>
    <w:p w14:paraId="1515E23D" w14:textId="77777777" w:rsidR="00EE5860" w:rsidRPr="00441CD0" w:rsidRDefault="00EE5860" w:rsidP="00EE5860">
      <w:pPr>
        <w:pStyle w:val="B1"/>
      </w:pPr>
      <w:r w:rsidRPr="00441CD0">
        <w:t>-</w:t>
      </w:r>
      <w:r w:rsidRPr="00441CD0">
        <w:tab/>
        <w:t>Bit 6 – CHV6 (CHOOSE IPV6): If this bit is set to "1", then the V6 bit shall not be set, the IPv6 address shall not be present and the UP function shall assign an IPv6 address. This bit shall only be set by the CP function.</w:t>
      </w:r>
    </w:p>
    <w:p w14:paraId="03950A71" w14:textId="736CA9E3" w:rsidR="00EE5860" w:rsidRPr="00441CD0" w:rsidRDefault="00EE5860" w:rsidP="00EE5860">
      <w:pPr>
        <w:pStyle w:val="B1"/>
      </w:pPr>
      <w:r w:rsidRPr="00441CD0">
        <w:t>-</w:t>
      </w:r>
      <w:r w:rsidRPr="00441CD0">
        <w:tab/>
        <w:t>Bit 7 – IP6PL (IPv6 Prefix Length): this bit is only applicable when the V6 bit or CHV6 bit is set to "1" and the "IPv6D" bit is set to "0", for an IPv6 prefix other than default /64</w:t>
      </w:r>
      <w:r>
        <w:t xml:space="preserve">, when the </w:t>
      </w:r>
      <w:r w:rsidRPr="00B03B13">
        <w:t xml:space="preserve">UP function supports </w:t>
      </w:r>
      <w:r>
        <w:t xml:space="preserve">the </w:t>
      </w:r>
      <w:r w:rsidRPr="00B03B13">
        <w:t xml:space="preserve">IP6PL feature as specified in </w:t>
      </w:r>
      <w:r w:rsidR="00415C19" w:rsidRPr="00B03B13">
        <w:t>clause</w:t>
      </w:r>
      <w:r w:rsidR="00415C19">
        <w:t> </w:t>
      </w:r>
      <w:r w:rsidR="00415C19" w:rsidRPr="00B03B13">
        <w:t>8</w:t>
      </w:r>
      <w:r w:rsidRPr="00B03B13">
        <w:t>.2.25</w:t>
      </w:r>
      <w:r w:rsidRPr="00441CD0">
        <w:t>. If this bit is set to "1", then the IPv6 Prefix Length field shall be present.</w:t>
      </w:r>
    </w:p>
    <w:p w14:paraId="07BE4115" w14:textId="77777777" w:rsidR="00EE5860" w:rsidRPr="00441CD0" w:rsidRDefault="00EE5860" w:rsidP="00EE5860">
      <w:pPr>
        <w:pStyle w:val="B1"/>
      </w:pPr>
      <w:r w:rsidRPr="00441CD0">
        <w:t>-</w:t>
      </w:r>
      <w:r w:rsidRPr="00441CD0">
        <w:tab/>
        <w:t xml:space="preserve">Bit 8 </w:t>
      </w:r>
      <w:r w:rsidRPr="00441CD0">
        <w:rPr>
          <w:noProof/>
        </w:rPr>
        <w:t>Spare, for future use and set to "0"</w:t>
      </w:r>
      <w:r w:rsidRPr="00441CD0">
        <w:t>.</w:t>
      </w:r>
    </w:p>
    <w:p w14:paraId="28D386AA" w14:textId="77777777" w:rsidR="00EE5860" w:rsidRPr="00441CD0" w:rsidRDefault="00EE5860" w:rsidP="00EE5860">
      <w:r w:rsidRPr="00441CD0">
        <w:t>Octets "m to (m+3)" or "p to (p+15)" (IPv4 address / IPv6 address fields), if present, shall contain the address value.</w:t>
      </w:r>
    </w:p>
    <w:p w14:paraId="55E1FEE6" w14:textId="77777777" w:rsidR="00EE5860" w:rsidRPr="00441CD0" w:rsidRDefault="00EE5860" w:rsidP="00EE5860">
      <w:bookmarkStart w:id="5862" w:name="_Toc19717408"/>
      <w:r w:rsidRPr="00441CD0">
        <w:t>Octet r, if present, shall contain the number of bits allocated for IPv6 prefix delegation (relative to the default /64 IPv6 prefix), e.g. if /60 IPv6 prefix is used, the value shall be set to "4". When using UE IP address IE in a PDI to match packets, the UP function shall only use the IPv6 prefix part and ignore the interface identifier part.</w:t>
      </w:r>
      <w:r>
        <w:t xml:space="preserve"> When the field is set to "0", the UP function shall determine a value based on the local configuration.</w:t>
      </w:r>
    </w:p>
    <w:p w14:paraId="59FCA0E9" w14:textId="77777777" w:rsidR="00EE5860" w:rsidRDefault="00EE5860" w:rsidP="00EE5860">
      <w:pPr>
        <w:rPr>
          <w:noProof/>
        </w:rPr>
      </w:pPr>
      <w:r w:rsidRPr="00441CD0">
        <w:t>The IPv6 Prefix Length in octet s, when present, shall be encoded as a</w:t>
      </w:r>
      <w:r>
        <w:t>n</w:t>
      </w:r>
      <w:r w:rsidRPr="00441CD0">
        <w:t xml:space="preserve"> 8 bits binary integer, e.g. if /72 prefix is used, the value shall be set to to (decimal) 72</w:t>
      </w:r>
      <w:r>
        <w:t>, or if /56 prefix is used, the value shall be set to (decimal) 56</w:t>
      </w:r>
      <w:r w:rsidRPr="00441CD0">
        <w:t>. The prefix length value "128" indicates an individual /128 IPv6 address.</w:t>
      </w:r>
      <w:r>
        <w:t xml:space="preserve"> When the field is set to "0", the UP function shall determine a value based on the local configuration.</w:t>
      </w:r>
    </w:p>
    <w:p w14:paraId="4BB5DEF0" w14:textId="77777777" w:rsidR="00EE5860" w:rsidRPr="00441CD0" w:rsidRDefault="00EE5860" w:rsidP="00EE5860">
      <w:pPr>
        <w:pStyle w:val="Heading3"/>
      </w:pPr>
      <w:r w:rsidRPr="00441CD0">
        <w:t xml:space="preserve"> </w:t>
      </w:r>
      <w:bookmarkStart w:id="5863" w:name="_Toc27490909"/>
      <w:bookmarkStart w:id="5864" w:name="_Toc27557202"/>
      <w:bookmarkStart w:id="5865" w:name="_Toc27724119"/>
      <w:bookmarkStart w:id="5866" w:name="_Toc36031193"/>
      <w:bookmarkStart w:id="5867" w:name="_Toc36043113"/>
      <w:bookmarkStart w:id="5868" w:name="_Toc36814438"/>
      <w:bookmarkStart w:id="5869" w:name="_Toc44689296"/>
      <w:bookmarkStart w:id="5870" w:name="_Toc44924050"/>
      <w:bookmarkStart w:id="5871" w:name="_Toc51861020"/>
      <w:bookmarkStart w:id="5872" w:name="_Toc57930791"/>
      <w:bookmarkStart w:id="5873" w:name="_Toc57931421"/>
      <w:bookmarkStart w:id="5874" w:name="_Toc160974547"/>
      <w:r w:rsidRPr="00441CD0">
        <w:t>8.</w:t>
      </w:r>
      <w:r w:rsidRPr="00441CD0">
        <w:rPr>
          <w:lang w:val="en-US"/>
        </w:rPr>
        <w:t>2.63</w:t>
      </w:r>
      <w:r w:rsidRPr="00441CD0">
        <w:tab/>
        <w:t>Packet Rate</w:t>
      </w:r>
      <w:bookmarkEnd w:id="5862"/>
      <w:bookmarkEnd w:id="5863"/>
      <w:bookmarkEnd w:id="5864"/>
      <w:bookmarkEnd w:id="5865"/>
      <w:bookmarkEnd w:id="5866"/>
      <w:bookmarkEnd w:id="5867"/>
      <w:bookmarkEnd w:id="5868"/>
      <w:bookmarkEnd w:id="5869"/>
      <w:bookmarkEnd w:id="5870"/>
      <w:bookmarkEnd w:id="5871"/>
      <w:bookmarkEnd w:id="5872"/>
      <w:bookmarkEnd w:id="5873"/>
      <w:bookmarkEnd w:id="5874"/>
    </w:p>
    <w:p w14:paraId="1B36844B" w14:textId="77777777" w:rsidR="00EE5860" w:rsidRPr="00441CD0" w:rsidRDefault="00EE5860" w:rsidP="00EE5860">
      <w:pPr>
        <w:rPr>
          <w:lang w:eastAsia="ja-JP"/>
        </w:rPr>
      </w:pPr>
      <w:bookmarkStart w:id="5875" w:name="_Toc19717409"/>
      <w:r w:rsidRPr="00441CD0">
        <w:t xml:space="preserve">The Packet Rate IE contains the packet rate thresholds to be enforced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8.2.63-1</w:t>
      </w:r>
      <w:r w:rsidRPr="00441CD0">
        <w:rPr>
          <w:lang w:eastAsia="ja-JP"/>
        </w:rPr>
        <w:t>.</w:t>
      </w:r>
    </w:p>
    <w:p w14:paraId="157DE25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8D63345" w14:textId="77777777" w:rsidTr="00BB0E1F">
        <w:trPr>
          <w:jc w:val="center"/>
        </w:trPr>
        <w:tc>
          <w:tcPr>
            <w:tcW w:w="151" w:type="dxa"/>
            <w:tcBorders>
              <w:top w:val="single" w:sz="6" w:space="0" w:color="auto"/>
              <w:left w:val="single" w:sz="6" w:space="0" w:color="auto"/>
              <w:bottom w:val="nil"/>
              <w:right w:val="nil"/>
            </w:tcBorders>
          </w:tcPr>
          <w:p w14:paraId="1960630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1C37AA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4434B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AA78CED" w14:textId="77777777" w:rsidR="00EE5860" w:rsidRPr="00441CD0" w:rsidRDefault="00EE5860" w:rsidP="00BB0E1F">
            <w:pPr>
              <w:pStyle w:val="TAC"/>
              <w:rPr>
                <w:lang w:val="fr-FR"/>
              </w:rPr>
            </w:pPr>
          </w:p>
        </w:tc>
      </w:tr>
      <w:tr w:rsidR="00EE5860" w:rsidRPr="00441CD0" w14:paraId="4EBFFD04" w14:textId="77777777" w:rsidTr="00BB0E1F">
        <w:trPr>
          <w:jc w:val="center"/>
        </w:trPr>
        <w:tc>
          <w:tcPr>
            <w:tcW w:w="151" w:type="dxa"/>
            <w:tcBorders>
              <w:top w:val="nil"/>
              <w:left w:val="single" w:sz="6" w:space="0" w:color="auto"/>
              <w:bottom w:val="nil"/>
              <w:right w:val="nil"/>
            </w:tcBorders>
          </w:tcPr>
          <w:p w14:paraId="6C79A95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636A0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AE7FB3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009E4BC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3CE9585"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74AE2F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EF0EB6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839C9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31A51D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3C1DBC0"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F183542" w14:textId="77777777" w:rsidR="00EE5860" w:rsidRPr="00441CD0" w:rsidRDefault="00EE5860" w:rsidP="00BB0E1F">
            <w:pPr>
              <w:pStyle w:val="TAC"/>
              <w:rPr>
                <w:lang w:val="fr-FR"/>
              </w:rPr>
            </w:pPr>
          </w:p>
        </w:tc>
      </w:tr>
      <w:tr w:rsidR="00EE5860" w:rsidRPr="00441CD0" w14:paraId="3DB412BD" w14:textId="77777777" w:rsidTr="00BB0E1F">
        <w:trPr>
          <w:jc w:val="center"/>
        </w:trPr>
        <w:tc>
          <w:tcPr>
            <w:tcW w:w="151" w:type="dxa"/>
            <w:tcBorders>
              <w:top w:val="nil"/>
              <w:left w:val="single" w:sz="6" w:space="0" w:color="auto"/>
              <w:bottom w:val="nil"/>
              <w:right w:val="nil"/>
            </w:tcBorders>
          </w:tcPr>
          <w:p w14:paraId="365A6C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608FE9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21BF8D0" w14:textId="77777777" w:rsidR="00EE5860" w:rsidRPr="00441CD0" w:rsidRDefault="00EE5860" w:rsidP="00BB0E1F">
            <w:pPr>
              <w:pStyle w:val="TAC"/>
              <w:rPr>
                <w:lang w:val="fr-FR"/>
              </w:rPr>
            </w:pPr>
            <w:r w:rsidRPr="00441CD0">
              <w:rPr>
                <w:lang w:val="fr-FR"/>
              </w:rPr>
              <w:t xml:space="preserve">Type = </w:t>
            </w:r>
            <w:r w:rsidRPr="00441CD0">
              <w:rPr>
                <w:lang w:val="sv-SE"/>
              </w:rPr>
              <w:t>94</w:t>
            </w:r>
            <w:r w:rsidRPr="00441CD0">
              <w:rPr>
                <w:lang w:val="fr-FR"/>
              </w:rPr>
              <w:t xml:space="preserve"> (decimal)</w:t>
            </w:r>
          </w:p>
        </w:tc>
        <w:tc>
          <w:tcPr>
            <w:tcW w:w="588" w:type="dxa"/>
            <w:tcBorders>
              <w:top w:val="nil"/>
              <w:left w:val="single" w:sz="4" w:space="0" w:color="auto"/>
              <w:bottom w:val="nil"/>
              <w:right w:val="single" w:sz="6" w:space="0" w:color="auto"/>
            </w:tcBorders>
          </w:tcPr>
          <w:p w14:paraId="66253D78" w14:textId="77777777" w:rsidR="00EE5860" w:rsidRPr="00441CD0" w:rsidRDefault="00EE5860" w:rsidP="00BB0E1F">
            <w:pPr>
              <w:pStyle w:val="TAC"/>
              <w:rPr>
                <w:lang w:val="fr-FR"/>
              </w:rPr>
            </w:pPr>
          </w:p>
        </w:tc>
      </w:tr>
      <w:tr w:rsidR="00EE5860" w:rsidRPr="00441CD0" w14:paraId="6E8AD969" w14:textId="77777777" w:rsidTr="00BB0E1F">
        <w:trPr>
          <w:jc w:val="center"/>
        </w:trPr>
        <w:tc>
          <w:tcPr>
            <w:tcW w:w="151" w:type="dxa"/>
            <w:tcBorders>
              <w:top w:val="nil"/>
              <w:left w:val="single" w:sz="6" w:space="0" w:color="auto"/>
              <w:bottom w:val="nil"/>
              <w:right w:val="nil"/>
            </w:tcBorders>
          </w:tcPr>
          <w:p w14:paraId="403FB6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75A5D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BDD2B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D49AD51" w14:textId="77777777" w:rsidR="00EE5860" w:rsidRPr="00441CD0" w:rsidRDefault="00EE5860" w:rsidP="00BB0E1F">
            <w:pPr>
              <w:pStyle w:val="TAC"/>
              <w:rPr>
                <w:lang w:val="fr-FR"/>
              </w:rPr>
            </w:pPr>
          </w:p>
        </w:tc>
      </w:tr>
      <w:tr w:rsidR="00EE5860" w:rsidRPr="00441CD0" w14:paraId="7366299B" w14:textId="77777777" w:rsidTr="00BB0E1F">
        <w:trPr>
          <w:jc w:val="center"/>
        </w:trPr>
        <w:tc>
          <w:tcPr>
            <w:tcW w:w="151" w:type="dxa"/>
            <w:tcBorders>
              <w:top w:val="nil"/>
              <w:left w:val="single" w:sz="6" w:space="0" w:color="auto"/>
              <w:bottom w:val="nil"/>
              <w:right w:val="nil"/>
            </w:tcBorders>
          </w:tcPr>
          <w:p w14:paraId="5FC37A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9505BA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4AD9B372" w14:textId="77777777" w:rsidR="00EE5860" w:rsidRPr="00441CD0" w:rsidRDefault="00EE5860" w:rsidP="00BB0E1F">
            <w:pPr>
              <w:pStyle w:val="TAC"/>
              <w:rPr>
                <w:lang w:val="fr-FR" w:eastAsia="zh-CN"/>
              </w:rPr>
            </w:pPr>
            <w:r w:rsidRPr="00441CD0">
              <w:rPr>
                <w:lang w:val="fr-FR" w:eastAsia="zh-CN"/>
              </w:rPr>
              <w:t>Spare</w:t>
            </w:r>
          </w:p>
          <w:p w14:paraId="1CC5EDB7" w14:textId="77777777" w:rsidR="00EE5860" w:rsidRPr="00441CD0" w:rsidRDefault="00EE5860" w:rsidP="00BB0E1F">
            <w:pPr>
              <w:pStyle w:val="TAC"/>
              <w:rPr>
                <w:lang w:val="fr-FR" w:eastAsia="zh-CN"/>
              </w:rPr>
            </w:pPr>
          </w:p>
        </w:tc>
        <w:tc>
          <w:tcPr>
            <w:tcW w:w="589" w:type="dxa"/>
            <w:tcBorders>
              <w:top w:val="single" w:sz="4" w:space="0" w:color="auto"/>
              <w:left w:val="single" w:sz="4" w:space="0" w:color="auto"/>
              <w:bottom w:val="single" w:sz="4" w:space="0" w:color="auto"/>
              <w:right w:val="single" w:sz="4" w:space="0" w:color="auto"/>
            </w:tcBorders>
            <w:hideMark/>
          </w:tcPr>
          <w:p w14:paraId="703D3C07" w14:textId="77777777" w:rsidR="00EE5860" w:rsidRPr="00441CD0" w:rsidRDefault="00EE5860" w:rsidP="00BB0E1F">
            <w:pPr>
              <w:pStyle w:val="TAC"/>
              <w:rPr>
                <w:lang w:val="fr-FR" w:eastAsia="zh-CN"/>
              </w:rPr>
            </w:pPr>
            <w:r w:rsidRPr="00441CD0">
              <w:rPr>
                <w:lang w:val="fr-FR"/>
              </w:rPr>
              <w:t>APRC</w:t>
            </w:r>
          </w:p>
        </w:tc>
        <w:tc>
          <w:tcPr>
            <w:tcW w:w="589" w:type="dxa"/>
            <w:tcBorders>
              <w:top w:val="single" w:sz="4" w:space="0" w:color="auto"/>
              <w:left w:val="single" w:sz="4" w:space="0" w:color="auto"/>
              <w:bottom w:val="single" w:sz="4" w:space="0" w:color="auto"/>
              <w:right w:val="single" w:sz="4" w:space="0" w:color="auto"/>
            </w:tcBorders>
            <w:hideMark/>
          </w:tcPr>
          <w:p w14:paraId="7834BB5F" w14:textId="77777777" w:rsidR="00EE5860" w:rsidRPr="00441CD0" w:rsidRDefault="00EE5860" w:rsidP="00BB0E1F">
            <w:pPr>
              <w:pStyle w:val="TAC"/>
              <w:rPr>
                <w:lang w:val="fr-FR" w:eastAsia="zh-CN"/>
              </w:rPr>
            </w:pPr>
            <w:r w:rsidRPr="00441CD0">
              <w:rPr>
                <w:lang w:val="fr-FR" w:eastAsia="zh-CN"/>
              </w:rPr>
              <w:t>DLPR</w:t>
            </w:r>
          </w:p>
        </w:tc>
        <w:tc>
          <w:tcPr>
            <w:tcW w:w="589" w:type="dxa"/>
            <w:tcBorders>
              <w:top w:val="single" w:sz="4" w:space="0" w:color="auto"/>
              <w:left w:val="single" w:sz="4" w:space="0" w:color="auto"/>
              <w:bottom w:val="single" w:sz="4" w:space="0" w:color="auto"/>
              <w:right w:val="single" w:sz="4" w:space="0" w:color="auto"/>
            </w:tcBorders>
            <w:hideMark/>
          </w:tcPr>
          <w:p w14:paraId="1A051BD5" w14:textId="77777777" w:rsidR="00EE5860" w:rsidRPr="00441CD0" w:rsidRDefault="00EE5860" w:rsidP="00BB0E1F">
            <w:pPr>
              <w:pStyle w:val="TAC"/>
              <w:rPr>
                <w:lang w:val="fr-FR" w:eastAsia="zh-CN"/>
              </w:rPr>
            </w:pPr>
            <w:r w:rsidRPr="00441CD0">
              <w:rPr>
                <w:lang w:val="fr-FR" w:eastAsia="zh-CN"/>
              </w:rPr>
              <w:t>ULPR</w:t>
            </w:r>
          </w:p>
        </w:tc>
        <w:tc>
          <w:tcPr>
            <w:tcW w:w="588" w:type="dxa"/>
            <w:tcBorders>
              <w:top w:val="nil"/>
              <w:left w:val="single" w:sz="4" w:space="0" w:color="auto"/>
              <w:bottom w:val="nil"/>
              <w:right w:val="single" w:sz="6" w:space="0" w:color="auto"/>
            </w:tcBorders>
          </w:tcPr>
          <w:p w14:paraId="510978A5" w14:textId="77777777" w:rsidR="00EE5860" w:rsidRPr="00441CD0" w:rsidRDefault="00EE5860" w:rsidP="00BB0E1F">
            <w:pPr>
              <w:pStyle w:val="TAC"/>
              <w:rPr>
                <w:lang w:val="fr-FR"/>
              </w:rPr>
            </w:pPr>
          </w:p>
        </w:tc>
      </w:tr>
      <w:tr w:rsidR="00EE5860" w:rsidRPr="00441CD0" w14:paraId="2891C18A" w14:textId="77777777" w:rsidTr="00BB0E1F">
        <w:trPr>
          <w:jc w:val="center"/>
        </w:trPr>
        <w:tc>
          <w:tcPr>
            <w:tcW w:w="151" w:type="dxa"/>
            <w:tcBorders>
              <w:top w:val="nil"/>
              <w:left w:val="single" w:sz="6" w:space="0" w:color="auto"/>
              <w:bottom w:val="nil"/>
              <w:right w:val="nil"/>
            </w:tcBorders>
          </w:tcPr>
          <w:p w14:paraId="31570D1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39D9626"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w:t>
            </w:r>
          </w:p>
        </w:tc>
        <w:tc>
          <w:tcPr>
            <w:tcW w:w="2944" w:type="dxa"/>
            <w:gridSpan w:val="5"/>
            <w:tcBorders>
              <w:top w:val="single" w:sz="4" w:space="0" w:color="auto"/>
              <w:left w:val="single" w:sz="4" w:space="0" w:color="auto"/>
              <w:bottom w:val="single" w:sz="4" w:space="0" w:color="auto"/>
              <w:right w:val="single" w:sz="4" w:space="0" w:color="auto"/>
            </w:tcBorders>
            <w:hideMark/>
          </w:tcPr>
          <w:p w14:paraId="7F96207E"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D69892B" w14:textId="77777777" w:rsidR="00EE5860" w:rsidRPr="00441CD0" w:rsidRDefault="00EE5860" w:rsidP="00BB0E1F">
            <w:pPr>
              <w:pStyle w:val="TAC"/>
              <w:rPr>
                <w:lang w:val="fr-FR" w:eastAsia="zh-CN"/>
              </w:rPr>
            </w:pPr>
            <w:r w:rsidRPr="00441CD0">
              <w:rPr>
                <w:lang w:val="fr-FR" w:eastAsia="zh-CN"/>
              </w:rPr>
              <w:t>Uplink Time Unit</w:t>
            </w:r>
          </w:p>
        </w:tc>
        <w:tc>
          <w:tcPr>
            <w:tcW w:w="588" w:type="dxa"/>
            <w:tcBorders>
              <w:top w:val="nil"/>
              <w:left w:val="single" w:sz="4" w:space="0" w:color="auto"/>
              <w:bottom w:val="nil"/>
              <w:right w:val="single" w:sz="6" w:space="0" w:color="auto"/>
            </w:tcBorders>
          </w:tcPr>
          <w:p w14:paraId="14C01928" w14:textId="77777777" w:rsidR="00EE5860" w:rsidRPr="00441CD0" w:rsidRDefault="00EE5860" w:rsidP="00BB0E1F">
            <w:pPr>
              <w:pStyle w:val="TAC"/>
              <w:rPr>
                <w:lang w:val="fr-FR"/>
              </w:rPr>
            </w:pPr>
          </w:p>
        </w:tc>
      </w:tr>
      <w:tr w:rsidR="00EE5860" w:rsidRPr="00441CD0" w14:paraId="1AA995B0" w14:textId="77777777" w:rsidTr="00BB0E1F">
        <w:trPr>
          <w:jc w:val="center"/>
        </w:trPr>
        <w:tc>
          <w:tcPr>
            <w:tcW w:w="151" w:type="dxa"/>
            <w:tcBorders>
              <w:top w:val="nil"/>
              <w:left w:val="single" w:sz="6" w:space="0" w:color="auto"/>
              <w:bottom w:val="nil"/>
              <w:right w:val="nil"/>
            </w:tcBorders>
          </w:tcPr>
          <w:p w14:paraId="7ABA92D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2A0156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(m+1) to (m+2)</w:t>
            </w:r>
          </w:p>
        </w:tc>
        <w:tc>
          <w:tcPr>
            <w:tcW w:w="4711" w:type="dxa"/>
            <w:gridSpan w:val="8"/>
            <w:tcBorders>
              <w:top w:val="single" w:sz="4" w:space="0" w:color="auto"/>
              <w:left w:val="single" w:sz="4" w:space="0" w:color="auto"/>
              <w:bottom w:val="single" w:sz="4" w:space="0" w:color="auto"/>
              <w:right w:val="single" w:sz="4" w:space="0" w:color="auto"/>
            </w:tcBorders>
            <w:hideMark/>
          </w:tcPr>
          <w:p w14:paraId="3262CFD7" w14:textId="77777777" w:rsidR="00EE5860" w:rsidRPr="00441CD0" w:rsidRDefault="00EE5860" w:rsidP="00BB0E1F">
            <w:pPr>
              <w:pStyle w:val="TAC"/>
              <w:rPr>
                <w:lang w:val="fr-FR" w:eastAsia="zh-CN"/>
              </w:rPr>
            </w:pPr>
            <w:r w:rsidRPr="00441CD0">
              <w:rPr>
                <w:lang w:val="fr-FR" w:eastAsia="zh-CN"/>
              </w:rPr>
              <w:t xml:space="preserve">Maximum Uplink Packet Rate </w:t>
            </w:r>
          </w:p>
        </w:tc>
        <w:tc>
          <w:tcPr>
            <w:tcW w:w="588" w:type="dxa"/>
            <w:tcBorders>
              <w:top w:val="nil"/>
              <w:left w:val="single" w:sz="4" w:space="0" w:color="auto"/>
              <w:bottom w:val="nil"/>
              <w:right w:val="single" w:sz="6" w:space="0" w:color="auto"/>
            </w:tcBorders>
          </w:tcPr>
          <w:p w14:paraId="13CC2B66" w14:textId="77777777" w:rsidR="00EE5860" w:rsidRPr="00441CD0" w:rsidRDefault="00EE5860" w:rsidP="00BB0E1F">
            <w:pPr>
              <w:pStyle w:val="TAC"/>
              <w:rPr>
                <w:lang w:val="fr-FR"/>
              </w:rPr>
            </w:pPr>
          </w:p>
        </w:tc>
      </w:tr>
      <w:tr w:rsidR="00EE5860" w:rsidRPr="00441CD0" w14:paraId="45693C6C" w14:textId="77777777" w:rsidTr="00BB0E1F">
        <w:trPr>
          <w:jc w:val="center"/>
        </w:trPr>
        <w:tc>
          <w:tcPr>
            <w:tcW w:w="151" w:type="dxa"/>
            <w:tcBorders>
              <w:top w:val="nil"/>
              <w:left w:val="single" w:sz="6" w:space="0" w:color="auto"/>
              <w:bottom w:val="nil"/>
              <w:right w:val="nil"/>
            </w:tcBorders>
          </w:tcPr>
          <w:p w14:paraId="76E04C2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D6CF3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w:t>
            </w:r>
          </w:p>
        </w:tc>
        <w:tc>
          <w:tcPr>
            <w:tcW w:w="2944" w:type="dxa"/>
            <w:gridSpan w:val="5"/>
            <w:tcBorders>
              <w:top w:val="single" w:sz="4" w:space="0" w:color="auto"/>
              <w:left w:val="single" w:sz="4" w:space="0" w:color="auto"/>
              <w:bottom w:val="single" w:sz="4" w:space="0" w:color="auto"/>
              <w:right w:val="single" w:sz="4" w:space="0" w:color="auto"/>
            </w:tcBorders>
            <w:hideMark/>
          </w:tcPr>
          <w:p w14:paraId="6CD71583"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126141D2" w14:textId="77777777" w:rsidR="00EE5860" w:rsidRPr="00441CD0" w:rsidRDefault="00EE5860" w:rsidP="00BB0E1F">
            <w:pPr>
              <w:pStyle w:val="TAC"/>
              <w:rPr>
                <w:lang w:val="fr-FR" w:eastAsia="zh-CN"/>
              </w:rPr>
            </w:pPr>
            <w:r w:rsidRPr="00441CD0">
              <w:rPr>
                <w:lang w:val="fr-FR" w:eastAsia="zh-CN"/>
              </w:rPr>
              <w:t>Downlink Time Unit</w:t>
            </w:r>
          </w:p>
        </w:tc>
        <w:tc>
          <w:tcPr>
            <w:tcW w:w="588" w:type="dxa"/>
            <w:tcBorders>
              <w:top w:val="nil"/>
              <w:left w:val="single" w:sz="4" w:space="0" w:color="auto"/>
              <w:bottom w:val="nil"/>
              <w:right w:val="single" w:sz="6" w:space="0" w:color="auto"/>
            </w:tcBorders>
          </w:tcPr>
          <w:p w14:paraId="3826D940" w14:textId="77777777" w:rsidR="00EE5860" w:rsidRPr="00441CD0" w:rsidRDefault="00EE5860" w:rsidP="00BB0E1F">
            <w:pPr>
              <w:pStyle w:val="TAC"/>
              <w:rPr>
                <w:lang w:val="fr-FR"/>
              </w:rPr>
            </w:pPr>
          </w:p>
        </w:tc>
      </w:tr>
      <w:tr w:rsidR="00EE5860" w:rsidRPr="00441CD0" w14:paraId="6E65055D" w14:textId="77777777" w:rsidTr="00BB0E1F">
        <w:trPr>
          <w:jc w:val="center"/>
        </w:trPr>
        <w:tc>
          <w:tcPr>
            <w:tcW w:w="151" w:type="dxa"/>
            <w:tcBorders>
              <w:top w:val="nil"/>
              <w:left w:val="single" w:sz="6" w:space="0" w:color="auto"/>
              <w:bottom w:val="nil"/>
              <w:right w:val="nil"/>
            </w:tcBorders>
          </w:tcPr>
          <w:p w14:paraId="713FE2B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AE9340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(p+1) to (p+2)</w:t>
            </w:r>
          </w:p>
        </w:tc>
        <w:tc>
          <w:tcPr>
            <w:tcW w:w="4711" w:type="dxa"/>
            <w:gridSpan w:val="8"/>
            <w:tcBorders>
              <w:top w:val="single" w:sz="4" w:space="0" w:color="auto"/>
              <w:left w:val="single" w:sz="4" w:space="0" w:color="auto"/>
              <w:bottom w:val="single" w:sz="4" w:space="0" w:color="auto"/>
              <w:right w:val="single" w:sz="4" w:space="0" w:color="auto"/>
            </w:tcBorders>
            <w:hideMark/>
          </w:tcPr>
          <w:p w14:paraId="1F7E27E5" w14:textId="77777777" w:rsidR="00EE5860" w:rsidRPr="00441CD0" w:rsidRDefault="00EE5860" w:rsidP="00BB0E1F">
            <w:pPr>
              <w:pStyle w:val="TAC"/>
              <w:rPr>
                <w:lang w:val="fr-FR" w:eastAsia="zh-CN"/>
              </w:rPr>
            </w:pPr>
            <w:r w:rsidRPr="00441CD0">
              <w:rPr>
                <w:lang w:val="fr-FR" w:eastAsia="zh-CN"/>
              </w:rPr>
              <w:t>Maximum Downlink Packet Rate</w:t>
            </w:r>
          </w:p>
        </w:tc>
        <w:tc>
          <w:tcPr>
            <w:tcW w:w="588" w:type="dxa"/>
            <w:tcBorders>
              <w:top w:val="nil"/>
              <w:left w:val="single" w:sz="4" w:space="0" w:color="auto"/>
              <w:bottom w:val="nil"/>
              <w:right w:val="single" w:sz="6" w:space="0" w:color="auto"/>
            </w:tcBorders>
          </w:tcPr>
          <w:p w14:paraId="45CD41E0" w14:textId="77777777" w:rsidR="00EE5860" w:rsidRPr="00441CD0" w:rsidRDefault="00EE5860" w:rsidP="00BB0E1F">
            <w:pPr>
              <w:pStyle w:val="TAC"/>
              <w:rPr>
                <w:lang w:val="fr-FR"/>
              </w:rPr>
            </w:pPr>
          </w:p>
        </w:tc>
      </w:tr>
      <w:tr w:rsidR="00EE5860" w:rsidRPr="00441CD0" w14:paraId="3A68D387" w14:textId="77777777" w:rsidTr="00BB0E1F">
        <w:trPr>
          <w:jc w:val="center"/>
        </w:trPr>
        <w:tc>
          <w:tcPr>
            <w:tcW w:w="151" w:type="dxa"/>
            <w:tcBorders>
              <w:top w:val="nil"/>
              <w:left w:val="single" w:sz="6" w:space="0" w:color="auto"/>
              <w:bottom w:val="nil"/>
              <w:right w:val="nil"/>
            </w:tcBorders>
          </w:tcPr>
          <w:p w14:paraId="348BBC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CDE33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w:t>
            </w:r>
          </w:p>
        </w:tc>
        <w:tc>
          <w:tcPr>
            <w:tcW w:w="2944" w:type="dxa"/>
            <w:gridSpan w:val="5"/>
            <w:tcBorders>
              <w:top w:val="single" w:sz="4" w:space="0" w:color="auto"/>
              <w:left w:val="single" w:sz="4" w:space="0" w:color="auto"/>
              <w:bottom w:val="single" w:sz="4" w:space="0" w:color="auto"/>
              <w:right w:val="single" w:sz="4" w:space="0" w:color="auto"/>
            </w:tcBorders>
            <w:hideMark/>
          </w:tcPr>
          <w:p w14:paraId="489274F8"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359E2CBB" w14:textId="77777777" w:rsidR="00EE5860" w:rsidRPr="00441CD0" w:rsidRDefault="00EE5860" w:rsidP="00BB0E1F">
            <w:pPr>
              <w:pStyle w:val="TAC"/>
              <w:rPr>
                <w:lang w:val="fr-FR" w:eastAsia="zh-CN"/>
              </w:rPr>
            </w:pPr>
            <w:r w:rsidRPr="00441CD0">
              <w:rPr>
                <w:lang w:val="fr-FR" w:eastAsia="zh-CN"/>
              </w:rPr>
              <w:t>Additional Uplink Time Unit</w:t>
            </w:r>
          </w:p>
        </w:tc>
        <w:tc>
          <w:tcPr>
            <w:tcW w:w="588" w:type="dxa"/>
            <w:tcBorders>
              <w:top w:val="nil"/>
              <w:left w:val="single" w:sz="4" w:space="0" w:color="auto"/>
              <w:bottom w:val="nil"/>
              <w:right w:val="single" w:sz="6" w:space="0" w:color="auto"/>
            </w:tcBorders>
          </w:tcPr>
          <w:p w14:paraId="1026C539" w14:textId="77777777" w:rsidR="00EE5860" w:rsidRPr="00441CD0" w:rsidRDefault="00EE5860" w:rsidP="00BB0E1F">
            <w:pPr>
              <w:pStyle w:val="TAC"/>
              <w:rPr>
                <w:lang w:val="fr-FR"/>
              </w:rPr>
            </w:pPr>
          </w:p>
        </w:tc>
      </w:tr>
      <w:tr w:rsidR="00EE5860" w:rsidRPr="00441CD0" w14:paraId="10A77018" w14:textId="77777777" w:rsidTr="00BB0E1F">
        <w:trPr>
          <w:jc w:val="center"/>
        </w:trPr>
        <w:tc>
          <w:tcPr>
            <w:tcW w:w="151" w:type="dxa"/>
            <w:tcBorders>
              <w:top w:val="nil"/>
              <w:left w:val="single" w:sz="6" w:space="0" w:color="auto"/>
              <w:bottom w:val="nil"/>
              <w:right w:val="nil"/>
            </w:tcBorders>
          </w:tcPr>
          <w:p w14:paraId="6287C83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19E97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(q+1) to (q+2)</w:t>
            </w:r>
          </w:p>
        </w:tc>
        <w:tc>
          <w:tcPr>
            <w:tcW w:w="4711" w:type="dxa"/>
            <w:gridSpan w:val="8"/>
            <w:tcBorders>
              <w:top w:val="single" w:sz="4" w:space="0" w:color="auto"/>
              <w:left w:val="single" w:sz="4" w:space="0" w:color="auto"/>
              <w:bottom w:val="single" w:sz="4" w:space="0" w:color="auto"/>
              <w:right w:val="single" w:sz="4" w:space="0" w:color="auto"/>
            </w:tcBorders>
            <w:hideMark/>
          </w:tcPr>
          <w:p w14:paraId="131D2B48" w14:textId="77777777" w:rsidR="00EE5860" w:rsidRPr="00441CD0" w:rsidRDefault="00EE5860" w:rsidP="00BB0E1F">
            <w:pPr>
              <w:pStyle w:val="TAC"/>
              <w:rPr>
                <w:lang w:val="fr-FR" w:eastAsia="zh-CN"/>
              </w:rPr>
            </w:pPr>
            <w:r w:rsidRPr="00441CD0">
              <w:rPr>
                <w:lang w:val="fr-FR" w:eastAsia="zh-CN"/>
              </w:rPr>
              <w:t xml:space="preserve">Additional Maximum Uplink Packet Rate </w:t>
            </w:r>
          </w:p>
        </w:tc>
        <w:tc>
          <w:tcPr>
            <w:tcW w:w="588" w:type="dxa"/>
            <w:tcBorders>
              <w:top w:val="nil"/>
              <w:left w:val="single" w:sz="4" w:space="0" w:color="auto"/>
              <w:bottom w:val="nil"/>
              <w:right w:val="single" w:sz="6" w:space="0" w:color="auto"/>
            </w:tcBorders>
          </w:tcPr>
          <w:p w14:paraId="61122878" w14:textId="77777777" w:rsidR="00EE5860" w:rsidRPr="00441CD0" w:rsidRDefault="00EE5860" w:rsidP="00BB0E1F">
            <w:pPr>
              <w:pStyle w:val="TAC"/>
              <w:rPr>
                <w:lang w:val="fr-FR"/>
              </w:rPr>
            </w:pPr>
          </w:p>
        </w:tc>
      </w:tr>
      <w:tr w:rsidR="00EE5860" w:rsidRPr="00441CD0" w14:paraId="3C603AFB" w14:textId="77777777" w:rsidTr="00BB0E1F">
        <w:trPr>
          <w:jc w:val="center"/>
        </w:trPr>
        <w:tc>
          <w:tcPr>
            <w:tcW w:w="151" w:type="dxa"/>
            <w:tcBorders>
              <w:top w:val="nil"/>
              <w:left w:val="single" w:sz="6" w:space="0" w:color="auto"/>
              <w:bottom w:val="nil"/>
              <w:right w:val="nil"/>
            </w:tcBorders>
          </w:tcPr>
          <w:p w14:paraId="0283FCC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C85DACE"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w:t>
            </w:r>
          </w:p>
        </w:tc>
        <w:tc>
          <w:tcPr>
            <w:tcW w:w="2944" w:type="dxa"/>
            <w:gridSpan w:val="5"/>
            <w:tcBorders>
              <w:top w:val="single" w:sz="4" w:space="0" w:color="auto"/>
              <w:left w:val="single" w:sz="4" w:space="0" w:color="auto"/>
              <w:bottom w:val="single" w:sz="4" w:space="0" w:color="auto"/>
              <w:right w:val="single" w:sz="4" w:space="0" w:color="auto"/>
            </w:tcBorders>
            <w:hideMark/>
          </w:tcPr>
          <w:p w14:paraId="5627C942" w14:textId="77777777" w:rsidR="00EE5860" w:rsidRPr="00441CD0" w:rsidRDefault="00EE5860" w:rsidP="00BB0E1F">
            <w:pPr>
              <w:pStyle w:val="TAC"/>
              <w:rPr>
                <w:lang w:val="fr-FR" w:eastAsia="zh-CN"/>
              </w:rPr>
            </w:pPr>
            <w:r w:rsidRPr="00441CD0">
              <w:rPr>
                <w:lang w:val="fr-FR"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F60D134" w14:textId="77777777" w:rsidR="00EE5860" w:rsidRPr="00441CD0" w:rsidRDefault="00EE5860" w:rsidP="00BB0E1F">
            <w:pPr>
              <w:pStyle w:val="TAC"/>
              <w:rPr>
                <w:lang w:val="fr-FR" w:eastAsia="zh-CN"/>
              </w:rPr>
            </w:pPr>
            <w:r w:rsidRPr="00441CD0">
              <w:rPr>
                <w:lang w:val="fr-FR" w:eastAsia="zh-CN"/>
              </w:rPr>
              <w:t>Additional Downlink Time Unit</w:t>
            </w:r>
          </w:p>
        </w:tc>
        <w:tc>
          <w:tcPr>
            <w:tcW w:w="588" w:type="dxa"/>
            <w:tcBorders>
              <w:top w:val="nil"/>
              <w:left w:val="single" w:sz="4" w:space="0" w:color="auto"/>
              <w:bottom w:val="nil"/>
              <w:right w:val="single" w:sz="6" w:space="0" w:color="auto"/>
            </w:tcBorders>
          </w:tcPr>
          <w:p w14:paraId="504684C4" w14:textId="77777777" w:rsidR="00EE5860" w:rsidRPr="00441CD0" w:rsidRDefault="00EE5860" w:rsidP="00BB0E1F">
            <w:pPr>
              <w:pStyle w:val="TAC"/>
              <w:rPr>
                <w:lang w:val="fr-FR"/>
              </w:rPr>
            </w:pPr>
          </w:p>
        </w:tc>
      </w:tr>
      <w:tr w:rsidR="00EE5860" w:rsidRPr="00441CD0" w14:paraId="664058C9" w14:textId="77777777" w:rsidTr="00BB0E1F">
        <w:trPr>
          <w:jc w:val="center"/>
        </w:trPr>
        <w:tc>
          <w:tcPr>
            <w:tcW w:w="151" w:type="dxa"/>
            <w:tcBorders>
              <w:top w:val="nil"/>
              <w:left w:val="single" w:sz="6" w:space="0" w:color="auto"/>
              <w:bottom w:val="nil"/>
              <w:right w:val="nil"/>
            </w:tcBorders>
          </w:tcPr>
          <w:p w14:paraId="52C3789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FF6F92D"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fr-FR"/>
              </w:rPr>
              <w:t>(r+1) to (r+2)</w:t>
            </w:r>
          </w:p>
        </w:tc>
        <w:tc>
          <w:tcPr>
            <w:tcW w:w="4711" w:type="dxa"/>
            <w:gridSpan w:val="8"/>
            <w:tcBorders>
              <w:top w:val="single" w:sz="4" w:space="0" w:color="auto"/>
              <w:left w:val="single" w:sz="4" w:space="0" w:color="auto"/>
              <w:bottom w:val="single" w:sz="4" w:space="0" w:color="auto"/>
              <w:right w:val="single" w:sz="4" w:space="0" w:color="auto"/>
            </w:tcBorders>
            <w:hideMark/>
          </w:tcPr>
          <w:p w14:paraId="30C1FA88" w14:textId="77777777" w:rsidR="00EE5860" w:rsidRPr="00441CD0" w:rsidRDefault="00EE5860" w:rsidP="00BB0E1F">
            <w:pPr>
              <w:pStyle w:val="TAC"/>
              <w:rPr>
                <w:lang w:val="fr-FR" w:eastAsia="zh-CN"/>
              </w:rPr>
            </w:pPr>
            <w:r w:rsidRPr="00441CD0">
              <w:rPr>
                <w:lang w:val="fr-FR" w:eastAsia="zh-CN"/>
              </w:rPr>
              <w:t xml:space="preserve">Additional Maximum Downlink Packet Rate </w:t>
            </w:r>
          </w:p>
        </w:tc>
        <w:tc>
          <w:tcPr>
            <w:tcW w:w="588" w:type="dxa"/>
            <w:tcBorders>
              <w:top w:val="nil"/>
              <w:left w:val="single" w:sz="4" w:space="0" w:color="auto"/>
              <w:bottom w:val="nil"/>
              <w:right w:val="single" w:sz="6" w:space="0" w:color="auto"/>
            </w:tcBorders>
          </w:tcPr>
          <w:p w14:paraId="1CB4FC50" w14:textId="77777777" w:rsidR="00EE5860" w:rsidRPr="00441CD0" w:rsidRDefault="00EE5860" w:rsidP="00BB0E1F">
            <w:pPr>
              <w:pStyle w:val="TAC"/>
              <w:rPr>
                <w:lang w:val="fr-FR"/>
              </w:rPr>
            </w:pPr>
          </w:p>
        </w:tc>
      </w:tr>
      <w:tr w:rsidR="00EE5860" w:rsidRPr="00441CD0" w14:paraId="01ADE07F" w14:textId="77777777" w:rsidTr="00BB0E1F">
        <w:trPr>
          <w:jc w:val="center"/>
        </w:trPr>
        <w:tc>
          <w:tcPr>
            <w:tcW w:w="151" w:type="dxa"/>
            <w:tcBorders>
              <w:top w:val="nil"/>
              <w:left w:val="single" w:sz="6" w:space="0" w:color="auto"/>
              <w:bottom w:val="single" w:sz="4" w:space="0" w:color="auto"/>
              <w:right w:val="nil"/>
            </w:tcBorders>
          </w:tcPr>
          <w:p w14:paraId="4D9AFB0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D9DE801" w14:textId="77777777" w:rsidR="00EE5860" w:rsidRPr="00441CD0" w:rsidRDefault="00EE5860" w:rsidP="00BB0E1F">
            <w:pPr>
              <w:pStyle w:val="TAC"/>
              <w:rPr>
                <w:lang w:val="fr-FR"/>
              </w:rPr>
            </w:pPr>
            <w:r w:rsidRPr="00441CD0">
              <w:rPr>
                <w:lang w:val="fr-FR"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DDA56BD"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C3E6B78" w14:textId="77777777" w:rsidR="00EE5860" w:rsidRPr="00441CD0" w:rsidRDefault="00EE5860" w:rsidP="00BB0E1F">
            <w:pPr>
              <w:pStyle w:val="TAC"/>
              <w:rPr>
                <w:lang w:val="fr-FR"/>
              </w:rPr>
            </w:pPr>
          </w:p>
        </w:tc>
      </w:tr>
    </w:tbl>
    <w:p w14:paraId="068A0C0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63</w:t>
      </w:r>
      <w:r w:rsidRPr="00441CD0">
        <w:rPr>
          <w:lang w:eastAsia="zh-CN"/>
        </w:rPr>
        <w:t>-</w:t>
      </w:r>
      <w:r w:rsidRPr="00441CD0">
        <w:rPr>
          <w:lang w:eastAsia="ja-JP"/>
        </w:rPr>
        <w:t>1</w:t>
      </w:r>
      <w:r w:rsidRPr="00441CD0">
        <w:t xml:space="preserve">: </w:t>
      </w:r>
      <w:r w:rsidRPr="00441CD0">
        <w:rPr>
          <w:lang w:eastAsia="ja-JP"/>
        </w:rPr>
        <w:t>Packet Rate</w:t>
      </w:r>
    </w:p>
    <w:p w14:paraId="78FC429B" w14:textId="77777777" w:rsidR="00EE5860" w:rsidRPr="00441CD0" w:rsidRDefault="00EE5860" w:rsidP="00EE5860">
      <w:r w:rsidRPr="00441CD0">
        <w:lastRenderedPageBreak/>
        <w:t>The following flags are coded within Octet 5:</w:t>
      </w:r>
    </w:p>
    <w:p w14:paraId="009431E2" w14:textId="77777777" w:rsidR="00EE5860" w:rsidRPr="00441CD0" w:rsidRDefault="00EE5860" w:rsidP="00EE5860">
      <w:pPr>
        <w:pStyle w:val="B1"/>
      </w:pPr>
      <w:r w:rsidRPr="00441CD0">
        <w:t>-</w:t>
      </w:r>
      <w:r w:rsidRPr="00441CD0">
        <w:tab/>
        <w:t>Bit 1 – ULPR (Uplink Packet Rate): If this bit is set to "1", then octets m to (m+2) shall be present, otherwise these octets shall not be present.</w:t>
      </w:r>
    </w:p>
    <w:p w14:paraId="504A5FED" w14:textId="77777777" w:rsidR="00EE5860" w:rsidRPr="00441CD0" w:rsidRDefault="00EE5860" w:rsidP="00EE5860">
      <w:pPr>
        <w:pStyle w:val="B1"/>
      </w:pPr>
      <w:r w:rsidRPr="00441CD0">
        <w:t>-</w:t>
      </w:r>
      <w:r w:rsidRPr="00441CD0">
        <w:tab/>
        <w:t>Bit 2 – DLPR (Downlink Packet Rate): If this bit is set to "1", then octets p to (p+2) shall be present, otherwise these octets shall not be present.</w:t>
      </w:r>
    </w:p>
    <w:p w14:paraId="504EE31C" w14:textId="77777777" w:rsidR="00EE5860" w:rsidRPr="00441CD0" w:rsidRDefault="00EE5860" w:rsidP="00EE5860">
      <w:pPr>
        <w:pStyle w:val="B1"/>
      </w:pPr>
      <w:r w:rsidRPr="00441CD0">
        <w:t>-</w:t>
      </w:r>
      <w:r w:rsidRPr="00441CD0">
        <w:tab/>
        <w:t>Bit 3 – APRC (Additional Packet Rate Control): If this bit is set to "1", then the presence of octets q to (r+2) is determined as follows:</w:t>
      </w:r>
    </w:p>
    <w:p w14:paraId="7D6B9092" w14:textId="77777777" w:rsidR="00EE5860" w:rsidRPr="00441CD0" w:rsidRDefault="00EE5860" w:rsidP="00EE5860">
      <w:pPr>
        <w:pStyle w:val="B2"/>
      </w:pPr>
      <w:r w:rsidRPr="00441CD0">
        <w:t>-</w:t>
      </w:r>
      <w:r w:rsidRPr="00441CD0">
        <w:tab/>
        <w:t xml:space="preserve">If bit 1 (ULPR) is set to "1", then octets q to (q+2), </w:t>
      </w:r>
      <w:r w:rsidRPr="00441CD0">
        <w:rPr>
          <w:noProof/>
        </w:rPr>
        <w:t xml:space="preserve">the </w:t>
      </w:r>
      <w:r w:rsidRPr="00441CD0">
        <w:rPr>
          <w:lang w:eastAsia="zh-CN"/>
        </w:rPr>
        <w:t xml:space="preserve">Additional Maximum Uplink Packet Rate </w:t>
      </w:r>
      <w:r w:rsidRPr="00441CD0">
        <w:t>shall be present. Otherwise, octets q to (q+2) shall not be present;</w:t>
      </w:r>
    </w:p>
    <w:p w14:paraId="2296245B" w14:textId="77777777" w:rsidR="00EE5860" w:rsidRPr="00441CD0" w:rsidRDefault="00EE5860" w:rsidP="00EE5860">
      <w:pPr>
        <w:pStyle w:val="B2"/>
      </w:pPr>
      <w:r w:rsidRPr="00441CD0">
        <w:t>-</w:t>
      </w:r>
      <w:r w:rsidRPr="00441CD0">
        <w:tab/>
        <w:t xml:space="preserve">If bit 2 (DLPR) is set to "1", then octets r to (r+2), </w:t>
      </w:r>
      <w:r w:rsidRPr="00441CD0">
        <w:rPr>
          <w:noProof/>
        </w:rPr>
        <w:t xml:space="preserve">the </w:t>
      </w:r>
      <w:r w:rsidRPr="00441CD0">
        <w:rPr>
          <w:lang w:eastAsia="zh-CN"/>
        </w:rPr>
        <w:t xml:space="preserve">Additional Maximum Downlink Packet Rate </w:t>
      </w:r>
      <w:r w:rsidRPr="00441CD0">
        <w:t>shall be present. Otherwise, octets r to (r+2) shall not be present.</w:t>
      </w:r>
    </w:p>
    <w:p w14:paraId="74FD7F83"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C11B73B" w14:textId="77777777" w:rsidR="00EE5860" w:rsidRPr="00441CD0" w:rsidRDefault="00EE5860" w:rsidP="00EE5860">
      <w:pPr>
        <w:rPr>
          <w:noProof/>
        </w:rPr>
      </w:pPr>
      <w:r w:rsidRPr="00441CD0">
        <w:rPr>
          <w:noProof/>
        </w:rPr>
        <w:t>At least one bit in Octet 5 shall be set to "1". Several bits may be set to "1".</w:t>
      </w:r>
    </w:p>
    <w:p w14:paraId="0EAF28FB" w14:textId="77777777" w:rsidR="00EE5860" w:rsidRPr="00441CD0" w:rsidRDefault="00EE5860" w:rsidP="00EE5860">
      <w:r w:rsidRPr="00441CD0">
        <w:t>When present, octets m to (m+2) indicate the maximum number of uplink packets allowed to be sent within the uplink time unit.</w:t>
      </w:r>
    </w:p>
    <w:p w14:paraId="70C3D0CA" w14:textId="77777777" w:rsidR="00EE5860" w:rsidRPr="00441CD0" w:rsidRDefault="00EE5860" w:rsidP="00EE5860">
      <w:r w:rsidRPr="00441CD0">
        <w:t>When present, octets p to (p+2) indicate the maximum number of downlink packets allowed to be sent within the downlink time unit.</w:t>
      </w:r>
    </w:p>
    <w:p w14:paraId="232DCAA6" w14:textId="77777777" w:rsidR="00EE5860" w:rsidRPr="00441CD0" w:rsidRDefault="00EE5860" w:rsidP="00EE5860">
      <w:r w:rsidRPr="00441CD0">
        <w:t>When present, octets q to (q+2) indicate the additional maximum number of uplink packets allowed to be sent within the additional uplink time unit.</w:t>
      </w:r>
    </w:p>
    <w:p w14:paraId="2EC4001F" w14:textId="77777777" w:rsidR="00EE5860" w:rsidRPr="00441CD0" w:rsidRDefault="00EE5860" w:rsidP="00EE5860">
      <w:pPr>
        <w:rPr>
          <w:lang w:eastAsia="zh-CN"/>
        </w:rPr>
      </w:pPr>
      <w:r w:rsidRPr="00441CD0">
        <w:t>When present, octets r to (r+2) indicate the additional maximum number of downlink packets allowed to be sent within the additional downlink time unit.</w:t>
      </w:r>
    </w:p>
    <w:p w14:paraId="3045797B" w14:textId="77777777" w:rsidR="00EE5860" w:rsidRPr="00441CD0" w:rsidRDefault="00EE5860" w:rsidP="00EE5860">
      <w:r w:rsidRPr="00441CD0">
        <w:rPr>
          <w:lang w:eastAsia="zh-CN"/>
        </w:rPr>
        <w:t xml:space="preserve">The Additional Uplink/Downlink Time Unit shall be encoded as the Uplink/Downlink Time Unit, see </w:t>
      </w:r>
      <w:r w:rsidRPr="00441CD0">
        <w:rPr>
          <w:lang w:val="en-US"/>
        </w:rPr>
        <w:t>Table 8.2.63.1.</w:t>
      </w:r>
    </w:p>
    <w:p w14:paraId="745243D0" w14:textId="77777777" w:rsidR="00EE5860" w:rsidRPr="00441CD0" w:rsidRDefault="00EE5860" w:rsidP="00EE5860">
      <w:pPr>
        <w:pStyle w:val="TH"/>
        <w:rPr>
          <w:lang w:val="en-US"/>
        </w:rPr>
      </w:pPr>
      <w:r w:rsidRPr="00441CD0">
        <w:rPr>
          <w:lang w:val="en-US"/>
        </w:rPr>
        <w:t>Table 8.2.63.1: Uplink/Downlink Time Unit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35BC72EA"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1300847E" w14:textId="77777777" w:rsidR="00EE5860" w:rsidRPr="00441CD0" w:rsidRDefault="00EE5860" w:rsidP="00BB0E1F">
            <w:pPr>
              <w:pStyle w:val="TAL"/>
              <w:rPr>
                <w:lang w:val="fr-FR"/>
              </w:rPr>
            </w:pPr>
            <w:r w:rsidRPr="00441CD0">
              <w:rPr>
                <w:lang w:val="fr-FR"/>
              </w:rPr>
              <w:t>Uplink/Downlink Time unit</w:t>
            </w:r>
          </w:p>
          <w:p w14:paraId="15E7880E" w14:textId="77777777" w:rsidR="00EE5860" w:rsidRPr="00441CD0" w:rsidRDefault="00EE5860" w:rsidP="00BB0E1F">
            <w:pPr>
              <w:pStyle w:val="TAL"/>
              <w:rPr>
                <w:lang w:val="fr-FR"/>
              </w:rPr>
            </w:pPr>
            <w:r w:rsidRPr="00441CD0">
              <w:rPr>
                <w:lang w:val="fr-FR"/>
              </w:rPr>
              <w:t>Bits 1 to 3 define the time unit as follows:</w:t>
            </w:r>
          </w:p>
          <w:p w14:paraId="6E5B2FFD" w14:textId="77777777" w:rsidR="00EE5860" w:rsidRPr="00441CD0" w:rsidRDefault="00EE5860" w:rsidP="00BB0E1F">
            <w:pPr>
              <w:pStyle w:val="TAL"/>
              <w:rPr>
                <w:lang w:val="fr-FR"/>
              </w:rPr>
            </w:pPr>
            <w:r w:rsidRPr="00441CD0">
              <w:rPr>
                <w:lang w:val="fr-FR"/>
              </w:rPr>
              <w:t>Bits</w:t>
            </w:r>
          </w:p>
          <w:p w14:paraId="3B4CF1E0" w14:textId="77777777" w:rsidR="00EE5860" w:rsidRPr="00441CD0" w:rsidRDefault="00EE5860" w:rsidP="00BB0E1F">
            <w:pPr>
              <w:pStyle w:val="TAL"/>
              <w:rPr>
                <w:b/>
                <w:lang w:val="fr-FR"/>
              </w:rPr>
            </w:pPr>
            <w:r w:rsidRPr="00441CD0">
              <w:rPr>
                <w:b/>
                <w:lang w:val="fr-FR"/>
              </w:rPr>
              <w:t>3 2 1</w:t>
            </w:r>
          </w:p>
          <w:p w14:paraId="11E7E6AF" w14:textId="77777777" w:rsidR="00EE5860" w:rsidRPr="00441CD0" w:rsidRDefault="00EE5860" w:rsidP="00BB0E1F">
            <w:pPr>
              <w:pStyle w:val="TAL"/>
              <w:rPr>
                <w:lang w:val="fr-FR"/>
              </w:rPr>
            </w:pPr>
            <w:r w:rsidRPr="00441CD0">
              <w:rPr>
                <w:lang w:val="fr-FR"/>
              </w:rPr>
              <w:t>0 0 0  minute</w:t>
            </w:r>
          </w:p>
          <w:p w14:paraId="088985EB" w14:textId="77777777" w:rsidR="00EE5860" w:rsidRPr="00441CD0" w:rsidRDefault="00EE5860" w:rsidP="00BB0E1F">
            <w:pPr>
              <w:pStyle w:val="TAL"/>
              <w:rPr>
                <w:lang w:val="fr-FR"/>
              </w:rPr>
            </w:pPr>
            <w:r w:rsidRPr="00441CD0">
              <w:rPr>
                <w:lang w:val="fr-FR"/>
              </w:rPr>
              <w:t>0 0 1  6 minutes</w:t>
            </w:r>
          </w:p>
          <w:p w14:paraId="1EE340A5" w14:textId="77777777" w:rsidR="00EE5860" w:rsidRPr="00441CD0" w:rsidRDefault="00EE5860" w:rsidP="00BB0E1F">
            <w:pPr>
              <w:pStyle w:val="TAL"/>
              <w:rPr>
                <w:lang w:val="fr-FR"/>
              </w:rPr>
            </w:pPr>
            <w:r w:rsidRPr="00441CD0">
              <w:rPr>
                <w:lang w:val="fr-FR"/>
              </w:rPr>
              <w:t>0 1 0  hour</w:t>
            </w:r>
          </w:p>
          <w:p w14:paraId="0F33BD3B" w14:textId="77777777" w:rsidR="00EE5860" w:rsidRPr="00441CD0" w:rsidRDefault="00EE5860" w:rsidP="00BB0E1F">
            <w:pPr>
              <w:pStyle w:val="TAL"/>
              <w:rPr>
                <w:lang w:val="fr-FR"/>
              </w:rPr>
            </w:pPr>
            <w:r w:rsidRPr="00441CD0">
              <w:rPr>
                <w:lang w:val="fr-FR"/>
              </w:rPr>
              <w:t>0 1 1  day</w:t>
            </w:r>
          </w:p>
          <w:p w14:paraId="4EEF3841" w14:textId="77777777" w:rsidR="00EE5860" w:rsidRPr="00441CD0" w:rsidRDefault="00EE5860" w:rsidP="00BB0E1F">
            <w:pPr>
              <w:pStyle w:val="TAL"/>
              <w:rPr>
                <w:lang w:val="fr-FR"/>
              </w:rPr>
            </w:pPr>
            <w:r w:rsidRPr="00441CD0">
              <w:rPr>
                <w:lang w:val="fr-FR"/>
              </w:rPr>
              <w:t>1 0 0  week</w:t>
            </w:r>
          </w:p>
          <w:p w14:paraId="4A4DFBD1" w14:textId="77777777" w:rsidR="00EE5860" w:rsidRPr="00441CD0" w:rsidRDefault="00EE5860" w:rsidP="00BB0E1F">
            <w:pPr>
              <w:pStyle w:val="TAL"/>
              <w:rPr>
                <w:lang w:val="fr-FR"/>
              </w:rPr>
            </w:pPr>
          </w:p>
          <w:p w14:paraId="2CC2517A" w14:textId="77777777" w:rsidR="00EE5860" w:rsidRPr="00441CD0" w:rsidRDefault="00EE5860" w:rsidP="00BB0E1F">
            <w:pPr>
              <w:pStyle w:val="TAL"/>
              <w:rPr>
                <w:lang w:val="fr-FR"/>
              </w:rPr>
            </w:pPr>
            <w:r w:rsidRPr="00441CD0">
              <w:rPr>
                <w:lang w:val="fr-FR"/>
              </w:rPr>
              <w:t>Other values shall be interpreted as 000 in this version of the protocol.</w:t>
            </w:r>
          </w:p>
        </w:tc>
      </w:tr>
    </w:tbl>
    <w:p w14:paraId="19913A53" w14:textId="77777777" w:rsidR="00EE5860" w:rsidRPr="00441CD0" w:rsidRDefault="00EE5860" w:rsidP="00EE5860"/>
    <w:p w14:paraId="73774848" w14:textId="77777777" w:rsidR="00EE5860" w:rsidRPr="00441CD0" w:rsidRDefault="00EE5860" w:rsidP="00EE5860">
      <w:r w:rsidRPr="00441CD0">
        <w:t>The Maximum Uplink/Downlink Packet Rate shall be encoded as an Unsigned16 binary integer value. They shall indicate the maximum number of uplink/downlink packets allowed to be sent in the indicated uplink/downlink time unit respectively.</w:t>
      </w:r>
    </w:p>
    <w:p w14:paraId="421CF2F5" w14:textId="77777777" w:rsidR="00EE5860" w:rsidRDefault="00EE5860" w:rsidP="00EE5860">
      <w:r w:rsidRPr="00441CD0">
        <w:t>The Additional Maximum Uplink/Downlink Packet Rate shall be encoded as an Unsigned16 binary integer value. They shall indicate the additional maximum number of uplink/downlink packets allowed to be sent in the indicated Additional uplink/downlink time unit respectively.</w:t>
      </w:r>
    </w:p>
    <w:p w14:paraId="6BA18422" w14:textId="77777777" w:rsidR="00EE5860" w:rsidRPr="00F43B3A" w:rsidRDefault="00EE5860" w:rsidP="00EE5860">
      <w:pPr>
        <w:pStyle w:val="NO"/>
        <w:rPr>
          <w:lang w:val="en-US"/>
        </w:rPr>
      </w:pPr>
      <w:r>
        <w:rPr>
          <w:lang w:val="en-US"/>
        </w:rPr>
        <w:t>NOTE</w:t>
      </w:r>
      <w:r w:rsidRPr="00441CD0">
        <w:rPr>
          <w:lang w:val="en-US"/>
        </w:rPr>
        <w:t>:</w:t>
      </w:r>
      <w:r w:rsidRPr="00441CD0">
        <w:rPr>
          <w:lang w:val="en-US"/>
        </w:rPr>
        <w:tab/>
      </w:r>
      <w:r w:rsidRPr="00CC0C94">
        <w:t xml:space="preserve">The Serving PLMN rate control </w:t>
      </w:r>
      <w:r>
        <w:t xml:space="preserve">is only applicable to </w:t>
      </w:r>
      <w:r w:rsidRPr="00441CD0">
        <w:t>downlink packets</w:t>
      </w:r>
      <w:r>
        <w:t xml:space="preserve"> with the value of </w:t>
      </w:r>
      <w:r w:rsidRPr="00441CD0">
        <w:rPr>
          <w:lang w:val="fr-FR" w:eastAsia="zh-CN"/>
        </w:rPr>
        <w:t>Maximum Downlink Packet Rate</w:t>
      </w:r>
      <w:r w:rsidRPr="00CC0C94">
        <w:t xml:space="preserve"> </w:t>
      </w:r>
      <w:r>
        <w:t xml:space="preserve">set to </w:t>
      </w:r>
      <w:r w:rsidRPr="00CC0C94">
        <w:t>equal to or higher than 10</w:t>
      </w:r>
      <w:r>
        <w:t xml:space="preserve"> and with the </w:t>
      </w:r>
      <w:r w:rsidRPr="00441CD0">
        <w:rPr>
          <w:lang w:val="fr-FR" w:eastAsia="zh-CN"/>
        </w:rPr>
        <w:t>Downlink Time Unit</w:t>
      </w:r>
      <w:r>
        <w:rPr>
          <w:lang w:val="fr-FR" w:eastAsia="zh-CN"/>
        </w:rPr>
        <w:t xml:space="preserve"> set to</w:t>
      </w:r>
      <w:r w:rsidRPr="00CC0C94">
        <w:t xml:space="preserve"> 6 minute</w:t>
      </w:r>
      <w:r>
        <w:t>s</w:t>
      </w:r>
      <w:r w:rsidRPr="00CC0C94">
        <w:t>.</w:t>
      </w:r>
      <w:r w:rsidRPr="00F61B3F">
        <w:rPr>
          <w:lang w:val="en-US"/>
        </w:rPr>
        <w:t xml:space="preserve"> </w:t>
      </w:r>
      <w:r>
        <w:rPr>
          <w:lang w:val="en-US"/>
        </w:rPr>
        <w:t xml:space="preserve">The </w:t>
      </w:r>
      <w:r w:rsidRPr="00441CD0">
        <w:rPr>
          <w:lang w:val="en-US"/>
        </w:rPr>
        <w:t>Small Data Rate Control</w:t>
      </w:r>
      <w:r>
        <w:rPr>
          <w:rFonts w:hint="eastAsia"/>
          <w:lang w:val="en-US" w:eastAsia="zh-CN"/>
        </w:rPr>
        <w:t>/</w:t>
      </w:r>
      <w:r>
        <w:rPr>
          <w:lang w:val="en-US" w:eastAsia="zh-CN"/>
        </w:rPr>
        <w:t>APN rate control is applicable to both uplink</w:t>
      </w:r>
      <w:r>
        <w:rPr>
          <w:rFonts w:hint="eastAsia"/>
          <w:lang w:val="en-US" w:eastAsia="zh-CN"/>
        </w:rPr>
        <w:t>/</w:t>
      </w:r>
      <w:r>
        <w:rPr>
          <w:lang w:val="en-US" w:eastAsia="zh-CN"/>
        </w:rPr>
        <w:t xml:space="preserve">downlink packets with the </w:t>
      </w:r>
      <w:r w:rsidRPr="00441CD0">
        <w:rPr>
          <w:lang w:val="fr-FR" w:eastAsia="zh-CN"/>
        </w:rPr>
        <w:t>Time Unit</w:t>
      </w:r>
      <w:r>
        <w:rPr>
          <w:lang w:val="fr-FR" w:eastAsia="zh-CN"/>
        </w:rPr>
        <w:t xml:space="preserve"> set to</w:t>
      </w:r>
      <w:r w:rsidRPr="000523E6">
        <w:rPr>
          <w:lang w:val="fr-FR"/>
        </w:rPr>
        <w:t xml:space="preserve"> </w:t>
      </w:r>
      <w:r w:rsidRPr="00441CD0">
        <w:rPr>
          <w:lang w:val="fr-FR" w:eastAsia="zh-CN"/>
        </w:rPr>
        <w:t>minute</w:t>
      </w:r>
      <w:r>
        <w:rPr>
          <w:rFonts w:hint="eastAsia"/>
          <w:lang w:val="fr-FR" w:eastAsia="zh-CN"/>
        </w:rPr>
        <w:t>/</w:t>
      </w:r>
      <w:r w:rsidRPr="00441CD0">
        <w:rPr>
          <w:lang w:val="fr-FR" w:eastAsia="zh-CN"/>
        </w:rPr>
        <w:t>hour</w:t>
      </w:r>
      <w:r>
        <w:rPr>
          <w:rFonts w:hint="eastAsia"/>
          <w:lang w:val="fr-FR" w:eastAsia="zh-CN"/>
        </w:rPr>
        <w:t>/</w:t>
      </w:r>
      <w:r w:rsidRPr="00441CD0">
        <w:rPr>
          <w:lang w:val="fr-FR" w:eastAsia="zh-CN"/>
        </w:rPr>
        <w:t>day</w:t>
      </w:r>
      <w:r>
        <w:rPr>
          <w:rFonts w:hint="eastAsia"/>
          <w:lang w:val="fr-FR" w:eastAsia="zh-CN"/>
        </w:rPr>
        <w:t>/</w:t>
      </w:r>
      <w:r>
        <w:rPr>
          <w:lang w:val="fr-FR" w:eastAsia="zh-CN"/>
        </w:rPr>
        <w:t>week</w:t>
      </w:r>
      <w:r>
        <w:rPr>
          <w:rFonts w:hint="eastAsia"/>
          <w:lang w:val="fr-FR" w:eastAsia="zh-CN"/>
        </w:rPr>
        <w:t>.</w:t>
      </w:r>
    </w:p>
    <w:p w14:paraId="2E56F21B" w14:textId="77777777" w:rsidR="00EE5860" w:rsidRPr="00441CD0" w:rsidRDefault="00EE5860" w:rsidP="00EE5860">
      <w:pPr>
        <w:pStyle w:val="Heading3"/>
      </w:pPr>
      <w:r w:rsidRPr="00441CD0">
        <w:lastRenderedPageBreak/>
        <w:t xml:space="preserve"> </w:t>
      </w:r>
      <w:bookmarkStart w:id="5876" w:name="_Toc27490910"/>
      <w:bookmarkStart w:id="5877" w:name="_Toc27557203"/>
      <w:bookmarkStart w:id="5878" w:name="_Toc27724120"/>
      <w:bookmarkStart w:id="5879" w:name="_Toc36031194"/>
      <w:bookmarkStart w:id="5880" w:name="_Toc36043114"/>
      <w:bookmarkStart w:id="5881" w:name="_Toc36814439"/>
      <w:bookmarkStart w:id="5882" w:name="_Toc44689297"/>
      <w:bookmarkStart w:id="5883" w:name="_Toc44924051"/>
      <w:bookmarkStart w:id="5884" w:name="_Toc51861021"/>
      <w:bookmarkStart w:id="5885" w:name="_Toc57930792"/>
      <w:bookmarkStart w:id="5886" w:name="_Toc57931422"/>
      <w:bookmarkStart w:id="5887" w:name="_Toc160974548"/>
      <w:r w:rsidRPr="00441CD0">
        <w:t>8.</w:t>
      </w:r>
      <w:r w:rsidRPr="00441CD0">
        <w:rPr>
          <w:lang w:val="en-US"/>
        </w:rPr>
        <w:t>2.64</w:t>
      </w:r>
      <w:r w:rsidRPr="00441CD0">
        <w:tab/>
        <w:t>Outer Header Removal</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p>
    <w:p w14:paraId="5892C30F" w14:textId="77777777" w:rsidR="00EE5860" w:rsidRPr="00441CD0" w:rsidRDefault="00EE5860" w:rsidP="00EE5860">
      <w:pPr>
        <w:rPr>
          <w:lang w:eastAsia="ja-JP"/>
        </w:rPr>
      </w:pPr>
      <w:r w:rsidRPr="00441CD0">
        <w:t xml:space="preserve">The </w:t>
      </w:r>
      <w:r w:rsidRPr="00441CD0">
        <w:rPr>
          <w:lang w:val="en-US" w:eastAsia="zh-CN"/>
        </w:rPr>
        <w:t xml:space="preserve">Outer Header Removal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8.2.64-1</w:t>
      </w:r>
      <w:r w:rsidRPr="00441CD0">
        <w:rPr>
          <w:lang w:eastAsia="ja-JP"/>
        </w:rPr>
        <w:t>. It contains the instructions to remove an Outer Header.</w:t>
      </w:r>
    </w:p>
    <w:p w14:paraId="1151FA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E8015A7" w14:textId="77777777" w:rsidTr="00BB0E1F">
        <w:trPr>
          <w:jc w:val="center"/>
        </w:trPr>
        <w:tc>
          <w:tcPr>
            <w:tcW w:w="151" w:type="dxa"/>
            <w:tcBorders>
              <w:top w:val="single" w:sz="6" w:space="0" w:color="auto"/>
              <w:left w:val="single" w:sz="6" w:space="0" w:color="auto"/>
              <w:bottom w:val="nil"/>
              <w:right w:val="nil"/>
            </w:tcBorders>
          </w:tcPr>
          <w:p w14:paraId="110BA695" w14:textId="77777777" w:rsidR="00EE5860" w:rsidRPr="00441CD0" w:rsidRDefault="00EE5860" w:rsidP="00BB0E1F">
            <w:pPr>
              <w:pStyle w:val="TAC"/>
            </w:pPr>
          </w:p>
        </w:tc>
        <w:tc>
          <w:tcPr>
            <w:tcW w:w="1104" w:type="dxa"/>
            <w:tcBorders>
              <w:top w:val="single" w:sz="6" w:space="0" w:color="auto"/>
              <w:left w:val="nil"/>
              <w:bottom w:val="nil"/>
              <w:right w:val="nil"/>
            </w:tcBorders>
          </w:tcPr>
          <w:p w14:paraId="070257C8"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FEE493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37C3166" w14:textId="77777777" w:rsidR="00EE5860" w:rsidRPr="00441CD0" w:rsidRDefault="00EE5860" w:rsidP="00BB0E1F">
            <w:pPr>
              <w:pStyle w:val="TAC"/>
            </w:pPr>
          </w:p>
        </w:tc>
      </w:tr>
      <w:tr w:rsidR="00EE5860" w:rsidRPr="00441CD0" w14:paraId="3900AF29" w14:textId="77777777" w:rsidTr="00BB0E1F">
        <w:trPr>
          <w:jc w:val="center"/>
        </w:trPr>
        <w:tc>
          <w:tcPr>
            <w:tcW w:w="151" w:type="dxa"/>
            <w:tcBorders>
              <w:top w:val="nil"/>
              <w:left w:val="single" w:sz="6" w:space="0" w:color="auto"/>
              <w:bottom w:val="nil"/>
              <w:right w:val="nil"/>
            </w:tcBorders>
          </w:tcPr>
          <w:p w14:paraId="12CBB4C3" w14:textId="77777777" w:rsidR="00EE5860" w:rsidRPr="00441CD0" w:rsidRDefault="00EE5860" w:rsidP="00BB0E1F">
            <w:pPr>
              <w:pStyle w:val="TAC"/>
            </w:pPr>
          </w:p>
        </w:tc>
        <w:tc>
          <w:tcPr>
            <w:tcW w:w="1104" w:type="dxa"/>
            <w:tcBorders>
              <w:top w:val="nil"/>
              <w:left w:val="nil"/>
              <w:bottom w:val="nil"/>
              <w:right w:val="nil"/>
            </w:tcBorders>
            <w:hideMark/>
          </w:tcPr>
          <w:p w14:paraId="2BE2518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45E030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A707B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018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15EDB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F4DFA7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8FB2A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CC491D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C1AFC2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476BD5" w14:textId="77777777" w:rsidR="00EE5860" w:rsidRPr="00441CD0" w:rsidRDefault="00EE5860" w:rsidP="00BB0E1F">
            <w:pPr>
              <w:pStyle w:val="TAC"/>
            </w:pPr>
          </w:p>
        </w:tc>
      </w:tr>
      <w:tr w:rsidR="00EE5860" w:rsidRPr="00441CD0" w14:paraId="42901C8F" w14:textId="77777777" w:rsidTr="00BB0E1F">
        <w:trPr>
          <w:jc w:val="center"/>
        </w:trPr>
        <w:tc>
          <w:tcPr>
            <w:tcW w:w="151" w:type="dxa"/>
            <w:tcBorders>
              <w:top w:val="nil"/>
              <w:left w:val="single" w:sz="6" w:space="0" w:color="auto"/>
              <w:bottom w:val="nil"/>
              <w:right w:val="nil"/>
            </w:tcBorders>
          </w:tcPr>
          <w:p w14:paraId="6A4C77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28618C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705830" w14:textId="77777777" w:rsidR="00EE5860" w:rsidRPr="00441CD0" w:rsidRDefault="00EE5860" w:rsidP="00BB0E1F">
            <w:pPr>
              <w:pStyle w:val="TAC"/>
            </w:pPr>
            <w:r w:rsidRPr="00441CD0">
              <w:t xml:space="preserve">Type = </w:t>
            </w:r>
            <w:r w:rsidRPr="00441CD0">
              <w:rPr>
                <w:lang w:val="sv-SE"/>
              </w:rPr>
              <w:t>95</w:t>
            </w:r>
            <w:r w:rsidRPr="00441CD0">
              <w:t xml:space="preserve"> (decimal)</w:t>
            </w:r>
          </w:p>
        </w:tc>
        <w:tc>
          <w:tcPr>
            <w:tcW w:w="588" w:type="dxa"/>
            <w:tcBorders>
              <w:top w:val="nil"/>
              <w:left w:val="single" w:sz="4" w:space="0" w:color="auto"/>
              <w:bottom w:val="nil"/>
              <w:right w:val="single" w:sz="6" w:space="0" w:color="auto"/>
            </w:tcBorders>
          </w:tcPr>
          <w:p w14:paraId="19F40C7F" w14:textId="77777777" w:rsidR="00EE5860" w:rsidRPr="00441CD0" w:rsidRDefault="00EE5860" w:rsidP="00BB0E1F">
            <w:pPr>
              <w:pStyle w:val="TAC"/>
            </w:pPr>
          </w:p>
        </w:tc>
      </w:tr>
      <w:tr w:rsidR="00EE5860" w:rsidRPr="00441CD0" w14:paraId="622C5D2D" w14:textId="77777777" w:rsidTr="00BB0E1F">
        <w:trPr>
          <w:jc w:val="center"/>
        </w:trPr>
        <w:tc>
          <w:tcPr>
            <w:tcW w:w="151" w:type="dxa"/>
            <w:tcBorders>
              <w:top w:val="nil"/>
              <w:left w:val="single" w:sz="6" w:space="0" w:color="auto"/>
              <w:bottom w:val="nil"/>
              <w:right w:val="nil"/>
            </w:tcBorders>
          </w:tcPr>
          <w:p w14:paraId="2DA46B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B04CEE"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84070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0F473B" w14:textId="77777777" w:rsidR="00EE5860" w:rsidRPr="00441CD0" w:rsidRDefault="00EE5860" w:rsidP="00BB0E1F">
            <w:pPr>
              <w:pStyle w:val="TAC"/>
            </w:pPr>
          </w:p>
        </w:tc>
      </w:tr>
      <w:tr w:rsidR="00EE5860" w:rsidRPr="00441CD0" w14:paraId="4B9BF3A3" w14:textId="77777777" w:rsidTr="00BB0E1F">
        <w:trPr>
          <w:jc w:val="center"/>
        </w:trPr>
        <w:tc>
          <w:tcPr>
            <w:tcW w:w="151" w:type="dxa"/>
            <w:tcBorders>
              <w:top w:val="nil"/>
              <w:left w:val="single" w:sz="6" w:space="0" w:color="auto"/>
              <w:bottom w:val="nil"/>
              <w:right w:val="nil"/>
            </w:tcBorders>
          </w:tcPr>
          <w:p w14:paraId="5AFF70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96253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5F1E54D1" w14:textId="77777777" w:rsidR="00EE5860" w:rsidRPr="00441CD0" w:rsidRDefault="00EE5860" w:rsidP="00BB0E1F">
            <w:pPr>
              <w:pStyle w:val="TAC"/>
              <w:rPr>
                <w:lang w:eastAsia="zh-CN"/>
              </w:rPr>
            </w:pPr>
            <w:r w:rsidRPr="00441CD0">
              <w:rPr>
                <w:lang w:eastAsia="zh-CN"/>
              </w:rPr>
              <w:t>Outer Header Removal Description</w:t>
            </w:r>
          </w:p>
        </w:tc>
        <w:tc>
          <w:tcPr>
            <w:tcW w:w="588" w:type="dxa"/>
            <w:tcBorders>
              <w:top w:val="nil"/>
              <w:left w:val="single" w:sz="4" w:space="0" w:color="auto"/>
              <w:bottom w:val="nil"/>
              <w:right w:val="single" w:sz="6" w:space="0" w:color="auto"/>
            </w:tcBorders>
          </w:tcPr>
          <w:p w14:paraId="29A8CBB7" w14:textId="77777777" w:rsidR="00EE5860" w:rsidRPr="00441CD0" w:rsidRDefault="00EE5860" w:rsidP="00BB0E1F">
            <w:pPr>
              <w:pStyle w:val="TAC"/>
            </w:pPr>
          </w:p>
        </w:tc>
      </w:tr>
      <w:tr w:rsidR="00EE5860" w:rsidRPr="00441CD0" w14:paraId="222B6C00" w14:textId="77777777" w:rsidTr="00BB0E1F">
        <w:trPr>
          <w:jc w:val="center"/>
        </w:trPr>
        <w:tc>
          <w:tcPr>
            <w:tcW w:w="151" w:type="dxa"/>
            <w:tcBorders>
              <w:top w:val="nil"/>
              <w:left w:val="single" w:sz="6" w:space="0" w:color="auto"/>
              <w:bottom w:val="nil"/>
              <w:right w:val="nil"/>
            </w:tcBorders>
          </w:tcPr>
          <w:p w14:paraId="38DE8A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86A60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0" w:type="dxa"/>
            <w:gridSpan w:val="8"/>
            <w:tcBorders>
              <w:top w:val="single" w:sz="4" w:space="0" w:color="auto"/>
              <w:left w:val="single" w:sz="4" w:space="0" w:color="auto"/>
              <w:bottom w:val="single" w:sz="4" w:space="0" w:color="auto"/>
              <w:right w:val="single" w:sz="4" w:space="0" w:color="auto"/>
            </w:tcBorders>
            <w:hideMark/>
          </w:tcPr>
          <w:p w14:paraId="649D7659" w14:textId="77777777" w:rsidR="00EE5860" w:rsidRPr="00441CD0" w:rsidRDefault="00EE5860" w:rsidP="00BB0E1F">
            <w:pPr>
              <w:pStyle w:val="TAC"/>
              <w:rPr>
                <w:lang w:eastAsia="zh-CN"/>
              </w:rPr>
            </w:pPr>
            <w:r w:rsidRPr="00441CD0">
              <w:rPr>
                <w:lang w:eastAsia="zh-CN"/>
              </w:rPr>
              <w:t>GTP-U Extension Header Deletion</w:t>
            </w:r>
          </w:p>
        </w:tc>
        <w:tc>
          <w:tcPr>
            <w:tcW w:w="588" w:type="dxa"/>
            <w:tcBorders>
              <w:top w:val="nil"/>
              <w:left w:val="single" w:sz="4" w:space="0" w:color="auto"/>
              <w:bottom w:val="nil"/>
              <w:right w:val="single" w:sz="6" w:space="0" w:color="auto"/>
            </w:tcBorders>
          </w:tcPr>
          <w:p w14:paraId="07D21990" w14:textId="77777777" w:rsidR="00EE5860" w:rsidRPr="00441CD0" w:rsidRDefault="00EE5860" w:rsidP="00BB0E1F">
            <w:pPr>
              <w:pStyle w:val="TAC"/>
            </w:pPr>
          </w:p>
        </w:tc>
      </w:tr>
      <w:tr w:rsidR="00EE5860" w:rsidRPr="00441CD0" w14:paraId="1C08422C" w14:textId="77777777" w:rsidTr="00BB0E1F">
        <w:trPr>
          <w:jc w:val="center"/>
        </w:trPr>
        <w:tc>
          <w:tcPr>
            <w:tcW w:w="151" w:type="dxa"/>
            <w:tcBorders>
              <w:top w:val="nil"/>
              <w:left w:val="single" w:sz="6" w:space="0" w:color="auto"/>
              <w:bottom w:val="single" w:sz="4" w:space="0" w:color="auto"/>
              <w:right w:val="nil"/>
            </w:tcBorders>
          </w:tcPr>
          <w:p w14:paraId="76DB08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ED8148"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18574B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7DB1D85" w14:textId="77777777" w:rsidR="00EE5860" w:rsidRPr="00441CD0" w:rsidRDefault="00EE5860" w:rsidP="00BB0E1F">
            <w:pPr>
              <w:pStyle w:val="TAC"/>
              <w:rPr>
                <w:lang w:val="x-none"/>
              </w:rPr>
            </w:pPr>
          </w:p>
        </w:tc>
      </w:tr>
    </w:tbl>
    <w:p w14:paraId="03DF57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64</w:t>
      </w:r>
      <w:r w:rsidRPr="00441CD0">
        <w:rPr>
          <w:lang w:eastAsia="zh-CN"/>
        </w:rPr>
        <w:t>-</w:t>
      </w:r>
      <w:r w:rsidRPr="00441CD0">
        <w:rPr>
          <w:lang w:eastAsia="ja-JP"/>
        </w:rPr>
        <w:t>1</w:t>
      </w:r>
      <w:r w:rsidRPr="00441CD0">
        <w:t xml:space="preserve">: </w:t>
      </w:r>
      <w:r w:rsidRPr="00441CD0">
        <w:rPr>
          <w:lang w:eastAsia="ja-JP"/>
        </w:rPr>
        <w:t>Outer Header Removal</w:t>
      </w:r>
    </w:p>
    <w:p w14:paraId="2A1C1326" w14:textId="77777777" w:rsidR="00EE5860" w:rsidRPr="00441CD0" w:rsidRDefault="00EE5860" w:rsidP="00EE5860">
      <w:r w:rsidRPr="00441CD0">
        <w:t xml:space="preserve">The Outer Header Removal Description field, when present, shall be encoded </w:t>
      </w:r>
      <w:r w:rsidRPr="00441CD0">
        <w:rPr>
          <w:lang w:val="en-US" w:eastAsia="zh-CN"/>
        </w:rPr>
        <w:t xml:space="preserve">as </w:t>
      </w:r>
      <w:r w:rsidRPr="00441CD0">
        <w:t>specified in Table 8.2.64-1.</w:t>
      </w:r>
    </w:p>
    <w:p w14:paraId="121768D5" w14:textId="77777777" w:rsidR="00EE5860" w:rsidRPr="00441CD0" w:rsidRDefault="00EE5860" w:rsidP="00EE5860">
      <w:pPr>
        <w:pStyle w:val="TH"/>
      </w:pPr>
      <w:r w:rsidRPr="00441CD0">
        <w:t>Table 8.</w:t>
      </w:r>
      <w:r w:rsidRPr="00441CD0">
        <w:rPr>
          <w:lang w:val="en-US"/>
        </w:rPr>
        <w:t>2.64</w:t>
      </w:r>
      <w:r w:rsidRPr="00441CD0">
        <w:t>-1: Outer Header Removal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0C255644"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71D668F" w14:textId="77777777" w:rsidR="00EE5860" w:rsidRPr="00441CD0" w:rsidRDefault="00EE5860" w:rsidP="00BB0E1F">
            <w:pPr>
              <w:pStyle w:val="TAH"/>
            </w:pPr>
            <w:r w:rsidRPr="00441CD0">
              <w:t>Outer Header to be removed from the incoming packet</w:t>
            </w:r>
          </w:p>
        </w:tc>
        <w:tc>
          <w:tcPr>
            <w:tcW w:w="1548" w:type="dxa"/>
            <w:tcBorders>
              <w:top w:val="single" w:sz="4" w:space="0" w:color="auto"/>
              <w:left w:val="single" w:sz="4" w:space="0" w:color="auto"/>
              <w:bottom w:val="single" w:sz="4" w:space="0" w:color="auto"/>
              <w:right w:val="single" w:sz="4" w:space="0" w:color="auto"/>
            </w:tcBorders>
            <w:hideMark/>
          </w:tcPr>
          <w:p w14:paraId="2DF431C0" w14:textId="77777777" w:rsidR="00EE5860" w:rsidRPr="00441CD0" w:rsidRDefault="00EE5860" w:rsidP="00BB0E1F">
            <w:pPr>
              <w:pStyle w:val="TAH"/>
            </w:pPr>
            <w:r w:rsidRPr="00441CD0">
              <w:t>Value (Decimal)</w:t>
            </w:r>
          </w:p>
        </w:tc>
      </w:tr>
      <w:tr w:rsidR="00EE5860" w:rsidRPr="00441CD0" w14:paraId="0D5DF62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F6B1512" w14:textId="77777777" w:rsidR="00EE5860" w:rsidRPr="00441CD0" w:rsidRDefault="00EE5860" w:rsidP="00BB0E1F">
            <w:pPr>
              <w:pStyle w:val="TAL"/>
            </w:pPr>
            <w:r w:rsidRPr="00441CD0">
              <w:t>GTP-U/UDP/IPv4 (NOTE 1), (NOTE 2)</w:t>
            </w:r>
          </w:p>
        </w:tc>
        <w:tc>
          <w:tcPr>
            <w:tcW w:w="1548" w:type="dxa"/>
            <w:tcBorders>
              <w:top w:val="single" w:sz="4" w:space="0" w:color="auto"/>
              <w:left w:val="single" w:sz="4" w:space="0" w:color="auto"/>
              <w:bottom w:val="single" w:sz="4" w:space="0" w:color="auto"/>
              <w:right w:val="single" w:sz="4" w:space="0" w:color="auto"/>
            </w:tcBorders>
            <w:hideMark/>
          </w:tcPr>
          <w:p w14:paraId="1A140704" w14:textId="77777777" w:rsidR="00EE5860" w:rsidRPr="00441CD0" w:rsidRDefault="00EE5860" w:rsidP="00BB0E1F">
            <w:pPr>
              <w:pStyle w:val="TAC"/>
            </w:pPr>
            <w:r w:rsidRPr="00441CD0">
              <w:t>0</w:t>
            </w:r>
          </w:p>
        </w:tc>
      </w:tr>
      <w:tr w:rsidR="00EE5860" w:rsidRPr="00441CD0" w14:paraId="3C00A4F7"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8B80303" w14:textId="77777777" w:rsidR="00EE5860" w:rsidRPr="00441CD0" w:rsidRDefault="00EE5860" w:rsidP="00BB0E1F">
            <w:pPr>
              <w:pStyle w:val="TAL"/>
            </w:pPr>
            <w:r w:rsidRPr="00441CD0">
              <w:t>GTP-U/UDP/IPv6 (NOTE 1), (NOTE 2)</w:t>
            </w:r>
          </w:p>
        </w:tc>
        <w:tc>
          <w:tcPr>
            <w:tcW w:w="1548" w:type="dxa"/>
            <w:tcBorders>
              <w:top w:val="single" w:sz="4" w:space="0" w:color="auto"/>
              <w:left w:val="single" w:sz="4" w:space="0" w:color="auto"/>
              <w:bottom w:val="single" w:sz="4" w:space="0" w:color="auto"/>
              <w:right w:val="single" w:sz="4" w:space="0" w:color="auto"/>
            </w:tcBorders>
            <w:hideMark/>
          </w:tcPr>
          <w:p w14:paraId="76587EAD" w14:textId="77777777" w:rsidR="00EE5860" w:rsidRPr="00441CD0" w:rsidRDefault="00EE5860" w:rsidP="00BB0E1F">
            <w:pPr>
              <w:pStyle w:val="TAC"/>
            </w:pPr>
            <w:r w:rsidRPr="00441CD0">
              <w:t>1</w:t>
            </w:r>
          </w:p>
        </w:tc>
      </w:tr>
      <w:tr w:rsidR="00EE5860" w:rsidRPr="00441CD0" w14:paraId="400566C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7FC563C7" w14:textId="77777777" w:rsidR="00EE5860" w:rsidRPr="00441CD0" w:rsidRDefault="00EE5860" w:rsidP="00BB0E1F">
            <w:pPr>
              <w:pStyle w:val="TAL"/>
            </w:pPr>
            <w:r w:rsidRPr="00441CD0">
              <w:t>UDP/IPv4 (NOTE 3, NOTE 6)</w:t>
            </w:r>
          </w:p>
        </w:tc>
        <w:tc>
          <w:tcPr>
            <w:tcW w:w="1548" w:type="dxa"/>
            <w:tcBorders>
              <w:top w:val="single" w:sz="4" w:space="0" w:color="auto"/>
              <w:left w:val="single" w:sz="4" w:space="0" w:color="auto"/>
              <w:bottom w:val="single" w:sz="4" w:space="0" w:color="auto"/>
              <w:right w:val="single" w:sz="4" w:space="0" w:color="auto"/>
            </w:tcBorders>
            <w:hideMark/>
          </w:tcPr>
          <w:p w14:paraId="5291D782" w14:textId="77777777" w:rsidR="00EE5860" w:rsidRPr="00441CD0" w:rsidRDefault="00EE5860" w:rsidP="00BB0E1F">
            <w:pPr>
              <w:pStyle w:val="TAC"/>
              <w:rPr>
                <w:lang w:val="sv-SE"/>
              </w:rPr>
            </w:pPr>
            <w:r w:rsidRPr="00441CD0">
              <w:rPr>
                <w:lang w:val="sv-SE"/>
              </w:rPr>
              <w:t>2</w:t>
            </w:r>
          </w:p>
        </w:tc>
      </w:tr>
      <w:tr w:rsidR="00EE5860" w:rsidRPr="00441CD0" w14:paraId="66E1DAC9"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A449DE3" w14:textId="77777777" w:rsidR="00EE5860" w:rsidRPr="00441CD0" w:rsidRDefault="00EE5860" w:rsidP="00BB0E1F">
            <w:pPr>
              <w:pStyle w:val="TAL"/>
            </w:pPr>
            <w:r w:rsidRPr="00441CD0">
              <w:t>UDP/IPv6 (NOTE 3, NOTE 6)</w:t>
            </w:r>
          </w:p>
        </w:tc>
        <w:tc>
          <w:tcPr>
            <w:tcW w:w="1548" w:type="dxa"/>
            <w:tcBorders>
              <w:top w:val="single" w:sz="4" w:space="0" w:color="auto"/>
              <w:left w:val="single" w:sz="4" w:space="0" w:color="auto"/>
              <w:bottom w:val="single" w:sz="4" w:space="0" w:color="auto"/>
              <w:right w:val="single" w:sz="4" w:space="0" w:color="auto"/>
            </w:tcBorders>
            <w:hideMark/>
          </w:tcPr>
          <w:p w14:paraId="2569CCC8" w14:textId="77777777" w:rsidR="00EE5860" w:rsidRPr="00441CD0" w:rsidRDefault="00EE5860" w:rsidP="00BB0E1F">
            <w:pPr>
              <w:pStyle w:val="TAC"/>
              <w:rPr>
                <w:lang w:val="sv-SE"/>
              </w:rPr>
            </w:pPr>
            <w:r w:rsidRPr="00441CD0">
              <w:rPr>
                <w:lang w:val="sv-SE"/>
              </w:rPr>
              <w:t>3</w:t>
            </w:r>
          </w:p>
        </w:tc>
      </w:tr>
      <w:tr w:rsidR="00EE5860" w:rsidRPr="00441CD0" w14:paraId="7E30B6C0"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19351D3" w14:textId="77777777" w:rsidR="00EE5860" w:rsidRPr="00441CD0" w:rsidRDefault="00EE5860" w:rsidP="00BB0E1F">
            <w:pPr>
              <w:pStyle w:val="TAL"/>
              <w:rPr>
                <w:lang w:val="x-none"/>
              </w:rPr>
            </w:pPr>
            <w:r w:rsidRPr="00441CD0">
              <w:t>IPv4 (NOTE 6)</w:t>
            </w:r>
          </w:p>
        </w:tc>
        <w:tc>
          <w:tcPr>
            <w:tcW w:w="1548" w:type="dxa"/>
            <w:tcBorders>
              <w:top w:val="single" w:sz="4" w:space="0" w:color="auto"/>
              <w:left w:val="single" w:sz="4" w:space="0" w:color="auto"/>
              <w:bottom w:val="single" w:sz="4" w:space="0" w:color="auto"/>
              <w:right w:val="single" w:sz="4" w:space="0" w:color="auto"/>
            </w:tcBorders>
            <w:hideMark/>
          </w:tcPr>
          <w:p w14:paraId="0BB6C859" w14:textId="77777777" w:rsidR="00EE5860" w:rsidRPr="00441CD0" w:rsidRDefault="00EE5860" w:rsidP="00BB0E1F">
            <w:pPr>
              <w:pStyle w:val="TAC"/>
              <w:rPr>
                <w:lang w:val="sv-SE"/>
              </w:rPr>
            </w:pPr>
            <w:r w:rsidRPr="00441CD0">
              <w:rPr>
                <w:lang w:val="sv-SE"/>
              </w:rPr>
              <w:t>4</w:t>
            </w:r>
          </w:p>
        </w:tc>
      </w:tr>
      <w:tr w:rsidR="00EE5860" w:rsidRPr="00441CD0" w14:paraId="128E082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2DDFE6D7" w14:textId="77777777" w:rsidR="00EE5860" w:rsidRPr="00441CD0" w:rsidRDefault="00EE5860" w:rsidP="00BB0E1F">
            <w:pPr>
              <w:pStyle w:val="TAL"/>
              <w:rPr>
                <w:lang w:val="x-none"/>
              </w:rPr>
            </w:pPr>
            <w:r w:rsidRPr="00441CD0">
              <w:t>IPv6 (NOTE 6)</w:t>
            </w:r>
          </w:p>
        </w:tc>
        <w:tc>
          <w:tcPr>
            <w:tcW w:w="1548" w:type="dxa"/>
            <w:tcBorders>
              <w:top w:val="single" w:sz="4" w:space="0" w:color="auto"/>
              <w:left w:val="single" w:sz="4" w:space="0" w:color="auto"/>
              <w:bottom w:val="single" w:sz="4" w:space="0" w:color="auto"/>
              <w:right w:val="single" w:sz="4" w:space="0" w:color="auto"/>
            </w:tcBorders>
            <w:hideMark/>
          </w:tcPr>
          <w:p w14:paraId="01A78460" w14:textId="77777777" w:rsidR="00EE5860" w:rsidRPr="00441CD0" w:rsidRDefault="00EE5860" w:rsidP="00BB0E1F">
            <w:pPr>
              <w:pStyle w:val="TAC"/>
              <w:rPr>
                <w:lang w:val="sv-SE"/>
              </w:rPr>
            </w:pPr>
            <w:r w:rsidRPr="00441CD0">
              <w:rPr>
                <w:lang w:val="sv-SE"/>
              </w:rPr>
              <w:t>5</w:t>
            </w:r>
          </w:p>
        </w:tc>
      </w:tr>
      <w:tr w:rsidR="00EE5860" w:rsidRPr="00441CD0" w14:paraId="0D4BE5AB"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DDC941E" w14:textId="77777777" w:rsidR="00EE5860" w:rsidRPr="00441CD0" w:rsidRDefault="00EE5860" w:rsidP="00BB0E1F">
            <w:pPr>
              <w:pStyle w:val="TAL"/>
              <w:rPr>
                <w:lang w:val="x-none"/>
              </w:rPr>
            </w:pPr>
            <w:r w:rsidRPr="00441CD0">
              <w:t>GTP-U/UDP/IP (NOTE 4)</w:t>
            </w:r>
          </w:p>
        </w:tc>
        <w:tc>
          <w:tcPr>
            <w:tcW w:w="1548" w:type="dxa"/>
            <w:tcBorders>
              <w:top w:val="single" w:sz="4" w:space="0" w:color="auto"/>
              <w:left w:val="single" w:sz="4" w:space="0" w:color="auto"/>
              <w:bottom w:val="single" w:sz="4" w:space="0" w:color="auto"/>
              <w:right w:val="single" w:sz="4" w:space="0" w:color="auto"/>
            </w:tcBorders>
            <w:hideMark/>
          </w:tcPr>
          <w:p w14:paraId="422B2C36" w14:textId="77777777" w:rsidR="00EE5860" w:rsidRPr="00441CD0" w:rsidRDefault="00EE5860" w:rsidP="00BB0E1F">
            <w:pPr>
              <w:pStyle w:val="TAC"/>
              <w:rPr>
                <w:lang w:val="sv-SE"/>
              </w:rPr>
            </w:pPr>
            <w:r w:rsidRPr="00441CD0">
              <w:rPr>
                <w:lang w:val="sv-SE"/>
              </w:rPr>
              <w:t>6</w:t>
            </w:r>
          </w:p>
        </w:tc>
      </w:tr>
      <w:tr w:rsidR="00EE5860" w:rsidRPr="00441CD0" w14:paraId="469AB1C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3B680A0" w14:textId="77777777" w:rsidR="00EE5860" w:rsidRPr="00441CD0" w:rsidRDefault="00EE5860" w:rsidP="00BB0E1F">
            <w:pPr>
              <w:pStyle w:val="TAL"/>
              <w:rPr>
                <w:lang w:val="x-none"/>
              </w:rPr>
            </w:pPr>
            <w:r w:rsidRPr="00441CD0">
              <w:t>VLAN S-TAG (See NOTE 5)</w:t>
            </w:r>
          </w:p>
        </w:tc>
        <w:tc>
          <w:tcPr>
            <w:tcW w:w="1548" w:type="dxa"/>
            <w:tcBorders>
              <w:top w:val="single" w:sz="4" w:space="0" w:color="auto"/>
              <w:left w:val="single" w:sz="4" w:space="0" w:color="auto"/>
              <w:bottom w:val="single" w:sz="4" w:space="0" w:color="auto"/>
              <w:right w:val="single" w:sz="4" w:space="0" w:color="auto"/>
            </w:tcBorders>
            <w:hideMark/>
          </w:tcPr>
          <w:p w14:paraId="7B715A1B" w14:textId="77777777" w:rsidR="00EE5860" w:rsidRPr="00441CD0" w:rsidRDefault="00EE5860" w:rsidP="00BB0E1F">
            <w:pPr>
              <w:pStyle w:val="TAC"/>
              <w:rPr>
                <w:lang w:val="sv-SE"/>
              </w:rPr>
            </w:pPr>
            <w:r w:rsidRPr="00441CD0">
              <w:rPr>
                <w:lang w:val="sv-SE"/>
              </w:rPr>
              <w:t>7</w:t>
            </w:r>
          </w:p>
        </w:tc>
      </w:tr>
      <w:tr w:rsidR="00EE5860" w:rsidRPr="00441CD0" w14:paraId="4287389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7A3BFD8" w14:textId="77777777" w:rsidR="00EE5860" w:rsidRPr="00441CD0" w:rsidRDefault="00EE5860" w:rsidP="00BB0E1F">
            <w:pPr>
              <w:pStyle w:val="TAL"/>
              <w:rPr>
                <w:lang w:val="x-none"/>
              </w:rPr>
            </w:pPr>
            <w:r w:rsidRPr="00441CD0">
              <w:t>S-TAG and C-TAG (See NOTE 5)</w:t>
            </w:r>
          </w:p>
        </w:tc>
        <w:tc>
          <w:tcPr>
            <w:tcW w:w="1548" w:type="dxa"/>
            <w:tcBorders>
              <w:top w:val="single" w:sz="4" w:space="0" w:color="auto"/>
              <w:left w:val="single" w:sz="4" w:space="0" w:color="auto"/>
              <w:bottom w:val="single" w:sz="4" w:space="0" w:color="auto"/>
              <w:right w:val="single" w:sz="4" w:space="0" w:color="auto"/>
            </w:tcBorders>
            <w:hideMark/>
          </w:tcPr>
          <w:p w14:paraId="2003880E" w14:textId="77777777" w:rsidR="00EE5860" w:rsidRPr="00441CD0" w:rsidRDefault="00EE5860" w:rsidP="00BB0E1F">
            <w:pPr>
              <w:pStyle w:val="TAC"/>
            </w:pPr>
            <w:r w:rsidRPr="00441CD0">
              <w:t>8</w:t>
            </w:r>
          </w:p>
        </w:tc>
      </w:tr>
      <w:tr w:rsidR="00EE5860" w:rsidRPr="00441CD0" w14:paraId="08AAAD5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8938300" w14:textId="77777777" w:rsidR="00EE5860" w:rsidRPr="00441CD0" w:rsidRDefault="00EE5860" w:rsidP="00BB0E1F">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2E157809" w14:textId="77777777" w:rsidR="00EE5860" w:rsidRPr="00441CD0" w:rsidRDefault="00EE5860" w:rsidP="00BB0E1F">
            <w:pPr>
              <w:pStyle w:val="TAC"/>
            </w:pPr>
            <w:r w:rsidRPr="00441CD0">
              <w:rPr>
                <w:lang w:val="sv-SE"/>
              </w:rPr>
              <w:t>9</w:t>
            </w:r>
            <w:r w:rsidRPr="00441CD0">
              <w:t xml:space="preserve"> to 255</w:t>
            </w:r>
          </w:p>
        </w:tc>
      </w:tr>
      <w:tr w:rsidR="00EE5860" w:rsidRPr="00441CD0" w14:paraId="6751503B" w14:textId="77777777" w:rsidTr="00BB0E1F">
        <w:trPr>
          <w:jc w:val="center"/>
        </w:trPr>
        <w:tc>
          <w:tcPr>
            <w:tcW w:w="8287" w:type="dxa"/>
            <w:gridSpan w:val="2"/>
            <w:tcBorders>
              <w:top w:val="single" w:sz="4" w:space="0" w:color="auto"/>
              <w:left w:val="single" w:sz="4" w:space="0" w:color="auto"/>
              <w:bottom w:val="single" w:sz="4" w:space="0" w:color="auto"/>
              <w:right w:val="single" w:sz="4" w:space="0" w:color="auto"/>
            </w:tcBorders>
            <w:hideMark/>
          </w:tcPr>
          <w:p w14:paraId="16C99630" w14:textId="0D15517C" w:rsidR="00EE5860" w:rsidRPr="00441CD0" w:rsidRDefault="00EE5860" w:rsidP="00BB0E1F">
            <w:pPr>
              <w:pStyle w:val="TAN"/>
              <w:shd w:val="clear" w:color="auto" w:fill="FFFFFF"/>
            </w:pPr>
            <w:r w:rsidRPr="00441CD0">
              <w:t xml:space="preserve">NOTE </w:t>
            </w:r>
            <w:r w:rsidRPr="00441CD0">
              <w:rPr>
                <w:lang w:val="en-US"/>
              </w:rPr>
              <w:t>1</w:t>
            </w:r>
            <w:r w:rsidRPr="00441CD0">
              <w:t>:</w:t>
            </w:r>
            <w:r w:rsidRPr="00441CD0">
              <w:tab/>
              <w:t xml:space="preserve">The SGW-U/I-UPF shall store GTP-U extension header(s) required to be forwarded for this packet (as required by the comprehension rules of Figure 5.2.1-2 of 3GPP </w:t>
            </w:r>
            <w:r w:rsidR="00415C19" w:rsidRPr="00441CD0">
              <w:t>TS</w:t>
            </w:r>
            <w:r w:rsidR="00415C19">
              <w:t> </w:t>
            </w:r>
            <w:r w:rsidR="00415C19" w:rsidRPr="00441CD0">
              <w:t>2</w:t>
            </w:r>
            <w:r w:rsidRPr="00441CD0">
              <w:t>9.281</w:t>
            </w:r>
            <w:r w:rsidR="00415C19">
              <w:t> </w:t>
            </w:r>
            <w:r w:rsidR="00415C19" w:rsidRPr="00441CD0">
              <w:t>[</w:t>
            </w:r>
            <w:r w:rsidRPr="00441CD0">
              <w:t>3]) that are not requested to be deleted by the GTP-U Extension Header Deletion field.</w:t>
            </w:r>
          </w:p>
          <w:p w14:paraId="4E937B44" w14:textId="77777777" w:rsidR="00EE5860" w:rsidRPr="00441CD0" w:rsidRDefault="00EE5860" w:rsidP="00BB0E1F">
            <w:pPr>
              <w:pStyle w:val="TAN"/>
              <w:shd w:val="clear" w:color="auto" w:fill="FFFFFF"/>
            </w:pPr>
            <w:r w:rsidRPr="00441CD0">
              <w:t>NOTE 2:</w:t>
            </w:r>
            <w:r w:rsidRPr="00441CD0">
              <w:tab/>
            </w:r>
            <w:r w:rsidRPr="00441CD0">
              <w:rPr>
                <w:lang w:val="en-US"/>
              </w:rPr>
              <w:t>The SGW-U/I-UPF shall store the GTP-U message type for a GTP-U signalling message which is required to be forwarded, e.g. for an End Marker message.</w:t>
            </w:r>
          </w:p>
          <w:p w14:paraId="0AECB2A7" w14:textId="04E2C3B2" w:rsidR="00EE5860" w:rsidRPr="00441CD0" w:rsidRDefault="00EE5860" w:rsidP="00BB0E1F">
            <w:pPr>
              <w:pStyle w:val="TAN"/>
              <w:shd w:val="clear" w:color="auto" w:fill="FFFFFF"/>
            </w:pPr>
            <w:r w:rsidRPr="00441CD0">
              <w:t xml:space="preserve">NOTE </w:t>
            </w:r>
            <w:r w:rsidRPr="00441CD0">
              <w:rPr>
                <w:lang w:val="en-US"/>
              </w:rPr>
              <w:t>3</w:t>
            </w:r>
            <w:r w:rsidRPr="00441CD0">
              <w:t>:</w:t>
            </w:r>
            <w:r w:rsidRPr="00441CD0">
              <w:tab/>
              <w:t xml:space="preserve">This value may apply to DL packets received by a PGW-U for non-IP PDN connections with SGi tunnelling based on UDP/IP encapsulation (see </w:t>
            </w:r>
            <w:r w:rsidR="00415C19" w:rsidRPr="00441CD0">
              <w:t>clause</w:t>
            </w:r>
            <w:r w:rsidR="00415C19">
              <w:t> </w:t>
            </w:r>
            <w:r w:rsidR="00415C19" w:rsidRPr="00441CD0">
              <w:t>4</w:t>
            </w:r>
            <w:r w:rsidRPr="00441CD0">
              <w:t>.3.17.8.3.3.2 of 3GPP TS 23.401 [14]).</w:t>
            </w:r>
          </w:p>
          <w:p w14:paraId="358E6711" w14:textId="77777777" w:rsidR="00EE5860" w:rsidRPr="00441CD0" w:rsidRDefault="00EE5860" w:rsidP="00BB0E1F">
            <w:pPr>
              <w:pStyle w:val="TAN"/>
              <w:shd w:val="clear" w:color="auto" w:fill="FFFFFF"/>
            </w:pPr>
            <w:r w:rsidRPr="00441CD0">
              <w:t>NOTE 4:</w:t>
            </w:r>
            <w:r w:rsidRPr="00441CD0">
              <w:tab/>
              <w:t>The CP function shall use this value to instruct UP function to remove the GTP-U/UDP/IP header regardless it is IPv4 or IPv6.</w:t>
            </w:r>
          </w:p>
          <w:p w14:paraId="3314CC12" w14:textId="0FE77243" w:rsidR="00EE5860" w:rsidRPr="00441CD0" w:rsidRDefault="00EE5860" w:rsidP="00BB0E1F">
            <w:pPr>
              <w:pStyle w:val="TAN"/>
              <w:shd w:val="clear" w:color="auto" w:fill="FFFFFF"/>
            </w:pPr>
            <w:r w:rsidRPr="00441CD0">
              <w:t xml:space="preserve">NOTE </w:t>
            </w:r>
            <w:r w:rsidRPr="00441CD0">
              <w:rPr>
                <w:lang w:val="en-US"/>
              </w:rPr>
              <w:t>5</w:t>
            </w:r>
            <w:r w:rsidRPr="00441CD0">
              <w:t>:</w:t>
            </w:r>
            <w:r w:rsidRPr="00441CD0">
              <w:tab/>
              <w:t xml:space="preserve">This value may apply to DL packets received by a UPF over N6 for Ethernet PDU sessions over (see </w:t>
            </w:r>
            <w:r w:rsidR="00415C19" w:rsidRPr="00441CD0">
              <w:t>clause</w:t>
            </w:r>
            <w:r w:rsidR="00415C19">
              <w:t> </w:t>
            </w:r>
            <w:r w:rsidR="00415C19" w:rsidRPr="00441CD0">
              <w:t>5</w:t>
            </w:r>
            <w:r w:rsidRPr="00441CD0">
              <w:t>.8.2.11.3 of 3GPP TS 23.501 [28]).</w:t>
            </w:r>
          </w:p>
          <w:p w14:paraId="3FE5A0A9" w14:textId="77777777" w:rsidR="00EE5860" w:rsidRPr="00441CD0" w:rsidRDefault="00EE5860" w:rsidP="00BB0E1F">
            <w:pPr>
              <w:pStyle w:val="TAN"/>
              <w:shd w:val="clear" w:color="auto" w:fill="FFFFFF"/>
            </w:pPr>
            <w:r w:rsidRPr="00441CD0">
              <w:t>NOTE 6:</w:t>
            </w:r>
            <w:r w:rsidRPr="00441CD0">
              <w:tab/>
              <w:t>This value may apply e.g. to DL packets received by a UPF (PDU Session Anchor) over N6, when explicit N6 traffic routing information is provided to the SMF (see clause 5.6.7 of 3GPP TS 23.501 [28]).</w:t>
            </w:r>
          </w:p>
        </w:tc>
      </w:tr>
    </w:tbl>
    <w:p w14:paraId="357FC34C" w14:textId="77777777" w:rsidR="00EE5860" w:rsidRPr="00441CD0" w:rsidRDefault="00EE5860" w:rsidP="00EE5860">
      <w:pPr>
        <w:rPr>
          <w:noProof/>
        </w:rPr>
      </w:pPr>
    </w:p>
    <w:p w14:paraId="0174089D" w14:textId="77777777" w:rsidR="00EE5860" w:rsidRPr="00441CD0" w:rsidRDefault="00EE5860" w:rsidP="00EE5860">
      <w:r w:rsidRPr="00441CD0">
        <w:t>The GTP-U Extension Header Deletion field (octet 6) shall be present if it is required to delete GTP-U extension header(s) from incoming GTP-PDUs. Octet 6 shall be absent if all GTP-U extension headers required to be forwarded shall be stored as indicated in NOTE 1 of Table 8.2.64-1.</w:t>
      </w:r>
    </w:p>
    <w:p w14:paraId="5B7B25E2" w14:textId="77777777" w:rsidR="00EE5860" w:rsidRPr="00441CD0" w:rsidRDefault="00EE5860" w:rsidP="00EE5860">
      <w:r w:rsidRPr="00441CD0">
        <w:t xml:space="preserve">The GTP-U Extension Header Deletion field, when present, shall be encoded </w:t>
      </w:r>
      <w:r w:rsidRPr="00441CD0">
        <w:rPr>
          <w:lang w:val="en-US" w:eastAsia="zh-CN"/>
        </w:rPr>
        <w:t xml:space="preserve">as </w:t>
      </w:r>
      <w:r w:rsidRPr="00441CD0">
        <w:t>specified in Table 8.2.64-2. It takes the form of a bitmask where each bit provides instructions on the information to be deleted from the incoming GTP-PDU packet. Spare bits shall be ignored by the receiver.</w:t>
      </w:r>
    </w:p>
    <w:p w14:paraId="1E692772" w14:textId="77777777" w:rsidR="00EE5860" w:rsidRPr="00441CD0" w:rsidRDefault="00EE5860" w:rsidP="00EE5860">
      <w:pPr>
        <w:pStyle w:val="TH"/>
      </w:pPr>
      <w:r w:rsidRPr="00441CD0">
        <w:t>Table 8.</w:t>
      </w:r>
      <w:r w:rsidRPr="00441CD0">
        <w:rPr>
          <w:lang w:val="en-US"/>
        </w:rPr>
        <w:t>2.64</w:t>
      </w:r>
      <w:r w:rsidRPr="00441CD0">
        <w:t>-2: GTP-U Extension Header Deletion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7556"/>
      </w:tblGrid>
      <w:tr w:rsidR="00EE5860" w:rsidRPr="00441CD0" w14:paraId="46F95586" w14:textId="77777777" w:rsidTr="00BB0E1F">
        <w:trPr>
          <w:cantSplit/>
        </w:trPr>
        <w:tc>
          <w:tcPr>
            <w:tcW w:w="1985" w:type="dxa"/>
            <w:tcBorders>
              <w:top w:val="single" w:sz="4" w:space="0" w:color="auto"/>
              <w:left w:val="single" w:sz="4" w:space="0" w:color="auto"/>
              <w:bottom w:val="single" w:sz="4" w:space="0" w:color="auto"/>
              <w:right w:val="single" w:sz="4" w:space="0" w:color="auto"/>
            </w:tcBorders>
            <w:shd w:val="clear" w:color="auto" w:fill="E0E0E0"/>
            <w:hideMark/>
          </w:tcPr>
          <w:p w14:paraId="431B0546" w14:textId="77777777" w:rsidR="00EE5860" w:rsidRPr="00441CD0" w:rsidRDefault="00EE5860" w:rsidP="00BB0E1F">
            <w:pPr>
              <w:pStyle w:val="TAH"/>
            </w:pPr>
            <w:r w:rsidRPr="00441CD0">
              <w:t>Octet / Bit</w:t>
            </w:r>
          </w:p>
        </w:tc>
        <w:tc>
          <w:tcPr>
            <w:tcW w:w="7657" w:type="dxa"/>
            <w:tcBorders>
              <w:top w:val="single" w:sz="4" w:space="0" w:color="auto"/>
              <w:left w:val="single" w:sz="4" w:space="0" w:color="auto"/>
              <w:bottom w:val="single" w:sz="4" w:space="0" w:color="auto"/>
              <w:right w:val="single" w:sz="4" w:space="0" w:color="auto"/>
            </w:tcBorders>
            <w:shd w:val="clear" w:color="auto" w:fill="E0E0E0"/>
            <w:hideMark/>
          </w:tcPr>
          <w:p w14:paraId="7EA6257E" w14:textId="77777777" w:rsidR="00EE5860" w:rsidRPr="00441CD0" w:rsidRDefault="00EE5860" w:rsidP="00BB0E1F">
            <w:pPr>
              <w:pStyle w:val="TAH"/>
            </w:pPr>
            <w:r w:rsidRPr="00441CD0">
              <w:t>GTP-U Extension Header to be deleted from incoming packet</w:t>
            </w:r>
          </w:p>
        </w:tc>
      </w:tr>
      <w:tr w:rsidR="00EE5860" w:rsidRPr="00441CD0" w14:paraId="7C563B44" w14:textId="77777777" w:rsidTr="00BB0E1F">
        <w:trPr>
          <w:cantSplit/>
        </w:trPr>
        <w:tc>
          <w:tcPr>
            <w:tcW w:w="1985" w:type="dxa"/>
            <w:tcBorders>
              <w:top w:val="single" w:sz="4" w:space="0" w:color="auto"/>
              <w:left w:val="single" w:sz="4" w:space="0" w:color="auto"/>
              <w:bottom w:val="single" w:sz="4" w:space="0" w:color="auto"/>
              <w:right w:val="single" w:sz="4" w:space="0" w:color="auto"/>
            </w:tcBorders>
            <w:hideMark/>
          </w:tcPr>
          <w:p w14:paraId="6652CE2B" w14:textId="77777777" w:rsidR="00EE5860" w:rsidRPr="00441CD0" w:rsidRDefault="00EE5860" w:rsidP="00BB0E1F">
            <w:pPr>
              <w:pStyle w:val="TAC"/>
            </w:pPr>
            <w:r w:rsidRPr="00441CD0">
              <w:t>6/1</w:t>
            </w:r>
          </w:p>
        </w:tc>
        <w:tc>
          <w:tcPr>
            <w:tcW w:w="7657" w:type="dxa"/>
            <w:tcBorders>
              <w:top w:val="single" w:sz="4" w:space="0" w:color="auto"/>
              <w:left w:val="single" w:sz="4" w:space="0" w:color="auto"/>
              <w:bottom w:val="single" w:sz="4" w:space="0" w:color="auto"/>
              <w:right w:val="single" w:sz="4" w:space="0" w:color="auto"/>
            </w:tcBorders>
            <w:hideMark/>
          </w:tcPr>
          <w:p w14:paraId="11BC3552" w14:textId="77777777" w:rsidR="00EE5860" w:rsidRPr="00441CD0" w:rsidRDefault="00EE5860" w:rsidP="00BB0E1F">
            <w:pPr>
              <w:pStyle w:val="TAL"/>
            </w:pPr>
            <w:r w:rsidRPr="00441CD0">
              <w:t>PDU Session Container (NOTE)</w:t>
            </w:r>
          </w:p>
        </w:tc>
      </w:tr>
      <w:tr w:rsidR="00EE5860" w:rsidRPr="00441CD0" w14:paraId="2F3F18CA" w14:textId="77777777" w:rsidTr="00BB0E1F">
        <w:trPr>
          <w:cantSplit/>
        </w:trPr>
        <w:tc>
          <w:tcPr>
            <w:tcW w:w="9642" w:type="dxa"/>
            <w:gridSpan w:val="2"/>
            <w:tcBorders>
              <w:top w:val="single" w:sz="4" w:space="0" w:color="auto"/>
              <w:left w:val="single" w:sz="4" w:space="0" w:color="auto"/>
              <w:bottom w:val="single" w:sz="4" w:space="0" w:color="auto"/>
              <w:right w:val="single" w:sz="4" w:space="0" w:color="auto"/>
            </w:tcBorders>
            <w:hideMark/>
          </w:tcPr>
          <w:p w14:paraId="132C8D8D" w14:textId="77777777" w:rsidR="00EE5860" w:rsidRPr="00441CD0" w:rsidRDefault="00EE5860" w:rsidP="00BB0E1F">
            <w:pPr>
              <w:pStyle w:val="TAN"/>
            </w:pPr>
            <w:r w:rsidRPr="00441CD0">
              <w:t>NOTE:</w:t>
            </w:r>
            <w:r w:rsidRPr="00441CD0">
              <w:tab/>
              <w:t>This value shall be used for data forwarding during a 5GS to EPS handover for a UPF that supports EPS-5GS interworking (see clause</w:t>
            </w:r>
            <w:r>
              <w:t> </w:t>
            </w:r>
            <w:r w:rsidRPr="00441CD0">
              <w:t>5.17.3).</w:t>
            </w:r>
          </w:p>
        </w:tc>
      </w:tr>
    </w:tbl>
    <w:p w14:paraId="22A6CA90" w14:textId="77777777" w:rsidR="00EE5860" w:rsidRPr="00441CD0" w:rsidRDefault="00EE5860" w:rsidP="00EE5860">
      <w:pPr>
        <w:rPr>
          <w:noProof/>
        </w:rPr>
      </w:pPr>
    </w:p>
    <w:p w14:paraId="73B5AD3B" w14:textId="77777777" w:rsidR="00EE5860" w:rsidRPr="00441CD0" w:rsidRDefault="00EE5860" w:rsidP="00EE5860">
      <w:pPr>
        <w:pStyle w:val="Heading3"/>
        <w:rPr>
          <w:lang w:val="en-US"/>
        </w:rPr>
      </w:pPr>
      <w:bookmarkStart w:id="5888" w:name="_Toc19717410"/>
      <w:bookmarkStart w:id="5889" w:name="_Toc27490911"/>
      <w:bookmarkStart w:id="5890" w:name="_Toc27557204"/>
      <w:bookmarkStart w:id="5891" w:name="_Toc27724121"/>
      <w:bookmarkStart w:id="5892" w:name="_Toc36031195"/>
      <w:bookmarkStart w:id="5893" w:name="_Toc36043115"/>
      <w:bookmarkStart w:id="5894" w:name="_Toc36814440"/>
      <w:bookmarkStart w:id="5895" w:name="_Toc44689298"/>
      <w:bookmarkStart w:id="5896" w:name="_Toc44924052"/>
      <w:bookmarkStart w:id="5897" w:name="_Toc51861022"/>
      <w:bookmarkStart w:id="5898" w:name="_Toc57930793"/>
      <w:bookmarkStart w:id="5899" w:name="_Toc57931423"/>
      <w:bookmarkStart w:id="5900" w:name="_Toc160974549"/>
      <w:r w:rsidRPr="00441CD0">
        <w:rPr>
          <w:lang w:val="en-US"/>
        </w:rPr>
        <w:lastRenderedPageBreak/>
        <w:t>8.2.65</w:t>
      </w:r>
      <w:r w:rsidRPr="00441CD0">
        <w:rPr>
          <w:lang w:val="en-US"/>
        </w:rPr>
        <w:tab/>
      </w:r>
      <w:r w:rsidRPr="00441CD0">
        <w:rPr>
          <w:lang w:val="en-US" w:eastAsia="zh-CN"/>
        </w:rPr>
        <w:t>Recovery Time Stamp</w:t>
      </w:r>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1BC3B61C" w14:textId="226853DB" w:rsidR="00EE5860" w:rsidRPr="00441CD0" w:rsidRDefault="00EE5860" w:rsidP="00EE5860">
      <w:r w:rsidRPr="00441CD0">
        <w:t xml:space="preserve">The </w:t>
      </w:r>
      <w:r w:rsidRPr="00441CD0">
        <w:rPr>
          <w:lang w:val="en-US" w:eastAsia="zh-CN"/>
        </w:rPr>
        <w:t>Recovery Time Stamp</w:t>
      </w:r>
      <w:r w:rsidRPr="00441CD0">
        <w:rPr>
          <w:lang w:eastAsia="ja-JP"/>
        </w:rPr>
        <w:t xml:space="preserve"> IE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8.2.65-1</w:t>
      </w:r>
      <w:r w:rsidRPr="00441CD0">
        <w:rPr>
          <w:lang w:eastAsia="ja-JP"/>
        </w:rPr>
        <w:t xml:space="preserve">. </w:t>
      </w:r>
      <w:r w:rsidRPr="00441CD0">
        <w:rPr>
          <w:lang w:eastAsia="zh-CN"/>
        </w:rPr>
        <w:t xml:space="preserve">It indicates the UTC time when the PFCP entity started. </w:t>
      </w:r>
      <w:r w:rsidRPr="00441CD0">
        <w:rPr>
          <w:lang w:eastAsia="ja-JP"/>
        </w:rPr>
        <w:t xml:space="preserve">Octets 5 to </w:t>
      </w:r>
      <w:r w:rsidRPr="00441CD0">
        <w:rPr>
          <w:lang w:eastAsia="zh-CN"/>
        </w:rPr>
        <w:t>8</w:t>
      </w:r>
      <w:r w:rsidRPr="00441CD0">
        <w:rPr>
          <w:lang w:eastAsia="ja-JP"/>
        </w:rPr>
        <w:t xml:space="preserve"> are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[26].</w:t>
      </w:r>
    </w:p>
    <w:p w14:paraId="3E2E0572"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0693C5E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89"/>
        <w:gridCol w:w="588"/>
      </w:tblGrid>
      <w:tr w:rsidR="00EE5860" w:rsidRPr="00441CD0" w14:paraId="5878472A" w14:textId="77777777" w:rsidTr="00BB0E1F">
        <w:trPr>
          <w:jc w:val="center"/>
        </w:trPr>
        <w:tc>
          <w:tcPr>
            <w:tcW w:w="151" w:type="dxa"/>
            <w:tcBorders>
              <w:top w:val="single" w:sz="6" w:space="0" w:color="auto"/>
              <w:left w:val="single" w:sz="6" w:space="0" w:color="auto"/>
              <w:bottom w:val="nil"/>
              <w:right w:val="nil"/>
            </w:tcBorders>
          </w:tcPr>
          <w:p w14:paraId="6E1AE595" w14:textId="77777777" w:rsidR="00EE5860" w:rsidRPr="00441CD0" w:rsidRDefault="00EE5860" w:rsidP="00BB0E1F">
            <w:pPr>
              <w:pStyle w:val="TAC"/>
            </w:pPr>
          </w:p>
        </w:tc>
        <w:tc>
          <w:tcPr>
            <w:tcW w:w="1104" w:type="dxa"/>
            <w:tcBorders>
              <w:top w:val="single" w:sz="6" w:space="0" w:color="auto"/>
              <w:left w:val="nil"/>
              <w:bottom w:val="nil"/>
              <w:right w:val="nil"/>
            </w:tcBorders>
          </w:tcPr>
          <w:p w14:paraId="18E682B6" w14:textId="77777777" w:rsidR="00EE5860" w:rsidRPr="00441CD0" w:rsidRDefault="00EE5860" w:rsidP="00BB0E1F">
            <w:pPr>
              <w:pStyle w:val="TAH"/>
            </w:pPr>
          </w:p>
        </w:tc>
        <w:tc>
          <w:tcPr>
            <w:tcW w:w="4706" w:type="dxa"/>
            <w:gridSpan w:val="8"/>
            <w:tcBorders>
              <w:top w:val="single" w:sz="6" w:space="0" w:color="auto"/>
              <w:left w:val="nil"/>
              <w:bottom w:val="nil"/>
              <w:right w:val="nil"/>
            </w:tcBorders>
            <w:hideMark/>
          </w:tcPr>
          <w:p w14:paraId="5E31441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30D8371" w14:textId="77777777" w:rsidR="00EE5860" w:rsidRPr="00441CD0" w:rsidRDefault="00EE5860" w:rsidP="00BB0E1F">
            <w:pPr>
              <w:pStyle w:val="TAC"/>
            </w:pPr>
          </w:p>
        </w:tc>
      </w:tr>
      <w:tr w:rsidR="00EE5860" w:rsidRPr="00441CD0" w14:paraId="6449B894" w14:textId="77777777" w:rsidTr="00BB0E1F">
        <w:trPr>
          <w:jc w:val="center"/>
        </w:trPr>
        <w:tc>
          <w:tcPr>
            <w:tcW w:w="151" w:type="dxa"/>
            <w:tcBorders>
              <w:top w:val="nil"/>
              <w:left w:val="single" w:sz="6" w:space="0" w:color="auto"/>
              <w:bottom w:val="nil"/>
              <w:right w:val="nil"/>
            </w:tcBorders>
          </w:tcPr>
          <w:p w14:paraId="194EEA2E" w14:textId="77777777" w:rsidR="00EE5860" w:rsidRPr="00441CD0" w:rsidRDefault="00EE5860" w:rsidP="00BB0E1F">
            <w:pPr>
              <w:pStyle w:val="TAC"/>
            </w:pPr>
          </w:p>
        </w:tc>
        <w:tc>
          <w:tcPr>
            <w:tcW w:w="1104" w:type="dxa"/>
            <w:tcBorders>
              <w:top w:val="nil"/>
              <w:left w:val="nil"/>
              <w:bottom w:val="nil"/>
              <w:right w:val="nil"/>
            </w:tcBorders>
            <w:hideMark/>
          </w:tcPr>
          <w:p w14:paraId="037AAAF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3FDD82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C59B4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5DEBF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631F28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75327E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D2B39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E50B1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8C70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5CA130C" w14:textId="77777777" w:rsidR="00EE5860" w:rsidRPr="00441CD0" w:rsidRDefault="00EE5860" w:rsidP="00BB0E1F">
            <w:pPr>
              <w:pStyle w:val="TAC"/>
            </w:pPr>
          </w:p>
        </w:tc>
      </w:tr>
      <w:tr w:rsidR="00EE5860" w:rsidRPr="00441CD0" w14:paraId="4DE6F691" w14:textId="77777777" w:rsidTr="00BB0E1F">
        <w:trPr>
          <w:jc w:val="center"/>
        </w:trPr>
        <w:tc>
          <w:tcPr>
            <w:tcW w:w="151" w:type="dxa"/>
            <w:tcBorders>
              <w:top w:val="nil"/>
              <w:left w:val="single" w:sz="6" w:space="0" w:color="auto"/>
              <w:bottom w:val="nil"/>
              <w:right w:val="nil"/>
            </w:tcBorders>
          </w:tcPr>
          <w:p w14:paraId="7B3B04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274F5B" w14:textId="77777777" w:rsidR="00EE5860" w:rsidRPr="00441CD0" w:rsidRDefault="00EE5860" w:rsidP="00BB0E1F">
            <w:pPr>
              <w:pStyle w:val="TAC"/>
            </w:pPr>
            <w:r w:rsidRPr="00441CD0">
              <w:t>1 to 2</w:t>
            </w:r>
          </w:p>
        </w:tc>
        <w:tc>
          <w:tcPr>
            <w:tcW w:w="4706" w:type="dxa"/>
            <w:gridSpan w:val="8"/>
            <w:tcBorders>
              <w:top w:val="single" w:sz="4" w:space="0" w:color="auto"/>
              <w:left w:val="single" w:sz="4" w:space="0" w:color="auto"/>
              <w:bottom w:val="single" w:sz="4" w:space="0" w:color="auto"/>
              <w:right w:val="single" w:sz="4" w:space="0" w:color="auto"/>
            </w:tcBorders>
            <w:hideMark/>
          </w:tcPr>
          <w:p w14:paraId="591C0EEE" w14:textId="77777777" w:rsidR="00EE5860" w:rsidRPr="00441CD0" w:rsidRDefault="00EE5860" w:rsidP="00BB0E1F">
            <w:pPr>
              <w:pStyle w:val="NO"/>
              <w:keepNext/>
              <w:spacing w:after="0"/>
              <w:jc w:val="center"/>
            </w:pPr>
            <w:r w:rsidRPr="00441CD0">
              <w:rPr>
                <w:rFonts w:ascii="Arial" w:hAnsi="Arial"/>
                <w:sz w:val="18"/>
              </w:rPr>
              <w:t>Type = 96 (decimal)</w:t>
            </w:r>
          </w:p>
        </w:tc>
        <w:tc>
          <w:tcPr>
            <w:tcW w:w="588" w:type="dxa"/>
            <w:tcBorders>
              <w:top w:val="nil"/>
              <w:left w:val="single" w:sz="4" w:space="0" w:color="auto"/>
              <w:bottom w:val="nil"/>
              <w:right w:val="single" w:sz="6" w:space="0" w:color="auto"/>
            </w:tcBorders>
          </w:tcPr>
          <w:p w14:paraId="24759522" w14:textId="77777777" w:rsidR="00EE5860" w:rsidRPr="00441CD0" w:rsidRDefault="00EE5860" w:rsidP="00BB0E1F">
            <w:pPr>
              <w:pStyle w:val="TAC"/>
              <w:rPr>
                <w:lang w:val="x-none"/>
              </w:rPr>
            </w:pPr>
          </w:p>
        </w:tc>
      </w:tr>
      <w:tr w:rsidR="00EE5860" w:rsidRPr="00441CD0" w14:paraId="2216DF1C" w14:textId="77777777" w:rsidTr="00BB0E1F">
        <w:trPr>
          <w:jc w:val="center"/>
        </w:trPr>
        <w:tc>
          <w:tcPr>
            <w:tcW w:w="151" w:type="dxa"/>
            <w:tcBorders>
              <w:top w:val="nil"/>
              <w:left w:val="single" w:sz="6" w:space="0" w:color="auto"/>
              <w:bottom w:val="nil"/>
              <w:right w:val="nil"/>
            </w:tcBorders>
          </w:tcPr>
          <w:p w14:paraId="308E01E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EAC91D" w14:textId="77777777" w:rsidR="00EE5860" w:rsidRPr="00441CD0" w:rsidRDefault="00EE5860" w:rsidP="00BB0E1F">
            <w:pPr>
              <w:pStyle w:val="NO"/>
              <w:keepNext/>
              <w:spacing w:after="0"/>
              <w:jc w:val="center"/>
            </w:pPr>
            <w:r w:rsidRPr="00441CD0">
              <w:t>3 to 4</w:t>
            </w:r>
          </w:p>
        </w:tc>
        <w:tc>
          <w:tcPr>
            <w:tcW w:w="4706" w:type="dxa"/>
            <w:gridSpan w:val="8"/>
            <w:tcBorders>
              <w:top w:val="single" w:sz="4" w:space="0" w:color="auto"/>
              <w:left w:val="single" w:sz="4" w:space="0" w:color="auto"/>
              <w:bottom w:val="single" w:sz="4" w:space="0" w:color="auto"/>
              <w:right w:val="single" w:sz="4" w:space="0" w:color="auto"/>
            </w:tcBorders>
            <w:hideMark/>
          </w:tcPr>
          <w:p w14:paraId="1432361A" w14:textId="77777777" w:rsidR="00EE5860" w:rsidRPr="00441CD0" w:rsidRDefault="00EE5860" w:rsidP="00BB0E1F">
            <w:pPr>
              <w:pStyle w:val="TAC"/>
              <w:rPr>
                <w:lang w:val="x-none" w:eastAsia="zh-CN"/>
              </w:rPr>
            </w:pPr>
            <w:r w:rsidRPr="00441CD0">
              <w:t>Length = n</w:t>
            </w:r>
          </w:p>
        </w:tc>
        <w:tc>
          <w:tcPr>
            <w:tcW w:w="588" w:type="dxa"/>
            <w:tcBorders>
              <w:top w:val="nil"/>
              <w:left w:val="single" w:sz="4" w:space="0" w:color="auto"/>
              <w:bottom w:val="nil"/>
              <w:right w:val="single" w:sz="6" w:space="0" w:color="auto"/>
            </w:tcBorders>
          </w:tcPr>
          <w:p w14:paraId="655251BE" w14:textId="77777777" w:rsidR="00EE5860" w:rsidRPr="00441CD0" w:rsidRDefault="00EE5860" w:rsidP="00BB0E1F">
            <w:pPr>
              <w:pStyle w:val="TAC"/>
            </w:pPr>
          </w:p>
        </w:tc>
      </w:tr>
      <w:tr w:rsidR="00EE5860" w:rsidRPr="00441CD0" w14:paraId="151DBC76" w14:textId="77777777" w:rsidTr="00BB0E1F">
        <w:trPr>
          <w:jc w:val="center"/>
        </w:trPr>
        <w:tc>
          <w:tcPr>
            <w:tcW w:w="151" w:type="dxa"/>
            <w:tcBorders>
              <w:top w:val="nil"/>
              <w:left w:val="single" w:sz="6" w:space="0" w:color="auto"/>
              <w:bottom w:val="nil"/>
              <w:right w:val="nil"/>
            </w:tcBorders>
          </w:tcPr>
          <w:p w14:paraId="6279FD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ECD6C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to </w:t>
            </w:r>
            <w:r w:rsidRPr="00441CD0">
              <w:rPr>
                <w:rFonts w:ascii="Arial" w:hAnsi="Arial" w:cs="Arial"/>
                <w:sz w:val="18"/>
                <w:szCs w:val="18"/>
                <w:lang w:eastAsia="zh-CN"/>
              </w:rPr>
              <w:t>8</w:t>
            </w:r>
          </w:p>
        </w:tc>
        <w:tc>
          <w:tcPr>
            <w:tcW w:w="4706" w:type="dxa"/>
            <w:gridSpan w:val="8"/>
            <w:tcBorders>
              <w:top w:val="single" w:sz="4" w:space="0" w:color="auto"/>
              <w:left w:val="single" w:sz="4" w:space="0" w:color="auto"/>
              <w:bottom w:val="single" w:sz="4" w:space="0" w:color="auto"/>
              <w:right w:val="single" w:sz="4" w:space="0" w:color="auto"/>
            </w:tcBorders>
            <w:hideMark/>
          </w:tcPr>
          <w:p w14:paraId="24F94779" w14:textId="77777777" w:rsidR="00EE5860" w:rsidRPr="00441CD0" w:rsidRDefault="00EE5860" w:rsidP="00BB0E1F">
            <w:pPr>
              <w:pStyle w:val="TAC"/>
              <w:rPr>
                <w:lang w:val="x-none" w:eastAsia="zh-CN"/>
              </w:rPr>
            </w:pPr>
            <w:r w:rsidRPr="00441CD0">
              <w:rPr>
                <w:lang w:val="en-US" w:eastAsia="zh-CN"/>
              </w:rPr>
              <w:t>Recovery Time Stamp</w:t>
            </w:r>
            <w:r w:rsidRPr="00441CD0">
              <w:rPr>
                <w:lang w:val="en-US"/>
              </w:rPr>
              <w:t xml:space="preserve"> value</w:t>
            </w:r>
          </w:p>
        </w:tc>
        <w:tc>
          <w:tcPr>
            <w:tcW w:w="588" w:type="dxa"/>
            <w:tcBorders>
              <w:top w:val="nil"/>
              <w:left w:val="single" w:sz="4" w:space="0" w:color="auto"/>
              <w:bottom w:val="nil"/>
              <w:right w:val="single" w:sz="6" w:space="0" w:color="auto"/>
            </w:tcBorders>
          </w:tcPr>
          <w:p w14:paraId="0A37AE13" w14:textId="77777777" w:rsidR="00EE5860" w:rsidRPr="00441CD0" w:rsidRDefault="00EE5860" w:rsidP="00BB0E1F">
            <w:pPr>
              <w:pStyle w:val="TAC"/>
            </w:pPr>
          </w:p>
        </w:tc>
      </w:tr>
      <w:tr w:rsidR="00EE5860" w:rsidRPr="00441CD0" w14:paraId="2C077F33" w14:textId="77777777" w:rsidTr="00BB0E1F">
        <w:trPr>
          <w:jc w:val="center"/>
        </w:trPr>
        <w:tc>
          <w:tcPr>
            <w:tcW w:w="151" w:type="dxa"/>
            <w:tcBorders>
              <w:top w:val="nil"/>
              <w:left w:val="single" w:sz="6" w:space="0" w:color="auto"/>
              <w:bottom w:val="single" w:sz="4" w:space="0" w:color="auto"/>
              <w:right w:val="nil"/>
            </w:tcBorders>
          </w:tcPr>
          <w:p w14:paraId="30D3BF21"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6581AAC" w14:textId="77777777" w:rsidR="00EE5860" w:rsidRPr="00441CD0" w:rsidRDefault="00EE5860" w:rsidP="00BB0E1F">
            <w:pPr>
              <w:pStyle w:val="TAC"/>
            </w:pPr>
            <w:r w:rsidRPr="00441CD0">
              <w:rPr>
                <w:lang w:eastAsia="zh-CN"/>
              </w:rPr>
              <w:t>9</w:t>
            </w:r>
            <w:r w:rsidRPr="00441CD0">
              <w:t xml:space="preserve"> to (n+4)</w:t>
            </w:r>
          </w:p>
        </w:tc>
        <w:tc>
          <w:tcPr>
            <w:tcW w:w="4706" w:type="dxa"/>
            <w:gridSpan w:val="8"/>
            <w:tcBorders>
              <w:top w:val="single" w:sz="4" w:space="0" w:color="auto"/>
              <w:left w:val="single" w:sz="4" w:space="0" w:color="auto"/>
              <w:bottom w:val="single" w:sz="4" w:space="0" w:color="auto"/>
              <w:right w:val="single" w:sz="4" w:space="0" w:color="auto"/>
            </w:tcBorders>
            <w:hideMark/>
          </w:tcPr>
          <w:p w14:paraId="3D040F7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FD290BD" w14:textId="77777777" w:rsidR="00EE5860" w:rsidRPr="00441CD0" w:rsidRDefault="00EE5860" w:rsidP="00BB0E1F">
            <w:pPr>
              <w:pStyle w:val="TAC"/>
              <w:rPr>
                <w:lang w:val="x-none"/>
              </w:rPr>
            </w:pPr>
          </w:p>
        </w:tc>
      </w:tr>
    </w:tbl>
    <w:p w14:paraId="36A7878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2.65-</w:t>
      </w:r>
      <w:r w:rsidRPr="00441CD0">
        <w:rPr>
          <w:lang w:eastAsia="ja-JP"/>
        </w:rPr>
        <w:t>1</w:t>
      </w:r>
      <w:r w:rsidRPr="00441CD0">
        <w:t xml:space="preserve">: </w:t>
      </w:r>
      <w:r w:rsidRPr="00441CD0">
        <w:rPr>
          <w:lang w:val="en-US" w:eastAsia="zh-CN"/>
        </w:rPr>
        <w:t>Recovery Time Stamp</w:t>
      </w:r>
    </w:p>
    <w:p w14:paraId="5406B170" w14:textId="77777777" w:rsidR="00EE5860" w:rsidRPr="00441CD0" w:rsidRDefault="00EE5860" w:rsidP="00EE5860">
      <w:pPr>
        <w:pStyle w:val="Heading3"/>
      </w:pPr>
      <w:bookmarkStart w:id="5901" w:name="_Toc19717411"/>
      <w:bookmarkStart w:id="5902" w:name="_Toc27490912"/>
      <w:bookmarkStart w:id="5903" w:name="_Toc27557205"/>
      <w:bookmarkStart w:id="5904" w:name="_Toc27724122"/>
      <w:bookmarkStart w:id="5905" w:name="_Toc36031196"/>
      <w:bookmarkStart w:id="5906" w:name="_Toc36043116"/>
      <w:bookmarkStart w:id="5907" w:name="_Toc36814441"/>
      <w:bookmarkStart w:id="5908" w:name="_Toc44689299"/>
      <w:bookmarkStart w:id="5909" w:name="_Toc44924053"/>
      <w:bookmarkStart w:id="5910" w:name="_Toc51861023"/>
      <w:bookmarkStart w:id="5911" w:name="_Toc57930794"/>
      <w:bookmarkStart w:id="5912" w:name="_Toc57931424"/>
      <w:bookmarkStart w:id="5913" w:name="_Toc160974550"/>
      <w:r w:rsidRPr="00441CD0">
        <w:t>8.</w:t>
      </w:r>
      <w:r w:rsidRPr="00441CD0">
        <w:rPr>
          <w:lang w:val="en-US"/>
        </w:rPr>
        <w:t>2.66</w:t>
      </w:r>
      <w:r w:rsidRPr="00441CD0">
        <w:tab/>
        <w:t>DL Flow Level Marking</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1FD1F167" w14:textId="77777777" w:rsidR="00EE5860" w:rsidRPr="00441CD0" w:rsidRDefault="00EE5860" w:rsidP="00EE5860">
      <w:pPr>
        <w:rPr>
          <w:lang w:eastAsia="ja-JP"/>
        </w:rPr>
      </w:pPr>
      <w:r w:rsidRPr="00441CD0">
        <w:t xml:space="preserve">The </w:t>
      </w:r>
      <w:r w:rsidRPr="00441CD0">
        <w:rPr>
          <w:lang w:val="en-US" w:eastAsia="zh-CN"/>
        </w:rPr>
        <w:t>DL Flow Level Marking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8.2.66-1</w:t>
      </w:r>
      <w:r w:rsidRPr="00441CD0">
        <w:rPr>
          <w:lang w:eastAsia="ja-JP"/>
        </w:rPr>
        <w:t>.</w:t>
      </w:r>
    </w:p>
    <w:p w14:paraId="5426BC7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2614A2E" w14:textId="77777777" w:rsidTr="00BB0E1F">
        <w:trPr>
          <w:jc w:val="center"/>
        </w:trPr>
        <w:tc>
          <w:tcPr>
            <w:tcW w:w="151" w:type="dxa"/>
            <w:tcBorders>
              <w:top w:val="single" w:sz="6" w:space="0" w:color="auto"/>
              <w:left w:val="single" w:sz="6" w:space="0" w:color="auto"/>
              <w:bottom w:val="nil"/>
              <w:right w:val="nil"/>
            </w:tcBorders>
          </w:tcPr>
          <w:p w14:paraId="6D19A022" w14:textId="77777777" w:rsidR="00EE5860" w:rsidRPr="00441CD0" w:rsidRDefault="00EE5860" w:rsidP="00BB0E1F">
            <w:pPr>
              <w:pStyle w:val="TAC"/>
            </w:pPr>
          </w:p>
        </w:tc>
        <w:tc>
          <w:tcPr>
            <w:tcW w:w="1104" w:type="dxa"/>
            <w:tcBorders>
              <w:top w:val="single" w:sz="6" w:space="0" w:color="auto"/>
              <w:left w:val="nil"/>
              <w:bottom w:val="nil"/>
              <w:right w:val="nil"/>
            </w:tcBorders>
          </w:tcPr>
          <w:p w14:paraId="0B21364F"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42D353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5F4185" w14:textId="77777777" w:rsidR="00EE5860" w:rsidRPr="00441CD0" w:rsidRDefault="00EE5860" w:rsidP="00BB0E1F">
            <w:pPr>
              <w:pStyle w:val="TAC"/>
            </w:pPr>
          </w:p>
        </w:tc>
      </w:tr>
      <w:tr w:rsidR="00EE5860" w:rsidRPr="00441CD0" w14:paraId="483520A7" w14:textId="77777777" w:rsidTr="00BB0E1F">
        <w:trPr>
          <w:jc w:val="center"/>
        </w:trPr>
        <w:tc>
          <w:tcPr>
            <w:tcW w:w="151" w:type="dxa"/>
            <w:tcBorders>
              <w:top w:val="nil"/>
              <w:left w:val="single" w:sz="6" w:space="0" w:color="auto"/>
              <w:bottom w:val="nil"/>
              <w:right w:val="nil"/>
            </w:tcBorders>
          </w:tcPr>
          <w:p w14:paraId="7967AFC2" w14:textId="77777777" w:rsidR="00EE5860" w:rsidRPr="00441CD0" w:rsidRDefault="00EE5860" w:rsidP="00BB0E1F">
            <w:pPr>
              <w:pStyle w:val="TAC"/>
            </w:pPr>
          </w:p>
        </w:tc>
        <w:tc>
          <w:tcPr>
            <w:tcW w:w="1104" w:type="dxa"/>
            <w:tcBorders>
              <w:top w:val="nil"/>
              <w:left w:val="nil"/>
              <w:bottom w:val="nil"/>
              <w:right w:val="nil"/>
            </w:tcBorders>
            <w:hideMark/>
          </w:tcPr>
          <w:p w14:paraId="19CE98A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5C2AC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85EFF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F784E9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56C81C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EBA7CB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503E4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871AE3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354307"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2595595" w14:textId="77777777" w:rsidR="00EE5860" w:rsidRPr="00441CD0" w:rsidRDefault="00EE5860" w:rsidP="00BB0E1F">
            <w:pPr>
              <w:pStyle w:val="TAC"/>
            </w:pPr>
          </w:p>
        </w:tc>
      </w:tr>
      <w:tr w:rsidR="00EE5860" w:rsidRPr="00441CD0" w14:paraId="104E9E86" w14:textId="77777777" w:rsidTr="00BB0E1F">
        <w:trPr>
          <w:jc w:val="center"/>
        </w:trPr>
        <w:tc>
          <w:tcPr>
            <w:tcW w:w="151" w:type="dxa"/>
            <w:tcBorders>
              <w:top w:val="nil"/>
              <w:left w:val="single" w:sz="6" w:space="0" w:color="auto"/>
              <w:bottom w:val="nil"/>
              <w:right w:val="nil"/>
            </w:tcBorders>
          </w:tcPr>
          <w:p w14:paraId="393273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7C03C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3AA364C" w14:textId="77777777" w:rsidR="00EE5860" w:rsidRPr="00441CD0" w:rsidRDefault="00EE5860" w:rsidP="00BB0E1F">
            <w:pPr>
              <w:pStyle w:val="TAC"/>
            </w:pPr>
            <w:r w:rsidRPr="00441CD0">
              <w:t>Type = 97 (decimal)</w:t>
            </w:r>
          </w:p>
        </w:tc>
        <w:tc>
          <w:tcPr>
            <w:tcW w:w="588" w:type="dxa"/>
            <w:tcBorders>
              <w:top w:val="nil"/>
              <w:left w:val="single" w:sz="4" w:space="0" w:color="auto"/>
              <w:bottom w:val="nil"/>
              <w:right w:val="single" w:sz="6" w:space="0" w:color="auto"/>
            </w:tcBorders>
          </w:tcPr>
          <w:p w14:paraId="23F1DA40" w14:textId="77777777" w:rsidR="00EE5860" w:rsidRPr="00441CD0" w:rsidRDefault="00EE5860" w:rsidP="00BB0E1F">
            <w:pPr>
              <w:pStyle w:val="TAC"/>
            </w:pPr>
          </w:p>
        </w:tc>
      </w:tr>
      <w:tr w:rsidR="00EE5860" w:rsidRPr="00441CD0" w14:paraId="2631E402" w14:textId="77777777" w:rsidTr="00BB0E1F">
        <w:trPr>
          <w:jc w:val="center"/>
        </w:trPr>
        <w:tc>
          <w:tcPr>
            <w:tcW w:w="151" w:type="dxa"/>
            <w:tcBorders>
              <w:top w:val="nil"/>
              <w:left w:val="single" w:sz="6" w:space="0" w:color="auto"/>
              <w:bottom w:val="nil"/>
              <w:right w:val="nil"/>
            </w:tcBorders>
          </w:tcPr>
          <w:p w14:paraId="332422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C599B"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DE646A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3263F8" w14:textId="77777777" w:rsidR="00EE5860" w:rsidRPr="00441CD0" w:rsidRDefault="00EE5860" w:rsidP="00BB0E1F">
            <w:pPr>
              <w:pStyle w:val="TAC"/>
            </w:pPr>
          </w:p>
        </w:tc>
      </w:tr>
      <w:tr w:rsidR="00EE5860" w:rsidRPr="00441CD0" w14:paraId="6E3CD18A" w14:textId="77777777" w:rsidTr="00BB0E1F">
        <w:trPr>
          <w:jc w:val="center"/>
        </w:trPr>
        <w:tc>
          <w:tcPr>
            <w:tcW w:w="151" w:type="dxa"/>
            <w:tcBorders>
              <w:top w:val="nil"/>
              <w:left w:val="single" w:sz="6" w:space="0" w:color="auto"/>
              <w:bottom w:val="nil"/>
              <w:right w:val="nil"/>
            </w:tcBorders>
          </w:tcPr>
          <w:p w14:paraId="6304DC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7B72F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36F6FC39"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C36E5E8" w14:textId="77777777" w:rsidR="00EE5860" w:rsidRPr="00441CD0" w:rsidRDefault="00EE5860" w:rsidP="00BB0E1F">
            <w:pPr>
              <w:pStyle w:val="TAC"/>
              <w:rPr>
                <w:lang w:eastAsia="zh-CN"/>
              </w:rPr>
            </w:pPr>
            <w:r w:rsidRPr="00441CD0">
              <w:rPr>
                <w:lang w:eastAsia="zh-CN"/>
              </w:rPr>
              <w:t>SCI</w:t>
            </w:r>
          </w:p>
        </w:tc>
        <w:tc>
          <w:tcPr>
            <w:tcW w:w="589" w:type="dxa"/>
            <w:tcBorders>
              <w:top w:val="single" w:sz="4" w:space="0" w:color="auto"/>
              <w:left w:val="single" w:sz="4" w:space="0" w:color="auto"/>
              <w:bottom w:val="single" w:sz="4" w:space="0" w:color="auto"/>
              <w:right w:val="single" w:sz="4" w:space="0" w:color="auto"/>
            </w:tcBorders>
            <w:hideMark/>
          </w:tcPr>
          <w:p w14:paraId="211ECEE6" w14:textId="77777777" w:rsidR="00EE5860" w:rsidRPr="00441CD0" w:rsidRDefault="00EE5860" w:rsidP="00BB0E1F">
            <w:pPr>
              <w:pStyle w:val="TAC"/>
              <w:rPr>
                <w:lang w:eastAsia="zh-CN"/>
              </w:rPr>
            </w:pPr>
            <w:r w:rsidRPr="00441CD0">
              <w:rPr>
                <w:lang w:eastAsia="zh-CN"/>
              </w:rPr>
              <w:t>TTC</w:t>
            </w:r>
          </w:p>
        </w:tc>
        <w:tc>
          <w:tcPr>
            <w:tcW w:w="588" w:type="dxa"/>
            <w:tcBorders>
              <w:top w:val="nil"/>
              <w:left w:val="single" w:sz="4" w:space="0" w:color="auto"/>
              <w:bottom w:val="nil"/>
              <w:right w:val="single" w:sz="6" w:space="0" w:color="auto"/>
            </w:tcBorders>
          </w:tcPr>
          <w:p w14:paraId="35F40A53" w14:textId="77777777" w:rsidR="00EE5860" w:rsidRPr="00441CD0" w:rsidRDefault="00EE5860" w:rsidP="00BB0E1F">
            <w:pPr>
              <w:pStyle w:val="TAC"/>
            </w:pPr>
          </w:p>
        </w:tc>
      </w:tr>
      <w:tr w:rsidR="00EE5860" w:rsidRPr="00441CD0" w14:paraId="3BFF0575" w14:textId="77777777" w:rsidTr="00BB0E1F">
        <w:trPr>
          <w:jc w:val="center"/>
        </w:trPr>
        <w:tc>
          <w:tcPr>
            <w:tcW w:w="151" w:type="dxa"/>
            <w:tcBorders>
              <w:top w:val="nil"/>
              <w:left w:val="single" w:sz="6" w:space="0" w:color="auto"/>
              <w:bottom w:val="nil"/>
              <w:right w:val="nil"/>
            </w:tcBorders>
          </w:tcPr>
          <w:p w14:paraId="2E3F8E9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4E59F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(m+1)</w:t>
            </w:r>
          </w:p>
        </w:tc>
        <w:tc>
          <w:tcPr>
            <w:tcW w:w="4711" w:type="dxa"/>
            <w:gridSpan w:val="8"/>
            <w:tcBorders>
              <w:top w:val="single" w:sz="4" w:space="0" w:color="auto"/>
              <w:left w:val="single" w:sz="4" w:space="0" w:color="auto"/>
              <w:bottom w:val="single" w:sz="4" w:space="0" w:color="auto"/>
              <w:right w:val="single" w:sz="4" w:space="0" w:color="auto"/>
            </w:tcBorders>
            <w:hideMark/>
          </w:tcPr>
          <w:p w14:paraId="73DE8FDA" w14:textId="77777777" w:rsidR="00EE5860" w:rsidRPr="00441CD0" w:rsidRDefault="00EE5860" w:rsidP="00BB0E1F">
            <w:pPr>
              <w:pStyle w:val="TAC"/>
              <w:rPr>
                <w:lang w:eastAsia="zh-CN"/>
              </w:rPr>
            </w:pPr>
            <w:r w:rsidRPr="00441CD0">
              <w:rPr>
                <w:lang w:eastAsia="zh-CN"/>
              </w:rPr>
              <w:t>ToS/Traffic Class</w:t>
            </w:r>
          </w:p>
        </w:tc>
        <w:tc>
          <w:tcPr>
            <w:tcW w:w="588" w:type="dxa"/>
            <w:tcBorders>
              <w:top w:val="nil"/>
              <w:left w:val="single" w:sz="4" w:space="0" w:color="auto"/>
              <w:bottom w:val="nil"/>
              <w:right w:val="single" w:sz="6" w:space="0" w:color="auto"/>
            </w:tcBorders>
          </w:tcPr>
          <w:p w14:paraId="3C419BB3" w14:textId="77777777" w:rsidR="00EE5860" w:rsidRPr="00441CD0" w:rsidRDefault="00EE5860" w:rsidP="00BB0E1F">
            <w:pPr>
              <w:pStyle w:val="TAC"/>
            </w:pPr>
          </w:p>
        </w:tc>
      </w:tr>
      <w:tr w:rsidR="00EE5860" w:rsidRPr="00441CD0" w14:paraId="6B679D8D" w14:textId="77777777" w:rsidTr="00BB0E1F">
        <w:trPr>
          <w:jc w:val="center"/>
        </w:trPr>
        <w:tc>
          <w:tcPr>
            <w:tcW w:w="151" w:type="dxa"/>
            <w:tcBorders>
              <w:top w:val="nil"/>
              <w:left w:val="single" w:sz="6" w:space="0" w:color="auto"/>
              <w:bottom w:val="nil"/>
              <w:right w:val="nil"/>
            </w:tcBorders>
          </w:tcPr>
          <w:p w14:paraId="418134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D2263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(p+1)</w:t>
            </w:r>
          </w:p>
        </w:tc>
        <w:tc>
          <w:tcPr>
            <w:tcW w:w="4711" w:type="dxa"/>
            <w:gridSpan w:val="8"/>
            <w:tcBorders>
              <w:top w:val="single" w:sz="4" w:space="0" w:color="auto"/>
              <w:left w:val="single" w:sz="4" w:space="0" w:color="auto"/>
              <w:bottom w:val="single" w:sz="4" w:space="0" w:color="auto"/>
              <w:right w:val="single" w:sz="4" w:space="0" w:color="auto"/>
            </w:tcBorders>
            <w:hideMark/>
          </w:tcPr>
          <w:p w14:paraId="5D0FB0E4" w14:textId="77777777" w:rsidR="00EE5860" w:rsidRPr="00441CD0" w:rsidRDefault="00EE5860" w:rsidP="00BB0E1F">
            <w:pPr>
              <w:pStyle w:val="TAC"/>
              <w:rPr>
                <w:lang w:eastAsia="zh-CN"/>
              </w:rPr>
            </w:pPr>
            <w:r w:rsidRPr="00441CD0">
              <w:rPr>
                <w:lang w:eastAsia="zh-CN"/>
              </w:rPr>
              <w:t>Service Class Indicator</w:t>
            </w:r>
          </w:p>
        </w:tc>
        <w:tc>
          <w:tcPr>
            <w:tcW w:w="588" w:type="dxa"/>
            <w:tcBorders>
              <w:top w:val="nil"/>
              <w:left w:val="single" w:sz="4" w:space="0" w:color="auto"/>
              <w:bottom w:val="nil"/>
              <w:right w:val="single" w:sz="6" w:space="0" w:color="auto"/>
            </w:tcBorders>
          </w:tcPr>
          <w:p w14:paraId="3E01F02C" w14:textId="77777777" w:rsidR="00EE5860" w:rsidRPr="00441CD0" w:rsidRDefault="00EE5860" w:rsidP="00BB0E1F">
            <w:pPr>
              <w:pStyle w:val="TAC"/>
            </w:pPr>
          </w:p>
        </w:tc>
      </w:tr>
      <w:tr w:rsidR="00EE5860" w:rsidRPr="00441CD0" w14:paraId="5DCFD00A" w14:textId="77777777" w:rsidTr="00BB0E1F">
        <w:trPr>
          <w:jc w:val="center"/>
        </w:trPr>
        <w:tc>
          <w:tcPr>
            <w:tcW w:w="151" w:type="dxa"/>
            <w:tcBorders>
              <w:top w:val="nil"/>
              <w:left w:val="single" w:sz="6" w:space="0" w:color="auto"/>
              <w:bottom w:val="single" w:sz="4" w:space="0" w:color="auto"/>
              <w:right w:val="nil"/>
            </w:tcBorders>
          </w:tcPr>
          <w:p w14:paraId="011414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6ACED8" w14:textId="77777777" w:rsidR="00EE5860" w:rsidRPr="00441CD0" w:rsidRDefault="00EE5860" w:rsidP="00BB0E1F">
            <w:pPr>
              <w:pStyle w:val="TAC"/>
            </w:pPr>
            <w:r w:rsidRPr="00441CD0">
              <w:rPr>
                <w:lang w:val="de-DE" w:eastAsia="zh-CN"/>
              </w:rPr>
              <w:t>q</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8E410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261D25B" w14:textId="77777777" w:rsidR="00EE5860" w:rsidRPr="00441CD0" w:rsidRDefault="00EE5860" w:rsidP="00BB0E1F">
            <w:pPr>
              <w:pStyle w:val="TAC"/>
              <w:rPr>
                <w:lang w:val="x-none"/>
              </w:rPr>
            </w:pPr>
          </w:p>
        </w:tc>
      </w:tr>
    </w:tbl>
    <w:p w14:paraId="086CE77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66</w:t>
      </w:r>
      <w:r w:rsidRPr="00441CD0">
        <w:rPr>
          <w:lang w:eastAsia="zh-CN"/>
        </w:rPr>
        <w:t>-</w:t>
      </w:r>
      <w:r w:rsidRPr="00441CD0">
        <w:rPr>
          <w:lang w:eastAsia="ja-JP"/>
        </w:rPr>
        <w:t>1</w:t>
      </w:r>
      <w:r w:rsidRPr="00441CD0">
        <w:t xml:space="preserve">: </w:t>
      </w:r>
      <w:r w:rsidRPr="00441CD0">
        <w:rPr>
          <w:lang w:eastAsia="ja-JP"/>
        </w:rPr>
        <w:t>DL Flow Level Marking</w:t>
      </w:r>
    </w:p>
    <w:p w14:paraId="54F7FC1F" w14:textId="77777777" w:rsidR="00EE5860" w:rsidRPr="00441CD0" w:rsidRDefault="00EE5860" w:rsidP="00EE5860">
      <w:r w:rsidRPr="00441CD0">
        <w:t>The following flags are coded within Octet 5:</w:t>
      </w:r>
    </w:p>
    <w:p w14:paraId="489006D4" w14:textId="77777777" w:rsidR="00EE5860" w:rsidRPr="00441CD0" w:rsidRDefault="00EE5860" w:rsidP="00EE5860">
      <w:pPr>
        <w:pStyle w:val="B1"/>
      </w:pPr>
      <w:r w:rsidRPr="00441CD0">
        <w:t>-</w:t>
      </w:r>
      <w:r w:rsidRPr="00441CD0">
        <w:tab/>
        <w:t>Bit 1 – TTC (ToS/Traffic Class): If this bit is set to "1", then the ToS/Traffic Class field shall be present, otherwise the ToS/Traffic Class field shall not be present.</w:t>
      </w:r>
    </w:p>
    <w:p w14:paraId="5862DD7D" w14:textId="77777777" w:rsidR="00EE5860" w:rsidRPr="00441CD0" w:rsidRDefault="00EE5860" w:rsidP="00EE5860">
      <w:pPr>
        <w:pStyle w:val="B1"/>
      </w:pPr>
      <w:r w:rsidRPr="00441CD0">
        <w:t>-</w:t>
      </w:r>
      <w:r w:rsidRPr="00441CD0">
        <w:tab/>
        <w:t>Bit 2 – SCI (Service Class Indicator): If this bit is set to "1", then the Service Class Indicator field shall be present, otherwise the Service Class Indicator field shall not be present.</w:t>
      </w:r>
    </w:p>
    <w:p w14:paraId="63D7E285"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6C19E78C" w14:textId="659B3BC5" w:rsidR="00EE5860" w:rsidRPr="00441CD0" w:rsidRDefault="00EE5860" w:rsidP="00EE5860">
      <w:r w:rsidRPr="00441CD0">
        <w:t xml:space="preserve">The ToS/Traffic Class field, when present, shall be encoded on two octets as an OctetString. The first octet shall contain the IPv4 Type-of-Service or the IPv6 Traffic-Class field and the second octet shall contain the ToS/Traffic Class mask field. See </w:t>
      </w:r>
      <w:r w:rsidR="00415C19" w:rsidRPr="00441CD0">
        <w:t>clause</w:t>
      </w:r>
      <w:r w:rsidR="00415C19">
        <w:t> </w:t>
      </w:r>
      <w:r w:rsidR="00415C19" w:rsidRPr="00441CD0">
        <w:t>5</w:t>
      </w:r>
      <w:r w:rsidRPr="00441CD0">
        <w:t>.3.15 of 3GPP TS 29.212 [8].</w:t>
      </w:r>
    </w:p>
    <w:p w14:paraId="38D4E0E4" w14:textId="77777777" w:rsidR="00EE5860" w:rsidRPr="00441CD0" w:rsidRDefault="00EE5860" w:rsidP="00EE5860">
      <w:r w:rsidRPr="00441CD0">
        <w:t xml:space="preserve">Octets p and (p+1) of the Service Class Indicator field, when present, shall be encoded respectively </w:t>
      </w:r>
      <w:r w:rsidRPr="00441CD0">
        <w:rPr>
          <w:lang w:val="en-US" w:eastAsia="zh-CN"/>
        </w:rPr>
        <w:t xml:space="preserve">as octets 2 and 3 of the Service Class Indicator Extension Header </w:t>
      </w:r>
      <w:r w:rsidRPr="00441CD0">
        <w:t>specified in Figure 5.2.2.3-1 of 3GPP TS 29.281 [3].</w:t>
      </w:r>
    </w:p>
    <w:p w14:paraId="59C46E8E" w14:textId="77777777" w:rsidR="00EE5860" w:rsidRPr="00441CD0" w:rsidRDefault="00EE5860" w:rsidP="00EE5860">
      <w:pPr>
        <w:pStyle w:val="Heading3"/>
      </w:pPr>
      <w:bookmarkStart w:id="5914" w:name="_Toc19717412"/>
      <w:bookmarkStart w:id="5915" w:name="_Toc27490913"/>
      <w:bookmarkStart w:id="5916" w:name="_Toc27557206"/>
      <w:bookmarkStart w:id="5917" w:name="_Toc27724123"/>
      <w:bookmarkStart w:id="5918" w:name="_Toc36031197"/>
      <w:bookmarkStart w:id="5919" w:name="_Toc36043117"/>
      <w:bookmarkStart w:id="5920" w:name="_Toc36814442"/>
      <w:bookmarkStart w:id="5921" w:name="_Toc44689300"/>
      <w:bookmarkStart w:id="5922" w:name="_Toc44924054"/>
      <w:bookmarkStart w:id="5923" w:name="_Toc51861024"/>
      <w:bookmarkStart w:id="5924" w:name="_Toc57930795"/>
      <w:bookmarkStart w:id="5925" w:name="_Toc57931425"/>
      <w:bookmarkStart w:id="5926" w:name="_Toc160974551"/>
      <w:r w:rsidRPr="00441CD0">
        <w:t>8.</w:t>
      </w:r>
      <w:r w:rsidRPr="00441CD0">
        <w:rPr>
          <w:lang w:val="en-US"/>
        </w:rPr>
        <w:t>2.67</w:t>
      </w:r>
      <w:r w:rsidRPr="00441CD0">
        <w:tab/>
        <w:t>Header Enrichment</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5FD234B8" w14:textId="77777777" w:rsidR="00EE5860" w:rsidRPr="00441CD0" w:rsidRDefault="00EE5860" w:rsidP="00EE5860">
      <w:pPr>
        <w:rPr>
          <w:lang w:eastAsia="ja-JP"/>
        </w:rPr>
      </w:pPr>
      <w:r w:rsidRPr="00441CD0">
        <w:t xml:space="preserve">The </w:t>
      </w:r>
      <w:r w:rsidRPr="00441CD0">
        <w:rPr>
          <w:lang w:val="en-US" w:eastAsia="zh-CN"/>
        </w:rPr>
        <w:t xml:space="preserve">Header Enrichment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8.2.67-1</w:t>
      </w:r>
      <w:r w:rsidRPr="00441CD0">
        <w:rPr>
          <w:lang w:eastAsia="ja-JP"/>
        </w:rPr>
        <w:t>. It contains information for header enrichment.</w:t>
      </w:r>
    </w:p>
    <w:p w14:paraId="1E3D6FB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EB25E49" w14:textId="77777777" w:rsidTr="00BB0E1F">
        <w:trPr>
          <w:jc w:val="center"/>
        </w:trPr>
        <w:tc>
          <w:tcPr>
            <w:tcW w:w="151" w:type="dxa"/>
            <w:tcBorders>
              <w:top w:val="single" w:sz="6" w:space="0" w:color="auto"/>
              <w:left w:val="single" w:sz="6" w:space="0" w:color="auto"/>
              <w:bottom w:val="nil"/>
              <w:right w:val="nil"/>
            </w:tcBorders>
          </w:tcPr>
          <w:p w14:paraId="35F325B5" w14:textId="77777777" w:rsidR="00EE5860" w:rsidRPr="00441CD0" w:rsidRDefault="00EE5860" w:rsidP="00BB0E1F">
            <w:pPr>
              <w:pStyle w:val="TAC"/>
            </w:pPr>
          </w:p>
        </w:tc>
        <w:tc>
          <w:tcPr>
            <w:tcW w:w="1104" w:type="dxa"/>
            <w:tcBorders>
              <w:top w:val="single" w:sz="6" w:space="0" w:color="auto"/>
              <w:left w:val="nil"/>
              <w:bottom w:val="nil"/>
              <w:right w:val="nil"/>
            </w:tcBorders>
          </w:tcPr>
          <w:p w14:paraId="4BFA5803"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5E0F3A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955E156" w14:textId="77777777" w:rsidR="00EE5860" w:rsidRPr="00441CD0" w:rsidRDefault="00EE5860" w:rsidP="00BB0E1F">
            <w:pPr>
              <w:pStyle w:val="TAC"/>
            </w:pPr>
          </w:p>
        </w:tc>
      </w:tr>
      <w:tr w:rsidR="00EE5860" w:rsidRPr="00441CD0" w14:paraId="61FF7E86" w14:textId="77777777" w:rsidTr="00BB0E1F">
        <w:trPr>
          <w:jc w:val="center"/>
        </w:trPr>
        <w:tc>
          <w:tcPr>
            <w:tcW w:w="151" w:type="dxa"/>
            <w:tcBorders>
              <w:top w:val="nil"/>
              <w:left w:val="single" w:sz="6" w:space="0" w:color="auto"/>
              <w:bottom w:val="nil"/>
              <w:right w:val="nil"/>
            </w:tcBorders>
          </w:tcPr>
          <w:p w14:paraId="5BD7D947" w14:textId="77777777" w:rsidR="00EE5860" w:rsidRPr="00441CD0" w:rsidRDefault="00EE5860" w:rsidP="00BB0E1F">
            <w:pPr>
              <w:pStyle w:val="TAC"/>
            </w:pPr>
          </w:p>
        </w:tc>
        <w:tc>
          <w:tcPr>
            <w:tcW w:w="1104" w:type="dxa"/>
            <w:tcBorders>
              <w:top w:val="nil"/>
              <w:left w:val="nil"/>
              <w:bottom w:val="nil"/>
              <w:right w:val="nil"/>
            </w:tcBorders>
            <w:hideMark/>
          </w:tcPr>
          <w:p w14:paraId="02B772E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2C0CAC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304EF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D51872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BBB034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07A0E1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57B6AE4"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3AC05AE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06C6B5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5DF7FD" w14:textId="77777777" w:rsidR="00EE5860" w:rsidRPr="00441CD0" w:rsidRDefault="00EE5860" w:rsidP="00BB0E1F">
            <w:pPr>
              <w:pStyle w:val="TAC"/>
            </w:pPr>
          </w:p>
        </w:tc>
      </w:tr>
      <w:tr w:rsidR="00EE5860" w:rsidRPr="00441CD0" w14:paraId="3B6CFB3C" w14:textId="77777777" w:rsidTr="00BB0E1F">
        <w:trPr>
          <w:jc w:val="center"/>
        </w:trPr>
        <w:tc>
          <w:tcPr>
            <w:tcW w:w="151" w:type="dxa"/>
            <w:tcBorders>
              <w:top w:val="nil"/>
              <w:left w:val="single" w:sz="6" w:space="0" w:color="auto"/>
              <w:bottom w:val="nil"/>
              <w:right w:val="nil"/>
            </w:tcBorders>
          </w:tcPr>
          <w:p w14:paraId="21A5C94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27602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1A10E04" w14:textId="77777777" w:rsidR="00EE5860" w:rsidRPr="00441CD0" w:rsidRDefault="00EE5860" w:rsidP="00BB0E1F">
            <w:pPr>
              <w:pStyle w:val="TAC"/>
            </w:pPr>
            <w:r w:rsidRPr="00441CD0">
              <w:t xml:space="preserve">Type = </w:t>
            </w:r>
            <w:r w:rsidRPr="00441CD0">
              <w:rPr>
                <w:lang w:val="sv-SE"/>
              </w:rPr>
              <w:t>98</w:t>
            </w:r>
            <w:r w:rsidRPr="00441CD0">
              <w:t xml:space="preserve"> (decimal)</w:t>
            </w:r>
          </w:p>
        </w:tc>
        <w:tc>
          <w:tcPr>
            <w:tcW w:w="588" w:type="dxa"/>
            <w:tcBorders>
              <w:top w:val="nil"/>
              <w:left w:val="single" w:sz="4" w:space="0" w:color="auto"/>
              <w:bottom w:val="nil"/>
              <w:right w:val="single" w:sz="6" w:space="0" w:color="auto"/>
            </w:tcBorders>
          </w:tcPr>
          <w:p w14:paraId="0AA37284" w14:textId="77777777" w:rsidR="00EE5860" w:rsidRPr="00441CD0" w:rsidRDefault="00EE5860" w:rsidP="00BB0E1F">
            <w:pPr>
              <w:pStyle w:val="TAC"/>
            </w:pPr>
          </w:p>
        </w:tc>
      </w:tr>
      <w:tr w:rsidR="00EE5860" w:rsidRPr="00441CD0" w14:paraId="04AB319E" w14:textId="77777777" w:rsidTr="00BB0E1F">
        <w:trPr>
          <w:jc w:val="center"/>
        </w:trPr>
        <w:tc>
          <w:tcPr>
            <w:tcW w:w="151" w:type="dxa"/>
            <w:tcBorders>
              <w:top w:val="nil"/>
              <w:left w:val="single" w:sz="6" w:space="0" w:color="auto"/>
              <w:bottom w:val="nil"/>
              <w:right w:val="nil"/>
            </w:tcBorders>
          </w:tcPr>
          <w:p w14:paraId="5EEEF8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D3446D"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3F4D1C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1FAFE2" w14:textId="77777777" w:rsidR="00EE5860" w:rsidRPr="00441CD0" w:rsidRDefault="00EE5860" w:rsidP="00BB0E1F">
            <w:pPr>
              <w:pStyle w:val="TAC"/>
            </w:pPr>
          </w:p>
        </w:tc>
      </w:tr>
      <w:tr w:rsidR="00EE5860" w:rsidRPr="00441CD0" w14:paraId="23D0293A" w14:textId="77777777" w:rsidTr="00BB0E1F">
        <w:trPr>
          <w:jc w:val="center"/>
        </w:trPr>
        <w:tc>
          <w:tcPr>
            <w:tcW w:w="151" w:type="dxa"/>
            <w:tcBorders>
              <w:top w:val="nil"/>
              <w:left w:val="single" w:sz="6" w:space="0" w:color="auto"/>
              <w:bottom w:val="nil"/>
              <w:right w:val="nil"/>
            </w:tcBorders>
          </w:tcPr>
          <w:p w14:paraId="369B3CF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7D820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75F315C5" w14:textId="77777777" w:rsidR="00EE5860" w:rsidRPr="00441CD0" w:rsidRDefault="00EE5860" w:rsidP="00BB0E1F">
            <w:pPr>
              <w:pStyle w:val="TAC"/>
              <w:rPr>
                <w:lang w:eastAsia="zh-CN"/>
              </w:rPr>
            </w:pPr>
            <w:r w:rsidRPr="00441CD0">
              <w:rPr>
                <w:lang w:eastAsia="zh-CN"/>
              </w:rPr>
              <w:t>Spare</w:t>
            </w:r>
          </w:p>
        </w:tc>
        <w:tc>
          <w:tcPr>
            <w:tcW w:w="2945" w:type="dxa"/>
            <w:gridSpan w:val="5"/>
            <w:tcBorders>
              <w:top w:val="single" w:sz="4" w:space="0" w:color="auto"/>
              <w:left w:val="single" w:sz="4" w:space="0" w:color="auto"/>
              <w:bottom w:val="single" w:sz="4" w:space="0" w:color="auto"/>
              <w:right w:val="single" w:sz="4" w:space="0" w:color="auto"/>
            </w:tcBorders>
            <w:hideMark/>
          </w:tcPr>
          <w:p w14:paraId="099719E2" w14:textId="77777777" w:rsidR="00EE5860" w:rsidRPr="00441CD0" w:rsidRDefault="00EE5860" w:rsidP="00BB0E1F">
            <w:pPr>
              <w:pStyle w:val="TAC"/>
              <w:rPr>
                <w:lang w:eastAsia="zh-CN"/>
              </w:rPr>
            </w:pPr>
            <w:r w:rsidRPr="00441CD0">
              <w:rPr>
                <w:lang w:eastAsia="zh-CN"/>
              </w:rPr>
              <w:t>Header Type</w:t>
            </w:r>
          </w:p>
        </w:tc>
        <w:tc>
          <w:tcPr>
            <w:tcW w:w="588" w:type="dxa"/>
            <w:tcBorders>
              <w:top w:val="nil"/>
              <w:left w:val="single" w:sz="4" w:space="0" w:color="auto"/>
              <w:bottom w:val="nil"/>
              <w:right w:val="single" w:sz="6" w:space="0" w:color="auto"/>
            </w:tcBorders>
          </w:tcPr>
          <w:p w14:paraId="04C8BB90" w14:textId="77777777" w:rsidR="00EE5860" w:rsidRPr="00441CD0" w:rsidRDefault="00EE5860" w:rsidP="00BB0E1F">
            <w:pPr>
              <w:pStyle w:val="TAC"/>
            </w:pPr>
          </w:p>
        </w:tc>
      </w:tr>
      <w:tr w:rsidR="00EE5860" w:rsidRPr="00441CD0" w14:paraId="4459B819" w14:textId="77777777" w:rsidTr="00BB0E1F">
        <w:trPr>
          <w:jc w:val="center"/>
        </w:trPr>
        <w:tc>
          <w:tcPr>
            <w:tcW w:w="151" w:type="dxa"/>
            <w:tcBorders>
              <w:top w:val="nil"/>
              <w:left w:val="single" w:sz="6" w:space="0" w:color="auto"/>
              <w:bottom w:val="nil"/>
              <w:right w:val="nil"/>
            </w:tcBorders>
          </w:tcPr>
          <w:p w14:paraId="03CA6C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AFD54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7F9568D7" w14:textId="77777777" w:rsidR="00EE5860" w:rsidRPr="00441CD0" w:rsidRDefault="00EE5860" w:rsidP="00BB0E1F">
            <w:pPr>
              <w:pStyle w:val="TAC"/>
              <w:rPr>
                <w:lang w:eastAsia="zh-CN"/>
              </w:rPr>
            </w:pPr>
            <w:r w:rsidRPr="00441CD0">
              <w:rPr>
                <w:lang w:eastAsia="zh-CN"/>
              </w:rPr>
              <w:t>Length of Header Field Name</w:t>
            </w:r>
          </w:p>
        </w:tc>
        <w:tc>
          <w:tcPr>
            <w:tcW w:w="588" w:type="dxa"/>
            <w:tcBorders>
              <w:top w:val="nil"/>
              <w:left w:val="single" w:sz="4" w:space="0" w:color="auto"/>
              <w:bottom w:val="nil"/>
              <w:right w:val="single" w:sz="6" w:space="0" w:color="auto"/>
            </w:tcBorders>
          </w:tcPr>
          <w:p w14:paraId="21E409D3" w14:textId="77777777" w:rsidR="00EE5860" w:rsidRPr="00441CD0" w:rsidRDefault="00EE5860" w:rsidP="00BB0E1F">
            <w:pPr>
              <w:pStyle w:val="TAC"/>
            </w:pPr>
          </w:p>
        </w:tc>
      </w:tr>
      <w:tr w:rsidR="00EE5860" w:rsidRPr="00441CD0" w14:paraId="787A1976" w14:textId="77777777" w:rsidTr="00BB0E1F">
        <w:trPr>
          <w:jc w:val="center"/>
        </w:trPr>
        <w:tc>
          <w:tcPr>
            <w:tcW w:w="151" w:type="dxa"/>
            <w:tcBorders>
              <w:top w:val="nil"/>
              <w:left w:val="single" w:sz="6" w:space="0" w:color="auto"/>
              <w:bottom w:val="nil"/>
              <w:right w:val="nil"/>
            </w:tcBorders>
          </w:tcPr>
          <w:p w14:paraId="40F865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6492A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m</w:t>
            </w:r>
          </w:p>
        </w:tc>
        <w:tc>
          <w:tcPr>
            <w:tcW w:w="4711" w:type="dxa"/>
            <w:gridSpan w:val="8"/>
            <w:tcBorders>
              <w:top w:val="single" w:sz="4" w:space="0" w:color="auto"/>
              <w:left w:val="single" w:sz="4" w:space="0" w:color="auto"/>
              <w:bottom w:val="single" w:sz="4" w:space="0" w:color="auto"/>
              <w:right w:val="single" w:sz="4" w:space="0" w:color="auto"/>
            </w:tcBorders>
            <w:hideMark/>
          </w:tcPr>
          <w:p w14:paraId="715BD076" w14:textId="77777777" w:rsidR="00EE5860" w:rsidRPr="00441CD0" w:rsidRDefault="00EE5860" w:rsidP="00BB0E1F">
            <w:pPr>
              <w:pStyle w:val="TAC"/>
              <w:rPr>
                <w:lang w:eastAsia="zh-CN"/>
              </w:rPr>
            </w:pPr>
            <w:r w:rsidRPr="00441CD0">
              <w:rPr>
                <w:lang w:eastAsia="zh-CN"/>
              </w:rPr>
              <w:t>Header Field Name</w:t>
            </w:r>
          </w:p>
        </w:tc>
        <w:tc>
          <w:tcPr>
            <w:tcW w:w="588" w:type="dxa"/>
            <w:tcBorders>
              <w:top w:val="nil"/>
              <w:left w:val="single" w:sz="4" w:space="0" w:color="auto"/>
              <w:bottom w:val="nil"/>
              <w:right w:val="single" w:sz="6" w:space="0" w:color="auto"/>
            </w:tcBorders>
          </w:tcPr>
          <w:p w14:paraId="6A5921FF" w14:textId="77777777" w:rsidR="00EE5860" w:rsidRPr="00441CD0" w:rsidRDefault="00EE5860" w:rsidP="00BB0E1F">
            <w:pPr>
              <w:pStyle w:val="TAC"/>
            </w:pPr>
          </w:p>
        </w:tc>
      </w:tr>
      <w:tr w:rsidR="00EE5860" w:rsidRPr="00441CD0" w14:paraId="5FF4E26D" w14:textId="77777777" w:rsidTr="00BB0E1F">
        <w:trPr>
          <w:jc w:val="center"/>
        </w:trPr>
        <w:tc>
          <w:tcPr>
            <w:tcW w:w="151" w:type="dxa"/>
            <w:tcBorders>
              <w:top w:val="nil"/>
              <w:left w:val="single" w:sz="6" w:space="0" w:color="auto"/>
              <w:bottom w:val="nil"/>
              <w:right w:val="nil"/>
            </w:tcBorders>
          </w:tcPr>
          <w:p w14:paraId="7F2FBE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4625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w:t>
            </w:r>
          </w:p>
        </w:tc>
        <w:tc>
          <w:tcPr>
            <w:tcW w:w="4711" w:type="dxa"/>
            <w:gridSpan w:val="8"/>
            <w:tcBorders>
              <w:top w:val="single" w:sz="4" w:space="0" w:color="auto"/>
              <w:left w:val="single" w:sz="4" w:space="0" w:color="auto"/>
              <w:bottom w:val="single" w:sz="4" w:space="0" w:color="auto"/>
              <w:right w:val="single" w:sz="4" w:space="0" w:color="auto"/>
            </w:tcBorders>
            <w:hideMark/>
          </w:tcPr>
          <w:p w14:paraId="6E5CAF3D" w14:textId="77777777" w:rsidR="00EE5860" w:rsidRPr="00441CD0" w:rsidRDefault="00EE5860" w:rsidP="00BB0E1F">
            <w:pPr>
              <w:pStyle w:val="TAC"/>
              <w:rPr>
                <w:lang w:eastAsia="zh-CN"/>
              </w:rPr>
            </w:pPr>
            <w:r w:rsidRPr="00441CD0">
              <w:rPr>
                <w:lang w:eastAsia="zh-CN"/>
              </w:rPr>
              <w:t>Length of Header Field Value</w:t>
            </w:r>
          </w:p>
        </w:tc>
        <w:tc>
          <w:tcPr>
            <w:tcW w:w="588" w:type="dxa"/>
            <w:tcBorders>
              <w:top w:val="nil"/>
              <w:left w:val="single" w:sz="4" w:space="0" w:color="auto"/>
              <w:bottom w:val="nil"/>
              <w:right w:val="single" w:sz="6" w:space="0" w:color="auto"/>
            </w:tcBorders>
          </w:tcPr>
          <w:p w14:paraId="74BBB3FD" w14:textId="77777777" w:rsidR="00EE5860" w:rsidRPr="00441CD0" w:rsidRDefault="00EE5860" w:rsidP="00BB0E1F">
            <w:pPr>
              <w:pStyle w:val="TAC"/>
            </w:pPr>
          </w:p>
        </w:tc>
      </w:tr>
      <w:tr w:rsidR="00EE5860" w:rsidRPr="00441CD0" w14:paraId="6B3C168E" w14:textId="77777777" w:rsidTr="00BB0E1F">
        <w:trPr>
          <w:jc w:val="center"/>
        </w:trPr>
        <w:tc>
          <w:tcPr>
            <w:tcW w:w="151" w:type="dxa"/>
            <w:tcBorders>
              <w:top w:val="nil"/>
              <w:left w:val="single" w:sz="6" w:space="0" w:color="auto"/>
              <w:bottom w:val="nil"/>
              <w:right w:val="nil"/>
            </w:tcBorders>
          </w:tcPr>
          <w:p w14:paraId="509F5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E512F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(p+1) to q</w:t>
            </w:r>
          </w:p>
        </w:tc>
        <w:tc>
          <w:tcPr>
            <w:tcW w:w="4711" w:type="dxa"/>
            <w:gridSpan w:val="8"/>
            <w:tcBorders>
              <w:top w:val="single" w:sz="4" w:space="0" w:color="auto"/>
              <w:left w:val="single" w:sz="4" w:space="0" w:color="auto"/>
              <w:bottom w:val="single" w:sz="4" w:space="0" w:color="auto"/>
              <w:right w:val="single" w:sz="4" w:space="0" w:color="auto"/>
            </w:tcBorders>
            <w:hideMark/>
          </w:tcPr>
          <w:p w14:paraId="11149B51" w14:textId="77777777" w:rsidR="00EE5860" w:rsidRPr="00441CD0" w:rsidRDefault="00EE5860" w:rsidP="00BB0E1F">
            <w:pPr>
              <w:pStyle w:val="TAC"/>
              <w:rPr>
                <w:lang w:eastAsia="zh-CN"/>
              </w:rPr>
            </w:pPr>
            <w:r w:rsidRPr="00441CD0">
              <w:rPr>
                <w:lang w:eastAsia="zh-CN"/>
              </w:rPr>
              <w:t>Header Field Value</w:t>
            </w:r>
          </w:p>
        </w:tc>
        <w:tc>
          <w:tcPr>
            <w:tcW w:w="588" w:type="dxa"/>
            <w:tcBorders>
              <w:top w:val="nil"/>
              <w:left w:val="single" w:sz="4" w:space="0" w:color="auto"/>
              <w:bottom w:val="nil"/>
              <w:right w:val="single" w:sz="6" w:space="0" w:color="auto"/>
            </w:tcBorders>
          </w:tcPr>
          <w:p w14:paraId="5E973E40" w14:textId="77777777" w:rsidR="00EE5860" w:rsidRPr="00441CD0" w:rsidRDefault="00EE5860" w:rsidP="00BB0E1F">
            <w:pPr>
              <w:pStyle w:val="TAC"/>
            </w:pPr>
          </w:p>
        </w:tc>
      </w:tr>
      <w:tr w:rsidR="00EE5860" w:rsidRPr="00441CD0" w14:paraId="329B6873" w14:textId="77777777" w:rsidTr="00BB0E1F">
        <w:trPr>
          <w:jc w:val="center"/>
        </w:trPr>
        <w:tc>
          <w:tcPr>
            <w:tcW w:w="151" w:type="dxa"/>
            <w:tcBorders>
              <w:top w:val="nil"/>
              <w:left w:val="single" w:sz="6" w:space="0" w:color="auto"/>
              <w:bottom w:val="single" w:sz="4" w:space="0" w:color="auto"/>
              <w:right w:val="nil"/>
            </w:tcBorders>
          </w:tcPr>
          <w:p w14:paraId="7B3A48B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604432A" w14:textId="77777777" w:rsidR="00EE5860" w:rsidRPr="00441CD0" w:rsidRDefault="00EE5860" w:rsidP="00BB0E1F">
            <w:pPr>
              <w:pStyle w:val="TAC"/>
            </w:pPr>
            <w:r w:rsidRPr="00441CD0">
              <w:rPr>
                <w:lang w:val="de-DE"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915C0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F84541C" w14:textId="77777777" w:rsidR="00EE5860" w:rsidRPr="00441CD0" w:rsidRDefault="00EE5860" w:rsidP="00BB0E1F">
            <w:pPr>
              <w:pStyle w:val="TAC"/>
              <w:rPr>
                <w:lang w:val="x-none"/>
              </w:rPr>
            </w:pPr>
          </w:p>
        </w:tc>
      </w:tr>
    </w:tbl>
    <w:p w14:paraId="0F02D9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67</w:t>
      </w:r>
      <w:r w:rsidRPr="00441CD0">
        <w:rPr>
          <w:lang w:eastAsia="zh-CN"/>
        </w:rPr>
        <w:t>-</w:t>
      </w:r>
      <w:r w:rsidRPr="00441CD0">
        <w:rPr>
          <w:lang w:eastAsia="ja-JP"/>
        </w:rPr>
        <w:t>1</w:t>
      </w:r>
      <w:r w:rsidRPr="00441CD0">
        <w:t xml:space="preserve">: </w:t>
      </w:r>
      <w:r w:rsidRPr="00441CD0">
        <w:rPr>
          <w:lang w:eastAsia="ja-JP"/>
        </w:rPr>
        <w:t>Header Enrichment</w:t>
      </w:r>
    </w:p>
    <w:p w14:paraId="7B4D6FF5" w14:textId="77777777" w:rsidR="00EE5860" w:rsidRPr="00441CD0" w:rsidRDefault="00EE5860" w:rsidP="00EE5860">
      <w:r w:rsidRPr="00441CD0">
        <w:t>Header Type indicates the type of the Header. It shall be encoded as defined in Table 8.2.67-1.</w:t>
      </w:r>
    </w:p>
    <w:p w14:paraId="64CCF899" w14:textId="77777777" w:rsidR="00EE5860" w:rsidRPr="00441CD0" w:rsidRDefault="00EE5860" w:rsidP="00EE5860">
      <w:pPr>
        <w:pStyle w:val="TH"/>
      </w:pPr>
      <w:r w:rsidRPr="00441CD0">
        <w:t>Table 8.</w:t>
      </w:r>
      <w:r w:rsidRPr="00441CD0">
        <w:rPr>
          <w:lang w:val="en-US"/>
        </w:rPr>
        <w:t>2.67</w:t>
      </w:r>
      <w:r w:rsidRPr="00441CD0">
        <w:t>-1: Header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5CC936FC"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669E352" w14:textId="77777777" w:rsidR="00EE5860" w:rsidRPr="00441CD0" w:rsidRDefault="00EE5860" w:rsidP="00BB0E1F">
            <w:pPr>
              <w:pStyle w:val="TAH"/>
            </w:pPr>
            <w:r w:rsidRPr="00441CD0">
              <w:t xml:space="preserve">Header Type </w:t>
            </w:r>
          </w:p>
        </w:tc>
        <w:tc>
          <w:tcPr>
            <w:tcW w:w="1548" w:type="dxa"/>
            <w:tcBorders>
              <w:top w:val="single" w:sz="4" w:space="0" w:color="auto"/>
              <w:left w:val="single" w:sz="4" w:space="0" w:color="auto"/>
              <w:bottom w:val="single" w:sz="4" w:space="0" w:color="auto"/>
              <w:right w:val="single" w:sz="4" w:space="0" w:color="auto"/>
            </w:tcBorders>
            <w:hideMark/>
          </w:tcPr>
          <w:p w14:paraId="47427D2E" w14:textId="77777777" w:rsidR="00EE5860" w:rsidRPr="00441CD0" w:rsidRDefault="00EE5860" w:rsidP="00BB0E1F">
            <w:pPr>
              <w:pStyle w:val="TAH"/>
            </w:pPr>
            <w:r w:rsidRPr="00441CD0">
              <w:t>Value (Decimal)</w:t>
            </w:r>
          </w:p>
        </w:tc>
      </w:tr>
      <w:tr w:rsidR="00EE5860" w:rsidRPr="00441CD0" w14:paraId="29A0B320"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E4F4341" w14:textId="77777777" w:rsidR="00EE5860" w:rsidRPr="00441CD0" w:rsidRDefault="00EE5860" w:rsidP="00BB0E1F">
            <w:pPr>
              <w:pStyle w:val="TAL"/>
            </w:pPr>
            <w:r w:rsidRPr="00441CD0">
              <w:t>HTTP</w:t>
            </w:r>
          </w:p>
        </w:tc>
        <w:tc>
          <w:tcPr>
            <w:tcW w:w="1548" w:type="dxa"/>
            <w:tcBorders>
              <w:top w:val="single" w:sz="4" w:space="0" w:color="auto"/>
              <w:left w:val="single" w:sz="4" w:space="0" w:color="auto"/>
              <w:bottom w:val="single" w:sz="4" w:space="0" w:color="auto"/>
              <w:right w:val="single" w:sz="4" w:space="0" w:color="auto"/>
            </w:tcBorders>
            <w:hideMark/>
          </w:tcPr>
          <w:p w14:paraId="31D3E90F" w14:textId="77777777" w:rsidR="00EE5860" w:rsidRPr="00441CD0" w:rsidRDefault="00EE5860" w:rsidP="00BB0E1F">
            <w:pPr>
              <w:pStyle w:val="TAC"/>
            </w:pPr>
            <w:r w:rsidRPr="00441CD0">
              <w:t>0</w:t>
            </w:r>
          </w:p>
        </w:tc>
      </w:tr>
      <w:tr w:rsidR="00EE5860" w:rsidRPr="00441CD0" w14:paraId="1E8E14D6"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504A1D4"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6DC0F544" w14:textId="77777777" w:rsidR="00EE5860" w:rsidRPr="00441CD0" w:rsidRDefault="00EE5860" w:rsidP="00BB0E1F">
            <w:pPr>
              <w:pStyle w:val="TAC"/>
            </w:pPr>
            <w:r w:rsidRPr="00441CD0">
              <w:t>1 to 31</w:t>
            </w:r>
          </w:p>
        </w:tc>
      </w:tr>
    </w:tbl>
    <w:p w14:paraId="4BC21535" w14:textId="77777777" w:rsidR="00EE5860" w:rsidRPr="00441CD0" w:rsidRDefault="00EE5860" w:rsidP="00EE5860">
      <w:r w:rsidRPr="00441CD0">
        <w:t>Length of Header Field Name indicates the length of the Header Field Name.</w:t>
      </w:r>
    </w:p>
    <w:p w14:paraId="6FB46652" w14:textId="77777777" w:rsidR="00EE5860" w:rsidRPr="00441CD0" w:rsidRDefault="00EE5860" w:rsidP="00EE5860">
      <w:r w:rsidRPr="00441CD0">
        <w:t xml:space="preserve">Header Field Name shall be encoded as an </w:t>
      </w:r>
      <w:r w:rsidRPr="00441CD0">
        <w:rPr>
          <w:lang w:val="en-US" w:eastAsia="zh-CN"/>
        </w:rPr>
        <w:t>OctetString</w:t>
      </w:r>
      <w:r w:rsidRPr="00441CD0">
        <w:t>.</w:t>
      </w:r>
    </w:p>
    <w:p w14:paraId="76C65058" w14:textId="77777777" w:rsidR="00EE5860" w:rsidRPr="00441CD0" w:rsidRDefault="00EE5860" w:rsidP="00EE5860">
      <w:r w:rsidRPr="00441CD0">
        <w:t>Length of Header Field Value indicates the length of the Header Field Value.</w:t>
      </w:r>
    </w:p>
    <w:p w14:paraId="31054A36" w14:textId="77777777" w:rsidR="00EE5860" w:rsidRPr="00441CD0" w:rsidRDefault="00EE5860" w:rsidP="00EE5860">
      <w:r w:rsidRPr="00441CD0">
        <w:t xml:space="preserve">Header Field Value shall be encoded as an </w:t>
      </w:r>
      <w:r w:rsidRPr="00441CD0">
        <w:rPr>
          <w:lang w:val="en-US" w:eastAsia="zh-CN"/>
        </w:rPr>
        <w:t>OctetString</w:t>
      </w:r>
      <w:r w:rsidRPr="00441CD0">
        <w:t>.</w:t>
      </w:r>
    </w:p>
    <w:p w14:paraId="32FCD867" w14:textId="26AADC6E" w:rsidR="00EE5860" w:rsidRPr="00441CD0" w:rsidRDefault="00EE5860" w:rsidP="00EE5860">
      <w:r w:rsidRPr="00441CD0">
        <w:t xml:space="preserve">For a HTTP Header Type, the contents of the Header Field Name and Header Field Value shall comply with the HTTP header field format (see </w:t>
      </w:r>
      <w:r w:rsidR="00415C19" w:rsidRPr="00441CD0">
        <w:t>clause</w:t>
      </w:r>
      <w:r w:rsidR="00415C19">
        <w:t> </w:t>
      </w:r>
      <w:r w:rsidR="00415C19" w:rsidRPr="00441CD0">
        <w:t>3</w:t>
      </w:r>
      <w:r w:rsidRPr="00441CD0">
        <w:t>.2 of IETF RFC 7230 [23]).</w:t>
      </w:r>
    </w:p>
    <w:p w14:paraId="2906B8A4" w14:textId="77777777" w:rsidR="00EE5860" w:rsidRPr="00441CD0" w:rsidRDefault="00EE5860" w:rsidP="00EE5860">
      <w:pPr>
        <w:pStyle w:val="Heading3"/>
      </w:pPr>
      <w:bookmarkStart w:id="5927" w:name="_Toc19717413"/>
      <w:bookmarkStart w:id="5928" w:name="_Toc27490914"/>
      <w:bookmarkStart w:id="5929" w:name="_Toc27557207"/>
      <w:bookmarkStart w:id="5930" w:name="_Toc27724124"/>
      <w:bookmarkStart w:id="5931" w:name="_Toc36031198"/>
      <w:bookmarkStart w:id="5932" w:name="_Toc36043118"/>
      <w:bookmarkStart w:id="5933" w:name="_Toc36814443"/>
      <w:bookmarkStart w:id="5934" w:name="_Toc44689301"/>
      <w:bookmarkStart w:id="5935" w:name="_Toc44924055"/>
      <w:bookmarkStart w:id="5936" w:name="_Toc51861025"/>
      <w:bookmarkStart w:id="5937" w:name="_Toc57930796"/>
      <w:bookmarkStart w:id="5938" w:name="_Toc57931426"/>
      <w:bookmarkStart w:id="5939" w:name="_Toc160974552"/>
      <w:r w:rsidRPr="00441CD0">
        <w:t>8.</w:t>
      </w:r>
      <w:r w:rsidRPr="00441CD0">
        <w:rPr>
          <w:lang w:val="en-US"/>
        </w:rPr>
        <w:t>2.68</w:t>
      </w:r>
      <w:r w:rsidRPr="00441CD0">
        <w:tab/>
        <w:t>Measurement Information</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01E64186" w14:textId="77777777" w:rsidR="00EE5860" w:rsidRPr="00441CD0" w:rsidRDefault="00EE5860" w:rsidP="00EE5860">
      <w:pPr>
        <w:rPr>
          <w:lang w:eastAsia="zh-CN"/>
        </w:rPr>
      </w:pPr>
      <w:r w:rsidRPr="00441CD0">
        <w:t>The Measurement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8.2.68-1. It provides information on the requested measurement information.</w:t>
      </w:r>
    </w:p>
    <w:p w14:paraId="796C724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23"/>
        <w:gridCol w:w="566"/>
        <w:gridCol w:w="31"/>
        <w:gridCol w:w="558"/>
        <w:gridCol w:w="39"/>
        <w:gridCol w:w="550"/>
        <w:gridCol w:w="47"/>
        <w:gridCol w:w="541"/>
        <w:gridCol w:w="589"/>
        <w:gridCol w:w="588"/>
      </w:tblGrid>
      <w:tr w:rsidR="00EE5860" w:rsidRPr="00441CD0" w14:paraId="3C9AE5EA" w14:textId="77777777" w:rsidTr="00BB0E1F">
        <w:trPr>
          <w:jc w:val="center"/>
        </w:trPr>
        <w:tc>
          <w:tcPr>
            <w:tcW w:w="151" w:type="dxa"/>
            <w:tcBorders>
              <w:top w:val="single" w:sz="6" w:space="0" w:color="auto"/>
              <w:left w:val="single" w:sz="6" w:space="0" w:color="auto"/>
              <w:bottom w:val="nil"/>
              <w:right w:val="nil"/>
            </w:tcBorders>
          </w:tcPr>
          <w:p w14:paraId="50688A93" w14:textId="77777777" w:rsidR="00EE5860" w:rsidRPr="00441CD0" w:rsidRDefault="00EE5860" w:rsidP="00BB0E1F">
            <w:pPr>
              <w:pStyle w:val="TAC"/>
              <w:rPr>
                <w:color w:val="FFFFFF"/>
              </w:rPr>
            </w:pPr>
          </w:p>
        </w:tc>
        <w:tc>
          <w:tcPr>
            <w:tcW w:w="1104" w:type="dxa"/>
            <w:tcBorders>
              <w:top w:val="single" w:sz="6" w:space="0" w:color="auto"/>
              <w:left w:val="nil"/>
              <w:bottom w:val="nil"/>
              <w:right w:val="nil"/>
            </w:tcBorders>
          </w:tcPr>
          <w:p w14:paraId="5598FB26"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68E7C1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EA325D" w14:textId="77777777" w:rsidR="00EE5860" w:rsidRPr="00441CD0" w:rsidRDefault="00EE5860" w:rsidP="00BB0E1F">
            <w:pPr>
              <w:pStyle w:val="TAC"/>
            </w:pPr>
          </w:p>
        </w:tc>
      </w:tr>
      <w:tr w:rsidR="00EE5860" w:rsidRPr="00441CD0" w14:paraId="42E8C377" w14:textId="77777777" w:rsidTr="00BB0E1F">
        <w:trPr>
          <w:jc w:val="center"/>
        </w:trPr>
        <w:tc>
          <w:tcPr>
            <w:tcW w:w="151" w:type="dxa"/>
            <w:tcBorders>
              <w:top w:val="nil"/>
              <w:left w:val="single" w:sz="6" w:space="0" w:color="auto"/>
              <w:bottom w:val="nil"/>
              <w:right w:val="nil"/>
            </w:tcBorders>
          </w:tcPr>
          <w:p w14:paraId="1D730A77" w14:textId="77777777" w:rsidR="00EE5860" w:rsidRPr="00441CD0" w:rsidRDefault="00EE5860" w:rsidP="00BB0E1F">
            <w:pPr>
              <w:pStyle w:val="TAC"/>
            </w:pPr>
          </w:p>
        </w:tc>
        <w:tc>
          <w:tcPr>
            <w:tcW w:w="1104" w:type="dxa"/>
            <w:tcBorders>
              <w:top w:val="nil"/>
              <w:left w:val="nil"/>
              <w:bottom w:val="nil"/>
              <w:right w:val="nil"/>
            </w:tcBorders>
            <w:hideMark/>
          </w:tcPr>
          <w:p w14:paraId="6165438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DBA89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9E09FC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95F2C40"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133176A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6BA2CC79"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5F8B20F0"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77B6F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5612E9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44B537" w14:textId="77777777" w:rsidR="00EE5860" w:rsidRPr="00441CD0" w:rsidRDefault="00EE5860" w:rsidP="00BB0E1F">
            <w:pPr>
              <w:pStyle w:val="TAC"/>
            </w:pPr>
          </w:p>
        </w:tc>
      </w:tr>
      <w:tr w:rsidR="00EE5860" w:rsidRPr="00441CD0" w14:paraId="650A6B3B" w14:textId="77777777" w:rsidTr="00BB0E1F">
        <w:trPr>
          <w:jc w:val="center"/>
        </w:trPr>
        <w:tc>
          <w:tcPr>
            <w:tcW w:w="151" w:type="dxa"/>
            <w:tcBorders>
              <w:top w:val="nil"/>
              <w:left w:val="single" w:sz="6" w:space="0" w:color="auto"/>
              <w:bottom w:val="nil"/>
              <w:right w:val="nil"/>
            </w:tcBorders>
          </w:tcPr>
          <w:p w14:paraId="769F86D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03F0EA"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6F3E3DE9" w14:textId="77777777" w:rsidR="00EE5860" w:rsidRPr="00441CD0" w:rsidRDefault="00EE5860" w:rsidP="00BB0E1F">
            <w:pPr>
              <w:pStyle w:val="TAC"/>
            </w:pPr>
            <w:r w:rsidRPr="00441CD0">
              <w:t xml:space="preserve">Type = </w:t>
            </w:r>
            <w:r w:rsidRPr="00441CD0">
              <w:rPr>
                <w:lang w:val="sv-SE"/>
              </w:rPr>
              <w:t>100</w:t>
            </w:r>
            <w:r w:rsidRPr="00441CD0">
              <w:t xml:space="preserve"> (decimal)</w:t>
            </w:r>
          </w:p>
        </w:tc>
        <w:tc>
          <w:tcPr>
            <w:tcW w:w="588" w:type="dxa"/>
            <w:tcBorders>
              <w:top w:val="nil"/>
              <w:left w:val="single" w:sz="4" w:space="0" w:color="auto"/>
              <w:bottom w:val="nil"/>
              <w:right w:val="single" w:sz="6" w:space="0" w:color="auto"/>
            </w:tcBorders>
          </w:tcPr>
          <w:p w14:paraId="41DA0BFB" w14:textId="77777777" w:rsidR="00EE5860" w:rsidRPr="00441CD0" w:rsidRDefault="00EE5860" w:rsidP="00BB0E1F">
            <w:pPr>
              <w:pStyle w:val="TAC"/>
            </w:pPr>
          </w:p>
        </w:tc>
      </w:tr>
      <w:tr w:rsidR="00EE5860" w:rsidRPr="00441CD0" w14:paraId="1B45FE09" w14:textId="77777777" w:rsidTr="00BB0E1F">
        <w:trPr>
          <w:jc w:val="center"/>
        </w:trPr>
        <w:tc>
          <w:tcPr>
            <w:tcW w:w="151" w:type="dxa"/>
            <w:tcBorders>
              <w:top w:val="nil"/>
              <w:left w:val="single" w:sz="6" w:space="0" w:color="auto"/>
              <w:bottom w:val="nil"/>
              <w:right w:val="nil"/>
            </w:tcBorders>
          </w:tcPr>
          <w:p w14:paraId="5BC0A87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0C1555"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2F9B1C8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CA1EE75" w14:textId="77777777" w:rsidR="00EE5860" w:rsidRPr="00441CD0" w:rsidRDefault="00EE5860" w:rsidP="00BB0E1F">
            <w:pPr>
              <w:pStyle w:val="TAC"/>
            </w:pPr>
          </w:p>
        </w:tc>
      </w:tr>
      <w:tr w:rsidR="00EE5860" w:rsidRPr="00441CD0" w14:paraId="7A76B083" w14:textId="77777777" w:rsidTr="00BB0E1F">
        <w:trPr>
          <w:jc w:val="center"/>
        </w:trPr>
        <w:tc>
          <w:tcPr>
            <w:tcW w:w="151" w:type="dxa"/>
            <w:tcBorders>
              <w:top w:val="nil"/>
              <w:left w:val="single" w:sz="6" w:space="0" w:color="auto"/>
              <w:bottom w:val="nil"/>
              <w:right w:val="nil"/>
            </w:tcBorders>
          </w:tcPr>
          <w:p w14:paraId="672F58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6C30B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89" w:type="dxa"/>
            <w:gridSpan w:val="4"/>
            <w:tcBorders>
              <w:top w:val="single" w:sz="4" w:space="0" w:color="auto"/>
              <w:left w:val="single" w:sz="4" w:space="0" w:color="auto"/>
              <w:bottom w:val="single" w:sz="4" w:space="0" w:color="auto"/>
              <w:right w:val="single" w:sz="4" w:space="0" w:color="auto"/>
            </w:tcBorders>
            <w:hideMark/>
          </w:tcPr>
          <w:p w14:paraId="37959F18" w14:textId="77777777" w:rsidR="00EE5860" w:rsidRPr="00441CD0" w:rsidRDefault="00EE5860" w:rsidP="00BB0E1F">
            <w:pPr>
              <w:pStyle w:val="TAC"/>
              <w:rPr>
                <w:lang w:eastAsia="zh-CN"/>
              </w:rPr>
            </w:pPr>
            <w:r w:rsidRPr="00441CD0">
              <w:rPr>
                <w:lang w:eastAsia="zh-CN"/>
              </w:rPr>
              <w:t>Spare</w:t>
            </w:r>
          </w:p>
        </w:tc>
        <w:tc>
          <w:tcPr>
            <w:tcW w:w="597" w:type="dxa"/>
            <w:gridSpan w:val="2"/>
            <w:tcBorders>
              <w:top w:val="single" w:sz="4" w:space="0" w:color="auto"/>
              <w:left w:val="single" w:sz="4" w:space="0" w:color="auto"/>
              <w:bottom w:val="single" w:sz="4" w:space="0" w:color="auto"/>
              <w:right w:val="single" w:sz="4" w:space="0" w:color="auto"/>
            </w:tcBorders>
            <w:hideMark/>
          </w:tcPr>
          <w:p w14:paraId="0205218E" w14:textId="77777777" w:rsidR="00EE5860" w:rsidRPr="00441CD0" w:rsidRDefault="00EE5860" w:rsidP="00BB0E1F">
            <w:pPr>
              <w:pStyle w:val="TAC"/>
              <w:rPr>
                <w:lang w:eastAsia="zh-CN"/>
              </w:rPr>
            </w:pPr>
            <w:r w:rsidRPr="00441CD0">
              <w:rPr>
                <w:lang w:eastAsia="zh-CN"/>
              </w:rPr>
              <w:t>MNOP</w:t>
            </w:r>
          </w:p>
        </w:tc>
        <w:tc>
          <w:tcPr>
            <w:tcW w:w="597" w:type="dxa"/>
            <w:gridSpan w:val="2"/>
            <w:tcBorders>
              <w:top w:val="single" w:sz="4" w:space="0" w:color="auto"/>
              <w:left w:val="single" w:sz="4" w:space="0" w:color="auto"/>
              <w:bottom w:val="single" w:sz="4" w:space="0" w:color="auto"/>
              <w:right w:val="single" w:sz="4" w:space="0" w:color="auto"/>
            </w:tcBorders>
            <w:hideMark/>
          </w:tcPr>
          <w:p w14:paraId="19E50327" w14:textId="77777777" w:rsidR="00EE5860" w:rsidRPr="00441CD0" w:rsidRDefault="00EE5860" w:rsidP="00BB0E1F">
            <w:pPr>
              <w:pStyle w:val="TAC"/>
              <w:rPr>
                <w:lang w:eastAsia="zh-CN"/>
              </w:rPr>
            </w:pPr>
            <w:r w:rsidRPr="00441CD0">
              <w:rPr>
                <w:lang w:eastAsia="zh-CN"/>
              </w:rPr>
              <w:t>ISTM</w:t>
            </w:r>
          </w:p>
        </w:tc>
        <w:tc>
          <w:tcPr>
            <w:tcW w:w="597" w:type="dxa"/>
            <w:gridSpan w:val="2"/>
            <w:tcBorders>
              <w:top w:val="single" w:sz="4" w:space="0" w:color="auto"/>
              <w:left w:val="single" w:sz="4" w:space="0" w:color="auto"/>
              <w:bottom w:val="single" w:sz="4" w:space="0" w:color="auto"/>
              <w:right w:val="single" w:sz="4" w:space="0" w:color="auto"/>
            </w:tcBorders>
            <w:hideMark/>
          </w:tcPr>
          <w:p w14:paraId="01B6BC5A" w14:textId="77777777" w:rsidR="00EE5860" w:rsidRPr="00441CD0" w:rsidRDefault="00EE5860" w:rsidP="00BB0E1F">
            <w:pPr>
              <w:pStyle w:val="TAC"/>
              <w:rPr>
                <w:lang w:eastAsia="zh-CN"/>
              </w:rPr>
            </w:pPr>
            <w:r w:rsidRPr="00441CD0">
              <w:rPr>
                <w:lang w:eastAsia="zh-CN"/>
              </w:rPr>
              <w:t>RADI</w:t>
            </w:r>
          </w:p>
        </w:tc>
        <w:tc>
          <w:tcPr>
            <w:tcW w:w="541" w:type="dxa"/>
            <w:tcBorders>
              <w:top w:val="single" w:sz="4" w:space="0" w:color="auto"/>
              <w:left w:val="single" w:sz="4" w:space="0" w:color="auto"/>
              <w:bottom w:val="single" w:sz="4" w:space="0" w:color="auto"/>
              <w:right w:val="single" w:sz="4" w:space="0" w:color="auto"/>
            </w:tcBorders>
            <w:hideMark/>
          </w:tcPr>
          <w:p w14:paraId="5A647042" w14:textId="77777777" w:rsidR="00EE5860" w:rsidRPr="00441CD0" w:rsidRDefault="00EE5860" w:rsidP="00BB0E1F">
            <w:pPr>
              <w:pStyle w:val="TAC"/>
              <w:rPr>
                <w:lang w:eastAsia="zh-CN"/>
              </w:rPr>
            </w:pPr>
            <w:r w:rsidRPr="00441CD0">
              <w:rPr>
                <w:lang w:eastAsia="zh-CN"/>
              </w:rPr>
              <w:t>INAM</w:t>
            </w:r>
          </w:p>
        </w:tc>
        <w:tc>
          <w:tcPr>
            <w:tcW w:w="589" w:type="dxa"/>
            <w:tcBorders>
              <w:top w:val="single" w:sz="4" w:space="0" w:color="auto"/>
              <w:left w:val="single" w:sz="4" w:space="0" w:color="auto"/>
              <w:bottom w:val="single" w:sz="4" w:space="0" w:color="auto"/>
              <w:right w:val="single" w:sz="4" w:space="0" w:color="auto"/>
            </w:tcBorders>
            <w:hideMark/>
          </w:tcPr>
          <w:p w14:paraId="5A336A38" w14:textId="77777777" w:rsidR="00EE5860" w:rsidRPr="00441CD0" w:rsidRDefault="00EE5860" w:rsidP="00BB0E1F">
            <w:pPr>
              <w:pStyle w:val="TAC"/>
              <w:rPr>
                <w:lang w:eastAsia="zh-CN"/>
              </w:rPr>
            </w:pPr>
            <w:r w:rsidRPr="00441CD0">
              <w:rPr>
                <w:lang w:eastAsia="zh-CN"/>
              </w:rPr>
              <w:t>MBQE</w:t>
            </w:r>
          </w:p>
        </w:tc>
        <w:tc>
          <w:tcPr>
            <w:tcW w:w="588" w:type="dxa"/>
            <w:tcBorders>
              <w:top w:val="nil"/>
              <w:left w:val="single" w:sz="4" w:space="0" w:color="auto"/>
              <w:bottom w:val="nil"/>
              <w:right w:val="single" w:sz="6" w:space="0" w:color="auto"/>
            </w:tcBorders>
          </w:tcPr>
          <w:p w14:paraId="017ED9D0" w14:textId="77777777" w:rsidR="00EE5860" w:rsidRPr="00441CD0" w:rsidRDefault="00EE5860" w:rsidP="00BB0E1F">
            <w:pPr>
              <w:pStyle w:val="TAC"/>
            </w:pPr>
          </w:p>
        </w:tc>
      </w:tr>
      <w:tr w:rsidR="00EE5860" w:rsidRPr="00441CD0" w14:paraId="06B24118" w14:textId="77777777" w:rsidTr="00BB0E1F">
        <w:trPr>
          <w:jc w:val="center"/>
        </w:trPr>
        <w:tc>
          <w:tcPr>
            <w:tcW w:w="151" w:type="dxa"/>
            <w:tcBorders>
              <w:top w:val="nil"/>
              <w:left w:val="single" w:sz="6" w:space="0" w:color="auto"/>
              <w:bottom w:val="single" w:sz="4" w:space="0" w:color="auto"/>
              <w:right w:val="nil"/>
            </w:tcBorders>
          </w:tcPr>
          <w:p w14:paraId="365E9B6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BE57A" w14:textId="77777777" w:rsidR="00EE5860" w:rsidRPr="00441CD0" w:rsidRDefault="00EE5860" w:rsidP="00BB0E1F">
            <w:pPr>
              <w:pStyle w:val="TAC"/>
            </w:pPr>
            <w:r w:rsidRPr="00441CD0">
              <w:rPr>
                <w:lang w:eastAsia="zh-CN"/>
              </w:rPr>
              <w:t>6</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3A1F623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07E392" w14:textId="77777777" w:rsidR="00EE5860" w:rsidRPr="00441CD0" w:rsidRDefault="00EE5860" w:rsidP="00BB0E1F">
            <w:pPr>
              <w:pStyle w:val="TAC"/>
              <w:rPr>
                <w:lang w:val="x-none"/>
              </w:rPr>
            </w:pPr>
          </w:p>
        </w:tc>
      </w:tr>
    </w:tbl>
    <w:p w14:paraId="7F77DC2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68</w:t>
      </w:r>
      <w:r w:rsidRPr="00441CD0">
        <w:rPr>
          <w:lang w:eastAsia="zh-CN"/>
        </w:rPr>
        <w:t>-</w:t>
      </w:r>
      <w:r w:rsidRPr="00441CD0">
        <w:rPr>
          <w:lang w:eastAsia="ja-JP"/>
        </w:rPr>
        <w:t>1</w:t>
      </w:r>
      <w:r w:rsidRPr="00441CD0">
        <w:t>: Measurement Information</w:t>
      </w:r>
    </w:p>
    <w:p w14:paraId="3445CB57" w14:textId="77777777" w:rsidR="00EE5860" w:rsidRPr="00441CD0" w:rsidRDefault="00EE5860" w:rsidP="00EE5860">
      <w:pPr>
        <w:rPr>
          <w:noProof/>
        </w:rPr>
      </w:pPr>
      <w:r w:rsidRPr="00441CD0">
        <w:rPr>
          <w:noProof/>
        </w:rPr>
        <w:t>Octet 5 shall be encoded as follows:</w:t>
      </w:r>
    </w:p>
    <w:p w14:paraId="74969627" w14:textId="77777777" w:rsidR="00EE5860" w:rsidRPr="00441CD0" w:rsidRDefault="00EE5860" w:rsidP="00EE5860">
      <w:pPr>
        <w:pStyle w:val="B1"/>
        <w:rPr>
          <w:noProof/>
        </w:rPr>
      </w:pPr>
      <w:r w:rsidRPr="00441CD0">
        <w:rPr>
          <w:noProof/>
        </w:rPr>
        <w:t>-</w:t>
      </w:r>
      <w:r w:rsidRPr="00441CD0">
        <w:rPr>
          <w:noProof/>
        </w:rPr>
        <w:tab/>
        <w:t>Bit 1 – MBQE (</w:t>
      </w:r>
      <w:r w:rsidRPr="00441CD0">
        <w:rPr>
          <w:lang w:eastAsia="zh-CN"/>
        </w:rPr>
        <w:t>Measurement Before QoS Enforcement)</w:t>
      </w:r>
      <w:r w:rsidRPr="00441CD0">
        <w:rPr>
          <w:noProof/>
        </w:rPr>
        <w:t>: when set to "1", this indicates a request to measure the traffic usage before QoS enforcement.</w:t>
      </w:r>
    </w:p>
    <w:p w14:paraId="500B564B" w14:textId="77777777" w:rsidR="00EE5860" w:rsidRPr="00441CD0" w:rsidRDefault="00EE5860" w:rsidP="00EE5860">
      <w:pPr>
        <w:pStyle w:val="B1"/>
        <w:rPr>
          <w:noProof/>
        </w:rPr>
      </w:pPr>
      <w:r w:rsidRPr="00441CD0">
        <w:rPr>
          <w:noProof/>
        </w:rPr>
        <w:t>-</w:t>
      </w:r>
      <w:r w:rsidRPr="00441CD0">
        <w:rPr>
          <w:noProof/>
        </w:rPr>
        <w:tab/>
        <w:t>Bit 2 – INAM (Inactive Measurement): when set to "1", this indicates that the measurement shall be paused (inactive).</w:t>
      </w:r>
    </w:p>
    <w:p w14:paraId="5DFA6C76" w14:textId="77777777" w:rsidR="00EE5860" w:rsidRPr="00441CD0" w:rsidRDefault="00EE5860" w:rsidP="00EE5860">
      <w:pPr>
        <w:pStyle w:val="B1"/>
        <w:rPr>
          <w:noProof/>
        </w:rPr>
      </w:pPr>
      <w:r w:rsidRPr="00441CD0">
        <w:rPr>
          <w:noProof/>
        </w:rPr>
        <w:t>-</w:t>
      </w:r>
      <w:r w:rsidRPr="00441CD0">
        <w:rPr>
          <w:noProof/>
        </w:rPr>
        <w:tab/>
        <w:t>Bit 3 – RADI (Reduced Application Detection Information): when set to "1", this indicates that the Application Detection Information reported to the CP function, upon detecting the start or stop of an application, shall only contain the Application ID.</w:t>
      </w:r>
    </w:p>
    <w:p w14:paraId="6B1FD650" w14:textId="77777777" w:rsidR="00EE5860" w:rsidRPr="00441CD0" w:rsidRDefault="00EE5860" w:rsidP="00EE5860">
      <w:pPr>
        <w:pStyle w:val="B1"/>
        <w:rPr>
          <w:noProof/>
        </w:rPr>
      </w:pPr>
      <w:r w:rsidRPr="00441CD0">
        <w:rPr>
          <w:noProof/>
        </w:rPr>
        <w:t>-</w:t>
      </w:r>
      <w:r w:rsidRPr="00441CD0">
        <w:rPr>
          <w:noProof/>
        </w:rPr>
        <w:tab/>
        <w:t>Bit 4 – ISTM (Immediate Start Time Metering): when set to "1", this indicates that time metering shall start immediately when the flag is received.</w:t>
      </w:r>
    </w:p>
    <w:p w14:paraId="3F6DA709" w14:textId="77777777" w:rsidR="00EE5860" w:rsidRPr="00441CD0" w:rsidRDefault="00EE5860" w:rsidP="00EE5860">
      <w:pPr>
        <w:pStyle w:val="B1"/>
        <w:rPr>
          <w:noProof/>
        </w:rPr>
      </w:pPr>
      <w:r w:rsidRPr="00441CD0">
        <w:rPr>
          <w:noProof/>
        </w:rPr>
        <w:t>-</w:t>
      </w:r>
      <w:r w:rsidRPr="00441CD0">
        <w:rPr>
          <w:noProof/>
        </w:rPr>
        <w:tab/>
        <w:t>Bit 5 – MNOP (Measurement of Number of Packets): when set to "1", this indicate a request to measure the number of packets transferred in UL/DL/Total in addition to the measurement in octets when Volume based measurement applies.</w:t>
      </w:r>
    </w:p>
    <w:p w14:paraId="6CADD45E" w14:textId="77777777" w:rsidR="00EE5860" w:rsidRPr="00441CD0" w:rsidRDefault="00EE5860" w:rsidP="00EE5860">
      <w:pPr>
        <w:pStyle w:val="B1"/>
      </w:pPr>
      <w:r w:rsidRPr="00441CD0">
        <w:rPr>
          <w:noProof/>
        </w:rPr>
        <w:lastRenderedPageBreak/>
        <w:t>-</w:t>
      </w:r>
      <w:r w:rsidRPr="00441CD0">
        <w:rPr>
          <w:noProof/>
        </w:rPr>
        <w:tab/>
        <w:t xml:space="preserve">Bits 6 to 8: </w:t>
      </w:r>
      <w:r w:rsidRPr="00441CD0">
        <w:t>Spare, for future use and set to "0".</w:t>
      </w:r>
    </w:p>
    <w:p w14:paraId="63B8FAA7" w14:textId="77777777" w:rsidR="00EE5860" w:rsidRPr="00441CD0" w:rsidRDefault="00EE5860" w:rsidP="00EE5860">
      <w:r w:rsidRPr="00441CD0">
        <w:rPr>
          <w:noProof/>
        </w:rPr>
        <w:t>At least one bit shall be set to "1". Several bits may be set to "1", e.g. both MBQE and MNOP bits are set to "1".</w:t>
      </w:r>
    </w:p>
    <w:p w14:paraId="4A74D712" w14:textId="77777777" w:rsidR="00EE5860" w:rsidRPr="00441CD0" w:rsidRDefault="00EE5860" w:rsidP="00EE5860">
      <w:pPr>
        <w:pStyle w:val="Heading3"/>
      </w:pPr>
      <w:bookmarkStart w:id="5940" w:name="_Toc19717414"/>
      <w:bookmarkStart w:id="5941" w:name="_Toc27490915"/>
      <w:bookmarkStart w:id="5942" w:name="_Toc27557208"/>
      <w:bookmarkStart w:id="5943" w:name="_Toc27724125"/>
      <w:bookmarkStart w:id="5944" w:name="_Toc36031199"/>
      <w:bookmarkStart w:id="5945" w:name="_Toc36043119"/>
      <w:bookmarkStart w:id="5946" w:name="_Toc36814444"/>
      <w:bookmarkStart w:id="5947" w:name="_Toc44689302"/>
      <w:bookmarkStart w:id="5948" w:name="_Toc44924056"/>
      <w:bookmarkStart w:id="5949" w:name="_Toc51861026"/>
      <w:bookmarkStart w:id="5950" w:name="_Toc57930797"/>
      <w:bookmarkStart w:id="5951" w:name="_Toc57931427"/>
      <w:bookmarkStart w:id="5952" w:name="_Toc160974553"/>
      <w:r w:rsidRPr="00441CD0">
        <w:t>8.</w:t>
      </w:r>
      <w:r w:rsidRPr="00441CD0">
        <w:rPr>
          <w:lang w:val="en-US"/>
        </w:rPr>
        <w:t>2.69</w:t>
      </w:r>
      <w:r w:rsidRPr="00441CD0">
        <w:tab/>
        <w:t>Node Report Type</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7F6BB7C9" w14:textId="77777777" w:rsidR="00EE5860" w:rsidRPr="00441CD0" w:rsidRDefault="00EE5860" w:rsidP="00EE5860">
      <w:pPr>
        <w:rPr>
          <w:lang w:eastAsia="zh-CN"/>
        </w:rPr>
      </w:pPr>
      <w:r w:rsidRPr="00441CD0">
        <w:t xml:space="preserve">The Node </w:t>
      </w:r>
      <w:r w:rsidRPr="00441CD0">
        <w:rPr>
          <w:lang w:val="en-US" w:eastAsia="zh-CN"/>
        </w:rPr>
        <w:t xml:space="preserve">Report 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8.2.69-1. It indicates </w:t>
      </w:r>
      <w:r w:rsidRPr="00441CD0">
        <w:t>the type of the node report the UP function sends to the CP function</w:t>
      </w:r>
      <w:r w:rsidRPr="00441CD0">
        <w:rPr>
          <w:lang w:eastAsia="zh-CN"/>
        </w:rPr>
        <w:t>.</w:t>
      </w:r>
    </w:p>
    <w:p w14:paraId="6276899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81B69EA" w14:textId="77777777" w:rsidTr="00BB0E1F">
        <w:trPr>
          <w:jc w:val="center"/>
        </w:trPr>
        <w:tc>
          <w:tcPr>
            <w:tcW w:w="151" w:type="dxa"/>
            <w:tcBorders>
              <w:top w:val="single" w:sz="6" w:space="0" w:color="auto"/>
              <w:left w:val="single" w:sz="6" w:space="0" w:color="auto"/>
              <w:bottom w:val="nil"/>
              <w:right w:val="nil"/>
            </w:tcBorders>
          </w:tcPr>
          <w:p w14:paraId="78892B2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149C4C5"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60EA39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AA6B285" w14:textId="77777777" w:rsidR="00EE5860" w:rsidRPr="00441CD0" w:rsidRDefault="00EE5860" w:rsidP="00BB0E1F">
            <w:pPr>
              <w:pStyle w:val="TAC"/>
              <w:rPr>
                <w:lang w:val="fr-FR"/>
              </w:rPr>
            </w:pPr>
          </w:p>
        </w:tc>
      </w:tr>
      <w:tr w:rsidR="00EE5860" w:rsidRPr="00441CD0" w14:paraId="52E6764E" w14:textId="77777777" w:rsidTr="00BB0E1F">
        <w:trPr>
          <w:jc w:val="center"/>
        </w:trPr>
        <w:tc>
          <w:tcPr>
            <w:tcW w:w="151" w:type="dxa"/>
            <w:tcBorders>
              <w:top w:val="nil"/>
              <w:left w:val="single" w:sz="6" w:space="0" w:color="auto"/>
              <w:bottom w:val="nil"/>
              <w:right w:val="nil"/>
            </w:tcBorders>
          </w:tcPr>
          <w:p w14:paraId="3EBB086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83F364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13401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98E0EC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9D9445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F1F1D2A"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7AE952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F9C91D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492F5E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4F0D69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6645A3C" w14:textId="77777777" w:rsidR="00EE5860" w:rsidRPr="00441CD0" w:rsidRDefault="00EE5860" w:rsidP="00BB0E1F">
            <w:pPr>
              <w:pStyle w:val="TAC"/>
              <w:rPr>
                <w:lang w:val="fr-FR"/>
              </w:rPr>
            </w:pPr>
          </w:p>
        </w:tc>
      </w:tr>
      <w:tr w:rsidR="00EE5860" w:rsidRPr="00441CD0" w14:paraId="50DE10EF" w14:textId="77777777" w:rsidTr="00BB0E1F">
        <w:trPr>
          <w:jc w:val="center"/>
        </w:trPr>
        <w:tc>
          <w:tcPr>
            <w:tcW w:w="151" w:type="dxa"/>
            <w:tcBorders>
              <w:top w:val="nil"/>
              <w:left w:val="single" w:sz="6" w:space="0" w:color="auto"/>
              <w:bottom w:val="nil"/>
              <w:right w:val="nil"/>
            </w:tcBorders>
          </w:tcPr>
          <w:p w14:paraId="6E55654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1A3D1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2A56F8B" w14:textId="77777777" w:rsidR="00EE5860" w:rsidRPr="00441CD0" w:rsidRDefault="00EE5860" w:rsidP="00BB0E1F">
            <w:pPr>
              <w:pStyle w:val="TAC"/>
              <w:rPr>
                <w:lang w:val="fr-FR"/>
              </w:rPr>
            </w:pPr>
            <w:r w:rsidRPr="00441CD0">
              <w:rPr>
                <w:lang w:val="fr-FR"/>
              </w:rPr>
              <w:t xml:space="preserve">Type = </w:t>
            </w:r>
            <w:r w:rsidRPr="00441CD0">
              <w:rPr>
                <w:lang w:val="sv-SE"/>
              </w:rPr>
              <w:t>101</w:t>
            </w:r>
            <w:r w:rsidRPr="00441CD0">
              <w:rPr>
                <w:lang w:val="fr-FR"/>
              </w:rPr>
              <w:t xml:space="preserve"> (decimal)</w:t>
            </w:r>
          </w:p>
        </w:tc>
        <w:tc>
          <w:tcPr>
            <w:tcW w:w="588" w:type="dxa"/>
            <w:tcBorders>
              <w:top w:val="nil"/>
              <w:left w:val="single" w:sz="4" w:space="0" w:color="auto"/>
              <w:bottom w:val="nil"/>
              <w:right w:val="single" w:sz="6" w:space="0" w:color="auto"/>
            </w:tcBorders>
          </w:tcPr>
          <w:p w14:paraId="2FB51471" w14:textId="77777777" w:rsidR="00EE5860" w:rsidRPr="00441CD0" w:rsidRDefault="00EE5860" w:rsidP="00BB0E1F">
            <w:pPr>
              <w:pStyle w:val="TAC"/>
              <w:rPr>
                <w:lang w:val="fr-FR"/>
              </w:rPr>
            </w:pPr>
          </w:p>
        </w:tc>
      </w:tr>
      <w:tr w:rsidR="00EE5860" w:rsidRPr="00441CD0" w14:paraId="2735DAEC" w14:textId="77777777" w:rsidTr="00BB0E1F">
        <w:trPr>
          <w:jc w:val="center"/>
        </w:trPr>
        <w:tc>
          <w:tcPr>
            <w:tcW w:w="151" w:type="dxa"/>
            <w:tcBorders>
              <w:top w:val="nil"/>
              <w:left w:val="single" w:sz="6" w:space="0" w:color="auto"/>
              <w:bottom w:val="nil"/>
              <w:right w:val="nil"/>
            </w:tcBorders>
          </w:tcPr>
          <w:p w14:paraId="723C91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8A755F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69A871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13CDEA2" w14:textId="77777777" w:rsidR="00EE5860" w:rsidRPr="00441CD0" w:rsidRDefault="00EE5860" w:rsidP="00BB0E1F">
            <w:pPr>
              <w:pStyle w:val="TAC"/>
              <w:rPr>
                <w:lang w:val="fr-FR"/>
              </w:rPr>
            </w:pPr>
          </w:p>
        </w:tc>
      </w:tr>
      <w:tr w:rsidR="00EE5860" w:rsidRPr="00441CD0" w14:paraId="71DD2373" w14:textId="77777777" w:rsidTr="00BB0E1F">
        <w:trPr>
          <w:jc w:val="center"/>
        </w:trPr>
        <w:tc>
          <w:tcPr>
            <w:tcW w:w="151" w:type="dxa"/>
            <w:tcBorders>
              <w:top w:val="nil"/>
              <w:left w:val="single" w:sz="6" w:space="0" w:color="auto"/>
              <w:bottom w:val="nil"/>
              <w:right w:val="nil"/>
            </w:tcBorders>
          </w:tcPr>
          <w:p w14:paraId="581C630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410E95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588" w:type="dxa"/>
            <w:tcBorders>
              <w:top w:val="single" w:sz="4" w:space="0" w:color="auto"/>
              <w:left w:val="single" w:sz="4" w:space="0" w:color="auto"/>
              <w:bottom w:val="single" w:sz="4" w:space="0" w:color="auto"/>
              <w:right w:val="single" w:sz="4" w:space="0" w:color="auto"/>
            </w:tcBorders>
            <w:hideMark/>
          </w:tcPr>
          <w:p w14:paraId="27D3FBCE"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A6FE1D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137739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475AE93C"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5B27A2B" w14:textId="77777777" w:rsidR="00EE5860" w:rsidRPr="00441CD0" w:rsidRDefault="00EE5860" w:rsidP="00BB0E1F">
            <w:pPr>
              <w:pStyle w:val="TAC"/>
              <w:rPr>
                <w:lang w:val="fr-FR" w:eastAsia="zh-CN"/>
              </w:rPr>
            </w:pPr>
            <w:r w:rsidRPr="00441CD0">
              <w:rPr>
                <w:lang w:eastAsia="zh-CN"/>
              </w:rPr>
              <w:t>GPQR</w:t>
            </w:r>
          </w:p>
        </w:tc>
        <w:tc>
          <w:tcPr>
            <w:tcW w:w="589" w:type="dxa"/>
            <w:tcBorders>
              <w:top w:val="single" w:sz="4" w:space="0" w:color="auto"/>
              <w:left w:val="single" w:sz="4" w:space="0" w:color="auto"/>
              <w:bottom w:val="single" w:sz="4" w:space="0" w:color="auto"/>
              <w:right w:val="single" w:sz="4" w:space="0" w:color="auto"/>
            </w:tcBorders>
          </w:tcPr>
          <w:p w14:paraId="2B057A9F" w14:textId="77777777" w:rsidR="00EE5860" w:rsidRPr="00441CD0" w:rsidRDefault="00EE5860" w:rsidP="00BB0E1F">
            <w:pPr>
              <w:pStyle w:val="TAC"/>
              <w:rPr>
                <w:lang w:val="fr-FR" w:eastAsia="zh-CN"/>
              </w:rPr>
            </w:pPr>
            <w:r w:rsidRPr="00441CD0">
              <w:rPr>
                <w:lang w:eastAsia="zh-CN"/>
              </w:rPr>
              <w:t>CKDR</w:t>
            </w:r>
          </w:p>
        </w:tc>
        <w:tc>
          <w:tcPr>
            <w:tcW w:w="589" w:type="dxa"/>
            <w:tcBorders>
              <w:top w:val="single" w:sz="4" w:space="0" w:color="auto"/>
              <w:left w:val="single" w:sz="4" w:space="0" w:color="auto"/>
              <w:bottom w:val="single" w:sz="4" w:space="0" w:color="auto"/>
              <w:right w:val="single" w:sz="4" w:space="0" w:color="auto"/>
            </w:tcBorders>
            <w:hideMark/>
          </w:tcPr>
          <w:p w14:paraId="0C3DE5AE" w14:textId="77777777" w:rsidR="00EE5860" w:rsidRPr="00441CD0" w:rsidRDefault="00EE5860" w:rsidP="00BB0E1F">
            <w:pPr>
              <w:pStyle w:val="TAC"/>
              <w:rPr>
                <w:lang w:val="fr-FR" w:eastAsia="zh-CN"/>
              </w:rPr>
            </w:pPr>
            <w:r w:rsidRPr="00441CD0">
              <w:rPr>
                <w:lang w:val="fr-FR" w:eastAsia="zh-CN"/>
              </w:rPr>
              <w:t>UPRR</w:t>
            </w:r>
          </w:p>
        </w:tc>
        <w:tc>
          <w:tcPr>
            <w:tcW w:w="589" w:type="dxa"/>
            <w:tcBorders>
              <w:top w:val="single" w:sz="4" w:space="0" w:color="auto"/>
              <w:left w:val="single" w:sz="4" w:space="0" w:color="auto"/>
              <w:bottom w:val="single" w:sz="4" w:space="0" w:color="auto"/>
              <w:right w:val="single" w:sz="4" w:space="0" w:color="auto"/>
            </w:tcBorders>
            <w:hideMark/>
          </w:tcPr>
          <w:p w14:paraId="3DA0F55D" w14:textId="77777777" w:rsidR="00EE5860" w:rsidRPr="00441CD0" w:rsidRDefault="00EE5860" w:rsidP="00BB0E1F">
            <w:pPr>
              <w:pStyle w:val="TAC"/>
              <w:rPr>
                <w:lang w:val="fr-FR" w:eastAsia="zh-CN"/>
              </w:rPr>
            </w:pPr>
            <w:r w:rsidRPr="00441CD0">
              <w:rPr>
                <w:lang w:val="fr-FR" w:eastAsia="zh-CN"/>
              </w:rPr>
              <w:t>UPFR</w:t>
            </w:r>
          </w:p>
        </w:tc>
        <w:tc>
          <w:tcPr>
            <w:tcW w:w="588" w:type="dxa"/>
            <w:tcBorders>
              <w:top w:val="nil"/>
              <w:left w:val="single" w:sz="4" w:space="0" w:color="auto"/>
              <w:bottom w:val="nil"/>
              <w:right w:val="single" w:sz="6" w:space="0" w:color="auto"/>
            </w:tcBorders>
          </w:tcPr>
          <w:p w14:paraId="62F1D09E" w14:textId="77777777" w:rsidR="00EE5860" w:rsidRPr="00441CD0" w:rsidRDefault="00EE5860" w:rsidP="00BB0E1F">
            <w:pPr>
              <w:pStyle w:val="TAC"/>
              <w:rPr>
                <w:lang w:val="fr-FR"/>
              </w:rPr>
            </w:pPr>
          </w:p>
        </w:tc>
      </w:tr>
      <w:tr w:rsidR="00EE5860" w:rsidRPr="00441CD0" w14:paraId="08FA2E6F" w14:textId="77777777" w:rsidTr="00BB0E1F">
        <w:trPr>
          <w:jc w:val="center"/>
        </w:trPr>
        <w:tc>
          <w:tcPr>
            <w:tcW w:w="151" w:type="dxa"/>
            <w:tcBorders>
              <w:top w:val="nil"/>
              <w:left w:val="single" w:sz="6" w:space="0" w:color="auto"/>
              <w:bottom w:val="single" w:sz="4" w:space="0" w:color="auto"/>
              <w:right w:val="nil"/>
            </w:tcBorders>
          </w:tcPr>
          <w:p w14:paraId="4BA5DBC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4EC4106" w14:textId="77777777" w:rsidR="00EE5860" w:rsidRPr="00441CD0" w:rsidRDefault="00EE5860" w:rsidP="00BB0E1F">
            <w:pPr>
              <w:pStyle w:val="TAC"/>
              <w:rPr>
                <w:lang w:val="fr-FR"/>
              </w:rPr>
            </w:pPr>
            <w:r w:rsidRPr="00441CD0">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68748B6"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EFD5D88" w14:textId="77777777" w:rsidR="00EE5860" w:rsidRPr="00441CD0" w:rsidRDefault="00EE5860" w:rsidP="00BB0E1F">
            <w:pPr>
              <w:pStyle w:val="TAC"/>
              <w:rPr>
                <w:lang w:val="fr-FR"/>
              </w:rPr>
            </w:pPr>
          </w:p>
        </w:tc>
      </w:tr>
    </w:tbl>
    <w:p w14:paraId="00D40DE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69</w:t>
      </w:r>
      <w:r w:rsidRPr="00441CD0">
        <w:rPr>
          <w:lang w:eastAsia="zh-CN"/>
        </w:rPr>
        <w:t>-</w:t>
      </w:r>
      <w:r w:rsidRPr="00441CD0">
        <w:rPr>
          <w:lang w:eastAsia="ja-JP"/>
        </w:rPr>
        <w:t>1</w:t>
      </w:r>
      <w:r w:rsidRPr="00441CD0">
        <w:t xml:space="preserve">: Node </w:t>
      </w:r>
      <w:r w:rsidRPr="00441CD0">
        <w:rPr>
          <w:lang w:eastAsia="ja-JP"/>
        </w:rPr>
        <w:t>Report Type</w:t>
      </w:r>
    </w:p>
    <w:p w14:paraId="62260586" w14:textId="77777777" w:rsidR="00EE5860" w:rsidRPr="00441CD0" w:rsidRDefault="00EE5860" w:rsidP="00EE5860">
      <w:pPr>
        <w:rPr>
          <w:noProof/>
        </w:rPr>
      </w:pPr>
      <w:bookmarkStart w:id="5953" w:name="_Toc19717415"/>
      <w:r w:rsidRPr="00441CD0">
        <w:rPr>
          <w:noProof/>
        </w:rPr>
        <w:t>Octet 5 shall be encoded as follows:</w:t>
      </w:r>
    </w:p>
    <w:p w14:paraId="67AEBEC5" w14:textId="77777777" w:rsidR="00EE5860" w:rsidRPr="00441CD0" w:rsidRDefault="00EE5860" w:rsidP="00EE5860">
      <w:pPr>
        <w:pStyle w:val="B1"/>
        <w:rPr>
          <w:noProof/>
        </w:rPr>
      </w:pPr>
      <w:r w:rsidRPr="00441CD0">
        <w:rPr>
          <w:noProof/>
        </w:rPr>
        <w:t>-</w:t>
      </w:r>
      <w:r w:rsidRPr="00441CD0">
        <w:rPr>
          <w:noProof/>
        </w:rPr>
        <w:tab/>
        <w:t>Bit 1 – UPFR (</w:t>
      </w:r>
      <w:r w:rsidRPr="00441CD0">
        <w:rPr>
          <w:lang w:eastAsia="zh-CN"/>
        </w:rPr>
        <w:t>User Plane Path Failure Report)</w:t>
      </w:r>
      <w:r w:rsidRPr="00441CD0">
        <w:rPr>
          <w:noProof/>
        </w:rPr>
        <w:t>: when set to "1", this indicates a User Plane Path Failure Report.</w:t>
      </w:r>
    </w:p>
    <w:p w14:paraId="35D96FBF" w14:textId="77777777" w:rsidR="00EE5860" w:rsidRPr="00441CD0" w:rsidRDefault="00EE5860" w:rsidP="00EE5860">
      <w:pPr>
        <w:pStyle w:val="B1"/>
        <w:rPr>
          <w:noProof/>
        </w:rPr>
      </w:pPr>
      <w:r w:rsidRPr="00441CD0">
        <w:rPr>
          <w:noProof/>
        </w:rPr>
        <w:t>-</w:t>
      </w:r>
      <w:r w:rsidRPr="00441CD0">
        <w:rPr>
          <w:noProof/>
        </w:rPr>
        <w:tab/>
        <w:t>Bit 2 – UPRR (</w:t>
      </w:r>
      <w:r w:rsidRPr="00441CD0">
        <w:rPr>
          <w:lang w:eastAsia="zh-CN"/>
        </w:rPr>
        <w:t>User Plane Path Recovery Report)</w:t>
      </w:r>
      <w:r w:rsidRPr="00441CD0">
        <w:rPr>
          <w:noProof/>
        </w:rPr>
        <w:t>: when set to "1", this indicates a User Plane Path Recovery Report.</w:t>
      </w:r>
    </w:p>
    <w:p w14:paraId="71A0C69A" w14:textId="77777777" w:rsidR="00EE5860" w:rsidRPr="00441CD0" w:rsidRDefault="00EE5860" w:rsidP="00EE5860">
      <w:pPr>
        <w:pStyle w:val="B1"/>
        <w:rPr>
          <w:noProof/>
        </w:rPr>
      </w:pPr>
      <w:r w:rsidRPr="00441CD0">
        <w:rPr>
          <w:noProof/>
        </w:rPr>
        <w:tab/>
        <w:t>Bit 3 – CKDR (</w:t>
      </w:r>
      <w:r w:rsidRPr="00441CD0">
        <w:rPr>
          <w:lang w:eastAsia="zh-CN"/>
        </w:rPr>
        <w:t>Clock Drift Report)</w:t>
      </w:r>
      <w:r w:rsidRPr="00441CD0">
        <w:rPr>
          <w:noProof/>
        </w:rPr>
        <w:t>: when set to "1", this indicates a Clock Drift Report.</w:t>
      </w:r>
    </w:p>
    <w:p w14:paraId="3FF00871" w14:textId="77777777" w:rsidR="00EE5860" w:rsidRPr="00441CD0" w:rsidRDefault="00EE5860" w:rsidP="00EE5860">
      <w:pPr>
        <w:pStyle w:val="B1"/>
        <w:rPr>
          <w:noProof/>
        </w:rPr>
      </w:pPr>
      <w:r w:rsidRPr="00441CD0">
        <w:rPr>
          <w:noProof/>
        </w:rPr>
        <w:t>-</w:t>
      </w:r>
      <w:r w:rsidRPr="00441CD0">
        <w:rPr>
          <w:noProof/>
        </w:rPr>
        <w:tab/>
        <w:t>Bit 4 – GPQR (</w:t>
      </w:r>
      <w:r w:rsidRPr="00441CD0">
        <w:rPr>
          <w:lang w:eastAsia="zh-CN"/>
        </w:rPr>
        <w:t>GTP-U Path QoS Report)</w:t>
      </w:r>
      <w:r w:rsidRPr="00441CD0">
        <w:rPr>
          <w:noProof/>
        </w:rPr>
        <w:t>: when set to "1", this indicates a GTP-U Path QoS Report.</w:t>
      </w:r>
    </w:p>
    <w:p w14:paraId="7680B2AF" w14:textId="77777777" w:rsidR="00EE5860" w:rsidRPr="00441CD0" w:rsidRDefault="00EE5860" w:rsidP="00EE5860">
      <w:pPr>
        <w:pStyle w:val="B1"/>
      </w:pPr>
      <w:r w:rsidRPr="00441CD0">
        <w:t>-</w:t>
      </w:r>
      <w:r w:rsidRPr="00441CD0">
        <w:tab/>
        <w:t xml:space="preserve">Bit 5 to </w:t>
      </w:r>
      <w:r w:rsidRPr="00441CD0">
        <w:rPr>
          <w:lang w:eastAsia="zh-CN"/>
        </w:rPr>
        <w:t>8</w:t>
      </w:r>
      <w:r w:rsidRPr="00441CD0">
        <w:t xml:space="preserve"> – Spare, for future use and set to </w:t>
      </w:r>
      <w:r w:rsidRPr="00441CD0">
        <w:rPr>
          <w:noProof/>
        </w:rPr>
        <w:t>"</w:t>
      </w:r>
      <w:r w:rsidRPr="00441CD0">
        <w:t>0</w:t>
      </w:r>
      <w:r w:rsidRPr="00441CD0">
        <w:rPr>
          <w:noProof/>
        </w:rPr>
        <w:t>"</w:t>
      </w:r>
      <w:r w:rsidRPr="00441CD0">
        <w:t>.</w:t>
      </w:r>
    </w:p>
    <w:p w14:paraId="4253E965" w14:textId="77777777" w:rsidR="00EE5860" w:rsidRPr="00441CD0" w:rsidRDefault="00EE5860" w:rsidP="00EE5860">
      <w:pPr>
        <w:rPr>
          <w:noProof/>
        </w:rPr>
      </w:pPr>
      <w:r w:rsidRPr="00441CD0">
        <w:rPr>
          <w:noProof/>
        </w:rPr>
        <w:t>At least one bit shall be set to "1". Several bits may be set to "1".</w:t>
      </w:r>
    </w:p>
    <w:p w14:paraId="282DB16B" w14:textId="77777777" w:rsidR="00EE5860" w:rsidRPr="00441CD0" w:rsidRDefault="00EE5860" w:rsidP="00EE5860">
      <w:pPr>
        <w:pStyle w:val="NO"/>
        <w:rPr>
          <w:noProof/>
        </w:rPr>
      </w:pPr>
      <w:r w:rsidRPr="00441CD0">
        <w:rPr>
          <w:noProof/>
        </w:rPr>
        <w:t>NOTE:</w:t>
      </w:r>
      <w:r w:rsidRPr="00441CD0">
        <w:rPr>
          <w:noProof/>
        </w:rPr>
        <w:tab/>
        <w:t>If both UPFR and UPRR bits are set to "1", the Remote GTP-U Peer IEs in the User Plane Path Failure Report IE and in the User Plane Path Recovery Report IE are different.</w:t>
      </w:r>
    </w:p>
    <w:p w14:paraId="7BFC14A8" w14:textId="77777777" w:rsidR="00EE5860" w:rsidRPr="00441CD0" w:rsidRDefault="00EE5860" w:rsidP="00EE5860">
      <w:pPr>
        <w:pStyle w:val="Heading3"/>
      </w:pPr>
      <w:bookmarkStart w:id="5954" w:name="_Toc27490916"/>
      <w:bookmarkStart w:id="5955" w:name="_Toc27557209"/>
      <w:bookmarkStart w:id="5956" w:name="_Toc27724126"/>
      <w:bookmarkStart w:id="5957" w:name="_Toc36031200"/>
      <w:bookmarkStart w:id="5958" w:name="_Toc36043120"/>
      <w:bookmarkStart w:id="5959" w:name="_Toc36814445"/>
      <w:bookmarkStart w:id="5960" w:name="_Toc44689303"/>
      <w:bookmarkStart w:id="5961" w:name="_Toc44924057"/>
      <w:bookmarkStart w:id="5962" w:name="_Toc51861027"/>
      <w:bookmarkStart w:id="5963" w:name="_Toc57930798"/>
      <w:bookmarkStart w:id="5964" w:name="_Toc57931428"/>
      <w:bookmarkStart w:id="5965" w:name="_Toc160974554"/>
      <w:r w:rsidRPr="00441CD0">
        <w:t>8.</w:t>
      </w:r>
      <w:r w:rsidRPr="00441CD0">
        <w:rPr>
          <w:lang w:val="en-US"/>
        </w:rPr>
        <w:t>2.70</w:t>
      </w:r>
      <w:r w:rsidRPr="00441CD0">
        <w:tab/>
        <w:t>Remote GTP-U Peer</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10B1797B" w14:textId="77777777" w:rsidR="00EE5860" w:rsidRPr="00441CD0" w:rsidRDefault="00EE5860" w:rsidP="00EE5860">
      <w:r w:rsidRPr="00441CD0">
        <w:t>The Remote GTP-U Peer IE shall be encoded as depicted in Figure 8.2.70-1.</w:t>
      </w:r>
    </w:p>
    <w:p w14:paraId="038E0E5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EB14E5" w14:textId="77777777" w:rsidTr="00BB0E1F">
        <w:trPr>
          <w:jc w:val="center"/>
        </w:trPr>
        <w:tc>
          <w:tcPr>
            <w:tcW w:w="151" w:type="dxa"/>
            <w:tcBorders>
              <w:top w:val="single" w:sz="6" w:space="0" w:color="auto"/>
              <w:left w:val="single" w:sz="6" w:space="0" w:color="auto"/>
              <w:bottom w:val="nil"/>
              <w:right w:val="nil"/>
            </w:tcBorders>
          </w:tcPr>
          <w:p w14:paraId="7BC82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47A031F8"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67A9BF8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626507F" w14:textId="77777777" w:rsidR="00EE5860" w:rsidRPr="00441CD0" w:rsidRDefault="00EE5860" w:rsidP="00BB0E1F">
            <w:pPr>
              <w:pStyle w:val="TAC"/>
            </w:pPr>
          </w:p>
        </w:tc>
      </w:tr>
      <w:tr w:rsidR="00EE5860" w:rsidRPr="00441CD0" w14:paraId="2473FADC" w14:textId="77777777" w:rsidTr="00BB0E1F">
        <w:trPr>
          <w:jc w:val="center"/>
        </w:trPr>
        <w:tc>
          <w:tcPr>
            <w:tcW w:w="151" w:type="dxa"/>
            <w:tcBorders>
              <w:top w:val="nil"/>
              <w:left w:val="single" w:sz="6" w:space="0" w:color="auto"/>
              <w:bottom w:val="nil"/>
              <w:right w:val="nil"/>
            </w:tcBorders>
          </w:tcPr>
          <w:p w14:paraId="738D594C" w14:textId="77777777" w:rsidR="00EE5860" w:rsidRPr="00441CD0" w:rsidRDefault="00EE5860" w:rsidP="00BB0E1F">
            <w:pPr>
              <w:pStyle w:val="TAC"/>
            </w:pPr>
          </w:p>
        </w:tc>
        <w:tc>
          <w:tcPr>
            <w:tcW w:w="1104" w:type="dxa"/>
            <w:tcBorders>
              <w:top w:val="nil"/>
              <w:left w:val="nil"/>
              <w:bottom w:val="nil"/>
              <w:right w:val="nil"/>
            </w:tcBorders>
            <w:hideMark/>
          </w:tcPr>
          <w:p w14:paraId="10A7BD16"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0E0DADDE"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DD3CBF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0144333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06DD48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007FB33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E0BE8D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F1433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AD33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A9AEC9B" w14:textId="77777777" w:rsidR="00EE5860" w:rsidRPr="00441CD0" w:rsidRDefault="00EE5860" w:rsidP="00BB0E1F">
            <w:pPr>
              <w:pStyle w:val="TAC"/>
            </w:pPr>
          </w:p>
        </w:tc>
      </w:tr>
      <w:tr w:rsidR="00EE5860" w:rsidRPr="00441CD0" w14:paraId="0395603B" w14:textId="77777777" w:rsidTr="00BB0E1F">
        <w:trPr>
          <w:jc w:val="center"/>
        </w:trPr>
        <w:tc>
          <w:tcPr>
            <w:tcW w:w="151" w:type="dxa"/>
            <w:tcBorders>
              <w:top w:val="nil"/>
              <w:left w:val="single" w:sz="6" w:space="0" w:color="auto"/>
              <w:bottom w:val="nil"/>
              <w:right w:val="nil"/>
            </w:tcBorders>
          </w:tcPr>
          <w:p w14:paraId="106B8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93AE43"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490F9D0" w14:textId="77777777" w:rsidR="00EE5860" w:rsidRPr="00441CD0" w:rsidRDefault="00EE5860" w:rsidP="00BB0E1F">
            <w:pPr>
              <w:pStyle w:val="TAC"/>
            </w:pPr>
            <w:r w:rsidRPr="00441CD0">
              <w:t xml:space="preserve">Type = </w:t>
            </w:r>
            <w:r w:rsidRPr="00441CD0">
              <w:rPr>
                <w:lang w:val="de-DE"/>
              </w:rPr>
              <w:t>103</w:t>
            </w:r>
            <w:r w:rsidRPr="00441CD0">
              <w:t xml:space="preserve"> (decimal)</w:t>
            </w:r>
          </w:p>
        </w:tc>
        <w:tc>
          <w:tcPr>
            <w:tcW w:w="588" w:type="dxa"/>
            <w:tcBorders>
              <w:top w:val="nil"/>
              <w:left w:val="single" w:sz="4" w:space="0" w:color="auto"/>
              <w:bottom w:val="nil"/>
              <w:right w:val="single" w:sz="6" w:space="0" w:color="auto"/>
            </w:tcBorders>
          </w:tcPr>
          <w:p w14:paraId="68CC6040" w14:textId="77777777" w:rsidR="00EE5860" w:rsidRPr="00441CD0" w:rsidRDefault="00EE5860" w:rsidP="00BB0E1F">
            <w:pPr>
              <w:pStyle w:val="TAC"/>
            </w:pPr>
          </w:p>
        </w:tc>
      </w:tr>
      <w:tr w:rsidR="00EE5860" w:rsidRPr="00441CD0" w14:paraId="6B77B665" w14:textId="77777777" w:rsidTr="00BB0E1F">
        <w:trPr>
          <w:jc w:val="center"/>
        </w:trPr>
        <w:tc>
          <w:tcPr>
            <w:tcW w:w="151" w:type="dxa"/>
            <w:tcBorders>
              <w:top w:val="nil"/>
              <w:left w:val="single" w:sz="6" w:space="0" w:color="auto"/>
              <w:bottom w:val="nil"/>
              <w:right w:val="nil"/>
            </w:tcBorders>
          </w:tcPr>
          <w:p w14:paraId="149956E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A7C0D8"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39E1203"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225B403" w14:textId="77777777" w:rsidR="00EE5860" w:rsidRPr="00441CD0" w:rsidRDefault="00EE5860" w:rsidP="00BB0E1F">
            <w:pPr>
              <w:pStyle w:val="TAC"/>
            </w:pPr>
          </w:p>
        </w:tc>
      </w:tr>
      <w:tr w:rsidR="00EE5860" w:rsidRPr="00441CD0" w14:paraId="08140485" w14:textId="77777777" w:rsidTr="00BB0E1F">
        <w:trPr>
          <w:jc w:val="center"/>
        </w:trPr>
        <w:tc>
          <w:tcPr>
            <w:tcW w:w="151" w:type="dxa"/>
            <w:tcBorders>
              <w:top w:val="nil"/>
              <w:left w:val="single" w:sz="6" w:space="0" w:color="auto"/>
              <w:bottom w:val="nil"/>
              <w:right w:val="nil"/>
            </w:tcBorders>
          </w:tcPr>
          <w:p w14:paraId="6A9D42B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145FD6" w14:textId="77777777" w:rsidR="00EE5860" w:rsidRPr="00441CD0" w:rsidRDefault="00EE5860" w:rsidP="00BB0E1F">
            <w:pPr>
              <w:pStyle w:val="TAC"/>
            </w:pPr>
            <w:r w:rsidRPr="00441CD0">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5EAD5EEB" w14:textId="77777777" w:rsidR="00EE5860" w:rsidRPr="00441CD0" w:rsidRDefault="00EE5860" w:rsidP="00BB0E1F">
            <w:pPr>
              <w:pStyle w:val="TAC"/>
            </w:pPr>
            <w:r w:rsidRPr="00441CD0">
              <w:t>Spare</w:t>
            </w:r>
          </w:p>
        </w:tc>
        <w:tc>
          <w:tcPr>
            <w:tcW w:w="588" w:type="dxa"/>
            <w:tcBorders>
              <w:top w:val="single" w:sz="4" w:space="0" w:color="auto"/>
              <w:left w:val="single" w:sz="4" w:space="0" w:color="auto"/>
              <w:bottom w:val="single" w:sz="4" w:space="0" w:color="auto"/>
              <w:right w:val="single" w:sz="4" w:space="0" w:color="auto"/>
            </w:tcBorders>
            <w:hideMark/>
          </w:tcPr>
          <w:p w14:paraId="3C1F56D5" w14:textId="77777777" w:rsidR="00EE5860" w:rsidRPr="00441CD0" w:rsidRDefault="00EE5860" w:rsidP="00BB0E1F">
            <w:pPr>
              <w:pStyle w:val="TAC"/>
            </w:pPr>
            <w:r w:rsidRPr="00441CD0">
              <w:t>NI</w:t>
            </w:r>
          </w:p>
        </w:tc>
        <w:tc>
          <w:tcPr>
            <w:tcW w:w="588" w:type="dxa"/>
            <w:tcBorders>
              <w:top w:val="single" w:sz="4" w:space="0" w:color="auto"/>
              <w:left w:val="single" w:sz="4" w:space="0" w:color="auto"/>
              <w:bottom w:val="single" w:sz="4" w:space="0" w:color="auto"/>
              <w:right w:val="single" w:sz="4" w:space="0" w:color="auto"/>
            </w:tcBorders>
            <w:hideMark/>
          </w:tcPr>
          <w:p w14:paraId="1952EDB7" w14:textId="77777777" w:rsidR="00EE5860" w:rsidRPr="00441CD0" w:rsidRDefault="00EE5860" w:rsidP="00BB0E1F">
            <w:pPr>
              <w:pStyle w:val="TAC"/>
            </w:pPr>
            <w:r w:rsidRPr="00441CD0">
              <w:t>DI</w:t>
            </w:r>
          </w:p>
        </w:tc>
        <w:tc>
          <w:tcPr>
            <w:tcW w:w="588" w:type="dxa"/>
            <w:tcBorders>
              <w:top w:val="single" w:sz="4" w:space="0" w:color="auto"/>
              <w:left w:val="single" w:sz="4" w:space="0" w:color="auto"/>
              <w:bottom w:val="single" w:sz="4" w:space="0" w:color="auto"/>
              <w:right w:val="single" w:sz="4" w:space="0" w:color="auto"/>
            </w:tcBorders>
            <w:hideMark/>
          </w:tcPr>
          <w:p w14:paraId="1D765222"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5F39B538"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6" w:space="0" w:color="auto"/>
            </w:tcBorders>
          </w:tcPr>
          <w:p w14:paraId="43EA2180" w14:textId="77777777" w:rsidR="00EE5860" w:rsidRPr="00441CD0" w:rsidRDefault="00EE5860" w:rsidP="00BB0E1F">
            <w:pPr>
              <w:pStyle w:val="TAC"/>
            </w:pPr>
          </w:p>
        </w:tc>
      </w:tr>
      <w:tr w:rsidR="00EE5860" w:rsidRPr="00441CD0" w14:paraId="2B0062F3" w14:textId="77777777" w:rsidTr="00BB0E1F">
        <w:trPr>
          <w:jc w:val="center"/>
        </w:trPr>
        <w:tc>
          <w:tcPr>
            <w:tcW w:w="151" w:type="dxa"/>
            <w:tcBorders>
              <w:top w:val="nil"/>
              <w:left w:val="single" w:sz="6" w:space="0" w:color="auto"/>
              <w:bottom w:val="nil"/>
              <w:right w:val="nil"/>
            </w:tcBorders>
          </w:tcPr>
          <w:p w14:paraId="02FE0DB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7606C62" w14:textId="77777777" w:rsidR="00EE5860" w:rsidRPr="00441CD0" w:rsidRDefault="00EE5860" w:rsidP="00BB0E1F">
            <w:pPr>
              <w:pStyle w:val="TAC"/>
            </w:pPr>
            <w:r w:rsidRPr="00441CD0">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792ADC11" w14:textId="77777777" w:rsidR="00EE5860" w:rsidRPr="00441CD0" w:rsidRDefault="00EE5860" w:rsidP="00BB0E1F">
            <w:pPr>
              <w:pStyle w:val="TAC"/>
            </w:pPr>
            <w:r w:rsidRPr="00441CD0">
              <w:t>IPv4 address</w:t>
            </w:r>
          </w:p>
        </w:tc>
        <w:tc>
          <w:tcPr>
            <w:tcW w:w="588" w:type="dxa"/>
            <w:tcBorders>
              <w:top w:val="nil"/>
              <w:left w:val="single" w:sz="4" w:space="0" w:color="auto"/>
              <w:bottom w:val="nil"/>
              <w:right w:val="single" w:sz="6" w:space="0" w:color="auto"/>
            </w:tcBorders>
          </w:tcPr>
          <w:p w14:paraId="7C4981AA" w14:textId="77777777" w:rsidR="00EE5860" w:rsidRPr="00441CD0" w:rsidRDefault="00EE5860" w:rsidP="00BB0E1F">
            <w:pPr>
              <w:pStyle w:val="TAC"/>
            </w:pPr>
          </w:p>
        </w:tc>
      </w:tr>
      <w:tr w:rsidR="00EE5860" w:rsidRPr="00441CD0" w14:paraId="444AA704" w14:textId="77777777" w:rsidTr="00BB0E1F">
        <w:trPr>
          <w:jc w:val="center"/>
        </w:trPr>
        <w:tc>
          <w:tcPr>
            <w:tcW w:w="151" w:type="dxa"/>
            <w:tcBorders>
              <w:top w:val="nil"/>
              <w:left w:val="single" w:sz="6" w:space="0" w:color="auto"/>
              <w:bottom w:val="nil"/>
              <w:right w:val="nil"/>
            </w:tcBorders>
          </w:tcPr>
          <w:p w14:paraId="48E0D86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B8065" w14:textId="77777777" w:rsidR="00EE5860" w:rsidRPr="00441CD0" w:rsidRDefault="00EE5860" w:rsidP="00BB0E1F">
            <w:pPr>
              <w:pStyle w:val="TAC"/>
            </w:pPr>
            <w:r w:rsidRPr="00441CD0">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23D9A8BD" w14:textId="77777777" w:rsidR="00EE5860" w:rsidRPr="00441CD0" w:rsidRDefault="00EE5860" w:rsidP="00BB0E1F">
            <w:pPr>
              <w:pStyle w:val="TAC"/>
            </w:pPr>
            <w:r w:rsidRPr="00441CD0">
              <w:t xml:space="preserve">IPv6 address </w:t>
            </w:r>
          </w:p>
        </w:tc>
        <w:tc>
          <w:tcPr>
            <w:tcW w:w="588" w:type="dxa"/>
            <w:tcBorders>
              <w:top w:val="nil"/>
              <w:left w:val="single" w:sz="4" w:space="0" w:color="auto"/>
              <w:bottom w:val="nil"/>
              <w:right w:val="single" w:sz="6" w:space="0" w:color="auto"/>
            </w:tcBorders>
          </w:tcPr>
          <w:p w14:paraId="702B32D9" w14:textId="77777777" w:rsidR="00EE5860" w:rsidRPr="00441CD0" w:rsidRDefault="00EE5860" w:rsidP="00BB0E1F">
            <w:pPr>
              <w:pStyle w:val="TAC"/>
            </w:pPr>
          </w:p>
        </w:tc>
      </w:tr>
      <w:tr w:rsidR="00EE5860" w:rsidRPr="00441CD0" w14:paraId="49F77921" w14:textId="77777777" w:rsidTr="00BB0E1F">
        <w:trPr>
          <w:jc w:val="center"/>
        </w:trPr>
        <w:tc>
          <w:tcPr>
            <w:tcW w:w="151" w:type="dxa"/>
            <w:tcBorders>
              <w:top w:val="nil"/>
              <w:left w:val="single" w:sz="6" w:space="0" w:color="auto"/>
              <w:bottom w:val="nil"/>
              <w:right w:val="nil"/>
            </w:tcBorders>
          </w:tcPr>
          <w:p w14:paraId="7EF62B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FA5DA4" w14:textId="77777777" w:rsidR="00EE5860" w:rsidRPr="00441CD0" w:rsidRDefault="00EE5860" w:rsidP="00BB0E1F">
            <w:pPr>
              <w:pStyle w:val="TAC"/>
            </w:pPr>
            <w:r w:rsidRPr="00441CD0">
              <w:t>q to (q+1)</w:t>
            </w:r>
          </w:p>
        </w:tc>
        <w:tc>
          <w:tcPr>
            <w:tcW w:w="4704" w:type="dxa"/>
            <w:gridSpan w:val="8"/>
            <w:tcBorders>
              <w:top w:val="single" w:sz="4" w:space="0" w:color="auto"/>
              <w:left w:val="single" w:sz="4" w:space="0" w:color="auto"/>
              <w:bottom w:val="single" w:sz="4" w:space="0" w:color="auto"/>
              <w:right w:val="single" w:sz="4" w:space="0" w:color="auto"/>
            </w:tcBorders>
            <w:hideMark/>
          </w:tcPr>
          <w:p w14:paraId="53E7293B" w14:textId="77777777" w:rsidR="00EE5860" w:rsidRPr="00441CD0" w:rsidRDefault="00EE5860" w:rsidP="00BB0E1F">
            <w:pPr>
              <w:pStyle w:val="TAC"/>
            </w:pPr>
            <w:r w:rsidRPr="00441CD0">
              <w:t>Length of Destination Interface field</w:t>
            </w:r>
          </w:p>
        </w:tc>
        <w:tc>
          <w:tcPr>
            <w:tcW w:w="588" w:type="dxa"/>
            <w:tcBorders>
              <w:top w:val="nil"/>
              <w:left w:val="single" w:sz="4" w:space="0" w:color="auto"/>
              <w:bottom w:val="nil"/>
              <w:right w:val="single" w:sz="6" w:space="0" w:color="auto"/>
            </w:tcBorders>
          </w:tcPr>
          <w:p w14:paraId="66258F4D" w14:textId="77777777" w:rsidR="00EE5860" w:rsidRPr="00441CD0" w:rsidRDefault="00EE5860" w:rsidP="00BB0E1F">
            <w:pPr>
              <w:pStyle w:val="TAC"/>
            </w:pPr>
          </w:p>
        </w:tc>
      </w:tr>
      <w:tr w:rsidR="00EE5860" w:rsidRPr="00441CD0" w14:paraId="536BC6B7" w14:textId="77777777" w:rsidTr="00BB0E1F">
        <w:trPr>
          <w:jc w:val="center"/>
        </w:trPr>
        <w:tc>
          <w:tcPr>
            <w:tcW w:w="151" w:type="dxa"/>
            <w:tcBorders>
              <w:top w:val="nil"/>
              <w:left w:val="single" w:sz="6" w:space="0" w:color="auto"/>
              <w:bottom w:val="nil"/>
              <w:right w:val="nil"/>
            </w:tcBorders>
          </w:tcPr>
          <w:p w14:paraId="35EEC00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48B81D" w14:textId="77777777" w:rsidR="00EE5860" w:rsidRPr="00441CD0" w:rsidRDefault="00EE5860" w:rsidP="00BB0E1F">
            <w:pPr>
              <w:pStyle w:val="TAC"/>
            </w:pPr>
            <w:r w:rsidRPr="00441CD0">
              <w:t>(q+2) to r</w:t>
            </w:r>
          </w:p>
        </w:tc>
        <w:tc>
          <w:tcPr>
            <w:tcW w:w="4704" w:type="dxa"/>
            <w:gridSpan w:val="8"/>
            <w:tcBorders>
              <w:top w:val="single" w:sz="4" w:space="0" w:color="auto"/>
              <w:left w:val="single" w:sz="4" w:space="0" w:color="auto"/>
              <w:bottom w:val="single" w:sz="4" w:space="0" w:color="auto"/>
              <w:right w:val="single" w:sz="4" w:space="0" w:color="auto"/>
            </w:tcBorders>
            <w:hideMark/>
          </w:tcPr>
          <w:p w14:paraId="37CBEA88" w14:textId="77777777" w:rsidR="00EE5860" w:rsidRPr="00441CD0" w:rsidRDefault="00EE5860" w:rsidP="00BB0E1F">
            <w:pPr>
              <w:pStyle w:val="TAC"/>
            </w:pPr>
            <w:r w:rsidRPr="00441CD0">
              <w:t>Destination Interface field</w:t>
            </w:r>
          </w:p>
        </w:tc>
        <w:tc>
          <w:tcPr>
            <w:tcW w:w="588" w:type="dxa"/>
            <w:tcBorders>
              <w:top w:val="nil"/>
              <w:left w:val="single" w:sz="4" w:space="0" w:color="auto"/>
              <w:bottom w:val="nil"/>
              <w:right w:val="single" w:sz="6" w:space="0" w:color="auto"/>
            </w:tcBorders>
          </w:tcPr>
          <w:p w14:paraId="24F12D83" w14:textId="77777777" w:rsidR="00EE5860" w:rsidRPr="00441CD0" w:rsidRDefault="00EE5860" w:rsidP="00BB0E1F">
            <w:pPr>
              <w:pStyle w:val="TAC"/>
            </w:pPr>
          </w:p>
        </w:tc>
      </w:tr>
      <w:tr w:rsidR="00EE5860" w:rsidRPr="00441CD0" w14:paraId="57DA92F6" w14:textId="77777777" w:rsidTr="00BB0E1F">
        <w:trPr>
          <w:jc w:val="center"/>
        </w:trPr>
        <w:tc>
          <w:tcPr>
            <w:tcW w:w="151" w:type="dxa"/>
            <w:tcBorders>
              <w:top w:val="nil"/>
              <w:left w:val="single" w:sz="6" w:space="0" w:color="auto"/>
              <w:bottom w:val="nil"/>
              <w:right w:val="nil"/>
            </w:tcBorders>
          </w:tcPr>
          <w:p w14:paraId="68B349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0FDB40" w14:textId="77777777" w:rsidR="00EE5860" w:rsidRPr="00441CD0" w:rsidRDefault="00EE5860" w:rsidP="00BB0E1F">
            <w:pPr>
              <w:pStyle w:val="TAC"/>
            </w:pPr>
            <w:r w:rsidRPr="00441CD0">
              <w:t>s to (s+1)</w:t>
            </w:r>
          </w:p>
        </w:tc>
        <w:tc>
          <w:tcPr>
            <w:tcW w:w="4704" w:type="dxa"/>
            <w:gridSpan w:val="8"/>
            <w:tcBorders>
              <w:top w:val="single" w:sz="4" w:space="0" w:color="auto"/>
              <w:left w:val="single" w:sz="4" w:space="0" w:color="auto"/>
              <w:bottom w:val="single" w:sz="4" w:space="0" w:color="auto"/>
              <w:right w:val="single" w:sz="4" w:space="0" w:color="auto"/>
            </w:tcBorders>
            <w:hideMark/>
          </w:tcPr>
          <w:p w14:paraId="185AFCA5" w14:textId="77777777" w:rsidR="00EE5860" w:rsidRPr="00441CD0" w:rsidRDefault="00EE5860" w:rsidP="00BB0E1F">
            <w:pPr>
              <w:pStyle w:val="TAC"/>
            </w:pPr>
            <w:r w:rsidRPr="00441CD0">
              <w:t>Length of Network Instance field</w:t>
            </w:r>
          </w:p>
        </w:tc>
        <w:tc>
          <w:tcPr>
            <w:tcW w:w="588" w:type="dxa"/>
            <w:tcBorders>
              <w:top w:val="nil"/>
              <w:left w:val="single" w:sz="4" w:space="0" w:color="auto"/>
              <w:bottom w:val="nil"/>
              <w:right w:val="single" w:sz="6" w:space="0" w:color="auto"/>
            </w:tcBorders>
          </w:tcPr>
          <w:p w14:paraId="759B09F9" w14:textId="77777777" w:rsidR="00EE5860" w:rsidRPr="00441CD0" w:rsidRDefault="00EE5860" w:rsidP="00BB0E1F">
            <w:pPr>
              <w:pStyle w:val="TAC"/>
            </w:pPr>
          </w:p>
        </w:tc>
      </w:tr>
      <w:tr w:rsidR="00EE5860" w:rsidRPr="00441CD0" w14:paraId="0F4AE0FC" w14:textId="77777777" w:rsidTr="00BB0E1F">
        <w:trPr>
          <w:jc w:val="center"/>
        </w:trPr>
        <w:tc>
          <w:tcPr>
            <w:tcW w:w="151" w:type="dxa"/>
            <w:tcBorders>
              <w:top w:val="nil"/>
              <w:left w:val="single" w:sz="6" w:space="0" w:color="auto"/>
              <w:bottom w:val="nil"/>
              <w:right w:val="nil"/>
            </w:tcBorders>
          </w:tcPr>
          <w:p w14:paraId="7744CAC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24CF60" w14:textId="77777777" w:rsidR="00EE5860" w:rsidRPr="00441CD0" w:rsidRDefault="00EE5860" w:rsidP="00BB0E1F">
            <w:pPr>
              <w:pStyle w:val="TAC"/>
            </w:pPr>
            <w:r w:rsidRPr="00441CD0">
              <w:t>(s+2) to t</w:t>
            </w:r>
          </w:p>
        </w:tc>
        <w:tc>
          <w:tcPr>
            <w:tcW w:w="4704" w:type="dxa"/>
            <w:gridSpan w:val="8"/>
            <w:tcBorders>
              <w:top w:val="single" w:sz="4" w:space="0" w:color="auto"/>
              <w:left w:val="single" w:sz="4" w:space="0" w:color="auto"/>
              <w:bottom w:val="single" w:sz="4" w:space="0" w:color="auto"/>
              <w:right w:val="single" w:sz="4" w:space="0" w:color="auto"/>
            </w:tcBorders>
            <w:hideMark/>
          </w:tcPr>
          <w:p w14:paraId="103452A5" w14:textId="77777777" w:rsidR="00EE5860" w:rsidRPr="00441CD0" w:rsidRDefault="00EE5860" w:rsidP="00BB0E1F">
            <w:pPr>
              <w:pStyle w:val="TAC"/>
            </w:pPr>
            <w:r w:rsidRPr="00441CD0">
              <w:t>Network Instance field</w:t>
            </w:r>
          </w:p>
        </w:tc>
        <w:tc>
          <w:tcPr>
            <w:tcW w:w="588" w:type="dxa"/>
            <w:tcBorders>
              <w:top w:val="nil"/>
              <w:left w:val="single" w:sz="4" w:space="0" w:color="auto"/>
              <w:bottom w:val="nil"/>
              <w:right w:val="single" w:sz="6" w:space="0" w:color="auto"/>
            </w:tcBorders>
          </w:tcPr>
          <w:p w14:paraId="42534355" w14:textId="77777777" w:rsidR="00EE5860" w:rsidRPr="00441CD0" w:rsidRDefault="00EE5860" w:rsidP="00BB0E1F">
            <w:pPr>
              <w:pStyle w:val="TAC"/>
            </w:pPr>
          </w:p>
        </w:tc>
      </w:tr>
      <w:tr w:rsidR="00EE5860" w:rsidRPr="00441CD0" w14:paraId="4374BA41" w14:textId="77777777" w:rsidTr="00BB0E1F">
        <w:trPr>
          <w:jc w:val="center"/>
        </w:trPr>
        <w:tc>
          <w:tcPr>
            <w:tcW w:w="151" w:type="dxa"/>
            <w:tcBorders>
              <w:top w:val="nil"/>
              <w:left w:val="single" w:sz="6" w:space="0" w:color="auto"/>
              <w:bottom w:val="single" w:sz="4" w:space="0" w:color="auto"/>
              <w:right w:val="nil"/>
            </w:tcBorders>
          </w:tcPr>
          <w:p w14:paraId="46A5D3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AFB8EE"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0A565DB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566530" w14:textId="77777777" w:rsidR="00EE5860" w:rsidRPr="00441CD0" w:rsidRDefault="00EE5860" w:rsidP="00BB0E1F">
            <w:pPr>
              <w:pStyle w:val="TAC"/>
            </w:pPr>
          </w:p>
        </w:tc>
      </w:tr>
    </w:tbl>
    <w:p w14:paraId="701A24F4" w14:textId="77777777" w:rsidR="00EE5860" w:rsidRPr="00441CD0" w:rsidRDefault="00EE5860" w:rsidP="00EE5860">
      <w:pPr>
        <w:pStyle w:val="TF"/>
        <w:spacing w:before="120"/>
      </w:pPr>
      <w:r w:rsidRPr="00441CD0">
        <w:t>Figure 8.2.70-1: Remote GTP-U Peer</w:t>
      </w:r>
    </w:p>
    <w:p w14:paraId="3608A093" w14:textId="77777777" w:rsidR="00EE5860" w:rsidRPr="00441CD0" w:rsidRDefault="00EE5860" w:rsidP="00EE5860">
      <w:r w:rsidRPr="00441CD0">
        <w:t>The following flags are coded within Octet 5:</w:t>
      </w:r>
    </w:p>
    <w:p w14:paraId="0404EBAA"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4BD19E71" w14:textId="77777777" w:rsidR="00EE5860" w:rsidRPr="00441CD0" w:rsidRDefault="00EE5860" w:rsidP="00EE5860">
      <w:pPr>
        <w:pStyle w:val="B1"/>
      </w:pPr>
      <w:r w:rsidRPr="00441CD0">
        <w:t>-</w:t>
      </w:r>
      <w:r w:rsidRPr="00441CD0">
        <w:tab/>
        <w:t>Bit 2 – V4: If this bit is set to "1", then the IPv4 address field shall be present, otherwise the IPv4 address field shall not be present.</w:t>
      </w:r>
    </w:p>
    <w:p w14:paraId="43B82C0B" w14:textId="77777777" w:rsidR="00EE5860" w:rsidRPr="00441CD0" w:rsidRDefault="00EE5860" w:rsidP="00EE5860">
      <w:pPr>
        <w:pStyle w:val="B1"/>
      </w:pPr>
      <w:r w:rsidRPr="00441CD0">
        <w:lastRenderedPageBreak/>
        <w:t>-</w:t>
      </w:r>
      <w:r w:rsidRPr="00441CD0">
        <w:tab/>
        <w:t>Bit 3 – DI: If this bit is set to "1", then the Length of Destination Interface field and the Destination Interface field shall be present, otherwise both the Length of Destination Interface field and the Destination Interface field shall not be present.</w:t>
      </w:r>
    </w:p>
    <w:p w14:paraId="0B7E776B" w14:textId="77777777" w:rsidR="00EE5860" w:rsidRPr="00441CD0" w:rsidRDefault="00EE5860" w:rsidP="00EE5860">
      <w:pPr>
        <w:pStyle w:val="B1"/>
      </w:pPr>
      <w:r w:rsidRPr="00441CD0">
        <w:t>-</w:t>
      </w:r>
      <w:r w:rsidRPr="00441CD0">
        <w:tab/>
        <w:t>Bit 4 – NI: If this bit is set to "1", then the Length of Network Instance field and the Network Instance field shall be present, otherwise both the Length of Network Instance field and the Network Instance field shall not be present.</w:t>
      </w:r>
    </w:p>
    <w:p w14:paraId="0DB7FA0C" w14:textId="77777777" w:rsidR="00EE5860" w:rsidRPr="00441CD0" w:rsidRDefault="00EE5860" w:rsidP="00EE5860">
      <w:pPr>
        <w:pStyle w:val="B1"/>
      </w:pPr>
      <w:r w:rsidRPr="00441CD0">
        <w:t>-</w:t>
      </w:r>
      <w:r w:rsidRPr="00441CD0">
        <w:tab/>
        <w:t>Bit 5 to 8 - Spare, for future use and set to "0".</w:t>
      </w:r>
    </w:p>
    <w:p w14:paraId="66005E59" w14:textId="77777777" w:rsidR="00EE5860" w:rsidRPr="00441CD0" w:rsidRDefault="00EE5860" w:rsidP="00EE5860">
      <w:r w:rsidRPr="00441CD0">
        <w:t>Either the V4 or the V6 bit shall be set to "1".</w:t>
      </w:r>
    </w:p>
    <w:p w14:paraId="37305AD1" w14:textId="77777777" w:rsidR="00EE5860" w:rsidRPr="00441CD0" w:rsidRDefault="00EE5860" w:rsidP="00EE5860">
      <w:r w:rsidRPr="00441CD0">
        <w:t>Octets "m to (m+3)" and/or "p to (p+15)" (IPv4 address / IPv6 address fields), if present, shall contain the respective address values.</w:t>
      </w:r>
    </w:p>
    <w:p w14:paraId="5518DFA3" w14:textId="77777777" w:rsidR="00EE5860" w:rsidRPr="00441CD0" w:rsidRDefault="00EE5860" w:rsidP="00EE5860">
      <w:bookmarkStart w:id="5966" w:name="_Toc19717416"/>
      <w:bookmarkStart w:id="5967" w:name="_Toc27490917"/>
      <w:bookmarkStart w:id="5968" w:name="_Toc27557210"/>
      <w:bookmarkStart w:id="5969" w:name="_Toc27724127"/>
      <w:bookmarkStart w:id="5970" w:name="_Toc36031201"/>
      <w:bookmarkStart w:id="5971" w:name="_Toc36043121"/>
      <w:bookmarkStart w:id="5972" w:name="_Toc36814446"/>
      <w:r w:rsidRPr="00441CD0">
        <w:t xml:space="preserve">The Destination Interface field, when present, shall be encoded as the same as Destination Interface IE </w:t>
      </w:r>
      <w:r>
        <w:t xml:space="preserve">(from octet 5, i.e. excluding Type and Length) </w:t>
      </w:r>
      <w:r w:rsidRPr="00441CD0">
        <w:t>specified in clause</w:t>
      </w:r>
      <w:r>
        <w:t> </w:t>
      </w:r>
      <w:r w:rsidRPr="00441CD0">
        <w:t>8.2.24.</w:t>
      </w:r>
    </w:p>
    <w:p w14:paraId="364856A5" w14:textId="6C70C699" w:rsidR="00EE5860" w:rsidRDefault="00EE5860" w:rsidP="00EE5860">
      <w:pPr>
        <w:rPr>
          <w:lang w:val="en-US"/>
        </w:rPr>
      </w:pPr>
      <w:r w:rsidRPr="00441CD0">
        <w:t xml:space="preserve">The Network Instance field, when present, shall be encoded as the same as Network Instance IE </w:t>
      </w:r>
      <w:r>
        <w:t xml:space="preserve">(from octet 5, i.e. excluding Type and Length) </w:t>
      </w:r>
      <w:r w:rsidRPr="00441CD0">
        <w:t xml:space="preserve">specified in </w:t>
      </w:r>
      <w:r w:rsidR="00415C19" w:rsidRPr="00441CD0">
        <w:t>clause</w:t>
      </w:r>
      <w:r w:rsidR="00415C19">
        <w:t> </w:t>
      </w:r>
      <w:r w:rsidR="00415C19" w:rsidRPr="00441CD0">
        <w:t>8</w:t>
      </w:r>
      <w:r w:rsidRPr="00441CD0">
        <w:t>.2.4.</w:t>
      </w:r>
    </w:p>
    <w:p w14:paraId="1030B709" w14:textId="77777777" w:rsidR="00EE5860" w:rsidRPr="00441CD0" w:rsidRDefault="00EE5860" w:rsidP="00EE5860">
      <w:pPr>
        <w:pStyle w:val="Heading3"/>
      </w:pPr>
      <w:bookmarkStart w:id="5973" w:name="_Toc44689304"/>
      <w:bookmarkStart w:id="5974" w:name="_Toc44924058"/>
      <w:bookmarkStart w:id="5975" w:name="_Toc51861028"/>
      <w:bookmarkStart w:id="5976" w:name="_Toc57930799"/>
      <w:bookmarkStart w:id="5977" w:name="_Toc57931429"/>
      <w:bookmarkStart w:id="5978" w:name="_Toc160974555"/>
      <w:r w:rsidRPr="00441CD0">
        <w:t>8.</w:t>
      </w:r>
      <w:r w:rsidRPr="00441CD0">
        <w:rPr>
          <w:lang w:val="en-US"/>
        </w:rPr>
        <w:t>2.71</w:t>
      </w:r>
      <w:r w:rsidRPr="00441CD0">
        <w:tab/>
        <w:t>UR-SEQN</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p>
    <w:p w14:paraId="37EA8580" w14:textId="77777777" w:rsidR="00EE5860" w:rsidRPr="00441CD0" w:rsidRDefault="00EE5860" w:rsidP="00EE5860">
      <w:pPr>
        <w:rPr>
          <w:lang w:eastAsia="ja-JP"/>
        </w:rPr>
      </w:pPr>
      <w:r w:rsidRPr="00441CD0">
        <w:t xml:space="preserve">The </w:t>
      </w:r>
      <w:r w:rsidRPr="00441CD0">
        <w:rPr>
          <w:lang w:val="en-US" w:eastAsia="zh-CN"/>
        </w:rPr>
        <w:t>UR-SEQN (Usage Report Sequence Number)</w:t>
      </w:r>
      <w:r w:rsidRPr="00441CD0">
        <w:rPr>
          <w:lang w:eastAsia="ja-JP"/>
        </w:rPr>
        <w:t xml:space="preserve"> IE identifies the order in which a usage report is generated for a given URR.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8.2.71-1</w:t>
      </w:r>
      <w:r w:rsidRPr="00441CD0">
        <w:rPr>
          <w:lang w:eastAsia="ja-JP"/>
        </w:rPr>
        <w:t>.</w:t>
      </w:r>
    </w:p>
    <w:p w14:paraId="3B103FF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A5EC90B" w14:textId="77777777" w:rsidTr="00BB0E1F">
        <w:trPr>
          <w:jc w:val="center"/>
        </w:trPr>
        <w:tc>
          <w:tcPr>
            <w:tcW w:w="151" w:type="dxa"/>
            <w:tcBorders>
              <w:top w:val="single" w:sz="6" w:space="0" w:color="auto"/>
              <w:left w:val="single" w:sz="6" w:space="0" w:color="auto"/>
              <w:bottom w:val="nil"/>
              <w:right w:val="nil"/>
            </w:tcBorders>
          </w:tcPr>
          <w:p w14:paraId="7971BC1E" w14:textId="77777777" w:rsidR="00EE5860" w:rsidRPr="00441CD0" w:rsidRDefault="00EE5860" w:rsidP="00BB0E1F">
            <w:pPr>
              <w:pStyle w:val="TAC"/>
            </w:pPr>
          </w:p>
        </w:tc>
        <w:tc>
          <w:tcPr>
            <w:tcW w:w="1104" w:type="dxa"/>
            <w:tcBorders>
              <w:top w:val="single" w:sz="6" w:space="0" w:color="auto"/>
              <w:left w:val="nil"/>
              <w:bottom w:val="nil"/>
              <w:right w:val="nil"/>
            </w:tcBorders>
          </w:tcPr>
          <w:p w14:paraId="1B4AB44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F1BDB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407CD61" w14:textId="77777777" w:rsidR="00EE5860" w:rsidRPr="00441CD0" w:rsidRDefault="00EE5860" w:rsidP="00BB0E1F">
            <w:pPr>
              <w:pStyle w:val="TAC"/>
            </w:pPr>
          </w:p>
        </w:tc>
      </w:tr>
      <w:tr w:rsidR="00EE5860" w:rsidRPr="00441CD0" w14:paraId="36294C1B" w14:textId="77777777" w:rsidTr="00BB0E1F">
        <w:trPr>
          <w:jc w:val="center"/>
        </w:trPr>
        <w:tc>
          <w:tcPr>
            <w:tcW w:w="151" w:type="dxa"/>
            <w:tcBorders>
              <w:top w:val="nil"/>
              <w:left w:val="single" w:sz="6" w:space="0" w:color="auto"/>
              <w:bottom w:val="nil"/>
              <w:right w:val="nil"/>
            </w:tcBorders>
          </w:tcPr>
          <w:p w14:paraId="01539DCA" w14:textId="77777777" w:rsidR="00EE5860" w:rsidRPr="00441CD0" w:rsidRDefault="00EE5860" w:rsidP="00BB0E1F">
            <w:pPr>
              <w:pStyle w:val="TAC"/>
            </w:pPr>
          </w:p>
        </w:tc>
        <w:tc>
          <w:tcPr>
            <w:tcW w:w="1104" w:type="dxa"/>
            <w:tcBorders>
              <w:top w:val="nil"/>
              <w:left w:val="nil"/>
              <w:bottom w:val="nil"/>
              <w:right w:val="nil"/>
            </w:tcBorders>
            <w:hideMark/>
          </w:tcPr>
          <w:p w14:paraId="7FD90C5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BB947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B3C62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6A8AD5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00FD24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A02D38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97A6EF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8FFA9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31D820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113BA0" w14:textId="77777777" w:rsidR="00EE5860" w:rsidRPr="00441CD0" w:rsidRDefault="00EE5860" w:rsidP="00BB0E1F">
            <w:pPr>
              <w:pStyle w:val="TAC"/>
            </w:pPr>
          </w:p>
        </w:tc>
      </w:tr>
      <w:tr w:rsidR="00EE5860" w:rsidRPr="00441CD0" w14:paraId="0A5A3A56" w14:textId="77777777" w:rsidTr="00BB0E1F">
        <w:trPr>
          <w:jc w:val="center"/>
        </w:trPr>
        <w:tc>
          <w:tcPr>
            <w:tcW w:w="151" w:type="dxa"/>
            <w:tcBorders>
              <w:top w:val="nil"/>
              <w:left w:val="single" w:sz="6" w:space="0" w:color="auto"/>
              <w:bottom w:val="nil"/>
              <w:right w:val="nil"/>
            </w:tcBorders>
          </w:tcPr>
          <w:p w14:paraId="69597F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81F27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3FBB29" w14:textId="77777777" w:rsidR="00EE5860" w:rsidRPr="00441CD0" w:rsidRDefault="00EE5860" w:rsidP="00BB0E1F">
            <w:pPr>
              <w:pStyle w:val="TAC"/>
            </w:pPr>
            <w:r w:rsidRPr="00441CD0">
              <w:t xml:space="preserve">Type = </w:t>
            </w:r>
            <w:r w:rsidRPr="00441CD0">
              <w:rPr>
                <w:lang w:val="sv-SE"/>
              </w:rPr>
              <w:t>104</w:t>
            </w:r>
            <w:r w:rsidRPr="00441CD0">
              <w:t xml:space="preserve"> (decimal)</w:t>
            </w:r>
          </w:p>
        </w:tc>
        <w:tc>
          <w:tcPr>
            <w:tcW w:w="588" w:type="dxa"/>
            <w:tcBorders>
              <w:top w:val="nil"/>
              <w:left w:val="single" w:sz="4" w:space="0" w:color="auto"/>
              <w:bottom w:val="nil"/>
              <w:right w:val="single" w:sz="6" w:space="0" w:color="auto"/>
            </w:tcBorders>
          </w:tcPr>
          <w:p w14:paraId="1CFBFE5F" w14:textId="77777777" w:rsidR="00EE5860" w:rsidRPr="00441CD0" w:rsidRDefault="00EE5860" w:rsidP="00BB0E1F">
            <w:pPr>
              <w:pStyle w:val="TAC"/>
            </w:pPr>
          </w:p>
        </w:tc>
      </w:tr>
      <w:tr w:rsidR="00EE5860" w:rsidRPr="00441CD0" w14:paraId="08A6E4CE" w14:textId="77777777" w:rsidTr="00BB0E1F">
        <w:trPr>
          <w:jc w:val="center"/>
        </w:trPr>
        <w:tc>
          <w:tcPr>
            <w:tcW w:w="151" w:type="dxa"/>
            <w:tcBorders>
              <w:top w:val="nil"/>
              <w:left w:val="single" w:sz="6" w:space="0" w:color="auto"/>
              <w:bottom w:val="nil"/>
              <w:right w:val="nil"/>
            </w:tcBorders>
          </w:tcPr>
          <w:p w14:paraId="427CB51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3BB72D"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EEF1D4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643F8A6" w14:textId="77777777" w:rsidR="00EE5860" w:rsidRPr="00441CD0" w:rsidRDefault="00EE5860" w:rsidP="00BB0E1F">
            <w:pPr>
              <w:pStyle w:val="TAC"/>
            </w:pPr>
          </w:p>
        </w:tc>
      </w:tr>
      <w:tr w:rsidR="00EE5860" w:rsidRPr="00441CD0" w14:paraId="07BCC0F7" w14:textId="77777777" w:rsidTr="00BB0E1F">
        <w:trPr>
          <w:jc w:val="center"/>
        </w:trPr>
        <w:tc>
          <w:tcPr>
            <w:tcW w:w="151" w:type="dxa"/>
            <w:tcBorders>
              <w:top w:val="nil"/>
              <w:left w:val="single" w:sz="6" w:space="0" w:color="auto"/>
              <w:bottom w:val="single" w:sz="4" w:space="0" w:color="auto"/>
              <w:right w:val="nil"/>
            </w:tcBorders>
          </w:tcPr>
          <w:p w14:paraId="05A466E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0CDB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7B5540CF" w14:textId="77777777" w:rsidR="00EE5860" w:rsidRPr="00441CD0" w:rsidRDefault="00EE5860" w:rsidP="00BB0E1F">
            <w:pPr>
              <w:pStyle w:val="TAC"/>
              <w:rPr>
                <w:lang w:eastAsia="zh-CN"/>
              </w:rPr>
            </w:pPr>
            <w:r w:rsidRPr="00441CD0">
              <w:rPr>
                <w:lang w:eastAsia="zh-CN"/>
              </w:rPr>
              <w:t>UR-SEQN</w:t>
            </w:r>
          </w:p>
        </w:tc>
        <w:tc>
          <w:tcPr>
            <w:tcW w:w="588" w:type="dxa"/>
            <w:tcBorders>
              <w:top w:val="nil"/>
              <w:left w:val="single" w:sz="4" w:space="0" w:color="auto"/>
              <w:bottom w:val="single" w:sz="4" w:space="0" w:color="auto"/>
              <w:right w:val="single" w:sz="6" w:space="0" w:color="auto"/>
            </w:tcBorders>
          </w:tcPr>
          <w:p w14:paraId="10A43CCA" w14:textId="77777777" w:rsidR="00EE5860" w:rsidRPr="00441CD0" w:rsidRDefault="00EE5860" w:rsidP="00BB0E1F">
            <w:pPr>
              <w:pStyle w:val="TAC"/>
            </w:pPr>
          </w:p>
        </w:tc>
      </w:tr>
    </w:tbl>
    <w:p w14:paraId="6F4384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71</w:t>
      </w:r>
      <w:r w:rsidRPr="00441CD0">
        <w:rPr>
          <w:lang w:eastAsia="zh-CN"/>
        </w:rPr>
        <w:t>-</w:t>
      </w:r>
      <w:r w:rsidRPr="00441CD0">
        <w:rPr>
          <w:lang w:eastAsia="ja-JP"/>
        </w:rPr>
        <w:t>1</w:t>
      </w:r>
      <w:r w:rsidRPr="00441CD0">
        <w:t xml:space="preserve">: </w:t>
      </w:r>
      <w:r w:rsidRPr="00441CD0">
        <w:rPr>
          <w:lang w:eastAsia="ja-JP"/>
        </w:rPr>
        <w:t>UR-SEQN</w:t>
      </w:r>
    </w:p>
    <w:p w14:paraId="0C38074C" w14:textId="77777777" w:rsidR="00EE5860" w:rsidRPr="00441CD0" w:rsidRDefault="00EE5860" w:rsidP="00EE5860">
      <w:r w:rsidRPr="00441CD0">
        <w:t>The UR-SEQN value shall be encoded as an Unsigned32 binary integer value.</w:t>
      </w:r>
    </w:p>
    <w:p w14:paraId="5C7CA96D" w14:textId="77777777" w:rsidR="00EE5860" w:rsidRPr="00441CD0" w:rsidRDefault="00EE5860" w:rsidP="00EE5860">
      <w:pPr>
        <w:pStyle w:val="Heading3"/>
      </w:pPr>
      <w:bookmarkStart w:id="5979" w:name="_Toc19717417"/>
      <w:bookmarkStart w:id="5980" w:name="_Toc27490918"/>
      <w:bookmarkStart w:id="5981" w:name="_Toc27557211"/>
      <w:bookmarkStart w:id="5982" w:name="_Toc27724128"/>
      <w:bookmarkStart w:id="5983" w:name="_Toc36031202"/>
      <w:bookmarkStart w:id="5984" w:name="_Toc36043122"/>
      <w:bookmarkStart w:id="5985" w:name="_Toc36814447"/>
      <w:bookmarkStart w:id="5986" w:name="_Toc44689305"/>
      <w:bookmarkStart w:id="5987" w:name="_Toc44924059"/>
      <w:bookmarkStart w:id="5988" w:name="_Toc51861029"/>
      <w:bookmarkStart w:id="5989" w:name="_Toc57930800"/>
      <w:bookmarkStart w:id="5990" w:name="_Toc57931430"/>
      <w:bookmarkStart w:id="5991" w:name="_Toc160974556"/>
      <w:r w:rsidRPr="00441CD0">
        <w:t>8.</w:t>
      </w:r>
      <w:r w:rsidRPr="00441CD0">
        <w:rPr>
          <w:lang w:val="en-US"/>
        </w:rPr>
        <w:t>2.72</w:t>
      </w:r>
      <w:r w:rsidRPr="00441CD0">
        <w:tab/>
        <w:t>Activate Predefined Rules</w:t>
      </w:r>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357CAAFE" w14:textId="77777777" w:rsidR="00EE5860" w:rsidRPr="00441CD0" w:rsidRDefault="00EE5860" w:rsidP="00EE5860">
      <w:r w:rsidRPr="00441CD0">
        <w:t>The Activate Predefined Rules IE type shall be coded as shown in Figure 8.2.72-1. It shall indicate a Predefined Rules Name, referring to one or more predefined rules which need to be activated in the UP function.</w:t>
      </w:r>
    </w:p>
    <w:p w14:paraId="0AB897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32E75C0" w14:textId="77777777" w:rsidTr="00BB0E1F">
        <w:trPr>
          <w:jc w:val="center"/>
        </w:trPr>
        <w:tc>
          <w:tcPr>
            <w:tcW w:w="151" w:type="dxa"/>
            <w:tcBorders>
              <w:top w:val="single" w:sz="6" w:space="0" w:color="auto"/>
              <w:left w:val="single" w:sz="6" w:space="0" w:color="auto"/>
              <w:bottom w:val="nil"/>
              <w:right w:val="nil"/>
            </w:tcBorders>
          </w:tcPr>
          <w:p w14:paraId="669649E6" w14:textId="77777777" w:rsidR="00EE5860" w:rsidRPr="00441CD0" w:rsidRDefault="00EE5860" w:rsidP="00BB0E1F">
            <w:pPr>
              <w:pStyle w:val="TAC"/>
            </w:pPr>
          </w:p>
        </w:tc>
        <w:tc>
          <w:tcPr>
            <w:tcW w:w="1104" w:type="dxa"/>
            <w:tcBorders>
              <w:top w:val="single" w:sz="6" w:space="0" w:color="auto"/>
              <w:left w:val="nil"/>
              <w:bottom w:val="nil"/>
              <w:right w:val="nil"/>
            </w:tcBorders>
          </w:tcPr>
          <w:p w14:paraId="2E9DEED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7BDFC83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3104B88" w14:textId="77777777" w:rsidR="00EE5860" w:rsidRPr="00441CD0" w:rsidRDefault="00EE5860" w:rsidP="00BB0E1F">
            <w:pPr>
              <w:pStyle w:val="TAC"/>
            </w:pPr>
          </w:p>
        </w:tc>
      </w:tr>
      <w:tr w:rsidR="00EE5860" w:rsidRPr="00441CD0" w14:paraId="6B69326E" w14:textId="77777777" w:rsidTr="00BB0E1F">
        <w:trPr>
          <w:jc w:val="center"/>
        </w:trPr>
        <w:tc>
          <w:tcPr>
            <w:tcW w:w="151" w:type="dxa"/>
            <w:tcBorders>
              <w:top w:val="nil"/>
              <w:left w:val="single" w:sz="6" w:space="0" w:color="auto"/>
              <w:bottom w:val="nil"/>
              <w:right w:val="nil"/>
            </w:tcBorders>
          </w:tcPr>
          <w:p w14:paraId="18681C52" w14:textId="77777777" w:rsidR="00EE5860" w:rsidRPr="00441CD0" w:rsidRDefault="00EE5860" w:rsidP="00BB0E1F">
            <w:pPr>
              <w:pStyle w:val="TAC"/>
            </w:pPr>
          </w:p>
        </w:tc>
        <w:tc>
          <w:tcPr>
            <w:tcW w:w="1104" w:type="dxa"/>
            <w:tcBorders>
              <w:top w:val="nil"/>
              <w:left w:val="nil"/>
              <w:bottom w:val="nil"/>
              <w:right w:val="nil"/>
            </w:tcBorders>
            <w:hideMark/>
          </w:tcPr>
          <w:p w14:paraId="6D1339E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5A10AA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E22FAF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03B6F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C8E1F2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34D1E4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08ED20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21CEA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A68C68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947C16" w14:textId="77777777" w:rsidR="00EE5860" w:rsidRPr="00441CD0" w:rsidRDefault="00EE5860" w:rsidP="00BB0E1F">
            <w:pPr>
              <w:pStyle w:val="TAC"/>
            </w:pPr>
          </w:p>
        </w:tc>
      </w:tr>
      <w:tr w:rsidR="00EE5860" w:rsidRPr="00441CD0" w14:paraId="4BE83ADA" w14:textId="77777777" w:rsidTr="00BB0E1F">
        <w:trPr>
          <w:jc w:val="center"/>
        </w:trPr>
        <w:tc>
          <w:tcPr>
            <w:tcW w:w="151" w:type="dxa"/>
            <w:tcBorders>
              <w:top w:val="nil"/>
              <w:left w:val="single" w:sz="6" w:space="0" w:color="auto"/>
              <w:bottom w:val="nil"/>
              <w:right w:val="nil"/>
            </w:tcBorders>
          </w:tcPr>
          <w:p w14:paraId="3DC0890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553D6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4720DE20" w14:textId="77777777" w:rsidR="00EE5860" w:rsidRPr="00441CD0" w:rsidRDefault="00EE5860" w:rsidP="00BB0E1F">
            <w:pPr>
              <w:pStyle w:val="TAC"/>
            </w:pPr>
            <w:r w:rsidRPr="00441CD0">
              <w:t xml:space="preserve">Type = </w:t>
            </w:r>
            <w:r w:rsidRPr="00441CD0">
              <w:rPr>
                <w:lang w:val="sv-SE"/>
              </w:rPr>
              <w:t>106</w:t>
            </w:r>
            <w:r w:rsidRPr="00441CD0">
              <w:t xml:space="preserve"> (decimal)</w:t>
            </w:r>
          </w:p>
        </w:tc>
        <w:tc>
          <w:tcPr>
            <w:tcW w:w="588" w:type="dxa"/>
            <w:tcBorders>
              <w:top w:val="nil"/>
              <w:left w:val="single" w:sz="4" w:space="0" w:color="auto"/>
              <w:bottom w:val="nil"/>
              <w:right w:val="single" w:sz="6" w:space="0" w:color="auto"/>
            </w:tcBorders>
          </w:tcPr>
          <w:p w14:paraId="52F63F53" w14:textId="77777777" w:rsidR="00EE5860" w:rsidRPr="00441CD0" w:rsidRDefault="00EE5860" w:rsidP="00BB0E1F">
            <w:pPr>
              <w:pStyle w:val="TAC"/>
            </w:pPr>
          </w:p>
        </w:tc>
      </w:tr>
      <w:tr w:rsidR="00EE5860" w:rsidRPr="00441CD0" w14:paraId="08E27DD9" w14:textId="77777777" w:rsidTr="00BB0E1F">
        <w:trPr>
          <w:jc w:val="center"/>
        </w:trPr>
        <w:tc>
          <w:tcPr>
            <w:tcW w:w="151" w:type="dxa"/>
            <w:tcBorders>
              <w:top w:val="nil"/>
              <w:left w:val="single" w:sz="6" w:space="0" w:color="auto"/>
              <w:bottom w:val="nil"/>
              <w:right w:val="nil"/>
            </w:tcBorders>
          </w:tcPr>
          <w:p w14:paraId="2726A6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BBEC14"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45C821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F6DF54" w14:textId="77777777" w:rsidR="00EE5860" w:rsidRPr="00441CD0" w:rsidRDefault="00EE5860" w:rsidP="00BB0E1F">
            <w:pPr>
              <w:pStyle w:val="TAC"/>
            </w:pPr>
          </w:p>
        </w:tc>
      </w:tr>
      <w:tr w:rsidR="00EE5860" w:rsidRPr="00441CD0" w14:paraId="6CC4950A" w14:textId="77777777" w:rsidTr="00BB0E1F">
        <w:trPr>
          <w:jc w:val="center"/>
        </w:trPr>
        <w:tc>
          <w:tcPr>
            <w:tcW w:w="151" w:type="dxa"/>
            <w:tcBorders>
              <w:top w:val="nil"/>
              <w:left w:val="single" w:sz="6" w:space="0" w:color="auto"/>
              <w:bottom w:val="single" w:sz="4" w:space="0" w:color="auto"/>
              <w:right w:val="nil"/>
            </w:tcBorders>
          </w:tcPr>
          <w:p w14:paraId="7402A99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3237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27570D8"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3E76C085" w14:textId="77777777" w:rsidR="00EE5860" w:rsidRPr="00441CD0" w:rsidRDefault="00EE5860" w:rsidP="00BB0E1F">
            <w:pPr>
              <w:pStyle w:val="TAC"/>
            </w:pPr>
          </w:p>
        </w:tc>
      </w:tr>
    </w:tbl>
    <w:p w14:paraId="4C96A1F5" w14:textId="77777777" w:rsidR="00EE5860" w:rsidRPr="00441CD0" w:rsidRDefault="00EE5860" w:rsidP="00EE5860">
      <w:pPr>
        <w:pStyle w:val="NF"/>
      </w:pPr>
    </w:p>
    <w:p w14:paraId="49D021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72</w:t>
      </w:r>
      <w:r w:rsidRPr="00441CD0">
        <w:rPr>
          <w:lang w:eastAsia="zh-CN"/>
        </w:rPr>
        <w:t>-</w:t>
      </w:r>
      <w:r w:rsidRPr="00441CD0">
        <w:rPr>
          <w:lang w:eastAsia="ja-JP"/>
        </w:rPr>
        <w:t>1</w:t>
      </w:r>
      <w:r w:rsidRPr="00441CD0">
        <w:t xml:space="preserve">: Activate </w:t>
      </w:r>
      <w:r w:rsidRPr="00441CD0">
        <w:rPr>
          <w:lang w:eastAsia="ja-JP"/>
        </w:rPr>
        <w:t>Predefined Rules</w:t>
      </w:r>
    </w:p>
    <w:p w14:paraId="50A6C6FF"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292D169B" w14:textId="77777777" w:rsidR="00EE5860" w:rsidRPr="00441CD0" w:rsidRDefault="00EE5860" w:rsidP="00EE5860">
      <w:pPr>
        <w:pStyle w:val="Heading3"/>
      </w:pPr>
      <w:bookmarkStart w:id="5992" w:name="_Toc19717418"/>
      <w:bookmarkStart w:id="5993" w:name="_Toc27490919"/>
      <w:bookmarkStart w:id="5994" w:name="_Toc27557212"/>
      <w:bookmarkStart w:id="5995" w:name="_Toc27724129"/>
      <w:bookmarkStart w:id="5996" w:name="_Toc36031203"/>
      <w:bookmarkStart w:id="5997" w:name="_Toc36043123"/>
      <w:bookmarkStart w:id="5998" w:name="_Toc36814448"/>
      <w:bookmarkStart w:id="5999" w:name="_Toc44689306"/>
      <w:bookmarkStart w:id="6000" w:name="_Toc44924060"/>
      <w:bookmarkStart w:id="6001" w:name="_Toc51861030"/>
      <w:bookmarkStart w:id="6002" w:name="_Toc57930801"/>
      <w:bookmarkStart w:id="6003" w:name="_Toc57931431"/>
      <w:bookmarkStart w:id="6004" w:name="_Toc160974557"/>
      <w:r w:rsidRPr="00441CD0">
        <w:t>8.</w:t>
      </w:r>
      <w:r w:rsidRPr="00441CD0">
        <w:rPr>
          <w:lang w:val="en-US"/>
        </w:rPr>
        <w:t>2.73</w:t>
      </w:r>
      <w:r w:rsidRPr="00441CD0">
        <w:tab/>
        <w:t>Deactivate Predefined Rules</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41C8F659" w14:textId="77777777" w:rsidR="00EE5860" w:rsidRPr="00441CD0" w:rsidRDefault="00EE5860" w:rsidP="00EE5860">
      <w:r w:rsidRPr="00441CD0">
        <w:t>The Deactivate Predefined Rules IE type shall be coded as shown in Figure 8.2.73-1. It shall indicate a Predefined Rules Name, referring to one or more predefined rules which need to be deactivated in the UP function.</w:t>
      </w:r>
    </w:p>
    <w:p w14:paraId="559F9D7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DE034A7" w14:textId="77777777" w:rsidTr="00BB0E1F">
        <w:trPr>
          <w:jc w:val="center"/>
        </w:trPr>
        <w:tc>
          <w:tcPr>
            <w:tcW w:w="151" w:type="dxa"/>
            <w:tcBorders>
              <w:top w:val="single" w:sz="6" w:space="0" w:color="auto"/>
              <w:left w:val="single" w:sz="6" w:space="0" w:color="auto"/>
              <w:bottom w:val="nil"/>
              <w:right w:val="nil"/>
            </w:tcBorders>
          </w:tcPr>
          <w:p w14:paraId="67686546" w14:textId="77777777" w:rsidR="00EE5860" w:rsidRPr="00441CD0" w:rsidRDefault="00EE5860" w:rsidP="00BB0E1F">
            <w:pPr>
              <w:pStyle w:val="TAC"/>
            </w:pPr>
          </w:p>
        </w:tc>
        <w:tc>
          <w:tcPr>
            <w:tcW w:w="1104" w:type="dxa"/>
            <w:tcBorders>
              <w:top w:val="single" w:sz="6" w:space="0" w:color="auto"/>
              <w:left w:val="nil"/>
              <w:bottom w:val="nil"/>
              <w:right w:val="nil"/>
            </w:tcBorders>
          </w:tcPr>
          <w:p w14:paraId="2B020B1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714BD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6B3E4" w14:textId="77777777" w:rsidR="00EE5860" w:rsidRPr="00441CD0" w:rsidRDefault="00EE5860" w:rsidP="00BB0E1F">
            <w:pPr>
              <w:pStyle w:val="TAC"/>
            </w:pPr>
          </w:p>
        </w:tc>
      </w:tr>
      <w:tr w:rsidR="00EE5860" w:rsidRPr="00441CD0" w14:paraId="7E9FE440" w14:textId="77777777" w:rsidTr="00BB0E1F">
        <w:trPr>
          <w:jc w:val="center"/>
        </w:trPr>
        <w:tc>
          <w:tcPr>
            <w:tcW w:w="151" w:type="dxa"/>
            <w:tcBorders>
              <w:top w:val="nil"/>
              <w:left w:val="single" w:sz="6" w:space="0" w:color="auto"/>
              <w:bottom w:val="nil"/>
              <w:right w:val="nil"/>
            </w:tcBorders>
          </w:tcPr>
          <w:p w14:paraId="2D50CA34" w14:textId="77777777" w:rsidR="00EE5860" w:rsidRPr="00441CD0" w:rsidRDefault="00EE5860" w:rsidP="00BB0E1F">
            <w:pPr>
              <w:pStyle w:val="TAC"/>
            </w:pPr>
          </w:p>
        </w:tc>
        <w:tc>
          <w:tcPr>
            <w:tcW w:w="1104" w:type="dxa"/>
            <w:tcBorders>
              <w:top w:val="nil"/>
              <w:left w:val="nil"/>
              <w:bottom w:val="nil"/>
              <w:right w:val="nil"/>
            </w:tcBorders>
            <w:hideMark/>
          </w:tcPr>
          <w:p w14:paraId="0F69F71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F3840A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C1471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54FAE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29363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12E4AD"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9DBC03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6A42D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922C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B9B69F" w14:textId="77777777" w:rsidR="00EE5860" w:rsidRPr="00441CD0" w:rsidRDefault="00EE5860" w:rsidP="00BB0E1F">
            <w:pPr>
              <w:pStyle w:val="TAC"/>
            </w:pPr>
          </w:p>
        </w:tc>
      </w:tr>
      <w:tr w:rsidR="00EE5860" w:rsidRPr="00441CD0" w14:paraId="7C34D711" w14:textId="77777777" w:rsidTr="00BB0E1F">
        <w:trPr>
          <w:jc w:val="center"/>
        </w:trPr>
        <w:tc>
          <w:tcPr>
            <w:tcW w:w="151" w:type="dxa"/>
            <w:tcBorders>
              <w:top w:val="nil"/>
              <w:left w:val="single" w:sz="6" w:space="0" w:color="auto"/>
              <w:bottom w:val="nil"/>
              <w:right w:val="nil"/>
            </w:tcBorders>
          </w:tcPr>
          <w:p w14:paraId="57045A1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0030E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B607830" w14:textId="77777777" w:rsidR="00EE5860" w:rsidRPr="00441CD0" w:rsidRDefault="00EE5860" w:rsidP="00BB0E1F">
            <w:pPr>
              <w:pStyle w:val="TAC"/>
            </w:pPr>
            <w:r w:rsidRPr="00441CD0">
              <w:t>Type = 107 (decimal)</w:t>
            </w:r>
          </w:p>
        </w:tc>
        <w:tc>
          <w:tcPr>
            <w:tcW w:w="588" w:type="dxa"/>
            <w:tcBorders>
              <w:top w:val="nil"/>
              <w:left w:val="single" w:sz="4" w:space="0" w:color="auto"/>
              <w:bottom w:val="nil"/>
              <w:right w:val="single" w:sz="6" w:space="0" w:color="auto"/>
            </w:tcBorders>
          </w:tcPr>
          <w:p w14:paraId="6EEFAFB6" w14:textId="77777777" w:rsidR="00EE5860" w:rsidRPr="00441CD0" w:rsidRDefault="00EE5860" w:rsidP="00BB0E1F">
            <w:pPr>
              <w:pStyle w:val="TAC"/>
            </w:pPr>
          </w:p>
        </w:tc>
      </w:tr>
      <w:tr w:rsidR="00EE5860" w:rsidRPr="00441CD0" w14:paraId="3F8EAE4C" w14:textId="77777777" w:rsidTr="00BB0E1F">
        <w:trPr>
          <w:jc w:val="center"/>
        </w:trPr>
        <w:tc>
          <w:tcPr>
            <w:tcW w:w="151" w:type="dxa"/>
            <w:tcBorders>
              <w:top w:val="nil"/>
              <w:left w:val="single" w:sz="6" w:space="0" w:color="auto"/>
              <w:bottom w:val="nil"/>
              <w:right w:val="nil"/>
            </w:tcBorders>
          </w:tcPr>
          <w:p w14:paraId="122BB46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52F7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EEB6DE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E335AA" w14:textId="77777777" w:rsidR="00EE5860" w:rsidRPr="00441CD0" w:rsidRDefault="00EE5860" w:rsidP="00BB0E1F">
            <w:pPr>
              <w:pStyle w:val="TAC"/>
            </w:pPr>
          </w:p>
        </w:tc>
      </w:tr>
      <w:tr w:rsidR="00EE5860" w:rsidRPr="00441CD0" w14:paraId="50BF364C" w14:textId="77777777" w:rsidTr="00BB0E1F">
        <w:trPr>
          <w:jc w:val="center"/>
        </w:trPr>
        <w:tc>
          <w:tcPr>
            <w:tcW w:w="151" w:type="dxa"/>
            <w:tcBorders>
              <w:top w:val="nil"/>
              <w:left w:val="single" w:sz="6" w:space="0" w:color="auto"/>
              <w:bottom w:val="single" w:sz="4" w:space="0" w:color="auto"/>
              <w:right w:val="nil"/>
            </w:tcBorders>
          </w:tcPr>
          <w:p w14:paraId="5FC1770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00CE3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5F4F3EB" w14:textId="77777777" w:rsidR="00EE5860" w:rsidRPr="00441CD0" w:rsidRDefault="00EE5860" w:rsidP="00BB0E1F">
            <w:pPr>
              <w:pStyle w:val="TAC"/>
              <w:rPr>
                <w:lang w:eastAsia="zh-CN"/>
              </w:rPr>
            </w:pPr>
            <w:r w:rsidRPr="00441CD0">
              <w:rPr>
                <w:lang w:eastAsia="zh-CN"/>
              </w:rPr>
              <w:t>Predefined Rules Name</w:t>
            </w:r>
          </w:p>
        </w:tc>
        <w:tc>
          <w:tcPr>
            <w:tcW w:w="588" w:type="dxa"/>
            <w:tcBorders>
              <w:top w:val="nil"/>
              <w:left w:val="single" w:sz="4" w:space="0" w:color="auto"/>
              <w:bottom w:val="single" w:sz="4" w:space="0" w:color="auto"/>
              <w:right w:val="single" w:sz="6" w:space="0" w:color="auto"/>
            </w:tcBorders>
          </w:tcPr>
          <w:p w14:paraId="013E5E95" w14:textId="77777777" w:rsidR="00EE5860" w:rsidRPr="00441CD0" w:rsidRDefault="00EE5860" w:rsidP="00BB0E1F">
            <w:pPr>
              <w:pStyle w:val="TAC"/>
            </w:pPr>
          </w:p>
        </w:tc>
      </w:tr>
    </w:tbl>
    <w:p w14:paraId="5292D5FB" w14:textId="77777777" w:rsidR="00EE5860" w:rsidRPr="00441CD0" w:rsidRDefault="00EE5860" w:rsidP="00EE5860">
      <w:pPr>
        <w:pStyle w:val="NF"/>
      </w:pPr>
    </w:p>
    <w:p w14:paraId="6627D15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73</w:t>
      </w:r>
      <w:r w:rsidRPr="00441CD0">
        <w:rPr>
          <w:lang w:eastAsia="zh-CN"/>
        </w:rPr>
        <w:t>-</w:t>
      </w:r>
      <w:r w:rsidRPr="00441CD0">
        <w:rPr>
          <w:lang w:eastAsia="ja-JP"/>
        </w:rPr>
        <w:t>1</w:t>
      </w:r>
      <w:r w:rsidRPr="00441CD0">
        <w:t xml:space="preserve">: Deactivate </w:t>
      </w:r>
      <w:r w:rsidRPr="00441CD0">
        <w:rPr>
          <w:lang w:eastAsia="ja-JP"/>
        </w:rPr>
        <w:t>Predefined Rules</w:t>
      </w:r>
    </w:p>
    <w:p w14:paraId="20975B5D" w14:textId="77777777" w:rsidR="00EE5860" w:rsidRPr="00441CD0" w:rsidRDefault="00EE5860" w:rsidP="00EE5860">
      <w:r w:rsidRPr="00441CD0">
        <w:t xml:space="preserve">The </w:t>
      </w:r>
      <w:r w:rsidRPr="00441CD0">
        <w:rPr>
          <w:lang w:val="en-US" w:eastAsia="zh-CN"/>
        </w:rPr>
        <w:t>Predefined Rules Name field shall be encoded as an OctetString.</w:t>
      </w:r>
    </w:p>
    <w:p w14:paraId="6998C750" w14:textId="77777777" w:rsidR="00EE5860" w:rsidRPr="00441CD0" w:rsidRDefault="00EE5860" w:rsidP="00EE5860">
      <w:pPr>
        <w:pStyle w:val="Heading3"/>
      </w:pPr>
      <w:bookmarkStart w:id="6005" w:name="_Toc19717419"/>
      <w:bookmarkStart w:id="6006" w:name="_Toc27490920"/>
      <w:bookmarkStart w:id="6007" w:name="_Toc27557213"/>
      <w:bookmarkStart w:id="6008" w:name="_Toc27724130"/>
      <w:bookmarkStart w:id="6009" w:name="_Toc36031204"/>
      <w:bookmarkStart w:id="6010" w:name="_Toc36043124"/>
      <w:bookmarkStart w:id="6011" w:name="_Toc36814449"/>
      <w:bookmarkStart w:id="6012" w:name="_Toc44689307"/>
      <w:bookmarkStart w:id="6013" w:name="_Toc44924061"/>
      <w:bookmarkStart w:id="6014" w:name="_Toc51861031"/>
      <w:bookmarkStart w:id="6015" w:name="_Toc57930802"/>
      <w:bookmarkStart w:id="6016" w:name="_Toc57931432"/>
      <w:bookmarkStart w:id="6017" w:name="_Toc160974558"/>
      <w:r w:rsidRPr="00441CD0">
        <w:t>8.2.74</w:t>
      </w:r>
      <w:r w:rsidRPr="00441CD0">
        <w:tab/>
        <w:t>FAR ID</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p>
    <w:p w14:paraId="252341AC" w14:textId="77777777" w:rsidR="00EE5860" w:rsidRPr="00441CD0" w:rsidRDefault="00EE5860" w:rsidP="00EE5860">
      <w:pPr>
        <w:rPr>
          <w:lang w:eastAsia="zh-CN"/>
        </w:rPr>
      </w:pPr>
      <w:r w:rsidRPr="00441CD0">
        <w:t xml:space="preserve">The </w:t>
      </w:r>
      <w:r w:rsidRPr="00441CD0">
        <w:rPr>
          <w:lang w:val="en-US" w:eastAsia="zh-CN"/>
        </w:rPr>
        <w:t>FAR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8.2.74-1</w:t>
      </w:r>
      <w:r w:rsidRPr="00441CD0">
        <w:rPr>
          <w:lang w:eastAsia="ja-JP"/>
        </w:rPr>
        <w:t xml:space="preserve">. </w:t>
      </w:r>
      <w:r w:rsidRPr="00441CD0">
        <w:rPr>
          <w:lang w:eastAsia="zh-CN"/>
        </w:rPr>
        <w:t>It shall contain a Forwarding Action Rule ID.</w:t>
      </w:r>
    </w:p>
    <w:p w14:paraId="549B35C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32E494B" w14:textId="77777777" w:rsidTr="00BB0E1F">
        <w:trPr>
          <w:jc w:val="center"/>
        </w:trPr>
        <w:tc>
          <w:tcPr>
            <w:tcW w:w="151" w:type="dxa"/>
            <w:tcBorders>
              <w:top w:val="single" w:sz="6" w:space="0" w:color="auto"/>
              <w:left w:val="single" w:sz="6" w:space="0" w:color="auto"/>
              <w:bottom w:val="nil"/>
              <w:right w:val="nil"/>
            </w:tcBorders>
          </w:tcPr>
          <w:p w14:paraId="616A17E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233316"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676BA1B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728CC31" w14:textId="77777777" w:rsidR="00EE5860" w:rsidRPr="00441CD0" w:rsidRDefault="00EE5860" w:rsidP="00BB0E1F">
            <w:pPr>
              <w:pStyle w:val="TAC"/>
            </w:pPr>
          </w:p>
        </w:tc>
      </w:tr>
      <w:tr w:rsidR="00EE5860" w:rsidRPr="00441CD0" w14:paraId="3B03F4D2" w14:textId="77777777" w:rsidTr="00BB0E1F">
        <w:trPr>
          <w:jc w:val="center"/>
        </w:trPr>
        <w:tc>
          <w:tcPr>
            <w:tcW w:w="151" w:type="dxa"/>
            <w:tcBorders>
              <w:top w:val="nil"/>
              <w:left w:val="single" w:sz="6" w:space="0" w:color="auto"/>
              <w:bottom w:val="nil"/>
              <w:right w:val="nil"/>
            </w:tcBorders>
          </w:tcPr>
          <w:p w14:paraId="01BEA5C1" w14:textId="77777777" w:rsidR="00EE5860" w:rsidRPr="00441CD0" w:rsidRDefault="00EE5860" w:rsidP="00BB0E1F">
            <w:pPr>
              <w:pStyle w:val="TAC"/>
            </w:pPr>
          </w:p>
        </w:tc>
        <w:tc>
          <w:tcPr>
            <w:tcW w:w="1104" w:type="dxa"/>
            <w:tcBorders>
              <w:top w:val="nil"/>
              <w:left w:val="nil"/>
              <w:bottom w:val="nil"/>
              <w:right w:val="nil"/>
            </w:tcBorders>
            <w:hideMark/>
          </w:tcPr>
          <w:p w14:paraId="09E998F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19EB40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06DF92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5FD398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E956F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E536D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575759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2C6D5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6B23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62CAD5F" w14:textId="77777777" w:rsidR="00EE5860" w:rsidRPr="00441CD0" w:rsidRDefault="00EE5860" w:rsidP="00BB0E1F">
            <w:pPr>
              <w:pStyle w:val="TAC"/>
            </w:pPr>
          </w:p>
        </w:tc>
      </w:tr>
      <w:tr w:rsidR="00EE5860" w:rsidRPr="00441CD0" w14:paraId="121BB780" w14:textId="77777777" w:rsidTr="00BB0E1F">
        <w:trPr>
          <w:jc w:val="center"/>
        </w:trPr>
        <w:tc>
          <w:tcPr>
            <w:tcW w:w="151" w:type="dxa"/>
            <w:tcBorders>
              <w:top w:val="nil"/>
              <w:left w:val="single" w:sz="6" w:space="0" w:color="auto"/>
              <w:bottom w:val="nil"/>
              <w:right w:val="nil"/>
            </w:tcBorders>
          </w:tcPr>
          <w:p w14:paraId="21D3F7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DB1E8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30172A" w14:textId="77777777" w:rsidR="00EE5860" w:rsidRPr="00441CD0" w:rsidRDefault="00EE5860" w:rsidP="00BB0E1F">
            <w:pPr>
              <w:pStyle w:val="TAC"/>
            </w:pPr>
            <w:r w:rsidRPr="00441CD0">
              <w:t xml:space="preserve">Type = </w:t>
            </w:r>
            <w:r w:rsidRPr="00441CD0">
              <w:rPr>
                <w:lang w:val="sv-SE"/>
              </w:rPr>
              <w:t>108</w:t>
            </w:r>
            <w:r w:rsidRPr="00441CD0">
              <w:t xml:space="preserve"> (decimal)</w:t>
            </w:r>
          </w:p>
        </w:tc>
        <w:tc>
          <w:tcPr>
            <w:tcW w:w="588" w:type="dxa"/>
            <w:tcBorders>
              <w:top w:val="nil"/>
              <w:left w:val="single" w:sz="4" w:space="0" w:color="auto"/>
              <w:bottom w:val="nil"/>
              <w:right w:val="single" w:sz="6" w:space="0" w:color="auto"/>
            </w:tcBorders>
          </w:tcPr>
          <w:p w14:paraId="4FF5571C" w14:textId="77777777" w:rsidR="00EE5860" w:rsidRPr="00441CD0" w:rsidRDefault="00EE5860" w:rsidP="00BB0E1F">
            <w:pPr>
              <w:pStyle w:val="TAC"/>
            </w:pPr>
          </w:p>
        </w:tc>
      </w:tr>
      <w:tr w:rsidR="00EE5860" w:rsidRPr="00441CD0" w14:paraId="6728CD0B" w14:textId="77777777" w:rsidTr="00BB0E1F">
        <w:trPr>
          <w:jc w:val="center"/>
        </w:trPr>
        <w:tc>
          <w:tcPr>
            <w:tcW w:w="151" w:type="dxa"/>
            <w:tcBorders>
              <w:top w:val="nil"/>
              <w:left w:val="single" w:sz="6" w:space="0" w:color="auto"/>
              <w:bottom w:val="nil"/>
              <w:right w:val="nil"/>
            </w:tcBorders>
          </w:tcPr>
          <w:p w14:paraId="4C5B61B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BFCC5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10F2E4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6F1941" w14:textId="77777777" w:rsidR="00EE5860" w:rsidRPr="00441CD0" w:rsidRDefault="00EE5860" w:rsidP="00BB0E1F">
            <w:pPr>
              <w:pStyle w:val="TAC"/>
            </w:pPr>
          </w:p>
        </w:tc>
      </w:tr>
      <w:tr w:rsidR="00EE5860" w:rsidRPr="00441CD0" w14:paraId="6D447CB2" w14:textId="77777777" w:rsidTr="00BB0E1F">
        <w:trPr>
          <w:jc w:val="center"/>
        </w:trPr>
        <w:tc>
          <w:tcPr>
            <w:tcW w:w="151" w:type="dxa"/>
            <w:tcBorders>
              <w:top w:val="nil"/>
              <w:left w:val="single" w:sz="6" w:space="0" w:color="auto"/>
              <w:bottom w:val="nil"/>
              <w:right w:val="nil"/>
            </w:tcBorders>
          </w:tcPr>
          <w:p w14:paraId="234F178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47866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EFB8212" w14:textId="77777777" w:rsidR="00EE5860" w:rsidRPr="00441CD0" w:rsidRDefault="00EE5860" w:rsidP="00BB0E1F">
            <w:pPr>
              <w:pStyle w:val="TAC"/>
              <w:rPr>
                <w:lang w:eastAsia="zh-CN"/>
              </w:rPr>
            </w:pPr>
            <w:r w:rsidRPr="00441CD0">
              <w:rPr>
                <w:lang w:eastAsia="zh-CN"/>
              </w:rPr>
              <w:t>FAR ID value</w:t>
            </w:r>
          </w:p>
        </w:tc>
        <w:tc>
          <w:tcPr>
            <w:tcW w:w="588" w:type="dxa"/>
            <w:tcBorders>
              <w:top w:val="nil"/>
              <w:left w:val="single" w:sz="4" w:space="0" w:color="auto"/>
              <w:bottom w:val="nil"/>
              <w:right w:val="single" w:sz="6" w:space="0" w:color="auto"/>
            </w:tcBorders>
          </w:tcPr>
          <w:p w14:paraId="21B9BAEB" w14:textId="77777777" w:rsidR="00EE5860" w:rsidRPr="00441CD0" w:rsidRDefault="00EE5860" w:rsidP="00BB0E1F">
            <w:pPr>
              <w:pStyle w:val="TAC"/>
            </w:pPr>
          </w:p>
        </w:tc>
      </w:tr>
      <w:tr w:rsidR="00EE5860" w:rsidRPr="00441CD0" w14:paraId="236AC9FB" w14:textId="77777777" w:rsidTr="00BB0E1F">
        <w:trPr>
          <w:jc w:val="center"/>
        </w:trPr>
        <w:tc>
          <w:tcPr>
            <w:tcW w:w="151" w:type="dxa"/>
            <w:tcBorders>
              <w:top w:val="nil"/>
              <w:left w:val="single" w:sz="6" w:space="0" w:color="auto"/>
              <w:bottom w:val="single" w:sz="4" w:space="0" w:color="auto"/>
              <w:right w:val="nil"/>
            </w:tcBorders>
          </w:tcPr>
          <w:p w14:paraId="7770A2C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20F47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64F938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DABBFE" w14:textId="77777777" w:rsidR="00EE5860" w:rsidRPr="00441CD0" w:rsidRDefault="00EE5860" w:rsidP="00BB0E1F">
            <w:pPr>
              <w:pStyle w:val="TAC"/>
              <w:rPr>
                <w:lang w:val="x-none"/>
              </w:rPr>
            </w:pPr>
          </w:p>
        </w:tc>
      </w:tr>
    </w:tbl>
    <w:p w14:paraId="52D3595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74</w:t>
      </w:r>
      <w:r w:rsidRPr="00441CD0">
        <w:rPr>
          <w:lang w:eastAsia="zh-CN"/>
        </w:rPr>
        <w:t>-</w:t>
      </w:r>
      <w:r w:rsidRPr="00441CD0">
        <w:rPr>
          <w:lang w:eastAsia="ja-JP"/>
        </w:rPr>
        <w:t>1</w:t>
      </w:r>
      <w:r w:rsidRPr="00441CD0">
        <w:t xml:space="preserve">: </w:t>
      </w:r>
      <w:r w:rsidRPr="00441CD0">
        <w:rPr>
          <w:lang w:eastAsia="ja-JP"/>
        </w:rPr>
        <w:t>FAR ID</w:t>
      </w:r>
    </w:p>
    <w:p w14:paraId="1116DFBC" w14:textId="77777777" w:rsidR="00EE5860" w:rsidRPr="00441CD0" w:rsidRDefault="00EE5860" w:rsidP="00EE5860">
      <w:r w:rsidRPr="00441CD0">
        <w:t>The FAR ID value shall be encoded as an Unsigned32 binary integer value.</w:t>
      </w:r>
    </w:p>
    <w:p w14:paraId="3591D835"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372049D6" w14:textId="77777777" w:rsidR="00EE5860" w:rsidRPr="00441CD0" w:rsidRDefault="00EE5860" w:rsidP="00EE5860">
      <w:pPr>
        <w:pStyle w:val="Heading3"/>
      </w:pPr>
      <w:bookmarkStart w:id="6018" w:name="_Toc19717420"/>
      <w:bookmarkStart w:id="6019" w:name="_Toc27490921"/>
      <w:bookmarkStart w:id="6020" w:name="_Toc27557214"/>
      <w:bookmarkStart w:id="6021" w:name="_Toc27724131"/>
      <w:bookmarkStart w:id="6022" w:name="_Toc36031205"/>
      <w:bookmarkStart w:id="6023" w:name="_Toc36043125"/>
      <w:bookmarkStart w:id="6024" w:name="_Toc36814450"/>
      <w:bookmarkStart w:id="6025" w:name="_Toc44689308"/>
      <w:bookmarkStart w:id="6026" w:name="_Toc44924062"/>
      <w:bookmarkStart w:id="6027" w:name="_Toc51861032"/>
      <w:bookmarkStart w:id="6028" w:name="_Toc57930803"/>
      <w:bookmarkStart w:id="6029" w:name="_Toc57931433"/>
      <w:bookmarkStart w:id="6030" w:name="_Toc160974559"/>
      <w:r w:rsidRPr="00441CD0">
        <w:t>8.2.75</w:t>
      </w:r>
      <w:r w:rsidRPr="00441CD0">
        <w:tab/>
        <w:t>QER ID</w:t>
      </w:r>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6CBD75C0" w14:textId="77777777" w:rsidR="00EE5860" w:rsidRPr="00441CD0" w:rsidRDefault="00EE5860" w:rsidP="00EE5860">
      <w:pPr>
        <w:rPr>
          <w:lang w:eastAsia="zh-CN"/>
        </w:rPr>
      </w:pPr>
      <w:r w:rsidRPr="00441CD0">
        <w:t xml:space="preserve">The </w:t>
      </w:r>
      <w:r w:rsidRPr="00441CD0">
        <w:rPr>
          <w:lang w:val="en-US" w:eastAsia="zh-CN"/>
        </w:rPr>
        <w:t>QER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8.2.75-1</w:t>
      </w:r>
      <w:r w:rsidRPr="00441CD0">
        <w:rPr>
          <w:lang w:eastAsia="ja-JP"/>
        </w:rPr>
        <w:t xml:space="preserve">. </w:t>
      </w:r>
      <w:r w:rsidRPr="00441CD0">
        <w:rPr>
          <w:lang w:eastAsia="zh-CN"/>
        </w:rPr>
        <w:t>It shall contain a QoS Enforcement Rule ID.</w:t>
      </w:r>
    </w:p>
    <w:p w14:paraId="3B5B2CE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26DB8D3" w14:textId="77777777" w:rsidTr="00BB0E1F">
        <w:trPr>
          <w:jc w:val="center"/>
        </w:trPr>
        <w:tc>
          <w:tcPr>
            <w:tcW w:w="151" w:type="dxa"/>
            <w:tcBorders>
              <w:top w:val="single" w:sz="6" w:space="0" w:color="auto"/>
              <w:left w:val="single" w:sz="6" w:space="0" w:color="auto"/>
              <w:bottom w:val="nil"/>
              <w:right w:val="nil"/>
            </w:tcBorders>
          </w:tcPr>
          <w:p w14:paraId="33D57D65" w14:textId="77777777" w:rsidR="00EE5860" w:rsidRPr="00441CD0" w:rsidRDefault="00EE5860" w:rsidP="00BB0E1F">
            <w:pPr>
              <w:pStyle w:val="TAC"/>
            </w:pPr>
          </w:p>
        </w:tc>
        <w:tc>
          <w:tcPr>
            <w:tcW w:w="1104" w:type="dxa"/>
            <w:tcBorders>
              <w:top w:val="single" w:sz="6" w:space="0" w:color="auto"/>
              <w:left w:val="nil"/>
              <w:bottom w:val="nil"/>
              <w:right w:val="nil"/>
            </w:tcBorders>
          </w:tcPr>
          <w:p w14:paraId="20385460"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09A1B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88CF3B2" w14:textId="77777777" w:rsidR="00EE5860" w:rsidRPr="00441CD0" w:rsidRDefault="00EE5860" w:rsidP="00BB0E1F">
            <w:pPr>
              <w:pStyle w:val="TAC"/>
            </w:pPr>
          </w:p>
        </w:tc>
      </w:tr>
      <w:tr w:rsidR="00EE5860" w:rsidRPr="00441CD0" w14:paraId="499A7668" w14:textId="77777777" w:rsidTr="00BB0E1F">
        <w:trPr>
          <w:jc w:val="center"/>
        </w:trPr>
        <w:tc>
          <w:tcPr>
            <w:tcW w:w="151" w:type="dxa"/>
            <w:tcBorders>
              <w:top w:val="nil"/>
              <w:left w:val="single" w:sz="6" w:space="0" w:color="auto"/>
              <w:bottom w:val="nil"/>
              <w:right w:val="nil"/>
            </w:tcBorders>
          </w:tcPr>
          <w:p w14:paraId="6658433A" w14:textId="77777777" w:rsidR="00EE5860" w:rsidRPr="00441CD0" w:rsidRDefault="00EE5860" w:rsidP="00BB0E1F">
            <w:pPr>
              <w:pStyle w:val="TAC"/>
            </w:pPr>
          </w:p>
        </w:tc>
        <w:tc>
          <w:tcPr>
            <w:tcW w:w="1104" w:type="dxa"/>
            <w:tcBorders>
              <w:top w:val="nil"/>
              <w:left w:val="nil"/>
              <w:bottom w:val="nil"/>
              <w:right w:val="nil"/>
            </w:tcBorders>
            <w:hideMark/>
          </w:tcPr>
          <w:p w14:paraId="6317FA5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9EB8F2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DFCA2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05BCF4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D2ABF3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F669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2F1A5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512D1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DFA120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935E6D" w14:textId="77777777" w:rsidR="00EE5860" w:rsidRPr="00441CD0" w:rsidRDefault="00EE5860" w:rsidP="00BB0E1F">
            <w:pPr>
              <w:pStyle w:val="TAC"/>
            </w:pPr>
          </w:p>
        </w:tc>
      </w:tr>
      <w:tr w:rsidR="00EE5860" w:rsidRPr="00441CD0" w14:paraId="507F23E5" w14:textId="77777777" w:rsidTr="00BB0E1F">
        <w:trPr>
          <w:jc w:val="center"/>
        </w:trPr>
        <w:tc>
          <w:tcPr>
            <w:tcW w:w="151" w:type="dxa"/>
            <w:tcBorders>
              <w:top w:val="nil"/>
              <w:left w:val="single" w:sz="6" w:space="0" w:color="auto"/>
              <w:bottom w:val="nil"/>
              <w:right w:val="nil"/>
            </w:tcBorders>
          </w:tcPr>
          <w:p w14:paraId="45BD42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8AE3194"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DB0A9E6" w14:textId="77777777" w:rsidR="00EE5860" w:rsidRPr="00441CD0" w:rsidRDefault="00EE5860" w:rsidP="00BB0E1F">
            <w:pPr>
              <w:pStyle w:val="TAC"/>
            </w:pPr>
            <w:r w:rsidRPr="00441CD0">
              <w:t xml:space="preserve">Type = </w:t>
            </w:r>
            <w:r w:rsidRPr="00441CD0">
              <w:rPr>
                <w:lang w:val="sv-SE"/>
              </w:rPr>
              <w:t>109</w:t>
            </w:r>
            <w:r w:rsidRPr="00441CD0">
              <w:t xml:space="preserve"> (decimal)</w:t>
            </w:r>
          </w:p>
        </w:tc>
        <w:tc>
          <w:tcPr>
            <w:tcW w:w="588" w:type="dxa"/>
            <w:tcBorders>
              <w:top w:val="nil"/>
              <w:left w:val="single" w:sz="4" w:space="0" w:color="auto"/>
              <w:bottom w:val="nil"/>
              <w:right w:val="single" w:sz="6" w:space="0" w:color="auto"/>
            </w:tcBorders>
          </w:tcPr>
          <w:p w14:paraId="1D7299B3" w14:textId="77777777" w:rsidR="00EE5860" w:rsidRPr="00441CD0" w:rsidRDefault="00EE5860" w:rsidP="00BB0E1F">
            <w:pPr>
              <w:pStyle w:val="TAC"/>
            </w:pPr>
          </w:p>
        </w:tc>
      </w:tr>
      <w:tr w:rsidR="00EE5860" w:rsidRPr="00441CD0" w14:paraId="5AA66CF3" w14:textId="77777777" w:rsidTr="00BB0E1F">
        <w:trPr>
          <w:jc w:val="center"/>
        </w:trPr>
        <w:tc>
          <w:tcPr>
            <w:tcW w:w="151" w:type="dxa"/>
            <w:tcBorders>
              <w:top w:val="nil"/>
              <w:left w:val="single" w:sz="6" w:space="0" w:color="auto"/>
              <w:bottom w:val="nil"/>
              <w:right w:val="nil"/>
            </w:tcBorders>
          </w:tcPr>
          <w:p w14:paraId="3890E70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9FCB5E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EDBA3D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B28E358" w14:textId="77777777" w:rsidR="00EE5860" w:rsidRPr="00441CD0" w:rsidRDefault="00EE5860" w:rsidP="00BB0E1F">
            <w:pPr>
              <w:pStyle w:val="TAC"/>
            </w:pPr>
          </w:p>
        </w:tc>
      </w:tr>
      <w:tr w:rsidR="00EE5860" w:rsidRPr="00441CD0" w14:paraId="39F2D64E" w14:textId="77777777" w:rsidTr="00BB0E1F">
        <w:trPr>
          <w:jc w:val="center"/>
        </w:trPr>
        <w:tc>
          <w:tcPr>
            <w:tcW w:w="151" w:type="dxa"/>
            <w:tcBorders>
              <w:top w:val="nil"/>
              <w:left w:val="single" w:sz="6" w:space="0" w:color="auto"/>
              <w:bottom w:val="nil"/>
              <w:right w:val="nil"/>
            </w:tcBorders>
          </w:tcPr>
          <w:p w14:paraId="3DAE992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35E55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24AD71E9" w14:textId="77777777" w:rsidR="00EE5860" w:rsidRPr="00441CD0" w:rsidRDefault="00EE5860" w:rsidP="00BB0E1F">
            <w:pPr>
              <w:pStyle w:val="TAC"/>
              <w:rPr>
                <w:lang w:eastAsia="zh-CN"/>
              </w:rPr>
            </w:pPr>
            <w:r w:rsidRPr="00441CD0">
              <w:rPr>
                <w:lang w:eastAsia="zh-CN"/>
              </w:rPr>
              <w:t>QER ID value</w:t>
            </w:r>
          </w:p>
        </w:tc>
        <w:tc>
          <w:tcPr>
            <w:tcW w:w="588" w:type="dxa"/>
            <w:tcBorders>
              <w:top w:val="nil"/>
              <w:left w:val="single" w:sz="4" w:space="0" w:color="auto"/>
              <w:bottom w:val="nil"/>
              <w:right w:val="single" w:sz="6" w:space="0" w:color="auto"/>
            </w:tcBorders>
          </w:tcPr>
          <w:p w14:paraId="2CF7CFFD" w14:textId="77777777" w:rsidR="00EE5860" w:rsidRPr="00441CD0" w:rsidRDefault="00EE5860" w:rsidP="00BB0E1F">
            <w:pPr>
              <w:pStyle w:val="TAC"/>
            </w:pPr>
          </w:p>
        </w:tc>
      </w:tr>
      <w:tr w:rsidR="00EE5860" w:rsidRPr="00441CD0" w14:paraId="72083A43" w14:textId="77777777" w:rsidTr="00BB0E1F">
        <w:trPr>
          <w:jc w:val="center"/>
        </w:trPr>
        <w:tc>
          <w:tcPr>
            <w:tcW w:w="151" w:type="dxa"/>
            <w:tcBorders>
              <w:top w:val="nil"/>
              <w:left w:val="single" w:sz="6" w:space="0" w:color="auto"/>
              <w:bottom w:val="single" w:sz="4" w:space="0" w:color="auto"/>
              <w:right w:val="nil"/>
            </w:tcBorders>
          </w:tcPr>
          <w:p w14:paraId="34144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EAEEF8"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14DE65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2EABAAC" w14:textId="77777777" w:rsidR="00EE5860" w:rsidRPr="00441CD0" w:rsidRDefault="00EE5860" w:rsidP="00BB0E1F">
            <w:pPr>
              <w:pStyle w:val="TAC"/>
              <w:rPr>
                <w:lang w:val="x-none"/>
              </w:rPr>
            </w:pPr>
          </w:p>
        </w:tc>
      </w:tr>
    </w:tbl>
    <w:p w14:paraId="40B01E1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75</w:t>
      </w:r>
      <w:r w:rsidRPr="00441CD0">
        <w:rPr>
          <w:lang w:eastAsia="zh-CN"/>
        </w:rPr>
        <w:t>-</w:t>
      </w:r>
      <w:r w:rsidRPr="00441CD0">
        <w:rPr>
          <w:lang w:eastAsia="ja-JP"/>
        </w:rPr>
        <w:t>1</w:t>
      </w:r>
      <w:r w:rsidRPr="00441CD0">
        <w:t xml:space="preserve">: </w:t>
      </w:r>
      <w:r w:rsidRPr="00441CD0">
        <w:rPr>
          <w:lang w:eastAsia="ja-JP"/>
        </w:rPr>
        <w:t>QER ID</w:t>
      </w:r>
    </w:p>
    <w:p w14:paraId="3F802F74" w14:textId="77777777" w:rsidR="00EE5860" w:rsidRPr="00441CD0" w:rsidRDefault="00EE5860" w:rsidP="00EE5860">
      <w:r w:rsidRPr="00441CD0">
        <w:t>The QER ID value shall be encoded as an Unsigned32 binary integer value.</w:t>
      </w:r>
    </w:p>
    <w:p w14:paraId="33A944B7" w14:textId="77777777" w:rsidR="00EE5860" w:rsidRPr="00441CD0" w:rsidRDefault="00EE5860" w:rsidP="00EE5860">
      <w:r w:rsidRPr="00441CD0">
        <w:t>The bit 8 of octet 5 is used to indicate if the Rule ID is dynamically allocated by the CP function or predefined in the UP function. If set to "0", it indicates that the Rule is dynamically provisioned by the CP Function. If set to "1", it indicates that the Rule is predefined in the UP Function.</w:t>
      </w:r>
    </w:p>
    <w:p w14:paraId="7FBDF692" w14:textId="77777777" w:rsidR="00EE5860" w:rsidRPr="00441CD0" w:rsidRDefault="00EE5860" w:rsidP="00EE5860">
      <w:pPr>
        <w:pStyle w:val="Heading3"/>
      </w:pPr>
      <w:bookmarkStart w:id="6031" w:name="_Toc19717421"/>
      <w:bookmarkStart w:id="6032" w:name="_Toc27490922"/>
      <w:bookmarkStart w:id="6033" w:name="_Toc27557215"/>
      <w:bookmarkStart w:id="6034" w:name="_Toc27724132"/>
      <w:bookmarkStart w:id="6035" w:name="_Toc36031206"/>
      <w:bookmarkStart w:id="6036" w:name="_Toc36043126"/>
      <w:bookmarkStart w:id="6037" w:name="_Toc36814451"/>
      <w:bookmarkStart w:id="6038" w:name="_Toc44689309"/>
      <w:bookmarkStart w:id="6039" w:name="_Toc44924063"/>
      <w:bookmarkStart w:id="6040" w:name="_Toc51861033"/>
      <w:bookmarkStart w:id="6041" w:name="_Toc57930804"/>
      <w:bookmarkStart w:id="6042" w:name="_Toc57931434"/>
      <w:bookmarkStart w:id="6043" w:name="_Toc160974560"/>
      <w:r w:rsidRPr="00441CD0">
        <w:t>8.</w:t>
      </w:r>
      <w:r w:rsidRPr="00441CD0">
        <w:rPr>
          <w:lang w:val="en-US"/>
        </w:rPr>
        <w:t>2.76</w:t>
      </w:r>
      <w:r w:rsidRPr="00441CD0">
        <w:tab/>
        <w:t>OCI Flags</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35A933EE" w14:textId="77777777" w:rsidR="00EE5860" w:rsidRPr="00441CD0" w:rsidRDefault="00EE5860" w:rsidP="00EE5860">
      <w:pPr>
        <w:rPr>
          <w:lang w:eastAsia="ja-JP"/>
        </w:rPr>
      </w:pPr>
      <w:r w:rsidRPr="00441CD0">
        <w:t xml:space="preserve">The OCI Flags IE shall contain the flags for overload control related information.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8.2.76-1</w:t>
      </w:r>
      <w:r w:rsidRPr="00441CD0">
        <w:rPr>
          <w:lang w:eastAsia="ja-JP"/>
        </w:rPr>
        <w:t>.</w:t>
      </w:r>
    </w:p>
    <w:p w14:paraId="3739F2B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6B53E0E" w14:textId="77777777" w:rsidTr="00BB0E1F">
        <w:trPr>
          <w:jc w:val="center"/>
        </w:trPr>
        <w:tc>
          <w:tcPr>
            <w:tcW w:w="151" w:type="dxa"/>
            <w:tcBorders>
              <w:top w:val="single" w:sz="6" w:space="0" w:color="auto"/>
              <w:left w:val="single" w:sz="6" w:space="0" w:color="auto"/>
              <w:bottom w:val="nil"/>
              <w:right w:val="nil"/>
            </w:tcBorders>
          </w:tcPr>
          <w:p w14:paraId="45218510" w14:textId="77777777" w:rsidR="00EE5860" w:rsidRPr="00441CD0" w:rsidRDefault="00EE5860" w:rsidP="00BB0E1F">
            <w:pPr>
              <w:pStyle w:val="TAC"/>
            </w:pPr>
          </w:p>
        </w:tc>
        <w:tc>
          <w:tcPr>
            <w:tcW w:w="1104" w:type="dxa"/>
            <w:tcBorders>
              <w:top w:val="single" w:sz="6" w:space="0" w:color="auto"/>
              <w:left w:val="nil"/>
              <w:bottom w:val="nil"/>
              <w:right w:val="nil"/>
            </w:tcBorders>
          </w:tcPr>
          <w:p w14:paraId="31FA993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5D3D99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B4F9287" w14:textId="77777777" w:rsidR="00EE5860" w:rsidRPr="00441CD0" w:rsidRDefault="00EE5860" w:rsidP="00BB0E1F">
            <w:pPr>
              <w:pStyle w:val="TAC"/>
            </w:pPr>
          </w:p>
        </w:tc>
      </w:tr>
      <w:tr w:rsidR="00EE5860" w:rsidRPr="00441CD0" w14:paraId="5BB350DC" w14:textId="77777777" w:rsidTr="00BB0E1F">
        <w:trPr>
          <w:jc w:val="center"/>
        </w:trPr>
        <w:tc>
          <w:tcPr>
            <w:tcW w:w="151" w:type="dxa"/>
            <w:tcBorders>
              <w:top w:val="nil"/>
              <w:left w:val="single" w:sz="6" w:space="0" w:color="auto"/>
              <w:bottom w:val="nil"/>
              <w:right w:val="nil"/>
            </w:tcBorders>
          </w:tcPr>
          <w:p w14:paraId="421A5FF9" w14:textId="77777777" w:rsidR="00EE5860" w:rsidRPr="00441CD0" w:rsidRDefault="00EE5860" w:rsidP="00BB0E1F">
            <w:pPr>
              <w:pStyle w:val="TAC"/>
            </w:pPr>
          </w:p>
        </w:tc>
        <w:tc>
          <w:tcPr>
            <w:tcW w:w="1104" w:type="dxa"/>
            <w:tcBorders>
              <w:top w:val="nil"/>
              <w:left w:val="nil"/>
              <w:bottom w:val="nil"/>
              <w:right w:val="nil"/>
            </w:tcBorders>
            <w:hideMark/>
          </w:tcPr>
          <w:p w14:paraId="08E0B8D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1FBA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C3D6CB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B803D4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BCEC9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7CC740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98C2C5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18D48B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42A6E4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AD5EB5E" w14:textId="77777777" w:rsidR="00EE5860" w:rsidRPr="00441CD0" w:rsidRDefault="00EE5860" w:rsidP="00BB0E1F">
            <w:pPr>
              <w:pStyle w:val="TAC"/>
            </w:pPr>
          </w:p>
        </w:tc>
      </w:tr>
      <w:tr w:rsidR="00EE5860" w:rsidRPr="00441CD0" w14:paraId="6F5069E3" w14:textId="77777777" w:rsidTr="00BB0E1F">
        <w:trPr>
          <w:jc w:val="center"/>
        </w:trPr>
        <w:tc>
          <w:tcPr>
            <w:tcW w:w="151" w:type="dxa"/>
            <w:tcBorders>
              <w:top w:val="nil"/>
              <w:left w:val="single" w:sz="6" w:space="0" w:color="auto"/>
              <w:bottom w:val="nil"/>
              <w:right w:val="nil"/>
            </w:tcBorders>
          </w:tcPr>
          <w:p w14:paraId="0931EE5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1B1C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F5E439B" w14:textId="77777777" w:rsidR="00EE5860" w:rsidRPr="00441CD0" w:rsidRDefault="00EE5860" w:rsidP="00BB0E1F">
            <w:pPr>
              <w:pStyle w:val="TAC"/>
            </w:pPr>
            <w:r w:rsidRPr="00441CD0">
              <w:t xml:space="preserve">Type = </w:t>
            </w:r>
            <w:r w:rsidRPr="00441CD0">
              <w:rPr>
                <w:lang w:val="sv-SE"/>
              </w:rPr>
              <w:t>110</w:t>
            </w:r>
            <w:r w:rsidRPr="00441CD0">
              <w:t xml:space="preserve"> (decimal)</w:t>
            </w:r>
          </w:p>
        </w:tc>
        <w:tc>
          <w:tcPr>
            <w:tcW w:w="588" w:type="dxa"/>
            <w:tcBorders>
              <w:top w:val="nil"/>
              <w:left w:val="single" w:sz="4" w:space="0" w:color="auto"/>
              <w:bottom w:val="nil"/>
              <w:right w:val="single" w:sz="6" w:space="0" w:color="auto"/>
            </w:tcBorders>
          </w:tcPr>
          <w:p w14:paraId="5E549E79" w14:textId="77777777" w:rsidR="00EE5860" w:rsidRPr="00441CD0" w:rsidRDefault="00EE5860" w:rsidP="00BB0E1F">
            <w:pPr>
              <w:pStyle w:val="TAC"/>
            </w:pPr>
          </w:p>
        </w:tc>
      </w:tr>
      <w:tr w:rsidR="00EE5860" w:rsidRPr="00441CD0" w14:paraId="3743930F" w14:textId="77777777" w:rsidTr="00BB0E1F">
        <w:trPr>
          <w:jc w:val="center"/>
        </w:trPr>
        <w:tc>
          <w:tcPr>
            <w:tcW w:w="151" w:type="dxa"/>
            <w:tcBorders>
              <w:top w:val="nil"/>
              <w:left w:val="single" w:sz="6" w:space="0" w:color="auto"/>
              <w:bottom w:val="nil"/>
              <w:right w:val="nil"/>
            </w:tcBorders>
          </w:tcPr>
          <w:p w14:paraId="7AFB12D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0D9E64"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E821A4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037C9C0" w14:textId="77777777" w:rsidR="00EE5860" w:rsidRPr="00441CD0" w:rsidRDefault="00EE5860" w:rsidP="00BB0E1F">
            <w:pPr>
              <w:pStyle w:val="TAC"/>
            </w:pPr>
          </w:p>
        </w:tc>
      </w:tr>
      <w:tr w:rsidR="00EE5860" w:rsidRPr="00441CD0" w14:paraId="5CA706CB" w14:textId="77777777" w:rsidTr="00BB0E1F">
        <w:trPr>
          <w:jc w:val="center"/>
        </w:trPr>
        <w:tc>
          <w:tcPr>
            <w:tcW w:w="151" w:type="dxa"/>
            <w:tcBorders>
              <w:top w:val="nil"/>
              <w:left w:val="single" w:sz="6" w:space="0" w:color="auto"/>
              <w:bottom w:val="nil"/>
              <w:right w:val="nil"/>
            </w:tcBorders>
          </w:tcPr>
          <w:p w14:paraId="366D6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C078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7BC91B1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D2192A1" w14:textId="77777777" w:rsidR="00EE5860" w:rsidRPr="00441CD0" w:rsidRDefault="00EE5860" w:rsidP="00BB0E1F">
            <w:pPr>
              <w:pStyle w:val="TAC"/>
              <w:rPr>
                <w:lang w:eastAsia="zh-CN"/>
              </w:rPr>
            </w:pPr>
            <w:r w:rsidRPr="00441CD0">
              <w:rPr>
                <w:lang w:eastAsia="zh-CN"/>
              </w:rPr>
              <w:t>AOCI</w:t>
            </w:r>
          </w:p>
        </w:tc>
        <w:tc>
          <w:tcPr>
            <w:tcW w:w="588" w:type="dxa"/>
            <w:tcBorders>
              <w:top w:val="nil"/>
              <w:left w:val="single" w:sz="4" w:space="0" w:color="auto"/>
              <w:bottom w:val="nil"/>
              <w:right w:val="single" w:sz="6" w:space="0" w:color="auto"/>
            </w:tcBorders>
          </w:tcPr>
          <w:p w14:paraId="3C0310C4" w14:textId="77777777" w:rsidR="00EE5860" w:rsidRPr="00441CD0" w:rsidRDefault="00EE5860" w:rsidP="00BB0E1F">
            <w:pPr>
              <w:pStyle w:val="TAC"/>
            </w:pPr>
          </w:p>
        </w:tc>
      </w:tr>
      <w:tr w:rsidR="00EE5860" w:rsidRPr="00441CD0" w14:paraId="432750BD" w14:textId="77777777" w:rsidTr="00BB0E1F">
        <w:trPr>
          <w:jc w:val="center"/>
        </w:trPr>
        <w:tc>
          <w:tcPr>
            <w:tcW w:w="151" w:type="dxa"/>
            <w:tcBorders>
              <w:top w:val="nil"/>
              <w:left w:val="single" w:sz="6" w:space="0" w:color="auto"/>
              <w:bottom w:val="single" w:sz="4" w:space="0" w:color="auto"/>
              <w:right w:val="nil"/>
            </w:tcBorders>
          </w:tcPr>
          <w:p w14:paraId="0EBC80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09C5CCA"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9A09AB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15CE0C2" w14:textId="77777777" w:rsidR="00EE5860" w:rsidRPr="00441CD0" w:rsidRDefault="00EE5860" w:rsidP="00BB0E1F">
            <w:pPr>
              <w:pStyle w:val="TAC"/>
              <w:rPr>
                <w:lang w:val="x-none"/>
              </w:rPr>
            </w:pPr>
          </w:p>
        </w:tc>
      </w:tr>
    </w:tbl>
    <w:p w14:paraId="565129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76</w:t>
      </w:r>
      <w:r w:rsidRPr="00441CD0">
        <w:rPr>
          <w:lang w:eastAsia="zh-CN"/>
        </w:rPr>
        <w:t>-</w:t>
      </w:r>
      <w:r w:rsidRPr="00441CD0">
        <w:rPr>
          <w:lang w:eastAsia="ja-JP"/>
        </w:rPr>
        <w:t>1</w:t>
      </w:r>
      <w:r w:rsidRPr="00441CD0">
        <w:t>: OCI Flags</w:t>
      </w:r>
    </w:p>
    <w:p w14:paraId="02B0AD06" w14:textId="77777777" w:rsidR="00EE5860" w:rsidRPr="00441CD0" w:rsidRDefault="00EE5860" w:rsidP="00EE5860">
      <w:r w:rsidRPr="00441CD0">
        <w:t>The following flags are coded within Octet 5:</w:t>
      </w:r>
    </w:p>
    <w:p w14:paraId="4EEA7D25" w14:textId="77777777" w:rsidR="00EE5860" w:rsidRPr="00441CD0" w:rsidRDefault="00EE5860" w:rsidP="00EE5860">
      <w:pPr>
        <w:pStyle w:val="B1"/>
      </w:pPr>
      <w:r w:rsidRPr="00441CD0">
        <w:t>-</w:t>
      </w:r>
      <w:r w:rsidRPr="00441CD0">
        <w:tab/>
        <w:t xml:space="preserve">Bit 1 – </w:t>
      </w:r>
      <w:r w:rsidRPr="00441CD0">
        <w:rPr>
          <w:noProof/>
        </w:rPr>
        <w:t>AOCI: Associate OCI with Node ID: The UP function shall set this flag to "1" if it has included the "Overload Control Information" and if this information is to be associated with the Node ID (i.e. FQDN or the IP address used during the UP function selection) of the serving UP function. This flag shall be set to "1" by the UP function, if the "Overload Control Information" is included in the PFCP Session Establishment Response and the Cause IE is set to a rejection cause value.</w:t>
      </w:r>
    </w:p>
    <w:p w14:paraId="14CFD69A" w14:textId="77777777" w:rsidR="00EE5860" w:rsidRPr="00441CD0" w:rsidRDefault="00EE5860" w:rsidP="00EE5860">
      <w:pPr>
        <w:pStyle w:val="B1"/>
        <w:rPr>
          <w:noProof/>
        </w:rPr>
      </w:pPr>
      <w:r w:rsidRPr="00441CD0">
        <w:t>-</w:t>
      </w:r>
      <w:r w:rsidRPr="00441CD0">
        <w:tab/>
      </w:r>
      <w:r w:rsidRPr="00441CD0">
        <w:rPr>
          <w:noProof/>
        </w:rPr>
        <w:t>Bit 2 to 8: Spare, for future use and set to "0".</w:t>
      </w:r>
    </w:p>
    <w:p w14:paraId="04689A7B" w14:textId="77777777" w:rsidR="00EE5860" w:rsidRPr="00441CD0" w:rsidRDefault="00EE5860" w:rsidP="00EE5860">
      <w:pPr>
        <w:pStyle w:val="Heading3"/>
      </w:pPr>
      <w:bookmarkStart w:id="6044" w:name="_Toc19717422"/>
      <w:bookmarkStart w:id="6045" w:name="_Toc27490923"/>
      <w:bookmarkStart w:id="6046" w:name="_Toc27557216"/>
      <w:bookmarkStart w:id="6047" w:name="_Toc27724133"/>
      <w:bookmarkStart w:id="6048" w:name="_Toc36031207"/>
      <w:bookmarkStart w:id="6049" w:name="_Toc36043127"/>
      <w:bookmarkStart w:id="6050" w:name="_Toc36814452"/>
      <w:bookmarkStart w:id="6051" w:name="_Toc44689310"/>
      <w:bookmarkStart w:id="6052" w:name="_Toc44924064"/>
      <w:bookmarkStart w:id="6053" w:name="_Toc51861034"/>
      <w:bookmarkStart w:id="6054" w:name="_Toc57930805"/>
      <w:bookmarkStart w:id="6055" w:name="_Toc57931435"/>
      <w:bookmarkStart w:id="6056" w:name="_Toc160974561"/>
      <w:r w:rsidRPr="00441CD0">
        <w:t>8.</w:t>
      </w:r>
      <w:r w:rsidRPr="00441CD0">
        <w:rPr>
          <w:lang w:val="en-US"/>
        </w:rPr>
        <w:t>2.77</w:t>
      </w:r>
      <w:r w:rsidRPr="00441CD0">
        <w:tab/>
        <w:t>PFCP Association Release Request</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p>
    <w:p w14:paraId="3BFB0D91" w14:textId="77777777" w:rsidR="00EE5860" w:rsidRPr="00441CD0" w:rsidRDefault="00EE5860" w:rsidP="00EE5860">
      <w:pPr>
        <w:rPr>
          <w:lang w:eastAsia="ja-JP"/>
        </w:rPr>
      </w:pPr>
      <w:r w:rsidRPr="00441CD0">
        <w:t xml:space="preserve">The PFCP Association Release Request IE shall </w:t>
      </w:r>
      <w:r w:rsidRPr="00441CD0">
        <w:rPr>
          <w:rFonts w:eastAsia="Batang"/>
          <w:lang w:eastAsia="ko-KR"/>
        </w:rPr>
        <w:t xml:space="preserve">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8.2.77-1</w:t>
      </w:r>
      <w:r w:rsidRPr="00441CD0">
        <w:rPr>
          <w:lang w:eastAsia="ja-JP"/>
        </w:rPr>
        <w:t>.</w:t>
      </w:r>
    </w:p>
    <w:p w14:paraId="294445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DE442A8" w14:textId="77777777" w:rsidTr="00BB0E1F">
        <w:trPr>
          <w:jc w:val="center"/>
        </w:trPr>
        <w:tc>
          <w:tcPr>
            <w:tcW w:w="151" w:type="dxa"/>
            <w:tcBorders>
              <w:top w:val="single" w:sz="6" w:space="0" w:color="auto"/>
              <w:left w:val="single" w:sz="6" w:space="0" w:color="auto"/>
              <w:bottom w:val="nil"/>
              <w:right w:val="nil"/>
            </w:tcBorders>
          </w:tcPr>
          <w:p w14:paraId="3B3C3F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164169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7C23AB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52BB33" w14:textId="77777777" w:rsidR="00EE5860" w:rsidRPr="00441CD0" w:rsidRDefault="00EE5860" w:rsidP="00BB0E1F">
            <w:pPr>
              <w:pStyle w:val="TAC"/>
            </w:pPr>
          </w:p>
        </w:tc>
      </w:tr>
      <w:tr w:rsidR="00EE5860" w:rsidRPr="00441CD0" w14:paraId="09A29660" w14:textId="77777777" w:rsidTr="00BB0E1F">
        <w:trPr>
          <w:jc w:val="center"/>
        </w:trPr>
        <w:tc>
          <w:tcPr>
            <w:tcW w:w="151" w:type="dxa"/>
            <w:tcBorders>
              <w:top w:val="nil"/>
              <w:left w:val="single" w:sz="6" w:space="0" w:color="auto"/>
              <w:bottom w:val="nil"/>
              <w:right w:val="nil"/>
            </w:tcBorders>
          </w:tcPr>
          <w:p w14:paraId="18DE0A8A" w14:textId="77777777" w:rsidR="00EE5860" w:rsidRPr="00441CD0" w:rsidRDefault="00EE5860" w:rsidP="00BB0E1F">
            <w:pPr>
              <w:pStyle w:val="TAC"/>
            </w:pPr>
          </w:p>
        </w:tc>
        <w:tc>
          <w:tcPr>
            <w:tcW w:w="1104" w:type="dxa"/>
            <w:tcBorders>
              <w:top w:val="nil"/>
              <w:left w:val="nil"/>
              <w:bottom w:val="nil"/>
              <w:right w:val="nil"/>
            </w:tcBorders>
            <w:hideMark/>
          </w:tcPr>
          <w:p w14:paraId="1947177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75C0712"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0882B6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2F5336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0F5D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CA42A2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F1308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FE0A3DB"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FAF4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183D582" w14:textId="77777777" w:rsidR="00EE5860" w:rsidRPr="00441CD0" w:rsidRDefault="00EE5860" w:rsidP="00BB0E1F">
            <w:pPr>
              <w:pStyle w:val="TAC"/>
            </w:pPr>
          </w:p>
        </w:tc>
      </w:tr>
      <w:tr w:rsidR="00EE5860" w:rsidRPr="00441CD0" w14:paraId="364B5131" w14:textId="77777777" w:rsidTr="00BB0E1F">
        <w:trPr>
          <w:jc w:val="center"/>
        </w:trPr>
        <w:tc>
          <w:tcPr>
            <w:tcW w:w="151" w:type="dxa"/>
            <w:tcBorders>
              <w:top w:val="nil"/>
              <w:left w:val="single" w:sz="6" w:space="0" w:color="auto"/>
              <w:bottom w:val="nil"/>
              <w:right w:val="nil"/>
            </w:tcBorders>
          </w:tcPr>
          <w:p w14:paraId="3D6F92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561578"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D828C2A" w14:textId="77777777" w:rsidR="00EE5860" w:rsidRPr="00441CD0" w:rsidRDefault="00EE5860" w:rsidP="00BB0E1F">
            <w:pPr>
              <w:pStyle w:val="TAC"/>
            </w:pPr>
            <w:r w:rsidRPr="00441CD0">
              <w:t xml:space="preserve">Type = </w:t>
            </w:r>
            <w:r w:rsidRPr="00441CD0">
              <w:rPr>
                <w:lang w:val="sv-SE"/>
              </w:rPr>
              <w:t>111</w:t>
            </w:r>
            <w:r w:rsidRPr="00441CD0">
              <w:t xml:space="preserve"> (decimal)</w:t>
            </w:r>
          </w:p>
        </w:tc>
        <w:tc>
          <w:tcPr>
            <w:tcW w:w="588" w:type="dxa"/>
            <w:tcBorders>
              <w:top w:val="nil"/>
              <w:left w:val="single" w:sz="4" w:space="0" w:color="auto"/>
              <w:bottom w:val="nil"/>
              <w:right w:val="single" w:sz="6" w:space="0" w:color="auto"/>
            </w:tcBorders>
          </w:tcPr>
          <w:p w14:paraId="6447EC91" w14:textId="77777777" w:rsidR="00EE5860" w:rsidRPr="00441CD0" w:rsidRDefault="00EE5860" w:rsidP="00BB0E1F">
            <w:pPr>
              <w:pStyle w:val="TAC"/>
            </w:pPr>
          </w:p>
        </w:tc>
      </w:tr>
      <w:tr w:rsidR="00EE5860" w:rsidRPr="00441CD0" w14:paraId="3CF941AA" w14:textId="77777777" w:rsidTr="00BB0E1F">
        <w:trPr>
          <w:jc w:val="center"/>
        </w:trPr>
        <w:tc>
          <w:tcPr>
            <w:tcW w:w="151" w:type="dxa"/>
            <w:tcBorders>
              <w:top w:val="nil"/>
              <w:left w:val="single" w:sz="6" w:space="0" w:color="auto"/>
              <w:bottom w:val="nil"/>
              <w:right w:val="nil"/>
            </w:tcBorders>
          </w:tcPr>
          <w:p w14:paraId="027688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5DF18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707C00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5DCFCA" w14:textId="77777777" w:rsidR="00EE5860" w:rsidRPr="00441CD0" w:rsidRDefault="00EE5860" w:rsidP="00BB0E1F">
            <w:pPr>
              <w:pStyle w:val="TAC"/>
            </w:pPr>
          </w:p>
        </w:tc>
      </w:tr>
      <w:tr w:rsidR="00EE5860" w:rsidRPr="00441CD0" w14:paraId="3BBB3B14" w14:textId="77777777" w:rsidTr="00BB0E1F">
        <w:trPr>
          <w:jc w:val="center"/>
        </w:trPr>
        <w:tc>
          <w:tcPr>
            <w:tcW w:w="151" w:type="dxa"/>
            <w:tcBorders>
              <w:top w:val="nil"/>
              <w:left w:val="single" w:sz="6" w:space="0" w:color="auto"/>
              <w:bottom w:val="nil"/>
              <w:right w:val="nil"/>
            </w:tcBorders>
          </w:tcPr>
          <w:p w14:paraId="4158E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07C6C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76221E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ABB71B0" w14:textId="77777777" w:rsidR="00EE5860" w:rsidRPr="00441CD0" w:rsidRDefault="00EE5860" w:rsidP="00BB0E1F">
            <w:pPr>
              <w:pStyle w:val="TAC"/>
              <w:rPr>
                <w:lang w:eastAsia="zh-CN"/>
              </w:rPr>
            </w:pPr>
            <w:r w:rsidRPr="00441CD0">
              <w:rPr>
                <w:lang w:eastAsia="zh-CN"/>
              </w:rPr>
              <w:t>URSS</w:t>
            </w:r>
          </w:p>
        </w:tc>
        <w:tc>
          <w:tcPr>
            <w:tcW w:w="589" w:type="dxa"/>
            <w:tcBorders>
              <w:top w:val="single" w:sz="4" w:space="0" w:color="auto"/>
              <w:left w:val="single" w:sz="4" w:space="0" w:color="auto"/>
              <w:bottom w:val="single" w:sz="4" w:space="0" w:color="auto"/>
              <w:right w:val="single" w:sz="4" w:space="0" w:color="auto"/>
            </w:tcBorders>
            <w:hideMark/>
          </w:tcPr>
          <w:p w14:paraId="44052D73" w14:textId="77777777" w:rsidR="00EE5860" w:rsidRPr="00441CD0" w:rsidRDefault="00EE5860" w:rsidP="00BB0E1F">
            <w:pPr>
              <w:pStyle w:val="TAC"/>
              <w:rPr>
                <w:lang w:eastAsia="zh-CN"/>
              </w:rPr>
            </w:pPr>
            <w:r w:rsidRPr="00441CD0">
              <w:rPr>
                <w:lang w:eastAsia="zh-CN"/>
              </w:rPr>
              <w:t>SARR</w:t>
            </w:r>
          </w:p>
        </w:tc>
        <w:tc>
          <w:tcPr>
            <w:tcW w:w="588" w:type="dxa"/>
            <w:tcBorders>
              <w:top w:val="nil"/>
              <w:left w:val="single" w:sz="4" w:space="0" w:color="auto"/>
              <w:bottom w:val="nil"/>
              <w:right w:val="single" w:sz="6" w:space="0" w:color="auto"/>
            </w:tcBorders>
          </w:tcPr>
          <w:p w14:paraId="15AD7DAE" w14:textId="77777777" w:rsidR="00EE5860" w:rsidRPr="00441CD0" w:rsidRDefault="00EE5860" w:rsidP="00BB0E1F">
            <w:pPr>
              <w:pStyle w:val="TAC"/>
            </w:pPr>
          </w:p>
        </w:tc>
      </w:tr>
      <w:tr w:rsidR="00EE5860" w:rsidRPr="00441CD0" w14:paraId="370414B9" w14:textId="77777777" w:rsidTr="00BB0E1F">
        <w:trPr>
          <w:jc w:val="center"/>
        </w:trPr>
        <w:tc>
          <w:tcPr>
            <w:tcW w:w="151" w:type="dxa"/>
            <w:tcBorders>
              <w:top w:val="nil"/>
              <w:left w:val="single" w:sz="6" w:space="0" w:color="auto"/>
              <w:bottom w:val="single" w:sz="4" w:space="0" w:color="auto"/>
              <w:right w:val="nil"/>
            </w:tcBorders>
          </w:tcPr>
          <w:p w14:paraId="18D630F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C20CD71"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17648D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D5ED78" w14:textId="77777777" w:rsidR="00EE5860" w:rsidRPr="00441CD0" w:rsidRDefault="00EE5860" w:rsidP="00BB0E1F">
            <w:pPr>
              <w:pStyle w:val="TAC"/>
              <w:rPr>
                <w:lang w:val="x-none"/>
              </w:rPr>
            </w:pPr>
          </w:p>
        </w:tc>
      </w:tr>
    </w:tbl>
    <w:p w14:paraId="329BC81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2.77</w:t>
      </w:r>
      <w:r w:rsidRPr="00441CD0">
        <w:rPr>
          <w:lang w:eastAsia="zh-CN"/>
        </w:rPr>
        <w:t>-</w:t>
      </w:r>
      <w:r w:rsidRPr="00441CD0">
        <w:rPr>
          <w:lang w:eastAsia="ja-JP"/>
        </w:rPr>
        <w:t>1</w:t>
      </w:r>
      <w:r w:rsidRPr="00441CD0">
        <w:t>: PFCP Association Release Request</w:t>
      </w:r>
    </w:p>
    <w:p w14:paraId="1D56D2E6" w14:textId="77777777" w:rsidR="00EE5860" w:rsidRPr="00441CD0" w:rsidRDefault="00EE5860" w:rsidP="00EE5860">
      <w:r w:rsidRPr="00441CD0">
        <w:t>The following flags are coded within Octet 5:</w:t>
      </w:r>
    </w:p>
    <w:p w14:paraId="26E5872A" w14:textId="77777777" w:rsidR="00EE5860" w:rsidRPr="00441CD0" w:rsidRDefault="00EE5860" w:rsidP="00EE5860">
      <w:pPr>
        <w:pStyle w:val="B1"/>
      </w:pPr>
      <w:r w:rsidRPr="00441CD0">
        <w:t>-</w:t>
      </w:r>
      <w:r w:rsidRPr="00441CD0">
        <w:tab/>
        <w:t>Bit 1 – SARR (PFCP Association Release Request): If this bit is set to "1", then the UP function requests the release of the PFCP association.</w:t>
      </w:r>
    </w:p>
    <w:p w14:paraId="4E7F2648" w14:textId="77777777" w:rsidR="00EE5860" w:rsidRPr="00441CD0" w:rsidRDefault="00EE5860" w:rsidP="00EE5860">
      <w:pPr>
        <w:pStyle w:val="B1"/>
      </w:pPr>
      <w:r w:rsidRPr="00441CD0">
        <w:t>-</w:t>
      </w:r>
      <w:r w:rsidRPr="00441CD0">
        <w:rPr>
          <w:noProof/>
        </w:rPr>
        <w:tab/>
        <w:t xml:space="preserve">Bit 2 </w:t>
      </w:r>
      <w:r w:rsidRPr="00441CD0">
        <w:t>– URSS (non-zero Usage Reports for the affected PFCP Sessions Sent): If this bit is set to "1", it indicates that the UP function has sent all the non-zero usage reports to the CP function for all PFCP essions affected by the PFCP Association Release.</w:t>
      </w:r>
    </w:p>
    <w:p w14:paraId="7EEC71B1" w14:textId="77777777" w:rsidR="00EE5860" w:rsidRPr="00441CD0" w:rsidRDefault="00EE5860" w:rsidP="00EE5860">
      <w:pPr>
        <w:pStyle w:val="B1"/>
        <w:rPr>
          <w:noProof/>
        </w:rPr>
      </w:pPr>
      <w:r w:rsidRPr="00441CD0">
        <w:rPr>
          <w:noProof/>
        </w:rPr>
        <w:t>-</w:t>
      </w:r>
      <w:r w:rsidRPr="00441CD0">
        <w:rPr>
          <w:noProof/>
        </w:rPr>
        <w:tab/>
        <w:t>Bit 3 to 8: Spare, for future use and set to "0".</w:t>
      </w:r>
    </w:p>
    <w:p w14:paraId="4FD295D3" w14:textId="77777777" w:rsidR="00EE5860" w:rsidRPr="00441CD0" w:rsidRDefault="00EE5860" w:rsidP="00EE5860">
      <w:pPr>
        <w:pStyle w:val="Heading3"/>
      </w:pPr>
      <w:bookmarkStart w:id="6057" w:name="_Toc19717423"/>
      <w:bookmarkStart w:id="6058" w:name="_Toc27490924"/>
      <w:bookmarkStart w:id="6059" w:name="_Toc27557217"/>
      <w:bookmarkStart w:id="6060" w:name="_Toc27724134"/>
      <w:bookmarkStart w:id="6061" w:name="_Toc36031208"/>
      <w:bookmarkStart w:id="6062" w:name="_Toc36043128"/>
      <w:bookmarkStart w:id="6063" w:name="_Toc36814453"/>
      <w:bookmarkStart w:id="6064" w:name="_Toc44689311"/>
      <w:bookmarkStart w:id="6065" w:name="_Toc44924065"/>
      <w:bookmarkStart w:id="6066" w:name="_Toc51861035"/>
      <w:bookmarkStart w:id="6067" w:name="_Toc57930806"/>
      <w:bookmarkStart w:id="6068" w:name="_Toc57931436"/>
      <w:bookmarkStart w:id="6069" w:name="_Toc160974562"/>
      <w:r w:rsidRPr="00441CD0">
        <w:t>8.</w:t>
      </w:r>
      <w:r w:rsidRPr="00441CD0">
        <w:rPr>
          <w:lang w:val="en-US"/>
        </w:rPr>
        <w:t>2.78</w:t>
      </w:r>
      <w:r w:rsidRPr="00441CD0">
        <w:tab/>
        <w:t>Graceful Release Period</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5CCAA9AD" w14:textId="77777777" w:rsidR="00EE5860" w:rsidRPr="00441CD0" w:rsidRDefault="00EE5860" w:rsidP="00EE5860">
      <w:pPr>
        <w:rPr>
          <w:lang w:eastAsia="ja-JP"/>
        </w:rPr>
      </w:pPr>
      <w:r w:rsidRPr="00441CD0">
        <w:rPr>
          <w:lang w:eastAsia="ja-JP"/>
        </w:rPr>
        <w:t xml:space="preserve">The purpose of the </w:t>
      </w:r>
      <w:r w:rsidRPr="00441CD0">
        <w:t>Graceful Release Period</w:t>
      </w:r>
      <w:r w:rsidRPr="00441CD0">
        <w:rPr>
          <w:lang w:eastAsia="ja-JP"/>
        </w:rPr>
        <w:t xml:space="preserve"> IE is to specify a specific time for a graceful release. </w:t>
      </w:r>
      <w:r w:rsidRPr="00441CD0">
        <w:t>The Graceful Release Period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8.2.78-1</w:t>
      </w:r>
      <w:r w:rsidRPr="00441CD0">
        <w:rPr>
          <w:lang w:eastAsia="ja-JP"/>
        </w:rPr>
        <w:t xml:space="preserve"> and table 8.2.78.1.</w:t>
      </w:r>
    </w:p>
    <w:p w14:paraId="65DC2C8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7"/>
        <w:gridCol w:w="588"/>
        <w:gridCol w:w="588"/>
        <w:gridCol w:w="590"/>
        <w:gridCol w:w="588"/>
      </w:tblGrid>
      <w:tr w:rsidR="00EE5860" w:rsidRPr="00441CD0" w14:paraId="584A86E9" w14:textId="77777777" w:rsidTr="00BB0E1F">
        <w:trPr>
          <w:jc w:val="center"/>
        </w:trPr>
        <w:tc>
          <w:tcPr>
            <w:tcW w:w="151" w:type="dxa"/>
            <w:tcBorders>
              <w:top w:val="single" w:sz="6" w:space="0" w:color="auto"/>
              <w:left w:val="single" w:sz="6" w:space="0" w:color="auto"/>
              <w:bottom w:val="nil"/>
              <w:right w:val="nil"/>
            </w:tcBorders>
          </w:tcPr>
          <w:p w14:paraId="4AA46F30" w14:textId="77777777" w:rsidR="00EE5860" w:rsidRPr="00441CD0" w:rsidRDefault="00EE5860" w:rsidP="00BB0E1F">
            <w:pPr>
              <w:pStyle w:val="TAC"/>
            </w:pPr>
          </w:p>
        </w:tc>
        <w:tc>
          <w:tcPr>
            <w:tcW w:w="1104" w:type="dxa"/>
            <w:tcBorders>
              <w:top w:val="single" w:sz="6" w:space="0" w:color="auto"/>
              <w:left w:val="nil"/>
              <w:bottom w:val="nil"/>
              <w:right w:val="nil"/>
            </w:tcBorders>
          </w:tcPr>
          <w:p w14:paraId="214A56DC" w14:textId="77777777" w:rsidR="00EE5860" w:rsidRPr="00441CD0" w:rsidRDefault="00EE5860" w:rsidP="00BB0E1F">
            <w:pPr>
              <w:pStyle w:val="TAH"/>
            </w:pPr>
          </w:p>
        </w:tc>
        <w:tc>
          <w:tcPr>
            <w:tcW w:w="4707" w:type="dxa"/>
            <w:gridSpan w:val="8"/>
            <w:tcBorders>
              <w:top w:val="single" w:sz="6" w:space="0" w:color="auto"/>
              <w:left w:val="nil"/>
              <w:bottom w:val="nil"/>
              <w:right w:val="nil"/>
            </w:tcBorders>
            <w:hideMark/>
          </w:tcPr>
          <w:p w14:paraId="3BF3084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5910A71" w14:textId="77777777" w:rsidR="00EE5860" w:rsidRPr="00441CD0" w:rsidRDefault="00EE5860" w:rsidP="00BB0E1F">
            <w:pPr>
              <w:pStyle w:val="TAC"/>
            </w:pPr>
          </w:p>
        </w:tc>
      </w:tr>
      <w:tr w:rsidR="00EE5860" w:rsidRPr="00441CD0" w14:paraId="28D4DAAA" w14:textId="77777777" w:rsidTr="00BB0E1F">
        <w:trPr>
          <w:jc w:val="center"/>
        </w:trPr>
        <w:tc>
          <w:tcPr>
            <w:tcW w:w="151" w:type="dxa"/>
            <w:tcBorders>
              <w:top w:val="nil"/>
              <w:left w:val="single" w:sz="6" w:space="0" w:color="auto"/>
              <w:bottom w:val="nil"/>
              <w:right w:val="nil"/>
            </w:tcBorders>
          </w:tcPr>
          <w:p w14:paraId="3E268E35" w14:textId="77777777" w:rsidR="00EE5860" w:rsidRPr="00441CD0" w:rsidRDefault="00EE5860" w:rsidP="00BB0E1F">
            <w:pPr>
              <w:pStyle w:val="TAC"/>
            </w:pPr>
          </w:p>
        </w:tc>
        <w:tc>
          <w:tcPr>
            <w:tcW w:w="1104" w:type="dxa"/>
            <w:tcBorders>
              <w:top w:val="nil"/>
              <w:left w:val="nil"/>
              <w:bottom w:val="nil"/>
              <w:right w:val="nil"/>
            </w:tcBorders>
            <w:hideMark/>
          </w:tcPr>
          <w:p w14:paraId="682A60D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CD307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6DE430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7BEF07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1BB530"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02AF81"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713C32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C31859A"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12DF632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EA97F8" w14:textId="77777777" w:rsidR="00EE5860" w:rsidRPr="00441CD0" w:rsidRDefault="00EE5860" w:rsidP="00BB0E1F">
            <w:pPr>
              <w:pStyle w:val="TAC"/>
            </w:pPr>
          </w:p>
        </w:tc>
      </w:tr>
      <w:tr w:rsidR="00EE5860" w:rsidRPr="00441CD0" w14:paraId="14D5D679" w14:textId="77777777" w:rsidTr="00BB0E1F">
        <w:trPr>
          <w:jc w:val="center"/>
        </w:trPr>
        <w:tc>
          <w:tcPr>
            <w:tcW w:w="151" w:type="dxa"/>
            <w:tcBorders>
              <w:top w:val="nil"/>
              <w:left w:val="single" w:sz="6" w:space="0" w:color="auto"/>
              <w:bottom w:val="nil"/>
              <w:right w:val="nil"/>
            </w:tcBorders>
          </w:tcPr>
          <w:p w14:paraId="08D56FD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3175C1" w14:textId="77777777" w:rsidR="00EE5860" w:rsidRPr="00441CD0" w:rsidRDefault="00EE5860" w:rsidP="00BB0E1F">
            <w:pPr>
              <w:pStyle w:val="TAC"/>
            </w:pPr>
            <w:r w:rsidRPr="00441CD0">
              <w:t>1 to 2</w:t>
            </w:r>
          </w:p>
        </w:tc>
        <w:tc>
          <w:tcPr>
            <w:tcW w:w="4707" w:type="dxa"/>
            <w:gridSpan w:val="8"/>
            <w:tcBorders>
              <w:top w:val="single" w:sz="4" w:space="0" w:color="auto"/>
              <w:left w:val="single" w:sz="4" w:space="0" w:color="auto"/>
              <w:bottom w:val="single" w:sz="4" w:space="0" w:color="auto"/>
              <w:right w:val="single" w:sz="4" w:space="0" w:color="auto"/>
            </w:tcBorders>
            <w:hideMark/>
          </w:tcPr>
          <w:p w14:paraId="277F72B6" w14:textId="77777777" w:rsidR="00EE5860" w:rsidRPr="00441CD0" w:rsidRDefault="00EE5860" w:rsidP="00BB0E1F">
            <w:pPr>
              <w:pStyle w:val="TAC"/>
            </w:pPr>
            <w:r w:rsidRPr="00441CD0">
              <w:t xml:space="preserve">Type = </w:t>
            </w:r>
            <w:r w:rsidRPr="00441CD0">
              <w:rPr>
                <w:lang w:val="de-DE"/>
              </w:rPr>
              <w:t>112</w:t>
            </w:r>
            <w:r w:rsidRPr="00441CD0">
              <w:t xml:space="preserve"> (decimal)</w:t>
            </w:r>
          </w:p>
        </w:tc>
        <w:tc>
          <w:tcPr>
            <w:tcW w:w="588" w:type="dxa"/>
            <w:tcBorders>
              <w:top w:val="nil"/>
              <w:left w:val="single" w:sz="4" w:space="0" w:color="auto"/>
              <w:bottom w:val="nil"/>
              <w:right w:val="single" w:sz="6" w:space="0" w:color="auto"/>
            </w:tcBorders>
          </w:tcPr>
          <w:p w14:paraId="5F6084DC" w14:textId="77777777" w:rsidR="00EE5860" w:rsidRPr="00441CD0" w:rsidRDefault="00EE5860" w:rsidP="00BB0E1F">
            <w:pPr>
              <w:pStyle w:val="TAC"/>
            </w:pPr>
          </w:p>
        </w:tc>
      </w:tr>
      <w:tr w:rsidR="00EE5860" w:rsidRPr="00441CD0" w14:paraId="2320668B" w14:textId="77777777" w:rsidTr="00BB0E1F">
        <w:trPr>
          <w:jc w:val="center"/>
        </w:trPr>
        <w:tc>
          <w:tcPr>
            <w:tcW w:w="151" w:type="dxa"/>
            <w:tcBorders>
              <w:top w:val="nil"/>
              <w:left w:val="single" w:sz="6" w:space="0" w:color="auto"/>
              <w:bottom w:val="nil"/>
              <w:right w:val="nil"/>
            </w:tcBorders>
          </w:tcPr>
          <w:p w14:paraId="6A919EA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810798" w14:textId="77777777" w:rsidR="00EE5860" w:rsidRPr="00441CD0" w:rsidRDefault="00EE5860" w:rsidP="00BB0E1F">
            <w:pPr>
              <w:pStyle w:val="TAC"/>
            </w:pPr>
            <w:r w:rsidRPr="00441CD0">
              <w:t>3 to 4</w:t>
            </w:r>
          </w:p>
        </w:tc>
        <w:tc>
          <w:tcPr>
            <w:tcW w:w="4707" w:type="dxa"/>
            <w:gridSpan w:val="8"/>
            <w:tcBorders>
              <w:top w:val="single" w:sz="4" w:space="0" w:color="auto"/>
              <w:left w:val="single" w:sz="4" w:space="0" w:color="auto"/>
              <w:bottom w:val="single" w:sz="4" w:space="0" w:color="auto"/>
              <w:right w:val="single" w:sz="4" w:space="0" w:color="auto"/>
            </w:tcBorders>
            <w:hideMark/>
          </w:tcPr>
          <w:p w14:paraId="440D4DA0"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4D67D342" w14:textId="77777777" w:rsidR="00EE5860" w:rsidRPr="00441CD0" w:rsidRDefault="00EE5860" w:rsidP="00BB0E1F">
            <w:pPr>
              <w:pStyle w:val="TAC"/>
            </w:pPr>
          </w:p>
        </w:tc>
      </w:tr>
      <w:tr w:rsidR="00EE5860" w:rsidRPr="00441CD0" w14:paraId="6758F435" w14:textId="77777777" w:rsidTr="00BB0E1F">
        <w:trPr>
          <w:jc w:val="center"/>
        </w:trPr>
        <w:tc>
          <w:tcPr>
            <w:tcW w:w="151" w:type="dxa"/>
            <w:tcBorders>
              <w:top w:val="nil"/>
              <w:left w:val="single" w:sz="6" w:space="0" w:color="auto"/>
              <w:bottom w:val="single" w:sz="4" w:space="0" w:color="auto"/>
              <w:right w:val="nil"/>
            </w:tcBorders>
          </w:tcPr>
          <w:p w14:paraId="2D0A94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9F48576" w14:textId="77777777" w:rsidR="00EE5860" w:rsidRPr="00441CD0" w:rsidRDefault="00EE5860" w:rsidP="00BB0E1F">
            <w:pPr>
              <w:pStyle w:val="TAC"/>
              <w:rPr>
                <w:lang w:eastAsia="zh-CN"/>
              </w:rPr>
            </w:pPr>
            <w:r w:rsidRPr="00441CD0">
              <w:t>5</w:t>
            </w:r>
          </w:p>
        </w:tc>
        <w:tc>
          <w:tcPr>
            <w:tcW w:w="1765" w:type="dxa"/>
            <w:gridSpan w:val="3"/>
            <w:tcBorders>
              <w:top w:val="single" w:sz="4" w:space="0" w:color="auto"/>
              <w:left w:val="single" w:sz="4" w:space="0" w:color="auto"/>
              <w:bottom w:val="single" w:sz="4" w:space="0" w:color="auto"/>
              <w:right w:val="single" w:sz="4" w:space="0" w:color="auto"/>
            </w:tcBorders>
            <w:hideMark/>
          </w:tcPr>
          <w:p w14:paraId="04B0B05A" w14:textId="77777777" w:rsidR="00EE5860" w:rsidRPr="00441CD0" w:rsidRDefault="00EE5860" w:rsidP="00BB0E1F">
            <w:pPr>
              <w:pStyle w:val="TAC"/>
              <w:rPr>
                <w:lang w:eastAsia="zh-CN"/>
              </w:rPr>
            </w:pPr>
            <w:r w:rsidRPr="00441CD0">
              <w:rPr>
                <w:lang w:eastAsia="zh-CN"/>
              </w:rPr>
              <w:t>Timer unit</w:t>
            </w:r>
          </w:p>
        </w:tc>
        <w:tc>
          <w:tcPr>
            <w:tcW w:w="2942" w:type="dxa"/>
            <w:gridSpan w:val="5"/>
            <w:tcBorders>
              <w:top w:val="single" w:sz="4" w:space="0" w:color="auto"/>
              <w:left w:val="single" w:sz="4" w:space="0" w:color="auto"/>
              <w:bottom w:val="single" w:sz="4" w:space="0" w:color="auto"/>
              <w:right w:val="single" w:sz="4" w:space="0" w:color="auto"/>
            </w:tcBorders>
            <w:hideMark/>
          </w:tcPr>
          <w:p w14:paraId="096A0DD1" w14:textId="77777777" w:rsidR="00EE5860" w:rsidRPr="00441CD0" w:rsidRDefault="00EE5860" w:rsidP="00BB0E1F">
            <w:pPr>
              <w:pStyle w:val="TAC"/>
              <w:rPr>
                <w:lang w:eastAsia="zh-CN"/>
              </w:rPr>
            </w:pPr>
            <w:r w:rsidRPr="00441CD0">
              <w:rPr>
                <w:lang w:eastAsia="zh-CN"/>
              </w:rPr>
              <w:t>Timer value</w:t>
            </w:r>
          </w:p>
        </w:tc>
        <w:tc>
          <w:tcPr>
            <w:tcW w:w="588" w:type="dxa"/>
            <w:tcBorders>
              <w:top w:val="nil"/>
              <w:left w:val="single" w:sz="4" w:space="0" w:color="auto"/>
              <w:bottom w:val="single" w:sz="4" w:space="0" w:color="auto"/>
              <w:right w:val="single" w:sz="6" w:space="0" w:color="auto"/>
            </w:tcBorders>
          </w:tcPr>
          <w:p w14:paraId="44A0C957" w14:textId="77777777" w:rsidR="00EE5860" w:rsidRPr="00441CD0" w:rsidRDefault="00EE5860" w:rsidP="00BB0E1F">
            <w:pPr>
              <w:pStyle w:val="TAC"/>
            </w:pPr>
          </w:p>
        </w:tc>
      </w:tr>
      <w:tr w:rsidR="00EE5860" w:rsidRPr="00441CD0" w14:paraId="2B91E6DB" w14:textId="77777777" w:rsidTr="00BB0E1F">
        <w:trPr>
          <w:jc w:val="center"/>
        </w:trPr>
        <w:tc>
          <w:tcPr>
            <w:tcW w:w="151" w:type="dxa"/>
            <w:tcBorders>
              <w:top w:val="nil"/>
              <w:left w:val="single" w:sz="6" w:space="0" w:color="auto"/>
              <w:bottom w:val="single" w:sz="4" w:space="0" w:color="auto"/>
              <w:right w:val="nil"/>
            </w:tcBorders>
          </w:tcPr>
          <w:p w14:paraId="5A9D7AC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7C2937" w14:textId="77777777" w:rsidR="00EE5860" w:rsidRPr="00441CD0" w:rsidRDefault="00EE5860" w:rsidP="00BB0E1F">
            <w:pPr>
              <w:pStyle w:val="TAC"/>
            </w:pPr>
            <w:r w:rsidRPr="00441CD0">
              <w:t>6 to (n+4)</w:t>
            </w:r>
          </w:p>
        </w:tc>
        <w:tc>
          <w:tcPr>
            <w:tcW w:w="4707" w:type="dxa"/>
            <w:gridSpan w:val="8"/>
            <w:tcBorders>
              <w:top w:val="single" w:sz="4" w:space="0" w:color="auto"/>
              <w:left w:val="single" w:sz="4" w:space="0" w:color="auto"/>
              <w:bottom w:val="single" w:sz="4" w:space="0" w:color="auto"/>
              <w:right w:val="single" w:sz="4" w:space="0" w:color="auto"/>
            </w:tcBorders>
            <w:hideMark/>
          </w:tcPr>
          <w:p w14:paraId="444605A9"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5406B3" w14:textId="77777777" w:rsidR="00EE5860" w:rsidRPr="00441CD0" w:rsidRDefault="00EE5860" w:rsidP="00BB0E1F">
            <w:pPr>
              <w:pStyle w:val="TAC"/>
            </w:pPr>
          </w:p>
        </w:tc>
      </w:tr>
    </w:tbl>
    <w:p w14:paraId="175233A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eastAsia="zh-CN"/>
        </w:rPr>
        <w:t>2.78-</w:t>
      </w:r>
      <w:r w:rsidRPr="00441CD0">
        <w:rPr>
          <w:lang w:eastAsia="ja-JP"/>
        </w:rPr>
        <w:t>1</w:t>
      </w:r>
      <w:r w:rsidRPr="00441CD0">
        <w:t>: Graceful Release Period</w:t>
      </w:r>
    </w:p>
    <w:p w14:paraId="479379AF" w14:textId="77777777" w:rsidR="00EE5860" w:rsidRPr="00441CD0" w:rsidRDefault="00EE5860" w:rsidP="00EE5860">
      <w:pPr>
        <w:pStyle w:val="TH"/>
        <w:rPr>
          <w:lang w:val="en-US"/>
        </w:rPr>
      </w:pPr>
      <w:r w:rsidRPr="00441CD0">
        <w:rPr>
          <w:lang w:val="en-US"/>
        </w:rPr>
        <w:lastRenderedPageBreak/>
        <w:t xml:space="preserve">Table 8.2.78.1: </w:t>
      </w:r>
      <w:r w:rsidRPr="00441CD0">
        <w:t>Graceful Release Period</w:t>
      </w:r>
      <w:r w:rsidRPr="00441CD0">
        <w:rPr>
          <w:i/>
          <w:lang w:val="en-US"/>
        </w:rPr>
        <w:t xml:space="preserve"> </w:t>
      </w:r>
      <w:r w:rsidRPr="00441CD0">
        <w:rPr>
          <w:lang w:val="en-US"/>
        </w:rPr>
        <w:t>information element</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EE5860" w:rsidRPr="00441CD0" w14:paraId="1F29644C" w14:textId="77777777" w:rsidTr="00BB0E1F">
        <w:trPr>
          <w:cantSplit/>
          <w:jc w:val="center"/>
        </w:trPr>
        <w:tc>
          <w:tcPr>
            <w:tcW w:w="6804" w:type="dxa"/>
            <w:tcBorders>
              <w:top w:val="single" w:sz="6" w:space="0" w:color="auto"/>
              <w:left w:val="single" w:sz="6" w:space="0" w:color="auto"/>
              <w:bottom w:val="single" w:sz="6" w:space="0" w:color="auto"/>
              <w:right w:val="single" w:sz="6" w:space="0" w:color="auto"/>
            </w:tcBorders>
          </w:tcPr>
          <w:p w14:paraId="7FB01260" w14:textId="77777777" w:rsidR="00EE5860" w:rsidRPr="00441CD0" w:rsidRDefault="00EE5860" w:rsidP="00BB0E1F">
            <w:pPr>
              <w:pStyle w:val="TAL"/>
              <w:rPr>
                <w:lang w:val="x-none"/>
              </w:rPr>
            </w:pPr>
            <w:r w:rsidRPr="00441CD0">
              <w:t>Timer value</w:t>
            </w:r>
          </w:p>
          <w:p w14:paraId="20BDEAFB" w14:textId="77777777" w:rsidR="00EE5860" w:rsidRPr="00441CD0" w:rsidRDefault="00EE5860" w:rsidP="00BB0E1F">
            <w:pPr>
              <w:pStyle w:val="TAL"/>
            </w:pPr>
            <w:r w:rsidRPr="00441CD0">
              <w:t>Bits 5 to 1 represent the binary coded timer value.</w:t>
            </w:r>
          </w:p>
          <w:p w14:paraId="30EC6DA2" w14:textId="77777777" w:rsidR="00EE5860" w:rsidRPr="00441CD0" w:rsidRDefault="00EE5860" w:rsidP="00BB0E1F">
            <w:pPr>
              <w:pStyle w:val="TAL"/>
            </w:pPr>
          </w:p>
          <w:p w14:paraId="7936C082" w14:textId="77777777" w:rsidR="00EE5860" w:rsidRPr="00441CD0" w:rsidRDefault="00EE5860" w:rsidP="00BB0E1F">
            <w:pPr>
              <w:pStyle w:val="TAL"/>
            </w:pPr>
            <w:r w:rsidRPr="00441CD0">
              <w:t>Timer unit</w:t>
            </w:r>
          </w:p>
          <w:p w14:paraId="44842134" w14:textId="77777777" w:rsidR="00EE5860" w:rsidRPr="00441CD0" w:rsidRDefault="00EE5860" w:rsidP="00BB0E1F">
            <w:pPr>
              <w:pStyle w:val="TAL"/>
            </w:pPr>
            <w:r w:rsidRPr="00441CD0">
              <w:t>Bits 6 to 8 defines the timer value unit for the timer as follows:</w:t>
            </w:r>
          </w:p>
          <w:p w14:paraId="1BFAA9F9" w14:textId="77777777" w:rsidR="00EE5860" w:rsidRPr="00441CD0" w:rsidRDefault="00EE5860" w:rsidP="00BB0E1F">
            <w:pPr>
              <w:pStyle w:val="TAL"/>
            </w:pPr>
            <w:r w:rsidRPr="00441CD0">
              <w:t>Bits</w:t>
            </w:r>
          </w:p>
          <w:p w14:paraId="7A578660" w14:textId="77777777" w:rsidR="00EE5860" w:rsidRPr="00441CD0" w:rsidRDefault="00EE5860" w:rsidP="00BB0E1F">
            <w:pPr>
              <w:pStyle w:val="TAL"/>
              <w:rPr>
                <w:b/>
              </w:rPr>
            </w:pPr>
            <w:r w:rsidRPr="00441CD0">
              <w:rPr>
                <w:b/>
              </w:rPr>
              <w:t>8 7 6</w:t>
            </w:r>
          </w:p>
          <w:p w14:paraId="0ACB17AD" w14:textId="77777777" w:rsidR="00EE5860" w:rsidRPr="00441CD0" w:rsidRDefault="00EE5860" w:rsidP="00BB0E1F">
            <w:pPr>
              <w:pStyle w:val="TAL"/>
            </w:pPr>
            <w:r w:rsidRPr="00441CD0">
              <w:t>0 0 0  value is incremented in multiples of 2 seconds</w:t>
            </w:r>
          </w:p>
          <w:p w14:paraId="2C57F2A2" w14:textId="77777777" w:rsidR="00EE5860" w:rsidRPr="00441CD0" w:rsidRDefault="00EE5860" w:rsidP="00BB0E1F">
            <w:pPr>
              <w:pStyle w:val="TAL"/>
            </w:pPr>
            <w:r w:rsidRPr="00441CD0">
              <w:t>0 0 1  value is incremented in multiples of 1 minute</w:t>
            </w:r>
          </w:p>
          <w:p w14:paraId="4503FFD3" w14:textId="77777777" w:rsidR="00EE5860" w:rsidRPr="00441CD0" w:rsidRDefault="00EE5860" w:rsidP="00BB0E1F">
            <w:pPr>
              <w:pStyle w:val="TAL"/>
            </w:pPr>
            <w:r w:rsidRPr="00441CD0">
              <w:t>0 1 0  value is incremented in multiples of 10 minutes</w:t>
            </w:r>
          </w:p>
          <w:p w14:paraId="457A2CBA" w14:textId="77777777" w:rsidR="00EE5860" w:rsidRPr="00441CD0" w:rsidRDefault="00EE5860" w:rsidP="00BB0E1F">
            <w:pPr>
              <w:pStyle w:val="TAL"/>
            </w:pPr>
            <w:r w:rsidRPr="00441CD0">
              <w:t>0 1 1  value is incremented in multiples of 1 hour</w:t>
            </w:r>
          </w:p>
          <w:p w14:paraId="7B12A4B2" w14:textId="77777777" w:rsidR="00EE5860" w:rsidRPr="00441CD0" w:rsidRDefault="00EE5860" w:rsidP="00BB0E1F">
            <w:pPr>
              <w:pStyle w:val="TAL"/>
            </w:pPr>
            <w:r w:rsidRPr="00441CD0">
              <w:t>1 0 0  value is incremented in multiples of 10 hours</w:t>
            </w:r>
          </w:p>
          <w:p w14:paraId="15454BA9" w14:textId="77777777" w:rsidR="00EE5860" w:rsidRPr="00441CD0" w:rsidRDefault="00EE5860" w:rsidP="00BB0E1F">
            <w:pPr>
              <w:pStyle w:val="TAL"/>
            </w:pPr>
            <w:r w:rsidRPr="00441CD0">
              <w:t>1 1 1  value indicates that the timer is infinite</w:t>
            </w:r>
          </w:p>
          <w:p w14:paraId="1E7443C6" w14:textId="77777777" w:rsidR="00EE5860" w:rsidRPr="00441CD0" w:rsidRDefault="00EE5860" w:rsidP="00BB0E1F">
            <w:pPr>
              <w:pStyle w:val="TAL"/>
            </w:pPr>
          </w:p>
          <w:p w14:paraId="6D58D14D" w14:textId="77777777" w:rsidR="00EE5860" w:rsidRPr="00441CD0" w:rsidRDefault="00EE5860" w:rsidP="00BB0E1F">
            <w:pPr>
              <w:pStyle w:val="TAL"/>
            </w:pPr>
            <w:r w:rsidRPr="00441CD0">
              <w:t>Other values shall be interpreted as multiples of 1 minute in this version of the protocol.</w:t>
            </w:r>
          </w:p>
          <w:p w14:paraId="03627707" w14:textId="77777777" w:rsidR="00EE5860" w:rsidRPr="00441CD0" w:rsidRDefault="00EE5860" w:rsidP="00BB0E1F">
            <w:pPr>
              <w:pStyle w:val="TAL"/>
            </w:pPr>
          </w:p>
          <w:p w14:paraId="737D0B5A" w14:textId="77777777" w:rsidR="00EE5860" w:rsidRPr="00441CD0" w:rsidRDefault="00EE5860" w:rsidP="00BB0E1F">
            <w:pPr>
              <w:pStyle w:val="TAL"/>
            </w:pPr>
            <w:r w:rsidRPr="00441CD0">
              <w:t xml:space="preserve">Timer unit and Timer value both set to all "zeros" shall be interpreted as an indication that the timer is stopped. </w:t>
            </w:r>
          </w:p>
        </w:tc>
      </w:tr>
    </w:tbl>
    <w:p w14:paraId="11F980F8" w14:textId="77777777" w:rsidR="00EE5860" w:rsidRPr="00441CD0" w:rsidRDefault="00EE5860" w:rsidP="00EE5860"/>
    <w:p w14:paraId="2BD556E7" w14:textId="77777777" w:rsidR="00EE5860" w:rsidRPr="00441CD0" w:rsidRDefault="00EE5860" w:rsidP="00EE5860">
      <w:pPr>
        <w:pStyle w:val="Heading3"/>
      </w:pPr>
      <w:bookmarkStart w:id="6070" w:name="_Toc19717424"/>
      <w:bookmarkStart w:id="6071" w:name="_Toc27490925"/>
      <w:bookmarkStart w:id="6072" w:name="_Toc27557218"/>
      <w:bookmarkStart w:id="6073" w:name="_Toc27724135"/>
      <w:bookmarkStart w:id="6074" w:name="_Toc36031209"/>
      <w:bookmarkStart w:id="6075" w:name="_Toc36043129"/>
      <w:bookmarkStart w:id="6076" w:name="_Toc36814454"/>
      <w:bookmarkStart w:id="6077" w:name="_Toc44689312"/>
      <w:bookmarkStart w:id="6078" w:name="_Toc44924066"/>
      <w:bookmarkStart w:id="6079" w:name="_Toc51861036"/>
      <w:bookmarkStart w:id="6080" w:name="_Toc57930807"/>
      <w:bookmarkStart w:id="6081" w:name="_Toc57931437"/>
      <w:bookmarkStart w:id="6082" w:name="_Toc160974563"/>
      <w:r w:rsidRPr="00441CD0">
        <w:t>8.</w:t>
      </w:r>
      <w:r w:rsidRPr="00441CD0">
        <w:rPr>
          <w:lang w:val="en-US"/>
        </w:rPr>
        <w:t>2.79</w:t>
      </w:r>
      <w:r w:rsidRPr="00441CD0">
        <w:tab/>
        <w:t>PDN Type</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p>
    <w:p w14:paraId="3273A739" w14:textId="77777777" w:rsidR="00EE5860" w:rsidRPr="00441CD0" w:rsidRDefault="00EE5860" w:rsidP="00EE5860">
      <w:pPr>
        <w:rPr>
          <w:lang w:eastAsia="zh-CN"/>
        </w:rPr>
      </w:pPr>
      <w:r w:rsidRPr="00441CD0">
        <w:t xml:space="preserve">The </w:t>
      </w:r>
      <w:r w:rsidRPr="00441CD0">
        <w:rPr>
          <w:lang w:val="en-US" w:eastAsia="zh-CN"/>
        </w:rPr>
        <w:t>PDN Type</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8.2.79-1</w:t>
      </w:r>
      <w:r w:rsidRPr="00441CD0">
        <w:rPr>
          <w:lang w:eastAsia="ja-JP"/>
        </w:rPr>
        <w:t xml:space="preserve">. </w:t>
      </w:r>
      <w:r w:rsidRPr="00441CD0">
        <w:rPr>
          <w:lang w:eastAsia="zh-CN"/>
        </w:rPr>
        <w:t xml:space="preserve">It indicates </w:t>
      </w:r>
      <w:r w:rsidRPr="00441CD0">
        <w:t>the type of a PDN connection (IP, Ethernet or Unstructured)</w:t>
      </w:r>
      <w:r w:rsidRPr="00441CD0">
        <w:rPr>
          <w:lang w:eastAsia="zh-CN"/>
        </w:rPr>
        <w:t>.</w:t>
      </w:r>
    </w:p>
    <w:p w14:paraId="19E2FE3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CDDCA3A" w14:textId="77777777" w:rsidTr="00BB0E1F">
        <w:trPr>
          <w:jc w:val="center"/>
        </w:trPr>
        <w:tc>
          <w:tcPr>
            <w:tcW w:w="151" w:type="dxa"/>
            <w:tcBorders>
              <w:top w:val="single" w:sz="6" w:space="0" w:color="auto"/>
              <w:left w:val="single" w:sz="6" w:space="0" w:color="auto"/>
              <w:bottom w:val="nil"/>
              <w:right w:val="nil"/>
            </w:tcBorders>
          </w:tcPr>
          <w:p w14:paraId="34403D68" w14:textId="77777777" w:rsidR="00EE5860" w:rsidRPr="00441CD0" w:rsidRDefault="00EE5860" w:rsidP="00BB0E1F">
            <w:pPr>
              <w:pStyle w:val="TAC"/>
            </w:pPr>
          </w:p>
        </w:tc>
        <w:tc>
          <w:tcPr>
            <w:tcW w:w="1104" w:type="dxa"/>
            <w:tcBorders>
              <w:top w:val="single" w:sz="6" w:space="0" w:color="auto"/>
              <w:left w:val="nil"/>
              <w:bottom w:val="nil"/>
              <w:right w:val="nil"/>
            </w:tcBorders>
          </w:tcPr>
          <w:p w14:paraId="1F80910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498A7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52FDC1" w14:textId="77777777" w:rsidR="00EE5860" w:rsidRPr="00441CD0" w:rsidRDefault="00EE5860" w:rsidP="00BB0E1F">
            <w:pPr>
              <w:pStyle w:val="TAC"/>
            </w:pPr>
          </w:p>
        </w:tc>
      </w:tr>
      <w:tr w:rsidR="00EE5860" w:rsidRPr="00441CD0" w14:paraId="2B3D0678" w14:textId="77777777" w:rsidTr="00BB0E1F">
        <w:trPr>
          <w:jc w:val="center"/>
        </w:trPr>
        <w:tc>
          <w:tcPr>
            <w:tcW w:w="151" w:type="dxa"/>
            <w:tcBorders>
              <w:top w:val="nil"/>
              <w:left w:val="single" w:sz="6" w:space="0" w:color="auto"/>
              <w:bottom w:val="nil"/>
              <w:right w:val="nil"/>
            </w:tcBorders>
          </w:tcPr>
          <w:p w14:paraId="43A3E950" w14:textId="77777777" w:rsidR="00EE5860" w:rsidRPr="00441CD0" w:rsidRDefault="00EE5860" w:rsidP="00BB0E1F">
            <w:pPr>
              <w:pStyle w:val="TAC"/>
            </w:pPr>
          </w:p>
        </w:tc>
        <w:tc>
          <w:tcPr>
            <w:tcW w:w="1104" w:type="dxa"/>
            <w:tcBorders>
              <w:top w:val="nil"/>
              <w:left w:val="nil"/>
              <w:bottom w:val="nil"/>
              <w:right w:val="nil"/>
            </w:tcBorders>
            <w:hideMark/>
          </w:tcPr>
          <w:p w14:paraId="023A7E8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914BA1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B32DA6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8F22D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DBD517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2EC701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395256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C8D4B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94F9F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8478819" w14:textId="77777777" w:rsidR="00EE5860" w:rsidRPr="00441CD0" w:rsidRDefault="00EE5860" w:rsidP="00BB0E1F">
            <w:pPr>
              <w:pStyle w:val="TAC"/>
            </w:pPr>
          </w:p>
        </w:tc>
      </w:tr>
      <w:tr w:rsidR="00EE5860" w:rsidRPr="00441CD0" w14:paraId="2B80364F" w14:textId="77777777" w:rsidTr="00BB0E1F">
        <w:trPr>
          <w:jc w:val="center"/>
        </w:trPr>
        <w:tc>
          <w:tcPr>
            <w:tcW w:w="151" w:type="dxa"/>
            <w:tcBorders>
              <w:top w:val="nil"/>
              <w:left w:val="single" w:sz="6" w:space="0" w:color="auto"/>
              <w:bottom w:val="nil"/>
              <w:right w:val="nil"/>
            </w:tcBorders>
          </w:tcPr>
          <w:p w14:paraId="5F2DE5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D71E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DA9CF37" w14:textId="77777777" w:rsidR="00EE5860" w:rsidRPr="00441CD0" w:rsidRDefault="00EE5860" w:rsidP="00BB0E1F">
            <w:pPr>
              <w:pStyle w:val="TAC"/>
            </w:pPr>
            <w:r w:rsidRPr="00441CD0">
              <w:t>Type = 113 (decimal)</w:t>
            </w:r>
          </w:p>
        </w:tc>
        <w:tc>
          <w:tcPr>
            <w:tcW w:w="588" w:type="dxa"/>
            <w:tcBorders>
              <w:top w:val="nil"/>
              <w:left w:val="single" w:sz="4" w:space="0" w:color="auto"/>
              <w:bottom w:val="nil"/>
              <w:right w:val="single" w:sz="6" w:space="0" w:color="auto"/>
            </w:tcBorders>
          </w:tcPr>
          <w:p w14:paraId="167F44D4" w14:textId="77777777" w:rsidR="00EE5860" w:rsidRPr="00441CD0" w:rsidRDefault="00EE5860" w:rsidP="00BB0E1F">
            <w:pPr>
              <w:pStyle w:val="TAC"/>
            </w:pPr>
          </w:p>
        </w:tc>
      </w:tr>
      <w:tr w:rsidR="00EE5860" w:rsidRPr="00441CD0" w14:paraId="0BA9EA66" w14:textId="77777777" w:rsidTr="00BB0E1F">
        <w:trPr>
          <w:jc w:val="center"/>
        </w:trPr>
        <w:tc>
          <w:tcPr>
            <w:tcW w:w="151" w:type="dxa"/>
            <w:tcBorders>
              <w:top w:val="nil"/>
              <w:left w:val="single" w:sz="6" w:space="0" w:color="auto"/>
              <w:bottom w:val="nil"/>
              <w:right w:val="nil"/>
            </w:tcBorders>
          </w:tcPr>
          <w:p w14:paraId="70B03E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45AB17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65794A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8ED88E7" w14:textId="77777777" w:rsidR="00EE5860" w:rsidRPr="00441CD0" w:rsidRDefault="00EE5860" w:rsidP="00BB0E1F">
            <w:pPr>
              <w:pStyle w:val="TAC"/>
            </w:pPr>
          </w:p>
        </w:tc>
      </w:tr>
      <w:tr w:rsidR="00EE5860" w:rsidRPr="00441CD0" w14:paraId="7284181F" w14:textId="77777777" w:rsidTr="00BB0E1F">
        <w:trPr>
          <w:jc w:val="center"/>
        </w:trPr>
        <w:tc>
          <w:tcPr>
            <w:tcW w:w="151" w:type="dxa"/>
            <w:tcBorders>
              <w:top w:val="nil"/>
              <w:left w:val="single" w:sz="6" w:space="0" w:color="auto"/>
              <w:bottom w:val="nil"/>
              <w:right w:val="nil"/>
            </w:tcBorders>
          </w:tcPr>
          <w:p w14:paraId="109214C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F3432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088A72F" w14:textId="77777777" w:rsidR="00EE5860" w:rsidRPr="00441CD0" w:rsidRDefault="00EE5860" w:rsidP="00BB0E1F">
            <w:pPr>
              <w:pStyle w:val="TAC"/>
              <w:rPr>
                <w:lang w:eastAsia="zh-CN"/>
              </w:rPr>
            </w:pPr>
            <w:r w:rsidRPr="00441CD0">
              <w:rPr>
                <w:lang w:eastAsia="zh-CN"/>
              </w:rPr>
              <w:t>Spare</w:t>
            </w:r>
          </w:p>
        </w:tc>
        <w:tc>
          <w:tcPr>
            <w:tcW w:w="1766" w:type="dxa"/>
            <w:gridSpan w:val="3"/>
            <w:tcBorders>
              <w:top w:val="single" w:sz="4" w:space="0" w:color="auto"/>
              <w:left w:val="single" w:sz="4" w:space="0" w:color="auto"/>
              <w:bottom w:val="single" w:sz="4" w:space="0" w:color="auto"/>
              <w:right w:val="single" w:sz="4" w:space="0" w:color="auto"/>
            </w:tcBorders>
            <w:hideMark/>
          </w:tcPr>
          <w:p w14:paraId="3582807B" w14:textId="77777777" w:rsidR="00EE5860" w:rsidRPr="00441CD0" w:rsidRDefault="00EE5860" w:rsidP="00BB0E1F">
            <w:pPr>
              <w:pStyle w:val="TAC"/>
              <w:rPr>
                <w:lang w:eastAsia="zh-CN"/>
              </w:rPr>
            </w:pPr>
            <w:r w:rsidRPr="00441CD0">
              <w:rPr>
                <w:lang w:eastAsia="zh-CN"/>
              </w:rPr>
              <w:t>PDN Type</w:t>
            </w:r>
          </w:p>
        </w:tc>
        <w:tc>
          <w:tcPr>
            <w:tcW w:w="588" w:type="dxa"/>
            <w:tcBorders>
              <w:top w:val="nil"/>
              <w:left w:val="single" w:sz="4" w:space="0" w:color="auto"/>
              <w:bottom w:val="nil"/>
              <w:right w:val="single" w:sz="6" w:space="0" w:color="auto"/>
            </w:tcBorders>
          </w:tcPr>
          <w:p w14:paraId="6A87B052" w14:textId="77777777" w:rsidR="00EE5860" w:rsidRPr="00441CD0" w:rsidRDefault="00EE5860" w:rsidP="00BB0E1F">
            <w:pPr>
              <w:pStyle w:val="TAC"/>
            </w:pPr>
          </w:p>
        </w:tc>
      </w:tr>
      <w:tr w:rsidR="00EE5860" w:rsidRPr="00441CD0" w14:paraId="170AABDA" w14:textId="77777777" w:rsidTr="00BB0E1F">
        <w:trPr>
          <w:jc w:val="center"/>
        </w:trPr>
        <w:tc>
          <w:tcPr>
            <w:tcW w:w="151" w:type="dxa"/>
            <w:tcBorders>
              <w:top w:val="nil"/>
              <w:left w:val="single" w:sz="6" w:space="0" w:color="auto"/>
              <w:bottom w:val="single" w:sz="4" w:space="0" w:color="auto"/>
              <w:right w:val="nil"/>
            </w:tcBorders>
          </w:tcPr>
          <w:p w14:paraId="509E516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A5A4DF"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B2F1A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8ED6A10" w14:textId="77777777" w:rsidR="00EE5860" w:rsidRPr="00441CD0" w:rsidRDefault="00EE5860" w:rsidP="00BB0E1F">
            <w:pPr>
              <w:pStyle w:val="TAC"/>
              <w:rPr>
                <w:lang w:val="x-none"/>
              </w:rPr>
            </w:pPr>
          </w:p>
        </w:tc>
      </w:tr>
    </w:tbl>
    <w:p w14:paraId="0F6F7AF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79</w:t>
      </w:r>
      <w:r w:rsidRPr="00441CD0">
        <w:rPr>
          <w:lang w:eastAsia="zh-CN"/>
        </w:rPr>
        <w:t>-</w:t>
      </w:r>
      <w:r w:rsidRPr="00441CD0">
        <w:rPr>
          <w:lang w:eastAsia="ja-JP"/>
        </w:rPr>
        <w:t>1</w:t>
      </w:r>
      <w:r w:rsidRPr="00441CD0">
        <w:t xml:space="preserve">: </w:t>
      </w:r>
      <w:r w:rsidRPr="00441CD0">
        <w:rPr>
          <w:lang w:eastAsia="ja-JP"/>
        </w:rPr>
        <w:t>PDN Type</w:t>
      </w:r>
    </w:p>
    <w:p w14:paraId="42CD85D0" w14:textId="77777777" w:rsidR="00EE5860" w:rsidRPr="00441CD0" w:rsidRDefault="00EE5860" w:rsidP="00EE5860">
      <w:r w:rsidRPr="00441CD0">
        <w:t>The PDN Type shall be encoded as a 3 bits binary integer value as specified in Table 8.2.79-1.</w:t>
      </w:r>
    </w:p>
    <w:p w14:paraId="619350DB" w14:textId="77777777" w:rsidR="00EE5860" w:rsidRPr="00441CD0" w:rsidRDefault="00EE5860" w:rsidP="00EE5860">
      <w:pPr>
        <w:pStyle w:val="TH"/>
      </w:pPr>
      <w:r w:rsidRPr="00441CD0">
        <w:t>Table 8.</w:t>
      </w:r>
      <w:r w:rsidRPr="00441CD0">
        <w:rPr>
          <w:lang w:val="en-US"/>
        </w:rPr>
        <w:t>2.79</w:t>
      </w:r>
      <w:r w:rsidRPr="00441CD0">
        <w:t>-1: PDN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739"/>
        <w:gridCol w:w="1548"/>
      </w:tblGrid>
      <w:tr w:rsidR="00EE5860" w:rsidRPr="00441CD0" w14:paraId="706434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6B91C8A8" w14:textId="77777777" w:rsidR="00EE5860" w:rsidRPr="00441CD0" w:rsidRDefault="00EE5860" w:rsidP="00BB0E1F">
            <w:pPr>
              <w:pStyle w:val="TAH"/>
            </w:pPr>
            <w:r w:rsidRPr="00441CD0">
              <w:t xml:space="preserve">PDN Type </w:t>
            </w:r>
          </w:p>
        </w:tc>
        <w:tc>
          <w:tcPr>
            <w:tcW w:w="1548" w:type="dxa"/>
            <w:tcBorders>
              <w:top w:val="single" w:sz="4" w:space="0" w:color="auto"/>
              <w:left w:val="single" w:sz="4" w:space="0" w:color="auto"/>
              <w:bottom w:val="single" w:sz="4" w:space="0" w:color="auto"/>
              <w:right w:val="single" w:sz="4" w:space="0" w:color="auto"/>
            </w:tcBorders>
            <w:hideMark/>
          </w:tcPr>
          <w:p w14:paraId="52CBD2D6" w14:textId="77777777" w:rsidR="00EE5860" w:rsidRPr="00441CD0" w:rsidRDefault="00EE5860" w:rsidP="00BB0E1F">
            <w:pPr>
              <w:pStyle w:val="TAH"/>
            </w:pPr>
            <w:r w:rsidRPr="00441CD0">
              <w:t>Value (Decimal)</w:t>
            </w:r>
          </w:p>
        </w:tc>
      </w:tr>
      <w:tr w:rsidR="00EE5860" w:rsidRPr="00441CD0" w14:paraId="503FACD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4F45E85A" w14:textId="77777777" w:rsidR="00EE5860" w:rsidRPr="00441CD0" w:rsidRDefault="00EE5860" w:rsidP="00BB0E1F">
            <w:pPr>
              <w:pStyle w:val="TAL"/>
            </w:pPr>
            <w:r w:rsidRPr="00441CD0">
              <w:t>IPv4</w:t>
            </w:r>
          </w:p>
        </w:tc>
        <w:tc>
          <w:tcPr>
            <w:tcW w:w="1548" w:type="dxa"/>
            <w:tcBorders>
              <w:top w:val="single" w:sz="4" w:space="0" w:color="auto"/>
              <w:left w:val="single" w:sz="4" w:space="0" w:color="auto"/>
              <w:bottom w:val="single" w:sz="4" w:space="0" w:color="auto"/>
              <w:right w:val="single" w:sz="4" w:space="0" w:color="auto"/>
            </w:tcBorders>
            <w:hideMark/>
          </w:tcPr>
          <w:p w14:paraId="47EFA953" w14:textId="77777777" w:rsidR="00EE5860" w:rsidRPr="00441CD0" w:rsidRDefault="00EE5860" w:rsidP="00BB0E1F">
            <w:pPr>
              <w:pStyle w:val="TAC"/>
            </w:pPr>
            <w:r w:rsidRPr="00441CD0">
              <w:t>1</w:t>
            </w:r>
          </w:p>
        </w:tc>
      </w:tr>
      <w:tr w:rsidR="00EE5860" w:rsidRPr="00441CD0" w14:paraId="6BD700AE"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5D5BBB2" w14:textId="77777777" w:rsidR="00EE5860" w:rsidRPr="00441CD0" w:rsidRDefault="00EE5860" w:rsidP="00BB0E1F">
            <w:pPr>
              <w:pStyle w:val="TAL"/>
            </w:pPr>
            <w:r w:rsidRPr="00441CD0">
              <w:t>IPv6</w:t>
            </w:r>
          </w:p>
        </w:tc>
        <w:tc>
          <w:tcPr>
            <w:tcW w:w="1548" w:type="dxa"/>
            <w:tcBorders>
              <w:top w:val="single" w:sz="4" w:space="0" w:color="auto"/>
              <w:left w:val="single" w:sz="4" w:space="0" w:color="auto"/>
              <w:bottom w:val="single" w:sz="4" w:space="0" w:color="auto"/>
              <w:right w:val="single" w:sz="4" w:space="0" w:color="auto"/>
            </w:tcBorders>
            <w:hideMark/>
          </w:tcPr>
          <w:p w14:paraId="638E7979" w14:textId="77777777" w:rsidR="00EE5860" w:rsidRPr="00441CD0" w:rsidRDefault="00EE5860" w:rsidP="00BB0E1F">
            <w:pPr>
              <w:pStyle w:val="TAC"/>
            </w:pPr>
            <w:r w:rsidRPr="00441CD0">
              <w:t>2</w:t>
            </w:r>
          </w:p>
        </w:tc>
      </w:tr>
      <w:tr w:rsidR="00EE5860" w:rsidRPr="00441CD0" w14:paraId="20DB7A51"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3241F85E" w14:textId="77777777" w:rsidR="00EE5860" w:rsidRPr="00441CD0" w:rsidRDefault="00EE5860" w:rsidP="00BB0E1F">
            <w:pPr>
              <w:pStyle w:val="TAL"/>
            </w:pPr>
            <w:r w:rsidRPr="00441CD0">
              <w:t>IPv4v6</w:t>
            </w:r>
          </w:p>
        </w:tc>
        <w:tc>
          <w:tcPr>
            <w:tcW w:w="1548" w:type="dxa"/>
            <w:tcBorders>
              <w:top w:val="single" w:sz="4" w:space="0" w:color="auto"/>
              <w:left w:val="single" w:sz="4" w:space="0" w:color="auto"/>
              <w:bottom w:val="single" w:sz="4" w:space="0" w:color="auto"/>
              <w:right w:val="single" w:sz="4" w:space="0" w:color="auto"/>
            </w:tcBorders>
            <w:hideMark/>
          </w:tcPr>
          <w:p w14:paraId="27E1EA05" w14:textId="77777777" w:rsidR="00EE5860" w:rsidRPr="00441CD0" w:rsidRDefault="00EE5860" w:rsidP="00BB0E1F">
            <w:pPr>
              <w:pStyle w:val="TAC"/>
            </w:pPr>
            <w:r w:rsidRPr="00441CD0">
              <w:t>3</w:t>
            </w:r>
          </w:p>
        </w:tc>
      </w:tr>
      <w:tr w:rsidR="00EE5860" w:rsidRPr="00441CD0" w14:paraId="7BE31BA6"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1EF02741" w14:textId="77777777" w:rsidR="00EE5860" w:rsidRPr="00441CD0" w:rsidRDefault="00EE5860" w:rsidP="00BB0E1F">
            <w:pPr>
              <w:pStyle w:val="TAL"/>
            </w:pPr>
            <w:r w:rsidRPr="00441CD0">
              <w:t>Non-IP</w:t>
            </w:r>
          </w:p>
        </w:tc>
        <w:tc>
          <w:tcPr>
            <w:tcW w:w="1548" w:type="dxa"/>
            <w:tcBorders>
              <w:top w:val="single" w:sz="4" w:space="0" w:color="auto"/>
              <w:left w:val="single" w:sz="4" w:space="0" w:color="auto"/>
              <w:bottom w:val="single" w:sz="4" w:space="0" w:color="auto"/>
              <w:right w:val="single" w:sz="4" w:space="0" w:color="auto"/>
            </w:tcBorders>
            <w:hideMark/>
          </w:tcPr>
          <w:p w14:paraId="7E1EBA6E" w14:textId="77777777" w:rsidR="00EE5860" w:rsidRPr="00441CD0" w:rsidRDefault="00EE5860" w:rsidP="00BB0E1F">
            <w:pPr>
              <w:pStyle w:val="TAC"/>
            </w:pPr>
            <w:r w:rsidRPr="00441CD0">
              <w:t>4</w:t>
            </w:r>
          </w:p>
        </w:tc>
      </w:tr>
      <w:tr w:rsidR="00EE5860" w:rsidRPr="00441CD0" w14:paraId="093D00AF"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52A89BBA" w14:textId="77777777" w:rsidR="00EE5860" w:rsidRPr="00441CD0" w:rsidRDefault="00EE5860" w:rsidP="00BB0E1F">
            <w:pPr>
              <w:pStyle w:val="TAL"/>
            </w:pPr>
            <w:r w:rsidRPr="00441CD0">
              <w:t>Ethernet</w:t>
            </w:r>
          </w:p>
        </w:tc>
        <w:tc>
          <w:tcPr>
            <w:tcW w:w="1548" w:type="dxa"/>
            <w:tcBorders>
              <w:top w:val="single" w:sz="4" w:space="0" w:color="auto"/>
              <w:left w:val="single" w:sz="4" w:space="0" w:color="auto"/>
              <w:bottom w:val="single" w:sz="4" w:space="0" w:color="auto"/>
              <w:right w:val="single" w:sz="4" w:space="0" w:color="auto"/>
            </w:tcBorders>
            <w:hideMark/>
          </w:tcPr>
          <w:p w14:paraId="296B021E" w14:textId="77777777" w:rsidR="00EE5860" w:rsidRPr="00441CD0" w:rsidRDefault="00EE5860" w:rsidP="00BB0E1F">
            <w:pPr>
              <w:pStyle w:val="TAC"/>
            </w:pPr>
            <w:r w:rsidRPr="00441CD0">
              <w:t>5</w:t>
            </w:r>
          </w:p>
        </w:tc>
      </w:tr>
      <w:tr w:rsidR="00EE5860" w:rsidRPr="00441CD0" w14:paraId="6DF1C06C" w14:textId="77777777" w:rsidTr="00BB0E1F">
        <w:trPr>
          <w:jc w:val="center"/>
        </w:trPr>
        <w:tc>
          <w:tcPr>
            <w:tcW w:w="6739" w:type="dxa"/>
            <w:tcBorders>
              <w:top w:val="single" w:sz="4" w:space="0" w:color="auto"/>
              <w:left w:val="single" w:sz="4" w:space="0" w:color="auto"/>
              <w:bottom w:val="single" w:sz="4" w:space="0" w:color="auto"/>
              <w:right w:val="single" w:sz="4" w:space="0" w:color="auto"/>
            </w:tcBorders>
            <w:hideMark/>
          </w:tcPr>
          <w:p w14:paraId="044FED81" w14:textId="77777777" w:rsidR="00EE5860" w:rsidRPr="00441CD0" w:rsidRDefault="00EE5860" w:rsidP="00BB0E1F">
            <w:pPr>
              <w:pStyle w:val="TAL"/>
            </w:pPr>
            <w:r w:rsidRPr="00441CD0">
              <w:t xml:space="preserve">For future use. Shall not be sent. </w:t>
            </w:r>
          </w:p>
        </w:tc>
        <w:tc>
          <w:tcPr>
            <w:tcW w:w="1548" w:type="dxa"/>
            <w:tcBorders>
              <w:top w:val="single" w:sz="4" w:space="0" w:color="auto"/>
              <w:left w:val="single" w:sz="4" w:space="0" w:color="auto"/>
              <w:bottom w:val="single" w:sz="4" w:space="0" w:color="auto"/>
              <w:right w:val="single" w:sz="4" w:space="0" w:color="auto"/>
            </w:tcBorders>
            <w:hideMark/>
          </w:tcPr>
          <w:p w14:paraId="09571C9F" w14:textId="77777777" w:rsidR="00EE5860" w:rsidRPr="00441CD0" w:rsidRDefault="00EE5860" w:rsidP="00BB0E1F">
            <w:pPr>
              <w:pStyle w:val="TAC"/>
            </w:pPr>
            <w:r w:rsidRPr="00441CD0">
              <w:t>0, 6, 7</w:t>
            </w:r>
          </w:p>
        </w:tc>
      </w:tr>
    </w:tbl>
    <w:p w14:paraId="6E6FE611" w14:textId="77777777" w:rsidR="00EE5860" w:rsidRPr="00441CD0" w:rsidRDefault="00EE5860" w:rsidP="00EE5860"/>
    <w:p w14:paraId="55DA1DAD" w14:textId="77777777" w:rsidR="00EE5860" w:rsidRPr="00441CD0" w:rsidRDefault="00EE5860" w:rsidP="00EE5860">
      <w:pPr>
        <w:pStyle w:val="Heading3"/>
      </w:pPr>
      <w:bookmarkStart w:id="6083" w:name="_Toc19717425"/>
      <w:bookmarkStart w:id="6084" w:name="_Toc27490926"/>
      <w:bookmarkStart w:id="6085" w:name="_Toc27557219"/>
      <w:bookmarkStart w:id="6086" w:name="_Toc27724136"/>
      <w:bookmarkStart w:id="6087" w:name="_Toc36031210"/>
      <w:bookmarkStart w:id="6088" w:name="_Toc36043130"/>
      <w:bookmarkStart w:id="6089" w:name="_Toc36814455"/>
      <w:bookmarkStart w:id="6090" w:name="_Toc44689313"/>
      <w:bookmarkStart w:id="6091" w:name="_Toc44924067"/>
      <w:bookmarkStart w:id="6092" w:name="_Toc51861037"/>
      <w:bookmarkStart w:id="6093" w:name="_Toc57930808"/>
      <w:bookmarkStart w:id="6094" w:name="_Toc57931438"/>
      <w:bookmarkStart w:id="6095" w:name="_Toc160974564"/>
      <w:r w:rsidRPr="00441CD0">
        <w:t>8.2.80</w:t>
      </w:r>
      <w:r w:rsidRPr="00441CD0">
        <w:tab/>
        <w:t>Failed Rule ID</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2BB1474C" w14:textId="77777777" w:rsidR="00EE5860" w:rsidRPr="00441CD0" w:rsidRDefault="00EE5860" w:rsidP="00EE5860">
      <w:pPr>
        <w:rPr>
          <w:lang w:eastAsia="zh-CN"/>
        </w:rPr>
      </w:pPr>
      <w:r w:rsidRPr="00441CD0">
        <w:t xml:space="preserve">The </w:t>
      </w:r>
      <w:r w:rsidRPr="00441CD0">
        <w:rPr>
          <w:lang w:val="en-US" w:eastAsia="zh-CN"/>
        </w:rPr>
        <w:t>Failed Rule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8.2.80-1</w:t>
      </w:r>
      <w:r w:rsidRPr="00441CD0">
        <w:rPr>
          <w:lang w:eastAsia="ja-JP"/>
        </w:rPr>
        <w:t xml:space="preserve">. </w:t>
      </w:r>
      <w:r w:rsidRPr="00441CD0">
        <w:rPr>
          <w:lang w:eastAsia="zh-CN"/>
        </w:rPr>
        <w:t xml:space="preserve">It shall identify the Rule which </w:t>
      </w:r>
      <w:r w:rsidRPr="00441CD0">
        <w:rPr>
          <w:szCs w:val="18"/>
          <w:lang w:val="en-US" w:eastAsia="zh-CN"/>
        </w:rPr>
        <w:t>failed to be created or modified</w:t>
      </w:r>
      <w:r w:rsidRPr="00441CD0">
        <w:rPr>
          <w:lang w:eastAsia="zh-CN"/>
        </w:rPr>
        <w:t>.</w:t>
      </w:r>
    </w:p>
    <w:p w14:paraId="4B08F31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E3EBF22" w14:textId="77777777" w:rsidTr="00BB0E1F">
        <w:trPr>
          <w:jc w:val="center"/>
        </w:trPr>
        <w:tc>
          <w:tcPr>
            <w:tcW w:w="151" w:type="dxa"/>
            <w:tcBorders>
              <w:top w:val="single" w:sz="6" w:space="0" w:color="auto"/>
              <w:left w:val="single" w:sz="6" w:space="0" w:color="auto"/>
              <w:bottom w:val="nil"/>
              <w:right w:val="nil"/>
            </w:tcBorders>
          </w:tcPr>
          <w:p w14:paraId="3162BA4F" w14:textId="77777777" w:rsidR="00EE5860" w:rsidRPr="00441CD0" w:rsidRDefault="00EE5860" w:rsidP="00BB0E1F">
            <w:pPr>
              <w:pStyle w:val="TAC"/>
            </w:pPr>
          </w:p>
        </w:tc>
        <w:tc>
          <w:tcPr>
            <w:tcW w:w="1104" w:type="dxa"/>
            <w:tcBorders>
              <w:top w:val="single" w:sz="6" w:space="0" w:color="auto"/>
              <w:left w:val="nil"/>
              <w:bottom w:val="nil"/>
              <w:right w:val="nil"/>
            </w:tcBorders>
          </w:tcPr>
          <w:p w14:paraId="33923354"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C7F4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3EAB56C" w14:textId="77777777" w:rsidR="00EE5860" w:rsidRPr="00441CD0" w:rsidRDefault="00EE5860" w:rsidP="00BB0E1F">
            <w:pPr>
              <w:pStyle w:val="TAC"/>
            </w:pPr>
          </w:p>
        </w:tc>
      </w:tr>
      <w:tr w:rsidR="00EE5860" w:rsidRPr="00441CD0" w14:paraId="252E27D3" w14:textId="77777777" w:rsidTr="00BB0E1F">
        <w:trPr>
          <w:jc w:val="center"/>
        </w:trPr>
        <w:tc>
          <w:tcPr>
            <w:tcW w:w="151" w:type="dxa"/>
            <w:tcBorders>
              <w:top w:val="nil"/>
              <w:left w:val="single" w:sz="6" w:space="0" w:color="auto"/>
              <w:bottom w:val="nil"/>
              <w:right w:val="nil"/>
            </w:tcBorders>
          </w:tcPr>
          <w:p w14:paraId="58375F74" w14:textId="77777777" w:rsidR="00EE5860" w:rsidRPr="00441CD0" w:rsidRDefault="00EE5860" w:rsidP="00BB0E1F">
            <w:pPr>
              <w:pStyle w:val="TAC"/>
            </w:pPr>
          </w:p>
        </w:tc>
        <w:tc>
          <w:tcPr>
            <w:tcW w:w="1104" w:type="dxa"/>
            <w:tcBorders>
              <w:top w:val="nil"/>
              <w:left w:val="nil"/>
              <w:bottom w:val="nil"/>
              <w:right w:val="nil"/>
            </w:tcBorders>
            <w:hideMark/>
          </w:tcPr>
          <w:p w14:paraId="5F55D8C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B69485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0A195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B7AD4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2307D6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948691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9F4241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981E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B99B5A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2DA20EF" w14:textId="77777777" w:rsidR="00EE5860" w:rsidRPr="00441CD0" w:rsidRDefault="00EE5860" w:rsidP="00BB0E1F">
            <w:pPr>
              <w:pStyle w:val="TAC"/>
            </w:pPr>
          </w:p>
        </w:tc>
      </w:tr>
      <w:tr w:rsidR="00EE5860" w:rsidRPr="00441CD0" w14:paraId="2FDB44C4" w14:textId="77777777" w:rsidTr="00BB0E1F">
        <w:trPr>
          <w:jc w:val="center"/>
        </w:trPr>
        <w:tc>
          <w:tcPr>
            <w:tcW w:w="151" w:type="dxa"/>
            <w:tcBorders>
              <w:top w:val="nil"/>
              <w:left w:val="single" w:sz="6" w:space="0" w:color="auto"/>
              <w:bottom w:val="nil"/>
              <w:right w:val="nil"/>
            </w:tcBorders>
          </w:tcPr>
          <w:p w14:paraId="76BA899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C573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EE9D2A2" w14:textId="77777777" w:rsidR="00EE5860" w:rsidRPr="00441CD0" w:rsidRDefault="00EE5860" w:rsidP="00BB0E1F">
            <w:pPr>
              <w:pStyle w:val="TAC"/>
            </w:pPr>
            <w:r w:rsidRPr="00441CD0">
              <w:t>Type = 114 (decimal)</w:t>
            </w:r>
          </w:p>
        </w:tc>
        <w:tc>
          <w:tcPr>
            <w:tcW w:w="588" w:type="dxa"/>
            <w:tcBorders>
              <w:top w:val="nil"/>
              <w:left w:val="single" w:sz="4" w:space="0" w:color="auto"/>
              <w:bottom w:val="nil"/>
              <w:right w:val="single" w:sz="6" w:space="0" w:color="auto"/>
            </w:tcBorders>
          </w:tcPr>
          <w:p w14:paraId="2B4276FB" w14:textId="77777777" w:rsidR="00EE5860" w:rsidRPr="00441CD0" w:rsidRDefault="00EE5860" w:rsidP="00BB0E1F">
            <w:pPr>
              <w:pStyle w:val="TAC"/>
            </w:pPr>
          </w:p>
        </w:tc>
      </w:tr>
      <w:tr w:rsidR="00EE5860" w:rsidRPr="00441CD0" w14:paraId="2F3F5CDD" w14:textId="77777777" w:rsidTr="00BB0E1F">
        <w:trPr>
          <w:jc w:val="center"/>
        </w:trPr>
        <w:tc>
          <w:tcPr>
            <w:tcW w:w="151" w:type="dxa"/>
            <w:tcBorders>
              <w:top w:val="nil"/>
              <w:left w:val="single" w:sz="6" w:space="0" w:color="auto"/>
              <w:bottom w:val="nil"/>
              <w:right w:val="nil"/>
            </w:tcBorders>
          </w:tcPr>
          <w:p w14:paraId="09E9D4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99FA4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02498B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7039387" w14:textId="77777777" w:rsidR="00EE5860" w:rsidRPr="00441CD0" w:rsidRDefault="00EE5860" w:rsidP="00BB0E1F">
            <w:pPr>
              <w:pStyle w:val="TAC"/>
            </w:pPr>
          </w:p>
        </w:tc>
      </w:tr>
      <w:tr w:rsidR="00EE5860" w:rsidRPr="00441CD0" w14:paraId="4689015F" w14:textId="77777777" w:rsidTr="00BB0E1F">
        <w:trPr>
          <w:jc w:val="center"/>
        </w:trPr>
        <w:tc>
          <w:tcPr>
            <w:tcW w:w="151" w:type="dxa"/>
            <w:tcBorders>
              <w:top w:val="nil"/>
              <w:left w:val="single" w:sz="6" w:space="0" w:color="auto"/>
              <w:bottom w:val="nil"/>
              <w:right w:val="nil"/>
            </w:tcBorders>
          </w:tcPr>
          <w:p w14:paraId="2CDA54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E16C9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1766" w:type="dxa"/>
            <w:gridSpan w:val="3"/>
            <w:tcBorders>
              <w:top w:val="single" w:sz="4" w:space="0" w:color="auto"/>
              <w:left w:val="single" w:sz="4" w:space="0" w:color="auto"/>
              <w:bottom w:val="single" w:sz="4" w:space="0" w:color="auto"/>
              <w:right w:val="single" w:sz="4" w:space="0" w:color="auto"/>
            </w:tcBorders>
            <w:hideMark/>
          </w:tcPr>
          <w:p w14:paraId="390F8312" w14:textId="77777777" w:rsidR="00EE5860" w:rsidRPr="00441CD0" w:rsidRDefault="00EE5860" w:rsidP="00BB0E1F">
            <w:pPr>
              <w:pStyle w:val="TAC"/>
              <w:rPr>
                <w:lang w:eastAsia="zh-CN"/>
              </w:rPr>
            </w:pPr>
            <w:r w:rsidRPr="00441CD0">
              <w:rPr>
                <w:lang w:eastAsia="zh-CN"/>
              </w:rPr>
              <w:t>Spare</w:t>
            </w:r>
          </w:p>
        </w:tc>
        <w:tc>
          <w:tcPr>
            <w:tcW w:w="2944" w:type="dxa"/>
            <w:gridSpan w:val="5"/>
            <w:tcBorders>
              <w:top w:val="single" w:sz="4" w:space="0" w:color="auto"/>
              <w:left w:val="single" w:sz="4" w:space="0" w:color="auto"/>
              <w:bottom w:val="single" w:sz="4" w:space="0" w:color="auto"/>
              <w:right w:val="single" w:sz="4" w:space="0" w:color="auto"/>
            </w:tcBorders>
            <w:hideMark/>
          </w:tcPr>
          <w:p w14:paraId="23241572" w14:textId="77777777" w:rsidR="00EE5860" w:rsidRPr="00441CD0" w:rsidRDefault="00EE5860" w:rsidP="00BB0E1F">
            <w:pPr>
              <w:pStyle w:val="TAC"/>
              <w:rPr>
                <w:lang w:eastAsia="zh-CN"/>
              </w:rPr>
            </w:pPr>
            <w:r w:rsidRPr="00441CD0">
              <w:rPr>
                <w:lang w:eastAsia="zh-CN"/>
              </w:rPr>
              <w:t>Rule ID Type</w:t>
            </w:r>
          </w:p>
        </w:tc>
        <w:tc>
          <w:tcPr>
            <w:tcW w:w="588" w:type="dxa"/>
            <w:tcBorders>
              <w:top w:val="nil"/>
              <w:left w:val="single" w:sz="4" w:space="0" w:color="auto"/>
              <w:bottom w:val="nil"/>
              <w:right w:val="single" w:sz="6" w:space="0" w:color="auto"/>
            </w:tcBorders>
          </w:tcPr>
          <w:p w14:paraId="3A5769F7" w14:textId="77777777" w:rsidR="00EE5860" w:rsidRPr="00441CD0" w:rsidRDefault="00EE5860" w:rsidP="00BB0E1F">
            <w:pPr>
              <w:pStyle w:val="TAC"/>
            </w:pPr>
          </w:p>
        </w:tc>
      </w:tr>
      <w:tr w:rsidR="00EE5860" w:rsidRPr="00441CD0" w14:paraId="12EE5FAC" w14:textId="77777777" w:rsidTr="00BB0E1F">
        <w:trPr>
          <w:jc w:val="center"/>
        </w:trPr>
        <w:tc>
          <w:tcPr>
            <w:tcW w:w="151" w:type="dxa"/>
            <w:tcBorders>
              <w:top w:val="nil"/>
              <w:left w:val="single" w:sz="6" w:space="0" w:color="auto"/>
              <w:bottom w:val="nil"/>
              <w:right w:val="nil"/>
            </w:tcBorders>
          </w:tcPr>
          <w:p w14:paraId="11066E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D4BD4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 to p</w:t>
            </w:r>
          </w:p>
        </w:tc>
        <w:tc>
          <w:tcPr>
            <w:tcW w:w="4710" w:type="dxa"/>
            <w:gridSpan w:val="8"/>
            <w:tcBorders>
              <w:top w:val="single" w:sz="4" w:space="0" w:color="auto"/>
              <w:left w:val="single" w:sz="4" w:space="0" w:color="auto"/>
              <w:bottom w:val="single" w:sz="4" w:space="0" w:color="auto"/>
              <w:right w:val="single" w:sz="4" w:space="0" w:color="auto"/>
            </w:tcBorders>
            <w:hideMark/>
          </w:tcPr>
          <w:p w14:paraId="026D5536" w14:textId="77777777" w:rsidR="00EE5860" w:rsidRPr="00441CD0" w:rsidRDefault="00EE5860" w:rsidP="00BB0E1F">
            <w:pPr>
              <w:pStyle w:val="TAC"/>
              <w:rPr>
                <w:lang w:eastAsia="zh-CN"/>
              </w:rPr>
            </w:pPr>
            <w:r w:rsidRPr="00441CD0">
              <w:rPr>
                <w:lang w:eastAsia="zh-CN"/>
              </w:rPr>
              <w:t>Rule ID value</w:t>
            </w:r>
          </w:p>
        </w:tc>
        <w:tc>
          <w:tcPr>
            <w:tcW w:w="588" w:type="dxa"/>
            <w:tcBorders>
              <w:top w:val="nil"/>
              <w:left w:val="single" w:sz="4" w:space="0" w:color="auto"/>
              <w:bottom w:val="nil"/>
              <w:right w:val="single" w:sz="6" w:space="0" w:color="auto"/>
            </w:tcBorders>
          </w:tcPr>
          <w:p w14:paraId="376AAFFD" w14:textId="77777777" w:rsidR="00EE5860" w:rsidRPr="00441CD0" w:rsidRDefault="00EE5860" w:rsidP="00BB0E1F">
            <w:pPr>
              <w:pStyle w:val="TAC"/>
            </w:pPr>
          </w:p>
        </w:tc>
      </w:tr>
      <w:tr w:rsidR="00EE5860" w:rsidRPr="00441CD0" w14:paraId="3CA2A4E7" w14:textId="77777777" w:rsidTr="00BB0E1F">
        <w:trPr>
          <w:jc w:val="center"/>
        </w:trPr>
        <w:tc>
          <w:tcPr>
            <w:tcW w:w="151" w:type="dxa"/>
            <w:tcBorders>
              <w:top w:val="nil"/>
              <w:left w:val="single" w:sz="6" w:space="0" w:color="auto"/>
              <w:bottom w:val="single" w:sz="4" w:space="0" w:color="auto"/>
              <w:right w:val="nil"/>
            </w:tcBorders>
          </w:tcPr>
          <w:p w14:paraId="5DD8FD0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8701AE8" w14:textId="77777777" w:rsidR="00EE5860" w:rsidRPr="00441CD0" w:rsidRDefault="00EE5860" w:rsidP="00BB0E1F">
            <w:pPr>
              <w:pStyle w:val="TAC"/>
            </w:pPr>
            <w:r w:rsidRPr="00441CD0">
              <w:rPr>
                <w:lang w:eastAsia="zh-CN"/>
              </w:rPr>
              <w:t>(p+1)</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FC531E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18AC9C" w14:textId="77777777" w:rsidR="00EE5860" w:rsidRPr="00441CD0" w:rsidRDefault="00EE5860" w:rsidP="00BB0E1F">
            <w:pPr>
              <w:pStyle w:val="TAC"/>
              <w:rPr>
                <w:lang w:val="x-none"/>
              </w:rPr>
            </w:pPr>
          </w:p>
        </w:tc>
      </w:tr>
    </w:tbl>
    <w:p w14:paraId="469D0FA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80</w:t>
      </w:r>
      <w:r w:rsidRPr="00441CD0">
        <w:rPr>
          <w:lang w:eastAsia="zh-CN"/>
        </w:rPr>
        <w:t>-</w:t>
      </w:r>
      <w:r w:rsidRPr="00441CD0">
        <w:rPr>
          <w:lang w:eastAsia="ja-JP"/>
        </w:rPr>
        <w:t>1</w:t>
      </w:r>
      <w:r w:rsidRPr="00441CD0">
        <w:t xml:space="preserve">: </w:t>
      </w:r>
      <w:r w:rsidRPr="00441CD0">
        <w:rPr>
          <w:lang w:eastAsia="ja-JP"/>
        </w:rPr>
        <w:t>Failed Rule ID</w:t>
      </w:r>
    </w:p>
    <w:p w14:paraId="126E5C6D" w14:textId="77777777" w:rsidR="00EE5860" w:rsidRPr="00441CD0" w:rsidRDefault="00EE5860" w:rsidP="00EE5860">
      <w:r w:rsidRPr="00441CD0">
        <w:t>The Rule ID Type shall be encoded as a 5 bits binary integer value as specified in Table 8.2.80-1.</w:t>
      </w:r>
    </w:p>
    <w:p w14:paraId="0CFC456E" w14:textId="77777777" w:rsidR="00455CE0" w:rsidRPr="00441CD0" w:rsidRDefault="00455CE0" w:rsidP="00455CE0">
      <w:pPr>
        <w:pStyle w:val="TH"/>
      </w:pPr>
      <w:bookmarkStart w:id="6096" w:name="_Toc19717426"/>
      <w:bookmarkStart w:id="6097" w:name="_Toc27490927"/>
      <w:bookmarkStart w:id="6098" w:name="_Toc27557220"/>
      <w:bookmarkStart w:id="6099" w:name="_Toc27724137"/>
      <w:bookmarkStart w:id="6100" w:name="_Toc36031211"/>
      <w:bookmarkStart w:id="6101" w:name="_Toc36043131"/>
      <w:bookmarkStart w:id="6102" w:name="_Toc36814456"/>
      <w:bookmarkStart w:id="6103" w:name="_Toc44689314"/>
      <w:bookmarkStart w:id="6104" w:name="_Toc44924068"/>
      <w:bookmarkStart w:id="6105" w:name="_Toc51861038"/>
      <w:bookmarkStart w:id="6106" w:name="_Toc57930809"/>
      <w:bookmarkStart w:id="6107" w:name="_Toc57931439"/>
      <w:r w:rsidRPr="00441CD0">
        <w:t>Table 8.</w:t>
      </w:r>
      <w:r w:rsidRPr="00441CD0">
        <w:rPr>
          <w:lang w:val="en-US"/>
        </w:rPr>
        <w:t>2.80</w:t>
      </w:r>
      <w:r w:rsidRPr="00441CD0">
        <w:t>-1: Rule ID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572"/>
        <w:gridCol w:w="1548"/>
      </w:tblGrid>
      <w:tr w:rsidR="00455CE0" w:rsidRPr="00441CD0" w14:paraId="71DF9841"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45004E86" w14:textId="77777777" w:rsidR="00455CE0" w:rsidRPr="00441CD0" w:rsidRDefault="00455CE0" w:rsidP="00413DF0">
            <w:pPr>
              <w:pStyle w:val="TAH"/>
            </w:pPr>
            <w:r w:rsidRPr="00441CD0">
              <w:t>Rule ID Type</w:t>
            </w:r>
          </w:p>
        </w:tc>
        <w:tc>
          <w:tcPr>
            <w:tcW w:w="1548" w:type="dxa"/>
            <w:tcBorders>
              <w:top w:val="single" w:sz="4" w:space="0" w:color="auto"/>
              <w:left w:val="single" w:sz="4" w:space="0" w:color="auto"/>
              <w:bottom w:val="single" w:sz="4" w:space="0" w:color="auto"/>
              <w:right w:val="single" w:sz="4" w:space="0" w:color="auto"/>
            </w:tcBorders>
            <w:hideMark/>
          </w:tcPr>
          <w:p w14:paraId="37D1420C" w14:textId="77777777" w:rsidR="00455CE0" w:rsidRPr="00441CD0" w:rsidRDefault="00455CE0" w:rsidP="00413DF0">
            <w:pPr>
              <w:pStyle w:val="TAH"/>
            </w:pPr>
            <w:r w:rsidRPr="00441CD0">
              <w:t>Value (Decimal)</w:t>
            </w:r>
          </w:p>
        </w:tc>
      </w:tr>
      <w:tr w:rsidR="00455CE0" w:rsidRPr="00441CD0" w14:paraId="5522FF1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9E0E3E9" w14:textId="77777777" w:rsidR="00455CE0" w:rsidRPr="00441CD0" w:rsidRDefault="00455CE0" w:rsidP="00413DF0">
            <w:pPr>
              <w:pStyle w:val="TAL"/>
            </w:pPr>
            <w:r w:rsidRPr="00441CD0">
              <w:t>PDR</w:t>
            </w:r>
          </w:p>
        </w:tc>
        <w:tc>
          <w:tcPr>
            <w:tcW w:w="1548" w:type="dxa"/>
            <w:tcBorders>
              <w:top w:val="single" w:sz="4" w:space="0" w:color="auto"/>
              <w:left w:val="single" w:sz="4" w:space="0" w:color="auto"/>
              <w:bottom w:val="single" w:sz="4" w:space="0" w:color="auto"/>
              <w:right w:val="single" w:sz="4" w:space="0" w:color="auto"/>
            </w:tcBorders>
            <w:hideMark/>
          </w:tcPr>
          <w:p w14:paraId="33942382" w14:textId="77777777" w:rsidR="00455CE0" w:rsidRPr="00441CD0" w:rsidRDefault="00455CE0" w:rsidP="00413DF0">
            <w:pPr>
              <w:pStyle w:val="TAC"/>
            </w:pPr>
            <w:r w:rsidRPr="00441CD0">
              <w:t>0</w:t>
            </w:r>
          </w:p>
        </w:tc>
      </w:tr>
      <w:tr w:rsidR="00455CE0" w:rsidRPr="00441CD0" w14:paraId="64BA8CDA"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3AA17039" w14:textId="77777777" w:rsidR="00455CE0" w:rsidRPr="00441CD0" w:rsidRDefault="00455CE0" w:rsidP="00413DF0">
            <w:pPr>
              <w:pStyle w:val="TAL"/>
            </w:pPr>
            <w:r w:rsidRPr="00441CD0">
              <w:t>FAR</w:t>
            </w:r>
          </w:p>
        </w:tc>
        <w:tc>
          <w:tcPr>
            <w:tcW w:w="1548" w:type="dxa"/>
            <w:tcBorders>
              <w:top w:val="single" w:sz="4" w:space="0" w:color="auto"/>
              <w:left w:val="single" w:sz="4" w:space="0" w:color="auto"/>
              <w:bottom w:val="single" w:sz="4" w:space="0" w:color="auto"/>
              <w:right w:val="single" w:sz="4" w:space="0" w:color="auto"/>
            </w:tcBorders>
            <w:hideMark/>
          </w:tcPr>
          <w:p w14:paraId="5E5B0423" w14:textId="77777777" w:rsidR="00455CE0" w:rsidRPr="00441CD0" w:rsidRDefault="00455CE0" w:rsidP="00413DF0">
            <w:pPr>
              <w:pStyle w:val="TAC"/>
            </w:pPr>
            <w:r w:rsidRPr="00441CD0">
              <w:t>1</w:t>
            </w:r>
          </w:p>
        </w:tc>
      </w:tr>
      <w:tr w:rsidR="00455CE0" w:rsidRPr="00441CD0" w14:paraId="19DC2B30"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63BA74BD" w14:textId="77777777" w:rsidR="00455CE0" w:rsidRPr="00441CD0" w:rsidRDefault="00455CE0" w:rsidP="00413DF0">
            <w:pPr>
              <w:pStyle w:val="TAL"/>
            </w:pPr>
            <w:r w:rsidRPr="00441CD0">
              <w:t>QER</w:t>
            </w:r>
          </w:p>
        </w:tc>
        <w:tc>
          <w:tcPr>
            <w:tcW w:w="1548" w:type="dxa"/>
            <w:tcBorders>
              <w:top w:val="single" w:sz="4" w:space="0" w:color="auto"/>
              <w:left w:val="single" w:sz="4" w:space="0" w:color="auto"/>
              <w:bottom w:val="single" w:sz="4" w:space="0" w:color="auto"/>
              <w:right w:val="single" w:sz="4" w:space="0" w:color="auto"/>
            </w:tcBorders>
            <w:hideMark/>
          </w:tcPr>
          <w:p w14:paraId="031D65EF" w14:textId="77777777" w:rsidR="00455CE0" w:rsidRPr="00441CD0" w:rsidRDefault="00455CE0" w:rsidP="00413DF0">
            <w:pPr>
              <w:pStyle w:val="TAC"/>
              <w:rPr>
                <w:lang w:val="sv-SE"/>
              </w:rPr>
            </w:pPr>
            <w:r w:rsidRPr="00441CD0">
              <w:rPr>
                <w:lang w:val="sv-SE"/>
              </w:rPr>
              <w:t>2</w:t>
            </w:r>
          </w:p>
        </w:tc>
      </w:tr>
      <w:tr w:rsidR="00455CE0" w:rsidRPr="00441CD0" w14:paraId="31C99B07"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2E718E1B" w14:textId="77777777" w:rsidR="00455CE0" w:rsidRPr="00441CD0" w:rsidRDefault="00455CE0" w:rsidP="00413DF0">
            <w:pPr>
              <w:pStyle w:val="TAL"/>
              <w:rPr>
                <w:lang w:val="x-none"/>
              </w:rPr>
            </w:pPr>
            <w:r w:rsidRPr="00441CD0">
              <w:t>URR</w:t>
            </w:r>
          </w:p>
        </w:tc>
        <w:tc>
          <w:tcPr>
            <w:tcW w:w="1548" w:type="dxa"/>
            <w:tcBorders>
              <w:top w:val="single" w:sz="4" w:space="0" w:color="auto"/>
              <w:left w:val="single" w:sz="4" w:space="0" w:color="auto"/>
              <w:bottom w:val="single" w:sz="4" w:space="0" w:color="auto"/>
              <w:right w:val="single" w:sz="4" w:space="0" w:color="auto"/>
            </w:tcBorders>
            <w:hideMark/>
          </w:tcPr>
          <w:p w14:paraId="55657F18" w14:textId="77777777" w:rsidR="00455CE0" w:rsidRPr="00441CD0" w:rsidRDefault="00455CE0" w:rsidP="00413DF0">
            <w:pPr>
              <w:pStyle w:val="TAC"/>
              <w:rPr>
                <w:lang w:val="sv-SE"/>
              </w:rPr>
            </w:pPr>
            <w:r w:rsidRPr="00441CD0">
              <w:rPr>
                <w:lang w:val="sv-SE"/>
              </w:rPr>
              <w:t>3</w:t>
            </w:r>
          </w:p>
        </w:tc>
      </w:tr>
      <w:tr w:rsidR="00455CE0" w:rsidRPr="00441CD0" w14:paraId="3594BE3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1E4D372F" w14:textId="77777777" w:rsidR="00455CE0" w:rsidRPr="00441CD0" w:rsidRDefault="00455CE0" w:rsidP="00413DF0">
            <w:pPr>
              <w:pStyle w:val="TAL"/>
              <w:rPr>
                <w:lang w:val="x-none"/>
              </w:rPr>
            </w:pPr>
            <w:r w:rsidRPr="00441CD0">
              <w:t>BAR</w:t>
            </w:r>
          </w:p>
        </w:tc>
        <w:tc>
          <w:tcPr>
            <w:tcW w:w="1548" w:type="dxa"/>
            <w:tcBorders>
              <w:top w:val="single" w:sz="4" w:space="0" w:color="auto"/>
              <w:left w:val="single" w:sz="4" w:space="0" w:color="auto"/>
              <w:bottom w:val="single" w:sz="4" w:space="0" w:color="auto"/>
              <w:right w:val="single" w:sz="4" w:space="0" w:color="auto"/>
            </w:tcBorders>
            <w:hideMark/>
          </w:tcPr>
          <w:p w14:paraId="134ABF2C" w14:textId="77777777" w:rsidR="00455CE0" w:rsidRPr="00441CD0" w:rsidRDefault="00455CE0" w:rsidP="00413DF0">
            <w:pPr>
              <w:pStyle w:val="TAC"/>
              <w:rPr>
                <w:lang w:val="sv-SE"/>
              </w:rPr>
            </w:pPr>
            <w:r w:rsidRPr="00441CD0">
              <w:rPr>
                <w:lang w:val="sv-SE"/>
              </w:rPr>
              <w:t>4</w:t>
            </w:r>
          </w:p>
        </w:tc>
      </w:tr>
      <w:tr w:rsidR="00455CE0" w:rsidRPr="00441CD0" w14:paraId="123C9E7D"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26515B62" w14:textId="77777777" w:rsidR="00455CE0" w:rsidRPr="00441CD0" w:rsidRDefault="00455CE0" w:rsidP="00413DF0">
            <w:pPr>
              <w:pStyle w:val="TAL"/>
            </w:pPr>
            <w:r>
              <w:t>MAR</w:t>
            </w:r>
          </w:p>
        </w:tc>
        <w:tc>
          <w:tcPr>
            <w:tcW w:w="1548" w:type="dxa"/>
            <w:tcBorders>
              <w:top w:val="single" w:sz="4" w:space="0" w:color="auto"/>
              <w:left w:val="single" w:sz="4" w:space="0" w:color="auto"/>
              <w:bottom w:val="single" w:sz="4" w:space="0" w:color="auto"/>
              <w:right w:val="single" w:sz="4" w:space="0" w:color="auto"/>
            </w:tcBorders>
          </w:tcPr>
          <w:p w14:paraId="1A2B8290" w14:textId="77777777" w:rsidR="00455CE0" w:rsidRPr="00441CD0" w:rsidRDefault="00455CE0" w:rsidP="00413DF0">
            <w:pPr>
              <w:pStyle w:val="TAC"/>
              <w:rPr>
                <w:lang w:val="sv-SE"/>
              </w:rPr>
            </w:pPr>
            <w:r>
              <w:rPr>
                <w:lang w:val="sv-SE"/>
              </w:rPr>
              <w:t>5</w:t>
            </w:r>
          </w:p>
        </w:tc>
      </w:tr>
      <w:tr w:rsidR="00455CE0" w:rsidRPr="00441CD0" w14:paraId="576B9234"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tcPr>
          <w:p w14:paraId="3A98E286" w14:textId="77777777" w:rsidR="00455CE0" w:rsidRDefault="00455CE0" w:rsidP="00413DF0">
            <w:pPr>
              <w:pStyle w:val="TAL"/>
            </w:pPr>
            <w:r>
              <w:t>SRR</w:t>
            </w:r>
          </w:p>
        </w:tc>
        <w:tc>
          <w:tcPr>
            <w:tcW w:w="1548" w:type="dxa"/>
            <w:tcBorders>
              <w:top w:val="single" w:sz="4" w:space="0" w:color="auto"/>
              <w:left w:val="single" w:sz="4" w:space="0" w:color="auto"/>
              <w:bottom w:val="single" w:sz="4" w:space="0" w:color="auto"/>
              <w:right w:val="single" w:sz="4" w:space="0" w:color="auto"/>
            </w:tcBorders>
          </w:tcPr>
          <w:p w14:paraId="1637029A" w14:textId="77777777" w:rsidR="00455CE0" w:rsidRPr="00441CD0" w:rsidRDefault="00455CE0" w:rsidP="00413DF0">
            <w:pPr>
              <w:pStyle w:val="TAC"/>
              <w:rPr>
                <w:lang w:val="sv-SE"/>
              </w:rPr>
            </w:pPr>
            <w:r>
              <w:rPr>
                <w:lang w:val="sv-SE"/>
              </w:rPr>
              <w:t>6</w:t>
            </w:r>
          </w:p>
        </w:tc>
      </w:tr>
      <w:tr w:rsidR="00455CE0" w:rsidRPr="00441CD0" w14:paraId="272D5022" w14:textId="77777777" w:rsidTr="00413DF0">
        <w:trPr>
          <w:jc w:val="center"/>
        </w:trPr>
        <w:tc>
          <w:tcPr>
            <w:tcW w:w="5572" w:type="dxa"/>
            <w:tcBorders>
              <w:top w:val="single" w:sz="4" w:space="0" w:color="auto"/>
              <w:left w:val="single" w:sz="4" w:space="0" w:color="auto"/>
              <w:bottom w:val="single" w:sz="4" w:space="0" w:color="auto"/>
              <w:right w:val="single" w:sz="4" w:space="0" w:color="auto"/>
            </w:tcBorders>
            <w:hideMark/>
          </w:tcPr>
          <w:p w14:paraId="54D4C0F0" w14:textId="77777777" w:rsidR="00455CE0" w:rsidRPr="00441CD0" w:rsidRDefault="00455CE0" w:rsidP="00413DF0">
            <w:pPr>
              <w:pStyle w:val="TAL"/>
              <w:rPr>
                <w:lang w:val="x-none"/>
              </w:rPr>
            </w:pPr>
            <w:r w:rsidRPr="00441CD0">
              <w:t>For future use. Shall not be sent. If received, shall be interpreted as the value "1".</w:t>
            </w:r>
          </w:p>
        </w:tc>
        <w:tc>
          <w:tcPr>
            <w:tcW w:w="1548" w:type="dxa"/>
            <w:tcBorders>
              <w:top w:val="single" w:sz="4" w:space="0" w:color="auto"/>
              <w:left w:val="single" w:sz="4" w:space="0" w:color="auto"/>
              <w:bottom w:val="single" w:sz="4" w:space="0" w:color="auto"/>
              <w:right w:val="single" w:sz="4" w:space="0" w:color="auto"/>
            </w:tcBorders>
            <w:hideMark/>
          </w:tcPr>
          <w:p w14:paraId="00FA8E2F" w14:textId="7B4E86A1" w:rsidR="00455CE0" w:rsidRPr="00441CD0" w:rsidRDefault="00455CE0" w:rsidP="00413DF0">
            <w:pPr>
              <w:pStyle w:val="TAC"/>
            </w:pPr>
            <w:r>
              <w:t>7</w:t>
            </w:r>
            <w:r w:rsidRPr="00441CD0">
              <w:t xml:space="preserve"> to 31</w:t>
            </w:r>
          </w:p>
        </w:tc>
      </w:tr>
    </w:tbl>
    <w:p w14:paraId="1067DE87" w14:textId="77777777" w:rsidR="00455CE0" w:rsidRPr="00441CD0" w:rsidRDefault="00455CE0" w:rsidP="00455CE0"/>
    <w:p w14:paraId="7BD0AC88" w14:textId="57169691" w:rsidR="00455CE0" w:rsidRPr="00441CD0" w:rsidRDefault="00455CE0" w:rsidP="00455CE0">
      <w:r w:rsidRPr="00441CD0">
        <w:t xml:space="preserve">The length and the value of the Rule ID value field shall be set as specified for the PDR ID, FAR ID, QER ID, URR ID </w:t>
      </w:r>
      <w:r>
        <w:t>,</w:t>
      </w:r>
      <w:r w:rsidRPr="00441CD0">
        <w:t xml:space="preserve"> BAR ID</w:t>
      </w:r>
      <w:r>
        <w:t>, MAR ID and SRR ID</w:t>
      </w:r>
      <w:r w:rsidRPr="00441CD0">
        <w:t xml:space="preserve"> IE types respectively.</w:t>
      </w:r>
    </w:p>
    <w:p w14:paraId="6C910E53" w14:textId="77777777" w:rsidR="00EE5860" w:rsidRPr="00441CD0" w:rsidRDefault="00EE5860" w:rsidP="00EE5860">
      <w:pPr>
        <w:pStyle w:val="Heading3"/>
      </w:pPr>
      <w:bookmarkStart w:id="6108" w:name="_Toc160974565"/>
      <w:r w:rsidRPr="00441CD0">
        <w:t>8.</w:t>
      </w:r>
      <w:r w:rsidRPr="00441CD0">
        <w:rPr>
          <w:lang w:val="en-US"/>
        </w:rPr>
        <w:t>2.81</w:t>
      </w:r>
      <w:r w:rsidRPr="00441CD0">
        <w:tab/>
        <w:t>Time Quota Mechanism</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13DF8130" w14:textId="77777777" w:rsidR="00EE5860" w:rsidRPr="00441CD0" w:rsidRDefault="00EE5860" w:rsidP="00EE5860">
      <w:pPr>
        <w:rPr>
          <w:lang w:eastAsia="zh-CN"/>
        </w:rPr>
      </w:pPr>
      <w:r w:rsidRPr="00441CD0">
        <w:t>The Time Quota Mechanism</w:t>
      </w:r>
      <w:r w:rsidRPr="00441CD0">
        <w:rPr>
          <w:lang w:eastAsia="ja-JP"/>
        </w:rPr>
        <w:t xml:space="preserv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8.2.81-1</w:t>
      </w:r>
      <w:r w:rsidRPr="00441CD0">
        <w:rPr>
          <w:lang w:eastAsia="ja-JP"/>
        </w:rPr>
        <w:t>.</w:t>
      </w:r>
    </w:p>
    <w:p w14:paraId="006BCBCF"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92"/>
        <w:gridCol w:w="589"/>
        <w:gridCol w:w="589"/>
        <w:gridCol w:w="588"/>
        <w:gridCol w:w="589"/>
        <w:gridCol w:w="588"/>
      </w:tblGrid>
      <w:tr w:rsidR="00EE5860" w:rsidRPr="00441CD0" w14:paraId="57621B8F" w14:textId="77777777" w:rsidTr="00BB0E1F">
        <w:trPr>
          <w:jc w:val="center"/>
        </w:trPr>
        <w:tc>
          <w:tcPr>
            <w:tcW w:w="151" w:type="dxa"/>
            <w:tcBorders>
              <w:top w:val="single" w:sz="6" w:space="0" w:color="auto"/>
              <w:left w:val="single" w:sz="6" w:space="0" w:color="auto"/>
              <w:bottom w:val="nil"/>
              <w:right w:val="nil"/>
            </w:tcBorders>
          </w:tcPr>
          <w:p w14:paraId="42766E9C" w14:textId="77777777" w:rsidR="00EE5860" w:rsidRPr="00441CD0" w:rsidRDefault="00EE5860" w:rsidP="00BB0E1F">
            <w:pPr>
              <w:pStyle w:val="TAC"/>
            </w:pPr>
          </w:p>
        </w:tc>
        <w:tc>
          <w:tcPr>
            <w:tcW w:w="1104" w:type="dxa"/>
            <w:tcBorders>
              <w:top w:val="single" w:sz="6" w:space="0" w:color="auto"/>
              <w:left w:val="nil"/>
              <w:bottom w:val="nil"/>
              <w:right w:val="nil"/>
            </w:tcBorders>
          </w:tcPr>
          <w:p w14:paraId="547E292B" w14:textId="77777777" w:rsidR="00EE5860" w:rsidRPr="00441CD0" w:rsidRDefault="00EE5860" w:rsidP="00BB0E1F">
            <w:pPr>
              <w:pStyle w:val="TAH"/>
            </w:pPr>
          </w:p>
        </w:tc>
        <w:tc>
          <w:tcPr>
            <w:tcW w:w="4713" w:type="dxa"/>
            <w:gridSpan w:val="8"/>
            <w:tcBorders>
              <w:top w:val="single" w:sz="6" w:space="0" w:color="auto"/>
              <w:left w:val="nil"/>
              <w:bottom w:val="nil"/>
              <w:right w:val="nil"/>
            </w:tcBorders>
            <w:hideMark/>
          </w:tcPr>
          <w:p w14:paraId="06FE3B67"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2399DA8" w14:textId="77777777" w:rsidR="00EE5860" w:rsidRPr="00441CD0" w:rsidRDefault="00EE5860" w:rsidP="00BB0E1F">
            <w:pPr>
              <w:pStyle w:val="TAC"/>
            </w:pPr>
          </w:p>
        </w:tc>
      </w:tr>
      <w:tr w:rsidR="00EE5860" w:rsidRPr="00441CD0" w14:paraId="2D321351" w14:textId="77777777" w:rsidTr="00BB0E1F">
        <w:trPr>
          <w:jc w:val="center"/>
        </w:trPr>
        <w:tc>
          <w:tcPr>
            <w:tcW w:w="151" w:type="dxa"/>
            <w:tcBorders>
              <w:top w:val="nil"/>
              <w:left w:val="single" w:sz="6" w:space="0" w:color="auto"/>
              <w:bottom w:val="nil"/>
              <w:right w:val="nil"/>
            </w:tcBorders>
          </w:tcPr>
          <w:p w14:paraId="69C81B82" w14:textId="77777777" w:rsidR="00EE5860" w:rsidRPr="00441CD0" w:rsidRDefault="00EE5860" w:rsidP="00BB0E1F">
            <w:pPr>
              <w:pStyle w:val="TAC"/>
            </w:pPr>
          </w:p>
        </w:tc>
        <w:tc>
          <w:tcPr>
            <w:tcW w:w="1104" w:type="dxa"/>
            <w:tcBorders>
              <w:top w:val="nil"/>
              <w:left w:val="nil"/>
              <w:bottom w:val="nil"/>
              <w:right w:val="nil"/>
            </w:tcBorders>
            <w:hideMark/>
          </w:tcPr>
          <w:p w14:paraId="3CD42CE8"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CBA2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9293A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DAF2FDC" w14:textId="77777777" w:rsidR="00EE5860" w:rsidRPr="00441CD0" w:rsidRDefault="00EE5860" w:rsidP="00BB0E1F">
            <w:pPr>
              <w:pStyle w:val="TAH"/>
            </w:pPr>
            <w:r w:rsidRPr="00441CD0">
              <w:t>6</w:t>
            </w:r>
          </w:p>
        </w:tc>
        <w:tc>
          <w:tcPr>
            <w:tcW w:w="592" w:type="dxa"/>
            <w:tcBorders>
              <w:top w:val="nil"/>
              <w:left w:val="nil"/>
              <w:bottom w:val="single" w:sz="4" w:space="0" w:color="auto"/>
              <w:right w:val="nil"/>
            </w:tcBorders>
            <w:hideMark/>
          </w:tcPr>
          <w:p w14:paraId="54CBDD1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BEEABB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E3DF02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93216B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EB76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EF08D1" w14:textId="77777777" w:rsidR="00EE5860" w:rsidRPr="00441CD0" w:rsidRDefault="00EE5860" w:rsidP="00BB0E1F">
            <w:pPr>
              <w:pStyle w:val="TAC"/>
            </w:pPr>
          </w:p>
        </w:tc>
      </w:tr>
      <w:tr w:rsidR="00EE5860" w:rsidRPr="00441CD0" w14:paraId="722F5779" w14:textId="77777777" w:rsidTr="00BB0E1F">
        <w:trPr>
          <w:jc w:val="center"/>
        </w:trPr>
        <w:tc>
          <w:tcPr>
            <w:tcW w:w="151" w:type="dxa"/>
            <w:tcBorders>
              <w:top w:val="nil"/>
              <w:left w:val="single" w:sz="6" w:space="0" w:color="auto"/>
              <w:bottom w:val="nil"/>
              <w:right w:val="nil"/>
            </w:tcBorders>
          </w:tcPr>
          <w:p w14:paraId="751BE4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A0B16A2"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hideMark/>
          </w:tcPr>
          <w:p w14:paraId="2670267C" w14:textId="77777777" w:rsidR="00EE5860" w:rsidRPr="00441CD0" w:rsidRDefault="00EE5860" w:rsidP="00BB0E1F">
            <w:pPr>
              <w:pStyle w:val="TAC"/>
            </w:pPr>
            <w:r w:rsidRPr="00441CD0">
              <w:t xml:space="preserve">Type = </w:t>
            </w:r>
            <w:r w:rsidRPr="00441CD0">
              <w:rPr>
                <w:lang w:val="sv-SE"/>
              </w:rPr>
              <w:t>115</w:t>
            </w:r>
            <w:r w:rsidRPr="00441CD0">
              <w:t xml:space="preserve"> (decimal)</w:t>
            </w:r>
          </w:p>
        </w:tc>
        <w:tc>
          <w:tcPr>
            <w:tcW w:w="588" w:type="dxa"/>
            <w:tcBorders>
              <w:top w:val="nil"/>
              <w:left w:val="single" w:sz="4" w:space="0" w:color="auto"/>
              <w:bottom w:val="nil"/>
              <w:right w:val="single" w:sz="6" w:space="0" w:color="auto"/>
            </w:tcBorders>
          </w:tcPr>
          <w:p w14:paraId="37813086" w14:textId="77777777" w:rsidR="00EE5860" w:rsidRPr="00441CD0" w:rsidRDefault="00EE5860" w:rsidP="00BB0E1F">
            <w:pPr>
              <w:pStyle w:val="TAC"/>
            </w:pPr>
          </w:p>
        </w:tc>
      </w:tr>
      <w:tr w:rsidR="00EE5860" w:rsidRPr="00441CD0" w14:paraId="4A7990EE" w14:textId="77777777" w:rsidTr="00BB0E1F">
        <w:trPr>
          <w:jc w:val="center"/>
        </w:trPr>
        <w:tc>
          <w:tcPr>
            <w:tcW w:w="151" w:type="dxa"/>
            <w:tcBorders>
              <w:top w:val="nil"/>
              <w:left w:val="single" w:sz="6" w:space="0" w:color="auto"/>
              <w:bottom w:val="nil"/>
              <w:right w:val="nil"/>
            </w:tcBorders>
          </w:tcPr>
          <w:p w14:paraId="1D3BB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2E1295"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hideMark/>
          </w:tcPr>
          <w:p w14:paraId="008B892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418E799" w14:textId="77777777" w:rsidR="00EE5860" w:rsidRPr="00441CD0" w:rsidRDefault="00EE5860" w:rsidP="00BB0E1F">
            <w:pPr>
              <w:pStyle w:val="TAC"/>
            </w:pPr>
          </w:p>
        </w:tc>
      </w:tr>
      <w:tr w:rsidR="00EE5860" w:rsidRPr="00441CD0" w14:paraId="326AAD03" w14:textId="77777777" w:rsidTr="00BB0E1F">
        <w:trPr>
          <w:jc w:val="center"/>
        </w:trPr>
        <w:tc>
          <w:tcPr>
            <w:tcW w:w="151" w:type="dxa"/>
            <w:tcBorders>
              <w:top w:val="nil"/>
              <w:left w:val="single" w:sz="6" w:space="0" w:color="auto"/>
              <w:bottom w:val="nil"/>
              <w:right w:val="nil"/>
            </w:tcBorders>
          </w:tcPr>
          <w:p w14:paraId="34B9D0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7588B9" w14:textId="77777777" w:rsidR="00EE5860" w:rsidRPr="00441CD0" w:rsidRDefault="00EE5860" w:rsidP="00BB0E1F">
            <w:pPr>
              <w:pStyle w:val="NO"/>
              <w:keepNext/>
              <w:spacing w:after="0"/>
              <w:ind w:left="0" w:firstLine="0"/>
              <w:jc w:val="center"/>
              <w:rPr>
                <w:rFonts w:ascii="Arial" w:hAnsi="Arial" w:cs="Arial"/>
                <w:sz w:val="18"/>
                <w:szCs w:val="18"/>
                <w:lang w:val="de-DE" w:eastAsia="zh-CN"/>
              </w:rPr>
            </w:pPr>
            <w:r w:rsidRPr="00441CD0">
              <w:rPr>
                <w:rFonts w:ascii="Arial" w:hAnsi="Arial" w:cs="Arial"/>
                <w:sz w:val="18"/>
                <w:szCs w:val="18"/>
                <w:lang w:val="de-DE" w:eastAsia="zh-CN"/>
              </w:rPr>
              <w:t>5</w:t>
            </w:r>
          </w:p>
        </w:tc>
        <w:tc>
          <w:tcPr>
            <w:tcW w:w="3536" w:type="dxa"/>
            <w:gridSpan w:val="6"/>
            <w:tcBorders>
              <w:top w:val="single" w:sz="4" w:space="0" w:color="auto"/>
              <w:left w:val="single" w:sz="4" w:space="0" w:color="auto"/>
              <w:bottom w:val="single" w:sz="4" w:space="0" w:color="auto"/>
              <w:right w:val="single" w:sz="4" w:space="0" w:color="auto"/>
            </w:tcBorders>
            <w:hideMark/>
          </w:tcPr>
          <w:p w14:paraId="530B0AA1" w14:textId="77777777" w:rsidR="00EE5860" w:rsidRPr="00441CD0" w:rsidRDefault="00EE5860" w:rsidP="00BB0E1F">
            <w:pPr>
              <w:pStyle w:val="TAC"/>
              <w:rPr>
                <w:lang w:val="x-none" w:eastAsia="zh-CN"/>
              </w:rPr>
            </w:pPr>
            <w:r w:rsidRPr="00441CD0">
              <w:rPr>
                <w:lang w:eastAsia="zh-CN"/>
              </w:rPr>
              <w:t>Spare</w:t>
            </w:r>
          </w:p>
        </w:tc>
        <w:tc>
          <w:tcPr>
            <w:tcW w:w="1177" w:type="dxa"/>
            <w:gridSpan w:val="2"/>
            <w:tcBorders>
              <w:top w:val="single" w:sz="4" w:space="0" w:color="auto"/>
              <w:left w:val="single" w:sz="4" w:space="0" w:color="auto"/>
              <w:bottom w:val="single" w:sz="4" w:space="0" w:color="auto"/>
              <w:right w:val="single" w:sz="4" w:space="0" w:color="auto"/>
            </w:tcBorders>
            <w:hideMark/>
          </w:tcPr>
          <w:p w14:paraId="69A3B221" w14:textId="77777777" w:rsidR="00EE5860" w:rsidRPr="00441CD0" w:rsidRDefault="00EE5860" w:rsidP="00BB0E1F">
            <w:pPr>
              <w:pStyle w:val="TAC"/>
              <w:rPr>
                <w:lang w:eastAsia="zh-CN"/>
              </w:rPr>
            </w:pPr>
            <w:r w:rsidRPr="00441CD0">
              <w:rPr>
                <w:lang w:eastAsia="zh-CN"/>
              </w:rPr>
              <w:t>BTIT</w:t>
            </w:r>
          </w:p>
        </w:tc>
        <w:tc>
          <w:tcPr>
            <w:tcW w:w="588" w:type="dxa"/>
            <w:tcBorders>
              <w:top w:val="nil"/>
              <w:left w:val="single" w:sz="4" w:space="0" w:color="auto"/>
              <w:bottom w:val="nil"/>
              <w:right w:val="single" w:sz="6" w:space="0" w:color="auto"/>
            </w:tcBorders>
          </w:tcPr>
          <w:p w14:paraId="47F58E8E" w14:textId="77777777" w:rsidR="00EE5860" w:rsidRPr="00441CD0" w:rsidRDefault="00EE5860" w:rsidP="00BB0E1F">
            <w:pPr>
              <w:pStyle w:val="TAC"/>
            </w:pPr>
          </w:p>
        </w:tc>
      </w:tr>
      <w:tr w:rsidR="00EE5860" w:rsidRPr="00441CD0" w14:paraId="726B7CEB" w14:textId="77777777" w:rsidTr="00BB0E1F">
        <w:trPr>
          <w:jc w:val="center"/>
        </w:trPr>
        <w:tc>
          <w:tcPr>
            <w:tcW w:w="151" w:type="dxa"/>
            <w:tcBorders>
              <w:top w:val="nil"/>
              <w:left w:val="single" w:sz="6" w:space="0" w:color="auto"/>
              <w:bottom w:val="nil"/>
              <w:right w:val="nil"/>
            </w:tcBorders>
          </w:tcPr>
          <w:p w14:paraId="417C143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0218BA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m to (m+3)</w:t>
            </w:r>
          </w:p>
        </w:tc>
        <w:tc>
          <w:tcPr>
            <w:tcW w:w="4713" w:type="dxa"/>
            <w:gridSpan w:val="8"/>
            <w:tcBorders>
              <w:top w:val="single" w:sz="4" w:space="0" w:color="auto"/>
              <w:left w:val="single" w:sz="4" w:space="0" w:color="auto"/>
              <w:bottom w:val="single" w:sz="4" w:space="0" w:color="auto"/>
              <w:right w:val="single" w:sz="4" w:space="0" w:color="auto"/>
            </w:tcBorders>
            <w:hideMark/>
          </w:tcPr>
          <w:p w14:paraId="31F76C8C" w14:textId="77777777" w:rsidR="00EE5860" w:rsidRPr="00441CD0" w:rsidRDefault="00EE5860" w:rsidP="00BB0E1F">
            <w:pPr>
              <w:pStyle w:val="TAC"/>
              <w:rPr>
                <w:lang w:eastAsia="zh-CN"/>
              </w:rPr>
            </w:pPr>
            <w:r w:rsidRPr="00441CD0">
              <w:rPr>
                <w:noProof/>
              </w:rPr>
              <w:t>Base Time Interval</w:t>
            </w:r>
          </w:p>
        </w:tc>
        <w:tc>
          <w:tcPr>
            <w:tcW w:w="588" w:type="dxa"/>
            <w:tcBorders>
              <w:top w:val="nil"/>
              <w:left w:val="single" w:sz="4" w:space="0" w:color="auto"/>
              <w:bottom w:val="nil"/>
              <w:right w:val="single" w:sz="6" w:space="0" w:color="auto"/>
            </w:tcBorders>
          </w:tcPr>
          <w:p w14:paraId="7C0BF964" w14:textId="77777777" w:rsidR="00EE5860" w:rsidRPr="00441CD0" w:rsidRDefault="00EE5860" w:rsidP="00BB0E1F">
            <w:pPr>
              <w:pStyle w:val="TAC"/>
            </w:pPr>
          </w:p>
        </w:tc>
      </w:tr>
      <w:tr w:rsidR="00EE5860" w:rsidRPr="00441CD0" w14:paraId="6B48D142" w14:textId="77777777" w:rsidTr="00BB0E1F">
        <w:trPr>
          <w:jc w:val="center"/>
        </w:trPr>
        <w:tc>
          <w:tcPr>
            <w:tcW w:w="151" w:type="dxa"/>
            <w:tcBorders>
              <w:top w:val="nil"/>
              <w:left w:val="single" w:sz="6" w:space="0" w:color="auto"/>
              <w:bottom w:val="single" w:sz="4" w:space="0" w:color="auto"/>
              <w:right w:val="nil"/>
            </w:tcBorders>
          </w:tcPr>
          <w:p w14:paraId="20A42C7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54BD7FB" w14:textId="77777777" w:rsidR="00EE5860" w:rsidRPr="00441CD0" w:rsidRDefault="00EE5860" w:rsidP="00BB0E1F">
            <w:pPr>
              <w:pStyle w:val="TAC"/>
            </w:pPr>
            <w:r w:rsidRPr="00441CD0">
              <w:rPr>
                <w:lang w:val="de-DE" w:eastAsia="zh-CN"/>
              </w:rPr>
              <w:t>w</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hideMark/>
          </w:tcPr>
          <w:p w14:paraId="59A99BD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CC50E9" w14:textId="77777777" w:rsidR="00EE5860" w:rsidRPr="00441CD0" w:rsidRDefault="00EE5860" w:rsidP="00BB0E1F">
            <w:pPr>
              <w:pStyle w:val="TAC"/>
              <w:rPr>
                <w:lang w:val="x-none"/>
              </w:rPr>
            </w:pPr>
          </w:p>
        </w:tc>
      </w:tr>
    </w:tbl>
    <w:p w14:paraId="6390D047" w14:textId="77777777" w:rsidR="00EE5860" w:rsidRPr="00441CD0" w:rsidRDefault="00EE5860" w:rsidP="00EE5860">
      <w:pPr>
        <w:pStyle w:val="NF"/>
      </w:pPr>
    </w:p>
    <w:p w14:paraId="4593250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81</w:t>
      </w:r>
      <w:r w:rsidRPr="00441CD0">
        <w:rPr>
          <w:lang w:eastAsia="zh-CN"/>
        </w:rPr>
        <w:t>-</w:t>
      </w:r>
      <w:r w:rsidRPr="00441CD0">
        <w:rPr>
          <w:lang w:eastAsia="ja-JP"/>
        </w:rPr>
        <w:t>1</w:t>
      </w:r>
      <w:r w:rsidRPr="00441CD0">
        <w:t>: Time Quota Mechanism</w:t>
      </w:r>
    </w:p>
    <w:p w14:paraId="38FFA92D" w14:textId="77777777" w:rsidR="00EE5860" w:rsidRPr="00441CD0" w:rsidRDefault="00EE5860" w:rsidP="00EE5860">
      <w:pPr>
        <w:rPr>
          <w:noProof/>
        </w:rPr>
      </w:pPr>
      <w:r w:rsidRPr="00441CD0">
        <w:t>BTIT (Base Time Interval Type) indicates the type of the interval to be provided in the Base Time Interval field.</w:t>
      </w:r>
    </w:p>
    <w:p w14:paraId="4309E8F5" w14:textId="77777777" w:rsidR="00EE5860" w:rsidRPr="00441CD0" w:rsidRDefault="00EE5860" w:rsidP="00EE5860">
      <w:pPr>
        <w:pStyle w:val="TH"/>
      </w:pPr>
      <w:r w:rsidRPr="00441CD0">
        <w:t>Table 8.</w:t>
      </w:r>
      <w:r w:rsidRPr="00441CD0">
        <w:rPr>
          <w:lang w:val="en-US"/>
        </w:rPr>
        <w:t>2.81</w:t>
      </w:r>
      <w:r w:rsidRPr="00441CD0">
        <w:t>-1: Base Time Interval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871"/>
        <w:gridCol w:w="1548"/>
      </w:tblGrid>
      <w:tr w:rsidR="00EE5860" w:rsidRPr="00441CD0" w14:paraId="674016DD"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3ACF06" w14:textId="77777777" w:rsidR="00EE5860" w:rsidRPr="00441CD0" w:rsidRDefault="00EE5860" w:rsidP="00BB0E1F">
            <w:pPr>
              <w:pStyle w:val="TAH"/>
            </w:pPr>
            <w:r w:rsidRPr="00441CD0">
              <w:t xml:space="preserve">Base Time Interval Type </w:t>
            </w:r>
          </w:p>
        </w:tc>
        <w:tc>
          <w:tcPr>
            <w:tcW w:w="1548" w:type="dxa"/>
            <w:tcBorders>
              <w:top w:val="single" w:sz="4" w:space="0" w:color="auto"/>
              <w:left w:val="single" w:sz="4" w:space="0" w:color="auto"/>
              <w:bottom w:val="single" w:sz="4" w:space="0" w:color="auto"/>
              <w:right w:val="single" w:sz="4" w:space="0" w:color="auto"/>
            </w:tcBorders>
            <w:hideMark/>
          </w:tcPr>
          <w:p w14:paraId="61251915" w14:textId="77777777" w:rsidR="00EE5860" w:rsidRPr="00441CD0" w:rsidRDefault="00EE5860" w:rsidP="00BB0E1F">
            <w:pPr>
              <w:pStyle w:val="TAH"/>
            </w:pPr>
            <w:r w:rsidRPr="00441CD0">
              <w:t>Value (Decimal)</w:t>
            </w:r>
          </w:p>
        </w:tc>
      </w:tr>
      <w:tr w:rsidR="00EE5860" w:rsidRPr="00441CD0" w14:paraId="52DD686E"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20BA0D21" w14:textId="77777777" w:rsidR="00EE5860" w:rsidRPr="00441CD0" w:rsidRDefault="00EE5860" w:rsidP="00BB0E1F">
            <w:pPr>
              <w:pStyle w:val="TAL"/>
            </w:pPr>
            <w:r w:rsidRPr="00441CD0">
              <w:t>CTP</w:t>
            </w:r>
          </w:p>
        </w:tc>
        <w:tc>
          <w:tcPr>
            <w:tcW w:w="1548" w:type="dxa"/>
            <w:tcBorders>
              <w:top w:val="single" w:sz="4" w:space="0" w:color="auto"/>
              <w:left w:val="single" w:sz="4" w:space="0" w:color="auto"/>
              <w:bottom w:val="single" w:sz="4" w:space="0" w:color="auto"/>
              <w:right w:val="single" w:sz="4" w:space="0" w:color="auto"/>
            </w:tcBorders>
            <w:hideMark/>
          </w:tcPr>
          <w:p w14:paraId="1C967399" w14:textId="77777777" w:rsidR="00EE5860" w:rsidRPr="00441CD0" w:rsidRDefault="00EE5860" w:rsidP="00BB0E1F">
            <w:pPr>
              <w:pStyle w:val="TAC"/>
            </w:pPr>
            <w:r w:rsidRPr="00441CD0">
              <w:t>0</w:t>
            </w:r>
          </w:p>
        </w:tc>
      </w:tr>
      <w:tr w:rsidR="00EE5860" w:rsidRPr="00441CD0" w14:paraId="76A68CE7"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12FC387A" w14:textId="77777777" w:rsidR="00EE5860" w:rsidRPr="00441CD0" w:rsidRDefault="00EE5860" w:rsidP="00BB0E1F">
            <w:pPr>
              <w:pStyle w:val="TAL"/>
            </w:pPr>
            <w:r w:rsidRPr="00441CD0">
              <w:rPr>
                <w:lang w:val="de-DE"/>
              </w:rPr>
              <w:t>DTP</w:t>
            </w:r>
          </w:p>
        </w:tc>
        <w:tc>
          <w:tcPr>
            <w:tcW w:w="1548" w:type="dxa"/>
            <w:tcBorders>
              <w:top w:val="single" w:sz="4" w:space="0" w:color="auto"/>
              <w:left w:val="single" w:sz="4" w:space="0" w:color="auto"/>
              <w:bottom w:val="single" w:sz="4" w:space="0" w:color="auto"/>
              <w:right w:val="single" w:sz="4" w:space="0" w:color="auto"/>
            </w:tcBorders>
            <w:hideMark/>
          </w:tcPr>
          <w:p w14:paraId="710F651A" w14:textId="77777777" w:rsidR="00EE5860" w:rsidRPr="00441CD0" w:rsidRDefault="00EE5860" w:rsidP="00BB0E1F">
            <w:pPr>
              <w:pStyle w:val="TAC"/>
            </w:pPr>
            <w:r w:rsidRPr="00441CD0">
              <w:t>1</w:t>
            </w:r>
          </w:p>
        </w:tc>
      </w:tr>
      <w:tr w:rsidR="00EE5860" w:rsidRPr="00441CD0" w14:paraId="017A6C53" w14:textId="77777777" w:rsidTr="00BB0E1F">
        <w:trPr>
          <w:jc w:val="center"/>
        </w:trPr>
        <w:tc>
          <w:tcPr>
            <w:tcW w:w="3871" w:type="dxa"/>
            <w:tcBorders>
              <w:top w:val="single" w:sz="4" w:space="0" w:color="auto"/>
              <w:left w:val="single" w:sz="4" w:space="0" w:color="auto"/>
              <w:bottom w:val="single" w:sz="4" w:space="0" w:color="auto"/>
              <w:right w:val="single" w:sz="4" w:space="0" w:color="auto"/>
            </w:tcBorders>
            <w:hideMark/>
          </w:tcPr>
          <w:p w14:paraId="6E7880DC" w14:textId="77777777" w:rsidR="00EE5860" w:rsidRPr="00441CD0" w:rsidRDefault="00EE5860" w:rsidP="00BB0E1F">
            <w:pPr>
              <w:pStyle w:val="TAL"/>
            </w:pPr>
            <w:r w:rsidRPr="00441CD0">
              <w:t>Spare, for future use.</w:t>
            </w:r>
          </w:p>
        </w:tc>
        <w:tc>
          <w:tcPr>
            <w:tcW w:w="1548" w:type="dxa"/>
            <w:tcBorders>
              <w:top w:val="single" w:sz="4" w:space="0" w:color="auto"/>
              <w:left w:val="single" w:sz="4" w:space="0" w:color="auto"/>
              <w:bottom w:val="single" w:sz="4" w:space="0" w:color="auto"/>
              <w:right w:val="single" w:sz="4" w:space="0" w:color="auto"/>
            </w:tcBorders>
            <w:hideMark/>
          </w:tcPr>
          <w:p w14:paraId="1FF47D5F" w14:textId="77777777" w:rsidR="00EE5860" w:rsidRPr="00441CD0" w:rsidRDefault="00EE5860" w:rsidP="00BB0E1F">
            <w:pPr>
              <w:pStyle w:val="TAC"/>
            </w:pPr>
            <w:r w:rsidRPr="00441CD0">
              <w:rPr>
                <w:lang w:val="de-DE"/>
              </w:rPr>
              <w:t>2</w:t>
            </w:r>
            <w:r w:rsidRPr="00441CD0">
              <w:t xml:space="preserve"> to 3</w:t>
            </w:r>
          </w:p>
        </w:tc>
      </w:tr>
    </w:tbl>
    <w:p w14:paraId="509A5237" w14:textId="77777777" w:rsidR="00EE5860" w:rsidRPr="00441CD0" w:rsidRDefault="00EE5860" w:rsidP="00EE5860"/>
    <w:p w14:paraId="4B50EC4F" w14:textId="77777777" w:rsidR="00EE5860" w:rsidRPr="00441CD0" w:rsidRDefault="00EE5860" w:rsidP="00EE5860">
      <w:r w:rsidRPr="00441CD0">
        <w:t xml:space="preserve">The </w:t>
      </w:r>
      <w:r w:rsidRPr="00441CD0">
        <w:rPr>
          <w:noProof/>
        </w:rPr>
        <w:t>Base Time Interval</w:t>
      </w:r>
      <w:r w:rsidRPr="00441CD0">
        <w:t xml:space="preserve">, shall be encoded </w:t>
      </w:r>
      <w:r w:rsidRPr="00441CD0">
        <w:rPr>
          <w:lang w:val="en-US" w:eastAsia="zh-CN"/>
        </w:rPr>
        <w:t xml:space="preserve">as </w:t>
      </w:r>
      <w:r w:rsidRPr="00441CD0">
        <w:rPr>
          <w:noProof/>
        </w:rPr>
        <w:t xml:space="preserve">Unsigned32 </w:t>
      </w:r>
      <w:r w:rsidRPr="00441CD0">
        <w:t>as specified in clause 7.2.29 of 3GPP TS 32.299 [18].</w:t>
      </w:r>
    </w:p>
    <w:p w14:paraId="7A868051" w14:textId="77777777" w:rsidR="00EE5860" w:rsidRPr="00441CD0" w:rsidRDefault="00EE5860" w:rsidP="00EE5860">
      <w:pPr>
        <w:pStyle w:val="Heading3"/>
      </w:pPr>
      <w:bookmarkStart w:id="6109" w:name="_Toc19717427"/>
      <w:bookmarkStart w:id="6110" w:name="_Toc27490928"/>
      <w:bookmarkStart w:id="6111" w:name="_Toc27557221"/>
      <w:bookmarkStart w:id="6112" w:name="_Toc27724138"/>
      <w:bookmarkStart w:id="6113" w:name="_Toc36031212"/>
      <w:bookmarkStart w:id="6114" w:name="_Toc36043132"/>
      <w:bookmarkStart w:id="6115" w:name="_Toc36814457"/>
      <w:bookmarkStart w:id="6116" w:name="_Toc44689315"/>
      <w:bookmarkStart w:id="6117" w:name="_Toc44924069"/>
      <w:bookmarkStart w:id="6118" w:name="_Toc51861039"/>
      <w:bookmarkStart w:id="6119" w:name="_Toc57930810"/>
      <w:bookmarkStart w:id="6120" w:name="_Toc57931440"/>
      <w:bookmarkStart w:id="6121" w:name="_Toc160974566"/>
      <w:r w:rsidRPr="00441CD0">
        <w:lastRenderedPageBreak/>
        <w:t>8.2.82</w:t>
      </w:r>
      <w:r w:rsidRPr="00441CD0">
        <w:tab/>
      </w:r>
      <w:bookmarkEnd w:id="6109"/>
      <w:bookmarkEnd w:id="6110"/>
      <w:bookmarkEnd w:id="6111"/>
      <w:bookmarkEnd w:id="6112"/>
      <w:r w:rsidRPr="00441CD0">
        <w:t>Void</w:t>
      </w:r>
      <w:bookmarkEnd w:id="6113"/>
      <w:bookmarkEnd w:id="6114"/>
      <w:bookmarkEnd w:id="6115"/>
      <w:bookmarkEnd w:id="6116"/>
      <w:bookmarkEnd w:id="6117"/>
      <w:bookmarkEnd w:id="6118"/>
      <w:bookmarkEnd w:id="6119"/>
      <w:bookmarkEnd w:id="6120"/>
      <w:bookmarkEnd w:id="6121"/>
    </w:p>
    <w:p w14:paraId="14F599AA" w14:textId="77777777" w:rsidR="00EE5860" w:rsidRPr="00441CD0" w:rsidRDefault="00EE5860" w:rsidP="00EE5860">
      <w:pPr>
        <w:pStyle w:val="Heading3"/>
      </w:pPr>
      <w:bookmarkStart w:id="6122" w:name="_Toc19717428"/>
      <w:bookmarkStart w:id="6123" w:name="_Toc27490929"/>
      <w:bookmarkStart w:id="6124" w:name="_Toc27557222"/>
      <w:bookmarkStart w:id="6125" w:name="_Toc27724139"/>
      <w:bookmarkStart w:id="6126" w:name="_Toc36031213"/>
      <w:bookmarkStart w:id="6127" w:name="_Toc36043133"/>
      <w:bookmarkStart w:id="6128" w:name="_Toc36814458"/>
      <w:bookmarkStart w:id="6129" w:name="_Toc44689316"/>
      <w:bookmarkStart w:id="6130" w:name="_Toc44924070"/>
      <w:bookmarkStart w:id="6131" w:name="_Toc51861040"/>
      <w:bookmarkStart w:id="6132" w:name="_Toc57930811"/>
      <w:bookmarkStart w:id="6133" w:name="_Toc57931441"/>
      <w:bookmarkStart w:id="6134" w:name="_Toc160974567"/>
      <w:r w:rsidRPr="00441CD0">
        <w:t>8.</w:t>
      </w:r>
      <w:r w:rsidRPr="00441CD0">
        <w:rPr>
          <w:lang w:val="en-US"/>
        </w:rPr>
        <w:t>2.83</w:t>
      </w:r>
      <w:r w:rsidRPr="00441CD0">
        <w:tab/>
        <w:t>User Plane Inactivity Timer</w:t>
      </w:r>
      <w:bookmarkEnd w:id="6122"/>
      <w:bookmarkEnd w:id="6123"/>
      <w:bookmarkEnd w:id="6124"/>
      <w:bookmarkEnd w:id="6125"/>
      <w:bookmarkEnd w:id="6126"/>
      <w:bookmarkEnd w:id="6127"/>
      <w:bookmarkEnd w:id="6128"/>
      <w:bookmarkEnd w:id="6129"/>
      <w:bookmarkEnd w:id="6130"/>
      <w:bookmarkEnd w:id="6131"/>
      <w:bookmarkEnd w:id="6132"/>
      <w:bookmarkEnd w:id="6133"/>
      <w:bookmarkEnd w:id="6134"/>
    </w:p>
    <w:p w14:paraId="2D14DA83" w14:textId="77777777" w:rsidR="00EE5860" w:rsidRPr="00441CD0" w:rsidRDefault="00EE5860" w:rsidP="00EE5860">
      <w:pPr>
        <w:rPr>
          <w:lang w:eastAsia="ja-JP"/>
        </w:rPr>
      </w:pPr>
      <w:r w:rsidRPr="00441CD0">
        <w:t xml:space="preserve">The User Plane Inactivity Timer IE contains the inactivity time period, in 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8.2.83-1</w:t>
      </w:r>
      <w:r w:rsidRPr="00441CD0">
        <w:rPr>
          <w:lang w:eastAsia="ja-JP"/>
        </w:rPr>
        <w:t>.</w:t>
      </w:r>
    </w:p>
    <w:p w14:paraId="140F9F9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019F225" w14:textId="77777777" w:rsidTr="00BB0E1F">
        <w:trPr>
          <w:jc w:val="center"/>
        </w:trPr>
        <w:tc>
          <w:tcPr>
            <w:tcW w:w="151" w:type="dxa"/>
            <w:tcBorders>
              <w:top w:val="single" w:sz="6" w:space="0" w:color="auto"/>
              <w:left w:val="single" w:sz="6" w:space="0" w:color="auto"/>
              <w:bottom w:val="nil"/>
              <w:right w:val="nil"/>
            </w:tcBorders>
          </w:tcPr>
          <w:p w14:paraId="36695E8F" w14:textId="77777777" w:rsidR="00EE5860" w:rsidRPr="00441CD0" w:rsidRDefault="00EE5860" w:rsidP="00BB0E1F">
            <w:pPr>
              <w:pStyle w:val="TAC"/>
            </w:pPr>
          </w:p>
        </w:tc>
        <w:tc>
          <w:tcPr>
            <w:tcW w:w="1104" w:type="dxa"/>
            <w:tcBorders>
              <w:top w:val="single" w:sz="6" w:space="0" w:color="auto"/>
              <w:left w:val="nil"/>
              <w:bottom w:val="nil"/>
              <w:right w:val="nil"/>
            </w:tcBorders>
          </w:tcPr>
          <w:p w14:paraId="035D687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17D993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A6C843D" w14:textId="77777777" w:rsidR="00EE5860" w:rsidRPr="00441CD0" w:rsidRDefault="00EE5860" w:rsidP="00BB0E1F">
            <w:pPr>
              <w:pStyle w:val="TAC"/>
            </w:pPr>
          </w:p>
        </w:tc>
      </w:tr>
      <w:tr w:rsidR="00EE5860" w:rsidRPr="00441CD0" w14:paraId="217C443A" w14:textId="77777777" w:rsidTr="00BB0E1F">
        <w:trPr>
          <w:jc w:val="center"/>
        </w:trPr>
        <w:tc>
          <w:tcPr>
            <w:tcW w:w="151" w:type="dxa"/>
            <w:tcBorders>
              <w:top w:val="nil"/>
              <w:left w:val="single" w:sz="6" w:space="0" w:color="auto"/>
              <w:bottom w:val="nil"/>
              <w:right w:val="nil"/>
            </w:tcBorders>
          </w:tcPr>
          <w:p w14:paraId="2E6B7B6A" w14:textId="77777777" w:rsidR="00EE5860" w:rsidRPr="00441CD0" w:rsidRDefault="00EE5860" w:rsidP="00BB0E1F">
            <w:pPr>
              <w:pStyle w:val="TAC"/>
            </w:pPr>
          </w:p>
        </w:tc>
        <w:tc>
          <w:tcPr>
            <w:tcW w:w="1104" w:type="dxa"/>
            <w:tcBorders>
              <w:top w:val="nil"/>
              <w:left w:val="nil"/>
              <w:bottom w:val="nil"/>
              <w:right w:val="nil"/>
            </w:tcBorders>
            <w:hideMark/>
          </w:tcPr>
          <w:p w14:paraId="6C6A6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8579601"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3228F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FEB44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FB1FE5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A7701A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8770C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FD9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C8DBF2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4EB49D6" w14:textId="77777777" w:rsidR="00EE5860" w:rsidRPr="00441CD0" w:rsidRDefault="00EE5860" w:rsidP="00BB0E1F">
            <w:pPr>
              <w:pStyle w:val="TAC"/>
            </w:pPr>
          </w:p>
        </w:tc>
      </w:tr>
      <w:tr w:rsidR="00EE5860" w:rsidRPr="00441CD0" w14:paraId="2E08E256" w14:textId="77777777" w:rsidTr="00BB0E1F">
        <w:trPr>
          <w:jc w:val="center"/>
        </w:trPr>
        <w:tc>
          <w:tcPr>
            <w:tcW w:w="151" w:type="dxa"/>
            <w:tcBorders>
              <w:top w:val="nil"/>
              <w:left w:val="single" w:sz="6" w:space="0" w:color="auto"/>
              <w:bottom w:val="nil"/>
              <w:right w:val="nil"/>
            </w:tcBorders>
          </w:tcPr>
          <w:p w14:paraId="375222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FD139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BE55E79" w14:textId="77777777" w:rsidR="00EE5860" w:rsidRPr="00441CD0" w:rsidRDefault="00EE5860" w:rsidP="00BB0E1F">
            <w:pPr>
              <w:pStyle w:val="TAC"/>
            </w:pPr>
            <w:r w:rsidRPr="00441CD0">
              <w:t>Type =</w:t>
            </w:r>
            <w:r w:rsidRPr="00441CD0">
              <w:rPr>
                <w:lang w:val="sv-SE"/>
              </w:rPr>
              <w:t xml:space="preserve"> 117</w:t>
            </w:r>
            <w:r w:rsidRPr="00441CD0">
              <w:t xml:space="preserve"> (decimal)</w:t>
            </w:r>
          </w:p>
        </w:tc>
        <w:tc>
          <w:tcPr>
            <w:tcW w:w="588" w:type="dxa"/>
            <w:tcBorders>
              <w:top w:val="nil"/>
              <w:left w:val="single" w:sz="4" w:space="0" w:color="auto"/>
              <w:bottom w:val="nil"/>
              <w:right w:val="single" w:sz="6" w:space="0" w:color="auto"/>
            </w:tcBorders>
          </w:tcPr>
          <w:p w14:paraId="096620E7" w14:textId="77777777" w:rsidR="00EE5860" w:rsidRPr="00441CD0" w:rsidRDefault="00EE5860" w:rsidP="00BB0E1F">
            <w:pPr>
              <w:pStyle w:val="TAC"/>
            </w:pPr>
          </w:p>
        </w:tc>
      </w:tr>
      <w:tr w:rsidR="00EE5860" w:rsidRPr="00441CD0" w14:paraId="6C451350" w14:textId="77777777" w:rsidTr="00BB0E1F">
        <w:trPr>
          <w:jc w:val="center"/>
        </w:trPr>
        <w:tc>
          <w:tcPr>
            <w:tcW w:w="151" w:type="dxa"/>
            <w:tcBorders>
              <w:top w:val="nil"/>
              <w:left w:val="single" w:sz="6" w:space="0" w:color="auto"/>
              <w:bottom w:val="nil"/>
              <w:right w:val="nil"/>
            </w:tcBorders>
          </w:tcPr>
          <w:p w14:paraId="25DFBB5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23822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444E1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197EBFC" w14:textId="77777777" w:rsidR="00EE5860" w:rsidRPr="00441CD0" w:rsidRDefault="00EE5860" w:rsidP="00BB0E1F">
            <w:pPr>
              <w:pStyle w:val="TAC"/>
            </w:pPr>
          </w:p>
        </w:tc>
      </w:tr>
      <w:tr w:rsidR="00EE5860" w:rsidRPr="00441CD0" w14:paraId="0505719B" w14:textId="77777777" w:rsidTr="00BB0E1F">
        <w:trPr>
          <w:jc w:val="center"/>
        </w:trPr>
        <w:tc>
          <w:tcPr>
            <w:tcW w:w="151" w:type="dxa"/>
            <w:tcBorders>
              <w:top w:val="nil"/>
              <w:left w:val="single" w:sz="6" w:space="0" w:color="auto"/>
              <w:bottom w:val="nil"/>
              <w:right w:val="nil"/>
            </w:tcBorders>
          </w:tcPr>
          <w:p w14:paraId="3102CC2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5E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1CDA957" w14:textId="77777777" w:rsidR="00EE5860" w:rsidRPr="00441CD0" w:rsidRDefault="00EE5860" w:rsidP="00BB0E1F">
            <w:pPr>
              <w:pStyle w:val="TAC"/>
              <w:rPr>
                <w:lang w:eastAsia="zh-CN"/>
              </w:rPr>
            </w:pPr>
            <w:r w:rsidRPr="00441CD0">
              <w:rPr>
                <w:lang w:eastAsia="zh-CN"/>
              </w:rPr>
              <w:t>User Plane Inactivity Timer</w:t>
            </w:r>
          </w:p>
        </w:tc>
        <w:tc>
          <w:tcPr>
            <w:tcW w:w="588" w:type="dxa"/>
            <w:tcBorders>
              <w:top w:val="nil"/>
              <w:left w:val="single" w:sz="4" w:space="0" w:color="auto"/>
              <w:bottom w:val="nil"/>
              <w:right w:val="single" w:sz="6" w:space="0" w:color="auto"/>
            </w:tcBorders>
          </w:tcPr>
          <w:p w14:paraId="29E65988" w14:textId="77777777" w:rsidR="00EE5860" w:rsidRPr="00441CD0" w:rsidRDefault="00EE5860" w:rsidP="00BB0E1F">
            <w:pPr>
              <w:pStyle w:val="TAC"/>
            </w:pPr>
          </w:p>
        </w:tc>
      </w:tr>
      <w:tr w:rsidR="00EE5860" w:rsidRPr="00441CD0" w14:paraId="77E1DE97" w14:textId="77777777" w:rsidTr="00BB0E1F">
        <w:trPr>
          <w:jc w:val="center"/>
        </w:trPr>
        <w:tc>
          <w:tcPr>
            <w:tcW w:w="151" w:type="dxa"/>
            <w:tcBorders>
              <w:top w:val="nil"/>
              <w:left w:val="single" w:sz="6" w:space="0" w:color="auto"/>
              <w:bottom w:val="single" w:sz="4" w:space="0" w:color="auto"/>
              <w:right w:val="nil"/>
            </w:tcBorders>
          </w:tcPr>
          <w:p w14:paraId="3CE3E77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E33241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AFB21E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F505536" w14:textId="77777777" w:rsidR="00EE5860" w:rsidRPr="00441CD0" w:rsidRDefault="00EE5860" w:rsidP="00BB0E1F">
            <w:pPr>
              <w:pStyle w:val="TAC"/>
              <w:rPr>
                <w:lang w:val="x-none"/>
              </w:rPr>
            </w:pPr>
          </w:p>
        </w:tc>
      </w:tr>
    </w:tbl>
    <w:p w14:paraId="2F254F4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83</w:t>
      </w:r>
      <w:r w:rsidRPr="00441CD0">
        <w:rPr>
          <w:lang w:eastAsia="zh-CN"/>
        </w:rPr>
        <w:t>-</w:t>
      </w:r>
      <w:r w:rsidRPr="00441CD0">
        <w:rPr>
          <w:lang w:eastAsia="ja-JP"/>
        </w:rPr>
        <w:t>1</w:t>
      </w:r>
      <w:r w:rsidRPr="00441CD0">
        <w:t xml:space="preserve">: User Plane </w:t>
      </w:r>
      <w:r w:rsidRPr="00441CD0">
        <w:rPr>
          <w:lang w:eastAsia="ja-JP"/>
        </w:rPr>
        <w:t>Inactivity Timer</w:t>
      </w:r>
    </w:p>
    <w:p w14:paraId="45600DF8" w14:textId="77777777" w:rsidR="00EE5860" w:rsidRPr="00441CD0" w:rsidRDefault="00EE5860" w:rsidP="00EE5860">
      <w:r w:rsidRPr="00441CD0">
        <w:t>The User Plane Inactivity Timer field shall be encoded as an Unsigned32 binary integer value. The timer value "0" shall be interpreted as an indication that user plane inactivity detection and reporting is stopped.</w:t>
      </w:r>
    </w:p>
    <w:p w14:paraId="1104CA7F" w14:textId="77777777" w:rsidR="00EE5860" w:rsidRPr="00441CD0" w:rsidRDefault="00EE5860" w:rsidP="00EE5860">
      <w:pPr>
        <w:pStyle w:val="Heading3"/>
        <w:rPr>
          <w:rFonts w:cs="Arial"/>
        </w:rPr>
      </w:pPr>
      <w:bookmarkStart w:id="6135" w:name="_Toc19717429"/>
      <w:bookmarkStart w:id="6136" w:name="_Toc27490930"/>
      <w:bookmarkStart w:id="6137" w:name="_Toc27557223"/>
      <w:bookmarkStart w:id="6138" w:name="_Toc27724140"/>
      <w:bookmarkStart w:id="6139" w:name="_Toc36031214"/>
      <w:bookmarkStart w:id="6140" w:name="_Toc36043134"/>
      <w:bookmarkStart w:id="6141" w:name="_Toc36814459"/>
      <w:bookmarkStart w:id="6142" w:name="_Toc44689317"/>
      <w:bookmarkStart w:id="6143" w:name="_Toc44924071"/>
      <w:bookmarkStart w:id="6144" w:name="_Toc51861041"/>
      <w:bookmarkStart w:id="6145" w:name="_Toc57930812"/>
      <w:bookmarkStart w:id="6146" w:name="_Toc57931442"/>
      <w:bookmarkStart w:id="6147" w:name="_Toc160974568"/>
      <w:r w:rsidRPr="00441CD0">
        <w:rPr>
          <w:rFonts w:cs="Arial"/>
        </w:rPr>
        <w:t>8.</w:t>
      </w:r>
      <w:r w:rsidRPr="00441CD0">
        <w:rPr>
          <w:rFonts w:cs="Arial"/>
          <w:lang w:val="en-US"/>
        </w:rPr>
        <w:t>2.84</w:t>
      </w:r>
      <w:r w:rsidRPr="00441CD0">
        <w:rPr>
          <w:rFonts w:cs="Arial"/>
        </w:rPr>
        <w:tab/>
        <w:t>Multiplier</w:t>
      </w:r>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7FD93716" w14:textId="77777777" w:rsidR="00EE5860" w:rsidRPr="00441CD0" w:rsidRDefault="00EE5860" w:rsidP="00EE5860">
      <w:pPr>
        <w:rPr>
          <w:lang w:eastAsia="zh-CN"/>
        </w:rPr>
      </w:pPr>
      <w:r w:rsidRPr="00441CD0">
        <w:t xml:space="preserve">The </w:t>
      </w:r>
      <w:r w:rsidRPr="00441CD0">
        <w:rPr>
          <w:lang w:val="en-US" w:eastAsia="zh-CN"/>
        </w:rPr>
        <w:t>Multiplier</w:t>
      </w:r>
      <w:r w:rsidRPr="00441CD0">
        <w:rPr>
          <w:lang w:eastAsia="ja-JP"/>
        </w:rPr>
        <w:t xml:space="preserve"> IE type </w:t>
      </w:r>
      <w:r w:rsidRPr="00441CD0">
        <w:rPr>
          <w:rFonts w:eastAsia="Calibri Light"/>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8.2.84-1</w:t>
      </w:r>
      <w:r w:rsidRPr="00441CD0">
        <w:rPr>
          <w:lang w:eastAsia="ja-JP"/>
        </w:rPr>
        <w:t xml:space="preserve">. </w:t>
      </w:r>
      <w:r w:rsidRPr="00441CD0">
        <w:rPr>
          <w:lang w:eastAsia="zh-CN"/>
        </w:rPr>
        <w:t>It contains a Multiplier (see IETF RFC 4006 [16]) to</w:t>
      </w:r>
      <w:r w:rsidRPr="00441CD0">
        <w:rPr>
          <w:noProof/>
        </w:rPr>
        <w:t xml:space="preserve"> measure the abstract service units the traffic </w:t>
      </w:r>
      <w:r w:rsidRPr="00441CD0">
        <w:t xml:space="preserve">of an aggregated URR </w:t>
      </w:r>
      <w:r w:rsidRPr="00441CD0">
        <w:rPr>
          <w:noProof/>
        </w:rPr>
        <w:t>consumes from the credit pool</w:t>
      </w:r>
      <w:r w:rsidRPr="00441CD0">
        <w:rPr>
          <w:lang w:eastAsia="zh-CN"/>
        </w:rPr>
        <w:t>.</w:t>
      </w:r>
    </w:p>
    <w:p w14:paraId="4B2335B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13785FD6" w14:textId="77777777" w:rsidTr="00BB0E1F">
        <w:trPr>
          <w:jc w:val="center"/>
        </w:trPr>
        <w:tc>
          <w:tcPr>
            <w:tcW w:w="151" w:type="dxa"/>
            <w:tcBorders>
              <w:top w:val="single" w:sz="6" w:space="0" w:color="auto"/>
              <w:left w:val="single" w:sz="6" w:space="0" w:color="auto"/>
              <w:bottom w:val="nil"/>
              <w:right w:val="nil"/>
            </w:tcBorders>
          </w:tcPr>
          <w:p w14:paraId="20D1591F" w14:textId="77777777" w:rsidR="00EE5860" w:rsidRPr="00441CD0" w:rsidRDefault="00EE5860" w:rsidP="00BB0E1F">
            <w:pPr>
              <w:pStyle w:val="TAC"/>
              <w:rPr>
                <w:rFonts w:cs="Arial"/>
              </w:rPr>
            </w:pPr>
          </w:p>
        </w:tc>
        <w:tc>
          <w:tcPr>
            <w:tcW w:w="1104" w:type="dxa"/>
            <w:tcBorders>
              <w:top w:val="single" w:sz="6" w:space="0" w:color="auto"/>
              <w:left w:val="nil"/>
              <w:bottom w:val="nil"/>
              <w:right w:val="nil"/>
            </w:tcBorders>
          </w:tcPr>
          <w:p w14:paraId="1A54BC5A" w14:textId="77777777" w:rsidR="00EE5860" w:rsidRPr="00441CD0" w:rsidRDefault="00EE5860" w:rsidP="00BB0E1F">
            <w:pPr>
              <w:pStyle w:val="TAH"/>
              <w:rPr>
                <w:rFonts w:cs="Arial"/>
              </w:rPr>
            </w:pPr>
          </w:p>
        </w:tc>
        <w:tc>
          <w:tcPr>
            <w:tcW w:w="4708" w:type="dxa"/>
            <w:gridSpan w:val="8"/>
            <w:tcBorders>
              <w:top w:val="single" w:sz="6" w:space="0" w:color="auto"/>
              <w:left w:val="nil"/>
              <w:bottom w:val="nil"/>
              <w:right w:val="nil"/>
            </w:tcBorders>
            <w:hideMark/>
          </w:tcPr>
          <w:p w14:paraId="3FCA841D" w14:textId="77777777" w:rsidR="00EE5860" w:rsidRPr="00441CD0" w:rsidRDefault="00EE5860" w:rsidP="00BB0E1F">
            <w:pPr>
              <w:pStyle w:val="TAH"/>
              <w:rPr>
                <w:rFonts w:cs="Arial"/>
              </w:rPr>
            </w:pPr>
            <w:r w:rsidRPr="00441CD0">
              <w:rPr>
                <w:rFonts w:cs="Arial"/>
              </w:rPr>
              <w:t>Bits</w:t>
            </w:r>
          </w:p>
        </w:tc>
        <w:tc>
          <w:tcPr>
            <w:tcW w:w="588" w:type="dxa"/>
            <w:tcBorders>
              <w:top w:val="single" w:sz="6" w:space="0" w:color="auto"/>
              <w:left w:val="nil"/>
              <w:bottom w:val="nil"/>
              <w:right w:val="single" w:sz="6" w:space="0" w:color="auto"/>
            </w:tcBorders>
          </w:tcPr>
          <w:p w14:paraId="573B27F2" w14:textId="77777777" w:rsidR="00EE5860" w:rsidRPr="00441CD0" w:rsidRDefault="00EE5860" w:rsidP="00BB0E1F">
            <w:pPr>
              <w:pStyle w:val="TAC"/>
              <w:rPr>
                <w:rFonts w:cs="Arial"/>
              </w:rPr>
            </w:pPr>
          </w:p>
        </w:tc>
      </w:tr>
      <w:tr w:rsidR="00EE5860" w:rsidRPr="00441CD0" w14:paraId="1908E1FC" w14:textId="77777777" w:rsidTr="00BB0E1F">
        <w:trPr>
          <w:jc w:val="center"/>
        </w:trPr>
        <w:tc>
          <w:tcPr>
            <w:tcW w:w="151" w:type="dxa"/>
            <w:tcBorders>
              <w:top w:val="nil"/>
              <w:left w:val="single" w:sz="6" w:space="0" w:color="auto"/>
              <w:bottom w:val="nil"/>
              <w:right w:val="nil"/>
            </w:tcBorders>
          </w:tcPr>
          <w:p w14:paraId="0C013DF5" w14:textId="77777777" w:rsidR="00EE5860" w:rsidRPr="00441CD0" w:rsidRDefault="00EE5860" w:rsidP="00BB0E1F">
            <w:pPr>
              <w:pStyle w:val="TAC"/>
              <w:rPr>
                <w:rFonts w:cs="Arial"/>
              </w:rPr>
            </w:pPr>
          </w:p>
        </w:tc>
        <w:tc>
          <w:tcPr>
            <w:tcW w:w="1104" w:type="dxa"/>
            <w:tcBorders>
              <w:top w:val="nil"/>
              <w:left w:val="nil"/>
              <w:bottom w:val="nil"/>
              <w:right w:val="nil"/>
            </w:tcBorders>
            <w:hideMark/>
          </w:tcPr>
          <w:p w14:paraId="26B28FBC" w14:textId="77777777" w:rsidR="00EE5860" w:rsidRPr="00441CD0" w:rsidRDefault="00EE5860" w:rsidP="00BB0E1F">
            <w:pPr>
              <w:pStyle w:val="TAH"/>
              <w:rPr>
                <w:rFonts w:cs="Arial"/>
              </w:rPr>
            </w:pPr>
            <w:r w:rsidRPr="00441CD0">
              <w:rPr>
                <w:rFonts w:cs="Arial"/>
              </w:rPr>
              <w:t>Octets</w:t>
            </w:r>
          </w:p>
        </w:tc>
        <w:tc>
          <w:tcPr>
            <w:tcW w:w="588" w:type="dxa"/>
            <w:tcBorders>
              <w:top w:val="nil"/>
              <w:left w:val="nil"/>
              <w:bottom w:val="single" w:sz="4" w:space="0" w:color="auto"/>
              <w:right w:val="nil"/>
            </w:tcBorders>
            <w:hideMark/>
          </w:tcPr>
          <w:p w14:paraId="2B40EDD3" w14:textId="77777777" w:rsidR="00EE5860" w:rsidRPr="00441CD0" w:rsidRDefault="00EE5860" w:rsidP="00BB0E1F">
            <w:pPr>
              <w:pStyle w:val="TAH"/>
              <w:rPr>
                <w:rFonts w:cs="Arial"/>
              </w:rPr>
            </w:pPr>
            <w:r w:rsidRPr="00441CD0">
              <w:rPr>
                <w:rFonts w:cs="Arial"/>
              </w:rPr>
              <w:t>8</w:t>
            </w:r>
          </w:p>
        </w:tc>
        <w:tc>
          <w:tcPr>
            <w:tcW w:w="588" w:type="dxa"/>
            <w:tcBorders>
              <w:top w:val="nil"/>
              <w:left w:val="nil"/>
              <w:bottom w:val="single" w:sz="4" w:space="0" w:color="auto"/>
              <w:right w:val="nil"/>
            </w:tcBorders>
            <w:hideMark/>
          </w:tcPr>
          <w:p w14:paraId="74F078E9" w14:textId="77777777" w:rsidR="00EE5860" w:rsidRPr="00441CD0" w:rsidRDefault="00EE5860" w:rsidP="00BB0E1F">
            <w:pPr>
              <w:pStyle w:val="TAH"/>
              <w:rPr>
                <w:rFonts w:cs="Arial"/>
              </w:rPr>
            </w:pPr>
            <w:r w:rsidRPr="00441CD0">
              <w:rPr>
                <w:rFonts w:cs="Arial"/>
              </w:rPr>
              <w:t>7</w:t>
            </w:r>
          </w:p>
        </w:tc>
        <w:tc>
          <w:tcPr>
            <w:tcW w:w="589" w:type="dxa"/>
            <w:tcBorders>
              <w:top w:val="nil"/>
              <w:left w:val="nil"/>
              <w:bottom w:val="single" w:sz="4" w:space="0" w:color="auto"/>
              <w:right w:val="nil"/>
            </w:tcBorders>
            <w:hideMark/>
          </w:tcPr>
          <w:p w14:paraId="485B8ADD" w14:textId="77777777" w:rsidR="00EE5860" w:rsidRPr="00441CD0" w:rsidRDefault="00EE5860" w:rsidP="00BB0E1F">
            <w:pPr>
              <w:pStyle w:val="TAH"/>
              <w:rPr>
                <w:rFonts w:cs="Arial"/>
              </w:rPr>
            </w:pPr>
            <w:r w:rsidRPr="00441CD0">
              <w:rPr>
                <w:rFonts w:cs="Arial"/>
              </w:rPr>
              <w:t>6</w:t>
            </w:r>
          </w:p>
        </w:tc>
        <w:tc>
          <w:tcPr>
            <w:tcW w:w="589" w:type="dxa"/>
            <w:tcBorders>
              <w:top w:val="nil"/>
              <w:left w:val="nil"/>
              <w:bottom w:val="single" w:sz="4" w:space="0" w:color="auto"/>
              <w:right w:val="nil"/>
            </w:tcBorders>
            <w:hideMark/>
          </w:tcPr>
          <w:p w14:paraId="7AEB22D0" w14:textId="77777777" w:rsidR="00EE5860" w:rsidRPr="00441CD0" w:rsidRDefault="00EE5860" w:rsidP="00BB0E1F">
            <w:pPr>
              <w:pStyle w:val="TAH"/>
              <w:rPr>
                <w:rFonts w:cs="Arial"/>
              </w:rPr>
            </w:pPr>
            <w:r w:rsidRPr="00441CD0">
              <w:rPr>
                <w:rFonts w:cs="Arial"/>
              </w:rPr>
              <w:t>5</w:t>
            </w:r>
          </w:p>
        </w:tc>
        <w:tc>
          <w:tcPr>
            <w:tcW w:w="589" w:type="dxa"/>
            <w:tcBorders>
              <w:top w:val="nil"/>
              <w:left w:val="nil"/>
              <w:bottom w:val="single" w:sz="4" w:space="0" w:color="auto"/>
              <w:right w:val="nil"/>
            </w:tcBorders>
            <w:hideMark/>
          </w:tcPr>
          <w:p w14:paraId="29A3804C" w14:textId="77777777" w:rsidR="00EE5860" w:rsidRPr="00441CD0" w:rsidRDefault="00EE5860" w:rsidP="00BB0E1F">
            <w:pPr>
              <w:pStyle w:val="TAH"/>
              <w:rPr>
                <w:rFonts w:cs="Arial"/>
              </w:rPr>
            </w:pPr>
            <w:r w:rsidRPr="00441CD0">
              <w:rPr>
                <w:rFonts w:cs="Arial"/>
              </w:rPr>
              <w:t>4</w:t>
            </w:r>
          </w:p>
        </w:tc>
        <w:tc>
          <w:tcPr>
            <w:tcW w:w="588" w:type="dxa"/>
            <w:tcBorders>
              <w:top w:val="nil"/>
              <w:left w:val="nil"/>
              <w:bottom w:val="single" w:sz="4" w:space="0" w:color="auto"/>
              <w:right w:val="nil"/>
            </w:tcBorders>
            <w:hideMark/>
          </w:tcPr>
          <w:p w14:paraId="007DAB78" w14:textId="77777777" w:rsidR="00EE5860" w:rsidRPr="00441CD0" w:rsidRDefault="00EE5860" w:rsidP="00BB0E1F">
            <w:pPr>
              <w:pStyle w:val="TAH"/>
              <w:rPr>
                <w:rFonts w:cs="Arial"/>
              </w:rPr>
            </w:pPr>
            <w:r w:rsidRPr="00441CD0">
              <w:rPr>
                <w:rFonts w:cs="Arial"/>
              </w:rPr>
              <w:t>3</w:t>
            </w:r>
          </w:p>
        </w:tc>
        <w:tc>
          <w:tcPr>
            <w:tcW w:w="588" w:type="dxa"/>
            <w:tcBorders>
              <w:top w:val="nil"/>
              <w:left w:val="nil"/>
              <w:bottom w:val="single" w:sz="4" w:space="0" w:color="auto"/>
              <w:right w:val="nil"/>
            </w:tcBorders>
            <w:hideMark/>
          </w:tcPr>
          <w:p w14:paraId="7027D57C" w14:textId="77777777" w:rsidR="00EE5860" w:rsidRPr="00441CD0" w:rsidRDefault="00EE5860" w:rsidP="00BB0E1F">
            <w:pPr>
              <w:pStyle w:val="TAH"/>
              <w:rPr>
                <w:rFonts w:cs="Arial"/>
              </w:rPr>
            </w:pPr>
            <w:r w:rsidRPr="00441CD0">
              <w:rPr>
                <w:rFonts w:cs="Arial"/>
              </w:rPr>
              <w:t>2</w:t>
            </w:r>
          </w:p>
        </w:tc>
        <w:tc>
          <w:tcPr>
            <w:tcW w:w="589" w:type="dxa"/>
            <w:tcBorders>
              <w:top w:val="nil"/>
              <w:left w:val="nil"/>
              <w:bottom w:val="single" w:sz="4" w:space="0" w:color="auto"/>
              <w:right w:val="nil"/>
            </w:tcBorders>
            <w:hideMark/>
          </w:tcPr>
          <w:p w14:paraId="4335ED69" w14:textId="77777777" w:rsidR="00EE5860" w:rsidRPr="00441CD0" w:rsidRDefault="00EE5860" w:rsidP="00BB0E1F">
            <w:pPr>
              <w:pStyle w:val="TAH"/>
              <w:rPr>
                <w:rFonts w:cs="Arial"/>
              </w:rPr>
            </w:pPr>
            <w:r w:rsidRPr="00441CD0">
              <w:rPr>
                <w:rFonts w:cs="Arial"/>
              </w:rPr>
              <w:t>1</w:t>
            </w:r>
          </w:p>
        </w:tc>
        <w:tc>
          <w:tcPr>
            <w:tcW w:w="588" w:type="dxa"/>
            <w:tcBorders>
              <w:top w:val="nil"/>
              <w:left w:val="nil"/>
              <w:bottom w:val="nil"/>
              <w:right w:val="single" w:sz="6" w:space="0" w:color="auto"/>
            </w:tcBorders>
          </w:tcPr>
          <w:p w14:paraId="06E1A1CD" w14:textId="77777777" w:rsidR="00EE5860" w:rsidRPr="00441CD0" w:rsidRDefault="00EE5860" w:rsidP="00BB0E1F">
            <w:pPr>
              <w:pStyle w:val="TAC"/>
              <w:rPr>
                <w:rFonts w:cs="Arial"/>
              </w:rPr>
            </w:pPr>
          </w:p>
        </w:tc>
      </w:tr>
      <w:tr w:rsidR="00EE5860" w:rsidRPr="00441CD0" w14:paraId="50B1C3D2" w14:textId="77777777" w:rsidTr="00BB0E1F">
        <w:trPr>
          <w:jc w:val="center"/>
        </w:trPr>
        <w:tc>
          <w:tcPr>
            <w:tcW w:w="151" w:type="dxa"/>
            <w:tcBorders>
              <w:top w:val="nil"/>
              <w:left w:val="single" w:sz="6" w:space="0" w:color="auto"/>
              <w:bottom w:val="nil"/>
              <w:right w:val="nil"/>
            </w:tcBorders>
          </w:tcPr>
          <w:p w14:paraId="04D22FFB"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0E8762D7" w14:textId="77777777" w:rsidR="00EE5860" w:rsidRPr="00441CD0" w:rsidRDefault="00EE5860" w:rsidP="00BB0E1F">
            <w:pPr>
              <w:pStyle w:val="TAC"/>
              <w:rPr>
                <w:rFonts w:cs="Arial"/>
              </w:rPr>
            </w:pPr>
            <w:r w:rsidRPr="00441CD0">
              <w:rPr>
                <w:rFonts w:cs="Arial"/>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AE77D7C" w14:textId="77777777" w:rsidR="00EE5860" w:rsidRPr="00441CD0" w:rsidRDefault="00EE5860" w:rsidP="00BB0E1F">
            <w:pPr>
              <w:pStyle w:val="TAC"/>
              <w:rPr>
                <w:rFonts w:cs="Arial"/>
              </w:rPr>
            </w:pPr>
            <w:r w:rsidRPr="00441CD0">
              <w:rPr>
                <w:rFonts w:cs="Arial"/>
              </w:rPr>
              <w:t>Type = 119 (decimal)</w:t>
            </w:r>
          </w:p>
        </w:tc>
        <w:tc>
          <w:tcPr>
            <w:tcW w:w="588" w:type="dxa"/>
            <w:tcBorders>
              <w:top w:val="nil"/>
              <w:left w:val="single" w:sz="4" w:space="0" w:color="auto"/>
              <w:bottom w:val="nil"/>
              <w:right w:val="single" w:sz="6" w:space="0" w:color="auto"/>
            </w:tcBorders>
          </w:tcPr>
          <w:p w14:paraId="1DC604C5" w14:textId="77777777" w:rsidR="00EE5860" w:rsidRPr="00441CD0" w:rsidRDefault="00EE5860" w:rsidP="00BB0E1F">
            <w:pPr>
              <w:pStyle w:val="TAC"/>
              <w:rPr>
                <w:rFonts w:cs="Arial"/>
              </w:rPr>
            </w:pPr>
          </w:p>
        </w:tc>
      </w:tr>
      <w:tr w:rsidR="00EE5860" w:rsidRPr="00441CD0" w14:paraId="6ED6AFBE" w14:textId="77777777" w:rsidTr="00BB0E1F">
        <w:trPr>
          <w:jc w:val="center"/>
        </w:trPr>
        <w:tc>
          <w:tcPr>
            <w:tcW w:w="151" w:type="dxa"/>
            <w:tcBorders>
              <w:top w:val="nil"/>
              <w:left w:val="single" w:sz="6" w:space="0" w:color="auto"/>
              <w:bottom w:val="nil"/>
              <w:right w:val="nil"/>
            </w:tcBorders>
          </w:tcPr>
          <w:p w14:paraId="4EB2295A"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23E94846" w14:textId="77777777" w:rsidR="00EE5860" w:rsidRPr="00441CD0" w:rsidRDefault="00EE5860" w:rsidP="00BB0E1F">
            <w:pPr>
              <w:pStyle w:val="TAC"/>
              <w:rPr>
                <w:rFonts w:cs="Arial"/>
              </w:rPr>
            </w:pPr>
            <w:r w:rsidRPr="00441CD0">
              <w:rPr>
                <w:rFonts w:cs="Arial"/>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7867275" w14:textId="77777777" w:rsidR="00EE5860" w:rsidRPr="00441CD0" w:rsidRDefault="00EE5860" w:rsidP="00BB0E1F">
            <w:pPr>
              <w:pStyle w:val="TAC"/>
              <w:rPr>
                <w:rFonts w:cs="Arial"/>
                <w:lang w:eastAsia="zh-CN"/>
              </w:rPr>
            </w:pPr>
            <w:r w:rsidRPr="00441CD0">
              <w:rPr>
                <w:rFonts w:cs="Arial"/>
              </w:rPr>
              <w:t>Length = 12</w:t>
            </w:r>
          </w:p>
        </w:tc>
        <w:tc>
          <w:tcPr>
            <w:tcW w:w="588" w:type="dxa"/>
            <w:tcBorders>
              <w:top w:val="nil"/>
              <w:left w:val="single" w:sz="4" w:space="0" w:color="auto"/>
              <w:bottom w:val="nil"/>
              <w:right w:val="single" w:sz="6" w:space="0" w:color="auto"/>
            </w:tcBorders>
          </w:tcPr>
          <w:p w14:paraId="0BE1C1DB" w14:textId="77777777" w:rsidR="00EE5860" w:rsidRPr="00441CD0" w:rsidRDefault="00EE5860" w:rsidP="00BB0E1F">
            <w:pPr>
              <w:pStyle w:val="TAC"/>
              <w:rPr>
                <w:rFonts w:cs="Arial"/>
              </w:rPr>
            </w:pPr>
          </w:p>
        </w:tc>
      </w:tr>
      <w:tr w:rsidR="00EE5860" w:rsidRPr="00441CD0" w14:paraId="4892B76B" w14:textId="77777777" w:rsidTr="00BB0E1F">
        <w:trPr>
          <w:jc w:val="center"/>
        </w:trPr>
        <w:tc>
          <w:tcPr>
            <w:tcW w:w="151" w:type="dxa"/>
            <w:tcBorders>
              <w:top w:val="nil"/>
              <w:left w:val="single" w:sz="6" w:space="0" w:color="auto"/>
              <w:bottom w:val="nil"/>
              <w:right w:val="nil"/>
            </w:tcBorders>
          </w:tcPr>
          <w:p w14:paraId="3D210D46" w14:textId="77777777" w:rsidR="00EE5860" w:rsidRPr="00441CD0" w:rsidRDefault="00EE5860" w:rsidP="00BB0E1F">
            <w:pPr>
              <w:pStyle w:val="TAC"/>
              <w:rPr>
                <w:rFonts w:cs="Arial"/>
              </w:rPr>
            </w:pPr>
          </w:p>
        </w:tc>
        <w:tc>
          <w:tcPr>
            <w:tcW w:w="1104" w:type="dxa"/>
            <w:tcBorders>
              <w:top w:val="nil"/>
              <w:left w:val="nil"/>
              <w:bottom w:val="nil"/>
              <w:right w:val="single" w:sz="4" w:space="0" w:color="auto"/>
            </w:tcBorders>
            <w:hideMark/>
          </w:tcPr>
          <w:p w14:paraId="38071D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12</w:t>
            </w:r>
          </w:p>
        </w:tc>
        <w:tc>
          <w:tcPr>
            <w:tcW w:w="4708" w:type="dxa"/>
            <w:gridSpan w:val="8"/>
            <w:tcBorders>
              <w:top w:val="single" w:sz="4" w:space="0" w:color="auto"/>
              <w:left w:val="single" w:sz="4" w:space="0" w:color="auto"/>
              <w:bottom w:val="single" w:sz="4" w:space="0" w:color="auto"/>
              <w:right w:val="single" w:sz="4" w:space="0" w:color="auto"/>
            </w:tcBorders>
            <w:hideMark/>
          </w:tcPr>
          <w:p w14:paraId="03F0A2C2" w14:textId="77777777" w:rsidR="00EE5860" w:rsidRPr="00441CD0" w:rsidRDefault="00EE5860" w:rsidP="00BB0E1F">
            <w:pPr>
              <w:pStyle w:val="TAC"/>
              <w:rPr>
                <w:rFonts w:cs="Arial"/>
                <w:lang w:eastAsia="zh-CN"/>
              </w:rPr>
            </w:pPr>
            <w:r w:rsidRPr="00441CD0">
              <w:rPr>
                <w:rFonts w:cs="Arial"/>
                <w:lang w:eastAsia="zh-CN"/>
              </w:rPr>
              <w:t>Value-Digits</w:t>
            </w:r>
          </w:p>
        </w:tc>
        <w:tc>
          <w:tcPr>
            <w:tcW w:w="588" w:type="dxa"/>
            <w:tcBorders>
              <w:top w:val="nil"/>
              <w:left w:val="single" w:sz="4" w:space="0" w:color="auto"/>
              <w:bottom w:val="nil"/>
              <w:right w:val="single" w:sz="6" w:space="0" w:color="auto"/>
            </w:tcBorders>
          </w:tcPr>
          <w:p w14:paraId="41A09576" w14:textId="77777777" w:rsidR="00EE5860" w:rsidRPr="00441CD0" w:rsidRDefault="00EE5860" w:rsidP="00BB0E1F">
            <w:pPr>
              <w:pStyle w:val="TAC"/>
              <w:rPr>
                <w:rFonts w:cs="Arial"/>
              </w:rPr>
            </w:pPr>
          </w:p>
        </w:tc>
      </w:tr>
      <w:tr w:rsidR="00EE5860" w:rsidRPr="00441CD0" w14:paraId="50E3D173" w14:textId="77777777" w:rsidTr="00BB0E1F">
        <w:trPr>
          <w:jc w:val="center"/>
        </w:trPr>
        <w:tc>
          <w:tcPr>
            <w:tcW w:w="151" w:type="dxa"/>
            <w:tcBorders>
              <w:top w:val="nil"/>
              <w:left w:val="single" w:sz="6" w:space="0" w:color="auto"/>
              <w:bottom w:val="single" w:sz="4" w:space="0" w:color="auto"/>
              <w:right w:val="nil"/>
            </w:tcBorders>
          </w:tcPr>
          <w:p w14:paraId="3F935EC2" w14:textId="77777777" w:rsidR="00EE5860" w:rsidRPr="00441CD0" w:rsidRDefault="00EE5860" w:rsidP="00BB0E1F">
            <w:pPr>
              <w:pStyle w:val="TAC"/>
              <w:rPr>
                <w:rFonts w:cs="Arial"/>
              </w:rPr>
            </w:pPr>
          </w:p>
        </w:tc>
        <w:tc>
          <w:tcPr>
            <w:tcW w:w="1104" w:type="dxa"/>
            <w:tcBorders>
              <w:top w:val="nil"/>
              <w:left w:val="nil"/>
              <w:bottom w:val="single" w:sz="4" w:space="0" w:color="auto"/>
              <w:right w:val="single" w:sz="4" w:space="0" w:color="auto"/>
            </w:tcBorders>
            <w:hideMark/>
          </w:tcPr>
          <w:p w14:paraId="13A71EFB"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13 to 16</w:t>
            </w:r>
          </w:p>
        </w:tc>
        <w:tc>
          <w:tcPr>
            <w:tcW w:w="4708" w:type="dxa"/>
            <w:gridSpan w:val="8"/>
            <w:tcBorders>
              <w:top w:val="single" w:sz="4" w:space="0" w:color="auto"/>
              <w:left w:val="single" w:sz="4" w:space="0" w:color="auto"/>
              <w:bottom w:val="single" w:sz="4" w:space="0" w:color="auto"/>
              <w:right w:val="single" w:sz="4" w:space="0" w:color="auto"/>
            </w:tcBorders>
            <w:hideMark/>
          </w:tcPr>
          <w:p w14:paraId="0D5C493F" w14:textId="77777777" w:rsidR="00EE5860" w:rsidRPr="00441CD0" w:rsidRDefault="00EE5860" w:rsidP="00BB0E1F">
            <w:pPr>
              <w:pStyle w:val="TAC"/>
              <w:rPr>
                <w:rFonts w:cs="Arial"/>
                <w:lang w:eastAsia="zh-CN"/>
              </w:rPr>
            </w:pPr>
            <w:r w:rsidRPr="00441CD0">
              <w:rPr>
                <w:rFonts w:cs="Arial"/>
                <w:lang w:eastAsia="zh-CN"/>
              </w:rPr>
              <w:t>Exponent</w:t>
            </w:r>
          </w:p>
        </w:tc>
        <w:tc>
          <w:tcPr>
            <w:tcW w:w="588" w:type="dxa"/>
            <w:tcBorders>
              <w:top w:val="nil"/>
              <w:left w:val="single" w:sz="4" w:space="0" w:color="auto"/>
              <w:bottom w:val="single" w:sz="4" w:space="0" w:color="auto"/>
              <w:right w:val="single" w:sz="6" w:space="0" w:color="auto"/>
            </w:tcBorders>
          </w:tcPr>
          <w:p w14:paraId="2872A2FF" w14:textId="77777777" w:rsidR="00EE5860" w:rsidRPr="00441CD0" w:rsidRDefault="00EE5860" w:rsidP="00BB0E1F">
            <w:pPr>
              <w:pStyle w:val="TAC"/>
              <w:rPr>
                <w:rFonts w:cs="Arial"/>
              </w:rPr>
            </w:pPr>
          </w:p>
        </w:tc>
      </w:tr>
    </w:tbl>
    <w:p w14:paraId="4EE70730" w14:textId="77777777" w:rsidR="00EE5860" w:rsidRPr="00441CD0" w:rsidRDefault="00EE5860" w:rsidP="00EE5860">
      <w:pPr>
        <w:pStyle w:val="NF"/>
        <w:rPr>
          <w:rFonts w:cs="Arial"/>
        </w:rPr>
      </w:pPr>
    </w:p>
    <w:p w14:paraId="100B912F" w14:textId="77777777" w:rsidR="00EE5860" w:rsidRPr="00441CD0" w:rsidRDefault="00EE5860" w:rsidP="00EE5860">
      <w:pPr>
        <w:pStyle w:val="TF"/>
        <w:rPr>
          <w:rFonts w:cs="Arial"/>
          <w:lang w:eastAsia="ja-JP"/>
        </w:rPr>
      </w:pPr>
      <w:r w:rsidRPr="00441CD0">
        <w:rPr>
          <w:rFonts w:cs="Arial"/>
        </w:rPr>
        <w:t xml:space="preserve">Figure </w:t>
      </w:r>
      <w:r w:rsidRPr="00441CD0">
        <w:rPr>
          <w:rFonts w:cs="Arial"/>
          <w:lang w:eastAsia="zh-CN"/>
        </w:rPr>
        <w:t>8</w:t>
      </w:r>
      <w:r w:rsidRPr="00441CD0">
        <w:rPr>
          <w:rFonts w:cs="Arial"/>
          <w:lang w:eastAsia="ja-JP"/>
        </w:rPr>
        <w:t>.</w:t>
      </w:r>
      <w:r w:rsidRPr="00441CD0">
        <w:rPr>
          <w:rFonts w:cs="Arial"/>
          <w:lang w:val="en-US" w:eastAsia="ja-JP"/>
        </w:rPr>
        <w:t>2.84</w:t>
      </w:r>
      <w:r w:rsidRPr="00441CD0">
        <w:rPr>
          <w:rFonts w:cs="Arial"/>
          <w:lang w:eastAsia="zh-CN"/>
        </w:rPr>
        <w:t>-</w:t>
      </w:r>
      <w:r w:rsidRPr="00441CD0">
        <w:rPr>
          <w:rFonts w:cs="Arial"/>
          <w:lang w:eastAsia="ja-JP"/>
        </w:rPr>
        <w:t>1</w:t>
      </w:r>
      <w:r w:rsidRPr="00441CD0">
        <w:rPr>
          <w:rFonts w:cs="Arial"/>
        </w:rPr>
        <w:t xml:space="preserve">: </w:t>
      </w:r>
      <w:r w:rsidRPr="00441CD0">
        <w:rPr>
          <w:rFonts w:cs="Arial"/>
          <w:lang w:eastAsia="ja-JP"/>
        </w:rPr>
        <w:t>Multiplier</w:t>
      </w:r>
    </w:p>
    <w:p w14:paraId="26CD7C43" w14:textId="0BDF53FB" w:rsidR="00EE5860" w:rsidRPr="00441CD0" w:rsidRDefault="00EE5860" w:rsidP="00EE5860">
      <w:r w:rsidRPr="00441CD0">
        <w:t>The Value-Digit value and Exponent value shall be encoded as binary integer value, and set the value as in Value-Digit AVP and Exponent AVP as specified in 3GPP TS 32.299</w:t>
      </w:r>
      <w:r w:rsidR="00415C19">
        <w:t> </w:t>
      </w:r>
      <w:r w:rsidR="00415C19" w:rsidRPr="00441CD0">
        <w:t>[</w:t>
      </w:r>
      <w:r w:rsidRPr="00441CD0">
        <w:t>18].</w:t>
      </w:r>
    </w:p>
    <w:p w14:paraId="3424D50E" w14:textId="77777777" w:rsidR="00EE5860" w:rsidRPr="00441CD0" w:rsidRDefault="00EE5860" w:rsidP="00EE5860">
      <w:pPr>
        <w:pStyle w:val="Heading3"/>
      </w:pPr>
      <w:bookmarkStart w:id="6148" w:name="_Toc19717430"/>
      <w:bookmarkStart w:id="6149" w:name="_Toc27490931"/>
      <w:bookmarkStart w:id="6150" w:name="_Toc27557224"/>
      <w:bookmarkStart w:id="6151" w:name="_Toc27724141"/>
      <w:bookmarkStart w:id="6152" w:name="_Toc36031215"/>
      <w:bookmarkStart w:id="6153" w:name="_Toc36043135"/>
      <w:bookmarkStart w:id="6154" w:name="_Toc36814460"/>
      <w:bookmarkStart w:id="6155" w:name="_Toc44689318"/>
      <w:bookmarkStart w:id="6156" w:name="_Toc44924072"/>
      <w:bookmarkStart w:id="6157" w:name="_Toc51861042"/>
      <w:bookmarkStart w:id="6158" w:name="_Toc57930813"/>
      <w:bookmarkStart w:id="6159" w:name="_Toc57931443"/>
      <w:bookmarkStart w:id="6160" w:name="_Toc160974569"/>
      <w:r w:rsidRPr="00441CD0">
        <w:t>8.2.85</w:t>
      </w:r>
      <w:r w:rsidRPr="00441CD0">
        <w:tab/>
        <w:t>Aggregated URR ID IE</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040E5534" w14:textId="77777777" w:rsidR="00EE5860" w:rsidRPr="00441CD0" w:rsidRDefault="00EE5860" w:rsidP="00EE5860">
      <w:r w:rsidRPr="00441CD0">
        <w:t xml:space="preserve">The Aggregated URR ID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8.2.85-1</w:t>
      </w:r>
      <w:r w:rsidRPr="00441CD0">
        <w:rPr>
          <w:lang w:eastAsia="ja-JP"/>
        </w:rPr>
        <w:t xml:space="preserve">. </w:t>
      </w:r>
      <w:r w:rsidRPr="00441CD0">
        <w:t>It contains a URR ID.</w:t>
      </w:r>
    </w:p>
    <w:p w14:paraId="34E75A92"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7EB8D04" w14:textId="77777777" w:rsidTr="00BB0E1F">
        <w:trPr>
          <w:jc w:val="center"/>
        </w:trPr>
        <w:tc>
          <w:tcPr>
            <w:tcW w:w="151" w:type="dxa"/>
            <w:tcBorders>
              <w:top w:val="single" w:sz="6" w:space="0" w:color="auto"/>
              <w:left w:val="single" w:sz="6" w:space="0" w:color="auto"/>
              <w:bottom w:val="nil"/>
              <w:right w:val="nil"/>
            </w:tcBorders>
          </w:tcPr>
          <w:p w14:paraId="2A8A7319" w14:textId="77777777" w:rsidR="00EE5860" w:rsidRPr="00441CD0" w:rsidRDefault="00EE5860" w:rsidP="00BB0E1F">
            <w:pPr>
              <w:pStyle w:val="TAC"/>
            </w:pPr>
          </w:p>
        </w:tc>
        <w:tc>
          <w:tcPr>
            <w:tcW w:w="1104" w:type="dxa"/>
            <w:tcBorders>
              <w:top w:val="single" w:sz="6" w:space="0" w:color="auto"/>
              <w:left w:val="nil"/>
              <w:bottom w:val="nil"/>
              <w:right w:val="nil"/>
            </w:tcBorders>
          </w:tcPr>
          <w:p w14:paraId="1C6E5A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0997B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B2224D3" w14:textId="77777777" w:rsidR="00EE5860" w:rsidRPr="00441CD0" w:rsidRDefault="00EE5860" w:rsidP="00BB0E1F">
            <w:pPr>
              <w:pStyle w:val="TAC"/>
            </w:pPr>
          </w:p>
        </w:tc>
      </w:tr>
      <w:tr w:rsidR="00EE5860" w:rsidRPr="00441CD0" w14:paraId="4E7E36A4" w14:textId="77777777" w:rsidTr="00BB0E1F">
        <w:trPr>
          <w:jc w:val="center"/>
        </w:trPr>
        <w:tc>
          <w:tcPr>
            <w:tcW w:w="151" w:type="dxa"/>
            <w:tcBorders>
              <w:top w:val="nil"/>
              <w:left w:val="single" w:sz="6" w:space="0" w:color="auto"/>
              <w:bottom w:val="nil"/>
              <w:right w:val="nil"/>
            </w:tcBorders>
          </w:tcPr>
          <w:p w14:paraId="028DAE8B" w14:textId="77777777" w:rsidR="00EE5860" w:rsidRPr="00441CD0" w:rsidRDefault="00EE5860" w:rsidP="00BB0E1F">
            <w:pPr>
              <w:pStyle w:val="TAC"/>
            </w:pPr>
          </w:p>
        </w:tc>
        <w:tc>
          <w:tcPr>
            <w:tcW w:w="1104" w:type="dxa"/>
            <w:tcBorders>
              <w:top w:val="nil"/>
              <w:left w:val="nil"/>
              <w:bottom w:val="nil"/>
              <w:right w:val="nil"/>
            </w:tcBorders>
            <w:hideMark/>
          </w:tcPr>
          <w:p w14:paraId="106DC70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799B7B"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A4EAE2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77BDA4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725E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8F7E7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EF2FE8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B1B91C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B562F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A2F42C" w14:textId="77777777" w:rsidR="00EE5860" w:rsidRPr="00441CD0" w:rsidRDefault="00EE5860" w:rsidP="00BB0E1F">
            <w:pPr>
              <w:pStyle w:val="TAC"/>
            </w:pPr>
          </w:p>
        </w:tc>
      </w:tr>
      <w:tr w:rsidR="00EE5860" w:rsidRPr="00441CD0" w14:paraId="677D965D" w14:textId="77777777" w:rsidTr="00BB0E1F">
        <w:trPr>
          <w:jc w:val="center"/>
        </w:trPr>
        <w:tc>
          <w:tcPr>
            <w:tcW w:w="151" w:type="dxa"/>
            <w:tcBorders>
              <w:top w:val="nil"/>
              <w:left w:val="single" w:sz="6" w:space="0" w:color="auto"/>
              <w:bottom w:val="nil"/>
              <w:right w:val="nil"/>
            </w:tcBorders>
          </w:tcPr>
          <w:p w14:paraId="5B0318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D6A2A8"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52AB988" w14:textId="77777777" w:rsidR="00EE5860" w:rsidRPr="00441CD0" w:rsidRDefault="00EE5860" w:rsidP="00BB0E1F">
            <w:pPr>
              <w:pStyle w:val="TAC"/>
            </w:pPr>
            <w:r w:rsidRPr="00441CD0">
              <w:t xml:space="preserve">Type = </w:t>
            </w:r>
            <w:r w:rsidRPr="00441CD0">
              <w:rPr>
                <w:lang w:val="sv-SE"/>
              </w:rPr>
              <w:t>120</w:t>
            </w:r>
            <w:r w:rsidRPr="00441CD0">
              <w:t xml:space="preserve"> (decimal)</w:t>
            </w:r>
          </w:p>
        </w:tc>
        <w:tc>
          <w:tcPr>
            <w:tcW w:w="588" w:type="dxa"/>
            <w:tcBorders>
              <w:top w:val="nil"/>
              <w:left w:val="single" w:sz="4" w:space="0" w:color="auto"/>
              <w:bottom w:val="nil"/>
              <w:right w:val="single" w:sz="6" w:space="0" w:color="auto"/>
            </w:tcBorders>
          </w:tcPr>
          <w:p w14:paraId="331C8095" w14:textId="77777777" w:rsidR="00EE5860" w:rsidRPr="00441CD0" w:rsidRDefault="00EE5860" w:rsidP="00BB0E1F">
            <w:pPr>
              <w:pStyle w:val="TAC"/>
            </w:pPr>
          </w:p>
        </w:tc>
      </w:tr>
      <w:tr w:rsidR="00EE5860" w:rsidRPr="00441CD0" w14:paraId="1933D013" w14:textId="77777777" w:rsidTr="00BB0E1F">
        <w:trPr>
          <w:jc w:val="center"/>
        </w:trPr>
        <w:tc>
          <w:tcPr>
            <w:tcW w:w="151" w:type="dxa"/>
            <w:tcBorders>
              <w:top w:val="nil"/>
              <w:left w:val="single" w:sz="6" w:space="0" w:color="auto"/>
              <w:bottom w:val="nil"/>
              <w:right w:val="nil"/>
            </w:tcBorders>
          </w:tcPr>
          <w:p w14:paraId="57FE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55F10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000CB194"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02051CF0" w14:textId="77777777" w:rsidR="00EE5860" w:rsidRPr="00441CD0" w:rsidRDefault="00EE5860" w:rsidP="00BB0E1F">
            <w:pPr>
              <w:pStyle w:val="TAC"/>
            </w:pPr>
          </w:p>
        </w:tc>
      </w:tr>
      <w:tr w:rsidR="00EE5860" w:rsidRPr="00441CD0" w14:paraId="3D1C8AE9" w14:textId="77777777" w:rsidTr="00BB0E1F">
        <w:trPr>
          <w:jc w:val="center"/>
        </w:trPr>
        <w:tc>
          <w:tcPr>
            <w:tcW w:w="151" w:type="dxa"/>
            <w:tcBorders>
              <w:top w:val="nil"/>
              <w:left w:val="single" w:sz="6" w:space="0" w:color="auto"/>
              <w:bottom w:val="single" w:sz="4" w:space="0" w:color="auto"/>
              <w:right w:val="nil"/>
            </w:tcBorders>
          </w:tcPr>
          <w:p w14:paraId="73C2227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9B1146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19688DB6" w14:textId="77777777" w:rsidR="00EE5860" w:rsidRPr="00441CD0" w:rsidRDefault="00EE5860" w:rsidP="00BB0E1F">
            <w:pPr>
              <w:pStyle w:val="TAC"/>
              <w:rPr>
                <w:lang w:eastAsia="zh-CN"/>
              </w:rPr>
            </w:pPr>
            <w:r w:rsidRPr="00441CD0">
              <w:rPr>
                <w:lang w:eastAsia="zh-CN"/>
              </w:rPr>
              <w:t xml:space="preserve">URR ID value </w:t>
            </w:r>
          </w:p>
        </w:tc>
        <w:tc>
          <w:tcPr>
            <w:tcW w:w="588" w:type="dxa"/>
            <w:tcBorders>
              <w:top w:val="nil"/>
              <w:left w:val="single" w:sz="4" w:space="0" w:color="auto"/>
              <w:bottom w:val="single" w:sz="4" w:space="0" w:color="auto"/>
              <w:right w:val="single" w:sz="6" w:space="0" w:color="auto"/>
            </w:tcBorders>
          </w:tcPr>
          <w:p w14:paraId="5B112DF2" w14:textId="77777777" w:rsidR="00EE5860" w:rsidRPr="00441CD0" w:rsidRDefault="00EE5860" w:rsidP="00BB0E1F">
            <w:pPr>
              <w:pStyle w:val="TAC"/>
            </w:pPr>
          </w:p>
        </w:tc>
      </w:tr>
    </w:tbl>
    <w:p w14:paraId="0B09D900"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85</w:t>
      </w:r>
      <w:r w:rsidRPr="00441CD0">
        <w:rPr>
          <w:lang w:eastAsia="zh-CN"/>
        </w:rPr>
        <w:t>-</w:t>
      </w:r>
      <w:r w:rsidRPr="00441CD0">
        <w:rPr>
          <w:lang w:eastAsia="ja-JP"/>
        </w:rPr>
        <w:t>1</w:t>
      </w:r>
      <w:r w:rsidRPr="00441CD0">
        <w:t>: Aggregated URR ID</w:t>
      </w:r>
    </w:p>
    <w:p w14:paraId="13D68C00" w14:textId="77777777" w:rsidR="00EE5860" w:rsidRPr="00441CD0" w:rsidRDefault="00EE5860" w:rsidP="00EE5860">
      <w:r w:rsidRPr="00441CD0">
        <w:t>Each URR ID value shall be encoded as an Unsigned32 binary integer value.</w:t>
      </w:r>
    </w:p>
    <w:p w14:paraId="28C59BEA" w14:textId="77777777" w:rsidR="00EE5860" w:rsidRPr="00441CD0" w:rsidRDefault="00EE5860" w:rsidP="00EE5860">
      <w:pPr>
        <w:pStyle w:val="Heading3"/>
      </w:pPr>
      <w:bookmarkStart w:id="6161" w:name="_Toc19717431"/>
      <w:bookmarkStart w:id="6162" w:name="_Toc27490932"/>
      <w:bookmarkStart w:id="6163" w:name="_Toc27557225"/>
      <w:bookmarkStart w:id="6164" w:name="_Toc27724142"/>
      <w:bookmarkStart w:id="6165" w:name="_Toc36031216"/>
      <w:bookmarkStart w:id="6166" w:name="_Toc36043136"/>
      <w:bookmarkStart w:id="6167" w:name="_Toc36814461"/>
      <w:bookmarkStart w:id="6168" w:name="_Toc44689319"/>
      <w:bookmarkStart w:id="6169" w:name="_Toc44924073"/>
      <w:bookmarkStart w:id="6170" w:name="_Toc51861043"/>
      <w:bookmarkStart w:id="6171" w:name="_Toc57930814"/>
      <w:bookmarkStart w:id="6172" w:name="_Toc57931444"/>
      <w:bookmarkStart w:id="6173" w:name="_Toc160974570"/>
      <w:r w:rsidRPr="00441CD0">
        <w:t>8.</w:t>
      </w:r>
      <w:r w:rsidRPr="00441CD0">
        <w:rPr>
          <w:lang w:val="en-US"/>
        </w:rPr>
        <w:t>2.86</w:t>
      </w:r>
      <w:r w:rsidRPr="00441CD0">
        <w:tab/>
        <w:t>Subsequent Volume Quota</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p>
    <w:p w14:paraId="3FFB3786" w14:textId="77777777" w:rsidR="00EE5860" w:rsidRPr="00441CD0" w:rsidRDefault="00EE5860" w:rsidP="00EE5860">
      <w:pPr>
        <w:rPr>
          <w:lang w:eastAsia="ja-JP"/>
        </w:rPr>
      </w:pPr>
      <w:r w:rsidRPr="00441CD0">
        <w:t xml:space="preserve">The Subsequent Volume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8.2.86-1</w:t>
      </w:r>
      <w:r w:rsidRPr="00441CD0">
        <w:rPr>
          <w:lang w:eastAsia="ja-JP"/>
        </w:rPr>
        <w:t xml:space="preserve">. It contains the volume quota to be monitored by the UP function </w:t>
      </w:r>
      <w:r w:rsidRPr="00441CD0">
        <w:t>after the Monitoring Time</w:t>
      </w:r>
      <w:r w:rsidRPr="00441CD0">
        <w:rPr>
          <w:lang w:eastAsia="ja-JP"/>
        </w:rPr>
        <w:t>.</w:t>
      </w:r>
    </w:p>
    <w:p w14:paraId="238DEF8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90"/>
        <w:gridCol w:w="589"/>
        <w:gridCol w:w="588"/>
        <w:gridCol w:w="589"/>
        <w:gridCol w:w="588"/>
      </w:tblGrid>
      <w:tr w:rsidR="00EE5860" w:rsidRPr="00441CD0" w14:paraId="1C95B9A7" w14:textId="77777777" w:rsidTr="00BB0E1F">
        <w:trPr>
          <w:jc w:val="center"/>
        </w:trPr>
        <w:tc>
          <w:tcPr>
            <w:tcW w:w="151" w:type="dxa"/>
            <w:tcBorders>
              <w:top w:val="single" w:sz="6" w:space="0" w:color="auto"/>
              <w:left w:val="single" w:sz="6" w:space="0" w:color="auto"/>
              <w:bottom w:val="nil"/>
              <w:right w:val="nil"/>
            </w:tcBorders>
          </w:tcPr>
          <w:p w14:paraId="172A5AA5" w14:textId="77777777" w:rsidR="00EE5860" w:rsidRPr="00441CD0" w:rsidRDefault="00EE5860" w:rsidP="00BB0E1F">
            <w:pPr>
              <w:pStyle w:val="TAC"/>
            </w:pPr>
          </w:p>
        </w:tc>
        <w:tc>
          <w:tcPr>
            <w:tcW w:w="1104" w:type="dxa"/>
            <w:tcBorders>
              <w:top w:val="single" w:sz="6" w:space="0" w:color="auto"/>
              <w:left w:val="nil"/>
              <w:bottom w:val="nil"/>
              <w:right w:val="nil"/>
            </w:tcBorders>
          </w:tcPr>
          <w:p w14:paraId="4EE42E8D"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2DAC36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7C4CD" w14:textId="77777777" w:rsidR="00EE5860" w:rsidRPr="00441CD0" w:rsidRDefault="00EE5860" w:rsidP="00BB0E1F">
            <w:pPr>
              <w:pStyle w:val="TAC"/>
            </w:pPr>
          </w:p>
        </w:tc>
      </w:tr>
      <w:tr w:rsidR="00EE5860" w:rsidRPr="00441CD0" w14:paraId="3DEF4924" w14:textId="77777777" w:rsidTr="00BB0E1F">
        <w:trPr>
          <w:jc w:val="center"/>
        </w:trPr>
        <w:tc>
          <w:tcPr>
            <w:tcW w:w="151" w:type="dxa"/>
            <w:tcBorders>
              <w:top w:val="nil"/>
              <w:left w:val="single" w:sz="6" w:space="0" w:color="auto"/>
              <w:bottom w:val="nil"/>
              <w:right w:val="nil"/>
            </w:tcBorders>
          </w:tcPr>
          <w:p w14:paraId="36FFF297" w14:textId="77777777" w:rsidR="00EE5860" w:rsidRPr="00441CD0" w:rsidRDefault="00EE5860" w:rsidP="00BB0E1F">
            <w:pPr>
              <w:pStyle w:val="TAC"/>
            </w:pPr>
          </w:p>
        </w:tc>
        <w:tc>
          <w:tcPr>
            <w:tcW w:w="1104" w:type="dxa"/>
            <w:tcBorders>
              <w:top w:val="nil"/>
              <w:left w:val="nil"/>
              <w:bottom w:val="nil"/>
              <w:right w:val="nil"/>
            </w:tcBorders>
            <w:hideMark/>
          </w:tcPr>
          <w:p w14:paraId="140A6A2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E97A8E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B3738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085220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E774BB3" w14:textId="77777777" w:rsidR="00EE5860" w:rsidRPr="00441CD0" w:rsidRDefault="00EE5860" w:rsidP="00BB0E1F">
            <w:pPr>
              <w:pStyle w:val="TAH"/>
            </w:pPr>
            <w:r w:rsidRPr="00441CD0">
              <w:t>5</w:t>
            </w:r>
          </w:p>
        </w:tc>
        <w:tc>
          <w:tcPr>
            <w:tcW w:w="590" w:type="dxa"/>
            <w:tcBorders>
              <w:top w:val="nil"/>
              <w:left w:val="nil"/>
              <w:bottom w:val="single" w:sz="4" w:space="0" w:color="auto"/>
              <w:right w:val="nil"/>
            </w:tcBorders>
            <w:hideMark/>
          </w:tcPr>
          <w:p w14:paraId="319FCDB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A4E94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3975C2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0B6556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DF7FE9A" w14:textId="77777777" w:rsidR="00EE5860" w:rsidRPr="00441CD0" w:rsidRDefault="00EE5860" w:rsidP="00BB0E1F">
            <w:pPr>
              <w:pStyle w:val="TAC"/>
            </w:pPr>
          </w:p>
        </w:tc>
      </w:tr>
      <w:tr w:rsidR="00EE5860" w:rsidRPr="00441CD0" w14:paraId="334CFE6C" w14:textId="77777777" w:rsidTr="00BB0E1F">
        <w:trPr>
          <w:jc w:val="center"/>
        </w:trPr>
        <w:tc>
          <w:tcPr>
            <w:tcW w:w="151" w:type="dxa"/>
            <w:tcBorders>
              <w:top w:val="nil"/>
              <w:left w:val="single" w:sz="6" w:space="0" w:color="auto"/>
              <w:bottom w:val="nil"/>
              <w:right w:val="nil"/>
            </w:tcBorders>
          </w:tcPr>
          <w:p w14:paraId="1FD5B2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3A7D8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2EE9051" w14:textId="77777777" w:rsidR="00EE5860" w:rsidRPr="00441CD0" w:rsidRDefault="00EE5860" w:rsidP="00BB0E1F">
            <w:pPr>
              <w:pStyle w:val="TAC"/>
            </w:pPr>
            <w:r w:rsidRPr="00441CD0">
              <w:t xml:space="preserve">Type = </w:t>
            </w:r>
            <w:r w:rsidRPr="00441CD0">
              <w:rPr>
                <w:lang w:val="sv-SE"/>
              </w:rPr>
              <w:t>121</w:t>
            </w:r>
            <w:r w:rsidRPr="00441CD0">
              <w:t xml:space="preserve"> (decimal)</w:t>
            </w:r>
          </w:p>
        </w:tc>
        <w:tc>
          <w:tcPr>
            <w:tcW w:w="588" w:type="dxa"/>
            <w:tcBorders>
              <w:top w:val="nil"/>
              <w:left w:val="single" w:sz="4" w:space="0" w:color="auto"/>
              <w:bottom w:val="nil"/>
              <w:right w:val="single" w:sz="6" w:space="0" w:color="auto"/>
            </w:tcBorders>
          </w:tcPr>
          <w:p w14:paraId="052338F7" w14:textId="77777777" w:rsidR="00EE5860" w:rsidRPr="00441CD0" w:rsidRDefault="00EE5860" w:rsidP="00BB0E1F">
            <w:pPr>
              <w:pStyle w:val="TAC"/>
            </w:pPr>
          </w:p>
        </w:tc>
      </w:tr>
      <w:tr w:rsidR="00EE5860" w:rsidRPr="00441CD0" w14:paraId="64696A07" w14:textId="77777777" w:rsidTr="00BB0E1F">
        <w:trPr>
          <w:jc w:val="center"/>
        </w:trPr>
        <w:tc>
          <w:tcPr>
            <w:tcW w:w="151" w:type="dxa"/>
            <w:tcBorders>
              <w:top w:val="nil"/>
              <w:left w:val="single" w:sz="6" w:space="0" w:color="auto"/>
              <w:bottom w:val="nil"/>
              <w:right w:val="nil"/>
            </w:tcBorders>
          </w:tcPr>
          <w:p w14:paraId="2BC952E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DF6F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2C78C2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FBF9950" w14:textId="77777777" w:rsidR="00EE5860" w:rsidRPr="00441CD0" w:rsidRDefault="00EE5860" w:rsidP="00BB0E1F">
            <w:pPr>
              <w:pStyle w:val="TAC"/>
            </w:pPr>
          </w:p>
        </w:tc>
      </w:tr>
      <w:tr w:rsidR="00EE5860" w:rsidRPr="00441CD0" w14:paraId="10E581A6" w14:textId="77777777" w:rsidTr="00BB0E1F">
        <w:trPr>
          <w:jc w:val="center"/>
        </w:trPr>
        <w:tc>
          <w:tcPr>
            <w:tcW w:w="151" w:type="dxa"/>
            <w:tcBorders>
              <w:top w:val="nil"/>
              <w:left w:val="single" w:sz="6" w:space="0" w:color="auto"/>
              <w:bottom w:val="nil"/>
              <w:right w:val="nil"/>
            </w:tcBorders>
          </w:tcPr>
          <w:p w14:paraId="3B1571D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BC78F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1979FA0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77A4F0F" w14:textId="77777777" w:rsidR="00EE5860" w:rsidRPr="00441CD0" w:rsidRDefault="00EE5860" w:rsidP="00BB0E1F">
            <w:pPr>
              <w:pStyle w:val="TAC"/>
              <w:rPr>
                <w:lang w:eastAsia="zh-CN"/>
              </w:rPr>
            </w:pPr>
            <w:r w:rsidRPr="00441CD0">
              <w:rPr>
                <w:lang w:eastAsia="zh-CN"/>
              </w:rPr>
              <w:t>DLVOL</w:t>
            </w:r>
          </w:p>
        </w:tc>
        <w:tc>
          <w:tcPr>
            <w:tcW w:w="588" w:type="dxa"/>
            <w:tcBorders>
              <w:top w:val="single" w:sz="4" w:space="0" w:color="auto"/>
              <w:left w:val="single" w:sz="4" w:space="0" w:color="auto"/>
              <w:bottom w:val="single" w:sz="4" w:space="0" w:color="auto"/>
              <w:right w:val="single" w:sz="4" w:space="0" w:color="auto"/>
            </w:tcBorders>
            <w:hideMark/>
          </w:tcPr>
          <w:p w14:paraId="2A37F533" w14:textId="77777777" w:rsidR="00EE5860" w:rsidRPr="00441CD0" w:rsidRDefault="00EE5860" w:rsidP="00BB0E1F">
            <w:pPr>
              <w:pStyle w:val="TAC"/>
              <w:rPr>
                <w:lang w:eastAsia="zh-CN"/>
              </w:rPr>
            </w:pPr>
            <w:r w:rsidRPr="00441CD0">
              <w:rPr>
                <w:lang w:eastAsia="zh-CN"/>
              </w:rPr>
              <w:t>ULVOL</w:t>
            </w:r>
          </w:p>
        </w:tc>
        <w:tc>
          <w:tcPr>
            <w:tcW w:w="589" w:type="dxa"/>
            <w:tcBorders>
              <w:top w:val="single" w:sz="4" w:space="0" w:color="auto"/>
              <w:left w:val="single" w:sz="4" w:space="0" w:color="auto"/>
              <w:bottom w:val="single" w:sz="4" w:space="0" w:color="auto"/>
              <w:right w:val="single" w:sz="4" w:space="0" w:color="auto"/>
            </w:tcBorders>
            <w:hideMark/>
          </w:tcPr>
          <w:p w14:paraId="3FC67E05" w14:textId="77777777" w:rsidR="00EE5860" w:rsidRPr="00441CD0" w:rsidRDefault="00EE5860" w:rsidP="00BB0E1F">
            <w:pPr>
              <w:pStyle w:val="TAC"/>
              <w:rPr>
                <w:lang w:eastAsia="zh-CN"/>
              </w:rPr>
            </w:pPr>
            <w:r w:rsidRPr="00441CD0">
              <w:rPr>
                <w:lang w:eastAsia="zh-CN"/>
              </w:rPr>
              <w:t>TOVOL</w:t>
            </w:r>
          </w:p>
        </w:tc>
        <w:tc>
          <w:tcPr>
            <w:tcW w:w="588" w:type="dxa"/>
            <w:tcBorders>
              <w:top w:val="nil"/>
              <w:left w:val="single" w:sz="4" w:space="0" w:color="auto"/>
              <w:bottom w:val="nil"/>
              <w:right w:val="single" w:sz="6" w:space="0" w:color="auto"/>
            </w:tcBorders>
          </w:tcPr>
          <w:p w14:paraId="3CDD4D26" w14:textId="77777777" w:rsidR="00EE5860" w:rsidRPr="00441CD0" w:rsidRDefault="00EE5860" w:rsidP="00BB0E1F">
            <w:pPr>
              <w:pStyle w:val="TAC"/>
            </w:pPr>
          </w:p>
        </w:tc>
      </w:tr>
      <w:tr w:rsidR="00EE5860" w:rsidRPr="00441CD0" w14:paraId="4C6C907E" w14:textId="77777777" w:rsidTr="00BB0E1F">
        <w:trPr>
          <w:jc w:val="center"/>
        </w:trPr>
        <w:tc>
          <w:tcPr>
            <w:tcW w:w="151" w:type="dxa"/>
            <w:tcBorders>
              <w:top w:val="nil"/>
              <w:left w:val="single" w:sz="6" w:space="0" w:color="auto"/>
              <w:bottom w:val="nil"/>
              <w:right w:val="nil"/>
            </w:tcBorders>
          </w:tcPr>
          <w:p w14:paraId="4FAB84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211F7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(m+7)</w:t>
            </w:r>
          </w:p>
        </w:tc>
        <w:tc>
          <w:tcPr>
            <w:tcW w:w="4710" w:type="dxa"/>
            <w:gridSpan w:val="8"/>
            <w:tcBorders>
              <w:top w:val="single" w:sz="4" w:space="0" w:color="auto"/>
              <w:left w:val="single" w:sz="4" w:space="0" w:color="auto"/>
              <w:bottom w:val="single" w:sz="4" w:space="0" w:color="auto"/>
              <w:right w:val="single" w:sz="4" w:space="0" w:color="auto"/>
            </w:tcBorders>
            <w:hideMark/>
          </w:tcPr>
          <w:p w14:paraId="065C32B7" w14:textId="77777777" w:rsidR="00EE5860" w:rsidRPr="00441CD0" w:rsidRDefault="00EE5860" w:rsidP="00BB0E1F">
            <w:pPr>
              <w:pStyle w:val="TAC"/>
              <w:rPr>
                <w:lang w:eastAsia="zh-CN"/>
              </w:rPr>
            </w:pPr>
            <w:r w:rsidRPr="00441CD0">
              <w:rPr>
                <w:lang w:eastAsia="zh-CN"/>
              </w:rPr>
              <w:t>Total Volume</w:t>
            </w:r>
          </w:p>
        </w:tc>
        <w:tc>
          <w:tcPr>
            <w:tcW w:w="588" w:type="dxa"/>
            <w:tcBorders>
              <w:top w:val="nil"/>
              <w:left w:val="single" w:sz="4" w:space="0" w:color="auto"/>
              <w:bottom w:val="nil"/>
              <w:right w:val="single" w:sz="6" w:space="0" w:color="auto"/>
            </w:tcBorders>
          </w:tcPr>
          <w:p w14:paraId="1A1255A6" w14:textId="77777777" w:rsidR="00EE5860" w:rsidRPr="00441CD0" w:rsidRDefault="00EE5860" w:rsidP="00BB0E1F">
            <w:pPr>
              <w:pStyle w:val="TAC"/>
            </w:pPr>
          </w:p>
        </w:tc>
      </w:tr>
      <w:tr w:rsidR="00EE5860" w:rsidRPr="00441CD0" w14:paraId="653DF3FC" w14:textId="77777777" w:rsidTr="00BB0E1F">
        <w:trPr>
          <w:jc w:val="center"/>
        </w:trPr>
        <w:tc>
          <w:tcPr>
            <w:tcW w:w="151" w:type="dxa"/>
            <w:tcBorders>
              <w:top w:val="nil"/>
              <w:left w:val="single" w:sz="6" w:space="0" w:color="auto"/>
              <w:bottom w:val="nil"/>
              <w:right w:val="nil"/>
            </w:tcBorders>
          </w:tcPr>
          <w:p w14:paraId="7BF0228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68803C"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(p+7)</w:t>
            </w:r>
          </w:p>
        </w:tc>
        <w:tc>
          <w:tcPr>
            <w:tcW w:w="4710" w:type="dxa"/>
            <w:gridSpan w:val="8"/>
            <w:tcBorders>
              <w:top w:val="single" w:sz="4" w:space="0" w:color="auto"/>
              <w:left w:val="single" w:sz="4" w:space="0" w:color="auto"/>
              <w:bottom w:val="single" w:sz="4" w:space="0" w:color="auto"/>
              <w:right w:val="single" w:sz="4" w:space="0" w:color="auto"/>
            </w:tcBorders>
            <w:hideMark/>
          </w:tcPr>
          <w:p w14:paraId="320C61D4" w14:textId="77777777" w:rsidR="00EE5860" w:rsidRPr="00441CD0" w:rsidRDefault="00EE5860" w:rsidP="00BB0E1F">
            <w:pPr>
              <w:pStyle w:val="TAC"/>
              <w:rPr>
                <w:lang w:eastAsia="zh-CN"/>
              </w:rPr>
            </w:pPr>
            <w:r w:rsidRPr="00441CD0">
              <w:rPr>
                <w:lang w:eastAsia="zh-CN"/>
              </w:rPr>
              <w:t>Uplink Volume</w:t>
            </w:r>
          </w:p>
        </w:tc>
        <w:tc>
          <w:tcPr>
            <w:tcW w:w="588" w:type="dxa"/>
            <w:tcBorders>
              <w:top w:val="nil"/>
              <w:left w:val="single" w:sz="4" w:space="0" w:color="auto"/>
              <w:bottom w:val="nil"/>
              <w:right w:val="single" w:sz="6" w:space="0" w:color="auto"/>
            </w:tcBorders>
          </w:tcPr>
          <w:p w14:paraId="2011C84D" w14:textId="77777777" w:rsidR="00EE5860" w:rsidRPr="00441CD0" w:rsidRDefault="00EE5860" w:rsidP="00BB0E1F">
            <w:pPr>
              <w:pStyle w:val="TAC"/>
            </w:pPr>
          </w:p>
        </w:tc>
      </w:tr>
      <w:tr w:rsidR="00EE5860" w:rsidRPr="00441CD0" w14:paraId="10D28852" w14:textId="77777777" w:rsidTr="00BB0E1F">
        <w:trPr>
          <w:jc w:val="center"/>
        </w:trPr>
        <w:tc>
          <w:tcPr>
            <w:tcW w:w="151" w:type="dxa"/>
            <w:tcBorders>
              <w:top w:val="nil"/>
              <w:left w:val="single" w:sz="6" w:space="0" w:color="auto"/>
              <w:bottom w:val="nil"/>
              <w:right w:val="nil"/>
            </w:tcBorders>
          </w:tcPr>
          <w:p w14:paraId="14C5E5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FCD9F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(q+7)</w:t>
            </w:r>
          </w:p>
        </w:tc>
        <w:tc>
          <w:tcPr>
            <w:tcW w:w="4710" w:type="dxa"/>
            <w:gridSpan w:val="8"/>
            <w:tcBorders>
              <w:top w:val="single" w:sz="4" w:space="0" w:color="auto"/>
              <w:left w:val="single" w:sz="4" w:space="0" w:color="auto"/>
              <w:bottom w:val="single" w:sz="4" w:space="0" w:color="auto"/>
              <w:right w:val="single" w:sz="4" w:space="0" w:color="auto"/>
            </w:tcBorders>
            <w:hideMark/>
          </w:tcPr>
          <w:p w14:paraId="2D42562F" w14:textId="77777777" w:rsidR="00EE5860" w:rsidRPr="00441CD0" w:rsidRDefault="00EE5860" w:rsidP="00BB0E1F">
            <w:pPr>
              <w:pStyle w:val="TAC"/>
              <w:rPr>
                <w:lang w:eastAsia="zh-CN"/>
              </w:rPr>
            </w:pPr>
            <w:r w:rsidRPr="00441CD0">
              <w:rPr>
                <w:lang w:eastAsia="zh-CN"/>
              </w:rPr>
              <w:t>Downlink Volume</w:t>
            </w:r>
          </w:p>
        </w:tc>
        <w:tc>
          <w:tcPr>
            <w:tcW w:w="588" w:type="dxa"/>
            <w:tcBorders>
              <w:top w:val="nil"/>
              <w:left w:val="single" w:sz="4" w:space="0" w:color="auto"/>
              <w:bottom w:val="nil"/>
              <w:right w:val="single" w:sz="6" w:space="0" w:color="auto"/>
            </w:tcBorders>
          </w:tcPr>
          <w:p w14:paraId="64F11C2B" w14:textId="77777777" w:rsidR="00EE5860" w:rsidRPr="00441CD0" w:rsidRDefault="00EE5860" w:rsidP="00BB0E1F">
            <w:pPr>
              <w:pStyle w:val="TAC"/>
            </w:pPr>
          </w:p>
        </w:tc>
      </w:tr>
      <w:tr w:rsidR="00EE5860" w:rsidRPr="00441CD0" w14:paraId="2690D721" w14:textId="77777777" w:rsidTr="00BB0E1F">
        <w:trPr>
          <w:jc w:val="center"/>
        </w:trPr>
        <w:tc>
          <w:tcPr>
            <w:tcW w:w="151" w:type="dxa"/>
            <w:tcBorders>
              <w:top w:val="nil"/>
              <w:left w:val="single" w:sz="6" w:space="0" w:color="auto"/>
              <w:bottom w:val="single" w:sz="4" w:space="0" w:color="auto"/>
              <w:right w:val="nil"/>
            </w:tcBorders>
          </w:tcPr>
          <w:p w14:paraId="77C47E7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83387EC" w14:textId="77777777" w:rsidR="00EE5860" w:rsidRPr="00441CD0" w:rsidRDefault="00EE5860" w:rsidP="00BB0E1F">
            <w:pPr>
              <w:pStyle w:val="TAC"/>
            </w:pPr>
            <w:r w:rsidRPr="00441CD0">
              <w:t>S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BF23EAC"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5B59CD" w14:textId="77777777" w:rsidR="00EE5860" w:rsidRPr="00441CD0" w:rsidRDefault="00EE5860" w:rsidP="00BB0E1F">
            <w:pPr>
              <w:pStyle w:val="TAC"/>
            </w:pPr>
          </w:p>
        </w:tc>
      </w:tr>
    </w:tbl>
    <w:p w14:paraId="1D99D5AC"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86</w:t>
      </w:r>
      <w:r w:rsidRPr="00441CD0">
        <w:rPr>
          <w:lang w:eastAsia="zh-CN"/>
        </w:rPr>
        <w:t>-</w:t>
      </w:r>
      <w:r w:rsidRPr="00441CD0">
        <w:rPr>
          <w:lang w:eastAsia="ja-JP"/>
        </w:rPr>
        <w:t>1</w:t>
      </w:r>
      <w:r w:rsidRPr="00441CD0">
        <w:t xml:space="preserve">: Subsequent Volume </w:t>
      </w:r>
      <w:r w:rsidRPr="00441CD0">
        <w:rPr>
          <w:lang w:eastAsia="ja-JP"/>
        </w:rPr>
        <w:t>Quota</w:t>
      </w:r>
    </w:p>
    <w:p w14:paraId="31A6E24E" w14:textId="77777777" w:rsidR="00EE5860" w:rsidRPr="00441CD0" w:rsidRDefault="00EE5860" w:rsidP="00EE5860">
      <w:r w:rsidRPr="00441CD0">
        <w:t>The following flags are coded within Octet 5:</w:t>
      </w:r>
    </w:p>
    <w:p w14:paraId="6A44945D" w14:textId="77777777" w:rsidR="00EE5860" w:rsidRPr="00441CD0" w:rsidRDefault="00EE5860" w:rsidP="00EE5860">
      <w:pPr>
        <w:pStyle w:val="B1"/>
      </w:pPr>
      <w:r w:rsidRPr="00441CD0">
        <w:t>-</w:t>
      </w:r>
      <w:r w:rsidRPr="00441CD0">
        <w:tab/>
        <w:t>Bit 1 – TOVOL: If this bit is set to "1", then the Total Volume field shall be present, otherwise the Total Volume field shall not be present.</w:t>
      </w:r>
    </w:p>
    <w:p w14:paraId="63FC9F4E" w14:textId="77777777" w:rsidR="00EE5860" w:rsidRPr="00441CD0" w:rsidRDefault="00EE5860" w:rsidP="00EE5860">
      <w:pPr>
        <w:pStyle w:val="B1"/>
      </w:pPr>
      <w:r w:rsidRPr="00441CD0">
        <w:t>-</w:t>
      </w:r>
      <w:r w:rsidRPr="00441CD0">
        <w:tab/>
        <w:t>Bit 2 – ULVOL: If this bit is set to "1", then the Uplink Volume field shall be present, otherwise the Uplink Volume field shall not be present.</w:t>
      </w:r>
    </w:p>
    <w:p w14:paraId="6D786646" w14:textId="77777777" w:rsidR="00EE5860" w:rsidRPr="00441CD0" w:rsidRDefault="00EE5860" w:rsidP="00EE5860">
      <w:pPr>
        <w:pStyle w:val="B1"/>
      </w:pPr>
      <w:r w:rsidRPr="00441CD0">
        <w:t>-</w:t>
      </w:r>
      <w:r w:rsidRPr="00441CD0">
        <w:tab/>
        <w:t>Bit 3 – DLVOL: If this bit is set to "1", then the Downlink Volume field shall be present, otherwise the Downlink Volume field shall not be present.</w:t>
      </w:r>
    </w:p>
    <w:p w14:paraId="3EF87DB2" w14:textId="77777777" w:rsidR="00EE5860" w:rsidRPr="00441CD0" w:rsidRDefault="00EE5860" w:rsidP="00EE5860">
      <w:pPr>
        <w:pStyle w:val="B1"/>
        <w:rPr>
          <w:noProof/>
        </w:rPr>
      </w:pPr>
      <w:r w:rsidRPr="00441CD0">
        <w:rPr>
          <w:noProof/>
        </w:rPr>
        <w:t>-</w:t>
      </w:r>
      <w:r w:rsidRPr="00441CD0">
        <w:rPr>
          <w:noProof/>
        </w:rPr>
        <w:tab/>
        <w:t>Bit 4 to bit 8: Spare, for future use and set to "0".</w:t>
      </w:r>
    </w:p>
    <w:p w14:paraId="5DFAEFA7" w14:textId="77777777" w:rsidR="00EE5860" w:rsidRPr="00441CD0" w:rsidRDefault="00EE5860" w:rsidP="00EE5860">
      <w:pPr>
        <w:rPr>
          <w:noProof/>
        </w:rPr>
      </w:pPr>
      <w:r w:rsidRPr="00441CD0">
        <w:rPr>
          <w:noProof/>
        </w:rPr>
        <w:t>At least one bit shall be set to "1". Several bits may be set to "1".</w:t>
      </w:r>
    </w:p>
    <w:p w14:paraId="7EC8B946" w14:textId="77777777" w:rsidR="00EE5860" w:rsidRPr="00441CD0" w:rsidRDefault="00EE5860" w:rsidP="00EE5860">
      <w:r w:rsidRPr="00441CD0">
        <w:t>The Total Volume, Uplink Volume and Downlink Volume fields shall be encoded as an Unsigned64 binary integer value. They shall contain the total, uplink or downlink number of octets respectively.</w:t>
      </w:r>
    </w:p>
    <w:p w14:paraId="7578A9F0" w14:textId="77777777" w:rsidR="00EE5860" w:rsidRPr="00441CD0" w:rsidRDefault="00EE5860" w:rsidP="00EE5860">
      <w:pPr>
        <w:pStyle w:val="Heading3"/>
      </w:pPr>
      <w:bookmarkStart w:id="6174" w:name="_Toc19717432"/>
      <w:bookmarkStart w:id="6175" w:name="_Toc27490933"/>
      <w:bookmarkStart w:id="6176" w:name="_Toc27557226"/>
      <w:bookmarkStart w:id="6177" w:name="_Toc27724143"/>
      <w:bookmarkStart w:id="6178" w:name="_Toc36031217"/>
      <w:bookmarkStart w:id="6179" w:name="_Toc36043137"/>
      <w:bookmarkStart w:id="6180" w:name="_Toc36814462"/>
      <w:bookmarkStart w:id="6181" w:name="_Toc44689320"/>
      <w:bookmarkStart w:id="6182" w:name="_Toc44924074"/>
      <w:bookmarkStart w:id="6183" w:name="_Toc51861044"/>
      <w:bookmarkStart w:id="6184" w:name="_Toc57930815"/>
      <w:bookmarkStart w:id="6185" w:name="_Toc57931445"/>
      <w:bookmarkStart w:id="6186" w:name="_Toc160974571"/>
      <w:r w:rsidRPr="00441CD0">
        <w:t>8.</w:t>
      </w:r>
      <w:r w:rsidRPr="00441CD0">
        <w:rPr>
          <w:lang w:val="en-US"/>
        </w:rPr>
        <w:t>2.87</w:t>
      </w:r>
      <w:r w:rsidRPr="00441CD0">
        <w:tab/>
        <w:t>Subsequent Time Quota</w:t>
      </w:r>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311C519A" w14:textId="77777777" w:rsidR="00EE5860" w:rsidRPr="00441CD0" w:rsidRDefault="00EE5860" w:rsidP="00EE5860">
      <w:pPr>
        <w:rPr>
          <w:lang w:eastAsia="ja-JP"/>
        </w:rPr>
      </w:pPr>
      <w:r w:rsidRPr="00441CD0">
        <w:t xml:space="preserve">The Subsequent Time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8.2.87-1</w:t>
      </w:r>
      <w:r w:rsidRPr="00441CD0">
        <w:rPr>
          <w:lang w:eastAsia="ja-JP"/>
        </w:rPr>
        <w:t>. It contains the time quota to be monitored by the UP function</w:t>
      </w:r>
      <w:r w:rsidRPr="00441CD0">
        <w:t xml:space="preserve"> after the Monitoring Time</w:t>
      </w:r>
      <w:r w:rsidRPr="00441CD0">
        <w:rPr>
          <w:lang w:eastAsia="ja-JP"/>
        </w:rPr>
        <w:t>.</w:t>
      </w:r>
    </w:p>
    <w:p w14:paraId="26734C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3F577AAD" w14:textId="77777777" w:rsidTr="00BB0E1F">
        <w:trPr>
          <w:jc w:val="center"/>
        </w:trPr>
        <w:tc>
          <w:tcPr>
            <w:tcW w:w="151" w:type="dxa"/>
            <w:tcBorders>
              <w:top w:val="single" w:sz="6" w:space="0" w:color="auto"/>
              <w:left w:val="single" w:sz="6" w:space="0" w:color="auto"/>
              <w:bottom w:val="nil"/>
              <w:right w:val="nil"/>
            </w:tcBorders>
          </w:tcPr>
          <w:p w14:paraId="30523B02" w14:textId="77777777" w:rsidR="00EE5860" w:rsidRPr="00441CD0" w:rsidRDefault="00EE5860" w:rsidP="00BB0E1F">
            <w:pPr>
              <w:pStyle w:val="TAC"/>
            </w:pPr>
          </w:p>
        </w:tc>
        <w:tc>
          <w:tcPr>
            <w:tcW w:w="1104" w:type="dxa"/>
            <w:tcBorders>
              <w:top w:val="single" w:sz="6" w:space="0" w:color="auto"/>
              <w:left w:val="nil"/>
              <w:bottom w:val="nil"/>
              <w:right w:val="nil"/>
            </w:tcBorders>
          </w:tcPr>
          <w:p w14:paraId="5DAE763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8FB23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58A226D" w14:textId="77777777" w:rsidR="00EE5860" w:rsidRPr="00441CD0" w:rsidRDefault="00EE5860" w:rsidP="00BB0E1F">
            <w:pPr>
              <w:pStyle w:val="TAC"/>
            </w:pPr>
          </w:p>
        </w:tc>
      </w:tr>
      <w:tr w:rsidR="00EE5860" w:rsidRPr="00441CD0" w14:paraId="12E24E74" w14:textId="77777777" w:rsidTr="00BB0E1F">
        <w:trPr>
          <w:jc w:val="center"/>
        </w:trPr>
        <w:tc>
          <w:tcPr>
            <w:tcW w:w="151" w:type="dxa"/>
            <w:tcBorders>
              <w:top w:val="nil"/>
              <w:left w:val="single" w:sz="6" w:space="0" w:color="auto"/>
              <w:bottom w:val="nil"/>
              <w:right w:val="nil"/>
            </w:tcBorders>
          </w:tcPr>
          <w:p w14:paraId="1A0A18D7" w14:textId="77777777" w:rsidR="00EE5860" w:rsidRPr="00441CD0" w:rsidRDefault="00EE5860" w:rsidP="00BB0E1F">
            <w:pPr>
              <w:pStyle w:val="TAC"/>
            </w:pPr>
          </w:p>
        </w:tc>
        <w:tc>
          <w:tcPr>
            <w:tcW w:w="1104" w:type="dxa"/>
            <w:tcBorders>
              <w:top w:val="nil"/>
              <w:left w:val="nil"/>
              <w:bottom w:val="nil"/>
              <w:right w:val="nil"/>
            </w:tcBorders>
            <w:hideMark/>
          </w:tcPr>
          <w:p w14:paraId="1067A95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3D8B2D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B51D77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C2F5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B48557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104C5AC"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F203DE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F3F9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4A80BA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DD4AC49" w14:textId="77777777" w:rsidR="00EE5860" w:rsidRPr="00441CD0" w:rsidRDefault="00EE5860" w:rsidP="00BB0E1F">
            <w:pPr>
              <w:pStyle w:val="TAC"/>
            </w:pPr>
          </w:p>
        </w:tc>
      </w:tr>
      <w:tr w:rsidR="00EE5860" w:rsidRPr="00441CD0" w14:paraId="44CFB971" w14:textId="77777777" w:rsidTr="00BB0E1F">
        <w:trPr>
          <w:jc w:val="center"/>
        </w:trPr>
        <w:tc>
          <w:tcPr>
            <w:tcW w:w="151" w:type="dxa"/>
            <w:tcBorders>
              <w:top w:val="nil"/>
              <w:left w:val="single" w:sz="6" w:space="0" w:color="auto"/>
              <w:bottom w:val="nil"/>
              <w:right w:val="nil"/>
            </w:tcBorders>
          </w:tcPr>
          <w:p w14:paraId="0EE87B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CB432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BDCBB30" w14:textId="77777777" w:rsidR="00EE5860" w:rsidRPr="00441CD0" w:rsidRDefault="00EE5860" w:rsidP="00BB0E1F">
            <w:pPr>
              <w:pStyle w:val="TAC"/>
            </w:pPr>
            <w:r w:rsidRPr="00441CD0">
              <w:t xml:space="preserve">Type = </w:t>
            </w:r>
            <w:r w:rsidRPr="00441CD0">
              <w:rPr>
                <w:lang w:val="sv-SE"/>
              </w:rPr>
              <w:t>122</w:t>
            </w:r>
            <w:r w:rsidRPr="00441CD0">
              <w:t xml:space="preserve"> (decimal)</w:t>
            </w:r>
          </w:p>
        </w:tc>
        <w:tc>
          <w:tcPr>
            <w:tcW w:w="588" w:type="dxa"/>
            <w:tcBorders>
              <w:top w:val="nil"/>
              <w:left w:val="single" w:sz="4" w:space="0" w:color="auto"/>
              <w:bottom w:val="nil"/>
              <w:right w:val="single" w:sz="6" w:space="0" w:color="auto"/>
            </w:tcBorders>
          </w:tcPr>
          <w:p w14:paraId="7E05EFDC" w14:textId="77777777" w:rsidR="00EE5860" w:rsidRPr="00441CD0" w:rsidRDefault="00EE5860" w:rsidP="00BB0E1F">
            <w:pPr>
              <w:pStyle w:val="TAC"/>
            </w:pPr>
          </w:p>
        </w:tc>
      </w:tr>
      <w:tr w:rsidR="00EE5860" w:rsidRPr="00441CD0" w14:paraId="7F8E7EDB" w14:textId="77777777" w:rsidTr="00BB0E1F">
        <w:trPr>
          <w:jc w:val="center"/>
        </w:trPr>
        <w:tc>
          <w:tcPr>
            <w:tcW w:w="151" w:type="dxa"/>
            <w:tcBorders>
              <w:top w:val="nil"/>
              <w:left w:val="single" w:sz="6" w:space="0" w:color="auto"/>
              <w:bottom w:val="nil"/>
              <w:right w:val="nil"/>
            </w:tcBorders>
          </w:tcPr>
          <w:p w14:paraId="7009FA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EAEAA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439AD6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3BE88AF" w14:textId="77777777" w:rsidR="00EE5860" w:rsidRPr="00441CD0" w:rsidRDefault="00EE5860" w:rsidP="00BB0E1F">
            <w:pPr>
              <w:pStyle w:val="TAC"/>
            </w:pPr>
          </w:p>
        </w:tc>
      </w:tr>
      <w:tr w:rsidR="00EE5860" w:rsidRPr="00441CD0" w14:paraId="655213E8" w14:textId="77777777" w:rsidTr="00BB0E1F">
        <w:trPr>
          <w:jc w:val="center"/>
        </w:trPr>
        <w:tc>
          <w:tcPr>
            <w:tcW w:w="151" w:type="dxa"/>
            <w:tcBorders>
              <w:top w:val="nil"/>
              <w:left w:val="single" w:sz="6" w:space="0" w:color="auto"/>
              <w:bottom w:val="nil"/>
              <w:right w:val="nil"/>
            </w:tcBorders>
          </w:tcPr>
          <w:p w14:paraId="18A59D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8DBC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6C74DDFF" w14:textId="77777777" w:rsidR="00EE5860" w:rsidRPr="00441CD0" w:rsidRDefault="00EE5860" w:rsidP="00BB0E1F">
            <w:pPr>
              <w:pStyle w:val="TAC"/>
              <w:rPr>
                <w:lang w:eastAsia="zh-CN"/>
              </w:rPr>
            </w:pPr>
            <w:r w:rsidRPr="00441CD0">
              <w:rPr>
                <w:lang w:eastAsia="zh-CN"/>
              </w:rPr>
              <w:t>Time Quota value</w:t>
            </w:r>
          </w:p>
        </w:tc>
        <w:tc>
          <w:tcPr>
            <w:tcW w:w="588" w:type="dxa"/>
            <w:tcBorders>
              <w:top w:val="nil"/>
              <w:left w:val="single" w:sz="4" w:space="0" w:color="auto"/>
              <w:bottom w:val="nil"/>
              <w:right w:val="single" w:sz="6" w:space="0" w:color="auto"/>
            </w:tcBorders>
          </w:tcPr>
          <w:p w14:paraId="5A756936" w14:textId="77777777" w:rsidR="00EE5860" w:rsidRPr="00441CD0" w:rsidRDefault="00EE5860" w:rsidP="00BB0E1F">
            <w:pPr>
              <w:pStyle w:val="TAC"/>
            </w:pPr>
          </w:p>
        </w:tc>
      </w:tr>
      <w:tr w:rsidR="00EE5860" w:rsidRPr="00441CD0" w14:paraId="4DC9C881" w14:textId="77777777" w:rsidTr="00BB0E1F">
        <w:trPr>
          <w:jc w:val="center"/>
        </w:trPr>
        <w:tc>
          <w:tcPr>
            <w:tcW w:w="151" w:type="dxa"/>
            <w:tcBorders>
              <w:top w:val="nil"/>
              <w:left w:val="single" w:sz="6" w:space="0" w:color="auto"/>
              <w:bottom w:val="single" w:sz="4" w:space="0" w:color="auto"/>
              <w:right w:val="nil"/>
            </w:tcBorders>
          </w:tcPr>
          <w:p w14:paraId="18D29C9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CD7F74"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09F6CF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251CAB" w14:textId="77777777" w:rsidR="00EE5860" w:rsidRPr="00441CD0" w:rsidRDefault="00EE5860" w:rsidP="00BB0E1F">
            <w:pPr>
              <w:pStyle w:val="TAC"/>
            </w:pPr>
          </w:p>
        </w:tc>
      </w:tr>
    </w:tbl>
    <w:p w14:paraId="511DCFF5"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87</w:t>
      </w:r>
      <w:r w:rsidRPr="00441CD0">
        <w:rPr>
          <w:lang w:eastAsia="zh-CN"/>
        </w:rPr>
        <w:t>-</w:t>
      </w:r>
      <w:r w:rsidRPr="00441CD0">
        <w:rPr>
          <w:lang w:eastAsia="ja-JP"/>
        </w:rPr>
        <w:t>1</w:t>
      </w:r>
      <w:r w:rsidRPr="00441CD0">
        <w:t xml:space="preserve">: Subsequent Time </w:t>
      </w:r>
      <w:r w:rsidRPr="00441CD0">
        <w:rPr>
          <w:lang w:eastAsia="ja-JP"/>
        </w:rPr>
        <w:t>Quota</w:t>
      </w:r>
    </w:p>
    <w:p w14:paraId="7FBFD4B3" w14:textId="77777777" w:rsidR="00EE5860" w:rsidRPr="00441CD0" w:rsidRDefault="00EE5860" w:rsidP="00EE5860">
      <w:r w:rsidRPr="00441CD0">
        <w:t>The Time Quota value shall be encoded as an Unsigned32 binary integer value. It contains a duration in seconds.</w:t>
      </w:r>
    </w:p>
    <w:p w14:paraId="7D4FCA0A" w14:textId="77777777" w:rsidR="00EE5860" w:rsidRPr="00441CD0" w:rsidRDefault="00EE5860" w:rsidP="00EE5860">
      <w:pPr>
        <w:pStyle w:val="Heading3"/>
      </w:pPr>
      <w:bookmarkStart w:id="6187" w:name="_Toc19717433"/>
      <w:bookmarkStart w:id="6188" w:name="_Toc27490934"/>
      <w:bookmarkStart w:id="6189" w:name="_Toc27557227"/>
      <w:bookmarkStart w:id="6190" w:name="_Toc27724144"/>
      <w:bookmarkStart w:id="6191" w:name="_Toc36031218"/>
      <w:bookmarkStart w:id="6192" w:name="_Toc36043138"/>
      <w:bookmarkStart w:id="6193" w:name="_Toc36814463"/>
      <w:bookmarkStart w:id="6194" w:name="_Toc44689321"/>
      <w:bookmarkStart w:id="6195" w:name="_Toc44924075"/>
      <w:bookmarkStart w:id="6196" w:name="_Toc51861045"/>
      <w:bookmarkStart w:id="6197" w:name="_Toc57930816"/>
      <w:bookmarkStart w:id="6198" w:name="_Toc57931446"/>
      <w:bookmarkStart w:id="6199" w:name="_Toc160974572"/>
      <w:r w:rsidRPr="00441CD0">
        <w:t>8.</w:t>
      </w:r>
      <w:r w:rsidRPr="00441CD0">
        <w:rPr>
          <w:lang w:val="en-US"/>
        </w:rPr>
        <w:t>2.88</w:t>
      </w:r>
      <w:r w:rsidRPr="00441CD0">
        <w:tab/>
        <w:t>RQI</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7906DAF0" w14:textId="77777777" w:rsidR="00EE5860" w:rsidRPr="00441CD0" w:rsidRDefault="00EE5860" w:rsidP="00EE5860">
      <w:pPr>
        <w:rPr>
          <w:lang w:eastAsia="zh-CN"/>
        </w:rPr>
      </w:pPr>
      <w:bookmarkStart w:id="6200" w:name="_Toc19717434"/>
      <w:bookmarkStart w:id="6201" w:name="_Toc27490935"/>
      <w:bookmarkStart w:id="6202" w:name="_Toc27557228"/>
      <w:bookmarkStart w:id="6203" w:name="_Toc27724145"/>
      <w:r w:rsidRPr="00441CD0">
        <w:t>The Reflective QoS Indicator (</w:t>
      </w:r>
      <w:r w:rsidRPr="00441CD0">
        <w:rPr>
          <w:lang w:val="en-US" w:eastAsia="zh-CN"/>
        </w:rPr>
        <w:t>RQI)</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8.2.88-1</w:t>
      </w:r>
      <w:r w:rsidRPr="00441CD0">
        <w:rPr>
          <w:lang w:eastAsia="ja-JP"/>
        </w:rPr>
        <w:t xml:space="preserve">. </w:t>
      </w:r>
      <w:r w:rsidRPr="00441CD0">
        <w:rPr>
          <w:lang w:eastAsia="zh-CN"/>
        </w:rPr>
        <w:t xml:space="preserve">It indicates </w:t>
      </w:r>
      <w:r w:rsidRPr="00441CD0">
        <w:t>if Reflective QoS applies for the UL</w:t>
      </w:r>
      <w:r w:rsidRPr="00441CD0">
        <w:rPr>
          <w:lang w:eastAsia="zh-CN"/>
        </w:rPr>
        <w:t>.</w:t>
      </w:r>
    </w:p>
    <w:p w14:paraId="170A2C6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14CB5EF" w14:textId="77777777" w:rsidTr="00BB0E1F">
        <w:trPr>
          <w:jc w:val="center"/>
        </w:trPr>
        <w:tc>
          <w:tcPr>
            <w:tcW w:w="151" w:type="dxa"/>
            <w:tcBorders>
              <w:top w:val="single" w:sz="6" w:space="0" w:color="auto"/>
              <w:left w:val="single" w:sz="6" w:space="0" w:color="auto"/>
              <w:bottom w:val="nil"/>
              <w:right w:val="nil"/>
            </w:tcBorders>
          </w:tcPr>
          <w:p w14:paraId="7C55ADE6" w14:textId="77777777" w:rsidR="00EE5860" w:rsidRPr="00441CD0" w:rsidRDefault="00EE5860" w:rsidP="00BB0E1F">
            <w:pPr>
              <w:pStyle w:val="TAC"/>
            </w:pPr>
          </w:p>
        </w:tc>
        <w:tc>
          <w:tcPr>
            <w:tcW w:w="1104" w:type="dxa"/>
            <w:tcBorders>
              <w:top w:val="single" w:sz="6" w:space="0" w:color="auto"/>
              <w:left w:val="nil"/>
              <w:bottom w:val="nil"/>
              <w:right w:val="nil"/>
            </w:tcBorders>
          </w:tcPr>
          <w:p w14:paraId="7DFD4BE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9551CB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13B0C1E" w14:textId="77777777" w:rsidR="00EE5860" w:rsidRPr="00441CD0" w:rsidRDefault="00EE5860" w:rsidP="00BB0E1F">
            <w:pPr>
              <w:pStyle w:val="TAC"/>
            </w:pPr>
          </w:p>
        </w:tc>
      </w:tr>
      <w:tr w:rsidR="00EE5860" w:rsidRPr="00441CD0" w14:paraId="345DE48D" w14:textId="77777777" w:rsidTr="00BB0E1F">
        <w:trPr>
          <w:jc w:val="center"/>
        </w:trPr>
        <w:tc>
          <w:tcPr>
            <w:tcW w:w="151" w:type="dxa"/>
            <w:tcBorders>
              <w:top w:val="nil"/>
              <w:left w:val="single" w:sz="6" w:space="0" w:color="auto"/>
              <w:bottom w:val="nil"/>
              <w:right w:val="nil"/>
            </w:tcBorders>
          </w:tcPr>
          <w:p w14:paraId="56EC8643" w14:textId="77777777" w:rsidR="00EE5860" w:rsidRPr="00441CD0" w:rsidRDefault="00EE5860" w:rsidP="00BB0E1F">
            <w:pPr>
              <w:pStyle w:val="TAC"/>
            </w:pPr>
          </w:p>
        </w:tc>
        <w:tc>
          <w:tcPr>
            <w:tcW w:w="1104" w:type="dxa"/>
            <w:tcBorders>
              <w:top w:val="nil"/>
              <w:left w:val="nil"/>
              <w:bottom w:val="nil"/>
              <w:right w:val="nil"/>
            </w:tcBorders>
            <w:hideMark/>
          </w:tcPr>
          <w:p w14:paraId="4AE79C8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6C6E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4D95DE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1F4427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2A741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57C22A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64B440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07E949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316637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CF23EBE" w14:textId="77777777" w:rsidR="00EE5860" w:rsidRPr="00441CD0" w:rsidRDefault="00EE5860" w:rsidP="00BB0E1F">
            <w:pPr>
              <w:pStyle w:val="TAC"/>
            </w:pPr>
          </w:p>
        </w:tc>
      </w:tr>
      <w:tr w:rsidR="00EE5860" w:rsidRPr="00441CD0" w14:paraId="6506CB01" w14:textId="77777777" w:rsidTr="00BB0E1F">
        <w:trPr>
          <w:jc w:val="center"/>
        </w:trPr>
        <w:tc>
          <w:tcPr>
            <w:tcW w:w="151" w:type="dxa"/>
            <w:tcBorders>
              <w:top w:val="nil"/>
              <w:left w:val="single" w:sz="6" w:space="0" w:color="auto"/>
              <w:bottom w:val="nil"/>
              <w:right w:val="nil"/>
            </w:tcBorders>
          </w:tcPr>
          <w:p w14:paraId="1115D3C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D6A825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A16FF8C" w14:textId="77777777" w:rsidR="00EE5860" w:rsidRPr="00441CD0" w:rsidRDefault="00EE5860" w:rsidP="00BB0E1F">
            <w:pPr>
              <w:pStyle w:val="TAC"/>
            </w:pPr>
            <w:r w:rsidRPr="00441CD0">
              <w:t xml:space="preserve">Type = </w:t>
            </w:r>
            <w:r w:rsidRPr="00441CD0">
              <w:rPr>
                <w:lang w:val="de-DE"/>
              </w:rPr>
              <w:t>123</w:t>
            </w:r>
            <w:r w:rsidRPr="00441CD0">
              <w:t xml:space="preserve"> (decimal)</w:t>
            </w:r>
          </w:p>
        </w:tc>
        <w:tc>
          <w:tcPr>
            <w:tcW w:w="588" w:type="dxa"/>
            <w:tcBorders>
              <w:top w:val="nil"/>
              <w:left w:val="single" w:sz="4" w:space="0" w:color="auto"/>
              <w:bottom w:val="nil"/>
              <w:right w:val="single" w:sz="6" w:space="0" w:color="auto"/>
            </w:tcBorders>
          </w:tcPr>
          <w:p w14:paraId="6F5683AF" w14:textId="77777777" w:rsidR="00EE5860" w:rsidRPr="00441CD0" w:rsidRDefault="00EE5860" w:rsidP="00BB0E1F">
            <w:pPr>
              <w:pStyle w:val="TAC"/>
            </w:pPr>
          </w:p>
        </w:tc>
      </w:tr>
      <w:tr w:rsidR="00EE5860" w:rsidRPr="00441CD0" w14:paraId="1ABEF02E" w14:textId="77777777" w:rsidTr="00BB0E1F">
        <w:trPr>
          <w:jc w:val="center"/>
        </w:trPr>
        <w:tc>
          <w:tcPr>
            <w:tcW w:w="151" w:type="dxa"/>
            <w:tcBorders>
              <w:top w:val="nil"/>
              <w:left w:val="single" w:sz="6" w:space="0" w:color="auto"/>
              <w:bottom w:val="nil"/>
              <w:right w:val="nil"/>
            </w:tcBorders>
          </w:tcPr>
          <w:p w14:paraId="50A6DE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A24A4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087BA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57CAB29" w14:textId="77777777" w:rsidR="00EE5860" w:rsidRPr="00441CD0" w:rsidRDefault="00EE5860" w:rsidP="00BB0E1F">
            <w:pPr>
              <w:pStyle w:val="TAC"/>
            </w:pPr>
          </w:p>
        </w:tc>
      </w:tr>
      <w:tr w:rsidR="00EE5860" w:rsidRPr="00441CD0" w14:paraId="020951B3" w14:textId="77777777" w:rsidTr="00BB0E1F">
        <w:trPr>
          <w:jc w:val="center"/>
        </w:trPr>
        <w:tc>
          <w:tcPr>
            <w:tcW w:w="151" w:type="dxa"/>
            <w:tcBorders>
              <w:top w:val="nil"/>
              <w:left w:val="single" w:sz="6" w:space="0" w:color="auto"/>
              <w:bottom w:val="nil"/>
              <w:right w:val="nil"/>
            </w:tcBorders>
          </w:tcPr>
          <w:p w14:paraId="2A10D59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F33F5"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27D934FE" w14:textId="77777777" w:rsidR="00EE5860" w:rsidRPr="00441CD0" w:rsidRDefault="00EE5860" w:rsidP="00BB0E1F">
            <w:pPr>
              <w:pStyle w:val="TAC"/>
              <w:rPr>
                <w:lang w:val="x-none"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2D2B8D5" w14:textId="77777777" w:rsidR="00EE5860" w:rsidRPr="00441CD0" w:rsidRDefault="00EE5860" w:rsidP="00BB0E1F">
            <w:pPr>
              <w:pStyle w:val="TAC"/>
              <w:rPr>
                <w:lang w:val="de-DE" w:eastAsia="zh-CN"/>
              </w:rPr>
            </w:pPr>
            <w:r w:rsidRPr="00441CD0">
              <w:rPr>
                <w:lang w:val="de-DE" w:eastAsia="zh-CN"/>
              </w:rPr>
              <w:t>RQI</w:t>
            </w:r>
          </w:p>
        </w:tc>
        <w:tc>
          <w:tcPr>
            <w:tcW w:w="588" w:type="dxa"/>
            <w:tcBorders>
              <w:top w:val="nil"/>
              <w:left w:val="single" w:sz="4" w:space="0" w:color="auto"/>
              <w:bottom w:val="nil"/>
              <w:right w:val="single" w:sz="6" w:space="0" w:color="auto"/>
            </w:tcBorders>
          </w:tcPr>
          <w:p w14:paraId="7909A4EF" w14:textId="77777777" w:rsidR="00EE5860" w:rsidRPr="00441CD0" w:rsidRDefault="00EE5860" w:rsidP="00BB0E1F">
            <w:pPr>
              <w:pStyle w:val="TAC"/>
              <w:rPr>
                <w:lang w:val="x-none"/>
              </w:rPr>
            </w:pPr>
          </w:p>
        </w:tc>
      </w:tr>
      <w:tr w:rsidR="00EE5860" w:rsidRPr="00441CD0" w14:paraId="66040680" w14:textId="77777777" w:rsidTr="00BB0E1F">
        <w:trPr>
          <w:jc w:val="center"/>
        </w:trPr>
        <w:tc>
          <w:tcPr>
            <w:tcW w:w="151" w:type="dxa"/>
            <w:tcBorders>
              <w:top w:val="nil"/>
              <w:left w:val="single" w:sz="6" w:space="0" w:color="auto"/>
              <w:bottom w:val="single" w:sz="4" w:space="0" w:color="auto"/>
              <w:right w:val="nil"/>
            </w:tcBorders>
          </w:tcPr>
          <w:p w14:paraId="3A8FF0A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F103274" w14:textId="77777777" w:rsidR="00EE5860" w:rsidRPr="00441CD0" w:rsidRDefault="00EE5860" w:rsidP="00BB0E1F">
            <w:pPr>
              <w:pStyle w:val="TAC"/>
            </w:pPr>
            <w:r w:rsidRPr="00441CD0">
              <w:rPr>
                <w:lang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B6C595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AB55B6" w14:textId="77777777" w:rsidR="00EE5860" w:rsidRPr="00441CD0" w:rsidRDefault="00EE5860" w:rsidP="00BB0E1F">
            <w:pPr>
              <w:pStyle w:val="TAC"/>
              <w:rPr>
                <w:lang w:val="x-none"/>
              </w:rPr>
            </w:pPr>
          </w:p>
        </w:tc>
      </w:tr>
    </w:tbl>
    <w:p w14:paraId="437A3F1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88</w:t>
      </w:r>
      <w:r w:rsidRPr="00441CD0">
        <w:rPr>
          <w:lang w:eastAsia="zh-CN"/>
        </w:rPr>
        <w:t>-</w:t>
      </w:r>
      <w:r w:rsidRPr="00441CD0">
        <w:rPr>
          <w:lang w:eastAsia="ja-JP"/>
        </w:rPr>
        <w:t>1</w:t>
      </w:r>
      <w:r w:rsidRPr="00441CD0">
        <w:t xml:space="preserve">: </w:t>
      </w:r>
      <w:r w:rsidRPr="00441CD0">
        <w:rPr>
          <w:lang w:eastAsia="ja-JP"/>
        </w:rPr>
        <w:t>RQI</w:t>
      </w:r>
    </w:p>
    <w:p w14:paraId="43D3CA25" w14:textId="77777777" w:rsidR="00EE5860" w:rsidRPr="00441CD0" w:rsidRDefault="00EE5860" w:rsidP="00EE5860">
      <w:r w:rsidRPr="00441CD0">
        <w:lastRenderedPageBreak/>
        <w:t>The value of RQI flag shall be set as follows:</w:t>
      </w:r>
    </w:p>
    <w:p w14:paraId="2EFED764" w14:textId="77777777" w:rsidR="00EE5860" w:rsidRPr="00441CD0" w:rsidRDefault="00EE5860" w:rsidP="00EE5860">
      <w:pPr>
        <w:pStyle w:val="B1"/>
        <w:rPr>
          <w:lang w:eastAsia="zh-CN"/>
        </w:rPr>
      </w:pPr>
      <w:r w:rsidRPr="00441CD0">
        <w:t>-</w:t>
      </w:r>
      <w:r w:rsidRPr="00441CD0">
        <w:tab/>
        <w:t>RQI set to 0: de</w:t>
      </w:r>
      <w:r w:rsidRPr="00441CD0">
        <w:rPr>
          <w:lang w:eastAsia="zh-CN"/>
        </w:rPr>
        <w:t>activate Reflective QoS;</w:t>
      </w:r>
    </w:p>
    <w:p w14:paraId="0199EB07" w14:textId="77777777" w:rsidR="00EE5860" w:rsidRPr="00441CD0" w:rsidRDefault="00EE5860" w:rsidP="00EE5860">
      <w:pPr>
        <w:pStyle w:val="B1"/>
      </w:pPr>
      <w:r w:rsidRPr="00441CD0">
        <w:rPr>
          <w:lang w:eastAsia="zh-CN"/>
        </w:rPr>
        <w:t>-</w:t>
      </w:r>
      <w:r w:rsidRPr="00441CD0">
        <w:rPr>
          <w:lang w:eastAsia="zh-CN"/>
        </w:rPr>
        <w:tab/>
      </w:r>
      <w:r w:rsidRPr="00441CD0">
        <w:t xml:space="preserve">RQI set to 1: </w:t>
      </w:r>
      <w:r w:rsidRPr="00441CD0">
        <w:rPr>
          <w:lang w:eastAsia="zh-CN"/>
        </w:rPr>
        <w:t>activate Reflective QoS.</w:t>
      </w:r>
    </w:p>
    <w:p w14:paraId="08DA1AE7" w14:textId="77777777" w:rsidR="00EE5860" w:rsidRPr="00441CD0" w:rsidRDefault="00EE5860" w:rsidP="00EE5860">
      <w:r w:rsidRPr="00441CD0">
        <w:t>See also clause</w:t>
      </w:r>
      <w:r>
        <w:t> </w:t>
      </w:r>
      <w:r w:rsidRPr="00441CD0">
        <w:t>5.5.3.4 of 3GPP TS 38.415 [34].</w:t>
      </w:r>
    </w:p>
    <w:p w14:paraId="3246BB9A" w14:textId="77777777" w:rsidR="00EE5860" w:rsidRPr="00441CD0" w:rsidRDefault="00EE5860" w:rsidP="00EE5860">
      <w:pPr>
        <w:pStyle w:val="Heading3"/>
      </w:pPr>
      <w:bookmarkStart w:id="6204" w:name="_Toc36031219"/>
      <w:bookmarkStart w:id="6205" w:name="_Toc36043139"/>
      <w:bookmarkStart w:id="6206" w:name="_Toc36814464"/>
      <w:bookmarkStart w:id="6207" w:name="_Toc44689322"/>
      <w:bookmarkStart w:id="6208" w:name="_Toc44924076"/>
      <w:bookmarkStart w:id="6209" w:name="_Toc51861046"/>
      <w:bookmarkStart w:id="6210" w:name="_Toc57930817"/>
      <w:bookmarkStart w:id="6211" w:name="_Toc57931447"/>
      <w:bookmarkStart w:id="6212" w:name="_Toc160974573"/>
      <w:r w:rsidRPr="00441CD0">
        <w:t>8.</w:t>
      </w:r>
      <w:r w:rsidRPr="00441CD0">
        <w:rPr>
          <w:lang w:val="en-US"/>
        </w:rPr>
        <w:t>2.89</w:t>
      </w:r>
      <w:r w:rsidRPr="00441CD0">
        <w:tab/>
        <w:t>QFI</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5E97E450" w14:textId="77777777" w:rsidR="00EE5860" w:rsidRPr="00441CD0" w:rsidRDefault="00EE5860" w:rsidP="00EE5860">
      <w:pPr>
        <w:rPr>
          <w:lang w:eastAsia="zh-CN"/>
        </w:rPr>
      </w:pPr>
      <w:r w:rsidRPr="00441CD0">
        <w:t xml:space="preserve">The </w:t>
      </w:r>
      <w:r w:rsidRPr="00441CD0">
        <w:rPr>
          <w:lang w:val="en-US" w:eastAsia="zh-CN"/>
        </w:rPr>
        <w:t>QFI</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8.2.89-1</w:t>
      </w:r>
      <w:r w:rsidRPr="00441CD0">
        <w:rPr>
          <w:lang w:eastAsia="ja-JP"/>
        </w:rPr>
        <w:t xml:space="preserve">. </w:t>
      </w:r>
      <w:r w:rsidRPr="00441CD0">
        <w:rPr>
          <w:lang w:eastAsia="zh-CN"/>
        </w:rPr>
        <w:t xml:space="preserve">It contains an </w:t>
      </w:r>
      <w:r w:rsidRPr="00441CD0">
        <w:rPr>
          <w:lang w:eastAsia="ja-JP"/>
        </w:rPr>
        <w:t>QoS flow identifier</w:t>
      </w:r>
      <w:r w:rsidRPr="00441CD0">
        <w:rPr>
          <w:lang w:eastAsia="zh-CN"/>
        </w:rPr>
        <w:t xml:space="preserve"> identifying a QoS flow in a 5G system filter.</w:t>
      </w:r>
    </w:p>
    <w:p w14:paraId="041EBF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16DC316" w14:textId="77777777" w:rsidTr="00BB0E1F">
        <w:trPr>
          <w:jc w:val="center"/>
        </w:trPr>
        <w:tc>
          <w:tcPr>
            <w:tcW w:w="151" w:type="dxa"/>
            <w:tcBorders>
              <w:top w:val="single" w:sz="6" w:space="0" w:color="auto"/>
              <w:left w:val="single" w:sz="6" w:space="0" w:color="auto"/>
              <w:bottom w:val="nil"/>
              <w:right w:val="nil"/>
            </w:tcBorders>
          </w:tcPr>
          <w:p w14:paraId="2AACDDBE" w14:textId="77777777" w:rsidR="00EE5860" w:rsidRPr="00441CD0" w:rsidRDefault="00EE5860" w:rsidP="00BB0E1F">
            <w:pPr>
              <w:pStyle w:val="TAC"/>
            </w:pPr>
          </w:p>
        </w:tc>
        <w:tc>
          <w:tcPr>
            <w:tcW w:w="1104" w:type="dxa"/>
            <w:tcBorders>
              <w:top w:val="single" w:sz="6" w:space="0" w:color="auto"/>
              <w:left w:val="nil"/>
              <w:bottom w:val="nil"/>
              <w:right w:val="nil"/>
            </w:tcBorders>
          </w:tcPr>
          <w:p w14:paraId="44C37FD7"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0C2F5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D806349" w14:textId="77777777" w:rsidR="00EE5860" w:rsidRPr="00441CD0" w:rsidRDefault="00EE5860" w:rsidP="00BB0E1F">
            <w:pPr>
              <w:pStyle w:val="TAC"/>
            </w:pPr>
          </w:p>
        </w:tc>
      </w:tr>
      <w:tr w:rsidR="00EE5860" w:rsidRPr="00441CD0" w14:paraId="2D603A33" w14:textId="77777777" w:rsidTr="00BB0E1F">
        <w:trPr>
          <w:jc w:val="center"/>
        </w:trPr>
        <w:tc>
          <w:tcPr>
            <w:tcW w:w="151" w:type="dxa"/>
            <w:tcBorders>
              <w:top w:val="nil"/>
              <w:left w:val="single" w:sz="6" w:space="0" w:color="auto"/>
              <w:bottom w:val="nil"/>
              <w:right w:val="nil"/>
            </w:tcBorders>
          </w:tcPr>
          <w:p w14:paraId="6AE1D51E" w14:textId="77777777" w:rsidR="00EE5860" w:rsidRPr="00441CD0" w:rsidRDefault="00EE5860" w:rsidP="00BB0E1F">
            <w:pPr>
              <w:pStyle w:val="TAC"/>
            </w:pPr>
          </w:p>
        </w:tc>
        <w:tc>
          <w:tcPr>
            <w:tcW w:w="1104" w:type="dxa"/>
            <w:tcBorders>
              <w:top w:val="nil"/>
              <w:left w:val="nil"/>
              <w:bottom w:val="nil"/>
              <w:right w:val="nil"/>
            </w:tcBorders>
            <w:hideMark/>
          </w:tcPr>
          <w:p w14:paraId="74B9CD9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11229A"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769347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A0E1D0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A7D96E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12D6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0B0BB99"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719984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F492E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0B43BA0" w14:textId="77777777" w:rsidR="00EE5860" w:rsidRPr="00441CD0" w:rsidRDefault="00EE5860" w:rsidP="00BB0E1F">
            <w:pPr>
              <w:pStyle w:val="TAC"/>
            </w:pPr>
          </w:p>
        </w:tc>
      </w:tr>
      <w:tr w:rsidR="00EE5860" w:rsidRPr="00441CD0" w14:paraId="34CFA37E" w14:textId="77777777" w:rsidTr="00BB0E1F">
        <w:trPr>
          <w:jc w:val="center"/>
        </w:trPr>
        <w:tc>
          <w:tcPr>
            <w:tcW w:w="151" w:type="dxa"/>
            <w:tcBorders>
              <w:top w:val="nil"/>
              <w:left w:val="single" w:sz="6" w:space="0" w:color="auto"/>
              <w:bottom w:val="nil"/>
              <w:right w:val="nil"/>
            </w:tcBorders>
          </w:tcPr>
          <w:p w14:paraId="5FA57E8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F4169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113DAB4" w14:textId="77777777" w:rsidR="00EE5860" w:rsidRPr="00441CD0" w:rsidRDefault="00EE5860" w:rsidP="00BB0E1F">
            <w:pPr>
              <w:pStyle w:val="TAC"/>
            </w:pPr>
            <w:r w:rsidRPr="00441CD0">
              <w:t xml:space="preserve">Type = </w:t>
            </w:r>
            <w:r w:rsidRPr="00441CD0">
              <w:rPr>
                <w:lang w:val="sv-SE"/>
              </w:rPr>
              <w:t>124</w:t>
            </w:r>
            <w:r w:rsidRPr="00441CD0">
              <w:t xml:space="preserve"> (decimal)</w:t>
            </w:r>
          </w:p>
        </w:tc>
        <w:tc>
          <w:tcPr>
            <w:tcW w:w="588" w:type="dxa"/>
            <w:tcBorders>
              <w:top w:val="nil"/>
              <w:left w:val="single" w:sz="4" w:space="0" w:color="auto"/>
              <w:bottom w:val="nil"/>
              <w:right w:val="single" w:sz="6" w:space="0" w:color="auto"/>
            </w:tcBorders>
          </w:tcPr>
          <w:p w14:paraId="61B9ED40" w14:textId="77777777" w:rsidR="00EE5860" w:rsidRPr="00441CD0" w:rsidRDefault="00EE5860" w:rsidP="00BB0E1F">
            <w:pPr>
              <w:pStyle w:val="TAC"/>
            </w:pPr>
          </w:p>
        </w:tc>
      </w:tr>
      <w:tr w:rsidR="00EE5860" w:rsidRPr="00441CD0" w14:paraId="3CF44995" w14:textId="77777777" w:rsidTr="00BB0E1F">
        <w:trPr>
          <w:jc w:val="center"/>
        </w:trPr>
        <w:tc>
          <w:tcPr>
            <w:tcW w:w="151" w:type="dxa"/>
            <w:tcBorders>
              <w:top w:val="nil"/>
              <w:left w:val="single" w:sz="6" w:space="0" w:color="auto"/>
              <w:bottom w:val="nil"/>
              <w:right w:val="nil"/>
            </w:tcBorders>
          </w:tcPr>
          <w:p w14:paraId="1CBFDA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222CD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5201AC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B07E90" w14:textId="77777777" w:rsidR="00EE5860" w:rsidRPr="00441CD0" w:rsidRDefault="00EE5860" w:rsidP="00BB0E1F">
            <w:pPr>
              <w:pStyle w:val="TAC"/>
            </w:pPr>
          </w:p>
        </w:tc>
      </w:tr>
      <w:tr w:rsidR="00EE5860" w:rsidRPr="00441CD0" w14:paraId="3E54BB92" w14:textId="77777777" w:rsidTr="00BB0E1F">
        <w:trPr>
          <w:jc w:val="center"/>
        </w:trPr>
        <w:tc>
          <w:tcPr>
            <w:tcW w:w="151" w:type="dxa"/>
            <w:tcBorders>
              <w:top w:val="nil"/>
              <w:left w:val="single" w:sz="6" w:space="0" w:color="auto"/>
              <w:bottom w:val="nil"/>
              <w:right w:val="nil"/>
            </w:tcBorders>
          </w:tcPr>
          <w:p w14:paraId="02B7A8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AD87718" w14:textId="77777777" w:rsidR="00EE5860" w:rsidRPr="00441CD0" w:rsidRDefault="00EE5860" w:rsidP="00BB0E1F">
            <w:pPr>
              <w:pStyle w:val="TAC"/>
            </w:pPr>
            <w:r w:rsidRPr="00441CD0">
              <w:rPr>
                <w:rFonts w:cs="Arial"/>
                <w:szCs w:val="18"/>
              </w:rPr>
              <w:t>5</w:t>
            </w:r>
          </w:p>
        </w:tc>
        <w:tc>
          <w:tcPr>
            <w:tcW w:w="1177" w:type="dxa"/>
            <w:gridSpan w:val="2"/>
            <w:tcBorders>
              <w:top w:val="single" w:sz="4" w:space="0" w:color="auto"/>
              <w:left w:val="single" w:sz="4" w:space="0" w:color="auto"/>
              <w:bottom w:val="single" w:sz="4" w:space="0" w:color="auto"/>
              <w:right w:val="single" w:sz="4" w:space="0" w:color="auto"/>
            </w:tcBorders>
            <w:hideMark/>
          </w:tcPr>
          <w:p w14:paraId="3D5DBC3F" w14:textId="77777777" w:rsidR="00EE5860" w:rsidRPr="00441CD0" w:rsidRDefault="00EE5860" w:rsidP="00BB0E1F">
            <w:pPr>
              <w:pStyle w:val="TAC"/>
              <w:rPr>
                <w:lang w:val="de-DE"/>
              </w:rPr>
            </w:pPr>
            <w:r w:rsidRPr="00441CD0">
              <w:rPr>
                <w:lang w:val="de-DE"/>
              </w:rPr>
              <w:t>Spare</w:t>
            </w:r>
          </w:p>
        </w:tc>
        <w:tc>
          <w:tcPr>
            <w:tcW w:w="3533" w:type="dxa"/>
            <w:gridSpan w:val="6"/>
            <w:tcBorders>
              <w:top w:val="single" w:sz="4" w:space="0" w:color="auto"/>
              <w:left w:val="single" w:sz="4" w:space="0" w:color="auto"/>
              <w:bottom w:val="single" w:sz="4" w:space="0" w:color="auto"/>
              <w:right w:val="single" w:sz="4" w:space="0" w:color="auto"/>
            </w:tcBorders>
            <w:hideMark/>
          </w:tcPr>
          <w:p w14:paraId="500B9647" w14:textId="77777777" w:rsidR="00EE5860" w:rsidRPr="00441CD0" w:rsidRDefault="00EE5860" w:rsidP="00BB0E1F">
            <w:pPr>
              <w:pStyle w:val="TAC"/>
              <w:rPr>
                <w:lang w:val="de-DE"/>
              </w:rPr>
            </w:pPr>
            <w:r w:rsidRPr="00441CD0">
              <w:rPr>
                <w:lang w:val="de-DE" w:eastAsia="zh-CN"/>
              </w:rPr>
              <w:t>QFI value</w:t>
            </w:r>
          </w:p>
        </w:tc>
        <w:tc>
          <w:tcPr>
            <w:tcW w:w="588" w:type="dxa"/>
            <w:tcBorders>
              <w:top w:val="nil"/>
              <w:left w:val="single" w:sz="4" w:space="0" w:color="auto"/>
              <w:bottom w:val="nil"/>
              <w:right w:val="single" w:sz="6" w:space="0" w:color="auto"/>
            </w:tcBorders>
          </w:tcPr>
          <w:p w14:paraId="6790F004" w14:textId="77777777" w:rsidR="00EE5860" w:rsidRPr="00441CD0" w:rsidRDefault="00EE5860" w:rsidP="00BB0E1F">
            <w:pPr>
              <w:pStyle w:val="TAC"/>
            </w:pPr>
          </w:p>
        </w:tc>
      </w:tr>
      <w:tr w:rsidR="00EE5860" w:rsidRPr="00441CD0" w14:paraId="6308E333" w14:textId="77777777" w:rsidTr="00BB0E1F">
        <w:trPr>
          <w:jc w:val="center"/>
        </w:trPr>
        <w:tc>
          <w:tcPr>
            <w:tcW w:w="151" w:type="dxa"/>
            <w:tcBorders>
              <w:top w:val="nil"/>
              <w:left w:val="single" w:sz="6" w:space="0" w:color="auto"/>
              <w:bottom w:val="single" w:sz="4" w:space="0" w:color="auto"/>
              <w:right w:val="nil"/>
            </w:tcBorders>
          </w:tcPr>
          <w:p w14:paraId="53AC9C04" w14:textId="77777777" w:rsidR="00EE5860" w:rsidRPr="00441CD0" w:rsidRDefault="00EE5860" w:rsidP="00BB0E1F">
            <w:pPr>
              <w:pStyle w:val="TAC"/>
              <w:rPr>
                <w:lang w:val="x-none"/>
              </w:rPr>
            </w:pPr>
          </w:p>
        </w:tc>
        <w:tc>
          <w:tcPr>
            <w:tcW w:w="1104" w:type="dxa"/>
            <w:tcBorders>
              <w:top w:val="nil"/>
              <w:left w:val="nil"/>
              <w:bottom w:val="single" w:sz="4" w:space="0" w:color="auto"/>
              <w:right w:val="single" w:sz="4" w:space="0" w:color="auto"/>
            </w:tcBorders>
            <w:hideMark/>
          </w:tcPr>
          <w:p w14:paraId="1FEA2656" w14:textId="77777777" w:rsidR="00EE5860" w:rsidRPr="00441CD0" w:rsidRDefault="00EE5860" w:rsidP="00BB0E1F">
            <w:pPr>
              <w:pStyle w:val="TAC"/>
              <w:rPr>
                <w:rFonts w:cs="Arial"/>
                <w:szCs w:val="18"/>
              </w:rPr>
            </w:pPr>
            <w:r w:rsidRPr="00441CD0">
              <w:rPr>
                <w:lang w:val="de-DE" w:eastAsia="zh-CN"/>
              </w:rPr>
              <w:t>p</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4CD85C2"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B915F7D" w14:textId="77777777" w:rsidR="00EE5860" w:rsidRPr="00441CD0" w:rsidRDefault="00EE5860" w:rsidP="00BB0E1F">
            <w:pPr>
              <w:pStyle w:val="TAC"/>
            </w:pPr>
          </w:p>
        </w:tc>
      </w:tr>
    </w:tbl>
    <w:p w14:paraId="6700FC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.2.89</w:t>
      </w:r>
      <w:r w:rsidRPr="00441CD0">
        <w:rPr>
          <w:lang w:eastAsia="zh-CN"/>
        </w:rPr>
        <w:t>-</w:t>
      </w:r>
      <w:r w:rsidRPr="00441CD0">
        <w:rPr>
          <w:lang w:eastAsia="ja-JP"/>
        </w:rPr>
        <w:t>1</w:t>
      </w:r>
      <w:r w:rsidRPr="00441CD0">
        <w:t xml:space="preserve">: </w:t>
      </w:r>
      <w:r w:rsidRPr="00441CD0">
        <w:rPr>
          <w:lang w:eastAsia="ja-JP"/>
        </w:rPr>
        <w:t>QFI</w:t>
      </w:r>
    </w:p>
    <w:p w14:paraId="2BE2FC89" w14:textId="58738F4E" w:rsidR="00EE5860" w:rsidRPr="00441CD0" w:rsidRDefault="00EE5860" w:rsidP="00EE5860">
      <w:r w:rsidRPr="00441CD0">
        <w:t xml:space="preserve">The QFI value shall be encoded as binary integer value, as specified in </w:t>
      </w:r>
      <w:r w:rsidR="00415C19" w:rsidRPr="00441CD0">
        <w:t>clause</w:t>
      </w:r>
      <w:r w:rsidR="00415C19">
        <w:t> </w:t>
      </w:r>
      <w:r w:rsidR="00415C19" w:rsidRPr="00441CD0">
        <w:t>5</w:t>
      </w:r>
      <w:r w:rsidRPr="00441CD0">
        <w:t>.5.3.3 of 3GPP TS 38.415 [34].</w:t>
      </w:r>
    </w:p>
    <w:p w14:paraId="3DFEE54B" w14:textId="77777777" w:rsidR="00EE5860" w:rsidRPr="00441CD0" w:rsidRDefault="00EE5860" w:rsidP="00EE5860">
      <w:pPr>
        <w:pStyle w:val="Heading3"/>
      </w:pPr>
      <w:bookmarkStart w:id="6213" w:name="_Toc19717435"/>
      <w:bookmarkStart w:id="6214" w:name="_Toc27490936"/>
      <w:bookmarkStart w:id="6215" w:name="_Toc27557229"/>
      <w:bookmarkStart w:id="6216" w:name="_Toc27724146"/>
      <w:bookmarkStart w:id="6217" w:name="_Toc36031220"/>
      <w:bookmarkStart w:id="6218" w:name="_Toc36043140"/>
      <w:bookmarkStart w:id="6219" w:name="_Toc36814465"/>
      <w:bookmarkStart w:id="6220" w:name="_Toc44689323"/>
      <w:bookmarkStart w:id="6221" w:name="_Toc44924077"/>
      <w:bookmarkStart w:id="6222" w:name="_Toc51861047"/>
      <w:bookmarkStart w:id="6223" w:name="_Toc57930818"/>
      <w:bookmarkStart w:id="6224" w:name="_Toc57931448"/>
      <w:bookmarkStart w:id="6225" w:name="_Toc160974574"/>
      <w:r w:rsidRPr="00441CD0">
        <w:t>8.2.90</w:t>
      </w:r>
      <w:r w:rsidRPr="00441CD0">
        <w:tab/>
        <w:t>Query URR Reference</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p>
    <w:p w14:paraId="76AF39B2" w14:textId="77777777" w:rsidR="00EE5860" w:rsidRPr="00441CD0" w:rsidRDefault="00EE5860" w:rsidP="00EE5860">
      <w:pPr>
        <w:rPr>
          <w:lang w:eastAsia="zh-CN"/>
        </w:rPr>
      </w:pPr>
      <w:r w:rsidRPr="00441CD0">
        <w:t xml:space="preserve">The </w:t>
      </w:r>
      <w:r w:rsidRPr="00441CD0">
        <w:rPr>
          <w:lang w:val="en-US" w:eastAsia="zh-CN"/>
        </w:rPr>
        <w:t>Query URR Reference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8.2.90-1</w:t>
      </w:r>
      <w:r w:rsidRPr="00441CD0">
        <w:rPr>
          <w:lang w:eastAsia="ja-JP"/>
        </w:rPr>
        <w:t xml:space="preserve">. </w:t>
      </w:r>
      <w:r w:rsidRPr="00441CD0">
        <w:rPr>
          <w:lang w:eastAsia="zh-CN"/>
        </w:rPr>
        <w:t>It shall contain the reference of a query request for URR(s).</w:t>
      </w:r>
    </w:p>
    <w:p w14:paraId="3B455E7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32F5742" w14:textId="77777777" w:rsidTr="00BB0E1F">
        <w:trPr>
          <w:jc w:val="center"/>
        </w:trPr>
        <w:tc>
          <w:tcPr>
            <w:tcW w:w="151" w:type="dxa"/>
            <w:tcBorders>
              <w:top w:val="single" w:sz="6" w:space="0" w:color="auto"/>
              <w:left w:val="single" w:sz="6" w:space="0" w:color="auto"/>
              <w:bottom w:val="nil"/>
              <w:right w:val="nil"/>
            </w:tcBorders>
          </w:tcPr>
          <w:p w14:paraId="6F46F94A" w14:textId="77777777" w:rsidR="00EE5860" w:rsidRPr="00441CD0" w:rsidRDefault="00EE5860" w:rsidP="00BB0E1F">
            <w:pPr>
              <w:pStyle w:val="TAC"/>
            </w:pPr>
          </w:p>
        </w:tc>
        <w:tc>
          <w:tcPr>
            <w:tcW w:w="1104" w:type="dxa"/>
            <w:tcBorders>
              <w:top w:val="single" w:sz="6" w:space="0" w:color="auto"/>
              <w:left w:val="nil"/>
              <w:bottom w:val="nil"/>
              <w:right w:val="nil"/>
            </w:tcBorders>
          </w:tcPr>
          <w:p w14:paraId="10D66CD8"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0D1A4F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720B7B" w14:textId="77777777" w:rsidR="00EE5860" w:rsidRPr="00441CD0" w:rsidRDefault="00EE5860" w:rsidP="00BB0E1F">
            <w:pPr>
              <w:pStyle w:val="TAC"/>
            </w:pPr>
          </w:p>
        </w:tc>
      </w:tr>
      <w:tr w:rsidR="00EE5860" w:rsidRPr="00441CD0" w14:paraId="18B20A0D" w14:textId="77777777" w:rsidTr="00BB0E1F">
        <w:trPr>
          <w:jc w:val="center"/>
        </w:trPr>
        <w:tc>
          <w:tcPr>
            <w:tcW w:w="151" w:type="dxa"/>
            <w:tcBorders>
              <w:top w:val="nil"/>
              <w:left w:val="single" w:sz="6" w:space="0" w:color="auto"/>
              <w:bottom w:val="nil"/>
              <w:right w:val="nil"/>
            </w:tcBorders>
          </w:tcPr>
          <w:p w14:paraId="0A335632" w14:textId="77777777" w:rsidR="00EE5860" w:rsidRPr="00441CD0" w:rsidRDefault="00EE5860" w:rsidP="00BB0E1F">
            <w:pPr>
              <w:pStyle w:val="TAC"/>
            </w:pPr>
          </w:p>
        </w:tc>
        <w:tc>
          <w:tcPr>
            <w:tcW w:w="1104" w:type="dxa"/>
            <w:tcBorders>
              <w:top w:val="nil"/>
              <w:left w:val="nil"/>
              <w:bottom w:val="nil"/>
              <w:right w:val="nil"/>
            </w:tcBorders>
            <w:hideMark/>
          </w:tcPr>
          <w:p w14:paraId="6E7E801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6061BC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36548B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FA4362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69BE588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657DFA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42BFFF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70812C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BC45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6334A31" w14:textId="77777777" w:rsidR="00EE5860" w:rsidRPr="00441CD0" w:rsidRDefault="00EE5860" w:rsidP="00BB0E1F">
            <w:pPr>
              <w:pStyle w:val="TAC"/>
            </w:pPr>
          </w:p>
        </w:tc>
      </w:tr>
      <w:tr w:rsidR="00EE5860" w:rsidRPr="00441CD0" w14:paraId="4CB2EC05" w14:textId="77777777" w:rsidTr="00BB0E1F">
        <w:trPr>
          <w:jc w:val="center"/>
        </w:trPr>
        <w:tc>
          <w:tcPr>
            <w:tcW w:w="151" w:type="dxa"/>
            <w:tcBorders>
              <w:top w:val="nil"/>
              <w:left w:val="single" w:sz="6" w:space="0" w:color="auto"/>
              <w:bottom w:val="nil"/>
              <w:right w:val="nil"/>
            </w:tcBorders>
          </w:tcPr>
          <w:p w14:paraId="01385C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A4D1AA2"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B03A3DA" w14:textId="77777777" w:rsidR="00EE5860" w:rsidRPr="00441CD0" w:rsidRDefault="00EE5860" w:rsidP="00BB0E1F">
            <w:pPr>
              <w:pStyle w:val="TAC"/>
            </w:pPr>
            <w:r w:rsidRPr="00441CD0">
              <w:t xml:space="preserve">Type = </w:t>
            </w:r>
            <w:r w:rsidRPr="00441CD0">
              <w:rPr>
                <w:lang w:val="sv-SE"/>
              </w:rPr>
              <w:t>125</w:t>
            </w:r>
            <w:r w:rsidRPr="00441CD0">
              <w:t xml:space="preserve"> (decimal)</w:t>
            </w:r>
          </w:p>
        </w:tc>
        <w:tc>
          <w:tcPr>
            <w:tcW w:w="588" w:type="dxa"/>
            <w:tcBorders>
              <w:top w:val="nil"/>
              <w:left w:val="single" w:sz="4" w:space="0" w:color="auto"/>
              <w:bottom w:val="nil"/>
              <w:right w:val="single" w:sz="6" w:space="0" w:color="auto"/>
            </w:tcBorders>
          </w:tcPr>
          <w:p w14:paraId="45B1AFD2" w14:textId="77777777" w:rsidR="00EE5860" w:rsidRPr="00441CD0" w:rsidRDefault="00EE5860" w:rsidP="00BB0E1F">
            <w:pPr>
              <w:pStyle w:val="TAC"/>
            </w:pPr>
          </w:p>
        </w:tc>
      </w:tr>
      <w:tr w:rsidR="00EE5860" w:rsidRPr="00441CD0" w14:paraId="616C5BF2" w14:textId="77777777" w:rsidTr="00BB0E1F">
        <w:trPr>
          <w:jc w:val="center"/>
        </w:trPr>
        <w:tc>
          <w:tcPr>
            <w:tcW w:w="151" w:type="dxa"/>
            <w:tcBorders>
              <w:top w:val="nil"/>
              <w:left w:val="single" w:sz="6" w:space="0" w:color="auto"/>
              <w:bottom w:val="nil"/>
              <w:right w:val="nil"/>
            </w:tcBorders>
          </w:tcPr>
          <w:p w14:paraId="071568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60DEB9"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E4D4FE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6FF0B96" w14:textId="77777777" w:rsidR="00EE5860" w:rsidRPr="00441CD0" w:rsidRDefault="00EE5860" w:rsidP="00BB0E1F">
            <w:pPr>
              <w:pStyle w:val="TAC"/>
            </w:pPr>
          </w:p>
        </w:tc>
      </w:tr>
      <w:tr w:rsidR="00EE5860" w:rsidRPr="00441CD0" w14:paraId="5A8D94EF" w14:textId="77777777" w:rsidTr="00BB0E1F">
        <w:trPr>
          <w:jc w:val="center"/>
        </w:trPr>
        <w:tc>
          <w:tcPr>
            <w:tcW w:w="151" w:type="dxa"/>
            <w:tcBorders>
              <w:top w:val="nil"/>
              <w:left w:val="single" w:sz="6" w:space="0" w:color="auto"/>
              <w:bottom w:val="nil"/>
              <w:right w:val="nil"/>
            </w:tcBorders>
          </w:tcPr>
          <w:p w14:paraId="151046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744D0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04BC4B95" w14:textId="77777777" w:rsidR="00EE5860" w:rsidRPr="00441CD0" w:rsidRDefault="00EE5860" w:rsidP="00BB0E1F">
            <w:pPr>
              <w:pStyle w:val="TAC"/>
              <w:rPr>
                <w:lang w:eastAsia="zh-CN"/>
              </w:rPr>
            </w:pPr>
            <w:r w:rsidRPr="00441CD0">
              <w:rPr>
                <w:lang w:eastAsia="zh-CN"/>
              </w:rPr>
              <w:t>Query URR Reference value</w:t>
            </w:r>
          </w:p>
        </w:tc>
        <w:tc>
          <w:tcPr>
            <w:tcW w:w="588" w:type="dxa"/>
            <w:tcBorders>
              <w:top w:val="nil"/>
              <w:left w:val="single" w:sz="4" w:space="0" w:color="auto"/>
              <w:bottom w:val="nil"/>
              <w:right w:val="single" w:sz="6" w:space="0" w:color="auto"/>
            </w:tcBorders>
          </w:tcPr>
          <w:p w14:paraId="46AC4987" w14:textId="77777777" w:rsidR="00EE5860" w:rsidRPr="00441CD0" w:rsidRDefault="00EE5860" w:rsidP="00BB0E1F">
            <w:pPr>
              <w:pStyle w:val="TAC"/>
            </w:pPr>
          </w:p>
        </w:tc>
      </w:tr>
      <w:tr w:rsidR="00EE5860" w:rsidRPr="00441CD0" w14:paraId="7EB42367" w14:textId="77777777" w:rsidTr="00BB0E1F">
        <w:trPr>
          <w:jc w:val="center"/>
        </w:trPr>
        <w:tc>
          <w:tcPr>
            <w:tcW w:w="151" w:type="dxa"/>
            <w:tcBorders>
              <w:top w:val="nil"/>
              <w:left w:val="single" w:sz="6" w:space="0" w:color="auto"/>
              <w:bottom w:val="single" w:sz="4" w:space="0" w:color="auto"/>
              <w:right w:val="nil"/>
            </w:tcBorders>
          </w:tcPr>
          <w:p w14:paraId="04978D5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514EC89"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4EC31FA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EA157DA" w14:textId="77777777" w:rsidR="00EE5860" w:rsidRPr="00441CD0" w:rsidRDefault="00EE5860" w:rsidP="00BB0E1F">
            <w:pPr>
              <w:pStyle w:val="TAC"/>
              <w:rPr>
                <w:lang w:val="x-none"/>
              </w:rPr>
            </w:pPr>
          </w:p>
        </w:tc>
      </w:tr>
    </w:tbl>
    <w:p w14:paraId="5FBF251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90</w:t>
      </w:r>
      <w:r w:rsidRPr="00441CD0">
        <w:rPr>
          <w:lang w:eastAsia="zh-CN"/>
        </w:rPr>
        <w:t>-</w:t>
      </w:r>
      <w:r w:rsidRPr="00441CD0">
        <w:rPr>
          <w:lang w:eastAsia="ja-JP"/>
        </w:rPr>
        <w:t>1</w:t>
      </w:r>
      <w:r w:rsidRPr="00441CD0">
        <w:t xml:space="preserve">: </w:t>
      </w:r>
      <w:r w:rsidRPr="00441CD0">
        <w:rPr>
          <w:lang w:eastAsia="ja-JP"/>
        </w:rPr>
        <w:t>Query URR Reference</w:t>
      </w:r>
    </w:p>
    <w:p w14:paraId="42FFF618" w14:textId="77777777" w:rsidR="00EE5860" w:rsidRPr="00441CD0" w:rsidRDefault="00EE5860" w:rsidP="00EE5860">
      <w:r w:rsidRPr="00441CD0">
        <w:t>The Query URR Reference value shall be encoded as an Unsigned32 binary integer value.</w:t>
      </w:r>
    </w:p>
    <w:p w14:paraId="7090DCC5" w14:textId="77777777" w:rsidR="00EE5860" w:rsidRPr="00441CD0" w:rsidRDefault="00EE5860" w:rsidP="00EE5860">
      <w:pPr>
        <w:pStyle w:val="Heading3"/>
      </w:pPr>
      <w:bookmarkStart w:id="6226" w:name="_Toc19717436"/>
      <w:bookmarkStart w:id="6227" w:name="_Toc27490937"/>
      <w:bookmarkStart w:id="6228" w:name="_Toc27557230"/>
      <w:bookmarkStart w:id="6229" w:name="_Toc27724147"/>
      <w:bookmarkStart w:id="6230" w:name="_Toc36031221"/>
      <w:bookmarkStart w:id="6231" w:name="_Toc36043141"/>
      <w:bookmarkStart w:id="6232" w:name="_Toc36814466"/>
      <w:bookmarkStart w:id="6233" w:name="_Toc44689324"/>
      <w:bookmarkStart w:id="6234" w:name="_Toc44924078"/>
      <w:bookmarkStart w:id="6235" w:name="_Toc51861048"/>
      <w:bookmarkStart w:id="6236" w:name="_Toc57930819"/>
      <w:bookmarkStart w:id="6237" w:name="_Toc57931449"/>
      <w:bookmarkStart w:id="6238" w:name="_Toc160974575"/>
      <w:r w:rsidRPr="00441CD0">
        <w:t>8.2.91</w:t>
      </w:r>
      <w:r w:rsidRPr="00441CD0">
        <w:tab/>
        <w:t>Additional Usage Reports Information</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00725A8C" w14:textId="77777777" w:rsidR="00EE5860" w:rsidRPr="00441CD0" w:rsidRDefault="00EE5860" w:rsidP="00EE5860">
      <w:pPr>
        <w:rPr>
          <w:lang w:eastAsia="zh-CN"/>
        </w:rPr>
      </w:pPr>
      <w:r w:rsidRPr="00441CD0">
        <w:t xml:space="preserve">The </w:t>
      </w:r>
      <w:r w:rsidRPr="00441CD0">
        <w:rPr>
          <w:lang w:val="en-US" w:eastAsia="zh-CN"/>
        </w:rPr>
        <w:t>Additional Usage Reports</w:t>
      </w:r>
      <w:r>
        <w:rPr>
          <w:lang w:val="en-US" w:eastAsia="zh-CN"/>
        </w:rPr>
        <w:t xml:space="preserve"> Information</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8.2.91-1</w:t>
      </w:r>
      <w:r w:rsidRPr="00441CD0">
        <w:rPr>
          <w:lang w:eastAsia="ja-JP"/>
        </w:rPr>
        <w:t xml:space="preserve">. </w:t>
      </w:r>
      <w:r w:rsidRPr="00441CD0">
        <w:rPr>
          <w:lang w:eastAsia="zh-CN"/>
        </w:rPr>
        <w:t>It shall either indicate that additional usage reports will follow, or contain the</w:t>
      </w:r>
      <w:r w:rsidRPr="00441CD0">
        <w:rPr>
          <w:szCs w:val="18"/>
          <w:lang w:val="en-US" w:eastAsia="zh-CN"/>
        </w:rPr>
        <w:t xml:space="preserve"> </w:t>
      </w:r>
      <w:r>
        <w:rPr>
          <w:szCs w:val="18"/>
          <w:lang w:val="en-US" w:eastAsia="zh-CN"/>
        </w:rPr>
        <w:t xml:space="preserve">total </w:t>
      </w:r>
      <w:r w:rsidRPr="00441CD0">
        <w:rPr>
          <w:szCs w:val="18"/>
          <w:lang w:val="en-US" w:eastAsia="zh-CN"/>
        </w:rPr>
        <w:t xml:space="preserve">number of usage reports </w:t>
      </w:r>
      <w:r>
        <w:rPr>
          <w:szCs w:val="18"/>
          <w:lang w:val="en-US" w:eastAsia="zh-CN"/>
        </w:rPr>
        <w:t>that</w:t>
      </w:r>
      <w:r w:rsidRPr="00441CD0">
        <w:rPr>
          <w:szCs w:val="18"/>
          <w:lang w:val="en-US" w:eastAsia="zh-CN"/>
        </w:rPr>
        <w:t xml:space="preserve"> need to be sent in </w:t>
      </w:r>
      <w:r>
        <w:rPr>
          <w:szCs w:val="18"/>
          <w:lang w:val="en-US" w:eastAsia="zh-CN"/>
        </w:rPr>
        <w:t xml:space="preserve">all the </w:t>
      </w:r>
      <w:r w:rsidRPr="00441CD0">
        <w:rPr>
          <w:szCs w:val="18"/>
          <w:lang w:val="en-US" w:eastAsia="zh-CN"/>
        </w:rPr>
        <w:t>additional PFCP Session Report Request messages</w:t>
      </w:r>
      <w:r>
        <w:rPr>
          <w:szCs w:val="18"/>
          <w:lang w:val="en-US" w:eastAsia="zh-CN"/>
        </w:rPr>
        <w:t xml:space="preserve"> after the</w:t>
      </w:r>
      <w:r w:rsidRPr="00441CD0">
        <w:rPr>
          <w:szCs w:val="18"/>
          <w:lang w:val="en-US" w:eastAsia="zh-CN"/>
        </w:rPr>
        <w:t xml:space="preserve"> PFCP Session Modification </w:t>
      </w:r>
      <w:r>
        <w:rPr>
          <w:szCs w:val="18"/>
          <w:lang w:val="en-US" w:eastAsia="zh-CN"/>
        </w:rPr>
        <w:t>Response or PFCP Session Deletion Response (see clause </w:t>
      </w:r>
      <w:r w:rsidRPr="00441CD0">
        <w:rPr>
          <w:lang w:eastAsia="zh-CN"/>
        </w:rPr>
        <w:t>5.2.2.3.1</w:t>
      </w:r>
      <w:r>
        <w:rPr>
          <w:szCs w:val="18"/>
          <w:lang w:val="en-US" w:eastAsia="zh-CN"/>
        </w:rPr>
        <w:t>)</w:t>
      </w:r>
      <w:r w:rsidRPr="00441CD0">
        <w:rPr>
          <w:szCs w:val="18"/>
          <w:lang w:val="en-US" w:eastAsia="zh-CN"/>
        </w:rPr>
        <w:t>.</w:t>
      </w:r>
    </w:p>
    <w:p w14:paraId="3E084C6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0AAB689" w14:textId="77777777" w:rsidTr="00BB0E1F">
        <w:trPr>
          <w:jc w:val="center"/>
        </w:trPr>
        <w:tc>
          <w:tcPr>
            <w:tcW w:w="151" w:type="dxa"/>
            <w:tcBorders>
              <w:top w:val="single" w:sz="6" w:space="0" w:color="auto"/>
              <w:left w:val="single" w:sz="6" w:space="0" w:color="auto"/>
              <w:bottom w:val="nil"/>
              <w:right w:val="nil"/>
            </w:tcBorders>
          </w:tcPr>
          <w:p w14:paraId="5F67F750" w14:textId="77777777" w:rsidR="00EE5860" w:rsidRPr="00441CD0" w:rsidRDefault="00EE5860" w:rsidP="00BB0E1F">
            <w:pPr>
              <w:pStyle w:val="TAC"/>
            </w:pPr>
          </w:p>
        </w:tc>
        <w:tc>
          <w:tcPr>
            <w:tcW w:w="1104" w:type="dxa"/>
            <w:tcBorders>
              <w:top w:val="single" w:sz="6" w:space="0" w:color="auto"/>
              <w:left w:val="nil"/>
              <w:bottom w:val="nil"/>
              <w:right w:val="nil"/>
            </w:tcBorders>
          </w:tcPr>
          <w:p w14:paraId="3287B2F2"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AE8C38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EA31006" w14:textId="77777777" w:rsidR="00EE5860" w:rsidRPr="00441CD0" w:rsidRDefault="00EE5860" w:rsidP="00BB0E1F">
            <w:pPr>
              <w:pStyle w:val="TAC"/>
            </w:pPr>
          </w:p>
        </w:tc>
      </w:tr>
      <w:tr w:rsidR="00EE5860" w:rsidRPr="00441CD0" w14:paraId="37EB2273" w14:textId="77777777" w:rsidTr="00BB0E1F">
        <w:trPr>
          <w:jc w:val="center"/>
        </w:trPr>
        <w:tc>
          <w:tcPr>
            <w:tcW w:w="151" w:type="dxa"/>
            <w:tcBorders>
              <w:top w:val="nil"/>
              <w:left w:val="single" w:sz="6" w:space="0" w:color="auto"/>
              <w:bottom w:val="nil"/>
              <w:right w:val="nil"/>
            </w:tcBorders>
          </w:tcPr>
          <w:p w14:paraId="30295F17" w14:textId="77777777" w:rsidR="00EE5860" w:rsidRPr="00441CD0" w:rsidRDefault="00EE5860" w:rsidP="00BB0E1F">
            <w:pPr>
              <w:pStyle w:val="TAC"/>
            </w:pPr>
          </w:p>
        </w:tc>
        <w:tc>
          <w:tcPr>
            <w:tcW w:w="1104" w:type="dxa"/>
            <w:tcBorders>
              <w:top w:val="nil"/>
              <w:left w:val="nil"/>
              <w:bottom w:val="nil"/>
              <w:right w:val="nil"/>
            </w:tcBorders>
            <w:hideMark/>
          </w:tcPr>
          <w:p w14:paraId="3E31CD7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7A47151"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9BDDD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89A111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98D871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84C6B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1C72A7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0B54A5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5F0972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9E4C1C9" w14:textId="77777777" w:rsidR="00EE5860" w:rsidRPr="00441CD0" w:rsidRDefault="00EE5860" w:rsidP="00BB0E1F">
            <w:pPr>
              <w:pStyle w:val="TAC"/>
            </w:pPr>
          </w:p>
        </w:tc>
      </w:tr>
      <w:tr w:rsidR="00EE5860" w:rsidRPr="00441CD0" w14:paraId="00B0A9F6" w14:textId="77777777" w:rsidTr="00BB0E1F">
        <w:trPr>
          <w:jc w:val="center"/>
        </w:trPr>
        <w:tc>
          <w:tcPr>
            <w:tcW w:w="151" w:type="dxa"/>
            <w:tcBorders>
              <w:top w:val="nil"/>
              <w:left w:val="single" w:sz="6" w:space="0" w:color="auto"/>
              <w:bottom w:val="nil"/>
              <w:right w:val="nil"/>
            </w:tcBorders>
          </w:tcPr>
          <w:p w14:paraId="529554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5A03D"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5412AF7" w14:textId="77777777" w:rsidR="00EE5860" w:rsidRPr="00441CD0" w:rsidRDefault="00EE5860" w:rsidP="00BB0E1F">
            <w:pPr>
              <w:pStyle w:val="TAC"/>
            </w:pPr>
            <w:r w:rsidRPr="00441CD0">
              <w:t xml:space="preserve">Type = </w:t>
            </w:r>
            <w:r w:rsidRPr="00441CD0">
              <w:rPr>
                <w:lang w:val="sv-SE"/>
              </w:rPr>
              <w:t>126</w:t>
            </w:r>
            <w:r w:rsidRPr="00441CD0">
              <w:t xml:space="preserve"> (decimal)</w:t>
            </w:r>
          </w:p>
        </w:tc>
        <w:tc>
          <w:tcPr>
            <w:tcW w:w="588" w:type="dxa"/>
            <w:tcBorders>
              <w:top w:val="nil"/>
              <w:left w:val="single" w:sz="4" w:space="0" w:color="auto"/>
              <w:bottom w:val="nil"/>
              <w:right w:val="single" w:sz="6" w:space="0" w:color="auto"/>
            </w:tcBorders>
          </w:tcPr>
          <w:p w14:paraId="001A014D" w14:textId="77777777" w:rsidR="00EE5860" w:rsidRPr="00441CD0" w:rsidRDefault="00EE5860" w:rsidP="00BB0E1F">
            <w:pPr>
              <w:pStyle w:val="TAC"/>
            </w:pPr>
          </w:p>
        </w:tc>
      </w:tr>
      <w:tr w:rsidR="00EE5860" w:rsidRPr="00441CD0" w14:paraId="43136E98" w14:textId="77777777" w:rsidTr="00BB0E1F">
        <w:trPr>
          <w:jc w:val="center"/>
        </w:trPr>
        <w:tc>
          <w:tcPr>
            <w:tcW w:w="151" w:type="dxa"/>
            <w:tcBorders>
              <w:top w:val="nil"/>
              <w:left w:val="single" w:sz="6" w:space="0" w:color="auto"/>
              <w:bottom w:val="nil"/>
              <w:right w:val="nil"/>
            </w:tcBorders>
          </w:tcPr>
          <w:p w14:paraId="147504A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4165E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FEF5A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0C701648" w14:textId="77777777" w:rsidR="00EE5860" w:rsidRPr="00441CD0" w:rsidRDefault="00EE5860" w:rsidP="00BB0E1F">
            <w:pPr>
              <w:pStyle w:val="TAC"/>
            </w:pPr>
          </w:p>
        </w:tc>
      </w:tr>
      <w:tr w:rsidR="00EE5860" w:rsidRPr="00441CD0" w14:paraId="383D2031" w14:textId="77777777" w:rsidTr="00BB0E1F">
        <w:trPr>
          <w:jc w:val="center"/>
        </w:trPr>
        <w:tc>
          <w:tcPr>
            <w:tcW w:w="151" w:type="dxa"/>
            <w:tcBorders>
              <w:top w:val="nil"/>
              <w:left w:val="single" w:sz="6" w:space="0" w:color="auto"/>
              <w:bottom w:val="nil"/>
              <w:right w:val="nil"/>
            </w:tcBorders>
          </w:tcPr>
          <w:p w14:paraId="5B869E0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69401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588" w:type="dxa"/>
            <w:tcBorders>
              <w:top w:val="single" w:sz="4" w:space="0" w:color="auto"/>
              <w:left w:val="single" w:sz="4" w:space="0" w:color="auto"/>
              <w:bottom w:val="single" w:sz="4" w:space="0" w:color="auto"/>
              <w:right w:val="single" w:sz="4" w:space="0" w:color="auto"/>
            </w:tcBorders>
            <w:hideMark/>
          </w:tcPr>
          <w:p w14:paraId="1ECCB27C" w14:textId="77777777" w:rsidR="00EE5860" w:rsidRPr="00441CD0" w:rsidRDefault="00EE5860" w:rsidP="00BB0E1F">
            <w:pPr>
              <w:pStyle w:val="TAC"/>
              <w:rPr>
                <w:lang w:eastAsia="zh-CN"/>
              </w:rPr>
            </w:pPr>
            <w:r w:rsidRPr="00441CD0">
              <w:rPr>
                <w:lang w:eastAsia="zh-CN"/>
              </w:rPr>
              <w:t>AURI</w:t>
            </w:r>
          </w:p>
        </w:tc>
        <w:tc>
          <w:tcPr>
            <w:tcW w:w="4120" w:type="dxa"/>
            <w:gridSpan w:val="7"/>
            <w:tcBorders>
              <w:top w:val="single" w:sz="4" w:space="0" w:color="auto"/>
              <w:left w:val="single" w:sz="4" w:space="0" w:color="auto"/>
              <w:bottom w:val="single" w:sz="4" w:space="0" w:color="auto"/>
              <w:right w:val="single" w:sz="4" w:space="0" w:color="auto"/>
            </w:tcBorders>
            <w:hideMark/>
          </w:tcPr>
          <w:p w14:paraId="2DE809C0"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39CAE843" w14:textId="77777777" w:rsidR="00EE5860" w:rsidRPr="00441CD0" w:rsidRDefault="00EE5860" w:rsidP="00BB0E1F">
            <w:pPr>
              <w:pStyle w:val="TAC"/>
            </w:pPr>
          </w:p>
        </w:tc>
      </w:tr>
      <w:tr w:rsidR="00EE5860" w:rsidRPr="00441CD0" w14:paraId="4FC9D28F" w14:textId="77777777" w:rsidTr="00BB0E1F">
        <w:trPr>
          <w:jc w:val="center"/>
        </w:trPr>
        <w:tc>
          <w:tcPr>
            <w:tcW w:w="151" w:type="dxa"/>
            <w:tcBorders>
              <w:top w:val="nil"/>
              <w:left w:val="single" w:sz="6" w:space="0" w:color="auto"/>
              <w:bottom w:val="nil"/>
              <w:right w:val="nil"/>
            </w:tcBorders>
          </w:tcPr>
          <w:p w14:paraId="1C08C7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7CA047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6</w:t>
            </w:r>
          </w:p>
        </w:tc>
        <w:tc>
          <w:tcPr>
            <w:tcW w:w="4708" w:type="dxa"/>
            <w:gridSpan w:val="8"/>
            <w:tcBorders>
              <w:top w:val="single" w:sz="4" w:space="0" w:color="auto"/>
              <w:left w:val="single" w:sz="4" w:space="0" w:color="auto"/>
              <w:bottom w:val="single" w:sz="4" w:space="0" w:color="auto"/>
              <w:right w:val="single" w:sz="4" w:space="0" w:color="auto"/>
            </w:tcBorders>
            <w:hideMark/>
          </w:tcPr>
          <w:p w14:paraId="3C1AE80E" w14:textId="77777777" w:rsidR="00EE5860" w:rsidRPr="00441CD0" w:rsidRDefault="00EE5860" w:rsidP="00BB0E1F">
            <w:pPr>
              <w:pStyle w:val="TAC"/>
              <w:rPr>
                <w:lang w:eastAsia="zh-CN"/>
              </w:rPr>
            </w:pPr>
            <w:r w:rsidRPr="00441CD0">
              <w:rPr>
                <w:lang w:eastAsia="zh-CN"/>
              </w:rPr>
              <w:t>Number of Additional Usage Reports value</w:t>
            </w:r>
          </w:p>
        </w:tc>
        <w:tc>
          <w:tcPr>
            <w:tcW w:w="588" w:type="dxa"/>
            <w:tcBorders>
              <w:top w:val="nil"/>
              <w:left w:val="single" w:sz="4" w:space="0" w:color="auto"/>
              <w:bottom w:val="nil"/>
              <w:right w:val="single" w:sz="6" w:space="0" w:color="auto"/>
            </w:tcBorders>
          </w:tcPr>
          <w:p w14:paraId="6F454736" w14:textId="77777777" w:rsidR="00EE5860" w:rsidRPr="00441CD0" w:rsidRDefault="00EE5860" w:rsidP="00BB0E1F">
            <w:pPr>
              <w:pStyle w:val="TAC"/>
            </w:pPr>
          </w:p>
        </w:tc>
      </w:tr>
      <w:tr w:rsidR="00EE5860" w:rsidRPr="00441CD0" w14:paraId="29242176" w14:textId="77777777" w:rsidTr="00BB0E1F">
        <w:trPr>
          <w:jc w:val="center"/>
        </w:trPr>
        <w:tc>
          <w:tcPr>
            <w:tcW w:w="151" w:type="dxa"/>
            <w:tcBorders>
              <w:top w:val="nil"/>
              <w:left w:val="single" w:sz="6" w:space="0" w:color="auto"/>
              <w:bottom w:val="single" w:sz="4" w:space="0" w:color="auto"/>
              <w:right w:val="nil"/>
            </w:tcBorders>
          </w:tcPr>
          <w:p w14:paraId="0C9FA0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2D0AB39"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A45917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9EB0B7A" w14:textId="77777777" w:rsidR="00EE5860" w:rsidRPr="00441CD0" w:rsidRDefault="00EE5860" w:rsidP="00BB0E1F">
            <w:pPr>
              <w:pStyle w:val="TAC"/>
              <w:rPr>
                <w:lang w:val="x-none"/>
              </w:rPr>
            </w:pPr>
          </w:p>
        </w:tc>
      </w:tr>
    </w:tbl>
    <w:p w14:paraId="6A24730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91</w:t>
      </w:r>
      <w:r w:rsidRPr="00441CD0">
        <w:rPr>
          <w:lang w:eastAsia="zh-CN"/>
        </w:rPr>
        <w:t>-</w:t>
      </w:r>
      <w:r w:rsidRPr="00441CD0">
        <w:rPr>
          <w:lang w:eastAsia="ja-JP"/>
        </w:rPr>
        <w:t>1</w:t>
      </w:r>
      <w:r w:rsidRPr="00441CD0">
        <w:t xml:space="preserve">: </w:t>
      </w:r>
      <w:r w:rsidRPr="00441CD0">
        <w:rPr>
          <w:lang w:eastAsia="ja-JP"/>
        </w:rPr>
        <w:t>Additional Usage Reports Information</w:t>
      </w:r>
    </w:p>
    <w:p w14:paraId="135E82A2" w14:textId="77777777" w:rsidR="00EE5860" w:rsidRPr="00441CD0" w:rsidRDefault="00EE5860" w:rsidP="00EE5860">
      <w:r w:rsidRPr="00441CD0">
        <w:t xml:space="preserve">The Number of Additional Usage Reports value shall be encoded as an unsigned binary integer value on 15 bits. Bit </w:t>
      </w:r>
      <w:r w:rsidRPr="00441CD0">
        <w:rPr>
          <w:lang w:eastAsia="ja-JP"/>
        </w:rPr>
        <w:t>7</w:t>
      </w:r>
      <w:r w:rsidRPr="00441CD0">
        <w:t xml:space="preserve"> of Octet </w:t>
      </w:r>
      <w:r w:rsidRPr="00441CD0">
        <w:rPr>
          <w:lang w:eastAsia="ja-JP"/>
        </w:rPr>
        <w:t>5</w:t>
      </w:r>
      <w:r w:rsidRPr="00441CD0">
        <w:t xml:space="preserve"> is the most significant bit and bit 1 of Octet </w:t>
      </w:r>
      <w:r w:rsidRPr="00441CD0">
        <w:rPr>
          <w:lang w:eastAsia="ja-JP"/>
        </w:rPr>
        <w:t>6</w:t>
      </w:r>
      <w:r w:rsidRPr="00441CD0">
        <w:t xml:space="preserve"> </w:t>
      </w:r>
      <w:r w:rsidRPr="00441CD0">
        <w:rPr>
          <w:lang w:eastAsia="ja-JP"/>
        </w:rPr>
        <w:t xml:space="preserve">is </w:t>
      </w:r>
      <w:r w:rsidRPr="00441CD0">
        <w:t>the least significant bit.</w:t>
      </w:r>
    </w:p>
    <w:p w14:paraId="2BC62A37" w14:textId="77777777" w:rsidR="00EE5860" w:rsidRPr="00441CD0" w:rsidRDefault="00EE5860" w:rsidP="00EE5860">
      <w:r w:rsidRPr="00441CD0">
        <w:lastRenderedPageBreak/>
        <w:t>The bit 8 of octet 5 shall encode the AURI (Additional Usage Reports Indication) flag:</w:t>
      </w:r>
    </w:p>
    <w:p w14:paraId="6C4E3DA5" w14:textId="77777777" w:rsidR="00EE5860" w:rsidRPr="00441CD0" w:rsidRDefault="00EE5860" w:rsidP="00EE5860">
      <w:pPr>
        <w:pStyle w:val="B1"/>
      </w:pPr>
      <w:r w:rsidRPr="00441CD0">
        <w:t>-</w:t>
      </w:r>
      <w:r w:rsidRPr="00441CD0">
        <w:tab/>
        <w:t>when set to "1", it indicates that additional usage reports will follow. In this case, the Number of Additional Usage Reports value shall be set to "0" by the sender and ignored by the receiver;</w:t>
      </w:r>
    </w:p>
    <w:p w14:paraId="109FCF97" w14:textId="77777777" w:rsidR="00EE5860" w:rsidRPr="00441CD0" w:rsidRDefault="00EE5860" w:rsidP="00EE5860">
      <w:pPr>
        <w:pStyle w:val="B1"/>
      </w:pPr>
      <w:r w:rsidRPr="00441CD0">
        <w:t>-</w:t>
      </w:r>
      <w:r w:rsidRPr="00441CD0">
        <w:tab/>
        <w:t>when set to "0", the Number of Additional Usage Reports value shall be set to the total number of additional usage reports</w:t>
      </w:r>
      <w:r w:rsidRPr="00441CD0">
        <w:rPr>
          <w:szCs w:val="18"/>
          <w:lang w:val="en-US" w:eastAsia="zh-CN"/>
        </w:rPr>
        <w:t xml:space="preserve"> to be sent in PFCP Session Report Request messages.</w:t>
      </w:r>
    </w:p>
    <w:p w14:paraId="5DEB9604" w14:textId="77777777" w:rsidR="00EE5860" w:rsidRPr="00441CD0" w:rsidRDefault="00EE5860" w:rsidP="00EE5860">
      <w:pPr>
        <w:pStyle w:val="Heading3"/>
      </w:pPr>
      <w:bookmarkStart w:id="6239" w:name="_Toc19717437"/>
      <w:bookmarkStart w:id="6240" w:name="_Toc27490938"/>
      <w:bookmarkStart w:id="6241" w:name="_Toc27557231"/>
      <w:bookmarkStart w:id="6242" w:name="_Toc27724148"/>
      <w:bookmarkStart w:id="6243" w:name="_Toc36031222"/>
      <w:bookmarkStart w:id="6244" w:name="_Toc36043142"/>
      <w:bookmarkStart w:id="6245" w:name="_Toc36814467"/>
      <w:bookmarkStart w:id="6246" w:name="_Toc44689325"/>
      <w:bookmarkStart w:id="6247" w:name="_Toc44924079"/>
      <w:bookmarkStart w:id="6248" w:name="_Toc51861049"/>
      <w:bookmarkStart w:id="6249" w:name="_Toc57930820"/>
      <w:bookmarkStart w:id="6250" w:name="_Toc57931450"/>
      <w:bookmarkStart w:id="6251" w:name="_Toc160974576"/>
      <w:r w:rsidRPr="00441CD0">
        <w:t>8.2.92</w:t>
      </w:r>
      <w:r w:rsidRPr="00441CD0">
        <w:tab/>
      </w:r>
      <w:r w:rsidRPr="00441CD0">
        <w:rPr>
          <w:lang w:val="en-US"/>
        </w:rPr>
        <w:t>Traffic Endpoint</w:t>
      </w:r>
      <w:r w:rsidRPr="00441CD0">
        <w:t xml:space="preserve"> ID</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31E70034" w14:textId="77777777" w:rsidR="00EE5860" w:rsidRPr="00441CD0" w:rsidRDefault="00EE5860" w:rsidP="00EE5860">
      <w:pPr>
        <w:rPr>
          <w:lang w:eastAsia="zh-CN"/>
        </w:rPr>
      </w:pPr>
      <w:r w:rsidRPr="00441CD0">
        <w:t xml:space="preserve">The </w:t>
      </w:r>
      <w:r w:rsidRPr="00441CD0">
        <w:rPr>
          <w:lang w:val="en-US"/>
        </w:rPr>
        <w:t>Traffic Endpoint</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8.2.92-1</w:t>
      </w:r>
      <w:r w:rsidRPr="00441CD0">
        <w:rPr>
          <w:lang w:eastAsia="ja-JP"/>
        </w:rPr>
        <w:t xml:space="preserve">. </w:t>
      </w:r>
      <w:r w:rsidRPr="00441CD0">
        <w:rPr>
          <w:lang w:eastAsia="zh-CN"/>
        </w:rPr>
        <w:t xml:space="preserve">It shall contain a </w:t>
      </w:r>
      <w:r w:rsidRPr="00441CD0">
        <w:rPr>
          <w:lang w:val="en-US"/>
        </w:rPr>
        <w:t>Traffic Endpoint</w:t>
      </w:r>
      <w:r w:rsidRPr="00441CD0">
        <w:rPr>
          <w:lang w:eastAsia="zh-CN"/>
        </w:rPr>
        <w:t xml:space="preserve"> ID.</w:t>
      </w:r>
    </w:p>
    <w:p w14:paraId="05FFA23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C85E74E" w14:textId="77777777" w:rsidTr="00BB0E1F">
        <w:trPr>
          <w:jc w:val="center"/>
        </w:trPr>
        <w:tc>
          <w:tcPr>
            <w:tcW w:w="151" w:type="dxa"/>
            <w:tcBorders>
              <w:top w:val="single" w:sz="6" w:space="0" w:color="auto"/>
              <w:left w:val="single" w:sz="6" w:space="0" w:color="auto"/>
              <w:bottom w:val="nil"/>
              <w:right w:val="nil"/>
            </w:tcBorders>
          </w:tcPr>
          <w:p w14:paraId="3AFDB001" w14:textId="77777777" w:rsidR="00EE5860" w:rsidRPr="00441CD0" w:rsidRDefault="00EE5860" w:rsidP="00BB0E1F">
            <w:pPr>
              <w:pStyle w:val="TAC"/>
            </w:pPr>
          </w:p>
        </w:tc>
        <w:tc>
          <w:tcPr>
            <w:tcW w:w="1104" w:type="dxa"/>
            <w:tcBorders>
              <w:top w:val="single" w:sz="6" w:space="0" w:color="auto"/>
              <w:left w:val="nil"/>
              <w:bottom w:val="nil"/>
              <w:right w:val="nil"/>
            </w:tcBorders>
          </w:tcPr>
          <w:p w14:paraId="3155E26B"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6DBE4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CD46DD1" w14:textId="77777777" w:rsidR="00EE5860" w:rsidRPr="00441CD0" w:rsidRDefault="00EE5860" w:rsidP="00BB0E1F">
            <w:pPr>
              <w:pStyle w:val="TAC"/>
            </w:pPr>
          </w:p>
        </w:tc>
      </w:tr>
      <w:tr w:rsidR="00EE5860" w:rsidRPr="00441CD0" w14:paraId="7562A3C2" w14:textId="77777777" w:rsidTr="00BB0E1F">
        <w:trPr>
          <w:jc w:val="center"/>
        </w:trPr>
        <w:tc>
          <w:tcPr>
            <w:tcW w:w="151" w:type="dxa"/>
            <w:tcBorders>
              <w:top w:val="nil"/>
              <w:left w:val="single" w:sz="6" w:space="0" w:color="auto"/>
              <w:bottom w:val="nil"/>
              <w:right w:val="nil"/>
            </w:tcBorders>
          </w:tcPr>
          <w:p w14:paraId="38078942" w14:textId="77777777" w:rsidR="00EE5860" w:rsidRPr="00441CD0" w:rsidRDefault="00EE5860" w:rsidP="00BB0E1F">
            <w:pPr>
              <w:pStyle w:val="TAC"/>
            </w:pPr>
          </w:p>
        </w:tc>
        <w:tc>
          <w:tcPr>
            <w:tcW w:w="1104" w:type="dxa"/>
            <w:tcBorders>
              <w:top w:val="nil"/>
              <w:left w:val="nil"/>
              <w:bottom w:val="nil"/>
              <w:right w:val="nil"/>
            </w:tcBorders>
            <w:hideMark/>
          </w:tcPr>
          <w:p w14:paraId="14296E7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47E80C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1F0DB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5DDA8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955DF6"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4275F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B374A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18EAC7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97B38D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7410B7D" w14:textId="77777777" w:rsidR="00EE5860" w:rsidRPr="00441CD0" w:rsidRDefault="00EE5860" w:rsidP="00BB0E1F">
            <w:pPr>
              <w:pStyle w:val="TAC"/>
            </w:pPr>
          </w:p>
        </w:tc>
      </w:tr>
      <w:tr w:rsidR="00EE5860" w:rsidRPr="00441CD0" w14:paraId="7FFA9E17" w14:textId="77777777" w:rsidTr="00BB0E1F">
        <w:trPr>
          <w:jc w:val="center"/>
        </w:trPr>
        <w:tc>
          <w:tcPr>
            <w:tcW w:w="151" w:type="dxa"/>
            <w:tcBorders>
              <w:top w:val="nil"/>
              <w:left w:val="single" w:sz="6" w:space="0" w:color="auto"/>
              <w:bottom w:val="nil"/>
              <w:right w:val="nil"/>
            </w:tcBorders>
          </w:tcPr>
          <w:p w14:paraId="6431322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5DD29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0063DAB3" w14:textId="77777777" w:rsidR="00EE5860" w:rsidRPr="00441CD0" w:rsidRDefault="00EE5860" w:rsidP="00BB0E1F">
            <w:pPr>
              <w:pStyle w:val="TAC"/>
            </w:pPr>
            <w:r w:rsidRPr="00441CD0">
              <w:t xml:space="preserve">Type = </w:t>
            </w:r>
            <w:r w:rsidRPr="00441CD0">
              <w:rPr>
                <w:lang w:val="sv-SE"/>
              </w:rPr>
              <w:t>131</w:t>
            </w:r>
            <w:r w:rsidRPr="00441CD0">
              <w:t xml:space="preserve"> (decimal)</w:t>
            </w:r>
          </w:p>
        </w:tc>
        <w:tc>
          <w:tcPr>
            <w:tcW w:w="588" w:type="dxa"/>
            <w:tcBorders>
              <w:top w:val="nil"/>
              <w:left w:val="single" w:sz="4" w:space="0" w:color="auto"/>
              <w:bottom w:val="nil"/>
              <w:right w:val="single" w:sz="6" w:space="0" w:color="auto"/>
            </w:tcBorders>
          </w:tcPr>
          <w:p w14:paraId="11C9A639" w14:textId="77777777" w:rsidR="00EE5860" w:rsidRPr="00441CD0" w:rsidRDefault="00EE5860" w:rsidP="00BB0E1F">
            <w:pPr>
              <w:pStyle w:val="TAC"/>
            </w:pPr>
          </w:p>
        </w:tc>
      </w:tr>
      <w:tr w:rsidR="00EE5860" w:rsidRPr="00441CD0" w14:paraId="7D791C48" w14:textId="77777777" w:rsidTr="00BB0E1F">
        <w:trPr>
          <w:jc w:val="center"/>
        </w:trPr>
        <w:tc>
          <w:tcPr>
            <w:tcW w:w="151" w:type="dxa"/>
            <w:tcBorders>
              <w:top w:val="nil"/>
              <w:left w:val="single" w:sz="6" w:space="0" w:color="auto"/>
              <w:bottom w:val="nil"/>
              <w:right w:val="nil"/>
            </w:tcBorders>
          </w:tcPr>
          <w:p w14:paraId="4C8FC83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005BD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FD1197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3CB689D" w14:textId="77777777" w:rsidR="00EE5860" w:rsidRPr="00441CD0" w:rsidRDefault="00EE5860" w:rsidP="00BB0E1F">
            <w:pPr>
              <w:pStyle w:val="TAC"/>
            </w:pPr>
          </w:p>
        </w:tc>
      </w:tr>
      <w:tr w:rsidR="00EE5860" w:rsidRPr="00441CD0" w14:paraId="2C480494" w14:textId="77777777" w:rsidTr="00BB0E1F">
        <w:trPr>
          <w:jc w:val="center"/>
        </w:trPr>
        <w:tc>
          <w:tcPr>
            <w:tcW w:w="151" w:type="dxa"/>
            <w:tcBorders>
              <w:top w:val="nil"/>
              <w:left w:val="single" w:sz="6" w:space="0" w:color="auto"/>
              <w:bottom w:val="nil"/>
              <w:right w:val="nil"/>
            </w:tcBorders>
          </w:tcPr>
          <w:p w14:paraId="2A3F00C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0D874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4708" w:type="dxa"/>
            <w:gridSpan w:val="8"/>
            <w:tcBorders>
              <w:top w:val="single" w:sz="4" w:space="0" w:color="auto"/>
              <w:left w:val="single" w:sz="4" w:space="0" w:color="auto"/>
              <w:bottom w:val="single" w:sz="4" w:space="0" w:color="auto"/>
              <w:right w:val="single" w:sz="4" w:space="0" w:color="auto"/>
            </w:tcBorders>
            <w:hideMark/>
          </w:tcPr>
          <w:p w14:paraId="780B25A6" w14:textId="77777777" w:rsidR="00EE5860" w:rsidRPr="00441CD0" w:rsidRDefault="00EE5860" w:rsidP="00BB0E1F">
            <w:pPr>
              <w:pStyle w:val="TAC"/>
              <w:rPr>
                <w:lang w:eastAsia="zh-CN"/>
              </w:rPr>
            </w:pPr>
            <w:r w:rsidRPr="00441CD0">
              <w:rPr>
                <w:lang w:val="en-US"/>
              </w:rPr>
              <w:t>Traffic Endpoint</w:t>
            </w:r>
            <w:r w:rsidRPr="00441CD0">
              <w:rPr>
                <w:lang w:eastAsia="zh-CN"/>
              </w:rPr>
              <w:t xml:space="preserve"> ID value</w:t>
            </w:r>
          </w:p>
        </w:tc>
        <w:tc>
          <w:tcPr>
            <w:tcW w:w="588" w:type="dxa"/>
            <w:tcBorders>
              <w:top w:val="nil"/>
              <w:left w:val="single" w:sz="4" w:space="0" w:color="auto"/>
              <w:bottom w:val="nil"/>
              <w:right w:val="single" w:sz="6" w:space="0" w:color="auto"/>
            </w:tcBorders>
          </w:tcPr>
          <w:p w14:paraId="5EB04B5D" w14:textId="77777777" w:rsidR="00EE5860" w:rsidRPr="00441CD0" w:rsidRDefault="00EE5860" w:rsidP="00BB0E1F">
            <w:pPr>
              <w:pStyle w:val="TAC"/>
            </w:pPr>
          </w:p>
        </w:tc>
      </w:tr>
      <w:tr w:rsidR="00EE5860" w:rsidRPr="00441CD0" w14:paraId="798F542E" w14:textId="77777777" w:rsidTr="00BB0E1F">
        <w:trPr>
          <w:trHeight w:val="156"/>
          <w:jc w:val="center"/>
        </w:trPr>
        <w:tc>
          <w:tcPr>
            <w:tcW w:w="151" w:type="dxa"/>
            <w:tcBorders>
              <w:top w:val="nil"/>
              <w:left w:val="single" w:sz="6" w:space="0" w:color="auto"/>
              <w:bottom w:val="single" w:sz="4" w:space="0" w:color="auto"/>
              <w:right w:val="nil"/>
            </w:tcBorders>
          </w:tcPr>
          <w:p w14:paraId="61E47AC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5471C68" w14:textId="77777777" w:rsidR="00EE5860" w:rsidRPr="00441CD0" w:rsidRDefault="00EE5860" w:rsidP="00BB0E1F">
            <w:pPr>
              <w:pStyle w:val="TAC"/>
            </w:pPr>
            <w:r w:rsidRPr="00441CD0">
              <w:rPr>
                <w:lang w:val="en-US"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4197BC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AE4B66" w14:textId="77777777" w:rsidR="00EE5860" w:rsidRPr="00441CD0" w:rsidRDefault="00EE5860" w:rsidP="00BB0E1F">
            <w:pPr>
              <w:pStyle w:val="TAC"/>
              <w:rPr>
                <w:lang w:val="x-none"/>
              </w:rPr>
            </w:pPr>
          </w:p>
        </w:tc>
      </w:tr>
    </w:tbl>
    <w:p w14:paraId="0A9D578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2.92</w:t>
      </w:r>
      <w:r w:rsidRPr="00441CD0">
        <w:rPr>
          <w:lang w:eastAsia="zh-CN"/>
        </w:rPr>
        <w:t>-</w:t>
      </w:r>
      <w:r w:rsidRPr="00441CD0">
        <w:rPr>
          <w:lang w:eastAsia="ja-JP"/>
        </w:rPr>
        <w:t>1</w:t>
      </w:r>
      <w:r w:rsidRPr="00441CD0">
        <w:t xml:space="preserve">: </w:t>
      </w:r>
      <w:r w:rsidRPr="00441CD0">
        <w:rPr>
          <w:lang w:val="en-US"/>
        </w:rPr>
        <w:t>Traffic Endpoint</w:t>
      </w:r>
      <w:r w:rsidRPr="00441CD0">
        <w:rPr>
          <w:lang w:eastAsia="ja-JP"/>
        </w:rPr>
        <w:t xml:space="preserve"> ID</w:t>
      </w:r>
    </w:p>
    <w:p w14:paraId="5133C8C2" w14:textId="77777777" w:rsidR="00EE5860" w:rsidRPr="00441CD0" w:rsidRDefault="00EE5860" w:rsidP="00EE5860">
      <w:pPr>
        <w:rPr>
          <w:lang w:eastAsia="zh-CN"/>
        </w:rPr>
      </w:pPr>
      <w:r w:rsidRPr="00441CD0">
        <w:rPr>
          <w:lang w:eastAsia="ja-JP"/>
        </w:rPr>
        <w:t xml:space="preserve">The </w:t>
      </w:r>
      <w:r w:rsidRPr="00441CD0">
        <w:rPr>
          <w:lang w:val="en-US" w:eastAsia="zh-CN"/>
        </w:rPr>
        <w:t>Traffic Endpoint</w:t>
      </w:r>
      <w:r w:rsidRPr="00441CD0">
        <w:rPr>
          <w:lang w:eastAsia="zh-CN"/>
        </w:rPr>
        <w:t xml:space="preserve"> ID value shall be encoded </w:t>
      </w:r>
      <w:r w:rsidRPr="00441CD0">
        <w:t>as a binary integer value</w:t>
      </w:r>
      <w:r w:rsidRPr="00441CD0">
        <w:rPr>
          <w:lang w:eastAsia="zh-CN"/>
        </w:rPr>
        <w:t xml:space="preserve"> within the range of 0 to 255.</w:t>
      </w:r>
    </w:p>
    <w:p w14:paraId="4AA997D6" w14:textId="77777777" w:rsidR="00EE5860" w:rsidRPr="00441CD0" w:rsidRDefault="00EE5860" w:rsidP="00EE5860">
      <w:pPr>
        <w:pStyle w:val="Heading3"/>
      </w:pPr>
      <w:bookmarkStart w:id="6252" w:name="_Toc19717438"/>
      <w:bookmarkStart w:id="6253" w:name="_Toc27490939"/>
      <w:bookmarkStart w:id="6254" w:name="_Toc27557232"/>
      <w:bookmarkStart w:id="6255" w:name="_Toc27724149"/>
      <w:bookmarkStart w:id="6256" w:name="_Toc36031223"/>
      <w:bookmarkStart w:id="6257" w:name="_Toc36043143"/>
      <w:bookmarkStart w:id="6258" w:name="_Toc36814468"/>
      <w:bookmarkStart w:id="6259" w:name="_Toc44689326"/>
      <w:bookmarkStart w:id="6260" w:name="_Toc44924080"/>
      <w:bookmarkStart w:id="6261" w:name="_Toc51861050"/>
      <w:bookmarkStart w:id="6262" w:name="_Toc57930821"/>
      <w:bookmarkStart w:id="6263" w:name="_Toc57931451"/>
      <w:bookmarkStart w:id="6264" w:name="_Toc160974577"/>
      <w:r w:rsidRPr="00441CD0">
        <w:t>8.</w:t>
      </w:r>
      <w:r w:rsidRPr="00441CD0">
        <w:rPr>
          <w:lang w:val="en-US"/>
        </w:rPr>
        <w:t>2.93</w:t>
      </w:r>
      <w:r w:rsidRPr="00441CD0">
        <w:tab/>
        <w:t>MAC address</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6732D304" w14:textId="77777777" w:rsidR="00EE5860" w:rsidRPr="00441CD0" w:rsidRDefault="00EE5860" w:rsidP="00EE5860">
      <w:pPr>
        <w:rPr>
          <w:lang w:eastAsia="zh-CN"/>
        </w:rPr>
      </w:pPr>
      <w:r w:rsidRPr="00441CD0">
        <w:t>The MAC address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8.2.93-1</w:t>
      </w:r>
      <w:r w:rsidRPr="00441CD0">
        <w:rPr>
          <w:lang w:eastAsia="ja-JP"/>
        </w:rPr>
        <w:t xml:space="preserve">. </w:t>
      </w:r>
      <w:r w:rsidRPr="00441CD0">
        <w:rPr>
          <w:lang w:eastAsia="zh-CN"/>
        </w:rPr>
        <w:t>It shall contain a MAC address value.</w:t>
      </w:r>
    </w:p>
    <w:p w14:paraId="23D63E5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92"/>
        <w:gridCol w:w="497"/>
        <w:gridCol w:w="70"/>
        <w:gridCol w:w="519"/>
        <w:gridCol w:w="48"/>
        <w:gridCol w:w="540"/>
        <w:gridCol w:w="27"/>
        <w:gridCol w:w="562"/>
        <w:gridCol w:w="588"/>
      </w:tblGrid>
      <w:tr w:rsidR="00EE5860" w:rsidRPr="00441CD0" w14:paraId="148BEA38" w14:textId="77777777" w:rsidTr="00BB0E1F">
        <w:trPr>
          <w:jc w:val="center"/>
        </w:trPr>
        <w:tc>
          <w:tcPr>
            <w:tcW w:w="151" w:type="dxa"/>
            <w:tcBorders>
              <w:top w:val="single" w:sz="6" w:space="0" w:color="auto"/>
              <w:left w:val="single" w:sz="6" w:space="0" w:color="auto"/>
              <w:bottom w:val="nil"/>
              <w:right w:val="nil"/>
            </w:tcBorders>
          </w:tcPr>
          <w:p w14:paraId="6D2222B6" w14:textId="77777777" w:rsidR="00EE5860" w:rsidRPr="00441CD0" w:rsidRDefault="00EE5860" w:rsidP="00BB0E1F">
            <w:pPr>
              <w:pStyle w:val="TAC"/>
            </w:pPr>
          </w:p>
        </w:tc>
        <w:tc>
          <w:tcPr>
            <w:tcW w:w="1104" w:type="dxa"/>
            <w:tcBorders>
              <w:top w:val="single" w:sz="6" w:space="0" w:color="auto"/>
              <w:left w:val="nil"/>
              <w:bottom w:val="nil"/>
              <w:right w:val="nil"/>
            </w:tcBorders>
          </w:tcPr>
          <w:p w14:paraId="519A862B" w14:textId="77777777" w:rsidR="00EE5860" w:rsidRPr="00441CD0" w:rsidRDefault="00EE5860" w:rsidP="00BB0E1F">
            <w:pPr>
              <w:pStyle w:val="TAH"/>
            </w:pPr>
          </w:p>
        </w:tc>
        <w:tc>
          <w:tcPr>
            <w:tcW w:w="4710" w:type="dxa"/>
            <w:gridSpan w:val="12"/>
            <w:tcBorders>
              <w:top w:val="single" w:sz="6" w:space="0" w:color="auto"/>
              <w:left w:val="nil"/>
              <w:bottom w:val="nil"/>
              <w:right w:val="nil"/>
            </w:tcBorders>
            <w:hideMark/>
          </w:tcPr>
          <w:p w14:paraId="301A08B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1CE5B27" w14:textId="77777777" w:rsidR="00EE5860" w:rsidRPr="00441CD0" w:rsidRDefault="00EE5860" w:rsidP="00BB0E1F">
            <w:pPr>
              <w:pStyle w:val="TAC"/>
            </w:pPr>
          </w:p>
        </w:tc>
      </w:tr>
      <w:tr w:rsidR="00EE5860" w:rsidRPr="00441CD0" w14:paraId="7F0BF703" w14:textId="77777777" w:rsidTr="00BB0E1F">
        <w:trPr>
          <w:jc w:val="center"/>
        </w:trPr>
        <w:tc>
          <w:tcPr>
            <w:tcW w:w="151" w:type="dxa"/>
            <w:tcBorders>
              <w:top w:val="nil"/>
              <w:left w:val="single" w:sz="6" w:space="0" w:color="auto"/>
              <w:bottom w:val="nil"/>
              <w:right w:val="nil"/>
            </w:tcBorders>
          </w:tcPr>
          <w:p w14:paraId="56A53458" w14:textId="77777777" w:rsidR="00EE5860" w:rsidRPr="00441CD0" w:rsidRDefault="00EE5860" w:rsidP="00BB0E1F">
            <w:pPr>
              <w:pStyle w:val="TAC"/>
            </w:pPr>
          </w:p>
        </w:tc>
        <w:tc>
          <w:tcPr>
            <w:tcW w:w="1104" w:type="dxa"/>
            <w:tcBorders>
              <w:top w:val="nil"/>
              <w:left w:val="nil"/>
              <w:bottom w:val="nil"/>
              <w:right w:val="nil"/>
            </w:tcBorders>
            <w:hideMark/>
          </w:tcPr>
          <w:p w14:paraId="1AD5F12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C924A0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32FB47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2BB1C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F4F994C"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3BB8E46F" w14:textId="77777777" w:rsidR="00EE5860" w:rsidRPr="00441CD0" w:rsidRDefault="00EE5860" w:rsidP="00BB0E1F">
            <w:pPr>
              <w:pStyle w:val="TAH"/>
            </w:pPr>
            <w:r w:rsidRPr="00441CD0">
              <w:t>4</w:t>
            </w:r>
          </w:p>
        </w:tc>
        <w:tc>
          <w:tcPr>
            <w:tcW w:w="589" w:type="dxa"/>
            <w:gridSpan w:val="2"/>
            <w:tcBorders>
              <w:top w:val="nil"/>
              <w:left w:val="nil"/>
              <w:bottom w:val="single" w:sz="4" w:space="0" w:color="auto"/>
              <w:right w:val="nil"/>
            </w:tcBorders>
            <w:hideMark/>
          </w:tcPr>
          <w:p w14:paraId="3F203869"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220F5ED"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587608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58E4C25" w14:textId="77777777" w:rsidR="00EE5860" w:rsidRPr="00441CD0" w:rsidRDefault="00EE5860" w:rsidP="00BB0E1F">
            <w:pPr>
              <w:pStyle w:val="TAC"/>
            </w:pPr>
          </w:p>
        </w:tc>
      </w:tr>
      <w:tr w:rsidR="00EE5860" w:rsidRPr="00441CD0" w14:paraId="37EC86AF" w14:textId="77777777" w:rsidTr="00BB0E1F">
        <w:trPr>
          <w:jc w:val="center"/>
        </w:trPr>
        <w:tc>
          <w:tcPr>
            <w:tcW w:w="151" w:type="dxa"/>
            <w:tcBorders>
              <w:top w:val="nil"/>
              <w:left w:val="single" w:sz="6" w:space="0" w:color="auto"/>
              <w:bottom w:val="nil"/>
              <w:right w:val="nil"/>
            </w:tcBorders>
          </w:tcPr>
          <w:p w14:paraId="09102A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3D0B75" w14:textId="77777777" w:rsidR="00EE5860" w:rsidRPr="00441CD0" w:rsidRDefault="00EE5860" w:rsidP="00BB0E1F">
            <w:pPr>
              <w:pStyle w:val="TAC"/>
            </w:pPr>
            <w:r w:rsidRPr="00441CD0">
              <w:t>1 to 2</w:t>
            </w:r>
          </w:p>
        </w:tc>
        <w:tc>
          <w:tcPr>
            <w:tcW w:w="4710" w:type="dxa"/>
            <w:gridSpan w:val="12"/>
            <w:tcBorders>
              <w:top w:val="single" w:sz="4" w:space="0" w:color="auto"/>
              <w:left w:val="single" w:sz="4" w:space="0" w:color="auto"/>
              <w:bottom w:val="single" w:sz="4" w:space="0" w:color="auto"/>
              <w:right w:val="single" w:sz="4" w:space="0" w:color="auto"/>
            </w:tcBorders>
            <w:hideMark/>
          </w:tcPr>
          <w:p w14:paraId="5CED7619" w14:textId="77777777" w:rsidR="00EE5860" w:rsidRPr="00441CD0" w:rsidRDefault="00EE5860" w:rsidP="00BB0E1F">
            <w:pPr>
              <w:pStyle w:val="TAC"/>
            </w:pPr>
            <w:r w:rsidRPr="00441CD0">
              <w:t xml:space="preserve">Type = </w:t>
            </w:r>
            <w:r w:rsidRPr="00441CD0">
              <w:rPr>
                <w:lang w:val="de-DE"/>
              </w:rPr>
              <w:t>133</w:t>
            </w:r>
            <w:r w:rsidRPr="00441CD0">
              <w:t xml:space="preserve"> (decimal)</w:t>
            </w:r>
          </w:p>
        </w:tc>
        <w:tc>
          <w:tcPr>
            <w:tcW w:w="588" w:type="dxa"/>
            <w:tcBorders>
              <w:top w:val="nil"/>
              <w:left w:val="single" w:sz="4" w:space="0" w:color="auto"/>
              <w:bottom w:val="nil"/>
              <w:right w:val="single" w:sz="6" w:space="0" w:color="auto"/>
            </w:tcBorders>
          </w:tcPr>
          <w:p w14:paraId="1CD87AD2" w14:textId="77777777" w:rsidR="00EE5860" w:rsidRPr="00441CD0" w:rsidRDefault="00EE5860" w:rsidP="00BB0E1F">
            <w:pPr>
              <w:pStyle w:val="TAC"/>
            </w:pPr>
          </w:p>
        </w:tc>
      </w:tr>
      <w:tr w:rsidR="00EE5860" w:rsidRPr="00441CD0" w14:paraId="36696D53" w14:textId="77777777" w:rsidTr="00BB0E1F">
        <w:trPr>
          <w:jc w:val="center"/>
        </w:trPr>
        <w:tc>
          <w:tcPr>
            <w:tcW w:w="151" w:type="dxa"/>
            <w:tcBorders>
              <w:top w:val="nil"/>
              <w:left w:val="single" w:sz="6" w:space="0" w:color="auto"/>
              <w:bottom w:val="nil"/>
              <w:right w:val="nil"/>
            </w:tcBorders>
          </w:tcPr>
          <w:p w14:paraId="07F7AA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5438C1" w14:textId="77777777" w:rsidR="00EE5860" w:rsidRPr="00441CD0" w:rsidRDefault="00EE5860" w:rsidP="00BB0E1F">
            <w:pPr>
              <w:pStyle w:val="TAC"/>
            </w:pPr>
            <w:r w:rsidRPr="00441CD0">
              <w:t>3 to 4</w:t>
            </w:r>
          </w:p>
        </w:tc>
        <w:tc>
          <w:tcPr>
            <w:tcW w:w="4710" w:type="dxa"/>
            <w:gridSpan w:val="12"/>
            <w:tcBorders>
              <w:top w:val="single" w:sz="4" w:space="0" w:color="auto"/>
              <w:left w:val="single" w:sz="4" w:space="0" w:color="auto"/>
              <w:bottom w:val="single" w:sz="4" w:space="0" w:color="auto"/>
              <w:right w:val="single" w:sz="4" w:space="0" w:color="auto"/>
            </w:tcBorders>
            <w:hideMark/>
          </w:tcPr>
          <w:p w14:paraId="1112189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E44F49F" w14:textId="77777777" w:rsidR="00EE5860" w:rsidRPr="00441CD0" w:rsidRDefault="00EE5860" w:rsidP="00BB0E1F">
            <w:pPr>
              <w:pStyle w:val="TAC"/>
            </w:pPr>
          </w:p>
        </w:tc>
      </w:tr>
      <w:tr w:rsidR="00EE5860" w:rsidRPr="00441CD0" w14:paraId="36735AC6" w14:textId="77777777" w:rsidTr="00BB0E1F">
        <w:trPr>
          <w:jc w:val="center"/>
        </w:trPr>
        <w:tc>
          <w:tcPr>
            <w:tcW w:w="151" w:type="dxa"/>
            <w:tcBorders>
              <w:top w:val="nil"/>
              <w:left w:val="single" w:sz="6" w:space="0" w:color="auto"/>
              <w:bottom w:val="nil"/>
              <w:right w:val="nil"/>
            </w:tcBorders>
          </w:tcPr>
          <w:p w14:paraId="0593E2D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723C35" w14:textId="77777777" w:rsidR="00EE5860" w:rsidRPr="00441CD0" w:rsidRDefault="00EE5860" w:rsidP="00BB0E1F">
            <w:pPr>
              <w:pStyle w:val="TAC"/>
              <w:rPr>
                <w:lang w:val="de-DE"/>
              </w:rPr>
            </w:pPr>
            <w:r w:rsidRPr="00441CD0">
              <w:rPr>
                <w:lang w:val="de-DE"/>
              </w:rPr>
              <w:t>5</w:t>
            </w:r>
          </w:p>
        </w:tc>
        <w:tc>
          <w:tcPr>
            <w:tcW w:w="2447" w:type="dxa"/>
            <w:gridSpan w:val="5"/>
            <w:tcBorders>
              <w:top w:val="single" w:sz="4" w:space="0" w:color="auto"/>
              <w:left w:val="single" w:sz="4" w:space="0" w:color="auto"/>
              <w:bottom w:val="single" w:sz="4" w:space="0" w:color="auto"/>
              <w:right w:val="single" w:sz="4" w:space="0" w:color="auto"/>
            </w:tcBorders>
            <w:hideMark/>
          </w:tcPr>
          <w:p w14:paraId="5A7C7885" w14:textId="77777777" w:rsidR="00EE5860" w:rsidRPr="00441CD0" w:rsidRDefault="00EE5860" w:rsidP="00BB0E1F">
            <w:pPr>
              <w:pStyle w:val="TAC"/>
              <w:rPr>
                <w:lang w:val="de-DE"/>
              </w:rPr>
            </w:pPr>
            <w:r w:rsidRPr="00441CD0">
              <w:rPr>
                <w:lang w:val="de-DE"/>
              </w:rPr>
              <w:t>spare</w:t>
            </w:r>
          </w:p>
        </w:tc>
        <w:tc>
          <w:tcPr>
            <w:tcW w:w="567" w:type="dxa"/>
            <w:gridSpan w:val="2"/>
            <w:tcBorders>
              <w:top w:val="single" w:sz="4" w:space="0" w:color="auto"/>
              <w:left w:val="single" w:sz="4" w:space="0" w:color="auto"/>
              <w:bottom w:val="single" w:sz="4" w:space="0" w:color="auto"/>
              <w:right w:val="single" w:sz="4" w:space="0" w:color="auto"/>
            </w:tcBorders>
            <w:hideMark/>
          </w:tcPr>
          <w:p w14:paraId="74287A27" w14:textId="77777777" w:rsidR="00EE5860" w:rsidRPr="00441CD0" w:rsidRDefault="00EE5860" w:rsidP="00BB0E1F">
            <w:pPr>
              <w:pStyle w:val="TAC"/>
              <w:rPr>
                <w:lang w:val="de-DE"/>
              </w:rPr>
            </w:pPr>
            <w:r w:rsidRPr="00441CD0">
              <w:rPr>
                <w:lang w:val="de-DE"/>
              </w:rPr>
              <w:t>UDES</w:t>
            </w:r>
          </w:p>
        </w:tc>
        <w:tc>
          <w:tcPr>
            <w:tcW w:w="567" w:type="dxa"/>
            <w:gridSpan w:val="2"/>
            <w:tcBorders>
              <w:top w:val="single" w:sz="4" w:space="0" w:color="auto"/>
              <w:left w:val="single" w:sz="4" w:space="0" w:color="auto"/>
              <w:bottom w:val="single" w:sz="4" w:space="0" w:color="auto"/>
              <w:right w:val="single" w:sz="4" w:space="0" w:color="auto"/>
            </w:tcBorders>
            <w:hideMark/>
          </w:tcPr>
          <w:p w14:paraId="4FE32354" w14:textId="77777777" w:rsidR="00EE5860" w:rsidRPr="00441CD0" w:rsidRDefault="00EE5860" w:rsidP="00BB0E1F">
            <w:pPr>
              <w:pStyle w:val="TAC"/>
              <w:rPr>
                <w:lang w:val="de-DE"/>
              </w:rPr>
            </w:pPr>
            <w:r w:rsidRPr="00441CD0">
              <w:rPr>
                <w:lang w:val="de-DE"/>
              </w:rPr>
              <w:t>USOU</w:t>
            </w:r>
          </w:p>
        </w:tc>
        <w:tc>
          <w:tcPr>
            <w:tcW w:w="567" w:type="dxa"/>
            <w:gridSpan w:val="2"/>
            <w:tcBorders>
              <w:top w:val="single" w:sz="4" w:space="0" w:color="auto"/>
              <w:left w:val="single" w:sz="4" w:space="0" w:color="auto"/>
              <w:bottom w:val="single" w:sz="4" w:space="0" w:color="auto"/>
              <w:right w:val="single" w:sz="4" w:space="0" w:color="auto"/>
            </w:tcBorders>
            <w:hideMark/>
          </w:tcPr>
          <w:p w14:paraId="57CF1C6A" w14:textId="77777777" w:rsidR="00EE5860" w:rsidRPr="00441CD0" w:rsidRDefault="00EE5860" w:rsidP="00BB0E1F">
            <w:pPr>
              <w:pStyle w:val="TAC"/>
              <w:jc w:val="left"/>
              <w:rPr>
                <w:lang w:val="de-DE"/>
              </w:rPr>
            </w:pPr>
            <w:r w:rsidRPr="00441CD0">
              <w:rPr>
                <w:lang w:val="de-DE"/>
              </w:rPr>
              <w:t>DEST</w:t>
            </w:r>
          </w:p>
        </w:tc>
        <w:tc>
          <w:tcPr>
            <w:tcW w:w="562" w:type="dxa"/>
            <w:tcBorders>
              <w:top w:val="single" w:sz="4" w:space="0" w:color="auto"/>
              <w:left w:val="single" w:sz="4" w:space="0" w:color="auto"/>
              <w:bottom w:val="single" w:sz="4" w:space="0" w:color="auto"/>
              <w:right w:val="single" w:sz="4" w:space="0" w:color="auto"/>
            </w:tcBorders>
            <w:hideMark/>
          </w:tcPr>
          <w:p w14:paraId="3F81F29D" w14:textId="77777777" w:rsidR="00EE5860" w:rsidRPr="00441CD0" w:rsidRDefault="00EE5860" w:rsidP="00BB0E1F">
            <w:pPr>
              <w:pStyle w:val="TAC"/>
              <w:rPr>
                <w:lang w:val="de-DE"/>
              </w:rPr>
            </w:pPr>
            <w:r w:rsidRPr="00441CD0">
              <w:rPr>
                <w:lang w:val="de-DE"/>
              </w:rPr>
              <w:t>SOUR</w:t>
            </w:r>
          </w:p>
        </w:tc>
        <w:tc>
          <w:tcPr>
            <w:tcW w:w="588" w:type="dxa"/>
            <w:tcBorders>
              <w:top w:val="nil"/>
              <w:left w:val="single" w:sz="4" w:space="0" w:color="auto"/>
              <w:bottom w:val="nil"/>
              <w:right w:val="single" w:sz="6" w:space="0" w:color="auto"/>
            </w:tcBorders>
          </w:tcPr>
          <w:p w14:paraId="77453E48" w14:textId="77777777" w:rsidR="00EE5860" w:rsidRPr="00441CD0" w:rsidRDefault="00EE5860" w:rsidP="00BB0E1F">
            <w:pPr>
              <w:pStyle w:val="TAC"/>
              <w:rPr>
                <w:lang w:val="x-none"/>
              </w:rPr>
            </w:pPr>
          </w:p>
        </w:tc>
      </w:tr>
      <w:tr w:rsidR="00EE5860" w:rsidRPr="00441CD0" w14:paraId="4FE36535" w14:textId="77777777" w:rsidTr="00BB0E1F">
        <w:trPr>
          <w:jc w:val="center"/>
        </w:trPr>
        <w:tc>
          <w:tcPr>
            <w:tcW w:w="151" w:type="dxa"/>
            <w:tcBorders>
              <w:top w:val="nil"/>
              <w:left w:val="single" w:sz="6" w:space="0" w:color="auto"/>
              <w:bottom w:val="nil"/>
              <w:right w:val="nil"/>
            </w:tcBorders>
          </w:tcPr>
          <w:p w14:paraId="026E39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97CFA7" w14:textId="77777777" w:rsidR="00EE5860" w:rsidRPr="00441CD0" w:rsidRDefault="00EE5860" w:rsidP="00BB0E1F">
            <w:pPr>
              <w:pStyle w:val="TAC"/>
              <w:rPr>
                <w:lang w:val="de-DE"/>
              </w:rPr>
            </w:pPr>
            <w:r w:rsidRPr="00441CD0">
              <w:rPr>
                <w:lang w:val="de-DE"/>
              </w:rPr>
              <w:t>m to (m+5)</w:t>
            </w:r>
          </w:p>
        </w:tc>
        <w:tc>
          <w:tcPr>
            <w:tcW w:w="4710" w:type="dxa"/>
            <w:gridSpan w:val="12"/>
            <w:tcBorders>
              <w:top w:val="single" w:sz="4" w:space="0" w:color="auto"/>
              <w:left w:val="single" w:sz="4" w:space="0" w:color="auto"/>
              <w:bottom w:val="single" w:sz="4" w:space="0" w:color="auto"/>
              <w:right w:val="single" w:sz="4" w:space="0" w:color="auto"/>
            </w:tcBorders>
            <w:hideMark/>
          </w:tcPr>
          <w:p w14:paraId="30060D5E" w14:textId="77777777" w:rsidR="00EE5860" w:rsidRPr="00441CD0" w:rsidRDefault="00EE5860" w:rsidP="00BB0E1F">
            <w:pPr>
              <w:pStyle w:val="TAC"/>
              <w:rPr>
                <w:lang w:val="de-DE"/>
              </w:rPr>
            </w:pPr>
            <w:r w:rsidRPr="00441CD0">
              <w:rPr>
                <w:lang w:val="de-DE"/>
              </w:rPr>
              <w:t xml:space="preserve">Source </w:t>
            </w:r>
            <w:r w:rsidRPr="00441CD0">
              <w:t>MAC address</w:t>
            </w:r>
            <w:r w:rsidRPr="00441CD0">
              <w:rPr>
                <w:lang w:val="de-DE"/>
              </w:rPr>
              <w:t xml:space="preserve"> value</w:t>
            </w:r>
          </w:p>
        </w:tc>
        <w:tc>
          <w:tcPr>
            <w:tcW w:w="588" w:type="dxa"/>
            <w:tcBorders>
              <w:top w:val="nil"/>
              <w:left w:val="single" w:sz="4" w:space="0" w:color="auto"/>
              <w:bottom w:val="nil"/>
              <w:right w:val="single" w:sz="6" w:space="0" w:color="auto"/>
            </w:tcBorders>
          </w:tcPr>
          <w:p w14:paraId="733B9581" w14:textId="77777777" w:rsidR="00EE5860" w:rsidRPr="00441CD0" w:rsidRDefault="00EE5860" w:rsidP="00BB0E1F">
            <w:pPr>
              <w:pStyle w:val="TAC"/>
              <w:rPr>
                <w:lang w:val="x-none"/>
              </w:rPr>
            </w:pPr>
          </w:p>
        </w:tc>
      </w:tr>
      <w:tr w:rsidR="00EE5860" w:rsidRPr="00441CD0" w14:paraId="59967F67" w14:textId="77777777" w:rsidTr="00BB0E1F">
        <w:trPr>
          <w:jc w:val="center"/>
        </w:trPr>
        <w:tc>
          <w:tcPr>
            <w:tcW w:w="151" w:type="dxa"/>
            <w:tcBorders>
              <w:top w:val="nil"/>
              <w:left w:val="single" w:sz="6" w:space="0" w:color="auto"/>
              <w:bottom w:val="nil"/>
              <w:right w:val="nil"/>
            </w:tcBorders>
          </w:tcPr>
          <w:p w14:paraId="61AE79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87B8F" w14:textId="77777777" w:rsidR="00EE5860" w:rsidRPr="00441CD0" w:rsidRDefault="00EE5860" w:rsidP="00BB0E1F">
            <w:pPr>
              <w:pStyle w:val="TAC"/>
              <w:rPr>
                <w:lang w:val="de-DE"/>
              </w:rPr>
            </w:pPr>
            <w:r w:rsidRPr="00441CD0">
              <w:rPr>
                <w:lang w:val="de-DE"/>
              </w:rPr>
              <w:t>n to (n+5)</w:t>
            </w:r>
          </w:p>
        </w:tc>
        <w:tc>
          <w:tcPr>
            <w:tcW w:w="4710" w:type="dxa"/>
            <w:gridSpan w:val="12"/>
            <w:tcBorders>
              <w:top w:val="single" w:sz="4" w:space="0" w:color="auto"/>
              <w:left w:val="single" w:sz="4" w:space="0" w:color="auto"/>
              <w:bottom w:val="single" w:sz="4" w:space="0" w:color="auto"/>
              <w:right w:val="single" w:sz="4" w:space="0" w:color="auto"/>
            </w:tcBorders>
            <w:hideMark/>
          </w:tcPr>
          <w:p w14:paraId="2C592818" w14:textId="77777777" w:rsidR="00EE5860" w:rsidRPr="00441CD0" w:rsidRDefault="00EE5860" w:rsidP="00BB0E1F">
            <w:pPr>
              <w:pStyle w:val="TAC"/>
              <w:rPr>
                <w:lang w:val="de-DE"/>
              </w:rPr>
            </w:pPr>
            <w:r w:rsidRPr="00441CD0">
              <w:rPr>
                <w:lang w:val="de-DE" w:eastAsia="zh-CN"/>
              </w:rPr>
              <w:t>D</w:t>
            </w:r>
            <w:r w:rsidRPr="00441CD0">
              <w:rPr>
                <w:lang w:eastAsia="zh-CN"/>
              </w:rPr>
              <w:t>estination MAC address value</w:t>
            </w:r>
          </w:p>
        </w:tc>
        <w:tc>
          <w:tcPr>
            <w:tcW w:w="588" w:type="dxa"/>
            <w:tcBorders>
              <w:top w:val="nil"/>
              <w:left w:val="single" w:sz="4" w:space="0" w:color="auto"/>
              <w:bottom w:val="nil"/>
              <w:right w:val="single" w:sz="6" w:space="0" w:color="auto"/>
            </w:tcBorders>
          </w:tcPr>
          <w:p w14:paraId="7363E008" w14:textId="77777777" w:rsidR="00EE5860" w:rsidRPr="00441CD0" w:rsidRDefault="00EE5860" w:rsidP="00BB0E1F">
            <w:pPr>
              <w:pStyle w:val="TAC"/>
              <w:rPr>
                <w:lang w:val="x-none"/>
              </w:rPr>
            </w:pPr>
          </w:p>
        </w:tc>
      </w:tr>
      <w:tr w:rsidR="00EE5860" w:rsidRPr="00441CD0" w14:paraId="7650CD50" w14:textId="77777777" w:rsidTr="00BB0E1F">
        <w:trPr>
          <w:jc w:val="center"/>
        </w:trPr>
        <w:tc>
          <w:tcPr>
            <w:tcW w:w="151" w:type="dxa"/>
            <w:tcBorders>
              <w:top w:val="nil"/>
              <w:left w:val="single" w:sz="6" w:space="0" w:color="auto"/>
              <w:bottom w:val="nil"/>
              <w:right w:val="nil"/>
            </w:tcBorders>
          </w:tcPr>
          <w:p w14:paraId="7DA26CD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6F09D" w14:textId="77777777" w:rsidR="00EE5860" w:rsidRPr="00441CD0" w:rsidRDefault="00EE5860" w:rsidP="00BB0E1F">
            <w:pPr>
              <w:pStyle w:val="TAC"/>
              <w:rPr>
                <w:lang w:val="de-DE"/>
              </w:rPr>
            </w:pPr>
            <w:r w:rsidRPr="00441CD0">
              <w:rPr>
                <w:lang w:val="de-DE"/>
              </w:rPr>
              <w:t>o to (o+5)</w:t>
            </w:r>
          </w:p>
        </w:tc>
        <w:tc>
          <w:tcPr>
            <w:tcW w:w="4710" w:type="dxa"/>
            <w:gridSpan w:val="12"/>
            <w:tcBorders>
              <w:top w:val="single" w:sz="4" w:space="0" w:color="auto"/>
              <w:left w:val="single" w:sz="4" w:space="0" w:color="auto"/>
              <w:bottom w:val="single" w:sz="4" w:space="0" w:color="auto"/>
              <w:right w:val="single" w:sz="4" w:space="0" w:color="auto"/>
            </w:tcBorders>
            <w:hideMark/>
          </w:tcPr>
          <w:p w14:paraId="65B995F8" w14:textId="77777777" w:rsidR="00EE5860" w:rsidRPr="00441CD0" w:rsidRDefault="00EE5860" w:rsidP="00BB0E1F">
            <w:pPr>
              <w:pStyle w:val="TAC"/>
              <w:rPr>
                <w:lang w:eastAsia="zh-CN"/>
              </w:rPr>
            </w:pPr>
            <w:r w:rsidRPr="00441CD0">
              <w:t>Upper Source MAC address value</w:t>
            </w:r>
          </w:p>
        </w:tc>
        <w:tc>
          <w:tcPr>
            <w:tcW w:w="588" w:type="dxa"/>
            <w:tcBorders>
              <w:top w:val="nil"/>
              <w:left w:val="single" w:sz="4" w:space="0" w:color="auto"/>
              <w:bottom w:val="nil"/>
              <w:right w:val="single" w:sz="6" w:space="0" w:color="auto"/>
            </w:tcBorders>
          </w:tcPr>
          <w:p w14:paraId="1BBB2A41" w14:textId="77777777" w:rsidR="00EE5860" w:rsidRPr="00441CD0" w:rsidRDefault="00EE5860" w:rsidP="00BB0E1F">
            <w:pPr>
              <w:pStyle w:val="TAC"/>
              <w:rPr>
                <w:lang w:val="x-none"/>
              </w:rPr>
            </w:pPr>
          </w:p>
        </w:tc>
      </w:tr>
      <w:tr w:rsidR="00EE5860" w:rsidRPr="00441CD0" w14:paraId="36081E8E" w14:textId="77777777" w:rsidTr="00BB0E1F">
        <w:trPr>
          <w:jc w:val="center"/>
        </w:trPr>
        <w:tc>
          <w:tcPr>
            <w:tcW w:w="151" w:type="dxa"/>
            <w:tcBorders>
              <w:top w:val="nil"/>
              <w:left w:val="single" w:sz="6" w:space="0" w:color="auto"/>
              <w:bottom w:val="nil"/>
              <w:right w:val="nil"/>
            </w:tcBorders>
          </w:tcPr>
          <w:p w14:paraId="14E15D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D6EAAB" w14:textId="77777777" w:rsidR="00EE5860" w:rsidRPr="00441CD0" w:rsidRDefault="00EE5860" w:rsidP="00BB0E1F">
            <w:pPr>
              <w:pStyle w:val="TAC"/>
              <w:rPr>
                <w:lang w:val="de-DE"/>
              </w:rPr>
            </w:pPr>
            <w:r w:rsidRPr="00441CD0">
              <w:rPr>
                <w:lang w:val="de-DE"/>
              </w:rPr>
              <w:t>p to (p+5)</w:t>
            </w:r>
          </w:p>
        </w:tc>
        <w:tc>
          <w:tcPr>
            <w:tcW w:w="4710" w:type="dxa"/>
            <w:gridSpan w:val="12"/>
            <w:tcBorders>
              <w:top w:val="single" w:sz="4" w:space="0" w:color="auto"/>
              <w:left w:val="single" w:sz="4" w:space="0" w:color="auto"/>
              <w:bottom w:val="single" w:sz="4" w:space="0" w:color="auto"/>
              <w:right w:val="single" w:sz="4" w:space="0" w:color="auto"/>
            </w:tcBorders>
            <w:hideMark/>
          </w:tcPr>
          <w:p w14:paraId="63F55A04" w14:textId="77777777" w:rsidR="00EE5860" w:rsidRPr="00441CD0" w:rsidRDefault="00EE5860" w:rsidP="00BB0E1F">
            <w:pPr>
              <w:pStyle w:val="TAC"/>
              <w:rPr>
                <w:lang w:eastAsia="zh-CN"/>
              </w:rPr>
            </w:pPr>
            <w:r w:rsidRPr="00441CD0">
              <w:rPr>
                <w:lang w:eastAsia="zh-CN"/>
              </w:rPr>
              <w:t>Upper Destination MAC address value</w:t>
            </w:r>
          </w:p>
        </w:tc>
        <w:tc>
          <w:tcPr>
            <w:tcW w:w="588" w:type="dxa"/>
            <w:tcBorders>
              <w:top w:val="nil"/>
              <w:left w:val="single" w:sz="4" w:space="0" w:color="auto"/>
              <w:bottom w:val="nil"/>
              <w:right w:val="single" w:sz="6" w:space="0" w:color="auto"/>
            </w:tcBorders>
          </w:tcPr>
          <w:p w14:paraId="568B389F" w14:textId="77777777" w:rsidR="00EE5860" w:rsidRPr="00441CD0" w:rsidRDefault="00EE5860" w:rsidP="00BB0E1F">
            <w:pPr>
              <w:pStyle w:val="TAC"/>
              <w:rPr>
                <w:lang w:val="x-none"/>
              </w:rPr>
            </w:pPr>
          </w:p>
        </w:tc>
      </w:tr>
      <w:tr w:rsidR="00EE5860" w:rsidRPr="00441CD0" w14:paraId="39241834" w14:textId="77777777" w:rsidTr="00BB0E1F">
        <w:trPr>
          <w:jc w:val="center"/>
        </w:trPr>
        <w:tc>
          <w:tcPr>
            <w:tcW w:w="151" w:type="dxa"/>
            <w:tcBorders>
              <w:top w:val="nil"/>
              <w:left w:val="single" w:sz="6" w:space="0" w:color="auto"/>
              <w:bottom w:val="single" w:sz="4" w:space="0" w:color="auto"/>
              <w:right w:val="nil"/>
            </w:tcBorders>
          </w:tcPr>
          <w:p w14:paraId="7088EB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FC16261" w14:textId="77777777" w:rsidR="00EE5860" w:rsidRPr="00441CD0" w:rsidRDefault="00EE5860" w:rsidP="00BB0E1F">
            <w:pPr>
              <w:pStyle w:val="TAC"/>
            </w:pPr>
            <w:r w:rsidRPr="00441CD0">
              <w:rPr>
                <w:lang w:val="de-DE" w:eastAsia="zh-CN"/>
              </w:rPr>
              <w:t>s</w:t>
            </w:r>
            <w:r w:rsidRPr="00441CD0">
              <w:t xml:space="preserve"> to (n+4)</w:t>
            </w:r>
          </w:p>
        </w:tc>
        <w:tc>
          <w:tcPr>
            <w:tcW w:w="4710" w:type="dxa"/>
            <w:gridSpan w:val="12"/>
            <w:tcBorders>
              <w:top w:val="single" w:sz="4" w:space="0" w:color="auto"/>
              <w:left w:val="single" w:sz="4" w:space="0" w:color="auto"/>
              <w:bottom w:val="single" w:sz="4" w:space="0" w:color="auto"/>
              <w:right w:val="single" w:sz="4" w:space="0" w:color="auto"/>
            </w:tcBorders>
            <w:hideMark/>
          </w:tcPr>
          <w:p w14:paraId="48E7FB4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9FBD0C" w14:textId="77777777" w:rsidR="00EE5860" w:rsidRPr="00441CD0" w:rsidRDefault="00EE5860" w:rsidP="00BB0E1F">
            <w:pPr>
              <w:pStyle w:val="TAC"/>
              <w:rPr>
                <w:lang w:val="x-none"/>
              </w:rPr>
            </w:pPr>
          </w:p>
        </w:tc>
      </w:tr>
    </w:tbl>
    <w:p w14:paraId="38C1482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93</w:t>
      </w:r>
      <w:r w:rsidRPr="00441CD0">
        <w:rPr>
          <w:lang w:eastAsia="zh-CN"/>
        </w:rPr>
        <w:t>-</w:t>
      </w:r>
      <w:r w:rsidRPr="00441CD0">
        <w:rPr>
          <w:lang w:eastAsia="ja-JP"/>
        </w:rPr>
        <w:t>1</w:t>
      </w:r>
      <w:r w:rsidRPr="00441CD0">
        <w:t>: MAC address</w:t>
      </w:r>
    </w:p>
    <w:p w14:paraId="69F8C72B" w14:textId="77777777" w:rsidR="00EE5860" w:rsidRPr="00441CD0" w:rsidRDefault="00EE5860" w:rsidP="00EE5860">
      <w:r w:rsidRPr="00441CD0">
        <w:t>The following flags are coded within Octet 5:</w:t>
      </w:r>
    </w:p>
    <w:p w14:paraId="07FDAAC5" w14:textId="77777777" w:rsidR="00EE5860" w:rsidRPr="00441CD0" w:rsidRDefault="00EE5860" w:rsidP="00EE5860">
      <w:pPr>
        <w:pStyle w:val="B1"/>
      </w:pPr>
      <w:r w:rsidRPr="00441CD0">
        <w:t>-</w:t>
      </w:r>
      <w:r w:rsidRPr="00441CD0">
        <w:tab/>
        <w:t xml:space="preserve">Bit 1 – SOUR (Source): If this bit is set to "1", then the </w:t>
      </w:r>
      <w:r w:rsidRPr="00441CD0">
        <w:rPr>
          <w:lang w:eastAsia="zh-CN"/>
        </w:rPr>
        <w:t>source MAC address value is provided</w:t>
      </w:r>
      <w:r w:rsidRPr="00441CD0">
        <w:t>.</w:t>
      </w:r>
    </w:p>
    <w:p w14:paraId="298CFB7E" w14:textId="77777777" w:rsidR="00EE5860" w:rsidRPr="00441CD0" w:rsidRDefault="00EE5860" w:rsidP="00EE5860">
      <w:pPr>
        <w:pStyle w:val="B1"/>
      </w:pPr>
      <w:r w:rsidRPr="00441CD0">
        <w:t>-</w:t>
      </w:r>
      <w:r w:rsidRPr="00441CD0">
        <w:tab/>
        <w:t xml:space="preserve">Bit 2 – DEST (Destination): If this bit is set to "1", then the </w:t>
      </w:r>
      <w:r w:rsidRPr="00441CD0">
        <w:rPr>
          <w:lang w:eastAsia="zh-CN"/>
        </w:rPr>
        <w:t>destination MAC address value is provided</w:t>
      </w:r>
      <w:r w:rsidRPr="00441CD0">
        <w:t>.</w:t>
      </w:r>
    </w:p>
    <w:p w14:paraId="2098E5E5" w14:textId="77777777" w:rsidR="00EE5860" w:rsidRPr="00441CD0" w:rsidRDefault="00EE5860" w:rsidP="00EE5860">
      <w:pPr>
        <w:pStyle w:val="B1"/>
        <w:rPr>
          <w:lang w:val="x-none"/>
        </w:rPr>
      </w:pPr>
      <w:r w:rsidRPr="00441CD0">
        <w:t>-</w:t>
      </w:r>
      <w:r w:rsidRPr="00441CD0">
        <w:tab/>
        <w:t xml:space="preserve">Bit 3 – USOU (Source): If this bit is set to "1", then the </w:t>
      </w:r>
      <w:r w:rsidRPr="00441CD0">
        <w:rPr>
          <w:lang w:eastAsia="zh-CN"/>
        </w:rPr>
        <w:t xml:space="preserve">source MAC address value contains the lower value and </w:t>
      </w:r>
      <w:r w:rsidRPr="00441CD0">
        <w:t>Upper Source MAC address value</w:t>
      </w:r>
      <w:r w:rsidRPr="00441CD0">
        <w:rPr>
          <w:lang w:eastAsia="zh-CN"/>
        </w:rPr>
        <w:t xml:space="preserve"> contains the upper value of an MAC address range</w:t>
      </w:r>
      <w:r w:rsidRPr="00441CD0">
        <w:t>.</w:t>
      </w:r>
    </w:p>
    <w:p w14:paraId="24B842DB" w14:textId="77777777" w:rsidR="00EE5860" w:rsidRPr="00441CD0" w:rsidRDefault="00EE5860" w:rsidP="00EE5860">
      <w:pPr>
        <w:pStyle w:val="B1"/>
        <w:rPr>
          <w:noProof/>
        </w:rPr>
      </w:pPr>
      <w:r w:rsidRPr="00441CD0">
        <w:t>-</w:t>
      </w:r>
      <w:r w:rsidRPr="00441CD0">
        <w:tab/>
        <w:t xml:space="preserve">Bit 4 – UDES (Destination): If this bit is set to "1", then the </w:t>
      </w:r>
      <w:r w:rsidRPr="00441CD0">
        <w:rPr>
          <w:lang w:eastAsia="zh-CN"/>
        </w:rPr>
        <w:t xml:space="preserve">destination MAC address value contains the lower value and </w:t>
      </w:r>
      <w:r w:rsidRPr="00441CD0">
        <w:t>Upper Destination MAC address value</w:t>
      </w:r>
      <w:r w:rsidRPr="00441CD0">
        <w:rPr>
          <w:lang w:eastAsia="zh-CN"/>
        </w:rPr>
        <w:t xml:space="preserve"> contains the upper value of an MAC address range</w:t>
      </w:r>
      <w:r w:rsidRPr="00441CD0">
        <w:t>.-</w:t>
      </w:r>
      <w:r w:rsidRPr="00441CD0">
        <w:tab/>
      </w:r>
      <w:r w:rsidRPr="00441CD0">
        <w:rPr>
          <w:noProof/>
        </w:rPr>
        <w:t>Bit 5 to 8: Spare, for future use and set to "0".</w:t>
      </w:r>
    </w:p>
    <w:p w14:paraId="4BE99C08" w14:textId="77777777" w:rsidR="00EE5860" w:rsidRPr="00441CD0" w:rsidRDefault="00EE5860" w:rsidP="00EE5860">
      <w:r w:rsidRPr="00441CD0">
        <w:t>Octets "m to (m+5)" or "n to (n+5)" and "o to (o+5)" or "p to (p+5)", if present, shall contain a MAC address value (12-digit </w:t>
      </w:r>
      <w:r w:rsidRPr="0084052F">
        <w:t>hexadecimal numbers</w:t>
      </w:r>
      <w:r w:rsidRPr="00441CD0">
        <w:t>).</w:t>
      </w:r>
    </w:p>
    <w:p w14:paraId="5C13BBE4" w14:textId="77777777" w:rsidR="00EE5860" w:rsidRPr="00441CD0" w:rsidRDefault="00EE5860" w:rsidP="00EE5860">
      <w:pPr>
        <w:pStyle w:val="Heading3"/>
      </w:pPr>
      <w:bookmarkStart w:id="6265" w:name="_Toc19717439"/>
      <w:bookmarkStart w:id="6266" w:name="_Toc27490940"/>
      <w:bookmarkStart w:id="6267" w:name="_Toc27557233"/>
      <w:bookmarkStart w:id="6268" w:name="_Toc27724150"/>
      <w:bookmarkStart w:id="6269" w:name="_Toc36031224"/>
      <w:bookmarkStart w:id="6270" w:name="_Toc36043144"/>
      <w:bookmarkStart w:id="6271" w:name="_Toc36814469"/>
      <w:bookmarkStart w:id="6272" w:name="_Toc44689327"/>
      <w:bookmarkStart w:id="6273" w:name="_Toc44924081"/>
      <w:bookmarkStart w:id="6274" w:name="_Toc51861051"/>
      <w:bookmarkStart w:id="6275" w:name="_Toc57930822"/>
      <w:bookmarkStart w:id="6276" w:name="_Toc57931452"/>
      <w:bookmarkStart w:id="6277" w:name="_Toc160974578"/>
      <w:r w:rsidRPr="00441CD0">
        <w:t>8.</w:t>
      </w:r>
      <w:r w:rsidRPr="00441CD0">
        <w:rPr>
          <w:lang w:val="en-US"/>
        </w:rPr>
        <w:t>2.94</w:t>
      </w:r>
      <w:r w:rsidRPr="00441CD0">
        <w:tab/>
        <w:t>C-TAG (Customer-VLAN tag)</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7C1C03A0" w14:textId="77777777" w:rsidR="00EE5860" w:rsidRPr="00441CD0" w:rsidRDefault="00EE5860" w:rsidP="00EE5860">
      <w:pPr>
        <w:rPr>
          <w:lang w:eastAsia="zh-CN"/>
        </w:rPr>
      </w:pPr>
      <w:r w:rsidRPr="00441CD0">
        <w:t xml:space="preserve">The </w:t>
      </w:r>
      <w:r w:rsidRPr="00441CD0">
        <w:rPr>
          <w:lang w:val="en-US" w:eastAsia="zh-CN"/>
        </w:rPr>
        <w:t>C-TAG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8.2.94-1</w:t>
      </w:r>
      <w:r w:rsidRPr="00441CD0">
        <w:rPr>
          <w:lang w:eastAsia="ja-JP"/>
        </w:rPr>
        <w:t xml:space="preserve">. It shall contain the </w:t>
      </w:r>
      <w:r w:rsidRPr="00441CD0">
        <w:t>Customer-VLAN tag (C-TAG) as defined in IEEE 802.1Q [30]</w:t>
      </w:r>
      <w:r w:rsidRPr="00441CD0">
        <w:rPr>
          <w:lang w:eastAsia="zh-CN"/>
        </w:rPr>
        <w:t>.</w:t>
      </w:r>
    </w:p>
    <w:p w14:paraId="59C3FD3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4B447C36" w14:textId="77777777" w:rsidTr="00BB0E1F">
        <w:trPr>
          <w:jc w:val="center"/>
        </w:trPr>
        <w:tc>
          <w:tcPr>
            <w:tcW w:w="76" w:type="dxa"/>
            <w:tcBorders>
              <w:top w:val="single" w:sz="6" w:space="0" w:color="auto"/>
              <w:left w:val="single" w:sz="6" w:space="0" w:color="auto"/>
              <w:bottom w:val="nil"/>
              <w:right w:val="nil"/>
            </w:tcBorders>
          </w:tcPr>
          <w:p w14:paraId="4ED737EC"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31893100"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7729A5C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3CA1997" w14:textId="77777777" w:rsidR="00EE5860" w:rsidRPr="00441CD0" w:rsidRDefault="00EE5860" w:rsidP="00BB0E1F">
            <w:pPr>
              <w:pStyle w:val="TAC"/>
            </w:pPr>
          </w:p>
        </w:tc>
      </w:tr>
      <w:tr w:rsidR="00EE5860" w:rsidRPr="00441CD0" w14:paraId="43F23EA0" w14:textId="77777777" w:rsidTr="00BB0E1F">
        <w:trPr>
          <w:jc w:val="center"/>
        </w:trPr>
        <w:tc>
          <w:tcPr>
            <w:tcW w:w="76" w:type="dxa"/>
            <w:tcBorders>
              <w:top w:val="nil"/>
              <w:left w:val="single" w:sz="6" w:space="0" w:color="auto"/>
              <w:bottom w:val="nil"/>
              <w:right w:val="nil"/>
            </w:tcBorders>
          </w:tcPr>
          <w:p w14:paraId="1D5E12F7" w14:textId="77777777" w:rsidR="00EE5860" w:rsidRPr="00441CD0" w:rsidRDefault="00EE5860" w:rsidP="00BB0E1F">
            <w:pPr>
              <w:pStyle w:val="TAC"/>
            </w:pPr>
          </w:p>
        </w:tc>
        <w:tc>
          <w:tcPr>
            <w:tcW w:w="1179" w:type="dxa"/>
            <w:tcBorders>
              <w:top w:val="nil"/>
              <w:left w:val="nil"/>
              <w:bottom w:val="nil"/>
              <w:right w:val="nil"/>
            </w:tcBorders>
            <w:hideMark/>
          </w:tcPr>
          <w:p w14:paraId="3D0A3E0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CFBA55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D03811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7BC11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8AC889F"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4E0204BE"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3E7CC3B7"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536D2363"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1CF379F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9B9D67" w14:textId="77777777" w:rsidR="00EE5860" w:rsidRPr="00441CD0" w:rsidRDefault="00EE5860" w:rsidP="00BB0E1F">
            <w:pPr>
              <w:pStyle w:val="TAC"/>
            </w:pPr>
          </w:p>
        </w:tc>
      </w:tr>
      <w:tr w:rsidR="00EE5860" w:rsidRPr="00441CD0" w14:paraId="4B4E1AB1" w14:textId="77777777" w:rsidTr="00BB0E1F">
        <w:trPr>
          <w:jc w:val="center"/>
        </w:trPr>
        <w:tc>
          <w:tcPr>
            <w:tcW w:w="76" w:type="dxa"/>
            <w:tcBorders>
              <w:top w:val="nil"/>
              <w:left w:val="single" w:sz="6" w:space="0" w:color="auto"/>
              <w:bottom w:val="nil"/>
              <w:right w:val="nil"/>
            </w:tcBorders>
          </w:tcPr>
          <w:p w14:paraId="3F59618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2FF7D57"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7E7851C3" w14:textId="77777777" w:rsidR="00EE5860" w:rsidRPr="00441CD0" w:rsidRDefault="00EE5860" w:rsidP="00BB0E1F">
            <w:pPr>
              <w:pStyle w:val="TAC"/>
            </w:pPr>
            <w:r w:rsidRPr="00441CD0">
              <w:t xml:space="preserve">Type = </w:t>
            </w:r>
            <w:r w:rsidRPr="00441CD0">
              <w:rPr>
                <w:lang w:val="sv-SE"/>
              </w:rPr>
              <w:t>134</w:t>
            </w:r>
            <w:r w:rsidRPr="00441CD0">
              <w:t xml:space="preserve"> (decimal)</w:t>
            </w:r>
          </w:p>
        </w:tc>
        <w:tc>
          <w:tcPr>
            <w:tcW w:w="588" w:type="dxa"/>
            <w:tcBorders>
              <w:top w:val="nil"/>
              <w:left w:val="single" w:sz="4" w:space="0" w:color="auto"/>
              <w:bottom w:val="nil"/>
              <w:right w:val="single" w:sz="6" w:space="0" w:color="auto"/>
            </w:tcBorders>
          </w:tcPr>
          <w:p w14:paraId="68E599E7" w14:textId="77777777" w:rsidR="00EE5860" w:rsidRPr="00441CD0" w:rsidRDefault="00EE5860" w:rsidP="00BB0E1F">
            <w:pPr>
              <w:pStyle w:val="TAC"/>
            </w:pPr>
          </w:p>
        </w:tc>
      </w:tr>
      <w:tr w:rsidR="00EE5860" w:rsidRPr="00441CD0" w14:paraId="6E24D934" w14:textId="77777777" w:rsidTr="00BB0E1F">
        <w:trPr>
          <w:jc w:val="center"/>
        </w:trPr>
        <w:tc>
          <w:tcPr>
            <w:tcW w:w="76" w:type="dxa"/>
            <w:tcBorders>
              <w:top w:val="nil"/>
              <w:left w:val="single" w:sz="6" w:space="0" w:color="auto"/>
              <w:bottom w:val="nil"/>
              <w:right w:val="nil"/>
            </w:tcBorders>
          </w:tcPr>
          <w:p w14:paraId="0E62E819"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36EBADD"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4A0351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B41B6" w14:textId="77777777" w:rsidR="00EE5860" w:rsidRPr="00441CD0" w:rsidRDefault="00EE5860" w:rsidP="00BB0E1F">
            <w:pPr>
              <w:pStyle w:val="TAC"/>
            </w:pPr>
          </w:p>
        </w:tc>
      </w:tr>
      <w:tr w:rsidR="00EE5860" w:rsidRPr="00441CD0" w14:paraId="6AA47C97" w14:textId="77777777" w:rsidTr="00BB0E1F">
        <w:trPr>
          <w:jc w:val="center"/>
        </w:trPr>
        <w:tc>
          <w:tcPr>
            <w:tcW w:w="76" w:type="dxa"/>
            <w:tcBorders>
              <w:top w:val="nil"/>
              <w:left w:val="single" w:sz="6" w:space="0" w:color="auto"/>
              <w:bottom w:val="nil"/>
              <w:right w:val="nil"/>
            </w:tcBorders>
          </w:tcPr>
          <w:p w14:paraId="16AD83E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19AABB18"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45D850B3"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169CB9B9"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158DA7C1"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76695DC5"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433F336C" w14:textId="77777777" w:rsidR="00EE5860" w:rsidRPr="00441CD0" w:rsidRDefault="00EE5860" w:rsidP="00BB0E1F">
            <w:pPr>
              <w:pStyle w:val="TAC"/>
              <w:rPr>
                <w:lang w:val="x-none"/>
              </w:rPr>
            </w:pPr>
          </w:p>
        </w:tc>
      </w:tr>
      <w:tr w:rsidR="00EE5860" w:rsidRPr="00441CD0" w14:paraId="3A7FFBB3" w14:textId="77777777" w:rsidTr="00BB0E1F">
        <w:trPr>
          <w:jc w:val="center"/>
        </w:trPr>
        <w:tc>
          <w:tcPr>
            <w:tcW w:w="76" w:type="dxa"/>
            <w:tcBorders>
              <w:top w:val="nil"/>
              <w:left w:val="single" w:sz="6" w:space="0" w:color="auto"/>
              <w:bottom w:val="nil"/>
              <w:right w:val="nil"/>
            </w:tcBorders>
          </w:tcPr>
          <w:p w14:paraId="434C9C3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6D112738" w14:textId="77777777" w:rsidR="00EE5860" w:rsidRPr="00441CD0" w:rsidRDefault="00EE5860" w:rsidP="00BB0E1F">
            <w:pPr>
              <w:pStyle w:val="TAC"/>
              <w:rPr>
                <w:lang w:val="de-DE"/>
              </w:rPr>
            </w:pPr>
            <w:r w:rsidRPr="00441CD0">
              <w:rPr>
                <w:rFonts w:cs="Arial"/>
                <w:szCs w:val="18"/>
                <w:lang w:val="sv-SE"/>
              </w:rPr>
              <w:t xml:space="preserve">6 </w:t>
            </w:r>
          </w:p>
        </w:tc>
        <w:tc>
          <w:tcPr>
            <w:tcW w:w="2446" w:type="dxa"/>
            <w:gridSpan w:val="5"/>
            <w:tcBorders>
              <w:top w:val="single" w:sz="4" w:space="0" w:color="auto"/>
              <w:left w:val="single" w:sz="4" w:space="0" w:color="auto"/>
              <w:bottom w:val="single" w:sz="4" w:space="0" w:color="auto"/>
              <w:right w:val="single" w:sz="4" w:space="0" w:color="auto"/>
            </w:tcBorders>
            <w:hideMark/>
          </w:tcPr>
          <w:p w14:paraId="461A6F40" w14:textId="77777777" w:rsidR="00EE5860" w:rsidRPr="00441CD0" w:rsidRDefault="00EE5860" w:rsidP="00BB0E1F">
            <w:pPr>
              <w:pStyle w:val="TAC"/>
              <w:rPr>
                <w:lang w:val="de-DE"/>
              </w:rPr>
            </w:pPr>
            <w:r w:rsidRPr="00441CD0">
              <w:rPr>
                <w:lang w:val="en-US" w:eastAsia="zh-CN"/>
              </w:rPr>
              <w:t>C-VID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7F2AD744"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299156EC"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47C06218" w14:textId="77777777" w:rsidR="00EE5860" w:rsidRPr="00441CD0" w:rsidRDefault="00EE5860" w:rsidP="00BB0E1F">
            <w:pPr>
              <w:pStyle w:val="TAC"/>
              <w:rPr>
                <w:lang w:val="x-none"/>
              </w:rPr>
            </w:pPr>
          </w:p>
        </w:tc>
      </w:tr>
      <w:tr w:rsidR="00EE5860" w:rsidRPr="00441CD0" w14:paraId="4571CB71" w14:textId="77777777" w:rsidTr="00BB0E1F">
        <w:trPr>
          <w:jc w:val="center"/>
        </w:trPr>
        <w:tc>
          <w:tcPr>
            <w:tcW w:w="76" w:type="dxa"/>
            <w:tcBorders>
              <w:top w:val="nil"/>
              <w:left w:val="single" w:sz="6" w:space="0" w:color="auto"/>
              <w:bottom w:val="nil"/>
              <w:right w:val="nil"/>
            </w:tcBorders>
          </w:tcPr>
          <w:p w14:paraId="5AE7D8B8"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0B71EAC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2C47B4C6" w14:textId="77777777" w:rsidR="00EE5860" w:rsidRPr="00441CD0" w:rsidRDefault="00EE5860" w:rsidP="00BB0E1F">
            <w:pPr>
              <w:pStyle w:val="TAC"/>
              <w:rPr>
                <w:lang w:val="en-US" w:eastAsia="zh-CN"/>
              </w:rPr>
            </w:pPr>
            <w:r w:rsidRPr="00441CD0">
              <w:rPr>
                <w:lang w:val="en-US" w:eastAsia="zh-CN"/>
              </w:rPr>
              <w:t>C-VID Value</w:t>
            </w:r>
          </w:p>
        </w:tc>
        <w:tc>
          <w:tcPr>
            <w:tcW w:w="588" w:type="dxa"/>
            <w:tcBorders>
              <w:top w:val="nil"/>
              <w:left w:val="single" w:sz="4" w:space="0" w:color="auto"/>
              <w:bottom w:val="nil"/>
              <w:right w:val="single" w:sz="6" w:space="0" w:color="auto"/>
            </w:tcBorders>
          </w:tcPr>
          <w:p w14:paraId="55EECE6B" w14:textId="77777777" w:rsidR="00EE5860" w:rsidRPr="00441CD0" w:rsidRDefault="00EE5860" w:rsidP="00BB0E1F">
            <w:pPr>
              <w:pStyle w:val="TAC"/>
              <w:rPr>
                <w:lang w:val="x-none"/>
              </w:rPr>
            </w:pPr>
          </w:p>
        </w:tc>
      </w:tr>
      <w:tr w:rsidR="00EE5860" w:rsidRPr="00441CD0" w14:paraId="20DAF41C" w14:textId="77777777" w:rsidTr="00BB0E1F">
        <w:trPr>
          <w:jc w:val="center"/>
        </w:trPr>
        <w:tc>
          <w:tcPr>
            <w:tcW w:w="76" w:type="dxa"/>
            <w:tcBorders>
              <w:top w:val="nil"/>
              <w:left w:val="single" w:sz="6" w:space="0" w:color="auto"/>
              <w:bottom w:val="single" w:sz="4" w:space="0" w:color="auto"/>
              <w:right w:val="nil"/>
            </w:tcBorders>
          </w:tcPr>
          <w:p w14:paraId="39968F75"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00A5A70"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083C59DA"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4FA789" w14:textId="77777777" w:rsidR="00EE5860" w:rsidRPr="00441CD0" w:rsidRDefault="00EE5860" w:rsidP="00BB0E1F">
            <w:pPr>
              <w:pStyle w:val="TAC"/>
              <w:rPr>
                <w:lang w:val="x-none"/>
              </w:rPr>
            </w:pPr>
          </w:p>
        </w:tc>
      </w:tr>
    </w:tbl>
    <w:p w14:paraId="0AD398A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94-</w:t>
      </w:r>
      <w:r w:rsidRPr="00441CD0">
        <w:rPr>
          <w:lang w:eastAsia="ja-JP"/>
        </w:rPr>
        <w:t>1</w:t>
      </w:r>
      <w:r w:rsidRPr="00441CD0">
        <w:t xml:space="preserve">: </w:t>
      </w:r>
      <w:r w:rsidRPr="00441CD0">
        <w:rPr>
          <w:lang w:val="en-US" w:eastAsia="zh-CN"/>
        </w:rPr>
        <w:t>C-TAG (Customer-VLAN tag)</w:t>
      </w:r>
    </w:p>
    <w:p w14:paraId="72935D1C" w14:textId="77777777" w:rsidR="00EE5860" w:rsidRPr="00441CD0" w:rsidRDefault="00EE5860" w:rsidP="00EE5860">
      <w:r w:rsidRPr="00441CD0">
        <w:t>The following flags are coded within Octet 5:</w:t>
      </w:r>
    </w:p>
    <w:p w14:paraId="1A67E858"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1F494479"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58D49AE4" w14:textId="77777777" w:rsidR="00EE5860" w:rsidRPr="00441CD0" w:rsidRDefault="00EE5860" w:rsidP="00EE5860">
      <w:pPr>
        <w:pStyle w:val="B1"/>
      </w:pPr>
      <w:r w:rsidRPr="00441CD0">
        <w:t>-</w:t>
      </w:r>
      <w:r w:rsidRPr="00441CD0">
        <w:tab/>
        <w:t>Bit 3 – VID: If this bit is set to "1", then C-VID value field shall used by the receiver, otherwise the VID Value field shall be ignored.</w:t>
      </w:r>
    </w:p>
    <w:p w14:paraId="6F46FADC" w14:textId="77777777" w:rsidR="00EE5860" w:rsidRPr="00441CD0" w:rsidRDefault="00EE5860" w:rsidP="00EE5860">
      <w:pPr>
        <w:pStyle w:val="B1"/>
        <w:rPr>
          <w:lang w:val="x-none"/>
        </w:rPr>
      </w:pPr>
      <w:r w:rsidRPr="00441CD0">
        <w:t>-</w:t>
      </w:r>
      <w:r w:rsidRPr="00441CD0">
        <w:tab/>
        <w:t>Bit 4 to 8 – spare and reserved for future use.</w:t>
      </w:r>
    </w:p>
    <w:p w14:paraId="1112C88E" w14:textId="77777777" w:rsidR="00EE5860" w:rsidRPr="00441CD0" w:rsidRDefault="00EE5860" w:rsidP="00EE5860">
      <w:r w:rsidRPr="00441CD0">
        <w:t>The PCP value, DEI flag and C-VID Value are specified in IEEE 802.1Q [30] tag format.</w:t>
      </w:r>
    </w:p>
    <w:p w14:paraId="18A4A22A" w14:textId="77777777" w:rsidR="00EE5860" w:rsidRPr="00441CD0" w:rsidRDefault="00EE5860" w:rsidP="00EE5860">
      <w:pPr>
        <w:rPr>
          <w:lang w:val="en-US"/>
        </w:rPr>
      </w:pPr>
      <w:r w:rsidRPr="00441CD0">
        <w:rPr>
          <w:lang w:val="en-US"/>
        </w:rPr>
        <w:t>Octet 6 / Bit 3 shall contain the most significant bit of the PCP value.</w:t>
      </w:r>
    </w:p>
    <w:p w14:paraId="7EEDF008" w14:textId="77777777" w:rsidR="00EE5860" w:rsidRPr="00441CD0" w:rsidRDefault="00EE5860" w:rsidP="00EE5860">
      <w:pPr>
        <w:rPr>
          <w:lang w:val="en-US"/>
        </w:rPr>
      </w:pPr>
      <w:r w:rsidRPr="00441CD0">
        <w:rPr>
          <w:lang w:val="en-US"/>
        </w:rPr>
        <w:t>Octet 6 / Bit 8 shall be the most significant bit of the C-VID value and Octet 7 / Bit 1 shall be the least significant bit (see clause 7.1).</w:t>
      </w:r>
    </w:p>
    <w:p w14:paraId="091E6DC1" w14:textId="77777777" w:rsidR="00EE5860" w:rsidRPr="00441CD0" w:rsidRDefault="00EE5860" w:rsidP="00EE5860">
      <w:pPr>
        <w:pStyle w:val="NO"/>
        <w:rPr>
          <w:lang w:val="x-none"/>
        </w:rPr>
      </w:pPr>
      <w:r w:rsidRPr="00441CD0">
        <w:t>NOTE:</w:t>
      </w:r>
      <w:r w:rsidRPr="00441CD0">
        <w:tab/>
        <w:t>The encoding of the C-Tag in PFCP differs from the encoding of the C-Tag defined in IEEE 802.1Q [30].</w:t>
      </w:r>
    </w:p>
    <w:p w14:paraId="6F65288D" w14:textId="77777777" w:rsidR="00EE5860" w:rsidRPr="00441CD0" w:rsidRDefault="00EE5860" w:rsidP="00EE5860">
      <w:pPr>
        <w:pStyle w:val="Heading3"/>
      </w:pPr>
      <w:bookmarkStart w:id="6278" w:name="_Toc19717440"/>
      <w:bookmarkStart w:id="6279" w:name="_Toc27490941"/>
      <w:bookmarkStart w:id="6280" w:name="_Toc27557234"/>
      <w:bookmarkStart w:id="6281" w:name="_Toc27724151"/>
      <w:bookmarkStart w:id="6282" w:name="_Toc36031225"/>
      <w:bookmarkStart w:id="6283" w:name="_Toc36043145"/>
      <w:bookmarkStart w:id="6284" w:name="_Toc36814470"/>
      <w:bookmarkStart w:id="6285" w:name="_Toc44689328"/>
      <w:bookmarkStart w:id="6286" w:name="_Toc44924082"/>
      <w:bookmarkStart w:id="6287" w:name="_Toc51861052"/>
      <w:bookmarkStart w:id="6288" w:name="_Toc57930823"/>
      <w:bookmarkStart w:id="6289" w:name="_Toc57931453"/>
      <w:bookmarkStart w:id="6290" w:name="_Toc160974579"/>
      <w:r w:rsidRPr="00441CD0">
        <w:t>8.</w:t>
      </w:r>
      <w:r w:rsidRPr="00441CD0">
        <w:rPr>
          <w:lang w:val="en-US"/>
        </w:rPr>
        <w:t>2.95</w:t>
      </w:r>
      <w:r w:rsidRPr="00441CD0">
        <w:tab/>
        <w:t>S-TAG (Service-VLAN tag)</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16D1A635" w14:textId="77777777" w:rsidR="00EE5860" w:rsidRPr="00441CD0" w:rsidRDefault="00EE5860" w:rsidP="00EE5860">
      <w:pPr>
        <w:rPr>
          <w:lang w:eastAsia="zh-CN"/>
        </w:rPr>
      </w:pPr>
      <w:r w:rsidRPr="00441CD0">
        <w:t xml:space="preserve">The </w:t>
      </w:r>
      <w:r w:rsidRPr="00441CD0">
        <w:rPr>
          <w:lang w:val="en-US" w:eastAsia="zh-CN"/>
        </w:rPr>
        <w:t>S-TAG</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8.2.95-1</w:t>
      </w:r>
      <w:r w:rsidRPr="00441CD0">
        <w:rPr>
          <w:lang w:eastAsia="ja-JP"/>
        </w:rPr>
        <w:t xml:space="preserve">. It shall contain </w:t>
      </w:r>
      <w:r w:rsidRPr="00441CD0">
        <w:t>Service-VLAN tag (S-TAG) as defined in IEEE 802.1Q [30]</w:t>
      </w:r>
    </w:p>
    <w:p w14:paraId="03E1F1D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76"/>
        <w:gridCol w:w="1179"/>
        <w:gridCol w:w="588"/>
        <w:gridCol w:w="589"/>
        <w:gridCol w:w="589"/>
        <w:gridCol w:w="589"/>
        <w:gridCol w:w="91"/>
        <w:gridCol w:w="498"/>
        <w:gridCol w:w="70"/>
        <w:gridCol w:w="518"/>
        <w:gridCol w:w="48"/>
        <w:gridCol w:w="540"/>
        <w:gridCol w:w="27"/>
        <w:gridCol w:w="563"/>
        <w:gridCol w:w="588"/>
      </w:tblGrid>
      <w:tr w:rsidR="00EE5860" w:rsidRPr="00441CD0" w14:paraId="7519DD3F" w14:textId="77777777" w:rsidTr="00BB0E1F">
        <w:trPr>
          <w:jc w:val="center"/>
        </w:trPr>
        <w:tc>
          <w:tcPr>
            <w:tcW w:w="76" w:type="dxa"/>
            <w:tcBorders>
              <w:top w:val="single" w:sz="6" w:space="0" w:color="auto"/>
              <w:left w:val="single" w:sz="6" w:space="0" w:color="auto"/>
              <w:bottom w:val="nil"/>
              <w:right w:val="nil"/>
            </w:tcBorders>
          </w:tcPr>
          <w:p w14:paraId="0E074329" w14:textId="77777777" w:rsidR="00EE5860" w:rsidRPr="00441CD0" w:rsidRDefault="00EE5860" w:rsidP="00BB0E1F">
            <w:pPr>
              <w:pStyle w:val="TAC"/>
              <w:rPr>
                <w:lang w:val="x-none"/>
              </w:rPr>
            </w:pPr>
          </w:p>
        </w:tc>
        <w:tc>
          <w:tcPr>
            <w:tcW w:w="1179" w:type="dxa"/>
            <w:tcBorders>
              <w:top w:val="single" w:sz="6" w:space="0" w:color="auto"/>
              <w:left w:val="nil"/>
              <w:bottom w:val="nil"/>
              <w:right w:val="nil"/>
            </w:tcBorders>
          </w:tcPr>
          <w:p w14:paraId="47A83A03" w14:textId="77777777" w:rsidR="00EE5860" w:rsidRPr="00441CD0" w:rsidRDefault="00EE5860" w:rsidP="00BB0E1F">
            <w:pPr>
              <w:pStyle w:val="TAH"/>
            </w:pPr>
          </w:p>
        </w:tc>
        <w:tc>
          <w:tcPr>
            <w:tcW w:w="4709" w:type="dxa"/>
            <w:gridSpan w:val="12"/>
            <w:tcBorders>
              <w:top w:val="single" w:sz="6" w:space="0" w:color="auto"/>
              <w:left w:val="nil"/>
              <w:bottom w:val="nil"/>
              <w:right w:val="nil"/>
            </w:tcBorders>
            <w:hideMark/>
          </w:tcPr>
          <w:p w14:paraId="1BC64ED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1CA9DF1" w14:textId="77777777" w:rsidR="00EE5860" w:rsidRPr="00441CD0" w:rsidRDefault="00EE5860" w:rsidP="00BB0E1F">
            <w:pPr>
              <w:pStyle w:val="TAC"/>
            </w:pPr>
          </w:p>
        </w:tc>
      </w:tr>
      <w:tr w:rsidR="00EE5860" w:rsidRPr="00441CD0" w14:paraId="7218F38A" w14:textId="77777777" w:rsidTr="00BB0E1F">
        <w:trPr>
          <w:jc w:val="center"/>
        </w:trPr>
        <w:tc>
          <w:tcPr>
            <w:tcW w:w="76" w:type="dxa"/>
            <w:tcBorders>
              <w:top w:val="nil"/>
              <w:left w:val="single" w:sz="6" w:space="0" w:color="auto"/>
              <w:bottom w:val="nil"/>
              <w:right w:val="nil"/>
            </w:tcBorders>
          </w:tcPr>
          <w:p w14:paraId="7C49AAA7" w14:textId="77777777" w:rsidR="00EE5860" w:rsidRPr="00441CD0" w:rsidRDefault="00EE5860" w:rsidP="00BB0E1F">
            <w:pPr>
              <w:pStyle w:val="TAC"/>
            </w:pPr>
          </w:p>
        </w:tc>
        <w:tc>
          <w:tcPr>
            <w:tcW w:w="1179" w:type="dxa"/>
            <w:tcBorders>
              <w:top w:val="nil"/>
              <w:left w:val="nil"/>
              <w:bottom w:val="nil"/>
              <w:right w:val="nil"/>
            </w:tcBorders>
            <w:hideMark/>
          </w:tcPr>
          <w:p w14:paraId="3124B0BF"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79D4E6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8D596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4E9E88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8B7125"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7C805EF2" w14:textId="77777777" w:rsidR="00EE5860" w:rsidRPr="00441CD0" w:rsidRDefault="00EE5860" w:rsidP="00BB0E1F">
            <w:pPr>
              <w:pStyle w:val="TAH"/>
            </w:pPr>
            <w:r w:rsidRPr="00441CD0">
              <w:t>4</w:t>
            </w:r>
          </w:p>
        </w:tc>
        <w:tc>
          <w:tcPr>
            <w:tcW w:w="588" w:type="dxa"/>
            <w:gridSpan w:val="2"/>
            <w:tcBorders>
              <w:top w:val="nil"/>
              <w:left w:val="nil"/>
              <w:bottom w:val="single" w:sz="4" w:space="0" w:color="auto"/>
              <w:right w:val="nil"/>
            </w:tcBorders>
            <w:hideMark/>
          </w:tcPr>
          <w:p w14:paraId="63C76731" w14:textId="77777777" w:rsidR="00EE5860" w:rsidRPr="00441CD0" w:rsidRDefault="00EE5860" w:rsidP="00BB0E1F">
            <w:pPr>
              <w:pStyle w:val="TAH"/>
            </w:pPr>
            <w:r w:rsidRPr="00441CD0">
              <w:t>3</w:t>
            </w:r>
          </w:p>
        </w:tc>
        <w:tc>
          <w:tcPr>
            <w:tcW w:w="588" w:type="dxa"/>
            <w:gridSpan w:val="2"/>
            <w:tcBorders>
              <w:top w:val="nil"/>
              <w:left w:val="nil"/>
              <w:bottom w:val="single" w:sz="4" w:space="0" w:color="auto"/>
              <w:right w:val="nil"/>
            </w:tcBorders>
            <w:hideMark/>
          </w:tcPr>
          <w:p w14:paraId="73CEB79C" w14:textId="77777777" w:rsidR="00EE5860" w:rsidRPr="00441CD0" w:rsidRDefault="00EE5860" w:rsidP="00BB0E1F">
            <w:pPr>
              <w:pStyle w:val="TAH"/>
            </w:pPr>
            <w:r w:rsidRPr="00441CD0">
              <w:t>2</w:t>
            </w:r>
          </w:p>
        </w:tc>
        <w:tc>
          <w:tcPr>
            <w:tcW w:w="589" w:type="dxa"/>
            <w:gridSpan w:val="2"/>
            <w:tcBorders>
              <w:top w:val="nil"/>
              <w:left w:val="nil"/>
              <w:bottom w:val="single" w:sz="4" w:space="0" w:color="auto"/>
              <w:right w:val="nil"/>
            </w:tcBorders>
            <w:hideMark/>
          </w:tcPr>
          <w:p w14:paraId="5C66E2B1"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213866D" w14:textId="77777777" w:rsidR="00EE5860" w:rsidRPr="00441CD0" w:rsidRDefault="00EE5860" w:rsidP="00BB0E1F">
            <w:pPr>
              <w:pStyle w:val="TAC"/>
            </w:pPr>
          </w:p>
        </w:tc>
      </w:tr>
      <w:tr w:rsidR="00EE5860" w:rsidRPr="00441CD0" w14:paraId="31844E09" w14:textId="77777777" w:rsidTr="00BB0E1F">
        <w:trPr>
          <w:jc w:val="center"/>
        </w:trPr>
        <w:tc>
          <w:tcPr>
            <w:tcW w:w="76" w:type="dxa"/>
            <w:tcBorders>
              <w:top w:val="nil"/>
              <w:left w:val="single" w:sz="6" w:space="0" w:color="auto"/>
              <w:bottom w:val="nil"/>
              <w:right w:val="nil"/>
            </w:tcBorders>
          </w:tcPr>
          <w:p w14:paraId="4243DD5C"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08FDF60" w14:textId="77777777" w:rsidR="00EE5860" w:rsidRPr="00441CD0" w:rsidRDefault="00EE5860" w:rsidP="00BB0E1F">
            <w:pPr>
              <w:pStyle w:val="TAC"/>
            </w:pPr>
            <w:r w:rsidRPr="00441CD0">
              <w:t>1 to 2</w:t>
            </w:r>
          </w:p>
        </w:tc>
        <w:tc>
          <w:tcPr>
            <w:tcW w:w="4709" w:type="dxa"/>
            <w:gridSpan w:val="12"/>
            <w:tcBorders>
              <w:top w:val="single" w:sz="4" w:space="0" w:color="auto"/>
              <w:left w:val="single" w:sz="4" w:space="0" w:color="auto"/>
              <w:bottom w:val="single" w:sz="4" w:space="0" w:color="auto"/>
              <w:right w:val="single" w:sz="4" w:space="0" w:color="auto"/>
            </w:tcBorders>
            <w:hideMark/>
          </w:tcPr>
          <w:p w14:paraId="6A792E41" w14:textId="77777777" w:rsidR="00EE5860" w:rsidRPr="00441CD0" w:rsidRDefault="00EE5860" w:rsidP="00BB0E1F">
            <w:pPr>
              <w:pStyle w:val="TAC"/>
            </w:pPr>
            <w:r w:rsidRPr="00441CD0">
              <w:t xml:space="preserve">Type = </w:t>
            </w:r>
            <w:r w:rsidRPr="00441CD0">
              <w:rPr>
                <w:lang w:val="sv-SE"/>
              </w:rPr>
              <w:t>135</w:t>
            </w:r>
            <w:r w:rsidRPr="00441CD0">
              <w:t xml:space="preserve"> (decimal)</w:t>
            </w:r>
          </w:p>
        </w:tc>
        <w:tc>
          <w:tcPr>
            <w:tcW w:w="588" w:type="dxa"/>
            <w:tcBorders>
              <w:top w:val="nil"/>
              <w:left w:val="single" w:sz="4" w:space="0" w:color="auto"/>
              <w:bottom w:val="nil"/>
              <w:right w:val="single" w:sz="6" w:space="0" w:color="auto"/>
            </w:tcBorders>
          </w:tcPr>
          <w:p w14:paraId="45F05F49" w14:textId="77777777" w:rsidR="00EE5860" w:rsidRPr="00441CD0" w:rsidRDefault="00EE5860" w:rsidP="00BB0E1F">
            <w:pPr>
              <w:pStyle w:val="TAC"/>
            </w:pPr>
          </w:p>
        </w:tc>
      </w:tr>
      <w:tr w:rsidR="00EE5860" w:rsidRPr="00441CD0" w14:paraId="59C77D55" w14:textId="77777777" w:rsidTr="00BB0E1F">
        <w:trPr>
          <w:jc w:val="center"/>
        </w:trPr>
        <w:tc>
          <w:tcPr>
            <w:tcW w:w="76" w:type="dxa"/>
            <w:tcBorders>
              <w:top w:val="nil"/>
              <w:left w:val="single" w:sz="6" w:space="0" w:color="auto"/>
              <w:bottom w:val="nil"/>
              <w:right w:val="nil"/>
            </w:tcBorders>
          </w:tcPr>
          <w:p w14:paraId="3BB272EE"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7EFEF20" w14:textId="77777777" w:rsidR="00EE5860" w:rsidRPr="00441CD0" w:rsidRDefault="00EE5860" w:rsidP="00BB0E1F">
            <w:pPr>
              <w:pStyle w:val="TAC"/>
            </w:pPr>
            <w:r w:rsidRPr="00441CD0">
              <w:t>3 to 4</w:t>
            </w:r>
          </w:p>
        </w:tc>
        <w:tc>
          <w:tcPr>
            <w:tcW w:w="4709" w:type="dxa"/>
            <w:gridSpan w:val="12"/>
            <w:tcBorders>
              <w:top w:val="single" w:sz="4" w:space="0" w:color="auto"/>
              <w:left w:val="single" w:sz="4" w:space="0" w:color="auto"/>
              <w:bottom w:val="single" w:sz="4" w:space="0" w:color="auto"/>
              <w:right w:val="single" w:sz="4" w:space="0" w:color="auto"/>
            </w:tcBorders>
            <w:hideMark/>
          </w:tcPr>
          <w:p w14:paraId="5AB5703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9F0D20" w14:textId="77777777" w:rsidR="00EE5860" w:rsidRPr="00441CD0" w:rsidRDefault="00EE5860" w:rsidP="00BB0E1F">
            <w:pPr>
              <w:pStyle w:val="TAC"/>
            </w:pPr>
          </w:p>
        </w:tc>
      </w:tr>
      <w:tr w:rsidR="00EE5860" w:rsidRPr="00441CD0" w14:paraId="5D1216E4" w14:textId="77777777" w:rsidTr="00BB0E1F">
        <w:trPr>
          <w:jc w:val="center"/>
        </w:trPr>
        <w:tc>
          <w:tcPr>
            <w:tcW w:w="76" w:type="dxa"/>
            <w:tcBorders>
              <w:top w:val="nil"/>
              <w:left w:val="single" w:sz="6" w:space="0" w:color="auto"/>
              <w:bottom w:val="nil"/>
              <w:right w:val="nil"/>
            </w:tcBorders>
          </w:tcPr>
          <w:p w14:paraId="552017B2"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4B39DE22" w14:textId="77777777" w:rsidR="00EE5860" w:rsidRPr="00441CD0" w:rsidRDefault="00EE5860" w:rsidP="00BB0E1F">
            <w:pPr>
              <w:pStyle w:val="TAC"/>
              <w:rPr>
                <w:lang w:val="sv-SE"/>
              </w:rPr>
            </w:pPr>
            <w:r w:rsidRPr="00441CD0">
              <w:rPr>
                <w:lang w:val="sv-SE"/>
              </w:rPr>
              <w:t>5</w:t>
            </w:r>
          </w:p>
        </w:tc>
        <w:tc>
          <w:tcPr>
            <w:tcW w:w="3014" w:type="dxa"/>
            <w:gridSpan w:val="7"/>
            <w:tcBorders>
              <w:top w:val="single" w:sz="4" w:space="0" w:color="auto"/>
              <w:left w:val="single" w:sz="4" w:space="0" w:color="auto"/>
              <w:bottom w:val="single" w:sz="4" w:space="0" w:color="auto"/>
              <w:right w:val="single" w:sz="4" w:space="0" w:color="auto"/>
            </w:tcBorders>
            <w:hideMark/>
          </w:tcPr>
          <w:p w14:paraId="060B895C" w14:textId="77777777" w:rsidR="00EE5860" w:rsidRPr="00441CD0" w:rsidRDefault="00EE5860" w:rsidP="00BB0E1F">
            <w:pPr>
              <w:pStyle w:val="TAC"/>
              <w:rPr>
                <w:lang w:val="de-DE"/>
              </w:rPr>
            </w:pPr>
            <w:r w:rsidRPr="00441CD0">
              <w:rPr>
                <w:lang w:val="de-DE"/>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3A13B15" w14:textId="77777777" w:rsidR="00EE5860" w:rsidRPr="00441CD0" w:rsidRDefault="00EE5860" w:rsidP="00BB0E1F">
            <w:pPr>
              <w:pStyle w:val="TAC"/>
              <w:rPr>
                <w:lang w:val="de-DE"/>
              </w:rPr>
            </w:pPr>
            <w:r w:rsidRPr="00441CD0">
              <w:rPr>
                <w:lang w:val="de-DE"/>
              </w:rPr>
              <w:t>VID</w:t>
            </w:r>
          </w:p>
        </w:tc>
        <w:tc>
          <w:tcPr>
            <w:tcW w:w="567" w:type="dxa"/>
            <w:gridSpan w:val="2"/>
            <w:tcBorders>
              <w:top w:val="single" w:sz="4" w:space="0" w:color="auto"/>
              <w:left w:val="single" w:sz="4" w:space="0" w:color="auto"/>
              <w:bottom w:val="single" w:sz="4" w:space="0" w:color="auto"/>
              <w:right w:val="single" w:sz="4" w:space="0" w:color="auto"/>
            </w:tcBorders>
            <w:hideMark/>
          </w:tcPr>
          <w:p w14:paraId="5B6451FE" w14:textId="77777777" w:rsidR="00EE5860" w:rsidRPr="00441CD0" w:rsidRDefault="00EE5860" w:rsidP="00BB0E1F">
            <w:pPr>
              <w:pStyle w:val="TAC"/>
              <w:rPr>
                <w:lang w:val="de-DE"/>
              </w:rPr>
            </w:pPr>
            <w:r w:rsidRPr="00441CD0">
              <w:rPr>
                <w:lang w:val="de-DE"/>
              </w:rPr>
              <w:t>DEI</w:t>
            </w:r>
          </w:p>
        </w:tc>
        <w:tc>
          <w:tcPr>
            <w:tcW w:w="562" w:type="dxa"/>
            <w:tcBorders>
              <w:top w:val="single" w:sz="4" w:space="0" w:color="auto"/>
              <w:left w:val="single" w:sz="4" w:space="0" w:color="auto"/>
              <w:bottom w:val="single" w:sz="4" w:space="0" w:color="auto"/>
              <w:right w:val="single" w:sz="4" w:space="0" w:color="auto"/>
            </w:tcBorders>
            <w:hideMark/>
          </w:tcPr>
          <w:p w14:paraId="32AA7469" w14:textId="77777777" w:rsidR="00EE5860" w:rsidRPr="00441CD0" w:rsidRDefault="00EE5860" w:rsidP="00BB0E1F">
            <w:pPr>
              <w:pStyle w:val="TAC"/>
              <w:rPr>
                <w:lang w:val="de-DE"/>
              </w:rPr>
            </w:pPr>
            <w:r w:rsidRPr="00441CD0">
              <w:rPr>
                <w:lang w:val="de-DE"/>
              </w:rPr>
              <w:t>PCP</w:t>
            </w:r>
          </w:p>
        </w:tc>
        <w:tc>
          <w:tcPr>
            <w:tcW w:w="588" w:type="dxa"/>
            <w:tcBorders>
              <w:top w:val="nil"/>
              <w:left w:val="single" w:sz="4" w:space="0" w:color="auto"/>
              <w:bottom w:val="nil"/>
              <w:right w:val="single" w:sz="6" w:space="0" w:color="auto"/>
            </w:tcBorders>
          </w:tcPr>
          <w:p w14:paraId="5040B2A4" w14:textId="77777777" w:rsidR="00EE5860" w:rsidRPr="00441CD0" w:rsidRDefault="00EE5860" w:rsidP="00BB0E1F">
            <w:pPr>
              <w:pStyle w:val="TAC"/>
              <w:rPr>
                <w:lang w:val="x-none"/>
              </w:rPr>
            </w:pPr>
          </w:p>
        </w:tc>
      </w:tr>
      <w:tr w:rsidR="00EE5860" w:rsidRPr="00441CD0" w14:paraId="5CB863DF" w14:textId="77777777" w:rsidTr="00BB0E1F">
        <w:trPr>
          <w:jc w:val="center"/>
        </w:trPr>
        <w:tc>
          <w:tcPr>
            <w:tcW w:w="76" w:type="dxa"/>
            <w:tcBorders>
              <w:top w:val="nil"/>
              <w:left w:val="single" w:sz="6" w:space="0" w:color="auto"/>
              <w:bottom w:val="nil"/>
              <w:right w:val="nil"/>
            </w:tcBorders>
          </w:tcPr>
          <w:p w14:paraId="1A051673"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503B09A6" w14:textId="77777777" w:rsidR="00EE5860" w:rsidRPr="00441CD0" w:rsidRDefault="00EE5860" w:rsidP="00BB0E1F">
            <w:pPr>
              <w:pStyle w:val="TAC"/>
              <w:rPr>
                <w:lang w:val="sv-SE"/>
              </w:rPr>
            </w:pPr>
            <w:r w:rsidRPr="00441CD0">
              <w:rPr>
                <w:rFonts w:cs="Arial"/>
                <w:szCs w:val="18"/>
                <w:lang w:val="sv-SE"/>
              </w:rPr>
              <w:t>6</w:t>
            </w:r>
          </w:p>
        </w:tc>
        <w:tc>
          <w:tcPr>
            <w:tcW w:w="2446" w:type="dxa"/>
            <w:gridSpan w:val="5"/>
            <w:tcBorders>
              <w:top w:val="single" w:sz="4" w:space="0" w:color="auto"/>
              <w:left w:val="single" w:sz="4" w:space="0" w:color="auto"/>
              <w:bottom w:val="single" w:sz="4" w:space="0" w:color="auto"/>
              <w:right w:val="single" w:sz="4" w:space="0" w:color="auto"/>
            </w:tcBorders>
            <w:hideMark/>
          </w:tcPr>
          <w:p w14:paraId="03EE1746" w14:textId="77777777" w:rsidR="00EE5860" w:rsidRPr="00441CD0" w:rsidRDefault="00EE5860" w:rsidP="00BB0E1F">
            <w:pPr>
              <w:pStyle w:val="TAC"/>
              <w:rPr>
                <w:lang w:val="de-DE"/>
              </w:rPr>
            </w:pPr>
            <w:r w:rsidRPr="00441CD0">
              <w:rPr>
                <w:lang w:val="en-US" w:eastAsia="zh-CN"/>
              </w:rPr>
              <w:t>S-VID value</w:t>
            </w:r>
          </w:p>
        </w:tc>
        <w:tc>
          <w:tcPr>
            <w:tcW w:w="567" w:type="dxa"/>
            <w:gridSpan w:val="2"/>
            <w:tcBorders>
              <w:top w:val="single" w:sz="4" w:space="0" w:color="auto"/>
              <w:left w:val="single" w:sz="4" w:space="0" w:color="auto"/>
              <w:bottom w:val="single" w:sz="4" w:space="0" w:color="auto"/>
              <w:right w:val="single" w:sz="4" w:space="0" w:color="auto"/>
            </w:tcBorders>
            <w:hideMark/>
          </w:tcPr>
          <w:p w14:paraId="5FFF9678" w14:textId="77777777" w:rsidR="00EE5860" w:rsidRPr="00441CD0" w:rsidRDefault="00EE5860" w:rsidP="00BB0E1F">
            <w:pPr>
              <w:pStyle w:val="TAC"/>
              <w:rPr>
                <w:lang w:val="de-DE"/>
              </w:rPr>
            </w:pPr>
            <w:r w:rsidRPr="00441CD0">
              <w:rPr>
                <w:lang w:val="de-DE"/>
              </w:rPr>
              <w:t>DEI Flag</w:t>
            </w:r>
          </w:p>
        </w:tc>
        <w:tc>
          <w:tcPr>
            <w:tcW w:w="1696" w:type="dxa"/>
            <w:gridSpan w:val="5"/>
            <w:tcBorders>
              <w:top w:val="single" w:sz="4" w:space="0" w:color="auto"/>
              <w:left w:val="single" w:sz="4" w:space="0" w:color="auto"/>
              <w:bottom w:val="single" w:sz="4" w:space="0" w:color="auto"/>
              <w:right w:val="single" w:sz="4" w:space="0" w:color="auto"/>
            </w:tcBorders>
            <w:hideMark/>
          </w:tcPr>
          <w:p w14:paraId="6B3C62B7" w14:textId="77777777" w:rsidR="00EE5860" w:rsidRPr="00441CD0" w:rsidRDefault="00EE5860" w:rsidP="00BB0E1F">
            <w:pPr>
              <w:pStyle w:val="TAC"/>
              <w:rPr>
                <w:lang w:val="de-DE"/>
              </w:rPr>
            </w:pPr>
            <w:r w:rsidRPr="00441CD0">
              <w:rPr>
                <w:lang w:val="de-DE"/>
              </w:rPr>
              <w:t>PCP value</w:t>
            </w:r>
          </w:p>
        </w:tc>
        <w:tc>
          <w:tcPr>
            <w:tcW w:w="588" w:type="dxa"/>
            <w:tcBorders>
              <w:top w:val="nil"/>
              <w:left w:val="single" w:sz="4" w:space="0" w:color="auto"/>
              <w:bottom w:val="nil"/>
              <w:right w:val="single" w:sz="6" w:space="0" w:color="auto"/>
            </w:tcBorders>
          </w:tcPr>
          <w:p w14:paraId="06A4009E" w14:textId="77777777" w:rsidR="00EE5860" w:rsidRPr="00441CD0" w:rsidRDefault="00EE5860" w:rsidP="00BB0E1F">
            <w:pPr>
              <w:pStyle w:val="TAC"/>
              <w:rPr>
                <w:lang w:val="x-none"/>
              </w:rPr>
            </w:pPr>
          </w:p>
        </w:tc>
      </w:tr>
      <w:tr w:rsidR="00EE5860" w:rsidRPr="00441CD0" w14:paraId="236C98A4" w14:textId="77777777" w:rsidTr="00BB0E1F">
        <w:trPr>
          <w:jc w:val="center"/>
        </w:trPr>
        <w:tc>
          <w:tcPr>
            <w:tcW w:w="76" w:type="dxa"/>
            <w:tcBorders>
              <w:top w:val="nil"/>
              <w:left w:val="single" w:sz="6" w:space="0" w:color="auto"/>
              <w:bottom w:val="nil"/>
              <w:right w:val="nil"/>
            </w:tcBorders>
          </w:tcPr>
          <w:p w14:paraId="28DC3DE0" w14:textId="77777777" w:rsidR="00EE5860" w:rsidRPr="00441CD0" w:rsidRDefault="00EE5860" w:rsidP="00BB0E1F">
            <w:pPr>
              <w:pStyle w:val="TAC"/>
            </w:pPr>
          </w:p>
        </w:tc>
        <w:tc>
          <w:tcPr>
            <w:tcW w:w="1179" w:type="dxa"/>
            <w:tcBorders>
              <w:top w:val="nil"/>
              <w:left w:val="nil"/>
              <w:bottom w:val="nil"/>
              <w:right w:val="single" w:sz="4" w:space="0" w:color="auto"/>
            </w:tcBorders>
            <w:hideMark/>
          </w:tcPr>
          <w:p w14:paraId="243E8861" w14:textId="77777777" w:rsidR="00EE5860" w:rsidRPr="00441CD0" w:rsidRDefault="00EE5860" w:rsidP="00BB0E1F">
            <w:pPr>
              <w:pStyle w:val="TAC"/>
              <w:rPr>
                <w:rFonts w:cs="Arial"/>
                <w:szCs w:val="18"/>
                <w:lang w:val="de-DE"/>
              </w:rPr>
            </w:pPr>
            <w:r w:rsidRPr="00441CD0">
              <w:rPr>
                <w:rFonts w:cs="Arial"/>
                <w:szCs w:val="18"/>
                <w:lang w:val="de-DE"/>
              </w:rPr>
              <w:t>7</w:t>
            </w:r>
          </w:p>
        </w:tc>
        <w:tc>
          <w:tcPr>
            <w:tcW w:w="4709" w:type="dxa"/>
            <w:gridSpan w:val="12"/>
            <w:tcBorders>
              <w:top w:val="single" w:sz="4" w:space="0" w:color="auto"/>
              <w:left w:val="single" w:sz="4" w:space="0" w:color="auto"/>
              <w:bottom w:val="single" w:sz="4" w:space="0" w:color="auto"/>
              <w:right w:val="single" w:sz="4" w:space="0" w:color="auto"/>
            </w:tcBorders>
            <w:hideMark/>
          </w:tcPr>
          <w:p w14:paraId="0E02A817" w14:textId="77777777" w:rsidR="00EE5860" w:rsidRPr="00441CD0" w:rsidRDefault="00EE5860" w:rsidP="00BB0E1F">
            <w:pPr>
              <w:pStyle w:val="TAC"/>
              <w:rPr>
                <w:lang w:val="en-US" w:eastAsia="zh-CN"/>
              </w:rPr>
            </w:pPr>
            <w:r w:rsidRPr="00441CD0">
              <w:rPr>
                <w:lang w:val="en-US" w:eastAsia="zh-CN"/>
              </w:rPr>
              <w:t>S-VID value</w:t>
            </w:r>
          </w:p>
        </w:tc>
        <w:tc>
          <w:tcPr>
            <w:tcW w:w="588" w:type="dxa"/>
            <w:tcBorders>
              <w:top w:val="nil"/>
              <w:left w:val="single" w:sz="4" w:space="0" w:color="auto"/>
              <w:bottom w:val="nil"/>
              <w:right w:val="single" w:sz="6" w:space="0" w:color="auto"/>
            </w:tcBorders>
          </w:tcPr>
          <w:p w14:paraId="16F72C56" w14:textId="77777777" w:rsidR="00EE5860" w:rsidRPr="00441CD0" w:rsidRDefault="00EE5860" w:rsidP="00BB0E1F">
            <w:pPr>
              <w:pStyle w:val="TAC"/>
              <w:rPr>
                <w:lang w:val="x-none"/>
              </w:rPr>
            </w:pPr>
          </w:p>
        </w:tc>
      </w:tr>
      <w:tr w:rsidR="00EE5860" w:rsidRPr="00441CD0" w14:paraId="2D3D8F1C" w14:textId="77777777" w:rsidTr="00BB0E1F">
        <w:trPr>
          <w:jc w:val="center"/>
        </w:trPr>
        <w:tc>
          <w:tcPr>
            <w:tcW w:w="76" w:type="dxa"/>
            <w:tcBorders>
              <w:top w:val="nil"/>
              <w:left w:val="single" w:sz="6" w:space="0" w:color="auto"/>
              <w:bottom w:val="single" w:sz="4" w:space="0" w:color="auto"/>
              <w:right w:val="nil"/>
            </w:tcBorders>
          </w:tcPr>
          <w:p w14:paraId="1828844D" w14:textId="77777777" w:rsidR="00EE5860" w:rsidRPr="00441CD0" w:rsidRDefault="00EE5860" w:rsidP="00BB0E1F">
            <w:pPr>
              <w:pStyle w:val="TAC"/>
            </w:pPr>
          </w:p>
        </w:tc>
        <w:tc>
          <w:tcPr>
            <w:tcW w:w="1179" w:type="dxa"/>
            <w:tcBorders>
              <w:top w:val="nil"/>
              <w:left w:val="nil"/>
              <w:bottom w:val="single" w:sz="4" w:space="0" w:color="auto"/>
              <w:right w:val="single" w:sz="4" w:space="0" w:color="auto"/>
            </w:tcBorders>
            <w:hideMark/>
          </w:tcPr>
          <w:p w14:paraId="656844B4" w14:textId="77777777" w:rsidR="00EE5860" w:rsidRPr="00441CD0" w:rsidRDefault="00EE5860" w:rsidP="00BB0E1F">
            <w:pPr>
              <w:pStyle w:val="TAC"/>
              <w:rPr>
                <w:rFonts w:cs="Arial"/>
                <w:szCs w:val="18"/>
              </w:rPr>
            </w:pPr>
            <w:r w:rsidRPr="00441CD0">
              <w:rPr>
                <w:lang w:val="de-DE" w:eastAsia="zh-CN"/>
              </w:rPr>
              <w:t>8</w:t>
            </w:r>
            <w:r w:rsidRPr="00441CD0">
              <w:t xml:space="preserve"> to (n+4)</w:t>
            </w:r>
          </w:p>
        </w:tc>
        <w:tc>
          <w:tcPr>
            <w:tcW w:w="4709" w:type="dxa"/>
            <w:gridSpan w:val="12"/>
            <w:tcBorders>
              <w:top w:val="single" w:sz="4" w:space="0" w:color="auto"/>
              <w:left w:val="single" w:sz="4" w:space="0" w:color="auto"/>
              <w:bottom w:val="single" w:sz="4" w:space="0" w:color="auto"/>
              <w:right w:val="single" w:sz="4" w:space="0" w:color="auto"/>
            </w:tcBorders>
            <w:hideMark/>
          </w:tcPr>
          <w:p w14:paraId="6C209936" w14:textId="77777777" w:rsidR="00EE5860" w:rsidRPr="00441CD0" w:rsidRDefault="00EE5860" w:rsidP="00BB0E1F">
            <w:pPr>
              <w:pStyle w:val="TAC"/>
              <w:rPr>
                <w:lang w:val="en-US"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9A29511" w14:textId="77777777" w:rsidR="00EE5860" w:rsidRPr="00441CD0" w:rsidRDefault="00EE5860" w:rsidP="00BB0E1F">
            <w:pPr>
              <w:pStyle w:val="TAC"/>
              <w:rPr>
                <w:lang w:val="x-none"/>
              </w:rPr>
            </w:pPr>
          </w:p>
        </w:tc>
      </w:tr>
    </w:tbl>
    <w:p w14:paraId="2DA7E82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95-</w:t>
      </w:r>
      <w:r w:rsidRPr="00441CD0">
        <w:rPr>
          <w:lang w:eastAsia="ja-JP"/>
        </w:rPr>
        <w:t>1</w:t>
      </w:r>
      <w:r w:rsidRPr="00441CD0">
        <w:t xml:space="preserve">: </w:t>
      </w:r>
      <w:r w:rsidRPr="00441CD0">
        <w:rPr>
          <w:lang w:val="en-US" w:eastAsia="zh-CN"/>
        </w:rPr>
        <w:t>S-TAG (Service-VLAN tag)</w:t>
      </w:r>
    </w:p>
    <w:p w14:paraId="1D822F35" w14:textId="77777777" w:rsidR="00EE5860" w:rsidRPr="00441CD0" w:rsidRDefault="00EE5860" w:rsidP="00EE5860">
      <w:r w:rsidRPr="00441CD0">
        <w:t>The following flags are coded within Octet 5:</w:t>
      </w:r>
    </w:p>
    <w:p w14:paraId="2659D494" w14:textId="77777777" w:rsidR="00EE5860" w:rsidRPr="00441CD0" w:rsidRDefault="00EE5860" w:rsidP="00EE5860">
      <w:pPr>
        <w:pStyle w:val="B1"/>
      </w:pPr>
      <w:r w:rsidRPr="00441CD0">
        <w:t>-</w:t>
      </w:r>
      <w:r w:rsidRPr="00441CD0">
        <w:tab/>
        <w:t>Bit 1 – PCP: If this bit is set to "1", then PCP Value field shall used by the receiver, otherwise the PCP Value field shall be ignored.</w:t>
      </w:r>
    </w:p>
    <w:p w14:paraId="5F3D00D0" w14:textId="77777777" w:rsidR="00EE5860" w:rsidRPr="00441CD0" w:rsidRDefault="00EE5860" w:rsidP="00EE5860">
      <w:pPr>
        <w:pStyle w:val="B1"/>
      </w:pPr>
      <w:r w:rsidRPr="00441CD0">
        <w:t>-</w:t>
      </w:r>
      <w:r w:rsidRPr="00441CD0">
        <w:tab/>
        <w:t>Bit 2 – DEI: If this bit is set to "1", then DEI flag field shall used by the receiver, otherwise the DEI flag field shall be ignored.</w:t>
      </w:r>
    </w:p>
    <w:p w14:paraId="42551D9B" w14:textId="77777777" w:rsidR="00EE5860" w:rsidRPr="00441CD0" w:rsidRDefault="00EE5860" w:rsidP="00EE5860">
      <w:pPr>
        <w:pStyle w:val="B1"/>
      </w:pPr>
      <w:r w:rsidRPr="00441CD0">
        <w:t>-</w:t>
      </w:r>
      <w:r w:rsidRPr="00441CD0">
        <w:tab/>
        <w:t>Bit 3 – VID: If this bit is set to "1", then VID value field shall used by the receiver, otherwise the VID Value field shall be ignored.</w:t>
      </w:r>
    </w:p>
    <w:p w14:paraId="565D8851" w14:textId="77777777" w:rsidR="00EE5860" w:rsidRPr="00441CD0" w:rsidRDefault="00EE5860" w:rsidP="00EE5860">
      <w:pPr>
        <w:pStyle w:val="B1"/>
        <w:rPr>
          <w:lang w:val="x-none"/>
        </w:rPr>
      </w:pPr>
      <w:r w:rsidRPr="00441CD0">
        <w:t>-</w:t>
      </w:r>
      <w:r w:rsidRPr="00441CD0">
        <w:tab/>
        <w:t>Bit 4 to 8 – spare and reserved for future use.</w:t>
      </w:r>
    </w:p>
    <w:p w14:paraId="5D43706D" w14:textId="77777777" w:rsidR="00EE5860" w:rsidRPr="00441CD0" w:rsidRDefault="00EE5860" w:rsidP="00EE5860">
      <w:r w:rsidRPr="00441CD0">
        <w:lastRenderedPageBreak/>
        <w:t>The PCP value, DEI flag and V-VID Value are specified in IEEE 802.1Q [30] tag format.</w:t>
      </w:r>
    </w:p>
    <w:p w14:paraId="7F3D001A" w14:textId="77777777" w:rsidR="00EE5860" w:rsidRPr="00441CD0" w:rsidRDefault="00EE5860" w:rsidP="00EE5860">
      <w:pPr>
        <w:rPr>
          <w:lang w:val="en-US"/>
        </w:rPr>
      </w:pPr>
      <w:r w:rsidRPr="00441CD0">
        <w:rPr>
          <w:lang w:val="en-US"/>
        </w:rPr>
        <w:t>Octet 6 / Bit 3 shall contain the most significant bit of the PCP value.</w:t>
      </w:r>
    </w:p>
    <w:p w14:paraId="6239E4F9" w14:textId="77777777" w:rsidR="00EE5860" w:rsidRPr="00441CD0" w:rsidRDefault="00EE5860" w:rsidP="00EE5860">
      <w:pPr>
        <w:rPr>
          <w:lang w:val="en-US"/>
        </w:rPr>
      </w:pPr>
      <w:r w:rsidRPr="00441CD0">
        <w:rPr>
          <w:lang w:val="en-US"/>
        </w:rPr>
        <w:t>Octet 6 / Bit 8 shall be the most significant bit of the S-VID value and Octet 7 / Bit 1 shall be the least significant bit (see clause 7.1).</w:t>
      </w:r>
    </w:p>
    <w:p w14:paraId="6212044A" w14:textId="77777777" w:rsidR="00EE5860" w:rsidRPr="00441CD0" w:rsidRDefault="00EE5860" w:rsidP="00EE5860">
      <w:pPr>
        <w:pStyle w:val="NO"/>
        <w:rPr>
          <w:lang w:val="x-none"/>
        </w:rPr>
      </w:pPr>
      <w:r w:rsidRPr="00441CD0">
        <w:t>NOTE:</w:t>
      </w:r>
      <w:r w:rsidRPr="00441CD0">
        <w:tab/>
        <w:t>The encoding of the S-Tag in PFCP differs from the encoding of the S-Tag defined in IEEE 802.1Q [30].</w:t>
      </w:r>
    </w:p>
    <w:p w14:paraId="683B70EF" w14:textId="77777777" w:rsidR="00EE5860" w:rsidRPr="00441CD0" w:rsidRDefault="00EE5860" w:rsidP="00EE5860">
      <w:pPr>
        <w:pStyle w:val="Heading3"/>
      </w:pPr>
      <w:bookmarkStart w:id="6291" w:name="_Toc19717441"/>
      <w:bookmarkStart w:id="6292" w:name="_Toc27490942"/>
      <w:bookmarkStart w:id="6293" w:name="_Toc27557235"/>
      <w:bookmarkStart w:id="6294" w:name="_Toc27724152"/>
      <w:bookmarkStart w:id="6295" w:name="_Toc36031226"/>
      <w:bookmarkStart w:id="6296" w:name="_Toc36043146"/>
      <w:bookmarkStart w:id="6297" w:name="_Toc36814471"/>
      <w:bookmarkStart w:id="6298" w:name="_Toc44689329"/>
      <w:bookmarkStart w:id="6299" w:name="_Toc44924083"/>
      <w:bookmarkStart w:id="6300" w:name="_Toc51861053"/>
      <w:bookmarkStart w:id="6301" w:name="_Toc57930824"/>
      <w:bookmarkStart w:id="6302" w:name="_Toc57931454"/>
      <w:bookmarkStart w:id="6303" w:name="_Toc160974580"/>
      <w:r w:rsidRPr="00441CD0">
        <w:t>8.</w:t>
      </w:r>
      <w:r w:rsidRPr="00441CD0">
        <w:rPr>
          <w:lang w:val="en-US"/>
        </w:rPr>
        <w:t>2.96</w:t>
      </w:r>
      <w:r w:rsidRPr="00441CD0">
        <w:tab/>
        <w:t>Ethertype</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4B6869CC" w14:textId="77777777" w:rsidR="00EE5860" w:rsidRPr="00441CD0" w:rsidRDefault="00EE5860" w:rsidP="00EE5860">
      <w:r w:rsidRPr="00441CD0">
        <w:t>The Ethertype IE type shall be encoded as shown in Figure 8.2.96-1. It contains an Ethertype as defined in IEEE 802.3 [31].</w:t>
      </w:r>
    </w:p>
    <w:p w14:paraId="7FAFA34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6ABF242" w14:textId="77777777" w:rsidTr="00BB0E1F">
        <w:trPr>
          <w:jc w:val="center"/>
        </w:trPr>
        <w:tc>
          <w:tcPr>
            <w:tcW w:w="151" w:type="dxa"/>
            <w:tcBorders>
              <w:top w:val="single" w:sz="6" w:space="0" w:color="auto"/>
              <w:left w:val="single" w:sz="6" w:space="0" w:color="auto"/>
              <w:bottom w:val="nil"/>
              <w:right w:val="nil"/>
            </w:tcBorders>
          </w:tcPr>
          <w:p w14:paraId="1018CC45" w14:textId="77777777" w:rsidR="00EE5860" w:rsidRPr="00441CD0" w:rsidRDefault="00EE5860" w:rsidP="00BB0E1F">
            <w:pPr>
              <w:pStyle w:val="TAC"/>
            </w:pPr>
          </w:p>
        </w:tc>
        <w:tc>
          <w:tcPr>
            <w:tcW w:w="1104" w:type="dxa"/>
            <w:tcBorders>
              <w:top w:val="single" w:sz="6" w:space="0" w:color="auto"/>
              <w:left w:val="nil"/>
              <w:bottom w:val="nil"/>
              <w:right w:val="nil"/>
            </w:tcBorders>
          </w:tcPr>
          <w:p w14:paraId="226119F5"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22D89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FF162" w14:textId="77777777" w:rsidR="00EE5860" w:rsidRPr="00441CD0" w:rsidRDefault="00EE5860" w:rsidP="00BB0E1F">
            <w:pPr>
              <w:pStyle w:val="TAC"/>
            </w:pPr>
          </w:p>
        </w:tc>
      </w:tr>
      <w:tr w:rsidR="00EE5860" w:rsidRPr="00441CD0" w14:paraId="64056BF5" w14:textId="77777777" w:rsidTr="00BB0E1F">
        <w:trPr>
          <w:jc w:val="center"/>
        </w:trPr>
        <w:tc>
          <w:tcPr>
            <w:tcW w:w="151" w:type="dxa"/>
            <w:tcBorders>
              <w:top w:val="nil"/>
              <w:left w:val="single" w:sz="6" w:space="0" w:color="auto"/>
              <w:bottom w:val="nil"/>
              <w:right w:val="nil"/>
            </w:tcBorders>
          </w:tcPr>
          <w:p w14:paraId="0D797432" w14:textId="77777777" w:rsidR="00EE5860" w:rsidRPr="00441CD0" w:rsidRDefault="00EE5860" w:rsidP="00BB0E1F">
            <w:pPr>
              <w:pStyle w:val="TAC"/>
            </w:pPr>
          </w:p>
        </w:tc>
        <w:tc>
          <w:tcPr>
            <w:tcW w:w="1104" w:type="dxa"/>
            <w:tcBorders>
              <w:top w:val="nil"/>
              <w:left w:val="nil"/>
              <w:bottom w:val="nil"/>
              <w:right w:val="nil"/>
            </w:tcBorders>
            <w:hideMark/>
          </w:tcPr>
          <w:p w14:paraId="076B47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9AA9E4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187EE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E7C2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40DBA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CA11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C040888"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1C82C2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7530A2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B9F553" w14:textId="77777777" w:rsidR="00EE5860" w:rsidRPr="00441CD0" w:rsidRDefault="00EE5860" w:rsidP="00BB0E1F">
            <w:pPr>
              <w:pStyle w:val="TAC"/>
            </w:pPr>
          </w:p>
        </w:tc>
      </w:tr>
      <w:tr w:rsidR="00EE5860" w:rsidRPr="00441CD0" w14:paraId="3FBBE8FD" w14:textId="77777777" w:rsidTr="00BB0E1F">
        <w:trPr>
          <w:jc w:val="center"/>
        </w:trPr>
        <w:tc>
          <w:tcPr>
            <w:tcW w:w="151" w:type="dxa"/>
            <w:tcBorders>
              <w:top w:val="nil"/>
              <w:left w:val="single" w:sz="6" w:space="0" w:color="auto"/>
              <w:bottom w:val="nil"/>
              <w:right w:val="nil"/>
            </w:tcBorders>
          </w:tcPr>
          <w:p w14:paraId="3F0B8B0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8E1F432"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F61FBC7" w14:textId="77777777" w:rsidR="00EE5860" w:rsidRPr="00441CD0" w:rsidRDefault="00EE5860" w:rsidP="00BB0E1F">
            <w:pPr>
              <w:pStyle w:val="TAC"/>
            </w:pPr>
            <w:r w:rsidRPr="00441CD0">
              <w:t xml:space="preserve">Type = </w:t>
            </w:r>
            <w:r w:rsidRPr="00441CD0">
              <w:rPr>
                <w:lang w:val="de-DE"/>
              </w:rPr>
              <w:t>136</w:t>
            </w:r>
            <w:r w:rsidRPr="00441CD0">
              <w:t xml:space="preserve"> (decimal)</w:t>
            </w:r>
          </w:p>
        </w:tc>
        <w:tc>
          <w:tcPr>
            <w:tcW w:w="588" w:type="dxa"/>
            <w:tcBorders>
              <w:top w:val="nil"/>
              <w:left w:val="single" w:sz="4" w:space="0" w:color="auto"/>
              <w:bottom w:val="nil"/>
              <w:right w:val="single" w:sz="6" w:space="0" w:color="auto"/>
            </w:tcBorders>
          </w:tcPr>
          <w:p w14:paraId="7D04E46B" w14:textId="77777777" w:rsidR="00EE5860" w:rsidRPr="00441CD0" w:rsidRDefault="00EE5860" w:rsidP="00BB0E1F">
            <w:pPr>
              <w:pStyle w:val="TAC"/>
            </w:pPr>
          </w:p>
        </w:tc>
      </w:tr>
      <w:tr w:rsidR="00EE5860" w:rsidRPr="00441CD0" w14:paraId="6F50D074" w14:textId="77777777" w:rsidTr="00BB0E1F">
        <w:trPr>
          <w:jc w:val="center"/>
        </w:trPr>
        <w:tc>
          <w:tcPr>
            <w:tcW w:w="151" w:type="dxa"/>
            <w:tcBorders>
              <w:top w:val="nil"/>
              <w:left w:val="single" w:sz="6" w:space="0" w:color="auto"/>
              <w:bottom w:val="nil"/>
              <w:right w:val="nil"/>
            </w:tcBorders>
          </w:tcPr>
          <w:p w14:paraId="26E5FF2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7AAC2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D2B08F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704D449" w14:textId="77777777" w:rsidR="00EE5860" w:rsidRPr="00441CD0" w:rsidRDefault="00EE5860" w:rsidP="00BB0E1F">
            <w:pPr>
              <w:pStyle w:val="TAC"/>
            </w:pPr>
          </w:p>
        </w:tc>
      </w:tr>
      <w:tr w:rsidR="00EE5860" w:rsidRPr="00441CD0" w14:paraId="530681F6" w14:textId="77777777" w:rsidTr="00BB0E1F">
        <w:trPr>
          <w:jc w:val="center"/>
        </w:trPr>
        <w:tc>
          <w:tcPr>
            <w:tcW w:w="151" w:type="dxa"/>
            <w:tcBorders>
              <w:top w:val="nil"/>
              <w:left w:val="single" w:sz="6" w:space="0" w:color="auto"/>
              <w:bottom w:val="nil"/>
              <w:right w:val="nil"/>
            </w:tcBorders>
          </w:tcPr>
          <w:p w14:paraId="0A59ED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6F81433" w14:textId="77777777" w:rsidR="00EE5860" w:rsidRPr="00441CD0" w:rsidRDefault="00EE5860" w:rsidP="00BB0E1F">
            <w:pPr>
              <w:pStyle w:val="TAC"/>
            </w:pPr>
            <w:r w:rsidRPr="00441CD0">
              <w:rPr>
                <w:rFonts w:cs="Arial"/>
                <w:szCs w:val="18"/>
                <w:lang w:val="de-DE"/>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62BA8D0" w14:textId="77777777" w:rsidR="00EE5860" w:rsidRPr="00441CD0" w:rsidRDefault="00EE5860" w:rsidP="00BB0E1F">
            <w:pPr>
              <w:pStyle w:val="TAC"/>
            </w:pPr>
            <w:r w:rsidRPr="00441CD0">
              <w:t>Ethertype</w:t>
            </w:r>
          </w:p>
        </w:tc>
        <w:tc>
          <w:tcPr>
            <w:tcW w:w="588" w:type="dxa"/>
            <w:tcBorders>
              <w:top w:val="nil"/>
              <w:left w:val="single" w:sz="4" w:space="0" w:color="auto"/>
              <w:bottom w:val="nil"/>
              <w:right w:val="single" w:sz="6" w:space="0" w:color="auto"/>
            </w:tcBorders>
          </w:tcPr>
          <w:p w14:paraId="33F82DEC" w14:textId="77777777" w:rsidR="00EE5860" w:rsidRPr="00441CD0" w:rsidRDefault="00EE5860" w:rsidP="00BB0E1F">
            <w:pPr>
              <w:pStyle w:val="TAC"/>
              <w:rPr>
                <w:lang w:val="x-none"/>
              </w:rPr>
            </w:pPr>
          </w:p>
        </w:tc>
      </w:tr>
      <w:tr w:rsidR="00EE5860" w:rsidRPr="00441CD0" w14:paraId="7DA0CA56" w14:textId="77777777" w:rsidTr="00BB0E1F">
        <w:trPr>
          <w:jc w:val="center"/>
        </w:trPr>
        <w:tc>
          <w:tcPr>
            <w:tcW w:w="151" w:type="dxa"/>
            <w:tcBorders>
              <w:top w:val="nil"/>
              <w:left w:val="single" w:sz="6" w:space="0" w:color="auto"/>
              <w:bottom w:val="single" w:sz="4" w:space="0" w:color="auto"/>
              <w:right w:val="nil"/>
            </w:tcBorders>
          </w:tcPr>
          <w:p w14:paraId="3BB4A24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C2EE9D" w14:textId="77777777" w:rsidR="00EE5860" w:rsidRPr="00441CD0" w:rsidRDefault="00EE5860" w:rsidP="00BB0E1F">
            <w:pPr>
              <w:pStyle w:val="TAC"/>
            </w:pPr>
            <w:r w:rsidRPr="00441CD0">
              <w:rPr>
                <w:lang w:val="de-DE"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2048CEE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376EC2" w14:textId="77777777" w:rsidR="00EE5860" w:rsidRPr="00441CD0" w:rsidRDefault="00EE5860" w:rsidP="00BB0E1F">
            <w:pPr>
              <w:pStyle w:val="TAC"/>
              <w:rPr>
                <w:lang w:val="x-none"/>
              </w:rPr>
            </w:pPr>
          </w:p>
        </w:tc>
      </w:tr>
    </w:tbl>
    <w:p w14:paraId="1C7F387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96</w:t>
      </w:r>
      <w:r w:rsidRPr="00441CD0">
        <w:rPr>
          <w:lang w:eastAsia="zh-CN"/>
        </w:rPr>
        <w:t>-</w:t>
      </w:r>
      <w:r w:rsidRPr="00441CD0">
        <w:rPr>
          <w:lang w:eastAsia="ja-JP"/>
        </w:rPr>
        <w:t>1</w:t>
      </w:r>
      <w:r w:rsidRPr="00441CD0">
        <w:t>: Ethertype</w:t>
      </w:r>
    </w:p>
    <w:p w14:paraId="57A6AE9C" w14:textId="77777777" w:rsidR="00EE5860" w:rsidRPr="00441CD0" w:rsidRDefault="00EE5860" w:rsidP="00EE5860">
      <w:pPr>
        <w:pStyle w:val="Heading3"/>
        <w:rPr>
          <w:lang w:val="x-none"/>
        </w:rPr>
      </w:pPr>
      <w:bookmarkStart w:id="6304" w:name="_Toc19717442"/>
      <w:bookmarkStart w:id="6305" w:name="_Toc27490943"/>
      <w:bookmarkStart w:id="6306" w:name="_Toc27557236"/>
      <w:bookmarkStart w:id="6307" w:name="_Toc27724153"/>
      <w:bookmarkStart w:id="6308" w:name="_Toc36031227"/>
      <w:bookmarkStart w:id="6309" w:name="_Toc36043147"/>
      <w:bookmarkStart w:id="6310" w:name="_Toc36814472"/>
      <w:bookmarkStart w:id="6311" w:name="_Toc44689330"/>
      <w:bookmarkStart w:id="6312" w:name="_Toc44924084"/>
      <w:bookmarkStart w:id="6313" w:name="_Toc51861054"/>
      <w:bookmarkStart w:id="6314" w:name="_Toc57930825"/>
      <w:bookmarkStart w:id="6315" w:name="_Toc57931455"/>
      <w:bookmarkStart w:id="6316" w:name="_Toc160974581"/>
      <w:r w:rsidRPr="00441CD0">
        <w:t>8.</w:t>
      </w:r>
      <w:r w:rsidRPr="00441CD0">
        <w:rPr>
          <w:lang w:val="en-US"/>
        </w:rPr>
        <w:t>2.97</w:t>
      </w:r>
      <w:r w:rsidRPr="00441CD0">
        <w:tab/>
      </w:r>
      <w:r w:rsidRPr="00441CD0">
        <w:rPr>
          <w:lang w:eastAsia="zh-CN"/>
        </w:rPr>
        <w:t>Proxying</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30856E0A" w14:textId="77777777" w:rsidR="00EE5860" w:rsidRPr="00441CD0" w:rsidRDefault="00EE5860" w:rsidP="00EE5860">
      <w:pPr>
        <w:rPr>
          <w:lang w:eastAsia="zh-CN"/>
        </w:rPr>
      </w:pPr>
      <w:r w:rsidRPr="00441CD0">
        <w:t xml:space="preserve">The </w:t>
      </w:r>
      <w:r w:rsidRPr="00441CD0">
        <w:rPr>
          <w:lang w:eastAsia="zh-CN"/>
        </w:rPr>
        <w:t>Proxying</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8.2.97-1</w:t>
      </w:r>
      <w:r w:rsidRPr="00441CD0">
        <w:rPr>
          <w:lang w:eastAsia="ja-JP"/>
        </w:rPr>
        <w:t xml:space="preserve">. It specifies if </w:t>
      </w:r>
      <w:r w:rsidRPr="00441CD0">
        <w:rPr>
          <w:lang w:eastAsia="zh-CN"/>
        </w:rPr>
        <w:t>responding to Address Resolution Protocol (ARP) (see IETF</w:t>
      </w:r>
      <w:r w:rsidRPr="00441CD0">
        <w:rPr>
          <w:lang w:val="en-US" w:eastAsia="zh-CN"/>
        </w:rPr>
        <w:t> </w:t>
      </w:r>
      <w:r w:rsidRPr="00441CD0">
        <w:rPr>
          <w:lang w:eastAsia="zh-CN"/>
        </w:rPr>
        <w:t>RFC</w:t>
      </w:r>
      <w:r w:rsidRPr="00441CD0">
        <w:rPr>
          <w:lang w:val="en-US" w:eastAsia="zh-CN"/>
        </w:rPr>
        <w:t> </w:t>
      </w:r>
      <w:r w:rsidRPr="00441CD0">
        <w:rPr>
          <w:lang w:eastAsia="zh-CN"/>
        </w:rPr>
        <w:t xml:space="preserve">826 [32]) and / or IPv6 Neighbour Solicitation (see IETF RFC 4861 [33]) as specified in </w:t>
      </w:r>
      <w:r w:rsidRPr="00441CD0">
        <w:t>clause 5.6.10.2 of 3GPP TS 23.501 [28],</w:t>
      </w:r>
      <w:r w:rsidRPr="00441CD0">
        <w:rPr>
          <w:lang w:eastAsia="zh-CN"/>
        </w:rPr>
        <w:t xml:space="preserve"> functionality for the Ethernet PDUs is performed in UPF.</w:t>
      </w:r>
    </w:p>
    <w:p w14:paraId="09DB47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49"/>
        <w:gridCol w:w="567"/>
        <w:gridCol w:w="561"/>
        <w:gridCol w:w="588"/>
      </w:tblGrid>
      <w:tr w:rsidR="00EE5860" w:rsidRPr="00441CD0" w14:paraId="4EAD6FAF" w14:textId="77777777" w:rsidTr="00BB0E1F">
        <w:trPr>
          <w:jc w:val="center"/>
        </w:trPr>
        <w:tc>
          <w:tcPr>
            <w:tcW w:w="151" w:type="dxa"/>
            <w:tcBorders>
              <w:top w:val="single" w:sz="6" w:space="0" w:color="auto"/>
              <w:left w:val="single" w:sz="6" w:space="0" w:color="auto"/>
              <w:bottom w:val="nil"/>
              <w:right w:val="nil"/>
            </w:tcBorders>
          </w:tcPr>
          <w:p w14:paraId="3C53F457" w14:textId="77777777" w:rsidR="00EE5860" w:rsidRPr="00441CD0" w:rsidRDefault="00EE5860" w:rsidP="00BB0E1F">
            <w:pPr>
              <w:pStyle w:val="TAC"/>
            </w:pPr>
          </w:p>
        </w:tc>
        <w:tc>
          <w:tcPr>
            <w:tcW w:w="1104" w:type="dxa"/>
            <w:tcBorders>
              <w:top w:val="single" w:sz="6" w:space="0" w:color="auto"/>
              <w:left w:val="nil"/>
              <w:bottom w:val="nil"/>
              <w:right w:val="nil"/>
            </w:tcBorders>
          </w:tcPr>
          <w:p w14:paraId="7BD16F77"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2CAE1B7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60B285" w14:textId="77777777" w:rsidR="00EE5860" w:rsidRPr="00441CD0" w:rsidRDefault="00EE5860" w:rsidP="00BB0E1F">
            <w:pPr>
              <w:pStyle w:val="TAC"/>
            </w:pPr>
          </w:p>
        </w:tc>
      </w:tr>
      <w:tr w:rsidR="00EE5860" w:rsidRPr="00441CD0" w14:paraId="0FA1331C" w14:textId="77777777" w:rsidTr="00BB0E1F">
        <w:trPr>
          <w:jc w:val="center"/>
        </w:trPr>
        <w:tc>
          <w:tcPr>
            <w:tcW w:w="151" w:type="dxa"/>
            <w:tcBorders>
              <w:top w:val="nil"/>
              <w:left w:val="single" w:sz="6" w:space="0" w:color="auto"/>
              <w:bottom w:val="nil"/>
              <w:right w:val="nil"/>
            </w:tcBorders>
          </w:tcPr>
          <w:p w14:paraId="6EA25E78" w14:textId="77777777" w:rsidR="00EE5860" w:rsidRPr="00441CD0" w:rsidRDefault="00EE5860" w:rsidP="00BB0E1F">
            <w:pPr>
              <w:pStyle w:val="TAC"/>
            </w:pPr>
          </w:p>
        </w:tc>
        <w:tc>
          <w:tcPr>
            <w:tcW w:w="1104" w:type="dxa"/>
            <w:tcBorders>
              <w:top w:val="nil"/>
              <w:left w:val="nil"/>
              <w:bottom w:val="nil"/>
              <w:right w:val="nil"/>
            </w:tcBorders>
            <w:hideMark/>
          </w:tcPr>
          <w:p w14:paraId="660F0FE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AE15FB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20D62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DC5644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A4A8C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FEC6C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BFE1067" w14:textId="77777777" w:rsidR="00EE5860" w:rsidRPr="00441CD0" w:rsidRDefault="00EE5860" w:rsidP="00BB0E1F">
            <w:pPr>
              <w:pStyle w:val="TAH"/>
            </w:pPr>
            <w:r w:rsidRPr="00441CD0">
              <w:t>3</w:t>
            </w:r>
          </w:p>
        </w:tc>
        <w:tc>
          <w:tcPr>
            <w:tcW w:w="616" w:type="dxa"/>
            <w:gridSpan w:val="2"/>
            <w:tcBorders>
              <w:top w:val="nil"/>
              <w:left w:val="nil"/>
              <w:bottom w:val="single" w:sz="4" w:space="0" w:color="auto"/>
              <w:right w:val="nil"/>
            </w:tcBorders>
            <w:hideMark/>
          </w:tcPr>
          <w:p w14:paraId="4CC7F930" w14:textId="77777777" w:rsidR="00EE5860" w:rsidRPr="00441CD0" w:rsidRDefault="00EE5860" w:rsidP="00BB0E1F">
            <w:pPr>
              <w:pStyle w:val="TAH"/>
            </w:pPr>
            <w:r w:rsidRPr="00441CD0">
              <w:t>2</w:t>
            </w:r>
          </w:p>
        </w:tc>
        <w:tc>
          <w:tcPr>
            <w:tcW w:w="561" w:type="dxa"/>
            <w:tcBorders>
              <w:top w:val="nil"/>
              <w:left w:val="nil"/>
              <w:bottom w:val="single" w:sz="4" w:space="0" w:color="auto"/>
              <w:right w:val="nil"/>
            </w:tcBorders>
            <w:hideMark/>
          </w:tcPr>
          <w:p w14:paraId="2EAF820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E1B127E" w14:textId="77777777" w:rsidR="00EE5860" w:rsidRPr="00441CD0" w:rsidRDefault="00EE5860" w:rsidP="00BB0E1F">
            <w:pPr>
              <w:pStyle w:val="TAC"/>
            </w:pPr>
          </w:p>
        </w:tc>
      </w:tr>
      <w:tr w:rsidR="00EE5860" w:rsidRPr="00441CD0" w14:paraId="17D42577" w14:textId="77777777" w:rsidTr="00BB0E1F">
        <w:trPr>
          <w:jc w:val="center"/>
        </w:trPr>
        <w:tc>
          <w:tcPr>
            <w:tcW w:w="151" w:type="dxa"/>
            <w:tcBorders>
              <w:top w:val="nil"/>
              <w:left w:val="single" w:sz="6" w:space="0" w:color="auto"/>
              <w:bottom w:val="nil"/>
              <w:right w:val="nil"/>
            </w:tcBorders>
          </w:tcPr>
          <w:p w14:paraId="363269A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BF326"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307BDD96" w14:textId="77777777" w:rsidR="00EE5860" w:rsidRPr="00441CD0" w:rsidRDefault="00EE5860" w:rsidP="00BB0E1F">
            <w:pPr>
              <w:pStyle w:val="TAC"/>
            </w:pPr>
            <w:r w:rsidRPr="00441CD0">
              <w:t xml:space="preserve">Type = </w:t>
            </w:r>
            <w:r w:rsidRPr="00441CD0">
              <w:rPr>
                <w:lang w:val="sv-SE"/>
              </w:rPr>
              <w:t>137</w:t>
            </w:r>
            <w:r w:rsidRPr="00441CD0">
              <w:t xml:space="preserve"> (decimal)</w:t>
            </w:r>
          </w:p>
        </w:tc>
        <w:tc>
          <w:tcPr>
            <w:tcW w:w="588" w:type="dxa"/>
            <w:tcBorders>
              <w:top w:val="nil"/>
              <w:left w:val="single" w:sz="4" w:space="0" w:color="auto"/>
              <w:bottom w:val="nil"/>
              <w:right w:val="single" w:sz="6" w:space="0" w:color="auto"/>
            </w:tcBorders>
          </w:tcPr>
          <w:p w14:paraId="1AF082BC" w14:textId="77777777" w:rsidR="00EE5860" w:rsidRPr="00441CD0" w:rsidRDefault="00EE5860" w:rsidP="00BB0E1F">
            <w:pPr>
              <w:pStyle w:val="TAC"/>
            </w:pPr>
          </w:p>
        </w:tc>
      </w:tr>
      <w:tr w:rsidR="00EE5860" w:rsidRPr="00441CD0" w14:paraId="1889FEB8" w14:textId="77777777" w:rsidTr="00BB0E1F">
        <w:trPr>
          <w:jc w:val="center"/>
        </w:trPr>
        <w:tc>
          <w:tcPr>
            <w:tcW w:w="151" w:type="dxa"/>
            <w:tcBorders>
              <w:top w:val="nil"/>
              <w:left w:val="single" w:sz="6" w:space="0" w:color="auto"/>
              <w:bottom w:val="nil"/>
              <w:right w:val="nil"/>
            </w:tcBorders>
          </w:tcPr>
          <w:p w14:paraId="40ADFE6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067E47"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0A274C1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09F40E9" w14:textId="77777777" w:rsidR="00EE5860" w:rsidRPr="00441CD0" w:rsidRDefault="00EE5860" w:rsidP="00BB0E1F">
            <w:pPr>
              <w:pStyle w:val="TAC"/>
            </w:pPr>
          </w:p>
        </w:tc>
      </w:tr>
      <w:tr w:rsidR="00EE5860" w:rsidRPr="00441CD0" w14:paraId="352FE3A0" w14:textId="77777777" w:rsidTr="00BB0E1F">
        <w:trPr>
          <w:jc w:val="center"/>
        </w:trPr>
        <w:tc>
          <w:tcPr>
            <w:tcW w:w="151" w:type="dxa"/>
            <w:tcBorders>
              <w:top w:val="nil"/>
              <w:left w:val="single" w:sz="6" w:space="0" w:color="auto"/>
              <w:bottom w:val="nil"/>
              <w:right w:val="nil"/>
            </w:tcBorders>
          </w:tcPr>
          <w:p w14:paraId="00FD84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D7C4A8" w14:textId="77777777" w:rsidR="00EE5860" w:rsidRPr="00441CD0" w:rsidRDefault="00EE5860" w:rsidP="00BB0E1F">
            <w:pPr>
              <w:pStyle w:val="NO"/>
              <w:keepNext/>
              <w:spacing w:after="0"/>
              <w:ind w:left="0" w:firstLine="0"/>
              <w:jc w:val="center"/>
              <w:rPr>
                <w:rFonts w:ascii="Arial" w:hAnsi="Arial" w:cs="Arial"/>
                <w:sz w:val="18"/>
                <w:szCs w:val="18"/>
                <w:lang w:val="de-DE"/>
              </w:rPr>
            </w:pPr>
            <w:r w:rsidRPr="00441CD0">
              <w:rPr>
                <w:rFonts w:ascii="Arial" w:hAnsi="Arial" w:cs="Arial"/>
                <w:sz w:val="18"/>
                <w:szCs w:val="18"/>
                <w:lang w:val="de-DE"/>
              </w:rPr>
              <w:t>5</w:t>
            </w:r>
          </w:p>
        </w:tc>
        <w:tc>
          <w:tcPr>
            <w:tcW w:w="3580" w:type="dxa"/>
            <w:gridSpan w:val="7"/>
            <w:tcBorders>
              <w:top w:val="single" w:sz="4" w:space="0" w:color="auto"/>
              <w:left w:val="single" w:sz="4" w:space="0" w:color="auto"/>
              <w:bottom w:val="single" w:sz="4" w:space="0" w:color="auto"/>
              <w:right w:val="single" w:sz="4" w:space="0" w:color="auto"/>
            </w:tcBorders>
            <w:hideMark/>
          </w:tcPr>
          <w:p w14:paraId="28A01269" w14:textId="77777777" w:rsidR="00EE5860" w:rsidRPr="00441CD0" w:rsidRDefault="00EE5860" w:rsidP="00BB0E1F">
            <w:pPr>
              <w:pStyle w:val="TAC"/>
              <w:rPr>
                <w:lang w:val="x-none" w:eastAsia="zh-CN"/>
              </w:rPr>
            </w:pPr>
            <w:r w:rsidRPr="00441CD0">
              <w:rPr>
                <w:lang w:eastAsia="zh-CN"/>
              </w:rPr>
              <w:t>Spare</w:t>
            </w:r>
          </w:p>
        </w:tc>
        <w:tc>
          <w:tcPr>
            <w:tcW w:w="567" w:type="dxa"/>
            <w:tcBorders>
              <w:top w:val="single" w:sz="4" w:space="0" w:color="auto"/>
              <w:left w:val="single" w:sz="4" w:space="0" w:color="auto"/>
              <w:bottom w:val="single" w:sz="4" w:space="0" w:color="auto"/>
              <w:right w:val="single" w:sz="4" w:space="0" w:color="auto"/>
            </w:tcBorders>
            <w:hideMark/>
          </w:tcPr>
          <w:p w14:paraId="1FEF2006" w14:textId="77777777" w:rsidR="00EE5860" w:rsidRPr="00441CD0" w:rsidRDefault="00EE5860" w:rsidP="00BB0E1F">
            <w:pPr>
              <w:pStyle w:val="TAC"/>
              <w:rPr>
                <w:lang w:eastAsia="zh-CN"/>
              </w:rPr>
            </w:pPr>
            <w:r w:rsidRPr="00441CD0">
              <w:rPr>
                <w:lang w:val="sv-SE" w:eastAsia="zh-CN"/>
              </w:rPr>
              <w:t>INS</w:t>
            </w:r>
          </w:p>
        </w:tc>
        <w:tc>
          <w:tcPr>
            <w:tcW w:w="561" w:type="dxa"/>
            <w:tcBorders>
              <w:top w:val="single" w:sz="4" w:space="0" w:color="auto"/>
              <w:left w:val="single" w:sz="4" w:space="0" w:color="auto"/>
              <w:bottom w:val="single" w:sz="4" w:space="0" w:color="auto"/>
              <w:right w:val="single" w:sz="4" w:space="0" w:color="auto"/>
            </w:tcBorders>
            <w:hideMark/>
          </w:tcPr>
          <w:p w14:paraId="33AC4828" w14:textId="77777777" w:rsidR="00EE5860" w:rsidRPr="00441CD0" w:rsidRDefault="00EE5860" w:rsidP="00BB0E1F">
            <w:pPr>
              <w:pStyle w:val="TAC"/>
              <w:rPr>
                <w:lang w:val="de-DE" w:eastAsia="zh-CN"/>
              </w:rPr>
            </w:pPr>
            <w:r w:rsidRPr="00441CD0">
              <w:rPr>
                <w:lang w:val="de-DE" w:eastAsia="zh-CN"/>
              </w:rPr>
              <w:t>ARP</w:t>
            </w:r>
          </w:p>
        </w:tc>
        <w:tc>
          <w:tcPr>
            <w:tcW w:w="588" w:type="dxa"/>
            <w:tcBorders>
              <w:top w:val="nil"/>
              <w:left w:val="single" w:sz="4" w:space="0" w:color="auto"/>
              <w:bottom w:val="nil"/>
              <w:right w:val="single" w:sz="6" w:space="0" w:color="auto"/>
            </w:tcBorders>
          </w:tcPr>
          <w:p w14:paraId="7358EAAD" w14:textId="77777777" w:rsidR="00EE5860" w:rsidRPr="00441CD0" w:rsidRDefault="00EE5860" w:rsidP="00BB0E1F">
            <w:pPr>
              <w:pStyle w:val="TAC"/>
              <w:rPr>
                <w:lang w:val="x-none"/>
              </w:rPr>
            </w:pPr>
          </w:p>
        </w:tc>
      </w:tr>
      <w:tr w:rsidR="00EE5860" w:rsidRPr="00441CD0" w14:paraId="7F2637DC" w14:textId="77777777" w:rsidTr="00BB0E1F">
        <w:trPr>
          <w:jc w:val="center"/>
        </w:trPr>
        <w:tc>
          <w:tcPr>
            <w:tcW w:w="151" w:type="dxa"/>
            <w:tcBorders>
              <w:top w:val="nil"/>
              <w:left w:val="single" w:sz="6" w:space="0" w:color="auto"/>
              <w:bottom w:val="single" w:sz="4" w:space="0" w:color="auto"/>
              <w:right w:val="nil"/>
            </w:tcBorders>
          </w:tcPr>
          <w:p w14:paraId="093C3B3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6B9128F"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6509E6C4"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7E6DFD8" w14:textId="77777777" w:rsidR="00EE5860" w:rsidRPr="00441CD0" w:rsidRDefault="00EE5860" w:rsidP="00BB0E1F">
            <w:pPr>
              <w:pStyle w:val="TAC"/>
              <w:rPr>
                <w:lang w:val="x-none"/>
              </w:rPr>
            </w:pPr>
          </w:p>
        </w:tc>
      </w:tr>
    </w:tbl>
    <w:p w14:paraId="7839DD5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97</w:t>
      </w:r>
      <w:r w:rsidRPr="00441CD0">
        <w:rPr>
          <w:lang w:eastAsia="zh-CN"/>
        </w:rPr>
        <w:t>-</w:t>
      </w:r>
      <w:r w:rsidRPr="00441CD0">
        <w:rPr>
          <w:lang w:eastAsia="ja-JP"/>
        </w:rPr>
        <w:t>1</w:t>
      </w:r>
      <w:r w:rsidRPr="00441CD0">
        <w:t xml:space="preserve">: </w:t>
      </w:r>
      <w:r w:rsidRPr="00441CD0">
        <w:rPr>
          <w:lang w:val="sv-SE" w:eastAsia="zh-CN"/>
        </w:rPr>
        <w:t>P</w:t>
      </w:r>
      <w:r w:rsidRPr="00441CD0">
        <w:rPr>
          <w:lang w:eastAsia="zh-CN"/>
        </w:rPr>
        <w:t>roxying</w:t>
      </w:r>
    </w:p>
    <w:p w14:paraId="5EEC69EE" w14:textId="77777777" w:rsidR="00EE5860" w:rsidRPr="00441CD0" w:rsidRDefault="00EE5860" w:rsidP="00EE5860">
      <w:r w:rsidRPr="00441CD0">
        <w:t>The following flags are coded within Octet 5:</w:t>
      </w:r>
    </w:p>
    <w:p w14:paraId="2EA8B2E4" w14:textId="77777777" w:rsidR="00EE5860" w:rsidRPr="00441CD0" w:rsidRDefault="00EE5860" w:rsidP="00EE5860">
      <w:pPr>
        <w:pStyle w:val="B1"/>
      </w:pPr>
      <w:r w:rsidRPr="00441CD0">
        <w:t>-</w:t>
      </w:r>
      <w:r w:rsidRPr="00441CD0">
        <w:tab/>
        <w:t xml:space="preserve">Bit 1 – ARP: If this bit is set to "1", then responding ARP is performed in UPF </w:t>
      </w:r>
      <w:r w:rsidRPr="00441CD0">
        <w:rPr>
          <w:lang w:eastAsia="zh-CN"/>
        </w:rPr>
        <w:t>based on local cache information</w:t>
      </w:r>
      <w:r w:rsidRPr="00441CD0">
        <w:t>.</w:t>
      </w:r>
    </w:p>
    <w:p w14:paraId="18E3B018" w14:textId="77777777" w:rsidR="00EE5860" w:rsidRPr="00441CD0" w:rsidRDefault="00EE5860" w:rsidP="00EE5860">
      <w:pPr>
        <w:pStyle w:val="B1"/>
      </w:pPr>
      <w:r w:rsidRPr="00441CD0">
        <w:t>-</w:t>
      </w:r>
      <w:r w:rsidRPr="00441CD0">
        <w:tab/>
        <w:t xml:space="preserve">Bit 2 – INS: If this bit is set to "1", then responding to </w:t>
      </w:r>
      <w:r w:rsidRPr="00441CD0">
        <w:rPr>
          <w:lang w:eastAsia="zh-CN"/>
        </w:rPr>
        <w:t xml:space="preserve">IPv6 </w:t>
      </w:r>
      <w:r w:rsidRPr="00441CD0">
        <w:rPr>
          <w:lang w:val="en-US"/>
        </w:rPr>
        <w:t>Neighbour Solicitation</w:t>
      </w:r>
      <w:r w:rsidRPr="00441CD0">
        <w:t xml:space="preserve"> is performed in UPF </w:t>
      </w:r>
      <w:r w:rsidRPr="00441CD0">
        <w:rPr>
          <w:lang w:eastAsia="zh-CN"/>
        </w:rPr>
        <w:t>based on local cache information</w:t>
      </w:r>
      <w:r w:rsidRPr="00441CD0">
        <w:t>.</w:t>
      </w:r>
    </w:p>
    <w:p w14:paraId="71E74555" w14:textId="77777777" w:rsidR="00EE5860" w:rsidRPr="00441CD0" w:rsidRDefault="00EE5860" w:rsidP="00EE5860">
      <w:pPr>
        <w:pStyle w:val="B1"/>
      </w:pPr>
      <w:r w:rsidRPr="00441CD0">
        <w:t>-</w:t>
      </w:r>
      <w:r w:rsidRPr="00441CD0">
        <w:tab/>
        <w:t>Bit 3 to 8 – spare and reserved for future use.</w:t>
      </w:r>
    </w:p>
    <w:p w14:paraId="505BCC0F" w14:textId="77777777" w:rsidR="00EE5860" w:rsidRPr="00441CD0" w:rsidRDefault="00EE5860" w:rsidP="00EE5860">
      <w:pPr>
        <w:pStyle w:val="Heading3"/>
      </w:pPr>
      <w:bookmarkStart w:id="6317" w:name="_Toc19717443"/>
      <w:bookmarkStart w:id="6318" w:name="_Toc27490944"/>
      <w:bookmarkStart w:id="6319" w:name="_Toc27557237"/>
      <w:bookmarkStart w:id="6320" w:name="_Toc27724154"/>
      <w:bookmarkStart w:id="6321" w:name="_Toc36031228"/>
      <w:bookmarkStart w:id="6322" w:name="_Toc36043148"/>
      <w:bookmarkStart w:id="6323" w:name="_Toc36814473"/>
      <w:bookmarkStart w:id="6324" w:name="_Toc44689331"/>
      <w:bookmarkStart w:id="6325" w:name="_Toc44924085"/>
      <w:bookmarkStart w:id="6326" w:name="_Toc51861055"/>
      <w:bookmarkStart w:id="6327" w:name="_Toc57930826"/>
      <w:bookmarkStart w:id="6328" w:name="_Toc57931456"/>
      <w:bookmarkStart w:id="6329" w:name="_Toc160974582"/>
      <w:r w:rsidRPr="00441CD0">
        <w:t>8.</w:t>
      </w:r>
      <w:r w:rsidRPr="00441CD0">
        <w:rPr>
          <w:lang w:val="en-US"/>
        </w:rPr>
        <w:t>2.98</w:t>
      </w:r>
      <w:r w:rsidRPr="00441CD0">
        <w:tab/>
        <w:t>Ethernet Filter ID</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6CB030CA" w14:textId="77777777" w:rsidR="00EE5860" w:rsidRPr="00441CD0" w:rsidRDefault="00EE5860" w:rsidP="00EE5860">
      <w:pPr>
        <w:rPr>
          <w:lang w:eastAsia="zh-CN"/>
        </w:rPr>
      </w:pPr>
      <w:r w:rsidRPr="00441CD0">
        <w:t>The Ethernet Filter</w:t>
      </w:r>
      <w:r w:rsidRPr="00441CD0">
        <w:rPr>
          <w:lang w:val="en-US" w:eastAsia="zh-CN"/>
        </w:rPr>
        <w:t xml:space="preserve">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8.2.98-1</w:t>
      </w:r>
      <w:r w:rsidRPr="00441CD0">
        <w:rPr>
          <w:lang w:eastAsia="ja-JP"/>
        </w:rPr>
        <w:t>.</w:t>
      </w:r>
    </w:p>
    <w:p w14:paraId="3E4CB15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502B01F1" w14:textId="77777777" w:rsidTr="00BB0E1F">
        <w:trPr>
          <w:jc w:val="center"/>
        </w:trPr>
        <w:tc>
          <w:tcPr>
            <w:tcW w:w="151" w:type="dxa"/>
            <w:tcBorders>
              <w:top w:val="single" w:sz="6" w:space="0" w:color="auto"/>
              <w:left w:val="single" w:sz="6" w:space="0" w:color="auto"/>
              <w:bottom w:val="nil"/>
              <w:right w:val="nil"/>
            </w:tcBorders>
          </w:tcPr>
          <w:p w14:paraId="1F3B34B0" w14:textId="77777777" w:rsidR="00EE5860" w:rsidRPr="00441CD0" w:rsidRDefault="00EE5860" w:rsidP="00BB0E1F">
            <w:pPr>
              <w:pStyle w:val="TAC"/>
            </w:pPr>
          </w:p>
        </w:tc>
        <w:tc>
          <w:tcPr>
            <w:tcW w:w="1104" w:type="dxa"/>
            <w:tcBorders>
              <w:top w:val="single" w:sz="6" w:space="0" w:color="auto"/>
              <w:left w:val="nil"/>
              <w:bottom w:val="nil"/>
              <w:right w:val="nil"/>
            </w:tcBorders>
          </w:tcPr>
          <w:p w14:paraId="3D61099F"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EBAEFC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48C9487" w14:textId="77777777" w:rsidR="00EE5860" w:rsidRPr="00441CD0" w:rsidRDefault="00EE5860" w:rsidP="00BB0E1F">
            <w:pPr>
              <w:pStyle w:val="TAC"/>
            </w:pPr>
          </w:p>
        </w:tc>
      </w:tr>
      <w:tr w:rsidR="00EE5860" w:rsidRPr="00441CD0" w14:paraId="09074EDA" w14:textId="77777777" w:rsidTr="00BB0E1F">
        <w:trPr>
          <w:jc w:val="center"/>
        </w:trPr>
        <w:tc>
          <w:tcPr>
            <w:tcW w:w="151" w:type="dxa"/>
            <w:tcBorders>
              <w:top w:val="nil"/>
              <w:left w:val="single" w:sz="6" w:space="0" w:color="auto"/>
              <w:bottom w:val="nil"/>
              <w:right w:val="nil"/>
            </w:tcBorders>
          </w:tcPr>
          <w:p w14:paraId="1CF660FB" w14:textId="77777777" w:rsidR="00EE5860" w:rsidRPr="00441CD0" w:rsidRDefault="00EE5860" w:rsidP="00BB0E1F">
            <w:pPr>
              <w:pStyle w:val="TAC"/>
            </w:pPr>
          </w:p>
        </w:tc>
        <w:tc>
          <w:tcPr>
            <w:tcW w:w="1104" w:type="dxa"/>
            <w:tcBorders>
              <w:top w:val="nil"/>
              <w:left w:val="nil"/>
              <w:bottom w:val="nil"/>
              <w:right w:val="nil"/>
            </w:tcBorders>
            <w:hideMark/>
          </w:tcPr>
          <w:p w14:paraId="32F33C46"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85C210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16BA39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970C6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6756DD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2049FF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67970B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BE5055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C0B195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0D93D08" w14:textId="77777777" w:rsidR="00EE5860" w:rsidRPr="00441CD0" w:rsidRDefault="00EE5860" w:rsidP="00BB0E1F">
            <w:pPr>
              <w:pStyle w:val="TAC"/>
            </w:pPr>
          </w:p>
        </w:tc>
      </w:tr>
      <w:tr w:rsidR="00EE5860" w:rsidRPr="00441CD0" w14:paraId="4924887C" w14:textId="77777777" w:rsidTr="00BB0E1F">
        <w:trPr>
          <w:jc w:val="center"/>
        </w:trPr>
        <w:tc>
          <w:tcPr>
            <w:tcW w:w="151" w:type="dxa"/>
            <w:tcBorders>
              <w:top w:val="nil"/>
              <w:left w:val="single" w:sz="6" w:space="0" w:color="auto"/>
              <w:bottom w:val="nil"/>
              <w:right w:val="nil"/>
            </w:tcBorders>
          </w:tcPr>
          <w:p w14:paraId="7868A6B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1D15436"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987442" w14:textId="77777777" w:rsidR="00EE5860" w:rsidRPr="00441CD0" w:rsidRDefault="00EE5860" w:rsidP="00BB0E1F">
            <w:pPr>
              <w:pStyle w:val="TAC"/>
            </w:pPr>
            <w:r w:rsidRPr="00441CD0">
              <w:t xml:space="preserve">Type = </w:t>
            </w:r>
            <w:r w:rsidRPr="00441CD0">
              <w:rPr>
                <w:lang w:val="sv-SE"/>
              </w:rPr>
              <w:t>138</w:t>
            </w:r>
            <w:r w:rsidRPr="00441CD0">
              <w:t xml:space="preserve"> (decimal)</w:t>
            </w:r>
          </w:p>
        </w:tc>
        <w:tc>
          <w:tcPr>
            <w:tcW w:w="588" w:type="dxa"/>
            <w:tcBorders>
              <w:top w:val="nil"/>
              <w:left w:val="single" w:sz="4" w:space="0" w:color="auto"/>
              <w:bottom w:val="nil"/>
              <w:right w:val="single" w:sz="6" w:space="0" w:color="auto"/>
            </w:tcBorders>
          </w:tcPr>
          <w:p w14:paraId="11B0DD40" w14:textId="77777777" w:rsidR="00EE5860" w:rsidRPr="00441CD0" w:rsidRDefault="00EE5860" w:rsidP="00BB0E1F">
            <w:pPr>
              <w:pStyle w:val="TAC"/>
            </w:pPr>
          </w:p>
        </w:tc>
      </w:tr>
      <w:tr w:rsidR="00EE5860" w:rsidRPr="00441CD0" w14:paraId="273627B3" w14:textId="77777777" w:rsidTr="00BB0E1F">
        <w:trPr>
          <w:jc w:val="center"/>
        </w:trPr>
        <w:tc>
          <w:tcPr>
            <w:tcW w:w="151" w:type="dxa"/>
            <w:tcBorders>
              <w:top w:val="nil"/>
              <w:left w:val="single" w:sz="6" w:space="0" w:color="auto"/>
              <w:bottom w:val="nil"/>
              <w:right w:val="nil"/>
            </w:tcBorders>
          </w:tcPr>
          <w:p w14:paraId="1994EBA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20D051"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2E46FD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0A28E33" w14:textId="77777777" w:rsidR="00EE5860" w:rsidRPr="00441CD0" w:rsidRDefault="00EE5860" w:rsidP="00BB0E1F">
            <w:pPr>
              <w:pStyle w:val="TAC"/>
            </w:pPr>
          </w:p>
        </w:tc>
      </w:tr>
      <w:tr w:rsidR="00EE5860" w:rsidRPr="00441CD0" w14:paraId="14F61D43" w14:textId="77777777" w:rsidTr="00BB0E1F">
        <w:trPr>
          <w:jc w:val="center"/>
        </w:trPr>
        <w:tc>
          <w:tcPr>
            <w:tcW w:w="151" w:type="dxa"/>
            <w:tcBorders>
              <w:top w:val="nil"/>
              <w:left w:val="single" w:sz="6" w:space="0" w:color="auto"/>
              <w:bottom w:val="nil"/>
              <w:right w:val="nil"/>
            </w:tcBorders>
          </w:tcPr>
          <w:p w14:paraId="639DCA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6F8857" w14:textId="77777777" w:rsidR="00EE5860" w:rsidRPr="00441CD0" w:rsidRDefault="00EE5860" w:rsidP="00BB0E1F">
            <w:pPr>
              <w:pStyle w:val="TAC"/>
            </w:pPr>
            <w:r w:rsidRPr="00441CD0">
              <w:rPr>
                <w:lang w:val="de-DE"/>
              </w:rPr>
              <w:t>5</w:t>
            </w:r>
            <w:r w:rsidRPr="00441CD0">
              <w:t xml:space="preserve"> to </w:t>
            </w:r>
            <w:r w:rsidRPr="00441CD0">
              <w:rPr>
                <w:lang w:val="de-DE"/>
              </w:rPr>
              <w:t>8</w:t>
            </w:r>
          </w:p>
        </w:tc>
        <w:tc>
          <w:tcPr>
            <w:tcW w:w="4708" w:type="dxa"/>
            <w:gridSpan w:val="8"/>
            <w:tcBorders>
              <w:top w:val="single" w:sz="4" w:space="0" w:color="auto"/>
              <w:left w:val="single" w:sz="4" w:space="0" w:color="auto"/>
              <w:bottom w:val="single" w:sz="4" w:space="0" w:color="auto"/>
              <w:right w:val="single" w:sz="4" w:space="0" w:color="auto"/>
            </w:tcBorders>
            <w:hideMark/>
          </w:tcPr>
          <w:p w14:paraId="4CCE4FA4" w14:textId="77777777" w:rsidR="00EE5860" w:rsidRPr="00441CD0" w:rsidRDefault="00EE5860" w:rsidP="00BB0E1F">
            <w:pPr>
              <w:pStyle w:val="TAC"/>
              <w:rPr>
                <w:lang w:eastAsia="zh-CN"/>
              </w:rPr>
            </w:pPr>
            <w:r w:rsidRPr="00441CD0">
              <w:t>Ethernet Filter ID value</w:t>
            </w:r>
          </w:p>
        </w:tc>
        <w:tc>
          <w:tcPr>
            <w:tcW w:w="588" w:type="dxa"/>
            <w:tcBorders>
              <w:top w:val="nil"/>
              <w:left w:val="single" w:sz="4" w:space="0" w:color="auto"/>
              <w:bottom w:val="nil"/>
              <w:right w:val="single" w:sz="6" w:space="0" w:color="auto"/>
            </w:tcBorders>
          </w:tcPr>
          <w:p w14:paraId="21D21ED9" w14:textId="77777777" w:rsidR="00EE5860" w:rsidRPr="00441CD0" w:rsidRDefault="00EE5860" w:rsidP="00BB0E1F">
            <w:pPr>
              <w:pStyle w:val="TAC"/>
            </w:pPr>
          </w:p>
        </w:tc>
      </w:tr>
      <w:tr w:rsidR="00EE5860" w:rsidRPr="00441CD0" w14:paraId="36925F74" w14:textId="77777777" w:rsidTr="00BB0E1F">
        <w:trPr>
          <w:jc w:val="center"/>
        </w:trPr>
        <w:tc>
          <w:tcPr>
            <w:tcW w:w="151" w:type="dxa"/>
            <w:tcBorders>
              <w:top w:val="nil"/>
              <w:left w:val="single" w:sz="6" w:space="0" w:color="auto"/>
              <w:bottom w:val="single" w:sz="4" w:space="0" w:color="auto"/>
              <w:right w:val="nil"/>
            </w:tcBorders>
          </w:tcPr>
          <w:p w14:paraId="40CD502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F89E16F" w14:textId="77777777" w:rsidR="00EE5860" w:rsidRPr="00441CD0" w:rsidRDefault="00EE5860" w:rsidP="00BB0E1F">
            <w:pPr>
              <w:pStyle w:val="TAC"/>
            </w:pPr>
            <w:r w:rsidRPr="00441CD0">
              <w:rPr>
                <w:lang w:val="de-DE" w:eastAsia="zh-CN"/>
              </w:rPr>
              <w:t>10</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079A284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090F07" w14:textId="77777777" w:rsidR="00EE5860" w:rsidRPr="00441CD0" w:rsidRDefault="00EE5860" w:rsidP="00BB0E1F">
            <w:pPr>
              <w:pStyle w:val="TAC"/>
              <w:rPr>
                <w:lang w:val="x-none"/>
              </w:rPr>
            </w:pPr>
          </w:p>
        </w:tc>
      </w:tr>
    </w:tbl>
    <w:p w14:paraId="2864ABC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98</w:t>
      </w:r>
      <w:r w:rsidRPr="00441CD0">
        <w:rPr>
          <w:lang w:eastAsia="zh-CN"/>
        </w:rPr>
        <w:t>-</w:t>
      </w:r>
      <w:r w:rsidRPr="00441CD0">
        <w:rPr>
          <w:lang w:eastAsia="ja-JP"/>
        </w:rPr>
        <w:t>1</w:t>
      </w:r>
      <w:r w:rsidRPr="00441CD0">
        <w:t>: Ethernet Filter</w:t>
      </w:r>
      <w:r w:rsidRPr="00441CD0">
        <w:rPr>
          <w:lang w:eastAsia="ja-JP"/>
        </w:rPr>
        <w:t xml:space="preserve"> ID</w:t>
      </w:r>
    </w:p>
    <w:p w14:paraId="391F95F7" w14:textId="77777777" w:rsidR="00EE5860" w:rsidRPr="00441CD0" w:rsidRDefault="00EE5860" w:rsidP="00EE5860">
      <w:pPr>
        <w:rPr>
          <w:lang w:val="de-DE"/>
        </w:rPr>
      </w:pPr>
    </w:p>
    <w:p w14:paraId="0BC8EAF1" w14:textId="77777777" w:rsidR="00EE5860" w:rsidRPr="00441CD0" w:rsidRDefault="00EE5860" w:rsidP="00EE5860">
      <w:r w:rsidRPr="00441CD0">
        <w:t>The Ethernet Filter ID value shall be encoded as an Unsigned32 binary integer value.</w:t>
      </w:r>
    </w:p>
    <w:p w14:paraId="35E9DA98" w14:textId="77777777" w:rsidR="00EE5860" w:rsidRPr="00441CD0" w:rsidRDefault="00EE5860" w:rsidP="00EE5860">
      <w:pPr>
        <w:pStyle w:val="Heading3"/>
      </w:pPr>
      <w:bookmarkStart w:id="6330" w:name="_Toc19717444"/>
      <w:bookmarkStart w:id="6331" w:name="_Toc27490945"/>
      <w:bookmarkStart w:id="6332" w:name="_Toc27557238"/>
      <w:bookmarkStart w:id="6333" w:name="_Toc27724155"/>
      <w:bookmarkStart w:id="6334" w:name="_Toc36031229"/>
      <w:bookmarkStart w:id="6335" w:name="_Toc36043149"/>
      <w:bookmarkStart w:id="6336" w:name="_Toc36814474"/>
      <w:bookmarkStart w:id="6337" w:name="_Toc44689332"/>
      <w:bookmarkStart w:id="6338" w:name="_Toc44924086"/>
      <w:bookmarkStart w:id="6339" w:name="_Toc51861056"/>
      <w:bookmarkStart w:id="6340" w:name="_Toc57930827"/>
      <w:bookmarkStart w:id="6341" w:name="_Toc57931457"/>
      <w:bookmarkStart w:id="6342" w:name="_Toc160974583"/>
      <w:r w:rsidRPr="00441CD0">
        <w:t>8.</w:t>
      </w:r>
      <w:r w:rsidRPr="00441CD0">
        <w:rPr>
          <w:lang w:val="en-US"/>
        </w:rPr>
        <w:t>2.99</w:t>
      </w:r>
      <w:r w:rsidRPr="00441CD0">
        <w:tab/>
        <w:t>Ethernet Filter Properties</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6773D827" w14:textId="77777777" w:rsidR="00EE5860" w:rsidRPr="00441CD0" w:rsidRDefault="00EE5860" w:rsidP="00EE5860">
      <w:pPr>
        <w:rPr>
          <w:lang w:eastAsia="zh-CN"/>
        </w:rPr>
      </w:pPr>
      <w:r w:rsidRPr="00441CD0">
        <w:t>The Ethernet Filter</w:t>
      </w:r>
      <w:r w:rsidRPr="00441CD0">
        <w:rPr>
          <w:lang w:val="en-US" w:eastAsia="zh-CN"/>
        </w:rPr>
        <w:t xml:space="preserve"> Properties</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8.2.99-1</w:t>
      </w:r>
      <w:r w:rsidRPr="00441CD0">
        <w:rPr>
          <w:lang w:eastAsia="ja-JP"/>
        </w:rPr>
        <w:t>.</w:t>
      </w:r>
    </w:p>
    <w:p w14:paraId="62382F5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2DECDF37" w14:textId="77777777" w:rsidTr="00BB0E1F">
        <w:trPr>
          <w:jc w:val="center"/>
        </w:trPr>
        <w:tc>
          <w:tcPr>
            <w:tcW w:w="151" w:type="dxa"/>
            <w:tcBorders>
              <w:top w:val="single" w:sz="6" w:space="0" w:color="auto"/>
              <w:left w:val="single" w:sz="6" w:space="0" w:color="auto"/>
              <w:bottom w:val="nil"/>
              <w:right w:val="nil"/>
            </w:tcBorders>
          </w:tcPr>
          <w:p w14:paraId="207C7738" w14:textId="77777777" w:rsidR="00EE5860" w:rsidRPr="00441CD0" w:rsidRDefault="00EE5860" w:rsidP="00BB0E1F">
            <w:pPr>
              <w:pStyle w:val="TAC"/>
            </w:pPr>
          </w:p>
        </w:tc>
        <w:tc>
          <w:tcPr>
            <w:tcW w:w="1104" w:type="dxa"/>
            <w:tcBorders>
              <w:top w:val="single" w:sz="6" w:space="0" w:color="auto"/>
              <w:left w:val="nil"/>
              <w:bottom w:val="nil"/>
              <w:right w:val="nil"/>
            </w:tcBorders>
          </w:tcPr>
          <w:p w14:paraId="61F660A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3E7DC0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0F12388" w14:textId="77777777" w:rsidR="00EE5860" w:rsidRPr="00441CD0" w:rsidRDefault="00EE5860" w:rsidP="00BB0E1F">
            <w:pPr>
              <w:pStyle w:val="TAC"/>
            </w:pPr>
          </w:p>
        </w:tc>
      </w:tr>
      <w:tr w:rsidR="00EE5860" w:rsidRPr="00441CD0" w14:paraId="01A568AC" w14:textId="77777777" w:rsidTr="00BB0E1F">
        <w:trPr>
          <w:jc w:val="center"/>
        </w:trPr>
        <w:tc>
          <w:tcPr>
            <w:tcW w:w="151" w:type="dxa"/>
            <w:tcBorders>
              <w:top w:val="nil"/>
              <w:left w:val="single" w:sz="6" w:space="0" w:color="auto"/>
              <w:bottom w:val="nil"/>
              <w:right w:val="nil"/>
            </w:tcBorders>
          </w:tcPr>
          <w:p w14:paraId="733C0D68" w14:textId="77777777" w:rsidR="00EE5860" w:rsidRPr="00441CD0" w:rsidRDefault="00EE5860" w:rsidP="00BB0E1F">
            <w:pPr>
              <w:pStyle w:val="TAC"/>
            </w:pPr>
          </w:p>
        </w:tc>
        <w:tc>
          <w:tcPr>
            <w:tcW w:w="1104" w:type="dxa"/>
            <w:tcBorders>
              <w:top w:val="nil"/>
              <w:left w:val="nil"/>
              <w:bottom w:val="nil"/>
              <w:right w:val="nil"/>
            </w:tcBorders>
            <w:hideMark/>
          </w:tcPr>
          <w:p w14:paraId="61DB331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449B6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0A9D4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24084F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03A895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0B4C27B"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95884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09AE4D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49DC8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99E86C7" w14:textId="77777777" w:rsidR="00EE5860" w:rsidRPr="00441CD0" w:rsidRDefault="00EE5860" w:rsidP="00BB0E1F">
            <w:pPr>
              <w:pStyle w:val="TAC"/>
            </w:pPr>
          </w:p>
        </w:tc>
      </w:tr>
      <w:tr w:rsidR="00EE5860" w:rsidRPr="00441CD0" w14:paraId="7C515BC0" w14:textId="77777777" w:rsidTr="00BB0E1F">
        <w:trPr>
          <w:jc w:val="center"/>
        </w:trPr>
        <w:tc>
          <w:tcPr>
            <w:tcW w:w="151" w:type="dxa"/>
            <w:tcBorders>
              <w:top w:val="nil"/>
              <w:left w:val="single" w:sz="6" w:space="0" w:color="auto"/>
              <w:bottom w:val="nil"/>
              <w:right w:val="nil"/>
            </w:tcBorders>
          </w:tcPr>
          <w:p w14:paraId="41AD42E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EEDAA5C"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EAD6110" w14:textId="77777777" w:rsidR="00EE5860" w:rsidRPr="00441CD0" w:rsidRDefault="00EE5860" w:rsidP="00BB0E1F">
            <w:pPr>
              <w:pStyle w:val="TAC"/>
            </w:pPr>
            <w:r w:rsidRPr="00441CD0">
              <w:t xml:space="preserve">Type = </w:t>
            </w:r>
            <w:r w:rsidRPr="00441CD0">
              <w:rPr>
                <w:lang w:val="sv-SE"/>
              </w:rPr>
              <w:t>139</w:t>
            </w:r>
            <w:r w:rsidRPr="00441CD0">
              <w:t xml:space="preserve"> (decimal)</w:t>
            </w:r>
          </w:p>
        </w:tc>
        <w:tc>
          <w:tcPr>
            <w:tcW w:w="588" w:type="dxa"/>
            <w:tcBorders>
              <w:top w:val="nil"/>
              <w:left w:val="single" w:sz="4" w:space="0" w:color="auto"/>
              <w:bottom w:val="nil"/>
              <w:right w:val="single" w:sz="6" w:space="0" w:color="auto"/>
            </w:tcBorders>
          </w:tcPr>
          <w:p w14:paraId="0C719442" w14:textId="77777777" w:rsidR="00EE5860" w:rsidRPr="00441CD0" w:rsidRDefault="00EE5860" w:rsidP="00BB0E1F">
            <w:pPr>
              <w:pStyle w:val="TAC"/>
            </w:pPr>
          </w:p>
        </w:tc>
      </w:tr>
      <w:tr w:rsidR="00EE5860" w:rsidRPr="00441CD0" w14:paraId="78E07B6C" w14:textId="77777777" w:rsidTr="00BB0E1F">
        <w:trPr>
          <w:jc w:val="center"/>
        </w:trPr>
        <w:tc>
          <w:tcPr>
            <w:tcW w:w="151" w:type="dxa"/>
            <w:tcBorders>
              <w:top w:val="nil"/>
              <w:left w:val="single" w:sz="6" w:space="0" w:color="auto"/>
              <w:bottom w:val="nil"/>
              <w:right w:val="nil"/>
            </w:tcBorders>
          </w:tcPr>
          <w:p w14:paraId="5839C2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ADFA6A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109A56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A1BD5A8" w14:textId="77777777" w:rsidR="00EE5860" w:rsidRPr="00441CD0" w:rsidRDefault="00EE5860" w:rsidP="00BB0E1F">
            <w:pPr>
              <w:pStyle w:val="TAC"/>
            </w:pPr>
          </w:p>
        </w:tc>
      </w:tr>
      <w:tr w:rsidR="00EE5860" w:rsidRPr="00441CD0" w14:paraId="7BC8FC93" w14:textId="77777777" w:rsidTr="00BB0E1F">
        <w:trPr>
          <w:jc w:val="center"/>
        </w:trPr>
        <w:tc>
          <w:tcPr>
            <w:tcW w:w="151" w:type="dxa"/>
            <w:tcBorders>
              <w:top w:val="nil"/>
              <w:left w:val="single" w:sz="6" w:space="0" w:color="auto"/>
              <w:bottom w:val="nil"/>
              <w:right w:val="nil"/>
            </w:tcBorders>
          </w:tcPr>
          <w:p w14:paraId="56EBE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E0B38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de-DE"/>
              </w:rPr>
              <w:t>5</w:t>
            </w:r>
          </w:p>
        </w:tc>
        <w:tc>
          <w:tcPr>
            <w:tcW w:w="4119" w:type="dxa"/>
            <w:gridSpan w:val="7"/>
            <w:tcBorders>
              <w:top w:val="single" w:sz="4" w:space="0" w:color="auto"/>
              <w:left w:val="single" w:sz="4" w:space="0" w:color="auto"/>
              <w:bottom w:val="single" w:sz="4" w:space="0" w:color="auto"/>
              <w:right w:val="single" w:sz="4" w:space="0" w:color="auto"/>
            </w:tcBorders>
            <w:hideMark/>
          </w:tcPr>
          <w:p w14:paraId="71531FB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CF5D1F5" w14:textId="77777777" w:rsidR="00EE5860" w:rsidRPr="00441CD0" w:rsidRDefault="00EE5860" w:rsidP="00BB0E1F">
            <w:pPr>
              <w:pStyle w:val="TAC"/>
              <w:rPr>
                <w:lang w:val="de-DE" w:eastAsia="zh-CN"/>
              </w:rPr>
            </w:pPr>
            <w:r w:rsidRPr="00441CD0">
              <w:rPr>
                <w:lang w:val="de-DE" w:eastAsia="zh-CN"/>
              </w:rPr>
              <w:t>BIDE</w:t>
            </w:r>
          </w:p>
        </w:tc>
        <w:tc>
          <w:tcPr>
            <w:tcW w:w="588" w:type="dxa"/>
            <w:tcBorders>
              <w:top w:val="nil"/>
              <w:left w:val="single" w:sz="4" w:space="0" w:color="auto"/>
              <w:bottom w:val="nil"/>
              <w:right w:val="single" w:sz="6" w:space="0" w:color="auto"/>
            </w:tcBorders>
          </w:tcPr>
          <w:p w14:paraId="1D846951" w14:textId="77777777" w:rsidR="00EE5860" w:rsidRPr="00441CD0" w:rsidRDefault="00EE5860" w:rsidP="00BB0E1F">
            <w:pPr>
              <w:pStyle w:val="TAC"/>
              <w:rPr>
                <w:lang w:val="x-none"/>
              </w:rPr>
            </w:pPr>
          </w:p>
        </w:tc>
      </w:tr>
      <w:tr w:rsidR="00EE5860" w:rsidRPr="00441CD0" w14:paraId="7C517838" w14:textId="77777777" w:rsidTr="00BB0E1F">
        <w:trPr>
          <w:jc w:val="center"/>
        </w:trPr>
        <w:tc>
          <w:tcPr>
            <w:tcW w:w="151" w:type="dxa"/>
            <w:tcBorders>
              <w:top w:val="nil"/>
              <w:left w:val="single" w:sz="6" w:space="0" w:color="auto"/>
              <w:bottom w:val="single" w:sz="4" w:space="0" w:color="auto"/>
              <w:right w:val="nil"/>
            </w:tcBorders>
          </w:tcPr>
          <w:p w14:paraId="688E7D6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6E9956" w14:textId="77777777" w:rsidR="00EE5860" w:rsidRPr="00441CD0" w:rsidRDefault="00EE5860" w:rsidP="00BB0E1F">
            <w:pPr>
              <w:pStyle w:val="TAC"/>
            </w:pPr>
            <w:r w:rsidRPr="00441CD0">
              <w:rPr>
                <w:lang w:val="de-DE"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6FD50C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F11E380" w14:textId="77777777" w:rsidR="00EE5860" w:rsidRPr="00441CD0" w:rsidRDefault="00EE5860" w:rsidP="00BB0E1F">
            <w:pPr>
              <w:pStyle w:val="TAC"/>
              <w:rPr>
                <w:lang w:val="x-none"/>
              </w:rPr>
            </w:pPr>
          </w:p>
        </w:tc>
      </w:tr>
    </w:tbl>
    <w:p w14:paraId="5C7DEA9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99</w:t>
      </w:r>
      <w:r w:rsidRPr="00441CD0">
        <w:rPr>
          <w:lang w:eastAsia="zh-CN"/>
        </w:rPr>
        <w:t>-</w:t>
      </w:r>
      <w:r w:rsidRPr="00441CD0">
        <w:rPr>
          <w:lang w:eastAsia="ja-JP"/>
        </w:rPr>
        <w:t>1</w:t>
      </w:r>
      <w:r w:rsidRPr="00441CD0">
        <w:t>: Ethernet Filter</w:t>
      </w:r>
      <w:r w:rsidRPr="00441CD0">
        <w:rPr>
          <w:lang w:eastAsia="ja-JP"/>
        </w:rPr>
        <w:t xml:space="preserve"> </w:t>
      </w:r>
      <w:r w:rsidRPr="00441CD0">
        <w:t>Properties</w:t>
      </w:r>
    </w:p>
    <w:p w14:paraId="659C77A4" w14:textId="77777777" w:rsidR="00EE5860" w:rsidRPr="00441CD0" w:rsidRDefault="00EE5860" w:rsidP="00EE5860"/>
    <w:p w14:paraId="3EA6CCE8" w14:textId="77777777" w:rsidR="00EE5860" w:rsidRPr="00441CD0" w:rsidRDefault="00EE5860" w:rsidP="00EE5860">
      <w:r w:rsidRPr="00441CD0">
        <w:t>The following flags are coded within Octet 5:</w:t>
      </w:r>
    </w:p>
    <w:p w14:paraId="200FC390" w14:textId="77777777" w:rsidR="00EE5860" w:rsidRPr="00441CD0" w:rsidRDefault="00EE5860" w:rsidP="00EE5860">
      <w:pPr>
        <w:pStyle w:val="B1"/>
      </w:pPr>
      <w:r w:rsidRPr="00441CD0">
        <w:t>-</w:t>
      </w:r>
      <w:r w:rsidRPr="00441CD0">
        <w:tab/>
        <w:t>Bit 1 – BIDE (</w:t>
      </w:r>
      <w:bookmarkStart w:id="6343" w:name="_Hlk507708385"/>
      <w:r w:rsidRPr="00441CD0">
        <w:t>Bidirectional Ethernet Filter</w:t>
      </w:r>
      <w:bookmarkEnd w:id="6343"/>
      <w:r w:rsidRPr="00441CD0">
        <w:t>): If this bit is set to "1", then the Ethernet Filter identified by the Ethernet Filter ID is bidirectional.</w:t>
      </w:r>
    </w:p>
    <w:p w14:paraId="17CE38A4" w14:textId="77777777" w:rsidR="00EE5860" w:rsidRPr="00441CD0" w:rsidRDefault="00EE5860" w:rsidP="00EE5860">
      <w:pPr>
        <w:pStyle w:val="B1"/>
      </w:pPr>
      <w:r w:rsidRPr="00441CD0">
        <w:t>-</w:t>
      </w:r>
      <w:r w:rsidRPr="00441CD0">
        <w:tab/>
        <w:t>Bit 2 to 8 – spare and reserved for future use.</w:t>
      </w:r>
    </w:p>
    <w:p w14:paraId="5D5FB070" w14:textId="77777777" w:rsidR="00EE5860" w:rsidRPr="00441CD0" w:rsidRDefault="00EE5860" w:rsidP="00EE5860">
      <w:pPr>
        <w:pStyle w:val="Heading3"/>
      </w:pPr>
      <w:bookmarkStart w:id="6344" w:name="_Toc19717445"/>
      <w:bookmarkStart w:id="6345" w:name="_Toc27490946"/>
      <w:bookmarkStart w:id="6346" w:name="_Toc27557239"/>
      <w:bookmarkStart w:id="6347" w:name="_Toc27724156"/>
      <w:bookmarkStart w:id="6348" w:name="_Toc36031230"/>
      <w:bookmarkStart w:id="6349" w:name="_Toc36043150"/>
      <w:bookmarkStart w:id="6350" w:name="_Toc36814475"/>
      <w:bookmarkStart w:id="6351" w:name="_Toc44689333"/>
      <w:bookmarkStart w:id="6352" w:name="_Toc44924087"/>
      <w:bookmarkStart w:id="6353" w:name="_Toc51861057"/>
      <w:bookmarkStart w:id="6354" w:name="_Toc57930828"/>
      <w:bookmarkStart w:id="6355" w:name="_Toc57931458"/>
      <w:bookmarkStart w:id="6356" w:name="_Toc160974584"/>
      <w:r w:rsidRPr="00441CD0">
        <w:t>8.</w:t>
      </w:r>
      <w:r w:rsidRPr="00441CD0">
        <w:rPr>
          <w:lang w:val="en-US"/>
        </w:rPr>
        <w:t>2.100</w:t>
      </w:r>
      <w:r w:rsidRPr="00441CD0">
        <w:tab/>
      </w:r>
      <w:bookmarkStart w:id="6357" w:name="OLE_LINK34"/>
      <w:r w:rsidRPr="00441CD0">
        <w:t>Suggested Buffering Packets Count</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3B008FC1" w14:textId="77777777" w:rsidR="00EE5860" w:rsidRPr="00441CD0" w:rsidRDefault="00EE5860" w:rsidP="00EE5860">
      <w:r w:rsidRPr="00441CD0">
        <w:rPr>
          <w:lang w:eastAsia="zh-CN"/>
        </w:rPr>
        <w:t xml:space="preserve">The </w:t>
      </w:r>
      <w:r w:rsidRPr="00441CD0">
        <w:t>Suggested Buffering Packets Count</w:t>
      </w:r>
      <w:r w:rsidRPr="00441CD0">
        <w:rPr>
          <w:lang w:eastAsia="zh-CN"/>
        </w:rPr>
        <w:t xml:space="preserve"> IE indicates the number of packets (including both UL and DL packets) that are suggested to be buffered by the UP function while waiting for the new instruction from the CP function. It </w:t>
      </w:r>
      <w:r w:rsidRPr="00441CD0">
        <w:t>is coded as depicted in Figure 8.</w:t>
      </w:r>
      <w:r w:rsidRPr="00441CD0">
        <w:rPr>
          <w:lang w:eastAsia="zh-CN"/>
        </w:rPr>
        <w:t>2.100-1</w:t>
      </w:r>
      <w:r w:rsidRPr="00441CD0">
        <w:t>.</w:t>
      </w:r>
    </w:p>
    <w:p w14:paraId="1F97BB8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7"/>
        <w:gridCol w:w="587"/>
        <w:gridCol w:w="588"/>
        <w:gridCol w:w="588"/>
        <w:gridCol w:w="590"/>
        <w:gridCol w:w="588"/>
      </w:tblGrid>
      <w:tr w:rsidR="00EE5860" w:rsidRPr="00441CD0" w14:paraId="501241B7" w14:textId="77777777" w:rsidTr="00BB0E1F">
        <w:trPr>
          <w:jc w:val="center"/>
        </w:trPr>
        <w:tc>
          <w:tcPr>
            <w:tcW w:w="151" w:type="dxa"/>
            <w:tcBorders>
              <w:top w:val="single" w:sz="6" w:space="0" w:color="auto"/>
              <w:left w:val="single" w:sz="6" w:space="0" w:color="auto"/>
              <w:bottom w:val="nil"/>
              <w:right w:val="nil"/>
            </w:tcBorders>
          </w:tcPr>
          <w:p w14:paraId="1B00F5EB" w14:textId="77777777" w:rsidR="00EE5860" w:rsidRPr="00441CD0" w:rsidRDefault="00EE5860" w:rsidP="00BB0E1F">
            <w:pPr>
              <w:pStyle w:val="TAC"/>
            </w:pPr>
          </w:p>
        </w:tc>
        <w:tc>
          <w:tcPr>
            <w:tcW w:w="1104" w:type="dxa"/>
            <w:tcBorders>
              <w:top w:val="single" w:sz="6" w:space="0" w:color="auto"/>
              <w:left w:val="nil"/>
              <w:bottom w:val="nil"/>
              <w:right w:val="nil"/>
            </w:tcBorders>
          </w:tcPr>
          <w:p w14:paraId="0EE6F8BD" w14:textId="77777777" w:rsidR="00EE5860" w:rsidRPr="00441CD0" w:rsidRDefault="00EE5860" w:rsidP="00BB0E1F">
            <w:pPr>
              <w:pStyle w:val="TAH"/>
            </w:pPr>
          </w:p>
        </w:tc>
        <w:tc>
          <w:tcPr>
            <w:tcW w:w="4703" w:type="dxa"/>
            <w:gridSpan w:val="8"/>
            <w:tcBorders>
              <w:top w:val="single" w:sz="6" w:space="0" w:color="auto"/>
              <w:left w:val="nil"/>
              <w:bottom w:val="nil"/>
              <w:right w:val="nil"/>
            </w:tcBorders>
            <w:hideMark/>
          </w:tcPr>
          <w:p w14:paraId="4DE11F4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0791472" w14:textId="77777777" w:rsidR="00EE5860" w:rsidRPr="00441CD0" w:rsidRDefault="00EE5860" w:rsidP="00BB0E1F">
            <w:pPr>
              <w:pStyle w:val="TAC"/>
            </w:pPr>
          </w:p>
        </w:tc>
      </w:tr>
      <w:tr w:rsidR="00EE5860" w:rsidRPr="00441CD0" w14:paraId="006DA9B8" w14:textId="77777777" w:rsidTr="00BB0E1F">
        <w:trPr>
          <w:jc w:val="center"/>
        </w:trPr>
        <w:tc>
          <w:tcPr>
            <w:tcW w:w="151" w:type="dxa"/>
            <w:tcBorders>
              <w:top w:val="nil"/>
              <w:left w:val="single" w:sz="6" w:space="0" w:color="auto"/>
              <w:bottom w:val="nil"/>
              <w:right w:val="nil"/>
            </w:tcBorders>
          </w:tcPr>
          <w:p w14:paraId="676FDD53" w14:textId="77777777" w:rsidR="00EE5860" w:rsidRPr="00441CD0" w:rsidRDefault="00EE5860" w:rsidP="00BB0E1F">
            <w:pPr>
              <w:pStyle w:val="TAC"/>
            </w:pPr>
          </w:p>
        </w:tc>
        <w:tc>
          <w:tcPr>
            <w:tcW w:w="1104" w:type="dxa"/>
            <w:tcBorders>
              <w:top w:val="nil"/>
              <w:left w:val="nil"/>
              <w:bottom w:val="nil"/>
              <w:right w:val="nil"/>
            </w:tcBorders>
            <w:hideMark/>
          </w:tcPr>
          <w:p w14:paraId="498A9CC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AE7B0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1B1ABFA"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81F9520"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7EA8B77A"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2993AEC5"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1A4815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F022B1D"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513CC8D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3F1704B" w14:textId="77777777" w:rsidR="00EE5860" w:rsidRPr="00441CD0" w:rsidRDefault="00EE5860" w:rsidP="00BB0E1F">
            <w:pPr>
              <w:pStyle w:val="TAC"/>
            </w:pPr>
          </w:p>
        </w:tc>
      </w:tr>
      <w:tr w:rsidR="00EE5860" w:rsidRPr="00441CD0" w14:paraId="0AC60755" w14:textId="77777777" w:rsidTr="00BB0E1F">
        <w:trPr>
          <w:jc w:val="center"/>
        </w:trPr>
        <w:tc>
          <w:tcPr>
            <w:tcW w:w="151" w:type="dxa"/>
            <w:tcBorders>
              <w:top w:val="nil"/>
              <w:left w:val="single" w:sz="6" w:space="0" w:color="auto"/>
              <w:bottom w:val="nil"/>
              <w:right w:val="nil"/>
            </w:tcBorders>
          </w:tcPr>
          <w:p w14:paraId="0A149B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98F602"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2E228B0C" w14:textId="77777777" w:rsidR="00EE5860" w:rsidRPr="00441CD0" w:rsidRDefault="00EE5860" w:rsidP="00BB0E1F">
            <w:pPr>
              <w:pStyle w:val="TAC"/>
            </w:pPr>
            <w:r w:rsidRPr="00441CD0">
              <w:t xml:space="preserve">Type = </w:t>
            </w:r>
            <w:r w:rsidRPr="00441CD0">
              <w:rPr>
                <w:lang w:val="sv-SE" w:eastAsia="zh-CN"/>
              </w:rPr>
              <w:t xml:space="preserve">140 </w:t>
            </w:r>
            <w:r w:rsidRPr="00441CD0">
              <w:t>(decimal)</w:t>
            </w:r>
          </w:p>
        </w:tc>
        <w:tc>
          <w:tcPr>
            <w:tcW w:w="588" w:type="dxa"/>
            <w:tcBorders>
              <w:top w:val="nil"/>
              <w:left w:val="single" w:sz="4" w:space="0" w:color="auto"/>
              <w:bottom w:val="nil"/>
              <w:right w:val="single" w:sz="6" w:space="0" w:color="auto"/>
            </w:tcBorders>
          </w:tcPr>
          <w:p w14:paraId="7E3D251F" w14:textId="77777777" w:rsidR="00EE5860" w:rsidRPr="00441CD0" w:rsidRDefault="00EE5860" w:rsidP="00BB0E1F">
            <w:pPr>
              <w:pStyle w:val="TAC"/>
            </w:pPr>
          </w:p>
        </w:tc>
      </w:tr>
      <w:tr w:rsidR="00EE5860" w:rsidRPr="00441CD0" w14:paraId="31103171" w14:textId="77777777" w:rsidTr="00BB0E1F">
        <w:trPr>
          <w:jc w:val="center"/>
        </w:trPr>
        <w:tc>
          <w:tcPr>
            <w:tcW w:w="151" w:type="dxa"/>
            <w:tcBorders>
              <w:top w:val="nil"/>
              <w:left w:val="single" w:sz="6" w:space="0" w:color="auto"/>
              <w:bottom w:val="nil"/>
              <w:right w:val="nil"/>
            </w:tcBorders>
          </w:tcPr>
          <w:p w14:paraId="6A13FF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2E5D4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9BCC4DB"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19D8E685" w14:textId="77777777" w:rsidR="00EE5860" w:rsidRPr="00441CD0" w:rsidRDefault="00EE5860" w:rsidP="00BB0E1F">
            <w:pPr>
              <w:pStyle w:val="TAC"/>
            </w:pPr>
          </w:p>
        </w:tc>
      </w:tr>
      <w:tr w:rsidR="00EE5860" w:rsidRPr="00441CD0" w14:paraId="6C3507E1" w14:textId="77777777" w:rsidTr="00BB0E1F">
        <w:trPr>
          <w:jc w:val="center"/>
        </w:trPr>
        <w:tc>
          <w:tcPr>
            <w:tcW w:w="151" w:type="dxa"/>
            <w:tcBorders>
              <w:top w:val="nil"/>
              <w:left w:val="single" w:sz="6" w:space="0" w:color="auto"/>
              <w:bottom w:val="nil"/>
              <w:right w:val="nil"/>
            </w:tcBorders>
          </w:tcPr>
          <w:p w14:paraId="55458D9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8550BDA" w14:textId="77777777" w:rsidR="00EE5860" w:rsidRPr="00441CD0" w:rsidRDefault="00EE5860" w:rsidP="00BB0E1F">
            <w:pPr>
              <w:pStyle w:val="TAC"/>
              <w:rPr>
                <w:lang w:eastAsia="zh-CN"/>
              </w:rPr>
            </w:pPr>
            <w:r w:rsidRPr="00441CD0">
              <w:t xml:space="preserve">5 </w:t>
            </w:r>
          </w:p>
        </w:tc>
        <w:tc>
          <w:tcPr>
            <w:tcW w:w="4703" w:type="dxa"/>
            <w:gridSpan w:val="8"/>
            <w:tcBorders>
              <w:top w:val="single" w:sz="4" w:space="0" w:color="auto"/>
              <w:left w:val="single" w:sz="4" w:space="0" w:color="auto"/>
              <w:bottom w:val="single" w:sz="4" w:space="0" w:color="auto"/>
              <w:right w:val="single" w:sz="4" w:space="0" w:color="auto"/>
            </w:tcBorders>
            <w:hideMark/>
          </w:tcPr>
          <w:p w14:paraId="21B4A707" w14:textId="77777777" w:rsidR="00EE5860" w:rsidRPr="00441CD0" w:rsidRDefault="00EE5860" w:rsidP="00BB0E1F">
            <w:pPr>
              <w:pStyle w:val="TAC"/>
              <w:rPr>
                <w:lang w:eastAsia="zh-CN"/>
              </w:rPr>
            </w:pPr>
            <w:r w:rsidRPr="00441CD0">
              <w:rPr>
                <w:lang w:eastAsia="zh-CN"/>
              </w:rPr>
              <w:t xml:space="preserve">Packet </w:t>
            </w:r>
            <w:r w:rsidRPr="00441CD0">
              <w:rPr>
                <w:lang w:val="de-DE" w:eastAsia="zh-CN"/>
              </w:rPr>
              <w:t>C</w:t>
            </w:r>
            <w:r w:rsidRPr="00441CD0">
              <w:rPr>
                <w:lang w:eastAsia="zh-CN"/>
              </w:rPr>
              <w:t>ount value</w:t>
            </w:r>
          </w:p>
        </w:tc>
        <w:tc>
          <w:tcPr>
            <w:tcW w:w="588" w:type="dxa"/>
            <w:tcBorders>
              <w:top w:val="nil"/>
              <w:left w:val="single" w:sz="4" w:space="0" w:color="auto"/>
              <w:bottom w:val="nil"/>
              <w:right w:val="single" w:sz="6" w:space="0" w:color="auto"/>
            </w:tcBorders>
          </w:tcPr>
          <w:p w14:paraId="2A78828C" w14:textId="77777777" w:rsidR="00EE5860" w:rsidRPr="00441CD0" w:rsidRDefault="00EE5860" w:rsidP="00BB0E1F">
            <w:pPr>
              <w:pStyle w:val="TAC"/>
            </w:pPr>
          </w:p>
        </w:tc>
      </w:tr>
      <w:tr w:rsidR="00EE5860" w:rsidRPr="00441CD0" w14:paraId="38E28C70" w14:textId="77777777" w:rsidTr="00BB0E1F">
        <w:trPr>
          <w:jc w:val="center"/>
        </w:trPr>
        <w:tc>
          <w:tcPr>
            <w:tcW w:w="151" w:type="dxa"/>
            <w:tcBorders>
              <w:top w:val="nil"/>
              <w:left w:val="single" w:sz="6" w:space="0" w:color="auto"/>
              <w:bottom w:val="single" w:sz="4" w:space="0" w:color="auto"/>
              <w:right w:val="nil"/>
            </w:tcBorders>
          </w:tcPr>
          <w:p w14:paraId="497C267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DC9A71" w14:textId="77777777" w:rsidR="00EE5860" w:rsidRPr="00441CD0" w:rsidRDefault="00EE5860" w:rsidP="00BB0E1F">
            <w:pPr>
              <w:pStyle w:val="TAC"/>
            </w:pPr>
            <w:r w:rsidRPr="00441CD0">
              <w:t>6 to (n+4)</w:t>
            </w:r>
          </w:p>
        </w:tc>
        <w:tc>
          <w:tcPr>
            <w:tcW w:w="4703" w:type="dxa"/>
            <w:gridSpan w:val="8"/>
            <w:tcBorders>
              <w:top w:val="single" w:sz="4" w:space="0" w:color="auto"/>
              <w:left w:val="single" w:sz="4" w:space="0" w:color="auto"/>
              <w:bottom w:val="single" w:sz="4" w:space="0" w:color="auto"/>
              <w:right w:val="single" w:sz="4" w:space="0" w:color="auto"/>
            </w:tcBorders>
            <w:hideMark/>
          </w:tcPr>
          <w:p w14:paraId="3C1DBA84"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B892F25" w14:textId="77777777" w:rsidR="00EE5860" w:rsidRPr="00441CD0" w:rsidRDefault="00EE5860" w:rsidP="00BB0E1F">
            <w:pPr>
              <w:pStyle w:val="TAC"/>
            </w:pPr>
          </w:p>
        </w:tc>
      </w:tr>
    </w:tbl>
    <w:p w14:paraId="6632710A" w14:textId="77777777" w:rsidR="00EE5860" w:rsidRPr="00441CD0" w:rsidRDefault="00EE5860" w:rsidP="00EE5860">
      <w:pPr>
        <w:pStyle w:val="TF"/>
        <w:spacing w:before="120"/>
        <w:rPr>
          <w:lang w:eastAsia="zh-CN"/>
        </w:rPr>
      </w:pPr>
      <w:r w:rsidRPr="00441CD0">
        <w:t>Figure 8.</w:t>
      </w:r>
      <w:r w:rsidRPr="00441CD0">
        <w:rPr>
          <w:lang w:eastAsia="zh-CN"/>
        </w:rPr>
        <w:t>2.100-1</w:t>
      </w:r>
      <w:r w:rsidRPr="00441CD0">
        <w:t>: Suggested Buffering Packets Count</w:t>
      </w:r>
    </w:p>
    <w:p w14:paraId="382769FF" w14:textId="77777777" w:rsidR="00EE5860" w:rsidRPr="00441CD0" w:rsidRDefault="00EE5860" w:rsidP="00EE5860">
      <w:pPr>
        <w:rPr>
          <w:lang w:val="en-US"/>
        </w:rPr>
      </w:pPr>
      <w:r w:rsidRPr="00441CD0">
        <w:rPr>
          <w:lang w:val="en-US"/>
        </w:rPr>
        <w:t>The Packet Count value is encoded in octet 5 and the range of the Packet Count value is from 0 to 255.</w:t>
      </w:r>
    </w:p>
    <w:p w14:paraId="5B1A1B8D" w14:textId="77777777" w:rsidR="00EE5860" w:rsidRPr="00441CD0" w:rsidRDefault="00EE5860" w:rsidP="00EE5860">
      <w:pPr>
        <w:pStyle w:val="Heading3"/>
        <w:rPr>
          <w:lang w:val="x-none"/>
        </w:rPr>
      </w:pPr>
      <w:bookmarkStart w:id="6358" w:name="_Toc19717446"/>
      <w:bookmarkStart w:id="6359" w:name="_Toc27490947"/>
      <w:bookmarkStart w:id="6360" w:name="_Toc27557240"/>
      <w:bookmarkStart w:id="6361" w:name="_Toc27724157"/>
      <w:bookmarkStart w:id="6362" w:name="_Toc36031231"/>
      <w:bookmarkStart w:id="6363" w:name="_Toc36043151"/>
      <w:bookmarkStart w:id="6364" w:name="_Toc36814476"/>
      <w:bookmarkStart w:id="6365" w:name="_Toc44689334"/>
      <w:bookmarkStart w:id="6366" w:name="_Toc44924088"/>
      <w:bookmarkStart w:id="6367" w:name="_Toc51861058"/>
      <w:bookmarkStart w:id="6368" w:name="_Toc57930829"/>
      <w:bookmarkStart w:id="6369" w:name="_Toc57931459"/>
      <w:bookmarkStart w:id="6370" w:name="_Toc160974585"/>
      <w:r w:rsidRPr="00441CD0">
        <w:t>8.2.101</w:t>
      </w:r>
      <w:r w:rsidRPr="00441CD0">
        <w:tab/>
      </w:r>
      <w:bookmarkStart w:id="6371" w:name="_Hlk491290328"/>
      <w:r w:rsidRPr="00441CD0">
        <w:t xml:space="preserve">User </w:t>
      </w:r>
      <w:bookmarkEnd w:id="6371"/>
      <w:r w:rsidRPr="00441CD0">
        <w:t>ID</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139FC7BE" w14:textId="77777777" w:rsidR="00EE5860" w:rsidRPr="00441CD0" w:rsidRDefault="00EE5860" w:rsidP="00EE5860">
      <w:pPr>
        <w:rPr>
          <w:lang w:eastAsia="zh-CN"/>
        </w:rPr>
      </w:pPr>
      <w:r w:rsidRPr="00441CD0">
        <w:t>The User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8.2.101-1</w:t>
      </w:r>
      <w:r w:rsidRPr="00441CD0">
        <w:rPr>
          <w:lang w:eastAsia="ja-JP"/>
        </w:rPr>
        <w:t>.</w:t>
      </w:r>
    </w:p>
    <w:p w14:paraId="73BE7D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2496943" w14:textId="77777777" w:rsidTr="00BB0E1F">
        <w:trPr>
          <w:jc w:val="center"/>
        </w:trPr>
        <w:tc>
          <w:tcPr>
            <w:tcW w:w="151" w:type="dxa"/>
            <w:tcBorders>
              <w:top w:val="single" w:sz="6" w:space="0" w:color="auto"/>
              <w:left w:val="single" w:sz="6" w:space="0" w:color="auto"/>
              <w:bottom w:val="nil"/>
              <w:right w:val="nil"/>
            </w:tcBorders>
          </w:tcPr>
          <w:p w14:paraId="6DE130D3" w14:textId="77777777" w:rsidR="00EE5860" w:rsidRPr="00441CD0" w:rsidRDefault="00EE5860" w:rsidP="00BB0E1F">
            <w:pPr>
              <w:pStyle w:val="TAC"/>
            </w:pPr>
          </w:p>
        </w:tc>
        <w:tc>
          <w:tcPr>
            <w:tcW w:w="1104" w:type="dxa"/>
            <w:tcBorders>
              <w:top w:val="single" w:sz="6" w:space="0" w:color="auto"/>
              <w:left w:val="nil"/>
              <w:bottom w:val="nil"/>
              <w:right w:val="nil"/>
            </w:tcBorders>
          </w:tcPr>
          <w:p w14:paraId="731AF7C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CA06123"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FBB5F71" w14:textId="77777777" w:rsidR="00EE5860" w:rsidRPr="00441CD0" w:rsidRDefault="00EE5860" w:rsidP="00BB0E1F">
            <w:pPr>
              <w:pStyle w:val="TAC"/>
            </w:pPr>
          </w:p>
        </w:tc>
      </w:tr>
      <w:tr w:rsidR="00EE5860" w:rsidRPr="00441CD0" w14:paraId="76442A9D" w14:textId="77777777" w:rsidTr="00BB0E1F">
        <w:trPr>
          <w:jc w:val="center"/>
        </w:trPr>
        <w:tc>
          <w:tcPr>
            <w:tcW w:w="151" w:type="dxa"/>
            <w:tcBorders>
              <w:top w:val="nil"/>
              <w:left w:val="single" w:sz="6" w:space="0" w:color="auto"/>
              <w:bottom w:val="nil"/>
              <w:right w:val="nil"/>
            </w:tcBorders>
          </w:tcPr>
          <w:p w14:paraId="455808CE" w14:textId="77777777" w:rsidR="00EE5860" w:rsidRPr="00441CD0" w:rsidRDefault="00EE5860" w:rsidP="00BB0E1F">
            <w:pPr>
              <w:pStyle w:val="TAC"/>
            </w:pPr>
          </w:p>
        </w:tc>
        <w:tc>
          <w:tcPr>
            <w:tcW w:w="1104" w:type="dxa"/>
            <w:tcBorders>
              <w:top w:val="nil"/>
              <w:left w:val="nil"/>
              <w:bottom w:val="nil"/>
              <w:right w:val="nil"/>
            </w:tcBorders>
            <w:hideMark/>
          </w:tcPr>
          <w:p w14:paraId="5D569C0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EACA68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07DC87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4811A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7DEEE0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E5F8CF6"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AFBF9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B54DD7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C001A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E0B6590" w14:textId="77777777" w:rsidR="00EE5860" w:rsidRPr="00441CD0" w:rsidRDefault="00EE5860" w:rsidP="00BB0E1F">
            <w:pPr>
              <w:pStyle w:val="TAC"/>
            </w:pPr>
          </w:p>
        </w:tc>
      </w:tr>
      <w:tr w:rsidR="00EE5860" w:rsidRPr="00441CD0" w14:paraId="3D39BD00" w14:textId="77777777" w:rsidTr="00BB0E1F">
        <w:trPr>
          <w:jc w:val="center"/>
        </w:trPr>
        <w:tc>
          <w:tcPr>
            <w:tcW w:w="151" w:type="dxa"/>
            <w:tcBorders>
              <w:top w:val="nil"/>
              <w:left w:val="single" w:sz="6" w:space="0" w:color="auto"/>
              <w:bottom w:val="nil"/>
              <w:right w:val="nil"/>
            </w:tcBorders>
          </w:tcPr>
          <w:p w14:paraId="3023B9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7F16D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79C1E41" w14:textId="77777777" w:rsidR="00EE5860" w:rsidRPr="00441CD0" w:rsidRDefault="00EE5860" w:rsidP="00BB0E1F">
            <w:pPr>
              <w:pStyle w:val="TAC"/>
            </w:pPr>
            <w:r w:rsidRPr="00441CD0">
              <w:t>Type = 141 (decimal)</w:t>
            </w:r>
          </w:p>
        </w:tc>
        <w:tc>
          <w:tcPr>
            <w:tcW w:w="588" w:type="dxa"/>
            <w:tcBorders>
              <w:top w:val="nil"/>
              <w:left w:val="single" w:sz="4" w:space="0" w:color="auto"/>
              <w:bottom w:val="nil"/>
              <w:right w:val="single" w:sz="6" w:space="0" w:color="auto"/>
            </w:tcBorders>
          </w:tcPr>
          <w:p w14:paraId="1B418FE3" w14:textId="77777777" w:rsidR="00EE5860" w:rsidRPr="00441CD0" w:rsidRDefault="00EE5860" w:rsidP="00BB0E1F">
            <w:pPr>
              <w:pStyle w:val="TAC"/>
            </w:pPr>
          </w:p>
        </w:tc>
      </w:tr>
      <w:tr w:rsidR="00EE5860" w:rsidRPr="00441CD0" w14:paraId="4AE8025A" w14:textId="77777777" w:rsidTr="00BB0E1F">
        <w:trPr>
          <w:jc w:val="center"/>
        </w:trPr>
        <w:tc>
          <w:tcPr>
            <w:tcW w:w="151" w:type="dxa"/>
            <w:tcBorders>
              <w:top w:val="nil"/>
              <w:left w:val="single" w:sz="6" w:space="0" w:color="auto"/>
              <w:bottom w:val="nil"/>
              <w:right w:val="nil"/>
            </w:tcBorders>
          </w:tcPr>
          <w:p w14:paraId="6B14720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A6860C0"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45B5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C40541E" w14:textId="77777777" w:rsidR="00EE5860" w:rsidRPr="00441CD0" w:rsidRDefault="00EE5860" w:rsidP="00BB0E1F">
            <w:pPr>
              <w:pStyle w:val="TAC"/>
            </w:pPr>
          </w:p>
        </w:tc>
      </w:tr>
      <w:tr w:rsidR="00EE5860" w:rsidRPr="00441CD0" w14:paraId="3EC24089" w14:textId="77777777" w:rsidTr="00BB0E1F">
        <w:trPr>
          <w:jc w:val="center"/>
        </w:trPr>
        <w:tc>
          <w:tcPr>
            <w:tcW w:w="151" w:type="dxa"/>
            <w:tcBorders>
              <w:top w:val="nil"/>
              <w:left w:val="single" w:sz="6" w:space="0" w:color="auto"/>
              <w:bottom w:val="nil"/>
              <w:right w:val="nil"/>
            </w:tcBorders>
          </w:tcPr>
          <w:p w14:paraId="41AF0F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F1EB4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5" w:type="dxa"/>
            <w:gridSpan w:val="4"/>
            <w:tcBorders>
              <w:top w:val="single" w:sz="4" w:space="0" w:color="auto"/>
              <w:left w:val="single" w:sz="4" w:space="0" w:color="auto"/>
              <w:bottom w:val="single" w:sz="4" w:space="0" w:color="auto"/>
              <w:right w:val="single" w:sz="4" w:space="0" w:color="auto"/>
            </w:tcBorders>
            <w:hideMark/>
          </w:tcPr>
          <w:p w14:paraId="22DAE2F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2423383" w14:textId="77777777" w:rsidR="00EE5860" w:rsidRPr="00441CD0" w:rsidRDefault="00EE5860" w:rsidP="00BB0E1F">
            <w:pPr>
              <w:pStyle w:val="TAC"/>
              <w:rPr>
                <w:lang w:eastAsia="zh-CN"/>
              </w:rPr>
            </w:pPr>
            <w:r w:rsidRPr="00441CD0">
              <w:rPr>
                <w:lang w:eastAsia="zh-CN"/>
              </w:rPr>
              <w:t>NAIF</w:t>
            </w:r>
          </w:p>
        </w:tc>
        <w:tc>
          <w:tcPr>
            <w:tcW w:w="589" w:type="dxa"/>
            <w:tcBorders>
              <w:top w:val="single" w:sz="4" w:space="0" w:color="auto"/>
              <w:left w:val="single" w:sz="4" w:space="0" w:color="auto"/>
              <w:bottom w:val="single" w:sz="4" w:space="0" w:color="auto"/>
              <w:right w:val="single" w:sz="4" w:space="0" w:color="auto"/>
            </w:tcBorders>
            <w:hideMark/>
          </w:tcPr>
          <w:p w14:paraId="00BF0641" w14:textId="77777777" w:rsidR="00EE5860" w:rsidRPr="00441CD0" w:rsidRDefault="00EE5860" w:rsidP="00BB0E1F">
            <w:pPr>
              <w:pStyle w:val="TAC"/>
              <w:rPr>
                <w:lang w:eastAsia="zh-CN"/>
              </w:rPr>
            </w:pPr>
            <w:r w:rsidRPr="00441CD0">
              <w:rPr>
                <w:lang w:eastAsia="zh-CN"/>
              </w:rPr>
              <w:t>MSISDNF</w:t>
            </w:r>
          </w:p>
        </w:tc>
        <w:tc>
          <w:tcPr>
            <w:tcW w:w="588" w:type="dxa"/>
            <w:tcBorders>
              <w:top w:val="single" w:sz="4" w:space="0" w:color="auto"/>
              <w:left w:val="single" w:sz="4" w:space="0" w:color="auto"/>
              <w:bottom w:val="single" w:sz="4" w:space="0" w:color="auto"/>
              <w:right w:val="single" w:sz="4" w:space="0" w:color="auto"/>
            </w:tcBorders>
            <w:hideMark/>
          </w:tcPr>
          <w:p w14:paraId="3B5FA10A" w14:textId="77777777" w:rsidR="00EE5860" w:rsidRPr="00441CD0" w:rsidRDefault="00EE5860" w:rsidP="00BB0E1F">
            <w:pPr>
              <w:pStyle w:val="TAC"/>
              <w:rPr>
                <w:lang w:eastAsia="zh-CN"/>
              </w:rPr>
            </w:pPr>
            <w:r w:rsidRPr="00441CD0">
              <w:rPr>
                <w:lang w:eastAsia="zh-CN"/>
              </w:rPr>
              <w:t>IMEIF</w:t>
            </w:r>
          </w:p>
        </w:tc>
        <w:tc>
          <w:tcPr>
            <w:tcW w:w="589" w:type="dxa"/>
            <w:tcBorders>
              <w:top w:val="single" w:sz="4" w:space="0" w:color="auto"/>
              <w:left w:val="single" w:sz="4" w:space="0" w:color="auto"/>
              <w:bottom w:val="single" w:sz="4" w:space="0" w:color="auto"/>
              <w:right w:val="single" w:sz="4" w:space="0" w:color="auto"/>
            </w:tcBorders>
            <w:hideMark/>
          </w:tcPr>
          <w:p w14:paraId="5EB1C3AA" w14:textId="77777777" w:rsidR="00EE5860" w:rsidRPr="00441CD0" w:rsidRDefault="00EE5860" w:rsidP="00BB0E1F">
            <w:pPr>
              <w:pStyle w:val="TAC"/>
              <w:rPr>
                <w:lang w:eastAsia="zh-CN"/>
              </w:rPr>
            </w:pPr>
            <w:r w:rsidRPr="00441CD0">
              <w:rPr>
                <w:lang w:eastAsia="zh-CN"/>
              </w:rPr>
              <w:t>IMSIF</w:t>
            </w:r>
          </w:p>
        </w:tc>
        <w:tc>
          <w:tcPr>
            <w:tcW w:w="588" w:type="dxa"/>
            <w:tcBorders>
              <w:top w:val="nil"/>
              <w:left w:val="single" w:sz="4" w:space="0" w:color="auto"/>
              <w:bottom w:val="nil"/>
              <w:right w:val="single" w:sz="6" w:space="0" w:color="auto"/>
            </w:tcBorders>
          </w:tcPr>
          <w:p w14:paraId="64AC3D8D" w14:textId="77777777" w:rsidR="00EE5860" w:rsidRPr="00441CD0" w:rsidRDefault="00EE5860" w:rsidP="00BB0E1F">
            <w:pPr>
              <w:pStyle w:val="TAC"/>
            </w:pPr>
          </w:p>
        </w:tc>
      </w:tr>
      <w:tr w:rsidR="00EE5860" w:rsidRPr="00441CD0" w14:paraId="143E6845" w14:textId="77777777" w:rsidTr="00BB0E1F">
        <w:trPr>
          <w:jc w:val="center"/>
        </w:trPr>
        <w:tc>
          <w:tcPr>
            <w:tcW w:w="151" w:type="dxa"/>
            <w:tcBorders>
              <w:top w:val="nil"/>
              <w:left w:val="single" w:sz="6" w:space="0" w:color="auto"/>
              <w:bottom w:val="nil"/>
              <w:right w:val="nil"/>
            </w:tcBorders>
          </w:tcPr>
          <w:p w14:paraId="3D329A5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957DBE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14:paraId="1A9B7CF7" w14:textId="77777777" w:rsidR="00EE5860" w:rsidRPr="00441CD0" w:rsidRDefault="00EE5860" w:rsidP="00BB0E1F">
            <w:pPr>
              <w:pStyle w:val="TAC"/>
              <w:rPr>
                <w:lang w:eastAsia="zh-CN"/>
              </w:rPr>
            </w:pPr>
            <w:r w:rsidRPr="00441CD0">
              <w:t>Length of IMSI</w:t>
            </w:r>
          </w:p>
        </w:tc>
        <w:tc>
          <w:tcPr>
            <w:tcW w:w="588" w:type="dxa"/>
            <w:tcBorders>
              <w:top w:val="nil"/>
              <w:left w:val="single" w:sz="4" w:space="0" w:color="auto"/>
              <w:bottom w:val="nil"/>
              <w:right w:val="single" w:sz="6" w:space="0" w:color="auto"/>
            </w:tcBorders>
          </w:tcPr>
          <w:p w14:paraId="5A15DFFA" w14:textId="77777777" w:rsidR="00EE5860" w:rsidRPr="00441CD0" w:rsidRDefault="00EE5860" w:rsidP="00BB0E1F">
            <w:pPr>
              <w:pStyle w:val="TAC"/>
            </w:pPr>
          </w:p>
        </w:tc>
      </w:tr>
      <w:tr w:rsidR="00EE5860" w:rsidRPr="00441CD0" w14:paraId="6C3A439A" w14:textId="77777777" w:rsidTr="00BB0E1F">
        <w:trPr>
          <w:jc w:val="center"/>
        </w:trPr>
        <w:tc>
          <w:tcPr>
            <w:tcW w:w="151" w:type="dxa"/>
            <w:tcBorders>
              <w:top w:val="nil"/>
              <w:left w:val="single" w:sz="6" w:space="0" w:color="auto"/>
              <w:bottom w:val="nil"/>
              <w:right w:val="nil"/>
            </w:tcBorders>
          </w:tcPr>
          <w:p w14:paraId="3932C8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42C17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7 to a</w:t>
            </w:r>
          </w:p>
        </w:tc>
        <w:tc>
          <w:tcPr>
            <w:tcW w:w="4710" w:type="dxa"/>
            <w:gridSpan w:val="8"/>
            <w:tcBorders>
              <w:top w:val="single" w:sz="4" w:space="0" w:color="auto"/>
              <w:left w:val="single" w:sz="4" w:space="0" w:color="auto"/>
              <w:bottom w:val="single" w:sz="4" w:space="0" w:color="auto"/>
              <w:right w:val="single" w:sz="4" w:space="0" w:color="auto"/>
            </w:tcBorders>
            <w:hideMark/>
          </w:tcPr>
          <w:p w14:paraId="58060DA9" w14:textId="77777777" w:rsidR="00EE5860" w:rsidRPr="00441CD0" w:rsidRDefault="00EE5860" w:rsidP="00BB0E1F">
            <w:pPr>
              <w:pStyle w:val="TAC"/>
              <w:rPr>
                <w:lang w:eastAsia="zh-CN"/>
              </w:rPr>
            </w:pPr>
            <w:r w:rsidRPr="00441CD0">
              <w:t>IMSI</w:t>
            </w:r>
          </w:p>
        </w:tc>
        <w:tc>
          <w:tcPr>
            <w:tcW w:w="588" w:type="dxa"/>
            <w:tcBorders>
              <w:top w:val="nil"/>
              <w:left w:val="single" w:sz="4" w:space="0" w:color="auto"/>
              <w:bottom w:val="nil"/>
              <w:right w:val="single" w:sz="6" w:space="0" w:color="auto"/>
            </w:tcBorders>
          </w:tcPr>
          <w:p w14:paraId="7B46F537" w14:textId="77777777" w:rsidR="00EE5860" w:rsidRPr="00441CD0" w:rsidRDefault="00EE5860" w:rsidP="00BB0E1F">
            <w:pPr>
              <w:pStyle w:val="TAC"/>
            </w:pPr>
          </w:p>
        </w:tc>
      </w:tr>
      <w:tr w:rsidR="00EE5860" w:rsidRPr="00441CD0" w14:paraId="76C061EF" w14:textId="77777777" w:rsidTr="00BB0E1F">
        <w:trPr>
          <w:jc w:val="center"/>
        </w:trPr>
        <w:tc>
          <w:tcPr>
            <w:tcW w:w="151" w:type="dxa"/>
            <w:tcBorders>
              <w:top w:val="nil"/>
              <w:left w:val="single" w:sz="6" w:space="0" w:color="auto"/>
              <w:bottom w:val="nil"/>
              <w:right w:val="nil"/>
            </w:tcBorders>
          </w:tcPr>
          <w:p w14:paraId="1240584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870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b</w:t>
            </w:r>
          </w:p>
        </w:tc>
        <w:tc>
          <w:tcPr>
            <w:tcW w:w="4710" w:type="dxa"/>
            <w:gridSpan w:val="8"/>
            <w:tcBorders>
              <w:top w:val="single" w:sz="4" w:space="0" w:color="auto"/>
              <w:left w:val="single" w:sz="4" w:space="0" w:color="auto"/>
              <w:bottom w:val="single" w:sz="4" w:space="0" w:color="auto"/>
              <w:right w:val="single" w:sz="4" w:space="0" w:color="auto"/>
            </w:tcBorders>
            <w:hideMark/>
          </w:tcPr>
          <w:p w14:paraId="5B905F22" w14:textId="77777777" w:rsidR="00EE5860" w:rsidRPr="00441CD0" w:rsidRDefault="00EE5860" w:rsidP="00BB0E1F">
            <w:pPr>
              <w:pStyle w:val="TAC"/>
              <w:rPr>
                <w:lang w:eastAsia="zh-CN"/>
              </w:rPr>
            </w:pPr>
            <w:r w:rsidRPr="00441CD0">
              <w:t>Length of IMEI</w:t>
            </w:r>
          </w:p>
        </w:tc>
        <w:tc>
          <w:tcPr>
            <w:tcW w:w="588" w:type="dxa"/>
            <w:tcBorders>
              <w:top w:val="nil"/>
              <w:left w:val="single" w:sz="4" w:space="0" w:color="auto"/>
              <w:bottom w:val="nil"/>
              <w:right w:val="single" w:sz="6" w:space="0" w:color="auto"/>
            </w:tcBorders>
          </w:tcPr>
          <w:p w14:paraId="4C9E7A23" w14:textId="77777777" w:rsidR="00EE5860" w:rsidRPr="00441CD0" w:rsidRDefault="00EE5860" w:rsidP="00BB0E1F">
            <w:pPr>
              <w:pStyle w:val="TAC"/>
            </w:pPr>
          </w:p>
        </w:tc>
      </w:tr>
      <w:tr w:rsidR="00EE5860" w:rsidRPr="00441CD0" w14:paraId="139F2481" w14:textId="77777777" w:rsidTr="00BB0E1F">
        <w:trPr>
          <w:jc w:val="center"/>
        </w:trPr>
        <w:tc>
          <w:tcPr>
            <w:tcW w:w="151" w:type="dxa"/>
            <w:tcBorders>
              <w:top w:val="nil"/>
              <w:left w:val="single" w:sz="6" w:space="0" w:color="auto"/>
              <w:bottom w:val="nil"/>
              <w:right w:val="nil"/>
            </w:tcBorders>
          </w:tcPr>
          <w:p w14:paraId="4D7A0A2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E37B03"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(b+1) to c</w:t>
            </w:r>
          </w:p>
        </w:tc>
        <w:tc>
          <w:tcPr>
            <w:tcW w:w="4710" w:type="dxa"/>
            <w:gridSpan w:val="8"/>
            <w:tcBorders>
              <w:top w:val="single" w:sz="4" w:space="0" w:color="auto"/>
              <w:left w:val="single" w:sz="4" w:space="0" w:color="auto"/>
              <w:bottom w:val="single" w:sz="4" w:space="0" w:color="auto"/>
              <w:right w:val="single" w:sz="4" w:space="0" w:color="auto"/>
            </w:tcBorders>
            <w:hideMark/>
          </w:tcPr>
          <w:p w14:paraId="7AF318EC" w14:textId="77777777" w:rsidR="00EE5860" w:rsidRPr="00441CD0" w:rsidRDefault="00EE5860" w:rsidP="00BB0E1F">
            <w:pPr>
              <w:pStyle w:val="TAC"/>
              <w:rPr>
                <w:lang w:eastAsia="zh-CN"/>
              </w:rPr>
            </w:pPr>
            <w:r w:rsidRPr="00441CD0">
              <w:t>IMEI</w:t>
            </w:r>
          </w:p>
        </w:tc>
        <w:tc>
          <w:tcPr>
            <w:tcW w:w="588" w:type="dxa"/>
            <w:tcBorders>
              <w:top w:val="nil"/>
              <w:left w:val="single" w:sz="4" w:space="0" w:color="auto"/>
              <w:bottom w:val="nil"/>
              <w:right w:val="single" w:sz="6" w:space="0" w:color="auto"/>
            </w:tcBorders>
          </w:tcPr>
          <w:p w14:paraId="5B101915" w14:textId="77777777" w:rsidR="00EE5860" w:rsidRPr="00441CD0" w:rsidRDefault="00EE5860" w:rsidP="00BB0E1F">
            <w:pPr>
              <w:pStyle w:val="TAC"/>
            </w:pPr>
          </w:p>
        </w:tc>
      </w:tr>
      <w:tr w:rsidR="00EE5860" w:rsidRPr="00441CD0" w14:paraId="41BBB5D1" w14:textId="77777777" w:rsidTr="00BB0E1F">
        <w:trPr>
          <w:jc w:val="center"/>
        </w:trPr>
        <w:tc>
          <w:tcPr>
            <w:tcW w:w="151" w:type="dxa"/>
            <w:tcBorders>
              <w:top w:val="nil"/>
              <w:left w:val="single" w:sz="6" w:space="0" w:color="auto"/>
              <w:bottom w:val="nil"/>
              <w:right w:val="nil"/>
            </w:tcBorders>
          </w:tcPr>
          <w:p w14:paraId="5B4835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C3CBBB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w:t>
            </w:r>
          </w:p>
        </w:tc>
        <w:tc>
          <w:tcPr>
            <w:tcW w:w="4710" w:type="dxa"/>
            <w:gridSpan w:val="8"/>
            <w:tcBorders>
              <w:top w:val="single" w:sz="4" w:space="0" w:color="auto"/>
              <w:left w:val="single" w:sz="4" w:space="0" w:color="auto"/>
              <w:bottom w:val="single" w:sz="4" w:space="0" w:color="auto"/>
              <w:right w:val="single" w:sz="4" w:space="0" w:color="auto"/>
            </w:tcBorders>
            <w:hideMark/>
          </w:tcPr>
          <w:p w14:paraId="40F96D56" w14:textId="77777777" w:rsidR="00EE5860" w:rsidRPr="00441CD0" w:rsidRDefault="00EE5860" w:rsidP="00BB0E1F">
            <w:pPr>
              <w:pStyle w:val="TAC"/>
              <w:rPr>
                <w:lang w:eastAsia="zh-CN"/>
              </w:rPr>
            </w:pPr>
            <w:r w:rsidRPr="00441CD0">
              <w:t>Length of MSISDN</w:t>
            </w:r>
          </w:p>
        </w:tc>
        <w:tc>
          <w:tcPr>
            <w:tcW w:w="588" w:type="dxa"/>
            <w:tcBorders>
              <w:top w:val="nil"/>
              <w:left w:val="single" w:sz="4" w:space="0" w:color="auto"/>
              <w:bottom w:val="nil"/>
              <w:right w:val="single" w:sz="6" w:space="0" w:color="auto"/>
            </w:tcBorders>
          </w:tcPr>
          <w:p w14:paraId="3BE455C8" w14:textId="77777777" w:rsidR="00EE5860" w:rsidRPr="00441CD0" w:rsidRDefault="00EE5860" w:rsidP="00BB0E1F">
            <w:pPr>
              <w:pStyle w:val="TAC"/>
            </w:pPr>
          </w:p>
        </w:tc>
      </w:tr>
      <w:tr w:rsidR="00EE5860" w:rsidRPr="00441CD0" w14:paraId="13A67FAE" w14:textId="77777777" w:rsidTr="00BB0E1F">
        <w:trPr>
          <w:jc w:val="center"/>
        </w:trPr>
        <w:tc>
          <w:tcPr>
            <w:tcW w:w="151" w:type="dxa"/>
            <w:tcBorders>
              <w:top w:val="nil"/>
              <w:left w:val="single" w:sz="6" w:space="0" w:color="auto"/>
              <w:bottom w:val="nil"/>
              <w:right w:val="nil"/>
            </w:tcBorders>
          </w:tcPr>
          <w:p w14:paraId="593AFC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01113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(d+1) to e</w:t>
            </w:r>
          </w:p>
        </w:tc>
        <w:tc>
          <w:tcPr>
            <w:tcW w:w="4710" w:type="dxa"/>
            <w:gridSpan w:val="8"/>
            <w:tcBorders>
              <w:top w:val="single" w:sz="4" w:space="0" w:color="auto"/>
              <w:left w:val="single" w:sz="4" w:space="0" w:color="auto"/>
              <w:bottom w:val="single" w:sz="4" w:space="0" w:color="auto"/>
              <w:right w:val="single" w:sz="4" w:space="0" w:color="auto"/>
            </w:tcBorders>
            <w:hideMark/>
          </w:tcPr>
          <w:p w14:paraId="0EFDAB5F" w14:textId="77777777" w:rsidR="00EE5860" w:rsidRPr="00441CD0" w:rsidRDefault="00EE5860" w:rsidP="00BB0E1F">
            <w:pPr>
              <w:pStyle w:val="TAC"/>
              <w:rPr>
                <w:lang w:eastAsia="zh-CN"/>
              </w:rPr>
            </w:pPr>
            <w:r w:rsidRPr="00441CD0">
              <w:t>MSISDN</w:t>
            </w:r>
          </w:p>
        </w:tc>
        <w:tc>
          <w:tcPr>
            <w:tcW w:w="588" w:type="dxa"/>
            <w:tcBorders>
              <w:top w:val="nil"/>
              <w:left w:val="single" w:sz="4" w:space="0" w:color="auto"/>
              <w:bottom w:val="nil"/>
              <w:right w:val="single" w:sz="6" w:space="0" w:color="auto"/>
            </w:tcBorders>
          </w:tcPr>
          <w:p w14:paraId="34A406D2" w14:textId="77777777" w:rsidR="00EE5860" w:rsidRPr="00441CD0" w:rsidRDefault="00EE5860" w:rsidP="00BB0E1F">
            <w:pPr>
              <w:pStyle w:val="TAC"/>
            </w:pPr>
          </w:p>
        </w:tc>
      </w:tr>
      <w:tr w:rsidR="00EE5860" w:rsidRPr="00441CD0" w14:paraId="07E7A803" w14:textId="77777777" w:rsidTr="00BB0E1F">
        <w:trPr>
          <w:jc w:val="center"/>
        </w:trPr>
        <w:tc>
          <w:tcPr>
            <w:tcW w:w="151" w:type="dxa"/>
            <w:tcBorders>
              <w:top w:val="nil"/>
              <w:left w:val="single" w:sz="6" w:space="0" w:color="auto"/>
              <w:bottom w:val="nil"/>
              <w:right w:val="nil"/>
            </w:tcBorders>
          </w:tcPr>
          <w:p w14:paraId="757D04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200870"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f</w:t>
            </w:r>
          </w:p>
        </w:tc>
        <w:tc>
          <w:tcPr>
            <w:tcW w:w="4710" w:type="dxa"/>
            <w:gridSpan w:val="8"/>
            <w:tcBorders>
              <w:top w:val="single" w:sz="4" w:space="0" w:color="auto"/>
              <w:left w:val="single" w:sz="4" w:space="0" w:color="auto"/>
              <w:bottom w:val="single" w:sz="4" w:space="0" w:color="auto"/>
              <w:right w:val="single" w:sz="4" w:space="0" w:color="auto"/>
            </w:tcBorders>
            <w:hideMark/>
          </w:tcPr>
          <w:p w14:paraId="5FF0A31A" w14:textId="77777777" w:rsidR="00EE5860" w:rsidRPr="00441CD0" w:rsidRDefault="00EE5860" w:rsidP="00BB0E1F">
            <w:pPr>
              <w:pStyle w:val="TAC"/>
              <w:rPr>
                <w:lang w:eastAsia="zh-CN"/>
              </w:rPr>
            </w:pPr>
            <w:r w:rsidRPr="00441CD0">
              <w:t>Length of NAI</w:t>
            </w:r>
          </w:p>
        </w:tc>
        <w:tc>
          <w:tcPr>
            <w:tcW w:w="588" w:type="dxa"/>
            <w:tcBorders>
              <w:top w:val="nil"/>
              <w:left w:val="single" w:sz="4" w:space="0" w:color="auto"/>
              <w:bottom w:val="nil"/>
              <w:right w:val="single" w:sz="6" w:space="0" w:color="auto"/>
            </w:tcBorders>
          </w:tcPr>
          <w:p w14:paraId="2DAE044C" w14:textId="77777777" w:rsidR="00EE5860" w:rsidRPr="00441CD0" w:rsidRDefault="00EE5860" w:rsidP="00BB0E1F">
            <w:pPr>
              <w:pStyle w:val="TAC"/>
            </w:pPr>
          </w:p>
        </w:tc>
      </w:tr>
      <w:tr w:rsidR="00EE5860" w:rsidRPr="00441CD0" w14:paraId="02068201" w14:textId="77777777" w:rsidTr="00BB0E1F">
        <w:trPr>
          <w:jc w:val="center"/>
        </w:trPr>
        <w:tc>
          <w:tcPr>
            <w:tcW w:w="151" w:type="dxa"/>
            <w:tcBorders>
              <w:top w:val="nil"/>
              <w:left w:val="single" w:sz="6" w:space="0" w:color="auto"/>
              <w:bottom w:val="nil"/>
              <w:right w:val="nil"/>
            </w:tcBorders>
          </w:tcPr>
          <w:p w14:paraId="5D252AB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5E5A8F1"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(f+1) to g</w:t>
            </w:r>
          </w:p>
        </w:tc>
        <w:tc>
          <w:tcPr>
            <w:tcW w:w="4710" w:type="dxa"/>
            <w:gridSpan w:val="8"/>
            <w:tcBorders>
              <w:top w:val="single" w:sz="4" w:space="0" w:color="auto"/>
              <w:left w:val="single" w:sz="4" w:space="0" w:color="auto"/>
              <w:bottom w:val="single" w:sz="4" w:space="0" w:color="auto"/>
              <w:right w:val="single" w:sz="4" w:space="0" w:color="auto"/>
            </w:tcBorders>
            <w:hideMark/>
          </w:tcPr>
          <w:p w14:paraId="068F114D" w14:textId="77777777" w:rsidR="00EE5860" w:rsidRPr="00441CD0" w:rsidRDefault="00EE5860" w:rsidP="00BB0E1F">
            <w:pPr>
              <w:pStyle w:val="TAC"/>
              <w:rPr>
                <w:lang w:eastAsia="zh-CN"/>
              </w:rPr>
            </w:pPr>
            <w:r w:rsidRPr="00441CD0">
              <w:t>NAI</w:t>
            </w:r>
          </w:p>
        </w:tc>
        <w:tc>
          <w:tcPr>
            <w:tcW w:w="588" w:type="dxa"/>
            <w:tcBorders>
              <w:top w:val="nil"/>
              <w:left w:val="single" w:sz="4" w:space="0" w:color="auto"/>
              <w:bottom w:val="nil"/>
              <w:right w:val="single" w:sz="6" w:space="0" w:color="auto"/>
            </w:tcBorders>
          </w:tcPr>
          <w:p w14:paraId="3997723E" w14:textId="77777777" w:rsidR="00EE5860" w:rsidRPr="00441CD0" w:rsidRDefault="00EE5860" w:rsidP="00BB0E1F">
            <w:pPr>
              <w:pStyle w:val="TAC"/>
            </w:pPr>
          </w:p>
        </w:tc>
      </w:tr>
      <w:tr w:rsidR="00EE5860" w:rsidRPr="00441CD0" w14:paraId="02B7E9FA" w14:textId="77777777" w:rsidTr="00BB0E1F">
        <w:trPr>
          <w:jc w:val="center"/>
        </w:trPr>
        <w:tc>
          <w:tcPr>
            <w:tcW w:w="151" w:type="dxa"/>
            <w:tcBorders>
              <w:top w:val="nil"/>
              <w:left w:val="single" w:sz="6" w:space="0" w:color="auto"/>
              <w:bottom w:val="single" w:sz="4" w:space="0" w:color="auto"/>
              <w:right w:val="nil"/>
            </w:tcBorders>
          </w:tcPr>
          <w:p w14:paraId="4EB60CC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15BCF0" w14:textId="77777777" w:rsidR="00EE5860" w:rsidRPr="00441CD0" w:rsidRDefault="00EE5860" w:rsidP="00BB0E1F">
            <w:pPr>
              <w:pStyle w:val="TAC"/>
            </w:pPr>
            <w:r w:rsidRPr="00441CD0">
              <w:rPr>
                <w:lang w:eastAsia="zh-CN"/>
              </w:rPr>
              <w:t>h</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1FE10F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ADD9C09" w14:textId="77777777" w:rsidR="00EE5860" w:rsidRPr="00441CD0" w:rsidRDefault="00EE5860" w:rsidP="00BB0E1F">
            <w:pPr>
              <w:pStyle w:val="TAC"/>
            </w:pPr>
          </w:p>
        </w:tc>
      </w:tr>
    </w:tbl>
    <w:p w14:paraId="6497D417" w14:textId="77777777" w:rsidR="00EE5860" w:rsidRPr="00441CD0" w:rsidRDefault="00EE5860" w:rsidP="00EE5860">
      <w:pPr>
        <w:pStyle w:val="TF"/>
        <w:rPr>
          <w:lang w:val="x-none"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101</w:t>
      </w:r>
      <w:r w:rsidRPr="00441CD0">
        <w:rPr>
          <w:lang w:eastAsia="zh-CN"/>
        </w:rPr>
        <w:t>-</w:t>
      </w:r>
      <w:r w:rsidRPr="00441CD0">
        <w:rPr>
          <w:lang w:eastAsia="ja-JP"/>
        </w:rPr>
        <w:t>1</w:t>
      </w:r>
      <w:r w:rsidRPr="00441CD0">
        <w:t>: User ID</w:t>
      </w:r>
    </w:p>
    <w:p w14:paraId="2FB06002" w14:textId="77777777" w:rsidR="00EE5860" w:rsidRPr="00441CD0" w:rsidRDefault="00EE5860" w:rsidP="00EE5860">
      <w:r w:rsidRPr="00441CD0">
        <w:t>The following flags are coded within Octet 5:</w:t>
      </w:r>
    </w:p>
    <w:p w14:paraId="1C5FFB8E" w14:textId="77777777" w:rsidR="00EE5860" w:rsidRPr="00441CD0" w:rsidRDefault="00EE5860" w:rsidP="00EE5860">
      <w:pPr>
        <w:pStyle w:val="B1"/>
      </w:pPr>
      <w:r w:rsidRPr="00441CD0">
        <w:t>-</w:t>
      </w:r>
      <w:r w:rsidRPr="00441CD0">
        <w:tab/>
        <w:t>Bit 1 – IMSIF: If this bit is set to "1", then the Length of IMSI and IMSI fields shall be present, otherwise these fields shall not be present.</w:t>
      </w:r>
    </w:p>
    <w:p w14:paraId="29422D5C" w14:textId="77777777" w:rsidR="00EE5860" w:rsidRPr="00441CD0" w:rsidRDefault="00EE5860" w:rsidP="00EE5860">
      <w:pPr>
        <w:pStyle w:val="B1"/>
      </w:pPr>
      <w:r w:rsidRPr="00441CD0">
        <w:t>-</w:t>
      </w:r>
      <w:r w:rsidRPr="00441CD0">
        <w:tab/>
        <w:t>Bit 2 – IMEIF: If this bit is set to "1", then the Length of IMEI and IMEI fields shall be present, otherwise these fields shall not be present.</w:t>
      </w:r>
    </w:p>
    <w:p w14:paraId="6AD2F3CB" w14:textId="77777777" w:rsidR="00EE5860" w:rsidRPr="00441CD0" w:rsidRDefault="00EE5860" w:rsidP="00EE5860">
      <w:pPr>
        <w:pStyle w:val="B1"/>
      </w:pPr>
      <w:r w:rsidRPr="00441CD0">
        <w:t>-</w:t>
      </w:r>
      <w:r w:rsidRPr="00441CD0">
        <w:tab/>
        <w:t>Bit 3 – MSISDNF: If this bit is set to "1", then the Length of MSISDN and MSISDN fields shall be present, otherwise these fields shall not be present.</w:t>
      </w:r>
    </w:p>
    <w:p w14:paraId="39DF96A0" w14:textId="77777777" w:rsidR="00EE5860" w:rsidRPr="00441CD0" w:rsidRDefault="00EE5860" w:rsidP="00EE5860">
      <w:pPr>
        <w:pStyle w:val="B1"/>
      </w:pPr>
      <w:r w:rsidRPr="00441CD0">
        <w:t>-</w:t>
      </w:r>
      <w:r w:rsidRPr="00441CD0">
        <w:tab/>
        <w:t>Bit 4 – NAIF: If this bit is set to "1", then the Length of NAI and NAI fields shall be present, otherwise these fields shall not be present.</w:t>
      </w:r>
    </w:p>
    <w:p w14:paraId="51A256E9" w14:textId="77777777" w:rsidR="00EE5860" w:rsidRPr="00441CD0" w:rsidRDefault="00EE5860" w:rsidP="00EE5860">
      <w:pPr>
        <w:pStyle w:val="B1"/>
      </w:pPr>
      <w:r w:rsidRPr="00441CD0">
        <w:rPr>
          <w:noProof/>
        </w:rPr>
        <w:t>-</w:t>
      </w:r>
      <w:r w:rsidRPr="00441CD0">
        <w:rPr>
          <w:noProof/>
        </w:rPr>
        <w:tab/>
        <w:t>Bit 5 to 8: Spare, for future use and set to "0".</w:t>
      </w:r>
    </w:p>
    <w:p w14:paraId="5BECF9DE" w14:textId="77777777" w:rsidR="00EE5860" w:rsidRPr="00441CD0" w:rsidRDefault="00EE5860" w:rsidP="00EE5860">
      <w:r w:rsidRPr="00441CD0">
        <w:t>One or more flags may be set to "1".</w:t>
      </w:r>
    </w:p>
    <w:p w14:paraId="2D3A8F98" w14:textId="599301CC" w:rsidR="00EE5860" w:rsidRPr="00441CD0" w:rsidRDefault="00EE5860" w:rsidP="00EE5860">
      <w:r w:rsidRPr="00441CD0">
        <w:t xml:space="preserve">The coding of IMSI field, from octets 7 to 'a' shall be encoded as the octets 5 to n+4 of the IMSI IE type specified in </w:t>
      </w:r>
      <w:r w:rsidR="00415C19" w:rsidRPr="00441CD0">
        <w:t>clause</w:t>
      </w:r>
      <w:r w:rsidR="00415C19">
        <w:t> </w:t>
      </w:r>
      <w:r w:rsidR="00415C19" w:rsidRPr="00441CD0">
        <w:t>8</w:t>
      </w:r>
      <w:r w:rsidRPr="00441CD0">
        <w:t>.3 of 3GPP TS 29.274 [9].</w:t>
      </w:r>
    </w:p>
    <w:p w14:paraId="3AA37ACF" w14:textId="77DB55F4" w:rsidR="00EE5860" w:rsidRPr="00441CD0" w:rsidRDefault="00EE5860" w:rsidP="00EE5860">
      <w:r w:rsidRPr="00441CD0">
        <w:t xml:space="preserve">The coding of IMEI field, in octets 'b+1' to 'c' shall be encoded as the octets 5 to n+4 of the MEI IE type specified in </w:t>
      </w:r>
      <w:r w:rsidR="00415C19" w:rsidRPr="00441CD0">
        <w:t>clause</w:t>
      </w:r>
      <w:r w:rsidR="00415C19">
        <w:t> </w:t>
      </w:r>
      <w:r w:rsidR="00415C19" w:rsidRPr="00441CD0">
        <w:t>8</w:t>
      </w:r>
      <w:r w:rsidRPr="00441CD0">
        <w:t>.10 of 3GPP TS 29.274 [9].</w:t>
      </w:r>
    </w:p>
    <w:p w14:paraId="2CAB20B5" w14:textId="37A0EF6E" w:rsidR="00EE5860" w:rsidRPr="00441CD0" w:rsidRDefault="00EE5860" w:rsidP="00EE5860">
      <w:r w:rsidRPr="00441CD0">
        <w:t xml:space="preserve">The coding of MSISDN field, in octets 'd+1' to 'e' shall be encoded as the octets 5 to n+4 of the MSISDN IE type specified in </w:t>
      </w:r>
      <w:r w:rsidR="00415C19" w:rsidRPr="00441CD0">
        <w:t>clause</w:t>
      </w:r>
      <w:r w:rsidR="00415C19">
        <w:t> </w:t>
      </w:r>
      <w:r w:rsidR="00415C19" w:rsidRPr="00441CD0">
        <w:t>8</w:t>
      </w:r>
      <w:r w:rsidRPr="00441CD0">
        <w:t>.11 of 3GPP TS 29.274 [9].</w:t>
      </w:r>
    </w:p>
    <w:p w14:paraId="3C127A80" w14:textId="77777777" w:rsidR="00EE5860" w:rsidRPr="00441CD0" w:rsidRDefault="00EE5860" w:rsidP="00EE5860">
      <w:r w:rsidRPr="00441CD0">
        <w:t>The NAI field, in octets 'f+1' to 'g' shall be encoded as an Octet String (see IETF RFC 4282 [36]).</w:t>
      </w:r>
    </w:p>
    <w:p w14:paraId="2BF24390" w14:textId="77777777" w:rsidR="00EE5860" w:rsidRPr="00441CD0" w:rsidRDefault="00EE5860" w:rsidP="00EE5860">
      <w:pPr>
        <w:pStyle w:val="Heading3"/>
        <w:rPr>
          <w:lang w:val="fr-FR"/>
        </w:rPr>
      </w:pPr>
      <w:bookmarkStart w:id="6372" w:name="_Toc19717447"/>
      <w:bookmarkStart w:id="6373" w:name="_Toc27490948"/>
      <w:bookmarkStart w:id="6374" w:name="_Toc27557241"/>
      <w:bookmarkStart w:id="6375" w:name="_Toc27724158"/>
      <w:bookmarkStart w:id="6376" w:name="_Toc36031232"/>
      <w:bookmarkStart w:id="6377" w:name="_Toc36043152"/>
      <w:bookmarkStart w:id="6378" w:name="_Toc36814477"/>
      <w:bookmarkStart w:id="6379" w:name="_Toc44689335"/>
      <w:bookmarkStart w:id="6380" w:name="_Toc44924089"/>
      <w:bookmarkStart w:id="6381" w:name="_Toc51861059"/>
      <w:bookmarkStart w:id="6382" w:name="_Toc57930830"/>
      <w:bookmarkStart w:id="6383" w:name="_Toc57931460"/>
      <w:bookmarkStart w:id="6384" w:name="_Toc160974586"/>
      <w:r w:rsidRPr="00441CD0">
        <w:rPr>
          <w:lang w:val="fr-FR"/>
        </w:rPr>
        <w:t>8.2.102</w:t>
      </w:r>
      <w:r w:rsidRPr="00441CD0">
        <w:rPr>
          <w:lang w:val="fr-FR"/>
        </w:rPr>
        <w:tab/>
        <w:t>Ethernet PDU Session Information</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0816B499" w14:textId="77777777" w:rsidR="00EE5860" w:rsidRPr="00441CD0" w:rsidRDefault="00EE5860" w:rsidP="00EE5860">
      <w:r w:rsidRPr="00441CD0">
        <w:t>Ethernet PDU Session Indication is coded as depicted in Figure 8.2.102-1.</w:t>
      </w:r>
    </w:p>
    <w:p w14:paraId="6A1AF76B"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69516EC" w14:textId="77777777" w:rsidTr="00BB0E1F">
        <w:trPr>
          <w:jc w:val="center"/>
        </w:trPr>
        <w:tc>
          <w:tcPr>
            <w:tcW w:w="151" w:type="dxa"/>
            <w:tcBorders>
              <w:top w:val="single" w:sz="6" w:space="0" w:color="auto"/>
              <w:left w:val="single" w:sz="6" w:space="0" w:color="auto"/>
              <w:bottom w:val="nil"/>
              <w:right w:val="nil"/>
            </w:tcBorders>
          </w:tcPr>
          <w:p w14:paraId="2792B9A9" w14:textId="77777777" w:rsidR="00EE5860" w:rsidRPr="00441CD0" w:rsidRDefault="00EE5860" w:rsidP="00BB0E1F">
            <w:pPr>
              <w:pStyle w:val="TAC"/>
            </w:pPr>
          </w:p>
        </w:tc>
        <w:tc>
          <w:tcPr>
            <w:tcW w:w="1104" w:type="dxa"/>
            <w:tcBorders>
              <w:top w:val="single" w:sz="6" w:space="0" w:color="auto"/>
              <w:left w:val="nil"/>
              <w:bottom w:val="nil"/>
              <w:right w:val="nil"/>
            </w:tcBorders>
          </w:tcPr>
          <w:p w14:paraId="42E9508D"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0BC407F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A735BC9" w14:textId="77777777" w:rsidR="00EE5860" w:rsidRPr="00441CD0" w:rsidRDefault="00EE5860" w:rsidP="00BB0E1F">
            <w:pPr>
              <w:pStyle w:val="TAC"/>
            </w:pPr>
          </w:p>
        </w:tc>
      </w:tr>
      <w:tr w:rsidR="00EE5860" w:rsidRPr="00441CD0" w14:paraId="141F2662" w14:textId="77777777" w:rsidTr="00BB0E1F">
        <w:trPr>
          <w:jc w:val="center"/>
        </w:trPr>
        <w:tc>
          <w:tcPr>
            <w:tcW w:w="151" w:type="dxa"/>
            <w:tcBorders>
              <w:top w:val="nil"/>
              <w:left w:val="single" w:sz="6" w:space="0" w:color="auto"/>
              <w:bottom w:val="nil"/>
              <w:right w:val="nil"/>
            </w:tcBorders>
          </w:tcPr>
          <w:p w14:paraId="109D1A9A" w14:textId="77777777" w:rsidR="00EE5860" w:rsidRPr="00441CD0" w:rsidRDefault="00EE5860" w:rsidP="00BB0E1F">
            <w:pPr>
              <w:pStyle w:val="TAC"/>
            </w:pPr>
          </w:p>
        </w:tc>
        <w:tc>
          <w:tcPr>
            <w:tcW w:w="1104" w:type="dxa"/>
            <w:tcBorders>
              <w:top w:val="nil"/>
              <w:left w:val="nil"/>
              <w:bottom w:val="nil"/>
              <w:right w:val="nil"/>
            </w:tcBorders>
            <w:hideMark/>
          </w:tcPr>
          <w:p w14:paraId="761248A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6793BA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3F2568C"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2EF33BD"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DA0D5A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E31CC3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7739A8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8FB99A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741DA5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61B9BB" w14:textId="77777777" w:rsidR="00EE5860" w:rsidRPr="00441CD0" w:rsidRDefault="00EE5860" w:rsidP="00BB0E1F">
            <w:pPr>
              <w:pStyle w:val="TAC"/>
            </w:pPr>
          </w:p>
        </w:tc>
      </w:tr>
      <w:tr w:rsidR="00EE5860" w:rsidRPr="00441CD0" w14:paraId="2BD70379" w14:textId="77777777" w:rsidTr="00BB0E1F">
        <w:trPr>
          <w:jc w:val="center"/>
        </w:trPr>
        <w:tc>
          <w:tcPr>
            <w:tcW w:w="151" w:type="dxa"/>
            <w:tcBorders>
              <w:top w:val="nil"/>
              <w:left w:val="single" w:sz="6" w:space="0" w:color="auto"/>
              <w:bottom w:val="nil"/>
              <w:right w:val="nil"/>
            </w:tcBorders>
          </w:tcPr>
          <w:p w14:paraId="0A10433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EF3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142F31D" w14:textId="77777777" w:rsidR="00EE5860" w:rsidRPr="00441CD0" w:rsidRDefault="00EE5860" w:rsidP="00BB0E1F">
            <w:pPr>
              <w:pStyle w:val="TAC"/>
            </w:pPr>
            <w:r w:rsidRPr="00441CD0">
              <w:t xml:space="preserve">Type = </w:t>
            </w:r>
            <w:r w:rsidRPr="00441CD0">
              <w:rPr>
                <w:lang w:val="de-DE"/>
              </w:rPr>
              <w:t>142</w:t>
            </w:r>
            <w:r w:rsidRPr="00441CD0">
              <w:t xml:space="preserve"> (decimal)</w:t>
            </w:r>
          </w:p>
        </w:tc>
        <w:tc>
          <w:tcPr>
            <w:tcW w:w="588" w:type="dxa"/>
            <w:tcBorders>
              <w:top w:val="nil"/>
              <w:left w:val="single" w:sz="4" w:space="0" w:color="auto"/>
              <w:bottom w:val="nil"/>
              <w:right w:val="single" w:sz="6" w:space="0" w:color="auto"/>
            </w:tcBorders>
          </w:tcPr>
          <w:p w14:paraId="3075A210" w14:textId="77777777" w:rsidR="00EE5860" w:rsidRPr="00441CD0" w:rsidRDefault="00EE5860" w:rsidP="00BB0E1F">
            <w:pPr>
              <w:pStyle w:val="TAC"/>
            </w:pPr>
          </w:p>
        </w:tc>
      </w:tr>
      <w:tr w:rsidR="00EE5860" w:rsidRPr="00441CD0" w14:paraId="78E34610" w14:textId="77777777" w:rsidTr="00BB0E1F">
        <w:trPr>
          <w:jc w:val="center"/>
        </w:trPr>
        <w:tc>
          <w:tcPr>
            <w:tcW w:w="151" w:type="dxa"/>
            <w:tcBorders>
              <w:top w:val="nil"/>
              <w:left w:val="single" w:sz="6" w:space="0" w:color="auto"/>
              <w:bottom w:val="nil"/>
              <w:right w:val="nil"/>
            </w:tcBorders>
          </w:tcPr>
          <w:p w14:paraId="72AD13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D68C5B"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65D377E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CAC4BC2" w14:textId="77777777" w:rsidR="00EE5860" w:rsidRPr="00441CD0" w:rsidRDefault="00EE5860" w:rsidP="00BB0E1F">
            <w:pPr>
              <w:pStyle w:val="TAC"/>
            </w:pPr>
          </w:p>
        </w:tc>
      </w:tr>
      <w:tr w:rsidR="00EE5860" w:rsidRPr="00441CD0" w14:paraId="44D9E1AA" w14:textId="77777777" w:rsidTr="00BB0E1F">
        <w:trPr>
          <w:jc w:val="center"/>
        </w:trPr>
        <w:tc>
          <w:tcPr>
            <w:tcW w:w="151" w:type="dxa"/>
            <w:tcBorders>
              <w:top w:val="nil"/>
              <w:left w:val="single" w:sz="6" w:space="0" w:color="auto"/>
              <w:bottom w:val="nil"/>
              <w:right w:val="nil"/>
            </w:tcBorders>
          </w:tcPr>
          <w:p w14:paraId="4203C5E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CD0784"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5A61471"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6B0374" w14:textId="77777777" w:rsidR="00EE5860" w:rsidRPr="00441CD0" w:rsidRDefault="00EE5860" w:rsidP="00BB0E1F">
            <w:pPr>
              <w:pStyle w:val="TAC"/>
            </w:pPr>
            <w:r w:rsidRPr="00441CD0">
              <w:t>ETHI</w:t>
            </w:r>
          </w:p>
        </w:tc>
        <w:tc>
          <w:tcPr>
            <w:tcW w:w="588" w:type="dxa"/>
            <w:tcBorders>
              <w:top w:val="nil"/>
              <w:left w:val="single" w:sz="4" w:space="0" w:color="auto"/>
              <w:bottom w:val="nil"/>
              <w:right w:val="single" w:sz="6" w:space="0" w:color="auto"/>
            </w:tcBorders>
          </w:tcPr>
          <w:p w14:paraId="177028CC" w14:textId="77777777" w:rsidR="00EE5860" w:rsidRPr="00441CD0" w:rsidRDefault="00EE5860" w:rsidP="00BB0E1F">
            <w:pPr>
              <w:pStyle w:val="TAC"/>
            </w:pPr>
          </w:p>
        </w:tc>
      </w:tr>
      <w:tr w:rsidR="00EE5860" w:rsidRPr="00441CD0" w14:paraId="1944C590" w14:textId="77777777" w:rsidTr="00BB0E1F">
        <w:trPr>
          <w:jc w:val="center"/>
        </w:trPr>
        <w:tc>
          <w:tcPr>
            <w:tcW w:w="151" w:type="dxa"/>
            <w:tcBorders>
              <w:top w:val="nil"/>
              <w:left w:val="single" w:sz="6" w:space="0" w:color="auto"/>
              <w:bottom w:val="single" w:sz="4" w:space="0" w:color="auto"/>
              <w:right w:val="nil"/>
            </w:tcBorders>
          </w:tcPr>
          <w:p w14:paraId="75B3228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43F9058"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59165F2"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600D6FE" w14:textId="77777777" w:rsidR="00EE5860" w:rsidRPr="00441CD0" w:rsidRDefault="00EE5860" w:rsidP="00BB0E1F">
            <w:pPr>
              <w:pStyle w:val="TAC"/>
            </w:pPr>
          </w:p>
        </w:tc>
      </w:tr>
    </w:tbl>
    <w:p w14:paraId="7E5BDF61" w14:textId="77777777" w:rsidR="00EE5860" w:rsidRPr="00441CD0" w:rsidRDefault="00EE5860" w:rsidP="00EE5860">
      <w:pPr>
        <w:pStyle w:val="TF"/>
        <w:spacing w:before="120"/>
        <w:rPr>
          <w:lang w:val="fr-FR"/>
        </w:rPr>
      </w:pPr>
      <w:r w:rsidRPr="00441CD0">
        <w:rPr>
          <w:lang w:val="fr-FR"/>
        </w:rPr>
        <w:t>Figure 8.2.102-1: Ethernet PDU Session Information</w:t>
      </w:r>
    </w:p>
    <w:p w14:paraId="259583AD" w14:textId="77777777" w:rsidR="00EE5860" w:rsidRPr="00441CD0" w:rsidRDefault="00EE5860" w:rsidP="00EE5860">
      <w:r w:rsidRPr="00441CD0">
        <w:t>The following flags are coded within Octet 5:</w:t>
      </w:r>
    </w:p>
    <w:p w14:paraId="73E94C00" w14:textId="47018D2F" w:rsidR="00EE5860" w:rsidRPr="00441CD0" w:rsidRDefault="00EE5860" w:rsidP="00EE5860">
      <w:pPr>
        <w:pStyle w:val="B1"/>
      </w:pPr>
      <w:r w:rsidRPr="00441CD0">
        <w:lastRenderedPageBreak/>
        <w:t>-</w:t>
      </w:r>
      <w:r w:rsidRPr="00441CD0">
        <w:tab/>
        <w:t xml:space="preserve">Bit 1 – ETHI (Ethernet Indication): This bit shall be set to "1". This refers to all the DL traffic matching the Ethernet PDU session (see </w:t>
      </w:r>
      <w:r w:rsidR="00415C19" w:rsidRPr="00441CD0">
        <w:t>clause</w:t>
      </w:r>
      <w:r w:rsidR="00415C19">
        <w:t> </w:t>
      </w:r>
      <w:r w:rsidR="00415C19" w:rsidRPr="00441CD0">
        <w:t>5</w:t>
      </w:r>
      <w:r w:rsidRPr="00441CD0">
        <w:t>.13.1).</w:t>
      </w:r>
    </w:p>
    <w:p w14:paraId="58159921" w14:textId="77777777" w:rsidR="00EE5860" w:rsidRPr="00441CD0" w:rsidRDefault="00EE5860" w:rsidP="00EE5860">
      <w:pPr>
        <w:pStyle w:val="B1"/>
      </w:pPr>
      <w:r w:rsidRPr="00441CD0">
        <w:t>-</w:t>
      </w:r>
      <w:r w:rsidRPr="00441CD0">
        <w:tab/>
        <w:t>Bit 2 to 8 are spare and reserved for future use.</w:t>
      </w:r>
    </w:p>
    <w:p w14:paraId="4FA06E04" w14:textId="77777777" w:rsidR="00EE5860" w:rsidRPr="00441CD0" w:rsidRDefault="00EE5860" w:rsidP="00EE5860">
      <w:pPr>
        <w:pStyle w:val="Heading3"/>
      </w:pPr>
      <w:bookmarkStart w:id="6385" w:name="_Toc19717448"/>
      <w:bookmarkStart w:id="6386" w:name="_Toc27490949"/>
      <w:bookmarkStart w:id="6387" w:name="_Toc27557242"/>
      <w:bookmarkStart w:id="6388" w:name="_Toc27724159"/>
      <w:bookmarkStart w:id="6389" w:name="_Toc36031233"/>
      <w:bookmarkStart w:id="6390" w:name="_Toc36043153"/>
      <w:bookmarkStart w:id="6391" w:name="_Toc36814478"/>
      <w:bookmarkStart w:id="6392" w:name="_Toc44689336"/>
      <w:bookmarkStart w:id="6393" w:name="_Toc44924090"/>
      <w:bookmarkStart w:id="6394" w:name="_Toc51861060"/>
      <w:bookmarkStart w:id="6395" w:name="_Toc57930831"/>
      <w:bookmarkStart w:id="6396" w:name="_Toc57931461"/>
      <w:bookmarkStart w:id="6397" w:name="_Toc160974587"/>
      <w:r w:rsidRPr="00441CD0">
        <w:t>8.</w:t>
      </w:r>
      <w:r w:rsidRPr="00441CD0">
        <w:rPr>
          <w:lang w:val="en-US"/>
        </w:rPr>
        <w:t>2.103</w:t>
      </w:r>
      <w:r w:rsidRPr="00441CD0">
        <w:tab/>
        <w:t>MAC Addresses Detected</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58A95FED" w14:textId="77777777" w:rsidR="00EE5860" w:rsidRPr="00441CD0" w:rsidRDefault="00EE5860" w:rsidP="00EE5860">
      <w:pPr>
        <w:rPr>
          <w:lang w:eastAsia="zh-CN"/>
        </w:rPr>
      </w:pPr>
      <w:r w:rsidRPr="00441CD0">
        <w:t>The MAC Addresses Detected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8.2.103-1</w:t>
      </w:r>
      <w:r w:rsidRPr="00441CD0">
        <w:rPr>
          <w:lang w:eastAsia="ja-JP"/>
        </w:rPr>
        <w:t xml:space="preserve">. </w:t>
      </w:r>
      <w:r w:rsidRPr="00441CD0">
        <w:rPr>
          <w:lang w:eastAsia="zh-CN"/>
        </w:rPr>
        <w:t>It shall contain a list of MAC address values.</w:t>
      </w:r>
    </w:p>
    <w:p w14:paraId="74D1E415" w14:textId="77777777" w:rsidR="00EE5860" w:rsidRPr="00441CD0" w:rsidRDefault="00EE5860" w:rsidP="00EE5860">
      <w:pPr>
        <w:pStyle w:val="TH"/>
        <w:rPr>
          <w:lang w:eastAsia="zh-CN"/>
        </w:rPr>
      </w:pPr>
      <w:bookmarkStart w:id="6398" w:name="_Toc19717449"/>
      <w:bookmarkStart w:id="6399" w:name="_Toc27490950"/>
      <w:bookmarkStart w:id="6400" w:name="_Toc27557243"/>
      <w:bookmarkStart w:id="6401" w:name="_Toc2772416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C06D43" w14:textId="77777777" w:rsidTr="00BB0E1F">
        <w:trPr>
          <w:jc w:val="center"/>
        </w:trPr>
        <w:tc>
          <w:tcPr>
            <w:tcW w:w="151" w:type="dxa"/>
            <w:tcBorders>
              <w:top w:val="single" w:sz="6" w:space="0" w:color="auto"/>
              <w:left w:val="single" w:sz="6" w:space="0" w:color="auto"/>
              <w:bottom w:val="nil"/>
              <w:right w:val="nil"/>
            </w:tcBorders>
          </w:tcPr>
          <w:p w14:paraId="3327E36E" w14:textId="77777777" w:rsidR="00EE5860" w:rsidRPr="00441CD0" w:rsidRDefault="00EE5860" w:rsidP="00BB0E1F">
            <w:pPr>
              <w:pStyle w:val="TAC"/>
            </w:pPr>
          </w:p>
        </w:tc>
        <w:tc>
          <w:tcPr>
            <w:tcW w:w="1104" w:type="dxa"/>
            <w:tcBorders>
              <w:top w:val="single" w:sz="6" w:space="0" w:color="auto"/>
              <w:left w:val="nil"/>
              <w:bottom w:val="nil"/>
              <w:right w:val="nil"/>
            </w:tcBorders>
          </w:tcPr>
          <w:p w14:paraId="1C4CB8B9"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65748C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D90D823" w14:textId="77777777" w:rsidR="00EE5860" w:rsidRPr="00441CD0" w:rsidRDefault="00EE5860" w:rsidP="00BB0E1F">
            <w:pPr>
              <w:pStyle w:val="TAC"/>
            </w:pPr>
          </w:p>
        </w:tc>
      </w:tr>
      <w:tr w:rsidR="00EE5860" w:rsidRPr="00441CD0" w14:paraId="39E1C913" w14:textId="77777777" w:rsidTr="00BB0E1F">
        <w:trPr>
          <w:jc w:val="center"/>
        </w:trPr>
        <w:tc>
          <w:tcPr>
            <w:tcW w:w="151" w:type="dxa"/>
            <w:tcBorders>
              <w:top w:val="nil"/>
              <w:left w:val="single" w:sz="6" w:space="0" w:color="auto"/>
              <w:bottom w:val="nil"/>
              <w:right w:val="nil"/>
            </w:tcBorders>
          </w:tcPr>
          <w:p w14:paraId="692C862B" w14:textId="77777777" w:rsidR="00EE5860" w:rsidRPr="00441CD0" w:rsidRDefault="00EE5860" w:rsidP="00BB0E1F">
            <w:pPr>
              <w:pStyle w:val="TAC"/>
            </w:pPr>
          </w:p>
        </w:tc>
        <w:tc>
          <w:tcPr>
            <w:tcW w:w="1104" w:type="dxa"/>
            <w:tcBorders>
              <w:top w:val="nil"/>
              <w:left w:val="nil"/>
              <w:bottom w:val="nil"/>
              <w:right w:val="nil"/>
            </w:tcBorders>
            <w:hideMark/>
          </w:tcPr>
          <w:p w14:paraId="6C240F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E816EDF"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68735E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C2BD76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8F3674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CD047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0318A5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67944913"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EC43D3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6D1C42" w14:textId="77777777" w:rsidR="00EE5860" w:rsidRPr="00441CD0" w:rsidRDefault="00EE5860" w:rsidP="00BB0E1F">
            <w:pPr>
              <w:pStyle w:val="TAC"/>
            </w:pPr>
          </w:p>
        </w:tc>
      </w:tr>
      <w:tr w:rsidR="00EE5860" w:rsidRPr="00441CD0" w14:paraId="41B4B161" w14:textId="77777777" w:rsidTr="00BB0E1F">
        <w:trPr>
          <w:jc w:val="center"/>
        </w:trPr>
        <w:tc>
          <w:tcPr>
            <w:tcW w:w="151" w:type="dxa"/>
            <w:tcBorders>
              <w:top w:val="nil"/>
              <w:left w:val="single" w:sz="6" w:space="0" w:color="auto"/>
              <w:bottom w:val="nil"/>
              <w:right w:val="nil"/>
            </w:tcBorders>
          </w:tcPr>
          <w:p w14:paraId="25EBA1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90ACC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8402C12" w14:textId="77777777" w:rsidR="00EE5860" w:rsidRPr="00441CD0" w:rsidRDefault="00EE5860" w:rsidP="00BB0E1F">
            <w:pPr>
              <w:pStyle w:val="TAC"/>
            </w:pPr>
            <w:r w:rsidRPr="00441CD0">
              <w:t xml:space="preserve">Type = </w:t>
            </w:r>
            <w:r w:rsidRPr="00441CD0">
              <w:rPr>
                <w:lang w:val="de-DE"/>
              </w:rPr>
              <w:t>144</w:t>
            </w:r>
            <w:r w:rsidRPr="00441CD0">
              <w:t xml:space="preserve"> (decimal)</w:t>
            </w:r>
          </w:p>
        </w:tc>
        <w:tc>
          <w:tcPr>
            <w:tcW w:w="588" w:type="dxa"/>
            <w:tcBorders>
              <w:top w:val="nil"/>
              <w:left w:val="single" w:sz="4" w:space="0" w:color="auto"/>
              <w:bottom w:val="nil"/>
              <w:right w:val="single" w:sz="6" w:space="0" w:color="auto"/>
            </w:tcBorders>
          </w:tcPr>
          <w:p w14:paraId="30E7A514" w14:textId="77777777" w:rsidR="00EE5860" w:rsidRPr="00441CD0" w:rsidRDefault="00EE5860" w:rsidP="00BB0E1F">
            <w:pPr>
              <w:pStyle w:val="TAC"/>
            </w:pPr>
          </w:p>
        </w:tc>
      </w:tr>
      <w:tr w:rsidR="00EE5860" w:rsidRPr="00441CD0" w14:paraId="5BAEA4F3" w14:textId="77777777" w:rsidTr="00BB0E1F">
        <w:trPr>
          <w:jc w:val="center"/>
        </w:trPr>
        <w:tc>
          <w:tcPr>
            <w:tcW w:w="151" w:type="dxa"/>
            <w:tcBorders>
              <w:top w:val="nil"/>
              <w:left w:val="single" w:sz="6" w:space="0" w:color="auto"/>
              <w:bottom w:val="nil"/>
              <w:right w:val="nil"/>
            </w:tcBorders>
          </w:tcPr>
          <w:p w14:paraId="4C05AA2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05DAB28"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47BE336"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FC88BF9" w14:textId="77777777" w:rsidR="00EE5860" w:rsidRPr="00441CD0" w:rsidRDefault="00EE5860" w:rsidP="00BB0E1F">
            <w:pPr>
              <w:pStyle w:val="TAC"/>
            </w:pPr>
          </w:p>
        </w:tc>
      </w:tr>
      <w:tr w:rsidR="00EE5860" w:rsidRPr="00441CD0" w14:paraId="78DF57DD" w14:textId="77777777" w:rsidTr="00BB0E1F">
        <w:trPr>
          <w:jc w:val="center"/>
        </w:trPr>
        <w:tc>
          <w:tcPr>
            <w:tcW w:w="151" w:type="dxa"/>
            <w:tcBorders>
              <w:top w:val="nil"/>
              <w:left w:val="single" w:sz="6" w:space="0" w:color="auto"/>
              <w:bottom w:val="nil"/>
              <w:right w:val="nil"/>
            </w:tcBorders>
          </w:tcPr>
          <w:p w14:paraId="55FAE1C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497E4" w14:textId="77777777" w:rsidR="00EE5860" w:rsidRPr="00441CD0" w:rsidRDefault="00EE5860" w:rsidP="00BB0E1F">
            <w:pPr>
              <w:pStyle w:val="TAC"/>
              <w:rPr>
                <w:lang w:val="de-DE"/>
              </w:rPr>
            </w:pPr>
            <w:r w:rsidRPr="00441CD0">
              <w:rPr>
                <w:lang w:val="de-DE"/>
              </w:rPr>
              <w:t>5</w:t>
            </w:r>
          </w:p>
        </w:tc>
        <w:tc>
          <w:tcPr>
            <w:tcW w:w="4711" w:type="dxa"/>
            <w:gridSpan w:val="8"/>
            <w:tcBorders>
              <w:top w:val="single" w:sz="4" w:space="0" w:color="auto"/>
              <w:left w:val="single" w:sz="4" w:space="0" w:color="auto"/>
              <w:bottom w:val="single" w:sz="4" w:space="0" w:color="auto"/>
              <w:right w:val="single" w:sz="4" w:space="0" w:color="auto"/>
            </w:tcBorders>
            <w:hideMark/>
          </w:tcPr>
          <w:p w14:paraId="6F33BE52"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2F194E58" w14:textId="77777777" w:rsidR="00EE5860" w:rsidRPr="00441CD0" w:rsidRDefault="00EE5860" w:rsidP="00BB0E1F">
            <w:pPr>
              <w:pStyle w:val="TAC"/>
              <w:rPr>
                <w:lang w:val="x-none"/>
              </w:rPr>
            </w:pPr>
          </w:p>
        </w:tc>
      </w:tr>
      <w:tr w:rsidR="00EE5860" w:rsidRPr="00441CD0" w14:paraId="01DDF790" w14:textId="77777777" w:rsidTr="00BB0E1F">
        <w:trPr>
          <w:jc w:val="center"/>
        </w:trPr>
        <w:tc>
          <w:tcPr>
            <w:tcW w:w="151" w:type="dxa"/>
            <w:tcBorders>
              <w:top w:val="nil"/>
              <w:left w:val="single" w:sz="6" w:space="0" w:color="auto"/>
              <w:bottom w:val="nil"/>
              <w:right w:val="nil"/>
            </w:tcBorders>
          </w:tcPr>
          <w:p w14:paraId="2B3AA7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43BC0FF" w14:textId="77777777" w:rsidR="00EE5860" w:rsidRPr="00441CD0" w:rsidRDefault="00EE5860" w:rsidP="00BB0E1F">
            <w:pPr>
              <w:pStyle w:val="TAC"/>
              <w:rPr>
                <w:lang w:val="de-DE"/>
              </w:rPr>
            </w:pPr>
            <w:r w:rsidRPr="00441CD0">
              <w:rPr>
                <w:lang w:val="de-DE"/>
              </w:rPr>
              <w:t>6 to 11</w:t>
            </w:r>
          </w:p>
        </w:tc>
        <w:tc>
          <w:tcPr>
            <w:tcW w:w="4711" w:type="dxa"/>
            <w:gridSpan w:val="8"/>
            <w:tcBorders>
              <w:top w:val="single" w:sz="4" w:space="0" w:color="auto"/>
              <w:left w:val="single" w:sz="4" w:space="0" w:color="auto"/>
              <w:bottom w:val="single" w:sz="4" w:space="0" w:color="auto"/>
              <w:right w:val="single" w:sz="4" w:space="0" w:color="auto"/>
            </w:tcBorders>
            <w:hideMark/>
          </w:tcPr>
          <w:p w14:paraId="03679D27"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3904A295" w14:textId="77777777" w:rsidR="00EE5860" w:rsidRPr="00441CD0" w:rsidRDefault="00EE5860" w:rsidP="00BB0E1F">
            <w:pPr>
              <w:pStyle w:val="TAC"/>
              <w:rPr>
                <w:lang w:val="x-none"/>
              </w:rPr>
            </w:pPr>
          </w:p>
        </w:tc>
      </w:tr>
      <w:tr w:rsidR="00EE5860" w:rsidRPr="00441CD0" w14:paraId="57493585" w14:textId="77777777" w:rsidTr="00BB0E1F">
        <w:trPr>
          <w:jc w:val="center"/>
        </w:trPr>
        <w:tc>
          <w:tcPr>
            <w:tcW w:w="151" w:type="dxa"/>
            <w:tcBorders>
              <w:top w:val="nil"/>
              <w:left w:val="single" w:sz="6" w:space="0" w:color="auto"/>
              <w:bottom w:val="nil"/>
              <w:right w:val="nil"/>
            </w:tcBorders>
          </w:tcPr>
          <w:p w14:paraId="3B6F03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D6508B" w14:textId="77777777" w:rsidR="00EE5860" w:rsidRPr="00441CD0" w:rsidRDefault="00EE5860" w:rsidP="00BB0E1F">
            <w:pPr>
              <w:pStyle w:val="TAC"/>
              <w:rPr>
                <w:lang w:val="de-DE"/>
              </w:rPr>
            </w:pPr>
            <w:r w:rsidRPr="00441CD0">
              <w:rPr>
                <w:lang w:val="de-DE"/>
              </w:rPr>
              <w:t>o to (o+5)</w:t>
            </w:r>
          </w:p>
        </w:tc>
        <w:tc>
          <w:tcPr>
            <w:tcW w:w="4711" w:type="dxa"/>
            <w:gridSpan w:val="8"/>
            <w:tcBorders>
              <w:top w:val="single" w:sz="4" w:space="0" w:color="auto"/>
              <w:left w:val="single" w:sz="4" w:space="0" w:color="auto"/>
              <w:bottom w:val="single" w:sz="4" w:space="0" w:color="auto"/>
              <w:right w:val="single" w:sz="4" w:space="0" w:color="auto"/>
            </w:tcBorders>
            <w:hideMark/>
          </w:tcPr>
          <w:p w14:paraId="34DC9E0B"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0EA7D2A8" w14:textId="77777777" w:rsidR="00EE5860" w:rsidRPr="00441CD0" w:rsidRDefault="00EE5860" w:rsidP="00BB0E1F">
            <w:pPr>
              <w:pStyle w:val="TAC"/>
              <w:rPr>
                <w:lang w:val="x-none"/>
              </w:rPr>
            </w:pPr>
          </w:p>
        </w:tc>
      </w:tr>
      <w:tr w:rsidR="00EE5860" w:rsidRPr="00441CD0" w14:paraId="60671279" w14:textId="77777777" w:rsidTr="00BB0E1F">
        <w:trPr>
          <w:jc w:val="center"/>
        </w:trPr>
        <w:tc>
          <w:tcPr>
            <w:tcW w:w="151" w:type="dxa"/>
            <w:tcBorders>
              <w:top w:val="nil"/>
              <w:left w:val="single" w:sz="6" w:space="0" w:color="auto"/>
              <w:bottom w:val="nil"/>
              <w:right w:val="nil"/>
            </w:tcBorders>
          </w:tcPr>
          <w:p w14:paraId="2E971B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15B4DE" w14:textId="77777777" w:rsidR="00EE5860" w:rsidRPr="00441CD0" w:rsidRDefault="00EE5860" w:rsidP="00BB0E1F">
            <w:pPr>
              <w:pStyle w:val="TAC"/>
              <w:rPr>
                <w:lang w:val="de-DE"/>
              </w:rPr>
            </w:pPr>
            <w:r w:rsidRPr="00441CD0">
              <w:rPr>
                <w:lang w:val="de-DE"/>
              </w:rPr>
              <w:t>p to (p+5)</w:t>
            </w:r>
          </w:p>
        </w:tc>
        <w:tc>
          <w:tcPr>
            <w:tcW w:w="4711" w:type="dxa"/>
            <w:gridSpan w:val="8"/>
            <w:tcBorders>
              <w:top w:val="single" w:sz="4" w:space="0" w:color="auto"/>
              <w:left w:val="single" w:sz="4" w:space="0" w:color="auto"/>
              <w:bottom w:val="single" w:sz="4" w:space="0" w:color="auto"/>
              <w:right w:val="single" w:sz="4" w:space="0" w:color="auto"/>
            </w:tcBorders>
            <w:hideMark/>
          </w:tcPr>
          <w:p w14:paraId="39C8ADF2"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2C5FC25" w14:textId="77777777" w:rsidR="00EE5860" w:rsidRPr="00441CD0" w:rsidRDefault="00EE5860" w:rsidP="00BB0E1F">
            <w:pPr>
              <w:pStyle w:val="TAC"/>
            </w:pPr>
          </w:p>
        </w:tc>
      </w:tr>
      <w:tr w:rsidR="00EE5860" w:rsidRPr="00441CD0" w14:paraId="45BFFC37" w14:textId="77777777" w:rsidTr="00BB0E1F">
        <w:trPr>
          <w:jc w:val="center"/>
        </w:trPr>
        <w:tc>
          <w:tcPr>
            <w:tcW w:w="151" w:type="dxa"/>
            <w:tcBorders>
              <w:top w:val="nil"/>
              <w:left w:val="single" w:sz="6" w:space="0" w:color="auto"/>
              <w:bottom w:val="nil"/>
              <w:right w:val="nil"/>
            </w:tcBorders>
          </w:tcPr>
          <w:p w14:paraId="6D3C8F8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75B63F8" w14:textId="77777777" w:rsidR="00EE5860" w:rsidRPr="00441CD0" w:rsidRDefault="00EE5860" w:rsidP="00BB0E1F">
            <w:pPr>
              <w:pStyle w:val="TAC"/>
              <w:rPr>
                <w:lang w:val="de-DE"/>
              </w:rPr>
            </w:pPr>
            <w:r w:rsidRPr="00441CD0">
              <w:rPr>
                <w:lang w:val="de-DE"/>
              </w:rPr>
              <w:t>q to (q+5)</w:t>
            </w:r>
          </w:p>
        </w:tc>
        <w:tc>
          <w:tcPr>
            <w:tcW w:w="4711" w:type="dxa"/>
            <w:gridSpan w:val="8"/>
            <w:tcBorders>
              <w:top w:val="single" w:sz="4" w:space="0" w:color="auto"/>
              <w:left w:val="single" w:sz="4" w:space="0" w:color="auto"/>
              <w:bottom w:val="single" w:sz="4" w:space="0" w:color="auto"/>
              <w:right w:val="single" w:sz="4" w:space="0" w:color="auto"/>
            </w:tcBorders>
            <w:hideMark/>
          </w:tcPr>
          <w:p w14:paraId="1816FBD6"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44C7F2F2" w14:textId="77777777" w:rsidR="00EE5860" w:rsidRPr="00441CD0" w:rsidRDefault="00EE5860" w:rsidP="00BB0E1F">
            <w:pPr>
              <w:pStyle w:val="TAC"/>
            </w:pPr>
          </w:p>
        </w:tc>
      </w:tr>
      <w:tr w:rsidR="00EE5860" w:rsidRPr="00441CD0" w14:paraId="1CC508FB" w14:textId="77777777" w:rsidTr="00BB0E1F">
        <w:trPr>
          <w:jc w:val="center"/>
        </w:trPr>
        <w:tc>
          <w:tcPr>
            <w:tcW w:w="151" w:type="dxa"/>
            <w:tcBorders>
              <w:top w:val="nil"/>
              <w:left w:val="single" w:sz="6" w:space="0" w:color="auto"/>
              <w:bottom w:val="nil"/>
              <w:right w:val="nil"/>
            </w:tcBorders>
          </w:tcPr>
          <w:p w14:paraId="713B9CB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F76D40"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D26EB38"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491A9B4F" w14:textId="77777777" w:rsidR="00EE5860" w:rsidRPr="00441CD0" w:rsidRDefault="00EE5860" w:rsidP="00BB0E1F">
            <w:pPr>
              <w:pStyle w:val="TAC"/>
            </w:pPr>
          </w:p>
        </w:tc>
      </w:tr>
      <w:tr w:rsidR="00EE5860" w:rsidRPr="00441CD0" w14:paraId="078C8DB8" w14:textId="77777777" w:rsidTr="00BB0E1F">
        <w:trPr>
          <w:jc w:val="center"/>
        </w:trPr>
        <w:tc>
          <w:tcPr>
            <w:tcW w:w="151" w:type="dxa"/>
            <w:tcBorders>
              <w:top w:val="nil"/>
              <w:left w:val="single" w:sz="6" w:space="0" w:color="auto"/>
              <w:bottom w:val="nil"/>
              <w:right w:val="nil"/>
            </w:tcBorders>
          </w:tcPr>
          <w:p w14:paraId="4DF652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C83072"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03F782D9"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9637501" w14:textId="77777777" w:rsidR="00EE5860" w:rsidRPr="00441CD0" w:rsidRDefault="00EE5860" w:rsidP="00BB0E1F">
            <w:pPr>
              <w:pStyle w:val="TAC"/>
            </w:pPr>
          </w:p>
        </w:tc>
      </w:tr>
      <w:tr w:rsidR="00EE5860" w:rsidRPr="00441CD0" w14:paraId="495F6785" w14:textId="77777777" w:rsidTr="00BB0E1F">
        <w:trPr>
          <w:jc w:val="center"/>
        </w:trPr>
        <w:tc>
          <w:tcPr>
            <w:tcW w:w="151" w:type="dxa"/>
            <w:tcBorders>
              <w:top w:val="nil"/>
              <w:left w:val="single" w:sz="6" w:space="0" w:color="auto"/>
              <w:bottom w:val="nil"/>
              <w:right w:val="nil"/>
            </w:tcBorders>
          </w:tcPr>
          <w:p w14:paraId="362583F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8447671"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5580B37A"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457234C6" w14:textId="77777777" w:rsidR="00EE5860" w:rsidRPr="00441CD0" w:rsidRDefault="00EE5860" w:rsidP="00BB0E1F">
            <w:pPr>
              <w:pStyle w:val="TAC"/>
            </w:pPr>
          </w:p>
        </w:tc>
      </w:tr>
      <w:tr w:rsidR="00EE5860" w:rsidRPr="00441CD0" w14:paraId="378E1F15" w14:textId="77777777" w:rsidTr="00BB0E1F">
        <w:trPr>
          <w:jc w:val="center"/>
        </w:trPr>
        <w:tc>
          <w:tcPr>
            <w:tcW w:w="151" w:type="dxa"/>
            <w:tcBorders>
              <w:top w:val="nil"/>
              <w:left w:val="single" w:sz="6" w:space="0" w:color="auto"/>
              <w:bottom w:val="nil"/>
              <w:right w:val="nil"/>
            </w:tcBorders>
          </w:tcPr>
          <w:p w14:paraId="6C1340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98FA0D5"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5619CE70"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7118E55" w14:textId="77777777" w:rsidR="00EE5860" w:rsidRPr="00441CD0" w:rsidRDefault="00EE5860" w:rsidP="00BB0E1F">
            <w:pPr>
              <w:pStyle w:val="TAC"/>
            </w:pPr>
          </w:p>
        </w:tc>
      </w:tr>
      <w:tr w:rsidR="00EE5860" w:rsidRPr="00441CD0" w14:paraId="5934AA1E" w14:textId="77777777" w:rsidTr="00BB0E1F">
        <w:trPr>
          <w:jc w:val="center"/>
        </w:trPr>
        <w:tc>
          <w:tcPr>
            <w:tcW w:w="151" w:type="dxa"/>
            <w:tcBorders>
              <w:top w:val="nil"/>
              <w:left w:val="single" w:sz="6" w:space="0" w:color="auto"/>
              <w:bottom w:val="single" w:sz="4" w:space="0" w:color="auto"/>
              <w:right w:val="nil"/>
            </w:tcBorders>
          </w:tcPr>
          <w:p w14:paraId="624B380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AB2393D" w14:textId="77777777" w:rsidR="00EE5860" w:rsidRPr="00441CD0" w:rsidRDefault="00EE5860" w:rsidP="00BB0E1F">
            <w:pPr>
              <w:pStyle w:val="TAC"/>
            </w:pPr>
            <w:r w:rsidRPr="00441CD0">
              <w:rPr>
                <w:lang w:val="de-DE" w:eastAsia="zh-CN"/>
              </w:rPr>
              <w:t>w</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24AD6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C0BBBE9" w14:textId="77777777" w:rsidR="00EE5860" w:rsidRPr="00441CD0" w:rsidRDefault="00EE5860" w:rsidP="00BB0E1F">
            <w:pPr>
              <w:pStyle w:val="TAC"/>
              <w:rPr>
                <w:lang w:val="x-none"/>
              </w:rPr>
            </w:pPr>
          </w:p>
        </w:tc>
      </w:tr>
    </w:tbl>
    <w:p w14:paraId="546F1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103</w:t>
      </w:r>
      <w:r w:rsidRPr="00441CD0">
        <w:rPr>
          <w:lang w:eastAsia="zh-CN"/>
        </w:rPr>
        <w:t>-</w:t>
      </w:r>
      <w:r w:rsidRPr="00441CD0">
        <w:rPr>
          <w:lang w:eastAsia="ja-JP"/>
        </w:rPr>
        <w:t>1</w:t>
      </w:r>
      <w:r w:rsidRPr="00441CD0">
        <w:t>: MAC addresses Detected</w:t>
      </w:r>
    </w:p>
    <w:p w14:paraId="635E73AD" w14:textId="77777777" w:rsidR="00EE5860" w:rsidRPr="00441CD0" w:rsidRDefault="00EE5860" w:rsidP="00EE5860">
      <w:r w:rsidRPr="00441CD0">
        <w:t>Octet 5 shall encode the number of 48-bit MAC addresses.</w:t>
      </w:r>
    </w:p>
    <w:p w14:paraId="398891CF" w14:textId="77777777" w:rsidR="00EE5860" w:rsidRPr="00441CD0" w:rsidRDefault="00EE5860" w:rsidP="00EE5860">
      <w:r w:rsidRPr="00441CD0">
        <w:t>MAC address values shall be encoded as 12-digit hexadecimal numbers.</w:t>
      </w:r>
    </w:p>
    <w:p w14:paraId="474E837F" w14:textId="77777777" w:rsidR="00EE5860" w:rsidRPr="00441CD0" w:rsidRDefault="00EE5860" w:rsidP="00EE5860">
      <w:r w:rsidRPr="00441CD0">
        <w:t>The Length of C-TAG field shall indicate the length of the C-TAG field. It shall be set to 0 if the C-TAG field is absent.</w:t>
      </w:r>
    </w:p>
    <w:p w14:paraId="2A177C0D" w14:textId="31B06727"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61FEBB30" w14:textId="77777777" w:rsidR="00EE5860" w:rsidRPr="00441CD0" w:rsidRDefault="00EE5860" w:rsidP="00EE5860">
      <w:r w:rsidRPr="00441CD0">
        <w:t>The Length of S-TAG field shall indicate the length of the S-TAG field. It shall be set to 0 if the S-TAG field is absent.</w:t>
      </w:r>
    </w:p>
    <w:p w14:paraId="046010AF" w14:textId="0D61DE17"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746CC0CB" w14:textId="77777777" w:rsidR="00EE5860" w:rsidRPr="00441CD0" w:rsidRDefault="00EE5860" w:rsidP="00EE5860">
      <w:pPr>
        <w:pStyle w:val="Heading3"/>
      </w:pPr>
      <w:bookmarkStart w:id="6402" w:name="_Toc36031234"/>
      <w:bookmarkStart w:id="6403" w:name="_Toc36043154"/>
      <w:bookmarkStart w:id="6404" w:name="_Toc36814479"/>
      <w:bookmarkStart w:id="6405" w:name="_Toc44689337"/>
      <w:bookmarkStart w:id="6406" w:name="_Toc44924091"/>
      <w:bookmarkStart w:id="6407" w:name="_Toc51861061"/>
      <w:bookmarkStart w:id="6408" w:name="_Toc57930832"/>
      <w:bookmarkStart w:id="6409" w:name="_Toc57931462"/>
      <w:bookmarkStart w:id="6410" w:name="_Toc160974588"/>
      <w:r w:rsidRPr="00441CD0">
        <w:t>8.</w:t>
      </w:r>
      <w:r w:rsidRPr="00441CD0">
        <w:rPr>
          <w:lang w:val="en-US"/>
        </w:rPr>
        <w:t>2.104</w:t>
      </w:r>
      <w:r w:rsidRPr="00441CD0">
        <w:tab/>
        <w:t>MAC Addresses Removed</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0B2D26EF" w14:textId="77777777" w:rsidR="00EE5860" w:rsidRPr="00441CD0" w:rsidRDefault="00EE5860" w:rsidP="00EE5860">
      <w:pPr>
        <w:rPr>
          <w:lang w:eastAsia="zh-CN"/>
        </w:rPr>
      </w:pPr>
      <w:r w:rsidRPr="00441CD0">
        <w:t>The MAC Addresses Removed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8.2.104-1</w:t>
      </w:r>
      <w:r w:rsidRPr="00441CD0">
        <w:rPr>
          <w:lang w:eastAsia="ja-JP"/>
        </w:rPr>
        <w:t xml:space="preserve">. </w:t>
      </w:r>
      <w:r w:rsidRPr="00441CD0">
        <w:rPr>
          <w:lang w:eastAsia="zh-CN"/>
        </w:rPr>
        <w:t>It shall contain a list of MAC address values.</w:t>
      </w:r>
    </w:p>
    <w:p w14:paraId="5E3B439D" w14:textId="77777777" w:rsidR="00EE5860" w:rsidRPr="00441CD0" w:rsidRDefault="00EE5860" w:rsidP="00EE5860">
      <w:pPr>
        <w:pStyle w:val="TH"/>
        <w:rPr>
          <w:lang w:eastAsia="zh-CN"/>
        </w:rPr>
      </w:pPr>
      <w:bookmarkStart w:id="6411" w:name="_Toc19717450"/>
      <w:bookmarkStart w:id="6412" w:name="_Toc27490951"/>
      <w:bookmarkStart w:id="6413" w:name="_Toc27557244"/>
      <w:bookmarkStart w:id="6414" w:name="_Toc27724161"/>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0"/>
        <w:gridCol w:w="588"/>
      </w:tblGrid>
      <w:tr w:rsidR="00EE5860" w:rsidRPr="00441CD0" w14:paraId="39C278B4" w14:textId="77777777" w:rsidTr="00BB0E1F">
        <w:trPr>
          <w:jc w:val="center"/>
        </w:trPr>
        <w:tc>
          <w:tcPr>
            <w:tcW w:w="151" w:type="dxa"/>
            <w:tcBorders>
              <w:top w:val="single" w:sz="6" w:space="0" w:color="auto"/>
              <w:left w:val="single" w:sz="6" w:space="0" w:color="auto"/>
              <w:bottom w:val="nil"/>
              <w:right w:val="nil"/>
            </w:tcBorders>
          </w:tcPr>
          <w:p w14:paraId="229DBEFF" w14:textId="77777777" w:rsidR="00EE5860" w:rsidRPr="00441CD0" w:rsidRDefault="00EE5860" w:rsidP="00BB0E1F">
            <w:pPr>
              <w:pStyle w:val="TAC"/>
            </w:pPr>
          </w:p>
        </w:tc>
        <w:tc>
          <w:tcPr>
            <w:tcW w:w="1104" w:type="dxa"/>
            <w:tcBorders>
              <w:top w:val="single" w:sz="6" w:space="0" w:color="auto"/>
              <w:left w:val="nil"/>
              <w:bottom w:val="nil"/>
              <w:right w:val="nil"/>
            </w:tcBorders>
          </w:tcPr>
          <w:p w14:paraId="18B4F1C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70AB975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1DA963E" w14:textId="77777777" w:rsidR="00EE5860" w:rsidRPr="00441CD0" w:rsidRDefault="00EE5860" w:rsidP="00BB0E1F">
            <w:pPr>
              <w:pStyle w:val="TAC"/>
            </w:pPr>
          </w:p>
        </w:tc>
      </w:tr>
      <w:tr w:rsidR="00EE5860" w:rsidRPr="00441CD0" w14:paraId="2F362674" w14:textId="77777777" w:rsidTr="00BB0E1F">
        <w:trPr>
          <w:jc w:val="center"/>
        </w:trPr>
        <w:tc>
          <w:tcPr>
            <w:tcW w:w="151" w:type="dxa"/>
            <w:tcBorders>
              <w:top w:val="nil"/>
              <w:left w:val="single" w:sz="6" w:space="0" w:color="auto"/>
              <w:bottom w:val="nil"/>
              <w:right w:val="nil"/>
            </w:tcBorders>
          </w:tcPr>
          <w:p w14:paraId="749D635D" w14:textId="77777777" w:rsidR="00EE5860" w:rsidRPr="00441CD0" w:rsidRDefault="00EE5860" w:rsidP="00BB0E1F">
            <w:pPr>
              <w:pStyle w:val="TAC"/>
            </w:pPr>
          </w:p>
        </w:tc>
        <w:tc>
          <w:tcPr>
            <w:tcW w:w="1104" w:type="dxa"/>
            <w:tcBorders>
              <w:top w:val="nil"/>
              <w:left w:val="nil"/>
              <w:bottom w:val="nil"/>
              <w:right w:val="nil"/>
            </w:tcBorders>
            <w:hideMark/>
          </w:tcPr>
          <w:p w14:paraId="54F9CCB0"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E2E56F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2CB82E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4696F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BE263B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718DD1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FE5B0B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9BA1B2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B06E8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28BFB57" w14:textId="77777777" w:rsidR="00EE5860" w:rsidRPr="00441CD0" w:rsidRDefault="00EE5860" w:rsidP="00BB0E1F">
            <w:pPr>
              <w:pStyle w:val="TAC"/>
            </w:pPr>
          </w:p>
        </w:tc>
      </w:tr>
      <w:tr w:rsidR="00EE5860" w:rsidRPr="00441CD0" w14:paraId="461A88B7" w14:textId="77777777" w:rsidTr="00BB0E1F">
        <w:trPr>
          <w:jc w:val="center"/>
        </w:trPr>
        <w:tc>
          <w:tcPr>
            <w:tcW w:w="151" w:type="dxa"/>
            <w:tcBorders>
              <w:top w:val="nil"/>
              <w:left w:val="single" w:sz="6" w:space="0" w:color="auto"/>
              <w:bottom w:val="nil"/>
              <w:right w:val="nil"/>
            </w:tcBorders>
          </w:tcPr>
          <w:p w14:paraId="4B6DEE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65A33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D324DF6" w14:textId="77777777" w:rsidR="00EE5860" w:rsidRPr="00441CD0" w:rsidRDefault="00EE5860" w:rsidP="00BB0E1F">
            <w:pPr>
              <w:pStyle w:val="TAC"/>
            </w:pPr>
            <w:r w:rsidRPr="00441CD0">
              <w:t xml:space="preserve">Type = </w:t>
            </w:r>
            <w:r w:rsidRPr="00441CD0">
              <w:rPr>
                <w:lang w:val="de-DE"/>
              </w:rPr>
              <w:t>145</w:t>
            </w:r>
            <w:r w:rsidRPr="00441CD0">
              <w:t xml:space="preserve"> (decimal)</w:t>
            </w:r>
          </w:p>
        </w:tc>
        <w:tc>
          <w:tcPr>
            <w:tcW w:w="588" w:type="dxa"/>
            <w:tcBorders>
              <w:top w:val="nil"/>
              <w:left w:val="single" w:sz="4" w:space="0" w:color="auto"/>
              <w:bottom w:val="nil"/>
              <w:right w:val="single" w:sz="6" w:space="0" w:color="auto"/>
            </w:tcBorders>
          </w:tcPr>
          <w:p w14:paraId="0DE5DB4B" w14:textId="77777777" w:rsidR="00EE5860" w:rsidRPr="00441CD0" w:rsidRDefault="00EE5860" w:rsidP="00BB0E1F">
            <w:pPr>
              <w:pStyle w:val="TAC"/>
            </w:pPr>
          </w:p>
        </w:tc>
      </w:tr>
      <w:tr w:rsidR="00EE5860" w:rsidRPr="00441CD0" w14:paraId="75CF8854" w14:textId="77777777" w:rsidTr="00BB0E1F">
        <w:trPr>
          <w:jc w:val="center"/>
        </w:trPr>
        <w:tc>
          <w:tcPr>
            <w:tcW w:w="151" w:type="dxa"/>
            <w:tcBorders>
              <w:top w:val="nil"/>
              <w:left w:val="single" w:sz="6" w:space="0" w:color="auto"/>
              <w:bottom w:val="nil"/>
              <w:right w:val="nil"/>
            </w:tcBorders>
          </w:tcPr>
          <w:p w14:paraId="02FB9E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9F70D0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5BADA8C"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C5F0F01" w14:textId="77777777" w:rsidR="00EE5860" w:rsidRPr="00441CD0" w:rsidRDefault="00EE5860" w:rsidP="00BB0E1F">
            <w:pPr>
              <w:pStyle w:val="TAC"/>
            </w:pPr>
          </w:p>
        </w:tc>
      </w:tr>
      <w:tr w:rsidR="00EE5860" w:rsidRPr="00441CD0" w14:paraId="09073F82" w14:textId="77777777" w:rsidTr="00BB0E1F">
        <w:trPr>
          <w:jc w:val="center"/>
        </w:trPr>
        <w:tc>
          <w:tcPr>
            <w:tcW w:w="151" w:type="dxa"/>
            <w:tcBorders>
              <w:top w:val="nil"/>
              <w:left w:val="single" w:sz="6" w:space="0" w:color="auto"/>
              <w:bottom w:val="nil"/>
              <w:right w:val="nil"/>
            </w:tcBorders>
          </w:tcPr>
          <w:p w14:paraId="35ADFF1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2009DE" w14:textId="77777777" w:rsidR="00EE5860" w:rsidRPr="00441CD0" w:rsidRDefault="00EE5860" w:rsidP="00BB0E1F">
            <w:pPr>
              <w:pStyle w:val="TAC"/>
              <w:rPr>
                <w:lang w:val="de-DE"/>
              </w:rPr>
            </w:pPr>
            <w:r w:rsidRPr="00441CD0">
              <w:rPr>
                <w:lang w:val="de-DE"/>
              </w:rPr>
              <w:t>5</w:t>
            </w:r>
          </w:p>
        </w:tc>
        <w:tc>
          <w:tcPr>
            <w:tcW w:w="4710" w:type="dxa"/>
            <w:gridSpan w:val="8"/>
            <w:tcBorders>
              <w:top w:val="single" w:sz="4" w:space="0" w:color="auto"/>
              <w:left w:val="single" w:sz="4" w:space="0" w:color="auto"/>
              <w:bottom w:val="single" w:sz="4" w:space="0" w:color="auto"/>
              <w:right w:val="single" w:sz="4" w:space="0" w:color="auto"/>
            </w:tcBorders>
            <w:hideMark/>
          </w:tcPr>
          <w:p w14:paraId="3B2774CC" w14:textId="77777777" w:rsidR="00EE5860" w:rsidRPr="00441CD0" w:rsidRDefault="00EE5860" w:rsidP="00BB0E1F">
            <w:pPr>
              <w:pStyle w:val="TAC"/>
              <w:rPr>
                <w:lang w:val="de-DE"/>
              </w:rPr>
            </w:pPr>
            <w:r w:rsidRPr="00441CD0">
              <w:rPr>
                <w:lang w:val="de-DE"/>
              </w:rPr>
              <w:t>Number of MAC addresses (k)</w:t>
            </w:r>
          </w:p>
        </w:tc>
        <w:tc>
          <w:tcPr>
            <w:tcW w:w="588" w:type="dxa"/>
            <w:tcBorders>
              <w:top w:val="nil"/>
              <w:left w:val="single" w:sz="4" w:space="0" w:color="auto"/>
              <w:bottom w:val="nil"/>
              <w:right w:val="single" w:sz="6" w:space="0" w:color="auto"/>
            </w:tcBorders>
          </w:tcPr>
          <w:p w14:paraId="73B8865B" w14:textId="77777777" w:rsidR="00EE5860" w:rsidRPr="00441CD0" w:rsidRDefault="00EE5860" w:rsidP="00BB0E1F">
            <w:pPr>
              <w:pStyle w:val="TAC"/>
              <w:rPr>
                <w:lang w:val="x-none"/>
              </w:rPr>
            </w:pPr>
          </w:p>
        </w:tc>
      </w:tr>
      <w:tr w:rsidR="00EE5860" w:rsidRPr="00441CD0" w14:paraId="3A7BF5BA" w14:textId="77777777" w:rsidTr="00BB0E1F">
        <w:trPr>
          <w:jc w:val="center"/>
        </w:trPr>
        <w:tc>
          <w:tcPr>
            <w:tcW w:w="151" w:type="dxa"/>
            <w:tcBorders>
              <w:top w:val="nil"/>
              <w:left w:val="single" w:sz="6" w:space="0" w:color="auto"/>
              <w:bottom w:val="nil"/>
              <w:right w:val="nil"/>
            </w:tcBorders>
          </w:tcPr>
          <w:p w14:paraId="761C07C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648923" w14:textId="77777777" w:rsidR="00EE5860" w:rsidRPr="00441CD0" w:rsidRDefault="00EE5860" w:rsidP="00BB0E1F">
            <w:pPr>
              <w:pStyle w:val="TAC"/>
              <w:rPr>
                <w:lang w:val="de-DE"/>
              </w:rPr>
            </w:pPr>
            <w:r w:rsidRPr="00441CD0">
              <w:rPr>
                <w:lang w:val="de-DE"/>
              </w:rPr>
              <w:t>6 to 11</w:t>
            </w:r>
          </w:p>
        </w:tc>
        <w:tc>
          <w:tcPr>
            <w:tcW w:w="4710" w:type="dxa"/>
            <w:gridSpan w:val="8"/>
            <w:tcBorders>
              <w:top w:val="single" w:sz="4" w:space="0" w:color="auto"/>
              <w:left w:val="single" w:sz="4" w:space="0" w:color="auto"/>
              <w:bottom w:val="single" w:sz="4" w:space="0" w:color="auto"/>
              <w:right w:val="single" w:sz="4" w:space="0" w:color="auto"/>
            </w:tcBorders>
            <w:hideMark/>
          </w:tcPr>
          <w:p w14:paraId="27EDBDC9" w14:textId="77777777" w:rsidR="00EE5860" w:rsidRPr="00441CD0" w:rsidRDefault="00EE5860" w:rsidP="00BB0E1F">
            <w:pPr>
              <w:pStyle w:val="TAC"/>
              <w:rPr>
                <w:lang w:val="de-DE"/>
              </w:rPr>
            </w:pPr>
            <w:r w:rsidRPr="00441CD0">
              <w:t>MAC address</w:t>
            </w:r>
            <w:r w:rsidRPr="00441CD0">
              <w:rPr>
                <w:lang w:val="de-DE"/>
              </w:rPr>
              <w:t xml:space="preserve"> value 1</w:t>
            </w:r>
          </w:p>
        </w:tc>
        <w:tc>
          <w:tcPr>
            <w:tcW w:w="588" w:type="dxa"/>
            <w:tcBorders>
              <w:top w:val="nil"/>
              <w:left w:val="single" w:sz="4" w:space="0" w:color="auto"/>
              <w:bottom w:val="nil"/>
              <w:right w:val="single" w:sz="6" w:space="0" w:color="auto"/>
            </w:tcBorders>
          </w:tcPr>
          <w:p w14:paraId="66969917" w14:textId="77777777" w:rsidR="00EE5860" w:rsidRPr="00441CD0" w:rsidRDefault="00EE5860" w:rsidP="00BB0E1F">
            <w:pPr>
              <w:pStyle w:val="TAC"/>
              <w:rPr>
                <w:lang w:val="x-none"/>
              </w:rPr>
            </w:pPr>
          </w:p>
        </w:tc>
      </w:tr>
      <w:tr w:rsidR="00EE5860" w:rsidRPr="00441CD0" w14:paraId="3ADBC4A9" w14:textId="77777777" w:rsidTr="00BB0E1F">
        <w:trPr>
          <w:jc w:val="center"/>
        </w:trPr>
        <w:tc>
          <w:tcPr>
            <w:tcW w:w="151" w:type="dxa"/>
            <w:tcBorders>
              <w:top w:val="nil"/>
              <w:left w:val="single" w:sz="6" w:space="0" w:color="auto"/>
              <w:bottom w:val="nil"/>
              <w:right w:val="nil"/>
            </w:tcBorders>
          </w:tcPr>
          <w:p w14:paraId="408EA96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059D2D" w14:textId="77777777" w:rsidR="00EE5860" w:rsidRPr="00441CD0" w:rsidRDefault="00EE5860" w:rsidP="00BB0E1F">
            <w:pPr>
              <w:pStyle w:val="TAC"/>
              <w:rPr>
                <w:lang w:val="de-DE"/>
              </w:rPr>
            </w:pPr>
            <w:r w:rsidRPr="00441CD0">
              <w:rPr>
                <w:lang w:val="de-DE"/>
              </w:rPr>
              <w:t>o to (o+5)</w:t>
            </w:r>
          </w:p>
        </w:tc>
        <w:tc>
          <w:tcPr>
            <w:tcW w:w="4710" w:type="dxa"/>
            <w:gridSpan w:val="8"/>
            <w:tcBorders>
              <w:top w:val="single" w:sz="4" w:space="0" w:color="auto"/>
              <w:left w:val="single" w:sz="4" w:space="0" w:color="auto"/>
              <w:bottom w:val="single" w:sz="4" w:space="0" w:color="auto"/>
              <w:right w:val="single" w:sz="4" w:space="0" w:color="auto"/>
            </w:tcBorders>
            <w:hideMark/>
          </w:tcPr>
          <w:p w14:paraId="3E6B8923" w14:textId="77777777" w:rsidR="00EE5860" w:rsidRPr="00441CD0" w:rsidRDefault="00EE5860" w:rsidP="00BB0E1F">
            <w:pPr>
              <w:pStyle w:val="TAC"/>
              <w:rPr>
                <w:lang w:val="de-DE"/>
              </w:rPr>
            </w:pPr>
            <w:r w:rsidRPr="00441CD0">
              <w:t>MAC address</w:t>
            </w:r>
            <w:r w:rsidRPr="00441CD0">
              <w:rPr>
                <w:lang w:val="de-DE"/>
              </w:rPr>
              <w:t xml:space="preserve"> value 2</w:t>
            </w:r>
          </w:p>
        </w:tc>
        <w:tc>
          <w:tcPr>
            <w:tcW w:w="588" w:type="dxa"/>
            <w:tcBorders>
              <w:top w:val="nil"/>
              <w:left w:val="single" w:sz="4" w:space="0" w:color="auto"/>
              <w:bottom w:val="nil"/>
              <w:right w:val="single" w:sz="6" w:space="0" w:color="auto"/>
            </w:tcBorders>
          </w:tcPr>
          <w:p w14:paraId="3E78C9A0" w14:textId="77777777" w:rsidR="00EE5860" w:rsidRPr="00441CD0" w:rsidRDefault="00EE5860" w:rsidP="00BB0E1F">
            <w:pPr>
              <w:pStyle w:val="TAC"/>
              <w:rPr>
                <w:lang w:val="x-none"/>
              </w:rPr>
            </w:pPr>
          </w:p>
        </w:tc>
      </w:tr>
      <w:tr w:rsidR="00EE5860" w:rsidRPr="00441CD0" w14:paraId="58DA6207" w14:textId="77777777" w:rsidTr="00BB0E1F">
        <w:trPr>
          <w:jc w:val="center"/>
        </w:trPr>
        <w:tc>
          <w:tcPr>
            <w:tcW w:w="151" w:type="dxa"/>
            <w:tcBorders>
              <w:top w:val="nil"/>
              <w:left w:val="single" w:sz="6" w:space="0" w:color="auto"/>
              <w:bottom w:val="nil"/>
              <w:right w:val="nil"/>
            </w:tcBorders>
          </w:tcPr>
          <w:p w14:paraId="1C14507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25F2970" w14:textId="77777777" w:rsidR="00EE5860" w:rsidRPr="00441CD0" w:rsidRDefault="00EE5860" w:rsidP="00BB0E1F">
            <w:pPr>
              <w:pStyle w:val="TAC"/>
              <w:rPr>
                <w:lang w:val="de-DE"/>
              </w:rPr>
            </w:pPr>
            <w:r w:rsidRPr="00441CD0">
              <w:rPr>
                <w:lang w:val="de-DE"/>
              </w:rPr>
              <w:t>p to (p+5)</w:t>
            </w:r>
          </w:p>
        </w:tc>
        <w:tc>
          <w:tcPr>
            <w:tcW w:w="4710" w:type="dxa"/>
            <w:gridSpan w:val="8"/>
            <w:tcBorders>
              <w:top w:val="single" w:sz="4" w:space="0" w:color="auto"/>
              <w:left w:val="single" w:sz="4" w:space="0" w:color="auto"/>
              <w:bottom w:val="single" w:sz="4" w:space="0" w:color="auto"/>
              <w:right w:val="single" w:sz="4" w:space="0" w:color="auto"/>
            </w:tcBorders>
            <w:hideMark/>
          </w:tcPr>
          <w:p w14:paraId="27C5897A" w14:textId="77777777" w:rsidR="00EE5860" w:rsidRPr="00441CD0" w:rsidRDefault="00EE5860" w:rsidP="00BB0E1F">
            <w:pPr>
              <w:pStyle w:val="TAC"/>
              <w:rPr>
                <w:lang w:val="x-none" w:eastAsia="zh-CN"/>
              </w:rPr>
            </w:pPr>
            <w:r w:rsidRPr="00441CD0">
              <w:rPr>
                <w:lang w:eastAsia="zh-CN"/>
              </w:rPr>
              <w:t>…</w:t>
            </w:r>
          </w:p>
        </w:tc>
        <w:tc>
          <w:tcPr>
            <w:tcW w:w="588" w:type="dxa"/>
            <w:tcBorders>
              <w:top w:val="nil"/>
              <w:left w:val="single" w:sz="4" w:space="0" w:color="auto"/>
              <w:bottom w:val="nil"/>
              <w:right w:val="single" w:sz="6" w:space="0" w:color="auto"/>
            </w:tcBorders>
          </w:tcPr>
          <w:p w14:paraId="6037D45A" w14:textId="77777777" w:rsidR="00EE5860" w:rsidRPr="00441CD0" w:rsidRDefault="00EE5860" w:rsidP="00BB0E1F">
            <w:pPr>
              <w:pStyle w:val="TAC"/>
            </w:pPr>
          </w:p>
        </w:tc>
      </w:tr>
      <w:tr w:rsidR="00EE5860" w:rsidRPr="00441CD0" w14:paraId="140E848F" w14:textId="77777777" w:rsidTr="00BB0E1F">
        <w:trPr>
          <w:jc w:val="center"/>
        </w:trPr>
        <w:tc>
          <w:tcPr>
            <w:tcW w:w="151" w:type="dxa"/>
            <w:tcBorders>
              <w:top w:val="nil"/>
              <w:left w:val="single" w:sz="6" w:space="0" w:color="auto"/>
              <w:bottom w:val="nil"/>
              <w:right w:val="nil"/>
            </w:tcBorders>
          </w:tcPr>
          <w:p w14:paraId="4CEF7E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AD52482" w14:textId="77777777" w:rsidR="00EE5860" w:rsidRPr="00441CD0" w:rsidRDefault="00EE5860" w:rsidP="00BB0E1F">
            <w:pPr>
              <w:pStyle w:val="TAC"/>
              <w:rPr>
                <w:lang w:val="de-DE"/>
              </w:rPr>
            </w:pPr>
            <w:r w:rsidRPr="00441CD0">
              <w:rPr>
                <w:lang w:val="de-DE"/>
              </w:rPr>
              <w:t>q to (q+5)</w:t>
            </w:r>
          </w:p>
        </w:tc>
        <w:tc>
          <w:tcPr>
            <w:tcW w:w="4710" w:type="dxa"/>
            <w:gridSpan w:val="8"/>
            <w:tcBorders>
              <w:top w:val="single" w:sz="4" w:space="0" w:color="auto"/>
              <w:left w:val="single" w:sz="4" w:space="0" w:color="auto"/>
              <w:bottom w:val="single" w:sz="4" w:space="0" w:color="auto"/>
              <w:right w:val="single" w:sz="4" w:space="0" w:color="auto"/>
            </w:tcBorders>
            <w:hideMark/>
          </w:tcPr>
          <w:p w14:paraId="7DE65C8D" w14:textId="77777777" w:rsidR="00EE5860" w:rsidRPr="00441CD0" w:rsidRDefault="00EE5860" w:rsidP="00BB0E1F">
            <w:pPr>
              <w:pStyle w:val="TAC"/>
              <w:rPr>
                <w:lang w:val="x-none" w:eastAsia="zh-CN"/>
              </w:rPr>
            </w:pPr>
            <w:r w:rsidRPr="00441CD0">
              <w:rPr>
                <w:lang w:eastAsia="zh-CN"/>
              </w:rPr>
              <w:t>MAC address value k</w:t>
            </w:r>
          </w:p>
        </w:tc>
        <w:tc>
          <w:tcPr>
            <w:tcW w:w="588" w:type="dxa"/>
            <w:tcBorders>
              <w:top w:val="nil"/>
              <w:left w:val="single" w:sz="4" w:space="0" w:color="auto"/>
              <w:bottom w:val="nil"/>
              <w:right w:val="single" w:sz="6" w:space="0" w:color="auto"/>
            </w:tcBorders>
          </w:tcPr>
          <w:p w14:paraId="09797873" w14:textId="77777777" w:rsidR="00EE5860" w:rsidRPr="00441CD0" w:rsidRDefault="00EE5860" w:rsidP="00BB0E1F">
            <w:pPr>
              <w:pStyle w:val="TAC"/>
            </w:pPr>
          </w:p>
        </w:tc>
      </w:tr>
      <w:tr w:rsidR="00EE5860" w:rsidRPr="00441CD0" w14:paraId="5AEF7F8C" w14:textId="77777777" w:rsidTr="00BB0E1F">
        <w:trPr>
          <w:jc w:val="center"/>
        </w:trPr>
        <w:tc>
          <w:tcPr>
            <w:tcW w:w="151" w:type="dxa"/>
            <w:tcBorders>
              <w:top w:val="nil"/>
              <w:left w:val="single" w:sz="6" w:space="0" w:color="auto"/>
              <w:bottom w:val="nil"/>
              <w:right w:val="nil"/>
            </w:tcBorders>
          </w:tcPr>
          <w:p w14:paraId="0C001EF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AFD7D7" w14:textId="77777777" w:rsidR="00EE5860" w:rsidRPr="00441CD0" w:rsidRDefault="00EE5860" w:rsidP="00BB0E1F">
            <w:pPr>
              <w:pStyle w:val="TAC"/>
              <w:rPr>
                <w:lang w:val="de-DE"/>
              </w:rPr>
            </w:pPr>
            <w:r w:rsidRPr="00441CD0">
              <w:rPr>
                <w:lang w:val="de-DE"/>
              </w:rPr>
              <w:t>s</w:t>
            </w:r>
          </w:p>
        </w:tc>
        <w:tc>
          <w:tcPr>
            <w:tcW w:w="4711" w:type="dxa"/>
            <w:gridSpan w:val="8"/>
            <w:tcBorders>
              <w:top w:val="single" w:sz="4" w:space="0" w:color="auto"/>
              <w:left w:val="single" w:sz="4" w:space="0" w:color="auto"/>
              <w:bottom w:val="single" w:sz="4" w:space="0" w:color="auto"/>
              <w:right w:val="single" w:sz="4" w:space="0" w:color="auto"/>
            </w:tcBorders>
            <w:hideMark/>
          </w:tcPr>
          <w:p w14:paraId="23F86092" w14:textId="77777777" w:rsidR="00EE5860" w:rsidRPr="00441CD0" w:rsidRDefault="00EE5860" w:rsidP="00BB0E1F">
            <w:pPr>
              <w:pStyle w:val="TAC"/>
              <w:rPr>
                <w:lang w:eastAsia="zh-CN"/>
              </w:rPr>
            </w:pPr>
            <w:r w:rsidRPr="00441CD0">
              <w:rPr>
                <w:lang w:eastAsia="zh-CN"/>
              </w:rPr>
              <w:t>Length of C-TAG field</w:t>
            </w:r>
          </w:p>
        </w:tc>
        <w:tc>
          <w:tcPr>
            <w:tcW w:w="588" w:type="dxa"/>
            <w:tcBorders>
              <w:top w:val="nil"/>
              <w:left w:val="single" w:sz="4" w:space="0" w:color="auto"/>
              <w:bottom w:val="nil"/>
              <w:right w:val="single" w:sz="6" w:space="0" w:color="auto"/>
            </w:tcBorders>
          </w:tcPr>
          <w:p w14:paraId="0A9D987C" w14:textId="77777777" w:rsidR="00EE5860" w:rsidRPr="00441CD0" w:rsidRDefault="00EE5860" w:rsidP="00BB0E1F">
            <w:pPr>
              <w:pStyle w:val="TAC"/>
            </w:pPr>
          </w:p>
        </w:tc>
      </w:tr>
      <w:tr w:rsidR="00EE5860" w:rsidRPr="00441CD0" w14:paraId="235DD326" w14:textId="77777777" w:rsidTr="00BB0E1F">
        <w:trPr>
          <w:jc w:val="center"/>
        </w:trPr>
        <w:tc>
          <w:tcPr>
            <w:tcW w:w="151" w:type="dxa"/>
            <w:tcBorders>
              <w:top w:val="nil"/>
              <w:left w:val="single" w:sz="6" w:space="0" w:color="auto"/>
              <w:bottom w:val="nil"/>
              <w:right w:val="nil"/>
            </w:tcBorders>
          </w:tcPr>
          <w:p w14:paraId="30FD08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2A0381" w14:textId="77777777" w:rsidR="00EE5860" w:rsidRPr="00441CD0" w:rsidRDefault="00EE5860" w:rsidP="00BB0E1F">
            <w:pPr>
              <w:pStyle w:val="TAC"/>
              <w:rPr>
                <w:lang w:val="de-DE"/>
              </w:rPr>
            </w:pPr>
            <w:r w:rsidRPr="00441CD0">
              <w:rPr>
                <w:lang w:val="de-DE"/>
              </w:rPr>
              <w:t>(s+1) to t</w:t>
            </w:r>
          </w:p>
        </w:tc>
        <w:tc>
          <w:tcPr>
            <w:tcW w:w="4711" w:type="dxa"/>
            <w:gridSpan w:val="8"/>
            <w:tcBorders>
              <w:top w:val="single" w:sz="4" w:space="0" w:color="auto"/>
              <w:left w:val="single" w:sz="4" w:space="0" w:color="auto"/>
              <w:bottom w:val="single" w:sz="4" w:space="0" w:color="auto"/>
              <w:right w:val="single" w:sz="4" w:space="0" w:color="auto"/>
            </w:tcBorders>
            <w:hideMark/>
          </w:tcPr>
          <w:p w14:paraId="44D55B95" w14:textId="77777777" w:rsidR="00EE5860" w:rsidRPr="00441CD0" w:rsidRDefault="00EE5860" w:rsidP="00BB0E1F">
            <w:pPr>
              <w:pStyle w:val="TAC"/>
              <w:rPr>
                <w:lang w:val="fr-FR" w:eastAsia="zh-CN"/>
              </w:rPr>
            </w:pPr>
            <w:r w:rsidRPr="00441CD0">
              <w:rPr>
                <w:lang w:val="fr-FR" w:eastAsia="zh-CN"/>
              </w:rPr>
              <w:t>C-TAG</w:t>
            </w:r>
          </w:p>
        </w:tc>
        <w:tc>
          <w:tcPr>
            <w:tcW w:w="588" w:type="dxa"/>
            <w:tcBorders>
              <w:top w:val="nil"/>
              <w:left w:val="single" w:sz="4" w:space="0" w:color="auto"/>
              <w:bottom w:val="nil"/>
              <w:right w:val="single" w:sz="6" w:space="0" w:color="auto"/>
            </w:tcBorders>
          </w:tcPr>
          <w:p w14:paraId="48273660" w14:textId="77777777" w:rsidR="00EE5860" w:rsidRPr="00441CD0" w:rsidRDefault="00EE5860" w:rsidP="00BB0E1F">
            <w:pPr>
              <w:pStyle w:val="TAC"/>
            </w:pPr>
          </w:p>
        </w:tc>
      </w:tr>
      <w:tr w:rsidR="00EE5860" w:rsidRPr="00441CD0" w14:paraId="16E76EE0" w14:textId="77777777" w:rsidTr="00BB0E1F">
        <w:trPr>
          <w:jc w:val="center"/>
        </w:trPr>
        <w:tc>
          <w:tcPr>
            <w:tcW w:w="151" w:type="dxa"/>
            <w:tcBorders>
              <w:top w:val="nil"/>
              <w:left w:val="single" w:sz="6" w:space="0" w:color="auto"/>
              <w:bottom w:val="nil"/>
              <w:right w:val="nil"/>
            </w:tcBorders>
          </w:tcPr>
          <w:p w14:paraId="617A1D3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4BF9A9A" w14:textId="77777777" w:rsidR="00EE5860" w:rsidRPr="00441CD0" w:rsidRDefault="00EE5860" w:rsidP="00BB0E1F">
            <w:pPr>
              <w:pStyle w:val="TAC"/>
              <w:rPr>
                <w:lang w:val="de-DE"/>
              </w:rPr>
            </w:pPr>
            <w:r w:rsidRPr="00441CD0">
              <w:rPr>
                <w:lang w:val="de-DE"/>
              </w:rPr>
              <w:t xml:space="preserve">u </w:t>
            </w:r>
          </w:p>
        </w:tc>
        <w:tc>
          <w:tcPr>
            <w:tcW w:w="4711" w:type="dxa"/>
            <w:gridSpan w:val="8"/>
            <w:tcBorders>
              <w:top w:val="single" w:sz="4" w:space="0" w:color="auto"/>
              <w:left w:val="single" w:sz="4" w:space="0" w:color="auto"/>
              <w:bottom w:val="single" w:sz="4" w:space="0" w:color="auto"/>
              <w:right w:val="single" w:sz="4" w:space="0" w:color="auto"/>
            </w:tcBorders>
            <w:hideMark/>
          </w:tcPr>
          <w:p w14:paraId="659AD4B1" w14:textId="77777777" w:rsidR="00EE5860" w:rsidRPr="00441CD0" w:rsidRDefault="00EE5860" w:rsidP="00BB0E1F">
            <w:pPr>
              <w:pStyle w:val="TAC"/>
              <w:rPr>
                <w:lang w:eastAsia="zh-CN"/>
              </w:rPr>
            </w:pPr>
            <w:r w:rsidRPr="00441CD0">
              <w:rPr>
                <w:lang w:eastAsia="zh-CN"/>
              </w:rPr>
              <w:t>Length of S-TAG field</w:t>
            </w:r>
          </w:p>
        </w:tc>
        <w:tc>
          <w:tcPr>
            <w:tcW w:w="588" w:type="dxa"/>
            <w:tcBorders>
              <w:top w:val="nil"/>
              <w:left w:val="single" w:sz="4" w:space="0" w:color="auto"/>
              <w:bottom w:val="nil"/>
              <w:right w:val="single" w:sz="6" w:space="0" w:color="auto"/>
            </w:tcBorders>
          </w:tcPr>
          <w:p w14:paraId="7FDE86D4" w14:textId="77777777" w:rsidR="00EE5860" w:rsidRPr="00441CD0" w:rsidRDefault="00EE5860" w:rsidP="00BB0E1F">
            <w:pPr>
              <w:pStyle w:val="TAC"/>
            </w:pPr>
          </w:p>
        </w:tc>
      </w:tr>
      <w:tr w:rsidR="00EE5860" w:rsidRPr="00441CD0" w14:paraId="31C46EA5" w14:textId="77777777" w:rsidTr="00BB0E1F">
        <w:trPr>
          <w:jc w:val="center"/>
        </w:trPr>
        <w:tc>
          <w:tcPr>
            <w:tcW w:w="151" w:type="dxa"/>
            <w:tcBorders>
              <w:top w:val="nil"/>
              <w:left w:val="single" w:sz="6" w:space="0" w:color="auto"/>
              <w:bottom w:val="nil"/>
              <w:right w:val="nil"/>
            </w:tcBorders>
          </w:tcPr>
          <w:p w14:paraId="4795449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753E0E" w14:textId="77777777" w:rsidR="00EE5860" w:rsidRPr="00441CD0" w:rsidRDefault="00EE5860" w:rsidP="00BB0E1F">
            <w:pPr>
              <w:pStyle w:val="TAC"/>
              <w:rPr>
                <w:lang w:val="de-DE"/>
              </w:rPr>
            </w:pPr>
            <w:r w:rsidRPr="00441CD0">
              <w:rPr>
                <w:lang w:val="de-DE"/>
              </w:rPr>
              <w:t>(u+1) to v</w:t>
            </w:r>
          </w:p>
        </w:tc>
        <w:tc>
          <w:tcPr>
            <w:tcW w:w="4711" w:type="dxa"/>
            <w:gridSpan w:val="8"/>
            <w:tcBorders>
              <w:top w:val="single" w:sz="4" w:space="0" w:color="auto"/>
              <w:left w:val="single" w:sz="4" w:space="0" w:color="auto"/>
              <w:bottom w:val="single" w:sz="4" w:space="0" w:color="auto"/>
              <w:right w:val="single" w:sz="4" w:space="0" w:color="auto"/>
            </w:tcBorders>
            <w:hideMark/>
          </w:tcPr>
          <w:p w14:paraId="60DA79D3" w14:textId="77777777" w:rsidR="00EE5860" w:rsidRPr="00441CD0" w:rsidRDefault="00EE5860" w:rsidP="00BB0E1F">
            <w:pPr>
              <w:pStyle w:val="TAC"/>
              <w:rPr>
                <w:lang w:val="fr-FR" w:eastAsia="zh-CN"/>
              </w:rPr>
            </w:pPr>
            <w:r w:rsidRPr="00441CD0">
              <w:rPr>
                <w:lang w:val="fr-FR" w:eastAsia="zh-CN"/>
              </w:rPr>
              <w:t>S-TAG</w:t>
            </w:r>
          </w:p>
        </w:tc>
        <w:tc>
          <w:tcPr>
            <w:tcW w:w="588" w:type="dxa"/>
            <w:tcBorders>
              <w:top w:val="nil"/>
              <w:left w:val="single" w:sz="4" w:space="0" w:color="auto"/>
              <w:bottom w:val="nil"/>
              <w:right w:val="single" w:sz="6" w:space="0" w:color="auto"/>
            </w:tcBorders>
          </w:tcPr>
          <w:p w14:paraId="38806C38" w14:textId="77777777" w:rsidR="00EE5860" w:rsidRPr="00441CD0" w:rsidRDefault="00EE5860" w:rsidP="00BB0E1F">
            <w:pPr>
              <w:pStyle w:val="TAC"/>
            </w:pPr>
          </w:p>
        </w:tc>
      </w:tr>
      <w:tr w:rsidR="00EE5860" w:rsidRPr="00441CD0" w14:paraId="276956ED" w14:textId="77777777" w:rsidTr="00BB0E1F">
        <w:trPr>
          <w:jc w:val="center"/>
        </w:trPr>
        <w:tc>
          <w:tcPr>
            <w:tcW w:w="151" w:type="dxa"/>
            <w:tcBorders>
              <w:top w:val="nil"/>
              <w:left w:val="single" w:sz="6" w:space="0" w:color="auto"/>
              <w:bottom w:val="single" w:sz="4" w:space="0" w:color="auto"/>
              <w:right w:val="nil"/>
            </w:tcBorders>
          </w:tcPr>
          <w:p w14:paraId="57D582A9"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5027B9D" w14:textId="77777777" w:rsidR="00EE5860" w:rsidRPr="00441CD0" w:rsidRDefault="00EE5860" w:rsidP="00BB0E1F">
            <w:pPr>
              <w:pStyle w:val="TAC"/>
            </w:pPr>
            <w:r w:rsidRPr="00441CD0">
              <w:rPr>
                <w:lang w:val="de-DE" w:eastAsia="zh-CN"/>
              </w:rPr>
              <w:t>w</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B4D174B"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83693F" w14:textId="77777777" w:rsidR="00EE5860" w:rsidRPr="00441CD0" w:rsidRDefault="00EE5860" w:rsidP="00BB0E1F">
            <w:pPr>
              <w:pStyle w:val="TAC"/>
              <w:rPr>
                <w:lang w:val="x-none"/>
              </w:rPr>
            </w:pPr>
          </w:p>
        </w:tc>
      </w:tr>
    </w:tbl>
    <w:p w14:paraId="0F388F0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104</w:t>
      </w:r>
      <w:r w:rsidRPr="00441CD0">
        <w:rPr>
          <w:lang w:eastAsia="zh-CN"/>
        </w:rPr>
        <w:t>-</w:t>
      </w:r>
      <w:r w:rsidRPr="00441CD0">
        <w:rPr>
          <w:lang w:eastAsia="ja-JP"/>
        </w:rPr>
        <w:t>1</w:t>
      </w:r>
      <w:r w:rsidRPr="00441CD0">
        <w:t>: MAC addresses Removed</w:t>
      </w:r>
    </w:p>
    <w:p w14:paraId="0528071F" w14:textId="77777777" w:rsidR="00EE5860" w:rsidRPr="00441CD0" w:rsidRDefault="00EE5860" w:rsidP="00EE5860">
      <w:r w:rsidRPr="00441CD0">
        <w:lastRenderedPageBreak/>
        <w:t>Octet 5 shall encode the number of 48-bit MAC addresses.</w:t>
      </w:r>
    </w:p>
    <w:p w14:paraId="6BA5E469" w14:textId="77777777" w:rsidR="00EE5860" w:rsidRPr="00441CD0" w:rsidRDefault="00EE5860" w:rsidP="00EE5860">
      <w:r w:rsidRPr="00441CD0">
        <w:t>MAC address values shall be encoded as 12-digit hexadecimal numbers.</w:t>
      </w:r>
    </w:p>
    <w:p w14:paraId="56387A2B" w14:textId="77777777" w:rsidR="00EE5860" w:rsidRPr="00441CD0" w:rsidRDefault="00EE5860" w:rsidP="00EE5860">
      <w:r w:rsidRPr="00441CD0">
        <w:t>The Length of C-TAG field shall indicate the length of the C-TAG field. It shall be set to 0 if the C-TAG field is absent.</w:t>
      </w:r>
    </w:p>
    <w:p w14:paraId="4FB39E5C" w14:textId="4F2BB21F" w:rsidR="00EE5860" w:rsidRPr="00441CD0" w:rsidRDefault="00EE5860" w:rsidP="00EE5860">
      <w:r w:rsidRPr="00441CD0">
        <w:t xml:space="preserve">When present, the C-TAG field shall be encoded as the Customer-VLAN tag defined in </w:t>
      </w:r>
      <w:r w:rsidR="00415C19" w:rsidRPr="00441CD0">
        <w:t>clause</w:t>
      </w:r>
      <w:r w:rsidR="00415C19">
        <w:t> </w:t>
      </w:r>
      <w:r w:rsidR="00415C19" w:rsidRPr="00441CD0">
        <w:t>8</w:t>
      </w:r>
      <w:r w:rsidRPr="00441CD0">
        <w:t>.2.94, excluding octets 1 to 4.</w:t>
      </w:r>
    </w:p>
    <w:p w14:paraId="38CF07FD" w14:textId="77777777" w:rsidR="00EE5860" w:rsidRPr="00441CD0" w:rsidRDefault="00EE5860" w:rsidP="00EE5860">
      <w:r w:rsidRPr="00441CD0">
        <w:t>The Length of S-TAG field shall indicate the length of the S-TAG field. It shall be set to 0 if the S-TAG field is absent.</w:t>
      </w:r>
    </w:p>
    <w:p w14:paraId="79724335" w14:textId="51BEFD3D" w:rsidR="00EE5860" w:rsidRPr="00441CD0" w:rsidRDefault="00EE5860" w:rsidP="00EE5860">
      <w:r w:rsidRPr="00441CD0">
        <w:t xml:space="preserve">When present, the S-TAG field shall be encoded as the Service-VLAN Tag defined in </w:t>
      </w:r>
      <w:r w:rsidR="00415C19" w:rsidRPr="00441CD0">
        <w:t>clause</w:t>
      </w:r>
      <w:r w:rsidR="00415C19">
        <w:t> </w:t>
      </w:r>
      <w:r w:rsidR="00415C19" w:rsidRPr="00441CD0">
        <w:t>8</w:t>
      </w:r>
      <w:r w:rsidRPr="00441CD0">
        <w:t>.2.95, excluding octets 1 to 4.</w:t>
      </w:r>
    </w:p>
    <w:p w14:paraId="2F894157" w14:textId="77777777" w:rsidR="00EE5860" w:rsidRPr="00441CD0" w:rsidRDefault="00EE5860" w:rsidP="00EE5860">
      <w:pPr>
        <w:pStyle w:val="Heading3"/>
      </w:pPr>
      <w:bookmarkStart w:id="6415" w:name="_Toc36031235"/>
      <w:bookmarkStart w:id="6416" w:name="_Toc36043155"/>
      <w:bookmarkStart w:id="6417" w:name="_Toc36814480"/>
      <w:bookmarkStart w:id="6418" w:name="_Toc44689338"/>
      <w:bookmarkStart w:id="6419" w:name="_Toc44924092"/>
      <w:bookmarkStart w:id="6420" w:name="_Toc51861062"/>
      <w:bookmarkStart w:id="6421" w:name="_Toc57930833"/>
      <w:bookmarkStart w:id="6422" w:name="_Toc57931463"/>
      <w:bookmarkStart w:id="6423" w:name="_Toc160974589"/>
      <w:r w:rsidRPr="00441CD0">
        <w:t>8.</w:t>
      </w:r>
      <w:r w:rsidRPr="00441CD0">
        <w:rPr>
          <w:lang w:val="en-US"/>
        </w:rPr>
        <w:t>2.105</w:t>
      </w:r>
      <w:r w:rsidRPr="00441CD0">
        <w:tab/>
        <w:t>Ethernet Inactivity Timer</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F9C6E76" w14:textId="77777777" w:rsidR="00EE5860" w:rsidRPr="00441CD0" w:rsidRDefault="00EE5860" w:rsidP="00EE5860">
      <w:pPr>
        <w:rPr>
          <w:lang w:eastAsia="ja-JP"/>
        </w:rPr>
      </w:pPr>
      <w:r w:rsidRPr="00441CD0">
        <w:t xml:space="preserve">The Ethenet Inactivity Timer IE contains the inactivity time period, in seconds, to be monitored by the UP function, to detect that a UE MAC address is inactive.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8.2.105-1</w:t>
      </w:r>
      <w:r w:rsidRPr="00441CD0">
        <w:rPr>
          <w:lang w:eastAsia="ja-JP"/>
        </w:rPr>
        <w:t>.</w:t>
      </w:r>
    </w:p>
    <w:p w14:paraId="6F46861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BD3A846" w14:textId="77777777" w:rsidTr="00BB0E1F">
        <w:trPr>
          <w:jc w:val="center"/>
        </w:trPr>
        <w:tc>
          <w:tcPr>
            <w:tcW w:w="151" w:type="dxa"/>
            <w:tcBorders>
              <w:top w:val="single" w:sz="6" w:space="0" w:color="auto"/>
              <w:left w:val="single" w:sz="6" w:space="0" w:color="auto"/>
              <w:bottom w:val="nil"/>
              <w:right w:val="nil"/>
            </w:tcBorders>
          </w:tcPr>
          <w:p w14:paraId="7F944A9E" w14:textId="77777777" w:rsidR="00EE5860" w:rsidRPr="00441CD0" w:rsidRDefault="00EE5860" w:rsidP="00BB0E1F">
            <w:pPr>
              <w:pStyle w:val="TAC"/>
            </w:pPr>
          </w:p>
        </w:tc>
        <w:tc>
          <w:tcPr>
            <w:tcW w:w="1104" w:type="dxa"/>
            <w:tcBorders>
              <w:top w:val="single" w:sz="6" w:space="0" w:color="auto"/>
              <w:left w:val="nil"/>
              <w:bottom w:val="nil"/>
              <w:right w:val="nil"/>
            </w:tcBorders>
          </w:tcPr>
          <w:p w14:paraId="76FF9D3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740012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D7926D5" w14:textId="77777777" w:rsidR="00EE5860" w:rsidRPr="00441CD0" w:rsidRDefault="00EE5860" w:rsidP="00BB0E1F">
            <w:pPr>
              <w:pStyle w:val="TAC"/>
            </w:pPr>
          </w:p>
        </w:tc>
      </w:tr>
      <w:tr w:rsidR="00EE5860" w:rsidRPr="00441CD0" w14:paraId="30EDF4CD" w14:textId="77777777" w:rsidTr="00BB0E1F">
        <w:trPr>
          <w:jc w:val="center"/>
        </w:trPr>
        <w:tc>
          <w:tcPr>
            <w:tcW w:w="151" w:type="dxa"/>
            <w:tcBorders>
              <w:top w:val="nil"/>
              <w:left w:val="single" w:sz="6" w:space="0" w:color="auto"/>
              <w:bottom w:val="nil"/>
              <w:right w:val="nil"/>
            </w:tcBorders>
          </w:tcPr>
          <w:p w14:paraId="71EB58AC" w14:textId="77777777" w:rsidR="00EE5860" w:rsidRPr="00441CD0" w:rsidRDefault="00EE5860" w:rsidP="00BB0E1F">
            <w:pPr>
              <w:pStyle w:val="TAC"/>
            </w:pPr>
          </w:p>
        </w:tc>
        <w:tc>
          <w:tcPr>
            <w:tcW w:w="1104" w:type="dxa"/>
            <w:tcBorders>
              <w:top w:val="nil"/>
              <w:left w:val="nil"/>
              <w:bottom w:val="nil"/>
              <w:right w:val="nil"/>
            </w:tcBorders>
            <w:hideMark/>
          </w:tcPr>
          <w:p w14:paraId="6CB5B71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123EE4D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1DD2D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D378435"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5D7DE6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7C5768"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E3214E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25815B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845F1B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E5794A2" w14:textId="77777777" w:rsidR="00EE5860" w:rsidRPr="00441CD0" w:rsidRDefault="00EE5860" w:rsidP="00BB0E1F">
            <w:pPr>
              <w:pStyle w:val="TAC"/>
            </w:pPr>
          </w:p>
        </w:tc>
      </w:tr>
      <w:tr w:rsidR="00EE5860" w:rsidRPr="00441CD0" w14:paraId="19FC887E" w14:textId="77777777" w:rsidTr="00BB0E1F">
        <w:trPr>
          <w:jc w:val="center"/>
        </w:trPr>
        <w:tc>
          <w:tcPr>
            <w:tcW w:w="151" w:type="dxa"/>
            <w:tcBorders>
              <w:top w:val="nil"/>
              <w:left w:val="single" w:sz="6" w:space="0" w:color="auto"/>
              <w:bottom w:val="nil"/>
              <w:right w:val="nil"/>
            </w:tcBorders>
          </w:tcPr>
          <w:p w14:paraId="33D530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AB771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1042A70" w14:textId="77777777" w:rsidR="00EE5860" w:rsidRPr="00441CD0" w:rsidRDefault="00EE5860" w:rsidP="00BB0E1F">
            <w:pPr>
              <w:pStyle w:val="TAC"/>
            </w:pPr>
            <w:r w:rsidRPr="00441CD0">
              <w:t xml:space="preserve">Type = </w:t>
            </w:r>
            <w:r w:rsidRPr="00441CD0">
              <w:rPr>
                <w:lang w:val="sv-SE"/>
              </w:rPr>
              <w:t>146</w:t>
            </w:r>
            <w:r w:rsidRPr="00441CD0">
              <w:t xml:space="preserve"> (decimal)</w:t>
            </w:r>
          </w:p>
        </w:tc>
        <w:tc>
          <w:tcPr>
            <w:tcW w:w="588" w:type="dxa"/>
            <w:tcBorders>
              <w:top w:val="nil"/>
              <w:left w:val="single" w:sz="4" w:space="0" w:color="auto"/>
              <w:bottom w:val="nil"/>
              <w:right w:val="single" w:sz="6" w:space="0" w:color="auto"/>
            </w:tcBorders>
          </w:tcPr>
          <w:p w14:paraId="67DCBAF0" w14:textId="77777777" w:rsidR="00EE5860" w:rsidRPr="00441CD0" w:rsidRDefault="00EE5860" w:rsidP="00BB0E1F">
            <w:pPr>
              <w:pStyle w:val="TAC"/>
            </w:pPr>
          </w:p>
        </w:tc>
      </w:tr>
      <w:tr w:rsidR="00EE5860" w:rsidRPr="00441CD0" w14:paraId="423973B5" w14:textId="77777777" w:rsidTr="00BB0E1F">
        <w:trPr>
          <w:jc w:val="center"/>
        </w:trPr>
        <w:tc>
          <w:tcPr>
            <w:tcW w:w="151" w:type="dxa"/>
            <w:tcBorders>
              <w:top w:val="nil"/>
              <w:left w:val="single" w:sz="6" w:space="0" w:color="auto"/>
              <w:bottom w:val="nil"/>
              <w:right w:val="nil"/>
            </w:tcBorders>
          </w:tcPr>
          <w:p w14:paraId="080D14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8DA49B3"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94A481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1BD9CE9" w14:textId="77777777" w:rsidR="00EE5860" w:rsidRPr="00441CD0" w:rsidRDefault="00EE5860" w:rsidP="00BB0E1F">
            <w:pPr>
              <w:pStyle w:val="TAC"/>
            </w:pPr>
          </w:p>
        </w:tc>
      </w:tr>
      <w:tr w:rsidR="00EE5860" w:rsidRPr="00441CD0" w14:paraId="749964C7" w14:textId="77777777" w:rsidTr="00BB0E1F">
        <w:trPr>
          <w:jc w:val="center"/>
        </w:trPr>
        <w:tc>
          <w:tcPr>
            <w:tcW w:w="151" w:type="dxa"/>
            <w:tcBorders>
              <w:top w:val="nil"/>
              <w:left w:val="single" w:sz="6" w:space="0" w:color="auto"/>
              <w:bottom w:val="nil"/>
              <w:right w:val="nil"/>
            </w:tcBorders>
          </w:tcPr>
          <w:p w14:paraId="3118B1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51338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532C6BE" w14:textId="77777777" w:rsidR="00EE5860" w:rsidRPr="00441CD0" w:rsidRDefault="00EE5860" w:rsidP="00BB0E1F">
            <w:pPr>
              <w:pStyle w:val="TAC"/>
              <w:rPr>
                <w:lang w:eastAsia="zh-CN"/>
              </w:rPr>
            </w:pPr>
            <w:r w:rsidRPr="00441CD0">
              <w:rPr>
                <w:lang w:eastAsia="zh-CN"/>
              </w:rPr>
              <w:t>Ethernet Inactivity Timer</w:t>
            </w:r>
          </w:p>
        </w:tc>
        <w:tc>
          <w:tcPr>
            <w:tcW w:w="588" w:type="dxa"/>
            <w:tcBorders>
              <w:top w:val="nil"/>
              <w:left w:val="single" w:sz="4" w:space="0" w:color="auto"/>
              <w:bottom w:val="nil"/>
              <w:right w:val="single" w:sz="6" w:space="0" w:color="auto"/>
            </w:tcBorders>
          </w:tcPr>
          <w:p w14:paraId="57FF34CC" w14:textId="77777777" w:rsidR="00EE5860" w:rsidRPr="00441CD0" w:rsidRDefault="00EE5860" w:rsidP="00BB0E1F">
            <w:pPr>
              <w:pStyle w:val="TAC"/>
            </w:pPr>
          </w:p>
        </w:tc>
      </w:tr>
      <w:tr w:rsidR="00EE5860" w:rsidRPr="00441CD0" w14:paraId="0F3814F7" w14:textId="77777777" w:rsidTr="00BB0E1F">
        <w:trPr>
          <w:jc w:val="center"/>
        </w:trPr>
        <w:tc>
          <w:tcPr>
            <w:tcW w:w="151" w:type="dxa"/>
            <w:tcBorders>
              <w:top w:val="nil"/>
              <w:left w:val="single" w:sz="6" w:space="0" w:color="auto"/>
              <w:bottom w:val="single" w:sz="4" w:space="0" w:color="auto"/>
              <w:right w:val="nil"/>
            </w:tcBorders>
          </w:tcPr>
          <w:p w14:paraId="3BBC0AF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7FEB746"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1C9BBB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3339AA" w14:textId="77777777" w:rsidR="00EE5860" w:rsidRPr="00441CD0" w:rsidRDefault="00EE5860" w:rsidP="00BB0E1F">
            <w:pPr>
              <w:pStyle w:val="TAC"/>
              <w:rPr>
                <w:lang w:val="x-none"/>
              </w:rPr>
            </w:pPr>
          </w:p>
        </w:tc>
      </w:tr>
    </w:tbl>
    <w:p w14:paraId="7588F1E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105</w:t>
      </w:r>
      <w:r w:rsidRPr="00441CD0">
        <w:rPr>
          <w:lang w:eastAsia="zh-CN"/>
        </w:rPr>
        <w:t>-</w:t>
      </w:r>
      <w:r w:rsidRPr="00441CD0">
        <w:rPr>
          <w:lang w:eastAsia="ja-JP"/>
        </w:rPr>
        <w:t>1</w:t>
      </w:r>
      <w:r w:rsidRPr="00441CD0">
        <w:t xml:space="preserve">: Ethernet </w:t>
      </w:r>
      <w:r w:rsidRPr="00441CD0">
        <w:rPr>
          <w:lang w:eastAsia="ja-JP"/>
        </w:rPr>
        <w:t>Inactivity Timer</w:t>
      </w:r>
    </w:p>
    <w:p w14:paraId="21B581F7" w14:textId="77777777" w:rsidR="00EE5860" w:rsidRPr="00441CD0" w:rsidRDefault="00EE5860" w:rsidP="00EE5860">
      <w:r w:rsidRPr="00441CD0">
        <w:t>The Ethernet Inactivity Timer field shall be encoded as an Unsigned32 binary integer value.</w:t>
      </w:r>
    </w:p>
    <w:p w14:paraId="4B47A032" w14:textId="77777777" w:rsidR="00EE5860" w:rsidRPr="00441CD0" w:rsidRDefault="00EE5860" w:rsidP="00EE5860">
      <w:pPr>
        <w:pStyle w:val="Heading3"/>
      </w:pPr>
      <w:bookmarkStart w:id="6424" w:name="_Toc19717451"/>
      <w:bookmarkStart w:id="6425" w:name="_Toc27490952"/>
      <w:bookmarkStart w:id="6426" w:name="_Toc27557245"/>
      <w:bookmarkStart w:id="6427" w:name="_Toc27724162"/>
      <w:bookmarkStart w:id="6428" w:name="_Toc36031236"/>
      <w:bookmarkStart w:id="6429" w:name="_Toc36043156"/>
      <w:bookmarkStart w:id="6430" w:name="_Toc36814481"/>
      <w:bookmarkStart w:id="6431" w:name="_Toc44689339"/>
      <w:bookmarkStart w:id="6432" w:name="_Toc44924093"/>
      <w:bookmarkStart w:id="6433" w:name="_Toc51861063"/>
      <w:bookmarkStart w:id="6434" w:name="_Toc57930834"/>
      <w:bookmarkStart w:id="6435" w:name="_Toc57931464"/>
      <w:bookmarkStart w:id="6436" w:name="_Toc160974590"/>
      <w:r w:rsidRPr="00441CD0">
        <w:t>8.</w:t>
      </w:r>
      <w:r w:rsidRPr="00441CD0">
        <w:rPr>
          <w:lang w:val="en-US"/>
        </w:rPr>
        <w:t>2.106</w:t>
      </w:r>
      <w:r w:rsidRPr="00441CD0">
        <w:tab/>
        <w:t>Subsequent Event Quota</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15D9723D" w14:textId="77777777" w:rsidR="00EE5860" w:rsidRPr="00441CD0" w:rsidRDefault="00EE5860" w:rsidP="00EE5860">
      <w:pPr>
        <w:rPr>
          <w:lang w:eastAsia="ja-JP"/>
        </w:rPr>
      </w:pPr>
      <w:r w:rsidRPr="00441CD0">
        <w:t xml:space="preserve">The Subsequent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8.2.106-1</w:t>
      </w:r>
      <w:r w:rsidRPr="00441CD0">
        <w:rPr>
          <w:lang w:eastAsia="ja-JP"/>
        </w:rPr>
        <w:t>. It contains the event quota to be monitored by the UP function.</w:t>
      </w:r>
    </w:p>
    <w:p w14:paraId="520039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D1E2E58" w14:textId="77777777" w:rsidTr="00BB0E1F">
        <w:trPr>
          <w:jc w:val="center"/>
        </w:trPr>
        <w:tc>
          <w:tcPr>
            <w:tcW w:w="151" w:type="dxa"/>
            <w:tcBorders>
              <w:top w:val="single" w:sz="6" w:space="0" w:color="auto"/>
              <w:left w:val="single" w:sz="6" w:space="0" w:color="auto"/>
              <w:bottom w:val="nil"/>
              <w:right w:val="nil"/>
            </w:tcBorders>
          </w:tcPr>
          <w:p w14:paraId="6DBDA913" w14:textId="77777777" w:rsidR="00EE5860" w:rsidRPr="00441CD0" w:rsidRDefault="00EE5860" w:rsidP="00BB0E1F">
            <w:pPr>
              <w:pStyle w:val="TAC"/>
            </w:pPr>
          </w:p>
        </w:tc>
        <w:tc>
          <w:tcPr>
            <w:tcW w:w="1104" w:type="dxa"/>
            <w:tcBorders>
              <w:top w:val="single" w:sz="6" w:space="0" w:color="auto"/>
              <w:left w:val="nil"/>
              <w:bottom w:val="nil"/>
              <w:right w:val="nil"/>
            </w:tcBorders>
          </w:tcPr>
          <w:p w14:paraId="200C3C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66E72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6BF8A01" w14:textId="77777777" w:rsidR="00EE5860" w:rsidRPr="00441CD0" w:rsidRDefault="00EE5860" w:rsidP="00BB0E1F">
            <w:pPr>
              <w:pStyle w:val="TAC"/>
            </w:pPr>
          </w:p>
        </w:tc>
      </w:tr>
      <w:tr w:rsidR="00EE5860" w:rsidRPr="00441CD0" w14:paraId="52EC3669" w14:textId="77777777" w:rsidTr="00BB0E1F">
        <w:trPr>
          <w:jc w:val="center"/>
        </w:trPr>
        <w:tc>
          <w:tcPr>
            <w:tcW w:w="151" w:type="dxa"/>
            <w:tcBorders>
              <w:top w:val="nil"/>
              <w:left w:val="single" w:sz="6" w:space="0" w:color="auto"/>
              <w:bottom w:val="nil"/>
              <w:right w:val="nil"/>
            </w:tcBorders>
          </w:tcPr>
          <w:p w14:paraId="59E4A19C" w14:textId="77777777" w:rsidR="00EE5860" w:rsidRPr="00441CD0" w:rsidRDefault="00EE5860" w:rsidP="00BB0E1F">
            <w:pPr>
              <w:pStyle w:val="TAC"/>
            </w:pPr>
          </w:p>
        </w:tc>
        <w:tc>
          <w:tcPr>
            <w:tcW w:w="1104" w:type="dxa"/>
            <w:tcBorders>
              <w:top w:val="nil"/>
              <w:left w:val="nil"/>
              <w:bottom w:val="nil"/>
              <w:right w:val="nil"/>
            </w:tcBorders>
            <w:hideMark/>
          </w:tcPr>
          <w:p w14:paraId="3318CDF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9A3477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F970ED"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76E25F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7B4385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275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5B79260"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E774D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1D5012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39A5645" w14:textId="77777777" w:rsidR="00EE5860" w:rsidRPr="00441CD0" w:rsidRDefault="00EE5860" w:rsidP="00BB0E1F">
            <w:pPr>
              <w:pStyle w:val="TAC"/>
            </w:pPr>
          </w:p>
        </w:tc>
      </w:tr>
      <w:tr w:rsidR="00EE5860" w:rsidRPr="00441CD0" w14:paraId="5035B212" w14:textId="77777777" w:rsidTr="00BB0E1F">
        <w:trPr>
          <w:jc w:val="center"/>
        </w:trPr>
        <w:tc>
          <w:tcPr>
            <w:tcW w:w="151" w:type="dxa"/>
            <w:tcBorders>
              <w:top w:val="nil"/>
              <w:left w:val="single" w:sz="6" w:space="0" w:color="auto"/>
              <w:bottom w:val="nil"/>
              <w:right w:val="nil"/>
            </w:tcBorders>
          </w:tcPr>
          <w:p w14:paraId="4AF02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0D077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DE46D3F" w14:textId="77777777" w:rsidR="00EE5860" w:rsidRPr="00441CD0" w:rsidRDefault="00EE5860" w:rsidP="00BB0E1F">
            <w:pPr>
              <w:pStyle w:val="TAC"/>
            </w:pPr>
            <w:r w:rsidRPr="00441CD0">
              <w:t xml:space="preserve">Type = </w:t>
            </w:r>
            <w:r w:rsidRPr="00441CD0">
              <w:rPr>
                <w:lang w:val="sv-SE"/>
              </w:rPr>
              <w:t>150</w:t>
            </w:r>
            <w:r w:rsidRPr="00441CD0">
              <w:t xml:space="preserve"> (decimal)</w:t>
            </w:r>
          </w:p>
        </w:tc>
        <w:tc>
          <w:tcPr>
            <w:tcW w:w="588" w:type="dxa"/>
            <w:tcBorders>
              <w:top w:val="nil"/>
              <w:left w:val="single" w:sz="4" w:space="0" w:color="auto"/>
              <w:bottom w:val="nil"/>
              <w:right w:val="single" w:sz="6" w:space="0" w:color="auto"/>
            </w:tcBorders>
          </w:tcPr>
          <w:p w14:paraId="7F3FDE07" w14:textId="77777777" w:rsidR="00EE5860" w:rsidRPr="00441CD0" w:rsidRDefault="00EE5860" w:rsidP="00BB0E1F">
            <w:pPr>
              <w:pStyle w:val="TAC"/>
            </w:pPr>
          </w:p>
        </w:tc>
      </w:tr>
      <w:tr w:rsidR="00EE5860" w:rsidRPr="00441CD0" w14:paraId="0CD2086A" w14:textId="77777777" w:rsidTr="00BB0E1F">
        <w:trPr>
          <w:jc w:val="center"/>
        </w:trPr>
        <w:tc>
          <w:tcPr>
            <w:tcW w:w="151" w:type="dxa"/>
            <w:tcBorders>
              <w:top w:val="nil"/>
              <w:left w:val="single" w:sz="6" w:space="0" w:color="auto"/>
              <w:bottom w:val="nil"/>
              <w:right w:val="nil"/>
            </w:tcBorders>
          </w:tcPr>
          <w:p w14:paraId="36FD3C6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01EE91"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29F34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16723B8" w14:textId="77777777" w:rsidR="00EE5860" w:rsidRPr="00441CD0" w:rsidRDefault="00EE5860" w:rsidP="00BB0E1F">
            <w:pPr>
              <w:pStyle w:val="TAC"/>
            </w:pPr>
          </w:p>
        </w:tc>
      </w:tr>
      <w:tr w:rsidR="00EE5860" w:rsidRPr="00441CD0" w14:paraId="3AECC9F7" w14:textId="77777777" w:rsidTr="00BB0E1F">
        <w:trPr>
          <w:jc w:val="center"/>
        </w:trPr>
        <w:tc>
          <w:tcPr>
            <w:tcW w:w="151" w:type="dxa"/>
            <w:tcBorders>
              <w:top w:val="nil"/>
              <w:left w:val="single" w:sz="6" w:space="0" w:color="auto"/>
              <w:bottom w:val="nil"/>
              <w:right w:val="nil"/>
            </w:tcBorders>
          </w:tcPr>
          <w:p w14:paraId="7099715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99D341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EE39C4A"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6CEF7F1F" w14:textId="77777777" w:rsidR="00EE5860" w:rsidRPr="00441CD0" w:rsidRDefault="00EE5860" w:rsidP="00BB0E1F">
            <w:pPr>
              <w:pStyle w:val="TAC"/>
            </w:pPr>
          </w:p>
        </w:tc>
      </w:tr>
      <w:tr w:rsidR="00EE5860" w:rsidRPr="00441CD0" w14:paraId="744BE09D" w14:textId="77777777" w:rsidTr="00BB0E1F">
        <w:trPr>
          <w:jc w:val="center"/>
        </w:trPr>
        <w:tc>
          <w:tcPr>
            <w:tcW w:w="151" w:type="dxa"/>
            <w:tcBorders>
              <w:top w:val="nil"/>
              <w:left w:val="single" w:sz="6" w:space="0" w:color="auto"/>
              <w:bottom w:val="single" w:sz="4" w:space="0" w:color="auto"/>
              <w:right w:val="nil"/>
            </w:tcBorders>
          </w:tcPr>
          <w:p w14:paraId="290CCC6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B09F2F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BCBD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A88FC81" w14:textId="77777777" w:rsidR="00EE5860" w:rsidRPr="00441CD0" w:rsidRDefault="00EE5860" w:rsidP="00BB0E1F">
            <w:pPr>
              <w:pStyle w:val="TAC"/>
              <w:rPr>
                <w:lang w:val="x-none"/>
              </w:rPr>
            </w:pPr>
          </w:p>
        </w:tc>
      </w:tr>
    </w:tbl>
    <w:p w14:paraId="1DF4DBB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106</w:t>
      </w:r>
      <w:r w:rsidRPr="00441CD0">
        <w:rPr>
          <w:lang w:eastAsia="zh-CN"/>
        </w:rPr>
        <w:t>-</w:t>
      </w:r>
      <w:r w:rsidRPr="00441CD0">
        <w:rPr>
          <w:lang w:eastAsia="ja-JP"/>
        </w:rPr>
        <w:t>1</w:t>
      </w:r>
      <w:r w:rsidRPr="00441CD0">
        <w:t xml:space="preserve">: Subsequent </w:t>
      </w:r>
      <w:r w:rsidRPr="00441CD0">
        <w:rPr>
          <w:lang w:eastAsia="ja-JP"/>
        </w:rPr>
        <w:t>Event Quota</w:t>
      </w:r>
    </w:p>
    <w:p w14:paraId="559D34D2" w14:textId="77777777" w:rsidR="00EE5860" w:rsidRPr="00441CD0" w:rsidRDefault="00EE5860" w:rsidP="00EE5860">
      <w:r w:rsidRPr="00441CD0">
        <w:t>The Subsequent Event Quota field shall be encoded as an Unsigned32 binary integer value.</w:t>
      </w:r>
    </w:p>
    <w:p w14:paraId="0B00517B" w14:textId="77777777" w:rsidR="00EE5860" w:rsidRPr="00441CD0" w:rsidRDefault="00EE5860" w:rsidP="00EE5860">
      <w:pPr>
        <w:pStyle w:val="Heading3"/>
      </w:pPr>
      <w:bookmarkStart w:id="6437" w:name="_Toc19717452"/>
      <w:bookmarkStart w:id="6438" w:name="_Toc27490953"/>
      <w:bookmarkStart w:id="6439" w:name="_Toc27557246"/>
      <w:bookmarkStart w:id="6440" w:name="_Toc27724163"/>
      <w:bookmarkStart w:id="6441" w:name="_Toc36031237"/>
      <w:bookmarkStart w:id="6442" w:name="_Toc36043157"/>
      <w:bookmarkStart w:id="6443" w:name="_Toc36814482"/>
      <w:bookmarkStart w:id="6444" w:name="_Toc44689340"/>
      <w:bookmarkStart w:id="6445" w:name="_Toc44924094"/>
      <w:bookmarkStart w:id="6446" w:name="_Toc51861064"/>
      <w:bookmarkStart w:id="6447" w:name="_Toc57930835"/>
      <w:bookmarkStart w:id="6448" w:name="_Toc57931465"/>
      <w:bookmarkStart w:id="6449" w:name="_Toc160974591"/>
      <w:r w:rsidRPr="00441CD0">
        <w:t>8.</w:t>
      </w:r>
      <w:r w:rsidRPr="00441CD0">
        <w:rPr>
          <w:lang w:val="en-US"/>
        </w:rPr>
        <w:t>2.107</w:t>
      </w:r>
      <w:r w:rsidRPr="00441CD0">
        <w:tab/>
        <w:t>Subsequent Event Threshold</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26429275" w14:textId="77777777" w:rsidR="00EE5860" w:rsidRPr="00441CD0" w:rsidRDefault="00EE5860" w:rsidP="00EE5860">
      <w:pPr>
        <w:rPr>
          <w:lang w:eastAsia="ja-JP"/>
        </w:rPr>
      </w:pPr>
      <w:r w:rsidRPr="00441CD0">
        <w:t xml:space="preserve">The Subsequent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8.2.107-1</w:t>
      </w:r>
      <w:r w:rsidRPr="00441CD0">
        <w:rPr>
          <w:lang w:eastAsia="ja-JP"/>
        </w:rPr>
        <w:t>.</w:t>
      </w:r>
    </w:p>
    <w:p w14:paraId="62F963E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825A0C" w14:textId="77777777" w:rsidTr="00BB0E1F">
        <w:trPr>
          <w:jc w:val="center"/>
        </w:trPr>
        <w:tc>
          <w:tcPr>
            <w:tcW w:w="151" w:type="dxa"/>
            <w:tcBorders>
              <w:top w:val="single" w:sz="6" w:space="0" w:color="auto"/>
              <w:left w:val="single" w:sz="6" w:space="0" w:color="auto"/>
              <w:bottom w:val="nil"/>
              <w:right w:val="nil"/>
            </w:tcBorders>
          </w:tcPr>
          <w:p w14:paraId="14796C4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3AD853"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989B26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8E19D8" w14:textId="77777777" w:rsidR="00EE5860" w:rsidRPr="00441CD0" w:rsidRDefault="00EE5860" w:rsidP="00BB0E1F">
            <w:pPr>
              <w:pStyle w:val="TAC"/>
            </w:pPr>
          </w:p>
        </w:tc>
      </w:tr>
      <w:tr w:rsidR="00EE5860" w:rsidRPr="00441CD0" w14:paraId="4AA9E182" w14:textId="77777777" w:rsidTr="00BB0E1F">
        <w:trPr>
          <w:jc w:val="center"/>
        </w:trPr>
        <w:tc>
          <w:tcPr>
            <w:tcW w:w="151" w:type="dxa"/>
            <w:tcBorders>
              <w:top w:val="nil"/>
              <w:left w:val="single" w:sz="6" w:space="0" w:color="auto"/>
              <w:bottom w:val="nil"/>
              <w:right w:val="nil"/>
            </w:tcBorders>
          </w:tcPr>
          <w:p w14:paraId="13C54B64" w14:textId="77777777" w:rsidR="00EE5860" w:rsidRPr="00441CD0" w:rsidRDefault="00EE5860" w:rsidP="00BB0E1F">
            <w:pPr>
              <w:pStyle w:val="TAC"/>
            </w:pPr>
          </w:p>
        </w:tc>
        <w:tc>
          <w:tcPr>
            <w:tcW w:w="1104" w:type="dxa"/>
            <w:tcBorders>
              <w:top w:val="nil"/>
              <w:left w:val="nil"/>
              <w:bottom w:val="nil"/>
              <w:right w:val="nil"/>
            </w:tcBorders>
            <w:hideMark/>
          </w:tcPr>
          <w:p w14:paraId="12E9E45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1E8B89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7FF39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5DF93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2F5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64BAD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05FA4BE"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03FC51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978184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F487B2A" w14:textId="77777777" w:rsidR="00EE5860" w:rsidRPr="00441CD0" w:rsidRDefault="00EE5860" w:rsidP="00BB0E1F">
            <w:pPr>
              <w:pStyle w:val="TAC"/>
            </w:pPr>
          </w:p>
        </w:tc>
      </w:tr>
      <w:tr w:rsidR="00EE5860" w:rsidRPr="00441CD0" w14:paraId="3FA4F6EC" w14:textId="77777777" w:rsidTr="00BB0E1F">
        <w:trPr>
          <w:jc w:val="center"/>
        </w:trPr>
        <w:tc>
          <w:tcPr>
            <w:tcW w:w="151" w:type="dxa"/>
            <w:tcBorders>
              <w:top w:val="nil"/>
              <w:left w:val="single" w:sz="6" w:space="0" w:color="auto"/>
              <w:bottom w:val="nil"/>
              <w:right w:val="nil"/>
            </w:tcBorders>
          </w:tcPr>
          <w:p w14:paraId="723D1D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DAB53AD"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0B5D051" w14:textId="77777777" w:rsidR="00EE5860" w:rsidRPr="00441CD0" w:rsidRDefault="00EE5860" w:rsidP="00BB0E1F">
            <w:pPr>
              <w:pStyle w:val="TAC"/>
            </w:pPr>
            <w:r w:rsidRPr="00441CD0">
              <w:t xml:space="preserve">Type = </w:t>
            </w:r>
            <w:r w:rsidRPr="00441CD0">
              <w:rPr>
                <w:lang w:val="sv-SE"/>
              </w:rPr>
              <w:t>151</w:t>
            </w:r>
            <w:r w:rsidRPr="00441CD0">
              <w:t xml:space="preserve"> (decimal)</w:t>
            </w:r>
          </w:p>
        </w:tc>
        <w:tc>
          <w:tcPr>
            <w:tcW w:w="588" w:type="dxa"/>
            <w:tcBorders>
              <w:top w:val="nil"/>
              <w:left w:val="single" w:sz="4" w:space="0" w:color="auto"/>
              <w:bottom w:val="nil"/>
              <w:right w:val="single" w:sz="6" w:space="0" w:color="auto"/>
            </w:tcBorders>
          </w:tcPr>
          <w:p w14:paraId="7A057D4D" w14:textId="77777777" w:rsidR="00EE5860" w:rsidRPr="00441CD0" w:rsidRDefault="00EE5860" w:rsidP="00BB0E1F">
            <w:pPr>
              <w:pStyle w:val="TAC"/>
            </w:pPr>
          </w:p>
        </w:tc>
      </w:tr>
      <w:tr w:rsidR="00EE5860" w:rsidRPr="00441CD0" w14:paraId="4BD8EA3A" w14:textId="77777777" w:rsidTr="00BB0E1F">
        <w:trPr>
          <w:jc w:val="center"/>
        </w:trPr>
        <w:tc>
          <w:tcPr>
            <w:tcW w:w="151" w:type="dxa"/>
            <w:tcBorders>
              <w:top w:val="nil"/>
              <w:left w:val="single" w:sz="6" w:space="0" w:color="auto"/>
              <w:bottom w:val="nil"/>
              <w:right w:val="nil"/>
            </w:tcBorders>
          </w:tcPr>
          <w:p w14:paraId="36A190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F36429B"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FA6378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6AC5229" w14:textId="77777777" w:rsidR="00EE5860" w:rsidRPr="00441CD0" w:rsidRDefault="00EE5860" w:rsidP="00BB0E1F">
            <w:pPr>
              <w:pStyle w:val="TAC"/>
            </w:pPr>
          </w:p>
        </w:tc>
      </w:tr>
      <w:tr w:rsidR="00EE5860" w:rsidRPr="00441CD0" w14:paraId="6C133CD6" w14:textId="77777777" w:rsidTr="00BB0E1F">
        <w:trPr>
          <w:jc w:val="center"/>
        </w:trPr>
        <w:tc>
          <w:tcPr>
            <w:tcW w:w="151" w:type="dxa"/>
            <w:tcBorders>
              <w:top w:val="nil"/>
              <w:left w:val="single" w:sz="6" w:space="0" w:color="auto"/>
              <w:bottom w:val="nil"/>
              <w:right w:val="nil"/>
            </w:tcBorders>
          </w:tcPr>
          <w:p w14:paraId="5B9E8C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79995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0FFCE5B1" w14:textId="77777777" w:rsidR="00EE5860" w:rsidRPr="00441CD0" w:rsidRDefault="00EE5860" w:rsidP="00BB0E1F">
            <w:pPr>
              <w:pStyle w:val="TAC"/>
              <w:rPr>
                <w:lang w:eastAsia="zh-CN"/>
              </w:rPr>
            </w:pPr>
            <w:r w:rsidRPr="00441CD0">
              <w:t xml:space="preserve">Subsequent </w:t>
            </w:r>
            <w:r w:rsidRPr="00441CD0">
              <w:rPr>
                <w:lang w:eastAsia="zh-CN"/>
              </w:rPr>
              <w:t>Event Threshold</w:t>
            </w:r>
          </w:p>
        </w:tc>
        <w:tc>
          <w:tcPr>
            <w:tcW w:w="588" w:type="dxa"/>
            <w:tcBorders>
              <w:top w:val="nil"/>
              <w:left w:val="single" w:sz="4" w:space="0" w:color="auto"/>
              <w:bottom w:val="nil"/>
              <w:right w:val="single" w:sz="6" w:space="0" w:color="auto"/>
            </w:tcBorders>
          </w:tcPr>
          <w:p w14:paraId="7404829A" w14:textId="77777777" w:rsidR="00EE5860" w:rsidRPr="00441CD0" w:rsidRDefault="00EE5860" w:rsidP="00BB0E1F">
            <w:pPr>
              <w:pStyle w:val="TAC"/>
            </w:pPr>
          </w:p>
        </w:tc>
      </w:tr>
      <w:tr w:rsidR="00EE5860" w:rsidRPr="00441CD0" w14:paraId="0B7EE6BF" w14:textId="77777777" w:rsidTr="00BB0E1F">
        <w:trPr>
          <w:jc w:val="center"/>
        </w:trPr>
        <w:tc>
          <w:tcPr>
            <w:tcW w:w="151" w:type="dxa"/>
            <w:tcBorders>
              <w:top w:val="nil"/>
              <w:left w:val="single" w:sz="6" w:space="0" w:color="auto"/>
              <w:bottom w:val="single" w:sz="4" w:space="0" w:color="auto"/>
              <w:right w:val="nil"/>
            </w:tcBorders>
          </w:tcPr>
          <w:p w14:paraId="3911D75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C7F6A0A"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F13F36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B6C7985" w14:textId="77777777" w:rsidR="00EE5860" w:rsidRPr="00441CD0" w:rsidRDefault="00EE5860" w:rsidP="00BB0E1F">
            <w:pPr>
              <w:pStyle w:val="TAC"/>
              <w:rPr>
                <w:lang w:val="x-none"/>
              </w:rPr>
            </w:pPr>
          </w:p>
        </w:tc>
      </w:tr>
    </w:tbl>
    <w:p w14:paraId="1E66D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107</w:t>
      </w:r>
      <w:r w:rsidRPr="00441CD0">
        <w:rPr>
          <w:lang w:eastAsia="zh-CN"/>
        </w:rPr>
        <w:t>-</w:t>
      </w:r>
      <w:r w:rsidRPr="00441CD0">
        <w:rPr>
          <w:lang w:eastAsia="ja-JP"/>
        </w:rPr>
        <w:t>1</w:t>
      </w:r>
      <w:r w:rsidRPr="00441CD0">
        <w:t xml:space="preserve">: Subsequent </w:t>
      </w:r>
      <w:r w:rsidRPr="00441CD0">
        <w:rPr>
          <w:lang w:eastAsia="ja-JP"/>
        </w:rPr>
        <w:t xml:space="preserve">Event </w:t>
      </w:r>
      <w:r w:rsidRPr="00441CD0">
        <w:t>Threshold</w:t>
      </w:r>
    </w:p>
    <w:p w14:paraId="6982EA56" w14:textId="77777777" w:rsidR="00EE5860" w:rsidRPr="00441CD0" w:rsidRDefault="00EE5860" w:rsidP="00EE5860">
      <w:r w:rsidRPr="00441CD0">
        <w:lastRenderedPageBreak/>
        <w:t>The Subsequent Event Threshold field shall be encoded as an Unsigned32 binary integer value.</w:t>
      </w:r>
    </w:p>
    <w:p w14:paraId="5E64E1B2" w14:textId="77777777" w:rsidR="00EE5860" w:rsidRPr="00441CD0" w:rsidRDefault="00EE5860" w:rsidP="00EE5860">
      <w:pPr>
        <w:pStyle w:val="Heading3"/>
      </w:pPr>
      <w:bookmarkStart w:id="6450" w:name="_Toc19717453"/>
      <w:bookmarkStart w:id="6451" w:name="_Toc27490954"/>
      <w:bookmarkStart w:id="6452" w:name="_Toc27557247"/>
      <w:bookmarkStart w:id="6453" w:name="_Toc27724164"/>
      <w:bookmarkStart w:id="6454" w:name="_Toc36031238"/>
      <w:bookmarkStart w:id="6455" w:name="_Toc36043158"/>
      <w:bookmarkStart w:id="6456" w:name="_Toc36814483"/>
      <w:bookmarkStart w:id="6457" w:name="_Toc44689341"/>
      <w:bookmarkStart w:id="6458" w:name="_Toc44924095"/>
      <w:bookmarkStart w:id="6459" w:name="_Toc51861065"/>
      <w:bookmarkStart w:id="6460" w:name="_Toc57930836"/>
      <w:bookmarkStart w:id="6461" w:name="_Toc57931466"/>
      <w:bookmarkStart w:id="6462" w:name="_Toc160974592"/>
      <w:r w:rsidRPr="00441CD0">
        <w:t>8.</w:t>
      </w:r>
      <w:r w:rsidRPr="00441CD0">
        <w:rPr>
          <w:lang w:val="en-US"/>
        </w:rPr>
        <w:t>2.108</w:t>
      </w:r>
      <w:r w:rsidRPr="00441CD0">
        <w:tab/>
        <w:t>Trace Information</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5F335E8D" w14:textId="77777777" w:rsidR="00EE5860" w:rsidRPr="00441CD0" w:rsidRDefault="00EE5860" w:rsidP="00EE5860">
      <w:r w:rsidRPr="00441CD0">
        <w:t xml:space="preserve">The Trace Information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8.2.108-1</w:t>
      </w:r>
      <w:r w:rsidRPr="00441CD0">
        <w:rPr>
          <w:lang w:eastAsia="ja-JP"/>
        </w:rPr>
        <w:t>. It contains the trace control and configuration parameters to apply for the PFCP session</w:t>
      </w:r>
      <w:r w:rsidRPr="00441CD0">
        <w:t>.</w:t>
      </w:r>
    </w:p>
    <w:p w14:paraId="50BF2E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91"/>
        <w:gridCol w:w="590"/>
        <w:gridCol w:w="7"/>
      </w:tblGrid>
      <w:tr w:rsidR="00EE5860" w:rsidRPr="00441CD0" w14:paraId="0CF5679B" w14:textId="77777777" w:rsidTr="00BB0E1F">
        <w:trPr>
          <w:jc w:val="center"/>
        </w:trPr>
        <w:tc>
          <w:tcPr>
            <w:tcW w:w="151" w:type="dxa"/>
            <w:tcBorders>
              <w:top w:val="single" w:sz="6" w:space="0" w:color="auto"/>
              <w:left w:val="single" w:sz="6" w:space="0" w:color="auto"/>
              <w:bottom w:val="nil"/>
              <w:right w:val="nil"/>
            </w:tcBorders>
          </w:tcPr>
          <w:p w14:paraId="51751CB0" w14:textId="77777777" w:rsidR="00EE5860" w:rsidRPr="00441CD0" w:rsidRDefault="00EE5860" w:rsidP="00BB0E1F">
            <w:pPr>
              <w:pStyle w:val="TAC"/>
            </w:pPr>
          </w:p>
        </w:tc>
        <w:tc>
          <w:tcPr>
            <w:tcW w:w="1104" w:type="dxa"/>
            <w:tcBorders>
              <w:top w:val="single" w:sz="6" w:space="0" w:color="auto"/>
              <w:left w:val="nil"/>
              <w:bottom w:val="nil"/>
              <w:right w:val="nil"/>
            </w:tcBorders>
          </w:tcPr>
          <w:p w14:paraId="14DA6E52" w14:textId="77777777" w:rsidR="00EE5860" w:rsidRPr="00441CD0" w:rsidRDefault="00EE5860" w:rsidP="00BB0E1F">
            <w:pPr>
              <w:pStyle w:val="TAH"/>
            </w:pPr>
          </w:p>
        </w:tc>
        <w:tc>
          <w:tcPr>
            <w:tcW w:w="4712" w:type="dxa"/>
            <w:gridSpan w:val="8"/>
            <w:tcBorders>
              <w:top w:val="single" w:sz="6" w:space="0" w:color="auto"/>
              <w:left w:val="nil"/>
              <w:bottom w:val="nil"/>
              <w:right w:val="nil"/>
            </w:tcBorders>
            <w:hideMark/>
          </w:tcPr>
          <w:p w14:paraId="1AC70639" w14:textId="77777777" w:rsidR="00EE5860" w:rsidRPr="00441CD0" w:rsidRDefault="00EE5860" w:rsidP="00BB0E1F">
            <w:pPr>
              <w:pStyle w:val="TAH"/>
            </w:pPr>
            <w:r w:rsidRPr="00441CD0">
              <w:t>Bits</w:t>
            </w:r>
          </w:p>
        </w:tc>
        <w:tc>
          <w:tcPr>
            <w:tcW w:w="597" w:type="dxa"/>
            <w:gridSpan w:val="2"/>
            <w:tcBorders>
              <w:top w:val="single" w:sz="6" w:space="0" w:color="auto"/>
              <w:left w:val="nil"/>
              <w:bottom w:val="nil"/>
              <w:right w:val="single" w:sz="6" w:space="0" w:color="auto"/>
            </w:tcBorders>
          </w:tcPr>
          <w:p w14:paraId="604688A7" w14:textId="77777777" w:rsidR="00EE5860" w:rsidRPr="00441CD0" w:rsidRDefault="00EE5860" w:rsidP="00BB0E1F">
            <w:pPr>
              <w:pStyle w:val="TAC"/>
            </w:pPr>
          </w:p>
        </w:tc>
      </w:tr>
      <w:tr w:rsidR="00EE5860" w:rsidRPr="00441CD0" w14:paraId="1A6B1E8A" w14:textId="77777777" w:rsidTr="00BB0E1F">
        <w:trPr>
          <w:jc w:val="center"/>
        </w:trPr>
        <w:tc>
          <w:tcPr>
            <w:tcW w:w="151" w:type="dxa"/>
            <w:tcBorders>
              <w:top w:val="nil"/>
              <w:left w:val="single" w:sz="6" w:space="0" w:color="auto"/>
              <w:bottom w:val="nil"/>
              <w:right w:val="nil"/>
            </w:tcBorders>
          </w:tcPr>
          <w:p w14:paraId="3D945F3B" w14:textId="77777777" w:rsidR="00EE5860" w:rsidRPr="00441CD0" w:rsidRDefault="00EE5860" w:rsidP="00BB0E1F">
            <w:pPr>
              <w:pStyle w:val="TAC"/>
            </w:pPr>
          </w:p>
        </w:tc>
        <w:tc>
          <w:tcPr>
            <w:tcW w:w="1104" w:type="dxa"/>
            <w:tcBorders>
              <w:top w:val="nil"/>
              <w:left w:val="nil"/>
              <w:bottom w:val="nil"/>
              <w:right w:val="nil"/>
            </w:tcBorders>
            <w:hideMark/>
          </w:tcPr>
          <w:p w14:paraId="00161D9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B793A49"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4BDF0F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D2115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6EF254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F74AD0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A1F399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AF13157" w14:textId="77777777" w:rsidR="00EE5860" w:rsidRPr="00441CD0" w:rsidRDefault="00EE5860" w:rsidP="00BB0E1F">
            <w:pPr>
              <w:pStyle w:val="TAH"/>
            </w:pPr>
            <w:r w:rsidRPr="00441CD0">
              <w:t>2</w:t>
            </w:r>
          </w:p>
        </w:tc>
        <w:tc>
          <w:tcPr>
            <w:tcW w:w="591" w:type="dxa"/>
            <w:tcBorders>
              <w:top w:val="nil"/>
              <w:left w:val="nil"/>
              <w:bottom w:val="single" w:sz="4" w:space="0" w:color="auto"/>
              <w:right w:val="nil"/>
            </w:tcBorders>
            <w:hideMark/>
          </w:tcPr>
          <w:p w14:paraId="11FECE7E" w14:textId="77777777" w:rsidR="00EE5860" w:rsidRPr="00441CD0" w:rsidRDefault="00EE5860" w:rsidP="00BB0E1F">
            <w:pPr>
              <w:pStyle w:val="TAH"/>
            </w:pPr>
            <w:r w:rsidRPr="00441CD0">
              <w:t>1</w:t>
            </w:r>
          </w:p>
        </w:tc>
        <w:tc>
          <w:tcPr>
            <w:tcW w:w="597" w:type="dxa"/>
            <w:gridSpan w:val="2"/>
            <w:tcBorders>
              <w:top w:val="nil"/>
              <w:left w:val="nil"/>
              <w:bottom w:val="nil"/>
              <w:right w:val="single" w:sz="6" w:space="0" w:color="auto"/>
            </w:tcBorders>
          </w:tcPr>
          <w:p w14:paraId="77448339" w14:textId="77777777" w:rsidR="00EE5860" w:rsidRPr="00441CD0" w:rsidRDefault="00EE5860" w:rsidP="00BB0E1F">
            <w:pPr>
              <w:pStyle w:val="TAC"/>
            </w:pPr>
          </w:p>
        </w:tc>
      </w:tr>
      <w:tr w:rsidR="00EE5860" w:rsidRPr="00441CD0" w14:paraId="081761AA" w14:textId="77777777" w:rsidTr="00BB0E1F">
        <w:trPr>
          <w:jc w:val="center"/>
        </w:trPr>
        <w:tc>
          <w:tcPr>
            <w:tcW w:w="151" w:type="dxa"/>
            <w:tcBorders>
              <w:top w:val="nil"/>
              <w:left w:val="single" w:sz="6" w:space="0" w:color="auto"/>
              <w:bottom w:val="nil"/>
              <w:right w:val="nil"/>
            </w:tcBorders>
          </w:tcPr>
          <w:p w14:paraId="1A7F5F4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77547B" w14:textId="77777777" w:rsidR="00EE5860" w:rsidRPr="00441CD0" w:rsidRDefault="00EE5860" w:rsidP="00BB0E1F">
            <w:pPr>
              <w:pStyle w:val="TAC"/>
            </w:pPr>
            <w:r w:rsidRPr="00441CD0">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33F0A7CF" w14:textId="77777777" w:rsidR="00EE5860" w:rsidRPr="00441CD0" w:rsidRDefault="00EE5860" w:rsidP="00BB0E1F">
            <w:pPr>
              <w:pStyle w:val="TAC"/>
            </w:pPr>
            <w:r w:rsidRPr="00441CD0">
              <w:t xml:space="preserve">Type = </w:t>
            </w:r>
            <w:r w:rsidRPr="00441CD0">
              <w:rPr>
                <w:lang w:val="sv-SE"/>
              </w:rPr>
              <w:t>152</w:t>
            </w:r>
            <w:r w:rsidRPr="00441CD0">
              <w:t xml:space="preserve"> (decimal)</w:t>
            </w:r>
          </w:p>
        </w:tc>
        <w:tc>
          <w:tcPr>
            <w:tcW w:w="597" w:type="dxa"/>
            <w:gridSpan w:val="2"/>
            <w:tcBorders>
              <w:top w:val="nil"/>
              <w:left w:val="single" w:sz="4" w:space="0" w:color="auto"/>
              <w:bottom w:val="nil"/>
              <w:right w:val="single" w:sz="6" w:space="0" w:color="auto"/>
            </w:tcBorders>
          </w:tcPr>
          <w:p w14:paraId="326281B9" w14:textId="77777777" w:rsidR="00EE5860" w:rsidRPr="00441CD0" w:rsidRDefault="00EE5860" w:rsidP="00BB0E1F">
            <w:pPr>
              <w:pStyle w:val="TAC"/>
            </w:pPr>
          </w:p>
        </w:tc>
      </w:tr>
      <w:tr w:rsidR="00EE5860" w:rsidRPr="00441CD0" w14:paraId="78CD5213" w14:textId="77777777" w:rsidTr="00BB0E1F">
        <w:trPr>
          <w:jc w:val="center"/>
        </w:trPr>
        <w:tc>
          <w:tcPr>
            <w:tcW w:w="151" w:type="dxa"/>
            <w:tcBorders>
              <w:top w:val="nil"/>
              <w:left w:val="single" w:sz="6" w:space="0" w:color="auto"/>
              <w:bottom w:val="nil"/>
              <w:right w:val="nil"/>
            </w:tcBorders>
          </w:tcPr>
          <w:p w14:paraId="040A66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E18F74A" w14:textId="77777777" w:rsidR="00EE5860" w:rsidRPr="00441CD0" w:rsidRDefault="00EE5860" w:rsidP="00BB0E1F">
            <w:pPr>
              <w:pStyle w:val="TAC"/>
            </w:pPr>
            <w:r w:rsidRPr="00441CD0">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ED3A4E7" w14:textId="77777777" w:rsidR="00EE5860" w:rsidRPr="00441CD0" w:rsidRDefault="00EE5860" w:rsidP="00BB0E1F">
            <w:pPr>
              <w:pStyle w:val="TAC"/>
              <w:rPr>
                <w:lang w:eastAsia="zh-CN"/>
              </w:rPr>
            </w:pPr>
            <w:r w:rsidRPr="00441CD0">
              <w:t>Length = n</w:t>
            </w:r>
          </w:p>
        </w:tc>
        <w:tc>
          <w:tcPr>
            <w:tcW w:w="597" w:type="dxa"/>
            <w:gridSpan w:val="2"/>
            <w:tcBorders>
              <w:top w:val="nil"/>
              <w:left w:val="single" w:sz="4" w:space="0" w:color="auto"/>
              <w:bottom w:val="nil"/>
              <w:right w:val="single" w:sz="6" w:space="0" w:color="auto"/>
            </w:tcBorders>
          </w:tcPr>
          <w:p w14:paraId="586A15A5" w14:textId="77777777" w:rsidR="00EE5860" w:rsidRPr="00441CD0" w:rsidRDefault="00EE5860" w:rsidP="00BB0E1F">
            <w:pPr>
              <w:pStyle w:val="TAC"/>
            </w:pPr>
          </w:p>
        </w:tc>
      </w:tr>
      <w:tr w:rsidR="00EE5860" w:rsidRPr="00441CD0" w14:paraId="054653BF" w14:textId="77777777" w:rsidTr="00BB0E1F">
        <w:trPr>
          <w:gridAfter w:val="1"/>
          <w:wAfter w:w="7" w:type="dxa"/>
          <w:jc w:val="center"/>
        </w:trPr>
        <w:tc>
          <w:tcPr>
            <w:tcW w:w="151" w:type="dxa"/>
            <w:tcBorders>
              <w:top w:val="nil"/>
              <w:left w:val="single" w:sz="6" w:space="0" w:color="auto"/>
              <w:bottom w:val="nil"/>
              <w:right w:val="nil"/>
            </w:tcBorders>
          </w:tcPr>
          <w:p w14:paraId="77D29BC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5AE613A" w14:textId="77777777" w:rsidR="00EE5860" w:rsidRPr="00441CD0" w:rsidRDefault="00EE5860" w:rsidP="00BB0E1F">
            <w:pPr>
              <w:pStyle w:val="TAC"/>
            </w:pPr>
            <w:r w:rsidRPr="00441CD0">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6DD4E2BB" w14:textId="77777777" w:rsidR="00EE5860" w:rsidRPr="00441CD0" w:rsidRDefault="00EE5860" w:rsidP="00BB0E1F">
            <w:pPr>
              <w:pStyle w:val="TAC"/>
            </w:pPr>
            <w:r w:rsidRPr="00441CD0">
              <w:t>MCC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1B0B1905" w14:textId="77777777" w:rsidR="00EE5860" w:rsidRPr="00441CD0" w:rsidRDefault="00EE5860" w:rsidP="00BB0E1F">
            <w:pPr>
              <w:pStyle w:val="TAC"/>
            </w:pPr>
            <w:r w:rsidRPr="00441CD0">
              <w:t>MCC digit 1</w:t>
            </w:r>
          </w:p>
        </w:tc>
        <w:tc>
          <w:tcPr>
            <w:tcW w:w="590" w:type="dxa"/>
            <w:tcBorders>
              <w:top w:val="nil"/>
              <w:left w:val="single" w:sz="4" w:space="0" w:color="auto"/>
              <w:bottom w:val="nil"/>
              <w:right w:val="single" w:sz="6" w:space="0" w:color="auto"/>
            </w:tcBorders>
          </w:tcPr>
          <w:p w14:paraId="13CB9CAD" w14:textId="77777777" w:rsidR="00EE5860" w:rsidRPr="00441CD0" w:rsidRDefault="00EE5860" w:rsidP="00BB0E1F">
            <w:pPr>
              <w:pStyle w:val="TAC"/>
            </w:pPr>
          </w:p>
        </w:tc>
      </w:tr>
      <w:tr w:rsidR="00EE5860" w:rsidRPr="00441CD0" w14:paraId="31DEFB63" w14:textId="77777777" w:rsidTr="00BB0E1F">
        <w:trPr>
          <w:gridAfter w:val="1"/>
          <w:wAfter w:w="7" w:type="dxa"/>
          <w:jc w:val="center"/>
        </w:trPr>
        <w:tc>
          <w:tcPr>
            <w:tcW w:w="151" w:type="dxa"/>
            <w:tcBorders>
              <w:top w:val="nil"/>
              <w:left w:val="single" w:sz="6" w:space="0" w:color="auto"/>
              <w:bottom w:val="nil"/>
              <w:right w:val="nil"/>
            </w:tcBorders>
          </w:tcPr>
          <w:p w14:paraId="7607710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687B438" w14:textId="77777777" w:rsidR="00EE5860" w:rsidRPr="00441CD0" w:rsidRDefault="00EE5860" w:rsidP="00BB0E1F">
            <w:pPr>
              <w:pStyle w:val="TAC"/>
            </w:pPr>
            <w:r w:rsidRPr="00441CD0">
              <w:t>6</w:t>
            </w:r>
          </w:p>
        </w:tc>
        <w:tc>
          <w:tcPr>
            <w:tcW w:w="2355" w:type="dxa"/>
            <w:gridSpan w:val="4"/>
            <w:tcBorders>
              <w:top w:val="single" w:sz="4" w:space="0" w:color="auto"/>
              <w:left w:val="single" w:sz="4" w:space="0" w:color="auto"/>
              <w:bottom w:val="single" w:sz="4" w:space="0" w:color="auto"/>
              <w:right w:val="single" w:sz="4" w:space="0" w:color="auto"/>
            </w:tcBorders>
            <w:hideMark/>
          </w:tcPr>
          <w:p w14:paraId="6F19954B" w14:textId="77777777" w:rsidR="00EE5860" w:rsidRPr="00441CD0" w:rsidRDefault="00EE5860" w:rsidP="00BB0E1F">
            <w:pPr>
              <w:pStyle w:val="TAC"/>
            </w:pPr>
            <w:r w:rsidRPr="00441CD0">
              <w:t>MNC digit 3</w:t>
            </w:r>
          </w:p>
        </w:tc>
        <w:tc>
          <w:tcPr>
            <w:tcW w:w="2357" w:type="dxa"/>
            <w:gridSpan w:val="4"/>
            <w:tcBorders>
              <w:top w:val="single" w:sz="4" w:space="0" w:color="auto"/>
              <w:left w:val="single" w:sz="4" w:space="0" w:color="auto"/>
              <w:bottom w:val="single" w:sz="4" w:space="0" w:color="auto"/>
              <w:right w:val="single" w:sz="4" w:space="0" w:color="auto"/>
            </w:tcBorders>
            <w:hideMark/>
          </w:tcPr>
          <w:p w14:paraId="43814CFD" w14:textId="77777777" w:rsidR="00EE5860" w:rsidRPr="00441CD0" w:rsidRDefault="00EE5860" w:rsidP="00BB0E1F">
            <w:pPr>
              <w:pStyle w:val="TAC"/>
            </w:pPr>
            <w:r w:rsidRPr="00441CD0">
              <w:t>MCC digit 3</w:t>
            </w:r>
          </w:p>
        </w:tc>
        <w:tc>
          <w:tcPr>
            <w:tcW w:w="590" w:type="dxa"/>
            <w:tcBorders>
              <w:top w:val="nil"/>
              <w:left w:val="single" w:sz="4" w:space="0" w:color="auto"/>
              <w:bottom w:val="nil"/>
              <w:right w:val="single" w:sz="6" w:space="0" w:color="auto"/>
            </w:tcBorders>
          </w:tcPr>
          <w:p w14:paraId="527371BB" w14:textId="77777777" w:rsidR="00EE5860" w:rsidRPr="00441CD0" w:rsidRDefault="00EE5860" w:rsidP="00BB0E1F">
            <w:pPr>
              <w:pStyle w:val="TAC"/>
            </w:pPr>
          </w:p>
        </w:tc>
      </w:tr>
      <w:tr w:rsidR="00EE5860" w:rsidRPr="00441CD0" w14:paraId="36AB2571" w14:textId="77777777" w:rsidTr="00BB0E1F">
        <w:trPr>
          <w:gridAfter w:val="1"/>
          <w:wAfter w:w="7" w:type="dxa"/>
          <w:jc w:val="center"/>
        </w:trPr>
        <w:tc>
          <w:tcPr>
            <w:tcW w:w="151" w:type="dxa"/>
            <w:tcBorders>
              <w:top w:val="nil"/>
              <w:left w:val="single" w:sz="6" w:space="0" w:color="auto"/>
              <w:bottom w:val="nil"/>
              <w:right w:val="nil"/>
            </w:tcBorders>
          </w:tcPr>
          <w:p w14:paraId="525EC06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074B04" w14:textId="77777777" w:rsidR="00EE5860" w:rsidRPr="00441CD0" w:rsidRDefault="00EE5860" w:rsidP="00BB0E1F">
            <w:pPr>
              <w:pStyle w:val="TAC"/>
            </w:pPr>
            <w:r w:rsidRPr="00441CD0">
              <w:t>7</w:t>
            </w:r>
          </w:p>
        </w:tc>
        <w:tc>
          <w:tcPr>
            <w:tcW w:w="2355" w:type="dxa"/>
            <w:gridSpan w:val="4"/>
            <w:tcBorders>
              <w:top w:val="single" w:sz="4" w:space="0" w:color="auto"/>
              <w:left w:val="single" w:sz="4" w:space="0" w:color="auto"/>
              <w:bottom w:val="single" w:sz="4" w:space="0" w:color="auto"/>
              <w:right w:val="single" w:sz="4" w:space="0" w:color="auto"/>
            </w:tcBorders>
            <w:hideMark/>
          </w:tcPr>
          <w:p w14:paraId="6AD5A301" w14:textId="77777777" w:rsidR="00EE5860" w:rsidRPr="00441CD0" w:rsidRDefault="00EE5860" w:rsidP="00BB0E1F">
            <w:pPr>
              <w:pStyle w:val="TAC"/>
            </w:pPr>
            <w:r w:rsidRPr="00441CD0">
              <w:t>MNC digit 2</w:t>
            </w:r>
          </w:p>
        </w:tc>
        <w:tc>
          <w:tcPr>
            <w:tcW w:w="2357" w:type="dxa"/>
            <w:gridSpan w:val="4"/>
            <w:tcBorders>
              <w:top w:val="single" w:sz="4" w:space="0" w:color="auto"/>
              <w:left w:val="single" w:sz="4" w:space="0" w:color="auto"/>
              <w:bottom w:val="single" w:sz="4" w:space="0" w:color="auto"/>
              <w:right w:val="single" w:sz="4" w:space="0" w:color="auto"/>
            </w:tcBorders>
            <w:hideMark/>
          </w:tcPr>
          <w:p w14:paraId="20DB534D" w14:textId="77777777" w:rsidR="00EE5860" w:rsidRPr="00441CD0" w:rsidRDefault="00EE5860" w:rsidP="00BB0E1F">
            <w:pPr>
              <w:pStyle w:val="TAC"/>
            </w:pPr>
            <w:r w:rsidRPr="00441CD0">
              <w:t>MNC digit 1</w:t>
            </w:r>
          </w:p>
        </w:tc>
        <w:tc>
          <w:tcPr>
            <w:tcW w:w="590" w:type="dxa"/>
            <w:tcBorders>
              <w:top w:val="nil"/>
              <w:left w:val="single" w:sz="4" w:space="0" w:color="auto"/>
              <w:bottom w:val="nil"/>
              <w:right w:val="single" w:sz="6" w:space="0" w:color="auto"/>
            </w:tcBorders>
          </w:tcPr>
          <w:p w14:paraId="19178738" w14:textId="77777777" w:rsidR="00EE5860" w:rsidRPr="00441CD0" w:rsidRDefault="00EE5860" w:rsidP="00BB0E1F">
            <w:pPr>
              <w:pStyle w:val="TAC"/>
            </w:pPr>
          </w:p>
        </w:tc>
      </w:tr>
      <w:tr w:rsidR="00EE5860" w:rsidRPr="00441CD0" w14:paraId="0A148F26" w14:textId="77777777" w:rsidTr="00BB0E1F">
        <w:trPr>
          <w:gridAfter w:val="1"/>
          <w:wAfter w:w="7" w:type="dxa"/>
          <w:jc w:val="center"/>
        </w:trPr>
        <w:tc>
          <w:tcPr>
            <w:tcW w:w="151" w:type="dxa"/>
            <w:tcBorders>
              <w:top w:val="nil"/>
              <w:left w:val="single" w:sz="6" w:space="0" w:color="auto"/>
              <w:bottom w:val="nil"/>
              <w:right w:val="nil"/>
            </w:tcBorders>
          </w:tcPr>
          <w:p w14:paraId="5EC83F6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3667EE" w14:textId="77777777" w:rsidR="00EE5860" w:rsidRPr="00441CD0" w:rsidRDefault="00EE5860" w:rsidP="00BB0E1F">
            <w:pPr>
              <w:pStyle w:val="TAC"/>
            </w:pPr>
            <w:r w:rsidRPr="00441CD0">
              <w:t>8 to10</w:t>
            </w:r>
          </w:p>
        </w:tc>
        <w:tc>
          <w:tcPr>
            <w:tcW w:w="4712" w:type="dxa"/>
            <w:gridSpan w:val="8"/>
            <w:tcBorders>
              <w:top w:val="single" w:sz="4" w:space="0" w:color="auto"/>
              <w:left w:val="single" w:sz="4" w:space="0" w:color="auto"/>
              <w:bottom w:val="single" w:sz="4" w:space="0" w:color="auto"/>
              <w:right w:val="single" w:sz="4" w:space="0" w:color="auto"/>
            </w:tcBorders>
            <w:hideMark/>
          </w:tcPr>
          <w:p w14:paraId="193DF0CD" w14:textId="77777777" w:rsidR="00EE5860" w:rsidRPr="00441CD0" w:rsidRDefault="00EE5860" w:rsidP="00BB0E1F">
            <w:pPr>
              <w:pStyle w:val="TAC"/>
            </w:pPr>
            <w:r w:rsidRPr="00441CD0">
              <w:t>Trace ID</w:t>
            </w:r>
          </w:p>
        </w:tc>
        <w:tc>
          <w:tcPr>
            <w:tcW w:w="590" w:type="dxa"/>
            <w:tcBorders>
              <w:top w:val="nil"/>
              <w:left w:val="single" w:sz="4" w:space="0" w:color="auto"/>
              <w:bottom w:val="nil"/>
              <w:right w:val="single" w:sz="6" w:space="0" w:color="auto"/>
            </w:tcBorders>
          </w:tcPr>
          <w:p w14:paraId="784BAC0E" w14:textId="77777777" w:rsidR="00EE5860" w:rsidRPr="00441CD0" w:rsidRDefault="00EE5860" w:rsidP="00BB0E1F">
            <w:pPr>
              <w:pStyle w:val="TAC"/>
            </w:pPr>
          </w:p>
        </w:tc>
      </w:tr>
      <w:tr w:rsidR="00EE5860" w:rsidRPr="00441CD0" w14:paraId="683ACB6C" w14:textId="77777777" w:rsidTr="00BB0E1F">
        <w:trPr>
          <w:gridAfter w:val="1"/>
          <w:wAfter w:w="7" w:type="dxa"/>
          <w:jc w:val="center"/>
        </w:trPr>
        <w:tc>
          <w:tcPr>
            <w:tcW w:w="151" w:type="dxa"/>
            <w:tcBorders>
              <w:top w:val="nil"/>
              <w:left w:val="single" w:sz="6" w:space="0" w:color="auto"/>
              <w:bottom w:val="nil"/>
              <w:right w:val="nil"/>
            </w:tcBorders>
          </w:tcPr>
          <w:p w14:paraId="51C4543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3E05ACF" w14:textId="77777777" w:rsidR="00EE5860" w:rsidRPr="00441CD0" w:rsidRDefault="00EE5860" w:rsidP="00BB0E1F">
            <w:pPr>
              <w:pStyle w:val="TAC"/>
            </w:pPr>
            <w:r w:rsidRPr="00441CD0">
              <w:t>11</w:t>
            </w:r>
          </w:p>
        </w:tc>
        <w:tc>
          <w:tcPr>
            <w:tcW w:w="4712" w:type="dxa"/>
            <w:gridSpan w:val="8"/>
            <w:tcBorders>
              <w:top w:val="single" w:sz="4" w:space="0" w:color="auto"/>
              <w:left w:val="single" w:sz="4" w:space="0" w:color="auto"/>
              <w:bottom w:val="single" w:sz="4" w:space="0" w:color="auto"/>
              <w:right w:val="single" w:sz="4" w:space="0" w:color="auto"/>
            </w:tcBorders>
            <w:hideMark/>
          </w:tcPr>
          <w:p w14:paraId="0108AF50" w14:textId="77777777" w:rsidR="00EE5860" w:rsidRPr="00441CD0" w:rsidRDefault="00EE5860" w:rsidP="00BB0E1F">
            <w:pPr>
              <w:pStyle w:val="TAC"/>
            </w:pPr>
            <w:r w:rsidRPr="00441CD0">
              <w:t>Length of Triggering Events</w:t>
            </w:r>
          </w:p>
        </w:tc>
        <w:tc>
          <w:tcPr>
            <w:tcW w:w="590" w:type="dxa"/>
            <w:tcBorders>
              <w:top w:val="nil"/>
              <w:left w:val="single" w:sz="4" w:space="0" w:color="auto"/>
              <w:bottom w:val="nil"/>
              <w:right w:val="single" w:sz="6" w:space="0" w:color="auto"/>
            </w:tcBorders>
          </w:tcPr>
          <w:p w14:paraId="453A4A22" w14:textId="77777777" w:rsidR="00EE5860" w:rsidRPr="00441CD0" w:rsidRDefault="00EE5860" w:rsidP="00BB0E1F">
            <w:pPr>
              <w:pStyle w:val="TAC"/>
            </w:pPr>
          </w:p>
        </w:tc>
      </w:tr>
      <w:tr w:rsidR="00EE5860" w:rsidRPr="00441CD0" w14:paraId="195885D9" w14:textId="77777777" w:rsidTr="00BB0E1F">
        <w:trPr>
          <w:gridAfter w:val="1"/>
          <w:wAfter w:w="7" w:type="dxa"/>
          <w:jc w:val="center"/>
        </w:trPr>
        <w:tc>
          <w:tcPr>
            <w:tcW w:w="151" w:type="dxa"/>
            <w:tcBorders>
              <w:top w:val="nil"/>
              <w:left w:val="single" w:sz="6" w:space="0" w:color="auto"/>
              <w:bottom w:val="nil"/>
              <w:right w:val="nil"/>
            </w:tcBorders>
          </w:tcPr>
          <w:p w14:paraId="329AE8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BC5BB59" w14:textId="77777777" w:rsidR="00EE5860" w:rsidRPr="00441CD0" w:rsidRDefault="00EE5860" w:rsidP="00BB0E1F">
            <w:pPr>
              <w:pStyle w:val="TAC"/>
            </w:pPr>
            <w:r w:rsidRPr="00441CD0">
              <w:t>12 to m</w:t>
            </w:r>
          </w:p>
        </w:tc>
        <w:tc>
          <w:tcPr>
            <w:tcW w:w="4712" w:type="dxa"/>
            <w:gridSpan w:val="8"/>
            <w:tcBorders>
              <w:top w:val="single" w:sz="4" w:space="0" w:color="auto"/>
              <w:left w:val="single" w:sz="4" w:space="0" w:color="auto"/>
              <w:bottom w:val="single" w:sz="4" w:space="0" w:color="auto"/>
              <w:right w:val="single" w:sz="4" w:space="0" w:color="auto"/>
            </w:tcBorders>
            <w:hideMark/>
          </w:tcPr>
          <w:p w14:paraId="6BB14A1A" w14:textId="77777777" w:rsidR="00EE5860" w:rsidRPr="00441CD0" w:rsidRDefault="00EE5860" w:rsidP="00BB0E1F">
            <w:pPr>
              <w:pStyle w:val="TAC"/>
            </w:pPr>
            <w:r w:rsidRPr="00441CD0">
              <w:t>Triggering Events</w:t>
            </w:r>
          </w:p>
        </w:tc>
        <w:tc>
          <w:tcPr>
            <w:tcW w:w="590" w:type="dxa"/>
            <w:tcBorders>
              <w:top w:val="nil"/>
              <w:left w:val="single" w:sz="4" w:space="0" w:color="auto"/>
              <w:bottom w:val="nil"/>
              <w:right w:val="single" w:sz="6" w:space="0" w:color="auto"/>
            </w:tcBorders>
          </w:tcPr>
          <w:p w14:paraId="0B74C28E" w14:textId="77777777" w:rsidR="00EE5860" w:rsidRPr="00441CD0" w:rsidRDefault="00EE5860" w:rsidP="00BB0E1F">
            <w:pPr>
              <w:pStyle w:val="TAC"/>
            </w:pPr>
          </w:p>
        </w:tc>
      </w:tr>
      <w:tr w:rsidR="00EE5860" w:rsidRPr="00441CD0" w14:paraId="32D909C0" w14:textId="77777777" w:rsidTr="00BB0E1F">
        <w:trPr>
          <w:gridAfter w:val="1"/>
          <w:wAfter w:w="7" w:type="dxa"/>
          <w:jc w:val="center"/>
        </w:trPr>
        <w:tc>
          <w:tcPr>
            <w:tcW w:w="151" w:type="dxa"/>
            <w:tcBorders>
              <w:top w:val="nil"/>
              <w:left w:val="single" w:sz="6" w:space="0" w:color="auto"/>
              <w:bottom w:val="nil"/>
              <w:right w:val="nil"/>
            </w:tcBorders>
          </w:tcPr>
          <w:p w14:paraId="74139B8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41EDF2" w14:textId="77777777" w:rsidR="00EE5860" w:rsidRPr="00441CD0" w:rsidRDefault="00EE5860" w:rsidP="00BB0E1F">
            <w:pPr>
              <w:pStyle w:val="TAC"/>
            </w:pPr>
            <w:r w:rsidRPr="00441CD0">
              <w:t>m+1</w:t>
            </w:r>
          </w:p>
        </w:tc>
        <w:tc>
          <w:tcPr>
            <w:tcW w:w="4712" w:type="dxa"/>
            <w:gridSpan w:val="8"/>
            <w:tcBorders>
              <w:top w:val="single" w:sz="4" w:space="0" w:color="auto"/>
              <w:left w:val="single" w:sz="4" w:space="0" w:color="auto"/>
              <w:bottom w:val="single" w:sz="4" w:space="0" w:color="auto"/>
              <w:right w:val="single" w:sz="4" w:space="0" w:color="auto"/>
            </w:tcBorders>
            <w:hideMark/>
          </w:tcPr>
          <w:p w14:paraId="0F523269" w14:textId="77777777" w:rsidR="00EE5860" w:rsidRPr="00441CD0" w:rsidRDefault="00EE5860" w:rsidP="00BB0E1F">
            <w:pPr>
              <w:pStyle w:val="TAC"/>
            </w:pPr>
            <w:r w:rsidRPr="00441CD0">
              <w:t>Session Trace Depth</w:t>
            </w:r>
          </w:p>
        </w:tc>
        <w:tc>
          <w:tcPr>
            <w:tcW w:w="590" w:type="dxa"/>
            <w:tcBorders>
              <w:top w:val="nil"/>
              <w:left w:val="single" w:sz="4" w:space="0" w:color="auto"/>
              <w:bottom w:val="nil"/>
              <w:right w:val="single" w:sz="6" w:space="0" w:color="auto"/>
            </w:tcBorders>
          </w:tcPr>
          <w:p w14:paraId="5F64A349" w14:textId="77777777" w:rsidR="00EE5860" w:rsidRPr="00441CD0" w:rsidRDefault="00EE5860" w:rsidP="00BB0E1F">
            <w:pPr>
              <w:pStyle w:val="TAC"/>
            </w:pPr>
          </w:p>
        </w:tc>
      </w:tr>
      <w:tr w:rsidR="00EE5860" w:rsidRPr="00441CD0" w14:paraId="42870CB3" w14:textId="77777777" w:rsidTr="00BB0E1F">
        <w:trPr>
          <w:gridAfter w:val="1"/>
          <w:wAfter w:w="7" w:type="dxa"/>
          <w:jc w:val="center"/>
        </w:trPr>
        <w:tc>
          <w:tcPr>
            <w:tcW w:w="151" w:type="dxa"/>
            <w:tcBorders>
              <w:top w:val="nil"/>
              <w:left w:val="single" w:sz="6" w:space="0" w:color="auto"/>
              <w:bottom w:val="nil"/>
              <w:right w:val="nil"/>
            </w:tcBorders>
          </w:tcPr>
          <w:p w14:paraId="4B57E99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6A9DDDE" w14:textId="77777777" w:rsidR="00EE5860" w:rsidRPr="00441CD0" w:rsidRDefault="00EE5860" w:rsidP="00BB0E1F">
            <w:pPr>
              <w:pStyle w:val="TAC"/>
            </w:pPr>
            <w:r w:rsidRPr="00441CD0">
              <w:t>m+2</w:t>
            </w:r>
          </w:p>
        </w:tc>
        <w:tc>
          <w:tcPr>
            <w:tcW w:w="4712" w:type="dxa"/>
            <w:gridSpan w:val="8"/>
            <w:tcBorders>
              <w:top w:val="single" w:sz="4" w:space="0" w:color="auto"/>
              <w:left w:val="single" w:sz="4" w:space="0" w:color="auto"/>
              <w:bottom w:val="single" w:sz="4" w:space="0" w:color="auto"/>
              <w:right w:val="single" w:sz="4" w:space="0" w:color="auto"/>
            </w:tcBorders>
            <w:hideMark/>
          </w:tcPr>
          <w:p w14:paraId="3DB1391B" w14:textId="77777777" w:rsidR="00EE5860" w:rsidRPr="00441CD0" w:rsidRDefault="00EE5860" w:rsidP="00BB0E1F">
            <w:pPr>
              <w:pStyle w:val="TAC"/>
            </w:pPr>
            <w:r w:rsidRPr="00441CD0">
              <w:t>Length of List of Interfaces</w:t>
            </w:r>
          </w:p>
        </w:tc>
        <w:tc>
          <w:tcPr>
            <w:tcW w:w="590" w:type="dxa"/>
            <w:tcBorders>
              <w:top w:val="nil"/>
              <w:left w:val="single" w:sz="4" w:space="0" w:color="auto"/>
              <w:bottom w:val="nil"/>
              <w:right w:val="single" w:sz="6" w:space="0" w:color="auto"/>
            </w:tcBorders>
          </w:tcPr>
          <w:p w14:paraId="52E8A822" w14:textId="77777777" w:rsidR="00EE5860" w:rsidRPr="00441CD0" w:rsidRDefault="00EE5860" w:rsidP="00BB0E1F">
            <w:pPr>
              <w:pStyle w:val="TAC"/>
            </w:pPr>
          </w:p>
        </w:tc>
      </w:tr>
      <w:tr w:rsidR="00EE5860" w:rsidRPr="00441CD0" w14:paraId="6D061E42" w14:textId="77777777" w:rsidTr="00BB0E1F">
        <w:trPr>
          <w:gridAfter w:val="1"/>
          <w:wAfter w:w="7" w:type="dxa"/>
          <w:jc w:val="center"/>
        </w:trPr>
        <w:tc>
          <w:tcPr>
            <w:tcW w:w="151" w:type="dxa"/>
            <w:tcBorders>
              <w:top w:val="nil"/>
              <w:left w:val="single" w:sz="6" w:space="0" w:color="auto"/>
              <w:bottom w:val="nil"/>
              <w:right w:val="nil"/>
            </w:tcBorders>
          </w:tcPr>
          <w:p w14:paraId="51FEFB8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45557" w14:textId="77777777" w:rsidR="00EE5860" w:rsidRPr="00441CD0" w:rsidRDefault="00EE5860" w:rsidP="00BB0E1F">
            <w:pPr>
              <w:pStyle w:val="TAC"/>
            </w:pPr>
            <w:r w:rsidRPr="00441CD0">
              <w:t>(m+3) to p</w:t>
            </w:r>
          </w:p>
        </w:tc>
        <w:tc>
          <w:tcPr>
            <w:tcW w:w="4712" w:type="dxa"/>
            <w:gridSpan w:val="8"/>
            <w:tcBorders>
              <w:top w:val="single" w:sz="4" w:space="0" w:color="auto"/>
              <w:left w:val="single" w:sz="4" w:space="0" w:color="auto"/>
              <w:bottom w:val="single" w:sz="4" w:space="0" w:color="auto"/>
              <w:right w:val="single" w:sz="4" w:space="0" w:color="auto"/>
            </w:tcBorders>
            <w:hideMark/>
          </w:tcPr>
          <w:p w14:paraId="474AC8A4" w14:textId="77777777" w:rsidR="00EE5860" w:rsidRPr="00441CD0" w:rsidRDefault="00EE5860" w:rsidP="00BB0E1F">
            <w:pPr>
              <w:pStyle w:val="TAC"/>
            </w:pPr>
            <w:r w:rsidRPr="00441CD0">
              <w:t>List of Interfaces</w:t>
            </w:r>
          </w:p>
        </w:tc>
        <w:tc>
          <w:tcPr>
            <w:tcW w:w="590" w:type="dxa"/>
            <w:tcBorders>
              <w:top w:val="nil"/>
              <w:left w:val="single" w:sz="4" w:space="0" w:color="auto"/>
              <w:bottom w:val="nil"/>
              <w:right w:val="single" w:sz="6" w:space="0" w:color="auto"/>
            </w:tcBorders>
          </w:tcPr>
          <w:p w14:paraId="1B0013D9" w14:textId="77777777" w:rsidR="00EE5860" w:rsidRPr="00441CD0" w:rsidRDefault="00EE5860" w:rsidP="00BB0E1F">
            <w:pPr>
              <w:pStyle w:val="TAC"/>
            </w:pPr>
          </w:p>
        </w:tc>
      </w:tr>
      <w:tr w:rsidR="00EE5860" w:rsidRPr="00441CD0" w14:paraId="2C1F4C74" w14:textId="77777777" w:rsidTr="00BB0E1F">
        <w:trPr>
          <w:gridAfter w:val="1"/>
          <w:wAfter w:w="7" w:type="dxa"/>
          <w:jc w:val="center"/>
        </w:trPr>
        <w:tc>
          <w:tcPr>
            <w:tcW w:w="151" w:type="dxa"/>
            <w:tcBorders>
              <w:top w:val="nil"/>
              <w:left w:val="single" w:sz="6" w:space="0" w:color="auto"/>
              <w:bottom w:val="nil"/>
              <w:right w:val="nil"/>
            </w:tcBorders>
          </w:tcPr>
          <w:p w14:paraId="1EC3AD2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3D7AA6E" w14:textId="77777777" w:rsidR="00EE5860" w:rsidRPr="00441CD0" w:rsidRDefault="00EE5860" w:rsidP="00BB0E1F">
            <w:pPr>
              <w:pStyle w:val="TAC"/>
            </w:pPr>
            <w:r w:rsidRPr="00441CD0">
              <w:t>p+1</w:t>
            </w:r>
          </w:p>
        </w:tc>
        <w:tc>
          <w:tcPr>
            <w:tcW w:w="4712" w:type="dxa"/>
            <w:gridSpan w:val="8"/>
            <w:tcBorders>
              <w:top w:val="single" w:sz="4" w:space="0" w:color="auto"/>
              <w:left w:val="single" w:sz="4" w:space="0" w:color="auto"/>
              <w:bottom w:val="single" w:sz="4" w:space="0" w:color="auto"/>
              <w:right w:val="single" w:sz="4" w:space="0" w:color="auto"/>
            </w:tcBorders>
            <w:hideMark/>
          </w:tcPr>
          <w:p w14:paraId="13B22D4F" w14:textId="77777777" w:rsidR="00EE5860" w:rsidRPr="00441CD0" w:rsidRDefault="00EE5860" w:rsidP="00BB0E1F">
            <w:pPr>
              <w:pStyle w:val="TAC"/>
            </w:pPr>
            <w:r w:rsidRPr="00441CD0">
              <w:t xml:space="preserve">Length of IP Address of Trace Collection Entity </w:t>
            </w:r>
          </w:p>
        </w:tc>
        <w:tc>
          <w:tcPr>
            <w:tcW w:w="590" w:type="dxa"/>
            <w:tcBorders>
              <w:top w:val="nil"/>
              <w:left w:val="single" w:sz="4" w:space="0" w:color="auto"/>
              <w:bottom w:val="nil"/>
              <w:right w:val="single" w:sz="6" w:space="0" w:color="auto"/>
            </w:tcBorders>
          </w:tcPr>
          <w:p w14:paraId="3580E007" w14:textId="77777777" w:rsidR="00EE5860" w:rsidRPr="00441CD0" w:rsidRDefault="00EE5860" w:rsidP="00BB0E1F">
            <w:pPr>
              <w:pStyle w:val="TAC"/>
            </w:pPr>
          </w:p>
        </w:tc>
      </w:tr>
      <w:tr w:rsidR="00EE5860" w:rsidRPr="00441CD0" w14:paraId="4EF74127" w14:textId="77777777" w:rsidTr="00BB0E1F">
        <w:trPr>
          <w:gridAfter w:val="1"/>
          <w:wAfter w:w="7" w:type="dxa"/>
          <w:jc w:val="center"/>
        </w:trPr>
        <w:tc>
          <w:tcPr>
            <w:tcW w:w="151" w:type="dxa"/>
            <w:tcBorders>
              <w:top w:val="nil"/>
              <w:left w:val="single" w:sz="6" w:space="0" w:color="auto"/>
              <w:bottom w:val="nil"/>
              <w:right w:val="nil"/>
            </w:tcBorders>
          </w:tcPr>
          <w:p w14:paraId="47C4C4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BEAAF6" w14:textId="77777777" w:rsidR="00EE5860" w:rsidRPr="00441CD0" w:rsidRDefault="00EE5860" w:rsidP="00BB0E1F">
            <w:pPr>
              <w:pStyle w:val="TAC"/>
            </w:pPr>
            <w:r w:rsidRPr="00441CD0">
              <w:t>(p+2) to q</w:t>
            </w:r>
          </w:p>
        </w:tc>
        <w:tc>
          <w:tcPr>
            <w:tcW w:w="4712" w:type="dxa"/>
            <w:gridSpan w:val="8"/>
            <w:tcBorders>
              <w:top w:val="single" w:sz="4" w:space="0" w:color="auto"/>
              <w:left w:val="single" w:sz="4" w:space="0" w:color="auto"/>
              <w:bottom w:val="single" w:sz="4" w:space="0" w:color="auto"/>
              <w:right w:val="single" w:sz="4" w:space="0" w:color="auto"/>
            </w:tcBorders>
            <w:hideMark/>
          </w:tcPr>
          <w:p w14:paraId="47B18BF0" w14:textId="77777777" w:rsidR="00EE5860" w:rsidRPr="00441CD0" w:rsidRDefault="00EE5860" w:rsidP="00BB0E1F">
            <w:pPr>
              <w:pStyle w:val="TAC"/>
            </w:pPr>
            <w:r w:rsidRPr="00441CD0">
              <w:t xml:space="preserve">IP Address of Trace Collection Entity </w:t>
            </w:r>
          </w:p>
        </w:tc>
        <w:tc>
          <w:tcPr>
            <w:tcW w:w="590" w:type="dxa"/>
            <w:tcBorders>
              <w:top w:val="nil"/>
              <w:left w:val="single" w:sz="4" w:space="0" w:color="auto"/>
              <w:bottom w:val="nil"/>
              <w:right w:val="single" w:sz="6" w:space="0" w:color="auto"/>
            </w:tcBorders>
          </w:tcPr>
          <w:p w14:paraId="01525799" w14:textId="77777777" w:rsidR="00EE5860" w:rsidRPr="00441CD0" w:rsidRDefault="00EE5860" w:rsidP="00BB0E1F">
            <w:pPr>
              <w:pStyle w:val="TAC"/>
            </w:pPr>
          </w:p>
        </w:tc>
      </w:tr>
      <w:tr w:rsidR="00EE5860" w:rsidRPr="00441CD0" w14:paraId="39DE1B56" w14:textId="77777777" w:rsidTr="00BB0E1F">
        <w:trPr>
          <w:gridAfter w:val="1"/>
          <w:wAfter w:w="7" w:type="dxa"/>
          <w:jc w:val="center"/>
        </w:trPr>
        <w:tc>
          <w:tcPr>
            <w:tcW w:w="151" w:type="dxa"/>
            <w:tcBorders>
              <w:top w:val="nil"/>
              <w:left w:val="single" w:sz="6" w:space="0" w:color="auto"/>
              <w:bottom w:val="single" w:sz="4" w:space="0" w:color="auto"/>
              <w:right w:val="nil"/>
            </w:tcBorders>
          </w:tcPr>
          <w:p w14:paraId="7E8B545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2EF3AE" w14:textId="77777777" w:rsidR="00EE5860" w:rsidRPr="00441CD0" w:rsidRDefault="00EE5860" w:rsidP="00BB0E1F">
            <w:pPr>
              <w:pStyle w:val="TAC"/>
            </w:pPr>
            <w:r w:rsidRPr="00441CD0">
              <w:t>(q+1)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1E473A0C" w14:textId="77777777" w:rsidR="00EE5860" w:rsidRPr="00441CD0" w:rsidRDefault="00EE5860" w:rsidP="00BB0E1F">
            <w:pPr>
              <w:pStyle w:val="TAC"/>
            </w:pPr>
            <w:r w:rsidRPr="00441CD0">
              <w:t>These octet(s) is/are present only if explicitly specified</w:t>
            </w:r>
          </w:p>
        </w:tc>
        <w:tc>
          <w:tcPr>
            <w:tcW w:w="590" w:type="dxa"/>
            <w:tcBorders>
              <w:top w:val="nil"/>
              <w:left w:val="single" w:sz="4" w:space="0" w:color="auto"/>
              <w:bottom w:val="single" w:sz="4" w:space="0" w:color="auto"/>
              <w:right w:val="single" w:sz="6" w:space="0" w:color="auto"/>
            </w:tcBorders>
          </w:tcPr>
          <w:p w14:paraId="2D8A9E0D" w14:textId="77777777" w:rsidR="00EE5860" w:rsidRPr="00441CD0" w:rsidRDefault="00EE5860" w:rsidP="00BB0E1F">
            <w:pPr>
              <w:pStyle w:val="TAC"/>
            </w:pPr>
          </w:p>
        </w:tc>
      </w:tr>
    </w:tbl>
    <w:p w14:paraId="18CB781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108</w:t>
      </w:r>
      <w:r w:rsidRPr="00441CD0">
        <w:rPr>
          <w:lang w:eastAsia="zh-CN"/>
        </w:rPr>
        <w:t>-</w:t>
      </w:r>
      <w:r w:rsidRPr="00441CD0">
        <w:rPr>
          <w:lang w:eastAsia="ja-JP"/>
        </w:rPr>
        <w:t>1</w:t>
      </w:r>
      <w:r w:rsidRPr="00441CD0">
        <w:t>: Trace Information</w:t>
      </w:r>
    </w:p>
    <w:p w14:paraId="50CA55D4" w14:textId="372313C5" w:rsidR="00EE5860" w:rsidRPr="00441CD0" w:rsidRDefault="00EE5860" w:rsidP="00EE5860">
      <w:r w:rsidRPr="00441CD0">
        <w:t xml:space="preserve">Octets 5 to 10 represent the Trace Reference parameter as defined in </w:t>
      </w:r>
      <w:r w:rsidR="00415C19" w:rsidRPr="00441CD0">
        <w:t>clause</w:t>
      </w:r>
      <w:r w:rsidR="00415C19">
        <w:t> </w:t>
      </w:r>
      <w:r w:rsidR="00415C19" w:rsidRPr="00441CD0">
        <w:t>5</w:t>
      </w:r>
      <w:r w:rsidRPr="00441CD0">
        <w:t>.6 of 3GPP TS 32.422 [35].</w:t>
      </w:r>
    </w:p>
    <w:p w14:paraId="7D4B998D" w14:textId="77777777" w:rsidR="00EE5860" w:rsidRPr="00441CD0" w:rsidRDefault="00EE5860" w:rsidP="00EE5860">
      <w:pPr>
        <w:rPr>
          <w:lang w:eastAsia="zh-CN"/>
        </w:rPr>
      </w:pPr>
      <w:r w:rsidRPr="00441CD0">
        <w:t xml:space="preserve">Triggering Events, Session Trace Depth, </w:t>
      </w:r>
      <w:r w:rsidRPr="00441CD0">
        <w:rPr>
          <w:lang w:eastAsia="zh-CN"/>
        </w:rPr>
        <w:t>List of Interfaces</w:t>
      </w:r>
      <w:r w:rsidRPr="00441CD0">
        <w:t xml:space="preserve"> and IP Address of Trace Collection Entity are specified in 3GPP TS 32.422 [35]</w:t>
      </w:r>
      <w:r w:rsidRPr="00441CD0">
        <w:rPr>
          <w:lang w:eastAsia="zh-CN"/>
        </w:rPr>
        <w:t>.</w:t>
      </w:r>
    </w:p>
    <w:p w14:paraId="584EB9DF" w14:textId="77777777" w:rsidR="00EE5860" w:rsidRPr="00441CD0" w:rsidRDefault="00EE5860" w:rsidP="00EE5860">
      <w:r w:rsidRPr="00441CD0">
        <w:t>Octets "(p+2) to q" shall contain an IPv4 address value (4 octets) or IPv6 address value (16 octets).</w:t>
      </w:r>
    </w:p>
    <w:p w14:paraId="5F3D7F65" w14:textId="475B3490" w:rsidR="00EE5860" w:rsidRPr="00441CD0" w:rsidRDefault="00EE5860" w:rsidP="00EE5860">
      <w:r w:rsidRPr="00441CD0">
        <w:t xml:space="preserve">See 3GPP TS 24.008 [5], </w:t>
      </w:r>
      <w:r w:rsidR="00415C19" w:rsidRPr="00441CD0">
        <w:t>clause</w:t>
      </w:r>
      <w:r w:rsidR="00415C19">
        <w:t> </w:t>
      </w:r>
      <w:r w:rsidR="00415C19" w:rsidRPr="00441CD0">
        <w:t>1</w:t>
      </w:r>
      <w:r w:rsidRPr="00441CD0">
        <w:t>0.5.1.4, Mobile Identity, for the coding of MCC and MNC. If MNC is 2 digits long, bits 5 to 8 of octet 6 are coded as "1111".</w:t>
      </w:r>
    </w:p>
    <w:p w14:paraId="554D284C" w14:textId="77777777" w:rsidR="00EE5860" w:rsidRPr="00441CD0" w:rsidRDefault="00EE5860" w:rsidP="00EE5860">
      <w:pPr>
        <w:pStyle w:val="Heading3"/>
      </w:pPr>
      <w:bookmarkStart w:id="6463" w:name="_Toc19717454"/>
      <w:bookmarkStart w:id="6464" w:name="_Toc27490955"/>
      <w:bookmarkStart w:id="6465" w:name="_Toc27557248"/>
      <w:bookmarkStart w:id="6466" w:name="_Toc27724165"/>
      <w:bookmarkStart w:id="6467" w:name="_Toc36031239"/>
      <w:bookmarkStart w:id="6468" w:name="_Toc36043159"/>
      <w:bookmarkStart w:id="6469" w:name="_Toc36814484"/>
      <w:bookmarkStart w:id="6470" w:name="_Toc44689342"/>
      <w:bookmarkStart w:id="6471" w:name="_Toc44924096"/>
      <w:bookmarkStart w:id="6472" w:name="_Toc51861066"/>
      <w:bookmarkStart w:id="6473" w:name="_Toc57930837"/>
      <w:bookmarkStart w:id="6474" w:name="_Toc57931467"/>
      <w:bookmarkStart w:id="6475" w:name="_Toc160974593"/>
      <w:r w:rsidRPr="00441CD0">
        <w:t>8.</w:t>
      </w:r>
      <w:r w:rsidRPr="00441CD0">
        <w:rPr>
          <w:lang w:val="en-US"/>
        </w:rPr>
        <w:t>2.109</w:t>
      </w:r>
      <w:r w:rsidRPr="00441CD0">
        <w:tab/>
        <w:t>Framed-Route</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0C0FC6F3" w14:textId="77777777" w:rsidR="00EE5860" w:rsidRPr="00441CD0" w:rsidRDefault="00EE5860" w:rsidP="00EE5860">
      <w:pPr>
        <w:rPr>
          <w:lang w:eastAsia="ja-JP"/>
        </w:rPr>
      </w:pPr>
      <w:r w:rsidRPr="00441CD0">
        <w:t xml:space="preserve">The Framed-Route IE describes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8.2.109-1</w:t>
      </w:r>
      <w:r w:rsidRPr="00441CD0">
        <w:rPr>
          <w:lang w:eastAsia="ja-JP"/>
        </w:rPr>
        <w:t>.</w:t>
      </w:r>
    </w:p>
    <w:p w14:paraId="54501BD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028C392" w14:textId="77777777" w:rsidTr="00BB0E1F">
        <w:trPr>
          <w:jc w:val="center"/>
        </w:trPr>
        <w:tc>
          <w:tcPr>
            <w:tcW w:w="151" w:type="dxa"/>
            <w:tcBorders>
              <w:top w:val="single" w:sz="4" w:space="0" w:color="auto"/>
              <w:left w:val="single" w:sz="4" w:space="0" w:color="auto"/>
              <w:bottom w:val="nil"/>
              <w:right w:val="nil"/>
            </w:tcBorders>
          </w:tcPr>
          <w:p w14:paraId="2049C0FB" w14:textId="77777777" w:rsidR="00EE5860" w:rsidRPr="00441CD0" w:rsidRDefault="00EE5860" w:rsidP="00BB0E1F">
            <w:pPr>
              <w:pStyle w:val="TAC"/>
            </w:pPr>
          </w:p>
        </w:tc>
        <w:tc>
          <w:tcPr>
            <w:tcW w:w="1104" w:type="dxa"/>
            <w:tcBorders>
              <w:top w:val="single" w:sz="4" w:space="0" w:color="auto"/>
              <w:left w:val="nil"/>
              <w:bottom w:val="nil"/>
              <w:right w:val="nil"/>
            </w:tcBorders>
          </w:tcPr>
          <w:p w14:paraId="487D32E7" w14:textId="77777777" w:rsidR="00EE5860" w:rsidRPr="00441CD0" w:rsidRDefault="00EE5860" w:rsidP="00BB0E1F">
            <w:pPr>
              <w:pStyle w:val="TAH"/>
            </w:pPr>
          </w:p>
        </w:tc>
        <w:tc>
          <w:tcPr>
            <w:tcW w:w="4710" w:type="dxa"/>
            <w:gridSpan w:val="8"/>
            <w:tcBorders>
              <w:top w:val="single" w:sz="4" w:space="0" w:color="auto"/>
              <w:left w:val="nil"/>
              <w:bottom w:val="nil"/>
              <w:right w:val="nil"/>
            </w:tcBorders>
            <w:hideMark/>
          </w:tcPr>
          <w:p w14:paraId="061699F8"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2C1D6E9A" w14:textId="77777777" w:rsidR="00EE5860" w:rsidRPr="00441CD0" w:rsidRDefault="00EE5860" w:rsidP="00BB0E1F">
            <w:pPr>
              <w:pStyle w:val="TAC"/>
            </w:pPr>
          </w:p>
        </w:tc>
      </w:tr>
      <w:tr w:rsidR="00EE5860" w:rsidRPr="00441CD0" w14:paraId="7371EB10" w14:textId="77777777" w:rsidTr="00BB0E1F">
        <w:trPr>
          <w:jc w:val="center"/>
        </w:trPr>
        <w:tc>
          <w:tcPr>
            <w:tcW w:w="151" w:type="dxa"/>
            <w:tcBorders>
              <w:top w:val="nil"/>
              <w:left w:val="single" w:sz="4" w:space="0" w:color="auto"/>
              <w:bottom w:val="nil"/>
              <w:right w:val="nil"/>
            </w:tcBorders>
          </w:tcPr>
          <w:p w14:paraId="36E35F4D" w14:textId="77777777" w:rsidR="00EE5860" w:rsidRPr="00441CD0" w:rsidRDefault="00EE5860" w:rsidP="00BB0E1F">
            <w:pPr>
              <w:pStyle w:val="TAC"/>
            </w:pPr>
          </w:p>
        </w:tc>
        <w:tc>
          <w:tcPr>
            <w:tcW w:w="1104" w:type="dxa"/>
            <w:tcBorders>
              <w:top w:val="nil"/>
              <w:left w:val="nil"/>
              <w:bottom w:val="nil"/>
              <w:right w:val="nil"/>
            </w:tcBorders>
            <w:hideMark/>
          </w:tcPr>
          <w:p w14:paraId="4BCBEDB5"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696B0DB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AFA4B4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F277B52"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8B2FB6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562F5E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7FAE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D5CF91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CCC3E5"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2483E842" w14:textId="77777777" w:rsidR="00EE5860" w:rsidRPr="00441CD0" w:rsidRDefault="00EE5860" w:rsidP="00BB0E1F">
            <w:pPr>
              <w:pStyle w:val="TAC"/>
            </w:pPr>
          </w:p>
        </w:tc>
      </w:tr>
      <w:tr w:rsidR="00EE5860" w:rsidRPr="00441CD0" w14:paraId="7A363FFC" w14:textId="77777777" w:rsidTr="00BB0E1F">
        <w:trPr>
          <w:jc w:val="center"/>
        </w:trPr>
        <w:tc>
          <w:tcPr>
            <w:tcW w:w="151" w:type="dxa"/>
            <w:tcBorders>
              <w:top w:val="nil"/>
              <w:left w:val="single" w:sz="4" w:space="0" w:color="auto"/>
              <w:bottom w:val="nil"/>
              <w:right w:val="nil"/>
            </w:tcBorders>
          </w:tcPr>
          <w:p w14:paraId="7453C2C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C63C014"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29CCA83E" w14:textId="77777777" w:rsidR="00EE5860" w:rsidRPr="00441CD0" w:rsidRDefault="00EE5860" w:rsidP="00BB0E1F">
            <w:pPr>
              <w:pStyle w:val="TAC"/>
            </w:pPr>
            <w:r w:rsidRPr="00441CD0">
              <w:t>Type = 153 (decimal)</w:t>
            </w:r>
          </w:p>
        </w:tc>
        <w:tc>
          <w:tcPr>
            <w:tcW w:w="588" w:type="dxa"/>
            <w:tcBorders>
              <w:top w:val="nil"/>
              <w:left w:val="single" w:sz="4" w:space="0" w:color="auto"/>
              <w:bottom w:val="nil"/>
              <w:right w:val="single" w:sz="4" w:space="0" w:color="auto"/>
            </w:tcBorders>
          </w:tcPr>
          <w:p w14:paraId="2B5F185C" w14:textId="77777777" w:rsidR="00EE5860" w:rsidRPr="00441CD0" w:rsidRDefault="00EE5860" w:rsidP="00BB0E1F">
            <w:pPr>
              <w:pStyle w:val="TAC"/>
            </w:pPr>
          </w:p>
        </w:tc>
      </w:tr>
      <w:tr w:rsidR="00EE5860" w:rsidRPr="00441CD0" w14:paraId="0C6F247F" w14:textId="77777777" w:rsidTr="00BB0E1F">
        <w:trPr>
          <w:jc w:val="center"/>
        </w:trPr>
        <w:tc>
          <w:tcPr>
            <w:tcW w:w="151" w:type="dxa"/>
            <w:tcBorders>
              <w:top w:val="nil"/>
              <w:left w:val="single" w:sz="4" w:space="0" w:color="auto"/>
              <w:bottom w:val="nil"/>
              <w:right w:val="nil"/>
            </w:tcBorders>
          </w:tcPr>
          <w:p w14:paraId="0E419A1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5C11B6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C4611D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07275EDE" w14:textId="77777777" w:rsidR="00EE5860" w:rsidRPr="00441CD0" w:rsidRDefault="00EE5860" w:rsidP="00BB0E1F">
            <w:pPr>
              <w:pStyle w:val="TAC"/>
            </w:pPr>
          </w:p>
        </w:tc>
      </w:tr>
      <w:tr w:rsidR="00EE5860" w:rsidRPr="00441CD0" w14:paraId="1E0E8FAE" w14:textId="77777777" w:rsidTr="00BB0E1F">
        <w:trPr>
          <w:jc w:val="center"/>
        </w:trPr>
        <w:tc>
          <w:tcPr>
            <w:tcW w:w="151" w:type="dxa"/>
            <w:tcBorders>
              <w:top w:val="nil"/>
              <w:left w:val="single" w:sz="4" w:space="0" w:color="auto"/>
              <w:bottom w:val="single" w:sz="4" w:space="0" w:color="auto"/>
              <w:right w:val="nil"/>
            </w:tcBorders>
          </w:tcPr>
          <w:p w14:paraId="1ED7D84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991FC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0987376" w14:textId="77777777" w:rsidR="00EE5860" w:rsidRPr="00441CD0" w:rsidRDefault="00EE5860" w:rsidP="00BB0E1F">
            <w:pPr>
              <w:pStyle w:val="TAC"/>
              <w:rPr>
                <w:lang w:eastAsia="zh-CN"/>
              </w:rPr>
            </w:pPr>
            <w:r w:rsidRPr="00441CD0">
              <w:rPr>
                <w:lang w:eastAsia="zh-CN"/>
              </w:rPr>
              <w:t>Framed-Route</w:t>
            </w:r>
          </w:p>
        </w:tc>
        <w:tc>
          <w:tcPr>
            <w:tcW w:w="588" w:type="dxa"/>
            <w:tcBorders>
              <w:top w:val="nil"/>
              <w:left w:val="single" w:sz="4" w:space="0" w:color="auto"/>
              <w:bottom w:val="single" w:sz="4" w:space="0" w:color="auto"/>
              <w:right w:val="single" w:sz="4" w:space="0" w:color="auto"/>
            </w:tcBorders>
          </w:tcPr>
          <w:p w14:paraId="03924931" w14:textId="77777777" w:rsidR="00EE5860" w:rsidRPr="00441CD0" w:rsidRDefault="00EE5860" w:rsidP="00BB0E1F">
            <w:pPr>
              <w:pStyle w:val="TAC"/>
            </w:pPr>
          </w:p>
        </w:tc>
      </w:tr>
    </w:tbl>
    <w:p w14:paraId="2FAAC68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109</w:t>
      </w:r>
      <w:r w:rsidRPr="00441CD0">
        <w:rPr>
          <w:lang w:eastAsia="zh-CN"/>
        </w:rPr>
        <w:t>-</w:t>
      </w:r>
      <w:r w:rsidRPr="00441CD0">
        <w:rPr>
          <w:lang w:eastAsia="ja-JP"/>
        </w:rPr>
        <w:t>1</w:t>
      </w:r>
      <w:r w:rsidRPr="00441CD0">
        <w:t>: Framed-Route</w:t>
      </w:r>
    </w:p>
    <w:p w14:paraId="458DF07F" w14:textId="77777777" w:rsidR="00EE5860" w:rsidRPr="00441CD0" w:rsidRDefault="00EE5860" w:rsidP="00EE5860">
      <w:r w:rsidRPr="00441CD0">
        <w:t>The Framed-Route field shall be encoded as an Octet String as the value part of the Framed-Routing AVP specified in IETF RFC 2865 [37].</w:t>
      </w:r>
    </w:p>
    <w:p w14:paraId="7150035D" w14:textId="77777777" w:rsidR="00EE5860" w:rsidRPr="00441CD0" w:rsidRDefault="00EE5860" w:rsidP="00EE5860">
      <w:pPr>
        <w:pStyle w:val="Heading3"/>
      </w:pPr>
      <w:bookmarkStart w:id="6476" w:name="_Toc19717455"/>
      <w:bookmarkStart w:id="6477" w:name="_Toc27490956"/>
      <w:bookmarkStart w:id="6478" w:name="_Toc27557249"/>
      <w:bookmarkStart w:id="6479" w:name="_Toc27724166"/>
      <w:bookmarkStart w:id="6480" w:name="_Toc36031240"/>
      <w:bookmarkStart w:id="6481" w:name="_Toc36043160"/>
      <w:bookmarkStart w:id="6482" w:name="_Toc36814485"/>
      <w:bookmarkStart w:id="6483" w:name="_Toc44689343"/>
      <w:bookmarkStart w:id="6484" w:name="_Toc44924097"/>
      <w:bookmarkStart w:id="6485" w:name="_Toc51861067"/>
      <w:bookmarkStart w:id="6486" w:name="_Toc57930838"/>
      <w:bookmarkStart w:id="6487" w:name="_Toc57931468"/>
      <w:bookmarkStart w:id="6488" w:name="_Toc160974594"/>
      <w:r w:rsidRPr="00441CD0">
        <w:t>8.</w:t>
      </w:r>
      <w:r w:rsidRPr="00441CD0">
        <w:rPr>
          <w:lang w:val="en-US"/>
        </w:rPr>
        <w:t>2.110</w:t>
      </w:r>
      <w:r w:rsidRPr="00441CD0">
        <w:tab/>
        <w:t>Framed-Routing</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p>
    <w:p w14:paraId="259DEEB6" w14:textId="77777777" w:rsidR="00EE5860" w:rsidRPr="00441CD0" w:rsidRDefault="00EE5860" w:rsidP="00EE5860">
      <w:pPr>
        <w:rPr>
          <w:lang w:eastAsia="ja-JP"/>
        </w:rPr>
      </w:pPr>
      <w:r w:rsidRPr="00441CD0">
        <w:t xml:space="preserve">The Framed-Routing IE describes the frame routing of a framed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8.2.110-1</w:t>
      </w:r>
      <w:r w:rsidRPr="00441CD0">
        <w:rPr>
          <w:lang w:eastAsia="ja-JP"/>
        </w:rPr>
        <w:t>.</w:t>
      </w:r>
    </w:p>
    <w:p w14:paraId="36DB93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D8357D0" w14:textId="77777777" w:rsidTr="00BB0E1F">
        <w:trPr>
          <w:jc w:val="center"/>
        </w:trPr>
        <w:tc>
          <w:tcPr>
            <w:tcW w:w="151" w:type="dxa"/>
            <w:tcBorders>
              <w:top w:val="single" w:sz="6" w:space="0" w:color="auto"/>
              <w:left w:val="single" w:sz="6" w:space="0" w:color="auto"/>
              <w:bottom w:val="nil"/>
              <w:right w:val="nil"/>
            </w:tcBorders>
          </w:tcPr>
          <w:p w14:paraId="20B8ADD1" w14:textId="77777777" w:rsidR="00EE5860" w:rsidRPr="00441CD0" w:rsidRDefault="00EE5860" w:rsidP="00BB0E1F">
            <w:pPr>
              <w:pStyle w:val="TAC"/>
            </w:pPr>
          </w:p>
        </w:tc>
        <w:tc>
          <w:tcPr>
            <w:tcW w:w="1104" w:type="dxa"/>
            <w:tcBorders>
              <w:top w:val="single" w:sz="6" w:space="0" w:color="auto"/>
              <w:left w:val="nil"/>
              <w:bottom w:val="nil"/>
              <w:right w:val="nil"/>
            </w:tcBorders>
          </w:tcPr>
          <w:p w14:paraId="67F0EEB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1038AE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FF462E9" w14:textId="77777777" w:rsidR="00EE5860" w:rsidRPr="00441CD0" w:rsidRDefault="00EE5860" w:rsidP="00BB0E1F">
            <w:pPr>
              <w:pStyle w:val="TAC"/>
            </w:pPr>
          </w:p>
        </w:tc>
      </w:tr>
      <w:tr w:rsidR="00EE5860" w:rsidRPr="00441CD0" w14:paraId="1C0AC00F" w14:textId="77777777" w:rsidTr="00BB0E1F">
        <w:trPr>
          <w:jc w:val="center"/>
        </w:trPr>
        <w:tc>
          <w:tcPr>
            <w:tcW w:w="151" w:type="dxa"/>
            <w:tcBorders>
              <w:top w:val="nil"/>
              <w:left w:val="single" w:sz="6" w:space="0" w:color="auto"/>
              <w:bottom w:val="nil"/>
              <w:right w:val="nil"/>
            </w:tcBorders>
          </w:tcPr>
          <w:p w14:paraId="32CCB83B" w14:textId="77777777" w:rsidR="00EE5860" w:rsidRPr="00441CD0" w:rsidRDefault="00EE5860" w:rsidP="00BB0E1F">
            <w:pPr>
              <w:pStyle w:val="TAC"/>
            </w:pPr>
          </w:p>
        </w:tc>
        <w:tc>
          <w:tcPr>
            <w:tcW w:w="1104" w:type="dxa"/>
            <w:tcBorders>
              <w:top w:val="nil"/>
              <w:left w:val="nil"/>
              <w:bottom w:val="nil"/>
              <w:right w:val="nil"/>
            </w:tcBorders>
            <w:hideMark/>
          </w:tcPr>
          <w:p w14:paraId="72C4780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63DF1D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73DFF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648B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D44EBD9"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18C03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1892FC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9F7853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BDF6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DB3F6AB" w14:textId="77777777" w:rsidR="00EE5860" w:rsidRPr="00441CD0" w:rsidRDefault="00EE5860" w:rsidP="00BB0E1F">
            <w:pPr>
              <w:pStyle w:val="TAC"/>
            </w:pPr>
          </w:p>
        </w:tc>
      </w:tr>
      <w:tr w:rsidR="00EE5860" w:rsidRPr="00441CD0" w14:paraId="51C52C97" w14:textId="77777777" w:rsidTr="00BB0E1F">
        <w:trPr>
          <w:jc w:val="center"/>
        </w:trPr>
        <w:tc>
          <w:tcPr>
            <w:tcW w:w="151" w:type="dxa"/>
            <w:tcBorders>
              <w:top w:val="nil"/>
              <w:left w:val="single" w:sz="6" w:space="0" w:color="auto"/>
              <w:bottom w:val="nil"/>
              <w:right w:val="nil"/>
            </w:tcBorders>
          </w:tcPr>
          <w:p w14:paraId="6376D34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094C7E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6C5B2B9" w14:textId="77777777" w:rsidR="00EE5860" w:rsidRPr="00441CD0" w:rsidRDefault="00EE5860" w:rsidP="00BB0E1F">
            <w:pPr>
              <w:pStyle w:val="TAC"/>
            </w:pPr>
            <w:r w:rsidRPr="00441CD0">
              <w:t>Type = 154 (decimal)</w:t>
            </w:r>
          </w:p>
        </w:tc>
        <w:tc>
          <w:tcPr>
            <w:tcW w:w="588" w:type="dxa"/>
            <w:tcBorders>
              <w:top w:val="nil"/>
              <w:left w:val="single" w:sz="4" w:space="0" w:color="auto"/>
              <w:bottom w:val="nil"/>
              <w:right w:val="single" w:sz="6" w:space="0" w:color="auto"/>
            </w:tcBorders>
          </w:tcPr>
          <w:p w14:paraId="296639D3" w14:textId="77777777" w:rsidR="00EE5860" w:rsidRPr="00441CD0" w:rsidRDefault="00EE5860" w:rsidP="00BB0E1F">
            <w:pPr>
              <w:pStyle w:val="TAC"/>
            </w:pPr>
          </w:p>
        </w:tc>
      </w:tr>
      <w:tr w:rsidR="00EE5860" w:rsidRPr="00441CD0" w14:paraId="632877C6" w14:textId="77777777" w:rsidTr="00BB0E1F">
        <w:trPr>
          <w:jc w:val="center"/>
        </w:trPr>
        <w:tc>
          <w:tcPr>
            <w:tcW w:w="151" w:type="dxa"/>
            <w:tcBorders>
              <w:top w:val="nil"/>
              <w:left w:val="single" w:sz="6" w:space="0" w:color="auto"/>
              <w:bottom w:val="nil"/>
              <w:right w:val="nil"/>
            </w:tcBorders>
          </w:tcPr>
          <w:p w14:paraId="144C8E0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F054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9D7CCA1" w14:textId="77777777" w:rsidR="00EE5860" w:rsidRPr="00441CD0" w:rsidRDefault="00EE5860" w:rsidP="00BB0E1F">
            <w:pPr>
              <w:pStyle w:val="TAC"/>
              <w:rPr>
                <w:lang w:eastAsia="zh-CN"/>
              </w:rPr>
            </w:pPr>
            <w:r w:rsidRPr="00441CD0">
              <w:t>Length = 4</w:t>
            </w:r>
          </w:p>
        </w:tc>
        <w:tc>
          <w:tcPr>
            <w:tcW w:w="588" w:type="dxa"/>
            <w:tcBorders>
              <w:top w:val="nil"/>
              <w:left w:val="single" w:sz="4" w:space="0" w:color="auto"/>
              <w:bottom w:val="nil"/>
              <w:right w:val="single" w:sz="6" w:space="0" w:color="auto"/>
            </w:tcBorders>
          </w:tcPr>
          <w:p w14:paraId="26D20C24" w14:textId="77777777" w:rsidR="00EE5860" w:rsidRPr="00441CD0" w:rsidRDefault="00EE5860" w:rsidP="00BB0E1F">
            <w:pPr>
              <w:pStyle w:val="TAC"/>
            </w:pPr>
          </w:p>
        </w:tc>
      </w:tr>
      <w:tr w:rsidR="00EE5860" w:rsidRPr="00441CD0" w14:paraId="4F196171" w14:textId="77777777" w:rsidTr="00BB0E1F">
        <w:trPr>
          <w:jc w:val="center"/>
        </w:trPr>
        <w:tc>
          <w:tcPr>
            <w:tcW w:w="151" w:type="dxa"/>
            <w:tcBorders>
              <w:top w:val="nil"/>
              <w:left w:val="single" w:sz="6" w:space="0" w:color="auto"/>
              <w:bottom w:val="single" w:sz="4" w:space="0" w:color="auto"/>
              <w:right w:val="nil"/>
            </w:tcBorders>
          </w:tcPr>
          <w:p w14:paraId="2287D7B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6AAFA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27E1EB18" w14:textId="77777777" w:rsidR="00EE5860" w:rsidRPr="00441CD0" w:rsidRDefault="00EE5860" w:rsidP="00BB0E1F">
            <w:pPr>
              <w:pStyle w:val="TAC"/>
              <w:rPr>
                <w:lang w:eastAsia="zh-CN"/>
              </w:rPr>
            </w:pPr>
            <w:r w:rsidRPr="00441CD0">
              <w:rPr>
                <w:lang w:eastAsia="zh-CN"/>
              </w:rPr>
              <w:t>Framed-Routing</w:t>
            </w:r>
          </w:p>
        </w:tc>
        <w:tc>
          <w:tcPr>
            <w:tcW w:w="588" w:type="dxa"/>
            <w:tcBorders>
              <w:top w:val="nil"/>
              <w:left w:val="single" w:sz="4" w:space="0" w:color="auto"/>
              <w:bottom w:val="single" w:sz="4" w:space="0" w:color="auto"/>
              <w:right w:val="single" w:sz="6" w:space="0" w:color="auto"/>
            </w:tcBorders>
          </w:tcPr>
          <w:p w14:paraId="2104C57F" w14:textId="77777777" w:rsidR="00EE5860" w:rsidRPr="00441CD0" w:rsidRDefault="00EE5860" w:rsidP="00BB0E1F">
            <w:pPr>
              <w:pStyle w:val="TAC"/>
            </w:pPr>
          </w:p>
        </w:tc>
      </w:tr>
    </w:tbl>
    <w:p w14:paraId="1BBC10C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110</w:t>
      </w:r>
      <w:r w:rsidRPr="00441CD0">
        <w:rPr>
          <w:lang w:eastAsia="zh-CN"/>
        </w:rPr>
        <w:t>-</w:t>
      </w:r>
      <w:r w:rsidRPr="00441CD0">
        <w:rPr>
          <w:lang w:eastAsia="ja-JP"/>
        </w:rPr>
        <w:t>1</w:t>
      </w:r>
      <w:r w:rsidRPr="00441CD0">
        <w:t>: Framed-Routing</w:t>
      </w:r>
    </w:p>
    <w:p w14:paraId="18DB9AC0" w14:textId="77777777" w:rsidR="00EE5860" w:rsidRPr="00441CD0" w:rsidRDefault="00EE5860" w:rsidP="00EE5860">
      <w:r w:rsidRPr="00441CD0">
        <w:t>The Framed-Routing field shall be encoded as the value part of the Framed-Routing AVP specified in IETF RFC 2865 [37].</w:t>
      </w:r>
    </w:p>
    <w:p w14:paraId="3BCC7B09" w14:textId="77777777" w:rsidR="00EE5860" w:rsidRPr="00441CD0" w:rsidRDefault="00EE5860" w:rsidP="00EE5860">
      <w:pPr>
        <w:pStyle w:val="Heading3"/>
      </w:pPr>
      <w:bookmarkStart w:id="6489" w:name="_Toc19717456"/>
      <w:bookmarkStart w:id="6490" w:name="_Toc27490957"/>
      <w:bookmarkStart w:id="6491" w:name="_Toc27557250"/>
      <w:bookmarkStart w:id="6492" w:name="_Toc27724167"/>
      <w:bookmarkStart w:id="6493" w:name="_Toc36031241"/>
      <w:bookmarkStart w:id="6494" w:name="_Toc36043161"/>
      <w:bookmarkStart w:id="6495" w:name="_Toc36814486"/>
      <w:bookmarkStart w:id="6496" w:name="_Toc44689344"/>
      <w:bookmarkStart w:id="6497" w:name="_Toc44924098"/>
      <w:bookmarkStart w:id="6498" w:name="_Toc51861068"/>
      <w:bookmarkStart w:id="6499" w:name="_Toc57930839"/>
      <w:bookmarkStart w:id="6500" w:name="_Toc57931469"/>
      <w:bookmarkStart w:id="6501" w:name="_Toc160974595"/>
      <w:r w:rsidRPr="00441CD0">
        <w:t>8.</w:t>
      </w:r>
      <w:r w:rsidRPr="00441CD0">
        <w:rPr>
          <w:lang w:val="en-US"/>
        </w:rPr>
        <w:t>2.111</w:t>
      </w:r>
      <w:r w:rsidRPr="00441CD0">
        <w:tab/>
        <w:t>Framed-IPv6-Route</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p>
    <w:p w14:paraId="2E98E675" w14:textId="77777777" w:rsidR="00EE5860" w:rsidRPr="00441CD0" w:rsidRDefault="00EE5860" w:rsidP="00EE5860">
      <w:pPr>
        <w:rPr>
          <w:lang w:eastAsia="ja-JP"/>
        </w:rPr>
      </w:pPr>
      <w:r w:rsidRPr="00441CD0">
        <w:t xml:space="preserve">The Framed-IPv6-Route IE describes a framed IPv6 route.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8.2.111-1</w:t>
      </w:r>
      <w:r w:rsidRPr="00441CD0">
        <w:rPr>
          <w:lang w:eastAsia="ja-JP"/>
        </w:rPr>
        <w:t>.</w:t>
      </w:r>
    </w:p>
    <w:p w14:paraId="3ACDD65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BB765F1" w14:textId="77777777" w:rsidTr="00BB0E1F">
        <w:trPr>
          <w:jc w:val="center"/>
        </w:trPr>
        <w:tc>
          <w:tcPr>
            <w:tcW w:w="151" w:type="dxa"/>
            <w:tcBorders>
              <w:top w:val="single" w:sz="6" w:space="0" w:color="auto"/>
              <w:left w:val="single" w:sz="6" w:space="0" w:color="auto"/>
              <w:bottom w:val="nil"/>
              <w:right w:val="nil"/>
            </w:tcBorders>
          </w:tcPr>
          <w:p w14:paraId="05A4BE85" w14:textId="77777777" w:rsidR="00EE5860" w:rsidRPr="00441CD0" w:rsidRDefault="00EE5860" w:rsidP="00BB0E1F">
            <w:pPr>
              <w:pStyle w:val="TAC"/>
            </w:pPr>
          </w:p>
        </w:tc>
        <w:tc>
          <w:tcPr>
            <w:tcW w:w="1104" w:type="dxa"/>
            <w:tcBorders>
              <w:top w:val="single" w:sz="6" w:space="0" w:color="auto"/>
              <w:left w:val="nil"/>
              <w:bottom w:val="nil"/>
              <w:right w:val="nil"/>
            </w:tcBorders>
          </w:tcPr>
          <w:p w14:paraId="1C2DB1E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200EF6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925017F" w14:textId="77777777" w:rsidR="00EE5860" w:rsidRPr="00441CD0" w:rsidRDefault="00EE5860" w:rsidP="00BB0E1F">
            <w:pPr>
              <w:pStyle w:val="TAC"/>
            </w:pPr>
          </w:p>
        </w:tc>
      </w:tr>
      <w:tr w:rsidR="00EE5860" w:rsidRPr="00441CD0" w14:paraId="440447D1" w14:textId="77777777" w:rsidTr="00BB0E1F">
        <w:trPr>
          <w:jc w:val="center"/>
        </w:trPr>
        <w:tc>
          <w:tcPr>
            <w:tcW w:w="151" w:type="dxa"/>
            <w:tcBorders>
              <w:top w:val="nil"/>
              <w:left w:val="single" w:sz="6" w:space="0" w:color="auto"/>
              <w:bottom w:val="nil"/>
              <w:right w:val="nil"/>
            </w:tcBorders>
          </w:tcPr>
          <w:p w14:paraId="65CE8B51" w14:textId="77777777" w:rsidR="00EE5860" w:rsidRPr="00441CD0" w:rsidRDefault="00EE5860" w:rsidP="00BB0E1F">
            <w:pPr>
              <w:pStyle w:val="TAC"/>
            </w:pPr>
          </w:p>
        </w:tc>
        <w:tc>
          <w:tcPr>
            <w:tcW w:w="1104" w:type="dxa"/>
            <w:tcBorders>
              <w:top w:val="nil"/>
              <w:left w:val="nil"/>
              <w:bottom w:val="nil"/>
              <w:right w:val="nil"/>
            </w:tcBorders>
            <w:hideMark/>
          </w:tcPr>
          <w:p w14:paraId="3FC3882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B4C19D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18716E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685992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E51E1E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6537E3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C1E834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99E7568"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0B0F7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65E2026" w14:textId="77777777" w:rsidR="00EE5860" w:rsidRPr="00441CD0" w:rsidRDefault="00EE5860" w:rsidP="00BB0E1F">
            <w:pPr>
              <w:pStyle w:val="TAC"/>
            </w:pPr>
          </w:p>
        </w:tc>
      </w:tr>
      <w:tr w:rsidR="00EE5860" w:rsidRPr="00441CD0" w14:paraId="38E43779" w14:textId="77777777" w:rsidTr="00BB0E1F">
        <w:trPr>
          <w:jc w:val="center"/>
        </w:trPr>
        <w:tc>
          <w:tcPr>
            <w:tcW w:w="151" w:type="dxa"/>
            <w:tcBorders>
              <w:top w:val="nil"/>
              <w:left w:val="single" w:sz="6" w:space="0" w:color="auto"/>
              <w:bottom w:val="nil"/>
              <w:right w:val="nil"/>
            </w:tcBorders>
          </w:tcPr>
          <w:p w14:paraId="7343F9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DA295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796FCA22" w14:textId="77777777" w:rsidR="00EE5860" w:rsidRPr="00441CD0" w:rsidRDefault="00EE5860" w:rsidP="00BB0E1F">
            <w:pPr>
              <w:pStyle w:val="TAC"/>
            </w:pPr>
            <w:r w:rsidRPr="00441CD0">
              <w:t>Type = 155 (decimal)</w:t>
            </w:r>
          </w:p>
        </w:tc>
        <w:tc>
          <w:tcPr>
            <w:tcW w:w="588" w:type="dxa"/>
            <w:tcBorders>
              <w:top w:val="nil"/>
              <w:left w:val="single" w:sz="4" w:space="0" w:color="auto"/>
              <w:bottom w:val="nil"/>
              <w:right w:val="single" w:sz="6" w:space="0" w:color="auto"/>
            </w:tcBorders>
          </w:tcPr>
          <w:p w14:paraId="50AA8604" w14:textId="77777777" w:rsidR="00EE5860" w:rsidRPr="00441CD0" w:rsidRDefault="00EE5860" w:rsidP="00BB0E1F">
            <w:pPr>
              <w:pStyle w:val="TAC"/>
            </w:pPr>
          </w:p>
        </w:tc>
      </w:tr>
      <w:tr w:rsidR="00EE5860" w:rsidRPr="00441CD0" w14:paraId="733937D1" w14:textId="77777777" w:rsidTr="00BB0E1F">
        <w:trPr>
          <w:jc w:val="center"/>
        </w:trPr>
        <w:tc>
          <w:tcPr>
            <w:tcW w:w="151" w:type="dxa"/>
            <w:tcBorders>
              <w:top w:val="nil"/>
              <w:left w:val="single" w:sz="6" w:space="0" w:color="auto"/>
              <w:bottom w:val="nil"/>
              <w:right w:val="nil"/>
            </w:tcBorders>
          </w:tcPr>
          <w:p w14:paraId="2630E5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CE67F66"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1B2361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CD1AF26" w14:textId="77777777" w:rsidR="00EE5860" w:rsidRPr="00441CD0" w:rsidRDefault="00EE5860" w:rsidP="00BB0E1F">
            <w:pPr>
              <w:pStyle w:val="TAC"/>
            </w:pPr>
          </w:p>
        </w:tc>
      </w:tr>
      <w:tr w:rsidR="00EE5860" w:rsidRPr="00441CD0" w14:paraId="2FFB5A9F" w14:textId="77777777" w:rsidTr="00BB0E1F">
        <w:trPr>
          <w:jc w:val="center"/>
        </w:trPr>
        <w:tc>
          <w:tcPr>
            <w:tcW w:w="151" w:type="dxa"/>
            <w:tcBorders>
              <w:top w:val="nil"/>
              <w:left w:val="single" w:sz="6" w:space="0" w:color="auto"/>
              <w:bottom w:val="single" w:sz="4" w:space="0" w:color="auto"/>
              <w:right w:val="nil"/>
            </w:tcBorders>
          </w:tcPr>
          <w:p w14:paraId="751F46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BD368D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869C0C6" w14:textId="77777777" w:rsidR="00EE5860" w:rsidRPr="00441CD0" w:rsidRDefault="00EE5860" w:rsidP="00BB0E1F">
            <w:pPr>
              <w:pStyle w:val="TAC"/>
              <w:rPr>
                <w:lang w:eastAsia="zh-CN"/>
              </w:rPr>
            </w:pPr>
            <w:r w:rsidRPr="00441CD0">
              <w:rPr>
                <w:lang w:eastAsia="zh-CN"/>
              </w:rPr>
              <w:t>Framed-IPv6-Route</w:t>
            </w:r>
          </w:p>
        </w:tc>
        <w:tc>
          <w:tcPr>
            <w:tcW w:w="588" w:type="dxa"/>
            <w:tcBorders>
              <w:top w:val="nil"/>
              <w:left w:val="single" w:sz="4" w:space="0" w:color="auto"/>
              <w:bottom w:val="single" w:sz="4" w:space="0" w:color="auto"/>
              <w:right w:val="single" w:sz="6" w:space="0" w:color="auto"/>
            </w:tcBorders>
          </w:tcPr>
          <w:p w14:paraId="5C15160A" w14:textId="77777777" w:rsidR="00EE5860" w:rsidRPr="00441CD0" w:rsidRDefault="00EE5860" w:rsidP="00BB0E1F">
            <w:pPr>
              <w:pStyle w:val="TAC"/>
            </w:pPr>
          </w:p>
        </w:tc>
      </w:tr>
    </w:tbl>
    <w:p w14:paraId="58D049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111</w:t>
      </w:r>
      <w:r w:rsidRPr="00441CD0">
        <w:rPr>
          <w:lang w:eastAsia="zh-CN"/>
        </w:rPr>
        <w:t>-</w:t>
      </w:r>
      <w:r w:rsidRPr="00441CD0">
        <w:rPr>
          <w:lang w:eastAsia="ja-JP"/>
        </w:rPr>
        <w:t>1</w:t>
      </w:r>
      <w:r w:rsidRPr="00441CD0">
        <w:t>: Framed-IPv6-Route</w:t>
      </w:r>
    </w:p>
    <w:p w14:paraId="4994EF49" w14:textId="77777777" w:rsidR="00EE5860" w:rsidRPr="00441CD0" w:rsidRDefault="00EE5860" w:rsidP="00EE5860">
      <w:r w:rsidRPr="00441CD0">
        <w:t>The Framed-IPv6-Route field shall be encoded as an Octet String as the value part of the Framed-IPv6-Route AVP specified in IETF RFC 3162 [38].</w:t>
      </w:r>
    </w:p>
    <w:p w14:paraId="71ACA17A" w14:textId="77777777" w:rsidR="00EE5860" w:rsidRPr="00441CD0" w:rsidRDefault="00EE5860" w:rsidP="00EE5860">
      <w:pPr>
        <w:pStyle w:val="Heading3"/>
      </w:pPr>
      <w:bookmarkStart w:id="6502" w:name="_Toc19717457"/>
      <w:bookmarkStart w:id="6503" w:name="_Toc27490958"/>
      <w:bookmarkStart w:id="6504" w:name="_Toc27557251"/>
      <w:bookmarkStart w:id="6505" w:name="_Toc27724168"/>
      <w:bookmarkStart w:id="6506" w:name="_Toc36031242"/>
      <w:bookmarkStart w:id="6507" w:name="_Toc36043162"/>
      <w:bookmarkStart w:id="6508" w:name="_Toc36814487"/>
      <w:bookmarkStart w:id="6509" w:name="_Toc44689345"/>
      <w:bookmarkStart w:id="6510" w:name="_Toc44924099"/>
      <w:bookmarkStart w:id="6511" w:name="_Toc51861069"/>
      <w:bookmarkStart w:id="6512" w:name="_Toc57930840"/>
      <w:bookmarkStart w:id="6513" w:name="_Toc57931470"/>
      <w:bookmarkStart w:id="6514" w:name="_Toc160974596"/>
      <w:r w:rsidRPr="00441CD0">
        <w:t>8.</w:t>
      </w:r>
      <w:r w:rsidRPr="00441CD0">
        <w:rPr>
          <w:lang w:val="en-US"/>
        </w:rPr>
        <w:t>2.112</w:t>
      </w:r>
      <w:r w:rsidRPr="00441CD0">
        <w:tab/>
        <w:t>Event Quota</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06BBBCFC" w14:textId="77777777" w:rsidR="00EE5860" w:rsidRPr="00441CD0" w:rsidRDefault="00EE5860" w:rsidP="00EE5860">
      <w:pPr>
        <w:rPr>
          <w:lang w:eastAsia="ja-JP"/>
        </w:rPr>
      </w:pPr>
      <w:r w:rsidRPr="00441CD0">
        <w:t xml:space="preserve">The Event </w:t>
      </w:r>
      <w:r w:rsidRPr="00441CD0">
        <w:rPr>
          <w:lang w:val="en-US" w:eastAsia="zh-CN"/>
        </w:rPr>
        <w:t xml:space="preserve">Quota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8.2.112-1</w:t>
      </w:r>
      <w:r w:rsidRPr="00441CD0">
        <w:rPr>
          <w:lang w:eastAsia="ja-JP"/>
        </w:rPr>
        <w:t>. It contains the event quota to be monitored by the UP function.</w:t>
      </w:r>
    </w:p>
    <w:p w14:paraId="6B4DC62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46CE3A1" w14:textId="77777777" w:rsidTr="00BB0E1F">
        <w:trPr>
          <w:jc w:val="center"/>
        </w:trPr>
        <w:tc>
          <w:tcPr>
            <w:tcW w:w="151" w:type="dxa"/>
            <w:tcBorders>
              <w:top w:val="single" w:sz="6" w:space="0" w:color="auto"/>
              <w:left w:val="single" w:sz="6" w:space="0" w:color="auto"/>
              <w:bottom w:val="nil"/>
              <w:right w:val="nil"/>
            </w:tcBorders>
          </w:tcPr>
          <w:p w14:paraId="21B8496C" w14:textId="77777777" w:rsidR="00EE5860" w:rsidRPr="00441CD0" w:rsidRDefault="00EE5860" w:rsidP="00BB0E1F">
            <w:pPr>
              <w:pStyle w:val="TAC"/>
            </w:pPr>
          </w:p>
        </w:tc>
        <w:tc>
          <w:tcPr>
            <w:tcW w:w="1104" w:type="dxa"/>
            <w:tcBorders>
              <w:top w:val="single" w:sz="6" w:space="0" w:color="auto"/>
              <w:left w:val="nil"/>
              <w:bottom w:val="nil"/>
              <w:right w:val="nil"/>
            </w:tcBorders>
          </w:tcPr>
          <w:p w14:paraId="35E579FE"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F85E33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6B4619" w14:textId="77777777" w:rsidR="00EE5860" w:rsidRPr="00441CD0" w:rsidRDefault="00EE5860" w:rsidP="00BB0E1F">
            <w:pPr>
              <w:pStyle w:val="TAC"/>
            </w:pPr>
          </w:p>
        </w:tc>
      </w:tr>
      <w:tr w:rsidR="00EE5860" w:rsidRPr="00441CD0" w14:paraId="4319345D" w14:textId="77777777" w:rsidTr="00BB0E1F">
        <w:trPr>
          <w:jc w:val="center"/>
        </w:trPr>
        <w:tc>
          <w:tcPr>
            <w:tcW w:w="151" w:type="dxa"/>
            <w:tcBorders>
              <w:top w:val="nil"/>
              <w:left w:val="single" w:sz="6" w:space="0" w:color="auto"/>
              <w:bottom w:val="nil"/>
              <w:right w:val="nil"/>
            </w:tcBorders>
          </w:tcPr>
          <w:p w14:paraId="20657A52" w14:textId="77777777" w:rsidR="00EE5860" w:rsidRPr="00441CD0" w:rsidRDefault="00EE5860" w:rsidP="00BB0E1F">
            <w:pPr>
              <w:pStyle w:val="TAC"/>
            </w:pPr>
          </w:p>
        </w:tc>
        <w:tc>
          <w:tcPr>
            <w:tcW w:w="1104" w:type="dxa"/>
            <w:tcBorders>
              <w:top w:val="nil"/>
              <w:left w:val="nil"/>
              <w:bottom w:val="nil"/>
              <w:right w:val="nil"/>
            </w:tcBorders>
            <w:hideMark/>
          </w:tcPr>
          <w:p w14:paraId="701265A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D32EB6"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CB3AAA6"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A6746D"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3CD567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779BC3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4354B7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B9BE4E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6A923E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1D2E7F2" w14:textId="77777777" w:rsidR="00EE5860" w:rsidRPr="00441CD0" w:rsidRDefault="00EE5860" w:rsidP="00BB0E1F">
            <w:pPr>
              <w:pStyle w:val="TAC"/>
            </w:pPr>
          </w:p>
        </w:tc>
      </w:tr>
      <w:tr w:rsidR="00EE5860" w:rsidRPr="00441CD0" w14:paraId="7141CA0F" w14:textId="77777777" w:rsidTr="00BB0E1F">
        <w:trPr>
          <w:jc w:val="center"/>
        </w:trPr>
        <w:tc>
          <w:tcPr>
            <w:tcW w:w="151" w:type="dxa"/>
            <w:tcBorders>
              <w:top w:val="nil"/>
              <w:left w:val="single" w:sz="6" w:space="0" w:color="auto"/>
              <w:bottom w:val="nil"/>
              <w:right w:val="nil"/>
            </w:tcBorders>
          </w:tcPr>
          <w:p w14:paraId="38FA9A98"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0985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558EF45" w14:textId="77777777" w:rsidR="00EE5860" w:rsidRPr="00441CD0" w:rsidRDefault="00EE5860" w:rsidP="00BB0E1F">
            <w:pPr>
              <w:pStyle w:val="TAC"/>
            </w:pPr>
            <w:r w:rsidRPr="00441CD0">
              <w:t xml:space="preserve">Type = </w:t>
            </w:r>
            <w:r w:rsidRPr="00441CD0">
              <w:rPr>
                <w:lang w:val="sv-SE"/>
              </w:rPr>
              <w:t>148</w:t>
            </w:r>
            <w:r w:rsidRPr="00441CD0">
              <w:t xml:space="preserve"> (decimal)</w:t>
            </w:r>
          </w:p>
        </w:tc>
        <w:tc>
          <w:tcPr>
            <w:tcW w:w="588" w:type="dxa"/>
            <w:tcBorders>
              <w:top w:val="nil"/>
              <w:left w:val="single" w:sz="4" w:space="0" w:color="auto"/>
              <w:bottom w:val="nil"/>
              <w:right w:val="single" w:sz="6" w:space="0" w:color="auto"/>
            </w:tcBorders>
          </w:tcPr>
          <w:p w14:paraId="1FE00C3A" w14:textId="77777777" w:rsidR="00EE5860" w:rsidRPr="00441CD0" w:rsidRDefault="00EE5860" w:rsidP="00BB0E1F">
            <w:pPr>
              <w:pStyle w:val="TAC"/>
            </w:pPr>
          </w:p>
        </w:tc>
      </w:tr>
      <w:tr w:rsidR="00EE5860" w:rsidRPr="00441CD0" w14:paraId="59D187EF" w14:textId="77777777" w:rsidTr="00BB0E1F">
        <w:trPr>
          <w:jc w:val="center"/>
        </w:trPr>
        <w:tc>
          <w:tcPr>
            <w:tcW w:w="151" w:type="dxa"/>
            <w:tcBorders>
              <w:top w:val="nil"/>
              <w:left w:val="single" w:sz="6" w:space="0" w:color="auto"/>
              <w:bottom w:val="nil"/>
              <w:right w:val="nil"/>
            </w:tcBorders>
          </w:tcPr>
          <w:p w14:paraId="03F19C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FE9EFC"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12607F5"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B0C16C0" w14:textId="77777777" w:rsidR="00EE5860" w:rsidRPr="00441CD0" w:rsidRDefault="00EE5860" w:rsidP="00BB0E1F">
            <w:pPr>
              <w:pStyle w:val="TAC"/>
            </w:pPr>
          </w:p>
        </w:tc>
      </w:tr>
      <w:tr w:rsidR="00EE5860" w:rsidRPr="00441CD0" w14:paraId="2C5635D6" w14:textId="77777777" w:rsidTr="00BB0E1F">
        <w:trPr>
          <w:jc w:val="center"/>
        </w:trPr>
        <w:tc>
          <w:tcPr>
            <w:tcW w:w="151" w:type="dxa"/>
            <w:tcBorders>
              <w:top w:val="nil"/>
              <w:left w:val="single" w:sz="6" w:space="0" w:color="auto"/>
              <w:bottom w:val="nil"/>
              <w:right w:val="nil"/>
            </w:tcBorders>
          </w:tcPr>
          <w:p w14:paraId="5658C0E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ED3908"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8B1BCF4" w14:textId="77777777" w:rsidR="00EE5860" w:rsidRPr="00441CD0" w:rsidRDefault="00EE5860" w:rsidP="00BB0E1F">
            <w:pPr>
              <w:pStyle w:val="TAC"/>
              <w:rPr>
                <w:lang w:eastAsia="zh-CN"/>
              </w:rPr>
            </w:pPr>
            <w:r w:rsidRPr="00441CD0">
              <w:t xml:space="preserve">Subsequent </w:t>
            </w:r>
            <w:r w:rsidRPr="00441CD0">
              <w:rPr>
                <w:lang w:eastAsia="zh-CN"/>
              </w:rPr>
              <w:t>Event Quota</w:t>
            </w:r>
          </w:p>
        </w:tc>
        <w:tc>
          <w:tcPr>
            <w:tcW w:w="588" w:type="dxa"/>
            <w:tcBorders>
              <w:top w:val="nil"/>
              <w:left w:val="single" w:sz="4" w:space="0" w:color="auto"/>
              <w:bottom w:val="nil"/>
              <w:right w:val="single" w:sz="6" w:space="0" w:color="auto"/>
            </w:tcBorders>
          </w:tcPr>
          <w:p w14:paraId="75AA9655" w14:textId="77777777" w:rsidR="00EE5860" w:rsidRPr="00441CD0" w:rsidRDefault="00EE5860" w:rsidP="00BB0E1F">
            <w:pPr>
              <w:pStyle w:val="TAC"/>
            </w:pPr>
          </w:p>
        </w:tc>
      </w:tr>
      <w:tr w:rsidR="00EE5860" w:rsidRPr="00441CD0" w14:paraId="77F717A8" w14:textId="77777777" w:rsidTr="00BB0E1F">
        <w:trPr>
          <w:jc w:val="center"/>
        </w:trPr>
        <w:tc>
          <w:tcPr>
            <w:tcW w:w="151" w:type="dxa"/>
            <w:tcBorders>
              <w:top w:val="nil"/>
              <w:left w:val="single" w:sz="6" w:space="0" w:color="auto"/>
              <w:bottom w:val="single" w:sz="4" w:space="0" w:color="auto"/>
              <w:right w:val="nil"/>
            </w:tcBorders>
          </w:tcPr>
          <w:p w14:paraId="025C2F6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5945CE3"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7BC46B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F18139" w14:textId="77777777" w:rsidR="00EE5860" w:rsidRPr="00441CD0" w:rsidRDefault="00EE5860" w:rsidP="00BB0E1F">
            <w:pPr>
              <w:pStyle w:val="TAC"/>
              <w:rPr>
                <w:lang w:val="x-none"/>
              </w:rPr>
            </w:pPr>
          </w:p>
        </w:tc>
      </w:tr>
    </w:tbl>
    <w:p w14:paraId="5D5391D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2.112</w:t>
      </w:r>
      <w:r w:rsidRPr="00441CD0">
        <w:rPr>
          <w:lang w:eastAsia="zh-CN"/>
        </w:rPr>
        <w:t>-</w:t>
      </w:r>
      <w:r w:rsidRPr="00441CD0">
        <w:rPr>
          <w:lang w:eastAsia="ja-JP"/>
        </w:rPr>
        <w:t>1</w:t>
      </w:r>
      <w:r w:rsidRPr="00441CD0">
        <w:t xml:space="preserve">: </w:t>
      </w:r>
      <w:r w:rsidRPr="00441CD0">
        <w:rPr>
          <w:lang w:eastAsia="ja-JP"/>
        </w:rPr>
        <w:t xml:space="preserve">Event </w:t>
      </w:r>
      <w:r w:rsidRPr="00441CD0">
        <w:t>Quota</w:t>
      </w:r>
    </w:p>
    <w:p w14:paraId="6A0E26FD" w14:textId="77777777" w:rsidR="00EE5860" w:rsidRPr="00441CD0" w:rsidRDefault="00EE5860" w:rsidP="00EE5860">
      <w:r w:rsidRPr="00441CD0">
        <w:t>The Event Quota field shall be encoded as an Unsigned32 binary integer value.</w:t>
      </w:r>
    </w:p>
    <w:p w14:paraId="3BFAA1DC" w14:textId="77777777" w:rsidR="00EE5860" w:rsidRPr="00441CD0" w:rsidRDefault="00EE5860" w:rsidP="00EE5860">
      <w:pPr>
        <w:pStyle w:val="Heading3"/>
      </w:pPr>
      <w:bookmarkStart w:id="6515" w:name="_Toc19717458"/>
      <w:bookmarkStart w:id="6516" w:name="_Toc27490959"/>
      <w:bookmarkStart w:id="6517" w:name="_Toc27557252"/>
      <w:bookmarkStart w:id="6518" w:name="_Toc27724169"/>
      <w:bookmarkStart w:id="6519" w:name="_Toc36031243"/>
      <w:bookmarkStart w:id="6520" w:name="_Toc36043163"/>
      <w:bookmarkStart w:id="6521" w:name="_Toc36814488"/>
      <w:bookmarkStart w:id="6522" w:name="_Toc44689346"/>
      <w:bookmarkStart w:id="6523" w:name="_Toc44924100"/>
      <w:bookmarkStart w:id="6524" w:name="_Toc51861070"/>
      <w:bookmarkStart w:id="6525" w:name="_Toc57930841"/>
      <w:bookmarkStart w:id="6526" w:name="_Toc57931471"/>
      <w:bookmarkStart w:id="6527" w:name="_Toc160974597"/>
      <w:r w:rsidRPr="00441CD0">
        <w:t>8.</w:t>
      </w:r>
      <w:r w:rsidRPr="00441CD0">
        <w:rPr>
          <w:lang w:val="en-US"/>
        </w:rPr>
        <w:t>2.113</w:t>
      </w:r>
      <w:r w:rsidRPr="00441CD0">
        <w:tab/>
        <w:t>Event Threshold</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1920489F" w14:textId="77777777" w:rsidR="00EE5860" w:rsidRPr="00441CD0" w:rsidRDefault="00EE5860" w:rsidP="00EE5860">
      <w:pPr>
        <w:rPr>
          <w:lang w:eastAsia="ja-JP"/>
        </w:rPr>
      </w:pPr>
      <w:r w:rsidRPr="00441CD0">
        <w:t xml:space="preserve">The Event Threshold IE contains the Number of events after which the measurement report is to be generated by the UP function.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8.2.113-1</w:t>
      </w:r>
      <w:r w:rsidRPr="00441CD0">
        <w:rPr>
          <w:lang w:eastAsia="ja-JP"/>
        </w:rPr>
        <w:t>.</w:t>
      </w:r>
    </w:p>
    <w:p w14:paraId="068EAB1F"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42A29CA0" w14:textId="77777777" w:rsidTr="00BB0E1F">
        <w:trPr>
          <w:jc w:val="center"/>
        </w:trPr>
        <w:tc>
          <w:tcPr>
            <w:tcW w:w="151" w:type="dxa"/>
            <w:tcBorders>
              <w:top w:val="single" w:sz="6" w:space="0" w:color="auto"/>
              <w:left w:val="single" w:sz="6" w:space="0" w:color="auto"/>
              <w:bottom w:val="nil"/>
              <w:right w:val="nil"/>
            </w:tcBorders>
          </w:tcPr>
          <w:p w14:paraId="2A476FF2" w14:textId="77777777" w:rsidR="00EE5860" w:rsidRPr="00441CD0" w:rsidRDefault="00EE5860" w:rsidP="00BB0E1F">
            <w:pPr>
              <w:pStyle w:val="TAC"/>
            </w:pPr>
          </w:p>
        </w:tc>
        <w:tc>
          <w:tcPr>
            <w:tcW w:w="1104" w:type="dxa"/>
            <w:tcBorders>
              <w:top w:val="single" w:sz="6" w:space="0" w:color="auto"/>
              <w:left w:val="nil"/>
              <w:bottom w:val="nil"/>
              <w:right w:val="nil"/>
            </w:tcBorders>
          </w:tcPr>
          <w:p w14:paraId="119E6CC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5C014A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E4A534" w14:textId="77777777" w:rsidR="00EE5860" w:rsidRPr="00441CD0" w:rsidRDefault="00EE5860" w:rsidP="00BB0E1F">
            <w:pPr>
              <w:pStyle w:val="TAC"/>
            </w:pPr>
          </w:p>
        </w:tc>
      </w:tr>
      <w:tr w:rsidR="00EE5860" w:rsidRPr="00441CD0" w14:paraId="1307EECD" w14:textId="77777777" w:rsidTr="00BB0E1F">
        <w:trPr>
          <w:jc w:val="center"/>
        </w:trPr>
        <w:tc>
          <w:tcPr>
            <w:tcW w:w="151" w:type="dxa"/>
            <w:tcBorders>
              <w:top w:val="nil"/>
              <w:left w:val="single" w:sz="6" w:space="0" w:color="auto"/>
              <w:bottom w:val="nil"/>
              <w:right w:val="nil"/>
            </w:tcBorders>
          </w:tcPr>
          <w:p w14:paraId="735F6CB4" w14:textId="77777777" w:rsidR="00EE5860" w:rsidRPr="00441CD0" w:rsidRDefault="00EE5860" w:rsidP="00BB0E1F">
            <w:pPr>
              <w:pStyle w:val="TAC"/>
            </w:pPr>
          </w:p>
        </w:tc>
        <w:tc>
          <w:tcPr>
            <w:tcW w:w="1104" w:type="dxa"/>
            <w:tcBorders>
              <w:top w:val="nil"/>
              <w:left w:val="nil"/>
              <w:bottom w:val="nil"/>
              <w:right w:val="nil"/>
            </w:tcBorders>
            <w:hideMark/>
          </w:tcPr>
          <w:p w14:paraId="2EDA39A4"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4E212F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FF0F2E"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6F65C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43F5F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E4106E9"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FB2F93A"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010051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9FB66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7250A45" w14:textId="77777777" w:rsidR="00EE5860" w:rsidRPr="00441CD0" w:rsidRDefault="00EE5860" w:rsidP="00BB0E1F">
            <w:pPr>
              <w:pStyle w:val="TAC"/>
            </w:pPr>
          </w:p>
        </w:tc>
      </w:tr>
      <w:tr w:rsidR="00EE5860" w:rsidRPr="00441CD0" w14:paraId="4B16727C" w14:textId="77777777" w:rsidTr="00BB0E1F">
        <w:trPr>
          <w:jc w:val="center"/>
        </w:trPr>
        <w:tc>
          <w:tcPr>
            <w:tcW w:w="151" w:type="dxa"/>
            <w:tcBorders>
              <w:top w:val="nil"/>
              <w:left w:val="single" w:sz="6" w:space="0" w:color="auto"/>
              <w:bottom w:val="nil"/>
              <w:right w:val="nil"/>
            </w:tcBorders>
          </w:tcPr>
          <w:p w14:paraId="3260DC5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8F162A6"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F6255DD" w14:textId="77777777" w:rsidR="00EE5860" w:rsidRPr="00441CD0" w:rsidRDefault="00EE5860" w:rsidP="00BB0E1F">
            <w:pPr>
              <w:pStyle w:val="TAC"/>
            </w:pPr>
            <w:r w:rsidRPr="00441CD0">
              <w:t xml:space="preserve">Type = </w:t>
            </w:r>
            <w:r w:rsidRPr="00441CD0">
              <w:rPr>
                <w:lang w:val="sv-SE"/>
              </w:rPr>
              <w:t>149</w:t>
            </w:r>
            <w:r w:rsidRPr="00441CD0">
              <w:t xml:space="preserve"> (decimal)</w:t>
            </w:r>
          </w:p>
        </w:tc>
        <w:tc>
          <w:tcPr>
            <w:tcW w:w="588" w:type="dxa"/>
            <w:tcBorders>
              <w:top w:val="nil"/>
              <w:left w:val="single" w:sz="4" w:space="0" w:color="auto"/>
              <w:bottom w:val="nil"/>
              <w:right w:val="single" w:sz="6" w:space="0" w:color="auto"/>
            </w:tcBorders>
          </w:tcPr>
          <w:p w14:paraId="2A84FE24" w14:textId="77777777" w:rsidR="00EE5860" w:rsidRPr="00441CD0" w:rsidRDefault="00EE5860" w:rsidP="00BB0E1F">
            <w:pPr>
              <w:pStyle w:val="TAC"/>
            </w:pPr>
          </w:p>
        </w:tc>
      </w:tr>
      <w:tr w:rsidR="00EE5860" w:rsidRPr="00441CD0" w14:paraId="5B474B94" w14:textId="77777777" w:rsidTr="00BB0E1F">
        <w:trPr>
          <w:jc w:val="center"/>
        </w:trPr>
        <w:tc>
          <w:tcPr>
            <w:tcW w:w="151" w:type="dxa"/>
            <w:tcBorders>
              <w:top w:val="nil"/>
              <w:left w:val="single" w:sz="6" w:space="0" w:color="auto"/>
              <w:bottom w:val="nil"/>
              <w:right w:val="nil"/>
            </w:tcBorders>
          </w:tcPr>
          <w:p w14:paraId="3732DCD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4FA749"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BD15A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9826AC8" w14:textId="77777777" w:rsidR="00EE5860" w:rsidRPr="00441CD0" w:rsidRDefault="00EE5860" w:rsidP="00BB0E1F">
            <w:pPr>
              <w:pStyle w:val="TAC"/>
            </w:pPr>
          </w:p>
        </w:tc>
      </w:tr>
      <w:tr w:rsidR="00EE5860" w:rsidRPr="00441CD0" w14:paraId="463E3895" w14:textId="77777777" w:rsidTr="00BB0E1F">
        <w:trPr>
          <w:jc w:val="center"/>
        </w:trPr>
        <w:tc>
          <w:tcPr>
            <w:tcW w:w="151" w:type="dxa"/>
            <w:tcBorders>
              <w:top w:val="nil"/>
              <w:left w:val="single" w:sz="6" w:space="0" w:color="auto"/>
              <w:bottom w:val="nil"/>
              <w:right w:val="nil"/>
            </w:tcBorders>
          </w:tcPr>
          <w:p w14:paraId="592B4D3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D3D6E99"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8C8D1F3" w14:textId="77777777" w:rsidR="00EE5860" w:rsidRPr="00441CD0" w:rsidRDefault="00EE5860" w:rsidP="00BB0E1F">
            <w:pPr>
              <w:pStyle w:val="TAC"/>
              <w:rPr>
                <w:lang w:eastAsia="zh-CN"/>
              </w:rPr>
            </w:pPr>
            <w:r w:rsidRPr="00441CD0">
              <w:rPr>
                <w:lang w:eastAsia="zh-CN"/>
              </w:rPr>
              <w:t>Event Threshold</w:t>
            </w:r>
          </w:p>
        </w:tc>
        <w:tc>
          <w:tcPr>
            <w:tcW w:w="588" w:type="dxa"/>
            <w:tcBorders>
              <w:top w:val="nil"/>
              <w:left w:val="single" w:sz="4" w:space="0" w:color="auto"/>
              <w:bottom w:val="nil"/>
              <w:right w:val="single" w:sz="6" w:space="0" w:color="auto"/>
            </w:tcBorders>
          </w:tcPr>
          <w:p w14:paraId="7B2B468B" w14:textId="77777777" w:rsidR="00EE5860" w:rsidRPr="00441CD0" w:rsidRDefault="00EE5860" w:rsidP="00BB0E1F">
            <w:pPr>
              <w:pStyle w:val="TAC"/>
            </w:pPr>
          </w:p>
        </w:tc>
      </w:tr>
      <w:tr w:rsidR="00EE5860" w:rsidRPr="00441CD0" w14:paraId="38B7E05A" w14:textId="77777777" w:rsidTr="00BB0E1F">
        <w:trPr>
          <w:jc w:val="center"/>
        </w:trPr>
        <w:tc>
          <w:tcPr>
            <w:tcW w:w="151" w:type="dxa"/>
            <w:tcBorders>
              <w:top w:val="nil"/>
              <w:left w:val="single" w:sz="6" w:space="0" w:color="auto"/>
              <w:bottom w:val="single" w:sz="4" w:space="0" w:color="auto"/>
              <w:right w:val="nil"/>
            </w:tcBorders>
          </w:tcPr>
          <w:p w14:paraId="5C0D902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F603B2E" w14:textId="77777777" w:rsidR="00EE5860" w:rsidRPr="00441CD0" w:rsidRDefault="00EE5860" w:rsidP="00BB0E1F">
            <w:pPr>
              <w:pStyle w:val="TAC"/>
            </w:pPr>
            <w:r>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9CB15B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F0D3504" w14:textId="77777777" w:rsidR="00EE5860" w:rsidRPr="00441CD0" w:rsidRDefault="00EE5860" w:rsidP="00BB0E1F">
            <w:pPr>
              <w:pStyle w:val="TAC"/>
              <w:rPr>
                <w:lang w:val="x-none"/>
              </w:rPr>
            </w:pPr>
          </w:p>
        </w:tc>
      </w:tr>
    </w:tbl>
    <w:p w14:paraId="0126A6F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2.113</w:t>
      </w:r>
      <w:r w:rsidRPr="00441CD0">
        <w:rPr>
          <w:lang w:eastAsia="zh-CN"/>
        </w:rPr>
        <w:t>-</w:t>
      </w:r>
      <w:r w:rsidRPr="00441CD0">
        <w:rPr>
          <w:lang w:eastAsia="ja-JP"/>
        </w:rPr>
        <w:t>1</w:t>
      </w:r>
      <w:r w:rsidRPr="00441CD0">
        <w:t xml:space="preserve">: </w:t>
      </w:r>
      <w:r w:rsidRPr="00441CD0">
        <w:rPr>
          <w:lang w:eastAsia="ja-JP"/>
        </w:rPr>
        <w:t xml:space="preserve">Event </w:t>
      </w:r>
      <w:r w:rsidRPr="00441CD0">
        <w:t>Threshold</w:t>
      </w:r>
    </w:p>
    <w:p w14:paraId="42DF9257" w14:textId="77777777" w:rsidR="00EE5860" w:rsidRPr="00441CD0" w:rsidRDefault="00EE5860" w:rsidP="00EE5860">
      <w:r w:rsidRPr="00441CD0">
        <w:t>The Event Threshold field shall be encoded as an Unsigned32 binary integer value.</w:t>
      </w:r>
    </w:p>
    <w:p w14:paraId="15FDFA30" w14:textId="77777777" w:rsidR="00EE5860" w:rsidRPr="00441CD0" w:rsidRDefault="00EE5860" w:rsidP="00EE5860">
      <w:pPr>
        <w:pStyle w:val="Heading3"/>
      </w:pPr>
      <w:bookmarkStart w:id="6528" w:name="_Toc19717459"/>
      <w:bookmarkStart w:id="6529" w:name="_Toc27490960"/>
      <w:bookmarkStart w:id="6530" w:name="_Toc27557253"/>
      <w:bookmarkStart w:id="6531" w:name="_Toc27724170"/>
      <w:bookmarkStart w:id="6532" w:name="_Toc36031244"/>
      <w:bookmarkStart w:id="6533" w:name="_Toc36043164"/>
      <w:bookmarkStart w:id="6534" w:name="_Toc36814489"/>
      <w:bookmarkStart w:id="6535" w:name="_Toc44689347"/>
      <w:bookmarkStart w:id="6536" w:name="_Toc44924101"/>
      <w:bookmarkStart w:id="6537" w:name="_Toc51861071"/>
      <w:bookmarkStart w:id="6538" w:name="_Toc57930842"/>
      <w:bookmarkStart w:id="6539" w:name="_Toc57931472"/>
      <w:bookmarkStart w:id="6540" w:name="_Toc160974598"/>
      <w:r w:rsidRPr="00441CD0">
        <w:lastRenderedPageBreak/>
        <w:t>8.</w:t>
      </w:r>
      <w:r w:rsidRPr="00441CD0">
        <w:rPr>
          <w:lang w:val="en-US"/>
        </w:rPr>
        <w:t>2.114</w:t>
      </w:r>
      <w:r w:rsidRPr="00441CD0">
        <w:tab/>
        <w:t>Time Stamp</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4B73B590" w14:textId="77777777" w:rsidR="00EE5860" w:rsidRPr="00441CD0" w:rsidRDefault="00EE5860" w:rsidP="00EE5860">
      <w:pPr>
        <w:rPr>
          <w:lang w:eastAsia="ja-JP"/>
        </w:rPr>
      </w:pPr>
      <w:bookmarkStart w:id="6541" w:name="_Toc19717460"/>
      <w:bookmarkStart w:id="6542" w:name="_Toc27490961"/>
      <w:bookmarkStart w:id="6543" w:name="_Toc27557254"/>
      <w:bookmarkStart w:id="6544" w:name="_Toc27724171"/>
      <w:bookmarkStart w:id="6545" w:name="_Toc36031245"/>
      <w:bookmarkStart w:id="6546" w:name="_Toc36043165"/>
      <w:bookmarkStart w:id="6547" w:name="_Toc36814490"/>
      <w:bookmarkStart w:id="6548" w:name="_Toc44689348"/>
      <w:bookmarkStart w:id="6549" w:name="_Toc44924102"/>
      <w:r w:rsidRPr="00441CD0">
        <w:t xml:space="preserve">The Time Stamp IE indicates the time stamp when </w:t>
      </w:r>
      <w:r>
        <w:t>certain</w:t>
      </w:r>
      <w:r w:rsidRPr="00441CD0">
        <w:t xml:space="preserve"> event occurs </w:t>
      </w:r>
      <w:r>
        <w:t>or certain operation occurs</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8.2.114-1</w:t>
      </w:r>
      <w:r w:rsidRPr="00441CD0">
        <w:rPr>
          <w:lang w:eastAsia="ja-JP"/>
        </w:rPr>
        <w:t>.</w:t>
      </w:r>
    </w:p>
    <w:p w14:paraId="31094302"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66DA8251" w14:textId="77777777" w:rsidTr="00BB0E1F">
        <w:trPr>
          <w:jc w:val="center"/>
        </w:trPr>
        <w:tc>
          <w:tcPr>
            <w:tcW w:w="151" w:type="dxa"/>
            <w:tcBorders>
              <w:top w:val="single" w:sz="6" w:space="0" w:color="auto"/>
              <w:left w:val="single" w:sz="6" w:space="0" w:color="auto"/>
              <w:bottom w:val="nil"/>
              <w:right w:val="nil"/>
            </w:tcBorders>
          </w:tcPr>
          <w:p w14:paraId="4B5C7A91" w14:textId="77777777" w:rsidR="00EE5860" w:rsidRPr="00441CD0" w:rsidRDefault="00EE5860" w:rsidP="00BB0E1F">
            <w:pPr>
              <w:pStyle w:val="TAC"/>
            </w:pPr>
          </w:p>
        </w:tc>
        <w:tc>
          <w:tcPr>
            <w:tcW w:w="1104" w:type="dxa"/>
            <w:tcBorders>
              <w:top w:val="single" w:sz="6" w:space="0" w:color="auto"/>
              <w:left w:val="nil"/>
              <w:bottom w:val="nil"/>
              <w:right w:val="nil"/>
            </w:tcBorders>
          </w:tcPr>
          <w:p w14:paraId="35D6FA86"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355A51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7AB6F52" w14:textId="77777777" w:rsidR="00EE5860" w:rsidRPr="00441CD0" w:rsidRDefault="00EE5860" w:rsidP="00BB0E1F">
            <w:pPr>
              <w:pStyle w:val="TAC"/>
            </w:pPr>
          </w:p>
        </w:tc>
      </w:tr>
      <w:tr w:rsidR="00EE5860" w:rsidRPr="00441CD0" w14:paraId="31955F2B" w14:textId="77777777" w:rsidTr="00BB0E1F">
        <w:trPr>
          <w:jc w:val="center"/>
        </w:trPr>
        <w:tc>
          <w:tcPr>
            <w:tcW w:w="151" w:type="dxa"/>
            <w:tcBorders>
              <w:top w:val="nil"/>
              <w:left w:val="single" w:sz="6" w:space="0" w:color="auto"/>
              <w:bottom w:val="nil"/>
              <w:right w:val="nil"/>
            </w:tcBorders>
          </w:tcPr>
          <w:p w14:paraId="67C63BFC" w14:textId="77777777" w:rsidR="00EE5860" w:rsidRPr="00441CD0" w:rsidRDefault="00EE5860" w:rsidP="00BB0E1F">
            <w:pPr>
              <w:pStyle w:val="TAC"/>
            </w:pPr>
          </w:p>
        </w:tc>
        <w:tc>
          <w:tcPr>
            <w:tcW w:w="1104" w:type="dxa"/>
            <w:tcBorders>
              <w:top w:val="nil"/>
              <w:left w:val="nil"/>
              <w:bottom w:val="nil"/>
              <w:right w:val="nil"/>
            </w:tcBorders>
            <w:hideMark/>
          </w:tcPr>
          <w:p w14:paraId="3AF8153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53346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50D2CB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2578C97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D5861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0B84F79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71C402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1D5737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4BB02D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2568691E" w14:textId="77777777" w:rsidR="00EE5860" w:rsidRPr="00441CD0" w:rsidRDefault="00EE5860" w:rsidP="00BB0E1F">
            <w:pPr>
              <w:pStyle w:val="TAC"/>
            </w:pPr>
          </w:p>
        </w:tc>
      </w:tr>
      <w:tr w:rsidR="00EE5860" w:rsidRPr="00441CD0" w14:paraId="1D938727" w14:textId="77777777" w:rsidTr="00BB0E1F">
        <w:trPr>
          <w:jc w:val="center"/>
        </w:trPr>
        <w:tc>
          <w:tcPr>
            <w:tcW w:w="151" w:type="dxa"/>
            <w:tcBorders>
              <w:top w:val="nil"/>
              <w:left w:val="single" w:sz="6" w:space="0" w:color="auto"/>
              <w:bottom w:val="nil"/>
              <w:right w:val="nil"/>
            </w:tcBorders>
          </w:tcPr>
          <w:p w14:paraId="4A70C21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2D30BE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57B8590" w14:textId="77777777" w:rsidR="00EE5860" w:rsidRPr="00441CD0" w:rsidRDefault="00EE5860" w:rsidP="00BB0E1F">
            <w:pPr>
              <w:pStyle w:val="TAC"/>
            </w:pPr>
            <w:r w:rsidRPr="00441CD0">
              <w:t>Type = 156 (decimal)</w:t>
            </w:r>
          </w:p>
        </w:tc>
        <w:tc>
          <w:tcPr>
            <w:tcW w:w="588" w:type="dxa"/>
            <w:tcBorders>
              <w:top w:val="nil"/>
              <w:left w:val="single" w:sz="4" w:space="0" w:color="auto"/>
              <w:bottom w:val="nil"/>
              <w:right w:val="single" w:sz="6" w:space="0" w:color="auto"/>
            </w:tcBorders>
          </w:tcPr>
          <w:p w14:paraId="7EBFC272" w14:textId="77777777" w:rsidR="00EE5860" w:rsidRPr="00441CD0" w:rsidRDefault="00EE5860" w:rsidP="00BB0E1F">
            <w:pPr>
              <w:pStyle w:val="TAC"/>
            </w:pPr>
          </w:p>
        </w:tc>
      </w:tr>
      <w:tr w:rsidR="00EE5860" w:rsidRPr="00441CD0" w14:paraId="6FF21896" w14:textId="77777777" w:rsidTr="00BB0E1F">
        <w:trPr>
          <w:jc w:val="center"/>
        </w:trPr>
        <w:tc>
          <w:tcPr>
            <w:tcW w:w="151" w:type="dxa"/>
            <w:tcBorders>
              <w:top w:val="nil"/>
              <w:left w:val="single" w:sz="6" w:space="0" w:color="auto"/>
              <w:bottom w:val="nil"/>
              <w:right w:val="nil"/>
            </w:tcBorders>
          </w:tcPr>
          <w:p w14:paraId="3FB4A0D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8AF80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159E68E"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0EEB066" w14:textId="77777777" w:rsidR="00EE5860" w:rsidRPr="00441CD0" w:rsidRDefault="00EE5860" w:rsidP="00BB0E1F">
            <w:pPr>
              <w:pStyle w:val="TAC"/>
            </w:pPr>
          </w:p>
        </w:tc>
      </w:tr>
      <w:tr w:rsidR="00EE5860" w:rsidRPr="00441CD0" w14:paraId="47F21C61" w14:textId="77777777" w:rsidTr="00BB0E1F">
        <w:trPr>
          <w:jc w:val="center"/>
        </w:trPr>
        <w:tc>
          <w:tcPr>
            <w:tcW w:w="151" w:type="dxa"/>
            <w:tcBorders>
              <w:top w:val="nil"/>
              <w:left w:val="single" w:sz="6" w:space="0" w:color="auto"/>
              <w:bottom w:val="nil"/>
              <w:right w:val="nil"/>
            </w:tcBorders>
          </w:tcPr>
          <w:p w14:paraId="35A623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19AE38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6E171139" w14:textId="77777777" w:rsidR="00EE5860" w:rsidRPr="00441CD0" w:rsidRDefault="00EE5860" w:rsidP="00BB0E1F">
            <w:pPr>
              <w:pStyle w:val="TAC"/>
              <w:rPr>
                <w:lang w:eastAsia="zh-CN"/>
              </w:rPr>
            </w:pPr>
            <w:r w:rsidRPr="00441CD0">
              <w:t xml:space="preserve">Time Stamp </w:t>
            </w:r>
          </w:p>
        </w:tc>
        <w:tc>
          <w:tcPr>
            <w:tcW w:w="588" w:type="dxa"/>
            <w:tcBorders>
              <w:top w:val="nil"/>
              <w:left w:val="single" w:sz="4" w:space="0" w:color="auto"/>
              <w:bottom w:val="nil"/>
              <w:right w:val="single" w:sz="6" w:space="0" w:color="auto"/>
            </w:tcBorders>
          </w:tcPr>
          <w:p w14:paraId="05FCA27C" w14:textId="77777777" w:rsidR="00EE5860" w:rsidRPr="00441CD0" w:rsidRDefault="00EE5860" w:rsidP="00BB0E1F">
            <w:pPr>
              <w:pStyle w:val="TAC"/>
            </w:pPr>
          </w:p>
        </w:tc>
      </w:tr>
      <w:tr w:rsidR="00EE5860" w:rsidRPr="00441CD0" w14:paraId="1632E4BC" w14:textId="77777777" w:rsidTr="00BB0E1F">
        <w:trPr>
          <w:jc w:val="center"/>
        </w:trPr>
        <w:tc>
          <w:tcPr>
            <w:tcW w:w="151" w:type="dxa"/>
            <w:tcBorders>
              <w:top w:val="nil"/>
              <w:left w:val="single" w:sz="6" w:space="0" w:color="auto"/>
              <w:bottom w:val="single" w:sz="4" w:space="0" w:color="auto"/>
              <w:right w:val="nil"/>
            </w:tcBorders>
          </w:tcPr>
          <w:p w14:paraId="2E378AF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DAAB0D"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6E0E79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D216BD7" w14:textId="77777777" w:rsidR="00EE5860" w:rsidRPr="00441CD0" w:rsidRDefault="00EE5860" w:rsidP="00BB0E1F">
            <w:pPr>
              <w:pStyle w:val="TAC"/>
              <w:rPr>
                <w:lang w:val="x-none"/>
              </w:rPr>
            </w:pPr>
          </w:p>
        </w:tc>
      </w:tr>
    </w:tbl>
    <w:p w14:paraId="397DBAA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2.114</w:t>
      </w:r>
      <w:r w:rsidRPr="00441CD0">
        <w:rPr>
          <w:lang w:eastAsia="zh-CN"/>
        </w:rPr>
        <w:t>-</w:t>
      </w:r>
      <w:r w:rsidRPr="00441CD0">
        <w:rPr>
          <w:lang w:eastAsia="ja-JP"/>
        </w:rPr>
        <w:t>1</w:t>
      </w:r>
      <w:r w:rsidRPr="00441CD0">
        <w:t>: Time Stamp</w:t>
      </w:r>
    </w:p>
    <w:p w14:paraId="276EF8B5" w14:textId="677EA379" w:rsidR="00EE5860" w:rsidRPr="00441CD0" w:rsidRDefault="00EE5860" w:rsidP="00EE5860">
      <w:r w:rsidRPr="00441CD0">
        <w:t xml:space="preserve">The Time Stamp field shall contain </w:t>
      </w:r>
      <w:r w:rsidRPr="00441CD0">
        <w:rPr>
          <w:lang w:eastAsia="zh-CN"/>
        </w:rPr>
        <w:t xml:space="preserve">a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6747EF46"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4DB3411F" w14:textId="77777777" w:rsidR="00EE5860" w:rsidRPr="00441CD0" w:rsidRDefault="00EE5860" w:rsidP="00EE5860">
      <w:pPr>
        <w:pStyle w:val="Heading3"/>
      </w:pPr>
      <w:bookmarkStart w:id="6550" w:name="_Toc51861072"/>
      <w:bookmarkStart w:id="6551" w:name="_Toc57930843"/>
      <w:bookmarkStart w:id="6552" w:name="_Toc57931473"/>
      <w:bookmarkStart w:id="6553" w:name="_Toc160974599"/>
      <w:r w:rsidRPr="00441CD0">
        <w:t>8.</w:t>
      </w:r>
      <w:r w:rsidRPr="00441CD0">
        <w:rPr>
          <w:lang w:val="en-US"/>
        </w:rPr>
        <w:t>2.115</w:t>
      </w:r>
      <w:r w:rsidRPr="00441CD0">
        <w:tab/>
        <w:t>Averaging Window</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70D6234B" w14:textId="429819AD" w:rsidR="00EE5860" w:rsidRPr="00441CD0" w:rsidRDefault="00EE5860" w:rsidP="00EE5860">
      <w:pPr>
        <w:rPr>
          <w:lang w:eastAsia="ja-JP"/>
        </w:rPr>
      </w:pPr>
      <w:r w:rsidRPr="00441CD0">
        <w:t xml:space="preserve">The Averaging Window IE shall contain the duration over which the GFBR and MFBR is calculated (see </w:t>
      </w:r>
      <w:r w:rsidR="00415C19" w:rsidRPr="00441CD0">
        <w:t>clause</w:t>
      </w:r>
      <w:r w:rsidR="00415C19">
        <w:t> </w:t>
      </w:r>
      <w:r w:rsidR="00415C19" w:rsidRPr="00441CD0">
        <w:t>5</w:t>
      </w:r>
      <w:r w:rsidRPr="00441CD0">
        <w:t xml:space="preserve">.7.3.6 of 3GPP TS 23.501 [28]).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8.2.115-1</w:t>
      </w:r>
      <w:r w:rsidRPr="00441CD0">
        <w:rPr>
          <w:lang w:eastAsia="ja-JP"/>
        </w:rPr>
        <w:t>.</w:t>
      </w:r>
    </w:p>
    <w:p w14:paraId="6214D6B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E1F8439" w14:textId="77777777" w:rsidTr="00BB0E1F">
        <w:trPr>
          <w:jc w:val="center"/>
        </w:trPr>
        <w:tc>
          <w:tcPr>
            <w:tcW w:w="151" w:type="dxa"/>
            <w:tcBorders>
              <w:top w:val="single" w:sz="6" w:space="0" w:color="auto"/>
              <w:left w:val="single" w:sz="6" w:space="0" w:color="auto"/>
              <w:bottom w:val="nil"/>
              <w:right w:val="nil"/>
            </w:tcBorders>
          </w:tcPr>
          <w:p w14:paraId="547D84F1" w14:textId="77777777" w:rsidR="00EE5860" w:rsidRPr="00441CD0" w:rsidRDefault="00EE5860" w:rsidP="00BB0E1F">
            <w:pPr>
              <w:pStyle w:val="TAC"/>
            </w:pPr>
          </w:p>
        </w:tc>
        <w:tc>
          <w:tcPr>
            <w:tcW w:w="1104" w:type="dxa"/>
            <w:tcBorders>
              <w:top w:val="single" w:sz="6" w:space="0" w:color="auto"/>
              <w:left w:val="nil"/>
              <w:bottom w:val="nil"/>
              <w:right w:val="nil"/>
            </w:tcBorders>
          </w:tcPr>
          <w:p w14:paraId="6E61EB5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D8D4D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0D4C892" w14:textId="77777777" w:rsidR="00EE5860" w:rsidRPr="00441CD0" w:rsidRDefault="00EE5860" w:rsidP="00BB0E1F">
            <w:pPr>
              <w:pStyle w:val="TAC"/>
            </w:pPr>
          </w:p>
        </w:tc>
      </w:tr>
      <w:tr w:rsidR="00EE5860" w:rsidRPr="00441CD0" w14:paraId="16E60167" w14:textId="77777777" w:rsidTr="00BB0E1F">
        <w:trPr>
          <w:jc w:val="center"/>
        </w:trPr>
        <w:tc>
          <w:tcPr>
            <w:tcW w:w="151" w:type="dxa"/>
            <w:tcBorders>
              <w:top w:val="nil"/>
              <w:left w:val="single" w:sz="6" w:space="0" w:color="auto"/>
              <w:bottom w:val="nil"/>
              <w:right w:val="nil"/>
            </w:tcBorders>
          </w:tcPr>
          <w:p w14:paraId="0A2049DD" w14:textId="77777777" w:rsidR="00EE5860" w:rsidRPr="00441CD0" w:rsidRDefault="00EE5860" w:rsidP="00BB0E1F">
            <w:pPr>
              <w:pStyle w:val="TAC"/>
            </w:pPr>
          </w:p>
        </w:tc>
        <w:tc>
          <w:tcPr>
            <w:tcW w:w="1104" w:type="dxa"/>
            <w:tcBorders>
              <w:top w:val="nil"/>
              <w:left w:val="nil"/>
              <w:bottom w:val="nil"/>
              <w:right w:val="nil"/>
            </w:tcBorders>
            <w:hideMark/>
          </w:tcPr>
          <w:p w14:paraId="13BE5DE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9245C3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2F2EE97"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CB808AC"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B3184F4"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5C64FA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EA3FF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CA4A419"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33823D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5BC45B0E" w14:textId="77777777" w:rsidR="00EE5860" w:rsidRPr="00441CD0" w:rsidRDefault="00EE5860" w:rsidP="00BB0E1F">
            <w:pPr>
              <w:pStyle w:val="TAC"/>
            </w:pPr>
          </w:p>
        </w:tc>
      </w:tr>
      <w:tr w:rsidR="00EE5860" w:rsidRPr="00441CD0" w14:paraId="7AFFF511" w14:textId="77777777" w:rsidTr="00BB0E1F">
        <w:trPr>
          <w:jc w:val="center"/>
        </w:trPr>
        <w:tc>
          <w:tcPr>
            <w:tcW w:w="151" w:type="dxa"/>
            <w:tcBorders>
              <w:top w:val="nil"/>
              <w:left w:val="single" w:sz="6" w:space="0" w:color="auto"/>
              <w:bottom w:val="nil"/>
              <w:right w:val="nil"/>
            </w:tcBorders>
          </w:tcPr>
          <w:p w14:paraId="10D093A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CBE23B9"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56D3BD0" w14:textId="77777777" w:rsidR="00EE5860" w:rsidRPr="00441CD0" w:rsidRDefault="00EE5860" w:rsidP="00BB0E1F">
            <w:pPr>
              <w:pStyle w:val="TAC"/>
            </w:pPr>
            <w:r w:rsidRPr="00441CD0">
              <w:t>Type = 157 (decimal)</w:t>
            </w:r>
          </w:p>
        </w:tc>
        <w:tc>
          <w:tcPr>
            <w:tcW w:w="588" w:type="dxa"/>
            <w:tcBorders>
              <w:top w:val="nil"/>
              <w:left w:val="single" w:sz="4" w:space="0" w:color="auto"/>
              <w:bottom w:val="nil"/>
              <w:right w:val="single" w:sz="6" w:space="0" w:color="auto"/>
            </w:tcBorders>
          </w:tcPr>
          <w:p w14:paraId="1A9C589B" w14:textId="77777777" w:rsidR="00EE5860" w:rsidRPr="00441CD0" w:rsidRDefault="00EE5860" w:rsidP="00BB0E1F">
            <w:pPr>
              <w:pStyle w:val="TAC"/>
            </w:pPr>
          </w:p>
        </w:tc>
      </w:tr>
      <w:tr w:rsidR="00EE5860" w:rsidRPr="00441CD0" w14:paraId="18B73D69" w14:textId="77777777" w:rsidTr="00BB0E1F">
        <w:trPr>
          <w:jc w:val="center"/>
        </w:trPr>
        <w:tc>
          <w:tcPr>
            <w:tcW w:w="151" w:type="dxa"/>
            <w:tcBorders>
              <w:top w:val="nil"/>
              <w:left w:val="single" w:sz="6" w:space="0" w:color="auto"/>
              <w:bottom w:val="nil"/>
              <w:right w:val="nil"/>
            </w:tcBorders>
          </w:tcPr>
          <w:p w14:paraId="4869874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78BE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A3269A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B0B39DB" w14:textId="77777777" w:rsidR="00EE5860" w:rsidRPr="00441CD0" w:rsidRDefault="00EE5860" w:rsidP="00BB0E1F">
            <w:pPr>
              <w:pStyle w:val="TAC"/>
            </w:pPr>
          </w:p>
        </w:tc>
      </w:tr>
      <w:tr w:rsidR="00EE5860" w:rsidRPr="00441CD0" w14:paraId="42B30E20" w14:textId="77777777" w:rsidTr="00BB0E1F">
        <w:trPr>
          <w:jc w:val="center"/>
        </w:trPr>
        <w:tc>
          <w:tcPr>
            <w:tcW w:w="151" w:type="dxa"/>
            <w:tcBorders>
              <w:top w:val="nil"/>
              <w:left w:val="single" w:sz="6" w:space="0" w:color="auto"/>
              <w:bottom w:val="nil"/>
              <w:right w:val="nil"/>
            </w:tcBorders>
          </w:tcPr>
          <w:p w14:paraId="48BB971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FA1600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4CED7EE6" w14:textId="77777777" w:rsidR="00EE5860" w:rsidRPr="00441CD0" w:rsidRDefault="00EE5860" w:rsidP="00BB0E1F">
            <w:pPr>
              <w:pStyle w:val="TAC"/>
              <w:rPr>
                <w:lang w:eastAsia="zh-CN"/>
              </w:rPr>
            </w:pPr>
            <w:r w:rsidRPr="00441CD0">
              <w:rPr>
                <w:lang w:eastAsia="zh-CN"/>
              </w:rPr>
              <w:t>Averaging Window</w:t>
            </w:r>
          </w:p>
        </w:tc>
        <w:tc>
          <w:tcPr>
            <w:tcW w:w="588" w:type="dxa"/>
            <w:tcBorders>
              <w:top w:val="nil"/>
              <w:left w:val="single" w:sz="4" w:space="0" w:color="auto"/>
              <w:bottom w:val="nil"/>
              <w:right w:val="single" w:sz="6" w:space="0" w:color="auto"/>
            </w:tcBorders>
          </w:tcPr>
          <w:p w14:paraId="4E2A2AA6" w14:textId="77777777" w:rsidR="00EE5860" w:rsidRPr="00441CD0" w:rsidRDefault="00EE5860" w:rsidP="00BB0E1F">
            <w:pPr>
              <w:pStyle w:val="TAC"/>
            </w:pPr>
          </w:p>
        </w:tc>
      </w:tr>
      <w:tr w:rsidR="00EE5860" w:rsidRPr="00441CD0" w14:paraId="343F48CE" w14:textId="77777777" w:rsidTr="00BB0E1F">
        <w:trPr>
          <w:jc w:val="center"/>
        </w:trPr>
        <w:tc>
          <w:tcPr>
            <w:tcW w:w="151" w:type="dxa"/>
            <w:tcBorders>
              <w:top w:val="nil"/>
              <w:left w:val="single" w:sz="6" w:space="0" w:color="auto"/>
              <w:bottom w:val="single" w:sz="4" w:space="0" w:color="auto"/>
              <w:right w:val="nil"/>
            </w:tcBorders>
          </w:tcPr>
          <w:p w14:paraId="6A31CA1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3221C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1EB340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5DD0F476" w14:textId="77777777" w:rsidR="00EE5860" w:rsidRPr="00441CD0" w:rsidRDefault="00EE5860" w:rsidP="00BB0E1F">
            <w:pPr>
              <w:pStyle w:val="TAC"/>
              <w:rPr>
                <w:lang w:val="x-none"/>
              </w:rPr>
            </w:pPr>
          </w:p>
        </w:tc>
      </w:tr>
    </w:tbl>
    <w:p w14:paraId="7AD8DCE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115</w:t>
      </w:r>
      <w:r w:rsidRPr="00441CD0">
        <w:rPr>
          <w:lang w:eastAsia="zh-CN"/>
        </w:rPr>
        <w:t>-</w:t>
      </w:r>
      <w:r w:rsidRPr="00441CD0">
        <w:rPr>
          <w:lang w:eastAsia="ja-JP"/>
        </w:rPr>
        <w:t>1</w:t>
      </w:r>
      <w:r w:rsidRPr="00441CD0">
        <w:t>: Averaging Window</w:t>
      </w:r>
    </w:p>
    <w:p w14:paraId="6CA064FC" w14:textId="77777777" w:rsidR="00EE5860" w:rsidRPr="00441CD0" w:rsidRDefault="00EE5860" w:rsidP="00EE5860">
      <w:r w:rsidRPr="00441CD0">
        <w:t>The Averaging Window field shall be encoded as an Unsigned32 binary integer value. It shall contain the duration in ms.</w:t>
      </w:r>
    </w:p>
    <w:p w14:paraId="604EFF2C" w14:textId="77777777" w:rsidR="00EE5860" w:rsidRPr="00441CD0" w:rsidRDefault="00EE5860" w:rsidP="00EE5860">
      <w:pPr>
        <w:pStyle w:val="Heading3"/>
      </w:pPr>
      <w:bookmarkStart w:id="6554" w:name="_Toc19717461"/>
      <w:bookmarkStart w:id="6555" w:name="_Toc27490962"/>
      <w:bookmarkStart w:id="6556" w:name="_Toc27557255"/>
      <w:bookmarkStart w:id="6557" w:name="_Toc27724172"/>
      <w:bookmarkStart w:id="6558" w:name="_Toc36031246"/>
      <w:bookmarkStart w:id="6559" w:name="_Toc36043166"/>
      <w:bookmarkStart w:id="6560" w:name="_Toc36814491"/>
      <w:bookmarkStart w:id="6561" w:name="_Toc44689349"/>
      <w:bookmarkStart w:id="6562" w:name="_Toc44924103"/>
      <w:bookmarkStart w:id="6563" w:name="_Toc51861073"/>
      <w:bookmarkStart w:id="6564" w:name="_Toc57930844"/>
      <w:bookmarkStart w:id="6565" w:name="_Toc57931474"/>
      <w:bookmarkStart w:id="6566" w:name="_Toc160974600"/>
      <w:r w:rsidRPr="00441CD0">
        <w:t>8.</w:t>
      </w:r>
      <w:r w:rsidRPr="00441CD0">
        <w:rPr>
          <w:lang w:val="en-US"/>
        </w:rPr>
        <w:t>2.116</w:t>
      </w:r>
      <w:r w:rsidRPr="00441CD0">
        <w:tab/>
        <w:t>Paging Policy Indicator (PPI)</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51A01CEA" w14:textId="77777777" w:rsidR="00EE5860" w:rsidRPr="00441CD0" w:rsidRDefault="00EE5860" w:rsidP="00EE5860">
      <w:pPr>
        <w:rPr>
          <w:lang w:eastAsia="ja-JP"/>
        </w:rPr>
      </w:pPr>
      <w:r w:rsidRPr="00441CD0">
        <w:t xml:space="preserve">The Paging Policy Indicator (PPI) IE indicates a PPI value for paging policy differentation.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8.2.116-1</w:t>
      </w:r>
      <w:r w:rsidRPr="00441CD0">
        <w:rPr>
          <w:lang w:eastAsia="ja-JP"/>
        </w:rPr>
        <w:t>.</w:t>
      </w:r>
    </w:p>
    <w:p w14:paraId="0682265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C37168" w14:textId="77777777" w:rsidTr="00BB0E1F">
        <w:trPr>
          <w:jc w:val="center"/>
        </w:trPr>
        <w:tc>
          <w:tcPr>
            <w:tcW w:w="151" w:type="dxa"/>
            <w:tcBorders>
              <w:top w:val="single" w:sz="6" w:space="0" w:color="auto"/>
              <w:left w:val="single" w:sz="6" w:space="0" w:color="auto"/>
              <w:bottom w:val="nil"/>
              <w:right w:val="nil"/>
            </w:tcBorders>
          </w:tcPr>
          <w:p w14:paraId="4A0659BC" w14:textId="77777777" w:rsidR="00EE5860" w:rsidRPr="00441CD0" w:rsidRDefault="00EE5860" w:rsidP="00BB0E1F">
            <w:pPr>
              <w:pStyle w:val="TAC"/>
            </w:pPr>
          </w:p>
        </w:tc>
        <w:tc>
          <w:tcPr>
            <w:tcW w:w="1104" w:type="dxa"/>
            <w:tcBorders>
              <w:top w:val="single" w:sz="6" w:space="0" w:color="auto"/>
              <w:left w:val="nil"/>
              <w:bottom w:val="nil"/>
              <w:right w:val="nil"/>
            </w:tcBorders>
          </w:tcPr>
          <w:p w14:paraId="70AD519E"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4210FD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3686A51" w14:textId="77777777" w:rsidR="00EE5860" w:rsidRPr="00441CD0" w:rsidRDefault="00EE5860" w:rsidP="00BB0E1F">
            <w:pPr>
              <w:pStyle w:val="TAC"/>
            </w:pPr>
          </w:p>
        </w:tc>
      </w:tr>
      <w:tr w:rsidR="00EE5860" w:rsidRPr="00441CD0" w14:paraId="41737836" w14:textId="77777777" w:rsidTr="00BB0E1F">
        <w:trPr>
          <w:jc w:val="center"/>
        </w:trPr>
        <w:tc>
          <w:tcPr>
            <w:tcW w:w="151" w:type="dxa"/>
            <w:tcBorders>
              <w:top w:val="nil"/>
              <w:left w:val="single" w:sz="6" w:space="0" w:color="auto"/>
              <w:bottom w:val="nil"/>
              <w:right w:val="nil"/>
            </w:tcBorders>
          </w:tcPr>
          <w:p w14:paraId="3FE25D4D" w14:textId="77777777" w:rsidR="00EE5860" w:rsidRPr="00441CD0" w:rsidRDefault="00EE5860" w:rsidP="00BB0E1F">
            <w:pPr>
              <w:pStyle w:val="TAC"/>
            </w:pPr>
          </w:p>
        </w:tc>
        <w:tc>
          <w:tcPr>
            <w:tcW w:w="1104" w:type="dxa"/>
            <w:tcBorders>
              <w:top w:val="nil"/>
              <w:left w:val="nil"/>
              <w:bottom w:val="nil"/>
              <w:right w:val="nil"/>
            </w:tcBorders>
            <w:hideMark/>
          </w:tcPr>
          <w:p w14:paraId="6A22277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51E26B"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4F67EDF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1205D4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1A6D9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8EBA33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2E11D9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013914E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5E4B79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64007D" w14:textId="77777777" w:rsidR="00EE5860" w:rsidRPr="00441CD0" w:rsidRDefault="00EE5860" w:rsidP="00BB0E1F">
            <w:pPr>
              <w:pStyle w:val="TAC"/>
            </w:pPr>
          </w:p>
        </w:tc>
      </w:tr>
      <w:tr w:rsidR="00EE5860" w:rsidRPr="00441CD0" w14:paraId="4D8F768C" w14:textId="77777777" w:rsidTr="00BB0E1F">
        <w:trPr>
          <w:jc w:val="center"/>
        </w:trPr>
        <w:tc>
          <w:tcPr>
            <w:tcW w:w="151" w:type="dxa"/>
            <w:tcBorders>
              <w:top w:val="nil"/>
              <w:left w:val="single" w:sz="6" w:space="0" w:color="auto"/>
              <w:bottom w:val="nil"/>
              <w:right w:val="nil"/>
            </w:tcBorders>
          </w:tcPr>
          <w:p w14:paraId="05D77E0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70AC2F0"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E53659" w14:textId="77777777" w:rsidR="00EE5860" w:rsidRPr="00441CD0" w:rsidRDefault="00EE5860" w:rsidP="00BB0E1F">
            <w:pPr>
              <w:pStyle w:val="TAC"/>
            </w:pPr>
            <w:r w:rsidRPr="00441CD0">
              <w:t xml:space="preserve">Type = </w:t>
            </w:r>
            <w:r w:rsidRPr="00441CD0">
              <w:rPr>
                <w:lang w:val="sv-SE"/>
              </w:rPr>
              <w:t>158</w:t>
            </w:r>
            <w:r w:rsidRPr="00441CD0">
              <w:t xml:space="preserve"> (decimal)</w:t>
            </w:r>
          </w:p>
        </w:tc>
        <w:tc>
          <w:tcPr>
            <w:tcW w:w="588" w:type="dxa"/>
            <w:tcBorders>
              <w:top w:val="nil"/>
              <w:left w:val="single" w:sz="4" w:space="0" w:color="auto"/>
              <w:bottom w:val="nil"/>
              <w:right w:val="single" w:sz="6" w:space="0" w:color="auto"/>
            </w:tcBorders>
          </w:tcPr>
          <w:p w14:paraId="1E62C0E9" w14:textId="77777777" w:rsidR="00EE5860" w:rsidRPr="00441CD0" w:rsidRDefault="00EE5860" w:rsidP="00BB0E1F">
            <w:pPr>
              <w:pStyle w:val="TAC"/>
            </w:pPr>
          </w:p>
        </w:tc>
      </w:tr>
      <w:tr w:rsidR="00EE5860" w:rsidRPr="00441CD0" w14:paraId="7E800F33" w14:textId="77777777" w:rsidTr="00BB0E1F">
        <w:trPr>
          <w:jc w:val="center"/>
        </w:trPr>
        <w:tc>
          <w:tcPr>
            <w:tcW w:w="151" w:type="dxa"/>
            <w:tcBorders>
              <w:top w:val="nil"/>
              <w:left w:val="single" w:sz="6" w:space="0" w:color="auto"/>
              <w:bottom w:val="nil"/>
              <w:right w:val="nil"/>
            </w:tcBorders>
          </w:tcPr>
          <w:p w14:paraId="13C3B2C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E2E9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63D6C4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D70E14C" w14:textId="77777777" w:rsidR="00EE5860" w:rsidRPr="00441CD0" w:rsidRDefault="00EE5860" w:rsidP="00BB0E1F">
            <w:pPr>
              <w:pStyle w:val="TAC"/>
            </w:pPr>
          </w:p>
        </w:tc>
      </w:tr>
      <w:tr w:rsidR="00EE5860" w:rsidRPr="00441CD0" w14:paraId="77A3AFA0" w14:textId="77777777" w:rsidTr="00BB0E1F">
        <w:trPr>
          <w:jc w:val="center"/>
        </w:trPr>
        <w:tc>
          <w:tcPr>
            <w:tcW w:w="151" w:type="dxa"/>
            <w:tcBorders>
              <w:top w:val="nil"/>
              <w:left w:val="single" w:sz="6" w:space="0" w:color="auto"/>
              <w:bottom w:val="nil"/>
              <w:right w:val="nil"/>
            </w:tcBorders>
          </w:tcPr>
          <w:p w14:paraId="11D41B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34AB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2CB59FE2" w14:textId="77777777" w:rsidR="00EE5860" w:rsidRPr="00441CD0" w:rsidRDefault="00EE5860" w:rsidP="00BB0E1F">
            <w:pPr>
              <w:pStyle w:val="TAC"/>
              <w:rPr>
                <w:lang w:eastAsia="zh-CN"/>
              </w:rPr>
            </w:pPr>
            <w:r w:rsidRPr="00441CD0">
              <w:rPr>
                <w:lang w:eastAsia="zh-CN"/>
              </w:rPr>
              <w:t>Spare</w:t>
            </w:r>
          </w:p>
        </w:tc>
        <w:tc>
          <w:tcPr>
            <w:tcW w:w="1767" w:type="dxa"/>
            <w:gridSpan w:val="3"/>
            <w:tcBorders>
              <w:top w:val="single" w:sz="4" w:space="0" w:color="auto"/>
              <w:left w:val="single" w:sz="4" w:space="0" w:color="auto"/>
              <w:bottom w:val="single" w:sz="4" w:space="0" w:color="auto"/>
              <w:right w:val="single" w:sz="4" w:space="0" w:color="auto"/>
            </w:tcBorders>
            <w:hideMark/>
          </w:tcPr>
          <w:p w14:paraId="4EC37EB0" w14:textId="77777777" w:rsidR="00EE5860" w:rsidRPr="00441CD0" w:rsidRDefault="00EE5860" w:rsidP="00BB0E1F">
            <w:pPr>
              <w:pStyle w:val="TAC"/>
              <w:rPr>
                <w:lang w:eastAsia="zh-CN"/>
              </w:rPr>
            </w:pPr>
            <w:r w:rsidRPr="00441CD0">
              <w:rPr>
                <w:lang w:eastAsia="zh-CN"/>
              </w:rPr>
              <w:t>PPI value</w:t>
            </w:r>
          </w:p>
        </w:tc>
        <w:tc>
          <w:tcPr>
            <w:tcW w:w="588" w:type="dxa"/>
            <w:tcBorders>
              <w:top w:val="nil"/>
              <w:left w:val="single" w:sz="4" w:space="0" w:color="auto"/>
              <w:bottom w:val="nil"/>
              <w:right w:val="single" w:sz="6" w:space="0" w:color="auto"/>
            </w:tcBorders>
          </w:tcPr>
          <w:p w14:paraId="3CDFFAC2" w14:textId="77777777" w:rsidR="00EE5860" w:rsidRPr="00441CD0" w:rsidRDefault="00EE5860" w:rsidP="00BB0E1F">
            <w:pPr>
              <w:pStyle w:val="TAC"/>
            </w:pPr>
          </w:p>
        </w:tc>
      </w:tr>
      <w:tr w:rsidR="00EE5860" w:rsidRPr="00441CD0" w14:paraId="641208BC" w14:textId="77777777" w:rsidTr="00BB0E1F">
        <w:trPr>
          <w:jc w:val="center"/>
        </w:trPr>
        <w:tc>
          <w:tcPr>
            <w:tcW w:w="151" w:type="dxa"/>
            <w:tcBorders>
              <w:top w:val="nil"/>
              <w:left w:val="single" w:sz="6" w:space="0" w:color="auto"/>
              <w:bottom w:val="single" w:sz="4" w:space="0" w:color="auto"/>
              <w:right w:val="nil"/>
            </w:tcBorders>
          </w:tcPr>
          <w:p w14:paraId="5D959472"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E6CB50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B6A932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29D354A" w14:textId="77777777" w:rsidR="00EE5860" w:rsidRPr="00441CD0" w:rsidRDefault="00EE5860" w:rsidP="00BB0E1F">
            <w:pPr>
              <w:pStyle w:val="TAC"/>
              <w:rPr>
                <w:lang w:val="x-none"/>
              </w:rPr>
            </w:pPr>
          </w:p>
        </w:tc>
      </w:tr>
    </w:tbl>
    <w:p w14:paraId="22E5FEA0"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116</w:t>
      </w:r>
      <w:r w:rsidRPr="00441CD0">
        <w:rPr>
          <w:lang w:eastAsia="zh-CN"/>
        </w:rPr>
        <w:t>-</w:t>
      </w:r>
      <w:r w:rsidRPr="00441CD0">
        <w:rPr>
          <w:lang w:eastAsia="ja-JP"/>
        </w:rPr>
        <w:t>1</w:t>
      </w:r>
      <w:r w:rsidRPr="00441CD0">
        <w:t xml:space="preserve">: </w:t>
      </w:r>
      <w:r w:rsidRPr="00441CD0">
        <w:rPr>
          <w:lang w:eastAsia="ja-JP"/>
        </w:rPr>
        <w:t>Paging Policy Indicator (PPI)</w:t>
      </w:r>
    </w:p>
    <w:p w14:paraId="6C6600F0" w14:textId="0AFDD91F" w:rsidR="00EE5860" w:rsidRPr="00441CD0" w:rsidRDefault="00EE5860" w:rsidP="00EE5860">
      <w:r w:rsidRPr="00441CD0">
        <w:t xml:space="preserve">The PPI value shall be encoded as a value between 0 and 7, as specified in </w:t>
      </w:r>
      <w:r w:rsidR="00415C19" w:rsidRPr="00441CD0">
        <w:t>clause</w:t>
      </w:r>
      <w:r w:rsidR="00415C19">
        <w:t> </w:t>
      </w:r>
      <w:r w:rsidR="00415C19" w:rsidRPr="00441CD0">
        <w:t>5</w:t>
      </w:r>
      <w:r w:rsidRPr="00441CD0">
        <w:t>.5.3.7 of 3GPP TS 38.415 [34].</w:t>
      </w:r>
    </w:p>
    <w:p w14:paraId="203ED599" w14:textId="77777777" w:rsidR="00EE5860" w:rsidRPr="00441CD0" w:rsidRDefault="00EE5860" w:rsidP="00EE5860">
      <w:pPr>
        <w:pStyle w:val="Heading3"/>
        <w:rPr>
          <w:lang w:eastAsia="zh-CN"/>
        </w:rPr>
      </w:pPr>
      <w:bookmarkStart w:id="6567" w:name="_Toc19717462"/>
      <w:bookmarkStart w:id="6568" w:name="_Toc27490963"/>
      <w:bookmarkStart w:id="6569" w:name="_Toc27557256"/>
      <w:bookmarkStart w:id="6570" w:name="_Toc27724173"/>
      <w:bookmarkStart w:id="6571" w:name="_Toc36031247"/>
      <w:bookmarkStart w:id="6572" w:name="_Toc36043167"/>
      <w:bookmarkStart w:id="6573" w:name="_Toc36814492"/>
      <w:bookmarkStart w:id="6574" w:name="_Toc44689350"/>
      <w:bookmarkStart w:id="6575" w:name="_Toc44924104"/>
      <w:bookmarkStart w:id="6576" w:name="_Toc51861074"/>
      <w:bookmarkStart w:id="6577" w:name="_Toc57930845"/>
      <w:bookmarkStart w:id="6578" w:name="_Toc57931475"/>
      <w:bookmarkStart w:id="6579" w:name="_Toc160974601"/>
      <w:r w:rsidRPr="00441CD0">
        <w:t>8.</w:t>
      </w:r>
      <w:r w:rsidRPr="00441CD0">
        <w:rPr>
          <w:lang w:eastAsia="zh-CN"/>
        </w:rPr>
        <w:t>2.117</w:t>
      </w:r>
      <w:r w:rsidRPr="00441CD0">
        <w:tab/>
      </w:r>
      <w:r w:rsidRPr="00441CD0">
        <w:rPr>
          <w:lang w:eastAsia="zh-CN"/>
        </w:rPr>
        <w:t>APN/DNN</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5952354" w14:textId="77777777" w:rsidR="00EE5860" w:rsidRPr="00441CD0" w:rsidRDefault="00EE5860" w:rsidP="00EE5860">
      <w:r w:rsidRPr="00441CD0">
        <w:t xml:space="preserve">Access Point Name (APN) </w:t>
      </w:r>
      <w:r w:rsidRPr="00441CD0">
        <w:rPr>
          <w:lang w:eastAsia="zh-CN"/>
        </w:rPr>
        <w:t xml:space="preserve">/ Data Network Name (DNN) </w:t>
      </w:r>
      <w:r w:rsidRPr="00441CD0">
        <w:t xml:space="preserve">is transferred </w:t>
      </w:r>
      <w:r w:rsidRPr="00441CD0">
        <w:rPr>
          <w:lang w:eastAsia="zh-CN"/>
        </w:rPr>
        <w:t>from CP function to UP function</w:t>
      </w:r>
      <w:r w:rsidRPr="00441CD0">
        <w:t>.</w:t>
      </w:r>
    </w:p>
    <w:p w14:paraId="657911B3"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7"/>
        <w:gridCol w:w="589"/>
        <w:gridCol w:w="587"/>
        <w:gridCol w:w="587"/>
        <w:gridCol w:w="588"/>
        <w:gridCol w:w="588"/>
        <w:gridCol w:w="589"/>
        <w:gridCol w:w="588"/>
      </w:tblGrid>
      <w:tr w:rsidR="00EE5860" w:rsidRPr="00441CD0" w14:paraId="66D4B070" w14:textId="77777777" w:rsidTr="00BB0E1F">
        <w:trPr>
          <w:jc w:val="center"/>
        </w:trPr>
        <w:tc>
          <w:tcPr>
            <w:tcW w:w="151" w:type="dxa"/>
            <w:tcBorders>
              <w:top w:val="single" w:sz="6" w:space="0" w:color="auto"/>
              <w:left w:val="single" w:sz="6" w:space="0" w:color="auto"/>
              <w:bottom w:val="nil"/>
              <w:right w:val="nil"/>
            </w:tcBorders>
          </w:tcPr>
          <w:p w14:paraId="70A8E51A" w14:textId="77777777" w:rsidR="00EE5860" w:rsidRPr="00441CD0" w:rsidRDefault="00EE5860" w:rsidP="00BB0E1F">
            <w:pPr>
              <w:pStyle w:val="TAC"/>
            </w:pPr>
          </w:p>
        </w:tc>
        <w:tc>
          <w:tcPr>
            <w:tcW w:w="1104" w:type="dxa"/>
            <w:tcBorders>
              <w:top w:val="single" w:sz="6" w:space="0" w:color="auto"/>
              <w:left w:val="nil"/>
              <w:bottom w:val="nil"/>
              <w:right w:val="nil"/>
            </w:tcBorders>
          </w:tcPr>
          <w:p w14:paraId="1A6A17ED" w14:textId="77777777" w:rsidR="00EE5860" w:rsidRPr="00441CD0" w:rsidRDefault="00EE5860" w:rsidP="00BB0E1F">
            <w:pPr>
              <w:pStyle w:val="TAH"/>
            </w:pPr>
          </w:p>
        </w:tc>
        <w:tc>
          <w:tcPr>
            <w:tcW w:w="4702" w:type="dxa"/>
            <w:gridSpan w:val="8"/>
            <w:tcBorders>
              <w:top w:val="single" w:sz="6" w:space="0" w:color="auto"/>
              <w:left w:val="nil"/>
              <w:bottom w:val="nil"/>
              <w:right w:val="nil"/>
            </w:tcBorders>
            <w:hideMark/>
          </w:tcPr>
          <w:p w14:paraId="73248DC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C5FEB5A" w14:textId="77777777" w:rsidR="00EE5860" w:rsidRPr="00441CD0" w:rsidRDefault="00EE5860" w:rsidP="00BB0E1F">
            <w:pPr>
              <w:pStyle w:val="TAC"/>
            </w:pPr>
          </w:p>
        </w:tc>
      </w:tr>
      <w:tr w:rsidR="00EE5860" w:rsidRPr="00441CD0" w14:paraId="4FCC2B9D" w14:textId="77777777" w:rsidTr="00BB0E1F">
        <w:trPr>
          <w:jc w:val="center"/>
        </w:trPr>
        <w:tc>
          <w:tcPr>
            <w:tcW w:w="151" w:type="dxa"/>
            <w:tcBorders>
              <w:top w:val="nil"/>
              <w:left w:val="single" w:sz="6" w:space="0" w:color="auto"/>
              <w:bottom w:val="nil"/>
              <w:right w:val="nil"/>
            </w:tcBorders>
          </w:tcPr>
          <w:p w14:paraId="0881A33D" w14:textId="77777777" w:rsidR="00EE5860" w:rsidRPr="00441CD0" w:rsidRDefault="00EE5860" w:rsidP="00BB0E1F">
            <w:pPr>
              <w:pStyle w:val="TAC"/>
            </w:pPr>
          </w:p>
        </w:tc>
        <w:tc>
          <w:tcPr>
            <w:tcW w:w="1104" w:type="dxa"/>
            <w:tcBorders>
              <w:top w:val="nil"/>
              <w:left w:val="nil"/>
              <w:bottom w:val="nil"/>
              <w:right w:val="nil"/>
            </w:tcBorders>
            <w:hideMark/>
          </w:tcPr>
          <w:p w14:paraId="706019DF"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31CD817D"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33ED6D7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68CDB33"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4C2081F"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32BE69E0"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DF07D55"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E05003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0E7269C"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7EC11193" w14:textId="77777777" w:rsidR="00EE5860" w:rsidRPr="00441CD0" w:rsidRDefault="00EE5860" w:rsidP="00BB0E1F">
            <w:pPr>
              <w:pStyle w:val="TAC"/>
            </w:pPr>
          </w:p>
        </w:tc>
      </w:tr>
      <w:tr w:rsidR="00EE5860" w:rsidRPr="00441CD0" w14:paraId="6715F718" w14:textId="77777777" w:rsidTr="00BB0E1F">
        <w:trPr>
          <w:jc w:val="center"/>
        </w:trPr>
        <w:tc>
          <w:tcPr>
            <w:tcW w:w="151" w:type="dxa"/>
            <w:tcBorders>
              <w:top w:val="nil"/>
              <w:left w:val="single" w:sz="6" w:space="0" w:color="auto"/>
              <w:bottom w:val="nil"/>
              <w:right w:val="nil"/>
            </w:tcBorders>
          </w:tcPr>
          <w:p w14:paraId="66B1FF9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68690"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70852C2F" w14:textId="77777777" w:rsidR="00EE5860" w:rsidRPr="00441CD0" w:rsidRDefault="00EE5860" w:rsidP="00BB0E1F">
            <w:pPr>
              <w:pStyle w:val="TAC"/>
            </w:pPr>
            <w:r w:rsidRPr="00441CD0">
              <w:t>Type = 159 (decimal)</w:t>
            </w:r>
          </w:p>
        </w:tc>
        <w:tc>
          <w:tcPr>
            <w:tcW w:w="588" w:type="dxa"/>
            <w:tcBorders>
              <w:top w:val="nil"/>
              <w:left w:val="single" w:sz="4" w:space="0" w:color="auto"/>
              <w:bottom w:val="nil"/>
              <w:right w:val="single" w:sz="6" w:space="0" w:color="auto"/>
            </w:tcBorders>
          </w:tcPr>
          <w:p w14:paraId="3FFCFA2A" w14:textId="77777777" w:rsidR="00EE5860" w:rsidRPr="00441CD0" w:rsidRDefault="00EE5860" w:rsidP="00BB0E1F">
            <w:pPr>
              <w:pStyle w:val="TAC"/>
            </w:pPr>
          </w:p>
        </w:tc>
      </w:tr>
      <w:tr w:rsidR="00EE5860" w:rsidRPr="00441CD0" w14:paraId="3A261326" w14:textId="77777777" w:rsidTr="00BB0E1F">
        <w:trPr>
          <w:jc w:val="center"/>
        </w:trPr>
        <w:tc>
          <w:tcPr>
            <w:tcW w:w="151" w:type="dxa"/>
            <w:tcBorders>
              <w:top w:val="nil"/>
              <w:left w:val="single" w:sz="6" w:space="0" w:color="auto"/>
              <w:bottom w:val="nil"/>
              <w:right w:val="nil"/>
            </w:tcBorders>
          </w:tcPr>
          <w:p w14:paraId="50B54BC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6280480"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8419716"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674E191B" w14:textId="77777777" w:rsidR="00EE5860" w:rsidRPr="00441CD0" w:rsidRDefault="00EE5860" w:rsidP="00BB0E1F">
            <w:pPr>
              <w:pStyle w:val="TAC"/>
            </w:pPr>
          </w:p>
        </w:tc>
      </w:tr>
      <w:tr w:rsidR="00EE5860" w:rsidRPr="00441CD0" w14:paraId="140A5F18" w14:textId="77777777" w:rsidTr="00BB0E1F">
        <w:trPr>
          <w:jc w:val="center"/>
        </w:trPr>
        <w:tc>
          <w:tcPr>
            <w:tcW w:w="151" w:type="dxa"/>
            <w:tcBorders>
              <w:top w:val="nil"/>
              <w:left w:val="single" w:sz="6" w:space="0" w:color="auto"/>
              <w:bottom w:val="single" w:sz="4" w:space="0" w:color="auto"/>
              <w:right w:val="nil"/>
            </w:tcBorders>
          </w:tcPr>
          <w:p w14:paraId="61B979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237E2975" w14:textId="77777777" w:rsidR="00EE5860" w:rsidRPr="00441CD0" w:rsidRDefault="00EE5860" w:rsidP="00BB0E1F">
            <w:pPr>
              <w:pStyle w:val="TAC"/>
            </w:pPr>
            <w:r w:rsidRPr="00441CD0">
              <w:rPr>
                <w:lang w:eastAsia="zh-CN"/>
              </w:rPr>
              <w:t>5</w:t>
            </w:r>
            <w:r w:rsidRPr="00441CD0">
              <w:t xml:space="preserve"> to (n+4)</w:t>
            </w:r>
          </w:p>
        </w:tc>
        <w:tc>
          <w:tcPr>
            <w:tcW w:w="4702" w:type="dxa"/>
            <w:gridSpan w:val="8"/>
            <w:tcBorders>
              <w:top w:val="single" w:sz="4" w:space="0" w:color="auto"/>
              <w:left w:val="single" w:sz="4" w:space="0" w:color="auto"/>
              <w:bottom w:val="single" w:sz="4" w:space="0" w:color="auto"/>
              <w:right w:val="single" w:sz="4" w:space="0" w:color="auto"/>
            </w:tcBorders>
            <w:hideMark/>
          </w:tcPr>
          <w:p w14:paraId="3A094326" w14:textId="77777777" w:rsidR="00EE5860" w:rsidRPr="00441CD0" w:rsidRDefault="00EE5860" w:rsidP="00BB0E1F">
            <w:pPr>
              <w:pStyle w:val="TAC"/>
              <w:rPr>
                <w:lang w:eastAsia="zh-CN"/>
              </w:rPr>
            </w:pPr>
            <w:r w:rsidRPr="00441CD0">
              <w:rPr>
                <w:lang w:eastAsia="zh-CN"/>
              </w:rPr>
              <w:t>APN/DNN</w:t>
            </w:r>
          </w:p>
        </w:tc>
        <w:tc>
          <w:tcPr>
            <w:tcW w:w="588" w:type="dxa"/>
            <w:tcBorders>
              <w:top w:val="nil"/>
              <w:left w:val="single" w:sz="4" w:space="0" w:color="auto"/>
              <w:bottom w:val="single" w:sz="4" w:space="0" w:color="auto"/>
              <w:right w:val="single" w:sz="6" w:space="0" w:color="auto"/>
            </w:tcBorders>
          </w:tcPr>
          <w:p w14:paraId="1061D3E3" w14:textId="77777777" w:rsidR="00EE5860" w:rsidRPr="00441CD0" w:rsidRDefault="00EE5860" w:rsidP="00BB0E1F">
            <w:pPr>
              <w:pStyle w:val="TAC"/>
            </w:pPr>
          </w:p>
        </w:tc>
      </w:tr>
    </w:tbl>
    <w:p w14:paraId="6CEED4F6" w14:textId="77777777" w:rsidR="00EE5860" w:rsidRPr="00441CD0" w:rsidRDefault="00EE5860" w:rsidP="00EE5860">
      <w:pPr>
        <w:pStyle w:val="TF"/>
        <w:spacing w:before="120"/>
        <w:rPr>
          <w:lang w:eastAsia="zh-CN"/>
        </w:rPr>
      </w:pPr>
      <w:r w:rsidRPr="00441CD0">
        <w:t>Figure 8.</w:t>
      </w:r>
      <w:r w:rsidRPr="00441CD0">
        <w:rPr>
          <w:lang w:eastAsia="zh-CN"/>
        </w:rPr>
        <w:t>2.117</w:t>
      </w:r>
      <w:r w:rsidRPr="00441CD0">
        <w:t xml:space="preserve">-1: </w:t>
      </w:r>
      <w:r w:rsidRPr="00441CD0">
        <w:rPr>
          <w:lang w:eastAsia="zh-CN"/>
        </w:rPr>
        <w:t>APN/DNN</w:t>
      </w:r>
    </w:p>
    <w:p w14:paraId="216CD8E1" w14:textId="454FF758" w:rsidR="00EE5860" w:rsidRPr="00441CD0" w:rsidRDefault="00EE5860" w:rsidP="00EE5860">
      <w:r w:rsidRPr="00441CD0">
        <w:t>The encoding the APN</w:t>
      </w:r>
      <w:r w:rsidRPr="00441CD0">
        <w:rPr>
          <w:lang w:eastAsia="zh-CN"/>
        </w:rPr>
        <w:t>/DNN</w:t>
      </w:r>
      <w:r w:rsidRPr="00441CD0">
        <w:t xml:space="preserve"> field follows 3GPP</w:t>
      </w:r>
      <w:r w:rsidRPr="00441CD0">
        <w:rPr>
          <w:lang w:val="en-US"/>
        </w:rPr>
        <w:t> </w:t>
      </w:r>
      <w:r w:rsidRPr="00441CD0">
        <w:t>TS</w:t>
      </w:r>
      <w:r w:rsidRPr="00441CD0">
        <w:rPr>
          <w:lang w:val="en-US"/>
        </w:rPr>
        <w:t> </w:t>
      </w:r>
      <w:r w:rsidRPr="00441CD0">
        <w:t>23.003</w:t>
      </w:r>
      <w:r w:rsidR="00415C19">
        <w:t> </w:t>
      </w:r>
      <w:r w:rsidR="00415C19" w:rsidRPr="00441CD0">
        <w:t>[</w:t>
      </w:r>
      <w:r w:rsidRPr="00441CD0">
        <w:rPr>
          <w:lang w:eastAsia="zh-CN"/>
        </w:rPr>
        <w:t>2</w:t>
      </w:r>
      <w:r w:rsidRPr="00441CD0">
        <w:t xml:space="preserve">] </w:t>
      </w:r>
      <w:r w:rsidR="00415C19" w:rsidRPr="00441CD0">
        <w:t>clause</w:t>
      </w:r>
      <w:r w:rsidR="00415C19">
        <w:t> </w:t>
      </w:r>
      <w:r w:rsidR="00415C19" w:rsidRPr="00441CD0">
        <w:t>9</w:t>
      </w:r>
      <w:r w:rsidRPr="00441CD0">
        <w:t>.1. The content of the APN</w:t>
      </w:r>
      <w:r w:rsidRPr="00441CD0">
        <w:rPr>
          <w:lang w:eastAsia="zh-CN"/>
        </w:rPr>
        <w:t>/DNN</w:t>
      </w:r>
      <w:r w:rsidRPr="00441CD0">
        <w:t xml:space="preserve"> field shall be the full APN</w:t>
      </w:r>
      <w:r w:rsidRPr="00441CD0">
        <w:rPr>
          <w:lang w:eastAsia="zh-CN"/>
        </w:rPr>
        <w:t>/DNN</w:t>
      </w:r>
      <w:r w:rsidRPr="00441CD0">
        <w:t xml:space="preserve"> with both the APN</w:t>
      </w:r>
      <w:r w:rsidRPr="00441CD0">
        <w:rPr>
          <w:lang w:eastAsia="zh-CN"/>
        </w:rPr>
        <w:t>/DNN</w:t>
      </w:r>
      <w:r w:rsidRPr="00441CD0">
        <w:t xml:space="preserve"> Network Identifier and APN</w:t>
      </w:r>
      <w:r w:rsidRPr="00441CD0">
        <w:rPr>
          <w:lang w:eastAsia="zh-CN"/>
        </w:rPr>
        <w:t>/DNN</w:t>
      </w:r>
      <w:r w:rsidRPr="00441CD0">
        <w:t xml:space="preserve"> Operator Identifier being present as specified in 3GPP</w:t>
      </w:r>
      <w:r w:rsidRPr="00441CD0">
        <w:rPr>
          <w:lang w:val="en-US"/>
        </w:rPr>
        <w:t> </w:t>
      </w:r>
      <w:r w:rsidRPr="00441CD0">
        <w:t>TS</w:t>
      </w:r>
      <w:r w:rsidRPr="00441CD0">
        <w:rPr>
          <w:lang w:val="en-US"/>
        </w:rPr>
        <w:t> </w:t>
      </w:r>
      <w:r w:rsidRPr="00441CD0">
        <w:t>23.003</w:t>
      </w:r>
      <w:r w:rsidR="00415C19">
        <w:t> </w:t>
      </w:r>
      <w:r w:rsidR="00415C19" w:rsidRPr="00441CD0">
        <w:t>[</w:t>
      </w:r>
      <w:r w:rsidRPr="00441CD0">
        <w:t>2] clauses 9.1.1 and 9.1.2</w:t>
      </w:r>
      <w:r w:rsidRPr="00441CD0">
        <w:rPr>
          <w:lang w:eastAsia="zh-CN"/>
        </w:rPr>
        <w:t>, 3GPP</w:t>
      </w:r>
      <w:r w:rsidRPr="00441CD0">
        <w:rPr>
          <w:lang w:val="en-US" w:eastAsia="zh-CN"/>
        </w:rPr>
        <w:t> </w:t>
      </w:r>
      <w:r w:rsidRPr="00441CD0">
        <w:rPr>
          <w:lang w:eastAsia="zh-CN"/>
        </w:rPr>
        <w:t>TS</w:t>
      </w:r>
      <w:r w:rsidRPr="00441CD0">
        <w:rPr>
          <w:lang w:val="en-US" w:eastAsia="zh-CN"/>
        </w:rPr>
        <w:t> </w:t>
      </w:r>
      <w:r w:rsidRPr="00441CD0">
        <w:rPr>
          <w:lang w:eastAsia="zh-CN"/>
        </w:rPr>
        <w:t>23.060</w:t>
      </w:r>
      <w:r w:rsidRPr="00441CD0">
        <w:rPr>
          <w:lang w:val="en-US" w:eastAsia="zh-CN"/>
        </w:rPr>
        <w:t> </w:t>
      </w:r>
      <w:r w:rsidRPr="00441CD0">
        <w:rPr>
          <w:lang w:eastAsia="zh-CN"/>
        </w:rPr>
        <w:t xml:space="preserve">[19] </w:t>
      </w:r>
      <w:r w:rsidRPr="00441CD0">
        <w:t>Annex A</w:t>
      </w:r>
      <w:r w:rsidRPr="00441CD0">
        <w:rPr>
          <w:lang w:eastAsia="zh-CN"/>
        </w:rPr>
        <w:t xml:space="preserve"> and</w:t>
      </w:r>
      <w:r w:rsidRPr="00441CD0">
        <w:rPr>
          <w:color w:val="993300"/>
          <w:lang w:eastAsia="zh-CN"/>
        </w:rPr>
        <w:t xml:space="preserve"> </w:t>
      </w:r>
      <w:r w:rsidRPr="00441CD0">
        <w:rPr>
          <w:lang w:eastAsia="zh-CN"/>
        </w:rPr>
        <w:t>3GPP</w:t>
      </w:r>
      <w:r w:rsidRPr="00441CD0">
        <w:rPr>
          <w:lang w:val="en-US" w:eastAsia="zh-CN"/>
        </w:rPr>
        <w:t> </w:t>
      </w:r>
      <w:r w:rsidRPr="00441CD0">
        <w:rPr>
          <w:lang w:eastAsia="zh-CN"/>
        </w:rPr>
        <w:t>TS</w:t>
      </w:r>
      <w:r w:rsidRPr="00441CD0">
        <w:rPr>
          <w:lang w:val="en-US" w:eastAsia="zh-CN"/>
        </w:rPr>
        <w:t> </w:t>
      </w:r>
      <w:r w:rsidRPr="00441CD0">
        <w:rPr>
          <w:lang w:eastAsia="zh-CN"/>
        </w:rPr>
        <w:t>23.401</w:t>
      </w:r>
      <w:r w:rsidR="00415C19">
        <w:rPr>
          <w:lang w:eastAsia="zh-CN"/>
        </w:rPr>
        <w:t> </w:t>
      </w:r>
      <w:r w:rsidR="00415C19" w:rsidRPr="00441CD0">
        <w:rPr>
          <w:lang w:eastAsia="zh-CN"/>
        </w:rPr>
        <w:t>[</w:t>
      </w:r>
      <w:r w:rsidRPr="00441CD0">
        <w:rPr>
          <w:lang w:eastAsia="zh-CN"/>
        </w:rPr>
        <w:t xml:space="preserve">14] </w:t>
      </w:r>
      <w:r w:rsidRPr="00441CD0">
        <w:t>clauses</w:t>
      </w:r>
      <w:r w:rsidRPr="00441CD0">
        <w:rPr>
          <w:lang w:eastAsia="zh-CN"/>
        </w:rPr>
        <w:t xml:space="preserve"> </w:t>
      </w:r>
      <w:r w:rsidRPr="00441CD0">
        <w:t>4.3.8.1.</w:t>
      </w:r>
    </w:p>
    <w:p w14:paraId="67C8FEC9" w14:textId="77777777" w:rsidR="00EE5860" w:rsidRPr="00441CD0" w:rsidRDefault="00EE5860" w:rsidP="00EE5860">
      <w:pPr>
        <w:pStyle w:val="NO"/>
      </w:pPr>
      <w:r w:rsidRPr="00441CD0">
        <w:t>NOTE:</w:t>
      </w:r>
      <w:r w:rsidRPr="00441CD0">
        <w:tab/>
        <w:t>The APN</w:t>
      </w:r>
      <w:r w:rsidRPr="00441CD0">
        <w:rPr>
          <w:lang w:eastAsia="zh-CN"/>
        </w:rPr>
        <w:t>/DNN</w:t>
      </w:r>
      <w:r w:rsidRPr="00441CD0">
        <w:t xml:space="preserve"> field is not encoded as a dotted string as commonly used in documentation.</w:t>
      </w:r>
    </w:p>
    <w:p w14:paraId="24E35710" w14:textId="77777777" w:rsidR="00EE5860" w:rsidRPr="00441CD0" w:rsidRDefault="00EE5860" w:rsidP="00EE5860">
      <w:pPr>
        <w:pStyle w:val="Heading3"/>
      </w:pPr>
      <w:bookmarkStart w:id="6580" w:name="_Toc19717463"/>
      <w:bookmarkStart w:id="6581" w:name="_Toc27490964"/>
      <w:bookmarkStart w:id="6582" w:name="_Toc27557257"/>
      <w:bookmarkStart w:id="6583" w:name="_Toc27724174"/>
      <w:bookmarkStart w:id="6584" w:name="_Toc36031248"/>
      <w:bookmarkStart w:id="6585" w:name="_Toc36043168"/>
      <w:bookmarkStart w:id="6586" w:name="_Toc36814493"/>
      <w:bookmarkStart w:id="6587" w:name="_Toc44689351"/>
      <w:bookmarkStart w:id="6588" w:name="_Toc44924105"/>
      <w:bookmarkStart w:id="6589" w:name="_Toc51861075"/>
      <w:bookmarkStart w:id="6590" w:name="_Toc57930846"/>
      <w:bookmarkStart w:id="6591" w:name="_Toc57931476"/>
      <w:bookmarkStart w:id="6592" w:name="_Toc160974602"/>
      <w:r w:rsidRPr="00441CD0">
        <w:t>8.</w:t>
      </w:r>
      <w:r w:rsidRPr="00441CD0">
        <w:rPr>
          <w:lang w:eastAsia="zh-CN"/>
        </w:rPr>
        <w:t>2.118</w:t>
      </w:r>
      <w:r w:rsidRPr="00441CD0">
        <w:tab/>
      </w:r>
      <w:r w:rsidRPr="00441CD0">
        <w:rPr>
          <w:lang w:eastAsia="zh-CN"/>
        </w:rPr>
        <w:t>3GPP</w:t>
      </w:r>
      <w:r w:rsidRPr="00441CD0">
        <w:t xml:space="preserve"> </w:t>
      </w:r>
      <w:r w:rsidRPr="00441CD0">
        <w:rPr>
          <w:lang w:eastAsia="zh-CN"/>
        </w:rPr>
        <w:t>Interface Type</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408FC5D2" w14:textId="77777777" w:rsidR="00EE5860" w:rsidRPr="00441CD0" w:rsidRDefault="00EE5860" w:rsidP="00EE5860">
      <w:pPr>
        <w:rPr>
          <w:lang w:eastAsia="zh-CN"/>
        </w:rPr>
      </w:pPr>
      <w:r w:rsidRPr="00441CD0">
        <w:t xml:space="preserve">The </w:t>
      </w:r>
      <w:r w:rsidRPr="00441CD0">
        <w:rPr>
          <w:lang w:val="en-US" w:eastAsia="zh-CN"/>
        </w:rPr>
        <w:t>3GPP Interface</w:t>
      </w:r>
      <w:r w:rsidRPr="00441CD0">
        <w:rPr>
          <w:lang w:val="en-US" w:eastAsia="ja-JP"/>
        </w:rPr>
        <w:t xml:space="preserve"> </w:t>
      </w:r>
      <w:r w:rsidRPr="00441CD0">
        <w:rPr>
          <w:lang w:eastAsia="zh-CN"/>
        </w:rPr>
        <w:t xml:space="preserve">Type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8.2.118-1</w:t>
      </w:r>
      <w:r w:rsidRPr="00441CD0">
        <w:rPr>
          <w:lang w:eastAsia="ja-JP"/>
        </w:rPr>
        <w:t xml:space="preserve">. </w:t>
      </w:r>
      <w:r w:rsidRPr="00441CD0">
        <w:rPr>
          <w:lang w:eastAsia="zh-CN"/>
        </w:rPr>
        <w:t xml:space="preserve">It indicates </w:t>
      </w:r>
      <w:r w:rsidRPr="00441CD0">
        <w:t xml:space="preserve">the </w:t>
      </w:r>
      <w:r w:rsidRPr="00441CD0">
        <w:rPr>
          <w:lang w:eastAsia="zh-CN"/>
        </w:rPr>
        <w:t xml:space="preserve">3GPP interface </w:t>
      </w:r>
      <w:r w:rsidRPr="00441CD0">
        <w:t xml:space="preserve">type of the </w:t>
      </w:r>
      <w:r w:rsidRPr="00441CD0">
        <w:rPr>
          <w:lang w:eastAsia="zh-CN"/>
        </w:rPr>
        <w:t>Source Interface within the PDR IE, or the 3GPP interface type of the Destination Interface within the FAR IE.</w:t>
      </w:r>
    </w:p>
    <w:p w14:paraId="66A4EE4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2"/>
        <w:gridCol w:w="6"/>
        <w:gridCol w:w="589"/>
        <w:gridCol w:w="539"/>
        <w:gridCol w:w="639"/>
        <w:gridCol w:w="588"/>
        <w:gridCol w:w="588"/>
        <w:gridCol w:w="589"/>
        <w:gridCol w:w="588"/>
      </w:tblGrid>
      <w:tr w:rsidR="00EE5860" w:rsidRPr="00441CD0" w14:paraId="5FC4477C" w14:textId="77777777" w:rsidTr="00BB0E1F">
        <w:trPr>
          <w:jc w:val="center"/>
        </w:trPr>
        <w:tc>
          <w:tcPr>
            <w:tcW w:w="151" w:type="dxa"/>
            <w:tcBorders>
              <w:top w:val="single" w:sz="6" w:space="0" w:color="auto"/>
              <w:left w:val="single" w:sz="6" w:space="0" w:color="auto"/>
              <w:bottom w:val="nil"/>
              <w:right w:val="nil"/>
            </w:tcBorders>
          </w:tcPr>
          <w:p w14:paraId="60568764" w14:textId="77777777" w:rsidR="00EE5860" w:rsidRPr="00441CD0" w:rsidRDefault="00EE5860" w:rsidP="00BB0E1F">
            <w:pPr>
              <w:pStyle w:val="TAC"/>
            </w:pPr>
          </w:p>
        </w:tc>
        <w:tc>
          <w:tcPr>
            <w:tcW w:w="1104" w:type="dxa"/>
            <w:tcBorders>
              <w:top w:val="single" w:sz="6" w:space="0" w:color="auto"/>
              <w:left w:val="nil"/>
              <w:bottom w:val="nil"/>
              <w:right w:val="nil"/>
            </w:tcBorders>
          </w:tcPr>
          <w:p w14:paraId="7294E07D" w14:textId="77777777" w:rsidR="00EE5860" w:rsidRPr="00441CD0" w:rsidRDefault="00EE5860" w:rsidP="00BB0E1F">
            <w:pPr>
              <w:pStyle w:val="TAH"/>
            </w:pPr>
          </w:p>
        </w:tc>
        <w:tc>
          <w:tcPr>
            <w:tcW w:w="4708" w:type="dxa"/>
            <w:gridSpan w:val="9"/>
            <w:tcBorders>
              <w:top w:val="single" w:sz="6" w:space="0" w:color="auto"/>
              <w:left w:val="nil"/>
              <w:bottom w:val="nil"/>
              <w:right w:val="nil"/>
            </w:tcBorders>
            <w:hideMark/>
          </w:tcPr>
          <w:p w14:paraId="54752175"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915DB2" w14:textId="77777777" w:rsidR="00EE5860" w:rsidRPr="00441CD0" w:rsidRDefault="00EE5860" w:rsidP="00BB0E1F">
            <w:pPr>
              <w:pStyle w:val="TAC"/>
            </w:pPr>
          </w:p>
        </w:tc>
      </w:tr>
      <w:tr w:rsidR="00EE5860" w:rsidRPr="00441CD0" w14:paraId="09840745" w14:textId="77777777" w:rsidTr="00BB0E1F">
        <w:trPr>
          <w:jc w:val="center"/>
        </w:trPr>
        <w:tc>
          <w:tcPr>
            <w:tcW w:w="151" w:type="dxa"/>
            <w:tcBorders>
              <w:top w:val="nil"/>
              <w:left w:val="single" w:sz="6" w:space="0" w:color="auto"/>
              <w:bottom w:val="nil"/>
              <w:right w:val="nil"/>
            </w:tcBorders>
          </w:tcPr>
          <w:p w14:paraId="07F74760" w14:textId="77777777" w:rsidR="00EE5860" w:rsidRPr="00441CD0" w:rsidRDefault="00EE5860" w:rsidP="00BB0E1F">
            <w:pPr>
              <w:pStyle w:val="TAC"/>
            </w:pPr>
          </w:p>
        </w:tc>
        <w:tc>
          <w:tcPr>
            <w:tcW w:w="1104" w:type="dxa"/>
            <w:tcBorders>
              <w:top w:val="nil"/>
              <w:left w:val="nil"/>
              <w:bottom w:val="nil"/>
              <w:right w:val="nil"/>
            </w:tcBorders>
            <w:hideMark/>
          </w:tcPr>
          <w:p w14:paraId="3479F3DC"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58D0B6C" w14:textId="77777777" w:rsidR="00EE5860" w:rsidRPr="00441CD0" w:rsidRDefault="00EE5860" w:rsidP="00BB0E1F">
            <w:pPr>
              <w:pStyle w:val="TAH"/>
            </w:pPr>
            <w:r w:rsidRPr="00441CD0">
              <w:t>8</w:t>
            </w:r>
          </w:p>
        </w:tc>
        <w:tc>
          <w:tcPr>
            <w:tcW w:w="588" w:type="dxa"/>
            <w:gridSpan w:val="2"/>
            <w:tcBorders>
              <w:top w:val="nil"/>
              <w:left w:val="nil"/>
              <w:bottom w:val="single" w:sz="4" w:space="0" w:color="auto"/>
              <w:right w:val="nil"/>
            </w:tcBorders>
            <w:hideMark/>
          </w:tcPr>
          <w:p w14:paraId="4EFC198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86C5471" w14:textId="77777777" w:rsidR="00EE5860" w:rsidRPr="00441CD0" w:rsidRDefault="00EE5860" w:rsidP="00BB0E1F">
            <w:pPr>
              <w:pStyle w:val="TAH"/>
            </w:pPr>
            <w:r w:rsidRPr="00441CD0">
              <w:t>6</w:t>
            </w:r>
          </w:p>
        </w:tc>
        <w:tc>
          <w:tcPr>
            <w:tcW w:w="539" w:type="dxa"/>
            <w:tcBorders>
              <w:top w:val="nil"/>
              <w:left w:val="nil"/>
              <w:bottom w:val="single" w:sz="4" w:space="0" w:color="auto"/>
              <w:right w:val="nil"/>
            </w:tcBorders>
            <w:hideMark/>
          </w:tcPr>
          <w:p w14:paraId="2EF04B51" w14:textId="77777777" w:rsidR="00EE5860" w:rsidRPr="00441CD0" w:rsidRDefault="00EE5860" w:rsidP="00BB0E1F">
            <w:pPr>
              <w:pStyle w:val="TAH"/>
            </w:pPr>
            <w:r w:rsidRPr="00441CD0">
              <w:t>5</w:t>
            </w:r>
          </w:p>
        </w:tc>
        <w:tc>
          <w:tcPr>
            <w:tcW w:w="639" w:type="dxa"/>
            <w:tcBorders>
              <w:top w:val="nil"/>
              <w:left w:val="nil"/>
              <w:bottom w:val="single" w:sz="4" w:space="0" w:color="auto"/>
              <w:right w:val="nil"/>
            </w:tcBorders>
            <w:hideMark/>
          </w:tcPr>
          <w:p w14:paraId="53863B3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F9A902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79A47C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4C1261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0DF170D" w14:textId="77777777" w:rsidR="00EE5860" w:rsidRPr="00441CD0" w:rsidRDefault="00EE5860" w:rsidP="00BB0E1F">
            <w:pPr>
              <w:pStyle w:val="TAC"/>
            </w:pPr>
          </w:p>
        </w:tc>
      </w:tr>
      <w:tr w:rsidR="00EE5860" w:rsidRPr="00441CD0" w14:paraId="03B9C7C5" w14:textId="77777777" w:rsidTr="00BB0E1F">
        <w:trPr>
          <w:jc w:val="center"/>
        </w:trPr>
        <w:tc>
          <w:tcPr>
            <w:tcW w:w="151" w:type="dxa"/>
            <w:tcBorders>
              <w:top w:val="nil"/>
              <w:left w:val="single" w:sz="6" w:space="0" w:color="auto"/>
              <w:bottom w:val="nil"/>
              <w:right w:val="nil"/>
            </w:tcBorders>
          </w:tcPr>
          <w:p w14:paraId="2917A8B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BB0B191" w14:textId="77777777" w:rsidR="00EE5860" w:rsidRPr="00441CD0" w:rsidRDefault="00EE5860" w:rsidP="00BB0E1F">
            <w:pPr>
              <w:pStyle w:val="TAC"/>
            </w:pPr>
            <w:r w:rsidRPr="00441CD0">
              <w:t>1 to 2</w:t>
            </w:r>
          </w:p>
        </w:tc>
        <w:tc>
          <w:tcPr>
            <w:tcW w:w="4708" w:type="dxa"/>
            <w:gridSpan w:val="9"/>
            <w:tcBorders>
              <w:top w:val="single" w:sz="4" w:space="0" w:color="auto"/>
              <w:left w:val="single" w:sz="4" w:space="0" w:color="auto"/>
              <w:bottom w:val="single" w:sz="4" w:space="0" w:color="auto"/>
              <w:right w:val="single" w:sz="4" w:space="0" w:color="auto"/>
            </w:tcBorders>
            <w:hideMark/>
          </w:tcPr>
          <w:p w14:paraId="1498B62C" w14:textId="77777777" w:rsidR="00EE5860" w:rsidRPr="00441CD0" w:rsidRDefault="00EE5860" w:rsidP="00BB0E1F">
            <w:pPr>
              <w:pStyle w:val="TAC"/>
            </w:pPr>
            <w:r w:rsidRPr="00441CD0">
              <w:t>Type = 160 (decimal)</w:t>
            </w:r>
          </w:p>
        </w:tc>
        <w:tc>
          <w:tcPr>
            <w:tcW w:w="588" w:type="dxa"/>
            <w:tcBorders>
              <w:top w:val="nil"/>
              <w:left w:val="single" w:sz="4" w:space="0" w:color="auto"/>
              <w:bottom w:val="nil"/>
              <w:right w:val="single" w:sz="6" w:space="0" w:color="auto"/>
            </w:tcBorders>
          </w:tcPr>
          <w:p w14:paraId="41917171" w14:textId="77777777" w:rsidR="00EE5860" w:rsidRPr="00441CD0" w:rsidRDefault="00EE5860" w:rsidP="00BB0E1F">
            <w:pPr>
              <w:pStyle w:val="TAC"/>
            </w:pPr>
          </w:p>
        </w:tc>
      </w:tr>
      <w:tr w:rsidR="00EE5860" w:rsidRPr="00441CD0" w14:paraId="427690E7" w14:textId="77777777" w:rsidTr="00BB0E1F">
        <w:trPr>
          <w:jc w:val="center"/>
        </w:trPr>
        <w:tc>
          <w:tcPr>
            <w:tcW w:w="151" w:type="dxa"/>
            <w:tcBorders>
              <w:top w:val="nil"/>
              <w:left w:val="single" w:sz="6" w:space="0" w:color="auto"/>
              <w:bottom w:val="nil"/>
              <w:right w:val="nil"/>
            </w:tcBorders>
          </w:tcPr>
          <w:p w14:paraId="093185E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BEB486F" w14:textId="77777777" w:rsidR="00EE5860" w:rsidRPr="00441CD0" w:rsidRDefault="00EE5860" w:rsidP="00BB0E1F">
            <w:pPr>
              <w:pStyle w:val="TAC"/>
            </w:pPr>
            <w:r w:rsidRPr="00441CD0">
              <w:t>3 to 4</w:t>
            </w:r>
          </w:p>
        </w:tc>
        <w:tc>
          <w:tcPr>
            <w:tcW w:w="4708" w:type="dxa"/>
            <w:gridSpan w:val="9"/>
            <w:tcBorders>
              <w:top w:val="single" w:sz="4" w:space="0" w:color="auto"/>
              <w:left w:val="single" w:sz="4" w:space="0" w:color="auto"/>
              <w:bottom w:val="single" w:sz="4" w:space="0" w:color="auto"/>
              <w:right w:val="single" w:sz="4" w:space="0" w:color="auto"/>
            </w:tcBorders>
            <w:hideMark/>
          </w:tcPr>
          <w:p w14:paraId="1C46AFC8"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ED23CE2" w14:textId="77777777" w:rsidR="00EE5860" w:rsidRPr="00441CD0" w:rsidRDefault="00EE5860" w:rsidP="00BB0E1F">
            <w:pPr>
              <w:pStyle w:val="TAC"/>
            </w:pPr>
          </w:p>
        </w:tc>
      </w:tr>
      <w:tr w:rsidR="00EE5860" w:rsidRPr="00441CD0" w14:paraId="39D49581" w14:textId="77777777" w:rsidTr="00BB0E1F">
        <w:trPr>
          <w:jc w:val="center"/>
        </w:trPr>
        <w:tc>
          <w:tcPr>
            <w:tcW w:w="151" w:type="dxa"/>
            <w:tcBorders>
              <w:top w:val="nil"/>
              <w:left w:val="single" w:sz="6" w:space="0" w:color="auto"/>
              <w:bottom w:val="nil"/>
              <w:right w:val="nil"/>
            </w:tcBorders>
          </w:tcPr>
          <w:p w14:paraId="59A1CF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FAFA12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1170" w:type="dxa"/>
            <w:gridSpan w:val="2"/>
            <w:tcBorders>
              <w:top w:val="single" w:sz="4" w:space="0" w:color="auto"/>
              <w:left w:val="single" w:sz="4" w:space="0" w:color="auto"/>
              <w:bottom w:val="single" w:sz="4" w:space="0" w:color="auto"/>
              <w:right w:val="single" w:sz="4" w:space="0" w:color="auto"/>
            </w:tcBorders>
            <w:hideMark/>
          </w:tcPr>
          <w:p w14:paraId="7FC74A62" w14:textId="77777777" w:rsidR="00EE5860" w:rsidRPr="00441CD0" w:rsidRDefault="00EE5860" w:rsidP="00BB0E1F">
            <w:pPr>
              <w:pStyle w:val="TAC"/>
              <w:rPr>
                <w:lang w:eastAsia="zh-CN"/>
              </w:rPr>
            </w:pPr>
            <w:r w:rsidRPr="00441CD0">
              <w:rPr>
                <w:lang w:eastAsia="zh-CN"/>
              </w:rPr>
              <w:t>Spare</w:t>
            </w:r>
          </w:p>
        </w:tc>
        <w:tc>
          <w:tcPr>
            <w:tcW w:w="3538" w:type="dxa"/>
            <w:gridSpan w:val="7"/>
            <w:tcBorders>
              <w:top w:val="single" w:sz="4" w:space="0" w:color="auto"/>
              <w:left w:val="single" w:sz="4" w:space="0" w:color="auto"/>
              <w:bottom w:val="single" w:sz="4" w:space="0" w:color="auto"/>
              <w:right w:val="single" w:sz="4" w:space="0" w:color="auto"/>
            </w:tcBorders>
            <w:hideMark/>
          </w:tcPr>
          <w:p w14:paraId="1B7D884A" w14:textId="77777777" w:rsidR="00EE5860" w:rsidRPr="00441CD0" w:rsidRDefault="00EE5860" w:rsidP="00BB0E1F">
            <w:pPr>
              <w:pStyle w:val="TAC"/>
              <w:rPr>
                <w:lang w:eastAsia="zh-CN"/>
              </w:rPr>
            </w:pPr>
            <w:r w:rsidRPr="00441CD0">
              <w:rPr>
                <w:lang w:eastAsia="zh-CN"/>
              </w:rPr>
              <w:t>Interface Type value</w:t>
            </w:r>
          </w:p>
        </w:tc>
        <w:tc>
          <w:tcPr>
            <w:tcW w:w="588" w:type="dxa"/>
            <w:tcBorders>
              <w:top w:val="nil"/>
              <w:left w:val="single" w:sz="4" w:space="0" w:color="auto"/>
              <w:bottom w:val="nil"/>
              <w:right w:val="single" w:sz="6" w:space="0" w:color="auto"/>
            </w:tcBorders>
          </w:tcPr>
          <w:p w14:paraId="39E24DEF" w14:textId="77777777" w:rsidR="00EE5860" w:rsidRPr="00441CD0" w:rsidRDefault="00EE5860" w:rsidP="00BB0E1F">
            <w:pPr>
              <w:pStyle w:val="TAC"/>
            </w:pPr>
          </w:p>
        </w:tc>
      </w:tr>
      <w:tr w:rsidR="00EE5860" w:rsidRPr="00441CD0" w14:paraId="0374EC13" w14:textId="77777777" w:rsidTr="00BB0E1F">
        <w:trPr>
          <w:jc w:val="center"/>
        </w:trPr>
        <w:tc>
          <w:tcPr>
            <w:tcW w:w="151" w:type="dxa"/>
            <w:tcBorders>
              <w:top w:val="nil"/>
              <w:left w:val="single" w:sz="6" w:space="0" w:color="auto"/>
              <w:bottom w:val="single" w:sz="4" w:space="0" w:color="auto"/>
              <w:right w:val="nil"/>
            </w:tcBorders>
          </w:tcPr>
          <w:p w14:paraId="2B783A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E776204" w14:textId="77777777" w:rsidR="00EE5860" w:rsidRPr="00441CD0" w:rsidRDefault="00EE5860" w:rsidP="00BB0E1F">
            <w:pPr>
              <w:pStyle w:val="TAC"/>
            </w:pPr>
            <w:r w:rsidRPr="00441CD0">
              <w:rPr>
                <w:lang w:eastAsia="zh-CN"/>
              </w:rPr>
              <w:t>6</w:t>
            </w:r>
            <w:r w:rsidRPr="00441CD0">
              <w:t xml:space="preserve"> to (n+4)</w:t>
            </w:r>
          </w:p>
        </w:tc>
        <w:tc>
          <w:tcPr>
            <w:tcW w:w="4708" w:type="dxa"/>
            <w:gridSpan w:val="9"/>
            <w:tcBorders>
              <w:top w:val="single" w:sz="4" w:space="0" w:color="auto"/>
              <w:left w:val="single" w:sz="4" w:space="0" w:color="auto"/>
              <w:bottom w:val="single" w:sz="4" w:space="0" w:color="auto"/>
              <w:right w:val="single" w:sz="4" w:space="0" w:color="auto"/>
            </w:tcBorders>
            <w:hideMark/>
          </w:tcPr>
          <w:p w14:paraId="04F8079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A4851BF" w14:textId="77777777" w:rsidR="00EE5860" w:rsidRPr="00441CD0" w:rsidRDefault="00EE5860" w:rsidP="00BB0E1F">
            <w:pPr>
              <w:pStyle w:val="TAC"/>
              <w:rPr>
                <w:lang w:val="x-none"/>
              </w:rPr>
            </w:pPr>
          </w:p>
        </w:tc>
      </w:tr>
    </w:tbl>
    <w:p w14:paraId="379146A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2.118</w:t>
      </w:r>
      <w:r w:rsidRPr="00441CD0">
        <w:rPr>
          <w:lang w:eastAsia="zh-CN"/>
        </w:rPr>
        <w:t>-</w:t>
      </w:r>
      <w:r w:rsidRPr="00441CD0">
        <w:rPr>
          <w:lang w:eastAsia="ja-JP"/>
        </w:rPr>
        <w:t>1</w:t>
      </w:r>
      <w:r w:rsidRPr="00441CD0">
        <w:t xml:space="preserve">: </w:t>
      </w:r>
      <w:r w:rsidRPr="00441CD0">
        <w:rPr>
          <w:lang w:eastAsia="zh-CN"/>
        </w:rPr>
        <w:t>3GPP Interface Type</w:t>
      </w:r>
    </w:p>
    <w:p w14:paraId="5B5065E2" w14:textId="77777777" w:rsidR="00EE5860" w:rsidRPr="00441CD0" w:rsidRDefault="00EE5860" w:rsidP="00EE5860">
      <w:r w:rsidRPr="00441CD0">
        <w:t xml:space="preserve">The </w:t>
      </w:r>
      <w:r w:rsidRPr="00441CD0">
        <w:rPr>
          <w:lang w:eastAsia="zh-CN"/>
        </w:rPr>
        <w:t xml:space="preserve">3GPP </w:t>
      </w:r>
      <w:r w:rsidRPr="00441CD0">
        <w:t xml:space="preserve">Interface </w:t>
      </w:r>
      <w:r w:rsidRPr="00441CD0">
        <w:rPr>
          <w:lang w:eastAsia="zh-CN"/>
        </w:rPr>
        <w:t xml:space="preserve">Type </w:t>
      </w:r>
      <w:r w:rsidRPr="00441CD0">
        <w:t xml:space="preserve">value shall be encoded as a </w:t>
      </w:r>
      <w:r w:rsidRPr="00441CD0">
        <w:rPr>
          <w:lang w:eastAsia="zh-CN"/>
        </w:rPr>
        <w:t>6</w:t>
      </w:r>
      <w:r w:rsidRPr="00441CD0">
        <w:t xml:space="preserve"> bits binary integer as specified in in Table 8.2.118-1.</w:t>
      </w:r>
    </w:p>
    <w:p w14:paraId="4496ACF0" w14:textId="77777777" w:rsidR="00CC5F1B" w:rsidRPr="00441CD0" w:rsidRDefault="00CC5F1B" w:rsidP="00CC5F1B">
      <w:pPr>
        <w:pStyle w:val="TH"/>
      </w:pPr>
      <w:bookmarkStart w:id="6593" w:name="_Toc19717464"/>
      <w:bookmarkStart w:id="6594" w:name="_Toc27490965"/>
      <w:bookmarkStart w:id="6595" w:name="_Toc27557258"/>
      <w:bookmarkStart w:id="6596" w:name="_Toc27724175"/>
      <w:bookmarkStart w:id="6597" w:name="_Toc36031249"/>
      <w:bookmarkStart w:id="6598" w:name="_Toc36043169"/>
      <w:bookmarkStart w:id="6599" w:name="_Toc36814494"/>
      <w:bookmarkStart w:id="6600" w:name="_Toc44689352"/>
      <w:bookmarkStart w:id="6601" w:name="_Toc44924106"/>
      <w:bookmarkStart w:id="6602" w:name="_Toc51861076"/>
      <w:bookmarkStart w:id="6603" w:name="_Toc57930847"/>
      <w:bookmarkStart w:id="6604" w:name="_Toc57931477"/>
      <w:r w:rsidRPr="00441CD0">
        <w:lastRenderedPageBreak/>
        <w:t>Table 8.</w:t>
      </w:r>
      <w:r w:rsidRPr="00441CD0">
        <w:rPr>
          <w:lang w:val="de-DE"/>
        </w:rPr>
        <w:t>2.118</w:t>
      </w:r>
      <w:r w:rsidRPr="00441CD0">
        <w:rPr>
          <w:lang w:eastAsia="zh-CN"/>
        </w:rPr>
        <w:t>-1</w:t>
      </w:r>
      <w:r w:rsidRPr="00441CD0">
        <w:t xml:space="preserve">: Interface </w:t>
      </w:r>
      <w:r w:rsidRPr="00441CD0">
        <w:rPr>
          <w:lang w:eastAsia="zh-CN"/>
        </w:rPr>
        <w:t xml:space="preserve">Type </w:t>
      </w:r>
      <w:r w:rsidRPr="00441CD0">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46"/>
        <w:gridCol w:w="1711"/>
      </w:tblGrid>
      <w:tr w:rsidR="00CC5F1B" w:rsidRPr="00441CD0" w14:paraId="4BC89C5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3753C9E" w14:textId="77777777" w:rsidR="00CC5F1B" w:rsidRPr="00441CD0" w:rsidRDefault="00CC5F1B" w:rsidP="00413DF0">
            <w:pPr>
              <w:pStyle w:val="TAH"/>
              <w:ind w:left="567"/>
              <w:jc w:val="left"/>
            </w:pPr>
            <w:r w:rsidRPr="00441CD0">
              <w:t>Interface value</w:t>
            </w:r>
          </w:p>
        </w:tc>
        <w:tc>
          <w:tcPr>
            <w:tcW w:w="1711" w:type="dxa"/>
            <w:tcBorders>
              <w:top w:val="single" w:sz="4" w:space="0" w:color="auto"/>
              <w:left w:val="single" w:sz="4" w:space="0" w:color="auto"/>
              <w:bottom w:val="single" w:sz="4" w:space="0" w:color="auto"/>
              <w:right w:val="single" w:sz="4" w:space="0" w:color="auto"/>
            </w:tcBorders>
            <w:hideMark/>
          </w:tcPr>
          <w:p w14:paraId="23A3538A" w14:textId="77777777" w:rsidR="00CC5F1B" w:rsidRPr="00441CD0" w:rsidRDefault="00CC5F1B" w:rsidP="00413DF0">
            <w:pPr>
              <w:pStyle w:val="TAH"/>
              <w:ind w:left="567"/>
              <w:jc w:val="left"/>
            </w:pPr>
            <w:r w:rsidRPr="00441CD0">
              <w:t>Values (Decimal)</w:t>
            </w:r>
          </w:p>
        </w:tc>
      </w:tr>
      <w:tr w:rsidR="00CC5F1B" w:rsidRPr="00441CD0" w14:paraId="47CC2BF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A219854" w14:textId="77777777" w:rsidR="00CC5F1B" w:rsidRPr="00441CD0" w:rsidRDefault="00CC5F1B" w:rsidP="00413DF0">
            <w:pPr>
              <w:pStyle w:val="TAC"/>
              <w:jc w:val="left"/>
              <w:rPr>
                <w:lang w:eastAsia="zh-CN"/>
              </w:rPr>
            </w:pPr>
            <w:r w:rsidRPr="00441CD0">
              <w:rPr>
                <w:lang w:eastAsia="zh-CN"/>
              </w:rPr>
              <w:t>S1-U</w:t>
            </w:r>
          </w:p>
        </w:tc>
        <w:tc>
          <w:tcPr>
            <w:tcW w:w="1711" w:type="dxa"/>
            <w:tcBorders>
              <w:top w:val="single" w:sz="4" w:space="0" w:color="auto"/>
              <w:left w:val="single" w:sz="4" w:space="0" w:color="auto"/>
              <w:bottom w:val="single" w:sz="4" w:space="0" w:color="auto"/>
              <w:right w:val="single" w:sz="4" w:space="0" w:color="auto"/>
            </w:tcBorders>
            <w:hideMark/>
          </w:tcPr>
          <w:p w14:paraId="25DDC49B" w14:textId="77777777" w:rsidR="00CC5F1B" w:rsidRPr="00441CD0" w:rsidRDefault="00CC5F1B" w:rsidP="00413DF0">
            <w:pPr>
              <w:pStyle w:val="TAC"/>
            </w:pPr>
            <w:r w:rsidRPr="00441CD0">
              <w:t>0</w:t>
            </w:r>
          </w:p>
        </w:tc>
      </w:tr>
      <w:tr w:rsidR="00CC5F1B" w:rsidRPr="00441CD0" w14:paraId="3CC4882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EBFDC19" w14:textId="77777777" w:rsidR="00CC5F1B" w:rsidRPr="00441CD0" w:rsidRDefault="00CC5F1B" w:rsidP="00413DF0">
            <w:pPr>
              <w:pStyle w:val="TAC"/>
              <w:jc w:val="left"/>
              <w:rPr>
                <w:lang w:eastAsia="zh-CN"/>
              </w:rPr>
            </w:pPr>
            <w:r w:rsidRPr="00441CD0">
              <w:rPr>
                <w:lang w:eastAsia="zh-CN"/>
              </w:rPr>
              <w:t>S5 /S8-U (NOTE 1)</w:t>
            </w:r>
          </w:p>
        </w:tc>
        <w:tc>
          <w:tcPr>
            <w:tcW w:w="1711" w:type="dxa"/>
            <w:tcBorders>
              <w:top w:val="single" w:sz="4" w:space="0" w:color="auto"/>
              <w:left w:val="single" w:sz="4" w:space="0" w:color="auto"/>
              <w:bottom w:val="single" w:sz="4" w:space="0" w:color="auto"/>
              <w:right w:val="single" w:sz="4" w:space="0" w:color="auto"/>
            </w:tcBorders>
            <w:hideMark/>
          </w:tcPr>
          <w:p w14:paraId="216BB9D3" w14:textId="77777777" w:rsidR="00CC5F1B" w:rsidRPr="00441CD0" w:rsidRDefault="00CC5F1B" w:rsidP="00413DF0">
            <w:pPr>
              <w:pStyle w:val="TAC"/>
              <w:rPr>
                <w:lang w:eastAsia="zh-CN"/>
              </w:rPr>
            </w:pPr>
            <w:r w:rsidRPr="00441CD0">
              <w:rPr>
                <w:lang w:eastAsia="zh-CN"/>
              </w:rPr>
              <w:t>1</w:t>
            </w:r>
          </w:p>
        </w:tc>
      </w:tr>
      <w:tr w:rsidR="00CC5F1B" w:rsidRPr="00441CD0" w14:paraId="29F50A1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AA90CD9" w14:textId="77777777" w:rsidR="00CC5F1B" w:rsidRPr="00441CD0" w:rsidRDefault="00CC5F1B" w:rsidP="00413DF0">
            <w:pPr>
              <w:pStyle w:val="TAC"/>
              <w:jc w:val="left"/>
              <w:rPr>
                <w:lang w:eastAsia="zh-CN"/>
              </w:rPr>
            </w:pPr>
            <w:r w:rsidRPr="00441CD0">
              <w:rPr>
                <w:lang w:eastAsia="zh-CN"/>
              </w:rPr>
              <w:t>S4-U</w:t>
            </w:r>
          </w:p>
        </w:tc>
        <w:tc>
          <w:tcPr>
            <w:tcW w:w="1711" w:type="dxa"/>
            <w:tcBorders>
              <w:top w:val="single" w:sz="4" w:space="0" w:color="auto"/>
              <w:left w:val="single" w:sz="4" w:space="0" w:color="auto"/>
              <w:bottom w:val="single" w:sz="4" w:space="0" w:color="auto"/>
              <w:right w:val="single" w:sz="4" w:space="0" w:color="auto"/>
            </w:tcBorders>
            <w:hideMark/>
          </w:tcPr>
          <w:p w14:paraId="225ECD41" w14:textId="77777777" w:rsidR="00CC5F1B" w:rsidRPr="00441CD0" w:rsidRDefault="00CC5F1B" w:rsidP="00413DF0">
            <w:pPr>
              <w:pStyle w:val="TAC"/>
              <w:rPr>
                <w:lang w:eastAsia="zh-CN"/>
              </w:rPr>
            </w:pPr>
            <w:r w:rsidRPr="00441CD0">
              <w:rPr>
                <w:lang w:eastAsia="zh-CN"/>
              </w:rPr>
              <w:t>2</w:t>
            </w:r>
          </w:p>
        </w:tc>
      </w:tr>
      <w:tr w:rsidR="00CC5F1B" w:rsidRPr="00441CD0" w14:paraId="04168CA2"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890AECE" w14:textId="77777777" w:rsidR="00CC5F1B" w:rsidRPr="00441CD0" w:rsidRDefault="00CC5F1B" w:rsidP="00413DF0">
            <w:pPr>
              <w:pStyle w:val="TAC"/>
              <w:jc w:val="left"/>
              <w:rPr>
                <w:lang w:eastAsia="zh-CN"/>
              </w:rPr>
            </w:pPr>
            <w:r w:rsidRPr="00441CD0">
              <w:rPr>
                <w:lang w:eastAsia="zh-CN"/>
              </w:rPr>
              <w:t>S11-U</w:t>
            </w:r>
          </w:p>
        </w:tc>
        <w:tc>
          <w:tcPr>
            <w:tcW w:w="1711" w:type="dxa"/>
            <w:tcBorders>
              <w:top w:val="single" w:sz="4" w:space="0" w:color="auto"/>
              <w:left w:val="single" w:sz="4" w:space="0" w:color="auto"/>
              <w:bottom w:val="single" w:sz="4" w:space="0" w:color="auto"/>
              <w:right w:val="single" w:sz="4" w:space="0" w:color="auto"/>
            </w:tcBorders>
            <w:hideMark/>
          </w:tcPr>
          <w:p w14:paraId="218EF33F" w14:textId="77777777" w:rsidR="00CC5F1B" w:rsidRPr="00441CD0" w:rsidRDefault="00CC5F1B" w:rsidP="00413DF0">
            <w:pPr>
              <w:pStyle w:val="TAC"/>
              <w:rPr>
                <w:lang w:eastAsia="zh-CN"/>
              </w:rPr>
            </w:pPr>
            <w:r w:rsidRPr="00441CD0">
              <w:rPr>
                <w:lang w:eastAsia="zh-CN"/>
              </w:rPr>
              <w:t>3</w:t>
            </w:r>
          </w:p>
        </w:tc>
      </w:tr>
      <w:tr w:rsidR="00CC5F1B" w:rsidRPr="00441CD0" w14:paraId="0080168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01DE709" w14:textId="0C71DB5B" w:rsidR="00CC5F1B" w:rsidRPr="00441CD0" w:rsidRDefault="00CC5F1B" w:rsidP="00413DF0">
            <w:pPr>
              <w:pStyle w:val="TAC"/>
              <w:jc w:val="left"/>
              <w:rPr>
                <w:lang w:eastAsia="zh-CN"/>
              </w:rPr>
            </w:pPr>
            <w:r w:rsidRPr="00441CD0">
              <w:rPr>
                <w:lang w:eastAsia="zh-CN"/>
              </w:rPr>
              <w:t>S12</w:t>
            </w:r>
          </w:p>
        </w:tc>
        <w:tc>
          <w:tcPr>
            <w:tcW w:w="1711" w:type="dxa"/>
            <w:tcBorders>
              <w:top w:val="single" w:sz="4" w:space="0" w:color="auto"/>
              <w:left w:val="single" w:sz="4" w:space="0" w:color="auto"/>
              <w:bottom w:val="single" w:sz="4" w:space="0" w:color="auto"/>
              <w:right w:val="single" w:sz="4" w:space="0" w:color="auto"/>
            </w:tcBorders>
            <w:hideMark/>
          </w:tcPr>
          <w:p w14:paraId="46352959" w14:textId="77777777" w:rsidR="00CC5F1B" w:rsidRPr="00441CD0" w:rsidRDefault="00CC5F1B" w:rsidP="00413DF0">
            <w:pPr>
              <w:pStyle w:val="TAC"/>
              <w:rPr>
                <w:lang w:eastAsia="zh-CN"/>
              </w:rPr>
            </w:pPr>
            <w:r w:rsidRPr="00441CD0">
              <w:rPr>
                <w:lang w:eastAsia="zh-CN"/>
              </w:rPr>
              <w:t>4</w:t>
            </w:r>
          </w:p>
        </w:tc>
      </w:tr>
      <w:tr w:rsidR="00CC5F1B" w:rsidRPr="00441CD0" w14:paraId="27D9B493"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CECC854" w14:textId="77777777" w:rsidR="00CC5F1B" w:rsidRPr="00441CD0" w:rsidRDefault="00CC5F1B" w:rsidP="00413DF0">
            <w:pPr>
              <w:pStyle w:val="TAC"/>
              <w:jc w:val="left"/>
              <w:rPr>
                <w:lang w:eastAsia="zh-CN"/>
              </w:rPr>
            </w:pPr>
            <w:r w:rsidRPr="00441CD0">
              <w:rPr>
                <w:lang w:eastAsia="zh-CN"/>
              </w:rPr>
              <w:t>Gn/Gp-U (NOTE 2)</w:t>
            </w:r>
          </w:p>
        </w:tc>
        <w:tc>
          <w:tcPr>
            <w:tcW w:w="1711" w:type="dxa"/>
            <w:tcBorders>
              <w:top w:val="single" w:sz="4" w:space="0" w:color="auto"/>
              <w:left w:val="single" w:sz="4" w:space="0" w:color="auto"/>
              <w:bottom w:val="single" w:sz="4" w:space="0" w:color="auto"/>
              <w:right w:val="single" w:sz="4" w:space="0" w:color="auto"/>
            </w:tcBorders>
            <w:hideMark/>
          </w:tcPr>
          <w:p w14:paraId="32CE1A74" w14:textId="77777777" w:rsidR="00CC5F1B" w:rsidRPr="00441CD0" w:rsidRDefault="00CC5F1B" w:rsidP="00413DF0">
            <w:pPr>
              <w:pStyle w:val="TAC"/>
              <w:rPr>
                <w:lang w:eastAsia="zh-CN"/>
              </w:rPr>
            </w:pPr>
            <w:r w:rsidRPr="00441CD0">
              <w:rPr>
                <w:lang w:eastAsia="zh-CN"/>
              </w:rPr>
              <w:t>5</w:t>
            </w:r>
          </w:p>
        </w:tc>
      </w:tr>
      <w:tr w:rsidR="00CC5F1B" w:rsidRPr="00441CD0" w14:paraId="79764B5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5F13C79" w14:textId="77777777" w:rsidR="00CC5F1B" w:rsidRPr="00441CD0" w:rsidRDefault="00CC5F1B" w:rsidP="00413DF0">
            <w:pPr>
              <w:pStyle w:val="TAC"/>
              <w:jc w:val="left"/>
              <w:rPr>
                <w:lang w:eastAsia="zh-CN"/>
              </w:rPr>
            </w:pPr>
            <w:r w:rsidRPr="00441CD0">
              <w:rPr>
                <w:lang w:eastAsia="zh-CN"/>
              </w:rPr>
              <w:t>S2a-U</w:t>
            </w:r>
          </w:p>
        </w:tc>
        <w:tc>
          <w:tcPr>
            <w:tcW w:w="1711" w:type="dxa"/>
            <w:tcBorders>
              <w:top w:val="single" w:sz="4" w:space="0" w:color="auto"/>
              <w:left w:val="single" w:sz="4" w:space="0" w:color="auto"/>
              <w:bottom w:val="single" w:sz="4" w:space="0" w:color="auto"/>
              <w:right w:val="single" w:sz="4" w:space="0" w:color="auto"/>
            </w:tcBorders>
            <w:hideMark/>
          </w:tcPr>
          <w:p w14:paraId="72A9DC53" w14:textId="77777777" w:rsidR="00CC5F1B" w:rsidRPr="00441CD0" w:rsidRDefault="00CC5F1B" w:rsidP="00413DF0">
            <w:pPr>
              <w:pStyle w:val="TAC"/>
              <w:rPr>
                <w:lang w:eastAsia="zh-CN"/>
              </w:rPr>
            </w:pPr>
            <w:r w:rsidRPr="00441CD0">
              <w:rPr>
                <w:lang w:eastAsia="zh-CN"/>
              </w:rPr>
              <w:t>6</w:t>
            </w:r>
          </w:p>
        </w:tc>
      </w:tr>
      <w:tr w:rsidR="00CC5F1B" w:rsidRPr="00441CD0" w14:paraId="23FCE33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4A355E16" w14:textId="77777777" w:rsidR="00CC5F1B" w:rsidRPr="00441CD0" w:rsidRDefault="00CC5F1B" w:rsidP="00413DF0">
            <w:pPr>
              <w:pStyle w:val="TAC"/>
              <w:jc w:val="left"/>
              <w:rPr>
                <w:lang w:eastAsia="zh-CN"/>
              </w:rPr>
            </w:pPr>
            <w:r w:rsidRPr="00441CD0">
              <w:rPr>
                <w:lang w:eastAsia="zh-CN"/>
              </w:rPr>
              <w:t>S2b-U</w:t>
            </w:r>
          </w:p>
        </w:tc>
        <w:tc>
          <w:tcPr>
            <w:tcW w:w="1711" w:type="dxa"/>
            <w:tcBorders>
              <w:top w:val="single" w:sz="4" w:space="0" w:color="auto"/>
              <w:left w:val="single" w:sz="4" w:space="0" w:color="auto"/>
              <w:bottom w:val="single" w:sz="4" w:space="0" w:color="auto"/>
              <w:right w:val="single" w:sz="4" w:space="0" w:color="auto"/>
            </w:tcBorders>
            <w:hideMark/>
          </w:tcPr>
          <w:p w14:paraId="7C675A37" w14:textId="77777777" w:rsidR="00CC5F1B" w:rsidRPr="00441CD0" w:rsidRDefault="00CC5F1B" w:rsidP="00413DF0">
            <w:pPr>
              <w:pStyle w:val="TAC"/>
              <w:rPr>
                <w:lang w:eastAsia="zh-CN"/>
              </w:rPr>
            </w:pPr>
            <w:r w:rsidRPr="00441CD0">
              <w:rPr>
                <w:lang w:eastAsia="zh-CN"/>
              </w:rPr>
              <w:t>7</w:t>
            </w:r>
          </w:p>
        </w:tc>
      </w:tr>
      <w:tr w:rsidR="00CC5F1B" w:rsidRPr="00441CD0" w14:paraId="727A4538"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7A5C345" w14:textId="77777777" w:rsidR="00CC5F1B" w:rsidRPr="00441CD0" w:rsidRDefault="00CC5F1B" w:rsidP="00413DF0">
            <w:pPr>
              <w:pStyle w:val="TAC"/>
              <w:jc w:val="left"/>
              <w:rPr>
                <w:lang w:eastAsia="zh-CN"/>
              </w:rPr>
            </w:pPr>
            <w:r w:rsidRPr="00441CD0">
              <w:rPr>
                <w:lang w:eastAsia="zh-CN"/>
              </w:rPr>
              <w:t>eNodeB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6D41056E" w14:textId="77777777" w:rsidR="00CC5F1B" w:rsidRPr="00441CD0" w:rsidRDefault="00CC5F1B" w:rsidP="00413DF0">
            <w:pPr>
              <w:pStyle w:val="TAC"/>
              <w:rPr>
                <w:lang w:eastAsia="zh-CN"/>
              </w:rPr>
            </w:pPr>
            <w:r w:rsidRPr="00441CD0">
              <w:rPr>
                <w:lang w:eastAsia="zh-CN"/>
              </w:rPr>
              <w:t>8</w:t>
            </w:r>
          </w:p>
        </w:tc>
      </w:tr>
      <w:tr w:rsidR="00CC5F1B" w:rsidRPr="00441CD0" w14:paraId="4127A1B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7BE63B6" w14:textId="77777777" w:rsidR="00CC5F1B" w:rsidRPr="00441CD0" w:rsidRDefault="00CC5F1B" w:rsidP="00413DF0">
            <w:pPr>
              <w:pStyle w:val="TAC"/>
              <w:jc w:val="left"/>
              <w:rPr>
                <w:lang w:eastAsia="zh-CN"/>
              </w:rPr>
            </w:pPr>
            <w:r w:rsidRPr="00441CD0">
              <w:rPr>
                <w:lang w:eastAsia="zh-CN"/>
              </w:rPr>
              <w:t>eNodeB GTP-U interface for UL data forwarding</w:t>
            </w:r>
          </w:p>
        </w:tc>
        <w:tc>
          <w:tcPr>
            <w:tcW w:w="1711" w:type="dxa"/>
            <w:tcBorders>
              <w:top w:val="single" w:sz="4" w:space="0" w:color="auto"/>
              <w:left w:val="single" w:sz="4" w:space="0" w:color="auto"/>
              <w:bottom w:val="single" w:sz="4" w:space="0" w:color="auto"/>
              <w:right w:val="single" w:sz="4" w:space="0" w:color="auto"/>
            </w:tcBorders>
            <w:hideMark/>
          </w:tcPr>
          <w:p w14:paraId="3E042C63" w14:textId="77777777" w:rsidR="00CC5F1B" w:rsidRPr="00441CD0" w:rsidRDefault="00CC5F1B" w:rsidP="00413DF0">
            <w:pPr>
              <w:pStyle w:val="TAC"/>
              <w:rPr>
                <w:lang w:eastAsia="zh-CN"/>
              </w:rPr>
            </w:pPr>
            <w:r w:rsidRPr="00441CD0">
              <w:rPr>
                <w:lang w:eastAsia="zh-CN"/>
              </w:rPr>
              <w:t>9</w:t>
            </w:r>
          </w:p>
        </w:tc>
      </w:tr>
      <w:tr w:rsidR="00CC5F1B" w:rsidRPr="00441CD0" w14:paraId="1FB83B4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2872C0F8" w14:textId="77777777" w:rsidR="00CC5F1B" w:rsidRPr="00441CD0" w:rsidRDefault="00CC5F1B" w:rsidP="00413DF0">
            <w:pPr>
              <w:pStyle w:val="TAC"/>
              <w:jc w:val="left"/>
              <w:rPr>
                <w:lang w:eastAsia="zh-CN"/>
              </w:rPr>
            </w:pPr>
            <w:r w:rsidRPr="00441CD0">
              <w:rPr>
                <w:lang w:eastAsia="zh-CN"/>
              </w:rPr>
              <w:t>SGW/UPF GTP-U interface for DL data forwarding</w:t>
            </w:r>
          </w:p>
        </w:tc>
        <w:tc>
          <w:tcPr>
            <w:tcW w:w="1711" w:type="dxa"/>
            <w:tcBorders>
              <w:top w:val="single" w:sz="4" w:space="0" w:color="auto"/>
              <w:left w:val="single" w:sz="4" w:space="0" w:color="auto"/>
              <w:bottom w:val="single" w:sz="4" w:space="0" w:color="auto"/>
              <w:right w:val="single" w:sz="4" w:space="0" w:color="auto"/>
            </w:tcBorders>
            <w:hideMark/>
          </w:tcPr>
          <w:p w14:paraId="5561B060" w14:textId="77777777" w:rsidR="00CC5F1B" w:rsidRPr="00441CD0" w:rsidRDefault="00CC5F1B" w:rsidP="00413DF0">
            <w:pPr>
              <w:pStyle w:val="TAC"/>
              <w:rPr>
                <w:lang w:eastAsia="zh-CN"/>
              </w:rPr>
            </w:pPr>
            <w:r w:rsidRPr="00441CD0">
              <w:rPr>
                <w:lang w:eastAsia="zh-CN"/>
              </w:rPr>
              <w:t>10</w:t>
            </w:r>
          </w:p>
        </w:tc>
      </w:tr>
      <w:tr w:rsidR="00CC5F1B" w:rsidRPr="00441CD0" w14:paraId="465EDA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9C5E10F" w14:textId="77777777" w:rsidR="00CC5F1B" w:rsidRPr="00441CD0" w:rsidRDefault="00CC5F1B" w:rsidP="00413DF0">
            <w:pPr>
              <w:pStyle w:val="TAC"/>
              <w:jc w:val="left"/>
              <w:rPr>
                <w:lang w:eastAsia="zh-CN"/>
              </w:rPr>
            </w:pPr>
            <w:r w:rsidRPr="00441CD0">
              <w:rPr>
                <w:lang w:eastAsia="zh-CN"/>
              </w:rPr>
              <w:t>N3 3GPP Access</w:t>
            </w:r>
          </w:p>
        </w:tc>
        <w:tc>
          <w:tcPr>
            <w:tcW w:w="1711" w:type="dxa"/>
            <w:tcBorders>
              <w:top w:val="single" w:sz="4" w:space="0" w:color="auto"/>
              <w:left w:val="single" w:sz="4" w:space="0" w:color="auto"/>
              <w:bottom w:val="single" w:sz="4" w:space="0" w:color="auto"/>
              <w:right w:val="single" w:sz="4" w:space="0" w:color="auto"/>
            </w:tcBorders>
            <w:hideMark/>
          </w:tcPr>
          <w:p w14:paraId="37580259" w14:textId="77777777" w:rsidR="00CC5F1B" w:rsidRPr="00441CD0" w:rsidRDefault="00CC5F1B" w:rsidP="00413DF0">
            <w:pPr>
              <w:pStyle w:val="TAC"/>
              <w:rPr>
                <w:lang w:eastAsia="zh-CN"/>
              </w:rPr>
            </w:pPr>
            <w:r w:rsidRPr="00441CD0">
              <w:rPr>
                <w:lang w:eastAsia="zh-CN"/>
              </w:rPr>
              <w:t>11</w:t>
            </w:r>
          </w:p>
        </w:tc>
      </w:tr>
      <w:tr w:rsidR="00CC5F1B" w:rsidRPr="00441CD0" w14:paraId="413D0449"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FF4868E" w14:textId="77777777" w:rsidR="00CC5F1B" w:rsidRPr="00441CD0" w:rsidRDefault="00CC5F1B" w:rsidP="00413DF0">
            <w:pPr>
              <w:pStyle w:val="TAC"/>
              <w:jc w:val="left"/>
              <w:rPr>
                <w:lang w:val="fr-FR" w:eastAsia="zh-CN"/>
              </w:rPr>
            </w:pPr>
            <w:r w:rsidRPr="00441CD0">
              <w:rPr>
                <w:lang w:val="fr-FR" w:eastAsia="zh-CN"/>
              </w:rPr>
              <w:t>N3 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22DADC2A" w14:textId="77777777" w:rsidR="00CC5F1B" w:rsidRPr="00441CD0" w:rsidRDefault="00CC5F1B" w:rsidP="00413DF0">
            <w:pPr>
              <w:pStyle w:val="TAC"/>
              <w:rPr>
                <w:lang w:val="x-none" w:eastAsia="zh-CN"/>
              </w:rPr>
            </w:pPr>
            <w:r w:rsidRPr="00441CD0">
              <w:rPr>
                <w:lang w:eastAsia="zh-CN"/>
              </w:rPr>
              <w:t>12</w:t>
            </w:r>
          </w:p>
        </w:tc>
      </w:tr>
      <w:tr w:rsidR="00CC5F1B" w:rsidRPr="00441CD0" w14:paraId="615B866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5CDA33DE" w14:textId="77777777" w:rsidR="00CC5F1B" w:rsidRPr="00441CD0" w:rsidRDefault="00CC5F1B" w:rsidP="00413DF0">
            <w:pPr>
              <w:pStyle w:val="TAC"/>
              <w:jc w:val="left"/>
              <w:rPr>
                <w:lang w:eastAsia="zh-CN"/>
              </w:rPr>
            </w:pPr>
            <w:r w:rsidRPr="00441CD0">
              <w:rPr>
                <w:lang w:eastAsia="zh-CN"/>
              </w:rPr>
              <w:t>N3 Untrusted Non-3GPP Access</w:t>
            </w:r>
          </w:p>
        </w:tc>
        <w:tc>
          <w:tcPr>
            <w:tcW w:w="1711" w:type="dxa"/>
            <w:tcBorders>
              <w:top w:val="single" w:sz="4" w:space="0" w:color="auto"/>
              <w:left w:val="single" w:sz="4" w:space="0" w:color="auto"/>
              <w:bottom w:val="single" w:sz="4" w:space="0" w:color="auto"/>
              <w:right w:val="single" w:sz="4" w:space="0" w:color="auto"/>
            </w:tcBorders>
            <w:hideMark/>
          </w:tcPr>
          <w:p w14:paraId="3A04B333" w14:textId="77777777" w:rsidR="00CC5F1B" w:rsidRPr="00441CD0" w:rsidRDefault="00CC5F1B" w:rsidP="00413DF0">
            <w:pPr>
              <w:pStyle w:val="TAC"/>
              <w:rPr>
                <w:lang w:eastAsia="zh-CN"/>
              </w:rPr>
            </w:pPr>
            <w:r w:rsidRPr="00441CD0">
              <w:rPr>
                <w:lang w:eastAsia="zh-CN"/>
              </w:rPr>
              <w:t>13</w:t>
            </w:r>
          </w:p>
        </w:tc>
      </w:tr>
      <w:tr w:rsidR="00CC5F1B" w:rsidRPr="00441CD0" w14:paraId="3FCEA94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F407703" w14:textId="77777777" w:rsidR="00CC5F1B" w:rsidRPr="00441CD0" w:rsidRDefault="00CC5F1B" w:rsidP="00413DF0">
            <w:pPr>
              <w:pStyle w:val="TAC"/>
              <w:jc w:val="left"/>
              <w:rPr>
                <w:lang w:eastAsia="zh-CN"/>
              </w:rPr>
            </w:pPr>
            <w:r w:rsidRPr="00441CD0">
              <w:rPr>
                <w:lang w:eastAsia="zh-CN"/>
              </w:rPr>
              <w:t>N3 for data forwarding</w:t>
            </w:r>
          </w:p>
        </w:tc>
        <w:tc>
          <w:tcPr>
            <w:tcW w:w="1711" w:type="dxa"/>
            <w:tcBorders>
              <w:top w:val="single" w:sz="4" w:space="0" w:color="auto"/>
              <w:left w:val="single" w:sz="4" w:space="0" w:color="auto"/>
              <w:bottom w:val="single" w:sz="4" w:space="0" w:color="auto"/>
              <w:right w:val="single" w:sz="4" w:space="0" w:color="auto"/>
            </w:tcBorders>
            <w:hideMark/>
          </w:tcPr>
          <w:p w14:paraId="37227426" w14:textId="77777777" w:rsidR="00CC5F1B" w:rsidRPr="00441CD0" w:rsidRDefault="00CC5F1B" w:rsidP="00413DF0">
            <w:pPr>
              <w:pStyle w:val="TAC"/>
              <w:rPr>
                <w:lang w:eastAsia="zh-CN"/>
              </w:rPr>
            </w:pPr>
            <w:r w:rsidRPr="00441CD0">
              <w:rPr>
                <w:lang w:eastAsia="zh-CN"/>
              </w:rPr>
              <w:t>14</w:t>
            </w:r>
          </w:p>
        </w:tc>
      </w:tr>
      <w:tr w:rsidR="00CC5F1B" w:rsidRPr="00441CD0" w14:paraId="7717F096"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7640C99A" w14:textId="47853954" w:rsidR="00CC5F1B" w:rsidRPr="00441CD0" w:rsidRDefault="00CC5F1B" w:rsidP="00413DF0">
            <w:pPr>
              <w:pStyle w:val="TAC"/>
              <w:jc w:val="left"/>
              <w:rPr>
                <w:lang w:eastAsia="zh-CN"/>
              </w:rPr>
            </w:pPr>
            <w:r w:rsidRPr="00441CD0">
              <w:rPr>
                <w:lang w:eastAsia="zh-CN"/>
              </w:rPr>
              <w:t>N</w:t>
            </w:r>
            <w:r w:rsidRPr="0033741E">
              <w:rPr>
                <w:lang w:val="fr-FR" w:eastAsia="zh-CN"/>
              </w:rPr>
              <w:t xml:space="preserve">9 (or N9 for non-roaming, see NOTE </w:t>
            </w:r>
            <w:r>
              <w:rPr>
                <w:lang w:val="fr-FR" w:eastAsia="zh-CN"/>
              </w:rPr>
              <w:t>3</w:t>
            </w:r>
            <w:r w:rsidRPr="0033741E">
              <w:rPr>
                <w:lang w:val="fr-FR" w:eastAsia="zh-CN"/>
              </w:rPr>
              <w:t>)</w:t>
            </w:r>
          </w:p>
        </w:tc>
        <w:tc>
          <w:tcPr>
            <w:tcW w:w="1711" w:type="dxa"/>
            <w:tcBorders>
              <w:top w:val="single" w:sz="4" w:space="0" w:color="auto"/>
              <w:left w:val="single" w:sz="4" w:space="0" w:color="auto"/>
              <w:bottom w:val="single" w:sz="4" w:space="0" w:color="auto"/>
              <w:right w:val="single" w:sz="4" w:space="0" w:color="auto"/>
            </w:tcBorders>
            <w:hideMark/>
          </w:tcPr>
          <w:p w14:paraId="2E831DB8" w14:textId="77777777" w:rsidR="00CC5F1B" w:rsidRPr="00441CD0" w:rsidRDefault="00CC5F1B" w:rsidP="00413DF0">
            <w:pPr>
              <w:pStyle w:val="TAC"/>
              <w:rPr>
                <w:lang w:eastAsia="zh-CN"/>
              </w:rPr>
            </w:pPr>
            <w:r w:rsidRPr="00441CD0">
              <w:rPr>
                <w:lang w:eastAsia="zh-CN"/>
              </w:rPr>
              <w:t>15</w:t>
            </w:r>
          </w:p>
        </w:tc>
      </w:tr>
      <w:tr w:rsidR="00CC5F1B" w:rsidRPr="00441CD0" w14:paraId="3493320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6C75950A" w14:textId="77777777" w:rsidR="00CC5F1B" w:rsidRPr="00441CD0" w:rsidRDefault="00CC5F1B" w:rsidP="00413DF0">
            <w:pPr>
              <w:pStyle w:val="TAC"/>
              <w:jc w:val="left"/>
              <w:rPr>
                <w:lang w:eastAsia="zh-CN"/>
              </w:rPr>
            </w:pPr>
            <w:r w:rsidRPr="00441CD0">
              <w:rPr>
                <w:lang w:eastAsia="zh-CN"/>
              </w:rPr>
              <w:t>SGi</w:t>
            </w:r>
          </w:p>
        </w:tc>
        <w:tc>
          <w:tcPr>
            <w:tcW w:w="1711" w:type="dxa"/>
            <w:tcBorders>
              <w:top w:val="single" w:sz="4" w:space="0" w:color="auto"/>
              <w:left w:val="single" w:sz="4" w:space="0" w:color="auto"/>
              <w:bottom w:val="single" w:sz="4" w:space="0" w:color="auto"/>
              <w:right w:val="single" w:sz="4" w:space="0" w:color="auto"/>
            </w:tcBorders>
            <w:hideMark/>
          </w:tcPr>
          <w:p w14:paraId="75E385DC" w14:textId="77777777" w:rsidR="00CC5F1B" w:rsidRPr="00441CD0" w:rsidRDefault="00CC5F1B" w:rsidP="00413DF0">
            <w:pPr>
              <w:pStyle w:val="TAC"/>
              <w:rPr>
                <w:lang w:eastAsia="zh-CN"/>
              </w:rPr>
            </w:pPr>
            <w:r w:rsidRPr="00441CD0">
              <w:rPr>
                <w:lang w:eastAsia="zh-CN"/>
              </w:rPr>
              <w:t>16</w:t>
            </w:r>
          </w:p>
        </w:tc>
      </w:tr>
      <w:tr w:rsidR="00CC5F1B" w:rsidRPr="00441CD0" w14:paraId="2A0494A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DF3CA35" w14:textId="77777777" w:rsidR="00CC5F1B" w:rsidRPr="00441CD0" w:rsidRDefault="00CC5F1B" w:rsidP="00413DF0">
            <w:pPr>
              <w:pStyle w:val="TAC"/>
              <w:jc w:val="left"/>
              <w:rPr>
                <w:lang w:eastAsia="zh-CN"/>
              </w:rPr>
            </w:pPr>
            <w:r w:rsidRPr="00441CD0">
              <w:rPr>
                <w:lang w:eastAsia="zh-CN"/>
              </w:rPr>
              <w:t>N6</w:t>
            </w:r>
          </w:p>
        </w:tc>
        <w:tc>
          <w:tcPr>
            <w:tcW w:w="1711" w:type="dxa"/>
            <w:tcBorders>
              <w:top w:val="single" w:sz="4" w:space="0" w:color="auto"/>
              <w:left w:val="single" w:sz="4" w:space="0" w:color="auto"/>
              <w:bottom w:val="single" w:sz="4" w:space="0" w:color="auto"/>
              <w:right w:val="single" w:sz="4" w:space="0" w:color="auto"/>
            </w:tcBorders>
            <w:hideMark/>
          </w:tcPr>
          <w:p w14:paraId="5CA1108B" w14:textId="77777777" w:rsidR="00CC5F1B" w:rsidRPr="00441CD0" w:rsidRDefault="00CC5F1B" w:rsidP="00413DF0">
            <w:pPr>
              <w:pStyle w:val="TAC"/>
              <w:rPr>
                <w:lang w:eastAsia="zh-CN"/>
              </w:rPr>
            </w:pPr>
            <w:r w:rsidRPr="00441CD0">
              <w:rPr>
                <w:lang w:eastAsia="zh-CN"/>
              </w:rPr>
              <w:t>17</w:t>
            </w:r>
          </w:p>
        </w:tc>
      </w:tr>
      <w:tr w:rsidR="00CC5F1B" w:rsidRPr="00441CD0" w14:paraId="2AAE3FB5"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0CC81461" w14:textId="77777777" w:rsidR="00CC5F1B" w:rsidRPr="00441CD0" w:rsidRDefault="00CC5F1B" w:rsidP="00413DF0">
            <w:pPr>
              <w:pStyle w:val="TAC"/>
              <w:jc w:val="left"/>
              <w:rPr>
                <w:lang w:eastAsia="zh-CN"/>
              </w:rPr>
            </w:pPr>
            <w:r w:rsidRPr="00441CD0">
              <w:rPr>
                <w:lang w:eastAsia="zh-CN"/>
              </w:rPr>
              <w:t>N19</w:t>
            </w:r>
          </w:p>
        </w:tc>
        <w:tc>
          <w:tcPr>
            <w:tcW w:w="1711" w:type="dxa"/>
            <w:tcBorders>
              <w:top w:val="single" w:sz="4" w:space="0" w:color="auto"/>
              <w:left w:val="single" w:sz="4" w:space="0" w:color="auto"/>
              <w:bottom w:val="single" w:sz="4" w:space="0" w:color="auto"/>
              <w:right w:val="single" w:sz="4" w:space="0" w:color="auto"/>
            </w:tcBorders>
            <w:hideMark/>
          </w:tcPr>
          <w:p w14:paraId="72C27FD0" w14:textId="77777777" w:rsidR="00CC5F1B" w:rsidRPr="00441CD0" w:rsidRDefault="00CC5F1B" w:rsidP="00413DF0">
            <w:pPr>
              <w:pStyle w:val="TAC"/>
              <w:rPr>
                <w:lang w:eastAsia="zh-CN"/>
              </w:rPr>
            </w:pPr>
            <w:r w:rsidRPr="00441CD0">
              <w:rPr>
                <w:lang w:eastAsia="zh-CN"/>
              </w:rPr>
              <w:t>18</w:t>
            </w:r>
          </w:p>
        </w:tc>
      </w:tr>
      <w:tr w:rsidR="00CC5F1B" w:rsidRPr="00441CD0" w14:paraId="3A4BC09B"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9CEC104" w14:textId="77777777" w:rsidR="00CC5F1B" w:rsidRPr="00441CD0" w:rsidRDefault="00CC5F1B" w:rsidP="00413DF0">
            <w:pPr>
              <w:pStyle w:val="TAC"/>
              <w:jc w:val="left"/>
              <w:rPr>
                <w:lang w:eastAsia="zh-CN"/>
              </w:rPr>
            </w:pPr>
            <w:r w:rsidRPr="00441CD0">
              <w:rPr>
                <w:lang w:eastAsia="zh-CN"/>
              </w:rPr>
              <w:t>S8-U</w:t>
            </w:r>
          </w:p>
        </w:tc>
        <w:tc>
          <w:tcPr>
            <w:tcW w:w="1711" w:type="dxa"/>
            <w:tcBorders>
              <w:top w:val="single" w:sz="4" w:space="0" w:color="auto"/>
              <w:left w:val="single" w:sz="4" w:space="0" w:color="auto"/>
              <w:bottom w:val="single" w:sz="4" w:space="0" w:color="auto"/>
              <w:right w:val="single" w:sz="4" w:space="0" w:color="auto"/>
            </w:tcBorders>
          </w:tcPr>
          <w:p w14:paraId="0BCFB47C" w14:textId="77777777" w:rsidR="00CC5F1B" w:rsidRPr="00441CD0" w:rsidRDefault="00CC5F1B" w:rsidP="00413DF0">
            <w:pPr>
              <w:pStyle w:val="TAC"/>
              <w:rPr>
                <w:lang w:eastAsia="zh-CN"/>
              </w:rPr>
            </w:pPr>
            <w:r w:rsidRPr="00441CD0">
              <w:rPr>
                <w:lang w:eastAsia="zh-CN"/>
              </w:rPr>
              <w:t>19</w:t>
            </w:r>
          </w:p>
        </w:tc>
      </w:tr>
      <w:tr w:rsidR="00CC5F1B" w:rsidRPr="00441CD0" w14:paraId="06C6409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0728BFB2" w14:textId="77777777" w:rsidR="00CC5F1B" w:rsidRPr="00441CD0" w:rsidRDefault="00CC5F1B" w:rsidP="00413DF0">
            <w:pPr>
              <w:pStyle w:val="TAC"/>
              <w:jc w:val="left"/>
              <w:rPr>
                <w:lang w:eastAsia="zh-CN"/>
              </w:rPr>
            </w:pPr>
            <w:r w:rsidRPr="00441CD0">
              <w:rPr>
                <w:lang w:eastAsia="zh-CN"/>
              </w:rPr>
              <w:t>Gp-U</w:t>
            </w:r>
          </w:p>
        </w:tc>
        <w:tc>
          <w:tcPr>
            <w:tcW w:w="1711" w:type="dxa"/>
            <w:tcBorders>
              <w:top w:val="single" w:sz="4" w:space="0" w:color="auto"/>
              <w:left w:val="single" w:sz="4" w:space="0" w:color="auto"/>
              <w:bottom w:val="single" w:sz="4" w:space="0" w:color="auto"/>
              <w:right w:val="single" w:sz="4" w:space="0" w:color="auto"/>
            </w:tcBorders>
          </w:tcPr>
          <w:p w14:paraId="414ECAC8" w14:textId="77777777" w:rsidR="00CC5F1B" w:rsidRPr="00441CD0" w:rsidRDefault="00CC5F1B" w:rsidP="00413DF0">
            <w:pPr>
              <w:pStyle w:val="TAC"/>
              <w:rPr>
                <w:lang w:eastAsia="zh-CN"/>
              </w:rPr>
            </w:pPr>
            <w:r w:rsidRPr="00441CD0">
              <w:rPr>
                <w:lang w:eastAsia="zh-CN"/>
              </w:rPr>
              <w:t>20</w:t>
            </w:r>
          </w:p>
        </w:tc>
      </w:tr>
      <w:tr w:rsidR="00CC5F1B" w:rsidRPr="00441CD0" w14:paraId="1CBAEAE1"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EA788FC" w14:textId="77777777" w:rsidR="00CC5F1B" w:rsidRPr="00441CD0" w:rsidRDefault="00CC5F1B" w:rsidP="00413DF0">
            <w:pPr>
              <w:pStyle w:val="TAC"/>
              <w:jc w:val="left"/>
              <w:rPr>
                <w:lang w:eastAsia="zh-CN"/>
              </w:rPr>
            </w:pPr>
            <w:r>
              <w:rPr>
                <w:lang w:val="fr-FR" w:eastAsia="zh-CN"/>
              </w:rPr>
              <w:t xml:space="preserve">N9 for </w:t>
            </w:r>
            <w:r w:rsidRPr="0033741E">
              <w:rPr>
                <w:lang w:val="fr-FR" w:eastAsia="zh-CN"/>
              </w:rPr>
              <w:t>roaming</w:t>
            </w:r>
          </w:p>
        </w:tc>
        <w:tc>
          <w:tcPr>
            <w:tcW w:w="1711" w:type="dxa"/>
            <w:tcBorders>
              <w:top w:val="single" w:sz="4" w:space="0" w:color="auto"/>
              <w:left w:val="single" w:sz="4" w:space="0" w:color="auto"/>
              <w:bottom w:val="single" w:sz="4" w:space="0" w:color="auto"/>
              <w:right w:val="single" w:sz="4" w:space="0" w:color="auto"/>
            </w:tcBorders>
          </w:tcPr>
          <w:p w14:paraId="7C3F1FFB" w14:textId="581A783C" w:rsidR="00CC5F1B" w:rsidRPr="00441CD0" w:rsidRDefault="00CC5F1B" w:rsidP="00413DF0">
            <w:pPr>
              <w:pStyle w:val="TAC"/>
              <w:rPr>
                <w:lang w:eastAsia="zh-CN"/>
              </w:rPr>
            </w:pPr>
            <w:r>
              <w:rPr>
                <w:lang w:eastAsia="zh-CN"/>
              </w:rPr>
              <w:t>21</w:t>
            </w:r>
          </w:p>
        </w:tc>
      </w:tr>
      <w:tr w:rsidR="00CC5F1B" w:rsidRPr="00441CD0" w14:paraId="36BC3BD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9D1759B" w14:textId="77777777" w:rsidR="00CC5F1B" w:rsidRDefault="00CC5F1B" w:rsidP="00413DF0">
            <w:pPr>
              <w:pStyle w:val="TAC"/>
              <w:jc w:val="left"/>
              <w:rPr>
                <w:lang w:eastAsia="zh-CN"/>
              </w:rPr>
            </w:pPr>
            <w:r>
              <w:rPr>
                <w:rFonts w:hint="eastAsia"/>
                <w:lang w:eastAsia="zh-CN"/>
              </w:rPr>
              <w:t>I</w:t>
            </w:r>
            <w:r>
              <w:rPr>
                <w:lang w:eastAsia="zh-CN"/>
              </w:rPr>
              <w:t>u-U</w:t>
            </w:r>
          </w:p>
        </w:tc>
        <w:tc>
          <w:tcPr>
            <w:tcW w:w="1711" w:type="dxa"/>
            <w:tcBorders>
              <w:top w:val="single" w:sz="4" w:space="0" w:color="auto"/>
              <w:left w:val="single" w:sz="4" w:space="0" w:color="auto"/>
              <w:bottom w:val="single" w:sz="4" w:space="0" w:color="auto"/>
              <w:right w:val="single" w:sz="4" w:space="0" w:color="auto"/>
            </w:tcBorders>
          </w:tcPr>
          <w:p w14:paraId="03999A2C" w14:textId="7985E50B" w:rsidR="00CC5F1B" w:rsidRPr="00441CD0" w:rsidRDefault="00CC5F1B" w:rsidP="00413DF0">
            <w:pPr>
              <w:pStyle w:val="TAC"/>
              <w:rPr>
                <w:lang w:eastAsia="zh-CN"/>
              </w:rPr>
            </w:pPr>
            <w:r>
              <w:rPr>
                <w:lang w:eastAsia="zh-CN"/>
              </w:rPr>
              <w:t>22</w:t>
            </w:r>
          </w:p>
        </w:tc>
      </w:tr>
      <w:tr w:rsidR="00CC5F1B" w:rsidRPr="00441CD0" w14:paraId="5F91BA84"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6E4F6C62" w14:textId="77777777" w:rsidR="00CC5F1B" w:rsidRPr="00441CD0" w:rsidRDefault="00CC5F1B" w:rsidP="00413DF0">
            <w:pPr>
              <w:pStyle w:val="TAC"/>
              <w:jc w:val="left"/>
              <w:rPr>
                <w:lang w:eastAsia="zh-CN"/>
              </w:rPr>
            </w:pPr>
            <w:r>
              <w:rPr>
                <w:rFonts w:hint="eastAsia"/>
                <w:lang w:eastAsia="zh-CN"/>
              </w:rPr>
              <w:t>N</w:t>
            </w:r>
            <w:r>
              <w:rPr>
                <w:lang w:eastAsia="zh-CN"/>
              </w:rPr>
              <w:t>9 for data forwarding</w:t>
            </w:r>
          </w:p>
        </w:tc>
        <w:tc>
          <w:tcPr>
            <w:tcW w:w="1711" w:type="dxa"/>
            <w:tcBorders>
              <w:top w:val="single" w:sz="4" w:space="0" w:color="auto"/>
              <w:left w:val="single" w:sz="4" w:space="0" w:color="auto"/>
              <w:bottom w:val="single" w:sz="4" w:space="0" w:color="auto"/>
              <w:right w:val="single" w:sz="4" w:space="0" w:color="auto"/>
            </w:tcBorders>
          </w:tcPr>
          <w:p w14:paraId="77FDD2ED" w14:textId="5578EDA1" w:rsidR="00CC5F1B" w:rsidRPr="00441CD0" w:rsidRDefault="00CC5F1B" w:rsidP="00413DF0">
            <w:pPr>
              <w:pStyle w:val="TAC"/>
              <w:rPr>
                <w:lang w:eastAsia="zh-CN"/>
              </w:rPr>
            </w:pPr>
            <w:r>
              <w:rPr>
                <w:lang w:eastAsia="zh-CN"/>
              </w:rPr>
              <w:t>23</w:t>
            </w:r>
          </w:p>
        </w:tc>
      </w:tr>
      <w:tr w:rsidR="00CC5F1B" w:rsidRPr="00441CD0" w14:paraId="4A3D1F9D"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74AD53DC" w14:textId="77777777" w:rsidR="00CC5F1B" w:rsidRPr="00441CD0" w:rsidRDefault="00CC5F1B" w:rsidP="00413DF0">
            <w:pPr>
              <w:pStyle w:val="TAC"/>
              <w:jc w:val="left"/>
              <w:rPr>
                <w:lang w:eastAsia="zh-CN"/>
              </w:rPr>
            </w:pPr>
            <w:r>
              <w:rPr>
                <w:lang w:eastAsia="zh-CN"/>
              </w:rPr>
              <w:t>Sxa-U</w:t>
            </w:r>
          </w:p>
        </w:tc>
        <w:tc>
          <w:tcPr>
            <w:tcW w:w="1711" w:type="dxa"/>
            <w:tcBorders>
              <w:top w:val="single" w:sz="4" w:space="0" w:color="auto"/>
              <w:left w:val="single" w:sz="4" w:space="0" w:color="auto"/>
              <w:bottom w:val="single" w:sz="4" w:space="0" w:color="auto"/>
              <w:right w:val="single" w:sz="4" w:space="0" w:color="auto"/>
            </w:tcBorders>
          </w:tcPr>
          <w:p w14:paraId="38770D11" w14:textId="55C58551" w:rsidR="00CC5F1B" w:rsidRPr="00441CD0" w:rsidRDefault="00CC5F1B" w:rsidP="00413DF0">
            <w:pPr>
              <w:pStyle w:val="TAC"/>
              <w:rPr>
                <w:lang w:eastAsia="zh-CN"/>
              </w:rPr>
            </w:pPr>
            <w:r>
              <w:rPr>
                <w:lang w:eastAsia="zh-CN"/>
              </w:rPr>
              <w:t>24</w:t>
            </w:r>
          </w:p>
        </w:tc>
      </w:tr>
      <w:tr w:rsidR="00CC5F1B" w:rsidRPr="00441CD0" w14:paraId="6448784C"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25F2AD18" w14:textId="77777777" w:rsidR="00CC5F1B" w:rsidRDefault="00CC5F1B" w:rsidP="00413DF0">
            <w:pPr>
              <w:pStyle w:val="TAC"/>
              <w:jc w:val="left"/>
              <w:rPr>
                <w:lang w:eastAsia="zh-CN"/>
              </w:rPr>
            </w:pPr>
            <w:r>
              <w:rPr>
                <w:rFonts w:hint="eastAsia"/>
                <w:lang w:eastAsia="zh-CN"/>
              </w:rPr>
              <w:t>S</w:t>
            </w:r>
            <w:r>
              <w:rPr>
                <w:lang w:eastAsia="zh-CN"/>
              </w:rPr>
              <w:t>xb-U</w:t>
            </w:r>
          </w:p>
        </w:tc>
        <w:tc>
          <w:tcPr>
            <w:tcW w:w="1711" w:type="dxa"/>
            <w:tcBorders>
              <w:top w:val="single" w:sz="4" w:space="0" w:color="auto"/>
              <w:left w:val="single" w:sz="4" w:space="0" w:color="auto"/>
              <w:bottom w:val="single" w:sz="4" w:space="0" w:color="auto"/>
              <w:right w:val="single" w:sz="4" w:space="0" w:color="auto"/>
            </w:tcBorders>
          </w:tcPr>
          <w:p w14:paraId="69E72A23" w14:textId="5CB94B85" w:rsidR="00CC5F1B" w:rsidRDefault="00CC5F1B" w:rsidP="00413DF0">
            <w:pPr>
              <w:pStyle w:val="TAC"/>
              <w:rPr>
                <w:lang w:eastAsia="zh-CN"/>
              </w:rPr>
            </w:pPr>
            <w:r>
              <w:rPr>
                <w:lang w:eastAsia="zh-CN"/>
              </w:rPr>
              <w:t>25</w:t>
            </w:r>
          </w:p>
        </w:tc>
      </w:tr>
      <w:tr w:rsidR="00CC5F1B" w:rsidRPr="00441CD0" w14:paraId="3AB850DF"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B3BF7EA" w14:textId="77777777" w:rsidR="00CC5F1B" w:rsidRDefault="00CC5F1B" w:rsidP="00413DF0">
            <w:pPr>
              <w:pStyle w:val="TAC"/>
              <w:jc w:val="left"/>
              <w:rPr>
                <w:lang w:eastAsia="zh-CN"/>
              </w:rPr>
            </w:pPr>
            <w:r>
              <w:rPr>
                <w:rFonts w:hint="eastAsia"/>
                <w:lang w:eastAsia="zh-CN"/>
              </w:rPr>
              <w:t>S</w:t>
            </w:r>
            <w:r>
              <w:rPr>
                <w:lang w:eastAsia="zh-CN"/>
              </w:rPr>
              <w:t>xc-U</w:t>
            </w:r>
          </w:p>
        </w:tc>
        <w:tc>
          <w:tcPr>
            <w:tcW w:w="1711" w:type="dxa"/>
            <w:tcBorders>
              <w:top w:val="single" w:sz="4" w:space="0" w:color="auto"/>
              <w:left w:val="single" w:sz="4" w:space="0" w:color="auto"/>
              <w:bottom w:val="single" w:sz="4" w:space="0" w:color="auto"/>
              <w:right w:val="single" w:sz="4" w:space="0" w:color="auto"/>
            </w:tcBorders>
          </w:tcPr>
          <w:p w14:paraId="56A2B2F5" w14:textId="75B255E1" w:rsidR="00CC5F1B" w:rsidRDefault="00CC5F1B" w:rsidP="00413DF0">
            <w:pPr>
              <w:pStyle w:val="TAC"/>
              <w:rPr>
                <w:lang w:eastAsia="zh-CN"/>
              </w:rPr>
            </w:pPr>
            <w:r>
              <w:rPr>
                <w:lang w:eastAsia="zh-CN"/>
              </w:rPr>
              <w:t>26</w:t>
            </w:r>
          </w:p>
        </w:tc>
      </w:tr>
      <w:tr w:rsidR="00CC5F1B" w:rsidRPr="00441CD0" w14:paraId="536B3D6E"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4C035C1E" w14:textId="77777777" w:rsidR="00CC5F1B" w:rsidRDefault="00CC5F1B" w:rsidP="00413DF0">
            <w:pPr>
              <w:pStyle w:val="TAC"/>
              <w:jc w:val="left"/>
              <w:rPr>
                <w:lang w:eastAsia="zh-CN"/>
              </w:rPr>
            </w:pPr>
            <w:r>
              <w:rPr>
                <w:rFonts w:hint="eastAsia"/>
                <w:lang w:eastAsia="zh-CN"/>
              </w:rPr>
              <w:t>N</w:t>
            </w:r>
            <w:r>
              <w:rPr>
                <w:lang w:eastAsia="zh-CN"/>
              </w:rPr>
              <w:t>4-U</w:t>
            </w:r>
          </w:p>
        </w:tc>
        <w:tc>
          <w:tcPr>
            <w:tcW w:w="1711" w:type="dxa"/>
            <w:tcBorders>
              <w:top w:val="single" w:sz="4" w:space="0" w:color="auto"/>
              <w:left w:val="single" w:sz="4" w:space="0" w:color="auto"/>
              <w:bottom w:val="single" w:sz="4" w:space="0" w:color="auto"/>
              <w:right w:val="single" w:sz="4" w:space="0" w:color="auto"/>
            </w:tcBorders>
          </w:tcPr>
          <w:p w14:paraId="37F1D453" w14:textId="69321F82" w:rsidR="00CC5F1B" w:rsidRDefault="00CC5F1B" w:rsidP="00413DF0">
            <w:pPr>
              <w:pStyle w:val="TAC"/>
              <w:rPr>
                <w:lang w:eastAsia="zh-CN"/>
              </w:rPr>
            </w:pPr>
            <w:r>
              <w:rPr>
                <w:lang w:eastAsia="zh-CN"/>
              </w:rPr>
              <w:t>27</w:t>
            </w:r>
          </w:p>
        </w:tc>
      </w:tr>
      <w:tr w:rsidR="00CC5F1B" w:rsidRPr="00441CD0" w14:paraId="23ACF4C0"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tcPr>
          <w:p w14:paraId="54209786" w14:textId="77777777" w:rsidR="00CC5F1B" w:rsidRDefault="00CC5F1B" w:rsidP="00413DF0">
            <w:pPr>
              <w:pStyle w:val="TAC"/>
              <w:jc w:val="left"/>
              <w:rPr>
                <w:lang w:eastAsia="zh-CN"/>
              </w:rPr>
            </w:pPr>
            <w:r w:rsidRPr="00441CD0">
              <w:rPr>
                <w:lang w:eastAsia="zh-CN"/>
              </w:rPr>
              <w:t xml:space="preserve">SGW/UPF GTP-U interface for </w:t>
            </w:r>
            <w:r>
              <w:rPr>
                <w:lang w:eastAsia="zh-CN"/>
              </w:rPr>
              <w:t>U</w:t>
            </w:r>
            <w:r w:rsidRPr="00441CD0">
              <w:rPr>
                <w:lang w:eastAsia="zh-CN"/>
              </w:rPr>
              <w:t>L data forwarding</w:t>
            </w:r>
          </w:p>
        </w:tc>
        <w:tc>
          <w:tcPr>
            <w:tcW w:w="1711" w:type="dxa"/>
            <w:tcBorders>
              <w:top w:val="single" w:sz="4" w:space="0" w:color="auto"/>
              <w:left w:val="single" w:sz="4" w:space="0" w:color="auto"/>
              <w:bottom w:val="single" w:sz="4" w:space="0" w:color="auto"/>
              <w:right w:val="single" w:sz="4" w:space="0" w:color="auto"/>
            </w:tcBorders>
          </w:tcPr>
          <w:p w14:paraId="0161E579" w14:textId="522CFD85" w:rsidR="00CC5F1B" w:rsidRPr="00441CD0" w:rsidRDefault="00CC5F1B" w:rsidP="00413DF0">
            <w:pPr>
              <w:pStyle w:val="TAC"/>
              <w:rPr>
                <w:lang w:eastAsia="zh-CN"/>
              </w:rPr>
            </w:pPr>
            <w:r>
              <w:rPr>
                <w:lang w:eastAsia="zh-CN"/>
              </w:rPr>
              <w:t>28</w:t>
            </w:r>
          </w:p>
        </w:tc>
      </w:tr>
      <w:tr w:rsidR="00CC5F1B" w:rsidRPr="00441CD0" w14:paraId="2E71601A" w14:textId="77777777" w:rsidTr="00413DF0">
        <w:trPr>
          <w:jc w:val="center"/>
        </w:trPr>
        <w:tc>
          <w:tcPr>
            <w:tcW w:w="4546" w:type="dxa"/>
            <w:tcBorders>
              <w:top w:val="single" w:sz="4" w:space="0" w:color="auto"/>
              <w:left w:val="single" w:sz="4" w:space="0" w:color="auto"/>
              <w:bottom w:val="single" w:sz="4" w:space="0" w:color="auto"/>
              <w:right w:val="single" w:sz="4" w:space="0" w:color="auto"/>
            </w:tcBorders>
            <w:hideMark/>
          </w:tcPr>
          <w:p w14:paraId="3D364085" w14:textId="77777777" w:rsidR="00CC5F1B" w:rsidRPr="00441CD0" w:rsidRDefault="00CC5F1B" w:rsidP="00413DF0">
            <w:pPr>
              <w:pStyle w:val="TAC"/>
              <w:jc w:val="left"/>
              <w:rPr>
                <w:lang w:eastAsia="zh-CN"/>
              </w:rPr>
            </w:pPr>
            <w:r w:rsidRPr="00441CD0">
              <w:rPr>
                <w:lang w:eastAsia="zh-CN"/>
              </w:rPr>
              <w:t>Spare</w:t>
            </w:r>
          </w:p>
        </w:tc>
        <w:tc>
          <w:tcPr>
            <w:tcW w:w="1711" w:type="dxa"/>
            <w:tcBorders>
              <w:top w:val="single" w:sz="4" w:space="0" w:color="auto"/>
              <w:left w:val="single" w:sz="4" w:space="0" w:color="auto"/>
              <w:bottom w:val="single" w:sz="4" w:space="0" w:color="auto"/>
              <w:right w:val="single" w:sz="4" w:space="0" w:color="auto"/>
            </w:tcBorders>
            <w:hideMark/>
          </w:tcPr>
          <w:p w14:paraId="6555FA54" w14:textId="5EA0D26C" w:rsidR="00CC5F1B" w:rsidRPr="00441CD0" w:rsidRDefault="00CC5F1B" w:rsidP="00413DF0">
            <w:pPr>
              <w:pStyle w:val="TAC"/>
              <w:rPr>
                <w:lang w:eastAsia="zh-CN"/>
              </w:rPr>
            </w:pPr>
            <w:r>
              <w:rPr>
                <w:lang w:eastAsia="zh-CN"/>
              </w:rPr>
              <w:t>29</w:t>
            </w:r>
            <w:r w:rsidRPr="00441CD0">
              <w:rPr>
                <w:lang w:eastAsia="zh-CN"/>
              </w:rPr>
              <w:t xml:space="preserve"> to 64</w:t>
            </w:r>
          </w:p>
        </w:tc>
      </w:tr>
      <w:tr w:rsidR="00CC5F1B" w:rsidRPr="00441CD0" w14:paraId="64CC157B" w14:textId="77777777" w:rsidTr="00413DF0">
        <w:trPr>
          <w:jc w:val="center"/>
        </w:trPr>
        <w:tc>
          <w:tcPr>
            <w:tcW w:w="6257" w:type="dxa"/>
            <w:gridSpan w:val="2"/>
            <w:tcBorders>
              <w:top w:val="single" w:sz="4" w:space="0" w:color="auto"/>
              <w:left w:val="single" w:sz="4" w:space="0" w:color="auto"/>
              <w:bottom w:val="single" w:sz="4" w:space="0" w:color="auto"/>
              <w:right w:val="single" w:sz="4" w:space="0" w:color="auto"/>
            </w:tcBorders>
          </w:tcPr>
          <w:p w14:paraId="4E809B63" w14:textId="77777777" w:rsidR="00CC5F1B" w:rsidRPr="00441CD0" w:rsidRDefault="00CC5F1B" w:rsidP="00413DF0">
            <w:pPr>
              <w:pStyle w:val="TAN"/>
            </w:pPr>
            <w:r w:rsidRPr="00441CD0">
              <w:t>NOTE 1:</w:t>
            </w:r>
            <w:r w:rsidRPr="00441CD0">
              <w:tab/>
              <w:t>If separation of roaming and non-roaming traffic is desired this value should only be used for the S5-U interface and "S8-U" (decimal 19) should be used for the S8-U interface.</w:t>
            </w:r>
          </w:p>
          <w:p w14:paraId="36D60BEB" w14:textId="77777777" w:rsidR="00CC5F1B" w:rsidRDefault="00CC5F1B" w:rsidP="00413DF0">
            <w:pPr>
              <w:pStyle w:val="TAN"/>
            </w:pPr>
            <w:r w:rsidRPr="00441CD0">
              <w:t>NOTE 2:</w:t>
            </w:r>
            <w:r w:rsidRPr="00441CD0">
              <w:tab/>
              <w:t>If separation of roaming and non-roaming traffic is desired this value should only be used for the Gn-U interface and "Gp-U" (decimal 20) should be used for the Gp-U interface.</w:t>
            </w:r>
          </w:p>
          <w:p w14:paraId="4C93FFE0" w14:textId="15634DFC" w:rsidR="00CC5F1B" w:rsidRPr="00441CD0" w:rsidRDefault="00CC5F1B" w:rsidP="00413DF0">
            <w:pPr>
              <w:pStyle w:val="TAN"/>
              <w:rPr>
                <w:lang w:eastAsia="zh-CN"/>
              </w:rPr>
            </w:pPr>
            <w:r>
              <w:t>NOTE 3</w:t>
            </w:r>
            <w:r w:rsidRPr="000C0D75">
              <w:t xml:space="preserve">: If separation of roaming and non-roaming traffic is desired, this value should only be used for N9 non-roaming interfaces and (decimal value </w:t>
            </w:r>
            <w:r>
              <w:t>"21"</w:t>
            </w:r>
            <w:r w:rsidRPr="000C0D75">
              <w:t>) should be used for N9 roaming interfaces.</w:t>
            </w:r>
          </w:p>
        </w:tc>
      </w:tr>
    </w:tbl>
    <w:p w14:paraId="0460F91D" w14:textId="77777777" w:rsidR="00CC5F1B" w:rsidRPr="003820BB" w:rsidRDefault="00CC5F1B" w:rsidP="00CC5F1B">
      <w:pPr>
        <w:rPr>
          <w:noProof/>
        </w:rPr>
      </w:pPr>
    </w:p>
    <w:p w14:paraId="6FE26E9D" w14:textId="77777777" w:rsidR="00EE5860" w:rsidRPr="00441CD0" w:rsidRDefault="00EE5860" w:rsidP="00EE5860">
      <w:pPr>
        <w:pStyle w:val="Heading3"/>
      </w:pPr>
      <w:bookmarkStart w:id="6605" w:name="_Toc160974603"/>
      <w:r w:rsidRPr="00441CD0">
        <w:t>8.</w:t>
      </w:r>
      <w:r w:rsidRPr="00441CD0">
        <w:rPr>
          <w:lang w:val="en-US"/>
        </w:rPr>
        <w:t>2.119</w:t>
      </w:r>
      <w:r w:rsidRPr="00441CD0">
        <w:tab/>
        <w:t>PFCPSRReq-Flags</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5CBA6868" w14:textId="77777777" w:rsidR="00EE5860" w:rsidRPr="00441CD0" w:rsidRDefault="00EE5860" w:rsidP="00EE5860">
      <w:pPr>
        <w:rPr>
          <w:lang w:eastAsia="zh-CN"/>
        </w:rPr>
      </w:pPr>
      <w:r w:rsidRPr="00441CD0">
        <w:rPr>
          <w:lang w:eastAsia="zh-CN"/>
        </w:rPr>
        <w:t>The PFCPSRReq-Flags IE indicates flags applicable to the PFCP Session Report Request message</w:t>
      </w:r>
      <w:r w:rsidRPr="00441CD0">
        <w:t xml:space="preserve">. It </w:t>
      </w:r>
      <w:r w:rsidRPr="00441CD0">
        <w:rPr>
          <w:lang w:eastAsia="zh-CN"/>
        </w:rPr>
        <w:t>is coded as depicted in Figure 8.2.119-1.</w:t>
      </w:r>
    </w:p>
    <w:p w14:paraId="764442DB"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0C596B2C" w14:textId="77777777" w:rsidTr="00BB0E1F">
        <w:trPr>
          <w:jc w:val="center"/>
        </w:trPr>
        <w:tc>
          <w:tcPr>
            <w:tcW w:w="151" w:type="dxa"/>
            <w:tcBorders>
              <w:top w:val="single" w:sz="6" w:space="0" w:color="auto"/>
              <w:left w:val="single" w:sz="6" w:space="0" w:color="auto"/>
              <w:bottom w:val="nil"/>
              <w:right w:val="nil"/>
            </w:tcBorders>
          </w:tcPr>
          <w:p w14:paraId="33C5CD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657A75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2BBA881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E04E1DB" w14:textId="77777777" w:rsidR="00EE5860" w:rsidRPr="00441CD0" w:rsidRDefault="00EE5860" w:rsidP="00BB0E1F">
            <w:pPr>
              <w:pStyle w:val="TAC"/>
            </w:pPr>
          </w:p>
        </w:tc>
      </w:tr>
      <w:tr w:rsidR="00EE5860" w:rsidRPr="00441CD0" w14:paraId="2A808EEC" w14:textId="77777777" w:rsidTr="00BB0E1F">
        <w:trPr>
          <w:jc w:val="center"/>
        </w:trPr>
        <w:tc>
          <w:tcPr>
            <w:tcW w:w="151" w:type="dxa"/>
            <w:tcBorders>
              <w:top w:val="nil"/>
              <w:left w:val="single" w:sz="6" w:space="0" w:color="auto"/>
              <w:bottom w:val="nil"/>
              <w:right w:val="nil"/>
            </w:tcBorders>
          </w:tcPr>
          <w:p w14:paraId="5D713DF1" w14:textId="77777777" w:rsidR="00EE5860" w:rsidRPr="00441CD0" w:rsidRDefault="00EE5860" w:rsidP="00BB0E1F">
            <w:pPr>
              <w:pStyle w:val="TAC"/>
            </w:pPr>
          </w:p>
        </w:tc>
        <w:tc>
          <w:tcPr>
            <w:tcW w:w="1104" w:type="dxa"/>
            <w:tcBorders>
              <w:top w:val="nil"/>
              <w:left w:val="nil"/>
              <w:bottom w:val="nil"/>
              <w:right w:val="nil"/>
            </w:tcBorders>
            <w:hideMark/>
          </w:tcPr>
          <w:p w14:paraId="5C6220E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958D1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7352B49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6E82EF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45EDFFF"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6C415CC"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B851CFC"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CB5BC4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304A34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F85FD0" w14:textId="77777777" w:rsidR="00EE5860" w:rsidRPr="00441CD0" w:rsidRDefault="00EE5860" w:rsidP="00BB0E1F">
            <w:pPr>
              <w:pStyle w:val="TAC"/>
            </w:pPr>
          </w:p>
        </w:tc>
      </w:tr>
      <w:tr w:rsidR="00EE5860" w:rsidRPr="00441CD0" w14:paraId="12489D60" w14:textId="77777777" w:rsidTr="00BB0E1F">
        <w:trPr>
          <w:jc w:val="center"/>
        </w:trPr>
        <w:tc>
          <w:tcPr>
            <w:tcW w:w="151" w:type="dxa"/>
            <w:tcBorders>
              <w:top w:val="nil"/>
              <w:left w:val="single" w:sz="6" w:space="0" w:color="auto"/>
              <w:bottom w:val="nil"/>
              <w:right w:val="nil"/>
            </w:tcBorders>
          </w:tcPr>
          <w:p w14:paraId="20F7BD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B3AAD3B"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5149F40" w14:textId="77777777" w:rsidR="00EE5860" w:rsidRPr="00441CD0" w:rsidRDefault="00EE5860" w:rsidP="00BB0E1F">
            <w:pPr>
              <w:pStyle w:val="TAC"/>
            </w:pPr>
            <w:r w:rsidRPr="00441CD0">
              <w:t>Type = 161 (decimal)</w:t>
            </w:r>
          </w:p>
        </w:tc>
        <w:tc>
          <w:tcPr>
            <w:tcW w:w="588" w:type="dxa"/>
            <w:tcBorders>
              <w:top w:val="nil"/>
              <w:left w:val="single" w:sz="4" w:space="0" w:color="auto"/>
              <w:bottom w:val="nil"/>
              <w:right w:val="single" w:sz="6" w:space="0" w:color="auto"/>
            </w:tcBorders>
          </w:tcPr>
          <w:p w14:paraId="332E4CE4" w14:textId="77777777" w:rsidR="00EE5860" w:rsidRPr="00441CD0" w:rsidRDefault="00EE5860" w:rsidP="00BB0E1F">
            <w:pPr>
              <w:pStyle w:val="TAC"/>
            </w:pPr>
          </w:p>
        </w:tc>
      </w:tr>
      <w:tr w:rsidR="00EE5860" w:rsidRPr="00441CD0" w14:paraId="4E3CC76E" w14:textId="77777777" w:rsidTr="00BB0E1F">
        <w:trPr>
          <w:jc w:val="center"/>
        </w:trPr>
        <w:tc>
          <w:tcPr>
            <w:tcW w:w="151" w:type="dxa"/>
            <w:tcBorders>
              <w:top w:val="nil"/>
              <w:left w:val="single" w:sz="6" w:space="0" w:color="auto"/>
              <w:bottom w:val="nil"/>
              <w:right w:val="nil"/>
            </w:tcBorders>
          </w:tcPr>
          <w:p w14:paraId="06CA177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1F3BEF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EF12E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57F4312" w14:textId="77777777" w:rsidR="00EE5860" w:rsidRPr="00441CD0" w:rsidRDefault="00EE5860" w:rsidP="00BB0E1F">
            <w:pPr>
              <w:pStyle w:val="TAC"/>
            </w:pPr>
          </w:p>
        </w:tc>
      </w:tr>
      <w:tr w:rsidR="00EE5860" w:rsidRPr="00441CD0" w14:paraId="0D99AFC5" w14:textId="77777777" w:rsidTr="00BB0E1F">
        <w:trPr>
          <w:jc w:val="center"/>
        </w:trPr>
        <w:tc>
          <w:tcPr>
            <w:tcW w:w="151" w:type="dxa"/>
            <w:tcBorders>
              <w:top w:val="nil"/>
              <w:left w:val="single" w:sz="6" w:space="0" w:color="auto"/>
              <w:bottom w:val="nil"/>
              <w:right w:val="nil"/>
            </w:tcBorders>
          </w:tcPr>
          <w:p w14:paraId="0CBBA22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4867D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15C398DE"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BCC2B4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2A435B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0AD131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AC2CF0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E8DC9D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308505B6"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7A38F154" w14:textId="77777777" w:rsidR="00EE5860" w:rsidRPr="00441CD0" w:rsidRDefault="00EE5860" w:rsidP="00BB0E1F">
            <w:pPr>
              <w:pStyle w:val="TAC"/>
              <w:rPr>
                <w:lang w:eastAsia="zh-CN"/>
              </w:rPr>
            </w:pPr>
            <w:r w:rsidRPr="00441CD0">
              <w:rPr>
                <w:lang w:eastAsia="zh-CN"/>
              </w:rPr>
              <w:t>PSDBU</w:t>
            </w:r>
          </w:p>
        </w:tc>
        <w:tc>
          <w:tcPr>
            <w:tcW w:w="588" w:type="dxa"/>
            <w:tcBorders>
              <w:top w:val="nil"/>
              <w:left w:val="single" w:sz="4" w:space="0" w:color="auto"/>
              <w:bottom w:val="single" w:sz="4" w:space="0" w:color="auto"/>
              <w:right w:val="single" w:sz="6" w:space="0" w:color="auto"/>
            </w:tcBorders>
          </w:tcPr>
          <w:p w14:paraId="758F1807" w14:textId="77777777" w:rsidR="00EE5860" w:rsidRPr="00441CD0" w:rsidRDefault="00EE5860" w:rsidP="00BB0E1F">
            <w:pPr>
              <w:pStyle w:val="TAC"/>
            </w:pPr>
          </w:p>
        </w:tc>
      </w:tr>
      <w:tr w:rsidR="00EE5860" w:rsidRPr="00441CD0" w14:paraId="70CFE743" w14:textId="77777777" w:rsidTr="00BB0E1F">
        <w:trPr>
          <w:jc w:val="center"/>
        </w:trPr>
        <w:tc>
          <w:tcPr>
            <w:tcW w:w="151" w:type="dxa"/>
            <w:tcBorders>
              <w:top w:val="nil"/>
              <w:left w:val="single" w:sz="6" w:space="0" w:color="auto"/>
              <w:bottom w:val="single" w:sz="4" w:space="0" w:color="auto"/>
              <w:right w:val="nil"/>
            </w:tcBorders>
          </w:tcPr>
          <w:p w14:paraId="5BF8C958"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2511852"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C1EFC73"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BC78897" w14:textId="77777777" w:rsidR="00EE5860" w:rsidRPr="00441CD0" w:rsidRDefault="00EE5860" w:rsidP="00BB0E1F">
            <w:pPr>
              <w:pStyle w:val="TAC"/>
            </w:pPr>
          </w:p>
        </w:tc>
      </w:tr>
    </w:tbl>
    <w:p w14:paraId="72E7F072" w14:textId="77777777" w:rsidR="00EE5860" w:rsidRPr="00441CD0" w:rsidRDefault="00EE5860" w:rsidP="00EE5860">
      <w:pPr>
        <w:pStyle w:val="TF"/>
        <w:spacing w:before="120"/>
        <w:rPr>
          <w:lang w:val="en-US" w:eastAsia="zh-CN"/>
        </w:rPr>
      </w:pPr>
      <w:r w:rsidRPr="00441CD0">
        <w:rPr>
          <w:lang w:val="en-US"/>
        </w:rPr>
        <w:t>Figure 8.2.199</w:t>
      </w:r>
      <w:r w:rsidRPr="00441CD0">
        <w:rPr>
          <w:lang w:val="en-US" w:eastAsia="zh-CN"/>
        </w:rPr>
        <w:t>-1</w:t>
      </w:r>
      <w:r w:rsidRPr="00441CD0">
        <w:rPr>
          <w:lang w:val="en-US"/>
        </w:rPr>
        <w:t xml:space="preserve">: </w:t>
      </w:r>
      <w:r w:rsidRPr="00441CD0">
        <w:rPr>
          <w:lang w:val="en-US" w:eastAsia="zh-CN"/>
        </w:rPr>
        <w:t>PFCPSRReq-Flags</w:t>
      </w:r>
    </w:p>
    <w:p w14:paraId="47003009" w14:textId="77777777" w:rsidR="00EE5860" w:rsidRPr="00441CD0" w:rsidRDefault="00EE5860" w:rsidP="00EE5860">
      <w:pPr>
        <w:rPr>
          <w:lang w:eastAsia="zh-CN"/>
        </w:rPr>
      </w:pPr>
      <w:r w:rsidRPr="00441CD0">
        <w:rPr>
          <w:lang w:eastAsia="zh-CN"/>
        </w:rPr>
        <w:t>The following bits within Octet 5 shall indicate:</w:t>
      </w:r>
    </w:p>
    <w:p w14:paraId="6D3FB563" w14:textId="77777777" w:rsidR="00EE5860" w:rsidRPr="00441CD0" w:rsidRDefault="00EE5860" w:rsidP="00EE5860">
      <w:pPr>
        <w:pStyle w:val="B1"/>
      </w:pPr>
      <w:r w:rsidRPr="00441CD0">
        <w:lastRenderedPageBreak/>
        <w:t>-</w:t>
      </w:r>
      <w:r w:rsidRPr="00441CD0">
        <w:tab/>
        <w:t>Bit 1 – PSDBU (PFCP Session Deleted By the UP function): if this bit is set to "1", it indicates that the UP function has reported all non-zero Usage Reports for all URRs in the PFCP Session and the PFCP Session is being deleted in the UP function locally.</w:t>
      </w:r>
    </w:p>
    <w:p w14:paraId="401E9B4A"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71383754" w14:textId="77777777" w:rsidR="00EE5860" w:rsidRPr="00441CD0" w:rsidRDefault="00EE5860" w:rsidP="00EE5860">
      <w:pPr>
        <w:pStyle w:val="Heading3"/>
      </w:pPr>
      <w:bookmarkStart w:id="6606" w:name="_Toc19717465"/>
      <w:bookmarkStart w:id="6607" w:name="_Toc27490966"/>
      <w:bookmarkStart w:id="6608" w:name="_Toc27557259"/>
      <w:bookmarkStart w:id="6609" w:name="_Toc27724176"/>
      <w:bookmarkStart w:id="6610" w:name="_Toc36031250"/>
      <w:bookmarkStart w:id="6611" w:name="_Toc36043170"/>
      <w:bookmarkStart w:id="6612" w:name="_Toc36814495"/>
      <w:bookmarkStart w:id="6613" w:name="_Toc44689353"/>
      <w:bookmarkStart w:id="6614" w:name="_Toc44924107"/>
      <w:bookmarkStart w:id="6615" w:name="_Toc51861077"/>
      <w:bookmarkStart w:id="6616" w:name="_Toc57930848"/>
      <w:bookmarkStart w:id="6617" w:name="_Toc57931478"/>
      <w:bookmarkStart w:id="6618" w:name="_Toc160974604"/>
      <w:r w:rsidRPr="00441CD0">
        <w:t>8.</w:t>
      </w:r>
      <w:r w:rsidRPr="00441CD0">
        <w:rPr>
          <w:lang w:val="en-US"/>
        </w:rPr>
        <w:t>2.120</w:t>
      </w:r>
      <w:r w:rsidRPr="00441CD0">
        <w:tab/>
        <w:t>PFCPAUReq-Flags</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14AF7C5E" w14:textId="77777777" w:rsidR="00EE5860" w:rsidRPr="00441CD0" w:rsidRDefault="00EE5860" w:rsidP="00EE5860">
      <w:pPr>
        <w:rPr>
          <w:lang w:eastAsia="zh-CN"/>
        </w:rPr>
      </w:pPr>
      <w:r w:rsidRPr="00441CD0">
        <w:rPr>
          <w:lang w:eastAsia="zh-CN"/>
        </w:rPr>
        <w:t>The PFCPAUReq-Flags IE indicates flags applicable to the PFCP Association Update Request message</w:t>
      </w:r>
      <w:r w:rsidRPr="00441CD0">
        <w:t xml:space="preserve">. It </w:t>
      </w:r>
      <w:r w:rsidRPr="00441CD0">
        <w:rPr>
          <w:lang w:eastAsia="zh-CN"/>
        </w:rPr>
        <w:t>is coded as depicted in Figure 8.2.120-1.</w:t>
      </w:r>
    </w:p>
    <w:p w14:paraId="2B42D686"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36A85D02" w14:textId="77777777" w:rsidTr="00BB0E1F">
        <w:trPr>
          <w:jc w:val="center"/>
        </w:trPr>
        <w:tc>
          <w:tcPr>
            <w:tcW w:w="151" w:type="dxa"/>
            <w:tcBorders>
              <w:top w:val="single" w:sz="6" w:space="0" w:color="auto"/>
              <w:left w:val="single" w:sz="6" w:space="0" w:color="auto"/>
              <w:bottom w:val="nil"/>
              <w:right w:val="nil"/>
            </w:tcBorders>
          </w:tcPr>
          <w:p w14:paraId="3E2CAB3F" w14:textId="77777777" w:rsidR="00EE5860" w:rsidRPr="00441CD0" w:rsidRDefault="00EE5860" w:rsidP="00BB0E1F">
            <w:pPr>
              <w:pStyle w:val="TAC"/>
            </w:pPr>
          </w:p>
        </w:tc>
        <w:tc>
          <w:tcPr>
            <w:tcW w:w="1104" w:type="dxa"/>
            <w:tcBorders>
              <w:top w:val="single" w:sz="6" w:space="0" w:color="auto"/>
              <w:left w:val="nil"/>
              <w:bottom w:val="nil"/>
              <w:right w:val="nil"/>
            </w:tcBorders>
          </w:tcPr>
          <w:p w14:paraId="52B25E3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1FD42A2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9622EC1" w14:textId="77777777" w:rsidR="00EE5860" w:rsidRPr="00441CD0" w:rsidRDefault="00EE5860" w:rsidP="00BB0E1F">
            <w:pPr>
              <w:pStyle w:val="TAC"/>
            </w:pPr>
          </w:p>
        </w:tc>
      </w:tr>
      <w:tr w:rsidR="00EE5860" w:rsidRPr="00441CD0" w14:paraId="7610F09C" w14:textId="77777777" w:rsidTr="00BB0E1F">
        <w:trPr>
          <w:jc w:val="center"/>
        </w:trPr>
        <w:tc>
          <w:tcPr>
            <w:tcW w:w="151" w:type="dxa"/>
            <w:tcBorders>
              <w:top w:val="nil"/>
              <w:left w:val="single" w:sz="6" w:space="0" w:color="auto"/>
              <w:bottom w:val="nil"/>
              <w:right w:val="nil"/>
            </w:tcBorders>
          </w:tcPr>
          <w:p w14:paraId="7404E6B9" w14:textId="77777777" w:rsidR="00EE5860" w:rsidRPr="00441CD0" w:rsidRDefault="00EE5860" w:rsidP="00BB0E1F">
            <w:pPr>
              <w:pStyle w:val="TAC"/>
            </w:pPr>
          </w:p>
        </w:tc>
        <w:tc>
          <w:tcPr>
            <w:tcW w:w="1104" w:type="dxa"/>
            <w:tcBorders>
              <w:top w:val="nil"/>
              <w:left w:val="nil"/>
              <w:bottom w:val="nil"/>
              <w:right w:val="nil"/>
            </w:tcBorders>
            <w:hideMark/>
          </w:tcPr>
          <w:p w14:paraId="7B142E9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04CE39F"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30C53995"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3ED56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A8DCD2D"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D04FB62"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532CB5BE"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5451D60"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7784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08CD695" w14:textId="77777777" w:rsidR="00EE5860" w:rsidRPr="00441CD0" w:rsidRDefault="00EE5860" w:rsidP="00BB0E1F">
            <w:pPr>
              <w:pStyle w:val="TAC"/>
            </w:pPr>
          </w:p>
        </w:tc>
      </w:tr>
      <w:tr w:rsidR="00EE5860" w:rsidRPr="00441CD0" w14:paraId="7F173617" w14:textId="77777777" w:rsidTr="00BB0E1F">
        <w:trPr>
          <w:jc w:val="center"/>
        </w:trPr>
        <w:tc>
          <w:tcPr>
            <w:tcW w:w="151" w:type="dxa"/>
            <w:tcBorders>
              <w:top w:val="nil"/>
              <w:left w:val="single" w:sz="6" w:space="0" w:color="auto"/>
              <w:bottom w:val="nil"/>
              <w:right w:val="nil"/>
            </w:tcBorders>
          </w:tcPr>
          <w:p w14:paraId="02EB92C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2698FD1"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6BF0405" w14:textId="77777777" w:rsidR="00EE5860" w:rsidRPr="00441CD0" w:rsidRDefault="00EE5860" w:rsidP="00BB0E1F">
            <w:pPr>
              <w:pStyle w:val="TAC"/>
            </w:pPr>
            <w:r w:rsidRPr="00441CD0">
              <w:t>Type = 162 (decimal)</w:t>
            </w:r>
          </w:p>
        </w:tc>
        <w:tc>
          <w:tcPr>
            <w:tcW w:w="588" w:type="dxa"/>
            <w:tcBorders>
              <w:top w:val="nil"/>
              <w:left w:val="single" w:sz="4" w:space="0" w:color="auto"/>
              <w:bottom w:val="nil"/>
              <w:right w:val="single" w:sz="6" w:space="0" w:color="auto"/>
            </w:tcBorders>
          </w:tcPr>
          <w:p w14:paraId="2909FC0D" w14:textId="77777777" w:rsidR="00EE5860" w:rsidRPr="00441CD0" w:rsidRDefault="00EE5860" w:rsidP="00BB0E1F">
            <w:pPr>
              <w:pStyle w:val="TAC"/>
            </w:pPr>
          </w:p>
        </w:tc>
      </w:tr>
      <w:tr w:rsidR="00EE5860" w:rsidRPr="00441CD0" w14:paraId="5BBB19C2" w14:textId="77777777" w:rsidTr="00BB0E1F">
        <w:trPr>
          <w:jc w:val="center"/>
        </w:trPr>
        <w:tc>
          <w:tcPr>
            <w:tcW w:w="151" w:type="dxa"/>
            <w:tcBorders>
              <w:top w:val="nil"/>
              <w:left w:val="single" w:sz="6" w:space="0" w:color="auto"/>
              <w:bottom w:val="nil"/>
              <w:right w:val="nil"/>
            </w:tcBorders>
          </w:tcPr>
          <w:p w14:paraId="3883197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52062"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6818E1"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148F624E" w14:textId="77777777" w:rsidR="00EE5860" w:rsidRPr="00441CD0" w:rsidRDefault="00EE5860" w:rsidP="00BB0E1F">
            <w:pPr>
              <w:pStyle w:val="TAC"/>
            </w:pPr>
          </w:p>
        </w:tc>
      </w:tr>
      <w:tr w:rsidR="00EE5860" w:rsidRPr="00441CD0" w14:paraId="571B7481" w14:textId="77777777" w:rsidTr="00BB0E1F">
        <w:trPr>
          <w:jc w:val="center"/>
        </w:trPr>
        <w:tc>
          <w:tcPr>
            <w:tcW w:w="151" w:type="dxa"/>
            <w:tcBorders>
              <w:top w:val="nil"/>
              <w:left w:val="single" w:sz="6" w:space="0" w:color="auto"/>
              <w:bottom w:val="nil"/>
              <w:right w:val="nil"/>
            </w:tcBorders>
          </w:tcPr>
          <w:p w14:paraId="33D815F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D0AE68"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77BF8C4B"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0A760226"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6C3D2AAB"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19ACB2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7123F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17C7692"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EDD8FDA" w14:textId="77777777" w:rsidR="00EE5860" w:rsidRPr="00441CD0" w:rsidRDefault="00EE5860" w:rsidP="00BB0E1F">
            <w:pPr>
              <w:pStyle w:val="TAC"/>
              <w:rPr>
                <w:lang w:eastAsia="zh-CN"/>
              </w:rPr>
            </w:pPr>
            <w:r w:rsidRPr="00441CD0">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04E46109" w14:textId="77777777" w:rsidR="00EE5860" w:rsidRPr="00441CD0" w:rsidRDefault="00EE5860" w:rsidP="00BB0E1F">
            <w:pPr>
              <w:pStyle w:val="TAC"/>
              <w:rPr>
                <w:lang w:eastAsia="zh-CN"/>
              </w:rPr>
            </w:pPr>
            <w:r w:rsidRPr="00441CD0">
              <w:rPr>
                <w:lang w:eastAsia="zh-CN"/>
              </w:rPr>
              <w:t>PARPS</w:t>
            </w:r>
          </w:p>
        </w:tc>
        <w:tc>
          <w:tcPr>
            <w:tcW w:w="588" w:type="dxa"/>
            <w:tcBorders>
              <w:top w:val="nil"/>
              <w:left w:val="single" w:sz="4" w:space="0" w:color="auto"/>
              <w:bottom w:val="single" w:sz="4" w:space="0" w:color="auto"/>
              <w:right w:val="single" w:sz="6" w:space="0" w:color="auto"/>
            </w:tcBorders>
          </w:tcPr>
          <w:p w14:paraId="486B4AA5" w14:textId="77777777" w:rsidR="00EE5860" w:rsidRPr="00441CD0" w:rsidRDefault="00EE5860" w:rsidP="00BB0E1F">
            <w:pPr>
              <w:pStyle w:val="TAC"/>
            </w:pPr>
          </w:p>
        </w:tc>
      </w:tr>
      <w:tr w:rsidR="00EE5860" w:rsidRPr="00441CD0" w14:paraId="336F4DA0" w14:textId="77777777" w:rsidTr="00BB0E1F">
        <w:trPr>
          <w:jc w:val="center"/>
        </w:trPr>
        <w:tc>
          <w:tcPr>
            <w:tcW w:w="151" w:type="dxa"/>
            <w:tcBorders>
              <w:top w:val="nil"/>
              <w:left w:val="single" w:sz="6" w:space="0" w:color="auto"/>
              <w:bottom w:val="single" w:sz="4" w:space="0" w:color="auto"/>
              <w:right w:val="nil"/>
            </w:tcBorders>
          </w:tcPr>
          <w:p w14:paraId="53516D8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5E3A6C3"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981750F"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674A1C8" w14:textId="77777777" w:rsidR="00EE5860" w:rsidRPr="00441CD0" w:rsidRDefault="00EE5860" w:rsidP="00BB0E1F">
            <w:pPr>
              <w:pStyle w:val="TAC"/>
            </w:pPr>
          </w:p>
        </w:tc>
      </w:tr>
    </w:tbl>
    <w:p w14:paraId="5001B00B" w14:textId="77777777" w:rsidR="00EE5860" w:rsidRPr="00441CD0" w:rsidRDefault="00EE5860" w:rsidP="00EE5860">
      <w:pPr>
        <w:pStyle w:val="TF"/>
        <w:spacing w:before="120"/>
        <w:rPr>
          <w:lang w:val="en-US" w:eastAsia="zh-CN"/>
        </w:rPr>
      </w:pPr>
      <w:r w:rsidRPr="00441CD0">
        <w:rPr>
          <w:lang w:val="en-US"/>
        </w:rPr>
        <w:t>Figure 8.2.120</w:t>
      </w:r>
      <w:r w:rsidRPr="00441CD0">
        <w:rPr>
          <w:lang w:val="en-US" w:eastAsia="zh-CN"/>
        </w:rPr>
        <w:t>-1</w:t>
      </w:r>
      <w:r w:rsidRPr="00441CD0">
        <w:rPr>
          <w:lang w:val="en-US"/>
        </w:rPr>
        <w:t xml:space="preserve">: </w:t>
      </w:r>
      <w:r w:rsidRPr="00441CD0">
        <w:rPr>
          <w:lang w:val="en-US" w:eastAsia="zh-CN"/>
        </w:rPr>
        <w:t>PFCPAUReq-Flags</w:t>
      </w:r>
    </w:p>
    <w:p w14:paraId="6BCB6352" w14:textId="77777777" w:rsidR="00EE5860" w:rsidRPr="00441CD0" w:rsidRDefault="00EE5860" w:rsidP="00EE5860">
      <w:pPr>
        <w:rPr>
          <w:lang w:eastAsia="zh-CN"/>
        </w:rPr>
      </w:pPr>
      <w:r w:rsidRPr="00441CD0">
        <w:rPr>
          <w:lang w:eastAsia="zh-CN"/>
        </w:rPr>
        <w:t>The following bits within Octet 5 shall indicate:</w:t>
      </w:r>
    </w:p>
    <w:p w14:paraId="74AE2C02" w14:textId="77777777" w:rsidR="00EE5860" w:rsidRPr="00441CD0" w:rsidRDefault="00EE5860" w:rsidP="00EE5860">
      <w:pPr>
        <w:pStyle w:val="B1"/>
      </w:pPr>
      <w:r w:rsidRPr="00441CD0">
        <w:t>-</w:t>
      </w:r>
      <w:r w:rsidRPr="00441CD0">
        <w:tab/>
        <w:t>Bit 1 – PARPS (PFCP Association Release Preparation Start): if this bit is set to "1", it indicates that the PFCP association is to be released and all non-zero usage reports for the PFCP Sessions affected by the release of the PFCP association shall be reported.</w:t>
      </w:r>
    </w:p>
    <w:p w14:paraId="58DB463B" w14:textId="77777777" w:rsidR="00EE5860" w:rsidRPr="00441CD0" w:rsidRDefault="00EE5860" w:rsidP="00EE5860">
      <w:pPr>
        <w:pStyle w:val="B1"/>
      </w:pPr>
      <w:r w:rsidRPr="00441CD0">
        <w:t>-</w:t>
      </w:r>
      <w:r w:rsidRPr="00441CD0">
        <w:tab/>
        <w:t>Bit 2 to 8 – Spare, for future use, shall be set to "0" by the sender and discarded by the receiver.</w:t>
      </w:r>
    </w:p>
    <w:p w14:paraId="6F2228DC" w14:textId="77777777" w:rsidR="00EE5860" w:rsidRPr="00441CD0" w:rsidRDefault="00EE5860" w:rsidP="00EE5860">
      <w:pPr>
        <w:pStyle w:val="Heading3"/>
      </w:pPr>
      <w:bookmarkStart w:id="6619" w:name="_Toc19717466"/>
      <w:bookmarkStart w:id="6620" w:name="_Toc27490967"/>
      <w:bookmarkStart w:id="6621" w:name="_Toc27557260"/>
      <w:bookmarkStart w:id="6622" w:name="_Toc27724177"/>
      <w:bookmarkStart w:id="6623" w:name="_Toc36031251"/>
      <w:bookmarkStart w:id="6624" w:name="_Toc36043171"/>
      <w:bookmarkStart w:id="6625" w:name="_Toc36814496"/>
      <w:bookmarkStart w:id="6626" w:name="_Toc44689354"/>
      <w:bookmarkStart w:id="6627" w:name="_Toc44924108"/>
      <w:bookmarkStart w:id="6628" w:name="_Toc51861078"/>
      <w:bookmarkStart w:id="6629" w:name="_Toc57930849"/>
      <w:bookmarkStart w:id="6630" w:name="_Toc57931479"/>
      <w:bookmarkStart w:id="6631" w:name="_Toc160974605"/>
      <w:r w:rsidRPr="00441CD0">
        <w:t>8.</w:t>
      </w:r>
      <w:r w:rsidRPr="00441CD0">
        <w:rPr>
          <w:lang w:val="en-US"/>
        </w:rPr>
        <w:t>2.121</w:t>
      </w:r>
      <w:r w:rsidRPr="00441CD0">
        <w:tab/>
        <w:t>Activation Time</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0C86818D" w14:textId="77777777" w:rsidR="00EE5860" w:rsidRPr="00441CD0" w:rsidRDefault="00EE5860" w:rsidP="00EE5860">
      <w:pPr>
        <w:rPr>
          <w:lang w:eastAsia="ja-JP"/>
        </w:rPr>
      </w:pPr>
      <w:r w:rsidRPr="00441CD0">
        <w:t>The Activation Time IE indicates the time that the PDR shall be set to be 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8.2.121-1</w:t>
      </w:r>
      <w:r w:rsidRPr="00441CD0">
        <w:rPr>
          <w:lang w:eastAsia="ja-JP"/>
        </w:rPr>
        <w:t>.</w:t>
      </w:r>
    </w:p>
    <w:p w14:paraId="1F24BAF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7106541E" w14:textId="77777777" w:rsidTr="00BB0E1F">
        <w:trPr>
          <w:jc w:val="center"/>
        </w:trPr>
        <w:tc>
          <w:tcPr>
            <w:tcW w:w="151" w:type="dxa"/>
            <w:tcBorders>
              <w:top w:val="single" w:sz="6" w:space="0" w:color="auto"/>
              <w:left w:val="single" w:sz="6" w:space="0" w:color="auto"/>
              <w:bottom w:val="nil"/>
              <w:right w:val="nil"/>
            </w:tcBorders>
          </w:tcPr>
          <w:p w14:paraId="5F2661A9" w14:textId="77777777" w:rsidR="00EE5860" w:rsidRPr="00441CD0" w:rsidRDefault="00EE5860" w:rsidP="00BB0E1F">
            <w:pPr>
              <w:pStyle w:val="TAC"/>
            </w:pPr>
          </w:p>
        </w:tc>
        <w:tc>
          <w:tcPr>
            <w:tcW w:w="1104" w:type="dxa"/>
            <w:tcBorders>
              <w:top w:val="single" w:sz="6" w:space="0" w:color="auto"/>
              <w:left w:val="nil"/>
              <w:bottom w:val="nil"/>
              <w:right w:val="nil"/>
            </w:tcBorders>
          </w:tcPr>
          <w:p w14:paraId="5E7D83D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038653E"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E90B897" w14:textId="77777777" w:rsidR="00EE5860" w:rsidRPr="00441CD0" w:rsidRDefault="00EE5860" w:rsidP="00BB0E1F">
            <w:pPr>
              <w:pStyle w:val="TAC"/>
            </w:pPr>
          </w:p>
        </w:tc>
      </w:tr>
      <w:tr w:rsidR="00EE5860" w:rsidRPr="00441CD0" w14:paraId="4ADB382D" w14:textId="77777777" w:rsidTr="00BB0E1F">
        <w:trPr>
          <w:jc w:val="center"/>
        </w:trPr>
        <w:tc>
          <w:tcPr>
            <w:tcW w:w="151" w:type="dxa"/>
            <w:tcBorders>
              <w:top w:val="nil"/>
              <w:left w:val="single" w:sz="6" w:space="0" w:color="auto"/>
              <w:bottom w:val="nil"/>
              <w:right w:val="nil"/>
            </w:tcBorders>
          </w:tcPr>
          <w:p w14:paraId="1AD5E5E2" w14:textId="77777777" w:rsidR="00EE5860" w:rsidRPr="00441CD0" w:rsidRDefault="00EE5860" w:rsidP="00BB0E1F">
            <w:pPr>
              <w:pStyle w:val="TAC"/>
            </w:pPr>
          </w:p>
        </w:tc>
        <w:tc>
          <w:tcPr>
            <w:tcW w:w="1104" w:type="dxa"/>
            <w:tcBorders>
              <w:top w:val="nil"/>
              <w:left w:val="nil"/>
              <w:bottom w:val="nil"/>
              <w:right w:val="nil"/>
            </w:tcBorders>
            <w:hideMark/>
          </w:tcPr>
          <w:p w14:paraId="1AE0C0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B4ABCC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3D39D5E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ED0833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5046D5E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889FC8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0A9A48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71AA970"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4E2FD0A"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31229D2" w14:textId="77777777" w:rsidR="00EE5860" w:rsidRPr="00441CD0" w:rsidRDefault="00EE5860" w:rsidP="00BB0E1F">
            <w:pPr>
              <w:pStyle w:val="TAC"/>
            </w:pPr>
          </w:p>
        </w:tc>
      </w:tr>
      <w:tr w:rsidR="00EE5860" w:rsidRPr="00441CD0" w14:paraId="75CFE33E" w14:textId="77777777" w:rsidTr="00BB0E1F">
        <w:trPr>
          <w:jc w:val="center"/>
        </w:trPr>
        <w:tc>
          <w:tcPr>
            <w:tcW w:w="151" w:type="dxa"/>
            <w:tcBorders>
              <w:top w:val="nil"/>
              <w:left w:val="single" w:sz="6" w:space="0" w:color="auto"/>
              <w:bottom w:val="nil"/>
              <w:right w:val="nil"/>
            </w:tcBorders>
          </w:tcPr>
          <w:p w14:paraId="5706FCD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21EFD4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9E67A16" w14:textId="77777777" w:rsidR="00EE5860" w:rsidRPr="00441CD0" w:rsidRDefault="00EE5860" w:rsidP="00BB0E1F">
            <w:pPr>
              <w:pStyle w:val="TAC"/>
            </w:pPr>
            <w:r w:rsidRPr="00441CD0">
              <w:t>Type = 163 (decimal)</w:t>
            </w:r>
          </w:p>
        </w:tc>
        <w:tc>
          <w:tcPr>
            <w:tcW w:w="588" w:type="dxa"/>
            <w:tcBorders>
              <w:top w:val="nil"/>
              <w:left w:val="single" w:sz="4" w:space="0" w:color="auto"/>
              <w:bottom w:val="nil"/>
              <w:right w:val="single" w:sz="6" w:space="0" w:color="auto"/>
            </w:tcBorders>
          </w:tcPr>
          <w:p w14:paraId="59E65ECE" w14:textId="77777777" w:rsidR="00EE5860" w:rsidRPr="00441CD0" w:rsidRDefault="00EE5860" w:rsidP="00BB0E1F">
            <w:pPr>
              <w:pStyle w:val="TAC"/>
            </w:pPr>
          </w:p>
        </w:tc>
      </w:tr>
      <w:tr w:rsidR="00EE5860" w:rsidRPr="00441CD0" w14:paraId="209468BD" w14:textId="77777777" w:rsidTr="00BB0E1F">
        <w:trPr>
          <w:jc w:val="center"/>
        </w:trPr>
        <w:tc>
          <w:tcPr>
            <w:tcW w:w="151" w:type="dxa"/>
            <w:tcBorders>
              <w:top w:val="nil"/>
              <w:left w:val="single" w:sz="6" w:space="0" w:color="auto"/>
              <w:bottom w:val="nil"/>
              <w:right w:val="nil"/>
            </w:tcBorders>
          </w:tcPr>
          <w:p w14:paraId="434DBCA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4A571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6FCB937"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585A7056" w14:textId="77777777" w:rsidR="00EE5860" w:rsidRPr="00441CD0" w:rsidRDefault="00EE5860" w:rsidP="00BB0E1F">
            <w:pPr>
              <w:pStyle w:val="TAC"/>
            </w:pPr>
          </w:p>
        </w:tc>
      </w:tr>
      <w:tr w:rsidR="00EE5860" w:rsidRPr="00441CD0" w14:paraId="07419EC4" w14:textId="77777777" w:rsidTr="00BB0E1F">
        <w:trPr>
          <w:jc w:val="center"/>
        </w:trPr>
        <w:tc>
          <w:tcPr>
            <w:tcW w:w="151" w:type="dxa"/>
            <w:tcBorders>
              <w:top w:val="nil"/>
              <w:left w:val="single" w:sz="6" w:space="0" w:color="auto"/>
              <w:bottom w:val="nil"/>
              <w:right w:val="nil"/>
            </w:tcBorders>
          </w:tcPr>
          <w:p w14:paraId="7882D7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E9DB5B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13509954" w14:textId="77777777" w:rsidR="00EE5860" w:rsidRPr="00441CD0" w:rsidRDefault="00EE5860" w:rsidP="00BB0E1F">
            <w:pPr>
              <w:pStyle w:val="TAC"/>
              <w:rPr>
                <w:lang w:eastAsia="zh-CN"/>
              </w:rPr>
            </w:pPr>
            <w:r w:rsidRPr="00441CD0">
              <w:rPr>
                <w:lang w:eastAsia="zh-CN"/>
              </w:rPr>
              <w:t>Activation Time</w:t>
            </w:r>
          </w:p>
        </w:tc>
        <w:tc>
          <w:tcPr>
            <w:tcW w:w="588" w:type="dxa"/>
            <w:tcBorders>
              <w:top w:val="nil"/>
              <w:left w:val="single" w:sz="4" w:space="0" w:color="auto"/>
              <w:bottom w:val="nil"/>
              <w:right w:val="single" w:sz="6" w:space="0" w:color="auto"/>
            </w:tcBorders>
          </w:tcPr>
          <w:p w14:paraId="1616E450" w14:textId="77777777" w:rsidR="00EE5860" w:rsidRPr="00441CD0" w:rsidRDefault="00EE5860" w:rsidP="00BB0E1F">
            <w:pPr>
              <w:pStyle w:val="TAC"/>
            </w:pPr>
          </w:p>
        </w:tc>
      </w:tr>
      <w:tr w:rsidR="00EE5860" w:rsidRPr="00441CD0" w14:paraId="3C3AE3E8" w14:textId="77777777" w:rsidTr="00BB0E1F">
        <w:trPr>
          <w:jc w:val="center"/>
        </w:trPr>
        <w:tc>
          <w:tcPr>
            <w:tcW w:w="151" w:type="dxa"/>
            <w:tcBorders>
              <w:top w:val="nil"/>
              <w:left w:val="single" w:sz="6" w:space="0" w:color="auto"/>
              <w:bottom w:val="single" w:sz="4" w:space="0" w:color="auto"/>
              <w:right w:val="nil"/>
            </w:tcBorders>
          </w:tcPr>
          <w:p w14:paraId="7B74868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05A44F5"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2144956"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F4E5C62" w14:textId="77777777" w:rsidR="00EE5860" w:rsidRPr="00441CD0" w:rsidRDefault="00EE5860" w:rsidP="00BB0E1F">
            <w:pPr>
              <w:pStyle w:val="TAC"/>
              <w:rPr>
                <w:lang w:val="x-none"/>
              </w:rPr>
            </w:pPr>
          </w:p>
        </w:tc>
      </w:tr>
    </w:tbl>
    <w:p w14:paraId="3A461FF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2.121-</w:t>
      </w:r>
      <w:r w:rsidRPr="00441CD0">
        <w:rPr>
          <w:lang w:eastAsia="ja-JP"/>
        </w:rPr>
        <w:t>1</w:t>
      </w:r>
      <w:r w:rsidRPr="00441CD0">
        <w:t xml:space="preserve">: Activation </w:t>
      </w:r>
      <w:r w:rsidRPr="00441CD0">
        <w:rPr>
          <w:lang w:eastAsia="ja-JP"/>
        </w:rPr>
        <w:t>Time</w:t>
      </w:r>
    </w:p>
    <w:p w14:paraId="2F45E52F" w14:textId="1D0DC138" w:rsidR="00EE5860" w:rsidRPr="00441CD0" w:rsidRDefault="00EE5860" w:rsidP="00EE5860">
      <w:r w:rsidRPr="00441CD0">
        <w:t xml:space="preserve">The Activation Time field shall indicate </w:t>
      </w:r>
      <w:r w:rsidRPr="00441CD0">
        <w:rPr>
          <w:lang w:eastAsia="zh-CN"/>
        </w:rPr>
        <w:t xml:space="preserve">the 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2775FF5D"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4D24A9B" w14:textId="77777777" w:rsidR="00EE5860" w:rsidRPr="00441CD0" w:rsidRDefault="00EE5860" w:rsidP="00EE5860">
      <w:pPr>
        <w:pStyle w:val="Heading3"/>
      </w:pPr>
      <w:bookmarkStart w:id="6632" w:name="_Toc19717467"/>
      <w:bookmarkStart w:id="6633" w:name="_Toc27490968"/>
      <w:bookmarkStart w:id="6634" w:name="_Toc27557261"/>
      <w:bookmarkStart w:id="6635" w:name="_Toc27724178"/>
      <w:bookmarkStart w:id="6636" w:name="_Toc36031252"/>
      <w:bookmarkStart w:id="6637" w:name="_Toc36043172"/>
      <w:bookmarkStart w:id="6638" w:name="_Toc36814497"/>
      <w:bookmarkStart w:id="6639" w:name="_Toc44689355"/>
      <w:bookmarkStart w:id="6640" w:name="_Toc44924109"/>
      <w:bookmarkStart w:id="6641" w:name="_Toc51861079"/>
      <w:bookmarkStart w:id="6642" w:name="_Toc57930850"/>
      <w:bookmarkStart w:id="6643" w:name="_Toc57931480"/>
      <w:bookmarkStart w:id="6644" w:name="_Toc160974606"/>
      <w:r w:rsidRPr="00441CD0">
        <w:t>8.</w:t>
      </w:r>
      <w:r w:rsidRPr="00441CD0">
        <w:rPr>
          <w:lang w:val="en-US"/>
        </w:rPr>
        <w:t>2.122</w:t>
      </w:r>
      <w:r w:rsidRPr="00441CD0">
        <w:tab/>
        <w:t>Deactivation Time</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42850283" w14:textId="77777777" w:rsidR="00EE5860" w:rsidRPr="00441CD0" w:rsidRDefault="00EE5860" w:rsidP="00EE5860">
      <w:pPr>
        <w:rPr>
          <w:lang w:eastAsia="ja-JP"/>
        </w:rPr>
      </w:pPr>
      <w:r w:rsidRPr="00441CD0">
        <w:t>The Deactivation Time IE indicates the time that the PDR shall be set to be inactive in the UP function. It sh</w:t>
      </w:r>
      <w:r w:rsidRPr="00441CD0">
        <w:rPr>
          <w:rFonts w:eastAsia="Batang"/>
          <w:lang w:eastAsia="ko-KR"/>
        </w:rPr>
        <w:t xml:space="preserve">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8.2.122-1</w:t>
      </w:r>
      <w:r w:rsidRPr="00441CD0">
        <w:rPr>
          <w:lang w:eastAsia="ja-JP"/>
        </w:rPr>
        <w:t>.</w:t>
      </w:r>
    </w:p>
    <w:p w14:paraId="03BE2C2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30EBCB71" w14:textId="77777777" w:rsidTr="00BB0E1F">
        <w:trPr>
          <w:jc w:val="center"/>
        </w:trPr>
        <w:tc>
          <w:tcPr>
            <w:tcW w:w="151" w:type="dxa"/>
            <w:tcBorders>
              <w:top w:val="single" w:sz="6" w:space="0" w:color="auto"/>
              <w:left w:val="single" w:sz="6" w:space="0" w:color="auto"/>
              <w:bottom w:val="nil"/>
              <w:right w:val="nil"/>
            </w:tcBorders>
          </w:tcPr>
          <w:p w14:paraId="31B01EAC"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56BCC"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1B555D9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4F4DDBF" w14:textId="77777777" w:rsidR="00EE5860" w:rsidRPr="00441CD0" w:rsidRDefault="00EE5860" w:rsidP="00BB0E1F">
            <w:pPr>
              <w:pStyle w:val="TAC"/>
            </w:pPr>
          </w:p>
        </w:tc>
      </w:tr>
      <w:tr w:rsidR="00EE5860" w:rsidRPr="00441CD0" w14:paraId="7B6A5A65" w14:textId="77777777" w:rsidTr="00BB0E1F">
        <w:trPr>
          <w:jc w:val="center"/>
        </w:trPr>
        <w:tc>
          <w:tcPr>
            <w:tcW w:w="151" w:type="dxa"/>
            <w:tcBorders>
              <w:top w:val="nil"/>
              <w:left w:val="single" w:sz="6" w:space="0" w:color="auto"/>
              <w:bottom w:val="nil"/>
              <w:right w:val="nil"/>
            </w:tcBorders>
          </w:tcPr>
          <w:p w14:paraId="60E88CD5" w14:textId="77777777" w:rsidR="00EE5860" w:rsidRPr="00441CD0" w:rsidRDefault="00EE5860" w:rsidP="00BB0E1F">
            <w:pPr>
              <w:pStyle w:val="TAC"/>
            </w:pPr>
          </w:p>
        </w:tc>
        <w:tc>
          <w:tcPr>
            <w:tcW w:w="1104" w:type="dxa"/>
            <w:tcBorders>
              <w:top w:val="nil"/>
              <w:left w:val="nil"/>
              <w:bottom w:val="nil"/>
              <w:right w:val="nil"/>
            </w:tcBorders>
            <w:hideMark/>
          </w:tcPr>
          <w:p w14:paraId="546FBEF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DFDDFAC"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F7AB06F"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CF8231"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43C272F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5C1F794"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D43AD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87429A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B6F9DC0"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403A8A9" w14:textId="77777777" w:rsidR="00EE5860" w:rsidRPr="00441CD0" w:rsidRDefault="00EE5860" w:rsidP="00BB0E1F">
            <w:pPr>
              <w:pStyle w:val="TAC"/>
            </w:pPr>
          </w:p>
        </w:tc>
      </w:tr>
      <w:tr w:rsidR="00EE5860" w:rsidRPr="00441CD0" w14:paraId="55498F8D" w14:textId="77777777" w:rsidTr="00BB0E1F">
        <w:trPr>
          <w:jc w:val="center"/>
        </w:trPr>
        <w:tc>
          <w:tcPr>
            <w:tcW w:w="151" w:type="dxa"/>
            <w:tcBorders>
              <w:top w:val="nil"/>
              <w:left w:val="single" w:sz="6" w:space="0" w:color="auto"/>
              <w:bottom w:val="nil"/>
              <w:right w:val="nil"/>
            </w:tcBorders>
          </w:tcPr>
          <w:p w14:paraId="3A1AD05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CEE7"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4D2C4A16" w14:textId="77777777" w:rsidR="00EE5860" w:rsidRPr="00441CD0" w:rsidRDefault="00EE5860" w:rsidP="00BB0E1F">
            <w:pPr>
              <w:pStyle w:val="TAC"/>
            </w:pPr>
            <w:r w:rsidRPr="00441CD0">
              <w:t>Type = 164 (decimal)</w:t>
            </w:r>
          </w:p>
        </w:tc>
        <w:tc>
          <w:tcPr>
            <w:tcW w:w="588" w:type="dxa"/>
            <w:tcBorders>
              <w:top w:val="nil"/>
              <w:left w:val="single" w:sz="4" w:space="0" w:color="auto"/>
              <w:bottom w:val="nil"/>
              <w:right w:val="single" w:sz="6" w:space="0" w:color="auto"/>
            </w:tcBorders>
          </w:tcPr>
          <w:p w14:paraId="3723037C" w14:textId="77777777" w:rsidR="00EE5860" w:rsidRPr="00441CD0" w:rsidRDefault="00EE5860" w:rsidP="00BB0E1F">
            <w:pPr>
              <w:pStyle w:val="TAC"/>
            </w:pPr>
          </w:p>
        </w:tc>
      </w:tr>
      <w:tr w:rsidR="00EE5860" w:rsidRPr="00441CD0" w14:paraId="7303CB62" w14:textId="77777777" w:rsidTr="00BB0E1F">
        <w:trPr>
          <w:jc w:val="center"/>
        </w:trPr>
        <w:tc>
          <w:tcPr>
            <w:tcW w:w="151" w:type="dxa"/>
            <w:tcBorders>
              <w:top w:val="nil"/>
              <w:left w:val="single" w:sz="6" w:space="0" w:color="auto"/>
              <w:bottom w:val="nil"/>
              <w:right w:val="nil"/>
            </w:tcBorders>
          </w:tcPr>
          <w:p w14:paraId="0214F67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93F9EFF"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8C39B32"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3258FA1" w14:textId="77777777" w:rsidR="00EE5860" w:rsidRPr="00441CD0" w:rsidRDefault="00EE5860" w:rsidP="00BB0E1F">
            <w:pPr>
              <w:pStyle w:val="TAC"/>
            </w:pPr>
          </w:p>
        </w:tc>
      </w:tr>
      <w:tr w:rsidR="00EE5860" w:rsidRPr="00441CD0" w14:paraId="31FEB13F" w14:textId="77777777" w:rsidTr="00BB0E1F">
        <w:trPr>
          <w:jc w:val="center"/>
        </w:trPr>
        <w:tc>
          <w:tcPr>
            <w:tcW w:w="151" w:type="dxa"/>
            <w:tcBorders>
              <w:top w:val="nil"/>
              <w:left w:val="single" w:sz="6" w:space="0" w:color="auto"/>
              <w:bottom w:val="nil"/>
              <w:right w:val="nil"/>
            </w:tcBorders>
          </w:tcPr>
          <w:p w14:paraId="739E5BC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D33876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CDF7255" w14:textId="77777777" w:rsidR="00EE5860" w:rsidRPr="00441CD0" w:rsidRDefault="00EE5860" w:rsidP="00BB0E1F">
            <w:pPr>
              <w:pStyle w:val="TAC"/>
              <w:rPr>
                <w:lang w:eastAsia="zh-CN"/>
              </w:rPr>
            </w:pPr>
            <w:r w:rsidRPr="00441CD0">
              <w:rPr>
                <w:lang w:eastAsia="zh-CN"/>
              </w:rPr>
              <w:t>Deactivation Time</w:t>
            </w:r>
          </w:p>
        </w:tc>
        <w:tc>
          <w:tcPr>
            <w:tcW w:w="588" w:type="dxa"/>
            <w:tcBorders>
              <w:top w:val="nil"/>
              <w:left w:val="single" w:sz="4" w:space="0" w:color="auto"/>
              <w:bottom w:val="nil"/>
              <w:right w:val="single" w:sz="6" w:space="0" w:color="auto"/>
            </w:tcBorders>
          </w:tcPr>
          <w:p w14:paraId="03320BE3" w14:textId="77777777" w:rsidR="00EE5860" w:rsidRPr="00441CD0" w:rsidRDefault="00EE5860" w:rsidP="00BB0E1F">
            <w:pPr>
              <w:pStyle w:val="TAC"/>
            </w:pPr>
          </w:p>
        </w:tc>
      </w:tr>
      <w:tr w:rsidR="00EE5860" w:rsidRPr="00441CD0" w14:paraId="337A9FA1" w14:textId="77777777" w:rsidTr="00BB0E1F">
        <w:trPr>
          <w:jc w:val="center"/>
        </w:trPr>
        <w:tc>
          <w:tcPr>
            <w:tcW w:w="151" w:type="dxa"/>
            <w:tcBorders>
              <w:top w:val="nil"/>
              <w:left w:val="single" w:sz="6" w:space="0" w:color="auto"/>
              <w:bottom w:val="single" w:sz="4" w:space="0" w:color="auto"/>
              <w:right w:val="nil"/>
            </w:tcBorders>
          </w:tcPr>
          <w:p w14:paraId="12E2970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9C9C469"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C80BF31"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233ACD8" w14:textId="77777777" w:rsidR="00EE5860" w:rsidRPr="00441CD0" w:rsidRDefault="00EE5860" w:rsidP="00BB0E1F">
            <w:pPr>
              <w:pStyle w:val="TAC"/>
              <w:rPr>
                <w:lang w:val="x-none"/>
              </w:rPr>
            </w:pPr>
          </w:p>
        </w:tc>
      </w:tr>
    </w:tbl>
    <w:p w14:paraId="024AB01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2.122</w:t>
      </w:r>
      <w:r w:rsidRPr="00441CD0">
        <w:rPr>
          <w:lang w:eastAsia="zh-CN"/>
        </w:rPr>
        <w:t>-</w:t>
      </w:r>
      <w:r w:rsidRPr="00441CD0">
        <w:rPr>
          <w:lang w:eastAsia="ja-JP"/>
        </w:rPr>
        <w:t>1</w:t>
      </w:r>
      <w:r w:rsidRPr="00441CD0">
        <w:t xml:space="preserve">: Deactivation </w:t>
      </w:r>
      <w:r w:rsidRPr="00441CD0">
        <w:rPr>
          <w:lang w:eastAsia="ja-JP"/>
        </w:rPr>
        <w:t>Time</w:t>
      </w:r>
    </w:p>
    <w:p w14:paraId="06514815" w14:textId="7A8265E1" w:rsidR="00EE5860" w:rsidRPr="00441CD0" w:rsidRDefault="00EE5860" w:rsidP="00EE5860">
      <w:r w:rsidRPr="00441CD0">
        <w:t xml:space="preserve">The Deactivation Time field shall indicate </w:t>
      </w:r>
      <w:r w:rsidRPr="00441CD0">
        <w:rPr>
          <w:lang w:eastAsia="zh-CN"/>
        </w:rPr>
        <w:t xml:space="preserve">the deactivation time in UTC time. </w:t>
      </w:r>
      <w:r w:rsidRPr="00441CD0">
        <w:rPr>
          <w:lang w:eastAsia="ja-JP"/>
        </w:rPr>
        <w:t xml:space="preserve">Octets 5 to </w:t>
      </w:r>
      <w:r w:rsidRPr="00441CD0">
        <w:rPr>
          <w:lang w:eastAsia="zh-CN"/>
        </w:rPr>
        <w:t>8</w:t>
      </w:r>
      <w:r w:rsidRPr="00441CD0">
        <w:rPr>
          <w:lang w:eastAsia="ja-JP"/>
        </w:rPr>
        <w:t xml:space="preserve"> shall be encoded in </w:t>
      </w:r>
      <w:r w:rsidRPr="00441CD0">
        <w:rPr>
          <w:lang w:eastAsia="zh-CN"/>
        </w:rPr>
        <w:t>the same format as the first four octets of the</w:t>
      </w:r>
      <w:r w:rsidRPr="00441CD0">
        <w:rPr>
          <w:lang w:eastAsia="ja-JP"/>
        </w:rPr>
        <w:t xml:space="preserve"> 64-bit timestamp format as defined in</w:t>
      </w:r>
      <w:r w:rsidRPr="00441CD0">
        <w:t xml:space="preserve"> </w:t>
      </w:r>
      <w:r w:rsidR="00415C19" w:rsidRPr="00441CD0">
        <w:t>clause</w:t>
      </w:r>
      <w:r w:rsidR="00415C19">
        <w:t> </w:t>
      </w:r>
      <w:r w:rsidR="00415C19" w:rsidRPr="00441CD0">
        <w:t>6</w:t>
      </w:r>
      <w:r w:rsidRPr="00441CD0">
        <w:t xml:space="preserve"> of IETF RFC 5905 [12].</w:t>
      </w:r>
    </w:p>
    <w:p w14:paraId="7747012E" w14:textId="77777777" w:rsidR="00EE5860" w:rsidRPr="00441CD0" w:rsidRDefault="00EE5860" w:rsidP="00EE5860">
      <w:pPr>
        <w:pStyle w:val="NO"/>
        <w:rPr>
          <w:lang w:eastAsia="ja-JP"/>
        </w:rPr>
      </w:pPr>
      <w:r w:rsidRPr="00441CD0">
        <w:rPr>
          <w:lang w:eastAsia="ja-JP"/>
        </w:rPr>
        <w:t>NOTE:</w:t>
      </w:r>
      <w:r w:rsidRPr="00441CD0">
        <w:rPr>
          <w:lang w:eastAsia="ja-JP"/>
        </w:rPr>
        <w:tab/>
        <w:t>The encoding is defined as the time in seconds relative to 00:00:00 on 1 January 1900.</w:t>
      </w:r>
    </w:p>
    <w:p w14:paraId="7A053157" w14:textId="77777777" w:rsidR="00EE5860" w:rsidRPr="00441CD0" w:rsidRDefault="00EE5860" w:rsidP="00EE5860">
      <w:pPr>
        <w:pStyle w:val="Heading3"/>
      </w:pPr>
      <w:bookmarkStart w:id="6645" w:name="_Toc19717468"/>
      <w:bookmarkStart w:id="6646" w:name="_Toc27490969"/>
      <w:bookmarkStart w:id="6647" w:name="_Toc27557262"/>
      <w:bookmarkStart w:id="6648" w:name="_Toc27724179"/>
      <w:bookmarkStart w:id="6649" w:name="_Toc36031253"/>
      <w:bookmarkStart w:id="6650" w:name="_Toc36043173"/>
      <w:bookmarkStart w:id="6651" w:name="_Toc36814498"/>
      <w:bookmarkStart w:id="6652" w:name="_Toc44689356"/>
      <w:bookmarkStart w:id="6653" w:name="_Toc44924110"/>
      <w:bookmarkStart w:id="6654" w:name="_Toc51861080"/>
      <w:bookmarkStart w:id="6655" w:name="_Toc57930851"/>
      <w:bookmarkStart w:id="6656" w:name="_Toc57931481"/>
      <w:bookmarkStart w:id="6657" w:name="_Toc160974607"/>
      <w:r w:rsidRPr="00441CD0">
        <w:t>8.2.123</w:t>
      </w:r>
      <w:r w:rsidRPr="00441CD0">
        <w:tab/>
        <w:t>MAR ID</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3442E066" w14:textId="77777777" w:rsidR="00EE5860" w:rsidRPr="00441CD0" w:rsidRDefault="00EE5860" w:rsidP="00EE5860">
      <w:pPr>
        <w:rPr>
          <w:lang w:eastAsia="zh-CN"/>
        </w:rPr>
      </w:pPr>
      <w:r w:rsidRPr="00441CD0">
        <w:t xml:space="preserve">The </w:t>
      </w:r>
      <w:r w:rsidRPr="00441CD0">
        <w:rPr>
          <w:lang w:val="en-US" w:eastAsia="zh-CN"/>
        </w:rPr>
        <w:t>MAR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8.2.123-1</w:t>
      </w:r>
      <w:r w:rsidRPr="00441CD0">
        <w:rPr>
          <w:lang w:eastAsia="ja-JP"/>
        </w:rPr>
        <w:t xml:space="preserve">. </w:t>
      </w:r>
      <w:r w:rsidRPr="00441CD0">
        <w:rPr>
          <w:lang w:eastAsia="zh-CN"/>
        </w:rPr>
        <w:t>It shall contain a Multi-Access Rule ID.</w:t>
      </w:r>
    </w:p>
    <w:p w14:paraId="04A7846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5338922" w14:textId="77777777" w:rsidTr="00BB0E1F">
        <w:trPr>
          <w:jc w:val="center"/>
        </w:trPr>
        <w:tc>
          <w:tcPr>
            <w:tcW w:w="151" w:type="dxa"/>
            <w:tcBorders>
              <w:top w:val="single" w:sz="6" w:space="0" w:color="auto"/>
              <w:left w:val="single" w:sz="6" w:space="0" w:color="auto"/>
              <w:bottom w:val="nil"/>
              <w:right w:val="nil"/>
            </w:tcBorders>
          </w:tcPr>
          <w:p w14:paraId="298EDA47" w14:textId="77777777" w:rsidR="00EE5860" w:rsidRPr="00441CD0" w:rsidRDefault="00EE5860" w:rsidP="00BB0E1F">
            <w:pPr>
              <w:pStyle w:val="TAC"/>
            </w:pPr>
          </w:p>
        </w:tc>
        <w:tc>
          <w:tcPr>
            <w:tcW w:w="1104" w:type="dxa"/>
            <w:tcBorders>
              <w:top w:val="single" w:sz="6" w:space="0" w:color="auto"/>
              <w:left w:val="nil"/>
              <w:bottom w:val="nil"/>
              <w:right w:val="nil"/>
            </w:tcBorders>
          </w:tcPr>
          <w:p w14:paraId="6858A97C"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C6AF621"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E71220A" w14:textId="77777777" w:rsidR="00EE5860" w:rsidRPr="00441CD0" w:rsidRDefault="00EE5860" w:rsidP="00BB0E1F">
            <w:pPr>
              <w:pStyle w:val="TAC"/>
            </w:pPr>
          </w:p>
        </w:tc>
      </w:tr>
      <w:tr w:rsidR="00EE5860" w:rsidRPr="00441CD0" w14:paraId="2CE4E835" w14:textId="77777777" w:rsidTr="00BB0E1F">
        <w:trPr>
          <w:jc w:val="center"/>
        </w:trPr>
        <w:tc>
          <w:tcPr>
            <w:tcW w:w="151" w:type="dxa"/>
            <w:tcBorders>
              <w:top w:val="nil"/>
              <w:left w:val="single" w:sz="6" w:space="0" w:color="auto"/>
              <w:bottom w:val="nil"/>
              <w:right w:val="nil"/>
            </w:tcBorders>
          </w:tcPr>
          <w:p w14:paraId="5520E3B2" w14:textId="77777777" w:rsidR="00EE5860" w:rsidRPr="00441CD0" w:rsidRDefault="00EE5860" w:rsidP="00BB0E1F">
            <w:pPr>
              <w:pStyle w:val="TAC"/>
            </w:pPr>
          </w:p>
        </w:tc>
        <w:tc>
          <w:tcPr>
            <w:tcW w:w="1104" w:type="dxa"/>
            <w:tcBorders>
              <w:top w:val="nil"/>
              <w:left w:val="nil"/>
              <w:bottom w:val="nil"/>
              <w:right w:val="nil"/>
            </w:tcBorders>
            <w:hideMark/>
          </w:tcPr>
          <w:p w14:paraId="69CC17B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5B7224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6DAA99E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4DE9E17"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B639F5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7E39A6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1A823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A6DD37C"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256E688"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AD6C8DF" w14:textId="77777777" w:rsidR="00EE5860" w:rsidRPr="00441CD0" w:rsidRDefault="00EE5860" w:rsidP="00BB0E1F">
            <w:pPr>
              <w:pStyle w:val="TAC"/>
            </w:pPr>
          </w:p>
        </w:tc>
      </w:tr>
      <w:tr w:rsidR="00EE5860" w:rsidRPr="00441CD0" w14:paraId="58A31EA0" w14:textId="77777777" w:rsidTr="00BB0E1F">
        <w:trPr>
          <w:jc w:val="center"/>
        </w:trPr>
        <w:tc>
          <w:tcPr>
            <w:tcW w:w="151" w:type="dxa"/>
            <w:tcBorders>
              <w:top w:val="nil"/>
              <w:left w:val="single" w:sz="6" w:space="0" w:color="auto"/>
              <w:bottom w:val="nil"/>
              <w:right w:val="nil"/>
            </w:tcBorders>
          </w:tcPr>
          <w:p w14:paraId="64AD00E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07D0D1"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E2BF4A" w14:textId="77777777" w:rsidR="00EE5860" w:rsidRPr="00441CD0" w:rsidRDefault="00EE5860" w:rsidP="00BB0E1F">
            <w:pPr>
              <w:pStyle w:val="TAC"/>
            </w:pPr>
            <w:r w:rsidRPr="00441CD0">
              <w:t xml:space="preserve">Type = </w:t>
            </w:r>
            <w:r w:rsidRPr="00441CD0">
              <w:rPr>
                <w:lang w:val="sv-SE"/>
              </w:rPr>
              <w:t>170</w:t>
            </w:r>
            <w:r w:rsidRPr="00441CD0">
              <w:t xml:space="preserve"> (decimal)</w:t>
            </w:r>
          </w:p>
        </w:tc>
        <w:tc>
          <w:tcPr>
            <w:tcW w:w="588" w:type="dxa"/>
            <w:tcBorders>
              <w:top w:val="nil"/>
              <w:left w:val="single" w:sz="4" w:space="0" w:color="auto"/>
              <w:bottom w:val="nil"/>
              <w:right w:val="single" w:sz="6" w:space="0" w:color="auto"/>
            </w:tcBorders>
          </w:tcPr>
          <w:p w14:paraId="3FD139CC" w14:textId="77777777" w:rsidR="00EE5860" w:rsidRPr="00441CD0" w:rsidRDefault="00EE5860" w:rsidP="00BB0E1F">
            <w:pPr>
              <w:pStyle w:val="TAC"/>
            </w:pPr>
          </w:p>
        </w:tc>
      </w:tr>
      <w:tr w:rsidR="00EE5860" w:rsidRPr="00441CD0" w14:paraId="0C5BCFE0" w14:textId="77777777" w:rsidTr="00BB0E1F">
        <w:trPr>
          <w:jc w:val="center"/>
        </w:trPr>
        <w:tc>
          <w:tcPr>
            <w:tcW w:w="151" w:type="dxa"/>
            <w:tcBorders>
              <w:top w:val="nil"/>
              <w:left w:val="single" w:sz="6" w:space="0" w:color="auto"/>
              <w:bottom w:val="nil"/>
              <w:right w:val="nil"/>
            </w:tcBorders>
          </w:tcPr>
          <w:p w14:paraId="04DABF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703000E"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29260210"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3229E5A6" w14:textId="77777777" w:rsidR="00EE5860" w:rsidRPr="00441CD0" w:rsidRDefault="00EE5860" w:rsidP="00BB0E1F">
            <w:pPr>
              <w:pStyle w:val="TAC"/>
            </w:pPr>
          </w:p>
        </w:tc>
      </w:tr>
      <w:tr w:rsidR="00EE5860" w:rsidRPr="00441CD0" w14:paraId="15E2B051" w14:textId="77777777" w:rsidTr="00BB0E1F">
        <w:trPr>
          <w:jc w:val="center"/>
        </w:trPr>
        <w:tc>
          <w:tcPr>
            <w:tcW w:w="151" w:type="dxa"/>
            <w:tcBorders>
              <w:top w:val="nil"/>
              <w:left w:val="single" w:sz="6" w:space="0" w:color="auto"/>
              <w:bottom w:val="nil"/>
              <w:right w:val="nil"/>
            </w:tcBorders>
          </w:tcPr>
          <w:p w14:paraId="39426B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416EDB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3EAAB184" w14:textId="77777777" w:rsidR="00EE5860" w:rsidRPr="00441CD0" w:rsidRDefault="00EE5860" w:rsidP="00BB0E1F">
            <w:pPr>
              <w:pStyle w:val="TAC"/>
              <w:rPr>
                <w:lang w:eastAsia="zh-CN"/>
              </w:rPr>
            </w:pPr>
            <w:r w:rsidRPr="00441CD0">
              <w:rPr>
                <w:lang w:eastAsia="zh-CN"/>
              </w:rPr>
              <w:t>MAR ID value</w:t>
            </w:r>
          </w:p>
        </w:tc>
        <w:tc>
          <w:tcPr>
            <w:tcW w:w="588" w:type="dxa"/>
            <w:tcBorders>
              <w:top w:val="nil"/>
              <w:left w:val="single" w:sz="4" w:space="0" w:color="auto"/>
              <w:bottom w:val="nil"/>
              <w:right w:val="single" w:sz="6" w:space="0" w:color="auto"/>
            </w:tcBorders>
          </w:tcPr>
          <w:p w14:paraId="3568F097" w14:textId="77777777" w:rsidR="00EE5860" w:rsidRPr="00441CD0" w:rsidRDefault="00EE5860" w:rsidP="00BB0E1F">
            <w:pPr>
              <w:pStyle w:val="TAC"/>
            </w:pPr>
          </w:p>
        </w:tc>
      </w:tr>
      <w:tr w:rsidR="00EE5860" w:rsidRPr="00441CD0" w14:paraId="02805C2B" w14:textId="77777777" w:rsidTr="00BB0E1F">
        <w:trPr>
          <w:jc w:val="center"/>
        </w:trPr>
        <w:tc>
          <w:tcPr>
            <w:tcW w:w="151" w:type="dxa"/>
            <w:tcBorders>
              <w:top w:val="nil"/>
              <w:left w:val="single" w:sz="6" w:space="0" w:color="auto"/>
              <w:bottom w:val="single" w:sz="4" w:space="0" w:color="auto"/>
              <w:right w:val="nil"/>
            </w:tcBorders>
          </w:tcPr>
          <w:p w14:paraId="3492D6A3"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0410270" w14:textId="77777777" w:rsidR="00EE5860" w:rsidRPr="00441CD0" w:rsidRDefault="00EE5860" w:rsidP="00BB0E1F">
            <w:pPr>
              <w:pStyle w:val="TAC"/>
            </w:pPr>
            <w:r w:rsidRPr="00441CD0">
              <w:rPr>
                <w:lang w:eastAsia="zh-CN"/>
              </w:rPr>
              <w:t>7</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907204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6E60B3" w14:textId="77777777" w:rsidR="00EE5860" w:rsidRPr="00441CD0" w:rsidRDefault="00EE5860" w:rsidP="00BB0E1F">
            <w:pPr>
              <w:pStyle w:val="TAC"/>
              <w:rPr>
                <w:lang w:val="x-none"/>
              </w:rPr>
            </w:pPr>
          </w:p>
        </w:tc>
      </w:tr>
    </w:tbl>
    <w:p w14:paraId="115C866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123</w:t>
      </w:r>
      <w:r w:rsidRPr="00441CD0">
        <w:rPr>
          <w:lang w:eastAsia="zh-CN"/>
        </w:rPr>
        <w:t>-</w:t>
      </w:r>
      <w:r w:rsidRPr="00441CD0">
        <w:rPr>
          <w:lang w:eastAsia="ja-JP"/>
        </w:rPr>
        <w:t>1</w:t>
      </w:r>
      <w:r w:rsidRPr="00441CD0">
        <w:t xml:space="preserve">: </w:t>
      </w:r>
      <w:r w:rsidRPr="00441CD0">
        <w:rPr>
          <w:lang w:eastAsia="ja-JP"/>
        </w:rPr>
        <w:t>MAR ID</w:t>
      </w:r>
    </w:p>
    <w:p w14:paraId="259C3BC0" w14:textId="77777777" w:rsidR="00EE5860" w:rsidRPr="00441CD0" w:rsidRDefault="00EE5860" w:rsidP="00EE5860">
      <w:r w:rsidRPr="00441CD0">
        <w:t>The MAR ID value field shall be encoded as an Unsigned16 binary integer value.</w:t>
      </w:r>
    </w:p>
    <w:p w14:paraId="75ACED48" w14:textId="77777777" w:rsidR="00EE5860" w:rsidRPr="00441CD0" w:rsidRDefault="00EE5860" w:rsidP="00EE5860">
      <w:pPr>
        <w:pStyle w:val="Heading3"/>
      </w:pPr>
      <w:bookmarkStart w:id="6658" w:name="_Toc19717469"/>
      <w:bookmarkStart w:id="6659" w:name="_Toc27490970"/>
      <w:bookmarkStart w:id="6660" w:name="_Toc27557263"/>
      <w:bookmarkStart w:id="6661" w:name="_Toc27724180"/>
      <w:bookmarkStart w:id="6662" w:name="_Toc36031254"/>
      <w:bookmarkStart w:id="6663" w:name="_Toc36043174"/>
      <w:bookmarkStart w:id="6664" w:name="_Toc36814499"/>
      <w:bookmarkStart w:id="6665" w:name="_Toc44689357"/>
      <w:bookmarkStart w:id="6666" w:name="_Toc44924111"/>
      <w:bookmarkStart w:id="6667" w:name="_Toc51861081"/>
      <w:bookmarkStart w:id="6668" w:name="_Toc57930852"/>
      <w:bookmarkStart w:id="6669" w:name="_Toc57931482"/>
      <w:bookmarkStart w:id="6670" w:name="_Toc160974608"/>
      <w:r w:rsidRPr="00441CD0">
        <w:t>8.</w:t>
      </w:r>
      <w:r w:rsidRPr="00441CD0">
        <w:rPr>
          <w:lang w:val="en-US"/>
        </w:rPr>
        <w:t>2.124</w:t>
      </w:r>
      <w:r w:rsidRPr="00441CD0">
        <w:tab/>
        <w:t>Steering Functionality</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617D204" w14:textId="77777777" w:rsidR="00EE5860" w:rsidRPr="00441CD0" w:rsidRDefault="00EE5860" w:rsidP="00EE5860">
      <w:pPr>
        <w:rPr>
          <w:lang w:eastAsia="zh-CN"/>
        </w:rPr>
      </w:pPr>
      <w:r w:rsidRPr="00441CD0">
        <w:t>The Steering Functionality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8.2.124-1</w:t>
      </w:r>
      <w:r w:rsidRPr="00441CD0">
        <w:rPr>
          <w:lang w:eastAsia="ja-JP"/>
        </w:rPr>
        <w:t xml:space="preserve">. </w:t>
      </w:r>
      <w:r w:rsidRPr="00441CD0">
        <w:rPr>
          <w:lang w:eastAsia="zh-CN"/>
        </w:rPr>
        <w:t xml:space="preserve">It indicates </w:t>
      </w:r>
      <w:r w:rsidRPr="00441CD0">
        <w:t>the steering functionality (ATSSS feature) to be used in a MAR.</w:t>
      </w:r>
    </w:p>
    <w:p w14:paraId="5AE0A01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60E4C3D1" w14:textId="77777777" w:rsidTr="00BB0E1F">
        <w:trPr>
          <w:jc w:val="center"/>
        </w:trPr>
        <w:tc>
          <w:tcPr>
            <w:tcW w:w="151" w:type="dxa"/>
            <w:tcBorders>
              <w:top w:val="single" w:sz="6" w:space="0" w:color="auto"/>
              <w:left w:val="single" w:sz="6" w:space="0" w:color="auto"/>
              <w:bottom w:val="nil"/>
              <w:right w:val="nil"/>
            </w:tcBorders>
          </w:tcPr>
          <w:p w14:paraId="7669AA5A" w14:textId="77777777" w:rsidR="00EE5860" w:rsidRPr="00441CD0" w:rsidRDefault="00EE5860" w:rsidP="00BB0E1F">
            <w:pPr>
              <w:pStyle w:val="TAC"/>
            </w:pPr>
          </w:p>
        </w:tc>
        <w:tc>
          <w:tcPr>
            <w:tcW w:w="1104" w:type="dxa"/>
            <w:tcBorders>
              <w:top w:val="single" w:sz="6" w:space="0" w:color="auto"/>
              <w:left w:val="nil"/>
              <w:bottom w:val="nil"/>
              <w:right w:val="nil"/>
            </w:tcBorders>
          </w:tcPr>
          <w:p w14:paraId="4EB93A67"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3302571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7BD2CBE3" w14:textId="77777777" w:rsidR="00EE5860" w:rsidRPr="00441CD0" w:rsidRDefault="00EE5860" w:rsidP="00BB0E1F">
            <w:pPr>
              <w:pStyle w:val="TAC"/>
            </w:pPr>
          </w:p>
        </w:tc>
      </w:tr>
      <w:tr w:rsidR="00EE5860" w:rsidRPr="00441CD0" w14:paraId="49E7B239" w14:textId="77777777" w:rsidTr="00BB0E1F">
        <w:trPr>
          <w:jc w:val="center"/>
        </w:trPr>
        <w:tc>
          <w:tcPr>
            <w:tcW w:w="151" w:type="dxa"/>
            <w:tcBorders>
              <w:top w:val="nil"/>
              <w:left w:val="single" w:sz="6" w:space="0" w:color="auto"/>
              <w:bottom w:val="nil"/>
              <w:right w:val="nil"/>
            </w:tcBorders>
          </w:tcPr>
          <w:p w14:paraId="4339089C" w14:textId="77777777" w:rsidR="00EE5860" w:rsidRPr="00441CD0" w:rsidRDefault="00EE5860" w:rsidP="00BB0E1F">
            <w:pPr>
              <w:pStyle w:val="TAC"/>
            </w:pPr>
          </w:p>
        </w:tc>
        <w:tc>
          <w:tcPr>
            <w:tcW w:w="1104" w:type="dxa"/>
            <w:tcBorders>
              <w:top w:val="nil"/>
              <w:left w:val="nil"/>
              <w:bottom w:val="nil"/>
              <w:right w:val="nil"/>
            </w:tcBorders>
            <w:hideMark/>
          </w:tcPr>
          <w:p w14:paraId="7E0C20C9"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252B03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93FD95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180EB5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9D2410E"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21669A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20DF6ADB"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361328D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18121B9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9BA44A2" w14:textId="77777777" w:rsidR="00EE5860" w:rsidRPr="00441CD0" w:rsidRDefault="00EE5860" w:rsidP="00BB0E1F">
            <w:pPr>
              <w:pStyle w:val="TAC"/>
            </w:pPr>
          </w:p>
        </w:tc>
      </w:tr>
      <w:tr w:rsidR="00EE5860" w:rsidRPr="00441CD0" w14:paraId="72BB9FE7" w14:textId="77777777" w:rsidTr="00BB0E1F">
        <w:trPr>
          <w:jc w:val="center"/>
        </w:trPr>
        <w:tc>
          <w:tcPr>
            <w:tcW w:w="151" w:type="dxa"/>
            <w:tcBorders>
              <w:top w:val="nil"/>
              <w:left w:val="single" w:sz="6" w:space="0" w:color="auto"/>
              <w:bottom w:val="nil"/>
              <w:right w:val="nil"/>
            </w:tcBorders>
          </w:tcPr>
          <w:p w14:paraId="58AD177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69F32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12A18DCA" w14:textId="77777777" w:rsidR="00EE5860" w:rsidRPr="00441CD0" w:rsidRDefault="00EE5860" w:rsidP="00BB0E1F">
            <w:pPr>
              <w:pStyle w:val="TAC"/>
            </w:pPr>
            <w:r w:rsidRPr="00441CD0">
              <w:t xml:space="preserve">Type = </w:t>
            </w:r>
            <w:r w:rsidRPr="00441CD0">
              <w:rPr>
                <w:lang w:val="sv-SE"/>
              </w:rPr>
              <w:t>171</w:t>
            </w:r>
            <w:r w:rsidRPr="00441CD0">
              <w:t xml:space="preserve"> (decimal)</w:t>
            </w:r>
          </w:p>
        </w:tc>
        <w:tc>
          <w:tcPr>
            <w:tcW w:w="588" w:type="dxa"/>
            <w:tcBorders>
              <w:top w:val="nil"/>
              <w:left w:val="single" w:sz="4" w:space="0" w:color="auto"/>
              <w:bottom w:val="nil"/>
              <w:right w:val="single" w:sz="6" w:space="0" w:color="auto"/>
            </w:tcBorders>
          </w:tcPr>
          <w:p w14:paraId="5AC92C76" w14:textId="77777777" w:rsidR="00EE5860" w:rsidRPr="00441CD0" w:rsidRDefault="00EE5860" w:rsidP="00BB0E1F">
            <w:pPr>
              <w:pStyle w:val="TAC"/>
            </w:pPr>
          </w:p>
        </w:tc>
      </w:tr>
      <w:tr w:rsidR="00EE5860" w:rsidRPr="00441CD0" w14:paraId="1EBDEBD0" w14:textId="77777777" w:rsidTr="00BB0E1F">
        <w:trPr>
          <w:jc w:val="center"/>
        </w:trPr>
        <w:tc>
          <w:tcPr>
            <w:tcW w:w="151" w:type="dxa"/>
            <w:tcBorders>
              <w:top w:val="nil"/>
              <w:left w:val="single" w:sz="6" w:space="0" w:color="auto"/>
              <w:bottom w:val="nil"/>
              <w:right w:val="nil"/>
            </w:tcBorders>
          </w:tcPr>
          <w:p w14:paraId="22F2567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5EC86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1DEBD49D"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B48464D" w14:textId="77777777" w:rsidR="00EE5860" w:rsidRPr="00441CD0" w:rsidRDefault="00EE5860" w:rsidP="00BB0E1F">
            <w:pPr>
              <w:pStyle w:val="TAC"/>
            </w:pPr>
          </w:p>
        </w:tc>
      </w:tr>
      <w:tr w:rsidR="00EE5860" w:rsidRPr="00441CD0" w14:paraId="146B2160" w14:textId="77777777" w:rsidTr="00BB0E1F">
        <w:trPr>
          <w:jc w:val="center"/>
        </w:trPr>
        <w:tc>
          <w:tcPr>
            <w:tcW w:w="151" w:type="dxa"/>
            <w:tcBorders>
              <w:top w:val="nil"/>
              <w:left w:val="single" w:sz="6" w:space="0" w:color="auto"/>
              <w:bottom w:val="nil"/>
              <w:right w:val="nil"/>
            </w:tcBorders>
          </w:tcPr>
          <w:p w14:paraId="770C5D8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6C20F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3F3A5EF4"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3D5996B3" w14:textId="77777777" w:rsidR="00EE5860" w:rsidRPr="00441CD0" w:rsidRDefault="00EE5860" w:rsidP="00BB0E1F">
            <w:pPr>
              <w:pStyle w:val="TAC"/>
              <w:rPr>
                <w:lang w:eastAsia="zh-CN"/>
              </w:rPr>
            </w:pPr>
            <w:r w:rsidRPr="00441CD0">
              <w:t>Steering Functionality Value</w:t>
            </w:r>
          </w:p>
        </w:tc>
        <w:tc>
          <w:tcPr>
            <w:tcW w:w="588" w:type="dxa"/>
            <w:tcBorders>
              <w:top w:val="nil"/>
              <w:left w:val="single" w:sz="4" w:space="0" w:color="auto"/>
              <w:bottom w:val="nil"/>
              <w:right w:val="single" w:sz="6" w:space="0" w:color="auto"/>
            </w:tcBorders>
          </w:tcPr>
          <w:p w14:paraId="30F7259F" w14:textId="77777777" w:rsidR="00EE5860" w:rsidRPr="00441CD0" w:rsidRDefault="00EE5860" w:rsidP="00BB0E1F">
            <w:pPr>
              <w:pStyle w:val="TAC"/>
            </w:pPr>
          </w:p>
        </w:tc>
      </w:tr>
      <w:tr w:rsidR="00EE5860" w:rsidRPr="00441CD0" w14:paraId="2900E0E5" w14:textId="77777777" w:rsidTr="00BB0E1F">
        <w:trPr>
          <w:jc w:val="center"/>
        </w:trPr>
        <w:tc>
          <w:tcPr>
            <w:tcW w:w="151" w:type="dxa"/>
            <w:tcBorders>
              <w:top w:val="nil"/>
              <w:left w:val="single" w:sz="6" w:space="0" w:color="auto"/>
              <w:bottom w:val="single" w:sz="4" w:space="0" w:color="auto"/>
              <w:right w:val="nil"/>
            </w:tcBorders>
          </w:tcPr>
          <w:p w14:paraId="6CEC26D4"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A9A93BE"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722BC42"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D20D1" w14:textId="77777777" w:rsidR="00EE5860" w:rsidRPr="00441CD0" w:rsidRDefault="00EE5860" w:rsidP="00BB0E1F">
            <w:pPr>
              <w:pStyle w:val="TAC"/>
              <w:rPr>
                <w:lang w:val="x-none"/>
              </w:rPr>
            </w:pPr>
          </w:p>
        </w:tc>
      </w:tr>
    </w:tbl>
    <w:p w14:paraId="21C08B68"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2.124</w:t>
      </w:r>
      <w:r w:rsidRPr="00441CD0">
        <w:rPr>
          <w:lang w:eastAsia="zh-CN"/>
        </w:rPr>
        <w:t>-</w:t>
      </w:r>
      <w:r w:rsidRPr="00441CD0">
        <w:rPr>
          <w:lang w:eastAsia="ja-JP"/>
        </w:rPr>
        <w:t>1</w:t>
      </w:r>
      <w:r w:rsidRPr="00441CD0">
        <w:t>: Steering Functionality</w:t>
      </w:r>
    </w:p>
    <w:p w14:paraId="72B0E2EE" w14:textId="77777777" w:rsidR="00EE5860" w:rsidRPr="00441CD0" w:rsidRDefault="00EE5860" w:rsidP="00EE5860">
      <w:r w:rsidRPr="00441CD0">
        <w:t>The Steering Functionality value shall be encoded as a 4 bits binary integer as specified in Table 8.2.124-1.</w:t>
      </w:r>
    </w:p>
    <w:p w14:paraId="06FEAF9D" w14:textId="77777777" w:rsidR="00EE5860" w:rsidRPr="00441CD0" w:rsidRDefault="00EE5860" w:rsidP="00EE5860">
      <w:pPr>
        <w:pStyle w:val="TH"/>
      </w:pPr>
      <w:r w:rsidRPr="00441CD0">
        <w:t>Table 8.2.124</w:t>
      </w:r>
      <w:r w:rsidRPr="00441CD0">
        <w:rPr>
          <w:lang w:eastAsia="zh-CN"/>
        </w:rPr>
        <w:t>-1</w:t>
      </w:r>
      <w:r w:rsidRPr="00441CD0">
        <w:t>: Steering Functionality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50B2ADE0"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3A3C3EB" w14:textId="77777777" w:rsidR="00EE5860" w:rsidRPr="00441CD0" w:rsidRDefault="00EE5860" w:rsidP="00BB0E1F">
            <w:pPr>
              <w:pStyle w:val="TAH"/>
              <w:ind w:left="567"/>
            </w:pPr>
            <w:r w:rsidRPr="00441CD0">
              <w:t>Steering Functionality Value</w:t>
            </w:r>
          </w:p>
        </w:tc>
        <w:tc>
          <w:tcPr>
            <w:tcW w:w="3129" w:type="dxa"/>
            <w:tcBorders>
              <w:top w:val="single" w:sz="4" w:space="0" w:color="auto"/>
              <w:left w:val="single" w:sz="4" w:space="0" w:color="auto"/>
              <w:bottom w:val="single" w:sz="4" w:space="0" w:color="auto"/>
              <w:right w:val="single" w:sz="4" w:space="0" w:color="auto"/>
            </w:tcBorders>
            <w:hideMark/>
          </w:tcPr>
          <w:p w14:paraId="6C9FFCD0" w14:textId="77777777" w:rsidR="00EE5860" w:rsidRPr="00441CD0" w:rsidRDefault="00EE5860" w:rsidP="00BB0E1F">
            <w:pPr>
              <w:pStyle w:val="TAH"/>
              <w:ind w:left="567"/>
              <w:jc w:val="left"/>
            </w:pPr>
            <w:r w:rsidRPr="00441CD0">
              <w:t>Values (Decimal)</w:t>
            </w:r>
          </w:p>
        </w:tc>
      </w:tr>
      <w:tr w:rsidR="00EE5860" w:rsidRPr="00441CD0" w14:paraId="6AB501B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1C53D05" w14:textId="77777777" w:rsidR="00EE5860" w:rsidRPr="00441CD0" w:rsidRDefault="00EE5860" w:rsidP="00BB0E1F">
            <w:pPr>
              <w:pStyle w:val="TAC"/>
              <w:jc w:val="left"/>
              <w:rPr>
                <w:lang w:eastAsia="zh-CN"/>
              </w:rPr>
            </w:pPr>
            <w:r w:rsidRPr="00441CD0">
              <w:rPr>
                <w:lang w:eastAsia="zh-CN"/>
              </w:rPr>
              <w:t>ATSSS-LL</w:t>
            </w:r>
          </w:p>
        </w:tc>
        <w:tc>
          <w:tcPr>
            <w:tcW w:w="3129" w:type="dxa"/>
            <w:tcBorders>
              <w:top w:val="single" w:sz="4" w:space="0" w:color="auto"/>
              <w:left w:val="single" w:sz="4" w:space="0" w:color="auto"/>
              <w:bottom w:val="single" w:sz="4" w:space="0" w:color="auto"/>
              <w:right w:val="single" w:sz="4" w:space="0" w:color="auto"/>
            </w:tcBorders>
            <w:hideMark/>
          </w:tcPr>
          <w:p w14:paraId="36C2D012" w14:textId="77777777" w:rsidR="00EE5860" w:rsidRPr="00441CD0" w:rsidRDefault="00EE5860" w:rsidP="00BB0E1F">
            <w:pPr>
              <w:pStyle w:val="TAC"/>
            </w:pPr>
            <w:r w:rsidRPr="00441CD0">
              <w:t>0</w:t>
            </w:r>
          </w:p>
        </w:tc>
      </w:tr>
      <w:tr w:rsidR="00EE5860" w:rsidRPr="00441CD0" w14:paraId="43B6094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D0F34F3" w14:textId="77777777" w:rsidR="00EE5860" w:rsidRPr="00441CD0" w:rsidRDefault="00EE5860" w:rsidP="00BB0E1F">
            <w:pPr>
              <w:pStyle w:val="TAC"/>
              <w:jc w:val="left"/>
              <w:rPr>
                <w:lang w:val="sv-SE" w:eastAsia="zh-CN"/>
              </w:rPr>
            </w:pPr>
            <w:r w:rsidRPr="00441CD0">
              <w:rPr>
                <w:lang w:eastAsia="zh-CN"/>
              </w:rPr>
              <w:t>MPTCP</w:t>
            </w:r>
          </w:p>
        </w:tc>
        <w:tc>
          <w:tcPr>
            <w:tcW w:w="3129" w:type="dxa"/>
            <w:tcBorders>
              <w:top w:val="single" w:sz="4" w:space="0" w:color="auto"/>
              <w:left w:val="single" w:sz="4" w:space="0" w:color="auto"/>
              <w:bottom w:val="single" w:sz="4" w:space="0" w:color="auto"/>
              <w:right w:val="single" w:sz="4" w:space="0" w:color="auto"/>
            </w:tcBorders>
            <w:hideMark/>
          </w:tcPr>
          <w:p w14:paraId="0B6F30F6" w14:textId="77777777" w:rsidR="00EE5860" w:rsidRPr="00441CD0" w:rsidRDefault="00EE5860" w:rsidP="00BB0E1F">
            <w:pPr>
              <w:pStyle w:val="TAC"/>
              <w:rPr>
                <w:lang w:val="x-none"/>
              </w:rPr>
            </w:pPr>
            <w:r w:rsidRPr="00441CD0">
              <w:t>1</w:t>
            </w:r>
          </w:p>
        </w:tc>
      </w:tr>
      <w:tr w:rsidR="00EE5860" w:rsidRPr="00441CD0" w14:paraId="201B66BC"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39900187"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64976C1C" w14:textId="77777777" w:rsidR="00EE5860" w:rsidRPr="00441CD0" w:rsidRDefault="00EE5860" w:rsidP="00BB0E1F">
            <w:pPr>
              <w:pStyle w:val="TAC"/>
              <w:rPr>
                <w:lang w:eastAsia="zh-CN"/>
              </w:rPr>
            </w:pPr>
            <w:r w:rsidRPr="00441CD0">
              <w:rPr>
                <w:lang w:val="de-DE" w:eastAsia="zh-CN"/>
              </w:rPr>
              <w:t>2</w:t>
            </w:r>
            <w:r w:rsidRPr="00441CD0">
              <w:rPr>
                <w:lang w:eastAsia="zh-CN"/>
              </w:rPr>
              <w:t xml:space="preserve"> to 15</w:t>
            </w:r>
          </w:p>
        </w:tc>
      </w:tr>
    </w:tbl>
    <w:p w14:paraId="5640F7BD" w14:textId="77777777" w:rsidR="00EE5860" w:rsidRPr="00441CD0" w:rsidRDefault="00EE5860" w:rsidP="00EE5860"/>
    <w:p w14:paraId="156CE567" w14:textId="77777777" w:rsidR="00EE5860" w:rsidRPr="00441CD0" w:rsidRDefault="00EE5860" w:rsidP="00EE5860">
      <w:pPr>
        <w:pStyle w:val="Heading3"/>
      </w:pPr>
      <w:bookmarkStart w:id="6671" w:name="_Toc19717470"/>
      <w:bookmarkStart w:id="6672" w:name="_Toc27490971"/>
      <w:bookmarkStart w:id="6673" w:name="_Toc27557264"/>
      <w:bookmarkStart w:id="6674" w:name="_Toc27724181"/>
      <w:bookmarkStart w:id="6675" w:name="_Toc36031255"/>
      <w:bookmarkStart w:id="6676" w:name="_Toc36043175"/>
      <w:bookmarkStart w:id="6677" w:name="_Toc36814500"/>
      <w:bookmarkStart w:id="6678" w:name="_Toc44689358"/>
      <w:bookmarkStart w:id="6679" w:name="_Toc44924112"/>
      <w:bookmarkStart w:id="6680" w:name="_Toc51861082"/>
      <w:bookmarkStart w:id="6681" w:name="_Toc57930853"/>
      <w:bookmarkStart w:id="6682" w:name="_Toc57931483"/>
      <w:bookmarkStart w:id="6683" w:name="_Toc160974609"/>
      <w:r w:rsidRPr="00441CD0">
        <w:t>8.</w:t>
      </w:r>
      <w:r w:rsidRPr="00441CD0">
        <w:rPr>
          <w:lang w:val="en-US"/>
        </w:rPr>
        <w:t>2.125</w:t>
      </w:r>
      <w:r w:rsidRPr="00441CD0">
        <w:tab/>
        <w:t>Steering Mode</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0DA96ECC" w14:textId="77777777" w:rsidR="00EE5860" w:rsidRPr="00441CD0" w:rsidRDefault="00EE5860" w:rsidP="00EE5860">
      <w:pPr>
        <w:rPr>
          <w:lang w:eastAsia="zh-CN"/>
        </w:rPr>
      </w:pPr>
      <w:r w:rsidRPr="00441CD0">
        <w:t>The Steering Mode</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8.2.125-1</w:t>
      </w:r>
      <w:r w:rsidRPr="00441CD0">
        <w:rPr>
          <w:lang w:eastAsia="ja-JP"/>
        </w:rPr>
        <w:t xml:space="preserve">. </w:t>
      </w:r>
      <w:r w:rsidRPr="00441CD0">
        <w:rPr>
          <w:lang w:eastAsia="zh-CN"/>
        </w:rPr>
        <w:t xml:space="preserve">It indicates </w:t>
      </w:r>
      <w:r w:rsidRPr="00441CD0">
        <w:t>the steering mode to be used in a MAR.</w:t>
      </w:r>
    </w:p>
    <w:p w14:paraId="380C3B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198C10F" w14:textId="77777777" w:rsidTr="00BB0E1F">
        <w:trPr>
          <w:jc w:val="center"/>
        </w:trPr>
        <w:tc>
          <w:tcPr>
            <w:tcW w:w="151" w:type="dxa"/>
            <w:tcBorders>
              <w:top w:val="single" w:sz="6" w:space="0" w:color="auto"/>
              <w:left w:val="single" w:sz="6" w:space="0" w:color="auto"/>
              <w:bottom w:val="nil"/>
              <w:right w:val="nil"/>
            </w:tcBorders>
          </w:tcPr>
          <w:p w14:paraId="4850FB6C" w14:textId="77777777" w:rsidR="00EE5860" w:rsidRPr="00441CD0" w:rsidRDefault="00EE5860" w:rsidP="00BB0E1F">
            <w:pPr>
              <w:pStyle w:val="TAC"/>
            </w:pPr>
          </w:p>
        </w:tc>
        <w:tc>
          <w:tcPr>
            <w:tcW w:w="1104" w:type="dxa"/>
            <w:tcBorders>
              <w:top w:val="single" w:sz="6" w:space="0" w:color="auto"/>
              <w:left w:val="nil"/>
              <w:bottom w:val="nil"/>
              <w:right w:val="nil"/>
            </w:tcBorders>
          </w:tcPr>
          <w:p w14:paraId="65CA3FD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1B00F520"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0EC89F6D" w14:textId="77777777" w:rsidR="00EE5860" w:rsidRPr="00441CD0" w:rsidRDefault="00EE5860" w:rsidP="00BB0E1F">
            <w:pPr>
              <w:pStyle w:val="TAC"/>
            </w:pPr>
          </w:p>
        </w:tc>
      </w:tr>
      <w:tr w:rsidR="00EE5860" w:rsidRPr="00441CD0" w14:paraId="766A69CD" w14:textId="77777777" w:rsidTr="00BB0E1F">
        <w:trPr>
          <w:jc w:val="center"/>
        </w:trPr>
        <w:tc>
          <w:tcPr>
            <w:tcW w:w="151" w:type="dxa"/>
            <w:tcBorders>
              <w:top w:val="nil"/>
              <w:left w:val="single" w:sz="6" w:space="0" w:color="auto"/>
              <w:bottom w:val="nil"/>
              <w:right w:val="nil"/>
            </w:tcBorders>
          </w:tcPr>
          <w:p w14:paraId="1C333996" w14:textId="77777777" w:rsidR="00EE5860" w:rsidRPr="00441CD0" w:rsidRDefault="00EE5860" w:rsidP="00BB0E1F">
            <w:pPr>
              <w:pStyle w:val="TAC"/>
            </w:pPr>
          </w:p>
        </w:tc>
        <w:tc>
          <w:tcPr>
            <w:tcW w:w="1104" w:type="dxa"/>
            <w:tcBorders>
              <w:top w:val="nil"/>
              <w:left w:val="nil"/>
              <w:bottom w:val="nil"/>
              <w:right w:val="nil"/>
            </w:tcBorders>
            <w:hideMark/>
          </w:tcPr>
          <w:p w14:paraId="743500D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306F022A"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DB2E40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2E34B38"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C9794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603ECC78"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4370776"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2E261AFA"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E5ABE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FFC662" w14:textId="77777777" w:rsidR="00EE5860" w:rsidRPr="00441CD0" w:rsidRDefault="00EE5860" w:rsidP="00BB0E1F">
            <w:pPr>
              <w:pStyle w:val="TAC"/>
            </w:pPr>
          </w:p>
        </w:tc>
      </w:tr>
      <w:tr w:rsidR="00EE5860" w:rsidRPr="00441CD0" w14:paraId="03045D8A" w14:textId="77777777" w:rsidTr="00BB0E1F">
        <w:trPr>
          <w:jc w:val="center"/>
        </w:trPr>
        <w:tc>
          <w:tcPr>
            <w:tcW w:w="151" w:type="dxa"/>
            <w:tcBorders>
              <w:top w:val="nil"/>
              <w:left w:val="single" w:sz="6" w:space="0" w:color="auto"/>
              <w:bottom w:val="nil"/>
              <w:right w:val="nil"/>
            </w:tcBorders>
          </w:tcPr>
          <w:p w14:paraId="6B69D34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DA797F"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973D3FB" w14:textId="77777777" w:rsidR="00EE5860" w:rsidRPr="00441CD0" w:rsidRDefault="00EE5860" w:rsidP="00BB0E1F">
            <w:pPr>
              <w:pStyle w:val="TAC"/>
            </w:pPr>
            <w:r w:rsidRPr="00441CD0">
              <w:t xml:space="preserve">Type = </w:t>
            </w:r>
            <w:r w:rsidRPr="00441CD0">
              <w:rPr>
                <w:lang w:val="sv-SE"/>
              </w:rPr>
              <w:t>172</w:t>
            </w:r>
            <w:r w:rsidRPr="00441CD0">
              <w:t xml:space="preserve"> (decimal)</w:t>
            </w:r>
          </w:p>
        </w:tc>
        <w:tc>
          <w:tcPr>
            <w:tcW w:w="588" w:type="dxa"/>
            <w:tcBorders>
              <w:top w:val="nil"/>
              <w:left w:val="single" w:sz="4" w:space="0" w:color="auto"/>
              <w:bottom w:val="nil"/>
              <w:right w:val="single" w:sz="6" w:space="0" w:color="auto"/>
            </w:tcBorders>
          </w:tcPr>
          <w:p w14:paraId="2B980BAB" w14:textId="77777777" w:rsidR="00EE5860" w:rsidRPr="00441CD0" w:rsidRDefault="00EE5860" w:rsidP="00BB0E1F">
            <w:pPr>
              <w:pStyle w:val="TAC"/>
            </w:pPr>
          </w:p>
        </w:tc>
      </w:tr>
      <w:tr w:rsidR="00EE5860" w:rsidRPr="00441CD0" w14:paraId="5AC5ED6C" w14:textId="77777777" w:rsidTr="00BB0E1F">
        <w:trPr>
          <w:jc w:val="center"/>
        </w:trPr>
        <w:tc>
          <w:tcPr>
            <w:tcW w:w="151" w:type="dxa"/>
            <w:tcBorders>
              <w:top w:val="nil"/>
              <w:left w:val="single" w:sz="6" w:space="0" w:color="auto"/>
              <w:bottom w:val="nil"/>
              <w:right w:val="nil"/>
            </w:tcBorders>
          </w:tcPr>
          <w:p w14:paraId="5985365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83C00A"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76B353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6E498C8" w14:textId="77777777" w:rsidR="00EE5860" w:rsidRPr="00441CD0" w:rsidRDefault="00EE5860" w:rsidP="00BB0E1F">
            <w:pPr>
              <w:pStyle w:val="TAC"/>
            </w:pPr>
          </w:p>
        </w:tc>
      </w:tr>
      <w:tr w:rsidR="00EE5860" w:rsidRPr="00441CD0" w14:paraId="7FCE9CAE" w14:textId="77777777" w:rsidTr="00BB0E1F">
        <w:trPr>
          <w:jc w:val="center"/>
        </w:trPr>
        <w:tc>
          <w:tcPr>
            <w:tcW w:w="151" w:type="dxa"/>
            <w:tcBorders>
              <w:top w:val="nil"/>
              <w:left w:val="single" w:sz="6" w:space="0" w:color="auto"/>
              <w:bottom w:val="nil"/>
              <w:right w:val="nil"/>
            </w:tcBorders>
          </w:tcPr>
          <w:p w14:paraId="76322DF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E1B100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6F42197B"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55D86E28" w14:textId="77777777" w:rsidR="00EE5860" w:rsidRPr="00441CD0" w:rsidRDefault="00EE5860" w:rsidP="00BB0E1F">
            <w:pPr>
              <w:pStyle w:val="TAC"/>
              <w:rPr>
                <w:lang w:eastAsia="zh-CN"/>
              </w:rPr>
            </w:pPr>
            <w:r w:rsidRPr="00441CD0">
              <w:t>Steering Mode Value</w:t>
            </w:r>
          </w:p>
        </w:tc>
        <w:tc>
          <w:tcPr>
            <w:tcW w:w="588" w:type="dxa"/>
            <w:tcBorders>
              <w:top w:val="nil"/>
              <w:left w:val="single" w:sz="4" w:space="0" w:color="auto"/>
              <w:bottom w:val="nil"/>
              <w:right w:val="single" w:sz="6" w:space="0" w:color="auto"/>
            </w:tcBorders>
          </w:tcPr>
          <w:p w14:paraId="6B06D2B7" w14:textId="77777777" w:rsidR="00EE5860" w:rsidRPr="00441CD0" w:rsidRDefault="00EE5860" w:rsidP="00BB0E1F">
            <w:pPr>
              <w:pStyle w:val="TAC"/>
            </w:pPr>
          </w:p>
        </w:tc>
      </w:tr>
      <w:tr w:rsidR="00EE5860" w:rsidRPr="00441CD0" w14:paraId="788538AE" w14:textId="77777777" w:rsidTr="00BB0E1F">
        <w:trPr>
          <w:jc w:val="center"/>
        </w:trPr>
        <w:tc>
          <w:tcPr>
            <w:tcW w:w="151" w:type="dxa"/>
            <w:tcBorders>
              <w:top w:val="nil"/>
              <w:left w:val="single" w:sz="6" w:space="0" w:color="auto"/>
              <w:bottom w:val="single" w:sz="4" w:space="0" w:color="auto"/>
              <w:right w:val="nil"/>
            </w:tcBorders>
          </w:tcPr>
          <w:p w14:paraId="345DB62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0A20A74B"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21BEAE88"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B3A596B" w14:textId="77777777" w:rsidR="00EE5860" w:rsidRPr="00441CD0" w:rsidRDefault="00EE5860" w:rsidP="00BB0E1F">
            <w:pPr>
              <w:pStyle w:val="TAC"/>
              <w:rPr>
                <w:lang w:val="x-none"/>
              </w:rPr>
            </w:pPr>
          </w:p>
        </w:tc>
      </w:tr>
    </w:tbl>
    <w:p w14:paraId="29DC711C"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2.125</w:t>
      </w:r>
      <w:r w:rsidRPr="00441CD0">
        <w:rPr>
          <w:lang w:eastAsia="zh-CN"/>
        </w:rPr>
        <w:t>-</w:t>
      </w:r>
      <w:r w:rsidRPr="00441CD0">
        <w:rPr>
          <w:lang w:eastAsia="ja-JP"/>
        </w:rPr>
        <w:t>1</w:t>
      </w:r>
      <w:r w:rsidRPr="00441CD0">
        <w:t>: Steering Mode</w:t>
      </w:r>
    </w:p>
    <w:p w14:paraId="08EC096E" w14:textId="77777777" w:rsidR="00EE5860" w:rsidRPr="00441CD0" w:rsidRDefault="00EE5860" w:rsidP="00EE5860">
      <w:r w:rsidRPr="00441CD0">
        <w:t>The Steering Mode value shall be encoded as a 4 bits binary integer as specified in Table 8.2.125-1.</w:t>
      </w:r>
    </w:p>
    <w:p w14:paraId="623274A9" w14:textId="77777777" w:rsidR="00EE5860" w:rsidRPr="00441CD0" w:rsidRDefault="00EE5860" w:rsidP="00EE5860">
      <w:pPr>
        <w:pStyle w:val="TH"/>
      </w:pPr>
      <w:r w:rsidRPr="00441CD0">
        <w:t>Table 8.2.125</w:t>
      </w:r>
      <w:r w:rsidRPr="00441CD0">
        <w:rPr>
          <w:lang w:eastAsia="zh-CN"/>
        </w:rPr>
        <w:t>-1</w:t>
      </w:r>
      <w:r w:rsidRPr="00441CD0">
        <w:t>: Steering Mode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6E55F265"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4B25DF9" w14:textId="77777777" w:rsidR="00EE5860" w:rsidRPr="00441CD0" w:rsidRDefault="00EE5860" w:rsidP="00BB0E1F">
            <w:pPr>
              <w:pStyle w:val="TAH"/>
              <w:ind w:left="567"/>
            </w:pPr>
            <w:r w:rsidRPr="00441CD0">
              <w:t>Steering Mode Value</w:t>
            </w:r>
          </w:p>
        </w:tc>
        <w:tc>
          <w:tcPr>
            <w:tcW w:w="3129" w:type="dxa"/>
            <w:tcBorders>
              <w:top w:val="single" w:sz="4" w:space="0" w:color="auto"/>
              <w:left w:val="single" w:sz="4" w:space="0" w:color="auto"/>
              <w:bottom w:val="single" w:sz="4" w:space="0" w:color="auto"/>
              <w:right w:val="single" w:sz="4" w:space="0" w:color="auto"/>
            </w:tcBorders>
            <w:hideMark/>
          </w:tcPr>
          <w:p w14:paraId="09CBE67D" w14:textId="77777777" w:rsidR="00EE5860" w:rsidRPr="00441CD0" w:rsidRDefault="00EE5860" w:rsidP="00BB0E1F">
            <w:pPr>
              <w:pStyle w:val="TAH"/>
              <w:ind w:left="567"/>
              <w:jc w:val="left"/>
            </w:pPr>
            <w:r w:rsidRPr="00441CD0">
              <w:t>Values (Decimal)</w:t>
            </w:r>
          </w:p>
        </w:tc>
      </w:tr>
      <w:tr w:rsidR="00EE5860" w:rsidRPr="00441CD0" w14:paraId="70CF677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7240F43D" w14:textId="77777777" w:rsidR="00EE5860" w:rsidRPr="00441CD0" w:rsidRDefault="00EE5860" w:rsidP="00BB0E1F">
            <w:pPr>
              <w:pStyle w:val="TAC"/>
              <w:jc w:val="left"/>
              <w:rPr>
                <w:lang w:eastAsia="zh-CN"/>
              </w:rPr>
            </w:pPr>
            <w:r w:rsidRPr="00441CD0">
              <w:rPr>
                <w:lang w:eastAsia="zh-CN"/>
              </w:rPr>
              <w:t>Active-Standby</w:t>
            </w:r>
          </w:p>
        </w:tc>
        <w:tc>
          <w:tcPr>
            <w:tcW w:w="3129" w:type="dxa"/>
            <w:tcBorders>
              <w:top w:val="single" w:sz="4" w:space="0" w:color="auto"/>
              <w:left w:val="single" w:sz="4" w:space="0" w:color="auto"/>
              <w:bottom w:val="single" w:sz="4" w:space="0" w:color="auto"/>
              <w:right w:val="single" w:sz="4" w:space="0" w:color="auto"/>
            </w:tcBorders>
            <w:hideMark/>
          </w:tcPr>
          <w:p w14:paraId="40E6C990" w14:textId="77777777" w:rsidR="00EE5860" w:rsidRPr="00441CD0" w:rsidRDefault="00EE5860" w:rsidP="00BB0E1F">
            <w:pPr>
              <w:pStyle w:val="TAC"/>
            </w:pPr>
            <w:r w:rsidRPr="00441CD0">
              <w:t>0</w:t>
            </w:r>
          </w:p>
        </w:tc>
      </w:tr>
      <w:tr w:rsidR="00EE5860" w:rsidRPr="00441CD0" w14:paraId="56DAD37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FC10503" w14:textId="77777777" w:rsidR="00EE5860" w:rsidRPr="00441CD0" w:rsidRDefault="00EE5860" w:rsidP="00BB0E1F">
            <w:pPr>
              <w:pStyle w:val="TAC"/>
              <w:jc w:val="left"/>
              <w:rPr>
                <w:lang w:eastAsia="zh-CN"/>
              </w:rPr>
            </w:pPr>
            <w:r w:rsidRPr="00441CD0">
              <w:rPr>
                <w:lang w:eastAsia="zh-CN"/>
              </w:rPr>
              <w:t>Smallest Delay</w:t>
            </w:r>
          </w:p>
        </w:tc>
        <w:tc>
          <w:tcPr>
            <w:tcW w:w="3129" w:type="dxa"/>
            <w:tcBorders>
              <w:top w:val="single" w:sz="4" w:space="0" w:color="auto"/>
              <w:left w:val="single" w:sz="4" w:space="0" w:color="auto"/>
              <w:bottom w:val="single" w:sz="4" w:space="0" w:color="auto"/>
              <w:right w:val="single" w:sz="4" w:space="0" w:color="auto"/>
            </w:tcBorders>
            <w:hideMark/>
          </w:tcPr>
          <w:p w14:paraId="0AEA3AB4" w14:textId="77777777" w:rsidR="00EE5860" w:rsidRPr="00441CD0" w:rsidRDefault="00EE5860" w:rsidP="00BB0E1F">
            <w:pPr>
              <w:pStyle w:val="TAC"/>
            </w:pPr>
            <w:r w:rsidRPr="00441CD0">
              <w:t>1</w:t>
            </w:r>
          </w:p>
        </w:tc>
      </w:tr>
      <w:tr w:rsidR="00EE5860" w:rsidRPr="00441CD0" w14:paraId="31848DB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3EF98C2" w14:textId="77777777" w:rsidR="00EE5860" w:rsidRPr="00441CD0" w:rsidRDefault="00EE5860" w:rsidP="00BB0E1F">
            <w:pPr>
              <w:pStyle w:val="TAC"/>
              <w:jc w:val="left"/>
              <w:rPr>
                <w:lang w:eastAsia="zh-CN"/>
              </w:rPr>
            </w:pPr>
            <w:r w:rsidRPr="00441CD0">
              <w:rPr>
                <w:lang w:eastAsia="zh-CN"/>
              </w:rPr>
              <w:t>Load Balancing</w:t>
            </w:r>
          </w:p>
        </w:tc>
        <w:tc>
          <w:tcPr>
            <w:tcW w:w="3129" w:type="dxa"/>
            <w:tcBorders>
              <w:top w:val="single" w:sz="4" w:space="0" w:color="auto"/>
              <w:left w:val="single" w:sz="4" w:space="0" w:color="auto"/>
              <w:bottom w:val="single" w:sz="4" w:space="0" w:color="auto"/>
              <w:right w:val="single" w:sz="4" w:space="0" w:color="auto"/>
            </w:tcBorders>
            <w:hideMark/>
          </w:tcPr>
          <w:p w14:paraId="39C40F1D" w14:textId="77777777" w:rsidR="00EE5860" w:rsidRPr="00441CD0" w:rsidRDefault="00EE5860" w:rsidP="00BB0E1F">
            <w:pPr>
              <w:pStyle w:val="TAC"/>
            </w:pPr>
            <w:r w:rsidRPr="00441CD0">
              <w:t>2</w:t>
            </w:r>
          </w:p>
        </w:tc>
      </w:tr>
      <w:tr w:rsidR="00EE5860" w:rsidRPr="00441CD0" w14:paraId="2AE4766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53CCE6A" w14:textId="77777777" w:rsidR="00EE5860" w:rsidRPr="00441CD0" w:rsidRDefault="00EE5860" w:rsidP="00BB0E1F">
            <w:pPr>
              <w:pStyle w:val="TAC"/>
              <w:jc w:val="left"/>
              <w:rPr>
                <w:lang w:eastAsia="zh-CN"/>
              </w:rPr>
            </w:pPr>
            <w:r w:rsidRPr="00441CD0">
              <w:rPr>
                <w:lang w:eastAsia="zh-CN"/>
              </w:rPr>
              <w:t>Priority-based</w:t>
            </w:r>
          </w:p>
        </w:tc>
        <w:tc>
          <w:tcPr>
            <w:tcW w:w="3129" w:type="dxa"/>
            <w:tcBorders>
              <w:top w:val="single" w:sz="4" w:space="0" w:color="auto"/>
              <w:left w:val="single" w:sz="4" w:space="0" w:color="auto"/>
              <w:bottom w:val="single" w:sz="4" w:space="0" w:color="auto"/>
              <w:right w:val="single" w:sz="4" w:space="0" w:color="auto"/>
            </w:tcBorders>
            <w:hideMark/>
          </w:tcPr>
          <w:p w14:paraId="48C78FCD" w14:textId="77777777" w:rsidR="00EE5860" w:rsidRPr="00441CD0" w:rsidRDefault="00EE5860" w:rsidP="00BB0E1F">
            <w:pPr>
              <w:pStyle w:val="TAC"/>
            </w:pPr>
            <w:r w:rsidRPr="00441CD0">
              <w:t>3</w:t>
            </w:r>
          </w:p>
        </w:tc>
      </w:tr>
      <w:tr w:rsidR="00EE5860" w:rsidRPr="00441CD0" w14:paraId="4567FDD0"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199F1979"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07A0F873" w14:textId="77777777" w:rsidR="00EE5860" w:rsidRPr="00441CD0" w:rsidRDefault="00EE5860" w:rsidP="00BB0E1F">
            <w:pPr>
              <w:pStyle w:val="TAC"/>
              <w:rPr>
                <w:lang w:eastAsia="zh-CN"/>
              </w:rPr>
            </w:pPr>
            <w:r w:rsidRPr="00441CD0">
              <w:rPr>
                <w:lang w:eastAsia="zh-CN"/>
              </w:rPr>
              <w:t>4 to 15</w:t>
            </w:r>
          </w:p>
        </w:tc>
      </w:tr>
    </w:tbl>
    <w:p w14:paraId="4180EA95" w14:textId="77777777" w:rsidR="00EE5860" w:rsidRPr="00441CD0" w:rsidRDefault="00EE5860" w:rsidP="00EE5860">
      <w:pPr>
        <w:rPr>
          <w:noProof/>
        </w:rPr>
      </w:pPr>
    </w:p>
    <w:p w14:paraId="09B41DB0" w14:textId="77777777" w:rsidR="00EE5860" w:rsidRPr="00441CD0" w:rsidRDefault="00EE5860" w:rsidP="00EE5860">
      <w:pPr>
        <w:pStyle w:val="Heading3"/>
      </w:pPr>
      <w:bookmarkStart w:id="6684" w:name="_Toc19717471"/>
      <w:bookmarkStart w:id="6685" w:name="_Toc27490972"/>
      <w:bookmarkStart w:id="6686" w:name="_Toc27557265"/>
      <w:bookmarkStart w:id="6687" w:name="_Toc27724182"/>
      <w:bookmarkStart w:id="6688" w:name="_Toc36031256"/>
      <w:bookmarkStart w:id="6689" w:name="_Toc36043176"/>
      <w:bookmarkStart w:id="6690" w:name="_Toc36814501"/>
      <w:bookmarkStart w:id="6691" w:name="_Toc44689359"/>
      <w:bookmarkStart w:id="6692" w:name="_Toc44924113"/>
      <w:bookmarkStart w:id="6693" w:name="_Toc51861083"/>
      <w:bookmarkStart w:id="6694" w:name="_Toc57930854"/>
      <w:bookmarkStart w:id="6695" w:name="_Toc57931484"/>
      <w:bookmarkStart w:id="6696" w:name="_Toc160974610"/>
      <w:r w:rsidRPr="00441CD0">
        <w:t>8.</w:t>
      </w:r>
      <w:r w:rsidRPr="00441CD0">
        <w:rPr>
          <w:lang w:val="en-US"/>
        </w:rPr>
        <w:t>2.126</w:t>
      </w:r>
      <w:r w:rsidRPr="00441CD0">
        <w:tab/>
        <w:t>Weight</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5DE3AE52" w14:textId="77777777" w:rsidR="00EE5860" w:rsidRPr="00441CD0" w:rsidRDefault="00EE5860" w:rsidP="00EE5860">
      <w:r w:rsidRPr="00441CD0">
        <w:t>The Weight</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8.2.126-1</w:t>
      </w:r>
      <w:r w:rsidRPr="00441CD0">
        <w:rPr>
          <w:lang w:eastAsia="ja-JP"/>
        </w:rPr>
        <w:t xml:space="preserve">. </w:t>
      </w:r>
      <w:r w:rsidRPr="00441CD0">
        <w:t>It indicates the percentage of the traffic to be transferred over one access.</w:t>
      </w:r>
    </w:p>
    <w:p w14:paraId="02A36146" w14:textId="77777777" w:rsidR="00EE5860" w:rsidRPr="00441CD0" w:rsidRDefault="00EE5860" w:rsidP="00EE5860">
      <w:r w:rsidRPr="00441CD0">
        <w:t>The Weight Value field shall take binary coded integer values from 0 up to 100. Other values shall be considered as 0.</w:t>
      </w:r>
    </w:p>
    <w:p w14:paraId="50D779F8"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04DC0DC" w14:textId="77777777" w:rsidTr="00BB0E1F">
        <w:trPr>
          <w:jc w:val="center"/>
        </w:trPr>
        <w:tc>
          <w:tcPr>
            <w:tcW w:w="151" w:type="dxa"/>
            <w:tcBorders>
              <w:top w:val="single" w:sz="6" w:space="0" w:color="auto"/>
              <w:left w:val="single" w:sz="6" w:space="0" w:color="auto"/>
              <w:bottom w:val="nil"/>
              <w:right w:val="nil"/>
            </w:tcBorders>
          </w:tcPr>
          <w:p w14:paraId="756EFA22" w14:textId="77777777" w:rsidR="00EE5860" w:rsidRPr="00441CD0" w:rsidRDefault="00EE5860" w:rsidP="00BB0E1F">
            <w:pPr>
              <w:pStyle w:val="TAC"/>
            </w:pPr>
          </w:p>
        </w:tc>
        <w:tc>
          <w:tcPr>
            <w:tcW w:w="1104" w:type="dxa"/>
            <w:tcBorders>
              <w:top w:val="single" w:sz="6" w:space="0" w:color="auto"/>
              <w:left w:val="nil"/>
              <w:bottom w:val="nil"/>
              <w:right w:val="nil"/>
            </w:tcBorders>
          </w:tcPr>
          <w:p w14:paraId="3D7ECF6E"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44E88A2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808AFD2" w14:textId="77777777" w:rsidR="00EE5860" w:rsidRPr="00441CD0" w:rsidRDefault="00EE5860" w:rsidP="00BB0E1F">
            <w:pPr>
              <w:pStyle w:val="TAC"/>
            </w:pPr>
          </w:p>
        </w:tc>
      </w:tr>
      <w:tr w:rsidR="00EE5860" w:rsidRPr="00441CD0" w14:paraId="611A68D7" w14:textId="77777777" w:rsidTr="00BB0E1F">
        <w:trPr>
          <w:jc w:val="center"/>
        </w:trPr>
        <w:tc>
          <w:tcPr>
            <w:tcW w:w="151" w:type="dxa"/>
            <w:tcBorders>
              <w:top w:val="nil"/>
              <w:left w:val="single" w:sz="6" w:space="0" w:color="auto"/>
              <w:bottom w:val="nil"/>
              <w:right w:val="nil"/>
            </w:tcBorders>
          </w:tcPr>
          <w:p w14:paraId="71ECB340" w14:textId="77777777" w:rsidR="00EE5860" w:rsidRPr="00441CD0" w:rsidRDefault="00EE5860" w:rsidP="00BB0E1F">
            <w:pPr>
              <w:pStyle w:val="TAC"/>
            </w:pPr>
          </w:p>
        </w:tc>
        <w:tc>
          <w:tcPr>
            <w:tcW w:w="1104" w:type="dxa"/>
            <w:tcBorders>
              <w:top w:val="nil"/>
              <w:left w:val="nil"/>
              <w:bottom w:val="nil"/>
              <w:right w:val="nil"/>
            </w:tcBorders>
            <w:hideMark/>
          </w:tcPr>
          <w:p w14:paraId="20A59DD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CA59AED"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8352AB2"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AB3DC2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110ECA7"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153968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EC2033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40351B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E61C9EB"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688C154F" w14:textId="77777777" w:rsidR="00EE5860" w:rsidRPr="00441CD0" w:rsidRDefault="00EE5860" w:rsidP="00BB0E1F">
            <w:pPr>
              <w:pStyle w:val="TAC"/>
            </w:pPr>
          </w:p>
        </w:tc>
      </w:tr>
      <w:tr w:rsidR="00EE5860" w:rsidRPr="00441CD0" w14:paraId="00A21D35" w14:textId="77777777" w:rsidTr="00BB0E1F">
        <w:trPr>
          <w:jc w:val="center"/>
        </w:trPr>
        <w:tc>
          <w:tcPr>
            <w:tcW w:w="151" w:type="dxa"/>
            <w:tcBorders>
              <w:top w:val="nil"/>
              <w:left w:val="single" w:sz="6" w:space="0" w:color="auto"/>
              <w:bottom w:val="nil"/>
              <w:right w:val="nil"/>
            </w:tcBorders>
          </w:tcPr>
          <w:p w14:paraId="4D34E4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132183A"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9D8125A" w14:textId="77777777" w:rsidR="00EE5860" w:rsidRPr="00441CD0" w:rsidRDefault="00EE5860" w:rsidP="00BB0E1F">
            <w:pPr>
              <w:pStyle w:val="TAC"/>
            </w:pPr>
            <w:r w:rsidRPr="00441CD0">
              <w:t>Type = 173 (decimal)</w:t>
            </w:r>
          </w:p>
        </w:tc>
        <w:tc>
          <w:tcPr>
            <w:tcW w:w="588" w:type="dxa"/>
            <w:tcBorders>
              <w:top w:val="nil"/>
              <w:left w:val="single" w:sz="4" w:space="0" w:color="auto"/>
              <w:bottom w:val="nil"/>
              <w:right w:val="single" w:sz="6" w:space="0" w:color="auto"/>
            </w:tcBorders>
          </w:tcPr>
          <w:p w14:paraId="71450A1E" w14:textId="77777777" w:rsidR="00EE5860" w:rsidRPr="00441CD0" w:rsidRDefault="00EE5860" w:rsidP="00BB0E1F">
            <w:pPr>
              <w:pStyle w:val="TAC"/>
            </w:pPr>
          </w:p>
        </w:tc>
      </w:tr>
      <w:tr w:rsidR="00EE5860" w:rsidRPr="00441CD0" w14:paraId="57603B94" w14:textId="77777777" w:rsidTr="00BB0E1F">
        <w:trPr>
          <w:jc w:val="center"/>
        </w:trPr>
        <w:tc>
          <w:tcPr>
            <w:tcW w:w="151" w:type="dxa"/>
            <w:tcBorders>
              <w:top w:val="nil"/>
              <w:left w:val="single" w:sz="6" w:space="0" w:color="auto"/>
              <w:bottom w:val="nil"/>
              <w:right w:val="nil"/>
            </w:tcBorders>
          </w:tcPr>
          <w:p w14:paraId="66473AEA"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5AC19D8"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685BEB" w14:textId="77777777" w:rsidR="00EE5860" w:rsidRPr="00441CD0" w:rsidRDefault="00EE5860" w:rsidP="00BB0E1F">
            <w:pPr>
              <w:pStyle w:val="TAC"/>
              <w:rPr>
                <w:lang w:eastAsia="zh-CN"/>
              </w:rPr>
            </w:pPr>
            <w:r w:rsidRPr="00441CD0">
              <w:t>Length = 1</w:t>
            </w:r>
          </w:p>
        </w:tc>
        <w:tc>
          <w:tcPr>
            <w:tcW w:w="588" w:type="dxa"/>
            <w:tcBorders>
              <w:top w:val="nil"/>
              <w:left w:val="single" w:sz="4" w:space="0" w:color="auto"/>
              <w:bottom w:val="nil"/>
              <w:right w:val="single" w:sz="6" w:space="0" w:color="auto"/>
            </w:tcBorders>
          </w:tcPr>
          <w:p w14:paraId="2C9B2827" w14:textId="77777777" w:rsidR="00EE5860" w:rsidRPr="00441CD0" w:rsidRDefault="00EE5860" w:rsidP="00BB0E1F">
            <w:pPr>
              <w:pStyle w:val="TAC"/>
            </w:pPr>
          </w:p>
        </w:tc>
      </w:tr>
      <w:tr w:rsidR="00EE5860" w:rsidRPr="00441CD0" w14:paraId="4BCA9DE4" w14:textId="77777777" w:rsidTr="00BB0E1F">
        <w:trPr>
          <w:jc w:val="center"/>
        </w:trPr>
        <w:tc>
          <w:tcPr>
            <w:tcW w:w="151" w:type="dxa"/>
            <w:tcBorders>
              <w:top w:val="nil"/>
              <w:left w:val="single" w:sz="6" w:space="0" w:color="auto"/>
              <w:bottom w:val="nil"/>
              <w:right w:val="nil"/>
            </w:tcBorders>
          </w:tcPr>
          <w:p w14:paraId="21DA8DA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87A422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654881E5" w14:textId="77777777" w:rsidR="00EE5860" w:rsidRPr="00441CD0" w:rsidRDefault="00EE5860" w:rsidP="00BB0E1F">
            <w:pPr>
              <w:pStyle w:val="TAC"/>
              <w:rPr>
                <w:lang w:eastAsia="zh-CN"/>
              </w:rPr>
            </w:pPr>
            <w:r w:rsidRPr="00441CD0">
              <w:t>Weight Value</w:t>
            </w:r>
          </w:p>
        </w:tc>
        <w:tc>
          <w:tcPr>
            <w:tcW w:w="588" w:type="dxa"/>
            <w:tcBorders>
              <w:top w:val="nil"/>
              <w:left w:val="single" w:sz="4" w:space="0" w:color="auto"/>
              <w:bottom w:val="single" w:sz="4" w:space="0" w:color="auto"/>
              <w:right w:val="single" w:sz="6" w:space="0" w:color="auto"/>
            </w:tcBorders>
          </w:tcPr>
          <w:p w14:paraId="29AC2315" w14:textId="77777777" w:rsidR="00EE5860" w:rsidRPr="00441CD0" w:rsidRDefault="00EE5860" w:rsidP="00BB0E1F">
            <w:pPr>
              <w:pStyle w:val="TAC"/>
            </w:pPr>
          </w:p>
        </w:tc>
      </w:tr>
    </w:tbl>
    <w:p w14:paraId="371815A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2.126</w:t>
      </w:r>
      <w:r w:rsidRPr="00441CD0">
        <w:rPr>
          <w:lang w:eastAsia="zh-CN"/>
        </w:rPr>
        <w:t>-</w:t>
      </w:r>
      <w:r w:rsidRPr="00441CD0">
        <w:rPr>
          <w:lang w:eastAsia="ja-JP"/>
        </w:rPr>
        <w:t>1</w:t>
      </w:r>
      <w:r w:rsidRPr="00441CD0">
        <w:t>: Weight</w:t>
      </w:r>
    </w:p>
    <w:p w14:paraId="3204BCF5" w14:textId="77777777" w:rsidR="00EE5860" w:rsidRPr="00441CD0" w:rsidRDefault="00EE5860" w:rsidP="00EE5860">
      <w:pPr>
        <w:pStyle w:val="Heading3"/>
      </w:pPr>
      <w:bookmarkStart w:id="6697" w:name="_Toc19717472"/>
      <w:bookmarkStart w:id="6698" w:name="_Toc27490973"/>
      <w:bookmarkStart w:id="6699" w:name="_Toc27557266"/>
      <w:bookmarkStart w:id="6700" w:name="_Toc27724183"/>
      <w:bookmarkStart w:id="6701" w:name="_Toc36031257"/>
      <w:bookmarkStart w:id="6702" w:name="_Toc36043177"/>
      <w:bookmarkStart w:id="6703" w:name="_Toc36814502"/>
      <w:bookmarkStart w:id="6704" w:name="_Toc44689360"/>
      <w:bookmarkStart w:id="6705" w:name="_Toc44924114"/>
      <w:bookmarkStart w:id="6706" w:name="_Toc51861084"/>
      <w:bookmarkStart w:id="6707" w:name="_Toc57930855"/>
      <w:bookmarkStart w:id="6708" w:name="_Toc57931485"/>
      <w:bookmarkStart w:id="6709" w:name="_Toc160974611"/>
      <w:r w:rsidRPr="00441CD0">
        <w:t>8.</w:t>
      </w:r>
      <w:r w:rsidRPr="00441CD0">
        <w:rPr>
          <w:lang w:val="en-US"/>
        </w:rPr>
        <w:t>2.127</w:t>
      </w:r>
      <w:r w:rsidRPr="00441CD0">
        <w:tab/>
        <w:t>Priority</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7AD1C96F" w14:textId="77777777" w:rsidR="00EE5860" w:rsidRPr="00441CD0" w:rsidRDefault="00EE5860" w:rsidP="00EE5860">
      <w:pPr>
        <w:rPr>
          <w:lang w:eastAsia="zh-CN"/>
        </w:rPr>
      </w:pPr>
      <w:bookmarkStart w:id="6710" w:name="_Toc19717473"/>
      <w:bookmarkStart w:id="6711" w:name="_Toc27490974"/>
      <w:bookmarkStart w:id="6712" w:name="_Toc27557267"/>
      <w:bookmarkStart w:id="6713" w:name="_Toc27724184"/>
      <w:r w:rsidRPr="00441CD0">
        <w:t>The Priority</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8.2.127-1</w:t>
      </w:r>
      <w:r w:rsidRPr="00441CD0">
        <w:rPr>
          <w:lang w:eastAsia="ja-JP"/>
        </w:rPr>
        <w:t xml:space="preserve">. </w:t>
      </w:r>
      <w:r w:rsidRPr="00441CD0">
        <w:rPr>
          <w:lang w:eastAsia="zh-CN"/>
        </w:rPr>
        <w:t xml:space="preserve">It indicates </w:t>
      </w:r>
      <w:r w:rsidRPr="00441CD0">
        <w:t>whether it is active or standby or no standby for a given access when the Steering Mode is set to Active-Standby, or whether it is high or low priority for a given access when the Steering Mode is set to Priority-based.</w:t>
      </w:r>
    </w:p>
    <w:p w14:paraId="5D299DA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A9B942C" w14:textId="77777777" w:rsidTr="00BB0E1F">
        <w:trPr>
          <w:jc w:val="center"/>
        </w:trPr>
        <w:tc>
          <w:tcPr>
            <w:tcW w:w="151" w:type="dxa"/>
            <w:tcBorders>
              <w:top w:val="single" w:sz="6" w:space="0" w:color="auto"/>
              <w:left w:val="single" w:sz="6" w:space="0" w:color="auto"/>
              <w:bottom w:val="nil"/>
              <w:right w:val="nil"/>
            </w:tcBorders>
          </w:tcPr>
          <w:p w14:paraId="209148DD" w14:textId="77777777" w:rsidR="00EE5860" w:rsidRPr="00441CD0" w:rsidRDefault="00EE5860" w:rsidP="00BB0E1F">
            <w:pPr>
              <w:pStyle w:val="TAC"/>
            </w:pPr>
          </w:p>
        </w:tc>
        <w:tc>
          <w:tcPr>
            <w:tcW w:w="1104" w:type="dxa"/>
            <w:tcBorders>
              <w:top w:val="single" w:sz="6" w:space="0" w:color="auto"/>
              <w:left w:val="nil"/>
              <w:bottom w:val="nil"/>
              <w:right w:val="nil"/>
            </w:tcBorders>
          </w:tcPr>
          <w:p w14:paraId="00A5072D"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5611085D"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67AA868" w14:textId="77777777" w:rsidR="00EE5860" w:rsidRPr="00441CD0" w:rsidRDefault="00EE5860" w:rsidP="00BB0E1F">
            <w:pPr>
              <w:pStyle w:val="TAC"/>
            </w:pPr>
          </w:p>
        </w:tc>
      </w:tr>
      <w:tr w:rsidR="00EE5860" w:rsidRPr="00441CD0" w14:paraId="76112C22" w14:textId="77777777" w:rsidTr="00BB0E1F">
        <w:trPr>
          <w:jc w:val="center"/>
        </w:trPr>
        <w:tc>
          <w:tcPr>
            <w:tcW w:w="151" w:type="dxa"/>
            <w:tcBorders>
              <w:top w:val="nil"/>
              <w:left w:val="single" w:sz="6" w:space="0" w:color="auto"/>
              <w:bottom w:val="nil"/>
              <w:right w:val="nil"/>
            </w:tcBorders>
          </w:tcPr>
          <w:p w14:paraId="0D900F2A" w14:textId="77777777" w:rsidR="00EE5860" w:rsidRPr="00441CD0" w:rsidRDefault="00EE5860" w:rsidP="00BB0E1F">
            <w:pPr>
              <w:pStyle w:val="TAC"/>
            </w:pPr>
          </w:p>
        </w:tc>
        <w:tc>
          <w:tcPr>
            <w:tcW w:w="1104" w:type="dxa"/>
            <w:tcBorders>
              <w:top w:val="nil"/>
              <w:left w:val="nil"/>
              <w:bottom w:val="nil"/>
              <w:right w:val="nil"/>
            </w:tcBorders>
            <w:hideMark/>
          </w:tcPr>
          <w:p w14:paraId="6AA2740E"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54B26F5"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22781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8660A8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DAFE1A0"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2F6F6A27"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60482864"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B42767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FC6BF64"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6A94037" w14:textId="77777777" w:rsidR="00EE5860" w:rsidRPr="00441CD0" w:rsidRDefault="00EE5860" w:rsidP="00BB0E1F">
            <w:pPr>
              <w:pStyle w:val="TAC"/>
            </w:pPr>
          </w:p>
        </w:tc>
      </w:tr>
      <w:tr w:rsidR="00EE5860" w:rsidRPr="00441CD0" w14:paraId="0D0E6C2C" w14:textId="77777777" w:rsidTr="00BB0E1F">
        <w:trPr>
          <w:jc w:val="center"/>
        </w:trPr>
        <w:tc>
          <w:tcPr>
            <w:tcW w:w="151" w:type="dxa"/>
            <w:tcBorders>
              <w:top w:val="nil"/>
              <w:left w:val="single" w:sz="6" w:space="0" w:color="auto"/>
              <w:bottom w:val="nil"/>
              <w:right w:val="nil"/>
            </w:tcBorders>
          </w:tcPr>
          <w:p w14:paraId="0BD710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49B6493"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686E3C5B" w14:textId="77777777" w:rsidR="00EE5860" w:rsidRPr="00441CD0" w:rsidRDefault="00EE5860" w:rsidP="00BB0E1F">
            <w:pPr>
              <w:pStyle w:val="TAC"/>
            </w:pPr>
            <w:r w:rsidRPr="00441CD0">
              <w:t xml:space="preserve">Type = </w:t>
            </w:r>
            <w:r w:rsidRPr="00441CD0">
              <w:rPr>
                <w:lang w:val="sv-SE"/>
              </w:rPr>
              <w:t>174</w:t>
            </w:r>
            <w:r w:rsidRPr="00441CD0">
              <w:t xml:space="preserve"> (decimal)</w:t>
            </w:r>
          </w:p>
        </w:tc>
        <w:tc>
          <w:tcPr>
            <w:tcW w:w="588" w:type="dxa"/>
            <w:tcBorders>
              <w:top w:val="nil"/>
              <w:left w:val="single" w:sz="4" w:space="0" w:color="auto"/>
              <w:bottom w:val="nil"/>
              <w:right w:val="single" w:sz="6" w:space="0" w:color="auto"/>
            </w:tcBorders>
          </w:tcPr>
          <w:p w14:paraId="680E70E8" w14:textId="77777777" w:rsidR="00EE5860" w:rsidRPr="00441CD0" w:rsidRDefault="00EE5860" w:rsidP="00BB0E1F">
            <w:pPr>
              <w:pStyle w:val="TAC"/>
            </w:pPr>
          </w:p>
        </w:tc>
      </w:tr>
      <w:tr w:rsidR="00EE5860" w:rsidRPr="00441CD0" w14:paraId="31C6ACF8" w14:textId="77777777" w:rsidTr="00BB0E1F">
        <w:trPr>
          <w:jc w:val="center"/>
        </w:trPr>
        <w:tc>
          <w:tcPr>
            <w:tcW w:w="151" w:type="dxa"/>
            <w:tcBorders>
              <w:top w:val="nil"/>
              <w:left w:val="single" w:sz="6" w:space="0" w:color="auto"/>
              <w:bottom w:val="nil"/>
              <w:right w:val="nil"/>
            </w:tcBorders>
          </w:tcPr>
          <w:p w14:paraId="7D58791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629A45F"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6939BAA"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27C7A9B8" w14:textId="77777777" w:rsidR="00EE5860" w:rsidRPr="00441CD0" w:rsidRDefault="00EE5860" w:rsidP="00BB0E1F">
            <w:pPr>
              <w:pStyle w:val="TAC"/>
            </w:pPr>
          </w:p>
        </w:tc>
      </w:tr>
      <w:tr w:rsidR="00EE5860" w:rsidRPr="00441CD0" w14:paraId="3D5BBA6F" w14:textId="77777777" w:rsidTr="00BB0E1F">
        <w:trPr>
          <w:jc w:val="center"/>
        </w:trPr>
        <w:tc>
          <w:tcPr>
            <w:tcW w:w="151" w:type="dxa"/>
            <w:tcBorders>
              <w:top w:val="nil"/>
              <w:left w:val="single" w:sz="6" w:space="0" w:color="auto"/>
              <w:bottom w:val="nil"/>
              <w:right w:val="nil"/>
            </w:tcBorders>
          </w:tcPr>
          <w:p w14:paraId="2DE677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87B3D9"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354" w:type="dxa"/>
            <w:gridSpan w:val="4"/>
            <w:tcBorders>
              <w:top w:val="single" w:sz="4" w:space="0" w:color="auto"/>
              <w:left w:val="single" w:sz="4" w:space="0" w:color="auto"/>
              <w:bottom w:val="single" w:sz="4" w:space="0" w:color="auto"/>
              <w:right w:val="single" w:sz="4" w:space="0" w:color="auto"/>
            </w:tcBorders>
            <w:hideMark/>
          </w:tcPr>
          <w:p w14:paraId="5A0B88A9" w14:textId="77777777" w:rsidR="00EE5860" w:rsidRPr="00441CD0" w:rsidRDefault="00EE5860" w:rsidP="00BB0E1F">
            <w:pPr>
              <w:pStyle w:val="TAC"/>
              <w:rPr>
                <w:lang w:eastAsia="zh-CN"/>
              </w:rPr>
            </w:pPr>
            <w:r w:rsidRPr="00441CD0">
              <w:rPr>
                <w:lang w:eastAsia="zh-CN"/>
              </w:rPr>
              <w:t>Spare</w:t>
            </w:r>
          </w:p>
        </w:tc>
        <w:tc>
          <w:tcPr>
            <w:tcW w:w="2354" w:type="dxa"/>
            <w:gridSpan w:val="4"/>
            <w:tcBorders>
              <w:top w:val="single" w:sz="4" w:space="0" w:color="auto"/>
              <w:left w:val="single" w:sz="4" w:space="0" w:color="auto"/>
              <w:bottom w:val="single" w:sz="4" w:space="0" w:color="auto"/>
              <w:right w:val="single" w:sz="4" w:space="0" w:color="auto"/>
            </w:tcBorders>
            <w:hideMark/>
          </w:tcPr>
          <w:p w14:paraId="0786ACEA" w14:textId="77777777" w:rsidR="00EE5860" w:rsidRPr="00441CD0" w:rsidRDefault="00EE5860" w:rsidP="00BB0E1F">
            <w:pPr>
              <w:pStyle w:val="TAC"/>
              <w:rPr>
                <w:lang w:eastAsia="zh-CN"/>
              </w:rPr>
            </w:pPr>
            <w:r w:rsidRPr="00441CD0">
              <w:t>Priority Value</w:t>
            </w:r>
          </w:p>
        </w:tc>
        <w:tc>
          <w:tcPr>
            <w:tcW w:w="588" w:type="dxa"/>
            <w:tcBorders>
              <w:top w:val="nil"/>
              <w:left w:val="single" w:sz="4" w:space="0" w:color="auto"/>
              <w:bottom w:val="nil"/>
              <w:right w:val="single" w:sz="6" w:space="0" w:color="auto"/>
            </w:tcBorders>
          </w:tcPr>
          <w:p w14:paraId="54A4479A" w14:textId="77777777" w:rsidR="00EE5860" w:rsidRPr="00441CD0" w:rsidRDefault="00EE5860" w:rsidP="00BB0E1F">
            <w:pPr>
              <w:pStyle w:val="TAC"/>
            </w:pPr>
          </w:p>
        </w:tc>
      </w:tr>
      <w:tr w:rsidR="00EE5860" w:rsidRPr="00441CD0" w14:paraId="64D6BB32" w14:textId="77777777" w:rsidTr="00BB0E1F">
        <w:trPr>
          <w:jc w:val="center"/>
        </w:trPr>
        <w:tc>
          <w:tcPr>
            <w:tcW w:w="151" w:type="dxa"/>
            <w:tcBorders>
              <w:top w:val="nil"/>
              <w:left w:val="single" w:sz="6" w:space="0" w:color="auto"/>
              <w:bottom w:val="single" w:sz="4" w:space="0" w:color="auto"/>
              <w:right w:val="nil"/>
            </w:tcBorders>
          </w:tcPr>
          <w:p w14:paraId="030C05DA"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F492148" w14:textId="77777777" w:rsidR="00EE5860" w:rsidRPr="00441CD0" w:rsidRDefault="00EE5860" w:rsidP="00BB0E1F">
            <w:pPr>
              <w:pStyle w:val="TAC"/>
            </w:pPr>
            <w:r w:rsidRPr="00441CD0">
              <w:rPr>
                <w:lang w:eastAsia="zh-CN"/>
              </w:rPr>
              <w:t>6</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338EC3FD"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01A2FF" w14:textId="77777777" w:rsidR="00EE5860" w:rsidRPr="00441CD0" w:rsidRDefault="00EE5860" w:rsidP="00BB0E1F">
            <w:pPr>
              <w:pStyle w:val="TAC"/>
              <w:rPr>
                <w:lang w:val="x-none"/>
              </w:rPr>
            </w:pPr>
          </w:p>
        </w:tc>
      </w:tr>
    </w:tbl>
    <w:p w14:paraId="1CD84D9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2.127</w:t>
      </w:r>
      <w:r w:rsidRPr="00441CD0">
        <w:rPr>
          <w:lang w:eastAsia="zh-CN"/>
        </w:rPr>
        <w:t>-</w:t>
      </w:r>
      <w:r w:rsidRPr="00441CD0">
        <w:rPr>
          <w:lang w:eastAsia="ja-JP"/>
        </w:rPr>
        <w:t>1</w:t>
      </w:r>
      <w:r w:rsidRPr="00441CD0">
        <w:t>: Priority</w:t>
      </w:r>
    </w:p>
    <w:p w14:paraId="3125B7A8" w14:textId="77777777" w:rsidR="00EE5860" w:rsidRPr="00441CD0" w:rsidRDefault="00EE5860" w:rsidP="00EE5860">
      <w:r w:rsidRPr="00441CD0">
        <w:t>The Priority Value shall be encoded as a 4 bits binary integer as specified in Table</w:t>
      </w:r>
      <w:r>
        <w:t> </w:t>
      </w:r>
      <w:r w:rsidRPr="00441CD0">
        <w:t>8.2.127-1.</w:t>
      </w:r>
    </w:p>
    <w:p w14:paraId="0F03700A" w14:textId="77777777" w:rsidR="00EE5860" w:rsidRPr="00441CD0" w:rsidRDefault="00EE5860" w:rsidP="00EE5860">
      <w:pPr>
        <w:pStyle w:val="TH"/>
      </w:pPr>
      <w:r w:rsidRPr="00441CD0">
        <w:lastRenderedPageBreak/>
        <w:t>Table 8.2.127</w:t>
      </w:r>
      <w:r w:rsidRPr="00441CD0">
        <w:rPr>
          <w:lang w:eastAsia="zh-CN"/>
        </w:rPr>
        <w:t>-1</w:t>
      </w:r>
      <w:r w:rsidRPr="00441CD0">
        <w:t>: Priority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4C8F6CB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1EDF877" w14:textId="77777777" w:rsidR="00EE5860" w:rsidRPr="00441CD0" w:rsidRDefault="00EE5860" w:rsidP="00BB0E1F">
            <w:pPr>
              <w:pStyle w:val="TAH"/>
              <w:ind w:left="567"/>
            </w:pPr>
            <w:r w:rsidRPr="00441CD0">
              <w:t>Priority Value</w:t>
            </w:r>
          </w:p>
        </w:tc>
        <w:tc>
          <w:tcPr>
            <w:tcW w:w="3129" w:type="dxa"/>
            <w:tcBorders>
              <w:top w:val="single" w:sz="4" w:space="0" w:color="auto"/>
              <w:left w:val="single" w:sz="4" w:space="0" w:color="auto"/>
              <w:bottom w:val="single" w:sz="4" w:space="0" w:color="auto"/>
              <w:right w:val="single" w:sz="4" w:space="0" w:color="auto"/>
            </w:tcBorders>
            <w:hideMark/>
          </w:tcPr>
          <w:p w14:paraId="7161B5FC" w14:textId="77777777" w:rsidR="00EE5860" w:rsidRPr="00441CD0" w:rsidRDefault="00EE5860" w:rsidP="00BB0E1F">
            <w:pPr>
              <w:pStyle w:val="TAH"/>
              <w:ind w:left="567"/>
              <w:jc w:val="left"/>
            </w:pPr>
            <w:r w:rsidRPr="00441CD0">
              <w:t>Values (Decimal)</w:t>
            </w:r>
          </w:p>
        </w:tc>
      </w:tr>
      <w:tr w:rsidR="00EE5860" w:rsidRPr="00441CD0" w14:paraId="18CD160C"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549D516" w14:textId="77777777" w:rsidR="00EE5860" w:rsidRPr="00441CD0" w:rsidRDefault="00EE5860" w:rsidP="00BB0E1F">
            <w:pPr>
              <w:pStyle w:val="TAC"/>
              <w:jc w:val="left"/>
              <w:rPr>
                <w:lang w:eastAsia="zh-CN"/>
              </w:rPr>
            </w:pPr>
            <w:r w:rsidRPr="00441CD0">
              <w:rPr>
                <w:lang w:eastAsia="zh-CN"/>
              </w:rPr>
              <w:t>Active</w:t>
            </w:r>
          </w:p>
        </w:tc>
        <w:tc>
          <w:tcPr>
            <w:tcW w:w="3129" w:type="dxa"/>
            <w:tcBorders>
              <w:top w:val="single" w:sz="4" w:space="0" w:color="auto"/>
              <w:left w:val="single" w:sz="4" w:space="0" w:color="auto"/>
              <w:bottom w:val="single" w:sz="4" w:space="0" w:color="auto"/>
              <w:right w:val="single" w:sz="4" w:space="0" w:color="auto"/>
            </w:tcBorders>
            <w:hideMark/>
          </w:tcPr>
          <w:p w14:paraId="6C808076" w14:textId="77777777" w:rsidR="00EE5860" w:rsidRPr="00441CD0" w:rsidRDefault="00EE5860" w:rsidP="00BB0E1F">
            <w:pPr>
              <w:pStyle w:val="TAC"/>
            </w:pPr>
            <w:r w:rsidRPr="00441CD0">
              <w:t>0</w:t>
            </w:r>
          </w:p>
        </w:tc>
      </w:tr>
      <w:tr w:rsidR="00EE5860" w:rsidRPr="00441CD0" w14:paraId="6380FD1E"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0ED3827C" w14:textId="77777777" w:rsidR="00EE5860" w:rsidRPr="00441CD0" w:rsidRDefault="00EE5860" w:rsidP="00BB0E1F">
            <w:pPr>
              <w:pStyle w:val="TAC"/>
              <w:jc w:val="left"/>
              <w:rPr>
                <w:lang w:eastAsia="zh-CN"/>
              </w:rPr>
            </w:pPr>
            <w:r w:rsidRPr="00441CD0">
              <w:rPr>
                <w:lang w:eastAsia="zh-CN"/>
              </w:rPr>
              <w:t>Standby</w:t>
            </w:r>
          </w:p>
        </w:tc>
        <w:tc>
          <w:tcPr>
            <w:tcW w:w="3129" w:type="dxa"/>
            <w:tcBorders>
              <w:top w:val="single" w:sz="4" w:space="0" w:color="auto"/>
              <w:left w:val="single" w:sz="4" w:space="0" w:color="auto"/>
              <w:bottom w:val="single" w:sz="4" w:space="0" w:color="auto"/>
              <w:right w:val="single" w:sz="4" w:space="0" w:color="auto"/>
            </w:tcBorders>
            <w:hideMark/>
          </w:tcPr>
          <w:p w14:paraId="63418465" w14:textId="77777777" w:rsidR="00EE5860" w:rsidRPr="00441CD0" w:rsidRDefault="00EE5860" w:rsidP="00BB0E1F">
            <w:pPr>
              <w:pStyle w:val="TAC"/>
            </w:pPr>
            <w:r w:rsidRPr="00441CD0">
              <w:t>1</w:t>
            </w:r>
          </w:p>
        </w:tc>
      </w:tr>
      <w:tr w:rsidR="00EE5860" w:rsidRPr="00441CD0" w14:paraId="4DC8D052"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tcPr>
          <w:p w14:paraId="667B4D59" w14:textId="77777777" w:rsidR="00EE5860" w:rsidRPr="00441CD0" w:rsidRDefault="00EE5860" w:rsidP="00BB0E1F">
            <w:pPr>
              <w:pStyle w:val="TAC"/>
              <w:jc w:val="left"/>
              <w:rPr>
                <w:lang w:val="en-US" w:eastAsia="zh-CN"/>
              </w:rPr>
            </w:pPr>
            <w:r w:rsidRPr="00441CD0">
              <w:rPr>
                <w:lang w:val="en-US" w:eastAsia="zh-CN"/>
              </w:rPr>
              <w:t>No Standby</w:t>
            </w:r>
          </w:p>
        </w:tc>
        <w:tc>
          <w:tcPr>
            <w:tcW w:w="3129" w:type="dxa"/>
            <w:tcBorders>
              <w:top w:val="single" w:sz="4" w:space="0" w:color="auto"/>
              <w:left w:val="single" w:sz="4" w:space="0" w:color="auto"/>
              <w:bottom w:val="single" w:sz="4" w:space="0" w:color="auto"/>
              <w:right w:val="single" w:sz="4" w:space="0" w:color="auto"/>
            </w:tcBorders>
          </w:tcPr>
          <w:p w14:paraId="23534D4A" w14:textId="77777777" w:rsidR="00EE5860" w:rsidRPr="00441CD0" w:rsidRDefault="00EE5860" w:rsidP="00BB0E1F">
            <w:pPr>
              <w:pStyle w:val="TAC"/>
            </w:pPr>
            <w:r w:rsidRPr="00441CD0">
              <w:t>2</w:t>
            </w:r>
          </w:p>
        </w:tc>
      </w:tr>
      <w:tr w:rsidR="00EE5860" w:rsidRPr="00441CD0" w14:paraId="431F1F7A"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BECBBB9" w14:textId="77777777" w:rsidR="00EE5860" w:rsidRPr="00441CD0" w:rsidRDefault="00EE5860" w:rsidP="00BB0E1F">
            <w:pPr>
              <w:pStyle w:val="TAC"/>
              <w:jc w:val="left"/>
              <w:rPr>
                <w:lang w:eastAsia="zh-CN"/>
              </w:rPr>
            </w:pPr>
            <w:r w:rsidRPr="00441CD0">
              <w:rPr>
                <w:lang w:eastAsia="zh-CN"/>
              </w:rPr>
              <w:t>High</w:t>
            </w:r>
          </w:p>
        </w:tc>
        <w:tc>
          <w:tcPr>
            <w:tcW w:w="3129" w:type="dxa"/>
            <w:tcBorders>
              <w:top w:val="single" w:sz="4" w:space="0" w:color="auto"/>
              <w:left w:val="single" w:sz="4" w:space="0" w:color="auto"/>
              <w:bottom w:val="single" w:sz="4" w:space="0" w:color="auto"/>
              <w:right w:val="single" w:sz="4" w:space="0" w:color="auto"/>
            </w:tcBorders>
            <w:hideMark/>
          </w:tcPr>
          <w:p w14:paraId="33EA6B32" w14:textId="77777777" w:rsidR="00EE5860" w:rsidRPr="00441CD0" w:rsidRDefault="00EE5860" w:rsidP="00BB0E1F">
            <w:pPr>
              <w:pStyle w:val="TAC"/>
            </w:pPr>
            <w:r w:rsidRPr="00441CD0">
              <w:t>3</w:t>
            </w:r>
          </w:p>
        </w:tc>
      </w:tr>
      <w:tr w:rsidR="00EE5860" w:rsidRPr="00441CD0" w14:paraId="5EFAB6F3"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C075BA5" w14:textId="77777777" w:rsidR="00EE5860" w:rsidRPr="00441CD0" w:rsidRDefault="00EE5860" w:rsidP="00BB0E1F">
            <w:pPr>
              <w:pStyle w:val="TAC"/>
              <w:jc w:val="left"/>
              <w:rPr>
                <w:lang w:eastAsia="zh-CN"/>
              </w:rPr>
            </w:pPr>
            <w:r w:rsidRPr="00441CD0">
              <w:rPr>
                <w:lang w:eastAsia="zh-CN"/>
              </w:rPr>
              <w:t>Low</w:t>
            </w:r>
          </w:p>
        </w:tc>
        <w:tc>
          <w:tcPr>
            <w:tcW w:w="3129" w:type="dxa"/>
            <w:tcBorders>
              <w:top w:val="single" w:sz="4" w:space="0" w:color="auto"/>
              <w:left w:val="single" w:sz="4" w:space="0" w:color="auto"/>
              <w:bottom w:val="single" w:sz="4" w:space="0" w:color="auto"/>
              <w:right w:val="single" w:sz="4" w:space="0" w:color="auto"/>
            </w:tcBorders>
            <w:hideMark/>
          </w:tcPr>
          <w:p w14:paraId="615397FD" w14:textId="77777777" w:rsidR="00EE5860" w:rsidRPr="00441CD0" w:rsidRDefault="00EE5860" w:rsidP="00BB0E1F">
            <w:pPr>
              <w:pStyle w:val="TAC"/>
            </w:pPr>
            <w:r w:rsidRPr="00441CD0">
              <w:t>4</w:t>
            </w:r>
          </w:p>
        </w:tc>
      </w:tr>
      <w:tr w:rsidR="00EE5860" w:rsidRPr="00441CD0" w14:paraId="7EA186D7"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534973A6" w14:textId="77777777" w:rsidR="00EE5860" w:rsidRPr="00441CD0" w:rsidRDefault="00EE5860" w:rsidP="00BB0E1F">
            <w:pPr>
              <w:pStyle w:val="TAC"/>
              <w:jc w:val="left"/>
              <w:rPr>
                <w:lang w:eastAsia="zh-CN"/>
              </w:rPr>
            </w:pPr>
            <w:r w:rsidRPr="00441CD0">
              <w:rPr>
                <w:lang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3E68C4F" w14:textId="77777777" w:rsidR="00EE5860" w:rsidRPr="00441CD0" w:rsidRDefault="00EE5860" w:rsidP="00BB0E1F">
            <w:pPr>
              <w:pStyle w:val="TAC"/>
              <w:rPr>
                <w:lang w:eastAsia="zh-CN"/>
              </w:rPr>
            </w:pPr>
            <w:r w:rsidRPr="00441CD0">
              <w:rPr>
                <w:lang w:eastAsia="zh-CN"/>
              </w:rPr>
              <w:t>5 to 15</w:t>
            </w:r>
          </w:p>
        </w:tc>
      </w:tr>
    </w:tbl>
    <w:p w14:paraId="15BEE5A3" w14:textId="77777777" w:rsidR="00EE5860" w:rsidRPr="00441CD0" w:rsidRDefault="00EE5860" w:rsidP="00EE5860">
      <w:r w:rsidRPr="00441CD0">
        <w:t>The "</w:t>
      </w:r>
      <w:r w:rsidRPr="00441CD0">
        <w:rPr>
          <w:lang w:val="en-US"/>
        </w:rPr>
        <w:t>No Standby</w:t>
      </w:r>
      <w:r w:rsidRPr="00441CD0">
        <w:t xml:space="preserve">" Priority value </w:t>
      </w:r>
      <w:r w:rsidRPr="00441CD0">
        <w:rPr>
          <w:rFonts w:hint="eastAsia"/>
          <w:lang w:eastAsia="zh-CN"/>
        </w:rPr>
        <w:t>may be</w:t>
      </w:r>
      <w:r w:rsidRPr="00441CD0">
        <w:t xml:space="preserve"> used when </w:t>
      </w:r>
      <w:r w:rsidRPr="00441CD0">
        <w:rPr>
          <w:rFonts w:hint="eastAsia"/>
          <w:lang w:eastAsia="zh-CN"/>
        </w:rPr>
        <w:t xml:space="preserve">the </w:t>
      </w:r>
      <w:r w:rsidRPr="00441CD0">
        <w:t xml:space="preserve">network determines </w:t>
      </w:r>
      <w:r w:rsidRPr="00441CD0">
        <w:rPr>
          <w:rFonts w:hint="eastAsia"/>
          <w:lang w:eastAsia="zh-CN"/>
        </w:rPr>
        <w:t xml:space="preserve">to </w:t>
      </w:r>
      <w:r w:rsidRPr="00441CD0">
        <w:t xml:space="preserve">not define </w:t>
      </w:r>
      <w:r w:rsidRPr="00441CD0">
        <w:rPr>
          <w:rFonts w:hint="eastAsia"/>
          <w:lang w:eastAsia="zh-CN"/>
        </w:rPr>
        <w:t xml:space="preserve">a </w:t>
      </w:r>
      <w:r w:rsidRPr="00441CD0">
        <w:t>Standby acces</w:t>
      </w:r>
      <w:r w:rsidRPr="00441CD0">
        <w:rPr>
          <w:rFonts w:hint="eastAsia"/>
          <w:lang w:eastAsia="zh-CN"/>
        </w:rPr>
        <w:t>s</w:t>
      </w:r>
      <w:r w:rsidRPr="00441CD0">
        <w:t>.</w:t>
      </w:r>
    </w:p>
    <w:p w14:paraId="577C57AF" w14:textId="77777777" w:rsidR="00EE5860" w:rsidRPr="00441CD0" w:rsidRDefault="00EE5860" w:rsidP="00EE5860">
      <w:pPr>
        <w:pStyle w:val="Heading3"/>
      </w:pPr>
      <w:bookmarkStart w:id="6714" w:name="_Toc36031258"/>
      <w:bookmarkStart w:id="6715" w:name="_Toc36043178"/>
      <w:bookmarkStart w:id="6716" w:name="_Toc36814503"/>
      <w:bookmarkStart w:id="6717" w:name="_Toc44689361"/>
      <w:bookmarkStart w:id="6718" w:name="_Toc44924115"/>
      <w:bookmarkStart w:id="6719" w:name="_Toc51861085"/>
      <w:bookmarkStart w:id="6720" w:name="_Toc57930856"/>
      <w:bookmarkStart w:id="6721" w:name="_Toc57931486"/>
      <w:bookmarkStart w:id="6722" w:name="_Toc160974612"/>
      <w:r w:rsidRPr="00441CD0">
        <w:t>8.2.128</w:t>
      </w:r>
      <w:r w:rsidRPr="00441CD0">
        <w:tab/>
        <w:t>UE IP address Pool Identity</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p>
    <w:p w14:paraId="583CBAA0" w14:textId="77777777" w:rsidR="00EE5860" w:rsidRPr="00441CD0" w:rsidRDefault="00EE5860" w:rsidP="00EE5860">
      <w:pPr>
        <w:rPr>
          <w:lang w:eastAsia="ja-JP"/>
        </w:rPr>
      </w:pPr>
      <w:r w:rsidRPr="00441CD0">
        <w:t xml:space="preserve">The User Plane UE IP Pool Identity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8.2.128-1</w:t>
      </w:r>
      <w:r w:rsidRPr="00441CD0">
        <w:rPr>
          <w:lang w:eastAsia="ja-JP"/>
        </w:rPr>
        <w:t>.</w:t>
      </w:r>
    </w:p>
    <w:p w14:paraId="2CD0751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0ABE89C7" w14:textId="77777777" w:rsidTr="00BB0E1F">
        <w:trPr>
          <w:jc w:val="center"/>
        </w:trPr>
        <w:tc>
          <w:tcPr>
            <w:tcW w:w="151" w:type="dxa"/>
            <w:tcBorders>
              <w:top w:val="single" w:sz="6" w:space="0" w:color="auto"/>
              <w:left w:val="single" w:sz="6" w:space="0" w:color="auto"/>
              <w:bottom w:val="nil"/>
              <w:right w:val="nil"/>
            </w:tcBorders>
          </w:tcPr>
          <w:p w14:paraId="54292C47" w14:textId="77777777" w:rsidR="00EE5860" w:rsidRPr="00441CD0" w:rsidRDefault="00EE5860" w:rsidP="00BB0E1F">
            <w:pPr>
              <w:pStyle w:val="TAC"/>
            </w:pPr>
          </w:p>
        </w:tc>
        <w:tc>
          <w:tcPr>
            <w:tcW w:w="1104" w:type="dxa"/>
            <w:tcBorders>
              <w:top w:val="single" w:sz="6" w:space="0" w:color="auto"/>
              <w:left w:val="nil"/>
              <w:bottom w:val="nil"/>
              <w:right w:val="nil"/>
            </w:tcBorders>
          </w:tcPr>
          <w:p w14:paraId="4A9484B9"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3EB47A62"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CC7DEE4" w14:textId="77777777" w:rsidR="00EE5860" w:rsidRPr="00441CD0" w:rsidRDefault="00EE5860" w:rsidP="00BB0E1F">
            <w:pPr>
              <w:pStyle w:val="TAC"/>
            </w:pPr>
          </w:p>
        </w:tc>
      </w:tr>
      <w:tr w:rsidR="00EE5860" w:rsidRPr="00441CD0" w14:paraId="22F132C6" w14:textId="77777777" w:rsidTr="00BB0E1F">
        <w:trPr>
          <w:jc w:val="center"/>
        </w:trPr>
        <w:tc>
          <w:tcPr>
            <w:tcW w:w="151" w:type="dxa"/>
            <w:tcBorders>
              <w:top w:val="nil"/>
              <w:left w:val="single" w:sz="6" w:space="0" w:color="auto"/>
              <w:bottom w:val="nil"/>
              <w:right w:val="nil"/>
            </w:tcBorders>
          </w:tcPr>
          <w:p w14:paraId="4AB84C91" w14:textId="77777777" w:rsidR="00EE5860" w:rsidRPr="00441CD0" w:rsidRDefault="00EE5860" w:rsidP="00BB0E1F">
            <w:pPr>
              <w:pStyle w:val="TAC"/>
            </w:pPr>
          </w:p>
        </w:tc>
        <w:tc>
          <w:tcPr>
            <w:tcW w:w="1104" w:type="dxa"/>
            <w:tcBorders>
              <w:top w:val="nil"/>
              <w:left w:val="nil"/>
              <w:bottom w:val="nil"/>
              <w:right w:val="nil"/>
            </w:tcBorders>
            <w:hideMark/>
          </w:tcPr>
          <w:p w14:paraId="1B5E3623"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84F9FE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1B71E5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12CD63"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15E1F38"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12E04911"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415FBA9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086E92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22AC0DC2"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D989DF9" w14:textId="77777777" w:rsidR="00EE5860" w:rsidRPr="00441CD0" w:rsidRDefault="00EE5860" w:rsidP="00BB0E1F">
            <w:pPr>
              <w:pStyle w:val="TAC"/>
            </w:pPr>
          </w:p>
        </w:tc>
      </w:tr>
      <w:tr w:rsidR="00EE5860" w:rsidRPr="00441CD0" w14:paraId="07306E06" w14:textId="77777777" w:rsidTr="00BB0E1F">
        <w:trPr>
          <w:jc w:val="center"/>
        </w:trPr>
        <w:tc>
          <w:tcPr>
            <w:tcW w:w="151" w:type="dxa"/>
            <w:tcBorders>
              <w:top w:val="nil"/>
              <w:left w:val="single" w:sz="6" w:space="0" w:color="auto"/>
              <w:bottom w:val="nil"/>
              <w:right w:val="nil"/>
            </w:tcBorders>
          </w:tcPr>
          <w:p w14:paraId="1A359D30"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DC0A50"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5846AAB" w14:textId="77777777" w:rsidR="00EE5860" w:rsidRPr="00441CD0" w:rsidRDefault="00EE5860" w:rsidP="00BB0E1F">
            <w:pPr>
              <w:pStyle w:val="TAC"/>
            </w:pPr>
            <w:r w:rsidRPr="00441CD0">
              <w:t>Type = 177 (decimal)</w:t>
            </w:r>
          </w:p>
        </w:tc>
        <w:tc>
          <w:tcPr>
            <w:tcW w:w="588" w:type="dxa"/>
            <w:tcBorders>
              <w:top w:val="nil"/>
              <w:left w:val="single" w:sz="4" w:space="0" w:color="auto"/>
              <w:bottom w:val="nil"/>
              <w:right w:val="single" w:sz="6" w:space="0" w:color="auto"/>
            </w:tcBorders>
          </w:tcPr>
          <w:p w14:paraId="33FCE02A" w14:textId="77777777" w:rsidR="00EE5860" w:rsidRPr="00441CD0" w:rsidRDefault="00EE5860" w:rsidP="00BB0E1F">
            <w:pPr>
              <w:pStyle w:val="TAC"/>
            </w:pPr>
          </w:p>
        </w:tc>
      </w:tr>
      <w:tr w:rsidR="00EE5860" w:rsidRPr="00441CD0" w14:paraId="5BFB09F7" w14:textId="77777777" w:rsidTr="00BB0E1F">
        <w:trPr>
          <w:jc w:val="center"/>
        </w:trPr>
        <w:tc>
          <w:tcPr>
            <w:tcW w:w="151" w:type="dxa"/>
            <w:tcBorders>
              <w:top w:val="nil"/>
              <w:left w:val="single" w:sz="6" w:space="0" w:color="auto"/>
              <w:bottom w:val="nil"/>
              <w:right w:val="nil"/>
            </w:tcBorders>
          </w:tcPr>
          <w:p w14:paraId="67F9899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B201C2D"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49E5DEA3"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29AE976" w14:textId="77777777" w:rsidR="00EE5860" w:rsidRPr="00441CD0" w:rsidRDefault="00EE5860" w:rsidP="00BB0E1F">
            <w:pPr>
              <w:pStyle w:val="TAC"/>
            </w:pPr>
          </w:p>
        </w:tc>
      </w:tr>
      <w:tr w:rsidR="00EE5860" w:rsidRPr="00441CD0" w14:paraId="19F18734" w14:textId="77777777" w:rsidTr="00BB0E1F">
        <w:trPr>
          <w:jc w:val="center"/>
        </w:trPr>
        <w:tc>
          <w:tcPr>
            <w:tcW w:w="151" w:type="dxa"/>
            <w:tcBorders>
              <w:top w:val="nil"/>
              <w:left w:val="single" w:sz="6" w:space="0" w:color="auto"/>
              <w:bottom w:val="nil"/>
              <w:right w:val="nil"/>
            </w:tcBorders>
          </w:tcPr>
          <w:p w14:paraId="48BA281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A1C324"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60C8176A" w14:textId="77777777" w:rsidR="00EE5860" w:rsidRPr="00441CD0" w:rsidRDefault="00EE5860" w:rsidP="00BB0E1F">
            <w:pPr>
              <w:pStyle w:val="TAC"/>
              <w:rPr>
                <w:lang w:eastAsia="zh-CN"/>
              </w:rPr>
            </w:pPr>
            <w:r w:rsidRPr="00441CD0">
              <w:rPr>
                <w:szCs w:val="18"/>
                <w:lang w:eastAsia="zh-CN"/>
              </w:rPr>
              <w:t xml:space="preserve">UE IP address Pool Id Length </w:t>
            </w:r>
          </w:p>
        </w:tc>
        <w:tc>
          <w:tcPr>
            <w:tcW w:w="588" w:type="dxa"/>
            <w:tcBorders>
              <w:top w:val="nil"/>
              <w:left w:val="single" w:sz="4" w:space="0" w:color="auto"/>
              <w:bottom w:val="nil"/>
              <w:right w:val="single" w:sz="6" w:space="0" w:color="auto"/>
            </w:tcBorders>
          </w:tcPr>
          <w:p w14:paraId="77372774" w14:textId="77777777" w:rsidR="00EE5860" w:rsidRPr="00441CD0" w:rsidRDefault="00EE5860" w:rsidP="00BB0E1F">
            <w:pPr>
              <w:pStyle w:val="TAC"/>
            </w:pPr>
          </w:p>
        </w:tc>
      </w:tr>
      <w:tr w:rsidR="00EE5860" w:rsidRPr="00441CD0" w14:paraId="0577D885" w14:textId="77777777" w:rsidTr="00BB0E1F">
        <w:trPr>
          <w:jc w:val="center"/>
        </w:trPr>
        <w:tc>
          <w:tcPr>
            <w:tcW w:w="151" w:type="dxa"/>
            <w:tcBorders>
              <w:top w:val="nil"/>
              <w:left w:val="single" w:sz="6" w:space="0" w:color="auto"/>
              <w:bottom w:val="nil"/>
              <w:right w:val="nil"/>
            </w:tcBorders>
          </w:tcPr>
          <w:p w14:paraId="61DC85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3F373C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7 to k</w:t>
            </w:r>
          </w:p>
        </w:tc>
        <w:tc>
          <w:tcPr>
            <w:tcW w:w="4710" w:type="dxa"/>
            <w:gridSpan w:val="8"/>
            <w:tcBorders>
              <w:top w:val="single" w:sz="4" w:space="0" w:color="auto"/>
              <w:left w:val="single" w:sz="4" w:space="0" w:color="auto"/>
              <w:bottom w:val="single" w:sz="4" w:space="0" w:color="auto"/>
              <w:right w:val="single" w:sz="4" w:space="0" w:color="auto"/>
            </w:tcBorders>
            <w:hideMark/>
          </w:tcPr>
          <w:p w14:paraId="0DAE7796" w14:textId="77777777" w:rsidR="00EE5860" w:rsidRPr="00441CD0" w:rsidRDefault="00EE5860" w:rsidP="00BB0E1F">
            <w:pPr>
              <w:pStyle w:val="TAC"/>
              <w:rPr>
                <w:lang w:eastAsia="zh-CN"/>
              </w:rPr>
            </w:pPr>
            <w:r w:rsidRPr="00441CD0">
              <w:rPr>
                <w:szCs w:val="18"/>
                <w:lang w:eastAsia="zh-CN"/>
              </w:rPr>
              <w:t>UE IP address Pool Identity</w:t>
            </w:r>
          </w:p>
        </w:tc>
        <w:tc>
          <w:tcPr>
            <w:tcW w:w="588" w:type="dxa"/>
            <w:tcBorders>
              <w:top w:val="nil"/>
              <w:left w:val="single" w:sz="4" w:space="0" w:color="auto"/>
              <w:bottom w:val="nil"/>
              <w:right w:val="single" w:sz="6" w:space="0" w:color="auto"/>
            </w:tcBorders>
          </w:tcPr>
          <w:p w14:paraId="792E6F7C" w14:textId="77777777" w:rsidR="00EE5860" w:rsidRPr="00441CD0" w:rsidRDefault="00EE5860" w:rsidP="00BB0E1F">
            <w:pPr>
              <w:pStyle w:val="TAC"/>
            </w:pPr>
          </w:p>
        </w:tc>
      </w:tr>
      <w:tr w:rsidR="00EE5860" w:rsidRPr="00441CD0" w14:paraId="3A2AED46" w14:textId="77777777" w:rsidTr="00BB0E1F">
        <w:trPr>
          <w:jc w:val="center"/>
        </w:trPr>
        <w:tc>
          <w:tcPr>
            <w:tcW w:w="151" w:type="dxa"/>
            <w:tcBorders>
              <w:top w:val="nil"/>
              <w:left w:val="single" w:sz="6" w:space="0" w:color="auto"/>
              <w:bottom w:val="single" w:sz="4" w:space="0" w:color="auto"/>
              <w:right w:val="nil"/>
            </w:tcBorders>
          </w:tcPr>
          <w:p w14:paraId="61BA0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97129F5"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eastAsia="zh-CN"/>
              </w:rPr>
              <w:t>m</w:t>
            </w:r>
            <w:r w:rsidRPr="00441CD0">
              <w:rPr>
                <w:rFonts w:ascii="Arial" w:hAnsi="Arial" w:cs="Arial"/>
                <w:sz w:val="18"/>
                <w:szCs w:val="18"/>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5636429" w14:textId="77777777" w:rsidR="00EE5860" w:rsidRPr="00441CD0" w:rsidRDefault="00EE5860" w:rsidP="00BB0E1F">
            <w:pPr>
              <w:pStyle w:val="TAC"/>
              <w:rPr>
                <w:lang w:eastAsia="zh-CN"/>
              </w:rPr>
            </w:pPr>
            <w:r w:rsidRPr="00441CD0">
              <w:rPr>
                <w:szCs w:val="18"/>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1064FAA" w14:textId="77777777" w:rsidR="00EE5860" w:rsidRPr="00441CD0" w:rsidRDefault="00EE5860" w:rsidP="00BB0E1F">
            <w:pPr>
              <w:pStyle w:val="TAC"/>
            </w:pPr>
          </w:p>
        </w:tc>
      </w:tr>
    </w:tbl>
    <w:p w14:paraId="1BDD58F8" w14:textId="77777777" w:rsidR="00EE5860" w:rsidRPr="00441CD0" w:rsidRDefault="00EE5860" w:rsidP="00EE5860">
      <w:pPr>
        <w:pStyle w:val="TF"/>
      </w:pPr>
      <w:r w:rsidRPr="00441CD0">
        <w:t>Figure 8.</w:t>
      </w:r>
      <w:r w:rsidRPr="009A5184">
        <w:t>2.128</w:t>
      </w:r>
      <w:r w:rsidRPr="00441CD0">
        <w:t>-1: UE IP address Pool Identity</w:t>
      </w:r>
    </w:p>
    <w:p w14:paraId="15AAE0F6" w14:textId="77777777" w:rsidR="00EE5860" w:rsidRPr="00441CD0" w:rsidRDefault="00EE5860" w:rsidP="00EE5860">
      <w:pPr>
        <w:rPr>
          <w:lang w:val="en-US" w:eastAsia="zh-CN"/>
        </w:rPr>
      </w:pPr>
      <w:bookmarkStart w:id="6723" w:name="_Toc19717474"/>
      <w:bookmarkStart w:id="6724" w:name="_Toc27490975"/>
      <w:bookmarkStart w:id="6725" w:name="_Toc27557268"/>
      <w:bookmarkStart w:id="6726" w:name="_Toc27724185"/>
      <w:bookmarkStart w:id="6727" w:name="_Toc36031259"/>
      <w:bookmarkStart w:id="6728" w:name="_Toc36043179"/>
      <w:bookmarkStart w:id="6729" w:name="_Toc36814504"/>
      <w:r w:rsidRPr="00441CD0">
        <w:t>Octets 7 to "k": The UE IP address Pool Identity</w:t>
      </w:r>
      <w:r w:rsidRPr="00441CD0">
        <w:rPr>
          <w:lang w:val="en-US" w:eastAsia="zh-CN"/>
        </w:rPr>
        <w:t xml:space="preserve"> shall be encoded as an OctetString (see the Framed-Ipv6-Pool and Framed-Pool in clause</w:t>
      </w:r>
      <w:r>
        <w:rPr>
          <w:lang w:val="en-US" w:eastAsia="zh-CN"/>
        </w:rPr>
        <w:t> </w:t>
      </w:r>
      <w:r w:rsidRPr="00441CD0">
        <w:rPr>
          <w:lang w:val="en-US" w:eastAsia="zh-CN"/>
        </w:rPr>
        <w:t>12.6.3 of 3GPP</w:t>
      </w:r>
      <w:r w:rsidRPr="00441CD0">
        <w:t> </w:t>
      </w:r>
      <w:r w:rsidRPr="00441CD0">
        <w:rPr>
          <w:lang w:val="en-US" w:eastAsia="zh-CN"/>
        </w:rPr>
        <w:t>TS 29.561 [49]</w:t>
      </w:r>
      <w:r>
        <w:rPr>
          <w:lang w:val="en-US" w:eastAsia="zh-CN"/>
        </w:rPr>
        <w:t xml:space="preserve">); the value part of </w:t>
      </w:r>
      <w:r w:rsidRPr="00441CD0">
        <w:rPr>
          <w:lang w:val="en-US" w:eastAsia="zh-CN"/>
        </w:rPr>
        <w:t>Framed-Pool</w:t>
      </w:r>
      <w:r>
        <w:rPr>
          <w:lang w:val="en-US" w:eastAsia="zh-CN"/>
        </w:rPr>
        <w:t xml:space="preserve"> or </w:t>
      </w:r>
      <w:r w:rsidRPr="00441CD0">
        <w:rPr>
          <w:lang w:val="en-US" w:eastAsia="zh-CN"/>
        </w:rPr>
        <w:t>Framed-Ipv6-Pool</w:t>
      </w:r>
      <w:r>
        <w:rPr>
          <w:lang w:val="en-US" w:eastAsia="zh-CN"/>
        </w:rPr>
        <w:t xml:space="preserve"> is copied into the </w:t>
      </w:r>
      <w:r w:rsidRPr="00441CD0">
        <w:rPr>
          <w:szCs w:val="18"/>
          <w:lang w:eastAsia="zh-CN"/>
        </w:rPr>
        <w:t>UE IP address Pool Identity</w:t>
      </w:r>
      <w:r>
        <w:rPr>
          <w:szCs w:val="18"/>
          <w:lang w:eastAsia="zh-CN"/>
        </w:rPr>
        <w:t xml:space="preserve"> field of the </w:t>
      </w:r>
      <w:r w:rsidRPr="00441CD0">
        <w:t>UE IP address Pool Identi</w:t>
      </w:r>
      <w:r w:rsidRPr="00091523">
        <w:rPr>
          <w:lang w:val="en-US" w:eastAsia="zh-CN"/>
        </w:rPr>
        <w:t xml:space="preserve">ty IE if the </w:t>
      </w:r>
      <w:r>
        <w:rPr>
          <w:lang w:val="en-US" w:eastAsia="zh-CN"/>
        </w:rPr>
        <w:t>CP function</w:t>
      </w:r>
      <w:r w:rsidRPr="00091523">
        <w:rPr>
          <w:lang w:val="en-US" w:eastAsia="zh-CN"/>
        </w:rPr>
        <w:t xml:space="preserve"> receives the corresponding information from </w:t>
      </w:r>
      <w:r>
        <w:rPr>
          <w:lang w:val="en-US" w:eastAsia="zh-CN"/>
        </w:rPr>
        <w:t xml:space="preserve">an </w:t>
      </w:r>
      <w:r w:rsidRPr="00091523">
        <w:rPr>
          <w:lang w:val="en-US" w:eastAsia="zh-CN"/>
        </w:rPr>
        <w:t>external server</w:t>
      </w:r>
      <w:r w:rsidRPr="00441CD0">
        <w:rPr>
          <w:lang w:val="en-US" w:eastAsia="zh-CN"/>
        </w:rPr>
        <w:t>.</w:t>
      </w:r>
    </w:p>
    <w:p w14:paraId="5785000D" w14:textId="77777777" w:rsidR="00EE5860" w:rsidRPr="00441CD0" w:rsidRDefault="00EE5860" w:rsidP="00EE5860">
      <w:pPr>
        <w:pStyle w:val="Heading3"/>
        <w:rPr>
          <w:lang w:val="x-none"/>
        </w:rPr>
      </w:pPr>
      <w:bookmarkStart w:id="6730" w:name="_Toc44689362"/>
      <w:bookmarkStart w:id="6731" w:name="_Toc44924116"/>
      <w:bookmarkStart w:id="6732" w:name="_Toc51861086"/>
      <w:bookmarkStart w:id="6733" w:name="_Toc57930857"/>
      <w:bookmarkStart w:id="6734" w:name="_Toc57931487"/>
      <w:bookmarkStart w:id="6735" w:name="_Toc160974613"/>
      <w:r w:rsidRPr="00441CD0">
        <w:t>8.2.129</w:t>
      </w:r>
      <w:r w:rsidRPr="00441CD0">
        <w:tab/>
        <w:t>Alternative SMF IP Address</w:t>
      </w:r>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245FE5E4" w14:textId="77777777" w:rsidR="00EE5860" w:rsidRPr="00441CD0" w:rsidRDefault="00EE5860" w:rsidP="00EE5860">
      <w:pPr>
        <w:rPr>
          <w:lang w:eastAsia="ja-JP"/>
        </w:rPr>
      </w:pPr>
      <w:r w:rsidRPr="00441CD0">
        <w:t xml:space="preserve">The Alternative SMF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8.2.129-1</w:t>
      </w:r>
      <w:r w:rsidRPr="00441CD0">
        <w:rPr>
          <w:lang w:eastAsia="ja-JP"/>
        </w:rPr>
        <w:t>.</w:t>
      </w:r>
    </w:p>
    <w:p w14:paraId="0E03164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1798B684" w14:textId="77777777" w:rsidTr="00BB0E1F">
        <w:trPr>
          <w:jc w:val="center"/>
        </w:trPr>
        <w:tc>
          <w:tcPr>
            <w:tcW w:w="151" w:type="dxa"/>
            <w:tcBorders>
              <w:top w:val="single" w:sz="4" w:space="0" w:color="auto"/>
              <w:left w:val="single" w:sz="4" w:space="0" w:color="auto"/>
              <w:bottom w:val="nil"/>
              <w:right w:val="nil"/>
            </w:tcBorders>
          </w:tcPr>
          <w:p w14:paraId="277A48FB" w14:textId="77777777" w:rsidR="00EE5860" w:rsidRPr="00441CD0" w:rsidRDefault="00EE5860" w:rsidP="00BB0E1F">
            <w:pPr>
              <w:pStyle w:val="TAC"/>
            </w:pPr>
          </w:p>
        </w:tc>
        <w:tc>
          <w:tcPr>
            <w:tcW w:w="1104" w:type="dxa"/>
            <w:tcBorders>
              <w:top w:val="single" w:sz="4" w:space="0" w:color="auto"/>
              <w:left w:val="nil"/>
              <w:bottom w:val="nil"/>
              <w:right w:val="nil"/>
            </w:tcBorders>
          </w:tcPr>
          <w:p w14:paraId="194E9EF3" w14:textId="77777777" w:rsidR="00EE5860" w:rsidRPr="00441CD0" w:rsidRDefault="00EE5860" w:rsidP="00BB0E1F">
            <w:pPr>
              <w:pStyle w:val="TAH"/>
            </w:pPr>
          </w:p>
        </w:tc>
        <w:tc>
          <w:tcPr>
            <w:tcW w:w="4711" w:type="dxa"/>
            <w:gridSpan w:val="8"/>
            <w:tcBorders>
              <w:top w:val="single" w:sz="4" w:space="0" w:color="auto"/>
              <w:left w:val="nil"/>
              <w:bottom w:val="nil"/>
              <w:right w:val="nil"/>
            </w:tcBorders>
            <w:hideMark/>
          </w:tcPr>
          <w:p w14:paraId="78349AFA"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152A6CB2" w14:textId="77777777" w:rsidR="00EE5860" w:rsidRPr="00441CD0" w:rsidRDefault="00EE5860" w:rsidP="00BB0E1F">
            <w:pPr>
              <w:pStyle w:val="TAC"/>
            </w:pPr>
          </w:p>
        </w:tc>
      </w:tr>
      <w:tr w:rsidR="00EE5860" w:rsidRPr="00441CD0" w14:paraId="0CDE4FA0" w14:textId="77777777" w:rsidTr="00BB0E1F">
        <w:trPr>
          <w:jc w:val="center"/>
        </w:trPr>
        <w:tc>
          <w:tcPr>
            <w:tcW w:w="151" w:type="dxa"/>
            <w:tcBorders>
              <w:top w:val="nil"/>
              <w:left w:val="single" w:sz="4" w:space="0" w:color="auto"/>
              <w:bottom w:val="nil"/>
              <w:right w:val="nil"/>
            </w:tcBorders>
          </w:tcPr>
          <w:p w14:paraId="589EB53A" w14:textId="77777777" w:rsidR="00EE5860" w:rsidRPr="00441CD0" w:rsidRDefault="00EE5860" w:rsidP="00BB0E1F">
            <w:pPr>
              <w:pStyle w:val="TAC"/>
            </w:pPr>
          </w:p>
        </w:tc>
        <w:tc>
          <w:tcPr>
            <w:tcW w:w="1104" w:type="dxa"/>
            <w:tcBorders>
              <w:top w:val="nil"/>
              <w:left w:val="nil"/>
              <w:bottom w:val="nil"/>
              <w:right w:val="nil"/>
            </w:tcBorders>
            <w:hideMark/>
          </w:tcPr>
          <w:p w14:paraId="5B9B52A7"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0BEAFAD"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5E6665F9"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962F17A"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3D69E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B78472E"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304FA01B"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79BDF0F7"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D226A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226089" w14:textId="77777777" w:rsidR="00EE5860" w:rsidRPr="00441CD0" w:rsidRDefault="00EE5860" w:rsidP="00BB0E1F">
            <w:pPr>
              <w:pStyle w:val="TAC"/>
            </w:pPr>
          </w:p>
        </w:tc>
      </w:tr>
      <w:tr w:rsidR="00EE5860" w:rsidRPr="00441CD0" w14:paraId="160821EF" w14:textId="77777777" w:rsidTr="00BB0E1F">
        <w:trPr>
          <w:jc w:val="center"/>
        </w:trPr>
        <w:tc>
          <w:tcPr>
            <w:tcW w:w="151" w:type="dxa"/>
            <w:tcBorders>
              <w:top w:val="nil"/>
              <w:left w:val="single" w:sz="4" w:space="0" w:color="auto"/>
              <w:bottom w:val="nil"/>
              <w:right w:val="nil"/>
            </w:tcBorders>
          </w:tcPr>
          <w:p w14:paraId="47A15729"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9995E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618F991" w14:textId="77777777" w:rsidR="00EE5860" w:rsidRPr="00441CD0" w:rsidRDefault="00EE5860" w:rsidP="00BB0E1F">
            <w:pPr>
              <w:pStyle w:val="TAC"/>
            </w:pPr>
            <w:r w:rsidRPr="00441CD0">
              <w:t xml:space="preserve">Type = </w:t>
            </w:r>
            <w:r w:rsidRPr="00441CD0">
              <w:rPr>
                <w:lang w:val="sv-SE"/>
              </w:rPr>
              <w:t>178</w:t>
            </w:r>
            <w:r w:rsidRPr="00441CD0">
              <w:t xml:space="preserve"> (decimal)</w:t>
            </w:r>
          </w:p>
        </w:tc>
        <w:tc>
          <w:tcPr>
            <w:tcW w:w="588" w:type="dxa"/>
            <w:tcBorders>
              <w:top w:val="nil"/>
              <w:left w:val="single" w:sz="4" w:space="0" w:color="auto"/>
              <w:bottom w:val="nil"/>
              <w:right w:val="single" w:sz="4" w:space="0" w:color="auto"/>
            </w:tcBorders>
          </w:tcPr>
          <w:p w14:paraId="072AF510" w14:textId="77777777" w:rsidR="00EE5860" w:rsidRPr="00441CD0" w:rsidRDefault="00EE5860" w:rsidP="00BB0E1F">
            <w:pPr>
              <w:pStyle w:val="TAC"/>
            </w:pPr>
          </w:p>
        </w:tc>
      </w:tr>
      <w:tr w:rsidR="00EE5860" w:rsidRPr="00441CD0" w14:paraId="37354BF8" w14:textId="77777777" w:rsidTr="00BB0E1F">
        <w:trPr>
          <w:jc w:val="center"/>
        </w:trPr>
        <w:tc>
          <w:tcPr>
            <w:tcW w:w="151" w:type="dxa"/>
            <w:tcBorders>
              <w:top w:val="nil"/>
              <w:left w:val="single" w:sz="4" w:space="0" w:color="auto"/>
              <w:bottom w:val="nil"/>
              <w:right w:val="nil"/>
            </w:tcBorders>
          </w:tcPr>
          <w:p w14:paraId="510A8D5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CDE03D3"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C4583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4" w:space="0" w:color="auto"/>
            </w:tcBorders>
          </w:tcPr>
          <w:p w14:paraId="61DB5ABF" w14:textId="77777777" w:rsidR="00EE5860" w:rsidRPr="00441CD0" w:rsidRDefault="00EE5860" w:rsidP="00BB0E1F">
            <w:pPr>
              <w:pStyle w:val="TAC"/>
            </w:pPr>
          </w:p>
        </w:tc>
      </w:tr>
      <w:tr w:rsidR="00EE5860" w:rsidRPr="00441CD0" w14:paraId="5265CE8F" w14:textId="77777777" w:rsidTr="00BB0E1F">
        <w:trPr>
          <w:jc w:val="center"/>
        </w:trPr>
        <w:tc>
          <w:tcPr>
            <w:tcW w:w="151" w:type="dxa"/>
            <w:tcBorders>
              <w:top w:val="nil"/>
              <w:left w:val="single" w:sz="4" w:space="0" w:color="auto"/>
              <w:bottom w:val="nil"/>
              <w:right w:val="nil"/>
            </w:tcBorders>
          </w:tcPr>
          <w:p w14:paraId="12B0493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FF611A3" w14:textId="77777777" w:rsidR="00EE5860" w:rsidRPr="00441CD0" w:rsidRDefault="00EE5860" w:rsidP="00BB0E1F">
            <w:pPr>
              <w:pStyle w:val="TAC"/>
            </w:pPr>
            <w:r w:rsidRPr="00441CD0">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E0F4C57"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5BF0934D" w14:textId="77777777" w:rsidR="00EE5860" w:rsidRPr="00441CD0" w:rsidRDefault="00EE5860" w:rsidP="00BB0E1F">
            <w:pPr>
              <w:pStyle w:val="TAC"/>
            </w:pPr>
            <w:r w:rsidRPr="00441CD0">
              <w:t>V4</w:t>
            </w:r>
          </w:p>
        </w:tc>
        <w:tc>
          <w:tcPr>
            <w:tcW w:w="589" w:type="dxa"/>
            <w:tcBorders>
              <w:top w:val="single" w:sz="4" w:space="0" w:color="auto"/>
              <w:left w:val="single" w:sz="4" w:space="0" w:color="auto"/>
              <w:bottom w:val="single" w:sz="4" w:space="0" w:color="auto"/>
              <w:right w:val="single" w:sz="4" w:space="0" w:color="auto"/>
            </w:tcBorders>
            <w:hideMark/>
          </w:tcPr>
          <w:p w14:paraId="374FC7D1" w14:textId="77777777" w:rsidR="00EE5860" w:rsidRPr="00441CD0" w:rsidRDefault="00EE5860" w:rsidP="00BB0E1F">
            <w:pPr>
              <w:pStyle w:val="TAC"/>
            </w:pPr>
            <w:r w:rsidRPr="00441CD0">
              <w:t>V6</w:t>
            </w:r>
          </w:p>
        </w:tc>
        <w:tc>
          <w:tcPr>
            <w:tcW w:w="588" w:type="dxa"/>
            <w:tcBorders>
              <w:top w:val="nil"/>
              <w:left w:val="single" w:sz="4" w:space="0" w:color="auto"/>
              <w:bottom w:val="nil"/>
              <w:right w:val="single" w:sz="4" w:space="0" w:color="auto"/>
            </w:tcBorders>
          </w:tcPr>
          <w:p w14:paraId="0AB16469" w14:textId="77777777" w:rsidR="00EE5860" w:rsidRPr="00441CD0" w:rsidRDefault="00EE5860" w:rsidP="00BB0E1F">
            <w:pPr>
              <w:pStyle w:val="TAC"/>
            </w:pPr>
          </w:p>
        </w:tc>
      </w:tr>
      <w:tr w:rsidR="00EE5860" w:rsidRPr="00441CD0" w14:paraId="009EFB8C" w14:textId="77777777" w:rsidTr="00BB0E1F">
        <w:trPr>
          <w:jc w:val="center"/>
        </w:trPr>
        <w:tc>
          <w:tcPr>
            <w:tcW w:w="151" w:type="dxa"/>
            <w:tcBorders>
              <w:top w:val="nil"/>
              <w:left w:val="single" w:sz="4" w:space="0" w:color="auto"/>
              <w:bottom w:val="nil"/>
              <w:right w:val="nil"/>
            </w:tcBorders>
          </w:tcPr>
          <w:p w14:paraId="26B2298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BF0EBC1"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04910350" w14:textId="77777777" w:rsidR="00EE5860" w:rsidRPr="00441CD0" w:rsidRDefault="00EE5860" w:rsidP="00BB0E1F">
            <w:pPr>
              <w:pStyle w:val="TAC"/>
              <w:rPr>
                <w:lang w:eastAsia="zh-CN"/>
              </w:rPr>
            </w:pPr>
            <w:r w:rsidRPr="00441CD0">
              <w:rPr>
                <w:lang w:eastAsia="zh-CN"/>
              </w:rPr>
              <w:t>IPv4 Address</w:t>
            </w:r>
          </w:p>
        </w:tc>
        <w:tc>
          <w:tcPr>
            <w:tcW w:w="588" w:type="dxa"/>
            <w:tcBorders>
              <w:top w:val="nil"/>
              <w:left w:val="single" w:sz="4" w:space="0" w:color="auto"/>
              <w:bottom w:val="nil"/>
              <w:right w:val="single" w:sz="4" w:space="0" w:color="auto"/>
            </w:tcBorders>
          </w:tcPr>
          <w:p w14:paraId="4A38D061" w14:textId="77777777" w:rsidR="00EE5860" w:rsidRPr="00441CD0" w:rsidRDefault="00EE5860" w:rsidP="00BB0E1F">
            <w:pPr>
              <w:pStyle w:val="TAC"/>
            </w:pPr>
          </w:p>
        </w:tc>
      </w:tr>
      <w:tr w:rsidR="00EE5860" w:rsidRPr="00441CD0" w14:paraId="421CEA1C" w14:textId="77777777" w:rsidTr="00BB0E1F">
        <w:trPr>
          <w:jc w:val="center"/>
        </w:trPr>
        <w:tc>
          <w:tcPr>
            <w:tcW w:w="151" w:type="dxa"/>
            <w:tcBorders>
              <w:top w:val="nil"/>
              <w:left w:val="single" w:sz="4" w:space="0" w:color="auto"/>
              <w:bottom w:val="nil"/>
              <w:right w:val="nil"/>
            </w:tcBorders>
          </w:tcPr>
          <w:p w14:paraId="6E24E95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17E9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455B0D71" w14:textId="77777777" w:rsidR="00EE5860" w:rsidRPr="00441CD0" w:rsidRDefault="00EE5860" w:rsidP="00BB0E1F">
            <w:pPr>
              <w:pStyle w:val="TAC"/>
              <w:rPr>
                <w:lang w:eastAsia="zh-CN"/>
              </w:rPr>
            </w:pPr>
            <w:r w:rsidRPr="00441CD0">
              <w:rPr>
                <w:lang w:eastAsia="zh-CN"/>
              </w:rPr>
              <w:t>IPv6 Address</w:t>
            </w:r>
          </w:p>
        </w:tc>
        <w:tc>
          <w:tcPr>
            <w:tcW w:w="588" w:type="dxa"/>
            <w:tcBorders>
              <w:top w:val="nil"/>
              <w:left w:val="single" w:sz="4" w:space="0" w:color="auto"/>
              <w:bottom w:val="nil"/>
              <w:right w:val="single" w:sz="4" w:space="0" w:color="auto"/>
            </w:tcBorders>
          </w:tcPr>
          <w:p w14:paraId="511F8ACE" w14:textId="77777777" w:rsidR="00EE5860" w:rsidRPr="00441CD0" w:rsidRDefault="00EE5860" w:rsidP="00BB0E1F">
            <w:pPr>
              <w:pStyle w:val="TAC"/>
            </w:pPr>
          </w:p>
        </w:tc>
      </w:tr>
      <w:tr w:rsidR="00EE5860" w:rsidRPr="00441CD0" w14:paraId="138949E5" w14:textId="77777777" w:rsidTr="00BB0E1F">
        <w:trPr>
          <w:jc w:val="center"/>
        </w:trPr>
        <w:tc>
          <w:tcPr>
            <w:tcW w:w="151" w:type="dxa"/>
            <w:tcBorders>
              <w:top w:val="nil"/>
              <w:left w:val="single" w:sz="4" w:space="0" w:color="auto"/>
              <w:bottom w:val="single" w:sz="4" w:space="0" w:color="auto"/>
              <w:right w:val="nil"/>
            </w:tcBorders>
          </w:tcPr>
          <w:p w14:paraId="6A4E15E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0AA2D2F"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lang w:val="sv-SE" w:eastAsia="zh-CN"/>
              </w:rPr>
              <w:t>m</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B9432C0"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6F6BBEF2" w14:textId="77777777" w:rsidR="00EE5860" w:rsidRPr="00441CD0" w:rsidRDefault="00EE5860" w:rsidP="00BB0E1F">
            <w:pPr>
              <w:pStyle w:val="TAC"/>
            </w:pPr>
          </w:p>
        </w:tc>
      </w:tr>
    </w:tbl>
    <w:p w14:paraId="14E492F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129</w:t>
      </w:r>
      <w:r w:rsidRPr="00441CD0">
        <w:rPr>
          <w:lang w:eastAsia="zh-CN"/>
        </w:rPr>
        <w:t>-</w:t>
      </w:r>
      <w:r w:rsidRPr="00441CD0">
        <w:rPr>
          <w:lang w:eastAsia="ja-JP"/>
        </w:rPr>
        <w:t>1</w:t>
      </w:r>
      <w:r w:rsidRPr="00441CD0">
        <w:t xml:space="preserve">: </w:t>
      </w:r>
      <w:r w:rsidRPr="00441CD0">
        <w:rPr>
          <w:lang w:eastAsia="ja-JP"/>
        </w:rPr>
        <w:t>Alternative SMF IP Address</w:t>
      </w:r>
    </w:p>
    <w:p w14:paraId="1FE6A6C2" w14:textId="77777777" w:rsidR="00EE5860" w:rsidRPr="00441CD0" w:rsidRDefault="00EE5860" w:rsidP="00EE5860">
      <w:r w:rsidRPr="00441CD0">
        <w:t>The following flags are coded within Octet 5:</w:t>
      </w:r>
    </w:p>
    <w:p w14:paraId="6E982D93" w14:textId="77777777" w:rsidR="00EE5860" w:rsidRPr="00441CD0" w:rsidRDefault="00EE5860" w:rsidP="00EE5860">
      <w:pPr>
        <w:pStyle w:val="B1"/>
      </w:pPr>
      <w:r w:rsidRPr="00441CD0">
        <w:t>-</w:t>
      </w:r>
      <w:r w:rsidRPr="00441CD0">
        <w:tab/>
        <w:t>Bit 1 – V6: If this bit is set to "1", then the IPv6 address field shall be present in the Alternative SMF IP Address, otherwise the IPv6 address field shall not be present.</w:t>
      </w:r>
    </w:p>
    <w:p w14:paraId="5F195D15" w14:textId="77777777" w:rsidR="00EE5860" w:rsidRPr="00441CD0" w:rsidRDefault="00EE5860" w:rsidP="00EE5860">
      <w:pPr>
        <w:pStyle w:val="B1"/>
      </w:pPr>
      <w:r w:rsidRPr="00441CD0">
        <w:t>-</w:t>
      </w:r>
      <w:r w:rsidRPr="00441CD0">
        <w:tab/>
        <w:t>Bit 2 – V4: If this bit is set to "1", then the IPv4 address field shall be present in the Alternative SMF IP Address, otherwise the IPv4 address field shall not be present.</w:t>
      </w:r>
    </w:p>
    <w:p w14:paraId="6B14D20E"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18CB64B7" w14:textId="77777777" w:rsidR="00EE5860" w:rsidRPr="00441CD0" w:rsidRDefault="00EE5860" w:rsidP="00EE5860">
      <w:r w:rsidRPr="00441CD0">
        <w:t>Octets "p to (p+3)" or "q to (q+15)" (IPv4 address / IPv6 address fields), if present, shall contain the address value.</w:t>
      </w:r>
    </w:p>
    <w:p w14:paraId="4DE37D3F" w14:textId="77777777" w:rsidR="00EE5860" w:rsidRPr="00441CD0" w:rsidRDefault="00EE5860" w:rsidP="00EE5860">
      <w:pPr>
        <w:pStyle w:val="Heading3"/>
      </w:pPr>
      <w:bookmarkStart w:id="6736" w:name="_Toc19717475"/>
      <w:bookmarkStart w:id="6737" w:name="_Toc27490976"/>
      <w:bookmarkStart w:id="6738" w:name="_Toc27557269"/>
      <w:bookmarkStart w:id="6739" w:name="_Toc27724186"/>
      <w:bookmarkStart w:id="6740" w:name="_Toc36031260"/>
      <w:bookmarkStart w:id="6741" w:name="_Toc36043180"/>
      <w:bookmarkStart w:id="6742" w:name="_Toc36814505"/>
      <w:bookmarkStart w:id="6743" w:name="_Toc44689363"/>
      <w:bookmarkStart w:id="6744" w:name="_Toc44924117"/>
      <w:bookmarkStart w:id="6745" w:name="_Toc51861087"/>
      <w:bookmarkStart w:id="6746" w:name="_Toc57930858"/>
      <w:bookmarkStart w:id="6747" w:name="_Toc57931488"/>
      <w:bookmarkStart w:id="6748" w:name="_Toc160974614"/>
      <w:r w:rsidRPr="00441CD0">
        <w:lastRenderedPageBreak/>
        <w:t>8.</w:t>
      </w:r>
      <w:r w:rsidRPr="00441CD0">
        <w:rPr>
          <w:lang w:val="en-US"/>
        </w:rPr>
        <w:t>2.130</w:t>
      </w:r>
      <w:r w:rsidRPr="00441CD0">
        <w:tab/>
        <w:t>Packet Replication and Detection Carry-On Information</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p>
    <w:p w14:paraId="2B48BFA4" w14:textId="77777777" w:rsidR="00EE5860" w:rsidRPr="00441CD0" w:rsidRDefault="00EE5860" w:rsidP="00EE5860">
      <w:pPr>
        <w:rPr>
          <w:lang w:eastAsia="zh-CN"/>
        </w:rPr>
      </w:pPr>
      <w:r w:rsidRPr="00441CD0">
        <w:t>The Packet Replication and Detection Carry-On Information</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8.2.130-1.</w:t>
      </w:r>
    </w:p>
    <w:p w14:paraId="20ECC3A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494"/>
        <w:gridCol w:w="95"/>
        <w:gridCol w:w="471"/>
        <w:gridCol w:w="118"/>
        <w:gridCol w:w="589"/>
        <w:gridCol w:w="588"/>
        <w:gridCol w:w="589"/>
        <w:gridCol w:w="588"/>
      </w:tblGrid>
      <w:tr w:rsidR="00EE5860" w:rsidRPr="00441CD0" w14:paraId="01790DF9" w14:textId="77777777" w:rsidTr="00BB0E1F">
        <w:trPr>
          <w:jc w:val="center"/>
        </w:trPr>
        <w:tc>
          <w:tcPr>
            <w:tcW w:w="151" w:type="dxa"/>
            <w:tcBorders>
              <w:top w:val="single" w:sz="6" w:space="0" w:color="auto"/>
              <w:left w:val="single" w:sz="6" w:space="0" w:color="auto"/>
              <w:bottom w:val="nil"/>
              <w:right w:val="nil"/>
            </w:tcBorders>
          </w:tcPr>
          <w:p w14:paraId="361BC087" w14:textId="77777777" w:rsidR="00EE5860" w:rsidRPr="00441CD0" w:rsidRDefault="00EE5860" w:rsidP="00BB0E1F">
            <w:pPr>
              <w:pStyle w:val="TAC"/>
            </w:pPr>
          </w:p>
        </w:tc>
        <w:tc>
          <w:tcPr>
            <w:tcW w:w="1104" w:type="dxa"/>
            <w:tcBorders>
              <w:top w:val="single" w:sz="6" w:space="0" w:color="auto"/>
              <w:left w:val="nil"/>
              <w:bottom w:val="nil"/>
              <w:right w:val="nil"/>
            </w:tcBorders>
          </w:tcPr>
          <w:p w14:paraId="61B5DE79" w14:textId="77777777" w:rsidR="00EE5860" w:rsidRPr="00441CD0" w:rsidRDefault="00EE5860" w:rsidP="00BB0E1F">
            <w:pPr>
              <w:pStyle w:val="TAH"/>
            </w:pPr>
          </w:p>
        </w:tc>
        <w:tc>
          <w:tcPr>
            <w:tcW w:w="4710" w:type="dxa"/>
            <w:gridSpan w:val="10"/>
            <w:tcBorders>
              <w:top w:val="single" w:sz="6" w:space="0" w:color="auto"/>
              <w:left w:val="nil"/>
              <w:bottom w:val="nil"/>
              <w:right w:val="nil"/>
            </w:tcBorders>
            <w:hideMark/>
          </w:tcPr>
          <w:p w14:paraId="1924A33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D967E53" w14:textId="77777777" w:rsidR="00EE5860" w:rsidRPr="00441CD0" w:rsidRDefault="00EE5860" w:rsidP="00BB0E1F">
            <w:pPr>
              <w:pStyle w:val="TAC"/>
            </w:pPr>
          </w:p>
        </w:tc>
      </w:tr>
      <w:tr w:rsidR="00EE5860" w:rsidRPr="00441CD0" w14:paraId="15281C4A" w14:textId="77777777" w:rsidTr="00BB0E1F">
        <w:trPr>
          <w:jc w:val="center"/>
        </w:trPr>
        <w:tc>
          <w:tcPr>
            <w:tcW w:w="151" w:type="dxa"/>
            <w:tcBorders>
              <w:top w:val="nil"/>
              <w:left w:val="single" w:sz="6" w:space="0" w:color="auto"/>
              <w:bottom w:val="nil"/>
              <w:right w:val="nil"/>
            </w:tcBorders>
          </w:tcPr>
          <w:p w14:paraId="1C19B871" w14:textId="77777777" w:rsidR="00EE5860" w:rsidRPr="00441CD0" w:rsidRDefault="00EE5860" w:rsidP="00BB0E1F">
            <w:pPr>
              <w:pStyle w:val="TAC"/>
            </w:pPr>
          </w:p>
        </w:tc>
        <w:tc>
          <w:tcPr>
            <w:tcW w:w="1104" w:type="dxa"/>
            <w:tcBorders>
              <w:top w:val="nil"/>
              <w:left w:val="nil"/>
              <w:bottom w:val="nil"/>
              <w:right w:val="nil"/>
            </w:tcBorders>
            <w:hideMark/>
          </w:tcPr>
          <w:p w14:paraId="21C5764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F569197"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271C144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B41BAE5" w14:textId="77777777" w:rsidR="00EE5860" w:rsidRPr="00441CD0" w:rsidRDefault="00EE5860" w:rsidP="00BB0E1F">
            <w:pPr>
              <w:pStyle w:val="TAH"/>
            </w:pPr>
            <w:r w:rsidRPr="00441CD0">
              <w:t>6</w:t>
            </w:r>
          </w:p>
        </w:tc>
        <w:tc>
          <w:tcPr>
            <w:tcW w:w="589" w:type="dxa"/>
            <w:gridSpan w:val="2"/>
            <w:tcBorders>
              <w:top w:val="nil"/>
              <w:left w:val="nil"/>
              <w:bottom w:val="single" w:sz="4" w:space="0" w:color="auto"/>
              <w:right w:val="nil"/>
            </w:tcBorders>
            <w:hideMark/>
          </w:tcPr>
          <w:p w14:paraId="23ABCB02" w14:textId="77777777" w:rsidR="00EE5860" w:rsidRPr="00441CD0" w:rsidRDefault="00EE5860" w:rsidP="00BB0E1F">
            <w:pPr>
              <w:pStyle w:val="TAH"/>
            </w:pPr>
            <w:r w:rsidRPr="00441CD0">
              <w:t>5</w:t>
            </w:r>
          </w:p>
        </w:tc>
        <w:tc>
          <w:tcPr>
            <w:tcW w:w="589" w:type="dxa"/>
            <w:gridSpan w:val="2"/>
            <w:tcBorders>
              <w:top w:val="nil"/>
              <w:left w:val="nil"/>
              <w:bottom w:val="single" w:sz="4" w:space="0" w:color="auto"/>
              <w:right w:val="nil"/>
            </w:tcBorders>
            <w:hideMark/>
          </w:tcPr>
          <w:p w14:paraId="1097C580"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298074B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009CF8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36AE8A6"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76BFF25" w14:textId="77777777" w:rsidR="00EE5860" w:rsidRPr="00441CD0" w:rsidRDefault="00EE5860" w:rsidP="00BB0E1F">
            <w:pPr>
              <w:pStyle w:val="TAC"/>
            </w:pPr>
          </w:p>
        </w:tc>
      </w:tr>
      <w:tr w:rsidR="00EE5860" w:rsidRPr="00441CD0" w14:paraId="451847AE" w14:textId="77777777" w:rsidTr="00BB0E1F">
        <w:trPr>
          <w:jc w:val="center"/>
        </w:trPr>
        <w:tc>
          <w:tcPr>
            <w:tcW w:w="151" w:type="dxa"/>
            <w:tcBorders>
              <w:top w:val="nil"/>
              <w:left w:val="single" w:sz="6" w:space="0" w:color="auto"/>
              <w:bottom w:val="nil"/>
              <w:right w:val="nil"/>
            </w:tcBorders>
          </w:tcPr>
          <w:p w14:paraId="3ED2014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88A637" w14:textId="77777777" w:rsidR="00EE5860" w:rsidRPr="00441CD0" w:rsidRDefault="00EE5860" w:rsidP="00BB0E1F">
            <w:pPr>
              <w:pStyle w:val="TAC"/>
            </w:pPr>
            <w:r w:rsidRPr="00441CD0">
              <w:t>1 to 2</w:t>
            </w:r>
          </w:p>
        </w:tc>
        <w:tc>
          <w:tcPr>
            <w:tcW w:w="4710" w:type="dxa"/>
            <w:gridSpan w:val="10"/>
            <w:tcBorders>
              <w:top w:val="single" w:sz="4" w:space="0" w:color="auto"/>
              <w:left w:val="single" w:sz="4" w:space="0" w:color="auto"/>
              <w:bottom w:val="single" w:sz="4" w:space="0" w:color="auto"/>
              <w:right w:val="single" w:sz="4" w:space="0" w:color="auto"/>
            </w:tcBorders>
            <w:hideMark/>
          </w:tcPr>
          <w:p w14:paraId="2A5D4B26" w14:textId="77777777" w:rsidR="00EE5860" w:rsidRPr="00441CD0" w:rsidRDefault="00EE5860" w:rsidP="00BB0E1F">
            <w:pPr>
              <w:pStyle w:val="TAC"/>
            </w:pPr>
            <w:r w:rsidRPr="00441CD0">
              <w:t>Type = 179 (decimal)</w:t>
            </w:r>
          </w:p>
        </w:tc>
        <w:tc>
          <w:tcPr>
            <w:tcW w:w="588" w:type="dxa"/>
            <w:tcBorders>
              <w:top w:val="nil"/>
              <w:left w:val="single" w:sz="4" w:space="0" w:color="auto"/>
              <w:bottom w:val="nil"/>
              <w:right w:val="single" w:sz="6" w:space="0" w:color="auto"/>
            </w:tcBorders>
          </w:tcPr>
          <w:p w14:paraId="5818A900" w14:textId="77777777" w:rsidR="00EE5860" w:rsidRPr="00441CD0" w:rsidRDefault="00EE5860" w:rsidP="00BB0E1F">
            <w:pPr>
              <w:pStyle w:val="TAC"/>
            </w:pPr>
          </w:p>
        </w:tc>
      </w:tr>
      <w:tr w:rsidR="00EE5860" w:rsidRPr="00441CD0" w14:paraId="4F38DD02" w14:textId="77777777" w:rsidTr="00BB0E1F">
        <w:trPr>
          <w:jc w:val="center"/>
        </w:trPr>
        <w:tc>
          <w:tcPr>
            <w:tcW w:w="151" w:type="dxa"/>
            <w:tcBorders>
              <w:top w:val="nil"/>
              <w:left w:val="single" w:sz="6" w:space="0" w:color="auto"/>
              <w:bottom w:val="nil"/>
              <w:right w:val="nil"/>
            </w:tcBorders>
          </w:tcPr>
          <w:p w14:paraId="4F82C0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6206DC7" w14:textId="77777777" w:rsidR="00EE5860" w:rsidRPr="00441CD0" w:rsidRDefault="00EE5860" w:rsidP="00BB0E1F">
            <w:pPr>
              <w:pStyle w:val="TAC"/>
            </w:pPr>
            <w:r w:rsidRPr="00441CD0">
              <w:t>3 to 4</w:t>
            </w:r>
          </w:p>
        </w:tc>
        <w:tc>
          <w:tcPr>
            <w:tcW w:w="4710" w:type="dxa"/>
            <w:gridSpan w:val="10"/>
            <w:tcBorders>
              <w:top w:val="single" w:sz="4" w:space="0" w:color="auto"/>
              <w:left w:val="single" w:sz="4" w:space="0" w:color="auto"/>
              <w:bottom w:val="single" w:sz="4" w:space="0" w:color="auto"/>
              <w:right w:val="single" w:sz="4" w:space="0" w:color="auto"/>
            </w:tcBorders>
            <w:hideMark/>
          </w:tcPr>
          <w:p w14:paraId="052065BB"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46EB62C4" w14:textId="77777777" w:rsidR="00EE5860" w:rsidRPr="00441CD0" w:rsidRDefault="00EE5860" w:rsidP="00BB0E1F">
            <w:pPr>
              <w:pStyle w:val="TAC"/>
            </w:pPr>
          </w:p>
        </w:tc>
      </w:tr>
      <w:tr w:rsidR="00EE5860" w:rsidRPr="00441CD0" w14:paraId="571D3E8D" w14:textId="77777777" w:rsidTr="00BB0E1F">
        <w:trPr>
          <w:jc w:val="center"/>
        </w:trPr>
        <w:tc>
          <w:tcPr>
            <w:tcW w:w="151" w:type="dxa"/>
            <w:tcBorders>
              <w:top w:val="nil"/>
              <w:left w:val="single" w:sz="6" w:space="0" w:color="auto"/>
              <w:bottom w:val="nil"/>
              <w:right w:val="nil"/>
            </w:tcBorders>
          </w:tcPr>
          <w:p w14:paraId="53836D7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40B62F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 xml:space="preserve">5 </w:t>
            </w:r>
          </w:p>
        </w:tc>
        <w:tc>
          <w:tcPr>
            <w:tcW w:w="2260" w:type="dxa"/>
            <w:gridSpan w:val="4"/>
            <w:tcBorders>
              <w:top w:val="single" w:sz="4" w:space="0" w:color="auto"/>
              <w:left w:val="single" w:sz="4" w:space="0" w:color="auto"/>
              <w:bottom w:val="single" w:sz="4" w:space="0" w:color="auto"/>
              <w:right w:val="single" w:sz="4" w:space="0" w:color="auto"/>
            </w:tcBorders>
            <w:hideMark/>
          </w:tcPr>
          <w:p w14:paraId="73E09DC8" w14:textId="77777777" w:rsidR="00EE5860" w:rsidRPr="00441CD0" w:rsidRDefault="00EE5860" w:rsidP="00BB0E1F">
            <w:pPr>
              <w:pStyle w:val="TAC"/>
              <w:rPr>
                <w:lang w:eastAsia="zh-CN"/>
              </w:rPr>
            </w:pPr>
            <w:r w:rsidRPr="00441CD0">
              <w:rPr>
                <w:lang w:eastAsia="zh-CN"/>
              </w:rPr>
              <w:t>Spare</w:t>
            </w:r>
          </w:p>
        </w:tc>
        <w:tc>
          <w:tcPr>
            <w:tcW w:w="566" w:type="dxa"/>
            <w:gridSpan w:val="2"/>
            <w:tcBorders>
              <w:top w:val="single" w:sz="4" w:space="0" w:color="auto"/>
              <w:left w:val="single" w:sz="4" w:space="0" w:color="auto"/>
              <w:bottom w:val="single" w:sz="4" w:space="0" w:color="auto"/>
              <w:right w:val="single" w:sz="4" w:space="0" w:color="auto"/>
            </w:tcBorders>
            <w:hideMark/>
          </w:tcPr>
          <w:p w14:paraId="0B11EBD5" w14:textId="77777777" w:rsidR="00EE5860" w:rsidRPr="00441CD0" w:rsidRDefault="00EE5860" w:rsidP="00BB0E1F">
            <w:pPr>
              <w:pStyle w:val="TAC"/>
              <w:rPr>
                <w:lang w:eastAsia="zh-CN"/>
              </w:rPr>
            </w:pPr>
            <w:r w:rsidRPr="00441CD0">
              <w:t>DCARONI</w:t>
            </w:r>
          </w:p>
        </w:tc>
        <w:tc>
          <w:tcPr>
            <w:tcW w:w="707" w:type="dxa"/>
            <w:gridSpan w:val="2"/>
            <w:tcBorders>
              <w:top w:val="single" w:sz="4" w:space="0" w:color="auto"/>
              <w:left w:val="single" w:sz="4" w:space="0" w:color="auto"/>
              <w:bottom w:val="single" w:sz="4" w:space="0" w:color="auto"/>
              <w:right w:val="single" w:sz="4" w:space="0" w:color="auto"/>
            </w:tcBorders>
            <w:hideMark/>
          </w:tcPr>
          <w:p w14:paraId="49910CB1" w14:textId="77777777" w:rsidR="00EE5860" w:rsidRPr="00441CD0" w:rsidRDefault="00EE5860" w:rsidP="00BB0E1F">
            <w:pPr>
              <w:pStyle w:val="TAC"/>
              <w:rPr>
                <w:lang w:eastAsia="zh-CN"/>
              </w:rPr>
            </w:pPr>
            <w:r w:rsidRPr="00441CD0">
              <w:t>PRIN6I</w:t>
            </w:r>
          </w:p>
        </w:tc>
        <w:tc>
          <w:tcPr>
            <w:tcW w:w="588" w:type="dxa"/>
            <w:tcBorders>
              <w:top w:val="single" w:sz="4" w:space="0" w:color="auto"/>
              <w:left w:val="single" w:sz="4" w:space="0" w:color="auto"/>
              <w:bottom w:val="single" w:sz="4" w:space="0" w:color="auto"/>
              <w:right w:val="single" w:sz="4" w:space="0" w:color="auto"/>
            </w:tcBorders>
            <w:hideMark/>
          </w:tcPr>
          <w:p w14:paraId="5CA0B29F" w14:textId="77777777" w:rsidR="00EE5860" w:rsidRPr="00441CD0" w:rsidRDefault="00EE5860" w:rsidP="00BB0E1F">
            <w:pPr>
              <w:pStyle w:val="TAC"/>
              <w:rPr>
                <w:lang w:eastAsia="zh-CN"/>
              </w:rPr>
            </w:pPr>
            <w:r w:rsidRPr="00441CD0">
              <w:t>PRIN19I</w:t>
            </w:r>
          </w:p>
        </w:tc>
        <w:tc>
          <w:tcPr>
            <w:tcW w:w="589" w:type="dxa"/>
            <w:tcBorders>
              <w:top w:val="single" w:sz="4" w:space="0" w:color="auto"/>
              <w:left w:val="single" w:sz="4" w:space="0" w:color="auto"/>
              <w:bottom w:val="single" w:sz="4" w:space="0" w:color="auto"/>
              <w:right w:val="single" w:sz="4" w:space="0" w:color="auto"/>
            </w:tcBorders>
            <w:hideMark/>
          </w:tcPr>
          <w:p w14:paraId="1BF1732D" w14:textId="77777777" w:rsidR="00EE5860" w:rsidRPr="00441CD0" w:rsidRDefault="00EE5860" w:rsidP="00BB0E1F">
            <w:pPr>
              <w:pStyle w:val="TAC"/>
              <w:rPr>
                <w:lang w:eastAsia="zh-CN"/>
              </w:rPr>
            </w:pPr>
            <w:r w:rsidRPr="00441CD0">
              <w:t>PRIUEAI</w:t>
            </w:r>
          </w:p>
        </w:tc>
        <w:tc>
          <w:tcPr>
            <w:tcW w:w="588" w:type="dxa"/>
            <w:tcBorders>
              <w:top w:val="nil"/>
              <w:left w:val="single" w:sz="4" w:space="0" w:color="auto"/>
              <w:bottom w:val="nil"/>
              <w:right w:val="single" w:sz="6" w:space="0" w:color="auto"/>
            </w:tcBorders>
          </w:tcPr>
          <w:p w14:paraId="18DC5107" w14:textId="77777777" w:rsidR="00EE5860" w:rsidRPr="00441CD0" w:rsidRDefault="00EE5860" w:rsidP="00BB0E1F">
            <w:pPr>
              <w:pStyle w:val="TAC"/>
            </w:pPr>
          </w:p>
        </w:tc>
      </w:tr>
      <w:tr w:rsidR="00EE5860" w:rsidRPr="00441CD0" w14:paraId="7C4D76BD" w14:textId="77777777" w:rsidTr="00BB0E1F">
        <w:trPr>
          <w:jc w:val="center"/>
        </w:trPr>
        <w:tc>
          <w:tcPr>
            <w:tcW w:w="151" w:type="dxa"/>
            <w:tcBorders>
              <w:top w:val="nil"/>
              <w:left w:val="single" w:sz="6" w:space="0" w:color="auto"/>
              <w:bottom w:val="nil"/>
              <w:right w:val="nil"/>
            </w:tcBorders>
          </w:tcPr>
          <w:p w14:paraId="17F58C3B"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42116137"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rPr>
              <w:t>6 to (n+4)</w:t>
            </w:r>
          </w:p>
        </w:tc>
        <w:tc>
          <w:tcPr>
            <w:tcW w:w="4710" w:type="dxa"/>
            <w:gridSpan w:val="10"/>
            <w:tcBorders>
              <w:top w:val="single" w:sz="4" w:space="0" w:color="auto"/>
              <w:left w:val="single" w:sz="4" w:space="0" w:color="auto"/>
              <w:bottom w:val="single" w:sz="4" w:space="0" w:color="auto"/>
              <w:right w:val="single" w:sz="4" w:space="0" w:color="auto"/>
            </w:tcBorders>
            <w:hideMark/>
          </w:tcPr>
          <w:p w14:paraId="2FCB5425"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667EF20" w14:textId="77777777" w:rsidR="00EE5860" w:rsidRPr="00441CD0" w:rsidRDefault="00EE5860" w:rsidP="00BB0E1F">
            <w:pPr>
              <w:pStyle w:val="TAC"/>
            </w:pPr>
          </w:p>
        </w:tc>
      </w:tr>
    </w:tbl>
    <w:p w14:paraId="42D121E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2.130</w:t>
      </w:r>
      <w:r w:rsidRPr="00441CD0">
        <w:rPr>
          <w:lang w:eastAsia="zh-CN"/>
        </w:rPr>
        <w:t>-</w:t>
      </w:r>
      <w:r w:rsidRPr="00441CD0">
        <w:rPr>
          <w:lang w:eastAsia="ja-JP"/>
        </w:rPr>
        <w:t>1</w:t>
      </w:r>
      <w:r w:rsidRPr="00441CD0">
        <w:t>: Packet Replication and Detection Carry-On Information</w:t>
      </w:r>
    </w:p>
    <w:p w14:paraId="6C0D79E5" w14:textId="77777777" w:rsidR="00EE5860" w:rsidRPr="00441CD0" w:rsidRDefault="00EE5860" w:rsidP="00EE5860">
      <w:r w:rsidRPr="00441CD0">
        <w:t>The following flags are coded within Octet 5:</w:t>
      </w:r>
    </w:p>
    <w:p w14:paraId="5C0A3921" w14:textId="77777777" w:rsidR="00EE5860" w:rsidRPr="00441CD0" w:rsidRDefault="00EE5860" w:rsidP="00EE5860">
      <w:pPr>
        <w:pStyle w:val="B1"/>
      </w:pPr>
      <w:r w:rsidRPr="00441CD0">
        <w:t>-</w:t>
      </w:r>
      <w:r w:rsidRPr="00441CD0">
        <w:tab/>
        <w:t>Bit 1 – PRIUEAI (Packet Replication Information – UE/PDU Session Address Indication): This bit shall be set to "1" to indicate</w:t>
      </w:r>
      <w:r w:rsidRPr="00441CD0">
        <w:rPr>
          <w:rFonts w:eastAsia="MS Mincho"/>
        </w:rPr>
        <w:t xml:space="preserve"> that if the packet has been received from the UE's PDU session (e.g. the source IP address is set to the UE's PDU IP session address, or the source MAC address is an Ethernet MAC address associated to the PDU session for an Ethernet PDU session), the UP function shall neither create a copy of the packet nor apply the corresponding processing (i.e. FAR, QER, URR). Otherwise the UPF shall perform a copy of the packet and apply the corresponding processing (i.e. FAR, QER, URR).</w:t>
      </w:r>
    </w:p>
    <w:p w14:paraId="0F3E9968" w14:textId="382D0370" w:rsidR="00EE5860" w:rsidRPr="00441CD0" w:rsidRDefault="00EE5860" w:rsidP="00EE5860">
      <w:pPr>
        <w:pStyle w:val="B1"/>
      </w:pPr>
      <w:r w:rsidRPr="00441CD0">
        <w:t>-</w:t>
      </w:r>
      <w:r w:rsidRPr="00441CD0">
        <w:tab/>
        <w:t>Bit 2 – PRIN19I (Packet Replication Information - N19 Indication): This bit shall be set to "1" to indicate that</w:t>
      </w:r>
      <w:r w:rsidRPr="00441CD0">
        <w:rPr>
          <w:rFonts w:eastAsia="MS Mincho"/>
        </w:rPr>
        <w:t xml:space="preserve"> if the packet has been received from a N19 interface (i.e. a "N19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6F8FEC44" w14:textId="1C2C597B" w:rsidR="00EE5860" w:rsidRPr="00441CD0" w:rsidRDefault="00EE5860" w:rsidP="00EE5860">
      <w:pPr>
        <w:pStyle w:val="B1"/>
      </w:pPr>
      <w:r w:rsidRPr="00441CD0">
        <w:t>-</w:t>
      </w:r>
      <w:r w:rsidRPr="00441CD0">
        <w:tab/>
        <w:t xml:space="preserve">Bit 3 – PRIN6I (Packet Replication Information - N6 Indication): This bit shall be set to "1" to indicate that </w:t>
      </w:r>
      <w:r w:rsidRPr="00441CD0">
        <w:rPr>
          <w:rFonts w:eastAsia="MS Mincho"/>
        </w:rPr>
        <w:t xml:space="preserve">if the packet has been received from a N6 interface (i.e. a "N6 Indication" internal flag is associated with the packet, see </w:t>
      </w:r>
      <w:r w:rsidR="00415C19" w:rsidRPr="00441CD0">
        <w:rPr>
          <w:rFonts w:eastAsia="MS Mincho"/>
        </w:rPr>
        <w:t>clause</w:t>
      </w:r>
      <w:r w:rsidR="00415C19">
        <w:rPr>
          <w:rFonts w:eastAsia="MS Mincho"/>
        </w:rPr>
        <w:t> </w:t>
      </w:r>
      <w:r w:rsidR="00415C19" w:rsidRPr="00441CD0">
        <w:rPr>
          <w:rFonts w:eastAsia="MS Mincho"/>
        </w:rPr>
        <w:t>8</w:t>
      </w:r>
      <w:r w:rsidRPr="00441CD0">
        <w:rPr>
          <w:rFonts w:eastAsia="MS Mincho"/>
        </w:rPr>
        <w:t>.2.56)), the UP function shall neither create a copy of the packet nor apply the corresponding processing (i.e. FAR, QER, URR). Otherwise the UPF shall perform a copy of the packet and apply the corresponding processing (i.e. FAR, QER, URR).</w:t>
      </w:r>
    </w:p>
    <w:p w14:paraId="7F67E376" w14:textId="0552FF3F" w:rsidR="00EE5860" w:rsidRPr="00441CD0" w:rsidRDefault="00EE5860" w:rsidP="00EE5860">
      <w:pPr>
        <w:pStyle w:val="B1"/>
      </w:pPr>
      <w:r w:rsidRPr="00441CD0">
        <w:t>-</w:t>
      </w:r>
      <w:r w:rsidRPr="00441CD0">
        <w:tab/>
        <w:t xml:space="preserve">Bit 4 – DCARONI (Detection Carry-On Indication): This bit shall be set to "1" to request the UP function to continue the packet detection process, i.e. look up of other PDRs of other PFCP sessions matching the packet (see </w:t>
      </w:r>
      <w:r w:rsidR="00415C19" w:rsidRPr="00441CD0">
        <w:t>clause</w:t>
      </w:r>
      <w:r w:rsidR="00415C19">
        <w:t> </w:t>
      </w:r>
      <w:r w:rsidR="00415C19" w:rsidRPr="00441CD0">
        <w:t>5</w:t>
      </w:r>
      <w:r w:rsidRPr="00441CD0">
        <w:t>.2.1).</w:t>
      </w:r>
    </w:p>
    <w:p w14:paraId="4F8E2253" w14:textId="77777777" w:rsidR="00EE5860" w:rsidRPr="00441CD0" w:rsidRDefault="00EE5860" w:rsidP="00EE5860">
      <w:pPr>
        <w:pStyle w:val="B1"/>
      </w:pPr>
      <w:r w:rsidRPr="00441CD0">
        <w:t>-</w:t>
      </w:r>
      <w:r w:rsidRPr="00441CD0">
        <w:tab/>
        <w:t>Bit 5 to 8 are spare and reserved for future use.</w:t>
      </w:r>
    </w:p>
    <w:p w14:paraId="1AC798C1" w14:textId="77777777" w:rsidR="00EE5860" w:rsidRPr="00441CD0" w:rsidRDefault="00EE5860" w:rsidP="00EE5860">
      <w:pPr>
        <w:pStyle w:val="Heading3"/>
      </w:pPr>
      <w:bookmarkStart w:id="6749" w:name="_Toc19717476"/>
      <w:bookmarkStart w:id="6750" w:name="_Toc27490977"/>
      <w:bookmarkStart w:id="6751" w:name="_Toc27557270"/>
      <w:bookmarkStart w:id="6752" w:name="_Toc27724187"/>
      <w:bookmarkStart w:id="6753" w:name="_Toc36031261"/>
      <w:bookmarkStart w:id="6754" w:name="_Toc36043181"/>
      <w:bookmarkStart w:id="6755" w:name="_Toc36814506"/>
      <w:bookmarkStart w:id="6756" w:name="_Toc44689364"/>
      <w:bookmarkStart w:id="6757" w:name="_Toc44924118"/>
      <w:bookmarkStart w:id="6758" w:name="_Toc51861088"/>
      <w:bookmarkStart w:id="6759" w:name="_Toc57930859"/>
      <w:bookmarkStart w:id="6760" w:name="_Toc57931489"/>
      <w:bookmarkStart w:id="6761" w:name="_Toc160974615"/>
      <w:r w:rsidRPr="00441CD0">
        <w:t>8.2.131</w:t>
      </w:r>
      <w:r w:rsidRPr="00441CD0">
        <w:tab/>
        <w:t>SMF Set ID</w:t>
      </w:r>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763BEC57" w14:textId="77777777" w:rsidR="00EE5860" w:rsidRPr="00441CD0" w:rsidRDefault="00EE5860" w:rsidP="00EE5860">
      <w:pPr>
        <w:rPr>
          <w:lang w:eastAsia="ja-JP"/>
        </w:rPr>
      </w:pPr>
      <w:r w:rsidRPr="00441CD0">
        <w:t xml:space="preserve">The SMF Set ID IE shall contain an FQDN representing the SMF Set.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8.2.131-1</w:t>
      </w:r>
      <w:r w:rsidRPr="00441CD0">
        <w:rPr>
          <w:lang w:eastAsia="ja-JP"/>
        </w:rPr>
        <w:t>.</w:t>
      </w:r>
    </w:p>
    <w:p w14:paraId="73E6C9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401"/>
        <w:gridCol w:w="291"/>
        <w:gridCol w:w="589"/>
        <w:gridCol w:w="589"/>
        <w:gridCol w:w="589"/>
        <w:gridCol w:w="589"/>
        <w:gridCol w:w="589"/>
        <w:gridCol w:w="588"/>
        <w:gridCol w:w="712"/>
        <w:gridCol w:w="465"/>
      </w:tblGrid>
      <w:tr w:rsidR="00EE5860" w:rsidRPr="00441CD0" w14:paraId="51F0423D" w14:textId="77777777" w:rsidTr="00BB0E1F">
        <w:trPr>
          <w:jc w:val="center"/>
        </w:trPr>
        <w:tc>
          <w:tcPr>
            <w:tcW w:w="151" w:type="dxa"/>
            <w:tcBorders>
              <w:top w:val="single" w:sz="4" w:space="0" w:color="auto"/>
              <w:left w:val="single" w:sz="4" w:space="0" w:color="auto"/>
              <w:bottom w:val="nil"/>
              <w:right w:val="nil"/>
            </w:tcBorders>
          </w:tcPr>
          <w:p w14:paraId="77D4E138" w14:textId="77777777" w:rsidR="00EE5860" w:rsidRPr="00441CD0" w:rsidRDefault="00EE5860" w:rsidP="00BB0E1F">
            <w:pPr>
              <w:pStyle w:val="TAC"/>
            </w:pPr>
          </w:p>
        </w:tc>
        <w:tc>
          <w:tcPr>
            <w:tcW w:w="1401" w:type="dxa"/>
            <w:tcBorders>
              <w:top w:val="single" w:sz="4" w:space="0" w:color="auto"/>
              <w:left w:val="nil"/>
              <w:bottom w:val="nil"/>
              <w:right w:val="nil"/>
            </w:tcBorders>
          </w:tcPr>
          <w:p w14:paraId="3CD111A9" w14:textId="77777777" w:rsidR="00EE5860" w:rsidRPr="00441CD0" w:rsidRDefault="00EE5860" w:rsidP="00BB0E1F">
            <w:pPr>
              <w:pStyle w:val="TAH"/>
            </w:pPr>
          </w:p>
        </w:tc>
        <w:tc>
          <w:tcPr>
            <w:tcW w:w="4536" w:type="dxa"/>
            <w:gridSpan w:val="8"/>
            <w:tcBorders>
              <w:top w:val="single" w:sz="4" w:space="0" w:color="auto"/>
              <w:left w:val="nil"/>
              <w:bottom w:val="nil"/>
              <w:right w:val="nil"/>
            </w:tcBorders>
            <w:hideMark/>
          </w:tcPr>
          <w:p w14:paraId="3B9F6506" w14:textId="77777777" w:rsidR="00EE5860" w:rsidRPr="00441CD0" w:rsidRDefault="00EE5860" w:rsidP="00BB0E1F">
            <w:pPr>
              <w:pStyle w:val="TAH"/>
            </w:pPr>
            <w:r w:rsidRPr="00441CD0">
              <w:t>Bits</w:t>
            </w:r>
          </w:p>
        </w:tc>
        <w:tc>
          <w:tcPr>
            <w:tcW w:w="465" w:type="dxa"/>
            <w:tcBorders>
              <w:top w:val="single" w:sz="4" w:space="0" w:color="auto"/>
              <w:left w:val="nil"/>
              <w:bottom w:val="nil"/>
              <w:right w:val="single" w:sz="4" w:space="0" w:color="auto"/>
            </w:tcBorders>
          </w:tcPr>
          <w:p w14:paraId="6CF36ED8" w14:textId="77777777" w:rsidR="00EE5860" w:rsidRPr="00441CD0" w:rsidRDefault="00EE5860" w:rsidP="00BB0E1F">
            <w:pPr>
              <w:pStyle w:val="TAC"/>
            </w:pPr>
          </w:p>
        </w:tc>
      </w:tr>
      <w:tr w:rsidR="00EE5860" w:rsidRPr="00441CD0" w14:paraId="531E5173" w14:textId="77777777" w:rsidTr="00BB0E1F">
        <w:trPr>
          <w:jc w:val="center"/>
        </w:trPr>
        <w:tc>
          <w:tcPr>
            <w:tcW w:w="151" w:type="dxa"/>
            <w:tcBorders>
              <w:top w:val="nil"/>
              <w:left w:val="single" w:sz="4" w:space="0" w:color="auto"/>
              <w:bottom w:val="nil"/>
              <w:right w:val="nil"/>
            </w:tcBorders>
          </w:tcPr>
          <w:p w14:paraId="0929FC0D" w14:textId="77777777" w:rsidR="00EE5860" w:rsidRPr="00441CD0" w:rsidRDefault="00EE5860" w:rsidP="00BB0E1F">
            <w:pPr>
              <w:pStyle w:val="TAC"/>
            </w:pPr>
          </w:p>
        </w:tc>
        <w:tc>
          <w:tcPr>
            <w:tcW w:w="1401" w:type="dxa"/>
            <w:tcBorders>
              <w:top w:val="nil"/>
              <w:left w:val="nil"/>
              <w:bottom w:val="nil"/>
              <w:right w:val="nil"/>
            </w:tcBorders>
            <w:hideMark/>
          </w:tcPr>
          <w:p w14:paraId="2AB722B1" w14:textId="77777777" w:rsidR="00EE5860" w:rsidRPr="00441CD0" w:rsidRDefault="00EE5860" w:rsidP="00BB0E1F">
            <w:pPr>
              <w:pStyle w:val="TAH"/>
            </w:pPr>
            <w:r w:rsidRPr="00441CD0">
              <w:t>Octets</w:t>
            </w:r>
          </w:p>
        </w:tc>
        <w:tc>
          <w:tcPr>
            <w:tcW w:w="291" w:type="dxa"/>
            <w:tcBorders>
              <w:top w:val="nil"/>
              <w:left w:val="nil"/>
              <w:bottom w:val="single" w:sz="4" w:space="0" w:color="auto"/>
              <w:right w:val="nil"/>
            </w:tcBorders>
            <w:hideMark/>
          </w:tcPr>
          <w:p w14:paraId="4EBA9AF8"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67D7FE8C"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44D349F"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00E8A9F5"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8CCC895"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6337FF41"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648410B" w14:textId="77777777" w:rsidR="00EE5860" w:rsidRPr="00441CD0" w:rsidRDefault="00EE5860" w:rsidP="00BB0E1F">
            <w:pPr>
              <w:pStyle w:val="TAH"/>
            </w:pPr>
            <w:r w:rsidRPr="00441CD0">
              <w:t>2</w:t>
            </w:r>
          </w:p>
        </w:tc>
        <w:tc>
          <w:tcPr>
            <w:tcW w:w="712" w:type="dxa"/>
            <w:tcBorders>
              <w:top w:val="nil"/>
              <w:left w:val="nil"/>
              <w:bottom w:val="single" w:sz="4" w:space="0" w:color="auto"/>
              <w:right w:val="nil"/>
            </w:tcBorders>
            <w:hideMark/>
          </w:tcPr>
          <w:p w14:paraId="4CF43A6E" w14:textId="77777777" w:rsidR="00EE5860" w:rsidRPr="00441CD0" w:rsidRDefault="00EE5860" w:rsidP="00BB0E1F">
            <w:pPr>
              <w:pStyle w:val="TAH"/>
            </w:pPr>
            <w:r w:rsidRPr="00441CD0">
              <w:t>1</w:t>
            </w:r>
          </w:p>
        </w:tc>
        <w:tc>
          <w:tcPr>
            <w:tcW w:w="465" w:type="dxa"/>
            <w:tcBorders>
              <w:top w:val="nil"/>
              <w:left w:val="nil"/>
              <w:bottom w:val="nil"/>
              <w:right w:val="single" w:sz="4" w:space="0" w:color="auto"/>
            </w:tcBorders>
          </w:tcPr>
          <w:p w14:paraId="50727C7B" w14:textId="77777777" w:rsidR="00EE5860" w:rsidRPr="00441CD0" w:rsidRDefault="00EE5860" w:rsidP="00BB0E1F">
            <w:pPr>
              <w:pStyle w:val="TAC"/>
            </w:pPr>
          </w:p>
        </w:tc>
      </w:tr>
      <w:tr w:rsidR="00EE5860" w:rsidRPr="00441CD0" w14:paraId="7735FCE5" w14:textId="77777777" w:rsidTr="00BB0E1F">
        <w:trPr>
          <w:jc w:val="center"/>
        </w:trPr>
        <w:tc>
          <w:tcPr>
            <w:tcW w:w="151" w:type="dxa"/>
            <w:tcBorders>
              <w:top w:val="nil"/>
              <w:left w:val="single" w:sz="4" w:space="0" w:color="auto"/>
              <w:bottom w:val="nil"/>
              <w:right w:val="nil"/>
            </w:tcBorders>
          </w:tcPr>
          <w:p w14:paraId="4D278FA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01BEE292" w14:textId="77777777" w:rsidR="00EE5860" w:rsidRPr="00441CD0" w:rsidRDefault="00EE5860" w:rsidP="00BB0E1F">
            <w:pPr>
              <w:pStyle w:val="TAC"/>
              <w:rPr>
                <w:rFonts w:cs="Arial"/>
                <w:szCs w:val="18"/>
              </w:rPr>
            </w:pPr>
            <w:r w:rsidRPr="00441CD0">
              <w:rPr>
                <w:rFonts w:cs="Arial"/>
                <w:szCs w:val="18"/>
              </w:rPr>
              <w:t>1 to 2</w:t>
            </w:r>
          </w:p>
        </w:tc>
        <w:tc>
          <w:tcPr>
            <w:tcW w:w="4536" w:type="dxa"/>
            <w:gridSpan w:val="8"/>
            <w:tcBorders>
              <w:top w:val="single" w:sz="4" w:space="0" w:color="auto"/>
              <w:left w:val="single" w:sz="4" w:space="0" w:color="auto"/>
              <w:bottom w:val="single" w:sz="4" w:space="0" w:color="auto"/>
              <w:right w:val="single" w:sz="4" w:space="0" w:color="auto"/>
            </w:tcBorders>
            <w:hideMark/>
          </w:tcPr>
          <w:p w14:paraId="1306B9E8" w14:textId="77777777" w:rsidR="00EE5860" w:rsidRPr="00441CD0" w:rsidRDefault="00EE5860" w:rsidP="00BB0E1F">
            <w:pPr>
              <w:pStyle w:val="TAC"/>
              <w:rPr>
                <w:rFonts w:cs="Arial"/>
                <w:szCs w:val="18"/>
              </w:rPr>
            </w:pPr>
            <w:r w:rsidRPr="00441CD0">
              <w:rPr>
                <w:rFonts w:cs="Arial"/>
                <w:szCs w:val="18"/>
              </w:rPr>
              <w:t xml:space="preserve">Type = </w:t>
            </w:r>
            <w:r w:rsidRPr="00441CD0">
              <w:rPr>
                <w:rFonts w:cs="Arial"/>
                <w:szCs w:val="18"/>
                <w:lang w:val="sv-SE"/>
              </w:rPr>
              <w:t>180</w:t>
            </w:r>
            <w:r w:rsidRPr="00441CD0">
              <w:rPr>
                <w:rFonts w:cs="Arial"/>
                <w:szCs w:val="18"/>
              </w:rPr>
              <w:t xml:space="preserve"> (decimal)</w:t>
            </w:r>
          </w:p>
        </w:tc>
        <w:tc>
          <w:tcPr>
            <w:tcW w:w="465" w:type="dxa"/>
            <w:tcBorders>
              <w:top w:val="nil"/>
              <w:left w:val="single" w:sz="4" w:space="0" w:color="auto"/>
              <w:bottom w:val="nil"/>
              <w:right w:val="single" w:sz="4" w:space="0" w:color="auto"/>
            </w:tcBorders>
          </w:tcPr>
          <w:p w14:paraId="0416BBF9" w14:textId="77777777" w:rsidR="00EE5860" w:rsidRPr="00441CD0" w:rsidRDefault="00EE5860" w:rsidP="00BB0E1F">
            <w:pPr>
              <w:pStyle w:val="TAC"/>
            </w:pPr>
          </w:p>
        </w:tc>
      </w:tr>
      <w:tr w:rsidR="00EE5860" w:rsidRPr="00441CD0" w14:paraId="34DDBCDD" w14:textId="77777777" w:rsidTr="00BB0E1F">
        <w:trPr>
          <w:jc w:val="center"/>
        </w:trPr>
        <w:tc>
          <w:tcPr>
            <w:tcW w:w="151" w:type="dxa"/>
            <w:tcBorders>
              <w:top w:val="nil"/>
              <w:left w:val="single" w:sz="4" w:space="0" w:color="auto"/>
              <w:bottom w:val="nil"/>
              <w:right w:val="nil"/>
            </w:tcBorders>
          </w:tcPr>
          <w:p w14:paraId="6D33DB4B"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7970C10E" w14:textId="77777777" w:rsidR="00EE5860" w:rsidRPr="00441CD0" w:rsidRDefault="00EE5860" w:rsidP="00BB0E1F">
            <w:pPr>
              <w:pStyle w:val="TAC"/>
              <w:rPr>
                <w:rFonts w:cs="Arial"/>
                <w:szCs w:val="18"/>
              </w:rPr>
            </w:pPr>
            <w:r w:rsidRPr="00441CD0">
              <w:rPr>
                <w:rFonts w:cs="Arial"/>
                <w:szCs w:val="18"/>
              </w:rPr>
              <w:t>3 to 4</w:t>
            </w:r>
          </w:p>
        </w:tc>
        <w:tc>
          <w:tcPr>
            <w:tcW w:w="4536" w:type="dxa"/>
            <w:gridSpan w:val="8"/>
            <w:tcBorders>
              <w:top w:val="single" w:sz="4" w:space="0" w:color="auto"/>
              <w:left w:val="single" w:sz="4" w:space="0" w:color="auto"/>
              <w:bottom w:val="single" w:sz="4" w:space="0" w:color="auto"/>
              <w:right w:val="single" w:sz="4" w:space="0" w:color="auto"/>
            </w:tcBorders>
            <w:hideMark/>
          </w:tcPr>
          <w:p w14:paraId="75AB3D2E" w14:textId="77777777" w:rsidR="00EE5860" w:rsidRPr="00441CD0" w:rsidRDefault="00EE5860" w:rsidP="00BB0E1F">
            <w:pPr>
              <w:pStyle w:val="TAC"/>
              <w:rPr>
                <w:rFonts w:cs="Arial"/>
                <w:szCs w:val="18"/>
                <w:lang w:eastAsia="zh-CN"/>
              </w:rPr>
            </w:pPr>
            <w:r w:rsidRPr="00441CD0">
              <w:rPr>
                <w:rFonts w:cs="Arial"/>
                <w:szCs w:val="18"/>
              </w:rPr>
              <w:t>Length = n</w:t>
            </w:r>
          </w:p>
        </w:tc>
        <w:tc>
          <w:tcPr>
            <w:tcW w:w="465" w:type="dxa"/>
            <w:tcBorders>
              <w:top w:val="nil"/>
              <w:left w:val="single" w:sz="4" w:space="0" w:color="auto"/>
              <w:bottom w:val="nil"/>
              <w:right w:val="single" w:sz="4" w:space="0" w:color="auto"/>
            </w:tcBorders>
          </w:tcPr>
          <w:p w14:paraId="4556FABB" w14:textId="77777777" w:rsidR="00EE5860" w:rsidRPr="00441CD0" w:rsidRDefault="00EE5860" w:rsidP="00BB0E1F">
            <w:pPr>
              <w:pStyle w:val="TAC"/>
            </w:pPr>
          </w:p>
        </w:tc>
      </w:tr>
      <w:tr w:rsidR="00EE5860" w:rsidRPr="00441CD0" w14:paraId="12D99F77" w14:textId="77777777" w:rsidTr="00BB0E1F">
        <w:trPr>
          <w:jc w:val="center"/>
        </w:trPr>
        <w:tc>
          <w:tcPr>
            <w:tcW w:w="151" w:type="dxa"/>
            <w:tcBorders>
              <w:top w:val="nil"/>
              <w:left w:val="single" w:sz="4" w:space="0" w:color="auto"/>
              <w:bottom w:val="nil"/>
              <w:right w:val="nil"/>
            </w:tcBorders>
          </w:tcPr>
          <w:p w14:paraId="39A33776"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45938727" w14:textId="77777777" w:rsidR="00EE5860" w:rsidRPr="00441CD0" w:rsidRDefault="00EE5860" w:rsidP="00BB0E1F">
            <w:pPr>
              <w:pStyle w:val="TAC"/>
              <w:rPr>
                <w:rFonts w:cs="Arial"/>
                <w:szCs w:val="18"/>
              </w:rPr>
            </w:pPr>
            <w:r w:rsidRPr="00441CD0">
              <w:rPr>
                <w:rFonts w:cs="Arial"/>
                <w:szCs w:val="18"/>
              </w:rPr>
              <w:t>5</w:t>
            </w:r>
          </w:p>
        </w:tc>
        <w:tc>
          <w:tcPr>
            <w:tcW w:w="4536" w:type="dxa"/>
            <w:gridSpan w:val="8"/>
            <w:tcBorders>
              <w:top w:val="single" w:sz="4" w:space="0" w:color="auto"/>
              <w:left w:val="single" w:sz="4" w:space="0" w:color="auto"/>
              <w:bottom w:val="single" w:sz="4" w:space="0" w:color="auto"/>
              <w:right w:val="single" w:sz="4" w:space="0" w:color="auto"/>
            </w:tcBorders>
            <w:hideMark/>
          </w:tcPr>
          <w:p w14:paraId="47B4C27A" w14:textId="77777777" w:rsidR="00EE5860" w:rsidRPr="00441CD0" w:rsidRDefault="00EE5860" w:rsidP="00BB0E1F">
            <w:pPr>
              <w:pStyle w:val="TAC"/>
              <w:rPr>
                <w:rFonts w:cs="Arial"/>
                <w:szCs w:val="18"/>
              </w:rPr>
            </w:pPr>
            <w:r w:rsidRPr="00441CD0">
              <w:rPr>
                <w:rFonts w:cs="Arial"/>
                <w:szCs w:val="18"/>
              </w:rPr>
              <w:t>Spare</w:t>
            </w:r>
          </w:p>
        </w:tc>
        <w:tc>
          <w:tcPr>
            <w:tcW w:w="465" w:type="dxa"/>
            <w:tcBorders>
              <w:top w:val="nil"/>
              <w:left w:val="single" w:sz="4" w:space="0" w:color="auto"/>
              <w:bottom w:val="nil"/>
              <w:right w:val="single" w:sz="4" w:space="0" w:color="auto"/>
            </w:tcBorders>
          </w:tcPr>
          <w:p w14:paraId="7C959DF4" w14:textId="77777777" w:rsidR="00EE5860" w:rsidRPr="00441CD0" w:rsidRDefault="00EE5860" w:rsidP="00BB0E1F">
            <w:pPr>
              <w:pStyle w:val="TAC"/>
            </w:pPr>
          </w:p>
        </w:tc>
      </w:tr>
      <w:tr w:rsidR="00EE5860" w:rsidRPr="00441CD0" w14:paraId="49D14AB2" w14:textId="77777777" w:rsidTr="00BB0E1F">
        <w:trPr>
          <w:jc w:val="center"/>
        </w:trPr>
        <w:tc>
          <w:tcPr>
            <w:tcW w:w="151" w:type="dxa"/>
            <w:tcBorders>
              <w:top w:val="nil"/>
              <w:left w:val="single" w:sz="4" w:space="0" w:color="auto"/>
              <w:bottom w:val="nil"/>
              <w:right w:val="nil"/>
            </w:tcBorders>
          </w:tcPr>
          <w:p w14:paraId="41C75B97" w14:textId="77777777" w:rsidR="00EE5860" w:rsidRPr="00441CD0" w:rsidRDefault="00EE5860" w:rsidP="00BB0E1F">
            <w:pPr>
              <w:pStyle w:val="TAC"/>
            </w:pPr>
          </w:p>
        </w:tc>
        <w:tc>
          <w:tcPr>
            <w:tcW w:w="1401" w:type="dxa"/>
            <w:tcBorders>
              <w:top w:val="nil"/>
              <w:left w:val="nil"/>
              <w:bottom w:val="nil"/>
              <w:right w:val="single" w:sz="4" w:space="0" w:color="auto"/>
            </w:tcBorders>
            <w:hideMark/>
          </w:tcPr>
          <w:p w14:paraId="1811950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lang w:val="sv-SE"/>
              </w:rPr>
              <w:t>6</w:t>
            </w:r>
            <w:r w:rsidRPr="00441CD0">
              <w:rPr>
                <w:rFonts w:ascii="Arial" w:hAnsi="Arial" w:cs="Arial"/>
                <w:sz w:val="18"/>
                <w:szCs w:val="18"/>
              </w:rPr>
              <w:t xml:space="preserve"> to</w:t>
            </w:r>
            <w:r w:rsidRPr="00441CD0">
              <w:rPr>
                <w:rFonts w:ascii="Arial" w:hAnsi="Arial" w:cs="Arial"/>
                <w:sz w:val="18"/>
                <w:szCs w:val="18"/>
                <w:lang w:val="sv-SE"/>
              </w:rPr>
              <w:t xml:space="preserve"> m</w:t>
            </w:r>
          </w:p>
        </w:tc>
        <w:tc>
          <w:tcPr>
            <w:tcW w:w="4536" w:type="dxa"/>
            <w:gridSpan w:val="8"/>
            <w:tcBorders>
              <w:top w:val="single" w:sz="4" w:space="0" w:color="auto"/>
              <w:left w:val="single" w:sz="4" w:space="0" w:color="auto"/>
              <w:bottom w:val="single" w:sz="4" w:space="0" w:color="auto"/>
              <w:right w:val="single" w:sz="4" w:space="0" w:color="auto"/>
            </w:tcBorders>
            <w:hideMark/>
          </w:tcPr>
          <w:p w14:paraId="758E4FCE" w14:textId="77777777" w:rsidR="00EE5860" w:rsidRPr="00441CD0" w:rsidRDefault="00EE5860" w:rsidP="00BB0E1F">
            <w:pPr>
              <w:pStyle w:val="TAC"/>
              <w:rPr>
                <w:rFonts w:cs="Arial"/>
                <w:szCs w:val="18"/>
                <w:lang w:eastAsia="zh-CN"/>
              </w:rPr>
            </w:pPr>
            <w:r w:rsidRPr="00441CD0">
              <w:rPr>
                <w:rFonts w:cs="Arial"/>
                <w:szCs w:val="18"/>
                <w:lang w:eastAsia="zh-CN"/>
              </w:rPr>
              <w:t>FQDN</w:t>
            </w:r>
          </w:p>
        </w:tc>
        <w:tc>
          <w:tcPr>
            <w:tcW w:w="465" w:type="dxa"/>
            <w:tcBorders>
              <w:top w:val="nil"/>
              <w:left w:val="single" w:sz="4" w:space="0" w:color="auto"/>
              <w:bottom w:val="nil"/>
              <w:right w:val="single" w:sz="4" w:space="0" w:color="auto"/>
            </w:tcBorders>
          </w:tcPr>
          <w:p w14:paraId="6F98891F" w14:textId="77777777" w:rsidR="00EE5860" w:rsidRPr="00441CD0" w:rsidRDefault="00EE5860" w:rsidP="00BB0E1F">
            <w:pPr>
              <w:pStyle w:val="TAC"/>
            </w:pPr>
          </w:p>
        </w:tc>
      </w:tr>
      <w:tr w:rsidR="00EE5860" w:rsidRPr="00441CD0" w14:paraId="0C1BC3FF" w14:textId="77777777" w:rsidTr="00BB0E1F">
        <w:trPr>
          <w:jc w:val="center"/>
        </w:trPr>
        <w:tc>
          <w:tcPr>
            <w:tcW w:w="151" w:type="dxa"/>
            <w:tcBorders>
              <w:top w:val="nil"/>
              <w:left w:val="single" w:sz="4" w:space="0" w:color="auto"/>
              <w:bottom w:val="single" w:sz="4" w:space="0" w:color="auto"/>
              <w:right w:val="nil"/>
            </w:tcBorders>
          </w:tcPr>
          <w:p w14:paraId="7D2B5FCF" w14:textId="77777777" w:rsidR="00EE5860" w:rsidRPr="00441CD0" w:rsidRDefault="00EE5860" w:rsidP="00BB0E1F">
            <w:pPr>
              <w:pStyle w:val="TAC"/>
            </w:pPr>
          </w:p>
        </w:tc>
        <w:tc>
          <w:tcPr>
            <w:tcW w:w="1401" w:type="dxa"/>
            <w:tcBorders>
              <w:top w:val="nil"/>
              <w:left w:val="nil"/>
              <w:bottom w:val="single" w:sz="4" w:space="0" w:color="auto"/>
              <w:right w:val="single" w:sz="4" w:space="0" w:color="auto"/>
            </w:tcBorders>
            <w:hideMark/>
          </w:tcPr>
          <w:p w14:paraId="04077D8A" w14:textId="77777777" w:rsidR="00EE5860" w:rsidRPr="00441CD0" w:rsidRDefault="00EE5860" w:rsidP="00BB0E1F">
            <w:pPr>
              <w:pStyle w:val="NO"/>
              <w:keepNext/>
              <w:spacing w:after="0"/>
              <w:ind w:left="0" w:firstLine="0"/>
              <w:jc w:val="center"/>
              <w:rPr>
                <w:rFonts w:ascii="Arial" w:hAnsi="Arial" w:cs="Arial"/>
                <w:sz w:val="18"/>
                <w:szCs w:val="18"/>
              </w:rPr>
            </w:pPr>
            <w:r w:rsidRPr="00441CD0">
              <w:rPr>
                <w:rFonts w:ascii="Arial" w:hAnsi="Arial" w:cs="Arial"/>
                <w:sz w:val="18"/>
                <w:szCs w:val="18"/>
                <w:lang w:val="sv-SE" w:eastAsia="zh-CN"/>
              </w:rPr>
              <w:t>(m+1)</w:t>
            </w:r>
            <w:r w:rsidRPr="00441CD0">
              <w:rPr>
                <w:rFonts w:ascii="Arial" w:hAnsi="Arial" w:cs="Arial"/>
                <w:sz w:val="18"/>
                <w:szCs w:val="18"/>
              </w:rPr>
              <w:t xml:space="preserve"> to (n+4)</w:t>
            </w:r>
          </w:p>
        </w:tc>
        <w:tc>
          <w:tcPr>
            <w:tcW w:w="4536" w:type="dxa"/>
            <w:gridSpan w:val="8"/>
            <w:tcBorders>
              <w:top w:val="single" w:sz="4" w:space="0" w:color="auto"/>
              <w:left w:val="single" w:sz="4" w:space="0" w:color="auto"/>
              <w:bottom w:val="single" w:sz="4" w:space="0" w:color="auto"/>
              <w:right w:val="single" w:sz="4" w:space="0" w:color="auto"/>
            </w:tcBorders>
            <w:hideMark/>
          </w:tcPr>
          <w:p w14:paraId="2E67DBFE" w14:textId="77777777" w:rsidR="00EE5860" w:rsidRPr="00441CD0" w:rsidRDefault="00EE5860" w:rsidP="00BB0E1F">
            <w:pPr>
              <w:pStyle w:val="TAC"/>
              <w:rPr>
                <w:rFonts w:cs="Arial"/>
                <w:szCs w:val="18"/>
                <w:lang w:eastAsia="zh-CN"/>
              </w:rPr>
            </w:pPr>
            <w:r w:rsidRPr="00441CD0">
              <w:rPr>
                <w:rFonts w:cs="Arial"/>
                <w:szCs w:val="18"/>
              </w:rPr>
              <w:t>These octet(s) is/are present only if explicitly specified</w:t>
            </w:r>
          </w:p>
        </w:tc>
        <w:tc>
          <w:tcPr>
            <w:tcW w:w="465" w:type="dxa"/>
            <w:tcBorders>
              <w:top w:val="nil"/>
              <w:left w:val="single" w:sz="4" w:space="0" w:color="auto"/>
              <w:bottom w:val="single" w:sz="4" w:space="0" w:color="auto"/>
              <w:right w:val="single" w:sz="4" w:space="0" w:color="auto"/>
            </w:tcBorders>
          </w:tcPr>
          <w:p w14:paraId="616F7657" w14:textId="77777777" w:rsidR="00EE5860" w:rsidRPr="00441CD0" w:rsidRDefault="00EE5860" w:rsidP="00BB0E1F">
            <w:pPr>
              <w:pStyle w:val="TAC"/>
            </w:pPr>
          </w:p>
        </w:tc>
      </w:tr>
    </w:tbl>
    <w:p w14:paraId="203ABFB1" w14:textId="77777777" w:rsidR="00EE5860" w:rsidRPr="00441CD0" w:rsidRDefault="00EE5860" w:rsidP="00EE5860">
      <w:pPr>
        <w:pStyle w:val="TF"/>
        <w:spacing w:before="120"/>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131</w:t>
      </w:r>
      <w:r w:rsidRPr="00441CD0">
        <w:rPr>
          <w:lang w:eastAsia="zh-CN"/>
        </w:rPr>
        <w:t>-</w:t>
      </w:r>
      <w:r w:rsidRPr="00441CD0">
        <w:rPr>
          <w:lang w:eastAsia="ja-JP"/>
        </w:rPr>
        <w:t>1</w:t>
      </w:r>
      <w:r w:rsidRPr="00441CD0">
        <w:t xml:space="preserve">: </w:t>
      </w:r>
      <w:r w:rsidRPr="00441CD0">
        <w:rPr>
          <w:lang w:eastAsia="ja-JP"/>
        </w:rPr>
        <w:t>SMF Set ID</w:t>
      </w:r>
    </w:p>
    <w:p w14:paraId="08D8A9AB" w14:textId="030367FF" w:rsidR="00EE5860" w:rsidRPr="00441CD0" w:rsidRDefault="00EE5860" w:rsidP="00EE5860">
      <w:r w:rsidRPr="00441CD0">
        <w:t xml:space="preserve">FQDN encoding shall be identical to the encoding of a FQDN within a DNS message of </w:t>
      </w:r>
      <w:r w:rsidR="00415C19" w:rsidRPr="00441CD0">
        <w:t>clause</w:t>
      </w:r>
      <w:r w:rsidR="00415C19">
        <w:t> </w:t>
      </w:r>
      <w:r w:rsidR="00415C19" w:rsidRPr="00441CD0">
        <w:t>3</w:t>
      </w:r>
      <w:r w:rsidRPr="00441CD0">
        <w:t>.1 of IETF RFC 1035 [27] but excluding the trailing zero byte.</w:t>
      </w:r>
    </w:p>
    <w:p w14:paraId="7AF1B9B8" w14:textId="77777777" w:rsidR="00EE5860" w:rsidRPr="00441CD0" w:rsidRDefault="00EE5860" w:rsidP="00EE5860">
      <w:pPr>
        <w:pStyle w:val="NO"/>
      </w:pPr>
      <w:r w:rsidRPr="00441CD0">
        <w:t>NOTE:</w:t>
      </w:r>
      <w:r w:rsidRPr="00441CD0">
        <w:tab/>
        <w:t>The FQDN field in the IE is not encoded as a dotted string as commonly used in DNS master zone files.</w:t>
      </w:r>
    </w:p>
    <w:p w14:paraId="266EB551" w14:textId="77777777" w:rsidR="00EE5860" w:rsidRPr="00441CD0" w:rsidRDefault="00EE5860" w:rsidP="00EE5860">
      <w:pPr>
        <w:pStyle w:val="Heading3"/>
        <w:rPr>
          <w:noProof/>
        </w:rPr>
      </w:pPr>
      <w:bookmarkStart w:id="6762" w:name="_Toc19717477"/>
      <w:bookmarkStart w:id="6763" w:name="_Toc27490978"/>
      <w:bookmarkStart w:id="6764" w:name="_Toc27557271"/>
      <w:bookmarkStart w:id="6765" w:name="_Toc27724188"/>
      <w:bookmarkStart w:id="6766" w:name="_Toc36031262"/>
      <w:bookmarkStart w:id="6767" w:name="_Toc36043182"/>
      <w:bookmarkStart w:id="6768" w:name="_Toc36814507"/>
      <w:bookmarkStart w:id="6769" w:name="_Toc44689365"/>
      <w:bookmarkStart w:id="6770" w:name="_Toc44924119"/>
      <w:bookmarkStart w:id="6771" w:name="_Toc51861089"/>
      <w:bookmarkStart w:id="6772" w:name="_Toc57930860"/>
      <w:bookmarkStart w:id="6773" w:name="_Toc57931490"/>
      <w:bookmarkStart w:id="6774" w:name="_Toc160974616"/>
      <w:r w:rsidRPr="00441CD0">
        <w:rPr>
          <w:noProof/>
        </w:rPr>
        <w:lastRenderedPageBreak/>
        <w:t>8.2.132</w:t>
      </w:r>
      <w:r w:rsidRPr="00441CD0">
        <w:rPr>
          <w:noProof/>
        </w:rPr>
        <w:tab/>
        <w:t>Quota Validity Time</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002EA671" w14:textId="77777777" w:rsidR="00EE5860" w:rsidRPr="00441CD0" w:rsidRDefault="00EE5860" w:rsidP="00EE5860">
      <w:pPr>
        <w:rPr>
          <w:noProof/>
        </w:rPr>
      </w:pPr>
      <w:r w:rsidRPr="00441CD0">
        <w:rPr>
          <w:noProof/>
        </w:rPr>
        <w:t>The Quota Validity Time IE type shall be encoded as shown in Figure 8.2.132-1. It contains the quota validity time in seconds.</w:t>
      </w:r>
    </w:p>
    <w:p w14:paraId="18B3F181" w14:textId="77777777" w:rsidR="00EE5860" w:rsidRPr="00441CD0" w:rsidRDefault="00EE5860" w:rsidP="00EE5860">
      <w:pPr>
        <w:pStyle w:val="TH"/>
        <w:rPr>
          <w:noProof/>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482D91F" w14:textId="77777777" w:rsidTr="00BB0E1F">
        <w:trPr>
          <w:jc w:val="center"/>
        </w:trPr>
        <w:tc>
          <w:tcPr>
            <w:tcW w:w="151" w:type="dxa"/>
            <w:tcBorders>
              <w:top w:val="single" w:sz="6" w:space="0" w:color="auto"/>
              <w:left w:val="single" w:sz="6" w:space="0" w:color="auto"/>
              <w:bottom w:val="nil"/>
              <w:right w:val="nil"/>
            </w:tcBorders>
          </w:tcPr>
          <w:p w14:paraId="4A449B09" w14:textId="77777777" w:rsidR="00EE5860" w:rsidRPr="00441CD0" w:rsidRDefault="00EE5860" w:rsidP="00BB0E1F">
            <w:pPr>
              <w:pStyle w:val="TAC"/>
            </w:pPr>
          </w:p>
        </w:tc>
        <w:tc>
          <w:tcPr>
            <w:tcW w:w="1104" w:type="dxa"/>
            <w:tcBorders>
              <w:top w:val="single" w:sz="6" w:space="0" w:color="auto"/>
              <w:left w:val="nil"/>
              <w:bottom w:val="nil"/>
              <w:right w:val="nil"/>
            </w:tcBorders>
          </w:tcPr>
          <w:p w14:paraId="44FC80D1" w14:textId="77777777" w:rsidR="00EE5860" w:rsidRPr="00441CD0" w:rsidRDefault="00EE5860" w:rsidP="00BB0E1F">
            <w:pPr>
              <w:pStyle w:val="TAH"/>
            </w:pPr>
          </w:p>
        </w:tc>
        <w:tc>
          <w:tcPr>
            <w:tcW w:w="4708" w:type="dxa"/>
            <w:gridSpan w:val="8"/>
            <w:tcBorders>
              <w:top w:val="single" w:sz="6" w:space="0" w:color="auto"/>
              <w:left w:val="nil"/>
              <w:bottom w:val="nil"/>
              <w:right w:val="nil"/>
            </w:tcBorders>
            <w:hideMark/>
          </w:tcPr>
          <w:p w14:paraId="25E6A818"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CCB7637" w14:textId="77777777" w:rsidR="00EE5860" w:rsidRPr="00441CD0" w:rsidRDefault="00EE5860" w:rsidP="00BB0E1F">
            <w:pPr>
              <w:pStyle w:val="TAC"/>
            </w:pPr>
          </w:p>
        </w:tc>
      </w:tr>
      <w:tr w:rsidR="00EE5860" w:rsidRPr="00441CD0" w14:paraId="3930E503" w14:textId="77777777" w:rsidTr="00BB0E1F">
        <w:trPr>
          <w:jc w:val="center"/>
        </w:trPr>
        <w:tc>
          <w:tcPr>
            <w:tcW w:w="151" w:type="dxa"/>
            <w:tcBorders>
              <w:top w:val="nil"/>
              <w:left w:val="single" w:sz="6" w:space="0" w:color="auto"/>
              <w:bottom w:val="nil"/>
              <w:right w:val="nil"/>
            </w:tcBorders>
          </w:tcPr>
          <w:p w14:paraId="6AD05C7E" w14:textId="77777777" w:rsidR="00EE5860" w:rsidRPr="00441CD0" w:rsidRDefault="00EE5860" w:rsidP="00BB0E1F">
            <w:pPr>
              <w:pStyle w:val="TAC"/>
            </w:pPr>
          </w:p>
        </w:tc>
        <w:tc>
          <w:tcPr>
            <w:tcW w:w="1104" w:type="dxa"/>
            <w:tcBorders>
              <w:top w:val="nil"/>
              <w:left w:val="nil"/>
              <w:bottom w:val="nil"/>
              <w:right w:val="nil"/>
            </w:tcBorders>
            <w:hideMark/>
          </w:tcPr>
          <w:p w14:paraId="56792CA2"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01B21B32"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28CA069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696A7B09"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34FEE60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1CA971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414432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861D0B1"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3B8FEAB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1B2D7010" w14:textId="77777777" w:rsidR="00EE5860" w:rsidRPr="00441CD0" w:rsidRDefault="00EE5860" w:rsidP="00BB0E1F">
            <w:pPr>
              <w:pStyle w:val="TAC"/>
            </w:pPr>
          </w:p>
        </w:tc>
      </w:tr>
      <w:tr w:rsidR="00EE5860" w:rsidRPr="00441CD0" w14:paraId="617159E5" w14:textId="77777777" w:rsidTr="00BB0E1F">
        <w:trPr>
          <w:jc w:val="center"/>
        </w:trPr>
        <w:tc>
          <w:tcPr>
            <w:tcW w:w="151" w:type="dxa"/>
            <w:tcBorders>
              <w:top w:val="nil"/>
              <w:left w:val="single" w:sz="6" w:space="0" w:color="auto"/>
              <w:bottom w:val="nil"/>
              <w:right w:val="nil"/>
            </w:tcBorders>
          </w:tcPr>
          <w:p w14:paraId="23CE7DB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3B94585"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5ACE512" w14:textId="77777777" w:rsidR="00EE5860" w:rsidRPr="00441CD0" w:rsidRDefault="00EE5860" w:rsidP="00BB0E1F">
            <w:pPr>
              <w:pStyle w:val="TAC"/>
            </w:pPr>
            <w:r w:rsidRPr="00441CD0">
              <w:t>Type = 181 (decimal)</w:t>
            </w:r>
          </w:p>
        </w:tc>
        <w:tc>
          <w:tcPr>
            <w:tcW w:w="588" w:type="dxa"/>
            <w:tcBorders>
              <w:top w:val="nil"/>
              <w:left w:val="single" w:sz="4" w:space="0" w:color="auto"/>
              <w:bottom w:val="nil"/>
              <w:right w:val="single" w:sz="6" w:space="0" w:color="auto"/>
            </w:tcBorders>
          </w:tcPr>
          <w:p w14:paraId="44DCB0A4" w14:textId="77777777" w:rsidR="00EE5860" w:rsidRPr="00441CD0" w:rsidRDefault="00EE5860" w:rsidP="00BB0E1F">
            <w:pPr>
              <w:pStyle w:val="TAC"/>
            </w:pPr>
          </w:p>
        </w:tc>
      </w:tr>
      <w:tr w:rsidR="00EE5860" w:rsidRPr="00441CD0" w14:paraId="32DDBC76" w14:textId="77777777" w:rsidTr="00BB0E1F">
        <w:trPr>
          <w:jc w:val="center"/>
        </w:trPr>
        <w:tc>
          <w:tcPr>
            <w:tcW w:w="151" w:type="dxa"/>
            <w:tcBorders>
              <w:top w:val="nil"/>
              <w:left w:val="single" w:sz="6" w:space="0" w:color="auto"/>
              <w:bottom w:val="nil"/>
              <w:right w:val="nil"/>
            </w:tcBorders>
          </w:tcPr>
          <w:p w14:paraId="5492899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4B67407"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368DED29"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DD015B5" w14:textId="77777777" w:rsidR="00EE5860" w:rsidRPr="00441CD0" w:rsidRDefault="00EE5860" w:rsidP="00BB0E1F">
            <w:pPr>
              <w:pStyle w:val="TAC"/>
            </w:pPr>
          </w:p>
        </w:tc>
      </w:tr>
      <w:tr w:rsidR="00EE5860" w:rsidRPr="00441CD0" w14:paraId="15178096" w14:textId="77777777" w:rsidTr="00BB0E1F">
        <w:trPr>
          <w:jc w:val="center"/>
        </w:trPr>
        <w:tc>
          <w:tcPr>
            <w:tcW w:w="151" w:type="dxa"/>
            <w:tcBorders>
              <w:top w:val="nil"/>
              <w:left w:val="single" w:sz="6" w:space="0" w:color="auto"/>
              <w:bottom w:val="nil"/>
              <w:right w:val="nil"/>
            </w:tcBorders>
          </w:tcPr>
          <w:p w14:paraId="7F93D082"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4B2FCAB"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08" w:type="dxa"/>
            <w:gridSpan w:val="8"/>
            <w:tcBorders>
              <w:top w:val="single" w:sz="4" w:space="0" w:color="auto"/>
              <w:left w:val="single" w:sz="4" w:space="0" w:color="auto"/>
              <w:bottom w:val="single" w:sz="4" w:space="0" w:color="auto"/>
              <w:right w:val="single" w:sz="4" w:space="0" w:color="auto"/>
            </w:tcBorders>
            <w:hideMark/>
          </w:tcPr>
          <w:p w14:paraId="41940643" w14:textId="77777777" w:rsidR="00EE5860" w:rsidRPr="00441CD0" w:rsidRDefault="00EE5860" w:rsidP="00BB0E1F">
            <w:pPr>
              <w:pStyle w:val="TAC"/>
              <w:rPr>
                <w:lang w:eastAsia="zh-CN"/>
              </w:rPr>
            </w:pPr>
            <w:r w:rsidRPr="00441CD0">
              <w:rPr>
                <w:lang w:eastAsia="zh-CN"/>
              </w:rPr>
              <w:t>Validity Time value</w:t>
            </w:r>
          </w:p>
        </w:tc>
        <w:tc>
          <w:tcPr>
            <w:tcW w:w="588" w:type="dxa"/>
            <w:tcBorders>
              <w:top w:val="nil"/>
              <w:left w:val="single" w:sz="4" w:space="0" w:color="auto"/>
              <w:bottom w:val="nil"/>
              <w:right w:val="single" w:sz="6" w:space="0" w:color="auto"/>
            </w:tcBorders>
          </w:tcPr>
          <w:p w14:paraId="66C0FF85" w14:textId="77777777" w:rsidR="00EE5860" w:rsidRPr="00441CD0" w:rsidRDefault="00EE5860" w:rsidP="00BB0E1F">
            <w:pPr>
              <w:pStyle w:val="TAC"/>
            </w:pPr>
          </w:p>
        </w:tc>
      </w:tr>
      <w:tr w:rsidR="00EE5860" w:rsidRPr="00441CD0" w14:paraId="762A485A" w14:textId="77777777" w:rsidTr="00BB0E1F">
        <w:trPr>
          <w:jc w:val="center"/>
        </w:trPr>
        <w:tc>
          <w:tcPr>
            <w:tcW w:w="151" w:type="dxa"/>
            <w:tcBorders>
              <w:top w:val="nil"/>
              <w:left w:val="single" w:sz="6" w:space="0" w:color="auto"/>
              <w:bottom w:val="single" w:sz="4" w:space="0" w:color="auto"/>
              <w:right w:val="nil"/>
            </w:tcBorders>
          </w:tcPr>
          <w:p w14:paraId="41ACCA3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CD68403" w14:textId="77777777" w:rsidR="00EE5860" w:rsidRPr="00441CD0" w:rsidRDefault="00EE5860" w:rsidP="00BB0E1F">
            <w:pPr>
              <w:pStyle w:val="TAC"/>
            </w:pPr>
            <w:r w:rsidRPr="00441CD0">
              <w:rPr>
                <w:lang w:eastAsia="zh-CN"/>
              </w:rPr>
              <w:t>9</w:t>
            </w:r>
            <w:r w:rsidRPr="00441CD0">
              <w:t xml:space="preserve">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6C932D5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5407DE3" w14:textId="77777777" w:rsidR="00EE5860" w:rsidRPr="00441CD0" w:rsidRDefault="00EE5860" w:rsidP="00BB0E1F">
            <w:pPr>
              <w:pStyle w:val="TAC"/>
              <w:rPr>
                <w:lang w:val="x-none"/>
              </w:rPr>
            </w:pPr>
          </w:p>
        </w:tc>
      </w:tr>
    </w:tbl>
    <w:p w14:paraId="4F268B3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132</w:t>
      </w:r>
      <w:r w:rsidRPr="00441CD0">
        <w:rPr>
          <w:lang w:eastAsia="zh-CN"/>
        </w:rPr>
        <w:t>-</w:t>
      </w:r>
      <w:r w:rsidRPr="00441CD0">
        <w:rPr>
          <w:lang w:eastAsia="ja-JP"/>
        </w:rPr>
        <w:t>1</w:t>
      </w:r>
      <w:r w:rsidRPr="00441CD0">
        <w:t xml:space="preserve">: Quota </w:t>
      </w:r>
      <w:r w:rsidRPr="00441CD0">
        <w:rPr>
          <w:lang w:eastAsia="ja-JP"/>
        </w:rPr>
        <w:t>Validity Time</w:t>
      </w:r>
    </w:p>
    <w:p w14:paraId="14B6E997" w14:textId="77777777" w:rsidR="00EE5860" w:rsidRPr="00441CD0" w:rsidRDefault="00EE5860" w:rsidP="00EE5860">
      <w:pPr>
        <w:rPr>
          <w:lang w:val="en-US"/>
        </w:rPr>
      </w:pPr>
      <w:r w:rsidRPr="00441CD0">
        <w:rPr>
          <w:lang w:val="en-US"/>
        </w:rPr>
        <w:t>The Quota Validity Time value shall be encoded as an Unsigned32 binary integer value.</w:t>
      </w:r>
    </w:p>
    <w:p w14:paraId="482BF2F6" w14:textId="77777777" w:rsidR="00EE5860" w:rsidRPr="00441CD0" w:rsidRDefault="00EE5860" w:rsidP="00EE5860">
      <w:pPr>
        <w:pStyle w:val="Heading3"/>
        <w:rPr>
          <w:rFonts w:eastAsia="SimSun"/>
        </w:rPr>
      </w:pPr>
      <w:bookmarkStart w:id="6775" w:name="_Toc27490979"/>
      <w:bookmarkStart w:id="6776" w:name="_Toc27557272"/>
      <w:bookmarkStart w:id="6777" w:name="_Toc27724189"/>
      <w:bookmarkStart w:id="6778" w:name="_Toc36031263"/>
      <w:bookmarkStart w:id="6779" w:name="_Toc36043183"/>
      <w:bookmarkStart w:id="6780" w:name="_Toc36814508"/>
      <w:bookmarkStart w:id="6781" w:name="_Toc44689366"/>
      <w:bookmarkStart w:id="6782" w:name="_Toc44924120"/>
      <w:bookmarkStart w:id="6783" w:name="_Toc51861090"/>
      <w:bookmarkStart w:id="6784" w:name="_Toc57930861"/>
      <w:bookmarkStart w:id="6785" w:name="_Toc57931491"/>
      <w:bookmarkStart w:id="6786" w:name="_Toc160974617"/>
      <w:r w:rsidRPr="00441CD0">
        <w:rPr>
          <w:rFonts w:eastAsia="SimSun"/>
        </w:rPr>
        <w:t>8.</w:t>
      </w:r>
      <w:r w:rsidRPr="00441CD0">
        <w:rPr>
          <w:rFonts w:eastAsia="SimSun"/>
          <w:lang w:val="en-US"/>
        </w:rPr>
        <w:t>2.133</w:t>
      </w:r>
      <w:r w:rsidRPr="00441CD0">
        <w:rPr>
          <w:rFonts w:eastAsia="SimSun"/>
        </w:rPr>
        <w:tab/>
        <w:t>Number of Reports</w:t>
      </w:r>
      <w:bookmarkEnd w:id="6775"/>
      <w:bookmarkEnd w:id="6776"/>
      <w:bookmarkEnd w:id="6777"/>
      <w:bookmarkEnd w:id="6778"/>
      <w:bookmarkEnd w:id="6779"/>
      <w:bookmarkEnd w:id="6780"/>
      <w:bookmarkEnd w:id="6781"/>
      <w:bookmarkEnd w:id="6782"/>
      <w:bookmarkEnd w:id="6783"/>
      <w:bookmarkEnd w:id="6784"/>
      <w:bookmarkEnd w:id="6785"/>
      <w:bookmarkEnd w:id="6786"/>
    </w:p>
    <w:p w14:paraId="5914AE8B" w14:textId="77777777" w:rsidR="00EE5860" w:rsidRPr="00441CD0" w:rsidRDefault="00EE5860" w:rsidP="00EE5860">
      <w:pPr>
        <w:rPr>
          <w:rFonts w:eastAsia="SimSun"/>
          <w:lang w:eastAsia="zh-CN"/>
        </w:rPr>
      </w:pPr>
      <w:r w:rsidRPr="00441CD0">
        <w:t>The Number of Reports</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8.2.133-1</w:t>
      </w:r>
      <w:r w:rsidRPr="00441CD0">
        <w:rPr>
          <w:lang w:eastAsia="ja-JP"/>
        </w:rPr>
        <w:t xml:space="preserve">. </w:t>
      </w:r>
      <w:r w:rsidRPr="00441CD0">
        <w:rPr>
          <w:lang w:eastAsia="zh-CN"/>
        </w:rPr>
        <w:t xml:space="preserve">It </w:t>
      </w:r>
      <w:r w:rsidRPr="00441CD0">
        <w:rPr>
          <w:lang w:eastAsia="ja-JP"/>
        </w:rPr>
        <w:t>contains an Un</w:t>
      </w:r>
      <w:r w:rsidRPr="00441CD0">
        <w:t>igned16 binary integer value excluding the first value "0"</w:t>
      </w:r>
      <w:r w:rsidRPr="00441CD0">
        <w:rPr>
          <w:lang w:eastAsia="zh-CN"/>
        </w:rPr>
        <w:t>.</w:t>
      </w:r>
    </w:p>
    <w:p w14:paraId="0978E8E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0F5545D9" w14:textId="77777777" w:rsidTr="00BB0E1F">
        <w:trPr>
          <w:jc w:val="center"/>
        </w:trPr>
        <w:tc>
          <w:tcPr>
            <w:tcW w:w="151" w:type="dxa"/>
            <w:tcBorders>
              <w:top w:val="single" w:sz="6" w:space="0" w:color="auto"/>
              <w:left w:val="single" w:sz="6" w:space="0" w:color="auto"/>
              <w:bottom w:val="nil"/>
              <w:right w:val="nil"/>
            </w:tcBorders>
          </w:tcPr>
          <w:p w14:paraId="7E8BE106"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7448DBA"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7BFDFDCC"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9FE6428" w14:textId="77777777" w:rsidR="00EE5860" w:rsidRPr="00441CD0" w:rsidRDefault="00EE5860" w:rsidP="00BB0E1F">
            <w:pPr>
              <w:pStyle w:val="TAC"/>
              <w:rPr>
                <w:lang w:val="fr-FR"/>
              </w:rPr>
            </w:pPr>
          </w:p>
        </w:tc>
      </w:tr>
      <w:tr w:rsidR="00EE5860" w:rsidRPr="00441CD0" w14:paraId="32AE087E" w14:textId="77777777" w:rsidTr="00BB0E1F">
        <w:trPr>
          <w:jc w:val="center"/>
        </w:trPr>
        <w:tc>
          <w:tcPr>
            <w:tcW w:w="151" w:type="dxa"/>
            <w:tcBorders>
              <w:top w:val="nil"/>
              <w:left w:val="single" w:sz="6" w:space="0" w:color="auto"/>
              <w:bottom w:val="nil"/>
              <w:right w:val="nil"/>
            </w:tcBorders>
          </w:tcPr>
          <w:p w14:paraId="55655E36"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2CDC294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528D666"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5AB5CAB7"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2EA92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81BC20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BEFCC0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3974076F"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334DF8C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4DC0C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EE8C3D8" w14:textId="77777777" w:rsidR="00EE5860" w:rsidRPr="00441CD0" w:rsidRDefault="00EE5860" w:rsidP="00BB0E1F">
            <w:pPr>
              <w:pStyle w:val="TAC"/>
              <w:rPr>
                <w:lang w:val="fr-FR"/>
              </w:rPr>
            </w:pPr>
          </w:p>
        </w:tc>
      </w:tr>
      <w:tr w:rsidR="00EE5860" w:rsidRPr="00441CD0" w14:paraId="56165CA7" w14:textId="77777777" w:rsidTr="00BB0E1F">
        <w:trPr>
          <w:jc w:val="center"/>
        </w:trPr>
        <w:tc>
          <w:tcPr>
            <w:tcW w:w="151" w:type="dxa"/>
            <w:tcBorders>
              <w:top w:val="nil"/>
              <w:left w:val="single" w:sz="6" w:space="0" w:color="auto"/>
              <w:bottom w:val="nil"/>
              <w:right w:val="nil"/>
            </w:tcBorders>
          </w:tcPr>
          <w:p w14:paraId="598887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5B540D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7585BDB0" w14:textId="77777777" w:rsidR="00EE5860" w:rsidRPr="00441CD0" w:rsidRDefault="00EE5860" w:rsidP="00BB0E1F">
            <w:pPr>
              <w:pStyle w:val="TAC"/>
              <w:rPr>
                <w:lang w:val="fr-FR"/>
              </w:rPr>
            </w:pPr>
            <w:r w:rsidRPr="00441CD0">
              <w:rPr>
                <w:lang w:val="fr-FR"/>
              </w:rPr>
              <w:t>Type = 182 (decimal)</w:t>
            </w:r>
          </w:p>
        </w:tc>
        <w:tc>
          <w:tcPr>
            <w:tcW w:w="588" w:type="dxa"/>
            <w:tcBorders>
              <w:top w:val="nil"/>
              <w:left w:val="single" w:sz="4" w:space="0" w:color="auto"/>
              <w:bottom w:val="nil"/>
              <w:right w:val="single" w:sz="6" w:space="0" w:color="auto"/>
            </w:tcBorders>
          </w:tcPr>
          <w:p w14:paraId="26CB089E" w14:textId="77777777" w:rsidR="00EE5860" w:rsidRPr="00441CD0" w:rsidRDefault="00EE5860" w:rsidP="00BB0E1F">
            <w:pPr>
              <w:pStyle w:val="TAC"/>
              <w:rPr>
                <w:lang w:val="fr-FR"/>
              </w:rPr>
            </w:pPr>
          </w:p>
        </w:tc>
      </w:tr>
      <w:tr w:rsidR="00EE5860" w:rsidRPr="00441CD0" w14:paraId="7F36EBAD" w14:textId="77777777" w:rsidTr="00BB0E1F">
        <w:trPr>
          <w:jc w:val="center"/>
        </w:trPr>
        <w:tc>
          <w:tcPr>
            <w:tcW w:w="151" w:type="dxa"/>
            <w:tcBorders>
              <w:top w:val="nil"/>
              <w:left w:val="single" w:sz="6" w:space="0" w:color="auto"/>
              <w:bottom w:val="nil"/>
              <w:right w:val="nil"/>
            </w:tcBorders>
          </w:tcPr>
          <w:p w14:paraId="32ED68E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DE57E2"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64DE5D8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1B606FD" w14:textId="77777777" w:rsidR="00EE5860" w:rsidRPr="00441CD0" w:rsidRDefault="00EE5860" w:rsidP="00BB0E1F">
            <w:pPr>
              <w:pStyle w:val="TAC"/>
              <w:rPr>
                <w:lang w:val="fr-FR"/>
              </w:rPr>
            </w:pPr>
          </w:p>
        </w:tc>
      </w:tr>
      <w:tr w:rsidR="00EE5860" w:rsidRPr="00441CD0" w14:paraId="167A6982" w14:textId="77777777" w:rsidTr="00BB0E1F">
        <w:trPr>
          <w:jc w:val="center"/>
        </w:trPr>
        <w:tc>
          <w:tcPr>
            <w:tcW w:w="151" w:type="dxa"/>
            <w:tcBorders>
              <w:top w:val="nil"/>
              <w:left w:val="single" w:sz="6" w:space="0" w:color="auto"/>
              <w:bottom w:val="nil"/>
              <w:right w:val="nil"/>
            </w:tcBorders>
          </w:tcPr>
          <w:p w14:paraId="78FC4EE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26B9B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6</w:t>
            </w:r>
          </w:p>
        </w:tc>
        <w:tc>
          <w:tcPr>
            <w:tcW w:w="4708" w:type="dxa"/>
            <w:gridSpan w:val="8"/>
            <w:tcBorders>
              <w:top w:val="single" w:sz="4" w:space="0" w:color="auto"/>
              <w:left w:val="single" w:sz="4" w:space="0" w:color="auto"/>
              <w:bottom w:val="single" w:sz="4" w:space="0" w:color="auto"/>
              <w:right w:val="single" w:sz="4" w:space="0" w:color="auto"/>
            </w:tcBorders>
            <w:hideMark/>
          </w:tcPr>
          <w:p w14:paraId="753B73DE" w14:textId="77777777" w:rsidR="00EE5860" w:rsidRPr="00441CD0" w:rsidRDefault="00EE5860" w:rsidP="00BB0E1F">
            <w:pPr>
              <w:pStyle w:val="TAC"/>
              <w:rPr>
                <w:lang w:val="fr-FR" w:eastAsia="zh-CN"/>
              </w:rPr>
            </w:pPr>
            <w:r w:rsidRPr="00441CD0">
              <w:rPr>
                <w:lang w:val="fr-FR"/>
              </w:rPr>
              <w:t>Number of Reports</w:t>
            </w:r>
          </w:p>
        </w:tc>
        <w:tc>
          <w:tcPr>
            <w:tcW w:w="588" w:type="dxa"/>
            <w:tcBorders>
              <w:top w:val="nil"/>
              <w:left w:val="single" w:sz="4" w:space="0" w:color="auto"/>
              <w:bottom w:val="single" w:sz="4" w:space="0" w:color="auto"/>
              <w:right w:val="single" w:sz="6" w:space="0" w:color="auto"/>
            </w:tcBorders>
          </w:tcPr>
          <w:p w14:paraId="04D91154" w14:textId="77777777" w:rsidR="00EE5860" w:rsidRPr="00441CD0" w:rsidRDefault="00EE5860" w:rsidP="00BB0E1F">
            <w:pPr>
              <w:pStyle w:val="TAC"/>
              <w:rPr>
                <w:lang w:val="fr-FR"/>
              </w:rPr>
            </w:pPr>
          </w:p>
        </w:tc>
      </w:tr>
    </w:tbl>
    <w:p w14:paraId="712E5739" w14:textId="77777777" w:rsidR="00EE5860" w:rsidRPr="00441CD0" w:rsidRDefault="00EE5860" w:rsidP="00EE5860">
      <w:pPr>
        <w:pStyle w:val="TF"/>
      </w:pPr>
      <w:r w:rsidRPr="00441CD0">
        <w:t xml:space="preserve">Figure </w:t>
      </w:r>
      <w:r w:rsidRPr="00441CD0">
        <w:rPr>
          <w:lang w:eastAsia="zh-CN"/>
        </w:rPr>
        <w:t>8</w:t>
      </w:r>
      <w:r w:rsidRPr="00441CD0">
        <w:rPr>
          <w:lang w:eastAsia="ja-JP"/>
        </w:rPr>
        <w:t>.</w:t>
      </w:r>
      <w:r w:rsidRPr="00441CD0">
        <w:rPr>
          <w:lang w:val="en-US" w:eastAsia="ja-JP"/>
        </w:rPr>
        <w:t>2.133</w:t>
      </w:r>
      <w:r w:rsidRPr="00441CD0">
        <w:rPr>
          <w:lang w:eastAsia="zh-CN"/>
        </w:rPr>
        <w:t>-</w:t>
      </w:r>
      <w:r w:rsidRPr="00441CD0">
        <w:rPr>
          <w:lang w:eastAsia="ja-JP"/>
        </w:rPr>
        <w:t>1</w:t>
      </w:r>
      <w:r w:rsidRPr="00441CD0">
        <w:t>: Number of Reports</w:t>
      </w:r>
    </w:p>
    <w:p w14:paraId="19D50BFD" w14:textId="77777777" w:rsidR="00EE5860" w:rsidRPr="00441CD0" w:rsidRDefault="00EE5860" w:rsidP="00EE5860">
      <w:pPr>
        <w:pStyle w:val="Heading3"/>
      </w:pPr>
      <w:bookmarkStart w:id="6787" w:name="_Toc27490980"/>
      <w:bookmarkStart w:id="6788" w:name="_Toc27557273"/>
      <w:bookmarkStart w:id="6789" w:name="_Toc27724190"/>
      <w:bookmarkStart w:id="6790" w:name="_Toc36031264"/>
      <w:bookmarkStart w:id="6791" w:name="_Toc36043184"/>
      <w:bookmarkStart w:id="6792" w:name="_Toc36814509"/>
      <w:bookmarkStart w:id="6793" w:name="_Toc44689367"/>
      <w:bookmarkStart w:id="6794" w:name="_Toc44924121"/>
      <w:bookmarkStart w:id="6795" w:name="_Toc51861091"/>
      <w:bookmarkStart w:id="6796" w:name="_Toc57930862"/>
      <w:bookmarkStart w:id="6797" w:name="_Toc57931492"/>
      <w:bookmarkStart w:id="6798" w:name="_Toc160974618"/>
      <w:r w:rsidRPr="00441CD0">
        <w:t>8.</w:t>
      </w:r>
      <w:r w:rsidRPr="00441CD0">
        <w:rPr>
          <w:lang w:val="en-US"/>
        </w:rPr>
        <w:t>2.134</w:t>
      </w:r>
      <w:r w:rsidRPr="00441CD0">
        <w:tab/>
        <w:t>PFCPASRsp-Flags</w:t>
      </w:r>
      <w:bookmarkEnd w:id="6787"/>
      <w:bookmarkEnd w:id="6788"/>
      <w:bookmarkEnd w:id="6789"/>
      <w:bookmarkEnd w:id="6790"/>
      <w:bookmarkEnd w:id="6791"/>
      <w:bookmarkEnd w:id="6792"/>
      <w:bookmarkEnd w:id="6793"/>
      <w:bookmarkEnd w:id="6794"/>
      <w:bookmarkEnd w:id="6795"/>
      <w:bookmarkEnd w:id="6796"/>
      <w:bookmarkEnd w:id="6797"/>
      <w:bookmarkEnd w:id="6798"/>
    </w:p>
    <w:p w14:paraId="1D399A24" w14:textId="77777777" w:rsidR="00EE5860" w:rsidRPr="00441CD0" w:rsidRDefault="00EE5860" w:rsidP="00EE5860">
      <w:pPr>
        <w:rPr>
          <w:lang w:eastAsia="zh-CN"/>
        </w:rPr>
      </w:pPr>
      <w:r w:rsidRPr="00441CD0">
        <w:rPr>
          <w:lang w:eastAsia="zh-CN"/>
        </w:rPr>
        <w:t xml:space="preserve">The </w:t>
      </w:r>
      <w:r w:rsidRPr="00441CD0">
        <w:t>PFCPASRsp-Flags</w:t>
      </w:r>
      <w:r w:rsidRPr="00441CD0">
        <w:rPr>
          <w:lang w:eastAsia="zh-CN"/>
        </w:rPr>
        <w:t xml:space="preserve"> IE indicates flags applicable to the PFCP Association Setup Response message</w:t>
      </w:r>
      <w:r w:rsidRPr="00441CD0">
        <w:t xml:space="preserve">. It </w:t>
      </w:r>
      <w:r w:rsidRPr="00441CD0">
        <w:rPr>
          <w:lang w:eastAsia="zh-CN"/>
        </w:rPr>
        <w:t>is coded as depicted in Figure 8.2.134-1.</w:t>
      </w:r>
    </w:p>
    <w:p w14:paraId="45DB1784" w14:textId="77777777" w:rsidR="00EE5860" w:rsidRPr="00441CD0" w:rsidRDefault="00EE5860" w:rsidP="00EE5860">
      <w:pPr>
        <w:pStyle w:val="TH"/>
        <w:rPr>
          <w:lang w:eastAsia="zh-CN"/>
        </w:rPr>
      </w:pPr>
      <w:bookmarkStart w:id="6799" w:name="_Toc27490981"/>
      <w:bookmarkStart w:id="6800" w:name="_Toc27557274"/>
      <w:bookmarkStart w:id="6801" w:name="_Toc27724191"/>
      <w:bookmarkStart w:id="6802" w:name="_Toc36031265"/>
      <w:bookmarkStart w:id="6803" w:name="_Toc36043185"/>
      <w:bookmarkStart w:id="6804" w:name="_Toc36814510"/>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0E3D7565" w14:textId="77777777" w:rsidTr="00BB0E1F">
        <w:trPr>
          <w:jc w:val="center"/>
        </w:trPr>
        <w:tc>
          <w:tcPr>
            <w:tcW w:w="151" w:type="dxa"/>
            <w:tcBorders>
              <w:top w:val="single" w:sz="6" w:space="0" w:color="auto"/>
              <w:left w:val="single" w:sz="6" w:space="0" w:color="auto"/>
              <w:bottom w:val="nil"/>
              <w:right w:val="nil"/>
            </w:tcBorders>
          </w:tcPr>
          <w:p w14:paraId="012204E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1223B74"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694F937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CD8A4F7" w14:textId="77777777" w:rsidR="00EE5860" w:rsidRPr="00441CD0" w:rsidRDefault="00EE5860" w:rsidP="00BB0E1F">
            <w:pPr>
              <w:pStyle w:val="TAC"/>
              <w:rPr>
                <w:lang w:val="fr-FR"/>
              </w:rPr>
            </w:pPr>
          </w:p>
        </w:tc>
      </w:tr>
      <w:tr w:rsidR="00EE5860" w:rsidRPr="00441CD0" w14:paraId="7E1B15EB" w14:textId="77777777" w:rsidTr="00BB0E1F">
        <w:trPr>
          <w:jc w:val="center"/>
        </w:trPr>
        <w:tc>
          <w:tcPr>
            <w:tcW w:w="151" w:type="dxa"/>
            <w:tcBorders>
              <w:top w:val="nil"/>
              <w:left w:val="single" w:sz="6" w:space="0" w:color="auto"/>
              <w:bottom w:val="nil"/>
              <w:right w:val="nil"/>
            </w:tcBorders>
          </w:tcPr>
          <w:p w14:paraId="66CD591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EE09AE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9A47DC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67AACC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5B4385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85C716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D780F6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1F3D416"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21C1886"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2AE59FE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35195E" w14:textId="77777777" w:rsidR="00EE5860" w:rsidRPr="00441CD0" w:rsidRDefault="00EE5860" w:rsidP="00BB0E1F">
            <w:pPr>
              <w:pStyle w:val="TAC"/>
              <w:rPr>
                <w:lang w:val="fr-FR"/>
              </w:rPr>
            </w:pPr>
          </w:p>
        </w:tc>
      </w:tr>
      <w:tr w:rsidR="00EE5860" w:rsidRPr="00441CD0" w14:paraId="6D8CD9F9" w14:textId="77777777" w:rsidTr="00BB0E1F">
        <w:trPr>
          <w:jc w:val="center"/>
        </w:trPr>
        <w:tc>
          <w:tcPr>
            <w:tcW w:w="151" w:type="dxa"/>
            <w:tcBorders>
              <w:top w:val="nil"/>
              <w:left w:val="single" w:sz="6" w:space="0" w:color="auto"/>
              <w:bottom w:val="nil"/>
              <w:right w:val="nil"/>
            </w:tcBorders>
          </w:tcPr>
          <w:p w14:paraId="7024D25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FA6BBC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4A7FCA71" w14:textId="77777777" w:rsidR="00EE5860" w:rsidRPr="00441CD0" w:rsidRDefault="00EE5860" w:rsidP="00BB0E1F">
            <w:pPr>
              <w:pStyle w:val="TAC"/>
              <w:rPr>
                <w:lang w:val="fr-FR"/>
              </w:rPr>
            </w:pPr>
            <w:r w:rsidRPr="00441CD0">
              <w:rPr>
                <w:lang w:val="fr-FR"/>
              </w:rPr>
              <w:t xml:space="preserve">Type = </w:t>
            </w:r>
            <w:r>
              <w:rPr>
                <w:lang w:val="fr-FR"/>
              </w:rPr>
              <w:t>184</w:t>
            </w:r>
            <w:r w:rsidRPr="00441CD0">
              <w:rPr>
                <w:lang w:val="fr-FR"/>
              </w:rPr>
              <w:t xml:space="preserve"> (decimal)</w:t>
            </w:r>
          </w:p>
        </w:tc>
        <w:tc>
          <w:tcPr>
            <w:tcW w:w="588" w:type="dxa"/>
            <w:tcBorders>
              <w:top w:val="nil"/>
              <w:left w:val="single" w:sz="4" w:space="0" w:color="auto"/>
              <w:bottom w:val="nil"/>
              <w:right w:val="single" w:sz="6" w:space="0" w:color="auto"/>
            </w:tcBorders>
          </w:tcPr>
          <w:p w14:paraId="23862D84" w14:textId="77777777" w:rsidR="00EE5860" w:rsidRPr="00441CD0" w:rsidRDefault="00EE5860" w:rsidP="00BB0E1F">
            <w:pPr>
              <w:pStyle w:val="TAC"/>
              <w:rPr>
                <w:lang w:val="fr-FR"/>
              </w:rPr>
            </w:pPr>
          </w:p>
        </w:tc>
      </w:tr>
      <w:tr w:rsidR="00EE5860" w:rsidRPr="00441CD0" w14:paraId="7310BDEA" w14:textId="77777777" w:rsidTr="00BB0E1F">
        <w:trPr>
          <w:jc w:val="center"/>
        </w:trPr>
        <w:tc>
          <w:tcPr>
            <w:tcW w:w="151" w:type="dxa"/>
            <w:tcBorders>
              <w:top w:val="nil"/>
              <w:left w:val="single" w:sz="6" w:space="0" w:color="auto"/>
              <w:bottom w:val="nil"/>
              <w:right w:val="nil"/>
            </w:tcBorders>
          </w:tcPr>
          <w:p w14:paraId="4F9308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A92926"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329C80C1"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39043FCF" w14:textId="77777777" w:rsidR="00EE5860" w:rsidRPr="00441CD0" w:rsidRDefault="00EE5860" w:rsidP="00BB0E1F">
            <w:pPr>
              <w:pStyle w:val="TAC"/>
              <w:rPr>
                <w:lang w:val="fr-FR"/>
              </w:rPr>
            </w:pPr>
          </w:p>
        </w:tc>
      </w:tr>
      <w:tr w:rsidR="00EE5860" w:rsidRPr="00441CD0" w14:paraId="3D394A5D" w14:textId="77777777" w:rsidTr="00BB0E1F">
        <w:trPr>
          <w:jc w:val="center"/>
        </w:trPr>
        <w:tc>
          <w:tcPr>
            <w:tcW w:w="151" w:type="dxa"/>
            <w:tcBorders>
              <w:top w:val="nil"/>
              <w:left w:val="single" w:sz="6" w:space="0" w:color="auto"/>
              <w:bottom w:val="nil"/>
              <w:right w:val="nil"/>
            </w:tcBorders>
          </w:tcPr>
          <w:p w14:paraId="6452B26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39388D0"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5DF47A83"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70CE376" w14:textId="77777777" w:rsidR="00EE5860" w:rsidRPr="00441CD0" w:rsidRDefault="00EE5860" w:rsidP="00BB0E1F">
            <w:pPr>
              <w:pStyle w:val="TAC"/>
              <w:rPr>
                <w:lang w:val="fr-FR" w:eastAsia="zh-CN"/>
              </w:rPr>
            </w:pPr>
            <w:r>
              <w:rPr>
                <w:lang w:val="fr-FR" w:eastAsia="zh-CN"/>
              </w:rPr>
              <w:t>UUPSI</w:t>
            </w:r>
          </w:p>
        </w:tc>
        <w:tc>
          <w:tcPr>
            <w:tcW w:w="590" w:type="dxa"/>
            <w:tcBorders>
              <w:top w:val="single" w:sz="4" w:space="0" w:color="auto"/>
              <w:left w:val="single" w:sz="4" w:space="0" w:color="auto"/>
              <w:bottom w:val="single" w:sz="4" w:space="0" w:color="auto"/>
              <w:right w:val="single" w:sz="4" w:space="0" w:color="auto"/>
            </w:tcBorders>
            <w:hideMark/>
          </w:tcPr>
          <w:p w14:paraId="147EE09D" w14:textId="77777777" w:rsidR="00EE5860" w:rsidRPr="00441CD0" w:rsidRDefault="00EE5860" w:rsidP="00BB0E1F">
            <w:pPr>
              <w:pStyle w:val="TAC"/>
              <w:rPr>
                <w:lang w:val="fr-FR" w:eastAsia="zh-CN"/>
              </w:rPr>
            </w:pPr>
            <w:r w:rsidRPr="00441CD0">
              <w:rPr>
                <w:lang w:val="fr-FR"/>
              </w:rPr>
              <w:t>PSREI</w:t>
            </w:r>
          </w:p>
        </w:tc>
        <w:tc>
          <w:tcPr>
            <w:tcW w:w="588" w:type="dxa"/>
            <w:tcBorders>
              <w:top w:val="nil"/>
              <w:left w:val="single" w:sz="4" w:space="0" w:color="auto"/>
              <w:bottom w:val="single" w:sz="4" w:space="0" w:color="auto"/>
              <w:right w:val="single" w:sz="6" w:space="0" w:color="auto"/>
            </w:tcBorders>
          </w:tcPr>
          <w:p w14:paraId="627BAA18" w14:textId="77777777" w:rsidR="00EE5860" w:rsidRPr="00441CD0" w:rsidRDefault="00EE5860" w:rsidP="00BB0E1F">
            <w:pPr>
              <w:pStyle w:val="TAC"/>
              <w:rPr>
                <w:lang w:val="fr-FR"/>
              </w:rPr>
            </w:pPr>
          </w:p>
        </w:tc>
      </w:tr>
      <w:tr w:rsidR="00EE5860" w:rsidRPr="00441CD0" w14:paraId="625D8F1C" w14:textId="77777777" w:rsidTr="00BB0E1F">
        <w:trPr>
          <w:jc w:val="center"/>
        </w:trPr>
        <w:tc>
          <w:tcPr>
            <w:tcW w:w="151" w:type="dxa"/>
            <w:tcBorders>
              <w:top w:val="nil"/>
              <w:left w:val="single" w:sz="6" w:space="0" w:color="auto"/>
              <w:bottom w:val="single" w:sz="4" w:space="0" w:color="auto"/>
              <w:right w:val="nil"/>
            </w:tcBorders>
          </w:tcPr>
          <w:p w14:paraId="59E69DFC"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F47C255"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7EF72565"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6290E5" w14:textId="77777777" w:rsidR="00EE5860" w:rsidRPr="00441CD0" w:rsidRDefault="00EE5860" w:rsidP="00BB0E1F">
            <w:pPr>
              <w:pStyle w:val="TAC"/>
              <w:rPr>
                <w:lang w:val="fr-FR"/>
              </w:rPr>
            </w:pPr>
          </w:p>
        </w:tc>
      </w:tr>
    </w:tbl>
    <w:p w14:paraId="3A4810EB" w14:textId="77777777" w:rsidR="00EE5860" w:rsidRPr="00441CD0" w:rsidRDefault="00EE5860" w:rsidP="00EE5860">
      <w:pPr>
        <w:pStyle w:val="TF"/>
        <w:spacing w:before="120"/>
        <w:rPr>
          <w:lang w:val="en-US" w:eastAsia="zh-CN"/>
        </w:rPr>
      </w:pPr>
      <w:r w:rsidRPr="00441CD0">
        <w:rPr>
          <w:lang w:val="en-US"/>
        </w:rPr>
        <w:t>Figure 8.2.134</w:t>
      </w:r>
      <w:r w:rsidRPr="00441CD0">
        <w:rPr>
          <w:lang w:val="en-US" w:eastAsia="zh-CN"/>
        </w:rPr>
        <w:t>-1</w:t>
      </w:r>
      <w:r w:rsidRPr="00441CD0">
        <w:rPr>
          <w:lang w:val="en-US"/>
        </w:rPr>
        <w:t xml:space="preserve">: </w:t>
      </w:r>
      <w:r w:rsidRPr="00441CD0">
        <w:t>PFCPASRsp-Flags</w:t>
      </w:r>
    </w:p>
    <w:p w14:paraId="79BDE8D9" w14:textId="77777777" w:rsidR="00EE5860" w:rsidRPr="00441CD0" w:rsidRDefault="00EE5860" w:rsidP="00EE5860">
      <w:pPr>
        <w:rPr>
          <w:lang w:eastAsia="zh-CN"/>
        </w:rPr>
      </w:pPr>
      <w:r w:rsidRPr="00441CD0">
        <w:rPr>
          <w:lang w:eastAsia="zh-CN"/>
        </w:rPr>
        <w:t>The following bits within Octet 5 shall indicate:</w:t>
      </w:r>
    </w:p>
    <w:p w14:paraId="059AD91A" w14:textId="77777777" w:rsidR="00EE5860" w:rsidRDefault="00EE5860" w:rsidP="00EE5860">
      <w:pPr>
        <w:pStyle w:val="B1"/>
      </w:pPr>
      <w:r w:rsidRPr="00441CD0">
        <w:t>-</w:t>
      </w:r>
      <w:r w:rsidRPr="00441CD0">
        <w:tab/>
        <w:t>Bit 1 – PSREI (PFCP Session Retained Indication): if this bit is set to "1", it indicates that an existing PFCP association was already established for the same Node ID and the requested PFCP sessions have been retained. See clause</w:t>
      </w:r>
      <w:r>
        <w:t> </w:t>
      </w:r>
      <w:r w:rsidRPr="00441CD0">
        <w:t>6.2.6.2.2.</w:t>
      </w:r>
    </w:p>
    <w:p w14:paraId="20876F1F" w14:textId="77777777" w:rsidR="00EE5860" w:rsidRPr="00441CD0" w:rsidRDefault="00EE5860" w:rsidP="00EE5860">
      <w:pPr>
        <w:pStyle w:val="B1"/>
      </w:pPr>
      <w:r>
        <w:t>-</w:t>
      </w:r>
      <w:r>
        <w:tab/>
        <w:t xml:space="preserve">Bit 2 </w:t>
      </w:r>
      <w:r w:rsidRPr="00441CD0">
        <w:t xml:space="preserve">– </w:t>
      </w:r>
      <w:r>
        <w:t xml:space="preserve">UUPSI (UPF configured for IPUPS Indication): if </w:t>
      </w:r>
      <w:r w:rsidRPr="00441CD0">
        <w:t>this bit is set to "1", it indicates that</w:t>
      </w:r>
      <w:r>
        <w:t xml:space="preserve"> the UPF is configured to be used for IPUPS. See clause 5.27.</w:t>
      </w:r>
    </w:p>
    <w:p w14:paraId="06BEC657" w14:textId="77777777" w:rsidR="00EE5860" w:rsidRDefault="00EE5860" w:rsidP="00EE5860">
      <w:pPr>
        <w:pStyle w:val="B1"/>
      </w:pPr>
      <w:r w:rsidRPr="00441CD0">
        <w:t>-</w:t>
      </w:r>
      <w:r w:rsidRPr="00441CD0">
        <w:tab/>
        <w:t xml:space="preserve">Bit </w:t>
      </w:r>
      <w:r>
        <w:t>3</w:t>
      </w:r>
      <w:r w:rsidRPr="00441CD0">
        <w:t xml:space="preserve"> to 8 – Spare, for future use, shall be set to "0" by the sender and discarded by the receiver.</w:t>
      </w:r>
    </w:p>
    <w:p w14:paraId="5FCBB56B" w14:textId="77777777" w:rsidR="00EE5860" w:rsidRPr="00441CD0" w:rsidRDefault="00EE5860" w:rsidP="00EE5860">
      <w:pPr>
        <w:pStyle w:val="Heading3"/>
      </w:pPr>
      <w:bookmarkStart w:id="6805" w:name="_Toc44689368"/>
      <w:bookmarkStart w:id="6806" w:name="_Toc44924122"/>
      <w:bookmarkStart w:id="6807" w:name="_Toc51861092"/>
      <w:bookmarkStart w:id="6808" w:name="_Toc57930863"/>
      <w:bookmarkStart w:id="6809" w:name="_Toc57931493"/>
      <w:bookmarkStart w:id="6810" w:name="_Toc160974619"/>
      <w:r w:rsidRPr="00441CD0">
        <w:lastRenderedPageBreak/>
        <w:t>8.2.135</w:t>
      </w:r>
      <w:r w:rsidRPr="00441CD0">
        <w:tab/>
        <w:t>CP PFCP Entity IP Address</w:t>
      </w:r>
      <w:bookmarkEnd w:id="6799"/>
      <w:bookmarkEnd w:id="6800"/>
      <w:bookmarkEnd w:id="6801"/>
      <w:bookmarkEnd w:id="6802"/>
      <w:bookmarkEnd w:id="6803"/>
      <w:bookmarkEnd w:id="6804"/>
      <w:bookmarkEnd w:id="6805"/>
      <w:bookmarkEnd w:id="6806"/>
      <w:bookmarkEnd w:id="6807"/>
      <w:bookmarkEnd w:id="6808"/>
      <w:bookmarkEnd w:id="6809"/>
      <w:bookmarkEnd w:id="6810"/>
    </w:p>
    <w:p w14:paraId="24FBC475" w14:textId="77777777" w:rsidR="00EE5860" w:rsidRPr="00441CD0" w:rsidRDefault="00EE5860" w:rsidP="00EE5860">
      <w:pPr>
        <w:rPr>
          <w:lang w:eastAsia="ja-JP"/>
        </w:rPr>
      </w:pPr>
      <w:r w:rsidRPr="00441CD0">
        <w:t xml:space="preserve">The CP PFCP Entity IP Address IE shall contain an IPv4 and/or IPv6 address.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8.2.135-1</w:t>
      </w:r>
      <w:r w:rsidRPr="00441CD0">
        <w:rPr>
          <w:lang w:eastAsia="ja-JP"/>
        </w:rPr>
        <w:t>.</w:t>
      </w:r>
    </w:p>
    <w:p w14:paraId="69AC764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D63E884" w14:textId="77777777" w:rsidTr="00BB0E1F">
        <w:trPr>
          <w:jc w:val="center"/>
        </w:trPr>
        <w:tc>
          <w:tcPr>
            <w:tcW w:w="151" w:type="dxa"/>
            <w:tcBorders>
              <w:top w:val="single" w:sz="6" w:space="0" w:color="auto"/>
              <w:left w:val="single" w:sz="6" w:space="0" w:color="auto"/>
              <w:bottom w:val="nil"/>
              <w:right w:val="nil"/>
            </w:tcBorders>
          </w:tcPr>
          <w:p w14:paraId="184236F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F4486C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2F2D4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8D0629C" w14:textId="77777777" w:rsidR="00EE5860" w:rsidRPr="00441CD0" w:rsidRDefault="00EE5860" w:rsidP="00BB0E1F">
            <w:pPr>
              <w:pStyle w:val="TAC"/>
              <w:rPr>
                <w:lang w:val="fr-FR"/>
              </w:rPr>
            </w:pPr>
          </w:p>
        </w:tc>
      </w:tr>
      <w:tr w:rsidR="00EE5860" w:rsidRPr="00441CD0" w14:paraId="57753A86" w14:textId="77777777" w:rsidTr="00BB0E1F">
        <w:trPr>
          <w:jc w:val="center"/>
        </w:trPr>
        <w:tc>
          <w:tcPr>
            <w:tcW w:w="151" w:type="dxa"/>
            <w:tcBorders>
              <w:top w:val="nil"/>
              <w:left w:val="single" w:sz="6" w:space="0" w:color="auto"/>
              <w:bottom w:val="nil"/>
              <w:right w:val="nil"/>
            </w:tcBorders>
          </w:tcPr>
          <w:p w14:paraId="2CDBF4E2"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D4E4F5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04713F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1D52C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17AD3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5DFF76"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61E26D5"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DC4B8D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EF39C17"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2B820F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CD5218F" w14:textId="77777777" w:rsidR="00EE5860" w:rsidRPr="00441CD0" w:rsidRDefault="00EE5860" w:rsidP="00BB0E1F">
            <w:pPr>
              <w:pStyle w:val="TAC"/>
              <w:rPr>
                <w:lang w:val="fr-FR"/>
              </w:rPr>
            </w:pPr>
          </w:p>
        </w:tc>
      </w:tr>
      <w:tr w:rsidR="00EE5860" w:rsidRPr="00441CD0" w14:paraId="40032DD5" w14:textId="77777777" w:rsidTr="00BB0E1F">
        <w:trPr>
          <w:jc w:val="center"/>
        </w:trPr>
        <w:tc>
          <w:tcPr>
            <w:tcW w:w="151" w:type="dxa"/>
            <w:tcBorders>
              <w:top w:val="nil"/>
              <w:left w:val="single" w:sz="6" w:space="0" w:color="auto"/>
              <w:bottom w:val="nil"/>
              <w:right w:val="nil"/>
            </w:tcBorders>
          </w:tcPr>
          <w:p w14:paraId="4752FCC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B8067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FDC77C5" w14:textId="77777777" w:rsidR="00EE5860" w:rsidRPr="00441CD0" w:rsidRDefault="00EE5860" w:rsidP="00BB0E1F">
            <w:pPr>
              <w:pStyle w:val="TAC"/>
              <w:rPr>
                <w:lang w:val="fr-FR"/>
              </w:rPr>
            </w:pPr>
            <w:r w:rsidRPr="00441CD0">
              <w:rPr>
                <w:lang w:val="fr-FR"/>
              </w:rPr>
              <w:t xml:space="preserve">Type = </w:t>
            </w:r>
            <w:r w:rsidRPr="00441CD0">
              <w:rPr>
                <w:lang w:val="sv-SE"/>
              </w:rPr>
              <w:t>135</w:t>
            </w:r>
            <w:r w:rsidRPr="00441CD0">
              <w:rPr>
                <w:lang w:val="fr-FR"/>
              </w:rPr>
              <w:t xml:space="preserve"> (decimal)</w:t>
            </w:r>
          </w:p>
        </w:tc>
        <w:tc>
          <w:tcPr>
            <w:tcW w:w="588" w:type="dxa"/>
            <w:tcBorders>
              <w:top w:val="nil"/>
              <w:left w:val="single" w:sz="4" w:space="0" w:color="auto"/>
              <w:bottom w:val="nil"/>
              <w:right w:val="single" w:sz="6" w:space="0" w:color="auto"/>
            </w:tcBorders>
          </w:tcPr>
          <w:p w14:paraId="17EB7C10" w14:textId="77777777" w:rsidR="00EE5860" w:rsidRPr="00441CD0" w:rsidRDefault="00EE5860" w:rsidP="00BB0E1F">
            <w:pPr>
              <w:pStyle w:val="TAC"/>
              <w:rPr>
                <w:lang w:val="fr-FR"/>
              </w:rPr>
            </w:pPr>
          </w:p>
        </w:tc>
      </w:tr>
      <w:tr w:rsidR="00EE5860" w:rsidRPr="00441CD0" w14:paraId="4F7D9DD9" w14:textId="77777777" w:rsidTr="00BB0E1F">
        <w:trPr>
          <w:jc w:val="center"/>
        </w:trPr>
        <w:tc>
          <w:tcPr>
            <w:tcW w:w="151" w:type="dxa"/>
            <w:tcBorders>
              <w:top w:val="nil"/>
              <w:left w:val="single" w:sz="6" w:space="0" w:color="auto"/>
              <w:bottom w:val="nil"/>
              <w:right w:val="nil"/>
            </w:tcBorders>
          </w:tcPr>
          <w:p w14:paraId="55020AC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659D8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7587D2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8C66E2D" w14:textId="77777777" w:rsidR="00EE5860" w:rsidRPr="00441CD0" w:rsidRDefault="00EE5860" w:rsidP="00BB0E1F">
            <w:pPr>
              <w:pStyle w:val="TAC"/>
              <w:rPr>
                <w:lang w:val="fr-FR"/>
              </w:rPr>
            </w:pPr>
          </w:p>
        </w:tc>
      </w:tr>
      <w:tr w:rsidR="00EE5860" w:rsidRPr="00441CD0" w14:paraId="3136247A" w14:textId="77777777" w:rsidTr="00BB0E1F">
        <w:trPr>
          <w:jc w:val="center"/>
        </w:trPr>
        <w:tc>
          <w:tcPr>
            <w:tcW w:w="151" w:type="dxa"/>
            <w:tcBorders>
              <w:top w:val="nil"/>
              <w:left w:val="single" w:sz="6" w:space="0" w:color="auto"/>
              <w:bottom w:val="nil"/>
              <w:right w:val="nil"/>
            </w:tcBorders>
          </w:tcPr>
          <w:p w14:paraId="211D5E1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AF13B5"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1D93FCEB"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15A8814" w14:textId="77777777" w:rsidR="00EE5860" w:rsidRPr="00441CD0" w:rsidRDefault="00EE5860" w:rsidP="00BB0E1F">
            <w:pPr>
              <w:pStyle w:val="TAC"/>
              <w:rPr>
                <w:lang w:val="fr-FR"/>
              </w:rPr>
            </w:pPr>
            <w:r w:rsidRPr="00441CD0">
              <w:rPr>
                <w:lang w:val="fr-FR"/>
              </w:rPr>
              <w:t>V4</w:t>
            </w:r>
          </w:p>
        </w:tc>
        <w:tc>
          <w:tcPr>
            <w:tcW w:w="589" w:type="dxa"/>
            <w:tcBorders>
              <w:top w:val="single" w:sz="4" w:space="0" w:color="auto"/>
              <w:left w:val="single" w:sz="4" w:space="0" w:color="auto"/>
              <w:bottom w:val="single" w:sz="4" w:space="0" w:color="auto"/>
              <w:right w:val="single" w:sz="4" w:space="0" w:color="auto"/>
            </w:tcBorders>
            <w:hideMark/>
          </w:tcPr>
          <w:p w14:paraId="192356C3" w14:textId="77777777" w:rsidR="00EE5860" w:rsidRPr="00441CD0" w:rsidRDefault="00EE5860" w:rsidP="00BB0E1F">
            <w:pPr>
              <w:pStyle w:val="TAC"/>
              <w:rPr>
                <w:lang w:val="fr-FR"/>
              </w:rPr>
            </w:pPr>
            <w:r w:rsidRPr="00441CD0">
              <w:rPr>
                <w:lang w:val="fr-FR"/>
              </w:rPr>
              <w:t>V6</w:t>
            </w:r>
          </w:p>
        </w:tc>
        <w:tc>
          <w:tcPr>
            <w:tcW w:w="588" w:type="dxa"/>
            <w:tcBorders>
              <w:top w:val="nil"/>
              <w:left w:val="single" w:sz="4" w:space="0" w:color="auto"/>
              <w:bottom w:val="nil"/>
              <w:right w:val="single" w:sz="6" w:space="0" w:color="auto"/>
            </w:tcBorders>
          </w:tcPr>
          <w:p w14:paraId="7BC4351A" w14:textId="77777777" w:rsidR="00EE5860" w:rsidRPr="00441CD0" w:rsidRDefault="00EE5860" w:rsidP="00BB0E1F">
            <w:pPr>
              <w:pStyle w:val="TAC"/>
              <w:rPr>
                <w:lang w:val="fr-FR"/>
              </w:rPr>
            </w:pPr>
          </w:p>
        </w:tc>
      </w:tr>
      <w:tr w:rsidR="00EE5860" w:rsidRPr="00441CD0" w14:paraId="755FBF22" w14:textId="77777777" w:rsidTr="00BB0E1F">
        <w:trPr>
          <w:jc w:val="center"/>
        </w:trPr>
        <w:tc>
          <w:tcPr>
            <w:tcW w:w="151" w:type="dxa"/>
            <w:tcBorders>
              <w:top w:val="nil"/>
              <w:left w:val="single" w:sz="6" w:space="0" w:color="auto"/>
              <w:bottom w:val="nil"/>
              <w:right w:val="nil"/>
            </w:tcBorders>
          </w:tcPr>
          <w:p w14:paraId="052223E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C7342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3A276ABE" w14:textId="77777777" w:rsidR="00EE5860" w:rsidRPr="00441CD0" w:rsidRDefault="00EE5860" w:rsidP="00BB0E1F">
            <w:pPr>
              <w:pStyle w:val="TAC"/>
              <w:rPr>
                <w:lang w:val="fr-FR" w:eastAsia="zh-CN"/>
              </w:rPr>
            </w:pPr>
            <w:r w:rsidRPr="00441CD0">
              <w:rPr>
                <w:lang w:val="fr-FR" w:eastAsia="zh-CN"/>
              </w:rPr>
              <w:t>IPv4 Address</w:t>
            </w:r>
          </w:p>
        </w:tc>
        <w:tc>
          <w:tcPr>
            <w:tcW w:w="588" w:type="dxa"/>
            <w:tcBorders>
              <w:top w:val="nil"/>
              <w:left w:val="single" w:sz="4" w:space="0" w:color="auto"/>
              <w:bottom w:val="nil"/>
              <w:right w:val="single" w:sz="6" w:space="0" w:color="auto"/>
            </w:tcBorders>
          </w:tcPr>
          <w:p w14:paraId="1536E0EE" w14:textId="77777777" w:rsidR="00EE5860" w:rsidRPr="00441CD0" w:rsidRDefault="00EE5860" w:rsidP="00BB0E1F">
            <w:pPr>
              <w:pStyle w:val="TAC"/>
              <w:rPr>
                <w:lang w:val="fr-FR"/>
              </w:rPr>
            </w:pPr>
          </w:p>
        </w:tc>
      </w:tr>
      <w:tr w:rsidR="00EE5860" w:rsidRPr="00441CD0" w14:paraId="5AE124F0" w14:textId="77777777" w:rsidTr="00BB0E1F">
        <w:trPr>
          <w:jc w:val="center"/>
        </w:trPr>
        <w:tc>
          <w:tcPr>
            <w:tcW w:w="151" w:type="dxa"/>
            <w:tcBorders>
              <w:top w:val="nil"/>
              <w:left w:val="single" w:sz="6" w:space="0" w:color="auto"/>
              <w:bottom w:val="nil"/>
              <w:right w:val="nil"/>
            </w:tcBorders>
          </w:tcPr>
          <w:p w14:paraId="75346F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B17CB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6F0A3458" w14:textId="77777777" w:rsidR="00EE5860" w:rsidRPr="00441CD0" w:rsidRDefault="00EE5860" w:rsidP="00BB0E1F">
            <w:pPr>
              <w:pStyle w:val="TAC"/>
              <w:rPr>
                <w:lang w:val="fr-FR" w:eastAsia="zh-CN"/>
              </w:rPr>
            </w:pPr>
            <w:r w:rsidRPr="00441CD0">
              <w:rPr>
                <w:lang w:val="fr-FR" w:eastAsia="zh-CN"/>
              </w:rPr>
              <w:t>IPv6 Address</w:t>
            </w:r>
          </w:p>
        </w:tc>
        <w:tc>
          <w:tcPr>
            <w:tcW w:w="588" w:type="dxa"/>
            <w:tcBorders>
              <w:top w:val="nil"/>
              <w:left w:val="single" w:sz="4" w:space="0" w:color="auto"/>
              <w:bottom w:val="nil"/>
              <w:right w:val="single" w:sz="6" w:space="0" w:color="auto"/>
            </w:tcBorders>
          </w:tcPr>
          <w:p w14:paraId="75871943" w14:textId="77777777" w:rsidR="00EE5860" w:rsidRPr="00441CD0" w:rsidRDefault="00EE5860" w:rsidP="00BB0E1F">
            <w:pPr>
              <w:pStyle w:val="TAC"/>
              <w:rPr>
                <w:lang w:val="fr-FR"/>
              </w:rPr>
            </w:pPr>
          </w:p>
        </w:tc>
      </w:tr>
      <w:tr w:rsidR="00EE5860" w:rsidRPr="00441CD0" w14:paraId="71CDE551" w14:textId="77777777" w:rsidTr="00BB0E1F">
        <w:trPr>
          <w:jc w:val="center"/>
        </w:trPr>
        <w:tc>
          <w:tcPr>
            <w:tcW w:w="151" w:type="dxa"/>
            <w:tcBorders>
              <w:top w:val="nil"/>
              <w:left w:val="single" w:sz="6" w:space="0" w:color="auto"/>
              <w:bottom w:val="nil"/>
              <w:right w:val="nil"/>
            </w:tcBorders>
          </w:tcPr>
          <w:p w14:paraId="0A52DFE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8659803"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5C8569CE"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538DEF4" w14:textId="77777777" w:rsidR="00EE5860" w:rsidRPr="00441CD0" w:rsidRDefault="00EE5860" w:rsidP="00BB0E1F">
            <w:pPr>
              <w:pStyle w:val="TAC"/>
              <w:rPr>
                <w:lang w:val="fr-FR"/>
              </w:rPr>
            </w:pPr>
          </w:p>
        </w:tc>
      </w:tr>
    </w:tbl>
    <w:p w14:paraId="02E35ADA"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135</w:t>
      </w:r>
      <w:r w:rsidRPr="00441CD0">
        <w:rPr>
          <w:lang w:eastAsia="zh-CN"/>
        </w:rPr>
        <w:t>-</w:t>
      </w:r>
      <w:r w:rsidRPr="00441CD0">
        <w:rPr>
          <w:lang w:eastAsia="ja-JP"/>
        </w:rPr>
        <w:t>1</w:t>
      </w:r>
      <w:r w:rsidRPr="00441CD0">
        <w:t xml:space="preserve">: </w:t>
      </w:r>
      <w:r w:rsidRPr="00441CD0">
        <w:rPr>
          <w:lang w:eastAsia="ja-JP"/>
        </w:rPr>
        <w:t>CP PFCP Entity IP Address</w:t>
      </w:r>
    </w:p>
    <w:p w14:paraId="67210B93" w14:textId="77777777" w:rsidR="00EE5860" w:rsidRPr="00441CD0" w:rsidRDefault="00EE5860" w:rsidP="00EE5860">
      <w:r w:rsidRPr="00441CD0">
        <w:t>The following flags are coded within Octet 5:</w:t>
      </w:r>
    </w:p>
    <w:p w14:paraId="79C5F0F3" w14:textId="77777777" w:rsidR="00EE5860" w:rsidRPr="00441CD0" w:rsidRDefault="00EE5860" w:rsidP="00EE5860">
      <w:pPr>
        <w:pStyle w:val="B1"/>
      </w:pPr>
      <w:r w:rsidRPr="00441CD0">
        <w:t>-</w:t>
      </w:r>
      <w:r w:rsidRPr="00441CD0">
        <w:tab/>
        <w:t>Bit 1 – V6: If this bit is set to "1", then the IPv6 address field shall be present in the CP PFCP Entity IP Address, otherwise the IPv6 address field shall not be present.</w:t>
      </w:r>
    </w:p>
    <w:p w14:paraId="39B9965C" w14:textId="77777777" w:rsidR="00EE5860" w:rsidRPr="00441CD0" w:rsidRDefault="00EE5860" w:rsidP="00EE5860">
      <w:pPr>
        <w:pStyle w:val="B1"/>
      </w:pPr>
      <w:r w:rsidRPr="00441CD0">
        <w:t>-</w:t>
      </w:r>
      <w:r w:rsidRPr="00441CD0">
        <w:tab/>
        <w:t>Bit 2 – V4: If this bit is set to "1", then the IPv4 address field shall be present in the CP PFCP Entity IP Address, otherwise the IPv4 address field shall not be present.</w:t>
      </w:r>
    </w:p>
    <w:p w14:paraId="1FCA1978"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273FE677" w14:textId="77777777" w:rsidR="00EE5860" w:rsidRPr="00441CD0" w:rsidRDefault="00EE5860" w:rsidP="00EE5860">
      <w:r w:rsidRPr="00441CD0">
        <w:t>Octets "p to (p+3)" or "q to (q+15)" (IPv4 address / IPv6 address fields), if present, shall contain the address value.</w:t>
      </w:r>
    </w:p>
    <w:p w14:paraId="59791CD9" w14:textId="77777777" w:rsidR="00EE5860" w:rsidRPr="00441CD0" w:rsidRDefault="00EE5860" w:rsidP="00EE5860">
      <w:pPr>
        <w:pStyle w:val="Heading3"/>
        <w:rPr>
          <w:rFonts w:eastAsia="SimSun"/>
        </w:rPr>
      </w:pPr>
      <w:bookmarkStart w:id="6811" w:name="_Toc27490982"/>
      <w:bookmarkStart w:id="6812" w:name="_Toc27557275"/>
      <w:bookmarkStart w:id="6813" w:name="_Toc27724192"/>
      <w:bookmarkStart w:id="6814" w:name="_Toc36031266"/>
      <w:bookmarkStart w:id="6815" w:name="_Toc36043186"/>
      <w:bookmarkStart w:id="6816" w:name="_Toc36814511"/>
      <w:bookmarkStart w:id="6817" w:name="_Toc44689369"/>
      <w:bookmarkStart w:id="6818" w:name="_Toc44924123"/>
      <w:bookmarkStart w:id="6819" w:name="_Toc51861093"/>
      <w:bookmarkStart w:id="6820" w:name="_Toc57930864"/>
      <w:bookmarkStart w:id="6821" w:name="_Toc57931494"/>
      <w:bookmarkStart w:id="6822" w:name="_Toc160974620"/>
      <w:r w:rsidRPr="00441CD0">
        <w:rPr>
          <w:rFonts w:eastAsia="SimSun"/>
        </w:rPr>
        <w:t>8.</w:t>
      </w:r>
      <w:r w:rsidRPr="00441CD0">
        <w:rPr>
          <w:rFonts w:eastAsia="SimSun"/>
          <w:lang w:val="en-US"/>
        </w:rPr>
        <w:t>2.136</w:t>
      </w:r>
      <w:r w:rsidRPr="00441CD0">
        <w:rPr>
          <w:rFonts w:eastAsia="SimSun"/>
        </w:rPr>
        <w:tab/>
        <w:t>PFCPSEReq-Flags</w:t>
      </w:r>
      <w:bookmarkEnd w:id="6811"/>
      <w:bookmarkEnd w:id="6812"/>
      <w:bookmarkEnd w:id="6813"/>
      <w:bookmarkEnd w:id="6814"/>
      <w:bookmarkEnd w:id="6815"/>
      <w:bookmarkEnd w:id="6816"/>
      <w:bookmarkEnd w:id="6817"/>
      <w:bookmarkEnd w:id="6818"/>
      <w:bookmarkEnd w:id="6819"/>
      <w:bookmarkEnd w:id="6820"/>
      <w:bookmarkEnd w:id="6821"/>
      <w:bookmarkEnd w:id="6822"/>
    </w:p>
    <w:p w14:paraId="1654A4D3" w14:textId="77777777" w:rsidR="00EE5860" w:rsidRPr="00441CD0" w:rsidRDefault="00EE5860" w:rsidP="00EE5860">
      <w:pPr>
        <w:rPr>
          <w:rFonts w:eastAsia="SimSun"/>
          <w:lang w:eastAsia="zh-CN"/>
        </w:rPr>
      </w:pPr>
      <w:r w:rsidRPr="00441CD0">
        <w:rPr>
          <w:lang w:eastAsia="zh-CN"/>
        </w:rPr>
        <w:t xml:space="preserve">The </w:t>
      </w:r>
      <w:r w:rsidRPr="00441CD0">
        <w:t>PFCPSEReq-Flags</w:t>
      </w:r>
      <w:r w:rsidRPr="00441CD0">
        <w:rPr>
          <w:lang w:eastAsia="zh-CN"/>
        </w:rPr>
        <w:t xml:space="preserve"> IE indicates flags applicable to the PFCP Session Establishment Request message</w:t>
      </w:r>
      <w:r w:rsidRPr="00441CD0">
        <w:t xml:space="preserve">. It </w:t>
      </w:r>
      <w:r w:rsidRPr="00441CD0">
        <w:rPr>
          <w:lang w:eastAsia="zh-CN"/>
        </w:rPr>
        <w:t>is coded as depicted in Figure 8.2.136-1.</w:t>
      </w:r>
    </w:p>
    <w:p w14:paraId="4843E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5FACB2D6" w14:textId="77777777" w:rsidTr="00BB0E1F">
        <w:trPr>
          <w:jc w:val="center"/>
        </w:trPr>
        <w:tc>
          <w:tcPr>
            <w:tcW w:w="151" w:type="dxa"/>
            <w:tcBorders>
              <w:top w:val="single" w:sz="6" w:space="0" w:color="auto"/>
              <w:left w:val="single" w:sz="6" w:space="0" w:color="auto"/>
              <w:bottom w:val="nil"/>
              <w:right w:val="nil"/>
            </w:tcBorders>
          </w:tcPr>
          <w:p w14:paraId="70E8C5C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CF7A7BA"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EA54F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FCABC75" w14:textId="77777777" w:rsidR="00EE5860" w:rsidRPr="00441CD0" w:rsidRDefault="00EE5860" w:rsidP="00BB0E1F">
            <w:pPr>
              <w:pStyle w:val="TAC"/>
              <w:rPr>
                <w:lang w:val="fr-FR"/>
              </w:rPr>
            </w:pPr>
          </w:p>
        </w:tc>
      </w:tr>
      <w:tr w:rsidR="00EE5860" w:rsidRPr="00441CD0" w14:paraId="709BA8AC" w14:textId="77777777" w:rsidTr="00BB0E1F">
        <w:trPr>
          <w:jc w:val="center"/>
        </w:trPr>
        <w:tc>
          <w:tcPr>
            <w:tcW w:w="151" w:type="dxa"/>
            <w:tcBorders>
              <w:top w:val="nil"/>
              <w:left w:val="single" w:sz="6" w:space="0" w:color="auto"/>
              <w:bottom w:val="nil"/>
              <w:right w:val="nil"/>
            </w:tcBorders>
          </w:tcPr>
          <w:p w14:paraId="7F55AFE1"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49396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52C2F90"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7B29668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5014B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138E86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F37E15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DCC124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E71C6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753A05D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DFFFD0D" w14:textId="77777777" w:rsidR="00EE5860" w:rsidRPr="00441CD0" w:rsidRDefault="00EE5860" w:rsidP="00BB0E1F">
            <w:pPr>
              <w:pStyle w:val="TAC"/>
              <w:rPr>
                <w:lang w:val="fr-FR"/>
              </w:rPr>
            </w:pPr>
          </w:p>
        </w:tc>
      </w:tr>
      <w:tr w:rsidR="00EE5860" w:rsidRPr="00441CD0" w14:paraId="509C77D0" w14:textId="77777777" w:rsidTr="00BB0E1F">
        <w:trPr>
          <w:jc w:val="center"/>
        </w:trPr>
        <w:tc>
          <w:tcPr>
            <w:tcW w:w="151" w:type="dxa"/>
            <w:tcBorders>
              <w:top w:val="nil"/>
              <w:left w:val="single" w:sz="6" w:space="0" w:color="auto"/>
              <w:bottom w:val="nil"/>
              <w:right w:val="nil"/>
            </w:tcBorders>
          </w:tcPr>
          <w:p w14:paraId="1EA2BD3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44245E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802447" w14:textId="77777777" w:rsidR="00EE5860" w:rsidRPr="00441CD0" w:rsidRDefault="00EE5860" w:rsidP="00BB0E1F">
            <w:pPr>
              <w:pStyle w:val="TAC"/>
              <w:rPr>
                <w:lang w:val="fr-FR"/>
              </w:rPr>
            </w:pPr>
            <w:r w:rsidRPr="00441CD0">
              <w:rPr>
                <w:lang w:val="fr-FR"/>
              </w:rPr>
              <w:t>Type = 186 (decimal)</w:t>
            </w:r>
          </w:p>
        </w:tc>
        <w:tc>
          <w:tcPr>
            <w:tcW w:w="588" w:type="dxa"/>
            <w:tcBorders>
              <w:top w:val="nil"/>
              <w:left w:val="single" w:sz="4" w:space="0" w:color="auto"/>
              <w:bottom w:val="nil"/>
              <w:right w:val="single" w:sz="6" w:space="0" w:color="auto"/>
            </w:tcBorders>
          </w:tcPr>
          <w:p w14:paraId="17FC9994" w14:textId="77777777" w:rsidR="00EE5860" w:rsidRPr="00441CD0" w:rsidRDefault="00EE5860" w:rsidP="00BB0E1F">
            <w:pPr>
              <w:pStyle w:val="TAC"/>
              <w:rPr>
                <w:lang w:val="fr-FR"/>
              </w:rPr>
            </w:pPr>
          </w:p>
        </w:tc>
      </w:tr>
      <w:tr w:rsidR="00EE5860" w:rsidRPr="00441CD0" w14:paraId="71927170" w14:textId="77777777" w:rsidTr="00BB0E1F">
        <w:trPr>
          <w:jc w:val="center"/>
        </w:trPr>
        <w:tc>
          <w:tcPr>
            <w:tcW w:w="151" w:type="dxa"/>
            <w:tcBorders>
              <w:top w:val="nil"/>
              <w:left w:val="single" w:sz="6" w:space="0" w:color="auto"/>
              <w:bottom w:val="nil"/>
              <w:right w:val="nil"/>
            </w:tcBorders>
          </w:tcPr>
          <w:p w14:paraId="1DAD57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01D94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7F88F12"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25957411" w14:textId="77777777" w:rsidR="00EE5860" w:rsidRPr="00441CD0" w:rsidRDefault="00EE5860" w:rsidP="00BB0E1F">
            <w:pPr>
              <w:pStyle w:val="TAC"/>
              <w:rPr>
                <w:lang w:val="fr-FR"/>
              </w:rPr>
            </w:pPr>
          </w:p>
        </w:tc>
      </w:tr>
      <w:tr w:rsidR="00EE5860" w:rsidRPr="00441CD0" w14:paraId="74DC532C" w14:textId="77777777" w:rsidTr="00BB0E1F">
        <w:trPr>
          <w:jc w:val="center"/>
        </w:trPr>
        <w:tc>
          <w:tcPr>
            <w:tcW w:w="151" w:type="dxa"/>
            <w:tcBorders>
              <w:top w:val="nil"/>
              <w:left w:val="single" w:sz="6" w:space="0" w:color="auto"/>
              <w:bottom w:val="nil"/>
              <w:right w:val="nil"/>
            </w:tcBorders>
          </w:tcPr>
          <w:p w14:paraId="1A16B78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8C3206" w14:textId="77777777" w:rsidR="00EE5860" w:rsidRPr="00441CD0" w:rsidRDefault="00EE5860" w:rsidP="00BB0E1F">
            <w:pPr>
              <w:pStyle w:val="TAC"/>
              <w:rPr>
                <w:lang w:val="fr-FR"/>
              </w:rPr>
            </w:pPr>
            <w:r w:rsidRPr="00441CD0">
              <w:rPr>
                <w:lang w:val="fr-FR"/>
              </w:rPr>
              <w:t>5</w:t>
            </w:r>
          </w:p>
        </w:tc>
        <w:tc>
          <w:tcPr>
            <w:tcW w:w="4121" w:type="dxa"/>
            <w:gridSpan w:val="7"/>
            <w:tcBorders>
              <w:top w:val="single" w:sz="4" w:space="0" w:color="auto"/>
              <w:left w:val="single" w:sz="4" w:space="0" w:color="auto"/>
              <w:bottom w:val="single" w:sz="4" w:space="0" w:color="auto"/>
              <w:right w:val="single" w:sz="4" w:space="0" w:color="auto"/>
            </w:tcBorders>
          </w:tcPr>
          <w:p w14:paraId="41680AEA" w14:textId="77777777" w:rsidR="00EE5860" w:rsidRPr="00441CD0" w:rsidRDefault="00EE5860" w:rsidP="00BB0E1F">
            <w:pPr>
              <w:pStyle w:val="TAC"/>
              <w:rPr>
                <w:lang w:val="fr-FR" w:eastAsia="zh-CN"/>
              </w:rPr>
            </w:pPr>
            <w:r w:rsidRPr="00441CD0">
              <w:rPr>
                <w:lang w:val="fr-FR" w:eastAsia="zh-CN"/>
              </w:rPr>
              <w:t>Spare</w:t>
            </w:r>
          </w:p>
          <w:p w14:paraId="4F777ADD" w14:textId="77777777" w:rsidR="00EE5860" w:rsidRPr="00441CD0" w:rsidRDefault="00EE5860" w:rsidP="00BB0E1F">
            <w:pPr>
              <w:pStyle w:val="TAC"/>
              <w:rPr>
                <w:lang w:val="sv-SE" w:eastAsia="zh-CN"/>
              </w:rPr>
            </w:pPr>
          </w:p>
        </w:tc>
        <w:tc>
          <w:tcPr>
            <w:tcW w:w="590" w:type="dxa"/>
            <w:tcBorders>
              <w:top w:val="single" w:sz="4" w:space="0" w:color="auto"/>
              <w:left w:val="single" w:sz="4" w:space="0" w:color="auto"/>
              <w:bottom w:val="single" w:sz="4" w:space="0" w:color="auto"/>
              <w:right w:val="single" w:sz="4" w:space="0" w:color="auto"/>
            </w:tcBorders>
            <w:hideMark/>
          </w:tcPr>
          <w:p w14:paraId="35B1518B" w14:textId="77777777" w:rsidR="00EE5860" w:rsidRPr="00441CD0" w:rsidRDefault="00EE5860" w:rsidP="00BB0E1F">
            <w:pPr>
              <w:pStyle w:val="TAC"/>
              <w:rPr>
                <w:lang w:val="fr-FR" w:eastAsia="zh-CN"/>
              </w:rPr>
            </w:pPr>
            <w:r w:rsidRPr="00441CD0">
              <w:rPr>
                <w:lang w:val="fr-FR" w:eastAsia="zh-CN"/>
              </w:rPr>
              <w:t>RESTI</w:t>
            </w:r>
          </w:p>
        </w:tc>
        <w:tc>
          <w:tcPr>
            <w:tcW w:w="588" w:type="dxa"/>
            <w:tcBorders>
              <w:top w:val="nil"/>
              <w:left w:val="single" w:sz="4" w:space="0" w:color="auto"/>
              <w:bottom w:val="single" w:sz="4" w:space="0" w:color="auto"/>
              <w:right w:val="single" w:sz="6" w:space="0" w:color="auto"/>
            </w:tcBorders>
          </w:tcPr>
          <w:p w14:paraId="6E92127E" w14:textId="77777777" w:rsidR="00EE5860" w:rsidRPr="00441CD0" w:rsidRDefault="00EE5860" w:rsidP="00BB0E1F">
            <w:pPr>
              <w:pStyle w:val="TAC"/>
              <w:rPr>
                <w:lang w:val="fr-FR"/>
              </w:rPr>
            </w:pPr>
          </w:p>
        </w:tc>
      </w:tr>
      <w:tr w:rsidR="00EE5860" w:rsidRPr="00441CD0" w14:paraId="31B7519F" w14:textId="77777777" w:rsidTr="00BB0E1F">
        <w:trPr>
          <w:jc w:val="center"/>
        </w:trPr>
        <w:tc>
          <w:tcPr>
            <w:tcW w:w="151" w:type="dxa"/>
            <w:tcBorders>
              <w:top w:val="nil"/>
              <w:left w:val="single" w:sz="6" w:space="0" w:color="auto"/>
              <w:bottom w:val="single" w:sz="4" w:space="0" w:color="auto"/>
              <w:right w:val="nil"/>
            </w:tcBorders>
          </w:tcPr>
          <w:p w14:paraId="436FB24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F17FC6E" w14:textId="77777777" w:rsidR="00EE5860" w:rsidRPr="00441CD0" w:rsidRDefault="00EE5860" w:rsidP="00BB0E1F">
            <w:pPr>
              <w:pStyle w:val="TAC"/>
              <w:rPr>
                <w:lang w:val="fr-FR"/>
              </w:rPr>
            </w:pPr>
            <w:r w:rsidRPr="00441CD0">
              <w:rPr>
                <w:lang w:val="fr-FR"/>
              </w:rPr>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3BD43D"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049FE8F" w14:textId="77777777" w:rsidR="00EE5860" w:rsidRPr="00441CD0" w:rsidRDefault="00EE5860" w:rsidP="00BB0E1F">
            <w:pPr>
              <w:pStyle w:val="TAC"/>
              <w:rPr>
                <w:lang w:val="fr-FR"/>
              </w:rPr>
            </w:pPr>
          </w:p>
        </w:tc>
      </w:tr>
    </w:tbl>
    <w:p w14:paraId="60C317E7" w14:textId="77777777" w:rsidR="00EE5860" w:rsidRPr="00441CD0" w:rsidRDefault="00EE5860" w:rsidP="00EE5860">
      <w:pPr>
        <w:pStyle w:val="TF"/>
        <w:spacing w:before="120"/>
        <w:rPr>
          <w:lang w:val="en-US" w:eastAsia="zh-CN"/>
        </w:rPr>
      </w:pPr>
      <w:r w:rsidRPr="00441CD0">
        <w:rPr>
          <w:lang w:val="en-US"/>
        </w:rPr>
        <w:t>Figure 8.2.136</w:t>
      </w:r>
      <w:r w:rsidRPr="00441CD0">
        <w:rPr>
          <w:lang w:val="en-US" w:eastAsia="zh-CN"/>
        </w:rPr>
        <w:t>-1</w:t>
      </w:r>
      <w:r w:rsidRPr="00441CD0">
        <w:rPr>
          <w:lang w:val="en-US"/>
        </w:rPr>
        <w:t xml:space="preserve">: </w:t>
      </w:r>
      <w:r w:rsidRPr="00441CD0">
        <w:rPr>
          <w:lang w:val="en-US" w:eastAsia="zh-CN"/>
        </w:rPr>
        <w:t>PFCPSEReq-Flags</w:t>
      </w:r>
    </w:p>
    <w:p w14:paraId="3778EAA9" w14:textId="77777777" w:rsidR="00EE5860" w:rsidRPr="00441CD0" w:rsidRDefault="00EE5860" w:rsidP="00EE5860">
      <w:pPr>
        <w:rPr>
          <w:lang w:eastAsia="zh-CN"/>
        </w:rPr>
      </w:pPr>
      <w:r w:rsidRPr="00441CD0">
        <w:rPr>
          <w:lang w:eastAsia="zh-CN"/>
        </w:rPr>
        <w:t>The following bits within Octet 5 shall indicate:</w:t>
      </w:r>
    </w:p>
    <w:p w14:paraId="34CF24E5" w14:textId="77777777" w:rsidR="00EE5860" w:rsidRPr="00441CD0" w:rsidRDefault="00EE5860" w:rsidP="00EE5860">
      <w:pPr>
        <w:pStyle w:val="B1"/>
      </w:pPr>
      <w:r w:rsidRPr="00441CD0">
        <w:t>-</w:t>
      </w:r>
      <w:r w:rsidRPr="00441CD0">
        <w:tab/>
        <w:t>Bit 1 – RESTI (Restoration Indication): if this bit is set to "1", it indicates to the UP function that the PFCP session to be established is to restore an existing PFCP session.</w:t>
      </w:r>
    </w:p>
    <w:p w14:paraId="09C73452"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 Spare, for future use, shall be set to "0" by the sender and discarded by the receiver.</w:t>
      </w:r>
    </w:p>
    <w:p w14:paraId="3A2EDA13" w14:textId="77777777" w:rsidR="00EE5860" w:rsidRPr="00441CD0" w:rsidRDefault="00EE5860" w:rsidP="00EE5860">
      <w:pPr>
        <w:pStyle w:val="Heading3"/>
      </w:pPr>
      <w:bookmarkStart w:id="6823" w:name="_Toc27490983"/>
      <w:bookmarkStart w:id="6824" w:name="_Toc27557276"/>
      <w:bookmarkStart w:id="6825" w:name="_Toc27724193"/>
      <w:bookmarkStart w:id="6826" w:name="_Toc36031267"/>
      <w:bookmarkStart w:id="6827" w:name="_Toc36043187"/>
      <w:bookmarkStart w:id="6828" w:name="_Toc36814512"/>
      <w:bookmarkStart w:id="6829" w:name="_Toc44689370"/>
      <w:bookmarkStart w:id="6830" w:name="_Toc44924124"/>
      <w:bookmarkStart w:id="6831" w:name="_Toc51861094"/>
      <w:bookmarkStart w:id="6832" w:name="_Toc57930865"/>
      <w:bookmarkStart w:id="6833" w:name="_Toc57931495"/>
      <w:bookmarkStart w:id="6834" w:name="_Toc160974621"/>
      <w:r w:rsidRPr="00441CD0">
        <w:t>8.</w:t>
      </w:r>
      <w:r w:rsidRPr="00441CD0">
        <w:rPr>
          <w:lang w:val="en-US"/>
        </w:rPr>
        <w:t>2.137</w:t>
      </w:r>
      <w:r w:rsidRPr="00441CD0">
        <w:tab/>
        <w:t>IP Multicast Address</w:t>
      </w:r>
      <w:bookmarkEnd w:id="6823"/>
      <w:bookmarkEnd w:id="6824"/>
      <w:bookmarkEnd w:id="6825"/>
      <w:bookmarkEnd w:id="6826"/>
      <w:bookmarkEnd w:id="6827"/>
      <w:bookmarkEnd w:id="6828"/>
      <w:bookmarkEnd w:id="6829"/>
      <w:bookmarkEnd w:id="6830"/>
      <w:bookmarkEnd w:id="6831"/>
      <w:bookmarkEnd w:id="6832"/>
      <w:bookmarkEnd w:id="6833"/>
      <w:bookmarkEnd w:id="6834"/>
    </w:p>
    <w:p w14:paraId="3270CBCB" w14:textId="77777777" w:rsidR="00EE5860" w:rsidRPr="00441CD0" w:rsidRDefault="00EE5860" w:rsidP="00EE5860">
      <w:pPr>
        <w:rPr>
          <w:lang w:eastAsia="zh-CN"/>
        </w:rPr>
      </w:pPr>
      <w:r w:rsidRPr="00441CD0">
        <w:t xml:space="preserve">The </w:t>
      </w:r>
      <w:r w:rsidRPr="00441CD0">
        <w:rPr>
          <w:lang w:val="en-US" w:eastAsia="zh-CN"/>
        </w:rPr>
        <w:t xml:space="preserve">IP Multicast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8.2.137-1</w:t>
      </w:r>
      <w:r w:rsidRPr="00441CD0">
        <w:rPr>
          <w:lang w:eastAsia="ja-JP"/>
        </w:rPr>
        <w:t xml:space="preserve">. </w:t>
      </w:r>
      <w:r w:rsidRPr="00441CD0">
        <w:rPr>
          <w:lang w:eastAsia="zh-CN"/>
        </w:rPr>
        <w:t>It contains an IP multicast address or a range of IP multicast addresses.</w:t>
      </w:r>
    </w:p>
    <w:p w14:paraId="2C46E9C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76BCB5D" w14:textId="77777777" w:rsidTr="00BB0E1F">
        <w:trPr>
          <w:jc w:val="center"/>
        </w:trPr>
        <w:tc>
          <w:tcPr>
            <w:tcW w:w="151" w:type="dxa"/>
            <w:tcBorders>
              <w:top w:val="single" w:sz="6" w:space="0" w:color="auto"/>
              <w:left w:val="single" w:sz="6" w:space="0" w:color="auto"/>
              <w:bottom w:val="nil"/>
              <w:right w:val="nil"/>
            </w:tcBorders>
          </w:tcPr>
          <w:p w14:paraId="3782AE77"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2B6BCFCB"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620F59F0"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01FA3910" w14:textId="77777777" w:rsidR="00EE5860" w:rsidRPr="00441CD0" w:rsidRDefault="00EE5860" w:rsidP="00BB0E1F">
            <w:pPr>
              <w:pStyle w:val="TAC"/>
              <w:rPr>
                <w:lang w:val="sv-SE"/>
              </w:rPr>
            </w:pPr>
          </w:p>
        </w:tc>
      </w:tr>
      <w:tr w:rsidR="00EE5860" w:rsidRPr="00441CD0" w14:paraId="5DD1DBDD" w14:textId="77777777" w:rsidTr="00BB0E1F">
        <w:trPr>
          <w:jc w:val="center"/>
        </w:trPr>
        <w:tc>
          <w:tcPr>
            <w:tcW w:w="151" w:type="dxa"/>
            <w:tcBorders>
              <w:top w:val="nil"/>
              <w:left w:val="single" w:sz="6" w:space="0" w:color="auto"/>
              <w:bottom w:val="nil"/>
              <w:right w:val="nil"/>
            </w:tcBorders>
          </w:tcPr>
          <w:p w14:paraId="7D65A399"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F421C3E"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66425382"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198A8C07"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732AAE4C"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476D9DEF"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5350AB45"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58C760EA"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73DDCB98"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ED87737"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71622928" w14:textId="77777777" w:rsidR="00EE5860" w:rsidRPr="00441CD0" w:rsidRDefault="00EE5860" w:rsidP="00BB0E1F">
            <w:pPr>
              <w:pStyle w:val="TAC"/>
              <w:rPr>
                <w:lang w:val="sv-SE"/>
              </w:rPr>
            </w:pPr>
          </w:p>
        </w:tc>
      </w:tr>
      <w:tr w:rsidR="00EE5860" w:rsidRPr="00441CD0" w14:paraId="3D02179D" w14:textId="77777777" w:rsidTr="00BB0E1F">
        <w:trPr>
          <w:jc w:val="center"/>
        </w:trPr>
        <w:tc>
          <w:tcPr>
            <w:tcW w:w="151" w:type="dxa"/>
            <w:tcBorders>
              <w:top w:val="nil"/>
              <w:left w:val="single" w:sz="6" w:space="0" w:color="auto"/>
              <w:bottom w:val="nil"/>
              <w:right w:val="nil"/>
            </w:tcBorders>
          </w:tcPr>
          <w:p w14:paraId="56ECA2B2"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4F2A78B4"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B657CC4" w14:textId="77777777" w:rsidR="00EE5860" w:rsidRPr="00441CD0" w:rsidRDefault="00EE5860" w:rsidP="00BB0E1F">
            <w:pPr>
              <w:pStyle w:val="TAC"/>
              <w:rPr>
                <w:lang w:val="sv-SE"/>
              </w:rPr>
            </w:pPr>
            <w:r w:rsidRPr="00441CD0">
              <w:rPr>
                <w:lang w:val="sv-SE"/>
              </w:rPr>
              <w:t xml:space="preserve">Type = </w:t>
            </w:r>
            <w:r w:rsidRPr="00441CD0">
              <w:rPr>
                <w:lang w:val="de-DE"/>
              </w:rPr>
              <w:t>191</w:t>
            </w:r>
            <w:r w:rsidRPr="00441CD0">
              <w:rPr>
                <w:lang w:val="sv-SE"/>
              </w:rPr>
              <w:t xml:space="preserve"> (decimal)</w:t>
            </w:r>
          </w:p>
        </w:tc>
        <w:tc>
          <w:tcPr>
            <w:tcW w:w="588" w:type="dxa"/>
            <w:tcBorders>
              <w:top w:val="nil"/>
              <w:left w:val="single" w:sz="4" w:space="0" w:color="auto"/>
              <w:bottom w:val="nil"/>
              <w:right w:val="single" w:sz="6" w:space="0" w:color="auto"/>
            </w:tcBorders>
          </w:tcPr>
          <w:p w14:paraId="6F7029D7" w14:textId="77777777" w:rsidR="00EE5860" w:rsidRPr="00441CD0" w:rsidRDefault="00EE5860" w:rsidP="00BB0E1F">
            <w:pPr>
              <w:pStyle w:val="TAC"/>
              <w:rPr>
                <w:lang w:val="sv-SE"/>
              </w:rPr>
            </w:pPr>
          </w:p>
        </w:tc>
      </w:tr>
      <w:tr w:rsidR="00EE5860" w:rsidRPr="00441CD0" w14:paraId="68D0F590" w14:textId="77777777" w:rsidTr="00BB0E1F">
        <w:trPr>
          <w:jc w:val="center"/>
        </w:trPr>
        <w:tc>
          <w:tcPr>
            <w:tcW w:w="151" w:type="dxa"/>
            <w:tcBorders>
              <w:top w:val="nil"/>
              <w:left w:val="single" w:sz="6" w:space="0" w:color="auto"/>
              <w:bottom w:val="nil"/>
              <w:right w:val="nil"/>
            </w:tcBorders>
          </w:tcPr>
          <w:p w14:paraId="1450BB4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2D5314"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7DD9209F"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DC5656E" w14:textId="77777777" w:rsidR="00EE5860" w:rsidRPr="00441CD0" w:rsidRDefault="00EE5860" w:rsidP="00BB0E1F">
            <w:pPr>
              <w:pStyle w:val="TAC"/>
              <w:rPr>
                <w:lang w:val="sv-SE"/>
              </w:rPr>
            </w:pPr>
          </w:p>
        </w:tc>
      </w:tr>
      <w:tr w:rsidR="00EE5860" w:rsidRPr="00441CD0" w14:paraId="61BB069C" w14:textId="77777777" w:rsidTr="00BB0E1F">
        <w:trPr>
          <w:jc w:val="center"/>
        </w:trPr>
        <w:tc>
          <w:tcPr>
            <w:tcW w:w="151" w:type="dxa"/>
            <w:tcBorders>
              <w:top w:val="nil"/>
              <w:left w:val="single" w:sz="6" w:space="0" w:color="auto"/>
              <w:bottom w:val="nil"/>
              <w:right w:val="nil"/>
            </w:tcBorders>
          </w:tcPr>
          <w:p w14:paraId="336995E4"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4A819FA" w14:textId="77777777" w:rsidR="00EE5860" w:rsidRPr="00441CD0" w:rsidRDefault="00EE5860" w:rsidP="00BB0E1F">
            <w:pPr>
              <w:pStyle w:val="TAC"/>
              <w:rPr>
                <w:lang w:val="sv-SE"/>
              </w:rPr>
            </w:pPr>
            <w:r w:rsidRPr="00441CD0">
              <w:rPr>
                <w:lang w:val="sv-SE"/>
              </w:rPr>
              <w:t>5</w:t>
            </w:r>
          </w:p>
        </w:tc>
        <w:tc>
          <w:tcPr>
            <w:tcW w:w="2351" w:type="dxa"/>
            <w:gridSpan w:val="4"/>
            <w:tcBorders>
              <w:top w:val="single" w:sz="4" w:space="0" w:color="auto"/>
              <w:left w:val="single" w:sz="4" w:space="0" w:color="auto"/>
              <w:bottom w:val="single" w:sz="4" w:space="0" w:color="auto"/>
              <w:right w:val="single" w:sz="4" w:space="0" w:color="auto"/>
            </w:tcBorders>
            <w:hideMark/>
          </w:tcPr>
          <w:p w14:paraId="6FF976F7"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5055D857" w14:textId="77777777" w:rsidR="00EE5860" w:rsidRPr="00441CD0" w:rsidRDefault="00EE5860" w:rsidP="00BB0E1F">
            <w:pPr>
              <w:pStyle w:val="TAC"/>
              <w:rPr>
                <w:lang w:val="sv-SE"/>
              </w:rPr>
            </w:pPr>
            <w:r w:rsidRPr="00441CD0">
              <w:rPr>
                <w:lang w:val="sv-SE"/>
              </w:rPr>
              <w:t>A</w:t>
            </w:r>
          </w:p>
        </w:tc>
        <w:tc>
          <w:tcPr>
            <w:tcW w:w="588" w:type="dxa"/>
            <w:tcBorders>
              <w:top w:val="single" w:sz="4" w:space="0" w:color="auto"/>
              <w:left w:val="single" w:sz="4" w:space="0" w:color="auto"/>
              <w:bottom w:val="single" w:sz="4" w:space="0" w:color="auto"/>
              <w:right w:val="single" w:sz="4" w:space="0" w:color="auto"/>
            </w:tcBorders>
            <w:hideMark/>
          </w:tcPr>
          <w:p w14:paraId="08597021" w14:textId="77777777" w:rsidR="00EE5860" w:rsidRPr="00441CD0" w:rsidRDefault="00EE5860" w:rsidP="00BB0E1F">
            <w:pPr>
              <w:pStyle w:val="TAC"/>
              <w:rPr>
                <w:lang w:val="sv-SE"/>
              </w:rPr>
            </w:pPr>
            <w:r w:rsidRPr="00441CD0">
              <w:rPr>
                <w:lang w:val="sv-SE"/>
              </w:rPr>
              <w:t>R</w:t>
            </w:r>
          </w:p>
        </w:tc>
        <w:tc>
          <w:tcPr>
            <w:tcW w:w="588" w:type="dxa"/>
            <w:tcBorders>
              <w:top w:val="single" w:sz="4" w:space="0" w:color="auto"/>
              <w:left w:val="single" w:sz="4" w:space="0" w:color="auto"/>
              <w:bottom w:val="single" w:sz="4" w:space="0" w:color="auto"/>
              <w:right w:val="single" w:sz="4" w:space="0" w:color="auto"/>
            </w:tcBorders>
            <w:hideMark/>
          </w:tcPr>
          <w:p w14:paraId="6A2F5264"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3478AD35"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14998CCB" w14:textId="77777777" w:rsidR="00EE5860" w:rsidRPr="00441CD0" w:rsidRDefault="00EE5860" w:rsidP="00BB0E1F">
            <w:pPr>
              <w:pStyle w:val="TAC"/>
              <w:rPr>
                <w:lang w:val="sv-SE"/>
              </w:rPr>
            </w:pPr>
          </w:p>
        </w:tc>
      </w:tr>
      <w:tr w:rsidR="00EE5860" w:rsidRPr="00441CD0" w14:paraId="5E6A1E8D" w14:textId="77777777" w:rsidTr="00BB0E1F">
        <w:trPr>
          <w:jc w:val="center"/>
        </w:trPr>
        <w:tc>
          <w:tcPr>
            <w:tcW w:w="151" w:type="dxa"/>
            <w:tcBorders>
              <w:top w:val="nil"/>
              <w:left w:val="single" w:sz="6" w:space="0" w:color="auto"/>
              <w:bottom w:val="nil"/>
              <w:right w:val="nil"/>
            </w:tcBorders>
          </w:tcPr>
          <w:p w14:paraId="5EF977B8"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372C103"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04634A8A" w14:textId="77777777" w:rsidR="00EE5860" w:rsidRPr="00441CD0" w:rsidRDefault="00EE5860" w:rsidP="00BB0E1F">
            <w:pPr>
              <w:pStyle w:val="TAC"/>
              <w:rPr>
                <w:lang w:val="sv-SE"/>
              </w:rPr>
            </w:pPr>
            <w:r w:rsidRPr="00441CD0">
              <w:rPr>
                <w:lang w:val="sv-SE"/>
              </w:rPr>
              <w:t>(start) IPv4 address</w:t>
            </w:r>
          </w:p>
        </w:tc>
        <w:tc>
          <w:tcPr>
            <w:tcW w:w="588" w:type="dxa"/>
            <w:tcBorders>
              <w:top w:val="nil"/>
              <w:left w:val="single" w:sz="4" w:space="0" w:color="auto"/>
              <w:bottom w:val="nil"/>
              <w:right w:val="single" w:sz="6" w:space="0" w:color="auto"/>
            </w:tcBorders>
          </w:tcPr>
          <w:p w14:paraId="702F3751" w14:textId="77777777" w:rsidR="00EE5860" w:rsidRPr="00441CD0" w:rsidRDefault="00EE5860" w:rsidP="00BB0E1F">
            <w:pPr>
              <w:pStyle w:val="TAC"/>
              <w:rPr>
                <w:lang w:val="sv-SE"/>
              </w:rPr>
            </w:pPr>
          </w:p>
        </w:tc>
      </w:tr>
      <w:tr w:rsidR="00EE5860" w:rsidRPr="00441CD0" w14:paraId="2B61F7E3" w14:textId="77777777" w:rsidTr="00BB0E1F">
        <w:trPr>
          <w:jc w:val="center"/>
        </w:trPr>
        <w:tc>
          <w:tcPr>
            <w:tcW w:w="151" w:type="dxa"/>
            <w:tcBorders>
              <w:top w:val="nil"/>
              <w:left w:val="single" w:sz="6" w:space="0" w:color="auto"/>
              <w:bottom w:val="nil"/>
              <w:right w:val="nil"/>
            </w:tcBorders>
          </w:tcPr>
          <w:p w14:paraId="2822F871"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60A1CC22"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3A212053" w14:textId="77777777" w:rsidR="00EE5860" w:rsidRPr="00441CD0" w:rsidRDefault="00EE5860" w:rsidP="00BB0E1F">
            <w:pPr>
              <w:pStyle w:val="TAC"/>
              <w:rPr>
                <w:lang w:val="sv-SE"/>
              </w:rPr>
            </w:pPr>
            <w:r w:rsidRPr="00441CD0">
              <w:rPr>
                <w:lang w:val="sv-SE"/>
              </w:rPr>
              <w:t xml:space="preserve">(start) IPv6 address </w:t>
            </w:r>
          </w:p>
        </w:tc>
        <w:tc>
          <w:tcPr>
            <w:tcW w:w="588" w:type="dxa"/>
            <w:tcBorders>
              <w:top w:val="nil"/>
              <w:left w:val="single" w:sz="4" w:space="0" w:color="auto"/>
              <w:bottom w:val="nil"/>
              <w:right w:val="single" w:sz="6" w:space="0" w:color="auto"/>
            </w:tcBorders>
          </w:tcPr>
          <w:p w14:paraId="23E1E02E" w14:textId="77777777" w:rsidR="00EE5860" w:rsidRPr="00441CD0" w:rsidRDefault="00EE5860" w:rsidP="00BB0E1F">
            <w:pPr>
              <w:pStyle w:val="TAC"/>
              <w:rPr>
                <w:lang w:val="sv-SE"/>
              </w:rPr>
            </w:pPr>
          </w:p>
        </w:tc>
      </w:tr>
      <w:tr w:rsidR="00EE5860" w:rsidRPr="00441CD0" w14:paraId="3858EDE4" w14:textId="77777777" w:rsidTr="00BB0E1F">
        <w:trPr>
          <w:jc w:val="center"/>
        </w:trPr>
        <w:tc>
          <w:tcPr>
            <w:tcW w:w="151" w:type="dxa"/>
            <w:tcBorders>
              <w:top w:val="nil"/>
              <w:left w:val="single" w:sz="6" w:space="0" w:color="auto"/>
              <w:bottom w:val="nil"/>
              <w:right w:val="nil"/>
            </w:tcBorders>
          </w:tcPr>
          <w:p w14:paraId="686F9BA0"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B23300" w14:textId="77777777" w:rsidR="00EE5860" w:rsidRPr="00441CD0" w:rsidRDefault="00EE5860" w:rsidP="00BB0E1F">
            <w:pPr>
              <w:pStyle w:val="TAC"/>
              <w:rPr>
                <w:lang w:val="sv-SE"/>
              </w:rPr>
            </w:pPr>
            <w:r w:rsidRPr="00441CD0">
              <w:rPr>
                <w:lang w:val="sv-SE"/>
              </w:rPr>
              <w:t>q to (q+3)</w:t>
            </w:r>
          </w:p>
        </w:tc>
        <w:tc>
          <w:tcPr>
            <w:tcW w:w="4704" w:type="dxa"/>
            <w:gridSpan w:val="8"/>
            <w:tcBorders>
              <w:top w:val="single" w:sz="4" w:space="0" w:color="auto"/>
              <w:left w:val="single" w:sz="4" w:space="0" w:color="auto"/>
              <w:bottom w:val="single" w:sz="4" w:space="0" w:color="auto"/>
              <w:right w:val="single" w:sz="4" w:space="0" w:color="auto"/>
            </w:tcBorders>
            <w:hideMark/>
          </w:tcPr>
          <w:p w14:paraId="7B5B53B9" w14:textId="77777777" w:rsidR="00EE5860" w:rsidRPr="00441CD0" w:rsidRDefault="00EE5860" w:rsidP="00BB0E1F">
            <w:pPr>
              <w:pStyle w:val="TAC"/>
              <w:rPr>
                <w:lang w:val="sv-SE"/>
              </w:rPr>
            </w:pPr>
            <w:r w:rsidRPr="00441CD0">
              <w:rPr>
                <w:lang w:val="sv-SE"/>
              </w:rPr>
              <w:t>(end) IPv4 address</w:t>
            </w:r>
          </w:p>
        </w:tc>
        <w:tc>
          <w:tcPr>
            <w:tcW w:w="588" w:type="dxa"/>
            <w:tcBorders>
              <w:top w:val="nil"/>
              <w:left w:val="single" w:sz="4" w:space="0" w:color="auto"/>
              <w:bottom w:val="nil"/>
              <w:right w:val="single" w:sz="6" w:space="0" w:color="auto"/>
            </w:tcBorders>
          </w:tcPr>
          <w:p w14:paraId="79A7E068" w14:textId="77777777" w:rsidR="00EE5860" w:rsidRPr="00441CD0" w:rsidRDefault="00EE5860" w:rsidP="00BB0E1F">
            <w:pPr>
              <w:pStyle w:val="TAC"/>
              <w:rPr>
                <w:lang w:val="sv-SE"/>
              </w:rPr>
            </w:pPr>
          </w:p>
        </w:tc>
      </w:tr>
      <w:tr w:rsidR="00EE5860" w:rsidRPr="00441CD0" w14:paraId="05215CC7" w14:textId="77777777" w:rsidTr="00BB0E1F">
        <w:trPr>
          <w:jc w:val="center"/>
        </w:trPr>
        <w:tc>
          <w:tcPr>
            <w:tcW w:w="151" w:type="dxa"/>
            <w:tcBorders>
              <w:top w:val="nil"/>
              <w:left w:val="single" w:sz="6" w:space="0" w:color="auto"/>
              <w:bottom w:val="nil"/>
              <w:right w:val="nil"/>
            </w:tcBorders>
          </w:tcPr>
          <w:p w14:paraId="46AB2443"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2E9AEF6A" w14:textId="77777777" w:rsidR="00EE5860" w:rsidRPr="00441CD0" w:rsidRDefault="00EE5860" w:rsidP="00BB0E1F">
            <w:pPr>
              <w:pStyle w:val="TAC"/>
              <w:rPr>
                <w:lang w:val="sv-SE"/>
              </w:rPr>
            </w:pPr>
            <w:r w:rsidRPr="00441CD0">
              <w:rPr>
                <w:lang w:val="sv-SE"/>
              </w:rPr>
              <w:t>r to (r+15)</w:t>
            </w:r>
          </w:p>
        </w:tc>
        <w:tc>
          <w:tcPr>
            <w:tcW w:w="4704" w:type="dxa"/>
            <w:gridSpan w:val="8"/>
            <w:tcBorders>
              <w:top w:val="single" w:sz="4" w:space="0" w:color="auto"/>
              <w:left w:val="single" w:sz="4" w:space="0" w:color="auto"/>
              <w:bottom w:val="single" w:sz="4" w:space="0" w:color="auto"/>
              <w:right w:val="single" w:sz="4" w:space="0" w:color="auto"/>
            </w:tcBorders>
            <w:hideMark/>
          </w:tcPr>
          <w:p w14:paraId="08DF7D85" w14:textId="77777777" w:rsidR="00EE5860" w:rsidRPr="00441CD0" w:rsidRDefault="00EE5860" w:rsidP="00BB0E1F">
            <w:pPr>
              <w:pStyle w:val="TAC"/>
              <w:rPr>
                <w:lang w:val="sv-SE"/>
              </w:rPr>
            </w:pPr>
            <w:r w:rsidRPr="00441CD0">
              <w:rPr>
                <w:lang w:val="sv-SE"/>
              </w:rPr>
              <w:t xml:space="preserve">(end) IPv6 address </w:t>
            </w:r>
          </w:p>
        </w:tc>
        <w:tc>
          <w:tcPr>
            <w:tcW w:w="588" w:type="dxa"/>
            <w:tcBorders>
              <w:top w:val="nil"/>
              <w:left w:val="single" w:sz="4" w:space="0" w:color="auto"/>
              <w:bottom w:val="nil"/>
              <w:right w:val="single" w:sz="6" w:space="0" w:color="auto"/>
            </w:tcBorders>
          </w:tcPr>
          <w:p w14:paraId="00DEF9CA" w14:textId="77777777" w:rsidR="00EE5860" w:rsidRPr="00441CD0" w:rsidRDefault="00EE5860" w:rsidP="00BB0E1F">
            <w:pPr>
              <w:pStyle w:val="TAC"/>
              <w:rPr>
                <w:lang w:val="sv-SE"/>
              </w:rPr>
            </w:pPr>
          </w:p>
        </w:tc>
      </w:tr>
      <w:tr w:rsidR="00EE5860" w:rsidRPr="00441CD0" w14:paraId="193A6041" w14:textId="77777777" w:rsidTr="00BB0E1F">
        <w:trPr>
          <w:jc w:val="center"/>
        </w:trPr>
        <w:tc>
          <w:tcPr>
            <w:tcW w:w="151" w:type="dxa"/>
            <w:tcBorders>
              <w:top w:val="nil"/>
              <w:left w:val="single" w:sz="6" w:space="0" w:color="auto"/>
              <w:bottom w:val="single" w:sz="4" w:space="0" w:color="auto"/>
              <w:right w:val="nil"/>
            </w:tcBorders>
          </w:tcPr>
          <w:p w14:paraId="6BF10014"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79CF709"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7BBDE0EB"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E6A909B" w14:textId="77777777" w:rsidR="00EE5860" w:rsidRPr="00441CD0" w:rsidRDefault="00EE5860" w:rsidP="00BB0E1F">
            <w:pPr>
              <w:pStyle w:val="TAC"/>
              <w:rPr>
                <w:lang w:val="sv-SE"/>
              </w:rPr>
            </w:pPr>
          </w:p>
        </w:tc>
      </w:tr>
    </w:tbl>
    <w:p w14:paraId="6F8B5E33" w14:textId="77777777" w:rsidR="00EE5860" w:rsidRPr="00441CD0" w:rsidRDefault="00EE5860" w:rsidP="00EE5860">
      <w:pPr>
        <w:pStyle w:val="TF"/>
        <w:spacing w:before="120"/>
      </w:pPr>
      <w:r w:rsidRPr="00441CD0">
        <w:t>Figure 8.2.137-1: IP Multicast Address</w:t>
      </w:r>
    </w:p>
    <w:p w14:paraId="50A9BA65" w14:textId="77777777" w:rsidR="00EE5860" w:rsidRPr="00441CD0" w:rsidRDefault="00EE5860" w:rsidP="00EE5860">
      <w:r w:rsidRPr="00441CD0">
        <w:t>The following flags are coded within Octet 5:</w:t>
      </w:r>
    </w:p>
    <w:p w14:paraId="1A6095E0" w14:textId="77777777" w:rsidR="00EE5860" w:rsidRPr="00441CD0" w:rsidRDefault="00EE5860" w:rsidP="00EE5860">
      <w:pPr>
        <w:pStyle w:val="B1"/>
      </w:pPr>
      <w:r w:rsidRPr="00441CD0">
        <w:t>-</w:t>
      </w:r>
      <w:r w:rsidRPr="00441CD0">
        <w:tab/>
        <w:t>Bit 1 – V6: If this bit is set to "1", then the (start) IPv6 address field shall be present, otherwise the (start) IPv6 address field shall not be present.</w:t>
      </w:r>
    </w:p>
    <w:p w14:paraId="06627C68" w14:textId="77777777" w:rsidR="00EE5860" w:rsidRPr="00441CD0" w:rsidRDefault="00EE5860" w:rsidP="00EE5860">
      <w:pPr>
        <w:pStyle w:val="B1"/>
      </w:pPr>
      <w:r w:rsidRPr="00441CD0">
        <w:t>-</w:t>
      </w:r>
      <w:r w:rsidRPr="00441CD0">
        <w:tab/>
        <w:t>Bit 2 – V4: If this bit is set to "1", then the (start) IPv4 address field shall be present, otherwise the (start) IPv4 address field shall not be present.</w:t>
      </w:r>
    </w:p>
    <w:p w14:paraId="0B4B66F2" w14:textId="77777777" w:rsidR="00EE5860" w:rsidRPr="00441CD0" w:rsidRDefault="00EE5860" w:rsidP="00EE5860">
      <w:pPr>
        <w:pStyle w:val="B1"/>
      </w:pPr>
      <w:r w:rsidRPr="00441CD0">
        <w:t>-</w:t>
      </w:r>
      <w:r w:rsidRPr="00441CD0">
        <w:tab/>
        <w:t>Bit 3 – R (Range): If this bit is set to "1", this indicates that a range of addresses is included, i.e. that</w:t>
      </w:r>
    </w:p>
    <w:p w14:paraId="66B8F820" w14:textId="77777777" w:rsidR="00EE5860" w:rsidRPr="00441CD0" w:rsidRDefault="00EE5860" w:rsidP="00EE5860">
      <w:pPr>
        <w:pStyle w:val="B2"/>
      </w:pPr>
      <w:r w:rsidRPr="00441CD0">
        <w:t>-</w:t>
      </w:r>
      <w:r w:rsidRPr="00441CD0">
        <w:tab/>
        <w:t>the (start) IPv4 address and (end) IPv4 address fields shall be present if bit 2 (V4) is set to "1";</w:t>
      </w:r>
    </w:p>
    <w:p w14:paraId="6113D5E4" w14:textId="77777777" w:rsidR="00EE5860" w:rsidRPr="00441CD0" w:rsidRDefault="00EE5860" w:rsidP="00EE5860">
      <w:pPr>
        <w:pStyle w:val="B2"/>
      </w:pPr>
      <w:r w:rsidRPr="00441CD0">
        <w:t>-</w:t>
      </w:r>
      <w:r w:rsidRPr="00441CD0">
        <w:tab/>
        <w:t>the (start) IPv6 address and (end) IPv6 address fields shall be present if bit 1 (V6) is set to "1",</w:t>
      </w:r>
    </w:p>
    <w:p w14:paraId="510165BE" w14:textId="77777777" w:rsidR="00EE5860" w:rsidRPr="00441CD0" w:rsidRDefault="00EE5860" w:rsidP="00EE5860">
      <w:pPr>
        <w:ind w:left="851" w:hanging="284"/>
      </w:pPr>
      <w:r w:rsidRPr="00441CD0">
        <w:t>otherwise (end) address fields shall not be present.</w:t>
      </w:r>
    </w:p>
    <w:p w14:paraId="3DA902AA" w14:textId="77777777" w:rsidR="00EE5860" w:rsidRPr="00441CD0" w:rsidRDefault="00EE5860" w:rsidP="00EE5860">
      <w:pPr>
        <w:pStyle w:val="B1"/>
      </w:pPr>
      <w:r w:rsidRPr="00441CD0">
        <w:t>-</w:t>
      </w:r>
      <w:r w:rsidRPr="00441CD0">
        <w:tab/>
        <w:t>Bit 4 – Any: If this bit is set to "1", this indicates any IP multicast address; in this case, no IP address field shall be included.</w:t>
      </w:r>
    </w:p>
    <w:p w14:paraId="17D80907"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55DF2024" w14:textId="77777777" w:rsidR="00EE5860" w:rsidRPr="00441CD0" w:rsidRDefault="00EE5860" w:rsidP="00EE5860">
      <w:r w:rsidRPr="00441CD0">
        <w:t>One and only one of the V6, V4 and A flags shall be set to "1". The R flag may be set if the V6 or the V4 flag is set to "1".</w:t>
      </w:r>
    </w:p>
    <w:p w14:paraId="6BE0F3AC" w14:textId="77777777" w:rsidR="00EE5860" w:rsidRPr="00441CD0" w:rsidRDefault="00EE5860" w:rsidP="00EE5860">
      <w:r w:rsidRPr="00441CD0">
        <w:t>Octets "m to (m+3)", "p to (p+15)", "q to (q+3)", "r to (r+15)" (IPv4 address / IPv6 address fields), if present, shall contain the address value.</w:t>
      </w:r>
    </w:p>
    <w:p w14:paraId="2FF0EB39" w14:textId="77777777" w:rsidR="00EE5860" w:rsidRPr="00441CD0" w:rsidRDefault="00EE5860" w:rsidP="00EE5860">
      <w:pPr>
        <w:pStyle w:val="Heading3"/>
      </w:pPr>
      <w:bookmarkStart w:id="6835" w:name="_Toc27490984"/>
      <w:bookmarkStart w:id="6836" w:name="_Toc27557277"/>
      <w:bookmarkStart w:id="6837" w:name="_Toc27724194"/>
      <w:bookmarkStart w:id="6838" w:name="_Toc36031268"/>
      <w:bookmarkStart w:id="6839" w:name="_Toc36043188"/>
      <w:bookmarkStart w:id="6840" w:name="_Toc36814513"/>
      <w:bookmarkStart w:id="6841" w:name="_Toc44689371"/>
      <w:bookmarkStart w:id="6842" w:name="_Toc44924125"/>
      <w:bookmarkStart w:id="6843" w:name="_Toc51861095"/>
      <w:bookmarkStart w:id="6844" w:name="_Toc57930866"/>
      <w:bookmarkStart w:id="6845" w:name="_Toc57931496"/>
      <w:bookmarkStart w:id="6846" w:name="_Toc160974622"/>
      <w:r w:rsidRPr="00441CD0">
        <w:t>8.</w:t>
      </w:r>
      <w:r w:rsidRPr="00441CD0">
        <w:rPr>
          <w:lang w:val="en-US"/>
        </w:rPr>
        <w:t>2.138</w:t>
      </w:r>
      <w:r w:rsidRPr="00441CD0">
        <w:tab/>
        <w:t>Source IP Address</w:t>
      </w:r>
      <w:bookmarkEnd w:id="6835"/>
      <w:bookmarkEnd w:id="6836"/>
      <w:bookmarkEnd w:id="6837"/>
      <w:bookmarkEnd w:id="6838"/>
      <w:bookmarkEnd w:id="6839"/>
      <w:bookmarkEnd w:id="6840"/>
      <w:bookmarkEnd w:id="6841"/>
      <w:bookmarkEnd w:id="6842"/>
      <w:bookmarkEnd w:id="6843"/>
      <w:bookmarkEnd w:id="6844"/>
      <w:bookmarkEnd w:id="6845"/>
      <w:bookmarkEnd w:id="6846"/>
    </w:p>
    <w:p w14:paraId="487CA62D" w14:textId="77777777" w:rsidR="00EE5860" w:rsidRPr="00441CD0" w:rsidRDefault="00EE5860" w:rsidP="00EE5860">
      <w:pPr>
        <w:rPr>
          <w:lang w:eastAsia="zh-CN"/>
        </w:rPr>
      </w:pPr>
      <w:r w:rsidRPr="00441CD0">
        <w:t xml:space="preserve">The Source </w:t>
      </w:r>
      <w:r w:rsidRPr="00441CD0">
        <w:rPr>
          <w:lang w:val="en-US" w:eastAsia="zh-CN"/>
        </w:rPr>
        <w:t xml:space="preserve">IP Address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8.2.138-1</w:t>
      </w:r>
    </w:p>
    <w:p w14:paraId="70FFD6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225F492" w14:textId="77777777" w:rsidTr="00BB0E1F">
        <w:trPr>
          <w:jc w:val="center"/>
        </w:trPr>
        <w:tc>
          <w:tcPr>
            <w:tcW w:w="151" w:type="dxa"/>
            <w:tcBorders>
              <w:top w:val="single" w:sz="6" w:space="0" w:color="auto"/>
              <w:left w:val="single" w:sz="6" w:space="0" w:color="auto"/>
              <w:bottom w:val="nil"/>
              <w:right w:val="nil"/>
            </w:tcBorders>
          </w:tcPr>
          <w:p w14:paraId="21CA4CA8" w14:textId="77777777" w:rsidR="00EE5860" w:rsidRPr="00441CD0" w:rsidRDefault="00EE5860" w:rsidP="00BB0E1F">
            <w:pPr>
              <w:pStyle w:val="TAC"/>
              <w:rPr>
                <w:lang w:val="sv-SE"/>
              </w:rPr>
            </w:pPr>
          </w:p>
        </w:tc>
        <w:tc>
          <w:tcPr>
            <w:tcW w:w="1104" w:type="dxa"/>
            <w:tcBorders>
              <w:top w:val="single" w:sz="6" w:space="0" w:color="auto"/>
              <w:left w:val="nil"/>
              <w:bottom w:val="nil"/>
              <w:right w:val="nil"/>
            </w:tcBorders>
          </w:tcPr>
          <w:p w14:paraId="68EB9DEC" w14:textId="77777777" w:rsidR="00EE5860" w:rsidRPr="00441CD0" w:rsidRDefault="00EE5860" w:rsidP="00BB0E1F">
            <w:pPr>
              <w:pStyle w:val="TAH"/>
              <w:rPr>
                <w:lang w:val="sv-SE"/>
              </w:rPr>
            </w:pPr>
          </w:p>
        </w:tc>
        <w:tc>
          <w:tcPr>
            <w:tcW w:w="4704" w:type="dxa"/>
            <w:gridSpan w:val="8"/>
            <w:tcBorders>
              <w:top w:val="single" w:sz="6" w:space="0" w:color="auto"/>
              <w:left w:val="nil"/>
              <w:bottom w:val="nil"/>
              <w:right w:val="nil"/>
            </w:tcBorders>
            <w:hideMark/>
          </w:tcPr>
          <w:p w14:paraId="32165F38" w14:textId="77777777" w:rsidR="00EE5860" w:rsidRPr="00441CD0" w:rsidRDefault="00EE5860" w:rsidP="00BB0E1F">
            <w:pPr>
              <w:pStyle w:val="TAH"/>
              <w:rPr>
                <w:lang w:val="sv-SE"/>
              </w:rPr>
            </w:pPr>
            <w:r w:rsidRPr="00441CD0">
              <w:rPr>
                <w:lang w:val="sv-SE"/>
              </w:rPr>
              <w:t>Bits</w:t>
            </w:r>
          </w:p>
        </w:tc>
        <w:tc>
          <w:tcPr>
            <w:tcW w:w="588" w:type="dxa"/>
            <w:tcBorders>
              <w:top w:val="single" w:sz="6" w:space="0" w:color="auto"/>
              <w:left w:val="nil"/>
              <w:bottom w:val="nil"/>
              <w:right w:val="single" w:sz="6" w:space="0" w:color="auto"/>
            </w:tcBorders>
          </w:tcPr>
          <w:p w14:paraId="1F4FC42F" w14:textId="77777777" w:rsidR="00EE5860" w:rsidRPr="00441CD0" w:rsidRDefault="00EE5860" w:rsidP="00BB0E1F">
            <w:pPr>
              <w:pStyle w:val="TAC"/>
              <w:rPr>
                <w:lang w:val="sv-SE"/>
              </w:rPr>
            </w:pPr>
          </w:p>
        </w:tc>
      </w:tr>
      <w:tr w:rsidR="00EE5860" w:rsidRPr="00441CD0" w14:paraId="182E8964" w14:textId="77777777" w:rsidTr="00BB0E1F">
        <w:trPr>
          <w:jc w:val="center"/>
        </w:trPr>
        <w:tc>
          <w:tcPr>
            <w:tcW w:w="151" w:type="dxa"/>
            <w:tcBorders>
              <w:top w:val="nil"/>
              <w:left w:val="single" w:sz="6" w:space="0" w:color="auto"/>
              <w:bottom w:val="nil"/>
              <w:right w:val="nil"/>
            </w:tcBorders>
          </w:tcPr>
          <w:p w14:paraId="15247968" w14:textId="77777777" w:rsidR="00EE5860" w:rsidRPr="00441CD0" w:rsidRDefault="00EE5860" w:rsidP="00BB0E1F">
            <w:pPr>
              <w:pStyle w:val="TAC"/>
              <w:rPr>
                <w:lang w:val="sv-SE"/>
              </w:rPr>
            </w:pPr>
          </w:p>
        </w:tc>
        <w:tc>
          <w:tcPr>
            <w:tcW w:w="1104" w:type="dxa"/>
            <w:tcBorders>
              <w:top w:val="nil"/>
              <w:left w:val="nil"/>
              <w:bottom w:val="nil"/>
              <w:right w:val="nil"/>
            </w:tcBorders>
            <w:hideMark/>
          </w:tcPr>
          <w:p w14:paraId="335241A1" w14:textId="77777777" w:rsidR="00EE5860" w:rsidRPr="00441CD0" w:rsidRDefault="00EE5860" w:rsidP="00BB0E1F">
            <w:pPr>
              <w:pStyle w:val="TAH"/>
              <w:rPr>
                <w:lang w:val="sv-SE"/>
              </w:rPr>
            </w:pPr>
            <w:r w:rsidRPr="00441CD0">
              <w:rPr>
                <w:lang w:val="sv-SE"/>
              </w:rPr>
              <w:t>Octets</w:t>
            </w:r>
          </w:p>
        </w:tc>
        <w:tc>
          <w:tcPr>
            <w:tcW w:w="587" w:type="dxa"/>
            <w:tcBorders>
              <w:top w:val="nil"/>
              <w:left w:val="nil"/>
              <w:bottom w:val="single" w:sz="4" w:space="0" w:color="auto"/>
              <w:right w:val="nil"/>
            </w:tcBorders>
            <w:hideMark/>
          </w:tcPr>
          <w:p w14:paraId="75AC95D3" w14:textId="77777777" w:rsidR="00EE5860" w:rsidRPr="00441CD0" w:rsidRDefault="00EE5860" w:rsidP="00BB0E1F">
            <w:pPr>
              <w:pStyle w:val="TAH"/>
              <w:rPr>
                <w:lang w:val="sv-SE"/>
              </w:rPr>
            </w:pPr>
            <w:r w:rsidRPr="00441CD0">
              <w:rPr>
                <w:lang w:val="sv-SE"/>
              </w:rPr>
              <w:t>8</w:t>
            </w:r>
          </w:p>
        </w:tc>
        <w:tc>
          <w:tcPr>
            <w:tcW w:w="588" w:type="dxa"/>
            <w:tcBorders>
              <w:top w:val="nil"/>
              <w:left w:val="nil"/>
              <w:bottom w:val="single" w:sz="4" w:space="0" w:color="auto"/>
              <w:right w:val="nil"/>
            </w:tcBorders>
            <w:hideMark/>
          </w:tcPr>
          <w:p w14:paraId="78FCC5C5" w14:textId="77777777" w:rsidR="00EE5860" w:rsidRPr="00441CD0" w:rsidRDefault="00EE5860" w:rsidP="00BB0E1F">
            <w:pPr>
              <w:pStyle w:val="TAH"/>
              <w:rPr>
                <w:lang w:val="sv-SE"/>
              </w:rPr>
            </w:pPr>
            <w:r w:rsidRPr="00441CD0">
              <w:rPr>
                <w:lang w:val="sv-SE"/>
              </w:rPr>
              <w:t>7</w:t>
            </w:r>
          </w:p>
        </w:tc>
        <w:tc>
          <w:tcPr>
            <w:tcW w:w="588" w:type="dxa"/>
            <w:tcBorders>
              <w:top w:val="nil"/>
              <w:left w:val="nil"/>
              <w:bottom w:val="single" w:sz="4" w:space="0" w:color="auto"/>
              <w:right w:val="nil"/>
            </w:tcBorders>
            <w:hideMark/>
          </w:tcPr>
          <w:p w14:paraId="143C1C2B" w14:textId="77777777" w:rsidR="00EE5860" w:rsidRPr="00441CD0" w:rsidRDefault="00EE5860" w:rsidP="00BB0E1F">
            <w:pPr>
              <w:pStyle w:val="TAH"/>
              <w:rPr>
                <w:lang w:val="sv-SE"/>
              </w:rPr>
            </w:pPr>
            <w:r w:rsidRPr="00441CD0">
              <w:rPr>
                <w:lang w:val="sv-SE"/>
              </w:rPr>
              <w:t>6</w:t>
            </w:r>
          </w:p>
        </w:tc>
        <w:tc>
          <w:tcPr>
            <w:tcW w:w="588" w:type="dxa"/>
            <w:tcBorders>
              <w:top w:val="nil"/>
              <w:left w:val="nil"/>
              <w:bottom w:val="single" w:sz="4" w:space="0" w:color="auto"/>
              <w:right w:val="nil"/>
            </w:tcBorders>
            <w:hideMark/>
          </w:tcPr>
          <w:p w14:paraId="61114C00" w14:textId="77777777" w:rsidR="00EE5860" w:rsidRPr="00441CD0" w:rsidRDefault="00EE5860" w:rsidP="00BB0E1F">
            <w:pPr>
              <w:pStyle w:val="TAH"/>
              <w:rPr>
                <w:lang w:val="sv-SE"/>
              </w:rPr>
            </w:pPr>
            <w:r w:rsidRPr="00441CD0">
              <w:rPr>
                <w:lang w:val="sv-SE"/>
              </w:rPr>
              <w:t>5</w:t>
            </w:r>
          </w:p>
        </w:tc>
        <w:tc>
          <w:tcPr>
            <w:tcW w:w="588" w:type="dxa"/>
            <w:tcBorders>
              <w:top w:val="nil"/>
              <w:left w:val="nil"/>
              <w:bottom w:val="single" w:sz="4" w:space="0" w:color="auto"/>
              <w:right w:val="nil"/>
            </w:tcBorders>
            <w:hideMark/>
          </w:tcPr>
          <w:p w14:paraId="6F9D868C" w14:textId="77777777" w:rsidR="00EE5860" w:rsidRPr="00441CD0" w:rsidRDefault="00EE5860" w:rsidP="00BB0E1F">
            <w:pPr>
              <w:pStyle w:val="TAH"/>
              <w:rPr>
                <w:lang w:val="sv-SE"/>
              </w:rPr>
            </w:pPr>
            <w:r w:rsidRPr="00441CD0">
              <w:rPr>
                <w:lang w:val="sv-SE"/>
              </w:rPr>
              <w:t>4</w:t>
            </w:r>
          </w:p>
        </w:tc>
        <w:tc>
          <w:tcPr>
            <w:tcW w:w="588" w:type="dxa"/>
            <w:tcBorders>
              <w:top w:val="nil"/>
              <w:left w:val="nil"/>
              <w:bottom w:val="single" w:sz="4" w:space="0" w:color="auto"/>
              <w:right w:val="nil"/>
            </w:tcBorders>
            <w:hideMark/>
          </w:tcPr>
          <w:p w14:paraId="093F8DF1" w14:textId="77777777" w:rsidR="00EE5860" w:rsidRPr="00441CD0" w:rsidRDefault="00EE5860" w:rsidP="00BB0E1F">
            <w:pPr>
              <w:pStyle w:val="TAH"/>
              <w:rPr>
                <w:lang w:val="sv-SE"/>
              </w:rPr>
            </w:pPr>
            <w:r w:rsidRPr="00441CD0">
              <w:rPr>
                <w:lang w:val="sv-SE"/>
              </w:rPr>
              <w:t>3</w:t>
            </w:r>
          </w:p>
        </w:tc>
        <w:tc>
          <w:tcPr>
            <w:tcW w:w="588" w:type="dxa"/>
            <w:tcBorders>
              <w:top w:val="nil"/>
              <w:left w:val="nil"/>
              <w:bottom w:val="single" w:sz="4" w:space="0" w:color="auto"/>
              <w:right w:val="nil"/>
            </w:tcBorders>
            <w:hideMark/>
          </w:tcPr>
          <w:p w14:paraId="66350B60" w14:textId="77777777" w:rsidR="00EE5860" w:rsidRPr="00441CD0" w:rsidRDefault="00EE5860" w:rsidP="00BB0E1F">
            <w:pPr>
              <w:pStyle w:val="TAH"/>
              <w:rPr>
                <w:lang w:val="sv-SE"/>
              </w:rPr>
            </w:pPr>
            <w:r w:rsidRPr="00441CD0">
              <w:rPr>
                <w:lang w:val="sv-SE"/>
              </w:rPr>
              <w:t>2</w:t>
            </w:r>
          </w:p>
        </w:tc>
        <w:tc>
          <w:tcPr>
            <w:tcW w:w="589" w:type="dxa"/>
            <w:tcBorders>
              <w:top w:val="nil"/>
              <w:left w:val="nil"/>
              <w:bottom w:val="single" w:sz="4" w:space="0" w:color="auto"/>
              <w:right w:val="nil"/>
            </w:tcBorders>
            <w:hideMark/>
          </w:tcPr>
          <w:p w14:paraId="1C023DE4" w14:textId="77777777" w:rsidR="00EE5860" w:rsidRPr="00441CD0" w:rsidRDefault="00EE5860" w:rsidP="00BB0E1F">
            <w:pPr>
              <w:pStyle w:val="TAH"/>
              <w:rPr>
                <w:lang w:val="sv-SE"/>
              </w:rPr>
            </w:pPr>
            <w:r w:rsidRPr="00441CD0">
              <w:rPr>
                <w:lang w:val="sv-SE"/>
              </w:rPr>
              <w:t>1</w:t>
            </w:r>
          </w:p>
        </w:tc>
        <w:tc>
          <w:tcPr>
            <w:tcW w:w="588" w:type="dxa"/>
            <w:tcBorders>
              <w:top w:val="nil"/>
              <w:left w:val="nil"/>
              <w:bottom w:val="nil"/>
              <w:right w:val="single" w:sz="6" w:space="0" w:color="auto"/>
            </w:tcBorders>
          </w:tcPr>
          <w:p w14:paraId="1D0D0968" w14:textId="77777777" w:rsidR="00EE5860" w:rsidRPr="00441CD0" w:rsidRDefault="00EE5860" w:rsidP="00BB0E1F">
            <w:pPr>
              <w:pStyle w:val="TAC"/>
              <w:rPr>
                <w:lang w:val="sv-SE"/>
              </w:rPr>
            </w:pPr>
          </w:p>
        </w:tc>
      </w:tr>
      <w:tr w:rsidR="00EE5860" w:rsidRPr="00441CD0" w14:paraId="01D32331" w14:textId="77777777" w:rsidTr="00BB0E1F">
        <w:trPr>
          <w:jc w:val="center"/>
        </w:trPr>
        <w:tc>
          <w:tcPr>
            <w:tcW w:w="151" w:type="dxa"/>
            <w:tcBorders>
              <w:top w:val="nil"/>
              <w:left w:val="single" w:sz="6" w:space="0" w:color="auto"/>
              <w:bottom w:val="nil"/>
              <w:right w:val="nil"/>
            </w:tcBorders>
          </w:tcPr>
          <w:p w14:paraId="4C59740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EC615CE" w14:textId="77777777" w:rsidR="00EE5860" w:rsidRPr="00441CD0" w:rsidRDefault="00EE5860" w:rsidP="00BB0E1F">
            <w:pPr>
              <w:pStyle w:val="TAC"/>
              <w:rPr>
                <w:lang w:val="sv-SE"/>
              </w:rPr>
            </w:pPr>
            <w:r w:rsidRPr="00441CD0">
              <w:rPr>
                <w:lang w:val="sv-SE"/>
              </w:rPr>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303F35B6" w14:textId="77777777" w:rsidR="00EE5860" w:rsidRPr="00441CD0" w:rsidRDefault="00EE5860" w:rsidP="00BB0E1F">
            <w:pPr>
              <w:pStyle w:val="TAC"/>
              <w:rPr>
                <w:lang w:val="sv-SE"/>
              </w:rPr>
            </w:pPr>
            <w:r w:rsidRPr="00441CD0">
              <w:rPr>
                <w:lang w:val="sv-SE"/>
              </w:rPr>
              <w:t xml:space="preserve">Type = </w:t>
            </w:r>
            <w:r w:rsidRPr="00441CD0">
              <w:rPr>
                <w:lang w:val="de-DE"/>
              </w:rPr>
              <w:t>192</w:t>
            </w:r>
            <w:r w:rsidRPr="00441CD0">
              <w:rPr>
                <w:lang w:val="sv-SE"/>
              </w:rPr>
              <w:t xml:space="preserve"> (decimal)</w:t>
            </w:r>
          </w:p>
        </w:tc>
        <w:tc>
          <w:tcPr>
            <w:tcW w:w="588" w:type="dxa"/>
            <w:tcBorders>
              <w:top w:val="nil"/>
              <w:left w:val="single" w:sz="4" w:space="0" w:color="auto"/>
              <w:bottom w:val="nil"/>
              <w:right w:val="single" w:sz="6" w:space="0" w:color="auto"/>
            </w:tcBorders>
          </w:tcPr>
          <w:p w14:paraId="03FC519A" w14:textId="77777777" w:rsidR="00EE5860" w:rsidRPr="00441CD0" w:rsidRDefault="00EE5860" w:rsidP="00BB0E1F">
            <w:pPr>
              <w:pStyle w:val="TAC"/>
              <w:rPr>
                <w:lang w:val="sv-SE"/>
              </w:rPr>
            </w:pPr>
          </w:p>
        </w:tc>
      </w:tr>
      <w:tr w:rsidR="00EE5860" w:rsidRPr="00441CD0" w14:paraId="685BACF0" w14:textId="77777777" w:rsidTr="00BB0E1F">
        <w:trPr>
          <w:jc w:val="center"/>
        </w:trPr>
        <w:tc>
          <w:tcPr>
            <w:tcW w:w="151" w:type="dxa"/>
            <w:tcBorders>
              <w:top w:val="nil"/>
              <w:left w:val="single" w:sz="6" w:space="0" w:color="auto"/>
              <w:bottom w:val="nil"/>
              <w:right w:val="nil"/>
            </w:tcBorders>
          </w:tcPr>
          <w:p w14:paraId="1BF9C2A7"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57AD4ED2" w14:textId="77777777" w:rsidR="00EE5860" w:rsidRPr="00441CD0" w:rsidRDefault="00EE5860" w:rsidP="00BB0E1F">
            <w:pPr>
              <w:pStyle w:val="TAC"/>
              <w:rPr>
                <w:lang w:val="sv-SE"/>
              </w:rPr>
            </w:pPr>
            <w:r w:rsidRPr="00441CD0">
              <w:rPr>
                <w:lang w:val="sv-SE"/>
              </w:rPr>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EB5AA14" w14:textId="77777777" w:rsidR="00EE5860" w:rsidRPr="00441CD0" w:rsidRDefault="00EE5860" w:rsidP="00BB0E1F">
            <w:pPr>
              <w:pStyle w:val="TAC"/>
              <w:rPr>
                <w:lang w:val="sv-SE"/>
              </w:rPr>
            </w:pPr>
            <w:r w:rsidRPr="00441CD0">
              <w:rPr>
                <w:lang w:val="sv-SE"/>
              </w:rPr>
              <w:t>Length = n</w:t>
            </w:r>
          </w:p>
        </w:tc>
        <w:tc>
          <w:tcPr>
            <w:tcW w:w="588" w:type="dxa"/>
            <w:tcBorders>
              <w:top w:val="nil"/>
              <w:left w:val="single" w:sz="4" w:space="0" w:color="auto"/>
              <w:bottom w:val="nil"/>
              <w:right w:val="single" w:sz="6" w:space="0" w:color="auto"/>
            </w:tcBorders>
          </w:tcPr>
          <w:p w14:paraId="0A4A884D" w14:textId="77777777" w:rsidR="00EE5860" w:rsidRPr="00441CD0" w:rsidRDefault="00EE5860" w:rsidP="00BB0E1F">
            <w:pPr>
              <w:pStyle w:val="TAC"/>
              <w:rPr>
                <w:lang w:val="sv-SE"/>
              </w:rPr>
            </w:pPr>
          </w:p>
        </w:tc>
      </w:tr>
      <w:tr w:rsidR="00EE5860" w:rsidRPr="00441CD0" w14:paraId="36187151" w14:textId="77777777" w:rsidTr="00BB0E1F">
        <w:trPr>
          <w:jc w:val="center"/>
        </w:trPr>
        <w:tc>
          <w:tcPr>
            <w:tcW w:w="151" w:type="dxa"/>
            <w:tcBorders>
              <w:top w:val="nil"/>
              <w:left w:val="single" w:sz="6" w:space="0" w:color="auto"/>
              <w:bottom w:val="nil"/>
              <w:right w:val="nil"/>
            </w:tcBorders>
          </w:tcPr>
          <w:p w14:paraId="20067185"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23DB83C" w14:textId="77777777" w:rsidR="00EE5860" w:rsidRPr="00441CD0" w:rsidRDefault="00EE5860" w:rsidP="00BB0E1F">
            <w:pPr>
              <w:pStyle w:val="TAC"/>
              <w:rPr>
                <w:lang w:val="sv-SE"/>
              </w:rPr>
            </w:pPr>
            <w:r w:rsidRPr="00441CD0">
              <w:rPr>
                <w:lang w:val="sv-SE"/>
              </w:rPr>
              <w:t>5</w:t>
            </w:r>
          </w:p>
        </w:tc>
        <w:tc>
          <w:tcPr>
            <w:tcW w:w="2939" w:type="dxa"/>
            <w:gridSpan w:val="5"/>
            <w:tcBorders>
              <w:top w:val="single" w:sz="4" w:space="0" w:color="auto"/>
              <w:left w:val="single" w:sz="4" w:space="0" w:color="auto"/>
              <w:bottom w:val="single" w:sz="4" w:space="0" w:color="auto"/>
              <w:right w:val="single" w:sz="4" w:space="0" w:color="auto"/>
            </w:tcBorders>
            <w:hideMark/>
          </w:tcPr>
          <w:p w14:paraId="04D1A320" w14:textId="77777777" w:rsidR="00EE5860" w:rsidRPr="00441CD0" w:rsidRDefault="00EE5860" w:rsidP="00BB0E1F">
            <w:pPr>
              <w:pStyle w:val="TAC"/>
              <w:rPr>
                <w:lang w:val="sv-SE"/>
              </w:rPr>
            </w:pPr>
            <w:r w:rsidRPr="00441CD0">
              <w:rPr>
                <w:lang w:val="sv-SE"/>
              </w:rPr>
              <w:t>Spare</w:t>
            </w:r>
          </w:p>
        </w:tc>
        <w:tc>
          <w:tcPr>
            <w:tcW w:w="588" w:type="dxa"/>
            <w:tcBorders>
              <w:top w:val="single" w:sz="4" w:space="0" w:color="auto"/>
              <w:left w:val="single" w:sz="4" w:space="0" w:color="auto"/>
              <w:bottom w:val="single" w:sz="4" w:space="0" w:color="auto"/>
              <w:right w:val="single" w:sz="4" w:space="0" w:color="auto"/>
            </w:tcBorders>
            <w:hideMark/>
          </w:tcPr>
          <w:p w14:paraId="796BC77B" w14:textId="77777777" w:rsidR="00EE5860" w:rsidRPr="00441CD0" w:rsidRDefault="00EE5860" w:rsidP="00BB0E1F">
            <w:pPr>
              <w:pStyle w:val="TAC"/>
              <w:rPr>
                <w:lang w:val="sv-SE"/>
              </w:rPr>
            </w:pPr>
            <w:r w:rsidRPr="00441CD0">
              <w:rPr>
                <w:lang w:val="sv-SE"/>
              </w:rPr>
              <w:t>MPL</w:t>
            </w:r>
          </w:p>
        </w:tc>
        <w:tc>
          <w:tcPr>
            <w:tcW w:w="588" w:type="dxa"/>
            <w:tcBorders>
              <w:top w:val="single" w:sz="4" w:space="0" w:color="auto"/>
              <w:left w:val="single" w:sz="4" w:space="0" w:color="auto"/>
              <w:bottom w:val="single" w:sz="4" w:space="0" w:color="auto"/>
              <w:right w:val="single" w:sz="4" w:space="0" w:color="auto"/>
            </w:tcBorders>
            <w:hideMark/>
          </w:tcPr>
          <w:p w14:paraId="36D0B71D" w14:textId="77777777" w:rsidR="00EE5860" w:rsidRPr="00441CD0" w:rsidRDefault="00EE5860" w:rsidP="00BB0E1F">
            <w:pPr>
              <w:pStyle w:val="TAC"/>
              <w:rPr>
                <w:lang w:val="sv-SE"/>
              </w:rPr>
            </w:pPr>
            <w:r w:rsidRPr="00441CD0">
              <w:rPr>
                <w:lang w:val="sv-SE"/>
              </w:rPr>
              <w:t>V4</w:t>
            </w:r>
          </w:p>
        </w:tc>
        <w:tc>
          <w:tcPr>
            <w:tcW w:w="589" w:type="dxa"/>
            <w:tcBorders>
              <w:top w:val="single" w:sz="4" w:space="0" w:color="auto"/>
              <w:left w:val="single" w:sz="4" w:space="0" w:color="auto"/>
              <w:bottom w:val="single" w:sz="4" w:space="0" w:color="auto"/>
              <w:right w:val="single" w:sz="4" w:space="0" w:color="auto"/>
            </w:tcBorders>
            <w:hideMark/>
          </w:tcPr>
          <w:p w14:paraId="000DB013" w14:textId="77777777" w:rsidR="00EE5860" w:rsidRPr="00441CD0" w:rsidRDefault="00EE5860" w:rsidP="00BB0E1F">
            <w:pPr>
              <w:pStyle w:val="TAC"/>
              <w:rPr>
                <w:lang w:val="sv-SE"/>
              </w:rPr>
            </w:pPr>
            <w:r w:rsidRPr="00441CD0">
              <w:rPr>
                <w:lang w:val="sv-SE"/>
              </w:rPr>
              <w:t>V6</w:t>
            </w:r>
          </w:p>
        </w:tc>
        <w:tc>
          <w:tcPr>
            <w:tcW w:w="588" w:type="dxa"/>
            <w:tcBorders>
              <w:top w:val="nil"/>
              <w:left w:val="single" w:sz="4" w:space="0" w:color="auto"/>
              <w:bottom w:val="nil"/>
              <w:right w:val="single" w:sz="6" w:space="0" w:color="auto"/>
            </w:tcBorders>
          </w:tcPr>
          <w:p w14:paraId="282888E5" w14:textId="77777777" w:rsidR="00EE5860" w:rsidRPr="00441CD0" w:rsidRDefault="00EE5860" w:rsidP="00BB0E1F">
            <w:pPr>
              <w:pStyle w:val="TAC"/>
              <w:rPr>
                <w:lang w:val="sv-SE"/>
              </w:rPr>
            </w:pPr>
          </w:p>
        </w:tc>
      </w:tr>
      <w:tr w:rsidR="00EE5860" w:rsidRPr="00441CD0" w14:paraId="681D74AB" w14:textId="77777777" w:rsidTr="00BB0E1F">
        <w:trPr>
          <w:jc w:val="center"/>
        </w:trPr>
        <w:tc>
          <w:tcPr>
            <w:tcW w:w="151" w:type="dxa"/>
            <w:tcBorders>
              <w:top w:val="nil"/>
              <w:left w:val="single" w:sz="6" w:space="0" w:color="auto"/>
              <w:bottom w:val="nil"/>
              <w:right w:val="nil"/>
            </w:tcBorders>
          </w:tcPr>
          <w:p w14:paraId="62BFF369"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78E9EBD1" w14:textId="77777777" w:rsidR="00EE5860" w:rsidRPr="00441CD0" w:rsidRDefault="00EE5860" w:rsidP="00BB0E1F">
            <w:pPr>
              <w:pStyle w:val="TAC"/>
              <w:rPr>
                <w:lang w:val="sv-SE"/>
              </w:rPr>
            </w:pPr>
            <w:r w:rsidRPr="00441CD0">
              <w:rPr>
                <w:lang w:val="sv-SE"/>
              </w:rPr>
              <w:t>m to (m+3)</w:t>
            </w:r>
          </w:p>
        </w:tc>
        <w:tc>
          <w:tcPr>
            <w:tcW w:w="4704" w:type="dxa"/>
            <w:gridSpan w:val="8"/>
            <w:tcBorders>
              <w:top w:val="single" w:sz="4" w:space="0" w:color="auto"/>
              <w:left w:val="single" w:sz="4" w:space="0" w:color="auto"/>
              <w:bottom w:val="single" w:sz="4" w:space="0" w:color="auto"/>
              <w:right w:val="single" w:sz="4" w:space="0" w:color="auto"/>
            </w:tcBorders>
            <w:hideMark/>
          </w:tcPr>
          <w:p w14:paraId="4108A79D" w14:textId="77777777" w:rsidR="00EE5860" w:rsidRPr="00441CD0" w:rsidRDefault="00EE5860" w:rsidP="00BB0E1F">
            <w:pPr>
              <w:pStyle w:val="TAC"/>
              <w:rPr>
                <w:lang w:val="sv-SE"/>
              </w:rPr>
            </w:pPr>
            <w:r w:rsidRPr="00441CD0">
              <w:rPr>
                <w:lang w:val="sv-SE"/>
              </w:rPr>
              <w:t>IPv4 address</w:t>
            </w:r>
          </w:p>
        </w:tc>
        <w:tc>
          <w:tcPr>
            <w:tcW w:w="588" w:type="dxa"/>
            <w:tcBorders>
              <w:top w:val="nil"/>
              <w:left w:val="single" w:sz="4" w:space="0" w:color="auto"/>
              <w:bottom w:val="nil"/>
              <w:right w:val="single" w:sz="6" w:space="0" w:color="auto"/>
            </w:tcBorders>
          </w:tcPr>
          <w:p w14:paraId="04130117" w14:textId="77777777" w:rsidR="00EE5860" w:rsidRPr="00441CD0" w:rsidRDefault="00EE5860" w:rsidP="00BB0E1F">
            <w:pPr>
              <w:pStyle w:val="TAC"/>
              <w:rPr>
                <w:lang w:val="sv-SE"/>
              </w:rPr>
            </w:pPr>
          </w:p>
        </w:tc>
      </w:tr>
      <w:tr w:rsidR="00EE5860" w:rsidRPr="00441CD0" w14:paraId="7B091AE0" w14:textId="77777777" w:rsidTr="00BB0E1F">
        <w:trPr>
          <w:jc w:val="center"/>
        </w:trPr>
        <w:tc>
          <w:tcPr>
            <w:tcW w:w="151" w:type="dxa"/>
            <w:tcBorders>
              <w:top w:val="nil"/>
              <w:left w:val="single" w:sz="6" w:space="0" w:color="auto"/>
              <w:bottom w:val="nil"/>
              <w:right w:val="nil"/>
            </w:tcBorders>
          </w:tcPr>
          <w:p w14:paraId="4D11AF7E"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3A8659C7" w14:textId="77777777" w:rsidR="00EE5860" w:rsidRPr="00441CD0" w:rsidRDefault="00EE5860" w:rsidP="00BB0E1F">
            <w:pPr>
              <w:pStyle w:val="TAC"/>
              <w:rPr>
                <w:lang w:val="sv-SE"/>
              </w:rPr>
            </w:pPr>
            <w:r w:rsidRPr="00441CD0">
              <w:rPr>
                <w:lang w:val="sv-SE"/>
              </w:rPr>
              <w:t>p to (p+15)</w:t>
            </w:r>
          </w:p>
        </w:tc>
        <w:tc>
          <w:tcPr>
            <w:tcW w:w="4704" w:type="dxa"/>
            <w:gridSpan w:val="8"/>
            <w:tcBorders>
              <w:top w:val="single" w:sz="4" w:space="0" w:color="auto"/>
              <w:left w:val="single" w:sz="4" w:space="0" w:color="auto"/>
              <w:bottom w:val="single" w:sz="4" w:space="0" w:color="auto"/>
              <w:right w:val="single" w:sz="4" w:space="0" w:color="auto"/>
            </w:tcBorders>
            <w:hideMark/>
          </w:tcPr>
          <w:p w14:paraId="4F2EFB70" w14:textId="77777777" w:rsidR="00EE5860" w:rsidRPr="00441CD0" w:rsidRDefault="00EE5860" w:rsidP="00BB0E1F">
            <w:pPr>
              <w:pStyle w:val="TAC"/>
              <w:rPr>
                <w:lang w:val="sv-SE"/>
              </w:rPr>
            </w:pPr>
            <w:r w:rsidRPr="00441CD0">
              <w:rPr>
                <w:lang w:val="sv-SE"/>
              </w:rPr>
              <w:t xml:space="preserve">IPv6 address </w:t>
            </w:r>
          </w:p>
        </w:tc>
        <w:tc>
          <w:tcPr>
            <w:tcW w:w="588" w:type="dxa"/>
            <w:tcBorders>
              <w:top w:val="nil"/>
              <w:left w:val="single" w:sz="4" w:space="0" w:color="auto"/>
              <w:bottom w:val="nil"/>
              <w:right w:val="single" w:sz="6" w:space="0" w:color="auto"/>
            </w:tcBorders>
          </w:tcPr>
          <w:p w14:paraId="5870D0DA" w14:textId="77777777" w:rsidR="00EE5860" w:rsidRPr="00441CD0" w:rsidRDefault="00EE5860" w:rsidP="00BB0E1F">
            <w:pPr>
              <w:pStyle w:val="TAC"/>
              <w:rPr>
                <w:lang w:val="sv-SE"/>
              </w:rPr>
            </w:pPr>
          </w:p>
        </w:tc>
      </w:tr>
      <w:tr w:rsidR="00EE5860" w:rsidRPr="00441CD0" w14:paraId="147D6D0B" w14:textId="77777777" w:rsidTr="00BB0E1F">
        <w:trPr>
          <w:jc w:val="center"/>
        </w:trPr>
        <w:tc>
          <w:tcPr>
            <w:tcW w:w="151" w:type="dxa"/>
            <w:tcBorders>
              <w:top w:val="nil"/>
              <w:left w:val="single" w:sz="6" w:space="0" w:color="auto"/>
              <w:bottom w:val="nil"/>
              <w:right w:val="nil"/>
            </w:tcBorders>
          </w:tcPr>
          <w:p w14:paraId="275901DB" w14:textId="77777777" w:rsidR="00EE5860" w:rsidRPr="00441CD0" w:rsidRDefault="00EE5860" w:rsidP="00BB0E1F">
            <w:pPr>
              <w:pStyle w:val="TAC"/>
              <w:rPr>
                <w:lang w:val="sv-SE"/>
              </w:rPr>
            </w:pPr>
          </w:p>
        </w:tc>
        <w:tc>
          <w:tcPr>
            <w:tcW w:w="1104" w:type="dxa"/>
            <w:tcBorders>
              <w:top w:val="nil"/>
              <w:left w:val="nil"/>
              <w:bottom w:val="nil"/>
              <w:right w:val="single" w:sz="4" w:space="0" w:color="auto"/>
            </w:tcBorders>
            <w:hideMark/>
          </w:tcPr>
          <w:p w14:paraId="1CA8F96A" w14:textId="77777777" w:rsidR="00EE5860" w:rsidRPr="00441CD0" w:rsidRDefault="00EE5860" w:rsidP="00BB0E1F">
            <w:pPr>
              <w:pStyle w:val="TAC"/>
              <w:rPr>
                <w:lang w:val="sv-SE"/>
              </w:rPr>
            </w:pPr>
            <w:r w:rsidRPr="00441CD0">
              <w:rPr>
                <w:lang w:val="sv-SE"/>
              </w:rPr>
              <w:t>q</w:t>
            </w:r>
          </w:p>
        </w:tc>
        <w:tc>
          <w:tcPr>
            <w:tcW w:w="4704" w:type="dxa"/>
            <w:gridSpan w:val="8"/>
            <w:tcBorders>
              <w:top w:val="single" w:sz="4" w:space="0" w:color="auto"/>
              <w:left w:val="single" w:sz="4" w:space="0" w:color="auto"/>
              <w:bottom w:val="single" w:sz="4" w:space="0" w:color="auto"/>
              <w:right w:val="single" w:sz="4" w:space="0" w:color="auto"/>
            </w:tcBorders>
            <w:hideMark/>
          </w:tcPr>
          <w:p w14:paraId="19751C98" w14:textId="77777777" w:rsidR="00EE5860" w:rsidRPr="00441CD0" w:rsidRDefault="00EE5860" w:rsidP="00BB0E1F">
            <w:pPr>
              <w:pStyle w:val="TAC"/>
              <w:rPr>
                <w:lang w:val="sv-SE"/>
              </w:rPr>
            </w:pPr>
            <w:r w:rsidRPr="00441CD0">
              <w:rPr>
                <w:lang w:val="sv-SE"/>
              </w:rPr>
              <w:t xml:space="preserve">mask/prefix length </w:t>
            </w:r>
          </w:p>
        </w:tc>
        <w:tc>
          <w:tcPr>
            <w:tcW w:w="588" w:type="dxa"/>
            <w:tcBorders>
              <w:top w:val="nil"/>
              <w:left w:val="single" w:sz="4" w:space="0" w:color="auto"/>
              <w:bottom w:val="nil"/>
              <w:right w:val="single" w:sz="6" w:space="0" w:color="auto"/>
            </w:tcBorders>
          </w:tcPr>
          <w:p w14:paraId="3CD6B8D4" w14:textId="77777777" w:rsidR="00EE5860" w:rsidRPr="00441CD0" w:rsidRDefault="00EE5860" w:rsidP="00BB0E1F">
            <w:pPr>
              <w:pStyle w:val="TAC"/>
              <w:rPr>
                <w:lang w:val="sv-SE"/>
              </w:rPr>
            </w:pPr>
          </w:p>
        </w:tc>
      </w:tr>
      <w:tr w:rsidR="00EE5860" w:rsidRPr="00441CD0" w14:paraId="50519502" w14:textId="77777777" w:rsidTr="00BB0E1F">
        <w:trPr>
          <w:jc w:val="center"/>
        </w:trPr>
        <w:tc>
          <w:tcPr>
            <w:tcW w:w="151" w:type="dxa"/>
            <w:tcBorders>
              <w:top w:val="nil"/>
              <w:left w:val="single" w:sz="6" w:space="0" w:color="auto"/>
              <w:bottom w:val="single" w:sz="4" w:space="0" w:color="auto"/>
              <w:right w:val="nil"/>
            </w:tcBorders>
          </w:tcPr>
          <w:p w14:paraId="2ACCF22C" w14:textId="77777777" w:rsidR="00EE5860" w:rsidRPr="00441CD0" w:rsidRDefault="00EE5860" w:rsidP="00BB0E1F">
            <w:pPr>
              <w:pStyle w:val="TAC"/>
              <w:rPr>
                <w:lang w:val="sv-SE"/>
              </w:rPr>
            </w:pPr>
          </w:p>
        </w:tc>
        <w:tc>
          <w:tcPr>
            <w:tcW w:w="1104" w:type="dxa"/>
            <w:tcBorders>
              <w:top w:val="nil"/>
              <w:left w:val="nil"/>
              <w:bottom w:val="single" w:sz="4" w:space="0" w:color="auto"/>
              <w:right w:val="single" w:sz="4" w:space="0" w:color="auto"/>
            </w:tcBorders>
            <w:hideMark/>
          </w:tcPr>
          <w:p w14:paraId="13735E26" w14:textId="77777777" w:rsidR="00EE5860" w:rsidRPr="00441CD0" w:rsidRDefault="00EE5860" w:rsidP="00BB0E1F">
            <w:pPr>
              <w:pStyle w:val="TAC"/>
              <w:rPr>
                <w:lang w:val="sv-SE"/>
              </w:rPr>
            </w:pPr>
            <w:r w:rsidRPr="00441CD0">
              <w:rPr>
                <w:lang w:val="sv-SE"/>
              </w:rPr>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4BEF9B51" w14:textId="77777777" w:rsidR="00EE5860" w:rsidRPr="00441CD0" w:rsidRDefault="00EE5860" w:rsidP="00BB0E1F">
            <w:pPr>
              <w:pStyle w:val="TAC"/>
              <w:rPr>
                <w:lang w:val="sv-SE"/>
              </w:rPr>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2263F27" w14:textId="77777777" w:rsidR="00EE5860" w:rsidRPr="00441CD0" w:rsidRDefault="00EE5860" w:rsidP="00BB0E1F">
            <w:pPr>
              <w:pStyle w:val="TAC"/>
              <w:rPr>
                <w:lang w:val="sv-SE"/>
              </w:rPr>
            </w:pPr>
          </w:p>
        </w:tc>
      </w:tr>
    </w:tbl>
    <w:p w14:paraId="64CE3F65" w14:textId="77777777" w:rsidR="00EE5860" w:rsidRPr="00441CD0" w:rsidRDefault="00EE5860" w:rsidP="00EE5860">
      <w:pPr>
        <w:pStyle w:val="TF"/>
        <w:spacing w:before="120"/>
      </w:pPr>
      <w:r w:rsidRPr="00441CD0">
        <w:t>Figure 8.2.138-1: Source IP Address</w:t>
      </w:r>
    </w:p>
    <w:p w14:paraId="57630571" w14:textId="77777777" w:rsidR="00EE5860" w:rsidRPr="00441CD0" w:rsidRDefault="00EE5860" w:rsidP="00EE5860">
      <w:r w:rsidRPr="00441CD0">
        <w:t>The following flags are coded within Octet 5:</w:t>
      </w:r>
    </w:p>
    <w:p w14:paraId="0CD4B4A5" w14:textId="77777777" w:rsidR="00EE5860" w:rsidRPr="00441CD0" w:rsidRDefault="00EE5860" w:rsidP="00EE5860">
      <w:pPr>
        <w:pStyle w:val="B1"/>
      </w:pPr>
      <w:r w:rsidRPr="00441CD0">
        <w:t>-</w:t>
      </w:r>
      <w:r w:rsidRPr="00441CD0">
        <w:tab/>
        <w:t>Bit 1 – V6: If this bit is set to "1", then the IPv6 address field shall be present, otherwise the IPv6 address field shall not be present.</w:t>
      </w:r>
    </w:p>
    <w:p w14:paraId="5722C354" w14:textId="77777777" w:rsidR="00EE5860" w:rsidRPr="00441CD0" w:rsidRDefault="00EE5860" w:rsidP="00EE5860">
      <w:pPr>
        <w:pStyle w:val="B1"/>
      </w:pPr>
      <w:r w:rsidRPr="00441CD0">
        <w:lastRenderedPageBreak/>
        <w:t>-</w:t>
      </w:r>
      <w:r w:rsidRPr="00441CD0">
        <w:tab/>
        <w:t>Bit 2 – V4: If this bit is set to "1", then the IPv4 address field shall be present, otherwise the IPv4 address field shall not be present.</w:t>
      </w:r>
    </w:p>
    <w:p w14:paraId="6BAC5FDB" w14:textId="77777777" w:rsidR="00EE5860" w:rsidRPr="00441CD0" w:rsidRDefault="00EE5860" w:rsidP="00EE5860">
      <w:pPr>
        <w:pStyle w:val="B1"/>
      </w:pPr>
      <w:r w:rsidRPr="00441CD0">
        <w:t>-</w:t>
      </w:r>
      <w:r w:rsidRPr="00441CD0">
        <w:tab/>
        <w:t>Bit 3 – Mask/Prefix Length: If this bit is set to "1", then the mask (for IPv4) / prefix (for IPv6) length field shall be present, otherwise this field shall not be present.</w:t>
      </w:r>
    </w:p>
    <w:p w14:paraId="4EE63571"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709D04A4" w14:textId="77777777" w:rsidR="00EE5860" w:rsidRPr="00441CD0" w:rsidRDefault="00EE5860" w:rsidP="00EE5860">
      <w:r w:rsidRPr="00441CD0">
        <w:t>Octets "m to (m+3)", "p to (p+15)" (IPv4 address / IPv6 address fields), if present, shall contain the address value.</w:t>
      </w:r>
    </w:p>
    <w:p w14:paraId="52C80A8D" w14:textId="77777777" w:rsidR="00EE5860" w:rsidRPr="00441CD0" w:rsidRDefault="00EE5860" w:rsidP="00EE5860">
      <w:r w:rsidRPr="00441CD0">
        <w:t>The mask/prefix length field, if present, shall be encoded as a 8 bits binary integer.</w:t>
      </w:r>
    </w:p>
    <w:p w14:paraId="5F49B08B" w14:textId="77777777" w:rsidR="00EE5860" w:rsidRPr="00441CD0" w:rsidRDefault="00EE5860" w:rsidP="00EE5860">
      <w:pPr>
        <w:pStyle w:val="EX"/>
      </w:pPr>
      <w:r w:rsidRPr="00441CD0">
        <w:t>EXAMPLE 1: this field encodes the value 24 for the IPv4 subnet 192.0.2.10/24.</w:t>
      </w:r>
    </w:p>
    <w:p w14:paraId="29069EDD" w14:textId="77777777" w:rsidR="00EE5860" w:rsidRPr="00441CD0" w:rsidRDefault="00EE5860" w:rsidP="00EE5860">
      <w:pPr>
        <w:pStyle w:val="EX"/>
      </w:pPr>
      <w:r w:rsidRPr="00441CD0">
        <w:t>EXAMPLE 2: this field encodes the value 64 for the /64 IPv6 prefix.</w:t>
      </w:r>
    </w:p>
    <w:p w14:paraId="7E093A01" w14:textId="77777777" w:rsidR="00EE5860" w:rsidRPr="00441CD0" w:rsidRDefault="00EE5860" w:rsidP="00EE5860">
      <w:pPr>
        <w:pStyle w:val="Heading3"/>
      </w:pPr>
      <w:bookmarkStart w:id="6847" w:name="_Toc27490985"/>
      <w:bookmarkStart w:id="6848" w:name="_Toc27557278"/>
      <w:bookmarkStart w:id="6849" w:name="_Toc27724195"/>
      <w:bookmarkStart w:id="6850" w:name="_Toc36031269"/>
      <w:bookmarkStart w:id="6851" w:name="_Toc36043189"/>
      <w:bookmarkStart w:id="6852" w:name="_Toc36814514"/>
      <w:bookmarkStart w:id="6853" w:name="_Toc44689372"/>
      <w:bookmarkStart w:id="6854" w:name="_Toc44924126"/>
      <w:bookmarkStart w:id="6855" w:name="_Toc51861096"/>
      <w:bookmarkStart w:id="6856" w:name="_Toc57930867"/>
      <w:bookmarkStart w:id="6857" w:name="_Toc57931497"/>
      <w:bookmarkStart w:id="6858" w:name="_Toc160974623"/>
      <w:r w:rsidRPr="00441CD0">
        <w:t>8.</w:t>
      </w:r>
      <w:r w:rsidRPr="00441CD0">
        <w:rPr>
          <w:lang w:val="en-US"/>
        </w:rPr>
        <w:t>2.139</w:t>
      </w:r>
      <w:r w:rsidRPr="00441CD0">
        <w:tab/>
        <w:t>Packet Rate Status</w:t>
      </w:r>
      <w:bookmarkEnd w:id="6847"/>
      <w:bookmarkEnd w:id="6848"/>
      <w:bookmarkEnd w:id="6849"/>
      <w:bookmarkEnd w:id="6850"/>
      <w:bookmarkEnd w:id="6851"/>
      <w:bookmarkEnd w:id="6852"/>
      <w:bookmarkEnd w:id="6853"/>
      <w:bookmarkEnd w:id="6854"/>
      <w:bookmarkEnd w:id="6855"/>
      <w:bookmarkEnd w:id="6856"/>
      <w:bookmarkEnd w:id="6857"/>
      <w:bookmarkEnd w:id="6858"/>
    </w:p>
    <w:p w14:paraId="430341A2" w14:textId="77777777" w:rsidR="00EE5860" w:rsidRPr="00441CD0" w:rsidRDefault="00EE5860" w:rsidP="00EE5860">
      <w:pPr>
        <w:rPr>
          <w:lang w:eastAsia="ja-JP"/>
        </w:rPr>
      </w:pPr>
      <w:r w:rsidRPr="00441CD0">
        <w:rPr>
          <w:lang w:eastAsia="ja-JP"/>
        </w:rPr>
        <w:t>Packet Rate Status</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8.2.139-1</w:t>
      </w:r>
      <w:r w:rsidRPr="00441CD0">
        <w:rPr>
          <w:lang w:eastAsia="ja-JP"/>
        </w:rPr>
        <w:t>.</w:t>
      </w:r>
    </w:p>
    <w:p w14:paraId="6EF9B4B2"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61C3B64" w14:textId="77777777" w:rsidTr="00BB0E1F">
        <w:trPr>
          <w:jc w:val="center"/>
        </w:trPr>
        <w:tc>
          <w:tcPr>
            <w:tcW w:w="151" w:type="dxa"/>
            <w:tcBorders>
              <w:top w:val="single" w:sz="6" w:space="0" w:color="auto"/>
              <w:left w:val="single" w:sz="6" w:space="0" w:color="auto"/>
              <w:bottom w:val="nil"/>
              <w:right w:val="nil"/>
            </w:tcBorders>
          </w:tcPr>
          <w:p w14:paraId="7C96107D"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403871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6635F8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552294" w14:textId="77777777" w:rsidR="00EE5860" w:rsidRPr="00441CD0" w:rsidRDefault="00EE5860" w:rsidP="00BB0E1F">
            <w:pPr>
              <w:pStyle w:val="TAC"/>
              <w:rPr>
                <w:lang w:val="fr-FR"/>
              </w:rPr>
            </w:pPr>
          </w:p>
        </w:tc>
      </w:tr>
      <w:tr w:rsidR="00EE5860" w:rsidRPr="00441CD0" w14:paraId="7E5A08FE" w14:textId="77777777" w:rsidTr="00BB0E1F">
        <w:trPr>
          <w:jc w:val="center"/>
        </w:trPr>
        <w:tc>
          <w:tcPr>
            <w:tcW w:w="151" w:type="dxa"/>
            <w:tcBorders>
              <w:top w:val="nil"/>
              <w:left w:val="single" w:sz="6" w:space="0" w:color="auto"/>
              <w:bottom w:val="nil"/>
              <w:right w:val="nil"/>
            </w:tcBorders>
          </w:tcPr>
          <w:p w14:paraId="641F4AE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8AAA5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5B5743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D384D0E"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3F0DB3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A16B19C"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3A8855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310220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CF5AAE6"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7AA234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5183FF2" w14:textId="77777777" w:rsidR="00EE5860" w:rsidRPr="00441CD0" w:rsidRDefault="00EE5860" w:rsidP="00BB0E1F">
            <w:pPr>
              <w:pStyle w:val="TAC"/>
              <w:rPr>
                <w:lang w:val="fr-FR"/>
              </w:rPr>
            </w:pPr>
          </w:p>
        </w:tc>
      </w:tr>
      <w:tr w:rsidR="00EE5860" w:rsidRPr="00441CD0" w14:paraId="0F5B2364" w14:textId="77777777" w:rsidTr="00BB0E1F">
        <w:trPr>
          <w:jc w:val="center"/>
        </w:trPr>
        <w:tc>
          <w:tcPr>
            <w:tcW w:w="151" w:type="dxa"/>
            <w:tcBorders>
              <w:top w:val="nil"/>
              <w:left w:val="single" w:sz="6" w:space="0" w:color="auto"/>
              <w:bottom w:val="nil"/>
              <w:right w:val="nil"/>
            </w:tcBorders>
          </w:tcPr>
          <w:p w14:paraId="5F17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4E216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4637DAD" w14:textId="77777777" w:rsidR="00EE5860" w:rsidRPr="00441CD0" w:rsidRDefault="00EE5860" w:rsidP="00BB0E1F">
            <w:pPr>
              <w:pStyle w:val="TAC"/>
              <w:rPr>
                <w:lang w:val="fr-FR"/>
              </w:rPr>
            </w:pPr>
            <w:r w:rsidRPr="00441CD0">
              <w:rPr>
                <w:lang w:val="fr-FR"/>
              </w:rPr>
              <w:t xml:space="preserve">Type = </w:t>
            </w:r>
            <w:r w:rsidRPr="00441CD0">
              <w:rPr>
                <w:lang w:val="sv-SE"/>
              </w:rPr>
              <w:t>193</w:t>
            </w:r>
            <w:r w:rsidRPr="00441CD0">
              <w:rPr>
                <w:lang w:val="fr-FR"/>
              </w:rPr>
              <w:t xml:space="preserve"> (decimal)</w:t>
            </w:r>
          </w:p>
        </w:tc>
        <w:tc>
          <w:tcPr>
            <w:tcW w:w="588" w:type="dxa"/>
            <w:tcBorders>
              <w:top w:val="nil"/>
              <w:left w:val="single" w:sz="4" w:space="0" w:color="auto"/>
              <w:bottom w:val="nil"/>
              <w:right w:val="single" w:sz="6" w:space="0" w:color="auto"/>
            </w:tcBorders>
          </w:tcPr>
          <w:p w14:paraId="67D91DDA" w14:textId="77777777" w:rsidR="00EE5860" w:rsidRPr="00441CD0" w:rsidRDefault="00EE5860" w:rsidP="00BB0E1F">
            <w:pPr>
              <w:pStyle w:val="TAC"/>
              <w:rPr>
                <w:lang w:val="fr-FR"/>
              </w:rPr>
            </w:pPr>
          </w:p>
        </w:tc>
      </w:tr>
      <w:tr w:rsidR="00EE5860" w:rsidRPr="00441CD0" w14:paraId="5FED0BAC" w14:textId="77777777" w:rsidTr="00BB0E1F">
        <w:trPr>
          <w:jc w:val="center"/>
        </w:trPr>
        <w:tc>
          <w:tcPr>
            <w:tcW w:w="151" w:type="dxa"/>
            <w:tcBorders>
              <w:top w:val="nil"/>
              <w:left w:val="single" w:sz="6" w:space="0" w:color="auto"/>
              <w:bottom w:val="nil"/>
              <w:right w:val="nil"/>
            </w:tcBorders>
          </w:tcPr>
          <w:p w14:paraId="36697C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7CA19C8"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F4BD39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B002735" w14:textId="77777777" w:rsidR="00EE5860" w:rsidRPr="00441CD0" w:rsidRDefault="00EE5860" w:rsidP="00BB0E1F">
            <w:pPr>
              <w:pStyle w:val="TAC"/>
              <w:rPr>
                <w:lang w:val="fr-FR"/>
              </w:rPr>
            </w:pPr>
          </w:p>
        </w:tc>
      </w:tr>
      <w:tr w:rsidR="00EE5860" w:rsidRPr="00441CD0" w14:paraId="4F014BBA" w14:textId="77777777" w:rsidTr="00BB0E1F">
        <w:trPr>
          <w:jc w:val="center"/>
        </w:trPr>
        <w:tc>
          <w:tcPr>
            <w:tcW w:w="151" w:type="dxa"/>
            <w:tcBorders>
              <w:top w:val="nil"/>
              <w:left w:val="single" w:sz="6" w:space="0" w:color="auto"/>
              <w:bottom w:val="nil"/>
              <w:right w:val="nil"/>
            </w:tcBorders>
          </w:tcPr>
          <w:p w14:paraId="23E5A32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B09E3B"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1B3047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BBF2A90" w14:textId="77777777" w:rsidR="00EE5860" w:rsidRPr="00441CD0" w:rsidRDefault="00EE5860" w:rsidP="00BB0E1F">
            <w:pPr>
              <w:pStyle w:val="TAC"/>
              <w:rPr>
                <w:lang w:val="fr-FR" w:eastAsia="zh-CN"/>
              </w:rPr>
            </w:pPr>
            <w:r w:rsidRPr="00441CD0">
              <w:rPr>
                <w:lang w:val="fr-FR" w:eastAsia="zh-CN"/>
              </w:rPr>
              <w:t>APR</w:t>
            </w:r>
          </w:p>
        </w:tc>
        <w:tc>
          <w:tcPr>
            <w:tcW w:w="589" w:type="dxa"/>
            <w:tcBorders>
              <w:top w:val="single" w:sz="4" w:space="0" w:color="auto"/>
              <w:left w:val="single" w:sz="4" w:space="0" w:color="auto"/>
              <w:bottom w:val="single" w:sz="4" w:space="0" w:color="auto"/>
              <w:right w:val="single" w:sz="4" w:space="0" w:color="auto"/>
            </w:tcBorders>
            <w:hideMark/>
          </w:tcPr>
          <w:p w14:paraId="7FD0AE47" w14:textId="77777777" w:rsidR="00EE5860" w:rsidRPr="00441CD0" w:rsidRDefault="00EE5860" w:rsidP="00BB0E1F">
            <w:pPr>
              <w:pStyle w:val="TAC"/>
              <w:rPr>
                <w:lang w:val="fr-FR" w:eastAsia="zh-CN"/>
              </w:rPr>
            </w:pPr>
            <w:r w:rsidRPr="00441CD0">
              <w:rPr>
                <w:lang w:val="fr-FR" w:eastAsia="zh-CN"/>
              </w:rPr>
              <w:t>DL</w:t>
            </w:r>
          </w:p>
        </w:tc>
        <w:tc>
          <w:tcPr>
            <w:tcW w:w="589" w:type="dxa"/>
            <w:tcBorders>
              <w:top w:val="single" w:sz="4" w:space="0" w:color="auto"/>
              <w:left w:val="single" w:sz="4" w:space="0" w:color="auto"/>
              <w:bottom w:val="single" w:sz="4" w:space="0" w:color="auto"/>
              <w:right w:val="single" w:sz="4" w:space="0" w:color="auto"/>
            </w:tcBorders>
            <w:hideMark/>
          </w:tcPr>
          <w:p w14:paraId="03BAD414" w14:textId="77777777" w:rsidR="00EE5860" w:rsidRPr="00441CD0" w:rsidRDefault="00EE5860" w:rsidP="00BB0E1F">
            <w:pPr>
              <w:pStyle w:val="TAC"/>
              <w:rPr>
                <w:lang w:val="fr-FR" w:eastAsia="zh-CN"/>
              </w:rPr>
            </w:pPr>
            <w:r w:rsidRPr="00441CD0">
              <w:rPr>
                <w:lang w:val="fr-FR" w:eastAsia="zh-CN"/>
              </w:rPr>
              <w:t>UL</w:t>
            </w:r>
          </w:p>
        </w:tc>
        <w:tc>
          <w:tcPr>
            <w:tcW w:w="588" w:type="dxa"/>
            <w:tcBorders>
              <w:top w:val="nil"/>
              <w:left w:val="single" w:sz="4" w:space="0" w:color="auto"/>
              <w:bottom w:val="nil"/>
              <w:right w:val="single" w:sz="6" w:space="0" w:color="auto"/>
            </w:tcBorders>
          </w:tcPr>
          <w:p w14:paraId="3166C787" w14:textId="77777777" w:rsidR="00EE5860" w:rsidRPr="00441CD0" w:rsidRDefault="00EE5860" w:rsidP="00BB0E1F">
            <w:pPr>
              <w:pStyle w:val="TAC"/>
              <w:rPr>
                <w:lang w:val="fr-FR"/>
              </w:rPr>
            </w:pPr>
          </w:p>
        </w:tc>
      </w:tr>
      <w:tr w:rsidR="00EE5860" w:rsidRPr="00441CD0" w14:paraId="7E364344" w14:textId="77777777" w:rsidTr="00BB0E1F">
        <w:trPr>
          <w:jc w:val="center"/>
        </w:trPr>
        <w:tc>
          <w:tcPr>
            <w:tcW w:w="151" w:type="dxa"/>
            <w:tcBorders>
              <w:top w:val="nil"/>
              <w:left w:val="single" w:sz="6" w:space="0" w:color="auto"/>
              <w:bottom w:val="nil"/>
              <w:right w:val="nil"/>
            </w:tcBorders>
          </w:tcPr>
          <w:p w14:paraId="7FC2F5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536AB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a to (a+1)</w:t>
            </w:r>
          </w:p>
        </w:tc>
        <w:tc>
          <w:tcPr>
            <w:tcW w:w="4711" w:type="dxa"/>
            <w:gridSpan w:val="8"/>
            <w:tcBorders>
              <w:top w:val="single" w:sz="4" w:space="0" w:color="auto"/>
              <w:left w:val="single" w:sz="4" w:space="0" w:color="auto"/>
              <w:bottom w:val="single" w:sz="4" w:space="0" w:color="auto"/>
              <w:right w:val="single" w:sz="4" w:space="0" w:color="auto"/>
            </w:tcBorders>
            <w:hideMark/>
          </w:tcPr>
          <w:p w14:paraId="1C326479" w14:textId="77777777" w:rsidR="00EE5860" w:rsidRPr="00441CD0" w:rsidRDefault="00EE5860" w:rsidP="00BB0E1F">
            <w:pPr>
              <w:pStyle w:val="TAC"/>
              <w:rPr>
                <w:lang w:val="fr-FR" w:eastAsia="zh-CN"/>
              </w:rPr>
            </w:pPr>
            <w:r w:rsidRPr="00441CD0">
              <w:rPr>
                <w:lang w:val="fr-FR" w:eastAsia="zh-CN"/>
              </w:rPr>
              <w:t>Number of Remaining Uplink Packets Allowed</w:t>
            </w:r>
          </w:p>
        </w:tc>
        <w:tc>
          <w:tcPr>
            <w:tcW w:w="588" w:type="dxa"/>
            <w:tcBorders>
              <w:top w:val="nil"/>
              <w:left w:val="single" w:sz="4" w:space="0" w:color="auto"/>
              <w:bottom w:val="nil"/>
              <w:right w:val="single" w:sz="6" w:space="0" w:color="auto"/>
            </w:tcBorders>
          </w:tcPr>
          <w:p w14:paraId="54453605" w14:textId="77777777" w:rsidR="00EE5860" w:rsidRPr="00441CD0" w:rsidRDefault="00EE5860" w:rsidP="00BB0E1F">
            <w:pPr>
              <w:pStyle w:val="TAC"/>
              <w:rPr>
                <w:lang w:val="fr-FR"/>
              </w:rPr>
            </w:pPr>
          </w:p>
        </w:tc>
      </w:tr>
      <w:tr w:rsidR="00EE5860" w:rsidRPr="00441CD0" w14:paraId="5F45CA85" w14:textId="77777777" w:rsidTr="00BB0E1F">
        <w:trPr>
          <w:jc w:val="center"/>
        </w:trPr>
        <w:tc>
          <w:tcPr>
            <w:tcW w:w="151" w:type="dxa"/>
            <w:tcBorders>
              <w:top w:val="nil"/>
              <w:left w:val="single" w:sz="6" w:space="0" w:color="auto"/>
              <w:bottom w:val="nil"/>
              <w:right w:val="nil"/>
            </w:tcBorders>
          </w:tcPr>
          <w:p w14:paraId="02BF85A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87764E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b to (b+1)</w:t>
            </w:r>
          </w:p>
        </w:tc>
        <w:tc>
          <w:tcPr>
            <w:tcW w:w="4711" w:type="dxa"/>
            <w:gridSpan w:val="8"/>
            <w:tcBorders>
              <w:top w:val="single" w:sz="4" w:space="0" w:color="auto"/>
              <w:left w:val="single" w:sz="4" w:space="0" w:color="auto"/>
              <w:bottom w:val="single" w:sz="4" w:space="0" w:color="auto"/>
              <w:right w:val="single" w:sz="4" w:space="0" w:color="auto"/>
            </w:tcBorders>
            <w:hideMark/>
          </w:tcPr>
          <w:p w14:paraId="6767012E" w14:textId="77777777" w:rsidR="00EE5860" w:rsidRPr="00441CD0" w:rsidRDefault="00EE5860" w:rsidP="00BB0E1F">
            <w:pPr>
              <w:pStyle w:val="TAC"/>
              <w:rPr>
                <w:lang w:val="fr-FR" w:eastAsia="zh-CN"/>
              </w:rPr>
            </w:pPr>
            <w:r w:rsidRPr="00441CD0">
              <w:rPr>
                <w:lang w:val="fr-FR" w:eastAsia="zh-CN"/>
              </w:rPr>
              <w:t>Number of Remaining Additional Uplink Packets Allowed</w:t>
            </w:r>
          </w:p>
        </w:tc>
        <w:tc>
          <w:tcPr>
            <w:tcW w:w="588" w:type="dxa"/>
            <w:tcBorders>
              <w:top w:val="nil"/>
              <w:left w:val="single" w:sz="4" w:space="0" w:color="auto"/>
              <w:bottom w:val="nil"/>
              <w:right w:val="single" w:sz="6" w:space="0" w:color="auto"/>
            </w:tcBorders>
          </w:tcPr>
          <w:p w14:paraId="75A53DEE" w14:textId="77777777" w:rsidR="00EE5860" w:rsidRPr="00441CD0" w:rsidRDefault="00EE5860" w:rsidP="00BB0E1F">
            <w:pPr>
              <w:pStyle w:val="TAC"/>
              <w:rPr>
                <w:lang w:val="fr-FR"/>
              </w:rPr>
            </w:pPr>
          </w:p>
        </w:tc>
      </w:tr>
      <w:tr w:rsidR="00EE5860" w:rsidRPr="00441CD0" w14:paraId="65E2B62B" w14:textId="77777777" w:rsidTr="00BB0E1F">
        <w:trPr>
          <w:jc w:val="center"/>
        </w:trPr>
        <w:tc>
          <w:tcPr>
            <w:tcW w:w="151" w:type="dxa"/>
            <w:tcBorders>
              <w:top w:val="nil"/>
              <w:left w:val="single" w:sz="6" w:space="0" w:color="auto"/>
              <w:bottom w:val="nil"/>
              <w:right w:val="nil"/>
            </w:tcBorders>
          </w:tcPr>
          <w:p w14:paraId="137742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36A88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c to (c+1)</w:t>
            </w:r>
          </w:p>
        </w:tc>
        <w:tc>
          <w:tcPr>
            <w:tcW w:w="4711" w:type="dxa"/>
            <w:gridSpan w:val="8"/>
            <w:tcBorders>
              <w:top w:val="single" w:sz="4" w:space="0" w:color="auto"/>
              <w:left w:val="single" w:sz="4" w:space="0" w:color="auto"/>
              <w:bottom w:val="single" w:sz="4" w:space="0" w:color="auto"/>
              <w:right w:val="single" w:sz="4" w:space="0" w:color="auto"/>
            </w:tcBorders>
            <w:hideMark/>
          </w:tcPr>
          <w:p w14:paraId="08ED5F14" w14:textId="77777777" w:rsidR="00EE5860" w:rsidRPr="00441CD0" w:rsidRDefault="00EE5860" w:rsidP="00BB0E1F">
            <w:pPr>
              <w:pStyle w:val="TAC"/>
              <w:rPr>
                <w:lang w:val="fr-FR" w:eastAsia="zh-CN"/>
              </w:rPr>
            </w:pPr>
            <w:r w:rsidRPr="00441CD0">
              <w:rPr>
                <w:lang w:val="fr-FR" w:eastAsia="zh-CN"/>
              </w:rPr>
              <w:t>Number of Remaining Downlink Packets Allowed</w:t>
            </w:r>
          </w:p>
        </w:tc>
        <w:tc>
          <w:tcPr>
            <w:tcW w:w="588" w:type="dxa"/>
            <w:tcBorders>
              <w:top w:val="nil"/>
              <w:left w:val="single" w:sz="4" w:space="0" w:color="auto"/>
              <w:bottom w:val="nil"/>
              <w:right w:val="single" w:sz="6" w:space="0" w:color="auto"/>
            </w:tcBorders>
          </w:tcPr>
          <w:p w14:paraId="15652FAD" w14:textId="77777777" w:rsidR="00EE5860" w:rsidRPr="00441CD0" w:rsidRDefault="00EE5860" w:rsidP="00BB0E1F">
            <w:pPr>
              <w:pStyle w:val="TAC"/>
              <w:rPr>
                <w:lang w:val="fr-FR"/>
              </w:rPr>
            </w:pPr>
          </w:p>
        </w:tc>
      </w:tr>
      <w:tr w:rsidR="00EE5860" w:rsidRPr="00441CD0" w14:paraId="608A9B07" w14:textId="77777777" w:rsidTr="00BB0E1F">
        <w:trPr>
          <w:jc w:val="center"/>
        </w:trPr>
        <w:tc>
          <w:tcPr>
            <w:tcW w:w="151" w:type="dxa"/>
            <w:tcBorders>
              <w:top w:val="nil"/>
              <w:left w:val="single" w:sz="6" w:space="0" w:color="auto"/>
              <w:bottom w:val="nil"/>
              <w:right w:val="nil"/>
            </w:tcBorders>
          </w:tcPr>
          <w:p w14:paraId="457383E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B9857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d to (d+1)</w:t>
            </w:r>
          </w:p>
        </w:tc>
        <w:tc>
          <w:tcPr>
            <w:tcW w:w="4711" w:type="dxa"/>
            <w:gridSpan w:val="8"/>
            <w:tcBorders>
              <w:top w:val="single" w:sz="4" w:space="0" w:color="auto"/>
              <w:left w:val="single" w:sz="4" w:space="0" w:color="auto"/>
              <w:bottom w:val="single" w:sz="4" w:space="0" w:color="auto"/>
              <w:right w:val="single" w:sz="4" w:space="0" w:color="auto"/>
            </w:tcBorders>
            <w:hideMark/>
          </w:tcPr>
          <w:p w14:paraId="1E707BEE" w14:textId="77777777" w:rsidR="00EE5860" w:rsidRPr="00441CD0" w:rsidRDefault="00EE5860" w:rsidP="00BB0E1F">
            <w:pPr>
              <w:pStyle w:val="TAC"/>
              <w:rPr>
                <w:lang w:val="fr-FR" w:eastAsia="zh-CN"/>
              </w:rPr>
            </w:pPr>
            <w:r w:rsidRPr="00441CD0">
              <w:rPr>
                <w:lang w:val="fr-FR" w:eastAsia="zh-CN"/>
              </w:rPr>
              <w:t>Number of Remaining Additional Downlink Packets Allowed</w:t>
            </w:r>
          </w:p>
        </w:tc>
        <w:tc>
          <w:tcPr>
            <w:tcW w:w="588" w:type="dxa"/>
            <w:tcBorders>
              <w:top w:val="nil"/>
              <w:left w:val="single" w:sz="4" w:space="0" w:color="auto"/>
              <w:bottom w:val="nil"/>
              <w:right w:val="single" w:sz="6" w:space="0" w:color="auto"/>
            </w:tcBorders>
          </w:tcPr>
          <w:p w14:paraId="5C4F12A1" w14:textId="77777777" w:rsidR="00EE5860" w:rsidRPr="00441CD0" w:rsidRDefault="00EE5860" w:rsidP="00BB0E1F">
            <w:pPr>
              <w:pStyle w:val="TAC"/>
              <w:rPr>
                <w:lang w:val="fr-FR"/>
              </w:rPr>
            </w:pPr>
          </w:p>
        </w:tc>
      </w:tr>
      <w:tr w:rsidR="00EE5860" w:rsidRPr="00441CD0" w14:paraId="6CE7576B" w14:textId="77777777" w:rsidTr="00BB0E1F">
        <w:trPr>
          <w:jc w:val="center"/>
        </w:trPr>
        <w:tc>
          <w:tcPr>
            <w:tcW w:w="151" w:type="dxa"/>
            <w:tcBorders>
              <w:top w:val="nil"/>
              <w:left w:val="single" w:sz="6" w:space="0" w:color="auto"/>
              <w:bottom w:val="nil"/>
              <w:right w:val="nil"/>
            </w:tcBorders>
          </w:tcPr>
          <w:p w14:paraId="406A550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4BCBB3" w14:textId="77777777" w:rsidR="00EE5860" w:rsidRPr="00441CD0" w:rsidRDefault="00EE5860" w:rsidP="00BB0E1F">
            <w:pPr>
              <w:pStyle w:val="TAC"/>
              <w:rPr>
                <w:lang w:val="fr-FR" w:eastAsia="zh-CN"/>
              </w:rPr>
            </w:pPr>
            <w:r w:rsidRPr="00441CD0">
              <w:rPr>
                <w:lang w:val="fr-FR" w:eastAsia="zh-CN"/>
              </w:rPr>
              <w:t>e to (e+7)</w:t>
            </w:r>
          </w:p>
        </w:tc>
        <w:tc>
          <w:tcPr>
            <w:tcW w:w="4711" w:type="dxa"/>
            <w:gridSpan w:val="8"/>
            <w:tcBorders>
              <w:top w:val="single" w:sz="4" w:space="0" w:color="auto"/>
              <w:left w:val="single" w:sz="4" w:space="0" w:color="auto"/>
              <w:bottom w:val="single" w:sz="4" w:space="0" w:color="auto"/>
              <w:right w:val="single" w:sz="4" w:space="0" w:color="auto"/>
            </w:tcBorders>
            <w:hideMark/>
          </w:tcPr>
          <w:p w14:paraId="58D25EAE" w14:textId="77777777" w:rsidR="00EE5860" w:rsidRPr="00441CD0" w:rsidRDefault="00EE5860" w:rsidP="00BB0E1F">
            <w:pPr>
              <w:pStyle w:val="TAC"/>
              <w:rPr>
                <w:lang w:val="fr-FR"/>
              </w:rPr>
            </w:pPr>
            <w:r w:rsidRPr="00441CD0">
              <w:rPr>
                <w:lang w:val="fr-FR" w:eastAsia="ja-JP"/>
              </w:rPr>
              <w:t>Rate Control Status Validity Time</w:t>
            </w:r>
          </w:p>
        </w:tc>
        <w:tc>
          <w:tcPr>
            <w:tcW w:w="588" w:type="dxa"/>
            <w:tcBorders>
              <w:top w:val="nil"/>
              <w:left w:val="single" w:sz="4" w:space="0" w:color="auto"/>
              <w:bottom w:val="nil"/>
              <w:right w:val="single" w:sz="6" w:space="0" w:color="auto"/>
            </w:tcBorders>
          </w:tcPr>
          <w:p w14:paraId="19870C16" w14:textId="77777777" w:rsidR="00EE5860" w:rsidRPr="00441CD0" w:rsidRDefault="00EE5860" w:rsidP="00BB0E1F">
            <w:pPr>
              <w:pStyle w:val="TAC"/>
              <w:rPr>
                <w:lang w:val="fr-FR"/>
              </w:rPr>
            </w:pPr>
          </w:p>
        </w:tc>
      </w:tr>
      <w:tr w:rsidR="00EE5860" w:rsidRPr="00441CD0" w14:paraId="782AFE51" w14:textId="77777777" w:rsidTr="00BB0E1F">
        <w:trPr>
          <w:jc w:val="center"/>
        </w:trPr>
        <w:tc>
          <w:tcPr>
            <w:tcW w:w="151" w:type="dxa"/>
            <w:tcBorders>
              <w:top w:val="nil"/>
              <w:left w:val="single" w:sz="6" w:space="0" w:color="auto"/>
              <w:bottom w:val="single" w:sz="4" w:space="0" w:color="auto"/>
              <w:right w:val="nil"/>
            </w:tcBorders>
          </w:tcPr>
          <w:p w14:paraId="0211A34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9B09FFE" w14:textId="77777777" w:rsidR="00EE5860" w:rsidRPr="00441CD0" w:rsidRDefault="00EE5860" w:rsidP="00BB0E1F">
            <w:pPr>
              <w:pStyle w:val="TAC"/>
              <w:rPr>
                <w:lang w:val="fr-FR" w:eastAsia="zh-CN"/>
              </w:rPr>
            </w:pPr>
            <w:r w:rsidRPr="00441CD0">
              <w:rPr>
                <w:lang w:val="fr-FR"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7F6DA00"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15ECD2" w14:textId="77777777" w:rsidR="00EE5860" w:rsidRPr="00441CD0" w:rsidRDefault="00EE5860" w:rsidP="00BB0E1F">
            <w:pPr>
              <w:pStyle w:val="TAC"/>
              <w:rPr>
                <w:lang w:val="fr-FR"/>
              </w:rPr>
            </w:pPr>
          </w:p>
        </w:tc>
      </w:tr>
    </w:tbl>
    <w:p w14:paraId="246B54F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139</w:t>
      </w:r>
      <w:r w:rsidRPr="00441CD0">
        <w:rPr>
          <w:lang w:eastAsia="zh-CN"/>
        </w:rPr>
        <w:t>-</w:t>
      </w:r>
      <w:r w:rsidRPr="00441CD0">
        <w:rPr>
          <w:lang w:eastAsia="ja-JP"/>
        </w:rPr>
        <w:t>1</w:t>
      </w:r>
      <w:r w:rsidRPr="00441CD0">
        <w:t xml:space="preserve">: </w:t>
      </w:r>
      <w:r w:rsidRPr="00441CD0">
        <w:rPr>
          <w:lang w:eastAsia="ja-JP"/>
        </w:rPr>
        <w:t>Packet Rate Status</w:t>
      </w:r>
    </w:p>
    <w:p w14:paraId="44A6BAEE" w14:textId="77777777" w:rsidR="00EE5860" w:rsidRPr="00441CD0" w:rsidRDefault="00EE5860" w:rsidP="00EE5860">
      <w:r w:rsidRPr="00441CD0">
        <w:t>The following flags are coded within Octet 5:</w:t>
      </w:r>
    </w:p>
    <w:p w14:paraId="4B5E0F55" w14:textId="77777777" w:rsidR="00EE5860" w:rsidRPr="00441CD0" w:rsidRDefault="00EE5860" w:rsidP="00EE5860">
      <w:pPr>
        <w:pStyle w:val="B1"/>
      </w:pPr>
      <w:r w:rsidRPr="00441CD0">
        <w:rPr>
          <w:noProof/>
        </w:rPr>
        <w:t>-</w:t>
      </w:r>
      <w:r w:rsidRPr="00441CD0">
        <w:rPr>
          <w:noProof/>
        </w:rPr>
        <w:tab/>
        <w:t>Bit 1 – UL (remaining uplink packet limit</w:t>
      </w:r>
      <w:r w:rsidRPr="00441CD0">
        <w:t xml:space="preserve">): If this bit is set to "1", then </w:t>
      </w:r>
      <w:r w:rsidRPr="00441CD0">
        <w:rPr>
          <w:lang w:eastAsia="zh-CN"/>
        </w:rPr>
        <w:t>octets 'a' to (a+1), the Number of Remaining Uplink Packets Allowed shall be present, otherwise these octets shall not present</w:t>
      </w:r>
      <w:r w:rsidRPr="00441CD0">
        <w:t>.</w:t>
      </w:r>
    </w:p>
    <w:p w14:paraId="727F05AB" w14:textId="77777777" w:rsidR="00EE5860" w:rsidRPr="00441CD0" w:rsidRDefault="00EE5860" w:rsidP="00EE5860">
      <w:pPr>
        <w:pStyle w:val="B1"/>
      </w:pPr>
      <w:r w:rsidRPr="00441CD0">
        <w:rPr>
          <w:noProof/>
        </w:rPr>
        <w:t>-</w:t>
      </w:r>
      <w:r w:rsidRPr="00441CD0">
        <w:rPr>
          <w:noProof/>
        </w:rPr>
        <w:tab/>
        <w:t>Bit 2 – DL (remaining downlink packet limit</w:t>
      </w:r>
      <w:r w:rsidRPr="00441CD0">
        <w:t xml:space="preserve">): If this bit is set to "1", then </w:t>
      </w:r>
      <w:r w:rsidRPr="00441CD0">
        <w:rPr>
          <w:lang w:eastAsia="zh-CN"/>
        </w:rPr>
        <w:t>octets 'c' to (c+1), the Number of Remaining Downlink Packets Allowed shall be present, otherwise these octets shall not present</w:t>
      </w:r>
      <w:r w:rsidRPr="00441CD0">
        <w:t>.</w:t>
      </w:r>
    </w:p>
    <w:p w14:paraId="0E097081" w14:textId="77777777" w:rsidR="00EE5860" w:rsidRPr="00441CD0" w:rsidRDefault="00EE5860" w:rsidP="00EE5860">
      <w:pPr>
        <w:pStyle w:val="B1"/>
      </w:pPr>
      <w:r w:rsidRPr="00441CD0">
        <w:t>-</w:t>
      </w:r>
      <w:r w:rsidRPr="00441CD0">
        <w:tab/>
        <w:t xml:space="preserve">Bit 3 – APR (Additional Packet Rates, i.e. </w:t>
      </w:r>
      <w:r w:rsidRPr="00441CD0">
        <w:rPr>
          <w:noProof/>
        </w:rPr>
        <w:t>remaining additional packet limit</w:t>
      </w:r>
      <w:r w:rsidRPr="00441CD0">
        <w:t xml:space="preserve">): If this bit is set to "1", then the presence of Number of </w:t>
      </w:r>
      <w:r w:rsidRPr="00441CD0">
        <w:rPr>
          <w:lang w:eastAsia="zh-CN"/>
        </w:rPr>
        <w:t>Remaining Additional Uplink/Downlink Packets Allowed</w:t>
      </w:r>
      <w:r w:rsidRPr="00441CD0">
        <w:t xml:space="preserve"> is determined as follows:</w:t>
      </w:r>
    </w:p>
    <w:p w14:paraId="1B2DB040" w14:textId="77777777" w:rsidR="00EE5860" w:rsidRPr="00441CD0" w:rsidRDefault="00EE5860" w:rsidP="00EE5860">
      <w:pPr>
        <w:pStyle w:val="B2"/>
      </w:pPr>
      <w:r w:rsidRPr="00441CD0">
        <w:t>-</w:t>
      </w:r>
      <w:r w:rsidRPr="00441CD0">
        <w:tab/>
        <w:t xml:space="preserve">If bit 1 (UL) is set to "1", then octets b to (b+1), </w:t>
      </w:r>
      <w:r w:rsidRPr="00441CD0">
        <w:rPr>
          <w:noProof/>
        </w:rPr>
        <w:t xml:space="preserve">the </w:t>
      </w:r>
      <w:r w:rsidRPr="00441CD0">
        <w:rPr>
          <w:lang w:eastAsia="zh-CN"/>
        </w:rPr>
        <w:t>Number of Remaining Additional Uplink Packets Allowed</w:t>
      </w:r>
      <w:r w:rsidRPr="00441CD0">
        <w:t xml:space="preserve"> shall be present. Otherwise, octets b to (b+1) shall not be present;</w:t>
      </w:r>
    </w:p>
    <w:p w14:paraId="42CF413F" w14:textId="77777777" w:rsidR="00EE5860" w:rsidRPr="00441CD0" w:rsidRDefault="00EE5860" w:rsidP="00EE5860">
      <w:pPr>
        <w:pStyle w:val="B2"/>
      </w:pPr>
      <w:r w:rsidRPr="00441CD0">
        <w:t>-</w:t>
      </w:r>
      <w:r w:rsidRPr="00441CD0">
        <w:tab/>
        <w:t xml:space="preserve">If bit 2 (DL) is set to "1", then octets d to (d+1), </w:t>
      </w:r>
      <w:r w:rsidRPr="00441CD0">
        <w:rPr>
          <w:noProof/>
        </w:rPr>
        <w:t xml:space="preserve">the </w:t>
      </w:r>
      <w:r w:rsidRPr="00441CD0">
        <w:rPr>
          <w:lang w:eastAsia="zh-CN"/>
        </w:rPr>
        <w:t>Number of Remaining Additional Downlink Packets Allowed</w:t>
      </w:r>
      <w:r w:rsidRPr="00441CD0">
        <w:t xml:space="preserve"> shall be present. Otherwise, octets d to (d+1) shall not be present.</w:t>
      </w:r>
    </w:p>
    <w:p w14:paraId="2406D7FE" w14:textId="77777777" w:rsidR="00EE5860" w:rsidRPr="00441CD0" w:rsidRDefault="00EE5860" w:rsidP="00EE5860">
      <w:pPr>
        <w:pStyle w:val="B1"/>
        <w:rPr>
          <w:noProof/>
        </w:rPr>
      </w:pPr>
      <w:r w:rsidRPr="00441CD0">
        <w:rPr>
          <w:noProof/>
        </w:rPr>
        <w:t>-</w:t>
      </w:r>
      <w:r w:rsidRPr="00441CD0">
        <w:rPr>
          <w:noProof/>
        </w:rPr>
        <w:tab/>
        <w:t>Bits 4 to 8: Spare, for future use and set to "0".</w:t>
      </w:r>
    </w:p>
    <w:p w14:paraId="3598F767" w14:textId="77777777" w:rsidR="00EE5860" w:rsidRPr="00441CD0" w:rsidRDefault="00EE5860" w:rsidP="00EE5860">
      <w:pPr>
        <w:rPr>
          <w:lang w:eastAsia="zh-CN"/>
        </w:rPr>
      </w:pPr>
      <w:r w:rsidRPr="00441CD0">
        <w:t xml:space="preserve">If either bit 1 or bit 2 is set to '1', then </w:t>
      </w:r>
      <w:r w:rsidRPr="00441CD0">
        <w:rPr>
          <w:lang w:eastAsia="zh-CN"/>
        </w:rPr>
        <w:t>octets 'e' to (e+7), the</w:t>
      </w:r>
      <w:r w:rsidRPr="00441CD0">
        <w:t xml:space="preserve"> </w:t>
      </w:r>
      <w:r w:rsidRPr="00441CD0">
        <w:rPr>
          <w:lang w:eastAsia="ja-JP"/>
        </w:rPr>
        <w:t>Rate Control Status Validity Time</w:t>
      </w:r>
      <w:r w:rsidRPr="00441CD0">
        <w:rPr>
          <w:lang w:eastAsia="zh-CN"/>
        </w:rPr>
        <w:t xml:space="preserve"> shall be present.</w:t>
      </w:r>
    </w:p>
    <w:p w14:paraId="4857F2E0" w14:textId="77777777" w:rsidR="00EE5860" w:rsidRPr="00441CD0" w:rsidRDefault="00EE5860" w:rsidP="00EE5860">
      <w:r w:rsidRPr="00441CD0">
        <w:rPr>
          <w:lang w:eastAsia="zh-CN"/>
        </w:rPr>
        <w:t xml:space="preserve">If present, the Number of Remaining Uplink Packets Allowed in </w:t>
      </w:r>
      <w:r w:rsidRPr="00441CD0">
        <w:t xml:space="preserve">octets </w:t>
      </w:r>
      <w:r w:rsidRPr="00441CD0">
        <w:rPr>
          <w:lang w:eastAsia="zh-CN"/>
        </w:rPr>
        <w:t xml:space="preserve">'a' to (a+1) shall </w:t>
      </w:r>
      <w:r w:rsidRPr="00441CD0">
        <w:t xml:space="preserve">indicate the number of uplink packets that are still allowed to be sent within the </w:t>
      </w:r>
      <w:r w:rsidRPr="00441CD0">
        <w:rPr>
          <w:lang w:eastAsia="ja-JP"/>
        </w:rPr>
        <w:t>Rate Control Status Validity Time</w:t>
      </w:r>
      <w:r w:rsidRPr="00441CD0">
        <w:t>.</w:t>
      </w:r>
    </w:p>
    <w:p w14:paraId="710D47A6" w14:textId="77777777" w:rsidR="00EE5860" w:rsidRPr="00441CD0" w:rsidRDefault="00EE5860" w:rsidP="00EE5860">
      <w:r w:rsidRPr="00441CD0">
        <w:rPr>
          <w:lang w:eastAsia="zh-CN"/>
        </w:rPr>
        <w:t xml:space="preserve">If present, the Number of Remaining Additional Uplink Packets Allowed in </w:t>
      </w:r>
      <w:r w:rsidRPr="00441CD0">
        <w:t xml:space="preserve">octets </w:t>
      </w:r>
      <w:r w:rsidRPr="00441CD0">
        <w:rPr>
          <w:lang w:eastAsia="zh-CN"/>
        </w:rPr>
        <w:t xml:space="preserve">'b' to (b+1) shall </w:t>
      </w:r>
      <w:r w:rsidRPr="00441CD0">
        <w:t xml:space="preserve">indicate the number of additional uplink packets that are still allowed to be sent within the </w:t>
      </w:r>
      <w:r w:rsidRPr="00441CD0">
        <w:rPr>
          <w:lang w:eastAsia="ja-JP"/>
        </w:rPr>
        <w:t>Rate Control Status Validity Time</w:t>
      </w:r>
      <w:r w:rsidRPr="00441CD0">
        <w:t>.</w:t>
      </w:r>
    </w:p>
    <w:p w14:paraId="2582A810" w14:textId="77777777" w:rsidR="00EE5860" w:rsidRPr="00441CD0" w:rsidRDefault="00EE5860" w:rsidP="00EE5860">
      <w:r w:rsidRPr="00441CD0">
        <w:rPr>
          <w:lang w:eastAsia="zh-CN"/>
        </w:rPr>
        <w:t xml:space="preserve">If present, the Number of Remaining Downlink Packets Allowed in octets 'c' to (c+1) shall </w:t>
      </w:r>
      <w:r w:rsidRPr="00441CD0">
        <w:t xml:space="preserve">indicate the number of downlink packets that are still allowed to be sent within the </w:t>
      </w:r>
      <w:r w:rsidRPr="00441CD0">
        <w:rPr>
          <w:lang w:eastAsia="ja-JP"/>
        </w:rPr>
        <w:t>Rate Control Status Validity Time</w:t>
      </w:r>
      <w:r w:rsidRPr="00441CD0">
        <w:t>.</w:t>
      </w:r>
    </w:p>
    <w:p w14:paraId="207631ED" w14:textId="77777777" w:rsidR="00EE5860" w:rsidRPr="00441CD0" w:rsidRDefault="00EE5860" w:rsidP="00EE5860">
      <w:r w:rsidRPr="00441CD0">
        <w:rPr>
          <w:lang w:eastAsia="zh-CN"/>
        </w:rPr>
        <w:lastRenderedPageBreak/>
        <w:t xml:space="preserve">If present, the Number of Remaining Additional Downlink Packets Allowed in octets 'd' to (d+1) </w:t>
      </w:r>
      <w:r w:rsidRPr="00441CD0">
        <w:t xml:space="preserve">indicate the number of additional downlink packets that are still allowed to be sent within the </w:t>
      </w:r>
      <w:r w:rsidRPr="00441CD0">
        <w:rPr>
          <w:lang w:eastAsia="ja-JP"/>
        </w:rPr>
        <w:t>Rate Control Status Validity Time</w:t>
      </w:r>
      <w:r w:rsidRPr="00441CD0">
        <w:t>.</w:t>
      </w:r>
    </w:p>
    <w:p w14:paraId="716608D7" w14:textId="7E4F39F5" w:rsidR="00EE5860" w:rsidRPr="00441CD0" w:rsidRDefault="00EE5860" w:rsidP="00EE5860">
      <w:r w:rsidRPr="00441CD0">
        <w:rPr>
          <w:lang w:eastAsia="zh-CN"/>
        </w:rPr>
        <w:t xml:space="preserve">If present, the </w:t>
      </w:r>
      <w:r w:rsidRPr="00441CD0">
        <w:rPr>
          <w:lang w:eastAsia="ja-JP"/>
        </w:rPr>
        <w:t>Rate Control Status Validity Time</w:t>
      </w:r>
      <w:r w:rsidRPr="00441CD0">
        <w:rPr>
          <w:lang w:eastAsia="zh-CN"/>
        </w:rPr>
        <w:t xml:space="preserve"> shall be </w:t>
      </w:r>
      <w:r w:rsidRPr="00441CD0">
        <w:rPr>
          <w:lang w:eastAsia="ja-JP"/>
        </w:rPr>
        <w:t>coded as the time in seconds relative to 00:00:00 on 1 January 1900 (</w:t>
      </w:r>
      <w:r w:rsidRPr="00441CD0">
        <w:rPr>
          <w:rFonts w:cs="Arial"/>
          <w:szCs w:val="18"/>
        </w:rPr>
        <w:t>calculated as continuous time without leap seconds and traceable to a common time reference</w:t>
      </w:r>
      <w:r w:rsidRPr="00441CD0">
        <w:rPr>
          <w:lang w:eastAsia="ja-JP"/>
        </w:rPr>
        <w:t xml:space="preserve">) where binary encoding of the integer part is in the 32 most significant bits and binary encoding of the fraction part in the 32 least significant bits. The fraction part is expressed with a granularity of 1 /2**32 second (see </w:t>
      </w:r>
      <w:r w:rsidR="00415C19" w:rsidRPr="00441CD0">
        <w:rPr>
          <w:lang w:eastAsia="ja-JP"/>
        </w:rPr>
        <w:t>clause</w:t>
      </w:r>
      <w:r w:rsidR="00415C19">
        <w:rPr>
          <w:lang w:eastAsia="ja-JP"/>
        </w:rPr>
        <w:t> </w:t>
      </w:r>
      <w:r w:rsidR="00415C19" w:rsidRPr="00441CD0">
        <w:rPr>
          <w:lang w:eastAsia="ja-JP"/>
        </w:rPr>
        <w:t>8</w:t>
      </w:r>
      <w:r w:rsidRPr="00441CD0">
        <w:rPr>
          <w:lang w:eastAsia="ja-JP"/>
        </w:rPr>
        <w:t xml:space="preserve">.135 in </w:t>
      </w:r>
      <w:r w:rsidRPr="00441CD0">
        <w:t>3GPP TS 29.274 [9]).</w:t>
      </w:r>
    </w:p>
    <w:p w14:paraId="726E25B3" w14:textId="77777777" w:rsidR="00EE5860" w:rsidRPr="00441CD0" w:rsidRDefault="00EE5860" w:rsidP="00EE5860">
      <w:pPr>
        <w:pStyle w:val="Heading3"/>
        <w:rPr>
          <w:lang w:eastAsia="zh-CN"/>
        </w:rPr>
      </w:pPr>
      <w:bookmarkStart w:id="6859" w:name="_Toc27490986"/>
      <w:bookmarkStart w:id="6860" w:name="_Toc27557279"/>
      <w:bookmarkStart w:id="6861" w:name="_Toc27724196"/>
      <w:bookmarkStart w:id="6862" w:name="_Toc36031270"/>
      <w:bookmarkStart w:id="6863" w:name="_Toc36043190"/>
      <w:bookmarkStart w:id="6864" w:name="_Toc36814515"/>
      <w:bookmarkStart w:id="6865" w:name="_Toc44689373"/>
      <w:bookmarkStart w:id="6866" w:name="_Toc44924127"/>
      <w:bookmarkStart w:id="6867" w:name="_Toc51861097"/>
      <w:bookmarkStart w:id="6868" w:name="_Toc57930868"/>
      <w:bookmarkStart w:id="6869" w:name="_Toc57931498"/>
      <w:bookmarkStart w:id="6870" w:name="_Toc160974624"/>
      <w:r w:rsidRPr="00441CD0">
        <w:t>8.</w:t>
      </w:r>
      <w:r w:rsidRPr="00441CD0">
        <w:rPr>
          <w:lang w:val="en-US"/>
        </w:rPr>
        <w:t>2.140</w:t>
      </w:r>
      <w:r w:rsidRPr="00441CD0">
        <w:tab/>
        <w:t>Create Bridge Info for TSC</w:t>
      </w:r>
      <w:r w:rsidRPr="00441CD0">
        <w:rPr>
          <w:lang w:val="en-US"/>
        </w:rPr>
        <w:t xml:space="preserve"> IE</w:t>
      </w:r>
      <w:bookmarkEnd w:id="6859"/>
      <w:bookmarkEnd w:id="6860"/>
      <w:bookmarkEnd w:id="6861"/>
      <w:bookmarkEnd w:id="6862"/>
      <w:bookmarkEnd w:id="6863"/>
      <w:bookmarkEnd w:id="6864"/>
      <w:bookmarkEnd w:id="6865"/>
      <w:bookmarkEnd w:id="6866"/>
      <w:bookmarkEnd w:id="6867"/>
      <w:bookmarkEnd w:id="6868"/>
      <w:bookmarkEnd w:id="6869"/>
      <w:bookmarkEnd w:id="6870"/>
    </w:p>
    <w:p w14:paraId="06A93F23" w14:textId="77777777" w:rsidR="00EE5860" w:rsidRPr="00441CD0" w:rsidRDefault="00EE5860" w:rsidP="00EE5860">
      <w:pPr>
        <w:rPr>
          <w:lang w:eastAsia="ja-JP"/>
        </w:rPr>
      </w:pPr>
      <w:r w:rsidRPr="00441CD0">
        <w:t xml:space="preserve">The </w:t>
      </w:r>
      <w:r w:rsidRPr="00441CD0">
        <w:rPr>
          <w:lang w:val="en-US"/>
        </w:rPr>
        <w:t xml:space="preserve">Create Bridge Info for TSC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 8.2.140</w:t>
      </w:r>
      <w:r w:rsidRPr="00441CD0">
        <w:t>-1</w:t>
      </w:r>
      <w:r w:rsidRPr="00441CD0">
        <w:rPr>
          <w:lang w:eastAsia="ja-JP"/>
        </w:rPr>
        <w:t>.</w:t>
      </w:r>
    </w:p>
    <w:p w14:paraId="25E7E5FA"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754DA69" w14:textId="77777777" w:rsidTr="00BB0E1F">
        <w:trPr>
          <w:jc w:val="center"/>
        </w:trPr>
        <w:tc>
          <w:tcPr>
            <w:tcW w:w="151" w:type="dxa"/>
            <w:tcBorders>
              <w:top w:val="single" w:sz="6" w:space="0" w:color="auto"/>
              <w:left w:val="single" w:sz="6" w:space="0" w:color="auto"/>
              <w:bottom w:val="nil"/>
              <w:right w:val="nil"/>
            </w:tcBorders>
          </w:tcPr>
          <w:p w14:paraId="4C6E6D8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436BC4DB"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86BDAF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BC855A" w14:textId="77777777" w:rsidR="00EE5860" w:rsidRPr="00441CD0" w:rsidRDefault="00EE5860" w:rsidP="00BB0E1F">
            <w:pPr>
              <w:pStyle w:val="TAC"/>
              <w:rPr>
                <w:lang w:val="fr-FR"/>
              </w:rPr>
            </w:pPr>
          </w:p>
        </w:tc>
      </w:tr>
      <w:tr w:rsidR="00EE5860" w:rsidRPr="00441CD0" w14:paraId="7C2F88E3" w14:textId="77777777" w:rsidTr="00BB0E1F">
        <w:trPr>
          <w:jc w:val="center"/>
        </w:trPr>
        <w:tc>
          <w:tcPr>
            <w:tcW w:w="151" w:type="dxa"/>
            <w:tcBorders>
              <w:top w:val="nil"/>
              <w:left w:val="single" w:sz="6" w:space="0" w:color="auto"/>
              <w:bottom w:val="nil"/>
              <w:right w:val="nil"/>
            </w:tcBorders>
          </w:tcPr>
          <w:p w14:paraId="3D4BCCC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FFBD7F2"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B9816BD"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4AD108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E5ECF0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639E350"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5D259E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1CF53E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9D270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3C598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2B447454" w14:textId="77777777" w:rsidR="00EE5860" w:rsidRPr="00441CD0" w:rsidRDefault="00EE5860" w:rsidP="00BB0E1F">
            <w:pPr>
              <w:pStyle w:val="TAC"/>
              <w:rPr>
                <w:lang w:val="fr-FR"/>
              </w:rPr>
            </w:pPr>
          </w:p>
        </w:tc>
      </w:tr>
      <w:tr w:rsidR="00EE5860" w:rsidRPr="00441CD0" w14:paraId="756374C4" w14:textId="77777777" w:rsidTr="00BB0E1F">
        <w:trPr>
          <w:jc w:val="center"/>
        </w:trPr>
        <w:tc>
          <w:tcPr>
            <w:tcW w:w="151" w:type="dxa"/>
            <w:tcBorders>
              <w:top w:val="nil"/>
              <w:left w:val="single" w:sz="6" w:space="0" w:color="auto"/>
              <w:bottom w:val="nil"/>
              <w:right w:val="nil"/>
            </w:tcBorders>
          </w:tcPr>
          <w:p w14:paraId="46A36C8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686EE21"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16A2A3B" w14:textId="77777777" w:rsidR="00EE5860" w:rsidRPr="00441CD0" w:rsidRDefault="00EE5860" w:rsidP="00BB0E1F">
            <w:pPr>
              <w:pStyle w:val="TAC"/>
              <w:rPr>
                <w:lang w:val="fr-FR"/>
              </w:rPr>
            </w:pPr>
            <w:r w:rsidRPr="00441CD0">
              <w:rPr>
                <w:lang w:val="fr-FR"/>
              </w:rPr>
              <w:t xml:space="preserve">Type = </w:t>
            </w:r>
            <w:r w:rsidRPr="00441CD0">
              <w:rPr>
                <w:lang w:val="fr-FR" w:eastAsia="zh-CN"/>
              </w:rPr>
              <w:t>194</w:t>
            </w:r>
            <w:r w:rsidRPr="00441CD0">
              <w:rPr>
                <w:lang w:val="fr-FR"/>
              </w:rPr>
              <w:t xml:space="preserve"> (decimal)</w:t>
            </w:r>
          </w:p>
        </w:tc>
        <w:tc>
          <w:tcPr>
            <w:tcW w:w="588" w:type="dxa"/>
            <w:tcBorders>
              <w:top w:val="nil"/>
              <w:left w:val="single" w:sz="4" w:space="0" w:color="auto"/>
              <w:bottom w:val="nil"/>
              <w:right w:val="single" w:sz="6" w:space="0" w:color="auto"/>
            </w:tcBorders>
          </w:tcPr>
          <w:p w14:paraId="60E2BC6C" w14:textId="77777777" w:rsidR="00EE5860" w:rsidRPr="00441CD0" w:rsidRDefault="00EE5860" w:rsidP="00BB0E1F">
            <w:pPr>
              <w:pStyle w:val="TAC"/>
              <w:rPr>
                <w:lang w:val="fr-FR"/>
              </w:rPr>
            </w:pPr>
          </w:p>
        </w:tc>
      </w:tr>
      <w:tr w:rsidR="00EE5860" w:rsidRPr="00441CD0" w14:paraId="406790E2" w14:textId="77777777" w:rsidTr="00BB0E1F">
        <w:trPr>
          <w:jc w:val="center"/>
        </w:trPr>
        <w:tc>
          <w:tcPr>
            <w:tcW w:w="151" w:type="dxa"/>
            <w:tcBorders>
              <w:top w:val="nil"/>
              <w:left w:val="single" w:sz="6" w:space="0" w:color="auto"/>
              <w:bottom w:val="nil"/>
              <w:right w:val="nil"/>
            </w:tcBorders>
          </w:tcPr>
          <w:p w14:paraId="0383805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6DF23E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9714BC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A74081A" w14:textId="77777777" w:rsidR="00EE5860" w:rsidRPr="00441CD0" w:rsidRDefault="00EE5860" w:rsidP="00BB0E1F">
            <w:pPr>
              <w:pStyle w:val="TAC"/>
              <w:rPr>
                <w:lang w:val="fr-FR"/>
              </w:rPr>
            </w:pPr>
          </w:p>
        </w:tc>
      </w:tr>
      <w:tr w:rsidR="00EE5860" w:rsidRPr="00441CD0" w14:paraId="018E4032" w14:textId="77777777" w:rsidTr="00BB0E1F">
        <w:trPr>
          <w:jc w:val="center"/>
        </w:trPr>
        <w:tc>
          <w:tcPr>
            <w:tcW w:w="151" w:type="dxa"/>
            <w:tcBorders>
              <w:top w:val="nil"/>
              <w:left w:val="single" w:sz="6" w:space="0" w:color="auto"/>
              <w:bottom w:val="nil"/>
              <w:right w:val="nil"/>
            </w:tcBorders>
          </w:tcPr>
          <w:p w14:paraId="602DF3D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DF11CE1"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5EDDB67"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106B4F8" w14:textId="77777777" w:rsidR="00EE5860" w:rsidRPr="00441CD0" w:rsidRDefault="00EE5860" w:rsidP="00BB0E1F">
            <w:pPr>
              <w:pStyle w:val="TAC"/>
              <w:rPr>
                <w:lang w:val="fr-FR" w:eastAsia="zh-CN"/>
              </w:rPr>
            </w:pPr>
            <w:r w:rsidRPr="00441CD0">
              <w:rPr>
                <w:lang w:val="fr-FR" w:eastAsia="zh-CN"/>
              </w:rPr>
              <w:t>BII</w:t>
            </w:r>
          </w:p>
        </w:tc>
        <w:tc>
          <w:tcPr>
            <w:tcW w:w="588" w:type="dxa"/>
            <w:tcBorders>
              <w:top w:val="nil"/>
              <w:left w:val="single" w:sz="4" w:space="0" w:color="auto"/>
              <w:bottom w:val="nil"/>
              <w:right w:val="single" w:sz="6" w:space="0" w:color="auto"/>
            </w:tcBorders>
          </w:tcPr>
          <w:p w14:paraId="49594A90" w14:textId="77777777" w:rsidR="00EE5860" w:rsidRPr="00441CD0" w:rsidRDefault="00EE5860" w:rsidP="00BB0E1F">
            <w:pPr>
              <w:pStyle w:val="TAC"/>
              <w:rPr>
                <w:lang w:val="fr-FR"/>
              </w:rPr>
            </w:pPr>
          </w:p>
        </w:tc>
      </w:tr>
      <w:tr w:rsidR="00EE5860" w:rsidRPr="00441CD0" w14:paraId="5D7A6B4F" w14:textId="77777777" w:rsidTr="00BB0E1F">
        <w:trPr>
          <w:jc w:val="center"/>
        </w:trPr>
        <w:tc>
          <w:tcPr>
            <w:tcW w:w="151" w:type="dxa"/>
            <w:tcBorders>
              <w:top w:val="nil"/>
              <w:left w:val="single" w:sz="6" w:space="0" w:color="auto"/>
              <w:bottom w:val="nil"/>
              <w:right w:val="nil"/>
            </w:tcBorders>
          </w:tcPr>
          <w:p w14:paraId="494175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412BC8" w14:textId="77777777" w:rsidR="00EE5860" w:rsidRPr="00441CD0" w:rsidRDefault="00EE5860" w:rsidP="00BB0E1F">
            <w:pPr>
              <w:pStyle w:val="TAC"/>
              <w:rPr>
                <w:rFonts w:cs="Arial"/>
                <w:szCs w:val="18"/>
                <w:lang w:val="fr-FR"/>
              </w:rPr>
            </w:pPr>
            <w:r w:rsidRPr="00441CD0">
              <w:rPr>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23994A3"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6080A27" w14:textId="77777777" w:rsidR="00EE5860" w:rsidRPr="00441CD0" w:rsidRDefault="00EE5860" w:rsidP="00BB0E1F">
            <w:pPr>
              <w:pStyle w:val="TAC"/>
              <w:rPr>
                <w:lang w:val="fr-FR"/>
              </w:rPr>
            </w:pPr>
          </w:p>
        </w:tc>
      </w:tr>
    </w:tbl>
    <w:p w14:paraId="3C739A2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140</w:t>
      </w:r>
      <w:r w:rsidRPr="00441CD0">
        <w:rPr>
          <w:lang w:eastAsia="zh-CN"/>
        </w:rPr>
        <w:t>-</w:t>
      </w:r>
      <w:r w:rsidRPr="00441CD0">
        <w:rPr>
          <w:lang w:eastAsia="ja-JP"/>
        </w:rPr>
        <w:t>1</w:t>
      </w:r>
      <w:r w:rsidRPr="00441CD0">
        <w:t>: Create Bridge Info for TSC IE</w:t>
      </w:r>
    </w:p>
    <w:p w14:paraId="39EEA071" w14:textId="77777777" w:rsidR="00EE5860" w:rsidRPr="00441CD0" w:rsidRDefault="00EE5860" w:rsidP="00EE5860">
      <w:r w:rsidRPr="00441CD0">
        <w:t>The following flags are coded within Octet 5:</w:t>
      </w:r>
    </w:p>
    <w:p w14:paraId="128DDEB4" w14:textId="77777777" w:rsidR="00EE5860" w:rsidRPr="00441CD0" w:rsidRDefault="00EE5860" w:rsidP="00EE5860">
      <w:pPr>
        <w:pStyle w:val="B1"/>
      </w:pPr>
      <w:r w:rsidRPr="00441CD0">
        <w:t>-</w:t>
      </w:r>
      <w:r w:rsidRPr="00441CD0">
        <w:tab/>
        <w:t xml:space="preserve">Bit 1 – </w:t>
      </w:r>
      <w:r w:rsidRPr="00441CD0">
        <w:rPr>
          <w:lang w:eastAsia="zh-CN"/>
        </w:rPr>
        <w:t>BII (Bridge Information Indication)</w:t>
      </w:r>
      <w:r w:rsidRPr="00441CD0">
        <w:t xml:space="preserve">: If this bit is set to "1", then the </w:t>
      </w:r>
      <w:r w:rsidRPr="00441CD0">
        <w:rPr>
          <w:lang w:eastAsia="zh-CN"/>
        </w:rPr>
        <w:t>Bridge Information comprising a DS-TT port number and the related TSN Bridge ID is requested to be provided.</w:t>
      </w:r>
    </w:p>
    <w:p w14:paraId="67A55616" w14:textId="77777777" w:rsidR="00EE5860" w:rsidRPr="00441CD0" w:rsidRDefault="00EE5860" w:rsidP="00EE5860">
      <w:pPr>
        <w:pStyle w:val="B1"/>
      </w:pPr>
      <w:r w:rsidRPr="00441CD0">
        <w:t>-</w:t>
      </w:r>
      <w:r w:rsidRPr="00441CD0">
        <w:tab/>
        <w:t xml:space="preserve">Bit </w:t>
      </w:r>
      <w:r w:rsidRPr="00441CD0">
        <w:rPr>
          <w:lang w:eastAsia="zh-CN"/>
        </w:rPr>
        <w:t>2</w:t>
      </w:r>
      <w:r w:rsidRPr="00441CD0">
        <w:t xml:space="preserve"> to 8 </w:t>
      </w:r>
      <w:r w:rsidRPr="00441CD0">
        <w:rPr>
          <w:noProof/>
        </w:rPr>
        <w:t>Spare, for future use and set to "0"</w:t>
      </w:r>
      <w:r w:rsidRPr="00441CD0">
        <w:t>.</w:t>
      </w:r>
    </w:p>
    <w:p w14:paraId="4CE47AC2" w14:textId="77777777" w:rsidR="00EE5860" w:rsidRPr="00441CD0" w:rsidRDefault="00EE5860" w:rsidP="00EE5860">
      <w:pPr>
        <w:pStyle w:val="Heading3"/>
      </w:pPr>
      <w:bookmarkStart w:id="6871" w:name="_Toc27490987"/>
      <w:bookmarkStart w:id="6872" w:name="_Toc27557280"/>
      <w:bookmarkStart w:id="6873" w:name="_Toc27724197"/>
      <w:bookmarkStart w:id="6874" w:name="_Toc36031271"/>
      <w:bookmarkStart w:id="6875" w:name="_Toc36043191"/>
      <w:bookmarkStart w:id="6876" w:name="_Toc36814516"/>
      <w:bookmarkStart w:id="6877" w:name="_Toc44689374"/>
      <w:bookmarkStart w:id="6878" w:name="_Toc44924128"/>
      <w:bookmarkStart w:id="6879" w:name="_Toc51861098"/>
      <w:bookmarkStart w:id="6880" w:name="_Toc57930869"/>
      <w:bookmarkStart w:id="6881" w:name="_Toc57931499"/>
      <w:bookmarkStart w:id="6882" w:name="_Toc160974625"/>
      <w:r w:rsidRPr="00441CD0">
        <w:t>8.</w:t>
      </w:r>
      <w:r w:rsidRPr="00441CD0">
        <w:rPr>
          <w:lang w:val="en-US"/>
        </w:rPr>
        <w:t>2.141</w:t>
      </w:r>
      <w:r w:rsidRPr="00441CD0">
        <w:tab/>
        <w:t>DS-TT Port Number</w:t>
      </w:r>
      <w:bookmarkEnd w:id="6871"/>
      <w:bookmarkEnd w:id="6872"/>
      <w:bookmarkEnd w:id="6873"/>
      <w:bookmarkEnd w:id="6874"/>
      <w:bookmarkEnd w:id="6875"/>
      <w:bookmarkEnd w:id="6876"/>
      <w:bookmarkEnd w:id="6877"/>
      <w:bookmarkEnd w:id="6878"/>
      <w:bookmarkEnd w:id="6879"/>
      <w:bookmarkEnd w:id="6880"/>
      <w:bookmarkEnd w:id="6881"/>
      <w:bookmarkEnd w:id="6882"/>
    </w:p>
    <w:p w14:paraId="74464C79" w14:textId="77777777" w:rsidR="00EE5860" w:rsidRPr="00441CD0" w:rsidRDefault="00EE5860" w:rsidP="00EE5860">
      <w:pPr>
        <w:rPr>
          <w:lang w:eastAsia="zh-CN"/>
        </w:rPr>
      </w:pPr>
      <w:r w:rsidRPr="00441CD0">
        <w:t xml:space="preserve">The DS-TT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8.2.141-1</w:t>
      </w:r>
      <w:r w:rsidRPr="00441CD0">
        <w:rPr>
          <w:lang w:eastAsia="ja-JP"/>
        </w:rPr>
        <w:t xml:space="preserve">. </w:t>
      </w:r>
      <w:r w:rsidRPr="00441CD0">
        <w:rPr>
          <w:lang w:eastAsia="zh-CN"/>
        </w:rPr>
        <w:t>It shall contain one Port Number value.</w:t>
      </w:r>
    </w:p>
    <w:p w14:paraId="47F0C2A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B069740" w14:textId="77777777" w:rsidTr="00BB0E1F">
        <w:trPr>
          <w:jc w:val="center"/>
        </w:trPr>
        <w:tc>
          <w:tcPr>
            <w:tcW w:w="1104" w:type="dxa"/>
            <w:tcBorders>
              <w:top w:val="single" w:sz="6" w:space="0" w:color="auto"/>
              <w:left w:val="nil"/>
              <w:bottom w:val="nil"/>
              <w:right w:val="nil"/>
            </w:tcBorders>
          </w:tcPr>
          <w:p w14:paraId="7A6874E1"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1458D16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E65309C" w14:textId="77777777" w:rsidR="00EE5860" w:rsidRPr="00441CD0" w:rsidRDefault="00EE5860" w:rsidP="00BB0E1F">
            <w:pPr>
              <w:pStyle w:val="TAC"/>
              <w:rPr>
                <w:lang w:val="fr-FR"/>
              </w:rPr>
            </w:pPr>
          </w:p>
        </w:tc>
      </w:tr>
      <w:tr w:rsidR="00EE5860" w:rsidRPr="00441CD0" w14:paraId="05F3EB3A" w14:textId="77777777" w:rsidTr="00BB0E1F">
        <w:trPr>
          <w:jc w:val="center"/>
        </w:trPr>
        <w:tc>
          <w:tcPr>
            <w:tcW w:w="1104" w:type="dxa"/>
            <w:tcBorders>
              <w:top w:val="nil"/>
              <w:left w:val="nil"/>
              <w:bottom w:val="nil"/>
              <w:right w:val="nil"/>
            </w:tcBorders>
            <w:hideMark/>
          </w:tcPr>
          <w:p w14:paraId="46E5768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BFFD6E7"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0E443E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00E6CB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46D298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0ADF0EB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A4440D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177796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1E5C562"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6D21EC9" w14:textId="77777777" w:rsidR="00EE5860" w:rsidRPr="00441CD0" w:rsidRDefault="00EE5860" w:rsidP="00BB0E1F">
            <w:pPr>
              <w:pStyle w:val="TAC"/>
              <w:rPr>
                <w:lang w:val="fr-FR"/>
              </w:rPr>
            </w:pPr>
          </w:p>
        </w:tc>
      </w:tr>
      <w:tr w:rsidR="00EE5860" w:rsidRPr="00441CD0" w14:paraId="4A4853EF" w14:textId="77777777" w:rsidTr="00BB0E1F">
        <w:trPr>
          <w:jc w:val="center"/>
        </w:trPr>
        <w:tc>
          <w:tcPr>
            <w:tcW w:w="1104" w:type="dxa"/>
            <w:tcBorders>
              <w:top w:val="nil"/>
              <w:left w:val="nil"/>
              <w:bottom w:val="nil"/>
              <w:right w:val="single" w:sz="4" w:space="0" w:color="auto"/>
            </w:tcBorders>
            <w:hideMark/>
          </w:tcPr>
          <w:p w14:paraId="7993BA4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335D3392" w14:textId="77777777" w:rsidR="00EE5860" w:rsidRPr="00441CD0" w:rsidRDefault="00EE5860" w:rsidP="00BB0E1F">
            <w:pPr>
              <w:pStyle w:val="TAC"/>
              <w:rPr>
                <w:lang w:val="fr-FR"/>
              </w:rPr>
            </w:pPr>
            <w:r w:rsidRPr="00441CD0">
              <w:rPr>
                <w:lang w:val="fr-FR"/>
              </w:rPr>
              <w:t>Type = 196 (decimal)</w:t>
            </w:r>
          </w:p>
        </w:tc>
        <w:tc>
          <w:tcPr>
            <w:tcW w:w="588" w:type="dxa"/>
            <w:tcBorders>
              <w:top w:val="nil"/>
              <w:left w:val="single" w:sz="4" w:space="0" w:color="auto"/>
              <w:bottom w:val="nil"/>
              <w:right w:val="single" w:sz="6" w:space="0" w:color="auto"/>
            </w:tcBorders>
          </w:tcPr>
          <w:p w14:paraId="19902782" w14:textId="77777777" w:rsidR="00EE5860" w:rsidRPr="00441CD0" w:rsidRDefault="00EE5860" w:rsidP="00BB0E1F">
            <w:pPr>
              <w:pStyle w:val="TAC"/>
              <w:rPr>
                <w:lang w:val="fr-FR"/>
              </w:rPr>
            </w:pPr>
          </w:p>
        </w:tc>
      </w:tr>
      <w:tr w:rsidR="00EE5860" w:rsidRPr="00441CD0" w14:paraId="539C2F3D" w14:textId="77777777" w:rsidTr="00BB0E1F">
        <w:trPr>
          <w:jc w:val="center"/>
        </w:trPr>
        <w:tc>
          <w:tcPr>
            <w:tcW w:w="1104" w:type="dxa"/>
            <w:tcBorders>
              <w:top w:val="nil"/>
              <w:left w:val="nil"/>
              <w:bottom w:val="nil"/>
              <w:right w:val="single" w:sz="4" w:space="0" w:color="auto"/>
            </w:tcBorders>
            <w:hideMark/>
          </w:tcPr>
          <w:p w14:paraId="53C8CA05"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58FB059F"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31137C81" w14:textId="77777777" w:rsidR="00EE5860" w:rsidRPr="00441CD0" w:rsidRDefault="00EE5860" w:rsidP="00BB0E1F">
            <w:pPr>
              <w:pStyle w:val="TAC"/>
              <w:rPr>
                <w:lang w:val="fr-FR"/>
              </w:rPr>
            </w:pPr>
          </w:p>
        </w:tc>
      </w:tr>
      <w:tr w:rsidR="00EE5860" w:rsidRPr="00441CD0" w14:paraId="58DDF032" w14:textId="77777777" w:rsidTr="00BB0E1F">
        <w:trPr>
          <w:jc w:val="center"/>
        </w:trPr>
        <w:tc>
          <w:tcPr>
            <w:tcW w:w="1104" w:type="dxa"/>
            <w:tcBorders>
              <w:top w:val="nil"/>
              <w:left w:val="nil"/>
              <w:bottom w:val="single" w:sz="4" w:space="0" w:color="auto"/>
              <w:right w:val="single" w:sz="4" w:space="0" w:color="auto"/>
            </w:tcBorders>
            <w:hideMark/>
          </w:tcPr>
          <w:p w14:paraId="29CD10D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3B0C3EEE"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5FD71217" w14:textId="77777777" w:rsidR="00EE5860" w:rsidRPr="00441CD0" w:rsidRDefault="00EE5860" w:rsidP="00BB0E1F">
            <w:pPr>
              <w:pStyle w:val="TAC"/>
              <w:rPr>
                <w:lang w:val="fr-FR"/>
              </w:rPr>
            </w:pPr>
          </w:p>
        </w:tc>
      </w:tr>
    </w:tbl>
    <w:p w14:paraId="555480F5"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141</w:t>
      </w:r>
      <w:r w:rsidRPr="00441CD0">
        <w:rPr>
          <w:lang w:eastAsia="zh-CN"/>
        </w:rPr>
        <w:t>-</w:t>
      </w:r>
      <w:r w:rsidRPr="00441CD0">
        <w:rPr>
          <w:lang w:eastAsia="ja-JP"/>
        </w:rPr>
        <w:t>1</w:t>
      </w:r>
      <w:r w:rsidRPr="00441CD0">
        <w:t>: DS-TT Port Number</w:t>
      </w:r>
    </w:p>
    <w:p w14:paraId="25E42C32" w14:textId="77777777" w:rsidR="00EE5860" w:rsidRPr="00441CD0" w:rsidRDefault="00EE5860" w:rsidP="00EE5860">
      <w:pPr>
        <w:pStyle w:val="Heading3"/>
      </w:pPr>
      <w:bookmarkStart w:id="6883" w:name="_Toc27490988"/>
      <w:bookmarkStart w:id="6884" w:name="_Toc27557281"/>
      <w:bookmarkStart w:id="6885" w:name="_Toc27724198"/>
      <w:bookmarkStart w:id="6886" w:name="_Toc36031272"/>
      <w:bookmarkStart w:id="6887" w:name="_Toc36043192"/>
      <w:bookmarkStart w:id="6888" w:name="_Toc36814517"/>
      <w:bookmarkStart w:id="6889" w:name="_Toc44689375"/>
      <w:bookmarkStart w:id="6890" w:name="_Toc44924129"/>
      <w:bookmarkStart w:id="6891" w:name="_Toc51861099"/>
      <w:bookmarkStart w:id="6892" w:name="_Toc57930870"/>
      <w:bookmarkStart w:id="6893" w:name="_Toc57931500"/>
      <w:bookmarkStart w:id="6894" w:name="_Toc160974626"/>
      <w:r w:rsidRPr="00441CD0">
        <w:t>8.</w:t>
      </w:r>
      <w:r w:rsidRPr="00441CD0">
        <w:rPr>
          <w:lang w:val="en-US"/>
        </w:rPr>
        <w:t>2.142</w:t>
      </w:r>
      <w:r w:rsidRPr="00441CD0">
        <w:tab/>
        <w:t>NW-TT Port Number</w:t>
      </w:r>
      <w:bookmarkEnd w:id="6883"/>
      <w:bookmarkEnd w:id="6884"/>
      <w:bookmarkEnd w:id="6885"/>
      <w:bookmarkEnd w:id="6886"/>
      <w:bookmarkEnd w:id="6887"/>
      <w:bookmarkEnd w:id="6888"/>
      <w:bookmarkEnd w:id="6889"/>
      <w:bookmarkEnd w:id="6890"/>
      <w:bookmarkEnd w:id="6891"/>
      <w:bookmarkEnd w:id="6892"/>
      <w:bookmarkEnd w:id="6893"/>
      <w:bookmarkEnd w:id="6894"/>
    </w:p>
    <w:p w14:paraId="3D8030F0" w14:textId="77777777" w:rsidR="00EE5860" w:rsidRPr="00441CD0" w:rsidRDefault="00EE5860" w:rsidP="00EE5860">
      <w:pPr>
        <w:rPr>
          <w:lang w:eastAsia="zh-CN"/>
        </w:rPr>
      </w:pPr>
      <w:r w:rsidRPr="00441CD0">
        <w:t xml:space="preserve">The NW-TT Port Number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8.2.142-1</w:t>
      </w:r>
      <w:r w:rsidRPr="00441CD0">
        <w:rPr>
          <w:lang w:eastAsia="ja-JP"/>
        </w:rPr>
        <w:t xml:space="preserve">. </w:t>
      </w:r>
      <w:r w:rsidRPr="00441CD0">
        <w:rPr>
          <w:lang w:eastAsia="zh-CN"/>
        </w:rPr>
        <w:t>It shall contain one Port Number value.</w:t>
      </w:r>
    </w:p>
    <w:p w14:paraId="79E2388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8"/>
        <w:gridCol w:w="589"/>
        <w:gridCol w:w="589"/>
        <w:gridCol w:w="589"/>
        <w:gridCol w:w="589"/>
        <w:gridCol w:w="589"/>
        <w:gridCol w:w="588"/>
        <w:gridCol w:w="589"/>
        <w:gridCol w:w="588"/>
      </w:tblGrid>
      <w:tr w:rsidR="00EE5860" w:rsidRPr="00441CD0" w14:paraId="77DF6F79" w14:textId="77777777" w:rsidTr="00BB0E1F">
        <w:trPr>
          <w:jc w:val="center"/>
        </w:trPr>
        <w:tc>
          <w:tcPr>
            <w:tcW w:w="1104" w:type="dxa"/>
            <w:tcBorders>
              <w:top w:val="single" w:sz="6" w:space="0" w:color="auto"/>
              <w:left w:val="nil"/>
              <w:bottom w:val="nil"/>
              <w:right w:val="nil"/>
            </w:tcBorders>
          </w:tcPr>
          <w:p w14:paraId="76A0A9D3"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0CA008CE"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27E71C4" w14:textId="77777777" w:rsidR="00EE5860" w:rsidRPr="00441CD0" w:rsidRDefault="00EE5860" w:rsidP="00BB0E1F">
            <w:pPr>
              <w:pStyle w:val="TAC"/>
              <w:rPr>
                <w:lang w:val="fr-FR"/>
              </w:rPr>
            </w:pPr>
          </w:p>
        </w:tc>
      </w:tr>
      <w:tr w:rsidR="00EE5860" w:rsidRPr="00441CD0" w14:paraId="55E6E2DD" w14:textId="77777777" w:rsidTr="00BB0E1F">
        <w:trPr>
          <w:jc w:val="center"/>
        </w:trPr>
        <w:tc>
          <w:tcPr>
            <w:tcW w:w="1104" w:type="dxa"/>
            <w:tcBorders>
              <w:top w:val="nil"/>
              <w:left w:val="nil"/>
              <w:bottom w:val="nil"/>
              <w:right w:val="nil"/>
            </w:tcBorders>
            <w:hideMark/>
          </w:tcPr>
          <w:p w14:paraId="51C47E2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A28681E"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B2F51D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1628FC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D32787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4446FC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08028FD"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FB13EA4"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DBCCD0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F1363C1" w14:textId="77777777" w:rsidR="00EE5860" w:rsidRPr="00441CD0" w:rsidRDefault="00EE5860" w:rsidP="00BB0E1F">
            <w:pPr>
              <w:pStyle w:val="TAC"/>
              <w:rPr>
                <w:lang w:val="fr-FR"/>
              </w:rPr>
            </w:pPr>
          </w:p>
        </w:tc>
      </w:tr>
      <w:tr w:rsidR="00EE5860" w:rsidRPr="00441CD0" w14:paraId="2D70BED1" w14:textId="77777777" w:rsidTr="00BB0E1F">
        <w:trPr>
          <w:jc w:val="center"/>
        </w:trPr>
        <w:tc>
          <w:tcPr>
            <w:tcW w:w="1104" w:type="dxa"/>
            <w:tcBorders>
              <w:top w:val="nil"/>
              <w:left w:val="nil"/>
              <w:bottom w:val="nil"/>
              <w:right w:val="single" w:sz="4" w:space="0" w:color="auto"/>
            </w:tcBorders>
            <w:hideMark/>
          </w:tcPr>
          <w:p w14:paraId="159A2CF4"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56BB38FF" w14:textId="77777777" w:rsidR="00EE5860" w:rsidRPr="00441CD0" w:rsidRDefault="00EE5860" w:rsidP="00BB0E1F">
            <w:pPr>
              <w:pStyle w:val="TAC"/>
              <w:rPr>
                <w:lang w:val="fr-FR"/>
              </w:rPr>
            </w:pPr>
            <w:r w:rsidRPr="00441CD0">
              <w:rPr>
                <w:lang w:val="fr-FR"/>
              </w:rPr>
              <w:t>Type = 197 (decimal)</w:t>
            </w:r>
          </w:p>
        </w:tc>
        <w:tc>
          <w:tcPr>
            <w:tcW w:w="588" w:type="dxa"/>
            <w:tcBorders>
              <w:top w:val="nil"/>
              <w:left w:val="single" w:sz="4" w:space="0" w:color="auto"/>
              <w:bottom w:val="nil"/>
              <w:right w:val="single" w:sz="6" w:space="0" w:color="auto"/>
            </w:tcBorders>
          </w:tcPr>
          <w:p w14:paraId="67867CDB" w14:textId="77777777" w:rsidR="00EE5860" w:rsidRPr="00441CD0" w:rsidRDefault="00EE5860" w:rsidP="00BB0E1F">
            <w:pPr>
              <w:pStyle w:val="TAC"/>
              <w:rPr>
                <w:lang w:val="fr-FR"/>
              </w:rPr>
            </w:pPr>
          </w:p>
        </w:tc>
      </w:tr>
      <w:tr w:rsidR="00EE5860" w:rsidRPr="00441CD0" w14:paraId="53175C80" w14:textId="77777777" w:rsidTr="00BB0E1F">
        <w:trPr>
          <w:jc w:val="center"/>
        </w:trPr>
        <w:tc>
          <w:tcPr>
            <w:tcW w:w="1104" w:type="dxa"/>
            <w:tcBorders>
              <w:top w:val="nil"/>
              <w:left w:val="nil"/>
              <w:bottom w:val="nil"/>
              <w:right w:val="single" w:sz="4" w:space="0" w:color="auto"/>
            </w:tcBorders>
            <w:hideMark/>
          </w:tcPr>
          <w:p w14:paraId="595528EC"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330FCD23" w14:textId="77777777" w:rsidR="00EE5860" w:rsidRPr="00441CD0" w:rsidRDefault="00EE5860" w:rsidP="00BB0E1F">
            <w:pPr>
              <w:pStyle w:val="TAC"/>
              <w:rPr>
                <w:lang w:val="fr-FR" w:eastAsia="zh-CN"/>
              </w:rPr>
            </w:pPr>
            <w:r w:rsidRPr="00441CD0">
              <w:rPr>
                <w:lang w:val="fr-FR"/>
              </w:rPr>
              <w:t>Length = 4</w:t>
            </w:r>
          </w:p>
        </w:tc>
        <w:tc>
          <w:tcPr>
            <w:tcW w:w="588" w:type="dxa"/>
            <w:tcBorders>
              <w:top w:val="nil"/>
              <w:left w:val="single" w:sz="4" w:space="0" w:color="auto"/>
              <w:bottom w:val="nil"/>
              <w:right w:val="single" w:sz="6" w:space="0" w:color="auto"/>
            </w:tcBorders>
          </w:tcPr>
          <w:p w14:paraId="003D84AC" w14:textId="77777777" w:rsidR="00EE5860" w:rsidRPr="00441CD0" w:rsidRDefault="00EE5860" w:rsidP="00BB0E1F">
            <w:pPr>
              <w:pStyle w:val="TAC"/>
              <w:rPr>
                <w:lang w:val="fr-FR"/>
              </w:rPr>
            </w:pPr>
          </w:p>
        </w:tc>
      </w:tr>
      <w:tr w:rsidR="00EE5860" w:rsidRPr="00441CD0" w14:paraId="59DE7490" w14:textId="77777777" w:rsidTr="00BB0E1F">
        <w:trPr>
          <w:jc w:val="center"/>
        </w:trPr>
        <w:tc>
          <w:tcPr>
            <w:tcW w:w="1104" w:type="dxa"/>
            <w:tcBorders>
              <w:top w:val="nil"/>
              <w:left w:val="nil"/>
              <w:bottom w:val="single" w:sz="4" w:space="0" w:color="auto"/>
              <w:right w:val="single" w:sz="4" w:space="0" w:color="auto"/>
            </w:tcBorders>
            <w:hideMark/>
          </w:tcPr>
          <w:p w14:paraId="4244862C"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0" w:type="dxa"/>
            <w:gridSpan w:val="8"/>
            <w:tcBorders>
              <w:top w:val="single" w:sz="4" w:space="0" w:color="auto"/>
              <w:left w:val="single" w:sz="4" w:space="0" w:color="auto"/>
              <w:bottom w:val="single" w:sz="4" w:space="0" w:color="auto"/>
              <w:right w:val="single" w:sz="4" w:space="0" w:color="auto"/>
            </w:tcBorders>
            <w:hideMark/>
          </w:tcPr>
          <w:p w14:paraId="59DC2EE2" w14:textId="77777777" w:rsidR="00EE5860" w:rsidRPr="00441CD0" w:rsidRDefault="00EE5860" w:rsidP="00BB0E1F">
            <w:pPr>
              <w:pStyle w:val="TAC"/>
              <w:rPr>
                <w:lang w:val="fr-FR" w:eastAsia="zh-CN"/>
              </w:rPr>
            </w:pPr>
            <w:r w:rsidRPr="00441CD0">
              <w:rPr>
                <w:lang w:val="fr-FR" w:eastAsia="zh-CN"/>
              </w:rPr>
              <w:t>Port Number value</w:t>
            </w:r>
          </w:p>
        </w:tc>
        <w:tc>
          <w:tcPr>
            <w:tcW w:w="588" w:type="dxa"/>
            <w:tcBorders>
              <w:top w:val="nil"/>
              <w:left w:val="single" w:sz="4" w:space="0" w:color="auto"/>
              <w:bottom w:val="single" w:sz="4" w:space="0" w:color="auto"/>
              <w:right w:val="single" w:sz="6" w:space="0" w:color="auto"/>
            </w:tcBorders>
          </w:tcPr>
          <w:p w14:paraId="6EFF7954" w14:textId="77777777" w:rsidR="00EE5860" w:rsidRPr="00441CD0" w:rsidRDefault="00EE5860" w:rsidP="00BB0E1F">
            <w:pPr>
              <w:pStyle w:val="TAC"/>
              <w:rPr>
                <w:lang w:val="fr-FR"/>
              </w:rPr>
            </w:pPr>
          </w:p>
        </w:tc>
      </w:tr>
    </w:tbl>
    <w:p w14:paraId="462AABA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2.142</w:t>
      </w:r>
      <w:r w:rsidRPr="00441CD0">
        <w:rPr>
          <w:lang w:eastAsia="zh-CN"/>
        </w:rPr>
        <w:t>-</w:t>
      </w:r>
      <w:r w:rsidRPr="00441CD0">
        <w:rPr>
          <w:lang w:eastAsia="ja-JP"/>
        </w:rPr>
        <w:t>1</w:t>
      </w:r>
      <w:r w:rsidRPr="00441CD0">
        <w:t>: NW-TT Port Number</w:t>
      </w:r>
    </w:p>
    <w:p w14:paraId="6E0707DE" w14:textId="77777777" w:rsidR="00EE5860" w:rsidRPr="00441CD0" w:rsidRDefault="00EE5860" w:rsidP="00EE5860">
      <w:pPr>
        <w:pStyle w:val="Heading3"/>
      </w:pPr>
      <w:bookmarkStart w:id="6895" w:name="_Toc11315402"/>
      <w:bookmarkStart w:id="6896" w:name="_Toc27490989"/>
      <w:bookmarkStart w:id="6897" w:name="_Toc27557282"/>
      <w:bookmarkStart w:id="6898" w:name="_Toc27724199"/>
      <w:bookmarkStart w:id="6899" w:name="_Toc36031273"/>
      <w:bookmarkStart w:id="6900" w:name="_Toc36043193"/>
      <w:bookmarkStart w:id="6901" w:name="_Toc36814518"/>
      <w:bookmarkStart w:id="6902" w:name="_Toc44689376"/>
      <w:bookmarkStart w:id="6903" w:name="_Toc44924130"/>
      <w:bookmarkStart w:id="6904" w:name="_Toc51861100"/>
      <w:bookmarkStart w:id="6905" w:name="_Toc57930871"/>
      <w:bookmarkStart w:id="6906" w:name="_Toc57931501"/>
      <w:bookmarkStart w:id="6907" w:name="_Toc160974627"/>
      <w:r w:rsidRPr="00441CD0">
        <w:t>8.</w:t>
      </w:r>
      <w:r w:rsidRPr="00441CD0">
        <w:rPr>
          <w:lang w:val="en-US"/>
        </w:rPr>
        <w:t>2.143</w:t>
      </w:r>
      <w:r w:rsidRPr="00441CD0">
        <w:tab/>
      </w:r>
      <w:bookmarkEnd w:id="6895"/>
      <w:r w:rsidRPr="00441CD0">
        <w:t>TSN Bridge ID</w:t>
      </w:r>
      <w:bookmarkEnd w:id="6896"/>
      <w:bookmarkEnd w:id="6897"/>
      <w:bookmarkEnd w:id="6898"/>
      <w:bookmarkEnd w:id="6899"/>
      <w:bookmarkEnd w:id="6900"/>
      <w:bookmarkEnd w:id="6901"/>
      <w:bookmarkEnd w:id="6902"/>
      <w:bookmarkEnd w:id="6903"/>
      <w:bookmarkEnd w:id="6904"/>
      <w:bookmarkEnd w:id="6905"/>
      <w:bookmarkEnd w:id="6906"/>
      <w:bookmarkEnd w:id="6907"/>
    </w:p>
    <w:p w14:paraId="1EC5BB53" w14:textId="77777777" w:rsidR="00EE5860" w:rsidRPr="00441CD0" w:rsidRDefault="00EE5860" w:rsidP="00EE5860">
      <w:pPr>
        <w:rPr>
          <w:lang w:eastAsia="zh-CN"/>
        </w:rPr>
      </w:pPr>
      <w:r w:rsidRPr="00441CD0">
        <w:t>The TSN Bridge ID</w:t>
      </w:r>
      <w:r w:rsidRPr="00441CD0">
        <w:rPr>
          <w:lang w:eastAsia="ja-JP"/>
        </w:rPr>
        <w:t xml:space="preserve">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8.2.143-1</w:t>
      </w:r>
      <w:r w:rsidRPr="00441CD0">
        <w:rPr>
          <w:lang w:eastAsia="ja-JP"/>
        </w:rPr>
        <w:t>.</w:t>
      </w:r>
    </w:p>
    <w:p w14:paraId="22B01361" w14:textId="77777777" w:rsidR="00EE5860" w:rsidRPr="00441CD0" w:rsidRDefault="00EE5860" w:rsidP="00EE5860">
      <w:pPr>
        <w:pStyle w:val="TH"/>
        <w:rPr>
          <w:lang w:eastAsia="zh-CN"/>
        </w:rPr>
      </w:pPr>
      <w:bookmarkStart w:id="6908" w:name="_Toc27490990"/>
      <w:bookmarkStart w:id="6909" w:name="_Toc27557283"/>
      <w:bookmarkStart w:id="6910" w:name="_Toc27724200"/>
      <w:bookmarkStart w:id="6911" w:name="_Toc36031274"/>
      <w:bookmarkStart w:id="6912" w:name="_Toc36043194"/>
      <w:bookmarkStart w:id="6913" w:name="_Toc36814519"/>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9"/>
      </w:tblGrid>
      <w:tr w:rsidR="00EE5860" w:rsidRPr="00441CD0" w14:paraId="26780D1F" w14:textId="77777777" w:rsidTr="00BB0E1F">
        <w:trPr>
          <w:jc w:val="center"/>
        </w:trPr>
        <w:tc>
          <w:tcPr>
            <w:tcW w:w="151" w:type="dxa"/>
            <w:tcBorders>
              <w:top w:val="single" w:sz="6" w:space="0" w:color="auto"/>
              <w:left w:val="single" w:sz="6" w:space="0" w:color="auto"/>
              <w:bottom w:val="nil"/>
              <w:right w:val="nil"/>
            </w:tcBorders>
          </w:tcPr>
          <w:p w14:paraId="57E43ADE" w14:textId="77777777" w:rsidR="00EE5860" w:rsidRPr="00DE0678" w:rsidRDefault="00EE5860" w:rsidP="00BB0E1F">
            <w:pPr>
              <w:pStyle w:val="TAC"/>
            </w:pPr>
          </w:p>
        </w:tc>
        <w:tc>
          <w:tcPr>
            <w:tcW w:w="1104" w:type="dxa"/>
            <w:tcBorders>
              <w:top w:val="single" w:sz="6" w:space="0" w:color="auto"/>
              <w:left w:val="nil"/>
              <w:bottom w:val="nil"/>
              <w:right w:val="nil"/>
            </w:tcBorders>
          </w:tcPr>
          <w:p w14:paraId="69B32D30" w14:textId="77777777" w:rsidR="00EE5860" w:rsidRPr="00DE0678" w:rsidRDefault="00EE5860" w:rsidP="00BB0E1F">
            <w:pPr>
              <w:pStyle w:val="TAH"/>
            </w:pPr>
          </w:p>
        </w:tc>
        <w:tc>
          <w:tcPr>
            <w:tcW w:w="4711" w:type="dxa"/>
            <w:gridSpan w:val="8"/>
            <w:tcBorders>
              <w:top w:val="single" w:sz="6" w:space="0" w:color="auto"/>
              <w:left w:val="nil"/>
              <w:bottom w:val="nil"/>
              <w:right w:val="nil"/>
            </w:tcBorders>
            <w:hideMark/>
          </w:tcPr>
          <w:p w14:paraId="19D982C6" w14:textId="77777777" w:rsidR="00EE5860" w:rsidRPr="00441CD0" w:rsidRDefault="00EE5860" w:rsidP="00BB0E1F">
            <w:pPr>
              <w:pStyle w:val="TAH"/>
              <w:rPr>
                <w:lang w:val="fr-FR"/>
              </w:rPr>
            </w:pPr>
            <w:r w:rsidRPr="00441CD0">
              <w:rPr>
                <w:lang w:val="fr-FR"/>
              </w:rPr>
              <w:t>Bits</w:t>
            </w:r>
          </w:p>
        </w:tc>
        <w:tc>
          <w:tcPr>
            <w:tcW w:w="589" w:type="dxa"/>
            <w:tcBorders>
              <w:top w:val="single" w:sz="6" w:space="0" w:color="auto"/>
              <w:left w:val="nil"/>
              <w:bottom w:val="nil"/>
              <w:right w:val="single" w:sz="6" w:space="0" w:color="auto"/>
            </w:tcBorders>
          </w:tcPr>
          <w:p w14:paraId="487AB4D4" w14:textId="77777777" w:rsidR="00EE5860" w:rsidRPr="00441CD0" w:rsidRDefault="00EE5860" w:rsidP="00BB0E1F">
            <w:pPr>
              <w:pStyle w:val="TAC"/>
              <w:rPr>
                <w:lang w:val="fr-FR"/>
              </w:rPr>
            </w:pPr>
          </w:p>
        </w:tc>
      </w:tr>
      <w:tr w:rsidR="00EE5860" w:rsidRPr="00441CD0" w14:paraId="03AD2993" w14:textId="77777777" w:rsidTr="00BB0E1F">
        <w:trPr>
          <w:jc w:val="center"/>
        </w:trPr>
        <w:tc>
          <w:tcPr>
            <w:tcW w:w="151" w:type="dxa"/>
            <w:tcBorders>
              <w:top w:val="nil"/>
              <w:left w:val="single" w:sz="6" w:space="0" w:color="auto"/>
              <w:bottom w:val="nil"/>
              <w:right w:val="nil"/>
            </w:tcBorders>
          </w:tcPr>
          <w:p w14:paraId="669C2B83"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3E24D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184DA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E6802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67233BE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DBF14CB"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68D88D6"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EC7527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FB32EB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814F994" w14:textId="77777777" w:rsidR="00EE5860" w:rsidRPr="00441CD0" w:rsidRDefault="00EE5860" w:rsidP="00BB0E1F">
            <w:pPr>
              <w:pStyle w:val="TAH"/>
              <w:rPr>
                <w:lang w:val="fr-FR"/>
              </w:rPr>
            </w:pPr>
            <w:r w:rsidRPr="00441CD0">
              <w:rPr>
                <w:lang w:val="fr-FR"/>
              </w:rPr>
              <w:t>1</w:t>
            </w:r>
          </w:p>
        </w:tc>
        <w:tc>
          <w:tcPr>
            <w:tcW w:w="589" w:type="dxa"/>
            <w:tcBorders>
              <w:top w:val="nil"/>
              <w:left w:val="nil"/>
              <w:bottom w:val="nil"/>
              <w:right w:val="single" w:sz="6" w:space="0" w:color="auto"/>
            </w:tcBorders>
          </w:tcPr>
          <w:p w14:paraId="67B7726A" w14:textId="77777777" w:rsidR="00EE5860" w:rsidRPr="00441CD0" w:rsidRDefault="00EE5860" w:rsidP="00BB0E1F">
            <w:pPr>
              <w:pStyle w:val="TAC"/>
              <w:rPr>
                <w:lang w:val="fr-FR"/>
              </w:rPr>
            </w:pPr>
          </w:p>
        </w:tc>
      </w:tr>
      <w:tr w:rsidR="00EE5860" w:rsidRPr="00441CD0" w14:paraId="3F7FEE3F" w14:textId="77777777" w:rsidTr="00BB0E1F">
        <w:trPr>
          <w:jc w:val="center"/>
        </w:trPr>
        <w:tc>
          <w:tcPr>
            <w:tcW w:w="151" w:type="dxa"/>
            <w:tcBorders>
              <w:top w:val="nil"/>
              <w:left w:val="single" w:sz="6" w:space="0" w:color="auto"/>
              <w:bottom w:val="nil"/>
              <w:right w:val="nil"/>
            </w:tcBorders>
          </w:tcPr>
          <w:p w14:paraId="2520907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52270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3B0FC10" w14:textId="77777777" w:rsidR="00EE5860" w:rsidRPr="00441CD0" w:rsidRDefault="00EE5860" w:rsidP="00BB0E1F">
            <w:pPr>
              <w:pStyle w:val="TAC"/>
              <w:rPr>
                <w:lang w:val="fr-FR"/>
              </w:rPr>
            </w:pPr>
            <w:r w:rsidRPr="00441CD0">
              <w:rPr>
                <w:lang w:val="fr-FR"/>
              </w:rPr>
              <w:t xml:space="preserve">Type = </w:t>
            </w:r>
            <w:r w:rsidRPr="00441CD0">
              <w:rPr>
                <w:lang w:val="de-DE"/>
              </w:rPr>
              <w:t>198</w:t>
            </w:r>
            <w:r w:rsidRPr="00441CD0">
              <w:rPr>
                <w:lang w:val="fr-FR"/>
              </w:rPr>
              <w:t xml:space="preserve"> (decimal)</w:t>
            </w:r>
          </w:p>
        </w:tc>
        <w:tc>
          <w:tcPr>
            <w:tcW w:w="589" w:type="dxa"/>
            <w:tcBorders>
              <w:top w:val="nil"/>
              <w:left w:val="single" w:sz="4" w:space="0" w:color="auto"/>
              <w:bottom w:val="nil"/>
              <w:right w:val="single" w:sz="6" w:space="0" w:color="auto"/>
            </w:tcBorders>
          </w:tcPr>
          <w:p w14:paraId="37C2994D" w14:textId="77777777" w:rsidR="00EE5860" w:rsidRPr="00441CD0" w:rsidRDefault="00EE5860" w:rsidP="00BB0E1F">
            <w:pPr>
              <w:pStyle w:val="TAC"/>
              <w:rPr>
                <w:lang w:val="fr-FR"/>
              </w:rPr>
            </w:pPr>
          </w:p>
        </w:tc>
      </w:tr>
      <w:tr w:rsidR="00EE5860" w:rsidRPr="00441CD0" w14:paraId="2E9B33C3" w14:textId="77777777" w:rsidTr="00BB0E1F">
        <w:trPr>
          <w:jc w:val="center"/>
        </w:trPr>
        <w:tc>
          <w:tcPr>
            <w:tcW w:w="151" w:type="dxa"/>
            <w:tcBorders>
              <w:top w:val="nil"/>
              <w:left w:val="single" w:sz="6" w:space="0" w:color="auto"/>
              <w:bottom w:val="nil"/>
              <w:right w:val="nil"/>
            </w:tcBorders>
          </w:tcPr>
          <w:p w14:paraId="29E3C77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68259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0776B13" w14:textId="77777777" w:rsidR="00EE5860" w:rsidRPr="00441CD0" w:rsidRDefault="00EE5860" w:rsidP="00BB0E1F">
            <w:pPr>
              <w:pStyle w:val="TAC"/>
              <w:rPr>
                <w:lang w:val="fr-FR" w:eastAsia="zh-CN"/>
              </w:rPr>
            </w:pPr>
            <w:r w:rsidRPr="00441CD0">
              <w:rPr>
                <w:lang w:val="fr-FR"/>
              </w:rPr>
              <w:t>Length = n</w:t>
            </w:r>
          </w:p>
        </w:tc>
        <w:tc>
          <w:tcPr>
            <w:tcW w:w="589" w:type="dxa"/>
            <w:tcBorders>
              <w:top w:val="nil"/>
              <w:left w:val="single" w:sz="4" w:space="0" w:color="auto"/>
              <w:bottom w:val="nil"/>
              <w:right w:val="single" w:sz="6" w:space="0" w:color="auto"/>
            </w:tcBorders>
          </w:tcPr>
          <w:p w14:paraId="5053817B" w14:textId="77777777" w:rsidR="00EE5860" w:rsidRPr="00441CD0" w:rsidRDefault="00EE5860" w:rsidP="00BB0E1F">
            <w:pPr>
              <w:pStyle w:val="TAC"/>
              <w:rPr>
                <w:lang w:val="fr-FR"/>
              </w:rPr>
            </w:pPr>
          </w:p>
        </w:tc>
      </w:tr>
      <w:tr w:rsidR="00EE5860" w:rsidRPr="00441CD0" w14:paraId="44080376" w14:textId="77777777" w:rsidTr="00BB0E1F">
        <w:trPr>
          <w:jc w:val="center"/>
        </w:trPr>
        <w:tc>
          <w:tcPr>
            <w:tcW w:w="151" w:type="dxa"/>
            <w:tcBorders>
              <w:top w:val="nil"/>
              <w:left w:val="single" w:sz="6" w:space="0" w:color="auto"/>
              <w:bottom w:val="nil"/>
              <w:right w:val="nil"/>
            </w:tcBorders>
          </w:tcPr>
          <w:p w14:paraId="131D7EC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95884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w:t>
            </w:r>
          </w:p>
        </w:tc>
        <w:tc>
          <w:tcPr>
            <w:tcW w:w="4122" w:type="dxa"/>
            <w:gridSpan w:val="7"/>
            <w:tcBorders>
              <w:top w:val="single" w:sz="4" w:space="0" w:color="auto"/>
              <w:left w:val="single" w:sz="4" w:space="0" w:color="auto"/>
              <w:bottom w:val="single" w:sz="4" w:space="0" w:color="auto"/>
              <w:right w:val="single" w:sz="4" w:space="0" w:color="auto"/>
            </w:tcBorders>
            <w:hideMark/>
          </w:tcPr>
          <w:p w14:paraId="1C9B2DBF"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36B35C" w14:textId="77777777" w:rsidR="00EE5860" w:rsidRPr="00441CD0" w:rsidRDefault="00EE5860" w:rsidP="00BB0E1F">
            <w:pPr>
              <w:pStyle w:val="TAC"/>
              <w:rPr>
                <w:lang w:val="fr-FR"/>
              </w:rPr>
            </w:pPr>
            <w:r>
              <w:rPr>
                <w:lang w:val="fr-FR"/>
              </w:rPr>
              <w:t>BID</w:t>
            </w:r>
          </w:p>
        </w:tc>
        <w:tc>
          <w:tcPr>
            <w:tcW w:w="589" w:type="dxa"/>
            <w:tcBorders>
              <w:top w:val="nil"/>
              <w:left w:val="single" w:sz="4" w:space="0" w:color="auto"/>
              <w:bottom w:val="nil"/>
              <w:right w:val="single" w:sz="6" w:space="0" w:color="auto"/>
            </w:tcBorders>
          </w:tcPr>
          <w:p w14:paraId="358B8206" w14:textId="77777777" w:rsidR="00EE5860" w:rsidRPr="00441CD0" w:rsidRDefault="00EE5860" w:rsidP="00BB0E1F">
            <w:pPr>
              <w:spacing w:after="0"/>
              <w:rPr>
                <w:lang w:val="fr-FR"/>
              </w:rPr>
            </w:pPr>
          </w:p>
        </w:tc>
      </w:tr>
      <w:tr w:rsidR="00EE5860" w:rsidRPr="00441CD0" w14:paraId="0E872222" w14:textId="77777777" w:rsidTr="00BB0E1F">
        <w:trPr>
          <w:jc w:val="center"/>
        </w:trPr>
        <w:tc>
          <w:tcPr>
            <w:tcW w:w="151" w:type="dxa"/>
            <w:tcBorders>
              <w:top w:val="nil"/>
              <w:left w:val="single" w:sz="6" w:space="0" w:color="auto"/>
              <w:bottom w:val="nil"/>
              <w:right w:val="nil"/>
            </w:tcBorders>
          </w:tcPr>
          <w:p w14:paraId="0279933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D10AA07" w14:textId="77777777" w:rsidR="00EE5860" w:rsidRPr="00441CD0" w:rsidRDefault="00EE5860" w:rsidP="00BB0E1F">
            <w:pPr>
              <w:pStyle w:val="TAC"/>
              <w:rPr>
                <w:lang w:val="de-DE"/>
              </w:rPr>
            </w:pPr>
            <w:r w:rsidRPr="00441CD0">
              <w:rPr>
                <w:lang w:val="de-DE"/>
              </w:rPr>
              <w:t>m to (m+</w:t>
            </w:r>
            <w:r>
              <w:rPr>
                <w:lang w:val="de-DE"/>
              </w:rPr>
              <w:t>7</w:t>
            </w:r>
            <w:r w:rsidRPr="00441CD0">
              <w:rPr>
                <w:lang w:val="de-DE"/>
              </w:rPr>
              <w:t>)</w:t>
            </w:r>
          </w:p>
        </w:tc>
        <w:tc>
          <w:tcPr>
            <w:tcW w:w="4711" w:type="dxa"/>
            <w:gridSpan w:val="8"/>
            <w:tcBorders>
              <w:top w:val="single" w:sz="4" w:space="0" w:color="auto"/>
              <w:left w:val="single" w:sz="4" w:space="0" w:color="auto"/>
              <w:bottom w:val="single" w:sz="4" w:space="0" w:color="auto"/>
              <w:right w:val="single" w:sz="4" w:space="0" w:color="auto"/>
            </w:tcBorders>
            <w:hideMark/>
          </w:tcPr>
          <w:p w14:paraId="53577F3F" w14:textId="77777777" w:rsidR="00EE5860" w:rsidRPr="00441CD0" w:rsidRDefault="00EE5860" w:rsidP="00BB0E1F">
            <w:pPr>
              <w:pStyle w:val="TAC"/>
              <w:rPr>
                <w:lang w:val="de-DE"/>
              </w:rPr>
            </w:pPr>
            <w:r>
              <w:rPr>
                <w:lang w:val="fr-FR"/>
              </w:rPr>
              <w:t>Bridge</w:t>
            </w:r>
            <w:r w:rsidRPr="00441CD0">
              <w:rPr>
                <w:lang w:val="fr-FR"/>
              </w:rPr>
              <w:t xml:space="preserve"> </w:t>
            </w:r>
            <w:r>
              <w:rPr>
                <w:lang w:val="fr-FR"/>
              </w:rPr>
              <w:t>ID</w:t>
            </w:r>
            <w:r w:rsidRPr="00441CD0">
              <w:rPr>
                <w:lang w:val="de-DE"/>
              </w:rPr>
              <w:t xml:space="preserve"> value</w:t>
            </w:r>
          </w:p>
        </w:tc>
        <w:tc>
          <w:tcPr>
            <w:tcW w:w="589" w:type="dxa"/>
            <w:tcBorders>
              <w:top w:val="nil"/>
              <w:left w:val="single" w:sz="4" w:space="0" w:color="auto"/>
              <w:bottom w:val="nil"/>
              <w:right w:val="single" w:sz="6" w:space="0" w:color="auto"/>
            </w:tcBorders>
          </w:tcPr>
          <w:p w14:paraId="5EB98744" w14:textId="77777777" w:rsidR="00EE5860" w:rsidRPr="00441CD0" w:rsidRDefault="00EE5860" w:rsidP="00BB0E1F">
            <w:pPr>
              <w:pStyle w:val="TAC"/>
              <w:rPr>
                <w:lang w:val="fr-FR"/>
              </w:rPr>
            </w:pPr>
          </w:p>
        </w:tc>
      </w:tr>
      <w:tr w:rsidR="00EE5860" w:rsidRPr="00441CD0" w14:paraId="65194CDC" w14:textId="77777777" w:rsidTr="00BB0E1F">
        <w:trPr>
          <w:jc w:val="center"/>
        </w:trPr>
        <w:tc>
          <w:tcPr>
            <w:tcW w:w="151" w:type="dxa"/>
            <w:tcBorders>
              <w:top w:val="nil"/>
              <w:left w:val="single" w:sz="6" w:space="0" w:color="auto"/>
              <w:bottom w:val="single" w:sz="4" w:space="0" w:color="auto"/>
              <w:right w:val="nil"/>
            </w:tcBorders>
          </w:tcPr>
          <w:p w14:paraId="71353170"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0B693A5" w14:textId="77777777" w:rsidR="00EE5860" w:rsidRPr="00441CD0" w:rsidRDefault="00EE5860" w:rsidP="00BB0E1F">
            <w:pPr>
              <w:pStyle w:val="TAC"/>
              <w:rPr>
                <w:lang w:val="fr-FR"/>
              </w:rPr>
            </w:pPr>
            <w:r w:rsidRPr="00441CD0">
              <w:rPr>
                <w:lang w:val="de-DE" w:eastAsia="zh-CN"/>
              </w:rPr>
              <w:t>s</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74AE175" w14:textId="77777777" w:rsidR="00EE5860" w:rsidRPr="00441CD0" w:rsidRDefault="00EE5860" w:rsidP="00BB0E1F">
            <w:pPr>
              <w:pStyle w:val="TAC"/>
              <w:rPr>
                <w:lang w:val="en-US"/>
              </w:rPr>
            </w:pPr>
            <w:r w:rsidRPr="00DE0678">
              <w:t>These octet(s) is/are present only if explicitly specified</w:t>
            </w:r>
          </w:p>
        </w:tc>
        <w:tc>
          <w:tcPr>
            <w:tcW w:w="589" w:type="dxa"/>
            <w:tcBorders>
              <w:top w:val="nil"/>
              <w:left w:val="single" w:sz="4" w:space="0" w:color="auto"/>
              <w:bottom w:val="single" w:sz="4" w:space="0" w:color="auto"/>
              <w:right w:val="single" w:sz="6" w:space="0" w:color="auto"/>
            </w:tcBorders>
          </w:tcPr>
          <w:p w14:paraId="2EB8080B" w14:textId="77777777" w:rsidR="00EE5860" w:rsidRPr="00DE0678" w:rsidRDefault="00EE5860" w:rsidP="00BB0E1F">
            <w:pPr>
              <w:pStyle w:val="TAC"/>
            </w:pPr>
          </w:p>
        </w:tc>
      </w:tr>
    </w:tbl>
    <w:p w14:paraId="16A67CF9"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2.143</w:t>
      </w:r>
      <w:r w:rsidRPr="00441CD0">
        <w:rPr>
          <w:lang w:eastAsia="zh-CN"/>
        </w:rPr>
        <w:t>-</w:t>
      </w:r>
      <w:r w:rsidRPr="00441CD0">
        <w:rPr>
          <w:lang w:eastAsia="ja-JP"/>
        </w:rPr>
        <w:t>1</w:t>
      </w:r>
      <w:r w:rsidRPr="00441CD0">
        <w:t>: TSN Bridge ID</w:t>
      </w:r>
    </w:p>
    <w:p w14:paraId="0C152943" w14:textId="77777777" w:rsidR="00EE5860" w:rsidRPr="00441CD0" w:rsidRDefault="00EE5860" w:rsidP="00EE5860"/>
    <w:p w14:paraId="22DCA9C9" w14:textId="77777777" w:rsidR="00EE5860" w:rsidRPr="00441CD0" w:rsidRDefault="00EE5860" w:rsidP="00EE5860">
      <w:r w:rsidRPr="00441CD0">
        <w:t>The following flags are coded within Octet 5:</w:t>
      </w:r>
    </w:p>
    <w:p w14:paraId="066A5193" w14:textId="77777777" w:rsidR="00EE5860" w:rsidRPr="00441CD0" w:rsidRDefault="00EE5860" w:rsidP="00EE5860">
      <w:pPr>
        <w:pStyle w:val="B1"/>
      </w:pPr>
      <w:r w:rsidRPr="00441CD0">
        <w:t>-</w:t>
      </w:r>
      <w:r w:rsidRPr="00441CD0">
        <w:tab/>
        <w:t xml:space="preserve">Bit 1 – </w:t>
      </w:r>
      <w:r>
        <w:t>BID</w:t>
      </w:r>
      <w:r w:rsidRPr="00441CD0">
        <w:t xml:space="preserve">: If this bit is set to "1", then the </w:t>
      </w:r>
      <w:r>
        <w:t>Bridge ID</w:t>
      </w:r>
      <w:r w:rsidRPr="00441CD0">
        <w:t xml:space="preserve"> value field shall be present.</w:t>
      </w:r>
    </w:p>
    <w:p w14:paraId="37C827CE" w14:textId="77777777" w:rsidR="00EE5860" w:rsidRPr="00441CD0" w:rsidRDefault="00EE5860" w:rsidP="00EE5860">
      <w:pPr>
        <w:pStyle w:val="B1"/>
      </w:pPr>
      <w:r w:rsidRPr="00441CD0">
        <w:rPr>
          <w:noProof/>
        </w:rPr>
        <w:t>-</w:t>
      </w:r>
      <w:r w:rsidRPr="00441CD0">
        <w:rPr>
          <w:noProof/>
        </w:rPr>
        <w:tab/>
        <w:t>Bit 2 to 8: Spare, for future use and set to "0".</w:t>
      </w:r>
    </w:p>
    <w:p w14:paraId="14ABD48B" w14:textId="77777777" w:rsidR="00EE5860" w:rsidRPr="000B1B9D" w:rsidRDefault="00EE5860" w:rsidP="00EE5860">
      <w:pPr>
        <w:rPr>
          <w:lang w:val="en-US"/>
        </w:rPr>
      </w:pPr>
      <w:r>
        <w:t xml:space="preserve">The Bridge ID is </w:t>
      </w:r>
      <w:r w:rsidRPr="00004B1D">
        <w:t xml:space="preserve">defined in </w:t>
      </w:r>
      <w:r w:rsidRPr="008F3FF6">
        <w:t>IEEE</w:t>
      </w:r>
      <w:r w:rsidRPr="00004B1D">
        <w:t> </w:t>
      </w:r>
      <w:r w:rsidRPr="008F3FF6">
        <w:t>802.1Q</w:t>
      </w:r>
      <w:r w:rsidRPr="00004B1D">
        <w:t> </w:t>
      </w:r>
      <w:r w:rsidRPr="008F3FF6">
        <w:t>[</w:t>
      </w:r>
      <w:r>
        <w:t>30</w:t>
      </w:r>
      <w:r w:rsidRPr="008F3FF6">
        <w:t>]</w:t>
      </w:r>
      <w:r w:rsidRPr="00004B1D">
        <w:t xml:space="preserve"> </w:t>
      </w:r>
      <w:r>
        <w:t>clause</w:t>
      </w:r>
      <w:r>
        <w:rPr>
          <w:rFonts w:cs="Arial"/>
        </w:rPr>
        <w:t> </w:t>
      </w:r>
      <w:r w:rsidRPr="00B425DC">
        <w:rPr>
          <w:rFonts w:cs="Arial"/>
        </w:rPr>
        <w:t>14.2.5</w:t>
      </w:r>
      <w:r>
        <w:rPr>
          <w:rFonts w:cs="Arial"/>
        </w:rPr>
        <w:t xml:space="preserve"> and </w:t>
      </w:r>
      <w:r w:rsidRPr="00441CD0">
        <w:t>value shall be encoded as an Unsigned</w:t>
      </w:r>
      <w:r>
        <w:t>64</w:t>
      </w:r>
      <w:r w:rsidRPr="00441CD0">
        <w:t xml:space="preserve"> binary integer</w:t>
      </w:r>
      <w:r w:rsidRPr="000B1B9D">
        <w:rPr>
          <w:rFonts w:ascii="TimesNewRomanPSMT" w:eastAsia="TimesNewRomanPSMT" w:hAnsi="CG Times (WN)" w:cs="TimesNewRomanPSMT"/>
          <w:lang w:val="en-US" w:eastAsia="fr-FR"/>
        </w:rPr>
        <w:t>.</w:t>
      </w:r>
    </w:p>
    <w:p w14:paraId="1F058FA5" w14:textId="77777777" w:rsidR="00EE5860" w:rsidRPr="00441CD0" w:rsidRDefault="00EE5860" w:rsidP="00EE5860">
      <w:pPr>
        <w:pStyle w:val="Heading3"/>
      </w:pPr>
      <w:bookmarkStart w:id="6914" w:name="_Toc44689377"/>
      <w:bookmarkStart w:id="6915" w:name="_Toc44924131"/>
      <w:bookmarkStart w:id="6916" w:name="_Toc51861101"/>
      <w:bookmarkStart w:id="6917" w:name="_Toc57930872"/>
      <w:bookmarkStart w:id="6918" w:name="_Toc57931502"/>
      <w:bookmarkStart w:id="6919" w:name="_Toc160974628"/>
      <w:r w:rsidRPr="00441CD0">
        <w:t>8.2.144</w:t>
      </w:r>
      <w:r w:rsidRPr="00441CD0">
        <w:tab/>
        <w:t>Port Management Information Container</w:t>
      </w:r>
      <w:bookmarkEnd w:id="6908"/>
      <w:bookmarkEnd w:id="6909"/>
      <w:bookmarkEnd w:id="6910"/>
      <w:bookmarkEnd w:id="6911"/>
      <w:bookmarkEnd w:id="6912"/>
      <w:bookmarkEnd w:id="6913"/>
      <w:bookmarkEnd w:id="6914"/>
      <w:bookmarkEnd w:id="6915"/>
      <w:bookmarkEnd w:id="6916"/>
      <w:bookmarkEnd w:id="6917"/>
      <w:bookmarkEnd w:id="6918"/>
      <w:bookmarkEnd w:id="6919"/>
    </w:p>
    <w:p w14:paraId="33647ACB" w14:textId="77777777" w:rsidR="00EE5860" w:rsidRPr="00441CD0" w:rsidRDefault="00EE5860" w:rsidP="00EE5860">
      <w:pPr>
        <w:rPr>
          <w:lang w:eastAsia="ja-JP"/>
        </w:rPr>
      </w:pPr>
      <w:bookmarkStart w:id="6920" w:name="_Toc27490991"/>
      <w:bookmarkStart w:id="6921" w:name="_Toc27557284"/>
      <w:bookmarkStart w:id="6922" w:name="_Toc27724201"/>
      <w:r w:rsidRPr="00441CD0">
        <w:t xml:space="preserve">The Port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8.2.144-1</w:t>
      </w:r>
      <w:r w:rsidRPr="00441CD0">
        <w:rPr>
          <w:lang w:eastAsia="ja-JP"/>
        </w:rPr>
        <w:t>. It contains an opaque container of port management information.</w:t>
      </w:r>
    </w:p>
    <w:p w14:paraId="30C78D05"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7169910" w14:textId="77777777" w:rsidTr="00BB0E1F">
        <w:trPr>
          <w:jc w:val="center"/>
        </w:trPr>
        <w:tc>
          <w:tcPr>
            <w:tcW w:w="151" w:type="dxa"/>
            <w:tcBorders>
              <w:top w:val="single" w:sz="6" w:space="0" w:color="auto"/>
              <w:left w:val="single" w:sz="6" w:space="0" w:color="auto"/>
              <w:bottom w:val="nil"/>
              <w:right w:val="nil"/>
            </w:tcBorders>
          </w:tcPr>
          <w:p w14:paraId="7279D9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795FD10"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601A34F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86DCB21" w14:textId="77777777" w:rsidR="00EE5860" w:rsidRPr="00441CD0" w:rsidRDefault="00EE5860" w:rsidP="00BB0E1F">
            <w:pPr>
              <w:pStyle w:val="TAC"/>
              <w:rPr>
                <w:lang w:val="fr-FR"/>
              </w:rPr>
            </w:pPr>
          </w:p>
        </w:tc>
      </w:tr>
      <w:tr w:rsidR="00EE5860" w:rsidRPr="00441CD0" w14:paraId="05F7BC83" w14:textId="77777777" w:rsidTr="00BB0E1F">
        <w:trPr>
          <w:jc w:val="center"/>
        </w:trPr>
        <w:tc>
          <w:tcPr>
            <w:tcW w:w="151" w:type="dxa"/>
            <w:tcBorders>
              <w:top w:val="nil"/>
              <w:left w:val="single" w:sz="6" w:space="0" w:color="auto"/>
              <w:bottom w:val="nil"/>
              <w:right w:val="nil"/>
            </w:tcBorders>
          </w:tcPr>
          <w:p w14:paraId="18FAE01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B74A88D"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731843"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B76CA0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731934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3ED27F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C225EA1"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D95400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71C5F1A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1D3AA51"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039D6F1" w14:textId="77777777" w:rsidR="00EE5860" w:rsidRPr="00441CD0" w:rsidRDefault="00EE5860" w:rsidP="00BB0E1F">
            <w:pPr>
              <w:pStyle w:val="TAC"/>
              <w:rPr>
                <w:lang w:val="fr-FR"/>
              </w:rPr>
            </w:pPr>
          </w:p>
        </w:tc>
      </w:tr>
      <w:tr w:rsidR="00EE5860" w:rsidRPr="00441CD0" w14:paraId="58CF26B2" w14:textId="77777777" w:rsidTr="00BB0E1F">
        <w:trPr>
          <w:jc w:val="center"/>
        </w:trPr>
        <w:tc>
          <w:tcPr>
            <w:tcW w:w="151" w:type="dxa"/>
            <w:tcBorders>
              <w:top w:val="nil"/>
              <w:left w:val="single" w:sz="6" w:space="0" w:color="auto"/>
              <w:bottom w:val="nil"/>
              <w:right w:val="nil"/>
            </w:tcBorders>
          </w:tcPr>
          <w:p w14:paraId="0C07A2B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BFA1801"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477A9D0" w14:textId="77777777" w:rsidR="00EE5860" w:rsidRPr="00441CD0" w:rsidRDefault="00EE5860" w:rsidP="00BB0E1F">
            <w:pPr>
              <w:pStyle w:val="TAC"/>
              <w:rPr>
                <w:lang w:val="fr-FR"/>
              </w:rPr>
            </w:pPr>
            <w:r w:rsidRPr="00441CD0">
              <w:rPr>
                <w:lang w:val="fr-FR"/>
              </w:rPr>
              <w:t>Type = 202 (decimal)</w:t>
            </w:r>
          </w:p>
        </w:tc>
        <w:tc>
          <w:tcPr>
            <w:tcW w:w="588" w:type="dxa"/>
            <w:tcBorders>
              <w:top w:val="nil"/>
              <w:left w:val="single" w:sz="4" w:space="0" w:color="auto"/>
              <w:bottom w:val="nil"/>
              <w:right w:val="single" w:sz="6" w:space="0" w:color="auto"/>
            </w:tcBorders>
          </w:tcPr>
          <w:p w14:paraId="5DBA8D64" w14:textId="77777777" w:rsidR="00EE5860" w:rsidRPr="00441CD0" w:rsidRDefault="00EE5860" w:rsidP="00BB0E1F">
            <w:pPr>
              <w:pStyle w:val="TAC"/>
              <w:rPr>
                <w:lang w:val="fr-FR"/>
              </w:rPr>
            </w:pPr>
          </w:p>
        </w:tc>
      </w:tr>
      <w:tr w:rsidR="00EE5860" w:rsidRPr="00441CD0" w14:paraId="2BD8A470" w14:textId="77777777" w:rsidTr="00BB0E1F">
        <w:trPr>
          <w:jc w:val="center"/>
        </w:trPr>
        <w:tc>
          <w:tcPr>
            <w:tcW w:w="151" w:type="dxa"/>
            <w:tcBorders>
              <w:top w:val="nil"/>
              <w:left w:val="single" w:sz="6" w:space="0" w:color="auto"/>
              <w:bottom w:val="nil"/>
              <w:right w:val="nil"/>
            </w:tcBorders>
          </w:tcPr>
          <w:p w14:paraId="1E0C4DB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90D164D"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61D7F1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4A227AC" w14:textId="77777777" w:rsidR="00EE5860" w:rsidRPr="00441CD0" w:rsidRDefault="00EE5860" w:rsidP="00BB0E1F">
            <w:pPr>
              <w:pStyle w:val="TAC"/>
              <w:rPr>
                <w:lang w:val="fr-FR"/>
              </w:rPr>
            </w:pPr>
          </w:p>
        </w:tc>
      </w:tr>
      <w:tr w:rsidR="00EE5860" w:rsidRPr="00441CD0" w14:paraId="28798067" w14:textId="77777777" w:rsidTr="00BB0E1F">
        <w:trPr>
          <w:jc w:val="center"/>
        </w:trPr>
        <w:tc>
          <w:tcPr>
            <w:tcW w:w="151" w:type="dxa"/>
            <w:tcBorders>
              <w:top w:val="nil"/>
              <w:left w:val="single" w:sz="6" w:space="0" w:color="auto"/>
              <w:bottom w:val="single" w:sz="4" w:space="0" w:color="auto"/>
              <w:right w:val="nil"/>
            </w:tcBorders>
          </w:tcPr>
          <w:p w14:paraId="312923F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254CAC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59F472FC" w14:textId="77777777" w:rsidR="00EE5860" w:rsidRPr="00441CD0" w:rsidRDefault="00EE5860" w:rsidP="00BB0E1F">
            <w:pPr>
              <w:pStyle w:val="TAC"/>
              <w:rPr>
                <w:lang w:val="fr-FR" w:eastAsia="zh-CN"/>
              </w:rPr>
            </w:pPr>
            <w:r w:rsidRPr="00441CD0">
              <w:rPr>
                <w:lang w:val="fr-FR" w:eastAsia="zh-CN"/>
              </w:rPr>
              <w:t>Port Management Information</w:t>
            </w:r>
          </w:p>
        </w:tc>
        <w:tc>
          <w:tcPr>
            <w:tcW w:w="588" w:type="dxa"/>
            <w:tcBorders>
              <w:top w:val="nil"/>
              <w:left w:val="single" w:sz="4" w:space="0" w:color="auto"/>
              <w:bottom w:val="single" w:sz="4" w:space="0" w:color="auto"/>
              <w:right w:val="single" w:sz="6" w:space="0" w:color="auto"/>
            </w:tcBorders>
          </w:tcPr>
          <w:p w14:paraId="11EC11F4" w14:textId="77777777" w:rsidR="00EE5860" w:rsidRPr="00441CD0" w:rsidRDefault="00EE5860" w:rsidP="00BB0E1F">
            <w:pPr>
              <w:pStyle w:val="TAC"/>
              <w:rPr>
                <w:lang w:val="fr-FR"/>
              </w:rPr>
            </w:pPr>
          </w:p>
        </w:tc>
      </w:tr>
    </w:tbl>
    <w:p w14:paraId="583FC330" w14:textId="77777777" w:rsidR="00EE5860" w:rsidRPr="00441CD0" w:rsidRDefault="00EE5860" w:rsidP="00EE5860">
      <w:pPr>
        <w:pStyle w:val="TF"/>
        <w:rPr>
          <w:lang w:val="fr-FR" w:eastAsia="ja-JP"/>
        </w:rPr>
      </w:pPr>
      <w:r w:rsidRPr="00441CD0">
        <w:rPr>
          <w:lang w:val="fr-FR"/>
        </w:rPr>
        <w:t xml:space="preserve">Figure </w:t>
      </w:r>
      <w:r w:rsidRPr="00441CD0">
        <w:rPr>
          <w:lang w:val="fr-FR" w:eastAsia="zh-CN"/>
        </w:rPr>
        <w:t>8</w:t>
      </w:r>
      <w:r w:rsidRPr="00441CD0">
        <w:rPr>
          <w:lang w:val="fr-FR" w:eastAsia="ja-JP"/>
        </w:rPr>
        <w:t>.2.</w:t>
      </w:r>
      <w:r w:rsidRPr="00441CD0">
        <w:rPr>
          <w:lang w:val="fr-FR" w:eastAsia="zh-CN"/>
        </w:rPr>
        <w:t>144-</w:t>
      </w:r>
      <w:r w:rsidRPr="00441CD0">
        <w:rPr>
          <w:lang w:val="fr-FR" w:eastAsia="ja-JP"/>
        </w:rPr>
        <w:t>1</w:t>
      </w:r>
      <w:r w:rsidRPr="00441CD0">
        <w:rPr>
          <w:lang w:val="fr-FR"/>
        </w:rPr>
        <w:t>: Port Management Information Container</w:t>
      </w:r>
    </w:p>
    <w:p w14:paraId="212FE520" w14:textId="36E91657" w:rsidR="00EE5860" w:rsidRPr="00441CD0" w:rsidRDefault="00EE5860" w:rsidP="00EE5860">
      <w:r w:rsidRPr="00441CD0">
        <w:t>The Port Management Information field shall be encoded as an Octet String. It shall encode an Ethernet port management message defined in clause</w:t>
      </w:r>
      <w:r>
        <w:t> </w:t>
      </w:r>
      <w:r w:rsidRPr="00441CD0">
        <w:t xml:space="preserve">8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4575CA8D" w14:textId="77777777" w:rsidR="00EE5860" w:rsidRPr="00441CD0" w:rsidRDefault="00EE5860" w:rsidP="00EE5860">
      <w:pPr>
        <w:pStyle w:val="Heading3"/>
      </w:pPr>
      <w:bookmarkStart w:id="6923" w:name="_Toc36031275"/>
      <w:bookmarkStart w:id="6924" w:name="_Toc36043195"/>
      <w:bookmarkStart w:id="6925" w:name="_Toc36814520"/>
      <w:bookmarkStart w:id="6926" w:name="_Toc44689378"/>
      <w:bookmarkStart w:id="6927" w:name="_Toc44924132"/>
      <w:bookmarkStart w:id="6928" w:name="_Toc51861102"/>
      <w:bookmarkStart w:id="6929" w:name="_Toc57930873"/>
      <w:bookmarkStart w:id="6930" w:name="_Toc57931503"/>
      <w:bookmarkStart w:id="6931" w:name="_Toc160974629"/>
      <w:r w:rsidRPr="00441CD0">
        <w:t>8.</w:t>
      </w:r>
      <w:r w:rsidRPr="00441CD0">
        <w:rPr>
          <w:lang w:val="en-US"/>
        </w:rPr>
        <w:t>2.145</w:t>
      </w:r>
      <w:r w:rsidRPr="00441CD0">
        <w:tab/>
      </w:r>
      <w:bookmarkStart w:id="6932" w:name="_Hlk23348792"/>
      <w:r w:rsidRPr="00441CD0">
        <w:t>Requested Clock Drift Information</w:t>
      </w:r>
      <w:bookmarkEnd w:id="6920"/>
      <w:bookmarkEnd w:id="6921"/>
      <w:bookmarkEnd w:id="6922"/>
      <w:bookmarkEnd w:id="6923"/>
      <w:bookmarkEnd w:id="6924"/>
      <w:bookmarkEnd w:id="6925"/>
      <w:bookmarkEnd w:id="6926"/>
      <w:bookmarkEnd w:id="6927"/>
      <w:bookmarkEnd w:id="6928"/>
      <w:bookmarkEnd w:id="6929"/>
      <w:bookmarkEnd w:id="6930"/>
      <w:bookmarkEnd w:id="6931"/>
      <w:bookmarkEnd w:id="6932"/>
    </w:p>
    <w:p w14:paraId="52E85977" w14:textId="77777777" w:rsidR="00EE5860" w:rsidRPr="00441CD0" w:rsidRDefault="00EE5860" w:rsidP="00EE5860">
      <w:pPr>
        <w:rPr>
          <w:lang w:eastAsia="zh-CN"/>
        </w:rPr>
      </w:pPr>
      <w:r w:rsidRPr="00441CD0">
        <w:t xml:space="preserve">The Requested Clock Drift Information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8.2.145-1. It indicates </w:t>
      </w:r>
      <w:r w:rsidRPr="00441CD0">
        <w:t>the clock drift information to report to the CP function</w:t>
      </w:r>
      <w:r w:rsidRPr="00441CD0">
        <w:rPr>
          <w:lang w:eastAsia="zh-CN"/>
        </w:rPr>
        <w:t>.</w:t>
      </w:r>
    </w:p>
    <w:p w14:paraId="36BD06B1"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92"/>
        <w:gridCol w:w="589"/>
        <w:gridCol w:w="590"/>
        <w:gridCol w:w="589"/>
        <w:gridCol w:w="589"/>
        <w:gridCol w:w="589"/>
        <w:gridCol w:w="20"/>
        <w:gridCol w:w="568"/>
        <w:gridCol w:w="589"/>
        <w:gridCol w:w="588"/>
      </w:tblGrid>
      <w:tr w:rsidR="00EE5860" w:rsidRPr="00441CD0" w14:paraId="158D1766" w14:textId="77777777" w:rsidTr="00BB0E1F">
        <w:trPr>
          <w:jc w:val="center"/>
        </w:trPr>
        <w:tc>
          <w:tcPr>
            <w:tcW w:w="151" w:type="dxa"/>
            <w:tcBorders>
              <w:top w:val="single" w:sz="6" w:space="0" w:color="auto"/>
              <w:left w:val="single" w:sz="6" w:space="0" w:color="auto"/>
              <w:bottom w:val="nil"/>
              <w:right w:val="nil"/>
            </w:tcBorders>
          </w:tcPr>
          <w:p w14:paraId="0CB693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34C832E" w14:textId="77777777" w:rsidR="00EE5860" w:rsidRPr="00441CD0" w:rsidRDefault="00EE5860" w:rsidP="00BB0E1F">
            <w:pPr>
              <w:pStyle w:val="TAH"/>
              <w:rPr>
                <w:lang w:val="fr-FR"/>
              </w:rPr>
            </w:pPr>
          </w:p>
        </w:tc>
        <w:tc>
          <w:tcPr>
            <w:tcW w:w="4715" w:type="dxa"/>
            <w:gridSpan w:val="9"/>
            <w:tcBorders>
              <w:top w:val="single" w:sz="6" w:space="0" w:color="auto"/>
              <w:left w:val="nil"/>
              <w:bottom w:val="nil"/>
              <w:right w:val="nil"/>
            </w:tcBorders>
            <w:hideMark/>
          </w:tcPr>
          <w:p w14:paraId="3951570D"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0855150" w14:textId="77777777" w:rsidR="00EE5860" w:rsidRPr="00441CD0" w:rsidRDefault="00EE5860" w:rsidP="00BB0E1F">
            <w:pPr>
              <w:pStyle w:val="TAC"/>
              <w:rPr>
                <w:lang w:val="fr-FR"/>
              </w:rPr>
            </w:pPr>
          </w:p>
        </w:tc>
      </w:tr>
      <w:tr w:rsidR="00EE5860" w:rsidRPr="00441CD0" w14:paraId="41CAEE71" w14:textId="77777777" w:rsidTr="00BB0E1F">
        <w:trPr>
          <w:jc w:val="center"/>
        </w:trPr>
        <w:tc>
          <w:tcPr>
            <w:tcW w:w="151" w:type="dxa"/>
            <w:tcBorders>
              <w:top w:val="nil"/>
              <w:left w:val="single" w:sz="6" w:space="0" w:color="auto"/>
              <w:bottom w:val="nil"/>
              <w:right w:val="nil"/>
            </w:tcBorders>
          </w:tcPr>
          <w:p w14:paraId="60C7536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9D7C0B1" w14:textId="77777777" w:rsidR="00EE5860" w:rsidRPr="00441CD0" w:rsidRDefault="00EE5860" w:rsidP="00BB0E1F">
            <w:pPr>
              <w:pStyle w:val="TAH"/>
              <w:rPr>
                <w:lang w:val="fr-FR"/>
              </w:rPr>
            </w:pPr>
            <w:r w:rsidRPr="00441CD0">
              <w:rPr>
                <w:lang w:val="fr-FR"/>
              </w:rPr>
              <w:t>Octets</w:t>
            </w:r>
          </w:p>
        </w:tc>
        <w:tc>
          <w:tcPr>
            <w:tcW w:w="592" w:type="dxa"/>
            <w:tcBorders>
              <w:top w:val="nil"/>
              <w:left w:val="nil"/>
              <w:bottom w:val="single" w:sz="4" w:space="0" w:color="auto"/>
              <w:right w:val="nil"/>
            </w:tcBorders>
            <w:hideMark/>
          </w:tcPr>
          <w:p w14:paraId="45082AD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560E441" w14:textId="77777777" w:rsidR="00EE5860" w:rsidRPr="00441CD0" w:rsidRDefault="00EE5860" w:rsidP="00BB0E1F">
            <w:pPr>
              <w:pStyle w:val="TAH"/>
              <w:rPr>
                <w:lang w:val="fr-FR"/>
              </w:rPr>
            </w:pPr>
            <w:r w:rsidRPr="00441CD0">
              <w:rPr>
                <w:lang w:val="fr-FR"/>
              </w:rPr>
              <w:t>7</w:t>
            </w:r>
          </w:p>
        </w:tc>
        <w:tc>
          <w:tcPr>
            <w:tcW w:w="590" w:type="dxa"/>
            <w:tcBorders>
              <w:top w:val="nil"/>
              <w:left w:val="nil"/>
              <w:bottom w:val="single" w:sz="4" w:space="0" w:color="auto"/>
              <w:right w:val="nil"/>
            </w:tcBorders>
            <w:hideMark/>
          </w:tcPr>
          <w:p w14:paraId="51218381"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BEC9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B3D55D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2B1385F5" w14:textId="77777777" w:rsidR="00EE5860" w:rsidRPr="00441CD0" w:rsidRDefault="00EE5860" w:rsidP="00BB0E1F">
            <w:pPr>
              <w:pStyle w:val="TAH"/>
              <w:rPr>
                <w:lang w:val="fr-FR"/>
              </w:rPr>
            </w:pPr>
            <w:r w:rsidRPr="00441CD0">
              <w:rPr>
                <w:lang w:val="fr-FR"/>
              </w:rPr>
              <w:t>3</w:t>
            </w:r>
          </w:p>
        </w:tc>
        <w:tc>
          <w:tcPr>
            <w:tcW w:w="588" w:type="dxa"/>
            <w:gridSpan w:val="2"/>
            <w:tcBorders>
              <w:top w:val="nil"/>
              <w:left w:val="nil"/>
              <w:bottom w:val="single" w:sz="4" w:space="0" w:color="auto"/>
              <w:right w:val="nil"/>
            </w:tcBorders>
            <w:hideMark/>
          </w:tcPr>
          <w:p w14:paraId="2706C1E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94A643C"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5F4220C" w14:textId="77777777" w:rsidR="00EE5860" w:rsidRPr="00441CD0" w:rsidRDefault="00EE5860" w:rsidP="00BB0E1F">
            <w:pPr>
              <w:pStyle w:val="TAC"/>
              <w:rPr>
                <w:lang w:val="fr-FR"/>
              </w:rPr>
            </w:pPr>
          </w:p>
        </w:tc>
      </w:tr>
      <w:tr w:rsidR="00EE5860" w:rsidRPr="00441CD0" w14:paraId="69718743" w14:textId="77777777" w:rsidTr="00BB0E1F">
        <w:trPr>
          <w:jc w:val="center"/>
        </w:trPr>
        <w:tc>
          <w:tcPr>
            <w:tcW w:w="151" w:type="dxa"/>
            <w:tcBorders>
              <w:top w:val="nil"/>
              <w:left w:val="single" w:sz="6" w:space="0" w:color="auto"/>
              <w:bottom w:val="nil"/>
              <w:right w:val="nil"/>
            </w:tcBorders>
          </w:tcPr>
          <w:p w14:paraId="212A34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B3A53D4" w14:textId="77777777" w:rsidR="00EE5860" w:rsidRPr="00441CD0" w:rsidRDefault="00EE5860" w:rsidP="00BB0E1F">
            <w:pPr>
              <w:pStyle w:val="TAC"/>
              <w:rPr>
                <w:lang w:val="fr-FR"/>
              </w:rPr>
            </w:pPr>
            <w:r w:rsidRPr="00441CD0">
              <w:rPr>
                <w:lang w:val="fr-FR"/>
              </w:rPr>
              <w:t>1 to 2</w:t>
            </w:r>
          </w:p>
        </w:tc>
        <w:tc>
          <w:tcPr>
            <w:tcW w:w="4715" w:type="dxa"/>
            <w:gridSpan w:val="9"/>
            <w:tcBorders>
              <w:top w:val="single" w:sz="4" w:space="0" w:color="auto"/>
              <w:left w:val="single" w:sz="4" w:space="0" w:color="auto"/>
              <w:bottom w:val="single" w:sz="4" w:space="0" w:color="auto"/>
              <w:right w:val="single" w:sz="4" w:space="0" w:color="auto"/>
            </w:tcBorders>
            <w:hideMark/>
          </w:tcPr>
          <w:p w14:paraId="37AED48B" w14:textId="77777777" w:rsidR="00EE5860" w:rsidRPr="00441CD0" w:rsidRDefault="00EE5860" w:rsidP="00BB0E1F">
            <w:pPr>
              <w:pStyle w:val="TAC"/>
              <w:rPr>
                <w:lang w:val="fr-FR"/>
              </w:rPr>
            </w:pPr>
            <w:r w:rsidRPr="00441CD0">
              <w:rPr>
                <w:lang w:val="fr-FR"/>
              </w:rPr>
              <w:t xml:space="preserve">Type = </w:t>
            </w:r>
            <w:r w:rsidRPr="00441CD0">
              <w:rPr>
                <w:lang w:val="sv-SE"/>
              </w:rPr>
              <w:t>204</w:t>
            </w:r>
            <w:r w:rsidRPr="00441CD0">
              <w:rPr>
                <w:lang w:val="fr-FR"/>
              </w:rPr>
              <w:t xml:space="preserve"> (decimal)</w:t>
            </w:r>
          </w:p>
        </w:tc>
        <w:tc>
          <w:tcPr>
            <w:tcW w:w="588" w:type="dxa"/>
            <w:tcBorders>
              <w:top w:val="nil"/>
              <w:left w:val="single" w:sz="4" w:space="0" w:color="auto"/>
              <w:bottom w:val="nil"/>
              <w:right w:val="single" w:sz="6" w:space="0" w:color="auto"/>
            </w:tcBorders>
          </w:tcPr>
          <w:p w14:paraId="491C9AF5" w14:textId="77777777" w:rsidR="00EE5860" w:rsidRPr="00441CD0" w:rsidRDefault="00EE5860" w:rsidP="00BB0E1F">
            <w:pPr>
              <w:pStyle w:val="TAC"/>
              <w:rPr>
                <w:lang w:val="fr-FR"/>
              </w:rPr>
            </w:pPr>
          </w:p>
        </w:tc>
      </w:tr>
      <w:tr w:rsidR="00EE5860" w:rsidRPr="00441CD0" w14:paraId="4DEA2274" w14:textId="77777777" w:rsidTr="00BB0E1F">
        <w:trPr>
          <w:jc w:val="center"/>
        </w:trPr>
        <w:tc>
          <w:tcPr>
            <w:tcW w:w="151" w:type="dxa"/>
            <w:tcBorders>
              <w:top w:val="nil"/>
              <w:left w:val="single" w:sz="6" w:space="0" w:color="auto"/>
              <w:bottom w:val="nil"/>
              <w:right w:val="nil"/>
            </w:tcBorders>
          </w:tcPr>
          <w:p w14:paraId="435F028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EF02805" w14:textId="77777777" w:rsidR="00EE5860" w:rsidRPr="00441CD0" w:rsidRDefault="00EE5860" w:rsidP="00BB0E1F">
            <w:pPr>
              <w:pStyle w:val="TAC"/>
              <w:rPr>
                <w:lang w:val="fr-FR"/>
              </w:rPr>
            </w:pPr>
            <w:r w:rsidRPr="00441CD0">
              <w:rPr>
                <w:lang w:val="fr-FR"/>
              </w:rPr>
              <w:t>3 to 4</w:t>
            </w:r>
          </w:p>
        </w:tc>
        <w:tc>
          <w:tcPr>
            <w:tcW w:w="4715" w:type="dxa"/>
            <w:gridSpan w:val="9"/>
            <w:tcBorders>
              <w:top w:val="single" w:sz="4" w:space="0" w:color="auto"/>
              <w:left w:val="single" w:sz="4" w:space="0" w:color="auto"/>
              <w:bottom w:val="single" w:sz="4" w:space="0" w:color="auto"/>
              <w:right w:val="single" w:sz="4" w:space="0" w:color="auto"/>
            </w:tcBorders>
            <w:hideMark/>
          </w:tcPr>
          <w:p w14:paraId="4E3C05C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FB6ABCF" w14:textId="77777777" w:rsidR="00EE5860" w:rsidRPr="00441CD0" w:rsidRDefault="00EE5860" w:rsidP="00BB0E1F">
            <w:pPr>
              <w:pStyle w:val="TAC"/>
              <w:rPr>
                <w:lang w:val="fr-FR"/>
              </w:rPr>
            </w:pPr>
          </w:p>
        </w:tc>
      </w:tr>
      <w:tr w:rsidR="00EE5860" w:rsidRPr="00441CD0" w14:paraId="0D5E2304" w14:textId="77777777" w:rsidTr="00BB0E1F">
        <w:trPr>
          <w:jc w:val="center"/>
        </w:trPr>
        <w:tc>
          <w:tcPr>
            <w:tcW w:w="151" w:type="dxa"/>
            <w:tcBorders>
              <w:top w:val="nil"/>
              <w:left w:val="single" w:sz="6" w:space="0" w:color="auto"/>
              <w:bottom w:val="nil"/>
              <w:right w:val="nil"/>
            </w:tcBorders>
          </w:tcPr>
          <w:p w14:paraId="2A38988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404B75"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58" w:type="dxa"/>
            <w:gridSpan w:val="7"/>
            <w:tcBorders>
              <w:top w:val="single" w:sz="4" w:space="0" w:color="auto"/>
              <w:left w:val="single" w:sz="4" w:space="0" w:color="auto"/>
              <w:bottom w:val="single" w:sz="4" w:space="0" w:color="auto"/>
              <w:right w:val="single" w:sz="4" w:space="0" w:color="auto"/>
            </w:tcBorders>
            <w:hideMark/>
          </w:tcPr>
          <w:p w14:paraId="359BAE3B" w14:textId="77777777" w:rsidR="00EE5860" w:rsidRPr="00441CD0" w:rsidRDefault="00EE5860" w:rsidP="00BB0E1F">
            <w:pPr>
              <w:pStyle w:val="TAC"/>
              <w:rPr>
                <w:lang w:val="fr-FR" w:eastAsia="zh-CN"/>
              </w:rPr>
            </w:pPr>
            <w:r w:rsidRPr="00441CD0">
              <w:rPr>
                <w:lang w:val="fr-FR" w:eastAsia="zh-CN"/>
              </w:rPr>
              <w:t>Spare</w:t>
            </w:r>
          </w:p>
        </w:tc>
        <w:tc>
          <w:tcPr>
            <w:tcW w:w="568" w:type="dxa"/>
            <w:tcBorders>
              <w:top w:val="single" w:sz="4" w:space="0" w:color="auto"/>
              <w:left w:val="single" w:sz="4" w:space="0" w:color="auto"/>
              <w:bottom w:val="single" w:sz="4" w:space="0" w:color="auto"/>
              <w:right w:val="single" w:sz="4" w:space="0" w:color="auto"/>
            </w:tcBorders>
            <w:hideMark/>
          </w:tcPr>
          <w:p w14:paraId="3077E866" w14:textId="77777777" w:rsidR="00EE5860" w:rsidRPr="00441CD0" w:rsidRDefault="00EE5860" w:rsidP="00BB0E1F">
            <w:pPr>
              <w:pStyle w:val="TAC"/>
              <w:rPr>
                <w:lang w:val="fr-FR" w:eastAsia="zh-CN"/>
              </w:rPr>
            </w:pPr>
            <w:r w:rsidRPr="00441CD0">
              <w:rPr>
                <w:lang w:val="fr-FR" w:eastAsia="zh-CN"/>
              </w:rPr>
              <w:t>RRCR</w:t>
            </w:r>
          </w:p>
        </w:tc>
        <w:tc>
          <w:tcPr>
            <w:tcW w:w="589" w:type="dxa"/>
            <w:tcBorders>
              <w:top w:val="single" w:sz="4" w:space="0" w:color="auto"/>
              <w:left w:val="single" w:sz="4" w:space="0" w:color="auto"/>
              <w:bottom w:val="single" w:sz="4" w:space="0" w:color="auto"/>
              <w:right w:val="single" w:sz="4" w:space="0" w:color="auto"/>
            </w:tcBorders>
            <w:hideMark/>
          </w:tcPr>
          <w:p w14:paraId="031B582A" w14:textId="77777777" w:rsidR="00EE5860" w:rsidRPr="00441CD0" w:rsidRDefault="00EE5860" w:rsidP="00BB0E1F">
            <w:pPr>
              <w:pStyle w:val="TAC"/>
              <w:rPr>
                <w:lang w:val="fr-FR" w:eastAsia="zh-CN"/>
              </w:rPr>
            </w:pPr>
            <w:r w:rsidRPr="00441CD0">
              <w:rPr>
                <w:lang w:val="fr-FR" w:eastAsia="zh-CN"/>
              </w:rPr>
              <w:t>RRTO</w:t>
            </w:r>
          </w:p>
        </w:tc>
        <w:tc>
          <w:tcPr>
            <w:tcW w:w="588" w:type="dxa"/>
            <w:tcBorders>
              <w:top w:val="nil"/>
              <w:left w:val="single" w:sz="4" w:space="0" w:color="auto"/>
              <w:bottom w:val="nil"/>
              <w:right w:val="single" w:sz="6" w:space="0" w:color="auto"/>
            </w:tcBorders>
          </w:tcPr>
          <w:p w14:paraId="4B120532" w14:textId="77777777" w:rsidR="00EE5860" w:rsidRPr="00441CD0" w:rsidRDefault="00EE5860" w:rsidP="00BB0E1F">
            <w:pPr>
              <w:pStyle w:val="TAC"/>
              <w:rPr>
                <w:lang w:val="fr-FR"/>
              </w:rPr>
            </w:pPr>
          </w:p>
        </w:tc>
      </w:tr>
      <w:tr w:rsidR="00EE5860" w:rsidRPr="00441CD0" w14:paraId="56401BB3" w14:textId="77777777" w:rsidTr="00BB0E1F">
        <w:trPr>
          <w:jc w:val="center"/>
        </w:trPr>
        <w:tc>
          <w:tcPr>
            <w:tcW w:w="151" w:type="dxa"/>
            <w:tcBorders>
              <w:top w:val="nil"/>
              <w:left w:val="single" w:sz="6" w:space="0" w:color="auto"/>
              <w:bottom w:val="single" w:sz="4" w:space="0" w:color="auto"/>
              <w:right w:val="nil"/>
            </w:tcBorders>
          </w:tcPr>
          <w:p w14:paraId="6F71FE6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338DCB5"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5" w:type="dxa"/>
            <w:gridSpan w:val="9"/>
            <w:tcBorders>
              <w:top w:val="single" w:sz="4" w:space="0" w:color="auto"/>
              <w:left w:val="single" w:sz="4" w:space="0" w:color="auto"/>
              <w:bottom w:val="single" w:sz="4" w:space="0" w:color="auto"/>
              <w:right w:val="single" w:sz="4" w:space="0" w:color="auto"/>
            </w:tcBorders>
            <w:hideMark/>
          </w:tcPr>
          <w:p w14:paraId="3777BCD5"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7941040" w14:textId="77777777" w:rsidR="00EE5860" w:rsidRPr="00441CD0" w:rsidRDefault="00EE5860" w:rsidP="00BB0E1F">
            <w:pPr>
              <w:pStyle w:val="TAC"/>
              <w:rPr>
                <w:lang w:val="fr-FR"/>
              </w:rPr>
            </w:pPr>
          </w:p>
        </w:tc>
      </w:tr>
    </w:tbl>
    <w:p w14:paraId="7473818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145</w:t>
      </w:r>
      <w:r w:rsidRPr="00441CD0">
        <w:rPr>
          <w:lang w:eastAsia="zh-CN"/>
        </w:rPr>
        <w:t>-</w:t>
      </w:r>
      <w:r w:rsidRPr="00441CD0">
        <w:rPr>
          <w:lang w:eastAsia="ja-JP"/>
        </w:rPr>
        <w:t>1</w:t>
      </w:r>
      <w:r w:rsidRPr="00441CD0">
        <w:t>: Requested Clock Drift Information</w:t>
      </w:r>
    </w:p>
    <w:p w14:paraId="0E3E3B7F" w14:textId="77777777" w:rsidR="00EE5860" w:rsidRPr="00441CD0" w:rsidRDefault="00EE5860" w:rsidP="00EE5860">
      <w:pPr>
        <w:rPr>
          <w:noProof/>
        </w:rPr>
      </w:pPr>
      <w:r w:rsidRPr="00441CD0">
        <w:rPr>
          <w:noProof/>
        </w:rPr>
        <w:t>Octet 5 shall be encoded as follows:</w:t>
      </w:r>
    </w:p>
    <w:p w14:paraId="047D2406" w14:textId="77777777" w:rsidR="00EE5860" w:rsidRPr="00441CD0" w:rsidRDefault="00EE5860" w:rsidP="00EE5860">
      <w:pPr>
        <w:pStyle w:val="B1"/>
      </w:pPr>
      <w:r w:rsidRPr="00441CD0">
        <w:rPr>
          <w:noProof/>
        </w:rPr>
        <w:t>-</w:t>
      </w:r>
      <w:r w:rsidRPr="00441CD0">
        <w:rPr>
          <w:noProof/>
        </w:rPr>
        <w:tab/>
        <w:t xml:space="preserve">Bit 1: (RRTO) </w:t>
      </w:r>
      <w:bookmarkStart w:id="6933" w:name="_Hlk23348002"/>
      <w:r w:rsidRPr="00441CD0">
        <w:rPr>
          <w:noProof/>
        </w:rPr>
        <w:t xml:space="preserve">Request to Report </w:t>
      </w:r>
      <w:r w:rsidRPr="00441CD0">
        <w:rPr>
          <w:lang w:val="en-US"/>
        </w:rPr>
        <w:t>Time Offset</w:t>
      </w:r>
      <w:bookmarkEnd w:id="6933"/>
      <w:r w:rsidRPr="00441CD0">
        <w:t xml:space="preserve">: when set to </w:t>
      </w:r>
      <w:r w:rsidRPr="00441CD0">
        <w:rPr>
          <w:noProof/>
        </w:rPr>
        <w:t>"</w:t>
      </w:r>
      <w:r w:rsidRPr="00441CD0">
        <w:t>1</w:t>
      </w:r>
      <w:r w:rsidRPr="00441CD0">
        <w:rPr>
          <w:noProof/>
        </w:rPr>
        <w:t>"</w:t>
      </w:r>
      <w:r w:rsidRPr="00441CD0">
        <w:t xml:space="preserve">, this indicates a request to </w:t>
      </w:r>
      <w:r w:rsidRPr="00441CD0">
        <w:rPr>
          <w:noProof/>
        </w:rPr>
        <w:t xml:space="preserve">report when the </w:t>
      </w:r>
      <w:r w:rsidRPr="00441CD0">
        <w:rPr>
          <w:lang w:val="en-US"/>
        </w:rPr>
        <w:t>Time Offset Reporting Threshold is exceeded</w:t>
      </w:r>
      <w:r w:rsidRPr="00441CD0">
        <w:t>.</w:t>
      </w:r>
    </w:p>
    <w:p w14:paraId="4FDBA616" w14:textId="77777777" w:rsidR="00EE5860" w:rsidRPr="00441CD0" w:rsidRDefault="00EE5860" w:rsidP="00EE5860">
      <w:pPr>
        <w:pStyle w:val="B1"/>
      </w:pPr>
      <w:r w:rsidRPr="00441CD0">
        <w:rPr>
          <w:noProof/>
        </w:rPr>
        <w:t>-</w:t>
      </w:r>
      <w:r w:rsidRPr="00441CD0">
        <w:rPr>
          <w:noProof/>
        </w:rPr>
        <w:tab/>
        <w:t xml:space="preserve">Bit 2: (RRCR) Request to Report Cumulative </w:t>
      </w:r>
      <w:r w:rsidRPr="00441CD0">
        <w:t xml:space="preserve">RateRatio: when set to </w:t>
      </w:r>
      <w:r w:rsidRPr="00441CD0">
        <w:rPr>
          <w:noProof/>
        </w:rPr>
        <w:t>"</w:t>
      </w:r>
      <w:r w:rsidRPr="00441CD0">
        <w:t>1</w:t>
      </w:r>
      <w:r w:rsidRPr="00441CD0">
        <w:rPr>
          <w:noProof/>
        </w:rPr>
        <w:t>"</w:t>
      </w:r>
      <w:r w:rsidRPr="00441CD0">
        <w:t xml:space="preserve">, this indicates a request </w:t>
      </w:r>
      <w:r w:rsidRPr="00441CD0">
        <w:rPr>
          <w:noProof/>
        </w:rPr>
        <w:t xml:space="preserve">to report when the cumulative </w:t>
      </w:r>
      <w:r w:rsidRPr="00441CD0">
        <w:t xml:space="preserve">RateRatio </w:t>
      </w:r>
      <w:r w:rsidRPr="00441CD0">
        <w:rPr>
          <w:lang w:val="en-US"/>
        </w:rPr>
        <w:t>Reporting Thresholds is exceeded</w:t>
      </w:r>
      <w:r w:rsidRPr="00441CD0">
        <w:t>.</w:t>
      </w:r>
    </w:p>
    <w:p w14:paraId="387F84C4" w14:textId="77777777" w:rsidR="00EE5860" w:rsidRPr="00441CD0" w:rsidRDefault="00EE5860" w:rsidP="00EE5860">
      <w:pPr>
        <w:pStyle w:val="B1"/>
      </w:pPr>
      <w:r w:rsidRPr="00441CD0">
        <w:rPr>
          <w:noProof/>
        </w:rPr>
        <w:t>-</w:t>
      </w:r>
      <w:r w:rsidRPr="00441CD0">
        <w:rPr>
          <w:noProof/>
        </w:rPr>
        <w:tab/>
        <w:t xml:space="preserve">Bits 3 to 8: </w:t>
      </w:r>
      <w:r w:rsidRPr="00441CD0">
        <w:t xml:space="preserve">Spare, for future use and set to </w:t>
      </w:r>
      <w:r w:rsidRPr="00441CD0">
        <w:rPr>
          <w:noProof/>
        </w:rPr>
        <w:t>"</w:t>
      </w:r>
      <w:r w:rsidRPr="00441CD0">
        <w:t>0</w:t>
      </w:r>
      <w:r w:rsidRPr="00441CD0">
        <w:rPr>
          <w:noProof/>
        </w:rPr>
        <w:t>"</w:t>
      </w:r>
      <w:r w:rsidRPr="00441CD0">
        <w:t>.</w:t>
      </w:r>
    </w:p>
    <w:p w14:paraId="0F1526D4" w14:textId="77777777" w:rsidR="00EE5860" w:rsidRPr="00441CD0" w:rsidRDefault="00EE5860" w:rsidP="00EE5860">
      <w:pPr>
        <w:pStyle w:val="B1"/>
      </w:pPr>
      <w:r w:rsidRPr="00441CD0">
        <w:rPr>
          <w:noProof/>
        </w:rPr>
        <w:lastRenderedPageBreak/>
        <w:t>At least one bit shall be set to "1". Several bits may be set to "1".</w:t>
      </w:r>
    </w:p>
    <w:p w14:paraId="397F3B67" w14:textId="77777777" w:rsidR="00EE5860" w:rsidRPr="00441CD0" w:rsidRDefault="00EE5860" w:rsidP="00EE5860">
      <w:pPr>
        <w:pStyle w:val="Heading3"/>
      </w:pPr>
      <w:bookmarkStart w:id="6934" w:name="_Toc27490992"/>
      <w:bookmarkStart w:id="6935" w:name="_Toc27557285"/>
      <w:bookmarkStart w:id="6936" w:name="_Toc27724202"/>
      <w:bookmarkStart w:id="6937" w:name="_Toc36031276"/>
      <w:bookmarkStart w:id="6938" w:name="_Toc36043196"/>
      <w:bookmarkStart w:id="6939" w:name="_Toc36814521"/>
      <w:bookmarkStart w:id="6940" w:name="_Toc44689379"/>
      <w:bookmarkStart w:id="6941" w:name="_Toc44924133"/>
      <w:bookmarkStart w:id="6942" w:name="_Toc51861103"/>
      <w:bookmarkStart w:id="6943" w:name="_Toc57930874"/>
      <w:bookmarkStart w:id="6944" w:name="_Toc57931504"/>
      <w:bookmarkStart w:id="6945" w:name="_Toc27490993"/>
      <w:bookmarkStart w:id="6946" w:name="_Toc27557286"/>
      <w:bookmarkStart w:id="6947" w:name="_Toc27724203"/>
      <w:bookmarkStart w:id="6948" w:name="_Toc160974630"/>
      <w:r w:rsidRPr="00441CD0">
        <w:t>8.2.146</w:t>
      </w:r>
      <w:r w:rsidRPr="00441CD0">
        <w:tab/>
      </w:r>
      <w:bookmarkStart w:id="6949" w:name="_Hlk23348810"/>
      <w:r w:rsidRPr="00441CD0">
        <w:t>TSN Time Domain Number</w:t>
      </w:r>
      <w:bookmarkEnd w:id="6934"/>
      <w:bookmarkEnd w:id="6935"/>
      <w:bookmarkEnd w:id="6936"/>
      <w:bookmarkEnd w:id="6937"/>
      <w:bookmarkEnd w:id="6938"/>
      <w:bookmarkEnd w:id="6939"/>
      <w:bookmarkEnd w:id="6940"/>
      <w:bookmarkEnd w:id="6941"/>
      <w:bookmarkEnd w:id="6942"/>
      <w:bookmarkEnd w:id="6943"/>
      <w:bookmarkEnd w:id="6944"/>
      <w:bookmarkEnd w:id="6948"/>
      <w:bookmarkEnd w:id="6949"/>
    </w:p>
    <w:p w14:paraId="6116B495" w14:textId="77777777" w:rsidR="00EE5860" w:rsidRPr="00441CD0" w:rsidRDefault="00EE5860" w:rsidP="00EE5860">
      <w:pPr>
        <w:rPr>
          <w:lang w:eastAsia="zh-CN"/>
        </w:rPr>
      </w:pPr>
      <w:r w:rsidRPr="00441CD0">
        <w:t>The TSN Time Domain Number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8.2.146-1</w:t>
      </w:r>
      <w:r w:rsidRPr="00441CD0">
        <w:rPr>
          <w:lang w:eastAsia="ja-JP"/>
        </w:rPr>
        <w:t xml:space="preserve">. </w:t>
      </w:r>
      <w:r w:rsidRPr="00441CD0">
        <w:rPr>
          <w:lang w:eastAsia="zh-CN"/>
        </w:rPr>
        <w:t>It shall contain a TSN timing related D</w:t>
      </w:r>
      <w:r w:rsidRPr="00441CD0">
        <w:t>omain Number</w:t>
      </w:r>
      <w:r w:rsidRPr="00441CD0">
        <w:rPr>
          <w:lang w:eastAsia="zh-CN"/>
        </w:rPr>
        <w:t>.</w:t>
      </w:r>
    </w:p>
    <w:p w14:paraId="3F1AB3F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4E584903" w14:textId="77777777" w:rsidTr="00BB0E1F">
        <w:trPr>
          <w:jc w:val="center"/>
        </w:trPr>
        <w:tc>
          <w:tcPr>
            <w:tcW w:w="151" w:type="dxa"/>
            <w:tcBorders>
              <w:top w:val="single" w:sz="6" w:space="0" w:color="auto"/>
              <w:left w:val="single" w:sz="6" w:space="0" w:color="auto"/>
              <w:bottom w:val="nil"/>
              <w:right w:val="nil"/>
            </w:tcBorders>
          </w:tcPr>
          <w:p w14:paraId="7E77AE0C"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05D0AF4"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1C7A1194"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011390" w14:textId="77777777" w:rsidR="00EE5860" w:rsidRPr="00441CD0" w:rsidRDefault="00EE5860" w:rsidP="00BB0E1F">
            <w:pPr>
              <w:pStyle w:val="TAC"/>
              <w:rPr>
                <w:lang w:val="fr-FR"/>
              </w:rPr>
            </w:pPr>
          </w:p>
        </w:tc>
      </w:tr>
      <w:tr w:rsidR="00EE5860" w:rsidRPr="00441CD0" w14:paraId="2311F899" w14:textId="77777777" w:rsidTr="00BB0E1F">
        <w:trPr>
          <w:jc w:val="center"/>
        </w:trPr>
        <w:tc>
          <w:tcPr>
            <w:tcW w:w="151" w:type="dxa"/>
            <w:tcBorders>
              <w:top w:val="nil"/>
              <w:left w:val="single" w:sz="6" w:space="0" w:color="auto"/>
              <w:bottom w:val="nil"/>
              <w:right w:val="nil"/>
            </w:tcBorders>
          </w:tcPr>
          <w:p w14:paraId="2BF5DFC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297313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D479C83"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F4C3AC2"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A771744"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5C4700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C0AC510"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2436CEB5"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65A4ABB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95BE9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26A197" w14:textId="77777777" w:rsidR="00EE5860" w:rsidRPr="00441CD0" w:rsidRDefault="00EE5860" w:rsidP="00BB0E1F">
            <w:pPr>
              <w:pStyle w:val="TAC"/>
              <w:rPr>
                <w:lang w:val="fr-FR"/>
              </w:rPr>
            </w:pPr>
          </w:p>
        </w:tc>
      </w:tr>
      <w:tr w:rsidR="00EE5860" w:rsidRPr="00441CD0" w14:paraId="78AC1FAB" w14:textId="77777777" w:rsidTr="00BB0E1F">
        <w:trPr>
          <w:jc w:val="center"/>
        </w:trPr>
        <w:tc>
          <w:tcPr>
            <w:tcW w:w="151" w:type="dxa"/>
            <w:tcBorders>
              <w:top w:val="nil"/>
              <w:left w:val="single" w:sz="6" w:space="0" w:color="auto"/>
              <w:bottom w:val="nil"/>
              <w:right w:val="nil"/>
            </w:tcBorders>
          </w:tcPr>
          <w:p w14:paraId="037AB7C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5E96853"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653E483" w14:textId="77777777" w:rsidR="00EE5860" w:rsidRPr="00441CD0" w:rsidRDefault="00EE5860" w:rsidP="00BB0E1F">
            <w:pPr>
              <w:pStyle w:val="TAC"/>
              <w:rPr>
                <w:lang w:val="fr-FR"/>
              </w:rPr>
            </w:pPr>
            <w:r w:rsidRPr="00441CD0">
              <w:rPr>
                <w:lang w:val="fr-FR"/>
              </w:rPr>
              <w:t xml:space="preserve">Type = </w:t>
            </w:r>
            <w:r w:rsidRPr="00441CD0">
              <w:rPr>
                <w:lang w:val="sv-SE"/>
              </w:rPr>
              <w:t>206</w:t>
            </w:r>
            <w:r w:rsidRPr="00441CD0">
              <w:rPr>
                <w:lang w:val="fr-FR"/>
              </w:rPr>
              <w:t xml:space="preserve"> (decimal)</w:t>
            </w:r>
          </w:p>
        </w:tc>
        <w:tc>
          <w:tcPr>
            <w:tcW w:w="588" w:type="dxa"/>
            <w:tcBorders>
              <w:top w:val="nil"/>
              <w:left w:val="single" w:sz="4" w:space="0" w:color="auto"/>
              <w:bottom w:val="nil"/>
              <w:right w:val="single" w:sz="6" w:space="0" w:color="auto"/>
            </w:tcBorders>
          </w:tcPr>
          <w:p w14:paraId="4B723D72" w14:textId="77777777" w:rsidR="00EE5860" w:rsidRPr="00441CD0" w:rsidRDefault="00EE5860" w:rsidP="00BB0E1F">
            <w:pPr>
              <w:pStyle w:val="TAC"/>
              <w:rPr>
                <w:lang w:val="fr-FR"/>
              </w:rPr>
            </w:pPr>
          </w:p>
        </w:tc>
      </w:tr>
      <w:tr w:rsidR="00EE5860" w:rsidRPr="00441CD0" w14:paraId="64CABF02" w14:textId="77777777" w:rsidTr="00BB0E1F">
        <w:trPr>
          <w:jc w:val="center"/>
        </w:trPr>
        <w:tc>
          <w:tcPr>
            <w:tcW w:w="151" w:type="dxa"/>
            <w:tcBorders>
              <w:top w:val="nil"/>
              <w:left w:val="single" w:sz="6" w:space="0" w:color="auto"/>
              <w:bottom w:val="nil"/>
              <w:right w:val="nil"/>
            </w:tcBorders>
          </w:tcPr>
          <w:p w14:paraId="7E47DA7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5958829"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749560E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1B2D60F" w14:textId="77777777" w:rsidR="00EE5860" w:rsidRPr="00441CD0" w:rsidRDefault="00EE5860" w:rsidP="00BB0E1F">
            <w:pPr>
              <w:pStyle w:val="TAC"/>
              <w:rPr>
                <w:lang w:val="fr-FR"/>
              </w:rPr>
            </w:pPr>
          </w:p>
        </w:tc>
      </w:tr>
      <w:tr w:rsidR="00EE5860" w:rsidRPr="00441CD0" w14:paraId="201EEED4" w14:textId="77777777" w:rsidTr="00BB0E1F">
        <w:trPr>
          <w:jc w:val="center"/>
        </w:trPr>
        <w:tc>
          <w:tcPr>
            <w:tcW w:w="151" w:type="dxa"/>
            <w:tcBorders>
              <w:top w:val="nil"/>
              <w:left w:val="single" w:sz="6" w:space="0" w:color="auto"/>
              <w:bottom w:val="nil"/>
              <w:right w:val="nil"/>
            </w:tcBorders>
          </w:tcPr>
          <w:p w14:paraId="510EAD7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B21336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3BDBE5A" w14:textId="77777777" w:rsidR="00EE5860" w:rsidRPr="00441CD0" w:rsidRDefault="00EE5860" w:rsidP="00BB0E1F">
            <w:pPr>
              <w:pStyle w:val="TAC"/>
              <w:rPr>
                <w:lang w:val="fr-FR" w:eastAsia="zh-CN"/>
              </w:rPr>
            </w:pPr>
            <w:r w:rsidRPr="00441CD0">
              <w:rPr>
                <w:lang w:val="fr-FR"/>
              </w:rPr>
              <w:t>TSN Time Domain Number</w:t>
            </w:r>
            <w:r w:rsidRPr="00441CD0">
              <w:rPr>
                <w:lang w:val="fr-FR" w:eastAsia="ja-JP"/>
              </w:rPr>
              <w:t xml:space="preserve"> </w:t>
            </w:r>
            <w:r w:rsidRPr="00441CD0">
              <w:rPr>
                <w:lang w:val="fr-FR" w:eastAsia="zh-CN"/>
              </w:rPr>
              <w:t>value</w:t>
            </w:r>
          </w:p>
        </w:tc>
        <w:tc>
          <w:tcPr>
            <w:tcW w:w="588" w:type="dxa"/>
            <w:tcBorders>
              <w:top w:val="nil"/>
              <w:left w:val="single" w:sz="4" w:space="0" w:color="auto"/>
              <w:bottom w:val="nil"/>
              <w:right w:val="single" w:sz="6" w:space="0" w:color="auto"/>
            </w:tcBorders>
          </w:tcPr>
          <w:p w14:paraId="213C448F" w14:textId="77777777" w:rsidR="00EE5860" w:rsidRPr="00441CD0" w:rsidRDefault="00EE5860" w:rsidP="00BB0E1F">
            <w:pPr>
              <w:pStyle w:val="TAC"/>
              <w:rPr>
                <w:lang w:val="fr-FR"/>
              </w:rPr>
            </w:pPr>
          </w:p>
        </w:tc>
      </w:tr>
      <w:tr w:rsidR="00EE5860" w:rsidRPr="00441CD0" w14:paraId="5B243059" w14:textId="77777777" w:rsidTr="00BB0E1F">
        <w:trPr>
          <w:jc w:val="center"/>
        </w:trPr>
        <w:tc>
          <w:tcPr>
            <w:tcW w:w="151" w:type="dxa"/>
            <w:tcBorders>
              <w:top w:val="nil"/>
              <w:left w:val="single" w:sz="6" w:space="0" w:color="auto"/>
              <w:bottom w:val="single" w:sz="4" w:space="0" w:color="auto"/>
              <w:right w:val="nil"/>
            </w:tcBorders>
          </w:tcPr>
          <w:p w14:paraId="5DBCFC6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62CD164"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7069C377"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47C99C7" w14:textId="77777777" w:rsidR="00EE5860" w:rsidRPr="00441CD0" w:rsidRDefault="00EE5860" w:rsidP="00BB0E1F">
            <w:pPr>
              <w:pStyle w:val="TAC"/>
              <w:rPr>
                <w:lang w:val="fr-FR"/>
              </w:rPr>
            </w:pPr>
          </w:p>
        </w:tc>
      </w:tr>
    </w:tbl>
    <w:p w14:paraId="165FA3FF"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146-1</w:t>
      </w:r>
      <w:r w:rsidRPr="00441CD0">
        <w:t>: TSN Time Domain Number</w:t>
      </w:r>
    </w:p>
    <w:p w14:paraId="6E23230F" w14:textId="77777777" w:rsidR="00EE5860" w:rsidRPr="00C95CC3" w:rsidRDefault="00EE5860" w:rsidP="00EE5860">
      <w:r w:rsidRPr="00441CD0">
        <w:t>The TSN Time Domain Number</w:t>
      </w:r>
      <w:r w:rsidRPr="00441CD0">
        <w:rPr>
          <w:lang w:eastAsia="ja-JP"/>
        </w:rPr>
        <w:t xml:space="preserve"> </w:t>
      </w:r>
      <w:r w:rsidRPr="00441CD0">
        <w:t>value field shall be encoded as a binary integer value.</w:t>
      </w:r>
    </w:p>
    <w:p w14:paraId="5504E3D8" w14:textId="77777777" w:rsidR="00EE5860" w:rsidRPr="00441CD0" w:rsidRDefault="00EE5860" w:rsidP="00EE5860">
      <w:pPr>
        <w:pStyle w:val="Heading3"/>
      </w:pPr>
      <w:bookmarkStart w:id="6950" w:name="_Toc36031277"/>
      <w:bookmarkStart w:id="6951" w:name="_Toc36043197"/>
      <w:bookmarkStart w:id="6952" w:name="_Toc36814522"/>
      <w:bookmarkStart w:id="6953" w:name="_Toc44689380"/>
      <w:bookmarkStart w:id="6954" w:name="_Toc44924134"/>
      <w:bookmarkStart w:id="6955" w:name="_Toc51861104"/>
      <w:bookmarkStart w:id="6956" w:name="_Toc57930875"/>
      <w:bookmarkStart w:id="6957" w:name="_Toc57931505"/>
      <w:bookmarkStart w:id="6958" w:name="_Toc160974631"/>
      <w:r w:rsidRPr="00441CD0">
        <w:t>8.</w:t>
      </w:r>
      <w:r w:rsidRPr="00441CD0">
        <w:rPr>
          <w:lang w:val="en-US"/>
        </w:rPr>
        <w:t>2.147</w:t>
      </w:r>
      <w:r w:rsidRPr="00441CD0">
        <w:tab/>
        <w:t>Time Offset Threshold</w:t>
      </w:r>
      <w:bookmarkEnd w:id="6945"/>
      <w:bookmarkEnd w:id="6946"/>
      <w:bookmarkEnd w:id="6947"/>
      <w:bookmarkEnd w:id="6950"/>
      <w:bookmarkEnd w:id="6951"/>
      <w:bookmarkEnd w:id="6952"/>
      <w:bookmarkEnd w:id="6953"/>
      <w:bookmarkEnd w:id="6954"/>
      <w:bookmarkEnd w:id="6955"/>
      <w:bookmarkEnd w:id="6956"/>
      <w:bookmarkEnd w:id="6957"/>
      <w:bookmarkEnd w:id="6958"/>
    </w:p>
    <w:p w14:paraId="37A5B6CD" w14:textId="77777777" w:rsidR="00EE5860" w:rsidRPr="00441CD0" w:rsidRDefault="00EE5860" w:rsidP="00EE5860">
      <w:r w:rsidRPr="00441CD0">
        <w:t xml:space="preserve">The Time Offset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8.2.147-1</w:t>
      </w:r>
      <w:r w:rsidRPr="00441CD0">
        <w:rPr>
          <w:lang w:eastAsia="ja-JP"/>
        </w:rPr>
        <w:t>.</w:t>
      </w:r>
    </w:p>
    <w:p w14:paraId="6B62AE7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8E3B69C" w14:textId="77777777" w:rsidTr="00BB0E1F">
        <w:trPr>
          <w:jc w:val="center"/>
        </w:trPr>
        <w:tc>
          <w:tcPr>
            <w:tcW w:w="151" w:type="dxa"/>
            <w:tcBorders>
              <w:top w:val="single" w:sz="6" w:space="0" w:color="auto"/>
              <w:left w:val="single" w:sz="6" w:space="0" w:color="auto"/>
              <w:bottom w:val="nil"/>
              <w:right w:val="nil"/>
            </w:tcBorders>
          </w:tcPr>
          <w:p w14:paraId="43CAE1F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94BB47E"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85837F7"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B67D1AC" w14:textId="77777777" w:rsidR="00EE5860" w:rsidRPr="00441CD0" w:rsidRDefault="00EE5860" w:rsidP="00BB0E1F">
            <w:pPr>
              <w:pStyle w:val="TAC"/>
              <w:rPr>
                <w:lang w:val="fr-FR"/>
              </w:rPr>
            </w:pPr>
          </w:p>
        </w:tc>
      </w:tr>
      <w:tr w:rsidR="00EE5860" w:rsidRPr="00441CD0" w14:paraId="03C7D2FC" w14:textId="77777777" w:rsidTr="00BB0E1F">
        <w:trPr>
          <w:jc w:val="center"/>
        </w:trPr>
        <w:tc>
          <w:tcPr>
            <w:tcW w:w="151" w:type="dxa"/>
            <w:tcBorders>
              <w:top w:val="nil"/>
              <w:left w:val="single" w:sz="6" w:space="0" w:color="auto"/>
              <w:bottom w:val="nil"/>
              <w:right w:val="nil"/>
            </w:tcBorders>
          </w:tcPr>
          <w:p w14:paraId="32E153B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55738B"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2E3E49BA"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69F412F"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6946F0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7746045"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69E1327"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951A214"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BC383C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36A2363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806B12D" w14:textId="77777777" w:rsidR="00EE5860" w:rsidRPr="00441CD0" w:rsidRDefault="00EE5860" w:rsidP="00BB0E1F">
            <w:pPr>
              <w:pStyle w:val="TAC"/>
              <w:rPr>
                <w:lang w:val="fr-FR"/>
              </w:rPr>
            </w:pPr>
          </w:p>
        </w:tc>
      </w:tr>
      <w:tr w:rsidR="00EE5860" w:rsidRPr="00441CD0" w14:paraId="6748E02D" w14:textId="77777777" w:rsidTr="00BB0E1F">
        <w:trPr>
          <w:jc w:val="center"/>
        </w:trPr>
        <w:tc>
          <w:tcPr>
            <w:tcW w:w="151" w:type="dxa"/>
            <w:tcBorders>
              <w:top w:val="nil"/>
              <w:left w:val="single" w:sz="6" w:space="0" w:color="auto"/>
              <w:bottom w:val="nil"/>
              <w:right w:val="nil"/>
            </w:tcBorders>
          </w:tcPr>
          <w:p w14:paraId="23F5B3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F56C22"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9421445" w14:textId="77777777" w:rsidR="00EE5860" w:rsidRPr="00441CD0" w:rsidRDefault="00EE5860" w:rsidP="00BB0E1F">
            <w:pPr>
              <w:pStyle w:val="TAC"/>
              <w:rPr>
                <w:lang w:val="fr-FR"/>
              </w:rPr>
            </w:pPr>
            <w:r w:rsidRPr="00441CD0">
              <w:rPr>
                <w:lang w:val="fr-FR"/>
              </w:rPr>
              <w:t xml:space="preserve">Type = </w:t>
            </w:r>
            <w:r w:rsidRPr="00441CD0">
              <w:rPr>
                <w:lang w:val="sv-SE"/>
              </w:rPr>
              <w:t>207</w:t>
            </w:r>
            <w:r w:rsidRPr="00441CD0">
              <w:rPr>
                <w:lang w:val="fr-FR"/>
              </w:rPr>
              <w:t xml:space="preserve"> (decimal)</w:t>
            </w:r>
          </w:p>
        </w:tc>
        <w:tc>
          <w:tcPr>
            <w:tcW w:w="588" w:type="dxa"/>
            <w:tcBorders>
              <w:top w:val="nil"/>
              <w:left w:val="single" w:sz="4" w:space="0" w:color="auto"/>
              <w:bottom w:val="nil"/>
              <w:right w:val="single" w:sz="6" w:space="0" w:color="auto"/>
            </w:tcBorders>
          </w:tcPr>
          <w:p w14:paraId="17104C39" w14:textId="77777777" w:rsidR="00EE5860" w:rsidRPr="00441CD0" w:rsidRDefault="00EE5860" w:rsidP="00BB0E1F">
            <w:pPr>
              <w:pStyle w:val="TAC"/>
              <w:rPr>
                <w:lang w:val="fr-FR"/>
              </w:rPr>
            </w:pPr>
          </w:p>
        </w:tc>
      </w:tr>
      <w:tr w:rsidR="00EE5860" w:rsidRPr="00441CD0" w14:paraId="4535C8EC" w14:textId="77777777" w:rsidTr="00BB0E1F">
        <w:trPr>
          <w:jc w:val="center"/>
        </w:trPr>
        <w:tc>
          <w:tcPr>
            <w:tcW w:w="151" w:type="dxa"/>
            <w:tcBorders>
              <w:top w:val="nil"/>
              <w:left w:val="single" w:sz="6" w:space="0" w:color="auto"/>
              <w:bottom w:val="nil"/>
              <w:right w:val="nil"/>
            </w:tcBorders>
          </w:tcPr>
          <w:p w14:paraId="71CD04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12EA607"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5A446D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1A3D8576" w14:textId="77777777" w:rsidR="00EE5860" w:rsidRPr="00441CD0" w:rsidRDefault="00EE5860" w:rsidP="00BB0E1F">
            <w:pPr>
              <w:pStyle w:val="TAC"/>
              <w:rPr>
                <w:lang w:val="fr-FR"/>
              </w:rPr>
            </w:pPr>
          </w:p>
        </w:tc>
      </w:tr>
      <w:tr w:rsidR="00EE5860" w:rsidRPr="00441CD0" w14:paraId="10A2E288" w14:textId="77777777" w:rsidTr="00BB0E1F">
        <w:trPr>
          <w:jc w:val="center"/>
        </w:trPr>
        <w:tc>
          <w:tcPr>
            <w:tcW w:w="151" w:type="dxa"/>
            <w:tcBorders>
              <w:top w:val="nil"/>
              <w:left w:val="single" w:sz="6" w:space="0" w:color="auto"/>
              <w:bottom w:val="nil"/>
              <w:right w:val="nil"/>
            </w:tcBorders>
          </w:tcPr>
          <w:p w14:paraId="3B69E36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845757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4BB8B6B7" w14:textId="77777777" w:rsidR="00EE5860" w:rsidRPr="00441CD0" w:rsidRDefault="00EE5860" w:rsidP="00BB0E1F">
            <w:pPr>
              <w:pStyle w:val="TAC"/>
              <w:rPr>
                <w:lang w:val="fr-FR" w:eastAsia="zh-CN"/>
              </w:rPr>
            </w:pPr>
            <w:r w:rsidRPr="00441CD0">
              <w:rPr>
                <w:lang w:val="fr-FR"/>
              </w:rPr>
              <w:t>Time Offset Threshold</w:t>
            </w:r>
          </w:p>
        </w:tc>
        <w:tc>
          <w:tcPr>
            <w:tcW w:w="588" w:type="dxa"/>
            <w:tcBorders>
              <w:top w:val="nil"/>
              <w:left w:val="single" w:sz="4" w:space="0" w:color="auto"/>
              <w:bottom w:val="nil"/>
              <w:right w:val="single" w:sz="6" w:space="0" w:color="auto"/>
            </w:tcBorders>
          </w:tcPr>
          <w:p w14:paraId="08466BD1" w14:textId="77777777" w:rsidR="00EE5860" w:rsidRPr="00441CD0" w:rsidRDefault="00EE5860" w:rsidP="00BB0E1F">
            <w:pPr>
              <w:pStyle w:val="TAC"/>
              <w:rPr>
                <w:lang w:val="fr-FR"/>
              </w:rPr>
            </w:pPr>
          </w:p>
        </w:tc>
      </w:tr>
      <w:tr w:rsidR="00EE5860" w:rsidRPr="00441CD0" w14:paraId="36EA83B3" w14:textId="77777777" w:rsidTr="00BB0E1F">
        <w:trPr>
          <w:jc w:val="center"/>
        </w:trPr>
        <w:tc>
          <w:tcPr>
            <w:tcW w:w="151" w:type="dxa"/>
            <w:tcBorders>
              <w:top w:val="nil"/>
              <w:left w:val="single" w:sz="6" w:space="0" w:color="auto"/>
              <w:bottom w:val="single" w:sz="4" w:space="0" w:color="auto"/>
              <w:right w:val="nil"/>
            </w:tcBorders>
          </w:tcPr>
          <w:p w14:paraId="53D9385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4F52957A"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3D548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1E12F91" w14:textId="77777777" w:rsidR="00EE5860" w:rsidRPr="00441CD0" w:rsidRDefault="00EE5860" w:rsidP="00BB0E1F">
            <w:pPr>
              <w:pStyle w:val="TAC"/>
              <w:rPr>
                <w:lang w:val="fr-FR"/>
              </w:rPr>
            </w:pPr>
          </w:p>
        </w:tc>
      </w:tr>
    </w:tbl>
    <w:p w14:paraId="5DCB427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147</w:t>
      </w:r>
      <w:r w:rsidRPr="00441CD0">
        <w:rPr>
          <w:lang w:eastAsia="zh-CN"/>
        </w:rPr>
        <w:t>-</w:t>
      </w:r>
      <w:r w:rsidRPr="00441CD0">
        <w:rPr>
          <w:lang w:eastAsia="ja-JP"/>
        </w:rPr>
        <w:t>1</w:t>
      </w:r>
      <w:r w:rsidRPr="00441CD0">
        <w:t>: Time Offset Threshold</w:t>
      </w:r>
    </w:p>
    <w:p w14:paraId="59C0E6C7" w14:textId="77777777" w:rsidR="00EE5860" w:rsidRPr="00441CD0" w:rsidRDefault="00EE5860" w:rsidP="00EE5860">
      <w:r w:rsidRPr="00441CD0">
        <w:t>The Time Offset Threshold field shall be encoded as a signed64 binary integer value. It shall contain the Time Offset Threshold in nanoseconds.</w:t>
      </w:r>
    </w:p>
    <w:p w14:paraId="5862588D" w14:textId="77777777" w:rsidR="00EE5860" w:rsidRPr="00441CD0" w:rsidRDefault="00EE5860" w:rsidP="00EE5860">
      <w:pPr>
        <w:pStyle w:val="Heading3"/>
      </w:pPr>
      <w:bookmarkStart w:id="6959" w:name="_Toc27490994"/>
      <w:bookmarkStart w:id="6960" w:name="_Toc27557287"/>
      <w:bookmarkStart w:id="6961" w:name="_Toc27724204"/>
      <w:bookmarkStart w:id="6962" w:name="_Toc36031278"/>
      <w:bookmarkStart w:id="6963" w:name="_Toc36043198"/>
      <w:bookmarkStart w:id="6964" w:name="_Toc36814523"/>
      <w:bookmarkStart w:id="6965" w:name="_Toc44689381"/>
      <w:bookmarkStart w:id="6966" w:name="_Toc44924135"/>
      <w:bookmarkStart w:id="6967" w:name="_Toc51861105"/>
      <w:bookmarkStart w:id="6968" w:name="_Toc57930876"/>
      <w:bookmarkStart w:id="6969" w:name="_Toc57931506"/>
      <w:bookmarkStart w:id="6970" w:name="_Toc160974632"/>
      <w:r w:rsidRPr="00441CD0">
        <w:t>8.</w:t>
      </w:r>
      <w:r w:rsidRPr="00441CD0">
        <w:rPr>
          <w:lang w:val="en-US"/>
        </w:rPr>
        <w:t>2.148</w:t>
      </w:r>
      <w:r w:rsidRPr="00441CD0">
        <w:tab/>
        <w:t>Cumulative rateRatio Threshold</w:t>
      </w:r>
      <w:bookmarkEnd w:id="6959"/>
      <w:bookmarkEnd w:id="6960"/>
      <w:bookmarkEnd w:id="6961"/>
      <w:bookmarkEnd w:id="6962"/>
      <w:bookmarkEnd w:id="6963"/>
      <w:bookmarkEnd w:id="6964"/>
      <w:bookmarkEnd w:id="6965"/>
      <w:bookmarkEnd w:id="6966"/>
      <w:bookmarkEnd w:id="6967"/>
      <w:bookmarkEnd w:id="6968"/>
      <w:bookmarkEnd w:id="6969"/>
      <w:bookmarkEnd w:id="6970"/>
    </w:p>
    <w:p w14:paraId="4FEC0784" w14:textId="77777777" w:rsidR="00EE5860" w:rsidRPr="00441CD0" w:rsidRDefault="00EE5860" w:rsidP="00EE5860">
      <w:r w:rsidRPr="00441CD0">
        <w:t xml:space="preserve">The Cumulative rateRatio Threshold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8.2.148-1</w:t>
      </w:r>
      <w:r w:rsidRPr="00441CD0">
        <w:rPr>
          <w:lang w:eastAsia="ja-JP"/>
        </w:rPr>
        <w:t>.</w:t>
      </w:r>
    </w:p>
    <w:p w14:paraId="2CE93B2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7CBAEF9" w14:textId="77777777" w:rsidTr="00BB0E1F">
        <w:trPr>
          <w:jc w:val="center"/>
        </w:trPr>
        <w:tc>
          <w:tcPr>
            <w:tcW w:w="151" w:type="dxa"/>
            <w:tcBorders>
              <w:top w:val="single" w:sz="6" w:space="0" w:color="auto"/>
              <w:left w:val="single" w:sz="6" w:space="0" w:color="auto"/>
              <w:bottom w:val="nil"/>
              <w:right w:val="nil"/>
            </w:tcBorders>
          </w:tcPr>
          <w:p w14:paraId="0A902097"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563F0244"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4A46DA7F"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B391447" w14:textId="77777777" w:rsidR="00EE5860" w:rsidRPr="00441CD0" w:rsidRDefault="00EE5860" w:rsidP="00BB0E1F">
            <w:pPr>
              <w:pStyle w:val="TAC"/>
              <w:rPr>
                <w:lang w:val="fr-FR"/>
              </w:rPr>
            </w:pPr>
          </w:p>
        </w:tc>
      </w:tr>
      <w:tr w:rsidR="00EE5860" w:rsidRPr="00441CD0" w14:paraId="7CD15414" w14:textId="77777777" w:rsidTr="00BB0E1F">
        <w:trPr>
          <w:jc w:val="center"/>
        </w:trPr>
        <w:tc>
          <w:tcPr>
            <w:tcW w:w="151" w:type="dxa"/>
            <w:tcBorders>
              <w:top w:val="nil"/>
              <w:left w:val="single" w:sz="6" w:space="0" w:color="auto"/>
              <w:bottom w:val="nil"/>
              <w:right w:val="nil"/>
            </w:tcBorders>
          </w:tcPr>
          <w:p w14:paraId="5C0475B9"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225305F"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7BD712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9AA80F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D226C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CA881F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8F1EC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89B77C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2F4FDB5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59DCF8D"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32302A3E" w14:textId="77777777" w:rsidR="00EE5860" w:rsidRPr="00441CD0" w:rsidRDefault="00EE5860" w:rsidP="00BB0E1F">
            <w:pPr>
              <w:pStyle w:val="TAC"/>
              <w:rPr>
                <w:lang w:val="fr-FR"/>
              </w:rPr>
            </w:pPr>
          </w:p>
        </w:tc>
      </w:tr>
      <w:tr w:rsidR="00EE5860" w:rsidRPr="00441CD0" w14:paraId="67BAE069" w14:textId="77777777" w:rsidTr="00BB0E1F">
        <w:trPr>
          <w:jc w:val="center"/>
        </w:trPr>
        <w:tc>
          <w:tcPr>
            <w:tcW w:w="151" w:type="dxa"/>
            <w:tcBorders>
              <w:top w:val="nil"/>
              <w:left w:val="single" w:sz="6" w:space="0" w:color="auto"/>
              <w:bottom w:val="nil"/>
              <w:right w:val="nil"/>
            </w:tcBorders>
          </w:tcPr>
          <w:p w14:paraId="05936F0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16A7B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42D31AE" w14:textId="77777777" w:rsidR="00EE5860" w:rsidRPr="00441CD0" w:rsidRDefault="00EE5860" w:rsidP="00BB0E1F">
            <w:pPr>
              <w:pStyle w:val="TAC"/>
              <w:rPr>
                <w:lang w:val="fr-FR"/>
              </w:rPr>
            </w:pPr>
            <w:r w:rsidRPr="00441CD0">
              <w:rPr>
                <w:lang w:val="fr-FR"/>
              </w:rPr>
              <w:t xml:space="preserve">Type = </w:t>
            </w:r>
            <w:r w:rsidRPr="00441CD0">
              <w:rPr>
                <w:lang w:val="sv-SE"/>
              </w:rPr>
              <w:t>208</w:t>
            </w:r>
            <w:r w:rsidRPr="00441CD0">
              <w:rPr>
                <w:lang w:val="fr-FR"/>
              </w:rPr>
              <w:t xml:space="preserve"> (decimal)</w:t>
            </w:r>
          </w:p>
        </w:tc>
        <w:tc>
          <w:tcPr>
            <w:tcW w:w="588" w:type="dxa"/>
            <w:tcBorders>
              <w:top w:val="nil"/>
              <w:left w:val="single" w:sz="4" w:space="0" w:color="auto"/>
              <w:bottom w:val="nil"/>
              <w:right w:val="single" w:sz="6" w:space="0" w:color="auto"/>
            </w:tcBorders>
          </w:tcPr>
          <w:p w14:paraId="04D7D960" w14:textId="77777777" w:rsidR="00EE5860" w:rsidRPr="00441CD0" w:rsidRDefault="00EE5860" w:rsidP="00BB0E1F">
            <w:pPr>
              <w:pStyle w:val="TAC"/>
              <w:rPr>
                <w:lang w:val="fr-FR"/>
              </w:rPr>
            </w:pPr>
          </w:p>
        </w:tc>
      </w:tr>
      <w:tr w:rsidR="00EE5860" w:rsidRPr="00441CD0" w14:paraId="3117C6FC" w14:textId="77777777" w:rsidTr="00BB0E1F">
        <w:trPr>
          <w:jc w:val="center"/>
        </w:trPr>
        <w:tc>
          <w:tcPr>
            <w:tcW w:w="151" w:type="dxa"/>
            <w:tcBorders>
              <w:top w:val="nil"/>
              <w:left w:val="single" w:sz="6" w:space="0" w:color="auto"/>
              <w:bottom w:val="nil"/>
              <w:right w:val="nil"/>
            </w:tcBorders>
          </w:tcPr>
          <w:p w14:paraId="074000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D566480"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365A66C1"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24D54D" w14:textId="77777777" w:rsidR="00EE5860" w:rsidRPr="00441CD0" w:rsidRDefault="00EE5860" w:rsidP="00BB0E1F">
            <w:pPr>
              <w:pStyle w:val="TAC"/>
              <w:rPr>
                <w:lang w:val="fr-FR"/>
              </w:rPr>
            </w:pPr>
          </w:p>
        </w:tc>
      </w:tr>
      <w:tr w:rsidR="00EE5860" w:rsidRPr="00441CD0" w14:paraId="6A6851A2" w14:textId="77777777" w:rsidTr="00BB0E1F">
        <w:trPr>
          <w:jc w:val="center"/>
        </w:trPr>
        <w:tc>
          <w:tcPr>
            <w:tcW w:w="151" w:type="dxa"/>
            <w:tcBorders>
              <w:top w:val="nil"/>
              <w:left w:val="single" w:sz="6" w:space="0" w:color="auto"/>
              <w:bottom w:val="nil"/>
              <w:right w:val="nil"/>
            </w:tcBorders>
          </w:tcPr>
          <w:p w14:paraId="78398D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2F5A30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 xml:space="preserve">5 to 8 </w:t>
            </w:r>
          </w:p>
        </w:tc>
        <w:tc>
          <w:tcPr>
            <w:tcW w:w="4711" w:type="dxa"/>
            <w:gridSpan w:val="8"/>
            <w:tcBorders>
              <w:top w:val="single" w:sz="4" w:space="0" w:color="auto"/>
              <w:left w:val="single" w:sz="4" w:space="0" w:color="auto"/>
              <w:bottom w:val="single" w:sz="4" w:space="0" w:color="auto"/>
              <w:right w:val="single" w:sz="4" w:space="0" w:color="auto"/>
            </w:tcBorders>
            <w:hideMark/>
          </w:tcPr>
          <w:p w14:paraId="347BA9B2" w14:textId="77777777" w:rsidR="00EE5860" w:rsidRPr="00441CD0" w:rsidRDefault="00EE5860" w:rsidP="00BB0E1F">
            <w:pPr>
              <w:pStyle w:val="TAC"/>
              <w:rPr>
                <w:lang w:val="fr-FR" w:eastAsia="zh-CN"/>
              </w:rPr>
            </w:pPr>
            <w:r w:rsidRPr="00441CD0">
              <w:rPr>
                <w:lang w:val="fr-FR"/>
              </w:rPr>
              <w:t>Cumulative rateRatio Threshold</w:t>
            </w:r>
          </w:p>
        </w:tc>
        <w:tc>
          <w:tcPr>
            <w:tcW w:w="588" w:type="dxa"/>
            <w:tcBorders>
              <w:top w:val="nil"/>
              <w:left w:val="single" w:sz="4" w:space="0" w:color="auto"/>
              <w:bottom w:val="nil"/>
              <w:right w:val="single" w:sz="6" w:space="0" w:color="auto"/>
            </w:tcBorders>
          </w:tcPr>
          <w:p w14:paraId="0729D1F5" w14:textId="77777777" w:rsidR="00EE5860" w:rsidRPr="00441CD0" w:rsidRDefault="00EE5860" w:rsidP="00BB0E1F">
            <w:pPr>
              <w:pStyle w:val="TAC"/>
              <w:rPr>
                <w:lang w:val="fr-FR"/>
              </w:rPr>
            </w:pPr>
          </w:p>
        </w:tc>
      </w:tr>
      <w:tr w:rsidR="00EE5860" w:rsidRPr="00441CD0" w14:paraId="21AAA2EB" w14:textId="77777777" w:rsidTr="00BB0E1F">
        <w:trPr>
          <w:jc w:val="center"/>
        </w:trPr>
        <w:tc>
          <w:tcPr>
            <w:tcW w:w="151" w:type="dxa"/>
            <w:tcBorders>
              <w:top w:val="nil"/>
              <w:left w:val="single" w:sz="6" w:space="0" w:color="auto"/>
              <w:bottom w:val="single" w:sz="4" w:space="0" w:color="auto"/>
              <w:right w:val="nil"/>
            </w:tcBorders>
          </w:tcPr>
          <w:p w14:paraId="3F10A571"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CA7C7F9"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BAF9930"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2A94987C" w14:textId="77777777" w:rsidR="00EE5860" w:rsidRPr="00441CD0" w:rsidRDefault="00EE5860" w:rsidP="00BB0E1F">
            <w:pPr>
              <w:pStyle w:val="TAC"/>
              <w:rPr>
                <w:lang w:val="fr-FR"/>
              </w:rPr>
            </w:pPr>
          </w:p>
        </w:tc>
      </w:tr>
    </w:tbl>
    <w:p w14:paraId="2A38CAFE"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148</w:t>
      </w:r>
      <w:r w:rsidRPr="00441CD0">
        <w:rPr>
          <w:lang w:eastAsia="zh-CN"/>
        </w:rPr>
        <w:t>-</w:t>
      </w:r>
      <w:r w:rsidRPr="00441CD0">
        <w:rPr>
          <w:lang w:eastAsia="ja-JP"/>
        </w:rPr>
        <w:t>1</w:t>
      </w:r>
      <w:r w:rsidRPr="00441CD0">
        <w:t>: Cumulative rateRatio Threshold</w:t>
      </w:r>
    </w:p>
    <w:p w14:paraId="5FD03FE6" w14:textId="0D305176" w:rsidR="00EE5860" w:rsidRPr="00441CD0" w:rsidRDefault="00EE5860" w:rsidP="00EE5860">
      <w:r w:rsidRPr="00441CD0">
        <w:t>The Cumulative rateRatio Threshold field shall be encoded as the cumulativeRateRatio (Integer32) specified in clauses 14.4.2 and 15.6 of IEEE Std 802.1AS-</w:t>
      </w:r>
      <w:r w:rsidR="00265D7B">
        <w:t>2020</w:t>
      </w:r>
      <w:r w:rsidRPr="00441CD0">
        <w:t> [58], i.e. the quantity "(rateRatio- 1.0)(2^41)".</w:t>
      </w:r>
    </w:p>
    <w:p w14:paraId="53303B49" w14:textId="77777777" w:rsidR="00EE5860" w:rsidRPr="00441CD0" w:rsidRDefault="00EE5860" w:rsidP="00EE5860">
      <w:pPr>
        <w:pStyle w:val="Heading3"/>
      </w:pPr>
      <w:bookmarkStart w:id="6971" w:name="_Toc27490995"/>
      <w:bookmarkStart w:id="6972" w:name="_Toc27557288"/>
      <w:bookmarkStart w:id="6973" w:name="_Toc27724205"/>
      <w:bookmarkStart w:id="6974" w:name="_Toc36031279"/>
      <w:bookmarkStart w:id="6975" w:name="_Toc36043199"/>
      <w:bookmarkStart w:id="6976" w:name="_Toc36814524"/>
      <w:bookmarkStart w:id="6977" w:name="_Toc44689382"/>
      <w:bookmarkStart w:id="6978" w:name="_Toc44924136"/>
      <w:bookmarkStart w:id="6979" w:name="_Toc51861106"/>
      <w:bookmarkStart w:id="6980" w:name="_Toc57930877"/>
      <w:bookmarkStart w:id="6981" w:name="_Toc57931507"/>
      <w:bookmarkStart w:id="6982" w:name="_Toc160974633"/>
      <w:r w:rsidRPr="00441CD0">
        <w:t>8.</w:t>
      </w:r>
      <w:r w:rsidRPr="00441CD0">
        <w:rPr>
          <w:lang w:val="en-US"/>
        </w:rPr>
        <w:t>2.149</w:t>
      </w:r>
      <w:r w:rsidRPr="00441CD0">
        <w:tab/>
        <w:t>Time Offset Measurement</w:t>
      </w:r>
      <w:bookmarkEnd w:id="6971"/>
      <w:bookmarkEnd w:id="6972"/>
      <w:bookmarkEnd w:id="6973"/>
      <w:bookmarkEnd w:id="6974"/>
      <w:bookmarkEnd w:id="6975"/>
      <w:bookmarkEnd w:id="6976"/>
      <w:bookmarkEnd w:id="6977"/>
      <w:bookmarkEnd w:id="6978"/>
      <w:bookmarkEnd w:id="6979"/>
      <w:bookmarkEnd w:id="6980"/>
      <w:bookmarkEnd w:id="6981"/>
      <w:bookmarkEnd w:id="6982"/>
    </w:p>
    <w:p w14:paraId="7C5F4C76" w14:textId="77777777" w:rsidR="00EE5860" w:rsidRPr="00441CD0" w:rsidRDefault="00EE5860" w:rsidP="00EE5860">
      <w:r w:rsidRPr="00441CD0">
        <w:t xml:space="preserve">The Time Offset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8.2.149-1</w:t>
      </w:r>
      <w:r w:rsidRPr="00441CD0">
        <w:rPr>
          <w:lang w:eastAsia="ja-JP"/>
        </w:rPr>
        <w:t>.</w:t>
      </w:r>
    </w:p>
    <w:p w14:paraId="6F054F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01EF143" w14:textId="77777777" w:rsidTr="00BB0E1F">
        <w:trPr>
          <w:jc w:val="center"/>
        </w:trPr>
        <w:tc>
          <w:tcPr>
            <w:tcW w:w="151" w:type="dxa"/>
            <w:tcBorders>
              <w:top w:val="single" w:sz="6" w:space="0" w:color="auto"/>
              <w:left w:val="single" w:sz="6" w:space="0" w:color="auto"/>
              <w:bottom w:val="nil"/>
              <w:right w:val="nil"/>
            </w:tcBorders>
          </w:tcPr>
          <w:p w14:paraId="39B8FC4E"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8B3FE0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C25F7A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79AFE69" w14:textId="77777777" w:rsidR="00EE5860" w:rsidRPr="00441CD0" w:rsidRDefault="00EE5860" w:rsidP="00BB0E1F">
            <w:pPr>
              <w:pStyle w:val="TAC"/>
              <w:rPr>
                <w:lang w:val="fr-FR"/>
              </w:rPr>
            </w:pPr>
          </w:p>
        </w:tc>
      </w:tr>
      <w:tr w:rsidR="00EE5860" w:rsidRPr="00441CD0" w14:paraId="104DFD02" w14:textId="77777777" w:rsidTr="00BB0E1F">
        <w:trPr>
          <w:jc w:val="center"/>
        </w:trPr>
        <w:tc>
          <w:tcPr>
            <w:tcW w:w="151" w:type="dxa"/>
            <w:tcBorders>
              <w:top w:val="nil"/>
              <w:left w:val="single" w:sz="6" w:space="0" w:color="auto"/>
              <w:bottom w:val="nil"/>
              <w:right w:val="nil"/>
            </w:tcBorders>
          </w:tcPr>
          <w:p w14:paraId="6E1A7F7D"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999CAD6"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0720EC"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886EBE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B13F12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7182E6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5B9043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45E3101D"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2EDFE7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F48754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9C7C7EF" w14:textId="77777777" w:rsidR="00EE5860" w:rsidRPr="00441CD0" w:rsidRDefault="00EE5860" w:rsidP="00BB0E1F">
            <w:pPr>
              <w:pStyle w:val="TAC"/>
              <w:rPr>
                <w:lang w:val="fr-FR"/>
              </w:rPr>
            </w:pPr>
          </w:p>
        </w:tc>
      </w:tr>
      <w:tr w:rsidR="00EE5860" w:rsidRPr="00441CD0" w14:paraId="10A2D839" w14:textId="77777777" w:rsidTr="00BB0E1F">
        <w:trPr>
          <w:jc w:val="center"/>
        </w:trPr>
        <w:tc>
          <w:tcPr>
            <w:tcW w:w="151" w:type="dxa"/>
            <w:tcBorders>
              <w:top w:val="nil"/>
              <w:left w:val="single" w:sz="6" w:space="0" w:color="auto"/>
              <w:bottom w:val="nil"/>
              <w:right w:val="nil"/>
            </w:tcBorders>
          </w:tcPr>
          <w:p w14:paraId="1AEFFFC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337AA4"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45F48BCB" w14:textId="77777777" w:rsidR="00EE5860" w:rsidRPr="00441CD0" w:rsidRDefault="00EE5860" w:rsidP="00BB0E1F">
            <w:pPr>
              <w:pStyle w:val="TAC"/>
              <w:rPr>
                <w:lang w:val="fr-FR"/>
              </w:rPr>
            </w:pPr>
            <w:r w:rsidRPr="00441CD0">
              <w:rPr>
                <w:lang w:val="fr-FR"/>
              </w:rPr>
              <w:t xml:space="preserve">Type = </w:t>
            </w:r>
            <w:r w:rsidRPr="00441CD0">
              <w:rPr>
                <w:lang w:val="sv-SE"/>
              </w:rPr>
              <w:t>209</w:t>
            </w:r>
            <w:r w:rsidRPr="00441CD0">
              <w:rPr>
                <w:lang w:val="fr-FR"/>
              </w:rPr>
              <w:t xml:space="preserve"> (decimal)</w:t>
            </w:r>
          </w:p>
        </w:tc>
        <w:tc>
          <w:tcPr>
            <w:tcW w:w="588" w:type="dxa"/>
            <w:tcBorders>
              <w:top w:val="nil"/>
              <w:left w:val="single" w:sz="4" w:space="0" w:color="auto"/>
              <w:bottom w:val="nil"/>
              <w:right w:val="single" w:sz="6" w:space="0" w:color="auto"/>
            </w:tcBorders>
          </w:tcPr>
          <w:p w14:paraId="51A3B6A6" w14:textId="77777777" w:rsidR="00EE5860" w:rsidRPr="00441CD0" w:rsidRDefault="00EE5860" w:rsidP="00BB0E1F">
            <w:pPr>
              <w:pStyle w:val="TAC"/>
              <w:rPr>
                <w:lang w:val="fr-FR"/>
              </w:rPr>
            </w:pPr>
          </w:p>
        </w:tc>
      </w:tr>
      <w:tr w:rsidR="00EE5860" w:rsidRPr="00441CD0" w14:paraId="71657E2A" w14:textId="77777777" w:rsidTr="00BB0E1F">
        <w:trPr>
          <w:jc w:val="center"/>
        </w:trPr>
        <w:tc>
          <w:tcPr>
            <w:tcW w:w="151" w:type="dxa"/>
            <w:tcBorders>
              <w:top w:val="nil"/>
              <w:left w:val="single" w:sz="6" w:space="0" w:color="auto"/>
              <w:bottom w:val="nil"/>
              <w:right w:val="nil"/>
            </w:tcBorders>
          </w:tcPr>
          <w:p w14:paraId="524DB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A24FCD2"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3AC87"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FFE7F46" w14:textId="77777777" w:rsidR="00EE5860" w:rsidRPr="00441CD0" w:rsidRDefault="00EE5860" w:rsidP="00BB0E1F">
            <w:pPr>
              <w:pStyle w:val="TAC"/>
              <w:rPr>
                <w:lang w:val="fr-FR"/>
              </w:rPr>
            </w:pPr>
          </w:p>
        </w:tc>
      </w:tr>
      <w:tr w:rsidR="00EE5860" w:rsidRPr="00441CD0" w14:paraId="395D0A6D" w14:textId="77777777" w:rsidTr="00BB0E1F">
        <w:trPr>
          <w:jc w:val="center"/>
        </w:trPr>
        <w:tc>
          <w:tcPr>
            <w:tcW w:w="151" w:type="dxa"/>
            <w:tcBorders>
              <w:top w:val="nil"/>
              <w:left w:val="single" w:sz="6" w:space="0" w:color="auto"/>
              <w:bottom w:val="nil"/>
              <w:right w:val="nil"/>
            </w:tcBorders>
          </w:tcPr>
          <w:p w14:paraId="5DA5F4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8F008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12</w:t>
            </w:r>
          </w:p>
        </w:tc>
        <w:tc>
          <w:tcPr>
            <w:tcW w:w="4711" w:type="dxa"/>
            <w:gridSpan w:val="8"/>
            <w:tcBorders>
              <w:top w:val="single" w:sz="4" w:space="0" w:color="auto"/>
              <w:left w:val="single" w:sz="4" w:space="0" w:color="auto"/>
              <w:bottom w:val="single" w:sz="4" w:space="0" w:color="auto"/>
              <w:right w:val="single" w:sz="4" w:space="0" w:color="auto"/>
            </w:tcBorders>
            <w:hideMark/>
          </w:tcPr>
          <w:p w14:paraId="0313913D" w14:textId="77777777" w:rsidR="00EE5860" w:rsidRPr="00441CD0" w:rsidRDefault="00EE5860" w:rsidP="00BB0E1F">
            <w:pPr>
              <w:pStyle w:val="TAC"/>
              <w:rPr>
                <w:lang w:val="fr-FR" w:eastAsia="zh-CN"/>
              </w:rPr>
            </w:pPr>
            <w:r w:rsidRPr="00441CD0">
              <w:rPr>
                <w:lang w:val="fr-FR"/>
              </w:rPr>
              <w:t>Time Offset Measurement</w:t>
            </w:r>
          </w:p>
        </w:tc>
        <w:tc>
          <w:tcPr>
            <w:tcW w:w="588" w:type="dxa"/>
            <w:tcBorders>
              <w:top w:val="nil"/>
              <w:left w:val="single" w:sz="4" w:space="0" w:color="auto"/>
              <w:bottom w:val="nil"/>
              <w:right w:val="single" w:sz="6" w:space="0" w:color="auto"/>
            </w:tcBorders>
          </w:tcPr>
          <w:p w14:paraId="20B77700" w14:textId="77777777" w:rsidR="00EE5860" w:rsidRPr="00441CD0" w:rsidRDefault="00EE5860" w:rsidP="00BB0E1F">
            <w:pPr>
              <w:pStyle w:val="TAC"/>
              <w:rPr>
                <w:lang w:val="fr-FR"/>
              </w:rPr>
            </w:pPr>
          </w:p>
        </w:tc>
      </w:tr>
      <w:tr w:rsidR="00EE5860" w:rsidRPr="00441CD0" w14:paraId="38541656" w14:textId="77777777" w:rsidTr="00BB0E1F">
        <w:trPr>
          <w:jc w:val="center"/>
        </w:trPr>
        <w:tc>
          <w:tcPr>
            <w:tcW w:w="151" w:type="dxa"/>
            <w:tcBorders>
              <w:top w:val="nil"/>
              <w:left w:val="single" w:sz="6" w:space="0" w:color="auto"/>
              <w:bottom w:val="single" w:sz="4" w:space="0" w:color="auto"/>
              <w:right w:val="nil"/>
            </w:tcBorders>
          </w:tcPr>
          <w:p w14:paraId="4165D6C2"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7AEC9E2D" w14:textId="77777777" w:rsidR="00EE5860" w:rsidRPr="00441CD0" w:rsidRDefault="00EE5860" w:rsidP="00BB0E1F">
            <w:pPr>
              <w:pStyle w:val="TAC"/>
              <w:rPr>
                <w:lang w:val="fr-FR"/>
              </w:rPr>
            </w:pPr>
            <w:r w:rsidRPr="00441CD0">
              <w:rPr>
                <w:lang w:val="fr-FR" w:eastAsia="zh-CN"/>
              </w:rPr>
              <w:t>13</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27D0C0C"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244112E" w14:textId="77777777" w:rsidR="00EE5860" w:rsidRPr="00441CD0" w:rsidRDefault="00EE5860" w:rsidP="00BB0E1F">
            <w:pPr>
              <w:pStyle w:val="TAC"/>
              <w:rPr>
                <w:lang w:val="fr-FR"/>
              </w:rPr>
            </w:pPr>
          </w:p>
        </w:tc>
      </w:tr>
    </w:tbl>
    <w:p w14:paraId="0CE9A83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149</w:t>
      </w:r>
      <w:r w:rsidRPr="00441CD0">
        <w:rPr>
          <w:lang w:eastAsia="zh-CN"/>
        </w:rPr>
        <w:t>-</w:t>
      </w:r>
      <w:r w:rsidRPr="00441CD0">
        <w:rPr>
          <w:lang w:eastAsia="ja-JP"/>
        </w:rPr>
        <w:t>1</w:t>
      </w:r>
      <w:r w:rsidRPr="00441CD0">
        <w:t>: Time Offset Measurement</w:t>
      </w:r>
    </w:p>
    <w:p w14:paraId="7AE686E3" w14:textId="77777777" w:rsidR="00EE5860" w:rsidRPr="00441CD0" w:rsidRDefault="00EE5860" w:rsidP="00EE5860">
      <w:bookmarkStart w:id="6983" w:name="_Toc27490996"/>
      <w:bookmarkStart w:id="6984" w:name="_Toc27557289"/>
      <w:bookmarkStart w:id="6985" w:name="_Toc27724206"/>
      <w:r w:rsidRPr="00441CD0">
        <w:t>The Time Offset Measurement field shall be encoded as a signed64 binary integer value. It shall contain the Time Offset Measurement in nanoseconds. It shall contain the time offset between the 5GS clock and the clock of the TSN time domain.</w:t>
      </w:r>
    </w:p>
    <w:p w14:paraId="78D1B4E9" w14:textId="77777777" w:rsidR="00EE5860" w:rsidRPr="00441CD0" w:rsidRDefault="00EE5860" w:rsidP="00EE5860">
      <w:pPr>
        <w:pStyle w:val="Heading3"/>
      </w:pPr>
      <w:bookmarkStart w:id="6986" w:name="_Toc36031280"/>
      <w:bookmarkStart w:id="6987" w:name="_Toc36043200"/>
      <w:bookmarkStart w:id="6988" w:name="_Toc36814525"/>
      <w:bookmarkStart w:id="6989" w:name="_Toc44689383"/>
      <w:bookmarkStart w:id="6990" w:name="_Toc44924137"/>
      <w:bookmarkStart w:id="6991" w:name="_Toc51861107"/>
      <w:bookmarkStart w:id="6992" w:name="_Toc57930878"/>
      <w:bookmarkStart w:id="6993" w:name="_Toc57931508"/>
      <w:bookmarkStart w:id="6994" w:name="_Toc160974634"/>
      <w:r w:rsidRPr="00441CD0">
        <w:t>8.</w:t>
      </w:r>
      <w:r w:rsidRPr="00441CD0">
        <w:rPr>
          <w:lang w:val="en-US"/>
        </w:rPr>
        <w:t>2.150</w:t>
      </w:r>
      <w:r w:rsidRPr="00441CD0">
        <w:tab/>
        <w:t>Cumulative rateRatio Measurement</w:t>
      </w:r>
      <w:bookmarkEnd w:id="6983"/>
      <w:bookmarkEnd w:id="6984"/>
      <w:bookmarkEnd w:id="6985"/>
      <w:bookmarkEnd w:id="6986"/>
      <w:bookmarkEnd w:id="6987"/>
      <w:bookmarkEnd w:id="6988"/>
      <w:bookmarkEnd w:id="6989"/>
      <w:bookmarkEnd w:id="6990"/>
      <w:bookmarkEnd w:id="6991"/>
      <w:bookmarkEnd w:id="6992"/>
      <w:bookmarkEnd w:id="6993"/>
      <w:bookmarkEnd w:id="6994"/>
    </w:p>
    <w:p w14:paraId="201657FE" w14:textId="77777777" w:rsidR="00EE5860" w:rsidRPr="00441CD0" w:rsidRDefault="00EE5860" w:rsidP="00EE5860">
      <w:r w:rsidRPr="00441CD0">
        <w:t xml:space="preserve">The Cumulative rateRatio Measurement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8.2.150-1</w:t>
      </w:r>
      <w:r w:rsidRPr="00441CD0">
        <w:rPr>
          <w:lang w:eastAsia="ja-JP"/>
        </w:rPr>
        <w:t>.</w:t>
      </w:r>
    </w:p>
    <w:p w14:paraId="143A5CC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117E130" w14:textId="77777777" w:rsidTr="00BB0E1F">
        <w:trPr>
          <w:jc w:val="center"/>
        </w:trPr>
        <w:tc>
          <w:tcPr>
            <w:tcW w:w="151" w:type="dxa"/>
            <w:tcBorders>
              <w:top w:val="single" w:sz="6" w:space="0" w:color="auto"/>
              <w:left w:val="single" w:sz="6" w:space="0" w:color="auto"/>
              <w:bottom w:val="nil"/>
              <w:right w:val="nil"/>
            </w:tcBorders>
          </w:tcPr>
          <w:p w14:paraId="1E0700C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B5F078"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7D6F015"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BC509DB" w14:textId="77777777" w:rsidR="00EE5860" w:rsidRPr="00441CD0" w:rsidRDefault="00EE5860" w:rsidP="00BB0E1F">
            <w:pPr>
              <w:pStyle w:val="TAC"/>
              <w:rPr>
                <w:lang w:val="fr-FR"/>
              </w:rPr>
            </w:pPr>
          </w:p>
        </w:tc>
      </w:tr>
      <w:tr w:rsidR="00EE5860" w:rsidRPr="00441CD0" w14:paraId="05CC60D0" w14:textId="77777777" w:rsidTr="00BB0E1F">
        <w:trPr>
          <w:jc w:val="center"/>
        </w:trPr>
        <w:tc>
          <w:tcPr>
            <w:tcW w:w="151" w:type="dxa"/>
            <w:tcBorders>
              <w:top w:val="nil"/>
              <w:left w:val="single" w:sz="6" w:space="0" w:color="auto"/>
              <w:bottom w:val="nil"/>
              <w:right w:val="nil"/>
            </w:tcBorders>
          </w:tcPr>
          <w:p w14:paraId="4C26C4F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65FA32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E03046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4CDD410"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4D5D6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E0602E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7AB204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B01358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86E72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601EF9C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F61CB99" w14:textId="77777777" w:rsidR="00EE5860" w:rsidRPr="00441CD0" w:rsidRDefault="00EE5860" w:rsidP="00BB0E1F">
            <w:pPr>
              <w:pStyle w:val="TAC"/>
              <w:rPr>
                <w:lang w:val="fr-FR"/>
              </w:rPr>
            </w:pPr>
          </w:p>
        </w:tc>
      </w:tr>
      <w:tr w:rsidR="00EE5860" w:rsidRPr="00441CD0" w14:paraId="3F4C83F5" w14:textId="77777777" w:rsidTr="00BB0E1F">
        <w:trPr>
          <w:jc w:val="center"/>
        </w:trPr>
        <w:tc>
          <w:tcPr>
            <w:tcW w:w="151" w:type="dxa"/>
            <w:tcBorders>
              <w:top w:val="nil"/>
              <w:left w:val="single" w:sz="6" w:space="0" w:color="auto"/>
              <w:bottom w:val="nil"/>
              <w:right w:val="nil"/>
            </w:tcBorders>
          </w:tcPr>
          <w:p w14:paraId="0CAAAFD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B282E90"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1F8EF5EC" w14:textId="77777777" w:rsidR="00EE5860" w:rsidRPr="00441CD0" w:rsidRDefault="00EE5860" w:rsidP="00BB0E1F">
            <w:pPr>
              <w:pStyle w:val="TAC"/>
              <w:rPr>
                <w:lang w:val="fr-FR"/>
              </w:rPr>
            </w:pPr>
            <w:r w:rsidRPr="00441CD0">
              <w:rPr>
                <w:lang w:val="fr-FR"/>
              </w:rPr>
              <w:t xml:space="preserve">Type = </w:t>
            </w:r>
            <w:r w:rsidRPr="00441CD0">
              <w:rPr>
                <w:lang w:val="sv-SE"/>
              </w:rPr>
              <w:t>210</w:t>
            </w:r>
            <w:r w:rsidRPr="00441CD0">
              <w:rPr>
                <w:lang w:val="fr-FR"/>
              </w:rPr>
              <w:t xml:space="preserve"> (decimal)</w:t>
            </w:r>
          </w:p>
        </w:tc>
        <w:tc>
          <w:tcPr>
            <w:tcW w:w="588" w:type="dxa"/>
            <w:tcBorders>
              <w:top w:val="nil"/>
              <w:left w:val="single" w:sz="4" w:space="0" w:color="auto"/>
              <w:bottom w:val="nil"/>
              <w:right w:val="single" w:sz="6" w:space="0" w:color="auto"/>
            </w:tcBorders>
          </w:tcPr>
          <w:p w14:paraId="4A7D2DA2" w14:textId="77777777" w:rsidR="00EE5860" w:rsidRPr="00441CD0" w:rsidRDefault="00EE5860" w:rsidP="00BB0E1F">
            <w:pPr>
              <w:pStyle w:val="TAC"/>
              <w:rPr>
                <w:lang w:val="fr-FR"/>
              </w:rPr>
            </w:pPr>
          </w:p>
        </w:tc>
      </w:tr>
      <w:tr w:rsidR="00EE5860" w:rsidRPr="00441CD0" w14:paraId="631B3BD4" w14:textId="77777777" w:rsidTr="00BB0E1F">
        <w:trPr>
          <w:jc w:val="center"/>
        </w:trPr>
        <w:tc>
          <w:tcPr>
            <w:tcW w:w="151" w:type="dxa"/>
            <w:tcBorders>
              <w:top w:val="nil"/>
              <w:left w:val="single" w:sz="6" w:space="0" w:color="auto"/>
              <w:bottom w:val="nil"/>
              <w:right w:val="nil"/>
            </w:tcBorders>
          </w:tcPr>
          <w:p w14:paraId="756F1B4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27570D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E77CFFD"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572E07F" w14:textId="77777777" w:rsidR="00EE5860" w:rsidRPr="00441CD0" w:rsidRDefault="00EE5860" w:rsidP="00BB0E1F">
            <w:pPr>
              <w:pStyle w:val="TAC"/>
              <w:rPr>
                <w:lang w:val="fr-FR"/>
              </w:rPr>
            </w:pPr>
          </w:p>
        </w:tc>
      </w:tr>
      <w:tr w:rsidR="00EE5860" w:rsidRPr="00441CD0" w14:paraId="4336331F" w14:textId="77777777" w:rsidTr="00BB0E1F">
        <w:trPr>
          <w:jc w:val="center"/>
        </w:trPr>
        <w:tc>
          <w:tcPr>
            <w:tcW w:w="151" w:type="dxa"/>
            <w:tcBorders>
              <w:top w:val="nil"/>
              <w:left w:val="single" w:sz="6" w:space="0" w:color="auto"/>
              <w:bottom w:val="nil"/>
              <w:right w:val="nil"/>
            </w:tcBorders>
          </w:tcPr>
          <w:p w14:paraId="26D3301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9012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1BDD24DC" w14:textId="77777777" w:rsidR="00EE5860" w:rsidRPr="00441CD0" w:rsidRDefault="00EE5860" w:rsidP="00BB0E1F">
            <w:pPr>
              <w:pStyle w:val="TAC"/>
              <w:rPr>
                <w:lang w:val="fr-FR" w:eastAsia="zh-CN"/>
              </w:rPr>
            </w:pPr>
            <w:r w:rsidRPr="00441CD0">
              <w:rPr>
                <w:lang w:val="fr-FR"/>
              </w:rPr>
              <w:t>Cumulative rateRatio Measurement</w:t>
            </w:r>
          </w:p>
        </w:tc>
        <w:tc>
          <w:tcPr>
            <w:tcW w:w="588" w:type="dxa"/>
            <w:tcBorders>
              <w:top w:val="nil"/>
              <w:left w:val="single" w:sz="4" w:space="0" w:color="auto"/>
              <w:bottom w:val="nil"/>
              <w:right w:val="single" w:sz="6" w:space="0" w:color="auto"/>
            </w:tcBorders>
          </w:tcPr>
          <w:p w14:paraId="0DDBC58C" w14:textId="77777777" w:rsidR="00EE5860" w:rsidRPr="00441CD0" w:rsidRDefault="00EE5860" w:rsidP="00BB0E1F">
            <w:pPr>
              <w:pStyle w:val="TAC"/>
              <w:rPr>
                <w:lang w:val="fr-FR"/>
              </w:rPr>
            </w:pPr>
          </w:p>
        </w:tc>
      </w:tr>
      <w:tr w:rsidR="00EE5860" w:rsidRPr="00441CD0" w14:paraId="366F25DF" w14:textId="77777777" w:rsidTr="00BB0E1F">
        <w:trPr>
          <w:jc w:val="center"/>
        </w:trPr>
        <w:tc>
          <w:tcPr>
            <w:tcW w:w="151" w:type="dxa"/>
            <w:tcBorders>
              <w:top w:val="nil"/>
              <w:left w:val="single" w:sz="6" w:space="0" w:color="auto"/>
              <w:bottom w:val="single" w:sz="4" w:space="0" w:color="auto"/>
              <w:right w:val="nil"/>
            </w:tcBorders>
          </w:tcPr>
          <w:p w14:paraId="11540CFF"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60835938" w14:textId="77777777" w:rsidR="00EE5860" w:rsidRPr="00441CD0" w:rsidRDefault="00EE5860" w:rsidP="00BB0E1F">
            <w:pPr>
              <w:pStyle w:val="TAC"/>
              <w:rPr>
                <w:lang w:val="fr-FR"/>
              </w:rPr>
            </w:pPr>
            <w:r w:rsidRPr="00441CD0">
              <w:rPr>
                <w:lang w:val="fr-FR"/>
              </w:rPr>
              <w:t>9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A02973B"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0707CC3" w14:textId="77777777" w:rsidR="00EE5860" w:rsidRPr="00441CD0" w:rsidRDefault="00EE5860" w:rsidP="00BB0E1F">
            <w:pPr>
              <w:pStyle w:val="TAC"/>
              <w:rPr>
                <w:lang w:val="fr-FR"/>
              </w:rPr>
            </w:pPr>
          </w:p>
        </w:tc>
      </w:tr>
    </w:tbl>
    <w:p w14:paraId="610CBE7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150</w:t>
      </w:r>
      <w:r w:rsidRPr="00441CD0">
        <w:rPr>
          <w:lang w:eastAsia="zh-CN"/>
        </w:rPr>
        <w:t>-</w:t>
      </w:r>
      <w:r w:rsidRPr="00441CD0">
        <w:rPr>
          <w:lang w:eastAsia="ja-JP"/>
        </w:rPr>
        <w:t>1</w:t>
      </w:r>
      <w:r w:rsidRPr="00441CD0">
        <w:t>: Cumulative rateRatio Measurement</w:t>
      </w:r>
    </w:p>
    <w:p w14:paraId="40F3CEFF" w14:textId="11B1D8F0" w:rsidR="00EE5860" w:rsidRPr="00441CD0" w:rsidRDefault="00EE5860" w:rsidP="00EE5860">
      <w:bookmarkStart w:id="6995" w:name="_Toc27490997"/>
      <w:bookmarkStart w:id="6996" w:name="_Toc27557290"/>
      <w:bookmarkStart w:id="6997" w:name="_Toc27724207"/>
      <w:r w:rsidRPr="00441CD0">
        <w:t>The Cumulative rateRatio Measurement field shall be encoded as the cumulativeRateRatio (Integer32) specified in clauses 14.4.2 and 15.6 of IEEE Std 802.1AS-</w:t>
      </w:r>
      <w:r w:rsidR="00265D7B">
        <w:t>2020</w:t>
      </w:r>
      <w:r w:rsidRPr="00441CD0">
        <w:t> [58], i.e. the quantity "(rateRatio- 1.0)(2^41)". It shall be equal to the cumulative ratio of the frequency of the 5GS clock to the frequency of the clock of the TSN time domain.</w:t>
      </w:r>
    </w:p>
    <w:p w14:paraId="6458D876" w14:textId="77777777" w:rsidR="00EE5860" w:rsidRPr="00441CD0" w:rsidRDefault="00EE5860" w:rsidP="00EE5860">
      <w:pPr>
        <w:pStyle w:val="Heading3"/>
      </w:pPr>
      <w:bookmarkStart w:id="6998" w:name="_Toc36031281"/>
      <w:bookmarkStart w:id="6999" w:name="_Toc36043201"/>
      <w:bookmarkStart w:id="7000" w:name="_Toc36814526"/>
      <w:bookmarkStart w:id="7001" w:name="_Toc44689384"/>
      <w:bookmarkStart w:id="7002" w:name="_Toc44924138"/>
      <w:bookmarkStart w:id="7003" w:name="_Toc51861108"/>
      <w:bookmarkStart w:id="7004" w:name="_Toc57930879"/>
      <w:bookmarkStart w:id="7005" w:name="_Toc57931509"/>
      <w:bookmarkStart w:id="7006" w:name="_Toc160974635"/>
      <w:r w:rsidRPr="00441CD0">
        <w:t>8.2.151</w:t>
      </w:r>
      <w:r w:rsidRPr="00441CD0">
        <w:tab/>
        <w:t>SRR ID</w:t>
      </w:r>
      <w:bookmarkEnd w:id="6995"/>
      <w:bookmarkEnd w:id="6996"/>
      <w:bookmarkEnd w:id="6997"/>
      <w:bookmarkEnd w:id="6998"/>
      <w:bookmarkEnd w:id="6999"/>
      <w:bookmarkEnd w:id="7000"/>
      <w:bookmarkEnd w:id="7001"/>
      <w:bookmarkEnd w:id="7002"/>
      <w:bookmarkEnd w:id="7003"/>
      <w:bookmarkEnd w:id="7004"/>
      <w:bookmarkEnd w:id="7005"/>
      <w:bookmarkEnd w:id="7006"/>
    </w:p>
    <w:p w14:paraId="3F75202D" w14:textId="77777777" w:rsidR="00EE5860" w:rsidRPr="00441CD0" w:rsidRDefault="00EE5860" w:rsidP="00EE5860">
      <w:pPr>
        <w:rPr>
          <w:lang w:eastAsia="zh-CN"/>
        </w:rPr>
      </w:pPr>
      <w:r w:rsidRPr="00441CD0">
        <w:t xml:space="preserve">The </w:t>
      </w:r>
      <w:r w:rsidRPr="00441CD0">
        <w:rPr>
          <w:lang w:val="en-US" w:eastAsia="zh-CN"/>
        </w:rPr>
        <w:t>SRR ID</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8.2.151-1</w:t>
      </w:r>
      <w:r w:rsidRPr="00441CD0">
        <w:rPr>
          <w:lang w:eastAsia="ja-JP"/>
        </w:rPr>
        <w:t xml:space="preserve">. </w:t>
      </w:r>
      <w:r w:rsidRPr="00441CD0">
        <w:rPr>
          <w:lang w:eastAsia="zh-CN"/>
        </w:rPr>
        <w:t>It contains a Session Reporting Rule ID.</w:t>
      </w:r>
    </w:p>
    <w:p w14:paraId="0B603B1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6EA4AA9" w14:textId="77777777" w:rsidTr="00BB0E1F">
        <w:trPr>
          <w:jc w:val="center"/>
        </w:trPr>
        <w:tc>
          <w:tcPr>
            <w:tcW w:w="151" w:type="dxa"/>
            <w:tcBorders>
              <w:top w:val="single" w:sz="6" w:space="0" w:color="auto"/>
              <w:left w:val="single" w:sz="6" w:space="0" w:color="auto"/>
              <w:bottom w:val="nil"/>
              <w:right w:val="nil"/>
            </w:tcBorders>
          </w:tcPr>
          <w:p w14:paraId="05C87612"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6663C4B" w14:textId="77777777" w:rsidR="00EE5860" w:rsidRPr="00441CD0" w:rsidRDefault="00EE5860" w:rsidP="00BB0E1F">
            <w:pPr>
              <w:pStyle w:val="TAH"/>
              <w:rPr>
                <w:lang w:val="fr-FR"/>
              </w:rPr>
            </w:pPr>
          </w:p>
        </w:tc>
        <w:tc>
          <w:tcPr>
            <w:tcW w:w="4708" w:type="dxa"/>
            <w:gridSpan w:val="8"/>
            <w:tcBorders>
              <w:top w:val="single" w:sz="6" w:space="0" w:color="auto"/>
              <w:left w:val="nil"/>
              <w:bottom w:val="nil"/>
              <w:right w:val="nil"/>
            </w:tcBorders>
            <w:hideMark/>
          </w:tcPr>
          <w:p w14:paraId="4B240C7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40FE4D5A" w14:textId="77777777" w:rsidR="00EE5860" w:rsidRPr="00441CD0" w:rsidRDefault="00EE5860" w:rsidP="00BB0E1F">
            <w:pPr>
              <w:pStyle w:val="TAC"/>
              <w:rPr>
                <w:lang w:val="fr-FR"/>
              </w:rPr>
            </w:pPr>
          </w:p>
        </w:tc>
      </w:tr>
      <w:tr w:rsidR="00EE5860" w:rsidRPr="00441CD0" w14:paraId="655A63ED" w14:textId="77777777" w:rsidTr="00BB0E1F">
        <w:trPr>
          <w:jc w:val="center"/>
        </w:trPr>
        <w:tc>
          <w:tcPr>
            <w:tcW w:w="151" w:type="dxa"/>
            <w:tcBorders>
              <w:top w:val="nil"/>
              <w:left w:val="single" w:sz="6" w:space="0" w:color="auto"/>
              <w:bottom w:val="nil"/>
              <w:right w:val="nil"/>
            </w:tcBorders>
          </w:tcPr>
          <w:p w14:paraId="153F34D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4DB41A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5A7153F7" w14:textId="77777777" w:rsidR="00EE5860" w:rsidRPr="00441CD0" w:rsidRDefault="00EE5860" w:rsidP="00BB0E1F">
            <w:pPr>
              <w:pStyle w:val="TAH"/>
              <w:rPr>
                <w:lang w:val="fr-FR"/>
              </w:rPr>
            </w:pPr>
            <w:r w:rsidRPr="00441CD0">
              <w:rPr>
                <w:lang w:val="fr-FR"/>
              </w:rPr>
              <w:t>8</w:t>
            </w:r>
          </w:p>
        </w:tc>
        <w:tc>
          <w:tcPr>
            <w:tcW w:w="588" w:type="dxa"/>
            <w:tcBorders>
              <w:top w:val="nil"/>
              <w:left w:val="nil"/>
              <w:bottom w:val="single" w:sz="4" w:space="0" w:color="auto"/>
              <w:right w:val="nil"/>
            </w:tcBorders>
            <w:hideMark/>
          </w:tcPr>
          <w:p w14:paraId="48AF177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023862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DDD29F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9F558D" w14:textId="77777777" w:rsidR="00EE5860" w:rsidRPr="00441CD0" w:rsidRDefault="00EE5860" w:rsidP="00BB0E1F">
            <w:pPr>
              <w:pStyle w:val="TAH"/>
              <w:rPr>
                <w:lang w:val="fr-FR"/>
              </w:rPr>
            </w:pPr>
            <w:r w:rsidRPr="00441CD0">
              <w:rPr>
                <w:lang w:val="fr-FR"/>
              </w:rPr>
              <w:t>4</w:t>
            </w:r>
          </w:p>
        </w:tc>
        <w:tc>
          <w:tcPr>
            <w:tcW w:w="588" w:type="dxa"/>
            <w:tcBorders>
              <w:top w:val="nil"/>
              <w:left w:val="nil"/>
              <w:bottom w:val="single" w:sz="4" w:space="0" w:color="auto"/>
              <w:right w:val="nil"/>
            </w:tcBorders>
            <w:hideMark/>
          </w:tcPr>
          <w:p w14:paraId="73A1D743"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22CC2BC3"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DB7AC9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A64BAAD" w14:textId="77777777" w:rsidR="00EE5860" w:rsidRPr="00441CD0" w:rsidRDefault="00EE5860" w:rsidP="00BB0E1F">
            <w:pPr>
              <w:pStyle w:val="TAC"/>
              <w:rPr>
                <w:lang w:val="fr-FR"/>
              </w:rPr>
            </w:pPr>
          </w:p>
        </w:tc>
      </w:tr>
      <w:tr w:rsidR="00EE5860" w:rsidRPr="00441CD0" w14:paraId="6EAC83E8" w14:textId="77777777" w:rsidTr="00BB0E1F">
        <w:trPr>
          <w:jc w:val="center"/>
        </w:trPr>
        <w:tc>
          <w:tcPr>
            <w:tcW w:w="151" w:type="dxa"/>
            <w:tcBorders>
              <w:top w:val="nil"/>
              <w:left w:val="single" w:sz="6" w:space="0" w:color="auto"/>
              <w:bottom w:val="nil"/>
              <w:right w:val="nil"/>
            </w:tcBorders>
          </w:tcPr>
          <w:p w14:paraId="57B8563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5D02AA9" w14:textId="77777777" w:rsidR="00EE5860" w:rsidRPr="00441CD0" w:rsidRDefault="00EE5860" w:rsidP="00BB0E1F">
            <w:pPr>
              <w:pStyle w:val="TAC"/>
              <w:rPr>
                <w:lang w:val="fr-FR"/>
              </w:rPr>
            </w:pPr>
            <w:r w:rsidRPr="00441CD0">
              <w:rPr>
                <w:lang w:val="fr-FR"/>
              </w:rPr>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2E017574" w14:textId="77777777" w:rsidR="00EE5860" w:rsidRPr="00441CD0" w:rsidRDefault="00EE5860" w:rsidP="00BB0E1F">
            <w:pPr>
              <w:pStyle w:val="TAC"/>
              <w:rPr>
                <w:lang w:val="fr-FR"/>
              </w:rPr>
            </w:pPr>
            <w:r w:rsidRPr="00441CD0">
              <w:rPr>
                <w:lang w:val="fr-FR"/>
              </w:rPr>
              <w:t xml:space="preserve">Type = </w:t>
            </w:r>
            <w:r w:rsidRPr="00441CD0">
              <w:rPr>
                <w:lang w:val="sv-SE"/>
              </w:rPr>
              <w:t>215</w:t>
            </w:r>
            <w:r w:rsidRPr="00441CD0">
              <w:rPr>
                <w:lang w:val="fr-FR"/>
              </w:rPr>
              <w:t xml:space="preserve"> (decimal)</w:t>
            </w:r>
          </w:p>
        </w:tc>
        <w:tc>
          <w:tcPr>
            <w:tcW w:w="588" w:type="dxa"/>
            <w:tcBorders>
              <w:top w:val="nil"/>
              <w:left w:val="single" w:sz="4" w:space="0" w:color="auto"/>
              <w:bottom w:val="nil"/>
              <w:right w:val="single" w:sz="6" w:space="0" w:color="auto"/>
            </w:tcBorders>
          </w:tcPr>
          <w:p w14:paraId="0903B7BD" w14:textId="77777777" w:rsidR="00EE5860" w:rsidRPr="00441CD0" w:rsidRDefault="00EE5860" w:rsidP="00BB0E1F">
            <w:pPr>
              <w:pStyle w:val="TAC"/>
              <w:rPr>
                <w:lang w:val="fr-FR"/>
              </w:rPr>
            </w:pPr>
          </w:p>
        </w:tc>
      </w:tr>
      <w:tr w:rsidR="00EE5860" w:rsidRPr="00441CD0" w14:paraId="13099C0B" w14:textId="77777777" w:rsidTr="00BB0E1F">
        <w:trPr>
          <w:jc w:val="center"/>
        </w:trPr>
        <w:tc>
          <w:tcPr>
            <w:tcW w:w="151" w:type="dxa"/>
            <w:tcBorders>
              <w:top w:val="nil"/>
              <w:left w:val="single" w:sz="6" w:space="0" w:color="auto"/>
              <w:bottom w:val="nil"/>
              <w:right w:val="nil"/>
            </w:tcBorders>
          </w:tcPr>
          <w:p w14:paraId="6B4D489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E71663" w14:textId="77777777" w:rsidR="00EE5860" w:rsidRPr="00441CD0" w:rsidRDefault="00EE5860" w:rsidP="00BB0E1F">
            <w:pPr>
              <w:pStyle w:val="TAC"/>
              <w:rPr>
                <w:lang w:val="fr-FR"/>
              </w:rPr>
            </w:pPr>
            <w:r w:rsidRPr="00441CD0">
              <w:rPr>
                <w:lang w:val="fr-FR"/>
              </w:rPr>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525290B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4873BB0" w14:textId="77777777" w:rsidR="00EE5860" w:rsidRPr="00441CD0" w:rsidRDefault="00EE5860" w:rsidP="00BB0E1F">
            <w:pPr>
              <w:pStyle w:val="TAC"/>
              <w:rPr>
                <w:lang w:val="fr-FR"/>
              </w:rPr>
            </w:pPr>
          </w:p>
        </w:tc>
      </w:tr>
      <w:tr w:rsidR="00EE5860" w:rsidRPr="00441CD0" w14:paraId="2DE234E7" w14:textId="77777777" w:rsidTr="00BB0E1F">
        <w:trPr>
          <w:jc w:val="center"/>
        </w:trPr>
        <w:tc>
          <w:tcPr>
            <w:tcW w:w="151" w:type="dxa"/>
            <w:tcBorders>
              <w:top w:val="nil"/>
              <w:left w:val="single" w:sz="6" w:space="0" w:color="auto"/>
              <w:bottom w:val="nil"/>
              <w:right w:val="nil"/>
            </w:tcBorders>
          </w:tcPr>
          <w:p w14:paraId="72B401F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BAAB4"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708" w:type="dxa"/>
            <w:gridSpan w:val="8"/>
            <w:tcBorders>
              <w:top w:val="single" w:sz="4" w:space="0" w:color="auto"/>
              <w:left w:val="single" w:sz="4" w:space="0" w:color="auto"/>
              <w:bottom w:val="single" w:sz="4" w:space="0" w:color="auto"/>
              <w:right w:val="single" w:sz="4" w:space="0" w:color="auto"/>
            </w:tcBorders>
            <w:hideMark/>
          </w:tcPr>
          <w:p w14:paraId="0090BD18" w14:textId="77777777" w:rsidR="00EE5860" w:rsidRPr="00441CD0" w:rsidRDefault="00EE5860" w:rsidP="00BB0E1F">
            <w:pPr>
              <w:pStyle w:val="TAC"/>
              <w:rPr>
                <w:lang w:val="fr-FR" w:eastAsia="zh-CN"/>
              </w:rPr>
            </w:pPr>
            <w:r w:rsidRPr="00441CD0">
              <w:rPr>
                <w:lang w:val="fr-FR" w:eastAsia="zh-CN"/>
              </w:rPr>
              <w:t>SRR ID value</w:t>
            </w:r>
          </w:p>
        </w:tc>
        <w:tc>
          <w:tcPr>
            <w:tcW w:w="588" w:type="dxa"/>
            <w:tcBorders>
              <w:top w:val="nil"/>
              <w:left w:val="single" w:sz="4" w:space="0" w:color="auto"/>
              <w:bottom w:val="nil"/>
              <w:right w:val="single" w:sz="6" w:space="0" w:color="auto"/>
            </w:tcBorders>
          </w:tcPr>
          <w:p w14:paraId="4BB30561" w14:textId="77777777" w:rsidR="00EE5860" w:rsidRPr="00441CD0" w:rsidRDefault="00EE5860" w:rsidP="00BB0E1F">
            <w:pPr>
              <w:pStyle w:val="TAC"/>
              <w:rPr>
                <w:lang w:val="fr-FR"/>
              </w:rPr>
            </w:pPr>
          </w:p>
        </w:tc>
      </w:tr>
      <w:tr w:rsidR="00EE5860" w:rsidRPr="00441CD0" w14:paraId="022272F4" w14:textId="77777777" w:rsidTr="00BB0E1F">
        <w:trPr>
          <w:jc w:val="center"/>
        </w:trPr>
        <w:tc>
          <w:tcPr>
            <w:tcW w:w="151" w:type="dxa"/>
            <w:tcBorders>
              <w:top w:val="nil"/>
              <w:left w:val="single" w:sz="6" w:space="0" w:color="auto"/>
              <w:bottom w:val="single" w:sz="4" w:space="0" w:color="auto"/>
              <w:right w:val="nil"/>
            </w:tcBorders>
          </w:tcPr>
          <w:p w14:paraId="5A145EFA"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A8C8D96" w14:textId="77777777" w:rsidR="00EE5860" w:rsidRPr="00441CD0" w:rsidRDefault="00EE5860" w:rsidP="00BB0E1F">
            <w:pPr>
              <w:pStyle w:val="TAC"/>
              <w:rPr>
                <w:lang w:val="fr-FR"/>
              </w:rPr>
            </w:pPr>
            <w:r w:rsidRPr="00441CD0">
              <w:rPr>
                <w:lang w:val="fr-FR"/>
              </w:rPr>
              <w:t>6 to (n+4)</w:t>
            </w:r>
          </w:p>
        </w:tc>
        <w:tc>
          <w:tcPr>
            <w:tcW w:w="4708" w:type="dxa"/>
            <w:gridSpan w:val="8"/>
            <w:tcBorders>
              <w:top w:val="single" w:sz="4" w:space="0" w:color="auto"/>
              <w:left w:val="single" w:sz="4" w:space="0" w:color="auto"/>
              <w:bottom w:val="single" w:sz="4" w:space="0" w:color="auto"/>
              <w:right w:val="single" w:sz="4" w:space="0" w:color="auto"/>
            </w:tcBorders>
            <w:hideMark/>
          </w:tcPr>
          <w:p w14:paraId="5D209B7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6FA0F1C" w14:textId="77777777" w:rsidR="00EE5860" w:rsidRPr="00441CD0" w:rsidRDefault="00EE5860" w:rsidP="00BB0E1F">
            <w:pPr>
              <w:pStyle w:val="TAC"/>
              <w:rPr>
                <w:lang w:val="fr-FR"/>
              </w:rPr>
            </w:pPr>
          </w:p>
        </w:tc>
      </w:tr>
    </w:tbl>
    <w:p w14:paraId="7EA09C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151</w:t>
      </w:r>
      <w:r w:rsidRPr="00441CD0">
        <w:rPr>
          <w:lang w:eastAsia="zh-CN"/>
        </w:rPr>
        <w:t>-</w:t>
      </w:r>
      <w:r w:rsidRPr="00441CD0">
        <w:rPr>
          <w:lang w:eastAsia="ja-JP"/>
        </w:rPr>
        <w:t>1</w:t>
      </w:r>
      <w:r w:rsidRPr="00441CD0">
        <w:t xml:space="preserve">: </w:t>
      </w:r>
      <w:r w:rsidRPr="00441CD0">
        <w:rPr>
          <w:lang w:eastAsia="ja-JP"/>
        </w:rPr>
        <w:t>SRR ID</w:t>
      </w:r>
    </w:p>
    <w:p w14:paraId="72A3E4D5" w14:textId="77777777" w:rsidR="00EE5860" w:rsidRPr="00441CD0" w:rsidRDefault="00EE5860" w:rsidP="00EE5860">
      <w:r w:rsidRPr="00441CD0">
        <w:t>The SRR ID value shall be encoded as a binary integer value.</w:t>
      </w:r>
    </w:p>
    <w:p w14:paraId="148EB518" w14:textId="77777777" w:rsidR="00EE5860" w:rsidRPr="00441CD0" w:rsidRDefault="00EE5860" w:rsidP="00EE5860">
      <w:pPr>
        <w:pStyle w:val="Heading3"/>
      </w:pPr>
      <w:bookmarkStart w:id="7007" w:name="_Toc27490998"/>
      <w:bookmarkStart w:id="7008" w:name="_Toc27557291"/>
      <w:bookmarkStart w:id="7009" w:name="_Toc27724208"/>
      <w:bookmarkStart w:id="7010" w:name="_Toc36031282"/>
      <w:bookmarkStart w:id="7011" w:name="_Toc36043202"/>
      <w:bookmarkStart w:id="7012" w:name="_Toc36814527"/>
      <w:bookmarkStart w:id="7013" w:name="_Toc44689385"/>
      <w:bookmarkStart w:id="7014" w:name="_Toc44924139"/>
      <w:bookmarkStart w:id="7015" w:name="_Toc51861109"/>
      <w:bookmarkStart w:id="7016" w:name="_Toc57930880"/>
      <w:bookmarkStart w:id="7017" w:name="_Toc57931510"/>
      <w:bookmarkStart w:id="7018" w:name="_Toc160974636"/>
      <w:r w:rsidRPr="00441CD0">
        <w:t>8.</w:t>
      </w:r>
      <w:r w:rsidRPr="00441CD0">
        <w:rPr>
          <w:lang w:val="en-US"/>
        </w:rPr>
        <w:t>2.152</w:t>
      </w:r>
      <w:r w:rsidRPr="00441CD0">
        <w:tab/>
        <w:t>Requested Access Availability Information</w:t>
      </w:r>
      <w:bookmarkEnd w:id="7007"/>
      <w:bookmarkEnd w:id="7008"/>
      <w:bookmarkEnd w:id="7009"/>
      <w:bookmarkEnd w:id="7010"/>
      <w:bookmarkEnd w:id="7011"/>
      <w:bookmarkEnd w:id="7012"/>
      <w:bookmarkEnd w:id="7013"/>
      <w:bookmarkEnd w:id="7014"/>
      <w:bookmarkEnd w:id="7015"/>
      <w:bookmarkEnd w:id="7016"/>
      <w:bookmarkEnd w:id="7017"/>
      <w:bookmarkEnd w:id="7018"/>
    </w:p>
    <w:p w14:paraId="41C61AFB" w14:textId="77777777" w:rsidR="00EE5860" w:rsidRPr="00441CD0" w:rsidRDefault="00EE5860" w:rsidP="00EE5860">
      <w:pPr>
        <w:rPr>
          <w:lang w:eastAsia="zh-CN"/>
        </w:rPr>
      </w:pPr>
      <w:r w:rsidRPr="00441CD0">
        <w:t>The Requested Access Availability Information</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 xml:space="preserve">8.2.152-1. It indicates </w:t>
      </w:r>
      <w:r w:rsidRPr="00441CD0">
        <w:t>the access availability information requested to be reported to the CP function</w:t>
      </w:r>
      <w:r w:rsidRPr="00441CD0">
        <w:rPr>
          <w:lang w:eastAsia="zh-CN"/>
        </w:rPr>
        <w:t>.</w:t>
      </w:r>
    </w:p>
    <w:p w14:paraId="6805F10A"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2CC9EE6C" w14:textId="77777777" w:rsidTr="00BB0E1F">
        <w:trPr>
          <w:jc w:val="center"/>
        </w:trPr>
        <w:tc>
          <w:tcPr>
            <w:tcW w:w="151" w:type="dxa"/>
            <w:tcBorders>
              <w:top w:val="single" w:sz="6" w:space="0" w:color="auto"/>
              <w:left w:val="single" w:sz="6" w:space="0" w:color="auto"/>
              <w:bottom w:val="nil"/>
              <w:right w:val="nil"/>
            </w:tcBorders>
          </w:tcPr>
          <w:p w14:paraId="46FCEF0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06A32E2" w14:textId="77777777" w:rsidR="00EE5860" w:rsidRPr="00441CD0" w:rsidRDefault="00EE5860" w:rsidP="00BB0E1F">
            <w:pPr>
              <w:pStyle w:val="TAH"/>
              <w:rPr>
                <w:lang w:val="fr-FR"/>
              </w:rPr>
            </w:pPr>
          </w:p>
        </w:tc>
        <w:tc>
          <w:tcPr>
            <w:tcW w:w="4710" w:type="dxa"/>
            <w:gridSpan w:val="8"/>
            <w:tcBorders>
              <w:top w:val="single" w:sz="6" w:space="0" w:color="auto"/>
              <w:left w:val="nil"/>
              <w:bottom w:val="nil"/>
              <w:right w:val="nil"/>
            </w:tcBorders>
            <w:hideMark/>
          </w:tcPr>
          <w:p w14:paraId="352EFE6A"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6E2FB27" w14:textId="77777777" w:rsidR="00EE5860" w:rsidRPr="00441CD0" w:rsidRDefault="00EE5860" w:rsidP="00BB0E1F">
            <w:pPr>
              <w:pStyle w:val="TAC"/>
              <w:rPr>
                <w:lang w:val="fr-FR"/>
              </w:rPr>
            </w:pPr>
          </w:p>
        </w:tc>
      </w:tr>
      <w:tr w:rsidR="00EE5860" w:rsidRPr="00441CD0" w14:paraId="5D299C67" w14:textId="77777777" w:rsidTr="00BB0E1F">
        <w:trPr>
          <w:jc w:val="center"/>
        </w:trPr>
        <w:tc>
          <w:tcPr>
            <w:tcW w:w="151" w:type="dxa"/>
            <w:tcBorders>
              <w:top w:val="nil"/>
              <w:left w:val="single" w:sz="6" w:space="0" w:color="auto"/>
              <w:bottom w:val="nil"/>
              <w:right w:val="nil"/>
            </w:tcBorders>
          </w:tcPr>
          <w:p w14:paraId="59CC643F"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12EBB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8EA44EF"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E63666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65B841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FE7FD17"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1E529C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F81A47E"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5B905BC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C1CB6D5"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49EDA4E" w14:textId="77777777" w:rsidR="00EE5860" w:rsidRPr="00441CD0" w:rsidRDefault="00EE5860" w:rsidP="00BB0E1F">
            <w:pPr>
              <w:pStyle w:val="TAC"/>
              <w:rPr>
                <w:lang w:val="fr-FR"/>
              </w:rPr>
            </w:pPr>
          </w:p>
        </w:tc>
      </w:tr>
      <w:tr w:rsidR="00EE5860" w:rsidRPr="00441CD0" w14:paraId="2D676656" w14:textId="77777777" w:rsidTr="00BB0E1F">
        <w:trPr>
          <w:jc w:val="center"/>
        </w:trPr>
        <w:tc>
          <w:tcPr>
            <w:tcW w:w="151" w:type="dxa"/>
            <w:tcBorders>
              <w:top w:val="nil"/>
              <w:left w:val="single" w:sz="6" w:space="0" w:color="auto"/>
              <w:bottom w:val="nil"/>
              <w:right w:val="nil"/>
            </w:tcBorders>
          </w:tcPr>
          <w:p w14:paraId="206212D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D7A2390"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B33A83" w14:textId="77777777" w:rsidR="00EE5860" w:rsidRPr="00441CD0" w:rsidRDefault="00EE5860" w:rsidP="00BB0E1F">
            <w:pPr>
              <w:pStyle w:val="TAC"/>
              <w:rPr>
                <w:lang w:val="fr-FR"/>
              </w:rPr>
            </w:pPr>
            <w:r w:rsidRPr="00441CD0">
              <w:rPr>
                <w:lang w:val="fr-FR"/>
              </w:rPr>
              <w:t xml:space="preserve">Type = </w:t>
            </w:r>
            <w:r w:rsidRPr="00441CD0">
              <w:rPr>
                <w:lang w:val="sv-SE"/>
              </w:rPr>
              <w:t>217</w:t>
            </w:r>
            <w:r w:rsidRPr="00441CD0">
              <w:rPr>
                <w:lang w:val="fr-FR"/>
              </w:rPr>
              <w:t xml:space="preserve"> (decimal)</w:t>
            </w:r>
          </w:p>
        </w:tc>
        <w:tc>
          <w:tcPr>
            <w:tcW w:w="588" w:type="dxa"/>
            <w:tcBorders>
              <w:top w:val="nil"/>
              <w:left w:val="single" w:sz="4" w:space="0" w:color="auto"/>
              <w:bottom w:val="nil"/>
              <w:right w:val="single" w:sz="6" w:space="0" w:color="auto"/>
            </w:tcBorders>
          </w:tcPr>
          <w:p w14:paraId="53D855FB" w14:textId="77777777" w:rsidR="00EE5860" w:rsidRPr="00441CD0" w:rsidRDefault="00EE5860" w:rsidP="00BB0E1F">
            <w:pPr>
              <w:pStyle w:val="TAC"/>
              <w:rPr>
                <w:lang w:val="fr-FR"/>
              </w:rPr>
            </w:pPr>
          </w:p>
        </w:tc>
      </w:tr>
      <w:tr w:rsidR="00EE5860" w:rsidRPr="00441CD0" w14:paraId="0A357604" w14:textId="77777777" w:rsidTr="00BB0E1F">
        <w:trPr>
          <w:jc w:val="center"/>
        </w:trPr>
        <w:tc>
          <w:tcPr>
            <w:tcW w:w="151" w:type="dxa"/>
            <w:tcBorders>
              <w:top w:val="nil"/>
              <w:left w:val="single" w:sz="6" w:space="0" w:color="auto"/>
              <w:bottom w:val="nil"/>
              <w:right w:val="nil"/>
            </w:tcBorders>
          </w:tcPr>
          <w:p w14:paraId="72CD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C6A90FF"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F4976F3"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0655332" w14:textId="77777777" w:rsidR="00EE5860" w:rsidRPr="00441CD0" w:rsidRDefault="00EE5860" w:rsidP="00BB0E1F">
            <w:pPr>
              <w:pStyle w:val="TAC"/>
              <w:rPr>
                <w:lang w:val="fr-FR"/>
              </w:rPr>
            </w:pPr>
          </w:p>
        </w:tc>
      </w:tr>
      <w:tr w:rsidR="00EE5860" w:rsidRPr="00441CD0" w14:paraId="380843D0" w14:textId="77777777" w:rsidTr="00BB0E1F">
        <w:trPr>
          <w:jc w:val="center"/>
        </w:trPr>
        <w:tc>
          <w:tcPr>
            <w:tcW w:w="151" w:type="dxa"/>
            <w:tcBorders>
              <w:top w:val="nil"/>
              <w:left w:val="single" w:sz="6" w:space="0" w:color="auto"/>
              <w:bottom w:val="nil"/>
              <w:right w:val="nil"/>
            </w:tcBorders>
          </w:tcPr>
          <w:p w14:paraId="3FFD2A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E565EC7"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027EE64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955713C" w14:textId="77777777" w:rsidR="00EE5860" w:rsidRPr="00441CD0" w:rsidRDefault="00EE5860" w:rsidP="00BB0E1F">
            <w:pPr>
              <w:pStyle w:val="TAC"/>
              <w:rPr>
                <w:lang w:val="fr-FR" w:eastAsia="zh-CN"/>
              </w:rPr>
            </w:pPr>
            <w:r w:rsidRPr="00441CD0">
              <w:rPr>
                <w:lang w:val="fr-FR" w:eastAsia="zh-CN"/>
              </w:rPr>
              <w:t>RRCA</w:t>
            </w:r>
          </w:p>
        </w:tc>
        <w:tc>
          <w:tcPr>
            <w:tcW w:w="588" w:type="dxa"/>
            <w:tcBorders>
              <w:top w:val="nil"/>
              <w:left w:val="single" w:sz="4" w:space="0" w:color="auto"/>
              <w:bottom w:val="nil"/>
              <w:right w:val="single" w:sz="6" w:space="0" w:color="auto"/>
            </w:tcBorders>
          </w:tcPr>
          <w:p w14:paraId="3DE5E829" w14:textId="77777777" w:rsidR="00EE5860" w:rsidRPr="00441CD0" w:rsidRDefault="00EE5860" w:rsidP="00BB0E1F">
            <w:pPr>
              <w:pStyle w:val="TAC"/>
              <w:rPr>
                <w:lang w:val="fr-FR"/>
              </w:rPr>
            </w:pPr>
          </w:p>
        </w:tc>
      </w:tr>
      <w:tr w:rsidR="00EE5860" w:rsidRPr="00441CD0" w14:paraId="192B4FB5" w14:textId="77777777" w:rsidTr="00BB0E1F">
        <w:trPr>
          <w:jc w:val="center"/>
        </w:trPr>
        <w:tc>
          <w:tcPr>
            <w:tcW w:w="151" w:type="dxa"/>
            <w:tcBorders>
              <w:top w:val="nil"/>
              <w:left w:val="single" w:sz="6" w:space="0" w:color="auto"/>
              <w:bottom w:val="single" w:sz="4" w:space="0" w:color="auto"/>
              <w:right w:val="nil"/>
            </w:tcBorders>
          </w:tcPr>
          <w:p w14:paraId="301E5104"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1616C0C0" w14:textId="77777777" w:rsidR="00EE5860" w:rsidRPr="00441CD0" w:rsidRDefault="00EE5860" w:rsidP="00BB0E1F">
            <w:pPr>
              <w:pStyle w:val="TAC"/>
              <w:rPr>
                <w:lang w:val="fr-FR"/>
              </w:rPr>
            </w:pPr>
            <w:r w:rsidRPr="00441CD0">
              <w:rPr>
                <w:lang w:val="sv-SE" w:eastAsia="zh-CN"/>
              </w:rPr>
              <w:t>7</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01ED455E" w14:textId="77777777" w:rsidR="00EE5860" w:rsidRPr="00441CD0" w:rsidRDefault="00EE5860" w:rsidP="00BB0E1F">
            <w:pPr>
              <w:pStyle w:val="TAC"/>
              <w:rPr>
                <w:lang w:val="en-US"/>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68AE2CC" w14:textId="77777777" w:rsidR="00EE5860" w:rsidRPr="00441CD0" w:rsidRDefault="00EE5860" w:rsidP="00BB0E1F">
            <w:pPr>
              <w:pStyle w:val="TAC"/>
              <w:rPr>
                <w:lang w:val="fr-FR"/>
              </w:rPr>
            </w:pPr>
          </w:p>
        </w:tc>
      </w:tr>
    </w:tbl>
    <w:p w14:paraId="2D9D8194"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152</w:t>
      </w:r>
      <w:r w:rsidRPr="00441CD0">
        <w:rPr>
          <w:lang w:eastAsia="zh-CN"/>
        </w:rPr>
        <w:t>-</w:t>
      </w:r>
      <w:r w:rsidRPr="00441CD0">
        <w:rPr>
          <w:lang w:eastAsia="ja-JP"/>
        </w:rPr>
        <w:t>1</w:t>
      </w:r>
      <w:r w:rsidRPr="00441CD0">
        <w:t>: Requested Access Availability Information</w:t>
      </w:r>
    </w:p>
    <w:p w14:paraId="0E80C327" w14:textId="77777777" w:rsidR="00EE5860" w:rsidRPr="00441CD0" w:rsidRDefault="00EE5860" w:rsidP="00EE5860">
      <w:pPr>
        <w:rPr>
          <w:noProof/>
        </w:rPr>
      </w:pPr>
      <w:r w:rsidRPr="00441CD0">
        <w:rPr>
          <w:noProof/>
        </w:rPr>
        <w:lastRenderedPageBreak/>
        <w:t>Octet 5 shall be encoded as follows:</w:t>
      </w:r>
    </w:p>
    <w:p w14:paraId="7CCB69B9" w14:textId="77777777" w:rsidR="00EE5860" w:rsidRPr="00441CD0" w:rsidRDefault="00EE5860" w:rsidP="00EE5860">
      <w:pPr>
        <w:pStyle w:val="B1"/>
      </w:pPr>
      <w:r w:rsidRPr="00441CD0">
        <w:rPr>
          <w:noProof/>
        </w:rPr>
        <w:t>-</w:t>
      </w:r>
      <w:r w:rsidRPr="00441CD0">
        <w:rPr>
          <w:noProof/>
        </w:rPr>
        <w:tab/>
        <w:t xml:space="preserve">Bit 1: (RRCA) </w:t>
      </w:r>
      <w:r w:rsidRPr="00441CD0">
        <w:rPr>
          <w:lang w:eastAsia="zh-CN"/>
        </w:rPr>
        <w:t>Request to Report Change in Access availability</w:t>
      </w:r>
      <w:r w:rsidRPr="00441CD0">
        <w:t xml:space="preserve">: when set to "1", this indicates a request to the UPF </w:t>
      </w:r>
      <w:r w:rsidRPr="00441CD0">
        <w:rPr>
          <w:noProof/>
        </w:rPr>
        <w:t>to report when an</w:t>
      </w:r>
      <w:r w:rsidRPr="00441CD0">
        <w:t xml:space="preserve"> access (3GPP or non-3GPP access) becomes available or unavailable.</w:t>
      </w:r>
    </w:p>
    <w:p w14:paraId="22A3C965" w14:textId="77777777" w:rsidR="00EE5860" w:rsidRPr="00441CD0" w:rsidRDefault="00EE5860" w:rsidP="00EE5860">
      <w:pPr>
        <w:pStyle w:val="B1"/>
      </w:pPr>
      <w:r w:rsidRPr="00441CD0">
        <w:rPr>
          <w:noProof/>
        </w:rPr>
        <w:t>-</w:t>
      </w:r>
      <w:r w:rsidRPr="00441CD0">
        <w:rPr>
          <w:noProof/>
        </w:rPr>
        <w:tab/>
        <w:t xml:space="preserve">Bits 2 to 8: </w:t>
      </w:r>
      <w:r w:rsidRPr="00441CD0">
        <w:t>Spare, for future use and set to "0".</w:t>
      </w:r>
    </w:p>
    <w:p w14:paraId="0071E835" w14:textId="77777777" w:rsidR="00EE5860" w:rsidRPr="00441CD0" w:rsidRDefault="00EE5860" w:rsidP="00EE5860">
      <w:pPr>
        <w:pStyle w:val="B1"/>
        <w:rPr>
          <w:noProof/>
        </w:rPr>
      </w:pPr>
      <w:r w:rsidRPr="00441CD0">
        <w:rPr>
          <w:noProof/>
        </w:rPr>
        <w:t>At least one bit shall be set to "1". Several bits may be set to "1".</w:t>
      </w:r>
    </w:p>
    <w:p w14:paraId="2CE5FBCB" w14:textId="77777777" w:rsidR="00EE5860" w:rsidRPr="00441CD0" w:rsidRDefault="00EE5860" w:rsidP="00EE5860">
      <w:pPr>
        <w:pStyle w:val="Heading3"/>
      </w:pPr>
      <w:bookmarkStart w:id="7019" w:name="_Toc11315428"/>
      <w:bookmarkStart w:id="7020" w:name="_Toc27490999"/>
      <w:bookmarkStart w:id="7021" w:name="_Toc27557292"/>
      <w:bookmarkStart w:id="7022" w:name="_Toc27724209"/>
      <w:bookmarkStart w:id="7023" w:name="_Toc36031283"/>
      <w:bookmarkStart w:id="7024" w:name="_Toc36043203"/>
      <w:bookmarkStart w:id="7025" w:name="_Toc36814528"/>
      <w:bookmarkStart w:id="7026" w:name="_Toc44689386"/>
      <w:bookmarkStart w:id="7027" w:name="_Toc44924140"/>
      <w:bookmarkStart w:id="7028" w:name="_Toc51861110"/>
      <w:bookmarkStart w:id="7029" w:name="_Toc57930881"/>
      <w:bookmarkStart w:id="7030" w:name="_Toc57931511"/>
      <w:bookmarkStart w:id="7031" w:name="_Toc160974637"/>
      <w:r w:rsidRPr="00441CD0">
        <w:t>8.2.153</w:t>
      </w:r>
      <w:r w:rsidRPr="00441CD0">
        <w:tab/>
      </w:r>
      <w:bookmarkEnd w:id="7019"/>
      <w:r w:rsidRPr="00441CD0">
        <w:t>Access Availability Information</w:t>
      </w:r>
      <w:bookmarkEnd w:id="7020"/>
      <w:bookmarkEnd w:id="7021"/>
      <w:bookmarkEnd w:id="7022"/>
      <w:bookmarkEnd w:id="7023"/>
      <w:bookmarkEnd w:id="7024"/>
      <w:bookmarkEnd w:id="7025"/>
      <w:bookmarkEnd w:id="7026"/>
      <w:bookmarkEnd w:id="7027"/>
      <w:bookmarkEnd w:id="7028"/>
      <w:bookmarkEnd w:id="7029"/>
      <w:bookmarkEnd w:id="7030"/>
      <w:bookmarkEnd w:id="7031"/>
    </w:p>
    <w:p w14:paraId="0DF9599E" w14:textId="77777777" w:rsidR="00EE5860" w:rsidRPr="00441CD0" w:rsidRDefault="00EE5860" w:rsidP="00EE5860">
      <w:pPr>
        <w:rPr>
          <w:lang w:eastAsia="ja-JP"/>
        </w:rPr>
      </w:pPr>
      <w:r w:rsidRPr="00441CD0">
        <w:t xml:space="preserve">The Access Availability Information IE shall indicate an access type and whether the access type has become available or not available.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8.2.153-1</w:t>
      </w:r>
      <w:r w:rsidRPr="00441CD0">
        <w:rPr>
          <w:lang w:eastAsia="ja-JP"/>
        </w:rPr>
        <w:t>.</w:t>
      </w:r>
    </w:p>
    <w:p w14:paraId="31EFAA3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ED6FC7B" w14:textId="77777777" w:rsidTr="00BB0E1F">
        <w:trPr>
          <w:jc w:val="center"/>
        </w:trPr>
        <w:tc>
          <w:tcPr>
            <w:tcW w:w="151" w:type="dxa"/>
            <w:tcBorders>
              <w:top w:val="single" w:sz="6" w:space="0" w:color="auto"/>
              <w:left w:val="single" w:sz="6" w:space="0" w:color="auto"/>
              <w:bottom w:val="nil"/>
              <w:right w:val="nil"/>
            </w:tcBorders>
          </w:tcPr>
          <w:p w14:paraId="52622828"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1AAB67C1"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CB81168"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C80A8C1" w14:textId="77777777" w:rsidR="00EE5860" w:rsidRPr="00441CD0" w:rsidRDefault="00EE5860" w:rsidP="00BB0E1F">
            <w:pPr>
              <w:pStyle w:val="TAC"/>
              <w:rPr>
                <w:lang w:val="fr-FR"/>
              </w:rPr>
            </w:pPr>
          </w:p>
        </w:tc>
      </w:tr>
      <w:tr w:rsidR="00EE5860" w:rsidRPr="00441CD0" w14:paraId="76611A10" w14:textId="77777777" w:rsidTr="00BB0E1F">
        <w:trPr>
          <w:jc w:val="center"/>
        </w:trPr>
        <w:tc>
          <w:tcPr>
            <w:tcW w:w="151" w:type="dxa"/>
            <w:tcBorders>
              <w:top w:val="nil"/>
              <w:left w:val="single" w:sz="6" w:space="0" w:color="auto"/>
              <w:bottom w:val="nil"/>
              <w:right w:val="nil"/>
            </w:tcBorders>
          </w:tcPr>
          <w:p w14:paraId="48A0EB0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06443A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01834F2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258078F1"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CAC6D00"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0DDE67D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84356C3"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A6449A3"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3469C10A"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81F79C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A8F4BF0" w14:textId="77777777" w:rsidR="00EE5860" w:rsidRPr="00441CD0" w:rsidRDefault="00EE5860" w:rsidP="00BB0E1F">
            <w:pPr>
              <w:pStyle w:val="TAC"/>
              <w:rPr>
                <w:lang w:val="fr-FR"/>
              </w:rPr>
            </w:pPr>
          </w:p>
        </w:tc>
      </w:tr>
      <w:tr w:rsidR="00EE5860" w:rsidRPr="00441CD0" w14:paraId="4E45F4F3" w14:textId="77777777" w:rsidTr="00BB0E1F">
        <w:trPr>
          <w:jc w:val="center"/>
        </w:trPr>
        <w:tc>
          <w:tcPr>
            <w:tcW w:w="151" w:type="dxa"/>
            <w:tcBorders>
              <w:top w:val="nil"/>
              <w:left w:val="single" w:sz="6" w:space="0" w:color="auto"/>
              <w:bottom w:val="nil"/>
              <w:right w:val="nil"/>
            </w:tcBorders>
          </w:tcPr>
          <w:p w14:paraId="0631DCE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F3BAB8"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E4EFEE8" w14:textId="77777777" w:rsidR="00EE5860" w:rsidRPr="00441CD0" w:rsidRDefault="00EE5860" w:rsidP="00BB0E1F">
            <w:pPr>
              <w:pStyle w:val="TAC"/>
              <w:rPr>
                <w:lang w:val="fr-FR"/>
              </w:rPr>
            </w:pPr>
            <w:r w:rsidRPr="00441CD0">
              <w:rPr>
                <w:lang w:val="fr-FR"/>
              </w:rPr>
              <w:t xml:space="preserve">Type = </w:t>
            </w:r>
            <w:r w:rsidRPr="00441CD0">
              <w:rPr>
                <w:lang w:val="sv-SE"/>
              </w:rPr>
              <w:t>219</w:t>
            </w:r>
            <w:r w:rsidRPr="00441CD0">
              <w:rPr>
                <w:lang w:val="fr-FR"/>
              </w:rPr>
              <w:t xml:space="preserve"> (decimal)</w:t>
            </w:r>
          </w:p>
        </w:tc>
        <w:tc>
          <w:tcPr>
            <w:tcW w:w="588" w:type="dxa"/>
            <w:tcBorders>
              <w:top w:val="nil"/>
              <w:left w:val="single" w:sz="4" w:space="0" w:color="auto"/>
              <w:bottom w:val="nil"/>
              <w:right w:val="single" w:sz="6" w:space="0" w:color="auto"/>
            </w:tcBorders>
          </w:tcPr>
          <w:p w14:paraId="7795F0DB" w14:textId="77777777" w:rsidR="00EE5860" w:rsidRPr="00441CD0" w:rsidRDefault="00EE5860" w:rsidP="00BB0E1F">
            <w:pPr>
              <w:pStyle w:val="TAC"/>
              <w:rPr>
                <w:lang w:val="fr-FR"/>
              </w:rPr>
            </w:pPr>
          </w:p>
        </w:tc>
      </w:tr>
      <w:tr w:rsidR="00EE5860" w:rsidRPr="00441CD0" w14:paraId="7341CD41" w14:textId="77777777" w:rsidTr="00BB0E1F">
        <w:trPr>
          <w:jc w:val="center"/>
        </w:trPr>
        <w:tc>
          <w:tcPr>
            <w:tcW w:w="151" w:type="dxa"/>
            <w:tcBorders>
              <w:top w:val="nil"/>
              <w:left w:val="single" w:sz="6" w:space="0" w:color="auto"/>
              <w:bottom w:val="nil"/>
              <w:right w:val="nil"/>
            </w:tcBorders>
          </w:tcPr>
          <w:p w14:paraId="6CD2DDA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8D2AA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72AB09E2"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6A7179E" w14:textId="77777777" w:rsidR="00EE5860" w:rsidRPr="00441CD0" w:rsidRDefault="00EE5860" w:rsidP="00BB0E1F">
            <w:pPr>
              <w:pStyle w:val="TAC"/>
              <w:rPr>
                <w:lang w:val="fr-FR"/>
              </w:rPr>
            </w:pPr>
          </w:p>
        </w:tc>
      </w:tr>
      <w:tr w:rsidR="00EE5860" w:rsidRPr="00441CD0" w14:paraId="7E4FF2C0" w14:textId="77777777" w:rsidTr="00BB0E1F">
        <w:trPr>
          <w:jc w:val="center"/>
        </w:trPr>
        <w:tc>
          <w:tcPr>
            <w:tcW w:w="151" w:type="dxa"/>
            <w:tcBorders>
              <w:top w:val="nil"/>
              <w:left w:val="single" w:sz="6" w:space="0" w:color="auto"/>
              <w:bottom w:val="nil"/>
              <w:right w:val="nil"/>
            </w:tcBorders>
          </w:tcPr>
          <w:p w14:paraId="3E6C340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8156688"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80B55C2" w14:textId="77777777" w:rsidR="00EE5860" w:rsidRPr="00441CD0" w:rsidRDefault="00EE5860" w:rsidP="00BB0E1F">
            <w:pPr>
              <w:pStyle w:val="TAC"/>
              <w:rPr>
                <w:lang w:val="fr-FR"/>
              </w:rPr>
            </w:pPr>
            <w:r w:rsidRPr="00441CD0">
              <w:rPr>
                <w:lang w:val="fr-FR"/>
              </w:rPr>
              <w:t>Spare</w:t>
            </w:r>
          </w:p>
        </w:tc>
        <w:tc>
          <w:tcPr>
            <w:tcW w:w="1178" w:type="dxa"/>
            <w:gridSpan w:val="2"/>
            <w:tcBorders>
              <w:top w:val="single" w:sz="4" w:space="0" w:color="auto"/>
              <w:left w:val="single" w:sz="4" w:space="0" w:color="auto"/>
              <w:bottom w:val="single" w:sz="4" w:space="0" w:color="auto"/>
              <w:right w:val="single" w:sz="4" w:space="0" w:color="auto"/>
            </w:tcBorders>
            <w:hideMark/>
          </w:tcPr>
          <w:p w14:paraId="75E5D1F5" w14:textId="77777777" w:rsidR="00EE5860" w:rsidRPr="00441CD0" w:rsidRDefault="00EE5860" w:rsidP="00BB0E1F">
            <w:pPr>
              <w:pStyle w:val="TAC"/>
              <w:rPr>
                <w:lang w:val="fr-FR"/>
              </w:rPr>
            </w:pPr>
            <w:r w:rsidRPr="00441CD0">
              <w:rPr>
                <w:lang w:val="fr-FR"/>
              </w:rPr>
              <w:t>Availability Status</w:t>
            </w:r>
          </w:p>
        </w:tc>
        <w:tc>
          <w:tcPr>
            <w:tcW w:w="1178" w:type="dxa"/>
            <w:gridSpan w:val="2"/>
            <w:tcBorders>
              <w:top w:val="single" w:sz="4" w:space="0" w:color="auto"/>
              <w:left w:val="single" w:sz="4" w:space="0" w:color="auto"/>
              <w:bottom w:val="single" w:sz="4" w:space="0" w:color="auto"/>
              <w:right w:val="single" w:sz="4" w:space="0" w:color="auto"/>
            </w:tcBorders>
            <w:hideMark/>
          </w:tcPr>
          <w:p w14:paraId="0CB4A615" w14:textId="77777777" w:rsidR="00EE5860" w:rsidRPr="00441CD0" w:rsidRDefault="00EE5860" w:rsidP="00BB0E1F">
            <w:pPr>
              <w:pStyle w:val="TAC"/>
              <w:rPr>
                <w:lang w:val="fr-FR"/>
              </w:rPr>
            </w:pPr>
            <w:r w:rsidRPr="00441CD0">
              <w:rPr>
                <w:lang w:val="fr-FR"/>
              </w:rPr>
              <w:t xml:space="preserve">Access Type </w:t>
            </w:r>
          </w:p>
        </w:tc>
        <w:tc>
          <w:tcPr>
            <w:tcW w:w="588" w:type="dxa"/>
            <w:tcBorders>
              <w:top w:val="nil"/>
              <w:left w:val="single" w:sz="4" w:space="0" w:color="auto"/>
              <w:bottom w:val="nil"/>
              <w:right w:val="single" w:sz="6" w:space="0" w:color="auto"/>
            </w:tcBorders>
          </w:tcPr>
          <w:p w14:paraId="095433B2" w14:textId="77777777" w:rsidR="00EE5860" w:rsidRPr="00441CD0" w:rsidRDefault="00EE5860" w:rsidP="00BB0E1F">
            <w:pPr>
              <w:pStyle w:val="TAC"/>
              <w:rPr>
                <w:lang w:val="fr-FR"/>
              </w:rPr>
            </w:pPr>
          </w:p>
        </w:tc>
      </w:tr>
      <w:tr w:rsidR="00EE5860" w:rsidRPr="00441CD0" w14:paraId="12C2341D" w14:textId="77777777" w:rsidTr="00BB0E1F">
        <w:trPr>
          <w:jc w:val="center"/>
        </w:trPr>
        <w:tc>
          <w:tcPr>
            <w:tcW w:w="151" w:type="dxa"/>
            <w:tcBorders>
              <w:top w:val="nil"/>
              <w:left w:val="single" w:sz="6" w:space="0" w:color="auto"/>
              <w:bottom w:val="nil"/>
              <w:right w:val="nil"/>
            </w:tcBorders>
          </w:tcPr>
          <w:p w14:paraId="5C20ADB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CB4B94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sz w:val="18"/>
                <w:lang w:val="fr-FR"/>
              </w:rPr>
              <w:t>m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C344E9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2DB84F2D" w14:textId="77777777" w:rsidR="00EE5860" w:rsidRPr="00441CD0" w:rsidRDefault="00EE5860" w:rsidP="00BB0E1F">
            <w:pPr>
              <w:pStyle w:val="TAC"/>
              <w:rPr>
                <w:lang w:val="fr-FR"/>
              </w:rPr>
            </w:pPr>
          </w:p>
        </w:tc>
      </w:tr>
    </w:tbl>
    <w:p w14:paraId="3F55E9F1"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153</w:t>
      </w:r>
      <w:r w:rsidRPr="00441CD0">
        <w:rPr>
          <w:lang w:eastAsia="zh-CN"/>
        </w:rPr>
        <w:t>-</w:t>
      </w:r>
      <w:r w:rsidRPr="00441CD0">
        <w:rPr>
          <w:lang w:eastAsia="ja-JP"/>
        </w:rPr>
        <w:t>1</w:t>
      </w:r>
      <w:r w:rsidRPr="00441CD0">
        <w:t xml:space="preserve">: </w:t>
      </w:r>
      <w:r w:rsidRPr="00441CD0">
        <w:rPr>
          <w:lang w:eastAsia="ja-JP"/>
        </w:rPr>
        <w:t>Access Availability Information</w:t>
      </w:r>
    </w:p>
    <w:p w14:paraId="5DFC9F3C" w14:textId="77777777" w:rsidR="00EE5860" w:rsidRPr="00441CD0" w:rsidRDefault="00EE5860" w:rsidP="00EE5860">
      <w:r w:rsidRPr="00441CD0">
        <w:t>The Access Type shall be encoded as a 2 bits binary integer as specified in Table 8.2.153-1.</w:t>
      </w:r>
    </w:p>
    <w:p w14:paraId="3F75B516" w14:textId="77777777" w:rsidR="00EE5860" w:rsidRPr="00441CD0" w:rsidRDefault="00EE5860" w:rsidP="00EE5860">
      <w:pPr>
        <w:pStyle w:val="TH"/>
      </w:pPr>
      <w:r w:rsidRPr="00441CD0">
        <w:t>Table 8.2.153</w:t>
      </w:r>
      <w:r w:rsidRPr="00441CD0">
        <w:rPr>
          <w:lang w:eastAsia="zh-CN"/>
        </w:rPr>
        <w:t>-1</w:t>
      </w:r>
      <w:r w:rsidRPr="00441CD0">
        <w:t>: Access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18DC305D"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21B0E33D" w14:textId="77777777" w:rsidR="00EE5860" w:rsidRPr="00441CD0" w:rsidRDefault="00EE5860" w:rsidP="00BB0E1F">
            <w:pPr>
              <w:pStyle w:val="TAH"/>
              <w:ind w:left="567"/>
              <w:rPr>
                <w:lang w:val="fr-FR"/>
              </w:rPr>
            </w:pPr>
            <w:r w:rsidRPr="00441CD0">
              <w:rPr>
                <w:lang w:val="fr-FR"/>
              </w:rPr>
              <w:t>Access Type</w:t>
            </w:r>
          </w:p>
        </w:tc>
        <w:tc>
          <w:tcPr>
            <w:tcW w:w="3129" w:type="dxa"/>
            <w:tcBorders>
              <w:top w:val="single" w:sz="4" w:space="0" w:color="auto"/>
              <w:left w:val="single" w:sz="4" w:space="0" w:color="auto"/>
              <w:bottom w:val="single" w:sz="4" w:space="0" w:color="auto"/>
              <w:right w:val="single" w:sz="4" w:space="0" w:color="auto"/>
            </w:tcBorders>
            <w:hideMark/>
          </w:tcPr>
          <w:p w14:paraId="1A0A5143"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E3F88AF"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52381C07" w14:textId="77777777" w:rsidR="00EE5860" w:rsidRPr="00441CD0" w:rsidRDefault="00EE5860" w:rsidP="00BB0E1F">
            <w:pPr>
              <w:pStyle w:val="TAC"/>
              <w:jc w:val="left"/>
              <w:rPr>
                <w:lang w:val="fr-FR" w:eastAsia="zh-CN"/>
              </w:rPr>
            </w:pPr>
            <w:r w:rsidRPr="00441CD0">
              <w:rPr>
                <w:lang w:val="fr-FR" w:eastAsia="zh-CN"/>
              </w:rPr>
              <w:t>3GPP access type</w:t>
            </w:r>
          </w:p>
        </w:tc>
        <w:tc>
          <w:tcPr>
            <w:tcW w:w="3129" w:type="dxa"/>
            <w:tcBorders>
              <w:top w:val="single" w:sz="4" w:space="0" w:color="auto"/>
              <w:left w:val="single" w:sz="4" w:space="0" w:color="auto"/>
              <w:bottom w:val="single" w:sz="4" w:space="0" w:color="auto"/>
              <w:right w:val="single" w:sz="4" w:space="0" w:color="auto"/>
            </w:tcBorders>
            <w:hideMark/>
          </w:tcPr>
          <w:p w14:paraId="4D9813E1" w14:textId="77777777" w:rsidR="00EE5860" w:rsidRPr="00441CD0" w:rsidRDefault="00EE5860" w:rsidP="00BB0E1F">
            <w:pPr>
              <w:pStyle w:val="TAC"/>
              <w:rPr>
                <w:lang w:val="fr-FR"/>
              </w:rPr>
            </w:pPr>
            <w:r w:rsidRPr="00441CD0">
              <w:rPr>
                <w:lang w:val="fr-FR"/>
              </w:rPr>
              <w:t>0</w:t>
            </w:r>
          </w:p>
        </w:tc>
      </w:tr>
      <w:tr w:rsidR="00EE5860" w:rsidRPr="00441CD0" w14:paraId="5AB19216"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466B9BA2" w14:textId="77777777" w:rsidR="00EE5860" w:rsidRPr="00441CD0" w:rsidRDefault="00EE5860" w:rsidP="00BB0E1F">
            <w:pPr>
              <w:pStyle w:val="TAC"/>
              <w:jc w:val="left"/>
              <w:rPr>
                <w:lang w:val="fr-FR" w:eastAsia="zh-CN"/>
              </w:rPr>
            </w:pPr>
            <w:r w:rsidRPr="00441CD0">
              <w:rPr>
                <w:lang w:val="fr-FR" w:eastAsia="zh-CN"/>
              </w:rPr>
              <w:t>Non-3GPP access type</w:t>
            </w:r>
          </w:p>
        </w:tc>
        <w:tc>
          <w:tcPr>
            <w:tcW w:w="3129" w:type="dxa"/>
            <w:tcBorders>
              <w:top w:val="single" w:sz="4" w:space="0" w:color="auto"/>
              <w:left w:val="single" w:sz="4" w:space="0" w:color="auto"/>
              <w:bottom w:val="single" w:sz="4" w:space="0" w:color="auto"/>
              <w:right w:val="single" w:sz="4" w:space="0" w:color="auto"/>
            </w:tcBorders>
            <w:hideMark/>
          </w:tcPr>
          <w:p w14:paraId="293E6B92" w14:textId="77777777" w:rsidR="00EE5860" w:rsidRPr="00441CD0" w:rsidRDefault="00EE5860" w:rsidP="00BB0E1F">
            <w:pPr>
              <w:pStyle w:val="TAC"/>
              <w:rPr>
                <w:lang w:val="fr-FR"/>
              </w:rPr>
            </w:pPr>
            <w:r w:rsidRPr="00441CD0">
              <w:rPr>
                <w:lang w:val="fr-FR"/>
              </w:rPr>
              <w:t>1</w:t>
            </w:r>
          </w:p>
        </w:tc>
      </w:tr>
      <w:tr w:rsidR="00EE5860" w:rsidRPr="00441CD0" w14:paraId="654F6FE8"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693E2BDC"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112576E8" w14:textId="77777777" w:rsidR="00EE5860" w:rsidRPr="00441CD0" w:rsidRDefault="00EE5860" w:rsidP="00BB0E1F">
            <w:pPr>
              <w:pStyle w:val="TAC"/>
              <w:rPr>
                <w:lang w:val="fr-FR" w:eastAsia="zh-CN"/>
              </w:rPr>
            </w:pPr>
            <w:r w:rsidRPr="00441CD0">
              <w:rPr>
                <w:lang w:val="fr-FR" w:eastAsia="zh-CN"/>
              </w:rPr>
              <w:t>2 to 3</w:t>
            </w:r>
          </w:p>
        </w:tc>
      </w:tr>
    </w:tbl>
    <w:p w14:paraId="3384F804" w14:textId="77777777" w:rsidR="00EE5860" w:rsidRPr="00441CD0" w:rsidRDefault="00EE5860" w:rsidP="00EE5860">
      <w:pPr>
        <w:rPr>
          <w:noProof/>
        </w:rPr>
      </w:pPr>
    </w:p>
    <w:p w14:paraId="0F2B780A" w14:textId="77777777" w:rsidR="00EE5860" w:rsidRPr="00441CD0" w:rsidRDefault="00EE5860" w:rsidP="00EE5860">
      <w:r w:rsidRPr="00441CD0">
        <w:t>The Availability Status shall be encoded as a 2 bits binary integer as specified in Table 8.2.153-2.</w:t>
      </w:r>
    </w:p>
    <w:p w14:paraId="11A8CF28" w14:textId="77777777" w:rsidR="00EE5860" w:rsidRPr="00441CD0" w:rsidRDefault="00EE5860" w:rsidP="00EE5860">
      <w:pPr>
        <w:pStyle w:val="TH"/>
      </w:pPr>
      <w:r w:rsidRPr="00441CD0">
        <w:t>Table 8.2.153</w:t>
      </w:r>
      <w:r w:rsidRPr="00441CD0">
        <w:rPr>
          <w:lang w:eastAsia="zh-CN"/>
        </w:rPr>
        <w:t>-2</w:t>
      </w:r>
      <w:r w:rsidRPr="00441CD0">
        <w:t>: Availability 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8"/>
        <w:gridCol w:w="3129"/>
      </w:tblGrid>
      <w:tr w:rsidR="00EE5860" w:rsidRPr="00441CD0" w14:paraId="7753FE18"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141FFBDD" w14:textId="77777777" w:rsidR="00EE5860" w:rsidRPr="00441CD0" w:rsidRDefault="00EE5860" w:rsidP="00BB0E1F">
            <w:pPr>
              <w:pStyle w:val="TAH"/>
              <w:ind w:left="567"/>
              <w:rPr>
                <w:lang w:val="fr-FR"/>
              </w:rPr>
            </w:pPr>
            <w:r w:rsidRPr="00441CD0">
              <w:rPr>
                <w:lang w:val="fr-FR"/>
              </w:rPr>
              <w:t>Availability Status</w:t>
            </w:r>
          </w:p>
        </w:tc>
        <w:tc>
          <w:tcPr>
            <w:tcW w:w="3129" w:type="dxa"/>
            <w:tcBorders>
              <w:top w:val="single" w:sz="4" w:space="0" w:color="auto"/>
              <w:left w:val="single" w:sz="4" w:space="0" w:color="auto"/>
              <w:bottom w:val="single" w:sz="4" w:space="0" w:color="auto"/>
              <w:right w:val="single" w:sz="4" w:space="0" w:color="auto"/>
            </w:tcBorders>
            <w:hideMark/>
          </w:tcPr>
          <w:p w14:paraId="2A0E07F5" w14:textId="77777777" w:rsidR="00EE5860" w:rsidRPr="00441CD0" w:rsidRDefault="00EE5860" w:rsidP="00BB0E1F">
            <w:pPr>
              <w:pStyle w:val="TAH"/>
              <w:ind w:left="567"/>
              <w:jc w:val="left"/>
              <w:rPr>
                <w:lang w:val="fr-FR"/>
              </w:rPr>
            </w:pPr>
            <w:r w:rsidRPr="00441CD0">
              <w:rPr>
                <w:lang w:val="fr-FR"/>
              </w:rPr>
              <w:t>Values (Decimal)</w:t>
            </w:r>
          </w:p>
        </w:tc>
      </w:tr>
      <w:tr w:rsidR="00EE5860" w:rsidRPr="00441CD0" w14:paraId="56450644"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6C47D27B" w14:textId="77777777" w:rsidR="00EE5860" w:rsidRPr="00441CD0" w:rsidRDefault="00EE5860" w:rsidP="00BB0E1F">
            <w:pPr>
              <w:pStyle w:val="TAC"/>
              <w:jc w:val="left"/>
              <w:rPr>
                <w:lang w:val="fr-FR" w:eastAsia="zh-CN"/>
              </w:rPr>
            </w:pPr>
            <w:r w:rsidRPr="00441CD0">
              <w:rPr>
                <w:lang w:val="fr-FR" w:eastAsia="zh-CN"/>
              </w:rPr>
              <w:t>Access has become unavailable</w:t>
            </w:r>
          </w:p>
        </w:tc>
        <w:tc>
          <w:tcPr>
            <w:tcW w:w="3129" w:type="dxa"/>
            <w:tcBorders>
              <w:top w:val="single" w:sz="4" w:space="0" w:color="auto"/>
              <w:left w:val="single" w:sz="4" w:space="0" w:color="auto"/>
              <w:bottom w:val="single" w:sz="4" w:space="0" w:color="auto"/>
              <w:right w:val="single" w:sz="4" w:space="0" w:color="auto"/>
            </w:tcBorders>
            <w:hideMark/>
          </w:tcPr>
          <w:p w14:paraId="1A62AAF4" w14:textId="77777777" w:rsidR="00EE5860" w:rsidRPr="00441CD0" w:rsidRDefault="00EE5860" w:rsidP="00BB0E1F">
            <w:pPr>
              <w:pStyle w:val="TAC"/>
              <w:rPr>
                <w:lang w:val="fr-FR"/>
              </w:rPr>
            </w:pPr>
            <w:r w:rsidRPr="00441CD0">
              <w:rPr>
                <w:lang w:val="fr-FR"/>
              </w:rPr>
              <w:t>0</w:t>
            </w:r>
          </w:p>
        </w:tc>
      </w:tr>
      <w:tr w:rsidR="00EE5860" w:rsidRPr="00441CD0" w14:paraId="6BA06A97" w14:textId="77777777" w:rsidTr="00BB0E1F">
        <w:trPr>
          <w:jc w:val="center"/>
        </w:trPr>
        <w:tc>
          <w:tcPr>
            <w:tcW w:w="3128" w:type="dxa"/>
            <w:tcBorders>
              <w:top w:val="single" w:sz="4" w:space="0" w:color="auto"/>
              <w:left w:val="single" w:sz="4" w:space="0" w:color="auto"/>
              <w:bottom w:val="single" w:sz="4" w:space="0" w:color="auto"/>
              <w:right w:val="single" w:sz="4" w:space="0" w:color="auto"/>
            </w:tcBorders>
            <w:hideMark/>
          </w:tcPr>
          <w:p w14:paraId="310E3E50" w14:textId="77777777" w:rsidR="00EE5860" w:rsidRPr="00441CD0" w:rsidRDefault="00EE5860" w:rsidP="00BB0E1F">
            <w:pPr>
              <w:pStyle w:val="TAC"/>
              <w:jc w:val="left"/>
              <w:rPr>
                <w:lang w:val="fr-FR" w:eastAsia="zh-CN"/>
              </w:rPr>
            </w:pPr>
            <w:r w:rsidRPr="00441CD0">
              <w:rPr>
                <w:lang w:val="fr-FR" w:eastAsia="zh-CN"/>
              </w:rPr>
              <w:t>Access has become available</w:t>
            </w:r>
          </w:p>
        </w:tc>
        <w:tc>
          <w:tcPr>
            <w:tcW w:w="3129" w:type="dxa"/>
            <w:tcBorders>
              <w:top w:val="single" w:sz="4" w:space="0" w:color="auto"/>
              <w:left w:val="single" w:sz="4" w:space="0" w:color="auto"/>
              <w:bottom w:val="single" w:sz="4" w:space="0" w:color="auto"/>
              <w:right w:val="single" w:sz="4" w:space="0" w:color="auto"/>
            </w:tcBorders>
            <w:hideMark/>
          </w:tcPr>
          <w:p w14:paraId="0A795437" w14:textId="77777777" w:rsidR="00EE5860" w:rsidRPr="00441CD0" w:rsidRDefault="00EE5860" w:rsidP="00BB0E1F">
            <w:pPr>
              <w:pStyle w:val="TAC"/>
              <w:rPr>
                <w:lang w:val="fr-FR"/>
              </w:rPr>
            </w:pPr>
            <w:r w:rsidRPr="00441CD0">
              <w:rPr>
                <w:lang w:val="fr-FR"/>
              </w:rPr>
              <w:t>1</w:t>
            </w:r>
          </w:p>
        </w:tc>
      </w:tr>
      <w:tr w:rsidR="00EE5860" w:rsidRPr="00441CD0" w14:paraId="394B615B" w14:textId="77777777" w:rsidTr="00BB0E1F">
        <w:trPr>
          <w:trHeight w:val="329"/>
          <w:jc w:val="center"/>
        </w:trPr>
        <w:tc>
          <w:tcPr>
            <w:tcW w:w="3128" w:type="dxa"/>
            <w:tcBorders>
              <w:top w:val="single" w:sz="4" w:space="0" w:color="auto"/>
              <w:left w:val="single" w:sz="4" w:space="0" w:color="auto"/>
              <w:bottom w:val="single" w:sz="4" w:space="0" w:color="auto"/>
              <w:right w:val="single" w:sz="4" w:space="0" w:color="auto"/>
            </w:tcBorders>
            <w:hideMark/>
          </w:tcPr>
          <w:p w14:paraId="04260DEF" w14:textId="77777777" w:rsidR="00EE5860" w:rsidRPr="00441CD0" w:rsidRDefault="00EE5860" w:rsidP="00BB0E1F">
            <w:pPr>
              <w:pStyle w:val="TAC"/>
              <w:jc w:val="left"/>
              <w:rPr>
                <w:lang w:val="fr-FR" w:eastAsia="zh-CN"/>
              </w:rPr>
            </w:pPr>
            <w:r w:rsidRPr="00441CD0">
              <w:rPr>
                <w:lang w:val="fr-FR" w:eastAsia="zh-CN"/>
              </w:rPr>
              <w:t>Spare</w:t>
            </w:r>
          </w:p>
        </w:tc>
        <w:tc>
          <w:tcPr>
            <w:tcW w:w="3129" w:type="dxa"/>
            <w:tcBorders>
              <w:top w:val="single" w:sz="4" w:space="0" w:color="auto"/>
              <w:left w:val="single" w:sz="4" w:space="0" w:color="auto"/>
              <w:bottom w:val="single" w:sz="4" w:space="0" w:color="auto"/>
              <w:right w:val="single" w:sz="4" w:space="0" w:color="auto"/>
            </w:tcBorders>
            <w:hideMark/>
          </w:tcPr>
          <w:p w14:paraId="42F12CAB" w14:textId="77777777" w:rsidR="00EE5860" w:rsidRPr="00441CD0" w:rsidRDefault="00EE5860" w:rsidP="00BB0E1F">
            <w:pPr>
              <w:pStyle w:val="TAC"/>
              <w:rPr>
                <w:lang w:val="fr-FR" w:eastAsia="zh-CN"/>
              </w:rPr>
            </w:pPr>
            <w:r w:rsidRPr="00441CD0">
              <w:rPr>
                <w:lang w:val="fr-FR" w:eastAsia="zh-CN"/>
              </w:rPr>
              <w:t>2 to 3</w:t>
            </w:r>
          </w:p>
        </w:tc>
      </w:tr>
    </w:tbl>
    <w:p w14:paraId="1BE2B39B" w14:textId="77777777" w:rsidR="00EE5860" w:rsidRPr="00441CD0" w:rsidRDefault="00EE5860" w:rsidP="00EE5860"/>
    <w:p w14:paraId="63110917" w14:textId="77777777" w:rsidR="00EE5860" w:rsidRPr="00441CD0" w:rsidRDefault="00EE5860" w:rsidP="00EE5860">
      <w:pPr>
        <w:pStyle w:val="Heading3"/>
      </w:pPr>
      <w:bookmarkStart w:id="7032" w:name="_Toc27491000"/>
      <w:bookmarkStart w:id="7033" w:name="_Toc27557293"/>
      <w:bookmarkStart w:id="7034" w:name="_Toc27724210"/>
      <w:bookmarkStart w:id="7035" w:name="_Toc36031284"/>
      <w:bookmarkStart w:id="7036" w:name="_Toc36043204"/>
      <w:bookmarkStart w:id="7037" w:name="_Toc36814529"/>
      <w:bookmarkStart w:id="7038" w:name="_Toc44689387"/>
      <w:bookmarkStart w:id="7039" w:name="_Toc44924141"/>
      <w:bookmarkStart w:id="7040" w:name="_Toc51861111"/>
      <w:bookmarkStart w:id="7041" w:name="_Toc57930882"/>
      <w:bookmarkStart w:id="7042" w:name="_Toc57931512"/>
      <w:bookmarkStart w:id="7043" w:name="_Toc160974638"/>
      <w:r w:rsidRPr="00441CD0">
        <w:t>8.2.</w:t>
      </w:r>
      <w:r w:rsidRPr="00441CD0">
        <w:rPr>
          <w:lang w:eastAsia="zh-CN"/>
        </w:rPr>
        <w:t>154</w:t>
      </w:r>
      <w:r w:rsidRPr="00441CD0">
        <w:tab/>
      </w:r>
      <w:r w:rsidRPr="00441CD0">
        <w:rPr>
          <w:lang w:eastAsia="zh-CN"/>
        </w:rPr>
        <w:t>MPTCP Control Information</w:t>
      </w:r>
      <w:bookmarkEnd w:id="7032"/>
      <w:bookmarkEnd w:id="7033"/>
      <w:bookmarkEnd w:id="7034"/>
      <w:bookmarkEnd w:id="7035"/>
      <w:bookmarkEnd w:id="7036"/>
      <w:bookmarkEnd w:id="7037"/>
      <w:bookmarkEnd w:id="7038"/>
      <w:bookmarkEnd w:id="7039"/>
      <w:bookmarkEnd w:id="7040"/>
      <w:bookmarkEnd w:id="7041"/>
      <w:bookmarkEnd w:id="7042"/>
      <w:bookmarkEnd w:id="7043"/>
    </w:p>
    <w:p w14:paraId="1F9691A5" w14:textId="77777777" w:rsidR="00EE5860" w:rsidRPr="00441CD0" w:rsidRDefault="00EE5860" w:rsidP="00EE5860">
      <w:pPr>
        <w:rPr>
          <w:lang w:val="en-US" w:eastAsia="ja-JP"/>
        </w:rPr>
      </w:pPr>
      <w:r w:rsidRPr="00441CD0">
        <w:t xml:space="preserve">The </w:t>
      </w:r>
      <w:r w:rsidRPr="00441CD0">
        <w:rPr>
          <w:lang w:eastAsia="zh-CN"/>
        </w:rPr>
        <w:t>MPTCP Control Information</w:t>
      </w:r>
      <w:r w:rsidRPr="00441CD0">
        <w:t xml:space="preserve"> IE shall </w:t>
      </w:r>
      <w:r w:rsidRPr="00441CD0">
        <w:rPr>
          <w:lang w:eastAsia="zh-CN"/>
        </w:rPr>
        <w:t>provide details of the required MPTCP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8.2.154-1</w:t>
      </w:r>
      <w:r w:rsidRPr="00441CD0">
        <w:rPr>
          <w:lang w:eastAsia="ja-JP"/>
        </w:rPr>
        <w:t>.</w:t>
      </w:r>
    </w:p>
    <w:p w14:paraId="6E5E3C0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442A742" w14:textId="77777777" w:rsidTr="00BB0E1F">
        <w:trPr>
          <w:jc w:val="center"/>
        </w:trPr>
        <w:tc>
          <w:tcPr>
            <w:tcW w:w="151" w:type="dxa"/>
            <w:tcBorders>
              <w:top w:val="single" w:sz="6" w:space="0" w:color="auto"/>
              <w:left w:val="single" w:sz="6" w:space="0" w:color="auto"/>
              <w:bottom w:val="nil"/>
              <w:right w:val="nil"/>
            </w:tcBorders>
          </w:tcPr>
          <w:p w14:paraId="3032F27A"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D8D02DF"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15B3E29B"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310913A0" w14:textId="77777777" w:rsidR="00EE5860" w:rsidRPr="00441CD0" w:rsidRDefault="00EE5860" w:rsidP="00BB0E1F">
            <w:pPr>
              <w:pStyle w:val="TAC"/>
              <w:rPr>
                <w:lang w:val="fr-FR"/>
              </w:rPr>
            </w:pPr>
          </w:p>
        </w:tc>
      </w:tr>
      <w:tr w:rsidR="00EE5860" w:rsidRPr="00441CD0" w14:paraId="6ABB1D50" w14:textId="77777777" w:rsidTr="00BB0E1F">
        <w:trPr>
          <w:jc w:val="center"/>
        </w:trPr>
        <w:tc>
          <w:tcPr>
            <w:tcW w:w="151" w:type="dxa"/>
            <w:tcBorders>
              <w:top w:val="nil"/>
              <w:left w:val="single" w:sz="6" w:space="0" w:color="auto"/>
              <w:bottom w:val="nil"/>
              <w:right w:val="nil"/>
            </w:tcBorders>
          </w:tcPr>
          <w:p w14:paraId="4C17696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3933EA9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7BA7519"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672B114D"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3B347"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124191BF"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881160A"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B376CAE"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8510A2D"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08005EAE"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113CF621" w14:textId="77777777" w:rsidR="00EE5860" w:rsidRPr="00441CD0" w:rsidRDefault="00EE5860" w:rsidP="00BB0E1F">
            <w:pPr>
              <w:pStyle w:val="TAC"/>
              <w:rPr>
                <w:lang w:val="fr-FR"/>
              </w:rPr>
            </w:pPr>
          </w:p>
        </w:tc>
      </w:tr>
      <w:tr w:rsidR="00EE5860" w:rsidRPr="00441CD0" w14:paraId="26BBB8E6" w14:textId="77777777" w:rsidTr="00BB0E1F">
        <w:trPr>
          <w:jc w:val="center"/>
        </w:trPr>
        <w:tc>
          <w:tcPr>
            <w:tcW w:w="151" w:type="dxa"/>
            <w:tcBorders>
              <w:top w:val="nil"/>
              <w:left w:val="single" w:sz="6" w:space="0" w:color="auto"/>
              <w:bottom w:val="nil"/>
              <w:right w:val="nil"/>
            </w:tcBorders>
          </w:tcPr>
          <w:p w14:paraId="2760714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9E6D496"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7765AE0" w14:textId="77777777" w:rsidR="00EE5860" w:rsidRPr="00441CD0" w:rsidRDefault="00EE5860" w:rsidP="00BB0E1F">
            <w:pPr>
              <w:pStyle w:val="TAC"/>
              <w:rPr>
                <w:lang w:val="fr-FR"/>
              </w:rPr>
            </w:pPr>
            <w:r w:rsidRPr="00441CD0">
              <w:rPr>
                <w:lang w:val="fr-FR"/>
              </w:rPr>
              <w:t xml:space="preserve">Type = </w:t>
            </w:r>
            <w:r w:rsidRPr="00441CD0">
              <w:rPr>
                <w:lang w:val="fr-FR" w:eastAsia="zh-CN"/>
              </w:rPr>
              <w:t>222</w:t>
            </w:r>
            <w:r w:rsidRPr="00441CD0">
              <w:rPr>
                <w:lang w:val="fr-FR"/>
              </w:rPr>
              <w:t xml:space="preserve"> (decimal)</w:t>
            </w:r>
          </w:p>
        </w:tc>
        <w:tc>
          <w:tcPr>
            <w:tcW w:w="588" w:type="dxa"/>
            <w:tcBorders>
              <w:top w:val="nil"/>
              <w:left w:val="single" w:sz="4" w:space="0" w:color="auto"/>
              <w:bottom w:val="nil"/>
              <w:right w:val="single" w:sz="6" w:space="0" w:color="auto"/>
            </w:tcBorders>
          </w:tcPr>
          <w:p w14:paraId="42894227" w14:textId="77777777" w:rsidR="00EE5860" w:rsidRPr="00441CD0" w:rsidRDefault="00EE5860" w:rsidP="00BB0E1F">
            <w:pPr>
              <w:pStyle w:val="TAC"/>
              <w:rPr>
                <w:lang w:val="fr-FR"/>
              </w:rPr>
            </w:pPr>
          </w:p>
        </w:tc>
      </w:tr>
      <w:tr w:rsidR="00EE5860" w:rsidRPr="00441CD0" w14:paraId="1B7C9EC4" w14:textId="77777777" w:rsidTr="00BB0E1F">
        <w:trPr>
          <w:jc w:val="center"/>
        </w:trPr>
        <w:tc>
          <w:tcPr>
            <w:tcW w:w="151" w:type="dxa"/>
            <w:tcBorders>
              <w:top w:val="nil"/>
              <w:left w:val="single" w:sz="6" w:space="0" w:color="auto"/>
              <w:bottom w:val="nil"/>
              <w:right w:val="nil"/>
            </w:tcBorders>
          </w:tcPr>
          <w:p w14:paraId="0AB1042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F939A3"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4B250A8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7113DCC" w14:textId="77777777" w:rsidR="00EE5860" w:rsidRPr="00441CD0" w:rsidRDefault="00EE5860" w:rsidP="00BB0E1F">
            <w:pPr>
              <w:pStyle w:val="TAC"/>
              <w:rPr>
                <w:lang w:val="fr-FR"/>
              </w:rPr>
            </w:pPr>
          </w:p>
        </w:tc>
      </w:tr>
      <w:tr w:rsidR="00EE5860" w:rsidRPr="00441CD0" w14:paraId="15E0584A" w14:textId="77777777" w:rsidTr="00BB0E1F">
        <w:trPr>
          <w:jc w:val="center"/>
        </w:trPr>
        <w:tc>
          <w:tcPr>
            <w:tcW w:w="151" w:type="dxa"/>
            <w:tcBorders>
              <w:top w:val="nil"/>
              <w:left w:val="single" w:sz="6" w:space="0" w:color="auto"/>
              <w:bottom w:val="nil"/>
              <w:right w:val="nil"/>
            </w:tcBorders>
          </w:tcPr>
          <w:p w14:paraId="16E38F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F21658"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0C5006E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525E36C" w14:textId="77777777" w:rsidR="00EE5860" w:rsidRPr="00441CD0" w:rsidRDefault="00EE5860" w:rsidP="00BB0E1F">
            <w:pPr>
              <w:pStyle w:val="TAC"/>
              <w:rPr>
                <w:lang w:val="fr-FR" w:eastAsia="zh-CN"/>
              </w:rPr>
            </w:pPr>
            <w:r w:rsidRPr="00441CD0">
              <w:rPr>
                <w:lang w:val="fr-FR" w:eastAsia="zh-CN"/>
              </w:rPr>
              <w:t>TCI</w:t>
            </w:r>
          </w:p>
        </w:tc>
        <w:tc>
          <w:tcPr>
            <w:tcW w:w="588" w:type="dxa"/>
            <w:tcBorders>
              <w:top w:val="nil"/>
              <w:left w:val="single" w:sz="4" w:space="0" w:color="auto"/>
              <w:bottom w:val="nil"/>
              <w:right w:val="single" w:sz="6" w:space="0" w:color="auto"/>
            </w:tcBorders>
          </w:tcPr>
          <w:p w14:paraId="49928AB7" w14:textId="77777777" w:rsidR="00EE5860" w:rsidRPr="00441CD0" w:rsidRDefault="00EE5860" w:rsidP="00BB0E1F">
            <w:pPr>
              <w:pStyle w:val="TAC"/>
              <w:rPr>
                <w:lang w:val="fr-FR"/>
              </w:rPr>
            </w:pPr>
          </w:p>
        </w:tc>
      </w:tr>
      <w:tr w:rsidR="00EE5860" w:rsidRPr="00441CD0" w14:paraId="1EFE92AF" w14:textId="77777777" w:rsidTr="00BB0E1F">
        <w:trPr>
          <w:jc w:val="center"/>
        </w:trPr>
        <w:tc>
          <w:tcPr>
            <w:tcW w:w="151" w:type="dxa"/>
            <w:tcBorders>
              <w:top w:val="nil"/>
              <w:left w:val="single" w:sz="6" w:space="0" w:color="auto"/>
              <w:bottom w:val="nil"/>
              <w:right w:val="nil"/>
            </w:tcBorders>
          </w:tcPr>
          <w:p w14:paraId="5AA7BF2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05C7AA7"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6DA49D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F4E6ED5" w14:textId="77777777" w:rsidR="00EE5860" w:rsidRPr="00441CD0" w:rsidRDefault="00EE5860" w:rsidP="00BB0E1F">
            <w:pPr>
              <w:pStyle w:val="TAC"/>
              <w:rPr>
                <w:lang w:val="fr-FR"/>
              </w:rPr>
            </w:pPr>
          </w:p>
        </w:tc>
      </w:tr>
    </w:tbl>
    <w:p w14:paraId="274E0AF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154</w:t>
      </w:r>
      <w:r w:rsidRPr="00441CD0">
        <w:rPr>
          <w:lang w:eastAsia="zh-CN"/>
        </w:rPr>
        <w:t>-</w:t>
      </w:r>
      <w:r w:rsidRPr="00441CD0">
        <w:rPr>
          <w:lang w:eastAsia="ja-JP"/>
        </w:rPr>
        <w:t>1</w:t>
      </w:r>
      <w:r w:rsidRPr="00441CD0">
        <w:t xml:space="preserve">: </w:t>
      </w:r>
      <w:r w:rsidRPr="00441CD0">
        <w:rPr>
          <w:lang w:eastAsia="zh-CN"/>
        </w:rPr>
        <w:t>MPTCP Control Information</w:t>
      </w:r>
    </w:p>
    <w:p w14:paraId="78081CFE" w14:textId="77777777" w:rsidR="00EE5860" w:rsidRPr="00441CD0" w:rsidRDefault="00EE5860" w:rsidP="00EE5860">
      <w:r w:rsidRPr="00441CD0">
        <w:t>The following flags are coded within Octet 5:</w:t>
      </w:r>
    </w:p>
    <w:p w14:paraId="6A4D25FF" w14:textId="77777777" w:rsidR="00EE5860" w:rsidRPr="00441CD0" w:rsidRDefault="00EE5860" w:rsidP="00EE5860">
      <w:pPr>
        <w:pStyle w:val="B1"/>
      </w:pPr>
      <w:r w:rsidRPr="00441CD0">
        <w:lastRenderedPageBreak/>
        <w:t>-</w:t>
      </w:r>
      <w:r w:rsidRPr="00441CD0">
        <w:tab/>
        <w:t xml:space="preserve">Bit 1 – </w:t>
      </w:r>
      <w:r w:rsidRPr="00441CD0">
        <w:rPr>
          <w:lang w:eastAsia="zh-CN"/>
        </w:rPr>
        <w:t>TCI (Transport Converter Indication)</w:t>
      </w:r>
      <w:r w:rsidRPr="00441CD0">
        <w:t xml:space="preserve">: If this bit is set to "1", it indicates that the </w:t>
      </w:r>
      <w:r w:rsidRPr="00441CD0">
        <w:rPr>
          <w:lang w:eastAsia="zh-CN"/>
        </w:rPr>
        <w:t xml:space="preserve">required MPTCP steering functionality is of type Transport Converter (see </w:t>
      </w:r>
      <w:r w:rsidRPr="00441CD0">
        <w:t>IETF RFC </w:t>
      </w:r>
      <w:r>
        <w:t>8803</w:t>
      </w:r>
      <w:r w:rsidRPr="00441CD0">
        <w:rPr>
          <w:lang w:val="en-US" w:eastAsia="zh-CN"/>
        </w:rPr>
        <w:t> </w:t>
      </w:r>
      <w:r w:rsidRPr="00441CD0">
        <w:rPr>
          <w:lang w:eastAsia="zh-CN"/>
        </w:rPr>
        <w:t>[60]) and the UPF shall allocate relevant resource as specified in clause</w:t>
      </w:r>
      <w:r>
        <w:rPr>
          <w:lang w:eastAsia="zh-CN"/>
        </w:rPr>
        <w:t> </w:t>
      </w:r>
      <w:r w:rsidRPr="00441CD0">
        <w:rPr>
          <w:lang w:eastAsia="zh-CN"/>
        </w:rPr>
        <w:t>5.20.2.1.</w:t>
      </w:r>
    </w:p>
    <w:p w14:paraId="2CB78CDE"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18A3E356" w14:textId="77777777" w:rsidR="00EE5860" w:rsidRPr="00441CD0" w:rsidRDefault="00EE5860" w:rsidP="00EE5860">
      <w:pPr>
        <w:pStyle w:val="Heading3"/>
      </w:pPr>
      <w:bookmarkStart w:id="7044" w:name="_Toc27491001"/>
      <w:bookmarkStart w:id="7045" w:name="_Toc27557294"/>
      <w:bookmarkStart w:id="7046" w:name="_Toc27724211"/>
      <w:bookmarkStart w:id="7047" w:name="_Toc36031285"/>
      <w:bookmarkStart w:id="7048" w:name="_Toc36043205"/>
      <w:bookmarkStart w:id="7049" w:name="_Toc36814530"/>
      <w:bookmarkStart w:id="7050" w:name="_Toc44689388"/>
      <w:bookmarkStart w:id="7051" w:name="_Toc44924142"/>
      <w:bookmarkStart w:id="7052" w:name="_Toc51861112"/>
      <w:bookmarkStart w:id="7053" w:name="_Toc57930883"/>
      <w:bookmarkStart w:id="7054" w:name="_Toc57931513"/>
      <w:bookmarkStart w:id="7055" w:name="_Toc160974639"/>
      <w:r w:rsidRPr="00441CD0">
        <w:t>8.2.</w:t>
      </w:r>
      <w:r w:rsidRPr="00441CD0">
        <w:rPr>
          <w:lang w:eastAsia="zh-CN"/>
        </w:rPr>
        <w:t>155</w:t>
      </w:r>
      <w:r w:rsidRPr="00441CD0">
        <w:tab/>
      </w:r>
      <w:r w:rsidRPr="00441CD0">
        <w:rPr>
          <w:lang w:eastAsia="zh-CN"/>
        </w:rPr>
        <w:t>ATSSS-LL Control Information</w:t>
      </w:r>
      <w:bookmarkEnd w:id="7044"/>
      <w:bookmarkEnd w:id="7045"/>
      <w:bookmarkEnd w:id="7046"/>
      <w:bookmarkEnd w:id="7047"/>
      <w:bookmarkEnd w:id="7048"/>
      <w:bookmarkEnd w:id="7049"/>
      <w:bookmarkEnd w:id="7050"/>
      <w:bookmarkEnd w:id="7051"/>
      <w:bookmarkEnd w:id="7052"/>
      <w:bookmarkEnd w:id="7053"/>
      <w:bookmarkEnd w:id="7054"/>
      <w:bookmarkEnd w:id="7055"/>
    </w:p>
    <w:p w14:paraId="6255270B" w14:textId="77777777" w:rsidR="00EE5860" w:rsidRPr="00441CD0" w:rsidRDefault="00EE5860" w:rsidP="00EE5860">
      <w:pPr>
        <w:rPr>
          <w:lang w:eastAsia="ja-JP"/>
        </w:rPr>
      </w:pPr>
      <w:r w:rsidRPr="00441CD0">
        <w:t xml:space="preserve">The </w:t>
      </w:r>
      <w:r w:rsidRPr="00441CD0">
        <w:rPr>
          <w:lang w:eastAsia="zh-CN"/>
        </w:rPr>
        <w:t>ATSSS-LL Control Information</w:t>
      </w:r>
      <w:r w:rsidRPr="00441CD0">
        <w:t xml:space="preserve"> IE shall </w:t>
      </w:r>
      <w:r w:rsidRPr="00441CD0">
        <w:rPr>
          <w:lang w:eastAsia="zh-CN"/>
        </w:rPr>
        <w:t>provide details of the required ATSSS-LL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8.2.155-1</w:t>
      </w:r>
      <w:r w:rsidRPr="00441CD0">
        <w:rPr>
          <w:lang w:eastAsia="ja-JP"/>
        </w:rPr>
        <w:t>.</w:t>
      </w:r>
    </w:p>
    <w:p w14:paraId="77C7B1CD"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2696A35E" w14:textId="77777777" w:rsidTr="00BB0E1F">
        <w:trPr>
          <w:jc w:val="center"/>
        </w:trPr>
        <w:tc>
          <w:tcPr>
            <w:tcW w:w="151" w:type="dxa"/>
            <w:tcBorders>
              <w:top w:val="single" w:sz="6" w:space="0" w:color="auto"/>
              <w:left w:val="single" w:sz="6" w:space="0" w:color="auto"/>
              <w:bottom w:val="nil"/>
              <w:right w:val="nil"/>
            </w:tcBorders>
          </w:tcPr>
          <w:p w14:paraId="42FCF963"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7DF824CD"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33A8C482"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C8788C3" w14:textId="77777777" w:rsidR="00EE5860" w:rsidRPr="00441CD0" w:rsidRDefault="00EE5860" w:rsidP="00BB0E1F">
            <w:pPr>
              <w:pStyle w:val="TAC"/>
              <w:rPr>
                <w:lang w:val="fr-FR"/>
              </w:rPr>
            </w:pPr>
          </w:p>
        </w:tc>
      </w:tr>
      <w:tr w:rsidR="00EE5860" w:rsidRPr="00441CD0" w14:paraId="5044FFF5" w14:textId="77777777" w:rsidTr="00BB0E1F">
        <w:trPr>
          <w:jc w:val="center"/>
        </w:trPr>
        <w:tc>
          <w:tcPr>
            <w:tcW w:w="151" w:type="dxa"/>
            <w:tcBorders>
              <w:top w:val="nil"/>
              <w:left w:val="single" w:sz="6" w:space="0" w:color="auto"/>
              <w:bottom w:val="nil"/>
              <w:right w:val="nil"/>
            </w:tcBorders>
          </w:tcPr>
          <w:p w14:paraId="7C0610CE"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FBFAFDE"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47CA830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3F11AA4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3BDBCCF"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1011D5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2CEE7F8"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A607BC"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1A838DB1"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43DF835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0BE5162" w14:textId="77777777" w:rsidR="00EE5860" w:rsidRPr="00441CD0" w:rsidRDefault="00EE5860" w:rsidP="00BB0E1F">
            <w:pPr>
              <w:pStyle w:val="TAC"/>
              <w:rPr>
                <w:lang w:val="fr-FR"/>
              </w:rPr>
            </w:pPr>
          </w:p>
        </w:tc>
      </w:tr>
      <w:tr w:rsidR="00EE5860" w:rsidRPr="00441CD0" w14:paraId="7F6C6FC4" w14:textId="77777777" w:rsidTr="00BB0E1F">
        <w:trPr>
          <w:jc w:val="center"/>
        </w:trPr>
        <w:tc>
          <w:tcPr>
            <w:tcW w:w="151" w:type="dxa"/>
            <w:tcBorders>
              <w:top w:val="nil"/>
              <w:left w:val="single" w:sz="6" w:space="0" w:color="auto"/>
              <w:bottom w:val="nil"/>
              <w:right w:val="nil"/>
            </w:tcBorders>
          </w:tcPr>
          <w:p w14:paraId="021C2E7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E2EC075"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3299F158" w14:textId="77777777" w:rsidR="00EE5860" w:rsidRPr="00441CD0" w:rsidRDefault="00EE5860" w:rsidP="00BB0E1F">
            <w:pPr>
              <w:pStyle w:val="TAC"/>
              <w:rPr>
                <w:lang w:val="fr-FR"/>
              </w:rPr>
            </w:pPr>
            <w:r w:rsidRPr="00441CD0">
              <w:rPr>
                <w:lang w:val="fr-FR"/>
              </w:rPr>
              <w:t xml:space="preserve">Type = </w:t>
            </w:r>
            <w:r w:rsidRPr="00441CD0">
              <w:rPr>
                <w:lang w:val="fr-FR" w:eastAsia="zh-CN"/>
              </w:rPr>
              <w:t>223</w:t>
            </w:r>
            <w:r w:rsidRPr="00441CD0">
              <w:rPr>
                <w:lang w:val="fr-FR"/>
              </w:rPr>
              <w:t xml:space="preserve"> (decimal)</w:t>
            </w:r>
          </w:p>
        </w:tc>
        <w:tc>
          <w:tcPr>
            <w:tcW w:w="588" w:type="dxa"/>
            <w:tcBorders>
              <w:top w:val="nil"/>
              <w:left w:val="single" w:sz="4" w:space="0" w:color="auto"/>
              <w:bottom w:val="nil"/>
              <w:right w:val="single" w:sz="6" w:space="0" w:color="auto"/>
            </w:tcBorders>
          </w:tcPr>
          <w:p w14:paraId="56CC8739" w14:textId="77777777" w:rsidR="00EE5860" w:rsidRPr="00441CD0" w:rsidRDefault="00EE5860" w:rsidP="00BB0E1F">
            <w:pPr>
              <w:pStyle w:val="TAC"/>
              <w:rPr>
                <w:lang w:val="fr-FR"/>
              </w:rPr>
            </w:pPr>
          </w:p>
        </w:tc>
      </w:tr>
      <w:tr w:rsidR="00EE5860" w:rsidRPr="00441CD0" w14:paraId="1E978C6E" w14:textId="77777777" w:rsidTr="00BB0E1F">
        <w:trPr>
          <w:jc w:val="center"/>
        </w:trPr>
        <w:tc>
          <w:tcPr>
            <w:tcW w:w="151" w:type="dxa"/>
            <w:tcBorders>
              <w:top w:val="nil"/>
              <w:left w:val="single" w:sz="6" w:space="0" w:color="auto"/>
              <w:bottom w:val="nil"/>
              <w:right w:val="nil"/>
            </w:tcBorders>
          </w:tcPr>
          <w:p w14:paraId="7E08BF2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99BB8B"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BC99E4"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26883DD" w14:textId="77777777" w:rsidR="00EE5860" w:rsidRPr="00441CD0" w:rsidRDefault="00EE5860" w:rsidP="00BB0E1F">
            <w:pPr>
              <w:pStyle w:val="TAC"/>
              <w:rPr>
                <w:lang w:val="fr-FR"/>
              </w:rPr>
            </w:pPr>
          </w:p>
        </w:tc>
      </w:tr>
      <w:tr w:rsidR="00EE5860" w:rsidRPr="00441CD0" w14:paraId="599EFCCF" w14:textId="77777777" w:rsidTr="00BB0E1F">
        <w:trPr>
          <w:jc w:val="center"/>
        </w:trPr>
        <w:tc>
          <w:tcPr>
            <w:tcW w:w="151" w:type="dxa"/>
            <w:tcBorders>
              <w:top w:val="nil"/>
              <w:left w:val="single" w:sz="6" w:space="0" w:color="auto"/>
              <w:bottom w:val="nil"/>
              <w:right w:val="nil"/>
            </w:tcBorders>
          </w:tcPr>
          <w:p w14:paraId="36F314F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677A8F0"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5798BFED"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A07BE8B"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36258D00" w14:textId="77777777" w:rsidR="00EE5860" w:rsidRPr="00441CD0" w:rsidRDefault="00EE5860" w:rsidP="00BB0E1F">
            <w:pPr>
              <w:pStyle w:val="TAC"/>
              <w:rPr>
                <w:lang w:val="fr-FR"/>
              </w:rPr>
            </w:pPr>
          </w:p>
        </w:tc>
      </w:tr>
      <w:tr w:rsidR="00EE5860" w:rsidRPr="00441CD0" w14:paraId="6727738D" w14:textId="77777777" w:rsidTr="00BB0E1F">
        <w:trPr>
          <w:jc w:val="center"/>
        </w:trPr>
        <w:tc>
          <w:tcPr>
            <w:tcW w:w="151" w:type="dxa"/>
            <w:tcBorders>
              <w:top w:val="nil"/>
              <w:left w:val="single" w:sz="6" w:space="0" w:color="auto"/>
              <w:bottom w:val="nil"/>
              <w:right w:val="nil"/>
            </w:tcBorders>
          </w:tcPr>
          <w:p w14:paraId="435579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12E76D4"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2E91763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D6FDABE" w14:textId="77777777" w:rsidR="00EE5860" w:rsidRPr="00441CD0" w:rsidRDefault="00EE5860" w:rsidP="00BB0E1F">
            <w:pPr>
              <w:pStyle w:val="TAC"/>
              <w:rPr>
                <w:lang w:val="fr-FR"/>
              </w:rPr>
            </w:pPr>
          </w:p>
        </w:tc>
      </w:tr>
    </w:tbl>
    <w:p w14:paraId="6F88E1D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155</w:t>
      </w:r>
      <w:r w:rsidRPr="00441CD0">
        <w:rPr>
          <w:lang w:eastAsia="zh-CN"/>
        </w:rPr>
        <w:t>-</w:t>
      </w:r>
      <w:r w:rsidRPr="00441CD0">
        <w:rPr>
          <w:lang w:eastAsia="ja-JP"/>
        </w:rPr>
        <w:t>1</w:t>
      </w:r>
      <w:r w:rsidRPr="00441CD0">
        <w:t xml:space="preserve">: </w:t>
      </w:r>
      <w:r w:rsidRPr="00441CD0">
        <w:rPr>
          <w:lang w:eastAsia="zh-CN"/>
        </w:rPr>
        <w:t>ATSSS-LL Control Information</w:t>
      </w:r>
    </w:p>
    <w:p w14:paraId="714C7AA6" w14:textId="77777777" w:rsidR="00EE5860" w:rsidRPr="00441CD0" w:rsidRDefault="00EE5860" w:rsidP="00EE5860">
      <w:r w:rsidRPr="00441CD0">
        <w:t>The following flags are coded within Octet 5:</w:t>
      </w:r>
    </w:p>
    <w:p w14:paraId="1E0A1D3B"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the </w:t>
      </w:r>
      <w:r w:rsidRPr="00441CD0">
        <w:rPr>
          <w:lang w:eastAsia="zh-CN"/>
        </w:rPr>
        <w:t>ATSSS-LL steering functionality is required.</w:t>
      </w:r>
    </w:p>
    <w:p w14:paraId="05101BB5"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560395DE" w14:textId="77777777" w:rsidR="00EE5860" w:rsidRPr="00441CD0" w:rsidRDefault="00EE5860" w:rsidP="00EE5860">
      <w:pPr>
        <w:pStyle w:val="Heading3"/>
      </w:pPr>
      <w:bookmarkStart w:id="7056" w:name="_Toc27491002"/>
      <w:bookmarkStart w:id="7057" w:name="_Toc27557295"/>
      <w:bookmarkStart w:id="7058" w:name="_Toc27724212"/>
      <w:bookmarkStart w:id="7059" w:name="_Toc36031286"/>
      <w:bookmarkStart w:id="7060" w:name="_Toc36043206"/>
      <w:bookmarkStart w:id="7061" w:name="_Toc36814531"/>
      <w:bookmarkStart w:id="7062" w:name="_Toc44689389"/>
      <w:bookmarkStart w:id="7063" w:name="_Toc44924143"/>
      <w:bookmarkStart w:id="7064" w:name="_Toc51861113"/>
      <w:bookmarkStart w:id="7065" w:name="_Toc57930884"/>
      <w:bookmarkStart w:id="7066" w:name="_Toc57931514"/>
      <w:bookmarkStart w:id="7067" w:name="_Toc160974640"/>
      <w:r w:rsidRPr="00441CD0">
        <w:t>8.2.</w:t>
      </w:r>
      <w:r w:rsidRPr="00441CD0">
        <w:rPr>
          <w:lang w:eastAsia="zh-CN"/>
        </w:rPr>
        <w:t>156</w:t>
      </w:r>
      <w:r w:rsidRPr="00441CD0">
        <w:tab/>
      </w:r>
      <w:r w:rsidRPr="00441CD0">
        <w:rPr>
          <w:lang w:eastAsia="zh-CN"/>
        </w:rPr>
        <w:t>PMF Control Information</w:t>
      </w:r>
      <w:bookmarkEnd w:id="7056"/>
      <w:bookmarkEnd w:id="7057"/>
      <w:bookmarkEnd w:id="7058"/>
      <w:bookmarkEnd w:id="7059"/>
      <w:bookmarkEnd w:id="7060"/>
      <w:bookmarkEnd w:id="7061"/>
      <w:bookmarkEnd w:id="7062"/>
      <w:bookmarkEnd w:id="7063"/>
      <w:bookmarkEnd w:id="7064"/>
      <w:bookmarkEnd w:id="7065"/>
      <w:bookmarkEnd w:id="7066"/>
      <w:bookmarkEnd w:id="7067"/>
    </w:p>
    <w:p w14:paraId="62993871" w14:textId="77777777" w:rsidR="00EE5860" w:rsidRPr="00441CD0" w:rsidRDefault="00EE5860" w:rsidP="00EE5860">
      <w:pPr>
        <w:rPr>
          <w:lang w:eastAsia="ja-JP"/>
        </w:rPr>
      </w:pPr>
      <w:r w:rsidRPr="00441CD0">
        <w:t xml:space="preserve">The </w:t>
      </w:r>
      <w:r w:rsidRPr="00441CD0">
        <w:rPr>
          <w:lang w:eastAsia="zh-CN"/>
        </w:rPr>
        <w:t>PMF Control Information</w:t>
      </w:r>
      <w:r w:rsidRPr="00441CD0">
        <w:t xml:space="preserve"> IE shall </w:t>
      </w:r>
      <w:r w:rsidRPr="00441CD0">
        <w:rPr>
          <w:lang w:eastAsia="zh-CN"/>
        </w:rPr>
        <w:t>provide details of the required PMF functionality</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8.2.156-1</w:t>
      </w:r>
      <w:r w:rsidRPr="00441CD0">
        <w:rPr>
          <w:lang w:eastAsia="ja-JP"/>
        </w:rPr>
        <w:t>.</w:t>
      </w:r>
    </w:p>
    <w:p w14:paraId="2B173C3D" w14:textId="77777777" w:rsidR="00EE5860" w:rsidRPr="00867BF5" w:rsidRDefault="00EE5860" w:rsidP="00EE5860">
      <w:pPr>
        <w:pStyle w:val="TH"/>
        <w:rPr>
          <w:lang w:eastAsia="zh-CN"/>
        </w:rPr>
      </w:pPr>
      <w:bookmarkStart w:id="7068" w:name="_Toc27491003"/>
      <w:bookmarkStart w:id="7069" w:name="_Toc27557296"/>
      <w:bookmarkStart w:id="7070" w:name="_Toc27724213"/>
      <w:bookmarkStart w:id="7071" w:name="_Toc36031287"/>
      <w:bookmarkStart w:id="7072" w:name="_Toc36043207"/>
      <w:bookmarkStart w:id="7073" w:name="_Toc36814532"/>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867BF5" w14:paraId="36B51CCE" w14:textId="77777777" w:rsidTr="00BB0E1F">
        <w:trPr>
          <w:jc w:val="center"/>
        </w:trPr>
        <w:tc>
          <w:tcPr>
            <w:tcW w:w="151" w:type="dxa"/>
            <w:tcBorders>
              <w:top w:val="single" w:sz="6" w:space="0" w:color="auto"/>
              <w:left w:val="single" w:sz="6" w:space="0" w:color="auto"/>
              <w:bottom w:val="nil"/>
              <w:right w:val="nil"/>
            </w:tcBorders>
          </w:tcPr>
          <w:p w14:paraId="356ECD4C" w14:textId="77777777" w:rsidR="00EE5860" w:rsidRPr="00867BF5" w:rsidRDefault="00EE5860" w:rsidP="00BB0E1F">
            <w:pPr>
              <w:pStyle w:val="TAC"/>
              <w:rPr>
                <w:lang w:val="fr-FR"/>
              </w:rPr>
            </w:pPr>
          </w:p>
        </w:tc>
        <w:tc>
          <w:tcPr>
            <w:tcW w:w="1104" w:type="dxa"/>
            <w:tcBorders>
              <w:top w:val="single" w:sz="6" w:space="0" w:color="auto"/>
              <w:left w:val="nil"/>
              <w:bottom w:val="nil"/>
              <w:right w:val="nil"/>
            </w:tcBorders>
          </w:tcPr>
          <w:p w14:paraId="76C6ADFA" w14:textId="77777777" w:rsidR="00EE5860" w:rsidRPr="00867BF5" w:rsidRDefault="00EE5860" w:rsidP="00BB0E1F">
            <w:pPr>
              <w:pStyle w:val="TAH"/>
              <w:rPr>
                <w:lang w:val="fr-FR"/>
              </w:rPr>
            </w:pPr>
          </w:p>
        </w:tc>
        <w:tc>
          <w:tcPr>
            <w:tcW w:w="4711" w:type="dxa"/>
            <w:gridSpan w:val="8"/>
            <w:tcBorders>
              <w:top w:val="single" w:sz="6" w:space="0" w:color="auto"/>
              <w:left w:val="nil"/>
              <w:bottom w:val="nil"/>
              <w:right w:val="nil"/>
            </w:tcBorders>
            <w:hideMark/>
          </w:tcPr>
          <w:p w14:paraId="3F0D5A10" w14:textId="77777777" w:rsidR="00EE5860" w:rsidRPr="00867BF5" w:rsidRDefault="00EE5860" w:rsidP="00BB0E1F">
            <w:pPr>
              <w:pStyle w:val="TAH"/>
              <w:rPr>
                <w:lang w:val="fr-FR"/>
              </w:rPr>
            </w:pPr>
            <w:r w:rsidRPr="00867BF5">
              <w:rPr>
                <w:lang w:val="fr-FR"/>
              </w:rPr>
              <w:t>Bits</w:t>
            </w:r>
          </w:p>
        </w:tc>
        <w:tc>
          <w:tcPr>
            <w:tcW w:w="588" w:type="dxa"/>
            <w:tcBorders>
              <w:top w:val="single" w:sz="6" w:space="0" w:color="auto"/>
              <w:left w:val="nil"/>
              <w:bottom w:val="nil"/>
              <w:right w:val="single" w:sz="6" w:space="0" w:color="auto"/>
            </w:tcBorders>
          </w:tcPr>
          <w:p w14:paraId="7E44F698" w14:textId="77777777" w:rsidR="00EE5860" w:rsidRPr="00867BF5" w:rsidRDefault="00EE5860" w:rsidP="00BB0E1F">
            <w:pPr>
              <w:pStyle w:val="TAC"/>
              <w:rPr>
                <w:lang w:val="fr-FR"/>
              </w:rPr>
            </w:pPr>
          </w:p>
        </w:tc>
      </w:tr>
      <w:tr w:rsidR="00EE5860" w:rsidRPr="00867BF5" w14:paraId="62E862DB" w14:textId="77777777" w:rsidTr="00BB0E1F">
        <w:trPr>
          <w:jc w:val="center"/>
        </w:trPr>
        <w:tc>
          <w:tcPr>
            <w:tcW w:w="151" w:type="dxa"/>
            <w:tcBorders>
              <w:top w:val="nil"/>
              <w:left w:val="single" w:sz="6" w:space="0" w:color="auto"/>
              <w:bottom w:val="nil"/>
              <w:right w:val="nil"/>
            </w:tcBorders>
          </w:tcPr>
          <w:p w14:paraId="5D1EE0C7" w14:textId="77777777" w:rsidR="00EE5860" w:rsidRPr="00867BF5" w:rsidRDefault="00EE5860" w:rsidP="00BB0E1F">
            <w:pPr>
              <w:pStyle w:val="TAC"/>
              <w:rPr>
                <w:lang w:val="fr-FR"/>
              </w:rPr>
            </w:pPr>
          </w:p>
        </w:tc>
        <w:tc>
          <w:tcPr>
            <w:tcW w:w="1104" w:type="dxa"/>
            <w:tcBorders>
              <w:top w:val="nil"/>
              <w:left w:val="nil"/>
              <w:bottom w:val="nil"/>
              <w:right w:val="nil"/>
            </w:tcBorders>
            <w:hideMark/>
          </w:tcPr>
          <w:p w14:paraId="04A21940" w14:textId="77777777" w:rsidR="00EE5860" w:rsidRPr="00867BF5" w:rsidRDefault="00EE5860" w:rsidP="00BB0E1F">
            <w:pPr>
              <w:pStyle w:val="TAH"/>
              <w:rPr>
                <w:lang w:val="fr-FR"/>
              </w:rPr>
            </w:pPr>
            <w:r w:rsidRPr="00867BF5">
              <w:rPr>
                <w:lang w:val="fr-FR"/>
              </w:rPr>
              <w:t>Octets</w:t>
            </w:r>
          </w:p>
        </w:tc>
        <w:tc>
          <w:tcPr>
            <w:tcW w:w="588" w:type="dxa"/>
            <w:tcBorders>
              <w:top w:val="nil"/>
              <w:left w:val="nil"/>
              <w:bottom w:val="single" w:sz="4" w:space="0" w:color="auto"/>
              <w:right w:val="nil"/>
            </w:tcBorders>
            <w:hideMark/>
          </w:tcPr>
          <w:p w14:paraId="59AF4F64" w14:textId="77777777" w:rsidR="00EE5860" w:rsidRPr="00867BF5" w:rsidRDefault="00EE5860" w:rsidP="00BB0E1F">
            <w:pPr>
              <w:pStyle w:val="TAH"/>
              <w:rPr>
                <w:lang w:val="fr-FR"/>
              </w:rPr>
            </w:pPr>
            <w:r w:rsidRPr="00867BF5">
              <w:rPr>
                <w:lang w:val="fr-FR"/>
              </w:rPr>
              <w:t>8</w:t>
            </w:r>
          </w:p>
        </w:tc>
        <w:tc>
          <w:tcPr>
            <w:tcW w:w="589" w:type="dxa"/>
            <w:tcBorders>
              <w:top w:val="nil"/>
              <w:left w:val="nil"/>
              <w:bottom w:val="single" w:sz="4" w:space="0" w:color="auto"/>
              <w:right w:val="nil"/>
            </w:tcBorders>
            <w:hideMark/>
          </w:tcPr>
          <w:p w14:paraId="35859070" w14:textId="77777777" w:rsidR="00EE5860" w:rsidRPr="00867BF5" w:rsidRDefault="00EE5860" w:rsidP="00BB0E1F">
            <w:pPr>
              <w:pStyle w:val="TAH"/>
              <w:rPr>
                <w:lang w:val="fr-FR"/>
              </w:rPr>
            </w:pPr>
            <w:r w:rsidRPr="00867BF5">
              <w:rPr>
                <w:lang w:val="fr-FR"/>
              </w:rPr>
              <w:t>7</w:t>
            </w:r>
          </w:p>
        </w:tc>
        <w:tc>
          <w:tcPr>
            <w:tcW w:w="589" w:type="dxa"/>
            <w:tcBorders>
              <w:top w:val="nil"/>
              <w:left w:val="nil"/>
              <w:bottom w:val="single" w:sz="4" w:space="0" w:color="auto"/>
              <w:right w:val="nil"/>
            </w:tcBorders>
            <w:hideMark/>
          </w:tcPr>
          <w:p w14:paraId="6002DBBF" w14:textId="77777777" w:rsidR="00EE5860" w:rsidRPr="00867BF5" w:rsidRDefault="00EE5860" w:rsidP="00BB0E1F">
            <w:pPr>
              <w:pStyle w:val="TAH"/>
              <w:rPr>
                <w:lang w:val="fr-FR"/>
              </w:rPr>
            </w:pPr>
            <w:r w:rsidRPr="00867BF5">
              <w:rPr>
                <w:lang w:val="fr-FR"/>
              </w:rPr>
              <w:t>6</w:t>
            </w:r>
          </w:p>
        </w:tc>
        <w:tc>
          <w:tcPr>
            <w:tcW w:w="589" w:type="dxa"/>
            <w:tcBorders>
              <w:top w:val="nil"/>
              <w:left w:val="nil"/>
              <w:bottom w:val="single" w:sz="4" w:space="0" w:color="auto"/>
              <w:right w:val="nil"/>
            </w:tcBorders>
            <w:hideMark/>
          </w:tcPr>
          <w:p w14:paraId="68B51E07" w14:textId="77777777" w:rsidR="00EE5860" w:rsidRPr="00867BF5" w:rsidRDefault="00EE5860" w:rsidP="00BB0E1F">
            <w:pPr>
              <w:pStyle w:val="TAH"/>
              <w:rPr>
                <w:lang w:val="fr-FR"/>
              </w:rPr>
            </w:pPr>
            <w:r w:rsidRPr="00867BF5">
              <w:rPr>
                <w:lang w:val="fr-FR"/>
              </w:rPr>
              <w:t>5</w:t>
            </w:r>
          </w:p>
        </w:tc>
        <w:tc>
          <w:tcPr>
            <w:tcW w:w="589" w:type="dxa"/>
            <w:tcBorders>
              <w:top w:val="nil"/>
              <w:left w:val="nil"/>
              <w:bottom w:val="single" w:sz="4" w:space="0" w:color="auto"/>
              <w:right w:val="nil"/>
            </w:tcBorders>
            <w:hideMark/>
          </w:tcPr>
          <w:p w14:paraId="074DE51D" w14:textId="77777777" w:rsidR="00EE5860" w:rsidRPr="00867BF5" w:rsidRDefault="00EE5860" w:rsidP="00BB0E1F">
            <w:pPr>
              <w:pStyle w:val="TAH"/>
              <w:rPr>
                <w:lang w:val="fr-FR"/>
              </w:rPr>
            </w:pPr>
            <w:r w:rsidRPr="00867BF5">
              <w:rPr>
                <w:lang w:val="fr-FR"/>
              </w:rPr>
              <w:t>4</w:t>
            </w:r>
          </w:p>
        </w:tc>
        <w:tc>
          <w:tcPr>
            <w:tcW w:w="589" w:type="dxa"/>
            <w:tcBorders>
              <w:top w:val="nil"/>
              <w:left w:val="nil"/>
              <w:bottom w:val="single" w:sz="4" w:space="0" w:color="auto"/>
              <w:right w:val="nil"/>
            </w:tcBorders>
            <w:hideMark/>
          </w:tcPr>
          <w:p w14:paraId="525B3298" w14:textId="77777777" w:rsidR="00EE5860" w:rsidRPr="00867BF5" w:rsidRDefault="00EE5860" w:rsidP="00BB0E1F">
            <w:pPr>
              <w:pStyle w:val="TAH"/>
              <w:rPr>
                <w:lang w:val="fr-FR"/>
              </w:rPr>
            </w:pPr>
            <w:r w:rsidRPr="00867BF5">
              <w:rPr>
                <w:lang w:val="fr-FR"/>
              </w:rPr>
              <w:t>3</w:t>
            </w:r>
          </w:p>
        </w:tc>
        <w:tc>
          <w:tcPr>
            <w:tcW w:w="589" w:type="dxa"/>
            <w:tcBorders>
              <w:top w:val="nil"/>
              <w:left w:val="nil"/>
              <w:bottom w:val="single" w:sz="4" w:space="0" w:color="auto"/>
              <w:right w:val="nil"/>
            </w:tcBorders>
            <w:hideMark/>
          </w:tcPr>
          <w:p w14:paraId="0FB0DFBE" w14:textId="77777777" w:rsidR="00EE5860" w:rsidRPr="00867BF5" w:rsidRDefault="00EE5860" w:rsidP="00BB0E1F">
            <w:pPr>
              <w:pStyle w:val="TAH"/>
              <w:rPr>
                <w:lang w:val="fr-FR"/>
              </w:rPr>
            </w:pPr>
            <w:r w:rsidRPr="00867BF5">
              <w:rPr>
                <w:lang w:val="fr-FR"/>
              </w:rPr>
              <w:t>2</w:t>
            </w:r>
          </w:p>
        </w:tc>
        <w:tc>
          <w:tcPr>
            <w:tcW w:w="589" w:type="dxa"/>
            <w:tcBorders>
              <w:top w:val="nil"/>
              <w:left w:val="nil"/>
              <w:bottom w:val="single" w:sz="4" w:space="0" w:color="auto"/>
              <w:right w:val="nil"/>
            </w:tcBorders>
            <w:hideMark/>
          </w:tcPr>
          <w:p w14:paraId="0F842C6E" w14:textId="77777777" w:rsidR="00EE5860" w:rsidRPr="00867BF5" w:rsidRDefault="00EE5860" w:rsidP="00BB0E1F">
            <w:pPr>
              <w:pStyle w:val="TAH"/>
              <w:rPr>
                <w:lang w:val="fr-FR"/>
              </w:rPr>
            </w:pPr>
            <w:r w:rsidRPr="00867BF5">
              <w:rPr>
                <w:lang w:val="fr-FR"/>
              </w:rPr>
              <w:t>1</w:t>
            </w:r>
          </w:p>
        </w:tc>
        <w:tc>
          <w:tcPr>
            <w:tcW w:w="588" w:type="dxa"/>
            <w:tcBorders>
              <w:top w:val="nil"/>
              <w:left w:val="nil"/>
              <w:bottom w:val="nil"/>
              <w:right w:val="single" w:sz="6" w:space="0" w:color="auto"/>
            </w:tcBorders>
          </w:tcPr>
          <w:p w14:paraId="5CA93879" w14:textId="77777777" w:rsidR="00EE5860" w:rsidRPr="00867BF5" w:rsidRDefault="00EE5860" w:rsidP="00BB0E1F">
            <w:pPr>
              <w:pStyle w:val="TAC"/>
              <w:rPr>
                <w:lang w:val="fr-FR"/>
              </w:rPr>
            </w:pPr>
          </w:p>
        </w:tc>
      </w:tr>
      <w:tr w:rsidR="00EE5860" w:rsidRPr="00867BF5" w14:paraId="24EDE110" w14:textId="77777777" w:rsidTr="00BB0E1F">
        <w:trPr>
          <w:jc w:val="center"/>
        </w:trPr>
        <w:tc>
          <w:tcPr>
            <w:tcW w:w="151" w:type="dxa"/>
            <w:tcBorders>
              <w:top w:val="nil"/>
              <w:left w:val="single" w:sz="6" w:space="0" w:color="auto"/>
              <w:bottom w:val="nil"/>
              <w:right w:val="nil"/>
            </w:tcBorders>
          </w:tcPr>
          <w:p w14:paraId="082550CA"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1A991812" w14:textId="77777777" w:rsidR="00EE5860" w:rsidRPr="00867BF5" w:rsidRDefault="00EE5860" w:rsidP="00BB0E1F">
            <w:pPr>
              <w:pStyle w:val="TAC"/>
              <w:rPr>
                <w:lang w:val="fr-FR"/>
              </w:rPr>
            </w:pPr>
            <w:r w:rsidRPr="00867BF5">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E3D3756" w14:textId="77777777" w:rsidR="00EE5860" w:rsidRPr="00867BF5" w:rsidRDefault="00EE5860" w:rsidP="00BB0E1F">
            <w:pPr>
              <w:pStyle w:val="TAC"/>
              <w:rPr>
                <w:lang w:val="fr-FR"/>
              </w:rPr>
            </w:pPr>
            <w:r w:rsidRPr="00867BF5">
              <w:rPr>
                <w:lang w:val="fr-FR"/>
              </w:rPr>
              <w:t xml:space="preserve">Type = </w:t>
            </w:r>
            <w:r w:rsidRPr="00867BF5">
              <w:rPr>
                <w:lang w:val="fr-FR" w:eastAsia="zh-CN"/>
              </w:rPr>
              <w:t>224</w:t>
            </w:r>
            <w:r w:rsidRPr="00867BF5">
              <w:rPr>
                <w:lang w:val="fr-FR"/>
              </w:rPr>
              <w:t xml:space="preserve"> (decimal)</w:t>
            </w:r>
          </w:p>
        </w:tc>
        <w:tc>
          <w:tcPr>
            <w:tcW w:w="588" w:type="dxa"/>
            <w:tcBorders>
              <w:top w:val="nil"/>
              <w:left w:val="single" w:sz="4" w:space="0" w:color="auto"/>
              <w:bottom w:val="nil"/>
              <w:right w:val="single" w:sz="6" w:space="0" w:color="auto"/>
            </w:tcBorders>
          </w:tcPr>
          <w:p w14:paraId="0D80E56B" w14:textId="77777777" w:rsidR="00EE5860" w:rsidRPr="00867BF5" w:rsidRDefault="00EE5860" w:rsidP="00BB0E1F">
            <w:pPr>
              <w:pStyle w:val="TAC"/>
              <w:rPr>
                <w:lang w:val="fr-FR"/>
              </w:rPr>
            </w:pPr>
          </w:p>
        </w:tc>
      </w:tr>
      <w:tr w:rsidR="00EE5860" w:rsidRPr="00867BF5" w14:paraId="51E92FBE" w14:textId="77777777" w:rsidTr="00BB0E1F">
        <w:trPr>
          <w:jc w:val="center"/>
        </w:trPr>
        <w:tc>
          <w:tcPr>
            <w:tcW w:w="151" w:type="dxa"/>
            <w:tcBorders>
              <w:top w:val="nil"/>
              <w:left w:val="single" w:sz="6" w:space="0" w:color="auto"/>
              <w:bottom w:val="nil"/>
              <w:right w:val="nil"/>
            </w:tcBorders>
          </w:tcPr>
          <w:p w14:paraId="54DFD636"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A29C6B0" w14:textId="77777777" w:rsidR="00EE5860" w:rsidRPr="00867BF5" w:rsidRDefault="00EE5860" w:rsidP="00BB0E1F">
            <w:pPr>
              <w:pStyle w:val="TAC"/>
              <w:rPr>
                <w:lang w:val="fr-FR"/>
              </w:rPr>
            </w:pPr>
            <w:r w:rsidRPr="00867BF5">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FB80516" w14:textId="77777777" w:rsidR="00EE5860" w:rsidRPr="00867BF5" w:rsidRDefault="00EE5860" w:rsidP="00BB0E1F">
            <w:pPr>
              <w:pStyle w:val="TAC"/>
              <w:rPr>
                <w:lang w:val="fr-FR" w:eastAsia="zh-CN"/>
              </w:rPr>
            </w:pPr>
            <w:r w:rsidRPr="00867BF5">
              <w:rPr>
                <w:lang w:val="fr-FR"/>
              </w:rPr>
              <w:t>Length = n</w:t>
            </w:r>
          </w:p>
        </w:tc>
        <w:tc>
          <w:tcPr>
            <w:tcW w:w="588" w:type="dxa"/>
            <w:tcBorders>
              <w:top w:val="nil"/>
              <w:left w:val="single" w:sz="4" w:space="0" w:color="auto"/>
              <w:bottom w:val="nil"/>
              <w:right w:val="single" w:sz="6" w:space="0" w:color="auto"/>
            </w:tcBorders>
          </w:tcPr>
          <w:p w14:paraId="71A7EAD7" w14:textId="77777777" w:rsidR="00EE5860" w:rsidRPr="00867BF5" w:rsidRDefault="00EE5860" w:rsidP="00BB0E1F">
            <w:pPr>
              <w:pStyle w:val="TAC"/>
              <w:rPr>
                <w:lang w:val="fr-FR"/>
              </w:rPr>
            </w:pPr>
          </w:p>
        </w:tc>
      </w:tr>
      <w:tr w:rsidR="00EE5860" w:rsidRPr="00867BF5" w14:paraId="61E61B8E" w14:textId="77777777" w:rsidTr="00BB0E1F">
        <w:trPr>
          <w:jc w:val="center"/>
        </w:trPr>
        <w:tc>
          <w:tcPr>
            <w:tcW w:w="151" w:type="dxa"/>
            <w:tcBorders>
              <w:top w:val="nil"/>
              <w:left w:val="single" w:sz="6" w:space="0" w:color="auto"/>
              <w:bottom w:val="nil"/>
              <w:right w:val="nil"/>
            </w:tcBorders>
          </w:tcPr>
          <w:p w14:paraId="79D96CC1"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252E1510" w14:textId="77777777" w:rsidR="00EE5860" w:rsidRPr="00867BF5" w:rsidRDefault="00EE5860" w:rsidP="00BB0E1F">
            <w:pPr>
              <w:pStyle w:val="TAC"/>
              <w:rPr>
                <w:lang w:val="fr-FR"/>
              </w:rPr>
            </w:pPr>
            <w:r w:rsidRPr="00867BF5">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3EABE7B" w14:textId="77777777" w:rsidR="00EE5860" w:rsidRPr="00867BF5" w:rsidRDefault="00EE5860" w:rsidP="00BB0E1F">
            <w:pPr>
              <w:pStyle w:val="TAC"/>
              <w:rPr>
                <w:lang w:val="fr-FR" w:eastAsia="zh-CN"/>
              </w:rPr>
            </w:pPr>
            <w:r w:rsidRPr="00867BF5">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0F9A7351" w14:textId="77777777" w:rsidR="00EE5860" w:rsidRPr="00867BF5" w:rsidRDefault="00EE5860" w:rsidP="00BB0E1F">
            <w:pPr>
              <w:pStyle w:val="TAC"/>
              <w:rPr>
                <w:lang w:val="fr-FR" w:eastAsia="zh-CN"/>
              </w:rPr>
            </w:pPr>
            <w:r>
              <w:rPr>
                <w:lang w:val="fr-FR" w:eastAsia="zh-CN"/>
              </w:rPr>
              <w:t>DRTTI</w:t>
            </w:r>
          </w:p>
        </w:tc>
        <w:tc>
          <w:tcPr>
            <w:tcW w:w="589" w:type="dxa"/>
            <w:tcBorders>
              <w:top w:val="single" w:sz="4" w:space="0" w:color="auto"/>
              <w:left w:val="single" w:sz="4" w:space="0" w:color="auto"/>
              <w:bottom w:val="single" w:sz="4" w:space="0" w:color="auto"/>
              <w:right w:val="single" w:sz="4" w:space="0" w:color="auto"/>
            </w:tcBorders>
            <w:hideMark/>
          </w:tcPr>
          <w:p w14:paraId="33469D01" w14:textId="77777777" w:rsidR="00EE5860" w:rsidRPr="00867BF5" w:rsidRDefault="00EE5860" w:rsidP="00BB0E1F">
            <w:pPr>
              <w:pStyle w:val="TAC"/>
              <w:rPr>
                <w:lang w:val="fr-FR" w:eastAsia="zh-CN"/>
              </w:rPr>
            </w:pPr>
            <w:r w:rsidRPr="00867BF5">
              <w:rPr>
                <w:lang w:val="fr-FR" w:eastAsia="zh-CN"/>
              </w:rPr>
              <w:t>PMFI</w:t>
            </w:r>
          </w:p>
        </w:tc>
        <w:tc>
          <w:tcPr>
            <w:tcW w:w="588" w:type="dxa"/>
            <w:tcBorders>
              <w:top w:val="nil"/>
              <w:left w:val="single" w:sz="4" w:space="0" w:color="auto"/>
              <w:bottom w:val="nil"/>
              <w:right w:val="single" w:sz="6" w:space="0" w:color="auto"/>
            </w:tcBorders>
          </w:tcPr>
          <w:p w14:paraId="3701FA25" w14:textId="77777777" w:rsidR="00EE5860" w:rsidRPr="00867BF5" w:rsidRDefault="00EE5860" w:rsidP="00BB0E1F">
            <w:pPr>
              <w:pStyle w:val="TAC"/>
              <w:rPr>
                <w:lang w:val="fr-FR"/>
              </w:rPr>
            </w:pPr>
          </w:p>
        </w:tc>
      </w:tr>
      <w:tr w:rsidR="00EE5860" w:rsidRPr="00867BF5" w14:paraId="473F0F05" w14:textId="77777777" w:rsidTr="00BB0E1F">
        <w:trPr>
          <w:jc w:val="center"/>
        </w:trPr>
        <w:tc>
          <w:tcPr>
            <w:tcW w:w="151" w:type="dxa"/>
            <w:tcBorders>
              <w:top w:val="nil"/>
              <w:left w:val="single" w:sz="6" w:space="0" w:color="auto"/>
              <w:bottom w:val="nil"/>
              <w:right w:val="nil"/>
            </w:tcBorders>
          </w:tcPr>
          <w:p w14:paraId="53BC06AE" w14:textId="77777777" w:rsidR="00EE5860" w:rsidRPr="00867BF5" w:rsidRDefault="00EE5860" w:rsidP="00BB0E1F">
            <w:pPr>
              <w:pStyle w:val="TAC"/>
              <w:rPr>
                <w:lang w:val="fr-FR"/>
              </w:rPr>
            </w:pPr>
          </w:p>
        </w:tc>
        <w:tc>
          <w:tcPr>
            <w:tcW w:w="1104" w:type="dxa"/>
            <w:tcBorders>
              <w:top w:val="nil"/>
              <w:left w:val="nil"/>
              <w:bottom w:val="nil"/>
              <w:right w:val="single" w:sz="4" w:space="0" w:color="auto"/>
            </w:tcBorders>
            <w:hideMark/>
          </w:tcPr>
          <w:p w14:paraId="6F5910DB" w14:textId="77777777" w:rsidR="00EE5860" w:rsidRPr="00867BF5" w:rsidRDefault="00EE5860" w:rsidP="00BB0E1F">
            <w:pPr>
              <w:pStyle w:val="NO"/>
              <w:keepNext/>
              <w:spacing w:after="0"/>
              <w:ind w:left="0" w:firstLine="0"/>
              <w:jc w:val="center"/>
              <w:rPr>
                <w:rFonts w:ascii="Arial" w:hAnsi="Arial" w:cs="Arial"/>
                <w:sz w:val="18"/>
                <w:szCs w:val="18"/>
                <w:lang w:val="fr-FR"/>
              </w:rPr>
            </w:pPr>
            <w:r w:rsidRPr="00867BF5">
              <w:rPr>
                <w:lang w:val="sv-SE" w:eastAsia="zh-CN"/>
              </w:rPr>
              <w:t>m</w:t>
            </w:r>
            <w:r w:rsidRPr="00867BF5">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6E8A4FC" w14:textId="77777777" w:rsidR="00EE5860" w:rsidRPr="00E41DC5" w:rsidRDefault="00EE5860" w:rsidP="00BB0E1F">
            <w:pPr>
              <w:pStyle w:val="TAC"/>
              <w:rPr>
                <w:lang w:eastAsia="zh-CN"/>
              </w:rPr>
            </w:pPr>
            <w:r w:rsidRPr="00E41DC5">
              <w:t>These octet(s) is/are present only if explicitly specified</w:t>
            </w:r>
          </w:p>
        </w:tc>
        <w:tc>
          <w:tcPr>
            <w:tcW w:w="588" w:type="dxa"/>
            <w:tcBorders>
              <w:top w:val="nil"/>
              <w:left w:val="single" w:sz="4" w:space="0" w:color="auto"/>
              <w:bottom w:val="nil"/>
              <w:right w:val="single" w:sz="6" w:space="0" w:color="auto"/>
            </w:tcBorders>
          </w:tcPr>
          <w:p w14:paraId="660E2219" w14:textId="77777777" w:rsidR="00EE5860" w:rsidRPr="00E41DC5" w:rsidRDefault="00EE5860" w:rsidP="00BB0E1F">
            <w:pPr>
              <w:pStyle w:val="TAC"/>
            </w:pPr>
          </w:p>
        </w:tc>
      </w:tr>
    </w:tbl>
    <w:p w14:paraId="593008E8" w14:textId="77777777" w:rsidR="00EE5860" w:rsidRPr="00867BF5" w:rsidRDefault="00EE5860" w:rsidP="00EE5860">
      <w:pPr>
        <w:pStyle w:val="TF"/>
        <w:rPr>
          <w:lang w:eastAsia="zh-CN"/>
        </w:rPr>
      </w:pPr>
      <w:r w:rsidRPr="00867BF5">
        <w:t xml:space="preserve">Figure </w:t>
      </w:r>
      <w:r w:rsidRPr="00867BF5">
        <w:rPr>
          <w:lang w:eastAsia="zh-CN"/>
        </w:rPr>
        <w:t>8</w:t>
      </w:r>
      <w:r w:rsidRPr="00867BF5">
        <w:rPr>
          <w:lang w:eastAsia="ja-JP"/>
        </w:rPr>
        <w:t>.</w:t>
      </w:r>
      <w:r w:rsidRPr="00867BF5">
        <w:rPr>
          <w:lang w:val="en-US" w:eastAsia="ja-JP"/>
        </w:rPr>
        <w:t>2.</w:t>
      </w:r>
      <w:r w:rsidRPr="00867BF5">
        <w:rPr>
          <w:lang w:val="en-US" w:eastAsia="zh-CN"/>
        </w:rPr>
        <w:t>156</w:t>
      </w:r>
      <w:r w:rsidRPr="00867BF5">
        <w:rPr>
          <w:lang w:eastAsia="zh-CN"/>
        </w:rPr>
        <w:t>-</w:t>
      </w:r>
      <w:r w:rsidRPr="00867BF5">
        <w:rPr>
          <w:lang w:eastAsia="ja-JP"/>
        </w:rPr>
        <w:t>1</w:t>
      </w:r>
      <w:r w:rsidRPr="00867BF5">
        <w:t xml:space="preserve">: </w:t>
      </w:r>
      <w:r w:rsidRPr="00867BF5">
        <w:rPr>
          <w:lang w:eastAsia="zh-CN"/>
        </w:rPr>
        <w:t>PMF Control Information</w:t>
      </w:r>
    </w:p>
    <w:p w14:paraId="22D2A12C" w14:textId="77777777" w:rsidR="00EE5860" w:rsidRPr="00867BF5" w:rsidRDefault="00EE5860" w:rsidP="00EE5860">
      <w:r w:rsidRPr="00867BF5">
        <w:t>The following flags are coded within Octet 5:</w:t>
      </w:r>
    </w:p>
    <w:p w14:paraId="057DD640" w14:textId="77777777" w:rsidR="00EE5860" w:rsidRDefault="00EE5860" w:rsidP="00EE5860">
      <w:pPr>
        <w:pStyle w:val="B1"/>
      </w:pPr>
      <w:r w:rsidRPr="00867BF5">
        <w:t>-</w:t>
      </w:r>
      <w:r w:rsidRPr="00867BF5">
        <w:tab/>
        <w:t xml:space="preserve">Bit </w:t>
      </w:r>
      <w:r w:rsidRPr="00867BF5">
        <w:rPr>
          <w:lang w:eastAsia="zh-CN"/>
        </w:rPr>
        <w:t>1</w:t>
      </w:r>
      <w:r w:rsidRPr="00867BF5">
        <w:t xml:space="preserve"> – </w:t>
      </w:r>
      <w:r w:rsidRPr="00867BF5">
        <w:rPr>
          <w:lang w:eastAsia="zh-CN"/>
        </w:rPr>
        <w:t>PMFI</w:t>
      </w:r>
      <w:r w:rsidRPr="00867BF5">
        <w:t xml:space="preserve">: If this bit is set to "1", it indicates that the </w:t>
      </w:r>
      <w:r w:rsidRPr="00867BF5">
        <w:rPr>
          <w:lang w:eastAsia="zh-CN"/>
        </w:rPr>
        <w:t>PMF functionality is required and the UPF shall allocate relevant resource as specified in 5.20.3.1</w:t>
      </w:r>
      <w:r w:rsidRPr="00867BF5">
        <w:t>.</w:t>
      </w:r>
    </w:p>
    <w:p w14:paraId="479110BE" w14:textId="77777777" w:rsidR="00EE5860" w:rsidRPr="00867BF5" w:rsidRDefault="00EE5860" w:rsidP="00EE5860">
      <w:pPr>
        <w:pStyle w:val="B1"/>
      </w:pPr>
      <w:r w:rsidRPr="00867BF5">
        <w:t>-</w:t>
      </w:r>
      <w:r w:rsidRPr="00867BF5">
        <w:tab/>
        <w:t xml:space="preserve">Bit </w:t>
      </w:r>
      <w:r>
        <w:rPr>
          <w:lang w:eastAsia="zh-CN"/>
        </w:rPr>
        <w:t>2</w:t>
      </w:r>
      <w:r w:rsidRPr="00867BF5">
        <w:t xml:space="preserve"> – </w:t>
      </w:r>
      <w:r>
        <w:t>D</w:t>
      </w:r>
      <w:r>
        <w:rPr>
          <w:lang w:eastAsia="zh-CN"/>
        </w:rPr>
        <w:t>RTT</w:t>
      </w:r>
      <w:r w:rsidRPr="00867BF5">
        <w:rPr>
          <w:lang w:eastAsia="zh-CN"/>
        </w:rPr>
        <w:t>I</w:t>
      </w:r>
      <w:r>
        <w:rPr>
          <w:lang w:eastAsia="zh-CN"/>
        </w:rPr>
        <w:t xml:space="preserve"> (Disallow PMF RTT Indication)</w:t>
      </w:r>
      <w:r w:rsidRPr="00867BF5">
        <w:t xml:space="preserve">: If this bit is set to "1", it indicates that </w:t>
      </w:r>
      <w:r>
        <w:t>PMF RTT measurements are not allowed</w:t>
      </w:r>
      <w:r w:rsidRPr="00867BF5">
        <w:t>.</w:t>
      </w:r>
      <w:r>
        <w:t xml:space="preserve"> This bit shall be set to "1" if the UE does not support PMF RTT measurements (i.e. if the UE supports MPTCP with any steering mode and ATSSS-LL with only the Active-Standby steering mode, see clauses 5.32.2 and </w:t>
      </w:r>
      <w:r>
        <w:rPr>
          <w:noProof/>
        </w:rPr>
        <w:t>5.32.5.1</w:t>
      </w:r>
      <w:r w:rsidRPr="00145A6D">
        <w:rPr>
          <w:noProof/>
        </w:rPr>
        <w:t xml:space="preserve"> </w:t>
      </w:r>
      <w:r w:rsidRPr="00867BF5">
        <w:rPr>
          <w:noProof/>
        </w:rPr>
        <w:t>of 3GPP TS 23.501 [28]</w:t>
      </w:r>
      <w:r>
        <w:t>).</w:t>
      </w:r>
    </w:p>
    <w:p w14:paraId="233C2B68" w14:textId="77777777" w:rsidR="00EE5860" w:rsidRPr="00867BF5" w:rsidRDefault="00EE5860" w:rsidP="00EE5860">
      <w:pPr>
        <w:pStyle w:val="B1"/>
      </w:pPr>
      <w:r w:rsidRPr="00867BF5">
        <w:t>-</w:t>
      </w:r>
      <w:r w:rsidRPr="00867BF5">
        <w:tab/>
        <w:t xml:space="preserve">Bit </w:t>
      </w:r>
      <w:r>
        <w:t>3</w:t>
      </w:r>
      <w:r w:rsidRPr="00867BF5">
        <w:t xml:space="preserve"> to 8 </w:t>
      </w:r>
      <w:r w:rsidRPr="00867BF5">
        <w:rPr>
          <w:noProof/>
        </w:rPr>
        <w:t xml:space="preserve">Spare, for future use and </w:t>
      </w:r>
      <w:r>
        <w:rPr>
          <w:noProof/>
        </w:rPr>
        <w:t>set to "0"</w:t>
      </w:r>
      <w:r w:rsidRPr="00867BF5">
        <w:t>.</w:t>
      </w:r>
    </w:p>
    <w:p w14:paraId="5659FB36" w14:textId="77777777" w:rsidR="00EE5860" w:rsidRPr="00441CD0" w:rsidRDefault="00EE5860" w:rsidP="00EE5860">
      <w:pPr>
        <w:pStyle w:val="Heading3"/>
      </w:pPr>
      <w:bookmarkStart w:id="7074" w:name="_Toc44689390"/>
      <w:bookmarkStart w:id="7075" w:name="_Toc44924144"/>
      <w:bookmarkStart w:id="7076" w:name="_Toc51861114"/>
      <w:bookmarkStart w:id="7077" w:name="_Toc57930885"/>
      <w:bookmarkStart w:id="7078" w:name="_Toc57931515"/>
      <w:bookmarkStart w:id="7079" w:name="_Toc160974641"/>
      <w:r w:rsidRPr="00441CD0">
        <w:t>8.2.</w:t>
      </w:r>
      <w:r w:rsidRPr="00441CD0">
        <w:rPr>
          <w:lang w:eastAsia="zh-CN"/>
        </w:rPr>
        <w:t>157</w:t>
      </w:r>
      <w:r w:rsidRPr="00441CD0">
        <w:tab/>
      </w:r>
      <w:r w:rsidRPr="00441CD0">
        <w:rPr>
          <w:lang w:eastAsia="zh-CN"/>
        </w:rPr>
        <w:t>MPTCP Address Information</w:t>
      </w:r>
      <w:bookmarkEnd w:id="7068"/>
      <w:bookmarkEnd w:id="7069"/>
      <w:bookmarkEnd w:id="7070"/>
      <w:bookmarkEnd w:id="7071"/>
      <w:bookmarkEnd w:id="7072"/>
      <w:bookmarkEnd w:id="7073"/>
      <w:bookmarkEnd w:id="7074"/>
      <w:bookmarkEnd w:id="7075"/>
      <w:bookmarkEnd w:id="7076"/>
      <w:bookmarkEnd w:id="7077"/>
      <w:bookmarkEnd w:id="7078"/>
      <w:bookmarkEnd w:id="7079"/>
    </w:p>
    <w:p w14:paraId="55073CEE" w14:textId="77777777" w:rsidR="00EE5860" w:rsidRPr="00441CD0" w:rsidRDefault="00EE5860" w:rsidP="00EE5860">
      <w:pPr>
        <w:rPr>
          <w:lang w:eastAsia="ja-JP"/>
        </w:rPr>
      </w:pPr>
      <w:r w:rsidRPr="00441CD0">
        <w:t xml:space="preserve">The </w:t>
      </w:r>
      <w:r w:rsidRPr="00441CD0">
        <w:rPr>
          <w:lang w:eastAsia="zh-CN"/>
        </w:rPr>
        <w:t>MPTCP Address Information</w:t>
      </w:r>
      <w:r w:rsidRPr="00441CD0">
        <w:t xml:space="preserve"> IE shall </w:t>
      </w:r>
      <w:r w:rsidRPr="00441CD0">
        <w:rPr>
          <w:lang w:eastAsia="zh-CN"/>
        </w:rPr>
        <w:t>carry the address information of MPTCP proxy in the UPF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8.2.157-1</w:t>
      </w:r>
      <w:r w:rsidRPr="00441CD0">
        <w:rPr>
          <w:lang w:eastAsia="ja-JP"/>
        </w:rPr>
        <w:t>.</w:t>
      </w:r>
    </w:p>
    <w:p w14:paraId="11B9490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0F7A7E5F" w14:textId="77777777" w:rsidTr="00BB0E1F">
        <w:trPr>
          <w:jc w:val="center"/>
        </w:trPr>
        <w:tc>
          <w:tcPr>
            <w:tcW w:w="151" w:type="dxa"/>
            <w:tcBorders>
              <w:top w:val="single" w:sz="6" w:space="0" w:color="auto"/>
              <w:left w:val="single" w:sz="6" w:space="0" w:color="auto"/>
              <w:bottom w:val="nil"/>
              <w:right w:val="nil"/>
            </w:tcBorders>
          </w:tcPr>
          <w:p w14:paraId="0C339831"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26252F0"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0114917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0D1C3DC6" w14:textId="77777777" w:rsidR="00EE5860" w:rsidRPr="00441CD0" w:rsidRDefault="00EE5860" w:rsidP="00BB0E1F">
            <w:pPr>
              <w:pStyle w:val="TAC"/>
              <w:rPr>
                <w:lang w:val="fr-FR"/>
              </w:rPr>
            </w:pPr>
          </w:p>
        </w:tc>
      </w:tr>
      <w:tr w:rsidR="00EE5860" w:rsidRPr="00441CD0" w14:paraId="13BFFB92" w14:textId="77777777" w:rsidTr="00BB0E1F">
        <w:trPr>
          <w:jc w:val="center"/>
        </w:trPr>
        <w:tc>
          <w:tcPr>
            <w:tcW w:w="151" w:type="dxa"/>
            <w:tcBorders>
              <w:top w:val="nil"/>
              <w:left w:val="single" w:sz="6" w:space="0" w:color="auto"/>
              <w:bottom w:val="nil"/>
              <w:right w:val="nil"/>
            </w:tcBorders>
          </w:tcPr>
          <w:p w14:paraId="694EAC48"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A343D55"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121A8B8"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3524F3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7B5EFE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39C18BF2"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12295A2"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36D35612"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499D1CB"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7C12501B"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65980335" w14:textId="77777777" w:rsidR="00EE5860" w:rsidRPr="00441CD0" w:rsidRDefault="00EE5860" w:rsidP="00BB0E1F">
            <w:pPr>
              <w:pStyle w:val="TAC"/>
              <w:rPr>
                <w:lang w:val="fr-FR"/>
              </w:rPr>
            </w:pPr>
          </w:p>
        </w:tc>
      </w:tr>
      <w:tr w:rsidR="00EE5860" w:rsidRPr="00441CD0" w14:paraId="7C2AC17C" w14:textId="77777777" w:rsidTr="00BB0E1F">
        <w:trPr>
          <w:jc w:val="center"/>
        </w:trPr>
        <w:tc>
          <w:tcPr>
            <w:tcW w:w="151" w:type="dxa"/>
            <w:tcBorders>
              <w:top w:val="nil"/>
              <w:left w:val="single" w:sz="6" w:space="0" w:color="auto"/>
              <w:bottom w:val="nil"/>
              <w:right w:val="nil"/>
            </w:tcBorders>
          </w:tcPr>
          <w:p w14:paraId="4722D86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ED56C8C"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CB1EB02" w14:textId="77777777" w:rsidR="00EE5860" w:rsidRPr="00441CD0" w:rsidRDefault="00EE5860" w:rsidP="00BB0E1F">
            <w:pPr>
              <w:pStyle w:val="TAC"/>
              <w:rPr>
                <w:lang w:val="fr-FR"/>
              </w:rPr>
            </w:pPr>
            <w:r w:rsidRPr="00441CD0">
              <w:rPr>
                <w:lang w:val="fr-FR"/>
              </w:rPr>
              <w:t xml:space="preserve">Type = </w:t>
            </w:r>
            <w:r w:rsidRPr="00441CD0">
              <w:rPr>
                <w:lang w:val="fr-FR" w:eastAsia="zh-CN"/>
              </w:rPr>
              <w:t>228</w:t>
            </w:r>
            <w:r w:rsidRPr="00441CD0">
              <w:rPr>
                <w:lang w:val="fr-FR"/>
              </w:rPr>
              <w:t xml:space="preserve"> (decimal)</w:t>
            </w:r>
          </w:p>
        </w:tc>
        <w:tc>
          <w:tcPr>
            <w:tcW w:w="588" w:type="dxa"/>
            <w:tcBorders>
              <w:top w:val="nil"/>
              <w:left w:val="single" w:sz="4" w:space="0" w:color="auto"/>
              <w:bottom w:val="nil"/>
              <w:right w:val="single" w:sz="6" w:space="0" w:color="auto"/>
            </w:tcBorders>
          </w:tcPr>
          <w:p w14:paraId="509195C0" w14:textId="77777777" w:rsidR="00EE5860" w:rsidRPr="00441CD0" w:rsidRDefault="00EE5860" w:rsidP="00BB0E1F">
            <w:pPr>
              <w:pStyle w:val="TAC"/>
              <w:rPr>
                <w:lang w:val="fr-FR"/>
              </w:rPr>
            </w:pPr>
          </w:p>
        </w:tc>
      </w:tr>
      <w:tr w:rsidR="00EE5860" w:rsidRPr="00441CD0" w14:paraId="5F64E814" w14:textId="77777777" w:rsidTr="00BB0E1F">
        <w:trPr>
          <w:jc w:val="center"/>
        </w:trPr>
        <w:tc>
          <w:tcPr>
            <w:tcW w:w="151" w:type="dxa"/>
            <w:tcBorders>
              <w:top w:val="nil"/>
              <w:left w:val="single" w:sz="6" w:space="0" w:color="auto"/>
              <w:bottom w:val="nil"/>
              <w:right w:val="nil"/>
            </w:tcBorders>
          </w:tcPr>
          <w:p w14:paraId="0F4DB0F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28B354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18778BA"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652F372F" w14:textId="77777777" w:rsidR="00EE5860" w:rsidRPr="00441CD0" w:rsidRDefault="00EE5860" w:rsidP="00BB0E1F">
            <w:pPr>
              <w:pStyle w:val="TAC"/>
              <w:rPr>
                <w:lang w:val="fr-FR"/>
              </w:rPr>
            </w:pPr>
          </w:p>
        </w:tc>
      </w:tr>
      <w:tr w:rsidR="00EE5860" w:rsidRPr="00441CD0" w14:paraId="32FC6238" w14:textId="77777777" w:rsidTr="00BB0E1F">
        <w:trPr>
          <w:jc w:val="center"/>
        </w:trPr>
        <w:tc>
          <w:tcPr>
            <w:tcW w:w="151" w:type="dxa"/>
            <w:tcBorders>
              <w:top w:val="nil"/>
              <w:left w:val="single" w:sz="6" w:space="0" w:color="auto"/>
              <w:bottom w:val="nil"/>
              <w:right w:val="nil"/>
            </w:tcBorders>
          </w:tcPr>
          <w:p w14:paraId="3D28379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AE933AF"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6F709145" w14:textId="77777777" w:rsidR="00EE5860" w:rsidRPr="00441CD0" w:rsidRDefault="00EE5860" w:rsidP="00BB0E1F">
            <w:pPr>
              <w:pStyle w:val="TAC"/>
              <w:rPr>
                <w:lang w:val="fr-FR"/>
              </w:rPr>
            </w:pPr>
            <w:r w:rsidRPr="00441CD0">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4C81F5F5" w14:textId="77777777" w:rsidR="00EE5860" w:rsidRPr="00441CD0" w:rsidRDefault="00EE5860" w:rsidP="00BB0E1F">
            <w:pPr>
              <w:pStyle w:val="TAC"/>
              <w:rPr>
                <w:lang w:val="fr-FR"/>
              </w:rPr>
            </w:pPr>
            <w:r w:rsidRPr="00441CD0">
              <w:rPr>
                <w:lang w:val="fr-FR" w:eastAsia="zh-CN"/>
              </w:rPr>
              <w:t>V6</w:t>
            </w:r>
          </w:p>
        </w:tc>
        <w:tc>
          <w:tcPr>
            <w:tcW w:w="589" w:type="dxa"/>
            <w:tcBorders>
              <w:top w:val="single" w:sz="4" w:space="0" w:color="auto"/>
              <w:left w:val="single" w:sz="4" w:space="0" w:color="auto"/>
              <w:bottom w:val="single" w:sz="4" w:space="0" w:color="auto"/>
              <w:right w:val="single" w:sz="4" w:space="0" w:color="auto"/>
            </w:tcBorders>
            <w:hideMark/>
          </w:tcPr>
          <w:p w14:paraId="30C59571" w14:textId="77777777" w:rsidR="00EE5860" w:rsidRPr="00441CD0" w:rsidRDefault="00EE5860" w:rsidP="00BB0E1F">
            <w:pPr>
              <w:pStyle w:val="TAC"/>
              <w:rPr>
                <w:lang w:val="fr-FR"/>
              </w:rPr>
            </w:pPr>
            <w:r w:rsidRPr="00441CD0">
              <w:rPr>
                <w:lang w:val="fr-FR" w:eastAsia="zh-CN"/>
              </w:rPr>
              <w:t>V4</w:t>
            </w:r>
          </w:p>
        </w:tc>
        <w:tc>
          <w:tcPr>
            <w:tcW w:w="588" w:type="dxa"/>
            <w:tcBorders>
              <w:top w:val="nil"/>
              <w:left w:val="single" w:sz="4" w:space="0" w:color="auto"/>
              <w:bottom w:val="nil"/>
              <w:right w:val="single" w:sz="6" w:space="0" w:color="auto"/>
            </w:tcBorders>
          </w:tcPr>
          <w:p w14:paraId="2702D6EF" w14:textId="77777777" w:rsidR="00EE5860" w:rsidRPr="00441CD0" w:rsidRDefault="00EE5860" w:rsidP="00BB0E1F">
            <w:pPr>
              <w:pStyle w:val="TAC"/>
              <w:rPr>
                <w:lang w:val="fr-FR"/>
              </w:rPr>
            </w:pPr>
          </w:p>
        </w:tc>
      </w:tr>
      <w:tr w:rsidR="00EE5860" w:rsidRPr="00441CD0" w14:paraId="6917386E" w14:textId="77777777" w:rsidTr="00BB0E1F">
        <w:trPr>
          <w:jc w:val="center"/>
        </w:trPr>
        <w:tc>
          <w:tcPr>
            <w:tcW w:w="151" w:type="dxa"/>
            <w:tcBorders>
              <w:top w:val="nil"/>
              <w:left w:val="single" w:sz="6" w:space="0" w:color="auto"/>
              <w:bottom w:val="nil"/>
              <w:right w:val="nil"/>
            </w:tcBorders>
          </w:tcPr>
          <w:p w14:paraId="1750DE8E"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476A9C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6</w:t>
            </w:r>
          </w:p>
        </w:tc>
        <w:tc>
          <w:tcPr>
            <w:tcW w:w="4711" w:type="dxa"/>
            <w:gridSpan w:val="8"/>
            <w:tcBorders>
              <w:top w:val="single" w:sz="4" w:space="0" w:color="auto"/>
              <w:left w:val="single" w:sz="4" w:space="0" w:color="auto"/>
              <w:bottom w:val="single" w:sz="4" w:space="0" w:color="auto"/>
              <w:right w:val="single" w:sz="4" w:space="0" w:color="auto"/>
            </w:tcBorders>
            <w:hideMark/>
          </w:tcPr>
          <w:p w14:paraId="275B257C" w14:textId="77777777" w:rsidR="00EE5860" w:rsidRPr="00441CD0" w:rsidRDefault="00EE5860" w:rsidP="00BB0E1F">
            <w:pPr>
              <w:pStyle w:val="TAC"/>
              <w:rPr>
                <w:lang w:val="fr-FR" w:eastAsia="zh-CN"/>
              </w:rPr>
            </w:pPr>
            <w:r w:rsidRPr="00441CD0">
              <w:rPr>
                <w:lang w:val="fr-FR" w:eastAsia="zh-CN"/>
              </w:rPr>
              <w:t>MPTCP Proxy Type</w:t>
            </w:r>
          </w:p>
        </w:tc>
        <w:tc>
          <w:tcPr>
            <w:tcW w:w="588" w:type="dxa"/>
            <w:tcBorders>
              <w:top w:val="nil"/>
              <w:left w:val="single" w:sz="4" w:space="0" w:color="auto"/>
              <w:bottom w:val="nil"/>
              <w:right w:val="single" w:sz="6" w:space="0" w:color="auto"/>
            </w:tcBorders>
          </w:tcPr>
          <w:p w14:paraId="6EB9CDC0" w14:textId="77777777" w:rsidR="00EE5860" w:rsidRPr="00441CD0" w:rsidRDefault="00EE5860" w:rsidP="00BB0E1F">
            <w:pPr>
              <w:pStyle w:val="TAC"/>
              <w:rPr>
                <w:lang w:val="fr-FR"/>
              </w:rPr>
            </w:pPr>
          </w:p>
        </w:tc>
      </w:tr>
      <w:tr w:rsidR="00EE5860" w:rsidRPr="00441CD0" w14:paraId="5D33B009" w14:textId="77777777" w:rsidTr="00BB0E1F">
        <w:trPr>
          <w:jc w:val="center"/>
        </w:trPr>
        <w:tc>
          <w:tcPr>
            <w:tcW w:w="151" w:type="dxa"/>
            <w:tcBorders>
              <w:top w:val="nil"/>
              <w:left w:val="single" w:sz="6" w:space="0" w:color="auto"/>
              <w:bottom w:val="nil"/>
              <w:right w:val="nil"/>
            </w:tcBorders>
          </w:tcPr>
          <w:p w14:paraId="3ADCD39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4AD21F7"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7 to 8</w:t>
            </w:r>
          </w:p>
        </w:tc>
        <w:tc>
          <w:tcPr>
            <w:tcW w:w="4711" w:type="dxa"/>
            <w:gridSpan w:val="8"/>
            <w:tcBorders>
              <w:top w:val="single" w:sz="4" w:space="0" w:color="auto"/>
              <w:left w:val="single" w:sz="4" w:space="0" w:color="auto"/>
              <w:bottom w:val="single" w:sz="4" w:space="0" w:color="auto"/>
              <w:right w:val="single" w:sz="4" w:space="0" w:color="auto"/>
            </w:tcBorders>
            <w:hideMark/>
          </w:tcPr>
          <w:p w14:paraId="40FCD4BA" w14:textId="77777777" w:rsidR="00EE5860" w:rsidRPr="00441CD0" w:rsidRDefault="00EE5860" w:rsidP="00BB0E1F">
            <w:pPr>
              <w:pStyle w:val="TAC"/>
              <w:rPr>
                <w:lang w:val="en-US" w:eastAsia="zh-CN"/>
              </w:rPr>
            </w:pPr>
            <w:r w:rsidRPr="00441CD0">
              <w:rPr>
                <w:lang w:val="en-US" w:eastAsia="zh-CN"/>
              </w:rPr>
              <w:t>MPTCP Proxy Port</w:t>
            </w:r>
          </w:p>
        </w:tc>
        <w:tc>
          <w:tcPr>
            <w:tcW w:w="588" w:type="dxa"/>
            <w:tcBorders>
              <w:top w:val="nil"/>
              <w:left w:val="single" w:sz="4" w:space="0" w:color="auto"/>
              <w:bottom w:val="nil"/>
              <w:right w:val="single" w:sz="6" w:space="0" w:color="auto"/>
            </w:tcBorders>
          </w:tcPr>
          <w:p w14:paraId="3E79AECC" w14:textId="77777777" w:rsidR="00EE5860" w:rsidRPr="00441CD0" w:rsidRDefault="00EE5860" w:rsidP="00BB0E1F">
            <w:pPr>
              <w:pStyle w:val="TAC"/>
              <w:rPr>
                <w:lang w:val="fr-FR"/>
              </w:rPr>
            </w:pPr>
          </w:p>
        </w:tc>
      </w:tr>
      <w:tr w:rsidR="00EE5860" w:rsidRPr="00441CD0" w14:paraId="025A7962" w14:textId="77777777" w:rsidTr="00BB0E1F">
        <w:trPr>
          <w:jc w:val="center"/>
        </w:trPr>
        <w:tc>
          <w:tcPr>
            <w:tcW w:w="151" w:type="dxa"/>
            <w:tcBorders>
              <w:top w:val="nil"/>
              <w:left w:val="single" w:sz="6" w:space="0" w:color="auto"/>
              <w:bottom w:val="nil"/>
              <w:right w:val="nil"/>
            </w:tcBorders>
          </w:tcPr>
          <w:p w14:paraId="22F520A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0F1DF1D"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1" w:type="dxa"/>
            <w:gridSpan w:val="8"/>
            <w:tcBorders>
              <w:top w:val="single" w:sz="4" w:space="0" w:color="auto"/>
              <w:left w:val="single" w:sz="4" w:space="0" w:color="auto"/>
              <w:bottom w:val="single" w:sz="4" w:space="0" w:color="auto"/>
              <w:right w:val="single" w:sz="4" w:space="0" w:color="auto"/>
            </w:tcBorders>
            <w:hideMark/>
          </w:tcPr>
          <w:p w14:paraId="4A092377" w14:textId="77777777" w:rsidR="00EE5860" w:rsidRPr="00441CD0" w:rsidRDefault="00EE5860" w:rsidP="00BB0E1F">
            <w:pPr>
              <w:pStyle w:val="TAC"/>
              <w:rPr>
                <w:lang w:val="fr-FR" w:eastAsia="zh-CN"/>
              </w:rPr>
            </w:pPr>
            <w:r w:rsidRPr="00441CD0">
              <w:rPr>
                <w:lang w:val="fr-FR" w:eastAsia="zh-CN"/>
              </w:rPr>
              <w:t>MPTCP Proxy IPv4 Address</w:t>
            </w:r>
          </w:p>
        </w:tc>
        <w:tc>
          <w:tcPr>
            <w:tcW w:w="588" w:type="dxa"/>
            <w:tcBorders>
              <w:top w:val="nil"/>
              <w:left w:val="single" w:sz="4" w:space="0" w:color="auto"/>
              <w:bottom w:val="nil"/>
              <w:right w:val="single" w:sz="6" w:space="0" w:color="auto"/>
            </w:tcBorders>
          </w:tcPr>
          <w:p w14:paraId="5BA27474" w14:textId="77777777" w:rsidR="00EE5860" w:rsidRPr="00441CD0" w:rsidRDefault="00EE5860" w:rsidP="00BB0E1F">
            <w:pPr>
              <w:pStyle w:val="TAC"/>
              <w:rPr>
                <w:lang w:val="fr-FR"/>
              </w:rPr>
            </w:pPr>
          </w:p>
        </w:tc>
      </w:tr>
      <w:tr w:rsidR="00EE5860" w:rsidRPr="00441CD0" w14:paraId="7EFE79D5" w14:textId="77777777" w:rsidTr="00BB0E1F">
        <w:trPr>
          <w:jc w:val="center"/>
        </w:trPr>
        <w:tc>
          <w:tcPr>
            <w:tcW w:w="151" w:type="dxa"/>
            <w:tcBorders>
              <w:top w:val="nil"/>
              <w:left w:val="single" w:sz="6" w:space="0" w:color="auto"/>
              <w:bottom w:val="nil"/>
              <w:right w:val="nil"/>
            </w:tcBorders>
          </w:tcPr>
          <w:p w14:paraId="63EF66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970E2"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1" w:type="dxa"/>
            <w:gridSpan w:val="8"/>
            <w:tcBorders>
              <w:top w:val="single" w:sz="4" w:space="0" w:color="auto"/>
              <w:left w:val="single" w:sz="4" w:space="0" w:color="auto"/>
              <w:bottom w:val="single" w:sz="4" w:space="0" w:color="auto"/>
              <w:right w:val="single" w:sz="4" w:space="0" w:color="auto"/>
            </w:tcBorders>
            <w:hideMark/>
          </w:tcPr>
          <w:p w14:paraId="3ADC7F3E" w14:textId="77777777" w:rsidR="00EE5860" w:rsidRPr="00441CD0" w:rsidRDefault="00EE5860" w:rsidP="00BB0E1F">
            <w:pPr>
              <w:pStyle w:val="TAC"/>
              <w:rPr>
                <w:lang w:val="fr-FR" w:eastAsia="zh-CN"/>
              </w:rPr>
            </w:pPr>
            <w:r w:rsidRPr="00441CD0">
              <w:rPr>
                <w:lang w:val="fr-FR" w:eastAsia="zh-CN"/>
              </w:rPr>
              <w:t>MPTCP Proxy IPv6 Address</w:t>
            </w:r>
          </w:p>
        </w:tc>
        <w:tc>
          <w:tcPr>
            <w:tcW w:w="588" w:type="dxa"/>
            <w:tcBorders>
              <w:top w:val="nil"/>
              <w:left w:val="single" w:sz="4" w:space="0" w:color="auto"/>
              <w:bottom w:val="nil"/>
              <w:right w:val="single" w:sz="6" w:space="0" w:color="auto"/>
            </w:tcBorders>
          </w:tcPr>
          <w:p w14:paraId="380A5227" w14:textId="77777777" w:rsidR="00EE5860" w:rsidRPr="00441CD0" w:rsidRDefault="00EE5860" w:rsidP="00BB0E1F">
            <w:pPr>
              <w:pStyle w:val="TAC"/>
              <w:rPr>
                <w:lang w:val="fr-FR"/>
              </w:rPr>
            </w:pPr>
          </w:p>
        </w:tc>
      </w:tr>
      <w:tr w:rsidR="00EE5860" w:rsidRPr="00441CD0" w14:paraId="6D18F6C5" w14:textId="77777777" w:rsidTr="00BB0E1F">
        <w:trPr>
          <w:jc w:val="center"/>
        </w:trPr>
        <w:tc>
          <w:tcPr>
            <w:tcW w:w="151" w:type="dxa"/>
            <w:tcBorders>
              <w:top w:val="nil"/>
              <w:left w:val="single" w:sz="6" w:space="0" w:color="auto"/>
              <w:bottom w:val="nil"/>
              <w:right w:val="nil"/>
            </w:tcBorders>
          </w:tcPr>
          <w:p w14:paraId="0394CE2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B565B0"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00B01A2"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114A5E86" w14:textId="77777777" w:rsidR="00EE5860" w:rsidRPr="00441CD0" w:rsidRDefault="00EE5860" w:rsidP="00BB0E1F">
            <w:pPr>
              <w:pStyle w:val="TAC"/>
              <w:rPr>
                <w:lang w:val="fr-FR"/>
              </w:rPr>
            </w:pPr>
          </w:p>
        </w:tc>
      </w:tr>
    </w:tbl>
    <w:p w14:paraId="71BFD75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228</w:t>
      </w:r>
      <w:r w:rsidRPr="00441CD0">
        <w:rPr>
          <w:lang w:eastAsia="zh-CN"/>
        </w:rPr>
        <w:t>-</w:t>
      </w:r>
      <w:r w:rsidRPr="00441CD0">
        <w:rPr>
          <w:lang w:eastAsia="ja-JP"/>
        </w:rPr>
        <w:t>1</w:t>
      </w:r>
      <w:r w:rsidRPr="00441CD0">
        <w:t xml:space="preserve">: </w:t>
      </w:r>
      <w:r w:rsidRPr="00441CD0">
        <w:rPr>
          <w:lang w:eastAsia="zh-CN"/>
        </w:rPr>
        <w:t>MPTCP Address Information</w:t>
      </w:r>
    </w:p>
    <w:p w14:paraId="67B4A3C7" w14:textId="77777777" w:rsidR="00EE5860" w:rsidRPr="00441CD0" w:rsidRDefault="00EE5860" w:rsidP="00EE5860">
      <w:r w:rsidRPr="00441CD0">
        <w:t>The following flags are coded within Octet 5:</w:t>
      </w:r>
    </w:p>
    <w:p w14:paraId="17FC09A6"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If this bit is set to "1", then the MPTCP Proxy IPv</w:t>
      </w:r>
      <w:r w:rsidRPr="00441CD0">
        <w:rPr>
          <w:lang w:eastAsia="zh-CN"/>
        </w:rPr>
        <w:t>4</w:t>
      </w:r>
      <w:r w:rsidRPr="00441CD0">
        <w:t xml:space="preserve"> Address field shall be present in the MPTCP </w:t>
      </w:r>
      <w:r w:rsidRPr="00441CD0">
        <w:rPr>
          <w:lang w:eastAsia="zh-CN"/>
        </w:rPr>
        <w:t>Address Information</w:t>
      </w:r>
      <w:r w:rsidRPr="00441CD0">
        <w:t xml:space="preserve"> IE.</w:t>
      </w:r>
    </w:p>
    <w:p w14:paraId="3B0ADE8D" w14:textId="77777777" w:rsidR="00EE5860" w:rsidRPr="00441CD0" w:rsidRDefault="00EE5860" w:rsidP="00EE5860">
      <w:pPr>
        <w:pStyle w:val="B1"/>
      </w:pPr>
      <w:r w:rsidRPr="00441CD0">
        <w:t>-</w:t>
      </w:r>
      <w:r w:rsidRPr="00441CD0">
        <w:tab/>
        <w:t xml:space="preserve">Bit 1 – </w:t>
      </w:r>
      <w:r w:rsidRPr="00441CD0">
        <w:rPr>
          <w:lang w:eastAsia="zh-CN"/>
        </w:rPr>
        <w:t>V6</w:t>
      </w:r>
      <w:r w:rsidRPr="00441CD0">
        <w:t>: If this bit is set to "1", then the MPTCP IPv</w:t>
      </w:r>
      <w:r w:rsidRPr="00441CD0">
        <w:rPr>
          <w:lang w:eastAsia="zh-CN"/>
        </w:rPr>
        <w:t>6</w:t>
      </w:r>
      <w:r w:rsidRPr="00441CD0">
        <w:t xml:space="preserve"> Address field shall be present in the MPTCP </w:t>
      </w:r>
      <w:r w:rsidRPr="00441CD0">
        <w:rPr>
          <w:lang w:eastAsia="zh-CN"/>
        </w:rPr>
        <w:t>Address Information</w:t>
      </w:r>
      <w:r w:rsidRPr="00441CD0">
        <w:t xml:space="preserve"> IE.</w:t>
      </w:r>
    </w:p>
    <w:p w14:paraId="2B08985F" w14:textId="77777777" w:rsidR="00EE5860" w:rsidRPr="00441CD0" w:rsidRDefault="00EE5860" w:rsidP="00EE5860">
      <w:pPr>
        <w:pStyle w:val="B1"/>
      </w:pPr>
      <w:r w:rsidRPr="00441CD0">
        <w:t>-</w:t>
      </w:r>
      <w:r w:rsidRPr="00441CD0">
        <w:tab/>
        <w:t xml:space="preserve">Bit 3 to 8 </w:t>
      </w:r>
      <w:r w:rsidRPr="00441CD0">
        <w:rPr>
          <w:noProof/>
        </w:rPr>
        <w:t>Spare, for future use and set to "0"</w:t>
      </w:r>
      <w:r w:rsidRPr="00441CD0">
        <w:t>.</w:t>
      </w:r>
    </w:p>
    <w:p w14:paraId="03CA437D" w14:textId="35B6B92D" w:rsidR="00EE5860" w:rsidRPr="00441CD0" w:rsidRDefault="00EE5860" w:rsidP="00EE5860">
      <w:pPr>
        <w:rPr>
          <w:lang w:eastAsia="zh-CN"/>
        </w:rPr>
      </w:pPr>
      <w:r w:rsidRPr="00441CD0">
        <w:rPr>
          <w:lang w:eastAsia="zh-CN"/>
        </w:rPr>
        <w:t xml:space="preserve">Octets 6 shall indicate the MPTCP Proxy Type, with the value specified in </w:t>
      </w:r>
      <w:r w:rsidR="00415C19" w:rsidRPr="00441CD0">
        <w:rPr>
          <w:lang w:eastAsia="zh-CN"/>
        </w:rPr>
        <w:t>clause</w:t>
      </w:r>
      <w:r w:rsidR="00415C19">
        <w:rPr>
          <w:lang w:eastAsia="zh-CN"/>
        </w:rPr>
        <w:t> </w:t>
      </w:r>
      <w:r w:rsidR="00415C19" w:rsidRPr="00441CD0">
        <w:rPr>
          <w:lang w:eastAsia="zh-CN"/>
        </w:rPr>
        <w:t>6</w:t>
      </w:r>
      <w:r w:rsidRPr="00441CD0">
        <w:rPr>
          <w:lang w:eastAsia="zh-CN"/>
        </w:rPr>
        <w:t>.1.4 of 3GPP</w:t>
      </w:r>
      <w:r w:rsidRPr="00441CD0">
        <w:rPr>
          <w:lang w:val="en-US" w:eastAsia="zh-CN"/>
        </w:rPr>
        <w:t> TS</w:t>
      </w:r>
      <w:r>
        <w:rPr>
          <w:lang w:val="en-US" w:eastAsia="zh-CN"/>
        </w:rPr>
        <w:t> </w:t>
      </w:r>
      <w:r w:rsidRPr="00441CD0">
        <w:rPr>
          <w:lang w:val="en-US" w:eastAsia="zh-CN"/>
        </w:rPr>
        <w:t>24.193 [59].</w:t>
      </w:r>
    </w:p>
    <w:p w14:paraId="018BD720" w14:textId="77777777" w:rsidR="00EE5860" w:rsidRPr="00441CD0" w:rsidRDefault="00EE5860" w:rsidP="00EE5860">
      <w:pPr>
        <w:rPr>
          <w:lang w:val="en-US" w:eastAsia="zh-CN"/>
        </w:rPr>
      </w:pPr>
      <w:r w:rsidRPr="00441CD0">
        <w:rPr>
          <w:lang w:eastAsia="zh-CN"/>
        </w:rPr>
        <w:t xml:space="preserve">Octets 7 to 8 shall indicate the allocated </w:t>
      </w:r>
      <w:r w:rsidRPr="00441CD0">
        <w:rPr>
          <w:rFonts w:hint="eastAsia"/>
          <w:lang w:eastAsia="zh-CN"/>
        </w:rPr>
        <w:t xml:space="preserve">TCP </w:t>
      </w:r>
      <w:r w:rsidRPr="00441CD0">
        <w:rPr>
          <w:lang w:eastAsia="zh-CN"/>
        </w:rPr>
        <w:t>port number of the MPTCP Proxy</w:t>
      </w:r>
      <w:r w:rsidRPr="00441CD0">
        <w:rPr>
          <w:lang w:val="en-US" w:eastAsia="zh-CN"/>
        </w:rPr>
        <w:t>.</w:t>
      </w:r>
    </w:p>
    <w:p w14:paraId="6CC88964" w14:textId="77777777" w:rsidR="00EE5860" w:rsidRPr="00441CD0" w:rsidRDefault="00EE5860" w:rsidP="00EE5860">
      <w:r w:rsidRPr="00441CD0">
        <w:t>Octets "p to (p+3)" or "q to (q+15)" (IPv4 address / IPv6 address fields), if present, shall contain the address value.</w:t>
      </w:r>
    </w:p>
    <w:p w14:paraId="644BA5F5" w14:textId="77777777" w:rsidR="00EE5860" w:rsidRPr="00441CD0" w:rsidRDefault="00EE5860" w:rsidP="00EE5860">
      <w:pPr>
        <w:pStyle w:val="Heading3"/>
      </w:pPr>
      <w:bookmarkStart w:id="7080" w:name="_Toc27491004"/>
      <w:bookmarkStart w:id="7081" w:name="_Toc27557297"/>
      <w:bookmarkStart w:id="7082" w:name="_Toc27724214"/>
      <w:bookmarkStart w:id="7083" w:name="_Toc36031288"/>
      <w:bookmarkStart w:id="7084" w:name="_Toc36043208"/>
      <w:bookmarkStart w:id="7085" w:name="_Toc36814533"/>
      <w:bookmarkStart w:id="7086" w:name="_Toc44689391"/>
      <w:bookmarkStart w:id="7087" w:name="_Toc44924145"/>
      <w:bookmarkStart w:id="7088" w:name="_Toc51861115"/>
      <w:bookmarkStart w:id="7089" w:name="_Toc57930886"/>
      <w:bookmarkStart w:id="7090" w:name="_Toc57931516"/>
      <w:bookmarkStart w:id="7091" w:name="_Toc160974642"/>
      <w:r w:rsidRPr="00441CD0">
        <w:t>8.2.</w:t>
      </w:r>
      <w:r w:rsidRPr="00441CD0">
        <w:rPr>
          <w:lang w:eastAsia="zh-CN"/>
        </w:rPr>
        <w:t>158</w:t>
      </w:r>
      <w:r w:rsidRPr="00441CD0">
        <w:tab/>
        <w:t xml:space="preserve">UE </w:t>
      </w:r>
      <w:r w:rsidRPr="00441CD0">
        <w:rPr>
          <w:lang w:eastAsia="zh-CN"/>
        </w:rPr>
        <w:t>Link-Specific IP Address</w:t>
      </w:r>
      <w:bookmarkEnd w:id="7080"/>
      <w:bookmarkEnd w:id="7081"/>
      <w:bookmarkEnd w:id="7082"/>
      <w:bookmarkEnd w:id="7083"/>
      <w:bookmarkEnd w:id="7084"/>
      <w:bookmarkEnd w:id="7085"/>
      <w:bookmarkEnd w:id="7086"/>
      <w:bookmarkEnd w:id="7087"/>
      <w:bookmarkEnd w:id="7088"/>
      <w:bookmarkEnd w:id="7089"/>
      <w:bookmarkEnd w:id="7090"/>
      <w:bookmarkEnd w:id="7091"/>
    </w:p>
    <w:p w14:paraId="452A8B49" w14:textId="77777777" w:rsidR="00EE5860" w:rsidRPr="00441CD0" w:rsidRDefault="00EE5860" w:rsidP="00EE5860">
      <w:pPr>
        <w:rPr>
          <w:lang w:eastAsia="ja-JP"/>
        </w:rPr>
      </w:pPr>
      <w:r w:rsidRPr="00441CD0">
        <w:t xml:space="preserve">The UE </w:t>
      </w:r>
      <w:r w:rsidRPr="00441CD0">
        <w:rPr>
          <w:lang w:eastAsia="zh-CN"/>
        </w:rPr>
        <w:t>Link-Specific IP Address</w:t>
      </w:r>
      <w:r w:rsidRPr="00441CD0">
        <w:t xml:space="preserve"> IE shall </w:t>
      </w:r>
      <w:r w:rsidRPr="00441CD0">
        <w:rPr>
          <w:lang w:eastAsia="zh-CN"/>
        </w:rPr>
        <w:t>carry link-specific IP address used for MPTCP steering function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8.2.158-1</w:t>
      </w:r>
      <w:r w:rsidRPr="00441CD0">
        <w:rPr>
          <w:lang w:eastAsia="ja-JP"/>
        </w:rPr>
        <w:t>.</w:t>
      </w:r>
    </w:p>
    <w:p w14:paraId="0C2E3CD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1FE7C9CE" w14:textId="77777777" w:rsidTr="00BB0E1F">
        <w:trPr>
          <w:jc w:val="center"/>
        </w:trPr>
        <w:tc>
          <w:tcPr>
            <w:tcW w:w="151" w:type="dxa"/>
            <w:tcBorders>
              <w:top w:val="single" w:sz="6" w:space="0" w:color="auto"/>
              <w:left w:val="single" w:sz="6" w:space="0" w:color="auto"/>
              <w:bottom w:val="nil"/>
              <w:right w:val="nil"/>
            </w:tcBorders>
          </w:tcPr>
          <w:p w14:paraId="64E115B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A09FE5E"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5C703889"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835B82F" w14:textId="77777777" w:rsidR="00EE5860" w:rsidRPr="00441CD0" w:rsidRDefault="00EE5860" w:rsidP="00BB0E1F">
            <w:pPr>
              <w:pStyle w:val="TAC"/>
              <w:rPr>
                <w:lang w:val="fr-FR"/>
              </w:rPr>
            </w:pPr>
          </w:p>
        </w:tc>
      </w:tr>
      <w:tr w:rsidR="00EE5860" w:rsidRPr="00441CD0" w14:paraId="709B25AB" w14:textId="77777777" w:rsidTr="00BB0E1F">
        <w:trPr>
          <w:jc w:val="center"/>
        </w:trPr>
        <w:tc>
          <w:tcPr>
            <w:tcW w:w="151" w:type="dxa"/>
            <w:tcBorders>
              <w:top w:val="nil"/>
              <w:left w:val="single" w:sz="6" w:space="0" w:color="auto"/>
              <w:bottom w:val="nil"/>
              <w:right w:val="nil"/>
            </w:tcBorders>
          </w:tcPr>
          <w:p w14:paraId="1A359870"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525C7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6E9F0B"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5FD86334"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0B62A58C"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275B5A9"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58C7116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67F268D0"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9ABE4B4"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271B1DF"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4EC181BE" w14:textId="77777777" w:rsidR="00EE5860" w:rsidRPr="00441CD0" w:rsidRDefault="00EE5860" w:rsidP="00BB0E1F">
            <w:pPr>
              <w:pStyle w:val="TAC"/>
              <w:rPr>
                <w:lang w:val="fr-FR"/>
              </w:rPr>
            </w:pPr>
          </w:p>
        </w:tc>
      </w:tr>
      <w:tr w:rsidR="00EE5860" w:rsidRPr="00441CD0" w14:paraId="49A8A5BB" w14:textId="77777777" w:rsidTr="00BB0E1F">
        <w:trPr>
          <w:jc w:val="center"/>
        </w:trPr>
        <w:tc>
          <w:tcPr>
            <w:tcW w:w="151" w:type="dxa"/>
            <w:tcBorders>
              <w:top w:val="nil"/>
              <w:left w:val="single" w:sz="6" w:space="0" w:color="auto"/>
              <w:bottom w:val="nil"/>
              <w:right w:val="nil"/>
            </w:tcBorders>
          </w:tcPr>
          <w:p w14:paraId="0B01148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37E096A"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53BF715" w14:textId="77777777" w:rsidR="00EE5860" w:rsidRPr="00441CD0" w:rsidRDefault="00EE5860" w:rsidP="00BB0E1F">
            <w:pPr>
              <w:pStyle w:val="TAC"/>
              <w:rPr>
                <w:lang w:val="fr-FR"/>
              </w:rPr>
            </w:pPr>
            <w:r w:rsidRPr="00441CD0">
              <w:rPr>
                <w:lang w:val="fr-FR"/>
              </w:rPr>
              <w:t xml:space="preserve">Type = </w:t>
            </w:r>
            <w:r w:rsidRPr="00441CD0">
              <w:rPr>
                <w:lang w:val="fr-FR" w:eastAsia="zh-CN"/>
              </w:rPr>
              <w:t>229</w:t>
            </w:r>
            <w:r w:rsidRPr="00441CD0">
              <w:rPr>
                <w:lang w:val="fr-FR"/>
              </w:rPr>
              <w:t xml:space="preserve"> (decimal)</w:t>
            </w:r>
          </w:p>
        </w:tc>
        <w:tc>
          <w:tcPr>
            <w:tcW w:w="588" w:type="dxa"/>
            <w:tcBorders>
              <w:top w:val="nil"/>
              <w:left w:val="single" w:sz="4" w:space="0" w:color="auto"/>
              <w:bottom w:val="nil"/>
              <w:right w:val="single" w:sz="6" w:space="0" w:color="auto"/>
            </w:tcBorders>
          </w:tcPr>
          <w:p w14:paraId="7882B6B8" w14:textId="77777777" w:rsidR="00EE5860" w:rsidRPr="00441CD0" w:rsidRDefault="00EE5860" w:rsidP="00BB0E1F">
            <w:pPr>
              <w:pStyle w:val="TAC"/>
              <w:rPr>
                <w:lang w:val="fr-FR"/>
              </w:rPr>
            </w:pPr>
          </w:p>
        </w:tc>
      </w:tr>
      <w:tr w:rsidR="00EE5860" w:rsidRPr="00441CD0" w14:paraId="1E66161D" w14:textId="77777777" w:rsidTr="00BB0E1F">
        <w:trPr>
          <w:jc w:val="center"/>
        </w:trPr>
        <w:tc>
          <w:tcPr>
            <w:tcW w:w="151" w:type="dxa"/>
            <w:tcBorders>
              <w:top w:val="nil"/>
              <w:left w:val="single" w:sz="6" w:space="0" w:color="auto"/>
              <w:bottom w:val="nil"/>
              <w:right w:val="nil"/>
            </w:tcBorders>
          </w:tcPr>
          <w:p w14:paraId="65EADE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68F5CD"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BAAC238"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00E9A4DB" w14:textId="77777777" w:rsidR="00EE5860" w:rsidRPr="00441CD0" w:rsidRDefault="00EE5860" w:rsidP="00BB0E1F">
            <w:pPr>
              <w:pStyle w:val="TAC"/>
              <w:rPr>
                <w:lang w:val="fr-FR"/>
              </w:rPr>
            </w:pPr>
          </w:p>
        </w:tc>
      </w:tr>
      <w:tr w:rsidR="00EE5860" w:rsidRPr="00441CD0" w14:paraId="0DD88F27" w14:textId="77777777" w:rsidTr="00BB0E1F">
        <w:trPr>
          <w:jc w:val="center"/>
        </w:trPr>
        <w:tc>
          <w:tcPr>
            <w:tcW w:w="151" w:type="dxa"/>
            <w:tcBorders>
              <w:top w:val="nil"/>
              <w:left w:val="single" w:sz="6" w:space="0" w:color="auto"/>
              <w:bottom w:val="nil"/>
              <w:right w:val="nil"/>
            </w:tcBorders>
          </w:tcPr>
          <w:p w14:paraId="4D6B24F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276C3B5" w14:textId="77777777" w:rsidR="00EE5860" w:rsidRPr="00441CD0" w:rsidRDefault="00EE5860" w:rsidP="00BB0E1F">
            <w:pPr>
              <w:pStyle w:val="TAC"/>
              <w:rPr>
                <w:lang w:val="fr-FR"/>
              </w:rPr>
            </w:pPr>
            <w:r w:rsidRPr="00441CD0">
              <w:rPr>
                <w:lang w:val="fr-FR"/>
              </w:rPr>
              <w:t>5</w:t>
            </w:r>
          </w:p>
        </w:tc>
        <w:tc>
          <w:tcPr>
            <w:tcW w:w="2355" w:type="dxa"/>
            <w:gridSpan w:val="4"/>
            <w:tcBorders>
              <w:top w:val="single" w:sz="4" w:space="0" w:color="auto"/>
              <w:left w:val="single" w:sz="4" w:space="0" w:color="auto"/>
              <w:bottom w:val="single" w:sz="4" w:space="0" w:color="auto"/>
              <w:right w:val="single" w:sz="4" w:space="0" w:color="auto"/>
            </w:tcBorders>
            <w:hideMark/>
          </w:tcPr>
          <w:p w14:paraId="413EC4FB"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0179CF0" w14:textId="77777777" w:rsidR="00EE5860" w:rsidRPr="00441CD0" w:rsidRDefault="00EE5860" w:rsidP="00BB0E1F">
            <w:pPr>
              <w:pStyle w:val="TAC"/>
              <w:rPr>
                <w:lang w:val="fr-FR" w:eastAsia="zh-CN"/>
              </w:rPr>
            </w:pPr>
            <w:r w:rsidRPr="00441CD0">
              <w:rPr>
                <w:lang w:val="fr-FR" w:eastAsia="zh-CN"/>
              </w:rPr>
              <w:t>NV6</w:t>
            </w:r>
          </w:p>
        </w:tc>
        <w:tc>
          <w:tcPr>
            <w:tcW w:w="589" w:type="dxa"/>
            <w:tcBorders>
              <w:top w:val="single" w:sz="4" w:space="0" w:color="auto"/>
              <w:left w:val="single" w:sz="4" w:space="0" w:color="auto"/>
              <w:bottom w:val="single" w:sz="4" w:space="0" w:color="auto"/>
              <w:right w:val="single" w:sz="4" w:space="0" w:color="auto"/>
            </w:tcBorders>
            <w:hideMark/>
          </w:tcPr>
          <w:p w14:paraId="44EC6F2A" w14:textId="77777777" w:rsidR="00EE5860" w:rsidRPr="00441CD0" w:rsidRDefault="00EE5860" w:rsidP="00BB0E1F">
            <w:pPr>
              <w:pStyle w:val="TAC"/>
              <w:rPr>
                <w:lang w:val="fr-FR" w:eastAsia="zh-CN"/>
              </w:rPr>
            </w:pPr>
            <w:r w:rsidRPr="00441CD0">
              <w:rPr>
                <w:lang w:val="fr-FR" w:eastAsia="zh-CN"/>
              </w:rPr>
              <w:t>NV4</w:t>
            </w:r>
          </w:p>
        </w:tc>
        <w:tc>
          <w:tcPr>
            <w:tcW w:w="589" w:type="dxa"/>
            <w:tcBorders>
              <w:top w:val="single" w:sz="4" w:space="0" w:color="auto"/>
              <w:left w:val="single" w:sz="4" w:space="0" w:color="auto"/>
              <w:bottom w:val="single" w:sz="4" w:space="0" w:color="auto"/>
              <w:right w:val="single" w:sz="4" w:space="0" w:color="auto"/>
            </w:tcBorders>
            <w:hideMark/>
          </w:tcPr>
          <w:p w14:paraId="3D717F24"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46275C99"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6F182F39" w14:textId="77777777" w:rsidR="00EE5860" w:rsidRPr="00441CD0" w:rsidRDefault="00EE5860" w:rsidP="00BB0E1F">
            <w:pPr>
              <w:pStyle w:val="TAC"/>
              <w:rPr>
                <w:lang w:val="fr-FR"/>
              </w:rPr>
            </w:pPr>
          </w:p>
        </w:tc>
      </w:tr>
      <w:tr w:rsidR="00EE5860" w:rsidRPr="00441CD0" w14:paraId="16CB73E2" w14:textId="77777777" w:rsidTr="00BB0E1F">
        <w:trPr>
          <w:jc w:val="center"/>
        </w:trPr>
        <w:tc>
          <w:tcPr>
            <w:tcW w:w="151" w:type="dxa"/>
            <w:tcBorders>
              <w:top w:val="nil"/>
              <w:left w:val="single" w:sz="6" w:space="0" w:color="auto"/>
              <w:bottom w:val="nil"/>
              <w:right w:val="nil"/>
            </w:tcBorders>
          </w:tcPr>
          <w:p w14:paraId="47F87EF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32AD119"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3CA474FD" w14:textId="77777777" w:rsidR="00EE5860" w:rsidRPr="00441CD0" w:rsidRDefault="00EE5860" w:rsidP="00BB0E1F">
            <w:pPr>
              <w:pStyle w:val="TAC"/>
              <w:rPr>
                <w:lang w:val="fr-FR" w:eastAsia="zh-CN"/>
              </w:rPr>
            </w:pPr>
            <w:r w:rsidRPr="00441CD0">
              <w:rPr>
                <w:lang w:val="fr-FR" w:eastAsia="zh-CN"/>
              </w:rPr>
              <w:t>UE Link-Specific IPv4 Address for 3GPP Access</w:t>
            </w:r>
          </w:p>
        </w:tc>
        <w:tc>
          <w:tcPr>
            <w:tcW w:w="588" w:type="dxa"/>
            <w:tcBorders>
              <w:top w:val="nil"/>
              <w:left w:val="single" w:sz="4" w:space="0" w:color="auto"/>
              <w:bottom w:val="nil"/>
              <w:right w:val="single" w:sz="6" w:space="0" w:color="auto"/>
            </w:tcBorders>
          </w:tcPr>
          <w:p w14:paraId="0C28DDA3" w14:textId="77777777" w:rsidR="00EE5860" w:rsidRPr="00441CD0" w:rsidRDefault="00EE5860" w:rsidP="00BB0E1F">
            <w:pPr>
              <w:pStyle w:val="TAC"/>
              <w:rPr>
                <w:lang w:val="fr-FR"/>
              </w:rPr>
            </w:pPr>
          </w:p>
        </w:tc>
      </w:tr>
      <w:tr w:rsidR="00EE5860" w:rsidRPr="00441CD0" w14:paraId="16EC5526" w14:textId="77777777" w:rsidTr="00BB0E1F">
        <w:trPr>
          <w:jc w:val="center"/>
        </w:trPr>
        <w:tc>
          <w:tcPr>
            <w:tcW w:w="151" w:type="dxa"/>
            <w:tcBorders>
              <w:top w:val="nil"/>
              <w:left w:val="single" w:sz="6" w:space="0" w:color="auto"/>
              <w:bottom w:val="nil"/>
              <w:right w:val="nil"/>
            </w:tcBorders>
          </w:tcPr>
          <w:p w14:paraId="16296B6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E0976FA"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5C262FA2" w14:textId="77777777" w:rsidR="00EE5860" w:rsidRPr="00441CD0" w:rsidRDefault="00EE5860" w:rsidP="00BB0E1F">
            <w:pPr>
              <w:pStyle w:val="TAC"/>
              <w:rPr>
                <w:lang w:val="fr-FR" w:eastAsia="zh-CN"/>
              </w:rPr>
            </w:pPr>
            <w:r w:rsidRPr="00441CD0">
              <w:rPr>
                <w:lang w:val="fr-FR" w:eastAsia="zh-CN"/>
              </w:rPr>
              <w:t>UE Link-Specific IPv6 Address for 3GPP Access</w:t>
            </w:r>
          </w:p>
        </w:tc>
        <w:tc>
          <w:tcPr>
            <w:tcW w:w="588" w:type="dxa"/>
            <w:tcBorders>
              <w:top w:val="nil"/>
              <w:left w:val="single" w:sz="4" w:space="0" w:color="auto"/>
              <w:bottom w:val="nil"/>
              <w:right w:val="single" w:sz="6" w:space="0" w:color="auto"/>
            </w:tcBorders>
          </w:tcPr>
          <w:p w14:paraId="3FFE3963" w14:textId="77777777" w:rsidR="00EE5860" w:rsidRPr="00441CD0" w:rsidRDefault="00EE5860" w:rsidP="00BB0E1F">
            <w:pPr>
              <w:pStyle w:val="TAC"/>
              <w:rPr>
                <w:lang w:val="fr-FR"/>
              </w:rPr>
            </w:pPr>
          </w:p>
        </w:tc>
      </w:tr>
      <w:tr w:rsidR="00EE5860" w:rsidRPr="00441CD0" w14:paraId="66C3F044" w14:textId="77777777" w:rsidTr="00BB0E1F">
        <w:trPr>
          <w:jc w:val="center"/>
        </w:trPr>
        <w:tc>
          <w:tcPr>
            <w:tcW w:w="151" w:type="dxa"/>
            <w:tcBorders>
              <w:top w:val="nil"/>
              <w:left w:val="single" w:sz="6" w:space="0" w:color="auto"/>
              <w:bottom w:val="nil"/>
              <w:right w:val="nil"/>
            </w:tcBorders>
          </w:tcPr>
          <w:p w14:paraId="038B3F8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0115578" w14:textId="77777777" w:rsidR="00EE5860" w:rsidRPr="00441CD0" w:rsidRDefault="00EE5860" w:rsidP="00BB0E1F">
            <w:pPr>
              <w:pStyle w:val="NO"/>
              <w:keepNext/>
              <w:spacing w:after="0"/>
              <w:ind w:left="0" w:firstLine="0"/>
              <w:jc w:val="center"/>
              <w:rPr>
                <w:lang w:val="fr-FR"/>
              </w:rPr>
            </w:pPr>
            <w:r w:rsidRPr="00441CD0">
              <w:rPr>
                <w:rFonts w:ascii="Arial" w:hAnsi="Arial" w:cs="Arial"/>
                <w:sz w:val="18"/>
                <w:szCs w:val="18"/>
                <w:lang w:val="en-US" w:eastAsia="zh-CN"/>
              </w:rPr>
              <w:t>r to (r+3)</w:t>
            </w:r>
          </w:p>
        </w:tc>
        <w:tc>
          <w:tcPr>
            <w:tcW w:w="4712" w:type="dxa"/>
            <w:gridSpan w:val="8"/>
            <w:tcBorders>
              <w:top w:val="single" w:sz="4" w:space="0" w:color="auto"/>
              <w:left w:val="single" w:sz="4" w:space="0" w:color="auto"/>
              <w:bottom w:val="single" w:sz="4" w:space="0" w:color="auto"/>
              <w:right w:val="single" w:sz="4" w:space="0" w:color="auto"/>
            </w:tcBorders>
            <w:hideMark/>
          </w:tcPr>
          <w:p w14:paraId="0408A940" w14:textId="77777777" w:rsidR="00EE5860" w:rsidRPr="00441CD0" w:rsidRDefault="00EE5860" w:rsidP="00BB0E1F">
            <w:pPr>
              <w:pStyle w:val="TAC"/>
              <w:rPr>
                <w:lang w:val="en-US" w:eastAsia="zh-CN"/>
              </w:rPr>
            </w:pPr>
            <w:r w:rsidRPr="00441CD0">
              <w:rPr>
                <w:lang w:val="en-US" w:eastAsia="zh-CN"/>
              </w:rPr>
              <w:t xml:space="preserve">UE Link-Specific IPv4 Address for Non-3GPP Access </w:t>
            </w:r>
          </w:p>
        </w:tc>
        <w:tc>
          <w:tcPr>
            <w:tcW w:w="588" w:type="dxa"/>
            <w:tcBorders>
              <w:top w:val="nil"/>
              <w:left w:val="single" w:sz="4" w:space="0" w:color="auto"/>
              <w:bottom w:val="nil"/>
              <w:right w:val="single" w:sz="6" w:space="0" w:color="auto"/>
            </w:tcBorders>
          </w:tcPr>
          <w:p w14:paraId="5B51A8C2" w14:textId="77777777" w:rsidR="00EE5860" w:rsidRPr="00441CD0" w:rsidRDefault="00EE5860" w:rsidP="00BB0E1F">
            <w:pPr>
              <w:pStyle w:val="TAC"/>
              <w:rPr>
                <w:lang w:val="fr-FR"/>
              </w:rPr>
            </w:pPr>
          </w:p>
        </w:tc>
      </w:tr>
      <w:tr w:rsidR="00EE5860" w:rsidRPr="00441CD0" w14:paraId="42AC830C" w14:textId="77777777" w:rsidTr="00BB0E1F">
        <w:trPr>
          <w:jc w:val="center"/>
        </w:trPr>
        <w:tc>
          <w:tcPr>
            <w:tcW w:w="151" w:type="dxa"/>
            <w:tcBorders>
              <w:top w:val="nil"/>
              <w:left w:val="single" w:sz="6" w:space="0" w:color="auto"/>
              <w:bottom w:val="nil"/>
              <w:right w:val="nil"/>
            </w:tcBorders>
          </w:tcPr>
          <w:p w14:paraId="05E5601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A3D760"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(s+3)</w:t>
            </w:r>
          </w:p>
        </w:tc>
        <w:tc>
          <w:tcPr>
            <w:tcW w:w="4712" w:type="dxa"/>
            <w:gridSpan w:val="8"/>
            <w:tcBorders>
              <w:top w:val="single" w:sz="4" w:space="0" w:color="auto"/>
              <w:left w:val="single" w:sz="4" w:space="0" w:color="auto"/>
              <w:bottom w:val="single" w:sz="4" w:space="0" w:color="auto"/>
              <w:right w:val="single" w:sz="4" w:space="0" w:color="auto"/>
            </w:tcBorders>
            <w:hideMark/>
          </w:tcPr>
          <w:p w14:paraId="678A5E3B" w14:textId="77777777" w:rsidR="00EE5860" w:rsidRPr="00441CD0" w:rsidRDefault="00EE5860" w:rsidP="00BB0E1F">
            <w:pPr>
              <w:pStyle w:val="TAC"/>
              <w:rPr>
                <w:lang w:val="en-US" w:eastAsia="zh-CN"/>
              </w:rPr>
            </w:pPr>
            <w:r w:rsidRPr="00441CD0">
              <w:rPr>
                <w:lang w:val="en-US" w:eastAsia="zh-CN"/>
              </w:rPr>
              <w:t>UE Link-Specific IPv6 Adress for Non-3GPP Access</w:t>
            </w:r>
          </w:p>
        </w:tc>
        <w:tc>
          <w:tcPr>
            <w:tcW w:w="588" w:type="dxa"/>
            <w:tcBorders>
              <w:top w:val="nil"/>
              <w:left w:val="single" w:sz="4" w:space="0" w:color="auto"/>
              <w:bottom w:val="nil"/>
              <w:right w:val="single" w:sz="6" w:space="0" w:color="auto"/>
            </w:tcBorders>
          </w:tcPr>
          <w:p w14:paraId="424DEDE7" w14:textId="77777777" w:rsidR="00EE5860" w:rsidRPr="00441CD0" w:rsidRDefault="00EE5860" w:rsidP="00BB0E1F">
            <w:pPr>
              <w:pStyle w:val="TAC"/>
              <w:rPr>
                <w:lang w:val="fr-FR"/>
              </w:rPr>
            </w:pPr>
          </w:p>
        </w:tc>
      </w:tr>
      <w:tr w:rsidR="00EE5860" w:rsidRPr="00441CD0" w14:paraId="12BB7083" w14:textId="77777777" w:rsidTr="00BB0E1F">
        <w:trPr>
          <w:jc w:val="center"/>
        </w:trPr>
        <w:tc>
          <w:tcPr>
            <w:tcW w:w="151" w:type="dxa"/>
            <w:tcBorders>
              <w:top w:val="nil"/>
              <w:left w:val="single" w:sz="6" w:space="0" w:color="auto"/>
              <w:bottom w:val="nil"/>
              <w:right w:val="nil"/>
            </w:tcBorders>
          </w:tcPr>
          <w:p w14:paraId="6F2C2B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C99BD35"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00FC4A70"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69C0564B" w14:textId="77777777" w:rsidR="00EE5860" w:rsidRPr="00441CD0" w:rsidRDefault="00EE5860" w:rsidP="00BB0E1F">
            <w:pPr>
              <w:pStyle w:val="TAC"/>
              <w:rPr>
                <w:lang w:val="fr-FR"/>
              </w:rPr>
            </w:pPr>
          </w:p>
        </w:tc>
      </w:tr>
    </w:tbl>
    <w:p w14:paraId="3BD81ACC"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158</w:t>
      </w:r>
      <w:r w:rsidRPr="00441CD0">
        <w:rPr>
          <w:lang w:eastAsia="zh-CN"/>
        </w:rPr>
        <w:t>-</w:t>
      </w:r>
      <w:r w:rsidRPr="00441CD0">
        <w:rPr>
          <w:lang w:eastAsia="ja-JP"/>
        </w:rPr>
        <w:t>1</w:t>
      </w:r>
      <w:r w:rsidRPr="00441CD0">
        <w:t xml:space="preserve">: UE </w:t>
      </w:r>
      <w:r w:rsidRPr="00441CD0">
        <w:rPr>
          <w:lang w:eastAsia="zh-CN"/>
        </w:rPr>
        <w:t>Link-Specific IP Address</w:t>
      </w:r>
    </w:p>
    <w:p w14:paraId="6C88C957" w14:textId="77777777" w:rsidR="00EE5860" w:rsidRPr="00441CD0" w:rsidRDefault="00EE5860" w:rsidP="00EE5860">
      <w:r w:rsidRPr="00441CD0">
        <w:t>The following flags are coded within Octet 5:</w:t>
      </w:r>
    </w:p>
    <w:p w14:paraId="56A10883" w14:textId="77777777" w:rsidR="00EE5860" w:rsidRPr="00441CD0" w:rsidRDefault="00EE5860" w:rsidP="00EE5860">
      <w:pPr>
        <w:pStyle w:val="B1"/>
      </w:pPr>
      <w:r w:rsidRPr="00441CD0">
        <w:t>-</w:t>
      </w:r>
      <w:r w:rsidRPr="00441CD0">
        <w:tab/>
        <w:t xml:space="preserve">Bit 1 – </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3GPP Access </w:t>
      </w:r>
      <w:r w:rsidRPr="00441CD0">
        <w:t xml:space="preserve">shall be present in the UE Link-Specific IP </w:t>
      </w:r>
      <w:r w:rsidRPr="00441CD0">
        <w:rPr>
          <w:lang w:eastAsia="zh-CN"/>
        </w:rPr>
        <w:t xml:space="preserve">Address </w:t>
      </w:r>
      <w:r w:rsidRPr="00441CD0">
        <w:t>IE.</w:t>
      </w:r>
    </w:p>
    <w:p w14:paraId="7AD077CE" w14:textId="77777777" w:rsidR="00EE5860" w:rsidRPr="00441CD0" w:rsidRDefault="00EE5860" w:rsidP="00EE5860">
      <w:pPr>
        <w:pStyle w:val="B1"/>
      </w:pPr>
      <w:r w:rsidRPr="00441CD0">
        <w:t>-</w:t>
      </w:r>
      <w:r w:rsidRPr="00441CD0">
        <w:tab/>
        <w:t xml:space="preserve">Bit 2 – </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3GPP Access </w:t>
      </w:r>
      <w:r w:rsidRPr="00441CD0">
        <w:t xml:space="preserve">shall be present in the UE Link-Specific IP </w:t>
      </w:r>
      <w:r w:rsidRPr="00441CD0">
        <w:rPr>
          <w:lang w:eastAsia="zh-CN"/>
        </w:rPr>
        <w:t xml:space="preserve">Address </w:t>
      </w:r>
      <w:r w:rsidRPr="00441CD0">
        <w:t>IE.</w:t>
      </w:r>
    </w:p>
    <w:p w14:paraId="2A912175" w14:textId="77777777" w:rsidR="00EE5860" w:rsidRPr="00441CD0" w:rsidRDefault="00EE5860" w:rsidP="00EE5860">
      <w:pPr>
        <w:pStyle w:val="B1"/>
      </w:pPr>
      <w:r w:rsidRPr="00441CD0">
        <w:t>-</w:t>
      </w:r>
      <w:r w:rsidRPr="00441CD0">
        <w:tab/>
        <w:t>Bit 3 – N</w:t>
      </w:r>
      <w:r w:rsidRPr="00441CD0">
        <w:rPr>
          <w:lang w:eastAsia="zh-CN"/>
        </w:rPr>
        <w:t>V4</w:t>
      </w:r>
      <w:r w:rsidRPr="00441CD0">
        <w:t xml:space="preserve">: If this bit is set to "1", then the </w:t>
      </w:r>
      <w:r w:rsidRPr="00441CD0">
        <w:rPr>
          <w:lang w:eastAsia="zh-CN"/>
        </w:rPr>
        <w:t>UE Link-Specific IP</w:t>
      </w:r>
      <w:r w:rsidRPr="00441CD0">
        <w:rPr>
          <w:lang w:val="en-US" w:eastAsia="zh-CN"/>
        </w:rPr>
        <w:t xml:space="preserve">v4 Address for Non-3GPP Access </w:t>
      </w:r>
      <w:r w:rsidRPr="00441CD0">
        <w:t xml:space="preserve">shall be present in the UE Link-Specific IP </w:t>
      </w:r>
      <w:r w:rsidRPr="00441CD0">
        <w:rPr>
          <w:lang w:eastAsia="zh-CN"/>
        </w:rPr>
        <w:t xml:space="preserve">Address </w:t>
      </w:r>
      <w:r w:rsidRPr="00441CD0">
        <w:t>IE.</w:t>
      </w:r>
    </w:p>
    <w:p w14:paraId="1CBD56A7" w14:textId="77777777" w:rsidR="00EE5860" w:rsidRPr="00441CD0" w:rsidRDefault="00EE5860" w:rsidP="00EE5860">
      <w:pPr>
        <w:pStyle w:val="B1"/>
      </w:pPr>
      <w:r w:rsidRPr="00441CD0">
        <w:t>-</w:t>
      </w:r>
      <w:r w:rsidRPr="00441CD0">
        <w:tab/>
        <w:t>Bit 4 – N</w:t>
      </w:r>
      <w:r w:rsidRPr="00441CD0">
        <w:rPr>
          <w:lang w:eastAsia="zh-CN"/>
        </w:rPr>
        <w:t>V6</w:t>
      </w:r>
      <w:r w:rsidRPr="00441CD0">
        <w:t xml:space="preserve">: If this bit is set to "1", then the </w:t>
      </w:r>
      <w:r w:rsidRPr="00441CD0">
        <w:rPr>
          <w:lang w:eastAsia="zh-CN"/>
        </w:rPr>
        <w:t>UE Link-Specific IP</w:t>
      </w:r>
      <w:r w:rsidRPr="00441CD0">
        <w:rPr>
          <w:lang w:val="en-US" w:eastAsia="zh-CN"/>
        </w:rPr>
        <w:t xml:space="preserve">v6 Address for Non-3GPP Access </w:t>
      </w:r>
      <w:r w:rsidRPr="00441CD0">
        <w:t xml:space="preserve">shall be present in the UE Link-Specific IP </w:t>
      </w:r>
      <w:r w:rsidRPr="00441CD0">
        <w:rPr>
          <w:lang w:eastAsia="zh-CN"/>
        </w:rPr>
        <w:t xml:space="preserve">Address </w:t>
      </w:r>
      <w:r w:rsidRPr="00441CD0">
        <w:t>IE.</w:t>
      </w:r>
    </w:p>
    <w:p w14:paraId="26B213A5" w14:textId="77777777" w:rsidR="00EE5860" w:rsidRPr="00441CD0" w:rsidRDefault="00EE5860" w:rsidP="00EE5860">
      <w:pPr>
        <w:pStyle w:val="B1"/>
      </w:pPr>
      <w:r w:rsidRPr="00441CD0">
        <w:t>-</w:t>
      </w:r>
      <w:r w:rsidRPr="00441CD0">
        <w:tab/>
        <w:t xml:space="preserve">Bit 5 to 8 </w:t>
      </w:r>
      <w:r w:rsidRPr="00441CD0">
        <w:rPr>
          <w:noProof/>
        </w:rPr>
        <w:t>Spare, for future use and set to "0"</w:t>
      </w:r>
      <w:r w:rsidRPr="00441CD0">
        <w:t>.</w:t>
      </w:r>
    </w:p>
    <w:p w14:paraId="18A865A7" w14:textId="77777777" w:rsidR="00EE5860" w:rsidRPr="00441CD0" w:rsidRDefault="00EE5860" w:rsidP="00EE5860">
      <w:r w:rsidRPr="00441CD0">
        <w:lastRenderedPageBreak/>
        <w:t>Octets "p to (p+3)" or "q to (q+15)" (IPv4 address / IPv6 address fields), if present, shall contain the value for UE Link-Specific IP Address for 3GPP access.</w:t>
      </w:r>
    </w:p>
    <w:p w14:paraId="0F5080CD" w14:textId="77777777" w:rsidR="00EE5860" w:rsidRPr="00441CD0" w:rsidRDefault="00EE5860" w:rsidP="00EE5860">
      <w:r w:rsidRPr="00441CD0">
        <w:t>Octets "r to (r+3)" or "s to (s+15)" (IPv4 address / IPv6 address fields), if present, shall contain the value for UE Link-Specific IP Address for Non-3GPP access.</w:t>
      </w:r>
    </w:p>
    <w:p w14:paraId="1E69F6BE" w14:textId="77777777" w:rsidR="00EE5860" w:rsidRPr="00441CD0" w:rsidRDefault="00EE5860" w:rsidP="00EE5860">
      <w:pPr>
        <w:pStyle w:val="Heading3"/>
      </w:pPr>
      <w:bookmarkStart w:id="7092" w:name="_Toc27491005"/>
      <w:bookmarkStart w:id="7093" w:name="_Toc27557298"/>
      <w:bookmarkStart w:id="7094" w:name="_Toc27724215"/>
      <w:bookmarkStart w:id="7095" w:name="_Toc36031289"/>
      <w:bookmarkStart w:id="7096" w:name="_Toc36043209"/>
      <w:bookmarkStart w:id="7097" w:name="_Toc36814534"/>
      <w:bookmarkStart w:id="7098" w:name="_Toc44689392"/>
      <w:bookmarkStart w:id="7099" w:name="_Toc44924146"/>
      <w:bookmarkStart w:id="7100" w:name="_Toc51861116"/>
      <w:bookmarkStart w:id="7101" w:name="_Toc57930887"/>
      <w:bookmarkStart w:id="7102" w:name="_Toc57931517"/>
      <w:bookmarkStart w:id="7103" w:name="_Toc160974643"/>
      <w:r w:rsidRPr="00441CD0">
        <w:t>8.2.</w:t>
      </w:r>
      <w:r w:rsidRPr="00441CD0">
        <w:rPr>
          <w:lang w:eastAsia="zh-CN"/>
        </w:rPr>
        <w:t>159</w:t>
      </w:r>
      <w:r w:rsidRPr="00441CD0">
        <w:tab/>
      </w:r>
      <w:r w:rsidRPr="00441CD0">
        <w:rPr>
          <w:lang w:eastAsia="zh-CN"/>
        </w:rPr>
        <w:t>PMF Address Information</w:t>
      </w:r>
      <w:bookmarkEnd w:id="7092"/>
      <w:bookmarkEnd w:id="7093"/>
      <w:bookmarkEnd w:id="7094"/>
      <w:bookmarkEnd w:id="7095"/>
      <w:bookmarkEnd w:id="7096"/>
      <w:bookmarkEnd w:id="7097"/>
      <w:bookmarkEnd w:id="7098"/>
      <w:bookmarkEnd w:id="7099"/>
      <w:bookmarkEnd w:id="7100"/>
      <w:bookmarkEnd w:id="7101"/>
      <w:bookmarkEnd w:id="7102"/>
      <w:bookmarkEnd w:id="7103"/>
    </w:p>
    <w:p w14:paraId="622B8853" w14:textId="77777777" w:rsidR="00EE5860" w:rsidRPr="00441CD0" w:rsidRDefault="00EE5860" w:rsidP="00EE5860">
      <w:pPr>
        <w:rPr>
          <w:lang w:eastAsia="ja-JP"/>
        </w:rPr>
      </w:pPr>
      <w:r w:rsidRPr="00441CD0">
        <w:t xml:space="preserve">The PMF </w:t>
      </w:r>
      <w:r w:rsidRPr="00441CD0">
        <w:rPr>
          <w:lang w:eastAsia="zh-CN"/>
        </w:rPr>
        <w:t>Address Information</w:t>
      </w:r>
      <w:r w:rsidRPr="00441CD0">
        <w:t xml:space="preserve"> IE shall </w:t>
      </w:r>
      <w:r w:rsidRPr="00441CD0">
        <w:rPr>
          <w:lang w:eastAsia="zh-CN"/>
        </w:rPr>
        <w:t>contain the address information of Performance Measure Function (PMF)</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8.2.159-1</w:t>
      </w:r>
      <w:r w:rsidRPr="00441CD0">
        <w:rPr>
          <w:lang w:eastAsia="ja-JP"/>
        </w:rPr>
        <w:t>.</w:t>
      </w:r>
    </w:p>
    <w:p w14:paraId="3B19C5E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25C1CA45" w14:textId="77777777" w:rsidTr="00BB0E1F">
        <w:trPr>
          <w:jc w:val="center"/>
        </w:trPr>
        <w:tc>
          <w:tcPr>
            <w:tcW w:w="151" w:type="dxa"/>
            <w:tcBorders>
              <w:top w:val="single" w:sz="6" w:space="0" w:color="auto"/>
              <w:left w:val="single" w:sz="6" w:space="0" w:color="auto"/>
              <w:bottom w:val="nil"/>
              <w:right w:val="nil"/>
            </w:tcBorders>
          </w:tcPr>
          <w:p w14:paraId="66CACC8B"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D15DA3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1A617B80"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28CB9938" w14:textId="77777777" w:rsidR="00EE5860" w:rsidRPr="00441CD0" w:rsidRDefault="00EE5860" w:rsidP="00BB0E1F">
            <w:pPr>
              <w:pStyle w:val="TAC"/>
              <w:rPr>
                <w:lang w:val="fr-FR"/>
              </w:rPr>
            </w:pPr>
          </w:p>
        </w:tc>
      </w:tr>
      <w:tr w:rsidR="00EE5860" w:rsidRPr="00441CD0" w14:paraId="0BAA25C0" w14:textId="77777777" w:rsidTr="00BB0E1F">
        <w:trPr>
          <w:jc w:val="center"/>
        </w:trPr>
        <w:tc>
          <w:tcPr>
            <w:tcW w:w="151" w:type="dxa"/>
            <w:tcBorders>
              <w:top w:val="nil"/>
              <w:left w:val="single" w:sz="6" w:space="0" w:color="auto"/>
              <w:bottom w:val="nil"/>
              <w:right w:val="nil"/>
            </w:tcBorders>
          </w:tcPr>
          <w:p w14:paraId="1679732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C42D6C9"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3B36CB64"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0258429"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A4BE1A6"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4C1C8574"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7D389F8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04E2AC9"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51CC21FB"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1F40868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975EA4C" w14:textId="77777777" w:rsidR="00EE5860" w:rsidRPr="00441CD0" w:rsidRDefault="00EE5860" w:rsidP="00BB0E1F">
            <w:pPr>
              <w:pStyle w:val="TAC"/>
              <w:rPr>
                <w:lang w:val="fr-FR"/>
              </w:rPr>
            </w:pPr>
          </w:p>
        </w:tc>
      </w:tr>
      <w:tr w:rsidR="00EE5860" w:rsidRPr="00441CD0" w14:paraId="02B78190" w14:textId="77777777" w:rsidTr="00BB0E1F">
        <w:trPr>
          <w:jc w:val="center"/>
        </w:trPr>
        <w:tc>
          <w:tcPr>
            <w:tcW w:w="151" w:type="dxa"/>
            <w:tcBorders>
              <w:top w:val="nil"/>
              <w:left w:val="single" w:sz="6" w:space="0" w:color="auto"/>
              <w:bottom w:val="nil"/>
              <w:right w:val="nil"/>
            </w:tcBorders>
          </w:tcPr>
          <w:p w14:paraId="1976FCD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4CD64AC"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569BDB4C" w14:textId="77777777" w:rsidR="00EE5860" w:rsidRPr="00441CD0" w:rsidRDefault="00EE5860" w:rsidP="00BB0E1F">
            <w:pPr>
              <w:pStyle w:val="TAC"/>
              <w:rPr>
                <w:lang w:val="fr-FR"/>
              </w:rPr>
            </w:pPr>
            <w:r w:rsidRPr="00441CD0">
              <w:rPr>
                <w:lang w:val="fr-FR"/>
              </w:rPr>
              <w:t xml:space="preserve">Type = </w:t>
            </w:r>
            <w:r w:rsidRPr="00441CD0">
              <w:rPr>
                <w:lang w:val="fr-FR" w:eastAsia="zh-CN"/>
              </w:rPr>
              <w:t>230</w:t>
            </w:r>
            <w:r w:rsidRPr="00441CD0">
              <w:rPr>
                <w:lang w:val="fr-FR"/>
              </w:rPr>
              <w:t xml:space="preserve"> (decimal)</w:t>
            </w:r>
          </w:p>
        </w:tc>
        <w:tc>
          <w:tcPr>
            <w:tcW w:w="588" w:type="dxa"/>
            <w:tcBorders>
              <w:top w:val="nil"/>
              <w:left w:val="single" w:sz="4" w:space="0" w:color="auto"/>
              <w:bottom w:val="nil"/>
              <w:right w:val="single" w:sz="6" w:space="0" w:color="auto"/>
            </w:tcBorders>
          </w:tcPr>
          <w:p w14:paraId="3438D105" w14:textId="77777777" w:rsidR="00EE5860" w:rsidRPr="00441CD0" w:rsidRDefault="00EE5860" w:rsidP="00BB0E1F">
            <w:pPr>
              <w:pStyle w:val="TAC"/>
              <w:rPr>
                <w:lang w:val="fr-FR"/>
              </w:rPr>
            </w:pPr>
          </w:p>
        </w:tc>
      </w:tr>
      <w:tr w:rsidR="00EE5860" w:rsidRPr="00441CD0" w14:paraId="59A11533" w14:textId="77777777" w:rsidTr="00BB0E1F">
        <w:trPr>
          <w:jc w:val="center"/>
        </w:trPr>
        <w:tc>
          <w:tcPr>
            <w:tcW w:w="151" w:type="dxa"/>
            <w:tcBorders>
              <w:top w:val="nil"/>
              <w:left w:val="single" w:sz="6" w:space="0" w:color="auto"/>
              <w:bottom w:val="nil"/>
              <w:right w:val="nil"/>
            </w:tcBorders>
          </w:tcPr>
          <w:p w14:paraId="54F2357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FB2E37"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4128E619"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59101922" w14:textId="77777777" w:rsidR="00EE5860" w:rsidRPr="00441CD0" w:rsidRDefault="00EE5860" w:rsidP="00BB0E1F">
            <w:pPr>
              <w:pStyle w:val="TAC"/>
              <w:rPr>
                <w:lang w:val="fr-FR"/>
              </w:rPr>
            </w:pPr>
          </w:p>
        </w:tc>
      </w:tr>
      <w:tr w:rsidR="00EE5860" w:rsidRPr="00441CD0" w14:paraId="6BE755CD" w14:textId="77777777" w:rsidTr="00BB0E1F">
        <w:trPr>
          <w:jc w:val="center"/>
        </w:trPr>
        <w:tc>
          <w:tcPr>
            <w:tcW w:w="151" w:type="dxa"/>
            <w:tcBorders>
              <w:top w:val="nil"/>
              <w:left w:val="single" w:sz="6" w:space="0" w:color="auto"/>
              <w:bottom w:val="nil"/>
              <w:right w:val="nil"/>
            </w:tcBorders>
          </w:tcPr>
          <w:p w14:paraId="13B73C4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790B8E6" w14:textId="77777777" w:rsidR="00EE5860" w:rsidRPr="00441CD0" w:rsidRDefault="00EE5860" w:rsidP="00BB0E1F">
            <w:pPr>
              <w:pStyle w:val="TAC"/>
              <w:rPr>
                <w:lang w:val="fr-FR"/>
              </w:rPr>
            </w:pPr>
            <w:r w:rsidRPr="00441CD0">
              <w:rPr>
                <w:lang w:val="fr-FR"/>
              </w:rPr>
              <w:t>5</w:t>
            </w:r>
          </w:p>
        </w:tc>
        <w:tc>
          <w:tcPr>
            <w:tcW w:w="2944" w:type="dxa"/>
            <w:gridSpan w:val="5"/>
            <w:tcBorders>
              <w:top w:val="single" w:sz="4" w:space="0" w:color="auto"/>
              <w:left w:val="single" w:sz="4" w:space="0" w:color="auto"/>
              <w:bottom w:val="single" w:sz="4" w:space="0" w:color="auto"/>
              <w:right w:val="single" w:sz="4" w:space="0" w:color="auto"/>
            </w:tcBorders>
            <w:hideMark/>
          </w:tcPr>
          <w:p w14:paraId="06123D7A"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4CD36C8" w14:textId="77777777" w:rsidR="00EE5860" w:rsidRPr="00441CD0" w:rsidRDefault="00EE5860" w:rsidP="00BB0E1F">
            <w:pPr>
              <w:pStyle w:val="TAC"/>
              <w:rPr>
                <w:lang w:val="fr-FR" w:eastAsia="zh-CN"/>
              </w:rPr>
            </w:pPr>
            <w:r w:rsidRPr="00441CD0">
              <w:rPr>
                <w:lang w:val="fr-FR" w:eastAsia="zh-CN"/>
              </w:rPr>
              <w:t>MAC</w:t>
            </w:r>
          </w:p>
        </w:tc>
        <w:tc>
          <w:tcPr>
            <w:tcW w:w="589" w:type="dxa"/>
            <w:tcBorders>
              <w:top w:val="single" w:sz="4" w:space="0" w:color="auto"/>
              <w:left w:val="single" w:sz="4" w:space="0" w:color="auto"/>
              <w:bottom w:val="single" w:sz="4" w:space="0" w:color="auto"/>
              <w:right w:val="single" w:sz="4" w:space="0" w:color="auto"/>
            </w:tcBorders>
            <w:hideMark/>
          </w:tcPr>
          <w:p w14:paraId="4FBB58BE" w14:textId="77777777" w:rsidR="00EE5860" w:rsidRPr="00441CD0" w:rsidRDefault="00EE5860" w:rsidP="00BB0E1F">
            <w:pPr>
              <w:pStyle w:val="TAC"/>
              <w:rPr>
                <w:lang w:val="fr-FR" w:eastAsia="zh-CN"/>
              </w:rPr>
            </w:pPr>
            <w:r w:rsidRPr="00441CD0">
              <w:rPr>
                <w:lang w:val="fr-FR" w:eastAsia="zh-CN"/>
              </w:rPr>
              <w:t>V6</w:t>
            </w:r>
          </w:p>
        </w:tc>
        <w:tc>
          <w:tcPr>
            <w:tcW w:w="590" w:type="dxa"/>
            <w:tcBorders>
              <w:top w:val="single" w:sz="4" w:space="0" w:color="auto"/>
              <w:left w:val="single" w:sz="4" w:space="0" w:color="auto"/>
              <w:bottom w:val="single" w:sz="4" w:space="0" w:color="auto"/>
              <w:right w:val="single" w:sz="4" w:space="0" w:color="auto"/>
            </w:tcBorders>
            <w:hideMark/>
          </w:tcPr>
          <w:p w14:paraId="614852CE" w14:textId="77777777" w:rsidR="00EE5860" w:rsidRPr="00441CD0" w:rsidRDefault="00EE5860" w:rsidP="00BB0E1F">
            <w:pPr>
              <w:pStyle w:val="TAC"/>
              <w:rPr>
                <w:lang w:val="fr-FR" w:eastAsia="zh-CN"/>
              </w:rPr>
            </w:pPr>
            <w:r w:rsidRPr="00441CD0">
              <w:rPr>
                <w:lang w:val="fr-FR" w:eastAsia="zh-CN"/>
              </w:rPr>
              <w:t>V4</w:t>
            </w:r>
          </w:p>
        </w:tc>
        <w:tc>
          <w:tcPr>
            <w:tcW w:w="588" w:type="dxa"/>
            <w:tcBorders>
              <w:top w:val="nil"/>
              <w:left w:val="single" w:sz="4" w:space="0" w:color="auto"/>
              <w:bottom w:val="single" w:sz="4" w:space="0" w:color="auto"/>
              <w:right w:val="single" w:sz="6" w:space="0" w:color="auto"/>
            </w:tcBorders>
          </w:tcPr>
          <w:p w14:paraId="2E9D8440" w14:textId="77777777" w:rsidR="00EE5860" w:rsidRPr="00441CD0" w:rsidRDefault="00EE5860" w:rsidP="00BB0E1F">
            <w:pPr>
              <w:pStyle w:val="TAC"/>
              <w:rPr>
                <w:lang w:val="fr-FR"/>
              </w:rPr>
            </w:pPr>
          </w:p>
        </w:tc>
      </w:tr>
      <w:tr w:rsidR="00EE5860" w:rsidRPr="00441CD0" w14:paraId="128EBEDE" w14:textId="77777777" w:rsidTr="00BB0E1F">
        <w:trPr>
          <w:jc w:val="center"/>
        </w:trPr>
        <w:tc>
          <w:tcPr>
            <w:tcW w:w="151" w:type="dxa"/>
            <w:tcBorders>
              <w:top w:val="nil"/>
              <w:left w:val="single" w:sz="6" w:space="0" w:color="auto"/>
              <w:bottom w:val="nil"/>
              <w:right w:val="nil"/>
            </w:tcBorders>
          </w:tcPr>
          <w:p w14:paraId="24D38F6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331856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p to (p+3)</w:t>
            </w:r>
          </w:p>
        </w:tc>
        <w:tc>
          <w:tcPr>
            <w:tcW w:w="4712" w:type="dxa"/>
            <w:gridSpan w:val="8"/>
            <w:tcBorders>
              <w:top w:val="single" w:sz="4" w:space="0" w:color="auto"/>
              <w:left w:val="single" w:sz="4" w:space="0" w:color="auto"/>
              <w:bottom w:val="single" w:sz="4" w:space="0" w:color="auto"/>
              <w:right w:val="single" w:sz="4" w:space="0" w:color="auto"/>
            </w:tcBorders>
            <w:hideMark/>
          </w:tcPr>
          <w:p w14:paraId="7DD7036C" w14:textId="77777777" w:rsidR="00EE5860" w:rsidRPr="00441CD0" w:rsidRDefault="00EE5860" w:rsidP="00BB0E1F">
            <w:pPr>
              <w:pStyle w:val="TAC"/>
              <w:rPr>
                <w:lang w:val="fr-FR" w:eastAsia="zh-CN"/>
              </w:rPr>
            </w:pPr>
            <w:r w:rsidRPr="00441CD0">
              <w:rPr>
                <w:lang w:val="fr-FR" w:eastAsia="zh-CN"/>
              </w:rPr>
              <w:t>PMF IPv4 Address</w:t>
            </w:r>
          </w:p>
        </w:tc>
        <w:tc>
          <w:tcPr>
            <w:tcW w:w="588" w:type="dxa"/>
            <w:tcBorders>
              <w:top w:val="nil"/>
              <w:left w:val="single" w:sz="4" w:space="0" w:color="auto"/>
              <w:bottom w:val="nil"/>
              <w:right w:val="single" w:sz="6" w:space="0" w:color="auto"/>
            </w:tcBorders>
          </w:tcPr>
          <w:p w14:paraId="3CAB4BFB" w14:textId="77777777" w:rsidR="00EE5860" w:rsidRPr="00441CD0" w:rsidRDefault="00EE5860" w:rsidP="00BB0E1F">
            <w:pPr>
              <w:pStyle w:val="TAC"/>
              <w:rPr>
                <w:lang w:val="fr-FR"/>
              </w:rPr>
            </w:pPr>
          </w:p>
        </w:tc>
      </w:tr>
      <w:tr w:rsidR="00EE5860" w:rsidRPr="00441CD0" w14:paraId="765DB784" w14:textId="77777777" w:rsidTr="00BB0E1F">
        <w:trPr>
          <w:jc w:val="center"/>
        </w:trPr>
        <w:tc>
          <w:tcPr>
            <w:tcW w:w="151" w:type="dxa"/>
            <w:tcBorders>
              <w:top w:val="nil"/>
              <w:left w:val="single" w:sz="6" w:space="0" w:color="auto"/>
              <w:bottom w:val="nil"/>
              <w:right w:val="nil"/>
            </w:tcBorders>
          </w:tcPr>
          <w:p w14:paraId="093D0698"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532B4B0"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eastAsia="zh-CN"/>
              </w:rPr>
              <w:t>q to (q+15)</w:t>
            </w:r>
          </w:p>
        </w:tc>
        <w:tc>
          <w:tcPr>
            <w:tcW w:w="4712" w:type="dxa"/>
            <w:gridSpan w:val="8"/>
            <w:tcBorders>
              <w:top w:val="single" w:sz="4" w:space="0" w:color="auto"/>
              <w:left w:val="single" w:sz="4" w:space="0" w:color="auto"/>
              <w:bottom w:val="single" w:sz="4" w:space="0" w:color="auto"/>
              <w:right w:val="single" w:sz="4" w:space="0" w:color="auto"/>
            </w:tcBorders>
            <w:hideMark/>
          </w:tcPr>
          <w:p w14:paraId="054A71A6" w14:textId="77777777" w:rsidR="00EE5860" w:rsidRPr="00441CD0" w:rsidRDefault="00EE5860" w:rsidP="00BB0E1F">
            <w:pPr>
              <w:pStyle w:val="TAC"/>
              <w:rPr>
                <w:lang w:val="fr-FR" w:eastAsia="zh-CN"/>
              </w:rPr>
            </w:pPr>
            <w:r w:rsidRPr="00441CD0">
              <w:rPr>
                <w:lang w:val="fr-FR" w:eastAsia="zh-CN"/>
              </w:rPr>
              <w:t>PMF IPv6 Address</w:t>
            </w:r>
          </w:p>
        </w:tc>
        <w:tc>
          <w:tcPr>
            <w:tcW w:w="588" w:type="dxa"/>
            <w:tcBorders>
              <w:top w:val="nil"/>
              <w:left w:val="single" w:sz="4" w:space="0" w:color="auto"/>
              <w:bottom w:val="nil"/>
              <w:right w:val="single" w:sz="6" w:space="0" w:color="auto"/>
            </w:tcBorders>
          </w:tcPr>
          <w:p w14:paraId="13F69924" w14:textId="77777777" w:rsidR="00EE5860" w:rsidRPr="00441CD0" w:rsidRDefault="00EE5860" w:rsidP="00BB0E1F">
            <w:pPr>
              <w:pStyle w:val="TAC"/>
              <w:rPr>
                <w:lang w:val="fr-FR"/>
              </w:rPr>
            </w:pPr>
          </w:p>
        </w:tc>
      </w:tr>
      <w:tr w:rsidR="00EE5860" w:rsidRPr="00441CD0" w14:paraId="6280BBF7" w14:textId="77777777" w:rsidTr="00BB0E1F">
        <w:trPr>
          <w:jc w:val="center"/>
        </w:trPr>
        <w:tc>
          <w:tcPr>
            <w:tcW w:w="151" w:type="dxa"/>
            <w:tcBorders>
              <w:top w:val="nil"/>
              <w:left w:val="single" w:sz="6" w:space="0" w:color="auto"/>
              <w:bottom w:val="nil"/>
              <w:right w:val="nil"/>
            </w:tcBorders>
          </w:tcPr>
          <w:p w14:paraId="0456411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C0AAAE5"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r to (r+1)</w:t>
            </w:r>
          </w:p>
        </w:tc>
        <w:tc>
          <w:tcPr>
            <w:tcW w:w="4712" w:type="dxa"/>
            <w:gridSpan w:val="8"/>
            <w:tcBorders>
              <w:top w:val="single" w:sz="4" w:space="0" w:color="auto"/>
              <w:left w:val="single" w:sz="4" w:space="0" w:color="auto"/>
              <w:bottom w:val="single" w:sz="4" w:space="0" w:color="auto"/>
              <w:right w:val="single" w:sz="4" w:space="0" w:color="auto"/>
            </w:tcBorders>
            <w:hideMark/>
          </w:tcPr>
          <w:p w14:paraId="404B1A36" w14:textId="77777777" w:rsidR="00EE5860" w:rsidRPr="00441CD0" w:rsidRDefault="00EE5860" w:rsidP="00BB0E1F">
            <w:pPr>
              <w:pStyle w:val="TAC"/>
              <w:rPr>
                <w:lang w:val="en-US" w:eastAsia="zh-CN"/>
              </w:rPr>
            </w:pPr>
            <w:r w:rsidRPr="00441CD0">
              <w:rPr>
                <w:lang w:val="en-US" w:eastAsia="zh-CN"/>
              </w:rPr>
              <w:t>PMF Port for 3GPP Access</w:t>
            </w:r>
          </w:p>
        </w:tc>
        <w:tc>
          <w:tcPr>
            <w:tcW w:w="588" w:type="dxa"/>
            <w:tcBorders>
              <w:top w:val="nil"/>
              <w:left w:val="single" w:sz="4" w:space="0" w:color="auto"/>
              <w:bottom w:val="nil"/>
              <w:right w:val="single" w:sz="6" w:space="0" w:color="auto"/>
            </w:tcBorders>
          </w:tcPr>
          <w:p w14:paraId="1C396FBF" w14:textId="77777777" w:rsidR="00EE5860" w:rsidRPr="00441CD0" w:rsidRDefault="00EE5860" w:rsidP="00BB0E1F">
            <w:pPr>
              <w:pStyle w:val="TAC"/>
              <w:rPr>
                <w:lang w:val="fr-FR"/>
              </w:rPr>
            </w:pPr>
          </w:p>
        </w:tc>
      </w:tr>
      <w:tr w:rsidR="00EE5860" w:rsidRPr="00441CD0" w14:paraId="4F50E800" w14:textId="77777777" w:rsidTr="00BB0E1F">
        <w:trPr>
          <w:jc w:val="center"/>
        </w:trPr>
        <w:tc>
          <w:tcPr>
            <w:tcW w:w="151" w:type="dxa"/>
            <w:tcBorders>
              <w:top w:val="nil"/>
              <w:left w:val="single" w:sz="6" w:space="0" w:color="auto"/>
              <w:bottom w:val="nil"/>
              <w:right w:val="nil"/>
            </w:tcBorders>
          </w:tcPr>
          <w:p w14:paraId="7FB7DAC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B51F623"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s to (s+1)</w:t>
            </w:r>
          </w:p>
        </w:tc>
        <w:tc>
          <w:tcPr>
            <w:tcW w:w="4712" w:type="dxa"/>
            <w:gridSpan w:val="8"/>
            <w:tcBorders>
              <w:top w:val="single" w:sz="4" w:space="0" w:color="auto"/>
              <w:left w:val="single" w:sz="4" w:space="0" w:color="auto"/>
              <w:bottom w:val="single" w:sz="4" w:space="0" w:color="auto"/>
              <w:right w:val="single" w:sz="4" w:space="0" w:color="auto"/>
            </w:tcBorders>
            <w:hideMark/>
          </w:tcPr>
          <w:p w14:paraId="225C8CBC" w14:textId="77777777" w:rsidR="00EE5860" w:rsidRPr="00441CD0" w:rsidRDefault="00EE5860" w:rsidP="00BB0E1F">
            <w:pPr>
              <w:pStyle w:val="TAC"/>
              <w:rPr>
                <w:lang w:val="en-US" w:eastAsia="zh-CN"/>
              </w:rPr>
            </w:pPr>
            <w:r w:rsidRPr="00441CD0">
              <w:rPr>
                <w:lang w:val="en-US" w:eastAsia="zh-CN"/>
              </w:rPr>
              <w:t>PMF Port for Non-3GPP Access</w:t>
            </w:r>
          </w:p>
        </w:tc>
        <w:tc>
          <w:tcPr>
            <w:tcW w:w="588" w:type="dxa"/>
            <w:tcBorders>
              <w:top w:val="nil"/>
              <w:left w:val="single" w:sz="4" w:space="0" w:color="auto"/>
              <w:bottom w:val="nil"/>
              <w:right w:val="single" w:sz="6" w:space="0" w:color="auto"/>
            </w:tcBorders>
          </w:tcPr>
          <w:p w14:paraId="538FD0FA" w14:textId="77777777" w:rsidR="00EE5860" w:rsidRPr="00441CD0" w:rsidRDefault="00EE5860" w:rsidP="00BB0E1F">
            <w:pPr>
              <w:pStyle w:val="TAC"/>
              <w:rPr>
                <w:lang w:val="fr-FR"/>
              </w:rPr>
            </w:pPr>
          </w:p>
        </w:tc>
      </w:tr>
      <w:tr w:rsidR="00EE5860" w:rsidRPr="00441CD0" w14:paraId="7184F420" w14:textId="77777777" w:rsidTr="00BB0E1F">
        <w:trPr>
          <w:jc w:val="center"/>
        </w:trPr>
        <w:tc>
          <w:tcPr>
            <w:tcW w:w="151" w:type="dxa"/>
            <w:tcBorders>
              <w:top w:val="nil"/>
              <w:left w:val="single" w:sz="6" w:space="0" w:color="auto"/>
              <w:bottom w:val="nil"/>
              <w:right w:val="nil"/>
            </w:tcBorders>
          </w:tcPr>
          <w:p w14:paraId="6DE13864"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43D3FD9"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t to (t+5)</w:t>
            </w:r>
          </w:p>
        </w:tc>
        <w:tc>
          <w:tcPr>
            <w:tcW w:w="4712" w:type="dxa"/>
            <w:gridSpan w:val="8"/>
            <w:tcBorders>
              <w:top w:val="single" w:sz="4" w:space="0" w:color="auto"/>
              <w:left w:val="single" w:sz="4" w:space="0" w:color="auto"/>
              <w:bottom w:val="single" w:sz="4" w:space="0" w:color="auto"/>
              <w:right w:val="single" w:sz="4" w:space="0" w:color="auto"/>
            </w:tcBorders>
            <w:hideMark/>
          </w:tcPr>
          <w:p w14:paraId="6CC75AD8" w14:textId="77777777" w:rsidR="00EE5860" w:rsidRPr="00441CD0" w:rsidRDefault="00EE5860" w:rsidP="00BB0E1F">
            <w:pPr>
              <w:pStyle w:val="TAC"/>
              <w:rPr>
                <w:lang w:val="en-US" w:eastAsia="zh-CN"/>
              </w:rPr>
            </w:pPr>
            <w:r w:rsidRPr="00441CD0">
              <w:rPr>
                <w:lang w:val="en-US" w:eastAsia="zh-CN"/>
              </w:rPr>
              <w:t>PMF MAC Address for 3GPP Access</w:t>
            </w:r>
          </w:p>
        </w:tc>
        <w:tc>
          <w:tcPr>
            <w:tcW w:w="588" w:type="dxa"/>
            <w:tcBorders>
              <w:top w:val="nil"/>
              <w:left w:val="single" w:sz="4" w:space="0" w:color="auto"/>
              <w:bottom w:val="nil"/>
              <w:right w:val="single" w:sz="6" w:space="0" w:color="auto"/>
            </w:tcBorders>
          </w:tcPr>
          <w:p w14:paraId="36F509C7" w14:textId="77777777" w:rsidR="00EE5860" w:rsidRPr="00441CD0" w:rsidRDefault="00EE5860" w:rsidP="00BB0E1F">
            <w:pPr>
              <w:pStyle w:val="TAC"/>
              <w:rPr>
                <w:lang w:val="fr-FR"/>
              </w:rPr>
            </w:pPr>
          </w:p>
        </w:tc>
      </w:tr>
      <w:tr w:rsidR="00EE5860" w:rsidRPr="00441CD0" w14:paraId="74333E24" w14:textId="77777777" w:rsidTr="00BB0E1F">
        <w:trPr>
          <w:jc w:val="center"/>
        </w:trPr>
        <w:tc>
          <w:tcPr>
            <w:tcW w:w="151" w:type="dxa"/>
            <w:tcBorders>
              <w:top w:val="nil"/>
              <w:left w:val="single" w:sz="6" w:space="0" w:color="auto"/>
              <w:bottom w:val="nil"/>
              <w:right w:val="nil"/>
            </w:tcBorders>
          </w:tcPr>
          <w:p w14:paraId="149671D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A9A8658" w14:textId="77777777" w:rsidR="00EE5860" w:rsidRPr="00441CD0" w:rsidRDefault="00EE5860" w:rsidP="00BB0E1F">
            <w:pPr>
              <w:pStyle w:val="NO"/>
              <w:keepNext/>
              <w:spacing w:after="0"/>
              <w:ind w:left="0" w:firstLine="0"/>
              <w:jc w:val="center"/>
              <w:rPr>
                <w:rFonts w:ascii="Arial" w:hAnsi="Arial" w:cs="Arial"/>
                <w:sz w:val="18"/>
                <w:szCs w:val="18"/>
                <w:lang w:val="en-US" w:eastAsia="zh-CN"/>
              </w:rPr>
            </w:pPr>
            <w:r w:rsidRPr="00441CD0">
              <w:rPr>
                <w:rFonts w:ascii="Arial" w:hAnsi="Arial" w:cs="Arial"/>
                <w:sz w:val="18"/>
                <w:szCs w:val="18"/>
                <w:lang w:val="en-US" w:eastAsia="zh-CN"/>
              </w:rPr>
              <w:t>u to (u+5)</w:t>
            </w:r>
          </w:p>
        </w:tc>
        <w:tc>
          <w:tcPr>
            <w:tcW w:w="4712" w:type="dxa"/>
            <w:gridSpan w:val="8"/>
            <w:tcBorders>
              <w:top w:val="single" w:sz="4" w:space="0" w:color="auto"/>
              <w:left w:val="single" w:sz="4" w:space="0" w:color="auto"/>
              <w:bottom w:val="single" w:sz="4" w:space="0" w:color="auto"/>
              <w:right w:val="single" w:sz="4" w:space="0" w:color="auto"/>
            </w:tcBorders>
            <w:hideMark/>
          </w:tcPr>
          <w:p w14:paraId="4520C91E" w14:textId="77777777" w:rsidR="00EE5860" w:rsidRPr="00441CD0" w:rsidRDefault="00EE5860" w:rsidP="00BB0E1F">
            <w:pPr>
              <w:pStyle w:val="TAC"/>
              <w:rPr>
                <w:lang w:val="en-US" w:eastAsia="zh-CN"/>
              </w:rPr>
            </w:pPr>
            <w:r w:rsidRPr="00441CD0">
              <w:rPr>
                <w:lang w:val="en-US" w:eastAsia="zh-CN"/>
              </w:rPr>
              <w:t>PMF MAC Address for Non-3GPP Access</w:t>
            </w:r>
          </w:p>
        </w:tc>
        <w:tc>
          <w:tcPr>
            <w:tcW w:w="588" w:type="dxa"/>
            <w:tcBorders>
              <w:top w:val="nil"/>
              <w:left w:val="single" w:sz="4" w:space="0" w:color="auto"/>
              <w:bottom w:val="nil"/>
              <w:right w:val="single" w:sz="6" w:space="0" w:color="auto"/>
            </w:tcBorders>
          </w:tcPr>
          <w:p w14:paraId="15D05400" w14:textId="77777777" w:rsidR="00EE5860" w:rsidRPr="00441CD0" w:rsidRDefault="00EE5860" w:rsidP="00BB0E1F">
            <w:pPr>
              <w:pStyle w:val="TAC"/>
              <w:rPr>
                <w:lang w:val="fr-FR"/>
              </w:rPr>
            </w:pPr>
          </w:p>
        </w:tc>
      </w:tr>
      <w:tr w:rsidR="00EE5860" w:rsidRPr="00441CD0" w14:paraId="5992C596" w14:textId="77777777" w:rsidTr="00BB0E1F">
        <w:trPr>
          <w:jc w:val="center"/>
        </w:trPr>
        <w:tc>
          <w:tcPr>
            <w:tcW w:w="151" w:type="dxa"/>
            <w:tcBorders>
              <w:top w:val="nil"/>
              <w:left w:val="single" w:sz="6" w:space="0" w:color="auto"/>
              <w:bottom w:val="nil"/>
              <w:right w:val="nil"/>
            </w:tcBorders>
          </w:tcPr>
          <w:p w14:paraId="6CE3E97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E80FE01"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rFonts w:ascii="Arial" w:hAnsi="Arial" w:cs="Arial"/>
                <w:sz w:val="18"/>
                <w:szCs w:val="18"/>
                <w:lang w:val="en-US" w:eastAsia="zh-CN"/>
              </w:rPr>
              <w:t>m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359D62FA"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71EAD8F9" w14:textId="77777777" w:rsidR="00EE5860" w:rsidRPr="00441CD0" w:rsidRDefault="00EE5860" w:rsidP="00BB0E1F">
            <w:pPr>
              <w:pStyle w:val="TAC"/>
              <w:rPr>
                <w:lang w:val="fr-FR"/>
              </w:rPr>
            </w:pPr>
          </w:p>
        </w:tc>
      </w:tr>
    </w:tbl>
    <w:p w14:paraId="6EB2F284"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159</w:t>
      </w:r>
      <w:r w:rsidRPr="00441CD0">
        <w:rPr>
          <w:lang w:eastAsia="zh-CN"/>
        </w:rPr>
        <w:t>-</w:t>
      </w:r>
      <w:r w:rsidRPr="00441CD0">
        <w:rPr>
          <w:lang w:eastAsia="ja-JP"/>
        </w:rPr>
        <w:t>1</w:t>
      </w:r>
      <w:r w:rsidRPr="00441CD0">
        <w:t xml:space="preserve">: </w:t>
      </w:r>
      <w:r w:rsidRPr="00441CD0">
        <w:rPr>
          <w:lang w:eastAsia="zh-CN"/>
        </w:rPr>
        <w:t>PMF Addresss Information</w:t>
      </w:r>
    </w:p>
    <w:p w14:paraId="620EA8CA" w14:textId="77777777" w:rsidR="00EE5860" w:rsidRPr="00441CD0" w:rsidRDefault="00EE5860" w:rsidP="00EE5860">
      <w:r w:rsidRPr="00441CD0">
        <w:t>The following flags are coded within Octet 5:</w:t>
      </w:r>
    </w:p>
    <w:p w14:paraId="676E2A84" w14:textId="77777777" w:rsidR="00EE5860" w:rsidRPr="00441CD0" w:rsidRDefault="00EE5860" w:rsidP="00EE5860">
      <w:pPr>
        <w:pStyle w:val="B1"/>
      </w:pPr>
      <w:r w:rsidRPr="00441CD0">
        <w:t>-</w:t>
      </w:r>
      <w:r w:rsidRPr="00441CD0">
        <w:tab/>
        <w:t xml:space="preserve">Bit 1 – V4: If this bit is set to "1", it indicates the PMF IPv4 Address filed shall be presend in the PMF </w:t>
      </w:r>
      <w:r w:rsidRPr="00441CD0">
        <w:rPr>
          <w:lang w:eastAsia="zh-CN"/>
        </w:rPr>
        <w:t>Address Information</w:t>
      </w:r>
      <w:r w:rsidRPr="00441CD0">
        <w:t xml:space="preserve"> IE, together with: PMF Port for 3GPP Access, PMF Port for Non-3GPP Access.</w:t>
      </w:r>
    </w:p>
    <w:p w14:paraId="086201B1" w14:textId="77777777" w:rsidR="00EE5860" w:rsidRPr="00441CD0" w:rsidRDefault="00EE5860" w:rsidP="00EE5860">
      <w:pPr>
        <w:pStyle w:val="B1"/>
      </w:pPr>
      <w:r w:rsidRPr="00441CD0">
        <w:t>-</w:t>
      </w:r>
      <w:r w:rsidRPr="00441CD0">
        <w:tab/>
        <w:t xml:space="preserve">Bit 2 – V6: If this bit is set to "1", it indicates the PMF IPv6 Address filed shall be presend in the PMF </w:t>
      </w:r>
      <w:r w:rsidRPr="00441CD0">
        <w:rPr>
          <w:lang w:eastAsia="zh-CN"/>
        </w:rPr>
        <w:t>Address Information</w:t>
      </w:r>
      <w:r w:rsidRPr="00441CD0">
        <w:t xml:space="preserve"> IE, together with: PMF Port for 3GPP Access, PMF Port for Non-3GPP Access.</w:t>
      </w:r>
    </w:p>
    <w:p w14:paraId="32E7A0D1" w14:textId="77777777" w:rsidR="00EE5860" w:rsidRPr="00441CD0" w:rsidRDefault="00EE5860" w:rsidP="00EE5860">
      <w:pPr>
        <w:pStyle w:val="B1"/>
      </w:pPr>
      <w:r w:rsidRPr="00441CD0">
        <w:t>-</w:t>
      </w:r>
      <w:r w:rsidRPr="00441CD0">
        <w:tab/>
        <w:t xml:space="preserve">Bit 3 – MAC: If this bit is set to "1", it indicates the PMF MAC Address for 3GPP Access, PMF MAC Address for Non-3GPP Access filed shall be presend in the PMF </w:t>
      </w:r>
      <w:r w:rsidRPr="00441CD0">
        <w:rPr>
          <w:lang w:eastAsia="zh-CN"/>
        </w:rPr>
        <w:t>Address Information</w:t>
      </w:r>
      <w:r w:rsidRPr="00441CD0">
        <w:t xml:space="preserve"> IE.</w:t>
      </w:r>
    </w:p>
    <w:p w14:paraId="7B1150A2" w14:textId="77777777" w:rsidR="00EE5860" w:rsidRPr="00441CD0" w:rsidRDefault="00EE5860" w:rsidP="00EE5860">
      <w:pPr>
        <w:pStyle w:val="B1"/>
      </w:pPr>
      <w:r w:rsidRPr="00441CD0">
        <w:t>-</w:t>
      </w:r>
      <w:r w:rsidRPr="00441CD0">
        <w:tab/>
        <w:t xml:space="preserve">Bit 4 to 8 </w:t>
      </w:r>
      <w:r w:rsidRPr="00441CD0">
        <w:rPr>
          <w:noProof/>
        </w:rPr>
        <w:t>Spare, for future use and set to "0"</w:t>
      </w:r>
      <w:r w:rsidRPr="00441CD0">
        <w:t>.</w:t>
      </w:r>
    </w:p>
    <w:p w14:paraId="624F4778" w14:textId="77777777" w:rsidR="00EE5860" w:rsidRPr="00441CD0" w:rsidRDefault="00EE5860" w:rsidP="00EE5860">
      <w:r w:rsidRPr="00441CD0">
        <w:t>Octets "p to (p+3)" or "q to (q+15)" (IPv4 address / IPv6 address fields), if present, shall contain the value for PMF IP Address.</w:t>
      </w:r>
    </w:p>
    <w:p w14:paraId="1675A0BC" w14:textId="77777777" w:rsidR="00EE5860" w:rsidRPr="00441CD0" w:rsidRDefault="00EE5860" w:rsidP="00EE5860">
      <w:pPr>
        <w:rPr>
          <w:lang w:eastAsia="zh-CN"/>
        </w:rPr>
      </w:pPr>
      <w:r w:rsidRPr="00441CD0">
        <w:t xml:space="preserve">Octets "r to (r+1)"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3GPP access network, for IP PDU session.</w:t>
      </w:r>
    </w:p>
    <w:p w14:paraId="39A4137B" w14:textId="77777777" w:rsidR="00EE5860" w:rsidRPr="00441CD0" w:rsidRDefault="00EE5860" w:rsidP="00EE5860">
      <w:pPr>
        <w:rPr>
          <w:lang w:eastAsia="zh-CN"/>
        </w:rPr>
      </w:pPr>
      <w:r w:rsidRPr="00441CD0">
        <w:t xml:space="preserve">Octets "s to (s+1)" shall carry the </w:t>
      </w:r>
      <w:r w:rsidRPr="00441CD0">
        <w:rPr>
          <w:lang w:eastAsia="zh-CN"/>
        </w:rPr>
        <w:t xml:space="preserve">allocated </w:t>
      </w:r>
      <w:r w:rsidRPr="00441CD0">
        <w:rPr>
          <w:rFonts w:hint="eastAsia"/>
          <w:lang w:eastAsia="zh-CN"/>
        </w:rPr>
        <w:t xml:space="preserve">UDP </w:t>
      </w:r>
      <w:r w:rsidRPr="00441CD0">
        <w:rPr>
          <w:lang w:eastAsia="zh-CN"/>
        </w:rPr>
        <w:t>port number associated with the Non-3GPP access network, for IP PDU session.</w:t>
      </w:r>
    </w:p>
    <w:p w14:paraId="668C1E96" w14:textId="77777777" w:rsidR="00EE5860" w:rsidRPr="00441CD0" w:rsidRDefault="00EE5860" w:rsidP="00EE5860">
      <w:pPr>
        <w:rPr>
          <w:lang w:eastAsia="zh-CN"/>
        </w:rPr>
      </w:pPr>
      <w:r w:rsidRPr="00441CD0">
        <w:t xml:space="preserve">Octets "t to (t+5)" shall carry the </w:t>
      </w:r>
      <w:r w:rsidRPr="00441CD0">
        <w:rPr>
          <w:lang w:eastAsia="zh-CN"/>
        </w:rPr>
        <w:t>allocated PMF MAC address for 3GPP access, for Ethernet PDU session.</w:t>
      </w:r>
    </w:p>
    <w:p w14:paraId="287E5695" w14:textId="77777777" w:rsidR="00EE5860" w:rsidRPr="00441CD0" w:rsidRDefault="00EE5860" w:rsidP="00EE5860">
      <w:pPr>
        <w:rPr>
          <w:lang w:eastAsia="zh-CN"/>
        </w:rPr>
      </w:pPr>
      <w:r w:rsidRPr="00441CD0">
        <w:t xml:space="preserve">Octets "u to (u+5)" shall carry the </w:t>
      </w:r>
      <w:r w:rsidRPr="00441CD0">
        <w:rPr>
          <w:lang w:eastAsia="zh-CN"/>
        </w:rPr>
        <w:t>allocated PMF MAC address for Non-3GPP access, for Ethernet PDU session.</w:t>
      </w:r>
    </w:p>
    <w:p w14:paraId="11CC4FCC" w14:textId="77777777" w:rsidR="00EE5860" w:rsidRPr="00441CD0" w:rsidRDefault="00EE5860" w:rsidP="00EE5860">
      <w:pPr>
        <w:pStyle w:val="Heading3"/>
      </w:pPr>
      <w:bookmarkStart w:id="7104" w:name="_Toc27491006"/>
      <w:bookmarkStart w:id="7105" w:name="_Toc27557299"/>
      <w:bookmarkStart w:id="7106" w:name="_Toc27724216"/>
      <w:bookmarkStart w:id="7107" w:name="_Toc36031290"/>
      <w:bookmarkStart w:id="7108" w:name="_Toc36043210"/>
      <w:bookmarkStart w:id="7109" w:name="_Toc36814535"/>
      <w:bookmarkStart w:id="7110" w:name="_Toc44689393"/>
      <w:bookmarkStart w:id="7111" w:name="_Toc44924147"/>
      <w:bookmarkStart w:id="7112" w:name="_Toc51861117"/>
      <w:bookmarkStart w:id="7113" w:name="_Toc57930888"/>
      <w:bookmarkStart w:id="7114" w:name="_Toc57931518"/>
      <w:bookmarkStart w:id="7115" w:name="_Toc160974644"/>
      <w:r w:rsidRPr="00441CD0">
        <w:t>8.2.</w:t>
      </w:r>
      <w:r w:rsidRPr="00441CD0">
        <w:rPr>
          <w:lang w:eastAsia="zh-CN"/>
        </w:rPr>
        <w:t>160</w:t>
      </w:r>
      <w:r w:rsidRPr="00441CD0">
        <w:tab/>
      </w:r>
      <w:r w:rsidRPr="00441CD0">
        <w:rPr>
          <w:lang w:eastAsia="zh-CN"/>
        </w:rPr>
        <w:t>ATSSS-LL Information</w:t>
      </w:r>
      <w:bookmarkEnd w:id="7104"/>
      <w:bookmarkEnd w:id="7105"/>
      <w:bookmarkEnd w:id="7106"/>
      <w:bookmarkEnd w:id="7107"/>
      <w:bookmarkEnd w:id="7108"/>
      <w:bookmarkEnd w:id="7109"/>
      <w:bookmarkEnd w:id="7110"/>
      <w:bookmarkEnd w:id="7111"/>
      <w:bookmarkEnd w:id="7112"/>
      <w:bookmarkEnd w:id="7113"/>
      <w:bookmarkEnd w:id="7114"/>
      <w:bookmarkEnd w:id="7115"/>
    </w:p>
    <w:p w14:paraId="661E0B64" w14:textId="77777777" w:rsidR="00EE5860" w:rsidRPr="00441CD0" w:rsidRDefault="00EE5860" w:rsidP="00EE5860">
      <w:pPr>
        <w:rPr>
          <w:lang w:eastAsia="ja-JP"/>
        </w:rPr>
      </w:pPr>
      <w:r w:rsidRPr="00441CD0">
        <w:t xml:space="preserve">The </w:t>
      </w:r>
      <w:r w:rsidRPr="00441CD0">
        <w:rPr>
          <w:lang w:eastAsia="zh-CN"/>
        </w:rPr>
        <w:t>ATSSS-LL Information</w:t>
      </w:r>
      <w:r w:rsidRPr="00441CD0">
        <w:t xml:space="preserve"> IE shall </w:t>
      </w:r>
      <w:r w:rsidRPr="00441CD0">
        <w:rPr>
          <w:lang w:eastAsia="zh-CN"/>
        </w:rPr>
        <w:t>contain ATSSS-LL information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8.2.160-1</w:t>
      </w:r>
      <w:r w:rsidRPr="00441CD0">
        <w:rPr>
          <w:lang w:eastAsia="ja-JP"/>
        </w:rPr>
        <w:t>.</w:t>
      </w:r>
    </w:p>
    <w:p w14:paraId="29A7E3B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5A0095BD" w14:textId="77777777" w:rsidTr="00BB0E1F">
        <w:trPr>
          <w:jc w:val="center"/>
        </w:trPr>
        <w:tc>
          <w:tcPr>
            <w:tcW w:w="151" w:type="dxa"/>
            <w:tcBorders>
              <w:top w:val="single" w:sz="6" w:space="0" w:color="auto"/>
              <w:left w:val="single" w:sz="6" w:space="0" w:color="auto"/>
              <w:bottom w:val="nil"/>
              <w:right w:val="nil"/>
            </w:tcBorders>
          </w:tcPr>
          <w:p w14:paraId="28D74B35"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666CE96C"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B43C4C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71E0D963" w14:textId="77777777" w:rsidR="00EE5860" w:rsidRPr="00441CD0" w:rsidRDefault="00EE5860" w:rsidP="00BB0E1F">
            <w:pPr>
              <w:pStyle w:val="TAC"/>
              <w:rPr>
                <w:lang w:val="fr-FR"/>
              </w:rPr>
            </w:pPr>
          </w:p>
        </w:tc>
      </w:tr>
      <w:tr w:rsidR="00EE5860" w:rsidRPr="00441CD0" w14:paraId="1AFFA372" w14:textId="77777777" w:rsidTr="00BB0E1F">
        <w:trPr>
          <w:jc w:val="center"/>
        </w:trPr>
        <w:tc>
          <w:tcPr>
            <w:tcW w:w="151" w:type="dxa"/>
            <w:tcBorders>
              <w:top w:val="nil"/>
              <w:left w:val="single" w:sz="6" w:space="0" w:color="auto"/>
              <w:bottom w:val="nil"/>
              <w:right w:val="nil"/>
            </w:tcBorders>
          </w:tcPr>
          <w:p w14:paraId="637D475A"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582743C7"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5FFB56"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E3A0E7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144A1818"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98B05F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6571C0BB"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57FBAFA8"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6D8EA52F"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1463DE29"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64E7587" w14:textId="77777777" w:rsidR="00EE5860" w:rsidRPr="00441CD0" w:rsidRDefault="00EE5860" w:rsidP="00BB0E1F">
            <w:pPr>
              <w:pStyle w:val="TAC"/>
              <w:rPr>
                <w:lang w:val="fr-FR"/>
              </w:rPr>
            </w:pPr>
          </w:p>
        </w:tc>
      </w:tr>
      <w:tr w:rsidR="00EE5860" w:rsidRPr="00441CD0" w14:paraId="7FF7DD2A" w14:textId="77777777" w:rsidTr="00BB0E1F">
        <w:trPr>
          <w:jc w:val="center"/>
        </w:trPr>
        <w:tc>
          <w:tcPr>
            <w:tcW w:w="151" w:type="dxa"/>
            <w:tcBorders>
              <w:top w:val="nil"/>
              <w:left w:val="single" w:sz="6" w:space="0" w:color="auto"/>
              <w:bottom w:val="nil"/>
              <w:right w:val="nil"/>
            </w:tcBorders>
          </w:tcPr>
          <w:p w14:paraId="5C2E195D"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6F8FF387"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07E6DB8" w14:textId="77777777" w:rsidR="00EE5860" w:rsidRPr="00441CD0" w:rsidRDefault="00EE5860" w:rsidP="00BB0E1F">
            <w:pPr>
              <w:pStyle w:val="TAC"/>
              <w:rPr>
                <w:lang w:val="fr-FR"/>
              </w:rPr>
            </w:pPr>
            <w:r w:rsidRPr="00441CD0">
              <w:rPr>
                <w:lang w:val="fr-FR"/>
              </w:rPr>
              <w:t xml:space="preserve">Type = </w:t>
            </w:r>
            <w:r w:rsidRPr="00441CD0">
              <w:rPr>
                <w:lang w:val="fr-FR" w:eastAsia="zh-CN"/>
              </w:rPr>
              <w:t>231</w:t>
            </w:r>
            <w:r w:rsidRPr="00441CD0">
              <w:rPr>
                <w:lang w:val="fr-FR"/>
              </w:rPr>
              <w:t xml:space="preserve"> (decimal)</w:t>
            </w:r>
          </w:p>
        </w:tc>
        <w:tc>
          <w:tcPr>
            <w:tcW w:w="588" w:type="dxa"/>
            <w:tcBorders>
              <w:top w:val="nil"/>
              <w:left w:val="single" w:sz="4" w:space="0" w:color="auto"/>
              <w:bottom w:val="nil"/>
              <w:right w:val="single" w:sz="6" w:space="0" w:color="auto"/>
            </w:tcBorders>
          </w:tcPr>
          <w:p w14:paraId="0D43E012" w14:textId="77777777" w:rsidR="00EE5860" w:rsidRPr="00441CD0" w:rsidRDefault="00EE5860" w:rsidP="00BB0E1F">
            <w:pPr>
              <w:pStyle w:val="TAC"/>
              <w:rPr>
                <w:lang w:val="fr-FR"/>
              </w:rPr>
            </w:pPr>
          </w:p>
        </w:tc>
      </w:tr>
      <w:tr w:rsidR="00EE5860" w:rsidRPr="00441CD0" w14:paraId="07B3943F" w14:textId="77777777" w:rsidTr="00BB0E1F">
        <w:trPr>
          <w:jc w:val="center"/>
        </w:trPr>
        <w:tc>
          <w:tcPr>
            <w:tcW w:w="151" w:type="dxa"/>
            <w:tcBorders>
              <w:top w:val="nil"/>
              <w:left w:val="single" w:sz="6" w:space="0" w:color="auto"/>
              <w:bottom w:val="nil"/>
              <w:right w:val="nil"/>
            </w:tcBorders>
          </w:tcPr>
          <w:p w14:paraId="62EC9CAA"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A43067E"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85CD65B"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C983EF1" w14:textId="77777777" w:rsidR="00EE5860" w:rsidRPr="00441CD0" w:rsidRDefault="00EE5860" w:rsidP="00BB0E1F">
            <w:pPr>
              <w:pStyle w:val="TAC"/>
              <w:rPr>
                <w:lang w:val="fr-FR"/>
              </w:rPr>
            </w:pPr>
          </w:p>
        </w:tc>
      </w:tr>
      <w:tr w:rsidR="00EE5860" w:rsidRPr="00441CD0" w14:paraId="3AE8761F" w14:textId="77777777" w:rsidTr="00BB0E1F">
        <w:trPr>
          <w:jc w:val="center"/>
        </w:trPr>
        <w:tc>
          <w:tcPr>
            <w:tcW w:w="151" w:type="dxa"/>
            <w:tcBorders>
              <w:top w:val="nil"/>
              <w:left w:val="single" w:sz="6" w:space="0" w:color="auto"/>
              <w:bottom w:val="nil"/>
              <w:right w:val="nil"/>
            </w:tcBorders>
          </w:tcPr>
          <w:p w14:paraId="0F4AEF8F"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8D4FD0B"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2DFC5C66"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457180E2" w14:textId="77777777" w:rsidR="00EE5860" w:rsidRPr="00441CD0" w:rsidRDefault="00EE5860" w:rsidP="00BB0E1F">
            <w:pPr>
              <w:pStyle w:val="TAC"/>
              <w:rPr>
                <w:lang w:val="fr-FR" w:eastAsia="zh-CN"/>
              </w:rPr>
            </w:pPr>
            <w:r w:rsidRPr="00441CD0">
              <w:rPr>
                <w:lang w:val="fr-FR" w:eastAsia="zh-CN"/>
              </w:rPr>
              <w:t>LLI</w:t>
            </w:r>
          </w:p>
        </w:tc>
        <w:tc>
          <w:tcPr>
            <w:tcW w:w="588" w:type="dxa"/>
            <w:tcBorders>
              <w:top w:val="nil"/>
              <w:left w:val="single" w:sz="4" w:space="0" w:color="auto"/>
              <w:bottom w:val="nil"/>
              <w:right w:val="single" w:sz="6" w:space="0" w:color="auto"/>
            </w:tcBorders>
          </w:tcPr>
          <w:p w14:paraId="2E6A310C" w14:textId="77777777" w:rsidR="00EE5860" w:rsidRPr="00441CD0" w:rsidRDefault="00EE5860" w:rsidP="00BB0E1F">
            <w:pPr>
              <w:pStyle w:val="TAC"/>
              <w:rPr>
                <w:lang w:val="fr-FR"/>
              </w:rPr>
            </w:pPr>
          </w:p>
        </w:tc>
      </w:tr>
      <w:tr w:rsidR="00EE5860" w:rsidRPr="00441CD0" w14:paraId="65D8B8F1" w14:textId="77777777" w:rsidTr="00BB0E1F">
        <w:trPr>
          <w:jc w:val="center"/>
        </w:trPr>
        <w:tc>
          <w:tcPr>
            <w:tcW w:w="151" w:type="dxa"/>
            <w:tcBorders>
              <w:top w:val="nil"/>
              <w:left w:val="single" w:sz="6" w:space="0" w:color="auto"/>
              <w:bottom w:val="nil"/>
              <w:right w:val="nil"/>
            </w:tcBorders>
          </w:tcPr>
          <w:p w14:paraId="03085829"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2AC8A6" w14:textId="77777777" w:rsidR="00EE5860" w:rsidRPr="00441CD0" w:rsidRDefault="00EE5860" w:rsidP="00BB0E1F">
            <w:pPr>
              <w:pStyle w:val="NO"/>
              <w:keepNext/>
              <w:spacing w:after="0"/>
              <w:ind w:left="0" w:firstLine="0"/>
              <w:jc w:val="center"/>
              <w:rPr>
                <w:rFonts w:ascii="Arial" w:hAnsi="Arial" w:cs="Arial"/>
                <w:sz w:val="18"/>
                <w:szCs w:val="18"/>
                <w:lang w:val="fr-FR"/>
              </w:rPr>
            </w:pPr>
            <w:r w:rsidRPr="00441CD0">
              <w:rPr>
                <w:lang w:val="sv-SE" w:eastAsia="zh-CN"/>
              </w:rPr>
              <w:t>m</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6E608B81"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nil"/>
              <w:right w:val="single" w:sz="6" w:space="0" w:color="auto"/>
            </w:tcBorders>
          </w:tcPr>
          <w:p w14:paraId="08D4C6BB" w14:textId="77777777" w:rsidR="00EE5860" w:rsidRPr="00441CD0" w:rsidRDefault="00EE5860" w:rsidP="00BB0E1F">
            <w:pPr>
              <w:pStyle w:val="TAC"/>
              <w:rPr>
                <w:lang w:val="fr-FR"/>
              </w:rPr>
            </w:pPr>
          </w:p>
        </w:tc>
      </w:tr>
    </w:tbl>
    <w:p w14:paraId="463BDA8E" w14:textId="77777777" w:rsidR="00EE5860" w:rsidRPr="00441CD0" w:rsidRDefault="00EE5860" w:rsidP="00EE5860">
      <w:pPr>
        <w:pStyle w:val="TF"/>
        <w:rPr>
          <w:lang w:eastAsia="zh-CN"/>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160</w:t>
      </w:r>
      <w:r w:rsidRPr="00441CD0">
        <w:rPr>
          <w:lang w:eastAsia="zh-CN"/>
        </w:rPr>
        <w:t>-</w:t>
      </w:r>
      <w:r w:rsidRPr="00441CD0">
        <w:rPr>
          <w:lang w:eastAsia="ja-JP"/>
        </w:rPr>
        <w:t>1</w:t>
      </w:r>
      <w:r w:rsidRPr="00441CD0">
        <w:t xml:space="preserve">: </w:t>
      </w:r>
      <w:r w:rsidRPr="00441CD0">
        <w:rPr>
          <w:lang w:eastAsia="zh-CN"/>
        </w:rPr>
        <w:t>ATSSS-LL Information</w:t>
      </w:r>
    </w:p>
    <w:p w14:paraId="013C4DBC" w14:textId="77777777" w:rsidR="00EE5860" w:rsidRPr="00441CD0" w:rsidRDefault="00EE5860" w:rsidP="00EE5860">
      <w:r w:rsidRPr="00441CD0">
        <w:t>The following flags are coded within Octet 5:</w:t>
      </w:r>
    </w:p>
    <w:p w14:paraId="017ED81A" w14:textId="77777777" w:rsidR="00EE5860" w:rsidRPr="00441CD0" w:rsidRDefault="00EE5860" w:rsidP="00EE5860">
      <w:pPr>
        <w:pStyle w:val="B1"/>
      </w:pPr>
      <w:r w:rsidRPr="00441CD0">
        <w:t>-</w:t>
      </w:r>
      <w:r w:rsidRPr="00441CD0">
        <w:tab/>
        <w:t xml:space="preserve">Bit 1 – </w:t>
      </w:r>
      <w:r w:rsidRPr="00441CD0">
        <w:rPr>
          <w:lang w:eastAsia="zh-CN"/>
        </w:rPr>
        <w:t>LLI</w:t>
      </w:r>
      <w:r w:rsidRPr="00441CD0">
        <w:t xml:space="preserve">: If this bit is set to "1", it indicates that resources for the </w:t>
      </w:r>
      <w:r w:rsidRPr="00441CD0">
        <w:rPr>
          <w:lang w:eastAsia="zh-CN"/>
        </w:rPr>
        <w:t>ATSSS-LL steering functionality have been allocated.</w:t>
      </w:r>
    </w:p>
    <w:p w14:paraId="7A3516C3" w14:textId="77777777" w:rsidR="00EE5860" w:rsidRPr="00441CD0" w:rsidRDefault="00EE5860" w:rsidP="00EE5860">
      <w:pPr>
        <w:pStyle w:val="B1"/>
      </w:pPr>
      <w:r w:rsidRPr="00441CD0">
        <w:t>-</w:t>
      </w:r>
      <w:r w:rsidRPr="00441CD0">
        <w:tab/>
        <w:t xml:space="preserve">Bit 2 to 8 </w:t>
      </w:r>
      <w:r w:rsidRPr="00441CD0">
        <w:rPr>
          <w:noProof/>
        </w:rPr>
        <w:t>Spare, for future use and set to "0"</w:t>
      </w:r>
      <w:r w:rsidRPr="00441CD0">
        <w:t>.</w:t>
      </w:r>
    </w:p>
    <w:p w14:paraId="61B740D1" w14:textId="77777777" w:rsidR="00EE5860" w:rsidRPr="00441CD0" w:rsidRDefault="00EE5860" w:rsidP="00EE5860">
      <w:pPr>
        <w:pStyle w:val="Heading3"/>
      </w:pPr>
      <w:bookmarkStart w:id="7116" w:name="_Toc27491007"/>
      <w:bookmarkStart w:id="7117" w:name="_Toc27557300"/>
      <w:bookmarkStart w:id="7118" w:name="_Toc27724217"/>
      <w:bookmarkStart w:id="7119" w:name="_Toc36031291"/>
      <w:bookmarkStart w:id="7120" w:name="_Toc36043211"/>
      <w:bookmarkStart w:id="7121" w:name="_Toc36814536"/>
      <w:bookmarkStart w:id="7122" w:name="_Toc44689394"/>
      <w:bookmarkStart w:id="7123" w:name="_Toc44924148"/>
      <w:bookmarkStart w:id="7124" w:name="_Toc51861118"/>
      <w:bookmarkStart w:id="7125" w:name="_Toc57930889"/>
      <w:bookmarkStart w:id="7126" w:name="_Toc57931519"/>
      <w:bookmarkStart w:id="7127" w:name="_Toc160974645"/>
      <w:r w:rsidRPr="00441CD0">
        <w:t>8.</w:t>
      </w:r>
      <w:r w:rsidRPr="00441CD0">
        <w:rPr>
          <w:lang w:val="en-US"/>
        </w:rPr>
        <w:t>2.161</w:t>
      </w:r>
      <w:r w:rsidRPr="00441CD0">
        <w:tab/>
        <w:t>Data Network Access Identifier</w:t>
      </w:r>
      <w:bookmarkEnd w:id="7116"/>
      <w:bookmarkEnd w:id="7117"/>
      <w:bookmarkEnd w:id="7118"/>
      <w:bookmarkEnd w:id="7119"/>
      <w:bookmarkEnd w:id="7120"/>
      <w:bookmarkEnd w:id="7121"/>
      <w:bookmarkEnd w:id="7122"/>
      <w:bookmarkEnd w:id="7123"/>
      <w:bookmarkEnd w:id="7124"/>
      <w:bookmarkEnd w:id="7125"/>
      <w:bookmarkEnd w:id="7126"/>
      <w:bookmarkEnd w:id="7127"/>
    </w:p>
    <w:p w14:paraId="4E3E7AE6" w14:textId="77777777" w:rsidR="00EE5860" w:rsidRPr="00441CD0" w:rsidRDefault="00EE5860" w:rsidP="00EE5860">
      <w:pPr>
        <w:rPr>
          <w:lang w:eastAsia="zh-CN"/>
        </w:rPr>
      </w:pPr>
      <w:r w:rsidRPr="00441CD0">
        <w:t xml:space="preserve">The </w:t>
      </w:r>
      <w:r w:rsidRPr="00441CD0">
        <w:rPr>
          <w:lang w:val="en-US" w:eastAsia="zh-CN"/>
        </w:rPr>
        <w:t>Data Network Access Identifier</w:t>
      </w:r>
      <w:r w:rsidRPr="00441CD0">
        <w:rPr>
          <w:lang w:eastAsia="ja-JP"/>
        </w:rPr>
        <w:t xml:space="preserve"> IE type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8.2.161-1</w:t>
      </w:r>
      <w:r w:rsidRPr="00441CD0">
        <w:rPr>
          <w:lang w:eastAsia="ja-JP"/>
        </w:rPr>
        <w:t xml:space="preserve">. </w:t>
      </w:r>
      <w:r w:rsidRPr="00441CD0">
        <w:t>It contains an identifier of a Data Network Access.</w:t>
      </w:r>
    </w:p>
    <w:p w14:paraId="4DFDB5C0"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8"/>
        <w:gridCol w:w="589"/>
        <w:gridCol w:w="589"/>
        <w:gridCol w:w="589"/>
        <w:gridCol w:w="588"/>
        <w:gridCol w:w="588"/>
        <w:gridCol w:w="589"/>
        <w:gridCol w:w="588"/>
      </w:tblGrid>
      <w:tr w:rsidR="00EE5860" w:rsidRPr="00441CD0" w14:paraId="52AE6D96" w14:textId="77777777" w:rsidTr="00BB0E1F">
        <w:trPr>
          <w:jc w:val="center"/>
        </w:trPr>
        <w:tc>
          <w:tcPr>
            <w:tcW w:w="151" w:type="dxa"/>
            <w:tcBorders>
              <w:top w:val="single" w:sz="4" w:space="0" w:color="auto"/>
              <w:left w:val="single" w:sz="4" w:space="0" w:color="auto"/>
              <w:bottom w:val="nil"/>
            </w:tcBorders>
          </w:tcPr>
          <w:p w14:paraId="19326BAE" w14:textId="77777777" w:rsidR="00EE5860" w:rsidRPr="00441CD0" w:rsidRDefault="00EE5860" w:rsidP="00BB0E1F">
            <w:pPr>
              <w:pStyle w:val="TAC"/>
            </w:pPr>
          </w:p>
        </w:tc>
        <w:tc>
          <w:tcPr>
            <w:tcW w:w="1104" w:type="dxa"/>
            <w:tcBorders>
              <w:top w:val="single" w:sz="4" w:space="0" w:color="auto"/>
            </w:tcBorders>
          </w:tcPr>
          <w:p w14:paraId="3E59BF63" w14:textId="77777777" w:rsidR="00EE5860" w:rsidRPr="00441CD0" w:rsidRDefault="00EE5860" w:rsidP="00BB0E1F">
            <w:pPr>
              <w:pStyle w:val="TAH"/>
            </w:pPr>
          </w:p>
        </w:tc>
        <w:tc>
          <w:tcPr>
            <w:tcW w:w="4708" w:type="dxa"/>
            <w:gridSpan w:val="8"/>
            <w:tcBorders>
              <w:top w:val="single" w:sz="4" w:space="0" w:color="auto"/>
            </w:tcBorders>
          </w:tcPr>
          <w:p w14:paraId="14101641" w14:textId="77777777" w:rsidR="00EE5860" w:rsidRPr="00441CD0" w:rsidRDefault="00EE5860" w:rsidP="00BB0E1F">
            <w:pPr>
              <w:pStyle w:val="TAH"/>
            </w:pPr>
            <w:r w:rsidRPr="00441CD0">
              <w:t>Bits</w:t>
            </w:r>
          </w:p>
        </w:tc>
        <w:tc>
          <w:tcPr>
            <w:tcW w:w="588" w:type="dxa"/>
            <w:tcBorders>
              <w:top w:val="single" w:sz="4" w:space="0" w:color="auto"/>
              <w:right w:val="single" w:sz="4" w:space="0" w:color="auto"/>
            </w:tcBorders>
          </w:tcPr>
          <w:p w14:paraId="4832748F" w14:textId="77777777" w:rsidR="00EE5860" w:rsidRPr="00441CD0" w:rsidRDefault="00EE5860" w:rsidP="00BB0E1F">
            <w:pPr>
              <w:pStyle w:val="TAC"/>
            </w:pPr>
          </w:p>
        </w:tc>
      </w:tr>
      <w:tr w:rsidR="00EE5860" w:rsidRPr="00441CD0" w14:paraId="6591924D" w14:textId="77777777" w:rsidTr="00BB0E1F">
        <w:trPr>
          <w:jc w:val="center"/>
        </w:trPr>
        <w:tc>
          <w:tcPr>
            <w:tcW w:w="151" w:type="dxa"/>
            <w:tcBorders>
              <w:top w:val="nil"/>
              <w:left w:val="single" w:sz="4" w:space="0" w:color="auto"/>
            </w:tcBorders>
          </w:tcPr>
          <w:p w14:paraId="08AEF2F4" w14:textId="77777777" w:rsidR="00EE5860" w:rsidRPr="00441CD0" w:rsidRDefault="00EE5860" w:rsidP="00BB0E1F">
            <w:pPr>
              <w:pStyle w:val="TAC"/>
            </w:pPr>
          </w:p>
        </w:tc>
        <w:tc>
          <w:tcPr>
            <w:tcW w:w="1104" w:type="dxa"/>
          </w:tcPr>
          <w:p w14:paraId="3AAB3DDA" w14:textId="77777777" w:rsidR="00EE5860" w:rsidRPr="00441CD0" w:rsidRDefault="00EE5860" w:rsidP="00BB0E1F">
            <w:pPr>
              <w:pStyle w:val="TAH"/>
            </w:pPr>
            <w:r w:rsidRPr="00441CD0">
              <w:t>Octets</w:t>
            </w:r>
          </w:p>
        </w:tc>
        <w:tc>
          <w:tcPr>
            <w:tcW w:w="588" w:type="dxa"/>
            <w:tcBorders>
              <w:bottom w:val="single" w:sz="4" w:space="0" w:color="auto"/>
            </w:tcBorders>
          </w:tcPr>
          <w:p w14:paraId="5670AB69" w14:textId="77777777" w:rsidR="00EE5860" w:rsidRPr="00441CD0" w:rsidRDefault="00EE5860" w:rsidP="00BB0E1F">
            <w:pPr>
              <w:pStyle w:val="TAH"/>
            </w:pPr>
            <w:r w:rsidRPr="00441CD0">
              <w:t>8</w:t>
            </w:r>
          </w:p>
        </w:tc>
        <w:tc>
          <w:tcPr>
            <w:tcW w:w="588" w:type="dxa"/>
            <w:tcBorders>
              <w:bottom w:val="single" w:sz="4" w:space="0" w:color="auto"/>
            </w:tcBorders>
          </w:tcPr>
          <w:p w14:paraId="3B6CC578" w14:textId="77777777" w:rsidR="00EE5860" w:rsidRPr="00441CD0" w:rsidRDefault="00EE5860" w:rsidP="00BB0E1F">
            <w:pPr>
              <w:pStyle w:val="TAH"/>
            </w:pPr>
            <w:r w:rsidRPr="00441CD0">
              <w:t>7</w:t>
            </w:r>
          </w:p>
        </w:tc>
        <w:tc>
          <w:tcPr>
            <w:tcW w:w="589" w:type="dxa"/>
            <w:tcBorders>
              <w:bottom w:val="single" w:sz="4" w:space="0" w:color="auto"/>
            </w:tcBorders>
          </w:tcPr>
          <w:p w14:paraId="56E05CC4" w14:textId="77777777" w:rsidR="00EE5860" w:rsidRPr="00441CD0" w:rsidRDefault="00EE5860" w:rsidP="00BB0E1F">
            <w:pPr>
              <w:pStyle w:val="TAH"/>
            </w:pPr>
            <w:r w:rsidRPr="00441CD0">
              <w:t>6</w:t>
            </w:r>
          </w:p>
        </w:tc>
        <w:tc>
          <w:tcPr>
            <w:tcW w:w="589" w:type="dxa"/>
            <w:tcBorders>
              <w:bottom w:val="single" w:sz="4" w:space="0" w:color="auto"/>
            </w:tcBorders>
          </w:tcPr>
          <w:p w14:paraId="7853B2AD" w14:textId="77777777" w:rsidR="00EE5860" w:rsidRPr="00441CD0" w:rsidRDefault="00EE5860" w:rsidP="00BB0E1F">
            <w:pPr>
              <w:pStyle w:val="TAH"/>
            </w:pPr>
            <w:r w:rsidRPr="00441CD0">
              <w:t>5</w:t>
            </w:r>
          </w:p>
        </w:tc>
        <w:tc>
          <w:tcPr>
            <w:tcW w:w="589" w:type="dxa"/>
            <w:tcBorders>
              <w:bottom w:val="single" w:sz="4" w:space="0" w:color="auto"/>
            </w:tcBorders>
          </w:tcPr>
          <w:p w14:paraId="3DFA9122" w14:textId="77777777" w:rsidR="00EE5860" w:rsidRPr="00441CD0" w:rsidRDefault="00EE5860" w:rsidP="00BB0E1F">
            <w:pPr>
              <w:pStyle w:val="TAH"/>
            </w:pPr>
            <w:r w:rsidRPr="00441CD0">
              <w:t>4</w:t>
            </w:r>
          </w:p>
        </w:tc>
        <w:tc>
          <w:tcPr>
            <w:tcW w:w="588" w:type="dxa"/>
            <w:tcBorders>
              <w:bottom w:val="single" w:sz="4" w:space="0" w:color="auto"/>
            </w:tcBorders>
          </w:tcPr>
          <w:p w14:paraId="509E899C" w14:textId="77777777" w:rsidR="00EE5860" w:rsidRPr="00441CD0" w:rsidRDefault="00EE5860" w:rsidP="00BB0E1F">
            <w:pPr>
              <w:pStyle w:val="TAH"/>
            </w:pPr>
            <w:r w:rsidRPr="00441CD0">
              <w:t>3</w:t>
            </w:r>
          </w:p>
        </w:tc>
        <w:tc>
          <w:tcPr>
            <w:tcW w:w="588" w:type="dxa"/>
            <w:tcBorders>
              <w:bottom w:val="single" w:sz="4" w:space="0" w:color="auto"/>
            </w:tcBorders>
          </w:tcPr>
          <w:p w14:paraId="6D1211B7" w14:textId="77777777" w:rsidR="00EE5860" w:rsidRPr="00441CD0" w:rsidRDefault="00EE5860" w:rsidP="00BB0E1F">
            <w:pPr>
              <w:pStyle w:val="TAH"/>
            </w:pPr>
            <w:r w:rsidRPr="00441CD0">
              <w:t>2</w:t>
            </w:r>
          </w:p>
        </w:tc>
        <w:tc>
          <w:tcPr>
            <w:tcW w:w="589" w:type="dxa"/>
            <w:tcBorders>
              <w:bottom w:val="single" w:sz="4" w:space="0" w:color="auto"/>
            </w:tcBorders>
          </w:tcPr>
          <w:p w14:paraId="693E96D5" w14:textId="77777777" w:rsidR="00EE5860" w:rsidRPr="00441CD0" w:rsidRDefault="00EE5860" w:rsidP="00BB0E1F">
            <w:pPr>
              <w:pStyle w:val="TAH"/>
            </w:pPr>
            <w:r w:rsidRPr="00441CD0">
              <w:t>1</w:t>
            </w:r>
          </w:p>
        </w:tc>
        <w:tc>
          <w:tcPr>
            <w:tcW w:w="588" w:type="dxa"/>
            <w:tcBorders>
              <w:right w:val="single" w:sz="4" w:space="0" w:color="auto"/>
            </w:tcBorders>
          </w:tcPr>
          <w:p w14:paraId="212D653D" w14:textId="77777777" w:rsidR="00EE5860" w:rsidRPr="00441CD0" w:rsidRDefault="00EE5860" w:rsidP="00BB0E1F">
            <w:pPr>
              <w:pStyle w:val="TAC"/>
            </w:pPr>
          </w:p>
        </w:tc>
      </w:tr>
      <w:tr w:rsidR="00EE5860" w:rsidRPr="00441CD0" w14:paraId="02C0DED8" w14:textId="77777777" w:rsidTr="00BB0E1F">
        <w:trPr>
          <w:jc w:val="center"/>
        </w:trPr>
        <w:tc>
          <w:tcPr>
            <w:tcW w:w="151" w:type="dxa"/>
            <w:tcBorders>
              <w:top w:val="nil"/>
              <w:left w:val="single" w:sz="4" w:space="0" w:color="auto"/>
            </w:tcBorders>
          </w:tcPr>
          <w:p w14:paraId="1CA67635" w14:textId="77777777" w:rsidR="00EE5860" w:rsidRPr="00441CD0" w:rsidRDefault="00EE5860" w:rsidP="00BB0E1F">
            <w:pPr>
              <w:pStyle w:val="TAC"/>
            </w:pPr>
          </w:p>
        </w:tc>
        <w:tc>
          <w:tcPr>
            <w:tcW w:w="1104" w:type="dxa"/>
            <w:tcBorders>
              <w:right w:val="single" w:sz="4" w:space="0" w:color="auto"/>
            </w:tcBorders>
          </w:tcPr>
          <w:p w14:paraId="391187C0"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tcPr>
          <w:p w14:paraId="7091A8F0" w14:textId="77777777" w:rsidR="00EE5860" w:rsidRPr="00441CD0" w:rsidRDefault="00EE5860" w:rsidP="00BB0E1F">
            <w:pPr>
              <w:pStyle w:val="TAC"/>
            </w:pPr>
            <w:r w:rsidRPr="00441CD0">
              <w:t>Type = 232 (decimal)</w:t>
            </w:r>
          </w:p>
        </w:tc>
        <w:tc>
          <w:tcPr>
            <w:tcW w:w="588" w:type="dxa"/>
            <w:tcBorders>
              <w:left w:val="single" w:sz="4" w:space="0" w:color="auto"/>
              <w:right w:val="single" w:sz="4" w:space="0" w:color="auto"/>
            </w:tcBorders>
          </w:tcPr>
          <w:p w14:paraId="1F0AF760" w14:textId="77777777" w:rsidR="00EE5860" w:rsidRPr="00441CD0" w:rsidRDefault="00EE5860" w:rsidP="00BB0E1F">
            <w:pPr>
              <w:pStyle w:val="TAC"/>
            </w:pPr>
          </w:p>
        </w:tc>
      </w:tr>
      <w:tr w:rsidR="00EE5860" w:rsidRPr="00441CD0" w14:paraId="4F1FE4EB" w14:textId="77777777" w:rsidTr="00BB0E1F">
        <w:trPr>
          <w:jc w:val="center"/>
        </w:trPr>
        <w:tc>
          <w:tcPr>
            <w:tcW w:w="151" w:type="dxa"/>
            <w:tcBorders>
              <w:top w:val="nil"/>
              <w:left w:val="single" w:sz="4" w:space="0" w:color="auto"/>
            </w:tcBorders>
          </w:tcPr>
          <w:p w14:paraId="3C31A417" w14:textId="77777777" w:rsidR="00EE5860" w:rsidRPr="00441CD0" w:rsidRDefault="00EE5860" w:rsidP="00BB0E1F">
            <w:pPr>
              <w:pStyle w:val="TAC"/>
            </w:pPr>
          </w:p>
        </w:tc>
        <w:tc>
          <w:tcPr>
            <w:tcW w:w="1104" w:type="dxa"/>
            <w:tcBorders>
              <w:right w:val="single" w:sz="4" w:space="0" w:color="auto"/>
            </w:tcBorders>
          </w:tcPr>
          <w:p w14:paraId="5770D2DC"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tcPr>
          <w:p w14:paraId="1E561DDC" w14:textId="77777777" w:rsidR="00EE5860" w:rsidRPr="00441CD0" w:rsidRDefault="00EE5860" w:rsidP="00BB0E1F">
            <w:pPr>
              <w:pStyle w:val="TAC"/>
              <w:rPr>
                <w:lang w:eastAsia="zh-CN"/>
              </w:rPr>
            </w:pPr>
            <w:r w:rsidRPr="00441CD0">
              <w:t>Length = n</w:t>
            </w:r>
          </w:p>
        </w:tc>
        <w:tc>
          <w:tcPr>
            <w:tcW w:w="588" w:type="dxa"/>
            <w:tcBorders>
              <w:left w:val="single" w:sz="4" w:space="0" w:color="auto"/>
              <w:right w:val="single" w:sz="4" w:space="0" w:color="auto"/>
            </w:tcBorders>
          </w:tcPr>
          <w:p w14:paraId="68C455E3" w14:textId="77777777" w:rsidR="00EE5860" w:rsidRPr="00441CD0" w:rsidRDefault="00EE5860" w:rsidP="00BB0E1F">
            <w:pPr>
              <w:pStyle w:val="TAC"/>
            </w:pPr>
          </w:p>
        </w:tc>
      </w:tr>
      <w:tr w:rsidR="00EE5860" w:rsidRPr="00441CD0" w14:paraId="3BC88B53" w14:textId="77777777" w:rsidTr="00BB0E1F">
        <w:trPr>
          <w:jc w:val="center"/>
        </w:trPr>
        <w:tc>
          <w:tcPr>
            <w:tcW w:w="151" w:type="dxa"/>
            <w:tcBorders>
              <w:top w:val="nil"/>
              <w:left w:val="single" w:sz="4" w:space="0" w:color="auto"/>
              <w:bottom w:val="single" w:sz="4" w:space="0" w:color="auto"/>
            </w:tcBorders>
          </w:tcPr>
          <w:p w14:paraId="159DE417" w14:textId="77777777" w:rsidR="00EE5860" w:rsidRPr="00441CD0" w:rsidRDefault="00EE5860" w:rsidP="00BB0E1F">
            <w:pPr>
              <w:pStyle w:val="TAC"/>
            </w:pPr>
          </w:p>
        </w:tc>
        <w:tc>
          <w:tcPr>
            <w:tcW w:w="1104" w:type="dxa"/>
            <w:tcBorders>
              <w:bottom w:val="single" w:sz="4" w:space="0" w:color="auto"/>
              <w:right w:val="single" w:sz="4" w:space="0" w:color="auto"/>
            </w:tcBorders>
          </w:tcPr>
          <w:p w14:paraId="6543FC3A"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(n+4)</w:t>
            </w:r>
          </w:p>
        </w:tc>
        <w:tc>
          <w:tcPr>
            <w:tcW w:w="4708" w:type="dxa"/>
            <w:gridSpan w:val="8"/>
            <w:tcBorders>
              <w:top w:val="single" w:sz="4" w:space="0" w:color="auto"/>
              <w:left w:val="single" w:sz="4" w:space="0" w:color="auto"/>
              <w:bottom w:val="single" w:sz="4" w:space="0" w:color="auto"/>
              <w:right w:val="single" w:sz="4" w:space="0" w:color="auto"/>
            </w:tcBorders>
          </w:tcPr>
          <w:p w14:paraId="7C302DE9" w14:textId="77777777" w:rsidR="00EE5860" w:rsidRPr="00441CD0" w:rsidRDefault="00EE5860" w:rsidP="00BB0E1F">
            <w:pPr>
              <w:pStyle w:val="TAC"/>
              <w:rPr>
                <w:lang w:eastAsia="zh-CN"/>
              </w:rPr>
            </w:pPr>
            <w:r w:rsidRPr="00441CD0">
              <w:rPr>
                <w:lang w:eastAsia="zh-CN"/>
              </w:rPr>
              <w:t>Data Network Access Identfier</w:t>
            </w:r>
          </w:p>
        </w:tc>
        <w:tc>
          <w:tcPr>
            <w:tcW w:w="588" w:type="dxa"/>
            <w:tcBorders>
              <w:left w:val="single" w:sz="4" w:space="0" w:color="auto"/>
              <w:bottom w:val="single" w:sz="4" w:space="0" w:color="auto"/>
              <w:right w:val="single" w:sz="4" w:space="0" w:color="auto"/>
            </w:tcBorders>
          </w:tcPr>
          <w:p w14:paraId="5F5E329D" w14:textId="77777777" w:rsidR="00EE5860" w:rsidRPr="00441CD0" w:rsidRDefault="00EE5860" w:rsidP="00BB0E1F">
            <w:pPr>
              <w:pStyle w:val="TAC"/>
            </w:pPr>
          </w:p>
        </w:tc>
      </w:tr>
    </w:tbl>
    <w:p w14:paraId="1795C446"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161</w:t>
      </w:r>
      <w:r w:rsidRPr="00441CD0">
        <w:rPr>
          <w:lang w:eastAsia="zh-CN"/>
        </w:rPr>
        <w:t>-</w:t>
      </w:r>
      <w:r w:rsidRPr="00441CD0">
        <w:rPr>
          <w:lang w:eastAsia="ja-JP"/>
        </w:rPr>
        <w:t>1</w:t>
      </w:r>
      <w:r w:rsidRPr="00441CD0">
        <w:t xml:space="preserve">: </w:t>
      </w:r>
      <w:r w:rsidRPr="00441CD0">
        <w:rPr>
          <w:lang w:eastAsia="ja-JP"/>
        </w:rPr>
        <w:t>Data Network Access Identifier</w:t>
      </w:r>
    </w:p>
    <w:p w14:paraId="67977217" w14:textId="77777777" w:rsidR="00EE5860" w:rsidRPr="00441CD0" w:rsidRDefault="00EE5860" w:rsidP="00EE5860">
      <w:r w:rsidRPr="00441CD0">
        <w:t xml:space="preserve">The Data Network Access Identifier field shall be encoded as an </w:t>
      </w:r>
      <w:r w:rsidRPr="00441CD0">
        <w:rPr>
          <w:lang w:val="en-US" w:eastAsia="zh-CN"/>
        </w:rPr>
        <w:t>OctetString</w:t>
      </w:r>
      <w:r w:rsidRPr="00441CD0">
        <w:t>.</w:t>
      </w:r>
    </w:p>
    <w:p w14:paraId="3800D331" w14:textId="77777777" w:rsidR="00EE5860" w:rsidRPr="00441CD0" w:rsidRDefault="00EE5860" w:rsidP="00EE5860">
      <w:pPr>
        <w:pStyle w:val="Heading3"/>
      </w:pPr>
      <w:bookmarkStart w:id="7128" w:name="_Toc27491008"/>
      <w:bookmarkStart w:id="7129" w:name="_Toc27557301"/>
      <w:bookmarkStart w:id="7130" w:name="_Toc27724218"/>
      <w:bookmarkStart w:id="7131" w:name="_Toc36031292"/>
      <w:bookmarkStart w:id="7132" w:name="_Toc36043212"/>
      <w:bookmarkStart w:id="7133" w:name="_Toc36814537"/>
      <w:bookmarkStart w:id="7134" w:name="_Toc44689395"/>
      <w:bookmarkStart w:id="7135" w:name="_Toc44924149"/>
      <w:bookmarkStart w:id="7136" w:name="_Toc51861119"/>
      <w:bookmarkStart w:id="7137" w:name="_Toc57930890"/>
      <w:bookmarkStart w:id="7138" w:name="_Toc57931520"/>
      <w:bookmarkStart w:id="7139" w:name="_Toc160974646"/>
      <w:r w:rsidRPr="00441CD0">
        <w:t>8.</w:t>
      </w:r>
      <w:r w:rsidRPr="00441CD0">
        <w:rPr>
          <w:lang w:val="en-US"/>
        </w:rPr>
        <w:t>2.162</w:t>
      </w:r>
      <w:r w:rsidRPr="00441CD0">
        <w:tab/>
        <w:t>Average Packet Delay</w:t>
      </w:r>
      <w:bookmarkEnd w:id="7128"/>
      <w:bookmarkEnd w:id="7129"/>
      <w:bookmarkEnd w:id="7130"/>
      <w:bookmarkEnd w:id="7131"/>
      <w:bookmarkEnd w:id="7132"/>
      <w:bookmarkEnd w:id="7133"/>
      <w:bookmarkEnd w:id="7134"/>
      <w:bookmarkEnd w:id="7135"/>
      <w:bookmarkEnd w:id="7136"/>
      <w:bookmarkEnd w:id="7137"/>
      <w:bookmarkEnd w:id="7138"/>
      <w:bookmarkEnd w:id="7139"/>
    </w:p>
    <w:p w14:paraId="12B2DBCA" w14:textId="62B3B36C" w:rsidR="00EE5860" w:rsidRPr="00441CD0" w:rsidRDefault="00EE5860" w:rsidP="00EE5860">
      <w:r w:rsidRPr="00441CD0">
        <w:rPr>
          <w:lang w:eastAsia="zh-CN"/>
        </w:rPr>
        <w:t xml:space="preserve">The Average Packet Delay IE indicates the average packet delay experienced by user plane packets on a GTP-U path. It </w:t>
      </w:r>
      <w:r w:rsidRPr="00441CD0">
        <w:t>shall be coded as depicted in Figure 8.</w:t>
      </w:r>
      <w:r w:rsidRPr="00441CD0">
        <w:rPr>
          <w:lang w:eastAsia="zh-CN"/>
        </w:rPr>
        <w:t>2.</w:t>
      </w:r>
      <w:r w:rsidR="00D014BF">
        <w:rPr>
          <w:lang w:eastAsia="zh-CN"/>
        </w:rPr>
        <w:t>162</w:t>
      </w:r>
      <w:r w:rsidRPr="00441CD0">
        <w:rPr>
          <w:lang w:eastAsia="zh-CN"/>
        </w:rPr>
        <w:t>-1</w:t>
      </w:r>
      <w:r w:rsidRPr="00441CD0">
        <w:t>.</w:t>
      </w:r>
    </w:p>
    <w:p w14:paraId="72A697D1"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2F7DB0D8" w14:textId="77777777" w:rsidTr="00BB0E1F">
        <w:trPr>
          <w:jc w:val="center"/>
        </w:trPr>
        <w:tc>
          <w:tcPr>
            <w:tcW w:w="151" w:type="dxa"/>
            <w:tcBorders>
              <w:top w:val="single" w:sz="6" w:space="0" w:color="auto"/>
              <w:left w:val="single" w:sz="6" w:space="0" w:color="auto"/>
              <w:bottom w:val="nil"/>
            </w:tcBorders>
          </w:tcPr>
          <w:p w14:paraId="7C1B190B" w14:textId="77777777" w:rsidR="00EE5860" w:rsidRPr="00441CD0" w:rsidRDefault="00EE5860" w:rsidP="00BB0E1F">
            <w:pPr>
              <w:pStyle w:val="TAC"/>
            </w:pPr>
          </w:p>
        </w:tc>
        <w:tc>
          <w:tcPr>
            <w:tcW w:w="1104" w:type="dxa"/>
          </w:tcPr>
          <w:p w14:paraId="369CBF65" w14:textId="77777777" w:rsidR="00EE5860" w:rsidRPr="00441CD0" w:rsidRDefault="00EE5860" w:rsidP="00BB0E1F">
            <w:pPr>
              <w:pStyle w:val="TAH"/>
            </w:pPr>
          </w:p>
        </w:tc>
        <w:tc>
          <w:tcPr>
            <w:tcW w:w="4703" w:type="dxa"/>
            <w:gridSpan w:val="8"/>
          </w:tcPr>
          <w:p w14:paraId="36675E08" w14:textId="77777777" w:rsidR="00EE5860" w:rsidRPr="00441CD0" w:rsidRDefault="00EE5860" w:rsidP="00BB0E1F">
            <w:pPr>
              <w:pStyle w:val="TAH"/>
            </w:pPr>
            <w:r w:rsidRPr="00441CD0">
              <w:t>Bits</w:t>
            </w:r>
          </w:p>
        </w:tc>
        <w:tc>
          <w:tcPr>
            <w:tcW w:w="588" w:type="dxa"/>
          </w:tcPr>
          <w:p w14:paraId="368F38AA" w14:textId="77777777" w:rsidR="00EE5860" w:rsidRPr="00441CD0" w:rsidRDefault="00EE5860" w:rsidP="00BB0E1F">
            <w:pPr>
              <w:pStyle w:val="TAC"/>
            </w:pPr>
          </w:p>
        </w:tc>
      </w:tr>
      <w:tr w:rsidR="00EE5860" w:rsidRPr="00441CD0" w14:paraId="3FD180CA" w14:textId="77777777" w:rsidTr="00BB0E1F">
        <w:trPr>
          <w:jc w:val="center"/>
        </w:trPr>
        <w:tc>
          <w:tcPr>
            <w:tcW w:w="151" w:type="dxa"/>
            <w:tcBorders>
              <w:top w:val="nil"/>
              <w:left w:val="single" w:sz="6" w:space="0" w:color="auto"/>
            </w:tcBorders>
          </w:tcPr>
          <w:p w14:paraId="03F61534" w14:textId="77777777" w:rsidR="00EE5860" w:rsidRPr="00441CD0" w:rsidRDefault="00EE5860" w:rsidP="00BB0E1F">
            <w:pPr>
              <w:pStyle w:val="TAC"/>
            </w:pPr>
          </w:p>
        </w:tc>
        <w:tc>
          <w:tcPr>
            <w:tcW w:w="1104" w:type="dxa"/>
          </w:tcPr>
          <w:p w14:paraId="1298315A" w14:textId="77777777" w:rsidR="00EE5860" w:rsidRPr="00441CD0" w:rsidRDefault="00EE5860" w:rsidP="00BB0E1F">
            <w:pPr>
              <w:pStyle w:val="TAH"/>
            </w:pPr>
            <w:r w:rsidRPr="00441CD0">
              <w:t>Octets</w:t>
            </w:r>
          </w:p>
        </w:tc>
        <w:tc>
          <w:tcPr>
            <w:tcW w:w="587" w:type="dxa"/>
            <w:tcBorders>
              <w:bottom w:val="single" w:sz="4" w:space="0" w:color="auto"/>
            </w:tcBorders>
          </w:tcPr>
          <w:p w14:paraId="73AA0BC7" w14:textId="77777777" w:rsidR="00EE5860" w:rsidRPr="00441CD0" w:rsidRDefault="00EE5860" w:rsidP="00BB0E1F">
            <w:pPr>
              <w:pStyle w:val="TAH"/>
            </w:pPr>
            <w:r w:rsidRPr="00441CD0">
              <w:t>8</w:t>
            </w:r>
          </w:p>
        </w:tc>
        <w:tc>
          <w:tcPr>
            <w:tcW w:w="588" w:type="dxa"/>
            <w:tcBorders>
              <w:bottom w:val="single" w:sz="4" w:space="0" w:color="auto"/>
            </w:tcBorders>
          </w:tcPr>
          <w:p w14:paraId="5D92D970" w14:textId="77777777" w:rsidR="00EE5860" w:rsidRPr="00441CD0" w:rsidRDefault="00EE5860" w:rsidP="00BB0E1F">
            <w:pPr>
              <w:pStyle w:val="TAH"/>
            </w:pPr>
            <w:r w:rsidRPr="00441CD0">
              <w:t>7</w:t>
            </w:r>
          </w:p>
        </w:tc>
        <w:tc>
          <w:tcPr>
            <w:tcW w:w="588" w:type="dxa"/>
            <w:tcBorders>
              <w:bottom w:val="single" w:sz="4" w:space="0" w:color="auto"/>
            </w:tcBorders>
          </w:tcPr>
          <w:p w14:paraId="65AC792C" w14:textId="77777777" w:rsidR="00EE5860" w:rsidRPr="00441CD0" w:rsidRDefault="00EE5860" w:rsidP="00BB0E1F">
            <w:pPr>
              <w:pStyle w:val="TAH"/>
            </w:pPr>
            <w:r w:rsidRPr="00441CD0">
              <w:t>6</w:t>
            </w:r>
          </w:p>
        </w:tc>
        <w:tc>
          <w:tcPr>
            <w:tcW w:w="587" w:type="dxa"/>
            <w:tcBorders>
              <w:bottom w:val="single" w:sz="4" w:space="0" w:color="auto"/>
            </w:tcBorders>
          </w:tcPr>
          <w:p w14:paraId="24B184DF" w14:textId="77777777" w:rsidR="00EE5860" w:rsidRPr="00441CD0" w:rsidRDefault="00EE5860" w:rsidP="00BB0E1F">
            <w:pPr>
              <w:pStyle w:val="TAH"/>
            </w:pPr>
            <w:r w:rsidRPr="00441CD0">
              <w:t>5</w:t>
            </w:r>
          </w:p>
        </w:tc>
        <w:tc>
          <w:tcPr>
            <w:tcW w:w="587" w:type="dxa"/>
            <w:tcBorders>
              <w:bottom w:val="single" w:sz="4" w:space="0" w:color="auto"/>
            </w:tcBorders>
          </w:tcPr>
          <w:p w14:paraId="49432A77" w14:textId="77777777" w:rsidR="00EE5860" w:rsidRPr="00441CD0" w:rsidRDefault="00EE5860" w:rsidP="00BB0E1F">
            <w:pPr>
              <w:pStyle w:val="TAH"/>
            </w:pPr>
            <w:r w:rsidRPr="00441CD0">
              <w:t>4</w:t>
            </w:r>
          </w:p>
        </w:tc>
        <w:tc>
          <w:tcPr>
            <w:tcW w:w="588" w:type="dxa"/>
            <w:tcBorders>
              <w:bottom w:val="single" w:sz="4" w:space="0" w:color="auto"/>
            </w:tcBorders>
          </w:tcPr>
          <w:p w14:paraId="30C0EDB3" w14:textId="77777777" w:rsidR="00EE5860" w:rsidRPr="00441CD0" w:rsidRDefault="00EE5860" w:rsidP="00BB0E1F">
            <w:pPr>
              <w:pStyle w:val="TAH"/>
            </w:pPr>
            <w:r w:rsidRPr="00441CD0">
              <w:t>3</w:t>
            </w:r>
          </w:p>
        </w:tc>
        <w:tc>
          <w:tcPr>
            <w:tcW w:w="588" w:type="dxa"/>
            <w:tcBorders>
              <w:bottom w:val="single" w:sz="4" w:space="0" w:color="auto"/>
            </w:tcBorders>
          </w:tcPr>
          <w:p w14:paraId="746BB707" w14:textId="77777777" w:rsidR="00EE5860" w:rsidRPr="00441CD0" w:rsidRDefault="00EE5860" w:rsidP="00BB0E1F">
            <w:pPr>
              <w:pStyle w:val="TAH"/>
            </w:pPr>
            <w:r w:rsidRPr="00441CD0">
              <w:t>2</w:t>
            </w:r>
          </w:p>
        </w:tc>
        <w:tc>
          <w:tcPr>
            <w:tcW w:w="590" w:type="dxa"/>
            <w:tcBorders>
              <w:bottom w:val="single" w:sz="4" w:space="0" w:color="auto"/>
            </w:tcBorders>
          </w:tcPr>
          <w:p w14:paraId="635980ED" w14:textId="77777777" w:rsidR="00EE5860" w:rsidRPr="00441CD0" w:rsidRDefault="00EE5860" w:rsidP="00BB0E1F">
            <w:pPr>
              <w:pStyle w:val="TAH"/>
            </w:pPr>
            <w:r w:rsidRPr="00441CD0">
              <w:t>1</w:t>
            </w:r>
          </w:p>
        </w:tc>
        <w:tc>
          <w:tcPr>
            <w:tcW w:w="588" w:type="dxa"/>
          </w:tcPr>
          <w:p w14:paraId="7BB3E7D3" w14:textId="77777777" w:rsidR="00EE5860" w:rsidRPr="00441CD0" w:rsidRDefault="00EE5860" w:rsidP="00BB0E1F">
            <w:pPr>
              <w:pStyle w:val="TAC"/>
            </w:pPr>
          </w:p>
        </w:tc>
      </w:tr>
      <w:tr w:rsidR="00EE5860" w:rsidRPr="00441CD0" w14:paraId="765B77CE" w14:textId="77777777" w:rsidTr="00BB0E1F">
        <w:trPr>
          <w:jc w:val="center"/>
        </w:trPr>
        <w:tc>
          <w:tcPr>
            <w:tcW w:w="151" w:type="dxa"/>
            <w:tcBorders>
              <w:top w:val="nil"/>
              <w:left w:val="single" w:sz="6" w:space="0" w:color="auto"/>
            </w:tcBorders>
          </w:tcPr>
          <w:p w14:paraId="63469807" w14:textId="77777777" w:rsidR="00EE5860" w:rsidRPr="00441CD0" w:rsidRDefault="00EE5860" w:rsidP="00BB0E1F">
            <w:pPr>
              <w:pStyle w:val="TAC"/>
            </w:pPr>
          </w:p>
        </w:tc>
        <w:tc>
          <w:tcPr>
            <w:tcW w:w="1104" w:type="dxa"/>
            <w:tcBorders>
              <w:right w:val="single" w:sz="4" w:space="0" w:color="auto"/>
            </w:tcBorders>
          </w:tcPr>
          <w:p w14:paraId="26432BCC"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79F3F01F" w14:textId="77777777" w:rsidR="00EE5860" w:rsidRPr="00441CD0" w:rsidRDefault="00EE5860" w:rsidP="00BB0E1F">
            <w:pPr>
              <w:pStyle w:val="TAC"/>
            </w:pPr>
            <w:r w:rsidRPr="00441CD0">
              <w:t xml:space="preserve">Type = </w:t>
            </w:r>
            <w:r w:rsidRPr="00441CD0">
              <w:rPr>
                <w:lang w:val="sv-SE" w:eastAsia="zh-CN"/>
              </w:rPr>
              <w:t>234</w:t>
            </w:r>
            <w:r w:rsidRPr="00441CD0">
              <w:rPr>
                <w:lang w:eastAsia="zh-CN"/>
              </w:rPr>
              <w:t xml:space="preserve"> </w:t>
            </w:r>
            <w:r w:rsidRPr="00441CD0">
              <w:t>(decimal)</w:t>
            </w:r>
          </w:p>
        </w:tc>
        <w:tc>
          <w:tcPr>
            <w:tcW w:w="588" w:type="dxa"/>
            <w:tcBorders>
              <w:left w:val="single" w:sz="4" w:space="0" w:color="auto"/>
            </w:tcBorders>
          </w:tcPr>
          <w:p w14:paraId="1E4FCC40" w14:textId="77777777" w:rsidR="00EE5860" w:rsidRPr="00441CD0" w:rsidRDefault="00EE5860" w:rsidP="00BB0E1F">
            <w:pPr>
              <w:pStyle w:val="TAC"/>
            </w:pPr>
          </w:p>
        </w:tc>
      </w:tr>
      <w:tr w:rsidR="00EE5860" w:rsidRPr="00441CD0" w14:paraId="1D82DE47" w14:textId="77777777" w:rsidTr="00BB0E1F">
        <w:trPr>
          <w:jc w:val="center"/>
        </w:trPr>
        <w:tc>
          <w:tcPr>
            <w:tcW w:w="151" w:type="dxa"/>
            <w:tcBorders>
              <w:top w:val="nil"/>
              <w:left w:val="single" w:sz="6" w:space="0" w:color="auto"/>
            </w:tcBorders>
          </w:tcPr>
          <w:p w14:paraId="2E1021C2" w14:textId="77777777" w:rsidR="00EE5860" w:rsidRPr="00441CD0" w:rsidRDefault="00EE5860" w:rsidP="00BB0E1F">
            <w:pPr>
              <w:pStyle w:val="TAC"/>
            </w:pPr>
          </w:p>
        </w:tc>
        <w:tc>
          <w:tcPr>
            <w:tcW w:w="1104" w:type="dxa"/>
            <w:tcBorders>
              <w:right w:val="single" w:sz="4" w:space="0" w:color="auto"/>
            </w:tcBorders>
          </w:tcPr>
          <w:p w14:paraId="3BEBD62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6182BB34" w14:textId="77777777" w:rsidR="00EE5860" w:rsidRPr="00441CD0" w:rsidRDefault="00EE5860" w:rsidP="00BB0E1F">
            <w:pPr>
              <w:pStyle w:val="TAC"/>
            </w:pPr>
            <w:r w:rsidRPr="00441CD0">
              <w:t>Length = n</w:t>
            </w:r>
          </w:p>
        </w:tc>
        <w:tc>
          <w:tcPr>
            <w:tcW w:w="588" w:type="dxa"/>
            <w:tcBorders>
              <w:left w:val="single" w:sz="4" w:space="0" w:color="auto"/>
            </w:tcBorders>
          </w:tcPr>
          <w:p w14:paraId="6F54A676" w14:textId="77777777" w:rsidR="00EE5860" w:rsidRPr="00441CD0" w:rsidRDefault="00EE5860" w:rsidP="00BB0E1F">
            <w:pPr>
              <w:pStyle w:val="TAC"/>
            </w:pPr>
          </w:p>
        </w:tc>
      </w:tr>
      <w:tr w:rsidR="00EE5860" w:rsidRPr="00441CD0" w14:paraId="39880C1F" w14:textId="77777777" w:rsidTr="00BB0E1F">
        <w:trPr>
          <w:jc w:val="center"/>
        </w:trPr>
        <w:tc>
          <w:tcPr>
            <w:tcW w:w="151" w:type="dxa"/>
            <w:tcBorders>
              <w:top w:val="nil"/>
              <w:left w:val="single" w:sz="6" w:space="0" w:color="auto"/>
              <w:bottom w:val="nil"/>
            </w:tcBorders>
          </w:tcPr>
          <w:p w14:paraId="4096025D" w14:textId="77777777" w:rsidR="00EE5860" w:rsidRPr="00441CD0" w:rsidRDefault="00EE5860" w:rsidP="00BB0E1F">
            <w:pPr>
              <w:pStyle w:val="TAC"/>
            </w:pPr>
          </w:p>
        </w:tc>
        <w:tc>
          <w:tcPr>
            <w:tcW w:w="1104" w:type="dxa"/>
            <w:tcBorders>
              <w:right w:val="single" w:sz="4" w:space="0" w:color="auto"/>
            </w:tcBorders>
          </w:tcPr>
          <w:p w14:paraId="55E588F1"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61C3799D"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31D63BD" w14:textId="77777777" w:rsidR="00EE5860" w:rsidRPr="00441CD0" w:rsidRDefault="00EE5860" w:rsidP="00BB0E1F">
            <w:pPr>
              <w:pStyle w:val="TAC"/>
            </w:pPr>
          </w:p>
        </w:tc>
      </w:tr>
      <w:tr w:rsidR="00EE5860" w:rsidRPr="00441CD0" w14:paraId="7ED547B1" w14:textId="77777777" w:rsidTr="00BB0E1F">
        <w:trPr>
          <w:jc w:val="center"/>
        </w:trPr>
        <w:tc>
          <w:tcPr>
            <w:tcW w:w="151" w:type="dxa"/>
            <w:tcBorders>
              <w:top w:val="nil"/>
              <w:left w:val="single" w:sz="6" w:space="0" w:color="auto"/>
              <w:bottom w:val="single" w:sz="4" w:space="0" w:color="auto"/>
            </w:tcBorders>
          </w:tcPr>
          <w:p w14:paraId="3345DF86" w14:textId="77777777" w:rsidR="00EE5860" w:rsidRPr="00441CD0" w:rsidRDefault="00EE5860" w:rsidP="00BB0E1F">
            <w:pPr>
              <w:pStyle w:val="TAC"/>
            </w:pPr>
          </w:p>
        </w:tc>
        <w:tc>
          <w:tcPr>
            <w:tcW w:w="1104" w:type="dxa"/>
            <w:tcBorders>
              <w:bottom w:val="single" w:sz="4" w:space="0" w:color="auto"/>
              <w:right w:val="single" w:sz="4" w:space="0" w:color="auto"/>
            </w:tcBorders>
          </w:tcPr>
          <w:p w14:paraId="1A9CDE7D"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0F102DD7"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7ABB4F11" w14:textId="77777777" w:rsidR="00EE5860" w:rsidRPr="00441CD0" w:rsidRDefault="00EE5860" w:rsidP="00BB0E1F">
            <w:pPr>
              <w:pStyle w:val="TAC"/>
            </w:pPr>
          </w:p>
        </w:tc>
      </w:tr>
    </w:tbl>
    <w:p w14:paraId="572C4FB4" w14:textId="77777777" w:rsidR="00EE5860" w:rsidRPr="00441CD0" w:rsidRDefault="00EE5860" w:rsidP="00EE5860">
      <w:pPr>
        <w:pStyle w:val="TF"/>
        <w:spacing w:before="120"/>
        <w:rPr>
          <w:lang w:eastAsia="zh-CN"/>
        </w:rPr>
      </w:pPr>
      <w:r w:rsidRPr="00441CD0">
        <w:t>Figure 8.</w:t>
      </w:r>
      <w:r w:rsidRPr="00441CD0">
        <w:rPr>
          <w:lang w:eastAsia="zh-CN"/>
        </w:rPr>
        <w:t>2.162-1</w:t>
      </w:r>
      <w:r w:rsidRPr="00441CD0">
        <w:t xml:space="preserve">: Average </w:t>
      </w:r>
      <w:r w:rsidRPr="00441CD0">
        <w:rPr>
          <w:lang w:eastAsia="zh-CN"/>
        </w:rPr>
        <w:t>Packet Delay</w:t>
      </w:r>
    </w:p>
    <w:p w14:paraId="59FA96B6"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7D74BAA6" w14:textId="77777777" w:rsidR="00EE5860" w:rsidRPr="00441CD0" w:rsidRDefault="00EE5860" w:rsidP="00EE5860">
      <w:pPr>
        <w:pStyle w:val="Heading3"/>
      </w:pPr>
      <w:bookmarkStart w:id="7140" w:name="_Toc27491009"/>
      <w:bookmarkStart w:id="7141" w:name="_Toc27557302"/>
      <w:bookmarkStart w:id="7142" w:name="_Toc27724219"/>
      <w:bookmarkStart w:id="7143" w:name="_Toc36031293"/>
      <w:bookmarkStart w:id="7144" w:name="_Toc36043213"/>
      <w:bookmarkStart w:id="7145" w:name="_Toc36814538"/>
      <w:bookmarkStart w:id="7146" w:name="_Toc44689396"/>
      <w:bookmarkStart w:id="7147" w:name="_Toc44924150"/>
      <w:bookmarkStart w:id="7148" w:name="_Toc51861120"/>
      <w:bookmarkStart w:id="7149" w:name="_Toc57930891"/>
      <w:bookmarkStart w:id="7150" w:name="_Toc57931521"/>
      <w:bookmarkStart w:id="7151" w:name="_Toc160974647"/>
      <w:r w:rsidRPr="00441CD0">
        <w:t>8.</w:t>
      </w:r>
      <w:r w:rsidRPr="00441CD0">
        <w:rPr>
          <w:lang w:val="en-US"/>
        </w:rPr>
        <w:t>2.163</w:t>
      </w:r>
      <w:r w:rsidRPr="00441CD0">
        <w:tab/>
        <w:t>Minimum Packet Delay</w:t>
      </w:r>
      <w:bookmarkEnd w:id="7140"/>
      <w:bookmarkEnd w:id="7141"/>
      <w:bookmarkEnd w:id="7142"/>
      <w:bookmarkEnd w:id="7143"/>
      <w:bookmarkEnd w:id="7144"/>
      <w:bookmarkEnd w:id="7145"/>
      <w:bookmarkEnd w:id="7146"/>
      <w:bookmarkEnd w:id="7147"/>
      <w:bookmarkEnd w:id="7148"/>
      <w:bookmarkEnd w:id="7149"/>
      <w:bookmarkEnd w:id="7150"/>
      <w:bookmarkEnd w:id="7151"/>
    </w:p>
    <w:p w14:paraId="02298026" w14:textId="77777777" w:rsidR="00EE5860" w:rsidRPr="00441CD0" w:rsidRDefault="00EE5860" w:rsidP="00EE5860">
      <w:r w:rsidRPr="00441CD0">
        <w:rPr>
          <w:lang w:eastAsia="zh-CN"/>
        </w:rPr>
        <w:t xml:space="preserve">The Minimum Packet Delay IE indicates the minimum packet delay experienced by user plane packets on a GTP-U path. It </w:t>
      </w:r>
      <w:r w:rsidRPr="00441CD0">
        <w:t>shall be coded as depicted in Figure 8.</w:t>
      </w:r>
      <w:r w:rsidRPr="00441CD0">
        <w:rPr>
          <w:lang w:eastAsia="zh-CN"/>
        </w:rPr>
        <w:t>2.163-1</w:t>
      </w:r>
      <w:r w:rsidRPr="00441CD0">
        <w:t>.</w:t>
      </w:r>
    </w:p>
    <w:p w14:paraId="0D25DF70"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136D7F57" w14:textId="77777777" w:rsidTr="00BB0E1F">
        <w:trPr>
          <w:jc w:val="center"/>
        </w:trPr>
        <w:tc>
          <w:tcPr>
            <w:tcW w:w="151" w:type="dxa"/>
            <w:tcBorders>
              <w:top w:val="single" w:sz="6" w:space="0" w:color="auto"/>
              <w:left w:val="single" w:sz="6" w:space="0" w:color="auto"/>
              <w:bottom w:val="nil"/>
            </w:tcBorders>
          </w:tcPr>
          <w:p w14:paraId="00F996EC" w14:textId="77777777" w:rsidR="00EE5860" w:rsidRPr="00441CD0" w:rsidRDefault="00EE5860" w:rsidP="00BB0E1F">
            <w:pPr>
              <w:pStyle w:val="TAC"/>
            </w:pPr>
          </w:p>
        </w:tc>
        <w:tc>
          <w:tcPr>
            <w:tcW w:w="1104" w:type="dxa"/>
          </w:tcPr>
          <w:p w14:paraId="021F8DEE" w14:textId="77777777" w:rsidR="00EE5860" w:rsidRPr="00441CD0" w:rsidRDefault="00EE5860" w:rsidP="00BB0E1F">
            <w:pPr>
              <w:pStyle w:val="TAH"/>
            </w:pPr>
          </w:p>
        </w:tc>
        <w:tc>
          <w:tcPr>
            <w:tcW w:w="4703" w:type="dxa"/>
            <w:gridSpan w:val="8"/>
          </w:tcPr>
          <w:p w14:paraId="0F94A282" w14:textId="77777777" w:rsidR="00EE5860" w:rsidRPr="00441CD0" w:rsidRDefault="00EE5860" w:rsidP="00BB0E1F">
            <w:pPr>
              <w:pStyle w:val="TAH"/>
            </w:pPr>
            <w:r w:rsidRPr="00441CD0">
              <w:t>Bits</w:t>
            </w:r>
          </w:p>
        </w:tc>
        <w:tc>
          <w:tcPr>
            <w:tcW w:w="588" w:type="dxa"/>
          </w:tcPr>
          <w:p w14:paraId="542B1265" w14:textId="77777777" w:rsidR="00EE5860" w:rsidRPr="00441CD0" w:rsidRDefault="00EE5860" w:rsidP="00BB0E1F">
            <w:pPr>
              <w:pStyle w:val="TAC"/>
            </w:pPr>
          </w:p>
        </w:tc>
      </w:tr>
      <w:tr w:rsidR="00EE5860" w:rsidRPr="00441CD0" w14:paraId="38A4112D" w14:textId="77777777" w:rsidTr="00BB0E1F">
        <w:trPr>
          <w:jc w:val="center"/>
        </w:trPr>
        <w:tc>
          <w:tcPr>
            <w:tcW w:w="151" w:type="dxa"/>
            <w:tcBorders>
              <w:top w:val="nil"/>
              <w:left w:val="single" w:sz="6" w:space="0" w:color="auto"/>
            </w:tcBorders>
          </w:tcPr>
          <w:p w14:paraId="6ABAED7E" w14:textId="77777777" w:rsidR="00EE5860" w:rsidRPr="00441CD0" w:rsidRDefault="00EE5860" w:rsidP="00BB0E1F">
            <w:pPr>
              <w:pStyle w:val="TAC"/>
            </w:pPr>
          </w:p>
        </w:tc>
        <w:tc>
          <w:tcPr>
            <w:tcW w:w="1104" w:type="dxa"/>
          </w:tcPr>
          <w:p w14:paraId="2035E027" w14:textId="77777777" w:rsidR="00EE5860" w:rsidRPr="00441CD0" w:rsidRDefault="00EE5860" w:rsidP="00BB0E1F">
            <w:pPr>
              <w:pStyle w:val="TAH"/>
            </w:pPr>
            <w:r w:rsidRPr="00441CD0">
              <w:t>Octets</w:t>
            </w:r>
          </w:p>
        </w:tc>
        <w:tc>
          <w:tcPr>
            <w:tcW w:w="587" w:type="dxa"/>
            <w:tcBorders>
              <w:bottom w:val="single" w:sz="4" w:space="0" w:color="auto"/>
            </w:tcBorders>
          </w:tcPr>
          <w:p w14:paraId="4DE508CA" w14:textId="77777777" w:rsidR="00EE5860" w:rsidRPr="00441CD0" w:rsidRDefault="00EE5860" w:rsidP="00BB0E1F">
            <w:pPr>
              <w:pStyle w:val="TAH"/>
            </w:pPr>
            <w:r w:rsidRPr="00441CD0">
              <w:t>8</w:t>
            </w:r>
          </w:p>
        </w:tc>
        <w:tc>
          <w:tcPr>
            <w:tcW w:w="588" w:type="dxa"/>
            <w:tcBorders>
              <w:bottom w:val="single" w:sz="4" w:space="0" w:color="auto"/>
            </w:tcBorders>
          </w:tcPr>
          <w:p w14:paraId="668F184E" w14:textId="77777777" w:rsidR="00EE5860" w:rsidRPr="00441CD0" w:rsidRDefault="00EE5860" w:rsidP="00BB0E1F">
            <w:pPr>
              <w:pStyle w:val="TAH"/>
            </w:pPr>
            <w:r w:rsidRPr="00441CD0">
              <w:t>7</w:t>
            </w:r>
          </w:p>
        </w:tc>
        <w:tc>
          <w:tcPr>
            <w:tcW w:w="588" w:type="dxa"/>
            <w:tcBorders>
              <w:bottom w:val="single" w:sz="4" w:space="0" w:color="auto"/>
            </w:tcBorders>
          </w:tcPr>
          <w:p w14:paraId="1AA449E5" w14:textId="77777777" w:rsidR="00EE5860" w:rsidRPr="00441CD0" w:rsidRDefault="00EE5860" w:rsidP="00BB0E1F">
            <w:pPr>
              <w:pStyle w:val="TAH"/>
            </w:pPr>
            <w:r w:rsidRPr="00441CD0">
              <w:t>6</w:t>
            </w:r>
          </w:p>
        </w:tc>
        <w:tc>
          <w:tcPr>
            <w:tcW w:w="587" w:type="dxa"/>
            <w:tcBorders>
              <w:bottom w:val="single" w:sz="4" w:space="0" w:color="auto"/>
            </w:tcBorders>
          </w:tcPr>
          <w:p w14:paraId="2BB39CB3" w14:textId="77777777" w:rsidR="00EE5860" w:rsidRPr="00441CD0" w:rsidRDefault="00EE5860" w:rsidP="00BB0E1F">
            <w:pPr>
              <w:pStyle w:val="TAH"/>
            </w:pPr>
            <w:r w:rsidRPr="00441CD0">
              <w:t>5</w:t>
            </w:r>
          </w:p>
        </w:tc>
        <w:tc>
          <w:tcPr>
            <w:tcW w:w="587" w:type="dxa"/>
            <w:tcBorders>
              <w:bottom w:val="single" w:sz="4" w:space="0" w:color="auto"/>
            </w:tcBorders>
          </w:tcPr>
          <w:p w14:paraId="248F55F2" w14:textId="77777777" w:rsidR="00EE5860" w:rsidRPr="00441CD0" w:rsidRDefault="00EE5860" w:rsidP="00BB0E1F">
            <w:pPr>
              <w:pStyle w:val="TAH"/>
            </w:pPr>
            <w:r w:rsidRPr="00441CD0">
              <w:t>4</w:t>
            </w:r>
          </w:p>
        </w:tc>
        <w:tc>
          <w:tcPr>
            <w:tcW w:w="588" w:type="dxa"/>
            <w:tcBorders>
              <w:bottom w:val="single" w:sz="4" w:space="0" w:color="auto"/>
            </w:tcBorders>
          </w:tcPr>
          <w:p w14:paraId="29E0F35E" w14:textId="77777777" w:rsidR="00EE5860" w:rsidRPr="00441CD0" w:rsidRDefault="00EE5860" w:rsidP="00BB0E1F">
            <w:pPr>
              <w:pStyle w:val="TAH"/>
            </w:pPr>
            <w:r w:rsidRPr="00441CD0">
              <w:t>3</w:t>
            </w:r>
          </w:p>
        </w:tc>
        <w:tc>
          <w:tcPr>
            <w:tcW w:w="588" w:type="dxa"/>
            <w:tcBorders>
              <w:bottom w:val="single" w:sz="4" w:space="0" w:color="auto"/>
            </w:tcBorders>
          </w:tcPr>
          <w:p w14:paraId="35E51772" w14:textId="77777777" w:rsidR="00EE5860" w:rsidRPr="00441CD0" w:rsidRDefault="00EE5860" w:rsidP="00BB0E1F">
            <w:pPr>
              <w:pStyle w:val="TAH"/>
            </w:pPr>
            <w:r w:rsidRPr="00441CD0">
              <w:t>2</w:t>
            </w:r>
          </w:p>
        </w:tc>
        <w:tc>
          <w:tcPr>
            <w:tcW w:w="590" w:type="dxa"/>
            <w:tcBorders>
              <w:bottom w:val="single" w:sz="4" w:space="0" w:color="auto"/>
            </w:tcBorders>
          </w:tcPr>
          <w:p w14:paraId="30C13008" w14:textId="77777777" w:rsidR="00EE5860" w:rsidRPr="00441CD0" w:rsidRDefault="00EE5860" w:rsidP="00BB0E1F">
            <w:pPr>
              <w:pStyle w:val="TAH"/>
            </w:pPr>
            <w:r w:rsidRPr="00441CD0">
              <w:t>1</w:t>
            </w:r>
          </w:p>
        </w:tc>
        <w:tc>
          <w:tcPr>
            <w:tcW w:w="588" w:type="dxa"/>
          </w:tcPr>
          <w:p w14:paraId="7E5C5E8C" w14:textId="77777777" w:rsidR="00EE5860" w:rsidRPr="00441CD0" w:rsidRDefault="00EE5860" w:rsidP="00BB0E1F">
            <w:pPr>
              <w:pStyle w:val="TAC"/>
            </w:pPr>
          </w:p>
        </w:tc>
      </w:tr>
      <w:tr w:rsidR="00EE5860" w:rsidRPr="00441CD0" w14:paraId="7067C005" w14:textId="77777777" w:rsidTr="00BB0E1F">
        <w:trPr>
          <w:jc w:val="center"/>
        </w:trPr>
        <w:tc>
          <w:tcPr>
            <w:tcW w:w="151" w:type="dxa"/>
            <w:tcBorders>
              <w:top w:val="nil"/>
              <w:left w:val="single" w:sz="6" w:space="0" w:color="auto"/>
            </w:tcBorders>
          </w:tcPr>
          <w:p w14:paraId="0933CFFB" w14:textId="77777777" w:rsidR="00EE5860" w:rsidRPr="00441CD0" w:rsidRDefault="00EE5860" w:rsidP="00BB0E1F">
            <w:pPr>
              <w:pStyle w:val="TAC"/>
            </w:pPr>
          </w:p>
        </w:tc>
        <w:tc>
          <w:tcPr>
            <w:tcW w:w="1104" w:type="dxa"/>
            <w:tcBorders>
              <w:right w:val="single" w:sz="4" w:space="0" w:color="auto"/>
            </w:tcBorders>
          </w:tcPr>
          <w:p w14:paraId="23BE817D"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5E7A5FD1" w14:textId="77777777" w:rsidR="00EE5860" w:rsidRPr="00441CD0" w:rsidRDefault="00EE5860" w:rsidP="00BB0E1F">
            <w:pPr>
              <w:pStyle w:val="TAC"/>
            </w:pPr>
            <w:r w:rsidRPr="00441CD0">
              <w:t xml:space="preserve">Type = </w:t>
            </w:r>
            <w:r w:rsidRPr="00441CD0">
              <w:rPr>
                <w:lang w:val="sv-SE" w:eastAsia="zh-CN"/>
              </w:rPr>
              <w:t>235</w:t>
            </w:r>
            <w:r w:rsidRPr="00441CD0">
              <w:rPr>
                <w:lang w:eastAsia="zh-CN"/>
              </w:rPr>
              <w:t xml:space="preserve"> </w:t>
            </w:r>
            <w:r w:rsidRPr="00441CD0">
              <w:t>(decimal)</w:t>
            </w:r>
          </w:p>
        </w:tc>
        <w:tc>
          <w:tcPr>
            <w:tcW w:w="588" w:type="dxa"/>
            <w:tcBorders>
              <w:left w:val="single" w:sz="4" w:space="0" w:color="auto"/>
            </w:tcBorders>
          </w:tcPr>
          <w:p w14:paraId="17BAB2BD" w14:textId="77777777" w:rsidR="00EE5860" w:rsidRPr="00441CD0" w:rsidRDefault="00EE5860" w:rsidP="00BB0E1F">
            <w:pPr>
              <w:pStyle w:val="TAC"/>
            </w:pPr>
          </w:p>
        </w:tc>
      </w:tr>
      <w:tr w:rsidR="00EE5860" w:rsidRPr="00441CD0" w14:paraId="28C5C1FB" w14:textId="77777777" w:rsidTr="00BB0E1F">
        <w:trPr>
          <w:jc w:val="center"/>
        </w:trPr>
        <w:tc>
          <w:tcPr>
            <w:tcW w:w="151" w:type="dxa"/>
            <w:tcBorders>
              <w:top w:val="nil"/>
              <w:left w:val="single" w:sz="6" w:space="0" w:color="auto"/>
            </w:tcBorders>
          </w:tcPr>
          <w:p w14:paraId="573E64F8" w14:textId="77777777" w:rsidR="00EE5860" w:rsidRPr="00441CD0" w:rsidRDefault="00EE5860" w:rsidP="00BB0E1F">
            <w:pPr>
              <w:pStyle w:val="TAC"/>
            </w:pPr>
          </w:p>
        </w:tc>
        <w:tc>
          <w:tcPr>
            <w:tcW w:w="1104" w:type="dxa"/>
            <w:tcBorders>
              <w:right w:val="single" w:sz="4" w:space="0" w:color="auto"/>
            </w:tcBorders>
          </w:tcPr>
          <w:p w14:paraId="0FB46054"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15E02F04" w14:textId="77777777" w:rsidR="00EE5860" w:rsidRPr="00441CD0" w:rsidRDefault="00EE5860" w:rsidP="00BB0E1F">
            <w:pPr>
              <w:pStyle w:val="TAC"/>
            </w:pPr>
            <w:r w:rsidRPr="00441CD0">
              <w:t>Length = n</w:t>
            </w:r>
          </w:p>
        </w:tc>
        <w:tc>
          <w:tcPr>
            <w:tcW w:w="588" w:type="dxa"/>
            <w:tcBorders>
              <w:left w:val="single" w:sz="4" w:space="0" w:color="auto"/>
            </w:tcBorders>
          </w:tcPr>
          <w:p w14:paraId="54785E48" w14:textId="77777777" w:rsidR="00EE5860" w:rsidRPr="00441CD0" w:rsidRDefault="00EE5860" w:rsidP="00BB0E1F">
            <w:pPr>
              <w:pStyle w:val="TAC"/>
            </w:pPr>
          </w:p>
        </w:tc>
      </w:tr>
      <w:tr w:rsidR="00EE5860" w:rsidRPr="00441CD0" w14:paraId="246622F6" w14:textId="77777777" w:rsidTr="00BB0E1F">
        <w:trPr>
          <w:jc w:val="center"/>
        </w:trPr>
        <w:tc>
          <w:tcPr>
            <w:tcW w:w="151" w:type="dxa"/>
            <w:tcBorders>
              <w:top w:val="nil"/>
              <w:left w:val="single" w:sz="6" w:space="0" w:color="auto"/>
              <w:bottom w:val="nil"/>
            </w:tcBorders>
          </w:tcPr>
          <w:p w14:paraId="45AF7B25" w14:textId="77777777" w:rsidR="00EE5860" w:rsidRPr="00441CD0" w:rsidRDefault="00EE5860" w:rsidP="00BB0E1F">
            <w:pPr>
              <w:pStyle w:val="TAC"/>
            </w:pPr>
          </w:p>
        </w:tc>
        <w:tc>
          <w:tcPr>
            <w:tcW w:w="1104" w:type="dxa"/>
            <w:tcBorders>
              <w:right w:val="single" w:sz="4" w:space="0" w:color="auto"/>
            </w:tcBorders>
          </w:tcPr>
          <w:p w14:paraId="781426C9"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3820DFE3"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6039CC79" w14:textId="77777777" w:rsidR="00EE5860" w:rsidRPr="00441CD0" w:rsidRDefault="00EE5860" w:rsidP="00BB0E1F">
            <w:pPr>
              <w:pStyle w:val="TAC"/>
            </w:pPr>
          </w:p>
        </w:tc>
      </w:tr>
      <w:tr w:rsidR="00EE5860" w:rsidRPr="00441CD0" w14:paraId="021391B6" w14:textId="77777777" w:rsidTr="00BB0E1F">
        <w:trPr>
          <w:jc w:val="center"/>
        </w:trPr>
        <w:tc>
          <w:tcPr>
            <w:tcW w:w="151" w:type="dxa"/>
            <w:tcBorders>
              <w:top w:val="nil"/>
              <w:left w:val="single" w:sz="6" w:space="0" w:color="auto"/>
              <w:bottom w:val="single" w:sz="4" w:space="0" w:color="auto"/>
            </w:tcBorders>
          </w:tcPr>
          <w:p w14:paraId="7D580B82" w14:textId="77777777" w:rsidR="00EE5860" w:rsidRPr="00441CD0" w:rsidRDefault="00EE5860" w:rsidP="00BB0E1F">
            <w:pPr>
              <w:pStyle w:val="TAC"/>
            </w:pPr>
          </w:p>
        </w:tc>
        <w:tc>
          <w:tcPr>
            <w:tcW w:w="1104" w:type="dxa"/>
            <w:tcBorders>
              <w:bottom w:val="single" w:sz="4" w:space="0" w:color="auto"/>
              <w:right w:val="single" w:sz="4" w:space="0" w:color="auto"/>
            </w:tcBorders>
          </w:tcPr>
          <w:p w14:paraId="35BE79C1"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751C0F2"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4663E9F7" w14:textId="77777777" w:rsidR="00EE5860" w:rsidRPr="00441CD0" w:rsidRDefault="00EE5860" w:rsidP="00BB0E1F">
            <w:pPr>
              <w:pStyle w:val="TAC"/>
            </w:pPr>
          </w:p>
        </w:tc>
      </w:tr>
    </w:tbl>
    <w:p w14:paraId="43C99296" w14:textId="77777777" w:rsidR="00EE5860" w:rsidRPr="00441CD0" w:rsidRDefault="00EE5860" w:rsidP="00EE5860">
      <w:pPr>
        <w:pStyle w:val="TF"/>
        <w:spacing w:before="120"/>
        <w:rPr>
          <w:lang w:eastAsia="zh-CN"/>
        </w:rPr>
      </w:pPr>
      <w:r w:rsidRPr="00441CD0">
        <w:t>Figure 8.</w:t>
      </w:r>
      <w:r w:rsidRPr="00441CD0">
        <w:rPr>
          <w:lang w:eastAsia="zh-CN"/>
        </w:rPr>
        <w:t>2.163-1</w:t>
      </w:r>
      <w:r w:rsidRPr="00441CD0">
        <w:t xml:space="preserve">: Minimum </w:t>
      </w:r>
      <w:r w:rsidRPr="00441CD0">
        <w:rPr>
          <w:lang w:eastAsia="zh-CN"/>
        </w:rPr>
        <w:t>Packet Delay</w:t>
      </w:r>
    </w:p>
    <w:p w14:paraId="2709696D"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2F1E386A" w14:textId="77777777" w:rsidR="00EE5860" w:rsidRPr="00441CD0" w:rsidRDefault="00EE5860" w:rsidP="00EE5860">
      <w:pPr>
        <w:pStyle w:val="Heading3"/>
      </w:pPr>
      <w:bookmarkStart w:id="7152" w:name="_Toc27491010"/>
      <w:bookmarkStart w:id="7153" w:name="_Toc27557303"/>
      <w:bookmarkStart w:id="7154" w:name="_Toc27724220"/>
      <w:bookmarkStart w:id="7155" w:name="_Toc36031294"/>
      <w:bookmarkStart w:id="7156" w:name="_Toc36043214"/>
      <w:bookmarkStart w:id="7157" w:name="_Toc36814539"/>
      <w:bookmarkStart w:id="7158" w:name="_Toc44689397"/>
      <w:bookmarkStart w:id="7159" w:name="_Toc44924151"/>
      <w:bookmarkStart w:id="7160" w:name="_Toc51861121"/>
      <w:bookmarkStart w:id="7161" w:name="_Toc57930892"/>
      <w:bookmarkStart w:id="7162" w:name="_Toc57931522"/>
      <w:bookmarkStart w:id="7163" w:name="_Toc160974648"/>
      <w:r w:rsidRPr="00441CD0">
        <w:t>8.</w:t>
      </w:r>
      <w:r w:rsidRPr="00441CD0">
        <w:rPr>
          <w:lang w:val="en-US"/>
        </w:rPr>
        <w:t>2.164</w:t>
      </w:r>
      <w:r w:rsidRPr="00441CD0">
        <w:tab/>
        <w:t>Maximum Packet Delay</w:t>
      </w:r>
      <w:bookmarkEnd w:id="7152"/>
      <w:bookmarkEnd w:id="7153"/>
      <w:bookmarkEnd w:id="7154"/>
      <w:bookmarkEnd w:id="7155"/>
      <w:bookmarkEnd w:id="7156"/>
      <w:bookmarkEnd w:id="7157"/>
      <w:bookmarkEnd w:id="7158"/>
      <w:bookmarkEnd w:id="7159"/>
      <w:bookmarkEnd w:id="7160"/>
      <w:bookmarkEnd w:id="7161"/>
      <w:bookmarkEnd w:id="7162"/>
      <w:bookmarkEnd w:id="7163"/>
    </w:p>
    <w:p w14:paraId="35670EBA" w14:textId="77777777" w:rsidR="00EE5860" w:rsidRPr="00441CD0" w:rsidRDefault="00EE5860" w:rsidP="00EE5860">
      <w:r w:rsidRPr="00441CD0">
        <w:rPr>
          <w:lang w:eastAsia="zh-CN"/>
        </w:rPr>
        <w:t xml:space="preserve">The Maximum Packet Delay IE indicates the maximum packet delay experienced by user plane packets on a GTP-U path. It </w:t>
      </w:r>
      <w:r w:rsidRPr="00441CD0">
        <w:t>shall be coded as depicted in Figure 8.</w:t>
      </w:r>
      <w:r w:rsidRPr="00441CD0">
        <w:rPr>
          <w:lang w:eastAsia="zh-CN"/>
        </w:rPr>
        <w:t>2.164-1</w:t>
      </w:r>
      <w:r w:rsidRPr="00441CD0">
        <w:t>.</w:t>
      </w:r>
    </w:p>
    <w:p w14:paraId="4DACD5B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7"/>
        <w:gridCol w:w="588"/>
        <w:gridCol w:w="588"/>
        <w:gridCol w:w="587"/>
        <w:gridCol w:w="587"/>
        <w:gridCol w:w="588"/>
        <w:gridCol w:w="588"/>
        <w:gridCol w:w="590"/>
        <w:gridCol w:w="588"/>
      </w:tblGrid>
      <w:tr w:rsidR="00EE5860" w:rsidRPr="00441CD0" w14:paraId="00DB733F" w14:textId="77777777" w:rsidTr="00BB0E1F">
        <w:trPr>
          <w:jc w:val="center"/>
        </w:trPr>
        <w:tc>
          <w:tcPr>
            <w:tcW w:w="151" w:type="dxa"/>
            <w:tcBorders>
              <w:top w:val="single" w:sz="6" w:space="0" w:color="auto"/>
              <w:left w:val="single" w:sz="6" w:space="0" w:color="auto"/>
              <w:bottom w:val="nil"/>
            </w:tcBorders>
          </w:tcPr>
          <w:p w14:paraId="7A8F35F3" w14:textId="77777777" w:rsidR="00EE5860" w:rsidRPr="00441CD0" w:rsidRDefault="00EE5860" w:rsidP="00BB0E1F">
            <w:pPr>
              <w:pStyle w:val="TAC"/>
            </w:pPr>
          </w:p>
        </w:tc>
        <w:tc>
          <w:tcPr>
            <w:tcW w:w="1104" w:type="dxa"/>
          </w:tcPr>
          <w:p w14:paraId="6315AA21" w14:textId="77777777" w:rsidR="00EE5860" w:rsidRPr="00441CD0" w:rsidRDefault="00EE5860" w:rsidP="00BB0E1F">
            <w:pPr>
              <w:pStyle w:val="TAH"/>
            </w:pPr>
          </w:p>
        </w:tc>
        <w:tc>
          <w:tcPr>
            <w:tcW w:w="4703" w:type="dxa"/>
            <w:gridSpan w:val="8"/>
          </w:tcPr>
          <w:p w14:paraId="512CA1C2" w14:textId="77777777" w:rsidR="00EE5860" w:rsidRPr="00441CD0" w:rsidRDefault="00EE5860" w:rsidP="00BB0E1F">
            <w:pPr>
              <w:pStyle w:val="TAH"/>
            </w:pPr>
            <w:r w:rsidRPr="00441CD0">
              <w:t>Bits</w:t>
            </w:r>
          </w:p>
        </w:tc>
        <w:tc>
          <w:tcPr>
            <w:tcW w:w="588" w:type="dxa"/>
          </w:tcPr>
          <w:p w14:paraId="38466D4A" w14:textId="77777777" w:rsidR="00EE5860" w:rsidRPr="00441CD0" w:rsidRDefault="00EE5860" w:rsidP="00BB0E1F">
            <w:pPr>
              <w:pStyle w:val="TAC"/>
            </w:pPr>
          </w:p>
        </w:tc>
      </w:tr>
      <w:tr w:rsidR="00EE5860" w:rsidRPr="00441CD0" w14:paraId="052E7364" w14:textId="77777777" w:rsidTr="00BB0E1F">
        <w:trPr>
          <w:jc w:val="center"/>
        </w:trPr>
        <w:tc>
          <w:tcPr>
            <w:tcW w:w="151" w:type="dxa"/>
            <w:tcBorders>
              <w:top w:val="nil"/>
              <w:left w:val="single" w:sz="6" w:space="0" w:color="auto"/>
            </w:tcBorders>
          </w:tcPr>
          <w:p w14:paraId="7DE0F6AC" w14:textId="77777777" w:rsidR="00EE5860" w:rsidRPr="00441CD0" w:rsidRDefault="00EE5860" w:rsidP="00BB0E1F">
            <w:pPr>
              <w:pStyle w:val="TAC"/>
            </w:pPr>
          </w:p>
        </w:tc>
        <w:tc>
          <w:tcPr>
            <w:tcW w:w="1104" w:type="dxa"/>
          </w:tcPr>
          <w:p w14:paraId="3A642CEE" w14:textId="77777777" w:rsidR="00EE5860" w:rsidRPr="00441CD0" w:rsidRDefault="00EE5860" w:rsidP="00BB0E1F">
            <w:pPr>
              <w:pStyle w:val="TAH"/>
            </w:pPr>
            <w:r w:rsidRPr="00441CD0">
              <w:t>Octets</w:t>
            </w:r>
          </w:p>
        </w:tc>
        <w:tc>
          <w:tcPr>
            <w:tcW w:w="587" w:type="dxa"/>
            <w:tcBorders>
              <w:bottom w:val="single" w:sz="4" w:space="0" w:color="auto"/>
            </w:tcBorders>
          </w:tcPr>
          <w:p w14:paraId="301C8300" w14:textId="77777777" w:rsidR="00EE5860" w:rsidRPr="00441CD0" w:rsidRDefault="00EE5860" w:rsidP="00BB0E1F">
            <w:pPr>
              <w:pStyle w:val="TAH"/>
            </w:pPr>
            <w:r w:rsidRPr="00441CD0">
              <w:t>8</w:t>
            </w:r>
          </w:p>
        </w:tc>
        <w:tc>
          <w:tcPr>
            <w:tcW w:w="588" w:type="dxa"/>
            <w:tcBorders>
              <w:bottom w:val="single" w:sz="4" w:space="0" w:color="auto"/>
            </w:tcBorders>
          </w:tcPr>
          <w:p w14:paraId="50DA56FD" w14:textId="77777777" w:rsidR="00EE5860" w:rsidRPr="00441CD0" w:rsidRDefault="00EE5860" w:rsidP="00BB0E1F">
            <w:pPr>
              <w:pStyle w:val="TAH"/>
            </w:pPr>
            <w:r w:rsidRPr="00441CD0">
              <w:t>7</w:t>
            </w:r>
          </w:p>
        </w:tc>
        <w:tc>
          <w:tcPr>
            <w:tcW w:w="588" w:type="dxa"/>
            <w:tcBorders>
              <w:bottom w:val="single" w:sz="4" w:space="0" w:color="auto"/>
            </w:tcBorders>
          </w:tcPr>
          <w:p w14:paraId="63480665" w14:textId="77777777" w:rsidR="00EE5860" w:rsidRPr="00441CD0" w:rsidRDefault="00EE5860" w:rsidP="00BB0E1F">
            <w:pPr>
              <w:pStyle w:val="TAH"/>
            </w:pPr>
            <w:r w:rsidRPr="00441CD0">
              <w:t>6</w:t>
            </w:r>
          </w:p>
        </w:tc>
        <w:tc>
          <w:tcPr>
            <w:tcW w:w="587" w:type="dxa"/>
            <w:tcBorders>
              <w:bottom w:val="single" w:sz="4" w:space="0" w:color="auto"/>
            </w:tcBorders>
          </w:tcPr>
          <w:p w14:paraId="5D2A2C67" w14:textId="77777777" w:rsidR="00EE5860" w:rsidRPr="00441CD0" w:rsidRDefault="00EE5860" w:rsidP="00BB0E1F">
            <w:pPr>
              <w:pStyle w:val="TAH"/>
            </w:pPr>
            <w:r w:rsidRPr="00441CD0">
              <w:t>5</w:t>
            </w:r>
          </w:p>
        </w:tc>
        <w:tc>
          <w:tcPr>
            <w:tcW w:w="587" w:type="dxa"/>
            <w:tcBorders>
              <w:bottom w:val="single" w:sz="4" w:space="0" w:color="auto"/>
            </w:tcBorders>
          </w:tcPr>
          <w:p w14:paraId="35F651D9" w14:textId="77777777" w:rsidR="00EE5860" w:rsidRPr="00441CD0" w:rsidRDefault="00EE5860" w:rsidP="00BB0E1F">
            <w:pPr>
              <w:pStyle w:val="TAH"/>
            </w:pPr>
            <w:r w:rsidRPr="00441CD0">
              <w:t>4</w:t>
            </w:r>
          </w:p>
        </w:tc>
        <w:tc>
          <w:tcPr>
            <w:tcW w:w="588" w:type="dxa"/>
            <w:tcBorders>
              <w:bottom w:val="single" w:sz="4" w:space="0" w:color="auto"/>
            </w:tcBorders>
          </w:tcPr>
          <w:p w14:paraId="45AEB0EC" w14:textId="77777777" w:rsidR="00EE5860" w:rsidRPr="00441CD0" w:rsidRDefault="00EE5860" w:rsidP="00BB0E1F">
            <w:pPr>
              <w:pStyle w:val="TAH"/>
            </w:pPr>
            <w:r w:rsidRPr="00441CD0">
              <w:t>3</w:t>
            </w:r>
          </w:p>
        </w:tc>
        <w:tc>
          <w:tcPr>
            <w:tcW w:w="588" w:type="dxa"/>
            <w:tcBorders>
              <w:bottom w:val="single" w:sz="4" w:space="0" w:color="auto"/>
            </w:tcBorders>
          </w:tcPr>
          <w:p w14:paraId="59C62553" w14:textId="77777777" w:rsidR="00EE5860" w:rsidRPr="00441CD0" w:rsidRDefault="00EE5860" w:rsidP="00BB0E1F">
            <w:pPr>
              <w:pStyle w:val="TAH"/>
            </w:pPr>
            <w:r w:rsidRPr="00441CD0">
              <w:t>2</w:t>
            </w:r>
          </w:p>
        </w:tc>
        <w:tc>
          <w:tcPr>
            <w:tcW w:w="590" w:type="dxa"/>
            <w:tcBorders>
              <w:bottom w:val="single" w:sz="4" w:space="0" w:color="auto"/>
            </w:tcBorders>
          </w:tcPr>
          <w:p w14:paraId="2192C7F5" w14:textId="77777777" w:rsidR="00EE5860" w:rsidRPr="00441CD0" w:rsidRDefault="00EE5860" w:rsidP="00BB0E1F">
            <w:pPr>
              <w:pStyle w:val="TAH"/>
            </w:pPr>
            <w:r w:rsidRPr="00441CD0">
              <w:t>1</w:t>
            </w:r>
          </w:p>
        </w:tc>
        <w:tc>
          <w:tcPr>
            <w:tcW w:w="588" w:type="dxa"/>
          </w:tcPr>
          <w:p w14:paraId="170DBD93" w14:textId="77777777" w:rsidR="00EE5860" w:rsidRPr="00441CD0" w:rsidRDefault="00EE5860" w:rsidP="00BB0E1F">
            <w:pPr>
              <w:pStyle w:val="TAC"/>
            </w:pPr>
          </w:p>
        </w:tc>
      </w:tr>
      <w:tr w:rsidR="00EE5860" w:rsidRPr="00441CD0" w14:paraId="4945C1F0" w14:textId="77777777" w:rsidTr="00BB0E1F">
        <w:trPr>
          <w:jc w:val="center"/>
        </w:trPr>
        <w:tc>
          <w:tcPr>
            <w:tcW w:w="151" w:type="dxa"/>
            <w:tcBorders>
              <w:top w:val="nil"/>
              <w:left w:val="single" w:sz="6" w:space="0" w:color="auto"/>
            </w:tcBorders>
          </w:tcPr>
          <w:p w14:paraId="620D85A3" w14:textId="77777777" w:rsidR="00EE5860" w:rsidRPr="00441CD0" w:rsidRDefault="00EE5860" w:rsidP="00BB0E1F">
            <w:pPr>
              <w:pStyle w:val="TAC"/>
            </w:pPr>
          </w:p>
        </w:tc>
        <w:tc>
          <w:tcPr>
            <w:tcW w:w="1104" w:type="dxa"/>
            <w:tcBorders>
              <w:right w:val="single" w:sz="4" w:space="0" w:color="auto"/>
            </w:tcBorders>
          </w:tcPr>
          <w:p w14:paraId="3BCCB4E7"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tcPr>
          <w:p w14:paraId="3744D0F8" w14:textId="77777777" w:rsidR="00EE5860" w:rsidRPr="00441CD0" w:rsidRDefault="00EE5860" w:rsidP="00BB0E1F">
            <w:pPr>
              <w:pStyle w:val="TAC"/>
            </w:pPr>
            <w:r w:rsidRPr="00441CD0">
              <w:t xml:space="preserve">Type = </w:t>
            </w:r>
            <w:r w:rsidRPr="00441CD0">
              <w:rPr>
                <w:lang w:val="sv-SE" w:eastAsia="zh-CN"/>
              </w:rPr>
              <w:t>236</w:t>
            </w:r>
            <w:r w:rsidRPr="00441CD0">
              <w:rPr>
                <w:lang w:eastAsia="zh-CN"/>
              </w:rPr>
              <w:t xml:space="preserve"> </w:t>
            </w:r>
            <w:r w:rsidRPr="00441CD0">
              <w:t>(decimal)</w:t>
            </w:r>
          </w:p>
        </w:tc>
        <w:tc>
          <w:tcPr>
            <w:tcW w:w="588" w:type="dxa"/>
            <w:tcBorders>
              <w:left w:val="single" w:sz="4" w:space="0" w:color="auto"/>
            </w:tcBorders>
          </w:tcPr>
          <w:p w14:paraId="661185C5" w14:textId="77777777" w:rsidR="00EE5860" w:rsidRPr="00441CD0" w:rsidRDefault="00EE5860" w:rsidP="00BB0E1F">
            <w:pPr>
              <w:pStyle w:val="TAC"/>
            </w:pPr>
          </w:p>
        </w:tc>
      </w:tr>
      <w:tr w:rsidR="00EE5860" w:rsidRPr="00441CD0" w14:paraId="5C95CD77" w14:textId="77777777" w:rsidTr="00BB0E1F">
        <w:trPr>
          <w:jc w:val="center"/>
        </w:trPr>
        <w:tc>
          <w:tcPr>
            <w:tcW w:w="151" w:type="dxa"/>
            <w:tcBorders>
              <w:top w:val="nil"/>
              <w:left w:val="single" w:sz="6" w:space="0" w:color="auto"/>
            </w:tcBorders>
          </w:tcPr>
          <w:p w14:paraId="142DF932" w14:textId="77777777" w:rsidR="00EE5860" w:rsidRPr="00441CD0" w:rsidRDefault="00EE5860" w:rsidP="00BB0E1F">
            <w:pPr>
              <w:pStyle w:val="TAC"/>
            </w:pPr>
          </w:p>
        </w:tc>
        <w:tc>
          <w:tcPr>
            <w:tcW w:w="1104" w:type="dxa"/>
            <w:tcBorders>
              <w:right w:val="single" w:sz="4" w:space="0" w:color="auto"/>
            </w:tcBorders>
          </w:tcPr>
          <w:p w14:paraId="42BDA0F2"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tcPr>
          <w:p w14:paraId="7FD43D13" w14:textId="77777777" w:rsidR="00EE5860" w:rsidRPr="00441CD0" w:rsidRDefault="00EE5860" w:rsidP="00BB0E1F">
            <w:pPr>
              <w:pStyle w:val="TAC"/>
            </w:pPr>
            <w:r w:rsidRPr="00441CD0">
              <w:t>Length = n</w:t>
            </w:r>
          </w:p>
        </w:tc>
        <w:tc>
          <w:tcPr>
            <w:tcW w:w="588" w:type="dxa"/>
            <w:tcBorders>
              <w:left w:val="single" w:sz="4" w:space="0" w:color="auto"/>
            </w:tcBorders>
          </w:tcPr>
          <w:p w14:paraId="0C3807F4" w14:textId="77777777" w:rsidR="00EE5860" w:rsidRPr="00441CD0" w:rsidRDefault="00EE5860" w:rsidP="00BB0E1F">
            <w:pPr>
              <w:pStyle w:val="TAC"/>
            </w:pPr>
          </w:p>
        </w:tc>
      </w:tr>
      <w:tr w:rsidR="00EE5860" w:rsidRPr="00441CD0" w14:paraId="320765BA" w14:textId="77777777" w:rsidTr="00BB0E1F">
        <w:trPr>
          <w:jc w:val="center"/>
        </w:trPr>
        <w:tc>
          <w:tcPr>
            <w:tcW w:w="151" w:type="dxa"/>
            <w:tcBorders>
              <w:top w:val="nil"/>
              <w:left w:val="single" w:sz="6" w:space="0" w:color="auto"/>
              <w:bottom w:val="nil"/>
            </w:tcBorders>
          </w:tcPr>
          <w:p w14:paraId="79F8466A" w14:textId="77777777" w:rsidR="00EE5860" w:rsidRPr="00441CD0" w:rsidRDefault="00EE5860" w:rsidP="00BB0E1F">
            <w:pPr>
              <w:pStyle w:val="TAC"/>
            </w:pPr>
          </w:p>
        </w:tc>
        <w:tc>
          <w:tcPr>
            <w:tcW w:w="1104" w:type="dxa"/>
            <w:tcBorders>
              <w:right w:val="single" w:sz="4" w:space="0" w:color="auto"/>
            </w:tcBorders>
          </w:tcPr>
          <w:p w14:paraId="44B237D5" w14:textId="77777777" w:rsidR="00EE5860" w:rsidRPr="00441CD0" w:rsidRDefault="00EE5860" w:rsidP="00BB0E1F">
            <w:pPr>
              <w:pStyle w:val="TAC"/>
              <w:rPr>
                <w:lang w:eastAsia="zh-CN"/>
              </w:rPr>
            </w:pPr>
            <w:r w:rsidRPr="00441CD0">
              <w:t>5 to 8</w:t>
            </w:r>
          </w:p>
        </w:tc>
        <w:tc>
          <w:tcPr>
            <w:tcW w:w="4703" w:type="dxa"/>
            <w:gridSpan w:val="8"/>
            <w:tcBorders>
              <w:top w:val="single" w:sz="4" w:space="0" w:color="auto"/>
              <w:left w:val="single" w:sz="4" w:space="0" w:color="auto"/>
              <w:bottom w:val="single" w:sz="4" w:space="0" w:color="auto"/>
              <w:right w:val="single" w:sz="4" w:space="0" w:color="auto"/>
            </w:tcBorders>
          </w:tcPr>
          <w:p w14:paraId="0414D2CE" w14:textId="77777777" w:rsidR="00EE5860" w:rsidRPr="00441CD0" w:rsidRDefault="00EE5860" w:rsidP="00BB0E1F">
            <w:pPr>
              <w:pStyle w:val="TAC"/>
              <w:rPr>
                <w:lang w:eastAsia="zh-CN"/>
              </w:rPr>
            </w:pPr>
            <w:r w:rsidRPr="00441CD0">
              <w:rPr>
                <w:lang w:eastAsia="zh-CN"/>
              </w:rPr>
              <w:t>Delay Value in milliseconds</w:t>
            </w:r>
          </w:p>
        </w:tc>
        <w:tc>
          <w:tcPr>
            <w:tcW w:w="588" w:type="dxa"/>
            <w:tcBorders>
              <w:left w:val="single" w:sz="4" w:space="0" w:color="auto"/>
            </w:tcBorders>
          </w:tcPr>
          <w:p w14:paraId="2DE7D5F2" w14:textId="77777777" w:rsidR="00EE5860" w:rsidRPr="00441CD0" w:rsidRDefault="00EE5860" w:rsidP="00BB0E1F">
            <w:pPr>
              <w:pStyle w:val="TAC"/>
            </w:pPr>
          </w:p>
        </w:tc>
      </w:tr>
      <w:tr w:rsidR="00EE5860" w:rsidRPr="00441CD0" w14:paraId="6224BEED" w14:textId="77777777" w:rsidTr="00BB0E1F">
        <w:trPr>
          <w:jc w:val="center"/>
        </w:trPr>
        <w:tc>
          <w:tcPr>
            <w:tcW w:w="151" w:type="dxa"/>
            <w:tcBorders>
              <w:top w:val="nil"/>
              <w:left w:val="single" w:sz="6" w:space="0" w:color="auto"/>
              <w:bottom w:val="single" w:sz="4" w:space="0" w:color="auto"/>
            </w:tcBorders>
          </w:tcPr>
          <w:p w14:paraId="60D66EFA" w14:textId="77777777" w:rsidR="00EE5860" w:rsidRPr="00441CD0" w:rsidRDefault="00EE5860" w:rsidP="00BB0E1F">
            <w:pPr>
              <w:pStyle w:val="TAC"/>
            </w:pPr>
          </w:p>
        </w:tc>
        <w:tc>
          <w:tcPr>
            <w:tcW w:w="1104" w:type="dxa"/>
            <w:tcBorders>
              <w:bottom w:val="single" w:sz="4" w:space="0" w:color="auto"/>
              <w:right w:val="single" w:sz="4" w:space="0" w:color="auto"/>
            </w:tcBorders>
          </w:tcPr>
          <w:p w14:paraId="1D6C67EE" w14:textId="77777777" w:rsidR="00EE5860" w:rsidRPr="00441CD0" w:rsidRDefault="00EE5860" w:rsidP="00BB0E1F">
            <w:pPr>
              <w:pStyle w:val="TAC"/>
            </w:pPr>
            <w:r w:rsidRPr="00441CD0">
              <w:t>9 to (n+4)</w:t>
            </w:r>
          </w:p>
        </w:tc>
        <w:tc>
          <w:tcPr>
            <w:tcW w:w="4703" w:type="dxa"/>
            <w:gridSpan w:val="8"/>
            <w:tcBorders>
              <w:top w:val="single" w:sz="4" w:space="0" w:color="auto"/>
              <w:left w:val="single" w:sz="4" w:space="0" w:color="auto"/>
              <w:bottom w:val="single" w:sz="4" w:space="0" w:color="auto"/>
              <w:right w:val="single" w:sz="4" w:space="0" w:color="auto"/>
            </w:tcBorders>
          </w:tcPr>
          <w:p w14:paraId="62DBD9A5" w14:textId="77777777" w:rsidR="00EE5860" w:rsidRPr="00441CD0" w:rsidRDefault="00EE5860" w:rsidP="00BB0E1F">
            <w:pPr>
              <w:pStyle w:val="TAC"/>
            </w:pPr>
            <w:r w:rsidRPr="00441CD0">
              <w:t>These octet(s) is/are present only if explicitly specified</w:t>
            </w:r>
          </w:p>
        </w:tc>
        <w:tc>
          <w:tcPr>
            <w:tcW w:w="588" w:type="dxa"/>
            <w:tcBorders>
              <w:left w:val="single" w:sz="4" w:space="0" w:color="auto"/>
              <w:bottom w:val="single" w:sz="4" w:space="0" w:color="auto"/>
            </w:tcBorders>
          </w:tcPr>
          <w:p w14:paraId="27397406" w14:textId="77777777" w:rsidR="00EE5860" w:rsidRPr="00441CD0" w:rsidRDefault="00EE5860" w:rsidP="00BB0E1F">
            <w:pPr>
              <w:pStyle w:val="TAC"/>
            </w:pPr>
          </w:p>
        </w:tc>
      </w:tr>
    </w:tbl>
    <w:p w14:paraId="36BD8581" w14:textId="77777777" w:rsidR="00EE5860" w:rsidRPr="00441CD0" w:rsidRDefault="00EE5860" w:rsidP="00EE5860">
      <w:pPr>
        <w:pStyle w:val="TF"/>
        <w:spacing w:before="120"/>
        <w:rPr>
          <w:lang w:eastAsia="zh-CN"/>
        </w:rPr>
      </w:pPr>
      <w:r w:rsidRPr="00441CD0">
        <w:t>Figure 8.</w:t>
      </w:r>
      <w:r w:rsidRPr="00441CD0">
        <w:rPr>
          <w:lang w:eastAsia="zh-CN"/>
        </w:rPr>
        <w:t>2.164-1</w:t>
      </w:r>
      <w:r w:rsidRPr="00441CD0">
        <w:t xml:space="preserve">: Maximum </w:t>
      </w:r>
      <w:r w:rsidRPr="00441CD0">
        <w:rPr>
          <w:lang w:eastAsia="zh-CN"/>
        </w:rPr>
        <w:t>Packet Delay</w:t>
      </w:r>
    </w:p>
    <w:p w14:paraId="1FB785EC" w14:textId="77777777" w:rsidR="00EE5860" w:rsidRPr="00441CD0" w:rsidRDefault="00EE5860" w:rsidP="00EE5860">
      <w:r w:rsidRPr="00441CD0">
        <w:rPr>
          <w:lang w:eastAsia="zh-CN"/>
        </w:rPr>
        <w:t>The Delay Value</w:t>
      </w:r>
      <w:r w:rsidRPr="00441CD0">
        <w:t xml:space="preserve"> shall be encoded as an Unsigned 32 binary integer value, in milliseconds.</w:t>
      </w:r>
    </w:p>
    <w:p w14:paraId="5E998354" w14:textId="77777777" w:rsidR="00EE5860" w:rsidRPr="00441CD0" w:rsidRDefault="00EE5860" w:rsidP="00EE5860">
      <w:pPr>
        <w:pStyle w:val="Heading3"/>
      </w:pPr>
      <w:bookmarkStart w:id="7164" w:name="_Toc27491011"/>
      <w:bookmarkStart w:id="7165" w:name="_Toc27557304"/>
      <w:bookmarkStart w:id="7166" w:name="_Toc27724221"/>
      <w:bookmarkStart w:id="7167" w:name="_Toc36031295"/>
      <w:bookmarkStart w:id="7168" w:name="_Toc36043215"/>
      <w:bookmarkStart w:id="7169" w:name="_Toc36814540"/>
      <w:bookmarkStart w:id="7170" w:name="_Toc44689398"/>
      <w:bookmarkStart w:id="7171" w:name="_Toc44924152"/>
      <w:bookmarkStart w:id="7172" w:name="_Toc51861122"/>
      <w:bookmarkStart w:id="7173" w:name="_Toc57930893"/>
      <w:bookmarkStart w:id="7174" w:name="_Toc57931523"/>
      <w:bookmarkStart w:id="7175" w:name="_Toc160974649"/>
      <w:r w:rsidRPr="00441CD0">
        <w:t>8.</w:t>
      </w:r>
      <w:r w:rsidRPr="00441CD0">
        <w:rPr>
          <w:lang w:val="en-US"/>
        </w:rPr>
        <w:t>2.165</w:t>
      </w:r>
      <w:r w:rsidRPr="00441CD0">
        <w:tab/>
        <w:t>QoS Report Trigger</w:t>
      </w:r>
      <w:bookmarkEnd w:id="7164"/>
      <w:bookmarkEnd w:id="7165"/>
      <w:bookmarkEnd w:id="7166"/>
      <w:bookmarkEnd w:id="7167"/>
      <w:bookmarkEnd w:id="7168"/>
      <w:bookmarkEnd w:id="7169"/>
      <w:bookmarkEnd w:id="7170"/>
      <w:bookmarkEnd w:id="7171"/>
      <w:bookmarkEnd w:id="7172"/>
      <w:bookmarkEnd w:id="7173"/>
      <w:bookmarkEnd w:id="7174"/>
      <w:bookmarkEnd w:id="7175"/>
    </w:p>
    <w:p w14:paraId="42500A21" w14:textId="77777777" w:rsidR="00EE5860" w:rsidRPr="00441CD0" w:rsidRDefault="00EE5860" w:rsidP="00EE5860">
      <w:pPr>
        <w:rPr>
          <w:lang w:eastAsia="zh-CN"/>
        </w:rPr>
      </w:pPr>
      <w:r w:rsidRPr="00441CD0">
        <w:t xml:space="preserve">The QoS </w:t>
      </w:r>
      <w:r w:rsidRPr="00441CD0">
        <w:rPr>
          <w:lang w:val="en-US" w:eastAsia="zh-CN"/>
        </w:rPr>
        <w:t xml:space="preserve">Report Trigger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8.2.165-1.</w:t>
      </w:r>
      <w:r w:rsidRPr="00441CD0">
        <w:rPr>
          <w:rFonts w:hint="eastAsia"/>
          <w:lang w:eastAsia="zh-CN"/>
        </w:rPr>
        <w:t xml:space="preserve"> It indicates </w:t>
      </w:r>
      <w:r w:rsidRPr="00441CD0">
        <w:t>the trigger of the QoS report</w:t>
      </w:r>
      <w:r w:rsidRPr="00441CD0">
        <w:rPr>
          <w:lang w:eastAsia="zh-CN"/>
        </w:rPr>
        <w:t>.</w:t>
      </w:r>
    </w:p>
    <w:p w14:paraId="13A15AF3"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4BE475D9" w14:textId="77777777" w:rsidTr="00BB0E1F">
        <w:trPr>
          <w:jc w:val="center"/>
        </w:trPr>
        <w:tc>
          <w:tcPr>
            <w:tcW w:w="151" w:type="dxa"/>
            <w:tcBorders>
              <w:top w:val="single" w:sz="6" w:space="0" w:color="auto"/>
              <w:left w:val="single" w:sz="6" w:space="0" w:color="auto"/>
              <w:bottom w:val="nil"/>
              <w:right w:val="nil"/>
            </w:tcBorders>
          </w:tcPr>
          <w:p w14:paraId="302AD047" w14:textId="77777777" w:rsidR="00EE5860" w:rsidRPr="00441CD0" w:rsidRDefault="00EE5860" w:rsidP="00BB0E1F">
            <w:pPr>
              <w:pStyle w:val="TAC"/>
            </w:pPr>
          </w:p>
        </w:tc>
        <w:tc>
          <w:tcPr>
            <w:tcW w:w="1104" w:type="dxa"/>
            <w:tcBorders>
              <w:top w:val="single" w:sz="6" w:space="0" w:color="auto"/>
              <w:left w:val="nil"/>
              <w:bottom w:val="nil"/>
              <w:right w:val="nil"/>
            </w:tcBorders>
          </w:tcPr>
          <w:p w14:paraId="75850FE0"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CBF0DA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187B43CB" w14:textId="77777777" w:rsidR="00EE5860" w:rsidRPr="00441CD0" w:rsidRDefault="00EE5860" w:rsidP="00BB0E1F">
            <w:pPr>
              <w:pStyle w:val="TAC"/>
            </w:pPr>
          </w:p>
        </w:tc>
      </w:tr>
      <w:tr w:rsidR="00EE5860" w:rsidRPr="00441CD0" w14:paraId="5D3C636E" w14:textId="77777777" w:rsidTr="00BB0E1F">
        <w:trPr>
          <w:jc w:val="center"/>
        </w:trPr>
        <w:tc>
          <w:tcPr>
            <w:tcW w:w="151" w:type="dxa"/>
            <w:tcBorders>
              <w:top w:val="nil"/>
              <w:left w:val="single" w:sz="6" w:space="0" w:color="auto"/>
              <w:bottom w:val="nil"/>
              <w:right w:val="nil"/>
            </w:tcBorders>
          </w:tcPr>
          <w:p w14:paraId="1689DB07" w14:textId="77777777" w:rsidR="00EE5860" w:rsidRPr="00441CD0" w:rsidRDefault="00EE5860" w:rsidP="00BB0E1F">
            <w:pPr>
              <w:pStyle w:val="TAC"/>
            </w:pPr>
          </w:p>
        </w:tc>
        <w:tc>
          <w:tcPr>
            <w:tcW w:w="1104" w:type="dxa"/>
            <w:tcBorders>
              <w:top w:val="nil"/>
              <w:left w:val="nil"/>
              <w:bottom w:val="nil"/>
              <w:right w:val="nil"/>
            </w:tcBorders>
            <w:hideMark/>
          </w:tcPr>
          <w:p w14:paraId="41A4632D"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5A7D81B3"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1BE58D64"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506DF53E"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566230B"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5A5B1677"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379B948"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FC5E82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6672643"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E339DE0" w14:textId="77777777" w:rsidR="00EE5860" w:rsidRPr="00441CD0" w:rsidRDefault="00EE5860" w:rsidP="00BB0E1F">
            <w:pPr>
              <w:pStyle w:val="TAC"/>
            </w:pPr>
          </w:p>
        </w:tc>
      </w:tr>
      <w:tr w:rsidR="00EE5860" w:rsidRPr="00441CD0" w14:paraId="1CDCAEA5" w14:textId="77777777" w:rsidTr="00BB0E1F">
        <w:trPr>
          <w:jc w:val="center"/>
        </w:trPr>
        <w:tc>
          <w:tcPr>
            <w:tcW w:w="151" w:type="dxa"/>
            <w:tcBorders>
              <w:top w:val="nil"/>
              <w:left w:val="single" w:sz="6" w:space="0" w:color="auto"/>
              <w:bottom w:val="nil"/>
              <w:right w:val="nil"/>
            </w:tcBorders>
          </w:tcPr>
          <w:p w14:paraId="70BF509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684BF8C"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5DB54B54" w14:textId="77777777" w:rsidR="00EE5860" w:rsidRPr="00441CD0" w:rsidRDefault="00EE5860" w:rsidP="00BB0E1F">
            <w:pPr>
              <w:pStyle w:val="TAC"/>
            </w:pPr>
            <w:r w:rsidRPr="00441CD0">
              <w:t xml:space="preserve">Type = </w:t>
            </w:r>
            <w:r w:rsidRPr="00441CD0">
              <w:rPr>
                <w:lang w:val="sv-SE"/>
              </w:rPr>
              <w:t>237</w:t>
            </w:r>
            <w:r w:rsidRPr="00441CD0">
              <w:t xml:space="preserve"> (decimal)</w:t>
            </w:r>
          </w:p>
        </w:tc>
        <w:tc>
          <w:tcPr>
            <w:tcW w:w="588" w:type="dxa"/>
            <w:tcBorders>
              <w:top w:val="nil"/>
              <w:left w:val="single" w:sz="4" w:space="0" w:color="auto"/>
              <w:bottom w:val="nil"/>
              <w:right w:val="single" w:sz="6" w:space="0" w:color="auto"/>
            </w:tcBorders>
          </w:tcPr>
          <w:p w14:paraId="0F17BDE5" w14:textId="77777777" w:rsidR="00EE5860" w:rsidRPr="00441CD0" w:rsidRDefault="00EE5860" w:rsidP="00BB0E1F">
            <w:pPr>
              <w:pStyle w:val="TAC"/>
            </w:pPr>
          </w:p>
        </w:tc>
      </w:tr>
      <w:tr w:rsidR="00EE5860" w:rsidRPr="00441CD0" w14:paraId="47A095F8" w14:textId="77777777" w:rsidTr="00BB0E1F">
        <w:trPr>
          <w:jc w:val="center"/>
        </w:trPr>
        <w:tc>
          <w:tcPr>
            <w:tcW w:w="151" w:type="dxa"/>
            <w:tcBorders>
              <w:top w:val="nil"/>
              <w:left w:val="single" w:sz="6" w:space="0" w:color="auto"/>
              <w:bottom w:val="nil"/>
              <w:right w:val="nil"/>
            </w:tcBorders>
          </w:tcPr>
          <w:p w14:paraId="5924A91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E7887B6"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20FB4A94"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6368D42C" w14:textId="77777777" w:rsidR="00EE5860" w:rsidRPr="00441CD0" w:rsidRDefault="00EE5860" w:rsidP="00BB0E1F">
            <w:pPr>
              <w:pStyle w:val="TAC"/>
            </w:pPr>
          </w:p>
        </w:tc>
      </w:tr>
      <w:tr w:rsidR="00EE5860" w:rsidRPr="00441CD0" w14:paraId="45338334" w14:textId="77777777" w:rsidTr="00BB0E1F">
        <w:trPr>
          <w:jc w:val="center"/>
        </w:trPr>
        <w:tc>
          <w:tcPr>
            <w:tcW w:w="151" w:type="dxa"/>
            <w:tcBorders>
              <w:top w:val="nil"/>
              <w:left w:val="single" w:sz="6" w:space="0" w:color="auto"/>
              <w:bottom w:val="nil"/>
              <w:right w:val="nil"/>
            </w:tcBorders>
          </w:tcPr>
          <w:p w14:paraId="76A619D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D3A49A3" w14:textId="77777777" w:rsidR="00EE5860" w:rsidRPr="00441CD0" w:rsidRDefault="00EE5860" w:rsidP="00BB0E1F">
            <w:pPr>
              <w:pStyle w:val="TAC"/>
              <w:rPr>
                <w:lang w:eastAsia="zh-CN"/>
              </w:rPr>
            </w:pPr>
            <w:r w:rsidRPr="00441CD0">
              <w:t>5</w:t>
            </w:r>
          </w:p>
        </w:tc>
        <w:tc>
          <w:tcPr>
            <w:tcW w:w="2944" w:type="dxa"/>
            <w:gridSpan w:val="5"/>
            <w:tcBorders>
              <w:top w:val="single" w:sz="4" w:space="0" w:color="auto"/>
              <w:left w:val="single" w:sz="4" w:space="0" w:color="auto"/>
              <w:bottom w:val="single" w:sz="4" w:space="0" w:color="auto"/>
              <w:right w:val="single" w:sz="4" w:space="0" w:color="auto"/>
            </w:tcBorders>
          </w:tcPr>
          <w:p w14:paraId="2027C7DC"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312B0E00" w14:textId="77777777" w:rsidR="00EE5860" w:rsidRPr="00441CD0" w:rsidRDefault="00EE5860" w:rsidP="00BB0E1F">
            <w:pPr>
              <w:pStyle w:val="TAC"/>
              <w:rPr>
                <w:lang w:eastAsia="zh-CN"/>
              </w:rPr>
            </w:pPr>
            <w:r w:rsidRPr="00441CD0">
              <w:rPr>
                <w:lang w:eastAsia="zh-CN"/>
              </w:rPr>
              <w:t>IRE</w:t>
            </w:r>
          </w:p>
        </w:tc>
        <w:tc>
          <w:tcPr>
            <w:tcW w:w="589" w:type="dxa"/>
            <w:tcBorders>
              <w:top w:val="single" w:sz="4" w:space="0" w:color="auto"/>
              <w:left w:val="single" w:sz="4" w:space="0" w:color="auto"/>
              <w:bottom w:val="single" w:sz="4" w:space="0" w:color="auto"/>
              <w:right w:val="single" w:sz="4" w:space="0" w:color="auto"/>
            </w:tcBorders>
          </w:tcPr>
          <w:p w14:paraId="5BC4EFFD" w14:textId="77777777" w:rsidR="00EE5860" w:rsidRPr="00441CD0" w:rsidRDefault="00EE5860" w:rsidP="00BB0E1F">
            <w:pPr>
              <w:pStyle w:val="TAC"/>
              <w:rPr>
                <w:lang w:eastAsia="zh-CN"/>
              </w:rPr>
            </w:pPr>
            <w:r w:rsidRPr="00441CD0">
              <w:rPr>
                <w:lang w:eastAsia="zh-CN"/>
              </w:rPr>
              <w:t>THR</w:t>
            </w:r>
          </w:p>
        </w:tc>
        <w:tc>
          <w:tcPr>
            <w:tcW w:w="589" w:type="dxa"/>
            <w:tcBorders>
              <w:top w:val="single" w:sz="4" w:space="0" w:color="auto"/>
              <w:left w:val="single" w:sz="4" w:space="0" w:color="auto"/>
              <w:bottom w:val="single" w:sz="4" w:space="0" w:color="auto"/>
              <w:right w:val="single" w:sz="4" w:space="0" w:color="auto"/>
            </w:tcBorders>
          </w:tcPr>
          <w:p w14:paraId="2D379C85" w14:textId="77777777" w:rsidR="00EE5860" w:rsidRPr="00441CD0" w:rsidRDefault="00EE5860" w:rsidP="00BB0E1F">
            <w:pPr>
              <w:pStyle w:val="TAC"/>
              <w:rPr>
                <w:lang w:eastAsia="zh-CN"/>
              </w:rPr>
            </w:pPr>
            <w:r w:rsidRPr="00441CD0">
              <w:rPr>
                <w:lang w:eastAsia="zh-CN"/>
              </w:rPr>
              <w:t>PER</w:t>
            </w:r>
          </w:p>
        </w:tc>
        <w:tc>
          <w:tcPr>
            <w:tcW w:w="588" w:type="dxa"/>
            <w:tcBorders>
              <w:top w:val="nil"/>
              <w:left w:val="single" w:sz="4" w:space="0" w:color="auto"/>
              <w:bottom w:val="nil"/>
              <w:right w:val="single" w:sz="6" w:space="0" w:color="auto"/>
            </w:tcBorders>
          </w:tcPr>
          <w:p w14:paraId="497C6B77" w14:textId="77777777" w:rsidR="00EE5860" w:rsidRPr="00441CD0" w:rsidRDefault="00EE5860" w:rsidP="00BB0E1F">
            <w:pPr>
              <w:pStyle w:val="TAC"/>
            </w:pPr>
          </w:p>
        </w:tc>
      </w:tr>
      <w:tr w:rsidR="00EE5860" w:rsidRPr="00441CD0" w14:paraId="6ABBCE3C" w14:textId="77777777" w:rsidTr="00BB0E1F">
        <w:trPr>
          <w:jc w:val="center"/>
        </w:trPr>
        <w:tc>
          <w:tcPr>
            <w:tcW w:w="151" w:type="dxa"/>
            <w:tcBorders>
              <w:top w:val="nil"/>
              <w:left w:val="single" w:sz="6" w:space="0" w:color="auto"/>
              <w:bottom w:val="single" w:sz="4" w:space="0" w:color="auto"/>
              <w:right w:val="nil"/>
            </w:tcBorders>
          </w:tcPr>
          <w:p w14:paraId="643D4CF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EBE68DD"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09C9A48E"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7BA8CE4" w14:textId="77777777" w:rsidR="00EE5860" w:rsidRPr="00441CD0" w:rsidRDefault="00EE5860" w:rsidP="00BB0E1F">
            <w:pPr>
              <w:pStyle w:val="TAC"/>
            </w:pPr>
          </w:p>
        </w:tc>
      </w:tr>
    </w:tbl>
    <w:p w14:paraId="41E3B19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165</w:t>
      </w:r>
      <w:r w:rsidRPr="00441CD0">
        <w:rPr>
          <w:lang w:eastAsia="zh-CN"/>
        </w:rPr>
        <w:t>-</w:t>
      </w:r>
      <w:r w:rsidRPr="00441CD0">
        <w:rPr>
          <w:lang w:eastAsia="ja-JP"/>
        </w:rPr>
        <w:t>1</w:t>
      </w:r>
      <w:r w:rsidRPr="00441CD0">
        <w:t xml:space="preserve">: QoS </w:t>
      </w:r>
      <w:r w:rsidRPr="00441CD0">
        <w:rPr>
          <w:lang w:eastAsia="ja-JP"/>
        </w:rPr>
        <w:t>Report Trigger</w:t>
      </w:r>
    </w:p>
    <w:p w14:paraId="57217108" w14:textId="77777777" w:rsidR="00EE5860" w:rsidRPr="00441CD0" w:rsidRDefault="00EE5860" w:rsidP="00EE5860">
      <w:pPr>
        <w:rPr>
          <w:noProof/>
        </w:rPr>
      </w:pPr>
      <w:r w:rsidRPr="00441CD0">
        <w:rPr>
          <w:noProof/>
        </w:rPr>
        <w:t>Octet 5 shall be encoded as follows:</w:t>
      </w:r>
    </w:p>
    <w:p w14:paraId="38FA250F" w14:textId="77777777" w:rsidR="00EE5860" w:rsidRPr="00441CD0" w:rsidRDefault="00EE5860" w:rsidP="00EE5860">
      <w:pPr>
        <w:pStyle w:val="B1"/>
        <w:rPr>
          <w:noProof/>
        </w:rPr>
      </w:pPr>
      <w:r w:rsidRPr="00441CD0">
        <w:rPr>
          <w:noProof/>
        </w:rPr>
        <w:t>-</w:t>
      </w:r>
      <w:r w:rsidRPr="00441CD0">
        <w:rPr>
          <w:noProof/>
        </w:rPr>
        <w:tab/>
        <w:t>Bit 1 – PER (</w:t>
      </w:r>
      <w:r w:rsidRPr="00441CD0">
        <w:rPr>
          <w:lang w:eastAsia="zh-CN"/>
        </w:rPr>
        <w:t>Periodic Reporting)</w:t>
      </w:r>
      <w:r w:rsidRPr="00441CD0">
        <w:rPr>
          <w:noProof/>
        </w:rPr>
        <w:t>: when set to "1", this indicates a periodic report.</w:t>
      </w:r>
    </w:p>
    <w:p w14:paraId="6F6C9287" w14:textId="77777777" w:rsidR="00EE5860" w:rsidRPr="00441CD0" w:rsidRDefault="00EE5860" w:rsidP="00EE5860">
      <w:pPr>
        <w:pStyle w:val="B1"/>
        <w:rPr>
          <w:noProof/>
        </w:rPr>
      </w:pPr>
      <w:r w:rsidRPr="00441CD0">
        <w:rPr>
          <w:noProof/>
        </w:rPr>
        <w:t>-</w:t>
      </w:r>
      <w:r w:rsidRPr="00441CD0">
        <w:rPr>
          <w:noProof/>
        </w:rPr>
        <w:tab/>
        <w:t xml:space="preserve">Bit 2 –THR (Event triggered based on </w:t>
      </w:r>
      <w:r w:rsidRPr="00441CD0">
        <w:rPr>
          <w:lang w:eastAsia="zh-CN"/>
        </w:rPr>
        <w:t>Threshold)</w:t>
      </w:r>
      <w:r w:rsidRPr="00441CD0">
        <w:rPr>
          <w:noProof/>
        </w:rPr>
        <w:t>: when set to "1", this indicates a report caused by QoS exceeding a threshold.</w:t>
      </w:r>
    </w:p>
    <w:p w14:paraId="333E3C54" w14:textId="77777777" w:rsidR="00EE5860" w:rsidRPr="00441CD0" w:rsidRDefault="00EE5860" w:rsidP="00EE5860">
      <w:pPr>
        <w:pStyle w:val="B1"/>
        <w:rPr>
          <w:noProof/>
        </w:rPr>
      </w:pPr>
      <w:r w:rsidRPr="00441CD0">
        <w:rPr>
          <w:noProof/>
        </w:rPr>
        <w:t>-</w:t>
      </w:r>
      <w:r w:rsidRPr="00441CD0">
        <w:rPr>
          <w:noProof/>
        </w:rPr>
        <w:tab/>
        <w:t>Bit 3 – IRE (</w:t>
      </w:r>
      <w:r w:rsidRPr="00441CD0">
        <w:rPr>
          <w:lang w:eastAsia="zh-CN"/>
        </w:rPr>
        <w:t>Immediate Report)</w:t>
      </w:r>
      <w:r w:rsidRPr="00441CD0">
        <w:rPr>
          <w:noProof/>
        </w:rPr>
        <w:t>: when set to "1", this indicates an immediate report requested by CP function.</w:t>
      </w:r>
    </w:p>
    <w:p w14:paraId="759D42F2" w14:textId="77777777" w:rsidR="00EE5860" w:rsidRPr="00441CD0" w:rsidRDefault="00EE5860" w:rsidP="00EE5860">
      <w:pPr>
        <w:pStyle w:val="B1"/>
      </w:pPr>
      <w:r w:rsidRPr="00441CD0">
        <w:t>-</w:t>
      </w:r>
      <w:r w:rsidRPr="00441CD0">
        <w:tab/>
        <w:t>Bit 4 to 8</w:t>
      </w:r>
      <w:r w:rsidRPr="00441CD0">
        <w:rPr>
          <w:noProof/>
        </w:rPr>
        <w:t xml:space="preserve">: </w:t>
      </w:r>
      <w:r w:rsidRPr="00441CD0">
        <w:t>Spare, for future use and set to "0".</w:t>
      </w:r>
    </w:p>
    <w:p w14:paraId="2D1E355A" w14:textId="77777777" w:rsidR="00EE5860" w:rsidRPr="00441CD0" w:rsidRDefault="00EE5860" w:rsidP="00EE5860">
      <w:pPr>
        <w:pStyle w:val="Heading3"/>
      </w:pPr>
      <w:bookmarkStart w:id="7176" w:name="_Toc27491012"/>
      <w:bookmarkStart w:id="7177" w:name="_Toc27557305"/>
      <w:bookmarkStart w:id="7178" w:name="_Toc27724222"/>
      <w:bookmarkStart w:id="7179" w:name="_Toc36031296"/>
      <w:bookmarkStart w:id="7180" w:name="_Toc36043216"/>
      <w:bookmarkStart w:id="7181" w:name="_Toc36814541"/>
      <w:bookmarkStart w:id="7182" w:name="_Toc44689399"/>
      <w:bookmarkStart w:id="7183" w:name="_Toc44924153"/>
      <w:bookmarkStart w:id="7184" w:name="_Toc51861123"/>
      <w:bookmarkStart w:id="7185" w:name="_Toc57930894"/>
      <w:bookmarkStart w:id="7186" w:name="_Toc57931524"/>
      <w:bookmarkStart w:id="7187" w:name="_Toc160974650"/>
      <w:r w:rsidRPr="00441CD0">
        <w:t>8.</w:t>
      </w:r>
      <w:r w:rsidRPr="00441CD0">
        <w:rPr>
          <w:lang w:val="en-US"/>
        </w:rPr>
        <w:t>2.166</w:t>
      </w:r>
      <w:r w:rsidRPr="00441CD0">
        <w:tab/>
        <w:t>GTP-U Path Interface Type</w:t>
      </w:r>
      <w:bookmarkEnd w:id="7176"/>
      <w:bookmarkEnd w:id="7177"/>
      <w:bookmarkEnd w:id="7178"/>
      <w:bookmarkEnd w:id="7179"/>
      <w:bookmarkEnd w:id="7180"/>
      <w:bookmarkEnd w:id="7181"/>
      <w:bookmarkEnd w:id="7182"/>
      <w:bookmarkEnd w:id="7183"/>
      <w:bookmarkEnd w:id="7184"/>
      <w:bookmarkEnd w:id="7185"/>
      <w:bookmarkEnd w:id="7186"/>
      <w:bookmarkEnd w:id="7187"/>
    </w:p>
    <w:p w14:paraId="7AF185D9" w14:textId="77777777" w:rsidR="00EE5860" w:rsidRPr="00441CD0" w:rsidRDefault="00EE5860" w:rsidP="00EE5860">
      <w:pPr>
        <w:rPr>
          <w:lang w:eastAsia="zh-CN"/>
        </w:rPr>
      </w:pPr>
      <w:r w:rsidRPr="00441CD0">
        <w:t>The GTP-U Path Interface Type</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8.2.166-1.</w:t>
      </w:r>
    </w:p>
    <w:p w14:paraId="1EA8D2F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74D7AEE9" w14:textId="77777777" w:rsidTr="00BB0E1F">
        <w:trPr>
          <w:jc w:val="center"/>
        </w:trPr>
        <w:tc>
          <w:tcPr>
            <w:tcW w:w="151" w:type="dxa"/>
            <w:tcBorders>
              <w:top w:val="single" w:sz="6" w:space="0" w:color="auto"/>
              <w:left w:val="single" w:sz="6" w:space="0" w:color="auto"/>
              <w:bottom w:val="nil"/>
              <w:right w:val="nil"/>
            </w:tcBorders>
          </w:tcPr>
          <w:p w14:paraId="4DB20E65" w14:textId="77777777" w:rsidR="00EE5860" w:rsidRPr="00441CD0" w:rsidRDefault="00EE5860" w:rsidP="00BB0E1F">
            <w:pPr>
              <w:pStyle w:val="TAC"/>
            </w:pPr>
          </w:p>
        </w:tc>
        <w:tc>
          <w:tcPr>
            <w:tcW w:w="1104" w:type="dxa"/>
            <w:tcBorders>
              <w:top w:val="single" w:sz="6" w:space="0" w:color="auto"/>
              <w:left w:val="nil"/>
              <w:bottom w:val="nil"/>
              <w:right w:val="nil"/>
            </w:tcBorders>
          </w:tcPr>
          <w:p w14:paraId="42DF092A"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016F6D3F"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2ABECD53" w14:textId="77777777" w:rsidR="00EE5860" w:rsidRPr="00441CD0" w:rsidRDefault="00EE5860" w:rsidP="00BB0E1F">
            <w:pPr>
              <w:pStyle w:val="TAC"/>
            </w:pPr>
          </w:p>
        </w:tc>
      </w:tr>
      <w:tr w:rsidR="00EE5860" w:rsidRPr="00441CD0" w14:paraId="06BAD593" w14:textId="77777777" w:rsidTr="00BB0E1F">
        <w:trPr>
          <w:jc w:val="center"/>
        </w:trPr>
        <w:tc>
          <w:tcPr>
            <w:tcW w:w="151" w:type="dxa"/>
            <w:tcBorders>
              <w:top w:val="nil"/>
              <w:left w:val="single" w:sz="6" w:space="0" w:color="auto"/>
              <w:bottom w:val="nil"/>
              <w:right w:val="nil"/>
            </w:tcBorders>
          </w:tcPr>
          <w:p w14:paraId="115E0A1C" w14:textId="77777777" w:rsidR="00EE5860" w:rsidRPr="00441CD0" w:rsidRDefault="00EE5860" w:rsidP="00BB0E1F">
            <w:pPr>
              <w:pStyle w:val="TAC"/>
            </w:pPr>
          </w:p>
        </w:tc>
        <w:tc>
          <w:tcPr>
            <w:tcW w:w="1104" w:type="dxa"/>
            <w:tcBorders>
              <w:top w:val="nil"/>
              <w:left w:val="nil"/>
              <w:bottom w:val="nil"/>
              <w:right w:val="nil"/>
            </w:tcBorders>
            <w:hideMark/>
          </w:tcPr>
          <w:p w14:paraId="5FB68D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96A725E"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03B28740"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72FB428B"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C34B35A"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D14A0D"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0412C412"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5EF89704"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1C6624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2B5E264" w14:textId="77777777" w:rsidR="00EE5860" w:rsidRPr="00441CD0" w:rsidRDefault="00EE5860" w:rsidP="00BB0E1F">
            <w:pPr>
              <w:pStyle w:val="TAC"/>
            </w:pPr>
          </w:p>
        </w:tc>
      </w:tr>
      <w:tr w:rsidR="00EE5860" w:rsidRPr="00441CD0" w14:paraId="16195F50" w14:textId="77777777" w:rsidTr="00BB0E1F">
        <w:trPr>
          <w:jc w:val="center"/>
        </w:trPr>
        <w:tc>
          <w:tcPr>
            <w:tcW w:w="151" w:type="dxa"/>
            <w:tcBorders>
              <w:top w:val="nil"/>
              <w:left w:val="single" w:sz="6" w:space="0" w:color="auto"/>
              <w:bottom w:val="nil"/>
              <w:right w:val="nil"/>
            </w:tcBorders>
          </w:tcPr>
          <w:p w14:paraId="48A0183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40CD7EB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268448E5" w14:textId="77777777" w:rsidR="00EE5860" w:rsidRPr="00441CD0" w:rsidRDefault="00EE5860" w:rsidP="00BB0E1F">
            <w:pPr>
              <w:pStyle w:val="TAC"/>
            </w:pPr>
            <w:r w:rsidRPr="00441CD0">
              <w:t xml:space="preserve">Type = </w:t>
            </w:r>
            <w:r w:rsidRPr="00441CD0">
              <w:rPr>
                <w:lang w:val="sv-SE"/>
              </w:rPr>
              <w:t>241</w:t>
            </w:r>
            <w:r w:rsidRPr="00441CD0">
              <w:t xml:space="preserve"> (decimal)</w:t>
            </w:r>
          </w:p>
        </w:tc>
        <w:tc>
          <w:tcPr>
            <w:tcW w:w="588" w:type="dxa"/>
            <w:tcBorders>
              <w:top w:val="nil"/>
              <w:left w:val="single" w:sz="4" w:space="0" w:color="auto"/>
              <w:bottom w:val="nil"/>
              <w:right w:val="single" w:sz="6" w:space="0" w:color="auto"/>
            </w:tcBorders>
          </w:tcPr>
          <w:p w14:paraId="3BED350F" w14:textId="77777777" w:rsidR="00EE5860" w:rsidRPr="00441CD0" w:rsidRDefault="00EE5860" w:rsidP="00BB0E1F">
            <w:pPr>
              <w:pStyle w:val="TAC"/>
            </w:pPr>
          </w:p>
        </w:tc>
      </w:tr>
      <w:tr w:rsidR="00EE5860" w:rsidRPr="00441CD0" w14:paraId="0C32663F" w14:textId="77777777" w:rsidTr="00BB0E1F">
        <w:trPr>
          <w:jc w:val="center"/>
        </w:trPr>
        <w:tc>
          <w:tcPr>
            <w:tcW w:w="151" w:type="dxa"/>
            <w:tcBorders>
              <w:top w:val="nil"/>
              <w:left w:val="single" w:sz="6" w:space="0" w:color="auto"/>
              <w:bottom w:val="nil"/>
              <w:right w:val="nil"/>
            </w:tcBorders>
          </w:tcPr>
          <w:p w14:paraId="666A31E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308C9A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532CCCA1"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8B328D5" w14:textId="77777777" w:rsidR="00EE5860" w:rsidRPr="00441CD0" w:rsidRDefault="00EE5860" w:rsidP="00BB0E1F">
            <w:pPr>
              <w:pStyle w:val="TAC"/>
            </w:pPr>
          </w:p>
        </w:tc>
      </w:tr>
      <w:tr w:rsidR="00EE5860" w:rsidRPr="00441CD0" w14:paraId="5D700757" w14:textId="77777777" w:rsidTr="00BB0E1F">
        <w:trPr>
          <w:jc w:val="center"/>
        </w:trPr>
        <w:tc>
          <w:tcPr>
            <w:tcW w:w="151" w:type="dxa"/>
            <w:tcBorders>
              <w:top w:val="nil"/>
              <w:left w:val="single" w:sz="6" w:space="0" w:color="auto"/>
              <w:bottom w:val="nil"/>
              <w:right w:val="nil"/>
            </w:tcBorders>
          </w:tcPr>
          <w:p w14:paraId="048943E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0FE8D32" w14:textId="77777777" w:rsidR="00EE5860" w:rsidRPr="00441CD0" w:rsidRDefault="00EE5860" w:rsidP="00BB0E1F">
            <w:pPr>
              <w:pStyle w:val="TAC"/>
              <w:rPr>
                <w:lang w:eastAsia="zh-CN"/>
              </w:rPr>
            </w:pPr>
            <w:r w:rsidRPr="00441CD0">
              <w:t>5</w:t>
            </w:r>
          </w:p>
        </w:tc>
        <w:tc>
          <w:tcPr>
            <w:tcW w:w="3533" w:type="dxa"/>
            <w:gridSpan w:val="6"/>
            <w:tcBorders>
              <w:top w:val="single" w:sz="4" w:space="0" w:color="auto"/>
              <w:left w:val="single" w:sz="4" w:space="0" w:color="auto"/>
              <w:bottom w:val="single" w:sz="4" w:space="0" w:color="auto"/>
              <w:right w:val="single" w:sz="4" w:space="0" w:color="auto"/>
            </w:tcBorders>
          </w:tcPr>
          <w:p w14:paraId="607B8B4F"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7E9C2EDC" w14:textId="77777777" w:rsidR="00EE5860" w:rsidRPr="00441CD0" w:rsidRDefault="00EE5860" w:rsidP="00BB0E1F">
            <w:pPr>
              <w:pStyle w:val="TAC"/>
              <w:rPr>
                <w:lang w:eastAsia="zh-CN"/>
              </w:rPr>
            </w:pPr>
            <w:r w:rsidRPr="00441CD0">
              <w:rPr>
                <w:lang w:eastAsia="zh-CN"/>
              </w:rPr>
              <w:t>N3</w:t>
            </w:r>
          </w:p>
        </w:tc>
        <w:tc>
          <w:tcPr>
            <w:tcW w:w="589" w:type="dxa"/>
            <w:tcBorders>
              <w:top w:val="single" w:sz="4" w:space="0" w:color="auto"/>
              <w:left w:val="single" w:sz="4" w:space="0" w:color="auto"/>
              <w:bottom w:val="single" w:sz="4" w:space="0" w:color="auto"/>
              <w:right w:val="single" w:sz="4" w:space="0" w:color="auto"/>
            </w:tcBorders>
          </w:tcPr>
          <w:p w14:paraId="48BEB3F8" w14:textId="77777777" w:rsidR="00EE5860" w:rsidRPr="00441CD0" w:rsidRDefault="00EE5860" w:rsidP="00BB0E1F">
            <w:pPr>
              <w:pStyle w:val="TAC"/>
              <w:rPr>
                <w:lang w:eastAsia="zh-CN"/>
              </w:rPr>
            </w:pPr>
            <w:r w:rsidRPr="00441CD0">
              <w:rPr>
                <w:lang w:eastAsia="zh-CN"/>
              </w:rPr>
              <w:t>N9</w:t>
            </w:r>
          </w:p>
        </w:tc>
        <w:tc>
          <w:tcPr>
            <w:tcW w:w="588" w:type="dxa"/>
            <w:tcBorders>
              <w:top w:val="nil"/>
              <w:left w:val="single" w:sz="4" w:space="0" w:color="auto"/>
              <w:bottom w:val="nil"/>
              <w:right w:val="single" w:sz="6" w:space="0" w:color="auto"/>
            </w:tcBorders>
          </w:tcPr>
          <w:p w14:paraId="570B0949" w14:textId="77777777" w:rsidR="00EE5860" w:rsidRPr="00441CD0" w:rsidRDefault="00EE5860" w:rsidP="00BB0E1F">
            <w:pPr>
              <w:pStyle w:val="TAC"/>
            </w:pPr>
          </w:p>
        </w:tc>
      </w:tr>
      <w:tr w:rsidR="00EE5860" w:rsidRPr="00441CD0" w14:paraId="332BC630" w14:textId="77777777" w:rsidTr="00BB0E1F">
        <w:trPr>
          <w:jc w:val="center"/>
        </w:trPr>
        <w:tc>
          <w:tcPr>
            <w:tcW w:w="151" w:type="dxa"/>
            <w:tcBorders>
              <w:top w:val="nil"/>
              <w:left w:val="single" w:sz="6" w:space="0" w:color="auto"/>
              <w:bottom w:val="single" w:sz="4" w:space="0" w:color="auto"/>
              <w:right w:val="nil"/>
            </w:tcBorders>
          </w:tcPr>
          <w:p w14:paraId="2DD67B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85D45CF" w14:textId="77777777" w:rsidR="00EE5860" w:rsidRPr="00441CD0" w:rsidRDefault="00EE5860" w:rsidP="00BB0E1F">
            <w:pPr>
              <w:pStyle w:val="TAC"/>
            </w:pPr>
            <w:r w:rsidRPr="00441CD0">
              <w:rPr>
                <w:lang w:eastAsia="zh-CN"/>
              </w:rPr>
              <w:t>6</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D4BE2B3"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344D852" w14:textId="77777777" w:rsidR="00EE5860" w:rsidRPr="00441CD0" w:rsidRDefault="00EE5860" w:rsidP="00BB0E1F">
            <w:pPr>
              <w:pStyle w:val="TAC"/>
            </w:pPr>
          </w:p>
        </w:tc>
      </w:tr>
    </w:tbl>
    <w:p w14:paraId="315EF7C7"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.2.</w:t>
      </w:r>
      <w:r w:rsidRPr="00441CD0">
        <w:rPr>
          <w:lang w:eastAsia="zh-CN"/>
        </w:rPr>
        <w:t>166-</w:t>
      </w:r>
      <w:r w:rsidRPr="00441CD0">
        <w:rPr>
          <w:lang w:eastAsia="ja-JP"/>
        </w:rPr>
        <w:t>1</w:t>
      </w:r>
      <w:r w:rsidRPr="00441CD0">
        <w:t>: GTP-U Path Interface Type</w:t>
      </w:r>
    </w:p>
    <w:p w14:paraId="23546D0E" w14:textId="77777777" w:rsidR="00EE5860" w:rsidRPr="00441CD0" w:rsidRDefault="00EE5860" w:rsidP="00EE5860">
      <w:pPr>
        <w:rPr>
          <w:noProof/>
        </w:rPr>
      </w:pPr>
      <w:r w:rsidRPr="00441CD0">
        <w:rPr>
          <w:noProof/>
        </w:rPr>
        <w:t>Octet 5 shall be encoded as follows:</w:t>
      </w:r>
    </w:p>
    <w:p w14:paraId="78E86ACE" w14:textId="77777777" w:rsidR="00EE5860" w:rsidRPr="00441CD0" w:rsidRDefault="00EE5860" w:rsidP="00EE5860">
      <w:pPr>
        <w:pStyle w:val="B1"/>
        <w:rPr>
          <w:noProof/>
        </w:rPr>
      </w:pPr>
      <w:r w:rsidRPr="00441CD0">
        <w:rPr>
          <w:noProof/>
        </w:rPr>
        <w:t>-</w:t>
      </w:r>
      <w:r w:rsidRPr="00441CD0">
        <w:rPr>
          <w:noProof/>
        </w:rPr>
        <w:tab/>
        <w:t>Bit 1 – N9: when set to "1", this indicates the N9 interface type.</w:t>
      </w:r>
    </w:p>
    <w:p w14:paraId="07564DEF" w14:textId="77777777" w:rsidR="00EE5860" w:rsidRPr="00441CD0" w:rsidRDefault="00EE5860" w:rsidP="00EE5860">
      <w:pPr>
        <w:pStyle w:val="B1"/>
        <w:rPr>
          <w:noProof/>
        </w:rPr>
      </w:pPr>
      <w:r w:rsidRPr="00441CD0">
        <w:rPr>
          <w:noProof/>
        </w:rPr>
        <w:t>-</w:t>
      </w:r>
      <w:r w:rsidRPr="00441CD0">
        <w:rPr>
          <w:noProof/>
        </w:rPr>
        <w:tab/>
        <w:t>Bit 2 –N3: when set to "1", this indicates the N3 interface type.</w:t>
      </w:r>
    </w:p>
    <w:p w14:paraId="14F88F49" w14:textId="77777777" w:rsidR="00EE5860" w:rsidRPr="00441CD0" w:rsidRDefault="00EE5860" w:rsidP="00EE5860">
      <w:pPr>
        <w:pStyle w:val="B1"/>
      </w:pPr>
      <w:r w:rsidRPr="00441CD0">
        <w:t>-</w:t>
      </w:r>
      <w:r w:rsidRPr="00441CD0">
        <w:tab/>
        <w:t>Bit 3 to 8</w:t>
      </w:r>
      <w:r w:rsidRPr="00441CD0">
        <w:rPr>
          <w:noProof/>
        </w:rPr>
        <w:t xml:space="preserve">: </w:t>
      </w:r>
      <w:r w:rsidRPr="00441CD0">
        <w:t>Spare, for future use and set to "0".</w:t>
      </w:r>
    </w:p>
    <w:p w14:paraId="1E9DA59C" w14:textId="77777777" w:rsidR="00EE5860" w:rsidRPr="00441CD0" w:rsidRDefault="00EE5860" w:rsidP="00EE5860">
      <w:pPr>
        <w:pStyle w:val="Heading3"/>
      </w:pPr>
      <w:bookmarkStart w:id="7188" w:name="_Toc27491013"/>
      <w:bookmarkStart w:id="7189" w:name="_Toc27557306"/>
      <w:bookmarkStart w:id="7190" w:name="_Toc27724223"/>
      <w:bookmarkStart w:id="7191" w:name="_Toc36031297"/>
      <w:bookmarkStart w:id="7192" w:name="_Toc36043217"/>
      <w:bookmarkStart w:id="7193" w:name="_Toc36814542"/>
      <w:bookmarkStart w:id="7194" w:name="_Toc44689400"/>
      <w:bookmarkStart w:id="7195" w:name="_Toc44924154"/>
      <w:bookmarkStart w:id="7196" w:name="_Toc51861124"/>
      <w:bookmarkStart w:id="7197" w:name="_Toc57930895"/>
      <w:bookmarkStart w:id="7198" w:name="_Toc57931525"/>
      <w:bookmarkStart w:id="7199" w:name="_Toc160974651"/>
      <w:r w:rsidRPr="00441CD0">
        <w:t>8.</w:t>
      </w:r>
      <w:r w:rsidRPr="00441CD0">
        <w:rPr>
          <w:lang w:val="en-US"/>
        </w:rPr>
        <w:t>2.167</w:t>
      </w:r>
      <w:r w:rsidRPr="00441CD0">
        <w:tab/>
        <w:t xml:space="preserve">Requested </w:t>
      </w:r>
      <w:r w:rsidRPr="00441CD0">
        <w:rPr>
          <w:noProof/>
          <w:lang w:eastAsia="zh-CN"/>
        </w:rPr>
        <w:t>Qos Monitoring</w:t>
      </w:r>
      <w:bookmarkEnd w:id="7188"/>
      <w:bookmarkEnd w:id="7189"/>
      <w:bookmarkEnd w:id="7190"/>
      <w:bookmarkEnd w:id="7191"/>
      <w:bookmarkEnd w:id="7192"/>
      <w:bookmarkEnd w:id="7193"/>
      <w:bookmarkEnd w:id="7194"/>
      <w:bookmarkEnd w:id="7195"/>
      <w:bookmarkEnd w:id="7196"/>
      <w:bookmarkEnd w:id="7197"/>
      <w:bookmarkEnd w:id="7198"/>
      <w:bookmarkEnd w:id="7199"/>
    </w:p>
    <w:p w14:paraId="20E70D18" w14:textId="77777777" w:rsidR="00EE5860" w:rsidRPr="00441CD0" w:rsidRDefault="00EE5860" w:rsidP="00EE5860">
      <w:pPr>
        <w:rPr>
          <w:lang w:eastAsia="zh-CN"/>
        </w:rPr>
      </w:pPr>
      <w:r w:rsidRPr="00441CD0">
        <w:t xml:space="preserve">The Requested </w:t>
      </w:r>
      <w:r w:rsidRPr="00441CD0">
        <w:rPr>
          <w:noProof/>
          <w:lang w:eastAsia="zh-CN"/>
        </w:rPr>
        <w:t>Qos Monitoring</w:t>
      </w:r>
      <w:r w:rsidRPr="00441CD0">
        <w:rPr>
          <w:lang w:val="en-US" w:eastAsia="zh-CN"/>
        </w:rPr>
        <w:t xml:space="preserve">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8.2.167-1.</w:t>
      </w:r>
    </w:p>
    <w:p w14:paraId="5AEE06C4"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91"/>
        <w:gridCol w:w="588"/>
      </w:tblGrid>
      <w:tr w:rsidR="00EE5860" w:rsidRPr="00441CD0" w14:paraId="5E73CD42" w14:textId="77777777" w:rsidTr="00BB0E1F">
        <w:trPr>
          <w:jc w:val="center"/>
        </w:trPr>
        <w:tc>
          <w:tcPr>
            <w:tcW w:w="151" w:type="dxa"/>
            <w:tcBorders>
              <w:top w:val="single" w:sz="6" w:space="0" w:color="auto"/>
              <w:left w:val="single" w:sz="6" w:space="0" w:color="auto"/>
              <w:bottom w:val="nil"/>
            </w:tcBorders>
          </w:tcPr>
          <w:p w14:paraId="78867E1E" w14:textId="77777777" w:rsidR="00EE5860" w:rsidRPr="00441CD0" w:rsidRDefault="00EE5860" w:rsidP="00BB0E1F">
            <w:pPr>
              <w:pStyle w:val="TAC"/>
            </w:pPr>
          </w:p>
        </w:tc>
        <w:tc>
          <w:tcPr>
            <w:tcW w:w="1104" w:type="dxa"/>
          </w:tcPr>
          <w:p w14:paraId="5AA13AD6" w14:textId="77777777" w:rsidR="00EE5860" w:rsidRPr="00441CD0" w:rsidRDefault="00EE5860" w:rsidP="00BB0E1F">
            <w:pPr>
              <w:pStyle w:val="TAH"/>
            </w:pPr>
          </w:p>
        </w:tc>
        <w:tc>
          <w:tcPr>
            <w:tcW w:w="4713" w:type="dxa"/>
            <w:gridSpan w:val="8"/>
          </w:tcPr>
          <w:p w14:paraId="765AF9FB" w14:textId="77777777" w:rsidR="00EE5860" w:rsidRPr="00441CD0" w:rsidRDefault="00EE5860" w:rsidP="00BB0E1F">
            <w:pPr>
              <w:pStyle w:val="TAH"/>
            </w:pPr>
            <w:r w:rsidRPr="00441CD0">
              <w:t>Bits</w:t>
            </w:r>
          </w:p>
        </w:tc>
        <w:tc>
          <w:tcPr>
            <w:tcW w:w="588" w:type="dxa"/>
          </w:tcPr>
          <w:p w14:paraId="1B351503" w14:textId="77777777" w:rsidR="00EE5860" w:rsidRPr="00441CD0" w:rsidRDefault="00EE5860" w:rsidP="00BB0E1F">
            <w:pPr>
              <w:pStyle w:val="TAC"/>
            </w:pPr>
          </w:p>
        </w:tc>
      </w:tr>
      <w:tr w:rsidR="00EE5860" w:rsidRPr="00441CD0" w14:paraId="0C6631B2" w14:textId="77777777" w:rsidTr="00BB0E1F">
        <w:trPr>
          <w:jc w:val="center"/>
        </w:trPr>
        <w:tc>
          <w:tcPr>
            <w:tcW w:w="151" w:type="dxa"/>
            <w:tcBorders>
              <w:top w:val="nil"/>
              <w:left w:val="single" w:sz="6" w:space="0" w:color="auto"/>
            </w:tcBorders>
          </w:tcPr>
          <w:p w14:paraId="1B964D85" w14:textId="77777777" w:rsidR="00EE5860" w:rsidRPr="00441CD0" w:rsidRDefault="00EE5860" w:rsidP="00BB0E1F">
            <w:pPr>
              <w:pStyle w:val="TAC"/>
            </w:pPr>
          </w:p>
        </w:tc>
        <w:tc>
          <w:tcPr>
            <w:tcW w:w="1104" w:type="dxa"/>
          </w:tcPr>
          <w:p w14:paraId="7028BA69" w14:textId="77777777" w:rsidR="00EE5860" w:rsidRPr="00441CD0" w:rsidRDefault="00EE5860" w:rsidP="00BB0E1F">
            <w:pPr>
              <w:pStyle w:val="TAH"/>
            </w:pPr>
            <w:r w:rsidRPr="00441CD0">
              <w:t>Octets</w:t>
            </w:r>
          </w:p>
        </w:tc>
        <w:tc>
          <w:tcPr>
            <w:tcW w:w="588" w:type="dxa"/>
            <w:tcBorders>
              <w:bottom w:val="single" w:sz="4" w:space="0" w:color="auto"/>
            </w:tcBorders>
          </w:tcPr>
          <w:p w14:paraId="658438D7" w14:textId="77777777" w:rsidR="00EE5860" w:rsidRPr="00441CD0" w:rsidRDefault="00EE5860" w:rsidP="00BB0E1F">
            <w:pPr>
              <w:pStyle w:val="TAH"/>
            </w:pPr>
            <w:r w:rsidRPr="00441CD0">
              <w:t>8</w:t>
            </w:r>
          </w:p>
        </w:tc>
        <w:tc>
          <w:tcPr>
            <w:tcW w:w="589" w:type="dxa"/>
            <w:tcBorders>
              <w:bottom w:val="single" w:sz="4" w:space="0" w:color="auto"/>
            </w:tcBorders>
          </w:tcPr>
          <w:p w14:paraId="1C85831F" w14:textId="77777777" w:rsidR="00EE5860" w:rsidRPr="00441CD0" w:rsidRDefault="00EE5860" w:rsidP="00BB0E1F">
            <w:pPr>
              <w:pStyle w:val="TAH"/>
            </w:pPr>
            <w:r w:rsidRPr="00441CD0">
              <w:t>7</w:t>
            </w:r>
          </w:p>
        </w:tc>
        <w:tc>
          <w:tcPr>
            <w:tcW w:w="589" w:type="dxa"/>
            <w:tcBorders>
              <w:bottom w:val="single" w:sz="4" w:space="0" w:color="auto"/>
            </w:tcBorders>
          </w:tcPr>
          <w:p w14:paraId="49040F22" w14:textId="77777777" w:rsidR="00EE5860" w:rsidRPr="00441CD0" w:rsidRDefault="00EE5860" w:rsidP="00BB0E1F">
            <w:pPr>
              <w:pStyle w:val="TAH"/>
            </w:pPr>
            <w:r w:rsidRPr="00441CD0">
              <w:t>6</w:t>
            </w:r>
          </w:p>
        </w:tc>
        <w:tc>
          <w:tcPr>
            <w:tcW w:w="589" w:type="dxa"/>
            <w:tcBorders>
              <w:bottom w:val="single" w:sz="4" w:space="0" w:color="auto"/>
            </w:tcBorders>
          </w:tcPr>
          <w:p w14:paraId="3BC56125" w14:textId="77777777" w:rsidR="00EE5860" w:rsidRPr="00441CD0" w:rsidRDefault="00EE5860" w:rsidP="00BB0E1F">
            <w:pPr>
              <w:pStyle w:val="TAH"/>
            </w:pPr>
            <w:r w:rsidRPr="00441CD0">
              <w:t>5</w:t>
            </w:r>
          </w:p>
        </w:tc>
        <w:tc>
          <w:tcPr>
            <w:tcW w:w="589" w:type="dxa"/>
            <w:tcBorders>
              <w:bottom w:val="single" w:sz="4" w:space="0" w:color="auto"/>
            </w:tcBorders>
          </w:tcPr>
          <w:p w14:paraId="1E2CA175" w14:textId="77777777" w:rsidR="00EE5860" w:rsidRPr="00441CD0" w:rsidRDefault="00EE5860" w:rsidP="00BB0E1F">
            <w:pPr>
              <w:pStyle w:val="TAH"/>
            </w:pPr>
            <w:r w:rsidRPr="00441CD0">
              <w:t>4</w:t>
            </w:r>
          </w:p>
        </w:tc>
        <w:tc>
          <w:tcPr>
            <w:tcW w:w="589" w:type="dxa"/>
            <w:tcBorders>
              <w:bottom w:val="single" w:sz="4" w:space="0" w:color="auto"/>
            </w:tcBorders>
          </w:tcPr>
          <w:p w14:paraId="313AD740" w14:textId="77777777" w:rsidR="00EE5860" w:rsidRPr="00441CD0" w:rsidRDefault="00EE5860" w:rsidP="00BB0E1F">
            <w:pPr>
              <w:pStyle w:val="TAH"/>
            </w:pPr>
            <w:r w:rsidRPr="00441CD0">
              <w:t>3</w:t>
            </w:r>
          </w:p>
        </w:tc>
        <w:tc>
          <w:tcPr>
            <w:tcW w:w="589" w:type="dxa"/>
            <w:tcBorders>
              <w:bottom w:val="single" w:sz="4" w:space="0" w:color="auto"/>
            </w:tcBorders>
          </w:tcPr>
          <w:p w14:paraId="3960929C" w14:textId="77777777" w:rsidR="00EE5860" w:rsidRPr="00441CD0" w:rsidRDefault="00EE5860" w:rsidP="00BB0E1F">
            <w:pPr>
              <w:pStyle w:val="TAH"/>
            </w:pPr>
            <w:r w:rsidRPr="00441CD0">
              <w:t>2</w:t>
            </w:r>
          </w:p>
        </w:tc>
        <w:tc>
          <w:tcPr>
            <w:tcW w:w="591" w:type="dxa"/>
            <w:tcBorders>
              <w:bottom w:val="single" w:sz="4" w:space="0" w:color="auto"/>
            </w:tcBorders>
          </w:tcPr>
          <w:p w14:paraId="48E534C7" w14:textId="77777777" w:rsidR="00EE5860" w:rsidRPr="00441CD0" w:rsidRDefault="00EE5860" w:rsidP="00BB0E1F">
            <w:pPr>
              <w:pStyle w:val="TAH"/>
            </w:pPr>
            <w:r w:rsidRPr="00441CD0">
              <w:t>1</w:t>
            </w:r>
          </w:p>
        </w:tc>
        <w:tc>
          <w:tcPr>
            <w:tcW w:w="588" w:type="dxa"/>
          </w:tcPr>
          <w:p w14:paraId="1C26826C" w14:textId="77777777" w:rsidR="00EE5860" w:rsidRPr="00441CD0" w:rsidRDefault="00EE5860" w:rsidP="00BB0E1F">
            <w:pPr>
              <w:pStyle w:val="TAC"/>
            </w:pPr>
          </w:p>
        </w:tc>
      </w:tr>
      <w:tr w:rsidR="00EE5860" w:rsidRPr="00441CD0" w14:paraId="3E875F4D" w14:textId="77777777" w:rsidTr="00BB0E1F">
        <w:trPr>
          <w:jc w:val="center"/>
        </w:trPr>
        <w:tc>
          <w:tcPr>
            <w:tcW w:w="151" w:type="dxa"/>
            <w:tcBorders>
              <w:top w:val="nil"/>
              <w:left w:val="single" w:sz="6" w:space="0" w:color="auto"/>
            </w:tcBorders>
          </w:tcPr>
          <w:p w14:paraId="478D1F94" w14:textId="77777777" w:rsidR="00EE5860" w:rsidRPr="00441CD0" w:rsidRDefault="00EE5860" w:rsidP="00BB0E1F">
            <w:pPr>
              <w:pStyle w:val="TAC"/>
            </w:pPr>
          </w:p>
        </w:tc>
        <w:tc>
          <w:tcPr>
            <w:tcW w:w="1104" w:type="dxa"/>
            <w:tcBorders>
              <w:right w:val="single" w:sz="4" w:space="0" w:color="auto"/>
            </w:tcBorders>
          </w:tcPr>
          <w:p w14:paraId="0C014729" w14:textId="77777777" w:rsidR="00EE5860" w:rsidRPr="00441CD0" w:rsidRDefault="00EE5860" w:rsidP="00BB0E1F">
            <w:pPr>
              <w:pStyle w:val="TAC"/>
            </w:pPr>
            <w:r w:rsidRPr="00441CD0">
              <w:t>1 to 2</w:t>
            </w:r>
          </w:p>
        </w:tc>
        <w:tc>
          <w:tcPr>
            <w:tcW w:w="4713" w:type="dxa"/>
            <w:gridSpan w:val="8"/>
            <w:tcBorders>
              <w:top w:val="single" w:sz="4" w:space="0" w:color="auto"/>
              <w:left w:val="single" w:sz="4" w:space="0" w:color="auto"/>
              <w:bottom w:val="single" w:sz="4" w:space="0" w:color="auto"/>
              <w:right w:val="single" w:sz="4" w:space="0" w:color="auto"/>
            </w:tcBorders>
          </w:tcPr>
          <w:p w14:paraId="2813B3EE" w14:textId="77777777" w:rsidR="00EE5860" w:rsidRPr="00441CD0" w:rsidRDefault="00EE5860" w:rsidP="00BB0E1F">
            <w:pPr>
              <w:pStyle w:val="TAC"/>
            </w:pPr>
            <w:r w:rsidRPr="00441CD0">
              <w:t xml:space="preserve">Type = </w:t>
            </w:r>
            <w:r w:rsidRPr="00441CD0">
              <w:rPr>
                <w:lang w:val="sv-SE"/>
              </w:rPr>
              <w:t>243</w:t>
            </w:r>
            <w:r w:rsidRPr="00441CD0">
              <w:t xml:space="preserve"> (decimal)</w:t>
            </w:r>
          </w:p>
        </w:tc>
        <w:tc>
          <w:tcPr>
            <w:tcW w:w="588" w:type="dxa"/>
            <w:tcBorders>
              <w:left w:val="single" w:sz="4" w:space="0" w:color="auto"/>
            </w:tcBorders>
          </w:tcPr>
          <w:p w14:paraId="16EA889B" w14:textId="77777777" w:rsidR="00EE5860" w:rsidRPr="00441CD0" w:rsidRDefault="00EE5860" w:rsidP="00BB0E1F">
            <w:pPr>
              <w:pStyle w:val="TAC"/>
            </w:pPr>
          </w:p>
        </w:tc>
      </w:tr>
      <w:tr w:rsidR="00EE5860" w:rsidRPr="00441CD0" w14:paraId="66020D13" w14:textId="77777777" w:rsidTr="00BB0E1F">
        <w:trPr>
          <w:jc w:val="center"/>
        </w:trPr>
        <w:tc>
          <w:tcPr>
            <w:tcW w:w="151" w:type="dxa"/>
            <w:tcBorders>
              <w:top w:val="nil"/>
              <w:left w:val="single" w:sz="6" w:space="0" w:color="auto"/>
            </w:tcBorders>
          </w:tcPr>
          <w:p w14:paraId="6A5FE144" w14:textId="77777777" w:rsidR="00EE5860" w:rsidRPr="00441CD0" w:rsidRDefault="00EE5860" w:rsidP="00BB0E1F">
            <w:pPr>
              <w:pStyle w:val="TAC"/>
            </w:pPr>
          </w:p>
        </w:tc>
        <w:tc>
          <w:tcPr>
            <w:tcW w:w="1104" w:type="dxa"/>
            <w:tcBorders>
              <w:right w:val="single" w:sz="4" w:space="0" w:color="auto"/>
            </w:tcBorders>
          </w:tcPr>
          <w:p w14:paraId="7B51D4CD" w14:textId="77777777" w:rsidR="00EE5860" w:rsidRPr="00441CD0" w:rsidRDefault="00EE5860" w:rsidP="00BB0E1F">
            <w:pPr>
              <w:pStyle w:val="TAC"/>
            </w:pPr>
            <w:r w:rsidRPr="00441CD0">
              <w:t>3 to 4</w:t>
            </w:r>
          </w:p>
        </w:tc>
        <w:tc>
          <w:tcPr>
            <w:tcW w:w="4713" w:type="dxa"/>
            <w:gridSpan w:val="8"/>
            <w:tcBorders>
              <w:top w:val="single" w:sz="4" w:space="0" w:color="auto"/>
              <w:left w:val="single" w:sz="4" w:space="0" w:color="auto"/>
              <w:bottom w:val="single" w:sz="4" w:space="0" w:color="auto"/>
              <w:right w:val="single" w:sz="4" w:space="0" w:color="auto"/>
            </w:tcBorders>
          </w:tcPr>
          <w:p w14:paraId="0D5DBA48"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5FC00EBB" w14:textId="77777777" w:rsidR="00EE5860" w:rsidRPr="00441CD0" w:rsidRDefault="00EE5860" w:rsidP="00BB0E1F">
            <w:pPr>
              <w:pStyle w:val="TAC"/>
            </w:pPr>
          </w:p>
        </w:tc>
      </w:tr>
      <w:tr w:rsidR="00EE5860" w:rsidRPr="00441CD0" w14:paraId="34549E69" w14:textId="77777777" w:rsidTr="00BB0E1F">
        <w:trPr>
          <w:jc w:val="center"/>
        </w:trPr>
        <w:tc>
          <w:tcPr>
            <w:tcW w:w="151" w:type="dxa"/>
            <w:tcBorders>
              <w:top w:val="nil"/>
              <w:left w:val="single" w:sz="6" w:space="0" w:color="auto"/>
              <w:bottom w:val="nil"/>
            </w:tcBorders>
          </w:tcPr>
          <w:p w14:paraId="77BC7661" w14:textId="77777777" w:rsidR="00EE5860" w:rsidRPr="00441CD0" w:rsidRDefault="00EE5860" w:rsidP="00BB0E1F">
            <w:pPr>
              <w:pStyle w:val="TAC"/>
            </w:pPr>
          </w:p>
        </w:tc>
        <w:tc>
          <w:tcPr>
            <w:tcW w:w="1104" w:type="dxa"/>
            <w:tcBorders>
              <w:bottom w:val="nil"/>
              <w:right w:val="single" w:sz="4" w:space="0" w:color="auto"/>
            </w:tcBorders>
          </w:tcPr>
          <w:p w14:paraId="1416575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38212787"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6AF6431A" w14:textId="77777777" w:rsidR="00EE5860" w:rsidRPr="00441CD0" w:rsidRDefault="00EE5860" w:rsidP="00BB0E1F">
            <w:pPr>
              <w:pStyle w:val="TAC"/>
              <w:rPr>
                <w:lang w:eastAsia="zh-CN"/>
              </w:rPr>
            </w:pPr>
            <w:r>
              <w:rPr>
                <w:lang w:eastAsia="zh-CN"/>
              </w:rPr>
              <w:t>GTPUPM</w:t>
            </w:r>
          </w:p>
        </w:tc>
        <w:tc>
          <w:tcPr>
            <w:tcW w:w="589" w:type="dxa"/>
            <w:tcBorders>
              <w:top w:val="single" w:sz="4" w:space="0" w:color="auto"/>
              <w:left w:val="single" w:sz="4" w:space="0" w:color="auto"/>
              <w:bottom w:val="single" w:sz="4" w:space="0" w:color="auto"/>
              <w:right w:val="single" w:sz="4" w:space="0" w:color="auto"/>
            </w:tcBorders>
          </w:tcPr>
          <w:p w14:paraId="04792D37"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7C858B2" w14:textId="77777777" w:rsidR="00EE5860" w:rsidRPr="00441CD0" w:rsidRDefault="00EE5860" w:rsidP="00BB0E1F">
            <w:pPr>
              <w:pStyle w:val="TAC"/>
              <w:rPr>
                <w:lang w:eastAsia="zh-CN"/>
              </w:rPr>
            </w:pPr>
            <w:r w:rsidRPr="00441CD0">
              <w:rPr>
                <w:lang w:eastAsia="zh-CN"/>
              </w:rPr>
              <w:t>UL</w:t>
            </w:r>
          </w:p>
        </w:tc>
        <w:tc>
          <w:tcPr>
            <w:tcW w:w="591" w:type="dxa"/>
            <w:tcBorders>
              <w:top w:val="single" w:sz="4" w:space="0" w:color="auto"/>
              <w:left w:val="single" w:sz="4" w:space="0" w:color="auto"/>
              <w:bottom w:val="single" w:sz="4" w:space="0" w:color="auto"/>
              <w:right w:val="single" w:sz="4" w:space="0" w:color="auto"/>
            </w:tcBorders>
          </w:tcPr>
          <w:p w14:paraId="1BFF639B"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2F9CFAF7" w14:textId="77777777" w:rsidR="00EE5860" w:rsidRPr="00441CD0" w:rsidRDefault="00EE5860" w:rsidP="00BB0E1F">
            <w:pPr>
              <w:pStyle w:val="TAC"/>
            </w:pPr>
          </w:p>
        </w:tc>
      </w:tr>
      <w:tr w:rsidR="00EE5860" w:rsidRPr="00441CD0" w14:paraId="2473DD99" w14:textId="77777777" w:rsidTr="00BB0E1F">
        <w:trPr>
          <w:jc w:val="center"/>
        </w:trPr>
        <w:tc>
          <w:tcPr>
            <w:tcW w:w="151" w:type="dxa"/>
            <w:tcBorders>
              <w:top w:val="nil"/>
              <w:left w:val="single" w:sz="6" w:space="0" w:color="auto"/>
              <w:bottom w:val="single" w:sz="4" w:space="0" w:color="auto"/>
            </w:tcBorders>
          </w:tcPr>
          <w:p w14:paraId="2D4E0354"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24E2778C" w14:textId="77777777" w:rsidR="00EE5860" w:rsidRPr="00441CD0" w:rsidRDefault="00EE5860" w:rsidP="00BB0E1F">
            <w:pPr>
              <w:pStyle w:val="TAC"/>
            </w:pPr>
            <w:r w:rsidRPr="00441CD0">
              <w:rPr>
                <w:lang w:eastAsia="zh-CN"/>
              </w:rPr>
              <w:t>6</w:t>
            </w:r>
            <w:r w:rsidRPr="00441CD0">
              <w:t xml:space="preserve"> to (n+4)</w:t>
            </w:r>
          </w:p>
        </w:tc>
        <w:tc>
          <w:tcPr>
            <w:tcW w:w="4713" w:type="dxa"/>
            <w:gridSpan w:val="8"/>
            <w:tcBorders>
              <w:top w:val="single" w:sz="4" w:space="0" w:color="auto"/>
              <w:left w:val="single" w:sz="4" w:space="0" w:color="auto"/>
              <w:bottom w:val="single" w:sz="4" w:space="0" w:color="auto"/>
              <w:right w:val="single" w:sz="4" w:space="0" w:color="auto"/>
            </w:tcBorders>
          </w:tcPr>
          <w:p w14:paraId="1F10FB05"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97ABB64" w14:textId="77777777" w:rsidR="00EE5860" w:rsidRPr="00441CD0" w:rsidRDefault="00EE5860" w:rsidP="00BB0E1F">
            <w:pPr>
              <w:pStyle w:val="TAC"/>
            </w:pPr>
          </w:p>
        </w:tc>
      </w:tr>
    </w:tbl>
    <w:p w14:paraId="0C08EA23"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167</w:t>
      </w:r>
      <w:r w:rsidRPr="00441CD0">
        <w:rPr>
          <w:lang w:eastAsia="zh-CN"/>
        </w:rPr>
        <w:t>-</w:t>
      </w:r>
      <w:r w:rsidRPr="00441CD0">
        <w:rPr>
          <w:lang w:eastAsia="ja-JP"/>
        </w:rPr>
        <w:t>1</w:t>
      </w:r>
      <w:r w:rsidRPr="00441CD0">
        <w:t xml:space="preserve">: Requested </w:t>
      </w:r>
      <w:r w:rsidRPr="00441CD0">
        <w:rPr>
          <w:noProof/>
          <w:lang w:eastAsia="zh-CN"/>
        </w:rPr>
        <w:t>Qos Monitoring</w:t>
      </w:r>
    </w:p>
    <w:p w14:paraId="4D0AF2FE" w14:textId="77777777" w:rsidR="00EE5860" w:rsidRPr="00441CD0" w:rsidRDefault="00EE5860" w:rsidP="00EE5860">
      <w:pPr>
        <w:rPr>
          <w:noProof/>
        </w:rPr>
      </w:pPr>
      <w:bookmarkStart w:id="7200" w:name="_Toc27491014"/>
      <w:bookmarkStart w:id="7201" w:name="_Toc27557307"/>
      <w:bookmarkStart w:id="7202" w:name="_Toc27724224"/>
      <w:bookmarkStart w:id="7203" w:name="_Toc36031298"/>
      <w:bookmarkStart w:id="7204" w:name="_Toc36043218"/>
      <w:bookmarkStart w:id="7205" w:name="_Toc36814543"/>
      <w:bookmarkStart w:id="7206" w:name="_Toc44689401"/>
      <w:bookmarkStart w:id="7207" w:name="_Toc44924155"/>
      <w:bookmarkStart w:id="7208" w:name="_Toc51861125"/>
      <w:r w:rsidRPr="00441CD0">
        <w:rPr>
          <w:noProof/>
        </w:rPr>
        <w:t>Octet 5 shall be encoded as follows:</w:t>
      </w:r>
    </w:p>
    <w:p w14:paraId="3818CF8B" w14:textId="77777777" w:rsidR="00EE5860" w:rsidRPr="00441CD0" w:rsidRDefault="00EE5860" w:rsidP="00EE5860">
      <w:pPr>
        <w:pStyle w:val="B1"/>
        <w:rPr>
          <w:noProof/>
        </w:rPr>
      </w:pPr>
      <w:r w:rsidRPr="00441CD0">
        <w:rPr>
          <w:noProof/>
        </w:rPr>
        <w:t>-</w:t>
      </w:r>
      <w:r w:rsidRPr="00441CD0">
        <w:rPr>
          <w:noProof/>
        </w:rPr>
        <w:tab/>
        <w:t>Bit 1 – DL (</w:t>
      </w:r>
      <w:r w:rsidRPr="00441CD0">
        <w:rPr>
          <w:lang w:eastAsia="zh-CN"/>
        </w:rPr>
        <w:t>Downlink)</w:t>
      </w:r>
      <w:r w:rsidRPr="00441CD0">
        <w:rPr>
          <w:noProof/>
        </w:rPr>
        <w:t>: when set to "1", this indicates a request for measuring the downlink packet delay from the UPF (PSA) to the UE.</w:t>
      </w:r>
    </w:p>
    <w:p w14:paraId="2ADED619" w14:textId="77777777" w:rsidR="00EE5860" w:rsidRPr="00441CD0" w:rsidRDefault="00EE5860" w:rsidP="00EE5860">
      <w:pPr>
        <w:pStyle w:val="B1"/>
        <w:rPr>
          <w:noProof/>
        </w:rPr>
      </w:pPr>
      <w:r w:rsidRPr="00441CD0">
        <w:rPr>
          <w:noProof/>
        </w:rPr>
        <w:t>-</w:t>
      </w:r>
      <w:r w:rsidRPr="00441CD0">
        <w:rPr>
          <w:noProof/>
        </w:rPr>
        <w:tab/>
        <w:t>Bit 2 – UL (</w:t>
      </w:r>
      <w:r w:rsidRPr="00441CD0">
        <w:rPr>
          <w:lang w:eastAsia="zh-CN"/>
        </w:rPr>
        <w:t>Uplink)</w:t>
      </w:r>
      <w:r w:rsidRPr="00441CD0">
        <w:rPr>
          <w:noProof/>
        </w:rPr>
        <w:t>: when set to "1", this indicates a request for measuring the uplink packet delay from the UE to the UPF (PSA).</w:t>
      </w:r>
    </w:p>
    <w:p w14:paraId="41C84550" w14:textId="77777777" w:rsidR="00EE5860" w:rsidRDefault="00EE5860" w:rsidP="00EE5860">
      <w:pPr>
        <w:pStyle w:val="B1"/>
        <w:rPr>
          <w:noProof/>
        </w:rPr>
      </w:pPr>
      <w:r w:rsidRPr="00441CD0">
        <w:rPr>
          <w:noProof/>
        </w:rPr>
        <w:t>-</w:t>
      </w:r>
      <w:r w:rsidRPr="00441CD0">
        <w:rPr>
          <w:noProof/>
        </w:rPr>
        <w:tab/>
        <w:t>Bit 3 – RP (</w:t>
      </w:r>
      <w:r w:rsidRPr="00441CD0">
        <w:rPr>
          <w:lang w:eastAsia="zh-CN"/>
        </w:rPr>
        <w:t>Round Trip)</w:t>
      </w:r>
      <w:r w:rsidRPr="00441CD0">
        <w:rPr>
          <w:noProof/>
        </w:rPr>
        <w:t>: when set to "1", this indicates a request for measuring the round trip packet delay between the UPF (PSA) and UE.</w:t>
      </w:r>
    </w:p>
    <w:p w14:paraId="3B17EBCC" w14:textId="77777777" w:rsidR="00EE5860" w:rsidRDefault="00EE5860" w:rsidP="00EE5860">
      <w:pPr>
        <w:pStyle w:val="B1"/>
        <w:rPr>
          <w:noProof/>
        </w:rPr>
      </w:pPr>
      <w:r>
        <w:rPr>
          <w:noProof/>
        </w:rPr>
        <w:t>-</w:t>
      </w:r>
      <w:r>
        <w:rPr>
          <w:noProof/>
        </w:rPr>
        <w:tab/>
        <w:t>Bit 4 – GTPUPM (GTP-U Path Monitoring):</w:t>
      </w:r>
    </w:p>
    <w:p w14:paraId="1FBDD3DE" w14:textId="77777777" w:rsidR="00EE5860" w:rsidRDefault="00EE5860" w:rsidP="00EE5860">
      <w:pPr>
        <w:pStyle w:val="B2"/>
      </w:pPr>
      <w:r>
        <w:rPr>
          <w:noProof/>
        </w:rPr>
        <w:t>-</w:t>
      </w:r>
      <w:r>
        <w:rPr>
          <w:noProof/>
        </w:rPr>
        <w:tab/>
        <w:t>when set to "1, this indicates that the Downlink, Uplink or Round Trip delay shall be measured by using GTP-U path monitoring, i.e. by the I-UPF reporting the one-way end to end accumulated transport delay in UL GTP-U packets towards the PSA; see clause </w:t>
      </w:r>
      <w:r>
        <w:t xml:space="preserve">5.33.3.3 of </w:t>
      </w:r>
      <w:r w:rsidRPr="00441CD0">
        <w:t>3GPP TS 23.501 [28]</w:t>
      </w:r>
      <w:r>
        <w:t>;</w:t>
      </w:r>
    </w:p>
    <w:p w14:paraId="5075AE8F" w14:textId="77777777" w:rsidR="00EE5860" w:rsidRPr="00441CD0" w:rsidRDefault="00EE5860" w:rsidP="00EE5860">
      <w:pPr>
        <w:pStyle w:val="B2"/>
        <w:rPr>
          <w:noProof/>
        </w:rPr>
      </w:pPr>
      <w:r>
        <w:t>-</w:t>
      </w:r>
      <w:r>
        <w:tab/>
        <w:t>when set to "0", this</w:t>
      </w:r>
      <w:r w:rsidRPr="009C19D3">
        <w:rPr>
          <w:noProof/>
        </w:rPr>
        <w:t xml:space="preserve"> </w:t>
      </w:r>
      <w:r>
        <w:rPr>
          <w:noProof/>
        </w:rPr>
        <w:t>indicates that the Downlink, Uplink or Round Trip delay shall be measured by using RAN and UPF time information in GTP-U packets; see clause </w:t>
      </w:r>
      <w:r>
        <w:t xml:space="preserve">5.33.3.2 of </w:t>
      </w:r>
      <w:r w:rsidRPr="00441CD0">
        <w:t>3GPP TS 23.501 [28]</w:t>
      </w:r>
      <w:r>
        <w:t>.</w:t>
      </w:r>
    </w:p>
    <w:p w14:paraId="4DB685A8" w14:textId="77777777" w:rsidR="00EE5860" w:rsidRPr="00441CD0" w:rsidRDefault="00EE5860" w:rsidP="00EE5860">
      <w:pPr>
        <w:pStyle w:val="B1"/>
        <w:rPr>
          <w:noProof/>
        </w:rPr>
      </w:pPr>
      <w:r w:rsidRPr="00441CD0">
        <w:rPr>
          <w:noProof/>
        </w:rPr>
        <w:t>-</w:t>
      </w:r>
      <w:r w:rsidRPr="00441CD0">
        <w:rPr>
          <w:noProof/>
        </w:rPr>
        <w:tab/>
        <w:t xml:space="preserve">Bit </w:t>
      </w:r>
      <w:r>
        <w:rPr>
          <w:noProof/>
        </w:rPr>
        <w:t>5</w:t>
      </w:r>
      <w:r w:rsidRPr="00441CD0">
        <w:rPr>
          <w:noProof/>
        </w:rPr>
        <w:t xml:space="preserve"> to 8: Spare, for future use and set to "0".</w:t>
      </w:r>
    </w:p>
    <w:p w14:paraId="6E325279" w14:textId="77777777" w:rsidR="00EE5860" w:rsidRDefault="00EE5860" w:rsidP="00EE5860">
      <w:pPr>
        <w:pStyle w:val="B1"/>
        <w:ind w:left="0" w:firstLine="0"/>
        <w:rPr>
          <w:noProof/>
        </w:rPr>
      </w:pPr>
      <w:r w:rsidRPr="00441CD0">
        <w:rPr>
          <w:noProof/>
        </w:rPr>
        <w:t>At least one bit shall be set to "1". Several bits may be set to "1".</w:t>
      </w:r>
    </w:p>
    <w:p w14:paraId="1B92E0FF" w14:textId="77777777" w:rsidR="00EE5860" w:rsidRPr="00441CD0" w:rsidRDefault="00EE5860" w:rsidP="00EE5860">
      <w:pPr>
        <w:pStyle w:val="Heading3"/>
      </w:pPr>
      <w:bookmarkStart w:id="7209" w:name="_Toc57930896"/>
      <w:bookmarkStart w:id="7210" w:name="_Toc57931526"/>
      <w:bookmarkStart w:id="7211" w:name="_Toc160974652"/>
      <w:r w:rsidRPr="00441CD0">
        <w:t>8.</w:t>
      </w:r>
      <w:r w:rsidRPr="00441CD0">
        <w:rPr>
          <w:lang w:val="en-US"/>
        </w:rPr>
        <w:t>2.168</w:t>
      </w:r>
      <w:r w:rsidRPr="00441CD0">
        <w:tab/>
        <w:t>Reporting Frequency</w:t>
      </w:r>
      <w:bookmarkEnd w:id="7200"/>
      <w:bookmarkEnd w:id="7201"/>
      <w:bookmarkEnd w:id="7202"/>
      <w:bookmarkEnd w:id="7203"/>
      <w:bookmarkEnd w:id="7204"/>
      <w:bookmarkEnd w:id="7205"/>
      <w:bookmarkEnd w:id="7206"/>
      <w:bookmarkEnd w:id="7207"/>
      <w:bookmarkEnd w:id="7208"/>
      <w:bookmarkEnd w:id="7209"/>
      <w:bookmarkEnd w:id="7210"/>
      <w:bookmarkEnd w:id="7211"/>
    </w:p>
    <w:p w14:paraId="33F42C0A" w14:textId="77777777" w:rsidR="004867D9" w:rsidRPr="00441CD0" w:rsidRDefault="004867D9" w:rsidP="004867D9">
      <w:pPr>
        <w:rPr>
          <w:lang w:eastAsia="zh-CN"/>
        </w:rPr>
      </w:pPr>
      <w:bookmarkStart w:id="7212" w:name="_Toc27491015"/>
      <w:bookmarkStart w:id="7213" w:name="_Toc27557308"/>
      <w:bookmarkStart w:id="7214" w:name="_Toc27724225"/>
      <w:bookmarkStart w:id="7215" w:name="_Toc36031299"/>
      <w:bookmarkStart w:id="7216" w:name="_Toc36043219"/>
      <w:bookmarkStart w:id="7217" w:name="_Toc36814544"/>
      <w:bookmarkStart w:id="7218" w:name="_Toc44689402"/>
      <w:bookmarkStart w:id="7219" w:name="_Toc44924156"/>
      <w:bookmarkStart w:id="7220" w:name="_Toc51861126"/>
      <w:bookmarkStart w:id="7221" w:name="_Toc57930897"/>
      <w:bookmarkStart w:id="7222" w:name="_Toc57931527"/>
      <w:r w:rsidRPr="00441CD0">
        <w:t xml:space="preserve">The </w:t>
      </w:r>
      <w:r w:rsidRPr="00441CD0">
        <w:rPr>
          <w:lang w:val="en-US" w:eastAsia="zh-CN"/>
        </w:rPr>
        <w:t xml:space="preserve">Reporting Frequency </w:t>
      </w:r>
      <w:r w:rsidRPr="00441CD0">
        <w:rPr>
          <w:lang w:eastAsia="ja-JP"/>
        </w:rPr>
        <w:t xml:space="preserve">IE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8.2.168-1.</w:t>
      </w:r>
      <w:r w:rsidRPr="00441CD0">
        <w:rPr>
          <w:rFonts w:hint="eastAsia"/>
          <w:lang w:eastAsia="zh-CN"/>
        </w:rPr>
        <w:t xml:space="preserve"> It indicates </w:t>
      </w:r>
      <w:r w:rsidRPr="00441CD0">
        <w:t xml:space="preserve">the </w:t>
      </w:r>
      <w:r w:rsidRPr="00441CD0">
        <w:rPr>
          <w:lang w:val="en-US"/>
        </w:rPr>
        <w:t xml:space="preserve">frequency for </w:t>
      </w:r>
      <w:r w:rsidRPr="00441CD0">
        <w:t>the UP function to send a QoS Monitoring report to the CP function</w:t>
      </w:r>
      <w:r w:rsidRPr="00441CD0">
        <w:rPr>
          <w:lang w:eastAsia="zh-CN"/>
        </w:rPr>
        <w:t>.</w:t>
      </w:r>
    </w:p>
    <w:p w14:paraId="394A4357" w14:textId="77777777" w:rsidR="004867D9" w:rsidRPr="00441CD0" w:rsidRDefault="004867D9" w:rsidP="004867D9">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4867D9" w:rsidRPr="00441CD0" w14:paraId="4CCB1C8E" w14:textId="77777777" w:rsidTr="00964064">
        <w:trPr>
          <w:jc w:val="center"/>
        </w:trPr>
        <w:tc>
          <w:tcPr>
            <w:tcW w:w="151" w:type="dxa"/>
            <w:tcBorders>
              <w:top w:val="single" w:sz="6" w:space="0" w:color="auto"/>
              <w:left w:val="single" w:sz="6" w:space="0" w:color="auto"/>
              <w:bottom w:val="nil"/>
              <w:right w:val="nil"/>
            </w:tcBorders>
          </w:tcPr>
          <w:p w14:paraId="710633EC" w14:textId="77777777" w:rsidR="004867D9" w:rsidRPr="00441CD0" w:rsidRDefault="004867D9" w:rsidP="00964064">
            <w:pPr>
              <w:pStyle w:val="TAC"/>
            </w:pPr>
          </w:p>
        </w:tc>
        <w:tc>
          <w:tcPr>
            <w:tcW w:w="1104" w:type="dxa"/>
            <w:tcBorders>
              <w:top w:val="single" w:sz="6" w:space="0" w:color="auto"/>
              <w:left w:val="nil"/>
              <w:bottom w:val="nil"/>
              <w:right w:val="nil"/>
            </w:tcBorders>
          </w:tcPr>
          <w:p w14:paraId="1602E457" w14:textId="77777777" w:rsidR="004867D9" w:rsidRPr="00441CD0" w:rsidRDefault="004867D9" w:rsidP="00964064">
            <w:pPr>
              <w:pStyle w:val="TAH"/>
            </w:pPr>
          </w:p>
        </w:tc>
        <w:tc>
          <w:tcPr>
            <w:tcW w:w="4710" w:type="dxa"/>
            <w:gridSpan w:val="8"/>
            <w:tcBorders>
              <w:top w:val="single" w:sz="6" w:space="0" w:color="auto"/>
              <w:left w:val="nil"/>
              <w:bottom w:val="nil"/>
              <w:right w:val="nil"/>
            </w:tcBorders>
            <w:hideMark/>
          </w:tcPr>
          <w:p w14:paraId="07FE9DF9" w14:textId="77777777" w:rsidR="004867D9" w:rsidRPr="00441CD0" w:rsidRDefault="004867D9" w:rsidP="00964064">
            <w:pPr>
              <w:pStyle w:val="TAH"/>
            </w:pPr>
            <w:r w:rsidRPr="00441CD0">
              <w:t>Bits</w:t>
            </w:r>
          </w:p>
        </w:tc>
        <w:tc>
          <w:tcPr>
            <w:tcW w:w="588" w:type="dxa"/>
            <w:tcBorders>
              <w:top w:val="single" w:sz="6" w:space="0" w:color="auto"/>
              <w:left w:val="nil"/>
              <w:bottom w:val="nil"/>
              <w:right w:val="single" w:sz="6" w:space="0" w:color="auto"/>
            </w:tcBorders>
          </w:tcPr>
          <w:p w14:paraId="4DFF0E0E" w14:textId="77777777" w:rsidR="004867D9" w:rsidRPr="00441CD0" w:rsidRDefault="004867D9" w:rsidP="00964064">
            <w:pPr>
              <w:pStyle w:val="TAC"/>
            </w:pPr>
          </w:p>
        </w:tc>
      </w:tr>
      <w:tr w:rsidR="004867D9" w:rsidRPr="00441CD0" w14:paraId="2601D97D" w14:textId="77777777" w:rsidTr="00964064">
        <w:trPr>
          <w:jc w:val="center"/>
        </w:trPr>
        <w:tc>
          <w:tcPr>
            <w:tcW w:w="151" w:type="dxa"/>
            <w:tcBorders>
              <w:top w:val="nil"/>
              <w:left w:val="single" w:sz="6" w:space="0" w:color="auto"/>
              <w:bottom w:val="nil"/>
              <w:right w:val="nil"/>
            </w:tcBorders>
          </w:tcPr>
          <w:p w14:paraId="27135BE3" w14:textId="77777777" w:rsidR="004867D9" w:rsidRPr="00441CD0" w:rsidRDefault="004867D9" w:rsidP="00964064">
            <w:pPr>
              <w:pStyle w:val="TAC"/>
            </w:pPr>
          </w:p>
        </w:tc>
        <w:tc>
          <w:tcPr>
            <w:tcW w:w="1104" w:type="dxa"/>
            <w:tcBorders>
              <w:top w:val="nil"/>
              <w:left w:val="nil"/>
              <w:bottom w:val="nil"/>
              <w:right w:val="nil"/>
            </w:tcBorders>
            <w:hideMark/>
          </w:tcPr>
          <w:p w14:paraId="2CB8E750" w14:textId="77777777" w:rsidR="004867D9" w:rsidRPr="00441CD0" w:rsidRDefault="004867D9" w:rsidP="00964064">
            <w:pPr>
              <w:pStyle w:val="TAH"/>
            </w:pPr>
            <w:r w:rsidRPr="00441CD0">
              <w:t>Octets</w:t>
            </w:r>
          </w:p>
        </w:tc>
        <w:tc>
          <w:tcPr>
            <w:tcW w:w="588" w:type="dxa"/>
            <w:tcBorders>
              <w:top w:val="nil"/>
              <w:left w:val="nil"/>
              <w:bottom w:val="single" w:sz="4" w:space="0" w:color="auto"/>
              <w:right w:val="nil"/>
            </w:tcBorders>
            <w:hideMark/>
          </w:tcPr>
          <w:p w14:paraId="4C8EA55A" w14:textId="77777777" w:rsidR="004867D9" w:rsidRPr="00441CD0" w:rsidRDefault="004867D9" w:rsidP="00964064">
            <w:pPr>
              <w:pStyle w:val="TAH"/>
            </w:pPr>
            <w:r w:rsidRPr="00441CD0">
              <w:t>8</w:t>
            </w:r>
          </w:p>
        </w:tc>
        <w:tc>
          <w:tcPr>
            <w:tcW w:w="589" w:type="dxa"/>
            <w:tcBorders>
              <w:top w:val="nil"/>
              <w:left w:val="nil"/>
              <w:bottom w:val="single" w:sz="4" w:space="0" w:color="auto"/>
              <w:right w:val="nil"/>
            </w:tcBorders>
            <w:hideMark/>
          </w:tcPr>
          <w:p w14:paraId="176A5DDE" w14:textId="77777777" w:rsidR="004867D9" w:rsidRPr="00441CD0" w:rsidRDefault="004867D9" w:rsidP="00964064">
            <w:pPr>
              <w:pStyle w:val="TAH"/>
            </w:pPr>
            <w:r w:rsidRPr="00441CD0">
              <w:t>7</w:t>
            </w:r>
          </w:p>
        </w:tc>
        <w:tc>
          <w:tcPr>
            <w:tcW w:w="589" w:type="dxa"/>
            <w:tcBorders>
              <w:top w:val="nil"/>
              <w:left w:val="nil"/>
              <w:bottom w:val="single" w:sz="4" w:space="0" w:color="auto"/>
              <w:right w:val="nil"/>
            </w:tcBorders>
            <w:hideMark/>
          </w:tcPr>
          <w:p w14:paraId="669FBDE6" w14:textId="77777777" w:rsidR="004867D9" w:rsidRPr="00441CD0" w:rsidRDefault="004867D9" w:rsidP="00964064">
            <w:pPr>
              <w:pStyle w:val="TAH"/>
            </w:pPr>
            <w:r w:rsidRPr="00441CD0">
              <w:t>6</w:t>
            </w:r>
          </w:p>
        </w:tc>
        <w:tc>
          <w:tcPr>
            <w:tcW w:w="589" w:type="dxa"/>
            <w:tcBorders>
              <w:top w:val="nil"/>
              <w:left w:val="nil"/>
              <w:bottom w:val="single" w:sz="4" w:space="0" w:color="auto"/>
              <w:right w:val="nil"/>
            </w:tcBorders>
            <w:hideMark/>
          </w:tcPr>
          <w:p w14:paraId="19451FDC" w14:textId="77777777" w:rsidR="004867D9" w:rsidRPr="00441CD0" w:rsidRDefault="004867D9" w:rsidP="00964064">
            <w:pPr>
              <w:pStyle w:val="TAH"/>
            </w:pPr>
            <w:r w:rsidRPr="00441CD0">
              <w:t>5</w:t>
            </w:r>
          </w:p>
        </w:tc>
        <w:tc>
          <w:tcPr>
            <w:tcW w:w="589" w:type="dxa"/>
            <w:tcBorders>
              <w:top w:val="nil"/>
              <w:left w:val="nil"/>
              <w:bottom w:val="single" w:sz="4" w:space="0" w:color="auto"/>
              <w:right w:val="nil"/>
            </w:tcBorders>
            <w:hideMark/>
          </w:tcPr>
          <w:p w14:paraId="0BE405B4" w14:textId="77777777" w:rsidR="004867D9" w:rsidRPr="00441CD0" w:rsidRDefault="004867D9" w:rsidP="00964064">
            <w:pPr>
              <w:pStyle w:val="TAH"/>
            </w:pPr>
            <w:r w:rsidRPr="00441CD0">
              <w:t>4</w:t>
            </w:r>
          </w:p>
        </w:tc>
        <w:tc>
          <w:tcPr>
            <w:tcW w:w="589" w:type="dxa"/>
            <w:tcBorders>
              <w:top w:val="nil"/>
              <w:left w:val="nil"/>
              <w:bottom w:val="single" w:sz="4" w:space="0" w:color="auto"/>
              <w:right w:val="nil"/>
            </w:tcBorders>
            <w:hideMark/>
          </w:tcPr>
          <w:p w14:paraId="45BB8882" w14:textId="77777777" w:rsidR="004867D9" w:rsidRPr="00441CD0" w:rsidRDefault="004867D9" w:rsidP="00964064">
            <w:pPr>
              <w:pStyle w:val="TAH"/>
            </w:pPr>
            <w:r w:rsidRPr="00441CD0">
              <w:t>3</w:t>
            </w:r>
          </w:p>
        </w:tc>
        <w:tc>
          <w:tcPr>
            <w:tcW w:w="588" w:type="dxa"/>
            <w:tcBorders>
              <w:top w:val="nil"/>
              <w:left w:val="nil"/>
              <w:bottom w:val="single" w:sz="4" w:space="0" w:color="auto"/>
              <w:right w:val="nil"/>
            </w:tcBorders>
            <w:hideMark/>
          </w:tcPr>
          <w:p w14:paraId="4670ACF5" w14:textId="77777777" w:rsidR="004867D9" w:rsidRPr="00441CD0" w:rsidRDefault="004867D9" w:rsidP="00964064">
            <w:pPr>
              <w:pStyle w:val="TAH"/>
            </w:pPr>
            <w:r w:rsidRPr="00441CD0">
              <w:t>2</w:t>
            </w:r>
          </w:p>
        </w:tc>
        <w:tc>
          <w:tcPr>
            <w:tcW w:w="589" w:type="dxa"/>
            <w:tcBorders>
              <w:top w:val="nil"/>
              <w:left w:val="nil"/>
              <w:bottom w:val="single" w:sz="4" w:space="0" w:color="auto"/>
              <w:right w:val="nil"/>
            </w:tcBorders>
            <w:hideMark/>
          </w:tcPr>
          <w:p w14:paraId="6BA802A6" w14:textId="77777777" w:rsidR="004867D9" w:rsidRPr="00441CD0" w:rsidRDefault="004867D9" w:rsidP="00964064">
            <w:pPr>
              <w:pStyle w:val="TAH"/>
            </w:pPr>
            <w:r w:rsidRPr="00441CD0">
              <w:t>1</w:t>
            </w:r>
          </w:p>
        </w:tc>
        <w:tc>
          <w:tcPr>
            <w:tcW w:w="588" w:type="dxa"/>
            <w:tcBorders>
              <w:top w:val="nil"/>
              <w:left w:val="nil"/>
              <w:bottom w:val="nil"/>
              <w:right w:val="single" w:sz="6" w:space="0" w:color="auto"/>
            </w:tcBorders>
          </w:tcPr>
          <w:p w14:paraId="277A9DBB" w14:textId="77777777" w:rsidR="004867D9" w:rsidRPr="00441CD0" w:rsidRDefault="004867D9" w:rsidP="00964064">
            <w:pPr>
              <w:pStyle w:val="TAC"/>
            </w:pPr>
          </w:p>
        </w:tc>
      </w:tr>
      <w:tr w:rsidR="004867D9" w:rsidRPr="00441CD0" w14:paraId="3F288B65" w14:textId="77777777" w:rsidTr="00964064">
        <w:trPr>
          <w:jc w:val="center"/>
        </w:trPr>
        <w:tc>
          <w:tcPr>
            <w:tcW w:w="151" w:type="dxa"/>
            <w:tcBorders>
              <w:top w:val="nil"/>
              <w:left w:val="single" w:sz="6" w:space="0" w:color="auto"/>
              <w:bottom w:val="nil"/>
              <w:right w:val="nil"/>
            </w:tcBorders>
          </w:tcPr>
          <w:p w14:paraId="30015FFC" w14:textId="77777777" w:rsidR="004867D9" w:rsidRPr="00441CD0" w:rsidRDefault="004867D9" w:rsidP="00964064">
            <w:pPr>
              <w:pStyle w:val="TAC"/>
            </w:pPr>
          </w:p>
        </w:tc>
        <w:tc>
          <w:tcPr>
            <w:tcW w:w="1104" w:type="dxa"/>
            <w:tcBorders>
              <w:top w:val="nil"/>
              <w:left w:val="nil"/>
              <w:bottom w:val="nil"/>
              <w:right w:val="single" w:sz="4" w:space="0" w:color="auto"/>
            </w:tcBorders>
            <w:hideMark/>
          </w:tcPr>
          <w:p w14:paraId="3FCC1CA4" w14:textId="77777777" w:rsidR="004867D9" w:rsidRPr="00441CD0" w:rsidRDefault="004867D9" w:rsidP="00964064">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14738E1B" w14:textId="77777777" w:rsidR="004867D9" w:rsidRPr="00441CD0" w:rsidRDefault="004867D9" w:rsidP="00964064">
            <w:pPr>
              <w:pStyle w:val="TAC"/>
            </w:pPr>
            <w:r w:rsidRPr="00441CD0">
              <w:t xml:space="preserve">Type = </w:t>
            </w:r>
            <w:r w:rsidRPr="00441CD0">
              <w:rPr>
                <w:lang w:val="sv-SE"/>
              </w:rPr>
              <w:t>244</w:t>
            </w:r>
            <w:r w:rsidRPr="00441CD0">
              <w:t xml:space="preserve"> (decimal)</w:t>
            </w:r>
          </w:p>
        </w:tc>
        <w:tc>
          <w:tcPr>
            <w:tcW w:w="588" w:type="dxa"/>
            <w:tcBorders>
              <w:top w:val="nil"/>
              <w:left w:val="single" w:sz="4" w:space="0" w:color="auto"/>
              <w:bottom w:val="nil"/>
              <w:right w:val="single" w:sz="6" w:space="0" w:color="auto"/>
            </w:tcBorders>
          </w:tcPr>
          <w:p w14:paraId="301F6313" w14:textId="77777777" w:rsidR="004867D9" w:rsidRPr="00441CD0" w:rsidRDefault="004867D9" w:rsidP="00964064">
            <w:pPr>
              <w:pStyle w:val="TAC"/>
            </w:pPr>
          </w:p>
        </w:tc>
      </w:tr>
      <w:tr w:rsidR="004867D9" w:rsidRPr="00441CD0" w14:paraId="4604C8F2" w14:textId="77777777" w:rsidTr="00964064">
        <w:trPr>
          <w:jc w:val="center"/>
        </w:trPr>
        <w:tc>
          <w:tcPr>
            <w:tcW w:w="151" w:type="dxa"/>
            <w:tcBorders>
              <w:top w:val="nil"/>
              <w:left w:val="single" w:sz="6" w:space="0" w:color="auto"/>
              <w:bottom w:val="nil"/>
              <w:right w:val="nil"/>
            </w:tcBorders>
          </w:tcPr>
          <w:p w14:paraId="11788413" w14:textId="77777777" w:rsidR="004867D9" w:rsidRPr="00441CD0" w:rsidRDefault="004867D9" w:rsidP="00964064">
            <w:pPr>
              <w:pStyle w:val="TAC"/>
            </w:pPr>
          </w:p>
        </w:tc>
        <w:tc>
          <w:tcPr>
            <w:tcW w:w="1104" w:type="dxa"/>
            <w:tcBorders>
              <w:top w:val="nil"/>
              <w:left w:val="nil"/>
              <w:bottom w:val="nil"/>
              <w:right w:val="single" w:sz="4" w:space="0" w:color="auto"/>
            </w:tcBorders>
            <w:hideMark/>
          </w:tcPr>
          <w:p w14:paraId="576F9355" w14:textId="77777777" w:rsidR="004867D9" w:rsidRPr="00441CD0" w:rsidRDefault="004867D9" w:rsidP="00964064">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6E741A30" w14:textId="77777777" w:rsidR="004867D9" w:rsidRPr="00441CD0" w:rsidRDefault="004867D9" w:rsidP="00964064">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771D9C5E" w14:textId="77777777" w:rsidR="004867D9" w:rsidRPr="00441CD0" w:rsidRDefault="004867D9" w:rsidP="00964064">
            <w:pPr>
              <w:pStyle w:val="TAC"/>
            </w:pPr>
          </w:p>
        </w:tc>
      </w:tr>
      <w:tr w:rsidR="004867D9" w:rsidRPr="00441CD0" w14:paraId="23EE7187" w14:textId="77777777" w:rsidTr="00964064">
        <w:trPr>
          <w:jc w:val="center"/>
        </w:trPr>
        <w:tc>
          <w:tcPr>
            <w:tcW w:w="151" w:type="dxa"/>
            <w:tcBorders>
              <w:top w:val="nil"/>
              <w:left w:val="single" w:sz="6" w:space="0" w:color="auto"/>
              <w:bottom w:val="nil"/>
              <w:right w:val="nil"/>
            </w:tcBorders>
          </w:tcPr>
          <w:p w14:paraId="409DBD10" w14:textId="77777777" w:rsidR="004867D9" w:rsidRPr="00441CD0" w:rsidRDefault="004867D9" w:rsidP="00964064">
            <w:pPr>
              <w:pStyle w:val="TAC"/>
            </w:pPr>
          </w:p>
        </w:tc>
        <w:tc>
          <w:tcPr>
            <w:tcW w:w="1104" w:type="dxa"/>
            <w:tcBorders>
              <w:top w:val="nil"/>
              <w:left w:val="nil"/>
              <w:bottom w:val="nil"/>
              <w:right w:val="single" w:sz="4" w:space="0" w:color="auto"/>
            </w:tcBorders>
            <w:hideMark/>
          </w:tcPr>
          <w:p w14:paraId="7E6ADDC9" w14:textId="77777777" w:rsidR="004867D9" w:rsidRPr="00441CD0" w:rsidRDefault="004867D9" w:rsidP="00964064">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64CB5317" w14:textId="77777777" w:rsidR="004867D9" w:rsidRPr="00441CD0" w:rsidRDefault="004867D9" w:rsidP="00964064">
            <w:pPr>
              <w:pStyle w:val="TAC"/>
              <w:rPr>
                <w:lang w:val="sv-SE" w:eastAsia="zh-CN"/>
              </w:rPr>
            </w:pPr>
            <w:r w:rsidRPr="00441CD0">
              <w:rPr>
                <w:rFonts w:hint="eastAsia"/>
                <w:lang w:val="sv-SE" w:eastAsia="zh-CN"/>
              </w:rPr>
              <w:t>S</w:t>
            </w:r>
            <w:r w:rsidRPr="00441CD0">
              <w:rPr>
                <w:lang w:val="sv-SE" w:eastAsia="zh-CN"/>
              </w:rPr>
              <w:t>pare</w:t>
            </w:r>
          </w:p>
        </w:tc>
        <w:tc>
          <w:tcPr>
            <w:tcW w:w="589" w:type="dxa"/>
            <w:tcBorders>
              <w:top w:val="single" w:sz="4" w:space="0" w:color="auto"/>
              <w:left w:val="single" w:sz="4" w:space="0" w:color="auto"/>
              <w:bottom w:val="single" w:sz="4" w:space="0" w:color="auto"/>
              <w:right w:val="single" w:sz="4" w:space="0" w:color="auto"/>
            </w:tcBorders>
            <w:hideMark/>
          </w:tcPr>
          <w:p w14:paraId="673F88EC" w14:textId="075CE356" w:rsidR="004867D9" w:rsidRPr="00441CD0" w:rsidRDefault="004867D9" w:rsidP="00964064">
            <w:pPr>
              <w:pStyle w:val="TAC"/>
              <w:rPr>
                <w:lang w:eastAsia="zh-CN"/>
              </w:rPr>
            </w:pPr>
            <w:r>
              <w:rPr>
                <w:lang w:eastAsia="zh-CN"/>
              </w:rPr>
              <w:t>Reserved</w:t>
            </w:r>
          </w:p>
        </w:tc>
        <w:tc>
          <w:tcPr>
            <w:tcW w:w="588" w:type="dxa"/>
            <w:tcBorders>
              <w:top w:val="single" w:sz="4" w:space="0" w:color="auto"/>
              <w:left w:val="single" w:sz="4" w:space="0" w:color="auto"/>
              <w:bottom w:val="single" w:sz="4" w:space="0" w:color="auto"/>
              <w:right w:val="single" w:sz="4" w:space="0" w:color="auto"/>
            </w:tcBorders>
            <w:hideMark/>
          </w:tcPr>
          <w:p w14:paraId="0B74B156" w14:textId="77777777" w:rsidR="004867D9" w:rsidRPr="00441CD0" w:rsidRDefault="004867D9" w:rsidP="00964064">
            <w:pPr>
              <w:pStyle w:val="TAC"/>
              <w:rPr>
                <w:lang w:eastAsia="zh-CN"/>
              </w:rPr>
            </w:pPr>
            <w:r w:rsidRPr="00441CD0">
              <w:rPr>
                <w:lang w:eastAsia="zh-CN"/>
              </w:rPr>
              <w:t>PERIO</w:t>
            </w:r>
          </w:p>
        </w:tc>
        <w:tc>
          <w:tcPr>
            <w:tcW w:w="589" w:type="dxa"/>
            <w:tcBorders>
              <w:top w:val="single" w:sz="4" w:space="0" w:color="auto"/>
              <w:left w:val="single" w:sz="4" w:space="0" w:color="auto"/>
              <w:bottom w:val="single" w:sz="4" w:space="0" w:color="auto"/>
              <w:right w:val="single" w:sz="4" w:space="0" w:color="auto"/>
            </w:tcBorders>
            <w:hideMark/>
          </w:tcPr>
          <w:p w14:paraId="16C3DD6D" w14:textId="77777777" w:rsidR="004867D9" w:rsidRPr="00441CD0" w:rsidRDefault="004867D9" w:rsidP="00964064">
            <w:pPr>
              <w:pStyle w:val="TAC"/>
              <w:rPr>
                <w:lang w:eastAsia="zh-CN"/>
              </w:rPr>
            </w:pPr>
            <w:r w:rsidRPr="00441CD0">
              <w:rPr>
                <w:lang w:eastAsia="zh-CN"/>
              </w:rPr>
              <w:t>EVETT</w:t>
            </w:r>
          </w:p>
        </w:tc>
        <w:tc>
          <w:tcPr>
            <w:tcW w:w="588" w:type="dxa"/>
            <w:tcBorders>
              <w:top w:val="nil"/>
              <w:left w:val="single" w:sz="4" w:space="0" w:color="auto"/>
              <w:bottom w:val="nil"/>
              <w:right w:val="single" w:sz="6" w:space="0" w:color="auto"/>
            </w:tcBorders>
          </w:tcPr>
          <w:p w14:paraId="73126660" w14:textId="77777777" w:rsidR="004867D9" w:rsidRPr="00441CD0" w:rsidRDefault="004867D9" w:rsidP="00964064">
            <w:pPr>
              <w:pStyle w:val="TAC"/>
            </w:pPr>
          </w:p>
        </w:tc>
      </w:tr>
      <w:tr w:rsidR="004867D9" w:rsidRPr="00441CD0" w14:paraId="64C69D46" w14:textId="77777777" w:rsidTr="00964064">
        <w:trPr>
          <w:jc w:val="center"/>
        </w:trPr>
        <w:tc>
          <w:tcPr>
            <w:tcW w:w="151" w:type="dxa"/>
            <w:tcBorders>
              <w:top w:val="nil"/>
              <w:left w:val="single" w:sz="6" w:space="0" w:color="auto"/>
              <w:bottom w:val="single" w:sz="4" w:space="0" w:color="auto"/>
              <w:right w:val="nil"/>
            </w:tcBorders>
          </w:tcPr>
          <w:p w14:paraId="0D861D3D" w14:textId="77777777" w:rsidR="004867D9" w:rsidRPr="00441CD0" w:rsidRDefault="004867D9" w:rsidP="00964064">
            <w:pPr>
              <w:pStyle w:val="TAC"/>
            </w:pPr>
          </w:p>
        </w:tc>
        <w:tc>
          <w:tcPr>
            <w:tcW w:w="1104" w:type="dxa"/>
            <w:tcBorders>
              <w:top w:val="nil"/>
              <w:left w:val="nil"/>
              <w:bottom w:val="single" w:sz="4" w:space="0" w:color="auto"/>
              <w:right w:val="single" w:sz="4" w:space="0" w:color="auto"/>
            </w:tcBorders>
            <w:hideMark/>
          </w:tcPr>
          <w:p w14:paraId="6D1C74CA" w14:textId="77777777" w:rsidR="004867D9" w:rsidRPr="00441CD0" w:rsidRDefault="004867D9" w:rsidP="00964064">
            <w:pPr>
              <w:pStyle w:val="TAC"/>
            </w:pPr>
            <w:r w:rsidRPr="00441CD0">
              <w:rPr>
                <w:lang w:val="sv-SE" w:eastAsia="zh-CN"/>
              </w:rPr>
              <w:t>6</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77B95C18" w14:textId="77777777" w:rsidR="004867D9" w:rsidRPr="00441CD0" w:rsidRDefault="004867D9" w:rsidP="00964064">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D0F0885" w14:textId="77777777" w:rsidR="004867D9" w:rsidRPr="00441CD0" w:rsidRDefault="004867D9" w:rsidP="00964064">
            <w:pPr>
              <w:pStyle w:val="TAC"/>
            </w:pPr>
          </w:p>
        </w:tc>
      </w:tr>
    </w:tbl>
    <w:p w14:paraId="328C60CB" w14:textId="77777777" w:rsidR="004867D9" w:rsidRPr="00441CD0" w:rsidRDefault="004867D9" w:rsidP="004867D9">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19</w:t>
      </w:r>
      <w:r w:rsidRPr="00441CD0">
        <w:rPr>
          <w:lang w:eastAsia="zh-CN"/>
        </w:rPr>
        <w:t>-</w:t>
      </w:r>
      <w:r w:rsidRPr="00441CD0">
        <w:rPr>
          <w:lang w:eastAsia="ja-JP"/>
        </w:rPr>
        <w:t>1</w:t>
      </w:r>
      <w:r w:rsidRPr="00441CD0">
        <w:t>: Reporting Frequency</w:t>
      </w:r>
    </w:p>
    <w:p w14:paraId="4E6A27D5" w14:textId="77777777" w:rsidR="004867D9" w:rsidRPr="00441CD0" w:rsidRDefault="004867D9" w:rsidP="004867D9">
      <w:pPr>
        <w:rPr>
          <w:noProof/>
        </w:rPr>
      </w:pPr>
      <w:r w:rsidRPr="00441CD0">
        <w:rPr>
          <w:noProof/>
        </w:rPr>
        <w:t>Octet 5 shall be encoded as follows:</w:t>
      </w:r>
    </w:p>
    <w:p w14:paraId="5986F948" w14:textId="77777777" w:rsidR="004867D9" w:rsidRPr="00441CD0" w:rsidRDefault="004867D9" w:rsidP="004867D9">
      <w:pPr>
        <w:pStyle w:val="B1"/>
        <w:rPr>
          <w:noProof/>
        </w:rPr>
      </w:pPr>
      <w:r w:rsidRPr="00441CD0">
        <w:rPr>
          <w:noProof/>
        </w:rPr>
        <w:t>-</w:t>
      </w:r>
      <w:r w:rsidRPr="00441CD0">
        <w:rPr>
          <w:noProof/>
        </w:rPr>
        <w:tab/>
        <w:t xml:space="preserve">Bit 1 – EVETT (Event Triggered QoS monitoring reporting): when set to "1", this indicates </w:t>
      </w:r>
      <w:r w:rsidRPr="00441CD0">
        <w:t>the delay for QoS monitoring is reported when the delay exceeds a threshold</w:t>
      </w:r>
      <w:r w:rsidRPr="00441CD0">
        <w:rPr>
          <w:noProof/>
        </w:rPr>
        <w:t>.</w:t>
      </w:r>
    </w:p>
    <w:p w14:paraId="2A16365E" w14:textId="77777777" w:rsidR="004867D9" w:rsidRPr="00441CD0" w:rsidRDefault="004867D9" w:rsidP="004867D9">
      <w:pPr>
        <w:pStyle w:val="B1"/>
        <w:rPr>
          <w:noProof/>
        </w:rPr>
      </w:pPr>
      <w:r w:rsidRPr="00441CD0">
        <w:rPr>
          <w:noProof/>
        </w:rPr>
        <w:t>-</w:t>
      </w:r>
      <w:r w:rsidRPr="00441CD0">
        <w:rPr>
          <w:noProof/>
        </w:rPr>
        <w:tab/>
        <w:t xml:space="preserve">Bit 2 – PERIO (Periodic QoS monitoring reporting): when set to "1", this indicates </w:t>
      </w:r>
      <w:r w:rsidRPr="00441CD0">
        <w:t>the delay for QoS monitoring is reported periodicly</w:t>
      </w:r>
      <w:r w:rsidRPr="00441CD0">
        <w:rPr>
          <w:noProof/>
        </w:rPr>
        <w:t>.</w:t>
      </w:r>
    </w:p>
    <w:p w14:paraId="31308D9D" w14:textId="1A910966" w:rsidR="004867D9" w:rsidRDefault="004867D9" w:rsidP="004867D9">
      <w:pPr>
        <w:pStyle w:val="B1"/>
      </w:pPr>
      <w:r w:rsidRPr="00441CD0">
        <w:rPr>
          <w:noProof/>
        </w:rPr>
        <w:t>-</w:t>
      </w:r>
      <w:r w:rsidRPr="00441CD0">
        <w:rPr>
          <w:noProof/>
        </w:rPr>
        <w:tab/>
        <w:t>Bit 3</w:t>
      </w:r>
      <w:r>
        <w:rPr>
          <w:noProof/>
        </w:rPr>
        <w:t>:</w:t>
      </w:r>
      <w:r w:rsidRPr="00441CD0">
        <w:rPr>
          <w:noProof/>
        </w:rPr>
        <w:t xml:space="preserve"> </w:t>
      </w:r>
      <w:r>
        <w:rPr>
          <w:noProof/>
        </w:rPr>
        <w:t>Reserved. It shall be set to "0" by the sender and it shall be ignored by the receiver.</w:t>
      </w:r>
    </w:p>
    <w:p w14:paraId="2EB5953B" w14:textId="77777777" w:rsidR="004867D9" w:rsidRPr="00441CD0" w:rsidRDefault="004867D9" w:rsidP="004867D9">
      <w:pPr>
        <w:pStyle w:val="NO"/>
        <w:rPr>
          <w:noProof/>
        </w:rPr>
      </w:pPr>
      <w:r>
        <w:rPr>
          <w:noProof/>
        </w:rPr>
        <w:t>NOTE: Bit 3 was allocated in earlier versions of the specification but its usage has been deprecated.</w:t>
      </w:r>
    </w:p>
    <w:p w14:paraId="072AC012" w14:textId="77777777" w:rsidR="004867D9" w:rsidRPr="00441CD0" w:rsidRDefault="004867D9" w:rsidP="004867D9">
      <w:pPr>
        <w:pStyle w:val="B1"/>
      </w:pPr>
      <w:r w:rsidRPr="00441CD0">
        <w:rPr>
          <w:noProof/>
        </w:rPr>
        <w:t>-</w:t>
      </w:r>
      <w:r w:rsidRPr="00441CD0">
        <w:rPr>
          <w:noProof/>
        </w:rPr>
        <w:tab/>
        <w:t xml:space="preserve">Bits 4 to 8: </w:t>
      </w:r>
      <w:r w:rsidRPr="00441CD0">
        <w:t>Spare, for future use and set to "0".</w:t>
      </w:r>
    </w:p>
    <w:p w14:paraId="0E171888" w14:textId="77777777" w:rsidR="004867D9" w:rsidRPr="00441CD0" w:rsidRDefault="004867D9" w:rsidP="004867D9">
      <w:pPr>
        <w:rPr>
          <w:noProof/>
        </w:rPr>
      </w:pPr>
      <w:r w:rsidRPr="00441CD0">
        <w:rPr>
          <w:noProof/>
        </w:rPr>
        <w:t>At least one bit shall be set to "1". Several bits may be set to "1".</w:t>
      </w:r>
    </w:p>
    <w:p w14:paraId="72A08369" w14:textId="77777777" w:rsidR="00EE5860" w:rsidRPr="00441CD0" w:rsidRDefault="00EE5860" w:rsidP="00EE5860">
      <w:pPr>
        <w:pStyle w:val="Heading3"/>
      </w:pPr>
      <w:bookmarkStart w:id="7223" w:name="_Toc160974653"/>
      <w:r w:rsidRPr="00441CD0">
        <w:t>8.</w:t>
      </w:r>
      <w:r w:rsidRPr="00441CD0">
        <w:rPr>
          <w:lang w:val="en-US"/>
        </w:rPr>
        <w:t>2.169</w:t>
      </w:r>
      <w:r w:rsidRPr="00441CD0">
        <w:tab/>
        <w:t>Packet Delay Thresholds</w:t>
      </w:r>
      <w:bookmarkEnd w:id="7212"/>
      <w:bookmarkEnd w:id="7213"/>
      <w:bookmarkEnd w:id="7214"/>
      <w:bookmarkEnd w:id="7215"/>
      <w:bookmarkEnd w:id="7216"/>
      <w:bookmarkEnd w:id="7217"/>
      <w:bookmarkEnd w:id="7218"/>
      <w:bookmarkEnd w:id="7219"/>
      <w:bookmarkEnd w:id="7220"/>
      <w:bookmarkEnd w:id="7221"/>
      <w:bookmarkEnd w:id="7222"/>
      <w:bookmarkEnd w:id="7223"/>
    </w:p>
    <w:p w14:paraId="12DE4AF5" w14:textId="77777777" w:rsidR="00EE5860" w:rsidRPr="00441CD0" w:rsidRDefault="00EE5860" w:rsidP="00EE5860">
      <w:pPr>
        <w:rPr>
          <w:lang w:eastAsia="ja-JP"/>
        </w:rPr>
      </w:pPr>
      <w:r w:rsidRPr="00441CD0">
        <w:t xml:space="preserve">The Packet Delay Thresholds IE contains a packet delay thresholds in milliseconds to be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8.2.169-1</w:t>
      </w:r>
      <w:r w:rsidRPr="00441CD0">
        <w:rPr>
          <w:lang w:eastAsia="ja-JP"/>
        </w:rPr>
        <w:t>.</w:t>
      </w:r>
    </w:p>
    <w:p w14:paraId="74EE5D8F"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44AFB7D7" w14:textId="77777777" w:rsidTr="00BB0E1F">
        <w:trPr>
          <w:jc w:val="center"/>
        </w:trPr>
        <w:tc>
          <w:tcPr>
            <w:tcW w:w="151" w:type="dxa"/>
            <w:tcBorders>
              <w:top w:val="single" w:sz="6" w:space="0" w:color="auto"/>
              <w:left w:val="single" w:sz="6" w:space="0" w:color="auto"/>
              <w:bottom w:val="nil"/>
            </w:tcBorders>
          </w:tcPr>
          <w:p w14:paraId="77883EDE" w14:textId="77777777" w:rsidR="00EE5860" w:rsidRPr="00441CD0" w:rsidRDefault="00EE5860" w:rsidP="00BB0E1F">
            <w:pPr>
              <w:pStyle w:val="TAC"/>
            </w:pPr>
          </w:p>
        </w:tc>
        <w:tc>
          <w:tcPr>
            <w:tcW w:w="1104" w:type="dxa"/>
          </w:tcPr>
          <w:p w14:paraId="40E0B7AB" w14:textId="77777777" w:rsidR="00EE5860" w:rsidRPr="00441CD0" w:rsidRDefault="00EE5860" w:rsidP="00BB0E1F">
            <w:pPr>
              <w:pStyle w:val="TAH"/>
            </w:pPr>
          </w:p>
        </w:tc>
        <w:tc>
          <w:tcPr>
            <w:tcW w:w="4710" w:type="dxa"/>
            <w:gridSpan w:val="8"/>
          </w:tcPr>
          <w:p w14:paraId="07F3000E" w14:textId="77777777" w:rsidR="00EE5860" w:rsidRPr="00441CD0" w:rsidRDefault="00EE5860" w:rsidP="00BB0E1F">
            <w:pPr>
              <w:pStyle w:val="TAH"/>
            </w:pPr>
            <w:r w:rsidRPr="00441CD0">
              <w:t>Bits</w:t>
            </w:r>
          </w:p>
        </w:tc>
        <w:tc>
          <w:tcPr>
            <w:tcW w:w="588" w:type="dxa"/>
          </w:tcPr>
          <w:p w14:paraId="1055BFE7" w14:textId="77777777" w:rsidR="00EE5860" w:rsidRPr="00441CD0" w:rsidRDefault="00EE5860" w:rsidP="00BB0E1F">
            <w:pPr>
              <w:pStyle w:val="TAC"/>
            </w:pPr>
          </w:p>
        </w:tc>
      </w:tr>
      <w:tr w:rsidR="00EE5860" w:rsidRPr="00441CD0" w14:paraId="7C014CFB" w14:textId="77777777" w:rsidTr="00BB0E1F">
        <w:trPr>
          <w:jc w:val="center"/>
        </w:trPr>
        <w:tc>
          <w:tcPr>
            <w:tcW w:w="151" w:type="dxa"/>
            <w:tcBorders>
              <w:top w:val="nil"/>
              <w:left w:val="single" w:sz="6" w:space="0" w:color="auto"/>
            </w:tcBorders>
          </w:tcPr>
          <w:p w14:paraId="242C926B" w14:textId="77777777" w:rsidR="00EE5860" w:rsidRPr="00441CD0" w:rsidRDefault="00EE5860" w:rsidP="00BB0E1F">
            <w:pPr>
              <w:pStyle w:val="TAC"/>
            </w:pPr>
          </w:p>
        </w:tc>
        <w:tc>
          <w:tcPr>
            <w:tcW w:w="1104" w:type="dxa"/>
          </w:tcPr>
          <w:p w14:paraId="5CF9C825" w14:textId="77777777" w:rsidR="00EE5860" w:rsidRPr="00441CD0" w:rsidRDefault="00EE5860" w:rsidP="00BB0E1F">
            <w:pPr>
              <w:pStyle w:val="TAH"/>
            </w:pPr>
            <w:r w:rsidRPr="00441CD0">
              <w:t>Octets</w:t>
            </w:r>
          </w:p>
        </w:tc>
        <w:tc>
          <w:tcPr>
            <w:tcW w:w="588" w:type="dxa"/>
            <w:tcBorders>
              <w:bottom w:val="single" w:sz="4" w:space="0" w:color="auto"/>
            </w:tcBorders>
          </w:tcPr>
          <w:p w14:paraId="758012E6" w14:textId="77777777" w:rsidR="00EE5860" w:rsidRPr="00441CD0" w:rsidRDefault="00EE5860" w:rsidP="00BB0E1F">
            <w:pPr>
              <w:pStyle w:val="TAH"/>
            </w:pPr>
            <w:r w:rsidRPr="00441CD0">
              <w:t>8</w:t>
            </w:r>
          </w:p>
        </w:tc>
        <w:tc>
          <w:tcPr>
            <w:tcW w:w="589" w:type="dxa"/>
            <w:tcBorders>
              <w:bottom w:val="single" w:sz="4" w:space="0" w:color="auto"/>
            </w:tcBorders>
          </w:tcPr>
          <w:p w14:paraId="4D61EB21" w14:textId="77777777" w:rsidR="00EE5860" w:rsidRPr="00441CD0" w:rsidRDefault="00EE5860" w:rsidP="00BB0E1F">
            <w:pPr>
              <w:pStyle w:val="TAH"/>
            </w:pPr>
            <w:r w:rsidRPr="00441CD0">
              <w:t>7</w:t>
            </w:r>
          </w:p>
        </w:tc>
        <w:tc>
          <w:tcPr>
            <w:tcW w:w="589" w:type="dxa"/>
            <w:tcBorders>
              <w:bottom w:val="single" w:sz="4" w:space="0" w:color="auto"/>
            </w:tcBorders>
          </w:tcPr>
          <w:p w14:paraId="40862848" w14:textId="77777777" w:rsidR="00EE5860" w:rsidRPr="00441CD0" w:rsidRDefault="00EE5860" w:rsidP="00BB0E1F">
            <w:pPr>
              <w:pStyle w:val="TAH"/>
            </w:pPr>
            <w:r w:rsidRPr="00441CD0">
              <w:t>6</w:t>
            </w:r>
          </w:p>
        </w:tc>
        <w:tc>
          <w:tcPr>
            <w:tcW w:w="589" w:type="dxa"/>
            <w:tcBorders>
              <w:bottom w:val="single" w:sz="4" w:space="0" w:color="auto"/>
            </w:tcBorders>
          </w:tcPr>
          <w:p w14:paraId="75C41D15" w14:textId="77777777" w:rsidR="00EE5860" w:rsidRPr="00441CD0" w:rsidRDefault="00EE5860" w:rsidP="00BB0E1F">
            <w:pPr>
              <w:pStyle w:val="TAH"/>
            </w:pPr>
            <w:r w:rsidRPr="00441CD0">
              <w:t>5</w:t>
            </w:r>
          </w:p>
        </w:tc>
        <w:tc>
          <w:tcPr>
            <w:tcW w:w="589" w:type="dxa"/>
            <w:tcBorders>
              <w:bottom w:val="single" w:sz="4" w:space="0" w:color="auto"/>
            </w:tcBorders>
          </w:tcPr>
          <w:p w14:paraId="7F9CA10A" w14:textId="77777777" w:rsidR="00EE5860" w:rsidRPr="00441CD0" w:rsidRDefault="00EE5860" w:rsidP="00BB0E1F">
            <w:pPr>
              <w:pStyle w:val="TAH"/>
            </w:pPr>
            <w:r w:rsidRPr="00441CD0">
              <w:t>4</w:t>
            </w:r>
          </w:p>
        </w:tc>
        <w:tc>
          <w:tcPr>
            <w:tcW w:w="589" w:type="dxa"/>
            <w:tcBorders>
              <w:bottom w:val="single" w:sz="4" w:space="0" w:color="auto"/>
            </w:tcBorders>
          </w:tcPr>
          <w:p w14:paraId="36DB0AEC" w14:textId="77777777" w:rsidR="00EE5860" w:rsidRPr="00441CD0" w:rsidRDefault="00EE5860" w:rsidP="00BB0E1F">
            <w:pPr>
              <w:pStyle w:val="TAH"/>
            </w:pPr>
            <w:r w:rsidRPr="00441CD0">
              <w:t>3</w:t>
            </w:r>
          </w:p>
        </w:tc>
        <w:tc>
          <w:tcPr>
            <w:tcW w:w="588" w:type="dxa"/>
            <w:tcBorders>
              <w:bottom w:val="single" w:sz="4" w:space="0" w:color="auto"/>
            </w:tcBorders>
          </w:tcPr>
          <w:p w14:paraId="0C3ED72E" w14:textId="77777777" w:rsidR="00EE5860" w:rsidRPr="00441CD0" w:rsidRDefault="00EE5860" w:rsidP="00BB0E1F">
            <w:pPr>
              <w:pStyle w:val="TAH"/>
            </w:pPr>
            <w:r w:rsidRPr="00441CD0">
              <w:t>2</w:t>
            </w:r>
          </w:p>
        </w:tc>
        <w:tc>
          <w:tcPr>
            <w:tcW w:w="589" w:type="dxa"/>
            <w:tcBorders>
              <w:bottom w:val="single" w:sz="4" w:space="0" w:color="auto"/>
            </w:tcBorders>
          </w:tcPr>
          <w:p w14:paraId="61D1B236" w14:textId="77777777" w:rsidR="00EE5860" w:rsidRPr="00441CD0" w:rsidRDefault="00EE5860" w:rsidP="00BB0E1F">
            <w:pPr>
              <w:pStyle w:val="TAH"/>
            </w:pPr>
            <w:r w:rsidRPr="00441CD0">
              <w:t>1</w:t>
            </w:r>
          </w:p>
        </w:tc>
        <w:tc>
          <w:tcPr>
            <w:tcW w:w="588" w:type="dxa"/>
          </w:tcPr>
          <w:p w14:paraId="44AEABCA" w14:textId="77777777" w:rsidR="00EE5860" w:rsidRPr="00441CD0" w:rsidRDefault="00EE5860" w:rsidP="00BB0E1F">
            <w:pPr>
              <w:pStyle w:val="TAC"/>
            </w:pPr>
          </w:p>
        </w:tc>
      </w:tr>
      <w:tr w:rsidR="00EE5860" w:rsidRPr="00441CD0" w14:paraId="11F0388D" w14:textId="77777777" w:rsidTr="00BB0E1F">
        <w:trPr>
          <w:jc w:val="center"/>
        </w:trPr>
        <w:tc>
          <w:tcPr>
            <w:tcW w:w="151" w:type="dxa"/>
            <w:tcBorders>
              <w:top w:val="nil"/>
              <w:left w:val="single" w:sz="6" w:space="0" w:color="auto"/>
            </w:tcBorders>
          </w:tcPr>
          <w:p w14:paraId="58F328E7" w14:textId="77777777" w:rsidR="00EE5860" w:rsidRPr="00441CD0" w:rsidRDefault="00EE5860" w:rsidP="00BB0E1F">
            <w:pPr>
              <w:pStyle w:val="TAC"/>
            </w:pPr>
          </w:p>
        </w:tc>
        <w:tc>
          <w:tcPr>
            <w:tcW w:w="1104" w:type="dxa"/>
            <w:tcBorders>
              <w:right w:val="single" w:sz="4" w:space="0" w:color="auto"/>
            </w:tcBorders>
          </w:tcPr>
          <w:p w14:paraId="0374F92B"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39879288" w14:textId="77777777" w:rsidR="00EE5860" w:rsidRPr="00441CD0" w:rsidRDefault="00EE5860" w:rsidP="00BB0E1F">
            <w:pPr>
              <w:pStyle w:val="TAC"/>
            </w:pPr>
            <w:r w:rsidRPr="00441CD0">
              <w:t xml:space="preserve">Type = </w:t>
            </w:r>
            <w:r w:rsidRPr="00441CD0">
              <w:rPr>
                <w:lang w:val="sv-SE"/>
              </w:rPr>
              <w:t>245</w:t>
            </w:r>
            <w:r w:rsidRPr="00441CD0">
              <w:t xml:space="preserve"> (decimal)</w:t>
            </w:r>
          </w:p>
        </w:tc>
        <w:tc>
          <w:tcPr>
            <w:tcW w:w="588" w:type="dxa"/>
            <w:tcBorders>
              <w:left w:val="single" w:sz="4" w:space="0" w:color="auto"/>
            </w:tcBorders>
          </w:tcPr>
          <w:p w14:paraId="210D2FD1" w14:textId="77777777" w:rsidR="00EE5860" w:rsidRPr="00441CD0" w:rsidRDefault="00EE5860" w:rsidP="00BB0E1F">
            <w:pPr>
              <w:pStyle w:val="TAC"/>
            </w:pPr>
          </w:p>
        </w:tc>
      </w:tr>
      <w:tr w:rsidR="00EE5860" w:rsidRPr="00441CD0" w14:paraId="5AEE4F39" w14:textId="77777777" w:rsidTr="00BB0E1F">
        <w:trPr>
          <w:jc w:val="center"/>
        </w:trPr>
        <w:tc>
          <w:tcPr>
            <w:tcW w:w="151" w:type="dxa"/>
            <w:tcBorders>
              <w:top w:val="nil"/>
              <w:left w:val="single" w:sz="6" w:space="0" w:color="auto"/>
            </w:tcBorders>
          </w:tcPr>
          <w:p w14:paraId="47B6219C" w14:textId="77777777" w:rsidR="00EE5860" w:rsidRPr="00441CD0" w:rsidRDefault="00EE5860" w:rsidP="00BB0E1F">
            <w:pPr>
              <w:pStyle w:val="TAC"/>
            </w:pPr>
          </w:p>
        </w:tc>
        <w:tc>
          <w:tcPr>
            <w:tcW w:w="1104" w:type="dxa"/>
            <w:tcBorders>
              <w:right w:val="single" w:sz="4" w:space="0" w:color="auto"/>
            </w:tcBorders>
          </w:tcPr>
          <w:p w14:paraId="313433D7"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3AB59499"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63129516" w14:textId="77777777" w:rsidR="00EE5860" w:rsidRPr="00441CD0" w:rsidRDefault="00EE5860" w:rsidP="00BB0E1F">
            <w:pPr>
              <w:pStyle w:val="TAC"/>
            </w:pPr>
          </w:p>
        </w:tc>
      </w:tr>
      <w:tr w:rsidR="00EE5860" w:rsidRPr="00441CD0" w14:paraId="3D5D719C" w14:textId="77777777" w:rsidTr="00BB0E1F">
        <w:trPr>
          <w:jc w:val="center"/>
        </w:trPr>
        <w:tc>
          <w:tcPr>
            <w:tcW w:w="151" w:type="dxa"/>
            <w:tcBorders>
              <w:top w:val="nil"/>
              <w:left w:val="single" w:sz="6" w:space="0" w:color="auto"/>
              <w:bottom w:val="nil"/>
            </w:tcBorders>
          </w:tcPr>
          <w:p w14:paraId="03621C92" w14:textId="77777777" w:rsidR="00EE5860" w:rsidRPr="00441CD0" w:rsidRDefault="00EE5860" w:rsidP="00BB0E1F">
            <w:pPr>
              <w:pStyle w:val="TAC"/>
            </w:pPr>
          </w:p>
        </w:tc>
        <w:tc>
          <w:tcPr>
            <w:tcW w:w="1104" w:type="dxa"/>
            <w:tcBorders>
              <w:bottom w:val="nil"/>
              <w:right w:val="single" w:sz="4" w:space="0" w:color="auto"/>
            </w:tcBorders>
          </w:tcPr>
          <w:p w14:paraId="65EEBEDD"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944" w:type="dxa"/>
            <w:gridSpan w:val="5"/>
            <w:tcBorders>
              <w:top w:val="single" w:sz="4" w:space="0" w:color="auto"/>
              <w:left w:val="single" w:sz="4" w:space="0" w:color="auto"/>
              <w:bottom w:val="single" w:sz="4" w:space="0" w:color="auto"/>
              <w:right w:val="single" w:sz="4" w:space="0" w:color="auto"/>
            </w:tcBorders>
          </w:tcPr>
          <w:p w14:paraId="131D1C79"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5EDA0EEB" w14:textId="77777777" w:rsidR="00EE5860" w:rsidRPr="00441CD0" w:rsidRDefault="00EE5860" w:rsidP="00BB0E1F">
            <w:pPr>
              <w:pStyle w:val="TAC"/>
              <w:rPr>
                <w:lang w:eastAsia="zh-CN"/>
              </w:rPr>
            </w:pPr>
            <w:r w:rsidRPr="00441CD0">
              <w:rPr>
                <w:lang w:eastAsia="zh-CN"/>
              </w:rPr>
              <w:t>RP</w:t>
            </w:r>
          </w:p>
        </w:tc>
        <w:tc>
          <w:tcPr>
            <w:tcW w:w="588" w:type="dxa"/>
            <w:tcBorders>
              <w:top w:val="single" w:sz="4" w:space="0" w:color="auto"/>
              <w:left w:val="single" w:sz="4" w:space="0" w:color="auto"/>
              <w:bottom w:val="single" w:sz="4" w:space="0" w:color="auto"/>
              <w:right w:val="single" w:sz="4" w:space="0" w:color="auto"/>
            </w:tcBorders>
          </w:tcPr>
          <w:p w14:paraId="6E7B39B7"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621459"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5B35F58" w14:textId="77777777" w:rsidR="00EE5860" w:rsidRPr="00441CD0" w:rsidRDefault="00EE5860" w:rsidP="00BB0E1F">
            <w:pPr>
              <w:pStyle w:val="TAC"/>
            </w:pPr>
          </w:p>
        </w:tc>
      </w:tr>
      <w:tr w:rsidR="00EE5860" w:rsidRPr="00441CD0" w14:paraId="7B10759A" w14:textId="77777777" w:rsidTr="00BB0E1F">
        <w:trPr>
          <w:jc w:val="center"/>
        </w:trPr>
        <w:tc>
          <w:tcPr>
            <w:tcW w:w="151" w:type="dxa"/>
            <w:tcBorders>
              <w:top w:val="nil"/>
              <w:left w:val="single" w:sz="6" w:space="0" w:color="auto"/>
              <w:bottom w:val="nil"/>
            </w:tcBorders>
          </w:tcPr>
          <w:p w14:paraId="44DC41D1" w14:textId="77777777" w:rsidR="00EE5860" w:rsidRPr="00441CD0" w:rsidRDefault="00EE5860" w:rsidP="00BB0E1F">
            <w:pPr>
              <w:pStyle w:val="TAC"/>
            </w:pPr>
          </w:p>
        </w:tc>
        <w:tc>
          <w:tcPr>
            <w:tcW w:w="1104" w:type="dxa"/>
            <w:tcBorders>
              <w:bottom w:val="nil"/>
              <w:right w:val="single" w:sz="4" w:space="0" w:color="auto"/>
            </w:tcBorders>
          </w:tcPr>
          <w:p w14:paraId="50D5C81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0" w:type="dxa"/>
            <w:gridSpan w:val="8"/>
            <w:tcBorders>
              <w:top w:val="single" w:sz="4" w:space="0" w:color="auto"/>
              <w:left w:val="single" w:sz="4" w:space="0" w:color="auto"/>
              <w:bottom w:val="single" w:sz="4" w:space="0" w:color="auto"/>
              <w:right w:val="single" w:sz="4" w:space="0" w:color="auto"/>
            </w:tcBorders>
          </w:tcPr>
          <w:p w14:paraId="3469FA0A" w14:textId="77777777" w:rsidR="00EE5860" w:rsidRPr="00441CD0" w:rsidRDefault="00EE5860" w:rsidP="00BB0E1F">
            <w:pPr>
              <w:pStyle w:val="TAC"/>
              <w:rPr>
                <w:lang w:eastAsia="zh-CN"/>
              </w:rPr>
            </w:pPr>
            <w:r w:rsidRPr="00441CD0">
              <w:rPr>
                <w:lang w:eastAsia="zh-CN"/>
              </w:rPr>
              <w:t>Downlink packet delay threshold</w:t>
            </w:r>
          </w:p>
        </w:tc>
        <w:tc>
          <w:tcPr>
            <w:tcW w:w="588" w:type="dxa"/>
            <w:tcBorders>
              <w:left w:val="single" w:sz="4" w:space="0" w:color="auto"/>
              <w:bottom w:val="nil"/>
            </w:tcBorders>
          </w:tcPr>
          <w:p w14:paraId="60AA29BF" w14:textId="77777777" w:rsidR="00EE5860" w:rsidRPr="00441CD0" w:rsidRDefault="00EE5860" w:rsidP="00BB0E1F">
            <w:pPr>
              <w:pStyle w:val="TAC"/>
            </w:pPr>
          </w:p>
        </w:tc>
      </w:tr>
      <w:tr w:rsidR="00EE5860" w:rsidRPr="00441CD0" w14:paraId="595BF3FD" w14:textId="77777777" w:rsidTr="00BB0E1F">
        <w:trPr>
          <w:jc w:val="center"/>
        </w:trPr>
        <w:tc>
          <w:tcPr>
            <w:tcW w:w="151" w:type="dxa"/>
            <w:tcBorders>
              <w:top w:val="nil"/>
              <w:left w:val="single" w:sz="6" w:space="0" w:color="auto"/>
              <w:bottom w:val="nil"/>
            </w:tcBorders>
          </w:tcPr>
          <w:p w14:paraId="417C8065" w14:textId="77777777" w:rsidR="00EE5860" w:rsidRPr="00441CD0" w:rsidRDefault="00EE5860" w:rsidP="00BB0E1F">
            <w:pPr>
              <w:pStyle w:val="TAC"/>
            </w:pPr>
          </w:p>
        </w:tc>
        <w:tc>
          <w:tcPr>
            <w:tcW w:w="1104" w:type="dxa"/>
            <w:tcBorders>
              <w:bottom w:val="nil"/>
              <w:right w:val="single" w:sz="4" w:space="0" w:color="auto"/>
            </w:tcBorders>
          </w:tcPr>
          <w:p w14:paraId="60566873"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0" w:type="dxa"/>
            <w:gridSpan w:val="8"/>
            <w:tcBorders>
              <w:top w:val="single" w:sz="4" w:space="0" w:color="auto"/>
              <w:left w:val="single" w:sz="4" w:space="0" w:color="auto"/>
              <w:bottom w:val="single" w:sz="4" w:space="0" w:color="auto"/>
              <w:right w:val="single" w:sz="4" w:space="0" w:color="auto"/>
            </w:tcBorders>
          </w:tcPr>
          <w:p w14:paraId="6DF1E1BC" w14:textId="77777777" w:rsidR="00EE5860" w:rsidRPr="00441CD0" w:rsidRDefault="00EE5860" w:rsidP="00BB0E1F">
            <w:pPr>
              <w:pStyle w:val="TAC"/>
              <w:rPr>
                <w:lang w:eastAsia="zh-CN"/>
              </w:rPr>
            </w:pPr>
            <w:r w:rsidRPr="00441CD0">
              <w:rPr>
                <w:lang w:eastAsia="zh-CN"/>
              </w:rPr>
              <w:t>Uplink packet delay threshold</w:t>
            </w:r>
          </w:p>
        </w:tc>
        <w:tc>
          <w:tcPr>
            <w:tcW w:w="588" w:type="dxa"/>
            <w:tcBorders>
              <w:left w:val="single" w:sz="4" w:space="0" w:color="auto"/>
              <w:bottom w:val="nil"/>
            </w:tcBorders>
          </w:tcPr>
          <w:p w14:paraId="736DE0F4" w14:textId="77777777" w:rsidR="00EE5860" w:rsidRPr="00441CD0" w:rsidRDefault="00EE5860" w:rsidP="00BB0E1F">
            <w:pPr>
              <w:pStyle w:val="TAC"/>
            </w:pPr>
          </w:p>
        </w:tc>
      </w:tr>
      <w:tr w:rsidR="00EE5860" w:rsidRPr="00441CD0" w14:paraId="0E905E6B" w14:textId="77777777" w:rsidTr="00BB0E1F">
        <w:trPr>
          <w:jc w:val="center"/>
        </w:trPr>
        <w:tc>
          <w:tcPr>
            <w:tcW w:w="151" w:type="dxa"/>
            <w:tcBorders>
              <w:top w:val="nil"/>
              <w:left w:val="single" w:sz="6" w:space="0" w:color="auto"/>
              <w:bottom w:val="nil"/>
            </w:tcBorders>
          </w:tcPr>
          <w:p w14:paraId="37AC1AC9" w14:textId="77777777" w:rsidR="00EE5860" w:rsidRPr="00441CD0" w:rsidRDefault="00EE5860" w:rsidP="00BB0E1F">
            <w:pPr>
              <w:pStyle w:val="TAC"/>
            </w:pPr>
          </w:p>
        </w:tc>
        <w:tc>
          <w:tcPr>
            <w:tcW w:w="1104" w:type="dxa"/>
            <w:tcBorders>
              <w:bottom w:val="nil"/>
              <w:right w:val="single" w:sz="4" w:space="0" w:color="auto"/>
            </w:tcBorders>
          </w:tcPr>
          <w:p w14:paraId="608C5DB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0" w:type="dxa"/>
            <w:gridSpan w:val="8"/>
            <w:tcBorders>
              <w:top w:val="single" w:sz="4" w:space="0" w:color="auto"/>
              <w:left w:val="single" w:sz="4" w:space="0" w:color="auto"/>
              <w:bottom w:val="single" w:sz="4" w:space="0" w:color="auto"/>
              <w:right w:val="single" w:sz="4" w:space="0" w:color="auto"/>
            </w:tcBorders>
          </w:tcPr>
          <w:p w14:paraId="03F5423B" w14:textId="77777777" w:rsidR="00EE5860" w:rsidRPr="00441CD0" w:rsidRDefault="00EE5860" w:rsidP="00BB0E1F">
            <w:pPr>
              <w:pStyle w:val="TAC"/>
              <w:rPr>
                <w:lang w:eastAsia="zh-CN"/>
              </w:rPr>
            </w:pPr>
            <w:r w:rsidRPr="00441CD0">
              <w:rPr>
                <w:lang w:eastAsia="zh-CN"/>
              </w:rPr>
              <w:t>Round trip packet delay threshold</w:t>
            </w:r>
          </w:p>
        </w:tc>
        <w:tc>
          <w:tcPr>
            <w:tcW w:w="588" w:type="dxa"/>
            <w:tcBorders>
              <w:left w:val="single" w:sz="4" w:space="0" w:color="auto"/>
              <w:bottom w:val="nil"/>
            </w:tcBorders>
          </w:tcPr>
          <w:p w14:paraId="72FA7CBD" w14:textId="77777777" w:rsidR="00EE5860" w:rsidRPr="00441CD0" w:rsidRDefault="00EE5860" w:rsidP="00BB0E1F">
            <w:pPr>
              <w:pStyle w:val="TAC"/>
            </w:pPr>
          </w:p>
        </w:tc>
      </w:tr>
      <w:tr w:rsidR="00EE5860" w:rsidRPr="00441CD0" w14:paraId="4A1F5988" w14:textId="77777777" w:rsidTr="00BB0E1F">
        <w:trPr>
          <w:jc w:val="center"/>
        </w:trPr>
        <w:tc>
          <w:tcPr>
            <w:tcW w:w="151" w:type="dxa"/>
            <w:tcBorders>
              <w:top w:val="nil"/>
              <w:left w:val="single" w:sz="6" w:space="0" w:color="auto"/>
              <w:bottom w:val="single" w:sz="4" w:space="0" w:color="auto"/>
            </w:tcBorders>
          </w:tcPr>
          <w:p w14:paraId="5382D6CF"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5D7795EB" w14:textId="77777777" w:rsidR="00EE5860" w:rsidRPr="00441CD0" w:rsidRDefault="00EE5860" w:rsidP="00BB0E1F">
            <w:pPr>
              <w:pStyle w:val="TAC"/>
            </w:pPr>
            <w:r w:rsidRPr="00441CD0">
              <w:rPr>
                <w:lang w:eastAsia="zh-CN"/>
              </w:rPr>
              <w:t>s</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4FBF4697"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03F01C" w14:textId="77777777" w:rsidR="00EE5860" w:rsidRPr="00441CD0" w:rsidRDefault="00EE5860" w:rsidP="00BB0E1F">
            <w:pPr>
              <w:pStyle w:val="TAC"/>
            </w:pPr>
          </w:p>
        </w:tc>
      </w:tr>
    </w:tbl>
    <w:p w14:paraId="2FBA9DE2"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169</w:t>
      </w:r>
      <w:r w:rsidRPr="00441CD0">
        <w:rPr>
          <w:lang w:eastAsia="zh-CN"/>
        </w:rPr>
        <w:t>-</w:t>
      </w:r>
      <w:r w:rsidRPr="00441CD0">
        <w:rPr>
          <w:lang w:eastAsia="ja-JP"/>
        </w:rPr>
        <w:t>1</w:t>
      </w:r>
      <w:r w:rsidRPr="00441CD0">
        <w:t>: Packet Delay Thresholds</w:t>
      </w:r>
    </w:p>
    <w:p w14:paraId="2547BB06" w14:textId="77777777" w:rsidR="00EE5860" w:rsidRPr="00441CD0" w:rsidRDefault="00EE5860" w:rsidP="00EE5860">
      <w:r w:rsidRPr="00441CD0">
        <w:t>The following flags are coded within Octet 5:</w:t>
      </w:r>
    </w:p>
    <w:p w14:paraId="4BDE9970" w14:textId="77777777" w:rsidR="00EE5860" w:rsidRPr="00441CD0" w:rsidRDefault="00EE5860" w:rsidP="00EE5860">
      <w:pPr>
        <w:pStyle w:val="B1"/>
      </w:pPr>
      <w:r w:rsidRPr="00441CD0">
        <w:t>-</w:t>
      </w:r>
      <w:r w:rsidRPr="00441CD0">
        <w:tab/>
        <w:t xml:space="preserve">Bit 1 – DL: If this bit is set to "1", then the </w:t>
      </w:r>
      <w:r w:rsidRPr="00441CD0">
        <w:rPr>
          <w:lang w:eastAsia="zh-CN"/>
        </w:rPr>
        <w:t>Downlink packet delay threshold</w:t>
      </w:r>
      <w:r w:rsidRPr="00441CD0">
        <w:t xml:space="preserve"> field shall be present, otherwise the </w:t>
      </w:r>
      <w:r w:rsidRPr="00441CD0">
        <w:rPr>
          <w:lang w:eastAsia="zh-CN"/>
        </w:rPr>
        <w:t>Downlink packet delay threshold</w:t>
      </w:r>
      <w:r w:rsidRPr="00441CD0">
        <w:t xml:space="preserve"> field shall not be present.</w:t>
      </w:r>
    </w:p>
    <w:p w14:paraId="35B149BC" w14:textId="77777777" w:rsidR="00EE5860" w:rsidRPr="00441CD0" w:rsidRDefault="00EE5860" w:rsidP="00EE5860">
      <w:pPr>
        <w:pStyle w:val="B1"/>
      </w:pPr>
      <w:r w:rsidRPr="00441CD0">
        <w:t>-</w:t>
      </w:r>
      <w:r w:rsidRPr="00441CD0">
        <w:tab/>
        <w:t xml:space="preserve">Bit 2 – UL: If this bit is set to "1", then the </w:t>
      </w:r>
      <w:r w:rsidRPr="00441CD0">
        <w:rPr>
          <w:lang w:eastAsia="zh-CN"/>
        </w:rPr>
        <w:t>Uplink packet delay threshold</w:t>
      </w:r>
      <w:r w:rsidRPr="00441CD0">
        <w:t xml:space="preserve"> field shall be present, otherwise the </w:t>
      </w:r>
      <w:r w:rsidRPr="00441CD0">
        <w:rPr>
          <w:lang w:eastAsia="zh-CN"/>
        </w:rPr>
        <w:t>Uplink packet delay threshold</w:t>
      </w:r>
      <w:r w:rsidRPr="00441CD0">
        <w:t xml:space="preserve"> field shall not be present.</w:t>
      </w:r>
    </w:p>
    <w:p w14:paraId="6D668849" w14:textId="77777777" w:rsidR="00EE5860" w:rsidRPr="00441CD0" w:rsidRDefault="00EE5860" w:rsidP="00EE5860">
      <w:pPr>
        <w:pStyle w:val="B1"/>
      </w:pPr>
      <w:r w:rsidRPr="00441CD0">
        <w:t>-</w:t>
      </w:r>
      <w:r w:rsidRPr="00441CD0">
        <w:tab/>
        <w:t xml:space="preserve">Bit 3 – RP: If this bit is set to "1", then the </w:t>
      </w:r>
      <w:r w:rsidRPr="00441CD0">
        <w:rPr>
          <w:lang w:eastAsia="zh-CN"/>
        </w:rPr>
        <w:t>Round trip packet delay threshold</w:t>
      </w:r>
      <w:r w:rsidRPr="00441CD0">
        <w:t xml:space="preserve"> field shall be present, otherwise the </w:t>
      </w:r>
      <w:r w:rsidRPr="00441CD0">
        <w:rPr>
          <w:lang w:eastAsia="zh-CN"/>
        </w:rPr>
        <w:t>Round trip packet delay threshold</w:t>
      </w:r>
      <w:r w:rsidRPr="00441CD0">
        <w:t xml:space="preserve"> field shall not be present.</w:t>
      </w:r>
    </w:p>
    <w:p w14:paraId="1187544E" w14:textId="77777777" w:rsidR="00EE5860" w:rsidRPr="00441CD0" w:rsidRDefault="00EE5860" w:rsidP="00EE5860">
      <w:pPr>
        <w:pStyle w:val="B1"/>
        <w:rPr>
          <w:noProof/>
        </w:rPr>
      </w:pPr>
      <w:r w:rsidRPr="00441CD0">
        <w:rPr>
          <w:noProof/>
        </w:rPr>
        <w:t>-</w:t>
      </w:r>
      <w:r w:rsidRPr="00441CD0">
        <w:rPr>
          <w:noProof/>
        </w:rPr>
        <w:tab/>
        <w:t>Bit 4 to 8: Spare, for future use and set to "0".</w:t>
      </w:r>
    </w:p>
    <w:p w14:paraId="0FB9EA83" w14:textId="77777777" w:rsidR="00EE5860" w:rsidRPr="00441CD0" w:rsidRDefault="00EE5860" w:rsidP="00EE5860">
      <w:pPr>
        <w:rPr>
          <w:noProof/>
        </w:rPr>
      </w:pPr>
      <w:r w:rsidRPr="00441CD0">
        <w:rPr>
          <w:noProof/>
        </w:rPr>
        <w:t>At least one bit shall be set to "1". Several bits may be set to "1".</w:t>
      </w:r>
    </w:p>
    <w:p w14:paraId="6A666394" w14:textId="77777777" w:rsidR="00EE5860" w:rsidRPr="00441CD0" w:rsidRDefault="00EE5860" w:rsidP="00EE5860">
      <w:r w:rsidRPr="00441CD0">
        <w:t xml:space="preserve">The </w:t>
      </w:r>
      <w:r w:rsidRPr="00441CD0">
        <w:rPr>
          <w:lang w:eastAsia="zh-CN"/>
        </w:rPr>
        <w:t>Downlink packet delay threshold</w:t>
      </w:r>
      <w:r w:rsidRPr="00441CD0">
        <w:t xml:space="preserve">, </w:t>
      </w:r>
      <w:r w:rsidRPr="00441CD0">
        <w:rPr>
          <w:lang w:eastAsia="zh-CN"/>
        </w:rPr>
        <w:t>Uplink packet delay threshold</w:t>
      </w:r>
      <w:r w:rsidRPr="00441CD0">
        <w:t xml:space="preserve"> and </w:t>
      </w:r>
      <w:r w:rsidRPr="00441CD0">
        <w:rPr>
          <w:lang w:eastAsia="zh-CN"/>
        </w:rPr>
        <w:t>Round trip packet delay threshold</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7507033F" w14:textId="77777777" w:rsidR="00EE5860" w:rsidRPr="00441CD0" w:rsidRDefault="00EE5860" w:rsidP="00EE5860">
      <w:pPr>
        <w:pStyle w:val="Heading3"/>
      </w:pPr>
      <w:bookmarkStart w:id="7224" w:name="_Toc27491016"/>
      <w:bookmarkStart w:id="7225" w:name="_Toc27557309"/>
      <w:bookmarkStart w:id="7226" w:name="_Toc27724226"/>
      <w:bookmarkStart w:id="7227" w:name="_Toc36031300"/>
      <w:bookmarkStart w:id="7228" w:name="_Toc36043220"/>
      <w:bookmarkStart w:id="7229" w:name="_Toc36814545"/>
      <w:bookmarkStart w:id="7230" w:name="_Toc44689403"/>
      <w:bookmarkStart w:id="7231" w:name="_Toc44924157"/>
      <w:bookmarkStart w:id="7232" w:name="_Toc51861127"/>
      <w:bookmarkStart w:id="7233" w:name="_Toc57930898"/>
      <w:bookmarkStart w:id="7234" w:name="_Toc57931528"/>
      <w:bookmarkStart w:id="7235" w:name="_Toc160974654"/>
      <w:r w:rsidRPr="00441CD0">
        <w:lastRenderedPageBreak/>
        <w:t>8.</w:t>
      </w:r>
      <w:r w:rsidRPr="00441CD0">
        <w:rPr>
          <w:lang w:val="en-US"/>
        </w:rPr>
        <w:t>2.170</w:t>
      </w:r>
      <w:r w:rsidRPr="00441CD0">
        <w:tab/>
      </w:r>
      <w:r w:rsidRPr="00441CD0">
        <w:rPr>
          <w:lang w:val="sv-SE" w:eastAsia="zh-CN"/>
        </w:rPr>
        <w:t xml:space="preserve">Minimum </w:t>
      </w:r>
      <w:r w:rsidRPr="00441CD0">
        <w:rPr>
          <w:rFonts w:hint="eastAsia"/>
          <w:lang w:val="sv-SE" w:eastAsia="zh-CN"/>
        </w:rPr>
        <w:t>W</w:t>
      </w:r>
      <w:r w:rsidRPr="00441CD0">
        <w:rPr>
          <w:lang w:val="sv-SE" w:eastAsia="zh-CN"/>
        </w:rPr>
        <w:t>ait Time</w:t>
      </w:r>
      <w:bookmarkEnd w:id="7224"/>
      <w:bookmarkEnd w:id="7225"/>
      <w:bookmarkEnd w:id="7226"/>
      <w:bookmarkEnd w:id="7227"/>
      <w:bookmarkEnd w:id="7228"/>
      <w:bookmarkEnd w:id="7229"/>
      <w:bookmarkEnd w:id="7230"/>
      <w:bookmarkEnd w:id="7231"/>
      <w:bookmarkEnd w:id="7232"/>
      <w:bookmarkEnd w:id="7233"/>
      <w:bookmarkEnd w:id="7234"/>
      <w:bookmarkEnd w:id="7235"/>
    </w:p>
    <w:p w14:paraId="291489F7" w14:textId="77777777" w:rsidR="00EE5860" w:rsidRPr="00441CD0" w:rsidRDefault="00EE5860" w:rsidP="00EE5860">
      <w:pPr>
        <w:rPr>
          <w:lang w:eastAsia="ja-JP"/>
        </w:rPr>
      </w:pPr>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IE contains the </w:t>
      </w:r>
      <w:r w:rsidRPr="00441CD0">
        <w:rPr>
          <w:lang w:val="en-US"/>
        </w:rPr>
        <w:t>minimum waiting time between two consecutive reports for event triggered QoS monitoring reporting. It shall be encoded as shown</w:t>
      </w:r>
      <w:r w:rsidRPr="00441CD0">
        <w:rPr>
          <w:lang w:eastAsia="ja-JP"/>
        </w:rPr>
        <w:t xml:space="preserve"> in </w:t>
      </w:r>
      <w:r w:rsidRPr="00441CD0">
        <w:rPr>
          <w:rFonts w:hint="eastAsia"/>
          <w:lang w:eastAsia="zh-CN"/>
        </w:rPr>
        <w:t>F</w:t>
      </w:r>
      <w:r w:rsidRPr="00441CD0">
        <w:rPr>
          <w:lang w:eastAsia="ja-JP"/>
        </w:rPr>
        <w:t xml:space="preserve">igure </w:t>
      </w:r>
      <w:r w:rsidRPr="00441CD0">
        <w:rPr>
          <w:lang w:eastAsia="zh-CN"/>
        </w:rPr>
        <w:t>8.2.170-1</w:t>
      </w:r>
      <w:r w:rsidRPr="00441CD0">
        <w:rPr>
          <w:lang w:eastAsia="ja-JP"/>
        </w:rPr>
        <w:t>.</w:t>
      </w:r>
    </w:p>
    <w:p w14:paraId="13FD88CC"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8"/>
        <w:gridCol w:w="589"/>
        <w:gridCol w:w="588"/>
      </w:tblGrid>
      <w:tr w:rsidR="00EE5860" w:rsidRPr="00441CD0" w14:paraId="6C189290" w14:textId="77777777" w:rsidTr="00BB0E1F">
        <w:trPr>
          <w:jc w:val="center"/>
        </w:trPr>
        <w:tc>
          <w:tcPr>
            <w:tcW w:w="151" w:type="dxa"/>
            <w:tcBorders>
              <w:top w:val="single" w:sz="6" w:space="0" w:color="auto"/>
              <w:left w:val="single" w:sz="6" w:space="0" w:color="auto"/>
              <w:bottom w:val="nil"/>
            </w:tcBorders>
          </w:tcPr>
          <w:p w14:paraId="0075B934" w14:textId="77777777" w:rsidR="00EE5860" w:rsidRPr="00441CD0" w:rsidRDefault="00EE5860" w:rsidP="00BB0E1F">
            <w:pPr>
              <w:pStyle w:val="TAC"/>
            </w:pPr>
          </w:p>
        </w:tc>
        <w:tc>
          <w:tcPr>
            <w:tcW w:w="1104" w:type="dxa"/>
          </w:tcPr>
          <w:p w14:paraId="3F4EB11E" w14:textId="77777777" w:rsidR="00EE5860" w:rsidRPr="00441CD0" w:rsidRDefault="00EE5860" w:rsidP="00BB0E1F">
            <w:pPr>
              <w:pStyle w:val="TAH"/>
            </w:pPr>
          </w:p>
        </w:tc>
        <w:tc>
          <w:tcPr>
            <w:tcW w:w="4710" w:type="dxa"/>
            <w:gridSpan w:val="8"/>
          </w:tcPr>
          <w:p w14:paraId="48EDB2B3" w14:textId="77777777" w:rsidR="00EE5860" w:rsidRPr="00441CD0" w:rsidRDefault="00EE5860" w:rsidP="00BB0E1F">
            <w:pPr>
              <w:pStyle w:val="TAH"/>
            </w:pPr>
            <w:r w:rsidRPr="00441CD0">
              <w:t>Bits</w:t>
            </w:r>
          </w:p>
        </w:tc>
        <w:tc>
          <w:tcPr>
            <w:tcW w:w="588" w:type="dxa"/>
          </w:tcPr>
          <w:p w14:paraId="61ED6A6C" w14:textId="77777777" w:rsidR="00EE5860" w:rsidRPr="00441CD0" w:rsidRDefault="00EE5860" w:rsidP="00BB0E1F">
            <w:pPr>
              <w:pStyle w:val="TAC"/>
            </w:pPr>
          </w:p>
        </w:tc>
      </w:tr>
      <w:tr w:rsidR="00EE5860" w:rsidRPr="00441CD0" w14:paraId="5E0F7682" w14:textId="77777777" w:rsidTr="00BB0E1F">
        <w:trPr>
          <w:jc w:val="center"/>
        </w:trPr>
        <w:tc>
          <w:tcPr>
            <w:tcW w:w="151" w:type="dxa"/>
            <w:tcBorders>
              <w:top w:val="nil"/>
              <w:left w:val="single" w:sz="6" w:space="0" w:color="auto"/>
            </w:tcBorders>
          </w:tcPr>
          <w:p w14:paraId="05BB9CA5" w14:textId="77777777" w:rsidR="00EE5860" w:rsidRPr="00441CD0" w:rsidRDefault="00EE5860" w:rsidP="00BB0E1F">
            <w:pPr>
              <w:pStyle w:val="TAC"/>
            </w:pPr>
          </w:p>
        </w:tc>
        <w:tc>
          <w:tcPr>
            <w:tcW w:w="1104" w:type="dxa"/>
          </w:tcPr>
          <w:p w14:paraId="09752303" w14:textId="77777777" w:rsidR="00EE5860" w:rsidRPr="00441CD0" w:rsidRDefault="00EE5860" w:rsidP="00BB0E1F">
            <w:pPr>
              <w:pStyle w:val="TAH"/>
            </w:pPr>
            <w:r w:rsidRPr="00441CD0">
              <w:t>Octets</w:t>
            </w:r>
          </w:p>
        </w:tc>
        <w:tc>
          <w:tcPr>
            <w:tcW w:w="588" w:type="dxa"/>
            <w:tcBorders>
              <w:bottom w:val="single" w:sz="4" w:space="0" w:color="auto"/>
            </w:tcBorders>
          </w:tcPr>
          <w:p w14:paraId="6DCCDEFD" w14:textId="77777777" w:rsidR="00EE5860" w:rsidRPr="00441CD0" w:rsidRDefault="00EE5860" w:rsidP="00BB0E1F">
            <w:pPr>
              <w:pStyle w:val="TAH"/>
            </w:pPr>
            <w:r w:rsidRPr="00441CD0">
              <w:t>8</w:t>
            </w:r>
          </w:p>
        </w:tc>
        <w:tc>
          <w:tcPr>
            <w:tcW w:w="589" w:type="dxa"/>
            <w:tcBorders>
              <w:bottom w:val="single" w:sz="4" w:space="0" w:color="auto"/>
            </w:tcBorders>
          </w:tcPr>
          <w:p w14:paraId="679372E3" w14:textId="77777777" w:rsidR="00EE5860" w:rsidRPr="00441CD0" w:rsidRDefault="00EE5860" w:rsidP="00BB0E1F">
            <w:pPr>
              <w:pStyle w:val="TAH"/>
            </w:pPr>
            <w:r w:rsidRPr="00441CD0">
              <w:t>7</w:t>
            </w:r>
          </w:p>
        </w:tc>
        <w:tc>
          <w:tcPr>
            <w:tcW w:w="589" w:type="dxa"/>
            <w:tcBorders>
              <w:bottom w:val="single" w:sz="4" w:space="0" w:color="auto"/>
            </w:tcBorders>
          </w:tcPr>
          <w:p w14:paraId="1EAB6CB9" w14:textId="77777777" w:rsidR="00EE5860" w:rsidRPr="00441CD0" w:rsidRDefault="00EE5860" w:rsidP="00BB0E1F">
            <w:pPr>
              <w:pStyle w:val="TAH"/>
            </w:pPr>
            <w:r w:rsidRPr="00441CD0">
              <w:t>6</w:t>
            </w:r>
          </w:p>
        </w:tc>
        <w:tc>
          <w:tcPr>
            <w:tcW w:w="589" w:type="dxa"/>
            <w:tcBorders>
              <w:bottom w:val="single" w:sz="4" w:space="0" w:color="auto"/>
            </w:tcBorders>
          </w:tcPr>
          <w:p w14:paraId="3176AB28" w14:textId="77777777" w:rsidR="00EE5860" w:rsidRPr="00441CD0" w:rsidRDefault="00EE5860" w:rsidP="00BB0E1F">
            <w:pPr>
              <w:pStyle w:val="TAH"/>
            </w:pPr>
            <w:r w:rsidRPr="00441CD0">
              <w:t>5</w:t>
            </w:r>
          </w:p>
        </w:tc>
        <w:tc>
          <w:tcPr>
            <w:tcW w:w="589" w:type="dxa"/>
            <w:tcBorders>
              <w:bottom w:val="single" w:sz="4" w:space="0" w:color="auto"/>
            </w:tcBorders>
          </w:tcPr>
          <w:p w14:paraId="3090EEFB" w14:textId="77777777" w:rsidR="00EE5860" w:rsidRPr="00441CD0" w:rsidRDefault="00EE5860" w:rsidP="00BB0E1F">
            <w:pPr>
              <w:pStyle w:val="TAH"/>
            </w:pPr>
            <w:r w:rsidRPr="00441CD0">
              <w:t>4</w:t>
            </w:r>
          </w:p>
        </w:tc>
        <w:tc>
          <w:tcPr>
            <w:tcW w:w="589" w:type="dxa"/>
            <w:tcBorders>
              <w:bottom w:val="single" w:sz="4" w:space="0" w:color="auto"/>
            </w:tcBorders>
          </w:tcPr>
          <w:p w14:paraId="432CD7AB" w14:textId="77777777" w:rsidR="00EE5860" w:rsidRPr="00441CD0" w:rsidRDefault="00EE5860" w:rsidP="00BB0E1F">
            <w:pPr>
              <w:pStyle w:val="TAH"/>
            </w:pPr>
            <w:r w:rsidRPr="00441CD0">
              <w:t>3</w:t>
            </w:r>
          </w:p>
        </w:tc>
        <w:tc>
          <w:tcPr>
            <w:tcW w:w="588" w:type="dxa"/>
            <w:tcBorders>
              <w:bottom w:val="single" w:sz="4" w:space="0" w:color="auto"/>
            </w:tcBorders>
          </w:tcPr>
          <w:p w14:paraId="2A5A95B6" w14:textId="77777777" w:rsidR="00EE5860" w:rsidRPr="00441CD0" w:rsidRDefault="00EE5860" w:rsidP="00BB0E1F">
            <w:pPr>
              <w:pStyle w:val="TAH"/>
            </w:pPr>
            <w:r w:rsidRPr="00441CD0">
              <w:t>2</w:t>
            </w:r>
          </w:p>
        </w:tc>
        <w:tc>
          <w:tcPr>
            <w:tcW w:w="589" w:type="dxa"/>
            <w:tcBorders>
              <w:bottom w:val="single" w:sz="4" w:space="0" w:color="auto"/>
            </w:tcBorders>
          </w:tcPr>
          <w:p w14:paraId="702E31BE" w14:textId="77777777" w:rsidR="00EE5860" w:rsidRPr="00441CD0" w:rsidRDefault="00EE5860" w:rsidP="00BB0E1F">
            <w:pPr>
              <w:pStyle w:val="TAH"/>
            </w:pPr>
            <w:r w:rsidRPr="00441CD0">
              <w:t>1</w:t>
            </w:r>
          </w:p>
        </w:tc>
        <w:tc>
          <w:tcPr>
            <w:tcW w:w="588" w:type="dxa"/>
          </w:tcPr>
          <w:p w14:paraId="373742EE" w14:textId="77777777" w:rsidR="00EE5860" w:rsidRPr="00441CD0" w:rsidRDefault="00EE5860" w:rsidP="00BB0E1F">
            <w:pPr>
              <w:pStyle w:val="TAC"/>
            </w:pPr>
          </w:p>
        </w:tc>
      </w:tr>
      <w:tr w:rsidR="00EE5860" w:rsidRPr="00441CD0" w14:paraId="4E3F4005" w14:textId="77777777" w:rsidTr="00BB0E1F">
        <w:trPr>
          <w:jc w:val="center"/>
        </w:trPr>
        <w:tc>
          <w:tcPr>
            <w:tcW w:w="151" w:type="dxa"/>
            <w:tcBorders>
              <w:top w:val="nil"/>
              <w:left w:val="single" w:sz="6" w:space="0" w:color="auto"/>
            </w:tcBorders>
          </w:tcPr>
          <w:p w14:paraId="12422F19" w14:textId="77777777" w:rsidR="00EE5860" w:rsidRPr="00441CD0" w:rsidRDefault="00EE5860" w:rsidP="00BB0E1F">
            <w:pPr>
              <w:pStyle w:val="TAC"/>
            </w:pPr>
          </w:p>
        </w:tc>
        <w:tc>
          <w:tcPr>
            <w:tcW w:w="1104" w:type="dxa"/>
            <w:tcBorders>
              <w:right w:val="single" w:sz="4" w:space="0" w:color="auto"/>
            </w:tcBorders>
          </w:tcPr>
          <w:p w14:paraId="10158BB5"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tcPr>
          <w:p w14:paraId="259D4605" w14:textId="77777777" w:rsidR="00EE5860" w:rsidRPr="00441CD0" w:rsidRDefault="00EE5860" w:rsidP="00BB0E1F">
            <w:pPr>
              <w:pStyle w:val="TAC"/>
            </w:pPr>
            <w:r w:rsidRPr="00441CD0">
              <w:t xml:space="preserve">Type = </w:t>
            </w:r>
            <w:r w:rsidRPr="00441CD0">
              <w:rPr>
                <w:lang w:val="sv-SE"/>
              </w:rPr>
              <w:t>246</w:t>
            </w:r>
            <w:r w:rsidRPr="00441CD0">
              <w:t xml:space="preserve"> (decimal)</w:t>
            </w:r>
          </w:p>
        </w:tc>
        <w:tc>
          <w:tcPr>
            <w:tcW w:w="588" w:type="dxa"/>
            <w:tcBorders>
              <w:left w:val="single" w:sz="4" w:space="0" w:color="auto"/>
            </w:tcBorders>
          </w:tcPr>
          <w:p w14:paraId="1D93E830" w14:textId="77777777" w:rsidR="00EE5860" w:rsidRPr="00441CD0" w:rsidRDefault="00EE5860" w:rsidP="00BB0E1F">
            <w:pPr>
              <w:pStyle w:val="TAC"/>
            </w:pPr>
          </w:p>
        </w:tc>
      </w:tr>
      <w:tr w:rsidR="00EE5860" w:rsidRPr="00441CD0" w14:paraId="41BD06EE" w14:textId="77777777" w:rsidTr="00BB0E1F">
        <w:trPr>
          <w:jc w:val="center"/>
        </w:trPr>
        <w:tc>
          <w:tcPr>
            <w:tcW w:w="151" w:type="dxa"/>
            <w:tcBorders>
              <w:top w:val="nil"/>
              <w:left w:val="single" w:sz="6" w:space="0" w:color="auto"/>
            </w:tcBorders>
          </w:tcPr>
          <w:p w14:paraId="6B87DDB3" w14:textId="77777777" w:rsidR="00EE5860" w:rsidRPr="00441CD0" w:rsidRDefault="00EE5860" w:rsidP="00BB0E1F">
            <w:pPr>
              <w:pStyle w:val="TAC"/>
            </w:pPr>
          </w:p>
        </w:tc>
        <w:tc>
          <w:tcPr>
            <w:tcW w:w="1104" w:type="dxa"/>
            <w:tcBorders>
              <w:right w:val="single" w:sz="4" w:space="0" w:color="auto"/>
            </w:tcBorders>
          </w:tcPr>
          <w:p w14:paraId="56510CB8"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tcPr>
          <w:p w14:paraId="7E61CFDF"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0970A6D6" w14:textId="77777777" w:rsidR="00EE5860" w:rsidRPr="00441CD0" w:rsidRDefault="00EE5860" w:rsidP="00BB0E1F">
            <w:pPr>
              <w:pStyle w:val="TAC"/>
            </w:pPr>
          </w:p>
        </w:tc>
      </w:tr>
      <w:tr w:rsidR="00EE5860" w:rsidRPr="00441CD0" w14:paraId="7A110330" w14:textId="77777777" w:rsidTr="00BB0E1F">
        <w:trPr>
          <w:jc w:val="center"/>
        </w:trPr>
        <w:tc>
          <w:tcPr>
            <w:tcW w:w="151" w:type="dxa"/>
            <w:tcBorders>
              <w:top w:val="nil"/>
              <w:left w:val="single" w:sz="6" w:space="0" w:color="auto"/>
              <w:bottom w:val="nil"/>
            </w:tcBorders>
          </w:tcPr>
          <w:p w14:paraId="0BBFB23B" w14:textId="77777777" w:rsidR="00EE5860" w:rsidRPr="00441CD0" w:rsidRDefault="00EE5860" w:rsidP="00BB0E1F">
            <w:pPr>
              <w:pStyle w:val="TAC"/>
            </w:pPr>
          </w:p>
        </w:tc>
        <w:tc>
          <w:tcPr>
            <w:tcW w:w="1104" w:type="dxa"/>
            <w:tcBorders>
              <w:bottom w:val="nil"/>
              <w:right w:val="single" w:sz="4" w:space="0" w:color="auto"/>
            </w:tcBorders>
          </w:tcPr>
          <w:p w14:paraId="542525C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8</w:t>
            </w:r>
          </w:p>
        </w:tc>
        <w:tc>
          <w:tcPr>
            <w:tcW w:w="4710" w:type="dxa"/>
            <w:gridSpan w:val="8"/>
            <w:tcBorders>
              <w:top w:val="single" w:sz="4" w:space="0" w:color="auto"/>
              <w:left w:val="single" w:sz="4" w:space="0" w:color="auto"/>
              <w:bottom w:val="single" w:sz="4" w:space="0" w:color="auto"/>
              <w:right w:val="single" w:sz="4" w:space="0" w:color="auto"/>
            </w:tcBorders>
          </w:tcPr>
          <w:p w14:paraId="3026FA71" w14:textId="77777777" w:rsidR="00EE5860" w:rsidRPr="00441CD0" w:rsidRDefault="00EE5860" w:rsidP="00BB0E1F">
            <w:pPr>
              <w:pStyle w:val="TAC"/>
              <w:rPr>
                <w:lang w:eastAsia="zh-CN"/>
              </w:rPr>
            </w:pPr>
            <w:r w:rsidRPr="00441CD0">
              <w:rPr>
                <w:lang w:val="sv-SE" w:eastAsia="zh-CN"/>
              </w:rPr>
              <w:t xml:space="preserve">Minimum </w:t>
            </w:r>
            <w:r w:rsidRPr="00441CD0">
              <w:rPr>
                <w:rFonts w:hint="eastAsia"/>
                <w:lang w:val="sv-SE" w:eastAsia="zh-CN"/>
              </w:rPr>
              <w:t>W</w:t>
            </w:r>
            <w:r w:rsidRPr="00441CD0">
              <w:rPr>
                <w:lang w:val="sv-SE" w:eastAsia="zh-CN"/>
              </w:rPr>
              <w:t>ait Time</w:t>
            </w:r>
          </w:p>
        </w:tc>
        <w:tc>
          <w:tcPr>
            <w:tcW w:w="588" w:type="dxa"/>
            <w:tcBorders>
              <w:left w:val="single" w:sz="4" w:space="0" w:color="auto"/>
              <w:bottom w:val="nil"/>
            </w:tcBorders>
          </w:tcPr>
          <w:p w14:paraId="62628EE6" w14:textId="77777777" w:rsidR="00EE5860" w:rsidRPr="00441CD0" w:rsidRDefault="00EE5860" w:rsidP="00BB0E1F">
            <w:pPr>
              <w:pStyle w:val="TAC"/>
            </w:pPr>
          </w:p>
        </w:tc>
      </w:tr>
      <w:tr w:rsidR="00EE5860" w:rsidRPr="00441CD0" w14:paraId="125C09E5" w14:textId="77777777" w:rsidTr="00BB0E1F">
        <w:trPr>
          <w:jc w:val="center"/>
        </w:trPr>
        <w:tc>
          <w:tcPr>
            <w:tcW w:w="151" w:type="dxa"/>
            <w:tcBorders>
              <w:top w:val="nil"/>
              <w:left w:val="single" w:sz="6" w:space="0" w:color="auto"/>
              <w:bottom w:val="single" w:sz="4" w:space="0" w:color="auto"/>
            </w:tcBorders>
          </w:tcPr>
          <w:p w14:paraId="79B44F61"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55641B0" w14:textId="77777777" w:rsidR="00EE5860" w:rsidRPr="00441CD0" w:rsidRDefault="00EE5860" w:rsidP="00BB0E1F">
            <w:pPr>
              <w:pStyle w:val="TAC"/>
            </w:pPr>
            <w:r w:rsidRPr="00441CD0">
              <w:rPr>
                <w:lang w:eastAsia="zh-CN"/>
              </w:rPr>
              <w:t>9</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tcPr>
          <w:p w14:paraId="2922C3BF"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5BC42D1" w14:textId="77777777" w:rsidR="00EE5860" w:rsidRPr="00441CD0" w:rsidRDefault="00EE5860" w:rsidP="00BB0E1F">
            <w:pPr>
              <w:pStyle w:val="TAC"/>
            </w:pPr>
          </w:p>
        </w:tc>
      </w:tr>
    </w:tbl>
    <w:p w14:paraId="6FF451FB"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170</w:t>
      </w:r>
      <w:r w:rsidRPr="00441CD0">
        <w:rPr>
          <w:lang w:eastAsia="zh-CN"/>
        </w:rPr>
        <w:t>-</w:t>
      </w:r>
      <w:r w:rsidRPr="00441CD0">
        <w:rPr>
          <w:lang w:eastAsia="ja-JP"/>
        </w:rPr>
        <w:t>1</w:t>
      </w:r>
      <w:r w:rsidRPr="00441CD0">
        <w:t xml:space="preserve">: </w:t>
      </w:r>
      <w:r w:rsidRPr="00441CD0">
        <w:rPr>
          <w:lang w:val="sv-SE" w:eastAsia="zh-CN"/>
        </w:rPr>
        <w:t xml:space="preserve">Minimum </w:t>
      </w:r>
      <w:r w:rsidRPr="00441CD0">
        <w:rPr>
          <w:rFonts w:hint="eastAsia"/>
          <w:lang w:val="sv-SE" w:eastAsia="zh-CN"/>
        </w:rPr>
        <w:t>W</w:t>
      </w:r>
      <w:r w:rsidRPr="00441CD0">
        <w:rPr>
          <w:lang w:val="sv-SE" w:eastAsia="zh-CN"/>
        </w:rPr>
        <w:t>ait Time</w:t>
      </w:r>
    </w:p>
    <w:p w14:paraId="0AFA0871" w14:textId="77777777" w:rsidR="00EE5860" w:rsidRPr="00441CD0" w:rsidRDefault="00EE5860" w:rsidP="00EE5860">
      <w:r w:rsidRPr="00441CD0">
        <w:t xml:space="preserve">The </w:t>
      </w:r>
      <w:r w:rsidRPr="00441CD0">
        <w:rPr>
          <w:lang w:val="sv-SE" w:eastAsia="zh-CN"/>
        </w:rPr>
        <w:t xml:space="preserve">Minimum </w:t>
      </w:r>
      <w:r w:rsidRPr="00441CD0">
        <w:rPr>
          <w:rFonts w:hint="eastAsia"/>
          <w:lang w:val="sv-SE" w:eastAsia="zh-CN"/>
        </w:rPr>
        <w:t>W</w:t>
      </w:r>
      <w:r w:rsidRPr="00441CD0">
        <w:rPr>
          <w:lang w:val="sv-SE" w:eastAsia="zh-CN"/>
        </w:rPr>
        <w:t>ait Time</w:t>
      </w:r>
      <w:r w:rsidRPr="00441CD0">
        <w:t xml:space="preserve"> field shall be encoded as an Unsigned32 binary integer value. It shall contain the duration in seconds.</w:t>
      </w:r>
    </w:p>
    <w:p w14:paraId="35228D13" w14:textId="77777777" w:rsidR="00EE5860" w:rsidRPr="00441CD0" w:rsidRDefault="00EE5860" w:rsidP="00EE5860">
      <w:pPr>
        <w:pStyle w:val="Heading3"/>
      </w:pPr>
      <w:bookmarkStart w:id="7236" w:name="_Toc27491017"/>
      <w:bookmarkStart w:id="7237" w:name="_Toc27557310"/>
      <w:bookmarkStart w:id="7238" w:name="_Toc27724227"/>
      <w:bookmarkStart w:id="7239" w:name="_Toc36031301"/>
      <w:bookmarkStart w:id="7240" w:name="_Toc36043221"/>
      <w:bookmarkStart w:id="7241" w:name="_Toc36814546"/>
      <w:bookmarkStart w:id="7242" w:name="_Toc44689404"/>
      <w:bookmarkStart w:id="7243" w:name="_Toc44924158"/>
      <w:bookmarkStart w:id="7244" w:name="_Toc51861128"/>
      <w:bookmarkStart w:id="7245" w:name="_Toc57930899"/>
      <w:bookmarkStart w:id="7246" w:name="_Toc57931529"/>
      <w:bookmarkStart w:id="7247" w:name="_Toc160974655"/>
      <w:r w:rsidRPr="00441CD0">
        <w:t>8.</w:t>
      </w:r>
      <w:r w:rsidRPr="00441CD0">
        <w:rPr>
          <w:lang w:val="en-US"/>
        </w:rPr>
        <w:t>2.171</w:t>
      </w:r>
      <w:r w:rsidRPr="00441CD0">
        <w:tab/>
      </w:r>
      <w:r w:rsidRPr="00001B1C">
        <w:rPr>
          <w:szCs w:val="18"/>
          <w:lang w:val="en-US" w:eastAsia="zh-CN"/>
        </w:rPr>
        <w:t xml:space="preserve">QoS Monitoring </w:t>
      </w:r>
      <w:r w:rsidRPr="00001B1C">
        <w:rPr>
          <w:szCs w:val="18"/>
          <w:lang w:val="en-US"/>
        </w:rPr>
        <w:t>Measurement</w:t>
      </w:r>
      <w:bookmarkEnd w:id="7236"/>
      <w:bookmarkEnd w:id="7237"/>
      <w:bookmarkEnd w:id="7238"/>
      <w:bookmarkEnd w:id="7239"/>
      <w:bookmarkEnd w:id="7240"/>
      <w:bookmarkEnd w:id="7241"/>
      <w:bookmarkEnd w:id="7242"/>
      <w:bookmarkEnd w:id="7243"/>
      <w:bookmarkEnd w:id="7244"/>
      <w:bookmarkEnd w:id="7245"/>
      <w:bookmarkEnd w:id="7246"/>
      <w:bookmarkEnd w:id="7247"/>
    </w:p>
    <w:p w14:paraId="098AEA52" w14:textId="77777777" w:rsidR="00EE5860" w:rsidRPr="00441CD0" w:rsidRDefault="00EE5860" w:rsidP="00EE5860">
      <w:pPr>
        <w:rPr>
          <w:lang w:eastAsia="ja-JP"/>
        </w:rPr>
      </w:pPr>
      <w:r w:rsidRPr="00441CD0">
        <w:t xml:space="preserve">The </w:t>
      </w:r>
      <w:r w:rsidRPr="00001B1C">
        <w:rPr>
          <w:szCs w:val="18"/>
          <w:lang w:val="en-US" w:eastAsia="zh-CN"/>
        </w:rPr>
        <w:t xml:space="preserve">QoS Monitoring </w:t>
      </w:r>
      <w:r w:rsidRPr="00001B1C">
        <w:rPr>
          <w:szCs w:val="18"/>
          <w:lang w:val="en-US"/>
        </w:rPr>
        <w:t>Measurement</w:t>
      </w:r>
      <w:r w:rsidRPr="00441CD0">
        <w:t xml:space="preserve"> IE contains the packet delay monitored by the UP function. It </w:t>
      </w:r>
      <w:r w:rsidRPr="00441CD0">
        <w:rPr>
          <w:rFonts w:eastAsia="Batang"/>
          <w:lang w:eastAsia="ko-KR"/>
        </w:rPr>
        <w:t xml:space="preserve">shall be encoded </w:t>
      </w:r>
      <w:r w:rsidRPr="00441CD0">
        <w:rPr>
          <w:lang w:eastAsia="ja-JP"/>
        </w:rPr>
        <w:t xml:space="preserve">as shown in </w:t>
      </w:r>
      <w:r w:rsidRPr="00441CD0">
        <w:rPr>
          <w:rFonts w:hint="eastAsia"/>
          <w:lang w:eastAsia="zh-CN"/>
        </w:rPr>
        <w:t>F</w:t>
      </w:r>
      <w:r w:rsidRPr="00441CD0">
        <w:rPr>
          <w:lang w:eastAsia="ja-JP"/>
        </w:rPr>
        <w:t xml:space="preserve">igure </w:t>
      </w:r>
      <w:r w:rsidRPr="00441CD0">
        <w:rPr>
          <w:lang w:eastAsia="zh-CN"/>
        </w:rPr>
        <w:t>8.2.171-1</w:t>
      </w:r>
      <w:r w:rsidRPr="00441CD0">
        <w:rPr>
          <w:lang w:eastAsia="ja-JP"/>
        </w:rPr>
        <w:t>.</w:t>
      </w:r>
    </w:p>
    <w:p w14:paraId="314C0C2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51"/>
        <w:gridCol w:w="1104"/>
        <w:gridCol w:w="588"/>
        <w:gridCol w:w="589"/>
        <w:gridCol w:w="589"/>
        <w:gridCol w:w="589"/>
        <w:gridCol w:w="589"/>
        <w:gridCol w:w="589"/>
        <w:gridCol w:w="589"/>
        <w:gridCol w:w="589"/>
        <w:gridCol w:w="588"/>
      </w:tblGrid>
      <w:tr w:rsidR="00EE5860" w:rsidRPr="00441CD0" w14:paraId="391A2AF1" w14:textId="77777777" w:rsidTr="00BB0E1F">
        <w:trPr>
          <w:jc w:val="center"/>
        </w:trPr>
        <w:tc>
          <w:tcPr>
            <w:tcW w:w="151" w:type="dxa"/>
            <w:tcBorders>
              <w:top w:val="single" w:sz="6" w:space="0" w:color="auto"/>
              <w:left w:val="single" w:sz="6" w:space="0" w:color="auto"/>
              <w:bottom w:val="nil"/>
            </w:tcBorders>
          </w:tcPr>
          <w:p w14:paraId="4D7B0F21" w14:textId="77777777" w:rsidR="00EE5860" w:rsidRPr="00441CD0" w:rsidRDefault="00EE5860" w:rsidP="00BB0E1F">
            <w:pPr>
              <w:pStyle w:val="TAC"/>
            </w:pPr>
          </w:p>
        </w:tc>
        <w:tc>
          <w:tcPr>
            <w:tcW w:w="1104" w:type="dxa"/>
          </w:tcPr>
          <w:p w14:paraId="05005276" w14:textId="77777777" w:rsidR="00EE5860" w:rsidRPr="00441CD0" w:rsidRDefault="00EE5860" w:rsidP="00BB0E1F">
            <w:pPr>
              <w:pStyle w:val="TAH"/>
            </w:pPr>
          </w:p>
        </w:tc>
        <w:tc>
          <w:tcPr>
            <w:tcW w:w="4711" w:type="dxa"/>
            <w:gridSpan w:val="8"/>
          </w:tcPr>
          <w:p w14:paraId="78683ACD" w14:textId="77777777" w:rsidR="00EE5860" w:rsidRPr="00441CD0" w:rsidRDefault="00EE5860" w:rsidP="00BB0E1F">
            <w:pPr>
              <w:pStyle w:val="TAH"/>
            </w:pPr>
            <w:r w:rsidRPr="00441CD0">
              <w:t>Bits</w:t>
            </w:r>
          </w:p>
        </w:tc>
        <w:tc>
          <w:tcPr>
            <w:tcW w:w="588" w:type="dxa"/>
          </w:tcPr>
          <w:p w14:paraId="51A4C4AE" w14:textId="77777777" w:rsidR="00EE5860" w:rsidRPr="00441CD0" w:rsidRDefault="00EE5860" w:rsidP="00BB0E1F">
            <w:pPr>
              <w:pStyle w:val="TAC"/>
            </w:pPr>
          </w:p>
        </w:tc>
      </w:tr>
      <w:tr w:rsidR="00EE5860" w:rsidRPr="00441CD0" w14:paraId="4E639B6A" w14:textId="77777777" w:rsidTr="00BB0E1F">
        <w:trPr>
          <w:jc w:val="center"/>
        </w:trPr>
        <w:tc>
          <w:tcPr>
            <w:tcW w:w="151" w:type="dxa"/>
            <w:tcBorders>
              <w:top w:val="nil"/>
              <w:left w:val="single" w:sz="6" w:space="0" w:color="auto"/>
            </w:tcBorders>
          </w:tcPr>
          <w:p w14:paraId="3BEE3053" w14:textId="77777777" w:rsidR="00EE5860" w:rsidRPr="00441CD0" w:rsidRDefault="00EE5860" w:rsidP="00BB0E1F">
            <w:pPr>
              <w:pStyle w:val="TAC"/>
            </w:pPr>
          </w:p>
        </w:tc>
        <w:tc>
          <w:tcPr>
            <w:tcW w:w="1104" w:type="dxa"/>
          </w:tcPr>
          <w:p w14:paraId="3BC0B2A6" w14:textId="77777777" w:rsidR="00EE5860" w:rsidRPr="00441CD0" w:rsidRDefault="00EE5860" w:rsidP="00BB0E1F">
            <w:pPr>
              <w:pStyle w:val="TAH"/>
            </w:pPr>
            <w:r w:rsidRPr="00441CD0">
              <w:t>Octets</w:t>
            </w:r>
          </w:p>
        </w:tc>
        <w:tc>
          <w:tcPr>
            <w:tcW w:w="588" w:type="dxa"/>
            <w:tcBorders>
              <w:bottom w:val="single" w:sz="4" w:space="0" w:color="auto"/>
            </w:tcBorders>
          </w:tcPr>
          <w:p w14:paraId="6A92639E" w14:textId="77777777" w:rsidR="00EE5860" w:rsidRPr="00441CD0" w:rsidRDefault="00EE5860" w:rsidP="00BB0E1F">
            <w:pPr>
              <w:pStyle w:val="TAH"/>
            </w:pPr>
            <w:r w:rsidRPr="00441CD0">
              <w:t>8</w:t>
            </w:r>
          </w:p>
        </w:tc>
        <w:tc>
          <w:tcPr>
            <w:tcW w:w="589" w:type="dxa"/>
            <w:tcBorders>
              <w:bottom w:val="single" w:sz="4" w:space="0" w:color="auto"/>
            </w:tcBorders>
          </w:tcPr>
          <w:p w14:paraId="0D049206" w14:textId="77777777" w:rsidR="00EE5860" w:rsidRPr="00441CD0" w:rsidRDefault="00EE5860" w:rsidP="00BB0E1F">
            <w:pPr>
              <w:pStyle w:val="TAH"/>
            </w:pPr>
            <w:r w:rsidRPr="00441CD0">
              <w:t>7</w:t>
            </w:r>
          </w:p>
        </w:tc>
        <w:tc>
          <w:tcPr>
            <w:tcW w:w="589" w:type="dxa"/>
            <w:tcBorders>
              <w:bottom w:val="single" w:sz="4" w:space="0" w:color="auto"/>
            </w:tcBorders>
          </w:tcPr>
          <w:p w14:paraId="036299B2" w14:textId="77777777" w:rsidR="00EE5860" w:rsidRPr="00441CD0" w:rsidRDefault="00EE5860" w:rsidP="00BB0E1F">
            <w:pPr>
              <w:pStyle w:val="TAH"/>
            </w:pPr>
            <w:r w:rsidRPr="00441CD0">
              <w:t>6</w:t>
            </w:r>
          </w:p>
        </w:tc>
        <w:tc>
          <w:tcPr>
            <w:tcW w:w="589" w:type="dxa"/>
            <w:tcBorders>
              <w:bottom w:val="single" w:sz="4" w:space="0" w:color="auto"/>
            </w:tcBorders>
          </w:tcPr>
          <w:p w14:paraId="78AEE6E6" w14:textId="77777777" w:rsidR="00EE5860" w:rsidRPr="00441CD0" w:rsidRDefault="00EE5860" w:rsidP="00BB0E1F">
            <w:pPr>
              <w:pStyle w:val="TAH"/>
            </w:pPr>
            <w:r w:rsidRPr="00441CD0">
              <w:t>5</w:t>
            </w:r>
          </w:p>
        </w:tc>
        <w:tc>
          <w:tcPr>
            <w:tcW w:w="589" w:type="dxa"/>
            <w:tcBorders>
              <w:bottom w:val="single" w:sz="4" w:space="0" w:color="auto"/>
            </w:tcBorders>
          </w:tcPr>
          <w:p w14:paraId="68DD1052" w14:textId="77777777" w:rsidR="00EE5860" w:rsidRPr="00441CD0" w:rsidRDefault="00EE5860" w:rsidP="00BB0E1F">
            <w:pPr>
              <w:pStyle w:val="TAH"/>
            </w:pPr>
            <w:r w:rsidRPr="00441CD0">
              <w:t>4</w:t>
            </w:r>
          </w:p>
        </w:tc>
        <w:tc>
          <w:tcPr>
            <w:tcW w:w="589" w:type="dxa"/>
            <w:tcBorders>
              <w:bottom w:val="single" w:sz="4" w:space="0" w:color="auto"/>
            </w:tcBorders>
          </w:tcPr>
          <w:p w14:paraId="03C802EB" w14:textId="77777777" w:rsidR="00EE5860" w:rsidRPr="00441CD0" w:rsidRDefault="00EE5860" w:rsidP="00BB0E1F">
            <w:pPr>
              <w:pStyle w:val="TAH"/>
            </w:pPr>
            <w:r w:rsidRPr="00441CD0">
              <w:t>3</w:t>
            </w:r>
          </w:p>
        </w:tc>
        <w:tc>
          <w:tcPr>
            <w:tcW w:w="589" w:type="dxa"/>
            <w:tcBorders>
              <w:bottom w:val="single" w:sz="4" w:space="0" w:color="auto"/>
            </w:tcBorders>
          </w:tcPr>
          <w:p w14:paraId="2B249EC7" w14:textId="77777777" w:rsidR="00EE5860" w:rsidRPr="00441CD0" w:rsidRDefault="00EE5860" w:rsidP="00BB0E1F">
            <w:pPr>
              <w:pStyle w:val="TAH"/>
            </w:pPr>
            <w:r w:rsidRPr="00441CD0">
              <w:t>2</w:t>
            </w:r>
          </w:p>
        </w:tc>
        <w:tc>
          <w:tcPr>
            <w:tcW w:w="589" w:type="dxa"/>
            <w:tcBorders>
              <w:bottom w:val="single" w:sz="4" w:space="0" w:color="auto"/>
            </w:tcBorders>
          </w:tcPr>
          <w:p w14:paraId="36EC14FB" w14:textId="77777777" w:rsidR="00EE5860" w:rsidRPr="00441CD0" w:rsidRDefault="00EE5860" w:rsidP="00BB0E1F">
            <w:pPr>
              <w:pStyle w:val="TAH"/>
            </w:pPr>
            <w:r w:rsidRPr="00441CD0">
              <w:t>1</w:t>
            </w:r>
          </w:p>
        </w:tc>
        <w:tc>
          <w:tcPr>
            <w:tcW w:w="588" w:type="dxa"/>
          </w:tcPr>
          <w:p w14:paraId="19EDAF1D" w14:textId="77777777" w:rsidR="00EE5860" w:rsidRPr="00441CD0" w:rsidRDefault="00EE5860" w:rsidP="00BB0E1F">
            <w:pPr>
              <w:pStyle w:val="TAC"/>
            </w:pPr>
          </w:p>
        </w:tc>
      </w:tr>
      <w:tr w:rsidR="00EE5860" w:rsidRPr="00441CD0" w14:paraId="5C39D345" w14:textId="77777777" w:rsidTr="00BB0E1F">
        <w:trPr>
          <w:jc w:val="center"/>
        </w:trPr>
        <w:tc>
          <w:tcPr>
            <w:tcW w:w="151" w:type="dxa"/>
            <w:tcBorders>
              <w:top w:val="nil"/>
              <w:left w:val="single" w:sz="6" w:space="0" w:color="auto"/>
            </w:tcBorders>
          </w:tcPr>
          <w:p w14:paraId="5E4E0DF8" w14:textId="77777777" w:rsidR="00EE5860" w:rsidRPr="00441CD0" w:rsidRDefault="00EE5860" w:rsidP="00BB0E1F">
            <w:pPr>
              <w:pStyle w:val="TAC"/>
            </w:pPr>
          </w:p>
        </w:tc>
        <w:tc>
          <w:tcPr>
            <w:tcW w:w="1104" w:type="dxa"/>
            <w:tcBorders>
              <w:right w:val="single" w:sz="4" w:space="0" w:color="auto"/>
            </w:tcBorders>
          </w:tcPr>
          <w:p w14:paraId="737AC27A"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tcPr>
          <w:p w14:paraId="4783A4ED" w14:textId="77777777" w:rsidR="00EE5860" w:rsidRPr="00441CD0" w:rsidRDefault="00EE5860" w:rsidP="00BB0E1F">
            <w:pPr>
              <w:pStyle w:val="TAC"/>
            </w:pPr>
            <w:r w:rsidRPr="00441CD0">
              <w:t xml:space="preserve">Type = </w:t>
            </w:r>
            <w:r w:rsidRPr="00441CD0">
              <w:rPr>
                <w:lang w:val="sv-SE"/>
              </w:rPr>
              <w:t>248</w:t>
            </w:r>
            <w:r w:rsidRPr="00441CD0">
              <w:t xml:space="preserve"> (decimal)</w:t>
            </w:r>
          </w:p>
        </w:tc>
        <w:tc>
          <w:tcPr>
            <w:tcW w:w="588" w:type="dxa"/>
            <w:tcBorders>
              <w:left w:val="single" w:sz="4" w:space="0" w:color="auto"/>
            </w:tcBorders>
          </w:tcPr>
          <w:p w14:paraId="205AF370" w14:textId="77777777" w:rsidR="00EE5860" w:rsidRPr="00441CD0" w:rsidRDefault="00EE5860" w:rsidP="00BB0E1F">
            <w:pPr>
              <w:pStyle w:val="TAC"/>
            </w:pPr>
          </w:p>
        </w:tc>
      </w:tr>
      <w:tr w:rsidR="00EE5860" w:rsidRPr="00441CD0" w14:paraId="48998BA5" w14:textId="77777777" w:rsidTr="00BB0E1F">
        <w:trPr>
          <w:jc w:val="center"/>
        </w:trPr>
        <w:tc>
          <w:tcPr>
            <w:tcW w:w="151" w:type="dxa"/>
            <w:tcBorders>
              <w:top w:val="nil"/>
              <w:left w:val="single" w:sz="6" w:space="0" w:color="auto"/>
            </w:tcBorders>
          </w:tcPr>
          <w:p w14:paraId="316AF820" w14:textId="77777777" w:rsidR="00EE5860" w:rsidRPr="00441CD0" w:rsidRDefault="00EE5860" w:rsidP="00BB0E1F">
            <w:pPr>
              <w:pStyle w:val="TAC"/>
            </w:pPr>
          </w:p>
        </w:tc>
        <w:tc>
          <w:tcPr>
            <w:tcW w:w="1104" w:type="dxa"/>
            <w:tcBorders>
              <w:right w:val="single" w:sz="4" w:space="0" w:color="auto"/>
            </w:tcBorders>
          </w:tcPr>
          <w:p w14:paraId="6FBDB957"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tcPr>
          <w:p w14:paraId="5C7C3704" w14:textId="77777777" w:rsidR="00EE5860" w:rsidRPr="00441CD0" w:rsidRDefault="00EE5860" w:rsidP="00BB0E1F">
            <w:pPr>
              <w:pStyle w:val="TAC"/>
              <w:rPr>
                <w:lang w:eastAsia="zh-CN"/>
              </w:rPr>
            </w:pPr>
            <w:r w:rsidRPr="00441CD0">
              <w:t>Length = n</w:t>
            </w:r>
          </w:p>
        </w:tc>
        <w:tc>
          <w:tcPr>
            <w:tcW w:w="588" w:type="dxa"/>
            <w:tcBorders>
              <w:left w:val="single" w:sz="4" w:space="0" w:color="auto"/>
            </w:tcBorders>
          </w:tcPr>
          <w:p w14:paraId="24576A66" w14:textId="77777777" w:rsidR="00EE5860" w:rsidRPr="00441CD0" w:rsidRDefault="00EE5860" w:rsidP="00BB0E1F">
            <w:pPr>
              <w:pStyle w:val="TAC"/>
            </w:pPr>
          </w:p>
        </w:tc>
      </w:tr>
      <w:tr w:rsidR="00EE5860" w:rsidRPr="00441CD0" w14:paraId="654AA447" w14:textId="77777777" w:rsidTr="00BB0E1F">
        <w:trPr>
          <w:jc w:val="center"/>
        </w:trPr>
        <w:tc>
          <w:tcPr>
            <w:tcW w:w="151" w:type="dxa"/>
            <w:tcBorders>
              <w:top w:val="nil"/>
              <w:left w:val="single" w:sz="6" w:space="0" w:color="auto"/>
              <w:bottom w:val="nil"/>
            </w:tcBorders>
          </w:tcPr>
          <w:p w14:paraId="458F0272" w14:textId="77777777" w:rsidR="00EE5860" w:rsidRPr="00441CD0" w:rsidRDefault="00EE5860" w:rsidP="00BB0E1F">
            <w:pPr>
              <w:pStyle w:val="TAC"/>
            </w:pPr>
          </w:p>
        </w:tc>
        <w:tc>
          <w:tcPr>
            <w:tcW w:w="1104" w:type="dxa"/>
            <w:tcBorders>
              <w:bottom w:val="nil"/>
              <w:right w:val="single" w:sz="4" w:space="0" w:color="auto"/>
            </w:tcBorders>
          </w:tcPr>
          <w:p w14:paraId="1A5DB086"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w:t>
            </w:r>
          </w:p>
        </w:tc>
        <w:tc>
          <w:tcPr>
            <w:tcW w:w="2355" w:type="dxa"/>
            <w:gridSpan w:val="4"/>
            <w:tcBorders>
              <w:top w:val="single" w:sz="4" w:space="0" w:color="auto"/>
              <w:left w:val="single" w:sz="4" w:space="0" w:color="auto"/>
              <w:bottom w:val="single" w:sz="4" w:space="0" w:color="auto"/>
              <w:right w:val="single" w:sz="4" w:space="0" w:color="auto"/>
            </w:tcBorders>
          </w:tcPr>
          <w:p w14:paraId="1749C7BE"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tcPr>
          <w:p w14:paraId="04808D4F" w14:textId="77777777" w:rsidR="00EE5860" w:rsidRPr="00441CD0" w:rsidRDefault="00EE5860" w:rsidP="00BB0E1F">
            <w:pPr>
              <w:pStyle w:val="TAC"/>
              <w:rPr>
                <w:lang w:eastAsia="zh-CN"/>
              </w:rPr>
            </w:pPr>
            <w:r w:rsidRPr="00441CD0">
              <w:rPr>
                <w:rFonts w:hint="eastAsia"/>
                <w:lang w:eastAsia="zh-CN"/>
              </w:rPr>
              <w:t>P</w:t>
            </w:r>
            <w:r w:rsidRPr="00441CD0">
              <w:rPr>
                <w:lang w:eastAsia="zh-CN"/>
              </w:rPr>
              <w:t>LMF</w:t>
            </w:r>
          </w:p>
        </w:tc>
        <w:tc>
          <w:tcPr>
            <w:tcW w:w="589" w:type="dxa"/>
            <w:tcBorders>
              <w:top w:val="single" w:sz="4" w:space="0" w:color="auto"/>
              <w:left w:val="single" w:sz="4" w:space="0" w:color="auto"/>
              <w:bottom w:val="single" w:sz="4" w:space="0" w:color="auto"/>
              <w:right w:val="single" w:sz="4" w:space="0" w:color="auto"/>
            </w:tcBorders>
          </w:tcPr>
          <w:p w14:paraId="52B9B58A" w14:textId="77777777" w:rsidR="00EE5860" w:rsidRPr="00441CD0" w:rsidRDefault="00EE5860" w:rsidP="00BB0E1F">
            <w:pPr>
              <w:pStyle w:val="TAC"/>
              <w:rPr>
                <w:lang w:eastAsia="zh-CN"/>
              </w:rPr>
            </w:pPr>
            <w:r w:rsidRPr="00441CD0">
              <w:rPr>
                <w:lang w:eastAsia="zh-CN"/>
              </w:rPr>
              <w:t>RP</w:t>
            </w:r>
          </w:p>
        </w:tc>
        <w:tc>
          <w:tcPr>
            <w:tcW w:w="589" w:type="dxa"/>
            <w:tcBorders>
              <w:top w:val="single" w:sz="4" w:space="0" w:color="auto"/>
              <w:left w:val="single" w:sz="4" w:space="0" w:color="auto"/>
              <w:bottom w:val="single" w:sz="4" w:space="0" w:color="auto"/>
              <w:right w:val="single" w:sz="4" w:space="0" w:color="auto"/>
            </w:tcBorders>
          </w:tcPr>
          <w:p w14:paraId="39763E8F" w14:textId="77777777" w:rsidR="00EE5860" w:rsidRPr="00441CD0" w:rsidRDefault="00EE5860" w:rsidP="00BB0E1F">
            <w:pPr>
              <w:pStyle w:val="TAC"/>
              <w:rPr>
                <w:lang w:eastAsia="zh-CN"/>
              </w:rPr>
            </w:pPr>
            <w:r w:rsidRPr="00441CD0">
              <w:rPr>
                <w:lang w:eastAsia="zh-CN"/>
              </w:rPr>
              <w:t>UL</w:t>
            </w:r>
          </w:p>
        </w:tc>
        <w:tc>
          <w:tcPr>
            <w:tcW w:w="589" w:type="dxa"/>
            <w:tcBorders>
              <w:top w:val="single" w:sz="4" w:space="0" w:color="auto"/>
              <w:left w:val="single" w:sz="4" w:space="0" w:color="auto"/>
              <w:bottom w:val="single" w:sz="4" w:space="0" w:color="auto"/>
              <w:right w:val="single" w:sz="4" w:space="0" w:color="auto"/>
            </w:tcBorders>
          </w:tcPr>
          <w:p w14:paraId="084ABC1C" w14:textId="77777777" w:rsidR="00EE5860" w:rsidRPr="00441CD0" w:rsidRDefault="00EE5860" w:rsidP="00BB0E1F">
            <w:pPr>
              <w:pStyle w:val="TAC"/>
              <w:rPr>
                <w:lang w:eastAsia="zh-CN"/>
              </w:rPr>
            </w:pPr>
            <w:r w:rsidRPr="00441CD0">
              <w:rPr>
                <w:lang w:eastAsia="zh-CN"/>
              </w:rPr>
              <w:t>DL</w:t>
            </w:r>
          </w:p>
        </w:tc>
        <w:tc>
          <w:tcPr>
            <w:tcW w:w="588" w:type="dxa"/>
            <w:tcBorders>
              <w:left w:val="single" w:sz="4" w:space="0" w:color="auto"/>
              <w:bottom w:val="nil"/>
            </w:tcBorders>
          </w:tcPr>
          <w:p w14:paraId="361F2E94" w14:textId="77777777" w:rsidR="00EE5860" w:rsidRPr="00441CD0" w:rsidRDefault="00EE5860" w:rsidP="00BB0E1F">
            <w:pPr>
              <w:pStyle w:val="TAC"/>
            </w:pPr>
          </w:p>
        </w:tc>
      </w:tr>
      <w:tr w:rsidR="00EE5860" w:rsidRPr="00441CD0" w14:paraId="186A44E3" w14:textId="77777777" w:rsidTr="00BB0E1F">
        <w:trPr>
          <w:jc w:val="center"/>
        </w:trPr>
        <w:tc>
          <w:tcPr>
            <w:tcW w:w="151" w:type="dxa"/>
            <w:tcBorders>
              <w:top w:val="nil"/>
              <w:left w:val="single" w:sz="6" w:space="0" w:color="auto"/>
              <w:bottom w:val="nil"/>
            </w:tcBorders>
          </w:tcPr>
          <w:p w14:paraId="7B8D20B0" w14:textId="77777777" w:rsidR="00EE5860" w:rsidRPr="00441CD0" w:rsidRDefault="00EE5860" w:rsidP="00BB0E1F">
            <w:pPr>
              <w:pStyle w:val="TAC"/>
            </w:pPr>
          </w:p>
        </w:tc>
        <w:tc>
          <w:tcPr>
            <w:tcW w:w="1104" w:type="dxa"/>
            <w:tcBorders>
              <w:bottom w:val="nil"/>
              <w:right w:val="single" w:sz="4" w:space="0" w:color="auto"/>
            </w:tcBorders>
          </w:tcPr>
          <w:p w14:paraId="702C0B87"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m to (m+3)</w:t>
            </w:r>
          </w:p>
        </w:tc>
        <w:tc>
          <w:tcPr>
            <w:tcW w:w="4711" w:type="dxa"/>
            <w:gridSpan w:val="8"/>
            <w:tcBorders>
              <w:top w:val="single" w:sz="4" w:space="0" w:color="auto"/>
              <w:left w:val="single" w:sz="4" w:space="0" w:color="auto"/>
              <w:bottom w:val="single" w:sz="4" w:space="0" w:color="auto"/>
              <w:right w:val="single" w:sz="4" w:space="0" w:color="auto"/>
            </w:tcBorders>
          </w:tcPr>
          <w:p w14:paraId="64C3232A" w14:textId="77777777" w:rsidR="00EE5860" w:rsidRPr="00441CD0" w:rsidRDefault="00EE5860" w:rsidP="00BB0E1F">
            <w:pPr>
              <w:pStyle w:val="TAC"/>
              <w:rPr>
                <w:lang w:eastAsia="zh-CN"/>
              </w:rPr>
            </w:pPr>
            <w:r w:rsidRPr="00441CD0">
              <w:rPr>
                <w:lang w:eastAsia="zh-CN"/>
              </w:rPr>
              <w:t>Downlink packet delay</w:t>
            </w:r>
          </w:p>
        </w:tc>
        <w:tc>
          <w:tcPr>
            <w:tcW w:w="588" w:type="dxa"/>
            <w:tcBorders>
              <w:left w:val="single" w:sz="4" w:space="0" w:color="auto"/>
              <w:bottom w:val="nil"/>
            </w:tcBorders>
          </w:tcPr>
          <w:p w14:paraId="2D28FC78" w14:textId="77777777" w:rsidR="00EE5860" w:rsidRPr="00441CD0" w:rsidRDefault="00EE5860" w:rsidP="00BB0E1F">
            <w:pPr>
              <w:pStyle w:val="TAC"/>
            </w:pPr>
          </w:p>
        </w:tc>
      </w:tr>
      <w:tr w:rsidR="00EE5860" w:rsidRPr="00441CD0" w14:paraId="3FA6196A" w14:textId="77777777" w:rsidTr="00BB0E1F">
        <w:trPr>
          <w:jc w:val="center"/>
        </w:trPr>
        <w:tc>
          <w:tcPr>
            <w:tcW w:w="151" w:type="dxa"/>
            <w:tcBorders>
              <w:top w:val="nil"/>
              <w:left w:val="single" w:sz="6" w:space="0" w:color="auto"/>
              <w:bottom w:val="nil"/>
            </w:tcBorders>
          </w:tcPr>
          <w:p w14:paraId="3FE18245" w14:textId="77777777" w:rsidR="00EE5860" w:rsidRPr="00441CD0" w:rsidRDefault="00EE5860" w:rsidP="00BB0E1F">
            <w:pPr>
              <w:pStyle w:val="TAC"/>
            </w:pPr>
          </w:p>
        </w:tc>
        <w:tc>
          <w:tcPr>
            <w:tcW w:w="1104" w:type="dxa"/>
            <w:tcBorders>
              <w:bottom w:val="nil"/>
              <w:right w:val="single" w:sz="4" w:space="0" w:color="auto"/>
            </w:tcBorders>
          </w:tcPr>
          <w:p w14:paraId="494F67A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p to (p+3)</w:t>
            </w:r>
          </w:p>
        </w:tc>
        <w:tc>
          <w:tcPr>
            <w:tcW w:w="4711" w:type="dxa"/>
            <w:gridSpan w:val="8"/>
            <w:tcBorders>
              <w:top w:val="single" w:sz="4" w:space="0" w:color="auto"/>
              <w:left w:val="single" w:sz="4" w:space="0" w:color="auto"/>
              <w:bottom w:val="single" w:sz="4" w:space="0" w:color="auto"/>
              <w:right w:val="single" w:sz="4" w:space="0" w:color="auto"/>
            </w:tcBorders>
          </w:tcPr>
          <w:p w14:paraId="06497D85" w14:textId="77777777" w:rsidR="00EE5860" w:rsidRPr="00441CD0" w:rsidRDefault="00EE5860" w:rsidP="00BB0E1F">
            <w:pPr>
              <w:pStyle w:val="TAC"/>
              <w:rPr>
                <w:lang w:eastAsia="zh-CN"/>
              </w:rPr>
            </w:pPr>
            <w:r w:rsidRPr="00441CD0">
              <w:rPr>
                <w:lang w:eastAsia="zh-CN"/>
              </w:rPr>
              <w:t>Uplink packet delay</w:t>
            </w:r>
          </w:p>
        </w:tc>
        <w:tc>
          <w:tcPr>
            <w:tcW w:w="588" w:type="dxa"/>
            <w:tcBorders>
              <w:left w:val="single" w:sz="4" w:space="0" w:color="auto"/>
              <w:bottom w:val="nil"/>
            </w:tcBorders>
          </w:tcPr>
          <w:p w14:paraId="4C60FBBB" w14:textId="77777777" w:rsidR="00EE5860" w:rsidRPr="00441CD0" w:rsidRDefault="00EE5860" w:rsidP="00BB0E1F">
            <w:pPr>
              <w:pStyle w:val="TAC"/>
            </w:pPr>
          </w:p>
        </w:tc>
      </w:tr>
      <w:tr w:rsidR="00EE5860" w:rsidRPr="00441CD0" w14:paraId="3643E6C4" w14:textId="77777777" w:rsidTr="00BB0E1F">
        <w:trPr>
          <w:jc w:val="center"/>
        </w:trPr>
        <w:tc>
          <w:tcPr>
            <w:tcW w:w="151" w:type="dxa"/>
            <w:tcBorders>
              <w:top w:val="nil"/>
              <w:left w:val="single" w:sz="6" w:space="0" w:color="auto"/>
              <w:bottom w:val="nil"/>
            </w:tcBorders>
          </w:tcPr>
          <w:p w14:paraId="6229C13C" w14:textId="77777777" w:rsidR="00EE5860" w:rsidRPr="00441CD0" w:rsidRDefault="00EE5860" w:rsidP="00BB0E1F">
            <w:pPr>
              <w:pStyle w:val="TAC"/>
            </w:pPr>
          </w:p>
        </w:tc>
        <w:tc>
          <w:tcPr>
            <w:tcW w:w="1104" w:type="dxa"/>
            <w:tcBorders>
              <w:bottom w:val="nil"/>
              <w:right w:val="single" w:sz="4" w:space="0" w:color="auto"/>
            </w:tcBorders>
          </w:tcPr>
          <w:p w14:paraId="76E710CE"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q to (q+3)</w:t>
            </w:r>
          </w:p>
        </w:tc>
        <w:tc>
          <w:tcPr>
            <w:tcW w:w="4711" w:type="dxa"/>
            <w:gridSpan w:val="8"/>
            <w:tcBorders>
              <w:top w:val="single" w:sz="4" w:space="0" w:color="auto"/>
              <w:left w:val="single" w:sz="4" w:space="0" w:color="auto"/>
              <w:bottom w:val="single" w:sz="4" w:space="0" w:color="auto"/>
              <w:right w:val="single" w:sz="4" w:space="0" w:color="auto"/>
            </w:tcBorders>
          </w:tcPr>
          <w:p w14:paraId="197CB243" w14:textId="77777777" w:rsidR="00EE5860" w:rsidRPr="00441CD0" w:rsidRDefault="00EE5860" w:rsidP="00BB0E1F">
            <w:pPr>
              <w:pStyle w:val="TAC"/>
              <w:rPr>
                <w:lang w:eastAsia="zh-CN"/>
              </w:rPr>
            </w:pPr>
            <w:r w:rsidRPr="00441CD0">
              <w:rPr>
                <w:lang w:eastAsia="zh-CN"/>
              </w:rPr>
              <w:t>Round trip packet delay</w:t>
            </w:r>
          </w:p>
        </w:tc>
        <w:tc>
          <w:tcPr>
            <w:tcW w:w="588" w:type="dxa"/>
            <w:tcBorders>
              <w:left w:val="single" w:sz="4" w:space="0" w:color="auto"/>
              <w:bottom w:val="nil"/>
            </w:tcBorders>
          </w:tcPr>
          <w:p w14:paraId="5FCF7EE4" w14:textId="77777777" w:rsidR="00EE5860" w:rsidRPr="00441CD0" w:rsidRDefault="00EE5860" w:rsidP="00BB0E1F">
            <w:pPr>
              <w:pStyle w:val="TAC"/>
            </w:pPr>
          </w:p>
        </w:tc>
      </w:tr>
      <w:tr w:rsidR="00EE5860" w:rsidRPr="00441CD0" w14:paraId="1BFA2B3B" w14:textId="77777777" w:rsidTr="00BB0E1F">
        <w:trPr>
          <w:jc w:val="center"/>
        </w:trPr>
        <w:tc>
          <w:tcPr>
            <w:tcW w:w="151" w:type="dxa"/>
            <w:tcBorders>
              <w:top w:val="nil"/>
              <w:left w:val="single" w:sz="6" w:space="0" w:color="auto"/>
              <w:bottom w:val="single" w:sz="4" w:space="0" w:color="auto"/>
            </w:tcBorders>
          </w:tcPr>
          <w:p w14:paraId="65F8C34B" w14:textId="77777777" w:rsidR="00EE5860" w:rsidRPr="00441CD0" w:rsidRDefault="00EE5860" w:rsidP="00BB0E1F">
            <w:pPr>
              <w:pStyle w:val="TAC"/>
            </w:pPr>
          </w:p>
        </w:tc>
        <w:tc>
          <w:tcPr>
            <w:tcW w:w="1104" w:type="dxa"/>
            <w:tcBorders>
              <w:top w:val="nil"/>
              <w:bottom w:val="single" w:sz="4" w:space="0" w:color="auto"/>
              <w:right w:val="single" w:sz="4" w:space="0" w:color="auto"/>
            </w:tcBorders>
          </w:tcPr>
          <w:p w14:paraId="13690923" w14:textId="77777777" w:rsidR="00EE5860" w:rsidRPr="00441CD0" w:rsidRDefault="00EE5860" w:rsidP="00BB0E1F">
            <w:pPr>
              <w:pStyle w:val="TAC"/>
            </w:pPr>
            <w:r w:rsidRPr="00441CD0">
              <w:rPr>
                <w:lang w:eastAsia="zh-CN"/>
              </w:rPr>
              <w:t>s</w:t>
            </w:r>
            <w:r w:rsidRPr="00441CD0">
              <w:t xml:space="preserve"> to (n+4)</w:t>
            </w:r>
          </w:p>
        </w:tc>
        <w:tc>
          <w:tcPr>
            <w:tcW w:w="4711" w:type="dxa"/>
            <w:gridSpan w:val="8"/>
            <w:tcBorders>
              <w:top w:val="single" w:sz="4" w:space="0" w:color="auto"/>
              <w:left w:val="single" w:sz="4" w:space="0" w:color="auto"/>
              <w:bottom w:val="single" w:sz="4" w:space="0" w:color="auto"/>
              <w:right w:val="single" w:sz="4" w:space="0" w:color="auto"/>
            </w:tcBorders>
          </w:tcPr>
          <w:p w14:paraId="3F9044FA"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CB30CAE" w14:textId="77777777" w:rsidR="00EE5860" w:rsidRPr="00441CD0" w:rsidRDefault="00EE5860" w:rsidP="00BB0E1F">
            <w:pPr>
              <w:pStyle w:val="TAC"/>
            </w:pPr>
          </w:p>
        </w:tc>
      </w:tr>
    </w:tbl>
    <w:p w14:paraId="67593CDD" w14:textId="77777777" w:rsidR="00EE5860" w:rsidRPr="00441CD0" w:rsidRDefault="00EE5860" w:rsidP="00EE5860">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sidRPr="00441CD0">
        <w:rPr>
          <w:lang w:val="en-US" w:eastAsia="zh-CN"/>
        </w:rPr>
        <w:t>171</w:t>
      </w:r>
      <w:r w:rsidRPr="00441CD0">
        <w:rPr>
          <w:lang w:eastAsia="zh-CN"/>
        </w:rPr>
        <w:t>-</w:t>
      </w:r>
      <w:r w:rsidRPr="00441CD0">
        <w:rPr>
          <w:lang w:eastAsia="ja-JP"/>
        </w:rPr>
        <w:t>1</w:t>
      </w:r>
      <w:r w:rsidRPr="00441CD0">
        <w:t xml:space="preserve">: </w:t>
      </w:r>
      <w:r w:rsidRPr="00001B1C">
        <w:rPr>
          <w:szCs w:val="18"/>
          <w:lang w:val="en-US" w:eastAsia="zh-CN"/>
        </w:rPr>
        <w:t xml:space="preserve">QoS Monitoring </w:t>
      </w:r>
      <w:r w:rsidRPr="00001B1C">
        <w:rPr>
          <w:szCs w:val="18"/>
          <w:lang w:val="en-US"/>
        </w:rPr>
        <w:t>Measurement</w:t>
      </w:r>
    </w:p>
    <w:p w14:paraId="16295328" w14:textId="77777777" w:rsidR="004867D9" w:rsidRPr="00441CD0" w:rsidRDefault="004867D9" w:rsidP="004867D9">
      <w:bookmarkStart w:id="7248" w:name="_Toc36031302"/>
      <w:bookmarkStart w:id="7249" w:name="_Toc36043222"/>
      <w:bookmarkStart w:id="7250" w:name="_Toc36814547"/>
      <w:bookmarkStart w:id="7251" w:name="_Toc44689405"/>
      <w:bookmarkStart w:id="7252" w:name="_Toc44924159"/>
      <w:bookmarkStart w:id="7253" w:name="_Toc51861129"/>
      <w:bookmarkStart w:id="7254" w:name="_Toc57930900"/>
      <w:bookmarkStart w:id="7255" w:name="_Toc57931530"/>
      <w:r w:rsidRPr="00441CD0">
        <w:t>The following flags are coded within Octet 5:</w:t>
      </w:r>
    </w:p>
    <w:p w14:paraId="4A67F242" w14:textId="77777777" w:rsidR="004867D9" w:rsidRPr="00441CD0" w:rsidRDefault="004867D9" w:rsidP="004867D9">
      <w:pPr>
        <w:pStyle w:val="B1"/>
      </w:pPr>
      <w:r w:rsidRPr="00441CD0">
        <w:t>-</w:t>
      </w:r>
      <w:r w:rsidRPr="00441CD0">
        <w:tab/>
        <w:t>Bit 1 – DL</w:t>
      </w:r>
      <w:r w:rsidRPr="00441CD0">
        <w:rPr>
          <w:noProof/>
        </w:rPr>
        <w:t xml:space="preserve"> (</w:t>
      </w:r>
      <w:r w:rsidRPr="00441CD0">
        <w:rPr>
          <w:lang w:eastAsia="zh-CN"/>
        </w:rPr>
        <w:t>Downlink)</w:t>
      </w:r>
      <w:r w:rsidRPr="00441CD0">
        <w:t xml:space="preserve">: If this bit is set to "1", then the </w:t>
      </w:r>
      <w:r w:rsidRPr="00441CD0">
        <w:rPr>
          <w:lang w:eastAsia="zh-CN"/>
        </w:rPr>
        <w:t>Downlink packet delay</w:t>
      </w:r>
      <w:r w:rsidRPr="00441CD0">
        <w:t xml:space="preserve"> field shall be present, otherwise the </w:t>
      </w:r>
      <w:r w:rsidRPr="00441CD0">
        <w:rPr>
          <w:lang w:eastAsia="zh-CN"/>
        </w:rPr>
        <w:t>Downlink packet delay</w:t>
      </w:r>
      <w:r w:rsidRPr="00441CD0">
        <w:t xml:space="preserve"> field shall not be present.</w:t>
      </w:r>
    </w:p>
    <w:p w14:paraId="10C5A7D2" w14:textId="77777777" w:rsidR="004867D9" w:rsidRPr="00441CD0" w:rsidRDefault="004867D9" w:rsidP="004867D9">
      <w:pPr>
        <w:pStyle w:val="B1"/>
      </w:pPr>
      <w:r w:rsidRPr="00441CD0">
        <w:t>-</w:t>
      </w:r>
      <w:r w:rsidRPr="00441CD0">
        <w:tab/>
        <w:t>Bit 2 – UL</w:t>
      </w:r>
      <w:r w:rsidRPr="00441CD0">
        <w:rPr>
          <w:noProof/>
        </w:rPr>
        <w:t xml:space="preserve"> (</w:t>
      </w:r>
      <w:r w:rsidRPr="00441CD0">
        <w:rPr>
          <w:lang w:eastAsia="zh-CN"/>
        </w:rPr>
        <w:t>Uplink)</w:t>
      </w:r>
      <w:r w:rsidRPr="00441CD0">
        <w:t xml:space="preserve">: If this bit is set to "1", then the </w:t>
      </w:r>
      <w:r w:rsidRPr="00441CD0">
        <w:rPr>
          <w:lang w:eastAsia="zh-CN"/>
        </w:rPr>
        <w:t>Uplink packet delay</w:t>
      </w:r>
      <w:r w:rsidRPr="00441CD0">
        <w:t xml:space="preserve"> field shall be present, otherwise the </w:t>
      </w:r>
      <w:r w:rsidRPr="00441CD0">
        <w:rPr>
          <w:lang w:eastAsia="zh-CN"/>
        </w:rPr>
        <w:t>Uplink packet delay</w:t>
      </w:r>
      <w:r w:rsidRPr="00441CD0">
        <w:t xml:space="preserve"> field shall not be present.</w:t>
      </w:r>
    </w:p>
    <w:p w14:paraId="09C3CE9A" w14:textId="77777777" w:rsidR="004867D9" w:rsidRPr="00441CD0" w:rsidRDefault="004867D9" w:rsidP="004867D9">
      <w:pPr>
        <w:pStyle w:val="B1"/>
      </w:pPr>
      <w:r w:rsidRPr="00441CD0">
        <w:t>-</w:t>
      </w:r>
      <w:r w:rsidRPr="00441CD0">
        <w:tab/>
        <w:t>Bit 3 – RP</w:t>
      </w:r>
      <w:r w:rsidRPr="00441CD0">
        <w:rPr>
          <w:noProof/>
        </w:rPr>
        <w:t xml:space="preserve"> (</w:t>
      </w:r>
      <w:r w:rsidRPr="00441CD0">
        <w:rPr>
          <w:lang w:eastAsia="zh-CN"/>
        </w:rPr>
        <w:t>Round Trip)</w:t>
      </w:r>
      <w:r w:rsidRPr="00441CD0">
        <w:t xml:space="preserve">: If this bit is set to "1", then the </w:t>
      </w:r>
      <w:r w:rsidRPr="00441CD0">
        <w:rPr>
          <w:lang w:eastAsia="zh-CN"/>
        </w:rPr>
        <w:t>Round trip packet delay</w:t>
      </w:r>
      <w:r w:rsidRPr="00441CD0">
        <w:t xml:space="preserve"> field shall be present, otherwise the </w:t>
      </w:r>
      <w:r w:rsidRPr="00441CD0">
        <w:rPr>
          <w:lang w:eastAsia="zh-CN"/>
        </w:rPr>
        <w:t>Round trip packet delay</w:t>
      </w:r>
      <w:r w:rsidRPr="00441CD0">
        <w:t xml:space="preserve"> field shall not be present.</w:t>
      </w:r>
    </w:p>
    <w:p w14:paraId="37D99CF9" w14:textId="4922584F" w:rsidR="004867D9" w:rsidRPr="00441CD0" w:rsidRDefault="004867D9" w:rsidP="004867D9">
      <w:pPr>
        <w:pStyle w:val="B1"/>
      </w:pPr>
      <w:r w:rsidRPr="00441CD0">
        <w:t>-</w:t>
      </w:r>
      <w:r w:rsidRPr="00441CD0">
        <w:tab/>
        <w:t>Bit 4 – PLMF</w:t>
      </w:r>
      <w:r w:rsidRPr="00441CD0">
        <w:rPr>
          <w:noProof/>
        </w:rPr>
        <w:t xml:space="preserve"> (</w:t>
      </w:r>
      <w:r w:rsidRPr="00441CD0">
        <w:rPr>
          <w:lang w:eastAsia="zh-CN"/>
        </w:rPr>
        <w:t>Packet Delay Measurement Failure)</w:t>
      </w:r>
      <w:r w:rsidRPr="00441CD0">
        <w:t xml:space="preserve">: If this bit is set to "1", </w:t>
      </w:r>
      <w:r w:rsidRPr="00441CD0">
        <w:rPr>
          <w:noProof/>
        </w:rPr>
        <w:t xml:space="preserve">this indicates no </w:t>
      </w:r>
      <w:r w:rsidRPr="00441CD0">
        <w:rPr>
          <w:lang w:eastAsia="zh-CN"/>
        </w:rPr>
        <w:t xml:space="preserve">timestamp is received in </w:t>
      </w:r>
      <w:r w:rsidRPr="00441CD0">
        <w:t>uplink packet for a delay exceeding the Measurement Period.</w:t>
      </w:r>
    </w:p>
    <w:p w14:paraId="3267CAAF" w14:textId="77777777" w:rsidR="004867D9" w:rsidRPr="00441CD0" w:rsidRDefault="004867D9" w:rsidP="004867D9">
      <w:pPr>
        <w:pStyle w:val="B1"/>
        <w:rPr>
          <w:noProof/>
        </w:rPr>
      </w:pPr>
      <w:r w:rsidRPr="00441CD0">
        <w:rPr>
          <w:noProof/>
        </w:rPr>
        <w:t>-</w:t>
      </w:r>
      <w:r w:rsidRPr="00441CD0">
        <w:rPr>
          <w:noProof/>
        </w:rPr>
        <w:tab/>
        <w:t>Bit 5 to 8: Spare, for future use and set to "0".</w:t>
      </w:r>
    </w:p>
    <w:p w14:paraId="52D76753" w14:textId="77777777" w:rsidR="004867D9" w:rsidRDefault="004867D9" w:rsidP="004867D9">
      <w:pPr>
        <w:rPr>
          <w:noProof/>
        </w:rPr>
      </w:pPr>
      <w:r w:rsidRPr="00441CD0">
        <w:rPr>
          <w:noProof/>
        </w:rPr>
        <w:t>At least one bit shall be set to "1". Several bits may be set to "1".</w:t>
      </w:r>
    </w:p>
    <w:p w14:paraId="2CA3CD7F" w14:textId="77777777" w:rsidR="004867D9" w:rsidRPr="00441CD0" w:rsidRDefault="004867D9" w:rsidP="004867D9">
      <w:pPr>
        <w:rPr>
          <w:noProof/>
        </w:rPr>
      </w:pPr>
      <w:r>
        <w:rPr>
          <w:noProof/>
        </w:rPr>
        <w:t xml:space="preserve">When the PLMF flag is set to "1", the RP, UL and DL bits shall not be set to "1", i.e. </w:t>
      </w:r>
      <w:r w:rsidRPr="00467326">
        <w:rPr>
          <w:noProof/>
        </w:rPr>
        <w:t>the DL/UL/Round Trip packet delay fields shall not be present when reporting a</w:t>
      </w:r>
      <w:r>
        <w:rPr>
          <w:noProof/>
        </w:rPr>
        <w:t xml:space="preserve"> packet delay </w:t>
      </w:r>
      <w:r w:rsidRPr="00467326">
        <w:rPr>
          <w:noProof/>
        </w:rPr>
        <w:t>measurement</w:t>
      </w:r>
      <w:r>
        <w:rPr>
          <w:noProof/>
        </w:rPr>
        <w:t xml:space="preserve"> failure</w:t>
      </w:r>
      <w:r w:rsidRPr="00467326">
        <w:rPr>
          <w:noProof/>
        </w:rPr>
        <w:t>.</w:t>
      </w:r>
    </w:p>
    <w:p w14:paraId="230F3BA8" w14:textId="77777777" w:rsidR="004867D9" w:rsidRPr="00441CD0" w:rsidRDefault="004867D9" w:rsidP="004867D9">
      <w:r w:rsidRPr="00441CD0">
        <w:t xml:space="preserve">The </w:t>
      </w:r>
      <w:r w:rsidRPr="00441CD0">
        <w:rPr>
          <w:lang w:eastAsia="zh-CN"/>
        </w:rPr>
        <w:t>Downlink packet delay</w:t>
      </w:r>
      <w:r w:rsidRPr="00441CD0">
        <w:t xml:space="preserve">, </w:t>
      </w:r>
      <w:r w:rsidRPr="00441CD0">
        <w:rPr>
          <w:lang w:eastAsia="zh-CN"/>
        </w:rPr>
        <w:t>Uplink packet delay</w:t>
      </w:r>
      <w:r w:rsidRPr="00441CD0">
        <w:t xml:space="preserve"> and </w:t>
      </w:r>
      <w:r w:rsidRPr="00441CD0">
        <w:rPr>
          <w:lang w:eastAsia="zh-CN"/>
        </w:rPr>
        <w:t>Round trip packet delay</w:t>
      </w:r>
      <w:r w:rsidRPr="00441CD0">
        <w:t xml:space="preserve"> fields shall be encoded as an Unsigned32 binary integer value. They shall contain the downlink, uplink or round trip packet delay in </w:t>
      </w:r>
      <w:r w:rsidRPr="00441CD0">
        <w:rPr>
          <w:lang w:eastAsia="zh-CN"/>
        </w:rPr>
        <w:t>milliseconds</w:t>
      </w:r>
      <w:r w:rsidRPr="00441CD0">
        <w:t xml:space="preserve"> respectively.</w:t>
      </w:r>
    </w:p>
    <w:p w14:paraId="25D287EE" w14:textId="77777777" w:rsidR="00EE5860" w:rsidRPr="00441CD0" w:rsidRDefault="00EE5860" w:rsidP="00EE5860">
      <w:pPr>
        <w:pStyle w:val="Heading3"/>
        <w:rPr>
          <w:lang w:val="fr-FR"/>
        </w:rPr>
      </w:pPr>
      <w:bookmarkStart w:id="7256" w:name="_Toc160974656"/>
      <w:r w:rsidRPr="00441CD0">
        <w:rPr>
          <w:lang w:val="fr-FR"/>
        </w:rPr>
        <w:t>8.2.172</w:t>
      </w:r>
      <w:r w:rsidRPr="00441CD0">
        <w:rPr>
          <w:lang w:val="fr-FR"/>
        </w:rPr>
        <w:tab/>
        <w:t>MT-EDT Control Information</w:t>
      </w:r>
      <w:bookmarkEnd w:id="7248"/>
      <w:bookmarkEnd w:id="7249"/>
      <w:bookmarkEnd w:id="7250"/>
      <w:bookmarkEnd w:id="7251"/>
      <w:bookmarkEnd w:id="7252"/>
      <w:bookmarkEnd w:id="7253"/>
      <w:bookmarkEnd w:id="7254"/>
      <w:bookmarkEnd w:id="7255"/>
      <w:bookmarkEnd w:id="7256"/>
    </w:p>
    <w:p w14:paraId="18B57454" w14:textId="77777777" w:rsidR="00EE5860" w:rsidRPr="00441CD0" w:rsidRDefault="00EE5860" w:rsidP="00EE5860">
      <w:r w:rsidRPr="00441CD0">
        <w:rPr>
          <w:lang w:val="fr-FR"/>
        </w:rPr>
        <w:t>MT-EDT Control Information</w:t>
      </w:r>
      <w:r w:rsidRPr="00441CD0">
        <w:t xml:space="preserve"> is coded as depicted in Figure</w:t>
      </w:r>
      <w:r>
        <w:t> </w:t>
      </w:r>
      <w:r w:rsidRPr="00441CD0">
        <w:t>8.2.172-1.</w:t>
      </w:r>
    </w:p>
    <w:p w14:paraId="043C7D35"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53CF5F29" w14:textId="77777777" w:rsidTr="00BB0E1F">
        <w:trPr>
          <w:jc w:val="center"/>
        </w:trPr>
        <w:tc>
          <w:tcPr>
            <w:tcW w:w="151" w:type="dxa"/>
            <w:tcBorders>
              <w:top w:val="single" w:sz="6" w:space="0" w:color="auto"/>
              <w:left w:val="single" w:sz="6" w:space="0" w:color="auto"/>
              <w:bottom w:val="nil"/>
              <w:right w:val="nil"/>
            </w:tcBorders>
          </w:tcPr>
          <w:p w14:paraId="1F9C00B2" w14:textId="77777777" w:rsidR="00EE5860" w:rsidRPr="00441CD0" w:rsidRDefault="00EE5860" w:rsidP="00BB0E1F">
            <w:pPr>
              <w:pStyle w:val="TAC"/>
            </w:pPr>
          </w:p>
        </w:tc>
        <w:tc>
          <w:tcPr>
            <w:tcW w:w="1104" w:type="dxa"/>
            <w:tcBorders>
              <w:top w:val="single" w:sz="6" w:space="0" w:color="auto"/>
              <w:left w:val="nil"/>
              <w:bottom w:val="nil"/>
              <w:right w:val="nil"/>
            </w:tcBorders>
          </w:tcPr>
          <w:p w14:paraId="3ED3671C"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4F276AB9"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363614F9" w14:textId="77777777" w:rsidR="00EE5860" w:rsidRPr="00441CD0" w:rsidRDefault="00EE5860" w:rsidP="00BB0E1F">
            <w:pPr>
              <w:pStyle w:val="TAC"/>
            </w:pPr>
          </w:p>
        </w:tc>
      </w:tr>
      <w:tr w:rsidR="00EE5860" w:rsidRPr="00441CD0" w14:paraId="7CAA44DD" w14:textId="77777777" w:rsidTr="00BB0E1F">
        <w:trPr>
          <w:jc w:val="center"/>
        </w:trPr>
        <w:tc>
          <w:tcPr>
            <w:tcW w:w="151" w:type="dxa"/>
            <w:tcBorders>
              <w:top w:val="nil"/>
              <w:left w:val="single" w:sz="6" w:space="0" w:color="auto"/>
              <w:bottom w:val="nil"/>
              <w:right w:val="nil"/>
            </w:tcBorders>
          </w:tcPr>
          <w:p w14:paraId="55828567" w14:textId="77777777" w:rsidR="00EE5860" w:rsidRPr="00441CD0" w:rsidRDefault="00EE5860" w:rsidP="00BB0E1F">
            <w:pPr>
              <w:pStyle w:val="TAC"/>
            </w:pPr>
          </w:p>
        </w:tc>
        <w:tc>
          <w:tcPr>
            <w:tcW w:w="1104" w:type="dxa"/>
            <w:tcBorders>
              <w:top w:val="nil"/>
              <w:left w:val="nil"/>
              <w:bottom w:val="nil"/>
              <w:right w:val="nil"/>
            </w:tcBorders>
            <w:hideMark/>
          </w:tcPr>
          <w:p w14:paraId="0B44B4A3"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D27A2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6A3FE3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6C5C1643"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23CEEE7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49F3B3F"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7BB0CEE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48FF61A5"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851C10D"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4367B57D" w14:textId="77777777" w:rsidR="00EE5860" w:rsidRPr="00441CD0" w:rsidRDefault="00EE5860" w:rsidP="00BB0E1F">
            <w:pPr>
              <w:pStyle w:val="TAC"/>
            </w:pPr>
          </w:p>
        </w:tc>
      </w:tr>
      <w:tr w:rsidR="00EE5860" w:rsidRPr="00441CD0" w14:paraId="27D0CC71" w14:textId="77777777" w:rsidTr="00BB0E1F">
        <w:trPr>
          <w:jc w:val="center"/>
        </w:trPr>
        <w:tc>
          <w:tcPr>
            <w:tcW w:w="151" w:type="dxa"/>
            <w:tcBorders>
              <w:top w:val="nil"/>
              <w:left w:val="single" w:sz="6" w:space="0" w:color="auto"/>
              <w:bottom w:val="nil"/>
              <w:right w:val="nil"/>
            </w:tcBorders>
          </w:tcPr>
          <w:p w14:paraId="2B20C4E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32F8EA4"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727FFB8C" w14:textId="77777777" w:rsidR="00EE5860" w:rsidRPr="00441CD0" w:rsidRDefault="00EE5860" w:rsidP="00BB0E1F">
            <w:pPr>
              <w:pStyle w:val="TAC"/>
            </w:pPr>
            <w:r w:rsidRPr="00441CD0">
              <w:t xml:space="preserve">Type = </w:t>
            </w:r>
            <w:r w:rsidRPr="00441CD0">
              <w:rPr>
                <w:lang w:val="de-DE"/>
              </w:rPr>
              <w:t>249</w:t>
            </w:r>
            <w:r w:rsidRPr="00441CD0">
              <w:t xml:space="preserve"> (decimal)</w:t>
            </w:r>
          </w:p>
        </w:tc>
        <w:tc>
          <w:tcPr>
            <w:tcW w:w="588" w:type="dxa"/>
            <w:tcBorders>
              <w:top w:val="nil"/>
              <w:left w:val="single" w:sz="4" w:space="0" w:color="auto"/>
              <w:bottom w:val="nil"/>
              <w:right w:val="single" w:sz="6" w:space="0" w:color="auto"/>
            </w:tcBorders>
          </w:tcPr>
          <w:p w14:paraId="32E21F20" w14:textId="77777777" w:rsidR="00EE5860" w:rsidRPr="00441CD0" w:rsidRDefault="00EE5860" w:rsidP="00BB0E1F">
            <w:pPr>
              <w:pStyle w:val="TAC"/>
            </w:pPr>
          </w:p>
        </w:tc>
      </w:tr>
      <w:tr w:rsidR="00EE5860" w:rsidRPr="00441CD0" w14:paraId="16FC8FE8" w14:textId="77777777" w:rsidTr="00BB0E1F">
        <w:trPr>
          <w:jc w:val="center"/>
        </w:trPr>
        <w:tc>
          <w:tcPr>
            <w:tcW w:w="151" w:type="dxa"/>
            <w:tcBorders>
              <w:top w:val="nil"/>
              <w:left w:val="single" w:sz="6" w:space="0" w:color="auto"/>
              <w:bottom w:val="nil"/>
              <w:right w:val="nil"/>
            </w:tcBorders>
          </w:tcPr>
          <w:p w14:paraId="103FDF4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D653A32"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2F769217"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72CF54FE" w14:textId="77777777" w:rsidR="00EE5860" w:rsidRPr="00441CD0" w:rsidRDefault="00EE5860" w:rsidP="00BB0E1F">
            <w:pPr>
              <w:pStyle w:val="TAC"/>
            </w:pPr>
          </w:p>
        </w:tc>
      </w:tr>
      <w:tr w:rsidR="00EE5860" w:rsidRPr="00441CD0" w14:paraId="41F604F5" w14:textId="77777777" w:rsidTr="00BB0E1F">
        <w:trPr>
          <w:jc w:val="center"/>
        </w:trPr>
        <w:tc>
          <w:tcPr>
            <w:tcW w:w="151" w:type="dxa"/>
            <w:tcBorders>
              <w:top w:val="nil"/>
              <w:left w:val="single" w:sz="6" w:space="0" w:color="auto"/>
              <w:bottom w:val="nil"/>
              <w:right w:val="nil"/>
            </w:tcBorders>
          </w:tcPr>
          <w:p w14:paraId="7229860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E07B713"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4907298C"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32D1AAF0" w14:textId="77777777" w:rsidR="00EE5860" w:rsidRPr="00441CD0" w:rsidRDefault="00EE5860" w:rsidP="00BB0E1F">
            <w:pPr>
              <w:pStyle w:val="TAC"/>
            </w:pPr>
            <w:r w:rsidRPr="00441CD0">
              <w:t>RDSI</w:t>
            </w:r>
          </w:p>
        </w:tc>
        <w:tc>
          <w:tcPr>
            <w:tcW w:w="588" w:type="dxa"/>
            <w:tcBorders>
              <w:top w:val="nil"/>
              <w:left w:val="single" w:sz="4" w:space="0" w:color="auto"/>
              <w:bottom w:val="nil"/>
              <w:right w:val="single" w:sz="6" w:space="0" w:color="auto"/>
            </w:tcBorders>
          </w:tcPr>
          <w:p w14:paraId="3097932D" w14:textId="77777777" w:rsidR="00EE5860" w:rsidRPr="00441CD0" w:rsidRDefault="00EE5860" w:rsidP="00BB0E1F">
            <w:pPr>
              <w:pStyle w:val="TAC"/>
            </w:pPr>
          </w:p>
        </w:tc>
      </w:tr>
      <w:tr w:rsidR="00EE5860" w:rsidRPr="00441CD0" w14:paraId="7EE2943C" w14:textId="77777777" w:rsidTr="00BB0E1F">
        <w:trPr>
          <w:jc w:val="center"/>
        </w:trPr>
        <w:tc>
          <w:tcPr>
            <w:tcW w:w="151" w:type="dxa"/>
            <w:tcBorders>
              <w:top w:val="nil"/>
              <w:left w:val="single" w:sz="6" w:space="0" w:color="auto"/>
              <w:bottom w:val="single" w:sz="4" w:space="0" w:color="auto"/>
              <w:right w:val="nil"/>
            </w:tcBorders>
          </w:tcPr>
          <w:p w14:paraId="1628FC27"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3D5E3325" w14:textId="77777777" w:rsidR="00EE5860" w:rsidRPr="00441CD0" w:rsidRDefault="00EE5860" w:rsidP="00BB0E1F">
            <w:pPr>
              <w:pStyle w:val="TAC"/>
            </w:pPr>
            <w:r w:rsidRPr="00441CD0">
              <w:t>k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61DCD726"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036BC4C" w14:textId="77777777" w:rsidR="00EE5860" w:rsidRPr="00441CD0" w:rsidRDefault="00EE5860" w:rsidP="00BB0E1F">
            <w:pPr>
              <w:pStyle w:val="TAC"/>
            </w:pPr>
          </w:p>
        </w:tc>
      </w:tr>
    </w:tbl>
    <w:p w14:paraId="555DBFE6" w14:textId="77777777" w:rsidR="00EE5860" w:rsidRPr="009A5184" w:rsidRDefault="00EE5860" w:rsidP="00EE5860">
      <w:pPr>
        <w:pStyle w:val="TF"/>
      </w:pPr>
      <w:r w:rsidRPr="009A5184">
        <w:t>Figure 8.2.172-1: MT-EDT Control Information</w:t>
      </w:r>
    </w:p>
    <w:p w14:paraId="0897CF5F" w14:textId="77777777" w:rsidR="00EE5860" w:rsidRPr="00441CD0" w:rsidRDefault="00EE5860" w:rsidP="00EE5860">
      <w:r w:rsidRPr="00441CD0">
        <w:t>The following flags are coded within Octet 5:</w:t>
      </w:r>
    </w:p>
    <w:p w14:paraId="42FB29CE" w14:textId="77777777" w:rsidR="00EE5860" w:rsidRPr="00441CD0" w:rsidRDefault="00EE5860" w:rsidP="00EE5860">
      <w:pPr>
        <w:pStyle w:val="B1"/>
      </w:pPr>
      <w:r w:rsidRPr="00441CD0">
        <w:t>-</w:t>
      </w:r>
      <w:r w:rsidRPr="00441CD0">
        <w:tab/>
        <w:t>Bit 1 – RDSI (Reporting DL data packets Size Indication): This bit shall be set to "1" if the UP function is requested to report the sum of DL data packets size.</w:t>
      </w:r>
    </w:p>
    <w:p w14:paraId="387FA9D0" w14:textId="77777777" w:rsidR="00EE5860" w:rsidRPr="00441CD0" w:rsidRDefault="00EE5860" w:rsidP="00EE5860">
      <w:pPr>
        <w:pStyle w:val="B1"/>
        <w:rPr>
          <w:rStyle w:val="B1Char1"/>
        </w:rPr>
      </w:pPr>
      <w:r w:rsidRPr="00441CD0">
        <w:rPr>
          <w:rStyle w:val="B1Char1"/>
        </w:rPr>
        <w:t>-</w:t>
      </w:r>
      <w:r w:rsidRPr="00441CD0">
        <w:rPr>
          <w:rStyle w:val="B1Char1"/>
        </w:rPr>
        <w:tab/>
        <w:t>Bit 2 to 8 are spare and reserved for future use.</w:t>
      </w:r>
    </w:p>
    <w:p w14:paraId="14A27292" w14:textId="77777777" w:rsidR="00EE5860" w:rsidRPr="00441CD0" w:rsidRDefault="00EE5860" w:rsidP="00EE5860">
      <w:pPr>
        <w:pStyle w:val="Heading3"/>
      </w:pPr>
      <w:bookmarkStart w:id="7257" w:name="_Toc36031303"/>
      <w:bookmarkStart w:id="7258" w:name="_Toc36043223"/>
      <w:bookmarkStart w:id="7259" w:name="_Toc36814548"/>
      <w:bookmarkStart w:id="7260" w:name="_Toc44689406"/>
      <w:bookmarkStart w:id="7261" w:name="_Toc44924160"/>
      <w:bookmarkStart w:id="7262" w:name="_Toc51861130"/>
      <w:bookmarkStart w:id="7263" w:name="_Toc57930901"/>
      <w:bookmarkStart w:id="7264" w:name="_Toc57931531"/>
      <w:bookmarkStart w:id="7265" w:name="_Toc160974657"/>
      <w:r w:rsidRPr="00441CD0">
        <w:t>8.</w:t>
      </w:r>
      <w:r w:rsidRPr="00441CD0">
        <w:rPr>
          <w:lang w:val="en-US"/>
        </w:rPr>
        <w:t>2.173</w:t>
      </w:r>
      <w:r w:rsidRPr="00441CD0">
        <w:tab/>
        <w:t>DL Data Packets Size</w:t>
      </w:r>
      <w:bookmarkEnd w:id="7257"/>
      <w:bookmarkEnd w:id="7258"/>
      <w:bookmarkEnd w:id="7259"/>
      <w:bookmarkEnd w:id="7260"/>
      <w:bookmarkEnd w:id="7261"/>
      <w:bookmarkEnd w:id="7262"/>
      <w:bookmarkEnd w:id="7263"/>
      <w:bookmarkEnd w:id="7264"/>
      <w:bookmarkEnd w:id="7265"/>
    </w:p>
    <w:p w14:paraId="371214FF" w14:textId="77777777" w:rsidR="00EE5860" w:rsidRPr="00441CD0" w:rsidRDefault="00EE5860" w:rsidP="00EE5860">
      <w:pPr>
        <w:rPr>
          <w:lang w:eastAsia="ja-JP"/>
        </w:rPr>
      </w:pPr>
      <w:r w:rsidRPr="00441CD0">
        <w:t>The DL Data Packets Size</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igure</w:t>
      </w:r>
      <w:r>
        <w:rPr>
          <w:lang w:eastAsia="ja-JP"/>
        </w:rPr>
        <w:t> </w:t>
      </w:r>
      <w:r w:rsidRPr="00441CD0">
        <w:rPr>
          <w:lang w:eastAsia="zh-CN"/>
        </w:rPr>
        <w:t>8.2.173-1</w:t>
      </w:r>
      <w:r w:rsidRPr="00441CD0">
        <w:rPr>
          <w:lang w:eastAsia="ja-JP"/>
        </w:rPr>
        <w:t xml:space="preserve">. It contains the </w:t>
      </w:r>
      <w:r w:rsidRPr="00441CD0">
        <w:t>sum of DL data packets size in byte which triggers to send Downlink Data Report</w:t>
      </w:r>
      <w:r w:rsidRPr="00441CD0">
        <w:rPr>
          <w:lang w:eastAsia="ja-JP"/>
        </w:rPr>
        <w:t>.</w:t>
      </w:r>
    </w:p>
    <w:p w14:paraId="4BBC38D4"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52455179" w14:textId="77777777" w:rsidTr="00BB0E1F">
        <w:trPr>
          <w:jc w:val="center"/>
        </w:trPr>
        <w:tc>
          <w:tcPr>
            <w:tcW w:w="151" w:type="dxa"/>
            <w:tcBorders>
              <w:top w:val="single" w:sz="6" w:space="0" w:color="auto"/>
              <w:left w:val="single" w:sz="6" w:space="0" w:color="auto"/>
              <w:bottom w:val="nil"/>
              <w:right w:val="nil"/>
            </w:tcBorders>
          </w:tcPr>
          <w:p w14:paraId="0EDCEDB7" w14:textId="77777777" w:rsidR="00EE5860" w:rsidRPr="00441CD0" w:rsidRDefault="00EE5860" w:rsidP="00BB0E1F">
            <w:pPr>
              <w:pStyle w:val="TAC"/>
            </w:pPr>
          </w:p>
        </w:tc>
        <w:tc>
          <w:tcPr>
            <w:tcW w:w="1104" w:type="dxa"/>
            <w:tcBorders>
              <w:top w:val="single" w:sz="6" w:space="0" w:color="auto"/>
              <w:left w:val="nil"/>
              <w:bottom w:val="nil"/>
              <w:right w:val="nil"/>
            </w:tcBorders>
          </w:tcPr>
          <w:p w14:paraId="4C985102"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0A68972A"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97BED23" w14:textId="77777777" w:rsidR="00EE5860" w:rsidRPr="00441CD0" w:rsidRDefault="00EE5860" w:rsidP="00BB0E1F">
            <w:pPr>
              <w:pStyle w:val="TAC"/>
            </w:pPr>
          </w:p>
        </w:tc>
      </w:tr>
      <w:tr w:rsidR="00EE5860" w:rsidRPr="00441CD0" w14:paraId="0BDDDDAA" w14:textId="77777777" w:rsidTr="00BB0E1F">
        <w:trPr>
          <w:jc w:val="center"/>
        </w:trPr>
        <w:tc>
          <w:tcPr>
            <w:tcW w:w="151" w:type="dxa"/>
            <w:tcBorders>
              <w:top w:val="nil"/>
              <w:left w:val="single" w:sz="6" w:space="0" w:color="auto"/>
              <w:bottom w:val="nil"/>
              <w:right w:val="nil"/>
            </w:tcBorders>
          </w:tcPr>
          <w:p w14:paraId="48536F2A" w14:textId="77777777" w:rsidR="00EE5860" w:rsidRPr="00441CD0" w:rsidRDefault="00EE5860" w:rsidP="00BB0E1F">
            <w:pPr>
              <w:pStyle w:val="TAC"/>
            </w:pPr>
          </w:p>
        </w:tc>
        <w:tc>
          <w:tcPr>
            <w:tcW w:w="1104" w:type="dxa"/>
            <w:tcBorders>
              <w:top w:val="nil"/>
              <w:left w:val="nil"/>
              <w:bottom w:val="nil"/>
              <w:right w:val="nil"/>
            </w:tcBorders>
            <w:hideMark/>
          </w:tcPr>
          <w:p w14:paraId="43DC80CA"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7D4599C0" w14:textId="77777777" w:rsidR="00EE5860" w:rsidRPr="00441CD0" w:rsidRDefault="00EE5860" w:rsidP="00BB0E1F">
            <w:pPr>
              <w:pStyle w:val="TAH"/>
            </w:pPr>
            <w:r w:rsidRPr="00441CD0">
              <w:t>8</w:t>
            </w:r>
          </w:p>
        </w:tc>
        <w:tc>
          <w:tcPr>
            <w:tcW w:w="589" w:type="dxa"/>
            <w:tcBorders>
              <w:top w:val="nil"/>
              <w:left w:val="nil"/>
              <w:bottom w:val="single" w:sz="4" w:space="0" w:color="auto"/>
              <w:right w:val="nil"/>
            </w:tcBorders>
            <w:hideMark/>
          </w:tcPr>
          <w:p w14:paraId="722848D1"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0E7E73B0"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2428E0DC"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4F471B0F"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5E5DEB2"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E9D411D"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41D79F1F"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8003AD6" w14:textId="77777777" w:rsidR="00EE5860" w:rsidRPr="00441CD0" w:rsidRDefault="00EE5860" w:rsidP="00BB0E1F">
            <w:pPr>
              <w:pStyle w:val="TAC"/>
            </w:pPr>
          </w:p>
        </w:tc>
      </w:tr>
      <w:tr w:rsidR="00EE5860" w:rsidRPr="00441CD0" w14:paraId="1633CDCE" w14:textId="77777777" w:rsidTr="00BB0E1F">
        <w:trPr>
          <w:jc w:val="center"/>
        </w:trPr>
        <w:tc>
          <w:tcPr>
            <w:tcW w:w="151" w:type="dxa"/>
            <w:tcBorders>
              <w:top w:val="nil"/>
              <w:left w:val="single" w:sz="6" w:space="0" w:color="auto"/>
              <w:bottom w:val="nil"/>
              <w:right w:val="nil"/>
            </w:tcBorders>
          </w:tcPr>
          <w:p w14:paraId="598D85E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5567271" w14:textId="77777777" w:rsidR="00EE5860" w:rsidRPr="00441CD0" w:rsidRDefault="00EE5860" w:rsidP="00BB0E1F">
            <w:pPr>
              <w:pStyle w:val="TAC"/>
            </w:pPr>
            <w:r w:rsidRPr="00441CD0">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0712123" w14:textId="77777777" w:rsidR="00EE5860" w:rsidRPr="00441CD0" w:rsidRDefault="00EE5860" w:rsidP="00BB0E1F">
            <w:pPr>
              <w:pStyle w:val="TAC"/>
            </w:pPr>
            <w:r w:rsidRPr="00441CD0">
              <w:t>Type = 250 (decimal)</w:t>
            </w:r>
          </w:p>
        </w:tc>
        <w:tc>
          <w:tcPr>
            <w:tcW w:w="588" w:type="dxa"/>
            <w:tcBorders>
              <w:top w:val="nil"/>
              <w:left w:val="single" w:sz="4" w:space="0" w:color="auto"/>
              <w:bottom w:val="nil"/>
              <w:right w:val="single" w:sz="6" w:space="0" w:color="auto"/>
            </w:tcBorders>
          </w:tcPr>
          <w:p w14:paraId="0F10E527" w14:textId="77777777" w:rsidR="00EE5860" w:rsidRPr="00441CD0" w:rsidRDefault="00EE5860" w:rsidP="00BB0E1F">
            <w:pPr>
              <w:pStyle w:val="TAC"/>
            </w:pPr>
          </w:p>
        </w:tc>
      </w:tr>
      <w:tr w:rsidR="00EE5860" w:rsidRPr="00441CD0" w14:paraId="0CB88D9B" w14:textId="77777777" w:rsidTr="00BB0E1F">
        <w:trPr>
          <w:jc w:val="center"/>
        </w:trPr>
        <w:tc>
          <w:tcPr>
            <w:tcW w:w="151" w:type="dxa"/>
            <w:tcBorders>
              <w:top w:val="nil"/>
              <w:left w:val="single" w:sz="6" w:space="0" w:color="auto"/>
              <w:bottom w:val="nil"/>
              <w:right w:val="nil"/>
            </w:tcBorders>
          </w:tcPr>
          <w:p w14:paraId="5C6B257F"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58A708A" w14:textId="77777777" w:rsidR="00EE5860" w:rsidRPr="00441CD0" w:rsidRDefault="00EE5860" w:rsidP="00BB0E1F">
            <w:pPr>
              <w:pStyle w:val="TAC"/>
            </w:pPr>
            <w:r w:rsidRPr="00441CD0">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7B0C0F6F" w14:textId="77777777" w:rsidR="00EE5860" w:rsidRPr="00441CD0" w:rsidRDefault="00EE5860" w:rsidP="00BB0E1F">
            <w:pPr>
              <w:pStyle w:val="TAC"/>
              <w:rPr>
                <w:lang w:eastAsia="zh-CN"/>
              </w:rPr>
            </w:pPr>
            <w:r w:rsidRPr="00441CD0">
              <w:t>Length = n</w:t>
            </w:r>
          </w:p>
        </w:tc>
        <w:tc>
          <w:tcPr>
            <w:tcW w:w="588" w:type="dxa"/>
            <w:tcBorders>
              <w:top w:val="nil"/>
              <w:left w:val="single" w:sz="4" w:space="0" w:color="auto"/>
              <w:bottom w:val="nil"/>
              <w:right w:val="single" w:sz="6" w:space="0" w:color="auto"/>
            </w:tcBorders>
          </w:tcPr>
          <w:p w14:paraId="18B90319" w14:textId="77777777" w:rsidR="00EE5860" w:rsidRPr="00441CD0" w:rsidRDefault="00EE5860" w:rsidP="00BB0E1F">
            <w:pPr>
              <w:pStyle w:val="TAC"/>
            </w:pPr>
          </w:p>
        </w:tc>
      </w:tr>
      <w:tr w:rsidR="00EE5860" w:rsidRPr="00441CD0" w14:paraId="3CFC6F57" w14:textId="77777777" w:rsidTr="00BB0E1F">
        <w:trPr>
          <w:jc w:val="center"/>
        </w:trPr>
        <w:tc>
          <w:tcPr>
            <w:tcW w:w="151" w:type="dxa"/>
            <w:tcBorders>
              <w:top w:val="nil"/>
              <w:left w:val="single" w:sz="6" w:space="0" w:color="auto"/>
              <w:bottom w:val="nil"/>
              <w:right w:val="nil"/>
            </w:tcBorders>
          </w:tcPr>
          <w:p w14:paraId="1F1D3DA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FD2773F"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6</w:t>
            </w:r>
          </w:p>
        </w:tc>
        <w:tc>
          <w:tcPr>
            <w:tcW w:w="4710" w:type="dxa"/>
            <w:gridSpan w:val="8"/>
            <w:tcBorders>
              <w:top w:val="single" w:sz="4" w:space="0" w:color="auto"/>
              <w:left w:val="single" w:sz="4" w:space="0" w:color="auto"/>
              <w:bottom w:val="single" w:sz="4" w:space="0" w:color="auto"/>
              <w:right w:val="single" w:sz="4" w:space="0" w:color="auto"/>
            </w:tcBorders>
            <w:hideMark/>
          </w:tcPr>
          <w:p w14:paraId="08358E59" w14:textId="77777777" w:rsidR="00EE5860" w:rsidRPr="00441CD0" w:rsidRDefault="00EE5860" w:rsidP="00BB0E1F">
            <w:pPr>
              <w:pStyle w:val="TAC"/>
              <w:rPr>
                <w:lang w:eastAsia="zh-CN"/>
              </w:rPr>
            </w:pPr>
            <w:r w:rsidRPr="00441CD0">
              <w:t>DL Data Packets Size</w:t>
            </w:r>
          </w:p>
        </w:tc>
        <w:tc>
          <w:tcPr>
            <w:tcW w:w="588" w:type="dxa"/>
            <w:tcBorders>
              <w:top w:val="nil"/>
              <w:left w:val="single" w:sz="4" w:space="0" w:color="auto"/>
              <w:bottom w:val="nil"/>
              <w:right w:val="single" w:sz="6" w:space="0" w:color="auto"/>
            </w:tcBorders>
          </w:tcPr>
          <w:p w14:paraId="09A29360" w14:textId="77777777" w:rsidR="00EE5860" w:rsidRPr="00441CD0" w:rsidRDefault="00EE5860" w:rsidP="00BB0E1F">
            <w:pPr>
              <w:pStyle w:val="TAC"/>
            </w:pPr>
          </w:p>
        </w:tc>
      </w:tr>
      <w:tr w:rsidR="00EE5860" w:rsidRPr="00441CD0" w14:paraId="69A339D1" w14:textId="77777777" w:rsidTr="00BB0E1F">
        <w:trPr>
          <w:jc w:val="center"/>
        </w:trPr>
        <w:tc>
          <w:tcPr>
            <w:tcW w:w="151" w:type="dxa"/>
            <w:tcBorders>
              <w:top w:val="nil"/>
              <w:left w:val="single" w:sz="6" w:space="0" w:color="auto"/>
              <w:bottom w:val="single" w:sz="4" w:space="0" w:color="auto"/>
              <w:right w:val="nil"/>
            </w:tcBorders>
          </w:tcPr>
          <w:p w14:paraId="3B482F8D"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5B5510FC" w14:textId="77777777" w:rsidR="00EE5860" w:rsidRPr="00441CD0" w:rsidRDefault="00EE5860" w:rsidP="00BB0E1F">
            <w:pPr>
              <w:pStyle w:val="TAC"/>
            </w:pPr>
            <w:r w:rsidRPr="00441CD0">
              <w:rPr>
                <w:lang w:eastAsia="zh-CN"/>
              </w:rPr>
              <w:t>7</w:t>
            </w:r>
            <w:r w:rsidRPr="00441CD0">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69796870" w14:textId="77777777" w:rsidR="00EE5860" w:rsidRPr="00441CD0" w:rsidRDefault="00EE5860" w:rsidP="00BB0E1F">
            <w:pPr>
              <w:pStyle w:val="TAC"/>
              <w:rPr>
                <w:lang w:val="en-US"/>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1A8892B" w14:textId="77777777" w:rsidR="00EE5860" w:rsidRPr="00441CD0" w:rsidRDefault="00EE5860" w:rsidP="00BB0E1F">
            <w:pPr>
              <w:pStyle w:val="TAC"/>
              <w:rPr>
                <w:lang w:val="x-none"/>
              </w:rPr>
            </w:pPr>
          </w:p>
        </w:tc>
      </w:tr>
    </w:tbl>
    <w:p w14:paraId="35EE093A" w14:textId="77777777" w:rsidR="00EE5860" w:rsidRPr="00441CD0" w:rsidRDefault="00EE5860" w:rsidP="00EE5860">
      <w:pPr>
        <w:pStyle w:val="TF"/>
      </w:pPr>
      <w:r w:rsidRPr="00C7640C">
        <w:t xml:space="preserve">Figure </w:t>
      </w:r>
      <w:r w:rsidRPr="009A5184">
        <w:t>8.2.173-1</w:t>
      </w:r>
      <w:r w:rsidRPr="00C7640C">
        <w:t>: DL Data Packets Size</w:t>
      </w:r>
    </w:p>
    <w:p w14:paraId="07E4CB0B" w14:textId="77777777" w:rsidR="00EE5860" w:rsidRPr="00441CD0" w:rsidRDefault="00EE5860" w:rsidP="00EE5860">
      <w:pPr>
        <w:pStyle w:val="B1"/>
        <w:ind w:left="0" w:firstLine="0"/>
      </w:pPr>
      <w:r w:rsidRPr="00441CD0">
        <w:t>The DL Data Packets Size shall be encoded as an Unsigned16 binary integer value.</w:t>
      </w:r>
    </w:p>
    <w:p w14:paraId="6F4E17B8" w14:textId="77777777" w:rsidR="00EE5860" w:rsidRPr="00441CD0" w:rsidRDefault="00EE5860" w:rsidP="00EE5860">
      <w:pPr>
        <w:pStyle w:val="Heading3"/>
      </w:pPr>
      <w:bookmarkStart w:id="7266" w:name="_Toc36031304"/>
      <w:bookmarkStart w:id="7267" w:name="_Toc36043224"/>
      <w:bookmarkStart w:id="7268" w:name="_Toc36814549"/>
      <w:bookmarkStart w:id="7269" w:name="_Toc44689407"/>
      <w:bookmarkStart w:id="7270" w:name="_Toc44924161"/>
      <w:bookmarkStart w:id="7271" w:name="_Toc51861131"/>
      <w:bookmarkStart w:id="7272" w:name="_Toc57930902"/>
      <w:bookmarkStart w:id="7273" w:name="_Toc57931532"/>
      <w:bookmarkStart w:id="7274" w:name="_Toc160974658"/>
      <w:r w:rsidRPr="00441CD0">
        <w:t>8.</w:t>
      </w:r>
      <w:r w:rsidRPr="00441CD0">
        <w:rPr>
          <w:lang w:val="en-US"/>
        </w:rPr>
        <w:t>2.174</w:t>
      </w:r>
      <w:r w:rsidRPr="00441CD0">
        <w:tab/>
        <w:t>QER Control Indications</w:t>
      </w:r>
      <w:bookmarkEnd w:id="7266"/>
      <w:bookmarkEnd w:id="7267"/>
      <w:bookmarkEnd w:id="7268"/>
      <w:bookmarkEnd w:id="7269"/>
      <w:bookmarkEnd w:id="7270"/>
      <w:bookmarkEnd w:id="7271"/>
      <w:bookmarkEnd w:id="7272"/>
      <w:bookmarkEnd w:id="7273"/>
      <w:bookmarkEnd w:id="7274"/>
    </w:p>
    <w:p w14:paraId="21F0ECED" w14:textId="77777777" w:rsidR="00EE5860" w:rsidRPr="00441CD0" w:rsidRDefault="00EE5860" w:rsidP="00EE5860">
      <w:pPr>
        <w:rPr>
          <w:lang w:eastAsia="zh-CN"/>
        </w:rPr>
      </w:pPr>
      <w:r w:rsidRPr="00441CD0">
        <w:rPr>
          <w:lang w:eastAsia="zh-CN"/>
        </w:rPr>
        <w:t xml:space="preserve">The </w:t>
      </w:r>
      <w:r w:rsidRPr="00441CD0">
        <w:t>QER Control Indications</w:t>
      </w:r>
      <w:r w:rsidRPr="00441CD0">
        <w:rPr>
          <w:lang w:eastAsia="zh-CN"/>
        </w:rPr>
        <w:t xml:space="preserve"> IE indicates flags applicable to a QER</w:t>
      </w:r>
      <w:r w:rsidRPr="00441CD0">
        <w:t xml:space="preserve">. It </w:t>
      </w:r>
      <w:r w:rsidRPr="00441CD0">
        <w:rPr>
          <w:lang w:eastAsia="zh-CN"/>
        </w:rPr>
        <w:t>is coded as depicted in Figure 8.2.174-1.</w:t>
      </w:r>
    </w:p>
    <w:p w14:paraId="32BDF5F9"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9"/>
        <w:gridCol w:w="589"/>
        <w:gridCol w:w="590"/>
        <w:gridCol w:w="588"/>
      </w:tblGrid>
      <w:tr w:rsidR="00EE5860" w:rsidRPr="00441CD0" w14:paraId="43C8C51A" w14:textId="77777777" w:rsidTr="00BB0E1F">
        <w:trPr>
          <w:jc w:val="center"/>
        </w:trPr>
        <w:tc>
          <w:tcPr>
            <w:tcW w:w="151" w:type="dxa"/>
            <w:tcBorders>
              <w:top w:val="single" w:sz="6" w:space="0" w:color="auto"/>
              <w:left w:val="single" w:sz="6" w:space="0" w:color="auto"/>
              <w:bottom w:val="nil"/>
              <w:right w:val="nil"/>
            </w:tcBorders>
          </w:tcPr>
          <w:p w14:paraId="3C921BF0" w14:textId="77777777" w:rsidR="00EE5860" w:rsidRPr="00441CD0" w:rsidRDefault="00EE5860" w:rsidP="00BB0E1F">
            <w:pPr>
              <w:pStyle w:val="TAC"/>
            </w:pPr>
          </w:p>
        </w:tc>
        <w:tc>
          <w:tcPr>
            <w:tcW w:w="1104" w:type="dxa"/>
            <w:tcBorders>
              <w:top w:val="single" w:sz="6" w:space="0" w:color="auto"/>
              <w:left w:val="nil"/>
              <w:bottom w:val="nil"/>
              <w:right w:val="nil"/>
            </w:tcBorders>
          </w:tcPr>
          <w:p w14:paraId="4C468ECB" w14:textId="77777777" w:rsidR="00EE5860" w:rsidRPr="00441CD0" w:rsidRDefault="00EE5860" w:rsidP="00BB0E1F">
            <w:pPr>
              <w:pStyle w:val="TAH"/>
            </w:pPr>
          </w:p>
        </w:tc>
        <w:tc>
          <w:tcPr>
            <w:tcW w:w="4711" w:type="dxa"/>
            <w:gridSpan w:val="8"/>
            <w:tcBorders>
              <w:top w:val="single" w:sz="6" w:space="0" w:color="auto"/>
              <w:left w:val="nil"/>
              <w:bottom w:val="nil"/>
              <w:right w:val="nil"/>
            </w:tcBorders>
            <w:hideMark/>
          </w:tcPr>
          <w:p w14:paraId="49E0DBF6"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52633A84" w14:textId="77777777" w:rsidR="00EE5860" w:rsidRPr="00441CD0" w:rsidRDefault="00EE5860" w:rsidP="00BB0E1F">
            <w:pPr>
              <w:pStyle w:val="TAC"/>
            </w:pPr>
          </w:p>
        </w:tc>
      </w:tr>
      <w:tr w:rsidR="00EE5860" w:rsidRPr="00441CD0" w14:paraId="208A87F4" w14:textId="77777777" w:rsidTr="00BB0E1F">
        <w:trPr>
          <w:jc w:val="center"/>
        </w:trPr>
        <w:tc>
          <w:tcPr>
            <w:tcW w:w="151" w:type="dxa"/>
            <w:tcBorders>
              <w:top w:val="nil"/>
              <w:left w:val="single" w:sz="6" w:space="0" w:color="auto"/>
              <w:bottom w:val="nil"/>
              <w:right w:val="nil"/>
            </w:tcBorders>
          </w:tcPr>
          <w:p w14:paraId="083E468C" w14:textId="77777777" w:rsidR="00EE5860" w:rsidRPr="00441CD0" w:rsidRDefault="00EE5860" w:rsidP="00BB0E1F">
            <w:pPr>
              <w:pStyle w:val="TAC"/>
            </w:pPr>
          </w:p>
        </w:tc>
        <w:tc>
          <w:tcPr>
            <w:tcW w:w="1104" w:type="dxa"/>
            <w:tcBorders>
              <w:top w:val="nil"/>
              <w:left w:val="nil"/>
              <w:bottom w:val="nil"/>
              <w:right w:val="nil"/>
            </w:tcBorders>
            <w:hideMark/>
          </w:tcPr>
          <w:p w14:paraId="58252301"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23BCB56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9881AAB"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1573DB54"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18B1EAC1"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7C879B4B" w14:textId="77777777" w:rsidR="00EE5860" w:rsidRPr="00441CD0" w:rsidRDefault="00EE5860" w:rsidP="00BB0E1F">
            <w:pPr>
              <w:pStyle w:val="TAH"/>
            </w:pPr>
            <w:r w:rsidRPr="00441CD0">
              <w:t>4</w:t>
            </w:r>
          </w:p>
        </w:tc>
        <w:tc>
          <w:tcPr>
            <w:tcW w:w="589" w:type="dxa"/>
            <w:tcBorders>
              <w:top w:val="nil"/>
              <w:left w:val="nil"/>
              <w:bottom w:val="single" w:sz="4" w:space="0" w:color="auto"/>
              <w:right w:val="nil"/>
            </w:tcBorders>
            <w:hideMark/>
          </w:tcPr>
          <w:p w14:paraId="795D7A63" w14:textId="77777777" w:rsidR="00EE5860" w:rsidRPr="00441CD0" w:rsidRDefault="00EE5860" w:rsidP="00BB0E1F">
            <w:pPr>
              <w:pStyle w:val="TAH"/>
            </w:pPr>
            <w:r w:rsidRPr="00441CD0">
              <w:t>3</w:t>
            </w:r>
          </w:p>
        </w:tc>
        <w:tc>
          <w:tcPr>
            <w:tcW w:w="589" w:type="dxa"/>
            <w:tcBorders>
              <w:top w:val="nil"/>
              <w:left w:val="nil"/>
              <w:bottom w:val="single" w:sz="4" w:space="0" w:color="auto"/>
              <w:right w:val="nil"/>
            </w:tcBorders>
            <w:hideMark/>
          </w:tcPr>
          <w:p w14:paraId="122D28C5" w14:textId="77777777" w:rsidR="00EE5860" w:rsidRPr="00441CD0" w:rsidRDefault="00EE5860" w:rsidP="00BB0E1F">
            <w:pPr>
              <w:pStyle w:val="TAH"/>
            </w:pPr>
            <w:r w:rsidRPr="00441CD0">
              <w:t>2</w:t>
            </w:r>
          </w:p>
        </w:tc>
        <w:tc>
          <w:tcPr>
            <w:tcW w:w="590" w:type="dxa"/>
            <w:tcBorders>
              <w:top w:val="nil"/>
              <w:left w:val="nil"/>
              <w:bottom w:val="single" w:sz="4" w:space="0" w:color="auto"/>
              <w:right w:val="nil"/>
            </w:tcBorders>
            <w:hideMark/>
          </w:tcPr>
          <w:p w14:paraId="6981CA55"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33C04A2" w14:textId="77777777" w:rsidR="00EE5860" w:rsidRPr="00441CD0" w:rsidRDefault="00EE5860" w:rsidP="00BB0E1F">
            <w:pPr>
              <w:pStyle w:val="TAC"/>
            </w:pPr>
          </w:p>
        </w:tc>
      </w:tr>
      <w:tr w:rsidR="00EE5860" w:rsidRPr="00441CD0" w14:paraId="1E8594AB" w14:textId="77777777" w:rsidTr="00BB0E1F">
        <w:trPr>
          <w:jc w:val="center"/>
        </w:trPr>
        <w:tc>
          <w:tcPr>
            <w:tcW w:w="151" w:type="dxa"/>
            <w:tcBorders>
              <w:top w:val="nil"/>
              <w:left w:val="single" w:sz="6" w:space="0" w:color="auto"/>
              <w:bottom w:val="nil"/>
              <w:right w:val="nil"/>
            </w:tcBorders>
          </w:tcPr>
          <w:p w14:paraId="7D8E71F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5CB6A76F" w14:textId="77777777" w:rsidR="00EE5860" w:rsidRPr="00441CD0" w:rsidRDefault="00EE5860" w:rsidP="00BB0E1F">
            <w:pPr>
              <w:pStyle w:val="TAC"/>
            </w:pPr>
            <w:r w:rsidRPr="00441CD0">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664228A9" w14:textId="77777777" w:rsidR="00EE5860" w:rsidRPr="00441CD0" w:rsidRDefault="00EE5860" w:rsidP="00BB0E1F">
            <w:pPr>
              <w:pStyle w:val="TAC"/>
            </w:pPr>
            <w:r w:rsidRPr="00441CD0">
              <w:t>Type = 251 (decimal)</w:t>
            </w:r>
          </w:p>
        </w:tc>
        <w:tc>
          <w:tcPr>
            <w:tcW w:w="588" w:type="dxa"/>
            <w:tcBorders>
              <w:top w:val="nil"/>
              <w:left w:val="single" w:sz="4" w:space="0" w:color="auto"/>
              <w:bottom w:val="nil"/>
              <w:right w:val="single" w:sz="6" w:space="0" w:color="auto"/>
            </w:tcBorders>
          </w:tcPr>
          <w:p w14:paraId="131EC559" w14:textId="77777777" w:rsidR="00EE5860" w:rsidRPr="00441CD0" w:rsidRDefault="00EE5860" w:rsidP="00BB0E1F">
            <w:pPr>
              <w:pStyle w:val="TAC"/>
            </w:pPr>
          </w:p>
        </w:tc>
      </w:tr>
      <w:tr w:rsidR="00EE5860" w:rsidRPr="00441CD0" w14:paraId="53ACDC50" w14:textId="77777777" w:rsidTr="00BB0E1F">
        <w:trPr>
          <w:jc w:val="center"/>
        </w:trPr>
        <w:tc>
          <w:tcPr>
            <w:tcW w:w="151" w:type="dxa"/>
            <w:tcBorders>
              <w:top w:val="nil"/>
              <w:left w:val="single" w:sz="6" w:space="0" w:color="auto"/>
              <w:bottom w:val="nil"/>
              <w:right w:val="nil"/>
            </w:tcBorders>
          </w:tcPr>
          <w:p w14:paraId="05A5137B"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8E9015E" w14:textId="77777777" w:rsidR="00EE5860" w:rsidRPr="00441CD0" w:rsidRDefault="00EE5860" w:rsidP="00BB0E1F">
            <w:pPr>
              <w:pStyle w:val="TAC"/>
            </w:pPr>
            <w:r w:rsidRPr="00441CD0">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0DE64905" w14:textId="77777777" w:rsidR="00EE5860" w:rsidRPr="00441CD0" w:rsidRDefault="00EE5860" w:rsidP="00BB0E1F">
            <w:pPr>
              <w:pStyle w:val="TAC"/>
              <w:rPr>
                <w:lang w:eastAsia="zh-CN"/>
              </w:rPr>
            </w:pPr>
            <w:r w:rsidRPr="00441CD0">
              <w:t xml:space="preserve">Length = </w:t>
            </w:r>
            <w:r w:rsidRPr="00441CD0">
              <w:rPr>
                <w:lang w:eastAsia="zh-CN"/>
              </w:rPr>
              <w:t xml:space="preserve">n </w:t>
            </w:r>
          </w:p>
        </w:tc>
        <w:tc>
          <w:tcPr>
            <w:tcW w:w="588" w:type="dxa"/>
            <w:tcBorders>
              <w:top w:val="nil"/>
              <w:left w:val="single" w:sz="4" w:space="0" w:color="auto"/>
              <w:bottom w:val="nil"/>
              <w:right w:val="single" w:sz="6" w:space="0" w:color="auto"/>
            </w:tcBorders>
          </w:tcPr>
          <w:p w14:paraId="568BFE6F" w14:textId="77777777" w:rsidR="00EE5860" w:rsidRPr="00441CD0" w:rsidRDefault="00EE5860" w:rsidP="00BB0E1F">
            <w:pPr>
              <w:pStyle w:val="TAC"/>
            </w:pPr>
          </w:p>
        </w:tc>
      </w:tr>
      <w:tr w:rsidR="00EE5860" w:rsidRPr="00441CD0" w14:paraId="1559ECEE" w14:textId="77777777" w:rsidTr="00BB0E1F">
        <w:trPr>
          <w:jc w:val="center"/>
        </w:trPr>
        <w:tc>
          <w:tcPr>
            <w:tcW w:w="151" w:type="dxa"/>
            <w:tcBorders>
              <w:top w:val="nil"/>
              <w:left w:val="single" w:sz="6" w:space="0" w:color="auto"/>
              <w:bottom w:val="nil"/>
              <w:right w:val="nil"/>
            </w:tcBorders>
          </w:tcPr>
          <w:p w14:paraId="298CC9C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9265DB2" w14:textId="77777777" w:rsidR="00EE5860" w:rsidRPr="00441CD0" w:rsidRDefault="00EE5860" w:rsidP="00BB0E1F">
            <w:pPr>
              <w:pStyle w:val="TAC"/>
            </w:pPr>
            <w:r w:rsidRPr="00441CD0">
              <w:t>5</w:t>
            </w:r>
          </w:p>
        </w:tc>
        <w:tc>
          <w:tcPr>
            <w:tcW w:w="588" w:type="dxa"/>
            <w:tcBorders>
              <w:top w:val="single" w:sz="4" w:space="0" w:color="auto"/>
              <w:left w:val="single" w:sz="4" w:space="0" w:color="auto"/>
              <w:bottom w:val="single" w:sz="4" w:space="0" w:color="auto"/>
              <w:right w:val="single" w:sz="4" w:space="0" w:color="auto"/>
            </w:tcBorders>
            <w:hideMark/>
          </w:tcPr>
          <w:p w14:paraId="6FE52D2F" w14:textId="77777777" w:rsidR="00EE5860" w:rsidRPr="00441CD0" w:rsidRDefault="00EE5860" w:rsidP="00BB0E1F">
            <w:pPr>
              <w:pStyle w:val="TAC"/>
              <w:rPr>
                <w:lang w:eastAsia="zh-CN"/>
              </w:rPr>
            </w:pPr>
            <w:r w:rsidRPr="00441CD0">
              <w:rPr>
                <w:lang w:eastAsia="zh-CN"/>
              </w:rPr>
              <w:t>Spare</w:t>
            </w:r>
          </w:p>
        </w:tc>
        <w:tc>
          <w:tcPr>
            <w:tcW w:w="588" w:type="dxa"/>
            <w:tcBorders>
              <w:top w:val="single" w:sz="4" w:space="0" w:color="auto"/>
              <w:left w:val="single" w:sz="4" w:space="0" w:color="auto"/>
              <w:bottom w:val="single" w:sz="4" w:space="0" w:color="auto"/>
              <w:right w:val="single" w:sz="4" w:space="0" w:color="auto"/>
            </w:tcBorders>
            <w:hideMark/>
          </w:tcPr>
          <w:p w14:paraId="460354C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08D7C43D"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8901440"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2A65CF04" w14:textId="77777777" w:rsidR="00EE5860" w:rsidRPr="00441CD0" w:rsidRDefault="00EE5860" w:rsidP="00BB0E1F">
            <w:pPr>
              <w:pStyle w:val="TAC"/>
              <w:rPr>
                <w:lang w:eastAsia="zh-CN"/>
              </w:rPr>
            </w:pPr>
            <w:r w:rsidRPr="00441CD0">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1EC39848" w14:textId="77777777" w:rsidR="00EE5860" w:rsidRPr="00441CD0" w:rsidRDefault="00EE5860" w:rsidP="00BB0E1F">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50B5D51A" w14:textId="77777777" w:rsidR="00EE5860" w:rsidRPr="00441CD0" w:rsidRDefault="00EE5860" w:rsidP="00BB0E1F">
            <w:pPr>
              <w:pStyle w:val="TAC"/>
              <w:rPr>
                <w:lang w:eastAsia="zh-CN"/>
              </w:rPr>
            </w:pPr>
            <w:r>
              <w:rPr>
                <w:lang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6ABD2334" w14:textId="77777777" w:rsidR="00EE5860" w:rsidRPr="00441CD0" w:rsidRDefault="00EE5860" w:rsidP="00BB0E1F">
            <w:pPr>
              <w:pStyle w:val="TAC"/>
              <w:rPr>
                <w:lang w:eastAsia="zh-CN"/>
              </w:rPr>
            </w:pPr>
            <w:r w:rsidRPr="00441CD0">
              <w:rPr>
                <w:lang w:eastAsia="zh-CN"/>
              </w:rPr>
              <w:t>RCSR</w:t>
            </w:r>
          </w:p>
        </w:tc>
        <w:tc>
          <w:tcPr>
            <w:tcW w:w="588" w:type="dxa"/>
            <w:tcBorders>
              <w:top w:val="nil"/>
              <w:left w:val="single" w:sz="4" w:space="0" w:color="auto"/>
              <w:bottom w:val="single" w:sz="4" w:space="0" w:color="auto"/>
              <w:right w:val="single" w:sz="6" w:space="0" w:color="auto"/>
            </w:tcBorders>
          </w:tcPr>
          <w:p w14:paraId="74FC7D25" w14:textId="77777777" w:rsidR="00EE5860" w:rsidRPr="00441CD0" w:rsidRDefault="00EE5860" w:rsidP="00BB0E1F">
            <w:pPr>
              <w:pStyle w:val="TAC"/>
            </w:pPr>
          </w:p>
        </w:tc>
      </w:tr>
      <w:tr w:rsidR="00EE5860" w:rsidRPr="00441CD0" w14:paraId="3D4DB265" w14:textId="77777777" w:rsidTr="00BB0E1F">
        <w:trPr>
          <w:jc w:val="center"/>
        </w:trPr>
        <w:tc>
          <w:tcPr>
            <w:tcW w:w="151" w:type="dxa"/>
            <w:tcBorders>
              <w:top w:val="nil"/>
              <w:left w:val="single" w:sz="6" w:space="0" w:color="auto"/>
              <w:bottom w:val="single" w:sz="4" w:space="0" w:color="auto"/>
              <w:right w:val="nil"/>
            </w:tcBorders>
          </w:tcPr>
          <w:p w14:paraId="35E31CEF"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64D9D8AF" w14:textId="77777777" w:rsidR="00EE5860" w:rsidRPr="00441CD0" w:rsidRDefault="00EE5860" w:rsidP="00BB0E1F">
            <w:pPr>
              <w:pStyle w:val="TAC"/>
            </w:pPr>
            <w:r w:rsidRPr="00441CD0">
              <w:t>6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145AA5F1" w14:textId="77777777" w:rsidR="00EE5860" w:rsidRPr="00441CD0" w:rsidRDefault="00EE5860" w:rsidP="00BB0E1F">
            <w:pPr>
              <w:pStyle w:val="TAC"/>
              <w:rPr>
                <w:lang w:eastAsia="zh-CN"/>
              </w:rPr>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49CC565" w14:textId="77777777" w:rsidR="00EE5860" w:rsidRPr="00441CD0" w:rsidRDefault="00EE5860" w:rsidP="00BB0E1F">
            <w:pPr>
              <w:pStyle w:val="TAC"/>
            </w:pPr>
          </w:p>
        </w:tc>
      </w:tr>
    </w:tbl>
    <w:p w14:paraId="68C1AC86" w14:textId="77777777" w:rsidR="00EE5860" w:rsidRPr="009A5184" w:rsidRDefault="00EE5860" w:rsidP="00EE5860">
      <w:pPr>
        <w:pStyle w:val="TF"/>
      </w:pPr>
      <w:r w:rsidRPr="009A5184">
        <w:t xml:space="preserve">Figure 8.2.174-1: </w:t>
      </w:r>
      <w:r w:rsidRPr="00441CD0">
        <w:t>QER Control Indications</w:t>
      </w:r>
    </w:p>
    <w:p w14:paraId="690476BB" w14:textId="77777777" w:rsidR="00EE5860" w:rsidRPr="00441CD0" w:rsidRDefault="00EE5860" w:rsidP="00EE5860">
      <w:pPr>
        <w:rPr>
          <w:lang w:eastAsia="zh-CN"/>
        </w:rPr>
      </w:pPr>
      <w:r w:rsidRPr="00441CD0">
        <w:rPr>
          <w:lang w:eastAsia="zh-CN"/>
        </w:rPr>
        <w:t>The following bits within Octet 5 shall indicate:</w:t>
      </w:r>
    </w:p>
    <w:p w14:paraId="6B4BCCE8" w14:textId="3BF964BF" w:rsidR="00EE5860" w:rsidRPr="00441CD0" w:rsidRDefault="00EE5860" w:rsidP="00EE5860">
      <w:pPr>
        <w:pStyle w:val="B1"/>
      </w:pPr>
      <w:r w:rsidRPr="00441CD0">
        <w:t>-</w:t>
      </w:r>
      <w:r w:rsidRPr="00441CD0">
        <w:tab/>
        <w:t xml:space="preserve">Bit 1 – RCSR (Rate Control Status Reporting): If this bit is set to "1", then the UP function shall report the rate control status when the PFCP session is released. If this bit is set to "0", then the UPF shall not report the rate control status (see </w:t>
      </w:r>
      <w:r w:rsidR="00415C19" w:rsidRPr="00441CD0">
        <w:t>clause</w:t>
      </w:r>
      <w:r w:rsidR="00415C19">
        <w:t> </w:t>
      </w:r>
      <w:r w:rsidR="00415C19" w:rsidRPr="00441CD0">
        <w:t>5</w:t>
      </w:r>
      <w:r w:rsidRPr="00441CD0">
        <w:t>.4.15).</w:t>
      </w:r>
    </w:p>
    <w:p w14:paraId="5600CC7A" w14:textId="77777777" w:rsidR="00EE5860" w:rsidRPr="00441CD0" w:rsidRDefault="00EE5860" w:rsidP="00EE5860">
      <w:pPr>
        <w:pStyle w:val="B1"/>
      </w:pPr>
      <w:r w:rsidRPr="00441CD0">
        <w:t>-</w:t>
      </w:r>
      <w:r w:rsidRPr="00441CD0">
        <w:tab/>
        <w:t xml:space="preserve">Bit </w:t>
      </w:r>
      <w:r>
        <w:t>2</w:t>
      </w:r>
      <w:r w:rsidRPr="00441CD0">
        <w:t xml:space="preserve"> to 8 – Spare, for future use, shall be set to "0" by the sender and discarded by the receiver.</w:t>
      </w:r>
    </w:p>
    <w:p w14:paraId="77B1493F" w14:textId="77777777" w:rsidR="00EE5860" w:rsidRPr="00441CD0" w:rsidRDefault="00EE5860" w:rsidP="00EE5860">
      <w:pPr>
        <w:pStyle w:val="Heading3"/>
      </w:pPr>
      <w:bookmarkStart w:id="7275" w:name="_Toc36031305"/>
      <w:bookmarkStart w:id="7276" w:name="_Toc36043225"/>
      <w:bookmarkStart w:id="7277" w:name="_Toc36814550"/>
      <w:bookmarkStart w:id="7278" w:name="_Toc44689408"/>
      <w:bookmarkStart w:id="7279" w:name="_Toc44924162"/>
      <w:bookmarkStart w:id="7280" w:name="_Toc51861132"/>
      <w:bookmarkStart w:id="7281" w:name="_Toc57930903"/>
      <w:bookmarkStart w:id="7282" w:name="_Toc57931533"/>
      <w:bookmarkStart w:id="7283" w:name="_Toc160974659"/>
      <w:r w:rsidRPr="00441CD0">
        <w:t>8.</w:t>
      </w:r>
      <w:r w:rsidRPr="00441CD0">
        <w:rPr>
          <w:lang w:val="en-US"/>
        </w:rPr>
        <w:t>2.175</w:t>
      </w:r>
      <w:r w:rsidRPr="00441CD0">
        <w:tab/>
      </w:r>
      <w:r w:rsidRPr="00001B1C">
        <w:rPr>
          <w:szCs w:val="18"/>
          <w:lang w:val="en-US" w:eastAsia="zh-CN"/>
        </w:rPr>
        <w:t>NF Instance ID</w:t>
      </w:r>
      <w:bookmarkEnd w:id="7275"/>
      <w:bookmarkEnd w:id="7276"/>
      <w:bookmarkEnd w:id="7277"/>
      <w:bookmarkEnd w:id="7278"/>
      <w:bookmarkEnd w:id="7279"/>
      <w:bookmarkEnd w:id="7280"/>
      <w:bookmarkEnd w:id="7281"/>
      <w:bookmarkEnd w:id="7282"/>
      <w:bookmarkEnd w:id="7283"/>
    </w:p>
    <w:p w14:paraId="6753E96D" w14:textId="77777777" w:rsidR="00EE5860" w:rsidRPr="00441CD0" w:rsidRDefault="00EE5860" w:rsidP="00EE5860">
      <w:pPr>
        <w:rPr>
          <w:lang w:eastAsia="ja-JP"/>
        </w:rPr>
      </w:pPr>
      <w:r w:rsidRPr="00441CD0">
        <w:t xml:space="preserve">The </w:t>
      </w:r>
      <w:r w:rsidRPr="00001B1C">
        <w:rPr>
          <w:szCs w:val="18"/>
          <w:lang w:val="en-US" w:eastAsia="zh-CN"/>
        </w:rPr>
        <w:t>NF Instance ID</w:t>
      </w:r>
      <w:r w:rsidRPr="00441CD0">
        <w:rPr>
          <w:lang w:val="en-US" w:eastAsia="zh-CN"/>
        </w:rPr>
        <w:t xml:space="preserve">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8.2.175-1</w:t>
      </w:r>
      <w:r w:rsidRPr="00441CD0">
        <w:rPr>
          <w:lang w:eastAsia="ja-JP"/>
        </w:rPr>
        <w:t>. It contains the NF Instance ID of a UPF.</w:t>
      </w:r>
    </w:p>
    <w:p w14:paraId="192ED809"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8"/>
        <w:gridCol w:w="589"/>
        <w:gridCol w:w="589"/>
        <w:gridCol w:w="589"/>
        <w:gridCol w:w="588"/>
        <w:gridCol w:w="588"/>
        <w:gridCol w:w="589"/>
        <w:gridCol w:w="588"/>
      </w:tblGrid>
      <w:tr w:rsidR="00EE5860" w:rsidRPr="00441CD0" w14:paraId="79056C33" w14:textId="77777777" w:rsidTr="00BB0E1F">
        <w:trPr>
          <w:jc w:val="center"/>
        </w:trPr>
        <w:tc>
          <w:tcPr>
            <w:tcW w:w="151" w:type="dxa"/>
            <w:tcBorders>
              <w:top w:val="single" w:sz="4" w:space="0" w:color="auto"/>
              <w:left w:val="single" w:sz="4" w:space="0" w:color="auto"/>
              <w:bottom w:val="nil"/>
              <w:right w:val="nil"/>
            </w:tcBorders>
          </w:tcPr>
          <w:p w14:paraId="35229827" w14:textId="77777777" w:rsidR="00EE5860" w:rsidRPr="00441CD0" w:rsidRDefault="00EE5860" w:rsidP="00BB0E1F">
            <w:pPr>
              <w:pStyle w:val="TAC"/>
            </w:pPr>
          </w:p>
        </w:tc>
        <w:tc>
          <w:tcPr>
            <w:tcW w:w="1104" w:type="dxa"/>
            <w:tcBorders>
              <w:top w:val="single" w:sz="4" w:space="0" w:color="auto"/>
              <w:left w:val="nil"/>
              <w:bottom w:val="nil"/>
              <w:right w:val="nil"/>
            </w:tcBorders>
          </w:tcPr>
          <w:p w14:paraId="0B33E391" w14:textId="77777777" w:rsidR="00EE5860" w:rsidRPr="00441CD0" w:rsidRDefault="00EE5860" w:rsidP="00BB0E1F">
            <w:pPr>
              <w:pStyle w:val="TAH"/>
            </w:pPr>
          </w:p>
        </w:tc>
        <w:tc>
          <w:tcPr>
            <w:tcW w:w="4708" w:type="dxa"/>
            <w:gridSpan w:val="8"/>
            <w:tcBorders>
              <w:top w:val="single" w:sz="4" w:space="0" w:color="auto"/>
              <w:left w:val="nil"/>
              <w:bottom w:val="nil"/>
              <w:right w:val="nil"/>
            </w:tcBorders>
            <w:hideMark/>
          </w:tcPr>
          <w:p w14:paraId="60ADEB85"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0B312FDA" w14:textId="77777777" w:rsidR="00EE5860" w:rsidRPr="00441CD0" w:rsidRDefault="00EE5860" w:rsidP="00BB0E1F">
            <w:pPr>
              <w:pStyle w:val="TAC"/>
            </w:pPr>
          </w:p>
        </w:tc>
      </w:tr>
      <w:tr w:rsidR="00EE5860" w:rsidRPr="00441CD0" w14:paraId="42E79099" w14:textId="77777777" w:rsidTr="00BB0E1F">
        <w:trPr>
          <w:jc w:val="center"/>
        </w:trPr>
        <w:tc>
          <w:tcPr>
            <w:tcW w:w="151" w:type="dxa"/>
            <w:tcBorders>
              <w:top w:val="nil"/>
              <w:left w:val="single" w:sz="4" w:space="0" w:color="auto"/>
              <w:bottom w:val="nil"/>
              <w:right w:val="nil"/>
            </w:tcBorders>
          </w:tcPr>
          <w:p w14:paraId="6014CE98" w14:textId="77777777" w:rsidR="00EE5860" w:rsidRPr="00441CD0" w:rsidRDefault="00EE5860" w:rsidP="00BB0E1F">
            <w:pPr>
              <w:pStyle w:val="TAC"/>
            </w:pPr>
          </w:p>
        </w:tc>
        <w:tc>
          <w:tcPr>
            <w:tcW w:w="1104" w:type="dxa"/>
            <w:tcBorders>
              <w:top w:val="nil"/>
              <w:left w:val="nil"/>
              <w:bottom w:val="nil"/>
              <w:right w:val="nil"/>
            </w:tcBorders>
            <w:hideMark/>
          </w:tcPr>
          <w:p w14:paraId="194696FB" w14:textId="77777777" w:rsidR="00EE5860" w:rsidRPr="00441CD0" w:rsidRDefault="00EE5860" w:rsidP="00BB0E1F">
            <w:pPr>
              <w:pStyle w:val="TAH"/>
            </w:pPr>
            <w:r w:rsidRPr="00441CD0">
              <w:t>Octets</w:t>
            </w:r>
          </w:p>
        </w:tc>
        <w:tc>
          <w:tcPr>
            <w:tcW w:w="588" w:type="dxa"/>
            <w:tcBorders>
              <w:top w:val="nil"/>
              <w:left w:val="nil"/>
              <w:bottom w:val="single" w:sz="4" w:space="0" w:color="auto"/>
              <w:right w:val="nil"/>
            </w:tcBorders>
            <w:hideMark/>
          </w:tcPr>
          <w:p w14:paraId="441AD507"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46B5013"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33EBBD46" w14:textId="77777777" w:rsidR="00EE5860" w:rsidRPr="00441CD0" w:rsidRDefault="00EE5860" w:rsidP="00BB0E1F">
            <w:pPr>
              <w:pStyle w:val="TAH"/>
            </w:pPr>
            <w:r w:rsidRPr="00441CD0">
              <w:t>6</w:t>
            </w:r>
          </w:p>
        </w:tc>
        <w:tc>
          <w:tcPr>
            <w:tcW w:w="589" w:type="dxa"/>
            <w:tcBorders>
              <w:top w:val="nil"/>
              <w:left w:val="nil"/>
              <w:bottom w:val="single" w:sz="4" w:space="0" w:color="auto"/>
              <w:right w:val="nil"/>
            </w:tcBorders>
            <w:hideMark/>
          </w:tcPr>
          <w:p w14:paraId="75C8EE22" w14:textId="77777777" w:rsidR="00EE5860" w:rsidRPr="00441CD0" w:rsidRDefault="00EE5860" w:rsidP="00BB0E1F">
            <w:pPr>
              <w:pStyle w:val="TAH"/>
            </w:pPr>
            <w:r w:rsidRPr="00441CD0">
              <w:t>5</w:t>
            </w:r>
          </w:p>
        </w:tc>
        <w:tc>
          <w:tcPr>
            <w:tcW w:w="589" w:type="dxa"/>
            <w:tcBorders>
              <w:top w:val="nil"/>
              <w:left w:val="nil"/>
              <w:bottom w:val="single" w:sz="4" w:space="0" w:color="auto"/>
              <w:right w:val="nil"/>
            </w:tcBorders>
            <w:hideMark/>
          </w:tcPr>
          <w:p w14:paraId="38648809"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03C39A8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020B53E2"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079DB2BD"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47DEA187" w14:textId="77777777" w:rsidR="00EE5860" w:rsidRPr="00441CD0" w:rsidRDefault="00EE5860" w:rsidP="00BB0E1F">
            <w:pPr>
              <w:pStyle w:val="TAC"/>
            </w:pPr>
          </w:p>
        </w:tc>
      </w:tr>
      <w:tr w:rsidR="00EE5860" w:rsidRPr="00441CD0" w14:paraId="4C2870B2" w14:textId="77777777" w:rsidTr="00BB0E1F">
        <w:trPr>
          <w:jc w:val="center"/>
        </w:trPr>
        <w:tc>
          <w:tcPr>
            <w:tcW w:w="151" w:type="dxa"/>
            <w:tcBorders>
              <w:top w:val="nil"/>
              <w:left w:val="single" w:sz="4" w:space="0" w:color="auto"/>
              <w:bottom w:val="nil"/>
              <w:right w:val="nil"/>
            </w:tcBorders>
          </w:tcPr>
          <w:p w14:paraId="48A322F6"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58107FE" w14:textId="77777777" w:rsidR="00EE5860" w:rsidRPr="00441CD0" w:rsidRDefault="00EE5860" w:rsidP="00BB0E1F">
            <w:pPr>
              <w:pStyle w:val="TAC"/>
            </w:pPr>
            <w:r w:rsidRPr="00441CD0">
              <w:t>1 to 2</w:t>
            </w:r>
          </w:p>
        </w:tc>
        <w:tc>
          <w:tcPr>
            <w:tcW w:w="4708" w:type="dxa"/>
            <w:gridSpan w:val="8"/>
            <w:tcBorders>
              <w:top w:val="single" w:sz="4" w:space="0" w:color="auto"/>
              <w:left w:val="single" w:sz="4" w:space="0" w:color="auto"/>
              <w:bottom w:val="single" w:sz="4" w:space="0" w:color="auto"/>
              <w:right w:val="single" w:sz="4" w:space="0" w:color="auto"/>
            </w:tcBorders>
            <w:hideMark/>
          </w:tcPr>
          <w:p w14:paraId="321C5FD6" w14:textId="77777777" w:rsidR="00EE5860" w:rsidRPr="00441CD0" w:rsidRDefault="00EE5860" w:rsidP="00BB0E1F">
            <w:pPr>
              <w:pStyle w:val="TAC"/>
            </w:pPr>
            <w:r w:rsidRPr="00441CD0">
              <w:t xml:space="preserve">Type = </w:t>
            </w:r>
            <w:r w:rsidRPr="00441CD0">
              <w:rPr>
                <w:lang w:val="sv-SE"/>
              </w:rPr>
              <w:t>253</w:t>
            </w:r>
            <w:r w:rsidRPr="00441CD0">
              <w:t xml:space="preserve"> (decimal)</w:t>
            </w:r>
          </w:p>
        </w:tc>
        <w:tc>
          <w:tcPr>
            <w:tcW w:w="588" w:type="dxa"/>
            <w:tcBorders>
              <w:top w:val="nil"/>
              <w:left w:val="single" w:sz="4" w:space="0" w:color="auto"/>
              <w:bottom w:val="nil"/>
              <w:right w:val="single" w:sz="4" w:space="0" w:color="auto"/>
            </w:tcBorders>
          </w:tcPr>
          <w:p w14:paraId="05954FF0" w14:textId="77777777" w:rsidR="00EE5860" w:rsidRPr="00441CD0" w:rsidRDefault="00EE5860" w:rsidP="00BB0E1F">
            <w:pPr>
              <w:pStyle w:val="TAC"/>
            </w:pPr>
          </w:p>
        </w:tc>
      </w:tr>
      <w:tr w:rsidR="00EE5860" w:rsidRPr="00441CD0" w14:paraId="2C85E5A0" w14:textId="77777777" w:rsidTr="00BB0E1F">
        <w:trPr>
          <w:jc w:val="center"/>
        </w:trPr>
        <w:tc>
          <w:tcPr>
            <w:tcW w:w="151" w:type="dxa"/>
            <w:tcBorders>
              <w:top w:val="nil"/>
              <w:left w:val="single" w:sz="4" w:space="0" w:color="auto"/>
              <w:bottom w:val="nil"/>
              <w:right w:val="nil"/>
            </w:tcBorders>
          </w:tcPr>
          <w:p w14:paraId="46783395"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C5FA995" w14:textId="77777777" w:rsidR="00EE5860" w:rsidRPr="00441CD0" w:rsidRDefault="00EE5860" w:rsidP="00BB0E1F">
            <w:pPr>
              <w:pStyle w:val="TAC"/>
            </w:pPr>
            <w:r w:rsidRPr="00441CD0">
              <w:t>3 to 4</w:t>
            </w:r>
          </w:p>
        </w:tc>
        <w:tc>
          <w:tcPr>
            <w:tcW w:w="4708" w:type="dxa"/>
            <w:gridSpan w:val="8"/>
            <w:tcBorders>
              <w:top w:val="single" w:sz="4" w:space="0" w:color="auto"/>
              <w:left w:val="single" w:sz="4" w:space="0" w:color="auto"/>
              <w:bottom w:val="single" w:sz="4" w:space="0" w:color="auto"/>
              <w:right w:val="single" w:sz="4" w:space="0" w:color="auto"/>
            </w:tcBorders>
            <w:hideMark/>
          </w:tcPr>
          <w:p w14:paraId="4CF9736C" w14:textId="77777777" w:rsidR="00EE5860" w:rsidRPr="00441CD0" w:rsidRDefault="00EE5860" w:rsidP="00BB0E1F">
            <w:pPr>
              <w:pStyle w:val="TAC"/>
              <w:rPr>
                <w:lang w:eastAsia="zh-CN"/>
              </w:rPr>
            </w:pPr>
            <w:r w:rsidRPr="00441CD0">
              <w:t>Length = 16</w:t>
            </w:r>
          </w:p>
        </w:tc>
        <w:tc>
          <w:tcPr>
            <w:tcW w:w="588" w:type="dxa"/>
            <w:tcBorders>
              <w:top w:val="nil"/>
              <w:left w:val="single" w:sz="4" w:space="0" w:color="auto"/>
              <w:bottom w:val="nil"/>
              <w:right w:val="single" w:sz="4" w:space="0" w:color="auto"/>
            </w:tcBorders>
          </w:tcPr>
          <w:p w14:paraId="18CDDC37" w14:textId="77777777" w:rsidR="00EE5860" w:rsidRPr="00441CD0" w:rsidRDefault="00EE5860" w:rsidP="00BB0E1F">
            <w:pPr>
              <w:pStyle w:val="TAC"/>
            </w:pPr>
          </w:p>
        </w:tc>
      </w:tr>
      <w:tr w:rsidR="00EE5860" w:rsidRPr="00441CD0" w14:paraId="71FC631F" w14:textId="77777777" w:rsidTr="00BB0E1F">
        <w:trPr>
          <w:jc w:val="center"/>
        </w:trPr>
        <w:tc>
          <w:tcPr>
            <w:tcW w:w="151" w:type="dxa"/>
            <w:tcBorders>
              <w:top w:val="nil"/>
              <w:left w:val="single" w:sz="4" w:space="0" w:color="auto"/>
              <w:bottom w:val="single" w:sz="4" w:space="0" w:color="auto"/>
              <w:right w:val="nil"/>
            </w:tcBorders>
          </w:tcPr>
          <w:p w14:paraId="27C6F515"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6B4E4D2" w14:textId="77777777" w:rsidR="00EE5860" w:rsidRPr="00441CD0" w:rsidRDefault="00EE5860" w:rsidP="00BB0E1F">
            <w:pPr>
              <w:pStyle w:val="NO"/>
              <w:keepNext/>
              <w:spacing w:after="0"/>
              <w:ind w:left="0" w:firstLine="0"/>
              <w:jc w:val="center"/>
              <w:rPr>
                <w:rFonts w:ascii="Arial" w:hAnsi="Arial" w:cs="Arial"/>
                <w:sz w:val="18"/>
                <w:szCs w:val="18"/>
                <w:lang w:eastAsia="zh-CN"/>
              </w:rPr>
            </w:pPr>
            <w:r w:rsidRPr="00441CD0">
              <w:rPr>
                <w:rFonts w:ascii="Arial" w:hAnsi="Arial" w:cs="Arial"/>
                <w:sz w:val="18"/>
                <w:szCs w:val="18"/>
              </w:rPr>
              <w:t>5 to 20</w:t>
            </w:r>
          </w:p>
        </w:tc>
        <w:tc>
          <w:tcPr>
            <w:tcW w:w="4708" w:type="dxa"/>
            <w:gridSpan w:val="8"/>
            <w:tcBorders>
              <w:top w:val="single" w:sz="4" w:space="0" w:color="auto"/>
              <w:left w:val="single" w:sz="4" w:space="0" w:color="auto"/>
              <w:bottom w:val="single" w:sz="4" w:space="0" w:color="auto"/>
              <w:right w:val="single" w:sz="4" w:space="0" w:color="auto"/>
            </w:tcBorders>
            <w:hideMark/>
          </w:tcPr>
          <w:p w14:paraId="34BB1CFD" w14:textId="77777777" w:rsidR="00EE5860" w:rsidRPr="00441CD0" w:rsidRDefault="00EE5860" w:rsidP="00BB0E1F">
            <w:pPr>
              <w:pStyle w:val="TAC"/>
              <w:rPr>
                <w:lang w:eastAsia="zh-CN"/>
              </w:rPr>
            </w:pPr>
            <w:r w:rsidRPr="00441CD0">
              <w:rPr>
                <w:szCs w:val="18"/>
                <w:lang w:val="de-DE" w:eastAsia="zh-CN"/>
              </w:rPr>
              <w:t>NF Instance ID</w:t>
            </w:r>
          </w:p>
        </w:tc>
        <w:tc>
          <w:tcPr>
            <w:tcW w:w="588" w:type="dxa"/>
            <w:tcBorders>
              <w:top w:val="nil"/>
              <w:left w:val="single" w:sz="4" w:space="0" w:color="auto"/>
              <w:bottom w:val="single" w:sz="4" w:space="0" w:color="auto"/>
              <w:right w:val="single" w:sz="4" w:space="0" w:color="auto"/>
            </w:tcBorders>
          </w:tcPr>
          <w:p w14:paraId="0953E171" w14:textId="77777777" w:rsidR="00EE5860" w:rsidRPr="00441CD0" w:rsidRDefault="00EE5860" w:rsidP="00BB0E1F">
            <w:pPr>
              <w:pStyle w:val="TAC"/>
            </w:pPr>
          </w:p>
        </w:tc>
      </w:tr>
    </w:tbl>
    <w:p w14:paraId="7A738981" w14:textId="77777777" w:rsidR="00EE5860" w:rsidRPr="00441CD0" w:rsidRDefault="00EE5860" w:rsidP="00EE5860">
      <w:pPr>
        <w:pStyle w:val="TF"/>
      </w:pPr>
      <w:r w:rsidRPr="00441CD0">
        <w:t>Figure 8.</w:t>
      </w:r>
      <w:r w:rsidRPr="009A5184">
        <w:t>2.175</w:t>
      </w:r>
      <w:r w:rsidRPr="00441CD0">
        <w:t xml:space="preserve">-1: </w:t>
      </w:r>
      <w:r w:rsidRPr="009A5184">
        <w:t>NF Instance ID</w:t>
      </w:r>
    </w:p>
    <w:p w14:paraId="3D6F13C6" w14:textId="77C6B45E" w:rsidR="00EE5860" w:rsidRDefault="007F37C5" w:rsidP="00EE5860">
      <w:r w:rsidRPr="00441CD0">
        <w:t xml:space="preserve">The </w:t>
      </w:r>
      <w:r>
        <w:t xml:space="preserve">format of the </w:t>
      </w:r>
      <w:r w:rsidRPr="00001B1C">
        <w:rPr>
          <w:szCs w:val="18"/>
          <w:lang w:val="en-US" w:eastAsia="zh-CN"/>
        </w:rPr>
        <w:t>NF Instance ID field</w:t>
      </w:r>
      <w:r w:rsidRPr="00441CD0">
        <w:t xml:space="preserve"> shall be </w:t>
      </w:r>
      <w:r w:rsidRPr="001D2CEF">
        <w:t>a Universally Unique Identifier (UUID) version 4</w:t>
      </w:r>
      <w:r>
        <w:t>,</w:t>
      </w:r>
      <w:r w:rsidRPr="00441CD0">
        <w:t xml:space="preserve"> as specified in </w:t>
      </w:r>
      <w:bookmarkStart w:id="7284" w:name="_Hlk135893434"/>
      <w:r w:rsidRPr="001D2CEF">
        <w:t>IETF RFC 4122 [</w:t>
      </w:r>
      <w:r>
        <w:t>75</w:t>
      </w:r>
      <w:r w:rsidRPr="001D2CEF">
        <w:t>]</w:t>
      </w:r>
      <w:bookmarkEnd w:id="7284"/>
      <w:r w:rsidRPr="00441CD0">
        <w:t>.</w:t>
      </w:r>
    </w:p>
    <w:p w14:paraId="69565AC9" w14:textId="77777777" w:rsidR="00EE5860" w:rsidRPr="00441CD0" w:rsidRDefault="00EE5860" w:rsidP="00EE5860">
      <w:pPr>
        <w:pStyle w:val="Heading3"/>
        <w:rPr>
          <w:lang w:eastAsia="zh-CN"/>
        </w:rPr>
      </w:pPr>
      <w:bookmarkStart w:id="7285" w:name="_Toc44689409"/>
      <w:bookmarkStart w:id="7286" w:name="_Toc44924163"/>
      <w:bookmarkStart w:id="7287" w:name="_Toc51861133"/>
      <w:bookmarkStart w:id="7288" w:name="_Toc57930904"/>
      <w:bookmarkStart w:id="7289" w:name="_Toc57931534"/>
      <w:bookmarkStart w:id="7290" w:name="_Toc160974660"/>
      <w:r w:rsidRPr="00441CD0">
        <w:t>8.</w:t>
      </w:r>
      <w:r w:rsidRPr="00441CD0">
        <w:rPr>
          <w:lang w:eastAsia="zh-CN"/>
        </w:rPr>
        <w:t>2.</w:t>
      </w:r>
      <w:r>
        <w:rPr>
          <w:lang w:eastAsia="zh-CN"/>
        </w:rPr>
        <w:t>176</w:t>
      </w:r>
      <w:r w:rsidRPr="00441CD0">
        <w:tab/>
      </w:r>
      <w:r>
        <w:rPr>
          <w:lang w:eastAsia="zh-CN"/>
        </w:rPr>
        <w:t>S-NSSAI</w:t>
      </w:r>
      <w:bookmarkEnd w:id="7285"/>
      <w:bookmarkEnd w:id="7286"/>
      <w:bookmarkEnd w:id="7287"/>
      <w:bookmarkEnd w:id="7288"/>
      <w:bookmarkEnd w:id="7289"/>
      <w:bookmarkEnd w:id="7290"/>
    </w:p>
    <w:p w14:paraId="30E5B247" w14:textId="77777777" w:rsidR="00EE5860" w:rsidRPr="00441CD0" w:rsidRDefault="00EE5860" w:rsidP="00EE5860">
      <w:pPr>
        <w:rPr>
          <w:lang w:eastAsia="ja-JP"/>
        </w:rPr>
      </w:pPr>
      <w:r w:rsidRPr="00441CD0">
        <w:t xml:space="preserve">The </w:t>
      </w:r>
      <w:r>
        <w:t>S-NSSAI</w:t>
      </w:r>
      <w:r w:rsidRPr="00441CD0">
        <w:t xml:space="preserve"> IE indicates </w:t>
      </w:r>
      <w:r>
        <w:t>the S-NSSAI of a PDU session</w:t>
      </w:r>
      <w:r w:rsidRPr="00441CD0">
        <w:t xml:space="preserve">. It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176</w:t>
      </w:r>
      <w:r w:rsidRPr="00441CD0">
        <w:rPr>
          <w:lang w:eastAsia="zh-CN"/>
        </w:rPr>
        <w:t>-1</w:t>
      </w:r>
      <w:r w:rsidRPr="00441CD0">
        <w:rPr>
          <w:lang w:eastAsia="ja-JP"/>
        </w:rPr>
        <w:t>.</w:t>
      </w:r>
    </w:p>
    <w:p w14:paraId="76F51ECA" w14:textId="77777777" w:rsidR="00EE586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104"/>
        <w:gridCol w:w="587"/>
        <w:gridCol w:w="587"/>
        <w:gridCol w:w="589"/>
        <w:gridCol w:w="587"/>
        <w:gridCol w:w="587"/>
        <w:gridCol w:w="588"/>
        <w:gridCol w:w="588"/>
        <w:gridCol w:w="589"/>
        <w:gridCol w:w="588"/>
      </w:tblGrid>
      <w:tr w:rsidR="00EE5860" w:rsidRPr="00441CD0" w14:paraId="4888926A" w14:textId="77777777" w:rsidTr="00BB0E1F">
        <w:trPr>
          <w:jc w:val="center"/>
        </w:trPr>
        <w:tc>
          <w:tcPr>
            <w:tcW w:w="1104" w:type="dxa"/>
            <w:tcBorders>
              <w:top w:val="single" w:sz="4" w:space="0" w:color="auto"/>
              <w:left w:val="single" w:sz="4" w:space="0" w:color="auto"/>
              <w:bottom w:val="nil"/>
              <w:right w:val="nil"/>
            </w:tcBorders>
          </w:tcPr>
          <w:p w14:paraId="34AB12C9" w14:textId="77777777" w:rsidR="00EE5860" w:rsidRPr="00441CD0" w:rsidRDefault="00EE5860" w:rsidP="00BB0E1F">
            <w:pPr>
              <w:pStyle w:val="TAH"/>
            </w:pPr>
          </w:p>
        </w:tc>
        <w:tc>
          <w:tcPr>
            <w:tcW w:w="4702" w:type="dxa"/>
            <w:gridSpan w:val="8"/>
            <w:tcBorders>
              <w:top w:val="single" w:sz="4" w:space="0" w:color="auto"/>
              <w:left w:val="nil"/>
              <w:bottom w:val="nil"/>
              <w:right w:val="nil"/>
            </w:tcBorders>
            <w:hideMark/>
          </w:tcPr>
          <w:p w14:paraId="21FC75F9"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D4699D6" w14:textId="77777777" w:rsidR="00EE5860" w:rsidRPr="00441CD0" w:rsidRDefault="00EE5860" w:rsidP="00BB0E1F">
            <w:pPr>
              <w:pStyle w:val="TAC"/>
            </w:pPr>
          </w:p>
        </w:tc>
      </w:tr>
      <w:tr w:rsidR="00EE5860" w:rsidRPr="00441CD0" w14:paraId="22970725" w14:textId="77777777" w:rsidTr="00BB0E1F">
        <w:trPr>
          <w:jc w:val="center"/>
        </w:trPr>
        <w:tc>
          <w:tcPr>
            <w:tcW w:w="1104" w:type="dxa"/>
            <w:tcBorders>
              <w:top w:val="nil"/>
              <w:left w:val="single" w:sz="4" w:space="0" w:color="auto"/>
              <w:bottom w:val="nil"/>
              <w:right w:val="nil"/>
            </w:tcBorders>
            <w:hideMark/>
          </w:tcPr>
          <w:p w14:paraId="3A65C719"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D93D4B5" w14:textId="77777777" w:rsidR="00EE5860" w:rsidRPr="00441CD0" w:rsidRDefault="00EE5860" w:rsidP="00BB0E1F">
            <w:pPr>
              <w:pStyle w:val="TAH"/>
            </w:pPr>
            <w:r w:rsidRPr="00441CD0">
              <w:t>8</w:t>
            </w:r>
          </w:p>
        </w:tc>
        <w:tc>
          <w:tcPr>
            <w:tcW w:w="587" w:type="dxa"/>
            <w:tcBorders>
              <w:top w:val="nil"/>
              <w:left w:val="nil"/>
              <w:bottom w:val="single" w:sz="4" w:space="0" w:color="auto"/>
              <w:right w:val="nil"/>
            </w:tcBorders>
            <w:hideMark/>
          </w:tcPr>
          <w:p w14:paraId="5B5420A8" w14:textId="77777777" w:rsidR="00EE5860" w:rsidRPr="00441CD0" w:rsidRDefault="00EE5860" w:rsidP="00BB0E1F">
            <w:pPr>
              <w:pStyle w:val="TAH"/>
            </w:pPr>
            <w:r w:rsidRPr="00441CD0">
              <w:t>7</w:t>
            </w:r>
          </w:p>
        </w:tc>
        <w:tc>
          <w:tcPr>
            <w:tcW w:w="589" w:type="dxa"/>
            <w:tcBorders>
              <w:top w:val="nil"/>
              <w:left w:val="nil"/>
              <w:bottom w:val="single" w:sz="4" w:space="0" w:color="auto"/>
              <w:right w:val="nil"/>
            </w:tcBorders>
            <w:hideMark/>
          </w:tcPr>
          <w:p w14:paraId="4575C571" w14:textId="77777777" w:rsidR="00EE5860" w:rsidRPr="00441CD0" w:rsidRDefault="00EE5860" w:rsidP="00BB0E1F">
            <w:pPr>
              <w:pStyle w:val="TAH"/>
            </w:pPr>
            <w:r w:rsidRPr="00441CD0">
              <w:t>6</w:t>
            </w:r>
          </w:p>
        </w:tc>
        <w:tc>
          <w:tcPr>
            <w:tcW w:w="587" w:type="dxa"/>
            <w:tcBorders>
              <w:top w:val="nil"/>
              <w:left w:val="nil"/>
              <w:bottom w:val="single" w:sz="4" w:space="0" w:color="auto"/>
              <w:right w:val="nil"/>
            </w:tcBorders>
            <w:hideMark/>
          </w:tcPr>
          <w:p w14:paraId="522455EB" w14:textId="77777777" w:rsidR="00EE5860" w:rsidRPr="00441CD0" w:rsidRDefault="00EE5860" w:rsidP="00BB0E1F">
            <w:pPr>
              <w:pStyle w:val="TAH"/>
            </w:pPr>
            <w:r w:rsidRPr="00441CD0">
              <w:t>5</w:t>
            </w:r>
          </w:p>
        </w:tc>
        <w:tc>
          <w:tcPr>
            <w:tcW w:w="587" w:type="dxa"/>
            <w:tcBorders>
              <w:top w:val="nil"/>
              <w:left w:val="nil"/>
              <w:bottom w:val="single" w:sz="4" w:space="0" w:color="auto"/>
              <w:right w:val="nil"/>
            </w:tcBorders>
            <w:hideMark/>
          </w:tcPr>
          <w:p w14:paraId="5700F85A"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5B4488AF"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F3C824E"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7F5FD747"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1AD2C332" w14:textId="77777777" w:rsidR="00EE5860" w:rsidRPr="00441CD0" w:rsidRDefault="00EE5860" w:rsidP="00BB0E1F">
            <w:pPr>
              <w:pStyle w:val="TAC"/>
            </w:pPr>
          </w:p>
        </w:tc>
      </w:tr>
      <w:tr w:rsidR="00EE5860" w:rsidRPr="00441CD0" w14:paraId="640B8535" w14:textId="77777777" w:rsidTr="00BB0E1F">
        <w:trPr>
          <w:jc w:val="center"/>
        </w:trPr>
        <w:tc>
          <w:tcPr>
            <w:tcW w:w="1104" w:type="dxa"/>
            <w:tcBorders>
              <w:top w:val="nil"/>
              <w:left w:val="single" w:sz="4" w:space="0" w:color="auto"/>
              <w:bottom w:val="nil"/>
              <w:right w:val="single" w:sz="4" w:space="0" w:color="auto"/>
            </w:tcBorders>
            <w:hideMark/>
          </w:tcPr>
          <w:p w14:paraId="16F9CFD7" w14:textId="77777777" w:rsidR="00EE5860" w:rsidRPr="00441CD0" w:rsidRDefault="00EE5860" w:rsidP="00BB0E1F">
            <w:pPr>
              <w:pStyle w:val="TAC"/>
              <w:rPr>
                <w:lang w:eastAsia="zh-CN"/>
              </w:rPr>
            </w:pPr>
            <w:r w:rsidRPr="00441CD0">
              <w:t>1</w:t>
            </w:r>
            <w:r w:rsidRPr="00441CD0">
              <w:rPr>
                <w:lang w:eastAsia="zh-CN"/>
              </w:rPr>
              <w:t xml:space="preserve"> to 2</w:t>
            </w:r>
          </w:p>
        </w:tc>
        <w:tc>
          <w:tcPr>
            <w:tcW w:w="4702" w:type="dxa"/>
            <w:gridSpan w:val="8"/>
            <w:tcBorders>
              <w:top w:val="single" w:sz="4" w:space="0" w:color="auto"/>
              <w:left w:val="single" w:sz="4" w:space="0" w:color="auto"/>
              <w:bottom w:val="single" w:sz="4" w:space="0" w:color="auto"/>
              <w:right w:val="single" w:sz="4" w:space="0" w:color="auto"/>
            </w:tcBorders>
            <w:hideMark/>
          </w:tcPr>
          <w:p w14:paraId="08A723D4" w14:textId="77777777" w:rsidR="00EE5860" w:rsidRPr="00441CD0" w:rsidRDefault="00EE5860" w:rsidP="00BB0E1F">
            <w:pPr>
              <w:pStyle w:val="TAC"/>
            </w:pPr>
            <w:r w:rsidRPr="00441CD0">
              <w:t xml:space="preserve">Type = </w:t>
            </w:r>
            <w:r>
              <w:t>257</w:t>
            </w:r>
            <w:r w:rsidRPr="00441CD0">
              <w:t xml:space="preserve"> (decimal)</w:t>
            </w:r>
          </w:p>
        </w:tc>
        <w:tc>
          <w:tcPr>
            <w:tcW w:w="588" w:type="dxa"/>
            <w:tcBorders>
              <w:top w:val="nil"/>
              <w:left w:val="single" w:sz="4" w:space="0" w:color="auto"/>
              <w:bottom w:val="nil"/>
              <w:right w:val="single" w:sz="4" w:space="0" w:color="auto"/>
            </w:tcBorders>
          </w:tcPr>
          <w:p w14:paraId="0F1642C0" w14:textId="77777777" w:rsidR="00EE5860" w:rsidRPr="00441CD0" w:rsidRDefault="00EE5860" w:rsidP="00BB0E1F">
            <w:pPr>
              <w:pStyle w:val="TAC"/>
            </w:pPr>
          </w:p>
        </w:tc>
      </w:tr>
      <w:tr w:rsidR="00EE5860" w:rsidRPr="00441CD0" w14:paraId="14139F9D" w14:textId="77777777" w:rsidTr="00BB0E1F">
        <w:trPr>
          <w:jc w:val="center"/>
        </w:trPr>
        <w:tc>
          <w:tcPr>
            <w:tcW w:w="1104" w:type="dxa"/>
            <w:tcBorders>
              <w:top w:val="nil"/>
              <w:left w:val="single" w:sz="4" w:space="0" w:color="auto"/>
              <w:bottom w:val="nil"/>
              <w:right w:val="single" w:sz="4" w:space="0" w:color="auto"/>
            </w:tcBorders>
            <w:hideMark/>
          </w:tcPr>
          <w:p w14:paraId="29022AB5" w14:textId="77777777" w:rsidR="00EE5860" w:rsidRPr="00441CD0" w:rsidRDefault="00EE5860" w:rsidP="00BB0E1F">
            <w:pPr>
              <w:pStyle w:val="TAC"/>
              <w:rPr>
                <w:lang w:eastAsia="zh-CN"/>
              </w:rPr>
            </w:pPr>
            <w:r w:rsidRPr="00441CD0">
              <w:rPr>
                <w:lang w:eastAsia="zh-CN"/>
              </w:rPr>
              <w:t>3</w:t>
            </w:r>
            <w:r w:rsidRPr="00441CD0">
              <w:t xml:space="preserve"> to </w:t>
            </w:r>
            <w:r w:rsidRPr="00441CD0">
              <w:rPr>
                <w:lang w:eastAsia="zh-CN"/>
              </w:rPr>
              <w:t>4</w:t>
            </w:r>
          </w:p>
        </w:tc>
        <w:tc>
          <w:tcPr>
            <w:tcW w:w="4702" w:type="dxa"/>
            <w:gridSpan w:val="8"/>
            <w:tcBorders>
              <w:top w:val="single" w:sz="4" w:space="0" w:color="auto"/>
              <w:left w:val="single" w:sz="4" w:space="0" w:color="auto"/>
              <w:bottom w:val="single" w:sz="4" w:space="0" w:color="auto"/>
              <w:right w:val="single" w:sz="4" w:space="0" w:color="auto"/>
            </w:tcBorders>
            <w:hideMark/>
          </w:tcPr>
          <w:p w14:paraId="532D1D2C" w14:textId="77777777" w:rsidR="00EE5860" w:rsidRPr="00441CD0" w:rsidRDefault="00EE5860" w:rsidP="00BB0E1F">
            <w:pPr>
              <w:pStyle w:val="TAC"/>
            </w:pPr>
            <w:r w:rsidRPr="00441CD0">
              <w:t>Length =</w:t>
            </w:r>
            <w:r>
              <w:t xml:space="preserve"> 4</w:t>
            </w:r>
          </w:p>
        </w:tc>
        <w:tc>
          <w:tcPr>
            <w:tcW w:w="588" w:type="dxa"/>
            <w:tcBorders>
              <w:top w:val="nil"/>
              <w:left w:val="single" w:sz="4" w:space="0" w:color="auto"/>
              <w:bottom w:val="nil"/>
              <w:right w:val="single" w:sz="4" w:space="0" w:color="auto"/>
            </w:tcBorders>
          </w:tcPr>
          <w:p w14:paraId="04C4FC67" w14:textId="77777777" w:rsidR="00EE5860" w:rsidRPr="00441CD0" w:rsidRDefault="00EE5860" w:rsidP="00BB0E1F">
            <w:pPr>
              <w:pStyle w:val="TAC"/>
            </w:pPr>
          </w:p>
        </w:tc>
      </w:tr>
      <w:tr w:rsidR="00EE5860" w:rsidRPr="00441CD0" w14:paraId="6EB89B61" w14:textId="77777777" w:rsidTr="00BB0E1F">
        <w:trPr>
          <w:jc w:val="center"/>
        </w:trPr>
        <w:tc>
          <w:tcPr>
            <w:tcW w:w="1104" w:type="dxa"/>
            <w:tcBorders>
              <w:top w:val="nil"/>
              <w:left w:val="single" w:sz="4" w:space="0" w:color="auto"/>
              <w:bottom w:val="nil"/>
              <w:right w:val="single" w:sz="4" w:space="0" w:color="auto"/>
            </w:tcBorders>
            <w:hideMark/>
          </w:tcPr>
          <w:p w14:paraId="4FDEF33F" w14:textId="77777777" w:rsidR="00EE5860" w:rsidRPr="00441CD0" w:rsidRDefault="00EE5860" w:rsidP="00BB0E1F">
            <w:pPr>
              <w:pStyle w:val="TAC"/>
            </w:pPr>
            <w:r w:rsidRPr="00441CD0">
              <w:rPr>
                <w:lang w:eastAsia="zh-CN"/>
              </w:rPr>
              <w:t>5</w:t>
            </w:r>
          </w:p>
        </w:tc>
        <w:tc>
          <w:tcPr>
            <w:tcW w:w="4702" w:type="dxa"/>
            <w:gridSpan w:val="8"/>
            <w:tcBorders>
              <w:top w:val="single" w:sz="4" w:space="0" w:color="auto"/>
              <w:left w:val="single" w:sz="4" w:space="0" w:color="auto"/>
              <w:bottom w:val="single" w:sz="4" w:space="0" w:color="auto"/>
              <w:right w:val="single" w:sz="4" w:space="0" w:color="auto"/>
            </w:tcBorders>
            <w:hideMark/>
          </w:tcPr>
          <w:p w14:paraId="37268DFB" w14:textId="77777777" w:rsidR="00EE5860" w:rsidRPr="00441CD0" w:rsidRDefault="00EE5860" w:rsidP="00BB0E1F">
            <w:pPr>
              <w:pStyle w:val="TAC"/>
              <w:rPr>
                <w:lang w:eastAsia="zh-CN"/>
              </w:rPr>
            </w:pPr>
            <w:r>
              <w:rPr>
                <w:lang w:eastAsia="zh-CN"/>
              </w:rPr>
              <w:t>SST</w:t>
            </w:r>
          </w:p>
        </w:tc>
        <w:tc>
          <w:tcPr>
            <w:tcW w:w="588" w:type="dxa"/>
            <w:tcBorders>
              <w:top w:val="nil"/>
              <w:left w:val="single" w:sz="4" w:space="0" w:color="auto"/>
              <w:bottom w:val="single" w:sz="4" w:space="0" w:color="auto"/>
              <w:right w:val="single" w:sz="4" w:space="0" w:color="auto"/>
            </w:tcBorders>
          </w:tcPr>
          <w:p w14:paraId="5D21A4B5" w14:textId="77777777" w:rsidR="00EE5860" w:rsidRPr="00441CD0" w:rsidRDefault="00EE5860" w:rsidP="00BB0E1F">
            <w:pPr>
              <w:pStyle w:val="TAC"/>
            </w:pPr>
          </w:p>
        </w:tc>
      </w:tr>
      <w:tr w:rsidR="00EE5860" w:rsidRPr="00441CD0" w14:paraId="251FAF78" w14:textId="77777777" w:rsidTr="00BB0E1F">
        <w:trPr>
          <w:jc w:val="center"/>
        </w:trPr>
        <w:tc>
          <w:tcPr>
            <w:tcW w:w="1104" w:type="dxa"/>
            <w:tcBorders>
              <w:top w:val="nil"/>
              <w:left w:val="single" w:sz="4" w:space="0" w:color="auto"/>
              <w:bottom w:val="single" w:sz="4" w:space="0" w:color="auto"/>
              <w:right w:val="single" w:sz="4" w:space="0" w:color="auto"/>
            </w:tcBorders>
            <w:hideMark/>
          </w:tcPr>
          <w:p w14:paraId="3B2DBA18" w14:textId="77777777" w:rsidR="00EE5860" w:rsidRPr="00441CD0" w:rsidRDefault="00EE5860" w:rsidP="00BB0E1F">
            <w:pPr>
              <w:pStyle w:val="TAC"/>
            </w:pPr>
            <w:r>
              <w:rPr>
                <w:lang w:eastAsia="zh-CN"/>
              </w:rPr>
              <w:t>6 to 8</w:t>
            </w:r>
          </w:p>
        </w:tc>
        <w:tc>
          <w:tcPr>
            <w:tcW w:w="4702" w:type="dxa"/>
            <w:gridSpan w:val="8"/>
            <w:tcBorders>
              <w:top w:val="single" w:sz="4" w:space="0" w:color="auto"/>
              <w:left w:val="single" w:sz="4" w:space="0" w:color="auto"/>
              <w:bottom w:val="single" w:sz="4" w:space="0" w:color="auto"/>
              <w:right w:val="single" w:sz="4" w:space="0" w:color="auto"/>
            </w:tcBorders>
            <w:hideMark/>
          </w:tcPr>
          <w:p w14:paraId="64490D3F" w14:textId="77777777" w:rsidR="00EE5860" w:rsidRPr="00441CD0" w:rsidRDefault="00EE5860" w:rsidP="00BB0E1F">
            <w:pPr>
              <w:pStyle w:val="TAC"/>
              <w:rPr>
                <w:lang w:eastAsia="zh-CN"/>
              </w:rPr>
            </w:pPr>
            <w:r>
              <w:rPr>
                <w:lang w:eastAsia="zh-CN"/>
              </w:rPr>
              <w:t>SD</w:t>
            </w:r>
          </w:p>
        </w:tc>
        <w:tc>
          <w:tcPr>
            <w:tcW w:w="588" w:type="dxa"/>
            <w:tcBorders>
              <w:top w:val="nil"/>
              <w:left w:val="single" w:sz="4" w:space="0" w:color="auto"/>
              <w:bottom w:val="single" w:sz="4" w:space="0" w:color="auto"/>
              <w:right w:val="single" w:sz="4" w:space="0" w:color="auto"/>
            </w:tcBorders>
          </w:tcPr>
          <w:p w14:paraId="618E249E" w14:textId="77777777" w:rsidR="00EE5860" w:rsidRPr="00441CD0" w:rsidRDefault="00EE5860" w:rsidP="00BB0E1F">
            <w:pPr>
              <w:pStyle w:val="TAC"/>
            </w:pPr>
          </w:p>
        </w:tc>
      </w:tr>
    </w:tbl>
    <w:p w14:paraId="4B9B61EA" w14:textId="77777777" w:rsidR="00EE5860" w:rsidRPr="00441CD0" w:rsidRDefault="00EE5860" w:rsidP="00EE5860">
      <w:pPr>
        <w:pStyle w:val="TF"/>
      </w:pPr>
      <w:r w:rsidRPr="00441CD0">
        <w:t>Figure 8.2.</w:t>
      </w:r>
      <w:r>
        <w:t>176</w:t>
      </w:r>
      <w:r w:rsidRPr="00441CD0">
        <w:t xml:space="preserve">-1: </w:t>
      </w:r>
      <w:r>
        <w:t>S-NSSAI</w:t>
      </w:r>
    </w:p>
    <w:p w14:paraId="23082740" w14:textId="77777777" w:rsidR="00EE5860" w:rsidRDefault="00EE5860" w:rsidP="00EE5860">
      <w:r>
        <w:t xml:space="preserve">The SST (Slice/Service Type) and SD (Slice Differentiator) </w:t>
      </w:r>
      <w:r w:rsidRPr="00441CD0">
        <w:t>field</w:t>
      </w:r>
      <w:r>
        <w:t xml:space="preserve">s shall be encoded as defined in clause 28.4.2 of </w:t>
      </w:r>
      <w:r w:rsidRPr="00441CD0">
        <w:t>3GPP</w:t>
      </w:r>
      <w:r w:rsidRPr="00441CD0">
        <w:rPr>
          <w:lang w:val="en-US"/>
        </w:rPr>
        <w:t> </w:t>
      </w:r>
      <w:r w:rsidRPr="00441CD0">
        <w:t>TS</w:t>
      </w:r>
      <w:r w:rsidRPr="00441CD0">
        <w:rPr>
          <w:lang w:val="en-US"/>
        </w:rPr>
        <w:t> </w:t>
      </w:r>
      <w:r w:rsidRPr="00441CD0">
        <w:t>23.003</w:t>
      </w:r>
      <w:r>
        <w:t> </w:t>
      </w:r>
      <w:r w:rsidRPr="00441CD0">
        <w:t>[</w:t>
      </w:r>
      <w:r w:rsidRPr="00441CD0">
        <w:rPr>
          <w:lang w:eastAsia="zh-CN"/>
        </w:rPr>
        <w:t>2</w:t>
      </w:r>
      <w:r w:rsidRPr="00441CD0">
        <w:t>].</w:t>
      </w:r>
    </w:p>
    <w:p w14:paraId="0AD6828B" w14:textId="77777777" w:rsidR="00EE5860" w:rsidRPr="00441CD0" w:rsidRDefault="00EE5860" w:rsidP="00EE5860">
      <w:pPr>
        <w:pStyle w:val="Heading3"/>
      </w:pPr>
      <w:bookmarkStart w:id="7291" w:name="_Toc44689410"/>
      <w:bookmarkStart w:id="7292" w:name="_Toc44924164"/>
      <w:bookmarkStart w:id="7293" w:name="_Toc51861134"/>
      <w:bookmarkStart w:id="7294" w:name="_Toc57930905"/>
      <w:bookmarkStart w:id="7295" w:name="_Toc57931535"/>
      <w:bookmarkStart w:id="7296" w:name="_Toc160974661"/>
      <w:r w:rsidRPr="00441CD0">
        <w:t>8.</w:t>
      </w:r>
      <w:r w:rsidRPr="00441CD0">
        <w:rPr>
          <w:lang w:val="en-US"/>
        </w:rPr>
        <w:t>2.</w:t>
      </w:r>
      <w:r>
        <w:rPr>
          <w:lang w:val="en-US"/>
        </w:rPr>
        <w:t>177</w:t>
      </w:r>
      <w:r w:rsidRPr="00441CD0">
        <w:tab/>
      </w:r>
      <w:r>
        <w:t>IP version</w:t>
      </w:r>
      <w:bookmarkEnd w:id="7291"/>
      <w:bookmarkEnd w:id="7292"/>
      <w:bookmarkEnd w:id="7293"/>
      <w:bookmarkEnd w:id="7294"/>
      <w:bookmarkEnd w:id="7295"/>
      <w:bookmarkEnd w:id="7296"/>
    </w:p>
    <w:p w14:paraId="625ABC20" w14:textId="77777777" w:rsidR="00EE5860" w:rsidRPr="00441CD0" w:rsidRDefault="00EE5860" w:rsidP="00EE5860">
      <w:pPr>
        <w:rPr>
          <w:lang w:eastAsia="ja-JP"/>
        </w:rPr>
      </w:pPr>
      <w:r>
        <w:rPr>
          <w:lang w:eastAsia="ja-JP"/>
        </w:rPr>
        <w:t>IP version</w:t>
      </w:r>
      <w:r w:rsidRPr="00441CD0">
        <w:rPr>
          <w:rFonts w:eastAsia="Batang"/>
          <w:lang w:eastAsia="ko-KR"/>
        </w:rPr>
        <w:t xml:space="preserve"> 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177</w:t>
      </w:r>
      <w:r w:rsidRPr="00441CD0">
        <w:rPr>
          <w:lang w:eastAsia="zh-CN"/>
        </w:rPr>
        <w:t>-1</w:t>
      </w:r>
      <w:r w:rsidRPr="00441CD0">
        <w:rPr>
          <w:lang w:eastAsia="ja-JP"/>
        </w:rPr>
        <w:t>.</w:t>
      </w:r>
    </w:p>
    <w:p w14:paraId="4DF00937"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3654BD84" w14:textId="77777777" w:rsidTr="00BB0E1F">
        <w:trPr>
          <w:jc w:val="center"/>
        </w:trPr>
        <w:tc>
          <w:tcPr>
            <w:tcW w:w="151" w:type="dxa"/>
            <w:tcBorders>
              <w:top w:val="single" w:sz="6" w:space="0" w:color="auto"/>
              <w:left w:val="single" w:sz="6" w:space="0" w:color="auto"/>
              <w:bottom w:val="nil"/>
              <w:right w:val="nil"/>
            </w:tcBorders>
          </w:tcPr>
          <w:p w14:paraId="0C9E6AE9"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34781DA6"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7F163B33"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2EA01D3" w14:textId="77777777" w:rsidR="00EE5860" w:rsidRPr="00441CD0" w:rsidRDefault="00EE5860" w:rsidP="00BB0E1F">
            <w:pPr>
              <w:pStyle w:val="TAC"/>
              <w:rPr>
                <w:lang w:val="fr-FR"/>
              </w:rPr>
            </w:pPr>
          </w:p>
        </w:tc>
      </w:tr>
      <w:tr w:rsidR="00EE5860" w:rsidRPr="00441CD0" w14:paraId="44756BDA" w14:textId="77777777" w:rsidTr="00BB0E1F">
        <w:trPr>
          <w:jc w:val="center"/>
        </w:trPr>
        <w:tc>
          <w:tcPr>
            <w:tcW w:w="151" w:type="dxa"/>
            <w:tcBorders>
              <w:top w:val="nil"/>
              <w:left w:val="single" w:sz="6" w:space="0" w:color="auto"/>
              <w:bottom w:val="nil"/>
              <w:right w:val="nil"/>
            </w:tcBorders>
          </w:tcPr>
          <w:p w14:paraId="6BF73DD4"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070BD5CC"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C159640"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1331F65C"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7EC4EA7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63646053"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1CD042DF"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7CA21C01"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2195F0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525E80F4"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0E85F785" w14:textId="77777777" w:rsidR="00EE5860" w:rsidRPr="00441CD0" w:rsidRDefault="00EE5860" w:rsidP="00BB0E1F">
            <w:pPr>
              <w:pStyle w:val="TAC"/>
              <w:rPr>
                <w:lang w:val="fr-FR"/>
              </w:rPr>
            </w:pPr>
          </w:p>
        </w:tc>
      </w:tr>
      <w:tr w:rsidR="00EE5860" w:rsidRPr="00441CD0" w14:paraId="636C9035" w14:textId="77777777" w:rsidTr="00BB0E1F">
        <w:trPr>
          <w:jc w:val="center"/>
        </w:trPr>
        <w:tc>
          <w:tcPr>
            <w:tcW w:w="151" w:type="dxa"/>
            <w:tcBorders>
              <w:top w:val="nil"/>
              <w:left w:val="single" w:sz="6" w:space="0" w:color="auto"/>
              <w:bottom w:val="nil"/>
              <w:right w:val="nil"/>
            </w:tcBorders>
          </w:tcPr>
          <w:p w14:paraId="67B76F6C"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33A6B4A"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73329C51" w14:textId="77777777" w:rsidR="00EE5860" w:rsidRPr="00441CD0" w:rsidRDefault="00EE5860" w:rsidP="00BB0E1F">
            <w:pPr>
              <w:pStyle w:val="TAC"/>
              <w:rPr>
                <w:lang w:val="fr-FR"/>
              </w:rPr>
            </w:pPr>
            <w:r w:rsidRPr="00441CD0">
              <w:rPr>
                <w:lang w:val="fr-FR"/>
              </w:rPr>
              <w:t xml:space="preserve">Type = </w:t>
            </w:r>
            <w:r>
              <w:rPr>
                <w:lang w:val="sv-SE"/>
              </w:rPr>
              <w:t>258</w:t>
            </w:r>
            <w:r w:rsidRPr="00441CD0">
              <w:rPr>
                <w:lang w:val="fr-FR"/>
              </w:rPr>
              <w:t xml:space="preserve"> (decimal)</w:t>
            </w:r>
          </w:p>
        </w:tc>
        <w:tc>
          <w:tcPr>
            <w:tcW w:w="588" w:type="dxa"/>
            <w:tcBorders>
              <w:top w:val="nil"/>
              <w:left w:val="single" w:sz="4" w:space="0" w:color="auto"/>
              <w:bottom w:val="nil"/>
              <w:right w:val="single" w:sz="6" w:space="0" w:color="auto"/>
            </w:tcBorders>
          </w:tcPr>
          <w:p w14:paraId="77A3D698" w14:textId="77777777" w:rsidR="00EE5860" w:rsidRPr="00441CD0" w:rsidRDefault="00EE5860" w:rsidP="00BB0E1F">
            <w:pPr>
              <w:pStyle w:val="TAC"/>
              <w:rPr>
                <w:lang w:val="fr-FR"/>
              </w:rPr>
            </w:pPr>
          </w:p>
        </w:tc>
      </w:tr>
      <w:tr w:rsidR="00EE5860" w:rsidRPr="00441CD0" w14:paraId="765D43E2" w14:textId="77777777" w:rsidTr="00BB0E1F">
        <w:trPr>
          <w:jc w:val="center"/>
        </w:trPr>
        <w:tc>
          <w:tcPr>
            <w:tcW w:w="151" w:type="dxa"/>
            <w:tcBorders>
              <w:top w:val="nil"/>
              <w:left w:val="single" w:sz="6" w:space="0" w:color="auto"/>
              <w:bottom w:val="nil"/>
              <w:right w:val="nil"/>
            </w:tcBorders>
          </w:tcPr>
          <w:p w14:paraId="56E53F5B"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3BC7ACC"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60BFBDCC"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6E12535" w14:textId="77777777" w:rsidR="00EE5860" w:rsidRPr="00441CD0" w:rsidRDefault="00EE5860" w:rsidP="00BB0E1F">
            <w:pPr>
              <w:pStyle w:val="TAC"/>
              <w:rPr>
                <w:lang w:val="fr-FR"/>
              </w:rPr>
            </w:pPr>
          </w:p>
        </w:tc>
      </w:tr>
      <w:tr w:rsidR="00EE5860" w:rsidRPr="00441CD0" w14:paraId="2B79F458" w14:textId="77777777" w:rsidTr="00BB0E1F">
        <w:trPr>
          <w:jc w:val="center"/>
        </w:trPr>
        <w:tc>
          <w:tcPr>
            <w:tcW w:w="151" w:type="dxa"/>
            <w:tcBorders>
              <w:top w:val="nil"/>
              <w:left w:val="single" w:sz="6" w:space="0" w:color="auto"/>
              <w:bottom w:val="nil"/>
              <w:right w:val="nil"/>
            </w:tcBorders>
          </w:tcPr>
          <w:p w14:paraId="730228F0"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4E9787F"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7BC07CF8" w14:textId="77777777" w:rsidR="00EE5860" w:rsidRPr="00441CD0" w:rsidRDefault="00EE5860" w:rsidP="00BB0E1F">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tcPr>
          <w:p w14:paraId="22873852" w14:textId="77777777" w:rsidR="00EE5860" w:rsidRPr="00441CD0" w:rsidRDefault="00EE5860" w:rsidP="00BB0E1F">
            <w:pPr>
              <w:pStyle w:val="TAC"/>
              <w:rPr>
                <w:lang w:val="fr-FR" w:eastAsia="zh-CN"/>
              </w:rPr>
            </w:pPr>
            <w:r>
              <w:rPr>
                <w:rFonts w:hint="eastAsia"/>
                <w:lang w:val="fr-FR" w:eastAsia="zh-CN"/>
              </w:rPr>
              <w:t>V</w:t>
            </w:r>
            <w:r>
              <w:rPr>
                <w:lang w:val="fr-FR" w:eastAsia="zh-CN"/>
              </w:rPr>
              <w:t>6</w:t>
            </w:r>
          </w:p>
        </w:tc>
        <w:tc>
          <w:tcPr>
            <w:tcW w:w="589" w:type="dxa"/>
            <w:tcBorders>
              <w:top w:val="single" w:sz="4" w:space="0" w:color="auto"/>
              <w:left w:val="single" w:sz="4" w:space="0" w:color="auto"/>
              <w:bottom w:val="single" w:sz="4" w:space="0" w:color="auto"/>
              <w:right w:val="single" w:sz="4" w:space="0" w:color="auto"/>
            </w:tcBorders>
          </w:tcPr>
          <w:p w14:paraId="38886FF1" w14:textId="77777777" w:rsidR="00EE5860" w:rsidRPr="00441CD0" w:rsidRDefault="00EE5860" w:rsidP="00BB0E1F">
            <w:pPr>
              <w:pStyle w:val="TAC"/>
              <w:rPr>
                <w:lang w:val="fr-FR" w:eastAsia="zh-CN"/>
              </w:rPr>
            </w:pPr>
            <w:r>
              <w:rPr>
                <w:rFonts w:hint="eastAsia"/>
                <w:lang w:val="fr-FR" w:eastAsia="zh-CN"/>
              </w:rPr>
              <w:t>V</w:t>
            </w:r>
            <w:r>
              <w:rPr>
                <w:lang w:val="fr-FR" w:eastAsia="zh-CN"/>
              </w:rPr>
              <w:t>4</w:t>
            </w:r>
          </w:p>
        </w:tc>
        <w:tc>
          <w:tcPr>
            <w:tcW w:w="588" w:type="dxa"/>
            <w:tcBorders>
              <w:top w:val="nil"/>
              <w:left w:val="single" w:sz="4" w:space="0" w:color="auto"/>
              <w:bottom w:val="nil"/>
              <w:right w:val="single" w:sz="6" w:space="0" w:color="auto"/>
            </w:tcBorders>
          </w:tcPr>
          <w:p w14:paraId="653B3555" w14:textId="77777777" w:rsidR="00EE5860" w:rsidRPr="00441CD0" w:rsidRDefault="00EE5860" w:rsidP="00BB0E1F">
            <w:pPr>
              <w:pStyle w:val="TAC"/>
              <w:rPr>
                <w:lang w:val="fr-FR"/>
              </w:rPr>
            </w:pPr>
          </w:p>
        </w:tc>
      </w:tr>
      <w:tr w:rsidR="00EE5860" w:rsidRPr="00441CD0" w14:paraId="78F4AEC9" w14:textId="77777777" w:rsidTr="00BB0E1F">
        <w:trPr>
          <w:jc w:val="center"/>
        </w:trPr>
        <w:tc>
          <w:tcPr>
            <w:tcW w:w="151" w:type="dxa"/>
            <w:tcBorders>
              <w:top w:val="nil"/>
              <w:left w:val="single" w:sz="6" w:space="0" w:color="auto"/>
              <w:bottom w:val="single" w:sz="4" w:space="0" w:color="auto"/>
              <w:right w:val="nil"/>
            </w:tcBorders>
          </w:tcPr>
          <w:p w14:paraId="009F8E1E"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041BC694" w14:textId="77777777" w:rsidR="00EE5860" w:rsidRPr="00441CD0" w:rsidRDefault="00EE5860" w:rsidP="00BB0E1F">
            <w:pPr>
              <w:pStyle w:val="TAC"/>
              <w:rPr>
                <w:lang w:val="fr-FR" w:eastAsia="zh-CN"/>
              </w:rPr>
            </w:pPr>
            <w:r>
              <w:rPr>
                <w:lang w:val="fr-FR" w:eastAsia="zh-CN"/>
              </w:rPr>
              <w:t>6</w:t>
            </w:r>
            <w:r w:rsidRPr="00441CD0">
              <w:rPr>
                <w:lang w:val="fr-FR"/>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389DDFA7" w14:textId="77777777" w:rsidR="00EE5860" w:rsidRPr="00441CD0" w:rsidRDefault="00EE5860" w:rsidP="00BB0E1F">
            <w:pPr>
              <w:pStyle w:val="TAC"/>
              <w:rPr>
                <w:lang w:val="fr-FR"/>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1B99DE5F" w14:textId="77777777" w:rsidR="00EE5860" w:rsidRPr="00441CD0" w:rsidRDefault="00EE5860" w:rsidP="00BB0E1F">
            <w:pPr>
              <w:pStyle w:val="TAC"/>
              <w:rPr>
                <w:lang w:val="fr-FR"/>
              </w:rPr>
            </w:pPr>
          </w:p>
        </w:tc>
      </w:tr>
    </w:tbl>
    <w:p w14:paraId="5DE251C6" w14:textId="77777777" w:rsidR="00EE5860" w:rsidRPr="00441CD0" w:rsidRDefault="00EE5860" w:rsidP="00EE5860">
      <w:pPr>
        <w:pStyle w:val="TF"/>
      </w:pPr>
      <w:r w:rsidRPr="00441CD0">
        <w:t>Figure 8.</w:t>
      </w:r>
      <w:r w:rsidRPr="009A5184">
        <w:t>2.177</w:t>
      </w:r>
      <w:r w:rsidRPr="00441CD0">
        <w:t xml:space="preserve">-1: </w:t>
      </w:r>
      <w:r>
        <w:t>IP version</w:t>
      </w:r>
    </w:p>
    <w:p w14:paraId="4E680367" w14:textId="77777777" w:rsidR="00EE5860" w:rsidRPr="00867BF5" w:rsidRDefault="00EE5860" w:rsidP="00EE5860">
      <w:r w:rsidRPr="00867BF5">
        <w:t>The following flags are coded within Octet 5:</w:t>
      </w:r>
    </w:p>
    <w:p w14:paraId="07576488" w14:textId="77777777" w:rsidR="00EE5860" w:rsidRDefault="00EE5860" w:rsidP="00EE5860">
      <w:pPr>
        <w:pStyle w:val="B1"/>
      </w:pPr>
      <w:r w:rsidRPr="00867BF5">
        <w:t>-</w:t>
      </w:r>
      <w:r w:rsidRPr="00867BF5">
        <w:tab/>
        <w:t xml:space="preserve">Bit 1 – </w:t>
      </w:r>
      <w:r>
        <w:t>V4</w:t>
      </w:r>
      <w:r w:rsidRPr="00867BF5">
        <w:t xml:space="preserve">: </w:t>
      </w:r>
      <w:r>
        <w:t>when</w:t>
      </w:r>
      <w:r w:rsidRPr="00867BF5">
        <w:t xml:space="preserve"> set to "1", </w:t>
      </w:r>
      <w:r>
        <w:t>this indicate the IP version is V4;</w:t>
      </w:r>
    </w:p>
    <w:p w14:paraId="3EB86E47" w14:textId="77777777" w:rsidR="00EE5860" w:rsidRPr="00867BF5" w:rsidRDefault="00EE5860" w:rsidP="00EE5860">
      <w:pPr>
        <w:pStyle w:val="B1"/>
      </w:pPr>
      <w:r>
        <w:t>-</w:t>
      </w:r>
      <w:r>
        <w:tab/>
        <w:t>Bit 2</w:t>
      </w:r>
      <w:r w:rsidRPr="00867BF5">
        <w:t xml:space="preserve"> – </w:t>
      </w:r>
      <w:r>
        <w:t>V6</w:t>
      </w:r>
      <w:r w:rsidRPr="00867BF5">
        <w:t xml:space="preserve">: </w:t>
      </w:r>
      <w:r>
        <w:t>when</w:t>
      </w:r>
      <w:r w:rsidRPr="00867BF5">
        <w:t xml:space="preserve"> set to "1", </w:t>
      </w:r>
      <w:r>
        <w:t>this indicate the IP version is V6;</w:t>
      </w:r>
    </w:p>
    <w:p w14:paraId="446B6E76" w14:textId="77777777" w:rsidR="00EE5860" w:rsidRPr="00867BF5" w:rsidRDefault="00EE5860" w:rsidP="00EE5860">
      <w:pPr>
        <w:pStyle w:val="B1"/>
        <w:rPr>
          <w:noProof/>
        </w:rPr>
      </w:pPr>
      <w:r w:rsidRPr="00867BF5">
        <w:rPr>
          <w:noProof/>
        </w:rPr>
        <w:t>-</w:t>
      </w:r>
      <w:r w:rsidRPr="00867BF5">
        <w:rPr>
          <w:noProof/>
        </w:rPr>
        <w:tab/>
        <w:t xml:space="preserve">Bit </w:t>
      </w:r>
      <w:r>
        <w:rPr>
          <w:noProof/>
        </w:rPr>
        <w:t>3</w:t>
      </w:r>
      <w:r w:rsidRPr="00867BF5">
        <w:rPr>
          <w:noProof/>
        </w:rPr>
        <w:t xml:space="preserve"> to 8: Spare, for future use and set to </w:t>
      </w:r>
      <w:r>
        <w:rPr>
          <w:noProof/>
        </w:rPr>
        <w:t>"</w:t>
      </w:r>
      <w:r w:rsidRPr="00867BF5">
        <w:rPr>
          <w:noProof/>
        </w:rPr>
        <w:t>0</w:t>
      </w:r>
      <w:r>
        <w:rPr>
          <w:noProof/>
        </w:rPr>
        <w:t>"</w:t>
      </w:r>
      <w:r w:rsidRPr="00867BF5">
        <w:rPr>
          <w:noProof/>
        </w:rPr>
        <w:t>.</w:t>
      </w:r>
    </w:p>
    <w:p w14:paraId="68798872" w14:textId="77777777" w:rsidR="00EE5860" w:rsidRPr="00EA783A" w:rsidRDefault="00EE5860" w:rsidP="00EE5860">
      <w:r w:rsidRPr="00441CD0">
        <w:t>At least one of V4 and V6 shall be set to "1", and both may be set to "1".</w:t>
      </w:r>
    </w:p>
    <w:p w14:paraId="1974669E" w14:textId="77777777" w:rsidR="00EE5860" w:rsidRPr="00441CD0" w:rsidRDefault="00EE5860" w:rsidP="00EE5860">
      <w:pPr>
        <w:pStyle w:val="Heading3"/>
      </w:pPr>
      <w:bookmarkStart w:id="7297" w:name="_Toc44689411"/>
      <w:bookmarkStart w:id="7298" w:name="_Toc44924165"/>
      <w:bookmarkStart w:id="7299" w:name="_Toc51861135"/>
      <w:bookmarkStart w:id="7300" w:name="_Toc57930906"/>
      <w:bookmarkStart w:id="7301" w:name="_Toc57931536"/>
      <w:bookmarkStart w:id="7302" w:name="_Toc160974662"/>
      <w:r w:rsidRPr="00441CD0">
        <w:t>8.</w:t>
      </w:r>
      <w:r w:rsidRPr="00441CD0">
        <w:rPr>
          <w:lang w:val="en-US"/>
        </w:rPr>
        <w:t>2.</w:t>
      </w:r>
      <w:r>
        <w:rPr>
          <w:lang w:val="en-US"/>
        </w:rPr>
        <w:t>178</w:t>
      </w:r>
      <w:r w:rsidRPr="00441CD0">
        <w:tab/>
        <w:t>PFCPASR</w:t>
      </w:r>
      <w:r>
        <w:t>eq</w:t>
      </w:r>
      <w:r w:rsidRPr="00441CD0">
        <w:t>-Flags</w:t>
      </w:r>
      <w:bookmarkEnd w:id="7297"/>
      <w:bookmarkEnd w:id="7298"/>
      <w:bookmarkEnd w:id="7299"/>
      <w:bookmarkEnd w:id="7300"/>
      <w:bookmarkEnd w:id="7301"/>
      <w:bookmarkEnd w:id="7302"/>
    </w:p>
    <w:p w14:paraId="21916FC7" w14:textId="77777777" w:rsidR="00EE5860" w:rsidRPr="00441CD0" w:rsidRDefault="00EE5860" w:rsidP="00EE5860">
      <w:pPr>
        <w:rPr>
          <w:lang w:eastAsia="zh-CN"/>
        </w:rPr>
      </w:pPr>
      <w:r w:rsidRPr="00441CD0">
        <w:rPr>
          <w:lang w:eastAsia="zh-CN"/>
        </w:rPr>
        <w:t xml:space="preserve">The </w:t>
      </w:r>
      <w:r w:rsidRPr="00441CD0">
        <w:t>PFCPASR</w:t>
      </w:r>
      <w:r>
        <w:t>eq</w:t>
      </w:r>
      <w:r w:rsidRPr="00441CD0">
        <w:t>-Flags</w:t>
      </w:r>
      <w:r w:rsidRPr="00441CD0">
        <w:rPr>
          <w:lang w:eastAsia="zh-CN"/>
        </w:rPr>
        <w:t xml:space="preserve"> IE indicates flags applicable to the PFCP Association Setup </w:t>
      </w:r>
      <w:r>
        <w:rPr>
          <w:lang w:eastAsia="zh-CN"/>
        </w:rPr>
        <w:t>Request</w:t>
      </w:r>
      <w:r w:rsidRPr="00441CD0">
        <w:rPr>
          <w:lang w:eastAsia="zh-CN"/>
        </w:rPr>
        <w:t xml:space="preserve"> message</w:t>
      </w:r>
      <w:r w:rsidRPr="00441CD0">
        <w:t xml:space="preserve">. It </w:t>
      </w:r>
      <w:r w:rsidRPr="00441CD0">
        <w:rPr>
          <w:lang w:eastAsia="zh-CN"/>
        </w:rPr>
        <w:t>is coded as depicted in Figure 8.2.</w:t>
      </w:r>
      <w:r>
        <w:rPr>
          <w:lang w:eastAsia="zh-CN"/>
        </w:rPr>
        <w:t>178</w:t>
      </w:r>
      <w:r w:rsidRPr="00441CD0">
        <w:rPr>
          <w:lang w:eastAsia="zh-CN"/>
        </w:rPr>
        <w:t>-1.</w:t>
      </w:r>
    </w:p>
    <w:p w14:paraId="6379D77E"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90"/>
        <w:gridCol w:w="588"/>
      </w:tblGrid>
      <w:tr w:rsidR="00EE5860" w:rsidRPr="00441CD0" w14:paraId="7C75DDF8" w14:textId="77777777" w:rsidTr="00BB0E1F">
        <w:trPr>
          <w:jc w:val="center"/>
        </w:trPr>
        <w:tc>
          <w:tcPr>
            <w:tcW w:w="151" w:type="dxa"/>
            <w:tcBorders>
              <w:top w:val="single" w:sz="6" w:space="0" w:color="auto"/>
              <w:left w:val="single" w:sz="6" w:space="0" w:color="auto"/>
              <w:bottom w:val="nil"/>
              <w:right w:val="nil"/>
            </w:tcBorders>
          </w:tcPr>
          <w:p w14:paraId="544CF170"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26D72869" w14:textId="77777777" w:rsidR="00EE5860" w:rsidRPr="00441CD0" w:rsidRDefault="00EE5860" w:rsidP="00BB0E1F">
            <w:pPr>
              <w:pStyle w:val="TAH"/>
              <w:rPr>
                <w:lang w:val="fr-FR"/>
              </w:rPr>
            </w:pPr>
          </w:p>
        </w:tc>
        <w:tc>
          <w:tcPr>
            <w:tcW w:w="4712" w:type="dxa"/>
            <w:gridSpan w:val="8"/>
            <w:tcBorders>
              <w:top w:val="single" w:sz="6" w:space="0" w:color="auto"/>
              <w:left w:val="nil"/>
              <w:bottom w:val="nil"/>
              <w:right w:val="nil"/>
            </w:tcBorders>
            <w:hideMark/>
          </w:tcPr>
          <w:p w14:paraId="27360C0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5F773D41" w14:textId="77777777" w:rsidR="00EE5860" w:rsidRPr="00441CD0" w:rsidRDefault="00EE5860" w:rsidP="00BB0E1F">
            <w:pPr>
              <w:pStyle w:val="TAC"/>
              <w:rPr>
                <w:lang w:val="fr-FR"/>
              </w:rPr>
            </w:pPr>
          </w:p>
        </w:tc>
      </w:tr>
      <w:tr w:rsidR="00EE5860" w:rsidRPr="00441CD0" w14:paraId="410C980F" w14:textId="77777777" w:rsidTr="00BB0E1F">
        <w:trPr>
          <w:jc w:val="center"/>
        </w:trPr>
        <w:tc>
          <w:tcPr>
            <w:tcW w:w="151" w:type="dxa"/>
            <w:tcBorders>
              <w:top w:val="nil"/>
              <w:left w:val="single" w:sz="6" w:space="0" w:color="auto"/>
              <w:bottom w:val="nil"/>
              <w:right w:val="nil"/>
            </w:tcBorders>
          </w:tcPr>
          <w:p w14:paraId="50D180DB"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104944E0"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65E40DC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8F090C8"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3FEF4989"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59E4D06E"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3A1CE6A0"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1C859BA"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E26E0A0" w14:textId="77777777" w:rsidR="00EE5860" w:rsidRPr="00441CD0" w:rsidRDefault="00EE5860" w:rsidP="00BB0E1F">
            <w:pPr>
              <w:pStyle w:val="TAH"/>
              <w:rPr>
                <w:lang w:val="fr-FR"/>
              </w:rPr>
            </w:pPr>
            <w:r w:rsidRPr="00441CD0">
              <w:rPr>
                <w:lang w:val="fr-FR"/>
              </w:rPr>
              <w:t>2</w:t>
            </w:r>
          </w:p>
        </w:tc>
        <w:tc>
          <w:tcPr>
            <w:tcW w:w="590" w:type="dxa"/>
            <w:tcBorders>
              <w:top w:val="nil"/>
              <w:left w:val="nil"/>
              <w:bottom w:val="single" w:sz="4" w:space="0" w:color="auto"/>
              <w:right w:val="nil"/>
            </w:tcBorders>
            <w:hideMark/>
          </w:tcPr>
          <w:p w14:paraId="348452D6"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536ABE1F" w14:textId="77777777" w:rsidR="00EE5860" w:rsidRPr="00441CD0" w:rsidRDefault="00EE5860" w:rsidP="00BB0E1F">
            <w:pPr>
              <w:pStyle w:val="TAC"/>
              <w:rPr>
                <w:lang w:val="fr-FR"/>
              </w:rPr>
            </w:pPr>
          </w:p>
        </w:tc>
      </w:tr>
      <w:tr w:rsidR="00EE5860" w:rsidRPr="00441CD0" w14:paraId="66714546" w14:textId="77777777" w:rsidTr="00BB0E1F">
        <w:trPr>
          <w:jc w:val="center"/>
        </w:trPr>
        <w:tc>
          <w:tcPr>
            <w:tcW w:w="151" w:type="dxa"/>
            <w:tcBorders>
              <w:top w:val="nil"/>
              <w:left w:val="single" w:sz="6" w:space="0" w:color="auto"/>
              <w:bottom w:val="nil"/>
              <w:right w:val="nil"/>
            </w:tcBorders>
          </w:tcPr>
          <w:p w14:paraId="1B324766"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2E9E69F" w14:textId="77777777" w:rsidR="00EE5860" w:rsidRPr="00441CD0" w:rsidRDefault="00EE5860" w:rsidP="00BB0E1F">
            <w:pPr>
              <w:pStyle w:val="TAC"/>
              <w:rPr>
                <w:lang w:val="fr-FR"/>
              </w:rPr>
            </w:pPr>
            <w:r w:rsidRPr="00441CD0">
              <w:rPr>
                <w:lang w:val="fr-FR"/>
              </w:rPr>
              <w:t>1 to 2</w:t>
            </w:r>
          </w:p>
        </w:tc>
        <w:tc>
          <w:tcPr>
            <w:tcW w:w="4712" w:type="dxa"/>
            <w:gridSpan w:val="8"/>
            <w:tcBorders>
              <w:top w:val="single" w:sz="4" w:space="0" w:color="auto"/>
              <w:left w:val="single" w:sz="4" w:space="0" w:color="auto"/>
              <w:bottom w:val="single" w:sz="4" w:space="0" w:color="auto"/>
              <w:right w:val="single" w:sz="4" w:space="0" w:color="auto"/>
            </w:tcBorders>
            <w:hideMark/>
          </w:tcPr>
          <w:p w14:paraId="12416869" w14:textId="77777777" w:rsidR="00EE5860" w:rsidRPr="00441CD0" w:rsidRDefault="00EE5860" w:rsidP="00BB0E1F">
            <w:pPr>
              <w:pStyle w:val="TAC"/>
              <w:rPr>
                <w:lang w:val="fr-FR"/>
              </w:rPr>
            </w:pPr>
            <w:r w:rsidRPr="00441CD0">
              <w:rPr>
                <w:lang w:val="fr-FR"/>
              </w:rPr>
              <w:t xml:space="preserve">Type = </w:t>
            </w:r>
            <w:r>
              <w:rPr>
                <w:lang w:val="fr-FR"/>
              </w:rPr>
              <w:t>259</w:t>
            </w:r>
            <w:r w:rsidRPr="00441CD0">
              <w:rPr>
                <w:lang w:val="fr-FR"/>
              </w:rPr>
              <w:t xml:space="preserve"> (decimal)</w:t>
            </w:r>
          </w:p>
        </w:tc>
        <w:tc>
          <w:tcPr>
            <w:tcW w:w="588" w:type="dxa"/>
            <w:tcBorders>
              <w:top w:val="nil"/>
              <w:left w:val="single" w:sz="4" w:space="0" w:color="auto"/>
              <w:bottom w:val="nil"/>
              <w:right w:val="single" w:sz="6" w:space="0" w:color="auto"/>
            </w:tcBorders>
          </w:tcPr>
          <w:p w14:paraId="724F475A" w14:textId="77777777" w:rsidR="00EE5860" w:rsidRPr="00441CD0" w:rsidRDefault="00EE5860" w:rsidP="00BB0E1F">
            <w:pPr>
              <w:pStyle w:val="TAC"/>
              <w:rPr>
                <w:lang w:val="fr-FR"/>
              </w:rPr>
            </w:pPr>
          </w:p>
        </w:tc>
      </w:tr>
      <w:tr w:rsidR="00EE5860" w:rsidRPr="00441CD0" w14:paraId="43642728" w14:textId="77777777" w:rsidTr="00BB0E1F">
        <w:trPr>
          <w:jc w:val="center"/>
        </w:trPr>
        <w:tc>
          <w:tcPr>
            <w:tcW w:w="151" w:type="dxa"/>
            <w:tcBorders>
              <w:top w:val="nil"/>
              <w:left w:val="single" w:sz="6" w:space="0" w:color="auto"/>
              <w:bottom w:val="nil"/>
              <w:right w:val="nil"/>
            </w:tcBorders>
          </w:tcPr>
          <w:p w14:paraId="227B78C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75D45449" w14:textId="77777777" w:rsidR="00EE5860" w:rsidRPr="00441CD0" w:rsidRDefault="00EE5860" w:rsidP="00BB0E1F">
            <w:pPr>
              <w:pStyle w:val="TAC"/>
              <w:rPr>
                <w:lang w:val="fr-FR"/>
              </w:rPr>
            </w:pPr>
            <w:r w:rsidRPr="00441CD0">
              <w:rPr>
                <w:lang w:val="fr-FR"/>
              </w:rPr>
              <w:t>3 to 4</w:t>
            </w:r>
          </w:p>
        </w:tc>
        <w:tc>
          <w:tcPr>
            <w:tcW w:w="4712" w:type="dxa"/>
            <w:gridSpan w:val="8"/>
            <w:tcBorders>
              <w:top w:val="single" w:sz="4" w:space="0" w:color="auto"/>
              <w:left w:val="single" w:sz="4" w:space="0" w:color="auto"/>
              <w:bottom w:val="single" w:sz="4" w:space="0" w:color="auto"/>
              <w:right w:val="single" w:sz="4" w:space="0" w:color="auto"/>
            </w:tcBorders>
            <w:hideMark/>
          </w:tcPr>
          <w:p w14:paraId="6DB25BFE" w14:textId="77777777" w:rsidR="00EE5860" w:rsidRPr="00441CD0" w:rsidRDefault="00EE5860" w:rsidP="00BB0E1F">
            <w:pPr>
              <w:pStyle w:val="TAC"/>
              <w:rPr>
                <w:lang w:val="fr-FR" w:eastAsia="zh-CN"/>
              </w:rPr>
            </w:pPr>
            <w:r w:rsidRPr="00441CD0">
              <w:rPr>
                <w:lang w:val="fr-FR"/>
              </w:rPr>
              <w:t xml:space="preserve">Length = </w:t>
            </w:r>
            <w:r w:rsidRPr="00441CD0">
              <w:rPr>
                <w:lang w:val="fr-FR" w:eastAsia="zh-CN"/>
              </w:rPr>
              <w:t xml:space="preserve">n </w:t>
            </w:r>
          </w:p>
        </w:tc>
        <w:tc>
          <w:tcPr>
            <w:tcW w:w="588" w:type="dxa"/>
            <w:tcBorders>
              <w:top w:val="nil"/>
              <w:left w:val="single" w:sz="4" w:space="0" w:color="auto"/>
              <w:bottom w:val="nil"/>
              <w:right w:val="single" w:sz="6" w:space="0" w:color="auto"/>
            </w:tcBorders>
          </w:tcPr>
          <w:p w14:paraId="6E8019A1" w14:textId="77777777" w:rsidR="00EE5860" w:rsidRPr="00441CD0" w:rsidRDefault="00EE5860" w:rsidP="00BB0E1F">
            <w:pPr>
              <w:pStyle w:val="TAC"/>
              <w:rPr>
                <w:lang w:val="fr-FR"/>
              </w:rPr>
            </w:pPr>
          </w:p>
        </w:tc>
      </w:tr>
      <w:tr w:rsidR="00EE5860" w:rsidRPr="00441CD0" w14:paraId="1FE37B37" w14:textId="77777777" w:rsidTr="00BB0E1F">
        <w:trPr>
          <w:jc w:val="center"/>
        </w:trPr>
        <w:tc>
          <w:tcPr>
            <w:tcW w:w="151" w:type="dxa"/>
            <w:tcBorders>
              <w:top w:val="nil"/>
              <w:left w:val="single" w:sz="6" w:space="0" w:color="auto"/>
              <w:bottom w:val="nil"/>
              <w:right w:val="nil"/>
            </w:tcBorders>
          </w:tcPr>
          <w:p w14:paraId="743EF22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2DDC02EE" w14:textId="77777777" w:rsidR="00EE5860" w:rsidRPr="00441CD0" w:rsidRDefault="00EE5860" w:rsidP="00BB0E1F">
            <w:pPr>
              <w:pStyle w:val="TAC"/>
              <w:rPr>
                <w:lang w:val="fr-FR"/>
              </w:rPr>
            </w:pPr>
            <w:r w:rsidRPr="00441CD0">
              <w:rPr>
                <w:lang w:val="fr-FR"/>
              </w:rPr>
              <w:t>5</w:t>
            </w:r>
          </w:p>
        </w:tc>
        <w:tc>
          <w:tcPr>
            <w:tcW w:w="4122" w:type="dxa"/>
            <w:gridSpan w:val="7"/>
            <w:tcBorders>
              <w:top w:val="single" w:sz="4" w:space="0" w:color="auto"/>
              <w:left w:val="single" w:sz="4" w:space="0" w:color="auto"/>
              <w:bottom w:val="single" w:sz="4" w:space="0" w:color="auto"/>
              <w:right w:val="single" w:sz="4" w:space="0" w:color="auto"/>
            </w:tcBorders>
            <w:hideMark/>
          </w:tcPr>
          <w:p w14:paraId="6C69329C" w14:textId="77777777" w:rsidR="00EE5860" w:rsidRPr="00441CD0" w:rsidRDefault="00EE5860" w:rsidP="00BB0E1F">
            <w:pPr>
              <w:pStyle w:val="TAC"/>
              <w:rPr>
                <w:lang w:val="fr-FR" w:eastAsia="zh-CN"/>
              </w:rPr>
            </w:pPr>
            <w:r w:rsidRPr="00441CD0">
              <w:rPr>
                <w:lang w:val="fr-FR" w:eastAsia="zh-CN"/>
              </w:rPr>
              <w:t>Spare</w:t>
            </w:r>
          </w:p>
        </w:tc>
        <w:tc>
          <w:tcPr>
            <w:tcW w:w="590" w:type="dxa"/>
            <w:tcBorders>
              <w:top w:val="single" w:sz="4" w:space="0" w:color="auto"/>
              <w:left w:val="single" w:sz="4" w:space="0" w:color="auto"/>
              <w:bottom w:val="single" w:sz="4" w:space="0" w:color="auto"/>
              <w:right w:val="single" w:sz="4" w:space="0" w:color="auto"/>
            </w:tcBorders>
            <w:hideMark/>
          </w:tcPr>
          <w:p w14:paraId="1AC775D2" w14:textId="77777777" w:rsidR="00EE5860" w:rsidRPr="00441CD0" w:rsidRDefault="00EE5860" w:rsidP="00BB0E1F">
            <w:pPr>
              <w:pStyle w:val="TAC"/>
              <w:rPr>
                <w:lang w:val="fr-FR" w:eastAsia="zh-CN"/>
              </w:rPr>
            </w:pPr>
            <w:r>
              <w:rPr>
                <w:lang w:val="fr-FR" w:eastAsia="zh-CN"/>
              </w:rPr>
              <w:t>UUPSI</w:t>
            </w:r>
          </w:p>
        </w:tc>
        <w:tc>
          <w:tcPr>
            <w:tcW w:w="588" w:type="dxa"/>
            <w:tcBorders>
              <w:top w:val="nil"/>
              <w:left w:val="single" w:sz="4" w:space="0" w:color="auto"/>
              <w:bottom w:val="single" w:sz="4" w:space="0" w:color="auto"/>
              <w:right w:val="single" w:sz="6" w:space="0" w:color="auto"/>
            </w:tcBorders>
          </w:tcPr>
          <w:p w14:paraId="70FFC989" w14:textId="77777777" w:rsidR="00EE5860" w:rsidRPr="00441CD0" w:rsidRDefault="00EE5860" w:rsidP="00BB0E1F">
            <w:pPr>
              <w:pStyle w:val="TAC"/>
              <w:rPr>
                <w:lang w:val="fr-FR"/>
              </w:rPr>
            </w:pPr>
          </w:p>
        </w:tc>
      </w:tr>
      <w:tr w:rsidR="00EE5860" w:rsidRPr="00441CD0" w14:paraId="6BECE537" w14:textId="77777777" w:rsidTr="00BB0E1F">
        <w:trPr>
          <w:jc w:val="center"/>
        </w:trPr>
        <w:tc>
          <w:tcPr>
            <w:tcW w:w="151" w:type="dxa"/>
            <w:tcBorders>
              <w:top w:val="nil"/>
              <w:left w:val="single" w:sz="6" w:space="0" w:color="auto"/>
              <w:bottom w:val="single" w:sz="4" w:space="0" w:color="auto"/>
              <w:right w:val="nil"/>
            </w:tcBorders>
          </w:tcPr>
          <w:p w14:paraId="74FABCED"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522EC908" w14:textId="77777777" w:rsidR="00EE5860" w:rsidRPr="00441CD0" w:rsidRDefault="00EE5860" w:rsidP="00BB0E1F">
            <w:pPr>
              <w:pStyle w:val="TAC"/>
              <w:rPr>
                <w:lang w:val="fr-FR"/>
              </w:rPr>
            </w:pPr>
            <w:r w:rsidRPr="00441CD0">
              <w:rPr>
                <w:lang w:val="fr-FR"/>
              </w:rPr>
              <w:t>6 to (n+4)</w:t>
            </w:r>
          </w:p>
        </w:tc>
        <w:tc>
          <w:tcPr>
            <w:tcW w:w="4712" w:type="dxa"/>
            <w:gridSpan w:val="8"/>
            <w:tcBorders>
              <w:top w:val="single" w:sz="4" w:space="0" w:color="auto"/>
              <w:left w:val="single" w:sz="4" w:space="0" w:color="auto"/>
              <w:bottom w:val="single" w:sz="4" w:space="0" w:color="auto"/>
              <w:right w:val="single" w:sz="4" w:space="0" w:color="auto"/>
            </w:tcBorders>
            <w:hideMark/>
          </w:tcPr>
          <w:p w14:paraId="67E31856" w14:textId="77777777" w:rsidR="00EE5860" w:rsidRPr="00441CD0" w:rsidRDefault="00EE5860" w:rsidP="00BB0E1F">
            <w:pPr>
              <w:pStyle w:val="TAC"/>
              <w:rPr>
                <w:lang w:val="fr-FR" w:eastAsia="zh-CN"/>
              </w:rPr>
            </w:pPr>
            <w:r w:rsidRPr="00441CD0">
              <w:rPr>
                <w:lang w:val="fr-FR"/>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0E2992AE" w14:textId="77777777" w:rsidR="00EE5860" w:rsidRPr="00441CD0" w:rsidRDefault="00EE5860" w:rsidP="00BB0E1F">
            <w:pPr>
              <w:pStyle w:val="TAC"/>
              <w:rPr>
                <w:lang w:val="fr-FR"/>
              </w:rPr>
            </w:pPr>
          </w:p>
        </w:tc>
      </w:tr>
    </w:tbl>
    <w:p w14:paraId="7A225E2C" w14:textId="77777777" w:rsidR="00EE5860" w:rsidRPr="009A5184" w:rsidRDefault="00EE5860" w:rsidP="00EE5860">
      <w:pPr>
        <w:pStyle w:val="TF"/>
      </w:pPr>
      <w:r w:rsidRPr="009A5184">
        <w:t xml:space="preserve">Figure 8.2.178: </w:t>
      </w:r>
      <w:r w:rsidRPr="00441CD0">
        <w:t>PFCPASR</w:t>
      </w:r>
      <w:r>
        <w:t>eq</w:t>
      </w:r>
      <w:r w:rsidRPr="00441CD0">
        <w:t>-Flags</w:t>
      </w:r>
    </w:p>
    <w:p w14:paraId="1383AD1B" w14:textId="77777777" w:rsidR="00EE5860" w:rsidRPr="00441CD0" w:rsidRDefault="00EE5860" w:rsidP="00EE5860">
      <w:pPr>
        <w:rPr>
          <w:lang w:eastAsia="zh-CN"/>
        </w:rPr>
      </w:pPr>
      <w:r w:rsidRPr="00441CD0">
        <w:rPr>
          <w:lang w:eastAsia="zh-CN"/>
        </w:rPr>
        <w:t>The following bits within Octet 5 shall indicate:</w:t>
      </w:r>
    </w:p>
    <w:p w14:paraId="3D94A6AC" w14:textId="53BC9939" w:rsidR="00EE5860" w:rsidRDefault="00EE5860" w:rsidP="00EE5860">
      <w:pPr>
        <w:pStyle w:val="B1"/>
      </w:pPr>
      <w:r w:rsidRPr="00441CD0">
        <w:t>-</w:t>
      </w:r>
      <w:r w:rsidRPr="00441CD0">
        <w:tab/>
        <w:t xml:space="preserve">Bit 1 – </w:t>
      </w:r>
      <w:r>
        <w:t xml:space="preserve">UUPSI (UPF configured for IPUPS Indication): if </w:t>
      </w:r>
      <w:r w:rsidRPr="00441CD0">
        <w:t>this bit is set to "1", it indicates that</w:t>
      </w:r>
      <w:r>
        <w:t xml:space="preserve"> the UPF is configured to be used for IPUPS. See </w:t>
      </w:r>
      <w:r w:rsidR="00415C19">
        <w:t>clause 5</w:t>
      </w:r>
      <w:r>
        <w:t>.27</w:t>
      </w:r>
      <w:r w:rsidRPr="00441CD0">
        <w:t>.</w:t>
      </w:r>
    </w:p>
    <w:p w14:paraId="0ACAE15D" w14:textId="77777777" w:rsidR="00EE5860" w:rsidRDefault="00EE5860" w:rsidP="00EE5860">
      <w:pPr>
        <w:pStyle w:val="B1"/>
      </w:pPr>
      <w:r>
        <w:t>-</w:t>
      </w:r>
      <w:r>
        <w:tab/>
      </w:r>
      <w:r w:rsidRPr="00441CD0">
        <w:t xml:space="preserve">Bit </w:t>
      </w:r>
      <w:r>
        <w:t>2</w:t>
      </w:r>
      <w:r w:rsidRPr="00441CD0">
        <w:t xml:space="preserve"> to 8 – Spare, for future use, shall be set to "0" by the sender and discarded by the receiver.</w:t>
      </w:r>
    </w:p>
    <w:p w14:paraId="24346E33" w14:textId="77777777" w:rsidR="00EE5860" w:rsidRPr="00441CD0" w:rsidRDefault="00EE5860" w:rsidP="00EE5860">
      <w:pPr>
        <w:pStyle w:val="Heading3"/>
      </w:pPr>
      <w:bookmarkStart w:id="7303" w:name="_Toc44689412"/>
      <w:bookmarkStart w:id="7304" w:name="_Toc44924166"/>
      <w:bookmarkStart w:id="7305" w:name="_Toc51861136"/>
      <w:bookmarkStart w:id="7306" w:name="_Toc57930907"/>
      <w:bookmarkStart w:id="7307" w:name="_Toc57931537"/>
      <w:bookmarkStart w:id="7308" w:name="_Toc160974663"/>
      <w:r w:rsidRPr="00441CD0">
        <w:t>8.</w:t>
      </w:r>
      <w:r w:rsidRPr="00441CD0">
        <w:rPr>
          <w:lang w:val="en-US"/>
        </w:rPr>
        <w:t>2.</w:t>
      </w:r>
      <w:r>
        <w:rPr>
          <w:lang w:val="en-US"/>
        </w:rPr>
        <w:t>179</w:t>
      </w:r>
      <w:r w:rsidRPr="00441CD0">
        <w:tab/>
      </w:r>
      <w:r>
        <w:t>Data Status</w:t>
      </w:r>
      <w:bookmarkEnd w:id="7303"/>
      <w:bookmarkEnd w:id="7304"/>
      <w:bookmarkEnd w:id="7305"/>
      <w:bookmarkEnd w:id="7306"/>
      <w:bookmarkEnd w:id="7307"/>
      <w:bookmarkEnd w:id="7308"/>
    </w:p>
    <w:p w14:paraId="0A7463F6" w14:textId="77777777" w:rsidR="00EE5860" w:rsidRPr="00441CD0" w:rsidRDefault="00EE5860" w:rsidP="00EE5860">
      <w:pPr>
        <w:rPr>
          <w:lang w:eastAsia="ja-JP"/>
        </w:rPr>
      </w:pPr>
      <w:r w:rsidRPr="00441CD0">
        <w:t xml:space="preserve">The </w:t>
      </w:r>
      <w:r>
        <w:t>Data Status</w:t>
      </w:r>
      <w:r w:rsidRPr="00441CD0">
        <w:t xml:space="preserve"> IE indicates t</w:t>
      </w:r>
      <w:r w:rsidRPr="00441CD0">
        <w:rPr>
          <w:lang w:val="en-US"/>
        </w:rPr>
        <w:t xml:space="preserve">he </w:t>
      </w:r>
      <w:r>
        <w:rPr>
          <w:lang w:val="en-US"/>
        </w:rPr>
        <w:t>status of the data packets in</w:t>
      </w:r>
      <w:r w:rsidRPr="00441CD0">
        <w:rPr>
          <w:lang w:val="en-US"/>
        </w:rPr>
        <w:t xml:space="preserve"> the UP function</w:t>
      </w:r>
      <w:r w:rsidRPr="00441CD0">
        <w:t>. It</w:t>
      </w:r>
      <w:r w:rsidRPr="00441CD0">
        <w:rPr>
          <w:lang w:eastAsia="ja-JP"/>
        </w:rPr>
        <w:t xml:space="preserve"> </w:t>
      </w:r>
      <w:r w:rsidRPr="00441CD0">
        <w:rPr>
          <w:rFonts w:eastAsia="Batang"/>
          <w:lang w:eastAsia="ko-KR"/>
        </w:rPr>
        <w:t xml:space="preserve">is 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179</w:t>
      </w:r>
      <w:r w:rsidRPr="00441CD0">
        <w:rPr>
          <w:lang w:eastAsia="zh-CN"/>
        </w:rPr>
        <w:t>-1</w:t>
      </w:r>
      <w:r w:rsidRPr="00441CD0">
        <w:rPr>
          <w:lang w:eastAsia="ja-JP"/>
        </w:rPr>
        <w:t>.</w:t>
      </w:r>
    </w:p>
    <w:p w14:paraId="2E2B8825" w14:textId="77777777" w:rsidR="00EE5860" w:rsidRPr="00441CD0" w:rsidRDefault="00EE5860" w:rsidP="00EE5860">
      <w:pPr>
        <w:pStyle w:val="TH"/>
        <w:rPr>
          <w:lang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9"/>
        <w:gridCol w:w="589"/>
        <w:gridCol w:w="588"/>
      </w:tblGrid>
      <w:tr w:rsidR="00EE5860" w:rsidRPr="00441CD0" w14:paraId="61D46399" w14:textId="77777777" w:rsidTr="00BB0E1F">
        <w:trPr>
          <w:jc w:val="center"/>
        </w:trPr>
        <w:tc>
          <w:tcPr>
            <w:tcW w:w="151" w:type="dxa"/>
            <w:tcBorders>
              <w:top w:val="single" w:sz="6" w:space="0" w:color="auto"/>
              <w:left w:val="single" w:sz="6" w:space="0" w:color="auto"/>
              <w:bottom w:val="nil"/>
              <w:right w:val="nil"/>
            </w:tcBorders>
          </w:tcPr>
          <w:p w14:paraId="5712BA9F" w14:textId="77777777" w:rsidR="00EE5860" w:rsidRPr="00441CD0" w:rsidRDefault="00EE5860" w:rsidP="00BB0E1F">
            <w:pPr>
              <w:pStyle w:val="TAC"/>
              <w:rPr>
                <w:lang w:val="fr-FR"/>
              </w:rPr>
            </w:pPr>
          </w:p>
        </w:tc>
        <w:tc>
          <w:tcPr>
            <w:tcW w:w="1104" w:type="dxa"/>
            <w:tcBorders>
              <w:top w:val="single" w:sz="6" w:space="0" w:color="auto"/>
              <w:left w:val="nil"/>
              <w:bottom w:val="nil"/>
              <w:right w:val="nil"/>
            </w:tcBorders>
          </w:tcPr>
          <w:p w14:paraId="048E5509" w14:textId="77777777" w:rsidR="00EE5860" w:rsidRPr="00441CD0" w:rsidRDefault="00EE5860" w:rsidP="00BB0E1F">
            <w:pPr>
              <w:pStyle w:val="TAH"/>
              <w:rPr>
                <w:lang w:val="fr-FR"/>
              </w:rPr>
            </w:pPr>
          </w:p>
        </w:tc>
        <w:tc>
          <w:tcPr>
            <w:tcW w:w="4711" w:type="dxa"/>
            <w:gridSpan w:val="8"/>
            <w:tcBorders>
              <w:top w:val="single" w:sz="6" w:space="0" w:color="auto"/>
              <w:left w:val="nil"/>
              <w:bottom w:val="nil"/>
              <w:right w:val="nil"/>
            </w:tcBorders>
            <w:hideMark/>
          </w:tcPr>
          <w:p w14:paraId="6360E3A1"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7097B85" w14:textId="77777777" w:rsidR="00EE5860" w:rsidRPr="00441CD0" w:rsidRDefault="00EE5860" w:rsidP="00BB0E1F">
            <w:pPr>
              <w:pStyle w:val="TAC"/>
              <w:rPr>
                <w:lang w:val="fr-FR"/>
              </w:rPr>
            </w:pPr>
          </w:p>
        </w:tc>
      </w:tr>
      <w:tr w:rsidR="00EE5860" w:rsidRPr="00441CD0" w14:paraId="3499B662" w14:textId="77777777" w:rsidTr="00BB0E1F">
        <w:trPr>
          <w:jc w:val="center"/>
        </w:trPr>
        <w:tc>
          <w:tcPr>
            <w:tcW w:w="151" w:type="dxa"/>
            <w:tcBorders>
              <w:top w:val="nil"/>
              <w:left w:val="single" w:sz="6" w:space="0" w:color="auto"/>
              <w:bottom w:val="nil"/>
              <w:right w:val="nil"/>
            </w:tcBorders>
          </w:tcPr>
          <w:p w14:paraId="2BFDCCF5"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42ACADD1"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5950A75"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71BF1B0B"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4B7D6E9B"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260902A8"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42B7B269"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1C4435A5" w14:textId="77777777" w:rsidR="00EE5860" w:rsidRPr="00441CD0" w:rsidRDefault="00EE5860" w:rsidP="00BB0E1F">
            <w:pPr>
              <w:pStyle w:val="TAH"/>
              <w:rPr>
                <w:lang w:val="fr-FR"/>
              </w:rPr>
            </w:pPr>
            <w:r w:rsidRPr="00441CD0">
              <w:rPr>
                <w:lang w:val="fr-FR"/>
              </w:rPr>
              <w:t>3</w:t>
            </w:r>
          </w:p>
        </w:tc>
        <w:tc>
          <w:tcPr>
            <w:tcW w:w="589" w:type="dxa"/>
            <w:tcBorders>
              <w:top w:val="nil"/>
              <w:left w:val="nil"/>
              <w:bottom w:val="single" w:sz="4" w:space="0" w:color="auto"/>
              <w:right w:val="nil"/>
            </w:tcBorders>
            <w:hideMark/>
          </w:tcPr>
          <w:p w14:paraId="7FCACA10"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1B6C0D3"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B101F9D" w14:textId="77777777" w:rsidR="00EE5860" w:rsidRPr="00441CD0" w:rsidRDefault="00EE5860" w:rsidP="00BB0E1F">
            <w:pPr>
              <w:pStyle w:val="TAC"/>
              <w:rPr>
                <w:lang w:val="fr-FR"/>
              </w:rPr>
            </w:pPr>
          </w:p>
        </w:tc>
      </w:tr>
      <w:tr w:rsidR="00EE5860" w:rsidRPr="00441CD0" w14:paraId="0E1D6804" w14:textId="77777777" w:rsidTr="00BB0E1F">
        <w:trPr>
          <w:jc w:val="center"/>
        </w:trPr>
        <w:tc>
          <w:tcPr>
            <w:tcW w:w="151" w:type="dxa"/>
            <w:tcBorders>
              <w:top w:val="nil"/>
              <w:left w:val="single" w:sz="6" w:space="0" w:color="auto"/>
              <w:bottom w:val="nil"/>
              <w:right w:val="nil"/>
            </w:tcBorders>
          </w:tcPr>
          <w:p w14:paraId="07F69A42"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1A88827D" w14:textId="77777777" w:rsidR="00EE5860" w:rsidRPr="00441CD0" w:rsidRDefault="00EE5860" w:rsidP="00BB0E1F">
            <w:pPr>
              <w:pStyle w:val="TAC"/>
              <w:rPr>
                <w:lang w:val="fr-FR"/>
              </w:rPr>
            </w:pPr>
            <w:r w:rsidRPr="00441CD0">
              <w:rPr>
                <w:lang w:val="fr-FR"/>
              </w:rPr>
              <w:t>1 to 2</w:t>
            </w:r>
          </w:p>
        </w:tc>
        <w:tc>
          <w:tcPr>
            <w:tcW w:w="4711" w:type="dxa"/>
            <w:gridSpan w:val="8"/>
            <w:tcBorders>
              <w:top w:val="single" w:sz="4" w:space="0" w:color="auto"/>
              <w:left w:val="single" w:sz="4" w:space="0" w:color="auto"/>
              <w:bottom w:val="single" w:sz="4" w:space="0" w:color="auto"/>
              <w:right w:val="single" w:sz="4" w:space="0" w:color="auto"/>
            </w:tcBorders>
            <w:hideMark/>
          </w:tcPr>
          <w:p w14:paraId="0202A4D8" w14:textId="77777777" w:rsidR="00EE5860" w:rsidRPr="00441CD0" w:rsidRDefault="00EE5860" w:rsidP="00BB0E1F">
            <w:pPr>
              <w:pStyle w:val="TAC"/>
              <w:rPr>
                <w:lang w:val="fr-FR"/>
              </w:rPr>
            </w:pPr>
            <w:r w:rsidRPr="00441CD0">
              <w:rPr>
                <w:lang w:val="fr-FR"/>
              </w:rPr>
              <w:t xml:space="preserve">Type = </w:t>
            </w:r>
            <w:r>
              <w:rPr>
                <w:lang w:val="fr-FR"/>
              </w:rPr>
              <w:t>260</w:t>
            </w:r>
            <w:r w:rsidRPr="00441CD0">
              <w:rPr>
                <w:lang w:val="fr-FR"/>
              </w:rPr>
              <w:t xml:space="preserve"> (decimal)</w:t>
            </w:r>
          </w:p>
        </w:tc>
        <w:tc>
          <w:tcPr>
            <w:tcW w:w="588" w:type="dxa"/>
            <w:tcBorders>
              <w:top w:val="nil"/>
              <w:left w:val="single" w:sz="4" w:space="0" w:color="auto"/>
              <w:bottom w:val="nil"/>
              <w:right w:val="single" w:sz="6" w:space="0" w:color="auto"/>
            </w:tcBorders>
          </w:tcPr>
          <w:p w14:paraId="3A7AA51F" w14:textId="77777777" w:rsidR="00EE5860" w:rsidRPr="00441CD0" w:rsidRDefault="00EE5860" w:rsidP="00BB0E1F">
            <w:pPr>
              <w:pStyle w:val="TAC"/>
              <w:rPr>
                <w:lang w:val="fr-FR"/>
              </w:rPr>
            </w:pPr>
          </w:p>
        </w:tc>
      </w:tr>
      <w:tr w:rsidR="00EE5860" w:rsidRPr="00441CD0" w14:paraId="4059E176" w14:textId="77777777" w:rsidTr="00BB0E1F">
        <w:trPr>
          <w:jc w:val="center"/>
        </w:trPr>
        <w:tc>
          <w:tcPr>
            <w:tcW w:w="151" w:type="dxa"/>
            <w:tcBorders>
              <w:top w:val="nil"/>
              <w:left w:val="single" w:sz="6" w:space="0" w:color="auto"/>
              <w:bottom w:val="nil"/>
              <w:right w:val="nil"/>
            </w:tcBorders>
          </w:tcPr>
          <w:p w14:paraId="192C0C17"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49D88F65" w14:textId="77777777" w:rsidR="00EE5860" w:rsidRPr="00441CD0" w:rsidRDefault="00EE5860" w:rsidP="00BB0E1F">
            <w:pPr>
              <w:pStyle w:val="TAC"/>
              <w:rPr>
                <w:lang w:val="fr-FR"/>
              </w:rPr>
            </w:pPr>
            <w:r w:rsidRPr="00441CD0">
              <w:rPr>
                <w:lang w:val="fr-FR"/>
              </w:rPr>
              <w:t>3 to 4</w:t>
            </w:r>
          </w:p>
        </w:tc>
        <w:tc>
          <w:tcPr>
            <w:tcW w:w="4711" w:type="dxa"/>
            <w:gridSpan w:val="8"/>
            <w:tcBorders>
              <w:top w:val="single" w:sz="4" w:space="0" w:color="auto"/>
              <w:left w:val="single" w:sz="4" w:space="0" w:color="auto"/>
              <w:bottom w:val="single" w:sz="4" w:space="0" w:color="auto"/>
              <w:right w:val="single" w:sz="4" w:space="0" w:color="auto"/>
            </w:tcBorders>
            <w:hideMark/>
          </w:tcPr>
          <w:p w14:paraId="1401E2A5"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27609C53" w14:textId="77777777" w:rsidR="00EE5860" w:rsidRPr="00441CD0" w:rsidRDefault="00EE5860" w:rsidP="00BB0E1F">
            <w:pPr>
              <w:pStyle w:val="TAC"/>
              <w:rPr>
                <w:lang w:val="fr-FR"/>
              </w:rPr>
            </w:pPr>
          </w:p>
        </w:tc>
      </w:tr>
      <w:tr w:rsidR="00EE5860" w:rsidRPr="00441CD0" w14:paraId="3C2B7486" w14:textId="77777777" w:rsidTr="00BB0E1F">
        <w:trPr>
          <w:jc w:val="center"/>
        </w:trPr>
        <w:tc>
          <w:tcPr>
            <w:tcW w:w="151" w:type="dxa"/>
            <w:tcBorders>
              <w:top w:val="nil"/>
              <w:left w:val="single" w:sz="6" w:space="0" w:color="auto"/>
              <w:bottom w:val="nil"/>
              <w:right w:val="nil"/>
            </w:tcBorders>
          </w:tcPr>
          <w:p w14:paraId="532B4661"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3E37E143" w14:textId="77777777" w:rsidR="00EE5860" w:rsidRPr="00441CD0" w:rsidRDefault="00EE5860" w:rsidP="00BB0E1F">
            <w:pPr>
              <w:pStyle w:val="TAC"/>
              <w:rPr>
                <w:lang w:val="fr-FR"/>
              </w:rPr>
            </w:pPr>
            <w:r w:rsidRPr="00441CD0">
              <w:rPr>
                <w:lang w:val="fr-FR"/>
              </w:rPr>
              <w:t>5</w:t>
            </w:r>
          </w:p>
        </w:tc>
        <w:tc>
          <w:tcPr>
            <w:tcW w:w="3533" w:type="dxa"/>
            <w:gridSpan w:val="6"/>
            <w:tcBorders>
              <w:top w:val="single" w:sz="4" w:space="0" w:color="auto"/>
              <w:left w:val="single" w:sz="4" w:space="0" w:color="auto"/>
              <w:bottom w:val="single" w:sz="4" w:space="0" w:color="auto"/>
              <w:right w:val="single" w:sz="4" w:space="0" w:color="auto"/>
            </w:tcBorders>
            <w:hideMark/>
          </w:tcPr>
          <w:p w14:paraId="00C9A202" w14:textId="77777777" w:rsidR="00EE5860" w:rsidRPr="00441CD0" w:rsidRDefault="00EE5860" w:rsidP="00BB0E1F">
            <w:pPr>
              <w:pStyle w:val="TAC"/>
              <w:rPr>
                <w:lang w:val="fr-FR"/>
              </w:rPr>
            </w:pPr>
            <w:r>
              <w:rPr>
                <w:lang w:val="fr-FR"/>
              </w:rPr>
              <w:t>Spare</w:t>
            </w:r>
          </w:p>
        </w:tc>
        <w:tc>
          <w:tcPr>
            <w:tcW w:w="589" w:type="dxa"/>
            <w:tcBorders>
              <w:top w:val="single" w:sz="4" w:space="0" w:color="auto"/>
              <w:left w:val="single" w:sz="4" w:space="0" w:color="auto"/>
              <w:bottom w:val="single" w:sz="4" w:space="0" w:color="auto"/>
              <w:right w:val="single" w:sz="4" w:space="0" w:color="auto"/>
            </w:tcBorders>
            <w:hideMark/>
          </w:tcPr>
          <w:p w14:paraId="5258D1F6" w14:textId="77777777" w:rsidR="00EE5860" w:rsidRPr="00441CD0" w:rsidRDefault="00EE5860" w:rsidP="00BB0E1F">
            <w:pPr>
              <w:pStyle w:val="TAC"/>
              <w:rPr>
                <w:lang w:val="fr-FR" w:eastAsia="zh-CN"/>
              </w:rPr>
            </w:pPr>
            <w:r>
              <w:rPr>
                <w:rFonts w:hint="eastAsia"/>
                <w:lang w:val="fr-FR" w:eastAsia="zh-CN"/>
              </w:rPr>
              <w:t>B</w:t>
            </w:r>
            <w:r>
              <w:rPr>
                <w:lang w:val="fr-FR" w:eastAsia="zh-CN"/>
              </w:rPr>
              <w:t>UFF</w:t>
            </w:r>
          </w:p>
        </w:tc>
        <w:tc>
          <w:tcPr>
            <w:tcW w:w="589" w:type="dxa"/>
            <w:tcBorders>
              <w:top w:val="single" w:sz="4" w:space="0" w:color="auto"/>
              <w:left w:val="single" w:sz="4" w:space="0" w:color="auto"/>
              <w:bottom w:val="single" w:sz="4" w:space="0" w:color="auto"/>
              <w:right w:val="single" w:sz="4" w:space="0" w:color="auto"/>
            </w:tcBorders>
            <w:hideMark/>
          </w:tcPr>
          <w:p w14:paraId="347B9CCA" w14:textId="77777777" w:rsidR="00EE5860" w:rsidRPr="00441CD0" w:rsidRDefault="00EE5860" w:rsidP="00BB0E1F">
            <w:pPr>
              <w:pStyle w:val="TAC"/>
              <w:rPr>
                <w:lang w:val="fr-FR"/>
              </w:rPr>
            </w:pPr>
            <w:r w:rsidRPr="00441CD0">
              <w:rPr>
                <w:lang w:val="fr-FR"/>
              </w:rPr>
              <w:t>DROP</w:t>
            </w:r>
          </w:p>
        </w:tc>
        <w:tc>
          <w:tcPr>
            <w:tcW w:w="588" w:type="dxa"/>
            <w:tcBorders>
              <w:top w:val="nil"/>
              <w:left w:val="single" w:sz="4" w:space="0" w:color="auto"/>
              <w:bottom w:val="nil"/>
              <w:right w:val="single" w:sz="6" w:space="0" w:color="auto"/>
            </w:tcBorders>
          </w:tcPr>
          <w:p w14:paraId="053ACF32" w14:textId="77777777" w:rsidR="00EE5860" w:rsidRPr="00441CD0" w:rsidRDefault="00EE5860" w:rsidP="00BB0E1F">
            <w:pPr>
              <w:pStyle w:val="TAC"/>
              <w:rPr>
                <w:lang w:val="fr-FR"/>
              </w:rPr>
            </w:pPr>
          </w:p>
        </w:tc>
      </w:tr>
      <w:tr w:rsidR="00EE5860" w:rsidRPr="00441CD0" w14:paraId="6F97F8FF" w14:textId="77777777" w:rsidTr="00BB0E1F">
        <w:trPr>
          <w:jc w:val="center"/>
        </w:trPr>
        <w:tc>
          <w:tcPr>
            <w:tcW w:w="151" w:type="dxa"/>
            <w:tcBorders>
              <w:top w:val="nil"/>
              <w:left w:val="single" w:sz="6" w:space="0" w:color="auto"/>
              <w:bottom w:val="single" w:sz="4" w:space="0" w:color="auto"/>
              <w:right w:val="nil"/>
            </w:tcBorders>
          </w:tcPr>
          <w:p w14:paraId="6A221DD5"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39DF5676" w14:textId="77777777" w:rsidR="00EE5860" w:rsidRPr="00441CD0" w:rsidRDefault="00EE5860" w:rsidP="00BB0E1F">
            <w:pPr>
              <w:pStyle w:val="TAC"/>
              <w:rPr>
                <w:lang w:val="fr-FR" w:eastAsia="zh-CN"/>
              </w:rPr>
            </w:pPr>
            <w:r>
              <w:rPr>
                <w:lang w:val="fr-FR" w:eastAsia="zh-CN"/>
              </w:rPr>
              <w:t>6</w:t>
            </w:r>
            <w:r w:rsidRPr="00441CD0">
              <w:rPr>
                <w:lang w:val="fr-FR" w:eastAsia="zh-CN"/>
              </w:rPr>
              <w:t xml:space="preserve"> to (n+4)</w:t>
            </w:r>
          </w:p>
        </w:tc>
        <w:tc>
          <w:tcPr>
            <w:tcW w:w="4711" w:type="dxa"/>
            <w:gridSpan w:val="8"/>
            <w:tcBorders>
              <w:top w:val="single" w:sz="4" w:space="0" w:color="auto"/>
              <w:left w:val="single" w:sz="4" w:space="0" w:color="auto"/>
              <w:bottom w:val="single" w:sz="4" w:space="0" w:color="auto"/>
              <w:right w:val="single" w:sz="4" w:space="0" w:color="auto"/>
            </w:tcBorders>
            <w:hideMark/>
          </w:tcPr>
          <w:p w14:paraId="4804BDCA"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78F1CED0" w14:textId="77777777" w:rsidR="00EE5860" w:rsidRPr="00441CD0" w:rsidRDefault="00EE5860" w:rsidP="00BB0E1F">
            <w:pPr>
              <w:pStyle w:val="TAC"/>
            </w:pPr>
          </w:p>
        </w:tc>
      </w:tr>
    </w:tbl>
    <w:p w14:paraId="34383D28" w14:textId="77777777" w:rsidR="00EE5860" w:rsidRPr="009F52C1" w:rsidRDefault="00EE5860" w:rsidP="00EE5860">
      <w:pPr>
        <w:pStyle w:val="TF"/>
      </w:pPr>
      <w:r w:rsidRPr="00C7640C">
        <w:t xml:space="preserve">Figure </w:t>
      </w:r>
      <w:r w:rsidRPr="009A5184">
        <w:t>8.2.179-1</w:t>
      </w:r>
      <w:r w:rsidRPr="009F52C1">
        <w:t>: Data Status</w:t>
      </w:r>
    </w:p>
    <w:p w14:paraId="6C8EFE5F" w14:textId="77777777" w:rsidR="00EE5860" w:rsidRPr="00441CD0" w:rsidRDefault="00EE5860" w:rsidP="00EE5860">
      <w:r w:rsidRPr="00441CD0">
        <w:t>The following flags are coded within Octet 5:</w:t>
      </w:r>
    </w:p>
    <w:p w14:paraId="44C1705B" w14:textId="77777777" w:rsidR="00EE5860" w:rsidRPr="00441CD0" w:rsidRDefault="00EE5860" w:rsidP="00EE5860">
      <w:pPr>
        <w:pStyle w:val="B1"/>
      </w:pPr>
      <w:r w:rsidRPr="00441CD0">
        <w:t>-</w:t>
      </w:r>
      <w:r w:rsidRPr="00441CD0">
        <w:tab/>
        <w:t xml:space="preserve">Bit 1 – </w:t>
      </w:r>
      <w:r>
        <w:t>DROP</w:t>
      </w:r>
      <w:r w:rsidRPr="00441CD0">
        <w:t xml:space="preserve">: </w:t>
      </w:r>
      <w:r w:rsidRPr="00441CD0">
        <w:rPr>
          <w:noProof/>
        </w:rPr>
        <w:t xml:space="preserve">when set to "1", this indicates </w:t>
      </w:r>
      <w:r>
        <w:rPr>
          <w:noProof/>
        </w:rPr>
        <w:t xml:space="preserve">first </w:t>
      </w:r>
      <w:r>
        <w:rPr>
          <w:lang w:val="en-US"/>
        </w:rPr>
        <w:t>DL packet is discarded by the UP function</w:t>
      </w:r>
      <w:r w:rsidRPr="00441CD0">
        <w:t>.</w:t>
      </w:r>
    </w:p>
    <w:p w14:paraId="4C0037FD" w14:textId="77777777" w:rsidR="00EE5860" w:rsidRDefault="00EE5860" w:rsidP="00EE5860">
      <w:pPr>
        <w:pStyle w:val="B1"/>
      </w:pPr>
      <w:r w:rsidRPr="00441CD0">
        <w:t>-</w:t>
      </w:r>
      <w:r w:rsidRPr="00441CD0">
        <w:tab/>
        <w:t xml:space="preserve">Bit </w:t>
      </w:r>
      <w:r>
        <w:t>2</w:t>
      </w:r>
      <w:r w:rsidRPr="00441CD0">
        <w:t xml:space="preserve"> – </w:t>
      </w:r>
      <w:r>
        <w:t>BUFF</w:t>
      </w:r>
      <w:r w:rsidRPr="00441CD0">
        <w:t xml:space="preserve">: </w:t>
      </w:r>
      <w:r w:rsidRPr="00441CD0">
        <w:rPr>
          <w:noProof/>
        </w:rPr>
        <w:t xml:space="preserve">when set to "1", this indicates </w:t>
      </w:r>
      <w:r>
        <w:rPr>
          <w:noProof/>
        </w:rPr>
        <w:t xml:space="preserve">first </w:t>
      </w:r>
      <w:r>
        <w:rPr>
          <w:lang w:val="en-US"/>
        </w:rPr>
        <w:t>DL packet is received and buffered by the UP function</w:t>
      </w:r>
      <w:r w:rsidRPr="00441CD0">
        <w:t>.</w:t>
      </w:r>
    </w:p>
    <w:p w14:paraId="3F70B216" w14:textId="77777777" w:rsidR="00EE5860" w:rsidRDefault="00EE5860" w:rsidP="00EE5860">
      <w:pPr>
        <w:pStyle w:val="B1"/>
      </w:pPr>
      <w:r w:rsidRPr="00441CD0">
        <w:t>-</w:t>
      </w:r>
      <w:r w:rsidRPr="00441CD0">
        <w:tab/>
        <w:t xml:space="preserve">Bit </w:t>
      </w:r>
      <w:r>
        <w:t>3 to 8</w:t>
      </w:r>
      <w:r w:rsidRPr="00441CD0">
        <w:t xml:space="preserve"> </w:t>
      </w:r>
      <w:r w:rsidRPr="00441CD0">
        <w:rPr>
          <w:noProof/>
        </w:rPr>
        <w:t>Spare, for future use and set to "0"</w:t>
      </w:r>
      <w:r w:rsidRPr="00441CD0">
        <w:t>.</w:t>
      </w:r>
    </w:p>
    <w:p w14:paraId="616CD347" w14:textId="77777777" w:rsidR="00EE5860" w:rsidRPr="00867BF5" w:rsidRDefault="00EE5860" w:rsidP="00EE5860">
      <w:pPr>
        <w:pStyle w:val="Heading3"/>
      </w:pPr>
      <w:bookmarkStart w:id="7309" w:name="_Toc44689413"/>
      <w:bookmarkStart w:id="7310" w:name="_Toc44924167"/>
      <w:bookmarkStart w:id="7311" w:name="_Toc51861137"/>
      <w:bookmarkStart w:id="7312" w:name="_Toc57930908"/>
      <w:bookmarkStart w:id="7313" w:name="_Toc57931538"/>
      <w:bookmarkStart w:id="7314" w:name="_Toc160974664"/>
      <w:r w:rsidRPr="00867BF5">
        <w:t>8.2.</w:t>
      </w:r>
      <w:r>
        <w:rPr>
          <w:lang w:eastAsia="zh-CN"/>
        </w:rPr>
        <w:t>180</w:t>
      </w:r>
      <w:r w:rsidRPr="00867BF5">
        <w:tab/>
      </w:r>
      <w:r>
        <w:rPr>
          <w:rFonts w:hint="eastAsia"/>
          <w:lang w:val="fr-FR" w:eastAsia="zh-CN"/>
        </w:rPr>
        <w:t>RDS Configuration</w:t>
      </w:r>
      <w:r w:rsidRPr="00867BF5">
        <w:rPr>
          <w:lang w:val="fr-FR" w:eastAsia="zh-CN"/>
        </w:rPr>
        <w:t xml:space="preserve"> Information</w:t>
      </w:r>
      <w:bookmarkEnd w:id="7309"/>
      <w:bookmarkEnd w:id="7310"/>
      <w:bookmarkEnd w:id="7311"/>
      <w:bookmarkEnd w:id="7312"/>
      <w:bookmarkEnd w:id="7313"/>
      <w:bookmarkEnd w:id="7314"/>
    </w:p>
    <w:p w14:paraId="26F22A1B" w14:textId="77777777" w:rsidR="00EE5860" w:rsidRDefault="00EE5860" w:rsidP="00EE5860">
      <w:pPr>
        <w:rPr>
          <w:lang w:eastAsia="ja-JP"/>
        </w:rPr>
      </w:pPr>
      <w:r w:rsidRPr="00867BF5">
        <w:t xml:space="preserve">The </w:t>
      </w:r>
      <w:r>
        <w:rPr>
          <w:rFonts w:hint="eastAsia"/>
          <w:lang w:val="fr-FR" w:eastAsia="zh-CN"/>
        </w:rPr>
        <w:t>RDS Configuration</w:t>
      </w:r>
      <w:r w:rsidRPr="00867BF5">
        <w:rPr>
          <w:lang w:eastAsia="zh-CN"/>
        </w:rPr>
        <w:t xml:space="preserve"> Information</w:t>
      </w:r>
      <w:r w:rsidRPr="00867BF5">
        <w:t xml:space="preserve"> IE shall </w:t>
      </w:r>
      <w:r w:rsidRPr="00867BF5">
        <w:rPr>
          <w:lang w:eastAsia="zh-CN"/>
        </w:rPr>
        <w:t xml:space="preserve">provide details of the </w:t>
      </w:r>
      <w:r>
        <w:rPr>
          <w:rFonts w:hint="eastAsia"/>
          <w:lang w:val="fr-FR" w:eastAsia="zh-CN"/>
        </w:rPr>
        <w:t>RDS Configuration</w:t>
      </w:r>
      <w:r w:rsidRPr="00867BF5">
        <w:rPr>
          <w:lang w:val="fr-FR" w:eastAsia="zh-CN"/>
        </w:rPr>
        <w:t xml:space="preserve"> Information</w:t>
      </w:r>
      <w:r w:rsidRPr="00867BF5">
        <w:t xml:space="preserve">. It </w:t>
      </w:r>
      <w:r w:rsidRPr="00867BF5">
        <w:rPr>
          <w:rFonts w:eastAsia="Batang"/>
          <w:lang w:eastAsia="ko-KR"/>
        </w:rPr>
        <w:t xml:space="preserve">shall be encoded </w:t>
      </w:r>
      <w:r w:rsidRPr="00867BF5">
        <w:rPr>
          <w:lang w:eastAsia="ja-JP"/>
        </w:rPr>
        <w:t xml:space="preserve">as shown in </w:t>
      </w:r>
      <w:r w:rsidRPr="00867BF5">
        <w:rPr>
          <w:lang w:eastAsia="zh-CN"/>
        </w:rPr>
        <w:t>F</w:t>
      </w:r>
      <w:r w:rsidRPr="00867BF5">
        <w:rPr>
          <w:lang w:eastAsia="ja-JP"/>
        </w:rPr>
        <w:t xml:space="preserve">igure </w:t>
      </w:r>
      <w:r w:rsidRPr="00867BF5">
        <w:rPr>
          <w:lang w:eastAsia="zh-CN"/>
        </w:rPr>
        <w:t>8.2.</w:t>
      </w:r>
      <w:r>
        <w:rPr>
          <w:lang w:eastAsia="zh-CN"/>
        </w:rPr>
        <w:t>180</w:t>
      </w:r>
      <w:r w:rsidRPr="00867BF5">
        <w:rPr>
          <w:lang w:eastAsia="zh-CN"/>
        </w:rPr>
        <w:t>-1</w:t>
      </w:r>
      <w:r w:rsidRPr="00867BF5">
        <w:rPr>
          <w:lang w:eastAsia="ja-JP"/>
        </w:rPr>
        <w:t>.</w:t>
      </w:r>
    </w:p>
    <w:p w14:paraId="33460315" w14:textId="77777777" w:rsidR="00EE5860" w:rsidRPr="00867BF5" w:rsidRDefault="00EE5860" w:rsidP="00EE5860">
      <w:pPr>
        <w:pStyle w:val="TH"/>
        <w:rPr>
          <w:lang w:val="en-US" w:eastAsia="ja-JP"/>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70510757" w14:textId="77777777" w:rsidTr="00BB0E1F">
        <w:trPr>
          <w:jc w:val="center"/>
        </w:trPr>
        <w:tc>
          <w:tcPr>
            <w:tcW w:w="151" w:type="dxa"/>
            <w:tcBorders>
              <w:top w:val="single" w:sz="6" w:space="0" w:color="auto"/>
              <w:left w:val="single" w:sz="6" w:space="0" w:color="auto"/>
              <w:bottom w:val="nil"/>
              <w:right w:val="nil"/>
            </w:tcBorders>
          </w:tcPr>
          <w:p w14:paraId="1FF11C17" w14:textId="77777777" w:rsidR="00EE5860" w:rsidRPr="00441CD0" w:rsidRDefault="00EE5860" w:rsidP="00BB0E1F">
            <w:pPr>
              <w:pStyle w:val="TAC"/>
            </w:pPr>
          </w:p>
        </w:tc>
        <w:tc>
          <w:tcPr>
            <w:tcW w:w="1104" w:type="dxa"/>
            <w:tcBorders>
              <w:top w:val="single" w:sz="6" w:space="0" w:color="auto"/>
              <w:left w:val="nil"/>
              <w:bottom w:val="nil"/>
              <w:right w:val="nil"/>
            </w:tcBorders>
          </w:tcPr>
          <w:p w14:paraId="7FCF619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51DECEE4"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6BB3EB26" w14:textId="77777777" w:rsidR="00EE5860" w:rsidRPr="00441CD0" w:rsidRDefault="00EE5860" w:rsidP="00BB0E1F">
            <w:pPr>
              <w:pStyle w:val="TAC"/>
            </w:pPr>
          </w:p>
        </w:tc>
      </w:tr>
      <w:tr w:rsidR="00EE5860" w:rsidRPr="00441CD0" w14:paraId="1BA8B7B0" w14:textId="77777777" w:rsidTr="00BB0E1F">
        <w:trPr>
          <w:jc w:val="center"/>
        </w:trPr>
        <w:tc>
          <w:tcPr>
            <w:tcW w:w="151" w:type="dxa"/>
            <w:tcBorders>
              <w:top w:val="nil"/>
              <w:left w:val="single" w:sz="6" w:space="0" w:color="auto"/>
              <w:bottom w:val="nil"/>
              <w:right w:val="nil"/>
            </w:tcBorders>
          </w:tcPr>
          <w:p w14:paraId="6F937C3B" w14:textId="77777777" w:rsidR="00EE5860" w:rsidRPr="00441CD0" w:rsidRDefault="00EE5860" w:rsidP="00BB0E1F">
            <w:pPr>
              <w:pStyle w:val="TAC"/>
            </w:pPr>
          </w:p>
        </w:tc>
        <w:tc>
          <w:tcPr>
            <w:tcW w:w="1104" w:type="dxa"/>
            <w:tcBorders>
              <w:top w:val="nil"/>
              <w:left w:val="nil"/>
              <w:bottom w:val="nil"/>
              <w:right w:val="nil"/>
            </w:tcBorders>
            <w:hideMark/>
          </w:tcPr>
          <w:p w14:paraId="0811C55E"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2CCD6A36"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5F7062E5"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758EDDC1"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04DE2AE8"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5A20A813"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31DCB7AC"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7B7F01FF"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527C7C89"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0CC27900" w14:textId="77777777" w:rsidR="00EE5860" w:rsidRPr="00441CD0" w:rsidRDefault="00EE5860" w:rsidP="00BB0E1F">
            <w:pPr>
              <w:pStyle w:val="TAC"/>
            </w:pPr>
          </w:p>
        </w:tc>
      </w:tr>
      <w:tr w:rsidR="00EE5860" w:rsidRPr="00441CD0" w14:paraId="3A3C93F5" w14:textId="77777777" w:rsidTr="00BB0E1F">
        <w:trPr>
          <w:jc w:val="center"/>
        </w:trPr>
        <w:tc>
          <w:tcPr>
            <w:tcW w:w="151" w:type="dxa"/>
            <w:tcBorders>
              <w:top w:val="nil"/>
              <w:left w:val="single" w:sz="6" w:space="0" w:color="auto"/>
              <w:bottom w:val="nil"/>
              <w:right w:val="nil"/>
            </w:tcBorders>
          </w:tcPr>
          <w:p w14:paraId="329BA7B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187EDE78"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56296F25" w14:textId="77777777" w:rsidR="00EE5860" w:rsidRPr="00441CD0" w:rsidRDefault="00EE5860" w:rsidP="00BB0E1F">
            <w:pPr>
              <w:pStyle w:val="TAC"/>
            </w:pPr>
            <w:r w:rsidRPr="00441CD0">
              <w:t xml:space="preserve">Type = </w:t>
            </w:r>
            <w:r>
              <w:rPr>
                <w:lang w:val="de-DE" w:eastAsia="zh-CN"/>
              </w:rPr>
              <w:t>262</w:t>
            </w:r>
            <w:r w:rsidRPr="00441CD0">
              <w:t xml:space="preserve"> (decimal)</w:t>
            </w:r>
          </w:p>
        </w:tc>
        <w:tc>
          <w:tcPr>
            <w:tcW w:w="588" w:type="dxa"/>
            <w:tcBorders>
              <w:top w:val="nil"/>
              <w:left w:val="single" w:sz="4" w:space="0" w:color="auto"/>
              <w:bottom w:val="nil"/>
              <w:right w:val="single" w:sz="6" w:space="0" w:color="auto"/>
            </w:tcBorders>
          </w:tcPr>
          <w:p w14:paraId="0E99B835" w14:textId="77777777" w:rsidR="00EE5860" w:rsidRPr="00441CD0" w:rsidRDefault="00EE5860" w:rsidP="00BB0E1F">
            <w:pPr>
              <w:pStyle w:val="TAC"/>
            </w:pPr>
          </w:p>
        </w:tc>
      </w:tr>
      <w:tr w:rsidR="00EE5860" w:rsidRPr="00441CD0" w14:paraId="20E986DE" w14:textId="77777777" w:rsidTr="00BB0E1F">
        <w:trPr>
          <w:jc w:val="center"/>
        </w:trPr>
        <w:tc>
          <w:tcPr>
            <w:tcW w:w="151" w:type="dxa"/>
            <w:tcBorders>
              <w:top w:val="nil"/>
              <w:left w:val="single" w:sz="6" w:space="0" w:color="auto"/>
              <w:bottom w:val="nil"/>
              <w:right w:val="nil"/>
            </w:tcBorders>
          </w:tcPr>
          <w:p w14:paraId="4104FB8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731C4CD"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4B57E21C"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058A2CE8" w14:textId="77777777" w:rsidR="00EE5860" w:rsidRPr="00441CD0" w:rsidRDefault="00EE5860" w:rsidP="00BB0E1F">
            <w:pPr>
              <w:pStyle w:val="TAC"/>
            </w:pPr>
          </w:p>
        </w:tc>
      </w:tr>
      <w:tr w:rsidR="00EE5860" w:rsidRPr="00441CD0" w14:paraId="66225D93" w14:textId="77777777" w:rsidTr="00BB0E1F">
        <w:trPr>
          <w:jc w:val="center"/>
        </w:trPr>
        <w:tc>
          <w:tcPr>
            <w:tcW w:w="151" w:type="dxa"/>
            <w:tcBorders>
              <w:top w:val="nil"/>
              <w:left w:val="single" w:sz="6" w:space="0" w:color="auto"/>
              <w:bottom w:val="nil"/>
              <w:right w:val="nil"/>
            </w:tcBorders>
          </w:tcPr>
          <w:p w14:paraId="39E7AA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7782451"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2715F219"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0FF5652E" w14:textId="77777777" w:rsidR="00EE5860" w:rsidRPr="00441CD0" w:rsidRDefault="00EE5860" w:rsidP="00BB0E1F">
            <w:pPr>
              <w:pStyle w:val="TAC"/>
              <w:rPr>
                <w:lang w:eastAsia="zh-CN"/>
              </w:rPr>
            </w:pPr>
            <w:r>
              <w:t>RD</w:t>
            </w:r>
            <w:r>
              <w:rPr>
                <w:rFonts w:hint="eastAsia"/>
                <w:lang w:eastAsia="zh-CN"/>
              </w:rPr>
              <w:t>S</w:t>
            </w:r>
          </w:p>
        </w:tc>
        <w:tc>
          <w:tcPr>
            <w:tcW w:w="588" w:type="dxa"/>
            <w:tcBorders>
              <w:top w:val="nil"/>
              <w:left w:val="single" w:sz="4" w:space="0" w:color="auto"/>
              <w:bottom w:val="nil"/>
              <w:right w:val="single" w:sz="6" w:space="0" w:color="auto"/>
            </w:tcBorders>
          </w:tcPr>
          <w:p w14:paraId="54373CBF" w14:textId="77777777" w:rsidR="00EE5860" w:rsidRPr="00441CD0" w:rsidRDefault="00EE5860" w:rsidP="00BB0E1F">
            <w:pPr>
              <w:pStyle w:val="TAC"/>
            </w:pPr>
          </w:p>
        </w:tc>
      </w:tr>
      <w:tr w:rsidR="00EE5860" w:rsidRPr="00441CD0" w14:paraId="472B944B" w14:textId="77777777" w:rsidTr="00BB0E1F">
        <w:trPr>
          <w:jc w:val="center"/>
        </w:trPr>
        <w:tc>
          <w:tcPr>
            <w:tcW w:w="151" w:type="dxa"/>
            <w:tcBorders>
              <w:top w:val="nil"/>
              <w:left w:val="single" w:sz="6" w:space="0" w:color="auto"/>
              <w:bottom w:val="single" w:sz="4" w:space="0" w:color="auto"/>
              <w:right w:val="nil"/>
            </w:tcBorders>
          </w:tcPr>
          <w:p w14:paraId="4F6CC9B6"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1B8327E2" w14:textId="77777777" w:rsidR="00EE5860" w:rsidRPr="00441CD0" w:rsidRDefault="00EE5860" w:rsidP="00BB0E1F">
            <w:pPr>
              <w:pStyle w:val="TAC"/>
            </w:pPr>
            <w:r>
              <w:rPr>
                <w:rFonts w:hint="eastAsia"/>
                <w:lang w:eastAsia="zh-CN"/>
              </w:rPr>
              <w:t>m</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119DB7A3"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6A9A93F8" w14:textId="77777777" w:rsidR="00EE5860" w:rsidRPr="00441CD0" w:rsidRDefault="00EE5860" w:rsidP="00BB0E1F">
            <w:pPr>
              <w:pStyle w:val="TAC"/>
            </w:pPr>
          </w:p>
        </w:tc>
      </w:tr>
    </w:tbl>
    <w:p w14:paraId="6DE4DD1B" w14:textId="77777777" w:rsidR="00EE5860" w:rsidRPr="009A5184" w:rsidRDefault="00EE5860" w:rsidP="00EE5860">
      <w:pPr>
        <w:pStyle w:val="TF"/>
      </w:pPr>
      <w:r w:rsidRPr="00C7640C">
        <w:t xml:space="preserve">Figure </w:t>
      </w:r>
      <w:r w:rsidRPr="009A5184">
        <w:t>8.2.180-1</w:t>
      </w:r>
      <w:r w:rsidRPr="009F52C1">
        <w:t xml:space="preserve">: </w:t>
      </w:r>
      <w:r w:rsidRPr="009A5184">
        <w:t>RDS Configuration Information</w:t>
      </w:r>
    </w:p>
    <w:p w14:paraId="0003492D" w14:textId="77777777" w:rsidR="00EE5860" w:rsidRPr="00867BF5" w:rsidRDefault="00EE5860" w:rsidP="00EE5860">
      <w:r w:rsidRPr="00867BF5">
        <w:t>The following flags are coded within Octet 5:</w:t>
      </w:r>
    </w:p>
    <w:p w14:paraId="191AFA46" w14:textId="77777777" w:rsidR="00EE5860" w:rsidRPr="00867BF5" w:rsidRDefault="00EE5860" w:rsidP="00EE5860">
      <w:pPr>
        <w:pStyle w:val="B1"/>
      </w:pPr>
      <w:r w:rsidRPr="00867BF5">
        <w:t>-</w:t>
      </w:r>
      <w:r w:rsidRPr="00867BF5">
        <w:tab/>
        <w:t xml:space="preserve">Bit 1 – </w:t>
      </w:r>
      <w:r>
        <w:rPr>
          <w:rFonts w:hint="eastAsia"/>
          <w:lang w:eastAsia="zh-CN"/>
        </w:rPr>
        <w:t>RDS</w:t>
      </w:r>
      <w:r w:rsidRPr="00867BF5">
        <w:rPr>
          <w:lang w:eastAsia="zh-CN"/>
        </w:rPr>
        <w:t xml:space="preserve"> (</w:t>
      </w:r>
      <w:r w:rsidRPr="000E39D5">
        <w:rPr>
          <w:lang w:eastAsia="zh-CN"/>
        </w:rPr>
        <w:t>Reliable Data Service</w:t>
      </w:r>
      <w:r w:rsidRPr="00867BF5">
        <w:rPr>
          <w:lang w:eastAsia="zh-CN"/>
        </w:rPr>
        <w:t>)</w:t>
      </w:r>
      <w:r w:rsidRPr="00867BF5">
        <w:t xml:space="preserve">: If this bit is set to "1", it indicates that the </w:t>
      </w:r>
      <w:r w:rsidRPr="00A60206">
        <w:rPr>
          <w:lang w:eastAsia="zh-CN"/>
        </w:rPr>
        <w:t>RDS is requested to be applied (in request) / applied (in response)</w:t>
      </w:r>
      <w:r w:rsidRPr="00867BF5">
        <w:rPr>
          <w:lang w:eastAsia="zh-CN"/>
        </w:rPr>
        <w:t>.</w:t>
      </w:r>
    </w:p>
    <w:p w14:paraId="3B000861" w14:textId="77777777" w:rsidR="00EE5860" w:rsidRDefault="00EE5860" w:rsidP="00EE5860">
      <w:pPr>
        <w:pStyle w:val="B1"/>
      </w:pPr>
      <w:r w:rsidRPr="00867BF5">
        <w:t>-</w:t>
      </w:r>
      <w:r w:rsidRPr="00867BF5">
        <w:tab/>
        <w:t xml:space="preserve">Bit 2 to 8 </w:t>
      </w:r>
      <w:r w:rsidRPr="00867BF5">
        <w:rPr>
          <w:noProof/>
        </w:rPr>
        <w:t xml:space="preserve">Spare, for future use and </w:t>
      </w:r>
      <w:r>
        <w:rPr>
          <w:noProof/>
        </w:rPr>
        <w:t>set to "0"</w:t>
      </w:r>
      <w:r w:rsidRPr="00867BF5">
        <w:t>.</w:t>
      </w:r>
    </w:p>
    <w:p w14:paraId="0B4E3457" w14:textId="77777777" w:rsidR="00EE5860" w:rsidRPr="00791A39" w:rsidRDefault="00EE5860" w:rsidP="00EE5860">
      <w:pPr>
        <w:pStyle w:val="Heading3"/>
      </w:pPr>
      <w:bookmarkStart w:id="7315" w:name="_Toc44689414"/>
      <w:bookmarkStart w:id="7316" w:name="_Toc44924168"/>
      <w:bookmarkStart w:id="7317" w:name="_Toc51861138"/>
      <w:bookmarkStart w:id="7318" w:name="_Toc57930909"/>
      <w:bookmarkStart w:id="7319" w:name="_Toc57931539"/>
      <w:bookmarkStart w:id="7320" w:name="_Toc160974665"/>
      <w:r w:rsidRPr="00791A39">
        <w:lastRenderedPageBreak/>
        <w:t>8.2.</w:t>
      </w:r>
      <w:r>
        <w:t>181</w:t>
      </w:r>
      <w:r w:rsidRPr="00791A39">
        <w:tab/>
        <w:t>MPTCP Applicable Indication</w:t>
      </w:r>
      <w:bookmarkEnd w:id="7315"/>
      <w:bookmarkEnd w:id="7316"/>
      <w:bookmarkEnd w:id="7317"/>
      <w:bookmarkEnd w:id="7318"/>
      <w:bookmarkEnd w:id="7319"/>
      <w:bookmarkEnd w:id="7320"/>
    </w:p>
    <w:p w14:paraId="523AA726" w14:textId="77777777" w:rsidR="00EE5860" w:rsidRDefault="00EE5860" w:rsidP="00EE5860">
      <w:r w:rsidRPr="00791A39">
        <w:t>MPTCP Applicable Indication</w:t>
      </w:r>
      <w:r w:rsidRPr="00441CD0">
        <w:t xml:space="preserve"> </w:t>
      </w:r>
      <w:r>
        <w:t>shall be</w:t>
      </w:r>
      <w:r w:rsidRPr="00441CD0">
        <w:t xml:space="preserve"> coded as depicted in Figure 8.2.</w:t>
      </w:r>
      <w:r>
        <w:t>181</w:t>
      </w:r>
      <w:r w:rsidRPr="00441CD0">
        <w:t>-1.</w:t>
      </w:r>
    </w:p>
    <w:p w14:paraId="2F2B49D4"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9"/>
        <w:gridCol w:w="588"/>
      </w:tblGrid>
      <w:tr w:rsidR="00EE5860" w:rsidRPr="00441CD0" w14:paraId="33E79FCF" w14:textId="77777777" w:rsidTr="00BB0E1F">
        <w:trPr>
          <w:jc w:val="center"/>
        </w:trPr>
        <w:tc>
          <w:tcPr>
            <w:tcW w:w="151" w:type="dxa"/>
            <w:tcBorders>
              <w:top w:val="single" w:sz="6" w:space="0" w:color="auto"/>
              <w:left w:val="single" w:sz="6" w:space="0" w:color="auto"/>
              <w:bottom w:val="nil"/>
              <w:right w:val="nil"/>
            </w:tcBorders>
          </w:tcPr>
          <w:p w14:paraId="2ABC0882" w14:textId="77777777" w:rsidR="00EE5860" w:rsidRPr="00441CD0" w:rsidRDefault="00EE5860" w:rsidP="00BB0E1F">
            <w:pPr>
              <w:pStyle w:val="TAC"/>
            </w:pPr>
          </w:p>
        </w:tc>
        <w:tc>
          <w:tcPr>
            <w:tcW w:w="1104" w:type="dxa"/>
            <w:tcBorders>
              <w:top w:val="single" w:sz="6" w:space="0" w:color="auto"/>
              <w:left w:val="nil"/>
              <w:bottom w:val="nil"/>
              <w:right w:val="nil"/>
            </w:tcBorders>
          </w:tcPr>
          <w:p w14:paraId="0A9F2970" w14:textId="77777777" w:rsidR="00EE5860" w:rsidRPr="00441CD0" w:rsidRDefault="00EE5860" w:rsidP="00BB0E1F">
            <w:pPr>
              <w:pStyle w:val="TAH"/>
            </w:pPr>
          </w:p>
        </w:tc>
        <w:tc>
          <w:tcPr>
            <w:tcW w:w="4704" w:type="dxa"/>
            <w:gridSpan w:val="8"/>
            <w:tcBorders>
              <w:top w:val="single" w:sz="6" w:space="0" w:color="auto"/>
              <w:left w:val="nil"/>
              <w:bottom w:val="nil"/>
              <w:right w:val="nil"/>
            </w:tcBorders>
            <w:hideMark/>
          </w:tcPr>
          <w:p w14:paraId="170568BC" w14:textId="77777777" w:rsidR="00EE5860" w:rsidRPr="00441CD0" w:rsidRDefault="00EE5860" w:rsidP="00BB0E1F">
            <w:pPr>
              <w:pStyle w:val="TAH"/>
            </w:pPr>
            <w:r w:rsidRPr="00441CD0">
              <w:t>Bits</w:t>
            </w:r>
          </w:p>
        </w:tc>
        <w:tc>
          <w:tcPr>
            <w:tcW w:w="588" w:type="dxa"/>
            <w:tcBorders>
              <w:top w:val="single" w:sz="6" w:space="0" w:color="auto"/>
              <w:left w:val="nil"/>
              <w:bottom w:val="nil"/>
              <w:right w:val="single" w:sz="6" w:space="0" w:color="auto"/>
            </w:tcBorders>
          </w:tcPr>
          <w:p w14:paraId="458FACDE" w14:textId="77777777" w:rsidR="00EE5860" w:rsidRPr="00441CD0" w:rsidRDefault="00EE5860" w:rsidP="00BB0E1F">
            <w:pPr>
              <w:pStyle w:val="TAC"/>
            </w:pPr>
          </w:p>
        </w:tc>
      </w:tr>
      <w:tr w:rsidR="00EE5860" w:rsidRPr="00441CD0" w14:paraId="5DA93EC4" w14:textId="77777777" w:rsidTr="00BB0E1F">
        <w:trPr>
          <w:jc w:val="center"/>
        </w:trPr>
        <w:tc>
          <w:tcPr>
            <w:tcW w:w="151" w:type="dxa"/>
            <w:tcBorders>
              <w:top w:val="nil"/>
              <w:left w:val="single" w:sz="6" w:space="0" w:color="auto"/>
              <w:bottom w:val="nil"/>
              <w:right w:val="nil"/>
            </w:tcBorders>
          </w:tcPr>
          <w:p w14:paraId="57EA95E6" w14:textId="77777777" w:rsidR="00EE5860" w:rsidRPr="00441CD0" w:rsidRDefault="00EE5860" w:rsidP="00BB0E1F">
            <w:pPr>
              <w:pStyle w:val="TAC"/>
            </w:pPr>
          </w:p>
        </w:tc>
        <w:tc>
          <w:tcPr>
            <w:tcW w:w="1104" w:type="dxa"/>
            <w:tcBorders>
              <w:top w:val="nil"/>
              <w:left w:val="nil"/>
              <w:bottom w:val="nil"/>
              <w:right w:val="nil"/>
            </w:tcBorders>
            <w:hideMark/>
          </w:tcPr>
          <w:p w14:paraId="5D858041"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5962670"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4C4D74F2"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528C5515"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6CA8F96B"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29756234"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74520C3"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52069156" w14:textId="77777777" w:rsidR="00EE5860" w:rsidRPr="00441CD0" w:rsidRDefault="00EE5860" w:rsidP="00BB0E1F">
            <w:pPr>
              <w:pStyle w:val="TAH"/>
            </w:pPr>
            <w:r w:rsidRPr="00441CD0">
              <w:t>2</w:t>
            </w:r>
          </w:p>
        </w:tc>
        <w:tc>
          <w:tcPr>
            <w:tcW w:w="589" w:type="dxa"/>
            <w:tcBorders>
              <w:top w:val="nil"/>
              <w:left w:val="nil"/>
              <w:bottom w:val="single" w:sz="4" w:space="0" w:color="auto"/>
              <w:right w:val="nil"/>
            </w:tcBorders>
            <w:hideMark/>
          </w:tcPr>
          <w:p w14:paraId="6102686E" w14:textId="77777777" w:rsidR="00EE5860" w:rsidRPr="00441CD0" w:rsidRDefault="00EE5860" w:rsidP="00BB0E1F">
            <w:pPr>
              <w:pStyle w:val="TAH"/>
            </w:pPr>
            <w:r w:rsidRPr="00441CD0">
              <w:t>1</w:t>
            </w:r>
          </w:p>
        </w:tc>
        <w:tc>
          <w:tcPr>
            <w:tcW w:w="588" w:type="dxa"/>
            <w:tcBorders>
              <w:top w:val="nil"/>
              <w:left w:val="nil"/>
              <w:bottom w:val="nil"/>
              <w:right w:val="single" w:sz="6" w:space="0" w:color="auto"/>
            </w:tcBorders>
          </w:tcPr>
          <w:p w14:paraId="346D3C26" w14:textId="77777777" w:rsidR="00EE5860" w:rsidRPr="00441CD0" w:rsidRDefault="00EE5860" w:rsidP="00BB0E1F">
            <w:pPr>
              <w:pStyle w:val="TAC"/>
            </w:pPr>
          </w:p>
        </w:tc>
      </w:tr>
      <w:tr w:rsidR="00EE5860" w:rsidRPr="00441CD0" w14:paraId="02067FD3" w14:textId="77777777" w:rsidTr="00BB0E1F">
        <w:trPr>
          <w:jc w:val="center"/>
        </w:trPr>
        <w:tc>
          <w:tcPr>
            <w:tcW w:w="151" w:type="dxa"/>
            <w:tcBorders>
              <w:top w:val="nil"/>
              <w:left w:val="single" w:sz="6" w:space="0" w:color="auto"/>
              <w:bottom w:val="nil"/>
              <w:right w:val="nil"/>
            </w:tcBorders>
          </w:tcPr>
          <w:p w14:paraId="40D9D18D"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F48DAB9" w14:textId="77777777" w:rsidR="00EE5860" w:rsidRPr="00441CD0" w:rsidRDefault="00EE5860" w:rsidP="00BB0E1F">
            <w:pPr>
              <w:pStyle w:val="TAC"/>
            </w:pPr>
            <w:r w:rsidRPr="00441CD0">
              <w:t>1 to 2</w:t>
            </w:r>
          </w:p>
        </w:tc>
        <w:tc>
          <w:tcPr>
            <w:tcW w:w="4704" w:type="dxa"/>
            <w:gridSpan w:val="8"/>
            <w:tcBorders>
              <w:top w:val="single" w:sz="4" w:space="0" w:color="auto"/>
              <w:left w:val="single" w:sz="4" w:space="0" w:color="auto"/>
              <w:bottom w:val="single" w:sz="4" w:space="0" w:color="auto"/>
              <w:right w:val="single" w:sz="4" w:space="0" w:color="auto"/>
            </w:tcBorders>
            <w:hideMark/>
          </w:tcPr>
          <w:p w14:paraId="28FBD682" w14:textId="77777777" w:rsidR="00EE5860" w:rsidRPr="00441CD0" w:rsidRDefault="00EE5860" w:rsidP="00BB0E1F">
            <w:pPr>
              <w:pStyle w:val="TAC"/>
            </w:pPr>
            <w:r w:rsidRPr="00441CD0">
              <w:t xml:space="preserve">Type = </w:t>
            </w:r>
            <w:r>
              <w:t>265</w:t>
            </w:r>
            <w:r w:rsidRPr="00441CD0">
              <w:t xml:space="preserve"> (decimal)</w:t>
            </w:r>
          </w:p>
        </w:tc>
        <w:tc>
          <w:tcPr>
            <w:tcW w:w="588" w:type="dxa"/>
            <w:tcBorders>
              <w:top w:val="nil"/>
              <w:left w:val="single" w:sz="4" w:space="0" w:color="auto"/>
              <w:bottom w:val="nil"/>
              <w:right w:val="single" w:sz="6" w:space="0" w:color="auto"/>
            </w:tcBorders>
          </w:tcPr>
          <w:p w14:paraId="6060F0E6" w14:textId="77777777" w:rsidR="00EE5860" w:rsidRPr="00441CD0" w:rsidRDefault="00EE5860" w:rsidP="00BB0E1F">
            <w:pPr>
              <w:pStyle w:val="TAC"/>
            </w:pPr>
          </w:p>
        </w:tc>
      </w:tr>
      <w:tr w:rsidR="00EE5860" w:rsidRPr="00441CD0" w14:paraId="6A1B6AE8" w14:textId="77777777" w:rsidTr="00BB0E1F">
        <w:trPr>
          <w:jc w:val="center"/>
        </w:trPr>
        <w:tc>
          <w:tcPr>
            <w:tcW w:w="151" w:type="dxa"/>
            <w:tcBorders>
              <w:top w:val="nil"/>
              <w:left w:val="single" w:sz="6" w:space="0" w:color="auto"/>
              <w:bottom w:val="nil"/>
              <w:right w:val="nil"/>
            </w:tcBorders>
          </w:tcPr>
          <w:p w14:paraId="4E627414"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20C0679" w14:textId="77777777" w:rsidR="00EE5860" w:rsidRPr="00441CD0" w:rsidRDefault="00EE5860" w:rsidP="00BB0E1F">
            <w:pPr>
              <w:pStyle w:val="TAC"/>
            </w:pPr>
            <w:r w:rsidRPr="00441CD0">
              <w:t>3 to 4</w:t>
            </w:r>
          </w:p>
        </w:tc>
        <w:tc>
          <w:tcPr>
            <w:tcW w:w="4704" w:type="dxa"/>
            <w:gridSpan w:val="8"/>
            <w:tcBorders>
              <w:top w:val="single" w:sz="4" w:space="0" w:color="auto"/>
              <w:left w:val="single" w:sz="4" w:space="0" w:color="auto"/>
              <w:bottom w:val="single" w:sz="4" w:space="0" w:color="auto"/>
              <w:right w:val="single" w:sz="4" w:space="0" w:color="auto"/>
            </w:tcBorders>
            <w:hideMark/>
          </w:tcPr>
          <w:p w14:paraId="12612D52"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6" w:space="0" w:color="auto"/>
            </w:tcBorders>
          </w:tcPr>
          <w:p w14:paraId="351462B4" w14:textId="77777777" w:rsidR="00EE5860" w:rsidRPr="00441CD0" w:rsidRDefault="00EE5860" w:rsidP="00BB0E1F">
            <w:pPr>
              <w:pStyle w:val="TAC"/>
            </w:pPr>
          </w:p>
        </w:tc>
      </w:tr>
      <w:tr w:rsidR="00EE5860" w:rsidRPr="00441CD0" w14:paraId="2D645E38" w14:textId="77777777" w:rsidTr="00BB0E1F">
        <w:trPr>
          <w:jc w:val="center"/>
        </w:trPr>
        <w:tc>
          <w:tcPr>
            <w:tcW w:w="151" w:type="dxa"/>
            <w:tcBorders>
              <w:top w:val="nil"/>
              <w:left w:val="single" w:sz="6" w:space="0" w:color="auto"/>
              <w:bottom w:val="nil"/>
              <w:right w:val="nil"/>
            </w:tcBorders>
          </w:tcPr>
          <w:p w14:paraId="38E1261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0800C97" w14:textId="77777777" w:rsidR="00EE5860" w:rsidRPr="00441CD0" w:rsidRDefault="00EE5860" w:rsidP="00BB0E1F">
            <w:pPr>
              <w:pStyle w:val="TAC"/>
            </w:pPr>
            <w:r w:rsidRPr="00441CD0">
              <w:t>5</w:t>
            </w:r>
          </w:p>
        </w:tc>
        <w:tc>
          <w:tcPr>
            <w:tcW w:w="4115" w:type="dxa"/>
            <w:gridSpan w:val="7"/>
            <w:tcBorders>
              <w:top w:val="single" w:sz="4" w:space="0" w:color="auto"/>
              <w:left w:val="single" w:sz="4" w:space="0" w:color="auto"/>
              <w:bottom w:val="single" w:sz="4" w:space="0" w:color="auto"/>
              <w:right w:val="single" w:sz="4" w:space="0" w:color="auto"/>
            </w:tcBorders>
            <w:hideMark/>
          </w:tcPr>
          <w:p w14:paraId="3B6FBF78" w14:textId="77777777" w:rsidR="00EE5860" w:rsidRPr="00441CD0" w:rsidRDefault="00EE5860" w:rsidP="00BB0E1F">
            <w:pPr>
              <w:pStyle w:val="TAC"/>
            </w:pPr>
            <w:r w:rsidRPr="00441CD0">
              <w:t>Spare</w:t>
            </w:r>
          </w:p>
        </w:tc>
        <w:tc>
          <w:tcPr>
            <w:tcW w:w="589" w:type="dxa"/>
            <w:tcBorders>
              <w:top w:val="single" w:sz="4" w:space="0" w:color="auto"/>
              <w:left w:val="single" w:sz="4" w:space="0" w:color="auto"/>
              <w:bottom w:val="single" w:sz="4" w:space="0" w:color="auto"/>
              <w:right w:val="single" w:sz="4" w:space="0" w:color="auto"/>
            </w:tcBorders>
            <w:hideMark/>
          </w:tcPr>
          <w:p w14:paraId="4911246D" w14:textId="77777777" w:rsidR="00EE5860" w:rsidRPr="00441CD0" w:rsidRDefault="00EE5860" w:rsidP="00BB0E1F">
            <w:pPr>
              <w:pStyle w:val="TAC"/>
            </w:pPr>
            <w:r>
              <w:t>MAI</w:t>
            </w:r>
          </w:p>
        </w:tc>
        <w:tc>
          <w:tcPr>
            <w:tcW w:w="588" w:type="dxa"/>
            <w:tcBorders>
              <w:top w:val="nil"/>
              <w:left w:val="single" w:sz="4" w:space="0" w:color="auto"/>
              <w:bottom w:val="nil"/>
              <w:right w:val="single" w:sz="6" w:space="0" w:color="auto"/>
            </w:tcBorders>
          </w:tcPr>
          <w:p w14:paraId="31AF4E87" w14:textId="77777777" w:rsidR="00EE5860" w:rsidRPr="00441CD0" w:rsidRDefault="00EE5860" w:rsidP="00BB0E1F">
            <w:pPr>
              <w:pStyle w:val="TAC"/>
            </w:pPr>
          </w:p>
        </w:tc>
      </w:tr>
      <w:tr w:rsidR="00EE5860" w:rsidRPr="00441CD0" w14:paraId="5DED94E9" w14:textId="77777777" w:rsidTr="00BB0E1F">
        <w:trPr>
          <w:jc w:val="center"/>
        </w:trPr>
        <w:tc>
          <w:tcPr>
            <w:tcW w:w="151" w:type="dxa"/>
            <w:tcBorders>
              <w:top w:val="nil"/>
              <w:left w:val="single" w:sz="6" w:space="0" w:color="auto"/>
              <w:bottom w:val="single" w:sz="4" w:space="0" w:color="auto"/>
              <w:right w:val="nil"/>
            </w:tcBorders>
          </w:tcPr>
          <w:p w14:paraId="7E7F67A0"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hideMark/>
          </w:tcPr>
          <w:p w14:paraId="78B76ACB" w14:textId="77777777" w:rsidR="00EE5860" w:rsidRPr="00441CD0" w:rsidRDefault="00EE5860" w:rsidP="00BB0E1F">
            <w:pPr>
              <w:pStyle w:val="TAC"/>
            </w:pPr>
            <w:r>
              <w:t>6</w:t>
            </w:r>
            <w:r w:rsidRPr="00441CD0">
              <w:t xml:space="preserve"> to (n+4)</w:t>
            </w:r>
          </w:p>
        </w:tc>
        <w:tc>
          <w:tcPr>
            <w:tcW w:w="4704" w:type="dxa"/>
            <w:gridSpan w:val="8"/>
            <w:tcBorders>
              <w:top w:val="single" w:sz="4" w:space="0" w:color="auto"/>
              <w:left w:val="single" w:sz="4" w:space="0" w:color="auto"/>
              <w:bottom w:val="single" w:sz="4" w:space="0" w:color="auto"/>
              <w:right w:val="single" w:sz="4" w:space="0" w:color="auto"/>
            </w:tcBorders>
            <w:hideMark/>
          </w:tcPr>
          <w:p w14:paraId="2F88EFBF" w14:textId="77777777" w:rsidR="00EE5860" w:rsidRPr="00441CD0" w:rsidRDefault="00EE5860" w:rsidP="00BB0E1F">
            <w:pPr>
              <w:pStyle w:val="TAC"/>
            </w:pPr>
            <w:r w:rsidRPr="00441CD0">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336251EC" w14:textId="77777777" w:rsidR="00EE5860" w:rsidRPr="00441CD0" w:rsidRDefault="00EE5860" w:rsidP="00BB0E1F">
            <w:pPr>
              <w:pStyle w:val="TAC"/>
            </w:pPr>
          </w:p>
        </w:tc>
      </w:tr>
    </w:tbl>
    <w:p w14:paraId="7E76A81A" w14:textId="77777777" w:rsidR="00EE5860" w:rsidRPr="00791A39" w:rsidRDefault="00EE5860" w:rsidP="00EE5860">
      <w:pPr>
        <w:pStyle w:val="TF"/>
      </w:pPr>
      <w:r w:rsidRPr="00791A39">
        <w:t>Figure 8.2.</w:t>
      </w:r>
      <w:r>
        <w:t>181</w:t>
      </w:r>
      <w:r w:rsidRPr="00791A39">
        <w:t>-1: MPTCP Applicable Indication</w:t>
      </w:r>
    </w:p>
    <w:p w14:paraId="291BD825" w14:textId="77777777" w:rsidR="00EE5860" w:rsidRPr="00441CD0" w:rsidRDefault="00EE5860" w:rsidP="00EE5860">
      <w:r w:rsidRPr="00441CD0">
        <w:t>The following flags are coded within Octet 5:</w:t>
      </w:r>
    </w:p>
    <w:p w14:paraId="2C3FD018" w14:textId="77777777" w:rsidR="00EE5860" w:rsidRPr="00441CD0" w:rsidRDefault="00EE5860" w:rsidP="00EE5860">
      <w:pPr>
        <w:pStyle w:val="B1"/>
      </w:pPr>
      <w:r w:rsidRPr="00441CD0">
        <w:t>-</w:t>
      </w:r>
      <w:r w:rsidRPr="00441CD0">
        <w:tab/>
        <w:t xml:space="preserve">Bit 1 – </w:t>
      </w:r>
      <w:r>
        <w:t>MAI</w:t>
      </w:r>
      <w:r w:rsidRPr="00441CD0">
        <w:t xml:space="preserve"> (</w:t>
      </w:r>
      <w:r w:rsidRPr="00791A39">
        <w:t>MPTCP Applicable Indication</w:t>
      </w:r>
      <w:r w:rsidRPr="00441CD0">
        <w:t xml:space="preserve">): </w:t>
      </w:r>
      <w:r>
        <w:t>When t</w:t>
      </w:r>
      <w:r w:rsidRPr="00441CD0">
        <w:t xml:space="preserve">his bit </w:t>
      </w:r>
      <w:r>
        <w:t>is</w:t>
      </w:r>
      <w:r w:rsidRPr="00441CD0">
        <w:t xml:space="preserve"> set to "1"</w:t>
      </w:r>
      <w:r>
        <w:t xml:space="preserve">, it indicates that the PDR is used to detect user plane traffic for which MPTCP is applicable </w:t>
      </w:r>
      <w:r w:rsidRPr="00441CD0">
        <w:t>(see clause</w:t>
      </w:r>
      <w:r>
        <w:t> </w:t>
      </w:r>
      <w:r w:rsidRPr="00441CD0">
        <w:t>5.</w:t>
      </w:r>
      <w:r>
        <w:t>20.2.4</w:t>
      </w:r>
      <w:r w:rsidRPr="00441CD0">
        <w:t>).</w:t>
      </w:r>
    </w:p>
    <w:p w14:paraId="271EFB97" w14:textId="77777777" w:rsidR="00EE5860" w:rsidRDefault="00EE5860" w:rsidP="00EE5860">
      <w:pPr>
        <w:pStyle w:val="B1"/>
      </w:pPr>
      <w:r w:rsidRPr="00441CD0">
        <w:t>-</w:t>
      </w:r>
      <w:r w:rsidRPr="00441CD0">
        <w:tab/>
        <w:t>Bit 2 to 8 are spare and reserved for future use.</w:t>
      </w:r>
    </w:p>
    <w:p w14:paraId="6AA6A5A5" w14:textId="77777777" w:rsidR="00EE5860" w:rsidRPr="00441CD0" w:rsidRDefault="00EE5860" w:rsidP="00EE5860">
      <w:pPr>
        <w:pStyle w:val="Heading3"/>
      </w:pPr>
      <w:bookmarkStart w:id="7321" w:name="_Toc44689415"/>
      <w:bookmarkStart w:id="7322" w:name="_Toc44924169"/>
      <w:bookmarkStart w:id="7323" w:name="_Toc51861139"/>
      <w:bookmarkStart w:id="7324" w:name="_Toc57930910"/>
      <w:bookmarkStart w:id="7325" w:name="_Toc57931540"/>
      <w:bookmarkStart w:id="7326" w:name="_Toc160974666"/>
      <w:r w:rsidRPr="00441CD0">
        <w:t>8.2.</w:t>
      </w:r>
      <w:r>
        <w:t>182</w:t>
      </w:r>
      <w:r w:rsidRPr="00441CD0">
        <w:tab/>
      </w:r>
      <w:r>
        <w:t>Bridge</w:t>
      </w:r>
      <w:r w:rsidRPr="00441CD0">
        <w:t xml:space="preserve"> Management Information Container</w:t>
      </w:r>
      <w:bookmarkEnd w:id="7321"/>
      <w:bookmarkEnd w:id="7322"/>
      <w:bookmarkEnd w:id="7323"/>
      <w:bookmarkEnd w:id="7324"/>
      <w:bookmarkEnd w:id="7325"/>
      <w:bookmarkEnd w:id="7326"/>
    </w:p>
    <w:p w14:paraId="162DAA53" w14:textId="77777777" w:rsidR="00EE5860" w:rsidRPr="00791A39" w:rsidRDefault="00EE5860" w:rsidP="00EE5860">
      <w:pPr>
        <w:rPr>
          <w:lang w:val="en-US" w:eastAsia="ja-JP"/>
        </w:rPr>
      </w:pPr>
      <w:r w:rsidRPr="00441CD0">
        <w:t xml:space="preserve">The </w:t>
      </w:r>
      <w:r>
        <w:t>Bridge</w:t>
      </w:r>
      <w:r w:rsidRPr="00441CD0">
        <w:t xml:space="preserve"> Management Information Container IE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182</w:t>
      </w:r>
      <w:r w:rsidRPr="00441CD0">
        <w:rPr>
          <w:lang w:eastAsia="zh-CN"/>
        </w:rPr>
        <w:t>-1</w:t>
      </w:r>
      <w:r w:rsidRPr="00441CD0">
        <w:rPr>
          <w:lang w:eastAsia="ja-JP"/>
        </w:rPr>
        <w:t xml:space="preserve">. It contains an opaque container of </w:t>
      </w:r>
      <w:r>
        <w:rPr>
          <w:lang w:eastAsia="ja-JP"/>
        </w:rPr>
        <w:t>bridge</w:t>
      </w:r>
      <w:r w:rsidRPr="00441CD0">
        <w:rPr>
          <w:lang w:eastAsia="ja-JP"/>
        </w:rPr>
        <w:t xml:space="preserve"> management information.</w:t>
      </w:r>
    </w:p>
    <w:p w14:paraId="70EBDD88" w14:textId="77777777" w:rsidR="00EE5860" w:rsidRPr="00441CD0" w:rsidRDefault="00EE5860" w:rsidP="00EE5860">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E5860" w:rsidRPr="00441CD0" w14:paraId="14442D91" w14:textId="77777777" w:rsidTr="00BB0E1F">
        <w:trPr>
          <w:jc w:val="center"/>
        </w:trPr>
        <w:tc>
          <w:tcPr>
            <w:tcW w:w="151" w:type="dxa"/>
            <w:tcBorders>
              <w:top w:val="single" w:sz="6" w:space="0" w:color="auto"/>
              <w:left w:val="single" w:sz="6" w:space="0" w:color="auto"/>
              <w:bottom w:val="nil"/>
              <w:right w:val="nil"/>
            </w:tcBorders>
          </w:tcPr>
          <w:p w14:paraId="239EB121" w14:textId="77777777" w:rsidR="00EE5860" w:rsidRPr="00441CD0" w:rsidRDefault="00EE5860" w:rsidP="00BB0E1F">
            <w:pPr>
              <w:pStyle w:val="TAC"/>
            </w:pPr>
          </w:p>
        </w:tc>
        <w:tc>
          <w:tcPr>
            <w:tcW w:w="1104" w:type="dxa"/>
            <w:tcBorders>
              <w:top w:val="single" w:sz="6" w:space="0" w:color="auto"/>
              <w:left w:val="nil"/>
              <w:bottom w:val="nil"/>
              <w:right w:val="nil"/>
            </w:tcBorders>
          </w:tcPr>
          <w:p w14:paraId="19FE093F" w14:textId="77777777" w:rsidR="00EE5860" w:rsidRPr="00441CD0" w:rsidRDefault="00EE5860" w:rsidP="00BB0E1F">
            <w:pPr>
              <w:pStyle w:val="TAH"/>
            </w:pPr>
          </w:p>
        </w:tc>
        <w:tc>
          <w:tcPr>
            <w:tcW w:w="4710" w:type="dxa"/>
            <w:gridSpan w:val="8"/>
            <w:tcBorders>
              <w:top w:val="single" w:sz="6" w:space="0" w:color="auto"/>
              <w:left w:val="nil"/>
              <w:bottom w:val="nil"/>
              <w:right w:val="nil"/>
            </w:tcBorders>
            <w:hideMark/>
          </w:tcPr>
          <w:p w14:paraId="41B56996" w14:textId="77777777" w:rsidR="00EE5860" w:rsidRPr="00441CD0" w:rsidRDefault="00EE5860" w:rsidP="00BB0E1F">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67A08611" w14:textId="77777777" w:rsidR="00EE5860" w:rsidRPr="00441CD0" w:rsidRDefault="00EE5860" w:rsidP="00BB0E1F">
            <w:pPr>
              <w:pStyle w:val="TAC"/>
              <w:rPr>
                <w:lang w:val="fr-FR"/>
              </w:rPr>
            </w:pPr>
          </w:p>
        </w:tc>
      </w:tr>
      <w:tr w:rsidR="00EE5860" w:rsidRPr="00441CD0" w14:paraId="00792EB5" w14:textId="77777777" w:rsidTr="00BB0E1F">
        <w:trPr>
          <w:jc w:val="center"/>
        </w:trPr>
        <w:tc>
          <w:tcPr>
            <w:tcW w:w="151" w:type="dxa"/>
            <w:tcBorders>
              <w:top w:val="nil"/>
              <w:left w:val="single" w:sz="6" w:space="0" w:color="auto"/>
              <w:bottom w:val="nil"/>
              <w:right w:val="nil"/>
            </w:tcBorders>
          </w:tcPr>
          <w:p w14:paraId="1694E307" w14:textId="77777777" w:rsidR="00EE5860" w:rsidRPr="00441CD0" w:rsidRDefault="00EE5860" w:rsidP="00BB0E1F">
            <w:pPr>
              <w:pStyle w:val="TAC"/>
              <w:rPr>
                <w:lang w:val="fr-FR"/>
              </w:rPr>
            </w:pPr>
          </w:p>
        </w:tc>
        <w:tc>
          <w:tcPr>
            <w:tcW w:w="1104" w:type="dxa"/>
            <w:tcBorders>
              <w:top w:val="nil"/>
              <w:left w:val="nil"/>
              <w:bottom w:val="nil"/>
              <w:right w:val="nil"/>
            </w:tcBorders>
            <w:hideMark/>
          </w:tcPr>
          <w:p w14:paraId="68D644BA" w14:textId="77777777" w:rsidR="00EE5860" w:rsidRPr="00441CD0" w:rsidRDefault="00EE5860" w:rsidP="00BB0E1F">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7F1794D1" w14:textId="77777777" w:rsidR="00EE5860" w:rsidRPr="00441CD0" w:rsidRDefault="00EE5860" w:rsidP="00BB0E1F">
            <w:pPr>
              <w:pStyle w:val="TAH"/>
              <w:rPr>
                <w:lang w:val="fr-FR"/>
              </w:rPr>
            </w:pPr>
            <w:r w:rsidRPr="00441CD0">
              <w:rPr>
                <w:lang w:val="fr-FR"/>
              </w:rPr>
              <w:t>8</w:t>
            </w:r>
          </w:p>
        </w:tc>
        <w:tc>
          <w:tcPr>
            <w:tcW w:w="589" w:type="dxa"/>
            <w:tcBorders>
              <w:top w:val="nil"/>
              <w:left w:val="nil"/>
              <w:bottom w:val="single" w:sz="4" w:space="0" w:color="auto"/>
              <w:right w:val="nil"/>
            </w:tcBorders>
            <w:hideMark/>
          </w:tcPr>
          <w:p w14:paraId="46B522CA" w14:textId="77777777" w:rsidR="00EE5860" w:rsidRPr="00441CD0" w:rsidRDefault="00EE5860" w:rsidP="00BB0E1F">
            <w:pPr>
              <w:pStyle w:val="TAH"/>
              <w:rPr>
                <w:lang w:val="fr-FR"/>
              </w:rPr>
            </w:pPr>
            <w:r w:rsidRPr="00441CD0">
              <w:rPr>
                <w:lang w:val="fr-FR"/>
              </w:rPr>
              <w:t>7</w:t>
            </w:r>
          </w:p>
        </w:tc>
        <w:tc>
          <w:tcPr>
            <w:tcW w:w="589" w:type="dxa"/>
            <w:tcBorders>
              <w:top w:val="nil"/>
              <w:left w:val="nil"/>
              <w:bottom w:val="single" w:sz="4" w:space="0" w:color="auto"/>
              <w:right w:val="nil"/>
            </w:tcBorders>
            <w:hideMark/>
          </w:tcPr>
          <w:p w14:paraId="2E048BCE" w14:textId="77777777" w:rsidR="00EE5860" w:rsidRPr="00441CD0" w:rsidRDefault="00EE5860" w:rsidP="00BB0E1F">
            <w:pPr>
              <w:pStyle w:val="TAH"/>
              <w:rPr>
                <w:lang w:val="fr-FR"/>
              </w:rPr>
            </w:pPr>
            <w:r w:rsidRPr="00441CD0">
              <w:rPr>
                <w:lang w:val="fr-FR"/>
              </w:rPr>
              <w:t>6</w:t>
            </w:r>
          </w:p>
        </w:tc>
        <w:tc>
          <w:tcPr>
            <w:tcW w:w="589" w:type="dxa"/>
            <w:tcBorders>
              <w:top w:val="nil"/>
              <w:left w:val="nil"/>
              <w:bottom w:val="single" w:sz="4" w:space="0" w:color="auto"/>
              <w:right w:val="nil"/>
            </w:tcBorders>
            <w:hideMark/>
          </w:tcPr>
          <w:p w14:paraId="7F74314D" w14:textId="77777777" w:rsidR="00EE5860" w:rsidRPr="00441CD0" w:rsidRDefault="00EE5860" w:rsidP="00BB0E1F">
            <w:pPr>
              <w:pStyle w:val="TAH"/>
              <w:rPr>
                <w:lang w:val="fr-FR"/>
              </w:rPr>
            </w:pPr>
            <w:r w:rsidRPr="00441CD0">
              <w:rPr>
                <w:lang w:val="fr-FR"/>
              </w:rPr>
              <w:t>5</w:t>
            </w:r>
          </w:p>
        </w:tc>
        <w:tc>
          <w:tcPr>
            <w:tcW w:w="589" w:type="dxa"/>
            <w:tcBorders>
              <w:top w:val="nil"/>
              <w:left w:val="nil"/>
              <w:bottom w:val="single" w:sz="4" w:space="0" w:color="auto"/>
              <w:right w:val="nil"/>
            </w:tcBorders>
            <w:hideMark/>
          </w:tcPr>
          <w:p w14:paraId="27946484" w14:textId="77777777" w:rsidR="00EE5860" w:rsidRPr="00441CD0" w:rsidRDefault="00EE5860" w:rsidP="00BB0E1F">
            <w:pPr>
              <w:pStyle w:val="TAH"/>
              <w:rPr>
                <w:lang w:val="fr-FR"/>
              </w:rPr>
            </w:pPr>
            <w:r w:rsidRPr="00441CD0">
              <w:rPr>
                <w:lang w:val="fr-FR"/>
              </w:rPr>
              <w:t>4</w:t>
            </w:r>
          </w:p>
        </w:tc>
        <w:tc>
          <w:tcPr>
            <w:tcW w:w="589" w:type="dxa"/>
            <w:tcBorders>
              <w:top w:val="nil"/>
              <w:left w:val="nil"/>
              <w:bottom w:val="single" w:sz="4" w:space="0" w:color="auto"/>
              <w:right w:val="nil"/>
            </w:tcBorders>
            <w:hideMark/>
          </w:tcPr>
          <w:p w14:paraId="02E0D414" w14:textId="77777777" w:rsidR="00EE5860" w:rsidRPr="00441CD0" w:rsidRDefault="00EE5860" w:rsidP="00BB0E1F">
            <w:pPr>
              <w:pStyle w:val="TAH"/>
              <w:rPr>
                <w:lang w:val="fr-FR"/>
              </w:rPr>
            </w:pPr>
            <w:r w:rsidRPr="00441CD0">
              <w:rPr>
                <w:lang w:val="fr-FR"/>
              </w:rPr>
              <w:t>3</w:t>
            </w:r>
          </w:p>
        </w:tc>
        <w:tc>
          <w:tcPr>
            <w:tcW w:w="588" w:type="dxa"/>
            <w:tcBorders>
              <w:top w:val="nil"/>
              <w:left w:val="nil"/>
              <w:bottom w:val="single" w:sz="4" w:space="0" w:color="auto"/>
              <w:right w:val="nil"/>
            </w:tcBorders>
            <w:hideMark/>
          </w:tcPr>
          <w:p w14:paraId="0634B89E" w14:textId="77777777" w:rsidR="00EE5860" w:rsidRPr="00441CD0" w:rsidRDefault="00EE5860" w:rsidP="00BB0E1F">
            <w:pPr>
              <w:pStyle w:val="TAH"/>
              <w:rPr>
                <w:lang w:val="fr-FR"/>
              </w:rPr>
            </w:pPr>
            <w:r w:rsidRPr="00441CD0">
              <w:rPr>
                <w:lang w:val="fr-FR"/>
              </w:rPr>
              <w:t>2</w:t>
            </w:r>
          </w:p>
        </w:tc>
        <w:tc>
          <w:tcPr>
            <w:tcW w:w="589" w:type="dxa"/>
            <w:tcBorders>
              <w:top w:val="nil"/>
              <w:left w:val="nil"/>
              <w:bottom w:val="single" w:sz="4" w:space="0" w:color="auto"/>
              <w:right w:val="nil"/>
            </w:tcBorders>
            <w:hideMark/>
          </w:tcPr>
          <w:p w14:paraId="2F9B4577" w14:textId="77777777" w:rsidR="00EE5860" w:rsidRPr="00441CD0" w:rsidRDefault="00EE5860" w:rsidP="00BB0E1F">
            <w:pPr>
              <w:pStyle w:val="TAH"/>
              <w:rPr>
                <w:lang w:val="fr-FR"/>
              </w:rPr>
            </w:pPr>
            <w:r w:rsidRPr="00441CD0">
              <w:rPr>
                <w:lang w:val="fr-FR"/>
              </w:rPr>
              <w:t>1</w:t>
            </w:r>
          </w:p>
        </w:tc>
        <w:tc>
          <w:tcPr>
            <w:tcW w:w="588" w:type="dxa"/>
            <w:tcBorders>
              <w:top w:val="nil"/>
              <w:left w:val="nil"/>
              <w:bottom w:val="nil"/>
              <w:right w:val="single" w:sz="6" w:space="0" w:color="auto"/>
            </w:tcBorders>
          </w:tcPr>
          <w:p w14:paraId="72C4BC50" w14:textId="77777777" w:rsidR="00EE5860" w:rsidRPr="00441CD0" w:rsidRDefault="00EE5860" w:rsidP="00BB0E1F">
            <w:pPr>
              <w:pStyle w:val="TAC"/>
              <w:rPr>
                <w:lang w:val="fr-FR"/>
              </w:rPr>
            </w:pPr>
          </w:p>
        </w:tc>
      </w:tr>
      <w:tr w:rsidR="00EE5860" w:rsidRPr="00441CD0" w14:paraId="20159EF4" w14:textId="77777777" w:rsidTr="00BB0E1F">
        <w:trPr>
          <w:jc w:val="center"/>
        </w:trPr>
        <w:tc>
          <w:tcPr>
            <w:tcW w:w="151" w:type="dxa"/>
            <w:tcBorders>
              <w:top w:val="nil"/>
              <w:left w:val="single" w:sz="6" w:space="0" w:color="auto"/>
              <w:bottom w:val="nil"/>
              <w:right w:val="nil"/>
            </w:tcBorders>
          </w:tcPr>
          <w:p w14:paraId="44018555"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0964F4D6" w14:textId="77777777" w:rsidR="00EE5860" w:rsidRPr="00441CD0" w:rsidRDefault="00EE5860" w:rsidP="00BB0E1F">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0111645A" w14:textId="77777777" w:rsidR="00EE5860" w:rsidRPr="00441CD0" w:rsidRDefault="00EE5860" w:rsidP="00BB0E1F">
            <w:pPr>
              <w:pStyle w:val="TAC"/>
              <w:rPr>
                <w:lang w:val="fr-FR"/>
              </w:rPr>
            </w:pPr>
            <w:r w:rsidRPr="00441CD0">
              <w:rPr>
                <w:lang w:val="fr-FR"/>
              </w:rPr>
              <w:t xml:space="preserve">Type = </w:t>
            </w:r>
            <w:r>
              <w:rPr>
                <w:lang w:val="fr-FR"/>
              </w:rPr>
              <w:t>266</w:t>
            </w:r>
            <w:r w:rsidRPr="00441CD0">
              <w:rPr>
                <w:lang w:val="fr-FR"/>
              </w:rPr>
              <w:t xml:space="preserve"> (decimal)</w:t>
            </w:r>
          </w:p>
        </w:tc>
        <w:tc>
          <w:tcPr>
            <w:tcW w:w="588" w:type="dxa"/>
            <w:tcBorders>
              <w:top w:val="nil"/>
              <w:left w:val="single" w:sz="4" w:space="0" w:color="auto"/>
              <w:bottom w:val="nil"/>
              <w:right w:val="single" w:sz="6" w:space="0" w:color="auto"/>
            </w:tcBorders>
          </w:tcPr>
          <w:p w14:paraId="1343836D" w14:textId="77777777" w:rsidR="00EE5860" w:rsidRPr="00441CD0" w:rsidRDefault="00EE5860" w:rsidP="00BB0E1F">
            <w:pPr>
              <w:pStyle w:val="TAC"/>
              <w:rPr>
                <w:lang w:val="fr-FR"/>
              </w:rPr>
            </w:pPr>
          </w:p>
        </w:tc>
      </w:tr>
      <w:tr w:rsidR="00EE5860" w:rsidRPr="00441CD0" w14:paraId="056F8717" w14:textId="77777777" w:rsidTr="00BB0E1F">
        <w:trPr>
          <w:jc w:val="center"/>
        </w:trPr>
        <w:tc>
          <w:tcPr>
            <w:tcW w:w="151" w:type="dxa"/>
            <w:tcBorders>
              <w:top w:val="nil"/>
              <w:left w:val="single" w:sz="6" w:space="0" w:color="auto"/>
              <w:bottom w:val="nil"/>
              <w:right w:val="nil"/>
            </w:tcBorders>
          </w:tcPr>
          <w:p w14:paraId="787FB803" w14:textId="77777777" w:rsidR="00EE5860" w:rsidRPr="00441CD0" w:rsidRDefault="00EE5860" w:rsidP="00BB0E1F">
            <w:pPr>
              <w:pStyle w:val="TAC"/>
              <w:rPr>
                <w:lang w:val="fr-FR"/>
              </w:rPr>
            </w:pPr>
          </w:p>
        </w:tc>
        <w:tc>
          <w:tcPr>
            <w:tcW w:w="1104" w:type="dxa"/>
            <w:tcBorders>
              <w:top w:val="nil"/>
              <w:left w:val="nil"/>
              <w:bottom w:val="nil"/>
              <w:right w:val="single" w:sz="4" w:space="0" w:color="auto"/>
            </w:tcBorders>
            <w:hideMark/>
          </w:tcPr>
          <w:p w14:paraId="56C34A94" w14:textId="77777777" w:rsidR="00EE5860" w:rsidRPr="00441CD0" w:rsidRDefault="00EE5860" w:rsidP="00BB0E1F">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1D10FF30" w14:textId="77777777" w:rsidR="00EE5860" w:rsidRPr="00441CD0" w:rsidRDefault="00EE5860" w:rsidP="00BB0E1F">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301A8BBC" w14:textId="77777777" w:rsidR="00EE5860" w:rsidRPr="00441CD0" w:rsidRDefault="00EE5860" w:rsidP="00BB0E1F">
            <w:pPr>
              <w:pStyle w:val="TAC"/>
              <w:rPr>
                <w:lang w:val="fr-FR"/>
              </w:rPr>
            </w:pPr>
          </w:p>
        </w:tc>
      </w:tr>
      <w:tr w:rsidR="00EE5860" w:rsidRPr="00441CD0" w14:paraId="068CB5FA" w14:textId="77777777" w:rsidTr="00BB0E1F">
        <w:trPr>
          <w:jc w:val="center"/>
        </w:trPr>
        <w:tc>
          <w:tcPr>
            <w:tcW w:w="151" w:type="dxa"/>
            <w:tcBorders>
              <w:top w:val="nil"/>
              <w:left w:val="single" w:sz="6" w:space="0" w:color="auto"/>
              <w:bottom w:val="single" w:sz="4" w:space="0" w:color="auto"/>
              <w:right w:val="nil"/>
            </w:tcBorders>
          </w:tcPr>
          <w:p w14:paraId="229E1E07" w14:textId="77777777" w:rsidR="00EE5860" w:rsidRPr="00441CD0" w:rsidRDefault="00EE5860" w:rsidP="00BB0E1F">
            <w:pPr>
              <w:pStyle w:val="TAC"/>
              <w:rPr>
                <w:lang w:val="fr-FR"/>
              </w:rPr>
            </w:pPr>
          </w:p>
        </w:tc>
        <w:tc>
          <w:tcPr>
            <w:tcW w:w="1104" w:type="dxa"/>
            <w:tcBorders>
              <w:top w:val="nil"/>
              <w:left w:val="nil"/>
              <w:bottom w:val="single" w:sz="4" w:space="0" w:color="auto"/>
              <w:right w:val="single" w:sz="4" w:space="0" w:color="auto"/>
            </w:tcBorders>
            <w:hideMark/>
          </w:tcPr>
          <w:p w14:paraId="26F2AD83" w14:textId="77777777" w:rsidR="00EE5860" w:rsidRPr="00441CD0" w:rsidRDefault="00EE5860" w:rsidP="00BB0E1F">
            <w:pPr>
              <w:pStyle w:val="NO"/>
              <w:keepNext/>
              <w:spacing w:after="0"/>
              <w:ind w:left="0" w:firstLine="0"/>
              <w:jc w:val="center"/>
              <w:rPr>
                <w:rFonts w:ascii="Arial" w:hAnsi="Arial" w:cs="Arial"/>
                <w:sz w:val="18"/>
                <w:szCs w:val="18"/>
                <w:lang w:val="fr-FR" w:eastAsia="zh-CN"/>
              </w:rPr>
            </w:pPr>
            <w:r w:rsidRPr="00441CD0">
              <w:rPr>
                <w:rFonts w:ascii="Arial" w:hAnsi="Arial" w:cs="Arial"/>
                <w:sz w:val="18"/>
                <w:szCs w:val="18"/>
                <w:lang w:val="fr-FR"/>
              </w:rPr>
              <w:t>5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46F7528E" w14:textId="77777777" w:rsidR="00EE5860" w:rsidRPr="00441CD0" w:rsidRDefault="00EE5860" w:rsidP="00BB0E1F">
            <w:pPr>
              <w:pStyle w:val="TAC"/>
              <w:rPr>
                <w:lang w:val="fr-FR" w:eastAsia="zh-CN"/>
              </w:rPr>
            </w:pPr>
            <w:r>
              <w:rPr>
                <w:lang w:val="fr-FR" w:eastAsia="zh-CN"/>
              </w:rPr>
              <w:t>Bridge</w:t>
            </w:r>
            <w:r w:rsidRPr="00441CD0">
              <w:rPr>
                <w:lang w:val="fr-FR" w:eastAsia="zh-CN"/>
              </w:rPr>
              <w:t xml:space="preserve"> Management Information</w:t>
            </w:r>
          </w:p>
        </w:tc>
        <w:tc>
          <w:tcPr>
            <w:tcW w:w="588" w:type="dxa"/>
            <w:tcBorders>
              <w:top w:val="nil"/>
              <w:left w:val="single" w:sz="4" w:space="0" w:color="auto"/>
              <w:bottom w:val="single" w:sz="4" w:space="0" w:color="auto"/>
              <w:right w:val="single" w:sz="6" w:space="0" w:color="auto"/>
            </w:tcBorders>
          </w:tcPr>
          <w:p w14:paraId="1926F4DE" w14:textId="77777777" w:rsidR="00EE5860" w:rsidRPr="00441CD0" w:rsidRDefault="00EE5860" w:rsidP="00BB0E1F">
            <w:pPr>
              <w:pStyle w:val="TAC"/>
              <w:rPr>
                <w:lang w:val="fr-FR"/>
              </w:rPr>
            </w:pPr>
          </w:p>
        </w:tc>
      </w:tr>
    </w:tbl>
    <w:p w14:paraId="5F2DFCAE" w14:textId="77777777" w:rsidR="00EE5860" w:rsidRPr="009A5184" w:rsidRDefault="00EE5860" w:rsidP="00EE5860">
      <w:pPr>
        <w:pStyle w:val="TF"/>
      </w:pPr>
      <w:r w:rsidRPr="009A5184">
        <w:t>Figure 8.2.182 -1: Bridge Management Information Container</w:t>
      </w:r>
    </w:p>
    <w:p w14:paraId="02437648" w14:textId="03ADC9B8" w:rsidR="00EE5860" w:rsidRDefault="00EE5860" w:rsidP="00EE5860">
      <w:pPr>
        <w:rPr>
          <w:lang w:eastAsia="ko-KR"/>
        </w:rPr>
      </w:pPr>
      <w:r w:rsidRPr="00441CD0">
        <w:t xml:space="preserve">The </w:t>
      </w:r>
      <w:r>
        <w:t>Bridge</w:t>
      </w:r>
      <w:r w:rsidRPr="00441CD0">
        <w:t xml:space="preserve"> Management Information field shall be encoded as an Octet String. It shall encode a </w:t>
      </w:r>
      <w:r>
        <w:t xml:space="preserve">TSN Bridge </w:t>
      </w:r>
      <w:r w:rsidRPr="00441CD0">
        <w:t>management message defined in clause</w:t>
      </w:r>
      <w:r>
        <w:t> 9</w:t>
      </w:r>
      <w:r w:rsidRPr="00441CD0">
        <w:t xml:space="preserve"> of </w:t>
      </w:r>
      <w:r w:rsidRPr="00441CD0">
        <w:rPr>
          <w:lang w:eastAsia="ko-KR"/>
        </w:rPr>
        <w:t>3GPP </w:t>
      </w:r>
      <w:r w:rsidR="00415C19" w:rsidRPr="00441CD0">
        <w:rPr>
          <w:lang w:eastAsia="ko-KR"/>
        </w:rPr>
        <w:t>TS</w:t>
      </w:r>
      <w:r w:rsidR="00415C19">
        <w:rPr>
          <w:lang w:eastAsia="ko-KR"/>
        </w:rPr>
        <w:t> </w:t>
      </w:r>
      <w:r w:rsidR="00415C19" w:rsidRPr="00441CD0">
        <w:rPr>
          <w:lang w:eastAsia="ko-KR"/>
        </w:rPr>
        <w:t>2</w:t>
      </w:r>
      <w:r w:rsidRPr="00441CD0">
        <w:rPr>
          <w:lang w:eastAsia="ko-KR"/>
        </w:rPr>
        <w:t>4.519 [63].</w:t>
      </w:r>
    </w:p>
    <w:p w14:paraId="711D5E2D" w14:textId="77777777" w:rsidR="00EE5860" w:rsidRPr="00441CD0" w:rsidRDefault="00EE5860" w:rsidP="00EE5860">
      <w:pPr>
        <w:pStyle w:val="Heading3"/>
      </w:pPr>
      <w:bookmarkStart w:id="7327" w:name="_Toc51861140"/>
      <w:bookmarkStart w:id="7328" w:name="_Toc57930911"/>
      <w:bookmarkStart w:id="7329" w:name="_Toc57931541"/>
      <w:bookmarkStart w:id="7330" w:name="_Toc160974667"/>
      <w:r w:rsidRPr="00441CD0">
        <w:t>8.</w:t>
      </w:r>
      <w:r w:rsidRPr="00441CD0">
        <w:rPr>
          <w:lang w:val="en-US"/>
        </w:rPr>
        <w:t>2.</w:t>
      </w:r>
      <w:r>
        <w:rPr>
          <w:lang w:val="en-US"/>
        </w:rPr>
        <w:t>183</w:t>
      </w:r>
      <w:r w:rsidRPr="00441CD0">
        <w:tab/>
      </w:r>
      <w:r w:rsidRPr="00AA0279">
        <w:t>Number of UE IP Address</w:t>
      </w:r>
      <w:r>
        <w:t>es</w:t>
      </w:r>
      <w:bookmarkEnd w:id="7327"/>
      <w:bookmarkEnd w:id="7328"/>
      <w:bookmarkEnd w:id="7329"/>
      <w:bookmarkEnd w:id="7330"/>
    </w:p>
    <w:p w14:paraId="0EB2E322" w14:textId="77777777" w:rsidR="00EE5860" w:rsidRPr="00441CD0" w:rsidRDefault="00EE5860" w:rsidP="00EE5860">
      <w:r w:rsidRPr="00AA0279">
        <w:t>Number of UE IP Address</w:t>
      </w:r>
      <w:r>
        <w:t>es</w:t>
      </w:r>
      <w:r w:rsidRPr="00441CD0">
        <w:t xml:space="preserve"> IE </w:t>
      </w:r>
      <w:r>
        <w:t>shall be</w:t>
      </w:r>
      <w:r w:rsidRPr="00441CD0">
        <w:t xml:space="preserve"> coded as depicted in Figure 8.2.</w:t>
      </w:r>
      <w:r>
        <w:t>183</w:t>
      </w:r>
      <w:r w:rsidRPr="00441CD0">
        <w:t>-1.</w:t>
      </w:r>
      <w:r w:rsidRPr="00441CD0">
        <w:rPr>
          <w:lang w:eastAsia="ja-JP"/>
        </w:rPr>
        <w:t xml:space="preserve"> </w:t>
      </w:r>
      <w:r w:rsidRPr="00441CD0">
        <w:rPr>
          <w:lang w:eastAsia="zh-CN"/>
        </w:rPr>
        <w:t xml:space="preserve">It </w:t>
      </w:r>
      <w:r w:rsidRPr="00441CD0">
        <w:rPr>
          <w:lang w:eastAsia="ja-JP"/>
        </w:rPr>
        <w:t xml:space="preserve">contains an </w:t>
      </w:r>
      <w:r w:rsidRPr="00441CD0">
        <w:t>Unsigned32 binary integer value</w:t>
      </w:r>
      <w:r>
        <w:t xml:space="preserve"> in octets "a to (a+3)" and "b to (b+3</w:t>
      </w:r>
      <w:r w:rsidRPr="00441CD0">
        <w:t>)"</w:t>
      </w:r>
      <w:r w:rsidRPr="00441CD0">
        <w:rPr>
          <w:lang w:eastAsia="zh-CN"/>
        </w:rPr>
        <w:t>.</w:t>
      </w:r>
    </w:p>
    <w:p w14:paraId="7FC0406D"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0D55C6AC" w14:textId="77777777" w:rsidTr="00BB0E1F">
        <w:trPr>
          <w:jc w:val="center"/>
        </w:trPr>
        <w:tc>
          <w:tcPr>
            <w:tcW w:w="151" w:type="dxa"/>
            <w:tcBorders>
              <w:top w:val="single" w:sz="4" w:space="0" w:color="auto"/>
              <w:left w:val="single" w:sz="4" w:space="0" w:color="auto"/>
              <w:bottom w:val="nil"/>
              <w:right w:val="nil"/>
            </w:tcBorders>
            <w:hideMark/>
          </w:tcPr>
          <w:p w14:paraId="0D7494D4" w14:textId="77777777" w:rsidR="00EE5860" w:rsidRPr="00441CD0" w:rsidRDefault="00EE5860" w:rsidP="00BB0E1F">
            <w:pPr>
              <w:pStyle w:val="TAC"/>
            </w:pPr>
          </w:p>
        </w:tc>
        <w:tc>
          <w:tcPr>
            <w:tcW w:w="1104" w:type="dxa"/>
            <w:tcBorders>
              <w:top w:val="single" w:sz="4" w:space="0" w:color="auto"/>
              <w:left w:val="nil"/>
              <w:bottom w:val="nil"/>
              <w:right w:val="nil"/>
            </w:tcBorders>
          </w:tcPr>
          <w:p w14:paraId="4C7E4CFA"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245BE2FF"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742011BF" w14:textId="77777777" w:rsidR="00EE5860" w:rsidRPr="00441CD0" w:rsidRDefault="00EE5860" w:rsidP="00BB0E1F">
            <w:pPr>
              <w:pStyle w:val="TAC"/>
            </w:pPr>
          </w:p>
        </w:tc>
      </w:tr>
      <w:tr w:rsidR="00EE5860" w:rsidRPr="00441CD0" w14:paraId="6891A2B6" w14:textId="77777777" w:rsidTr="00BB0E1F">
        <w:trPr>
          <w:jc w:val="center"/>
        </w:trPr>
        <w:tc>
          <w:tcPr>
            <w:tcW w:w="151" w:type="dxa"/>
            <w:tcBorders>
              <w:top w:val="nil"/>
              <w:left w:val="single" w:sz="4" w:space="0" w:color="auto"/>
              <w:bottom w:val="nil"/>
              <w:right w:val="nil"/>
            </w:tcBorders>
          </w:tcPr>
          <w:p w14:paraId="2EB378BF" w14:textId="77777777" w:rsidR="00EE5860" w:rsidRPr="00441CD0" w:rsidRDefault="00EE5860" w:rsidP="00BB0E1F">
            <w:pPr>
              <w:pStyle w:val="TAC"/>
            </w:pPr>
          </w:p>
        </w:tc>
        <w:tc>
          <w:tcPr>
            <w:tcW w:w="1104" w:type="dxa"/>
            <w:tcBorders>
              <w:top w:val="nil"/>
              <w:left w:val="nil"/>
              <w:bottom w:val="nil"/>
              <w:right w:val="nil"/>
            </w:tcBorders>
            <w:hideMark/>
          </w:tcPr>
          <w:p w14:paraId="362BFD12"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50987288"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036EA0D4"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461C9B30"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527A66CA"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3CC631DE"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1A73ED5D"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6C65C8D9"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D7124A"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30E55243" w14:textId="77777777" w:rsidR="00EE5860" w:rsidRPr="00441CD0" w:rsidRDefault="00EE5860" w:rsidP="00BB0E1F">
            <w:pPr>
              <w:pStyle w:val="TAC"/>
            </w:pPr>
          </w:p>
        </w:tc>
      </w:tr>
      <w:tr w:rsidR="00EE5860" w:rsidRPr="00441CD0" w14:paraId="744CE0D9" w14:textId="77777777" w:rsidTr="00BB0E1F">
        <w:trPr>
          <w:jc w:val="center"/>
        </w:trPr>
        <w:tc>
          <w:tcPr>
            <w:tcW w:w="151" w:type="dxa"/>
            <w:tcBorders>
              <w:top w:val="nil"/>
              <w:left w:val="single" w:sz="4" w:space="0" w:color="auto"/>
              <w:bottom w:val="nil"/>
              <w:right w:val="nil"/>
            </w:tcBorders>
          </w:tcPr>
          <w:p w14:paraId="361C202C"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700AFBB8"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7067A379" w14:textId="77777777" w:rsidR="00EE5860" w:rsidRPr="00441CD0" w:rsidRDefault="00EE5860" w:rsidP="00BB0E1F">
            <w:pPr>
              <w:pStyle w:val="TAC"/>
            </w:pPr>
            <w:r w:rsidRPr="00441CD0">
              <w:t xml:space="preserve">Type = </w:t>
            </w:r>
            <w:r>
              <w:t>268</w:t>
            </w:r>
            <w:r w:rsidRPr="00441CD0">
              <w:t xml:space="preserve"> (decimal)</w:t>
            </w:r>
          </w:p>
        </w:tc>
        <w:tc>
          <w:tcPr>
            <w:tcW w:w="588" w:type="dxa"/>
            <w:tcBorders>
              <w:top w:val="nil"/>
              <w:left w:val="single" w:sz="4" w:space="0" w:color="auto"/>
              <w:bottom w:val="nil"/>
              <w:right w:val="single" w:sz="4" w:space="0" w:color="auto"/>
            </w:tcBorders>
          </w:tcPr>
          <w:p w14:paraId="52F74CDF" w14:textId="77777777" w:rsidR="00EE5860" w:rsidRPr="00441CD0" w:rsidRDefault="00EE5860" w:rsidP="00BB0E1F">
            <w:pPr>
              <w:pStyle w:val="TAC"/>
            </w:pPr>
          </w:p>
        </w:tc>
      </w:tr>
      <w:tr w:rsidR="00EE5860" w:rsidRPr="00441CD0" w14:paraId="327296F9" w14:textId="77777777" w:rsidTr="00BB0E1F">
        <w:trPr>
          <w:jc w:val="center"/>
        </w:trPr>
        <w:tc>
          <w:tcPr>
            <w:tcW w:w="151" w:type="dxa"/>
            <w:tcBorders>
              <w:top w:val="nil"/>
              <w:left w:val="single" w:sz="4" w:space="0" w:color="auto"/>
              <w:bottom w:val="nil"/>
              <w:right w:val="nil"/>
            </w:tcBorders>
          </w:tcPr>
          <w:p w14:paraId="445ADCDE"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6CD80A2F"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370BAF9A"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565C6A9B" w14:textId="77777777" w:rsidR="00EE5860" w:rsidRPr="00441CD0" w:rsidRDefault="00EE5860" w:rsidP="00BB0E1F">
            <w:pPr>
              <w:pStyle w:val="TAC"/>
            </w:pPr>
          </w:p>
        </w:tc>
      </w:tr>
      <w:tr w:rsidR="00EE5860" w:rsidRPr="00441CD0" w14:paraId="015D9971" w14:textId="77777777" w:rsidTr="00BB0E1F">
        <w:trPr>
          <w:jc w:val="center"/>
        </w:trPr>
        <w:tc>
          <w:tcPr>
            <w:tcW w:w="151" w:type="dxa"/>
            <w:tcBorders>
              <w:top w:val="nil"/>
              <w:left w:val="single" w:sz="4" w:space="0" w:color="auto"/>
              <w:bottom w:val="nil"/>
              <w:right w:val="nil"/>
            </w:tcBorders>
          </w:tcPr>
          <w:p w14:paraId="7116A00D" w14:textId="77777777" w:rsidR="00EE5860" w:rsidRPr="00441CD0" w:rsidRDefault="00EE5860" w:rsidP="00BB0E1F">
            <w:pPr>
              <w:pStyle w:val="TAC"/>
            </w:pPr>
          </w:p>
        </w:tc>
        <w:tc>
          <w:tcPr>
            <w:tcW w:w="1104" w:type="dxa"/>
            <w:tcBorders>
              <w:top w:val="nil"/>
              <w:left w:val="nil"/>
              <w:bottom w:val="nil"/>
              <w:right w:val="single" w:sz="4" w:space="0" w:color="auto"/>
            </w:tcBorders>
          </w:tcPr>
          <w:p w14:paraId="0C070B83" w14:textId="77777777" w:rsidR="00EE5860" w:rsidRPr="00441CD0" w:rsidRDefault="00EE5860" w:rsidP="00BB0E1F">
            <w:pPr>
              <w:pStyle w:val="TAC"/>
            </w:pPr>
            <w:r>
              <w:t>5</w:t>
            </w:r>
          </w:p>
        </w:tc>
        <w:tc>
          <w:tcPr>
            <w:tcW w:w="587" w:type="dxa"/>
            <w:tcBorders>
              <w:top w:val="single" w:sz="4" w:space="0" w:color="auto"/>
              <w:left w:val="single" w:sz="4" w:space="0" w:color="auto"/>
              <w:bottom w:val="single" w:sz="4" w:space="0" w:color="auto"/>
              <w:right w:val="single" w:sz="4" w:space="0" w:color="auto"/>
            </w:tcBorders>
          </w:tcPr>
          <w:p w14:paraId="05514C94"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1AF36EC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07EDBE29"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46A4D3A8"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3C58A6AD"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2FFF221A" w14:textId="77777777" w:rsidR="00EE5860" w:rsidRPr="00441CD0" w:rsidRDefault="00EE5860" w:rsidP="00BB0E1F">
            <w:pPr>
              <w:pStyle w:val="TAC"/>
            </w:pPr>
            <w:r>
              <w:t>Spare</w:t>
            </w:r>
          </w:p>
        </w:tc>
        <w:tc>
          <w:tcPr>
            <w:tcW w:w="588" w:type="dxa"/>
            <w:tcBorders>
              <w:top w:val="single" w:sz="4" w:space="0" w:color="auto"/>
              <w:left w:val="single" w:sz="4" w:space="0" w:color="auto"/>
              <w:bottom w:val="single" w:sz="4" w:space="0" w:color="auto"/>
              <w:right w:val="single" w:sz="4" w:space="0" w:color="auto"/>
            </w:tcBorders>
          </w:tcPr>
          <w:p w14:paraId="69CBFE75" w14:textId="77777777" w:rsidR="00EE5860" w:rsidRPr="00441CD0" w:rsidRDefault="00EE5860" w:rsidP="00BB0E1F">
            <w:pPr>
              <w:pStyle w:val="TAC"/>
            </w:pPr>
            <w:r>
              <w:t>IPv6</w:t>
            </w:r>
          </w:p>
        </w:tc>
        <w:tc>
          <w:tcPr>
            <w:tcW w:w="588" w:type="dxa"/>
            <w:tcBorders>
              <w:top w:val="single" w:sz="4" w:space="0" w:color="auto"/>
              <w:left w:val="single" w:sz="4" w:space="0" w:color="auto"/>
              <w:bottom w:val="single" w:sz="4" w:space="0" w:color="auto"/>
              <w:right w:val="single" w:sz="4" w:space="0" w:color="auto"/>
            </w:tcBorders>
          </w:tcPr>
          <w:p w14:paraId="51EDC57D" w14:textId="77777777" w:rsidR="00EE5860" w:rsidRPr="00441CD0" w:rsidRDefault="00EE5860" w:rsidP="00BB0E1F">
            <w:pPr>
              <w:pStyle w:val="TAC"/>
            </w:pPr>
            <w:r>
              <w:t>IPv4</w:t>
            </w:r>
          </w:p>
        </w:tc>
        <w:tc>
          <w:tcPr>
            <w:tcW w:w="588" w:type="dxa"/>
            <w:tcBorders>
              <w:top w:val="nil"/>
              <w:left w:val="single" w:sz="4" w:space="0" w:color="auto"/>
              <w:bottom w:val="nil"/>
              <w:right w:val="single" w:sz="4" w:space="0" w:color="auto"/>
            </w:tcBorders>
          </w:tcPr>
          <w:p w14:paraId="29BE3756" w14:textId="77777777" w:rsidR="00EE5860" w:rsidRPr="00441CD0" w:rsidRDefault="00EE5860" w:rsidP="00BB0E1F">
            <w:pPr>
              <w:pStyle w:val="TAC"/>
            </w:pPr>
          </w:p>
        </w:tc>
      </w:tr>
      <w:tr w:rsidR="00EE5860" w:rsidRPr="00441CD0" w14:paraId="128F9AE1" w14:textId="77777777" w:rsidTr="00BB0E1F">
        <w:trPr>
          <w:jc w:val="center"/>
        </w:trPr>
        <w:tc>
          <w:tcPr>
            <w:tcW w:w="151" w:type="dxa"/>
            <w:tcBorders>
              <w:top w:val="nil"/>
              <w:left w:val="single" w:sz="4" w:space="0" w:color="auto"/>
              <w:bottom w:val="nil"/>
              <w:right w:val="nil"/>
            </w:tcBorders>
          </w:tcPr>
          <w:p w14:paraId="7ED42431"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2B7D6915" w14:textId="77777777" w:rsidR="00EE5860" w:rsidRPr="00441CD0" w:rsidRDefault="00EE5860" w:rsidP="00BB0E1F">
            <w:pPr>
              <w:pStyle w:val="TAC"/>
            </w:pPr>
            <w:r>
              <w:t>a to (a+3)</w:t>
            </w:r>
          </w:p>
        </w:tc>
        <w:tc>
          <w:tcPr>
            <w:tcW w:w="4703" w:type="dxa"/>
            <w:gridSpan w:val="8"/>
            <w:tcBorders>
              <w:top w:val="single" w:sz="4" w:space="0" w:color="auto"/>
              <w:left w:val="single" w:sz="4" w:space="0" w:color="auto"/>
              <w:bottom w:val="single" w:sz="4" w:space="0" w:color="auto"/>
              <w:right w:val="single" w:sz="4" w:space="0" w:color="auto"/>
            </w:tcBorders>
            <w:hideMark/>
          </w:tcPr>
          <w:p w14:paraId="0535249F" w14:textId="77777777" w:rsidR="00EE5860" w:rsidRPr="00441CD0" w:rsidRDefault="00EE5860" w:rsidP="00BB0E1F">
            <w:pPr>
              <w:pStyle w:val="TAC"/>
            </w:pPr>
            <w:r>
              <w:t>Number of UE IPv4 Addresses</w:t>
            </w:r>
          </w:p>
        </w:tc>
        <w:tc>
          <w:tcPr>
            <w:tcW w:w="588" w:type="dxa"/>
            <w:tcBorders>
              <w:top w:val="nil"/>
              <w:left w:val="single" w:sz="4" w:space="0" w:color="auto"/>
              <w:bottom w:val="nil"/>
              <w:right w:val="single" w:sz="4" w:space="0" w:color="auto"/>
            </w:tcBorders>
          </w:tcPr>
          <w:p w14:paraId="62CAA101" w14:textId="77777777" w:rsidR="00EE5860" w:rsidRPr="00441CD0" w:rsidRDefault="00EE5860" w:rsidP="00BB0E1F">
            <w:pPr>
              <w:pStyle w:val="TAC"/>
            </w:pPr>
          </w:p>
        </w:tc>
      </w:tr>
      <w:tr w:rsidR="00EE5860" w:rsidRPr="00441CD0" w14:paraId="37AC8D19" w14:textId="77777777" w:rsidTr="00BB0E1F">
        <w:trPr>
          <w:jc w:val="center"/>
        </w:trPr>
        <w:tc>
          <w:tcPr>
            <w:tcW w:w="151" w:type="dxa"/>
            <w:tcBorders>
              <w:top w:val="nil"/>
              <w:left w:val="single" w:sz="4" w:space="0" w:color="auto"/>
              <w:bottom w:val="nil"/>
              <w:right w:val="nil"/>
            </w:tcBorders>
          </w:tcPr>
          <w:p w14:paraId="2A35525A" w14:textId="77777777" w:rsidR="00EE5860" w:rsidRPr="00441CD0" w:rsidRDefault="00EE5860" w:rsidP="00BB0E1F">
            <w:pPr>
              <w:pStyle w:val="TAC"/>
            </w:pPr>
          </w:p>
        </w:tc>
        <w:tc>
          <w:tcPr>
            <w:tcW w:w="1104" w:type="dxa"/>
            <w:tcBorders>
              <w:top w:val="nil"/>
              <w:left w:val="nil"/>
              <w:bottom w:val="nil"/>
              <w:right w:val="single" w:sz="4" w:space="0" w:color="auto"/>
            </w:tcBorders>
          </w:tcPr>
          <w:p w14:paraId="5AA50B67" w14:textId="77777777" w:rsidR="00EE5860" w:rsidRDefault="00EE5860" w:rsidP="00BB0E1F">
            <w:pPr>
              <w:pStyle w:val="TAC"/>
            </w:pPr>
            <w:r>
              <w:t>b to (b+3)</w:t>
            </w:r>
          </w:p>
        </w:tc>
        <w:tc>
          <w:tcPr>
            <w:tcW w:w="4703" w:type="dxa"/>
            <w:gridSpan w:val="8"/>
            <w:tcBorders>
              <w:top w:val="single" w:sz="4" w:space="0" w:color="auto"/>
              <w:left w:val="single" w:sz="4" w:space="0" w:color="auto"/>
              <w:bottom w:val="single" w:sz="4" w:space="0" w:color="auto"/>
              <w:right w:val="single" w:sz="4" w:space="0" w:color="auto"/>
            </w:tcBorders>
          </w:tcPr>
          <w:p w14:paraId="08B35DEA" w14:textId="77777777" w:rsidR="00EE5860" w:rsidRDefault="00EE5860" w:rsidP="00BB0E1F">
            <w:pPr>
              <w:pStyle w:val="TAC"/>
            </w:pPr>
            <w:r>
              <w:t>Number of UE IPv6 Addresses</w:t>
            </w:r>
          </w:p>
        </w:tc>
        <w:tc>
          <w:tcPr>
            <w:tcW w:w="588" w:type="dxa"/>
            <w:tcBorders>
              <w:top w:val="nil"/>
              <w:left w:val="single" w:sz="4" w:space="0" w:color="auto"/>
              <w:bottom w:val="nil"/>
              <w:right w:val="single" w:sz="4" w:space="0" w:color="auto"/>
            </w:tcBorders>
          </w:tcPr>
          <w:p w14:paraId="64269845" w14:textId="77777777" w:rsidR="00EE5860" w:rsidRPr="00441CD0" w:rsidRDefault="00EE5860" w:rsidP="00BB0E1F">
            <w:pPr>
              <w:pStyle w:val="TAC"/>
            </w:pPr>
          </w:p>
        </w:tc>
      </w:tr>
      <w:tr w:rsidR="00EE5860" w:rsidRPr="00441CD0" w14:paraId="53A3AF99" w14:textId="77777777" w:rsidTr="00BB0E1F">
        <w:trPr>
          <w:jc w:val="center"/>
        </w:trPr>
        <w:tc>
          <w:tcPr>
            <w:tcW w:w="151" w:type="dxa"/>
            <w:tcBorders>
              <w:top w:val="nil"/>
              <w:left w:val="single" w:sz="4" w:space="0" w:color="auto"/>
              <w:bottom w:val="single" w:sz="4" w:space="0" w:color="auto"/>
              <w:right w:val="nil"/>
            </w:tcBorders>
          </w:tcPr>
          <w:p w14:paraId="71ADBF7C"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3197FC39"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2EB3DA12"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44C1A354" w14:textId="77777777" w:rsidR="00EE5860" w:rsidRPr="00441CD0" w:rsidRDefault="00EE5860" w:rsidP="00BB0E1F">
            <w:pPr>
              <w:pStyle w:val="TAC"/>
            </w:pPr>
          </w:p>
        </w:tc>
      </w:tr>
    </w:tbl>
    <w:p w14:paraId="49945181" w14:textId="77777777" w:rsidR="00EE5860" w:rsidRPr="00441CD0" w:rsidRDefault="00EE5860" w:rsidP="00EE5860">
      <w:pPr>
        <w:pStyle w:val="TF"/>
      </w:pPr>
      <w:r w:rsidRPr="00441CD0">
        <w:t>Figure 8.</w:t>
      </w:r>
      <w:r w:rsidRPr="00441CD0">
        <w:rPr>
          <w:lang w:val="en-US"/>
        </w:rPr>
        <w:t>2.</w:t>
      </w:r>
      <w:r>
        <w:rPr>
          <w:lang w:val="en-US"/>
        </w:rPr>
        <w:t>183</w:t>
      </w:r>
      <w:r w:rsidRPr="00441CD0">
        <w:t xml:space="preserve">-1: </w:t>
      </w:r>
      <w:r w:rsidRPr="00AA0279">
        <w:t>Number of UE IP Address</w:t>
      </w:r>
      <w:r>
        <w:t>es</w:t>
      </w:r>
    </w:p>
    <w:p w14:paraId="5A07A24B" w14:textId="77777777" w:rsidR="00EE5860" w:rsidRPr="00441CD0" w:rsidRDefault="00EE5860" w:rsidP="00EE5860">
      <w:r w:rsidRPr="00441CD0">
        <w:t>The following flags are coded within Octet 5:</w:t>
      </w:r>
    </w:p>
    <w:p w14:paraId="71EA0EAE" w14:textId="77777777" w:rsidR="00EE5860" w:rsidRPr="00441CD0" w:rsidRDefault="00EE5860" w:rsidP="00EE5860">
      <w:pPr>
        <w:pStyle w:val="B1"/>
      </w:pPr>
      <w:r>
        <w:t>-</w:t>
      </w:r>
      <w:r>
        <w:tab/>
        <w:t>Bit 1 – IPv4</w:t>
      </w:r>
      <w:r w:rsidRPr="00441CD0">
        <w:t xml:space="preserve">: If this bit is set to "1", </w:t>
      </w:r>
      <w:r>
        <w:t>Number of UE IPv4 Addresses</w:t>
      </w:r>
      <w:r w:rsidRPr="00441CD0">
        <w:t xml:space="preserve"> field shall be present</w:t>
      </w:r>
      <w:r>
        <w:t>.</w:t>
      </w:r>
      <w:r w:rsidRPr="00441CD0">
        <w:t xml:space="preserve"> </w:t>
      </w:r>
      <w:r>
        <w:t>Otherwise the Number of UE IPv4 Addresses</w:t>
      </w:r>
      <w:r w:rsidRPr="00441CD0">
        <w:t xml:space="preserve"> field shall not be present.</w:t>
      </w:r>
    </w:p>
    <w:p w14:paraId="3B421795" w14:textId="77777777" w:rsidR="00EE5860" w:rsidRPr="00441CD0" w:rsidRDefault="00EE5860" w:rsidP="00EE5860">
      <w:pPr>
        <w:pStyle w:val="B1"/>
      </w:pPr>
      <w:r>
        <w:t>-</w:t>
      </w:r>
      <w:r>
        <w:tab/>
        <w:t>Bit 2 – IPv6</w:t>
      </w:r>
      <w:r w:rsidRPr="00441CD0">
        <w:t xml:space="preserve">: If this bit is set to "1", </w:t>
      </w:r>
      <w:r>
        <w:t>Number of UE IPv6 Addresses</w:t>
      </w:r>
      <w:r w:rsidRPr="00441CD0">
        <w:t xml:space="preserve"> field shall be present</w:t>
      </w:r>
      <w:r>
        <w:t>.</w:t>
      </w:r>
      <w:r w:rsidRPr="00441CD0">
        <w:t xml:space="preserve"> </w:t>
      </w:r>
      <w:r>
        <w:t>Otherwise the Number of UE IPv6 Addresses</w:t>
      </w:r>
      <w:r w:rsidRPr="00441CD0">
        <w:t xml:space="preserve"> </w:t>
      </w:r>
      <w:r>
        <w:t>field shall not be present</w:t>
      </w:r>
      <w:r w:rsidRPr="00441CD0">
        <w:t>.</w:t>
      </w:r>
    </w:p>
    <w:p w14:paraId="718F7808" w14:textId="77777777" w:rsidR="00EE5860" w:rsidRPr="00441CD0" w:rsidRDefault="00EE5860" w:rsidP="00EE5860">
      <w:r>
        <w:lastRenderedPageBreak/>
        <w:t>Octets "a to (a+3)" and/or "b to (b+3</w:t>
      </w:r>
      <w:r w:rsidRPr="00441CD0">
        <w:t>)"</w:t>
      </w:r>
      <w:r>
        <w:t xml:space="preserve"> shall be present if Bis 1 and/or Bit 2 in octet 5 is present</w:t>
      </w:r>
      <w:r w:rsidRPr="00441CD0">
        <w:t>.</w:t>
      </w:r>
      <w:r>
        <w:t xml:space="preserve"> Otherwise, these octets shall not be present.</w:t>
      </w:r>
    </w:p>
    <w:p w14:paraId="27FCC0FF" w14:textId="77777777" w:rsidR="00EE5860" w:rsidRPr="00441CD0" w:rsidRDefault="00EE5860" w:rsidP="00EE5860">
      <w:pPr>
        <w:pStyle w:val="Heading3"/>
      </w:pPr>
      <w:bookmarkStart w:id="7331" w:name="_Toc51861141"/>
      <w:bookmarkStart w:id="7332" w:name="_Toc57930912"/>
      <w:bookmarkStart w:id="7333" w:name="_Toc57931542"/>
      <w:bookmarkStart w:id="7334" w:name="_Toc160974668"/>
      <w:r w:rsidRPr="00441CD0">
        <w:t>8.</w:t>
      </w:r>
      <w:r w:rsidRPr="00441CD0">
        <w:rPr>
          <w:lang w:val="en-US"/>
        </w:rPr>
        <w:t>2.</w:t>
      </w:r>
      <w:r>
        <w:rPr>
          <w:lang w:val="en-US"/>
        </w:rPr>
        <w:t>184</w:t>
      </w:r>
      <w:r w:rsidRPr="00441CD0">
        <w:tab/>
      </w:r>
      <w:r>
        <w:t>Validity Timer</w:t>
      </w:r>
      <w:bookmarkEnd w:id="7331"/>
      <w:bookmarkEnd w:id="7332"/>
      <w:bookmarkEnd w:id="7333"/>
      <w:bookmarkEnd w:id="7334"/>
    </w:p>
    <w:p w14:paraId="2684B44E" w14:textId="77777777" w:rsidR="00EE5860" w:rsidRDefault="00EE5860" w:rsidP="00EE5860">
      <w:pPr>
        <w:rPr>
          <w:lang w:eastAsia="zh-CN"/>
        </w:rPr>
      </w:pPr>
      <w:r>
        <w:t>Validity Timer</w:t>
      </w:r>
      <w:r w:rsidRPr="00441CD0">
        <w:t xml:space="preserve"> IE </w:t>
      </w:r>
      <w:r>
        <w:t>shall be</w:t>
      </w:r>
      <w:r w:rsidRPr="00441CD0">
        <w:t xml:space="preserve"> coded as depicted in Figure 8.2.</w:t>
      </w:r>
      <w:r>
        <w:t>184</w:t>
      </w:r>
      <w:r w:rsidRPr="00441CD0">
        <w:t>-1.</w:t>
      </w:r>
      <w:r w:rsidRPr="00441CD0">
        <w:rPr>
          <w:lang w:eastAsia="ja-JP"/>
        </w:rPr>
        <w:t xml:space="preserve"> </w:t>
      </w:r>
      <w:r w:rsidRPr="00441CD0">
        <w:rPr>
          <w:lang w:eastAsia="zh-CN"/>
        </w:rPr>
        <w:t xml:space="preserve">It </w:t>
      </w:r>
      <w:r>
        <w:rPr>
          <w:lang w:eastAsia="zh-CN"/>
        </w:rPr>
        <w:t xml:space="preserve">shall </w:t>
      </w:r>
      <w:r w:rsidRPr="00441CD0">
        <w:rPr>
          <w:lang w:eastAsia="ja-JP"/>
        </w:rPr>
        <w:t xml:space="preserve">contain </w:t>
      </w:r>
      <w:r>
        <w:rPr>
          <w:lang w:eastAsia="ja-JP"/>
        </w:rPr>
        <w:t xml:space="preserve">two octets long </w:t>
      </w:r>
      <w:r>
        <w:t>Unsigned16</w:t>
      </w:r>
      <w:r w:rsidRPr="00441CD0">
        <w:t xml:space="preserve"> binary integer value</w:t>
      </w:r>
      <w:r>
        <w:t xml:space="preserve"> representing a time interval in seconds</w:t>
      </w:r>
      <w:r w:rsidRPr="00441CD0">
        <w:rPr>
          <w:lang w:eastAsia="zh-CN"/>
        </w:rPr>
        <w:t>.</w:t>
      </w:r>
    </w:p>
    <w:p w14:paraId="4C05DA9E" w14:textId="77777777" w:rsidR="00EE5860" w:rsidRPr="00441CD0" w:rsidRDefault="00EE5860" w:rsidP="00EE5860">
      <w:pPr>
        <w:pStyle w:val="TH"/>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EE5860" w:rsidRPr="00441CD0" w14:paraId="19164A17" w14:textId="77777777" w:rsidTr="00BB0E1F">
        <w:trPr>
          <w:jc w:val="center"/>
        </w:trPr>
        <w:tc>
          <w:tcPr>
            <w:tcW w:w="151" w:type="dxa"/>
            <w:tcBorders>
              <w:top w:val="single" w:sz="4" w:space="0" w:color="auto"/>
              <w:left w:val="single" w:sz="4" w:space="0" w:color="auto"/>
              <w:bottom w:val="nil"/>
              <w:right w:val="nil"/>
            </w:tcBorders>
            <w:hideMark/>
          </w:tcPr>
          <w:p w14:paraId="17A0C7C7" w14:textId="77777777" w:rsidR="00EE5860" w:rsidRPr="00441CD0" w:rsidRDefault="00EE5860" w:rsidP="00BB0E1F">
            <w:pPr>
              <w:pStyle w:val="TAC"/>
            </w:pPr>
          </w:p>
        </w:tc>
        <w:tc>
          <w:tcPr>
            <w:tcW w:w="1104" w:type="dxa"/>
            <w:tcBorders>
              <w:top w:val="single" w:sz="4" w:space="0" w:color="auto"/>
              <w:left w:val="nil"/>
              <w:bottom w:val="nil"/>
              <w:right w:val="nil"/>
            </w:tcBorders>
          </w:tcPr>
          <w:p w14:paraId="0E1CD1BF" w14:textId="77777777" w:rsidR="00EE5860" w:rsidRPr="00441CD0" w:rsidRDefault="00EE5860" w:rsidP="00BB0E1F">
            <w:pPr>
              <w:pStyle w:val="TAH"/>
            </w:pPr>
          </w:p>
        </w:tc>
        <w:tc>
          <w:tcPr>
            <w:tcW w:w="4703" w:type="dxa"/>
            <w:gridSpan w:val="8"/>
            <w:tcBorders>
              <w:top w:val="single" w:sz="4" w:space="0" w:color="auto"/>
              <w:left w:val="nil"/>
              <w:bottom w:val="nil"/>
              <w:right w:val="nil"/>
            </w:tcBorders>
            <w:hideMark/>
          </w:tcPr>
          <w:p w14:paraId="02A74590" w14:textId="77777777" w:rsidR="00EE5860" w:rsidRPr="00441CD0" w:rsidRDefault="00EE5860" w:rsidP="00BB0E1F">
            <w:pPr>
              <w:pStyle w:val="TAH"/>
            </w:pPr>
            <w:r w:rsidRPr="00441CD0">
              <w:t>Bits</w:t>
            </w:r>
          </w:p>
        </w:tc>
        <w:tc>
          <w:tcPr>
            <w:tcW w:w="588" w:type="dxa"/>
            <w:tcBorders>
              <w:top w:val="single" w:sz="4" w:space="0" w:color="auto"/>
              <w:left w:val="nil"/>
              <w:bottom w:val="nil"/>
              <w:right w:val="single" w:sz="4" w:space="0" w:color="auto"/>
            </w:tcBorders>
          </w:tcPr>
          <w:p w14:paraId="66244920" w14:textId="77777777" w:rsidR="00EE5860" w:rsidRPr="00441CD0" w:rsidRDefault="00EE5860" w:rsidP="00BB0E1F">
            <w:pPr>
              <w:pStyle w:val="TAC"/>
            </w:pPr>
          </w:p>
        </w:tc>
      </w:tr>
      <w:tr w:rsidR="00EE5860" w:rsidRPr="00441CD0" w14:paraId="0855CE7C" w14:textId="77777777" w:rsidTr="00BB0E1F">
        <w:trPr>
          <w:jc w:val="center"/>
        </w:trPr>
        <w:tc>
          <w:tcPr>
            <w:tcW w:w="151" w:type="dxa"/>
            <w:tcBorders>
              <w:top w:val="nil"/>
              <w:left w:val="single" w:sz="4" w:space="0" w:color="auto"/>
              <w:bottom w:val="nil"/>
              <w:right w:val="nil"/>
            </w:tcBorders>
          </w:tcPr>
          <w:p w14:paraId="07250955" w14:textId="77777777" w:rsidR="00EE5860" w:rsidRPr="00441CD0" w:rsidRDefault="00EE5860" w:rsidP="00BB0E1F">
            <w:pPr>
              <w:pStyle w:val="TAC"/>
            </w:pPr>
          </w:p>
        </w:tc>
        <w:tc>
          <w:tcPr>
            <w:tcW w:w="1104" w:type="dxa"/>
            <w:tcBorders>
              <w:top w:val="nil"/>
              <w:left w:val="nil"/>
              <w:bottom w:val="nil"/>
              <w:right w:val="nil"/>
            </w:tcBorders>
            <w:hideMark/>
          </w:tcPr>
          <w:p w14:paraId="32E3C577" w14:textId="77777777" w:rsidR="00EE5860" w:rsidRPr="00441CD0" w:rsidRDefault="00EE5860" w:rsidP="00BB0E1F">
            <w:pPr>
              <w:pStyle w:val="TAH"/>
            </w:pPr>
            <w:r w:rsidRPr="00441CD0">
              <w:t>Octets</w:t>
            </w:r>
          </w:p>
        </w:tc>
        <w:tc>
          <w:tcPr>
            <w:tcW w:w="587" w:type="dxa"/>
            <w:tcBorders>
              <w:top w:val="nil"/>
              <w:left w:val="nil"/>
              <w:bottom w:val="single" w:sz="4" w:space="0" w:color="auto"/>
              <w:right w:val="nil"/>
            </w:tcBorders>
            <w:hideMark/>
          </w:tcPr>
          <w:p w14:paraId="671B39EC" w14:textId="77777777" w:rsidR="00EE5860" w:rsidRPr="00441CD0" w:rsidRDefault="00EE5860" w:rsidP="00BB0E1F">
            <w:pPr>
              <w:pStyle w:val="TAH"/>
            </w:pPr>
            <w:r w:rsidRPr="00441CD0">
              <w:t>8</w:t>
            </w:r>
          </w:p>
        </w:tc>
        <w:tc>
          <w:tcPr>
            <w:tcW w:w="588" w:type="dxa"/>
            <w:tcBorders>
              <w:top w:val="nil"/>
              <w:left w:val="nil"/>
              <w:bottom w:val="single" w:sz="4" w:space="0" w:color="auto"/>
              <w:right w:val="nil"/>
            </w:tcBorders>
            <w:hideMark/>
          </w:tcPr>
          <w:p w14:paraId="1A8A0ED1" w14:textId="77777777" w:rsidR="00EE5860" w:rsidRPr="00441CD0" w:rsidRDefault="00EE5860" w:rsidP="00BB0E1F">
            <w:pPr>
              <w:pStyle w:val="TAH"/>
            </w:pPr>
            <w:r w:rsidRPr="00441CD0">
              <w:t>7</w:t>
            </w:r>
          </w:p>
        </w:tc>
        <w:tc>
          <w:tcPr>
            <w:tcW w:w="588" w:type="dxa"/>
            <w:tcBorders>
              <w:top w:val="nil"/>
              <w:left w:val="nil"/>
              <w:bottom w:val="single" w:sz="4" w:space="0" w:color="auto"/>
              <w:right w:val="nil"/>
            </w:tcBorders>
            <w:hideMark/>
          </w:tcPr>
          <w:p w14:paraId="3D6739F9" w14:textId="77777777" w:rsidR="00EE5860" w:rsidRPr="00441CD0" w:rsidRDefault="00EE5860" w:rsidP="00BB0E1F">
            <w:pPr>
              <w:pStyle w:val="TAH"/>
            </w:pPr>
            <w:r w:rsidRPr="00441CD0">
              <w:t>6</w:t>
            </w:r>
          </w:p>
        </w:tc>
        <w:tc>
          <w:tcPr>
            <w:tcW w:w="588" w:type="dxa"/>
            <w:tcBorders>
              <w:top w:val="nil"/>
              <w:left w:val="nil"/>
              <w:bottom w:val="single" w:sz="4" w:space="0" w:color="auto"/>
              <w:right w:val="nil"/>
            </w:tcBorders>
            <w:hideMark/>
          </w:tcPr>
          <w:p w14:paraId="3C27DB53" w14:textId="77777777" w:rsidR="00EE5860" w:rsidRPr="00441CD0" w:rsidRDefault="00EE5860" w:rsidP="00BB0E1F">
            <w:pPr>
              <w:pStyle w:val="TAH"/>
            </w:pPr>
            <w:r w:rsidRPr="00441CD0">
              <w:t>5</w:t>
            </w:r>
          </w:p>
        </w:tc>
        <w:tc>
          <w:tcPr>
            <w:tcW w:w="588" w:type="dxa"/>
            <w:tcBorders>
              <w:top w:val="nil"/>
              <w:left w:val="nil"/>
              <w:bottom w:val="single" w:sz="4" w:space="0" w:color="auto"/>
              <w:right w:val="nil"/>
            </w:tcBorders>
            <w:hideMark/>
          </w:tcPr>
          <w:p w14:paraId="6015DF22" w14:textId="77777777" w:rsidR="00EE5860" w:rsidRPr="00441CD0" w:rsidRDefault="00EE5860" w:rsidP="00BB0E1F">
            <w:pPr>
              <w:pStyle w:val="TAH"/>
            </w:pPr>
            <w:r w:rsidRPr="00441CD0">
              <w:t>4</w:t>
            </w:r>
          </w:p>
        </w:tc>
        <w:tc>
          <w:tcPr>
            <w:tcW w:w="588" w:type="dxa"/>
            <w:tcBorders>
              <w:top w:val="nil"/>
              <w:left w:val="nil"/>
              <w:bottom w:val="single" w:sz="4" w:space="0" w:color="auto"/>
              <w:right w:val="nil"/>
            </w:tcBorders>
            <w:hideMark/>
          </w:tcPr>
          <w:p w14:paraId="421E0F57" w14:textId="77777777" w:rsidR="00EE5860" w:rsidRPr="00441CD0" w:rsidRDefault="00EE5860" w:rsidP="00BB0E1F">
            <w:pPr>
              <w:pStyle w:val="TAH"/>
            </w:pPr>
            <w:r w:rsidRPr="00441CD0">
              <w:t>3</w:t>
            </w:r>
          </w:p>
        </w:tc>
        <w:tc>
          <w:tcPr>
            <w:tcW w:w="588" w:type="dxa"/>
            <w:tcBorders>
              <w:top w:val="nil"/>
              <w:left w:val="nil"/>
              <w:bottom w:val="single" w:sz="4" w:space="0" w:color="auto"/>
              <w:right w:val="nil"/>
            </w:tcBorders>
            <w:hideMark/>
          </w:tcPr>
          <w:p w14:paraId="163F5D57" w14:textId="77777777" w:rsidR="00EE5860" w:rsidRPr="00441CD0" w:rsidRDefault="00EE5860" w:rsidP="00BB0E1F">
            <w:pPr>
              <w:pStyle w:val="TAH"/>
            </w:pPr>
            <w:r w:rsidRPr="00441CD0">
              <w:t>2</w:t>
            </w:r>
          </w:p>
        </w:tc>
        <w:tc>
          <w:tcPr>
            <w:tcW w:w="588" w:type="dxa"/>
            <w:tcBorders>
              <w:top w:val="nil"/>
              <w:left w:val="nil"/>
              <w:bottom w:val="single" w:sz="4" w:space="0" w:color="auto"/>
              <w:right w:val="nil"/>
            </w:tcBorders>
            <w:hideMark/>
          </w:tcPr>
          <w:p w14:paraId="17EC9931" w14:textId="77777777" w:rsidR="00EE5860" w:rsidRPr="00441CD0" w:rsidRDefault="00EE5860" w:rsidP="00BB0E1F">
            <w:pPr>
              <w:pStyle w:val="TAH"/>
            </w:pPr>
            <w:r w:rsidRPr="00441CD0">
              <w:t>1</w:t>
            </w:r>
          </w:p>
        </w:tc>
        <w:tc>
          <w:tcPr>
            <w:tcW w:w="588" w:type="dxa"/>
            <w:tcBorders>
              <w:top w:val="nil"/>
              <w:left w:val="nil"/>
              <w:bottom w:val="nil"/>
              <w:right w:val="single" w:sz="4" w:space="0" w:color="auto"/>
            </w:tcBorders>
          </w:tcPr>
          <w:p w14:paraId="6ABDA452" w14:textId="77777777" w:rsidR="00EE5860" w:rsidRPr="00441CD0" w:rsidRDefault="00EE5860" w:rsidP="00BB0E1F">
            <w:pPr>
              <w:pStyle w:val="TAC"/>
            </w:pPr>
          </w:p>
        </w:tc>
      </w:tr>
      <w:tr w:rsidR="00EE5860" w:rsidRPr="00441CD0" w14:paraId="79D4E784" w14:textId="77777777" w:rsidTr="00BB0E1F">
        <w:trPr>
          <w:jc w:val="center"/>
        </w:trPr>
        <w:tc>
          <w:tcPr>
            <w:tcW w:w="151" w:type="dxa"/>
            <w:tcBorders>
              <w:top w:val="nil"/>
              <w:left w:val="single" w:sz="4" w:space="0" w:color="auto"/>
              <w:bottom w:val="nil"/>
              <w:right w:val="nil"/>
            </w:tcBorders>
          </w:tcPr>
          <w:p w14:paraId="5EDF25B7"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31B6BFF0" w14:textId="77777777" w:rsidR="00EE5860" w:rsidRPr="00441CD0" w:rsidRDefault="00EE5860" w:rsidP="00BB0E1F">
            <w:pPr>
              <w:pStyle w:val="TAC"/>
            </w:pPr>
            <w:r w:rsidRPr="00441CD0">
              <w:t>1 to 2</w:t>
            </w:r>
          </w:p>
        </w:tc>
        <w:tc>
          <w:tcPr>
            <w:tcW w:w="4703" w:type="dxa"/>
            <w:gridSpan w:val="8"/>
            <w:tcBorders>
              <w:top w:val="single" w:sz="4" w:space="0" w:color="auto"/>
              <w:left w:val="single" w:sz="4" w:space="0" w:color="auto"/>
              <w:bottom w:val="single" w:sz="4" w:space="0" w:color="auto"/>
              <w:right w:val="single" w:sz="4" w:space="0" w:color="auto"/>
            </w:tcBorders>
            <w:hideMark/>
          </w:tcPr>
          <w:p w14:paraId="4AEE2797" w14:textId="77777777" w:rsidR="00EE5860" w:rsidRPr="00441CD0" w:rsidRDefault="00EE5860" w:rsidP="00BB0E1F">
            <w:pPr>
              <w:pStyle w:val="TAC"/>
            </w:pPr>
            <w:r w:rsidRPr="00441CD0">
              <w:t xml:space="preserve">Type = </w:t>
            </w:r>
            <w:r>
              <w:t>269</w:t>
            </w:r>
            <w:r w:rsidRPr="00441CD0">
              <w:t xml:space="preserve"> (decimal)</w:t>
            </w:r>
          </w:p>
        </w:tc>
        <w:tc>
          <w:tcPr>
            <w:tcW w:w="588" w:type="dxa"/>
            <w:tcBorders>
              <w:top w:val="nil"/>
              <w:left w:val="single" w:sz="4" w:space="0" w:color="auto"/>
              <w:bottom w:val="nil"/>
              <w:right w:val="single" w:sz="4" w:space="0" w:color="auto"/>
            </w:tcBorders>
          </w:tcPr>
          <w:p w14:paraId="2D7197AF" w14:textId="77777777" w:rsidR="00EE5860" w:rsidRPr="00441CD0" w:rsidRDefault="00EE5860" w:rsidP="00BB0E1F">
            <w:pPr>
              <w:pStyle w:val="TAC"/>
            </w:pPr>
          </w:p>
        </w:tc>
      </w:tr>
      <w:tr w:rsidR="00EE5860" w:rsidRPr="00441CD0" w14:paraId="6CBD840A" w14:textId="77777777" w:rsidTr="00BB0E1F">
        <w:trPr>
          <w:jc w:val="center"/>
        </w:trPr>
        <w:tc>
          <w:tcPr>
            <w:tcW w:w="151" w:type="dxa"/>
            <w:tcBorders>
              <w:top w:val="nil"/>
              <w:left w:val="single" w:sz="4" w:space="0" w:color="auto"/>
              <w:bottom w:val="nil"/>
              <w:right w:val="nil"/>
            </w:tcBorders>
          </w:tcPr>
          <w:p w14:paraId="77C2B613" w14:textId="77777777" w:rsidR="00EE5860" w:rsidRPr="00441CD0" w:rsidRDefault="00EE5860" w:rsidP="00BB0E1F">
            <w:pPr>
              <w:pStyle w:val="TAC"/>
            </w:pPr>
          </w:p>
        </w:tc>
        <w:tc>
          <w:tcPr>
            <w:tcW w:w="1104" w:type="dxa"/>
            <w:tcBorders>
              <w:top w:val="nil"/>
              <w:left w:val="nil"/>
              <w:bottom w:val="nil"/>
              <w:right w:val="single" w:sz="4" w:space="0" w:color="auto"/>
            </w:tcBorders>
            <w:hideMark/>
          </w:tcPr>
          <w:p w14:paraId="03CFF250" w14:textId="77777777" w:rsidR="00EE5860" w:rsidRPr="00441CD0" w:rsidRDefault="00EE5860" w:rsidP="00BB0E1F">
            <w:pPr>
              <w:pStyle w:val="TAC"/>
            </w:pPr>
            <w:r w:rsidRPr="00441CD0">
              <w:t>3 to 4</w:t>
            </w:r>
          </w:p>
        </w:tc>
        <w:tc>
          <w:tcPr>
            <w:tcW w:w="4703" w:type="dxa"/>
            <w:gridSpan w:val="8"/>
            <w:tcBorders>
              <w:top w:val="single" w:sz="4" w:space="0" w:color="auto"/>
              <w:left w:val="single" w:sz="4" w:space="0" w:color="auto"/>
              <w:bottom w:val="single" w:sz="4" w:space="0" w:color="auto"/>
              <w:right w:val="single" w:sz="4" w:space="0" w:color="auto"/>
            </w:tcBorders>
            <w:hideMark/>
          </w:tcPr>
          <w:p w14:paraId="5B8FA0D5" w14:textId="77777777" w:rsidR="00EE5860" w:rsidRPr="00441CD0" w:rsidRDefault="00EE5860" w:rsidP="00BB0E1F">
            <w:pPr>
              <w:pStyle w:val="TAC"/>
            </w:pPr>
            <w:r w:rsidRPr="00441CD0">
              <w:t>Length = n</w:t>
            </w:r>
          </w:p>
        </w:tc>
        <w:tc>
          <w:tcPr>
            <w:tcW w:w="588" w:type="dxa"/>
            <w:tcBorders>
              <w:top w:val="nil"/>
              <w:left w:val="single" w:sz="4" w:space="0" w:color="auto"/>
              <w:bottom w:val="nil"/>
              <w:right w:val="single" w:sz="4" w:space="0" w:color="auto"/>
            </w:tcBorders>
          </w:tcPr>
          <w:p w14:paraId="3019E6F1" w14:textId="77777777" w:rsidR="00EE5860" w:rsidRPr="00441CD0" w:rsidRDefault="00EE5860" w:rsidP="00BB0E1F">
            <w:pPr>
              <w:pStyle w:val="TAC"/>
            </w:pPr>
          </w:p>
        </w:tc>
      </w:tr>
      <w:tr w:rsidR="00EE5860" w:rsidRPr="00441CD0" w14:paraId="2D8D2E58" w14:textId="77777777" w:rsidTr="00BB0E1F">
        <w:trPr>
          <w:jc w:val="center"/>
        </w:trPr>
        <w:tc>
          <w:tcPr>
            <w:tcW w:w="151" w:type="dxa"/>
            <w:tcBorders>
              <w:top w:val="nil"/>
              <w:left w:val="single" w:sz="4" w:space="0" w:color="auto"/>
              <w:bottom w:val="nil"/>
              <w:right w:val="nil"/>
            </w:tcBorders>
          </w:tcPr>
          <w:p w14:paraId="3D7F6154" w14:textId="77777777" w:rsidR="00EE5860" w:rsidRPr="00441CD0" w:rsidRDefault="00EE5860" w:rsidP="00BB0E1F">
            <w:pPr>
              <w:pStyle w:val="TAC"/>
            </w:pPr>
          </w:p>
        </w:tc>
        <w:tc>
          <w:tcPr>
            <w:tcW w:w="1104" w:type="dxa"/>
            <w:tcBorders>
              <w:top w:val="nil"/>
              <w:left w:val="nil"/>
              <w:bottom w:val="nil"/>
              <w:right w:val="single" w:sz="4" w:space="0" w:color="auto"/>
            </w:tcBorders>
          </w:tcPr>
          <w:p w14:paraId="5AC5AA5B" w14:textId="77777777" w:rsidR="00EE5860" w:rsidRDefault="00EE5860" w:rsidP="00BB0E1F">
            <w:pPr>
              <w:pStyle w:val="TAC"/>
            </w:pPr>
            <w:r>
              <w:t>5 to 6</w:t>
            </w:r>
          </w:p>
        </w:tc>
        <w:tc>
          <w:tcPr>
            <w:tcW w:w="4703" w:type="dxa"/>
            <w:gridSpan w:val="8"/>
            <w:tcBorders>
              <w:top w:val="single" w:sz="4" w:space="0" w:color="auto"/>
              <w:left w:val="single" w:sz="4" w:space="0" w:color="auto"/>
              <w:bottom w:val="single" w:sz="4" w:space="0" w:color="auto"/>
              <w:right w:val="single" w:sz="4" w:space="0" w:color="auto"/>
            </w:tcBorders>
          </w:tcPr>
          <w:p w14:paraId="6C2552E7" w14:textId="77777777" w:rsidR="00EE5860" w:rsidRDefault="00EE5860" w:rsidP="00BB0E1F">
            <w:pPr>
              <w:pStyle w:val="TAC"/>
            </w:pPr>
            <w:r>
              <w:t>Validity Timer</w:t>
            </w:r>
          </w:p>
        </w:tc>
        <w:tc>
          <w:tcPr>
            <w:tcW w:w="588" w:type="dxa"/>
            <w:tcBorders>
              <w:top w:val="nil"/>
              <w:left w:val="single" w:sz="4" w:space="0" w:color="auto"/>
              <w:bottom w:val="nil"/>
              <w:right w:val="single" w:sz="4" w:space="0" w:color="auto"/>
            </w:tcBorders>
          </w:tcPr>
          <w:p w14:paraId="6EEA4CB2" w14:textId="77777777" w:rsidR="00EE5860" w:rsidRPr="00441CD0" w:rsidRDefault="00EE5860" w:rsidP="00BB0E1F">
            <w:pPr>
              <w:pStyle w:val="TAC"/>
            </w:pPr>
          </w:p>
        </w:tc>
      </w:tr>
      <w:tr w:rsidR="00EE5860" w:rsidRPr="00441CD0" w14:paraId="18C7C52B" w14:textId="77777777" w:rsidTr="00BB0E1F">
        <w:trPr>
          <w:jc w:val="center"/>
        </w:trPr>
        <w:tc>
          <w:tcPr>
            <w:tcW w:w="151" w:type="dxa"/>
            <w:tcBorders>
              <w:top w:val="nil"/>
              <w:left w:val="single" w:sz="4" w:space="0" w:color="auto"/>
              <w:bottom w:val="single" w:sz="4" w:space="0" w:color="auto"/>
              <w:right w:val="nil"/>
            </w:tcBorders>
          </w:tcPr>
          <w:p w14:paraId="1C37AC2E" w14:textId="77777777" w:rsidR="00EE5860" w:rsidRPr="00441CD0" w:rsidRDefault="00EE5860" w:rsidP="00BB0E1F">
            <w:pPr>
              <w:pStyle w:val="TAC"/>
            </w:pPr>
          </w:p>
        </w:tc>
        <w:tc>
          <w:tcPr>
            <w:tcW w:w="1104" w:type="dxa"/>
            <w:tcBorders>
              <w:top w:val="nil"/>
              <w:left w:val="nil"/>
              <w:bottom w:val="single" w:sz="4" w:space="0" w:color="auto"/>
              <w:right w:val="single" w:sz="4" w:space="0" w:color="auto"/>
            </w:tcBorders>
          </w:tcPr>
          <w:p w14:paraId="1ED51BC2" w14:textId="77777777" w:rsidR="00EE5860" w:rsidRDefault="00EE5860" w:rsidP="00BB0E1F">
            <w:pPr>
              <w:pStyle w:val="TAC"/>
            </w:pPr>
            <w:r w:rsidRPr="00441CD0">
              <w:rPr>
                <w:lang w:val="sv-SE"/>
              </w:rPr>
              <w:t>k to (n+4)</w:t>
            </w:r>
          </w:p>
        </w:tc>
        <w:tc>
          <w:tcPr>
            <w:tcW w:w="4703" w:type="dxa"/>
            <w:gridSpan w:val="8"/>
            <w:tcBorders>
              <w:top w:val="single" w:sz="4" w:space="0" w:color="auto"/>
              <w:left w:val="single" w:sz="4" w:space="0" w:color="auto"/>
              <w:bottom w:val="single" w:sz="4" w:space="0" w:color="auto"/>
              <w:right w:val="single" w:sz="4" w:space="0" w:color="auto"/>
            </w:tcBorders>
          </w:tcPr>
          <w:p w14:paraId="70969A0B" w14:textId="77777777" w:rsidR="00EE5860" w:rsidRDefault="00EE5860" w:rsidP="00BB0E1F">
            <w:pPr>
              <w:pStyle w:val="TAC"/>
            </w:pPr>
            <w:r w:rsidRPr="00441CD0">
              <w:rPr>
                <w:lang w:val="sv-SE"/>
              </w:rPr>
              <w:t>These octet(s) is/are present only if explicitly specified</w:t>
            </w:r>
          </w:p>
        </w:tc>
        <w:tc>
          <w:tcPr>
            <w:tcW w:w="588" w:type="dxa"/>
            <w:tcBorders>
              <w:top w:val="nil"/>
              <w:left w:val="single" w:sz="4" w:space="0" w:color="auto"/>
              <w:bottom w:val="single" w:sz="4" w:space="0" w:color="auto"/>
              <w:right w:val="single" w:sz="4" w:space="0" w:color="auto"/>
            </w:tcBorders>
          </w:tcPr>
          <w:p w14:paraId="5CA09D84" w14:textId="77777777" w:rsidR="00EE5860" w:rsidRPr="00441CD0" w:rsidRDefault="00EE5860" w:rsidP="00BB0E1F">
            <w:pPr>
              <w:pStyle w:val="TAC"/>
            </w:pPr>
          </w:p>
        </w:tc>
      </w:tr>
    </w:tbl>
    <w:p w14:paraId="42E3D1E5" w14:textId="454A591C" w:rsidR="00EE5860" w:rsidRDefault="00EE5860" w:rsidP="00EE5860">
      <w:pPr>
        <w:pStyle w:val="TF"/>
      </w:pPr>
      <w:r w:rsidRPr="00441CD0">
        <w:t>Figure 8.</w:t>
      </w:r>
      <w:r w:rsidRPr="00441CD0">
        <w:rPr>
          <w:lang w:val="en-US"/>
        </w:rPr>
        <w:t>2.</w:t>
      </w:r>
      <w:r>
        <w:rPr>
          <w:lang w:val="en-US"/>
        </w:rPr>
        <w:t>184</w:t>
      </w:r>
      <w:r w:rsidRPr="00441CD0">
        <w:t xml:space="preserve">-1: </w:t>
      </w:r>
      <w:r>
        <w:t>Validity Timer</w:t>
      </w:r>
    </w:p>
    <w:p w14:paraId="5056D1FA" w14:textId="0413CEF2" w:rsidR="000D59B0" w:rsidRDefault="000D59B0" w:rsidP="00EA550B">
      <w:pPr>
        <w:pStyle w:val="Heading3"/>
      </w:pPr>
      <w:bookmarkStart w:id="7335" w:name="_Toc98236059"/>
      <w:bookmarkStart w:id="7336" w:name="_Toc160974669"/>
      <w:r>
        <w:t>8.2.185 - 8.2.217</w:t>
      </w:r>
      <w:r>
        <w:tab/>
        <w:t>Void</w:t>
      </w:r>
      <w:bookmarkEnd w:id="7336"/>
    </w:p>
    <w:p w14:paraId="2988E85C" w14:textId="0018BEA8" w:rsidR="00EA550B" w:rsidRPr="00441CD0" w:rsidRDefault="00EA550B" w:rsidP="00EA550B">
      <w:pPr>
        <w:pStyle w:val="Heading3"/>
      </w:pPr>
      <w:bookmarkStart w:id="7337" w:name="_Toc160974670"/>
      <w:r w:rsidRPr="00441CD0">
        <w:t>8.2.</w:t>
      </w:r>
      <w:r>
        <w:t>218</w:t>
      </w:r>
      <w:r w:rsidRPr="00441CD0">
        <w:tab/>
      </w:r>
      <w:r>
        <w:t xml:space="preserve">Configured </w:t>
      </w:r>
      <w:r w:rsidRPr="00441CD0">
        <w:t>Time Domain</w:t>
      </w:r>
      <w:bookmarkEnd w:id="7335"/>
      <w:bookmarkEnd w:id="7337"/>
    </w:p>
    <w:p w14:paraId="0446D6CF" w14:textId="45A2A8C3" w:rsidR="00EA550B" w:rsidRPr="00441CD0" w:rsidRDefault="00EA550B" w:rsidP="00EA550B">
      <w:pPr>
        <w:rPr>
          <w:lang w:eastAsia="zh-CN"/>
        </w:rPr>
      </w:pPr>
      <w:r w:rsidRPr="00441CD0">
        <w:t xml:space="preserve">The </w:t>
      </w:r>
      <w:r>
        <w:t xml:space="preserve">Configured </w:t>
      </w:r>
      <w:r w:rsidRPr="00441CD0">
        <w:t xml:space="preserve">Time Domain </w:t>
      </w:r>
      <w:r w:rsidRPr="00441CD0">
        <w:rPr>
          <w:lang w:eastAsia="ja-JP"/>
        </w:rPr>
        <w:t xml:space="preserve">IE type </w:t>
      </w:r>
      <w:r w:rsidRPr="00441CD0">
        <w:rPr>
          <w:rFonts w:eastAsia="Batang"/>
          <w:lang w:eastAsia="ko-KR"/>
        </w:rPr>
        <w:t xml:space="preserve">shall be encoded </w:t>
      </w:r>
      <w:r w:rsidRPr="00441CD0">
        <w:rPr>
          <w:lang w:eastAsia="ja-JP"/>
        </w:rPr>
        <w:t xml:space="preserve">as shown in </w:t>
      </w:r>
      <w:r w:rsidRPr="00441CD0">
        <w:rPr>
          <w:lang w:eastAsia="zh-CN"/>
        </w:rPr>
        <w:t>F</w:t>
      </w:r>
      <w:r w:rsidRPr="00441CD0">
        <w:rPr>
          <w:lang w:eastAsia="ja-JP"/>
        </w:rPr>
        <w:t xml:space="preserve">igure </w:t>
      </w:r>
      <w:r w:rsidRPr="00441CD0">
        <w:rPr>
          <w:lang w:eastAsia="zh-CN"/>
        </w:rPr>
        <w:t>8.2.</w:t>
      </w:r>
      <w:r>
        <w:rPr>
          <w:lang w:eastAsia="zh-CN"/>
        </w:rPr>
        <w:t>218</w:t>
      </w:r>
      <w:r w:rsidRPr="00441CD0">
        <w:rPr>
          <w:lang w:eastAsia="zh-CN"/>
        </w:rPr>
        <w:t>-1</w:t>
      </w:r>
      <w:r w:rsidRPr="00441CD0">
        <w:rPr>
          <w:lang w:eastAsia="ja-JP"/>
        </w:rPr>
        <w:t xml:space="preserve">. </w:t>
      </w:r>
      <w:r w:rsidRPr="00441CD0">
        <w:rPr>
          <w:lang w:eastAsia="zh-CN"/>
        </w:rPr>
        <w:t>It shall contain</w:t>
      </w:r>
    </w:p>
    <w:p w14:paraId="2CAB7E52" w14:textId="77777777" w:rsidR="00EA550B" w:rsidRPr="00441CD0" w:rsidRDefault="00EA550B" w:rsidP="00EA550B">
      <w:pPr>
        <w:pStyle w:val="TH"/>
        <w:rPr>
          <w:lang w:eastAsia="zh-CN"/>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EA550B" w:rsidRPr="00441CD0" w14:paraId="129487A0" w14:textId="77777777" w:rsidTr="00472AF0">
        <w:trPr>
          <w:jc w:val="center"/>
        </w:trPr>
        <w:tc>
          <w:tcPr>
            <w:tcW w:w="151" w:type="dxa"/>
            <w:tcBorders>
              <w:top w:val="single" w:sz="6" w:space="0" w:color="auto"/>
              <w:left w:val="single" w:sz="6" w:space="0" w:color="auto"/>
              <w:bottom w:val="nil"/>
              <w:right w:val="nil"/>
            </w:tcBorders>
          </w:tcPr>
          <w:p w14:paraId="4A19CF54" w14:textId="77777777" w:rsidR="00EA550B" w:rsidRPr="00705143" w:rsidRDefault="00EA550B" w:rsidP="00472AF0">
            <w:pPr>
              <w:pStyle w:val="TAC"/>
              <w:rPr>
                <w:lang w:val="en-US"/>
              </w:rPr>
            </w:pPr>
          </w:p>
        </w:tc>
        <w:tc>
          <w:tcPr>
            <w:tcW w:w="1104" w:type="dxa"/>
            <w:tcBorders>
              <w:top w:val="single" w:sz="6" w:space="0" w:color="auto"/>
              <w:left w:val="nil"/>
              <w:bottom w:val="nil"/>
              <w:right w:val="nil"/>
            </w:tcBorders>
          </w:tcPr>
          <w:p w14:paraId="5B33A48D" w14:textId="77777777" w:rsidR="00EA550B" w:rsidRPr="00705143" w:rsidRDefault="00EA550B" w:rsidP="00472AF0">
            <w:pPr>
              <w:pStyle w:val="TAH"/>
              <w:rPr>
                <w:lang w:val="en-US"/>
              </w:rPr>
            </w:pPr>
          </w:p>
        </w:tc>
        <w:tc>
          <w:tcPr>
            <w:tcW w:w="4710" w:type="dxa"/>
            <w:gridSpan w:val="8"/>
            <w:tcBorders>
              <w:top w:val="single" w:sz="6" w:space="0" w:color="auto"/>
              <w:left w:val="nil"/>
              <w:bottom w:val="nil"/>
              <w:right w:val="nil"/>
            </w:tcBorders>
            <w:hideMark/>
          </w:tcPr>
          <w:p w14:paraId="673CA9A9" w14:textId="77777777" w:rsidR="00EA550B" w:rsidRPr="00441CD0" w:rsidRDefault="00EA550B" w:rsidP="00472AF0">
            <w:pPr>
              <w:pStyle w:val="TAH"/>
              <w:rPr>
                <w:lang w:val="fr-FR"/>
              </w:rPr>
            </w:pPr>
            <w:r w:rsidRPr="00441CD0">
              <w:rPr>
                <w:lang w:val="fr-FR"/>
              </w:rPr>
              <w:t>Bits</w:t>
            </w:r>
          </w:p>
        </w:tc>
        <w:tc>
          <w:tcPr>
            <w:tcW w:w="588" w:type="dxa"/>
            <w:tcBorders>
              <w:top w:val="single" w:sz="6" w:space="0" w:color="auto"/>
              <w:left w:val="nil"/>
              <w:bottom w:val="nil"/>
              <w:right w:val="single" w:sz="6" w:space="0" w:color="auto"/>
            </w:tcBorders>
          </w:tcPr>
          <w:p w14:paraId="1D459C93" w14:textId="77777777" w:rsidR="00EA550B" w:rsidRPr="00441CD0" w:rsidRDefault="00EA550B" w:rsidP="00472AF0">
            <w:pPr>
              <w:pStyle w:val="TAC"/>
              <w:rPr>
                <w:lang w:val="fr-FR"/>
              </w:rPr>
            </w:pPr>
          </w:p>
        </w:tc>
      </w:tr>
      <w:tr w:rsidR="00EA550B" w:rsidRPr="00441CD0" w14:paraId="70DC6826" w14:textId="77777777" w:rsidTr="00472AF0">
        <w:trPr>
          <w:jc w:val="center"/>
        </w:trPr>
        <w:tc>
          <w:tcPr>
            <w:tcW w:w="151" w:type="dxa"/>
            <w:tcBorders>
              <w:top w:val="nil"/>
              <w:left w:val="single" w:sz="6" w:space="0" w:color="auto"/>
              <w:bottom w:val="nil"/>
              <w:right w:val="nil"/>
            </w:tcBorders>
          </w:tcPr>
          <w:p w14:paraId="6723BEE5" w14:textId="77777777" w:rsidR="00EA550B" w:rsidRPr="00441CD0" w:rsidRDefault="00EA550B" w:rsidP="00472AF0">
            <w:pPr>
              <w:pStyle w:val="TAC"/>
              <w:rPr>
                <w:lang w:val="fr-FR"/>
              </w:rPr>
            </w:pPr>
          </w:p>
        </w:tc>
        <w:tc>
          <w:tcPr>
            <w:tcW w:w="1104" w:type="dxa"/>
            <w:tcBorders>
              <w:top w:val="nil"/>
              <w:left w:val="nil"/>
              <w:bottom w:val="nil"/>
              <w:right w:val="nil"/>
            </w:tcBorders>
            <w:hideMark/>
          </w:tcPr>
          <w:p w14:paraId="615F32C1" w14:textId="77777777" w:rsidR="00EA550B" w:rsidRPr="00441CD0" w:rsidRDefault="00EA550B" w:rsidP="00472AF0">
            <w:pPr>
              <w:pStyle w:val="TAH"/>
              <w:rPr>
                <w:lang w:val="fr-FR"/>
              </w:rPr>
            </w:pPr>
            <w:r w:rsidRPr="00441CD0">
              <w:rPr>
                <w:lang w:val="fr-FR"/>
              </w:rPr>
              <w:t>Octets</w:t>
            </w:r>
          </w:p>
        </w:tc>
        <w:tc>
          <w:tcPr>
            <w:tcW w:w="588" w:type="dxa"/>
            <w:tcBorders>
              <w:top w:val="nil"/>
              <w:left w:val="nil"/>
              <w:bottom w:val="single" w:sz="4" w:space="0" w:color="auto"/>
              <w:right w:val="nil"/>
            </w:tcBorders>
            <w:hideMark/>
          </w:tcPr>
          <w:p w14:paraId="1C2AEE9B" w14:textId="77777777" w:rsidR="00EA550B" w:rsidRPr="00441CD0" w:rsidRDefault="00EA550B" w:rsidP="00472AF0">
            <w:pPr>
              <w:pStyle w:val="TAH"/>
              <w:rPr>
                <w:lang w:val="fr-FR"/>
              </w:rPr>
            </w:pPr>
            <w:r w:rsidRPr="00441CD0">
              <w:rPr>
                <w:lang w:val="fr-FR"/>
              </w:rPr>
              <w:t>8</w:t>
            </w:r>
          </w:p>
        </w:tc>
        <w:tc>
          <w:tcPr>
            <w:tcW w:w="589" w:type="dxa"/>
            <w:tcBorders>
              <w:top w:val="nil"/>
              <w:left w:val="nil"/>
              <w:bottom w:val="single" w:sz="4" w:space="0" w:color="auto"/>
              <w:right w:val="nil"/>
            </w:tcBorders>
            <w:hideMark/>
          </w:tcPr>
          <w:p w14:paraId="361077A4" w14:textId="77777777" w:rsidR="00EA550B" w:rsidRPr="00441CD0" w:rsidRDefault="00EA550B" w:rsidP="00472AF0">
            <w:pPr>
              <w:pStyle w:val="TAH"/>
              <w:rPr>
                <w:lang w:val="fr-FR"/>
              </w:rPr>
            </w:pPr>
            <w:r w:rsidRPr="00441CD0">
              <w:rPr>
                <w:lang w:val="fr-FR"/>
              </w:rPr>
              <w:t>7</w:t>
            </w:r>
          </w:p>
        </w:tc>
        <w:tc>
          <w:tcPr>
            <w:tcW w:w="589" w:type="dxa"/>
            <w:tcBorders>
              <w:top w:val="nil"/>
              <w:left w:val="nil"/>
              <w:bottom w:val="single" w:sz="4" w:space="0" w:color="auto"/>
              <w:right w:val="nil"/>
            </w:tcBorders>
            <w:hideMark/>
          </w:tcPr>
          <w:p w14:paraId="30CAA56C" w14:textId="77777777" w:rsidR="00EA550B" w:rsidRPr="00441CD0" w:rsidRDefault="00EA550B" w:rsidP="00472AF0">
            <w:pPr>
              <w:pStyle w:val="TAH"/>
              <w:rPr>
                <w:lang w:val="fr-FR"/>
              </w:rPr>
            </w:pPr>
            <w:r w:rsidRPr="00441CD0">
              <w:rPr>
                <w:lang w:val="fr-FR"/>
              </w:rPr>
              <w:t>6</w:t>
            </w:r>
          </w:p>
        </w:tc>
        <w:tc>
          <w:tcPr>
            <w:tcW w:w="589" w:type="dxa"/>
            <w:tcBorders>
              <w:top w:val="nil"/>
              <w:left w:val="nil"/>
              <w:bottom w:val="single" w:sz="4" w:space="0" w:color="auto"/>
              <w:right w:val="nil"/>
            </w:tcBorders>
            <w:hideMark/>
          </w:tcPr>
          <w:p w14:paraId="6938E7B7" w14:textId="77777777" w:rsidR="00EA550B" w:rsidRPr="00441CD0" w:rsidRDefault="00EA550B" w:rsidP="00472AF0">
            <w:pPr>
              <w:pStyle w:val="TAH"/>
              <w:rPr>
                <w:lang w:val="fr-FR"/>
              </w:rPr>
            </w:pPr>
            <w:r w:rsidRPr="00441CD0">
              <w:rPr>
                <w:lang w:val="fr-FR"/>
              </w:rPr>
              <w:t>5</w:t>
            </w:r>
          </w:p>
        </w:tc>
        <w:tc>
          <w:tcPr>
            <w:tcW w:w="589" w:type="dxa"/>
            <w:tcBorders>
              <w:top w:val="nil"/>
              <w:left w:val="nil"/>
              <w:bottom w:val="single" w:sz="4" w:space="0" w:color="auto"/>
              <w:right w:val="nil"/>
            </w:tcBorders>
            <w:hideMark/>
          </w:tcPr>
          <w:p w14:paraId="471E3C42" w14:textId="77777777" w:rsidR="00EA550B" w:rsidRPr="00441CD0" w:rsidRDefault="00EA550B" w:rsidP="00472AF0">
            <w:pPr>
              <w:pStyle w:val="TAH"/>
              <w:rPr>
                <w:lang w:val="fr-FR"/>
              </w:rPr>
            </w:pPr>
            <w:r w:rsidRPr="00441CD0">
              <w:rPr>
                <w:lang w:val="fr-FR"/>
              </w:rPr>
              <w:t>4</w:t>
            </w:r>
          </w:p>
        </w:tc>
        <w:tc>
          <w:tcPr>
            <w:tcW w:w="589" w:type="dxa"/>
            <w:tcBorders>
              <w:top w:val="nil"/>
              <w:left w:val="nil"/>
              <w:bottom w:val="single" w:sz="4" w:space="0" w:color="auto"/>
              <w:right w:val="nil"/>
            </w:tcBorders>
            <w:hideMark/>
          </w:tcPr>
          <w:p w14:paraId="6DFA9594" w14:textId="77777777" w:rsidR="00EA550B" w:rsidRPr="00441CD0" w:rsidRDefault="00EA550B" w:rsidP="00472AF0">
            <w:pPr>
              <w:pStyle w:val="TAH"/>
              <w:rPr>
                <w:lang w:val="fr-FR"/>
              </w:rPr>
            </w:pPr>
            <w:r w:rsidRPr="00441CD0">
              <w:rPr>
                <w:lang w:val="fr-FR"/>
              </w:rPr>
              <w:t>3</w:t>
            </w:r>
          </w:p>
        </w:tc>
        <w:tc>
          <w:tcPr>
            <w:tcW w:w="588" w:type="dxa"/>
            <w:tcBorders>
              <w:top w:val="nil"/>
              <w:left w:val="nil"/>
              <w:bottom w:val="single" w:sz="4" w:space="0" w:color="auto"/>
              <w:right w:val="nil"/>
            </w:tcBorders>
            <w:hideMark/>
          </w:tcPr>
          <w:p w14:paraId="4149344B" w14:textId="77777777" w:rsidR="00EA550B" w:rsidRPr="00441CD0" w:rsidRDefault="00EA550B" w:rsidP="00472AF0">
            <w:pPr>
              <w:pStyle w:val="TAH"/>
              <w:rPr>
                <w:lang w:val="fr-FR"/>
              </w:rPr>
            </w:pPr>
            <w:r w:rsidRPr="00441CD0">
              <w:rPr>
                <w:lang w:val="fr-FR"/>
              </w:rPr>
              <w:t>2</w:t>
            </w:r>
          </w:p>
        </w:tc>
        <w:tc>
          <w:tcPr>
            <w:tcW w:w="589" w:type="dxa"/>
            <w:tcBorders>
              <w:top w:val="nil"/>
              <w:left w:val="nil"/>
              <w:bottom w:val="single" w:sz="4" w:space="0" w:color="auto"/>
              <w:right w:val="nil"/>
            </w:tcBorders>
            <w:hideMark/>
          </w:tcPr>
          <w:p w14:paraId="3067FFE2" w14:textId="77777777" w:rsidR="00EA550B" w:rsidRPr="00441CD0" w:rsidRDefault="00EA550B" w:rsidP="00472AF0">
            <w:pPr>
              <w:pStyle w:val="TAH"/>
              <w:rPr>
                <w:lang w:val="fr-FR"/>
              </w:rPr>
            </w:pPr>
            <w:r w:rsidRPr="00441CD0">
              <w:rPr>
                <w:lang w:val="fr-FR"/>
              </w:rPr>
              <w:t>1</w:t>
            </w:r>
          </w:p>
        </w:tc>
        <w:tc>
          <w:tcPr>
            <w:tcW w:w="588" w:type="dxa"/>
            <w:tcBorders>
              <w:top w:val="nil"/>
              <w:left w:val="nil"/>
              <w:bottom w:val="nil"/>
              <w:right w:val="single" w:sz="6" w:space="0" w:color="auto"/>
            </w:tcBorders>
          </w:tcPr>
          <w:p w14:paraId="20D04464" w14:textId="77777777" w:rsidR="00EA550B" w:rsidRPr="00441CD0" w:rsidRDefault="00EA550B" w:rsidP="00472AF0">
            <w:pPr>
              <w:pStyle w:val="TAC"/>
              <w:rPr>
                <w:lang w:val="fr-FR"/>
              </w:rPr>
            </w:pPr>
          </w:p>
        </w:tc>
      </w:tr>
      <w:tr w:rsidR="00EA550B" w:rsidRPr="00441CD0" w14:paraId="3DDECB4A" w14:textId="77777777" w:rsidTr="00472AF0">
        <w:trPr>
          <w:jc w:val="center"/>
        </w:trPr>
        <w:tc>
          <w:tcPr>
            <w:tcW w:w="151" w:type="dxa"/>
            <w:tcBorders>
              <w:top w:val="nil"/>
              <w:left w:val="single" w:sz="6" w:space="0" w:color="auto"/>
              <w:bottom w:val="nil"/>
              <w:right w:val="nil"/>
            </w:tcBorders>
          </w:tcPr>
          <w:p w14:paraId="52946002" w14:textId="77777777" w:rsidR="00EA550B" w:rsidRPr="00441CD0" w:rsidRDefault="00EA550B" w:rsidP="00472AF0">
            <w:pPr>
              <w:pStyle w:val="TAC"/>
              <w:rPr>
                <w:lang w:val="fr-FR"/>
              </w:rPr>
            </w:pPr>
          </w:p>
        </w:tc>
        <w:tc>
          <w:tcPr>
            <w:tcW w:w="1104" w:type="dxa"/>
            <w:tcBorders>
              <w:top w:val="nil"/>
              <w:left w:val="nil"/>
              <w:bottom w:val="nil"/>
              <w:right w:val="single" w:sz="4" w:space="0" w:color="auto"/>
            </w:tcBorders>
            <w:hideMark/>
          </w:tcPr>
          <w:p w14:paraId="2133FD47" w14:textId="77777777" w:rsidR="00EA550B" w:rsidRPr="00441CD0" w:rsidRDefault="00EA550B" w:rsidP="00472AF0">
            <w:pPr>
              <w:pStyle w:val="TAC"/>
              <w:rPr>
                <w:lang w:val="fr-FR"/>
              </w:rPr>
            </w:pPr>
            <w:r w:rsidRPr="00441CD0">
              <w:rPr>
                <w:lang w:val="fr-FR"/>
              </w:rPr>
              <w:t>1 to 2</w:t>
            </w:r>
          </w:p>
        </w:tc>
        <w:tc>
          <w:tcPr>
            <w:tcW w:w="4710" w:type="dxa"/>
            <w:gridSpan w:val="8"/>
            <w:tcBorders>
              <w:top w:val="single" w:sz="4" w:space="0" w:color="auto"/>
              <w:left w:val="single" w:sz="4" w:space="0" w:color="auto"/>
              <w:bottom w:val="single" w:sz="4" w:space="0" w:color="auto"/>
              <w:right w:val="single" w:sz="4" w:space="0" w:color="auto"/>
            </w:tcBorders>
            <w:hideMark/>
          </w:tcPr>
          <w:p w14:paraId="62884A62" w14:textId="07754CCA" w:rsidR="00EA550B" w:rsidRPr="00441CD0" w:rsidRDefault="00EA550B" w:rsidP="00472AF0">
            <w:pPr>
              <w:pStyle w:val="TAC"/>
              <w:rPr>
                <w:lang w:val="fr-FR"/>
              </w:rPr>
            </w:pPr>
            <w:r w:rsidRPr="00441CD0">
              <w:rPr>
                <w:lang w:val="fr-FR"/>
              </w:rPr>
              <w:t xml:space="preserve">Type = </w:t>
            </w:r>
            <w:r>
              <w:rPr>
                <w:lang w:val="sv-SE"/>
              </w:rPr>
              <w:t>321</w:t>
            </w:r>
            <w:r w:rsidRPr="00441CD0">
              <w:rPr>
                <w:lang w:val="fr-FR"/>
              </w:rPr>
              <w:t xml:space="preserve"> (decimal)</w:t>
            </w:r>
          </w:p>
        </w:tc>
        <w:tc>
          <w:tcPr>
            <w:tcW w:w="588" w:type="dxa"/>
            <w:tcBorders>
              <w:top w:val="nil"/>
              <w:left w:val="single" w:sz="4" w:space="0" w:color="auto"/>
              <w:bottom w:val="nil"/>
              <w:right w:val="single" w:sz="6" w:space="0" w:color="auto"/>
            </w:tcBorders>
          </w:tcPr>
          <w:p w14:paraId="219A7748" w14:textId="77777777" w:rsidR="00EA550B" w:rsidRPr="00441CD0" w:rsidRDefault="00EA550B" w:rsidP="00472AF0">
            <w:pPr>
              <w:pStyle w:val="TAC"/>
              <w:rPr>
                <w:lang w:val="fr-FR"/>
              </w:rPr>
            </w:pPr>
          </w:p>
        </w:tc>
      </w:tr>
      <w:tr w:rsidR="00EA550B" w:rsidRPr="00441CD0" w14:paraId="3FB6EEAF" w14:textId="77777777" w:rsidTr="00472AF0">
        <w:trPr>
          <w:jc w:val="center"/>
        </w:trPr>
        <w:tc>
          <w:tcPr>
            <w:tcW w:w="151" w:type="dxa"/>
            <w:tcBorders>
              <w:top w:val="nil"/>
              <w:left w:val="single" w:sz="6" w:space="0" w:color="auto"/>
              <w:bottom w:val="nil"/>
              <w:right w:val="nil"/>
            </w:tcBorders>
          </w:tcPr>
          <w:p w14:paraId="2729B053" w14:textId="77777777" w:rsidR="00EA550B" w:rsidRPr="00441CD0" w:rsidRDefault="00EA550B" w:rsidP="00472AF0">
            <w:pPr>
              <w:pStyle w:val="TAC"/>
              <w:rPr>
                <w:lang w:val="fr-FR"/>
              </w:rPr>
            </w:pPr>
          </w:p>
        </w:tc>
        <w:tc>
          <w:tcPr>
            <w:tcW w:w="1104" w:type="dxa"/>
            <w:tcBorders>
              <w:top w:val="nil"/>
              <w:left w:val="nil"/>
              <w:bottom w:val="nil"/>
              <w:right w:val="single" w:sz="4" w:space="0" w:color="auto"/>
            </w:tcBorders>
            <w:hideMark/>
          </w:tcPr>
          <w:p w14:paraId="055E1CD9" w14:textId="77777777" w:rsidR="00EA550B" w:rsidRPr="00441CD0" w:rsidRDefault="00EA550B" w:rsidP="00472AF0">
            <w:pPr>
              <w:pStyle w:val="TAC"/>
              <w:rPr>
                <w:lang w:val="fr-FR"/>
              </w:rPr>
            </w:pPr>
            <w:r w:rsidRPr="00441CD0">
              <w:rPr>
                <w:lang w:val="fr-FR"/>
              </w:rPr>
              <w:t>3 to 4</w:t>
            </w:r>
          </w:p>
        </w:tc>
        <w:tc>
          <w:tcPr>
            <w:tcW w:w="4710" w:type="dxa"/>
            <w:gridSpan w:val="8"/>
            <w:tcBorders>
              <w:top w:val="single" w:sz="4" w:space="0" w:color="auto"/>
              <w:left w:val="single" w:sz="4" w:space="0" w:color="auto"/>
              <w:bottom w:val="single" w:sz="4" w:space="0" w:color="auto"/>
              <w:right w:val="single" w:sz="4" w:space="0" w:color="auto"/>
            </w:tcBorders>
            <w:hideMark/>
          </w:tcPr>
          <w:p w14:paraId="06856942" w14:textId="77777777" w:rsidR="00EA550B" w:rsidRPr="00441CD0" w:rsidRDefault="00EA550B" w:rsidP="00472AF0">
            <w:pPr>
              <w:pStyle w:val="TAC"/>
              <w:rPr>
                <w:lang w:val="fr-FR" w:eastAsia="zh-CN"/>
              </w:rPr>
            </w:pPr>
            <w:r w:rsidRPr="00441CD0">
              <w:rPr>
                <w:lang w:val="fr-FR"/>
              </w:rPr>
              <w:t>Length = n</w:t>
            </w:r>
          </w:p>
        </w:tc>
        <w:tc>
          <w:tcPr>
            <w:tcW w:w="588" w:type="dxa"/>
            <w:tcBorders>
              <w:top w:val="nil"/>
              <w:left w:val="single" w:sz="4" w:space="0" w:color="auto"/>
              <w:bottom w:val="nil"/>
              <w:right w:val="single" w:sz="6" w:space="0" w:color="auto"/>
            </w:tcBorders>
          </w:tcPr>
          <w:p w14:paraId="4723B3D6" w14:textId="77777777" w:rsidR="00EA550B" w:rsidRPr="00441CD0" w:rsidRDefault="00EA550B" w:rsidP="00472AF0">
            <w:pPr>
              <w:pStyle w:val="TAC"/>
              <w:rPr>
                <w:lang w:val="fr-FR"/>
              </w:rPr>
            </w:pPr>
          </w:p>
        </w:tc>
      </w:tr>
      <w:tr w:rsidR="00EA550B" w:rsidRPr="00441CD0" w14:paraId="4CFBC0EA" w14:textId="77777777" w:rsidTr="00472AF0">
        <w:trPr>
          <w:jc w:val="center"/>
        </w:trPr>
        <w:tc>
          <w:tcPr>
            <w:tcW w:w="151" w:type="dxa"/>
            <w:tcBorders>
              <w:top w:val="nil"/>
              <w:left w:val="single" w:sz="6" w:space="0" w:color="auto"/>
              <w:bottom w:val="nil"/>
              <w:right w:val="nil"/>
            </w:tcBorders>
          </w:tcPr>
          <w:p w14:paraId="67EF9686" w14:textId="77777777" w:rsidR="00EA550B" w:rsidRPr="00441CD0" w:rsidRDefault="00EA550B" w:rsidP="00472AF0">
            <w:pPr>
              <w:pStyle w:val="TAC"/>
              <w:rPr>
                <w:lang w:val="fr-FR"/>
              </w:rPr>
            </w:pPr>
          </w:p>
        </w:tc>
        <w:tc>
          <w:tcPr>
            <w:tcW w:w="1104" w:type="dxa"/>
            <w:tcBorders>
              <w:top w:val="nil"/>
              <w:left w:val="nil"/>
              <w:bottom w:val="nil"/>
              <w:right w:val="single" w:sz="4" w:space="0" w:color="auto"/>
            </w:tcBorders>
            <w:hideMark/>
          </w:tcPr>
          <w:p w14:paraId="6D6E828C" w14:textId="77777777" w:rsidR="00EA550B" w:rsidRPr="00441CD0" w:rsidRDefault="00EA550B" w:rsidP="00472AF0">
            <w:pPr>
              <w:pStyle w:val="TAC"/>
              <w:rPr>
                <w:lang w:val="fr-FR" w:eastAsia="zh-CN"/>
              </w:rPr>
            </w:pPr>
            <w:r w:rsidRPr="002C447B">
              <w:t>5</w:t>
            </w:r>
          </w:p>
        </w:tc>
        <w:tc>
          <w:tcPr>
            <w:tcW w:w="4121" w:type="dxa"/>
            <w:gridSpan w:val="7"/>
            <w:tcBorders>
              <w:top w:val="single" w:sz="4" w:space="0" w:color="auto"/>
              <w:left w:val="single" w:sz="4" w:space="0" w:color="auto"/>
              <w:bottom w:val="single" w:sz="4" w:space="0" w:color="auto"/>
              <w:right w:val="single" w:sz="4" w:space="0" w:color="auto"/>
            </w:tcBorders>
            <w:hideMark/>
          </w:tcPr>
          <w:p w14:paraId="439315F7" w14:textId="77777777" w:rsidR="00EA550B" w:rsidRPr="00441CD0" w:rsidRDefault="00EA550B" w:rsidP="00472AF0">
            <w:pPr>
              <w:pStyle w:val="TAC"/>
              <w:rPr>
                <w:lang w:val="fr-FR" w:eastAsia="zh-CN"/>
              </w:rPr>
            </w:pPr>
            <w:r w:rsidRPr="00441CD0">
              <w:rPr>
                <w:lang w:val="fr-FR" w:eastAsia="zh-CN"/>
              </w:rPr>
              <w:t>Spare</w:t>
            </w:r>
          </w:p>
        </w:tc>
        <w:tc>
          <w:tcPr>
            <w:tcW w:w="589" w:type="dxa"/>
            <w:tcBorders>
              <w:top w:val="single" w:sz="4" w:space="0" w:color="auto"/>
              <w:left w:val="single" w:sz="4" w:space="0" w:color="auto"/>
              <w:bottom w:val="single" w:sz="4" w:space="0" w:color="auto"/>
              <w:right w:val="single" w:sz="4" w:space="0" w:color="auto"/>
            </w:tcBorders>
            <w:hideMark/>
          </w:tcPr>
          <w:p w14:paraId="7CBE8E27" w14:textId="77777777" w:rsidR="00EA550B" w:rsidRPr="00441CD0" w:rsidRDefault="00EA550B" w:rsidP="00472AF0">
            <w:pPr>
              <w:pStyle w:val="TAC"/>
              <w:rPr>
                <w:lang w:val="fr-FR" w:eastAsia="zh-CN"/>
              </w:rPr>
            </w:pPr>
            <w:r>
              <w:rPr>
                <w:lang w:val="fr-FR" w:eastAsia="zh-CN"/>
              </w:rPr>
              <w:t>CTDI</w:t>
            </w:r>
          </w:p>
        </w:tc>
        <w:tc>
          <w:tcPr>
            <w:tcW w:w="588" w:type="dxa"/>
            <w:tcBorders>
              <w:top w:val="nil"/>
              <w:left w:val="single" w:sz="4" w:space="0" w:color="auto"/>
              <w:bottom w:val="nil"/>
              <w:right w:val="single" w:sz="6" w:space="0" w:color="auto"/>
            </w:tcBorders>
          </w:tcPr>
          <w:p w14:paraId="35605DD0" w14:textId="77777777" w:rsidR="00EA550B" w:rsidRPr="00441CD0" w:rsidRDefault="00EA550B" w:rsidP="00472AF0">
            <w:pPr>
              <w:pStyle w:val="TAC"/>
              <w:rPr>
                <w:lang w:val="fr-FR"/>
              </w:rPr>
            </w:pPr>
          </w:p>
        </w:tc>
      </w:tr>
      <w:tr w:rsidR="00EA550B" w:rsidRPr="00441CD0" w14:paraId="056F0D18" w14:textId="77777777" w:rsidTr="00472AF0">
        <w:trPr>
          <w:jc w:val="center"/>
        </w:trPr>
        <w:tc>
          <w:tcPr>
            <w:tcW w:w="151" w:type="dxa"/>
            <w:tcBorders>
              <w:top w:val="nil"/>
              <w:left w:val="single" w:sz="6" w:space="0" w:color="auto"/>
              <w:bottom w:val="single" w:sz="4" w:space="0" w:color="auto"/>
              <w:right w:val="nil"/>
            </w:tcBorders>
          </w:tcPr>
          <w:p w14:paraId="7124AE5E" w14:textId="77777777" w:rsidR="00EA550B" w:rsidRPr="00441CD0" w:rsidRDefault="00EA550B" w:rsidP="00472AF0">
            <w:pPr>
              <w:pStyle w:val="TAC"/>
              <w:rPr>
                <w:lang w:val="fr-FR"/>
              </w:rPr>
            </w:pPr>
          </w:p>
        </w:tc>
        <w:tc>
          <w:tcPr>
            <w:tcW w:w="1104" w:type="dxa"/>
            <w:tcBorders>
              <w:top w:val="nil"/>
              <w:left w:val="nil"/>
              <w:bottom w:val="single" w:sz="4" w:space="0" w:color="auto"/>
              <w:right w:val="single" w:sz="4" w:space="0" w:color="auto"/>
            </w:tcBorders>
            <w:hideMark/>
          </w:tcPr>
          <w:p w14:paraId="2742326D" w14:textId="77777777" w:rsidR="00EA550B" w:rsidRPr="00441CD0" w:rsidRDefault="00EA550B" w:rsidP="00472AF0">
            <w:pPr>
              <w:pStyle w:val="TAC"/>
              <w:rPr>
                <w:lang w:val="fr-FR"/>
              </w:rPr>
            </w:pPr>
            <w:r>
              <w:rPr>
                <w:lang w:val="sv-SE" w:eastAsia="zh-CN"/>
              </w:rPr>
              <w:t>6</w:t>
            </w:r>
            <w:r w:rsidRPr="00441CD0">
              <w:rPr>
                <w:lang w:val="fr-FR"/>
              </w:rP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14:paraId="31955731" w14:textId="77777777" w:rsidR="00EA550B" w:rsidRPr="00441CD0" w:rsidRDefault="00EA550B" w:rsidP="00472AF0">
            <w:pPr>
              <w:pStyle w:val="TAC"/>
              <w:rPr>
                <w:lang w:val="en-US"/>
              </w:rPr>
            </w:pPr>
            <w:r w:rsidRPr="00705143">
              <w:rPr>
                <w:lang w:val="en-US"/>
              </w:rPr>
              <w:t>These octet(s) is/are present only if explicitly specified</w:t>
            </w:r>
          </w:p>
        </w:tc>
        <w:tc>
          <w:tcPr>
            <w:tcW w:w="588" w:type="dxa"/>
            <w:tcBorders>
              <w:top w:val="nil"/>
              <w:left w:val="single" w:sz="4" w:space="0" w:color="auto"/>
              <w:bottom w:val="single" w:sz="4" w:space="0" w:color="auto"/>
              <w:right w:val="single" w:sz="6" w:space="0" w:color="auto"/>
            </w:tcBorders>
          </w:tcPr>
          <w:p w14:paraId="493EB33D" w14:textId="77777777" w:rsidR="00EA550B" w:rsidRPr="00705143" w:rsidRDefault="00EA550B" w:rsidP="00472AF0">
            <w:pPr>
              <w:pStyle w:val="TAC"/>
              <w:rPr>
                <w:lang w:val="en-US"/>
              </w:rPr>
            </w:pPr>
          </w:p>
        </w:tc>
      </w:tr>
    </w:tbl>
    <w:p w14:paraId="105614B5" w14:textId="59EA62BC" w:rsidR="00EA550B" w:rsidRPr="00441CD0" w:rsidRDefault="00EA550B" w:rsidP="00EA550B">
      <w:pPr>
        <w:pStyle w:val="TF"/>
        <w:rPr>
          <w:lang w:eastAsia="ja-JP"/>
        </w:rPr>
      </w:pPr>
      <w:r w:rsidRPr="00441CD0">
        <w:t xml:space="preserve">Figure </w:t>
      </w:r>
      <w:r w:rsidRPr="00441CD0">
        <w:rPr>
          <w:lang w:eastAsia="zh-CN"/>
        </w:rPr>
        <w:t>8</w:t>
      </w:r>
      <w:r w:rsidRPr="00441CD0">
        <w:rPr>
          <w:lang w:eastAsia="ja-JP"/>
        </w:rPr>
        <w:t>.</w:t>
      </w:r>
      <w:r w:rsidRPr="00441CD0">
        <w:rPr>
          <w:lang w:val="en-US" w:eastAsia="ja-JP"/>
        </w:rPr>
        <w:t>2.</w:t>
      </w:r>
      <w:r>
        <w:rPr>
          <w:lang w:val="en-US" w:eastAsia="ja-JP"/>
        </w:rPr>
        <w:t>218</w:t>
      </w:r>
      <w:r w:rsidRPr="00441CD0">
        <w:rPr>
          <w:lang w:val="en-US" w:eastAsia="zh-CN"/>
        </w:rPr>
        <w:t>-1</w:t>
      </w:r>
      <w:r w:rsidRPr="00441CD0">
        <w:t xml:space="preserve">: </w:t>
      </w:r>
      <w:r>
        <w:t xml:space="preserve">Configured </w:t>
      </w:r>
      <w:r w:rsidRPr="00441CD0">
        <w:t>Time Domain</w:t>
      </w:r>
    </w:p>
    <w:p w14:paraId="51652611" w14:textId="77777777" w:rsidR="00EA550B" w:rsidRPr="00441CD0" w:rsidRDefault="00EA550B" w:rsidP="00EA550B">
      <w:pPr>
        <w:rPr>
          <w:noProof/>
        </w:rPr>
      </w:pPr>
      <w:r w:rsidRPr="00441CD0">
        <w:rPr>
          <w:noProof/>
        </w:rPr>
        <w:t>Octet 5 shall be encoded as follows:</w:t>
      </w:r>
    </w:p>
    <w:p w14:paraId="30722A80" w14:textId="77777777" w:rsidR="00EA550B" w:rsidRPr="00441CD0" w:rsidRDefault="00EA550B" w:rsidP="00EA550B">
      <w:pPr>
        <w:pStyle w:val="B1"/>
      </w:pPr>
      <w:r w:rsidRPr="00441CD0">
        <w:rPr>
          <w:noProof/>
        </w:rPr>
        <w:t>-</w:t>
      </w:r>
      <w:r w:rsidRPr="00441CD0">
        <w:rPr>
          <w:noProof/>
        </w:rPr>
        <w:tab/>
        <w:t>Bit 1 (</w:t>
      </w:r>
      <w:r>
        <w:rPr>
          <w:noProof/>
        </w:rPr>
        <w:t>CTDI – Configured Time Domain Indicator</w:t>
      </w:r>
      <w:r w:rsidRPr="00441CD0">
        <w:rPr>
          <w:noProof/>
        </w:rPr>
        <w:t>)</w:t>
      </w:r>
      <w:r>
        <w:rPr>
          <w:noProof/>
        </w:rPr>
        <w:t xml:space="preserve">: when set to </w:t>
      </w:r>
      <w:r w:rsidRPr="00441CD0">
        <w:t>"1", this indicates</w:t>
      </w:r>
      <w:r>
        <w:t xml:space="preserve"> </w:t>
      </w:r>
      <w:r w:rsidRPr="00441CD0">
        <w:t>that the</w:t>
      </w:r>
      <w:r>
        <w:t xml:space="preserve"> Time Domain Number configured to the NW-TT(s) is used</w:t>
      </w:r>
      <w:r w:rsidRPr="00441CD0">
        <w:t>.</w:t>
      </w:r>
    </w:p>
    <w:p w14:paraId="50495D30" w14:textId="6CB4C0BB" w:rsidR="00EA550B" w:rsidRPr="00441CD0" w:rsidRDefault="00EA550B" w:rsidP="000D59B0">
      <w:pPr>
        <w:pStyle w:val="B1"/>
      </w:pPr>
      <w:r w:rsidRPr="00441CD0">
        <w:rPr>
          <w:noProof/>
        </w:rPr>
        <w:t>-</w:t>
      </w:r>
      <w:r w:rsidRPr="00441CD0">
        <w:rPr>
          <w:noProof/>
        </w:rPr>
        <w:tab/>
        <w:t xml:space="preserve">Bits 2 to 8: </w:t>
      </w:r>
      <w:r w:rsidRPr="00441CD0">
        <w:t>Spare, for future use and set to "0".</w:t>
      </w:r>
    </w:p>
    <w:p w14:paraId="38F81EC6" w14:textId="77777777" w:rsidR="00EE5860" w:rsidRPr="00441CD0" w:rsidRDefault="00EE5860" w:rsidP="00EE5860">
      <w:pPr>
        <w:pStyle w:val="Heading8"/>
        <w:rPr>
          <w:lang w:val="x-none"/>
        </w:rPr>
      </w:pPr>
      <w:r w:rsidRPr="00441CD0">
        <w:rPr>
          <w:lang w:val="x-none"/>
        </w:rPr>
        <w:br w:type="page"/>
      </w:r>
      <w:bookmarkStart w:id="7338" w:name="_Toc19717478"/>
      <w:bookmarkStart w:id="7339" w:name="_Toc27491018"/>
      <w:bookmarkStart w:id="7340" w:name="_Toc27557311"/>
      <w:bookmarkStart w:id="7341" w:name="_Toc27724228"/>
      <w:bookmarkStart w:id="7342" w:name="_Toc36031306"/>
      <w:bookmarkStart w:id="7343" w:name="_Toc36043226"/>
      <w:bookmarkStart w:id="7344" w:name="_Toc36814551"/>
      <w:bookmarkStart w:id="7345" w:name="_Toc44689416"/>
      <w:bookmarkStart w:id="7346" w:name="_Toc44924170"/>
      <w:bookmarkStart w:id="7347" w:name="_Toc51861142"/>
      <w:bookmarkStart w:id="7348" w:name="_Toc57930913"/>
      <w:bookmarkStart w:id="7349" w:name="_Toc57931543"/>
      <w:bookmarkStart w:id="7350" w:name="_Toc160974671"/>
      <w:r w:rsidRPr="00441CD0">
        <w:lastRenderedPageBreak/>
        <w:t>Annex A (Informative):</w:t>
      </w:r>
      <w:r w:rsidRPr="00441CD0">
        <w:br/>
        <w:t>PFCP Load and Overload Control Mechanism</w:t>
      </w:r>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21C170F1" w14:textId="77777777" w:rsidR="00EE5860" w:rsidRPr="00441CD0" w:rsidRDefault="00EE5860" w:rsidP="005A1696">
      <w:pPr>
        <w:pStyle w:val="Heading1"/>
      </w:pPr>
      <w:bookmarkStart w:id="7351" w:name="_Toc19717479"/>
      <w:bookmarkStart w:id="7352" w:name="_Toc27491019"/>
      <w:bookmarkStart w:id="7353" w:name="_Toc27557312"/>
      <w:bookmarkStart w:id="7354" w:name="_Toc27724229"/>
      <w:bookmarkStart w:id="7355" w:name="_Toc36031307"/>
      <w:bookmarkStart w:id="7356" w:name="_Toc36043227"/>
      <w:bookmarkStart w:id="7357" w:name="_Toc36814552"/>
      <w:bookmarkStart w:id="7358" w:name="_Toc44689417"/>
      <w:bookmarkStart w:id="7359" w:name="_Toc44924171"/>
      <w:bookmarkStart w:id="7360" w:name="_Toc51861143"/>
      <w:bookmarkStart w:id="7361" w:name="_Toc57930914"/>
      <w:bookmarkStart w:id="7362" w:name="_Toc57931544"/>
      <w:bookmarkStart w:id="7363" w:name="_Toc160974672"/>
      <w:r w:rsidRPr="00441CD0">
        <w:t>A.1</w:t>
      </w:r>
      <w:r w:rsidRPr="00441CD0">
        <w:tab/>
        <w:t>Throttling Aalgorithms</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p>
    <w:p w14:paraId="15168D51" w14:textId="77777777" w:rsidR="00EE5860" w:rsidRPr="00441CD0" w:rsidRDefault="00EE5860" w:rsidP="005A1696">
      <w:pPr>
        <w:pStyle w:val="Heading2"/>
      </w:pPr>
      <w:bookmarkStart w:id="7364" w:name="_Toc19717480"/>
      <w:bookmarkStart w:id="7365" w:name="_Toc27491020"/>
      <w:bookmarkStart w:id="7366" w:name="_Toc27557313"/>
      <w:bookmarkStart w:id="7367" w:name="_Toc27724230"/>
      <w:bookmarkStart w:id="7368" w:name="_Toc36031308"/>
      <w:bookmarkStart w:id="7369" w:name="_Toc36043228"/>
      <w:bookmarkStart w:id="7370" w:name="_Toc36814553"/>
      <w:bookmarkStart w:id="7371" w:name="_Toc44689418"/>
      <w:bookmarkStart w:id="7372" w:name="_Toc44924172"/>
      <w:bookmarkStart w:id="7373" w:name="_Toc51861144"/>
      <w:bookmarkStart w:id="7374" w:name="_Toc57930915"/>
      <w:bookmarkStart w:id="7375" w:name="_Toc57931545"/>
      <w:bookmarkStart w:id="7376" w:name="_Toc160974673"/>
      <w:r w:rsidRPr="00441CD0">
        <w:t>A.1.1</w:t>
      </w:r>
      <w:r w:rsidRPr="00441CD0">
        <w:tab/>
        <w:t>"Loss" Throttling Algorithm</w:t>
      </w:r>
      <w:bookmarkEnd w:id="7364"/>
      <w:bookmarkEnd w:id="7365"/>
      <w:bookmarkEnd w:id="7366"/>
      <w:bookmarkEnd w:id="7367"/>
      <w:bookmarkEnd w:id="7368"/>
      <w:bookmarkEnd w:id="7369"/>
      <w:bookmarkEnd w:id="7370"/>
      <w:bookmarkEnd w:id="7371"/>
      <w:bookmarkEnd w:id="7372"/>
      <w:bookmarkEnd w:id="7373"/>
      <w:bookmarkEnd w:id="7374"/>
      <w:bookmarkEnd w:id="7375"/>
      <w:bookmarkEnd w:id="7376"/>
    </w:p>
    <w:p w14:paraId="1D382602" w14:textId="77777777" w:rsidR="00EE5860" w:rsidRPr="00441CD0" w:rsidRDefault="00EE5860" w:rsidP="005A1696">
      <w:pPr>
        <w:pStyle w:val="Heading3"/>
      </w:pPr>
      <w:bookmarkStart w:id="7377" w:name="_Toc19717481"/>
      <w:bookmarkStart w:id="7378" w:name="_Toc27491021"/>
      <w:bookmarkStart w:id="7379" w:name="_Toc27557314"/>
      <w:bookmarkStart w:id="7380" w:name="_Toc27724231"/>
      <w:bookmarkStart w:id="7381" w:name="_Toc36031309"/>
      <w:bookmarkStart w:id="7382" w:name="_Toc36043229"/>
      <w:bookmarkStart w:id="7383" w:name="_Toc36814554"/>
      <w:bookmarkStart w:id="7384" w:name="_Toc44689419"/>
      <w:bookmarkStart w:id="7385" w:name="_Toc44924173"/>
      <w:bookmarkStart w:id="7386" w:name="_Toc51861145"/>
      <w:bookmarkStart w:id="7387" w:name="_Toc57930916"/>
      <w:bookmarkStart w:id="7388" w:name="_Toc57931546"/>
      <w:bookmarkStart w:id="7389" w:name="_Toc160974674"/>
      <w:r w:rsidRPr="00441CD0">
        <w:t>A.1.1.1</w:t>
      </w:r>
      <w:r w:rsidRPr="00441CD0">
        <w:tab/>
        <w:t>Example of Possible Implementation</w:t>
      </w:r>
      <w:bookmarkEnd w:id="7377"/>
      <w:bookmarkEnd w:id="7378"/>
      <w:bookmarkEnd w:id="7379"/>
      <w:bookmarkEnd w:id="7380"/>
      <w:bookmarkEnd w:id="7381"/>
      <w:bookmarkEnd w:id="7382"/>
      <w:bookmarkEnd w:id="7383"/>
      <w:bookmarkEnd w:id="7384"/>
      <w:bookmarkEnd w:id="7385"/>
      <w:bookmarkEnd w:id="7386"/>
      <w:bookmarkEnd w:id="7387"/>
      <w:bookmarkEnd w:id="7388"/>
      <w:bookmarkEnd w:id="7389"/>
    </w:p>
    <w:p w14:paraId="0E16DC71" w14:textId="77777777" w:rsidR="00EE5860" w:rsidRPr="00441CD0" w:rsidRDefault="00EE5860" w:rsidP="00EE5860">
      <w:r w:rsidRPr="00441CD0">
        <w:t>This clause provides an example of a possible implementation of the "Loss" algorithm, amongst other possible methods.</w:t>
      </w:r>
    </w:p>
    <w:p w14:paraId="1E1399FE" w14:textId="77777777" w:rsidR="00EE5860" w:rsidRPr="00441CD0" w:rsidRDefault="00EE5860" w:rsidP="00EE5860">
      <w:r w:rsidRPr="00441CD0">
        <w:t>It is possible to make use of a statistical loss function (e.g., random selection of messages to throttle based on the indicated percentage) to decide if the given message can be sent or need to be throttled. For example, the source node generates a random number between (0, 100) for each message which is a potential candidate for throttling. To realize 10% throttling, messages with a random number 10 or less are throttled and hence this achieves approximately a 10% reduction in the overall traffic. The actual traffic reduction might vary slightly from the requested percentage, albeit by an insignificant amount.</w:t>
      </w:r>
    </w:p>
    <w:p w14:paraId="71076EED" w14:textId="77777777" w:rsidR="00EE5860" w:rsidRPr="00441CD0" w:rsidRDefault="00EE5860" w:rsidP="00EE5860">
      <w:pPr>
        <w:keepNext/>
      </w:pPr>
      <w:r w:rsidRPr="00441CD0">
        <w:t>The algorithm can select certain messages to throttle in priority. For example, implementations can distinguish between higher-priority and lower-priority messages, and drop the lower-priority messages in favour of dropping the higher priority messages, as long as the total reduction in traffic conforms to the requested reduction in effect at the time. For example, in the 50-50 distribution of high priority and low priority messages, 20% reduction to low priority messages and 0% reduction to high priority messages need to be applied in order to achieve the effective reduction in traffic by 10% towards the overloaded node.</w:t>
      </w:r>
    </w:p>
    <w:p w14:paraId="45376924" w14:textId="77777777" w:rsidR="00EE5860" w:rsidRPr="00441CD0" w:rsidRDefault="00EE5860" w:rsidP="00EE5860">
      <w:pPr>
        <w:pStyle w:val="Heading8"/>
      </w:pPr>
      <w:bookmarkStart w:id="7390" w:name="_Toc19717482"/>
      <w:bookmarkStart w:id="7391" w:name="_Toc27491022"/>
      <w:bookmarkStart w:id="7392" w:name="_Toc27557315"/>
      <w:bookmarkStart w:id="7393" w:name="_Toc27724232"/>
      <w:bookmarkStart w:id="7394" w:name="_Toc36031310"/>
      <w:bookmarkStart w:id="7395" w:name="_Toc36043230"/>
      <w:bookmarkStart w:id="7396" w:name="_Toc36814555"/>
      <w:bookmarkStart w:id="7397" w:name="_Toc44689420"/>
      <w:bookmarkStart w:id="7398" w:name="_Toc44924174"/>
      <w:bookmarkStart w:id="7399" w:name="_Toc51861146"/>
      <w:bookmarkStart w:id="7400" w:name="_Toc57930917"/>
      <w:bookmarkStart w:id="7401" w:name="_Toc57931547"/>
      <w:bookmarkStart w:id="7402" w:name="_Toc160974675"/>
      <w:r w:rsidRPr="00441CD0">
        <w:t>Annex B (Normative):</w:t>
      </w:r>
      <w:r w:rsidRPr="00441CD0">
        <w:br/>
        <w:t>CP and UP Selection Functions with Control and User Plane Separation</w:t>
      </w:r>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14:paraId="79C96B68" w14:textId="77777777" w:rsidR="00EE5860" w:rsidRPr="00441CD0" w:rsidRDefault="00EE5860" w:rsidP="005A1696">
      <w:pPr>
        <w:pStyle w:val="Heading1"/>
      </w:pPr>
      <w:bookmarkStart w:id="7403" w:name="_Toc19717483"/>
      <w:bookmarkStart w:id="7404" w:name="_Toc27491023"/>
      <w:bookmarkStart w:id="7405" w:name="_Toc27557316"/>
      <w:bookmarkStart w:id="7406" w:name="_Toc27724233"/>
      <w:bookmarkStart w:id="7407" w:name="_Toc36031311"/>
      <w:bookmarkStart w:id="7408" w:name="_Toc36043231"/>
      <w:bookmarkStart w:id="7409" w:name="_Toc36814556"/>
      <w:bookmarkStart w:id="7410" w:name="_Toc44689421"/>
      <w:bookmarkStart w:id="7411" w:name="_Toc44924175"/>
      <w:bookmarkStart w:id="7412" w:name="_Toc51861147"/>
      <w:bookmarkStart w:id="7413" w:name="_Toc57930918"/>
      <w:bookmarkStart w:id="7414" w:name="_Toc57931548"/>
      <w:bookmarkStart w:id="7415" w:name="_Toc160974676"/>
      <w:r w:rsidRPr="00441CD0">
        <w:t>B.1</w:t>
      </w:r>
      <w:r w:rsidRPr="00441CD0">
        <w:tab/>
        <w:t>CP Selection Function</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3F2A731C" w14:textId="77777777" w:rsidR="00EE5860" w:rsidRPr="00441CD0" w:rsidRDefault="00EE5860" w:rsidP="005A1696">
      <w:pPr>
        <w:pStyle w:val="Heading2"/>
      </w:pPr>
      <w:bookmarkStart w:id="7416" w:name="_Toc19717484"/>
      <w:bookmarkStart w:id="7417" w:name="_Toc27491024"/>
      <w:bookmarkStart w:id="7418" w:name="_Toc27557317"/>
      <w:bookmarkStart w:id="7419" w:name="_Toc27724234"/>
      <w:bookmarkStart w:id="7420" w:name="_Toc36031312"/>
      <w:bookmarkStart w:id="7421" w:name="_Toc36043232"/>
      <w:bookmarkStart w:id="7422" w:name="_Toc36814557"/>
      <w:bookmarkStart w:id="7423" w:name="_Toc44689422"/>
      <w:bookmarkStart w:id="7424" w:name="_Toc44924176"/>
      <w:bookmarkStart w:id="7425" w:name="_Toc51861148"/>
      <w:bookmarkStart w:id="7426" w:name="_Toc57930919"/>
      <w:bookmarkStart w:id="7427" w:name="_Toc57931549"/>
      <w:bookmarkStart w:id="7428" w:name="_Toc160974677"/>
      <w:r w:rsidRPr="00441CD0">
        <w:t>B.1.1</w:t>
      </w:r>
      <w:r w:rsidRPr="00441CD0">
        <w:tab/>
        <w:t>General</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5A8EDC9A" w14:textId="77777777" w:rsidR="00EE5860" w:rsidRPr="00441CD0" w:rsidRDefault="00EE5860" w:rsidP="00EE5860">
      <w:r w:rsidRPr="00441CD0">
        <w:t>The SGW-C and PGW-C selection function shall follow the principles specified in 3GPP TS 29.303 [25] for the SGW and PGW selection functions without Control and User Plane Separation.</w:t>
      </w:r>
    </w:p>
    <w:p w14:paraId="35B1DB35" w14:textId="77777777" w:rsidR="00EE5860" w:rsidRPr="00441CD0" w:rsidRDefault="00EE5860" w:rsidP="00EE5860">
      <w:r w:rsidRPr="00441CD0">
        <w:t>The following additional considerations apply with Control and User Plane Separation:</w:t>
      </w:r>
    </w:p>
    <w:p w14:paraId="0333633D" w14:textId="77777777" w:rsidR="00EE5860" w:rsidRPr="00441CD0" w:rsidRDefault="00EE5860" w:rsidP="00EE5860">
      <w:pPr>
        <w:pStyle w:val="B2"/>
      </w:pPr>
      <w:r w:rsidRPr="00441CD0">
        <w:t>1.</w:t>
      </w:r>
      <w:r w:rsidRPr="00441CD0">
        <w:tab/>
        <w:t>At most one SGW-C shall be selected per user at any time.</w:t>
      </w:r>
    </w:p>
    <w:p w14:paraId="6572CC9C" w14:textId="571201F1" w:rsidR="00EE5860" w:rsidRPr="00441CD0" w:rsidRDefault="00EE5860" w:rsidP="00EE5860">
      <w:pPr>
        <w:pStyle w:val="B2"/>
      </w:pPr>
      <w:r w:rsidRPr="00441CD0">
        <w:t>2.</w:t>
      </w:r>
      <w:r w:rsidRPr="00441CD0">
        <w:tab/>
        <w:t xml:space="preserve">The service area of an SGW-C function shall be aligned with the service area of the corresponding SGW-U functions (see </w:t>
      </w:r>
      <w:r w:rsidR="00415C19" w:rsidRPr="00441CD0">
        <w:t>clause</w:t>
      </w:r>
      <w:r w:rsidR="00415C19">
        <w:t> </w:t>
      </w:r>
      <w:r w:rsidR="00415C19" w:rsidRPr="00441CD0">
        <w:t>4</w:t>
      </w:r>
      <w:r w:rsidRPr="00441CD0">
        <w:t>.3.4 of 3GPP TS 23.214 [2]. All the SGW-U functions in the service area shall have a full meshed connectivity with all the eNBs of TAs and/or all RNCs/BSCs of RAs served by that service area.</w:t>
      </w:r>
    </w:p>
    <w:p w14:paraId="00207863" w14:textId="4E709537" w:rsidR="00EE5860" w:rsidRPr="00441CD0" w:rsidRDefault="00EE5860" w:rsidP="00EE5860">
      <w:pPr>
        <w:pStyle w:val="B2"/>
        <w:rPr>
          <w:lang w:val="x-none"/>
        </w:rPr>
      </w:pPr>
      <w:r w:rsidRPr="00441CD0">
        <w:t>3.</w:t>
      </w:r>
      <w:r w:rsidRPr="00441CD0">
        <w:tab/>
        <w:t xml:space="preserve">The SGW dynamic load reported to the MME/SGSN and the PGW dynamic load reported to the MME/SGSN or TWAN/ePDG should take into account the operating status of the CP and UP functions' resources that the SGW-C/PGW-C is controlling. See </w:t>
      </w:r>
      <w:r w:rsidR="00415C19" w:rsidRPr="00441CD0">
        <w:t>clause</w:t>
      </w:r>
      <w:r w:rsidR="00415C19">
        <w:t> </w:t>
      </w:r>
      <w:r w:rsidR="00415C19" w:rsidRPr="00441CD0">
        <w:t>6</w:t>
      </w:r>
      <w:r w:rsidRPr="00441CD0">
        <w:t>.2.3 for how the CP function obtains load control information from the UP function.</w:t>
      </w:r>
    </w:p>
    <w:p w14:paraId="78B70DCE" w14:textId="5C85CEBB" w:rsidR="00EE5860" w:rsidRPr="00441CD0" w:rsidRDefault="00EE5860" w:rsidP="00EE5860">
      <w:pPr>
        <w:pStyle w:val="B2"/>
      </w:pPr>
      <w:r w:rsidRPr="00441CD0">
        <w:t>4.</w:t>
      </w:r>
      <w:r w:rsidRPr="00441CD0">
        <w:tab/>
        <w:t xml:space="preserve">For Dedicated Core Networks (see </w:t>
      </w:r>
      <w:r w:rsidR="00415C19" w:rsidRPr="00441CD0">
        <w:t>clause</w:t>
      </w:r>
      <w:r w:rsidR="00415C19">
        <w:t> </w:t>
      </w:r>
      <w:r w:rsidR="00415C19" w:rsidRPr="00441CD0">
        <w:t>5</w:t>
      </w:r>
      <w:r w:rsidRPr="00441CD0">
        <w:t xml:space="preserve">.8 of 3GPP TS 29.303 [25]), an SGW-C or PGW-C function shall be declared in DNS as dedicated to certain mapped UE usage types if the CP function or if all the UP functions it controls are dedicated to certain mapped UE usage types. In this case, the CP function shall be </w:t>
      </w:r>
      <w:r w:rsidRPr="00441CD0">
        <w:lastRenderedPageBreak/>
        <w:t>provisioned in DNS with all the mapped UE usage types that both the CP function and its UP functions support.</w:t>
      </w:r>
    </w:p>
    <w:p w14:paraId="21999F9C" w14:textId="51588F4E" w:rsidR="00EE5860" w:rsidRPr="00441CD0" w:rsidRDefault="00EE5860" w:rsidP="00EE5860">
      <w:pPr>
        <w:pStyle w:val="B2"/>
      </w:pPr>
      <w:r w:rsidRPr="00441CD0">
        <w:t>5.</w:t>
      </w:r>
      <w:r w:rsidRPr="00441CD0">
        <w:tab/>
        <w:t>The MME/SGSN shall be able to select an SGW-C and a PGW-C optimized for NR, e.g. for UEs indicating support of dual connectivity with NR in NAS signalling to the MME or SGSN</w:t>
      </w:r>
      <w:r w:rsidRPr="00441CD0">
        <w:rPr>
          <w:szCs w:val="18"/>
          <w:lang w:eastAsia="zh-CN"/>
        </w:rPr>
        <w:t xml:space="preserve"> and without</w:t>
      </w:r>
      <w:r w:rsidRPr="00441CD0">
        <w:rPr>
          <w:lang w:eastAsia="zh-CN"/>
        </w:rPr>
        <w:t xml:space="preserve"> subscription restriction to use NR as secondary RAT</w:t>
      </w:r>
      <w:r w:rsidRPr="00441CD0">
        <w:t xml:space="preserve">, according to the requirements specified in </w:t>
      </w:r>
      <w:r w:rsidR="00415C19" w:rsidRPr="00441CD0">
        <w:t>clause</w:t>
      </w:r>
      <w:r w:rsidR="00415C19">
        <w:t> </w:t>
      </w:r>
      <w:r w:rsidR="00415C19" w:rsidRPr="00441CD0">
        <w:t>5</w:t>
      </w:r>
      <w:r w:rsidRPr="00441CD0">
        <w:t>.12.2 of 3GPP TS 29.303 [25]. T</w:t>
      </w:r>
      <w:r w:rsidRPr="00441CD0">
        <w:rPr>
          <w:lang w:eastAsia="ja-JP"/>
        </w:rPr>
        <w:t>he SGW-C and the PGW-C optimi</w:t>
      </w:r>
      <w:r w:rsidRPr="00441CD0">
        <w:t>zed for NR may be a combined SGW-C/PGW-C function optimized for the NR.</w:t>
      </w:r>
    </w:p>
    <w:p w14:paraId="1D8CEAA2" w14:textId="77777777" w:rsidR="00EE5860" w:rsidRPr="00441CD0" w:rsidRDefault="00EE5860" w:rsidP="005A1696">
      <w:pPr>
        <w:pStyle w:val="Heading1"/>
      </w:pPr>
      <w:bookmarkStart w:id="7429" w:name="_Toc19717485"/>
      <w:bookmarkStart w:id="7430" w:name="_Toc27491025"/>
      <w:bookmarkStart w:id="7431" w:name="_Toc27557318"/>
      <w:bookmarkStart w:id="7432" w:name="_Toc27724235"/>
      <w:bookmarkStart w:id="7433" w:name="_Toc36031313"/>
      <w:bookmarkStart w:id="7434" w:name="_Toc36043233"/>
      <w:bookmarkStart w:id="7435" w:name="_Toc36814558"/>
      <w:bookmarkStart w:id="7436" w:name="_Toc44689423"/>
      <w:bookmarkStart w:id="7437" w:name="_Toc44924177"/>
      <w:bookmarkStart w:id="7438" w:name="_Toc51861149"/>
      <w:bookmarkStart w:id="7439" w:name="_Toc57930920"/>
      <w:bookmarkStart w:id="7440" w:name="_Toc57931550"/>
      <w:bookmarkStart w:id="7441" w:name="_Toc160974678"/>
      <w:r w:rsidRPr="00441CD0">
        <w:t>B.2</w:t>
      </w:r>
      <w:r w:rsidRPr="00441CD0">
        <w:tab/>
        <w:t>UP Selection Function</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4211FCDA" w14:textId="77777777" w:rsidR="00EE5860" w:rsidRPr="00441CD0" w:rsidRDefault="00EE5860" w:rsidP="005A1696">
      <w:pPr>
        <w:pStyle w:val="Heading2"/>
      </w:pPr>
      <w:bookmarkStart w:id="7442" w:name="_Toc19717486"/>
      <w:bookmarkStart w:id="7443" w:name="_Toc27491026"/>
      <w:bookmarkStart w:id="7444" w:name="_Toc27557319"/>
      <w:bookmarkStart w:id="7445" w:name="_Toc27724236"/>
      <w:bookmarkStart w:id="7446" w:name="_Toc36031314"/>
      <w:bookmarkStart w:id="7447" w:name="_Toc36043234"/>
      <w:bookmarkStart w:id="7448" w:name="_Toc36814559"/>
      <w:bookmarkStart w:id="7449" w:name="_Toc44689424"/>
      <w:bookmarkStart w:id="7450" w:name="_Toc44924178"/>
      <w:bookmarkStart w:id="7451" w:name="_Toc51861150"/>
      <w:bookmarkStart w:id="7452" w:name="_Toc57930921"/>
      <w:bookmarkStart w:id="7453" w:name="_Toc57931551"/>
      <w:bookmarkStart w:id="7454" w:name="_Toc160974679"/>
      <w:r w:rsidRPr="00441CD0">
        <w:t>B.2.1</w:t>
      </w:r>
      <w:r w:rsidRPr="00441CD0">
        <w:tab/>
        <w:t>General</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471E1348" w14:textId="77777777" w:rsidR="00EE5860" w:rsidRPr="00441CD0" w:rsidRDefault="00EE5860" w:rsidP="00EE5860">
      <w:r w:rsidRPr="00441CD0">
        <w:t>The following requirements apply for the selection of the UP function:</w:t>
      </w:r>
    </w:p>
    <w:p w14:paraId="67D6940F" w14:textId="77777777" w:rsidR="00EE5860" w:rsidRPr="00441CD0" w:rsidRDefault="00EE5860" w:rsidP="00EE5860">
      <w:pPr>
        <w:pStyle w:val="B1"/>
      </w:pPr>
      <w:r w:rsidRPr="00441CD0">
        <w:t>-</w:t>
      </w:r>
      <w:r w:rsidRPr="00441CD0">
        <w:tab/>
        <w:t>the SGW-C, PGW-C and TDF-C shall be responsible for the selection of the SGW-U, PGW-U and TDF-U respectively;</w:t>
      </w:r>
    </w:p>
    <w:p w14:paraId="2DFAFAA9" w14:textId="77777777" w:rsidR="00EE5860" w:rsidRPr="00441CD0" w:rsidRDefault="00EE5860" w:rsidP="00EE5860">
      <w:pPr>
        <w:pStyle w:val="B1"/>
      </w:pPr>
      <w:r w:rsidRPr="00441CD0">
        <w:t>-</w:t>
      </w:r>
      <w:r w:rsidRPr="00441CD0">
        <w:tab/>
        <w:t>an SGW-C may select different SGW-U functions for different PDN connections of a same user.</w:t>
      </w:r>
    </w:p>
    <w:p w14:paraId="106EFEDD" w14:textId="77777777" w:rsidR="00EE5860" w:rsidRPr="00441CD0" w:rsidRDefault="00EE5860" w:rsidP="00EE5860">
      <w:r w:rsidRPr="00441CD0">
        <w:t>It is implementation specific how to support the UP selection function requirements specified in this clause. Clause B.2.6 specifies one possible implementation.</w:t>
      </w:r>
    </w:p>
    <w:p w14:paraId="0D34131E" w14:textId="77777777" w:rsidR="00EE5860" w:rsidRPr="00441CD0" w:rsidRDefault="00EE5860" w:rsidP="005A1696">
      <w:pPr>
        <w:pStyle w:val="Heading2"/>
      </w:pPr>
      <w:bookmarkStart w:id="7455" w:name="_Toc19717487"/>
      <w:bookmarkStart w:id="7456" w:name="_Toc27491027"/>
      <w:bookmarkStart w:id="7457" w:name="_Toc27557320"/>
      <w:bookmarkStart w:id="7458" w:name="_Toc27724237"/>
      <w:bookmarkStart w:id="7459" w:name="_Toc36031315"/>
      <w:bookmarkStart w:id="7460" w:name="_Toc36043235"/>
      <w:bookmarkStart w:id="7461" w:name="_Toc36814560"/>
      <w:bookmarkStart w:id="7462" w:name="_Toc44689425"/>
      <w:bookmarkStart w:id="7463" w:name="_Toc44924179"/>
      <w:bookmarkStart w:id="7464" w:name="_Toc51861151"/>
      <w:bookmarkStart w:id="7465" w:name="_Toc57930922"/>
      <w:bookmarkStart w:id="7466" w:name="_Toc57931552"/>
      <w:bookmarkStart w:id="7467" w:name="_Toc160974680"/>
      <w:r w:rsidRPr="00441CD0">
        <w:t>B.2.2</w:t>
      </w:r>
      <w:r w:rsidRPr="00441CD0">
        <w:tab/>
        <w:t>SGW-U Selection Function</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p>
    <w:p w14:paraId="21CE2D88" w14:textId="77777777" w:rsidR="00EE5860" w:rsidRPr="00441CD0" w:rsidRDefault="00EE5860" w:rsidP="00EE5860">
      <w:r w:rsidRPr="00441CD0">
        <w:t>The SGW-C shall be able to select the SGW-U considering the following parameters:</w:t>
      </w:r>
    </w:p>
    <w:p w14:paraId="7DB586C1" w14:textId="77777777" w:rsidR="00EE5860" w:rsidRPr="00441CD0" w:rsidRDefault="00EE5860" w:rsidP="00EE5860">
      <w:pPr>
        <w:pStyle w:val="B1"/>
      </w:pPr>
      <w:r w:rsidRPr="00441CD0">
        <w:t>-</w:t>
      </w:r>
      <w:r w:rsidRPr="00441CD0">
        <w:tab/>
        <w:t>the SGW-U location and the user 's location (i.e. ECGI, eNodeB ID or TAI for E-UTRAN, RAI or RNC-ID for UTRAN);</w:t>
      </w:r>
    </w:p>
    <w:p w14:paraId="37FF9DD7" w14:textId="77777777" w:rsidR="00EE5860" w:rsidRPr="00441CD0" w:rsidRDefault="00EE5860" w:rsidP="00EE5860">
      <w:pPr>
        <w:pStyle w:val="B1"/>
      </w:pPr>
      <w:r w:rsidRPr="00441CD0">
        <w:t>-</w:t>
      </w:r>
      <w:r w:rsidRPr="00441CD0">
        <w:tab/>
        <w:t>the SGW-U's capabilities and the capabilities required for the particular UE session to establish;</w:t>
      </w:r>
    </w:p>
    <w:p w14:paraId="6457012B" w14:textId="77777777" w:rsidR="00EE5860" w:rsidRPr="00441CD0" w:rsidRDefault="00EE5860" w:rsidP="00EE5860">
      <w:pPr>
        <w:pStyle w:val="B1"/>
      </w:pPr>
      <w:r w:rsidRPr="00441CD0">
        <w:t>-</w:t>
      </w:r>
      <w:r w:rsidRPr="00441CD0">
        <w:tab/>
        <w:t>the mapped UE Usage Type (when dedicating SGW-U to specific Dedicated Core Networks);</w:t>
      </w:r>
    </w:p>
    <w:p w14:paraId="78D4B412" w14:textId="77777777" w:rsidR="00EE5860" w:rsidRPr="00441CD0" w:rsidRDefault="00EE5860" w:rsidP="00EE5860">
      <w:pPr>
        <w:pStyle w:val="B1"/>
      </w:pPr>
      <w:r w:rsidRPr="00441CD0">
        <w:t>-</w:t>
      </w:r>
      <w:r w:rsidRPr="00441CD0">
        <w:tab/>
        <w:t>the SGW-U's dynamic load;</w:t>
      </w:r>
    </w:p>
    <w:p w14:paraId="130D147F" w14:textId="77777777" w:rsidR="00EE5860" w:rsidRPr="00441CD0" w:rsidRDefault="00EE5860" w:rsidP="00EE5860">
      <w:pPr>
        <w:pStyle w:val="B1"/>
      </w:pPr>
      <w:r w:rsidRPr="00441CD0">
        <w:t>-</w:t>
      </w:r>
      <w:r w:rsidRPr="00441CD0">
        <w:tab/>
        <w:t>the SGW-U's relative static capacity (versus other SGW-Us);</w:t>
      </w:r>
    </w:p>
    <w:p w14:paraId="77D80CA6" w14:textId="77777777" w:rsidR="00EE5860" w:rsidRPr="00441CD0" w:rsidRDefault="00EE5860" w:rsidP="00EE5860">
      <w:pPr>
        <w:pStyle w:val="B1"/>
        <w:rPr>
          <w:lang w:val="x-none"/>
        </w:rPr>
      </w:pPr>
      <w:r w:rsidRPr="00441CD0">
        <w:t>-</w:t>
      </w:r>
      <w:r w:rsidRPr="00441CD0">
        <w:tab/>
        <w:t>the UP Function Selection Information Flags, indicating whether it is desired to select an SGW-U optimized for NR, as specified in 3GPP</w:t>
      </w:r>
      <w:r w:rsidRPr="00441CD0">
        <w:rPr>
          <w:lang w:eastAsia="zh-CN"/>
        </w:rPr>
        <w:t> TS 29.274 [9]</w:t>
      </w:r>
      <w:r w:rsidRPr="00441CD0">
        <w:t>.</w:t>
      </w:r>
    </w:p>
    <w:p w14:paraId="366A2535" w14:textId="77777777" w:rsidR="00EE5860" w:rsidRPr="00441CD0" w:rsidRDefault="00EE5860" w:rsidP="00EE5860">
      <w:r w:rsidRPr="00441CD0">
        <w:t>Based on local policy, if the user's location information is required to be used for selecting the UP function, the SGW-C shall determine the list of candidate SGW-Us taking into account the user 's location (ECGI, eNodeB ID or TAI for E-UTRAN, RAI or RNC-ID for UTRAN).</w:t>
      </w:r>
    </w:p>
    <w:p w14:paraId="2122211F" w14:textId="77777777" w:rsidR="00EE5860" w:rsidRPr="00441CD0" w:rsidRDefault="00EE5860" w:rsidP="00EE5860">
      <w:r w:rsidRPr="00441CD0">
        <w:t>The SGW-C shall select, among the candidate SGW-U functions, an SGW-U function which supports all the capabilities required for the particular UE session, considering the information received during the PFCP Association Setup.</w:t>
      </w:r>
    </w:p>
    <w:p w14:paraId="355D64F3" w14:textId="77777777" w:rsidR="00EE5860" w:rsidRPr="00441CD0" w:rsidRDefault="00EE5860" w:rsidP="005A1696">
      <w:pPr>
        <w:pStyle w:val="Heading2"/>
      </w:pPr>
      <w:bookmarkStart w:id="7468" w:name="_Toc19717488"/>
      <w:bookmarkStart w:id="7469" w:name="_Toc27491028"/>
      <w:bookmarkStart w:id="7470" w:name="_Toc27557321"/>
      <w:bookmarkStart w:id="7471" w:name="_Toc27724238"/>
      <w:bookmarkStart w:id="7472" w:name="_Toc36031316"/>
      <w:bookmarkStart w:id="7473" w:name="_Toc36043236"/>
      <w:bookmarkStart w:id="7474" w:name="_Toc36814561"/>
      <w:bookmarkStart w:id="7475" w:name="_Toc44689426"/>
      <w:bookmarkStart w:id="7476" w:name="_Toc44924180"/>
      <w:bookmarkStart w:id="7477" w:name="_Toc51861152"/>
      <w:bookmarkStart w:id="7478" w:name="_Toc57930923"/>
      <w:bookmarkStart w:id="7479" w:name="_Toc57931553"/>
      <w:bookmarkStart w:id="7480" w:name="_Toc160974681"/>
      <w:r w:rsidRPr="00441CD0">
        <w:t>B.2.3</w:t>
      </w:r>
      <w:r w:rsidRPr="00441CD0">
        <w:tab/>
        <w:t>PGW-U Selection Function</w:t>
      </w:r>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5AF68B14" w14:textId="77777777" w:rsidR="00EE5860" w:rsidRPr="00441CD0" w:rsidRDefault="00EE5860" w:rsidP="00EE5860">
      <w:r w:rsidRPr="00441CD0">
        <w:t>The PGW-C shall be able to select the PGW-U considering the following parameters:</w:t>
      </w:r>
    </w:p>
    <w:p w14:paraId="3F425F13" w14:textId="77777777" w:rsidR="00EE5860" w:rsidRPr="00441CD0" w:rsidRDefault="00EE5860" w:rsidP="00EE5860">
      <w:pPr>
        <w:pStyle w:val="B1"/>
      </w:pPr>
      <w:r w:rsidRPr="00441CD0">
        <w:t>-</w:t>
      </w:r>
      <w:r w:rsidRPr="00441CD0">
        <w:tab/>
        <w:t>the requested APN for the PDN connection;</w:t>
      </w:r>
    </w:p>
    <w:p w14:paraId="70462973" w14:textId="77777777" w:rsidR="00EE5860" w:rsidRPr="00441CD0" w:rsidRDefault="00EE5860" w:rsidP="00EE5860">
      <w:pPr>
        <w:pStyle w:val="B1"/>
      </w:pPr>
      <w:r w:rsidRPr="00441CD0">
        <w:t>-</w:t>
      </w:r>
      <w:r w:rsidRPr="00441CD0">
        <w:tab/>
        <w:t>the PGW-U location and the user 's location;</w:t>
      </w:r>
    </w:p>
    <w:p w14:paraId="4EB120E7" w14:textId="77777777" w:rsidR="00EE5860" w:rsidRPr="00441CD0" w:rsidRDefault="00EE5860" w:rsidP="00EE5860">
      <w:pPr>
        <w:pStyle w:val="B1"/>
      </w:pPr>
      <w:r w:rsidRPr="00441CD0">
        <w:t>-</w:t>
      </w:r>
      <w:r w:rsidRPr="00441CD0">
        <w:tab/>
        <w:t>the PGW-U's capabilities and the capabilities required for the particular UE session to establish;</w:t>
      </w:r>
    </w:p>
    <w:p w14:paraId="7C482F22" w14:textId="77777777" w:rsidR="00EE5860" w:rsidRPr="00441CD0" w:rsidRDefault="00EE5860" w:rsidP="00EE5860">
      <w:pPr>
        <w:pStyle w:val="B1"/>
      </w:pPr>
      <w:r w:rsidRPr="00441CD0">
        <w:t>-</w:t>
      </w:r>
      <w:r w:rsidRPr="00441CD0">
        <w:tab/>
        <w:t>the mapped UE Usage Type (when dedicating PGW-U to specific Dedicated Core Networks);</w:t>
      </w:r>
    </w:p>
    <w:p w14:paraId="784516CC" w14:textId="77777777" w:rsidR="00EE5860" w:rsidRPr="00441CD0" w:rsidRDefault="00EE5860" w:rsidP="00EE5860">
      <w:pPr>
        <w:pStyle w:val="B1"/>
      </w:pPr>
      <w:r w:rsidRPr="00441CD0">
        <w:lastRenderedPageBreak/>
        <w:t>-</w:t>
      </w:r>
      <w:r w:rsidRPr="00441CD0">
        <w:tab/>
        <w:t>the PGW-U's dynamic load;</w:t>
      </w:r>
    </w:p>
    <w:p w14:paraId="0D887C3C" w14:textId="77777777" w:rsidR="00EE5860" w:rsidRPr="00441CD0" w:rsidRDefault="00EE5860" w:rsidP="00EE5860">
      <w:pPr>
        <w:pStyle w:val="B1"/>
      </w:pPr>
      <w:r w:rsidRPr="00441CD0">
        <w:t>-</w:t>
      </w:r>
      <w:r w:rsidRPr="00441CD0">
        <w:tab/>
        <w:t>the PGW-U's relative static capacity (versus other PGW-Us);</w:t>
      </w:r>
    </w:p>
    <w:p w14:paraId="4812C178" w14:textId="77777777" w:rsidR="00EE5860" w:rsidRPr="00441CD0" w:rsidRDefault="00EE5860" w:rsidP="00EE5860">
      <w:pPr>
        <w:pStyle w:val="B1"/>
      </w:pPr>
      <w:r w:rsidRPr="00441CD0">
        <w:t>-</w:t>
      </w:r>
      <w:r w:rsidRPr="00441CD0">
        <w:tab/>
        <w:t>whether a PDN connection already exists for the same UE and APN, in which case the same PGW-U shall be selected (to enable APN-AMBR enforcement);</w:t>
      </w:r>
    </w:p>
    <w:p w14:paraId="1294F0DD" w14:textId="77777777" w:rsidR="00EE5860" w:rsidRPr="00441CD0" w:rsidRDefault="00EE5860" w:rsidP="00EE5860">
      <w:pPr>
        <w:pStyle w:val="B1"/>
      </w:pPr>
      <w:r w:rsidRPr="00441CD0">
        <w:t>-</w:t>
      </w:r>
      <w:r w:rsidRPr="00441CD0">
        <w:tab/>
        <w:t>the UP Function Selection Information Flags, indicating whether it is desired to select a PGW-U optimized for NR, as specified in 3GPP</w:t>
      </w:r>
      <w:r w:rsidRPr="00441CD0">
        <w:rPr>
          <w:lang w:eastAsia="zh-CN"/>
        </w:rPr>
        <w:t> TS 29.274 [9]</w:t>
      </w:r>
      <w:r w:rsidRPr="00441CD0">
        <w:t>.</w:t>
      </w:r>
    </w:p>
    <w:p w14:paraId="76E900B5" w14:textId="77777777" w:rsidR="00EE5860" w:rsidRPr="00441CD0" w:rsidRDefault="00EE5860" w:rsidP="00EE5860">
      <w:pPr>
        <w:pStyle w:val="NO"/>
      </w:pPr>
      <w:r w:rsidRPr="00441CD0">
        <w:t>NOTE:</w:t>
      </w:r>
      <w:r w:rsidRPr="00441CD0">
        <w:tab/>
        <w:t>The SGW-U and PGW-U location can be configured in the SGW-C and PGW-C or derived from DNS procedures as specified in clause B.2.2.</w:t>
      </w:r>
    </w:p>
    <w:p w14:paraId="63CD2952" w14:textId="77777777" w:rsidR="00EE5860" w:rsidRPr="00441CD0" w:rsidRDefault="00EE5860" w:rsidP="00EE5860">
      <w:r w:rsidRPr="00441CD0">
        <w:t>If the PGW-C already assigned a PGW-U to the UE for the requested APN (e.g. UE with multiple PDN connections to the same APN), the PGW-C shall select the same PGW-U for the new PDN connection.</w:t>
      </w:r>
    </w:p>
    <w:p w14:paraId="50B71B82" w14:textId="77777777" w:rsidR="00EE5860" w:rsidRPr="00441CD0" w:rsidRDefault="00EE5860" w:rsidP="00EE5860">
      <w:r w:rsidRPr="00441CD0">
        <w:t>If a non-null IPv4 address and/or a IPv6 prefix is received in the PDN Address Allocation (PAA) IE in the Create Session Request, e.g. static address assignment in the user subscription, the PGW-C shall select a PGW-U which can support the requested UE's IP address and/or IPv6 prefix.</w:t>
      </w:r>
    </w:p>
    <w:p w14:paraId="1BA73993" w14:textId="77777777" w:rsidR="00EE5860" w:rsidRPr="00441CD0" w:rsidRDefault="00EE5860" w:rsidP="00EE5860">
      <w:r w:rsidRPr="00441CD0">
        <w:t>Otherwise, the PGW-C shall determine the list of candidate PGW-Us taking into account the requested APN.</w:t>
      </w:r>
    </w:p>
    <w:p w14:paraId="79586CBA" w14:textId="77777777" w:rsidR="00EE5860" w:rsidRPr="00441CD0" w:rsidRDefault="00EE5860" w:rsidP="00EE5860">
      <w:r w:rsidRPr="00441CD0">
        <w:t>The PGW-C shall select, among the candidate PGW-U functions, a PGW-U function which supports all the capabilities required for the particular UE session, considering the information received during the PFCP Association Setup.</w:t>
      </w:r>
    </w:p>
    <w:p w14:paraId="505021D7" w14:textId="77777777" w:rsidR="00EE5860" w:rsidRPr="00441CD0" w:rsidRDefault="00EE5860" w:rsidP="005A1696">
      <w:pPr>
        <w:pStyle w:val="Heading2"/>
      </w:pPr>
      <w:bookmarkStart w:id="7481" w:name="_Toc19717489"/>
      <w:bookmarkStart w:id="7482" w:name="_Toc27491029"/>
      <w:bookmarkStart w:id="7483" w:name="_Toc27557322"/>
      <w:bookmarkStart w:id="7484" w:name="_Toc27724239"/>
      <w:bookmarkStart w:id="7485" w:name="_Toc36031317"/>
      <w:bookmarkStart w:id="7486" w:name="_Toc36043237"/>
      <w:bookmarkStart w:id="7487" w:name="_Toc36814562"/>
      <w:bookmarkStart w:id="7488" w:name="_Toc44689427"/>
      <w:bookmarkStart w:id="7489" w:name="_Toc44924181"/>
      <w:bookmarkStart w:id="7490" w:name="_Toc51861153"/>
      <w:bookmarkStart w:id="7491" w:name="_Toc57930924"/>
      <w:bookmarkStart w:id="7492" w:name="_Toc57931554"/>
      <w:bookmarkStart w:id="7493" w:name="_Toc160974682"/>
      <w:r w:rsidRPr="00441CD0">
        <w:t>B.2.4</w:t>
      </w:r>
      <w:r w:rsidRPr="00441CD0">
        <w:tab/>
        <w:t>Combined SGW-U/PGW-U Selection Function</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2D2F2221" w14:textId="77777777" w:rsidR="00EE5860" w:rsidRPr="00441CD0" w:rsidRDefault="00EE5860" w:rsidP="00EE5860">
      <w:r w:rsidRPr="00441CD0">
        <w:t>A Combined SGW-C/PGW-C function shall be able to select a combined SGW-U/PGW-U function. This shall be possible for all the UE's PDN connections, as shown in Figure B.2.1-1.</w:t>
      </w:r>
    </w:p>
    <w:p w14:paraId="043D0A7C" w14:textId="77777777" w:rsidR="00EE5860" w:rsidRPr="00441CD0" w:rsidRDefault="00EE5860" w:rsidP="00EE5860">
      <w:pPr>
        <w:pStyle w:val="TH"/>
        <w:rPr>
          <w:rFonts w:eastAsia="SimSun"/>
          <w:lang w:eastAsia="zh-CN"/>
        </w:rPr>
      </w:pPr>
      <w:r w:rsidRPr="00441CD0">
        <w:rPr>
          <w:rFonts w:eastAsia="SimSun"/>
          <w:lang w:val="x-none" w:eastAsia="zh-CN"/>
        </w:rPr>
        <w:object w:dxaOrig="4515" w:dyaOrig="3585" w14:anchorId="7CE35591">
          <v:shape id="_x0000_i1033" type="#_x0000_t75" style="width:228pt;height:180pt" o:ole="">
            <v:imagedata r:id="rId23" o:title=""/>
          </v:shape>
          <o:OLEObject Type="Embed" ProgID="Word.Picture.8" ShapeID="_x0000_i1033" DrawAspect="Content" ObjectID="_1771588912" r:id="rId24"/>
        </w:object>
      </w:r>
    </w:p>
    <w:p w14:paraId="34C7D6E4" w14:textId="77777777" w:rsidR="00EE5860" w:rsidRPr="00441CD0" w:rsidRDefault="00EE5860" w:rsidP="00EE5860">
      <w:pPr>
        <w:pStyle w:val="TF"/>
      </w:pPr>
      <w:r w:rsidRPr="00441CD0">
        <w:rPr>
          <w:rFonts w:eastAsia="SimSun"/>
          <w:lang w:eastAsia="zh-CN"/>
        </w:rPr>
        <w:t xml:space="preserve">Figure </w:t>
      </w:r>
      <w:r w:rsidRPr="00441CD0">
        <w:t>B.2.4 -1</w:t>
      </w:r>
      <w:r w:rsidRPr="00441CD0">
        <w:rPr>
          <w:rFonts w:eastAsia="SimSun"/>
          <w:lang w:eastAsia="zh-CN"/>
        </w:rPr>
        <w:t xml:space="preserve">: </w:t>
      </w:r>
      <w:r w:rsidRPr="00441CD0">
        <w:t>SGW-U/PGW-U colocation with Control and User Plane Separation</w:t>
      </w:r>
    </w:p>
    <w:p w14:paraId="718BCA3B" w14:textId="77777777" w:rsidR="00EE5860" w:rsidRPr="00441CD0" w:rsidRDefault="00EE5860" w:rsidP="00EE5860">
      <w:r w:rsidRPr="00441CD0">
        <w:t>A combined SGW-C/PGW-C function shall select the SGW-U and PGW-U as defined respectively in B.2.2 and B.2.3, with the following additions:</w:t>
      </w:r>
    </w:p>
    <w:p w14:paraId="1ADA3EBC" w14:textId="77777777" w:rsidR="00EE5860" w:rsidRPr="00441CD0" w:rsidRDefault="00EE5860" w:rsidP="00EE5860">
      <w:pPr>
        <w:pStyle w:val="B1"/>
      </w:pPr>
      <w:r w:rsidRPr="00441CD0">
        <w:t>-</w:t>
      </w:r>
      <w:r w:rsidRPr="00441CD0">
        <w:tab/>
        <w:t>the combined SGW-C/PGW-C function shall select the best couple of SGW-U and PGW-U (e.g. the combined SGW-U/PGW-U function), for the requested APN, among all candidate couples of (SGW-U, PGW-U), instead of selecting independently the SGW-U and the PGW-U.</w:t>
      </w:r>
    </w:p>
    <w:p w14:paraId="41A56B2B" w14:textId="77777777" w:rsidR="00EE5860" w:rsidRPr="00441CD0" w:rsidRDefault="00EE5860" w:rsidP="005A1696">
      <w:pPr>
        <w:pStyle w:val="Heading2"/>
      </w:pPr>
      <w:bookmarkStart w:id="7494" w:name="_Toc19717490"/>
      <w:bookmarkStart w:id="7495" w:name="_Toc27491030"/>
      <w:bookmarkStart w:id="7496" w:name="_Toc27557323"/>
      <w:bookmarkStart w:id="7497" w:name="_Toc27724240"/>
      <w:bookmarkStart w:id="7498" w:name="_Toc36031318"/>
      <w:bookmarkStart w:id="7499" w:name="_Toc36043238"/>
      <w:bookmarkStart w:id="7500" w:name="_Toc36814563"/>
      <w:bookmarkStart w:id="7501" w:name="_Toc44689428"/>
      <w:bookmarkStart w:id="7502" w:name="_Toc44924182"/>
      <w:bookmarkStart w:id="7503" w:name="_Toc51861154"/>
      <w:bookmarkStart w:id="7504" w:name="_Toc57930925"/>
      <w:bookmarkStart w:id="7505" w:name="_Toc57931555"/>
      <w:bookmarkStart w:id="7506" w:name="_Toc160974683"/>
      <w:r w:rsidRPr="00441CD0">
        <w:t>B.2.5</w:t>
      </w:r>
      <w:r w:rsidRPr="00441CD0">
        <w:tab/>
        <w:t>TDF-U selection function</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020D254B" w14:textId="30A5A06E" w:rsidR="00EE5860" w:rsidRPr="00441CD0" w:rsidRDefault="00EE5860" w:rsidP="00EE5860">
      <w:r w:rsidRPr="00441CD0">
        <w:t xml:space="preserve">The TDF-C shall be able to select the TDF-U as specified in </w:t>
      </w:r>
      <w:r w:rsidR="00415C19" w:rsidRPr="00441CD0">
        <w:t>clause</w:t>
      </w:r>
      <w:r w:rsidR="00415C19">
        <w:t> </w:t>
      </w:r>
      <w:r w:rsidR="00415C19" w:rsidRPr="00441CD0">
        <w:t>5</w:t>
      </w:r>
      <w:r w:rsidRPr="00441CD0">
        <w:t>.12.5 of 3GPP TS 23.214</w:t>
      </w:r>
      <w:r>
        <w:t> </w:t>
      </w:r>
      <w:r w:rsidRPr="00441CD0">
        <w:t>[2].</w:t>
      </w:r>
    </w:p>
    <w:p w14:paraId="4D5C6B76" w14:textId="77777777" w:rsidR="00EE5860" w:rsidRPr="00441CD0" w:rsidRDefault="00EE5860" w:rsidP="005A1696">
      <w:pPr>
        <w:pStyle w:val="Heading2"/>
      </w:pPr>
      <w:bookmarkStart w:id="7507" w:name="_Toc19717491"/>
      <w:bookmarkStart w:id="7508" w:name="_Toc27491031"/>
      <w:bookmarkStart w:id="7509" w:name="_Toc27557324"/>
      <w:bookmarkStart w:id="7510" w:name="_Toc27724241"/>
      <w:bookmarkStart w:id="7511" w:name="_Toc36031319"/>
      <w:bookmarkStart w:id="7512" w:name="_Toc36043239"/>
      <w:bookmarkStart w:id="7513" w:name="_Toc36814564"/>
      <w:bookmarkStart w:id="7514" w:name="_Toc44689429"/>
      <w:bookmarkStart w:id="7515" w:name="_Toc44924183"/>
      <w:bookmarkStart w:id="7516" w:name="_Toc51861155"/>
      <w:bookmarkStart w:id="7517" w:name="_Toc57930926"/>
      <w:bookmarkStart w:id="7518" w:name="_Toc57931556"/>
      <w:bookmarkStart w:id="7519" w:name="_Toc160974684"/>
      <w:r w:rsidRPr="00441CD0">
        <w:lastRenderedPageBreak/>
        <w:t>B.2.6</w:t>
      </w:r>
      <w:r w:rsidRPr="00441CD0">
        <w:tab/>
        <w:t>UP Selection Function Based on DNS</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6D937711" w14:textId="77777777" w:rsidR="00EE5860" w:rsidRPr="00441CD0" w:rsidRDefault="00EE5860" w:rsidP="005A1696">
      <w:pPr>
        <w:pStyle w:val="Heading3"/>
      </w:pPr>
      <w:bookmarkStart w:id="7520" w:name="_Toc19717492"/>
      <w:bookmarkStart w:id="7521" w:name="_Toc27491032"/>
      <w:bookmarkStart w:id="7522" w:name="_Toc27557325"/>
      <w:bookmarkStart w:id="7523" w:name="_Toc27724242"/>
      <w:bookmarkStart w:id="7524" w:name="_Toc36031320"/>
      <w:bookmarkStart w:id="7525" w:name="_Toc36043240"/>
      <w:bookmarkStart w:id="7526" w:name="_Toc36814565"/>
      <w:bookmarkStart w:id="7527" w:name="_Toc44689430"/>
      <w:bookmarkStart w:id="7528" w:name="_Toc44924184"/>
      <w:bookmarkStart w:id="7529" w:name="_Toc51861156"/>
      <w:bookmarkStart w:id="7530" w:name="_Toc57930927"/>
      <w:bookmarkStart w:id="7531" w:name="_Toc57931557"/>
      <w:bookmarkStart w:id="7532" w:name="_Toc160974685"/>
      <w:r w:rsidRPr="00441CD0">
        <w:t>B.2.6.1</w:t>
      </w:r>
      <w:r w:rsidRPr="00441CD0">
        <w:tab/>
        <w:t>General</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4D4BB8EB" w14:textId="77777777" w:rsidR="00EE5860" w:rsidRPr="00441CD0" w:rsidRDefault="00EE5860" w:rsidP="00EE5860">
      <w:r w:rsidRPr="00441CD0">
        <w:t>This clause specifies optional DNS procedures to select the SGW-U and PGW-U functions and the requirements which apply when these procedures are supported.</w:t>
      </w:r>
    </w:p>
    <w:p w14:paraId="6D01DF04" w14:textId="77777777" w:rsidR="00EE5860" w:rsidRPr="00441CD0" w:rsidRDefault="00EE5860" w:rsidP="00EE5860">
      <w:r w:rsidRPr="00441CD0">
        <w:t>The relative static capacity of an SGW-U and PGW-U may be configured in the DNS.</w:t>
      </w:r>
    </w:p>
    <w:p w14:paraId="7BD59FE0" w14:textId="77777777" w:rsidR="00EE5860" w:rsidRPr="00441CD0" w:rsidRDefault="00EE5860" w:rsidP="00EE5860">
      <w:r w:rsidRPr="00441CD0">
        <w:t>The Node ID of an SGW-U and PGW-U may take the form of a canonical node name to allow the selection of a SGW-U and PGW-U with the best topological match.</w:t>
      </w:r>
    </w:p>
    <w:p w14:paraId="4D63454B" w14:textId="77777777" w:rsidR="00EE5860" w:rsidRPr="00441CD0" w:rsidRDefault="00EE5860" w:rsidP="005A1696">
      <w:pPr>
        <w:pStyle w:val="Heading3"/>
      </w:pPr>
      <w:bookmarkStart w:id="7533" w:name="_Toc19717493"/>
      <w:bookmarkStart w:id="7534" w:name="_Toc27491033"/>
      <w:bookmarkStart w:id="7535" w:name="_Toc27557326"/>
      <w:bookmarkStart w:id="7536" w:name="_Toc27724243"/>
      <w:bookmarkStart w:id="7537" w:name="_Toc36031321"/>
      <w:bookmarkStart w:id="7538" w:name="_Toc36043241"/>
      <w:bookmarkStart w:id="7539" w:name="_Toc36814566"/>
      <w:bookmarkStart w:id="7540" w:name="_Toc44689431"/>
      <w:bookmarkStart w:id="7541" w:name="_Toc44924185"/>
      <w:bookmarkStart w:id="7542" w:name="_Toc51861157"/>
      <w:bookmarkStart w:id="7543" w:name="_Toc57930928"/>
      <w:bookmarkStart w:id="7544" w:name="_Toc57931558"/>
      <w:bookmarkStart w:id="7545" w:name="_Toc160974686"/>
      <w:r w:rsidRPr="00441CD0">
        <w:t>B.2.6.2</w:t>
      </w:r>
      <w:r w:rsidRPr="00441CD0">
        <w:tab/>
        <w:t>SGW-U Selection Function Based on DNS</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p>
    <w:p w14:paraId="74661DE4" w14:textId="77777777" w:rsidR="00EE5860" w:rsidRPr="00441CD0" w:rsidRDefault="00EE5860" w:rsidP="00EE5860">
      <w:r w:rsidRPr="00441CD0">
        <w:t>The SGW-C shall retrieve the list of candidate SGW-Us using DNS procedures taking into account the user's location (ECGI, eNodeB ID or TAI for E-UTRAN, RAI or RNC-ID for UTRAN), as specified in 3GPP TS 29.303 [25].</w:t>
      </w:r>
    </w:p>
    <w:p w14:paraId="0C95B741" w14:textId="77777777" w:rsidR="00EE5860" w:rsidRPr="00441CD0" w:rsidRDefault="00EE5860" w:rsidP="00EE5860">
      <w:r w:rsidRPr="00441CD0">
        <w:t>In non-roaming or LBO scenarios where the PGW-U is already selected (e.g. TAU with SGW change) and when it is preferred to select a collocated node or a topologically closer node, the SGW-C shall try to select an SGW-U collocated with the PGW-U.</w:t>
      </w:r>
    </w:p>
    <w:p w14:paraId="66A4032A" w14:textId="77777777" w:rsidR="00EE5860" w:rsidRPr="00441CD0" w:rsidRDefault="00EE5860" w:rsidP="005A1696">
      <w:pPr>
        <w:pStyle w:val="Heading3"/>
      </w:pPr>
      <w:bookmarkStart w:id="7546" w:name="_Toc19717494"/>
      <w:bookmarkStart w:id="7547" w:name="_Toc27491034"/>
      <w:bookmarkStart w:id="7548" w:name="_Toc27557327"/>
      <w:bookmarkStart w:id="7549" w:name="_Toc27724244"/>
      <w:bookmarkStart w:id="7550" w:name="_Toc36031322"/>
      <w:bookmarkStart w:id="7551" w:name="_Toc36043242"/>
      <w:bookmarkStart w:id="7552" w:name="_Toc36814567"/>
      <w:bookmarkStart w:id="7553" w:name="_Toc44689432"/>
      <w:bookmarkStart w:id="7554" w:name="_Toc44924186"/>
      <w:bookmarkStart w:id="7555" w:name="_Toc51861158"/>
      <w:bookmarkStart w:id="7556" w:name="_Toc57930929"/>
      <w:bookmarkStart w:id="7557" w:name="_Toc57931559"/>
      <w:bookmarkStart w:id="7558" w:name="_Toc160974687"/>
      <w:r w:rsidRPr="00441CD0">
        <w:t>B.2.6.3</w:t>
      </w:r>
      <w:r w:rsidRPr="00441CD0">
        <w:tab/>
        <w:t>PGW-U Selection Function Based on DNS</w:t>
      </w:r>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3D1A5832" w14:textId="77777777" w:rsidR="00EE5860" w:rsidRPr="00441CD0" w:rsidRDefault="00EE5860" w:rsidP="00EE5860">
      <w:r w:rsidRPr="00441CD0">
        <w:t>The PGW-C shall retrieve the list of candidate PGW-Us using DNS procedures taking into account the requested APN, as specified in 3GPP TS 29.303 [25].</w:t>
      </w:r>
    </w:p>
    <w:p w14:paraId="36B64C42" w14:textId="77777777" w:rsidR="00EE5860" w:rsidRPr="00441CD0" w:rsidRDefault="00EE5860" w:rsidP="00EE5860">
      <w:r w:rsidRPr="00441CD0">
        <w:t>In non-roaming or LBO scenarios, when it is preferred to select a collocated node or a topologically closer node, i.e. when such preference is indicated in the canonical node names of the PGW-U functions in the DNS (using "topon" as the first label of canonical node name), the PGW-C shall give precedence to collocation of SGW-U and PGW-U, then to topological closeness (i.e. pairs of SGW-U and PGW-U with canonical node names with the highest number of matching labels). This requires the SGW-C to provide the SGW-U Node ID to the PGW-C.</w:t>
      </w:r>
    </w:p>
    <w:p w14:paraId="0A984E81" w14:textId="77777777" w:rsidR="00EE5860" w:rsidRPr="00441CD0" w:rsidRDefault="00EE5860" w:rsidP="005A1696">
      <w:pPr>
        <w:pStyle w:val="Heading3"/>
      </w:pPr>
      <w:bookmarkStart w:id="7559" w:name="_Toc19717495"/>
      <w:bookmarkStart w:id="7560" w:name="_Toc27491035"/>
      <w:bookmarkStart w:id="7561" w:name="_Toc27557328"/>
      <w:bookmarkStart w:id="7562" w:name="_Toc27724245"/>
      <w:bookmarkStart w:id="7563" w:name="_Toc36031323"/>
      <w:bookmarkStart w:id="7564" w:name="_Toc36043243"/>
      <w:bookmarkStart w:id="7565" w:name="_Toc36814568"/>
      <w:bookmarkStart w:id="7566" w:name="_Toc44689433"/>
      <w:bookmarkStart w:id="7567" w:name="_Toc44924187"/>
      <w:bookmarkStart w:id="7568" w:name="_Toc51861159"/>
      <w:bookmarkStart w:id="7569" w:name="_Toc57930930"/>
      <w:bookmarkStart w:id="7570" w:name="_Toc57931560"/>
      <w:bookmarkStart w:id="7571" w:name="_Toc160974688"/>
      <w:r w:rsidRPr="00441CD0">
        <w:t>B.2.6.4</w:t>
      </w:r>
      <w:r w:rsidRPr="00441CD0">
        <w:tab/>
        <w:t>Combined SGW-U/PGW-U Selection Function Based on DNS</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14:paraId="10086C21" w14:textId="77777777" w:rsidR="00EE5860" w:rsidRPr="00441CD0" w:rsidRDefault="00EE5860" w:rsidP="00EE5860">
      <w:r w:rsidRPr="00441CD0">
        <w:t>A combined SGW-C/PGW-C function shall select the SGW-U and PGW-U as defined respectively in B.2.4, B.2.6.2 and B.2.6.3.</w:t>
      </w:r>
    </w:p>
    <w:p w14:paraId="2E28E97C" w14:textId="77777777" w:rsidR="00EE5860" w:rsidRPr="00441CD0" w:rsidRDefault="00EE5860" w:rsidP="00EE5860">
      <w:pPr>
        <w:pStyle w:val="Heading8"/>
      </w:pPr>
      <w:bookmarkStart w:id="7572" w:name="_Toc19717496"/>
      <w:bookmarkStart w:id="7573" w:name="_Toc27491036"/>
      <w:bookmarkStart w:id="7574" w:name="_Toc27557329"/>
      <w:bookmarkStart w:id="7575" w:name="_Toc27724246"/>
      <w:bookmarkStart w:id="7576" w:name="_Toc36031324"/>
      <w:bookmarkStart w:id="7577" w:name="_Toc36043244"/>
      <w:bookmarkStart w:id="7578" w:name="_Toc36814569"/>
      <w:bookmarkStart w:id="7579" w:name="_Toc44689434"/>
      <w:bookmarkStart w:id="7580" w:name="_Toc44924188"/>
      <w:bookmarkStart w:id="7581" w:name="_Toc51861160"/>
      <w:bookmarkStart w:id="7582" w:name="_Toc57930931"/>
      <w:bookmarkStart w:id="7583" w:name="_Toc57931561"/>
      <w:bookmarkStart w:id="7584" w:name="_Toc160974689"/>
      <w:r w:rsidRPr="00441CD0">
        <w:t>Annex C (Informative):</w:t>
      </w:r>
      <w:r w:rsidRPr="00441CD0">
        <w:br/>
        <w:t>Examples scenarios</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7291F610" w14:textId="77777777" w:rsidR="00EE5860" w:rsidRPr="00441CD0" w:rsidRDefault="00EE5860" w:rsidP="005A1696">
      <w:pPr>
        <w:pStyle w:val="Heading1"/>
      </w:pPr>
      <w:bookmarkStart w:id="7585" w:name="_Toc19717497"/>
      <w:bookmarkStart w:id="7586" w:name="_Toc27491037"/>
      <w:bookmarkStart w:id="7587" w:name="_Toc27557330"/>
      <w:bookmarkStart w:id="7588" w:name="_Toc27724247"/>
      <w:bookmarkStart w:id="7589" w:name="_Toc36031325"/>
      <w:bookmarkStart w:id="7590" w:name="_Toc36043245"/>
      <w:bookmarkStart w:id="7591" w:name="_Toc36814570"/>
      <w:bookmarkStart w:id="7592" w:name="_Toc44689435"/>
      <w:bookmarkStart w:id="7593" w:name="_Toc44924189"/>
      <w:bookmarkStart w:id="7594" w:name="_Toc51861161"/>
      <w:bookmarkStart w:id="7595" w:name="_Toc57930932"/>
      <w:bookmarkStart w:id="7596" w:name="_Toc57931562"/>
      <w:bookmarkStart w:id="7597" w:name="_Toc160974690"/>
      <w:r w:rsidRPr="00441CD0">
        <w:t>C.1</w:t>
      </w:r>
      <w:r w:rsidRPr="00441CD0">
        <w:tab/>
        <w:t>General</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6499B09B" w14:textId="77777777" w:rsidR="00EE5860" w:rsidRPr="00441CD0" w:rsidRDefault="00EE5860" w:rsidP="00EE5860">
      <w:pPr>
        <w:rPr>
          <w:lang w:eastAsia="zh-CN"/>
        </w:rPr>
      </w:pPr>
      <w:r w:rsidRPr="00441CD0">
        <w:rPr>
          <w:lang w:eastAsia="zh-CN"/>
        </w:rPr>
        <w:t>This clause provides example call flows</w:t>
      </w:r>
      <w:r w:rsidRPr="00441CD0">
        <w:t xml:space="preserve"> illustrating how the CP function can provision the UP function to support certain functionalities</w:t>
      </w:r>
      <w:r w:rsidRPr="00441CD0">
        <w:rPr>
          <w:lang w:eastAsia="zh-CN"/>
        </w:rPr>
        <w:t>.</w:t>
      </w:r>
    </w:p>
    <w:p w14:paraId="7719209E" w14:textId="77777777" w:rsidR="00EE5860" w:rsidRPr="00441CD0" w:rsidRDefault="00EE5860" w:rsidP="00EE5860">
      <w:pPr>
        <w:rPr>
          <w:lang w:eastAsia="zh-CN"/>
        </w:rPr>
      </w:pPr>
      <w:r w:rsidRPr="00441CD0">
        <w:rPr>
          <w:lang w:eastAsia="zh-CN"/>
        </w:rPr>
        <w:t>This Annex is informative and the normative descriptions in this specification and in 3GPP TS 23.214 [</w:t>
      </w:r>
      <w:r w:rsidRPr="00441CD0">
        <w:rPr>
          <w:lang w:val="en-US" w:eastAsia="zh-CN"/>
        </w:rPr>
        <w:t>2</w:t>
      </w:r>
      <w:r w:rsidRPr="00441CD0">
        <w:rPr>
          <w:lang w:eastAsia="zh-CN"/>
        </w:rPr>
        <w:t>] prevail over the descriptions in this Annex if there is any difference.</w:t>
      </w:r>
    </w:p>
    <w:p w14:paraId="1A054656" w14:textId="77777777" w:rsidR="00EE5860" w:rsidRPr="00441CD0" w:rsidRDefault="00EE5860" w:rsidP="005A1696">
      <w:pPr>
        <w:pStyle w:val="Heading1"/>
      </w:pPr>
      <w:bookmarkStart w:id="7598" w:name="_Toc19717498"/>
      <w:bookmarkStart w:id="7599" w:name="_Toc27491038"/>
      <w:bookmarkStart w:id="7600" w:name="_Toc27557331"/>
      <w:bookmarkStart w:id="7601" w:name="_Toc27724248"/>
      <w:bookmarkStart w:id="7602" w:name="_Toc36031326"/>
      <w:bookmarkStart w:id="7603" w:name="_Toc36043246"/>
      <w:bookmarkStart w:id="7604" w:name="_Toc36814571"/>
      <w:bookmarkStart w:id="7605" w:name="_Toc44689436"/>
      <w:bookmarkStart w:id="7606" w:name="_Toc44924190"/>
      <w:bookmarkStart w:id="7607" w:name="_Toc51861162"/>
      <w:bookmarkStart w:id="7608" w:name="_Toc57930933"/>
      <w:bookmarkStart w:id="7609" w:name="_Toc57931563"/>
      <w:bookmarkStart w:id="7610" w:name="_Toc160974691"/>
      <w:r w:rsidRPr="00441CD0">
        <w:lastRenderedPageBreak/>
        <w:t>C.2</w:t>
      </w:r>
      <w:r w:rsidRPr="00441CD0">
        <w:tab/>
        <w:t>Charging Support</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p>
    <w:p w14:paraId="57680B4F" w14:textId="77777777" w:rsidR="00EE5860" w:rsidRPr="00441CD0" w:rsidRDefault="00EE5860" w:rsidP="005A1696">
      <w:pPr>
        <w:pStyle w:val="Heading2"/>
      </w:pPr>
      <w:bookmarkStart w:id="7611" w:name="_Toc19717499"/>
      <w:bookmarkStart w:id="7612" w:name="_Toc27491039"/>
      <w:bookmarkStart w:id="7613" w:name="_Toc27557332"/>
      <w:bookmarkStart w:id="7614" w:name="_Toc27724249"/>
      <w:bookmarkStart w:id="7615" w:name="_Toc36031327"/>
      <w:bookmarkStart w:id="7616" w:name="_Toc36043247"/>
      <w:bookmarkStart w:id="7617" w:name="_Toc36814572"/>
      <w:bookmarkStart w:id="7618" w:name="_Toc44689437"/>
      <w:bookmarkStart w:id="7619" w:name="_Toc44924191"/>
      <w:bookmarkStart w:id="7620" w:name="_Toc51861163"/>
      <w:bookmarkStart w:id="7621" w:name="_Toc57930934"/>
      <w:bookmarkStart w:id="7622" w:name="_Toc57931564"/>
      <w:bookmarkStart w:id="7623" w:name="_Toc160974692"/>
      <w:r w:rsidRPr="00441CD0">
        <w:t>C.2.1</w:t>
      </w:r>
      <w:r w:rsidRPr="00441CD0">
        <w:tab/>
        <w:t>Online Charging</w:t>
      </w:r>
      <w:bookmarkEnd w:id="7611"/>
      <w:bookmarkEnd w:id="7612"/>
      <w:bookmarkEnd w:id="7613"/>
      <w:bookmarkEnd w:id="7614"/>
      <w:bookmarkEnd w:id="7615"/>
      <w:bookmarkEnd w:id="7616"/>
      <w:bookmarkEnd w:id="7617"/>
      <w:bookmarkEnd w:id="7618"/>
      <w:bookmarkEnd w:id="7619"/>
      <w:bookmarkEnd w:id="7620"/>
      <w:bookmarkEnd w:id="7621"/>
      <w:bookmarkEnd w:id="7622"/>
      <w:bookmarkEnd w:id="7623"/>
    </w:p>
    <w:p w14:paraId="4D86CD22" w14:textId="77777777" w:rsidR="00EE5860" w:rsidRPr="00441CD0" w:rsidRDefault="00EE5860" w:rsidP="005A1696">
      <w:pPr>
        <w:pStyle w:val="Heading3"/>
      </w:pPr>
      <w:bookmarkStart w:id="7624" w:name="_Toc19717500"/>
      <w:bookmarkStart w:id="7625" w:name="_Toc27491040"/>
      <w:bookmarkStart w:id="7626" w:name="_Toc27557333"/>
      <w:bookmarkStart w:id="7627" w:name="_Toc27724250"/>
      <w:bookmarkStart w:id="7628" w:name="_Toc36031328"/>
      <w:bookmarkStart w:id="7629" w:name="_Toc36043248"/>
      <w:bookmarkStart w:id="7630" w:name="_Toc36814573"/>
      <w:bookmarkStart w:id="7631" w:name="_Toc44689438"/>
      <w:bookmarkStart w:id="7632" w:name="_Toc44924192"/>
      <w:bookmarkStart w:id="7633" w:name="_Toc51861164"/>
      <w:bookmarkStart w:id="7634" w:name="_Toc57930935"/>
      <w:bookmarkStart w:id="7635" w:name="_Toc57931565"/>
      <w:bookmarkStart w:id="7636" w:name="_Toc160974693"/>
      <w:r w:rsidRPr="00441CD0">
        <w:t>C.2.1.1</w:t>
      </w:r>
      <w:r w:rsidRPr="00441CD0">
        <w:tab/>
        <w:t>Online Charging Call Flow – Normal Scenario</w:t>
      </w:r>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47787FB9" w14:textId="77777777" w:rsidR="00EE5860" w:rsidRPr="00441CD0" w:rsidRDefault="00EE5860" w:rsidP="00EE5860">
      <w:r w:rsidRPr="00441CD0">
        <w:t>Figure C.2.1.1-1 illustrates the exchanges taking place over the Sxb or Sxc reference points when applying online charging. In this example, the OCS grants quotas by chunks of 100 Mbytes and requests the CP function to request new credits when the remaining credit falls below 10 Mbytes.</w:t>
      </w:r>
    </w:p>
    <w:p w14:paraId="74C8A509" w14:textId="77777777" w:rsidR="00EE5860" w:rsidRPr="00441CD0" w:rsidRDefault="00EE5860" w:rsidP="00EE5860">
      <w:pPr>
        <w:pStyle w:val="TH"/>
      </w:pPr>
      <w:r w:rsidRPr="00441CD0">
        <w:rPr>
          <w:rFonts w:ascii="Times New Roman" w:hAnsi="Times New Roman"/>
          <w:lang w:eastAsia="ja-JP"/>
        </w:rPr>
        <w:object w:dxaOrig="9210" w:dyaOrig="5655" w14:anchorId="3856A76B">
          <v:shape id="_x0000_i1034" type="#_x0000_t75" style="width:462pt;height:282pt" o:ole="">
            <v:imagedata r:id="rId25" o:title=""/>
          </v:shape>
          <o:OLEObject Type="Embed" ProgID="Word.Picture.8" ShapeID="_x0000_i1034" DrawAspect="Content" ObjectID="_1771588913" r:id="rId26"/>
        </w:object>
      </w:r>
    </w:p>
    <w:p w14:paraId="50703963" w14:textId="77777777" w:rsidR="00EE5860" w:rsidRPr="00441CD0" w:rsidRDefault="00EE5860" w:rsidP="00EE5860">
      <w:pPr>
        <w:pStyle w:val="TF"/>
        <w:rPr>
          <w:lang w:eastAsia="zh-CN"/>
        </w:rPr>
      </w:pPr>
      <w:r w:rsidRPr="00441CD0">
        <w:t xml:space="preserve">Figure </w:t>
      </w:r>
      <w:r w:rsidRPr="00441CD0">
        <w:rPr>
          <w:lang w:eastAsia="zh-CN"/>
        </w:rPr>
        <w:t>C.2.1.1-1: Online charging with intermediate and final quotas</w:t>
      </w:r>
    </w:p>
    <w:p w14:paraId="7C567330" w14:textId="77777777" w:rsidR="00EE5860" w:rsidRPr="00441CD0" w:rsidRDefault="00EE5860" w:rsidP="00EE5860">
      <w:pPr>
        <w:pStyle w:val="B1"/>
        <w:rPr>
          <w:lang w:eastAsia="zh-CN"/>
        </w:rPr>
      </w:pPr>
      <w:r w:rsidRPr="00441CD0">
        <w:rPr>
          <w:lang w:eastAsia="zh-CN"/>
        </w:rPr>
        <w:t>1.</w:t>
      </w:r>
      <w:r w:rsidRPr="00441CD0">
        <w:rPr>
          <w:lang w:eastAsia="zh-CN"/>
        </w:rPr>
        <w:tab/>
        <w:t xml:space="preserve">Upon the request from the CP function, the OCS grants an intermediate quota of 100 Mbytes and </w:t>
      </w:r>
      <w:r w:rsidRPr="00441CD0">
        <w:t>requests the CP function to request a new credit when the remaining credit falls below 10 Mbytes</w:t>
      </w:r>
      <w:r w:rsidRPr="00441CD0">
        <w:rPr>
          <w:lang w:eastAsia="zh-CN"/>
        </w:rPr>
        <w:t>.</w:t>
      </w:r>
    </w:p>
    <w:p w14:paraId="1B8DEBAE" w14:textId="77777777" w:rsidR="00EE5860" w:rsidRPr="00441CD0" w:rsidRDefault="00EE5860" w:rsidP="00EE5860">
      <w:pPr>
        <w:pStyle w:val="B1"/>
      </w:pPr>
      <w:r w:rsidRPr="00441CD0">
        <w:rPr>
          <w:lang w:eastAsia="zh-CN"/>
        </w:rPr>
        <w:t>2.</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w:t>
      </w:r>
    </w:p>
    <w:p w14:paraId="2E9733C6" w14:textId="77777777" w:rsidR="00EE5860" w:rsidRPr="00441CD0" w:rsidRDefault="00EE5860" w:rsidP="00EE5860">
      <w:pPr>
        <w:pStyle w:val="B1"/>
        <w:rPr>
          <w:lang w:eastAsia="zh-CN"/>
        </w:rPr>
      </w:pPr>
      <w:r w:rsidRPr="00441CD0">
        <w:rPr>
          <w:lang w:eastAsia="zh-CN"/>
        </w:rPr>
        <w:t>3.</w:t>
      </w:r>
      <w:r w:rsidRPr="00441CD0">
        <w:rPr>
          <w:lang w:eastAsia="zh-CN"/>
        </w:rPr>
        <w:tab/>
        <w:t>Upon reaching the Volume Threshold (i.e. 90 Mbytes), the UP function sends a PFCP Session Report Request to the CP function with a Usage Report IE including the Usage Report Trigger set to "Volume Threshold" and the Volume Measurement set to 90 Mbytes. The UP function continues to pass on traffic until reaching the Volume Quota (i.e. an extra 10 Mbytes of traffic can be passed on).</w:t>
      </w:r>
    </w:p>
    <w:p w14:paraId="79AA0A4B" w14:textId="77777777" w:rsidR="00EE5860" w:rsidRPr="00441CD0" w:rsidRDefault="00EE5860" w:rsidP="00EE5860">
      <w:pPr>
        <w:pStyle w:val="B1"/>
        <w:rPr>
          <w:lang w:eastAsia="zh-CN"/>
        </w:rPr>
      </w:pPr>
      <w:r w:rsidRPr="00441CD0">
        <w:rPr>
          <w:lang w:eastAsia="zh-CN"/>
        </w:rPr>
        <w:t>4.</w:t>
      </w:r>
      <w:r w:rsidRPr="00441CD0">
        <w:rPr>
          <w:lang w:eastAsia="zh-CN"/>
        </w:rPr>
        <w:tab/>
        <w:t xml:space="preserve">Upon the request from the CP function, the OCS grants a new intermediate quota of 100 Mbytes and </w:t>
      </w:r>
      <w:r w:rsidRPr="00441CD0">
        <w:t>requests the CP function to request a new credit when the remaining credit falls below 10 Mbytes</w:t>
      </w:r>
      <w:r w:rsidRPr="00441CD0">
        <w:rPr>
          <w:lang w:eastAsia="zh-CN"/>
        </w:rPr>
        <w:t>.</w:t>
      </w:r>
    </w:p>
    <w:p w14:paraId="0B59D782" w14:textId="77777777" w:rsidR="00EE5860" w:rsidRPr="00441CD0" w:rsidRDefault="00EE5860" w:rsidP="00EE5860">
      <w:pPr>
        <w:pStyle w:val="B1"/>
      </w:pPr>
      <w:r w:rsidRPr="00441CD0">
        <w:rPr>
          <w:lang w:eastAsia="zh-CN"/>
        </w:rPr>
        <w:t>5.</w:t>
      </w:r>
      <w:r w:rsidRPr="00441CD0">
        <w:rPr>
          <w:lang w:eastAsia="zh-CN"/>
        </w:rPr>
        <w:tab/>
        <w:t>The CP function sends a PFCP Session Modification Request to the UP function with an Update URR IE including the Volume Threshold IE set to 90 Mbytes and the Volume Quota IE set to 100 Mbytes</w:t>
      </w:r>
      <w:r w:rsidRPr="00441CD0">
        <w:t>. If the UP function had forwarded e.g. 5 Mbytes of traffic since the last usage report, the UP function knows that it shall send the next usage report upon passing on an extra 85 Mbytes of traffic.</w:t>
      </w:r>
    </w:p>
    <w:p w14:paraId="10AD5E3C" w14:textId="77777777" w:rsidR="00EE5860" w:rsidRPr="00441CD0" w:rsidRDefault="00EE5860" w:rsidP="00EE5860">
      <w:pPr>
        <w:pStyle w:val="B1"/>
        <w:rPr>
          <w:lang w:eastAsia="zh-CN"/>
        </w:rPr>
      </w:pPr>
      <w:r w:rsidRPr="00441CD0">
        <w:rPr>
          <w:lang w:eastAsia="zh-CN"/>
        </w:rPr>
        <w:t>6.</w:t>
      </w:r>
      <w:r w:rsidRPr="00441CD0">
        <w:rPr>
          <w:lang w:eastAsia="zh-CN"/>
        </w:rPr>
        <w:tab/>
        <w:t xml:space="preserve">Upon reaching the Volume Threshold (i.e. 90 Mbytes), the UP function sends a PFCP Session Report Request to the CP function with a Usage Report IE including the Usage Report Trigger set to "Volume Threshold" and the </w:t>
      </w:r>
      <w:r w:rsidRPr="00441CD0">
        <w:rPr>
          <w:lang w:eastAsia="zh-CN"/>
        </w:rPr>
        <w:lastRenderedPageBreak/>
        <w:t>Volume Measurement set to 90 Mbytes. The UP function continues to pass on traffic until reaching the Volume Quota (i.e. an extra 10 Mbytes of traffic can be passed on).</w:t>
      </w:r>
    </w:p>
    <w:p w14:paraId="6604ECA0" w14:textId="77777777" w:rsidR="00EE5860" w:rsidRPr="00441CD0" w:rsidRDefault="00EE5860" w:rsidP="00EE5860">
      <w:pPr>
        <w:pStyle w:val="B1"/>
        <w:rPr>
          <w:lang w:eastAsia="zh-CN"/>
        </w:rPr>
      </w:pPr>
      <w:r w:rsidRPr="00441CD0">
        <w:rPr>
          <w:lang w:eastAsia="zh-CN"/>
        </w:rPr>
        <w:t>7.</w:t>
      </w:r>
      <w:r w:rsidRPr="00441CD0">
        <w:rPr>
          <w:lang w:eastAsia="zh-CN"/>
        </w:rPr>
        <w:tab/>
        <w:t xml:space="preserve">Upon the request from the CP function, the OCS grants a new final quota of 50 Mbytes and </w:t>
      </w:r>
      <w:r w:rsidRPr="00441CD0">
        <w:t>requests the CP function to terminate the service or to redirect the traffic towards a redirect destination when the quota is consumed</w:t>
      </w:r>
      <w:r w:rsidRPr="00441CD0">
        <w:rPr>
          <w:lang w:eastAsia="zh-CN"/>
        </w:rPr>
        <w:t>.</w:t>
      </w:r>
    </w:p>
    <w:p w14:paraId="65F6A53E" w14:textId="77777777" w:rsidR="00EE5860" w:rsidRPr="00441CD0" w:rsidRDefault="00EE5860" w:rsidP="00EE5860">
      <w:pPr>
        <w:pStyle w:val="B1"/>
      </w:pPr>
      <w:r w:rsidRPr="00441CD0">
        <w:rPr>
          <w:lang w:eastAsia="zh-CN"/>
        </w:rPr>
        <w:t>8.</w:t>
      </w:r>
      <w:r w:rsidRPr="00441CD0">
        <w:rPr>
          <w:lang w:eastAsia="zh-CN"/>
        </w:rPr>
        <w:tab/>
        <w:t>The CP function sends a PFCP Session Modification Request to the UP function with an Update URR IE including the Volume Quota IE set to 50 Mbytes</w:t>
      </w:r>
      <w:r w:rsidRPr="00441CD0">
        <w:t>. If the UP function had forwarded e.g. 5 Mbytes of traffic since the last usage report, the UP function knows that it shall send the next usage report upon passing on an extra 45 Mbytes of traffic.</w:t>
      </w:r>
    </w:p>
    <w:p w14:paraId="422E23AD"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 The UP function stops passing on traffic.</w:t>
      </w:r>
    </w:p>
    <w:p w14:paraId="7F1B69C1" w14:textId="77777777" w:rsidR="00EE5860" w:rsidRPr="00441CD0" w:rsidRDefault="00EE5860" w:rsidP="00EE5860">
      <w:pPr>
        <w:pStyle w:val="B1"/>
        <w:rPr>
          <w:lang w:eastAsia="zh-CN"/>
        </w:rPr>
      </w:pPr>
      <w:r w:rsidRPr="00441CD0">
        <w:rPr>
          <w:lang w:eastAsia="zh-CN"/>
        </w:rPr>
        <w:t>10.</w:t>
      </w:r>
      <w:r w:rsidRPr="00441CD0">
        <w:rPr>
          <w:lang w:eastAsia="zh-CN"/>
        </w:rPr>
        <w:tab/>
        <w:t>Upon being notified that the final quota has been reached, the CP function terminates the service (e.g. by preventing the traffic of the corresponding SDF to further pass on in the UP function) or redirects the traffic towards a redirect destination by provisioning a Redirect Information IE within the FAR associated to the traffic.</w:t>
      </w:r>
    </w:p>
    <w:p w14:paraId="59B4FD02" w14:textId="77777777" w:rsidR="00EE5860" w:rsidRPr="00441CD0" w:rsidRDefault="00EE5860" w:rsidP="00EE5860">
      <w:r w:rsidRPr="00441CD0">
        <w:t>Figure C.2.1.1-2 illustrates the exchanges taking place over the Sxb or Sxc reference points when applying online charging and the UP function supports being provisioned with the Quota Action to apply when reaching quotas. This example is similar to the previous one, but the CP function provisions the UP function with the action to apply when reaching the final quota.</w:t>
      </w:r>
    </w:p>
    <w:p w14:paraId="0F5B2526" w14:textId="77777777" w:rsidR="00EE5860" w:rsidRPr="00441CD0" w:rsidRDefault="00EE5860" w:rsidP="00EE5860">
      <w:pPr>
        <w:pStyle w:val="TH"/>
      </w:pPr>
      <w:r w:rsidRPr="00441CD0">
        <w:rPr>
          <w:rFonts w:ascii="Times New Roman" w:hAnsi="Times New Roman"/>
          <w:lang w:eastAsia="ja-JP"/>
        </w:rPr>
        <w:object w:dxaOrig="9210" w:dyaOrig="5610" w14:anchorId="6F618491">
          <v:shape id="_x0000_i1035" type="#_x0000_t75" style="width:462pt;height:282pt" o:ole="">
            <v:imagedata r:id="rId27" o:title=""/>
          </v:shape>
          <o:OLEObject Type="Embed" ProgID="Word.Picture.8" ShapeID="_x0000_i1035" DrawAspect="Content" ObjectID="_1771588914" r:id="rId28"/>
        </w:object>
      </w:r>
    </w:p>
    <w:p w14:paraId="36ACDA1A" w14:textId="77777777" w:rsidR="00EE5860" w:rsidRPr="00441CD0" w:rsidRDefault="00EE5860" w:rsidP="00EE5860">
      <w:pPr>
        <w:pStyle w:val="TF"/>
        <w:rPr>
          <w:lang w:eastAsia="zh-CN"/>
        </w:rPr>
      </w:pPr>
      <w:r w:rsidRPr="00441CD0">
        <w:t xml:space="preserve">Figure </w:t>
      </w:r>
      <w:r w:rsidRPr="00441CD0">
        <w:rPr>
          <w:lang w:eastAsia="zh-CN"/>
        </w:rPr>
        <w:t>C.2.1.1-2: Online charging with Quota Action provisioned in the UP function</w:t>
      </w:r>
    </w:p>
    <w:p w14:paraId="2037F33C" w14:textId="77777777" w:rsidR="00EE5860" w:rsidRPr="00441CD0" w:rsidRDefault="00EE5860" w:rsidP="00EE5860">
      <w:pPr>
        <w:pStyle w:val="B1"/>
        <w:rPr>
          <w:lang w:eastAsia="zh-CN"/>
        </w:rPr>
      </w:pPr>
      <w:r w:rsidRPr="00441CD0">
        <w:rPr>
          <w:lang w:eastAsia="zh-CN"/>
        </w:rPr>
        <w:t>1 to 7'.</w:t>
      </w:r>
      <w:r w:rsidRPr="00441CD0">
        <w:rPr>
          <w:lang w:eastAsia="zh-CN"/>
        </w:rPr>
        <w:tab/>
        <w:t>Same as for figure C.2.1.1-1.</w:t>
      </w:r>
    </w:p>
    <w:p w14:paraId="1D7B0BD5" w14:textId="77777777" w:rsidR="00EE5860" w:rsidRPr="00001B1C" w:rsidRDefault="00EE5860" w:rsidP="00EE5860">
      <w:pPr>
        <w:pStyle w:val="B1"/>
        <w:rPr>
          <w:lang w:val="en-US"/>
        </w:rPr>
      </w:pPr>
      <w:r w:rsidRPr="00441CD0">
        <w:rPr>
          <w:lang w:eastAsia="zh-CN"/>
        </w:rPr>
        <w:t>8.</w:t>
      </w:r>
      <w:r w:rsidRPr="00441CD0">
        <w:rPr>
          <w:lang w:eastAsia="zh-CN"/>
        </w:rPr>
        <w:tab/>
        <w:t>The CP function sends a PFCP Session Modification Request to the UP function with a Create FAR IE provisioning the action the UP function shall apply when reaching the quota, and with an Update URR IE including the Volume Quota IE set to 50 Mbytes and the FAR ID for Quota Action IE set to the new FAR ID)</w:t>
      </w:r>
      <w:r w:rsidRPr="00441CD0">
        <w:t>. If the UP function had forwarded e.g. 5 Mbytes of traffic since the last usage report, the UP function knows that it shall send the next usage report upon passing on an extra 45 Mbytes of traffic.</w:t>
      </w:r>
    </w:p>
    <w:p w14:paraId="1481A55A" w14:textId="77777777" w:rsidR="00EE5860" w:rsidRPr="00441CD0" w:rsidRDefault="00EE5860" w:rsidP="00EE5860">
      <w:pPr>
        <w:pStyle w:val="B1"/>
        <w:rPr>
          <w:lang w:val="x-none" w:eastAsia="zh-CN"/>
        </w:rPr>
      </w:pPr>
      <w:r w:rsidRPr="00441CD0">
        <w:rPr>
          <w:lang w:eastAsia="zh-CN"/>
        </w:rPr>
        <w:t>9.</w:t>
      </w:r>
      <w:r w:rsidRPr="00441CD0">
        <w:rPr>
          <w:lang w:eastAsia="zh-CN"/>
        </w:rPr>
        <w:tab/>
        <w:t>Upon reaching the Volume Quota (i.e. 50 Mbytes), the UP function sends a PFCP Session Report Request to the CP function with a Usage Report IE including the Usage Report Trigger set to "Volume Quota" and the Volume Measurement set to 50 Mbytes.</w:t>
      </w:r>
    </w:p>
    <w:p w14:paraId="4CB11F4C" w14:textId="77777777" w:rsidR="00EE5860" w:rsidRPr="00441CD0" w:rsidRDefault="00EE5860" w:rsidP="00EE5860">
      <w:pPr>
        <w:pStyle w:val="B1"/>
        <w:rPr>
          <w:lang w:eastAsia="zh-CN"/>
        </w:rPr>
      </w:pPr>
      <w:r w:rsidRPr="00441CD0">
        <w:rPr>
          <w:lang w:eastAsia="zh-CN"/>
        </w:rPr>
        <w:lastRenderedPageBreak/>
        <w:t>10.</w:t>
      </w:r>
      <w:r w:rsidRPr="00441CD0">
        <w:rPr>
          <w:lang w:eastAsia="zh-CN"/>
        </w:rPr>
        <w:tab/>
        <w:t>The UP function applies the quota action provisioned at step 8, i.e. it stops forwarding packets or it redirects the traffic towards a redirect destination, according to the FAR identified in the FAR ID for Quota Action.</w:t>
      </w:r>
    </w:p>
    <w:p w14:paraId="420A89E4" w14:textId="77777777" w:rsidR="00EE5860" w:rsidRPr="00441CD0" w:rsidRDefault="00EE5860" w:rsidP="005A1696">
      <w:pPr>
        <w:pStyle w:val="Heading3"/>
      </w:pPr>
      <w:bookmarkStart w:id="7637" w:name="_Toc19717501"/>
      <w:bookmarkStart w:id="7638" w:name="_Toc27491041"/>
      <w:bookmarkStart w:id="7639" w:name="_Toc27557334"/>
      <w:bookmarkStart w:id="7640" w:name="_Toc27724251"/>
      <w:bookmarkStart w:id="7641" w:name="_Toc36031329"/>
      <w:bookmarkStart w:id="7642" w:name="_Toc36043249"/>
      <w:bookmarkStart w:id="7643" w:name="_Toc36814574"/>
      <w:bookmarkStart w:id="7644" w:name="_Toc44689439"/>
      <w:bookmarkStart w:id="7645" w:name="_Toc44924193"/>
      <w:bookmarkStart w:id="7646" w:name="_Toc51861165"/>
      <w:bookmarkStart w:id="7647" w:name="_Toc57930936"/>
      <w:bookmarkStart w:id="7648" w:name="_Toc57931566"/>
      <w:bookmarkStart w:id="7649" w:name="_Toc160974694"/>
      <w:r w:rsidRPr="00441CD0">
        <w:t>C.2.1.2</w:t>
      </w:r>
      <w:r w:rsidRPr="00441CD0">
        <w:tab/>
        <w:t>Online Charging Call Flow with Credit Pooling</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p>
    <w:p w14:paraId="2958BD28" w14:textId="77777777" w:rsidR="00EE5860" w:rsidRPr="00441CD0" w:rsidRDefault="00EE5860" w:rsidP="005A1696">
      <w:pPr>
        <w:pStyle w:val="Heading4"/>
        <w:rPr>
          <w:color w:val="000000"/>
        </w:rPr>
      </w:pPr>
      <w:bookmarkStart w:id="7650" w:name="_Toc19717502"/>
      <w:bookmarkStart w:id="7651" w:name="_Toc27491042"/>
      <w:bookmarkStart w:id="7652" w:name="_Toc27557335"/>
      <w:bookmarkStart w:id="7653" w:name="_Toc27724252"/>
      <w:bookmarkStart w:id="7654" w:name="_Toc36031330"/>
      <w:bookmarkStart w:id="7655" w:name="_Toc36043250"/>
      <w:bookmarkStart w:id="7656" w:name="_Toc36814575"/>
      <w:bookmarkStart w:id="7657" w:name="_Toc44689440"/>
      <w:bookmarkStart w:id="7658" w:name="_Toc44924194"/>
      <w:bookmarkStart w:id="7659" w:name="_Toc51861166"/>
      <w:bookmarkStart w:id="7660" w:name="_Toc57930937"/>
      <w:bookmarkStart w:id="7661" w:name="_Toc57931567"/>
      <w:bookmarkStart w:id="7662" w:name="_Toc160974695"/>
      <w:r w:rsidRPr="00441CD0">
        <w:t>C.2.1.2.1</w:t>
      </w:r>
      <w:r w:rsidRPr="00441CD0">
        <w:tab/>
        <w:t>General</w:t>
      </w:r>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4C5D6C64" w14:textId="77777777" w:rsidR="00EE5860" w:rsidRPr="00441CD0" w:rsidRDefault="00EE5860" w:rsidP="00EE5860">
      <w:pPr>
        <w:rPr>
          <w:color w:val="000000"/>
        </w:rPr>
      </w:pPr>
      <w:r w:rsidRPr="00441CD0">
        <w:t xml:space="preserve">Figure C.2.1.2-1 illustrates a signalling flow over the Sxb and Gy reference points when applying online charging, and when </w:t>
      </w:r>
      <w:r w:rsidRPr="00441CD0">
        <w:rPr>
          <w:color w:val="000000"/>
        </w:rPr>
        <w:t>the CP function (i.e. PGW-C) is instructed by the OCS to handle a Credit Pool for a given Gy Session.</w:t>
      </w:r>
    </w:p>
    <w:p w14:paraId="37140F65" w14:textId="77777777" w:rsidR="00EE5860" w:rsidRPr="00441CD0" w:rsidRDefault="00EE5860" w:rsidP="005A1696">
      <w:pPr>
        <w:pStyle w:val="Heading4"/>
        <w:rPr>
          <w:color w:val="000000"/>
        </w:rPr>
      </w:pPr>
      <w:bookmarkStart w:id="7663" w:name="_Toc19717503"/>
      <w:bookmarkStart w:id="7664" w:name="_Toc27491043"/>
      <w:bookmarkStart w:id="7665" w:name="_Toc27557336"/>
      <w:bookmarkStart w:id="7666" w:name="_Toc27724253"/>
      <w:bookmarkStart w:id="7667" w:name="_Toc36031331"/>
      <w:bookmarkStart w:id="7668" w:name="_Toc36043251"/>
      <w:bookmarkStart w:id="7669" w:name="_Toc36814576"/>
      <w:bookmarkStart w:id="7670" w:name="_Toc44689441"/>
      <w:bookmarkStart w:id="7671" w:name="_Toc44924195"/>
      <w:bookmarkStart w:id="7672" w:name="_Toc51861167"/>
      <w:bookmarkStart w:id="7673" w:name="_Toc57930938"/>
      <w:bookmarkStart w:id="7674" w:name="_Toc57931568"/>
      <w:bookmarkStart w:id="7675" w:name="_Toc160974696"/>
      <w:r w:rsidRPr="00441CD0">
        <w:t>C.2.1.2.2</w:t>
      </w:r>
      <w:r w:rsidRPr="00441CD0">
        <w:tab/>
        <w:t>Example Call Flow 1</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179F7215"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URR1 and URR2 with the quota received from the OCS respectively for RG1 and RG2 (like if there was no credit pooling).</w:t>
      </w:r>
    </w:p>
    <w:p w14:paraId="5AE841AE" w14:textId="77777777" w:rsidR="00EE5860" w:rsidRPr="00441CD0" w:rsidRDefault="00EE5860" w:rsidP="00EE5860">
      <w:r w:rsidRPr="00441CD0">
        <w:t>This reflects one possible implementation option, whereby each quota remains managed independently from the others. This approach can result in extra usage reports being sent over Sxb for RG1 or RG2 before the credit pool is exhausted.</w:t>
      </w:r>
    </w:p>
    <w:p w14:paraId="1B2C96F1" w14:textId="77777777" w:rsidR="00EE5860" w:rsidRPr="00441CD0" w:rsidRDefault="00EE5860" w:rsidP="00EE5860">
      <w:pPr>
        <w:pStyle w:val="TH"/>
      </w:pPr>
      <w:r w:rsidRPr="00441CD0">
        <w:rPr>
          <w:lang w:val="x-none"/>
        </w:rPr>
        <w:object w:dxaOrig="9525" w:dyaOrig="13755" w14:anchorId="0B27A092">
          <v:shape id="_x0000_i1036" type="#_x0000_t75" style="width:474pt;height:690pt" o:ole="">
            <v:imagedata r:id="rId29" o:title=""/>
          </v:shape>
          <o:OLEObject Type="Embed" ProgID="Visio.Drawing.15" ShapeID="_x0000_i1036" DrawAspect="Content" ObjectID="_1771588915" r:id="rId30"/>
        </w:object>
      </w:r>
    </w:p>
    <w:p w14:paraId="18A75027" w14:textId="77777777" w:rsidR="00EE5860" w:rsidRPr="00441CD0" w:rsidRDefault="00EE5860" w:rsidP="00EE5860">
      <w:pPr>
        <w:pStyle w:val="TF"/>
      </w:pPr>
      <w:r w:rsidRPr="00441CD0">
        <w:t xml:space="preserve">Figure </w:t>
      </w:r>
      <w:r w:rsidRPr="00441CD0">
        <w:rPr>
          <w:lang w:eastAsia="zh-CN"/>
        </w:rPr>
        <w:t>C.2.2.2-1: Online charging with Credit Pooling (alt 1)</w:t>
      </w:r>
    </w:p>
    <w:p w14:paraId="65BAAF46" w14:textId="77777777" w:rsidR="00EE5860" w:rsidRPr="00441CD0" w:rsidRDefault="00EE5860" w:rsidP="00EE5860">
      <w:pPr>
        <w:pStyle w:val="B1"/>
        <w:ind w:left="284" w:firstLine="0"/>
      </w:pPr>
      <w:r w:rsidRPr="00441CD0">
        <w:lastRenderedPageBreak/>
        <w:t>1.</w:t>
      </w:r>
      <w:r w:rsidRPr="00441CD0">
        <w:tab/>
        <w:t>Upon the request from the CP function for RG1 and RG2, the OCS grants:</w:t>
      </w:r>
    </w:p>
    <w:p w14:paraId="45E2F8BB"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2F6CF1C8"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018442F4"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4A092E15" w14:textId="0D9DF57E" w:rsidR="00EE5860" w:rsidRPr="00441CD0" w:rsidRDefault="00EE5860" w:rsidP="00EE5860">
      <w:pPr>
        <w:pStyle w:val="B1"/>
      </w:pPr>
      <w:r w:rsidRPr="00441CD0">
        <w:tab/>
        <w:t>A new URR1 for RG1, quota=100, Linked URR = URR3;</w:t>
      </w:r>
      <w:r w:rsidRPr="00441CD0">
        <w:br/>
        <w:t>A new URR2 for RG2, quota=100, Linked URR = URR3;</w:t>
      </w:r>
      <w:r w:rsidRPr="00441CD0">
        <w:br/>
        <w:t>A new URR3 for Pool, quota = S = 100 x 0.1 + 100 x 0.5 = 60, Aggregated URRs: URR1 with Multiplier 0.1 and URR2 with Multiplier 0.5.</w:t>
      </w:r>
    </w:p>
    <w:p w14:paraId="5D39B23F" w14:textId="77777777" w:rsidR="00EE5860" w:rsidRPr="00441CD0" w:rsidRDefault="00EE5860" w:rsidP="00EE5860">
      <w:pPr>
        <w:pStyle w:val="B1"/>
      </w:pPr>
      <w:r w:rsidRPr="00441CD0">
        <w:tab/>
        <w:t>The UP function accepts the request.</w:t>
      </w:r>
    </w:p>
    <w:p w14:paraId="0977FF4B" w14:textId="77777777" w:rsidR="00EE5860" w:rsidRPr="00441CD0" w:rsidRDefault="00EE5860" w:rsidP="00EE5860">
      <w:pPr>
        <w:pStyle w:val="B1"/>
        <w:rPr>
          <w:lang w:eastAsia="zh-CN"/>
        </w:rPr>
      </w:pPr>
      <w:r w:rsidRPr="00441CD0">
        <w:rPr>
          <w:lang w:eastAsia="zh-CN"/>
        </w:rPr>
        <w:t>3.</w:t>
      </w:r>
      <w:r w:rsidRPr="00441CD0">
        <w:rPr>
          <w:lang w:eastAsia="zh-CN"/>
        </w:rPr>
        <w:tab/>
        <w:t xml:space="preserve">The </w:t>
      </w:r>
      <w:r w:rsidRPr="00441CD0">
        <w:t>RG1 has consumed 100 counted by URR1, RG2 consumed 10 counted by URR2;</w:t>
      </w:r>
      <w:r w:rsidRPr="00441CD0">
        <w:rPr>
          <w:rFonts w:eastAsia="MS Mincho"/>
        </w:rPr>
        <w:t xml:space="preserve"> the </w:t>
      </w:r>
      <w:r w:rsidRPr="00441CD0">
        <w:t>URR3 for the Credit Pool counts U = 100 x 0.1 + 10 x 0.5 = 15 &lt; S. The URR1 triggers sending a usage report towards the CP function due to reaching the Quota 100. So the UP function sends a PFCP Session Report Request, including the Usage Reports for the URR1. The CP function sends the response message.</w:t>
      </w:r>
    </w:p>
    <w:p w14:paraId="5B89A301" w14:textId="77777777" w:rsidR="00EE5860" w:rsidRPr="00441CD0" w:rsidRDefault="00EE5860" w:rsidP="00EE5860">
      <w:pPr>
        <w:pStyle w:val="B1"/>
        <w:rPr>
          <w:lang w:eastAsia="zh-CN"/>
        </w:rPr>
      </w:pPr>
      <w:r w:rsidRPr="00441CD0">
        <w:rPr>
          <w:lang w:eastAsia="zh-CN"/>
        </w:rPr>
        <w:t>4.</w:t>
      </w:r>
      <w:r w:rsidRPr="00441CD0">
        <w:rPr>
          <w:lang w:eastAsia="zh-CN"/>
        </w:rPr>
        <w:tab/>
        <w:t>Based on operator's policies, the CP function reports used quota for the RG1 to the OCS. The OCS does not grant any quota since the quota for the Credit Pool has not been consumed yet.</w:t>
      </w:r>
    </w:p>
    <w:p w14:paraId="4A3F577F" w14:textId="77777777" w:rsidR="00EE5860" w:rsidRPr="00441CD0" w:rsidRDefault="00EE5860" w:rsidP="00EE5860">
      <w:pPr>
        <w:pStyle w:val="NO"/>
      </w:pPr>
      <w:r w:rsidRPr="00441CD0">
        <w:t>NOTE: This step is skipped in the rest flow.</w:t>
      </w:r>
    </w:p>
    <w:p w14:paraId="7B0C7FD2"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URR1, with new quota 100.</w:t>
      </w:r>
    </w:p>
    <w:p w14:paraId="29908F94" w14:textId="77777777" w:rsidR="00EE5860" w:rsidRPr="00441CD0" w:rsidRDefault="00EE5860" w:rsidP="00EE5860">
      <w:pPr>
        <w:pStyle w:val="B1"/>
        <w:rPr>
          <w:lang w:eastAsia="zh-CN"/>
        </w:rPr>
      </w:pPr>
      <w:r w:rsidRPr="00441CD0">
        <w:rPr>
          <w:lang w:eastAsia="zh-CN"/>
        </w:rPr>
        <w:t>Step 6, 7, 8 and 9 repeats step 3 and 5.</w:t>
      </w:r>
    </w:p>
    <w:p w14:paraId="29E0F702" w14:textId="20733505" w:rsidR="00EE5860" w:rsidRPr="00441CD0" w:rsidRDefault="00EE5860" w:rsidP="00EE5860">
      <w:pPr>
        <w:pStyle w:val="B1"/>
        <w:rPr>
          <w:lang w:eastAsia="zh-CN"/>
        </w:rPr>
      </w:pPr>
      <w:r w:rsidRPr="00441CD0">
        <w:rPr>
          <w:lang w:eastAsia="zh-CN"/>
        </w:rPr>
        <w:t xml:space="preserve">10. The </w:t>
      </w:r>
      <w:r w:rsidRPr="00441CD0">
        <w:t>RG1 has consumed another 100 counted by URR1, RG2 consumed another 10 counted by URR2;</w:t>
      </w:r>
      <w:r w:rsidRPr="00441CD0">
        <w:rPr>
          <w:rFonts w:eastAsia="MS Mincho"/>
        </w:rPr>
        <w:t xml:space="preserve"> the </w:t>
      </w:r>
      <w:r w:rsidRPr="00441CD0">
        <w:t xml:space="preserve">URR3 for the Credit Pool counts U = (100 + 100 + 100 + 100) x 0.1 + (10 +10 + 10 + 10) x 0.5 = 60 &gt;= S = 60. </w:t>
      </w:r>
      <w:r w:rsidRPr="00441CD0">
        <w:rPr>
          <w:lang w:eastAsia="zh-CN"/>
        </w:rPr>
        <w:t>So the UP function sends a PFCP Session Report Request, including the Usage Reports for:</w:t>
      </w:r>
      <w:r w:rsidRPr="00441CD0">
        <w:rPr>
          <w:lang w:eastAsia="zh-CN"/>
        </w:rPr>
        <w:br/>
        <w:t>- the URR3, generated due to reaching quota (60),</w:t>
      </w:r>
      <w:r w:rsidRPr="00441CD0">
        <w:rPr>
          <w:lang w:eastAsia="zh-CN"/>
        </w:rPr>
        <w:br/>
        <w:t>- for the URR1, generated due to that it is linked to the URR3 and it has reached the quota 100, and</w:t>
      </w:r>
      <w:r w:rsidRPr="00441CD0">
        <w:rPr>
          <w:lang w:eastAsia="zh-CN"/>
        </w:rPr>
        <w:br/>
        <w:t>- for the URR2 generated due to that it is linked to the URR3.</w:t>
      </w:r>
      <w:r w:rsidRPr="00441CD0">
        <w:rPr>
          <w:lang w:eastAsia="zh-CN"/>
        </w:rPr>
        <w:br/>
        <w:t>The CP function sends the response message.</w:t>
      </w:r>
    </w:p>
    <w:p w14:paraId="3670E430" w14:textId="77777777" w:rsidR="00EE5860" w:rsidRPr="00441CD0" w:rsidRDefault="00EE5860" w:rsidP="00EE5860">
      <w:pPr>
        <w:pStyle w:val="B1"/>
        <w:rPr>
          <w:lang w:eastAsia="zh-CN"/>
        </w:rPr>
      </w:pPr>
      <w:r w:rsidRPr="00441CD0">
        <w:rPr>
          <w:lang w:eastAsia="zh-CN"/>
        </w:rPr>
        <w:t>11.</w:t>
      </w:r>
      <w:r w:rsidRPr="00441CD0">
        <w:rPr>
          <w:lang w:eastAsia="zh-CN"/>
        </w:rPr>
        <w:tab/>
        <w:t>The CP function requests new Quota for RG1 and RG2 to the OCS. The OCS grants 200M for RG1 and 100M for RG2, with the same pool ID and Multipliers.</w:t>
      </w:r>
    </w:p>
    <w:p w14:paraId="23EEE4D3" w14:textId="77777777" w:rsidR="00EE5860" w:rsidRPr="00441CD0" w:rsidRDefault="00EE5860" w:rsidP="00EE5860">
      <w:pPr>
        <w:pStyle w:val="B1"/>
        <w:rPr>
          <w:color w:val="000000"/>
        </w:rPr>
      </w:pPr>
      <w:r w:rsidRPr="00441CD0">
        <w:rPr>
          <w:lang w:eastAsia="zh-CN"/>
        </w:rPr>
        <w:t>12.</w:t>
      </w:r>
      <w:r w:rsidRPr="00441CD0">
        <w:rPr>
          <w:lang w:eastAsia="zh-CN"/>
        </w:rPr>
        <w:tab/>
        <w:t>The CP function sends a PFCP Session Modification Request to the UP function with the modified URRs, for URR1, URR2 and URR3.</w:t>
      </w:r>
    </w:p>
    <w:p w14:paraId="1ECD2EE6" w14:textId="77777777" w:rsidR="00EE5860" w:rsidRPr="00441CD0" w:rsidRDefault="00EE5860" w:rsidP="005A1696">
      <w:pPr>
        <w:pStyle w:val="Heading4"/>
        <w:rPr>
          <w:color w:val="000000"/>
        </w:rPr>
      </w:pPr>
      <w:bookmarkStart w:id="7676" w:name="_Toc19717504"/>
      <w:bookmarkStart w:id="7677" w:name="_Toc27491044"/>
      <w:bookmarkStart w:id="7678" w:name="_Toc27557337"/>
      <w:bookmarkStart w:id="7679" w:name="_Toc27724254"/>
      <w:bookmarkStart w:id="7680" w:name="_Toc36031332"/>
      <w:bookmarkStart w:id="7681" w:name="_Toc36043252"/>
      <w:bookmarkStart w:id="7682" w:name="_Toc36814577"/>
      <w:bookmarkStart w:id="7683" w:name="_Toc44689442"/>
      <w:bookmarkStart w:id="7684" w:name="_Toc44924196"/>
      <w:bookmarkStart w:id="7685" w:name="_Toc51861168"/>
      <w:bookmarkStart w:id="7686" w:name="_Toc57930939"/>
      <w:bookmarkStart w:id="7687" w:name="_Toc57931569"/>
      <w:bookmarkStart w:id="7688" w:name="_Toc160974697"/>
      <w:r w:rsidRPr="00441CD0">
        <w:t>C.2.1.2.3</w:t>
      </w:r>
      <w:r w:rsidRPr="00441CD0">
        <w:tab/>
        <w:t>Example Call Flow 2</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p>
    <w:p w14:paraId="408CE287" w14:textId="77777777" w:rsidR="00EE5860" w:rsidRPr="00441CD0" w:rsidRDefault="00EE5860" w:rsidP="00EE5860">
      <w:r w:rsidRPr="00441CD0">
        <w:rPr>
          <w:color w:val="000000"/>
        </w:rPr>
        <w:t>In this example, the PGW-C is instructed by the OCS to handle a credit pool for two Rating Groups, RG1 and RG2. The PGW-C provisions two URRs, URR1 and URR2, for the two RGs respectively, and a URR3 for the Credit Pool. The PGW-C provisions the quotas for URR1 and URR2 taking into account the credit pool quota and the multipliers of the RGs.</w:t>
      </w:r>
    </w:p>
    <w:p w14:paraId="77DB3EFD" w14:textId="77777777" w:rsidR="00EE5860" w:rsidRPr="00441CD0" w:rsidRDefault="00EE5860" w:rsidP="00EE5860">
      <w:r w:rsidRPr="00441CD0">
        <w:t>This reflects another possible implementation option. This approach avoids extra usage reports being sent over Sxb for RG1 or RG2 before the credit pool is exhausted, and thus reduces Sxb signalling.</w:t>
      </w:r>
    </w:p>
    <w:p w14:paraId="310C69F8" w14:textId="77777777" w:rsidR="00EE5860" w:rsidRPr="00441CD0" w:rsidRDefault="00EE5860" w:rsidP="00EE5860">
      <w:pPr>
        <w:pStyle w:val="TH"/>
      </w:pPr>
      <w:r w:rsidRPr="00441CD0">
        <w:rPr>
          <w:lang w:val="x-none"/>
        </w:rPr>
        <w:object w:dxaOrig="9630" w:dyaOrig="7260" w14:anchorId="0A47B81D">
          <v:shape id="_x0000_i1037" type="#_x0000_t75" style="width:480pt;height:366.5pt" o:ole="">
            <v:imagedata r:id="rId31" o:title=""/>
          </v:shape>
          <o:OLEObject Type="Embed" ProgID="Visio.Drawing.15" ShapeID="_x0000_i1037" DrawAspect="Content" ObjectID="_1771588916" r:id="rId32"/>
        </w:object>
      </w:r>
    </w:p>
    <w:p w14:paraId="444A24E3" w14:textId="77777777" w:rsidR="00EE5860" w:rsidRPr="00441CD0" w:rsidRDefault="00EE5860" w:rsidP="00EE5860">
      <w:pPr>
        <w:pStyle w:val="TF"/>
        <w:rPr>
          <w:lang w:eastAsia="zh-CN"/>
        </w:rPr>
      </w:pPr>
      <w:r w:rsidRPr="00441CD0">
        <w:t xml:space="preserve">Figure </w:t>
      </w:r>
      <w:r w:rsidRPr="00441CD0">
        <w:rPr>
          <w:lang w:eastAsia="zh-CN"/>
        </w:rPr>
        <w:t>C.2.2.3-2: Online charging with Credit Pooling (alt 2)</w:t>
      </w:r>
    </w:p>
    <w:p w14:paraId="6B75F17A" w14:textId="77777777" w:rsidR="00EE5860" w:rsidRPr="00441CD0" w:rsidRDefault="00EE5860" w:rsidP="00EE5860">
      <w:pPr>
        <w:pStyle w:val="B1"/>
      </w:pPr>
      <w:r w:rsidRPr="00441CD0">
        <w:rPr>
          <w:lang w:eastAsia="zh-CN"/>
        </w:rPr>
        <w:t>1.</w:t>
      </w:r>
      <w:r w:rsidRPr="00441CD0">
        <w:rPr>
          <w:lang w:eastAsia="zh-CN"/>
        </w:rPr>
        <w:tab/>
        <w:t>Upon the request from the CP function for RG1 and RG2, the OCS grants:</w:t>
      </w:r>
    </w:p>
    <w:p w14:paraId="26BDCD6F" w14:textId="77777777" w:rsidR="00EE5860" w:rsidRPr="00441CD0" w:rsidRDefault="00EE5860" w:rsidP="00EE5860">
      <w:pPr>
        <w:pStyle w:val="B1"/>
        <w:rPr>
          <w:noProof/>
        </w:rPr>
      </w:pPr>
      <w:r w:rsidRPr="00441CD0">
        <w:tab/>
        <w:t xml:space="preserve">RG1: quota 100 Mbytes, together with a </w:t>
      </w:r>
      <w:r w:rsidRPr="00441CD0">
        <w:rPr>
          <w:noProof/>
        </w:rPr>
        <w:t>G-S-U-Pool-Reference AVP included within the Multiple Services Credit Control (for RG1), where the G-S-U-Pool-Identifier AVP indicating the identifer (e.g. 1000) of the Credit Pool to which the RG1 pertains, the CC-Unit-Type AVP specifies the type of units for which credit is (e.g. total octets), the Unit-Value AVP specifies the multiplier (e.g. 0.1);</w:t>
      </w:r>
    </w:p>
    <w:p w14:paraId="5A7ED564" w14:textId="77777777" w:rsidR="00EE5860" w:rsidRPr="00441CD0" w:rsidRDefault="00EE5860" w:rsidP="00EE5860">
      <w:pPr>
        <w:pStyle w:val="B1"/>
        <w:rPr>
          <w:lang w:eastAsia="zh-CN"/>
        </w:rPr>
      </w:pPr>
      <w:r w:rsidRPr="00441CD0">
        <w:tab/>
        <w:t xml:space="preserve">RG2: quotas 100 Mbytes, together with a </w:t>
      </w:r>
      <w:r w:rsidRPr="00441CD0">
        <w:rPr>
          <w:noProof/>
        </w:rPr>
        <w:t>G-S-U-Pool-Reference AVP included within the Multiple Services Credit Control (for RG2), where the G-S-U-Pool-Identifier AVP indicating the identifer (e.g. 1000) of the Credit Pool to which the RG2 pertains, the CC-Unit-Type AVP specifies the type of units for which credit is (e.g. total octets), the Unit-Value AVP specifies the multiplier (e.g. 0.5);</w:t>
      </w:r>
    </w:p>
    <w:p w14:paraId="4ECD54C3" w14:textId="77777777" w:rsidR="00EE5860" w:rsidRPr="00441CD0" w:rsidRDefault="00EE5860" w:rsidP="00EE5860">
      <w:pPr>
        <w:pStyle w:val="B1"/>
        <w:rPr>
          <w:lang w:eastAsia="zh-CN"/>
        </w:rPr>
      </w:pPr>
      <w:r w:rsidRPr="00441CD0">
        <w:rPr>
          <w:lang w:eastAsia="zh-CN"/>
        </w:rPr>
        <w:t>2.</w:t>
      </w:r>
      <w:r w:rsidRPr="00441CD0">
        <w:rPr>
          <w:lang w:eastAsia="zh-CN"/>
        </w:rPr>
        <w:tab/>
        <w:t>The CP function sends a PFCP Session Modification Request to the UP function, to create:</w:t>
      </w:r>
    </w:p>
    <w:p w14:paraId="3639AB36" w14:textId="7EC5CD64" w:rsidR="00EE5860" w:rsidRPr="00441CD0" w:rsidRDefault="00EE5860" w:rsidP="00EE5860">
      <w:pPr>
        <w:pStyle w:val="B1"/>
      </w:pPr>
      <w:r w:rsidRPr="00441CD0">
        <w:tab/>
        <w:t>A new URR1 for RG1, quota=600, Linked URR = URR3;</w:t>
      </w:r>
      <w:r w:rsidRPr="00441CD0">
        <w:br/>
        <w:t>A new URR2 for RG2, quota=120, Linked URR = URR3;</w:t>
      </w:r>
      <w:r w:rsidRPr="00441CD0">
        <w:br/>
        <w:t>And new URR3 for Pool, quota = S = 100 x 0.1 + 100 x 0.5 = 60, Aggregated URRs: URR1 with Multiplier 0.1 and URR2 with Multiplier 0.5.</w:t>
      </w:r>
    </w:p>
    <w:p w14:paraId="5D69FF72" w14:textId="77777777" w:rsidR="00EE5860" w:rsidRPr="00441CD0" w:rsidRDefault="00EE5860" w:rsidP="00EE5860">
      <w:pPr>
        <w:pStyle w:val="B1"/>
      </w:pPr>
      <w:r w:rsidRPr="00441CD0">
        <w:tab/>
        <w:t>The UP function accepts the request.</w:t>
      </w:r>
    </w:p>
    <w:p w14:paraId="4679A788" w14:textId="77777777" w:rsidR="00EE5860" w:rsidRPr="00441CD0" w:rsidRDefault="00EE5860" w:rsidP="00EE5860">
      <w:pPr>
        <w:pStyle w:val="NO"/>
      </w:pPr>
      <w:r w:rsidRPr="00441CD0">
        <w:rPr>
          <w:lang w:eastAsia="zh-CN"/>
        </w:rPr>
        <w:t>NOTE 1: To avoid receiving usage report upon exceeding the original Quota for RG1 or RG2, the quota can be set to 60 / 0.1 = 600 for RG1, assuming RG1 consumes the complete Quota for the pool; similarly, for RG2, the quota can be set to 60 / 0.5 = 120;</w:t>
      </w:r>
    </w:p>
    <w:p w14:paraId="441CF48F" w14:textId="77777777" w:rsidR="00EE5860" w:rsidRPr="00441CD0" w:rsidRDefault="00EE5860" w:rsidP="00EE5860">
      <w:pPr>
        <w:pStyle w:val="B1"/>
      </w:pPr>
      <w:r w:rsidRPr="00441CD0">
        <w:t>3.</w:t>
      </w:r>
      <w:r w:rsidRPr="00441CD0">
        <w:tab/>
        <w:t>The URR3 always first reaches the Quota, e.g. when the URR1 has counted 400, and URR2 has counted 40, this results the counted usage for the Credit Pool U=400 x 0.1 + 40 x 0.5 = 60. So the UP function sends a PFCP Session Report Request, including the Usage Reports:</w:t>
      </w:r>
    </w:p>
    <w:p w14:paraId="25DED7DC" w14:textId="1E440C36" w:rsidR="00EE5860" w:rsidRPr="00441CD0" w:rsidRDefault="00EE5860" w:rsidP="00EE5860">
      <w:pPr>
        <w:pStyle w:val="B1"/>
        <w:ind w:left="644" w:firstLine="0"/>
        <w:rPr>
          <w:lang w:eastAsia="zh-CN"/>
        </w:rPr>
      </w:pPr>
      <w:r w:rsidRPr="00441CD0">
        <w:rPr>
          <w:lang w:eastAsia="zh-CN"/>
        </w:rPr>
        <w:lastRenderedPageBreak/>
        <w:t>-</w:t>
      </w:r>
      <w:r w:rsidRPr="00441CD0">
        <w:rPr>
          <w:lang w:eastAsia="zh-CN"/>
        </w:rPr>
        <w:tab/>
        <w:t>for the URR3, generated due to that it has reached quota (60)</w:t>
      </w:r>
      <w:r w:rsidRPr="00441CD0">
        <w:rPr>
          <w:lang w:val="sv-SE" w:eastAsia="zh-CN"/>
        </w:rPr>
        <w:t>;</w:t>
      </w:r>
      <w:r w:rsidRPr="00441CD0">
        <w:rPr>
          <w:lang w:eastAsia="zh-CN"/>
        </w:rPr>
        <w:br/>
        <w:t>-</w:t>
      </w:r>
      <w:r w:rsidRPr="00441CD0">
        <w:rPr>
          <w:lang w:eastAsia="zh-CN"/>
        </w:rPr>
        <w:tab/>
        <w:t>for the URR1, generated due to that it is linked to the URR3</w:t>
      </w:r>
      <w:r w:rsidRPr="00441CD0">
        <w:rPr>
          <w:lang w:val="sv-SE" w:eastAsia="zh-CN"/>
        </w:rPr>
        <w:t>;</w:t>
      </w:r>
      <w:r w:rsidRPr="00441CD0">
        <w:rPr>
          <w:lang w:eastAsia="zh-CN"/>
        </w:rPr>
        <w:t xml:space="preserve"> and</w:t>
      </w:r>
      <w:r w:rsidRPr="00441CD0">
        <w:rPr>
          <w:lang w:eastAsia="zh-CN"/>
        </w:rPr>
        <w:br/>
        <w:t>-</w:t>
      </w:r>
      <w:r w:rsidRPr="00441CD0">
        <w:rPr>
          <w:lang w:eastAsia="zh-CN"/>
        </w:rPr>
        <w:tab/>
        <w:t>for the URR2, generated due to that it is linked to the URR3.</w:t>
      </w:r>
    </w:p>
    <w:p w14:paraId="710BD874" w14:textId="77777777" w:rsidR="00EE5860" w:rsidRPr="00441CD0" w:rsidRDefault="00EE5860" w:rsidP="00EE5860">
      <w:pPr>
        <w:pStyle w:val="B1"/>
        <w:ind w:left="644" w:firstLine="0"/>
        <w:rPr>
          <w:lang w:eastAsia="zh-CN"/>
        </w:rPr>
      </w:pPr>
      <w:r w:rsidRPr="00441CD0">
        <w:rPr>
          <w:lang w:eastAsia="zh-CN"/>
        </w:rPr>
        <w:t>The CP function sends the response message.</w:t>
      </w:r>
    </w:p>
    <w:p w14:paraId="6E7BC98E" w14:textId="77777777" w:rsidR="00EE5860" w:rsidRPr="00441CD0" w:rsidRDefault="00EE5860" w:rsidP="00EE5860">
      <w:pPr>
        <w:pStyle w:val="B1"/>
        <w:rPr>
          <w:lang w:eastAsia="zh-CN"/>
        </w:rPr>
      </w:pPr>
      <w:r w:rsidRPr="00441CD0">
        <w:rPr>
          <w:lang w:eastAsia="zh-CN"/>
        </w:rPr>
        <w:t>4.</w:t>
      </w:r>
      <w:r w:rsidRPr="00441CD0">
        <w:rPr>
          <w:lang w:eastAsia="zh-CN"/>
        </w:rPr>
        <w:tab/>
        <w:t>The CP function requests new Quota for RG1 and RG2 to the OCS. The OCS grants 200M for RG1 and 100M for RG2, with the same pool ID and Multipliers.</w:t>
      </w:r>
    </w:p>
    <w:p w14:paraId="1DF050B0" w14:textId="77777777" w:rsidR="00EE5860" w:rsidRPr="00441CD0" w:rsidRDefault="00EE5860" w:rsidP="00EE5860">
      <w:pPr>
        <w:pStyle w:val="B1"/>
        <w:rPr>
          <w:lang w:eastAsia="zh-CN"/>
        </w:rPr>
      </w:pPr>
      <w:r w:rsidRPr="00441CD0">
        <w:rPr>
          <w:lang w:eastAsia="zh-CN"/>
        </w:rPr>
        <w:t>5.</w:t>
      </w:r>
      <w:r w:rsidRPr="00441CD0">
        <w:rPr>
          <w:lang w:eastAsia="zh-CN"/>
        </w:rPr>
        <w:tab/>
        <w:t>The CP function sends a PFCP Session Modification Request to the UP function with the modified URRs, for URR1, URR2 and URR3.</w:t>
      </w:r>
    </w:p>
    <w:p w14:paraId="27542C68" w14:textId="77777777" w:rsidR="00EE5860" w:rsidRPr="00441CD0" w:rsidRDefault="00EE5860" w:rsidP="00EE5860">
      <w:pPr>
        <w:pStyle w:val="B1"/>
      </w:pPr>
      <w:r w:rsidRPr="00441CD0">
        <w:tab/>
        <w:t>URR1 for RG1, quota=70 / 0.1 = 700;</w:t>
      </w:r>
      <w:r w:rsidRPr="00441CD0">
        <w:rPr>
          <w:rFonts w:ascii="MS Mincho" w:eastAsia="MS Mincho" w:hAnsi="MS Mincho" w:cs="MS Mincho" w:hint="eastAsia"/>
          <w:lang w:val="en-US"/>
        </w:rPr>
        <w:t> </w:t>
      </w:r>
      <w:r w:rsidRPr="00441CD0">
        <w:rPr>
          <w:rFonts w:eastAsia="DengXian"/>
        </w:rPr>
        <w:br/>
      </w:r>
      <w:r w:rsidRPr="00441CD0">
        <w:t>URR2 for RG2, quota=70 / 0.5 = 140;</w:t>
      </w:r>
      <w:r w:rsidRPr="00441CD0">
        <w:rPr>
          <w:rFonts w:ascii="MS Mincho" w:eastAsia="MS Mincho" w:hAnsi="MS Mincho" w:cs="MS Mincho" w:hint="eastAsia"/>
          <w:lang w:val="en-US"/>
        </w:rPr>
        <w:t> </w:t>
      </w:r>
      <w:r w:rsidRPr="00441CD0">
        <w:rPr>
          <w:rFonts w:eastAsia="DengXian"/>
        </w:rPr>
        <w:br/>
      </w:r>
      <w:r w:rsidRPr="00441CD0">
        <w:t>URR3 for The Credit Pool, quota = 200 x 0.1 + 100 x 0.5 = 70.</w:t>
      </w:r>
    </w:p>
    <w:p w14:paraId="63385BA9" w14:textId="77777777" w:rsidR="00EE5860" w:rsidRPr="00441CD0" w:rsidRDefault="00EE5860" w:rsidP="00EE5860">
      <w:pPr>
        <w:pStyle w:val="Heading8"/>
      </w:pPr>
      <w:bookmarkStart w:id="7689" w:name="_Toc19717505"/>
      <w:bookmarkStart w:id="7690" w:name="_Toc27491045"/>
      <w:bookmarkStart w:id="7691" w:name="_Toc27557338"/>
      <w:bookmarkStart w:id="7692" w:name="_Toc27724255"/>
      <w:bookmarkStart w:id="7693" w:name="_Toc36031333"/>
      <w:bookmarkStart w:id="7694" w:name="_Toc36043253"/>
      <w:bookmarkStart w:id="7695" w:name="_Toc36814578"/>
      <w:bookmarkStart w:id="7696" w:name="_Toc44689443"/>
      <w:bookmarkStart w:id="7697" w:name="_Toc44924197"/>
      <w:bookmarkStart w:id="7698" w:name="_Toc51861169"/>
      <w:bookmarkStart w:id="7699" w:name="_Toc57930940"/>
      <w:bookmarkStart w:id="7700" w:name="_Toc57931570"/>
      <w:bookmarkStart w:id="7701" w:name="_Toc160974698"/>
      <w:r w:rsidRPr="00441CD0">
        <w:t>Annex D (Normative):</w:t>
      </w:r>
      <w:r w:rsidRPr="00441CD0">
        <w:br/>
      </w:r>
      <w:r w:rsidRPr="00441CD0">
        <w:rPr>
          <w:noProof/>
        </w:rPr>
        <w:t>Use of PFCP over N16a for the support of traffic offload by UPF controlled by I-SMF</w:t>
      </w:r>
      <w:bookmarkEnd w:id="7689"/>
      <w:bookmarkEnd w:id="7690"/>
      <w:bookmarkEnd w:id="7691"/>
      <w:bookmarkEnd w:id="7692"/>
      <w:bookmarkEnd w:id="7693"/>
      <w:bookmarkEnd w:id="7694"/>
      <w:bookmarkEnd w:id="7695"/>
      <w:bookmarkEnd w:id="7696"/>
      <w:bookmarkEnd w:id="7697"/>
      <w:bookmarkEnd w:id="7698"/>
      <w:bookmarkEnd w:id="7699"/>
      <w:bookmarkEnd w:id="7700"/>
      <w:bookmarkEnd w:id="7701"/>
    </w:p>
    <w:p w14:paraId="04213FFC" w14:textId="77777777" w:rsidR="00EE5860" w:rsidRPr="00441CD0" w:rsidRDefault="00EE5860" w:rsidP="005A1696">
      <w:pPr>
        <w:pStyle w:val="Heading1"/>
      </w:pPr>
      <w:bookmarkStart w:id="7702" w:name="_Toc19717506"/>
      <w:bookmarkStart w:id="7703" w:name="_Toc27491046"/>
      <w:bookmarkStart w:id="7704" w:name="_Toc27557339"/>
      <w:bookmarkStart w:id="7705" w:name="_Toc27724256"/>
      <w:bookmarkStart w:id="7706" w:name="_Toc36031334"/>
      <w:bookmarkStart w:id="7707" w:name="_Toc36043254"/>
      <w:bookmarkStart w:id="7708" w:name="_Toc36814579"/>
      <w:bookmarkStart w:id="7709" w:name="_Toc44689444"/>
      <w:bookmarkStart w:id="7710" w:name="_Toc44924198"/>
      <w:bookmarkStart w:id="7711" w:name="_Toc51861170"/>
      <w:bookmarkStart w:id="7712" w:name="_Toc57930941"/>
      <w:bookmarkStart w:id="7713" w:name="_Toc57931571"/>
      <w:bookmarkStart w:id="7714" w:name="_Toc160974699"/>
      <w:r w:rsidRPr="00441CD0">
        <w:t>D.1</w:t>
      </w:r>
      <w:r w:rsidRPr="00441CD0">
        <w:tab/>
        <w:t>General</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0AA05502" w14:textId="77777777" w:rsidR="00EE5860" w:rsidRPr="00441CD0" w:rsidRDefault="00EE5860" w:rsidP="00EE5860">
      <w:r w:rsidRPr="00441CD0">
        <w:t>This Annex applies to PDU sessions involving an Intermediate SMF (I-SMF), when the I-SMF has inserted an Uplink Classifier (UL CL) or Banching Point (BP) into the data path of the PDU session and a local PDU Session Anchor (PSA) further called PSA2 in this Annex, for local traffic offload.</w:t>
      </w:r>
    </w:p>
    <w:p w14:paraId="43E9D284" w14:textId="77777777" w:rsidR="00EE5860" w:rsidRPr="00441CD0" w:rsidRDefault="00EE5860" w:rsidP="00EE5860">
      <w:r w:rsidRPr="00441CD0">
        <w:t>For such PDU sessions, PFCP session related messages shall be exchanged between the SMF and I-SMF for:</w:t>
      </w:r>
    </w:p>
    <w:p w14:paraId="7C3DF2E8" w14:textId="77777777" w:rsidR="00EE5860" w:rsidRPr="00441CD0" w:rsidRDefault="00EE5860" w:rsidP="00EE5860">
      <w:pPr>
        <w:pStyle w:val="B1"/>
      </w:pPr>
      <w:r w:rsidRPr="00441CD0">
        <w:t>-</w:t>
      </w:r>
      <w:r w:rsidRPr="00441CD0">
        <w:tab/>
        <w:t>the SMF to provide N4 information to the I-SMF regarding how the traffic shall be detected, enforced and monitored in the UPF(s) controlled by the I-SMF;</w:t>
      </w:r>
    </w:p>
    <w:p w14:paraId="6F9CB021" w14:textId="77777777" w:rsidR="00EE5860" w:rsidRPr="00441CD0" w:rsidRDefault="00EE5860" w:rsidP="00EE5860">
      <w:pPr>
        <w:pStyle w:val="B1"/>
      </w:pPr>
      <w:r w:rsidRPr="00441CD0">
        <w:t>-</w:t>
      </w:r>
      <w:r w:rsidRPr="00441CD0">
        <w:tab/>
        <w:t>the I-SMF to forward N4 information with traffic usage reporting to the SMF.</w:t>
      </w:r>
    </w:p>
    <w:p w14:paraId="691DD9F2" w14:textId="2A963CD1" w:rsidR="00EE5860" w:rsidRPr="00441CD0" w:rsidRDefault="00EE5860" w:rsidP="00EE5860">
      <w:r w:rsidRPr="00441CD0">
        <w:t xml:space="preserve">See </w:t>
      </w:r>
      <w:r w:rsidR="00415C19" w:rsidRPr="00441CD0">
        <w:t>clause</w:t>
      </w:r>
      <w:r w:rsidR="00415C19">
        <w:t> </w:t>
      </w:r>
      <w:r w:rsidR="00415C19" w:rsidRPr="00441CD0">
        <w:t>5</w:t>
      </w:r>
      <w:r w:rsidRPr="00441CD0">
        <w:t>.34.6 of 3GPP TS 23.501 [28].</w:t>
      </w:r>
    </w:p>
    <w:p w14:paraId="393F11C6" w14:textId="77777777" w:rsidR="00EE5860" w:rsidRPr="00441CD0" w:rsidRDefault="00EE5860" w:rsidP="00EE5860">
      <w:r w:rsidRPr="00441CD0">
        <w:t>Whether the UL CL or BP and PSA2 are supported by the same UPF or not shall be transparent to the SMF.</w:t>
      </w:r>
    </w:p>
    <w:p w14:paraId="4399B23F" w14:textId="77777777" w:rsidR="00EE5860" w:rsidRPr="00441CD0" w:rsidRDefault="00EE5860" w:rsidP="00EE5860">
      <w:r w:rsidRPr="00441CD0">
        <w:t>When exchanging N4 information over N16a, the SMF and I-SMF shall assume the model in Figure D.1-1 where the UL CL or BP and PSA2 are supported by separate UPFs, i.e. separate PFCP session related messages shall be exchanged over N4 for the UL CL/BP and for the PSA2.</w:t>
      </w:r>
    </w:p>
    <w:p w14:paraId="7A57E224" w14:textId="77777777" w:rsidR="00EE5860" w:rsidRPr="00441CD0" w:rsidRDefault="00EE5860" w:rsidP="00EE5860">
      <w:pPr>
        <w:pStyle w:val="NO"/>
      </w:pPr>
      <w:r w:rsidRPr="00441CD0">
        <w:t>NOTE 1:</w:t>
      </w:r>
      <w:r w:rsidRPr="00441CD0">
        <w:tab/>
        <w:t>This allows the SMF and I-SMF to exchange unambiguous information on whether N4 information exchanged over N16a relates to the UL CL/BP or the PSA2, e.g. whether a QER is to be enforced in the UL CL/BP or PSA2.</w:t>
      </w:r>
    </w:p>
    <w:p w14:paraId="188B7551" w14:textId="77777777" w:rsidR="00EE5860" w:rsidRPr="00441CD0" w:rsidRDefault="00EE5860" w:rsidP="00EE5860">
      <w:pPr>
        <w:pStyle w:val="NO"/>
      </w:pPr>
      <w:r w:rsidRPr="00441CD0">
        <w:t>NOTE 2:</w:t>
      </w:r>
      <w:r w:rsidRPr="00441CD0">
        <w:tab/>
        <w:t>The UL CL/BP and PSA2 inserted by the I-SMF can be co-located or located on different UPFs, regardless of the model assumed over N16a for the exchange of N4 information.</w:t>
      </w:r>
    </w:p>
    <w:p w14:paraId="3920702E" w14:textId="77777777" w:rsidR="00EE5860" w:rsidRPr="00441CD0" w:rsidRDefault="00EE5860" w:rsidP="00EE5860">
      <w:pPr>
        <w:pStyle w:val="NO"/>
      </w:pPr>
      <w:r w:rsidRPr="00441CD0">
        <w:t>NOTE 3:</w:t>
      </w:r>
      <w:r w:rsidRPr="00441CD0">
        <w:tab/>
        <w:t>Only one local PSA (i.e. PSA2) is shown in this figure; in real deployment, more than one local PSAs can be inserted.</w:t>
      </w:r>
    </w:p>
    <w:p w14:paraId="2C7C60B1" w14:textId="77777777" w:rsidR="00EE5860" w:rsidRPr="00441CD0" w:rsidRDefault="00EE5860" w:rsidP="00EE5860">
      <w:pPr>
        <w:pStyle w:val="TH"/>
      </w:pPr>
      <w:r w:rsidRPr="00441CD0">
        <w:rPr>
          <w:lang w:val="x-none"/>
        </w:rPr>
        <w:object w:dxaOrig="7650" w:dyaOrig="3705" w14:anchorId="7C6EF76A">
          <v:shape id="_x0000_i1038" type="#_x0000_t75" style="width:383.5pt;height:186pt" o:ole="">
            <v:imagedata r:id="rId33" o:title=""/>
          </v:shape>
          <o:OLEObject Type="Embed" ProgID="Word.Picture.8" ShapeID="_x0000_i1038" DrawAspect="Content" ObjectID="_1771588917" r:id="rId34"/>
        </w:object>
      </w:r>
    </w:p>
    <w:p w14:paraId="3A9620D2" w14:textId="77777777" w:rsidR="00EE5860" w:rsidRPr="00441CD0" w:rsidRDefault="00EE5860" w:rsidP="00EE5860">
      <w:pPr>
        <w:pStyle w:val="TF"/>
      </w:pPr>
      <w:r w:rsidRPr="00441CD0">
        <w:t>Figure D.1-1: UL CL/BP and PSA2 model for N4 information exchanged over N16a</w:t>
      </w:r>
    </w:p>
    <w:p w14:paraId="2C75ECCF" w14:textId="77777777" w:rsidR="00EE5860" w:rsidRPr="00441CD0" w:rsidRDefault="00EE5860" w:rsidP="00EE5860">
      <w:r w:rsidRPr="00441CD0">
        <w:t xml:space="preserve">The I-SMF shall translate the N4 information received from the SMF into appropriate N4 </w:t>
      </w:r>
      <w:r w:rsidRPr="00441CD0">
        <w:rPr>
          <w:rFonts w:hint="eastAsia"/>
          <w:lang w:eastAsia="zh-CN"/>
        </w:rPr>
        <w:t>rules</w:t>
      </w:r>
      <w:r w:rsidRPr="00441CD0">
        <w:t xml:space="preserve"> towards the UL CL/BP and the PSA2; the I-SMF shall merge the N4 information received for the UL CL/BP and the PSA2 if the UL CL/BP and PSA2 are located on the same UPF.</w:t>
      </w:r>
    </w:p>
    <w:p w14:paraId="430A96D8" w14:textId="77777777" w:rsidR="00EE5860" w:rsidRPr="00441CD0" w:rsidRDefault="00EE5860" w:rsidP="00EE5860">
      <w:r w:rsidRPr="00441CD0">
        <w:t xml:space="preserve">The N4 information exchanged over N16a shall only include the rules related to the UL and DL traffic to offload via PSA2, and not include the rules to the non-offload UL and DL traffic via PSA1. The I-SMF shall generate on its own N4 </w:t>
      </w:r>
      <w:r w:rsidRPr="00441CD0">
        <w:rPr>
          <w:rFonts w:hint="eastAsia"/>
          <w:lang w:eastAsia="zh-CN"/>
        </w:rPr>
        <w:t>rules</w:t>
      </w:r>
      <w:r w:rsidRPr="00441CD0">
        <w:t xml:space="preserve"> towards the UL CL/BP for UL and DL traffic exchanged between the AN and PSA1. The PDR, FAR, URR, QER ID(s) allocated by the I-SMF and the SMF for the PFCP sessions between I-SMF and UL CL and between I-SMF and PSA2 shall be distinct; the Precedence of the PDRs set by the I-SMF and the SMF shall also be distinct (see clause D.2.1).</w:t>
      </w:r>
    </w:p>
    <w:p w14:paraId="0849A78D" w14:textId="63FC8B76" w:rsidR="00EE5860" w:rsidRPr="00441CD0" w:rsidRDefault="00EE5860" w:rsidP="00EE5860">
      <w:r w:rsidRPr="00441CD0">
        <w:t xml:space="preserve">All the PFCP session related messages specified in </w:t>
      </w:r>
      <w:r w:rsidR="00415C19" w:rsidRPr="00441CD0">
        <w:t>clause</w:t>
      </w:r>
      <w:r w:rsidR="00415C19">
        <w:t> </w:t>
      </w:r>
      <w:r w:rsidR="00415C19" w:rsidRPr="00441CD0">
        <w:t>7</w:t>
      </w:r>
      <w:r w:rsidRPr="00441CD0">
        <w:t>.5 shall be supported over N16a. Unless specified otherwise in this Annex, the requirements specified in the rest of this specification for PFCP session related procedures and messages are also applicable to N16a.</w:t>
      </w:r>
    </w:p>
    <w:p w14:paraId="0CAD7FDA" w14:textId="261372F0" w:rsidR="00EE5860" w:rsidRPr="00441CD0" w:rsidRDefault="00EE5860" w:rsidP="00EE5860">
      <w:r w:rsidRPr="00441CD0">
        <w:t xml:space="preserve">None of the PFCP Node related messages specified in </w:t>
      </w:r>
      <w:r w:rsidR="00415C19" w:rsidRPr="00441CD0">
        <w:t>clause</w:t>
      </w:r>
      <w:r w:rsidR="00415C19">
        <w:t> </w:t>
      </w:r>
      <w:r w:rsidR="00415C19" w:rsidRPr="00441CD0">
        <w:t>7</w:t>
      </w:r>
      <w:r w:rsidRPr="00441CD0">
        <w:t>.4 shall be sent over N16a. PFCP Load and Overload control information shall not be exchanged over N16a.</w:t>
      </w:r>
    </w:p>
    <w:p w14:paraId="770E8770" w14:textId="1E01A3C8" w:rsidR="00EE5860" w:rsidRPr="00441CD0" w:rsidRDefault="00EE5860" w:rsidP="00EE5860">
      <w:r w:rsidRPr="00441CD0">
        <w:t xml:space="preserve">Data forwarding procedures (see </w:t>
      </w:r>
      <w:r w:rsidR="00415C19" w:rsidRPr="00441CD0">
        <w:t>clause</w:t>
      </w:r>
      <w:r w:rsidR="00415C19">
        <w:t> </w:t>
      </w:r>
      <w:r w:rsidR="00415C19" w:rsidRPr="00441CD0">
        <w:t>5</w:t>
      </w:r>
      <w:r w:rsidRPr="00441CD0">
        <w:t>.3) shall not be used over N16a.</w:t>
      </w:r>
    </w:p>
    <w:p w14:paraId="036ECB34" w14:textId="77777777" w:rsidR="00EE5860" w:rsidRPr="00441CD0" w:rsidRDefault="00EE5860" w:rsidP="00EE5860">
      <w:bookmarkStart w:id="7715" w:name="_Toc19717507"/>
      <w:bookmarkStart w:id="7716" w:name="_Toc27491047"/>
      <w:bookmarkStart w:id="7717" w:name="_Toc27557340"/>
      <w:bookmarkStart w:id="7718" w:name="_Toc27724257"/>
      <w:r w:rsidRPr="00441CD0">
        <w:t>PFCP session related messages shall be sent over N16a in a binary body part of an HTTP multipart message using the Nsmf_PDUSession as specified in 3GPP TS 29.502 [50]. The Json body part of a HTTP multipart message shall indicate whether a given PFCP session related message relates to the UL CL/BP or to the PSA2. Presence of the DNAI IE indicates the PFCP session message relates to PSA2 and absence of the DNAI IE indicates the PFCP session message relates to UL CL/BP.</w:t>
      </w:r>
    </w:p>
    <w:p w14:paraId="4C763294" w14:textId="77777777" w:rsidR="00EE5860" w:rsidRPr="00441CD0" w:rsidRDefault="00EE5860" w:rsidP="005A1696">
      <w:pPr>
        <w:pStyle w:val="Heading1"/>
      </w:pPr>
      <w:bookmarkStart w:id="7719" w:name="_Toc36031335"/>
      <w:bookmarkStart w:id="7720" w:name="_Toc36043255"/>
      <w:bookmarkStart w:id="7721" w:name="_Toc36814580"/>
      <w:bookmarkStart w:id="7722" w:name="_Toc44689445"/>
      <w:bookmarkStart w:id="7723" w:name="_Toc44924199"/>
      <w:bookmarkStart w:id="7724" w:name="_Toc51861171"/>
      <w:bookmarkStart w:id="7725" w:name="_Toc57930942"/>
      <w:bookmarkStart w:id="7726" w:name="_Toc57931572"/>
      <w:bookmarkStart w:id="7727" w:name="_Toc160974700"/>
      <w:r w:rsidRPr="00441CD0">
        <w:t>D.2</w:t>
      </w:r>
      <w:r w:rsidRPr="00441CD0">
        <w:tab/>
        <w:t>Procedures</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6D7F2371" w14:textId="77777777" w:rsidR="00EE5860" w:rsidRPr="00441CD0" w:rsidRDefault="00EE5860" w:rsidP="005A1696">
      <w:pPr>
        <w:pStyle w:val="Heading2"/>
      </w:pPr>
      <w:bookmarkStart w:id="7728" w:name="_Toc19717508"/>
      <w:bookmarkStart w:id="7729" w:name="_Toc27491048"/>
      <w:bookmarkStart w:id="7730" w:name="_Toc27557341"/>
      <w:bookmarkStart w:id="7731" w:name="_Toc27724258"/>
      <w:bookmarkStart w:id="7732" w:name="_Toc36031336"/>
      <w:bookmarkStart w:id="7733" w:name="_Toc36043256"/>
      <w:bookmarkStart w:id="7734" w:name="_Toc36814581"/>
      <w:bookmarkStart w:id="7735" w:name="_Toc44689446"/>
      <w:bookmarkStart w:id="7736" w:name="_Toc44924200"/>
      <w:bookmarkStart w:id="7737" w:name="_Toc51861172"/>
      <w:bookmarkStart w:id="7738" w:name="_Toc57930943"/>
      <w:bookmarkStart w:id="7739" w:name="_Toc57931573"/>
      <w:bookmarkStart w:id="7740" w:name="_Toc19717509"/>
      <w:bookmarkStart w:id="7741" w:name="_Toc27491049"/>
      <w:bookmarkStart w:id="7742" w:name="_Toc27557342"/>
      <w:bookmarkStart w:id="7743" w:name="_Toc27724259"/>
      <w:bookmarkStart w:id="7744" w:name="_Toc160974701"/>
      <w:r w:rsidRPr="00441CD0">
        <w:t>D.2.1</w:t>
      </w:r>
      <w:r w:rsidRPr="00441CD0">
        <w:tab/>
        <w:t>Addition of PSA and UL CL/BP controlled by I-SMF</w:t>
      </w:r>
      <w:bookmarkEnd w:id="7728"/>
      <w:bookmarkEnd w:id="7729"/>
      <w:bookmarkEnd w:id="7730"/>
      <w:bookmarkEnd w:id="7731"/>
      <w:bookmarkEnd w:id="7732"/>
      <w:bookmarkEnd w:id="7733"/>
      <w:bookmarkEnd w:id="7734"/>
      <w:bookmarkEnd w:id="7735"/>
      <w:bookmarkEnd w:id="7736"/>
      <w:bookmarkEnd w:id="7737"/>
      <w:bookmarkEnd w:id="7738"/>
      <w:bookmarkEnd w:id="7739"/>
      <w:bookmarkEnd w:id="7744"/>
    </w:p>
    <w:p w14:paraId="417F916C" w14:textId="7CBB2025"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.23.9.1 of </w:t>
      </w:r>
      <w:r w:rsidRPr="00441CD0">
        <w:rPr>
          <w:lang w:val="en-US"/>
        </w:rPr>
        <w:t>3GPP TS 23.502 [29].</w:t>
      </w:r>
    </w:p>
    <w:p w14:paraId="55FAC150" w14:textId="77777777" w:rsidR="00EE5860" w:rsidRPr="00441CD0" w:rsidRDefault="00EE5860" w:rsidP="00EE5860">
      <w:r w:rsidRPr="00441CD0">
        <w:t>When the I-SMF decides to select a new PSA2 and/or a UL CL/BP (replacing the current I-UPF) for the PDU session, e.g. using the list of DNAI(s) of interest for this PDU Session received from the SMF, it shall establish PFCP sessions towards UL CL/BP and/or PSA2 respectively.</w:t>
      </w:r>
    </w:p>
    <w:p w14:paraId="0FD6F52E" w14:textId="77777777" w:rsidR="00EE5860" w:rsidRPr="00441CD0" w:rsidRDefault="00EE5860" w:rsidP="00EE5860">
      <w:r w:rsidRPr="00441CD0">
        <w:t>The I-SMF shall allocate PDR/FAR/URR/QER ID not larger than 255 and shall set Precedence value not smaller than 65536. The SMF shall allocate PDR/FAR/URR/QER ID from 256 onwards and shall set Precedence value not larger than 65535.</w:t>
      </w:r>
    </w:p>
    <w:p w14:paraId="44889464" w14:textId="77777777" w:rsidR="00EE5860" w:rsidRPr="00441CD0" w:rsidRDefault="00EE5860" w:rsidP="00EE5860">
      <w:pPr>
        <w:pStyle w:val="NO"/>
        <w:rPr>
          <w:lang w:val="en-US" w:eastAsia="zh-CN"/>
        </w:rPr>
      </w:pPr>
      <w:r w:rsidRPr="00441CD0">
        <w:lastRenderedPageBreak/>
        <w:t>NOTE 1:</w:t>
      </w:r>
      <w:r w:rsidRPr="00441CD0">
        <w:tab/>
        <w:t>Since</w:t>
      </w:r>
      <w:r w:rsidRPr="00441CD0">
        <w:rPr>
          <w:lang w:val="en-US" w:eastAsia="zh-CN"/>
        </w:rPr>
        <w:t xml:space="preserve"> PDRs provided by the SMF to control the traffic via PSA2 have higher precedence than PDRs generated by t</w:t>
      </w:r>
      <w:r w:rsidRPr="00441CD0">
        <w:rPr>
          <w:rFonts w:hint="eastAsia"/>
          <w:lang w:val="en-US" w:eastAsia="zh-CN"/>
        </w:rPr>
        <w:t>he I-SMF</w:t>
      </w:r>
      <w:r w:rsidRPr="00441CD0">
        <w:rPr>
          <w:lang w:val="en-US" w:eastAsia="zh-CN"/>
        </w:rPr>
        <w:t>, the I-SMF need not modify the PDRs generated by its own. See the example further down.</w:t>
      </w:r>
    </w:p>
    <w:p w14:paraId="46B1A063" w14:textId="77777777" w:rsidR="00EE5860" w:rsidRPr="00441CD0" w:rsidRDefault="00EE5860" w:rsidP="00EE5860">
      <w:r w:rsidRPr="00441CD0">
        <w:t>For the PFCP session established between I-SMF and UL CL/BP:</w:t>
      </w:r>
    </w:p>
    <w:p w14:paraId="2762CA90" w14:textId="77777777" w:rsidR="00EE5860" w:rsidRPr="00441CD0" w:rsidRDefault="00EE5860" w:rsidP="00EE5860">
      <w:pPr>
        <w:pStyle w:val="B1"/>
      </w:pPr>
      <w:r w:rsidRPr="00441CD0">
        <w:t>-</w:t>
      </w:r>
      <w:r w:rsidRPr="00441CD0">
        <w:tab/>
        <w:t>the I-SMF shall create at least a UL PDR to identify the UL traffic received from AN and a UL FAR to forward the traffic towards PSA1;</w:t>
      </w:r>
    </w:p>
    <w:p w14:paraId="1401AC90" w14:textId="77777777" w:rsidR="00EE5860" w:rsidRPr="00441CD0" w:rsidRDefault="00EE5860" w:rsidP="00EE5860">
      <w:pPr>
        <w:pStyle w:val="B1"/>
      </w:pPr>
      <w:r w:rsidRPr="00441CD0">
        <w:t>-</w:t>
      </w:r>
      <w:r w:rsidRPr="00441CD0">
        <w:tab/>
        <w:t>the I-SMF shall create a DL PDR to identify the DL traffic from the PSA1 and a DL FAR to forward the traffic towards the AN;</w:t>
      </w:r>
    </w:p>
    <w:p w14:paraId="1F45D746" w14:textId="77777777" w:rsidR="00EE5860" w:rsidRPr="00441CD0" w:rsidRDefault="00EE5860" w:rsidP="00EE5860">
      <w:pPr>
        <w:pStyle w:val="NO"/>
      </w:pPr>
      <w:r w:rsidRPr="00441CD0">
        <w:t>NOTE 2:</w:t>
      </w:r>
      <w:r w:rsidRPr="00441CD0">
        <w:tab/>
        <w:t>The I-SMF needs to include DL N9 F-TEID in the SMF PDUSession Update Request sent to SMF as specified in 3GPP TS 29.502 [50].</w:t>
      </w:r>
    </w:p>
    <w:p w14:paraId="55604C6E" w14:textId="77777777" w:rsidR="00EE5860" w:rsidRPr="00441CD0" w:rsidRDefault="00EE5860" w:rsidP="00EE5860">
      <w:r w:rsidRPr="00441CD0">
        <w:t>For the PFCP session established between I-SMF and PSA2:</w:t>
      </w:r>
    </w:p>
    <w:p w14:paraId="6A60F40C" w14:textId="77777777" w:rsidR="00EE5860" w:rsidRPr="00441CD0" w:rsidRDefault="00EE5860" w:rsidP="00EE5860">
      <w:pPr>
        <w:pStyle w:val="B1"/>
      </w:pPr>
      <w:r w:rsidRPr="00441CD0">
        <w:t>-</w:t>
      </w:r>
      <w:r w:rsidRPr="00441CD0">
        <w:tab/>
        <w:t>the I-SMF shall create at least an UL PDR to identify the UL traffic received from UL CL/BP and a UL FAR to forward the traffic towards the DN;</w:t>
      </w:r>
    </w:p>
    <w:p w14:paraId="247F5344" w14:textId="77777777" w:rsidR="00EE5860" w:rsidRPr="00441CD0" w:rsidRDefault="00EE5860" w:rsidP="00EE5860">
      <w:pPr>
        <w:pStyle w:val="B1"/>
      </w:pPr>
      <w:r w:rsidRPr="00441CD0">
        <w:t>-</w:t>
      </w:r>
      <w:r w:rsidRPr="00441CD0">
        <w:tab/>
        <w:t>the I-SMF shall create a DL PDR to identify the DL traffic from the DN and a DL FAR to forward the traffic towards the UL CL/BP;</w:t>
      </w:r>
    </w:p>
    <w:p w14:paraId="43AA288D" w14:textId="77777777" w:rsidR="00EE5860" w:rsidRPr="00441CD0" w:rsidRDefault="00EE5860" w:rsidP="00EE5860">
      <w:pPr>
        <w:pStyle w:val="NO"/>
      </w:pPr>
      <w:r w:rsidRPr="00441CD0">
        <w:t>NOTE 3:</w:t>
      </w:r>
      <w:r w:rsidRPr="00441CD0">
        <w:tab/>
        <w:t>If IPv6 multi-homing applies to the PDU session, a new IPv6 prefix can be allocated by the PSA2, which is sent in SMF PDUSession Update Request to SMF.</w:t>
      </w:r>
    </w:p>
    <w:p w14:paraId="71E282AF" w14:textId="7EA5B5EB" w:rsidR="00EE5860" w:rsidRPr="00441CD0" w:rsidRDefault="00EE5860" w:rsidP="00EE5860">
      <w:r w:rsidRPr="00441CD0">
        <w:t xml:space="preserve">Upon successful establishment of the PFCP sessions, the I-SMF indicates to the SMF </w:t>
      </w:r>
      <w:r w:rsidRPr="00441CD0">
        <w:rPr>
          <w:lang w:val="en-US"/>
        </w:rPr>
        <w:t>that it has inserted an UL CL/BP and PSA by sending a</w:t>
      </w:r>
      <w:r w:rsidRPr="00441CD0">
        <w:t xml:space="preserve"> SMF PDUSession Update Request to the SMF (see step 4</w:t>
      </w:r>
      <w:r w:rsidRPr="00441CD0">
        <w:rPr>
          <w:lang w:val="sv-SE"/>
        </w:rPr>
        <w:t xml:space="preserve"> </w:t>
      </w:r>
      <w:r w:rsidR="00415C19" w:rsidRPr="00441CD0">
        <w:rPr>
          <w:lang w:val="sv-SE"/>
        </w:rPr>
        <w:t>clause</w:t>
      </w:r>
      <w:r w:rsidR="00415C19">
        <w:rPr>
          <w:lang w:val="sv-SE"/>
        </w:rPr>
        <w:t> </w:t>
      </w:r>
      <w:r w:rsidR="00415C19" w:rsidRPr="00441CD0">
        <w:rPr>
          <w:lang w:val="sv-SE"/>
        </w:rPr>
        <w:t>4</w:t>
      </w:r>
      <w:r w:rsidRPr="00441CD0">
        <w:rPr>
          <w:lang w:val="sv-SE"/>
        </w:rPr>
        <w:t>.23.9.1 of 3GPP TS 23.502 [29]</w:t>
      </w:r>
      <w:r w:rsidRPr="00441CD0">
        <w:t>).</w:t>
      </w:r>
    </w:p>
    <w:p w14:paraId="19BC6F22" w14:textId="77777777" w:rsidR="00EE5860" w:rsidRPr="00441CD0" w:rsidRDefault="00EE5860" w:rsidP="00EE5860">
      <w:pPr>
        <w:rPr>
          <w:lang w:val="en-US"/>
        </w:rPr>
      </w:pPr>
      <w:r w:rsidRPr="00441CD0">
        <w:rPr>
          <w:lang w:val="en-US"/>
        </w:rPr>
        <w:t>When the I-SMF indicates to the SMF that it has inserted an UL CL/BP and PSA, the SMF shall send two PFCP Session Establishment Requests towards the I-SMF, one targeting the UL CL/BP and another one targeting the PSA2, with the following information:</w:t>
      </w:r>
    </w:p>
    <w:p w14:paraId="6D00330E" w14:textId="77777777" w:rsidR="00EE5860" w:rsidRPr="00441CD0" w:rsidRDefault="00EE5860" w:rsidP="00EE5860">
      <w:pPr>
        <w:pStyle w:val="B1"/>
        <w:rPr>
          <w:lang w:val="x-none"/>
        </w:rPr>
      </w:pPr>
      <w:r w:rsidRPr="00441CD0">
        <w:t>1)</w:t>
      </w:r>
      <w:r w:rsidRPr="00441CD0">
        <w:tab/>
        <w:t>PFCP Session Establishment Request for the UL CL/BP:</w:t>
      </w:r>
    </w:p>
    <w:p w14:paraId="3BB399C5" w14:textId="77777777" w:rsidR="00EE5860" w:rsidRPr="00441CD0" w:rsidRDefault="00EE5860" w:rsidP="00EE5860">
      <w:pPr>
        <w:pStyle w:val="B1"/>
      </w:pPr>
      <w:r w:rsidRPr="00441CD0">
        <w:t>-</w:t>
      </w:r>
      <w:r w:rsidRPr="00441CD0">
        <w:tab/>
        <w:t>For the support of the UL traffic offloaded towards PSA2:</w:t>
      </w:r>
    </w:p>
    <w:p w14:paraId="741EF3CE" w14:textId="77777777" w:rsidR="00EE5860" w:rsidRPr="00441CD0" w:rsidRDefault="00EE5860" w:rsidP="00EE5860">
      <w:pPr>
        <w:pStyle w:val="B2"/>
      </w:pPr>
      <w:r w:rsidRPr="00441CD0">
        <w:t>-</w:t>
      </w:r>
      <w:r w:rsidRPr="00441CD0">
        <w:tab/>
        <w:t>one Create Traffic Endpoint IE, just including a Traffic EndPoint ID; the UL traffic endpoint corresponds to the N3 endpoint of UL CL/BP; the UL traffic endpoint shall not contain information about the N3 interface, i.e. the Network Instance IE and the Local F-TEID IE shall not be included</w:t>
      </w:r>
      <w:r w:rsidRPr="00441CD0">
        <w:rPr>
          <w:lang w:val="sv-SE"/>
        </w:rPr>
        <w:t>;</w:t>
      </w:r>
    </w:p>
    <w:p w14:paraId="627C0C7C" w14:textId="77777777" w:rsidR="00EE5860" w:rsidRPr="00441CD0" w:rsidRDefault="00EE5860" w:rsidP="00EE5860">
      <w:pPr>
        <w:pStyle w:val="B2"/>
      </w:pPr>
      <w:r w:rsidRPr="00441CD0">
        <w:t>-</w:t>
      </w:r>
      <w:r w:rsidRPr="00441CD0">
        <w:tab/>
        <w:t>at least one Create PDR IE with:</w:t>
      </w:r>
    </w:p>
    <w:p w14:paraId="4BF7EB8E" w14:textId="77777777" w:rsidR="00EE5860" w:rsidRPr="00441CD0" w:rsidRDefault="00EE5860" w:rsidP="00EE5860">
      <w:pPr>
        <w:pStyle w:val="B3"/>
      </w:pPr>
      <w:r w:rsidRPr="00441CD0">
        <w:t>-</w:t>
      </w:r>
      <w:r w:rsidRPr="00441CD0">
        <w:tab/>
        <w:t>the Source Interface set to "Access";</w:t>
      </w:r>
    </w:p>
    <w:p w14:paraId="01147FC1" w14:textId="77777777" w:rsidR="00EE5860" w:rsidRPr="00441CD0" w:rsidRDefault="00EE5860" w:rsidP="00EE5860">
      <w:pPr>
        <w:pStyle w:val="B3"/>
      </w:pPr>
      <w:r w:rsidRPr="00441CD0">
        <w:t>-</w:t>
      </w:r>
      <w:r w:rsidRPr="00441CD0">
        <w:tab/>
        <w:t>the Traffic Endpoint IE referring to the UL traffic endpoint;</w:t>
      </w:r>
    </w:p>
    <w:p w14:paraId="0A75C870" w14:textId="77777777" w:rsidR="00EE5860" w:rsidRPr="00441CD0" w:rsidRDefault="00EE5860" w:rsidP="00EE5860">
      <w:pPr>
        <w:pStyle w:val="B3"/>
      </w:pPr>
      <w:r w:rsidRPr="00441CD0">
        <w:t>-</w:t>
      </w:r>
      <w:r w:rsidRPr="00441CD0">
        <w:tab/>
        <w:t>any additional Packet Detection Information to define the UL traffic to match (e.g. SDF Filter, Application ID, Ethernet Packet Filter);</w:t>
      </w:r>
    </w:p>
    <w:p w14:paraId="63972270" w14:textId="77777777" w:rsidR="00EE5860" w:rsidRPr="00441CD0" w:rsidRDefault="00EE5860" w:rsidP="00EE5860">
      <w:pPr>
        <w:pStyle w:val="B3"/>
      </w:pPr>
      <w:r w:rsidRPr="00441CD0">
        <w:t>-</w:t>
      </w:r>
      <w:r w:rsidRPr="00441CD0">
        <w:tab/>
        <w:t>any applicable PDR information, e.g. FAR ID, URR ID, QER ID.</w:t>
      </w:r>
    </w:p>
    <w:p w14:paraId="38111F68" w14:textId="77777777" w:rsidR="00EE5860" w:rsidRPr="00441CD0" w:rsidRDefault="00EE5860" w:rsidP="00EE5860">
      <w:pPr>
        <w:pStyle w:val="B3"/>
      </w:pPr>
      <w:r w:rsidRPr="00441CD0">
        <w:t>UL PDRs shall not contain the Outer Header Removal IE.</w:t>
      </w:r>
    </w:p>
    <w:p w14:paraId="03EEAC8E" w14:textId="77777777" w:rsidR="00EE5860" w:rsidRPr="00441CD0" w:rsidRDefault="00EE5860" w:rsidP="00EE5860">
      <w:pPr>
        <w:pStyle w:val="B2"/>
      </w:pPr>
      <w:r w:rsidRPr="00441CD0">
        <w:t>-</w:t>
      </w:r>
      <w:r w:rsidRPr="00441CD0">
        <w:tab/>
        <w:t>one UL FAR set to forward (or drop) the UL traffic, with the Destination Interface set to "Core". If more than one local PSA has been inserted by the I-SMF, the UL FAR shall indicate the Data Network Access Identifier associated to the local PSA towards which the UL traffic shall be forwarded; the UL FAR may do so otherwise.</w:t>
      </w:r>
    </w:p>
    <w:p w14:paraId="765E79E8" w14:textId="77777777" w:rsidR="00EE5860" w:rsidRPr="00441CD0" w:rsidRDefault="00EE5860" w:rsidP="00EE5860">
      <w:pPr>
        <w:pStyle w:val="B1"/>
      </w:pPr>
      <w:r w:rsidRPr="00441CD0">
        <w:t>-</w:t>
      </w:r>
      <w:r w:rsidRPr="00441CD0">
        <w:tab/>
        <w:t>For the support of the DL traffic offloaded from PSA2:</w:t>
      </w:r>
    </w:p>
    <w:p w14:paraId="2177AD92" w14:textId="77777777" w:rsidR="00EE5860" w:rsidRPr="00441CD0" w:rsidRDefault="00EE5860" w:rsidP="00EE5860">
      <w:pPr>
        <w:pStyle w:val="B2"/>
      </w:pPr>
      <w:r w:rsidRPr="00441CD0">
        <w:t>-</w:t>
      </w:r>
      <w:r w:rsidRPr="00441CD0">
        <w:tab/>
        <w:t>one Create Traffic Endpoint IE, including a Traffic EndPoint ID; the DL traffic endpoint shall not contain information about the N9 interface, i.e. the Network Instance IE and the Local F-TEID IE shall not be included;</w:t>
      </w:r>
    </w:p>
    <w:p w14:paraId="074A9049" w14:textId="77777777" w:rsidR="00EE5860" w:rsidRPr="00441CD0" w:rsidRDefault="00EE5860" w:rsidP="00EE5860">
      <w:pPr>
        <w:pStyle w:val="B2"/>
      </w:pPr>
      <w:r w:rsidRPr="00441CD0">
        <w:t>-</w:t>
      </w:r>
      <w:r w:rsidRPr="00441CD0">
        <w:tab/>
        <w:t>at least one Create PDR IE with:</w:t>
      </w:r>
    </w:p>
    <w:p w14:paraId="528DF69E" w14:textId="77777777" w:rsidR="00EE5860" w:rsidRPr="00441CD0" w:rsidRDefault="00EE5860" w:rsidP="00EE5860">
      <w:pPr>
        <w:pStyle w:val="B3"/>
      </w:pPr>
      <w:r w:rsidRPr="00441CD0">
        <w:lastRenderedPageBreak/>
        <w:t>-</w:t>
      </w:r>
      <w:r w:rsidRPr="00441CD0">
        <w:tab/>
        <w:t>the Source Interface set to "Core";</w:t>
      </w:r>
    </w:p>
    <w:p w14:paraId="2B3AEAC9" w14:textId="77777777" w:rsidR="00EE5860" w:rsidRPr="00441CD0" w:rsidRDefault="00EE5860" w:rsidP="00EE5860">
      <w:pPr>
        <w:pStyle w:val="B3"/>
      </w:pPr>
      <w:r w:rsidRPr="00441CD0">
        <w:t>-</w:t>
      </w:r>
      <w:r w:rsidRPr="00441CD0">
        <w:tab/>
        <w:t>the Traffic Endpoint IE referring to the DL traffic endpoint;</w:t>
      </w:r>
    </w:p>
    <w:p w14:paraId="0E4DDD44" w14:textId="77777777" w:rsidR="00EE5860" w:rsidRPr="00441CD0" w:rsidRDefault="00EE5860" w:rsidP="00EE5860">
      <w:pPr>
        <w:pStyle w:val="B3"/>
      </w:pPr>
      <w:r w:rsidRPr="00441CD0">
        <w:t>-</w:t>
      </w:r>
      <w:r w:rsidRPr="00441CD0">
        <w:tab/>
        <w:t>any applicable PDR information, e.g. FAR ID, URR ID, QER ID;</w:t>
      </w:r>
    </w:p>
    <w:p w14:paraId="5C2E2EAD" w14:textId="77777777" w:rsidR="00EE5860" w:rsidRPr="00441CD0" w:rsidRDefault="00EE5860" w:rsidP="00EE5860">
      <w:pPr>
        <w:pStyle w:val="B2"/>
      </w:pPr>
      <w:r w:rsidRPr="00441CD0">
        <w:t>-</w:t>
      </w:r>
      <w:r w:rsidRPr="00441CD0">
        <w:tab/>
        <w:t>one DL FAR set to forward (or drop) the DL traffic to the access network, with the Destination Interface set to "Access"; the DL FAR shall not contain the Outer Header Creation IE</w:t>
      </w:r>
      <w:r w:rsidRPr="00441CD0">
        <w:rPr>
          <w:lang w:val="sv-SE"/>
        </w:rPr>
        <w:t>;</w:t>
      </w:r>
    </w:p>
    <w:p w14:paraId="72C18CCB"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064341CF" w14:textId="77777777" w:rsidR="00EE5860" w:rsidRPr="00441CD0" w:rsidRDefault="00EE5860" w:rsidP="00EE5860">
      <w:pPr>
        <w:pStyle w:val="B1"/>
      </w:pPr>
      <w:r w:rsidRPr="00441CD0">
        <w:t>-</w:t>
      </w:r>
      <w:r w:rsidRPr="00441CD0">
        <w:tab/>
        <w:t>any applicable QERs and/or URRs.</w:t>
      </w:r>
    </w:p>
    <w:p w14:paraId="5D4051A1" w14:textId="77777777" w:rsidR="00EE5860" w:rsidRPr="00441CD0" w:rsidRDefault="00EE5860" w:rsidP="00EE5860">
      <w:pPr>
        <w:pStyle w:val="B1"/>
      </w:pPr>
      <w:r w:rsidRPr="00441CD0">
        <w:t>2)</w:t>
      </w:r>
      <w:r w:rsidRPr="00441CD0">
        <w:tab/>
        <w:t>PFCP Session Establishment Request for the PSA2:</w:t>
      </w:r>
    </w:p>
    <w:p w14:paraId="07886682" w14:textId="77777777" w:rsidR="00EE5860" w:rsidRPr="00441CD0" w:rsidRDefault="00EE5860" w:rsidP="00EE5860">
      <w:pPr>
        <w:pStyle w:val="B1"/>
      </w:pPr>
      <w:r w:rsidRPr="00441CD0">
        <w:t>-</w:t>
      </w:r>
      <w:r w:rsidRPr="00441CD0">
        <w:tab/>
        <w:t>For the support of the UL traffic offloaded at PSA2:</w:t>
      </w:r>
    </w:p>
    <w:p w14:paraId="16D1349D" w14:textId="77777777" w:rsidR="00EE5860" w:rsidRPr="00441CD0" w:rsidRDefault="00EE5860" w:rsidP="00EE5860">
      <w:pPr>
        <w:pStyle w:val="B2"/>
        <w:rPr>
          <w:lang w:val="sv-SE"/>
        </w:rPr>
      </w:pPr>
      <w:r w:rsidRPr="00441CD0">
        <w:t>-</w:t>
      </w:r>
      <w:r w:rsidRPr="00441CD0">
        <w:tab/>
        <w:t>one Create Traffic Endpoint IE, just including a Traffic EndPoint ID; the UL traffic endpoint shall not contain information about the N9 interface, i.e. the Network Instance IE and the Local F-TEID IE shall not be included</w:t>
      </w:r>
      <w:r w:rsidRPr="00441CD0">
        <w:rPr>
          <w:lang w:val="sv-SE"/>
        </w:rPr>
        <w:t>;</w:t>
      </w:r>
    </w:p>
    <w:p w14:paraId="72DC2507" w14:textId="77777777" w:rsidR="00EE5860" w:rsidRPr="00441CD0" w:rsidRDefault="00EE5860" w:rsidP="00EE5860">
      <w:pPr>
        <w:pStyle w:val="B2"/>
        <w:rPr>
          <w:lang w:val="x-none"/>
        </w:rPr>
      </w:pPr>
      <w:r w:rsidRPr="00441CD0">
        <w:t>-</w:t>
      </w:r>
      <w:r w:rsidRPr="00441CD0">
        <w:tab/>
        <w:t>at least one Create PDR IE with:</w:t>
      </w:r>
    </w:p>
    <w:p w14:paraId="02856E04" w14:textId="77777777" w:rsidR="00EE5860" w:rsidRPr="00441CD0" w:rsidRDefault="00EE5860" w:rsidP="00EE5860">
      <w:pPr>
        <w:pStyle w:val="B3"/>
      </w:pPr>
      <w:r w:rsidRPr="00441CD0">
        <w:t>-</w:t>
      </w:r>
      <w:r w:rsidRPr="00441CD0">
        <w:tab/>
        <w:t>the Source Interface set to "</w:t>
      </w:r>
      <w:r w:rsidRPr="004877A9" w:rsidDel="00502397">
        <w:t xml:space="preserve"> </w:t>
      </w:r>
      <w:r>
        <w:t>Access</w:t>
      </w:r>
      <w:r w:rsidRPr="00441CD0">
        <w:t xml:space="preserve"> ";</w:t>
      </w:r>
    </w:p>
    <w:p w14:paraId="53DA354B" w14:textId="77777777" w:rsidR="00EE5860" w:rsidRPr="00441CD0" w:rsidRDefault="00EE5860" w:rsidP="00EE5860">
      <w:pPr>
        <w:pStyle w:val="B3"/>
      </w:pPr>
      <w:r w:rsidRPr="00441CD0">
        <w:t>-</w:t>
      </w:r>
      <w:r w:rsidRPr="00441CD0">
        <w:tab/>
        <w:t>the Traffic Endpoint IE referring to the UL traffic endpoint;</w:t>
      </w:r>
    </w:p>
    <w:p w14:paraId="753B4DAB" w14:textId="77777777" w:rsidR="00EE5860" w:rsidRPr="00441CD0" w:rsidRDefault="00EE5860" w:rsidP="00EE5860">
      <w:pPr>
        <w:pStyle w:val="B3"/>
      </w:pPr>
      <w:r w:rsidRPr="00441CD0">
        <w:t>-</w:t>
      </w:r>
      <w:r w:rsidRPr="00441CD0">
        <w:tab/>
        <w:t>any applicable PDR information, e.g. FAR ID, URR ID, QER ID;</w:t>
      </w:r>
    </w:p>
    <w:p w14:paraId="7F1F9EA4" w14:textId="77777777" w:rsidR="00EE5860" w:rsidRPr="00441CD0" w:rsidRDefault="00EE5860" w:rsidP="00EE5860">
      <w:pPr>
        <w:pStyle w:val="B3"/>
        <w:ind w:firstLine="0"/>
      </w:pPr>
      <w:r w:rsidRPr="00441CD0">
        <w:t>UL PDRs shall not contain the Outer Header Removal IE;</w:t>
      </w:r>
    </w:p>
    <w:p w14:paraId="7B15EDCA" w14:textId="77777777" w:rsidR="00EE5860" w:rsidRPr="00441CD0" w:rsidRDefault="00EE5860" w:rsidP="00EE5860">
      <w:pPr>
        <w:pStyle w:val="B2"/>
      </w:pPr>
      <w:r w:rsidRPr="00441CD0">
        <w:t>-</w:t>
      </w:r>
      <w:r w:rsidRPr="00441CD0">
        <w:tab/>
        <w:t>one UL FAR set to forward (or drop) the UL traffic, with the Destination Interface set to "Core".</w:t>
      </w:r>
    </w:p>
    <w:p w14:paraId="13505419" w14:textId="77777777" w:rsidR="00EE5860" w:rsidRPr="00441CD0" w:rsidRDefault="00EE5860" w:rsidP="00EE5860">
      <w:pPr>
        <w:pStyle w:val="B1"/>
      </w:pPr>
      <w:r w:rsidRPr="00441CD0">
        <w:t>-</w:t>
      </w:r>
      <w:r w:rsidRPr="00441CD0">
        <w:tab/>
        <w:t>For the support of the DL traffic offloaded at PSA2:</w:t>
      </w:r>
    </w:p>
    <w:p w14:paraId="0BB70459" w14:textId="77777777" w:rsidR="00EE5860" w:rsidRPr="00441CD0" w:rsidRDefault="00EE5860" w:rsidP="00EE5860">
      <w:pPr>
        <w:pStyle w:val="B2"/>
      </w:pPr>
      <w:r w:rsidRPr="00441CD0">
        <w:t>-</w:t>
      </w:r>
      <w:r w:rsidRPr="00441CD0">
        <w:tab/>
        <w:t>one Create Traffic Endpoint IE, including a Traffic EndPoint ID and any additional information to define the DL traffic endpoint (e.g. Network Instance IE, UE IP Address IE); the DL traffic endpoint corresponds to the N6 endpoint of PSA2;</w:t>
      </w:r>
    </w:p>
    <w:p w14:paraId="072E85D4" w14:textId="77777777" w:rsidR="00EE5860" w:rsidRPr="00441CD0" w:rsidRDefault="00EE5860" w:rsidP="00EE5860">
      <w:pPr>
        <w:pStyle w:val="B2"/>
      </w:pPr>
      <w:r w:rsidRPr="00441CD0">
        <w:t>-</w:t>
      </w:r>
      <w:r w:rsidRPr="00441CD0">
        <w:tab/>
        <w:t>at least one Create PDR IE with:</w:t>
      </w:r>
    </w:p>
    <w:p w14:paraId="1ED0D209" w14:textId="77777777" w:rsidR="00EE5860" w:rsidRPr="00441CD0" w:rsidRDefault="00EE5860" w:rsidP="00EE5860">
      <w:pPr>
        <w:pStyle w:val="B3"/>
      </w:pPr>
      <w:r w:rsidRPr="00441CD0">
        <w:t>-</w:t>
      </w:r>
      <w:r w:rsidRPr="00441CD0">
        <w:tab/>
        <w:t>the Source Interface set to "Core";</w:t>
      </w:r>
    </w:p>
    <w:p w14:paraId="4C1669B4" w14:textId="77777777" w:rsidR="00EE5860" w:rsidRPr="00441CD0" w:rsidRDefault="00EE5860" w:rsidP="00EE5860">
      <w:pPr>
        <w:pStyle w:val="B3"/>
      </w:pPr>
      <w:r w:rsidRPr="00441CD0">
        <w:t>-</w:t>
      </w:r>
      <w:r w:rsidRPr="00441CD0">
        <w:tab/>
        <w:t>the Traffic Endpoint IE referring to the DL traffic endpoint;</w:t>
      </w:r>
    </w:p>
    <w:p w14:paraId="12E1EE58" w14:textId="77777777" w:rsidR="00EE5860" w:rsidRPr="00441CD0" w:rsidRDefault="00EE5860" w:rsidP="00EE5860">
      <w:pPr>
        <w:pStyle w:val="B3"/>
      </w:pPr>
      <w:r w:rsidRPr="00441CD0">
        <w:t>-</w:t>
      </w:r>
      <w:r w:rsidRPr="00441CD0">
        <w:tab/>
        <w:t>any additional Packet Detection Information to define the DL traffic to match (e.g. SDF Filter, Application ID, Ethernet Packet Filter);</w:t>
      </w:r>
    </w:p>
    <w:p w14:paraId="0081522E" w14:textId="77777777" w:rsidR="00EE5860" w:rsidRPr="00441CD0" w:rsidRDefault="00EE5860" w:rsidP="00EE5860">
      <w:pPr>
        <w:pStyle w:val="B3"/>
      </w:pPr>
      <w:r w:rsidRPr="00441CD0">
        <w:t>-</w:t>
      </w:r>
      <w:r w:rsidRPr="00441CD0">
        <w:tab/>
        <w:t>any applicable PDR information, e.g. FAR ID, URR ID, QER ID;</w:t>
      </w:r>
    </w:p>
    <w:p w14:paraId="7C3A68A1" w14:textId="77777777" w:rsidR="00EE5860" w:rsidRPr="00441CD0" w:rsidRDefault="00EE5860" w:rsidP="00EE5860">
      <w:pPr>
        <w:pStyle w:val="B2"/>
      </w:pPr>
      <w:r w:rsidRPr="00441CD0">
        <w:t>-</w:t>
      </w:r>
      <w:r w:rsidRPr="00441CD0">
        <w:tab/>
        <w:t>one DL FAR set to forward (or drop) the DL traffic, with the Destination Interface set to "</w:t>
      </w:r>
      <w:r w:rsidRPr="004877A9" w:rsidDel="00502397">
        <w:t xml:space="preserve"> </w:t>
      </w:r>
      <w:r>
        <w:t>Access</w:t>
      </w:r>
      <w:r w:rsidRPr="00441CD0">
        <w:t xml:space="preserve"> "; the DL FAR shall not contain the Outer Header Creation IE.</w:t>
      </w:r>
    </w:p>
    <w:p w14:paraId="67CCD1FD" w14:textId="77777777" w:rsidR="00EE5860" w:rsidRPr="00441CD0" w:rsidRDefault="00EE5860" w:rsidP="00EE5860">
      <w:pPr>
        <w:pStyle w:val="NO"/>
      </w:pPr>
      <w:r w:rsidRPr="00441CD0">
        <w:t>NOTE:</w:t>
      </w:r>
      <w:r w:rsidRPr="00441CD0">
        <w:tab/>
        <w:t>The I-SMF is responsible for all the N3 and N9 protocol aspects (e.g. Network Instance, Local F-TEID, outer header creation or removal).</w:t>
      </w:r>
    </w:p>
    <w:p w14:paraId="37A0B2B3" w14:textId="77777777" w:rsidR="00EE5860" w:rsidRPr="00441CD0" w:rsidRDefault="00EE5860" w:rsidP="00EE5860">
      <w:pPr>
        <w:pStyle w:val="B1"/>
      </w:pPr>
      <w:r w:rsidRPr="00441CD0">
        <w:t>-</w:t>
      </w:r>
      <w:r w:rsidRPr="00441CD0">
        <w:tab/>
      </w:r>
      <w:r w:rsidRPr="00441CD0">
        <w:rPr>
          <w:lang w:val="sv-SE"/>
        </w:rPr>
        <w:t>A</w:t>
      </w:r>
      <w:r w:rsidRPr="00441CD0">
        <w:t>ny applicable QERs and/or URRs.</w:t>
      </w:r>
    </w:p>
    <w:p w14:paraId="2AF44410" w14:textId="77777777" w:rsidR="00EE5860" w:rsidRPr="00441CD0" w:rsidRDefault="00EE5860" w:rsidP="00EE5860">
      <w:pPr>
        <w:rPr>
          <w:lang w:val="en-US"/>
        </w:rPr>
      </w:pPr>
      <w:r w:rsidRPr="00441CD0">
        <w:rPr>
          <w:lang w:val="en-US"/>
        </w:rPr>
        <w:t>In the PFCP Session Establishment Request for the UL CL/BP, the SMF shall not include any N4 rules for the UL and DL traffic via PSA1 (i.e. non-offload traffic exchanged between AN and PSA1).</w:t>
      </w:r>
    </w:p>
    <w:p w14:paraId="77E3D4C7" w14:textId="77777777" w:rsidR="00EE5860" w:rsidRPr="00441CD0" w:rsidRDefault="00EE5860" w:rsidP="00EE5860">
      <w:pPr>
        <w:rPr>
          <w:lang w:val="en-US"/>
        </w:rPr>
      </w:pPr>
      <w:r w:rsidRPr="00441CD0">
        <w:rPr>
          <w:lang w:val="en-US"/>
        </w:rPr>
        <w:t xml:space="preserve">The I-SMF shall translate the SMF instructions into N4 instructions to send to the UL CL/BP and PSA2, for the UL and DL traffic in one or more PFCP Session Modification Request message(s) (the I-SMF has already created a PFCP session in the UL CL/BO and PSA2 in steps 2 and 3 of Figure 4.23.9.1-1 </w:t>
      </w:r>
      <w:r w:rsidRPr="00441CD0">
        <w:t xml:space="preserve">of </w:t>
      </w:r>
      <w:r w:rsidRPr="00441CD0">
        <w:rPr>
          <w:lang w:val="en-US"/>
        </w:rPr>
        <w:t>3GPP TS 23.502 [29]). In particular:</w:t>
      </w:r>
    </w:p>
    <w:p w14:paraId="7A66D49E" w14:textId="77777777" w:rsidR="00EE5860" w:rsidRPr="00441CD0" w:rsidRDefault="00EE5860" w:rsidP="00EE5860">
      <w:pPr>
        <w:pStyle w:val="B1"/>
        <w:rPr>
          <w:lang w:val="x-none"/>
        </w:rPr>
      </w:pPr>
      <w:r w:rsidRPr="00441CD0">
        <w:t>-</w:t>
      </w:r>
      <w:r w:rsidRPr="00441CD0">
        <w:tab/>
        <w:t xml:space="preserve">the I-SMF shall map the UL and DL traffic endpoints requested to be created by the SMF in the UL CL/BP and PSA2 respectively to the UL and DL traffic endpoints created in the UL CL/BP and in PSA2 for UL and DL </w:t>
      </w:r>
      <w:r w:rsidRPr="00441CD0">
        <w:lastRenderedPageBreak/>
        <w:t>traffic; the I-SMF shall update the DL traffic endpoint in PSA2 if necessary, e.g. with any Framed-Route or Framed-IPv6-Route information received from the SMF;</w:t>
      </w:r>
    </w:p>
    <w:p w14:paraId="55F7BB31" w14:textId="77777777" w:rsidR="00EE5860" w:rsidRPr="00441CD0" w:rsidRDefault="00EE5860" w:rsidP="00EE5860">
      <w:pPr>
        <w:pStyle w:val="B1"/>
      </w:pPr>
      <w:r w:rsidRPr="00441CD0">
        <w:t>-</w:t>
      </w:r>
      <w:r w:rsidRPr="00441CD0">
        <w:tab/>
        <w:t>the I-SMF shall add the Outer Header Removal IE to the UL PDR of the UL CL/BP;</w:t>
      </w:r>
    </w:p>
    <w:p w14:paraId="1BD52224" w14:textId="77777777" w:rsidR="00EE5860" w:rsidRPr="00441CD0" w:rsidRDefault="00EE5860" w:rsidP="00EE5860">
      <w:pPr>
        <w:pStyle w:val="B1"/>
      </w:pPr>
      <w:r w:rsidRPr="00441CD0">
        <w:t>-</w:t>
      </w:r>
      <w:r w:rsidRPr="00441CD0">
        <w:tab/>
        <w:t>the I-SMF shall add an Outer Header Creation IE to DL PDR(s) of the UL CL/BP to add a GTP-U header set to the 5G-AN F-TEID, and to add a Network Instance IE if needed;</w:t>
      </w:r>
    </w:p>
    <w:p w14:paraId="5A8B82AA" w14:textId="77777777" w:rsidR="00EE5860" w:rsidRPr="00441CD0" w:rsidRDefault="00EE5860" w:rsidP="00EE5860">
      <w:pPr>
        <w:pStyle w:val="B1"/>
      </w:pPr>
      <w:r w:rsidRPr="00441CD0">
        <w:t>-</w:t>
      </w:r>
      <w:r w:rsidRPr="00441CD0">
        <w:tab/>
        <w:t>the I-SMF shall update the UL FAR of the UL CL/BP and the DL FAR of the PSA2 with N9 protocol information, if the UL CL/BP and PSA2 are located on different UPFs; if more than one local PSA has been inserted by the I-SMF, the I-SMF shall derive the local PSA towards which the UL traffic shall be forwarded from the Data Network Access Identifier IE indicated in the UL FAR over N16a.</w:t>
      </w:r>
    </w:p>
    <w:p w14:paraId="35208774" w14:textId="77777777" w:rsidR="00EE5860" w:rsidRPr="00441CD0" w:rsidRDefault="00EE5860" w:rsidP="00EE5860">
      <w:pPr>
        <w:pStyle w:val="B1"/>
      </w:pPr>
      <w:r w:rsidRPr="00441CD0">
        <w:t>-</w:t>
      </w:r>
      <w:r w:rsidRPr="00441CD0">
        <w:tab/>
        <w:t>the I-SMF shall overwrite the Apply Action IE of the DL FAR received from the SMF according to the User Plane connection state of the PDU session, e.g. to request the UPF to buffer packets if the PDU session is deactivated, or to forward the DL packets otherwise;</w:t>
      </w:r>
    </w:p>
    <w:p w14:paraId="3BF942DC" w14:textId="77777777" w:rsidR="00EE5860" w:rsidRPr="00441CD0" w:rsidRDefault="00EE5860" w:rsidP="00EE5860">
      <w:pPr>
        <w:pStyle w:val="B1"/>
      </w:pPr>
      <w:r w:rsidRPr="00441CD0">
        <w:t>-</w:t>
      </w:r>
      <w:r w:rsidRPr="00441CD0">
        <w:tab/>
        <w:t>the I-SMF shall merge the N4 information received for the UL CL/BP and the PSA2 if the UL CL/BP and PSA2 are located on the same UPF.</w:t>
      </w:r>
    </w:p>
    <w:p w14:paraId="6486C3F7" w14:textId="77777777" w:rsidR="00EE5860" w:rsidRPr="00441CD0" w:rsidRDefault="00EE5860" w:rsidP="00EE5860">
      <w:pPr>
        <w:rPr>
          <w:lang w:val="en-US"/>
        </w:rPr>
      </w:pPr>
      <w:r w:rsidRPr="00441CD0">
        <w:rPr>
          <w:lang w:val="en-US"/>
        </w:rPr>
        <w:t xml:space="preserve">The I-SMF shall return two PFCP Session Establishment Response messages to the SMF for UL CL/BP and PSA2 respectively. In the PFCP Session Establishment Response messages, the I-SMF may set the Node ID IE and UP F-SEID IE to the ones provided by the UL CL/BP and the PSA2. The </w:t>
      </w:r>
      <w:r w:rsidRPr="00441CD0">
        <w:t xml:space="preserve">Created PDR and Created Traffic </w:t>
      </w:r>
      <w:r w:rsidRPr="00441CD0">
        <w:rPr>
          <w:lang w:val="en-US"/>
        </w:rPr>
        <w:t>Endpoint shall not be included.</w:t>
      </w:r>
    </w:p>
    <w:p w14:paraId="2118D6F7" w14:textId="77777777" w:rsidR="00EE5860" w:rsidRPr="00441CD0" w:rsidRDefault="00EE5860" w:rsidP="00EE5860">
      <w:pPr>
        <w:rPr>
          <w:lang w:val="en-US" w:eastAsia="zh-CN"/>
        </w:rPr>
      </w:pPr>
      <w:r w:rsidRPr="00441CD0">
        <w:rPr>
          <w:lang w:val="en-US" w:eastAsia="zh-CN"/>
        </w:rPr>
        <w:t>T</w:t>
      </w:r>
      <w:r w:rsidRPr="00441CD0">
        <w:rPr>
          <w:rFonts w:hint="eastAsia"/>
          <w:lang w:val="en-US" w:eastAsia="zh-CN"/>
        </w:rPr>
        <w:t xml:space="preserve">he I-SMF shall generate by itself the N4 rules to control the </w:t>
      </w:r>
      <w:r w:rsidRPr="00441CD0">
        <w:rPr>
          <w:lang w:val="en-US" w:eastAsia="zh-CN"/>
        </w:rPr>
        <w:t xml:space="preserve">UL and DL traffic via PSA1 (i.e. </w:t>
      </w:r>
      <w:r w:rsidRPr="00441CD0">
        <w:rPr>
          <w:rFonts w:hint="eastAsia"/>
          <w:lang w:val="en-US" w:eastAsia="zh-CN"/>
        </w:rPr>
        <w:t xml:space="preserve">non-offload traffic </w:t>
      </w:r>
      <w:r w:rsidRPr="00441CD0">
        <w:rPr>
          <w:lang w:val="en-US" w:eastAsia="zh-CN"/>
        </w:rPr>
        <w:t xml:space="preserve">exchanged between AN and </w:t>
      </w:r>
      <w:r w:rsidRPr="00441CD0">
        <w:rPr>
          <w:rFonts w:hint="eastAsia"/>
          <w:lang w:val="en-US" w:eastAsia="zh-CN"/>
        </w:rPr>
        <w:t>PSA1</w:t>
      </w:r>
      <w:r w:rsidRPr="00441CD0">
        <w:rPr>
          <w:lang w:val="en-US" w:eastAsia="zh-CN"/>
        </w:rPr>
        <w:t>)</w:t>
      </w:r>
      <w:r w:rsidRPr="00441CD0">
        <w:rPr>
          <w:rFonts w:hint="eastAsia"/>
          <w:lang w:val="en-US" w:eastAsia="zh-CN"/>
        </w:rPr>
        <w:t xml:space="preserve">, and send </w:t>
      </w:r>
      <w:r w:rsidRPr="00441CD0">
        <w:rPr>
          <w:lang w:val="en-US" w:eastAsia="zh-CN"/>
        </w:rPr>
        <w:t xml:space="preserve">such N4 rules to the UL CL/BP together </w:t>
      </w:r>
      <w:r w:rsidRPr="00441CD0">
        <w:rPr>
          <w:rFonts w:hint="eastAsia"/>
          <w:lang w:val="en-US" w:eastAsia="zh-CN"/>
        </w:rPr>
        <w:t xml:space="preserve">with the N4 rules mapped from the N4 information </w:t>
      </w:r>
      <w:r w:rsidRPr="00441CD0">
        <w:rPr>
          <w:lang w:val="en-US" w:eastAsia="zh-CN"/>
        </w:rPr>
        <w:t>sent by the</w:t>
      </w:r>
      <w:r w:rsidRPr="00441CD0">
        <w:rPr>
          <w:rFonts w:hint="eastAsia"/>
          <w:lang w:val="en-US" w:eastAsia="zh-CN"/>
        </w:rPr>
        <w:t xml:space="preserve"> SMF.</w:t>
      </w:r>
    </w:p>
    <w:p w14:paraId="50FB7B5A" w14:textId="77777777" w:rsidR="00EE5860" w:rsidRPr="00441CD0" w:rsidRDefault="00EE5860" w:rsidP="00EE5860">
      <w:pPr>
        <w:pStyle w:val="EX"/>
      </w:pPr>
      <w:r w:rsidRPr="00441CD0">
        <w:t>EXAMPLE:</w:t>
      </w:r>
      <w:r w:rsidRPr="00441CD0">
        <w:tab/>
        <w:t>Example of addition of PSA2 and UL CL controlled by I-SMF:</w:t>
      </w:r>
      <w:r w:rsidRPr="00441CD0">
        <w:br/>
      </w:r>
    </w:p>
    <w:p w14:paraId="5AB7F952" w14:textId="4C6E6AA4" w:rsidR="00EE5860" w:rsidRPr="00441CD0" w:rsidRDefault="00EE5860" w:rsidP="00EE5860">
      <w:pPr>
        <w:pStyle w:val="B1"/>
        <w:rPr>
          <w:lang w:val="sv-SE"/>
        </w:rPr>
      </w:pPr>
      <w:r w:rsidRPr="00441CD0">
        <w:t>1)</w:t>
      </w:r>
      <w:r w:rsidRPr="00441CD0">
        <w:tab/>
        <w:t xml:space="preserve">in step 3 of </w:t>
      </w:r>
      <w:r w:rsidR="00415C19" w:rsidRPr="00441CD0">
        <w:t>clause</w:t>
      </w:r>
      <w:r w:rsidR="00415C19">
        <w:t> </w:t>
      </w:r>
      <w:r w:rsidR="00415C19" w:rsidRPr="00441CD0">
        <w:t>4</w:t>
      </w:r>
      <w:r w:rsidRPr="00441CD0">
        <w:t>.23.9.1 of 3GPP TS 23.502 [29], when establishing the PFCP session between I-SMF and UL CL/BP, the I-SMF can provide the following PDRs/FARs to the UL CL/BP:</w:t>
      </w:r>
    </w:p>
    <w:p w14:paraId="5EE49F85" w14:textId="77777777" w:rsidR="00EE5860" w:rsidRPr="00441CD0" w:rsidRDefault="00EE5860" w:rsidP="00EE5860">
      <w:pPr>
        <w:pStyle w:val="B2"/>
        <w:rPr>
          <w:rFonts w:eastAsia="SimSun"/>
        </w:rPr>
      </w:pPr>
      <w:r w:rsidRPr="00441CD0">
        <w:rPr>
          <w:lang w:val="sv-SE"/>
        </w:rPr>
        <w:tab/>
        <w:t>UL PDR1 (</w:t>
      </w:r>
      <w:r w:rsidRPr="00441CD0">
        <w:t>UL F-TEID 1 is allocated to receive UL traffic from NG-RAN ) and</w:t>
      </w:r>
      <w:r w:rsidRPr="00441CD0">
        <w:br/>
        <w:t xml:space="preserve">UL FAR1 (forward </w:t>
      </w:r>
      <w:r w:rsidRPr="00441CD0">
        <w:rPr>
          <w:lang w:val="sv-SE"/>
        </w:rPr>
        <w:t>all traffic towards PSA1);</w:t>
      </w:r>
    </w:p>
    <w:p w14:paraId="03C89E44" w14:textId="77777777" w:rsidR="00EE5860" w:rsidRPr="00441CD0" w:rsidRDefault="00EE5860" w:rsidP="00EE5860">
      <w:pPr>
        <w:pStyle w:val="B2"/>
        <w:rPr>
          <w:rFonts w:eastAsia="SimSun"/>
        </w:rPr>
      </w:pPr>
      <w:r w:rsidRPr="00441CD0">
        <w:rPr>
          <w:lang w:val="sv-SE"/>
        </w:rPr>
        <w:tab/>
        <w:t xml:space="preserve">DL PDR2 (N9 DL F-TEID is allocated to receive DL traffic from PSA1 which will be reported in </w:t>
      </w:r>
      <w:r w:rsidRPr="00441CD0">
        <w:t>SMF PDUSession Update Request towards SMF) and</w:t>
      </w:r>
      <w:r w:rsidRPr="00441CD0">
        <w:br/>
      </w:r>
      <w:r w:rsidRPr="00441CD0">
        <w:rPr>
          <w:lang w:val="sv-SE"/>
        </w:rPr>
        <w:t>DL FAR2 (forward all traffic towards NG-RAN N3 F-</w:t>
      </w:r>
      <w:r w:rsidRPr="00441CD0">
        <w:t>TEID</w:t>
      </w:r>
      <w:r w:rsidRPr="00441CD0">
        <w:rPr>
          <w:lang w:val="sv-SE"/>
        </w:rPr>
        <w:t>)</w:t>
      </w:r>
      <w:r w:rsidRPr="00441CD0">
        <w:t>.</w:t>
      </w:r>
    </w:p>
    <w:p w14:paraId="426C4E3A" w14:textId="38D82A7C" w:rsidR="00EE5860" w:rsidRPr="00441CD0" w:rsidRDefault="00EE5860" w:rsidP="00EE5860">
      <w:pPr>
        <w:pStyle w:val="B1"/>
        <w:rPr>
          <w:lang w:val="sv-SE"/>
        </w:rPr>
      </w:pPr>
      <w:r w:rsidRPr="00441CD0">
        <w:rPr>
          <w:lang w:val="sv-SE"/>
        </w:rPr>
        <w:t>2)</w:t>
      </w:r>
      <w:r w:rsidRPr="00441CD0">
        <w:rPr>
          <w:lang w:val="sv-SE"/>
        </w:rPr>
        <w:tab/>
        <w:t xml:space="preserve">in step 2 of </w:t>
      </w:r>
      <w:r w:rsidR="00415C19" w:rsidRPr="00441CD0">
        <w:rPr>
          <w:lang w:val="sv-SE"/>
        </w:rPr>
        <w:t>clause</w:t>
      </w:r>
      <w:r w:rsidR="00415C19">
        <w:rPr>
          <w:lang w:val="sv-SE"/>
        </w:rPr>
        <w:t> </w:t>
      </w:r>
      <w:r w:rsidR="00415C19" w:rsidRPr="00441CD0">
        <w:rPr>
          <w:lang w:val="sv-SE"/>
        </w:rPr>
        <w:t>4</w:t>
      </w:r>
      <w:r w:rsidRPr="00441CD0">
        <w:rPr>
          <w:lang w:val="sv-SE"/>
        </w:rPr>
        <w:t xml:space="preserve">.23.9.1 of 3GPP TS 23.502 [29], when establishing </w:t>
      </w:r>
      <w:r w:rsidRPr="00441CD0">
        <w:rPr>
          <w:lang w:val="en-US" w:eastAsia="zh-CN"/>
        </w:rPr>
        <w:t xml:space="preserve">the </w:t>
      </w:r>
      <w:r w:rsidRPr="00441CD0">
        <w:rPr>
          <w:lang w:val="sv-SE"/>
        </w:rPr>
        <w:t>PFCP session between I-SMF and PSA2, the I-SMF can provide the following PDRs/FARs to PSA2:</w:t>
      </w:r>
    </w:p>
    <w:p w14:paraId="5001D166" w14:textId="33952CDD" w:rsidR="00EE5860" w:rsidRPr="00441CD0" w:rsidRDefault="00EE5860" w:rsidP="00EE5860">
      <w:pPr>
        <w:pStyle w:val="B2"/>
        <w:rPr>
          <w:lang w:val="sv-SE"/>
        </w:rPr>
      </w:pPr>
      <w:r w:rsidRPr="00441CD0">
        <w:rPr>
          <w:lang w:val="sv-SE"/>
        </w:rPr>
        <w:tab/>
        <w:t>UL PDR1 (to receive traffic from UL CL, i.e. including the UL F-TEID of UL CL) and</w:t>
      </w:r>
      <w:r w:rsidRPr="00441CD0">
        <w:rPr>
          <w:lang w:val="sv-SE"/>
        </w:rPr>
        <w:br/>
        <w:t>UL FAR1 (forward all traffic towards DN);</w:t>
      </w:r>
    </w:p>
    <w:p w14:paraId="70CB1716" w14:textId="77777777" w:rsidR="00EE5860" w:rsidRPr="00441CD0" w:rsidRDefault="00EE5860" w:rsidP="00EE5860">
      <w:pPr>
        <w:pStyle w:val="B2"/>
        <w:rPr>
          <w:lang w:val="sv-SE"/>
        </w:rPr>
      </w:pPr>
      <w:r w:rsidRPr="00441CD0">
        <w:rPr>
          <w:lang w:val="sv-SE"/>
        </w:rPr>
        <w:tab/>
        <w:t>DL PDR2 (to receive traffic from DN) and</w:t>
      </w:r>
      <w:r w:rsidRPr="00441CD0">
        <w:rPr>
          <w:lang w:val="sv-SE"/>
        </w:rPr>
        <w:br/>
        <w:t>DL FAR2 (forward all traffic towards UL CL's N9 DL F-</w:t>
      </w:r>
      <w:r w:rsidRPr="00441CD0">
        <w:t>TEID</w:t>
      </w:r>
      <w:r w:rsidRPr="00441CD0">
        <w:rPr>
          <w:lang w:val="sv-SE"/>
        </w:rPr>
        <w:t>).</w:t>
      </w:r>
    </w:p>
    <w:p w14:paraId="3A418973" w14:textId="25BA0561" w:rsidR="00EE5860" w:rsidRPr="00441CD0" w:rsidRDefault="00EE5860" w:rsidP="00EE5860">
      <w:pPr>
        <w:pStyle w:val="B1"/>
      </w:pPr>
      <w:r w:rsidRPr="00441CD0">
        <w:t>3)</w:t>
      </w:r>
      <w:r w:rsidRPr="00441CD0">
        <w:tab/>
        <w:t xml:space="preserve">in step 6 of </w:t>
      </w:r>
      <w:r w:rsidR="00415C19" w:rsidRPr="00441CD0">
        <w:t>clause</w:t>
      </w:r>
      <w:r w:rsidR="00415C19">
        <w:t> </w:t>
      </w:r>
      <w:r w:rsidR="00415C19" w:rsidRPr="00441CD0">
        <w:t>4</w:t>
      </w:r>
      <w:r w:rsidRPr="00441CD0">
        <w:t>.23.9.1 of 3GPP TS 23.502 [29], the SMF sends an SMF PDUSession Update Request to the I-SMF encapsulating binary encoded PFCP Session Establishment Request messages to request to offload service traffic towards PSA2, e.g. for a service which is identified by app-id 100;</w:t>
      </w:r>
    </w:p>
    <w:p w14:paraId="7F42CE53" w14:textId="77777777" w:rsidR="00EE5860" w:rsidRPr="00441CD0" w:rsidRDefault="00EE5860" w:rsidP="00EE5860">
      <w:pPr>
        <w:pStyle w:val="B2"/>
      </w:pPr>
      <w:r w:rsidRPr="00441CD0">
        <w:t>In the PFCP Session Establishment Request message for PSA2, the SMF includes:</w:t>
      </w:r>
    </w:p>
    <w:p w14:paraId="40F24648" w14:textId="41E2D04D" w:rsidR="00EE5860" w:rsidRPr="00441CD0" w:rsidRDefault="00EE5860" w:rsidP="00EE5860">
      <w:pPr>
        <w:pStyle w:val="B2"/>
      </w:pPr>
      <w:r w:rsidRPr="00441CD0">
        <w:tab/>
        <w:t>UL PDR 256 (where the PDI includes app-id =100) and</w:t>
      </w:r>
      <w:r w:rsidRPr="00441CD0">
        <w:br/>
        <w:t>UL FAR 256 (forward all traffic towards DN);</w:t>
      </w:r>
      <w:r w:rsidRPr="00441CD0">
        <w:br/>
      </w:r>
      <w:r w:rsidRPr="00441CD0">
        <w:br/>
      </w:r>
      <w:r w:rsidRPr="00441CD0">
        <w:rPr>
          <w:rFonts w:eastAsia="SimSun"/>
        </w:rPr>
        <w:t>DL PDR 257 (sending traffic to UL CL, where the PDI includes app-id=100) and</w:t>
      </w:r>
      <w:r w:rsidRPr="00441CD0">
        <w:br/>
      </w:r>
      <w:r w:rsidRPr="00441CD0">
        <w:rPr>
          <w:rFonts w:eastAsia="SimSun"/>
        </w:rPr>
        <w:t>DL FAR 257 (sending traffic to UL CL).</w:t>
      </w:r>
    </w:p>
    <w:p w14:paraId="297F0303" w14:textId="77777777" w:rsidR="00EE5860" w:rsidRPr="00441CD0" w:rsidRDefault="00EE5860" w:rsidP="00EE5860">
      <w:pPr>
        <w:pStyle w:val="B1"/>
      </w:pPr>
      <w:r w:rsidRPr="00441CD0">
        <w:t>In the PFCP Session Establishment Request message for UL CL, the SMF includes:</w:t>
      </w:r>
    </w:p>
    <w:p w14:paraId="08A34F2D" w14:textId="77777777" w:rsidR="00EE5860" w:rsidRPr="00441CD0" w:rsidRDefault="00EE5860" w:rsidP="00EE5860">
      <w:pPr>
        <w:pStyle w:val="B2"/>
      </w:pPr>
      <w:r w:rsidRPr="00441CD0">
        <w:lastRenderedPageBreak/>
        <w:tab/>
        <w:t>UL PDR 256 (where the PDI includes app-id =100) and</w:t>
      </w:r>
      <w:r w:rsidRPr="00441CD0">
        <w:br/>
        <w:t>UL FAR 256 (forward traffic towards PSA2);</w:t>
      </w:r>
      <w:r w:rsidRPr="00441CD0">
        <w:br/>
      </w:r>
      <w:r w:rsidRPr="00441CD0">
        <w:br/>
        <w:t>DL PDR 257 (identifying all traffic received from PSA2) and</w:t>
      </w:r>
      <w:r w:rsidRPr="00441CD0">
        <w:br/>
        <w:t>DL FAR 257 (forward traffic toward access);</w:t>
      </w:r>
    </w:p>
    <w:p w14:paraId="7C2136F4" w14:textId="260B525F" w:rsidR="00EE5860" w:rsidRPr="00441CD0" w:rsidRDefault="00EE5860" w:rsidP="00EE5860">
      <w:pPr>
        <w:pStyle w:val="B1"/>
      </w:pPr>
      <w:r w:rsidRPr="00441CD0">
        <w:t>4)</w:t>
      </w:r>
      <w:r w:rsidRPr="00441CD0">
        <w:tab/>
        <w:t xml:space="preserve">in step 7 of </w:t>
      </w:r>
      <w:r w:rsidR="00415C19" w:rsidRPr="00441CD0">
        <w:t>clause</w:t>
      </w:r>
      <w:r w:rsidR="00415C19">
        <w:t> </w:t>
      </w:r>
      <w:r w:rsidR="00415C19" w:rsidRPr="00441CD0">
        <w:t>4</w:t>
      </w:r>
      <w:r w:rsidRPr="00441CD0">
        <w:t>.23.9.1 of 3GPP TS 23.502 [29], the I-SMF maps rules received in 3) in the PFCP Session Modification Request message to the PSA2, and t</w:t>
      </w:r>
      <w:r w:rsidRPr="00441CD0">
        <w:rPr>
          <w:rFonts w:eastAsia="SimSun"/>
        </w:rPr>
        <w:t>he PDR</w:t>
      </w:r>
      <w:r w:rsidRPr="00441CD0">
        <w:t>1 and PDR2 provisioned earlier by I-SMF during the PFCP session establishment procedure</w:t>
      </w:r>
      <w:r w:rsidRPr="00441CD0">
        <w:rPr>
          <w:rFonts w:eastAsia="SimSun"/>
        </w:rPr>
        <w:t xml:space="preserve"> will not be matched </w:t>
      </w:r>
      <w:r w:rsidRPr="00441CD0">
        <w:t xml:space="preserve">for the application traffic identified by app-id 100 </w:t>
      </w:r>
      <w:r w:rsidRPr="00441CD0">
        <w:rPr>
          <w:rFonts w:eastAsia="SimSun"/>
        </w:rPr>
        <w:t>due to</w:t>
      </w:r>
      <w:r w:rsidRPr="00441CD0">
        <w:t xml:space="preserve"> a</w:t>
      </w:r>
      <w:r w:rsidRPr="00441CD0">
        <w:rPr>
          <w:rFonts w:eastAsia="SimSun"/>
        </w:rPr>
        <w:t xml:space="preserve"> lower precedence</w:t>
      </w:r>
      <w:r w:rsidRPr="00441CD0">
        <w:t>.</w:t>
      </w:r>
    </w:p>
    <w:p w14:paraId="21462508" w14:textId="5292DE59" w:rsidR="00EE5860" w:rsidRDefault="00EE5860" w:rsidP="00EE5860">
      <w:pPr>
        <w:pStyle w:val="B1"/>
      </w:pPr>
      <w:r w:rsidRPr="00441CD0">
        <w:rPr>
          <w:rFonts w:eastAsia="SimSun"/>
        </w:rPr>
        <w:t>5)</w:t>
      </w:r>
      <w:r w:rsidRPr="00441CD0">
        <w:rPr>
          <w:rFonts w:eastAsia="SimSun"/>
        </w:rPr>
        <w:tab/>
        <w:t xml:space="preserve">in step 8 </w:t>
      </w:r>
      <w:r w:rsidRPr="00441CD0">
        <w:t xml:space="preserve">of </w:t>
      </w:r>
      <w:r w:rsidR="00415C19" w:rsidRPr="00441CD0">
        <w:t>clause</w:t>
      </w:r>
      <w:r w:rsidR="00415C19">
        <w:t> </w:t>
      </w:r>
      <w:r w:rsidR="00415C19" w:rsidRPr="00441CD0">
        <w:t>4</w:t>
      </w:r>
      <w:r w:rsidRPr="00441CD0">
        <w:t>.23.9.1 of 3GPP TS 23.502 [29], the I-SMF can maps rules received in 3) in the PFCP Session Modification Request message to the UL CL, the PDR1 (forwarding all traffic to PSA1) provisioned earlier by I-SMF during the PFCP session establishment procedure will not be matched for the application traffic identified by app-id 100 due to a lower precedence.</w:t>
      </w:r>
    </w:p>
    <w:p w14:paraId="1B075716" w14:textId="77777777" w:rsidR="00EE5860" w:rsidRPr="00441CD0" w:rsidRDefault="00EE5860" w:rsidP="005A1696">
      <w:pPr>
        <w:pStyle w:val="Heading2"/>
        <w:rPr>
          <w:lang w:val="x-none"/>
        </w:rPr>
      </w:pPr>
      <w:bookmarkStart w:id="7745" w:name="_Toc44689447"/>
      <w:bookmarkStart w:id="7746" w:name="_Toc44924201"/>
      <w:bookmarkStart w:id="7747" w:name="_Toc51861173"/>
      <w:bookmarkStart w:id="7748" w:name="_Toc57930944"/>
      <w:bookmarkStart w:id="7749" w:name="_Toc57931574"/>
      <w:bookmarkStart w:id="7750" w:name="_Toc160974702"/>
      <w:r w:rsidRPr="00441CD0">
        <w:t>D.2.2</w:t>
      </w:r>
      <w:r w:rsidRPr="00441CD0">
        <w:tab/>
        <w:t>Removal of PSA and UL CL/BP</w:t>
      </w:r>
      <w:bookmarkEnd w:id="7740"/>
      <w:bookmarkEnd w:id="7741"/>
      <w:bookmarkEnd w:id="7742"/>
      <w:bookmarkEnd w:id="7743"/>
      <w:bookmarkEnd w:id="7745"/>
      <w:bookmarkEnd w:id="7746"/>
      <w:bookmarkEnd w:id="7747"/>
      <w:bookmarkEnd w:id="7748"/>
      <w:bookmarkEnd w:id="7749"/>
      <w:bookmarkEnd w:id="7750"/>
    </w:p>
    <w:p w14:paraId="03A49CCB" w14:textId="2E847F77"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.23.9.2 of </w:t>
      </w:r>
      <w:r w:rsidRPr="00441CD0">
        <w:rPr>
          <w:lang w:val="en-US"/>
        </w:rPr>
        <w:t>3GPP TS 23.502 [29].</w:t>
      </w:r>
    </w:p>
    <w:p w14:paraId="5D1FDB41" w14:textId="77734907" w:rsidR="00EE5860" w:rsidRPr="00441CD0" w:rsidRDefault="00EE5860" w:rsidP="00EE5860">
      <w:pPr>
        <w:rPr>
          <w:lang w:val="en-US"/>
        </w:rPr>
      </w:pPr>
      <w:r w:rsidRPr="00441CD0">
        <w:rPr>
          <w:lang w:val="en-US"/>
        </w:rPr>
        <w:t xml:space="preserve">When the I-SMF indicates to the SMF that it is removing a UL CL/BP and PSA, the SMF shall send two PFCP Session Deletion Requests towards the I-SMF, one for the UL CL/BP and another one for the PSA2. The I-SMF shall return two PFCP Session Deletion Responses to the SMF (including usage reports if applicable, see </w:t>
      </w:r>
      <w:r w:rsidR="00415C19" w:rsidRPr="00441CD0">
        <w:rPr>
          <w:lang w:val="en-US"/>
        </w:rPr>
        <w:t>clause</w:t>
      </w:r>
      <w:r w:rsidR="00415C19">
        <w:rPr>
          <w:lang w:val="en-US"/>
        </w:rPr>
        <w:t> </w:t>
      </w:r>
      <w:r w:rsidR="00415C19" w:rsidRPr="00441CD0">
        <w:rPr>
          <w:lang w:val="en-US"/>
        </w:rPr>
        <w:t>7</w:t>
      </w:r>
      <w:r w:rsidRPr="00441CD0">
        <w:rPr>
          <w:lang w:val="en-US"/>
        </w:rPr>
        <w:t>.5.7.1).</w:t>
      </w:r>
    </w:p>
    <w:p w14:paraId="2A2B3FB4" w14:textId="77777777" w:rsidR="00EE5860" w:rsidRPr="00441CD0" w:rsidRDefault="00EE5860" w:rsidP="005A1696">
      <w:pPr>
        <w:pStyle w:val="Heading2"/>
        <w:rPr>
          <w:lang w:val="x-none"/>
        </w:rPr>
      </w:pPr>
      <w:bookmarkStart w:id="7751" w:name="_Toc19717510"/>
      <w:bookmarkStart w:id="7752" w:name="_Toc27491050"/>
      <w:bookmarkStart w:id="7753" w:name="_Toc27557343"/>
      <w:bookmarkStart w:id="7754" w:name="_Toc27724260"/>
      <w:bookmarkStart w:id="7755" w:name="_Toc36031337"/>
      <w:bookmarkStart w:id="7756" w:name="_Toc36043257"/>
      <w:bookmarkStart w:id="7757" w:name="_Toc36814582"/>
      <w:bookmarkStart w:id="7758" w:name="_Toc44689448"/>
      <w:bookmarkStart w:id="7759" w:name="_Toc44924202"/>
      <w:bookmarkStart w:id="7760" w:name="_Toc51861174"/>
      <w:bookmarkStart w:id="7761" w:name="_Toc57930945"/>
      <w:bookmarkStart w:id="7762" w:name="_Toc57931575"/>
      <w:bookmarkStart w:id="7763" w:name="_Toc160974703"/>
      <w:r w:rsidRPr="00441CD0">
        <w:t>D.2.3</w:t>
      </w:r>
      <w:r w:rsidRPr="00441CD0">
        <w:tab/>
        <w:t>Change of PSA</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5837B63A" w14:textId="5C5A8299" w:rsidR="00EE5860" w:rsidRPr="00441CD0" w:rsidRDefault="00EE5860" w:rsidP="00EE5860">
      <w:pPr>
        <w:rPr>
          <w:lang w:val="en-US"/>
        </w:rPr>
      </w:pPr>
      <w:r w:rsidRPr="00441CD0">
        <w:t xml:space="preserve">The corresponding stage 2 call flow is specified in </w:t>
      </w:r>
      <w:r w:rsidR="00415C19" w:rsidRPr="00441CD0">
        <w:t>clause</w:t>
      </w:r>
      <w:r w:rsidR="00415C19">
        <w:t> </w:t>
      </w:r>
      <w:r w:rsidR="00415C19" w:rsidRPr="00441CD0">
        <w:t>4</w:t>
      </w:r>
      <w:r w:rsidRPr="00441CD0">
        <w:t xml:space="preserve">.23.9.3 of </w:t>
      </w:r>
      <w:r w:rsidRPr="00441CD0">
        <w:rPr>
          <w:lang w:val="en-US"/>
        </w:rPr>
        <w:t>3GPP TS 23.502 [29].</w:t>
      </w:r>
    </w:p>
    <w:p w14:paraId="6C56C71A" w14:textId="77777777" w:rsidR="00EE5860" w:rsidRPr="00441CD0" w:rsidRDefault="00EE5860" w:rsidP="00EE5860">
      <w:pPr>
        <w:rPr>
          <w:lang w:val="en-US"/>
        </w:rPr>
      </w:pPr>
      <w:r w:rsidRPr="00441CD0">
        <w:rPr>
          <w:lang w:val="en-US"/>
        </w:rPr>
        <w:t>When the I-SMF indicates to the SMF a change of traffic offload, the SMF shall send a PFCP Session Establishment Request (for the new DNAI), a PFCP Session Deletion Request (for the old DNAI) towards the I-SMF, and a PFCP Session Modification Request for the UL CL/BP if needed. The I-SMF shall behave as described in clauses D.2.1 and D.2.2 and return a PFCP Session Establishment Response, a PFCP Session Deletion Response and a PFCP Session Modification Response if needed.</w:t>
      </w:r>
    </w:p>
    <w:p w14:paraId="58213032" w14:textId="77777777" w:rsidR="00EE5860" w:rsidRPr="00441CD0" w:rsidRDefault="00EE5860" w:rsidP="005A1696">
      <w:pPr>
        <w:pStyle w:val="Heading2"/>
        <w:rPr>
          <w:lang w:val="x-none"/>
        </w:rPr>
      </w:pPr>
      <w:bookmarkStart w:id="7764" w:name="_Toc19717511"/>
      <w:bookmarkStart w:id="7765" w:name="_Toc27491051"/>
      <w:bookmarkStart w:id="7766" w:name="_Toc27557344"/>
      <w:bookmarkStart w:id="7767" w:name="_Toc27724261"/>
      <w:bookmarkStart w:id="7768" w:name="_Toc36031338"/>
      <w:bookmarkStart w:id="7769" w:name="_Toc36043258"/>
      <w:bookmarkStart w:id="7770" w:name="_Toc36814583"/>
      <w:bookmarkStart w:id="7771" w:name="_Toc44689449"/>
      <w:bookmarkStart w:id="7772" w:name="_Toc44924203"/>
      <w:bookmarkStart w:id="7773" w:name="_Toc51861175"/>
      <w:bookmarkStart w:id="7774" w:name="_Toc57930946"/>
      <w:bookmarkStart w:id="7775" w:name="_Toc57931576"/>
      <w:bookmarkStart w:id="7776" w:name="_Toc160974704"/>
      <w:r w:rsidRPr="00441CD0">
        <w:t>D.2.4</w:t>
      </w:r>
      <w:r w:rsidRPr="00441CD0">
        <w:tab/>
        <w:t>Traffic Usage Reporting</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0C42E2D5" w14:textId="77777777" w:rsidR="00EE5860" w:rsidRPr="00441CD0" w:rsidRDefault="00EE5860" w:rsidP="00EE5860">
      <w:pPr>
        <w:rPr>
          <w:lang w:val="en-US"/>
        </w:rPr>
      </w:pPr>
      <w:r w:rsidRPr="00441CD0">
        <w:rPr>
          <w:lang w:val="en-US"/>
        </w:rPr>
        <w:t>The SMF may request the I-SMF to report traffic usage measurements as specified in the rest of this specification.</w:t>
      </w:r>
    </w:p>
    <w:p w14:paraId="7D04B1BC" w14:textId="77777777" w:rsidR="00EE5860" w:rsidRPr="00441CD0" w:rsidRDefault="00EE5860" w:rsidP="00EE5860">
      <w:pPr>
        <w:rPr>
          <w:lang w:val="en-US"/>
        </w:rPr>
      </w:pPr>
      <w:r w:rsidRPr="00441CD0">
        <w:rPr>
          <w:lang w:val="en-US"/>
        </w:rPr>
        <w:t>The I-SMF shall report traffic usage measurements to the SMF as specified in the rest of this specification, i.e. in PFCP Session Report Request, PFCP Session Modification Response and PFCP Session Deletion Response messages.</w:t>
      </w:r>
    </w:p>
    <w:p w14:paraId="38236784" w14:textId="77777777" w:rsidR="00EE5860" w:rsidRPr="00441CD0" w:rsidRDefault="00EE5860" w:rsidP="005A1696">
      <w:pPr>
        <w:pStyle w:val="Heading2"/>
        <w:rPr>
          <w:lang w:val="x-none"/>
        </w:rPr>
      </w:pPr>
      <w:bookmarkStart w:id="7777" w:name="_Toc19717512"/>
      <w:bookmarkStart w:id="7778" w:name="_Toc27491052"/>
      <w:bookmarkStart w:id="7779" w:name="_Toc27557345"/>
      <w:bookmarkStart w:id="7780" w:name="_Toc27724262"/>
      <w:bookmarkStart w:id="7781" w:name="_Toc36031339"/>
      <w:bookmarkStart w:id="7782" w:name="_Toc36043259"/>
      <w:bookmarkStart w:id="7783" w:name="_Toc36814584"/>
      <w:bookmarkStart w:id="7784" w:name="_Toc44689450"/>
      <w:bookmarkStart w:id="7785" w:name="_Toc44924204"/>
      <w:bookmarkStart w:id="7786" w:name="_Toc51861176"/>
      <w:bookmarkStart w:id="7787" w:name="_Toc57930947"/>
      <w:bookmarkStart w:id="7788" w:name="_Toc57931577"/>
      <w:bookmarkStart w:id="7789" w:name="_Toc160974705"/>
      <w:r w:rsidRPr="00441CD0">
        <w:t>D.2.5</w:t>
      </w:r>
      <w:r w:rsidRPr="00441CD0">
        <w:tab/>
        <w:t>Updating N4 information towards I-SMF</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41471449" w14:textId="77777777" w:rsidR="00EE5860" w:rsidRDefault="00EE5860" w:rsidP="00EE5860">
      <w:pPr>
        <w:rPr>
          <w:lang w:val="en-US"/>
        </w:rPr>
      </w:pPr>
      <w:r w:rsidRPr="00441CD0">
        <w:rPr>
          <w:lang w:val="en-US"/>
        </w:rPr>
        <w:t>The SMF may send PFCP Session Modification Requests with updated PFCP rules (e.g. updated PDR, QER URR), targeting the UL CL/BP or PSA2, as specified in the rest of this specification. The I-SMF shall return PFCP Session Modification Responses accordingly.</w:t>
      </w:r>
    </w:p>
    <w:p w14:paraId="5EE20C7C" w14:textId="77777777" w:rsidR="00EE5860" w:rsidRPr="00791A39" w:rsidRDefault="00EE5860" w:rsidP="005A1696">
      <w:pPr>
        <w:pStyle w:val="Heading2"/>
      </w:pPr>
      <w:bookmarkStart w:id="7790" w:name="_Toc44689451"/>
      <w:bookmarkStart w:id="7791" w:name="_Toc44924205"/>
      <w:bookmarkStart w:id="7792" w:name="_Toc51861177"/>
      <w:bookmarkStart w:id="7793" w:name="_Toc57930948"/>
      <w:bookmarkStart w:id="7794" w:name="_Toc57931578"/>
      <w:bookmarkStart w:id="7795" w:name="_Toc160974706"/>
      <w:r w:rsidRPr="008412F2">
        <w:t>D.2.</w:t>
      </w:r>
      <w:r>
        <w:t>6</w:t>
      </w:r>
      <w:r w:rsidRPr="008412F2">
        <w:tab/>
        <w:t>PDU session</w:t>
      </w:r>
      <w:r w:rsidRPr="00791A39">
        <w:t xml:space="preserve"> release</w:t>
      </w:r>
      <w:bookmarkEnd w:id="7790"/>
      <w:bookmarkEnd w:id="7791"/>
      <w:bookmarkEnd w:id="7792"/>
      <w:bookmarkEnd w:id="7793"/>
      <w:bookmarkEnd w:id="7794"/>
      <w:bookmarkEnd w:id="7795"/>
    </w:p>
    <w:p w14:paraId="2105D454" w14:textId="77777777" w:rsidR="00EE5860" w:rsidRDefault="00EE5860" w:rsidP="00EE5860">
      <w:pPr>
        <w:rPr>
          <w:lang w:val="en-US"/>
        </w:rPr>
      </w:pPr>
      <w:r>
        <w:t>C</w:t>
      </w:r>
      <w:r w:rsidRPr="00441CD0">
        <w:t xml:space="preserve">orresponding stage 2 </w:t>
      </w:r>
      <w:r>
        <w:t>requirements</w:t>
      </w:r>
      <w:r w:rsidRPr="00441CD0">
        <w:t xml:space="preserve"> </w:t>
      </w:r>
      <w:r>
        <w:t>are</w:t>
      </w:r>
      <w:r w:rsidRPr="00441CD0">
        <w:t xml:space="preserve"> specified in clause</w:t>
      </w:r>
      <w:r>
        <w:t>s</w:t>
      </w:r>
      <w:r w:rsidRPr="00441CD0">
        <w:t xml:space="preserve"> 4.23.</w:t>
      </w:r>
      <w:r>
        <w:t>3a</w:t>
      </w:r>
      <w:r w:rsidRPr="00441CD0">
        <w:t xml:space="preserve"> </w:t>
      </w:r>
      <w:r>
        <w:t xml:space="preserve">and </w:t>
      </w:r>
      <w:r w:rsidRPr="00441CD0">
        <w:t>4.23.</w:t>
      </w:r>
      <w:r>
        <w:t>5.2</w:t>
      </w:r>
      <w:r w:rsidRPr="00441CD0">
        <w:t xml:space="preserve"> of </w:t>
      </w:r>
      <w:r w:rsidRPr="00441CD0">
        <w:rPr>
          <w:lang w:val="en-US"/>
        </w:rPr>
        <w:t>3GPP TS 23.502 [29].</w:t>
      </w:r>
    </w:p>
    <w:p w14:paraId="77AF67D7" w14:textId="77777777" w:rsidR="00EE5860" w:rsidRDefault="00EE5860" w:rsidP="00EE5860">
      <w:pPr>
        <w:rPr>
          <w:lang w:val="en-US"/>
        </w:rPr>
      </w:pPr>
      <w:r>
        <w:rPr>
          <w:lang w:val="en-US"/>
        </w:rPr>
        <w:t>If an UL/CL or BP was inserted in the data path by the I-SMF:</w:t>
      </w:r>
    </w:p>
    <w:p w14:paraId="1F2F8E55" w14:textId="77777777" w:rsidR="00EE5860" w:rsidRDefault="00EE5860" w:rsidP="00EE5860">
      <w:pPr>
        <w:pStyle w:val="B1"/>
        <w:rPr>
          <w:lang w:val="en-US"/>
        </w:rPr>
      </w:pPr>
      <w:r>
        <w:rPr>
          <w:lang w:val="en-US"/>
        </w:rPr>
        <w:t>-</w:t>
      </w:r>
      <w:r>
        <w:rPr>
          <w:lang w:val="en-US"/>
        </w:rPr>
        <w:tab/>
        <w:t xml:space="preserve">In scenarios where the I-SMF sends a Release Request to the SMF, e.g. UE deregistration procedure, the I-SMF shall first send a </w:t>
      </w:r>
      <w:r w:rsidRPr="00C24FE1">
        <w:rPr>
          <w:lang w:val="en-US"/>
        </w:rPr>
        <w:t xml:space="preserve">PFCP Session Deletion Request </w:t>
      </w:r>
      <w:r>
        <w:rPr>
          <w:lang w:val="en-US"/>
        </w:rPr>
        <w:t xml:space="preserve">to the UL CL/BP and local PSA </w:t>
      </w:r>
      <w:r w:rsidRPr="00C24FE1">
        <w:rPr>
          <w:lang w:val="en-US"/>
        </w:rPr>
        <w:t xml:space="preserve">to </w:t>
      </w:r>
      <w:r>
        <w:rPr>
          <w:lang w:val="en-US"/>
        </w:rPr>
        <w:t>retrieve</w:t>
      </w:r>
      <w:r w:rsidRPr="00C24FE1">
        <w:rPr>
          <w:lang w:val="en-US"/>
        </w:rPr>
        <w:t xml:space="preserve"> non-zero </w:t>
      </w:r>
      <w:r>
        <w:rPr>
          <w:lang w:val="en-US"/>
        </w:rPr>
        <w:t xml:space="preserve">traffic </w:t>
      </w:r>
      <w:r w:rsidRPr="00C24FE1">
        <w:rPr>
          <w:lang w:val="en-US"/>
        </w:rPr>
        <w:t>usage report</w:t>
      </w:r>
      <w:r>
        <w:rPr>
          <w:lang w:val="en-US"/>
        </w:rPr>
        <w:t>s</w:t>
      </w:r>
      <w:r w:rsidRPr="00C24FE1">
        <w:rPr>
          <w:lang w:val="en-US"/>
        </w:rPr>
        <w:t>, before send</w:t>
      </w:r>
      <w:r>
        <w:rPr>
          <w:lang w:val="en-US"/>
        </w:rPr>
        <w:t>ing</w:t>
      </w:r>
      <w:r w:rsidRPr="00C24FE1">
        <w:rPr>
          <w:lang w:val="en-US"/>
        </w:rPr>
        <w:t xml:space="preserve"> </w:t>
      </w:r>
      <w:r>
        <w:rPr>
          <w:lang w:val="en-US"/>
        </w:rPr>
        <w:t xml:space="preserve">the Release Request over N16a to the SMF.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shall encapsulate one PFCP Session Report Request for the UL CL/BP and/or one PFCP Session Report Request for the local PSA in </w:t>
      </w:r>
      <w:r>
        <w:rPr>
          <w:lang w:val="en-US"/>
        </w:rPr>
        <w:lastRenderedPageBreak/>
        <w:t>the Release Request sent over N16a to the SMF. The SMF shall encapsulate corresponding PFCP Session Report Response(s) in the Release Response.</w:t>
      </w:r>
      <w:r>
        <w:rPr>
          <w:lang w:val="en-US"/>
        </w:rPr>
        <w:br/>
      </w:r>
      <w:r>
        <w:rPr>
          <w:lang w:val="en-US"/>
        </w:rPr>
        <w:br/>
        <w:t>If more traffic usage measurements need to be reported to the SMF, the I-SMF shall send one or more Update Request(s) towards the SMF before sending a Release Request.</w:t>
      </w:r>
      <w:r>
        <w:rPr>
          <w:lang w:val="en-US"/>
        </w:rPr>
        <w:br/>
      </w:r>
      <w:r>
        <w:rPr>
          <w:lang w:val="en-US"/>
        </w:rPr>
        <w:br/>
      </w:r>
      <w:r w:rsidRPr="00A75316">
        <w:rPr>
          <w:lang w:val="en-US"/>
        </w:rPr>
        <w:t xml:space="preserve">Upon receiving </w:t>
      </w:r>
      <w:r>
        <w:rPr>
          <w:lang w:val="en-US"/>
        </w:rPr>
        <w:t xml:space="preserve">the </w:t>
      </w:r>
      <w:r w:rsidRPr="00A75316">
        <w:rPr>
          <w:lang w:val="en-US"/>
        </w:rPr>
        <w:t xml:space="preserve">Release </w:t>
      </w:r>
      <w:r>
        <w:rPr>
          <w:lang w:val="en-US"/>
        </w:rPr>
        <w:t>R</w:t>
      </w:r>
      <w:r w:rsidRPr="00A75316">
        <w:rPr>
          <w:lang w:val="en-US"/>
        </w:rPr>
        <w:t>equest</w:t>
      </w:r>
      <w:r>
        <w:rPr>
          <w:lang w:val="en-US"/>
        </w:rPr>
        <w:t xml:space="preserve"> from the I-SMF</w:t>
      </w:r>
      <w:r w:rsidRPr="00A75316">
        <w:rPr>
          <w:lang w:val="en-US"/>
        </w:rPr>
        <w:t xml:space="preserve">, the SMF shall consider </w:t>
      </w:r>
      <w:r>
        <w:rPr>
          <w:lang w:val="en-US"/>
        </w:rPr>
        <w:t xml:space="preserve">that the </w:t>
      </w:r>
      <w:r w:rsidRPr="00A75316">
        <w:rPr>
          <w:lang w:val="en-US"/>
        </w:rPr>
        <w:t xml:space="preserve">PFCP </w:t>
      </w:r>
      <w:r>
        <w:rPr>
          <w:lang w:val="en-US"/>
        </w:rPr>
        <w:t>s</w:t>
      </w:r>
      <w:r w:rsidRPr="00A75316">
        <w:rPr>
          <w:lang w:val="en-US"/>
        </w:rPr>
        <w:t xml:space="preserve">essions between </w:t>
      </w:r>
      <w:r>
        <w:rPr>
          <w:lang w:val="en-US"/>
        </w:rPr>
        <w:t xml:space="preserve">the </w:t>
      </w:r>
      <w:r w:rsidRPr="00A75316">
        <w:rPr>
          <w:lang w:val="en-US"/>
        </w:rPr>
        <w:t>I-SMF and UL</w:t>
      </w:r>
      <w:r>
        <w:rPr>
          <w:lang w:val="en-US"/>
        </w:rPr>
        <w:t xml:space="preserve"> </w:t>
      </w:r>
      <w:r w:rsidRPr="00A75316">
        <w:rPr>
          <w:lang w:val="en-US"/>
        </w:rPr>
        <w:t>CL/</w:t>
      </w:r>
      <w:r>
        <w:rPr>
          <w:lang w:val="en-US"/>
        </w:rPr>
        <w:t>BP and local PSA</w:t>
      </w:r>
      <w:r w:rsidRPr="00A75316">
        <w:rPr>
          <w:lang w:val="en-US"/>
        </w:rPr>
        <w:t xml:space="preserve"> </w:t>
      </w:r>
      <w:r>
        <w:rPr>
          <w:lang w:val="en-US"/>
        </w:rPr>
        <w:t>have been</w:t>
      </w:r>
      <w:r w:rsidRPr="00A75316">
        <w:rPr>
          <w:lang w:val="en-US"/>
        </w:rPr>
        <w:t xml:space="preserve"> deleted</w:t>
      </w:r>
      <w:r>
        <w:rPr>
          <w:lang w:val="en-US"/>
        </w:rPr>
        <w:t>.</w:t>
      </w:r>
    </w:p>
    <w:p w14:paraId="7E7403A7" w14:textId="3C2AB958" w:rsidR="00EE5860" w:rsidRPr="00441CD0" w:rsidRDefault="00EE5860" w:rsidP="00EE5860">
      <w:pPr>
        <w:pStyle w:val="B1"/>
        <w:rPr>
          <w:lang w:val="en-US"/>
        </w:rPr>
      </w:pPr>
      <w:r>
        <w:rPr>
          <w:lang w:val="en-US"/>
        </w:rPr>
        <w:t>-</w:t>
      </w:r>
      <w:r>
        <w:rPr>
          <w:lang w:val="en-US"/>
        </w:rPr>
        <w:tab/>
        <w:t xml:space="preserve">In scenarios where the I-SMF sends an Update Request to the SMF, e.g. UE initiated PDU session release, if the </w:t>
      </w:r>
      <w:r w:rsidRPr="00441CD0">
        <w:rPr>
          <w:lang w:val="en-US"/>
        </w:rPr>
        <w:t xml:space="preserve">I-SMF </w:t>
      </w:r>
      <w:r>
        <w:rPr>
          <w:lang w:val="en-US"/>
        </w:rPr>
        <w:t>needs to</w:t>
      </w:r>
      <w:r w:rsidRPr="00441CD0">
        <w:rPr>
          <w:lang w:val="en-US"/>
        </w:rPr>
        <w:t xml:space="preserve"> report traffic usage measurements to the SMF</w:t>
      </w:r>
      <w:r>
        <w:rPr>
          <w:lang w:val="en-US"/>
        </w:rPr>
        <w:t xml:space="preserve"> for the UL CL/BP and/or for the local PSA, the I-SMF may encapsulate one PFCP Session Report Request for the UL CL/BP and/or one PFCP Session Report Request for the local PSA in the Update Request sent over N16a to the SMF (i.e. in step 3a of </w:t>
      </w:r>
      <w:r w:rsidRPr="00140E21">
        <w:t>Figure</w:t>
      </w:r>
      <w:r>
        <w:t> </w:t>
      </w:r>
      <w:r w:rsidRPr="00140E21">
        <w:t>4.3.4.3-1</w:t>
      </w:r>
      <w:r>
        <w:t xml:space="preserve"> of </w:t>
      </w:r>
      <w:r w:rsidRPr="00441CD0">
        <w:rPr>
          <w:lang w:val="sv-SE"/>
        </w:rPr>
        <w:t>3GPP TS 23.502 [29]</w:t>
      </w:r>
      <w:r>
        <w:rPr>
          <w:lang w:val="sv-SE"/>
        </w:rPr>
        <w:t>)</w:t>
      </w:r>
      <w:r>
        <w:rPr>
          <w:lang w:val="en-US"/>
        </w:rPr>
        <w:t>). If so, the SMF shall encapsulate corresponding PFCP Session Report Response(s) in the Update Response.</w:t>
      </w:r>
      <w:r>
        <w:rPr>
          <w:lang w:val="en-US"/>
        </w:rPr>
        <w:br/>
      </w:r>
      <w:r>
        <w:rPr>
          <w:lang w:val="en-US"/>
        </w:rPr>
        <w:br/>
        <w:t xml:space="preserve">The SMF shall then </w:t>
      </w:r>
      <w:r w:rsidRPr="00441CD0">
        <w:rPr>
          <w:lang w:val="en-US"/>
        </w:rPr>
        <w:t xml:space="preserve">send two PFCP Session Deletion Requests towards the I-SMF, one for the UL CL/BP and another one for the </w:t>
      </w:r>
      <w:r>
        <w:rPr>
          <w:lang w:val="en-US"/>
        </w:rPr>
        <w:t xml:space="preserve">local PSA, in the subsequent Update Request initiated by the SMF towards the I-SMF to trigger the release of the PDU session (i.e. in step 3a of </w:t>
      </w:r>
      <w:r w:rsidRPr="00140E21">
        <w:t>Figure 4.3.4.3-1</w:t>
      </w:r>
      <w:r>
        <w:t xml:space="preserve"> of </w:t>
      </w:r>
      <w:r w:rsidRPr="00441CD0">
        <w:rPr>
          <w:lang w:val="sv-SE"/>
        </w:rPr>
        <w:t>3GPP TS 23.502 [29]</w:t>
      </w:r>
      <w:r>
        <w:rPr>
          <w:lang w:val="sv-SE"/>
        </w:rPr>
        <w:t>)</w:t>
      </w:r>
      <w:r>
        <w:rPr>
          <w:lang w:val="en-US"/>
        </w:rPr>
        <w:t xml:space="preserve">. The I-SMF shall encapsulate corresponding PFCP Session Deletion Response(s) in the Update Response (i.e. in step 14 of </w:t>
      </w:r>
      <w:r w:rsidRPr="00140E21">
        <w:t>Figure 4.3.4.3-1</w:t>
      </w:r>
      <w:r>
        <w:t xml:space="preserve"> of </w:t>
      </w:r>
      <w:r w:rsidRPr="00441CD0">
        <w:rPr>
          <w:lang w:val="sv-SE"/>
        </w:rPr>
        <w:t>3GPP TS 23.502 [29]</w:t>
      </w:r>
      <w:r>
        <w:rPr>
          <w:lang w:val="sv-SE"/>
        </w:rPr>
        <w:t>),</w:t>
      </w:r>
      <w:r>
        <w:rPr>
          <w:lang w:val="en-US"/>
        </w:rPr>
        <w:t xml:space="preserve"> including usage reports if applicable, see </w:t>
      </w:r>
      <w:r w:rsidR="00415C19">
        <w:rPr>
          <w:lang w:val="en-US"/>
        </w:rPr>
        <w:t>clause 7</w:t>
      </w:r>
      <w:r>
        <w:rPr>
          <w:lang w:val="en-US"/>
        </w:rPr>
        <w:t>.5.7.1.</w:t>
      </w:r>
      <w:r w:rsidRPr="003D6905">
        <w:rPr>
          <w:rFonts w:ascii="Calibri" w:hAnsi="Calibri"/>
          <w:color w:val="0070C0"/>
          <w:sz w:val="22"/>
          <w:szCs w:val="22"/>
        </w:rPr>
        <w:t xml:space="preserve"> </w:t>
      </w:r>
      <w:r>
        <w:rPr>
          <w:lang w:val="en-US"/>
        </w:rPr>
        <w:t>The PFCP Session Deletion Response may indicate that additional usage reports need to be signalled; if so, the</w:t>
      </w:r>
      <w:r w:rsidRPr="003D6905">
        <w:rPr>
          <w:lang w:val="en-US"/>
        </w:rPr>
        <w:t xml:space="preserve"> I-SMF </w:t>
      </w:r>
      <w:r>
        <w:rPr>
          <w:lang w:val="en-US"/>
        </w:rPr>
        <w:t xml:space="preserve">shall </w:t>
      </w:r>
      <w:r w:rsidRPr="003D6905">
        <w:rPr>
          <w:lang w:val="en-US"/>
        </w:rPr>
        <w:t>send additional Update Request</w:t>
      </w:r>
      <w:r>
        <w:rPr>
          <w:lang w:val="en-US"/>
        </w:rPr>
        <w:t>(s)</w:t>
      </w:r>
      <w:r w:rsidRPr="003D6905">
        <w:rPr>
          <w:lang w:val="en-US"/>
        </w:rPr>
        <w:t xml:space="preserve"> towards </w:t>
      </w:r>
      <w:r>
        <w:rPr>
          <w:lang w:val="en-US"/>
        </w:rPr>
        <w:t xml:space="preserve">the </w:t>
      </w:r>
      <w:r w:rsidRPr="003D6905">
        <w:rPr>
          <w:lang w:val="en-US"/>
        </w:rPr>
        <w:t>SMF</w:t>
      </w:r>
      <w:r>
        <w:rPr>
          <w:lang w:val="en-US"/>
        </w:rPr>
        <w:t xml:space="preserve"> encapsulating PFCP Session Report Requests and the SMF shall return Update Response (s) encapsulating PFCP Session Report Responses. W</w:t>
      </w:r>
      <w:r w:rsidRPr="003D6905">
        <w:rPr>
          <w:lang w:val="en-US"/>
        </w:rPr>
        <w:t>hen the last usage report has been received</w:t>
      </w:r>
      <w:r>
        <w:rPr>
          <w:lang w:val="en-US"/>
        </w:rPr>
        <w:t xml:space="preserve">, the SMF shall notify the I-SMF that the PDU session is released (in step 16a of </w:t>
      </w:r>
      <w:r w:rsidRPr="00140E21">
        <w:t>Figure 4.3.4.3-1</w:t>
      </w:r>
      <w:r>
        <w:t xml:space="preserve"> of </w:t>
      </w:r>
      <w:r w:rsidRPr="00441CD0">
        <w:rPr>
          <w:lang w:val="sv-SE"/>
        </w:rPr>
        <w:t>3GPP TS 23.502 [29]</w:t>
      </w:r>
      <w:r>
        <w:rPr>
          <w:lang w:val="sv-SE"/>
        </w:rPr>
        <w:t>).</w:t>
      </w:r>
    </w:p>
    <w:p w14:paraId="43BD2763" w14:textId="77777777" w:rsidR="00EE5860" w:rsidRPr="00441CD0" w:rsidRDefault="00EE5860" w:rsidP="00EE5860">
      <w:pPr>
        <w:pStyle w:val="Heading8"/>
      </w:pPr>
      <w:bookmarkStart w:id="7796" w:name="_Toc36031340"/>
      <w:bookmarkStart w:id="7797" w:name="_Toc36043260"/>
      <w:bookmarkStart w:id="7798" w:name="_Toc36814585"/>
      <w:bookmarkStart w:id="7799" w:name="_Toc44689452"/>
      <w:bookmarkStart w:id="7800" w:name="_Toc44924206"/>
      <w:bookmarkStart w:id="7801" w:name="_Toc51861178"/>
      <w:bookmarkStart w:id="7802" w:name="_Toc57930949"/>
      <w:bookmarkStart w:id="7803" w:name="_Toc57931579"/>
      <w:bookmarkStart w:id="7804" w:name="_Toc160974707"/>
      <w:r w:rsidRPr="00441CD0">
        <w:t>Annex E (Informative):</w:t>
      </w:r>
      <w:r w:rsidRPr="00441CD0">
        <w:br/>
        <w:t>Procedures Related to MPTCP Functionality</w:t>
      </w:r>
      <w:bookmarkEnd w:id="7796"/>
      <w:bookmarkEnd w:id="7797"/>
      <w:bookmarkEnd w:id="7798"/>
      <w:bookmarkEnd w:id="7799"/>
      <w:bookmarkEnd w:id="7800"/>
      <w:bookmarkEnd w:id="7801"/>
      <w:bookmarkEnd w:id="7802"/>
      <w:bookmarkEnd w:id="7803"/>
      <w:bookmarkEnd w:id="7804"/>
    </w:p>
    <w:p w14:paraId="4A9CD569" w14:textId="77777777" w:rsidR="00EE5860" w:rsidRPr="00441CD0" w:rsidRDefault="00EE5860" w:rsidP="005A1696">
      <w:pPr>
        <w:pStyle w:val="Heading1"/>
      </w:pPr>
      <w:bookmarkStart w:id="7805" w:name="_Toc36031341"/>
      <w:bookmarkStart w:id="7806" w:name="_Toc36043261"/>
      <w:bookmarkStart w:id="7807" w:name="_Toc36814586"/>
      <w:bookmarkStart w:id="7808" w:name="_Toc44689453"/>
      <w:bookmarkStart w:id="7809" w:name="_Toc44924207"/>
      <w:bookmarkStart w:id="7810" w:name="_Toc51861179"/>
      <w:bookmarkStart w:id="7811" w:name="_Toc57930950"/>
      <w:bookmarkStart w:id="7812" w:name="_Toc57931580"/>
      <w:bookmarkStart w:id="7813" w:name="_Toc160974708"/>
      <w:r w:rsidRPr="00441CD0">
        <w:t>E.1</w:t>
      </w:r>
      <w:r w:rsidRPr="00441CD0">
        <w:tab/>
        <w:t>General</w:t>
      </w:r>
      <w:bookmarkEnd w:id="7805"/>
      <w:bookmarkEnd w:id="7806"/>
      <w:bookmarkEnd w:id="7807"/>
      <w:bookmarkEnd w:id="7808"/>
      <w:bookmarkEnd w:id="7809"/>
      <w:bookmarkEnd w:id="7810"/>
      <w:bookmarkEnd w:id="7811"/>
      <w:bookmarkEnd w:id="7812"/>
      <w:bookmarkEnd w:id="7813"/>
    </w:p>
    <w:p w14:paraId="7DB3EBD1" w14:textId="77777777" w:rsidR="00EE5860" w:rsidRPr="00441CD0" w:rsidRDefault="00EE5860" w:rsidP="00EE5860">
      <w:r w:rsidRPr="00441CD0">
        <w:t>This clause provides example MPTCP flows.</w:t>
      </w:r>
    </w:p>
    <w:p w14:paraId="7A6AA67C" w14:textId="77777777" w:rsidR="00EE5860" w:rsidRPr="00441CD0" w:rsidRDefault="00EE5860" w:rsidP="00EE5860">
      <w:r w:rsidRPr="00441CD0">
        <w:t>This Annex is informative and the normative descriptions in this specification and in 3GPP TS 23.501 [28], 3GPP TS 23.502 [29] and in 3GPP TS 24.193 [59], prevail over the descriptions in this Annex if there is any difference.</w:t>
      </w:r>
    </w:p>
    <w:p w14:paraId="6881E319" w14:textId="77777777" w:rsidR="00EE5860" w:rsidRPr="00441CD0" w:rsidRDefault="00EE5860" w:rsidP="005A1696">
      <w:pPr>
        <w:pStyle w:val="Heading1"/>
      </w:pPr>
      <w:bookmarkStart w:id="7814" w:name="_Toc36031342"/>
      <w:bookmarkStart w:id="7815" w:name="_Toc36043262"/>
      <w:bookmarkStart w:id="7816" w:name="_Toc36814587"/>
      <w:bookmarkStart w:id="7817" w:name="_Toc44689454"/>
      <w:bookmarkStart w:id="7818" w:name="_Toc44924208"/>
      <w:bookmarkStart w:id="7819" w:name="_Toc51861180"/>
      <w:bookmarkStart w:id="7820" w:name="_Toc57930951"/>
      <w:bookmarkStart w:id="7821" w:name="_Toc57931581"/>
      <w:bookmarkStart w:id="7822" w:name="_Toc160974709"/>
      <w:r w:rsidRPr="00441CD0">
        <w:t>E.2</w:t>
      </w:r>
      <w:r w:rsidRPr="00441CD0">
        <w:tab/>
        <w:t>Multipath TCP Connection Setup</w:t>
      </w:r>
      <w:bookmarkEnd w:id="7814"/>
      <w:bookmarkEnd w:id="7815"/>
      <w:bookmarkEnd w:id="7816"/>
      <w:bookmarkEnd w:id="7817"/>
      <w:bookmarkEnd w:id="7818"/>
      <w:bookmarkEnd w:id="7819"/>
      <w:bookmarkEnd w:id="7820"/>
      <w:bookmarkEnd w:id="7821"/>
      <w:bookmarkEnd w:id="7822"/>
    </w:p>
    <w:p w14:paraId="59F22041" w14:textId="77777777" w:rsidR="00EE5860" w:rsidRPr="00441CD0" w:rsidRDefault="00EE5860" w:rsidP="005A1696">
      <w:pPr>
        <w:pStyle w:val="Heading2"/>
      </w:pPr>
      <w:bookmarkStart w:id="7823" w:name="_Toc36031343"/>
      <w:bookmarkStart w:id="7824" w:name="_Toc36043263"/>
      <w:bookmarkStart w:id="7825" w:name="_Toc36814588"/>
      <w:bookmarkStart w:id="7826" w:name="_Toc44689455"/>
      <w:bookmarkStart w:id="7827" w:name="_Toc44924209"/>
      <w:bookmarkStart w:id="7828" w:name="_Toc51861181"/>
      <w:bookmarkStart w:id="7829" w:name="_Toc57930952"/>
      <w:bookmarkStart w:id="7830" w:name="_Toc57931582"/>
      <w:bookmarkStart w:id="7831" w:name="_Toc160974710"/>
      <w:r w:rsidRPr="00441CD0">
        <w:t>E.2.1</w:t>
      </w:r>
      <w:r w:rsidRPr="00441CD0">
        <w:tab/>
        <w:t>General</w:t>
      </w:r>
      <w:bookmarkEnd w:id="7823"/>
      <w:bookmarkEnd w:id="7824"/>
      <w:bookmarkEnd w:id="7825"/>
      <w:bookmarkEnd w:id="7826"/>
      <w:bookmarkEnd w:id="7827"/>
      <w:bookmarkEnd w:id="7828"/>
      <w:bookmarkEnd w:id="7829"/>
      <w:bookmarkEnd w:id="7830"/>
      <w:bookmarkEnd w:id="7831"/>
    </w:p>
    <w:p w14:paraId="38CC4637" w14:textId="77777777" w:rsidR="00EE5860" w:rsidRDefault="00EE5860" w:rsidP="00EE5860">
      <w:bookmarkStart w:id="7832" w:name="_Toc36031344"/>
      <w:bookmarkStart w:id="7833" w:name="_Toc36043264"/>
      <w:bookmarkStart w:id="7834" w:name="_Toc36814589"/>
      <w:bookmarkStart w:id="7835" w:name="_Toc44689456"/>
      <w:bookmarkStart w:id="7836" w:name="_Toc44924210"/>
      <w:bookmarkStart w:id="7837" w:name="_Toc51861182"/>
      <w:r w:rsidRPr="00441CD0">
        <w:t>Multipath TCP Connection is setup between the MPTCP Client in the UE and the MPTCP Proxy in the UPF (PSA). The outgoing Multipath is initiated by the MPTCP Client in the UE towards the MPTCP Proxy in the UPF.</w:t>
      </w:r>
    </w:p>
    <w:p w14:paraId="0FAE7557" w14:textId="77777777" w:rsidR="00EE5860" w:rsidRPr="00441CD0" w:rsidRDefault="00EE5860" w:rsidP="00EE5860">
      <w:pPr>
        <w:pStyle w:val="NO"/>
      </w:pPr>
      <w:r>
        <w:t>NOTE:</w:t>
      </w:r>
      <w:r>
        <w:tab/>
      </w:r>
      <w:r w:rsidRPr="00441CD0">
        <w:t xml:space="preserve">The incoming Multipath </w:t>
      </w:r>
      <w:r>
        <w:t xml:space="preserve">which </w:t>
      </w:r>
      <w:r w:rsidRPr="00441CD0">
        <w:t xml:space="preserve">is </w:t>
      </w:r>
      <w:r>
        <w:t xml:space="preserve">assumed to be </w:t>
      </w:r>
      <w:r w:rsidRPr="00441CD0">
        <w:t>initiated by the MPTCP Proxy in the UPF towards the MPTCP Client in the UE</w:t>
      </w:r>
      <w:r>
        <w:t xml:space="preserve"> is not supported in this release of the specification</w:t>
      </w:r>
      <w:r w:rsidRPr="00441CD0">
        <w:t>.</w:t>
      </w:r>
    </w:p>
    <w:p w14:paraId="32D8376A" w14:textId="77777777" w:rsidR="00EE5860" w:rsidRPr="00441CD0" w:rsidRDefault="00EE5860" w:rsidP="00EE5860">
      <w:r w:rsidRPr="00441CD0">
        <w:t>The RTT TCP Convert Protocol (specified in IETF RFC </w:t>
      </w:r>
      <w:r>
        <w:t>8803</w:t>
      </w:r>
      <w:r w:rsidRPr="00441CD0">
        <w:t> [60]) is used to setup Multipath TCP connection and used for data exchange. The MPTCP Proxy implements the Transport Converter functionality.</w:t>
      </w:r>
    </w:p>
    <w:p w14:paraId="2BD2A8D0" w14:textId="77777777" w:rsidR="00EE5860" w:rsidRPr="00441CD0" w:rsidRDefault="00EE5860" w:rsidP="005A1696">
      <w:pPr>
        <w:pStyle w:val="Heading2"/>
      </w:pPr>
      <w:bookmarkStart w:id="7838" w:name="_Toc57930953"/>
      <w:bookmarkStart w:id="7839" w:name="_Toc57931583"/>
      <w:bookmarkStart w:id="7840" w:name="_Toc160974711"/>
      <w:r w:rsidRPr="00441CD0">
        <w:t>E.2.2</w:t>
      </w:r>
      <w:r w:rsidRPr="00441CD0">
        <w:tab/>
        <w:t>Outgoing Multipath TCP Connection Setup</w:t>
      </w:r>
      <w:bookmarkEnd w:id="7832"/>
      <w:bookmarkEnd w:id="7833"/>
      <w:bookmarkEnd w:id="7834"/>
      <w:bookmarkEnd w:id="7835"/>
      <w:bookmarkEnd w:id="7836"/>
      <w:bookmarkEnd w:id="7837"/>
      <w:bookmarkEnd w:id="7838"/>
      <w:bookmarkEnd w:id="7839"/>
      <w:bookmarkEnd w:id="7840"/>
    </w:p>
    <w:p w14:paraId="4BA2FC18" w14:textId="77777777" w:rsidR="00EE5860" w:rsidRPr="00441CD0" w:rsidRDefault="00EE5860" w:rsidP="00EE5860">
      <w:r w:rsidRPr="00441CD0">
        <w:rPr>
          <w:rFonts w:hint="eastAsia"/>
        </w:rPr>
        <w:t xml:space="preserve">Figure </w:t>
      </w:r>
      <w:r w:rsidRPr="00441CD0">
        <w:t>E.2.2-1</w:t>
      </w:r>
      <w:r w:rsidRPr="00441CD0">
        <w:rPr>
          <w:rFonts w:hint="eastAsia"/>
        </w:rPr>
        <w:t xml:space="preserve"> describes the establishment of an outgoing </w:t>
      </w:r>
      <w:r w:rsidRPr="00441CD0">
        <w:t xml:space="preserve">multipath </w:t>
      </w:r>
      <w:r w:rsidRPr="00441CD0">
        <w:rPr>
          <w:rFonts w:hint="eastAsia"/>
        </w:rPr>
        <w:t>TCP connection through a Transport Converter.</w:t>
      </w:r>
    </w:p>
    <w:p w14:paraId="46ADF7F7" w14:textId="77777777" w:rsidR="00EE5860" w:rsidRPr="00441CD0" w:rsidRDefault="00EE5860" w:rsidP="00EE5860">
      <w:r w:rsidRPr="00441CD0">
        <w:lastRenderedPageBreak/>
        <w:t>The MPTCP Client initiates a Multipath TCP connection towards the Transport Converter, by sending a SYN with the MP_CAPABLE option (MPC in Figure E.2.2-1). The SYN includes the address and port number of the Server (i.e. remote host), that are extracted by the Transport Converter and used to initiate a Multipath TCP connection towards this Server. As the Server does not support Multipath TCP, it replies with a SYN+ACK that does not contain the MP_CAPABLE option. The Transport Converter notes that the connection with the Server does not support Multipath TCP and returns the extended TCP header received from the Server to the Client.</w:t>
      </w:r>
    </w:p>
    <w:p w14:paraId="1B0E9101" w14:textId="77777777" w:rsidR="00EE5860" w:rsidRPr="00441CD0" w:rsidRDefault="00EE5860" w:rsidP="00EE5860">
      <w:pPr>
        <w:pStyle w:val="TH"/>
        <w:rPr>
          <w:rFonts w:cs="Arial"/>
          <w:bCs/>
          <w:lang w:val="en-US" w:eastAsia="zh-CN"/>
        </w:rPr>
      </w:pPr>
      <w:r w:rsidRPr="00441CD0">
        <w:rPr>
          <w:noProof/>
        </w:rPr>
        <w:object w:dxaOrig="13234" w:dyaOrig="3591" w14:anchorId="48169744">
          <v:shape id="_x0000_i1039" type="#_x0000_t75" style="width:420pt;height:114pt" o:ole="">
            <v:imagedata r:id="rId35" o:title=""/>
          </v:shape>
          <o:OLEObject Type="Embed" ProgID="VisioViewer.Viewer.1" ShapeID="_x0000_i1039" DrawAspect="Content" ObjectID="_1771588918" r:id="rId36"/>
        </w:object>
      </w:r>
    </w:p>
    <w:p w14:paraId="18DD97C7" w14:textId="77777777" w:rsidR="00EE5860" w:rsidRPr="00441CD0" w:rsidRDefault="00EE5860" w:rsidP="00EE5860">
      <w:pPr>
        <w:pStyle w:val="TF"/>
      </w:pPr>
      <w:r w:rsidRPr="00441CD0">
        <w:rPr>
          <w:rFonts w:hint="eastAsia"/>
        </w:rPr>
        <w:t xml:space="preserve">Figure </w:t>
      </w:r>
      <w:r w:rsidRPr="00441CD0">
        <w:t>E.2.2-1</w:t>
      </w:r>
      <w:r w:rsidRPr="00441CD0">
        <w:rPr>
          <w:rFonts w:hint="eastAsia"/>
        </w:rPr>
        <w:t xml:space="preserve"> </w:t>
      </w:r>
      <w:r w:rsidRPr="00441CD0">
        <w:t>–</w:t>
      </w:r>
      <w:r w:rsidRPr="00441CD0">
        <w:rPr>
          <w:rFonts w:hint="eastAsia"/>
        </w:rPr>
        <w:t xml:space="preserve"> </w:t>
      </w:r>
      <w:r w:rsidRPr="00441CD0">
        <w:t xml:space="preserve">Outgoing Converter-Assisted Multipath </w:t>
      </w:r>
      <w:r w:rsidRPr="00441CD0">
        <w:rPr>
          <w:rFonts w:hint="eastAsia"/>
        </w:rPr>
        <w:t>TCP Connection</w:t>
      </w:r>
      <w:r w:rsidRPr="00441CD0">
        <w:t xml:space="preserve"> Setup</w:t>
      </w:r>
    </w:p>
    <w:p w14:paraId="08145A8E" w14:textId="77777777" w:rsidR="00EE5860" w:rsidRPr="00441CD0" w:rsidRDefault="00EE5860" w:rsidP="005A1696">
      <w:pPr>
        <w:pStyle w:val="Heading2"/>
      </w:pPr>
      <w:bookmarkStart w:id="7841" w:name="_Toc36031345"/>
      <w:bookmarkStart w:id="7842" w:name="_Toc36043265"/>
      <w:bookmarkStart w:id="7843" w:name="_Toc36814590"/>
      <w:bookmarkStart w:id="7844" w:name="_Toc44689457"/>
      <w:bookmarkStart w:id="7845" w:name="_Toc44924211"/>
      <w:bookmarkStart w:id="7846" w:name="_Toc51861183"/>
      <w:bookmarkStart w:id="7847" w:name="_Toc57930954"/>
      <w:bookmarkStart w:id="7848" w:name="_Toc57931584"/>
      <w:bookmarkStart w:id="7849" w:name="_Toc36031346"/>
      <w:bookmarkStart w:id="7850" w:name="_Toc36043266"/>
      <w:bookmarkStart w:id="7851" w:name="_Toc36814591"/>
      <w:bookmarkStart w:id="7852" w:name="_Toc44689458"/>
      <w:bookmarkStart w:id="7853" w:name="_Toc44924212"/>
      <w:bookmarkStart w:id="7854" w:name="_Toc51861184"/>
      <w:bookmarkStart w:id="7855" w:name="_Toc160974712"/>
      <w:r w:rsidRPr="00441CD0">
        <w:t>E.2.3</w:t>
      </w:r>
      <w:r w:rsidRPr="00441CD0">
        <w:tab/>
        <w:t>Incoming Multipath TCP Connection Setup</w:t>
      </w:r>
      <w:bookmarkEnd w:id="7841"/>
      <w:bookmarkEnd w:id="7842"/>
      <w:bookmarkEnd w:id="7843"/>
      <w:bookmarkEnd w:id="7844"/>
      <w:bookmarkEnd w:id="7845"/>
      <w:bookmarkEnd w:id="7846"/>
      <w:bookmarkEnd w:id="7847"/>
      <w:bookmarkEnd w:id="7848"/>
      <w:bookmarkEnd w:id="7855"/>
    </w:p>
    <w:p w14:paraId="0FE2A1FA" w14:textId="77777777" w:rsidR="00EE5860" w:rsidRPr="00441CD0" w:rsidRDefault="00EE5860" w:rsidP="00EE5860">
      <w:r w:rsidRPr="00441CD0">
        <w:t xml:space="preserve">Incoming Multipath TCP Connection Setup </w:t>
      </w:r>
      <w:r>
        <w:t>as described in clause 5.2 of IETF RFC 8803 [60] is not supported in this release of the specification.</w:t>
      </w:r>
    </w:p>
    <w:p w14:paraId="046CA3A1" w14:textId="77777777" w:rsidR="00EE5860" w:rsidRPr="00441CD0" w:rsidRDefault="00EE5860" w:rsidP="005A1696">
      <w:pPr>
        <w:pStyle w:val="Heading2"/>
      </w:pPr>
      <w:bookmarkStart w:id="7856" w:name="_Toc57930955"/>
      <w:bookmarkStart w:id="7857" w:name="_Toc57931585"/>
      <w:bookmarkStart w:id="7858" w:name="_Toc160974713"/>
      <w:r w:rsidRPr="00441CD0">
        <w:t>E.2.4</w:t>
      </w:r>
      <w:r w:rsidRPr="00441CD0">
        <w:tab/>
        <w:t>MPTCP Session Entry Stored in MPTCP Proxy</w:t>
      </w:r>
      <w:bookmarkEnd w:id="7849"/>
      <w:bookmarkEnd w:id="7850"/>
      <w:bookmarkEnd w:id="7851"/>
      <w:bookmarkEnd w:id="7852"/>
      <w:bookmarkEnd w:id="7853"/>
      <w:bookmarkEnd w:id="7854"/>
      <w:bookmarkEnd w:id="7856"/>
      <w:bookmarkEnd w:id="7857"/>
      <w:bookmarkEnd w:id="7858"/>
    </w:p>
    <w:p w14:paraId="56CE069E" w14:textId="77777777" w:rsidR="00EE5860" w:rsidRPr="00441CD0" w:rsidRDefault="00EE5860" w:rsidP="00EE5860">
      <w:r w:rsidRPr="00441CD0">
        <w:t>Once Multipath TCP Connection is successfully setup between the MPTCP Client in the UE and the MPTCP Proxy in the UPF, the MPTCP Proxy stores the MPTCP session entry in its storage.</w:t>
      </w:r>
    </w:p>
    <w:p w14:paraId="38E0BEE7" w14:textId="77777777" w:rsidR="00EE5860" w:rsidRPr="00441CD0" w:rsidRDefault="00EE5860" w:rsidP="00EE5860">
      <w:r w:rsidRPr="00441CD0">
        <w:t>The MPTCP session entry includes the following information:</w:t>
      </w:r>
    </w:p>
    <w:p w14:paraId="21088627" w14:textId="77777777" w:rsidR="00EE5860" w:rsidRPr="00441CD0" w:rsidRDefault="00EE5860" w:rsidP="00EE5860">
      <w:pPr>
        <w:pStyle w:val="B1"/>
      </w:pPr>
      <w:r w:rsidRPr="00441CD0">
        <w:t>-</w:t>
      </w:r>
      <w:r w:rsidRPr="00441CD0">
        <w:tab/>
      </w:r>
      <w:r w:rsidRPr="00441CD0">
        <w:rPr>
          <w:rFonts w:hint="eastAsia"/>
        </w:rPr>
        <w:t xml:space="preserve">UE link-specific </w:t>
      </w:r>
      <w:r w:rsidRPr="00441CD0">
        <w:t xml:space="preserve">multipath </w:t>
      </w:r>
      <w:r w:rsidRPr="00441CD0">
        <w:rPr>
          <w:rFonts w:hint="eastAsia"/>
        </w:rPr>
        <w:t xml:space="preserve">IP address and </w:t>
      </w:r>
      <w:r w:rsidRPr="00441CD0">
        <w:t xml:space="preserve">its TCP </w:t>
      </w:r>
      <w:r w:rsidRPr="00441CD0">
        <w:rPr>
          <w:rFonts w:hint="eastAsia"/>
        </w:rPr>
        <w:t>port</w:t>
      </w:r>
      <w:r w:rsidRPr="00441CD0">
        <w:t>;</w:t>
      </w:r>
    </w:p>
    <w:p w14:paraId="5F0F3EAA" w14:textId="77777777" w:rsidR="00EE5860" w:rsidRPr="00441CD0" w:rsidRDefault="00EE5860" w:rsidP="00EE5860">
      <w:pPr>
        <w:pStyle w:val="B1"/>
      </w:pPr>
      <w:r w:rsidRPr="00441CD0">
        <w:t>-</w:t>
      </w:r>
      <w:r w:rsidRPr="00441CD0">
        <w:tab/>
        <w:t xml:space="preserve">UE's </w:t>
      </w:r>
      <w:r w:rsidRPr="00441CD0">
        <w:rPr>
          <w:rFonts w:hint="eastAsia"/>
        </w:rPr>
        <w:t>MA</w:t>
      </w:r>
      <w:r w:rsidRPr="00441CD0">
        <w:t>-</w:t>
      </w:r>
      <w:r w:rsidRPr="00441CD0">
        <w:rPr>
          <w:rFonts w:hint="eastAsia"/>
        </w:rPr>
        <w:t xml:space="preserve">PDU session IP address and </w:t>
      </w:r>
      <w:r w:rsidRPr="00441CD0">
        <w:t xml:space="preserve">its TCP </w:t>
      </w:r>
      <w:r w:rsidRPr="00441CD0">
        <w:rPr>
          <w:rFonts w:hint="eastAsia"/>
        </w:rPr>
        <w:t>port</w:t>
      </w:r>
      <w:r w:rsidRPr="00441CD0">
        <w:t>, if the MA-PDU session IP address is used by MPTCP Proxy for IP translation;</w:t>
      </w:r>
    </w:p>
    <w:p w14:paraId="66E3D7F2" w14:textId="77777777" w:rsidR="00EE5860" w:rsidRPr="00441CD0" w:rsidRDefault="00EE5860" w:rsidP="00EE5860">
      <w:pPr>
        <w:pStyle w:val="B1"/>
      </w:pPr>
      <w:r w:rsidRPr="00441CD0">
        <w:t>-</w:t>
      </w:r>
      <w:r w:rsidRPr="00441CD0">
        <w:tab/>
        <w:t>N6 routable IP address and its TCP port, if N6 routable IP address is used by the MPTCP Proxy for IP translation;</w:t>
      </w:r>
    </w:p>
    <w:p w14:paraId="4DE05719" w14:textId="77777777" w:rsidR="00EE5860" w:rsidRPr="00441CD0" w:rsidRDefault="00EE5860" w:rsidP="00EE5860">
      <w:pPr>
        <w:pStyle w:val="B1"/>
      </w:pPr>
      <w:r w:rsidRPr="00441CD0">
        <w:t>-</w:t>
      </w:r>
      <w:r w:rsidRPr="00441CD0">
        <w:tab/>
      </w:r>
      <w:r w:rsidRPr="00441CD0">
        <w:rPr>
          <w:rFonts w:hint="eastAsia"/>
        </w:rPr>
        <w:t xml:space="preserve">the remote host IP address and </w:t>
      </w:r>
      <w:r w:rsidRPr="00441CD0">
        <w:t xml:space="preserve">its TCP </w:t>
      </w:r>
      <w:r w:rsidRPr="00441CD0">
        <w:rPr>
          <w:rFonts w:hint="eastAsia"/>
        </w:rPr>
        <w:t>port.</w:t>
      </w:r>
    </w:p>
    <w:p w14:paraId="327A4169" w14:textId="77777777" w:rsidR="00EE5860" w:rsidRPr="00441CD0" w:rsidRDefault="00EE5860" w:rsidP="00EE5860">
      <w:r w:rsidRPr="00441CD0">
        <w:rPr>
          <w:rFonts w:hint="eastAsia"/>
        </w:rPr>
        <w:t>T</w:t>
      </w:r>
      <w:r w:rsidRPr="00441CD0">
        <w:t xml:space="preserve">he stored </w:t>
      </w:r>
      <w:r w:rsidRPr="00441CD0">
        <w:rPr>
          <w:rFonts w:hint="eastAsia"/>
        </w:rPr>
        <w:t xml:space="preserve">MPTCP </w:t>
      </w:r>
      <w:r w:rsidRPr="00441CD0">
        <w:t xml:space="preserve">session entry </w:t>
      </w:r>
      <w:r w:rsidRPr="00441CD0">
        <w:rPr>
          <w:rFonts w:hint="eastAsia"/>
        </w:rPr>
        <w:t xml:space="preserve">is used by </w:t>
      </w:r>
      <w:r w:rsidRPr="00441CD0">
        <w:t xml:space="preserve">the </w:t>
      </w:r>
      <w:r w:rsidRPr="00441CD0">
        <w:rPr>
          <w:rFonts w:hint="eastAsia"/>
        </w:rPr>
        <w:t xml:space="preserve">MPTCP Proxy </w:t>
      </w:r>
      <w:r w:rsidRPr="00441CD0">
        <w:t xml:space="preserve">for IP translation when receiving uplink </w:t>
      </w:r>
      <w:r w:rsidRPr="00441CD0">
        <w:rPr>
          <w:rFonts w:hint="eastAsia"/>
        </w:rPr>
        <w:t>or</w:t>
      </w:r>
      <w:r w:rsidRPr="00441CD0">
        <w:t xml:space="preserve"> downlink MPTCP traffic.</w:t>
      </w:r>
    </w:p>
    <w:p w14:paraId="172C1F21" w14:textId="77777777" w:rsidR="00EE5860" w:rsidRPr="00441CD0" w:rsidRDefault="00EE5860" w:rsidP="005A1696">
      <w:pPr>
        <w:pStyle w:val="Heading1"/>
      </w:pPr>
      <w:bookmarkStart w:id="7859" w:name="_Toc36031347"/>
      <w:bookmarkStart w:id="7860" w:name="_Toc36043267"/>
      <w:bookmarkStart w:id="7861" w:name="_Toc36814592"/>
      <w:bookmarkStart w:id="7862" w:name="_Toc44689459"/>
      <w:bookmarkStart w:id="7863" w:name="_Toc44924213"/>
      <w:bookmarkStart w:id="7864" w:name="_Toc51861185"/>
      <w:bookmarkStart w:id="7865" w:name="_Toc57930956"/>
      <w:bookmarkStart w:id="7866" w:name="_Toc57931586"/>
      <w:bookmarkStart w:id="7867" w:name="_Toc160974714"/>
      <w:r w:rsidRPr="00441CD0">
        <w:t>E.3</w:t>
      </w:r>
      <w:r w:rsidRPr="00441CD0">
        <w:tab/>
        <w:t>IP Translation Procedure</w:t>
      </w:r>
      <w:bookmarkEnd w:id="7859"/>
      <w:bookmarkEnd w:id="7860"/>
      <w:bookmarkEnd w:id="7861"/>
      <w:bookmarkEnd w:id="7862"/>
      <w:bookmarkEnd w:id="7863"/>
      <w:bookmarkEnd w:id="7864"/>
      <w:bookmarkEnd w:id="7865"/>
      <w:bookmarkEnd w:id="7866"/>
      <w:bookmarkEnd w:id="7867"/>
    </w:p>
    <w:p w14:paraId="12B3017E" w14:textId="77777777" w:rsidR="00EE5860" w:rsidRPr="00441CD0" w:rsidRDefault="00EE5860" w:rsidP="005A1696">
      <w:pPr>
        <w:pStyle w:val="Heading2"/>
      </w:pPr>
      <w:bookmarkStart w:id="7868" w:name="_Toc36031348"/>
      <w:bookmarkStart w:id="7869" w:name="_Toc36043268"/>
      <w:bookmarkStart w:id="7870" w:name="_Toc36814593"/>
      <w:bookmarkStart w:id="7871" w:name="_Toc44689460"/>
      <w:bookmarkStart w:id="7872" w:name="_Toc44924214"/>
      <w:bookmarkStart w:id="7873" w:name="_Toc51861186"/>
      <w:bookmarkStart w:id="7874" w:name="_Toc57930957"/>
      <w:bookmarkStart w:id="7875" w:name="_Toc57931587"/>
      <w:bookmarkStart w:id="7876" w:name="_Toc160974715"/>
      <w:r w:rsidRPr="00441CD0">
        <w:t>E.3.1</w:t>
      </w:r>
      <w:r w:rsidRPr="00441CD0">
        <w:tab/>
        <w:t>General</w:t>
      </w:r>
      <w:bookmarkEnd w:id="7868"/>
      <w:bookmarkEnd w:id="7869"/>
      <w:bookmarkEnd w:id="7870"/>
      <w:bookmarkEnd w:id="7871"/>
      <w:bookmarkEnd w:id="7872"/>
      <w:bookmarkEnd w:id="7873"/>
      <w:bookmarkEnd w:id="7874"/>
      <w:bookmarkEnd w:id="7875"/>
      <w:bookmarkEnd w:id="7876"/>
    </w:p>
    <w:p w14:paraId="784D03B4" w14:textId="77777777" w:rsidR="00EE5860" w:rsidRPr="00441CD0" w:rsidRDefault="00EE5860" w:rsidP="00EE5860">
      <w:r w:rsidRPr="00441CD0">
        <w:t>On receiving uplink or downlink MPTCP traffic, the UPF internally forwards the MPTCP traffic to the MPTCP Proxy</w:t>
      </w:r>
      <w:r w:rsidRPr="00441CD0">
        <w:rPr>
          <w:rFonts w:hint="eastAsia"/>
          <w:lang w:eastAsia="zh-CN"/>
        </w:rPr>
        <w:t xml:space="preserve">. The MPTCP Proxy detects the MPTCP traffic is for data exchange, and performs </w:t>
      </w:r>
      <w:r w:rsidRPr="00441CD0">
        <w:t>IP translation</w:t>
      </w:r>
      <w:r w:rsidRPr="00441CD0">
        <w:rPr>
          <w:rFonts w:hint="eastAsia"/>
          <w:lang w:eastAsia="zh-CN"/>
        </w:rPr>
        <w:t xml:space="preserve"> before sending out the translated MPTCP traffic</w:t>
      </w:r>
      <w:r w:rsidRPr="00441CD0">
        <w:t>.</w:t>
      </w:r>
    </w:p>
    <w:p w14:paraId="3D9414CA" w14:textId="77777777" w:rsidR="00EE5860" w:rsidRPr="00441CD0" w:rsidRDefault="00EE5860" w:rsidP="00EE5860">
      <w:r w:rsidRPr="00441CD0">
        <w:t>Figure E.3.1-1 illustrates the IP translation model for uplink and downlink MPTCP traffics, both on the UE side and the UPF side.</w:t>
      </w:r>
    </w:p>
    <w:p w14:paraId="74EE61B8" w14:textId="77777777" w:rsidR="00EE5860" w:rsidRPr="00441CD0" w:rsidRDefault="00EE5860" w:rsidP="00EE5860">
      <w:pPr>
        <w:pStyle w:val="TH"/>
        <w:rPr>
          <w:lang w:val="en-US" w:eastAsia="zh-CN"/>
        </w:rPr>
      </w:pPr>
      <w:r w:rsidRPr="00441CD0">
        <w:rPr>
          <w:lang w:val="en-US" w:eastAsia="zh-CN"/>
        </w:rPr>
        <w:object w:dxaOrig="15450" w:dyaOrig="7315" w14:anchorId="25B5EBFD">
          <v:shape id="_x0000_i1040" type="#_x0000_t75" style="width:462pt;height:3in" o:ole="">
            <v:imagedata r:id="rId37" o:title=""/>
          </v:shape>
          <o:OLEObject Type="Embed" ProgID="VisioViewer.Viewer.1" ShapeID="_x0000_i1040" DrawAspect="Content" ObjectID="_1771588919" r:id="rId38"/>
        </w:object>
      </w:r>
    </w:p>
    <w:p w14:paraId="7827D5F6" w14:textId="77777777" w:rsidR="00EE5860" w:rsidRPr="00441CD0" w:rsidRDefault="00EE5860" w:rsidP="00EE5860">
      <w:pPr>
        <w:pStyle w:val="TF"/>
        <w:rPr>
          <w:lang w:val="en-US" w:eastAsia="zh-CN"/>
        </w:rPr>
      </w:pPr>
      <w:r w:rsidRPr="00441CD0">
        <w:rPr>
          <w:lang w:val="en-US" w:eastAsia="zh-CN"/>
        </w:rPr>
        <w:t>Figure E.3.1-1 IP Translation Model</w:t>
      </w:r>
    </w:p>
    <w:p w14:paraId="2B4843F7" w14:textId="77777777" w:rsidR="00EE5860" w:rsidRPr="00441CD0" w:rsidRDefault="00EE5860" w:rsidP="00EE5860">
      <w:r w:rsidRPr="00441CD0">
        <w:t xml:space="preserve">When UE's MA-PDU session IP address is used by MPTCP Proxy for IP translation, port collision and port exhaustion can potentially occur because the UE also uses the MA-PDU session IP address for non-MPTCP traffic. To avoid this, </w:t>
      </w:r>
      <w:r w:rsidRPr="00441CD0">
        <w:rPr>
          <w:rFonts w:hint="eastAsia"/>
          <w:lang w:eastAsia="zh-CN"/>
        </w:rPr>
        <w:t>a</w:t>
      </w:r>
      <w:r w:rsidRPr="00441CD0">
        <w:t xml:space="preserve"> N6 routable IP address </w:t>
      </w:r>
      <w:r w:rsidRPr="00441CD0">
        <w:rPr>
          <w:rFonts w:hint="eastAsia"/>
          <w:lang w:eastAsia="zh-CN"/>
        </w:rPr>
        <w:t xml:space="preserve">can be used by the MPTCP Proxy for </w:t>
      </w:r>
      <w:r w:rsidRPr="00441CD0">
        <w:t>IP translation, based on the UPF implementation.</w:t>
      </w:r>
    </w:p>
    <w:p w14:paraId="0E642F7A" w14:textId="77777777" w:rsidR="00EE5860" w:rsidRPr="00441CD0" w:rsidRDefault="00EE5860" w:rsidP="005A1696">
      <w:pPr>
        <w:pStyle w:val="Heading2"/>
      </w:pPr>
      <w:bookmarkStart w:id="7877" w:name="_Toc36031349"/>
      <w:bookmarkStart w:id="7878" w:name="_Toc36043269"/>
      <w:bookmarkStart w:id="7879" w:name="_Toc36814594"/>
      <w:bookmarkStart w:id="7880" w:name="_Toc44689461"/>
      <w:bookmarkStart w:id="7881" w:name="_Toc44924215"/>
      <w:bookmarkStart w:id="7882" w:name="_Toc51861187"/>
      <w:bookmarkStart w:id="7883" w:name="_Toc57930958"/>
      <w:bookmarkStart w:id="7884" w:name="_Toc57931588"/>
      <w:bookmarkStart w:id="7885" w:name="_Toc160974716"/>
      <w:r w:rsidRPr="00441CD0">
        <w:t>E.3.2</w:t>
      </w:r>
      <w:r w:rsidRPr="00441CD0">
        <w:tab/>
        <w:t>IP Translation on Uplink IP Packets</w:t>
      </w:r>
      <w:bookmarkEnd w:id="7877"/>
      <w:bookmarkEnd w:id="7878"/>
      <w:bookmarkEnd w:id="7879"/>
      <w:bookmarkEnd w:id="7880"/>
      <w:bookmarkEnd w:id="7881"/>
      <w:bookmarkEnd w:id="7882"/>
      <w:bookmarkEnd w:id="7883"/>
      <w:bookmarkEnd w:id="7884"/>
      <w:bookmarkEnd w:id="7885"/>
    </w:p>
    <w:p w14:paraId="347E1F82" w14:textId="77777777" w:rsidR="00EE5860" w:rsidRPr="00441CD0" w:rsidRDefault="00EE5860" w:rsidP="00EE5860">
      <w:pPr>
        <w:rPr>
          <w:lang w:val="en-US" w:eastAsia="zh-CN"/>
        </w:rPr>
      </w:pPr>
      <w:r w:rsidRPr="00441CD0">
        <w:rPr>
          <w:lang w:val="en-US" w:eastAsia="zh-CN"/>
        </w:rPr>
        <w:t>Once uplink MPTCP traffic is detected by the UPF, the UPF internally forwards the uplink IP packets to the MPTCP Proxy.</w:t>
      </w:r>
    </w:p>
    <w:p w14:paraId="658B7CF1"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uplink IP packets, based on the stored MPTCP session entry:</w:t>
      </w:r>
    </w:p>
    <w:p w14:paraId="334504AA" w14:textId="77777777" w:rsidR="00EE5860" w:rsidRPr="00441CD0" w:rsidRDefault="00EE5860" w:rsidP="00EE5860">
      <w:pPr>
        <w:pStyle w:val="B1"/>
      </w:pPr>
      <w:r w:rsidRPr="00441CD0">
        <w:t>-</w:t>
      </w:r>
      <w:r w:rsidRPr="00441CD0">
        <w:tab/>
        <w:t>replace the source IP address and port, from the UE link-specific multipath IP@ and its port, to the UE's MA-PDU session IP@ and its port (or N6 routable IP@ and its port);</w:t>
      </w:r>
    </w:p>
    <w:p w14:paraId="79D0C2CC" w14:textId="77777777" w:rsidR="00EE5860" w:rsidRPr="00441CD0" w:rsidRDefault="00EE5860" w:rsidP="00EE5860">
      <w:pPr>
        <w:pStyle w:val="B1"/>
      </w:pPr>
      <w:r w:rsidRPr="00441CD0">
        <w:t>-</w:t>
      </w:r>
      <w:r w:rsidRPr="00441CD0">
        <w:tab/>
        <w:t>replace the destination IP address and port, from the MPTCP Proxy IP@ and its port, to the remote host IP@ and its port.</w:t>
      </w:r>
    </w:p>
    <w:p w14:paraId="58CE1288" w14:textId="77777777" w:rsidR="00EE5860" w:rsidRPr="00441CD0" w:rsidRDefault="00EE5860" w:rsidP="00EE5860">
      <w:pPr>
        <w:rPr>
          <w:lang w:val="en-US" w:eastAsia="zh-CN"/>
        </w:rPr>
      </w:pPr>
      <w:r w:rsidRPr="00441CD0">
        <w:rPr>
          <w:lang w:val="en-US" w:eastAsia="zh-CN"/>
        </w:rPr>
        <w:t>After performing IP translation, the MPTCP Proxy forwards the translated uplink IP packets to N6 interface.</w:t>
      </w:r>
    </w:p>
    <w:p w14:paraId="74A9C026" w14:textId="77777777" w:rsidR="00EE5860" w:rsidRPr="00441CD0" w:rsidRDefault="00EE5860" w:rsidP="005A1696">
      <w:pPr>
        <w:pStyle w:val="Heading2"/>
      </w:pPr>
      <w:bookmarkStart w:id="7886" w:name="_Toc36031350"/>
      <w:bookmarkStart w:id="7887" w:name="_Toc36043270"/>
      <w:bookmarkStart w:id="7888" w:name="_Toc36814595"/>
      <w:bookmarkStart w:id="7889" w:name="_Toc44689462"/>
      <w:bookmarkStart w:id="7890" w:name="_Toc44924216"/>
      <w:bookmarkStart w:id="7891" w:name="_Toc51861188"/>
      <w:bookmarkStart w:id="7892" w:name="_Toc57930959"/>
      <w:bookmarkStart w:id="7893" w:name="_Toc57931589"/>
      <w:bookmarkStart w:id="7894" w:name="_Toc160974717"/>
      <w:r w:rsidRPr="00441CD0">
        <w:t>E.3.3</w:t>
      </w:r>
      <w:r w:rsidRPr="00441CD0">
        <w:tab/>
        <w:t>IP Translation on Downlink IP Packets</w:t>
      </w:r>
      <w:bookmarkEnd w:id="7886"/>
      <w:bookmarkEnd w:id="7887"/>
      <w:bookmarkEnd w:id="7888"/>
      <w:bookmarkEnd w:id="7889"/>
      <w:bookmarkEnd w:id="7890"/>
      <w:bookmarkEnd w:id="7891"/>
      <w:bookmarkEnd w:id="7892"/>
      <w:bookmarkEnd w:id="7893"/>
      <w:bookmarkEnd w:id="7894"/>
    </w:p>
    <w:p w14:paraId="2F3D5C5B" w14:textId="77777777" w:rsidR="00EE5860" w:rsidRPr="00441CD0" w:rsidRDefault="00EE5860" w:rsidP="00EE5860">
      <w:pPr>
        <w:rPr>
          <w:lang w:val="en-US" w:eastAsia="zh-CN"/>
        </w:rPr>
      </w:pPr>
      <w:r w:rsidRPr="00441CD0">
        <w:rPr>
          <w:lang w:val="en-US" w:eastAsia="zh-CN"/>
        </w:rPr>
        <w:t xml:space="preserve">Once downlink MPTCP traffic is detected by </w:t>
      </w:r>
      <w:r w:rsidRPr="00441CD0">
        <w:rPr>
          <w:rFonts w:hint="eastAsia"/>
          <w:lang w:val="en-US" w:eastAsia="zh-CN"/>
        </w:rPr>
        <w:t xml:space="preserve">the </w:t>
      </w:r>
      <w:r w:rsidRPr="00441CD0">
        <w:rPr>
          <w:lang w:val="en-US" w:eastAsia="zh-CN"/>
        </w:rPr>
        <w:t>UPF, the UPF internally forwards the downlink IP packets to the MPTCP Proxy.</w:t>
      </w:r>
    </w:p>
    <w:p w14:paraId="600CCDEC" w14:textId="77777777" w:rsidR="00EE5860" w:rsidRPr="00441CD0" w:rsidRDefault="00EE5860" w:rsidP="00EE5860">
      <w:pPr>
        <w:rPr>
          <w:lang w:val="en-US" w:eastAsia="zh-CN"/>
        </w:rPr>
      </w:pPr>
      <w:r w:rsidRPr="00441CD0">
        <w:rPr>
          <w:lang w:val="en-US" w:eastAsia="zh-CN"/>
        </w:rPr>
        <w:t>The MPTCP Proxy perform</w:t>
      </w:r>
      <w:r w:rsidRPr="00441CD0">
        <w:rPr>
          <w:rFonts w:hint="eastAsia"/>
          <w:lang w:val="en-US" w:eastAsia="zh-CN"/>
        </w:rPr>
        <w:t>s</w:t>
      </w:r>
      <w:r w:rsidRPr="00441CD0">
        <w:rPr>
          <w:lang w:val="en-US" w:eastAsia="zh-CN"/>
        </w:rPr>
        <w:t xml:space="preserve"> IP translation to the </w:t>
      </w:r>
      <w:r w:rsidRPr="00441CD0">
        <w:rPr>
          <w:rFonts w:hint="eastAsia"/>
          <w:lang w:val="en-US" w:eastAsia="zh-CN"/>
        </w:rPr>
        <w:t>downlink</w:t>
      </w:r>
      <w:r w:rsidRPr="00441CD0">
        <w:rPr>
          <w:lang w:val="en-US" w:eastAsia="zh-CN"/>
        </w:rPr>
        <w:t xml:space="preserve"> IP packets, based on the stored MPTCP session entry:</w:t>
      </w:r>
    </w:p>
    <w:p w14:paraId="6644BFC8" w14:textId="77777777" w:rsidR="00EE5860" w:rsidRPr="00441CD0" w:rsidRDefault="00EE5860" w:rsidP="00EE5860">
      <w:pPr>
        <w:pStyle w:val="B1"/>
      </w:pPr>
      <w:r w:rsidRPr="00441CD0">
        <w:t>-</w:t>
      </w:r>
      <w:r w:rsidRPr="00441CD0">
        <w:tab/>
        <w:t>replace the source IP address and port, from the remote host IP@ and its port, to the MPTCP Proxy IP@ and its port;</w:t>
      </w:r>
    </w:p>
    <w:p w14:paraId="767E4ED1" w14:textId="77777777" w:rsidR="00EE5860" w:rsidRPr="00441CD0" w:rsidRDefault="00EE5860" w:rsidP="00EE5860">
      <w:pPr>
        <w:pStyle w:val="B1"/>
      </w:pPr>
      <w:r w:rsidRPr="00441CD0">
        <w:t>-</w:t>
      </w:r>
      <w:r w:rsidRPr="00441CD0">
        <w:tab/>
        <w:t>replace the destination IP address and port, from the UE's MA-PDU session IP@ and its port (or N6 routable IP@ and its port), to the UE link-specific multipath IP@ and its port.</w:t>
      </w:r>
    </w:p>
    <w:p w14:paraId="66A2AF18" w14:textId="77777777" w:rsidR="00EE5860" w:rsidRPr="00441CD0" w:rsidRDefault="00EE5860" w:rsidP="00EE5860">
      <w:pPr>
        <w:rPr>
          <w:lang w:val="en-US" w:eastAsia="zh-CN"/>
        </w:rPr>
      </w:pPr>
      <w:r w:rsidRPr="00441CD0">
        <w:rPr>
          <w:lang w:val="en-US" w:eastAsia="zh-CN"/>
        </w:rPr>
        <w:t xml:space="preserve">After performing IP translation, the MPTCP Proxy forwards the translated </w:t>
      </w:r>
      <w:r w:rsidRPr="00441CD0">
        <w:rPr>
          <w:rFonts w:hint="eastAsia"/>
          <w:lang w:val="en-US" w:eastAsia="zh-CN"/>
        </w:rPr>
        <w:t>downlink</w:t>
      </w:r>
      <w:r w:rsidRPr="00441CD0">
        <w:rPr>
          <w:lang w:val="en-US" w:eastAsia="zh-CN"/>
        </w:rPr>
        <w:t xml:space="preserve"> IP packets to N3 or N9 interface.</w:t>
      </w:r>
    </w:p>
    <w:p w14:paraId="0A241FA3" w14:textId="77777777" w:rsidR="00EE5860" w:rsidRPr="00441CD0" w:rsidRDefault="00EE5860" w:rsidP="00EE5860">
      <w:pPr>
        <w:pStyle w:val="Heading8"/>
        <w:rPr>
          <w:lang w:val="x-none"/>
        </w:rPr>
      </w:pPr>
      <w:bookmarkStart w:id="7895" w:name="_Toc19717513"/>
      <w:bookmarkStart w:id="7896" w:name="_Toc27491053"/>
      <w:bookmarkStart w:id="7897" w:name="_Toc27557346"/>
      <w:bookmarkStart w:id="7898" w:name="_Toc27724263"/>
      <w:bookmarkStart w:id="7899" w:name="_Toc36031351"/>
      <w:bookmarkStart w:id="7900" w:name="_Toc36043271"/>
      <w:bookmarkStart w:id="7901" w:name="_Toc36814596"/>
      <w:bookmarkStart w:id="7902" w:name="_Toc44689463"/>
      <w:bookmarkStart w:id="7903" w:name="_Toc44924217"/>
      <w:bookmarkStart w:id="7904" w:name="_Toc51861189"/>
      <w:bookmarkStart w:id="7905" w:name="_Toc57930960"/>
      <w:bookmarkStart w:id="7906" w:name="_Toc57931590"/>
      <w:bookmarkStart w:id="7907" w:name="_Toc160974718"/>
      <w:r w:rsidRPr="00441CD0">
        <w:lastRenderedPageBreak/>
        <w:t>Annex F (Informative):</w:t>
      </w:r>
      <w:r w:rsidRPr="00441CD0">
        <w:br/>
        <w:t>Change history</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p>
    <w:tbl>
      <w:tblPr>
        <w:tblW w:w="959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12"/>
        <w:gridCol w:w="989"/>
        <w:gridCol w:w="476"/>
        <w:gridCol w:w="425"/>
        <w:gridCol w:w="378"/>
        <w:gridCol w:w="4819"/>
        <w:gridCol w:w="992"/>
      </w:tblGrid>
      <w:tr w:rsidR="00265D7B" w:rsidRPr="00441CD0" w14:paraId="14AE9D35" w14:textId="77777777" w:rsidTr="00265D7B">
        <w:tc>
          <w:tcPr>
            <w:tcW w:w="800" w:type="dxa"/>
            <w:tcBorders>
              <w:top w:val="single" w:sz="6" w:space="0" w:color="auto"/>
              <w:left w:val="single" w:sz="6" w:space="0" w:color="auto"/>
              <w:bottom w:val="single" w:sz="6" w:space="0" w:color="auto"/>
              <w:right w:val="single" w:sz="6" w:space="0" w:color="auto"/>
            </w:tcBorders>
            <w:shd w:val="pct10" w:color="auto" w:fill="FFFFFF"/>
            <w:hideMark/>
          </w:tcPr>
          <w:bookmarkEnd w:id="91"/>
          <w:p w14:paraId="26DE639E" w14:textId="77777777" w:rsidR="00265D7B" w:rsidRPr="00441CD0" w:rsidRDefault="00265D7B" w:rsidP="00BB0E1F">
            <w:pPr>
              <w:pStyle w:val="TAL"/>
              <w:rPr>
                <w:b/>
                <w:sz w:val="16"/>
              </w:rPr>
            </w:pPr>
            <w:r w:rsidRPr="00441CD0">
              <w:rPr>
                <w:b/>
                <w:sz w:val="16"/>
              </w:rPr>
              <w:t>Date</w:t>
            </w:r>
          </w:p>
        </w:tc>
        <w:tc>
          <w:tcPr>
            <w:tcW w:w="712" w:type="dxa"/>
            <w:tcBorders>
              <w:top w:val="single" w:sz="6" w:space="0" w:color="auto"/>
              <w:left w:val="single" w:sz="6" w:space="0" w:color="auto"/>
              <w:bottom w:val="single" w:sz="6" w:space="0" w:color="auto"/>
              <w:right w:val="single" w:sz="6" w:space="0" w:color="auto"/>
            </w:tcBorders>
            <w:shd w:val="pct10" w:color="auto" w:fill="FFFFFF"/>
            <w:hideMark/>
          </w:tcPr>
          <w:p w14:paraId="3CA06F1A" w14:textId="77777777" w:rsidR="00265D7B" w:rsidRPr="00441CD0" w:rsidRDefault="00265D7B" w:rsidP="00BB0E1F">
            <w:pPr>
              <w:pStyle w:val="TAL"/>
              <w:rPr>
                <w:b/>
                <w:sz w:val="16"/>
              </w:rPr>
            </w:pPr>
            <w:r w:rsidRPr="00441CD0">
              <w:rPr>
                <w:b/>
                <w:sz w:val="16"/>
              </w:rPr>
              <w:t>TSG #</w:t>
            </w:r>
          </w:p>
        </w:tc>
        <w:tc>
          <w:tcPr>
            <w:tcW w:w="989" w:type="dxa"/>
            <w:tcBorders>
              <w:top w:val="single" w:sz="6" w:space="0" w:color="auto"/>
              <w:left w:val="single" w:sz="6" w:space="0" w:color="auto"/>
              <w:bottom w:val="single" w:sz="6" w:space="0" w:color="auto"/>
              <w:right w:val="single" w:sz="6" w:space="0" w:color="auto"/>
            </w:tcBorders>
            <w:shd w:val="pct10" w:color="auto" w:fill="FFFFFF"/>
            <w:hideMark/>
          </w:tcPr>
          <w:p w14:paraId="71D315F4" w14:textId="77777777" w:rsidR="00265D7B" w:rsidRPr="00441CD0" w:rsidRDefault="00265D7B" w:rsidP="00BB0E1F">
            <w:pPr>
              <w:pStyle w:val="TAL"/>
              <w:rPr>
                <w:b/>
                <w:sz w:val="16"/>
              </w:rPr>
            </w:pPr>
            <w:r w:rsidRPr="00441CD0">
              <w:rPr>
                <w:b/>
                <w:sz w:val="16"/>
              </w:rPr>
              <w:t>TSG 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49FE25DB" w14:textId="77777777" w:rsidR="00265D7B" w:rsidRPr="00441CD0" w:rsidRDefault="00265D7B" w:rsidP="00BB0E1F">
            <w:pPr>
              <w:pStyle w:val="TAL"/>
              <w:rPr>
                <w:b/>
                <w:sz w:val="16"/>
              </w:rPr>
            </w:pPr>
            <w:r w:rsidRPr="00441CD0">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5FF11E9" w14:textId="77777777" w:rsidR="00265D7B" w:rsidRPr="00441CD0" w:rsidRDefault="00265D7B" w:rsidP="00BB0E1F">
            <w:pPr>
              <w:pStyle w:val="TAL"/>
              <w:rPr>
                <w:b/>
                <w:sz w:val="16"/>
              </w:rPr>
            </w:pPr>
            <w:r w:rsidRPr="00441CD0">
              <w:rPr>
                <w:b/>
                <w:sz w:val="16"/>
              </w:rPr>
              <w:t>Rev</w:t>
            </w:r>
          </w:p>
        </w:tc>
        <w:tc>
          <w:tcPr>
            <w:tcW w:w="378" w:type="dxa"/>
            <w:tcBorders>
              <w:top w:val="single" w:sz="6" w:space="0" w:color="auto"/>
              <w:left w:val="single" w:sz="6" w:space="0" w:color="auto"/>
              <w:bottom w:val="single" w:sz="6" w:space="0" w:color="auto"/>
              <w:right w:val="single" w:sz="6" w:space="0" w:color="auto"/>
            </w:tcBorders>
            <w:shd w:val="pct10" w:color="auto" w:fill="FFFFFF"/>
          </w:tcPr>
          <w:p w14:paraId="67EE7C63" w14:textId="052A6CA7" w:rsidR="00265D7B" w:rsidRPr="00441CD0" w:rsidRDefault="00265D7B" w:rsidP="00BB0E1F">
            <w:pPr>
              <w:pStyle w:val="TAL"/>
              <w:rPr>
                <w:b/>
                <w:sz w:val="16"/>
              </w:rPr>
            </w:pPr>
            <w:r>
              <w:rPr>
                <w:b/>
                <w:sz w:val="16"/>
              </w:rPr>
              <w:t>Cat</w:t>
            </w:r>
          </w:p>
        </w:tc>
        <w:tc>
          <w:tcPr>
            <w:tcW w:w="4819" w:type="dxa"/>
            <w:tcBorders>
              <w:top w:val="single" w:sz="6" w:space="0" w:color="auto"/>
              <w:left w:val="single" w:sz="6" w:space="0" w:color="auto"/>
              <w:bottom w:val="single" w:sz="6" w:space="0" w:color="auto"/>
              <w:right w:val="single" w:sz="6" w:space="0" w:color="auto"/>
            </w:tcBorders>
            <w:shd w:val="pct10" w:color="auto" w:fill="FFFFFF"/>
            <w:hideMark/>
          </w:tcPr>
          <w:p w14:paraId="155ED8D6" w14:textId="65CF975B" w:rsidR="00265D7B" w:rsidRPr="00441CD0" w:rsidRDefault="00265D7B" w:rsidP="00BB0E1F">
            <w:pPr>
              <w:pStyle w:val="TAL"/>
              <w:rPr>
                <w:b/>
                <w:sz w:val="16"/>
              </w:rPr>
            </w:pPr>
            <w:r w:rsidRPr="00441CD0">
              <w:rPr>
                <w:b/>
                <w:sz w:val="16"/>
              </w:rPr>
              <w:t>Subject/Comment</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72B13E44" w14:textId="77777777" w:rsidR="00265D7B" w:rsidRPr="00441CD0" w:rsidRDefault="00265D7B" w:rsidP="00BB0E1F">
            <w:pPr>
              <w:pStyle w:val="TAL"/>
              <w:rPr>
                <w:b/>
                <w:sz w:val="16"/>
              </w:rPr>
            </w:pPr>
            <w:r w:rsidRPr="00441CD0">
              <w:rPr>
                <w:b/>
                <w:sz w:val="16"/>
              </w:rPr>
              <w:t>New</w:t>
            </w:r>
          </w:p>
        </w:tc>
      </w:tr>
      <w:tr w:rsidR="00265D7B" w:rsidRPr="00441CD0" w14:paraId="52B611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D1C0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2016-07</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CB90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27498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C4-164286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0E6A89"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A04E1"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9CF3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39F000" w14:textId="4326C53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First version after CT4#74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B8F5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w:t>
            </w:r>
          </w:p>
        </w:tc>
      </w:tr>
      <w:tr w:rsidR="00265D7B" w:rsidRPr="00441CD0" w14:paraId="743DC67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CCBD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2016-10</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7F29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CT4#74bis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7056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C4-165318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A6F07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B3B8"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01502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44F582E" w14:textId="133F35D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CT4#74bis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F6E1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w:t>
            </w:r>
          </w:p>
        </w:tc>
      </w:tr>
      <w:tr w:rsidR="00265D7B" w:rsidRPr="00441CD0" w14:paraId="1A501A6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F41B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2016-11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FCED3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88B7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C4-166347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CC24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6E470"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7C09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D6AACA" w14:textId="7C6D845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CT4#75</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2E0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w:t>
            </w:r>
          </w:p>
        </w:tc>
      </w:tr>
      <w:tr w:rsidR="00265D7B" w:rsidRPr="00441CD0" w14:paraId="2C74C1B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1228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2017-01</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9A8A8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CT4#75bis</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4562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C4-170124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D83B8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05594"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28D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8FD6B2" w14:textId="017232C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CT4#75bis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2C52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0.4.0</w:t>
            </w:r>
          </w:p>
        </w:tc>
      </w:tr>
      <w:tr w:rsidR="00265D7B" w:rsidRPr="00441CD0" w14:paraId="102D925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37FE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1E81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CT4#76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49A9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C4-171423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064A8B"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6865F"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02F3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F3DB61D" w14:textId="03C6859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05A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0.5.0</w:t>
            </w:r>
          </w:p>
        </w:tc>
      </w:tr>
      <w:tr w:rsidR="00265D7B" w:rsidRPr="00441CD0" w14:paraId="2E3B06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52DA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A1FA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032C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BFB7AF"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6B766"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44697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5E6A396" w14:textId="0C21018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This version was sent for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1EA2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1.0.0</w:t>
            </w:r>
          </w:p>
        </w:tc>
      </w:tr>
      <w:tr w:rsidR="00265D7B" w:rsidRPr="00441CD0" w14:paraId="670AA4D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75C83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2017-04</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68F1D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6ACB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C4-172285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63E1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8A829"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757D9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AA80262" w14:textId="008FCB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CT4#77</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7073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1.1.0</w:t>
            </w:r>
          </w:p>
        </w:tc>
      </w:tr>
      <w:tr w:rsidR="00265D7B" w:rsidRPr="00441CD0" w14:paraId="2BF057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6211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2017-05</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346A6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7918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C4-173360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ACE7A6"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914A"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9086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B59062" w14:textId="615EEE4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Version after CT4#78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70EA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1.2.0</w:t>
            </w:r>
          </w:p>
        </w:tc>
      </w:tr>
      <w:tr w:rsidR="00265D7B" w:rsidRPr="00441CD0" w14:paraId="63FBB3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5D14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D9C2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F64F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CP-171047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6523D2"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F845"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9A42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1045C1" w14:textId="33F351E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This version was sent for approval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5103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2.0.0</w:t>
            </w:r>
          </w:p>
        </w:tc>
      </w:tr>
      <w:tr w:rsidR="00265D7B" w:rsidRPr="00441CD0" w14:paraId="4E65A3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26BF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91D6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E2D9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C72069"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361AA"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1D57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D36AAF8" w14:textId="593BE7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Editorial correction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49E1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w:t>
            </w:r>
          </w:p>
        </w:tc>
      </w:tr>
      <w:tr w:rsidR="00265D7B" w:rsidRPr="00441CD0" w14:paraId="783C650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3EDD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D60C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CT#76</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AA2D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CP-171183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A8AD8E"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1CE4" w14:textId="77777777" w:rsidR="00265D7B" w:rsidRPr="00441CD0" w:rsidRDefault="00265D7B" w:rsidP="00BB0E1F">
            <w:pPr>
              <w:spacing w:after="0"/>
              <w:jc w:val="both"/>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ACEF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6BC3DC7" w14:textId="14D6349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Approved in CT#76</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9AEB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14.0.0</w:t>
            </w:r>
          </w:p>
        </w:tc>
      </w:tr>
      <w:tr w:rsidR="00265D7B" w:rsidRPr="00441CD0" w14:paraId="0BBC2A3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FB9A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26010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7733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0B7D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E8762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2FA0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20A95F5" w14:textId="1D59EB4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Instance over Sx</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27AA4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3D5EA5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ABE0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8D0D0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DD56F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2DD4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40D68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B8C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73E68B" w14:textId="105F8B9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Transport Level Marking &amp; DL Flow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604C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4442EEA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F5EE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FDEA4A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6034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B8A6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D241A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3091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2C9826" w14:textId="6AD1B5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and corrections to Usage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D5E1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2C1EB9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C94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207E7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429D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A51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2F808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2640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68CC58" w14:textId="043BD9F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Type over Sx</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7411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148BDF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76E5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5238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5823B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95F41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5B0F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8509E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E5C90FB" w14:textId="6193071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Creating multiple PDRs in one Sx message with F-TEID allocation in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32B6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C3BC11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0C6A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6C41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2170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EC98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9CB58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516F9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AED65F8" w14:textId="6AD8B98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Message with a rejection cause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6DB8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A7EA72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6A6E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2EA4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484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0AB4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AB3D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653D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70C530" w14:textId="2A33CDA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number of Fixed Octets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4998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FF894D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DF78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31BF8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30B51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3AB0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9B5B9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E284B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5157F47" w14:textId="66F7722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QER correlation ID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C0B55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7194076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726F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3B66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CE0D2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03C5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AF82D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FBE3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F3B8736" w14:textId="360AAF8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Sx Protocol extension to support Envelope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F0E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5578EB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EC97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8522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7E96E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7036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F8B4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06C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369912" w14:textId="2447CE4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OCI Flags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9B28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41E69C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E05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BEAE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3BDF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F6F78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836A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24ECA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89989E" w14:textId="7E08AEC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IP Address(es) and TEIDs of a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B0E2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1B85A1C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0A31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18A8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60803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76F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DD0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D401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7B09094" w14:textId="59982BC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bearer of a PDN connection and description on UP fucntion feature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A748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6F6D0F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9B25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EF2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5040B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4AA9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65E904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85DD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4D2AF3D" w14:textId="094F47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Rule IDs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99AC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28E488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6062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5E7A1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7E1B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E438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D4BF91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C7067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A043DE" w14:textId="479BEC5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creating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88B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0A0A59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5373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775A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CT#77</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BC655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CP-172020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BC93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737E6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BFA70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C4F448" w14:textId="455018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URR and QER handling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DC57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14.1.0</w:t>
            </w:r>
          </w:p>
        </w:tc>
      </w:tr>
      <w:tr w:rsidR="00265D7B" w:rsidRPr="00441CD0" w14:paraId="26FCB5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074E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6D54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53E0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DF3E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96576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C81D2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8E289E" w14:textId="4F782FA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User Plane Inactivity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B92C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7E649C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D059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054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78709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2855B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11525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4EC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91BDF5" w14:textId="2812A5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of Usage Reports to the CP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3149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B2A0DB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AA00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D4F1B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0491A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8961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6E91F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157F3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0E387FB" w14:textId="58A139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Suspend and Resume Notification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E45F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4C7C611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D99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DEA3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446A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A49D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92A0E5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355FE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D75A4F5" w14:textId="1FBE00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parameter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461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74A4A4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A64AF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89686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AED8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025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ABFEB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044F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458A35B" w14:textId="35AE084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traffic handling upon reaching quotas based on operator policies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7F95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9318B3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37BC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42A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D0FA6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6D35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A70D3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9E9AE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7B375AA" w14:textId="03E281E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Reduced Application Detection Information for Envelope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5BD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4D272C7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CB69D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D01B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CC79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6160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C22B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E97C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0A1BB8" w14:textId="16A8EF1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Sx protocol extension to support Credit Pool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D631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62DB969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249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34D1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4E3C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7130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5DED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0500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7B6246" w14:textId="3D67B12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the Setting of Precedence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75DE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67983AB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2CDC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2046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3B5B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2A9B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A200C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CF7F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03B098" w14:textId="30EF850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Presence of UP F-SEID in Sx Session Establishment Response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AB82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1475372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104F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C4BC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853B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5288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B48765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BF5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5EFEE85" w14:textId="06653F5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Change the Title of the 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9E50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6B2F7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D228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C56E3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10D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8F99A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069F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F5A24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512261F" w14:textId="183A846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Create PDR and Create FAR IEs in Sx Session Establishment Request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4D5B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511813E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D475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B14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74B7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B6D3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D88CF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F9C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A53129" w14:textId="45606A1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Outer Header Creation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5B99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295DC3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BF5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EC48E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588EF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14E0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88925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6188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0776565" w14:textId="1EC61A9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presence of Activate Predefined Rule Name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79A9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2B0F0DB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226C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982B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C5F1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ED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2674A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4E644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55B89B" w14:textId="6C16A8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on Load Control Information IE Type value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97E3E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0A0B41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8D84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2A12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02D9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567C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EB1A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1B84E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A690348" w14:textId="2669AC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Provisioning of Subsequent Time Quota and Subsequent Volume Quota</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F99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14.2.0</w:t>
            </w:r>
          </w:p>
        </w:tc>
      </w:tr>
      <w:tr w:rsidR="00265D7B" w:rsidRPr="00441CD0" w14:paraId="0E390A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2ABC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A00F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908F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CP-173027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DBC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64E443"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9606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959C44" w14:textId="1DC610A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Quota Action to apply upon reaching quotas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98CE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7B731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5BA1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3D985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90ABC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FB5F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8F1BD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A5EF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E2AF359" w14:textId="1574672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SGW/PGW selection for 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C66F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7FD0C59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F63D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C9B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FA2C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9276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C95C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E616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DEFBB4" w14:textId="51EE556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of the TS to prepare it for 5GC/N4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6B13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3751500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3A2B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9ACD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6B98D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7845A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84A36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027FD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A7E6B16" w14:textId="3CFA725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introdcution clause to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DEE0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5DFAB5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7828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129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7F3E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C9C92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B705D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C6E0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16763D4" w14:textId="4DEEAF4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on general procedures for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D9A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36654C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BCCA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D8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C5A3C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CC300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E9E3C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23D4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D37287" w14:textId="609ABBC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Node related Messages supported on N4 interface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D71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196C7E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2C0D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08C2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B237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B2EA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FDB71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2C47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9BCB53" w14:textId="189B5C2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D40F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4094B9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393C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CC74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6A5DF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7E0C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2C483E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DE4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804E76B" w14:textId="0CB9033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establishment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2EDE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312370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A613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3F9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D078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9E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05B4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E4D48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8E42AE7" w14:textId="7FF7863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Modification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4E83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445A574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D653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50F9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743E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82A7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61DC0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19DB3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443E227" w14:textId="46B941B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deletion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4796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4DDA0B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D236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92D6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2A9F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31A4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C6EA58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6281A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BD19FC9" w14:textId="16FAFA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Reporting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EBB7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CAD30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6C69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B180A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44931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6EBF8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BD7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5AF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C63EC73" w14:textId="1F1561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Load-overload control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72BC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2734F06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B3AE5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2017-12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D7379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CT#78</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183E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CP-173034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72390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5BB46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5FAC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248925" w14:textId="7CD55A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QOS enhancements on N4 for 5G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AE0C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15.0.0</w:t>
            </w:r>
          </w:p>
        </w:tc>
      </w:tr>
      <w:tr w:rsidR="00265D7B" w:rsidRPr="00441CD0" w14:paraId="6A333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F72C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965CF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DEDA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9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E62CE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1AB5A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54C087" w14:textId="20730F3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PDR with multiple SDFs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6AE0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2F944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20A9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F0E83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AD56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1F84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33CA4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8CAE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E31507" w14:textId="10B77B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Bidirectional SDF Filters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AA79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134A9A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CE05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B53A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C8642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C3DD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1203A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B8173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C21DBFA" w14:textId="542C90B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Source and Destination Interface setting for Indirect 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00F14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0485D8D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5E21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lastRenderedPageBreak/>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4641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4D9A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2B6B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4C1FDF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6D96B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137BA68" w14:textId="4D6074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Correlating additional usage reports with the query URR request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F6CF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AE6A3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DBF2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E800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466E9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1092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D9B1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2F33D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B6D045E" w14:textId="6F3AE34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PDI optimisation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4D91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F6EB0E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1B0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AA39D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EE98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4AA2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3B7DB2"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20302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51F319" w14:textId="4AE415A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Association Setup, Update and Release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E7F3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7A34EC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85BA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95E1F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F3F7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5823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48783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52651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37A30E" w14:textId="0CE49C7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Error correction for Cause IE and Online-Charing Call Flow Alternative 2 example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70C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5A60AD4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72F3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3EFA6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D858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6D3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80C4B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F160F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00861ED" w14:textId="28FC9BC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Missing Feature Description on Transport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A17D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F1CD1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E511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3EE93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24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6B7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944D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9BF6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E66ECF9" w14:textId="3021894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Ethernet frames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9DF0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44B7BA4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FB011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A01A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1684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D300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C3CB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79BBD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E6219E2" w14:textId="273B56B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N4 alignment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87B1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C5198A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2D2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117A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8955C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C8A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50836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DA17D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6CEE60E" w14:textId="1B26E98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User Plane Inactivity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5C91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6D5752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5AD1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1E65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D3635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A435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34E6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8C0C3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D3AD92" w14:textId="4FD182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QFIs to the Packet Detection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B67F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2A7119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10BE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F6D91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65A81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EEFD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A75B01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DF6E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FF0BB77" w14:textId="1EBD4B4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Condition correction for SGW-U/PGW-U selection based on DCNR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54BA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1CF579F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FE3C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5949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CT#79</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755A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CP-180020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3CED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B805D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2D110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696F272" w14:textId="4FF6BFE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Selection of SGW-C/PGW-C for Dual Connectivity with NR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DFBA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15.1.0</w:t>
            </w:r>
          </w:p>
        </w:tc>
      </w:tr>
      <w:tr w:rsidR="00265D7B" w:rsidRPr="00441CD0" w14:paraId="00F0D85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5475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3243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060B1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8B5C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558F9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6F020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719B85" w14:textId="03F2388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of volume-based measurement report from UP to CP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6822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E6B4A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A7A7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CAAC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5B2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F629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A54F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80C3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F55689" w14:textId="03ADE43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reports queried by the CP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056E7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794EF1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09B2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01B4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C7E5E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0D1F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80B34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6B75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D697337" w14:textId="529A2AD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Linked URR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7604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67F79B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A60E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9060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E195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39FE0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D2226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FEE1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17E0861" w14:textId="587509A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Duplicating the user plane packets to multiple destinations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457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E4399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6C68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1F5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3382D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CP-181119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DBA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E65668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16E2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1A36A3" w14:textId="215C9D9A" w:rsidR="00265D7B" w:rsidRPr="00441CD0" w:rsidRDefault="00265D7B" w:rsidP="00BB0E1F">
            <w:pPr>
              <w:spacing w:after="0"/>
              <w:rPr>
                <w:rFonts w:ascii="Arial" w:hAnsi="Arial"/>
                <w:snapToGrid w:val="0"/>
                <w:color w:val="000000"/>
                <w:sz w:val="16"/>
              </w:rPr>
            </w:pPr>
            <w:bookmarkStart w:id="7908" w:name="OLE_LINK31"/>
            <w:bookmarkStart w:id="7909" w:name="OLE_LINK32"/>
            <w:r w:rsidRPr="00441CD0">
              <w:rPr>
                <w:rFonts w:ascii="Arial" w:hAnsi="Arial"/>
                <w:snapToGrid w:val="0"/>
                <w:color w:val="000000"/>
                <w:sz w:val="16"/>
              </w:rPr>
              <w:t>The Source Interface in the User Plane IP Resource Information</w:t>
            </w:r>
            <w:bookmarkEnd w:id="7908"/>
            <w:bookmarkEnd w:id="7909"/>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AEC1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8B8D2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53AA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EC824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F372C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AE29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69D12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DBAEC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C8ABC7B" w14:textId="7E09B11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Quota Action Buffering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6DB4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A9092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7E8B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AE39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DB23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DFCF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2300BF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E1BF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492D25" w14:textId="0ACCBFA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Quota Action to apply upon reaching quotas</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55D9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629205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4BE9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412D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785F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CP-181125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03E8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F495F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BE191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029E818" w14:textId="4E7CEDD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report and update of a URR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99F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732CF10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C956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0F566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64DD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58B5C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7A693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BC776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9224122" w14:textId="7CD47C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ID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9A8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26674B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2722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6793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9C78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9B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37582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036E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73CD91C" w14:textId="1F3DC6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PDN Type of ethernet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61C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148968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BFA8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AA967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F72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0793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BE7F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6FED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3FBB56" w14:textId="43464D7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attributes in QER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2AA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5C5915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C3D3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8638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73CF6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8C096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F4B1F8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A4CA6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05BE88" w14:textId="3C3B36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Ethernet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6B59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663A2E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9BB8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0D8B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B657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3690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562899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40F8B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0458095" w14:textId="3AF55EC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Resolve editor's notes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62B1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493C6ED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27D9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D95A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6F63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F36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EE23C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CF44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CDFA346" w14:textId="41916B5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PDR for Ethernet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8772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0F600D6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7552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F35F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CT#80</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4A442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CP-181132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A21D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59C38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321A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8AEDCBF" w14:textId="6491B9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of UE MAC addresses to the SMF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5768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15.2.0</w:t>
            </w:r>
          </w:p>
        </w:tc>
      </w:tr>
      <w:tr w:rsidR="00265D7B" w:rsidRPr="00441CD0" w14:paraId="4C5B983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EF1E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60DF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7182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9CF1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FC3C5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DE65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4A4CA9A" w14:textId="387E1AFE" w:rsidR="00265D7B" w:rsidRPr="00441CD0" w:rsidRDefault="00265D7B" w:rsidP="00BB0E1F">
            <w:pPr>
              <w:spacing w:after="0"/>
              <w:rPr>
                <w:rFonts w:ascii="Arial" w:hAnsi="Arial"/>
                <w:snapToGrid w:val="0"/>
                <w:color w:val="000000"/>
                <w:sz w:val="16"/>
              </w:rPr>
            </w:pPr>
            <w:bookmarkStart w:id="7910" w:name="OLE_LINK11"/>
            <w:r w:rsidRPr="00441CD0">
              <w:rPr>
                <w:rFonts w:ascii="Arial" w:hAnsi="Arial"/>
                <w:snapToGrid w:val="0"/>
                <w:color w:val="000000"/>
                <w:sz w:val="16"/>
              </w:rPr>
              <w:t>Essential correction on UE IP address</w:t>
            </w:r>
            <w:bookmarkEnd w:id="7910"/>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FD31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BF489C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EAA7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518A0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C6C1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EC11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7717D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FDD0C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D98B8F" w14:textId="66EDA5C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Monitoring Time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CBD6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EFDDD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60A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2DA08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7E6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947B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349F29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D8053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6EB58C1" w14:textId="353E79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CHOOSE bit in F-TEID IE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B8A0C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299A3FE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2BED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C55B2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AD4C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957554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66FD8F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BDEAB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BE44B56" w14:textId="524DB8F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Forward Policy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2AEB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63D5C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91908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253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B1EA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4FE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DB93F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62A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C8C1C7" w14:textId="32E1780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 Trigger IMMER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BEAE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4BDB9B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1E25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88D1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1D960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649C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D895E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F7C1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8FB0C6B" w14:textId="636BF73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zero quota</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182E8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53DF979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8ACF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42F9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6503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4737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30F22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2910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EC6BA17" w14:textId="1EC791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several SDF filters in a PDI</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DDE6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895B88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C710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E375E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2FF1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5FAE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A86DA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9793E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A835997" w14:textId="53F20AD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Event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10B8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D313E7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D4B4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276C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7F94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65C4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42281D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B1DB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ADB7974" w14:textId="5D11FA0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Application detection report when the PFDs are removed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CF565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890A40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3678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5AB71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D2CB6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754BA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880D3A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F62F3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4437EE" w14:textId="632E3D6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reporting the usage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22A1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52FB5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F2B9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CECC1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17911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9F93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F76CE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0C8A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F18EDE9" w14:textId="227D736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clarification on the provision of SDF filter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6BD0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A57541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620E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E5B4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40BD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A555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C7CB3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B59B3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FCACF73" w14:textId="1BDD814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Dropped DL Traffic Threshold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852E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4B87DC0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41452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05CF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0718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CP-182068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465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BBBA10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18DDD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1D96A2" w14:textId="21109B0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 support for 5G Trace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289F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36BC4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611073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64E50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63B2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CCC6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6E699D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AFAB0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7A8F2C7" w14:textId="76029F8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QFI in Downlink Data Report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7660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6C8F522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4F05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9569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10263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B075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39B723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867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D78FAA5" w14:textId="37411E6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ID extensions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34904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52B1A38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4F66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E21E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6EA41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D9C1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BF6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FD8A3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E55410B" w14:textId="06D7484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Framed Routing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ACFE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0ABFE5C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DB7C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55BA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CFE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457B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4AC3AF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8933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E5F3CD2" w14:textId="18AD1EF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restoration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AD20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2DBBF4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DEFA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3D00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E426B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30AC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5622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6278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E6478F4" w14:textId="5E88E26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Uplink Classifier and Branching Point functionalities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80FF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821EFE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4596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FAF78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A6DA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09A6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45904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8AEC5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BC154F" w14:textId="10BFA78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Pause of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8A4F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3AE4E9B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FD86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12B1E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3B35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8084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D551B0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2858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4FA3D92" w14:textId="2398A6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18F1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8DDED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E742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E204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D641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9FDF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33DE13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A1C6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F540B0" w14:textId="50D7534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Sending of endmarker packets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BF6D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78A64D9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FD12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BC853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F3D81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997F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B903A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C280F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0CE2630" w14:textId="2C368CC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Predefined Rules PCC/ADC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9BD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F00291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FAA3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556D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4AF1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663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D23CA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3CD98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96E8A72" w14:textId="17DB183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Downlink Data Notification Delay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C209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00AA465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352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8255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42242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CP-182084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3CA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68A38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71888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F9EC75A" w14:textId="78732C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Editor's notes and cleanup of the specification.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5298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4F6900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59A5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3DE25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CT#81</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20D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CP-182076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A31337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8FD9E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87B50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5A78149" w14:textId="1F90152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Linked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1785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15.3.0</w:t>
            </w:r>
          </w:p>
        </w:tc>
      </w:tr>
      <w:tr w:rsidR="00265D7B" w:rsidRPr="00441CD0" w14:paraId="14E8A5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A46E9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D79C4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37DB2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2353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E45DA6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D442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8D8FAB7" w14:textId="7239D60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UL/DL MBR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16E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FCBE65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2A1C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69F84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0A11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4778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3E3A60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68272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64DF09" w14:textId="7CF7BF0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Forwarding End Marker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CD58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C99CB1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50FA9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9A947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5BD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DBD5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4A9580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543C8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FA2FA54" w14:textId="01B2618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Reapplying Thresholds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6A57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A71EF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11DF0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FA5813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5B9A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3130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9E0A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6E57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79CE2F4" w14:textId="41A2E1A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event based reporting for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BB74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D2A6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0D45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392E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4C5C2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C451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375E7C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E4E7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494A7B" w14:textId="238E938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Usage Report Sequence Number Starting Value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BB29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5839C7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1C13F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DBABC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FF07A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8C8C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ECC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C9019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CB87F63" w14:textId="32D56D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Transport Level Marking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FBF0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9ADA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B34B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6E191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2C613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3E7D9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07E3AE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318E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5A6D42A" w14:textId="7A4E5C2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on the support of PGW Pause of Charging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2608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0A9D0F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F695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DDB39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97B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4B75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EA191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2C39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2D2346A" w14:textId="27383C0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in relation to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31C0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C940AE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C33D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09C5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EEB9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5BD0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1684F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53B44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BDE711" w14:textId="6EF6276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Time of First (Last) Packet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5658A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364260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744D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6DBE5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CFADE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3A8E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46CC1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6AF18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B43F4F7" w14:textId="4A37D17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Outer Header Removal for IPv4v6 GTP-U tunnel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1987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D58DD6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1318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B9852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DA7EDA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549B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ECC04F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F3F1D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3E7D5E5" w14:textId="53C0D68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the start point of time based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057B5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E690A3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3329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6CD5A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F173D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CP-183103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B0304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738D29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3F33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F3805C" w14:textId="54924A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FAR for HTTP Redirection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028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E85DA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B9D4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A0E51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5716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FE341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020A30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0186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F1B4A7D" w14:textId="12A9D29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Cleanup and Alignment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057C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1EC7B4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2A6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5107E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4C32D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EBDF0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BEF26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E0FE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36625D9" w14:textId="0D9023E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VLAN Tag support in outer header creation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C6B3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B20F7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41B7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C2D1E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F92F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ADC6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09ED30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8126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812315F" w14:textId="2F744F6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VIDs handling in N4 aligned with 23.501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FCD9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5E545AA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3D5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1310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66FDF9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E2B9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E586E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5AC0D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0740F52" w14:textId="6286619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QFI Correction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7CB5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57E0A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2616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3FCC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79BD1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FC7C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E759F6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09A84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1704731" w14:textId="2CA4A98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ARP / IPv6 ND Proxying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6825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4000160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5C13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lastRenderedPageBreak/>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6C29F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293D4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B14C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197C0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3880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5B90670" w14:textId="418A1AD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Averaging Window parameter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38E6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2BD70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5A9F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59972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AD869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4A4B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C2C83B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4D2B7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2C4C95B" w14:textId="55F69F6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Adding 5G Session-AMBR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6DA0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3FD665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8A2C3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2F88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59981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09CC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BF2D7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DFED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3C1B97" w14:textId="388995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Paging Policy Differentiation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FB5A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F1BF45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0E22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C562A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A1E7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2D7D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235DD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EBD76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787935F" w14:textId="1266E8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forwarding user plane data via a shared Sx-u tunnel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2D47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6D8013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7A03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9DA9C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2B062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C97F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43B6E3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C7BA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7003CE0" w14:textId="42B2573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 UPF Introduction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2C31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45E307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8AB9E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60BB9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ACAD0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1BD0F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0A61B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EEB8C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252E2D3" w14:textId="5F39A15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PFD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D48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7D98424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75C9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CE7A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534EE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A7B0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E275FD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7B91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94C80B" w14:textId="2132A88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Traffic steering control with AF provided N6 traffic routing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CB41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263050A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34DE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4D081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3B8EF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DE8F0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C72614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B51D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B0B616B" w14:textId="1F0408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Data forwarding between 5GS and EPS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A54A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089B44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921D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E9428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4DB0C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26F24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CD2F3F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6239B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3E5AE43" w14:textId="574B0D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for wrong references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5B09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2AE6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98B8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2018-12</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EF02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CT#82</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44778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CP-183099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E885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761D56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7ACB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F439DCA" w14:textId="544C8AD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Interpretation of predefined Rules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0927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15.4.0</w:t>
            </w:r>
          </w:p>
        </w:tc>
      </w:tr>
      <w:tr w:rsidR="00265D7B" w:rsidRPr="00441CD0" w14:paraId="1AEF08E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798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FD89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88F9E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CP-190040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8B9DF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DB7435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B6C7A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A9F4250" w14:textId="652A4C1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CP/UP function, Node, PFCP entity and PFCP Association concepts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BFCB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22BFB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55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C0F39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F1E39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992D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07713A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983C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33AF6E4" w14:textId="5915562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(Un)solicited Application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1E6C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491E07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C52362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8F3DA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E2438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94BF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B78FEE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0FB3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BD857F7" w14:textId="4546113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Policy and Charging Control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B3430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D38CC0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0641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B12A5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562F7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ACEE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535C01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EFA1B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16275D" w14:textId="7173FE4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Legal Interception support for 5GC SMF/UPF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F0F6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BEF5DA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6F8BD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F86F8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FA14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FC3B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A83D7E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DDA4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EFF4F93" w14:textId="491BF04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PFD Contents and Management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9CA8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E4C1A1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E928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3BE36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34EE6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A826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6A4B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C215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DE3B2D5" w14:textId="050AA0A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ARP Proxy</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50655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18C9BE0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919E4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571CC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CF96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58C3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A70505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8CFC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1C66B3A" w14:textId="47CD88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Inactivity timer for Always-on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0C59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7B3811E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8BE6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806C82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738C1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75118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250DB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3ACA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8BCF97" w14:textId="287817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SMF Derivation of DSCP on N4</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A7B0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696A20D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13B7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C61D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0C1F0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B2FDE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81755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D2A0F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F7E9125" w14:textId="448A61B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the use of Graceful Release Period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9327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150509E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77B85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8C794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BAB46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4C7728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282436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189A9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A61428D" w14:textId="2A75D92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Association Release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42FD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006D021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D58841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CFEB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E96E1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56FD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D39322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0AFCE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45DC3C" w14:textId="78EE67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URR triggered packets dropping or redirection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1EAA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016EB84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F708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2019-03</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0440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CT#83</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E28EF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CP-190039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A10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1A918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DA87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14CC24E" w14:textId="599533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IE Name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C6E5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15.5.0</w:t>
            </w:r>
          </w:p>
        </w:tc>
      </w:tr>
      <w:tr w:rsidR="00265D7B" w:rsidRPr="00441CD0" w14:paraId="27A3525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9FFC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7B692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24B0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81C3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142CF4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ACA0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B16F0D8" w14:textId="776454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the length of redirection server address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A2279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1BB079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9BBC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49CAC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866D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2F2C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DC88BC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39E2F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1A7D30B" w14:textId="56262A8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the length of Multiplier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5847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319F19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33B9D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76C45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FA460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01A99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70A49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E3B97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767BB8E" w14:textId="74C515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Release of F-TEID by the UP Function upon removal of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9318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0574920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56E1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11071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EE49E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38E8F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F152F9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3A73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ACE93F6" w14:textId="064ED47D" w:rsidR="00265D7B" w:rsidRPr="00441CD0" w:rsidRDefault="00265D7B" w:rsidP="00BB0E1F">
            <w:pPr>
              <w:spacing w:after="0"/>
              <w:rPr>
                <w:rFonts w:ascii="Arial" w:hAnsi="Arial"/>
                <w:snapToGrid w:val="0"/>
                <w:color w:val="000000"/>
                <w:sz w:val="16"/>
              </w:rPr>
            </w:pPr>
            <w:bookmarkStart w:id="7911" w:name="OLE_LINK75"/>
            <w:bookmarkStart w:id="7912" w:name="OLE_LINK76"/>
            <w:r w:rsidRPr="00441CD0">
              <w:rPr>
                <w:rFonts w:ascii="Arial" w:hAnsi="Arial"/>
                <w:snapToGrid w:val="0"/>
                <w:color w:val="000000"/>
                <w:sz w:val="16"/>
              </w:rPr>
              <w:t>Essential correction on report of user plane path failure</w:t>
            </w:r>
            <w:bookmarkEnd w:id="7911"/>
            <w:bookmarkEnd w:id="7912"/>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20F06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F6E8D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13DC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8F59A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127C3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88B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9A5A4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BA95C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9873534" w14:textId="725EDFB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Parameters for Performance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1108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53A740A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354D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AEAB7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7BB8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6481A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CCE712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07F52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D7D9AE" w14:textId="5D10C2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Accurate Interface Type for Supporting Performance Measurement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C6D3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70C3FA4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68CE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9C960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D86E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C3D35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32D750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0DF0E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1EEA505" w14:textId="3753CDE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the redirection server address to support dual stack UE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D7B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615E1CD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668C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E2628C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8F866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875C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005C45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BE3E9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84A5DBB" w14:textId="22DEAD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Framed-Route and Framed-IPv6-Route in a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FA88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0EF871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849F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4D850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9EF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B013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DD8CC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0BEDF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06E94CC" w14:textId="44739AF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Corrections to the Recovery Time Stamp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4F1C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474851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1766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8CB0D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0D3F3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CP-191024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352D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92B80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E0DBB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4F5F752" w14:textId="3EB4CB1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Matching a PFD</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1DF4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563F5EC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C750F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1EF48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3CA1D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DF3B8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DFC3B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C866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0736A93" w14:textId="255A06E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to Framed Routing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CC49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23EB1C7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23D9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25807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623C2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CP-191058</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FB4A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55E4F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3DC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53EA431" w14:textId="681E67E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Reverting N4 requirements for Lawful Interception support in 5GC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2D9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15.6.0</w:t>
            </w:r>
          </w:p>
        </w:tc>
      </w:tr>
      <w:tr w:rsidR="00265D7B" w:rsidRPr="00441CD0" w14:paraId="32A67F9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DB034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BC819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8ED43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7073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511016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5BAE0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86F369D" w14:textId="6AAC62E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Enhancement to the PFCP Association Release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8F04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599316C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7A3C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A14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A7BED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537E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12AB76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F290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ECA852B" w14:textId="42314360" w:rsidR="00265D7B" w:rsidRPr="00441CD0" w:rsidRDefault="00265D7B" w:rsidP="00BB0E1F">
            <w:pPr>
              <w:spacing w:after="0"/>
              <w:rPr>
                <w:rFonts w:ascii="Arial" w:hAnsi="Arial"/>
                <w:snapToGrid w:val="0"/>
                <w:color w:val="000000"/>
                <w:sz w:val="16"/>
              </w:rPr>
            </w:pPr>
            <w:bookmarkStart w:id="7913" w:name="OLE_LINK3"/>
            <w:r w:rsidRPr="00441CD0">
              <w:rPr>
                <w:rFonts w:ascii="Arial" w:hAnsi="Arial"/>
                <w:snapToGrid w:val="0"/>
                <w:color w:val="000000"/>
                <w:sz w:val="16"/>
              </w:rPr>
              <w:t>Deferred PDR Activation and Deactivation</w:t>
            </w:r>
            <w:bookmarkEnd w:id="7913"/>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6396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841E37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DCD63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1399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BFE78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CP-191047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71E0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47C18E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ADC7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78CF378" w14:textId="528FAB5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Activation and Deactivation of Pre-defined PDRs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653F8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A35ED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C067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A5D20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BAE7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CP-191050</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3D1BF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567475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91FA5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629E386" w14:textId="61DCCC2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Forwarding with Control Plane CIoT 5GS Optimisation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0A679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08FA3C0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1E008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AA8E4E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C6141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1EEE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FB1068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5A05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5557629" w14:textId="713CEE0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for ATSSS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A2F76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750192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DCC9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285D5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91F7C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DA58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B7628A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6ADEE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02EBEE" w14:textId="26663E2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on the Packet Forwarding Model</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21F2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2ED362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E259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49B8C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E5897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F6B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FC9A93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D1307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66CA793" w14:textId="0DF6B02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Multi-Access Action Rule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6586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2B0597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871A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01573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1FC27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1956F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CD7837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D8C9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2DA5B65" w14:textId="333C628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addresses/prefixes allocation by 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F107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4C912F2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646EE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FED9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8F27CB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A69C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7C4DFB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76A8C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6C796F1" w14:textId="6D27871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the PFCP association setup to support UE IP address Allocation by AAA/DHCP</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F69A7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09364BB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8CA0C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A3B8E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59DE71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CP-191055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B3FF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56F1B0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F5601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26D41F3" w14:textId="03363E0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 same SMF set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87CF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2C5FB9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0312E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2019-06</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7F911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CT#84</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9322538" w14:textId="77777777" w:rsidR="00265D7B" w:rsidRPr="00441CD0" w:rsidRDefault="00265D7B" w:rsidP="00BB0E1F">
            <w:pPr>
              <w:spacing w:after="0"/>
              <w:rPr>
                <w:rFonts w:ascii="Arial" w:hAnsi="Arial"/>
                <w:b/>
                <w:snapToGrid w:val="0"/>
                <w:color w:val="000000"/>
                <w:sz w:val="16"/>
              </w:rPr>
            </w:pPr>
            <w:r w:rsidRPr="00441CD0">
              <w:rPr>
                <w:rFonts w:ascii="Arial" w:hAnsi="Arial"/>
                <w:snapToGrid w:val="0"/>
                <w:color w:val="000000"/>
                <w:sz w:val="16"/>
              </w:rPr>
              <w:t>CP-191056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CA97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E25F87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7ADC5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BA8038" w14:textId="2A732C6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description of 5G UPF with redundant transmission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5AF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16.0.0</w:t>
            </w:r>
          </w:p>
        </w:tc>
      </w:tr>
      <w:tr w:rsidR="00265D7B" w:rsidRPr="00441CD0" w14:paraId="3CC0E5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5127C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6F83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7517F53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275C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8168D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A90C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430E0C9" w14:textId="47647BB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Editorial and style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2C68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CFFA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41423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595E3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23D67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AFB6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7FF16C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7B9A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019E912" w14:textId="65C08A0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Application report when the PFDs are removed or modified </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0F3F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4CB221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05489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DBE90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2B6F7E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50C7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5FB079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1937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A5F90FD" w14:textId="6EF5A6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Measurement Before QoS Enforcement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49FF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E0BB76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E8A4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B0CE6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8E550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49BC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67C059F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ED2DD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9488D15" w14:textId="2EB28D8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Number of packets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5940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623C9E2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88BD6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22D69B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1DB5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4BB53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16F5C7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DE88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83C1E06" w14:textId="3004863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F-TEID in a PDR</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5894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7884BD7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A8B8F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1801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EFEE33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5FB3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63417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C86C2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FD482F2" w14:textId="1CEDBF1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C-Tag and S-Tag encoding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B067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35ED60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6481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05B98F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BF047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CP-192129</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D1A01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9CB6E2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FD0F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C4D91D5" w14:textId="0EE9369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messages bundling</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E04C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544D3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A2C18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4E691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C6171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CP-192096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15C25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71F425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97814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65418056" w14:textId="5C61521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Essential Correction on Heartbeat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E556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62F2F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79B7A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86EA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06F0DE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87182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6B7049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32F9E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0637B59A" w14:textId="7B46F50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5G VN Group Communication – unicast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3E96E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126C3BD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4F3A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986BCD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107812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7F2E1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7BCD627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7DA1"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4860A1" w14:textId="7AA96C7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5G VN Group Communication – broadcast traffic</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AFC6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65448DF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3F71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5E8AA8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9E29D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CP-192133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BAD1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AF472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4D5A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ED1625E" w14:textId="10E7665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3GPP Interface Type values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B76FB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767F4C6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2077D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44759E5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6F4976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05CC4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31DA9BD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74545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2A985A19" w14:textId="6A83197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controlled by different SMFs in a set</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C53B4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4EA21A8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A429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10C697D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2DBB99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F302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5A2390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970E0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4B71F9D6" w14:textId="03D4D90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SMF set and association establishement between SMF and UPF initiated by the UPF.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8A671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0EF11FB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E15F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016A8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1038B6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B7D8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9E6AB9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05443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11521BD9" w14:textId="190201A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 xml:space="preserve">Enhancing </w:t>
            </w:r>
            <w:r w:rsidRPr="00441CD0">
              <w:rPr>
                <w:rFonts w:ascii="Arial" w:hAnsi="Arial"/>
                <w:snapToGrid w:val="0"/>
                <w:color w:val="000000"/>
                <w:sz w:val="16"/>
              </w:rPr>
              <w:fldChar w:fldCharType="end"/>
            </w:r>
            <w:r w:rsidRPr="00441CD0">
              <w:rPr>
                <w:rFonts w:ascii="Arial" w:hAnsi="Arial"/>
                <w:snapToGrid w:val="0"/>
                <w:color w:val="000000"/>
                <w:sz w:val="16"/>
              </w:rPr>
              <w:t>UE IP address Pool Identity IE type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0312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55CA0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A7C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515EB6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99DEF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CP-192193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F176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1C6C067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7A7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73FD445" w14:textId="4E17042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usage over N16a for the support of traffic offload by UPF controlled by I-SMF</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BF563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1EF598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82706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701DEE5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474E374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CP-192126</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AC9D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5F15B7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63491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5F32B337" w14:textId="14BC8C6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Protocol support for Ethernet PDN in EPS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3E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5BCE294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49EDB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3D31CB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hideMark/>
          </w:tcPr>
          <w:p w14:paraId="3A48247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ACBD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09DCABC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E63F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71B6E368" w14:textId="1BF728D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Supporting redundant transmission at transport layer Negotiation</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3EFF2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3B5453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1304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2019-09</w:t>
            </w:r>
          </w:p>
        </w:tc>
        <w:tc>
          <w:tcPr>
            <w:tcW w:w="712" w:type="dxa"/>
            <w:tcBorders>
              <w:top w:val="single" w:sz="6" w:space="0" w:color="auto"/>
              <w:left w:val="single" w:sz="6" w:space="0" w:color="auto"/>
              <w:bottom w:val="single" w:sz="6" w:space="0" w:color="auto"/>
              <w:right w:val="single" w:sz="6" w:space="0" w:color="auto"/>
            </w:tcBorders>
            <w:shd w:val="solid" w:color="FFFFFF" w:fill="auto"/>
            <w:hideMark/>
          </w:tcPr>
          <w:p w14:paraId="67A83A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CT#85</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E4499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CP-192187</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FE75F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hideMark/>
          </w:tcPr>
          <w:p w14:paraId="2A41B61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56A1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hideMark/>
          </w:tcPr>
          <w:p w14:paraId="35F38B9D" w14:textId="631C46C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Validity time in Create URR IE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3FD8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16.1.0</w:t>
            </w:r>
          </w:p>
        </w:tc>
      </w:tr>
      <w:tr w:rsidR="00265D7B" w:rsidRPr="00441CD0" w14:paraId="226C601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0F190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3F561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3D68D9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01CC0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FC953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5CE94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8F517B4" w14:textId="6C54982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 Terminology of Sx Session to PFCP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B1B1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A2F424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2AEEE1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057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E4842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670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86149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8084E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6D1EDDB" w14:textId="7B6F1B8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Correction to number of fixed octets in table 8.1.2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EB91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5CF3E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9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lastRenderedPageBreak/>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EC572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D8A7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95389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A7BE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313A6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E55A441" w14:textId="0D7770D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Controlling of number of reports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B37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594EEE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AA5B5C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3AFE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3E023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E8DC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E4B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239E1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FB1FA48" w14:textId="0D9B62A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to Create PDR/FAR/URR/QER/BAR/MAR IEs in a modification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DB85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ADFF6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D9ED6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A2AA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84DC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FEC71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27BD8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B3CC9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79EC2AE" w14:textId="7A73DB5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Association Setup Request with same Node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F50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5402F2E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CF98D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CC919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F071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53D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79BA0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3E71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E2529F" w14:textId="11BD7BA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Null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85A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5E755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2E3F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4002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7B5A6E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D01B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DDA3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4AA8B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38BFF4" w14:textId="4F865A7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Vendor-specific IE handling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BC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551D08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6D3B1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4D6A6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F777F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C104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D7C72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58E1F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1FFCC4E" w14:textId="7B37EBA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Reestablishment of PFCP sessions after a UP function restart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D9B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A92FB7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EB918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FAD5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AE286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B4C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D4DC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5306C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F239CC4" w14:textId="0BE1179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Cause No established PFCP Association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1C79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898AC1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27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512D2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F3D19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0E5D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7599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99AE0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675E588" w14:textId="6D37AAA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User Plane Path Recovery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351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CE897B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40E73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7E49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D4E5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6B70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73F9"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B66DB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A8B0466" w14:textId="21B5ACE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4C14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11F82A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21215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D5D2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021DB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AAE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420B3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1C2BC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B56711" w14:textId="5E9BB28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Additional PFCP Session Report Request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FDD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65AC4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E446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7F72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52363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F6C8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6A4B4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034EF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6D6B00B" w14:textId="51C913A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PDR ID in a Usage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C7A4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84DE1C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33498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3C8FA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4847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CA8D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46AF8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85A1D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5C7A875" w14:textId="5BF887F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IPTV service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33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B0FDEE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DBE39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B5FB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8613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B6C4A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A35A4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05DD1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CAB87F" w14:textId="699F9AE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IPv6 address allocation and IPv6 prefix delegation for RG connecting to 5GC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4B92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CDC0D6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AE7975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A6BB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6A78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A9B9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3879D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96B6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A776F7" w14:textId="1B009BE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Small Data Rate Control Parameters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A23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61628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FBCD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70610E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C3D45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B53C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E0191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129C7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82EEEC8" w14:textId="444ACFC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Bridge information reporting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B32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855565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B0CCB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F9221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9C92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9FFA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11F1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DE67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221F54" w14:textId="3609D1AF"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Network Instance representing the 5G VN group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8A3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1F6662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CDF58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F604A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C1B0A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80FD8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8ADC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3C03E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132D2B7" w14:textId="5D4020E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Transfer of TSN bridge port management 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A6E4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2F0DCE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BA9C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21E1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CC72E1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41216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AAFA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7A359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34AA70B" w14:textId="196FA78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Reporting the clock drift between TSN and 5GS times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72F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19FC64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9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86EF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91E7C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504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BA15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E4AC7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4794FE3" w14:textId="4A65CFE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General description of ATSSS and Multi-Access Rule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A83D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F624D1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986C4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389DA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03EE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DE83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5EC65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6EF84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3EB8F2C" w14:textId="65B89D1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Handling of GBR traffic of a MA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0567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2E7A392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934478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87C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C99D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B55BD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1FEF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172D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3EED666" w14:textId="1A37D13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Session Reporting Rule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3AEE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61504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1EE4C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0070B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F05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BD52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173EF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99CB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D71963" w14:textId="378039E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Access type of a MA PDU session becoming (un)available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5E9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2E8D3D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F6414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7B77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4A79D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5D48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6AC95"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A3E95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107C744" w14:textId="363F18B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 xml:space="preserve">ATSSS Funtionality </w:t>
            </w:r>
            <w:r w:rsidRPr="00441CD0">
              <w:rPr>
                <w:rFonts w:ascii="Arial" w:hAnsi="Arial" w:hint="eastAsia"/>
                <w:snapToGrid w:val="0"/>
                <w:color w:val="000000"/>
                <w:sz w:val="16"/>
              </w:rPr>
              <w:t xml:space="preserve">Required and </w:t>
            </w:r>
            <w:r w:rsidRPr="00441CD0">
              <w:rPr>
                <w:rFonts w:ascii="Arial" w:hAnsi="Arial"/>
                <w:snapToGrid w:val="0"/>
                <w:color w:val="000000"/>
                <w:sz w:val="16"/>
              </w:rPr>
              <w:t>ATSSS Control Parameters Returned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44E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46D97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13CCB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A1CB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06B70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8162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66C01F"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83F3D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4E51297" w14:textId="043B85A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Clarifications to ATSSS feature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726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527A52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B4FAE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EC8F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339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7760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D8244A"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DE5E5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DF50FBC" w14:textId="332F8A6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UL FAR in UL CL or BP towards Local PSA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8BD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0E2B29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F6C8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888D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B255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B4C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06248E"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1530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0B5446A" w14:textId="0AD5711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Clarification on N4 Rules Exchanged via N16a Interface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E4E6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0C8234C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EA174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68C09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54BC3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4EEC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94AF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A98E9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38DDD8B" w14:textId="65BA35A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UE IP Address Pool ID in PFCP Association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8E1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3EFC9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A2F5A8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5B1F6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4A11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9A7B2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738D8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D516B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08CE94" w14:textId="0AD08D9A" w:rsidR="00265D7B" w:rsidRPr="00441CD0" w:rsidRDefault="00265D7B" w:rsidP="00BB0E1F">
            <w:pPr>
              <w:spacing w:after="0"/>
              <w:rPr>
                <w:rFonts w:ascii="Arial" w:hAnsi="Arial"/>
                <w:snapToGrid w:val="0"/>
                <w:color w:val="000000"/>
                <w:sz w:val="16"/>
              </w:rPr>
            </w:pPr>
            <w:bookmarkStart w:id="7914" w:name="OLE_LINK17"/>
            <w:r w:rsidRPr="00441CD0">
              <w:rPr>
                <w:rFonts w:ascii="Arial" w:hAnsi="Arial"/>
                <w:snapToGrid w:val="0"/>
                <w:color w:val="000000"/>
                <w:sz w:val="16"/>
              </w:rPr>
              <w:t>UE IP address Pool Identity</w:t>
            </w:r>
            <w:bookmarkEnd w:id="7914"/>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E47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3DE9670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10208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33A0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A5D0F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CP-193057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E9D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F5595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CE1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F70DADB" w14:textId="72D69A5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PFCP sessions successively controlled by different SMFs of an SMF set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9009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63322C9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E21F87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844E7C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67CD0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5B81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9092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2AE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7590ACA" w14:textId="7383FA35"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Function description for URLLC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FA38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168D1C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E58A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0F79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B1D7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633E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51D98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8D90C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C128A6D" w14:textId="3294F52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GTP-U Path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5539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48DC6D8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E7B06E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2019-12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C4AB6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EF6B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CP-193060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9F1F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C5879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098B6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9EFC8D5" w14:textId="2CF78080"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Per QoS Flow per UE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5B8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16.2.0</w:t>
            </w:r>
          </w:p>
        </w:tc>
      </w:tr>
      <w:tr w:rsidR="00265D7B" w:rsidRPr="00441CD0" w14:paraId="792BC2A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B6307C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12EED9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5D4A1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124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0BBD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28C9B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05E86F7" w14:textId="3F361DFA"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IETF reference update for IPv6 multicast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C5CA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76D319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ED7FC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0FE69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00E39C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CB31A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3BB90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1A1CDA"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35B987" w14:textId="29CEB59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MT-EDT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B392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937FA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152BB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E3A5FF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7FB2A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F5DEE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741D4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DCF2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D9407D5" w14:textId="56D1C8B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MO Exception Data Indication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D44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20B59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38AF0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265C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C53F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150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1B857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922BE"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FDBFD12" w14:textId="31D0C74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Packet Rate Status Reporting and Control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889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7DFCD2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870C3D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915F4A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56C97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7C83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5220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8E42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8627DA" w14:textId="0F369ED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 xml:space="preserve">Provision alternative SMF IP addresses of PFCP entities pertaining to the same SMF </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3A5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A83AEF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FCF166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9C670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2A6FE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13FFB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468A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B3AE00"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B4469E4" w14:textId="61D515D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Transferring N4 messages over N16a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F40B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BB2F7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DBE9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798227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26F1DD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CP-200017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D8056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5389B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F6A1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D7411E" w14:textId="7627081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Clarification to N4 information</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FD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772E82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BD775C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E95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7530E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5F85E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A2085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D41D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264492" w14:textId="17461D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Removing a URR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18ED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2501F8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4257D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230F49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2395F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3C70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AF2E2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70E7F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8B2308" w14:textId="1F87811D"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UPF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CBA39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F888D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6D6CD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9FDF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480D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451F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3953A2"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E5ECC2"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44A6511" w14:textId="027FAB94"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3GPP Interface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3F05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9AD69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1A723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07260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4B9A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7557F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BD3816"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70F0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1D803B" w14:textId="6DB8BDD2"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Miscellaneous small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D21E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6BD77E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7281F4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3B3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5808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7B04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41C77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52FD9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08D1071" w14:textId="1DE9905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Source IP Address in Heartbeat Request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A9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B978DF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DAE55C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41E74B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F7133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C9029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5F00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6DB3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D859F06" w14:textId="1ED6AB13"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 function Initiated PFCP Association Release at timeout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6D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D42EB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02F28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31D7F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372FA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2B9A0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C16E50"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774A7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9B1D67D" w14:textId="079F0B0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 function initiated PFCP session release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E7B0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90429D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4D8DC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460B4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2C5F5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535D2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2AAB3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B1FF6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8F74056" w14:textId="2A7063D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The Recovery Time Stamp in PFCP Session Establishment Request message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BF7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6DC1C4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FC7277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41660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31E8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E756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EC23B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C5505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923D8B5" w14:textId="2B9FC7EB"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F-TEID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D89C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03B41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5354F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94018B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B00FA4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8E287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B26F28"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B2768C"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75F5842" w14:textId="4BA929B9"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fldChar w:fldCharType="begin"/>
            </w:r>
            <w:r w:rsidRPr="00441CD0">
              <w:rPr>
                <w:rFonts w:ascii="Arial" w:hAnsi="Arial"/>
                <w:snapToGrid w:val="0"/>
                <w:color w:val="000000"/>
                <w:sz w:val="16"/>
              </w:rPr>
              <w:instrText xml:space="preserve"> DOCPROPERTY  CrTitle  \* MERGEFORMAT </w:instrText>
            </w:r>
            <w:r w:rsidRPr="00441CD0">
              <w:rPr>
                <w:rFonts w:ascii="Arial" w:hAnsi="Arial"/>
                <w:snapToGrid w:val="0"/>
                <w:color w:val="000000"/>
                <w:sz w:val="16"/>
              </w:rPr>
              <w:fldChar w:fldCharType="separate"/>
            </w:r>
            <w:r w:rsidRPr="00441CD0">
              <w:rPr>
                <w:rFonts w:ascii="Arial" w:hAnsi="Arial"/>
                <w:snapToGrid w:val="0"/>
                <w:color w:val="000000"/>
                <w:sz w:val="16"/>
              </w:rPr>
              <w:t>Reflective QoS</w:t>
            </w:r>
            <w:r w:rsidRPr="00441CD0">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97FD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3289E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C54C9D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D03E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EF7EF6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A9375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BCB92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9647B"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170D7E" w14:textId="607AB89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SDF Handling when waiting for credit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D60D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A43DC1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62D20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1F752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BDDAB7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07AF5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DECF3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44511D"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DC10BD7" w14:textId="0660AFC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Ethernet PDU Session Anchor Relocation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FDED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D42A3F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85FCC0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308A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110B06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4C84A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89288D"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677E55"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E5653D" w14:textId="45E8ADFC"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Support of Redundant Transmission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9C1F4"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2AE988E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989A4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963C9C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406FF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13678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77DDB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7C7004"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780B0DC" w14:textId="3F6637E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Steering Mode Value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AE6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9EBCDC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34EE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28818"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4BE6B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DE1CB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19C63"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E6F7A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9D94301" w14:textId="73E2190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Port Type of MPTCP Proxy and PMF</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C4A5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17C78ED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643438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D81ACB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CCB8A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5EC5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D791B4"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77829"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FFD7BAA" w14:textId="0EB6F6D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Apply ATSSS-LL together with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DD0F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89326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DC0B862"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56E6A5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7F30E5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79B49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11B2F1"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2E3776"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C0A6FDD" w14:textId="31397445" w:rsidR="00265D7B" w:rsidRPr="00441CD0" w:rsidRDefault="00265D7B" w:rsidP="00BB0E1F">
            <w:pPr>
              <w:spacing w:after="0"/>
              <w:rPr>
                <w:rFonts w:ascii="Arial" w:hAnsi="Arial"/>
                <w:snapToGrid w:val="0"/>
                <w:color w:val="000000"/>
                <w:sz w:val="16"/>
              </w:rPr>
            </w:pPr>
            <w:r w:rsidRPr="00441CD0">
              <w:rPr>
                <w:rFonts w:ascii="Arial" w:hAnsi="Arial" w:hint="eastAsia"/>
                <w:snapToGrid w:val="0"/>
                <w:color w:val="000000"/>
                <w:sz w:val="16"/>
              </w:rPr>
              <w:t xml:space="preserve">More </w:t>
            </w:r>
            <w:r w:rsidRPr="00441CD0">
              <w:rPr>
                <w:rFonts w:ascii="Arial" w:hAnsi="Arial"/>
                <w:snapToGrid w:val="0"/>
                <w:color w:val="000000"/>
                <w:sz w:val="16"/>
              </w:rPr>
              <w:t xml:space="preserve">Description for MPTCP </w:t>
            </w:r>
            <w:r w:rsidRPr="00441CD0">
              <w:rPr>
                <w:rFonts w:ascii="Arial" w:hAnsi="Arial" w:hint="eastAsia"/>
                <w:snapToGrid w:val="0"/>
                <w:color w:val="000000"/>
                <w:sz w:val="16"/>
              </w:rPr>
              <w:t>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2577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3C92CDB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04A68F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A964A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A8853B5"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00213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0637D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E3EFFF"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C99AB59" w14:textId="7C126CC6"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Signalling to the UPF that an access of a MA PDU session is unavailable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F2030"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79603B3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6EBD90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0F29833"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5C5932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B029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8FC59B"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665817"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9CA838" w14:textId="687B0471"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Update of 5G VN Group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4F2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69716BD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CCFDA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2BEAEE"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9E0584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A8190D"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D5F677"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02D633"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85D1EE7" w14:textId="3B4E398E"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TSN Domain and Time Domain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5E81"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047E492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F43871A"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A2C26B"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0951C6"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CP-200032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92D6AC"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4251BC" w14:textId="77777777" w:rsidR="00265D7B" w:rsidRPr="00441CD0" w:rsidRDefault="00265D7B" w:rsidP="00BB0E1F">
            <w:pPr>
              <w:spacing w:after="0"/>
              <w:rPr>
                <w:rFonts w:ascii="Arial" w:hAnsi="Arial" w:cs="Arial"/>
                <w:sz w:val="16"/>
                <w:szCs w:val="16"/>
              </w:rPr>
            </w:pPr>
            <w:r w:rsidRPr="00441CD0">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DD23C8" w14:textId="77777777" w:rsidR="00265D7B" w:rsidRPr="00441CD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467D8E" w14:textId="5EE045A8"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5GS Bridge information reporting cleanup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B6569"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16.3.0</w:t>
            </w:r>
          </w:p>
        </w:tc>
      </w:tr>
      <w:tr w:rsidR="00265D7B" w:rsidRPr="00441CD0" w14:paraId="58E96E3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C95F77"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2020-0</w:t>
            </w:r>
            <w:r>
              <w:rPr>
                <w:rFonts w:ascii="Arial" w:hAnsi="Arial"/>
                <w:snapToGrid w:val="0"/>
                <w:color w:val="000000"/>
                <w:sz w:val="16"/>
              </w:rPr>
              <w:t>4</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760538F" w14:textId="77777777" w:rsidR="00265D7B" w:rsidRPr="00441CD0" w:rsidRDefault="00265D7B" w:rsidP="00BB0E1F">
            <w:pPr>
              <w:spacing w:after="0"/>
              <w:rPr>
                <w:rFonts w:ascii="Arial" w:hAnsi="Arial"/>
                <w:snapToGrid w:val="0"/>
                <w:color w:val="000000"/>
                <w:sz w:val="16"/>
              </w:rPr>
            </w:pPr>
            <w:r w:rsidRPr="00441CD0">
              <w:rPr>
                <w:rFonts w:ascii="Arial" w:hAnsi="Arial"/>
                <w:snapToGrid w:val="0"/>
                <w:color w:val="000000"/>
                <w:sz w:val="16"/>
              </w:rPr>
              <w:t>CT#87e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948D" w14:textId="77777777" w:rsidR="00265D7B" w:rsidRPr="00441CD0" w:rsidRDefault="00265D7B" w:rsidP="00BB0E1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B9CBF3" w14:textId="77777777" w:rsidR="00265D7B" w:rsidRPr="00441CD0" w:rsidRDefault="00265D7B" w:rsidP="00BB0E1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D2043E" w14:textId="77777777" w:rsidR="00265D7B" w:rsidRPr="00441CD0"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28B295" w14:textId="77777777" w:rsidR="00265D7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CF985A1" w14:textId="2AB2A31F"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Clause 5.24.3 was deleted by mistake during implementation after CT#87e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859C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16.3.1</w:t>
            </w:r>
          </w:p>
        </w:tc>
      </w:tr>
      <w:tr w:rsidR="00265D7B" w:rsidRPr="00441CD0" w14:paraId="04B9045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368AB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74CB6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4AAF87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0BD2B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F814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B5486D" w14:textId="77777777" w:rsidR="00265D7B" w:rsidRPr="009D0AA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02EA574" w14:textId="0E57BB33" w:rsidR="00265D7B" w:rsidRDefault="00265D7B" w:rsidP="00BB0E1F">
            <w:pPr>
              <w:spacing w:after="0"/>
              <w:rPr>
                <w:rFonts w:ascii="Arial" w:hAnsi="Arial"/>
                <w:snapToGrid w:val="0"/>
                <w:color w:val="000000"/>
                <w:sz w:val="16"/>
              </w:rPr>
            </w:pPr>
            <w:r w:rsidRPr="009D0AA1">
              <w:rPr>
                <w:rFonts w:ascii="Arial" w:hAnsi="Arial"/>
                <w:snapToGrid w:val="0"/>
                <w:color w:val="000000"/>
                <w:sz w:val="16"/>
              </w:rPr>
              <w:fldChar w:fldCharType="begin"/>
            </w:r>
            <w:r w:rsidRPr="009D0AA1">
              <w:rPr>
                <w:rFonts w:ascii="Arial" w:hAnsi="Arial"/>
                <w:snapToGrid w:val="0"/>
                <w:color w:val="000000"/>
                <w:sz w:val="16"/>
              </w:rPr>
              <w:instrText xml:space="preserve"> DOCPROPERTY  CrTitle  \* MERGEFORMAT </w:instrText>
            </w:r>
            <w:r w:rsidRPr="009D0AA1">
              <w:rPr>
                <w:rFonts w:ascii="Arial" w:hAnsi="Arial"/>
                <w:snapToGrid w:val="0"/>
                <w:color w:val="000000"/>
                <w:sz w:val="16"/>
              </w:rPr>
              <w:fldChar w:fldCharType="separate"/>
            </w:r>
            <w:r w:rsidRPr="009D0AA1">
              <w:rPr>
                <w:rFonts w:ascii="Arial" w:hAnsi="Arial"/>
                <w:snapToGrid w:val="0"/>
                <w:color w:val="000000"/>
                <w:sz w:val="16"/>
              </w:rPr>
              <w:t>Restoring deleted statement</w:t>
            </w:r>
            <w:r w:rsidRPr="009D0AA1">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E43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8C530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E7705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lastRenderedPageBreak/>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CE90E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9AB89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A7CF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EAA9"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8DE594" w14:textId="77777777" w:rsidR="00265D7B" w:rsidRPr="009D0AA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C8107F9" w14:textId="03A86095" w:rsidR="00265D7B" w:rsidRDefault="00265D7B" w:rsidP="00BB0E1F">
            <w:pPr>
              <w:spacing w:after="0"/>
              <w:rPr>
                <w:rFonts w:ascii="Arial" w:hAnsi="Arial"/>
                <w:snapToGrid w:val="0"/>
                <w:color w:val="000000"/>
                <w:sz w:val="16"/>
              </w:rPr>
            </w:pPr>
            <w:r w:rsidRPr="009D0AA1">
              <w:rPr>
                <w:rFonts w:ascii="Arial" w:hAnsi="Arial"/>
                <w:snapToGrid w:val="0"/>
                <w:color w:val="000000"/>
                <w:sz w:val="16"/>
              </w:rPr>
              <w:t>DL Data Notification for the subsequent DL data pertaining to a different QoS flow</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BA63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D3D1DF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FD9DD8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4142D5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1BCC9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84145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0C5D5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74A999" w14:textId="77777777" w:rsidR="00265D7B" w:rsidRPr="001704D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668EE2" w14:textId="77AD5A78" w:rsidR="00265D7B" w:rsidRDefault="00265D7B" w:rsidP="00BB0E1F">
            <w:pPr>
              <w:spacing w:after="0"/>
              <w:rPr>
                <w:rFonts w:ascii="Arial" w:hAnsi="Arial"/>
                <w:snapToGrid w:val="0"/>
                <w:color w:val="000000"/>
                <w:sz w:val="16"/>
              </w:rPr>
            </w:pPr>
            <w:r w:rsidRPr="001704D7">
              <w:rPr>
                <w:rFonts w:ascii="Arial" w:hAnsi="Arial"/>
                <w:snapToGrid w:val="0"/>
                <w:color w:val="000000"/>
                <w:sz w:val="16"/>
              </w:rPr>
              <w:t>Activating a predefined FAR/URR/QER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1C4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2056C7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CB36E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A6530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CBE18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A5E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26EC9"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90540A" w14:textId="77777777" w:rsidR="00265D7B" w:rsidRPr="0017198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800C7E6" w14:textId="269B441A" w:rsidR="00265D7B" w:rsidRDefault="00265D7B" w:rsidP="00BB0E1F">
            <w:pPr>
              <w:spacing w:after="0"/>
              <w:rPr>
                <w:rFonts w:ascii="Arial" w:hAnsi="Arial"/>
                <w:snapToGrid w:val="0"/>
                <w:color w:val="000000"/>
                <w:sz w:val="16"/>
              </w:rPr>
            </w:pPr>
            <w:r w:rsidRPr="00171981">
              <w:rPr>
                <w:rFonts w:ascii="Arial" w:hAnsi="Arial"/>
                <w:snapToGrid w:val="0"/>
                <w:color w:val="000000"/>
                <w:sz w:val="16"/>
              </w:rPr>
              <w:t>Miscellaneous small correction on Figures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0182D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B57DA7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51EDC7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BFC5C6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72BF5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22CB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8292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079C9" w14:textId="77777777" w:rsidR="00265D7B" w:rsidRPr="00F771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E80A9B2" w14:textId="14F4DF20" w:rsidR="00265D7B" w:rsidRDefault="00265D7B" w:rsidP="00BB0E1F">
            <w:pPr>
              <w:spacing w:after="0"/>
              <w:rPr>
                <w:rFonts w:ascii="Arial" w:hAnsi="Arial"/>
                <w:snapToGrid w:val="0"/>
                <w:color w:val="000000"/>
                <w:sz w:val="16"/>
              </w:rPr>
            </w:pPr>
            <w:r w:rsidRPr="00F771F6">
              <w:rPr>
                <w:rFonts w:ascii="Arial" w:hAnsi="Arial"/>
                <w:snapToGrid w:val="0"/>
                <w:color w:val="000000"/>
                <w:sz w:val="16"/>
              </w:rPr>
              <w:t>New S-NSSAI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ADF5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AB85A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465AFD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C18DC4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C7303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9260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903ED2"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5FB6E" w14:textId="77777777" w:rsidR="00265D7B" w:rsidRPr="00301D5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EC6E072" w14:textId="25ECDF79" w:rsidR="00265D7B" w:rsidRDefault="00265D7B" w:rsidP="00BB0E1F">
            <w:pPr>
              <w:spacing w:after="0"/>
              <w:rPr>
                <w:rFonts w:ascii="Arial" w:hAnsi="Arial"/>
                <w:snapToGrid w:val="0"/>
                <w:color w:val="000000"/>
                <w:sz w:val="16"/>
              </w:rPr>
            </w:pPr>
            <w:r w:rsidRPr="00301D5A">
              <w:rPr>
                <w:rFonts w:ascii="Arial" w:hAnsi="Arial"/>
                <w:snapToGrid w:val="0"/>
                <w:color w:val="000000"/>
                <w:sz w:val="16"/>
              </w:rPr>
              <w:t>Inconsistent description for the use of Activation/Deactivation time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D4D4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37B44F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63302C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DFD6A9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DEF4A2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FD449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3E1193"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999F8" w14:textId="77777777" w:rsidR="00265D7B" w:rsidRPr="006F634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2352CD1" w14:textId="16CB4F9B" w:rsidR="00265D7B" w:rsidRDefault="00265D7B" w:rsidP="00BB0E1F">
            <w:pPr>
              <w:spacing w:after="0"/>
              <w:rPr>
                <w:rFonts w:ascii="Arial" w:hAnsi="Arial"/>
                <w:snapToGrid w:val="0"/>
                <w:color w:val="000000"/>
                <w:sz w:val="16"/>
              </w:rPr>
            </w:pPr>
            <w:r w:rsidRPr="006F634C">
              <w:rPr>
                <w:rFonts w:ascii="Arial" w:hAnsi="Arial"/>
                <w:snapToGrid w:val="0"/>
                <w:color w:val="000000"/>
                <w:sz w:val="16"/>
              </w:rPr>
              <w:t>F-TEID allocation cleanup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04FD6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55D362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B10DC8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0E9982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7F4AA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60399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8D5967"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378BA4" w14:textId="77777777" w:rsidR="00265D7B" w:rsidRPr="00436BC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1AB8336" w14:textId="3B547C76" w:rsidR="00265D7B" w:rsidRDefault="00265D7B" w:rsidP="00BB0E1F">
            <w:pPr>
              <w:spacing w:after="0"/>
              <w:rPr>
                <w:rFonts w:ascii="Arial" w:hAnsi="Arial"/>
                <w:snapToGrid w:val="0"/>
                <w:color w:val="000000"/>
                <w:sz w:val="16"/>
              </w:rPr>
            </w:pPr>
            <w:r w:rsidRPr="00436BC3">
              <w:rPr>
                <w:rFonts w:ascii="Arial" w:hAnsi="Arial"/>
                <w:snapToGrid w:val="0"/>
                <w:color w:val="000000"/>
                <w:sz w:val="16"/>
              </w:rPr>
              <w:t>Encoding of the Remote GTP-U Peer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56A5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7A82E1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F3C9B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A8D5C5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C1D96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32250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C28D73" w14:textId="77777777" w:rsidR="00265D7B" w:rsidRPr="00441CD0"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4E337" w14:textId="77777777" w:rsidR="00265D7B" w:rsidRPr="00436BC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B958CF" w14:textId="74F4E512" w:rsidR="00265D7B" w:rsidRDefault="00265D7B" w:rsidP="00BB0E1F">
            <w:pPr>
              <w:spacing w:after="0"/>
              <w:rPr>
                <w:rFonts w:ascii="Arial" w:hAnsi="Arial"/>
                <w:snapToGrid w:val="0"/>
                <w:color w:val="000000"/>
                <w:sz w:val="16"/>
              </w:rPr>
            </w:pPr>
            <w:r w:rsidRPr="00436BC3">
              <w:rPr>
                <w:rFonts w:ascii="Arial" w:hAnsi="Arial"/>
                <w:snapToGrid w:val="0"/>
                <w:color w:val="000000"/>
                <w:sz w:val="16"/>
              </w:rPr>
              <w:t>UE IP address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0C37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A6B79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FBD05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C7459B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A3BA7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347A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5B174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A3BDE6" w14:textId="77777777" w:rsidR="00265D7B" w:rsidRPr="0075636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98DD34" w14:textId="408DA29A" w:rsidR="00265D7B" w:rsidRDefault="00265D7B" w:rsidP="00BB0E1F">
            <w:pPr>
              <w:spacing w:after="0"/>
              <w:rPr>
                <w:rFonts w:ascii="Arial" w:hAnsi="Arial"/>
                <w:snapToGrid w:val="0"/>
                <w:color w:val="000000"/>
                <w:sz w:val="16"/>
              </w:rPr>
            </w:pPr>
            <w:r w:rsidRPr="00756365">
              <w:rPr>
                <w:rFonts w:ascii="Arial" w:hAnsi="Arial"/>
                <w:snapToGrid w:val="0"/>
                <w:color w:val="000000"/>
                <w:sz w:val="16"/>
              </w:rPr>
              <w:t>UE IP address pool based on S-NSSAI</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AE8A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62251D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81D234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0DF6A3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FA400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7839F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54B39E"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943520" w14:textId="77777777" w:rsidR="00265D7B" w:rsidRPr="00FE49C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B7B63AE" w14:textId="68B8CCC3" w:rsidR="00265D7B" w:rsidRDefault="00265D7B" w:rsidP="00BB0E1F">
            <w:pPr>
              <w:spacing w:after="0"/>
              <w:rPr>
                <w:rFonts w:ascii="Arial" w:hAnsi="Arial"/>
                <w:snapToGrid w:val="0"/>
                <w:color w:val="000000"/>
                <w:sz w:val="16"/>
              </w:rPr>
            </w:pPr>
            <w:r w:rsidRPr="00FE49C9">
              <w:rPr>
                <w:rFonts w:ascii="Arial" w:hAnsi="Arial"/>
                <w:snapToGrid w:val="0"/>
                <w:color w:val="000000"/>
                <w:sz w:val="16"/>
              </w:rPr>
              <w:t>Report Trigger for Qu</w:t>
            </w:r>
            <w:r w:rsidRPr="00FE49C9">
              <w:rPr>
                <w:rFonts w:ascii="Arial" w:hAnsi="Arial" w:hint="eastAsia"/>
                <w:snapToGrid w:val="0"/>
                <w:color w:val="000000"/>
                <w:sz w:val="16"/>
              </w:rPr>
              <w:t>o</w:t>
            </w:r>
            <w:r w:rsidRPr="00FE49C9">
              <w:rPr>
                <w:rFonts w:ascii="Arial" w:hAnsi="Arial"/>
                <w:snapToGrid w:val="0"/>
                <w:color w:val="000000"/>
                <w:sz w:val="16"/>
              </w:rPr>
              <w:t>t</w:t>
            </w:r>
            <w:r w:rsidRPr="00FE49C9">
              <w:rPr>
                <w:rFonts w:ascii="Arial" w:hAnsi="Arial" w:hint="eastAsia"/>
                <w:snapToGrid w:val="0"/>
                <w:color w:val="000000"/>
                <w:sz w:val="16"/>
              </w:rPr>
              <w:t>a</w:t>
            </w:r>
            <w:r w:rsidRPr="00FE49C9">
              <w:rPr>
                <w:rFonts w:ascii="Arial" w:hAnsi="Arial"/>
                <w:snapToGrid w:val="0"/>
                <w:color w:val="000000"/>
                <w:sz w:val="16"/>
              </w:rPr>
              <w:t xml:space="preserve"> Validity Time Expiry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BD54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F9F0D5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ABB79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FB01F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2C4FC9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C247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FFF1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D3C17" w14:textId="77777777" w:rsidR="00265D7B" w:rsidRPr="0077146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ED9D39F" w14:textId="14C6CFC4" w:rsidR="00265D7B" w:rsidRDefault="00265D7B" w:rsidP="00BB0E1F">
            <w:pPr>
              <w:spacing w:after="0"/>
              <w:rPr>
                <w:rFonts w:ascii="Arial" w:hAnsi="Arial"/>
                <w:snapToGrid w:val="0"/>
                <w:color w:val="000000"/>
                <w:sz w:val="16"/>
              </w:rPr>
            </w:pPr>
            <w:r w:rsidRPr="00771463">
              <w:rPr>
                <w:rFonts w:ascii="Arial" w:hAnsi="Arial"/>
                <w:snapToGrid w:val="0"/>
                <w:color w:val="000000"/>
                <w:sz w:val="16"/>
              </w:rPr>
              <w:fldChar w:fldCharType="begin"/>
            </w:r>
            <w:r w:rsidRPr="00771463">
              <w:rPr>
                <w:rFonts w:ascii="Arial" w:hAnsi="Arial"/>
                <w:snapToGrid w:val="0"/>
                <w:color w:val="000000"/>
                <w:sz w:val="16"/>
              </w:rPr>
              <w:instrText xml:space="preserve"> DOCPROPERTY  CrTitle  \* MERGEFORMAT </w:instrText>
            </w:r>
            <w:r w:rsidRPr="00771463">
              <w:rPr>
                <w:rFonts w:ascii="Arial" w:hAnsi="Arial"/>
                <w:snapToGrid w:val="0"/>
                <w:color w:val="000000"/>
                <w:sz w:val="16"/>
              </w:rPr>
              <w:fldChar w:fldCharType="separate"/>
            </w:r>
            <w:r w:rsidRPr="00771463">
              <w:rPr>
                <w:rFonts w:ascii="Arial" w:hAnsi="Arial"/>
                <w:snapToGrid w:val="0"/>
                <w:color w:val="000000"/>
                <w:sz w:val="16"/>
              </w:rPr>
              <w:t>Clarification on Partial Failure of UP</w:t>
            </w:r>
            <w:r w:rsidRPr="00771463">
              <w:rPr>
                <w:rFonts w:ascii="Arial" w:hAnsi="Arial"/>
                <w:snapToGrid w:val="0"/>
                <w:color w:val="000000"/>
                <w:sz w:val="16"/>
              </w:rPr>
              <w:fldChar w:fldCharType="end"/>
            </w:r>
            <w:r w:rsidRPr="00771463">
              <w:rPr>
                <w:rFonts w:ascii="Arial" w:hAnsi="Arial"/>
                <w:snapToGrid w:val="0"/>
                <w:color w:val="000000"/>
                <w:sz w:val="16"/>
              </w:rPr>
              <w:t xml:space="preserve">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8526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BF5C9F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3D0ACF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7881CB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BC2F0B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9CB4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18A6CD"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EC67C" w14:textId="77777777" w:rsidR="00265D7B" w:rsidRPr="00B5323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7C40D46" w14:textId="3E970670" w:rsidR="00265D7B" w:rsidRDefault="00265D7B" w:rsidP="00BB0E1F">
            <w:pPr>
              <w:spacing w:after="0"/>
              <w:rPr>
                <w:rFonts w:ascii="Arial" w:hAnsi="Arial"/>
                <w:snapToGrid w:val="0"/>
                <w:color w:val="000000"/>
                <w:sz w:val="16"/>
              </w:rPr>
            </w:pPr>
            <w:r w:rsidRPr="00B5323E">
              <w:rPr>
                <w:rFonts w:ascii="Arial" w:hAnsi="Arial"/>
                <w:snapToGrid w:val="0"/>
                <w:color w:val="000000"/>
                <w:sz w:val="16"/>
              </w:rPr>
              <w:t>Node level vs PFCP entity level procedures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DE13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8AF63F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F5180B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4C3B5B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31DE62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13F98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589E30"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978485" w14:textId="77777777" w:rsidR="00265D7B" w:rsidRPr="000D098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CB971BA" w14:textId="77716E0B" w:rsidR="00265D7B" w:rsidRDefault="00265D7B" w:rsidP="00BB0E1F">
            <w:pPr>
              <w:spacing w:after="0"/>
              <w:rPr>
                <w:rFonts w:ascii="Arial" w:hAnsi="Arial"/>
                <w:snapToGrid w:val="0"/>
                <w:color w:val="000000"/>
                <w:sz w:val="16"/>
              </w:rPr>
            </w:pPr>
            <w:r w:rsidRPr="000D0983">
              <w:rPr>
                <w:rFonts w:ascii="Arial" w:hAnsi="Arial"/>
                <w:snapToGrid w:val="0"/>
                <w:color w:val="000000"/>
                <w:sz w:val="16"/>
              </w:rPr>
              <w:fldChar w:fldCharType="begin"/>
            </w:r>
            <w:r w:rsidRPr="000D0983">
              <w:rPr>
                <w:rFonts w:ascii="Arial" w:hAnsi="Arial"/>
                <w:snapToGrid w:val="0"/>
                <w:color w:val="000000"/>
                <w:sz w:val="16"/>
              </w:rPr>
              <w:instrText xml:space="preserve"> DOCPROPERTY  CrTitle  \* MERGEFORMAT </w:instrText>
            </w:r>
            <w:r w:rsidRPr="000D0983">
              <w:rPr>
                <w:rFonts w:ascii="Arial" w:hAnsi="Arial"/>
                <w:snapToGrid w:val="0"/>
                <w:color w:val="000000"/>
                <w:sz w:val="16"/>
              </w:rPr>
              <w:fldChar w:fldCharType="separate"/>
            </w:r>
            <w:r w:rsidRPr="000D0983">
              <w:rPr>
                <w:rFonts w:ascii="Arial" w:hAnsi="Arial"/>
                <w:snapToGrid w:val="0"/>
                <w:color w:val="000000"/>
                <w:sz w:val="16"/>
              </w:rPr>
              <w:t>Heartbeat procedure clarification</w:t>
            </w:r>
            <w:r w:rsidRPr="000D0983">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4CC1B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9953BF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B3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7266E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E1892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58491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F96EC6"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550256" w14:textId="77777777" w:rsidR="00265D7B" w:rsidRPr="0072115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31B4CDE" w14:textId="30C3CB24" w:rsidR="00265D7B" w:rsidRDefault="00265D7B" w:rsidP="00BB0E1F">
            <w:pPr>
              <w:spacing w:after="0"/>
              <w:rPr>
                <w:rFonts w:ascii="Arial" w:hAnsi="Arial"/>
                <w:snapToGrid w:val="0"/>
                <w:color w:val="000000"/>
                <w:sz w:val="16"/>
              </w:rPr>
            </w:pPr>
            <w:r w:rsidRPr="0072115F">
              <w:rPr>
                <w:rFonts w:ascii="Arial" w:hAnsi="Arial"/>
                <w:snapToGrid w:val="0"/>
                <w:color w:val="000000"/>
                <w:sz w:val="16"/>
              </w:rPr>
              <w:fldChar w:fldCharType="begin"/>
            </w:r>
            <w:r w:rsidRPr="0072115F">
              <w:rPr>
                <w:rFonts w:ascii="Arial" w:hAnsi="Arial"/>
                <w:snapToGrid w:val="0"/>
                <w:color w:val="000000"/>
                <w:sz w:val="16"/>
              </w:rPr>
              <w:instrText xml:space="preserve"> DOCPROPERTY  CrTitle  \* MERGEFORMAT </w:instrText>
            </w:r>
            <w:r w:rsidRPr="0072115F">
              <w:rPr>
                <w:rFonts w:ascii="Arial" w:hAnsi="Arial"/>
                <w:snapToGrid w:val="0"/>
                <w:color w:val="000000"/>
                <w:sz w:val="16"/>
              </w:rPr>
              <w:fldChar w:fldCharType="separate"/>
            </w:r>
            <w:r w:rsidRPr="0072115F">
              <w:rPr>
                <w:rFonts w:ascii="Arial" w:hAnsi="Arial"/>
                <w:snapToGrid w:val="0"/>
                <w:color w:val="000000"/>
                <w:sz w:val="16"/>
              </w:rPr>
              <w:t>Alternative IP Address in SSET</w:t>
            </w:r>
            <w:r w:rsidRPr="0072115F">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0973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DCD67C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D2B6F8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661F88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7889AF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AD4DC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E45B4"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5D0EF" w14:textId="77777777" w:rsidR="00265D7B" w:rsidRPr="00936E81"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214E5E0" w14:textId="72478A69" w:rsidR="00265D7B" w:rsidRDefault="00265D7B" w:rsidP="00BB0E1F">
            <w:pPr>
              <w:spacing w:after="0"/>
              <w:rPr>
                <w:rFonts w:ascii="Arial" w:hAnsi="Arial"/>
                <w:snapToGrid w:val="0"/>
                <w:color w:val="000000"/>
                <w:sz w:val="16"/>
              </w:rPr>
            </w:pPr>
            <w:r w:rsidRPr="00936E81">
              <w:rPr>
                <w:rFonts w:ascii="Arial" w:hAnsi="Arial"/>
                <w:snapToGrid w:val="0"/>
                <w:color w:val="000000"/>
                <w:sz w:val="16"/>
              </w:rPr>
              <w:fldChar w:fldCharType="begin"/>
            </w:r>
            <w:r w:rsidRPr="00936E81">
              <w:rPr>
                <w:rFonts w:ascii="Arial" w:hAnsi="Arial"/>
                <w:snapToGrid w:val="0"/>
                <w:color w:val="000000"/>
                <w:sz w:val="16"/>
              </w:rPr>
              <w:instrText xml:space="preserve"> DOCPROPERTY  CrTitle  \* MERGEFORMAT </w:instrText>
            </w:r>
            <w:r w:rsidRPr="00936E81">
              <w:rPr>
                <w:rFonts w:ascii="Arial" w:hAnsi="Arial"/>
                <w:snapToGrid w:val="0"/>
                <w:color w:val="000000"/>
                <w:sz w:val="16"/>
              </w:rPr>
              <w:fldChar w:fldCharType="separate"/>
            </w:r>
            <w:r w:rsidRPr="00936E81">
              <w:rPr>
                <w:rFonts w:ascii="Arial" w:hAnsi="Arial"/>
                <w:snapToGrid w:val="0"/>
                <w:color w:val="000000"/>
                <w:sz w:val="16"/>
              </w:rPr>
              <w:t>Clarification when Node ID is set to an IP address</w:t>
            </w:r>
            <w:r w:rsidRPr="00936E81">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3BA4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6D761F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C13AD3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9E8E1F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32539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CC56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EDF78E"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D2CB53" w14:textId="77777777" w:rsidR="00265D7B" w:rsidRPr="007276D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33ED53B" w14:textId="377D4527" w:rsidR="00265D7B" w:rsidRDefault="00265D7B" w:rsidP="00BB0E1F">
            <w:pPr>
              <w:spacing w:after="0"/>
              <w:rPr>
                <w:rFonts w:ascii="Arial" w:hAnsi="Arial"/>
                <w:snapToGrid w:val="0"/>
                <w:color w:val="000000"/>
                <w:sz w:val="16"/>
              </w:rPr>
            </w:pPr>
            <w:r w:rsidRPr="007276D6">
              <w:rPr>
                <w:rFonts w:ascii="Arial" w:hAnsi="Arial"/>
                <w:snapToGrid w:val="0"/>
                <w:color w:val="000000"/>
                <w:sz w:val="16"/>
              </w:rPr>
              <w:fldChar w:fldCharType="begin"/>
            </w:r>
            <w:r w:rsidRPr="007276D6">
              <w:rPr>
                <w:rFonts w:ascii="Arial" w:hAnsi="Arial"/>
                <w:snapToGrid w:val="0"/>
                <w:color w:val="000000"/>
                <w:sz w:val="16"/>
              </w:rPr>
              <w:instrText xml:space="preserve"> DOCPROPERTY  CrTitle  \* MERGEFORMAT </w:instrText>
            </w:r>
            <w:r w:rsidRPr="007276D6">
              <w:rPr>
                <w:rFonts w:ascii="Arial" w:hAnsi="Arial"/>
                <w:snapToGrid w:val="0"/>
                <w:color w:val="000000"/>
                <w:sz w:val="16"/>
              </w:rPr>
              <w:fldChar w:fldCharType="separate"/>
            </w:r>
            <w:r w:rsidRPr="007276D6">
              <w:rPr>
                <w:rFonts w:ascii="Arial" w:hAnsi="Arial"/>
                <w:snapToGrid w:val="0"/>
                <w:color w:val="000000"/>
                <w:sz w:val="16"/>
              </w:rPr>
              <w:t>Association Update Response for EPFAR</w:t>
            </w:r>
            <w:r w:rsidRPr="007276D6">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71FA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6D12E1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FD59E5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1283B2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F7164C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34605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60C3F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E0D4E" w14:textId="77777777" w:rsidR="00265D7B" w:rsidRPr="00C0654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4ADD2E" w14:textId="40CF070B" w:rsidR="00265D7B" w:rsidRDefault="00265D7B" w:rsidP="00BB0E1F">
            <w:pPr>
              <w:spacing w:after="0"/>
              <w:rPr>
                <w:rFonts w:ascii="Arial" w:hAnsi="Arial"/>
                <w:snapToGrid w:val="0"/>
                <w:color w:val="000000"/>
                <w:sz w:val="16"/>
              </w:rPr>
            </w:pPr>
            <w:r w:rsidRPr="00C0654B">
              <w:rPr>
                <w:rFonts w:ascii="Arial" w:hAnsi="Arial"/>
                <w:snapToGrid w:val="0"/>
                <w:color w:val="000000"/>
                <w:sz w:val="16"/>
              </w:rPr>
              <w:fldChar w:fldCharType="begin"/>
            </w:r>
            <w:r w:rsidRPr="00C0654B">
              <w:rPr>
                <w:rFonts w:ascii="Arial" w:hAnsi="Arial"/>
                <w:snapToGrid w:val="0"/>
                <w:color w:val="000000"/>
                <w:sz w:val="16"/>
              </w:rPr>
              <w:instrText xml:space="preserve"> DOCPROPERTY  CrTitle  \* MERGEFORMAT </w:instrText>
            </w:r>
            <w:r w:rsidRPr="00C0654B">
              <w:rPr>
                <w:rFonts w:ascii="Arial" w:hAnsi="Arial"/>
                <w:snapToGrid w:val="0"/>
                <w:color w:val="000000"/>
                <w:sz w:val="16"/>
              </w:rPr>
              <w:fldChar w:fldCharType="separate"/>
            </w:r>
            <w:r w:rsidRPr="00C0654B">
              <w:rPr>
                <w:rFonts w:ascii="Arial" w:hAnsi="Arial"/>
                <w:snapToGrid w:val="0"/>
                <w:color w:val="000000"/>
                <w:sz w:val="16"/>
              </w:rPr>
              <w:t>UP function features description update</w:t>
            </w:r>
            <w:r w:rsidRPr="00C0654B">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10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EF02E8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A3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0CC21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7ED6D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04612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E7DC" w14:textId="77777777" w:rsidR="00265D7B" w:rsidRPr="00441CD0"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D8B34A" w14:textId="77777777" w:rsidR="00265D7B" w:rsidRPr="005B339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E1B798" w14:textId="0A616126" w:rsidR="00265D7B" w:rsidRDefault="00265D7B" w:rsidP="00BB0E1F">
            <w:pPr>
              <w:spacing w:after="0"/>
              <w:rPr>
                <w:rFonts w:ascii="Arial" w:hAnsi="Arial"/>
                <w:snapToGrid w:val="0"/>
                <w:color w:val="000000"/>
                <w:sz w:val="16"/>
              </w:rPr>
            </w:pPr>
            <w:r w:rsidRPr="005B3395">
              <w:rPr>
                <w:rFonts w:ascii="Arial" w:hAnsi="Arial"/>
                <w:snapToGrid w:val="0"/>
                <w:color w:val="000000"/>
                <w:sz w:val="16"/>
              </w:rPr>
              <w:fldChar w:fldCharType="begin"/>
            </w:r>
            <w:r w:rsidRPr="005B3395">
              <w:rPr>
                <w:rFonts w:ascii="Arial" w:hAnsi="Arial"/>
                <w:snapToGrid w:val="0"/>
                <w:color w:val="000000"/>
                <w:sz w:val="16"/>
              </w:rPr>
              <w:instrText xml:space="preserve"> DOCPROPERTY  CrTitle  \* MERGEFORMAT </w:instrText>
            </w:r>
            <w:r w:rsidRPr="005B3395">
              <w:rPr>
                <w:rFonts w:ascii="Arial" w:hAnsi="Arial"/>
                <w:snapToGrid w:val="0"/>
                <w:color w:val="000000"/>
                <w:sz w:val="16"/>
              </w:rPr>
              <w:fldChar w:fldCharType="separate"/>
            </w:r>
            <w:r w:rsidRPr="005B3395">
              <w:rPr>
                <w:rFonts w:ascii="Arial" w:hAnsi="Arial"/>
                <w:snapToGrid w:val="0"/>
                <w:color w:val="000000"/>
                <w:sz w:val="16"/>
              </w:rPr>
              <w:t>Downlink data reordering - new feature definition</w:t>
            </w:r>
            <w:r w:rsidRPr="005B3395">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CFF7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53A41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F35A56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17E97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63594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6519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7F68F5"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E30496" w14:textId="77777777" w:rsidR="00265D7B" w:rsidRPr="0062426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5EA594B" w14:textId="1862F879" w:rsidR="00265D7B" w:rsidRDefault="00265D7B" w:rsidP="00BB0E1F">
            <w:pPr>
              <w:spacing w:after="0"/>
              <w:rPr>
                <w:rFonts w:ascii="Arial" w:hAnsi="Arial"/>
                <w:snapToGrid w:val="0"/>
                <w:color w:val="000000"/>
                <w:sz w:val="16"/>
              </w:rPr>
            </w:pPr>
            <w:r w:rsidRPr="00624264">
              <w:rPr>
                <w:rFonts w:ascii="Arial" w:hAnsi="Arial"/>
                <w:snapToGrid w:val="0"/>
                <w:color w:val="000000"/>
                <w:sz w:val="16"/>
              </w:rPr>
              <w:t>UE IP address pool based on IP version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0675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A9A867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6FB991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2DAB2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0AD04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E6067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930408"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1ABC3E" w14:textId="77777777" w:rsidR="00265D7B" w:rsidRPr="006678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70E89F5" w14:textId="4B33C509" w:rsidR="00265D7B" w:rsidRDefault="00265D7B" w:rsidP="00BB0E1F">
            <w:pPr>
              <w:spacing w:after="0"/>
              <w:rPr>
                <w:rFonts w:ascii="Arial" w:hAnsi="Arial"/>
                <w:snapToGrid w:val="0"/>
                <w:color w:val="000000"/>
                <w:sz w:val="16"/>
              </w:rPr>
            </w:pPr>
            <w:r w:rsidRPr="006678BA">
              <w:rPr>
                <w:rFonts w:ascii="Arial" w:hAnsi="Arial"/>
                <w:snapToGrid w:val="0"/>
                <w:color w:val="000000"/>
                <w:sz w:val="16"/>
              </w:rPr>
              <w:t>Remaining Quota in the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F81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E3C0FB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525602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5E627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995DF8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CF54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4A0685"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A3C457" w14:textId="77777777" w:rsidR="00265D7B" w:rsidRPr="006678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DE90DD6" w14:textId="48B4656C" w:rsidR="00265D7B" w:rsidRDefault="00265D7B" w:rsidP="00BB0E1F">
            <w:pPr>
              <w:spacing w:after="0"/>
              <w:rPr>
                <w:rFonts w:ascii="Arial" w:hAnsi="Arial"/>
                <w:snapToGrid w:val="0"/>
                <w:color w:val="000000"/>
                <w:sz w:val="16"/>
              </w:rPr>
            </w:pPr>
            <w:r w:rsidRPr="006678BA">
              <w:rPr>
                <w:rFonts w:ascii="Arial" w:hAnsi="Arial"/>
                <w:snapToGrid w:val="0"/>
                <w:color w:val="000000"/>
                <w:sz w:val="16"/>
              </w:rPr>
              <w:t>Adjust Threshold/Quota after a usage report in the UP function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4855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946676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1344A7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1935F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37CE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C2F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C2A76"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57D0" w14:textId="77777777" w:rsidR="00265D7B" w:rsidRPr="00C041C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D5DB91" w14:textId="64B00ADB" w:rsidR="00265D7B" w:rsidRDefault="00265D7B" w:rsidP="00BB0E1F">
            <w:pPr>
              <w:spacing w:after="0"/>
              <w:rPr>
                <w:rFonts w:ascii="Arial" w:hAnsi="Arial"/>
                <w:snapToGrid w:val="0"/>
                <w:color w:val="000000"/>
                <w:sz w:val="16"/>
              </w:rPr>
            </w:pPr>
            <w:r w:rsidRPr="00C041C6">
              <w:rPr>
                <w:rFonts w:ascii="Arial" w:hAnsi="Arial"/>
                <w:snapToGrid w:val="0"/>
                <w:color w:val="000000"/>
                <w:sz w:val="16"/>
              </w:rPr>
              <w:t>Quota Reporting Trigger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55165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361912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CF916C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AEAE97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10C588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ACC6A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4EA51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D01EC3" w14:textId="77777777" w:rsidR="00265D7B" w:rsidRPr="00607853"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20B083" w14:textId="3F3EA1C0" w:rsidR="00265D7B" w:rsidRDefault="00265D7B" w:rsidP="00BB0E1F">
            <w:pPr>
              <w:spacing w:after="0"/>
              <w:rPr>
                <w:rFonts w:ascii="Arial" w:hAnsi="Arial"/>
                <w:snapToGrid w:val="0"/>
                <w:color w:val="000000"/>
                <w:sz w:val="16"/>
              </w:rPr>
            </w:pPr>
            <w:r w:rsidRPr="00607853">
              <w:rPr>
                <w:rFonts w:ascii="Arial" w:hAnsi="Arial"/>
                <w:snapToGrid w:val="0"/>
                <w:color w:val="000000"/>
                <w:sz w:val="16"/>
              </w:rPr>
              <w:fldChar w:fldCharType="begin"/>
            </w:r>
            <w:r w:rsidRPr="00607853">
              <w:rPr>
                <w:rFonts w:ascii="Arial" w:hAnsi="Arial"/>
                <w:snapToGrid w:val="0"/>
                <w:color w:val="000000"/>
                <w:sz w:val="16"/>
              </w:rPr>
              <w:instrText xml:space="preserve"> DOCPROPERTY  CrTitle  \* MERGEFORMAT </w:instrText>
            </w:r>
            <w:r w:rsidRPr="00607853">
              <w:rPr>
                <w:rFonts w:ascii="Arial" w:hAnsi="Arial"/>
                <w:snapToGrid w:val="0"/>
                <w:color w:val="000000"/>
                <w:sz w:val="16"/>
              </w:rPr>
              <w:fldChar w:fldCharType="separate"/>
            </w:r>
            <w:r w:rsidRPr="00607853">
              <w:rPr>
                <w:rFonts w:ascii="Arial" w:hAnsi="Arial"/>
                <w:snapToGrid w:val="0"/>
                <w:color w:val="000000"/>
                <w:sz w:val="16"/>
              </w:rPr>
              <w:t>Editorial corrections</w:t>
            </w:r>
            <w:r w:rsidRPr="00607853">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068C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A4F67A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10AA2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FF84DA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C7D3A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CP-201050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0FEBF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DD0A79"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97943" w14:textId="77777777" w:rsidR="00265D7B" w:rsidRPr="00A50CEB"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7E79B53" w14:textId="2B38FAC7" w:rsidR="00265D7B" w:rsidRDefault="00265D7B" w:rsidP="00BB0E1F">
            <w:pPr>
              <w:spacing w:after="0"/>
              <w:rPr>
                <w:rFonts w:ascii="Arial" w:hAnsi="Arial"/>
                <w:snapToGrid w:val="0"/>
                <w:color w:val="000000"/>
                <w:sz w:val="16"/>
              </w:rPr>
            </w:pPr>
            <w:r w:rsidRPr="00A50CEB">
              <w:rPr>
                <w:rFonts w:ascii="Arial" w:hAnsi="Arial"/>
                <w:snapToGrid w:val="0"/>
                <w:color w:val="000000"/>
                <w:sz w:val="16"/>
              </w:rPr>
              <w:t>Support of IPUPS 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E91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90E5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4859E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9AD731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E243AF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66C2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9FA88C" w14:textId="77777777" w:rsidR="00265D7B" w:rsidRPr="00441CD0"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54CCAD" w14:textId="77777777" w:rsidR="00265D7B" w:rsidRPr="00E35DD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E11EC48" w14:textId="54ADD86E" w:rsidR="00265D7B" w:rsidRDefault="00265D7B" w:rsidP="00BB0E1F">
            <w:pPr>
              <w:spacing w:after="0"/>
              <w:rPr>
                <w:rFonts w:ascii="Arial" w:hAnsi="Arial"/>
                <w:snapToGrid w:val="0"/>
                <w:color w:val="000000"/>
                <w:sz w:val="16"/>
              </w:rPr>
            </w:pPr>
            <w:r w:rsidRPr="00E35DDE">
              <w:rPr>
                <w:rFonts w:ascii="Arial" w:hAnsi="Arial"/>
                <w:snapToGrid w:val="0"/>
                <w:color w:val="000000"/>
                <w:sz w:val="16"/>
              </w:rPr>
              <w:t>First discarded downlink packet notification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275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BB09CA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C5D70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8D738A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3A63ED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C5402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3A0827"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2D4778" w14:textId="77777777" w:rsidR="00265D7B" w:rsidRPr="00A816E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257BC06" w14:textId="4C3CE515" w:rsidR="00265D7B" w:rsidRDefault="00265D7B" w:rsidP="00BB0E1F">
            <w:pPr>
              <w:spacing w:after="0"/>
              <w:rPr>
                <w:rFonts w:ascii="Arial" w:hAnsi="Arial"/>
                <w:snapToGrid w:val="0"/>
                <w:color w:val="000000"/>
                <w:sz w:val="16"/>
              </w:rPr>
            </w:pPr>
            <w:r w:rsidRPr="00A816EF">
              <w:rPr>
                <w:rFonts w:ascii="Arial" w:hAnsi="Arial" w:hint="eastAsia"/>
                <w:snapToGrid w:val="0"/>
                <w:color w:val="000000"/>
                <w:sz w:val="16"/>
              </w:rPr>
              <w:t xml:space="preserve">Add RDS configuration </w:t>
            </w:r>
            <w:r w:rsidRPr="00A816EF">
              <w:rPr>
                <w:rFonts w:ascii="Arial" w:hAnsi="Arial"/>
                <w:snapToGrid w:val="0"/>
                <w:color w:val="000000"/>
                <w:sz w:val="16"/>
              </w:rPr>
              <w:t>information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515C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0236A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177739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9A1A0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8E67FC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BFBB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87D8D0"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112F86" w14:textId="77777777" w:rsidR="00265D7B" w:rsidRPr="00BC197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99584E5" w14:textId="7F1BB58F" w:rsidR="00265D7B" w:rsidRDefault="00265D7B" w:rsidP="00BB0E1F">
            <w:pPr>
              <w:spacing w:after="0"/>
              <w:rPr>
                <w:rFonts w:ascii="Arial" w:hAnsi="Arial"/>
                <w:snapToGrid w:val="0"/>
                <w:color w:val="000000"/>
                <w:sz w:val="16"/>
              </w:rPr>
            </w:pPr>
            <w:r w:rsidRPr="00BC1976">
              <w:rPr>
                <w:rFonts w:ascii="Arial" w:hAnsi="Arial"/>
                <w:snapToGrid w:val="0"/>
                <w:color w:val="000000"/>
                <w:sz w:val="16"/>
              </w:rPr>
              <w:t>Data rate control during mobility between 5GS and EPS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81D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673343D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C57AE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0841B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FCCD401"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EE06C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85CC2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9B6EF2" w14:textId="77777777" w:rsidR="00265D7B" w:rsidRPr="0093114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CF64DFB" w14:textId="5F591C31" w:rsidR="00265D7B" w:rsidRDefault="00265D7B" w:rsidP="00BB0E1F">
            <w:pPr>
              <w:spacing w:after="0"/>
              <w:rPr>
                <w:rFonts w:ascii="Arial" w:hAnsi="Arial"/>
                <w:snapToGrid w:val="0"/>
                <w:color w:val="000000"/>
                <w:sz w:val="16"/>
              </w:rPr>
            </w:pPr>
            <w:r w:rsidRPr="00931144">
              <w:rPr>
                <w:rFonts w:ascii="Arial" w:hAnsi="Arial"/>
                <w:snapToGrid w:val="0"/>
                <w:color w:val="000000"/>
                <w:sz w:val="16"/>
              </w:rPr>
              <w:fldChar w:fldCharType="begin"/>
            </w:r>
            <w:r w:rsidRPr="00931144">
              <w:rPr>
                <w:rFonts w:ascii="Arial" w:hAnsi="Arial"/>
                <w:snapToGrid w:val="0"/>
                <w:color w:val="000000"/>
                <w:sz w:val="16"/>
              </w:rPr>
              <w:instrText xml:space="preserve"> DOCPROPERTY  CrTitle  \* MERGEFORMAT </w:instrText>
            </w:r>
            <w:r w:rsidRPr="00931144">
              <w:rPr>
                <w:rFonts w:ascii="Arial" w:hAnsi="Arial"/>
                <w:snapToGrid w:val="0"/>
                <w:color w:val="000000"/>
                <w:sz w:val="16"/>
              </w:rPr>
              <w:fldChar w:fldCharType="separate"/>
            </w:r>
            <w:r w:rsidRPr="00931144">
              <w:rPr>
                <w:rFonts w:ascii="Arial" w:hAnsi="Arial"/>
                <w:snapToGrid w:val="0"/>
                <w:color w:val="000000"/>
                <w:sz w:val="16"/>
              </w:rPr>
              <w:t>Aligning "MO Exception data" handling with stage 2 - UPF</w:t>
            </w:r>
            <w:r w:rsidRPr="00931144">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A978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70D258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4BEABB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1CE0A5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70297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F37CF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F00C"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8B375"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91BB2D5" w14:textId="7DFC305F" w:rsidR="00265D7B" w:rsidRDefault="00265D7B" w:rsidP="00BB0E1F">
            <w:pPr>
              <w:spacing w:after="0"/>
              <w:rPr>
                <w:rFonts w:ascii="Arial" w:hAnsi="Arial"/>
                <w:snapToGrid w:val="0"/>
                <w:color w:val="000000"/>
                <w:sz w:val="16"/>
              </w:rPr>
            </w:pPr>
            <w:bookmarkStart w:id="7915" w:name="_Hlk36732099"/>
            <w:r w:rsidRPr="007039E5">
              <w:rPr>
                <w:rFonts w:ascii="Arial" w:hAnsi="Arial"/>
                <w:snapToGrid w:val="0"/>
                <w:color w:val="000000"/>
                <w:sz w:val="16"/>
              </w:rPr>
              <w:t>MPTCP Indication for a Uplink PDR for traffic applicable for MPTCP</w:t>
            </w:r>
            <w:bookmarkEnd w:id="7915"/>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8713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BCAF6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E6562E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28F9D2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A8D5A6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D11A7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8A0"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C45D96"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47A5DA" w14:textId="6A696E96" w:rsidR="00265D7B" w:rsidRDefault="00265D7B" w:rsidP="00BB0E1F">
            <w:pPr>
              <w:spacing w:after="0"/>
              <w:rPr>
                <w:rFonts w:ascii="Arial" w:hAnsi="Arial"/>
                <w:snapToGrid w:val="0"/>
                <w:color w:val="000000"/>
                <w:sz w:val="16"/>
              </w:rPr>
            </w:pPr>
            <w:r w:rsidRPr="007039E5">
              <w:rPr>
                <w:rFonts w:ascii="Arial" w:hAnsi="Arial"/>
                <w:snapToGrid w:val="0"/>
                <w:color w:val="000000"/>
                <w:sz w:val="16"/>
              </w:rPr>
              <w:t>Packet Forwarding Model for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2935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8E9688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46059E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66E4D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965DCB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D1B67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52E154"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EEF884" w14:textId="77777777" w:rsidR="00265D7B" w:rsidRPr="007039E5"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99B4064" w14:textId="2D472F51" w:rsidR="00265D7B" w:rsidRDefault="00265D7B" w:rsidP="00BB0E1F">
            <w:pPr>
              <w:spacing w:after="0"/>
              <w:rPr>
                <w:rFonts w:ascii="Arial" w:hAnsi="Arial"/>
                <w:snapToGrid w:val="0"/>
                <w:color w:val="000000"/>
                <w:sz w:val="16"/>
              </w:rPr>
            </w:pPr>
            <w:r w:rsidRPr="007039E5">
              <w:rPr>
                <w:rFonts w:ascii="Arial" w:hAnsi="Arial"/>
                <w:snapToGrid w:val="0"/>
                <w:color w:val="000000"/>
                <w:sz w:val="16"/>
              </w:rPr>
              <w:t>Update IETF References for MPTCP</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1ECE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72C6663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D5CC9E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B9A2D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BA9E83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3EE12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502DD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1566EE" w14:textId="77777777" w:rsidR="00265D7B" w:rsidRPr="00DF6A0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9FAA1E9" w14:textId="50C09B5F" w:rsidR="00265D7B" w:rsidRDefault="00265D7B" w:rsidP="00BB0E1F">
            <w:pPr>
              <w:spacing w:after="0"/>
              <w:rPr>
                <w:rFonts w:ascii="Arial" w:hAnsi="Arial"/>
                <w:snapToGrid w:val="0"/>
                <w:color w:val="000000"/>
                <w:sz w:val="16"/>
              </w:rPr>
            </w:pPr>
            <w:r w:rsidRPr="00DF6A09">
              <w:rPr>
                <w:rFonts w:ascii="Arial" w:hAnsi="Arial"/>
                <w:snapToGrid w:val="0"/>
                <w:color w:val="000000"/>
                <w:sz w:val="16"/>
              </w:rPr>
              <w:t>PMFP Message Handling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252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0311AF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24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E2CD15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86758E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FCBA55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3A0DA"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61423D" w14:textId="77777777" w:rsidR="00265D7B" w:rsidRPr="006F2CB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48E8A48" w14:textId="381A5CA7" w:rsidR="00265D7B" w:rsidRDefault="00265D7B" w:rsidP="00BB0E1F">
            <w:pPr>
              <w:spacing w:after="0"/>
              <w:rPr>
                <w:rFonts w:ascii="Arial" w:hAnsi="Arial"/>
                <w:snapToGrid w:val="0"/>
                <w:color w:val="000000"/>
                <w:sz w:val="16"/>
              </w:rPr>
            </w:pPr>
            <w:r w:rsidRPr="006F2CBE">
              <w:rPr>
                <w:rFonts w:ascii="Arial" w:hAnsi="Arial"/>
                <w:snapToGrid w:val="0"/>
                <w:color w:val="000000"/>
                <w:sz w:val="16"/>
              </w:rPr>
              <w:t>N6 Routable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BEA1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4389675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E4A46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C83535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5200CB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57EF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355898"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4EDED" w14:textId="77777777" w:rsidR="00265D7B" w:rsidRPr="0042142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494B143" w14:textId="3C371A9E" w:rsidR="00265D7B" w:rsidRDefault="00265D7B" w:rsidP="00BB0E1F">
            <w:pPr>
              <w:spacing w:after="0"/>
              <w:rPr>
                <w:rFonts w:ascii="Arial" w:hAnsi="Arial"/>
                <w:snapToGrid w:val="0"/>
                <w:color w:val="000000"/>
                <w:sz w:val="16"/>
              </w:rPr>
            </w:pPr>
            <w:r w:rsidRPr="00421424">
              <w:rPr>
                <w:rFonts w:ascii="Arial" w:hAnsi="Arial"/>
                <w:snapToGrid w:val="0"/>
                <w:color w:val="000000"/>
                <w:sz w:val="16"/>
              </w:rPr>
              <w:t>DL PDRs of a MA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1C5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A909C0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94E226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58A092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B8D16A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AB9C9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8ACD"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8D147" w14:textId="77777777" w:rsidR="00265D7B" w:rsidRPr="002B1B8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109F8E" w14:textId="3D285E5C" w:rsidR="00265D7B" w:rsidRDefault="00265D7B" w:rsidP="00BB0E1F">
            <w:pPr>
              <w:spacing w:after="0"/>
              <w:rPr>
                <w:rFonts w:ascii="Arial" w:hAnsi="Arial"/>
                <w:snapToGrid w:val="0"/>
                <w:color w:val="000000"/>
                <w:sz w:val="16"/>
              </w:rPr>
            </w:pPr>
            <w:r w:rsidRPr="002B1B80">
              <w:rPr>
                <w:rFonts w:ascii="Arial" w:hAnsi="Arial"/>
                <w:snapToGrid w:val="0"/>
                <w:color w:val="000000"/>
                <w:sz w:val="16"/>
              </w:rPr>
              <w:t>PMF control information to enable/disable PMF RTT measurements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5F68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F9F73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8BF58DD"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C114B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D438E4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57083"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A3912"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EC4BC8" w14:textId="77777777" w:rsidR="00265D7B" w:rsidRPr="00F5798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5C152C" w14:textId="5D41732C" w:rsidR="00265D7B" w:rsidRDefault="00265D7B" w:rsidP="00BB0E1F">
            <w:pPr>
              <w:spacing w:after="0"/>
              <w:rPr>
                <w:rFonts w:ascii="Arial" w:hAnsi="Arial"/>
                <w:snapToGrid w:val="0"/>
                <w:color w:val="000000"/>
                <w:sz w:val="16"/>
              </w:rPr>
            </w:pPr>
            <w:r w:rsidRPr="00F5798A">
              <w:rPr>
                <w:rFonts w:ascii="Arial" w:hAnsi="Arial"/>
                <w:snapToGrid w:val="0"/>
                <w:color w:val="000000"/>
                <w:sz w:val="16"/>
              </w:rPr>
              <w:t>Redundant Transmission on transport layer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5043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56AC534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32072D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EE35A2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307850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86769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80690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4497E1" w14:textId="77777777" w:rsidR="00265D7B" w:rsidRPr="006E52C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184A1A25" w14:textId="2E24079B" w:rsidR="00265D7B" w:rsidRDefault="00265D7B" w:rsidP="00BB0E1F">
            <w:pPr>
              <w:spacing w:after="0"/>
              <w:rPr>
                <w:rFonts w:ascii="Arial" w:hAnsi="Arial"/>
                <w:snapToGrid w:val="0"/>
                <w:color w:val="000000"/>
                <w:sz w:val="16"/>
              </w:rPr>
            </w:pPr>
            <w:r w:rsidRPr="006E52CC">
              <w:rPr>
                <w:rFonts w:ascii="Arial" w:hAnsi="Arial"/>
                <w:snapToGrid w:val="0"/>
                <w:color w:val="000000"/>
                <w:sz w:val="16"/>
              </w:rPr>
              <w:t>Clarification for TSN NW-TT port number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9C6C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AE93DF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BC9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667832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C1EC714"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C843A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D81B08" w14:textId="77777777" w:rsidR="00265D7B" w:rsidRPr="00441CD0"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E07051"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191F91E" w14:textId="5D837305"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Support of QoS differentiation for NPN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ECD5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27F04C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0FB8DD2"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7C574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2D1C2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9DF5E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FBB24"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30EBED"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8EB49A5" w14:textId="3B41A3AD"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5GS Bridge ID clarification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F24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3C900BD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DE80E1B"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71EF48"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F59650"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94703F"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A32463"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6A3FA" w14:textId="77777777" w:rsidR="00265D7B" w:rsidRPr="0031230E"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5B7BB69" w14:textId="4FD7D942" w:rsidR="00265D7B" w:rsidRDefault="00265D7B" w:rsidP="00BB0E1F">
            <w:pPr>
              <w:spacing w:after="0"/>
              <w:rPr>
                <w:rFonts w:ascii="Arial" w:hAnsi="Arial"/>
                <w:snapToGrid w:val="0"/>
                <w:color w:val="000000"/>
                <w:sz w:val="16"/>
              </w:rPr>
            </w:pPr>
            <w:r w:rsidRPr="0031230E">
              <w:rPr>
                <w:rFonts w:ascii="Arial" w:hAnsi="Arial"/>
                <w:snapToGrid w:val="0"/>
                <w:color w:val="000000"/>
                <w:sz w:val="16"/>
              </w:rPr>
              <w:t>5GS Bridge and port information separation for Time Sensitive Communication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D95F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864E07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D23E7E9"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84D28C"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38E3D4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CP-201031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155E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A91CE"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7DD8EF" w14:textId="77777777" w:rsidR="00265D7B" w:rsidRPr="00B657A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3187FE6" w14:textId="47BD6FFB" w:rsidR="00265D7B" w:rsidRDefault="00265D7B" w:rsidP="00BB0E1F">
            <w:pPr>
              <w:spacing w:after="0"/>
              <w:rPr>
                <w:rFonts w:ascii="Arial" w:hAnsi="Arial"/>
                <w:snapToGrid w:val="0"/>
                <w:color w:val="000000"/>
                <w:sz w:val="16"/>
              </w:rPr>
            </w:pPr>
            <w:r w:rsidRPr="00B657A6">
              <w:rPr>
                <w:rFonts w:ascii="Arial" w:hAnsi="Arial"/>
                <w:snapToGrid w:val="0"/>
                <w:color w:val="000000"/>
                <w:sz w:val="16"/>
              </w:rPr>
              <w:t>N4 information exchanged over N16a during PDU session release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F824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17F018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103070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13EF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49057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634C26"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CFDD6"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4E9D3" w14:textId="77777777" w:rsidR="00265D7B" w:rsidRPr="00940D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052BEC7" w14:textId="7BF8201D" w:rsidR="00265D7B" w:rsidRDefault="00265D7B" w:rsidP="00BB0E1F">
            <w:pPr>
              <w:spacing w:after="0"/>
              <w:rPr>
                <w:rFonts w:ascii="Arial" w:hAnsi="Arial"/>
                <w:snapToGrid w:val="0"/>
                <w:color w:val="000000"/>
                <w:sz w:val="16"/>
              </w:rPr>
            </w:pPr>
            <w:r w:rsidRPr="00940D12">
              <w:rPr>
                <w:rFonts w:ascii="Arial" w:hAnsi="Arial"/>
                <w:snapToGrid w:val="0"/>
                <w:color w:val="000000"/>
                <w:sz w:val="16"/>
              </w:rPr>
              <w:t>Inter-system handover with direct data forwarding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DAF6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0FB207B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EF9FA7"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2020-06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CCBEB5"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CT#88e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BCF51A"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CP-201070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13CDFE" w14:textId="77777777" w:rsidR="00265D7B" w:rsidRPr="00441CD0" w:rsidRDefault="00265D7B" w:rsidP="00BB0E1F">
            <w:pPr>
              <w:spacing w:after="0"/>
              <w:rPr>
                <w:rFonts w:ascii="Arial" w:hAnsi="Arial"/>
                <w:snapToGrid w:val="0"/>
                <w:color w:val="000000"/>
                <w:sz w:val="16"/>
              </w:rPr>
            </w:pPr>
            <w:r>
              <w:rPr>
                <w:rFonts w:ascii="Arial" w:hAnsi="Arial"/>
                <w:snapToGrid w:val="0"/>
                <w:color w:val="000000"/>
                <w:sz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D28A87" w14:textId="77777777" w:rsidR="00265D7B" w:rsidRPr="00441CD0"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16121A" w14:textId="77777777" w:rsidR="00265D7B" w:rsidRPr="00940D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191D43" w14:textId="66BB3611" w:rsidR="00265D7B" w:rsidRDefault="00265D7B" w:rsidP="00BB0E1F">
            <w:pPr>
              <w:spacing w:after="0"/>
              <w:rPr>
                <w:rFonts w:ascii="Arial" w:hAnsi="Arial"/>
                <w:snapToGrid w:val="0"/>
                <w:color w:val="000000"/>
                <w:sz w:val="16"/>
              </w:rPr>
            </w:pPr>
            <w:r w:rsidRPr="00940D12">
              <w:rPr>
                <w:rFonts w:ascii="Arial" w:hAnsi="Arial"/>
                <w:snapToGrid w:val="0"/>
                <w:color w:val="000000"/>
                <w:sz w:val="16"/>
              </w:rPr>
              <w:t>Data Forwarding Info</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43A0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16.4.0</w:t>
            </w:r>
          </w:p>
        </w:tc>
      </w:tr>
      <w:tr w:rsidR="00265D7B" w:rsidRPr="00441CD0" w14:paraId="24BA185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BDEB8B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6232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446C41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DE9F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A13F9D"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C66B75"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1123C9B" w14:textId="64C146CF"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fldChar w:fldCharType="begin"/>
            </w:r>
            <w:r w:rsidRPr="004877A9">
              <w:rPr>
                <w:rFonts w:ascii="Arial" w:hAnsi="Arial"/>
                <w:snapToGrid w:val="0"/>
                <w:color w:val="000000"/>
                <w:sz w:val="16"/>
              </w:rPr>
              <w:instrText xml:space="preserve"> DOCPROPERTY  CrTitle  \* MERGEFORMAT </w:instrText>
            </w:r>
            <w:r w:rsidRPr="004877A9">
              <w:rPr>
                <w:rFonts w:ascii="Arial" w:hAnsi="Arial"/>
                <w:snapToGrid w:val="0"/>
                <w:color w:val="000000"/>
                <w:sz w:val="16"/>
              </w:rPr>
              <w:fldChar w:fldCharType="separate"/>
            </w:r>
            <w:r w:rsidRPr="004877A9">
              <w:rPr>
                <w:rFonts w:ascii="Arial" w:hAnsi="Arial"/>
                <w:snapToGrid w:val="0"/>
                <w:color w:val="000000"/>
                <w:sz w:val="16"/>
              </w:rPr>
              <w:t>Interworking between ETSUN and URLLC/TSC</w:t>
            </w:r>
            <w:r w:rsidRPr="004877A9">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ABE69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72B0A2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2452B4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29B3DC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89DF17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4DA2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71703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895B56"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4EBDA5B" w14:textId="081555CD"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t>End marker handling in service request procedure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4BB1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5181CCC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93119A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BB1672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FCEC39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CP-202114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361A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3755F5"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8DC9AD" w14:textId="77777777" w:rsidR="00265D7B" w:rsidRPr="004877A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E97A9B" w14:textId="7181BF1E" w:rsidR="00265D7B" w:rsidRPr="00940D12" w:rsidRDefault="00265D7B" w:rsidP="00BB0E1F">
            <w:pPr>
              <w:spacing w:after="0"/>
              <w:rPr>
                <w:rFonts w:ascii="Arial" w:hAnsi="Arial"/>
                <w:snapToGrid w:val="0"/>
                <w:color w:val="000000"/>
                <w:sz w:val="16"/>
              </w:rPr>
            </w:pPr>
            <w:r w:rsidRPr="004877A9">
              <w:rPr>
                <w:rFonts w:ascii="Arial" w:hAnsi="Arial"/>
                <w:snapToGrid w:val="0"/>
                <w:color w:val="000000"/>
                <w:sz w:val="16"/>
              </w:rPr>
              <w:t>Correcting the example of addition of PSA2 and UL CL controlled by I-SMF</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18E0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1BEDDAE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B98BC6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D81001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EDDE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762FA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0EE0ED" w14:textId="77777777" w:rsidR="00265D7B" w:rsidRDefault="00265D7B" w:rsidP="00BB0E1F">
            <w:pPr>
              <w:spacing w:after="0"/>
              <w:rPr>
                <w:rFonts w:ascii="Arial" w:hAnsi="Arial" w:cs="Arial"/>
                <w:sz w:val="16"/>
                <w:szCs w:val="16"/>
              </w:rPr>
            </w:pPr>
            <w:r>
              <w:rPr>
                <w:rFonts w:ascii="Arial" w:hAnsi="Arial" w:cs="Arial"/>
                <w:sz w:val="16"/>
                <w:szCs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E64CCD" w14:textId="77777777" w:rsidR="00265D7B" w:rsidRPr="0016711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AD7B3F8" w14:textId="6F7EBB5A" w:rsidR="00265D7B" w:rsidRPr="00940D12" w:rsidRDefault="00265D7B" w:rsidP="00BB0E1F">
            <w:pPr>
              <w:spacing w:after="0"/>
              <w:rPr>
                <w:rFonts w:ascii="Arial" w:hAnsi="Arial"/>
                <w:snapToGrid w:val="0"/>
                <w:color w:val="000000"/>
                <w:sz w:val="16"/>
              </w:rPr>
            </w:pPr>
            <w:r w:rsidRPr="00167112">
              <w:rPr>
                <w:rFonts w:ascii="Arial" w:hAnsi="Arial"/>
                <w:snapToGrid w:val="0"/>
                <w:color w:val="000000"/>
                <w:sz w:val="16"/>
              </w:rPr>
              <w:fldChar w:fldCharType="begin"/>
            </w:r>
            <w:r w:rsidRPr="00167112">
              <w:rPr>
                <w:rFonts w:ascii="Arial" w:hAnsi="Arial"/>
                <w:snapToGrid w:val="0"/>
                <w:color w:val="000000"/>
                <w:sz w:val="16"/>
              </w:rPr>
              <w:instrText xml:space="preserve"> DOCPROPERTY  CrTitle  \* MERGEFORMAT </w:instrText>
            </w:r>
            <w:r w:rsidRPr="00167112">
              <w:rPr>
                <w:rFonts w:ascii="Arial" w:hAnsi="Arial"/>
                <w:snapToGrid w:val="0"/>
                <w:color w:val="000000"/>
                <w:sz w:val="16"/>
              </w:rPr>
              <w:fldChar w:fldCharType="separate"/>
            </w:r>
            <w:r w:rsidRPr="00167112">
              <w:rPr>
                <w:rFonts w:ascii="Arial" w:hAnsi="Arial"/>
                <w:snapToGrid w:val="0"/>
                <w:color w:val="000000"/>
                <w:sz w:val="16"/>
              </w:rPr>
              <w:t>Reporting UE IP Address Usage</w:t>
            </w:r>
            <w:r w:rsidRPr="00167112">
              <w:rPr>
                <w:rFonts w:ascii="Arial" w:hAnsi="Arial"/>
                <w:snapToGrid w:val="0"/>
                <w:color w:val="000000"/>
                <w:sz w:val="16"/>
              </w:rPr>
              <w:fldChar w:fldCharType="end"/>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0230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2F0C11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EF4A64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A9B555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2503B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0CE7B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221598"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DC69E8" w14:textId="77777777" w:rsidR="00265D7B" w:rsidRPr="008D22B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BA35863" w14:textId="7D1D3DE5" w:rsidR="00265D7B" w:rsidRPr="00940D12" w:rsidRDefault="00265D7B" w:rsidP="00BB0E1F">
            <w:pPr>
              <w:spacing w:after="0"/>
              <w:rPr>
                <w:rFonts w:ascii="Arial" w:hAnsi="Arial"/>
                <w:snapToGrid w:val="0"/>
                <w:color w:val="000000"/>
                <w:sz w:val="16"/>
              </w:rPr>
            </w:pPr>
            <w:r w:rsidRPr="008D22BC">
              <w:rPr>
                <w:rFonts w:ascii="Arial" w:hAnsi="Arial"/>
                <w:snapToGrid w:val="0"/>
                <w:color w:val="000000"/>
                <w:sz w:val="16"/>
              </w:rPr>
              <w:t>Interface Type of Traffic Endpoint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A49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7DFB3BD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92B9A5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8CBF9E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43F030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9B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84B9"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28171A" w14:textId="77777777" w:rsidR="00265D7B" w:rsidRPr="008D22BC"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3CE779C" w14:textId="53D7E2E4" w:rsidR="00265D7B" w:rsidRPr="00940D12" w:rsidRDefault="00265D7B" w:rsidP="00BB0E1F">
            <w:pPr>
              <w:spacing w:after="0"/>
              <w:rPr>
                <w:rFonts w:ascii="Arial" w:hAnsi="Arial"/>
                <w:snapToGrid w:val="0"/>
                <w:color w:val="000000"/>
                <w:sz w:val="16"/>
              </w:rPr>
            </w:pPr>
            <w:r w:rsidRPr="008D22BC">
              <w:rPr>
                <w:rFonts w:ascii="Arial" w:hAnsi="Arial"/>
                <w:snapToGrid w:val="0"/>
                <w:color w:val="000000"/>
                <w:sz w:val="16"/>
              </w:rPr>
              <w:t>SMF-Set ID in PFCP Association Messages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F83A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21C2A2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A32B51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65915A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29FB42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CE2C8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F2F61"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C6192E" w14:textId="77777777" w:rsidR="00265D7B" w:rsidRPr="00DF0F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196B23" w14:textId="490B04DB" w:rsidR="00265D7B" w:rsidRPr="00940D12" w:rsidRDefault="00265D7B" w:rsidP="00BB0E1F">
            <w:pPr>
              <w:spacing w:after="0"/>
              <w:rPr>
                <w:rFonts w:ascii="Arial" w:hAnsi="Arial"/>
                <w:snapToGrid w:val="0"/>
                <w:color w:val="000000"/>
                <w:sz w:val="16"/>
              </w:rPr>
            </w:pPr>
            <w:r w:rsidRPr="00DF0FF6">
              <w:rPr>
                <w:rFonts w:ascii="Arial" w:hAnsi="Arial"/>
                <w:snapToGrid w:val="0"/>
                <w:color w:val="000000"/>
                <w:sz w:val="16"/>
              </w:rPr>
              <w:t>Correct IE Type of Redundant Transmission Parameters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001D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51C3D203"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2E26C6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364ED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1EACD2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CE39A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866A45"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D72D09" w14:textId="77777777" w:rsidR="00265D7B" w:rsidRPr="00DF0FF6"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8A7D885" w14:textId="38C0C876" w:rsidR="00265D7B" w:rsidRPr="00940D12" w:rsidRDefault="00265D7B" w:rsidP="00BB0E1F">
            <w:pPr>
              <w:spacing w:after="0"/>
              <w:rPr>
                <w:rFonts w:ascii="Arial" w:hAnsi="Arial"/>
                <w:snapToGrid w:val="0"/>
                <w:color w:val="000000"/>
                <w:sz w:val="16"/>
              </w:rPr>
            </w:pPr>
            <w:r w:rsidRPr="00DF0FF6">
              <w:rPr>
                <w:rFonts w:ascii="Arial" w:hAnsi="Arial"/>
                <w:snapToGrid w:val="0"/>
                <w:color w:val="000000"/>
                <w:sz w:val="16"/>
              </w:rPr>
              <w:t>Time Stamp in QoS Monitoring Report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3F1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4C8A398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5CA9C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EB598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D7003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F115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B949F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502759" w14:textId="77777777" w:rsidR="00265D7B" w:rsidRPr="00BB3E9D"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A5853C3" w14:textId="17E787C4" w:rsidR="00265D7B" w:rsidRPr="00940D12" w:rsidRDefault="00265D7B" w:rsidP="00BB0E1F">
            <w:pPr>
              <w:spacing w:after="0"/>
              <w:rPr>
                <w:rFonts w:ascii="Arial" w:hAnsi="Arial"/>
                <w:snapToGrid w:val="0"/>
                <w:color w:val="000000"/>
                <w:sz w:val="16"/>
              </w:rPr>
            </w:pPr>
            <w:r w:rsidRPr="00BB3E9D">
              <w:rPr>
                <w:rFonts w:ascii="Arial" w:hAnsi="Arial"/>
                <w:snapToGrid w:val="0"/>
                <w:color w:val="000000"/>
                <w:sz w:val="16"/>
              </w:rPr>
              <w:t>Small data rate control and Serving PLMN rate control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24C6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3D30034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DCEB52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E089EB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BBCBA2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3E397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E84A3"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F2AC63"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A319DC" w14:textId="26023D34"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Editor's Note on TSN Bridge Name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3F3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1019C7D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5FB890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C576A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B66216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1CA83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6D1A9E"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7A125A"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AA30FCA" w14:textId="7ECC2A27"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Editor's Note on TSN NW-TT Port relation to PDU session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1A3E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776B23C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8150EF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AEC4E4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CT#89e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84FD1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CP-202103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EE7E2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B52D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9E223D" w14:textId="77777777" w:rsidR="00265D7B" w:rsidRPr="00F43B3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571CA4" w14:textId="5B1EEE05" w:rsidR="00265D7B" w:rsidRPr="00940D12" w:rsidRDefault="00265D7B" w:rsidP="00BB0E1F">
            <w:pPr>
              <w:spacing w:after="0"/>
              <w:rPr>
                <w:rFonts w:ascii="Arial" w:hAnsi="Arial"/>
                <w:snapToGrid w:val="0"/>
                <w:color w:val="000000"/>
                <w:sz w:val="16"/>
              </w:rPr>
            </w:pPr>
            <w:r w:rsidRPr="00F43B3A">
              <w:rPr>
                <w:rFonts w:ascii="Arial" w:hAnsi="Arial"/>
                <w:snapToGrid w:val="0"/>
                <w:color w:val="000000"/>
                <w:sz w:val="16"/>
              </w:rPr>
              <w:t>IPv6 Prefix Delegation via DHCPv6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27B2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16.5.0</w:t>
            </w:r>
          </w:p>
        </w:tc>
      </w:tr>
      <w:tr w:rsidR="00265D7B" w:rsidRPr="00441CD0" w14:paraId="3146A9C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448E50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8840D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52C9AD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3D64C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4F0580"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0C74A9" w14:textId="77777777" w:rsidR="00265D7B" w:rsidRPr="00FB7F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B92BAC5" w14:textId="699451A1" w:rsidR="00265D7B" w:rsidRPr="00F43B3A" w:rsidRDefault="00265D7B" w:rsidP="00BB0E1F">
            <w:pPr>
              <w:spacing w:after="0"/>
              <w:rPr>
                <w:rFonts w:ascii="Arial" w:hAnsi="Arial"/>
                <w:snapToGrid w:val="0"/>
                <w:color w:val="000000"/>
                <w:sz w:val="16"/>
              </w:rPr>
            </w:pPr>
            <w:r w:rsidRPr="00FB7FBA">
              <w:rPr>
                <w:rFonts w:ascii="Arial" w:hAnsi="Arial"/>
                <w:snapToGrid w:val="0"/>
                <w:color w:val="000000"/>
                <w:sz w:val="16"/>
              </w:rPr>
              <w:t>Message Priority encoding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3E50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39AAD6D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EEC9F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6B2812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126CC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4929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D8ABC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7C525E" w14:textId="77777777" w:rsidR="00265D7B" w:rsidRPr="00FB7FB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443EEE8" w14:textId="4AE47C2B" w:rsidR="00265D7B" w:rsidRPr="00F43B3A" w:rsidRDefault="00265D7B" w:rsidP="00BB0E1F">
            <w:pPr>
              <w:spacing w:after="0"/>
              <w:rPr>
                <w:rFonts w:ascii="Arial" w:hAnsi="Arial"/>
                <w:snapToGrid w:val="0"/>
                <w:color w:val="000000"/>
                <w:sz w:val="16"/>
              </w:rPr>
            </w:pPr>
            <w:r w:rsidRPr="00FB7FBA">
              <w:rPr>
                <w:rFonts w:ascii="Arial" w:hAnsi="Arial"/>
                <w:snapToGrid w:val="0"/>
                <w:color w:val="000000"/>
                <w:sz w:val="16"/>
              </w:rPr>
              <w:t>Essential clarification on the Additional Usage Reports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0F16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57620FE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9FFB8D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262CA5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2F8B12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1580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8AA7D6"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5D35F5" w14:textId="77777777" w:rsidR="00265D7B" w:rsidRPr="00F160B0"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6955856C" w14:textId="4E70A455" w:rsidR="00265D7B" w:rsidRPr="00F43B3A" w:rsidRDefault="00265D7B" w:rsidP="00BB0E1F">
            <w:pPr>
              <w:spacing w:after="0"/>
              <w:rPr>
                <w:rFonts w:ascii="Arial" w:hAnsi="Arial"/>
                <w:snapToGrid w:val="0"/>
                <w:color w:val="000000"/>
                <w:sz w:val="16"/>
              </w:rPr>
            </w:pPr>
            <w:r w:rsidRPr="00F160B0">
              <w:rPr>
                <w:rFonts w:ascii="Arial" w:hAnsi="Arial"/>
                <w:snapToGrid w:val="0"/>
                <w:color w:val="000000"/>
                <w:sz w:val="16"/>
              </w:rPr>
              <w:t>Essential clarification on the Framed-Route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C616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2936DE9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808D61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60989D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6F9EF5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60E96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E7D33C"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0EFAF1" w14:textId="77777777" w:rsidR="00265D7B" w:rsidRPr="00014472"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D9FA06D" w14:textId="5CEBD31E" w:rsidR="00265D7B" w:rsidRPr="00F43B3A" w:rsidRDefault="00265D7B" w:rsidP="00BB0E1F">
            <w:pPr>
              <w:spacing w:after="0"/>
              <w:rPr>
                <w:rFonts w:ascii="Arial" w:hAnsi="Arial"/>
                <w:snapToGrid w:val="0"/>
                <w:color w:val="000000"/>
                <w:sz w:val="16"/>
              </w:rPr>
            </w:pPr>
            <w:r w:rsidRPr="00014472">
              <w:rPr>
                <w:rFonts w:ascii="Arial" w:hAnsi="Arial"/>
                <w:snapToGrid w:val="0"/>
                <w:color w:val="000000"/>
                <w:sz w:val="16"/>
              </w:rPr>
              <w:t>IPv6 Prefix delegation when the UP function allocating UE IP Address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A6A8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70ED554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07382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02FBF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E887EC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758366"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3E9C5F"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D26844" w14:textId="77777777" w:rsidR="00265D7B" w:rsidRPr="007D46E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501CAD1" w14:textId="7FBDCF9B" w:rsidR="00265D7B" w:rsidRPr="00F43B3A" w:rsidRDefault="00265D7B" w:rsidP="00BB0E1F">
            <w:pPr>
              <w:spacing w:after="0"/>
              <w:rPr>
                <w:rFonts w:ascii="Arial" w:hAnsi="Arial"/>
                <w:snapToGrid w:val="0"/>
                <w:color w:val="000000"/>
                <w:sz w:val="16"/>
              </w:rPr>
            </w:pPr>
            <w:r w:rsidRPr="007D46E7">
              <w:rPr>
                <w:rFonts w:ascii="Arial" w:hAnsi="Arial"/>
                <w:snapToGrid w:val="0"/>
                <w:color w:val="000000"/>
                <w:sz w:val="16"/>
              </w:rPr>
              <w:t>Implicitly allowing packets be forwarded via provisioning a non-zero quota</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E99C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1D781F8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BEC9E2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F7BAAE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65892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09FA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F91C6A" w14:textId="77777777" w:rsidR="00265D7B" w:rsidRDefault="00265D7B" w:rsidP="00BB0E1F">
            <w:pPr>
              <w:spacing w:after="0"/>
              <w:rPr>
                <w:rFonts w:ascii="Arial" w:hAnsi="Arial" w:cs="Arial"/>
                <w:sz w:val="16"/>
                <w:szCs w:val="16"/>
              </w:rPr>
            </w:pPr>
            <w:r>
              <w:rPr>
                <w:rFonts w:ascii="Arial" w:hAnsi="Arial" w:cs="Arial"/>
                <w:sz w:val="16"/>
                <w:szCs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652B41" w14:textId="77777777" w:rsidR="00265D7B" w:rsidRPr="00C20F3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0C3CD13" w14:textId="35F6D564" w:rsidR="00265D7B" w:rsidRPr="00F43B3A" w:rsidRDefault="00265D7B" w:rsidP="00BB0E1F">
            <w:pPr>
              <w:spacing w:after="0"/>
              <w:rPr>
                <w:rFonts w:ascii="Arial" w:hAnsi="Arial"/>
                <w:snapToGrid w:val="0"/>
                <w:color w:val="000000"/>
                <w:sz w:val="16"/>
              </w:rPr>
            </w:pPr>
            <w:r w:rsidRPr="00C20F34">
              <w:rPr>
                <w:rFonts w:ascii="Arial" w:hAnsi="Arial"/>
                <w:snapToGrid w:val="0"/>
                <w:color w:val="000000"/>
                <w:sz w:val="16"/>
              </w:rPr>
              <w:t>Miscellaneous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F1F1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46A132D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45F438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5AE940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72497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78D0D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F19370" w14:textId="77777777" w:rsidR="00265D7B" w:rsidRDefault="00265D7B" w:rsidP="00BB0E1F">
            <w:pPr>
              <w:spacing w:after="0"/>
              <w:rPr>
                <w:rFonts w:ascii="Arial" w:hAnsi="Arial" w:cs="Arial"/>
                <w:sz w:val="16"/>
                <w:szCs w:val="16"/>
              </w:rPr>
            </w:pPr>
            <w:r>
              <w:rPr>
                <w:rFonts w:ascii="Arial" w:hAnsi="Arial" w:cs="Arial"/>
                <w:sz w:val="16"/>
                <w:szCs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0D805" w14:textId="77777777" w:rsidR="00265D7B" w:rsidRPr="00E63DA8"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3BB211C5" w14:textId="193932DC" w:rsidR="00265D7B" w:rsidRPr="00F43B3A" w:rsidRDefault="00265D7B" w:rsidP="00BB0E1F">
            <w:pPr>
              <w:spacing w:after="0"/>
              <w:rPr>
                <w:rFonts w:ascii="Arial" w:hAnsi="Arial"/>
                <w:snapToGrid w:val="0"/>
                <w:color w:val="000000"/>
                <w:sz w:val="16"/>
              </w:rPr>
            </w:pPr>
            <w:r w:rsidRPr="00E63DA8">
              <w:rPr>
                <w:rFonts w:ascii="Arial" w:hAnsi="Arial"/>
                <w:snapToGrid w:val="0"/>
                <w:color w:val="000000"/>
                <w:sz w:val="16"/>
              </w:rPr>
              <w:t>Notify the discarded downlink packet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837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58EC96E2"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128598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3FFF18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CE0AAB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01376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7EC05" w14:textId="77777777" w:rsidR="00265D7B" w:rsidRDefault="00265D7B" w:rsidP="00BB0E1F">
            <w:pPr>
              <w:spacing w:after="0"/>
              <w:rPr>
                <w:rFonts w:ascii="Arial" w:hAnsi="Arial" w:cs="Arial"/>
                <w:sz w:val="16"/>
                <w:szCs w:val="16"/>
              </w:rPr>
            </w:pPr>
            <w:r>
              <w:rPr>
                <w:rFonts w:ascii="Arial" w:hAnsi="Arial" w:cs="Arial"/>
                <w:sz w:val="16"/>
                <w:szCs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22E222" w14:textId="77777777" w:rsidR="00265D7B" w:rsidRPr="00C023B4"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1E66816" w14:textId="184C1734" w:rsidR="00265D7B" w:rsidRPr="00F43B3A" w:rsidRDefault="00265D7B" w:rsidP="00BB0E1F">
            <w:pPr>
              <w:spacing w:after="0"/>
              <w:rPr>
                <w:rFonts w:ascii="Arial" w:hAnsi="Arial"/>
                <w:snapToGrid w:val="0"/>
                <w:color w:val="000000"/>
                <w:sz w:val="16"/>
              </w:rPr>
            </w:pPr>
            <w:r w:rsidRPr="00C023B4">
              <w:rPr>
                <w:rFonts w:ascii="Arial" w:hAnsi="Arial"/>
                <w:snapToGrid w:val="0"/>
                <w:color w:val="000000"/>
                <w:sz w:val="16"/>
              </w:rPr>
              <w:t>PFCP session used to send PMIC and BMIC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FFE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441CD0" w14:paraId="130F570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76539C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165C9A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F4EC8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28BA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43746" w14:textId="77777777" w:rsidR="00265D7B" w:rsidRDefault="00265D7B" w:rsidP="00BB0E1F">
            <w:pPr>
              <w:spacing w:after="0"/>
              <w:rPr>
                <w:rFonts w:ascii="Arial" w:hAnsi="Arial" w:cs="Arial"/>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FC02E3" w14:textId="77777777" w:rsidR="00265D7B" w:rsidRPr="0024708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50D9357F" w14:textId="674A0DB0" w:rsidR="00265D7B" w:rsidRPr="00F43B3A" w:rsidRDefault="00265D7B" w:rsidP="00BB0E1F">
            <w:pPr>
              <w:spacing w:after="0"/>
              <w:rPr>
                <w:rFonts w:ascii="Arial" w:hAnsi="Arial"/>
                <w:snapToGrid w:val="0"/>
                <w:color w:val="000000"/>
                <w:sz w:val="16"/>
              </w:rPr>
            </w:pPr>
            <w:r w:rsidRPr="0024708F">
              <w:rPr>
                <w:rFonts w:ascii="Arial" w:hAnsi="Arial"/>
                <w:snapToGrid w:val="0"/>
                <w:color w:val="000000"/>
                <w:sz w:val="16"/>
              </w:rPr>
              <w:t>Removing NW-TT Port Number from Created Bridge Info for TSC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E6246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653D597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E8AE96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lastRenderedPageBreak/>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2282AC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9FD9D10"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7F2BF5"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C611DE"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7F049D"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27A876DF" w14:textId="45079229"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Replace reference draft-ietf-tcpm-converters-19 by reference to RFC 8803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5215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7E63CFA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D9D9639"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198F5C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41AA54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4416B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278C73"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28747F"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043CCD3" w14:textId="79E0CD14"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Incorrect IE type values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5AB9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7DB2DB5E"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6237013"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88F5A5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1E89F32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3064D"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558299"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858EA0" w14:textId="77777777" w:rsidR="00265D7B" w:rsidRPr="007D6927"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0E80247E" w14:textId="6B0A0C44" w:rsidR="00265D7B" w:rsidRPr="00F43B3A" w:rsidRDefault="00265D7B" w:rsidP="00BB0E1F">
            <w:pPr>
              <w:spacing w:after="0"/>
              <w:rPr>
                <w:rFonts w:ascii="Arial" w:hAnsi="Arial"/>
                <w:snapToGrid w:val="0"/>
                <w:color w:val="000000"/>
                <w:sz w:val="16"/>
              </w:rPr>
            </w:pPr>
            <w:r w:rsidRPr="007D6927">
              <w:rPr>
                <w:rFonts w:ascii="Arial" w:hAnsi="Arial"/>
                <w:snapToGrid w:val="0"/>
                <w:color w:val="000000"/>
                <w:sz w:val="16"/>
              </w:rPr>
              <w:t>Procedures Related to MPTCP Functionality</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4A174"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256CA7A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196AB7E"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C3DF4D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FE69D7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32E0E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E9CFA3"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28BA54" w14:textId="77777777" w:rsidR="00265D7B" w:rsidRPr="000B02F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7BCF6705" w14:textId="4DBD8F21" w:rsidR="00265D7B" w:rsidRPr="00F43B3A" w:rsidRDefault="00265D7B" w:rsidP="00BB0E1F">
            <w:pPr>
              <w:spacing w:after="0"/>
              <w:rPr>
                <w:rFonts w:ascii="Arial" w:hAnsi="Arial"/>
                <w:snapToGrid w:val="0"/>
                <w:color w:val="000000"/>
                <w:sz w:val="16"/>
              </w:rPr>
            </w:pPr>
            <w:r w:rsidRPr="000B02FA">
              <w:rPr>
                <w:rFonts w:ascii="Arial" w:hAnsi="Arial"/>
                <w:snapToGrid w:val="0"/>
                <w:color w:val="000000"/>
                <w:sz w:val="16"/>
              </w:rPr>
              <w:t>GTP-U path interface type IE in GTP-U Path QoS Report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01D9B"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2AF5550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467FA5F"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3FCE667"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81FD9BC"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CP-203046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F0AC61"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1F016"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60140A" w14:textId="77777777" w:rsidR="00265D7B" w:rsidRPr="000B02FA"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tcPr>
          <w:p w14:paraId="4F345694" w14:textId="41812472" w:rsidR="00265D7B" w:rsidRPr="00F43B3A" w:rsidRDefault="00265D7B" w:rsidP="00BB0E1F">
            <w:pPr>
              <w:spacing w:after="0"/>
              <w:rPr>
                <w:rFonts w:ascii="Arial" w:hAnsi="Arial"/>
                <w:snapToGrid w:val="0"/>
                <w:color w:val="000000"/>
                <w:sz w:val="16"/>
              </w:rPr>
            </w:pPr>
            <w:r w:rsidRPr="000B02FA">
              <w:rPr>
                <w:rFonts w:ascii="Arial" w:hAnsi="Arial"/>
                <w:snapToGrid w:val="0"/>
                <w:color w:val="000000"/>
                <w:sz w:val="16"/>
              </w:rPr>
              <w:t>QoS monitoring of a PDU session based on GTP-U path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A5CC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4810083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0CB72CA"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2020-12</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FF7E4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CT#90e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F9C744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CP-203051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24FB98"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D4B41B" w14:textId="77777777"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9BF6B" w14:textId="77777777" w:rsidR="00265D7B" w:rsidRPr="00123AF9"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C0E715B" w14:textId="0AED8952" w:rsidR="00265D7B" w:rsidRPr="00123AF9" w:rsidRDefault="00265D7B" w:rsidP="00BB0E1F">
            <w:pPr>
              <w:spacing w:after="0"/>
              <w:rPr>
                <w:rFonts w:ascii="Arial" w:hAnsi="Arial"/>
                <w:snapToGrid w:val="0"/>
                <w:color w:val="000000"/>
                <w:sz w:val="16"/>
              </w:rPr>
            </w:pPr>
            <w:r w:rsidRPr="00123AF9">
              <w:rPr>
                <w:rFonts w:ascii="Arial" w:hAnsi="Arial"/>
                <w:snapToGrid w:val="0"/>
                <w:color w:val="000000"/>
                <w:sz w:val="16"/>
              </w:rPr>
              <w:t>End Marker Reception Reporting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FB282" w14:textId="77777777" w:rsidR="00265D7B" w:rsidRDefault="00265D7B" w:rsidP="00BB0E1F">
            <w:pPr>
              <w:spacing w:after="0"/>
              <w:rPr>
                <w:rFonts w:ascii="Arial" w:hAnsi="Arial"/>
                <w:snapToGrid w:val="0"/>
                <w:color w:val="000000"/>
                <w:sz w:val="16"/>
              </w:rPr>
            </w:pPr>
            <w:r>
              <w:rPr>
                <w:rFonts w:ascii="Arial" w:hAnsi="Arial"/>
                <w:snapToGrid w:val="0"/>
                <w:color w:val="000000"/>
                <w:sz w:val="16"/>
              </w:rPr>
              <w:t>16.6.0</w:t>
            </w:r>
          </w:p>
        </w:tc>
      </w:tr>
      <w:tr w:rsidR="00265D7B" w:rsidRPr="00123AF9" w14:paraId="5D9D216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3089E83" w14:textId="4C684FF8" w:rsidR="00265D7B" w:rsidRDefault="00265D7B" w:rsidP="00BB0E1F">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B5AEC6" w14:textId="3070A88E" w:rsidR="00265D7B" w:rsidRDefault="00265D7B" w:rsidP="00BB0E1F">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0FEE20F" w14:textId="10528305" w:rsidR="00265D7B" w:rsidRDefault="00265D7B" w:rsidP="00BB0E1F">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333B3B" w14:textId="1F625345" w:rsidR="00265D7B" w:rsidRDefault="00265D7B" w:rsidP="00BB0E1F">
            <w:pPr>
              <w:spacing w:after="0"/>
              <w:rPr>
                <w:rFonts w:ascii="Arial" w:hAnsi="Arial"/>
                <w:snapToGrid w:val="0"/>
                <w:color w:val="000000"/>
                <w:sz w:val="16"/>
              </w:rPr>
            </w:pPr>
            <w:r>
              <w:rPr>
                <w:rFonts w:ascii="Arial" w:hAnsi="Arial"/>
                <w:snapToGrid w:val="0"/>
                <w:color w:val="000000"/>
                <w:sz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7421D9" w14:textId="1A21495F" w:rsidR="00265D7B" w:rsidRPr="00123AF9" w:rsidRDefault="00265D7B" w:rsidP="00BB0E1F">
            <w:pPr>
              <w:spacing w:after="0"/>
              <w:rPr>
                <w:rFonts w:ascii="Arial" w:hAnsi="Arial"/>
                <w:snapToGrid w:val="0"/>
                <w:color w:val="000000"/>
                <w:sz w:val="16"/>
              </w:rPr>
            </w:pPr>
            <w:r>
              <w:rPr>
                <w:rFonts w:ascii="Arial" w:hAnsi="Arial"/>
                <w:snapToGrid w:val="0"/>
                <w:color w:val="000000"/>
                <w:sz w:val="16"/>
              </w:rPr>
              <w:t>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62906C" w14:textId="77777777" w:rsidR="00265D7B" w:rsidRPr="00BB0E1F" w:rsidRDefault="00265D7B" w:rsidP="00BB0E1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F434C62" w14:textId="51F1414A" w:rsidR="00265D7B" w:rsidRPr="00123AF9" w:rsidRDefault="00265D7B" w:rsidP="00BB0E1F">
            <w:pPr>
              <w:spacing w:after="0"/>
              <w:rPr>
                <w:rFonts w:ascii="Arial" w:hAnsi="Arial"/>
                <w:snapToGrid w:val="0"/>
                <w:color w:val="000000"/>
                <w:sz w:val="16"/>
              </w:rPr>
            </w:pPr>
            <w:r w:rsidRPr="00BB0E1F">
              <w:rPr>
                <w:rFonts w:ascii="Arial" w:hAnsi="Arial"/>
                <w:snapToGrid w:val="0"/>
                <w:color w:val="000000"/>
                <w:sz w:val="16"/>
              </w:rPr>
              <w:t>Stop of QoS Monitoring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6418A" w14:textId="164F7FF1" w:rsidR="00265D7B" w:rsidRDefault="00265D7B" w:rsidP="00BB0E1F">
            <w:pPr>
              <w:spacing w:after="0"/>
              <w:rPr>
                <w:rFonts w:ascii="Arial" w:hAnsi="Arial"/>
                <w:snapToGrid w:val="0"/>
                <w:color w:val="000000"/>
                <w:sz w:val="16"/>
              </w:rPr>
            </w:pPr>
            <w:r>
              <w:rPr>
                <w:rFonts w:ascii="Arial" w:hAnsi="Arial"/>
                <w:snapToGrid w:val="0"/>
                <w:color w:val="000000"/>
                <w:sz w:val="16"/>
              </w:rPr>
              <w:t>16.7.0</w:t>
            </w:r>
          </w:p>
        </w:tc>
      </w:tr>
      <w:tr w:rsidR="00265D7B" w:rsidRPr="00123AF9" w14:paraId="0FEA13F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5E74863" w14:textId="7E62648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4D0C4B3" w14:textId="1FB7BB28"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816CC7D" w14:textId="6693A9D9" w:rsidR="00265D7B" w:rsidRDefault="00265D7B" w:rsidP="00584C62">
            <w:pPr>
              <w:spacing w:after="0"/>
              <w:rPr>
                <w:rFonts w:ascii="Arial" w:hAnsi="Arial"/>
                <w:snapToGrid w:val="0"/>
                <w:color w:val="000000"/>
                <w:sz w:val="16"/>
              </w:rPr>
            </w:pPr>
            <w:r>
              <w:rPr>
                <w:rFonts w:ascii="Arial" w:hAnsi="Arial"/>
                <w:snapToGrid w:val="0"/>
                <w:color w:val="000000"/>
                <w:sz w:val="16"/>
              </w:rPr>
              <w:t>CP-210045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AF9980" w14:textId="2059289C" w:rsidR="00265D7B" w:rsidRDefault="00265D7B" w:rsidP="00584C62">
            <w:pPr>
              <w:spacing w:after="0"/>
              <w:rPr>
                <w:rFonts w:ascii="Arial" w:hAnsi="Arial"/>
                <w:snapToGrid w:val="0"/>
                <w:color w:val="000000"/>
                <w:sz w:val="16"/>
              </w:rPr>
            </w:pPr>
            <w:r>
              <w:rPr>
                <w:rFonts w:ascii="Arial" w:hAnsi="Arial"/>
                <w:snapToGrid w:val="0"/>
                <w:color w:val="000000"/>
                <w:sz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A07EEC" w14:textId="2B4A3830"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C54C31" w14:textId="77777777" w:rsidR="00265D7B" w:rsidRPr="00BB0E1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C31D8C9" w14:textId="734B3F38" w:rsidR="00265D7B" w:rsidRPr="00123AF9" w:rsidRDefault="00265D7B" w:rsidP="00584C62">
            <w:pPr>
              <w:spacing w:after="0"/>
              <w:rPr>
                <w:rFonts w:ascii="Arial" w:hAnsi="Arial"/>
                <w:snapToGrid w:val="0"/>
                <w:color w:val="000000"/>
                <w:sz w:val="16"/>
              </w:rPr>
            </w:pPr>
            <w:r w:rsidRPr="00BB0E1F">
              <w:rPr>
                <w:rFonts w:ascii="Arial" w:hAnsi="Arial"/>
                <w:snapToGrid w:val="0"/>
                <w:color w:val="000000"/>
                <w:sz w:val="16"/>
              </w:rPr>
              <w:t>Usage Reporting when using Redundant Transmission on N3/N9 interfaces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66192" w14:textId="5C8F408A"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0BE3B38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0163C55" w14:textId="030CBBC5"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20158EA1" w14:textId="1A8C2AE4"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60D72CD" w14:textId="63D07CA3"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A2B23" w14:textId="3DC07920" w:rsidR="00265D7B" w:rsidRDefault="00265D7B" w:rsidP="00584C62">
            <w:pPr>
              <w:spacing w:after="0"/>
              <w:rPr>
                <w:rFonts w:ascii="Arial" w:hAnsi="Arial"/>
                <w:snapToGrid w:val="0"/>
                <w:color w:val="000000"/>
                <w:sz w:val="16"/>
              </w:rPr>
            </w:pPr>
            <w:r>
              <w:rPr>
                <w:rFonts w:ascii="Arial" w:hAnsi="Arial"/>
                <w:snapToGrid w:val="0"/>
                <w:color w:val="000000"/>
                <w:sz w:val="16"/>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55E9E8" w14:textId="62DDAD34"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109AE3" w14:textId="77777777" w:rsidR="00265D7B" w:rsidRPr="00CA38E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0EFB3D6E" w14:textId="3408CF97" w:rsidR="00265D7B" w:rsidRPr="00123AF9" w:rsidRDefault="00265D7B" w:rsidP="00584C62">
            <w:pPr>
              <w:spacing w:after="0"/>
              <w:rPr>
                <w:rFonts w:ascii="Arial" w:hAnsi="Arial"/>
                <w:snapToGrid w:val="0"/>
                <w:color w:val="000000"/>
                <w:sz w:val="16"/>
              </w:rPr>
            </w:pPr>
            <w:r w:rsidRPr="00CA38EF">
              <w:rPr>
                <w:rFonts w:ascii="Arial" w:hAnsi="Arial"/>
                <w:snapToGrid w:val="0"/>
                <w:color w:val="000000"/>
                <w:sz w:val="16"/>
              </w:rPr>
              <w:t>Distinguishing FQ-CSIDs in PFCP messages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57C3" w14:textId="7EABE89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6291D315"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96AF3CC" w14:textId="14B137E3"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717A3F6" w14:textId="6DB9AD8B"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0F9FFD1" w14:textId="123473E2"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D7BA89" w14:textId="7DB6429B" w:rsidR="00265D7B" w:rsidRDefault="00265D7B" w:rsidP="00584C62">
            <w:pPr>
              <w:spacing w:after="0"/>
              <w:rPr>
                <w:rFonts w:ascii="Arial" w:hAnsi="Arial"/>
                <w:snapToGrid w:val="0"/>
                <w:color w:val="000000"/>
                <w:sz w:val="16"/>
              </w:rPr>
            </w:pPr>
            <w:r>
              <w:rPr>
                <w:rFonts w:ascii="Arial" w:hAnsi="Arial"/>
                <w:snapToGrid w:val="0"/>
                <w:color w:val="000000"/>
                <w:sz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1BE9CB" w14:textId="67F01C63"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ED8513" w14:textId="77777777" w:rsidR="00265D7B" w:rsidRPr="00CA38EF"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5E4EA49" w14:textId="0512D7CD" w:rsidR="00265D7B" w:rsidRPr="00123AF9" w:rsidRDefault="00265D7B" w:rsidP="00584C62">
            <w:pPr>
              <w:spacing w:after="0"/>
              <w:rPr>
                <w:rFonts w:ascii="Arial" w:hAnsi="Arial"/>
                <w:snapToGrid w:val="0"/>
                <w:color w:val="000000"/>
                <w:sz w:val="16"/>
              </w:rPr>
            </w:pPr>
            <w:r w:rsidRPr="00CA38EF">
              <w:rPr>
                <w:rFonts w:ascii="Arial" w:hAnsi="Arial"/>
                <w:snapToGrid w:val="0"/>
                <w:color w:val="000000"/>
                <w:sz w:val="16"/>
              </w:rPr>
              <w:t>Essential correction on the use of the Updated PDR</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CCEAF" w14:textId="2405D4E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7357C45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8768056" w14:textId="4C536942"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52637C2" w14:textId="36F9F56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0636097D" w14:textId="13CCE9DB"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16A520" w14:textId="6166DF49" w:rsidR="00265D7B" w:rsidRDefault="00265D7B" w:rsidP="00584C62">
            <w:pPr>
              <w:spacing w:after="0"/>
              <w:rPr>
                <w:rFonts w:ascii="Arial" w:hAnsi="Arial"/>
                <w:snapToGrid w:val="0"/>
                <w:color w:val="000000"/>
                <w:sz w:val="16"/>
              </w:rPr>
            </w:pPr>
            <w:r>
              <w:rPr>
                <w:rFonts w:ascii="Arial" w:hAnsi="Arial"/>
                <w:snapToGrid w:val="0"/>
                <w:color w:val="000000"/>
                <w:sz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C9969E" w14:textId="53D27F60"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619166" w14:textId="77777777" w:rsidR="00265D7B" w:rsidRPr="00EC2FDD"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65A3E4A4" w14:textId="39170D2F" w:rsidR="00265D7B" w:rsidRPr="00123AF9" w:rsidRDefault="00265D7B" w:rsidP="00584C62">
            <w:pPr>
              <w:spacing w:after="0"/>
              <w:rPr>
                <w:rFonts w:ascii="Arial" w:hAnsi="Arial"/>
                <w:snapToGrid w:val="0"/>
                <w:color w:val="000000"/>
                <w:sz w:val="16"/>
              </w:rPr>
            </w:pPr>
            <w:r w:rsidRPr="00EC2FDD">
              <w:rPr>
                <w:rFonts w:ascii="Arial" w:hAnsi="Arial"/>
                <w:snapToGrid w:val="0"/>
                <w:color w:val="000000"/>
                <w:sz w:val="16"/>
              </w:rPr>
              <w:t>Clarification on the deletion of several IEs with the same IE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75F16" w14:textId="0EC452E5"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581946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913B598" w14:textId="23633D4B"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42A2B0F" w14:textId="313324F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0C2CA0B" w14:textId="492D3CA9"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CE01E7" w14:textId="0F20CE65" w:rsidR="00265D7B" w:rsidRDefault="00265D7B" w:rsidP="00584C62">
            <w:pPr>
              <w:spacing w:after="0"/>
              <w:rPr>
                <w:rFonts w:ascii="Arial" w:hAnsi="Arial"/>
                <w:snapToGrid w:val="0"/>
                <w:color w:val="000000"/>
                <w:sz w:val="16"/>
              </w:rPr>
            </w:pPr>
            <w:r>
              <w:rPr>
                <w:rFonts w:ascii="Arial" w:hAnsi="Arial"/>
                <w:snapToGrid w:val="0"/>
                <w:color w:val="000000"/>
                <w:sz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2BE924" w14:textId="664185AB"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B637DD"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49BC50D" w14:textId="6E13E146"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Clarification on the FAR ID for Quota Action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33553" w14:textId="1CACD38A"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02A7E166"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72833A7" w14:textId="5137D53D"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C525286" w14:textId="65FC727B"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D34DC1B" w14:textId="43145BAC"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ECFAB5" w14:textId="60B77E68" w:rsidR="00265D7B" w:rsidRDefault="00265D7B" w:rsidP="00584C62">
            <w:pPr>
              <w:spacing w:after="0"/>
              <w:rPr>
                <w:rFonts w:ascii="Arial" w:hAnsi="Arial"/>
                <w:snapToGrid w:val="0"/>
                <w:color w:val="000000"/>
                <w:sz w:val="16"/>
              </w:rPr>
            </w:pPr>
            <w:r>
              <w:rPr>
                <w:rFonts w:ascii="Arial" w:hAnsi="Arial"/>
                <w:snapToGrid w:val="0"/>
                <w:color w:val="000000"/>
                <w:sz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5AD82E" w14:textId="78328AC4"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E8A1DC"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524423D" w14:textId="6889CF75"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Adding MAR and SRR in Failed Rule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DFCCC" w14:textId="2D3C1F63"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51CF0067"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0FC88BC" w14:textId="379FDBAE"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169074" w14:textId="0ABB7768"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3B08B28" w14:textId="28FDC126"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D74F47" w14:textId="40EA8034" w:rsidR="00265D7B" w:rsidRDefault="00265D7B" w:rsidP="00584C62">
            <w:pPr>
              <w:spacing w:after="0"/>
              <w:rPr>
                <w:rFonts w:ascii="Arial" w:hAnsi="Arial"/>
                <w:snapToGrid w:val="0"/>
                <w:color w:val="000000"/>
                <w:sz w:val="16"/>
              </w:rPr>
            </w:pPr>
            <w:r>
              <w:rPr>
                <w:rFonts w:ascii="Arial" w:hAnsi="Arial"/>
                <w:snapToGrid w:val="0"/>
                <w:color w:val="000000"/>
                <w:sz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093726" w14:textId="1D99458E"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4ADAB5"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5959D45" w14:textId="3C962D0B"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Clarification on the update for a bitmap style IE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F5290" w14:textId="768CF307"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295403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6210" w14:textId="111924D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971AFD8" w14:textId="0CA72BF1"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73B581" w14:textId="7B8E9461"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06ED01" w14:textId="23C0E6E3" w:rsidR="00265D7B" w:rsidRDefault="00265D7B" w:rsidP="00584C62">
            <w:pPr>
              <w:spacing w:after="0"/>
              <w:rPr>
                <w:rFonts w:ascii="Arial" w:hAnsi="Arial"/>
                <w:snapToGrid w:val="0"/>
                <w:color w:val="000000"/>
                <w:sz w:val="16"/>
              </w:rPr>
            </w:pPr>
            <w:r>
              <w:rPr>
                <w:rFonts w:ascii="Arial" w:hAnsi="Arial"/>
                <w:snapToGrid w:val="0"/>
                <w:color w:val="000000"/>
                <w:sz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BF22B7" w14:textId="0A67D251"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39222A" w14:textId="77777777" w:rsidR="00265D7B" w:rsidRPr="00455CE0"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2A3C124" w14:textId="1AB5382F" w:rsidR="00265D7B" w:rsidRPr="00123AF9" w:rsidRDefault="00265D7B" w:rsidP="00584C62">
            <w:pPr>
              <w:spacing w:after="0"/>
              <w:rPr>
                <w:rFonts w:ascii="Arial" w:hAnsi="Arial"/>
                <w:snapToGrid w:val="0"/>
                <w:color w:val="000000"/>
                <w:sz w:val="16"/>
              </w:rPr>
            </w:pPr>
            <w:r w:rsidRPr="00455CE0">
              <w:rPr>
                <w:rFonts w:ascii="Arial" w:hAnsi="Arial"/>
                <w:snapToGrid w:val="0"/>
                <w:color w:val="000000"/>
                <w:sz w:val="16"/>
              </w:rPr>
              <w:t>N9 forwarding tunnel removal</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542E4" w14:textId="18543A1F"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F878919"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70D0FE8" w14:textId="3068B68F"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6B27FB77" w14:textId="3C30693C"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7E6E94E" w14:textId="079F260B"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9156E2" w14:textId="23EF571D" w:rsidR="00265D7B" w:rsidRDefault="00265D7B" w:rsidP="00584C62">
            <w:pPr>
              <w:spacing w:after="0"/>
              <w:rPr>
                <w:rFonts w:ascii="Arial" w:hAnsi="Arial"/>
                <w:snapToGrid w:val="0"/>
                <w:color w:val="000000"/>
                <w:sz w:val="16"/>
              </w:rPr>
            </w:pPr>
            <w:r>
              <w:rPr>
                <w:rFonts w:ascii="Arial" w:hAnsi="Arial"/>
                <w:snapToGrid w:val="0"/>
                <w:color w:val="000000"/>
                <w:sz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BF1E8E" w14:textId="34A4160C"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2277A3" w14:textId="77777777" w:rsidR="00265D7B" w:rsidRPr="00770F8A"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903EA34" w14:textId="6BE07CD9" w:rsidR="00265D7B" w:rsidRPr="00123AF9" w:rsidRDefault="00265D7B" w:rsidP="00584C62">
            <w:pPr>
              <w:spacing w:after="0"/>
              <w:rPr>
                <w:rFonts w:ascii="Arial" w:hAnsi="Arial"/>
                <w:snapToGrid w:val="0"/>
                <w:color w:val="000000"/>
                <w:sz w:val="16"/>
              </w:rPr>
            </w:pPr>
            <w:r w:rsidRPr="00770F8A">
              <w:rPr>
                <w:rFonts w:ascii="Arial" w:hAnsi="Arial"/>
                <w:snapToGrid w:val="0"/>
                <w:color w:val="000000"/>
                <w:sz w:val="16"/>
              </w:rPr>
              <w:t>UE IP address / prefix Allocation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CA4B5" w14:textId="7246845C"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1C4951B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526" w14:textId="1C968EB6"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764CB5F" w14:textId="56EDA013"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DAC9D0" w14:textId="7B3EBB95" w:rsidR="00265D7B" w:rsidRDefault="00265D7B" w:rsidP="00584C62">
            <w:pPr>
              <w:spacing w:after="0"/>
              <w:rPr>
                <w:rFonts w:ascii="Arial" w:hAnsi="Arial"/>
                <w:snapToGrid w:val="0"/>
                <w:color w:val="000000"/>
                <w:sz w:val="16"/>
              </w:rPr>
            </w:pPr>
            <w:r>
              <w:rPr>
                <w:rFonts w:ascii="Arial" w:hAnsi="Arial"/>
                <w:snapToGrid w:val="0"/>
                <w:color w:val="000000"/>
                <w:sz w:val="16"/>
              </w:rPr>
              <w:t>CP-210051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D0348" w14:textId="449FFE90" w:rsidR="00265D7B" w:rsidRDefault="00265D7B" w:rsidP="00584C62">
            <w:pPr>
              <w:spacing w:after="0"/>
              <w:rPr>
                <w:rFonts w:ascii="Arial" w:hAnsi="Arial"/>
                <w:snapToGrid w:val="0"/>
                <w:color w:val="000000"/>
                <w:sz w:val="16"/>
              </w:rPr>
            </w:pPr>
            <w:r>
              <w:rPr>
                <w:rFonts w:ascii="Arial" w:hAnsi="Arial"/>
                <w:snapToGrid w:val="0"/>
                <w:color w:val="000000"/>
                <w:sz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F3CF60" w14:textId="4F633486"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84D901" w14:textId="77777777" w:rsidR="00265D7B" w:rsidRPr="00CC5F1B"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56677722" w14:textId="2B5463C9" w:rsidR="00265D7B" w:rsidRPr="00123AF9" w:rsidRDefault="00265D7B" w:rsidP="00584C62">
            <w:pPr>
              <w:spacing w:after="0"/>
              <w:rPr>
                <w:rFonts w:ascii="Arial" w:hAnsi="Arial"/>
                <w:snapToGrid w:val="0"/>
                <w:color w:val="000000"/>
                <w:sz w:val="16"/>
              </w:rPr>
            </w:pPr>
            <w:r w:rsidRPr="00CC5F1B">
              <w:rPr>
                <w:rFonts w:ascii="Arial" w:hAnsi="Arial"/>
                <w:snapToGrid w:val="0"/>
                <w:color w:val="000000"/>
                <w:sz w:val="16"/>
              </w:rPr>
              <w:t>Interface Type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522459" w14:textId="1650BA1B"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4A9E3D94"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3D16640" w14:textId="24356E08"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34C6DA1" w14:textId="30CB0046"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616A529" w14:textId="4759135A" w:rsidR="00265D7B" w:rsidRDefault="00265D7B" w:rsidP="00584C62">
            <w:pPr>
              <w:spacing w:after="0"/>
              <w:rPr>
                <w:rFonts w:ascii="Arial" w:hAnsi="Arial"/>
                <w:snapToGrid w:val="0"/>
                <w:color w:val="000000"/>
                <w:sz w:val="16"/>
              </w:rPr>
            </w:pPr>
            <w:r>
              <w:rPr>
                <w:rFonts w:ascii="Arial" w:hAnsi="Arial"/>
                <w:snapToGrid w:val="0"/>
                <w:color w:val="000000"/>
                <w:sz w:val="16"/>
              </w:rPr>
              <w:t>CP-210037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AF069" w14:textId="7FEF90A4" w:rsidR="00265D7B" w:rsidRDefault="00265D7B" w:rsidP="00584C62">
            <w:pPr>
              <w:spacing w:after="0"/>
              <w:rPr>
                <w:rFonts w:ascii="Arial" w:hAnsi="Arial"/>
                <w:snapToGrid w:val="0"/>
                <w:color w:val="000000"/>
                <w:sz w:val="16"/>
              </w:rPr>
            </w:pPr>
            <w:r>
              <w:rPr>
                <w:rFonts w:ascii="Arial" w:hAnsi="Arial"/>
                <w:snapToGrid w:val="0"/>
                <w:color w:val="000000"/>
                <w:sz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5AFCF" w14:textId="5676A533"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8A23F4" w14:textId="77777777" w:rsidR="00265D7B" w:rsidRPr="003935F4"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6E64C7F" w14:textId="0685E40B" w:rsidR="00265D7B" w:rsidRPr="00123AF9" w:rsidRDefault="00265D7B" w:rsidP="00584C62">
            <w:pPr>
              <w:spacing w:after="0"/>
              <w:rPr>
                <w:rFonts w:ascii="Arial" w:hAnsi="Arial"/>
                <w:snapToGrid w:val="0"/>
                <w:color w:val="000000"/>
                <w:sz w:val="16"/>
              </w:rPr>
            </w:pPr>
            <w:r w:rsidRPr="003935F4">
              <w:rPr>
                <w:rFonts w:ascii="Arial" w:hAnsi="Arial"/>
                <w:snapToGrid w:val="0"/>
                <w:color w:val="000000"/>
                <w:sz w:val="16"/>
              </w:rPr>
              <w:t>Essential correction on the use of null SEID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19C18" w14:textId="32005AE0"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6DDF91FC"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3AD3028" w14:textId="26F523EB" w:rsidR="00265D7B" w:rsidRDefault="00265D7B" w:rsidP="00584C62">
            <w:pPr>
              <w:spacing w:after="0"/>
              <w:rPr>
                <w:rFonts w:ascii="Arial" w:hAnsi="Arial"/>
                <w:snapToGrid w:val="0"/>
                <w:color w:val="000000"/>
                <w:sz w:val="16"/>
              </w:rPr>
            </w:pPr>
            <w:r>
              <w:rPr>
                <w:rFonts w:ascii="Arial" w:hAnsi="Arial"/>
                <w:snapToGrid w:val="0"/>
                <w:color w:val="000000"/>
                <w:sz w:val="16"/>
              </w:rPr>
              <w:t>2021-03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61D3CC2" w14:textId="256FB7CE" w:rsidR="00265D7B" w:rsidRDefault="00265D7B" w:rsidP="00584C62">
            <w:pPr>
              <w:spacing w:after="0"/>
              <w:rPr>
                <w:rFonts w:ascii="Arial" w:hAnsi="Arial"/>
                <w:snapToGrid w:val="0"/>
                <w:color w:val="000000"/>
                <w:sz w:val="16"/>
              </w:rPr>
            </w:pPr>
            <w:r>
              <w:rPr>
                <w:rFonts w:ascii="Arial" w:hAnsi="Arial"/>
                <w:snapToGrid w:val="0"/>
                <w:color w:val="000000"/>
                <w:sz w:val="16"/>
              </w:rPr>
              <w:t>CT#91e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7AB0AA3A" w14:textId="3A138936" w:rsidR="00265D7B" w:rsidRDefault="00265D7B" w:rsidP="00584C62">
            <w:pPr>
              <w:spacing w:after="0"/>
              <w:rPr>
                <w:rFonts w:ascii="Arial" w:hAnsi="Arial"/>
                <w:snapToGrid w:val="0"/>
                <w:color w:val="000000"/>
                <w:sz w:val="16"/>
              </w:rPr>
            </w:pPr>
            <w:r>
              <w:rPr>
                <w:rFonts w:ascii="Arial" w:hAnsi="Arial"/>
                <w:snapToGrid w:val="0"/>
                <w:color w:val="000000"/>
                <w:sz w:val="16"/>
              </w:rPr>
              <w:t>CP-210049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F6569" w14:textId="5A1F66D6" w:rsidR="00265D7B" w:rsidRDefault="00265D7B" w:rsidP="00584C62">
            <w:pPr>
              <w:spacing w:after="0"/>
              <w:rPr>
                <w:rFonts w:ascii="Arial" w:hAnsi="Arial"/>
                <w:snapToGrid w:val="0"/>
                <w:color w:val="000000"/>
                <w:sz w:val="16"/>
              </w:rPr>
            </w:pPr>
            <w:r>
              <w:rPr>
                <w:rFonts w:ascii="Arial" w:hAnsi="Arial"/>
                <w:snapToGrid w:val="0"/>
                <w:color w:val="000000"/>
                <w:sz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24E2D" w14:textId="04E94E6D" w:rsidR="00265D7B" w:rsidRPr="00123AF9"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3D0DC4" w14:textId="77777777" w:rsidR="00265D7B" w:rsidRPr="003935F4"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65DF6CE" w14:textId="23923D0E" w:rsidR="00265D7B" w:rsidRPr="00123AF9" w:rsidRDefault="00265D7B" w:rsidP="00584C62">
            <w:pPr>
              <w:spacing w:after="0"/>
              <w:rPr>
                <w:rFonts w:ascii="Arial" w:hAnsi="Arial"/>
                <w:snapToGrid w:val="0"/>
                <w:color w:val="000000"/>
                <w:sz w:val="16"/>
              </w:rPr>
            </w:pPr>
            <w:r w:rsidRPr="003935F4">
              <w:rPr>
                <w:rFonts w:ascii="Arial" w:hAnsi="Arial"/>
                <w:snapToGrid w:val="0"/>
                <w:color w:val="000000"/>
                <w:sz w:val="16"/>
              </w:rPr>
              <w:t>SNSSAI Update in PFCP Session Modification</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20A3D" w14:textId="52AB1EA3" w:rsidR="00265D7B" w:rsidRDefault="00265D7B" w:rsidP="00584C62">
            <w:pPr>
              <w:spacing w:after="0"/>
              <w:rPr>
                <w:rFonts w:ascii="Arial" w:hAnsi="Arial"/>
                <w:snapToGrid w:val="0"/>
                <w:color w:val="000000"/>
                <w:sz w:val="16"/>
              </w:rPr>
            </w:pPr>
            <w:r>
              <w:rPr>
                <w:rFonts w:ascii="Arial" w:hAnsi="Arial"/>
                <w:snapToGrid w:val="0"/>
                <w:color w:val="000000"/>
                <w:sz w:val="16"/>
              </w:rPr>
              <w:t>16.7.0</w:t>
            </w:r>
          </w:p>
        </w:tc>
      </w:tr>
      <w:tr w:rsidR="00265D7B" w:rsidRPr="00123AF9" w14:paraId="5BBE633D"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524D4233" w14:textId="0DEE46DE" w:rsidR="00265D7B" w:rsidRDefault="00265D7B" w:rsidP="00584C62">
            <w:pPr>
              <w:spacing w:after="0"/>
              <w:rPr>
                <w:rFonts w:ascii="Arial" w:hAnsi="Arial"/>
                <w:snapToGrid w:val="0"/>
                <w:color w:val="000000"/>
                <w:sz w:val="16"/>
              </w:rPr>
            </w:pPr>
            <w:r>
              <w:rPr>
                <w:rFonts w:ascii="Arial" w:hAnsi="Arial"/>
                <w:snapToGrid w:val="0"/>
                <w:color w:val="000000"/>
                <w:sz w:val="16"/>
              </w:rPr>
              <w:t>2021-06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8F18912" w14:textId="0DA1402B" w:rsidR="00265D7B" w:rsidRDefault="00265D7B" w:rsidP="00584C62">
            <w:pPr>
              <w:spacing w:after="0"/>
              <w:rPr>
                <w:rFonts w:ascii="Arial" w:hAnsi="Arial"/>
                <w:snapToGrid w:val="0"/>
                <w:color w:val="000000"/>
                <w:sz w:val="16"/>
              </w:rPr>
            </w:pPr>
            <w:r>
              <w:rPr>
                <w:rFonts w:ascii="Arial" w:hAnsi="Arial"/>
                <w:snapToGrid w:val="0"/>
                <w:color w:val="000000"/>
                <w:sz w:val="16"/>
              </w:rPr>
              <w:t>CT#92e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52482FB" w14:textId="784748C8" w:rsidR="00265D7B" w:rsidRDefault="00265D7B" w:rsidP="00584C62">
            <w:pPr>
              <w:spacing w:after="0"/>
              <w:rPr>
                <w:rFonts w:ascii="Arial" w:hAnsi="Arial"/>
                <w:snapToGrid w:val="0"/>
                <w:color w:val="000000"/>
                <w:sz w:val="16"/>
              </w:rPr>
            </w:pPr>
            <w:r>
              <w:rPr>
                <w:rFonts w:ascii="Arial" w:hAnsi="Arial"/>
                <w:snapToGrid w:val="0"/>
                <w:color w:val="000000"/>
                <w:sz w:val="16"/>
              </w:rPr>
              <w:t>CP-211070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C1B25F" w14:textId="78615228" w:rsidR="00265D7B" w:rsidRDefault="00265D7B" w:rsidP="00584C62">
            <w:pPr>
              <w:spacing w:after="0"/>
              <w:rPr>
                <w:rFonts w:ascii="Arial" w:hAnsi="Arial"/>
                <w:snapToGrid w:val="0"/>
                <w:color w:val="000000"/>
                <w:sz w:val="16"/>
              </w:rPr>
            </w:pPr>
            <w:r>
              <w:rPr>
                <w:rFonts w:ascii="Arial" w:hAnsi="Arial"/>
                <w:snapToGrid w:val="0"/>
                <w:color w:val="000000"/>
                <w:sz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E4C286" w14:textId="4899AE49" w:rsidR="00265D7B"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4459F" w14:textId="77777777" w:rsidR="00265D7B" w:rsidRPr="004A2F8A" w:rsidRDefault="00265D7B" w:rsidP="00584C62">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4076A9E" w14:textId="0D45DD37" w:rsidR="00265D7B" w:rsidRPr="003935F4" w:rsidRDefault="00265D7B" w:rsidP="00584C62">
            <w:pPr>
              <w:spacing w:after="0"/>
              <w:rPr>
                <w:rFonts w:ascii="Arial" w:hAnsi="Arial"/>
                <w:snapToGrid w:val="0"/>
                <w:color w:val="000000"/>
                <w:sz w:val="16"/>
              </w:rPr>
            </w:pPr>
            <w:r w:rsidRPr="004A2F8A">
              <w:rPr>
                <w:rFonts w:ascii="Arial" w:hAnsi="Arial"/>
                <w:snapToGrid w:val="0"/>
                <w:color w:val="000000"/>
                <w:sz w:val="16"/>
              </w:rPr>
              <w:t>Essential Correction on PDR Provisioning and 2-Steps Packet Matching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92045D" w14:textId="3772CD25" w:rsidR="00265D7B" w:rsidRDefault="00265D7B" w:rsidP="00584C62">
            <w:pPr>
              <w:spacing w:after="0"/>
              <w:rPr>
                <w:rFonts w:ascii="Arial" w:hAnsi="Arial"/>
                <w:snapToGrid w:val="0"/>
                <w:color w:val="000000"/>
                <w:sz w:val="16"/>
              </w:rPr>
            </w:pPr>
            <w:r>
              <w:rPr>
                <w:rFonts w:ascii="Arial" w:hAnsi="Arial"/>
                <w:snapToGrid w:val="0"/>
                <w:color w:val="000000"/>
                <w:sz w:val="16"/>
              </w:rPr>
              <w:t>16.8.0</w:t>
            </w:r>
          </w:p>
        </w:tc>
      </w:tr>
      <w:tr w:rsidR="00265D7B" w:rsidRPr="00123AF9" w14:paraId="1FE7BDA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F20827A" w14:textId="1D34AFDF" w:rsidR="00265D7B" w:rsidRDefault="00265D7B" w:rsidP="00584C62">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D3A872B" w14:textId="3C2EE8AE" w:rsidR="00265D7B" w:rsidRDefault="00265D7B" w:rsidP="00584C62">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9605868" w14:textId="29BBC8DB" w:rsidR="00265D7B" w:rsidRDefault="00265D7B" w:rsidP="00584C62">
            <w:pPr>
              <w:spacing w:after="0"/>
              <w:rPr>
                <w:rFonts w:ascii="Arial" w:hAnsi="Arial"/>
                <w:snapToGrid w:val="0"/>
                <w:color w:val="000000"/>
                <w:sz w:val="16"/>
              </w:rPr>
            </w:pPr>
            <w:r>
              <w:rPr>
                <w:rFonts w:ascii="Arial" w:hAnsi="Arial"/>
                <w:snapToGrid w:val="0"/>
                <w:color w:val="000000"/>
                <w:sz w:val="16"/>
              </w:rPr>
              <w:t>CP-212068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2C7B2D" w14:textId="3887B0AA" w:rsidR="00265D7B" w:rsidRDefault="00265D7B" w:rsidP="00584C62">
            <w:pPr>
              <w:spacing w:after="0"/>
              <w:rPr>
                <w:rFonts w:ascii="Arial" w:hAnsi="Arial"/>
                <w:snapToGrid w:val="0"/>
                <w:color w:val="000000"/>
                <w:sz w:val="16"/>
              </w:rPr>
            </w:pPr>
            <w:r>
              <w:rPr>
                <w:rFonts w:ascii="Arial" w:hAnsi="Arial"/>
                <w:snapToGrid w:val="0"/>
                <w:color w:val="000000"/>
                <w:sz w:val="16"/>
              </w:rPr>
              <w:t>0574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7E4EAE" w14:textId="07AFF833" w:rsidR="00265D7B" w:rsidRDefault="00265D7B" w:rsidP="00584C62">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9D412C" w14:textId="04D160A6" w:rsidR="00265D7B" w:rsidRPr="004A2F8A" w:rsidRDefault="00265D7B" w:rsidP="00584C62">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20DA3EA1" w14:textId="05526F14" w:rsidR="00265D7B" w:rsidRPr="004A2F8A" w:rsidRDefault="00265D7B" w:rsidP="00584C62">
            <w:pPr>
              <w:spacing w:after="0"/>
              <w:rPr>
                <w:rFonts w:ascii="Arial" w:hAnsi="Arial"/>
                <w:snapToGrid w:val="0"/>
                <w:color w:val="000000"/>
                <w:sz w:val="16"/>
              </w:rPr>
            </w:pPr>
            <w:r>
              <w:rPr>
                <w:rFonts w:ascii="Arial" w:hAnsi="Arial"/>
                <w:snapToGrid w:val="0"/>
                <w:color w:val="000000"/>
                <w:sz w:val="16"/>
              </w:rPr>
              <w:t>IEEE 802.1AS-2020 reference update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173E3" w14:textId="5FC5F1E4" w:rsidR="00265D7B" w:rsidRDefault="00265D7B" w:rsidP="00584C62">
            <w:pPr>
              <w:spacing w:after="0"/>
              <w:rPr>
                <w:rFonts w:ascii="Arial" w:hAnsi="Arial"/>
                <w:snapToGrid w:val="0"/>
                <w:color w:val="000000"/>
                <w:sz w:val="16"/>
              </w:rPr>
            </w:pPr>
            <w:r>
              <w:rPr>
                <w:rFonts w:ascii="Arial" w:hAnsi="Arial"/>
                <w:snapToGrid w:val="0"/>
                <w:color w:val="000000"/>
                <w:sz w:val="16"/>
              </w:rPr>
              <w:t>16.9.0</w:t>
            </w:r>
          </w:p>
        </w:tc>
      </w:tr>
      <w:tr w:rsidR="00552C4F" w:rsidRPr="00123AF9" w14:paraId="29A1E340"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40AD9CDD" w14:textId="67175E28" w:rsidR="00552C4F" w:rsidRDefault="00552C4F" w:rsidP="00552C4F">
            <w:pPr>
              <w:spacing w:after="0"/>
              <w:rPr>
                <w:rFonts w:ascii="Arial" w:hAnsi="Arial"/>
                <w:snapToGrid w:val="0"/>
                <w:color w:val="000000"/>
                <w:sz w:val="16"/>
              </w:rPr>
            </w:pPr>
            <w:r>
              <w:rPr>
                <w:rFonts w:ascii="Arial" w:hAnsi="Arial"/>
                <w:snapToGrid w:val="0"/>
                <w:color w:val="000000"/>
                <w:sz w:val="16"/>
              </w:rPr>
              <w:t>2021-09</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F67A146" w14:textId="06841D52" w:rsidR="00552C4F" w:rsidRDefault="00552C4F" w:rsidP="00552C4F">
            <w:pPr>
              <w:spacing w:after="0"/>
              <w:rPr>
                <w:rFonts w:ascii="Arial" w:hAnsi="Arial"/>
                <w:snapToGrid w:val="0"/>
                <w:color w:val="000000"/>
                <w:sz w:val="16"/>
              </w:rPr>
            </w:pPr>
            <w:r>
              <w:rPr>
                <w:rFonts w:ascii="Arial" w:hAnsi="Arial"/>
                <w:snapToGrid w:val="0"/>
                <w:color w:val="000000"/>
                <w:sz w:val="16"/>
              </w:rPr>
              <w:t>CT#93e</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25A2F637" w14:textId="0CD22967" w:rsidR="00552C4F" w:rsidRDefault="00552C4F" w:rsidP="00552C4F">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C5227" w14:textId="511AD109" w:rsidR="00552C4F" w:rsidRDefault="00552C4F" w:rsidP="00552C4F">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788884" w14:textId="7D8E247D" w:rsidR="00552C4F" w:rsidRDefault="00552C4F" w:rsidP="00552C4F">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A34F3" w14:textId="39EE1450" w:rsidR="00552C4F" w:rsidRDefault="00552C4F" w:rsidP="00552C4F">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B6E3800" w14:textId="2FB1B012" w:rsidR="00552C4F" w:rsidRDefault="00552C4F" w:rsidP="00552C4F">
            <w:pPr>
              <w:spacing w:after="0"/>
              <w:rPr>
                <w:rFonts w:ascii="Arial" w:hAnsi="Arial"/>
                <w:snapToGrid w:val="0"/>
                <w:color w:val="000000"/>
                <w:sz w:val="16"/>
              </w:rPr>
            </w:pPr>
            <w:r>
              <w:rPr>
                <w:rFonts w:ascii="Arial" w:hAnsi="Arial"/>
                <w:snapToGrid w:val="0"/>
                <w:color w:val="000000"/>
                <w:sz w:val="16"/>
              </w:rPr>
              <w:t>Editorial corrections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73D28" w14:textId="2A34780B" w:rsidR="00552C4F" w:rsidRDefault="00552C4F" w:rsidP="00552C4F">
            <w:pPr>
              <w:spacing w:after="0"/>
              <w:rPr>
                <w:rFonts w:ascii="Arial" w:hAnsi="Arial"/>
                <w:snapToGrid w:val="0"/>
                <w:color w:val="000000"/>
                <w:sz w:val="16"/>
              </w:rPr>
            </w:pPr>
            <w:r>
              <w:rPr>
                <w:rFonts w:ascii="Arial" w:hAnsi="Arial"/>
                <w:snapToGrid w:val="0"/>
                <w:color w:val="000000"/>
                <w:sz w:val="16"/>
              </w:rPr>
              <w:t>16.9.1</w:t>
            </w:r>
          </w:p>
        </w:tc>
      </w:tr>
      <w:tr w:rsidR="00EA550B" w:rsidRPr="00123AF9" w14:paraId="2DB1BE8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16A1E1C1" w14:textId="632CD689" w:rsidR="00EA550B" w:rsidRDefault="00EA550B" w:rsidP="00552C4F">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B5E7012" w14:textId="6A7ABCF3" w:rsidR="00EA550B" w:rsidRDefault="00EA550B" w:rsidP="00552C4F">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50FE3CE7" w14:textId="149D9B0A" w:rsidR="00EA550B" w:rsidRDefault="00EA550B" w:rsidP="00552C4F">
            <w:pPr>
              <w:spacing w:after="0"/>
              <w:rPr>
                <w:rFonts w:ascii="Arial" w:hAnsi="Arial"/>
                <w:snapToGrid w:val="0"/>
                <w:color w:val="000000"/>
                <w:sz w:val="16"/>
              </w:rPr>
            </w:pPr>
            <w:r>
              <w:rPr>
                <w:rFonts w:ascii="Arial" w:hAnsi="Arial"/>
                <w:snapToGrid w:val="0"/>
                <w:color w:val="000000"/>
                <w:sz w:val="16"/>
              </w:rPr>
              <w:t>CP-221065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34601" w14:textId="509929E6" w:rsidR="00EA550B" w:rsidRDefault="00EA550B" w:rsidP="00552C4F">
            <w:pPr>
              <w:spacing w:after="0"/>
              <w:rPr>
                <w:rFonts w:ascii="Arial" w:hAnsi="Arial"/>
                <w:snapToGrid w:val="0"/>
                <w:color w:val="000000"/>
                <w:sz w:val="16"/>
              </w:rPr>
            </w:pPr>
            <w:r>
              <w:rPr>
                <w:rFonts w:ascii="Arial" w:hAnsi="Arial"/>
                <w:snapToGrid w:val="0"/>
                <w:color w:val="000000"/>
                <w:sz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517746" w14:textId="1EE945C2" w:rsidR="00EA550B" w:rsidRDefault="00EA550B" w:rsidP="00552C4F">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5962E9" w14:textId="7625D7D9" w:rsidR="00EA550B" w:rsidRDefault="00EA550B" w:rsidP="00552C4F">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0D34847A" w14:textId="58956D4A" w:rsidR="00EA550B" w:rsidRDefault="00EA550B" w:rsidP="00552C4F">
            <w:pPr>
              <w:spacing w:after="0"/>
              <w:rPr>
                <w:rFonts w:ascii="Arial" w:hAnsi="Arial"/>
                <w:snapToGrid w:val="0"/>
                <w:color w:val="000000"/>
                <w:sz w:val="16"/>
              </w:rPr>
            </w:pPr>
            <w:r>
              <w:rPr>
                <w:rFonts w:ascii="Arial" w:hAnsi="Arial"/>
                <w:snapToGrid w:val="0"/>
                <w:color w:val="000000"/>
                <w:sz w:val="16"/>
              </w:rPr>
              <w:t>Time domain identification in the clock drift reporting</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EB4D" w14:textId="1E5692A2" w:rsidR="00EA550B" w:rsidRDefault="00EA550B" w:rsidP="00552C4F">
            <w:pPr>
              <w:spacing w:after="0"/>
              <w:rPr>
                <w:rFonts w:ascii="Arial" w:hAnsi="Arial"/>
                <w:snapToGrid w:val="0"/>
                <w:color w:val="000000"/>
                <w:sz w:val="16"/>
              </w:rPr>
            </w:pPr>
            <w:r>
              <w:rPr>
                <w:rFonts w:ascii="Arial" w:hAnsi="Arial"/>
                <w:snapToGrid w:val="0"/>
                <w:color w:val="000000"/>
                <w:sz w:val="16"/>
              </w:rPr>
              <w:t>16.10.0</w:t>
            </w:r>
          </w:p>
        </w:tc>
      </w:tr>
      <w:tr w:rsidR="000D59B0" w:rsidRPr="00123AF9" w14:paraId="193F1511"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251921B" w14:textId="2417DEC8" w:rsidR="000D59B0" w:rsidRDefault="000D59B0" w:rsidP="000D59B0">
            <w:pPr>
              <w:spacing w:after="0"/>
              <w:rPr>
                <w:rFonts w:ascii="Arial" w:hAnsi="Arial"/>
                <w:snapToGrid w:val="0"/>
                <w:color w:val="000000"/>
                <w:sz w:val="16"/>
              </w:rPr>
            </w:pPr>
            <w:r>
              <w:rPr>
                <w:rFonts w:ascii="Arial" w:hAnsi="Arial"/>
                <w:snapToGrid w:val="0"/>
                <w:color w:val="000000"/>
                <w:sz w:val="16"/>
              </w:rPr>
              <w:t>2022-06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3E5F1D81" w14:textId="42CA5B93" w:rsidR="000D59B0" w:rsidRDefault="000D59B0" w:rsidP="000D59B0">
            <w:pPr>
              <w:spacing w:after="0"/>
              <w:rPr>
                <w:rFonts w:ascii="Arial" w:hAnsi="Arial"/>
                <w:snapToGrid w:val="0"/>
                <w:color w:val="000000"/>
                <w:sz w:val="16"/>
              </w:rPr>
            </w:pPr>
            <w:r>
              <w:rPr>
                <w:rFonts w:ascii="Arial" w:hAnsi="Arial"/>
                <w:snapToGrid w:val="0"/>
                <w:color w:val="000000"/>
                <w:sz w:val="16"/>
              </w:rPr>
              <w:t>CT#96</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61FBB5E7" w14:textId="0B908815" w:rsidR="000D59B0" w:rsidRDefault="000D59B0" w:rsidP="000D59B0">
            <w:pPr>
              <w:spacing w:after="0"/>
              <w:rPr>
                <w:rFonts w:ascii="Arial" w:hAnsi="Arial"/>
                <w:snapToGrid w:val="0"/>
                <w:color w:val="000000"/>
                <w:sz w:val="16"/>
              </w:rPr>
            </w:pPr>
            <w:r>
              <w:rPr>
                <w:rFonts w:ascii="Arial" w:hAnsi="Arial"/>
                <w:snapToGrid w:val="0"/>
                <w:color w:val="000000"/>
                <w:sz w:val="16"/>
              </w:rPr>
              <w:t>CP-221067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E492B" w14:textId="38988482" w:rsidR="000D59B0" w:rsidRDefault="000D59B0" w:rsidP="000D59B0">
            <w:pPr>
              <w:spacing w:after="0"/>
              <w:rPr>
                <w:rFonts w:ascii="Arial" w:hAnsi="Arial"/>
                <w:snapToGrid w:val="0"/>
                <w:color w:val="000000"/>
                <w:sz w:val="16"/>
              </w:rPr>
            </w:pPr>
            <w:r>
              <w:rPr>
                <w:rFonts w:ascii="Arial" w:hAnsi="Arial"/>
                <w:snapToGrid w:val="0"/>
                <w:color w:val="000000"/>
                <w:sz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C9BFD3" w14:textId="44D702EC" w:rsidR="000D59B0" w:rsidRDefault="000D59B0" w:rsidP="000D59B0">
            <w:pPr>
              <w:spacing w:after="0"/>
              <w:rPr>
                <w:rFonts w:ascii="Arial" w:hAnsi="Arial"/>
                <w:snapToGrid w:val="0"/>
                <w:color w:val="000000"/>
                <w:sz w:val="16"/>
              </w:rPr>
            </w:pPr>
            <w:r>
              <w:rPr>
                <w:rFonts w:ascii="Arial" w:hAnsi="Arial"/>
                <w:snapToGrid w:val="0"/>
                <w:color w:val="000000"/>
                <w:sz w:val="16"/>
              </w:rPr>
              <w:t>-</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0ED3F" w14:textId="68F93EA5" w:rsidR="000D59B0" w:rsidRDefault="000D59B0" w:rsidP="000D59B0">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772A83CB" w14:textId="3E6544F2" w:rsidR="000D59B0" w:rsidRDefault="000D59B0" w:rsidP="000D59B0">
            <w:pPr>
              <w:spacing w:after="0"/>
              <w:rPr>
                <w:rFonts w:ascii="Arial" w:hAnsi="Arial"/>
                <w:snapToGrid w:val="0"/>
                <w:color w:val="000000"/>
                <w:sz w:val="16"/>
              </w:rPr>
            </w:pPr>
            <w:r>
              <w:rPr>
                <w:rFonts w:ascii="Arial" w:hAnsi="Arial"/>
                <w:snapToGrid w:val="0"/>
                <w:color w:val="000000"/>
                <w:sz w:val="16"/>
              </w:rPr>
              <w:t>PDRs and Traffic Endpoints in PFCP Session Modification Request and Response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EF0F7" w14:textId="5E6BE4B1" w:rsidR="000D59B0" w:rsidRDefault="000D59B0" w:rsidP="000D59B0">
            <w:pPr>
              <w:spacing w:after="0"/>
              <w:rPr>
                <w:rFonts w:ascii="Arial" w:hAnsi="Arial"/>
                <w:snapToGrid w:val="0"/>
                <w:color w:val="000000"/>
                <w:sz w:val="16"/>
              </w:rPr>
            </w:pPr>
            <w:r>
              <w:rPr>
                <w:rFonts w:ascii="Arial" w:hAnsi="Arial"/>
                <w:snapToGrid w:val="0"/>
                <w:color w:val="000000"/>
                <w:sz w:val="16"/>
              </w:rPr>
              <w:t>16.10.0</w:t>
            </w:r>
          </w:p>
        </w:tc>
      </w:tr>
      <w:tr w:rsidR="004867D9" w:rsidRPr="00123AF9" w14:paraId="275EA93F"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73FD725E" w14:textId="32AB2CE4" w:rsidR="004867D9" w:rsidRDefault="004867D9" w:rsidP="000D59B0">
            <w:pPr>
              <w:spacing w:after="0"/>
              <w:rPr>
                <w:rFonts w:ascii="Arial" w:hAnsi="Arial"/>
                <w:snapToGrid w:val="0"/>
                <w:color w:val="000000"/>
                <w:sz w:val="16"/>
              </w:rPr>
            </w:pPr>
            <w:r>
              <w:rPr>
                <w:rFonts w:ascii="Arial" w:hAnsi="Arial"/>
                <w:snapToGrid w:val="0"/>
                <w:color w:val="000000"/>
                <w:sz w:val="16"/>
              </w:rPr>
              <w:t>2023-03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5D1969CC" w14:textId="68BD2F50" w:rsidR="004867D9" w:rsidRDefault="004867D9" w:rsidP="000D59B0">
            <w:pPr>
              <w:spacing w:after="0"/>
              <w:rPr>
                <w:rFonts w:ascii="Arial" w:hAnsi="Arial"/>
                <w:snapToGrid w:val="0"/>
                <w:color w:val="000000"/>
                <w:sz w:val="16"/>
              </w:rPr>
            </w:pPr>
            <w:r>
              <w:rPr>
                <w:rFonts w:ascii="Arial" w:hAnsi="Arial"/>
                <w:snapToGrid w:val="0"/>
                <w:color w:val="000000"/>
                <w:sz w:val="16"/>
              </w:rPr>
              <w:t>CT#99</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2FC9572" w14:textId="5BE518F5" w:rsidR="004867D9" w:rsidRDefault="004867D9" w:rsidP="000D59B0">
            <w:pPr>
              <w:spacing w:after="0"/>
              <w:rPr>
                <w:rFonts w:ascii="Arial" w:hAnsi="Arial"/>
                <w:snapToGrid w:val="0"/>
                <w:color w:val="000000"/>
                <w:sz w:val="16"/>
              </w:rPr>
            </w:pPr>
            <w:r>
              <w:rPr>
                <w:rFonts w:ascii="Arial" w:hAnsi="Arial"/>
                <w:snapToGrid w:val="0"/>
                <w:color w:val="000000"/>
                <w:sz w:val="16"/>
              </w:rPr>
              <w:t>CP-230092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FE0431" w14:textId="3D0E7BBA" w:rsidR="004867D9" w:rsidRDefault="004867D9" w:rsidP="000D59B0">
            <w:pPr>
              <w:spacing w:after="0"/>
              <w:rPr>
                <w:rFonts w:ascii="Arial" w:hAnsi="Arial"/>
                <w:snapToGrid w:val="0"/>
                <w:color w:val="000000"/>
                <w:sz w:val="16"/>
              </w:rPr>
            </w:pPr>
            <w:r>
              <w:rPr>
                <w:rFonts w:ascii="Arial" w:hAnsi="Arial"/>
                <w:snapToGrid w:val="0"/>
                <w:color w:val="000000"/>
                <w:sz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F3941C" w14:textId="676C39C4" w:rsidR="004867D9" w:rsidRDefault="004867D9" w:rsidP="000D59B0">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5B483" w14:textId="63CE3548" w:rsidR="004867D9" w:rsidRDefault="004867D9" w:rsidP="000D59B0">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4C6AE439" w14:textId="1AE41239" w:rsidR="004867D9" w:rsidRDefault="004867D9" w:rsidP="000D59B0">
            <w:pPr>
              <w:spacing w:after="0"/>
              <w:rPr>
                <w:rFonts w:ascii="Arial" w:hAnsi="Arial"/>
                <w:snapToGrid w:val="0"/>
                <w:color w:val="000000"/>
                <w:sz w:val="16"/>
              </w:rPr>
            </w:pPr>
            <w:r>
              <w:rPr>
                <w:rFonts w:ascii="Arial" w:hAnsi="Arial"/>
                <w:snapToGrid w:val="0"/>
                <w:color w:val="000000"/>
                <w:sz w:val="16"/>
              </w:rPr>
              <w:t>QoS monitoring measurement failure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2485B" w14:textId="7A4D2232" w:rsidR="004867D9" w:rsidRDefault="004867D9" w:rsidP="000D59B0">
            <w:pPr>
              <w:spacing w:after="0"/>
              <w:rPr>
                <w:rFonts w:ascii="Arial" w:hAnsi="Arial"/>
                <w:snapToGrid w:val="0"/>
                <w:color w:val="000000"/>
                <w:sz w:val="16"/>
              </w:rPr>
            </w:pPr>
            <w:r>
              <w:rPr>
                <w:rFonts w:ascii="Arial" w:hAnsi="Arial"/>
                <w:snapToGrid w:val="0"/>
                <w:color w:val="000000"/>
                <w:sz w:val="16"/>
              </w:rPr>
              <w:t>16.11.0</w:t>
            </w:r>
          </w:p>
        </w:tc>
      </w:tr>
      <w:tr w:rsidR="00BB5386" w:rsidRPr="00123AF9" w14:paraId="1431BD7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24A63AF9" w14:textId="209AC10C" w:rsidR="00BB5386" w:rsidRDefault="00BB5386" w:rsidP="000D59B0">
            <w:pPr>
              <w:spacing w:after="0"/>
              <w:rPr>
                <w:rFonts w:ascii="Arial" w:hAnsi="Arial"/>
                <w:snapToGrid w:val="0"/>
                <w:color w:val="000000"/>
                <w:sz w:val="16"/>
              </w:rPr>
            </w:pPr>
            <w:r>
              <w:rPr>
                <w:rFonts w:ascii="Arial" w:hAnsi="Arial"/>
                <w:snapToGrid w:val="0"/>
                <w:color w:val="000000"/>
                <w:sz w:val="16"/>
              </w:rPr>
              <w:t>2023-06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18312705" w14:textId="2B298F7D" w:rsidR="00BB5386" w:rsidRDefault="00BB5386" w:rsidP="000D59B0">
            <w:pPr>
              <w:spacing w:after="0"/>
              <w:rPr>
                <w:rFonts w:ascii="Arial" w:hAnsi="Arial"/>
                <w:snapToGrid w:val="0"/>
                <w:color w:val="000000"/>
                <w:sz w:val="16"/>
              </w:rPr>
            </w:pPr>
            <w:r>
              <w:rPr>
                <w:rFonts w:ascii="Arial" w:hAnsi="Arial"/>
                <w:snapToGrid w:val="0"/>
                <w:color w:val="000000"/>
                <w:sz w:val="16"/>
              </w:rPr>
              <w:t>CT#100</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0B2A603" w14:textId="2D989BAF" w:rsidR="00BB5386" w:rsidRDefault="00BB5386" w:rsidP="000D59B0">
            <w:pPr>
              <w:spacing w:after="0"/>
              <w:rPr>
                <w:rFonts w:ascii="Arial" w:hAnsi="Arial"/>
                <w:snapToGrid w:val="0"/>
                <w:color w:val="000000"/>
                <w:sz w:val="16"/>
              </w:rPr>
            </w:pPr>
            <w:r>
              <w:rPr>
                <w:rFonts w:ascii="Arial" w:hAnsi="Arial"/>
                <w:snapToGrid w:val="0"/>
                <w:color w:val="000000"/>
                <w:sz w:val="16"/>
              </w:rPr>
              <w:t>CP-231083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978799" w14:textId="758BBC40" w:rsidR="00BB5386" w:rsidRDefault="00BB5386" w:rsidP="000D59B0">
            <w:pPr>
              <w:spacing w:after="0"/>
              <w:rPr>
                <w:rFonts w:ascii="Arial" w:hAnsi="Arial"/>
                <w:snapToGrid w:val="0"/>
                <w:color w:val="000000"/>
                <w:sz w:val="16"/>
              </w:rPr>
            </w:pPr>
            <w:r>
              <w:rPr>
                <w:rFonts w:ascii="Arial" w:hAnsi="Arial"/>
                <w:snapToGrid w:val="0"/>
                <w:color w:val="000000"/>
                <w:sz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9CF7F" w14:textId="3EF728E7" w:rsidR="00BB5386" w:rsidRDefault="00BB5386" w:rsidP="000D59B0">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DA2FF4" w14:textId="0D9A1073" w:rsidR="00BB5386" w:rsidRDefault="00BB5386" w:rsidP="000D59B0">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616E5DEF" w14:textId="5114E90B" w:rsidR="00BB5386" w:rsidRDefault="00BB5386" w:rsidP="000D59B0">
            <w:pPr>
              <w:spacing w:after="0"/>
              <w:rPr>
                <w:rFonts w:ascii="Arial" w:hAnsi="Arial"/>
                <w:snapToGrid w:val="0"/>
                <w:color w:val="000000"/>
                <w:sz w:val="16"/>
              </w:rPr>
            </w:pPr>
            <w:r>
              <w:rPr>
                <w:rFonts w:ascii="Arial" w:hAnsi="Arial"/>
                <w:snapToGrid w:val="0"/>
                <w:color w:val="000000"/>
                <w:sz w:val="16"/>
              </w:rPr>
              <w:t>Correction the format of NF Instance Id</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67FCD" w14:textId="3E1715D4" w:rsidR="00BB5386" w:rsidRDefault="00BB5386" w:rsidP="000D59B0">
            <w:pPr>
              <w:spacing w:after="0"/>
              <w:rPr>
                <w:rFonts w:ascii="Arial" w:hAnsi="Arial"/>
                <w:snapToGrid w:val="0"/>
                <w:color w:val="000000"/>
                <w:sz w:val="16"/>
              </w:rPr>
            </w:pPr>
            <w:r>
              <w:rPr>
                <w:rFonts w:ascii="Arial" w:hAnsi="Arial"/>
                <w:snapToGrid w:val="0"/>
                <w:color w:val="000000"/>
                <w:sz w:val="16"/>
              </w:rPr>
              <w:t>16.12.0</w:t>
            </w:r>
          </w:p>
        </w:tc>
      </w:tr>
      <w:tr w:rsidR="007F37C5" w:rsidRPr="00123AF9" w14:paraId="4D491FCA"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02688BD1" w14:textId="095559C2" w:rsidR="007F37C5" w:rsidRDefault="007F37C5" w:rsidP="000D59B0">
            <w:pPr>
              <w:spacing w:after="0"/>
              <w:rPr>
                <w:rFonts w:ascii="Arial" w:hAnsi="Arial"/>
                <w:snapToGrid w:val="0"/>
                <w:color w:val="000000"/>
                <w:sz w:val="16"/>
              </w:rPr>
            </w:pPr>
            <w:r>
              <w:rPr>
                <w:rFonts w:ascii="Arial" w:hAnsi="Arial"/>
                <w:snapToGrid w:val="0"/>
                <w:color w:val="000000"/>
                <w:sz w:val="16"/>
              </w:rPr>
              <w:t>2023-06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7FC878EF" w14:textId="2A6124FF" w:rsidR="007F37C5" w:rsidRDefault="007F37C5" w:rsidP="000D59B0">
            <w:pPr>
              <w:spacing w:after="0"/>
              <w:rPr>
                <w:rFonts w:ascii="Arial" w:hAnsi="Arial"/>
                <w:snapToGrid w:val="0"/>
                <w:color w:val="000000"/>
                <w:sz w:val="16"/>
              </w:rPr>
            </w:pPr>
            <w:r>
              <w:rPr>
                <w:rFonts w:ascii="Arial" w:hAnsi="Arial"/>
                <w:snapToGrid w:val="0"/>
                <w:color w:val="000000"/>
                <w:sz w:val="16"/>
              </w:rPr>
              <w:t>CT#100</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8D468E1" w14:textId="10DBD961" w:rsidR="007F37C5" w:rsidRDefault="007F37C5" w:rsidP="000D59B0">
            <w:pPr>
              <w:spacing w:after="0"/>
              <w:rPr>
                <w:rFonts w:ascii="Arial" w:hAnsi="Arial"/>
                <w:snapToGrid w:val="0"/>
                <w:color w:val="000000"/>
                <w:sz w:val="16"/>
              </w:rPr>
            </w:pPr>
            <w:r>
              <w:rPr>
                <w:rFonts w:ascii="Arial" w:hAnsi="Arial"/>
                <w:snapToGrid w:val="0"/>
                <w:color w:val="000000"/>
                <w:sz w:val="16"/>
              </w:rPr>
              <w:t>CP-231089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85A7B" w14:textId="2A10EA5C" w:rsidR="007F37C5" w:rsidRDefault="007F37C5" w:rsidP="000D59B0">
            <w:pPr>
              <w:spacing w:after="0"/>
              <w:rPr>
                <w:rFonts w:ascii="Arial" w:hAnsi="Arial"/>
                <w:snapToGrid w:val="0"/>
                <w:color w:val="000000"/>
                <w:sz w:val="16"/>
              </w:rPr>
            </w:pPr>
            <w:r>
              <w:rPr>
                <w:rFonts w:ascii="Arial" w:hAnsi="Arial"/>
                <w:snapToGrid w:val="0"/>
                <w:color w:val="000000"/>
                <w:sz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43D2E2" w14:textId="01E5EE2E" w:rsidR="007F37C5" w:rsidRDefault="007F37C5" w:rsidP="000D59B0">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FE1CC4" w14:textId="29BDFC16" w:rsidR="007F37C5" w:rsidRDefault="007F37C5" w:rsidP="000D59B0">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3FA25E00" w14:textId="6315462B" w:rsidR="007F37C5" w:rsidRDefault="007F37C5" w:rsidP="000D59B0">
            <w:pPr>
              <w:spacing w:after="0"/>
              <w:rPr>
                <w:rFonts w:ascii="Arial" w:hAnsi="Arial"/>
                <w:snapToGrid w:val="0"/>
                <w:color w:val="000000"/>
                <w:sz w:val="16"/>
              </w:rPr>
            </w:pPr>
            <w:r>
              <w:rPr>
                <w:rFonts w:ascii="Arial" w:hAnsi="Arial"/>
                <w:snapToGrid w:val="0"/>
                <w:color w:val="000000"/>
                <w:sz w:val="16"/>
              </w:rPr>
              <w:t>Extended Buffering Support in UPF</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CF4D3" w14:textId="02B28841" w:rsidR="007F37C5" w:rsidRDefault="007F37C5" w:rsidP="000D59B0">
            <w:pPr>
              <w:spacing w:after="0"/>
              <w:rPr>
                <w:rFonts w:ascii="Arial" w:hAnsi="Arial"/>
                <w:snapToGrid w:val="0"/>
                <w:color w:val="000000"/>
                <w:sz w:val="16"/>
              </w:rPr>
            </w:pPr>
            <w:r>
              <w:rPr>
                <w:rFonts w:ascii="Arial" w:hAnsi="Arial"/>
                <w:snapToGrid w:val="0"/>
                <w:color w:val="000000"/>
                <w:sz w:val="16"/>
              </w:rPr>
              <w:t>16.12.0</w:t>
            </w:r>
          </w:p>
        </w:tc>
      </w:tr>
      <w:tr w:rsidR="00603D51" w:rsidRPr="00123AF9" w14:paraId="11461E3B"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6280CABC" w14:textId="4BD18EB9" w:rsidR="00603D51" w:rsidRDefault="00603D51" w:rsidP="000D59B0">
            <w:pPr>
              <w:spacing w:after="0"/>
              <w:rPr>
                <w:rFonts w:ascii="Arial" w:hAnsi="Arial"/>
                <w:snapToGrid w:val="0"/>
                <w:color w:val="000000"/>
                <w:sz w:val="16"/>
              </w:rPr>
            </w:pPr>
            <w:r>
              <w:rPr>
                <w:rFonts w:ascii="Arial" w:hAnsi="Arial"/>
                <w:snapToGrid w:val="0"/>
                <w:color w:val="000000"/>
                <w:sz w:val="16"/>
              </w:rPr>
              <w:t>2023-06</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01EE7939" w14:textId="77777777" w:rsidR="00603D51" w:rsidRDefault="00603D51" w:rsidP="000D59B0">
            <w:pPr>
              <w:spacing w:after="0"/>
              <w:rPr>
                <w:rFonts w:ascii="Arial" w:hAnsi="Arial"/>
                <w:snapToGrid w:val="0"/>
                <w:color w:val="000000"/>
                <w:sz w:val="16"/>
              </w:rPr>
            </w:pP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34AD3AE7" w14:textId="77777777" w:rsidR="00603D51" w:rsidRDefault="00603D51" w:rsidP="000D59B0">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9766D" w14:textId="77777777" w:rsidR="00603D51" w:rsidRDefault="00603D51" w:rsidP="000D59B0">
            <w:pPr>
              <w:spacing w:after="0"/>
              <w:rPr>
                <w:rFonts w:ascii="Arial" w:hAnsi="Arial"/>
                <w:snapToGrid w:val="0"/>
                <w:color w:val="000000"/>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12185" w14:textId="77777777" w:rsidR="00603D51" w:rsidRDefault="00603D51" w:rsidP="000D59B0">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6FB0C6" w14:textId="77777777" w:rsidR="00603D51" w:rsidRDefault="00603D51" w:rsidP="000D59B0">
            <w:pPr>
              <w:spacing w:after="0"/>
              <w:rPr>
                <w:rFonts w:ascii="Arial" w:hAnsi="Arial"/>
                <w:snapToGrid w:val="0"/>
                <w:color w:val="000000"/>
                <w:sz w:val="16"/>
              </w:rPr>
            </w:pP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1FDD8462" w14:textId="58B0CBB5" w:rsidR="00603D51" w:rsidRDefault="00603D51" w:rsidP="00603D51">
            <w:pPr>
              <w:spacing w:after="0"/>
              <w:rPr>
                <w:rFonts w:ascii="Arial" w:hAnsi="Arial"/>
                <w:snapToGrid w:val="0"/>
                <w:color w:val="000000"/>
                <w:sz w:val="16"/>
              </w:rPr>
            </w:pPr>
            <w:r>
              <w:rPr>
                <w:rFonts w:ascii="Arial" w:hAnsi="Arial"/>
                <w:snapToGrid w:val="0"/>
                <w:color w:val="000000"/>
                <w:sz w:val="16"/>
              </w:rPr>
              <w:t xml:space="preserve">Editorial implementation correction in table </w:t>
            </w:r>
            <w:r w:rsidRPr="00603D51">
              <w:rPr>
                <w:rFonts w:ascii="Arial" w:hAnsi="Arial"/>
                <w:snapToGrid w:val="0"/>
                <w:color w:val="000000"/>
                <w:sz w:val="16"/>
              </w:rPr>
              <w:t>Table 8.2.25-1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5F06" w14:textId="29AD3587" w:rsidR="00603D51" w:rsidRDefault="00603D51" w:rsidP="000D59B0">
            <w:pPr>
              <w:spacing w:after="0"/>
              <w:rPr>
                <w:rFonts w:ascii="Arial" w:hAnsi="Arial"/>
                <w:snapToGrid w:val="0"/>
                <w:color w:val="000000"/>
                <w:sz w:val="16"/>
              </w:rPr>
            </w:pPr>
            <w:r>
              <w:rPr>
                <w:rFonts w:ascii="Arial" w:hAnsi="Arial"/>
                <w:snapToGrid w:val="0"/>
                <w:color w:val="000000"/>
                <w:sz w:val="16"/>
              </w:rPr>
              <w:t>16.12.1</w:t>
            </w:r>
          </w:p>
        </w:tc>
      </w:tr>
      <w:tr w:rsidR="008865D5" w:rsidRPr="00123AF9" w14:paraId="3F5F6278" w14:textId="77777777" w:rsidTr="00265D7B">
        <w:tc>
          <w:tcPr>
            <w:tcW w:w="800" w:type="dxa"/>
            <w:tcBorders>
              <w:top w:val="single" w:sz="6" w:space="0" w:color="auto"/>
              <w:left w:val="single" w:sz="6" w:space="0" w:color="auto"/>
              <w:bottom w:val="single" w:sz="6" w:space="0" w:color="auto"/>
              <w:right w:val="single" w:sz="6" w:space="0" w:color="auto"/>
            </w:tcBorders>
            <w:shd w:val="solid" w:color="FFFFFF" w:fill="auto"/>
          </w:tcPr>
          <w:p w14:paraId="30E132B2" w14:textId="49516026" w:rsidR="008865D5" w:rsidRDefault="008865D5" w:rsidP="000D59B0">
            <w:pPr>
              <w:spacing w:after="0"/>
              <w:rPr>
                <w:rFonts w:ascii="Arial" w:hAnsi="Arial"/>
                <w:snapToGrid w:val="0"/>
                <w:color w:val="000000"/>
                <w:sz w:val="16"/>
              </w:rPr>
            </w:pPr>
            <w:r>
              <w:rPr>
                <w:rFonts w:ascii="Arial" w:hAnsi="Arial"/>
                <w:snapToGrid w:val="0"/>
                <w:color w:val="000000"/>
                <w:sz w:val="16"/>
              </w:rPr>
              <w:t>2024-03</w:t>
            </w:r>
          </w:p>
        </w:tc>
        <w:tc>
          <w:tcPr>
            <w:tcW w:w="712" w:type="dxa"/>
            <w:tcBorders>
              <w:top w:val="single" w:sz="6" w:space="0" w:color="auto"/>
              <w:left w:val="single" w:sz="6" w:space="0" w:color="auto"/>
              <w:bottom w:val="single" w:sz="6" w:space="0" w:color="auto"/>
              <w:right w:val="single" w:sz="6" w:space="0" w:color="auto"/>
            </w:tcBorders>
            <w:shd w:val="solid" w:color="FFFFFF" w:fill="auto"/>
          </w:tcPr>
          <w:p w14:paraId="4A62A7A9" w14:textId="51E26161" w:rsidR="008865D5" w:rsidRDefault="008865D5" w:rsidP="000D59B0">
            <w:pPr>
              <w:spacing w:after="0"/>
              <w:rPr>
                <w:rFonts w:ascii="Arial" w:hAnsi="Arial"/>
                <w:snapToGrid w:val="0"/>
                <w:color w:val="000000"/>
                <w:sz w:val="16"/>
              </w:rPr>
            </w:pPr>
            <w:r>
              <w:rPr>
                <w:rFonts w:ascii="Arial" w:hAnsi="Arial"/>
                <w:snapToGrid w:val="0"/>
                <w:color w:val="000000"/>
                <w:sz w:val="16"/>
              </w:rPr>
              <w:t>CT#103</w:t>
            </w:r>
          </w:p>
        </w:tc>
        <w:tc>
          <w:tcPr>
            <w:tcW w:w="989" w:type="dxa"/>
            <w:tcBorders>
              <w:top w:val="single" w:sz="6" w:space="0" w:color="auto"/>
              <w:left w:val="single" w:sz="6" w:space="0" w:color="auto"/>
              <w:bottom w:val="single" w:sz="6" w:space="0" w:color="auto"/>
              <w:right w:val="single" w:sz="6" w:space="0" w:color="auto"/>
            </w:tcBorders>
            <w:shd w:val="solid" w:color="FFFFFF" w:fill="auto"/>
          </w:tcPr>
          <w:p w14:paraId="45C6E5CC" w14:textId="611665D9" w:rsidR="008865D5" w:rsidRDefault="008865D5" w:rsidP="000D59B0">
            <w:pPr>
              <w:spacing w:after="0"/>
              <w:rPr>
                <w:rFonts w:ascii="Arial" w:hAnsi="Arial"/>
                <w:snapToGrid w:val="0"/>
                <w:color w:val="000000"/>
                <w:sz w:val="16"/>
              </w:rPr>
            </w:pPr>
            <w:r>
              <w:rPr>
                <w:rFonts w:ascii="Arial" w:hAnsi="Arial"/>
                <w:snapToGrid w:val="0"/>
                <w:color w:val="000000"/>
                <w:sz w:val="16"/>
              </w:rPr>
              <w:t>CP-240054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6A900F" w14:textId="74BE9C54" w:rsidR="008865D5" w:rsidRDefault="008865D5" w:rsidP="000D59B0">
            <w:pPr>
              <w:spacing w:after="0"/>
              <w:rPr>
                <w:rFonts w:ascii="Arial" w:hAnsi="Arial"/>
                <w:snapToGrid w:val="0"/>
                <w:color w:val="000000"/>
                <w:sz w:val="16"/>
              </w:rPr>
            </w:pPr>
            <w:r>
              <w:rPr>
                <w:rFonts w:ascii="Arial" w:hAnsi="Arial"/>
                <w:snapToGrid w:val="0"/>
                <w:color w:val="000000"/>
                <w:sz w:val="16"/>
              </w:rPr>
              <w:t>0835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257E31" w14:textId="4F803767" w:rsidR="008865D5" w:rsidRDefault="008865D5" w:rsidP="000D59B0">
            <w:pPr>
              <w:spacing w:after="0"/>
              <w:rPr>
                <w:rFonts w:ascii="Arial" w:hAnsi="Arial"/>
                <w:snapToGrid w:val="0"/>
                <w:color w:val="000000"/>
                <w:sz w:val="16"/>
              </w:rPr>
            </w:pPr>
            <w:r>
              <w:rPr>
                <w:rFonts w:ascii="Arial" w:hAnsi="Arial"/>
                <w:snapToGrid w:val="0"/>
                <w:color w:val="000000"/>
                <w:sz w:val="16"/>
              </w:rPr>
              <w:t>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67099F" w14:textId="04DA520C" w:rsidR="008865D5" w:rsidRDefault="008865D5" w:rsidP="000D59B0">
            <w:pPr>
              <w:spacing w:after="0"/>
              <w:rPr>
                <w:rFonts w:ascii="Arial" w:hAnsi="Arial"/>
                <w:snapToGrid w:val="0"/>
                <w:color w:val="000000"/>
                <w:sz w:val="16"/>
              </w:rPr>
            </w:pPr>
            <w:r>
              <w:rPr>
                <w:rFonts w:ascii="Arial" w:hAnsi="Arial"/>
                <w:snapToGrid w:val="0"/>
                <w:color w:val="000000"/>
                <w:sz w:val="16"/>
              </w:rPr>
              <w:t>F</w:t>
            </w:r>
          </w:p>
        </w:tc>
        <w:tc>
          <w:tcPr>
            <w:tcW w:w="4819" w:type="dxa"/>
            <w:tcBorders>
              <w:top w:val="single" w:sz="6" w:space="0" w:color="auto"/>
              <w:left w:val="single" w:sz="6" w:space="0" w:color="auto"/>
              <w:bottom w:val="single" w:sz="6" w:space="0" w:color="auto"/>
              <w:right w:val="single" w:sz="6" w:space="0" w:color="auto"/>
            </w:tcBorders>
            <w:shd w:val="solid" w:color="FFFFFF" w:fill="auto"/>
            <w:vAlign w:val="bottom"/>
          </w:tcPr>
          <w:p w14:paraId="0DE90137" w14:textId="468A51DA" w:rsidR="008865D5" w:rsidRDefault="008865D5" w:rsidP="00603D51">
            <w:pPr>
              <w:spacing w:after="0"/>
              <w:rPr>
                <w:rFonts w:ascii="Arial" w:hAnsi="Arial"/>
                <w:snapToGrid w:val="0"/>
                <w:color w:val="000000"/>
                <w:sz w:val="16"/>
              </w:rPr>
            </w:pPr>
            <w:r>
              <w:rPr>
                <w:rFonts w:ascii="Arial" w:hAnsi="Arial"/>
                <w:snapToGrid w:val="0"/>
                <w:color w:val="000000"/>
                <w:sz w:val="16"/>
              </w:rPr>
              <w:t>Create BAR in the PFCP Session Modification Request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666" w14:textId="4372FA94" w:rsidR="008865D5" w:rsidRDefault="008865D5" w:rsidP="000D59B0">
            <w:pPr>
              <w:spacing w:after="0"/>
              <w:rPr>
                <w:rFonts w:ascii="Arial" w:hAnsi="Arial"/>
                <w:snapToGrid w:val="0"/>
                <w:color w:val="000000"/>
                <w:sz w:val="16"/>
              </w:rPr>
            </w:pPr>
            <w:r>
              <w:rPr>
                <w:rFonts w:ascii="Arial" w:hAnsi="Arial"/>
                <w:snapToGrid w:val="0"/>
                <w:color w:val="000000"/>
                <w:sz w:val="16"/>
              </w:rPr>
              <w:t>16.13.0</w:t>
            </w:r>
          </w:p>
        </w:tc>
      </w:tr>
    </w:tbl>
    <w:p w14:paraId="74B21FAB" w14:textId="77777777" w:rsidR="00080512" w:rsidRDefault="00080512" w:rsidP="00EE5860"/>
    <w:sectPr w:rsidR="00080512">
      <w:headerReference w:type="default" r:id="rId39"/>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D57C06" w14:textId="77777777" w:rsidR="00894910" w:rsidRDefault="00894910">
      <w:r>
        <w:separator/>
      </w:r>
    </w:p>
  </w:endnote>
  <w:endnote w:type="continuationSeparator" w:id="0">
    <w:p w14:paraId="71D340AF" w14:textId="77777777" w:rsidR="00894910" w:rsidRDefault="008949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FF52E" w14:textId="77777777" w:rsidR="004A2F8A" w:rsidRDefault="004A2F8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BD8528" w14:textId="77777777" w:rsidR="00894910" w:rsidRDefault="00894910">
      <w:r>
        <w:separator/>
      </w:r>
    </w:p>
  </w:footnote>
  <w:footnote w:type="continuationSeparator" w:id="0">
    <w:p w14:paraId="6F368A67" w14:textId="77777777" w:rsidR="00894910" w:rsidRDefault="008949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48E98" w14:textId="7104BDAE" w:rsidR="004A2F8A" w:rsidRDefault="004A2F8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62F8">
      <w:rPr>
        <w:rFonts w:ascii="Arial" w:hAnsi="Arial" w:cs="Arial"/>
        <w:b/>
        <w:noProof/>
        <w:sz w:val="18"/>
        <w:szCs w:val="18"/>
      </w:rPr>
      <w:t>3GPP TS 29.244 V16.13.0 (2024-03)</w:t>
    </w:r>
    <w:r>
      <w:rPr>
        <w:rFonts w:ascii="Arial" w:hAnsi="Arial" w:cs="Arial"/>
        <w:b/>
        <w:sz w:val="18"/>
        <w:szCs w:val="18"/>
      </w:rPr>
      <w:fldChar w:fldCharType="end"/>
    </w:r>
  </w:p>
  <w:p w14:paraId="70BF230D" w14:textId="77777777" w:rsidR="004A2F8A" w:rsidRDefault="004A2F8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014BF">
      <w:rPr>
        <w:rFonts w:ascii="Arial" w:hAnsi="Arial" w:cs="Arial"/>
        <w:b/>
        <w:noProof/>
        <w:sz w:val="18"/>
        <w:szCs w:val="18"/>
      </w:rPr>
      <w:t>211</w:t>
    </w:r>
    <w:r>
      <w:rPr>
        <w:rFonts w:ascii="Arial" w:hAnsi="Arial" w:cs="Arial"/>
        <w:b/>
        <w:sz w:val="18"/>
        <w:szCs w:val="18"/>
      </w:rPr>
      <w:fldChar w:fldCharType="end"/>
    </w:r>
  </w:p>
  <w:p w14:paraId="6FB08EA6" w14:textId="0502F904" w:rsidR="004A2F8A" w:rsidRDefault="004A2F8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62F8">
      <w:rPr>
        <w:rFonts w:ascii="Arial" w:hAnsi="Arial" w:cs="Arial"/>
        <w:b/>
        <w:noProof/>
        <w:sz w:val="18"/>
        <w:szCs w:val="18"/>
      </w:rPr>
      <w:t>Release 16</w:t>
    </w:r>
    <w:r>
      <w:rPr>
        <w:rFonts w:ascii="Arial" w:hAnsi="Arial" w:cs="Arial"/>
        <w:b/>
        <w:sz w:val="18"/>
        <w:szCs w:val="18"/>
      </w:rPr>
      <w:fldChar w:fldCharType="end"/>
    </w:r>
  </w:p>
  <w:p w14:paraId="635D69EB" w14:textId="77777777" w:rsidR="004A2F8A" w:rsidRDefault="004A2F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5C94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A008D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D646F7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C632A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B3401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9E461E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5301EA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35E482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BC639D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A102C1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C85ED1"/>
    <w:multiLevelType w:val="hybridMultilevel"/>
    <w:tmpl w:val="69766806"/>
    <w:lvl w:ilvl="0" w:tplc="6A6AF144">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11451D7"/>
    <w:multiLevelType w:val="hybridMultilevel"/>
    <w:tmpl w:val="A2702BC4"/>
    <w:lvl w:ilvl="0" w:tplc="2E32835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07C51C5"/>
    <w:multiLevelType w:val="hybridMultilevel"/>
    <w:tmpl w:val="3AD2F548"/>
    <w:lvl w:ilvl="0" w:tplc="9B0A4FD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4839B5"/>
    <w:multiLevelType w:val="hybridMultilevel"/>
    <w:tmpl w:val="BC8E2068"/>
    <w:lvl w:ilvl="0" w:tplc="2A6AAECE">
      <w:start w:val="5"/>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9408005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420307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3628781">
    <w:abstractNumId w:val="11"/>
  </w:num>
  <w:num w:numId="4" w16cid:durableId="258566260">
    <w:abstractNumId w:val="16"/>
  </w:num>
  <w:num w:numId="5" w16cid:durableId="1230385011">
    <w:abstractNumId w:val="9"/>
  </w:num>
  <w:num w:numId="6" w16cid:durableId="2047171638">
    <w:abstractNumId w:val="8"/>
  </w:num>
  <w:num w:numId="7" w16cid:durableId="1236816020">
    <w:abstractNumId w:val="7"/>
  </w:num>
  <w:num w:numId="8" w16cid:durableId="1194883713">
    <w:abstractNumId w:val="6"/>
  </w:num>
  <w:num w:numId="9" w16cid:durableId="1297837871">
    <w:abstractNumId w:val="5"/>
  </w:num>
  <w:num w:numId="10" w16cid:durableId="413162429">
    <w:abstractNumId w:val="4"/>
  </w:num>
  <w:num w:numId="11" w16cid:durableId="244339101">
    <w:abstractNumId w:val="3"/>
  </w:num>
  <w:num w:numId="12" w16cid:durableId="874662833">
    <w:abstractNumId w:val="13"/>
  </w:num>
  <w:num w:numId="13" w16cid:durableId="1956011354">
    <w:abstractNumId w:val="17"/>
  </w:num>
  <w:num w:numId="14" w16cid:durableId="1769500229">
    <w:abstractNumId w:val="15"/>
  </w:num>
  <w:num w:numId="15" w16cid:durableId="1174953238">
    <w:abstractNumId w:val="14"/>
  </w:num>
  <w:num w:numId="16" w16cid:durableId="2107844292">
    <w:abstractNumId w:val="12"/>
  </w:num>
  <w:num w:numId="17" w16cid:durableId="592740080">
    <w:abstractNumId w:val="2"/>
  </w:num>
  <w:num w:numId="18" w16cid:durableId="365566573">
    <w:abstractNumId w:val="1"/>
  </w:num>
  <w:num w:numId="19" w16cid:durableId="184636477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1C"/>
    <w:rsid w:val="00033397"/>
    <w:rsid w:val="00040095"/>
    <w:rsid w:val="00051671"/>
    <w:rsid w:val="00051834"/>
    <w:rsid w:val="00054A22"/>
    <w:rsid w:val="00062023"/>
    <w:rsid w:val="000655A6"/>
    <w:rsid w:val="00080512"/>
    <w:rsid w:val="000C47C3"/>
    <w:rsid w:val="000D58AB"/>
    <w:rsid w:val="000D59B0"/>
    <w:rsid w:val="00102F9F"/>
    <w:rsid w:val="00133525"/>
    <w:rsid w:val="001442C0"/>
    <w:rsid w:val="00152042"/>
    <w:rsid w:val="0018040D"/>
    <w:rsid w:val="001A4C42"/>
    <w:rsid w:val="001A7420"/>
    <w:rsid w:val="001B6637"/>
    <w:rsid w:val="001C21C3"/>
    <w:rsid w:val="001D02C2"/>
    <w:rsid w:val="001F0C1D"/>
    <w:rsid w:val="001F1132"/>
    <w:rsid w:val="001F168B"/>
    <w:rsid w:val="002159A3"/>
    <w:rsid w:val="002347A2"/>
    <w:rsid w:val="00265D7B"/>
    <w:rsid w:val="002675F0"/>
    <w:rsid w:val="002B6339"/>
    <w:rsid w:val="002E00EE"/>
    <w:rsid w:val="003172DC"/>
    <w:rsid w:val="0035462D"/>
    <w:rsid w:val="0036555D"/>
    <w:rsid w:val="003765B8"/>
    <w:rsid w:val="003935F4"/>
    <w:rsid w:val="003B3E69"/>
    <w:rsid w:val="003C3971"/>
    <w:rsid w:val="00413DF0"/>
    <w:rsid w:val="00415C19"/>
    <w:rsid w:val="00423334"/>
    <w:rsid w:val="004345EC"/>
    <w:rsid w:val="00435470"/>
    <w:rsid w:val="00455CE0"/>
    <w:rsid w:val="00465515"/>
    <w:rsid w:val="004867D9"/>
    <w:rsid w:val="004918F4"/>
    <w:rsid w:val="004A2F8A"/>
    <w:rsid w:val="004D3578"/>
    <w:rsid w:val="004E213A"/>
    <w:rsid w:val="004F0988"/>
    <w:rsid w:val="004F3340"/>
    <w:rsid w:val="0053388B"/>
    <w:rsid w:val="00535773"/>
    <w:rsid w:val="0054391E"/>
    <w:rsid w:val="00543E6C"/>
    <w:rsid w:val="005505EC"/>
    <w:rsid w:val="00552C4F"/>
    <w:rsid w:val="00564819"/>
    <w:rsid w:val="00565087"/>
    <w:rsid w:val="00584C62"/>
    <w:rsid w:val="00597B11"/>
    <w:rsid w:val="005A1696"/>
    <w:rsid w:val="005D2E01"/>
    <w:rsid w:val="005D7526"/>
    <w:rsid w:val="005E4BB2"/>
    <w:rsid w:val="00602AEA"/>
    <w:rsid w:val="00603D51"/>
    <w:rsid w:val="00614FDF"/>
    <w:rsid w:val="0063543D"/>
    <w:rsid w:val="00647114"/>
    <w:rsid w:val="006A323F"/>
    <w:rsid w:val="006B30D0"/>
    <w:rsid w:val="006C3D95"/>
    <w:rsid w:val="006E394E"/>
    <w:rsid w:val="006E5C86"/>
    <w:rsid w:val="00701116"/>
    <w:rsid w:val="00713C44"/>
    <w:rsid w:val="00734A5B"/>
    <w:rsid w:val="0074026F"/>
    <w:rsid w:val="007429F6"/>
    <w:rsid w:val="00744E76"/>
    <w:rsid w:val="00770F8A"/>
    <w:rsid w:val="00774DA4"/>
    <w:rsid w:val="00781F0F"/>
    <w:rsid w:val="007B3873"/>
    <w:rsid w:val="007B600E"/>
    <w:rsid w:val="007E7834"/>
    <w:rsid w:val="007F0F4A"/>
    <w:rsid w:val="007F37C5"/>
    <w:rsid w:val="008028A4"/>
    <w:rsid w:val="00830747"/>
    <w:rsid w:val="008545EF"/>
    <w:rsid w:val="008768CA"/>
    <w:rsid w:val="008865D5"/>
    <w:rsid w:val="00894692"/>
    <w:rsid w:val="00894910"/>
    <w:rsid w:val="008C384C"/>
    <w:rsid w:val="0090271F"/>
    <w:rsid w:val="00902E23"/>
    <w:rsid w:val="009114D7"/>
    <w:rsid w:val="0091348E"/>
    <w:rsid w:val="00917CCB"/>
    <w:rsid w:val="00942EC2"/>
    <w:rsid w:val="00967C2F"/>
    <w:rsid w:val="009F37B7"/>
    <w:rsid w:val="00A062F8"/>
    <w:rsid w:val="00A10F02"/>
    <w:rsid w:val="00A164B4"/>
    <w:rsid w:val="00A26956"/>
    <w:rsid w:val="00A27486"/>
    <w:rsid w:val="00A53724"/>
    <w:rsid w:val="00A56066"/>
    <w:rsid w:val="00A73129"/>
    <w:rsid w:val="00A82346"/>
    <w:rsid w:val="00A92BA1"/>
    <w:rsid w:val="00AB6949"/>
    <w:rsid w:val="00AC6BC6"/>
    <w:rsid w:val="00AD46FF"/>
    <w:rsid w:val="00AE65E2"/>
    <w:rsid w:val="00B04971"/>
    <w:rsid w:val="00B15449"/>
    <w:rsid w:val="00B2733E"/>
    <w:rsid w:val="00B64438"/>
    <w:rsid w:val="00B93086"/>
    <w:rsid w:val="00BA19ED"/>
    <w:rsid w:val="00BA4B8D"/>
    <w:rsid w:val="00BB0E1F"/>
    <w:rsid w:val="00BB5386"/>
    <w:rsid w:val="00BC0F7D"/>
    <w:rsid w:val="00BD7D31"/>
    <w:rsid w:val="00BE3255"/>
    <w:rsid w:val="00BF0D2A"/>
    <w:rsid w:val="00BF128E"/>
    <w:rsid w:val="00C074DD"/>
    <w:rsid w:val="00C1496A"/>
    <w:rsid w:val="00C33079"/>
    <w:rsid w:val="00C45231"/>
    <w:rsid w:val="00C72833"/>
    <w:rsid w:val="00C80F1D"/>
    <w:rsid w:val="00C93F40"/>
    <w:rsid w:val="00C9418D"/>
    <w:rsid w:val="00CA38EF"/>
    <w:rsid w:val="00CA3D0C"/>
    <w:rsid w:val="00CB74CF"/>
    <w:rsid w:val="00CC5F1B"/>
    <w:rsid w:val="00D014BF"/>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50B"/>
    <w:rsid w:val="00EA5EA7"/>
    <w:rsid w:val="00EC2FDD"/>
    <w:rsid w:val="00EC4A25"/>
    <w:rsid w:val="00ED3CBE"/>
    <w:rsid w:val="00EE5860"/>
    <w:rsid w:val="00F025A2"/>
    <w:rsid w:val="00F04712"/>
    <w:rsid w:val="00F13360"/>
    <w:rsid w:val="00F22EC7"/>
    <w:rsid w:val="00F325C8"/>
    <w:rsid w:val="00F512A9"/>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D5CD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no break,H3-Heading 3,3,l3.3,h3,l3,list 3,list3,subhead,Heading3,1.,Heading No. L3,Sub-sub section Title,Titolo Sotto/Sottosezione,L3,Head 3,1.1.1,3rd level,E3,Memo Heading 3,hello,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UnresolvedMention10">
    <w:name w:val="Unresolved Mention1"/>
    <w:uiPriority w:val="99"/>
    <w:semiHidden/>
    <w:unhideWhenUsed/>
    <w:rsid w:val="00EE5860"/>
    <w:rPr>
      <w:color w:val="605E5C"/>
      <w:shd w:val="clear" w:color="auto" w:fill="E1DFDD"/>
    </w:rPr>
  </w:style>
  <w:style w:type="character" w:customStyle="1" w:styleId="Heading1Char">
    <w:name w:val="Heading 1 Char"/>
    <w:link w:val="Heading1"/>
    <w:rsid w:val="00EE5860"/>
    <w:rPr>
      <w:rFonts w:ascii="Arial" w:hAnsi="Arial"/>
      <w:sz w:val="36"/>
      <w:lang w:eastAsia="en-US"/>
    </w:rPr>
  </w:style>
  <w:style w:type="character" w:customStyle="1" w:styleId="Heading2Char">
    <w:name w:val="Heading 2 Char"/>
    <w:link w:val="Heading2"/>
    <w:rsid w:val="00EE5860"/>
    <w:rPr>
      <w:rFonts w:ascii="Arial" w:hAnsi="Arial"/>
      <w:sz w:val="32"/>
      <w:lang w:eastAsia="en-US"/>
    </w:rPr>
  </w:style>
  <w:style w:type="character" w:customStyle="1" w:styleId="Heading3Char">
    <w:name w:val="Heading 3 Char"/>
    <w:aliases w:val="H3 Char1,Underrubrik2 Char1,no break Char1,H3-Heading 3 Char1,3 Char1,l3.3 Char1,h3 Char1,l3 Char1,list 3 Char1,list3 Char1,subhead Char1,Heading3 Char1,1. Char1,Heading No. L3 Char1,Sub-sub section Title Char1,L3 Char1,Head 3 Char"/>
    <w:semiHidden/>
    <w:rsid w:val="00EE5860"/>
    <w:rPr>
      <w:rFonts w:ascii="Calibri Light" w:eastAsia="Times New Roman" w:hAnsi="Calibri Light" w:cs="Times New Roman"/>
      <w:color w:val="1F3763"/>
      <w:sz w:val="24"/>
      <w:szCs w:val="24"/>
      <w:lang w:eastAsia="en-US"/>
    </w:rPr>
  </w:style>
  <w:style w:type="character" w:customStyle="1" w:styleId="Heading4Char">
    <w:name w:val="Heading 4 Char"/>
    <w:link w:val="Heading4"/>
    <w:rsid w:val="00EE5860"/>
    <w:rPr>
      <w:rFonts w:ascii="Arial" w:hAnsi="Arial"/>
      <w:sz w:val="24"/>
      <w:lang w:eastAsia="en-US"/>
    </w:rPr>
  </w:style>
  <w:style w:type="character" w:customStyle="1" w:styleId="Heading5Char">
    <w:name w:val="Heading 5 Char"/>
    <w:link w:val="Heading5"/>
    <w:rsid w:val="00EE5860"/>
    <w:rPr>
      <w:rFonts w:ascii="Arial" w:hAnsi="Arial"/>
      <w:sz w:val="22"/>
      <w:lang w:eastAsia="en-US"/>
    </w:rPr>
  </w:style>
  <w:style w:type="character" w:customStyle="1" w:styleId="Heading6Char">
    <w:name w:val="Heading 6 Char"/>
    <w:link w:val="Heading6"/>
    <w:rsid w:val="00EE5860"/>
    <w:rPr>
      <w:rFonts w:ascii="Arial" w:hAnsi="Arial"/>
      <w:lang w:eastAsia="en-US"/>
    </w:rPr>
  </w:style>
  <w:style w:type="character" w:customStyle="1" w:styleId="Heading7Char">
    <w:name w:val="Heading 7 Char"/>
    <w:link w:val="Heading7"/>
    <w:rsid w:val="00EE5860"/>
    <w:rPr>
      <w:rFonts w:ascii="Arial" w:hAnsi="Arial"/>
      <w:lang w:eastAsia="en-US"/>
    </w:rPr>
  </w:style>
  <w:style w:type="character" w:customStyle="1" w:styleId="Heading8Char">
    <w:name w:val="Heading 8 Char"/>
    <w:link w:val="Heading8"/>
    <w:rsid w:val="00EE5860"/>
    <w:rPr>
      <w:rFonts w:ascii="Arial" w:hAnsi="Arial"/>
      <w:sz w:val="36"/>
      <w:lang w:eastAsia="en-US"/>
    </w:rPr>
  </w:style>
  <w:style w:type="character" w:customStyle="1" w:styleId="Heading9Char">
    <w:name w:val="Heading 9 Char"/>
    <w:link w:val="Heading9"/>
    <w:rsid w:val="00EE5860"/>
    <w:rPr>
      <w:rFonts w:ascii="Arial" w:hAnsi="Arial"/>
      <w:sz w:val="36"/>
      <w:lang w:eastAsia="en-US"/>
    </w:rPr>
  </w:style>
  <w:style w:type="character" w:customStyle="1" w:styleId="Heading3Char1">
    <w:name w:val="Heading 3 Char1"/>
    <w:aliases w:val="H3 Char,Underrubrik2 Char,no break Char,H3-Heading 3 Char,3 Char,l3.3 Char,h3 Char,l3 Char,list 3 Char,list3 Char,subhead Char,Heading3 Char,1. Char,Heading No. L3 Char,Sub-sub section Title Char,Titolo Sotto/Sottosezione Char,L3 Char"/>
    <w:link w:val="Heading3"/>
    <w:locked/>
    <w:rsid w:val="00EE5860"/>
    <w:rPr>
      <w:rFonts w:ascii="Arial" w:hAnsi="Arial"/>
      <w:sz w:val="28"/>
      <w:lang w:eastAsia="en-US"/>
    </w:rPr>
  </w:style>
  <w:style w:type="paragraph" w:customStyle="1" w:styleId="msonormal0">
    <w:name w:val="msonormal"/>
    <w:basedOn w:val="Normal"/>
    <w:rsid w:val="00EE5860"/>
    <w:pPr>
      <w:overflowPunct w:val="0"/>
      <w:autoSpaceDE w:val="0"/>
      <w:autoSpaceDN w:val="0"/>
      <w:adjustRightInd w:val="0"/>
      <w:spacing w:before="100" w:beforeAutospacing="1" w:after="100" w:afterAutospacing="1"/>
      <w:textAlignment w:val="baseline"/>
    </w:pPr>
    <w:rPr>
      <w:sz w:val="24"/>
      <w:szCs w:val="24"/>
      <w:lang w:eastAsia="en-GB"/>
    </w:rPr>
  </w:style>
  <w:style w:type="paragraph" w:styleId="Index1">
    <w:name w:val="index 1"/>
    <w:basedOn w:val="Normal"/>
    <w:rsid w:val="00EE5860"/>
    <w:pPr>
      <w:keepLines/>
      <w:overflowPunct w:val="0"/>
      <w:autoSpaceDE w:val="0"/>
      <w:autoSpaceDN w:val="0"/>
      <w:adjustRightInd w:val="0"/>
      <w:spacing w:after="0"/>
      <w:textAlignment w:val="baseline"/>
    </w:pPr>
    <w:rPr>
      <w:lang w:eastAsia="en-GB"/>
    </w:rPr>
  </w:style>
  <w:style w:type="paragraph" w:styleId="Index2">
    <w:name w:val="index 2"/>
    <w:basedOn w:val="Index1"/>
    <w:rsid w:val="00EE5860"/>
    <w:pPr>
      <w:ind w:left="284"/>
    </w:pPr>
  </w:style>
  <w:style w:type="paragraph" w:styleId="FootnoteText">
    <w:name w:val="footnote text"/>
    <w:basedOn w:val="Normal"/>
    <w:link w:val="FootnoteTextChar"/>
    <w:rsid w:val="00EE5860"/>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link w:val="FootnoteText"/>
    <w:rsid w:val="00EE5860"/>
    <w:rPr>
      <w:sz w:val="16"/>
    </w:rPr>
  </w:style>
  <w:style w:type="paragraph" w:styleId="CommentText">
    <w:name w:val="annotation text"/>
    <w:basedOn w:val="Normal"/>
    <w:link w:val="CommentTextChar"/>
    <w:unhideWhenUsed/>
    <w:rsid w:val="00EE5860"/>
    <w:pPr>
      <w:overflowPunct w:val="0"/>
      <w:autoSpaceDE w:val="0"/>
      <w:autoSpaceDN w:val="0"/>
      <w:adjustRightInd w:val="0"/>
      <w:textAlignment w:val="baseline"/>
    </w:pPr>
    <w:rPr>
      <w:lang w:eastAsia="en-GB"/>
    </w:rPr>
  </w:style>
  <w:style w:type="character" w:customStyle="1" w:styleId="CommentTextChar">
    <w:name w:val="Comment Text Char"/>
    <w:link w:val="CommentText"/>
    <w:rsid w:val="00EE5860"/>
  </w:style>
  <w:style w:type="character" w:customStyle="1" w:styleId="HeaderChar">
    <w:name w:val="Header Char"/>
    <w:link w:val="Header"/>
    <w:rsid w:val="00EE5860"/>
    <w:rPr>
      <w:rFonts w:ascii="Arial" w:hAnsi="Arial"/>
      <w:b/>
      <w:sz w:val="18"/>
      <w:lang w:eastAsia="ja-JP"/>
    </w:rPr>
  </w:style>
  <w:style w:type="character" w:customStyle="1" w:styleId="FooterChar">
    <w:name w:val="Footer Char"/>
    <w:link w:val="Footer"/>
    <w:rsid w:val="00EE5860"/>
    <w:rPr>
      <w:rFonts w:ascii="Arial" w:hAnsi="Arial"/>
      <w:b/>
      <w:i/>
      <w:sz w:val="18"/>
      <w:lang w:eastAsia="ja-JP"/>
    </w:rPr>
  </w:style>
  <w:style w:type="character" w:customStyle="1" w:styleId="ListChar">
    <w:name w:val="List Char"/>
    <w:link w:val="List"/>
    <w:locked/>
    <w:rsid w:val="00EE5860"/>
  </w:style>
  <w:style w:type="paragraph" w:styleId="List">
    <w:name w:val="List"/>
    <w:basedOn w:val="Normal"/>
    <w:link w:val="ListChar"/>
    <w:rsid w:val="00EE5860"/>
    <w:pPr>
      <w:overflowPunct w:val="0"/>
      <w:autoSpaceDE w:val="0"/>
      <w:autoSpaceDN w:val="0"/>
      <w:adjustRightInd w:val="0"/>
      <w:ind w:left="568" w:hanging="284"/>
      <w:textAlignment w:val="baseline"/>
    </w:pPr>
    <w:rPr>
      <w:lang w:eastAsia="en-GB"/>
    </w:rPr>
  </w:style>
  <w:style w:type="paragraph" w:styleId="ListBullet">
    <w:name w:val="List Bullet"/>
    <w:basedOn w:val="List"/>
    <w:rsid w:val="00EE5860"/>
  </w:style>
  <w:style w:type="paragraph" w:styleId="ListNumber">
    <w:name w:val="List Number"/>
    <w:basedOn w:val="List"/>
    <w:rsid w:val="00EE5860"/>
  </w:style>
  <w:style w:type="paragraph" w:styleId="List2">
    <w:name w:val="List 2"/>
    <w:basedOn w:val="List"/>
    <w:rsid w:val="00EE5860"/>
    <w:pPr>
      <w:ind w:left="851"/>
    </w:pPr>
  </w:style>
  <w:style w:type="paragraph" w:styleId="List3">
    <w:name w:val="List 3"/>
    <w:basedOn w:val="List2"/>
    <w:rsid w:val="00EE5860"/>
    <w:pPr>
      <w:ind w:left="1135"/>
    </w:pPr>
  </w:style>
  <w:style w:type="paragraph" w:styleId="List4">
    <w:name w:val="List 4"/>
    <w:basedOn w:val="List3"/>
    <w:rsid w:val="00EE5860"/>
    <w:pPr>
      <w:ind w:left="1418"/>
    </w:pPr>
  </w:style>
  <w:style w:type="paragraph" w:styleId="List5">
    <w:name w:val="List 5"/>
    <w:basedOn w:val="List4"/>
    <w:rsid w:val="00EE5860"/>
    <w:pPr>
      <w:ind w:left="1702"/>
    </w:pPr>
  </w:style>
  <w:style w:type="paragraph" w:styleId="ListBullet2">
    <w:name w:val="List Bullet 2"/>
    <w:basedOn w:val="ListBullet"/>
    <w:rsid w:val="00EE5860"/>
    <w:pPr>
      <w:ind w:left="851"/>
    </w:pPr>
  </w:style>
  <w:style w:type="paragraph" w:styleId="ListBullet3">
    <w:name w:val="List Bullet 3"/>
    <w:basedOn w:val="ListBullet2"/>
    <w:rsid w:val="00EE5860"/>
    <w:pPr>
      <w:ind w:left="1135"/>
    </w:pPr>
  </w:style>
  <w:style w:type="paragraph" w:styleId="ListBullet4">
    <w:name w:val="List Bullet 4"/>
    <w:basedOn w:val="ListBullet3"/>
    <w:rsid w:val="00EE5860"/>
    <w:pPr>
      <w:ind w:left="1418"/>
    </w:pPr>
  </w:style>
  <w:style w:type="paragraph" w:styleId="ListBullet5">
    <w:name w:val="List Bullet 5"/>
    <w:basedOn w:val="ListBullet4"/>
    <w:rsid w:val="00EE5860"/>
    <w:pPr>
      <w:ind w:left="1702"/>
    </w:pPr>
  </w:style>
  <w:style w:type="paragraph" w:styleId="ListNumber2">
    <w:name w:val="List Number 2"/>
    <w:basedOn w:val="ListNumber"/>
    <w:rsid w:val="00EE5860"/>
    <w:pPr>
      <w:ind w:left="851"/>
    </w:pPr>
  </w:style>
  <w:style w:type="paragraph" w:styleId="BodyText">
    <w:name w:val="Body Text"/>
    <w:basedOn w:val="Normal"/>
    <w:link w:val="BodyTextChar"/>
    <w:unhideWhenUsed/>
    <w:rsid w:val="00EE5860"/>
    <w:pPr>
      <w:overflowPunct w:val="0"/>
      <w:autoSpaceDE w:val="0"/>
      <w:autoSpaceDN w:val="0"/>
      <w:adjustRightInd w:val="0"/>
      <w:spacing w:after="120"/>
      <w:textAlignment w:val="baseline"/>
    </w:pPr>
    <w:rPr>
      <w:lang w:eastAsia="en-GB"/>
    </w:rPr>
  </w:style>
  <w:style w:type="character" w:customStyle="1" w:styleId="BodyTextChar">
    <w:name w:val="Body Text Char"/>
    <w:link w:val="BodyText"/>
    <w:rsid w:val="00EE5860"/>
  </w:style>
  <w:style w:type="paragraph" w:styleId="BodyTextIndent">
    <w:name w:val="Body Text Indent"/>
    <w:basedOn w:val="Normal"/>
    <w:link w:val="BodyTextIndentChar"/>
    <w:unhideWhenUsed/>
    <w:rsid w:val="00EE5860"/>
    <w:pPr>
      <w:overflowPunct w:val="0"/>
      <w:autoSpaceDE w:val="0"/>
      <w:autoSpaceDN w:val="0"/>
      <w:adjustRightInd w:val="0"/>
      <w:ind w:left="284"/>
      <w:textAlignment w:val="baseline"/>
    </w:pPr>
    <w:rPr>
      <w:lang w:eastAsia="en-GB"/>
    </w:rPr>
  </w:style>
  <w:style w:type="character" w:customStyle="1" w:styleId="BodyTextIndentChar">
    <w:name w:val="Body Text Indent Char"/>
    <w:link w:val="BodyTextIndent"/>
    <w:rsid w:val="00EE5860"/>
  </w:style>
  <w:style w:type="paragraph" w:styleId="DocumentMap">
    <w:name w:val="Document Map"/>
    <w:basedOn w:val="Normal"/>
    <w:link w:val="DocumentMapChar"/>
    <w:unhideWhenUsed/>
    <w:rsid w:val="00EE5860"/>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rsid w:val="00EE5860"/>
    <w:rPr>
      <w:rFonts w:ascii="Tahoma" w:hAnsi="Tahoma"/>
      <w:shd w:val="clear" w:color="auto" w:fill="000080"/>
    </w:rPr>
  </w:style>
  <w:style w:type="paragraph" w:styleId="PlainText">
    <w:name w:val="Plain Text"/>
    <w:basedOn w:val="Normal"/>
    <w:link w:val="PlainTextChar"/>
    <w:unhideWhenUsed/>
    <w:rsid w:val="00EE5860"/>
    <w:pPr>
      <w:overflowPunct w:val="0"/>
      <w:autoSpaceDE w:val="0"/>
      <w:autoSpaceDN w:val="0"/>
      <w:adjustRightInd w:val="0"/>
      <w:textAlignment w:val="baseline"/>
    </w:pPr>
    <w:rPr>
      <w:rFonts w:ascii="Courier New" w:eastAsia="SimSun" w:hAnsi="Courier New"/>
      <w:lang w:eastAsia="en-GB"/>
    </w:rPr>
  </w:style>
  <w:style w:type="character" w:customStyle="1" w:styleId="PlainTextChar">
    <w:name w:val="Plain Text Char"/>
    <w:link w:val="PlainText"/>
    <w:rsid w:val="00EE5860"/>
    <w:rPr>
      <w:rFonts w:ascii="Courier New" w:eastAsia="SimSun" w:hAnsi="Courier New"/>
    </w:rPr>
  </w:style>
  <w:style w:type="paragraph" w:styleId="CommentSubject">
    <w:name w:val="annotation subject"/>
    <w:basedOn w:val="CommentText"/>
    <w:next w:val="CommentText"/>
    <w:link w:val="CommentSubjectChar"/>
    <w:unhideWhenUsed/>
    <w:rsid w:val="00EE5860"/>
    <w:rPr>
      <w:b/>
      <w:bCs/>
    </w:rPr>
  </w:style>
  <w:style w:type="character" w:customStyle="1" w:styleId="CommentSubjectChar">
    <w:name w:val="Comment Subject Char"/>
    <w:link w:val="CommentSubject"/>
    <w:rsid w:val="00EE5860"/>
    <w:rPr>
      <w:b/>
      <w:bCs/>
    </w:rPr>
  </w:style>
  <w:style w:type="paragraph" w:styleId="Revision">
    <w:name w:val="Revision"/>
    <w:uiPriority w:val="99"/>
    <w:semiHidden/>
    <w:rsid w:val="00EE5860"/>
    <w:rPr>
      <w:lang w:eastAsia="en-US"/>
    </w:rPr>
  </w:style>
  <w:style w:type="character" w:customStyle="1" w:styleId="NOChar">
    <w:name w:val="NO Char"/>
    <w:link w:val="NO"/>
    <w:locked/>
    <w:rsid w:val="00EE5860"/>
    <w:rPr>
      <w:lang w:eastAsia="en-US"/>
    </w:rPr>
  </w:style>
  <w:style w:type="character" w:customStyle="1" w:styleId="PLChar">
    <w:name w:val="PL Char"/>
    <w:link w:val="PL"/>
    <w:locked/>
    <w:rsid w:val="00EE5860"/>
    <w:rPr>
      <w:rFonts w:ascii="Courier New" w:hAnsi="Courier New"/>
      <w:sz w:val="16"/>
      <w:lang w:eastAsia="en-US"/>
    </w:rPr>
  </w:style>
  <w:style w:type="character" w:customStyle="1" w:styleId="TALChar">
    <w:name w:val="TAL Char"/>
    <w:link w:val="TAL"/>
    <w:qFormat/>
    <w:locked/>
    <w:rsid w:val="00EE5860"/>
    <w:rPr>
      <w:rFonts w:ascii="Arial" w:hAnsi="Arial"/>
      <w:sz w:val="18"/>
      <w:lang w:eastAsia="en-US"/>
    </w:rPr>
  </w:style>
  <w:style w:type="character" w:customStyle="1" w:styleId="TACChar">
    <w:name w:val="TAC Char"/>
    <w:link w:val="TAC"/>
    <w:qFormat/>
    <w:locked/>
    <w:rsid w:val="00EE5860"/>
    <w:rPr>
      <w:rFonts w:ascii="Arial" w:hAnsi="Arial"/>
      <w:sz w:val="18"/>
      <w:lang w:eastAsia="en-US"/>
    </w:rPr>
  </w:style>
  <w:style w:type="character" w:customStyle="1" w:styleId="EXCar">
    <w:name w:val="EX Car"/>
    <w:link w:val="EX"/>
    <w:locked/>
    <w:rsid w:val="00EE5860"/>
    <w:rPr>
      <w:lang w:eastAsia="en-US"/>
    </w:rPr>
  </w:style>
  <w:style w:type="character" w:customStyle="1" w:styleId="B1Char">
    <w:name w:val="B1 Char"/>
    <w:link w:val="B1"/>
    <w:qFormat/>
    <w:locked/>
    <w:rsid w:val="00EE5860"/>
    <w:rPr>
      <w:lang w:eastAsia="en-US"/>
    </w:rPr>
  </w:style>
  <w:style w:type="character" w:customStyle="1" w:styleId="EditorsNoteChar">
    <w:name w:val="Editor's Note Char"/>
    <w:aliases w:val="EN Char"/>
    <w:link w:val="EditorsNote"/>
    <w:locked/>
    <w:rsid w:val="00EE5860"/>
    <w:rPr>
      <w:color w:val="FF0000"/>
      <w:lang w:eastAsia="en-US"/>
    </w:rPr>
  </w:style>
  <w:style w:type="character" w:customStyle="1" w:styleId="THChar">
    <w:name w:val="TH Char"/>
    <w:link w:val="TH"/>
    <w:qFormat/>
    <w:locked/>
    <w:rsid w:val="00EE5860"/>
    <w:rPr>
      <w:rFonts w:ascii="Arial" w:hAnsi="Arial"/>
      <w:b/>
      <w:lang w:eastAsia="en-US"/>
    </w:rPr>
  </w:style>
  <w:style w:type="character" w:customStyle="1" w:styleId="TANChar">
    <w:name w:val="TAN Char"/>
    <w:link w:val="TAN"/>
    <w:qFormat/>
    <w:locked/>
    <w:rsid w:val="00EE5860"/>
    <w:rPr>
      <w:rFonts w:ascii="Arial" w:hAnsi="Arial"/>
      <w:sz w:val="18"/>
      <w:lang w:eastAsia="en-US"/>
    </w:rPr>
  </w:style>
  <w:style w:type="character" w:customStyle="1" w:styleId="TFChar">
    <w:name w:val="TF Char"/>
    <w:link w:val="TF"/>
    <w:qFormat/>
    <w:locked/>
    <w:rsid w:val="00EE5860"/>
    <w:rPr>
      <w:rFonts w:ascii="Arial" w:hAnsi="Arial"/>
      <w:b/>
      <w:lang w:eastAsia="en-US"/>
    </w:rPr>
  </w:style>
  <w:style w:type="character" w:customStyle="1" w:styleId="B2Char">
    <w:name w:val="B2 Char"/>
    <w:link w:val="B2"/>
    <w:qFormat/>
    <w:locked/>
    <w:rsid w:val="00EE5860"/>
    <w:rPr>
      <w:lang w:eastAsia="en-US"/>
    </w:rPr>
  </w:style>
  <w:style w:type="paragraph" w:customStyle="1" w:styleId="CRCoverPage">
    <w:name w:val="CR Cover Page"/>
    <w:rsid w:val="00EE5860"/>
    <w:pPr>
      <w:spacing w:after="120"/>
    </w:pPr>
    <w:rPr>
      <w:rFonts w:ascii="Arial" w:hAnsi="Arial"/>
      <w:lang w:eastAsia="en-US"/>
    </w:rPr>
  </w:style>
  <w:style w:type="paragraph" w:customStyle="1" w:styleId="tdoc-header">
    <w:name w:val="tdoc-header"/>
    <w:rsid w:val="00EE5860"/>
    <w:rPr>
      <w:rFonts w:ascii="Arial" w:hAnsi="Arial"/>
      <w:sz w:val="24"/>
      <w:lang w:eastAsia="en-US"/>
    </w:rPr>
  </w:style>
  <w:style w:type="paragraph" w:customStyle="1" w:styleId="00BodyText">
    <w:name w:val="00 BodyText"/>
    <w:basedOn w:val="Normal"/>
    <w:rsid w:val="00EE5860"/>
    <w:pPr>
      <w:overflowPunct w:val="0"/>
      <w:autoSpaceDE w:val="0"/>
      <w:autoSpaceDN w:val="0"/>
      <w:adjustRightInd w:val="0"/>
      <w:spacing w:after="220"/>
      <w:textAlignment w:val="baseline"/>
    </w:pPr>
    <w:rPr>
      <w:rFonts w:ascii="Arial" w:eastAsia="SimSun" w:hAnsi="Arial"/>
      <w:sz w:val="22"/>
      <w:lang w:eastAsia="en-GB"/>
    </w:rPr>
  </w:style>
  <w:style w:type="paragraph" w:customStyle="1" w:styleId="a">
    <w:name w:val="??"/>
    <w:rsid w:val="00EE5860"/>
    <w:pPr>
      <w:widowControl w:val="0"/>
    </w:pPr>
    <w:rPr>
      <w:rFonts w:eastAsia="SimSun"/>
      <w:lang w:eastAsia="en-US"/>
    </w:rPr>
  </w:style>
  <w:style w:type="paragraph" w:customStyle="1" w:styleId="2">
    <w:name w:val="??? 2"/>
    <w:basedOn w:val="a"/>
    <w:next w:val="a"/>
    <w:rsid w:val="00EE5860"/>
    <w:pPr>
      <w:keepNext/>
    </w:pPr>
    <w:rPr>
      <w:rFonts w:ascii="Arial" w:hAnsi="Arial"/>
      <w:b/>
      <w:sz w:val="24"/>
    </w:rPr>
  </w:style>
  <w:style w:type="paragraph" w:customStyle="1" w:styleId="TFBefore6pt">
    <w:name w:val="TF + Before:  6 pt"/>
    <w:basedOn w:val="Normal"/>
    <w:rsid w:val="00EE5860"/>
    <w:pPr>
      <w:keepLines/>
      <w:overflowPunct w:val="0"/>
      <w:autoSpaceDE w:val="0"/>
      <w:autoSpaceDN w:val="0"/>
      <w:adjustRightInd w:val="0"/>
      <w:spacing w:before="120" w:after="240"/>
      <w:jc w:val="center"/>
      <w:textAlignment w:val="baseline"/>
    </w:pPr>
    <w:rPr>
      <w:rFonts w:ascii="Arial" w:hAnsi="Arial"/>
      <w:b/>
      <w:lang w:eastAsia="en-GB"/>
    </w:rPr>
  </w:style>
  <w:style w:type="paragraph" w:customStyle="1" w:styleId="INDENT1">
    <w:name w:val="INDENT1"/>
    <w:basedOn w:val="Normal"/>
    <w:rsid w:val="00EE5860"/>
    <w:pPr>
      <w:overflowPunct w:val="0"/>
      <w:autoSpaceDE w:val="0"/>
      <w:autoSpaceDN w:val="0"/>
      <w:adjustRightInd w:val="0"/>
      <w:ind w:left="851"/>
      <w:textAlignment w:val="baseline"/>
    </w:pPr>
    <w:rPr>
      <w:rFonts w:eastAsia="SimSun"/>
      <w:lang w:eastAsia="en-GB"/>
    </w:rPr>
  </w:style>
  <w:style w:type="paragraph" w:customStyle="1" w:styleId="INDENT2">
    <w:name w:val="INDENT2"/>
    <w:basedOn w:val="Normal"/>
    <w:rsid w:val="00EE5860"/>
    <w:pPr>
      <w:overflowPunct w:val="0"/>
      <w:autoSpaceDE w:val="0"/>
      <w:autoSpaceDN w:val="0"/>
      <w:adjustRightInd w:val="0"/>
      <w:ind w:left="1135" w:hanging="284"/>
      <w:textAlignment w:val="baseline"/>
    </w:pPr>
    <w:rPr>
      <w:rFonts w:eastAsia="SimSun"/>
      <w:lang w:eastAsia="en-GB"/>
    </w:rPr>
  </w:style>
  <w:style w:type="paragraph" w:customStyle="1" w:styleId="INDENT3">
    <w:name w:val="INDENT3"/>
    <w:basedOn w:val="Normal"/>
    <w:rsid w:val="00EE5860"/>
    <w:pPr>
      <w:overflowPunct w:val="0"/>
      <w:autoSpaceDE w:val="0"/>
      <w:autoSpaceDN w:val="0"/>
      <w:adjustRightInd w:val="0"/>
      <w:ind w:left="1701" w:hanging="567"/>
      <w:textAlignment w:val="baseline"/>
    </w:pPr>
    <w:rPr>
      <w:rFonts w:eastAsia="SimSun"/>
      <w:lang w:eastAsia="en-GB"/>
    </w:rPr>
  </w:style>
  <w:style w:type="paragraph" w:customStyle="1" w:styleId="FigureTitle">
    <w:name w:val="Figure_Title"/>
    <w:basedOn w:val="Normal"/>
    <w:next w:val="Normal"/>
    <w:rsid w:val="00EE586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en-GB"/>
    </w:rPr>
  </w:style>
  <w:style w:type="paragraph" w:customStyle="1" w:styleId="RecCCITT">
    <w:name w:val="Rec_CCITT_#"/>
    <w:basedOn w:val="Normal"/>
    <w:rsid w:val="00EE5860"/>
    <w:pPr>
      <w:keepNext/>
      <w:keepLines/>
      <w:numPr>
        <w:numId w:val="12"/>
      </w:numPr>
      <w:overflowPunct w:val="0"/>
      <w:autoSpaceDE w:val="0"/>
      <w:autoSpaceDN w:val="0"/>
      <w:adjustRightInd w:val="0"/>
      <w:ind w:left="0" w:firstLine="0"/>
      <w:textAlignment w:val="baseline"/>
    </w:pPr>
    <w:rPr>
      <w:rFonts w:eastAsia="SimSun"/>
      <w:b/>
      <w:lang w:eastAsia="en-GB"/>
    </w:rPr>
  </w:style>
  <w:style w:type="paragraph" w:customStyle="1" w:styleId="CouvRecTitle">
    <w:name w:val="Couv Rec Title"/>
    <w:basedOn w:val="Normal"/>
    <w:rsid w:val="00EE5860"/>
    <w:pPr>
      <w:keepNext/>
      <w:keepLines/>
      <w:overflowPunct w:val="0"/>
      <w:autoSpaceDE w:val="0"/>
      <w:autoSpaceDN w:val="0"/>
      <w:adjustRightInd w:val="0"/>
      <w:spacing w:before="240"/>
      <w:ind w:left="1418"/>
      <w:textAlignment w:val="baseline"/>
    </w:pPr>
    <w:rPr>
      <w:rFonts w:ascii="Arial" w:eastAsia="SimSun" w:hAnsi="Arial"/>
      <w:b/>
      <w:sz w:val="36"/>
      <w:lang w:eastAsia="en-GB"/>
    </w:rPr>
  </w:style>
  <w:style w:type="paragraph" w:customStyle="1" w:styleId="TAV">
    <w:name w:val="TAV"/>
    <w:basedOn w:val="TAC"/>
    <w:rsid w:val="00EE5860"/>
    <w:pPr>
      <w:overflowPunct w:val="0"/>
      <w:autoSpaceDE w:val="0"/>
      <w:autoSpaceDN w:val="0"/>
      <w:adjustRightInd w:val="0"/>
      <w:jc w:val="left"/>
      <w:textAlignment w:val="baseline"/>
    </w:pPr>
    <w:rPr>
      <w:rFonts w:eastAsia="SimSun" w:cs="Arial"/>
      <w:lang w:eastAsia="en-GB"/>
    </w:rPr>
  </w:style>
  <w:style w:type="character" w:customStyle="1" w:styleId="TAkChar">
    <w:name w:val="TAk Char"/>
    <w:link w:val="TAk"/>
    <w:locked/>
    <w:rsid w:val="00EE5860"/>
    <w:rPr>
      <w:rFonts w:ascii="Arial" w:hAnsi="Arial" w:cs="Arial"/>
      <w:sz w:val="16"/>
      <w:szCs w:val="16"/>
      <w:lang w:eastAsia="en-US"/>
    </w:rPr>
  </w:style>
  <w:style w:type="paragraph" w:customStyle="1" w:styleId="TAk">
    <w:name w:val="TAk"/>
    <w:basedOn w:val="TAL"/>
    <w:link w:val="TAkChar"/>
    <w:rsid w:val="00EE5860"/>
    <w:pPr>
      <w:tabs>
        <w:tab w:val="num" w:pos="720"/>
      </w:tabs>
      <w:overflowPunct w:val="0"/>
      <w:autoSpaceDE w:val="0"/>
      <w:autoSpaceDN w:val="0"/>
      <w:adjustRightInd w:val="0"/>
      <w:ind w:left="720" w:hanging="360"/>
      <w:textAlignment w:val="baseline"/>
    </w:pPr>
    <w:rPr>
      <w:rFonts w:cs="Arial"/>
      <w:sz w:val="16"/>
      <w:szCs w:val="16"/>
    </w:rPr>
  </w:style>
  <w:style w:type="paragraph" w:customStyle="1" w:styleId="tal0">
    <w:name w:val="tal"/>
    <w:basedOn w:val="Normal"/>
    <w:rsid w:val="00EE5860"/>
    <w:pPr>
      <w:keepNext/>
      <w:overflowPunct w:val="0"/>
      <w:autoSpaceDE w:val="0"/>
      <w:autoSpaceDN w:val="0"/>
      <w:adjustRightInd w:val="0"/>
      <w:spacing w:after="0"/>
      <w:textAlignment w:val="baseline"/>
    </w:pPr>
    <w:rPr>
      <w:rFonts w:ascii="Arial" w:eastAsia="SimSun" w:hAnsi="Arial" w:cs="Arial"/>
      <w:sz w:val="18"/>
      <w:szCs w:val="18"/>
      <w:lang w:eastAsia="fr-FR"/>
    </w:rPr>
  </w:style>
  <w:style w:type="paragraph" w:customStyle="1" w:styleId="tan0">
    <w:name w:val="tan"/>
    <w:basedOn w:val="Normal"/>
    <w:rsid w:val="00EE5860"/>
    <w:pPr>
      <w:keepNext/>
      <w:overflowPunct w:val="0"/>
      <w:autoSpaceDE w:val="0"/>
      <w:autoSpaceDN w:val="0"/>
      <w:adjustRightInd w:val="0"/>
      <w:spacing w:after="0"/>
      <w:ind w:left="851" w:hanging="851"/>
      <w:textAlignment w:val="baseline"/>
    </w:pPr>
    <w:rPr>
      <w:rFonts w:ascii="Arial" w:eastAsia="SimSun" w:hAnsi="Arial" w:cs="Arial"/>
      <w:sz w:val="18"/>
      <w:szCs w:val="18"/>
      <w:lang w:eastAsia="fr-FR"/>
    </w:rPr>
  </w:style>
  <w:style w:type="character" w:styleId="FootnoteReference">
    <w:name w:val="footnote reference"/>
    <w:rsid w:val="00EE5860"/>
    <w:rPr>
      <w:b/>
      <w:position w:val="6"/>
      <w:sz w:val="16"/>
    </w:rPr>
  </w:style>
  <w:style w:type="character" w:styleId="CommentReference">
    <w:name w:val="annotation reference"/>
    <w:unhideWhenUsed/>
    <w:rsid w:val="00EE5860"/>
    <w:rPr>
      <w:sz w:val="16"/>
      <w:szCs w:val="16"/>
    </w:rPr>
  </w:style>
  <w:style w:type="character" w:customStyle="1" w:styleId="TAHChar">
    <w:name w:val="TAH Char"/>
    <w:link w:val="TAH"/>
    <w:qFormat/>
    <w:locked/>
    <w:rsid w:val="00EE5860"/>
    <w:rPr>
      <w:rFonts w:ascii="Arial" w:hAnsi="Arial"/>
      <w:b/>
      <w:sz w:val="18"/>
      <w:lang w:eastAsia="en-US"/>
    </w:rPr>
  </w:style>
  <w:style w:type="character" w:customStyle="1" w:styleId="msoins0">
    <w:name w:val="msoins"/>
    <w:rsid w:val="00EE5860"/>
  </w:style>
  <w:style w:type="character" w:customStyle="1" w:styleId="apple-style-span">
    <w:name w:val="apple-style-span"/>
    <w:rsid w:val="00EE5860"/>
  </w:style>
  <w:style w:type="character" w:customStyle="1" w:styleId="B1Char1">
    <w:name w:val="B1 Char1"/>
    <w:rsid w:val="00EE5860"/>
    <w:rPr>
      <w:rFonts w:ascii="Times New Roman" w:hAnsi="Times New Roman" w:cs="Times New Roman" w:hint="default"/>
      <w:lang w:val="en-GB" w:eastAsia="en-US"/>
    </w:rPr>
  </w:style>
  <w:style w:type="character" w:customStyle="1" w:styleId="apple-converted-space">
    <w:name w:val="apple-converted-space"/>
    <w:rsid w:val="00EE5860"/>
  </w:style>
  <w:style w:type="character" w:customStyle="1" w:styleId="TFZchn">
    <w:name w:val="TF Zchn"/>
    <w:rsid w:val="00EE5860"/>
    <w:rPr>
      <w:rFonts w:ascii="Arial" w:hAnsi="Arial" w:cs="Arial" w:hint="default"/>
      <w:b/>
      <w:bCs w:val="0"/>
      <w:lang w:eastAsia="en-US"/>
    </w:rPr>
  </w:style>
  <w:style w:type="character" w:customStyle="1" w:styleId="TALChar1">
    <w:name w:val="TAL Char1"/>
    <w:locked/>
    <w:rsid w:val="00EE5860"/>
    <w:rPr>
      <w:rFonts w:ascii="Arial" w:hAnsi="Arial" w:cs="Arial" w:hint="default"/>
      <w:sz w:val="18"/>
      <w:lang w:eastAsia="en-US"/>
    </w:rPr>
  </w:style>
  <w:style w:type="character" w:customStyle="1" w:styleId="NOZchn">
    <w:name w:val="NO Zchn"/>
    <w:locked/>
    <w:rsid w:val="00EE5860"/>
    <w:rPr>
      <w:rFonts w:ascii="Times New Roman" w:hAnsi="Times New Roman" w:cs="Times New Roman" w:hint="default"/>
      <w:lang w:val="en-GB" w:eastAsia="en-US"/>
    </w:rPr>
  </w:style>
  <w:style w:type="character" w:customStyle="1" w:styleId="EXChar">
    <w:name w:val="EX Char"/>
    <w:rsid w:val="00EE5860"/>
    <w:rPr>
      <w:rFonts w:ascii="Times New Roman" w:hAnsi="Times New Roman" w:cs="Times New Roman" w:hint="default"/>
      <w:lang w:val="en-GB" w:eastAsia="en-US"/>
    </w:rPr>
  </w:style>
  <w:style w:type="paragraph" w:styleId="ListParagraph">
    <w:name w:val="List Paragraph"/>
    <w:basedOn w:val="Normal"/>
    <w:uiPriority w:val="34"/>
    <w:qFormat/>
    <w:rsid w:val="00EE5860"/>
    <w:pPr>
      <w:overflowPunct w:val="0"/>
      <w:autoSpaceDE w:val="0"/>
      <w:autoSpaceDN w:val="0"/>
      <w:adjustRightInd w:val="0"/>
      <w:ind w:left="720"/>
      <w:contextualSpacing/>
      <w:textAlignment w:val="baseline"/>
    </w:pPr>
    <w:rPr>
      <w:rFonts w:eastAsia="SimSun"/>
      <w:lang w:eastAsia="en-GB"/>
    </w:rPr>
  </w:style>
  <w:style w:type="character" w:customStyle="1" w:styleId="EditorsNoteCharChar">
    <w:name w:val="Editor's Note Char Char"/>
    <w:rsid w:val="00EE5860"/>
    <w:rPr>
      <w:rFonts w:ascii="Times New Roman" w:hAnsi="Times New Roman"/>
      <w:color w:val="FF0000"/>
      <w:lang w:val="en-GB" w:eastAsia="en-US"/>
    </w:rPr>
  </w:style>
  <w:style w:type="character" w:customStyle="1" w:styleId="TAHCar">
    <w:name w:val="TAH Car"/>
    <w:locked/>
    <w:rsid w:val="00EE5860"/>
    <w:rPr>
      <w:rFonts w:ascii="Arial" w:hAnsi="Arial"/>
      <w:b/>
      <w:sz w:val="18"/>
      <w:lang w:val="en-GB" w:eastAsia="en-US"/>
    </w:rPr>
  </w:style>
  <w:style w:type="paragraph" w:styleId="Bibliography">
    <w:name w:val="Bibliography"/>
    <w:basedOn w:val="Normal"/>
    <w:next w:val="Normal"/>
    <w:uiPriority w:val="37"/>
    <w:semiHidden/>
    <w:unhideWhenUsed/>
    <w:rsid w:val="00EA550B"/>
  </w:style>
  <w:style w:type="paragraph" w:styleId="BlockText">
    <w:name w:val="Block Text"/>
    <w:basedOn w:val="Normal"/>
    <w:rsid w:val="00EA550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EA550B"/>
    <w:pPr>
      <w:spacing w:after="120" w:line="480" w:lineRule="auto"/>
    </w:pPr>
  </w:style>
  <w:style w:type="character" w:customStyle="1" w:styleId="BodyText2Char">
    <w:name w:val="Body Text 2 Char"/>
    <w:basedOn w:val="DefaultParagraphFont"/>
    <w:link w:val="BodyText2"/>
    <w:rsid w:val="00EA550B"/>
    <w:rPr>
      <w:lang w:eastAsia="en-US"/>
    </w:rPr>
  </w:style>
  <w:style w:type="paragraph" w:styleId="BodyText3">
    <w:name w:val="Body Text 3"/>
    <w:basedOn w:val="Normal"/>
    <w:link w:val="BodyText3Char"/>
    <w:rsid w:val="00EA550B"/>
    <w:pPr>
      <w:spacing w:after="120"/>
    </w:pPr>
    <w:rPr>
      <w:sz w:val="16"/>
      <w:szCs w:val="16"/>
    </w:rPr>
  </w:style>
  <w:style w:type="character" w:customStyle="1" w:styleId="BodyText3Char">
    <w:name w:val="Body Text 3 Char"/>
    <w:basedOn w:val="DefaultParagraphFont"/>
    <w:link w:val="BodyText3"/>
    <w:rsid w:val="00EA550B"/>
    <w:rPr>
      <w:sz w:val="16"/>
      <w:szCs w:val="16"/>
      <w:lang w:eastAsia="en-US"/>
    </w:rPr>
  </w:style>
  <w:style w:type="paragraph" w:styleId="BodyTextFirstIndent">
    <w:name w:val="Body Text First Indent"/>
    <w:basedOn w:val="BodyText"/>
    <w:link w:val="BodyTextFirstIndentChar"/>
    <w:rsid w:val="00EA550B"/>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EA550B"/>
    <w:rPr>
      <w:lang w:eastAsia="en-US"/>
    </w:rPr>
  </w:style>
  <w:style w:type="paragraph" w:styleId="BodyTextFirstIndent2">
    <w:name w:val="Body Text First Indent 2"/>
    <w:basedOn w:val="BodyTextIndent"/>
    <w:link w:val="BodyTextFirstIndent2Char"/>
    <w:rsid w:val="00EA550B"/>
    <w:pPr>
      <w:overflowPunct/>
      <w:autoSpaceDE/>
      <w:autoSpaceDN/>
      <w:adjustRightInd/>
      <w:ind w:left="360" w:firstLine="360"/>
      <w:textAlignment w:val="auto"/>
    </w:pPr>
    <w:rPr>
      <w:lang w:eastAsia="en-US"/>
    </w:rPr>
  </w:style>
  <w:style w:type="character" w:customStyle="1" w:styleId="BodyTextFirstIndent2Char">
    <w:name w:val="Body Text First Indent 2 Char"/>
    <w:basedOn w:val="BodyTextIndentChar"/>
    <w:link w:val="BodyTextFirstIndent2"/>
    <w:rsid w:val="00EA550B"/>
    <w:rPr>
      <w:lang w:eastAsia="en-US"/>
    </w:rPr>
  </w:style>
  <w:style w:type="paragraph" w:styleId="BodyTextIndent2">
    <w:name w:val="Body Text Indent 2"/>
    <w:basedOn w:val="Normal"/>
    <w:link w:val="BodyTextIndent2Char"/>
    <w:rsid w:val="00EA550B"/>
    <w:pPr>
      <w:spacing w:after="120" w:line="480" w:lineRule="auto"/>
      <w:ind w:left="283"/>
    </w:pPr>
  </w:style>
  <w:style w:type="character" w:customStyle="1" w:styleId="BodyTextIndent2Char">
    <w:name w:val="Body Text Indent 2 Char"/>
    <w:basedOn w:val="DefaultParagraphFont"/>
    <w:link w:val="BodyTextIndent2"/>
    <w:rsid w:val="00EA550B"/>
    <w:rPr>
      <w:lang w:eastAsia="en-US"/>
    </w:rPr>
  </w:style>
  <w:style w:type="paragraph" w:styleId="BodyTextIndent3">
    <w:name w:val="Body Text Indent 3"/>
    <w:basedOn w:val="Normal"/>
    <w:link w:val="BodyTextIndent3Char"/>
    <w:rsid w:val="00EA550B"/>
    <w:pPr>
      <w:spacing w:after="120"/>
      <w:ind w:left="283"/>
    </w:pPr>
    <w:rPr>
      <w:sz w:val="16"/>
      <w:szCs w:val="16"/>
    </w:rPr>
  </w:style>
  <w:style w:type="character" w:customStyle="1" w:styleId="BodyTextIndent3Char">
    <w:name w:val="Body Text Indent 3 Char"/>
    <w:basedOn w:val="DefaultParagraphFont"/>
    <w:link w:val="BodyTextIndent3"/>
    <w:rsid w:val="00EA550B"/>
    <w:rPr>
      <w:sz w:val="16"/>
      <w:szCs w:val="16"/>
      <w:lang w:eastAsia="en-US"/>
    </w:rPr>
  </w:style>
  <w:style w:type="paragraph" w:styleId="Caption">
    <w:name w:val="caption"/>
    <w:basedOn w:val="Normal"/>
    <w:next w:val="Normal"/>
    <w:semiHidden/>
    <w:unhideWhenUsed/>
    <w:qFormat/>
    <w:rsid w:val="00EA550B"/>
    <w:pPr>
      <w:spacing w:after="200"/>
    </w:pPr>
    <w:rPr>
      <w:i/>
      <w:iCs/>
      <w:color w:val="44546A" w:themeColor="text2"/>
      <w:sz w:val="18"/>
      <w:szCs w:val="18"/>
    </w:rPr>
  </w:style>
  <w:style w:type="paragraph" w:styleId="Closing">
    <w:name w:val="Closing"/>
    <w:basedOn w:val="Normal"/>
    <w:link w:val="ClosingChar"/>
    <w:rsid w:val="00EA550B"/>
    <w:pPr>
      <w:spacing w:after="0"/>
      <w:ind w:left="4252"/>
    </w:pPr>
  </w:style>
  <w:style w:type="character" w:customStyle="1" w:styleId="ClosingChar">
    <w:name w:val="Closing Char"/>
    <w:basedOn w:val="DefaultParagraphFont"/>
    <w:link w:val="Closing"/>
    <w:rsid w:val="00EA550B"/>
    <w:rPr>
      <w:lang w:eastAsia="en-US"/>
    </w:rPr>
  </w:style>
  <w:style w:type="paragraph" w:styleId="Date">
    <w:name w:val="Date"/>
    <w:basedOn w:val="Normal"/>
    <w:next w:val="Normal"/>
    <w:link w:val="DateChar"/>
    <w:rsid w:val="00EA550B"/>
  </w:style>
  <w:style w:type="character" w:customStyle="1" w:styleId="DateChar">
    <w:name w:val="Date Char"/>
    <w:basedOn w:val="DefaultParagraphFont"/>
    <w:link w:val="Date"/>
    <w:rsid w:val="00EA550B"/>
    <w:rPr>
      <w:lang w:eastAsia="en-US"/>
    </w:rPr>
  </w:style>
  <w:style w:type="paragraph" w:styleId="E-mailSignature">
    <w:name w:val="E-mail Signature"/>
    <w:basedOn w:val="Normal"/>
    <w:link w:val="E-mailSignatureChar"/>
    <w:rsid w:val="00EA550B"/>
    <w:pPr>
      <w:spacing w:after="0"/>
    </w:pPr>
  </w:style>
  <w:style w:type="character" w:customStyle="1" w:styleId="E-mailSignatureChar">
    <w:name w:val="E-mail Signature Char"/>
    <w:basedOn w:val="DefaultParagraphFont"/>
    <w:link w:val="E-mailSignature"/>
    <w:rsid w:val="00EA550B"/>
    <w:rPr>
      <w:lang w:eastAsia="en-US"/>
    </w:rPr>
  </w:style>
  <w:style w:type="paragraph" w:styleId="EndnoteText">
    <w:name w:val="endnote text"/>
    <w:basedOn w:val="Normal"/>
    <w:link w:val="EndnoteTextChar"/>
    <w:rsid w:val="00EA550B"/>
    <w:pPr>
      <w:spacing w:after="0"/>
    </w:pPr>
  </w:style>
  <w:style w:type="character" w:customStyle="1" w:styleId="EndnoteTextChar">
    <w:name w:val="Endnote Text Char"/>
    <w:basedOn w:val="DefaultParagraphFont"/>
    <w:link w:val="EndnoteText"/>
    <w:rsid w:val="00EA550B"/>
    <w:rPr>
      <w:lang w:eastAsia="en-US"/>
    </w:rPr>
  </w:style>
  <w:style w:type="paragraph" w:styleId="EnvelopeAddress">
    <w:name w:val="envelope address"/>
    <w:basedOn w:val="Normal"/>
    <w:rsid w:val="00EA55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A550B"/>
    <w:pPr>
      <w:spacing w:after="0"/>
    </w:pPr>
    <w:rPr>
      <w:rFonts w:asciiTheme="majorHAnsi" w:eastAsiaTheme="majorEastAsia" w:hAnsiTheme="majorHAnsi" w:cstheme="majorBidi"/>
    </w:rPr>
  </w:style>
  <w:style w:type="paragraph" w:styleId="HTMLAddress">
    <w:name w:val="HTML Address"/>
    <w:basedOn w:val="Normal"/>
    <w:link w:val="HTMLAddressChar"/>
    <w:rsid w:val="00EA550B"/>
    <w:pPr>
      <w:spacing w:after="0"/>
    </w:pPr>
    <w:rPr>
      <w:i/>
      <w:iCs/>
    </w:rPr>
  </w:style>
  <w:style w:type="character" w:customStyle="1" w:styleId="HTMLAddressChar">
    <w:name w:val="HTML Address Char"/>
    <w:basedOn w:val="DefaultParagraphFont"/>
    <w:link w:val="HTMLAddress"/>
    <w:rsid w:val="00EA550B"/>
    <w:rPr>
      <w:i/>
      <w:iCs/>
      <w:lang w:eastAsia="en-US"/>
    </w:rPr>
  </w:style>
  <w:style w:type="paragraph" w:styleId="HTMLPreformatted">
    <w:name w:val="HTML Preformatted"/>
    <w:basedOn w:val="Normal"/>
    <w:link w:val="HTMLPreformattedChar"/>
    <w:rsid w:val="00EA550B"/>
    <w:pPr>
      <w:spacing w:after="0"/>
    </w:pPr>
    <w:rPr>
      <w:rFonts w:ascii="Consolas" w:hAnsi="Consolas"/>
    </w:rPr>
  </w:style>
  <w:style w:type="character" w:customStyle="1" w:styleId="HTMLPreformattedChar">
    <w:name w:val="HTML Preformatted Char"/>
    <w:basedOn w:val="DefaultParagraphFont"/>
    <w:link w:val="HTMLPreformatted"/>
    <w:rsid w:val="00EA550B"/>
    <w:rPr>
      <w:rFonts w:ascii="Consolas" w:hAnsi="Consolas"/>
      <w:lang w:eastAsia="en-US"/>
    </w:rPr>
  </w:style>
  <w:style w:type="paragraph" w:styleId="Index3">
    <w:name w:val="index 3"/>
    <w:basedOn w:val="Normal"/>
    <w:next w:val="Normal"/>
    <w:rsid w:val="00EA550B"/>
    <w:pPr>
      <w:spacing w:after="0"/>
      <w:ind w:left="600" w:hanging="200"/>
    </w:pPr>
  </w:style>
  <w:style w:type="paragraph" w:styleId="Index4">
    <w:name w:val="index 4"/>
    <w:basedOn w:val="Normal"/>
    <w:next w:val="Normal"/>
    <w:rsid w:val="00EA550B"/>
    <w:pPr>
      <w:spacing w:after="0"/>
      <w:ind w:left="800" w:hanging="200"/>
    </w:pPr>
  </w:style>
  <w:style w:type="paragraph" w:styleId="Index5">
    <w:name w:val="index 5"/>
    <w:basedOn w:val="Normal"/>
    <w:next w:val="Normal"/>
    <w:rsid w:val="00EA550B"/>
    <w:pPr>
      <w:spacing w:after="0"/>
      <w:ind w:left="1000" w:hanging="200"/>
    </w:pPr>
  </w:style>
  <w:style w:type="paragraph" w:styleId="Index6">
    <w:name w:val="index 6"/>
    <w:basedOn w:val="Normal"/>
    <w:next w:val="Normal"/>
    <w:rsid w:val="00EA550B"/>
    <w:pPr>
      <w:spacing w:after="0"/>
      <w:ind w:left="1200" w:hanging="200"/>
    </w:pPr>
  </w:style>
  <w:style w:type="paragraph" w:styleId="Index7">
    <w:name w:val="index 7"/>
    <w:basedOn w:val="Normal"/>
    <w:next w:val="Normal"/>
    <w:rsid w:val="00EA550B"/>
    <w:pPr>
      <w:spacing w:after="0"/>
      <w:ind w:left="1400" w:hanging="200"/>
    </w:pPr>
  </w:style>
  <w:style w:type="paragraph" w:styleId="Index8">
    <w:name w:val="index 8"/>
    <w:basedOn w:val="Normal"/>
    <w:next w:val="Normal"/>
    <w:rsid w:val="00EA550B"/>
    <w:pPr>
      <w:spacing w:after="0"/>
      <w:ind w:left="1600" w:hanging="200"/>
    </w:pPr>
  </w:style>
  <w:style w:type="paragraph" w:styleId="Index9">
    <w:name w:val="index 9"/>
    <w:basedOn w:val="Normal"/>
    <w:next w:val="Normal"/>
    <w:rsid w:val="00EA550B"/>
    <w:pPr>
      <w:spacing w:after="0"/>
      <w:ind w:left="1800" w:hanging="200"/>
    </w:pPr>
  </w:style>
  <w:style w:type="paragraph" w:styleId="IndexHeading">
    <w:name w:val="index heading"/>
    <w:basedOn w:val="Normal"/>
    <w:next w:val="Index1"/>
    <w:rsid w:val="00EA55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A550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A550B"/>
    <w:rPr>
      <w:i/>
      <w:iCs/>
      <w:color w:val="4472C4" w:themeColor="accent1"/>
      <w:lang w:eastAsia="en-US"/>
    </w:rPr>
  </w:style>
  <w:style w:type="paragraph" w:styleId="ListContinue">
    <w:name w:val="List Continue"/>
    <w:basedOn w:val="Normal"/>
    <w:rsid w:val="00EA550B"/>
    <w:pPr>
      <w:spacing w:after="120"/>
      <w:ind w:left="283"/>
      <w:contextualSpacing/>
    </w:pPr>
  </w:style>
  <w:style w:type="paragraph" w:styleId="ListContinue2">
    <w:name w:val="List Continue 2"/>
    <w:basedOn w:val="Normal"/>
    <w:rsid w:val="00EA550B"/>
    <w:pPr>
      <w:spacing w:after="120"/>
      <w:ind w:left="566"/>
      <w:contextualSpacing/>
    </w:pPr>
  </w:style>
  <w:style w:type="paragraph" w:styleId="ListContinue3">
    <w:name w:val="List Continue 3"/>
    <w:basedOn w:val="Normal"/>
    <w:rsid w:val="00EA550B"/>
    <w:pPr>
      <w:spacing w:after="120"/>
      <w:ind w:left="849"/>
      <w:contextualSpacing/>
    </w:pPr>
  </w:style>
  <w:style w:type="paragraph" w:styleId="ListContinue4">
    <w:name w:val="List Continue 4"/>
    <w:basedOn w:val="Normal"/>
    <w:rsid w:val="00EA550B"/>
    <w:pPr>
      <w:spacing w:after="120"/>
      <w:ind w:left="1132"/>
      <w:contextualSpacing/>
    </w:pPr>
  </w:style>
  <w:style w:type="paragraph" w:styleId="ListContinue5">
    <w:name w:val="List Continue 5"/>
    <w:basedOn w:val="Normal"/>
    <w:rsid w:val="00EA550B"/>
    <w:pPr>
      <w:spacing w:after="120"/>
      <w:ind w:left="1415"/>
      <w:contextualSpacing/>
    </w:pPr>
  </w:style>
  <w:style w:type="paragraph" w:styleId="ListNumber3">
    <w:name w:val="List Number 3"/>
    <w:basedOn w:val="Normal"/>
    <w:rsid w:val="00EA550B"/>
    <w:pPr>
      <w:numPr>
        <w:numId w:val="17"/>
      </w:numPr>
      <w:contextualSpacing/>
    </w:pPr>
  </w:style>
  <w:style w:type="paragraph" w:styleId="ListNumber4">
    <w:name w:val="List Number 4"/>
    <w:basedOn w:val="Normal"/>
    <w:rsid w:val="00EA550B"/>
    <w:pPr>
      <w:numPr>
        <w:numId w:val="18"/>
      </w:numPr>
      <w:contextualSpacing/>
    </w:pPr>
  </w:style>
  <w:style w:type="paragraph" w:styleId="ListNumber5">
    <w:name w:val="List Number 5"/>
    <w:basedOn w:val="Normal"/>
    <w:rsid w:val="00EA550B"/>
    <w:pPr>
      <w:numPr>
        <w:numId w:val="19"/>
      </w:numPr>
      <w:contextualSpacing/>
    </w:pPr>
  </w:style>
  <w:style w:type="paragraph" w:styleId="MacroText">
    <w:name w:val="macro"/>
    <w:link w:val="MacroTextChar"/>
    <w:rsid w:val="00EA55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A550B"/>
    <w:rPr>
      <w:rFonts w:ascii="Consolas" w:hAnsi="Consolas"/>
      <w:lang w:eastAsia="en-US"/>
    </w:rPr>
  </w:style>
  <w:style w:type="paragraph" w:styleId="MessageHeader">
    <w:name w:val="Message Header"/>
    <w:basedOn w:val="Normal"/>
    <w:link w:val="MessageHeaderChar"/>
    <w:rsid w:val="00EA55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A550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A550B"/>
    <w:rPr>
      <w:lang w:eastAsia="en-US"/>
    </w:rPr>
  </w:style>
  <w:style w:type="paragraph" w:styleId="NormalWeb">
    <w:name w:val="Normal (Web)"/>
    <w:basedOn w:val="Normal"/>
    <w:rsid w:val="00EA550B"/>
    <w:rPr>
      <w:sz w:val="24"/>
      <w:szCs w:val="24"/>
    </w:rPr>
  </w:style>
  <w:style w:type="paragraph" w:styleId="NormalIndent">
    <w:name w:val="Normal Indent"/>
    <w:basedOn w:val="Normal"/>
    <w:rsid w:val="00EA550B"/>
    <w:pPr>
      <w:ind w:left="720"/>
    </w:pPr>
  </w:style>
  <w:style w:type="paragraph" w:styleId="NoteHeading">
    <w:name w:val="Note Heading"/>
    <w:basedOn w:val="Normal"/>
    <w:next w:val="Normal"/>
    <w:link w:val="NoteHeadingChar"/>
    <w:rsid w:val="00EA550B"/>
    <w:pPr>
      <w:spacing w:after="0"/>
    </w:pPr>
  </w:style>
  <w:style w:type="character" w:customStyle="1" w:styleId="NoteHeadingChar">
    <w:name w:val="Note Heading Char"/>
    <w:basedOn w:val="DefaultParagraphFont"/>
    <w:link w:val="NoteHeading"/>
    <w:rsid w:val="00EA550B"/>
    <w:rPr>
      <w:lang w:eastAsia="en-US"/>
    </w:rPr>
  </w:style>
  <w:style w:type="paragraph" w:styleId="Quote">
    <w:name w:val="Quote"/>
    <w:basedOn w:val="Normal"/>
    <w:next w:val="Normal"/>
    <w:link w:val="QuoteChar"/>
    <w:uiPriority w:val="29"/>
    <w:qFormat/>
    <w:rsid w:val="00EA55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A550B"/>
    <w:rPr>
      <w:i/>
      <w:iCs/>
      <w:color w:val="404040" w:themeColor="text1" w:themeTint="BF"/>
      <w:lang w:eastAsia="en-US"/>
    </w:rPr>
  </w:style>
  <w:style w:type="paragraph" w:styleId="Salutation">
    <w:name w:val="Salutation"/>
    <w:basedOn w:val="Normal"/>
    <w:next w:val="Normal"/>
    <w:link w:val="SalutationChar"/>
    <w:rsid w:val="00EA550B"/>
  </w:style>
  <w:style w:type="character" w:customStyle="1" w:styleId="SalutationChar">
    <w:name w:val="Salutation Char"/>
    <w:basedOn w:val="DefaultParagraphFont"/>
    <w:link w:val="Salutation"/>
    <w:rsid w:val="00EA550B"/>
    <w:rPr>
      <w:lang w:eastAsia="en-US"/>
    </w:rPr>
  </w:style>
  <w:style w:type="paragraph" w:styleId="Signature">
    <w:name w:val="Signature"/>
    <w:basedOn w:val="Normal"/>
    <w:link w:val="SignatureChar"/>
    <w:rsid w:val="00EA550B"/>
    <w:pPr>
      <w:spacing w:after="0"/>
      <w:ind w:left="4252"/>
    </w:pPr>
  </w:style>
  <w:style w:type="character" w:customStyle="1" w:styleId="SignatureChar">
    <w:name w:val="Signature Char"/>
    <w:basedOn w:val="DefaultParagraphFont"/>
    <w:link w:val="Signature"/>
    <w:rsid w:val="00EA550B"/>
    <w:rPr>
      <w:lang w:eastAsia="en-US"/>
    </w:rPr>
  </w:style>
  <w:style w:type="paragraph" w:styleId="Subtitle">
    <w:name w:val="Subtitle"/>
    <w:basedOn w:val="Normal"/>
    <w:next w:val="Normal"/>
    <w:link w:val="SubtitleChar"/>
    <w:qFormat/>
    <w:rsid w:val="00EA55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A550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A550B"/>
    <w:pPr>
      <w:spacing w:after="0"/>
      <w:ind w:left="200" w:hanging="200"/>
    </w:pPr>
  </w:style>
  <w:style w:type="paragraph" w:styleId="TableofFigures">
    <w:name w:val="table of figures"/>
    <w:basedOn w:val="Normal"/>
    <w:next w:val="Normal"/>
    <w:rsid w:val="00EA550B"/>
    <w:pPr>
      <w:spacing w:after="0"/>
    </w:pPr>
  </w:style>
  <w:style w:type="paragraph" w:styleId="Title">
    <w:name w:val="Title"/>
    <w:basedOn w:val="Normal"/>
    <w:next w:val="Normal"/>
    <w:link w:val="TitleChar"/>
    <w:qFormat/>
    <w:rsid w:val="00EA55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A550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A55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A550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9.bin"/><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2.e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6.bin"/><Relationship Id="rId32" Type="http://schemas.openxmlformats.org/officeDocument/2006/relationships/package" Target="embeddings/Microsoft_Visio_Drawing2.vsdx"/><Relationship Id="rId37" Type="http://schemas.openxmlformats.org/officeDocument/2006/relationships/image" Target="media/image16.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8.bin"/><Relationship Id="rId36" Type="http://schemas.openxmlformats.org/officeDocument/2006/relationships/oleObject" Target="embeddings/oleObject10.bin"/><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package" Target="embeddings/Microsoft_Visio_Drawing1.vsdx"/><Relationship Id="rId35"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D5A92A6-0412-4757-8EB3-673D899ACC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1</Pages>
  <Words>132648</Words>
  <Characters>756099</Characters>
  <Application>Microsoft Office Word</Application>
  <DocSecurity>0</DocSecurity>
  <Lines>6300</Lines>
  <Paragraphs>1773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886974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29.244_CR0835R1_(Rel-16)_TEI16</cp:lastModifiedBy>
  <cp:revision>4</cp:revision>
  <cp:lastPrinted>2019-02-25T14:05:00Z</cp:lastPrinted>
  <dcterms:created xsi:type="dcterms:W3CDTF">2024-03-10T13:40:00Z</dcterms:created>
  <dcterms:modified xsi:type="dcterms:W3CDTF">2024-03-10T14:14:00Z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29.244%Rel-16%%29.244%Rel-16%%29.244%Rel-16%%29.244%Rel-16%%29.244%Rel-16%%29.244%Rel-16%%29.244%Rel-16%%29.244%Rel-16%%29.244%Rel-16%%29.244%Rel-16%%29.244%Rel-16%%29.244%Rel-16%%29.244%Rel-16%%29.244%Rel-16%%29.244%Rel-16%%29.244%Rel-16%%29.244%Rel-16%%</vt:lpwstr>
  </property>
  <property fmtid="{D5CDD505-2E9C-101B-9397-08002B2CF9AE}" pid="3" name="MCCCRsImpl1">
    <vt:lpwstr>29.244%Rel-16%%29.244%Rel-16%%29.244%Rel-16%%29.244%Rel-16%%29.244%Rel-16%%29.244%Rel-16%%29.244%Rel-16%%29.244%Rel-16%%29.244%Rel-16%%29.244%Rel-16%%29.244%Rel-16%%29.244%Rel-16%%29.244%Rel-16%%29.244%Rel-16%%29.244%Rel-16%%29.244%Rel-16%%29.244%Rel-16%%</vt:lpwstr>
  </property>
  <property fmtid="{D5CDD505-2E9C-101B-9397-08002B2CF9AE}" pid="4" name="MCCCRsImpl2">
    <vt:lpwstr>29.244%Rel-16%%29.244%Rel-16%%29.244%Rel-16%%29.244%Rel-16%%29.244%Rel-16%%29.244%Rel-16%%29.244%Rel-16%%29.244%Rel-16%%29.244%Rel-16%%29.244%Rel-16%%29.244%Rel-16%%29.244%Rel-16%%29.244%Rel-16%%29.244%Rel-16%%29.244%Rel-16%%29.244%Rel-16%%29.244%Rel-16%%</vt:lpwstr>
  </property>
  <property fmtid="{D5CDD505-2E9C-101B-9397-08002B2CF9AE}" pid="5" name="MCCCRsImpl3">
    <vt:lpwstr>29.244%Rel-16%%29.244%Rel-16%%29.244%Rel-16%%29.244%Rel-16%%29.244%Rel-16%%29.244%Rel-16%%29.244%Rel-16%%29.244%Rel-16%%29.244%Rel-16%%29.244%Rel-16%%29.244%Rel-16%%29.244%Rel-16%%29.244%Rel-16%%29.244%Rel-16%%29.244%Rel-16%%29.244%Rel-16%%29.244%Rel-16%%</vt:lpwstr>
  </property>
  <property fmtid="{D5CDD505-2E9C-101B-9397-08002B2CF9AE}" pid="6" name="MCCCRsImpl4">
    <vt:lpwstr>29.244%Rel-16%%29.244%Rel-16%%29.244%Rel-16%%29.244%Rel-16%%29.244%Rel-16%%29.244%Rel-16%%29.244%Rel-16%%29.244%Rel-16%%29.244%Rel-16%%29.244%Rel-16%%29.244%Rel-16%%29.244%Rel-16%%29.244%Rel-16%%29.244%Rel-16%%29.244%Rel-16%%29.244%Rel-16%%29.244%Rel-16%%</vt:lpwstr>
  </property>
  <property fmtid="{D5CDD505-2E9C-101B-9397-08002B2CF9AE}" pid="7" name="MCCCRsImpl5">
    <vt:lpwstr>29.244%Rel-16%%29.244%Rel-16%%29.244%Rel-16%%29.244%Rel-16%%29.244%Rel-16%%29.244%Rel-16%%29.244%Rel-16%%29.244%Rel-16%%29.244%Rel-16%%29.244%Rel-16%%29.244%Rel-16%%29.244%Rel-16%%29.244%Rel-16%%29.244%Rel-16%%29.244%Rel-16%%29.244%Rel-16%%29.244%Rel-16%%</vt:lpwstr>
  </property>
  <property fmtid="{D5CDD505-2E9C-101B-9397-08002B2CF9AE}" pid="8" name="MCCCRsImpl6">
    <vt:lpwstr>29.244%Rel-16%%29.244%Rel-16%%29.244%Rel-16%%29.244%Rel-16%%29.244%Rel-16%%29.244%Rel-16%%29.244%Rel-16%%29.244%Rel-16%%29.244%Rel-16%%29.244%Rel-16%%29.244%Rel-16%%29.244%Rel-16%%29.244%Rel-16%%29.244%Rel-16%%29.244%Rel-16%%29.244%Rel-16%%29.244%Rel-16%%</vt:lpwstr>
  </property>
  <property fmtid="{D5CDD505-2E9C-101B-9397-08002B2CF9AE}" pid="9" name="MCCCRsImpl7">
    <vt:lpwstr>29.244%Rel-16%%29.244%Rel-16%%29.244%Rel-16%%29.244%Rel-16%%29.244%Rel-16%%29.244%Rel-16%%29.244%Rel-16%%29.244%Rel-16%%29.244%Rel-16%%29.244%Rel-16%%29.244%Rel-16%%29.244%Rel-16%%29.244%Rel-16%%29.244%Rel-16%%29.244%Rel-16%%29.244%Rel-16%%29.244%Rel-16%%</vt:lpwstr>
  </property>
  <property fmtid="{D5CDD505-2E9C-101B-9397-08002B2CF9AE}" pid="10" name="MCCCRsImpl8">
    <vt:lpwstr>29.244%Rel-16%%29.244%Rel-16%%29.244%Rel-16%%29.244%Rel-16%%29.244%Rel-16%%29.244%Rel-16%%29.244%Rel-16%%29.244%Rel-16%%29.244%Rel-16%%29.244%Rel-16%%29.244%Rel-16%%29.244%Rel-16%%29.244%Rel-16%%29.244%Rel-16%%29.244%Rel-16%%29.244%Rel-16%%29.244%Rel-16%%</vt:lpwstr>
  </property>
  <property fmtid="{D5CDD505-2E9C-101B-9397-08002B2CF9AE}" pid="11" name="MCCCRsImpl9">
    <vt:lpwstr>29.244%Rel-16%%29.244%Rel-16%%29.244%Rel-16%%29.244%Rel-16%%29.244%Rel-16%%29.244%Rel-16%%29.244%Rel-16%%29.244%Rel-16%%29.244%Rel-16%%29.244%Rel-16%%29.244%Rel-16%%29.244%Rel-16%%29.244%Rel-16%%29.244%Rel-16%%29.244%Rel-16%%29.244%Rel-16%%29.244%Rel-16%%</vt:lpwstr>
  </property>
  <property fmtid="{D5CDD505-2E9C-101B-9397-08002B2CF9AE}" pid="12" name="MCCCRsImpl10">
    <vt:lpwstr>29.244%Rel-16%%29.244%Rel-16%%29.244%Rel-16%%29.244%Rel-16%%29.244%Rel-16%%29.244%Rel-16%%29.244%Rel-16%%29.244%Rel-16%%29.244%Rel-16%%29.244%Rel-16%%29.244%Rel-16%%29.244%Rel-16%%29.244%Rel-16%%29.244%Rel-16%%29.244%Rel-16%%29.244%Rel-16%%29.244%Rel-16%%</vt:lpwstr>
  </property>
  <property fmtid="{D5CDD505-2E9C-101B-9397-08002B2CF9AE}" pid="13" name="MCCCRsImpl11">
    <vt:lpwstr>29.244%Rel-16%%29.244%Rel-16%%29.244%Rel-16%%29.244%Rel-16%%29.244%Rel-16%%29.244%Rel-16%%29.244%Rel-16%%29.244%Rel-16%%29.244%Rel-16%%29.244%Rel-16%%29.244%Rel-16%%29.244%Rel-16%%29.244%Rel-16%%29.244%Rel-16%%29.244%Rel-16%%29.244%Rel-16%%29.244%Rel-16%%</vt:lpwstr>
  </property>
  <property fmtid="{D5CDD505-2E9C-101B-9397-08002B2CF9AE}" pid="14" name="MCCCRsImpl12">
    <vt:lpwstr>29.244%Rel-16%%29.244%Rel-16%%29.244%Rel-16%%29.244%Rel-16%%29.244%Rel-16%%29.244%Rel-16%%29.244%Rel-16%%29.244%Rel-16%%29.244%Rel-16%%29.244%Rel-16%%29.244%Rel-16%%29.244%Rel-16%%29.244%Rel-16%%29.244%Rel-16%%29.244%Rel-16%%29.244%Rel-16%%29.244%Rel-16%%</vt:lpwstr>
  </property>
  <property fmtid="{D5CDD505-2E9C-101B-9397-08002B2CF9AE}" pid="15" name="MCCCRsImpl13">
    <vt:lpwstr>29.244%Rel-16%%29.244%Rel-16%%29.244%Rel-16%%29.244%Rel-16%%29.244%Rel-16%%29.244%Rel-16%%29.244%Rel-16%%29.244%Rel-16%%29.244%Rel-16%%29.244%Rel-16%%29.244%Rel-16%%29.244%Rel-16%%29.244%Rel-16%%29.244%Rel-16%%29.244%Rel-16%%29.244%Rel-16%%29.244%Rel-16%%</vt:lpwstr>
  </property>
  <property fmtid="{D5CDD505-2E9C-101B-9397-08002B2CF9AE}" pid="16" name="MCCCRsImpl14">
    <vt:lpwstr>29.244%Rel-16%%29.244%Rel-16%%29.244%Rel-16%%29.244%Rel-16%%29.244%Rel-16%%29.244%Rel-16%%29.244%Rel-16%%29.244%Rel-16%%29.244%Rel-16%%29.244%Rel-16%%29.244%Rel-16%%29.244%Rel-16%%29.244%Rel-16%%29.244%Rel-16%%29.244%Rel-16%%29.244%Rel-16%%29.244%Rel-16%%</vt:lpwstr>
  </property>
  <property fmtid="{D5CDD505-2E9C-101B-9397-08002B2CF9AE}" pid="17" name="MCCCRsImpl15">
    <vt:lpwstr>29.244%Rel-16%%29.244%Rel-16%%29.244%Rel-16%%29.244%Rel-16%%29.244%Rel-16%%29.244%Rel-16%%29.244%Rel-16%%29.244%Rel-16%%29.244%Rel-16%%29.244%Rel-16%%29.244%Rel-16%%29.244%Rel-16%%29.244%Rel-16%%29.244%Rel-16%%29.244%Rel-16%%29.244%Rel-16%%29.244%Rel-16%%</vt:lpwstr>
  </property>
  <property fmtid="{D5CDD505-2E9C-101B-9397-08002B2CF9AE}" pid="18" name="MCCCRsImpl16">
    <vt:lpwstr>29.244%Rel-16%%29.244%Rel-16%%29.244%Rel-16%%29.244%Rel-16%%29.244%Rel-16%%29.244%Rel-16%%29.244%Rel-16%%29.244%Rel-16%%29.244%Rel-16%%29.244%Rel-16%%29.244%Rel-16%%29.244%Rel-16%%29.244%Rel-16%%29.244%Rel-16%%29.244%Rel-16%%29.244%Rel-16%%29.244%Rel-16%%</vt:lpwstr>
  </property>
  <property fmtid="{D5CDD505-2E9C-101B-9397-08002B2CF9AE}" pid="19" name="MCCCRsImpl17">
    <vt:lpwstr>29.244%Rel-16%%29.244%Rel-16%%29.244%Rel-16%%29.244%Rel-16%%29.244%Rel-16%%29.244%Rel-16%%29.244%Rel-16%%29.244%Rel-16%%29.244%Rel-16%%29.244%Rel-16%%29.244%Rel-16%%29.244%Rel-16%%29.244%Rel-16%%29.244%Rel-16%%29.244%Rel-16%%29.244%Rel-16%%29.244%Rel-16%%</vt:lpwstr>
  </property>
  <property fmtid="{D5CDD505-2E9C-101B-9397-08002B2CF9AE}" pid="20" name="MCCCRsImpl18">
    <vt:lpwstr>29.244%Rel-16%%29.244%Rel-16%%29.244%Rel-16%%29.244%Rel-16%%29.244%Rel-16%%29.244%Rel-16%%29.244%Rel-16%%29.244%Rel-16%%29.244%Rel-16%%29.244%Rel-16%%29.244%Rel-16%%29.244%Rel-16%%29.244%Rel-16%%29.244%Rel-16%0574%</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1632224199</vt:lpwstr>
  </property>
</Properties>
</file>